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10A0A" w14:textId="77777777" w:rsidR="00332E21" w:rsidRPr="00CC2561" w:rsidRDefault="00332E21" w:rsidP="008A30F0">
      <w:pPr>
        <w:pStyle w:val="IndexHeading1"/>
        <w:tabs>
          <w:tab w:val="left" w:pos="810"/>
        </w:tabs>
        <w:spacing w:after="0" w:line="240" w:lineRule="auto"/>
        <w:ind w:left="0" w:firstLine="0"/>
        <w:outlineLvl w:val="0"/>
        <w:rPr>
          <w:szCs w:val="22"/>
        </w:rPr>
      </w:pPr>
      <w:r w:rsidRPr="00CC2561">
        <w:rPr>
          <w:szCs w:val="22"/>
        </w:rPr>
        <w:t>Note</w:t>
      </w:r>
      <w:r w:rsidRPr="00CC2561">
        <w:rPr>
          <w:szCs w:val="22"/>
        </w:rPr>
        <w:tab/>
      </w:r>
      <w:r w:rsidRPr="00CC2561">
        <w:rPr>
          <w:szCs w:val="22"/>
          <w:shd w:val="clear" w:color="auto" w:fill="FFFFFF"/>
        </w:rPr>
        <w:t xml:space="preserve">Contents  </w:t>
      </w:r>
    </w:p>
    <w:p w14:paraId="17EB145A" w14:textId="77777777" w:rsidR="00332E21" w:rsidRPr="00CC2561" w:rsidRDefault="00332E21" w:rsidP="00006358">
      <w:pPr>
        <w:pStyle w:val="index"/>
        <w:numPr>
          <w:ilvl w:val="0"/>
          <w:numId w:val="0"/>
        </w:numPr>
        <w:shd w:val="clear" w:color="auto" w:fill="FFFFFF"/>
        <w:tabs>
          <w:tab w:val="num" w:pos="1170"/>
        </w:tabs>
        <w:spacing w:after="0" w:line="240" w:lineRule="auto"/>
        <w:ind w:left="567" w:hanging="567"/>
        <w:outlineLvl w:val="0"/>
        <w:rPr>
          <w:szCs w:val="22"/>
        </w:rPr>
      </w:pPr>
    </w:p>
    <w:p w14:paraId="307877B2"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General information</w:t>
      </w:r>
    </w:p>
    <w:p w14:paraId="1894A795" w14:textId="77777777" w:rsidR="00332E21" w:rsidRPr="00CC2561" w:rsidRDefault="00332E21" w:rsidP="002B0665">
      <w:pPr>
        <w:pStyle w:val="index"/>
        <w:tabs>
          <w:tab w:val="num" w:pos="810"/>
          <w:tab w:val="num" w:pos="1170"/>
        </w:tabs>
        <w:spacing w:after="0" w:line="240" w:lineRule="auto"/>
        <w:ind w:left="1170" w:hanging="1170"/>
        <w:outlineLvl w:val="0"/>
        <w:rPr>
          <w:szCs w:val="22"/>
        </w:rPr>
      </w:pPr>
      <w:r w:rsidRPr="00CC2561">
        <w:rPr>
          <w:szCs w:val="22"/>
        </w:rPr>
        <w:t>Basis of preparation of the interim financial statements</w:t>
      </w:r>
    </w:p>
    <w:p w14:paraId="19EDB049" w14:textId="77777777" w:rsidR="00332E21" w:rsidRPr="00CC2561"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Related parties </w:t>
      </w:r>
    </w:p>
    <w:p w14:paraId="4E9099FD" w14:textId="77777777" w:rsidR="00332E21" w:rsidRPr="00CC2561" w:rsidRDefault="00332E21" w:rsidP="00D1345C">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Personal loans </w:t>
      </w:r>
      <w:r w:rsidRPr="00CC2561">
        <w:t>and others</w:t>
      </w:r>
    </w:p>
    <w:p w14:paraId="1C7064F7"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Accrued service income and other current receivables</w:t>
      </w:r>
    </w:p>
    <w:p w14:paraId="1EDE1A58"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Other current financial assets</w:t>
      </w:r>
    </w:p>
    <w:p w14:paraId="698C0866"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Deposits at banks - pledge as collateral</w:t>
      </w:r>
    </w:p>
    <w:p w14:paraId="3C2B2498"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Other non-current financial assets</w:t>
      </w:r>
    </w:p>
    <w:p w14:paraId="5E27B881"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 xml:space="preserve">Investments in associates </w:t>
      </w:r>
    </w:p>
    <w:p w14:paraId="34DE0C2C" w14:textId="77777777" w:rsidR="00332E21" w:rsidRPr="00CC2561" w:rsidRDefault="00332E21">
      <w:pPr>
        <w:pStyle w:val="index"/>
        <w:tabs>
          <w:tab w:val="num" w:pos="810"/>
          <w:tab w:val="num" w:pos="1170"/>
        </w:tabs>
        <w:spacing w:after="0" w:line="240" w:lineRule="auto"/>
        <w:ind w:left="1170" w:hanging="1170"/>
        <w:outlineLvl w:val="0"/>
        <w:rPr>
          <w:szCs w:val="22"/>
        </w:rPr>
      </w:pPr>
      <w:r w:rsidRPr="00CC2561">
        <w:rPr>
          <w:szCs w:val="22"/>
        </w:rPr>
        <w:t>Investments in subsidiaries</w:t>
      </w:r>
    </w:p>
    <w:p w14:paraId="4585CF9F"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Buildings, equipment, right-of-use assets and lease</w:t>
      </w:r>
    </w:p>
    <w:p w14:paraId="397AE639"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Insurance premium payables and other current payables</w:t>
      </w:r>
    </w:p>
    <w:p w14:paraId="591407A3" w14:textId="109E9DDD" w:rsidR="00267D3A" w:rsidRPr="00CC2561" w:rsidRDefault="00267D3A" w:rsidP="00006358">
      <w:pPr>
        <w:pStyle w:val="index"/>
        <w:tabs>
          <w:tab w:val="num" w:pos="810"/>
          <w:tab w:val="num" w:pos="1170"/>
        </w:tabs>
        <w:spacing w:after="0" w:line="240" w:lineRule="auto"/>
        <w:ind w:left="1170" w:hanging="1170"/>
        <w:outlineLvl w:val="0"/>
        <w:rPr>
          <w:szCs w:val="22"/>
        </w:rPr>
      </w:pPr>
      <w:r w:rsidRPr="00CC2561">
        <w:rPr>
          <w:szCs w:val="22"/>
        </w:rPr>
        <w:t>Debentures</w:t>
      </w:r>
    </w:p>
    <w:p w14:paraId="0FF40BC7" w14:textId="3F2E87B9" w:rsidR="00267D3A" w:rsidRPr="00CC2561" w:rsidRDefault="00267D3A" w:rsidP="00006358">
      <w:pPr>
        <w:pStyle w:val="index"/>
        <w:tabs>
          <w:tab w:val="num" w:pos="810"/>
          <w:tab w:val="num" w:pos="1170"/>
        </w:tabs>
        <w:spacing w:after="0" w:line="240" w:lineRule="auto"/>
        <w:ind w:left="1170" w:hanging="1170"/>
        <w:outlineLvl w:val="0"/>
        <w:rPr>
          <w:szCs w:val="22"/>
        </w:rPr>
      </w:pPr>
      <w:r w:rsidRPr="00CC2561">
        <w:rPr>
          <w:szCs w:val="22"/>
        </w:rPr>
        <w:t>Treasury shares</w:t>
      </w:r>
    </w:p>
    <w:p w14:paraId="3ADEDBEB" w14:textId="77777777" w:rsidR="00332E21" w:rsidRPr="00CC2561" w:rsidRDefault="00332E21" w:rsidP="00006358">
      <w:pPr>
        <w:pStyle w:val="index"/>
        <w:tabs>
          <w:tab w:val="num" w:pos="810"/>
          <w:tab w:val="num" w:pos="1170"/>
        </w:tabs>
        <w:spacing w:after="0" w:line="240" w:lineRule="auto"/>
        <w:ind w:left="1170" w:hanging="1170"/>
        <w:outlineLvl w:val="0"/>
        <w:rPr>
          <w:szCs w:val="22"/>
        </w:rPr>
      </w:pPr>
      <w:r w:rsidRPr="00CC2561">
        <w:rPr>
          <w:szCs w:val="22"/>
        </w:rPr>
        <w:t>Interest-bearing liabilities</w:t>
      </w:r>
    </w:p>
    <w:p w14:paraId="12A79D97" w14:textId="77777777" w:rsidR="00332E21" w:rsidRPr="00CC2561" w:rsidRDefault="00332E21">
      <w:pPr>
        <w:pStyle w:val="index"/>
        <w:shd w:val="clear" w:color="auto" w:fill="FFFFFF"/>
        <w:tabs>
          <w:tab w:val="num" w:pos="810"/>
          <w:tab w:val="num" w:pos="1170"/>
        </w:tabs>
        <w:spacing w:after="0" w:line="240" w:lineRule="auto"/>
        <w:ind w:left="1170" w:hanging="1170"/>
        <w:outlineLvl w:val="0"/>
        <w:rPr>
          <w:szCs w:val="22"/>
        </w:rPr>
      </w:pPr>
      <w:r w:rsidRPr="00CC2561">
        <w:rPr>
          <w:szCs w:val="22"/>
        </w:rPr>
        <w:t>Segment information and disaggregation of revenue</w:t>
      </w:r>
    </w:p>
    <w:p w14:paraId="3275177C" w14:textId="1EFD48EA" w:rsidR="00DF778B" w:rsidRPr="008368CC" w:rsidRDefault="00332E21" w:rsidP="008368CC">
      <w:pPr>
        <w:pStyle w:val="index"/>
        <w:shd w:val="clear" w:color="auto" w:fill="FFFFFF"/>
        <w:tabs>
          <w:tab w:val="num" w:pos="810"/>
          <w:tab w:val="num" w:pos="1170"/>
        </w:tabs>
        <w:spacing w:after="0" w:line="240" w:lineRule="auto"/>
        <w:ind w:left="1170" w:hanging="1170"/>
        <w:outlineLvl w:val="0"/>
        <w:rPr>
          <w:szCs w:val="22"/>
        </w:rPr>
      </w:pPr>
      <w:r w:rsidRPr="00CC2561">
        <w:rPr>
          <w:szCs w:val="22"/>
        </w:rPr>
        <w:t>Income tax</w:t>
      </w:r>
    </w:p>
    <w:p w14:paraId="3F62BB19"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Earnings per share</w:t>
      </w:r>
    </w:p>
    <w:p w14:paraId="49B0958F"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 xml:space="preserve">Financial instruments </w:t>
      </w:r>
    </w:p>
    <w:p w14:paraId="166662DF" w14:textId="77777777" w:rsidR="00332E21" w:rsidRPr="00CC2561" w:rsidRDefault="00332E21" w:rsidP="00006358">
      <w:pPr>
        <w:pStyle w:val="index"/>
        <w:shd w:val="clear" w:color="auto" w:fill="FFFFFF"/>
        <w:tabs>
          <w:tab w:val="num" w:pos="810"/>
          <w:tab w:val="num" w:pos="1170"/>
        </w:tabs>
        <w:spacing w:after="0" w:line="240" w:lineRule="auto"/>
        <w:ind w:left="1170" w:hanging="1170"/>
        <w:outlineLvl w:val="0"/>
        <w:rPr>
          <w:szCs w:val="22"/>
        </w:rPr>
      </w:pPr>
      <w:r w:rsidRPr="00CC2561">
        <w:rPr>
          <w:szCs w:val="22"/>
        </w:rPr>
        <w:t>Commitments with non-related parties</w:t>
      </w:r>
    </w:p>
    <w:p w14:paraId="70EBC945" w14:textId="77777777" w:rsidR="00332E21" w:rsidRPr="00CC2561" w:rsidRDefault="00332E21" w:rsidP="001A080D">
      <w:pPr>
        <w:pStyle w:val="index"/>
        <w:shd w:val="clear" w:color="auto" w:fill="FFFFFF"/>
        <w:tabs>
          <w:tab w:val="num" w:pos="810"/>
          <w:tab w:val="num" w:pos="1170"/>
        </w:tabs>
        <w:spacing w:after="0" w:line="240" w:lineRule="auto"/>
        <w:ind w:left="1170" w:hanging="1170"/>
        <w:outlineLvl w:val="0"/>
        <w:rPr>
          <w:szCs w:val="22"/>
        </w:rPr>
      </w:pPr>
      <w:r w:rsidRPr="00CC2561">
        <w:rPr>
          <w:szCs w:val="22"/>
        </w:rPr>
        <w:t>Contingent liabilities</w:t>
      </w:r>
    </w:p>
    <w:p w14:paraId="5FA181C8" w14:textId="0DDC2BA8" w:rsidR="00850E42" w:rsidRPr="00CC2561" w:rsidRDefault="00850E42" w:rsidP="001A080D">
      <w:pPr>
        <w:pStyle w:val="index"/>
        <w:shd w:val="clear" w:color="auto" w:fill="FFFFFF"/>
        <w:tabs>
          <w:tab w:val="num" w:pos="810"/>
          <w:tab w:val="num" w:pos="1170"/>
        </w:tabs>
        <w:spacing w:after="0" w:line="240" w:lineRule="auto"/>
        <w:ind w:left="1170" w:hanging="1170"/>
        <w:outlineLvl w:val="0"/>
        <w:rPr>
          <w:szCs w:val="22"/>
        </w:rPr>
      </w:pPr>
      <w:r w:rsidRPr="00CC2561">
        <w:rPr>
          <w:szCs w:val="22"/>
        </w:rPr>
        <w:t>Events after the reporting period</w:t>
      </w:r>
    </w:p>
    <w:p w14:paraId="2095481E" w14:textId="77777777" w:rsidR="00332E21" w:rsidRPr="00CC2561" w:rsidRDefault="00332E21" w:rsidP="00006358">
      <w:pPr>
        <w:spacing w:line="240" w:lineRule="auto"/>
        <w:rPr>
          <w:sz w:val="20"/>
        </w:rPr>
      </w:pPr>
    </w:p>
    <w:p w14:paraId="19FC57AE" w14:textId="77777777" w:rsidR="00332E21" w:rsidRPr="00CC2561" w:rsidRDefault="00332E21" w:rsidP="00006358">
      <w:pPr>
        <w:spacing w:line="240" w:lineRule="auto"/>
        <w:rPr>
          <w:sz w:val="20"/>
        </w:rPr>
        <w:sectPr w:rsidR="00332E21" w:rsidRPr="00CC2561" w:rsidSect="00170FA0">
          <w:headerReference w:type="default" r:id="rId11"/>
          <w:footerReference w:type="default" r:id="rId12"/>
          <w:pgSz w:w="11907" w:h="16840"/>
          <w:pgMar w:top="691" w:right="1152" w:bottom="576" w:left="1152" w:header="720" w:footer="720" w:gutter="0"/>
          <w:pgNumType w:start="12"/>
          <w:cols w:space="720"/>
          <w:docGrid w:linePitch="299"/>
        </w:sectPr>
      </w:pPr>
    </w:p>
    <w:p w14:paraId="00BC6B35" w14:textId="77777777" w:rsidR="00332E21" w:rsidRPr="00CC2561" w:rsidRDefault="00332E21" w:rsidP="00E1640E">
      <w:pPr>
        <w:spacing w:line="240" w:lineRule="auto"/>
        <w:ind w:left="540"/>
        <w:rPr>
          <w:szCs w:val="22"/>
        </w:rPr>
      </w:pPr>
      <w:r w:rsidRPr="00CC2561">
        <w:rPr>
          <w:szCs w:val="22"/>
        </w:rPr>
        <w:t>These notes form an integral part of the interim financial statements.</w:t>
      </w:r>
    </w:p>
    <w:p w14:paraId="57697E2F" w14:textId="77777777" w:rsidR="00332E21" w:rsidRPr="00CC2561" w:rsidRDefault="00332E21" w:rsidP="00E1640E">
      <w:pPr>
        <w:spacing w:line="240" w:lineRule="auto"/>
        <w:ind w:left="540"/>
        <w:rPr>
          <w:szCs w:val="22"/>
        </w:rPr>
      </w:pPr>
    </w:p>
    <w:p w14:paraId="051AB82E" w14:textId="4E7F560E" w:rsidR="00332E21" w:rsidRPr="00CC2561" w:rsidRDefault="00332E21" w:rsidP="00E1640E">
      <w:pPr>
        <w:tabs>
          <w:tab w:val="left" w:pos="540"/>
        </w:tabs>
        <w:spacing w:line="240" w:lineRule="auto"/>
        <w:ind w:left="540"/>
        <w:jc w:val="both"/>
        <w:rPr>
          <w:rFonts w:cstheme="minorBidi"/>
          <w:szCs w:val="28"/>
          <w:lang w:val="en-US" w:bidi="th-TH"/>
        </w:rPr>
      </w:pPr>
      <w:r w:rsidRPr="00CC2561">
        <w:rPr>
          <w:szCs w:val="22"/>
        </w:rPr>
        <w:t>The interim financial statements issued for Thai regulatory reporting purposes are prepared in the Thai language. These English language interim financial statements have been prepared from the Thai language</w:t>
      </w:r>
      <w:r w:rsidRPr="00CC2561">
        <w:rPr>
          <w:szCs w:val="22"/>
          <w:cs/>
          <w:lang w:bidi="th-TH"/>
        </w:rPr>
        <w:t xml:space="preserve"> </w:t>
      </w:r>
      <w:r w:rsidR="005027FB">
        <w:rPr>
          <w:szCs w:val="22"/>
        </w:rPr>
        <w:t>interim</w:t>
      </w:r>
      <w:r w:rsidRPr="00CC2561">
        <w:rPr>
          <w:szCs w:val="22"/>
        </w:rPr>
        <w:t xml:space="preserve"> financial statements and were approved and authorised for issue by the Board of Directors on</w:t>
      </w:r>
      <w:r w:rsidR="00155A20">
        <w:rPr>
          <w:szCs w:val="22"/>
        </w:rPr>
        <w:t xml:space="preserve"> 14 </w:t>
      </w:r>
      <w:r w:rsidR="008368CC">
        <w:rPr>
          <w:rFonts w:cs="Angsana New"/>
          <w:szCs w:val="28"/>
          <w:lang w:bidi="th-TH"/>
        </w:rPr>
        <w:t>May 2026</w:t>
      </w:r>
      <w:r w:rsidRPr="00CC2561">
        <w:rPr>
          <w:rFonts w:cstheme="minorBidi"/>
          <w:szCs w:val="28"/>
          <w:lang w:val="en-US" w:bidi="th-TH"/>
        </w:rPr>
        <w:t>.</w:t>
      </w:r>
    </w:p>
    <w:p w14:paraId="6D187940" w14:textId="77777777" w:rsidR="00332E21" w:rsidRPr="00CC2561" w:rsidRDefault="00332E21" w:rsidP="00E1640E">
      <w:pPr>
        <w:tabs>
          <w:tab w:val="left" w:pos="540"/>
        </w:tabs>
        <w:spacing w:line="240" w:lineRule="auto"/>
        <w:ind w:left="540"/>
        <w:jc w:val="both"/>
        <w:rPr>
          <w:szCs w:val="22"/>
        </w:rPr>
      </w:pPr>
    </w:p>
    <w:p w14:paraId="5EF08376" w14:textId="77777777" w:rsidR="00332E21" w:rsidRPr="00CC2561" w:rsidRDefault="00332E21" w:rsidP="00E1640E">
      <w:pPr>
        <w:pStyle w:val="Heading1"/>
        <w:spacing w:line="240" w:lineRule="auto"/>
      </w:pPr>
      <w:r w:rsidRPr="00CC2561">
        <w:t>1</w:t>
      </w:r>
      <w:r w:rsidRPr="00CC2561">
        <w:tab/>
        <w:t xml:space="preserve">General information  </w:t>
      </w:r>
    </w:p>
    <w:p w14:paraId="4BF01F68" w14:textId="77777777" w:rsidR="00332E21" w:rsidRPr="00CC2561" w:rsidRDefault="00332E21" w:rsidP="00E1640E">
      <w:pPr>
        <w:pStyle w:val="block"/>
        <w:shd w:val="clear" w:color="auto" w:fill="FFFFFF"/>
        <w:spacing w:after="0" w:line="240" w:lineRule="auto"/>
        <w:ind w:left="540"/>
        <w:jc w:val="both"/>
        <w:rPr>
          <w:szCs w:val="22"/>
          <w:shd w:val="clear" w:color="auto" w:fill="FFFFFF"/>
          <w:lang w:val="en-US"/>
        </w:rPr>
      </w:pPr>
    </w:p>
    <w:p w14:paraId="55F1B4F1" w14:textId="559D3F15" w:rsidR="00332E21" w:rsidRPr="00CC2561" w:rsidRDefault="00332E21" w:rsidP="00E1640E">
      <w:pPr>
        <w:pStyle w:val="block"/>
        <w:shd w:val="clear" w:color="auto" w:fill="FFFFFF"/>
        <w:spacing w:after="0" w:line="240" w:lineRule="auto"/>
        <w:ind w:left="540"/>
        <w:jc w:val="both"/>
        <w:rPr>
          <w:szCs w:val="22"/>
          <w:shd w:val="clear" w:color="auto" w:fill="FFFFFF"/>
          <w:lang w:val="en-US"/>
        </w:rPr>
      </w:pPr>
      <w:r w:rsidRPr="00CC2561">
        <w:rPr>
          <w:szCs w:val="22"/>
          <w:shd w:val="clear" w:color="auto" w:fill="FFFFFF"/>
          <w:lang w:val="en-US"/>
        </w:rPr>
        <w:t xml:space="preserve">The principal activities of the </w:t>
      </w:r>
      <w:r w:rsidR="0026242C">
        <w:rPr>
          <w:szCs w:val="22"/>
          <w:shd w:val="clear" w:color="auto" w:fill="FFFFFF"/>
          <w:lang w:val="en-US"/>
        </w:rPr>
        <w:t>Group</w:t>
      </w:r>
      <w:r w:rsidRPr="00CC2561">
        <w:rPr>
          <w:szCs w:val="22"/>
          <w:shd w:val="clear" w:color="auto" w:fill="FFFFFF"/>
          <w:lang w:val="en-US"/>
        </w:rPr>
        <w:t xml:space="preserve"> are investment in companies that </w:t>
      </w:r>
      <w:r w:rsidR="005027FB" w:rsidRPr="00CC2561">
        <w:rPr>
          <w:szCs w:val="22"/>
          <w:shd w:val="clear" w:color="auto" w:fill="FFFFFF"/>
          <w:lang w:val="en-US"/>
        </w:rPr>
        <w:t>are engaged</w:t>
      </w:r>
      <w:r w:rsidRPr="00CC2561">
        <w:rPr>
          <w:szCs w:val="22"/>
          <w:shd w:val="clear" w:color="auto" w:fill="FFFFFF"/>
          <w:lang w:val="en-US"/>
        </w:rPr>
        <w:t xml:space="preserve"> in non-life insurance broker, life insurance broker, reinsurance broker, personal loans and provision of services as a manager, caregiver, collect benefits and property management for related parties. It also provides procurement and consulting services for computer software and hardware.</w:t>
      </w:r>
    </w:p>
    <w:p w14:paraId="34B76B6D" w14:textId="77777777" w:rsidR="00332E21" w:rsidRPr="00CC2561" w:rsidRDefault="00332E21" w:rsidP="00E1640E">
      <w:pPr>
        <w:pStyle w:val="block"/>
        <w:shd w:val="clear" w:color="auto" w:fill="FFFFFF"/>
        <w:spacing w:after="0" w:line="240" w:lineRule="auto"/>
        <w:ind w:left="540"/>
        <w:jc w:val="both"/>
        <w:rPr>
          <w:szCs w:val="22"/>
          <w:shd w:val="clear" w:color="auto" w:fill="FFFFFF"/>
          <w:lang w:val="en-US"/>
        </w:rPr>
      </w:pPr>
    </w:p>
    <w:p w14:paraId="7BA10152" w14:textId="7527C803" w:rsidR="00332E21" w:rsidRPr="00CC2561" w:rsidRDefault="00332E21" w:rsidP="00E1640E">
      <w:pPr>
        <w:spacing w:line="240" w:lineRule="auto"/>
        <w:ind w:left="540"/>
        <w:jc w:val="thaiDistribute"/>
        <w:rPr>
          <w:szCs w:val="22"/>
          <w:lang w:val="en-US"/>
        </w:rPr>
      </w:pPr>
      <w:r w:rsidRPr="00CC2561">
        <w:rPr>
          <w:szCs w:val="22"/>
          <w:lang w:val="en-US"/>
        </w:rPr>
        <w:t>The parent compan</w:t>
      </w:r>
      <w:r w:rsidR="005027FB">
        <w:rPr>
          <w:szCs w:val="22"/>
          <w:lang w:val="en-US"/>
        </w:rPr>
        <w:t>y</w:t>
      </w:r>
      <w:r w:rsidRPr="00CC2561">
        <w:rPr>
          <w:szCs w:val="22"/>
          <w:lang w:val="en-US"/>
        </w:rPr>
        <w:t xml:space="preserve"> during the financial year </w:t>
      </w:r>
      <w:r w:rsidR="005027FB">
        <w:rPr>
          <w:szCs w:val="22"/>
          <w:lang w:val="en-US"/>
        </w:rPr>
        <w:t>was</w:t>
      </w:r>
      <w:r w:rsidRPr="00CC2561">
        <w:rPr>
          <w:szCs w:val="22"/>
          <w:lang w:val="en-US"/>
        </w:rPr>
        <w:t xml:space="preserve"> Eternal Growth Corporation Company Limited, which was incorporated in Thailand.</w:t>
      </w:r>
    </w:p>
    <w:p w14:paraId="6ABCA6FD" w14:textId="77777777" w:rsidR="00332E21" w:rsidRPr="00CC2561" w:rsidRDefault="00332E21" w:rsidP="00E1640E">
      <w:pPr>
        <w:spacing w:line="240" w:lineRule="auto"/>
        <w:ind w:left="540"/>
        <w:rPr>
          <w:szCs w:val="22"/>
        </w:rPr>
      </w:pPr>
    </w:p>
    <w:p w14:paraId="625F3005" w14:textId="77777777" w:rsidR="00332E21" w:rsidRPr="00CC2561" w:rsidRDefault="00332E21" w:rsidP="00E1640E">
      <w:pPr>
        <w:pStyle w:val="Heading1"/>
        <w:spacing w:line="240" w:lineRule="auto"/>
        <w:rPr>
          <w:color w:val="0000FF"/>
        </w:rPr>
      </w:pPr>
      <w:r w:rsidRPr="00CC2561">
        <w:t>2</w:t>
      </w:r>
      <w:r w:rsidRPr="00CC2561">
        <w:tab/>
        <w:t xml:space="preserve">Basis of preparation of the interim financial statements </w:t>
      </w:r>
    </w:p>
    <w:p w14:paraId="78C2102C" w14:textId="77777777" w:rsidR="00332E21" w:rsidRPr="00CC2561" w:rsidRDefault="00332E21" w:rsidP="00E1640E">
      <w:pPr>
        <w:pStyle w:val="BodyText"/>
        <w:spacing w:after="0" w:line="240" w:lineRule="auto"/>
        <w:ind w:left="540"/>
        <w:jc w:val="both"/>
        <w:rPr>
          <w:szCs w:val="22"/>
        </w:rPr>
      </w:pPr>
    </w:p>
    <w:p w14:paraId="47F35874" w14:textId="472568E0" w:rsidR="00332E21" w:rsidRPr="00CC2561" w:rsidRDefault="00332E21" w:rsidP="00E1640E">
      <w:pPr>
        <w:pStyle w:val="BodyText"/>
        <w:spacing w:after="0" w:line="240" w:lineRule="auto"/>
        <w:ind w:left="540" w:right="18"/>
        <w:jc w:val="both"/>
        <w:rPr>
          <w:rFonts w:cstheme="minorBidi"/>
          <w:szCs w:val="28"/>
          <w:lang w:bidi="th-TH"/>
        </w:rPr>
      </w:pPr>
      <w:r w:rsidRPr="00CC2561">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CC2561">
        <w:rPr>
          <w:i/>
          <w:iCs/>
          <w:szCs w:val="22"/>
        </w:rPr>
        <w:t>Interim Financial Reporting</w:t>
      </w:r>
      <w:r w:rsidRPr="00CC2561">
        <w:rPr>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CC2561">
        <w:rPr>
          <w:szCs w:val="22"/>
        </w:rPr>
        <w:br/>
        <w:t>31 December 20</w:t>
      </w:r>
      <w:r w:rsidRPr="00CC2561">
        <w:rPr>
          <w:szCs w:val="22"/>
          <w:cs/>
          <w:lang w:bidi="th-TH"/>
        </w:rPr>
        <w:t>2</w:t>
      </w:r>
      <w:r w:rsidR="008368CC">
        <w:rPr>
          <w:szCs w:val="22"/>
          <w:lang w:bidi="th-TH"/>
        </w:rPr>
        <w:t>5</w:t>
      </w:r>
      <w:r w:rsidRPr="00CC2561">
        <w:rPr>
          <w:szCs w:val="22"/>
          <w:cs/>
          <w:lang w:bidi="th-TH"/>
        </w:rPr>
        <w:t>.</w:t>
      </w:r>
    </w:p>
    <w:p w14:paraId="5D952657" w14:textId="77777777" w:rsidR="00332E21" w:rsidRPr="00CC2561" w:rsidRDefault="00332E21" w:rsidP="00E1640E">
      <w:pPr>
        <w:pStyle w:val="BodyText"/>
        <w:spacing w:after="0" w:line="240" w:lineRule="auto"/>
        <w:ind w:left="540" w:right="18"/>
        <w:jc w:val="thaiDistribute"/>
        <w:rPr>
          <w:szCs w:val="22"/>
          <w:lang w:bidi="th-TH"/>
        </w:rPr>
      </w:pPr>
    </w:p>
    <w:p w14:paraId="3DECCD65" w14:textId="7039FF51" w:rsidR="00332E21" w:rsidRPr="00CC2561" w:rsidRDefault="00332E21" w:rsidP="00E1640E">
      <w:pPr>
        <w:spacing w:line="240" w:lineRule="auto"/>
        <w:ind w:left="540" w:right="18"/>
        <w:jc w:val="thaiDistribute"/>
        <w:rPr>
          <w:szCs w:val="22"/>
        </w:rPr>
      </w:pPr>
      <w:r w:rsidRPr="00CC2561">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8368CC">
        <w:rPr>
          <w:szCs w:val="22"/>
        </w:rPr>
        <w:t>5</w:t>
      </w:r>
      <w:r w:rsidRPr="00CC2561">
        <w:rPr>
          <w:szCs w:val="22"/>
        </w:rPr>
        <w:t>.</w:t>
      </w:r>
    </w:p>
    <w:p w14:paraId="409063D9" w14:textId="77777777" w:rsidR="00332E21" w:rsidRPr="00CC2561" w:rsidRDefault="00332E21" w:rsidP="00E1640E">
      <w:pPr>
        <w:spacing w:line="240" w:lineRule="auto"/>
        <w:ind w:left="540"/>
        <w:jc w:val="thaiDistribute"/>
        <w:rPr>
          <w:szCs w:val="22"/>
        </w:rPr>
      </w:pPr>
    </w:p>
    <w:p w14:paraId="7E535298" w14:textId="77777777" w:rsidR="00332E21" w:rsidRPr="00CC2561" w:rsidRDefault="00332E21" w:rsidP="00E1640E">
      <w:pPr>
        <w:pStyle w:val="Heading1"/>
        <w:spacing w:line="240" w:lineRule="auto"/>
        <w:rPr>
          <w:color w:val="0000FF"/>
        </w:rPr>
      </w:pPr>
      <w:r w:rsidRPr="00CC2561">
        <w:t>3</w:t>
      </w:r>
      <w:r w:rsidRPr="00CC2561">
        <w:tab/>
        <w:t>Related parties</w:t>
      </w:r>
    </w:p>
    <w:p w14:paraId="5D949E75" w14:textId="77777777" w:rsidR="00332E21" w:rsidRPr="00D4740A" w:rsidRDefault="00332E21" w:rsidP="00E1640E">
      <w:pPr>
        <w:spacing w:line="240" w:lineRule="auto"/>
        <w:ind w:left="547"/>
        <w:jc w:val="both"/>
        <w:rPr>
          <w:szCs w:val="28"/>
          <w:cs/>
          <w:lang w:bidi="th-TH"/>
        </w:rPr>
      </w:pPr>
    </w:p>
    <w:p w14:paraId="298FD77B" w14:textId="55472293" w:rsidR="00332E21" w:rsidRPr="00CC2561" w:rsidRDefault="00332E21" w:rsidP="00E1640E">
      <w:pPr>
        <w:spacing w:line="240" w:lineRule="auto"/>
        <w:ind w:left="531"/>
        <w:jc w:val="both"/>
        <w:rPr>
          <w:szCs w:val="22"/>
        </w:rPr>
      </w:pPr>
      <w:r w:rsidRPr="00CC2561">
        <w:rPr>
          <w:szCs w:val="22"/>
        </w:rPr>
        <w:t xml:space="preserve">Relationships with associates and subsidiaries are described in notes </w:t>
      </w:r>
      <w:r w:rsidR="00A256A3" w:rsidRPr="00CC2561">
        <w:rPr>
          <w:rFonts w:cstheme="minorBidi"/>
          <w:szCs w:val="28"/>
          <w:lang w:val="en-US" w:bidi="th-TH"/>
        </w:rPr>
        <w:t>9</w:t>
      </w:r>
      <w:r w:rsidRPr="00CC2561">
        <w:rPr>
          <w:szCs w:val="22"/>
        </w:rPr>
        <w:t xml:space="preserve"> and 1</w:t>
      </w:r>
      <w:r w:rsidR="00A256A3" w:rsidRPr="00CC2561">
        <w:rPr>
          <w:szCs w:val="22"/>
        </w:rPr>
        <w:t>0</w:t>
      </w:r>
      <w:r w:rsidRPr="00CC2561">
        <w:rPr>
          <w:szCs w:val="22"/>
        </w:rPr>
        <w:t>.</w:t>
      </w:r>
      <w:r w:rsidRPr="00CC2561">
        <w:t xml:space="preserve"> </w:t>
      </w:r>
      <w:r w:rsidRPr="00CC2561">
        <w:rPr>
          <w:szCs w:val="22"/>
        </w:rPr>
        <w:t>Other Related parties which the Group had significant transactions during the period were as follows:</w:t>
      </w:r>
    </w:p>
    <w:p w14:paraId="0E4A4F85" w14:textId="77777777" w:rsidR="00332E21" w:rsidRPr="00CC2561" w:rsidRDefault="00332E21" w:rsidP="00E1640E">
      <w:pPr>
        <w:spacing w:line="240" w:lineRule="auto"/>
        <w:ind w:left="531"/>
        <w:jc w:val="both"/>
        <w:rPr>
          <w:szCs w:val="22"/>
        </w:rPr>
      </w:pPr>
    </w:p>
    <w:tbl>
      <w:tblPr>
        <w:tblStyle w:val="TableGrid"/>
        <w:tblW w:w="9090"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230"/>
      </w:tblGrid>
      <w:tr w:rsidR="00332E21" w:rsidRPr="00CC2561" w14:paraId="1A3C3715" w14:textId="77777777" w:rsidTr="00AD3632">
        <w:trPr>
          <w:tblHeader/>
        </w:trPr>
        <w:tc>
          <w:tcPr>
            <w:tcW w:w="4860" w:type="dxa"/>
          </w:tcPr>
          <w:p w14:paraId="53D95FE1" w14:textId="77777777" w:rsidR="00332E21" w:rsidRPr="00CC2561" w:rsidRDefault="00332E21" w:rsidP="00E1640E">
            <w:pPr>
              <w:tabs>
                <w:tab w:val="left" w:pos="540"/>
              </w:tabs>
              <w:overflowPunct w:val="0"/>
              <w:autoSpaceDE w:val="0"/>
              <w:autoSpaceDN w:val="0"/>
              <w:adjustRightInd w:val="0"/>
              <w:spacing w:line="240" w:lineRule="auto"/>
              <w:ind w:left="-24" w:right="-45" w:hanging="90"/>
              <w:textAlignment w:val="baseline"/>
              <w:rPr>
                <w:szCs w:val="22"/>
              </w:rPr>
            </w:pPr>
            <w:r w:rsidRPr="00CC2561">
              <w:rPr>
                <w:b/>
                <w:bCs/>
                <w:szCs w:val="22"/>
              </w:rPr>
              <w:t>Name of the entities</w:t>
            </w:r>
          </w:p>
        </w:tc>
        <w:tc>
          <w:tcPr>
            <w:tcW w:w="4230" w:type="dxa"/>
          </w:tcPr>
          <w:p w14:paraId="55402E47" w14:textId="77777777" w:rsidR="00332E21" w:rsidRPr="00CC2561" w:rsidRDefault="00332E21" w:rsidP="00E1640E">
            <w:pPr>
              <w:tabs>
                <w:tab w:val="left" w:pos="540"/>
              </w:tabs>
              <w:overflowPunct w:val="0"/>
              <w:autoSpaceDE w:val="0"/>
              <w:autoSpaceDN w:val="0"/>
              <w:adjustRightInd w:val="0"/>
              <w:spacing w:line="240" w:lineRule="auto"/>
              <w:ind w:right="-45"/>
              <w:textAlignment w:val="baseline"/>
              <w:rPr>
                <w:szCs w:val="22"/>
              </w:rPr>
            </w:pPr>
            <w:r w:rsidRPr="00CC2561">
              <w:rPr>
                <w:b/>
                <w:bCs/>
                <w:szCs w:val="22"/>
              </w:rPr>
              <w:t>Nature of relationship</w:t>
            </w:r>
          </w:p>
        </w:tc>
      </w:tr>
      <w:tr w:rsidR="00332E21" w:rsidRPr="00CC2561" w14:paraId="1FED3718" w14:textId="77777777" w:rsidTr="00AD3632">
        <w:tc>
          <w:tcPr>
            <w:tcW w:w="4860" w:type="dxa"/>
          </w:tcPr>
          <w:p w14:paraId="1319D994" w14:textId="3E9BB130" w:rsidR="00332E21" w:rsidRPr="00CC2561" w:rsidRDefault="007F68DA"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Eternal</w:t>
            </w:r>
            <w:r w:rsidR="00332E21" w:rsidRPr="00CC2561">
              <w:rPr>
                <w:szCs w:val="22"/>
              </w:rPr>
              <w:t xml:space="preserve"> Growth Corporation </w:t>
            </w:r>
            <w:r>
              <w:rPr>
                <w:color w:val="000000"/>
                <w:szCs w:val="22"/>
                <w:lang w:eastAsia="ja-JP"/>
              </w:rPr>
              <w:t>Co., Ltd.</w:t>
            </w:r>
          </w:p>
        </w:tc>
        <w:tc>
          <w:tcPr>
            <w:tcW w:w="4230" w:type="dxa"/>
          </w:tcPr>
          <w:p w14:paraId="61BCB80A" w14:textId="55902C7F" w:rsidR="00332E21" w:rsidRPr="00CC2561" w:rsidRDefault="004F1A4A" w:rsidP="00E1640E">
            <w:pPr>
              <w:tabs>
                <w:tab w:val="left" w:pos="540"/>
              </w:tabs>
              <w:overflowPunct w:val="0"/>
              <w:autoSpaceDE w:val="0"/>
              <w:autoSpaceDN w:val="0"/>
              <w:adjustRightInd w:val="0"/>
              <w:spacing w:line="240" w:lineRule="auto"/>
              <w:ind w:right="-45"/>
              <w:jc w:val="thaiDistribute"/>
              <w:textAlignment w:val="baseline"/>
              <w:rPr>
                <w:szCs w:val="22"/>
              </w:rPr>
            </w:pPr>
            <w:r>
              <w:rPr>
                <w:szCs w:val="22"/>
              </w:rPr>
              <w:t>Ultimate p</w:t>
            </w:r>
            <w:r w:rsidR="00332E21" w:rsidRPr="00CC2561">
              <w:rPr>
                <w:szCs w:val="22"/>
              </w:rPr>
              <w:t>arent company</w:t>
            </w:r>
            <w:r w:rsidR="00850E42" w:rsidRPr="00CC2561">
              <w:rPr>
                <w:szCs w:val="22"/>
              </w:rPr>
              <w:t xml:space="preserve"> </w:t>
            </w:r>
          </w:p>
        </w:tc>
      </w:tr>
      <w:tr w:rsidR="00332E21" w:rsidRPr="00CC2561" w14:paraId="2E8C3A2C" w14:textId="77777777" w:rsidTr="00AD3632">
        <w:tc>
          <w:tcPr>
            <w:tcW w:w="4860" w:type="dxa"/>
          </w:tcPr>
          <w:p w14:paraId="6A6756ED" w14:textId="4649D5D8" w:rsidR="00332E21" w:rsidRPr="00741B09"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rFonts w:cstheme="minorBidi"/>
                <w:szCs w:val="28"/>
                <w:cs/>
                <w:lang w:bidi="th-TH"/>
              </w:rPr>
            </w:pPr>
            <w:r w:rsidRPr="00CC2561">
              <w:rPr>
                <w:szCs w:val="22"/>
              </w:rPr>
              <w:t xml:space="preserve">Brilliant Survey </w:t>
            </w:r>
            <w:r w:rsidR="007F68DA">
              <w:rPr>
                <w:color w:val="000000"/>
                <w:szCs w:val="22"/>
                <w:lang w:eastAsia="ja-JP"/>
              </w:rPr>
              <w:t>Co., Ltd.</w:t>
            </w:r>
          </w:p>
        </w:tc>
        <w:tc>
          <w:tcPr>
            <w:tcW w:w="4230" w:type="dxa"/>
          </w:tcPr>
          <w:p w14:paraId="197EBFAE"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12078A6" w14:textId="77777777" w:rsidTr="00AD3632">
        <w:tc>
          <w:tcPr>
            <w:tcW w:w="4860" w:type="dxa"/>
          </w:tcPr>
          <w:p w14:paraId="54A07A28" w14:textId="4B579CAB"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Daradaily </w:t>
            </w:r>
            <w:r w:rsidR="007F68DA">
              <w:rPr>
                <w:color w:val="000000"/>
                <w:szCs w:val="22"/>
                <w:lang w:eastAsia="ja-JP"/>
              </w:rPr>
              <w:t>Co., Ltd.</w:t>
            </w:r>
          </w:p>
        </w:tc>
        <w:tc>
          <w:tcPr>
            <w:tcW w:w="4230" w:type="dxa"/>
          </w:tcPr>
          <w:p w14:paraId="2B7B3802"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47A73C6A" w14:textId="77777777" w:rsidTr="00AD3632">
        <w:tc>
          <w:tcPr>
            <w:tcW w:w="4860" w:type="dxa"/>
          </w:tcPr>
          <w:p w14:paraId="45C13C90" w14:textId="68002112"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Daradaily Tour </w:t>
            </w:r>
            <w:r w:rsidR="007F68DA">
              <w:rPr>
                <w:color w:val="000000"/>
                <w:szCs w:val="22"/>
                <w:lang w:eastAsia="ja-JP"/>
              </w:rPr>
              <w:t>Co., Ltd.</w:t>
            </w:r>
          </w:p>
        </w:tc>
        <w:tc>
          <w:tcPr>
            <w:tcW w:w="4230" w:type="dxa"/>
          </w:tcPr>
          <w:p w14:paraId="213D4C5C"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0C2E848" w14:textId="77777777" w:rsidTr="00AD3632">
        <w:tc>
          <w:tcPr>
            <w:tcW w:w="4860" w:type="dxa"/>
          </w:tcPr>
          <w:p w14:paraId="75C583EC" w14:textId="22E56787"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The Premier Plus 2021 </w:t>
            </w:r>
            <w:r w:rsidR="007F68DA">
              <w:rPr>
                <w:color w:val="000000"/>
                <w:szCs w:val="22"/>
                <w:lang w:eastAsia="ja-JP"/>
              </w:rPr>
              <w:t>Co., Ltd.</w:t>
            </w:r>
          </w:p>
        </w:tc>
        <w:tc>
          <w:tcPr>
            <w:tcW w:w="4230" w:type="dxa"/>
          </w:tcPr>
          <w:p w14:paraId="3562F7A3"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0E957020" w14:textId="77777777" w:rsidTr="00AD3632">
        <w:tc>
          <w:tcPr>
            <w:tcW w:w="4860" w:type="dxa"/>
          </w:tcPr>
          <w:p w14:paraId="4055D13F" w14:textId="76744AE6"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Beauty twentyfour </w:t>
            </w:r>
            <w:r w:rsidR="007F68DA">
              <w:rPr>
                <w:color w:val="000000"/>
                <w:szCs w:val="22"/>
                <w:lang w:eastAsia="ja-JP"/>
              </w:rPr>
              <w:t>Co., Ltd.</w:t>
            </w:r>
          </w:p>
        </w:tc>
        <w:tc>
          <w:tcPr>
            <w:tcW w:w="4230" w:type="dxa"/>
          </w:tcPr>
          <w:p w14:paraId="3749357B"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shareholders and/or directors</w:t>
            </w:r>
          </w:p>
        </w:tc>
      </w:tr>
      <w:tr w:rsidR="00332E21" w:rsidRPr="00CC2561" w14:paraId="35ED667B" w14:textId="77777777" w:rsidTr="00AD3632">
        <w:tc>
          <w:tcPr>
            <w:tcW w:w="4860" w:type="dxa"/>
          </w:tcPr>
          <w:p w14:paraId="15FB3732" w14:textId="16C35317"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One Law Office </w:t>
            </w:r>
            <w:r w:rsidR="007F68DA">
              <w:rPr>
                <w:color w:val="000000"/>
                <w:szCs w:val="22"/>
                <w:lang w:eastAsia="ja-JP"/>
              </w:rPr>
              <w:t>Co., Ltd.</w:t>
            </w:r>
          </w:p>
        </w:tc>
        <w:tc>
          <w:tcPr>
            <w:tcW w:w="4230" w:type="dxa"/>
          </w:tcPr>
          <w:p w14:paraId="61813C26"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directors</w:t>
            </w:r>
          </w:p>
        </w:tc>
      </w:tr>
      <w:tr w:rsidR="00332E21" w:rsidRPr="00CC2561" w14:paraId="564DE20B" w14:textId="77777777" w:rsidTr="00AD3632">
        <w:tc>
          <w:tcPr>
            <w:tcW w:w="4860" w:type="dxa"/>
          </w:tcPr>
          <w:p w14:paraId="6F814D01" w14:textId="77777777" w:rsidR="00332E21" w:rsidRPr="00CC2561" w:rsidRDefault="00332E21"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Sripatum University</w:t>
            </w:r>
          </w:p>
        </w:tc>
        <w:tc>
          <w:tcPr>
            <w:tcW w:w="4230" w:type="dxa"/>
          </w:tcPr>
          <w:p w14:paraId="4E7414C6" w14:textId="77777777" w:rsidR="00332E21" w:rsidRPr="00CC2561" w:rsidRDefault="00332E21"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Common directors</w:t>
            </w:r>
          </w:p>
        </w:tc>
      </w:tr>
      <w:tr w:rsidR="00621876" w:rsidRPr="00CC2561" w14:paraId="5DC8EC0A" w14:textId="77777777" w:rsidTr="00AD3632">
        <w:tc>
          <w:tcPr>
            <w:tcW w:w="4860" w:type="dxa"/>
          </w:tcPr>
          <w:p w14:paraId="591A61BC" w14:textId="5243E079"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My</w:t>
            </w:r>
            <w:r w:rsidR="00334683">
              <w:rPr>
                <w:szCs w:val="22"/>
              </w:rPr>
              <w:t xml:space="preserve"> </w:t>
            </w:r>
            <w:r w:rsidR="00334683">
              <w:rPr>
                <w:szCs w:val="22"/>
                <w:lang w:val="en-US"/>
              </w:rPr>
              <w:t>S</w:t>
            </w:r>
            <w:r w:rsidRPr="00CC2561">
              <w:rPr>
                <w:szCs w:val="22"/>
              </w:rPr>
              <w:t xml:space="preserve">ave Service </w:t>
            </w:r>
            <w:r w:rsidR="007F68DA">
              <w:rPr>
                <w:color w:val="000000"/>
                <w:szCs w:val="22"/>
                <w:lang w:eastAsia="ja-JP"/>
              </w:rPr>
              <w:t>Co., Ltd.</w:t>
            </w:r>
          </w:p>
        </w:tc>
        <w:tc>
          <w:tcPr>
            <w:tcW w:w="4230" w:type="dxa"/>
          </w:tcPr>
          <w:p w14:paraId="64244070" w14:textId="7F9B0A90"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62392990" w14:textId="77777777" w:rsidTr="00AD3632">
        <w:tc>
          <w:tcPr>
            <w:tcW w:w="4860" w:type="dxa"/>
          </w:tcPr>
          <w:p w14:paraId="4833E9FD" w14:textId="025417B1"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Easypost Delivery </w:t>
            </w:r>
            <w:r w:rsidR="007F68DA">
              <w:rPr>
                <w:color w:val="000000"/>
                <w:szCs w:val="22"/>
                <w:lang w:eastAsia="ja-JP"/>
              </w:rPr>
              <w:t>Co., Ltd.</w:t>
            </w:r>
          </w:p>
        </w:tc>
        <w:tc>
          <w:tcPr>
            <w:tcW w:w="4230" w:type="dxa"/>
          </w:tcPr>
          <w:p w14:paraId="0AA4756A" w14:textId="6BDA97F2"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7770288F" w14:textId="77777777" w:rsidTr="00AD3632">
        <w:tc>
          <w:tcPr>
            <w:tcW w:w="4860" w:type="dxa"/>
          </w:tcPr>
          <w:p w14:paraId="4EE140CF" w14:textId="5C320FDB"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Shippop </w:t>
            </w:r>
            <w:r w:rsidR="007F68DA">
              <w:rPr>
                <w:color w:val="000000"/>
                <w:szCs w:val="22"/>
                <w:lang w:eastAsia="ja-JP"/>
              </w:rPr>
              <w:t>Co., Ltd.</w:t>
            </w:r>
          </w:p>
        </w:tc>
        <w:tc>
          <w:tcPr>
            <w:tcW w:w="4230" w:type="dxa"/>
          </w:tcPr>
          <w:p w14:paraId="328019F2" w14:textId="79977D18"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65F982A0" w14:textId="77777777" w:rsidTr="00AD3632">
        <w:tc>
          <w:tcPr>
            <w:tcW w:w="4860" w:type="dxa"/>
          </w:tcPr>
          <w:p w14:paraId="73932588" w14:textId="298E732E"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rFonts w:cstheme="minorBidi"/>
                <w:szCs w:val="28"/>
                <w:cs/>
                <w:lang w:bidi="th-TH"/>
              </w:rPr>
            </w:pPr>
            <w:r w:rsidRPr="00CC2561">
              <w:rPr>
                <w:szCs w:val="22"/>
              </w:rPr>
              <w:t>Shippop Nex</w:t>
            </w:r>
            <w:r w:rsidR="00632BDA">
              <w:rPr>
                <w:szCs w:val="22"/>
              </w:rPr>
              <w:t>t</w:t>
            </w:r>
            <w:r w:rsidRPr="00CC2561">
              <w:rPr>
                <w:szCs w:val="22"/>
              </w:rPr>
              <w:t xml:space="preserve"> </w:t>
            </w:r>
            <w:r w:rsidR="007F68DA">
              <w:rPr>
                <w:color w:val="000000"/>
                <w:szCs w:val="22"/>
                <w:lang w:eastAsia="ja-JP"/>
              </w:rPr>
              <w:t>Co., Ltd.</w:t>
            </w:r>
          </w:p>
        </w:tc>
        <w:tc>
          <w:tcPr>
            <w:tcW w:w="4230" w:type="dxa"/>
          </w:tcPr>
          <w:p w14:paraId="6F13CF02" w14:textId="47A7D514"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szCs w:val="22"/>
              </w:rPr>
            </w:pPr>
            <w:r w:rsidRPr="00CC2561">
              <w:rPr>
                <w:szCs w:val="22"/>
              </w:rPr>
              <w:t>Related company</w:t>
            </w:r>
          </w:p>
        </w:tc>
      </w:tr>
      <w:tr w:rsidR="00621876" w:rsidRPr="00CC2561" w14:paraId="16106C58" w14:textId="77777777" w:rsidTr="00AD3632">
        <w:tc>
          <w:tcPr>
            <w:tcW w:w="4860" w:type="dxa"/>
          </w:tcPr>
          <w:p w14:paraId="3E2A5C70" w14:textId="4F691231" w:rsidR="00621876" w:rsidRPr="00CC2561" w:rsidRDefault="00621876" w:rsidP="00E1640E">
            <w:pPr>
              <w:tabs>
                <w:tab w:val="left" w:pos="540"/>
              </w:tabs>
              <w:overflowPunct w:val="0"/>
              <w:autoSpaceDE w:val="0"/>
              <w:autoSpaceDN w:val="0"/>
              <w:adjustRightInd w:val="0"/>
              <w:spacing w:line="240" w:lineRule="auto"/>
              <w:ind w:left="-24" w:right="-45" w:hanging="90"/>
              <w:jc w:val="thaiDistribute"/>
              <w:textAlignment w:val="baseline"/>
              <w:rPr>
                <w:szCs w:val="22"/>
              </w:rPr>
            </w:pPr>
            <w:r w:rsidRPr="00CC2561">
              <w:rPr>
                <w:szCs w:val="22"/>
              </w:rPr>
              <w:t xml:space="preserve">Easy Order </w:t>
            </w:r>
            <w:r w:rsidR="007F68DA">
              <w:rPr>
                <w:color w:val="000000"/>
                <w:szCs w:val="22"/>
                <w:lang w:eastAsia="ja-JP"/>
              </w:rPr>
              <w:t>Co., Ltd.</w:t>
            </w:r>
          </w:p>
        </w:tc>
        <w:tc>
          <w:tcPr>
            <w:tcW w:w="4230" w:type="dxa"/>
          </w:tcPr>
          <w:p w14:paraId="7A291B7C" w14:textId="246757B6" w:rsidR="00621876" w:rsidRPr="00CC2561" w:rsidRDefault="00621876" w:rsidP="00E1640E">
            <w:pPr>
              <w:tabs>
                <w:tab w:val="left" w:pos="540"/>
              </w:tabs>
              <w:overflowPunct w:val="0"/>
              <w:autoSpaceDE w:val="0"/>
              <w:autoSpaceDN w:val="0"/>
              <w:adjustRightInd w:val="0"/>
              <w:spacing w:line="240" w:lineRule="auto"/>
              <w:ind w:right="-45"/>
              <w:jc w:val="thaiDistribute"/>
              <w:textAlignment w:val="baseline"/>
              <w:rPr>
                <w:rFonts w:cstheme="minorBidi"/>
                <w:szCs w:val="28"/>
                <w:cs/>
                <w:lang w:bidi="th-TH"/>
              </w:rPr>
            </w:pPr>
            <w:r w:rsidRPr="00CC2561">
              <w:rPr>
                <w:szCs w:val="22"/>
              </w:rPr>
              <w:t>Related company</w:t>
            </w:r>
          </w:p>
        </w:tc>
      </w:tr>
    </w:tbl>
    <w:tbl>
      <w:tblPr>
        <w:tblW w:w="9204" w:type="dxa"/>
        <w:tblInd w:w="511" w:type="dxa"/>
        <w:tblLayout w:type="fixed"/>
        <w:tblCellMar>
          <w:left w:w="79" w:type="dxa"/>
          <w:right w:w="79" w:type="dxa"/>
        </w:tblCellMar>
        <w:tblLook w:val="0000" w:firstRow="0" w:lastRow="0" w:firstColumn="0" w:lastColumn="0" w:noHBand="0" w:noVBand="0"/>
      </w:tblPr>
      <w:tblGrid>
        <w:gridCol w:w="3983"/>
        <w:gridCol w:w="1168"/>
        <w:gridCol w:w="180"/>
        <w:gridCol w:w="1170"/>
        <w:gridCol w:w="6"/>
        <w:gridCol w:w="178"/>
        <w:gridCol w:w="1171"/>
        <w:gridCol w:w="179"/>
        <w:gridCol w:w="1159"/>
        <w:gridCol w:w="10"/>
      </w:tblGrid>
      <w:tr w:rsidR="00177661" w:rsidRPr="00177661" w14:paraId="217A3588" w14:textId="77777777" w:rsidTr="00AD3632">
        <w:trPr>
          <w:cantSplit/>
          <w:tblHeader/>
        </w:trPr>
        <w:tc>
          <w:tcPr>
            <w:tcW w:w="3983" w:type="dxa"/>
            <w:vAlign w:val="bottom"/>
          </w:tcPr>
          <w:p w14:paraId="5FFD001C" w14:textId="77777777" w:rsidR="00177661" w:rsidRPr="00177661" w:rsidRDefault="00177661" w:rsidP="00177661">
            <w:pPr>
              <w:spacing w:line="240" w:lineRule="atLeast"/>
              <w:ind w:left="194" w:right="-108" w:hanging="156"/>
              <w:rPr>
                <w:b/>
                <w:bCs/>
                <w:i/>
                <w:iCs/>
                <w:szCs w:val="22"/>
              </w:rPr>
            </w:pPr>
            <w:r w:rsidRPr="00177661">
              <w:rPr>
                <w:b/>
                <w:bCs/>
                <w:i/>
                <w:iCs/>
                <w:szCs w:val="22"/>
              </w:rPr>
              <w:t>Significant transactions with related parties</w:t>
            </w:r>
          </w:p>
        </w:tc>
        <w:tc>
          <w:tcPr>
            <w:tcW w:w="2524" w:type="dxa"/>
            <w:gridSpan w:val="4"/>
          </w:tcPr>
          <w:p w14:paraId="07FA1442" w14:textId="77777777" w:rsidR="00177661" w:rsidRPr="00177661" w:rsidRDefault="00177661" w:rsidP="00177661">
            <w:pPr>
              <w:pStyle w:val="acctmergecolhdg"/>
              <w:spacing w:line="240" w:lineRule="atLeast"/>
              <w:rPr>
                <w:szCs w:val="22"/>
              </w:rPr>
            </w:pPr>
            <w:r w:rsidRPr="00177661">
              <w:rPr>
                <w:szCs w:val="22"/>
              </w:rPr>
              <w:t>Consolidated</w:t>
            </w:r>
          </w:p>
          <w:p w14:paraId="1FE7D28A" w14:textId="77777777" w:rsidR="00177661" w:rsidRPr="00177661" w:rsidRDefault="00177661" w:rsidP="00177661">
            <w:pPr>
              <w:pStyle w:val="acctmergecolhdg"/>
              <w:spacing w:line="240" w:lineRule="atLeast"/>
              <w:rPr>
                <w:szCs w:val="22"/>
              </w:rPr>
            </w:pPr>
            <w:r w:rsidRPr="00177661">
              <w:rPr>
                <w:szCs w:val="22"/>
              </w:rPr>
              <w:t xml:space="preserve"> financial statements</w:t>
            </w:r>
          </w:p>
          <w:p w14:paraId="1B84B234" w14:textId="77777777" w:rsidR="00177661" w:rsidRPr="00177661" w:rsidRDefault="00177661" w:rsidP="00177661">
            <w:pPr>
              <w:pStyle w:val="acctmergecolhdg"/>
              <w:spacing w:line="240" w:lineRule="atLeast"/>
              <w:rPr>
                <w:szCs w:val="22"/>
              </w:rPr>
            </w:pPr>
            <w:r w:rsidRPr="00177661">
              <w:rPr>
                <w:szCs w:val="22"/>
              </w:rPr>
              <w:t xml:space="preserve"> </w:t>
            </w:r>
          </w:p>
        </w:tc>
        <w:tc>
          <w:tcPr>
            <w:tcW w:w="178" w:type="dxa"/>
          </w:tcPr>
          <w:p w14:paraId="4CB545F6" w14:textId="77777777" w:rsidR="00177661" w:rsidRPr="00177661" w:rsidRDefault="00177661" w:rsidP="00177661">
            <w:pPr>
              <w:pStyle w:val="acctmergecolhdg"/>
              <w:spacing w:line="240" w:lineRule="atLeast"/>
              <w:rPr>
                <w:szCs w:val="22"/>
              </w:rPr>
            </w:pPr>
          </w:p>
        </w:tc>
        <w:tc>
          <w:tcPr>
            <w:tcW w:w="2519" w:type="dxa"/>
            <w:gridSpan w:val="4"/>
          </w:tcPr>
          <w:p w14:paraId="6149DCBC" w14:textId="77777777" w:rsidR="00177661" w:rsidRPr="00177661" w:rsidRDefault="00177661" w:rsidP="00177661">
            <w:pPr>
              <w:pStyle w:val="acctmergecolhdg"/>
              <w:spacing w:line="240" w:lineRule="atLeast"/>
              <w:rPr>
                <w:szCs w:val="22"/>
              </w:rPr>
            </w:pPr>
            <w:r w:rsidRPr="00177661">
              <w:rPr>
                <w:szCs w:val="22"/>
              </w:rPr>
              <w:t xml:space="preserve">Separate </w:t>
            </w:r>
          </w:p>
          <w:p w14:paraId="69A6077D" w14:textId="77777777" w:rsidR="00177661" w:rsidRPr="00177661" w:rsidRDefault="00177661" w:rsidP="00177661">
            <w:pPr>
              <w:pStyle w:val="acctmergecolhdg"/>
              <w:spacing w:line="240" w:lineRule="atLeast"/>
              <w:rPr>
                <w:szCs w:val="22"/>
              </w:rPr>
            </w:pPr>
            <w:r w:rsidRPr="00177661">
              <w:rPr>
                <w:szCs w:val="22"/>
              </w:rPr>
              <w:t xml:space="preserve">financial statements </w:t>
            </w:r>
          </w:p>
        </w:tc>
      </w:tr>
      <w:tr w:rsidR="008368CC" w:rsidRPr="00177661" w14:paraId="247CEB05" w14:textId="77777777" w:rsidTr="00AD3632">
        <w:trPr>
          <w:cantSplit/>
          <w:tblHeader/>
        </w:trPr>
        <w:tc>
          <w:tcPr>
            <w:tcW w:w="3983" w:type="dxa"/>
          </w:tcPr>
          <w:p w14:paraId="68646431" w14:textId="2E11F5C7" w:rsidR="008368CC" w:rsidRPr="00177661" w:rsidRDefault="008368CC" w:rsidP="008368CC">
            <w:pPr>
              <w:spacing w:line="240" w:lineRule="atLeast"/>
              <w:ind w:left="194" w:right="-108" w:hanging="160"/>
              <w:rPr>
                <w:b/>
                <w:bCs/>
                <w:i/>
                <w:iCs/>
                <w:szCs w:val="22"/>
              </w:rPr>
            </w:pPr>
            <w:r w:rsidRPr="00177661">
              <w:rPr>
                <w:b/>
                <w:bCs/>
                <w:i/>
                <w:iCs/>
                <w:szCs w:val="22"/>
              </w:rPr>
              <w:t>Three-month period ended 3</w:t>
            </w:r>
            <w:r>
              <w:rPr>
                <w:b/>
                <w:bCs/>
                <w:i/>
                <w:iCs/>
                <w:szCs w:val="22"/>
              </w:rPr>
              <w:t>1 March</w:t>
            </w:r>
          </w:p>
        </w:tc>
        <w:tc>
          <w:tcPr>
            <w:tcW w:w="1168" w:type="dxa"/>
          </w:tcPr>
          <w:p w14:paraId="6E649812" w14:textId="07C446A6" w:rsidR="008368CC" w:rsidRPr="00177661" w:rsidRDefault="008368CC" w:rsidP="008368CC">
            <w:pPr>
              <w:pStyle w:val="acctmergecolhdg"/>
              <w:spacing w:line="240" w:lineRule="atLeast"/>
              <w:rPr>
                <w:szCs w:val="22"/>
                <w:lang w:bidi="th-TH"/>
              </w:rPr>
            </w:pPr>
            <w:r w:rsidRPr="00177661">
              <w:rPr>
                <w:szCs w:val="22"/>
                <w:cs/>
                <w:lang w:bidi="th-TH"/>
              </w:rPr>
              <w:t>202</w:t>
            </w:r>
            <w:r>
              <w:rPr>
                <w:b w:val="0"/>
                <w:szCs w:val="22"/>
                <w:lang w:bidi="th-TH"/>
              </w:rPr>
              <w:t>6</w:t>
            </w:r>
          </w:p>
        </w:tc>
        <w:tc>
          <w:tcPr>
            <w:tcW w:w="180" w:type="dxa"/>
          </w:tcPr>
          <w:p w14:paraId="242AD670" w14:textId="77777777" w:rsidR="008368CC" w:rsidRPr="00177661" w:rsidRDefault="008368CC" w:rsidP="008368CC">
            <w:pPr>
              <w:pStyle w:val="acctmergecolhdg"/>
              <w:spacing w:line="240" w:lineRule="atLeast"/>
              <w:rPr>
                <w:b w:val="0"/>
                <w:bCs/>
                <w:szCs w:val="22"/>
              </w:rPr>
            </w:pPr>
          </w:p>
        </w:tc>
        <w:tc>
          <w:tcPr>
            <w:tcW w:w="1170" w:type="dxa"/>
          </w:tcPr>
          <w:p w14:paraId="1A714FBF" w14:textId="46667E95" w:rsidR="008368CC" w:rsidRPr="00177661" w:rsidRDefault="008368CC" w:rsidP="008368CC">
            <w:pPr>
              <w:pStyle w:val="acctmergecolhdg"/>
              <w:spacing w:line="240" w:lineRule="atLeast"/>
              <w:rPr>
                <w:b w:val="0"/>
                <w:bCs/>
                <w:szCs w:val="22"/>
              </w:rPr>
            </w:pPr>
            <w:r>
              <w:rPr>
                <w:b w:val="0"/>
                <w:bCs/>
                <w:szCs w:val="22"/>
              </w:rPr>
              <w:t>2025</w:t>
            </w:r>
          </w:p>
        </w:tc>
        <w:tc>
          <w:tcPr>
            <w:tcW w:w="184" w:type="dxa"/>
            <w:gridSpan w:val="2"/>
          </w:tcPr>
          <w:p w14:paraId="080D09B0" w14:textId="77777777" w:rsidR="008368CC" w:rsidRPr="00177661" w:rsidRDefault="008368CC" w:rsidP="008368CC">
            <w:pPr>
              <w:pStyle w:val="acctmergecolhdg"/>
              <w:spacing w:line="240" w:lineRule="atLeast"/>
              <w:rPr>
                <w:b w:val="0"/>
                <w:bCs/>
                <w:szCs w:val="22"/>
              </w:rPr>
            </w:pPr>
          </w:p>
        </w:tc>
        <w:tc>
          <w:tcPr>
            <w:tcW w:w="1171" w:type="dxa"/>
          </w:tcPr>
          <w:p w14:paraId="77395A5C" w14:textId="7DC32083" w:rsidR="008368CC" w:rsidRPr="00177661" w:rsidRDefault="008368CC" w:rsidP="008368CC">
            <w:pPr>
              <w:pStyle w:val="acctmergecolhdg"/>
              <w:spacing w:line="240" w:lineRule="atLeast"/>
              <w:rPr>
                <w:b w:val="0"/>
                <w:bCs/>
                <w:szCs w:val="22"/>
              </w:rPr>
            </w:pPr>
            <w:r w:rsidRPr="00177661">
              <w:rPr>
                <w:szCs w:val="22"/>
                <w:cs/>
                <w:lang w:bidi="th-TH"/>
              </w:rPr>
              <w:t>202</w:t>
            </w:r>
            <w:r>
              <w:rPr>
                <w:b w:val="0"/>
                <w:szCs w:val="22"/>
                <w:lang w:bidi="th-TH"/>
              </w:rPr>
              <w:t>6</w:t>
            </w:r>
          </w:p>
        </w:tc>
        <w:tc>
          <w:tcPr>
            <w:tcW w:w="179" w:type="dxa"/>
          </w:tcPr>
          <w:p w14:paraId="6E4C68D1" w14:textId="77777777" w:rsidR="008368CC" w:rsidRPr="00177661" w:rsidRDefault="008368CC" w:rsidP="008368CC">
            <w:pPr>
              <w:pStyle w:val="acctmergecolhdg"/>
              <w:spacing w:line="240" w:lineRule="atLeast"/>
              <w:rPr>
                <w:b w:val="0"/>
                <w:bCs/>
                <w:szCs w:val="22"/>
              </w:rPr>
            </w:pPr>
          </w:p>
        </w:tc>
        <w:tc>
          <w:tcPr>
            <w:tcW w:w="1169" w:type="dxa"/>
            <w:gridSpan w:val="2"/>
          </w:tcPr>
          <w:p w14:paraId="045DFB43" w14:textId="775BC18C" w:rsidR="008368CC" w:rsidRPr="00177661" w:rsidRDefault="008368CC" w:rsidP="008368CC">
            <w:pPr>
              <w:pStyle w:val="acctmergecolhdg"/>
              <w:spacing w:line="240" w:lineRule="atLeast"/>
              <w:rPr>
                <w:b w:val="0"/>
                <w:bCs/>
                <w:szCs w:val="22"/>
              </w:rPr>
            </w:pPr>
            <w:r>
              <w:rPr>
                <w:b w:val="0"/>
                <w:bCs/>
                <w:szCs w:val="22"/>
              </w:rPr>
              <w:t>2025</w:t>
            </w:r>
          </w:p>
        </w:tc>
      </w:tr>
      <w:tr w:rsidR="00177661" w:rsidRPr="00177661" w14:paraId="52BC9ED1" w14:textId="77777777" w:rsidTr="00AD3632">
        <w:trPr>
          <w:gridAfter w:val="1"/>
          <w:wAfter w:w="10" w:type="dxa"/>
          <w:cantSplit/>
          <w:tblHeader/>
        </w:trPr>
        <w:tc>
          <w:tcPr>
            <w:tcW w:w="3983" w:type="dxa"/>
          </w:tcPr>
          <w:p w14:paraId="6750E2B3" w14:textId="77777777" w:rsidR="00177661" w:rsidRPr="00177661" w:rsidRDefault="00177661" w:rsidP="00177661">
            <w:pPr>
              <w:spacing w:line="240" w:lineRule="atLeast"/>
              <w:ind w:left="194" w:right="-79" w:hanging="160"/>
              <w:rPr>
                <w:b/>
                <w:bCs/>
                <w:i/>
                <w:iCs/>
                <w:szCs w:val="22"/>
              </w:rPr>
            </w:pPr>
          </w:p>
        </w:tc>
        <w:tc>
          <w:tcPr>
            <w:tcW w:w="5211" w:type="dxa"/>
            <w:gridSpan w:val="8"/>
          </w:tcPr>
          <w:p w14:paraId="2515DC99" w14:textId="77777777" w:rsidR="00177661" w:rsidRPr="00177661" w:rsidRDefault="00177661" w:rsidP="00177661">
            <w:pPr>
              <w:pStyle w:val="acctfourfigures"/>
              <w:spacing w:line="240" w:lineRule="atLeast"/>
              <w:jc w:val="center"/>
              <w:rPr>
                <w:i/>
                <w:iCs/>
                <w:szCs w:val="22"/>
              </w:rPr>
            </w:pPr>
            <w:r w:rsidRPr="00177661">
              <w:rPr>
                <w:i/>
                <w:iCs/>
                <w:szCs w:val="22"/>
              </w:rPr>
              <w:t>(in thousand Baht)</w:t>
            </w:r>
          </w:p>
        </w:tc>
      </w:tr>
      <w:tr w:rsidR="00177661" w:rsidRPr="00177661" w14:paraId="6C5169AC" w14:textId="77777777" w:rsidTr="00AD3632">
        <w:trPr>
          <w:cantSplit/>
          <w:trHeight w:val="216"/>
        </w:trPr>
        <w:tc>
          <w:tcPr>
            <w:tcW w:w="3983" w:type="dxa"/>
          </w:tcPr>
          <w:p w14:paraId="29258B79" w14:textId="013B3166" w:rsidR="00177661" w:rsidRPr="00177661" w:rsidRDefault="004F1A4A" w:rsidP="00177661">
            <w:pPr>
              <w:spacing w:line="240" w:lineRule="atLeast"/>
              <w:ind w:left="194" w:hanging="160"/>
              <w:rPr>
                <w:b/>
                <w:bCs/>
                <w:szCs w:val="22"/>
              </w:rPr>
            </w:pPr>
            <w:r w:rsidRPr="004F1A4A">
              <w:rPr>
                <w:b/>
                <w:bCs/>
                <w:szCs w:val="22"/>
              </w:rPr>
              <w:t>Ultimate parent company</w:t>
            </w:r>
          </w:p>
        </w:tc>
        <w:tc>
          <w:tcPr>
            <w:tcW w:w="1168" w:type="dxa"/>
          </w:tcPr>
          <w:p w14:paraId="206468BE"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80" w:type="dxa"/>
          </w:tcPr>
          <w:p w14:paraId="4712F4F3"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170" w:type="dxa"/>
          </w:tcPr>
          <w:p w14:paraId="3D4BE365"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84" w:type="dxa"/>
            <w:gridSpan w:val="2"/>
          </w:tcPr>
          <w:p w14:paraId="235F80B8"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171" w:type="dxa"/>
          </w:tcPr>
          <w:p w14:paraId="21D9E352"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79" w:type="dxa"/>
          </w:tcPr>
          <w:p w14:paraId="3EF2776A" w14:textId="77777777" w:rsidR="00177661" w:rsidRPr="00177661" w:rsidRDefault="00177661" w:rsidP="00177661">
            <w:pPr>
              <w:pStyle w:val="acctfourfigures"/>
              <w:tabs>
                <w:tab w:val="clear" w:pos="765"/>
                <w:tab w:val="decimal" w:pos="899"/>
              </w:tabs>
              <w:spacing w:line="240" w:lineRule="atLeast"/>
              <w:ind w:right="-160"/>
              <w:rPr>
                <w:szCs w:val="22"/>
              </w:rPr>
            </w:pPr>
          </w:p>
        </w:tc>
        <w:tc>
          <w:tcPr>
            <w:tcW w:w="1169" w:type="dxa"/>
            <w:gridSpan w:val="2"/>
          </w:tcPr>
          <w:p w14:paraId="76DBE0F1" w14:textId="77777777" w:rsidR="00177661" w:rsidRPr="00177661" w:rsidRDefault="00177661" w:rsidP="00177661">
            <w:pPr>
              <w:pStyle w:val="acctfourfigures"/>
              <w:tabs>
                <w:tab w:val="clear" w:pos="765"/>
                <w:tab w:val="decimal" w:pos="899"/>
              </w:tabs>
              <w:spacing w:line="240" w:lineRule="atLeast"/>
              <w:ind w:right="-160"/>
              <w:rPr>
                <w:szCs w:val="22"/>
              </w:rPr>
            </w:pPr>
          </w:p>
        </w:tc>
      </w:tr>
      <w:tr w:rsidR="00F83F2D" w:rsidRPr="00177661" w14:paraId="7EF0D739" w14:textId="77777777" w:rsidTr="00AD3632">
        <w:trPr>
          <w:cantSplit/>
          <w:trHeight w:val="216"/>
        </w:trPr>
        <w:tc>
          <w:tcPr>
            <w:tcW w:w="3983" w:type="dxa"/>
          </w:tcPr>
          <w:p w14:paraId="0A4FC986" w14:textId="77777777" w:rsidR="00F83F2D" w:rsidRPr="00177661" w:rsidRDefault="00F83F2D" w:rsidP="00F83F2D">
            <w:pPr>
              <w:spacing w:line="240" w:lineRule="atLeast"/>
              <w:ind w:left="194" w:hanging="160"/>
              <w:rPr>
                <w:szCs w:val="22"/>
              </w:rPr>
            </w:pPr>
            <w:r w:rsidRPr="00177661">
              <w:rPr>
                <w:szCs w:val="22"/>
              </w:rPr>
              <w:t>Rental and service expense</w:t>
            </w:r>
          </w:p>
        </w:tc>
        <w:tc>
          <w:tcPr>
            <w:tcW w:w="1168" w:type="dxa"/>
          </w:tcPr>
          <w:p w14:paraId="31F2CBA8" w14:textId="0FB5B576" w:rsidR="00F83F2D" w:rsidRPr="00177661" w:rsidRDefault="00F83F2D" w:rsidP="00F83F2D">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1</w:t>
            </w:r>
            <w:r>
              <w:rPr>
                <w:rFonts w:cstheme="minorBidi"/>
                <w:szCs w:val="22"/>
                <w:lang w:val="en-US" w:bidi="th-TH"/>
              </w:rPr>
              <w:t>3</w:t>
            </w:r>
            <w:r w:rsidRPr="008368CC">
              <w:rPr>
                <w:rFonts w:cstheme="minorBidi"/>
                <w:szCs w:val="22"/>
                <w:lang w:val="en-US" w:bidi="th-TH"/>
              </w:rPr>
              <w:t>,</w:t>
            </w:r>
            <w:r>
              <w:rPr>
                <w:rFonts w:cstheme="minorBidi"/>
                <w:szCs w:val="22"/>
                <w:lang w:val="en-US" w:bidi="th-TH"/>
              </w:rPr>
              <w:t>874</w:t>
            </w:r>
          </w:p>
        </w:tc>
        <w:tc>
          <w:tcPr>
            <w:tcW w:w="180" w:type="dxa"/>
          </w:tcPr>
          <w:p w14:paraId="4A7BCBCA"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170" w:type="dxa"/>
          </w:tcPr>
          <w:p w14:paraId="0A45E378" w14:textId="3D3E2FF6" w:rsidR="00F83F2D" w:rsidRPr="008368CC" w:rsidRDefault="00F83F2D" w:rsidP="00F83F2D">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14,262</w:t>
            </w:r>
          </w:p>
        </w:tc>
        <w:tc>
          <w:tcPr>
            <w:tcW w:w="184" w:type="dxa"/>
            <w:gridSpan w:val="2"/>
          </w:tcPr>
          <w:p w14:paraId="36343954"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0C8810FA" w14:textId="4300ABAC" w:rsidR="00F83F2D" w:rsidRPr="008368CC" w:rsidRDefault="00F83F2D" w:rsidP="00F83F2D">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c>
          <w:tcPr>
            <w:tcW w:w="179" w:type="dxa"/>
          </w:tcPr>
          <w:p w14:paraId="5B0008E8"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2B628E10" w14:textId="4CC9B69B" w:rsidR="00F83F2D" w:rsidRPr="008368CC" w:rsidRDefault="00F83F2D" w:rsidP="00F83F2D">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F83F2D" w:rsidRPr="00177661" w14:paraId="4154904C" w14:textId="77777777" w:rsidTr="00AD3632">
        <w:trPr>
          <w:cantSplit/>
          <w:trHeight w:val="216"/>
        </w:trPr>
        <w:tc>
          <w:tcPr>
            <w:tcW w:w="3983" w:type="dxa"/>
          </w:tcPr>
          <w:p w14:paraId="4D49BB13" w14:textId="77777777" w:rsidR="00F83F2D" w:rsidRPr="00177661" w:rsidRDefault="00F83F2D" w:rsidP="00F83F2D">
            <w:pPr>
              <w:spacing w:line="240" w:lineRule="atLeast"/>
              <w:ind w:left="194" w:hanging="160"/>
              <w:rPr>
                <w:szCs w:val="22"/>
                <w:lang w:val="en-US" w:bidi="th-TH"/>
              </w:rPr>
            </w:pPr>
            <w:r w:rsidRPr="00177661">
              <w:rPr>
                <w:szCs w:val="22"/>
                <w:lang w:val="en-US" w:bidi="th-TH"/>
              </w:rPr>
              <w:t>Interest expense</w:t>
            </w:r>
          </w:p>
        </w:tc>
        <w:tc>
          <w:tcPr>
            <w:tcW w:w="1168" w:type="dxa"/>
          </w:tcPr>
          <w:p w14:paraId="209A97B4" w14:textId="64DEA4E4" w:rsidR="00F83F2D" w:rsidRPr="00177661" w:rsidRDefault="00F83F2D" w:rsidP="00F83F2D">
            <w:pPr>
              <w:pStyle w:val="acctfourfigures"/>
              <w:tabs>
                <w:tab w:val="clear" w:pos="765"/>
                <w:tab w:val="decimal" w:pos="957"/>
              </w:tabs>
              <w:spacing w:line="240" w:lineRule="atLeast"/>
              <w:ind w:left="-63" w:right="-160"/>
              <w:rPr>
                <w:szCs w:val="22"/>
                <w:lang w:val="en-US" w:bidi="th-TH"/>
              </w:rPr>
            </w:pPr>
            <w:r>
              <w:rPr>
                <w:szCs w:val="22"/>
                <w:lang w:val="en-US" w:bidi="th-TH"/>
              </w:rPr>
              <w:t>357</w:t>
            </w:r>
          </w:p>
        </w:tc>
        <w:tc>
          <w:tcPr>
            <w:tcW w:w="180" w:type="dxa"/>
          </w:tcPr>
          <w:p w14:paraId="65BA9906" w14:textId="77777777" w:rsidR="00F83F2D" w:rsidRPr="00177661" w:rsidRDefault="00F83F2D" w:rsidP="00F83F2D">
            <w:pPr>
              <w:pStyle w:val="acctfourfigures"/>
              <w:tabs>
                <w:tab w:val="clear" w:pos="765"/>
                <w:tab w:val="decimal" w:pos="957"/>
              </w:tabs>
              <w:spacing w:line="240" w:lineRule="atLeast"/>
              <w:ind w:left="-63" w:right="-160"/>
              <w:rPr>
                <w:szCs w:val="22"/>
                <w:lang w:val="en-US" w:bidi="th-TH"/>
              </w:rPr>
            </w:pPr>
          </w:p>
        </w:tc>
        <w:tc>
          <w:tcPr>
            <w:tcW w:w="1170" w:type="dxa"/>
          </w:tcPr>
          <w:p w14:paraId="428D63B4" w14:textId="6E2D2C68" w:rsidR="00F83F2D" w:rsidRPr="008368CC" w:rsidRDefault="00F83F2D" w:rsidP="00F83F2D">
            <w:pPr>
              <w:pStyle w:val="acctfourfigures"/>
              <w:tabs>
                <w:tab w:val="clear" w:pos="765"/>
                <w:tab w:val="decimal" w:pos="957"/>
              </w:tabs>
              <w:spacing w:line="240" w:lineRule="atLeast"/>
              <w:ind w:left="-63" w:right="-160"/>
              <w:rPr>
                <w:szCs w:val="22"/>
                <w:lang w:bidi="th-TH"/>
              </w:rPr>
            </w:pPr>
            <w:r w:rsidRPr="008368CC">
              <w:rPr>
                <w:rFonts w:cstheme="minorBidi"/>
                <w:szCs w:val="22"/>
                <w:lang w:val="en-US" w:bidi="th-TH"/>
              </w:rPr>
              <w:t>150</w:t>
            </w:r>
          </w:p>
        </w:tc>
        <w:tc>
          <w:tcPr>
            <w:tcW w:w="184" w:type="dxa"/>
            <w:gridSpan w:val="2"/>
          </w:tcPr>
          <w:p w14:paraId="4536D924"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6435115E" w14:textId="0BC6B882" w:rsidR="00F83F2D" w:rsidRPr="008368CC" w:rsidRDefault="00F83F2D" w:rsidP="00F83F2D">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c>
          <w:tcPr>
            <w:tcW w:w="179" w:type="dxa"/>
          </w:tcPr>
          <w:p w14:paraId="62E83470"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01309F1B" w14:textId="7F2E44E7" w:rsidR="00F83F2D" w:rsidRPr="008368CC" w:rsidRDefault="00F83F2D" w:rsidP="00F83F2D">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F83F2D" w:rsidRPr="00177661" w14:paraId="672B609A" w14:textId="77777777" w:rsidTr="00AD3632">
        <w:trPr>
          <w:cantSplit/>
          <w:trHeight w:val="144"/>
        </w:trPr>
        <w:tc>
          <w:tcPr>
            <w:tcW w:w="3983" w:type="dxa"/>
          </w:tcPr>
          <w:p w14:paraId="64308402" w14:textId="77777777" w:rsidR="00F83F2D" w:rsidRPr="00177661" w:rsidRDefault="00F83F2D" w:rsidP="00F83F2D">
            <w:pPr>
              <w:spacing w:line="240" w:lineRule="atLeast"/>
              <w:ind w:left="194" w:hanging="160"/>
              <w:rPr>
                <w:szCs w:val="22"/>
              </w:rPr>
            </w:pPr>
          </w:p>
        </w:tc>
        <w:tc>
          <w:tcPr>
            <w:tcW w:w="1168" w:type="dxa"/>
          </w:tcPr>
          <w:p w14:paraId="34452236"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80" w:type="dxa"/>
          </w:tcPr>
          <w:p w14:paraId="5B3E3128"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170" w:type="dxa"/>
          </w:tcPr>
          <w:p w14:paraId="7BF0A691" w14:textId="77777777" w:rsidR="00F83F2D" w:rsidRPr="008368CC" w:rsidRDefault="00F83F2D" w:rsidP="00F83F2D">
            <w:pPr>
              <w:pStyle w:val="acctfourfigures"/>
              <w:tabs>
                <w:tab w:val="clear" w:pos="765"/>
                <w:tab w:val="decimal" w:pos="668"/>
              </w:tabs>
              <w:spacing w:line="240" w:lineRule="atLeast"/>
              <w:ind w:left="-63" w:right="-160"/>
              <w:rPr>
                <w:szCs w:val="22"/>
                <w:lang w:bidi="th-TH"/>
              </w:rPr>
            </w:pPr>
          </w:p>
        </w:tc>
        <w:tc>
          <w:tcPr>
            <w:tcW w:w="184" w:type="dxa"/>
            <w:gridSpan w:val="2"/>
          </w:tcPr>
          <w:p w14:paraId="5A32FD1D"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712525DD"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79" w:type="dxa"/>
          </w:tcPr>
          <w:p w14:paraId="392A7171"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2C4ED418"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r>
      <w:tr w:rsidR="00F83F2D" w:rsidRPr="00177661" w14:paraId="7B97337A" w14:textId="77777777" w:rsidTr="00AD3632">
        <w:trPr>
          <w:cantSplit/>
          <w:trHeight w:val="216"/>
        </w:trPr>
        <w:tc>
          <w:tcPr>
            <w:tcW w:w="3983" w:type="dxa"/>
          </w:tcPr>
          <w:p w14:paraId="0625E384" w14:textId="77777777" w:rsidR="00F83F2D" w:rsidRPr="00177661" w:rsidRDefault="00F83F2D" w:rsidP="00F83F2D">
            <w:pPr>
              <w:spacing w:line="240" w:lineRule="atLeast"/>
              <w:ind w:left="194" w:right="-108" w:hanging="160"/>
              <w:jc w:val="both"/>
              <w:rPr>
                <w:b/>
                <w:bCs/>
                <w:szCs w:val="22"/>
              </w:rPr>
            </w:pPr>
            <w:r w:rsidRPr="00177661">
              <w:rPr>
                <w:b/>
                <w:bCs/>
                <w:szCs w:val="22"/>
                <w:lang w:bidi="th-TH"/>
              </w:rPr>
              <w:t>Subsidiaries</w:t>
            </w:r>
          </w:p>
        </w:tc>
        <w:tc>
          <w:tcPr>
            <w:tcW w:w="1168" w:type="dxa"/>
          </w:tcPr>
          <w:p w14:paraId="7696042F" w14:textId="77777777" w:rsidR="00F83F2D" w:rsidRPr="00177661" w:rsidRDefault="00F83F2D" w:rsidP="00F83F2D">
            <w:pPr>
              <w:pStyle w:val="acctfourfigures"/>
              <w:tabs>
                <w:tab w:val="clear" w:pos="765"/>
                <w:tab w:val="decimal" w:pos="720"/>
              </w:tabs>
              <w:spacing w:line="240" w:lineRule="atLeast"/>
              <w:ind w:left="-63" w:right="-160"/>
              <w:rPr>
                <w:szCs w:val="22"/>
                <w:lang w:bidi="th-TH"/>
              </w:rPr>
            </w:pPr>
          </w:p>
        </w:tc>
        <w:tc>
          <w:tcPr>
            <w:tcW w:w="180" w:type="dxa"/>
          </w:tcPr>
          <w:p w14:paraId="742B78FB"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170" w:type="dxa"/>
          </w:tcPr>
          <w:p w14:paraId="42CD2367" w14:textId="77777777" w:rsidR="00F83F2D" w:rsidRPr="008368CC" w:rsidRDefault="00F83F2D" w:rsidP="00F83F2D">
            <w:pPr>
              <w:pStyle w:val="acctfourfigures"/>
              <w:tabs>
                <w:tab w:val="clear" w:pos="765"/>
                <w:tab w:val="decimal" w:pos="720"/>
              </w:tabs>
              <w:spacing w:line="240" w:lineRule="atLeast"/>
              <w:ind w:left="-63" w:right="-160"/>
              <w:rPr>
                <w:szCs w:val="22"/>
                <w:lang w:bidi="th-TH"/>
              </w:rPr>
            </w:pPr>
          </w:p>
        </w:tc>
        <w:tc>
          <w:tcPr>
            <w:tcW w:w="184" w:type="dxa"/>
            <w:gridSpan w:val="2"/>
          </w:tcPr>
          <w:p w14:paraId="52D407C0"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2B3A28B8"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79" w:type="dxa"/>
          </w:tcPr>
          <w:p w14:paraId="7138D7C2"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2CBA212B"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r>
      <w:tr w:rsidR="00F83F2D" w:rsidRPr="00177661" w14:paraId="6E613B2D" w14:textId="77777777" w:rsidTr="00AD3632">
        <w:trPr>
          <w:cantSplit/>
          <w:trHeight w:val="216"/>
        </w:trPr>
        <w:tc>
          <w:tcPr>
            <w:tcW w:w="3983" w:type="dxa"/>
          </w:tcPr>
          <w:p w14:paraId="729ECCBF" w14:textId="77777777" w:rsidR="00F83F2D" w:rsidRPr="00177661" w:rsidRDefault="00F83F2D" w:rsidP="00F83F2D">
            <w:pPr>
              <w:spacing w:line="240" w:lineRule="atLeast"/>
              <w:ind w:left="194" w:hanging="160"/>
              <w:rPr>
                <w:szCs w:val="22"/>
              </w:rPr>
            </w:pPr>
            <w:r w:rsidRPr="00177661">
              <w:rPr>
                <w:szCs w:val="22"/>
              </w:rPr>
              <w:t>Dividend income</w:t>
            </w:r>
          </w:p>
        </w:tc>
        <w:tc>
          <w:tcPr>
            <w:tcW w:w="1168" w:type="dxa"/>
          </w:tcPr>
          <w:p w14:paraId="5121BE49" w14:textId="301214E2" w:rsidR="00F83F2D" w:rsidRPr="00E21335" w:rsidRDefault="00F83F2D" w:rsidP="00F83F2D">
            <w:pPr>
              <w:pStyle w:val="acctfourfigures"/>
              <w:tabs>
                <w:tab w:val="clear" w:pos="765"/>
                <w:tab w:val="decimal" w:pos="720"/>
              </w:tabs>
              <w:spacing w:line="240" w:lineRule="atLeast"/>
              <w:ind w:left="-63" w:right="-160"/>
              <w:rPr>
                <w:szCs w:val="22"/>
                <w:lang w:bidi="th-TH"/>
              </w:rPr>
            </w:pPr>
            <w:r w:rsidRPr="008368CC">
              <w:rPr>
                <w:szCs w:val="22"/>
                <w:lang w:bidi="th-TH"/>
              </w:rPr>
              <w:t>-</w:t>
            </w:r>
          </w:p>
        </w:tc>
        <w:tc>
          <w:tcPr>
            <w:tcW w:w="180" w:type="dxa"/>
          </w:tcPr>
          <w:p w14:paraId="168DDCF3" w14:textId="77777777" w:rsidR="00F83F2D" w:rsidRPr="00177661" w:rsidRDefault="00F83F2D" w:rsidP="00F83F2D">
            <w:pPr>
              <w:pStyle w:val="acctfourfigures"/>
              <w:tabs>
                <w:tab w:val="clear" w:pos="765"/>
                <w:tab w:val="decimal" w:pos="668"/>
              </w:tabs>
              <w:spacing w:line="240" w:lineRule="atLeast"/>
              <w:ind w:left="-63" w:right="-160"/>
              <w:rPr>
                <w:szCs w:val="22"/>
                <w:lang w:bidi="th-TH"/>
              </w:rPr>
            </w:pPr>
          </w:p>
        </w:tc>
        <w:tc>
          <w:tcPr>
            <w:tcW w:w="1170" w:type="dxa"/>
          </w:tcPr>
          <w:p w14:paraId="5B62155E" w14:textId="3EC2508B" w:rsidR="00F83F2D" w:rsidRPr="008368CC" w:rsidRDefault="00F83F2D" w:rsidP="00F83F2D">
            <w:pPr>
              <w:pStyle w:val="acctfourfigures"/>
              <w:tabs>
                <w:tab w:val="clear" w:pos="765"/>
                <w:tab w:val="decimal" w:pos="720"/>
              </w:tabs>
              <w:spacing w:line="240" w:lineRule="atLeast"/>
              <w:ind w:left="-63" w:right="-160"/>
              <w:rPr>
                <w:szCs w:val="22"/>
                <w:lang w:bidi="th-TH"/>
              </w:rPr>
            </w:pPr>
            <w:r w:rsidRPr="008368CC">
              <w:rPr>
                <w:szCs w:val="22"/>
                <w:lang w:bidi="th-TH"/>
              </w:rPr>
              <w:t>-</w:t>
            </w:r>
          </w:p>
        </w:tc>
        <w:tc>
          <w:tcPr>
            <w:tcW w:w="184" w:type="dxa"/>
            <w:gridSpan w:val="2"/>
          </w:tcPr>
          <w:p w14:paraId="5CDA8EBD"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47A2CF76" w14:textId="0716930B" w:rsidR="00F83F2D" w:rsidRPr="008368CC" w:rsidRDefault="00F83F2D" w:rsidP="00F83F2D">
            <w:pPr>
              <w:pStyle w:val="acctfourfigures"/>
              <w:tabs>
                <w:tab w:val="clear" w:pos="765"/>
                <w:tab w:val="decimal" w:pos="957"/>
              </w:tabs>
              <w:spacing w:line="240" w:lineRule="atLeast"/>
              <w:ind w:left="-63" w:right="-160"/>
              <w:rPr>
                <w:szCs w:val="22"/>
                <w:lang w:val="en-US" w:bidi="th-TH"/>
              </w:rPr>
            </w:pPr>
            <w:r>
              <w:rPr>
                <w:rFonts w:cstheme="minorBidi"/>
                <w:szCs w:val="22"/>
                <w:lang w:val="en-US" w:bidi="th-TH"/>
              </w:rPr>
              <w:t>3</w:t>
            </w:r>
            <w:r w:rsidRPr="008368CC">
              <w:rPr>
                <w:rFonts w:cstheme="minorBidi"/>
                <w:szCs w:val="22"/>
                <w:lang w:val="en-US" w:bidi="th-TH"/>
              </w:rPr>
              <w:t>00,000</w:t>
            </w:r>
          </w:p>
        </w:tc>
        <w:tc>
          <w:tcPr>
            <w:tcW w:w="179" w:type="dxa"/>
          </w:tcPr>
          <w:p w14:paraId="4BFDC3CC"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614D5275" w14:textId="1072E544" w:rsidR="00F83F2D" w:rsidRPr="008368CC" w:rsidRDefault="00F83F2D" w:rsidP="00F83F2D">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100,000</w:t>
            </w:r>
          </w:p>
        </w:tc>
      </w:tr>
      <w:tr w:rsidR="00F83F2D" w:rsidRPr="00177661" w14:paraId="23B6B4D0" w14:textId="77777777" w:rsidTr="00AD3632">
        <w:trPr>
          <w:cantSplit/>
          <w:trHeight w:val="216"/>
        </w:trPr>
        <w:tc>
          <w:tcPr>
            <w:tcW w:w="3983" w:type="dxa"/>
          </w:tcPr>
          <w:p w14:paraId="292B87EF" w14:textId="7F4527EA" w:rsidR="00F83F2D" w:rsidRPr="00177661" w:rsidRDefault="00F83F2D" w:rsidP="00F83F2D">
            <w:pPr>
              <w:spacing w:line="240" w:lineRule="atLeast"/>
              <w:ind w:left="194" w:hanging="160"/>
              <w:rPr>
                <w:szCs w:val="22"/>
              </w:rPr>
            </w:pPr>
            <w:r w:rsidRPr="009529E2">
              <w:rPr>
                <w:szCs w:val="22"/>
              </w:rPr>
              <w:t>Interest expense</w:t>
            </w:r>
          </w:p>
        </w:tc>
        <w:tc>
          <w:tcPr>
            <w:tcW w:w="1168" w:type="dxa"/>
          </w:tcPr>
          <w:p w14:paraId="060AB43E" w14:textId="40B7E995" w:rsidR="00F83F2D" w:rsidRPr="00177661" w:rsidRDefault="00F83F2D" w:rsidP="00F83F2D">
            <w:pPr>
              <w:pStyle w:val="acctfourfigures"/>
              <w:tabs>
                <w:tab w:val="clear" w:pos="765"/>
                <w:tab w:val="decimal" w:pos="720"/>
              </w:tabs>
              <w:spacing w:line="240" w:lineRule="atLeast"/>
              <w:ind w:left="-63" w:right="-160"/>
              <w:rPr>
                <w:szCs w:val="22"/>
                <w:lang w:bidi="th-TH"/>
              </w:rPr>
            </w:pPr>
            <w:r w:rsidRPr="008368CC">
              <w:rPr>
                <w:szCs w:val="22"/>
                <w:lang w:bidi="th-TH"/>
              </w:rPr>
              <w:t>-</w:t>
            </w:r>
          </w:p>
        </w:tc>
        <w:tc>
          <w:tcPr>
            <w:tcW w:w="180" w:type="dxa"/>
          </w:tcPr>
          <w:p w14:paraId="63B16EE3" w14:textId="77777777" w:rsidR="00F83F2D" w:rsidRPr="00177661" w:rsidRDefault="00F83F2D" w:rsidP="00F83F2D">
            <w:pPr>
              <w:pStyle w:val="acctfourfigures"/>
              <w:tabs>
                <w:tab w:val="clear" w:pos="765"/>
                <w:tab w:val="decimal" w:pos="668"/>
              </w:tabs>
              <w:spacing w:line="240" w:lineRule="atLeast"/>
              <w:ind w:left="-63" w:right="-160"/>
              <w:rPr>
                <w:szCs w:val="22"/>
                <w:lang w:bidi="th-TH"/>
              </w:rPr>
            </w:pPr>
          </w:p>
        </w:tc>
        <w:tc>
          <w:tcPr>
            <w:tcW w:w="1170" w:type="dxa"/>
          </w:tcPr>
          <w:p w14:paraId="28F7D56E" w14:textId="30E5C3DA" w:rsidR="00F83F2D" w:rsidRPr="008368CC" w:rsidRDefault="00F83F2D" w:rsidP="00F83F2D">
            <w:pPr>
              <w:pStyle w:val="acctfourfigures"/>
              <w:tabs>
                <w:tab w:val="clear" w:pos="765"/>
                <w:tab w:val="decimal" w:pos="720"/>
              </w:tabs>
              <w:spacing w:line="240" w:lineRule="atLeast"/>
              <w:ind w:left="-63" w:right="-160"/>
              <w:rPr>
                <w:szCs w:val="22"/>
                <w:lang w:bidi="th-TH"/>
              </w:rPr>
            </w:pPr>
            <w:r w:rsidRPr="008368CC">
              <w:rPr>
                <w:szCs w:val="22"/>
                <w:lang w:bidi="th-TH"/>
              </w:rPr>
              <w:t>-</w:t>
            </w:r>
          </w:p>
        </w:tc>
        <w:tc>
          <w:tcPr>
            <w:tcW w:w="184" w:type="dxa"/>
            <w:gridSpan w:val="2"/>
          </w:tcPr>
          <w:p w14:paraId="46C3A411"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5A7A087A" w14:textId="4343694F" w:rsidR="00F83F2D" w:rsidRPr="008368CC" w:rsidRDefault="00F83F2D" w:rsidP="00F83F2D">
            <w:pPr>
              <w:pStyle w:val="acctfourfigures"/>
              <w:tabs>
                <w:tab w:val="clear" w:pos="765"/>
                <w:tab w:val="decimal" w:pos="957"/>
              </w:tabs>
              <w:spacing w:line="240" w:lineRule="atLeast"/>
              <w:ind w:left="-63" w:right="-160"/>
              <w:rPr>
                <w:szCs w:val="22"/>
                <w:lang w:val="en-US" w:bidi="th-TH"/>
              </w:rPr>
            </w:pPr>
            <w:r>
              <w:rPr>
                <w:rFonts w:cstheme="minorBidi"/>
                <w:szCs w:val="22"/>
                <w:lang w:val="en-US" w:bidi="th-TH"/>
              </w:rPr>
              <w:t>3</w:t>
            </w:r>
            <w:r w:rsidRPr="008368CC">
              <w:rPr>
                <w:rFonts w:cstheme="minorBidi"/>
                <w:szCs w:val="22"/>
                <w:lang w:val="en-US" w:bidi="th-TH"/>
              </w:rPr>
              <w:t>9</w:t>
            </w:r>
          </w:p>
        </w:tc>
        <w:tc>
          <w:tcPr>
            <w:tcW w:w="179" w:type="dxa"/>
          </w:tcPr>
          <w:p w14:paraId="16A4042B"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2D40A2EA" w14:textId="6FCB5FA8" w:rsidR="00F83F2D" w:rsidRPr="008368CC" w:rsidRDefault="00F83F2D" w:rsidP="00F83F2D">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9</w:t>
            </w:r>
          </w:p>
        </w:tc>
      </w:tr>
      <w:tr w:rsidR="00F83F2D" w:rsidRPr="00177661" w14:paraId="43AD61C7" w14:textId="77777777" w:rsidTr="00AD3632">
        <w:trPr>
          <w:cantSplit/>
          <w:trHeight w:val="216"/>
        </w:trPr>
        <w:tc>
          <w:tcPr>
            <w:tcW w:w="3983" w:type="dxa"/>
          </w:tcPr>
          <w:p w14:paraId="23282409" w14:textId="77777777" w:rsidR="00F83F2D" w:rsidRPr="00177661" w:rsidRDefault="00F83F2D" w:rsidP="00F83F2D">
            <w:pPr>
              <w:spacing w:line="240" w:lineRule="atLeast"/>
              <w:ind w:left="194" w:hanging="160"/>
              <w:rPr>
                <w:szCs w:val="22"/>
              </w:rPr>
            </w:pPr>
          </w:p>
        </w:tc>
        <w:tc>
          <w:tcPr>
            <w:tcW w:w="1168" w:type="dxa"/>
          </w:tcPr>
          <w:p w14:paraId="55FB3C51" w14:textId="77777777" w:rsidR="00F83F2D" w:rsidRPr="00177661" w:rsidRDefault="00F83F2D" w:rsidP="00F83F2D">
            <w:pPr>
              <w:pStyle w:val="acctfourfigures"/>
              <w:tabs>
                <w:tab w:val="clear" w:pos="765"/>
                <w:tab w:val="decimal" w:pos="720"/>
              </w:tabs>
              <w:spacing w:line="240" w:lineRule="atLeast"/>
              <w:ind w:left="-63" w:right="-160"/>
              <w:rPr>
                <w:szCs w:val="22"/>
                <w:lang w:bidi="th-TH"/>
              </w:rPr>
            </w:pPr>
          </w:p>
        </w:tc>
        <w:tc>
          <w:tcPr>
            <w:tcW w:w="180" w:type="dxa"/>
          </w:tcPr>
          <w:p w14:paraId="2245E178" w14:textId="77777777" w:rsidR="00F83F2D" w:rsidRPr="00177661" w:rsidRDefault="00F83F2D" w:rsidP="00F83F2D">
            <w:pPr>
              <w:pStyle w:val="acctfourfigures"/>
              <w:tabs>
                <w:tab w:val="clear" w:pos="765"/>
                <w:tab w:val="decimal" w:pos="668"/>
              </w:tabs>
              <w:spacing w:line="240" w:lineRule="atLeast"/>
              <w:ind w:left="-63" w:right="-160"/>
              <w:rPr>
                <w:szCs w:val="22"/>
                <w:lang w:bidi="th-TH"/>
              </w:rPr>
            </w:pPr>
          </w:p>
        </w:tc>
        <w:tc>
          <w:tcPr>
            <w:tcW w:w="1170" w:type="dxa"/>
          </w:tcPr>
          <w:p w14:paraId="6DE77D9A" w14:textId="77777777" w:rsidR="00F83F2D" w:rsidRPr="008368CC" w:rsidRDefault="00F83F2D" w:rsidP="00F83F2D">
            <w:pPr>
              <w:pStyle w:val="acctfourfigures"/>
              <w:tabs>
                <w:tab w:val="clear" w:pos="765"/>
                <w:tab w:val="decimal" w:pos="668"/>
              </w:tabs>
              <w:spacing w:line="240" w:lineRule="atLeast"/>
              <w:ind w:left="-63" w:right="-160"/>
              <w:rPr>
                <w:szCs w:val="22"/>
                <w:lang w:bidi="th-TH"/>
              </w:rPr>
            </w:pPr>
          </w:p>
        </w:tc>
        <w:tc>
          <w:tcPr>
            <w:tcW w:w="184" w:type="dxa"/>
            <w:gridSpan w:val="2"/>
          </w:tcPr>
          <w:p w14:paraId="64CA61F2"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431C7B6C"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79" w:type="dxa"/>
          </w:tcPr>
          <w:p w14:paraId="36B7B766"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4103A3BD"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r>
      <w:tr w:rsidR="00F83F2D" w:rsidRPr="00177661" w14:paraId="50C60BB3" w14:textId="77777777" w:rsidTr="00AD3632">
        <w:trPr>
          <w:cantSplit/>
          <w:trHeight w:val="216"/>
        </w:trPr>
        <w:tc>
          <w:tcPr>
            <w:tcW w:w="3983" w:type="dxa"/>
          </w:tcPr>
          <w:p w14:paraId="6D8CDA25" w14:textId="77777777" w:rsidR="00F83F2D" w:rsidRPr="00177661" w:rsidRDefault="00F83F2D" w:rsidP="00F83F2D">
            <w:pPr>
              <w:spacing w:line="240" w:lineRule="atLeast"/>
              <w:ind w:left="194" w:right="-108" w:hanging="160"/>
              <w:jc w:val="both"/>
              <w:rPr>
                <w:szCs w:val="22"/>
                <w:lang w:val="en-US" w:bidi="th-TH"/>
              </w:rPr>
            </w:pPr>
            <w:r w:rsidRPr="00177661">
              <w:rPr>
                <w:b/>
                <w:bCs/>
                <w:szCs w:val="22"/>
              </w:rPr>
              <w:t>Associates</w:t>
            </w:r>
          </w:p>
        </w:tc>
        <w:tc>
          <w:tcPr>
            <w:tcW w:w="1168" w:type="dxa"/>
          </w:tcPr>
          <w:p w14:paraId="4F99A8E3" w14:textId="77777777" w:rsidR="00F83F2D" w:rsidRPr="00177661" w:rsidRDefault="00F83F2D" w:rsidP="00F83F2D">
            <w:pPr>
              <w:pStyle w:val="acctfourfigures"/>
              <w:tabs>
                <w:tab w:val="clear" w:pos="765"/>
                <w:tab w:val="decimal" w:pos="720"/>
              </w:tabs>
              <w:spacing w:line="240" w:lineRule="atLeast"/>
              <w:ind w:left="-63" w:right="-160"/>
              <w:rPr>
                <w:szCs w:val="22"/>
                <w:lang w:bidi="th-TH"/>
              </w:rPr>
            </w:pPr>
          </w:p>
        </w:tc>
        <w:tc>
          <w:tcPr>
            <w:tcW w:w="180" w:type="dxa"/>
          </w:tcPr>
          <w:p w14:paraId="54F0F896"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170" w:type="dxa"/>
          </w:tcPr>
          <w:p w14:paraId="3B7D7074"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84" w:type="dxa"/>
            <w:gridSpan w:val="2"/>
          </w:tcPr>
          <w:p w14:paraId="564FE370"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51D51C99"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79" w:type="dxa"/>
          </w:tcPr>
          <w:p w14:paraId="77B6FC69"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69" w:type="dxa"/>
            <w:gridSpan w:val="2"/>
          </w:tcPr>
          <w:p w14:paraId="41FE3863"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r>
      <w:tr w:rsidR="00F83F2D" w:rsidRPr="00177661" w14:paraId="2C3CDEF7" w14:textId="77777777" w:rsidTr="00AD3632">
        <w:trPr>
          <w:cantSplit/>
          <w:trHeight w:val="216"/>
        </w:trPr>
        <w:tc>
          <w:tcPr>
            <w:tcW w:w="3983" w:type="dxa"/>
          </w:tcPr>
          <w:p w14:paraId="18567E58" w14:textId="77777777" w:rsidR="00F83F2D" w:rsidRPr="00177661" w:rsidRDefault="00F83F2D" w:rsidP="00F83F2D">
            <w:pPr>
              <w:spacing w:line="240" w:lineRule="atLeast"/>
              <w:ind w:left="194" w:hanging="160"/>
              <w:rPr>
                <w:szCs w:val="22"/>
                <w:cs/>
                <w:lang w:bidi="th-TH"/>
              </w:rPr>
            </w:pPr>
            <w:r w:rsidRPr="00177661">
              <w:rPr>
                <w:szCs w:val="22"/>
              </w:rPr>
              <w:t>Service expenses</w:t>
            </w:r>
          </w:p>
        </w:tc>
        <w:tc>
          <w:tcPr>
            <w:tcW w:w="1168" w:type="dxa"/>
          </w:tcPr>
          <w:p w14:paraId="4939BD00" w14:textId="356AA0BD" w:rsidR="00F83F2D" w:rsidRPr="00177661" w:rsidRDefault="00C91D99" w:rsidP="00C91D99">
            <w:pPr>
              <w:pStyle w:val="acctfourfigures"/>
              <w:tabs>
                <w:tab w:val="clear" w:pos="765"/>
                <w:tab w:val="decimal" w:pos="720"/>
              </w:tabs>
              <w:spacing w:line="240" w:lineRule="atLeast"/>
              <w:ind w:left="-63" w:right="-160"/>
              <w:rPr>
                <w:szCs w:val="22"/>
                <w:lang w:val="en-US" w:bidi="th-TH"/>
              </w:rPr>
            </w:pPr>
            <w:r w:rsidRPr="008368CC">
              <w:rPr>
                <w:szCs w:val="22"/>
                <w:lang w:bidi="th-TH"/>
              </w:rPr>
              <w:t>-</w:t>
            </w:r>
          </w:p>
        </w:tc>
        <w:tc>
          <w:tcPr>
            <w:tcW w:w="180" w:type="dxa"/>
          </w:tcPr>
          <w:p w14:paraId="47148A55" w14:textId="77777777" w:rsidR="00F83F2D" w:rsidRPr="00177661" w:rsidRDefault="00F83F2D" w:rsidP="00F83F2D">
            <w:pPr>
              <w:pStyle w:val="acctfourfigures"/>
              <w:tabs>
                <w:tab w:val="clear" w:pos="765"/>
                <w:tab w:val="decimal" w:pos="957"/>
              </w:tabs>
              <w:spacing w:line="240" w:lineRule="atLeast"/>
              <w:ind w:left="-63" w:right="-160"/>
              <w:rPr>
                <w:szCs w:val="22"/>
                <w:lang w:val="en-US" w:bidi="th-TH"/>
              </w:rPr>
            </w:pPr>
          </w:p>
        </w:tc>
        <w:tc>
          <w:tcPr>
            <w:tcW w:w="1170" w:type="dxa"/>
          </w:tcPr>
          <w:p w14:paraId="7A0BB6D7" w14:textId="171A1802" w:rsidR="00F83F2D" w:rsidRPr="008368CC" w:rsidRDefault="00F83F2D" w:rsidP="00F83F2D">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222</w:t>
            </w:r>
          </w:p>
        </w:tc>
        <w:tc>
          <w:tcPr>
            <w:tcW w:w="184" w:type="dxa"/>
            <w:gridSpan w:val="2"/>
          </w:tcPr>
          <w:p w14:paraId="2E725FC0" w14:textId="77777777" w:rsidR="00F83F2D" w:rsidRPr="008368CC" w:rsidRDefault="00F83F2D" w:rsidP="00F83F2D">
            <w:pPr>
              <w:pStyle w:val="acctfourfigures"/>
              <w:tabs>
                <w:tab w:val="clear" w:pos="765"/>
                <w:tab w:val="decimal" w:pos="957"/>
              </w:tabs>
              <w:spacing w:line="240" w:lineRule="atLeast"/>
              <w:ind w:left="-63" w:right="-160"/>
              <w:rPr>
                <w:szCs w:val="22"/>
                <w:lang w:val="en-US" w:bidi="th-TH"/>
              </w:rPr>
            </w:pPr>
          </w:p>
        </w:tc>
        <w:tc>
          <w:tcPr>
            <w:tcW w:w="1171" w:type="dxa"/>
          </w:tcPr>
          <w:p w14:paraId="74D01626" w14:textId="61A04E54" w:rsidR="00F83F2D" w:rsidRPr="008368CC" w:rsidRDefault="00C91D99" w:rsidP="00F83F2D">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c>
          <w:tcPr>
            <w:tcW w:w="179" w:type="dxa"/>
          </w:tcPr>
          <w:p w14:paraId="6DEEA1FE" w14:textId="77777777" w:rsidR="00F83F2D" w:rsidRPr="008368CC" w:rsidRDefault="00F83F2D" w:rsidP="00F83F2D">
            <w:pPr>
              <w:pStyle w:val="acctfourfigures"/>
              <w:tabs>
                <w:tab w:val="clear" w:pos="765"/>
                <w:tab w:val="decimal" w:pos="668"/>
              </w:tabs>
              <w:spacing w:line="240" w:lineRule="atLeast"/>
              <w:ind w:left="-63" w:right="-160"/>
              <w:rPr>
                <w:szCs w:val="22"/>
                <w:lang w:bidi="th-TH"/>
              </w:rPr>
            </w:pPr>
          </w:p>
        </w:tc>
        <w:tc>
          <w:tcPr>
            <w:tcW w:w="1169" w:type="dxa"/>
            <w:gridSpan w:val="2"/>
          </w:tcPr>
          <w:p w14:paraId="76C98694" w14:textId="2F77E159" w:rsidR="00F83F2D" w:rsidRPr="008368CC" w:rsidRDefault="00F83F2D" w:rsidP="00F83F2D">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F83F2D" w:rsidRPr="00177661" w14:paraId="013ED206" w14:textId="77777777" w:rsidTr="00AD3632">
        <w:trPr>
          <w:cantSplit/>
          <w:trHeight w:val="20"/>
        </w:trPr>
        <w:tc>
          <w:tcPr>
            <w:tcW w:w="3983" w:type="dxa"/>
          </w:tcPr>
          <w:p w14:paraId="364285AB" w14:textId="77777777" w:rsidR="00F83F2D" w:rsidRPr="00177661" w:rsidRDefault="00F83F2D" w:rsidP="00F83F2D">
            <w:pPr>
              <w:spacing w:line="240" w:lineRule="atLeast"/>
              <w:ind w:left="194" w:hanging="160"/>
              <w:rPr>
                <w:szCs w:val="22"/>
                <w:lang w:val="en-US"/>
              </w:rPr>
            </w:pPr>
          </w:p>
        </w:tc>
        <w:tc>
          <w:tcPr>
            <w:tcW w:w="1168" w:type="dxa"/>
          </w:tcPr>
          <w:p w14:paraId="310EC617" w14:textId="77777777" w:rsidR="00F83F2D" w:rsidRPr="00177661" w:rsidRDefault="00F83F2D" w:rsidP="00F83F2D">
            <w:pPr>
              <w:tabs>
                <w:tab w:val="decimal" w:pos="957"/>
              </w:tabs>
              <w:spacing w:line="240" w:lineRule="atLeast"/>
              <w:ind w:left="194" w:hanging="160"/>
              <w:rPr>
                <w:szCs w:val="22"/>
              </w:rPr>
            </w:pPr>
          </w:p>
        </w:tc>
        <w:tc>
          <w:tcPr>
            <w:tcW w:w="180" w:type="dxa"/>
          </w:tcPr>
          <w:p w14:paraId="1ED23973" w14:textId="77777777" w:rsidR="00F83F2D" w:rsidRPr="00177661" w:rsidRDefault="00F83F2D" w:rsidP="00F83F2D">
            <w:pPr>
              <w:tabs>
                <w:tab w:val="decimal" w:pos="957"/>
              </w:tabs>
              <w:spacing w:line="240" w:lineRule="atLeast"/>
              <w:ind w:left="194" w:hanging="160"/>
              <w:rPr>
                <w:szCs w:val="22"/>
              </w:rPr>
            </w:pPr>
          </w:p>
        </w:tc>
        <w:tc>
          <w:tcPr>
            <w:tcW w:w="1170" w:type="dxa"/>
          </w:tcPr>
          <w:p w14:paraId="01F2A322" w14:textId="77777777" w:rsidR="00F83F2D" w:rsidRPr="008368CC" w:rsidRDefault="00F83F2D" w:rsidP="00F83F2D">
            <w:pPr>
              <w:tabs>
                <w:tab w:val="decimal" w:pos="957"/>
              </w:tabs>
              <w:spacing w:line="240" w:lineRule="atLeast"/>
              <w:ind w:left="194" w:hanging="160"/>
              <w:rPr>
                <w:szCs w:val="22"/>
              </w:rPr>
            </w:pPr>
          </w:p>
        </w:tc>
        <w:tc>
          <w:tcPr>
            <w:tcW w:w="184" w:type="dxa"/>
            <w:gridSpan w:val="2"/>
          </w:tcPr>
          <w:p w14:paraId="54690539" w14:textId="77777777" w:rsidR="00F83F2D" w:rsidRPr="008368CC" w:rsidRDefault="00F83F2D" w:rsidP="00F83F2D">
            <w:pPr>
              <w:tabs>
                <w:tab w:val="decimal" w:pos="957"/>
              </w:tabs>
              <w:spacing w:line="240" w:lineRule="atLeast"/>
              <w:ind w:left="194" w:hanging="160"/>
              <w:rPr>
                <w:szCs w:val="22"/>
              </w:rPr>
            </w:pPr>
          </w:p>
        </w:tc>
        <w:tc>
          <w:tcPr>
            <w:tcW w:w="1171" w:type="dxa"/>
          </w:tcPr>
          <w:p w14:paraId="5BFA4C8D" w14:textId="77777777" w:rsidR="00F83F2D" w:rsidRPr="008368CC" w:rsidRDefault="00F83F2D" w:rsidP="00F83F2D">
            <w:pPr>
              <w:tabs>
                <w:tab w:val="decimal" w:pos="957"/>
              </w:tabs>
              <w:spacing w:line="240" w:lineRule="atLeast"/>
              <w:ind w:left="194" w:hanging="160"/>
              <w:rPr>
                <w:szCs w:val="22"/>
              </w:rPr>
            </w:pPr>
          </w:p>
        </w:tc>
        <w:tc>
          <w:tcPr>
            <w:tcW w:w="179" w:type="dxa"/>
          </w:tcPr>
          <w:p w14:paraId="2C579CD5" w14:textId="77777777" w:rsidR="00F83F2D" w:rsidRPr="008368CC" w:rsidRDefault="00F83F2D" w:rsidP="00F83F2D">
            <w:pPr>
              <w:tabs>
                <w:tab w:val="decimal" w:pos="957"/>
              </w:tabs>
              <w:spacing w:line="240" w:lineRule="atLeast"/>
              <w:ind w:left="194" w:hanging="160"/>
              <w:rPr>
                <w:szCs w:val="22"/>
              </w:rPr>
            </w:pPr>
          </w:p>
        </w:tc>
        <w:tc>
          <w:tcPr>
            <w:tcW w:w="1169" w:type="dxa"/>
            <w:gridSpan w:val="2"/>
          </w:tcPr>
          <w:p w14:paraId="38286887" w14:textId="77777777" w:rsidR="00F83F2D" w:rsidRPr="008368CC" w:rsidRDefault="00F83F2D" w:rsidP="00F83F2D">
            <w:pPr>
              <w:tabs>
                <w:tab w:val="decimal" w:pos="957"/>
              </w:tabs>
              <w:spacing w:line="240" w:lineRule="atLeast"/>
              <w:ind w:left="194" w:hanging="160"/>
              <w:rPr>
                <w:szCs w:val="22"/>
              </w:rPr>
            </w:pPr>
          </w:p>
        </w:tc>
      </w:tr>
      <w:tr w:rsidR="00F83F2D" w:rsidRPr="00177661" w14:paraId="5CB2C5F2" w14:textId="77777777" w:rsidTr="00AD3632">
        <w:trPr>
          <w:cantSplit/>
          <w:trHeight w:val="216"/>
        </w:trPr>
        <w:tc>
          <w:tcPr>
            <w:tcW w:w="3983" w:type="dxa"/>
          </w:tcPr>
          <w:p w14:paraId="620BCE86" w14:textId="77777777" w:rsidR="00F83F2D" w:rsidRPr="00177661" w:rsidRDefault="00F83F2D" w:rsidP="00F83F2D">
            <w:pPr>
              <w:spacing w:line="240" w:lineRule="atLeast"/>
              <w:ind w:left="194" w:right="-108" w:hanging="160"/>
              <w:jc w:val="both"/>
              <w:rPr>
                <w:szCs w:val="22"/>
                <w:lang w:val="en-US" w:bidi="th-TH"/>
              </w:rPr>
            </w:pPr>
            <w:r w:rsidRPr="00177661">
              <w:rPr>
                <w:b/>
                <w:bCs/>
                <w:szCs w:val="22"/>
              </w:rPr>
              <w:t>Key management personnel</w:t>
            </w:r>
          </w:p>
        </w:tc>
        <w:tc>
          <w:tcPr>
            <w:tcW w:w="1168" w:type="dxa"/>
          </w:tcPr>
          <w:p w14:paraId="79FEDA2C"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80" w:type="dxa"/>
          </w:tcPr>
          <w:p w14:paraId="4104BA14"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170" w:type="dxa"/>
          </w:tcPr>
          <w:p w14:paraId="6D6360E9"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84" w:type="dxa"/>
            <w:gridSpan w:val="2"/>
          </w:tcPr>
          <w:p w14:paraId="1889CE12"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171" w:type="dxa"/>
          </w:tcPr>
          <w:p w14:paraId="79B35317"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79" w:type="dxa"/>
          </w:tcPr>
          <w:p w14:paraId="6F878F4A"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169" w:type="dxa"/>
            <w:gridSpan w:val="2"/>
          </w:tcPr>
          <w:p w14:paraId="3E91067D" w14:textId="77777777" w:rsidR="00F83F2D" w:rsidRPr="008368CC" w:rsidRDefault="00F83F2D" w:rsidP="00F83F2D">
            <w:pPr>
              <w:pStyle w:val="acctfourfigures"/>
              <w:tabs>
                <w:tab w:val="clear" w:pos="765"/>
                <w:tab w:val="decimal" w:pos="957"/>
              </w:tabs>
              <w:spacing w:line="240" w:lineRule="atLeast"/>
              <w:ind w:left="-63" w:right="-160"/>
              <w:rPr>
                <w:szCs w:val="22"/>
                <w:cs/>
                <w:lang w:bidi="th-TH"/>
              </w:rPr>
            </w:pPr>
          </w:p>
        </w:tc>
      </w:tr>
      <w:tr w:rsidR="00F83F2D" w:rsidRPr="00177661" w14:paraId="33FE6C0B" w14:textId="77777777" w:rsidTr="00AD3632">
        <w:trPr>
          <w:cantSplit/>
          <w:trHeight w:val="216"/>
        </w:trPr>
        <w:tc>
          <w:tcPr>
            <w:tcW w:w="3983" w:type="dxa"/>
          </w:tcPr>
          <w:p w14:paraId="5160BB44" w14:textId="77777777" w:rsidR="00F83F2D" w:rsidRPr="00177661" w:rsidRDefault="00F83F2D" w:rsidP="00F83F2D">
            <w:pPr>
              <w:spacing w:line="240" w:lineRule="atLeast"/>
              <w:ind w:left="194" w:hanging="160"/>
              <w:rPr>
                <w:b/>
                <w:bCs/>
                <w:szCs w:val="22"/>
              </w:rPr>
            </w:pPr>
            <w:r w:rsidRPr="00177661">
              <w:rPr>
                <w:szCs w:val="22"/>
                <w:lang w:bidi="th-TH"/>
              </w:rPr>
              <w:t xml:space="preserve">Key management personnel compensation </w:t>
            </w:r>
          </w:p>
        </w:tc>
        <w:tc>
          <w:tcPr>
            <w:tcW w:w="1168" w:type="dxa"/>
          </w:tcPr>
          <w:p w14:paraId="06FCFE31"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80" w:type="dxa"/>
          </w:tcPr>
          <w:p w14:paraId="32B05327" w14:textId="77777777" w:rsidR="00F83F2D" w:rsidRPr="00177661" w:rsidRDefault="00F83F2D" w:rsidP="00F83F2D">
            <w:pPr>
              <w:pStyle w:val="acctfourfigures"/>
              <w:tabs>
                <w:tab w:val="clear" w:pos="765"/>
                <w:tab w:val="decimal" w:pos="957"/>
              </w:tabs>
              <w:spacing w:line="240" w:lineRule="atLeast"/>
              <w:ind w:left="-63" w:right="-160"/>
              <w:rPr>
                <w:szCs w:val="22"/>
              </w:rPr>
            </w:pPr>
          </w:p>
        </w:tc>
        <w:tc>
          <w:tcPr>
            <w:tcW w:w="1170" w:type="dxa"/>
          </w:tcPr>
          <w:p w14:paraId="3172BF3C"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84" w:type="dxa"/>
            <w:gridSpan w:val="2"/>
          </w:tcPr>
          <w:p w14:paraId="1A1F1FE4"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171" w:type="dxa"/>
          </w:tcPr>
          <w:p w14:paraId="37171F0F"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79" w:type="dxa"/>
          </w:tcPr>
          <w:p w14:paraId="0D0F42E4" w14:textId="77777777" w:rsidR="00F83F2D" w:rsidRPr="008368CC" w:rsidRDefault="00F83F2D" w:rsidP="00F83F2D">
            <w:pPr>
              <w:pStyle w:val="acctfourfigures"/>
              <w:tabs>
                <w:tab w:val="clear" w:pos="765"/>
                <w:tab w:val="decimal" w:pos="957"/>
              </w:tabs>
              <w:spacing w:line="240" w:lineRule="atLeast"/>
              <w:ind w:left="-63" w:right="-160"/>
              <w:rPr>
                <w:szCs w:val="22"/>
              </w:rPr>
            </w:pPr>
          </w:p>
        </w:tc>
        <w:tc>
          <w:tcPr>
            <w:tcW w:w="1169" w:type="dxa"/>
            <w:gridSpan w:val="2"/>
          </w:tcPr>
          <w:p w14:paraId="1D85E066" w14:textId="77777777" w:rsidR="00F83F2D" w:rsidRPr="008368CC" w:rsidRDefault="00F83F2D" w:rsidP="00F83F2D">
            <w:pPr>
              <w:pStyle w:val="acctfourfigures"/>
              <w:tabs>
                <w:tab w:val="clear" w:pos="765"/>
                <w:tab w:val="decimal" w:pos="957"/>
              </w:tabs>
              <w:spacing w:line="240" w:lineRule="atLeast"/>
              <w:ind w:left="-63" w:right="-160"/>
              <w:rPr>
                <w:szCs w:val="22"/>
              </w:rPr>
            </w:pPr>
          </w:p>
        </w:tc>
      </w:tr>
      <w:tr w:rsidR="00C91D99" w:rsidRPr="00177661" w14:paraId="3ED4997E" w14:textId="77777777" w:rsidTr="00AD3632">
        <w:trPr>
          <w:cantSplit/>
          <w:trHeight w:val="216"/>
        </w:trPr>
        <w:tc>
          <w:tcPr>
            <w:tcW w:w="3983" w:type="dxa"/>
          </w:tcPr>
          <w:p w14:paraId="4283A44F" w14:textId="2C77C08F" w:rsidR="00C91D99" w:rsidRPr="00177661" w:rsidRDefault="00C91D99" w:rsidP="00C91D99">
            <w:pPr>
              <w:spacing w:line="240" w:lineRule="atLeast"/>
              <w:ind w:left="122" w:firstLine="18"/>
              <w:rPr>
                <w:szCs w:val="22"/>
                <w:lang w:bidi="th-TH"/>
              </w:rPr>
            </w:pPr>
            <w:r w:rsidRPr="00177661">
              <w:rPr>
                <w:szCs w:val="22"/>
                <w:lang w:bidi="th-TH"/>
              </w:rPr>
              <w:t>Short-term</w:t>
            </w:r>
            <w:r>
              <w:rPr>
                <w:szCs w:val="22"/>
                <w:lang w:bidi="th-TH"/>
              </w:rPr>
              <w:t xml:space="preserve"> </w:t>
            </w:r>
            <w:r w:rsidRPr="00177661">
              <w:rPr>
                <w:szCs w:val="22"/>
                <w:lang w:bidi="th-TH"/>
              </w:rPr>
              <w:t>benefits</w:t>
            </w:r>
          </w:p>
        </w:tc>
        <w:tc>
          <w:tcPr>
            <w:tcW w:w="1168" w:type="dxa"/>
          </w:tcPr>
          <w:p w14:paraId="4F433B06" w14:textId="7058FD0B" w:rsidR="00C91D99" w:rsidRPr="00177661" w:rsidRDefault="00C91D99" w:rsidP="00C91D99">
            <w:pPr>
              <w:pStyle w:val="acctfourfigures"/>
              <w:tabs>
                <w:tab w:val="clear" w:pos="765"/>
                <w:tab w:val="decimal" w:pos="957"/>
              </w:tabs>
              <w:spacing w:line="240" w:lineRule="atLeast"/>
              <w:ind w:left="-63" w:right="-160"/>
              <w:rPr>
                <w:szCs w:val="22"/>
              </w:rPr>
            </w:pPr>
            <w:r w:rsidRPr="008368CC">
              <w:rPr>
                <w:rFonts w:cstheme="minorBidi"/>
                <w:szCs w:val="22"/>
                <w:lang w:val="en-US" w:bidi="th-TH"/>
              </w:rPr>
              <w:t>2</w:t>
            </w:r>
            <w:r>
              <w:rPr>
                <w:rFonts w:cstheme="minorBidi"/>
                <w:szCs w:val="22"/>
                <w:lang w:val="en-US" w:bidi="th-TH"/>
              </w:rPr>
              <w:t>1</w:t>
            </w:r>
            <w:r w:rsidRPr="008368CC">
              <w:rPr>
                <w:rFonts w:cstheme="minorBidi"/>
                <w:szCs w:val="22"/>
                <w:lang w:val="en-US" w:bidi="th-TH"/>
              </w:rPr>
              <w:t>,</w:t>
            </w:r>
            <w:r>
              <w:rPr>
                <w:rFonts w:cstheme="minorBidi"/>
                <w:szCs w:val="22"/>
                <w:lang w:val="en-US" w:bidi="th-TH"/>
              </w:rPr>
              <w:t>074</w:t>
            </w:r>
          </w:p>
        </w:tc>
        <w:tc>
          <w:tcPr>
            <w:tcW w:w="180" w:type="dxa"/>
          </w:tcPr>
          <w:p w14:paraId="613C243A"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5B46B71C" w14:textId="41BB7032" w:rsidR="00C91D99" w:rsidRPr="008368CC" w:rsidRDefault="00C91D99" w:rsidP="00C91D99">
            <w:pPr>
              <w:pStyle w:val="acctfourfigures"/>
              <w:tabs>
                <w:tab w:val="clear" w:pos="765"/>
                <w:tab w:val="decimal" w:pos="957"/>
              </w:tabs>
              <w:spacing w:line="240" w:lineRule="atLeast"/>
              <w:ind w:left="-63" w:right="-160"/>
              <w:rPr>
                <w:szCs w:val="22"/>
                <w:lang w:bidi="th-TH"/>
              </w:rPr>
            </w:pPr>
            <w:r w:rsidRPr="008368CC">
              <w:rPr>
                <w:rFonts w:cstheme="minorBidi"/>
                <w:szCs w:val="22"/>
                <w:lang w:val="en-US" w:bidi="th-TH"/>
              </w:rPr>
              <w:t>22,563</w:t>
            </w:r>
          </w:p>
        </w:tc>
        <w:tc>
          <w:tcPr>
            <w:tcW w:w="184" w:type="dxa"/>
            <w:gridSpan w:val="2"/>
          </w:tcPr>
          <w:p w14:paraId="42EB988B" w14:textId="77777777" w:rsidR="00C91D99" w:rsidRPr="008368CC" w:rsidRDefault="00C91D99" w:rsidP="00C91D99">
            <w:pPr>
              <w:pStyle w:val="acctfourfigures"/>
              <w:tabs>
                <w:tab w:val="clear" w:pos="765"/>
                <w:tab w:val="decimal" w:pos="957"/>
              </w:tabs>
              <w:spacing w:line="240" w:lineRule="atLeast"/>
              <w:ind w:left="-63" w:right="-160"/>
              <w:rPr>
                <w:szCs w:val="22"/>
                <w:lang w:bidi="th-TH"/>
              </w:rPr>
            </w:pPr>
          </w:p>
        </w:tc>
        <w:tc>
          <w:tcPr>
            <w:tcW w:w="1171" w:type="dxa"/>
          </w:tcPr>
          <w:p w14:paraId="6347F17F" w14:textId="64DE2415" w:rsidR="00C91D99" w:rsidRPr="008368CC" w:rsidRDefault="00C91D99" w:rsidP="00C91D99">
            <w:pPr>
              <w:pStyle w:val="acctfourfigures"/>
              <w:tabs>
                <w:tab w:val="clear" w:pos="765"/>
                <w:tab w:val="decimal" w:pos="957"/>
              </w:tabs>
              <w:spacing w:line="240" w:lineRule="atLeast"/>
              <w:ind w:left="-63" w:right="-160"/>
              <w:rPr>
                <w:szCs w:val="22"/>
                <w:lang w:val="en-US" w:bidi="th-TH"/>
              </w:rPr>
            </w:pPr>
            <w:r>
              <w:rPr>
                <w:szCs w:val="22"/>
                <w:lang w:val="en-US" w:bidi="th-TH"/>
              </w:rPr>
              <w:t>861</w:t>
            </w:r>
          </w:p>
        </w:tc>
        <w:tc>
          <w:tcPr>
            <w:tcW w:w="179" w:type="dxa"/>
          </w:tcPr>
          <w:p w14:paraId="5A088FA5" w14:textId="77777777" w:rsidR="00C91D99" w:rsidRPr="008368CC" w:rsidRDefault="00C91D99" w:rsidP="00C91D99">
            <w:pPr>
              <w:pStyle w:val="acctfourfigures"/>
              <w:tabs>
                <w:tab w:val="clear" w:pos="765"/>
                <w:tab w:val="decimal" w:pos="957"/>
              </w:tabs>
              <w:spacing w:line="240" w:lineRule="atLeast"/>
              <w:ind w:left="-63" w:right="-160"/>
              <w:rPr>
                <w:szCs w:val="22"/>
                <w:lang w:bidi="th-TH"/>
              </w:rPr>
            </w:pPr>
          </w:p>
        </w:tc>
        <w:tc>
          <w:tcPr>
            <w:tcW w:w="1169" w:type="dxa"/>
            <w:gridSpan w:val="2"/>
          </w:tcPr>
          <w:p w14:paraId="157B861C" w14:textId="1627D993" w:rsidR="00C91D99" w:rsidRPr="008368CC" w:rsidRDefault="00C91D99" w:rsidP="00C91D99">
            <w:pPr>
              <w:pStyle w:val="acctfourfigures"/>
              <w:tabs>
                <w:tab w:val="clear" w:pos="765"/>
                <w:tab w:val="decimal" w:pos="957"/>
              </w:tabs>
              <w:spacing w:line="240" w:lineRule="atLeast"/>
              <w:ind w:left="-63" w:right="-160"/>
              <w:rPr>
                <w:szCs w:val="22"/>
                <w:lang w:bidi="th-TH"/>
              </w:rPr>
            </w:pPr>
            <w:r w:rsidRPr="008368CC">
              <w:rPr>
                <w:rFonts w:cstheme="minorBidi"/>
                <w:szCs w:val="22"/>
                <w:lang w:val="en-US" w:bidi="th-TH"/>
              </w:rPr>
              <w:t>1,057</w:t>
            </w:r>
          </w:p>
        </w:tc>
      </w:tr>
      <w:tr w:rsidR="00C91D99" w:rsidRPr="00177661" w14:paraId="064409F9" w14:textId="77777777" w:rsidTr="00AD3632">
        <w:trPr>
          <w:cantSplit/>
          <w:trHeight w:val="216"/>
        </w:trPr>
        <w:tc>
          <w:tcPr>
            <w:tcW w:w="3983" w:type="dxa"/>
          </w:tcPr>
          <w:p w14:paraId="7D114EE3" w14:textId="77777777" w:rsidR="00C91D99" w:rsidRPr="00177661" w:rsidRDefault="00C91D99" w:rsidP="00C91D99">
            <w:pPr>
              <w:spacing w:line="240" w:lineRule="atLeast"/>
              <w:ind w:left="122" w:firstLine="18"/>
              <w:rPr>
                <w:szCs w:val="22"/>
                <w:lang w:bidi="th-TH"/>
              </w:rPr>
            </w:pPr>
            <w:r w:rsidRPr="00177661">
              <w:rPr>
                <w:szCs w:val="22"/>
                <w:lang w:bidi="th-TH"/>
              </w:rPr>
              <w:t>Post-employment benefits</w:t>
            </w:r>
          </w:p>
        </w:tc>
        <w:tc>
          <w:tcPr>
            <w:tcW w:w="1168" w:type="dxa"/>
            <w:tcBorders>
              <w:bottom w:val="single" w:sz="4" w:space="0" w:color="auto"/>
            </w:tcBorders>
          </w:tcPr>
          <w:p w14:paraId="1C0C4BAF" w14:textId="23142776" w:rsidR="00C91D99" w:rsidRPr="00177661" w:rsidRDefault="00C91D99" w:rsidP="00C91D99">
            <w:pPr>
              <w:pStyle w:val="acctfourfigures"/>
              <w:tabs>
                <w:tab w:val="clear" w:pos="765"/>
                <w:tab w:val="decimal" w:pos="957"/>
              </w:tabs>
              <w:spacing w:line="240" w:lineRule="atLeast"/>
              <w:ind w:left="-63" w:right="-160"/>
              <w:rPr>
                <w:szCs w:val="22"/>
              </w:rPr>
            </w:pPr>
            <w:r w:rsidRPr="008368CC">
              <w:rPr>
                <w:rFonts w:cstheme="minorBidi"/>
                <w:szCs w:val="22"/>
                <w:lang w:val="en-US" w:bidi="th-TH"/>
              </w:rPr>
              <w:t>8</w:t>
            </w:r>
            <w:r>
              <w:rPr>
                <w:rFonts w:cstheme="minorBidi"/>
                <w:szCs w:val="22"/>
                <w:lang w:val="en-US" w:bidi="th-TH"/>
              </w:rPr>
              <w:t>61</w:t>
            </w:r>
          </w:p>
        </w:tc>
        <w:tc>
          <w:tcPr>
            <w:tcW w:w="180" w:type="dxa"/>
          </w:tcPr>
          <w:p w14:paraId="1EC03DBC"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500D21DF" w14:textId="03422CB7" w:rsidR="00C91D99" w:rsidRPr="008368CC" w:rsidRDefault="00C91D99" w:rsidP="00C91D99">
            <w:pPr>
              <w:pStyle w:val="acctfourfigures"/>
              <w:tabs>
                <w:tab w:val="clear" w:pos="765"/>
                <w:tab w:val="decimal" w:pos="957"/>
              </w:tabs>
              <w:spacing w:line="240" w:lineRule="atLeast"/>
              <w:ind w:left="-63" w:right="-160"/>
              <w:rPr>
                <w:szCs w:val="22"/>
                <w:lang w:bidi="th-TH"/>
              </w:rPr>
            </w:pPr>
            <w:r w:rsidRPr="008368CC">
              <w:rPr>
                <w:rFonts w:cstheme="minorBidi"/>
                <w:szCs w:val="22"/>
                <w:lang w:val="en-US" w:bidi="th-TH"/>
              </w:rPr>
              <w:t>893</w:t>
            </w:r>
          </w:p>
        </w:tc>
        <w:tc>
          <w:tcPr>
            <w:tcW w:w="184" w:type="dxa"/>
            <w:gridSpan w:val="2"/>
          </w:tcPr>
          <w:p w14:paraId="22D95A48" w14:textId="77777777" w:rsidR="00C91D99" w:rsidRPr="008368CC" w:rsidRDefault="00C91D99" w:rsidP="00C91D99">
            <w:pPr>
              <w:pStyle w:val="acctfourfigures"/>
              <w:tabs>
                <w:tab w:val="clear" w:pos="765"/>
                <w:tab w:val="decimal" w:pos="957"/>
              </w:tabs>
              <w:spacing w:line="240" w:lineRule="atLeast"/>
              <w:ind w:left="-63" w:right="-160"/>
              <w:rPr>
                <w:szCs w:val="22"/>
                <w:lang w:bidi="th-TH"/>
              </w:rPr>
            </w:pPr>
          </w:p>
        </w:tc>
        <w:tc>
          <w:tcPr>
            <w:tcW w:w="1171" w:type="dxa"/>
          </w:tcPr>
          <w:p w14:paraId="07692FB6" w14:textId="09429D31" w:rsidR="00C91D99" w:rsidRPr="008368CC" w:rsidRDefault="00C91D99" w:rsidP="00C91D99">
            <w:pPr>
              <w:pStyle w:val="acctfourfigures"/>
              <w:tabs>
                <w:tab w:val="clear" w:pos="765"/>
                <w:tab w:val="decimal" w:pos="720"/>
              </w:tabs>
              <w:spacing w:line="240" w:lineRule="atLeast"/>
              <w:ind w:left="-63" w:right="-160"/>
              <w:rPr>
                <w:szCs w:val="22"/>
                <w:lang w:bidi="th-TH"/>
              </w:rPr>
            </w:pPr>
            <w:r w:rsidRPr="008368CC">
              <w:rPr>
                <w:rFonts w:cstheme="minorBidi"/>
                <w:szCs w:val="22"/>
                <w:lang w:val="en-US" w:bidi="th-TH"/>
              </w:rPr>
              <w:t>-</w:t>
            </w:r>
          </w:p>
        </w:tc>
        <w:tc>
          <w:tcPr>
            <w:tcW w:w="179" w:type="dxa"/>
          </w:tcPr>
          <w:p w14:paraId="69580B64" w14:textId="77777777" w:rsidR="00C91D99" w:rsidRPr="008368CC" w:rsidRDefault="00C91D99" w:rsidP="00C91D99">
            <w:pPr>
              <w:pStyle w:val="acctfourfigures"/>
              <w:tabs>
                <w:tab w:val="clear" w:pos="765"/>
                <w:tab w:val="decimal" w:pos="957"/>
              </w:tabs>
              <w:spacing w:line="240" w:lineRule="atLeast"/>
              <w:ind w:left="-63" w:right="-160"/>
              <w:rPr>
                <w:szCs w:val="22"/>
                <w:lang w:bidi="th-TH"/>
              </w:rPr>
            </w:pPr>
          </w:p>
        </w:tc>
        <w:tc>
          <w:tcPr>
            <w:tcW w:w="1169" w:type="dxa"/>
            <w:gridSpan w:val="2"/>
          </w:tcPr>
          <w:p w14:paraId="71B9F6F5" w14:textId="57AF87D9" w:rsidR="00C91D99" w:rsidRPr="008368CC" w:rsidRDefault="00C91D99" w:rsidP="00C91D99">
            <w:pPr>
              <w:pStyle w:val="acctfourfigures"/>
              <w:tabs>
                <w:tab w:val="clear" w:pos="765"/>
                <w:tab w:val="decimal" w:pos="720"/>
              </w:tabs>
              <w:spacing w:line="240" w:lineRule="atLeast"/>
              <w:ind w:left="-63" w:right="-160"/>
              <w:rPr>
                <w:szCs w:val="22"/>
                <w:lang w:bidi="th-TH"/>
              </w:rPr>
            </w:pPr>
            <w:r w:rsidRPr="008368CC">
              <w:rPr>
                <w:rFonts w:cstheme="minorBidi"/>
                <w:szCs w:val="22"/>
                <w:lang w:val="en-US" w:bidi="th-TH"/>
              </w:rPr>
              <w:t>-</w:t>
            </w:r>
          </w:p>
        </w:tc>
      </w:tr>
      <w:tr w:rsidR="00C91D99" w:rsidRPr="00177661" w14:paraId="60DA8E51" w14:textId="77777777" w:rsidTr="00AD3632">
        <w:trPr>
          <w:cantSplit/>
          <w:trHeight w:val="216"/>
        </w:trPr>
        <w:tc>
          <w:tcPr>
            <w:tcW w:w="3983" w:type="dxa"/>
          </w:tcPr>
          <w:p w14:paraId="7B3F3765" w14:textId="787221B1" w:rsidR="00C91D99" w:rsidRPr="00177661" w:rsidRDefault="00C91D99" w:rsidP="00C91D99">
            <w:pPr>
              <w:spacing w:line="240" w:lineRule="atLeast"/>
              <w:ind w:left="122" w:firstLine="18"/>
              <w:rPr>
                <w:b/>
                <w:bCs/>
                <w:szCs w:val="22"/>
                <w:lang w:bidi="th-TH"/>
              </w:rPr>
            </w:pPr>
            <w:r w:rsidRPr="00177661">
              <w:rPr>
                <w:b/>
                <w:bCs/>
                <w:szCs w:val="22"/>
                <w:lang w:bidi="th-TH"/>
              </w:rPr>
              <w:t xml:space="preserve">Total </w:t>
            </w:r>
            <w:r w:rsidR="00632BDA">
              <w:rPr>
                <w:b/>
                <w:bCs/>
                <w:szCs w:val="22"/>
              </w:rPr>
              <w:t>k</w:t>
            </w:r>
            <w:r w:rsidR="00702681" w:rsidRPr="00177661">
              <w:rPr>
                <w:b/>
                <w:bCs/>
                <w:szCs w:val="22"/>
              </w:rPr>
              <w:t>ey management personnel</w:t>
            </w:r>
          </w:p>
        </w:tc>
        <w:tc>
          <w:tcPr>
            <w:tcW w:w="1168" w:type="dxa"/>
            <w:tcBorders>
              <w:top w:val="single" w:sz="4" w:space="0" w:color="auto"/>
              <w:bottom w:val="double" w:sz="4" w:space="0" w:color="auto"/>
            </w:tcBorders>
          </w:tcPr>
          <w:p w14:paraId="433D28C2" w14:textId="64352FAF" w:rsidR="00C91D99" w:rsidRPr="00177661" w:rsidRDefault="00C91D99" w:rsidP="00C91D99">
            <w:pPr>
              <w:pStyle w:val="acctfourfigures"/>
              <w:tabs>
                <w:tab w:val="clear" w:pos="765"/>
                <w:tab w:val="decimal" w:pos="957"/>
              </w:tabs>
              <w:spacing w:line="240" w:lineRule="atLeast"/>
              <w:ind w:left="-63" w:right="-160"/>
              <w:rPr>
                <w:b/>
                <w:bCs/>
                <w:szCs w:val="22"/>
              </w:rPr>
            </w:pPr>
            <w:r>
              <w:rPr>
                <w:b/>
                <w:bCs/>
                <w:szCs w:val="22"/>
              </w:rPr>
              <w:t>21,935</w:t>
            </w:r>
          </w:p>
        </w:tc>
        <w:tc>
          <w:tcPr>
            <w:tcW w:w="180" w:type="dxa"/>
          </w:tcPr>
          <w:p w14:paraId="1C51791D" w14:textId="77777777" w:rsidR="00C91D99" w:rsidRPr="00177661" w:rsidRDefault="00C91D99" w:rsidP="00C91D99">
            <w:pPr>
              <w:pStyle w:val="acctfourfigures"/>
              <w:tabs>
                <w:tab w:val="clear" w:pos="765"/>
                <w:tab w:val="decimal" w:pos="957"/>
              </w:tabs>
              <w:spacing w:line="240" w:lineRule="atLeast"/>
              <w:ind w:left="-63" w:right="-160"/>
              <w:rPr>
                <w:b/>
                <w:bCs/>
                <w:szCs w:val="22"/>
              </w:rPr>
            </w:pPr>
          </w:p>
        </w:tc>
        <w:tc>
          <w:tcPr>
            <w:tcW w:w="1170" w:type="dxa"/>
            <w:tcBorders>
              <w:top w:val="single" w:sz="4" w:space="0" w:color="auto"/>
              <w:bottom w:val="double" w:sz="4" w:space="0" w:color="auto"/>
            </w:tcBorders>
          </w:tcPr>
          <w:p w14:paraId="7CA010D1" w14:textId="280677C1" w:rsidR="00C91D99" w:rsidRPr="008368CC" w:rsidRDefault="00C91D99" w:rsidP="00C91D99">
            <w:pPr>
              <w:pStyle w:val="acctfourfigures"/>
              <w:tabs>
                <w:tab w:val="clear" w:pos="765"/>
                <w:tab w:val="decimal" w:pos="957"/>
              </w:tabs>
              <w:spacing w:line="240" w:lineRule="atLeast"/>
              <w:ind w:left="-63" w:right="-160"/>
              <w:rPr>
                <w:b/>
                <w:bCs/>
                <w:szCs w:val="22"/>
                <w:lang w:bidi="th-TH"/>
              </w:rPr>
            </w:pPr>
            <w:r w:rsidRPr="008368CC">
              <w:rPr>
                <w:b/>
                <w:bCs/>
                <w:szCs w:val="22"/>
              </w:rPr>
              <w:t>23,456</w:t>
            </w:r>
          </w:p>
        </w:tc>
        <w:tc>
          <w:tcPr>
            <w:tcW w:w="184" w:type="dxa"/>
            <w:gridSpan w:val="2"/>
          </w:tcPr>
          <w:p w14:paraId="23B2267A" w14:textId="77777777" w:rsidR="00C91D99" w:rsidRPr="008368CC" w:rsidRDefault="00C91D99" w:rsidP="00C91D99">
            <w:pPr>
              <w:pStyle w:val="acctfourfigures"/>
              <w:tabs>
                <w:tab w:val="clear" w:pos="765"/>
                <w:tab w:val="decimal" w:pos="957"/>
              </w:tabs>
              <w:spacing w:line="240" w:lineRule="atLeast"/>
              <w:ind w:left="-63" w:right="-160"/>
              <w:rPr>
                <w:b/>
                <w:bCs/>
                <w:szCs w:val="22"/>
                <w:lang w:bidi="th-TH"/>
              </w:rPr>
            </w:pPr>
          </w:p>
        </w:tc>
        <w:tc>
          <w:tcPr>
            <w:tcW w:w="1171" w:type="dxa"/>
            <w:tcBorders>
              <w:top w:val="single" w:sz="4" w:space="0" w:color="auto"/>
              <w:bottom w:val="double" w:sz="4" w:space="0" w:color="auto"/>
            </w:tcBorders>
          </w:tcPr>
          <w:p w14:paraId="047AD63D" w14:textId="46504D6B" w:rsidR="00C91D99" w:rsidRPr="008368CC" w:rsidRDefault="00C91D99" w:rsidP="00C91D99">
            <w:pPr>
              <w:pStyle w:val="acctfourfigures"/>
              <w:tabs>
                <w:tab w:val="clear" w:pos="765"/>
                <w:tab w:val="decimal" w:pos="957"/>
              </w:tabs>
              <w:spacing w:line="240" w:lineRule="atLeast"/>
              <w:ind w:left="-63" w:right="-160"/>
              <w:rPr>
                <w:b/>
                <w:bCs/>
                <w:szCs w:val="22"/>
                <w:lang w:bidi="th-TH"/>
              </w:rPr>
            </w:pPr>
            <w:r>
              <w:rPr>
                <w:b/>
                <w:bCs/>
                <w:szCs w:val="22"/>
                <w:lang w:bidi="th-TH"/>
              </w:rPr>
              <w:t>861</w:t>
            </w:r>
          </w:p>
        </w:tc>
        <w:tc>
          <w:tcPr>
            <w:tcW w:w="179" w:type="dxa"/>
          </w:tcPr>
          <w:p w14:paraId="7779934F" w14:textId="77777777" w:rsidR="00C91D99" w:rsidRPr="008368CC" w:rsidRDefault="00C91D99" w:rsidP="00C91D99">
            <w:pPr>
              <w:pStyle w:val="acctfourfigures"/>
              <w:tabs>
                <w:tab w:val="clear" w:pos="765"/>
                <w:tab w:val="decimal" w:pos="957"/>
              </w:tabs>
              <w:spacing w:line="240" w:lineRule="atLeast"/>
              <w:ind w:left="-63" w:right="-160"/>
              <w:rPr>
                <w:b/>
                <w:bCs/>
                <w:szCs w:val="22"/>
                <w:lang w:bidi="th-TH"/>
              </w:rPr>
            </w:pPr>
          </w:p>
        </w:tc>
        <w:tc>
          <w:tcPr>
            <w:tcW w:w="1169" w:type="dxa"/>
            <w:gridSpan w:val="2"/>
            <w:tcBorders>
              <w:top w:val="single" w:sz="4" w:space="0" w:color="auto"/>
              <w:bottom w:val="double" w:sz="4" w:space="0" w:color="auto"/>
            </w:tcBorders>
          </w:tcPr>
          <w:p w14:paraId="0E1543E6" w14:textId="5E8AA33C" w:rsidR="00C91D99" w:rsidRPr="008368CC" w:rsidRDefault="00C91D99" w:rsidP="00C91D99">
            <w:pPr>
              <w:pStyle w:val="acctfourfigures"/>
              <w:tabs>
                <w:tab w:val="clear" w:pos="765"/>
                <w:tab w:val="decimal" w:pos="957"/>
              </w:tabs>
              <w:spacing w:line="240" w:lineRule="atLeast"/>
              <w:ind w:left="-63" w:right="-160"/>
              <w:rPr>
                <w:b/>
                <w:bCs/>
                <w:szCs w:val="22"/>
                <w:lang w:bidi="th-TH"/>
              </w:rPr>
            </w:pPr>
            <w:r w:rsidRPr="008368CC">
              <w:rPr>
                <w:b/>
                <w:bCs/>
                <w:szCs w:val="22"/>
                <w:cs/>
                <w:lang w:bidi="th-TH"/>
              </w:rPr>
              <w:t>1</w:t>
            </w:r>
            <w:r w:rsidRPr="008368CC">
              <w:rPr>
                <w:b/>
                <w:bCs/>
                <w:szCs w:val="22"/>
              </w:rPr>
              <w:t>,</w:t>
            </w:r>
            <w:r w:rsidRPr="008368CC">
              <w:rPr>
                <w:b/>
                <w:bCs/>
                <w:szCs w:val="22"/>
                <w:cs/>
                <w:lang w:bidi="th-TH"/>
              </w:rPr>
              <w:t>057</w:t>
            </w:r>
          </w:p>
        </w:tc>
      </w:tr>
      <w:tr w:rsidR="00C91D99" w:rsidRPr="00177661" w14:paraId="132B908D" w14:textId="77777777" w:rsidTr="00AD3632">
        <w:trPr>
          <w:cantSplit/>
          <w:trHeight w:val="20"/>
        </w:trPr>
        <w:tc>
          <w:tcPr>
            <w:tcW w:w="3983" w:type="dxa"/>
          </w:tcPr>
          <w:p w14:paraId="3B92A95F" w14:textId="77777777" w:rsidR="00C91D99" w:rsidRPr="00177661" w:rsidRDefault="00C91D99" w:rsidP="00C91D99">
            <w:pPr>
              <w:spacing w:line="240" w:lineRule="atLeast"/>
              <w:ind w:left="382" w:hanging="180"/>
              <w:rPr>
                <w:b/>
                <w:bCs/>
                <w:szCs w:val="22"/>
              </w:rPr>
            </w:pPr>
          </w:p>
        </w:tc>
        <w:tc>
          <w:tcPr>
            <w:tcW w:w="1168" w:type="dxa"/>
          </w:tcPr>
          <w:p w14:paraId="0478633A" w14:textId="77777777" w:rsidR="00C91D99" w:rsidRPr="00177661" w:rsidRDefault="00C91D99" w:rsidP="00C91D99">
            <w:pPr>
              <w:pStyle w:val="acctfourfigures"/>
              <w:tabs>
                <w:tab w:val="clear" w:pos="765"/>
                <w:tab w:val="decimal" w:pos="957"/>
              </w:tabs>
              <w:spacing w:line="240" w:lineRule="atLeast"/>
              <w:ind w:left="-63" w:right="-160"/>
              <w:rPr>
                <w:b/>
                <w:bCs/>
                <w:szCs w:val="22"/>
              </w:rPr>
            </w:pPr>
          </w:p>
        </w:tc>
        <w:tc>
          <w:tcPr>
            <w:tcW w:w="180" w:type="dxa"/>
          </w:tcPr>
          <w:p w14:paraId="19836703"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6113A7BE"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c>
          <w:tcPr>
            <w:tcW w:w="184" w:type="dxa"/>
            <w:gridSpan w:val="2"/>
          </w:tcPr>
          <w:p w14:paraId="4A171311" w14:textId="77777777" w:rsidR="00C91D99" w:rsidRPr="008368CC" w:rsidRDefault="00C91D99" w:rsidP="00C91D99">
            <w:pPr>
              <w:pStyle w:val="acctfourfigures"/>
              <w:tabs>
                <w:tab w:val="clear" w:pos="765"/>
                <w:tab w:val="decimal" w:pos="957"/>
              </w:tabs>
              <w:spacing w:line="240" w:lineRule="atLeast"/>
              <w:ind w:left="-63" w:right="-160"/>
              <w:rPr>
                <w:szCs w:val="22"/>
              </w:rPr>
            </w:pPr>
          </w:p>
        </w:tc>
        <w:tc>
          <w:tcPr>
            <w:tcW w:w="1171" w:type="dxa"/>
          </w:tcPr>
          <w:p w14:paraId="7243545B"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c>
          <w:tcPr>
            <w:tcW w:w="179" w:type="dxa"/>
          </w:tcPr>
          <w:p w14:paraId="1C081774"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c>
          <w:tcPr>
            <w:tcW w:w="1169" w:type="dxa"/>
            <w:gridSpan w:val="2"/>
          </w:tcPr>
          <w:p w14:paraId="7D78824C"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r>
      <w:tr w:rsidR="00C91D99" w:rsidRPr="00177661" w14:paraId="49CF4EB0" w14:textId="77777777" w:rsidTr="00AD3632">
        <w:trPr>
          <w:cantSplit/>
        </w:trPr>
        <w:tc>
          <w:tcPr>
            <w:tcW w:w="3983" w:type="dxa"/>
          </w:tcPr>
          <w:p w14:paraId="09553D47" w14:textId="77777777" w:rsidR="00C91D99" w:rsidRPr="00177661" w:rsidRDefault="00C91D99" w:rsidP="00C91D99">
            <w:pPr>
              <w:spacing w:line="240" w:lineRule="atLeast"/>
              <w:ind w:left="34" w:hanging="3"/>
              <w:rPr>
                <w:b/>
                <w:bCs/>
                <w:szCs w:val="22"/>
                <w:lang w:bidi="th-TH"/>
              </w:rPr>
            </w:pPr>
            <w:r w:rsidRPr="00177661">
              <w:rPr>
                <w:b/>
                <w:bCs/>
                <w:szCs w:val="22"/>
              </w:rPr>
              <w:t>Other related parties</w:t>
            </w:r>
          </w:p>
        </w:tc>
        <w:tc>
          <w:tcPr>
            <w:tcW w:w="1168" w:type="dxa"/>
          </w:tcPr>
          <w:p w14:paraId="261C8E48" w14:textId="77777777" w:rsidR="00C91D99" w:rsidRPr="00177661" w:rsidRDefault="00C91D99" w:rsidP="00C91D99">
            <w:pPr>
              <w:pStyle w:val="acctfourfigures"/>
              <w:tabs>
                <w:tab w:val="clear" w:pos="765"/>
                <w:tab w:val="decimal" w:pos="957"/>
              </w:tabs>
              <w:spacing w:line="240" w:lineRule="atLeast"/>
              <w:ind w:left="-63" w:right="-160"/>
              <w:rPr>
                <w:b/>
                <w:bCs/>
                <w:szCs w:val="22"/>
              </w:rPr>
            </w:pPr>
          </w:p>
        </w:tc>
        <w:tc>
          <w:tcPr>
            <w:tcW w:w="180" w:type="dxa"/>
          </w:tcPr>
          <w:p w14:paraId="308B308E"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66D28D9A"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c>
          <w:tcPr>
            <w:tcW w:w="184" w:type="dxa"/>
            <w:gridSpan w:val="2"/>
          </w:tcPr>
          <w:p w14:paraId="368F3ADE" w14:textId="77777777" w:rsidR="00C91D99" w:rsidRPr="008368CC" w:rsidRDefault="00C91D99" w:rsidP="00C91D99">
            <w:pPr>
              <w:pStyle w:val="acctfourfigures"/>
              <w:tabs>
                <w:tab w:val="clear" w:pos="765"/>
                <w:tab w:val="decimal" w:pos="957"/>
              </w:tabs>
              <w:spacing w:line="240" w:lineRule="atLeast"/>
              <w:ind w:left="-63" w:right="-160"/>
              <w:rPr>
                <w:szCs w:val="22"/>
              </w:rPr>
            </w:pPr>
          </w:p>
        </w:tc>
        <w:tc>
          <w:tcPr>
            <w:tcW w:w="1171" w:type="dxa"/>
          </w:tcPr>
          <w:p w14:paraId="2FD21C09"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c>
          <w:tcPr>
            <w:tcW w:w="179" w:type="dxa"/>
          </w:tcPr>
          <w:p w14:paraId="2A8A4064"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c>
          <w:tcPr>
            <w:tcW w:w="1169" w:type="dxa"/>
            <w:gridSpan w:val="2"/>
          </w:tcPr>
          <w:p w14:paraId="14D4FBDF" w14:textId="77777777" w:rsidR="00C91D99" w:rsidRPr="008368CC" w:rsidRDefault="00C91D99" w:rsidP="00C91D99">
            <w:pPr>
              <w:pStyle w:val="acctfourfigures"/>
              <w:tabs>
                <w:tab w:val="clear" w:pos="765"/>
                <w:tab w:val="decimal" w:pos="957"/>
              </w:tabs>
              <w:spacing w:line="240" w:lineRule="atLeast"/>
              <w:ind w:left="-63" w:right="-160"/>
              <w:rPr>
                <w:b/>
                <w:bCs/>
                <w:szCs w:val="22"/>
              </w:rPr>
            </w:pPr>
          </w:p>
        </w:tc>
      </w:tr>
      <w:tr w:rsidR="00C91D99" w:rsidRPr="00177661" w14:paraId="3BF7FCAC" w14:textId="77777777" w:rsidTr="00AD3632">
        <w:trPr>
          <w:cantSplit/>
        </w:trPr>
        <w:tc>
          <w:tcPr>
            <w:tcW w:w="3983" w:type="dxa"/>
          </w:tcPr>
          <w:p w14:paraId="39A54A34" w14:textId="77777777" w:rsidR="00C91D99" w:rsidRPr="00177661" w:rsidRDefault="00C91D99" w:rsidP="00C91D99">
            <w:pPr>
              <w:spacing w:line="240" w:lineRule="atLeast"/>
              <w:ind w:left="194" w:hanging="160"/>
              <w:rPr>
                <w:szCs w:val="22"/>
              </w:rPr>
            </w:pPr>
            <w:r w:rsidRPr="00177661">
              <w:rPr>
                <w:szCs w:val="22"/>
              </w:rPr>
              <w:t>Information technology service income</w:t>
            </w:r>
          </w:p>
        </w:tc>
        <w:tc>
          <w:tcPr>
            <w:tcW w:w="1168" w:type="dxa"/>
          </w:tcPr>
          <w:p w14:paraId="151C927F" w14:textId="1F0828B0" w:rsidR="00C91D99" w:rsidRPr="00AD5138" w:rsidRDefault="00AD5138" w:rsidP="00AD5138">
            <w:pPr>
              <w:pStyle w:val="acctfourfigures"/>
              <w:tabs>
                <w:tab w:val="clear" w:pos="765"/>
                <w:tab w:val="decimal" w:pos="720"/>
              </w:tabs>
              <w:spacing w:line="240" w:lineRule="atLeast"/>
              <w:ind w:left="-63" w:right="-160"/>
              <w:rPr>
                <w:szCs w:val="22"/>
                <w:lang w:val="en-US" w:bidi="th-TH"/>
              </w:rPr>
            </w:pPr>
            <w:r w:rsidRPr="00AD5138">
              <w:rPr>
                <w:szCs w:val="22"/>
                <w:lang w:val="en-US" w:bidi="th-TH"/>
              </w:rPr>
              <w:t>-</w:t>
            </w:r>
          </w:p>
        </w:tc>
        <w:tc>
          <w:tcPr>
            <w:tcW w:w="180" w:type="dxa"/>
          </w:tcPr>
          <w:p w14:paraId="042CD14E"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46665588" w14:textId="2AE501EA" w:rsidR="00C91D99" w:rsidRPr="008368CC" w:rsidRDefault="00C91D99" w:rsidP="00C91D99">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35</w:t>
            </w:r>
          </w:p>
        </w:tc>
        <w:tc>
          <w:tcPr>
            <w:tcW w:w="184" w:type="dxa"/>
            <w:gridSpan w:val="2"/>
          </w:tcPr>
          <w:p w14:paraId="5EEC2516" w14:textId="77777777" w:rsidR="00C91D99" w:rsidRPr="008368CC" w:rsidRDefault="00C91D99" w:rsidP="00C91D99">
            <w:pPr>
              <w:pStyle w:val="acctfourfigures"/>
              <w:tabs>
                <w:tab w:val="clear" w:pos="765"/>
                <w:tab w:val="decimal" w:pos="957"/>
              </w:tabs>
              <w:spacing w:line="240" w:lineRule="atLeast"/>
              <w:ind w:left="-63" w:right="-160"/>
              <w:rPr>
                <w:szCs w:val="22"/>
              </w:rPr>
            </w:pPr>
          </w:p>
        </w:tc>
        <w:tc>
          <w:tcPr>
            <w:tcW w:w="1171" w:type="dxa"/>
          </w:tcPr>
          <w:p w14:paraId="24579F4D" w14:textId="2EA9CCF6" w:rsidR="00C91D99" w:rsidRPr="008368CC" w:rsidRDefault="00AD5138" w:rsidP="00C91D99">
            <w:pPr>
              <w:pStyle w:val="acctfourfigures"/>
              <w:tabs>
                <w:tab w:val="clear" w:pos="765"/>
                <w:tab w:val="decimal" w:pos="720"/>
              </w:tabs>
              <w:spacing w:line="240" w:lineRule="atLeast"/>
              <w:ind w:left="-63" w:right="-160"/>
              <w:rPr>
                <w:szCs w:val="22"/>
                <w:lang w:bidi="th-TH"/>
              </w:rPr>
            </w:pPr>
            <w:r w:rsidRPr="008368CC">
              <w:rPr>
                <w:szCs w:val="22"/>
                <w:lang w:val="en-US" w:bidi="th-TH"/>
              </w:rPr>
              <w:t>-</w:t>
            </w:r>
          </w:p>
        </w:tc>
        <w:tc>
          <w:tcPr>
            <w:tcW w:w="179" w:type="dxa"/>
          </w:tcPr>
          <w:p w14:paraId="50870C70" w14:textId="77777777" w:rsidR="00C91D99" w:rsidRPr="008368CC" w:rsidRDefault="00C91D99" w:rsidP="00C91D99">
            <w:pPr>
              <w:pStyle w:val="acctfourfigures"/>
              <w:tabs>
                <w:tab w:val="clear" w:pos="765"/>
                <w:tab w:val="decimal" w:pos="668"/>
              </w:tabs>
              <w:spacing w:line="240" w:lineRule="atLeast"/>
              <w:ind w:left="-63" w:right="-160"/>
              <w:rPr>
                <w:szCs w:val="22"/>
                <w:lang w:bidi="th-TH"/>
              </w:rPr>
            </w:pPr>
          </w:p>
        </w:tc>
        <w:tc>
          <w:tcPr>
            <w:tcW w:w="1169" w:type="dxa"/>
            <w:gridSpan w:val="2"/>
          </w:tcPr>
          <w:p w14:paraId="67F4F8C1" w14:textId="5633ED41" w:rsidR="00C91D99" w:rsidRPr="008368CC" w:rsidRDefault="00C91D99" w:rsidP="00C91D99">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BF2EBA" w:rsidRPr="00177661" w14:paraId="3350D46F" w14:textId="77777777" w:rsidTr="00AD3632">
        <w:trPr>
          <w:cantSplit/>
        </w:trPr>
        <w:tc>
          <w:tcPr>
            <w:tcW w:w="3983" w:type="dxa"/>
          </w:tcPr>
          <w:p w14:paraId="5D09702F" w14:textId="21538468" w:rsidR="00BF2EBA" w:rsidRPr="00177661" w:rsidRDefault="00BE6748" w:rsidP="00C91D99">
            <w:pPr>
              <w:spacing w:line="240" w:lineRule="atLeast"/>
              <w:ind w:left="194" w:hanging="160"/>
              <w:rPr>
                <w:szCs w:val="22"/>
              </w:rPr>
            </w:pPr>
            <w:r>
              <w:rPr>
                <w:szCs w:val="22"/>
              </w:rPr>
              <w:t>Other income</w:t>
            </w:r>
          </w:p>
        </w:tc>
        <w:tc>
          <w:tcPr>
            <w:tcW w:w="1168" w:type="dxa"/>
          </w:tcPr>
          <w:p w14:paraId="4E219284" w14:textId="2B2EB3C4" w:rsidR="00BF2EBA" w:rsidRPr="00177661" w:rsidRDefault="00BF2EBA" w:rsidP="00C91D99">
            <w:pPr>
              <w:pStyle w:val="acctfourfigures"/>
              <w:tabs>
                <w:tab w:val="clear" w:pos="765"/>
                <w:tab w:val="decimal" w:pos="957"/>
              </w:tabs>
              <w:spacing w:line="240" w:lineRule="atLeast"/>
              <w:ind w:left="-63" w:right="-160"/>
              <w:rPr>
                <w:szCs w:val="22"/>
              </w:rPr>
            </w:pPr>
            <w:r>
              <w:rPr>
                <w:szCs w:val="22"/>
              </w:rPr>
              <w:t>135</w:t>
            </w:r>
          </w:p>
        </w:tc>
        <w:tc>
          <w:tcPr>
            <w:tcW w:w="180" w:type="dxa"/>
          </w:tcPr>
          <w:p w14:paraId="78FEAAD1" w14:textId="77777777" w:rsidR="00BF2EBA" w:rsidRPr="00177661" w:rsidRDefault="00BF2EBA" w:rsidP="00C91D99">
            <w:pPr>
              <w:pStyle w:val="acctfourfigures"/>
              <w:tabs>
                <w:tab w:val="clear" w:pos="765"/>
                <w:tab w:val="decimal" w:pos="957"/>
              </w:tabs>
              <w:spacing w:line="240" w:lineRule="atLeast"/>
              <w:ind w:left="-63" w:right="-160"/>
              <w:rPr>
                <w:szCs w:val="22"/>
              </w:rPr>
            </w:pPr>
          </w:p>
        </w:tc>
        <w:tc>
          <w:tcPr>
            <w:tcW w:w="1170" w:type="dxa"/>
          </w:tcPr>
          <w:p w14:paraId="5CEBFE19" w14:textId="1DB871DE" w:rsidR="00BF2EBA" w:rsidRPr="008368CC" w:rsidRDefault="00BF3046" w:rsidP="00BF3046">
            <w:pPr>
              <w:pStyle w:val="acctfourfigures"/>
              <w:tabs>
                <w:tab w:val="clear" w:pos="765"/>
                <w:tab w:val="decimal" w:pos="720"/>
              </w:tabs>
              <w:spacing w:line="240" w:lineRule="atLeast"/>
              <w:ind w:left="-63" w:right="-160"/>
              <w:rPr>
                <w:rFonts w:cstheme="minorBidi"/>
                <w:szCs w:val="22"/>
                <w:lang w:val="en-US" w:bidi="th-TH"/>
              </w:rPr>
            </w:pPr>
            <w:r w:rsidRPr="00BF3046">
              <w:rPr>
                <w:szCs w:val="22"/>
                <w:lang w:bidi="th-TH"/>
              </w:rPr>
              <w:t>-</w:t>
            </w:r>
          </w:p>
        </w:tc>
        <w:tc>
          <w:tcPr>
            <w:tcW w:w="184" w:type="dxa"/>
            <w:gridSpan w:val="2"/>
          </w:tcPr>
          <w:p w14:paraId="647FEDC1" w14:textId="77777777" w:rsidR="00BF2EBA" w:rsidRPr="008368CC" w:rsidRDefault="00BF2EBA" w:rsidP="00C91D99">
            <w:pPr>
              <w:pStyle w:val="acctfourfigures"/>
              <w:tabs>
                <w:tab w:val="clear" w:pos="765"/>
                <w:tab w:val="decimal" w:pos="957"/>
              </w:tabs>
              <w:spacing w:line="240" w:lineRule="atLeast"/>
              <w:ind w:left="-63" w:right="-160"/>
              <w:rPr>
                <w:szCs w:val="22"/>
              </w:rPr>
            </w:pPr>
          </w:p>
        </w:tc>
        <w:tc>
          <w:tcPr>
            <w:tcW w:w="1171" w:type="dxa"/>
          </w:tcPr>
          <w:p w14:paraId="1AD0FBCD" w14:textId="7AC433A2" w:rsidR="00BF2EBA" w:rsidRPr="008368CC" w:rsidRDefault="00BF3046" w:rsidP="00BF3046">
            <w:pPr>
              <w:pStyle w:val="acctfourfigures"/>
              <w:tabs>
                <w:tab w:val="clear" w:pos="765"/>
                <w:tab w:val="decimal" w:pos="957"/>
              </w:tabs>
              <w:spacing w:line="240" w:lineRule="atLeast"/>
              <w:ind w:left="-63" w:right="-160"/>
              <w:rPr>
                <w:szCs w:val="22"/>
                <w:lang w:bidi="th-TH"/>
              </w:rPr>
            </w:pPr>
            <w:r w:rsidRPr="00BF3046">
              <w:rPr>
                <w:szCs w:val="22"/>
                <w:lang w:val="en-US" w:bidi="th-TH"/>
              </w:rPr>
              <w:t>135</w:t>
            </w:r>
          </w:p>
        </w:tc>
        <w:tc>
          <w:tcPr>
            <w:tcW w:w="179" w:type="dxa"/>
          </w:tcPr>
          <w:p w14:paraId="5E58B685" w14:textId="77777777" w:rsidR="00BF2EBA" w:rsidRPr="008368CC" w:rsidRDefault="00BF2EBA" w:rsidP="00C91D99">
            <w:pPr>
              <w:pStyle w:val="acctfourfigures"/>
              <w:tabs>
                <w:tab w:val="clear" w:pos="765"/>
                <w:tab w:val="decimal" w:pos="668"/>
              </w:tabs>
              <w:spacing w:line="240" w:lineRule="atLeast"/>
              <w:ind w:left="-63" w:right="-160"/>
              <w:rPr>
                <w:szCs w:val="22"/>
                <w:lang w:bidi="th-TH"/>
              </w:rPr>
            </w:pPr>
          </w:p>
        </w:tc>
        <w:tc>
          <w:tcPr>
            <w:tcW w:w="1169" w:type="dxa"/>
            <w:gridSpan w:val="2"/>
          </w:tcPr>
          <w:p w14:paraId="0C5EFE5C" w14:textId="6F5EAA4E" w:rsidR="00BF2EBA" w:rsidRPr="008368CC" w:rsidRDefault="00BF3046" w:rsidP="00C91D99">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C91D99" w:rsidRPr="00177661" w14:paraId="64700FBC" w14:textId="77777777" w:rsidTr="00AD3632">
        <w:trPr>
          <w:cantSplit/>
        </w:trPr>
        <w:tc>
          <w:tcPr>
            <w:tcW w:w="3983" w:type="dxa"/>
          </w:tcPr>
          <w:p w14:paraId="33A5364A" w14:textId="77777777" w:rsidR="00C91D99" w:rsidRPr="00177661" w:rsidRDefault="00C91D99" w:rsidP="00C91D99">
            <w:pPr>
              <w:spacing w:line="240" w:lineRule="atLeast"/>
              <w:ind w:left="194" w:hanging="160"/>
              <w:rPr>
                <w:szCs w:val="22"/>
              </w:rPr>
            </w:pPr>
            <w:r w:rsidRPr="00177661">
              <w:rPr>
                <w:szCs w:val="22"/>
              </w:rPr>
              <w:t>Sales promotion expenses</w:t>
            </w:r>
          </w:p>
        </w:tc>
        <w:tc>
          <w:tcPr>
            <w:tcW w:w="1168" w:type="dxa"/>
          </w:tcPr>
          <w:p w14:paraId="64208C9F" w14:textId="4CCAFBBE" w:rsidR="00C91D99" w:rsidRPr="00177661" w:rsidRDefault="00AD5138" w:rsidP="00C91D99">
            <w:pPr>
              <w:pStyle w:val="acctfourfigures"/>
              <w:tabs>
                <w:tab w:val="clear" w:pos="765"/>
                <w:tab w:val="decimal" w:pos="957"/>
              </w:tabs>
              <w:spacing w:line="240" w:lineRule="atLeast"/>
              <w:ind w:left="-63" w:right="-160"/>
              <w:rPr>
                <w:szCs w:val="22"/>
              </w:rPr>
            </w:pPr>
            <w:r>
              <w:rPr>
                <w:szCs w:val="22"/>
              </w:rPr>
              <w:t>4,217</w:t>
            </w:r>
          </w:p>
        </w:tc>
        <w:tc>
          <w:tcPr>
            <w:tcW w:w="180" w:type="dxa"/>
          </w:tcPr>
          <w:p w14:paraId="4FBFA480"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06169C31" w14:textId="1252D5C1" w:rsidR="00C91D99" w:rsidRPr="008368CC" w:rsidRDefault="00C91D99" w:rsidP="00C91D99">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304</w:t>
            </w:r>
          </w:p>
        </w:tc>
        <w:tc>
          <w:tcPr>
            <w:tcW w:w="184" w:type="dxa"/>
            <w:gridSpan w:val="2"/>
          </w:tcPr>
          <w:p w14:paraId="2C72C78A" w14:textId="77777777" w:rsidR="00C91D99" w:rsidRPr="008368CC" w:rsidRDefault="00C91D99" w:rsidP="00C91D99">
            <w:pPr>
              <w:pStyle w:val="acctfourfigures"/>
              <w:tabs>
                <w:tab w:val="clear" w:pos="765"/>
                <w:tab w:val="decimal" w:pos="957"/>
              </w:tabs>
              <w:spacing w:line="240" w:lineRule="atLeast"/>
              <w:ind w:left="-63" w:right="-160"/>
              <w:rPr>
                <w:szCs w:val="22"/>
                <w:lang w:val="en-US" w:bidi="th-TH"/>
              </w:rPr>
            </w:pPr>
          </w:p>
        </w:tc>
        <w:tc>
          <w:tcPr>
            <w:tcW w:w="1171" w:type="dxa"/>
          </w:tcPr>
          <w:p w14:paraId="4A5DB467" w14:textId="22EA0CED" w:rsidR="00C91D99" w:rsidRPr="008368CC" w:rsidRDefault="00AD5138" w:rsidP="00C91D99">
            <w:pPr>
              <w:pStyle w:val="acctfourfigures"/>
              <w:tabs>
                <w:tab w:val="clear" w:pos="765"/>
                <w:tab w:val="decimal" w:pos="720"/>
              </w:tabs>
              <w:spacing w:line="240" w:lineRule="atLeast"/>
              <w:ind w:left="-63" w:right="-160"/>
              <w:rPr>
                <w:szCs w:val="22"/>
                <w:lang w:bidi="th-TH"/>
              </w:rPr>
            </w:pPr>
            <w:r w:rsidRPr="008368CC">
              <w:rPr>
                <w:szCs w:val="22"/>
                <w:lang w:val="en-US" w:bidi="th-TH"/>
              </w:rPr>
              <w:t>-</w:t>
            </w:r>
          </w:p>
        </w:tc>
        <w:tc>
          <w:tcPr>
            <w:tcW w:w="179" w:type="dxa"/>
          </w:tcPr>
          <w:p w14:paraId="07DEA0E6" w14:textId="77777777" w:rsidR="00C91D99" w:rsidRPr="008368CC" w:rsidRDefault="00C91D99" w:rsidP="00C91D99">
            <w:pPr>
              <w:pStyle w:val="acctfourfigures"/>
              <w:tabs>
                <w:tab w:val="clear" w:pos="765"/>
                <w:tab w:val="decimal" w:pos="668"/>
              </w:tabs>
              <w:spacing w:line="240" w:lineRule="atLeast"/>
              <w:ind w:left="-63" w:right="-160"/>
              <w:rPr>
                <w:szCs w:val="22"/>
                <w:lang w:bidi="th-TH"/>
              </w:rPr>
            </w:pPr>
          </w:p>
        </w:tc>
        <w:tc>
          <w:tcPr>
            <w:tcW w:w="1169" w:type="dxa"/>
            <w:gridSpan w:val="2"/>
          </w:tcPr>
          <w:p w14:paraId="02CF43FE" w14:textId="278BE082" w:rsidR="00C91D99" w:rsidRPr="008368CC" w:rsidRDefault="00C91D99" w:rsidP="00C91D99">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C91D99" w:rsidRPr="00177661" w14:paraId="19D9C3D4" w14:textId="77777777" w:rsidTr="00AD3632">
        <w:trPr>
          <w:cantSplit/>
        </w:trPr>
        <w:tc>
          <w:tcPr>
            <w:tcW w:w="3983" w:type="dxa"/>
          </w:tcPr>
          <w:p w14:paraId="3A187C70" w14:textId="77777777" w:rsidR="00C91D99" w:rsidRPr="00177661" w:rsidRDefault="00C91D99" w:rsidP="00C91D99">
            <w:pPr>
              <w:spacing w:line="240" w:lineRule="atLeast"/>
              <w:ind w:left="194" w:hanging="160"/>
              <w:rPr>
                <w:szCs w:val="22"/>
              </w:rPr>
            </w:pPr>
            <w:r w:rsidRPr="00177661">
              <w:rPr>
                <w:szCs w:val="22"/>
              </w:rPr>
              <w:t>Advertising expenses</w:t>
            </w:r>
          </w:p>
        </w:tc>
        <w:tc>
          <w:tcPr>
            <w:tcW w:w="1168" w:type="dxa"/>
          </w:tcPr>
          <w:p w14:paraId="586A96B3" w14:textId="3BF05064" w:rsidR="00C91D99" w:rsidRPr="00177661" w:rsidRDefault="00AD5138" w:rsidP="00C91D99">
            <w:pPr>
              <w:pStyle w:val="acctfourfigures"/>
              <w:tabs>
                <w:tab w:val="clear" w:pos="765"/>
                <w:tab w:val="decimal" w:pos="957"/>
              </w:tabs>
              <w:spacing w:line="240" w:lineRule="atLeast"/>
              <w:ind w:left="-63" w:right="-160"/>
              <w:rPr>
                <w:szCs w:val="22"/>
              </w:rPr>
            </w:pPr>
            <w:r>
              <w:rPr>
                <w:szCs w:val="22"/>
              </w:rPr>
              <w:t>900</w:t>
            </w:r>
          </w:p>
        </w:tc>
        <w:tc>
          <w:tcPr>
            <w:tcW w:w="180" w:type="dxa"/>
          </w:tcPr>
          <w:p w14:paraId="0C242BD8"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62B2B6A3" w14:textId="1E5F98EC" w:rsidR="00C91D99" w:rsidRPr="008368CC" w:rsidRDefault="00C91D99" w:rsidP="00C91D99">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900</w:t>
            </w:r>
          </w:p>
        </w:tc>
        <w:tc>
          <w:tcPr>
            <w:tcW w:w="184" w:type="dxa"/>
            <w:gridSpan w:val="2"/>
          </w:tcPr>
          <w:p w14:paraId="7D157BC1" w14:textId="77777777" w:rsidR="00C91D99" w:rsidRPr="008368CC" w:rsidRDefault="00C91D99" w:rsidP="00C91D99">
            <w:pPr>
              <w:pStyle w:val="acctfourfigures"/>
              <w:tabs>
                <w:tab w:val="clear" w:pos="765"/>
                <w:tab w:val="decimal" w:pos="957"/>
              </w:tabs>
              <w:spacing w:line="240" w:lineRule="atLeast"/>
              <w:ind w:left="-63" w:right="-160"/>
              <w:rPr>
                <w:szCs w:val="22"/>
              </w:rPr>
            </w:pPr>
          </w:p>
        </w:tc>
        <w:tc>
          <w:tcPr>
            <w:tcW w:w="1171" w:type="dxa"/>
          </w:tcPr>
          <w:p w14:paraId="3C399493" w14:textId="07FEA543" w:rsidR="00C91D99" w:rsidRPr="008368CC" w:rsidRDefault="00AD5138" w:rsidP="00C91D99">
            <w:pPr>
              <w:pStyle w:val="acctfourfigures"/>
              <w:tabs>
                <w:tab w:val="clear" w:pos="765"/>
                <w:tab w:val="decimal" w:pos="720"/>
              </w:tabs>
              <w:spacing w:line="240" w:lineRule="atLeast"/>
              <w:ind w:left="-63" w:right="-160"/>
              <w:rPr>
                <w:szCs w:val="22"/>
                <w:lang w:bidi="th-TH"/>
              </w:rPr>
            </w:pPr>
            <w:r w:rsidRPr="008368CC">
              <w:rPr>
                <w:szCs w:val="22"/>
                <w:lang w:val="en-US" w:bidi="th-TH"/>
              </w:rPr>
              <w:t>-</w:t>
            </w:r>
          </w:p>
        </w:tc>
        <w:tc>
          <w:tcPr>
            <w:tcW w:w="179" w:type="dxa"/>
          </w:tcPr>
          <w:p w14:paraId="08058FD1" w14:textId="77777777" w:rsidR="00C91D99" w:rsidRPr="008368CC" w:rsidRDefault="00C91D99" w:rsidP="00C91D99">
            <w:pPr>
              <w:pStyle w:val="acctfourfigures"/>
              <w:tabs>
                <w:tab w:val="clear" w:pos="765"/>
                <w:tab w:val="decimal" w:pos="668"/>
              </w:tabs>
              <w:spacing w:line="240" w:lineRule="atLeast"/>
              <w:ind w:left="-63" w:right="-160"/>
              <w:rPr>
                <w:szCs w:val="22"/>
                <w:lang w:bidi="th-TH"/>
              </w:rPr>
            </w:pPr>
          </w:p>
        </w:tc>
        <w:tc>
          <w:tcPr>
            <w:tcW w:w="1169" w:type="dxa"/>
            <w:gridSpan w:val="2"/>
          </w:tcPr>
          <w:p w14:paraId="586AF22E" w14:textId="31ADD539" w:rsidR="00C91D99" w:rsidRPr="008368CC" w:rsidRDefault="00C91D99" w:rsidP="00C91D99">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C91D99" w:rsidRPr="00177661" w14:paraId="01186057" w14:textId="77777777" w:rsidTr="00AD3632">
        <w:trPr>
          <w:cantSplit/>
        </w:trPr>
        <w:tc>
          <w:tcPr>
            <w:tcW w:w="3983" w:type="dxa"/>
          </w:tcPr>
          <w:p w14:paraId="523A4BD2" w14:textId="77777777" w:rsidR="00C91D99" w:rsidRPr="00177661" w:rsidRDefault="00C91D99" w:rsidP="00C91D99">
            <w:pPr>
              <w:spacing w:line="240" w:lineRule="atLeast"/>
              <w:ind w:left="194" w:hanging="160"/>
              <w:rPr>
                <w:szCs w:val="22"/>
              </w:rPr>
            </w:pPr>
            <w:r w:rsidRPr="00177661">
              <w:rPr>
                <w:szCs w:val="22"/>
              </w:rPr>
              <w:t>Rental and service expenses</w:t>
            </w:r>
          </w:p>
        </w:tc>
        <w:tc>
          <w:tcPr>
            <w:tcW w:w="1168" w:type="dxa"/>
          </w:tcPr>
          <w:p w14:paraId="217B8CC9" w14:textId="11ABC282" w:rsidR="00C91D99" w:rsidRPr="00177661" w:rsidRDefault="00AD5138" w:rsidP="00C91D99">
            <w:pPr>
              <w:pStyle w:val="acctfourfigures"/>
              <w:tabs>
                <w:tab w:val="clear" w:pos="765"/>
                <w:tab w:val="decimal" w:pos="957"/>
              </w:tabs>
              <w:spacing w:line="240" w:lineRule="atLeast"/>
              <w:ind w:left="-63" w:right="-160"/>
              <w:rPr>
                <w:szCs w:val="22"/>
              </w:rPr>
            </w:pPr>
            <w:r>
              <w:rPr>
                <w:szCs w:val="22"/>
              </w:rPr>
              <w:t>569</w:t>
            </w:r>
          </w:p>
        </w:tc>
        <w:tc>
          <w:tcPr>
            <w:tcW w:w="180" w:type="dxa"/>
          </w:tcPr>
          <w:p w14:paraId="1BD4B82A"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4AA9DF20" w14:textId="76793EB2" w:rsidR="00C91D99" w:rsidRPr="008368CC" w:rsidRDefault="00C91D99" w:rsidP="00C91D99">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472</w:t>
            </w:r>
          </w:p>
        </w:tc>
        <w:tc>
          <w:tcPr>
            <w:tcW w:w="184" w:type="dxa"/>
            <w:gridSpan w:val="2"/>
          </w:tcPr>
          <w:p w14:paraId="71E1AD7B" w14:textId="77777777" w:rsidR="00C91D99" w:rsidRPr="008368CC" w:rsidRDefault="00C91D99" w:rsidP="00C91D99">
            <w:pPr>
              <w:pStyle w:val="acctfourfigures"/>
              <w:tabs>
                <w:tab w:val="clear" w:pos="765"/>
                <w:tab w:val="decimal" w:pos="957"/>
              </w:tabs>
              <w:spacing w:line="240" w:lineRule="atLeast"/>
              <w:ind w:left="-63" w:right="-160"/>
              <w:rPr>
                <w:szCs w:val="22"/>
              </w:rPr>
            </w:pPr>
          </w:p>
        </w:tc>
        <w:tc>
          <w:tcPr>
            <w:tcW w:w="1171" w:type="dxa"/>
          </w:tcPr>
          <w:p w14:paraId="79C9463C" w14:textId="4F16A18D" w:rsidR="00C91D99" w:rsidRPr="008368CC" w:rsidRDefault="00AD5138" w:rsidP="00C91D99">
            <w:pPr>
              <w:pStyle w:val="acctfourfigures"/>
              <w:tabs>
                <w:tab w:val="clear" w:pos="765"/>
                <w:tab w:val="decimal" w:pos="720"/>
              </w:tabs>
              <w:spacing w:line="240" w:lineRule="atLeast"/>
              <w:ind w:left="-63" w:right="-160"/>
              <w:rPr>
                <w:szCs w:val="22"/>
                <w:lang w:bidi="th-TH"/>
              </w:rPr>
            </w:pPr>
            <w:r w:rsidRPr="008368CC">
              <w:rPr>
                <w:szCs w:val="22"/>
                <w:lang w:val="en-US" w:bidi="th-TH"/>
              </w:rPr>
              <w:t>-</w:t>
            </w:r>
          </w:p>
        </w:tc>
        <w:tc>
          <w:tcPr>
            <w:tcW w:w="179" w:type="dxa"/>
          </w:tcPr>
          <w:p w14:paraId="3998640F" w14:textId="77777777" w:rsidR="00C91D99" w:rsidRPr="008368CC" w:rsidRDefault="00C91D99" w:rsidP="00C91D99">
            <w:pPr>
              <w:pStyle w:val="acctfourfigures"/>
              <w:tabs>
                <w:tab w:val="clear" w:pos="765"/>
                <w:tab w:val="decimal" w:pos="668"/>
              </w:tabs>
              <w:spacing w:line="240" w:lineRule="atLeast"/>
              <w:ind w:left="-63" w:right="-160"/>
              <w:rPr>
                <w:szCs w:val="22"/>
                <w:lang w:bidi="th-TH"/>
              </w:rPr>
            </w:pPr>
          </w:p>
        </w:tc>
        <w:tc>
          <w:tcPr>
            <w:tcW w:w="1169" w:type="dxa"/>
            <w:gridSpan w:val="2"/>
          </w:tcPr>
          <w:p w14:paraId="26435B75" w14:textId="5F06D9DA" w:rsidR="00C91D99" w:rsidRPr="008368CC" w:rsidRDefault="00C91D99" w:rsidP="00C91D99">
            <w:pPr>
              <w:pStyle w:val="acctfourfigures"/>
              <w:tabs>
                <w:tab w:val="clear" w:pos="765"/>
                <w:tab w:val="decimal" w:pos="720"/>
              </w:tabs>
              <w:spacing w:line="240" w:lineRule="atLeast"/>
              <w:ind w:left="-63" w:right="-160"/>
              <w:rPr>
                <w:szCs w:val="22"/>
                <w:lang w:val="en-US" w:bidi="th-TH"/>
              </w:rPr>
            </w:pPr>
            <w:r w:rsidRPr="008368CC">
              <w:rPr>
                <w:szCs w:val="22"/>
                <w:lang w:val="en-US" w:bidi="th-TH"/>
              </w:rPr>
              <w:t>-</w:t>
            </w:r>
          </w:p>
        </w:tc>
      </w:tr>
      <w:tr w:rsidR="00C91D99" w:rsidRPr="00177661" w14:paraId="5862D5D5" w14:textId="77777777" w:rsidTr="00AD3632">
        <w:trPr>
          <w:cantSplit/>
        </w:trPr>
        <w:tc>
          <w:tcPr>
            <w:tcW w:w="3983" w:type="dxa"/>
          </w:tcPr>
          <w:p w14:paraId="1F348C00" w14:textId="7C123DC6" w:rsidR="00C91D99" w:rsidRPr="00177661" w:rsidRDefault="00C91D99" w:rsidP="00C91D99">
            <w:pPr>
              <w:spacing w:line="240" w:lineRule="atLeast"/>
              <w:ind w:left="194" w:hanging="160"/>
              <w:rPr>
                <w:szCs w:val="22"/>
              </w:rPr>
            </w:pPr>
            <w:r w:rsidRPr="002F1581">
              <w:rPr>
                <w:rFonts w:cstheme="minorBidi"/>
                <w:szCs w:val="28"/>
                <w:lang w:val="en-US" w:bidi="th-TH"/>
              </w:rPr>
              <w:t>Premium</w:t>
            </w:r>
            <w:r>
              <w:rPr>
                <w:rFonts w:cstheme="minorBidi"/>
                <w:szCs w:val="28"/>
                <w:lang w:val="en-US" w:bidi="th-TH"/>
              </w:rPr>
              <w:t xml:space="preserve"> expense</w:t>
            </w:r>
          </w:p>
        </w:tc>
        <w:tc>
          <w:tcPr>
            <w:tcW w:w="1168" w:type="dxa"/>
          </w:tcPr>
          <w:p w14:paraId="3DEB9DCA" w14:textId="18C7138A" w:rsidR="00C91D99" w:rsidRPr="00177661" w:rsidRDefault="00AD5138" w:rsidP="00AD5138">
            <w:pPr>
              <w:pStyle w:val="acctfourfigures"/>
              <w:tabs>
                <w:tab w:val="clear" w:pos="765"/>
                <w:tab w:val="decimal" w:pos="720"/>
              </w:tabs>
              <w:spacing w:line="240" w:lineRule="atLeast"/>
              <w:ind w:left="-63" w:right="-160"/>
              <w:rPr>
                <w:szCs w:val="22"/>
              </w:rPr>
            </w:pPr>
            <w:r w:rsidRPr="00AD5138">
              <w:rPr>
                <w:szCs w:val="22"/>
                <w:lang w:val="en-US" w:bidi="th-TH"/>
              </w:rPr>
              <w:t>-</w:t>
            </w:r>
          </w:p>
        </w:tc>
        <w:tc>
          <w:tcPr>
            <w:tcW w:w="180" w:type="dxa"/>
          </w:tcPr>
          <w:p w14:paraId="13111FCC" w14:textId="77777777" w:rsidR="00C91D99" w:rsidRPr="00177661" w:rsidRDefault="00C91D99" w:rsidP="00C91D99">
            <w:pPr>
              <w:pStyle w:val="acctfourfigures"/>
              <w:tabs>
                <w:tab w:val="clear" w:pos="765"/>
                <w:tab w:val="decimal" w:pos="957"/>
              </w:tabs>
              <w:spacing w:line="240" w:lineRule="atLeast"/>
              <w:ind w:left="-63" w:right="-160"/>
              <w:rPr>
                <w:szCs w:val="22"/>
              </w:rPr>
            </w:pPr>
          </w:p>
        </w:tc>
        <w:tc>
          <w:tcPr>
            <w:tcW w:w="1170" w:type="dxa"/>
          </w:tcPr>
          <w:p w14:paraId="12FD82F8" w14:textId="22F8245A" w:rsidR="00C91D99" w:rsidRPr="008368CC" w:rsidRDefault="00C91D99" w:rsidP="00C91D99">
            <w:pPr>
              <w:pStyle w:val="acctfourfigures"/>
              <w:tabs>
                <w:tab w:val="clear" w:pos="765"/>
                <w:tab w:val="decimal" w:pos="957"/>
              </w:tabs>
              <w:spacing w:line="240" w:lineRule="atLeast"/>
              <w:ind w:left="-63" w:right="-160"/>
              <w:rPr>
                <w:szCs w:val="22"/>
                <w:lang w:val="en-US" w:bidi="th-TH"/>
              </w:rPr>
            </w:pPr>
            <w:r w:rsidRPr="008368CC">
              <w:rPr>
                <w:rFonts w:cstheme="minorBidi"/>
                <w:szCs w:val="22"/>
                <w:lang w:val="en-US" w:bidi="th-TH"/>
              </w:rPr>
              <w:t>15</w:t>
            </w:r>
          </w:p>
        </w:tc>
        <w:tc>
          <w:tcPr>
            <w:tcW w:w="184" w:type="dxa"/>
            <w:gridSpan w:val="2"/>
          </w:tcPr>
          <w:p w14:paraId="22961DDE" w14:textId="77777777" w:rsidR="00C91D99" w:rsidRPr="008368CC" w:rsidRDefault="00C91D99" w:rsidP="00C91D99">
            <w:pPr>
              <w:pStyle w:val="acctfourfigures"/>
              <w:tabs>
                <w:tab w:val="clear" w:pos="765"/>
                <w:tab w:val="decimal" w:pos="957"/>
              </w:tabs>
              <w:spacing w:line="240" w:lineRule="atLeast"/>
              <w:ind w:left="-63" w:right="-160"/>
              <w:rPr>
                <w:szCs w:val="22"/>
              </w:rPr>
            </w:pPr>
          </w:p>
        </w:tc>
        <w:tc>
          <w:tcPr>
            <w:tcW w:w="1171" w:type="dxa"/>
          </w:tcPr>
          <w:p w14:paraId="740482D8" w14:textId="3240907D" w:rsidR="00C91D99" w:rsidRPr="00AD5138" w:rsidRDefault="00AD5138" w:rsidP="00AD5138">
            <w:pPr>
              <w:pStyle w:val="acctfourfigures"/>
              <w:tabs>
                <w:tab w:val="clear" w:pos="765"/>
                <w:tab w:val="decimal" w:pos="720"/>
              </w:tabs>
              <w:spacing w:line="240" w:lineRule="atLeast"/>
              <w:ind w:left="-63" w:right="-160"/>
              <w:rPr>
                <w:szCs w:val="22"/>
                <w:lang w:bidi="th-TH"/>
              </w:rPr>
            </w:pPr>
            <w:r w:rsidRPr="00AD5138">
              <w:rPr>
                <w:szCs w:val="22"/>
                <w:lang w:bidi="th-TH"/>
              </w:rPr>
              <w:t>-</w:t>
            </w:r>
          </w:p>
        </w:tc>
        <w:tc>
          <w:tcPr>
            <w:tcW w:w="179" w:type="dxa"/>
          </w:tcPr>
          <w:p w14:paraId="6C1C9752" w14:textId="77777777" w:rsidR="00C91D99" w:rsidRPr="008368CC" w:rsidRDefault="00C91D99" w:rsidP="00C91D99">
            <w:pPr>
              <w:pStyle w:val="acctfourfigures"/>
              <w:tabs>
                <w:tab w:val="clear" w:pos="765"/>
                <w:tab w:val="decimal" w:pos="957"/>
              </w:tabs>
              <w:spacing w:line="240" w:lineRule="atLeast"/>
              <w:ind w:left="-63" w:right="-160"/>
              <w:rPr>
                <w:szCs w:val="22"/>
              </w:rPr>
            </w:pPr>
          </w:p>
        </w:tc>
        <w:tc>
          <w:tcPr>
            <w:tcW w:w="1169" w:type="dxa"/>
            <w:gridSpan w:val="2"/>
          </w:tcPr>
          <w:p w14:paraId="1FE61290" w14:textId="496E9790" w:rsidR="00C91D99" w:rsidRPr="008368CC" w:rsidRDefault="00C91D99" w:rsidP="00C91D99">
            <w:pPr>
              <w:pStyle w:val="acctfourfigures"/>
              <w:tabs>
                <w:tab w:val="clear" w:pos="765"/>
                <w:tab w:val="decimal" w:pos="720"/>
              </w:tabs>
              <w:spacing w:line="240" w:lineRule="atLeast"/>
              <w:ind w:left="-63" w:right="-160"/>
              <w:rPr>
                <w:szCs w:val="22"/>
              </w:rPr>
            </w:pPr>
            <w:r w:rsidRPr="008368CC">
              <w:rPr>
                <w:szCs w:val="22"/>
                <w:lang w:val="en-US" w:bidi="th-TH"/>
              </w:rPr>
              <w:t>-</w:t>
            </w:r>
          </w:p>
        </w:tc>
      </w:tr>
    </w:tbl>
    <w:p w14:paraId="4CF1801F" w14:textId="77777777" w:rsidR="00177661" w:rsidRPr="00CC2561" w:rsidRDefault="00177661" w:rsidP="00AD3632">
      <w:pPr>
        <w:spacing w:line="240" w:lineRule="exact"/>
        <w:ind w:left="45" w:firstLine="72"/>
        <w:rPr>
          <w:rFonts w:cstheme="minorBidi"/>
          <w:szCs w:val="28"/>
          <w:lang w:val="en-US" w:bidi="th-TH"/>
        </w:rPr>
      </w:pPr>
    </w:p>
    <w:p w14:paraId="3C902C16" w14:textId="3D3D2953" w:rsidR="00332E21" w:rsidRPr="00CC2561" w:rsidRDefault="00332E21" w:rsidP="00EF5FFA">
      <w:pPr>
        <w:tabs>
          <w:tab w:val="left" w:pos="630"/>
        </w:tabs>
        <w:spacing w:line="240" w:lineRule="exact"/>
        <w:ind w:left="450" w:firstLine="90"/>
        <w:rPr>
          <w:szCs w:val="22"/>
          <w:lang w:val="en-US"/>
        </w:rPr>
      </w:pPr>
      <w:r w:rsidRPr="00CC2561">
        <w:rPr>
          <w:szCs w:val="22"/>
          <w:lang w:val="en-US"/>
        </w:rPr>
        <w:t xml:space="preserve">Balances as at </w:t>
      </w:r>
      <w:r w:rsidR="001E45FA">
        <w:rPr>
          <w:szCs w:val="22"/>
          <w:lang w:val="en-US"/>
        </w:rPr>
        <w:t>31 March 2026</w:t>
      </w:r>
      <w:r w:rsidRPr="00CC2561">
        <w:rPr>
          <w:szCs w:val="22"/>
          <w:lang w:val="en-US"/>
        </w:rPr>
        <w:t xml:space="preserve"> and 31 December 202</w:t>
      </w:r>
      <w:r w:rsidR="001E45FA">
        <w:rPr>
          <w:szCs w:val="22"/>
          <w:lang w:val="en-US"/>
        </w:rPr>
        <w:t>5</w:t>
      </w:r>
      <w:r w:rsidRPr="00CC2561">
        <w:rPr>
          <w:szCs w:val="22"/>
          <w:lang w:val="en-US"/>
        </w:rPr>
        <w:t xml:space="preserve"> with related parties were as follows:</w:t>
      </w:r>
    </w:p>
    <w:p w14:paraId="01F82E20" w14:textId="77777777" w:rsidR="00332E21" w:rsidRPr="00CC2561" w:rsidRDefault="00332E21" w:rsidP="008D794F">
      <w:pPr>
        <w:spacing w:line="240" w:lineRule="exact"/>
        <w:ind w:left="540"/>
        <w:rPr>
          <w:szCs w:val="22"/>
          <w:lang w:val="en-US"/>
        </w:rPr>
      </w:pPr>
    </w:p>
    <w:tbl>
      <w:tblPr>
        <w:tblW w:w="9205" w:type="dxa"/>
        <w:tblInd w:w="547" w:type="dxa"/>
        <w:tblLayout w:type="fixed"/>
        <w:tblCellMar>
          <w:left w:w="79" w:type="dxa"/>
          <w:right w:w="79" w:type="dxa"/>
        </w:tblCellMar>
        <w:tblLook w:val="0000" w:firstRow="0" w:lastRow="0" w:firstColumn="0" w:lastColumn="0" w:noHBand="0" w:noVBand="0"/>
      </w:tblPr>
      <w:tblGrid>
        <w:gridCol w:w="3971"/>
        <w:gridCol w:w="1181"/>
        <w:gridCol w:w="179"/>
        <w:gridCol w:w="1170"/>
        <w:gridCol w:w="180"/>
        <w:gridCol w:w="1170"/>
        <w:gridCol w:w="182"/>
        <w:gridCol w:w="1172"/>
      </w:tblGrid>
      <w:tr w:rsidR="00332E21" w:rsidRPr="00833CAD" w14:paraId="262B9C6C" w14:textId="77777777" w:rsidTr="00AD3632">
        <w:trPr>
          <w:cantSplit/>
          <w:tblHeader/>
        </w:trPr>
        <w:tc>
          <w:tcPr>
            <w:tcW w:w="3971" w:type="dxa"/>
            <w:vAlign w:val="bottom"/>
          </w:tcPr>
          <w:p w14:paraId="290E24D8" w14:textId="77777777" w:rsidR="00332E21" w:rsidRPr="00833CAD" w:rsidRDefault="00332E21" w:rsidP="00833CAD">
            <w:pPr>
              <w:spacing w:line="240" w:lineRule="atLeast"/>
              <w:ind w:left="281" w:hanging="281"/>
              <w:rPr>
                <w:b/>
                <w:bCs/>
                <w:i/>
                <w:iCs/>
                <w:szCs w:val="22"/>
              </w:rPr>
            </w:pPr>
            <w:bookmarkStart w:id="0" w:name="_Hlk165910686"/>
          </w:p>
        </w:tc>
        <w:tc>
          <w:tcPr>
            <w:tcW w:w="2530" w:type="dxa"/>
            <w:gridSpan w:val="3"/>
          </w:tcPr>
          <w:p w14:paraId="1EA83430" w14:textId="77777777" w:rsidR="00332E21" w:rsidRPr="00833CAD" w:rsidRDefault="00332E21" w:rsidP="00833CAD">
            <w:pPr>
              <w:pStyle w:val="acctmergecolhdg"/>
              <w:spacing w:line="240" w:lineRule="atLeast"/>
              <w:rPr>
                <w:szCs w:val="22"/>
              </w:rPr>
            </w:pPr>
            <w:r w:rsidRPr="00833CAD">
              <w:rPr>
                <w:szCs w:val="22"/>
              </w:rPr>
              <w:t>Consolidated</w:t>
            </w:r>
          </w:p>
          <w:p w14:paraId="35E6C505" w14:textId="77777777" w:rsidR="00332E21" w:rsidRPr="00833CAD" w:rsidRDefault="00332E21" w:rsidP="00833CAD">
            <w:pPr>
              <w:pStyle w:val="acctmergecolhdg"/>
              <w:spacing w:line="240" w:lineRule="atLeast"/>
              <w:rPr>
                <w:szCs w:val="22"/>
              </w:rPr>
            </w:pPr>
            <w:r w:rsidRPr="00833CAD">
              <w:rPr>
                <w:szCs w:val="22"/>
              </w:rPr>
              <w:t>financial statements</w:t>
            </w:r>
          </w:p>
        </w:tc>
        <w:tc>
          <w:tcPr>
            <w:tcW w:w="180" w:type="dxa"/>
          </w:tcPr>
          <w:p w14:paraId="71211167" w14:textId="77777777" w:rsidR="00332E21" w:rsidRPr="00833CAD" w:rsidRDefault="00332E21" w:rsidP="00833CAD">
            <w:pPr>
              <w:pStyle w:val="acctmergecolhdg"/>
              <w:spacing w:line="240" w:lineRule="atLeast"/>
              <w:rPr>
                <w:szCs w:val="22"/>
              </w:rPr>
            </w:pPr>
          </w:p>
        </w:tc>
        <w:tc>
          <w:tcPr>
            <w:tcW w:w="2524" w:type="dxa"/>
            <w:gridSpan w:val="3"/>
          </w:tcPr>
          <w:p w14:paraId="1CA58C4A" w14:textId="77777777" w:rsidR="00332E21" w:rsidRPr="00833CAD" w:rsidRDefault="00332E21" w:rsidP="00833CAD">
            <w:pPr>
              <w:pStyle w:val="acctmergecolhdg"/>
              <w:spacing w:line="240" w:lineRule="atLeast"/>
              <w:rPr>
                <w:szCs w:val="22"/>
              </w:rPr>
            </w:pPr>
            <w:r w:rsidRPr="00833CAD">
              <w:rPr>
                <w:szCs w:val="22"/>
              </w:rPr>
              <w:t xml:space="preserve">Separate </w:t>
            </w:r>
          </w:p>
          <w:p w14:paraId="1603ADB4" w14:textId="77777777" w:rsidR="00332E21" w:rsidRPr="00833CAD" w:rsidRDefault="00332E21" w:rsidP="00833CAD">
            <w:pPr>
              <w:pStyle w:val="acctmergecolhdg"/>
              <w:spacing w:line="240" w:lineRule="atLeast"/>
              <w:rPr>
                <w:szCs w:val="22"/>
              </w:rPr>
            </w:pPr>
            <w:r w:rsidRPr="00833CAD">
              <w:rPr>
                <w:szCs w:val="22"/>
              </w:rPr>
              <w:t xml:space="preserve">financial statements </w:t>
            </w:r>
          </w:p>
        </w:tc>
      </w:tr>
      <w:bookmarkEnd w:id="0"/>
      <w:tr w:rsidR="008368CC" w:rsidRPr="00833CAD" w14:paraId="6F24FDF5" w14:textId="77777777" w:rsidTr="00AD3632">
        <w:trPr>
          <w:cantSplit/>
          <w:tblHeader/>
        </w:trPr>
        <w:tc>
          <w:tcPr>
            <w:tcW w:w="3971" w:type="dxa"/>
            <w:vAlign w:val="bottom"/>
          </w:tcPr>
          <w:p w14:paraId="721CA064" w14:textId="77777777" w:rsidR="008368CC" w:rsidRPr="00833CAD" w:rsidRDefault="008368CC" w:rsidP="00AD3632">
            <w:pPr>
              <w:pStyle w:val="acctfourfigures"/>
              <w:spacing w:line="240" w:lineRule="atLeast"/>
              <w:ind w:left="100" w:hanging="100"/>
              <w:rPr>
                <w:szCs w:val="22"/>
              </w:rPr>
            </w:pPr>
          </w:p>
        </w:tc>
        <w:tc>
          <w:tcPr>
            <w:tcW w:w="1181" w:type="dxa"/>
            <w:vAlign w:val="center"/>
          </w:tcPr>
          <w:p w14:paraId="3925B477" w14:textId="77777777" w:rsidR="008368CC" w:rsidRDefault="008368CC" w:rsidP="008368CC">
            <w:pPr>
              <w:pStyle w:val="acctmergecolhdg"/>
              <w:spacing w:line="240" w:lineRule="atLeast"/>
              <w:ind w:left="-79" w:right="-79"/>
              <w:rPr>
                <w:b w:val="0"/>
                <w:bCs/>
                <w:spacing w:val="6"/>
                <w:szCs w:val="22"/>
              </w:rPr>
            </w:pPr>
            <w:r>
              <w:rPr>
                <w:b w:val="0"/>
                <w:bCs/>
                <w:spacing w:val="6"/>
                <w:szCs w:val="22"/>
              </w:rPr>
              <w:t>31</w:t>
            </w:r>
          </w:p>
          <w:p w14:paraId="3450961F" w14:textId="14495759" w:rsidR="008368CC" w:rsidRPr="00833CAD" w:rsidRDefault="008368CC" w:rsidP="008368CC">
            <w:pPr>
              <w:pStyle w:val="acctmergecolhdg"/>
              <w:spacing w:line="240" w:lineRule="atLeast"/>
              <w:ind w:left="-79" w:right="-79"/>
              <w:rPr>
                <w:b w:val="0"/>
                <w:bCs/>
                <w:spacing w:val="6"/>
                <w:szCs w:val="22"/>
              </w:rPr>
            </w:pPr>
            <w:r>
              <w:rPr>
                <w:b w:val="0"/>
                <w:bCs/>
                <w:spacing w:val="6"/>
                <w:szCs w:val="22"/>
              </w:rPr>
              <w:t>March</w:t>
            </w:r>
          </w:p>
        </w:tc>
        <w:tc>
          <w:tcPr>
            <w:tcW w:w="179" w:type="dxa"/>
            <w:vAlign w:val="center"/>
          </w:tcPr>
          <w:p w14:paraId="129BE4C1" w14:textId="77777777" w:rsidR="008368CC" w:rsidRPr="00833CAD" w:rsidRDefault="008368CC" w:rsidP="008368CC">
            <w:pPr>
              <w:pStyle w:val="acctmergecolhdg"/>
              <w:spacing w:line="240" w:lineRule="atLeast"/>
              <w:rPr>
                <w:b w:val="0"/>
                <w:bCs/>
                <w:spacing w:val="6"/>
                <w:szCs w:val="22"/>
              </w:rPr>
            </w:pPr>
          </w:p>
        </w:tc>
        <w:tc>
          <w:tcPr>
            <w:tcW w:w="1170" w:type="dxa"/>
            <w:vAlign w:val="center"/>
          </w:tcPr>
          <w:p w14:paraId="01A36A27" w14:textId="77777777" w:rsidR="008368CC" w:rsidRPr="00833CAD" w:rsidRDefault="008368CC" w:rsidP="008368CC">
            <w:pPr>
              <w:pStyle w:val="acctmergecolhdg"/>
              <w:spacing w:line="240" w:lineRule="atLeast"/>
              <w:ind w:left="-75" w:right="-75"/>
              <w:rPr>
                <w:b w:val="0"/>
                <w:bCs/>
                <w:spacing w:val="6"/>
                <w:szCs w:val="22"/>
              </w:rPr>
            </w:pPr>
            <w:r w:rsidRPr="00833CAD">
              <w:rPr>
                <w:b w:val="0"/>
                <w:bCs/>
                <w:spacing w:val="6"/>
                <w:szCs w:val="22"/>
              </w:rPr>
              <w:t>31 December</w:t>
            </w:r>
          </w:p>
        </w:tc>
        <w:tc>
          <w:tcPr>
            <w:tcW w:w="180" w:type="dxa"/>
            <w:vAlign w:val="center"/>
          </w:tcPr>
          <w:p w14:paraId="752C09D2" w14:textId="77777777" w:rsidR="008368CC" w:rsidRPr="00833CAD" w:rsidRDefault="008368CC" w:rsidP="008368CC">
            <w:pPr>
              <w:pStyle w:val="acctmergecolhdg"/>
              <w:spacing w:line="240" w:lineRule="atLeast"/>
              <w:rPr>
                <w:b w:val="0"/>
                <w:bCs/>
                <w:spacing w:val="6"/>
                <w:szCs w:val="22"/>
              </w:rPr>
            </w:pPr>
          </w:p>
        </w:tc>
        <w:tc>
          <w:tcPr>
            <w:tcW w:w="1170" w:type="dxa"/>
            <w:vAlign w:val="center"/>
          </w:tcPr>
          <w:p w14:paraId="5454297C" w14:textId="77777777" w:rsidR="008368CC" w:rsidRDefault="008368CC" w:rsidP="008368CC">
            <w:pPr>
              <w:pStyle w:val="acctmergecolhdg"/>
              <w:spacing w:line="240" w:lineRule="atLeast"/>
              <w:ind w:left="-79" w:right="-79"/>
              <w:rPr>
                <w:b w:val="0"/>
                <w:bCs/>
                <w:spacing w:val="6"/>
                <w:szCs w:val="22"/>
              </w:rPr>
            </w:pPr>
            <w:r>
              <w:rPr>
                <w:b w:val="0"/>
                <w:bCs/>
                <w:spacing w:val="6"/>
                <w:szCs w:val="22"/>
              </w:rPr>
              <w:t>31</w:t>
            </w:r>
          </w:p>
          <w:p w14:paraId="4A92079D" w14:textId="3BC85576" w:rsidR="008368CC" w:rsidRPr="00833CAD" w:rsidRDefault="008368CC" w:rsidP="008368CC">
            <w:pPr>
              <w:pStyle w:val="acctmergecolhdg"/>
              <w:spacing w:line="240" w:lineRule="atLeast"/>
              <w:rPr>
                <w:b w:val="0"/>
                <w:bCs/>
                <w:spacing w:val="6"/>
                <w:szCs w:val="22"/>
              </w:rPr>
            </w:pPr>
            <w:r>
              <w:rPr>
                <w:b w:val="0"/>
                <w:bCs/>
                <w:spacing w:val="6"/>
                <w:szCs w:val="22"/>
              </w:rPr>
              <w:t>March</w:t>
            </w:r>
          </w:p>
        </w:tc>
        <w:tc>
          <w:tcPr>
            <w:tcW w:w="182" w:type="dxa"/>
            <w:vAlign w:val="center"/>
          </w:tcPr>
          <w:p w14:paraId="5F3AF96F" w14:textId="77777777" w:rsidR="008368CC" w:rsidRPr="00833CAD" w:rsidRDefault="008368CC" w:rsidP="008368CC">
            <w:pPr>
              <w:pStyle w:val="acctmergecolhdg"/>
              <w:spacing w:line="240" w:lineRule="atLeast"/>
              <w:rPr>
                <w:b w:val="0"/>
                <w:bCs/>
                <w:spacing w:val="6"/>
                <w:szCs w:val="22"/>
              </w:rPr>
            </w:pPr>
          </w:p>
        </w:tc>
        <w:tc>
          <w:tcPr>
            <w:tcW w:w="1172" w:type="dxa"/>
            <w:vAlign w:val="center"/>
          </w:tcPr>
          <w:p w14:paraId="74800AA3" w14:textId="3D30B0CF" w:rsidR="008368CC" w:rsidRPr="00833CAD" w:rsidRDefault="008368CC" w:rsidP="008368CC">
            <w:pPr>
              <w:pStyle w:val="acctmergecolhdg"/>
              <w:spacing w:line="240" w:lineRule="atLeast"/>
              <w:ind w:left="-75" w:right="-75"/>
              <w:rPr>
                <w:b w:val="0"/>
                <w:bCs/>
                <w:spacing w:val="6"/>
                <w:szCs w:val="22"/>
              </w:rPr>
            </w:pPr>
            <w:r w:rsidRPr="00833CAD">
              <w:rPr>
                <w:b w:val="0"/>
                <w:bCs/>
                <w:spacing w:val="6"/>
                <w:szCs w:val="22"/>
              </w:rPr>
              <w:t>31 December</w:t>
            </w:r>
          </w:p>
        </w:tc>
      </w:tr>
      <w:tr w:rsidR="008368CC" w:rsidRPr="00833CAD" w14:paraId="550B61B2" w14:textId="77777777" w:rsidTr="00AD3632">
        <w:trPr>
          <w:cantSplit/>
          <w:tblHeader/>
        </w:trPr>
        <w:tc>
          <w:tcPr>
            <w:tcW w:w="3971" w:type="dxa"/>
            <w:vAlign w:val="bottom"/>
          </w:tcPr>
          <w:p w14:paraId="792F8BD3" w14:textId="77777777" w:rsidR="008368CC" w:rsidRPr="00833CAD" w:rsidRDefault="008368CC" w:rsidP="008368CC">
            <w:pPr>
              <w:pStyle w:val="acctfourfigures"/>
              <w:spacing w:line="240" w:lineRule="atLeast"/>
              <w:rPr>
                <w:szCs w:val="22"/>
              </w:rPr>
            </w:pPr>
          </w:p>
        </w:tc>
        <w:tc>
          <w:tcPr>
            <w:tcW w:w="1181" w:type="dxa"/>
            <w:vAlign w:val="center"/>
          </w:tcPr>
          <w:p w14:paraId="3014062E" w14:textId="4C740E9F" w:rsidR="008368CC" w:rsidRPr="00833CAD" w:rsidRDefault="008368CC" w:rsidP="008368CC">
            <w:pPr>
              <w:pStyle w:val="acctmergecolhdg"/>
              <w:spacing w:line="240" w:lineRule="atLeast"/>
              <w:ind w:left="-79" w:right="-79"/>
              <w:rPr>
                <w:b w:val="0"/>
                <w:bCs/>
                <w:szCs w:val="22"/>
              </w:rPr>
            </w:pPr>
            <w:r w:rsidRPr="00833CAD">
              <w:rPr>
                <w:b w:val="0"/>
                <w:bCs/>
                <w:szCs w:val="22"/>
              </w:rPr>
              <w:t>202</w:t>
            </w:r>
            <w:r>
              <w:rPr>
                <w:b w:val="0"/>
                <w:bCs/>
                <w:szCs w:val="22"/>
              </w:rPr>
              <w:t>6</w:t>
            </w:r>
          </w:p>
        </w:tc>
        <w:tc>
          <w:tcPr>
            <w:tcW w:w="179" w:type="dxa"/>
            <w:vAlign w:val="center"/>
          </w:tcPr>
          <w:p w14:paraId="0B3DD52D" w14:textId="77777777" w:rsidR="008368CC" w:rsidRPr="00833CAD" w:rsidRDefault="008368CC" w:rsidP="008368CC">
            <w:pPr>
              <w:pStyle w:val="acctmergecolhdg"/>
              <w:spacing w:line="240" w:lineRule="atLeast"/>
              <w:rPr>
                <w:b w:val="0"/>
                <w:bCs/>
                <w:szCs w:val="22"/>
              </w:rPr>
            </w:pPr>
          </w:p>
        </w:tc>
        <w:tc>
          <w:tcPr>
            <w:tcW w:w="1170" w:type="dxa"/>
            <w:vAlign w:val="center"/>
          </w:tcPr>
          <w:p w14:paraId="5E27D73E" w14:textId="113215C4" w:rsidR="008368CC" w:rsidRPr="00833CAD" w:rsidRDefault="008368CC" w:rsidP="008368CC">
            <w:pPr>
              <w:pStyle w:val="acctmergecolhdg"/>
              <w:spacing w:line="240" w:lineRule="atLeast"/>
              <w:ind w:left="-75" w:right="-75"/>
              <w:rPr>
                <w:b w:val="0"/>
                <w:bCs/>
                <w:szCs w:val="22"/>
              </w:rPr>
            </w:pPr>
            <w:r w:rsidRPr="00833CAD">
              <w:rPr>
                <w:b w:val="0"/>
                <w:bCs/>
                <w:szCs w:val="22"/>
              </w:rPr>
              <w:t>202</w:t>
            </w:r>
            <w:r>
              <w:rPr>
                <w:b w:val="0"/>
                <w:bCs/>
                <w:szCs w:val="22"/>
              </w:rPr>
              <w:t>5</w:t>
            </w:r>
          </w:p>
        </w:tc>
        <w:tc>
          <w:tcPr>
            <w:tcW w:w="180" w:type="dxa"/>
            <w:vAlign w:val="center"/>
          </w:tcPr>
          <w:p w14:paraId="397952B2" w14:textId="77777777" w:rsidR="008368CC" w:rsidRPr="00833CAD" w:rsidRDefault="008368CC" w:rsidP="008368CC">
            <w:pPr>
              <w:pStyle w:val="acctmergecolhdg"/>
              <w:spacing w:line="240" w:lineRule="atLeast"/>
              <w:rPr>
                <w:b w:val="0"/>
                <w:bCs/>
                <w:szCs w:val="22"/>
              </w:rPr>
            </w:pPr>
          </w:p>
        </w:tc>
        <w:tc>
          <w:tcPr>
            <w:tcW w:w="1170" w:type="dxa"/>
            <w:vAlign w:val="center"/>
          </w:tcPr>
          <w:p w14:paraId="7E664316" w14:textId="49B2CAC5" w:rsidR="008368CC" w:rsidRPr="00833CAD" w:rsidRDefault="008368CC" w:rsidP="008368CC">
            <w:pPr>
              <w:pStyle w:val="acctmergecolhdg"/>
              <w:spacing w:line="240" w:lineRule="atLeast"/>
              <w:rPr>
                <w:b w:val="0"/>
                <w:bCs/>
                <w:szCs w:val="22"/>
              </w:rPr>
            </w:pPr>
            <w:r w:rsidRPr="00833CAD">
              <w:rPr>
                <w:b w:val="0"/>
                <w:bCs/>
                <w:szCs w:val="22"/>
              </w:rPr>
              <w:t>202</w:t>
            </w:r>
            <w:r>
              <w:rPr>
                <w:b w:val="0"/>
                <w:bCs/>
                <w:szCs w:val="22"/>
              </w:rPr>
              <w:t>6</w:t>
            </w:r>
          </w:p>
        </w:tc>
        <w:tc>
          <w:tcPr>
            <w:tcW w:w="182" w:type="dxa"/>
            <w:vAlign w:val="center"/>
          </w:tcPr>
          <w:p w14:paraId="3428ADAF" w14:textId="77777777" w:rsidR="008368CC" w:rsidRPr="00833CAD" w:rsidRDefault="008368CC" w:rsidP="008368CC">
            <w:pPr>
              <w:pStyle w:val="acctmergecolhdg"/>
              <w:spacing w:line="240" w:lineRule="atLeast"/>
              <w:rPr>
                <w:b w:val="0"/>
                <w:bCs/>
                <w:szCs w:val="22"/>
              </w:rPr>
            </w:pPr>
          </w:p>
        </w:tc>
        <w:tc>
          <w:tcPr>
            <w:tcW w:w="1172" w:type="dxa"/>
            <w:vAlign w:val="center"/>
          </w:tcPr>
          <w:p w14:paraId="179BF4CF" w14:textId="582E6CA8" w:rsidR="008368CC" w:rsidRPr="00833CAD" w:rsidRDefault="008368CC" w:rsidP="008368CC">
            <w:pPr>
              <w:pStyle w:val="acctmergecolhdg"/>
              <w:spacing w:line="240" w:lineRule="atLeast"/>
              <w:ind w:left="-75" w:right="-75"/>
              <w:rPr>
                <w:b w:val="0"/>
                <w:bCs/>
                <w:szCs w:val="22"/>
              </w:rPr>
            </w:pPr>
            <w:r w:rsidRPr="00833CAD">
              <w:rPr>
                <w:b w:val="0"/>
                <w:bCs/>
                <w:szCs w:val="22"/>
              </w:rPr>
              <w:t>202</w:t>
            </w:r>
            <w:r>
              <w:rPr>
                <w:b w:val="0"/>
                <w:bCs/>
                <w:szCs w:val="22"/>
              </w:rPr>
              <w:t>5</w:t>
            </w:r>
          </w:p>
        </w:tc>
      </w:tr>
      <w:tr w:rsidR="00833CAD" w:rsidRPr="00833CAD" w14:paraId="3B5D3091" w14:textId="77777777" w:rsidTr="00AD3632">
        <w:trPr>
          <w:cantSplit/>
          <w:tblHeader/>
        </w:trPr>
        <w:tc>
          <w:tcPr>
            <w:tcW w:w="3971" w:type="dxa"/>
          </w:tcPr>
          <w:p w14:paraId="30AFC1DB" w14:textId="77777777" w:rsidR="00833CAD" w:rsidRPr="00833CAD" w:rsidRDefault="00833CAD" w:rsidP="00833CAD">
            <w:pPr>
              <w:spacing w:line="240" w:lineRule="atLeast"/>
              <w:rPr>
                <w:b/>
                <w:bCs/>
                <w:i/>
                <w:iCs/>
                <w:szCs w:val="22"/>
              </w:rPr>
            </w:pPr>
          </w:p>
        </w:tc>
        <w:tc>
          <w:tcPr>
            <w:tcW w:w="5234" w:type="dxa"/>
            <w:gridSpan w:val="7"/>
          </w:tcPr>
          <w:p w14:paraId="61ACC061" w14:textId="77777777" w:rsidR="00833CAD" w:rsidRPr="00833CAD" w:rsidRDefault="00833CAD" w:rsidP="00833CAD">
            <w:pPr>
              <w:pStyle w:val="acctfourfigures"/>
              <w:spacing w:line="240" w:lineRule="atLeast"/>
              <w:jc w:val="center"/>
              <w:rPr>
                <w:i/>
                <w:iCs/>
                <w:szCs w:val="22"/>
              </w:rPr>
            </w:pPr>
            <w:r w:rsidRPr="00833CAD">
              <w:rPr>
                <w:i/>
                <w:iCs/>
                <w:szCs w:val="22"/>
              </w:rPr>
              <w:t>(in thousand Baht)</w:t>
            </w:r>
          </w:p>
        </w:tc>
      </w:tr>
      <w:tr w:rsidR="00833CAD" w:rsidRPr="00833CAD" w14:paraId="6D8AEF7D" w14:textId="77777777" w:rsidTr="00AD3632">
        <w:trPr>
          <w:cantSplit/>
        </w:trPr>
        <w:tc>
          <w:tcPr>
            <w:tcW w:w="3971" w:type="dxa"/>
            <w:vAlign w:val="bottom"/>
          </w:tcPr>
          <w:p w14:paraId="011CF0AA" w14:textId="77777777" w:rsidR="00833CAD" w:rsidRPr="00833CAD" w:rsidRDefault="00833CAD" w:rsidP="00833CAD">
            <w:pPr>
              <w:spacing w:line="240" w:lineRule="atLeast"/>
              <w:ind w:firstLine="10"/>
              <w:rPr>
                <w:b/>
                <w:bCs/>
                <w:i/>
                <w:iCs/>
                <w:szCs w:val="22"/>
              </w:rPr>
            </w:pPr>
            <w:r w:rsidRPr="00833CAD">
              <w:rPr>
                <w:b/>
                <w:bCs/>
                <w:i/>
                <w:iCs/>
                <w:szCs w:val="22"/>
                <w:lang w:val="en-US" w:bidi="th-TH"/>
              </w:rPr>
              <w:t xml:space="preserve">Other </w:t>
            </w:r>
            <w:r w:rsidRPr="00833CAD">
              <w:rPr>
                <w:b/>
                <w:bCs/>
                <w:i/>
                <w:iCs/>
                <w:szCs w:val="22"/>
              </w:rPr>
              <w:t xml:space="preserve">current receivables </w:t>
            </w:r>
          </w:p>
        </w:tc>
        <w:tc>
          <w:tcPr>
            <w:tcW w:w="5234" w:type="dxa"/>
            <w:gridSpan w:val="7"/>
          </w:tcPr>
          <w:p w14:paraId="4E494FE5" w14:textId="77777777" w:rsidR="00833CAD" w:rsidRPr="00833CAD" w:rsidRDefault="00833CAD" w:rsidP="00833CAD">
            <w:pPr>
              <w:pStyle w:val="acctfourfigures"/>
              <w:spacing w:line="240" w:lineRule="atLeast"/>
              <w:jc w:val="center"/>
              <w:rPr>
                <w:i/>
                <w:iCs/>
                <w:szCs w:val="22"/>
              </w:rPr>
            </w:pPr>
          </w:p>
        </w:tc>
      </w:tr>
      <w:tr w:rsidR="00833EC4" w:rsidRPr="00833CAD" w14:paraId="29ABF06C" w14:textId="77777777" w:rsidTr="00AD3632">
        <w:trPr>
          <w:cantSplit/>
        </w:trPr>
        <w:tc>
          <w:tcPr>
            <w:tcW w:w="3971" w:type="dxa"/>
          </w:tcPr>
          <w:p w14:paraId="061277EA" w14:textId="3E188338" w:rsidR="00833EC4" w:rsidRPr="00833CAD" w:rsidRDefault="004F1A4A" w:rsidP="00833EC4">
            <w:pPr>
              <w:spacing w:line="240" w:lineRule="atLeast"/>
              <w:ind w:firstLine="10"/>
              <w:rPr>
                <w:szCs w:val="22"/>
              </w:rPr>
            </w:pPr>
            <w:r w:rsidRPr="004F1A4A">
              <w:rPr>
                <w:szCs w:val="22"/>
              </w:rPr>
              <w:t>Ultimate parent company</w:t>
            </w:r>
          </w:p>
        </w:tc>
        <w:tc>
          <w:tcPr>
            <w:tcW w:w="1181" w:type="dxa"/>
          </w:tcPr>
          <w:p w14:paraId="0D8EF5E5" w14:textId="408A8E18" w:rsidR="00833EC4" w:rsidRPr="00833CAD" w:rsidRDefault="00833EC4" w:rsidP="00833EC4">
            <w:pPr>
              <w:pStyle w:val="acctfourfigures"/>
              <w:tabs>
                <w:tab w:val="clear" w:pos="765"/>
                <w:tab w:val="decimal" w:pos="914"/>
              </w:tabs>
              <w:spacing w:line="240" w:lineRule="atLeast"/>
              <w:ind w:right="11"/>
              <w:rPr>
                <w:szCs w:val="22"/>
              </w:rPr>
            </w:pPr>
            <w:r w:rsidRPr="009114E2">
              <w:rPr>
                <w:szCs w:val="22"/>
              </w:rPr>
              <w:t>10,095</w:t>
            </w:r>
          </w:p>
        </w:tc>
        <w:tc>
          <w:tcPr>
            <w:tcW w:w="179" w:type="dxa"/>
          </w:tcPr>
          <w:p w14:paraId="407C1A46"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7408BF3A" w14:textId="25859444" w:rsidR="00833EC4" w:rsidRPr="00833CAD" w:rsidRDefault="00833EC4" w:rsidP="00833EC4">
            <w:pPr>
              <w:pStyle w:val="acctfourfigures"/>
              <w:tabs>
                <w:tab w:val="clear" w:pos="765"/>
                <w:tab w:val="decimal" w:pos="914"/>
              </w:tabs>
              <w:spacing w:line="240" w:lineRule="atLeast"/>
              <w:ind w:right="-80"/>
              <w:rPr>
                <w:szCs w:val="22"/>
                <w:lang w:val="en-US"/>
              </w:rPr>
            </w:pPr>
            <w:r w:rsidRPr="009114E2">
              <w:rPr>
                <w:szCs w:val="22"/>
              </w:rPr>
              <w:t>10,095</w:t>
            </w:r>
          </w:p>
        </w:tc>
        <w:tc>
          <w:tcPr>
            <w:tcW w:w="180" w:type="dxa"/>
          </w:tcPr>
          <w:p w14:paraId="0E9CFF12"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37F217B4" w14:textId="2DA31923" w:rsidR="00833EC4" w:rsidRPr="00EC7965" w:rsidRDefault="00833EC4" w:rsidP="00833EC4">
            <w:pPr>
              <w:pStyle w:val="acctfourfigures"/>
              <w:tabs>
                <w:tab w:val="clear" w:pos="765"/>
              </w:tabs>
              <w:spacing w:line="240" w:lineRule="atLeast"/>
              <w:ind w:left="177" w:right="-80"/>
              <w:jc w:val="center"/>
              <w:rPr>
                <w:szCs w:val="22"/>
              </w:rPr>
            </w:pPr>
            <w:r w:rsidRPr="00EC7965">
              <w:rPr>
                <w:szCs w:val="22"/>
              </w:rPr>
              <w:t>-</w:t>
            </w:r>
          </w:p>
        </w:tc>
        <w:tc>
          <w:tcPr>
            <w:tcW w:w="182" w:type="dxa"/>
          </w:tcPr>
          <w:p w14:paraId="5D8416C7" w14:textId="77777777" w:rsidR="00833EC4" w:rsidRPr="00EC7965" w:rsidRDefault="00833EC4" w:rsidP="00833EC4">
            <w:pPr>
              <w:pStyle w:val="acctfourfigures"/>
              <w:tabs>
                <w:tab w:val="clear" w:pos="765"/>
                <w:tab w:val="decimal" w:pos="909"/>
              </w:tabs>
              <w:spacing w:line="240" w:lineRule="atLeast"/>
              <w:ind w:right="11"/>
              <w:rPr>
                <w:szCs w:val="22"/>
              </w:rPr>
            </w:pPr>
          </w:p>
        </w:tc>
        <w:tc>
          <w:tcPr>
            <w:tcW w:w="1172" w:type="dxa"/>
          </w:tcPr>
          <w:p w14:paraId="2F6AA796" w14:textId="77777777" w:rsidR="00833EC4" w:rsidRPr="00EC7965" w:rsidRDefault="00833EC4" w:rsidP="00833EC4">
            <w:pPr>
              <w:pStyle w:val="acctfourfigures"/>
              <w:tabs>
                <w:tab w:val="clear" w:pos="765"/>
              </w:tabs>
              <w:spacing w:line="240" w:lineRule="atLeast"/>
              <w:ind w:left="177" w:right="-80"/>
              <w:jc w:val="center"/>
              <w:rPr>
                <w:szCs w:val="22"/>
              </w:rPr>
            </w:pPr>
            <w:r w:rsidRPr="00EC7965">
              <w:rPr>
                <w:szCs w:val="22"/>
              </w:rPr>
              <w:t>-</w:t>
            </w:r>
          </w:p>
        </w:tc>
      </w:tr>
      <w:tr w:rsidR="00833EC4" w:rsidRPr="00833CAD" w14:paraId="74A5C97A" w14:textId="77777777" w:rsidTr="00AD3632">
        <w:trPr>
          <w:cantSplit/>
        </w:trPr>
        <w:tc>
          <w:tcPr>
            <w:tcW w:w="3971" w:type="dxa"/>
          </w:tcPr>
          <w:p w14:paraId="44332B49" w14:textId="3EAB5B06" w:rsidR="00833EC4" w:rsidRPr="00833CAD" w:rsidRDefault="00833EC4" w:rsidP="00833EC4">
            <w:pPr>
              <w:spacing w:line="240" w:lineRule="atLeast"/>
              <w:ind w:firstLine="10"/>
              <w:rPr>
                <w:szCs w:val="22"/>
              </w:rPr>
            </w:pPr>
            <w:r w:rsidRPr="00833CAD">
              <w:rPr>
                <w:szCs w:val="22"/>
              </w:rPr>
              <w:t>Associates</w:t>
            </w:r>
          </w:p>
        </w:tc>
        <w:tc>
          <w:tcPr>
            <w:tcW w:w="1181" w:type="dxa"/>
          </w:tcPr>
          <w:p w14:paraId="7A10775E" w14:textId="5C5E8F08" w:rsidR="00833EC4" w:rsidRPr="00833CAD" w:rsidRDefault="00CA0708" w:rsidP="00833EC4">
            <w:pPr>
              <w:pStyle w:val="acctfourfigures"/>
              <w:tabs>
                <w:tab w:val="clear" w:pos="765"/>
                <w:tab w:val="decimal" w:pos="914"/>
              </w:tabs>
              <w:spacing w:line="240" w:lineRule="atLeast"/>
              <w:ind w:right="11"/>
              <w:rPr>
                <w:szCs w:val="22"/>
                <w:lang w:val="en-US" w:bidi="th-TH"/>
              </w:rPr>
            </w:pPr>
            <w:r>
              <w:rPr>
                <w:szCs w:val="22"/>
              </w:rPr>
              <w:t>2</w:t>
            </w:r>
            <w:r w:rsidR="00833EC4" w:rsidRPr="009114E2">
              <w:rPr>
                <w:szCs w:val="22"/>
              </w:rPr>
              <w:t>,</w:t>
            </w:r>
            <w:r>
              <w:rPr>
                <w:szCs w:val="22"/>
              </w:rPr>
              <w:t>168</w:t>
            </w:r>
          </w:p>
        </w:tc>
        <w:tc>
          <w:tcPr>
            <w:tcW w:w="179" w:type="dxa"/>
          </w:tcPr>
          <w:p w14:paraId="64C047E8"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3F938BBD" w14:textId="5B7B1AB0" w:rsidR="00833EC4" w:rsidRPr="00833CAD" w:rsidRDefault="00833EC4" w:rsidP="00833EC4">
            <w:pPr>
              <w:pStyle w:val="acctfourfigures"/>
              <w:tabs>
                <w:tab w:val="clear" w:pos="765"/>
                <w:tab w:val="decimal" w:pos="914"/>
              </w:tabs>
              <w:spacing w:line="240" w:lineRule="atLeast"/>
              <w:ind w:right="-80"/>
              <w:rPr>
                <w:szCs w:val="22"/>
              </w:rPr>
            </w:pPr>
            <w:r w:rsidRPr="009114E2">
              <w:rPr>
                <w:szCs w:val="22"/>
              </w:rPr>
              <w:t>1,232</w:t>
            </w:r>
          </w:p>
        </w:tc>
        <w:tc>
          <w:tcPr>
            <w:tcW w:w="180" w:type="dxa"/>
          </w:tcPr>
          <w:p w14:paraId="1A64A030"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216212B4" w14:textId="65082E27" w:rsidR="00833EC4" w:rsidRPr="00EC7965" w:rsidRDefault="00833EC4" w:rsidP="00833EC4">
            <w:pPr>
              <w:pStyle w:val="acctfourfigures"/>
              <w:tabs>
                <w:tab w:val="clear" w:pos="765"/>
              </w:tabs>
              <w:spacing w:line="240" w:lineRule="atLeast"/>
              <w:ind w:left="177" w:right="-80"/>
              <w:jc w:val="center"/>
              <w:rPr>
                <w:szCs w:val="22"/>
              </w:rPr>
            </w:pPr>
            <w:r w:rsidRPr="00EC7965">
              <w:rPr>
                <w:szCs w:val="22"/>
              </w:rPr>
              <w:t>-</w:t>
            </w:r>
          </w:p>
        </w:tc>
        <w:tc>
          <w:tcPr>
            <w:tcW w:w="182" w:type="dxa"/>
          </w:tcPr>
          <w:p w14:paraId="4A743EE2" w14:textId="77777777" w:rsidR="00833EC4" w:rsidRPr="00EC7965" w:rsidRDefault="00833EC4" w:rsidP="00833EC4">
            <w:pPr>
              <w:pStyle w:val="acctfourfigures"/>
              <w:tabs>
                <w:tab w:val="clear" w:pos="765"/>
                <w:tab w:val="decimal" w:pos="909"/>
              </w:tabs>
              <w:spacing w:line="240" w:lineRule="atLeast"/>
              <w:ind w:right="11"/>
              <w:rPr>
                <w:szCs w:val="22"/>
              </w:rPr>
            </w:pPr>
          </w:p>
        </w:tc>
        <w:tc>
          <w:tcPr>
            <w:tcW w:w="1172" w:type="dxa"/>
          </w:tcPr>
          <w:p w14:paraId="689D467B" w14:textId="77777777" w:rsidR="00833EC4" w:rsidRPr="00EC7965" w:rsidRDefault="00833EC4" w:rsidP="00833EC4">
            <w:pPr>
              <w:pStyle w:val="acctfourfigures"/>
              <w:tabs>
                <w:tab w:val="clear" w:pos="765"/>
              </w:tabs>
              <w:spacing w:line="240" w:lineRule="atLeast"/>
              <w:ind w:left="177" w:right="-80"/>
              <w:jc w:val="center"/>
              <w:rPr>
                <w:szCs w:val="22"/>
              </w:rPr>
            </w:pPr>
            <w:r w:rsidRPr="00EC7965">
              <w:rPr>
                <w:szCs w:val="22"/>
              </w:rPr>
              <w:t>-</w:t>
            </w:r>
          </w:p>
        </w:tc>
      </w:tr>
      <w:tr w:rsidR="00833EC4" w:rsidRPr="00833CAD" w14:paraId="1CBEE634" w14:textId="77777777" w:rsidTr="00AD3632">
        <w:trPr>
          <w:cantSplit/>
        </w:trPr>
        <w:tc>
          <w:tcPr>
            <w:tcW w:w="3971" w:type="dxa"/>
          </w:tcPr>
          <w:p w14:paraId="0C7C9D9D" w14:textId="733F289B" w:rsidR="00833EC4" w:rsidRPr="00833CAD" w:rsidRDefault="008D3AA1" w:rsidP="00833EC4">
            <w:pPr>
              <w:spacing w:line="240" w:lineRule="atLeast"/>
              <w:ind w:firstLine="10"/>
              <w:rPr>
                <w:szCs w:val="22"/>
              </w:rPr>
            </w:pPr>
            <w:r w:rsidRPr="008D3AA1">
              <w:rPr>
                <w:szCs w:val="22"/>
              </w:rPr>
              <w:t>Other related parties</w:t>
            </w:r>
          </w:p>
        </w:tc>
        <w:tc>
          <w:tcPr>
            <w:tcW w:w="1181" w:type="dxa"/>
          </w:tcPr>
          <w:p w14:paraId="23B73ECB" w14:textId="56540FD5" w:rsidR="00833EC4" w:rsidRPr="00833EC4" w:rsidRDefault="00833EC4" w:rsidP="00833EC4">
            <w:pPr>
              <w:pStyle w:val="acctfourfigures"/>
              <w:tabs>
                <w:tab w:val="clear" w:pos="765"/>
                <w:tab w:val="decimal" w:pos="914"/>
              </w:tabs>
              <w:spacing w:line="240" w:lineRule="atLeast"/>
              <w:ind w:right="11"/>
              <w:rPr>
                <w:szCs w:val="22"/>
              </w:rPr>
            </w:pPr>
            <w:r w:rsidRPr="00833EC4">
              <w:rPr>
                <w:szCs w:val="22"/>
                <w:lang w:val="en-US" w:bidi="th-TH"/>
              </w:rPr>
              <w:t>600</w:t>
            </w:r>
          </w:p>
        </w:tc>
        <w:tc>
          <w:tcPr>
            <w:tcW w:w="179" w:type="dxa"/>
          </w:tcPr>
          <w:p w14:paraId="47F0B269"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77F9369D" w14:textId="3F478B7D" w:rsidR="00833EC4" w:rsidRPr="009114E2" w:rsidRDefault="00833EC4" w:rsidP="00833EC4">
            <w:pPr>
              <w:pStyle w:val="acctfourfigures"/>
              <w:tabs>
                <w:tab w:val="clear" w:pos="765"/>
              </w:tabs>
              <w:spacing w:line="240" w:lineRule="atLeast"/>
              <w:ind w:left="177" w:right="-80"/>
              <w:jc w:val="center"/>
              <w:rPr>
                <w:szCs w:val="22"/>
              </w:rPr>
            </w:pPr>
            <w:r w:rsidRPr="009114E2">
              <w:rPr>
                <w:szCs w:val="22"/>
              </w:rPr>
              <w:t>-</w:t>
            </w:r>
          </w:p>
        </w:tc>
        <w:tc>
          <w:tcPr>
            <w:tcW w:w="180" w:type="dxa"/>
          </w:tcPr>
          <w:p w14:paraId="2EB12863"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5D672179" w14:textId="35B4BEA9" w:rsidR="00833EC4" w:rsidRPr="00EC7965" w:rsidRDefault="008D3AA1" w:rsidP="00833EC4">
            <w:pPr>
              <w:pStyle w:val="acctfourfigures"/>
              <w:tabs>
                <w:tab w:val="clear" w:pos="765"/>
              </w:tabs>
              <w:spacing w:line="240" w:lineRule="atLeast"/>
              <w:ind w:left="177" w:right="-80"/>
              <w:jc w:val="center"/>
              <w:rPr>
                <w:szCs w:val="22"/>
              </w:rPr>
            </w:pPr>
            <w:r w:rsidRPr="00EC7965">
              <w:rPr>
                <w:szCs w:val="22"/>
              </w:rPr>
              <w:t>-</w:t>
            </w:r>
          </w:p>
        </w:tc>
        <w:tc>
          <w:tcPr>
            <w:tcW w:w="182" w:type="dxa"/>
          </w:tcPr>
          <w:p w14:paraId="587C120C" w14:textId="77777777" w:rsidR="00833EC4" w:rsidRPr="00EC7965" w:rsidRDefault="00833EC4" w:rsidP="00833EC4">
            <w:pPr>
              <w:pStyle w:val="acctfourfigures"/>
              <w:tabs>
                <w:tab w:val="clear" w:pos="765"/>
                <w:tab w:val="decimal" w:pos="909"/>
              </w:tabs>
              <w:spacing w:line="240" w:lineRule="atLeast"/>
              <w:ind w:right="11"/>
              <w:rPr>
                <w:szCs w:val="22"/>
              </w:rPr>
            </w:pPr>
          </w:p>
        </w:tc>
        <w:tc>
          <w:tcPr>
            <w:tcW w:w="1172" w:type="dxa"/>
          </w:tcPr>
          <w:p w14:paraId="2ACD3033" w14:textId="081D2D57" w:rsidR="00833EC4" w:rsidRPr="00EC7965" w:rsidRDefault="00833EC4" w:rsidP="00833EC4">
            <w:pPr>
              <w:pStyle w:val="acctfourfigures"/>
              <w:tabs>
                <w:tab w:val="clear" w:pos="765"/>
              </w:tabs>
              <w:spacing w:line="240" w:lineRule="atLeast"/>
              <w:ind w:left="177" w:right="-80"/>
              <w:jc w:val="center"/>
              <w:rPr>
                <w:szCs w:val="22"/>
              </w:rPr>
            </w:pPr>
            <w:r w:rsidRPr="00EC7965">
              <w:rPr>
                <w:szCs w:val="22"/>
              </w:rPr>
              <w:t>-</w:t>
            </w:r>
          </w:p>
        </w:tc>
      </w:tr>
      <w:tr w:rsidR="00833EC4" w:rsidRPr="00833CAD" w14:paraId="783F33E2" w14:textId="77777777" w:rsidTr="00AD3632">
        <w:trPr>
          <w:cantSplit/>
        </w:trPr>
        <w:tc>
          <w:tcPr>
            <w:tcW w:w="3971" w:type="dxa"/>
          </w:tcPr>
          <w:p w14:paraId="2FC2D8E6" w14:textId="589CB44D" w:rsidR="00833EC4" w:rsidRPr="00833CAD" w:rsidRDefault="00833EC4" w:rsidP="00833EC4">
            <w:pPr>
              <w:spacing w:line="240" w:lineRule="atLeast"/>
              <w:ind w:firstLine="10"/>
              <w:rPr>
                <w:szCs w:val="22"/>
              </w:rPr>
            </w:pPr>
            <w:r w:rsidRPr="00833CAD">
              <w:rPr>
                <w:i/>
                <w:iCs/>
                <w:szCs w:val="22"/>
              </w:rPr>
              <w:t>Less</w:t>
            </w:r>
            <w:r w:rsidRPr="00833CAD">
              <w:rPr>
                <w:szCs w:val="22"/>
              </w:rPr>
              <w:t xml:space="preserve"> allowance for expected credit loss</w:t>
            </w:r>
          </w:p>
        </w:tc>
        <w:tc>
          <w:tcPr>
            <w:tcW w:w="1181" w:type="dxa"/>
          </w:tcPr>
          <w:p w14:paraId="6107C1D3" w14:textId="3D7908ED" w:rsidR="00833EC4" w:rsidRPr="00833CAD" w:rsidRDefault="00833EC4" w:rsidP="00833EC4">
            <w:pPr>
              <w:pStyle w:val="acctfourfigures"/>
              <w:tabs>
                <w:tab w:val="clear" w:pos="765"/>
                <w:tab w:val="decimal" w:pos="720"/>
              </w:tabs>
              <w:spacing w:line="240" w:lineRule="atLeast"/>
              <w:ind w:left="-63" w:right="-160"/>
              <w:rPr>
                <w:szCs w:val="22"/>
              </w:rPr>
            </w:pPr>
            <w:r w:rsidRPr="009114E2">
              <w:rPr>
                <w:szCs w:val="22"/>
              </w:rPr>
              <w:t>-</w:t>
            </w:r>
          </w:p>
        </w:tc>
        <w:tc>
          <w:tcPr>
            <w:tcW w:w="179" w:type="dxa"/>
          </w:tcPr>
          <w:p w14:paraId="01A3A66E"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7E347737" w14:textId="68ADEC76" w:rsidR="00833EC4" w:rsidRPr="00833CAD" w:rsidRDefault="00833EC4" w:rsidP="00833EC4">
            <w:pPr>
              <w:pStyle w:val="acctfourfigures"/>
              <w:tabs>
                <w:tab w:val="clear" w:pos="765"/>
              </w:tabs>
              <w:spacing w:line="240" w:lineRule="atLeast"/>
              <w:ind w:left="177" w:right="-80"/>
              <w:jc w:val="center"/>
              <w:rPr>
                <w:szCs w:val="22"/>
              </w:rPr>
            </w:pPr>
            <w:r w:rsidRPr="009114E2">
              <w:rPr>
                <w:szCs w:val="22"/>
              </w:rPr>
              <w:t>-</w:t>
            </w:r>
          </w:p>
        </w:tc>
        <w:tc>
          <w:tcPr>
            <w:tcW w:w="180" w:type="dxa"/>
          </w:tcPr>
          <w:p w14:paraId="3DCE6E18"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33627080" w14:textId="6807767D" w:rsidR="00833EC4" w:rsidRPr="00EC7965" w:rsidRDefault="00833EC4" w:rsidP="00833EC4">
            <w:pPr>
              <w:pStyle w:val="acctfourfigures"/>
              <w:tabs>
                <w:tab w:val="clear" w:pos="765"/>
              </w:tabs>
              <w:spacing w:line="240" w:lineRule="atLeast"/>
              <w:ind w:left="177" w:right="-80"/>
              <w:jc w:val="center"/>
              <w:rPr>
                <w:szCs w:val="22"/>
                <w:cs/>
                <w:lang w:bidi="th-TH"/>
              </w:rPr>
            </w:pPr>
            <w:r w:rsidRPr="00EC7965">
              <w:rPr>
                <w:szCs w:val="22"/>
              </w:rPr>
              <w:t>-</w:t>
            </w:r>
          </w:p>
        </w:tc>
        <w:tc>
          <w:tcPr>
            <w:tcW w:w="182" w:type="dxa"/>
          </w:tcPr>
          <w:p w14:paraId="6282B9E9" w14:textId="77777777" w:rsidR="00833EC4" w:rsidRPr="00EC7965" w:rsidRDefault="00833EC4" w:rsidP="00833EC4">
            <w:pPr>
              <w:pStyle w:val="acctfourfigures"/>
              <w:tabs>
                <w:tab w:val="clear" w:pos="765"/>
                <w:tab w:val="decimal" w:pos="909"/>
              </w:tabs>
              <w:spacing w:line="240" w:lineRule="atLeast"/>
              <w:ind w:right="11"/>
              <w:rPr>
                <w:szCs w:val="22"/>
              </w:rPr>
            </w:pPr>
          </w:p>
        </w:tc>
        <w:tc>
          <w:tcPr>
            <w:tcW w:w="1172" w:type="dxa"/>
          </w:tcPr>
          <w:p w14:paraId="4C231090" w14:textId="0102245D" w:rsidR="00833EC4" w:rsidRPr="00EC7965" w:rsidRDefault="00833EC4" w:rsidP="00833EC4">
            <w:pPr>
              <w:pStyle w:val="acctfourfigures"/>
              <w:tabs>
                <w:tab w:val="clear" w:pos="765"/>
              </w:tabs>
              <w:spacing w:line="240" w:lineRule="atLeast"/>
              <w:ind w:left="177" w:right="-80"/>
              <w:jc w:val="center"/>
              <w:rPr>
                <w:szCs w:val="22"/>
              </w:rPr>
            </w:pPr>
            <w:r w:rsidRPr="00EC7965">
              <w:rPr>
                <w:szCs w:val="22"/>
              </w:rPr>
              <w:t>-</w:t>
            </w:r>
          </w:p>
        </w:tc>
      </w:tr>
      <w:tr w:rsidR="00833EC4" w:rsidRPr="00833CAD" w14:paraId="54F8850C" w14:textId="77777777" w:rsidTr="00AD3632">
        <w:trPr>
          <w:cantSplit/>
        </w:trPr>
        <w:tc>
          <w:tcPr>
            <w:tcW w:w="3971" w:type="dxa"/>
          </w:tcPr>
          <w:p w14:paraId="172F43A3" w14:textId="2DBF59A0" w:rsidR="00833EC4" w:rsidRPr="00833CAD" w:rsidRDefault="00833EC4" w:rsidP="00833EC4">
            <w:pPr>
              <w:spacing w:line="240" w:lineRule="atLeast"/>
              <w:ind w:firstLine="10"/>
              <w:rPr>
                <w:b/>
                <w:bCs/>
                <w:szCs w:val="22"/>
              </w:rPr>
            </w:pPr>
            <w:r w:rsidRPr="00833CAD">
              <w:rPr>
                <w:b/>
                <w:bCs/>
                <w:szCs w:val="22"/>
              </w:rPr>
              <w:t>Net</w:t>
            </w:r>
          </w:p>
        </w:tc>
        <w:tc>
          <w:tcPr>
            <w:tcW w:w="1181" w:type="dxa"/>
            <w:tcBorders>
              <w:top w:val="single" w:sz="4" w:space="0" w:color="auto"/>
              <w:bottom w:val="double" w:sz="4" w:space="0" w:color="auto"/>
            </w:tcBorders>
          </w:tcPr>
          <w:p w14:paraId="0B427080" w14:textId="7EF52A63" w:rsidR="00833EC4" w:rsidRPr="00833CAD" w:rsidRDefault="008D3AA1" w:rsidP="00833EC4">
            <w:pPr>
              <w:pStyle w:val="acctfourfigures"/>
              <w:tabs>
                <w:tab w:val="clear" w:pos="765"/>
                <w:tab w:val="decimal" w:pos="914"/>
              </w:tabs>
              <w:spacing w:line="240" w:lineRule="atLeast"/>
              <w:ind w:right="11"/>
              <w:rPr>
                <w:b/>
                <w:bCs/>
                <w:szCs w:val="22"/>
              </w:rPr>
            </w:pPr>
            <w:r w:rsidRPr="009114E2">
              <w:rPr>
                <w:b/>
                <w:bCs/>
                <w:szCs w:val="22"/>
              </w:rPr>
              <w:t>1</w:t>
            </w:r>
            <w:r w:rsidR="00CA0708">
              <w:rPr>
                <w:b/>
                <w:bCs/>
                <w:szCs w:val="22"/>
              </w:rPr>
              <w:t>2</w:t>
            </w:r>
            <w:r w:rsidRPr="009114E2">
              <w:rPr>
                <w:b/>
                <w:bCs/>
                <w:szCs w:val="22"/>
              </w:rPr>
              <w:t>,</w:t>
            </w:r>
            <w:r w:rsidR="00CA0708">
              <w:rPr>
                <w:b/>
                <w:bCs/>
                <w:szCs w:val="22"/>
              </w:rPr>
              <w:t>863</w:t>
            </w:r>
          </w:p>
        </w:tc>
        <w:tc>
          <w:tcPr>
            <w:tcW w:w="179" w:type="dxa"/>
          </w:tcPr>
          <w:p w14:paraId="0EE29F64"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Borders>
              <w:top w:val="single" w:sz="4" w:space="0" w:color="auto"/>
              <w:bottom w:val="double" w:sz="4" w:space="0" w:color="auto"/>
            </w:tcBorders>
          </w:tcPr>
          <w:p w14:paraId="27097E58" w14:textId="2AEE91C5" w:rsidR="00833EC4" w:rsidRPr="00833CAD" w:rsidRDefault="00833EC4" w:rsidP="00833EC4">
            <w:pPr>
              <w:pStyle w:val="acctfourfigures"/>
              <w:tabs>
                <w:tab w:val="clear" w:pos="765"/>
                <w:tab w:val="decimal" w:pos="914"/>
              </w:tabs>
              <w:spacing w:line="240" w:lineRule="atLeast"/>
              <w:ind w:right="-80"/>
              <w:rPr>
                <w:b/>
                <w:bCs/>
                <w:szCs w:val="22"/>
                <w:cs/>
                <w:lang w:val="en-US" w:bidi="th-TH"/>
              </w:rPr>
            </w:pPr>
            <w:r w:rsidRPr="009114E2">
              <w:rPr>
                <w:b/>
                <w:bCs/>
                <w:szCs w:val="22"/>
              </w:rPr>
              <w:t>11,327</w:t>
            </w:r>
          </w:p>
        </w:tc>
        <w:tc>
          <w:tcPr>
            <w:tcW w:w="180" w:type="dxa"/>
          </w:tcPr>
          <w:p w14:paraId="3240C698"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Borders>
              <w:top w:val="single" w:sz="4" w:space="0" w:color="auto"/>
              <w:bottom w:val="double" w:sz="4" w:space="0" w:color="auto"/>
            </w:tcBorders>
          </w:tcPr>
          <w:p w14:paraId="7A0F79C6" w14:textId="01599100" w:rsidR="00833EC4" w:rsidRPr="00EC7965" w:rsidRDefault="00833EC4" w:rsidP="00833EC4">
            <w:pPr>
              <w:pStyle w:val="acctfourfigures"/>
              <w:tabs>
                <w:tab w:val="clear" w:pos="765"/>
              </w:tabs>
              <w:spacing w:line="240" w:lineRule="atLeast"/>
              <w:ind w:left="177" w:right="-80"/>
              <w:jc w:val="center"/>
              <w:rPr>
                <w:b/>
                <w:bCs/>
                <w:szCs w:val="22"/>
                <w:lang w:bidi="th-TH"/>
              </w:rPr>
            </w:pPr>
            <w:r w:rsidRPr="00833EC4">
              <w:rPr>
                <w:b/>
                <w:bCs/>
                <w:szCs w:val="22"/>
              </w:rPr>
              <w:t>-</w:t>
            </w:r>
          </w:p>
        </w:tc>
        <w:tc>
          <w:tcPr>
            <w:tcW w:w="182" w:type="dxa"/>
          </w:tcPr>
          <w:p w14:paraId="3EBFA8DA" w14:textId="77777777" w:rsidR="00833EC4" w:rsidRPr="00EC7965" w:rsidRDefault="00833EC4" w:rsidP="00833EC4">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59BD79DA" w14:textId="77777777" w:rsidR="00833EC4" w:rsidRPr="00833EC4" w:rsidRDefault="00833EC4" w:rsidP="00833EC4">
            <w:pPr>
              <w:pStyle w:val="acctfourfigures"/>
              <w:tabs>
                <w:tab w:val="clear" w:pos="765"/>
              </w:tabs>
              <w:spacing w:line="240" w:lineRule="atLeast"/>
              <w:ind w:left="177" w:right="-80"/>
              <w:jc w:val="center"/>
              <w:rPr>
                <w:b/>
                <w:bCs/>
                <w:szCs w:val="22"/>
              </w:rPr>
            </w:pPr>
            <w:r w:rsidRPr="00833EC4">
              <w:rPr>
                <w:b/>
                <w:bCs/>
                <w:szCs w:val="22"/>
              </w:rPr>
              <w:t>-</w:t>
            </w:r>
          </w:p>
        </w:tc>
      </w:tr>
      <w:tr w:rsidR="00833EC4" w:rsidRPr="00833CAD" w14:paraId="744F0349" w14:textId="77777777" w:rsidTr="00AD3632">
        <w:trPr>
          <w:cantSplit/>
        </w:trPr>
        <w:tc>
          <w:tcPr>
            <w:tcW w:w="3971" w:type="dxa"/>
          </w:tcPr>
          <w:p w14:paraId="049BB396" w14:textId="77777777" w:rsidR="00833EC4" w:rsidRPr="00833CAD" w:rsidRDefault="00833EC4" w:rsidP="00833EC4">
            <w:pPr>
              <w:spacing w:line="240" w:lineRule="atLeast"/>
              <w:ind w:left="10"/>
              <w:rPr>
                <w:b/>
                <w:bCs/>
                <w:i/>
                <w:iCs/>
                <w:szCs w:val="22"/>
              </w:rPr>
            </w:pPr>
          </w:p>
        </w:tc>
        <w:tc>
          <w:tcPr>
            <w:tcW w:w="1181" w:type="dxa"/>
          </w:tcPr>
          <w:p w14:paraId="64453A49"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79" w:type="dxa"/>
          </w:tcPr>
          <w:p w14:paraId="4ED9F695"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1AD599D5" w14:textId="77777777" w:rsidR="00833EC4" w:rsidRPr="00833CAD" w:rsidRDefault="00833EC4" w:rsidP="00833EC4">
            <w:pPr>
              <w:pStyle w:val="acctfourfigures"/>
              <w:tabs>
                <w:tab w:val="clear" w:pos="765"/>
                <w:tab w:val="decimal" w:pos="645"/>
              </w:tabs>
              <w:spacing w:line="240" w:lineRule="atLeast"/>
              <w:ind w:right="-80"/>
              <w:rPr>
                <w:szCs w:val="22"/>
              </w:rPr>
            </w:pPr>
          </w:p>
        </w:tc>
        <w:tc>
          <w:tcPr>
            <w:tcW w:w="180" w:type="dxa"/>
          </w:tcPr>
          <w:p w14:paraId="0F7B42D8"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06C0105E"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82" w:type="dxa"/>
          </w:tcPr>
          <w:p w14:paraId="1140ACF5"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2" w:type="dxa"/>
          </w:tcPr>
          <w:p w14:paraId="7937FF6D" w14:textId="77777777" w:rsidR="00833EC4" w:rsidRPr="00833CAD" w:rsidRDefault="00833EC4" w:rsidP="00833EC4">
            <w:pPr>
              <w:pStyle w:val="acctfourfigures"/>
              <w:tabs>
                <w:tab w:val="clear" w:pos="765"/>
                <w:tab w:val="decimal" w:pos="924"/>
              </w:tabs>
              <w:spacing w:line="240" w:lineRule="atLeast"/>
              <w:ind w:right="-64"/>
              <w:rPr>
                <w:szCs w:val="22"/>
              </w:rPr>
            </w:pPr>
          </w:p>
        </w:tc>
      </w:tr>
      <w:tr w:rsidR="00833EC4" w:rsidRPr="00833CAD" w14:paraId="4B9CADCB" w14:textId="77777777" w:rsidTr="00AD3632">
        <w:trPr>
          <w:cantSplit/>
        </w:trPr>
        <w:tc>
          <w:tcPr>
            <w:tcW w:w="3971" w:type="dxa"/>
          </w:tcPr>
          <w:p w14:paraId="163E101E" w14:textId="77777777" w:rsidR="00833EC4" w:rsidRPr="00833CAD" w:rsidRDefault="00833EC4" w:rsidP="00833EC4">
            <w:pPr>
              <w:spacing w:line="240" w:lineRule="atLeast"/>
              <w:ind w:left="10"/>
              <w:rPr>
                <w:i/>
                <w:iCs/>
                <w:color w:val="0000FF"/>
                <w:szCs w:val="22"/>
                <w:shd w:val="clear" w:color="auto" w:fill="CCCCCC"/>
              </w:rPr>
            </w:pPr>
            <w:r w:rsidRPr="00833CAD">
              <w:rPr>
                <w:b/>
                <w:bCs/>
                <w:i/>
                <w:iCs/>
                <w:szCs w:val="22"/>
              </w:rPr>
              <w:t>Dividend receivables</w:t>
            </w:r>
          </w:p>
        </w:tc>
        <w:tc>
          <w:tcPr>
            <w:tcW w:w="1181" w:type="dxa"/>
          </w:tcPr>
          <w:p w14:paraId="65FD0778" w14:textId="77777777" w:rsidR="00833EC4" w:rsidRPr="00833CAD" w:rsidRDefault="00833EC4" w:rsidP="00833EC4">
            <w:pPr>
              <w:pStyle w:val="acctfourfigures"/>
              <w:tabs>
                <w:tab w:val="clear" w:pos="765"/>
                <w:tab w:val="decimal" w:pos="737"/>
              </w:tabs>
              <w:spacing w:line="240" w:lineRule="atLeast"/>
              <w:ind w:right="11"/>
              <w:rPr>
                <w:szCs w:val="22"/>
              </w:rPr>
            </w:pPr>
          </w:p>
        </w:tc>
        <w:tc>
          <w:tcPr>
            <w:tcW w:w="179" w:type="dxa"/>
          </w:tcPr>
          <w:p w14:paraId="371465C1"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24906AD1" w14:textId="77777777" w:rsidR="00833EC4" w:rsidRPr="00833CAD" w:rsidRDefault="00833EC4" w:rsidP="00833EC4">
            <w:pPr>
              <w:pStyle w:val="acctfourfigures"/>
              <w:tabs>
                <w:tab w:val="clear" w:pos="765"/>
                <w:tab w:val="decimal" w:pos="645"/>
              </w:tabs>
              <w:spacing w:line="240" w:lineRule="atLeast"/>
              <w:ind w:right="-80"/>
              <w:rPr>
                <w:szCs w:val="22"/>
              </w:rPr>
            </w:pPr>
          </w:p>
        </w:tc>
        <w:tc>
          <w:tcPr>
            <w:tcW w:w="180" w:type="dxa"/>
          </w:tcPr>
          <w:p w14:paraId="535E9543"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0" w:type="dxa"/>
          </w:tcPr>
          <w:p w14:paraId="6E911429"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82" w:type="dxa"/>
          </w:tcPr>
          <w:p w14:paraId="4EBF6D84" w14:textId="77777777" w:rsidR="00833EC4" w:rsidRPr="00833CAD" w:rsidRDefault="00833EC4" w:rsidP="00833EC4">
            <w:pPr>
              <w:pStyle w:val="acctfourfigures"/>
              <w:tabs>
                <w:tab w:val="clear" w:pos="765"/>
                <w:tab w:val="decimal" w:pos="909"/>
              </w:tabs>
              <w:spacing w:line="240" w:lineRule="atLeast"/>
              <w:ind w:right="11"/>
              <w:rPr>
                <w:szCs w:val="22"/>
              </w:rPr>
            </w:pPr>
          </w:p>
        </w:tc>
        <w:tc>
          <w:tcPr>
            <w:tcW w:w="1172" w:type="dxa"/>
          </w:tcPr>
          <w:p w14:paraId="20D94E47" w14:textId="77777777" w:rsidR="00833EC4" w:rsidRPr="00833CAD" w:rsidRDefault="00833EC4" w:rsidP="00833EC4">
            <w:pPr>
              <w:pStyle w:val="acctfourfigures"/>
              <w:tabs>
                <w:tab w:val="clear" w:pos="765"/>
                <w:tab w:val="decimal" w:pos="924"/>
              </w:tabs>
              <w:spacing w:line="240" w:lineRule="atLeast"/>
              <w:ind w:right="-64"/>
              <w:rPr>
                <w:szCs w:val="22"/>
              </w:rPr>
            </w:pPr>
          </w:p>
        </w:tc>
      </w:tr>
      <w:tr w:rsidR="008D3AA1" w:rsidRPr="00833CAD" w14:paraId="511BC4FA" w14:textId="77777777" w:rsidTr="00AD3632">
        <w:trPr>
          <w:cantSplit/>
        </w:trPr>
        <w:tc>
          <w:tcPr>
            <w:tcW w:w="3971" w:type="dxa"/>
          </w:tcPr>
          <w:p w14:paraId="54C420D5" w14:textId="77777777" w:rsidR="008D3AA1" w:rsidRPr="00833CAD" w:rsidRDefault="008D3AA1" w:rsidP="008D3AA1">
            <w:pPr>
              <w:spacing w:line="240" w:lineRule="atLeast"/>
              <w:ind w:left="10"/>
              <w:rPr>
                <w:b/>
                <w:bCs/>
                <w:i/>
                <w:iCs/>
                <w:szCs w:val="22"/>
              </w:rPr>
            </w:pPr>
            <w:r w:rsidRPr="00833CAD">
              <w:rPr>
                <w:szCs w:val="22"/>
              </w:rPr>
              <w:t>Subsidiaries</w:t>
            </w:r>
          </w:p>
        </w:tc>
        <w:tc>
          <w:tcPr>
            <w:tcW w:w="1181" w:type="dxa"/>
          </w:tcPr>
          <w:p w14:paraId="032C6E4A" w14:textId="0B6DECE5" w:rsidR="008D3AA1" w:rsidRPr="00833CAD" w:rsidRDefault="008D3AA1" w:rsidP="008D3AA1">
            <w:pPr>
              <w:pStyle w:val="acctfourfigures"/>
              <w:tabs>
                <w:tab w:val="clear" w:pos="765"/>
                <w:tab w:val="decimal" w:pos="720"/>
              </w:tabs>
              <w:spacing w:line="240" w:lineRule="atLeast"/>
              <w:ind w:left="-63" w:right="-160"/>
              <w:rPr>
                <w:szCs w:val="22"/>
                <w:lang w:bidi="th-TH"/>
              </w:rPr>
            </w:pPr>
            <w:r>
              <w:rPr>
                <w:szCs w:val="22"/>
              </w:rPr>
              <w:t xml:space="preserve">           -</w:t>
            </w:r>
          </w:p>
        </w:tc>
        <w:tc>
          <w:tcPr>
            <w:tcW w:w="179" w:type="dxa"/>
          </w:tcPr>
          <w:p w14:paraId="5A8FB75E" w14:textId="77777777" w:rsidR="008D3AA1" w:rsidRPr="00833CAD" w:rsidRDefault="008D3AA1" w:rsidP="008D3AA1">
            <w:pPr>
              <w:pStyle w:val="acctfourfigures"/>
              <w:tabs>
                <w:tab w:val="clear" w:pos="765"/>
                <w:tab w:val="decimal" w:pos="909"/>
              </w:tabs>
              <w:spacing w:line="240" w:lineRule="atLeast"/>
              <w:ind w:right="11"/>
              <w:rPr>
                <w:szCs w:val="22"/>
              </w:rPr>
            </w:pPr>
          </w:p>
        </w:tc>
        <w:tc>
          <w:tcPr>
            <w:tcW w:w="1170" w:type="dxa"/>
          </w:tcPr>
          <w:p w14:paraId="567A6A9D" w14:textId="390F8B94" w:rsidR="008D3AA1" w:rsidRPr="00833CAD" w:rsidRDefault="008D3AA1" w:rsidP="008D3AA1">
            <w:pPr>
              <w:pStyle w:val="acctfourfigures"/>
              <w:tabs>
                <w:tab w:val="clear" w:pos="765"/>
                <w:tab w:val="left" w:pos="595"/>
                <w:tab w:val="decimal" w:pos="708"/>
              </w:tabs>
              <w:spacing w:line="240" w:lineRule="atLeast"/>
              <w:ind w:right="-160"/>
              <w:rPr>
                <w:szCs w:val="22"/>
              </w:rPr>
            </w:pPr>
            <w:r>
              <w:rPr>
                <w:szCs w:val="22"/>
                <w:lang w:bidi="th-TH"/>
              </w:rPr>
              <w:t xml:space="preserve">           -</w:t>
            </w:r>
          </w:p>
        </w:tc>
        <w:tc>
          <w:tcPr>
            <w:tcW w:w="180" w:type="dxa"/>
          </w:tcPr>
          <w:p w14:paraId="3158F53C"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0" w:type="dxa"/>
          </w:tcPr>
          <w:p w14:paraId="3CC4BD5D" w14:textId="051513F3" w:rsidR="008D3AA1" w:rsidRPr="00833CAD" w:rsidRDefault="008D3AA1" w:rsidP="008D3AA1">
            <w:pPr>
              <w:pStyle w:val="acctfourfigures"/>
              <w:tabs>
                <w:tab w:val="clear" w:pos="765"/>
                <w:tab w:val="left" w:pos="595"/>
                <w:tab w:val="decimal" w:pos="708"/>
              </w:tabs>
              <w:spacing w:line="240" w:lineRule="atLeast"/>
              <w:ind w:right="-160"/>
              <w:rPr>
                <w:szCs w:val="22"/>
              </w:rPr>
            </w:pPr>
            <w:r>
              <w:rPr>
                <w:szCs w:val="22"/>
              </w:rPr>
              <w:t xml:space="preserve">           -</w:t>
            </w:r>
          </w:p>
        </w:tc>
        <w:tc>
          <w:tcPr>
            <w:tcW w:w="182" w:type="dxa"/>
          </w:tcPr>
          <w:p w14:paraId="62A165F6" w14:textId="77777777" w:rsidR="008D3AA1" w:rsidRPr="008D3AA1" w:rsidRDefault="008D3AA1" w:rsidP="008D3AA1">
            <w:pPr>
              <w:pStyle w:val="acctfourfigures"/>
              <w:tabs>
                <w:tab w:val="clear" w:pos="765"/>
                <w:tab w:val="left" w:pos="595"/>
                <w:tab w:val="decimal" w:pos="708"/>
                <w:tab w:val="decimal" w:pos="909"/>
              </w:tabs>
              <w:spacing w:line="240" w:lineRule="atLeast"/>
              <w:ind w:right="-160"/>
              <w:rPr>
                <w:szCs w:val="22"/>
              </w:rPr>
            </w:pPr>
          </w:p>
        </w:tc>
        <w:tc>
          <w:tcPr>
            <w:tcW w:w="1172" w:type="dxa"/>
          </w:tcPr>
          <w:p w14:paraId="64D16BA7" w14:textId="6D17D6C1" w:rsidR="008D3AA1" w:rsidRPr="00833CAD" w:rsidRDefault="008D3AA1" w:rsidP="007F30F0">
            <w:pPr>
              <w:pStyle w:val="acctfourfigures"/>
              <w:tabs>
                <w:tab w:val="clear" w:pos="765"/>
                <w:tab w:val="decimal" w:pos="918"/>
              </w:tabs>
              <w:spacing w:line="240" w:lineRule="atLeast"/>
              <w:ind w:right="-80"/>
              <w:rPr>
                <w:szCs w:val="22"/>
              </w:rPr>
            </w:pPr>
            <w:r>
              <w:rPr>
                <w:rFonts w:cstheme="minorBidi"/>
                <w:szCs w:val="22"/>
                <w:lang w:val="en-US" w:bidi="th-TH"/>
              </w:rPr>
              <w:t>3</w:t>
            </w:r>
            <w:r w:rsidRPr="00833CAD">
              <w:rPr>
                <w:szCs w:val="22"/>
                <w:cs/>
                <w:lang w:bidi="th-TH"/>
              </w:rPr>
              <w:t>00</w:t>
            </w:r>
            <w:r w:rsidRPr="00833CAD">
              <w:rPr>
                <w:szCs w:val="22"/>
              </w:rPr>
              <w:t>,</w:t>
            </w:r>
            <w:r w:rsidRPr="00833CAD">
              <w:rPr>
                <w:szCs w:val="22"/>
                <w:cs/>
                <w:lang w:bidi="th-TH"/>
              </w:rPr>
              <w:t>000</w:t>
            </w:r>
          </w:p>
        </w:tc>
      </w:tr>
      <w:tr w:rsidR="008D3AA1" w:rsidRPr="00833CAD" w14:paraId="4A2355DB" w14:textId="77777777" w:rsidTr="00AD3632">
        <w:trPr>
          <w:cantSplit/>
        </w:trPr>
        <w:tc>
          <w:tcPr>
            <w:tcW w:w="3971" w:type="dxa"/>
          </w:tcPr>
          <w:p w14:paraId="31608675" w14:textId="77777777" w:rsidR="008D3AA1" w:rsidRPr="00833CAD" w:rsidRDefault="008D3AA1" w:rsidP="008D3AA1">
            <w:pPr>
              <w:spacing w:line="240" w:lineRule="atLeast"/>
              <w:ind w:left="10"/>
              <w:rPr>
                <w:i/>
                <w:iCs/>
                <w:color w:val="0000FF"/>
                <w:szCs w:val="22"/>
                <w:shd w:val="clear" w:color="auto" w:fill="CCCCCC"/>
              </w:rPr>
            </w:pPr>
            <w:r w:rsidRPr="00833CAD">
              <w:rPr>
                <w:b/>
                <w:bCs/>
                <w:szCs w:val="22"/>
              </w:rPr>
              <w:t>Total</w:t>
            </w:r>
          </w:p>
        </w:tc>
        <w:tc>
          <w:tcPr>
            <w:tcW w:w="1181" w:type="dxa"/>
            <w:tcBorders>
              <w:top w:val="single" w:sz="4" w:space="0" w:color="auto"/>
              <w:bottom w:val="double" w:sz="4" w:space="0" w:color="auto"/>
            </w:tcBorders>
          </w:tcPr>
          <w:p w14:paraId="5F1315F6" w14:textId="1325B4AF" w:rsidR="008D3AA1" w:rsidRPr="00590E2B" w:rsidRDefault="008D3AA1" w:rsidP="008D3AA1">
            <w:pPr>
              <w:pStyle w:val="acctfourfigures"/>
              <w:tabs>
                <w:tab w:val="clear" w:pos="765"/>
                <w:tab w:val="left" w:pos="595"/>
                <w:tab w:val="decimal" w:pos="708"/>
              </w:tabs>
              <w:spacing w:line="240" w:lineRule="atLeast"/>
              <w:ind w:right="-160"/>
              <w:rPr>
                <w:b/>
                <w:bCs/>
                <w:szCs w:val="22"/>
                <w:lang w:bidi="th-TH"/>
              </w:rPr>
            </w:pPr>
            <w:r w:rsidRPr="00590E2B">
              <w:rPr>
                <w:b/>
                <w:bCs/>
                <w:szCs w:val="22"/>
                <w:lang w:bidi="th-TH"/>
              </w:rPr>
              <w:t xml:space="preserve">            -</w:t>
            </w:r>
          </w:p>
        </w:tc>
        <w:tc>
          <w:tcPr>
            <w:tcW w:w="179" w:type="dxa"/>
          </w:tcPr>
          <w:p w14:paraId="7A3E67F0" w14:textId="77777777" w:rsidR="008D3AA1" w:rsidRPr="00590E2B" w:rsidRDefault="008D3AA1" w:rsidP="008D3AA1">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47265FC4" w14:textId="1B7B7D12" w:rsidR="008D3AA1" w:rsidRPr="00590E2B" w:rsidRDefault="008D3AA1" w:rsidP="008D3AA1">
            <w:pPr>
              <w:pStyle w:val="acctfourfigures"/>
              <w:tabs>
                <w:tab w:val="clear" w:pos="765"/>
                <w:tab w:val="left" w:pos="708"/>
              </w:tabs>
              <w:spacing w:line="240" w:lineRule="atLeast"/>
              <w:ind w:left="-63" w:right="-160"/>
              <w:rPr>
                <w:b/>
                <w:bCs/>
                <w:szCs w:val="22"/>
              </w:rPr>
            </w:pPr>
            <w:r w:rsidRPr="00590E2B">
              <w:rPr>
                <w:b/>
                <w:bCs/>
                <w:szCs w:val="22"/>
                <w:lang w:bidi="th-TH"/>
              </w:rPr>
              <w:t xml:space="preserve">            -</w:t>
            </w:r>
          </w:p>
        </w:tc>
        <w:tc>
          <w:tcPr>
            <w:tcW w:w="180" w:type="dxa"/>
          </w:tcPr>
          <w:p w14:paraId="2634CC87" w14:textId="77777777" w:rsidR="008D3AA1" w:rsidRPr="00590E2B" w:rsidRDefault="008D3AA1" w:rsidP="008D3AA1">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52972737" w14:textId="2387A69B" w:rsidR="008D3AA1" w:rsidRPr="00590E2B" w:rsidRDefault="008D3AA1" w:rsidP="008D3AA1">
            <w:pPr>
              <w:pStyle w:val="acctfourfigures"/>
              <w:tabs>
                <w:tab w:val="clear" w:pos="765"/>
                <w:tab w:val="left" w:pos="595"/>
                <w:tab w:val="decimal" w:pos="621"/>
              </w:tabs>
              <w:spacing w:line="240" w:lineRule="atLeast"/>
              <w:ind w:right="-160"/>
              <w:rPr>
                <w:b/>
                <w:bCs/>
                <w:szCs w:val="22"/>
              </w:rPr>
            </w:pPr>
            <w:r w:rsidRPr="00590E2B">
              <w:rPr>
                <w:b/>
                <w:bCs/>
                <w:szCs w:val="22"/>
              </w:rPr>
              <w:t xml:space="preserve">           -</w:t>
            </w:r>
          </w:p>
        </w:tc>
        <w:tc>
          <w:tcPr>
            <w:tcW w:w="182" w:type="dxa"/>
          </w:tcPr>
          <w:p w14:paraId="0BC85076"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2" w:type="dxa"/>
            <w:tcBorders>
              <w:top w:val="single" w:sz="4" w:space="0" w:color="auto"/>
              <w:bottom w:val="double" w:sz="4" w:space="0" w:color="auto"/>
            </w:tcBorders>
          </w:tcPr>
          <w:p w14:paraId="1EC36C6D" w14:textId="19BDDD75" w:rsidR="008D3AA1" w:rsidRPr="00833CAD" w:rsidRDefault="008D3AA1" w:rsidP="007F30F0">
            <w:pPr>
              <w:pStyle w:val="acctfourfigures"/>
              <w:tabs>
                <w:tab w:val="clear" w:pos="765"/>
                <w:tab w:val="decimal" w:pos="918"/>
              </w:tabs>
              <w:spacing w:line="240" w:lineRule="atLeast"/>
              <w:ind w:right="-80"/>
              <w:rPr>
                <w:b/>
                <w:bCs/>
                <w:szCs w:val="22"/>
              </w:rPr>
            </w:pPr>
            <w:r>
              <w:rPr>
                <w:b/>
                <w:bCs/>
                <w:szCs w:val="22"/>
              </w:rPr>
              <w:t>3</w:t>
            </w:r>
            <w:r w:rsidRPr="00833CAD">
              <w:rPr>
                <w:b/>
                <w:bCs/>
                <w:szCs w:val="22"/>
              </w:rPr>
              <w:t>00,000</w:t>
            </w:r>
          </w:p>
        </w:tc>
      </w:tr>
      <w:tr w:rsidR="008D3AA1" w:rsidRPr="00833CAD" w14:paraId="33BE4172" w14:textId="77777777" w:rsidTr="00AD3632">
        <w:trPr>
          <w:cantSplit/>
        </w:trPr>
        <w:tc>
          <w:tcPr>
            <w:tcW w:w="3971" w:type="dxa"/>
          </w:tcPr>
          <w:p w14:paraId="48A19E9B" w14:textId="77777777" w:rsidR="008D3AA1" w:rsidRPr="00833CAD" w:rsidRDefault="008D3AA1" w:rsidP="008D3AA1">
            <w:pPr>
              <w:spacing w:line="240" w:lineRule="atLeast"/>
              <w:ind w:left="10"/>
              <w:rPr>
                <w:b/>
                <w:bCs/>
                <w:szCs w:val="22"/>
              </w:rPr>
            </w:pPr>
          </w:p>
        </w:tc>
        <w:tc>
          <w:tcPr>
            <w:tcW w:w="1181" w:type="dxa"/>
            <w:tcBorders>
              <w:top w:val="double" w:sz="4" w:space="0" w:color="auto"/>
            </w:tcBorders>
          </w:tcPr>
          <w:p w14:paraId="7B4E774C" w14:textId="77777777" w:rsidR="008D3AA1" w:rsidRPr="00833CAD" w:rsidRDefault="008D3AA1" w:rsidP="008D3AA1">
            <w:pPr>
              <w:pStyle w:val="acctfourfigures"/>
              <w:tabs>
                <w:tab w:val="clear" w:pos="765"/>
                <w:tab w:val="decimal" w:pos="737"/>
              </w:tabs>
              <w:spacing w:line="240" w:lineRule="atLeast"/>
              <w:ind w:left="-63" w:right="-160"/>
              <w:rPr>
                <w:b/>
                <w:bCs/>
                <w:szCs w:val="22"/>
              </w:rPr>
            </w:pPr>
          </w:p>
        </w:tc>
        <w:tc>
          <w:tcPr>
            <w:tcW w:w="179" w:type="dxa"/>
          </w:tcPr>
          <w:p w14:paraId="0C439A65"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1886CADE" w14:textId="77777777" w:rsidR="008D3AA1" w:rsidRPr="00833CAD" w:rsidRDefault="008D3AA1" w:rsidP="008D3AA1">
            <w:pPr>
              <w:pStyle w:val="acctfourfigures"/>
              <w:tabs>
                <w:tab w:val="clear" w:pos="765"/>
                <w:tab w:val="decimal" w:pos="736"/>
              </w:tabs>
              <w:spacing w:line="240" w:lineRule="atLeast"/>
              <w:ind w:left="-63" w:right="-160"/>
              <w:rPr>
                <w:b/>
                <w:bCs/>
                <w:szCs w:val="22"/>
              </w:rPr>
            </w:pPr>
          </w:p>
        </w:tc>
        <w:tc>
          <w:tcPr>
            <w:tcW w:w="180" w:type="dxa"/>
          </w:tcPr>
          <w:p w14:paraId="062166A4"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4A6B59B3" w14:textId="77777777" w:rsidR="008D3AA1" w:rsidRPr="00833CAD" w:rsidRDefault="008D3AA1" w:rsidP="008D3AA1">
            <w:pPr>
              <w:pStyle w:val="acctfourfigures"/>
              <w:tabs>
                <w:tab w:val="clear" w:pos="765"/>
                <w:tab w:val="decimal" w:pos="924"/>
              </w:tabs>
              <w:spacing w:line="240" w:lineRule="atLeast"/>
              <w:ind w:right="-64"/>
              <w:rPr>
                <w:b/>
                <w:bCs/>
                <w:szCs w:val="22"/>
              </w:rPr>
            </w:pPr>
          </w:p>
        </w:tc>
        <w:tc>
          <w:tcPr>
            <w:tcW w:w="182" w:type="dxa"/>
          </w:tcPr>
          <w:p w14:paraId="135D03BE"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2" w:type="dxa"/>
            <w:tcBorders>
              <w:top w:val="double" w:sz="4" w:space="0" w:color="auto"/>
            </w:tcBorders>
          </w:tcPr>
          <w:p w14:paraId="72655016" w14:textId="77777777" w:rsidR="008D3AA1" w:rsidRPr="00833CAD" w:rsidRDefault="008D3AA1" w:rsidP="008D3AA1">
            <w:pPr>
              <w:pStyle w:val="acctfourfigures"/>
              <w:tabs>
                <w:tab w:val="clear" w:pos="765"/>
                <w:tab w:val="decimal" w:pos="924"/>
              </w:tabs>
              <w:spacing w:line="240" w:lineRule="atLeast"/>
              <w:ind w:right="-64"/>
              <w:rPr>
                <w:b/>
                <w:bCs/>
                <w:szCs w:val="22"/>
              </w:rPr>
            </w:pPr>
          </w:p>
        </w:tc>
      </w:tr>
      <w:tr w:rsidR="008D3AA1" w:rsidRPr="00833CAD" w14:paraId="6BC4F098" w14:textId="77777777" w:rsidTr="00AD3632">
        <w:trPr>
          <w:cantSplit/>
        </w:trPr>
        <w:tc>
          <w:tcPr>
            <w:tcW w:w="3971" w:type="dxa"/>
          </w:tcPr>
          <w:p w14:paraId="6B08CFD4" w14:textId="77777777" w:rsidR="008D3AA1" w:rsidRDefault="008D3AA1" w:rsidP="008D3AA1">
            <w:pPr>
              <w:spacing w:line="240" w:lineRule="atLeast"/>
              <w:ind w:left="10"/>
              <w:rPr>
                <w:b/>
                <w:bCs/>
                <w:szCs w:val="22"/>
              </w:rPr>
            </w:pPr>
          </w:p>
          <w:p w14:paraId="17BF5746" w14:textId="77777777" w:rsidR="00590E2B" w:rsidRDefault="00590E2B" w:rsidP="008D3AA1">
            <w:pPr>
              <w:spacing w:line="240" w:lineRule="atLeast"/>
              <w:ind w:left="10"/>
              <w:rPr>
                <w:b/>
                <w:bCs/>
                <w:szCs w:val="22"/>
              </w:rPr>
            </w:pPr>
          </w:p>
          <w:p w14:paraId="499D5468" w14:textId="77777777" w:rsidR="00590E2B" w:rsidRPr="00833CAD" w:rsidRDefault="00590E2B" w:rsidP="008D3AA1">
            <w:pPr>
              <w:spacing w:line="240" w:lineRule="atLeast"/>
              <w:ind w:left="10"/>
              <w:rPr>
                <w:b/>
                <w:bCs/>
                <w:szCs w:val="22"/>
              </w:rPr>
            </w:pPr>
          </w:p>
        </w:tc>
        <w:tc>
          <w:tcPr>
            <w:tcW w:w="1181" w:type="dxa"/>
          </w:tcPr>
          <w:p w14:paraId="33BBE5D6" w14:textId="77777777" w:rsidR="008D3AA1" w:rsidRPr="00833CAD" w:rsidRDefault="008D3AA1" w:rsidP="008D3AA1">
            <w:pPr>
              <w:pStyle w:val="acctfourfigures"/>
              <w:tabs>
                <w:tab w:val="clear" w:pos="765"/>
                <w:tab w:val="decimal" w:pos="737"/>
              </w:tabs>
              <w:spacing w:line="240" w:lineRule="atLeast"/>
              <w:ind w:left="-63" w:right="-160"/>
              <w:rPr>
                <w:b/>
                <w:bCs/>
                <w:szCs w:val="22"/>
              </w:rPr>
            </w:pPr>
          </w:p>
        </w:tc>
        <w:tc>
          <w:tcPr>
            <w:tcW w:w="179" w:type="dxa"/>
          </w:tcPr>
          <w:p w14:paraId="4A6D043B"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0" w:type="dxa"/>
          </w:tcPr>
          <w:p w14:paraId="53481BD5" w14:textId="77777777" w:rsidR="008D3AA1" w:rsidRPr="00833CAD" w:rsidRDefault="008D3AA1" w:rsidP="008D3AA1">
            <w:pPr>
              <w:pStyle w:val="acctfourfigures"/>
              <w:tabs>
                <w:tab w:val="clear" w:pos="765"/>
                <w:tab w:val="decimal" w:pos="736"/>
              </w:tabs>
              <w:spacing w:line="240" w:lineRule="atLeast"/>
              <w:ind w:left="-63" w:right="-160"/>
              <w:rPr>
                <w:b/>
                <w:bCs/>
                <w:szCs w:val="22"/>
              </w:rPr>
            </w:pPr>
          </w:p>
        </w:tc>
        <w:tc>
          <w:tcPr>
            <w:tcW w:w="180" w:type="dxa"/>
          </w:tcPr>
          <w:p w14:paraId="10609066"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0" w:type="dxa"/>
          </w:tcPr>
          <w:p w14:paraId="6390609C" w14:textId="77777777" w:rsidR="008D3AA1" w:rsidRPr="00833CAD" w:rsidRDefault="008D3AA1" w:rsidP="008D3AA1">
            <w:pPr>
              <w:pStyle w:val="acctfourfigures"/>
              <w:tabs>
                <w:tab w:val="clear" w:pos="765"/>
                <w:tab w:val="decimal" w:pos="924"/>
              </w:tabs>
              <w:spacing w:line="240" w:lineRule="atLeast"/>
              <w:ind w:right="-64"/>
              <w:rPr>
                <w:b/>
                <w:bCs/>
                <w:szCs w:val="22"/>
              </w:rPr>
            </w:pPr>
          </w:p>
        </w:tc>
        <w:tc>
          <w:tcPr>
            <w:tcW w:w="182" w:type="dxa"/>
          </w:tcPr>
          <w:p w14:paraId="34D72C6B"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2" w:type="dxa"/>
          </w:tcPr>
          <w:p w14:paraId="3DCFE65A" w14:textId="77777777" w:rsidR="008D3AA1" w:rsidRPr="00833CAD" w:rsidRDefault="008D3AA1" w:rsidP="008D3AA1">
            <w:pPr>
              <w:pStyle w:val="acctfourfigures"/>
              <w:tabs>
                <w:tab w:val="clear" w:pos="765"/>
                <w:tab w:val="decimal" w:pos="924"/>
              </w:tabs>
              <w:spacing w:line="240" w:lineRule="atLeast"/>
              <w:ind w:right="-64"/>
              <w:rPr>
                <w:b/>
                <w:bCs/>
                <w:szCs w:val="22"/>
              </w:rPr>
            </w:pPr>
          </w:p>
        </w:tc>
      </w:tr>
      <w:tr w:rsidR="008D3AA1" w:rsidRPr="00833CAD" w14:paraId="07D33196" w14:textId="77777777" w:rsidTr="00AD3632">
        <w:trPr>
          <w:cantSplit/>
        </w:trPr>
        <w:tc>
          <w:tcPr>
            <w:tcW w:w="3971" w:type="dxa"/>
          </w:tcPr>
          <w:p w14:paraId="24E18A28" w14:textId="77777777" w:rsidR="008D3AA1" w:rsidRPr="00833CAD" w:rsidRDefault="008D3AA1" w:rsidP="008D3AA1">
            <w:pPr>
              <w:spacing w:line="240" w:lineRule="atLeast"/>
              <w:ind w:left="10"/>
              <w:rPr>
                <w:b/>
                <w:bCs/>
                <w:i/>
                <w:iCs/>
                <w:szCs w:val="22"/>
              </w:rPr>
            </w:pPr>
            <w:r w:rsidRPr="00833CAD">
              <w:rPr>
                <w:b/>
                <w:bCs/>
                <w:i/>
                <w:iCs/>
                <w:szCs w:val="22"/>
              </w:rPr>
              <w:t>Other non-current financial assets</w:t>
            </w:r>
          </w:p>
          <w:p w14:paraId="7B7DEEE7" w14:textId="77777777" w:rsidR="008D3AA1" w:rsidRPr="00833CAD" w:rsidRDefault="008D3AA1" w:rsidP="008D3AA1">
            <w:pPr>
              <w:spacing w:line="240" w:lineRule="atLeast"/>
              <w:ind w:left="10"/>
              <w:rPr>
                <w:b/>
                <w:bCs/>
                <w:szCs w:val="22"/>
              </w:rPr>
            </w:pPr>
            <w:r w:rsidRPr="00833CAD">
              <w:rPr>
                <w:b/>
                <w:bCs/>
                <w:i/>
                <w:iCs/>
                <w:szCs w:val="22"/>
              </w:rPr>
              <w:t xml:space="preserve">   (Rental deposit)</w:t>
            </w:r>
          </w:p>
        </w:tc>
        <w:tc>
          <w:tcPr>
            <w:tcW w:w="1181" w:type="dxa"/>
          </w:tcPr>
          <w:p w14:paraId="294313F9" w14:textId="77777777" w:rsidR="008D3AA1" w:rsidRPr="00833CAD" w:rsidRDefault="008D3AA1" w:rsidP="008D3AA1">
            <w:pPr>
              <w:pStyle w:val="acctfourfigures"/>
              <w:tabs>
                <w:tab w:val="clear" w:pos="765"/>
                <w:tab w:val="decimal" w:pos="737"/>
              </w:tabs>
              <w:spacing w:line="240" w:lineRule="atLeast"/>
              <w:ind w:left="-63" w:right="-160"/>
              <w:rPr>
                <w:b/>
                <w:bCs/>
                <w:szCs w:val="22"/>
              </w:rPr>
            </w:pPr>
          </w:p>
        </w:tc>
        <w:tc>
          <w:tcPr>
            <w:tcW w:w="179" w:type="dxa"/>
          </w:tcPr>
          <w:p w14:paraId="0D61FB45"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0" w:type="dxa"/>
          </w:tcPr>
          <w:p w14:paraId="02F1484F" w14:textId="77777777" w:rsidR="008D3AA1" w:rsidRPr="00833CAD" w:rsidRDefault="008D3AA1" w:rsidP="008D3AA1">
            <w:pPr>
              <w:pStyle w:val="acctfourfigures"/>
              <w:tabs>
                <w:tab w:val="clear" w:pos="765"/>
                <w:tab w:val="decimal" w:pos="736"/>
              </w:tabs>
              <w:spacing w:line="240" w:lineRule="atLeast"/>
              <w:ind w:left="-63" w:right="-160"/>
              <w:rPr>
                <w:b/>
                <w:bCs/>
                <w:szCs w:val="22"/>
              </w:rPr>
            </w:pPr>
          </w:p>
        </w:tc>
        <w:tc>
          <w:tcPr>
            <w:tcW w:w="180" w:type="dxa"/>
          </w:tcPr>
          <w:p w14:paraId="7D6FA1B0"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0" w:type="dxa"/>
          </w:tcPr>
          <w:p w14:paraId="3E9AD679" w14:textId="77777777" w:rsidR="008D3AA1" w:rsidRPr="00833CAD" w:rsidRDefault="008D3AA1" w:rsidP="008D3AA1">
            <w:pPr>
              <w:pStyle w:val="acctfourfigures"/>
              <w:tabs>
                <w:tab w:val="clear" w:pos="765"/>
                <w:tab w:val="decimal" w:pos="909"/>
              </w:tabs>
              <w:spacing w:line="240" w:lineRule="atLeast"/>
              <w:ind w:right="-64"/>
              <w:rPr>
                <w:b/>
                <w:bCs/>
                <w:szCs w:val="22"/>
              </w:rPr>
            </w:pPr>
          </w:p>
        </w:tc>
        <w:tc>
          <w:tcPr>
            <w:tcW w:w="182" w:type="dxa"/>
          </w:tcPr>
          <w:p w14:paraId="5522C256" w14:textId="77777777" w:rsidR="008D3AA1" w:rsidRPr="00833CAD" w:rsidRDefault="008D3AA1" w:rsidP="008D3AA1">
            <w:pPr>
              <w:pStyle w:val="acctfourfigures"/>
              <w:tabs>
                <w:tab w:val="clear" w:pos="765"/>
                <w:tab w:val="decimal" w:pos="909"/>
              </w:tabs>
              <w:spacing w:line="240" w:lineRule="atLeast"/>
              <w:ind w:right="11"/>
              <w:rPr>
                <w:b/>
                <w:bCs/>
                <w:szCs w:val="22"/>
              </w:rPr>
            </w:pPr>
          </w:p>
        </w:tc>
        <w:tc>
          <w:tcPr>
            <w:tcW w:w="1172" w:type="dxa"/>
          </w:tcPr>
          <w:p w14:paraId="31864A0A" w14:textId="77777777" w:rsidR="008D3AA1" w:rsidRPr="00833CAD" w:rsidRDefault="008D3AA1" w:rsidP="008D3AA1">
            <w:pPr>
              <w:pStyle w:val="acctfourfigures"/>
              <w:tabs>
                <w:tab w:val="clear" w:pos="765"/>
                <w:tab w:val="decimal" w:pos="924"/>
              </w:tabs>
              <w:spacing w:line="240" w:lineRule="atLeast"/>
              <w:ind w:right="-64"/>
              <w:rPr>
                <w:b/>
                <w:bCs/>
                <w:szCs w:val="22"/>
              </w:rPr>
            </w:pPr>
          </w:p>
        </w:tc>
      </w:tr>
      <w:tr w:rsidR="00590E2B" w:rsidRPr="00833CAD" w14:paraId="42734F10" w14:textId="77777777" w:rsidTr="00AD3632">
        <w:trPr>
          <w:cantSplit/>
        </w:trPr>
        <w:tc>
          <w:tcPr>
            <w:tcW w:w="3971" w:type="dxa"/>
          </w:tcPr>
          <w:p w14:paraId="4C21F3B3" w14:textId="4213F152" w:rsidR="00590E2B" w:rsidRPr="00833CAD" w:rsidRDefault="004F1A4A" w:rsidP="00590E2B">
            <w:pPr>
              <w:spacing w:line="240" w:lineRule="atLeast"/>
              <w:ind w:left="10"/>
              <w:rPr>
                <w:szCs w:val="22"/>
              </w:rPr>
            </w:pPr>
            <w:r w:rsidRPr="004F1A4A">
              <w:rPr>
                <w:szCs w:val="22"/>
              </w:rPr>
              <w:t>Ultimate parent company</w:t>
            </w:r>
          </w:p>
        </w:tc>
        <w:tc>
          <w:tcPr>
            <w:tcW w:w="1181" w:type="dxa"/>
          </w:tcPr>
          <w:p w14:paraId="4D8EFA4F" w14:textId="38B85618" w:rsidR="00590E2B" w:rsidRPr="00833CAD" w:rsidRDefault="00590E2B" w:rsidP="00590E2B">
            <w:pPr>
              <w:pStyle w:val="acctfourfigures"/>
              <w:tabs>
                <w:tab w:val="clear" w:pos="765"/>
                <w:tab w:val="decimal" w:pos="914"/>
              </w:tabs>
              <w:spacing w:line="240" w:lineRule="atLeast"/>
              <w:ind w:right="11"/>
              <w:rPr>
                <w:szCs w:val="22"/>
              </w:rPr>
            </w:pPr>
            <w:r w:rsidRPr="009114E2">
              <w:rPr>
                <w:szCs w:val="22"/>
              </w:rPr>
              <w:t>19,565</w:t>
            </w:r>
          </w:p>
        </w:tc>
        <w:tc>
          <w:tcPr>
            <w:tcW w:w="179" w:type="dxa"/>
          </w:tcPr>
          <w:p w14:paraId="01259234" w14:textId="77777777" w:rsidR="00590E2B" w:rsidRPr="00833CAD" w:rsidRDefault="00590E2B" w:rsidP="00590E2B">
            <w:pPr>
              <w:pStyle w:val="acctfourfigures"/>
              <w:tabs>
                <w:tab w:val="clear" w:pos="765"/>
                <w:tab w:val="decimal" w:pos="909"/>
              </w:tabs>
              <w:spacing w:line="240" w:lineRule="atLeast"/>
              <w:ind w:right="11"/>
              <w:rPr>
                <w:szCs w:val="22"/>
              </w:rPr>
            </w:pPr>
          </w:p>
        </w:tc>
        <w:tc>
          <w:tcPr>
            <w:tcW w:w="1170" w:type="dxa"/>
          </w:tcPr>
          <w:p w14:paraId="19667EC7" w14:textId="6491B539" w:rsidR="00590E2B" w:rsidRPr="00833CAD" w:rsidRDefault="00590E2B" w:rsidP="00590E2B">
            <w:pPr>
              <w:pStyle w:val="acctfourfigures"/>
              <w:tabs>
                <w:tab w:val="clear" w:pos="765"/>
                <w:tab w:val="decimal" w:pos="914"/>
              </w:tabs>
              <w:spacing w:line="240" w:lineRule="atLeast"/>
              <w:ind w:right="-80"/>
              <w:rPr>
                <w:szCs w:val="22"/>
                <w:lang w:val="en-US"/>
              </w:rPr>
            </w:pPr>
            <w:r w:rsidRPr="009114E2">
              <w:rPr>
                <w:szCs w:val="22"/>
              </w:rPr>
              <w:t>19,565</w:t>
            </w:r>
          </w:p>
        </w:tc>
        <w:tc>
          <w:tcPr>
            <w:tcW w:w="180" w:type="dxa"/>
          </w:tcPr>
          <w:p w14:paraId="0C1A6061" w14:textId="77777777" w:rsidR="00590E2B" w:rsidRPr="00833CAD" w:rsidRDefault="00590E2B" w:rsidP="00590E2B">
            <w:pPr>
              <w:pStyle w:val="acctfourfigures"/>
              <w:tabs>
                <w:tab w:val="clear" w:pos="765"/>
                <w:tab w:val="decimal" w:pos="909"/>
              </w:tabs>
              <w:spacing w:line="240" w:lineRule="atLeast"/>
              <w:ind w:right="11"/>
              <w:rPr>
                <w:szCs w:val="22"/>
              </w:rPr>
            </w:pPr>
          </w:p>
        </w:tc>
        <w:tc>
          <w:tcPr>
            <w:tcW w:w="1170" w:type="dxa"/>
          </w:tcPr>
          <w:p w14:paraId="6AF01E2C" w14:textId="0669BD6B" w:rsidR="00590E2B" w:rsidRPr="00833CAD" w:rsidRDefault="00590E2B" w:rsidP="00590E2B">
            <w:pPr>
              <w:pStyle w:val="acctfourfigures"/>
              <w:tabs>
                <w:tab w:val="clear" w:pos="765"/>
              </w:tabs>
              <w:spacing w:line="240" w:lineRule="atLeast"/>
              <w:ind w:left="177" w:right="-80"/>
              <w:jc w:val="center"/>
              <w:rPr>
                <w:szCs w:val="22"/>
              </w:rPr>
            </w:pPr>
            <w:r w:rsidRPr="00833CAD">
              <w:rPr>
                <w:szCs w:val="22"/>
              </w:rPr>
              <w:t>-</w:t>
            </w:r>
          </w:p>
        </w:tc>
        <w:tc>
          <w:tcPr>
            <w:tcW w:w="182" w:type="dxa"/>
          </w:tcPr>
          <w:p w14:paraId="18C277A2" w14:textId="77777777" w:rsidR="00590E2B" w:rsidRPr="00833CAD" w:rsidRDefault="00590E2B" w:rsidP="00590E2B">
            <w:pPr>
              <w:pStyle w:val="acctfourfigures"/>
              <w:tabs>
                <w:tab w:val="clear" w:pos="765"/>
                <w:tab w:val="decimal" w:pos="909"/>
              </w:tabs>
              <w:spacing w:line="240" w:lineRule="atLeast"/>
              <w:ind w:left="177" w:right="-80"/>
              <w:jc w:val="center"/>
              <w:rPr>
                <w:szCs w:val="22"/>
              </w:rPr>
            </w:pPr>
          </w:p>
        </w:tc>
        <w:tc>
          <w:tcPr>
            <w:tcW w:w="1172" w:type="dxa"/>
          </w:tcPr>
          <w:p w14:paraId="77744476" w14:textId="77777777" w:rsidR="00590E2B" w:rsidRPr="00833CAD" w:rsidRDefault="00590E2B" w:rsidP="00590E2B">
            <w:pPr>
              <w:pStyle w:val="acctfourfigures"/>
              <w:tabs>
                <w:tab w:val="clear" w:pos="765"/>
              </w:tabs>
              <w:spacing w:line="240" w:lineRule="atLeast"/>
              <w:ind w:left="177" w:right="-80"/>
              <w:jc w:val="center"/>
              <w:rPr>
                <w:szCs w:val="22"/>
              </w:rPr>
            </w:pPr>
            <w:r w:rsidRPr="00833CAD">
              <w:rPr>
                <w:szCs w:val="22"/>
              </w:rPr>
              <w:t>-</w:t>
            </w:r>
          </w:p>
        </w:tc>
      </w:tr>
      <w:tr w:rsidR="00590E2B" w:rsidRPr="00833CAD" w14:paraId="16B66471" w14:textId="77777777" w:rsidTr="00AD3632">
        <w:trPr>
          <w:cantSplit/>
        </w:trPr>
        <w:tc>
          <w:tcPr>
            <w:tcW w:w="3971" w:type="dxa"/>
          </w:tcPr>
          <w:p w14:paraId="5CACFDBD" w14:textId="77777777" w:rsidR="00590E2B" w:rsidRPr="00833CAD" w:rsidRDefault="00590E2B" w:rsidP="00590E2B">
            <w:pPr>
              <w:spacing w:line="240" w:lineRule="atLeast"/>
              <w:ind w:left="10"/>
              <w:rPr>
                <w:szCs w:val="22"/>
              </w:rPr>
            </w:pPr>
            <w:r w:rsidRPr="00833CAD">
              <w:rPr>
                <w:i/>
                <w:iCs/>
                <w:szCs w:val="22"/>
              </w:rPr>
              <w:t>Less</w:t>
            </w:r>
            <w:r w:rsidRPr="00833CAD">
              <w:rPr>
                <w:szCs w:val="22"/>
              </w:rPr>
              <w:t xml:space="preserve"> allowance for expected credit loss</w:t>
            </w:r>
          </w:p>
        </w:tc>
        <w:tc>
          <w:tcPr>
            <w:tcW w:w="1181" w:type="dxa"/>
            <w:tcBorders>
              <w:bottom w:val="single" w:sz="4" w:space="0" w:color="auto"/>
            </w:tcBorders>
          </w:tcPr>
          <w:p w14:paraId="738F2F32" w14:textId="75122663" w:rsidR="00590E2B" w:rsidRPr="00833CAD" w:rsidRDefault="00590E2B" w:rsidP="00590E2B">
            <w:pPr>
              <w:pStyle w:val="acctfourfigures"/>
              <w:tabs>
                <w:tab w:val="clear" w:pos="765"/>
                <w:tab w:val="decimal" w:pos="914"/>
              </w:tabs>
              <w:spacing w:line="240" w:lineRule="atLeast"/>
              <w:ind w:right="11"/>
              <w:rPr>
                <w:szCs w:val="22"/>
              </w:rPr>
            </w:pPr>
            <w:r w:rsidRPr="009114E2">
              <w:rPr>
                <w:szCs w:val="22"/>
                <w:lang w:bidi="th-TH"/>
              </w:rPr>
              <w:t>(1</w:t>
            </w:r>
            <w:r>
              <w:rPr>
                <w:szCs w:val="22"/>
                <w:lang w:bidi="th-TH"/>
              </w:rPr>
              <w:t>29</w:t>
            </w:r>
            <w:r w:rsidRPr="009114E2">
              <w:rPr>
                <w:szCs w:val="22"/>
                <w:lang w:bidi="th-TH"/>
              </w:rPr>
              <w:t>)</w:t>
            </w:r>
          </w:p>
        </w:tc>
        <w:tc>
          <w:tcPr>
            <w:tcW w:w="179" w:type="dxa"/>
          </w:tcPr>
          <w:p w14:paraId="571294D0" w14:textId="77777777" w:rsidR="00590E2B" w:rsidRPr="00833CAD" w:rsidRDefault="00590E2B" w:rsidP="00590E2B">
            <w:pPr>
              <w:pStyle w:val="acctfourfigures"/>
              <w:tabs>
                <w:tab w:val="clear" w:pos="765"/>
                <w:tab w:val="decimal" w:pos="909"/>
              </w:tabs>
              <w:spacing w:line="240" w:lineRule="atLeast"/>
              <w:ind w:right="11"/>
              <w:rPr>
                <w:szCs w:val="22"/>
              </w:rPr>
            </w:pPr>
          </w:p>
        </w:tc>
        <w:tc>
          <w:tcPr>
            <w:tcW w:w="1170" w:type="dxa"/>
            <w:tcBorders>
              <w:bottom w:val="single" w:sz="4" w:space="0" w:color="auto"/>
            </w:tcBorders>
          </w:tcPr>
          <w:p w14:paraId="7EE3CEF1" w14:textId="335CB6CF" w:rsidR="00590E2B" w:rsidRPr="00833CAD" w:rsidRDefault="00590E2B" w:rsidP="00590E2B">
            <w:pPr>
              <w:pStyle w:val="acctfourfigures"/>
              <w:tabs>
                <w:tab w:val="clear" w:pos="765"/>
                <w:tab w:val="decimal" w:pos="914"/>
              </w:tabs>
              <w:spacing w:line="240" w:lineRule="atLeast"/>
              <w:ind w:right="-80"/>
              <w:rPr>
                <w:szCs w:val="22"/>
                <w:lang w:val="en-US"/>
              </w:rPr>
            </w:pPr>
            <w:r w:rsidRPr="009114E2">
              <w:rPr>
                <w:szCs w:val="22"/>
                <w:lang w:bidi="th-TH"/>
              </w:rPr>
              <w:t>(155)</w:t>
            </w:r>
          </w:p>
        </w:tc>
        <w:tc>
          <w:tcPr>
            <w:tcW w:w="180" w:type="dxa"/>
          </w:tcPr>
          <w:p w14:paraId="0486FC86" w14:textId="77777777" w:rsidR="00590E2B" w:rsidRPr="00833CAD" w:rsidRDefault="00590E2B" w:rsidP="00590E2B">
            <w:pPr>
              <w:pStyle w:val="acctfourfigures"/>
              <w:tabs>
                <w:tab w:val="clear" w:pos="765"/>
                <w:tab w:val="decimal" w:pos="909"/>
              </w:tabs>
              <w:spacing w:line="240" w:lineRule="atLeast"/>
              <w:ind w:right="11"/>
              <w:rPr>
                <w:szCs w:val="22"/>
              </w:rPr>
            </w:pPr>
          </w:p>
        </w:tc>
        <w:tc>
          <w:tcPr>
            <w:tcW w:w="1170" w:type="dxa"/>
            <w:tcBorders>
              <w:bottom w:val="single" w:sz="4" w:space="0" w:color="auto"/>
            </w:tcBorders>
          </w:tcPr>
          <w:p w14:paraId="499255A7" w14:textId="21946A4B" w:rsidR="00590E2B" w:rsidRPr="00833CAD" w:rsidRDefault="00590E2B" w:rsidP="00590E2B">
            <w:pPr>
              <w:pStyle w:val="acctfourfigures"/>
              <w:tabs>
                <w:tab w:val="clear" w:pos="765"/>
              </w:tabs>
              <w:spacing w:line="240" w:lineRule="atLeast"/>
              <w:ind w:left="177" w:right="-80"/>
              <w:jc w:val="center"/>
              <w:rPr>
                <w:szCs w:val="22"/>
              </w:rPr>
            </w:pPr>
            <w:r w:rsidRPr="00833CAD">
              <w:rPr>
                <w:szCs w:val="22"/>
              </w:rPr>
              <w:t>-</w:t>
            </w:r>
          </w:p>
        </w:tc>
        <w:tc>
          <w:tcPr>
            <w:tcW w:w="182" w:type="dxa"/>
          </w:tcPr>
          <w:p w14:paraId="0DECD19F" w14:textId="77777777" w:rsidR="00590E2B" w:rsidRPr="00833CAD" w:rsidRDefault="00590E2B" w:rsidP="00590E2B">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51326E18" w14:textId="77777777" w:rsidR="00590E2B" w:rsidRPr="00833CAD" w:rsidRDefault="00590E2B" w:rsidP="00590E2B">
            <w:pPr>
              <w:pStyle w:val="acctfourfigures"/>
              <w:tabs>
                <w:tab w:val="clear" w:pos="765"/>
              </w:tabs>
              <w:spacing w:line="240" w:lineRule="atLeast"/>
              <w:ind w:left="177" w:right="-80"/>
              <w:jc w:val="center"/>
              <w:rPr>
                <w:szCs w:val="22"/>
              </w:rPr>
            </w:pPr>
            <w:r w:rsidRPr="00833CAD">
              <w:rPr>
                <w:szCs w:val="22"/>
              </w:rPr>
              <w:t>-</w:t>
            </w:r>
          </w:p>
        </w:tc>
      </w:tr>
      <w:tr w:rsidR="00590E2B" w:rsidRPr="00833CAD" w14:paraId="64A0F6EF" w14:textId="77777777" w:rsidTr="00AD3632">
        <w:trPr>
          <w:cantSplit/>
        </w:trPr>
        <w:tc>
          <w:tcPr>
            <w:tcW w:w="3971" w:type="dxa"/>
          </w:tcPr>
          <w:p w14:paraId="6E37EEBB" w14:textId="77777777" w:rsidR="00590E2B" w:rsidRPr="00833CAD" w:rsidRDefault="00590E2B" w:rsidP="00590E2B">
            <w:pPr>
              <w:spacing w:line="240" w:lineRule="atLeast"/>
              <w:ind w:left="10"/>
              <w:rPr>
                <w:b/>
                <w:bCs/>
                <w:szCs w:val="22"/>
              </w:rPr>
            </w:pPr>
            <w:r w:rsidRPr="00833CAD">
              <w:rPr>
                <w:b/>
                <w:bCs/>
                <w:szCs w:val="22"/>
              </w:rPr>
              <w:t>Net</w:t>
            </w:r>
          </w:p>
        </w:tc>
        <w:tc>
          <w:tcPr>
            <w:tcW w:w="1181" w:type="dxa"/>
            <w:tcBorders>
              <w:top w:val="single" w:sz="4" w:space="0" w:color="auto"/>
              <w:bottom w:val="double" w:sz="4" w:space="0" w:color="auto"/>
            </w:tcBorders>
          </w:tcPr>
          <w:p w14:paraId="72CE7829" w14:textId="0E73E890" w:rsidR="00590E2B" w:rsidRPr="00833CAD" w:rsidRDefault="00590E2B" w:rsidP="00590E2B">
            <w:pPr>
              <w:pStyle w:val="acctfourfigures"/>
              <w:tabs>
                <w:tab w:val="clear" w:pos="765"/>
                <w:tab w:val="decimal" w:pos="914"/>
              </w:tabs>
              <w:spacing w:line="240" w:lineRule="atLeast"/>
              <w:ind w:right="11"/>
              <w:rPr>
                <w:b/>
                <w:bCs/>
                <w:szCs w:val="22"/>
                <w:rtl/>
                <w:cs/>
              </w:rPr>
            </w:pPr>
            <w:r w:rsidRPr="009114E2">
              <w:rPr>
                <w:b/>
                <w:bCs/>
                <w:szCs w:val="22"/>
                <w:lang w:bidi="th-TH"/>
              </w:rPr>
              <w:t>19,4</w:t>
            </w:r>
            <w:r>
              <w:rPr>
                <w:b/>
                <w:bCs/>
                <w:szCs w:val="22"/>
                <w:lang w:bidi="th-TH"/>
              </w:rPr>
              <w:t>36</w:t>
            </w:r>
          </w:p>
        </w:tc>
        <w:tc>
          <w:tcPr>
            <w:tcW w:w="179" w:type="dxa"/>
          </w:tcPr>
          <w:p w14:paraId="75E4C363" w14:textId="77777777" w:rsidR="00590E2B" w:rsidRPr="00833CAD" w:rsidRDefault="00590E2B" w:rsidP="00590E2B">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6428AEF7" w14:textId="09D1A1E2" w:rsidR="00590E2B" w:rsidRPr="00833CAD" w:rsidRDefault="00590E2B" w:rsidP="00590E2B">
            <w:pPr>
              <w:pStyle w:val="acctfourfigures"/>
              <w:tabs>
                <w:tab w:val="clear" w:pos="765"/>
                <w:tab w:val="decimal" w:pos="914"/>
              </w:tabs>
              <w:spacing w:line="240" w:lineRule="atLeast"/>
              <w:ind w:right="-80"/>
              <w:rPr>
                <w:b/>
                <w:bCs/>
                <w:szCs w:val="22"/>
                <w:lang w:val="en-US"/>
              </w:rPr>
            </w:pPr>
            <w:r w:rsidRPr="009114E2">
              <w:rPr>
                <w:b/>
                <w:bCs/>
                <w:szCs w:val="22"/>
                <w:lang w:bidi="th-TH"/>
              </w:rPr>
              <w:t>19,410</w:t>
            </w:r>
          </w:p>
        </w:tc>
        <w:tc>
          <w:tcPr>
            <w:tcW w:w="180" w:type="dxa"/>
          </w:tcPr>
          <w:p w14:paraId="07CD1945" w14:textId="77777777" w:rsidR="00590E2B" w:rsidRPr="00833CAD" w:rsidRDefault="00590E2B" w:rsidP="00590E2B">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624F0FE1" w14:textId="55BE9078" w:rsidR="00590E2B" w:rsidRPr="00494079" w:rsidRDefault="00590E2B" w:rsidP="00590E2B">
            <w:pPr>
              <w:pStyle w:val="acctfourfigures"/>
              <w:tabs>
                <w:tab w:val="clear" w:pos="765"/>
              </w:tabs>
              <w:spacing w:line="240" w:lineRule="atLeast"/>
              <w:ind w:left="177" w:right="-80"/>
              <w:jc w:val="center"/>
              <w:rPr>
                <w:b/>
                <w:bCs/>
                <w:szCs w:val="22"/>
              </w:rPr>
            </w:pPr>
            <w:r w:rsidRPr="00494079">
              <w:rPr>
                <w:b/>
                <w:bCs/>
                <w:szCs w:val="22"/>
              </w:rPr>
              <w:t>-</w:t>
            </w:r>
          </w:p>
        </w:tc>
        <w:tc>
          <w:tcPr>
            <w:tcW w:w="182" w:type="dxa"/>
          </w:tcPr>
          <w:p w14:paraId="0E212433" w14:textId="77777777" w:rsidR="00590E2B" w:rsidRPr="00494079" w:rsidRDefault="00590E2B" w:rsidP="00590E2B">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28767CDD" w14:textId="77777777" w:rsidR="00590E2B" w:rsidRPr="00494079" w:rsidRDefault="00590E2B" w:rsidP="00590E2B">
            <w:pPr>
              <w:pStyle w:val="acctfourfigures"/>
              <w:tabs>
                <w:tab w:val="clear" w:pos="765"/>
              </w:tabs>
              <w:spacing w:line="240" w:lineRule="atLeast"/>
              <w:ind w:left="177" w:right="-80"/>
              <w:jc w:val="center"/>
              <w:rPr>
                <w:b/>
                <w:bCs/>
                <w:szCs w:val="22"/>
              </w:rPr>
            </w:pPr>
            <w:r w:rsidRPr="00494079">
              <w:rPr>
                <w:b/>
                <w:bCs/>
                <w:szCs w:val="22"/>
              </w:rPr>
              <w:t>-</w:t>
            </w:r>
          </w:p>
        </w:tc>
      </w:tr>
      <w:tr w:rsidR="00590E2B" w:rsidRPr="00833CAD" w14:paraId="3D9CADAA" w14:textId="77777777" w:rsidTr="00AD3632">
        <w:trPr>
          <w:cantSplit/>
        </w:trPr>
        <w:tc>
          <w:tcPr>
            <w:tcW w:w="3971" w:type="dxa"/>
          </w:tcPr>
          <w:p w14:paraId="35171B99" w14:textId="77777777" w:rsidR="00590E2B" w:rsidRPr="00833CAD" w:rsidRDefault="00590E2B" w:rsidP="00590E2B">
            <w:pPr>
              <w:spacing w:line="240" w:lineRule="atLeast"/>
              <w:ind w:left="10"/>
              <w:rPr>
                <w:b/>
                <w:bCs/>
                <w:szCs w:val="22"/>
              </w:rPr>
            </w:pPr>
          </w:p>
        </w:tc>
        <w:tc>
          <w:tcPr>
            <w:tcW w:w="1181" w:type="dxa"/>
            <w:tcBorders>
              <w:top w:val="double" w:sz="4" w:space="0" w:color="auto"/>
            </w:tcBorders>
          </w:tcPr>
          <w:p w14:paraId="528A7C92" w14:textId="77777777" w:rsidR="00590E2B" w:rsidRPr="00833CAD" w:rsidRDefault="00590E2B" w:rsidP="00590E2B">
            <w:pPr>
              <w:pStyle w:val="acctfourfigures"/>
              <w:tabs>
                <w:tab w:val="clear" w:pos="765"/>
                <w:tab w:val="decimal" w:pos="914"/>
              </w:tabs>
              <w:spacing w:line="240" w:lineRule="atLeast"/>
              <w:ind w:right="11"/>
              <w:rPr>
                <w:b/>
                <w:bCs/>
                <w:szCs w:val="22"/>
                <w:rtl/>
                <w:cs/>
              </w:rPr>
            </w:pPr>
          </w:p>
        </w:tc>
        <w:tc>
          <w:tcPr>
            <w:tcW w:w="179" w:type="dxa"/>
          </w:tcPr>
          <w:p w14:paraId="25D9CB87" w14:textId="77777777" w:rsidR="00590E2B" w:rsidRPr="00833CAD" w:rsidRDefault="00590E2B" w:rsidP="00590E2B">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2F61AF65" w14:textId="77777777" w:rsidR="00590E2B" w:rsidRPr="009114E2" w:rsidRDefault="00590E2B" w:rsidP="00590E2B">
            <w:pPr>
              <w:pStyle w:val="acctfourfigures"/>
              <w:tabs>
                <w:tab w:val="clear" w:pos="765"/>
                <w:tab w:val="decimal" w:pos="914"/>
              </w:tabs>
              <w:spacing w:line="240" w:lineRule="atLeast"/>
              <w:ind w:right="-80"/>
              <w:rPr>
                <w:b/>
                <w:bCs/>
                <w:szCs w:val="22"/>
                <w:lang w:bidi="th-TH"/>
              </w:rPr>
            </w:pPr>
          </w:p>
        </w:tc>
        <w:tc>
          <w:tcPr>
            <w:tcW w:w="180" w:type="dxa"/>
          </w:tcPr>
          <w:p w14:paraId="519275C1" w14:textId="77777777" w:rsidR="00590E2B" w:rsidRPr="00833CAD" w:rsidRDefault="00590E2B" w:rsidP="00590E2B">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7ABC5290" w14:textId="77777777" w:rsidR="00590E2B" w:rsidRPr="00494079" w:rsidRDefault="00590E2B" w:rsidP="00590E2B">
            <w:pPr>
              <w:pStyle w:val="acctfourfigures"/>
              <w:tabs>
                <w:tab w:val="clear" w:pos="765"/>
              </w:tabs>
              <w:spacing w:line="240" w:lineRule="atLeast"/>
              <w:ind w:left="177" w:right="-80"/>
              <w:jc w:val="center"/>
              <w:rPr>
                <w:b/>
                <w:bCs/>
                <w:szCs w:val="22"/>
              </w:rPr>
            </w:pPr>
          </w:p>
        </w:tc>
        <w:tc>
          <w:tcPr>
            <w:tcW w:w="182" w:type="dxa"/>
          </w:tcPr>
          <w:p w14:paraId="25B85C45" w14:textId="77777777" w:rsidR="00590E2B" w:rsidRPr="00494079" w:rsidRDefault="00590E2B" w:rsidP="00590E2B">
            <w:pPr>
              <w:pStyle w:val="acctfourfigures"/>
              <w:tabs>
                <w:tab w:val="clear" w:pos="765"/>
                <w:tab w:val="decimal" w:pos="909"/>
              </w:tabs>
              <w:spacing w:line="240" w:lineRule="atLeast"/>
              <w:ind w:left="177" w:right="-80"/>
              <w:jc w:val="center"/>
              <w:rPr>
                <w:szCs w:val="22"/>
              </w:rPr>
            </w:pPr>
          </w:p>
        </w:tc>
        <w:tc>
          <w:tcPr>
            <w:tcW w:w="1172" w:type="dxa"/>
            <w:tcBorders>
              <w:top w:val="double" w:sz="4" w:space="0" w:color="auto"/>
            </w:tcBorders>
          </w:tcPr>
          <w:p w14:paraId="2CB88395" w14:textId="77777777" w:rsidR="00590E2B" w:rsidRPr="00494079" w:rsidRDefault="00590E2B" w:rsidP="00590E2B">
            <w:pPr>
              <w:pStyle w:val="acctfourfigures"/>
              <w:tabs>
                <w:tab w:val="clear" w:pos="765"/>
              </w:tabs>
              <w:spacing w:line="240" w:lineRule="atLeast"/>
              <w:ind w:left="177" w:right="-80"/>
              <w:jc w:val="center"/>
              <w:rPr>
                <w:b/>
                <w:bCs/>
                <w:szCs w:val="22"/>
              </w:rPr>
            </w:pPr>
          </w:p>
        </w:tc>
      </w:tr>
      <w:tr w:rsidR="00590E2B" w:rsidRPr="00833CAD" w14:paraId="5BAFC490" w14:textId="77777777" w:rsidTr="00AD3632">
        <w:trPr>
          <w:cantSplit/>
        </w:trPr>
        <w:tc>
          <w:tcPr>
            <w:tcW w:w="3971" w:type="dxa"/>
          </w:tcPr>
          <w:p w14:paraId="29F2F2B5" w14:textId="474D0401" w:rsidR="00590E2B" w:rsidRPr="00833CAD" w:rsidRDefault="00590E2B" w:rsidP="00590E2B">
            <w:pPr>
              <w:spacing w:line="240" w:lineRule="atLeast"/>
              <w:ind w:left="10"/>
              <w:rPr>
                <w:b/>
                <w:bCs/>
                <w:szCs w:val="22"/>
              </w:rPr>
            </w:pPr>
            <w:r w:rsidRPr="00833CAD">
              <w:rPr>
                <w:b/>
                <w:bCs/>
                <w:i/>
                <w:iCs/>
                <w:szCs w:val="22"/>
              </w:rPr>
              <w:t>Other current payables</w:t>
            </w:r>
          </w:p>
        </w:tc>
        <w:tc>
          <w:tcPr>
            <w:tcW w:w="1181" w:type="dxa"/>
          </w:tcPr>
          <w:p w14:paraId="6855DE0C" w14:textId="77777777" w:rsidR="00590E2B" w:rsidRPr="00833CAD" w:rsidRDefault="00590E2B" w:rsidP="00590E2B">
            <w:pPr>
              <w:pStyle w:val="acctfourfigures"/>
              <w:tabs>
                <w:tab w:val="clear" w:pos="765"/>
                <w:tab w:val="decimal" w:pos="914"/>
              </w:tabs>
              <w:spacing w:line="240" w:lineRule="atLeast"/>
              <w:ind w:right="11"/>
              <w:rPr>
                <w:b/>
                <w:bCs/>
                <w:szCs w:val="22"/>
                <w:rtl/>
                <w:cs/>
              </w:rPr>
            </w:pPr>
          </w:p>
        </w:tc>
        <w:tc>
          <w:tcPr>
            <w:tcW w:w="179" w:type="dxa"/>
          </w:tcPr>
          <w:p w14:paraId="41345976" w14:textId="77777777" w:rsidR="00590E2B" w:rsidRPr="00833CAD" w:rsidRDefault="00590E2B" w:rsidP="00590E2B">
            <w:pPr>
              <w:pStyle w:val="acctfourfigures"/>
              <w:tabs>
                <w:tab w:val="clear" w:pos="765"/>
                <w:tab w:val="decimal" w:pos="909"/>
              </w:tabs>
              <w:spacing w:line="240" w:lineRule="atLeast"/>
              <w:ind w:right="11"/>
              <w:rPr>
                <w:b/>
                <w:bCs/>
                <w:szCs w:val="22"/>
              </w:rPr>
            </w:pPr>
          </w:p>
        </w:tc>
        <w:tc>
          <w:tcPr>
            <w:tcW w:w="1170" w:type="dxa"/>
          </w:tcPr>
          <w:p w14:paraId="1058DB50" w14:textId="77777777" w:rsidR="00590E2B" w:rsidRPr="009114E2" w:rsidRDefault="00590E2B" w:rsidP="00590E2B">
            <w:pPr>
              <w:pStyle w:val="acctfourfigures"/>
              <w:tabs>
                <w:tab w:val="clear" w:pos="765"/>
                <w:tab w:val="decimal" w:pos="914"/>
              </w:tabs>
              <w:spacing w:line="240" w:lineRule="atLeast"/>
              <w:ind w:right="-80"/>
              <w:rPr>
                <w:b/>
                <w:bCs/>
                <w:szCs w:val="22"/>
                <w:lang w:bidi="th-TH"/>
              </w:rPr>
            </w:pPr>
          </w:p>
        </w:tc>
        <w:tc>
          <w:tcPr>
            <w:tcW w:w="180" w:type="dxa"/>
          </w:tcPr>
          <w:p w14:paraId="3BE23E91" w14:textId="77777777" w:rsidR="00590E2B" w:rsidRPr="00833CAD" w:rsidRDefault="00590E2B" w:rsidP="00590E2B">
            <w:pPr>
              <w:pStyle w:val="acctfourfigures"/>
              <w:tabs>
                <w:tab w:val="clear" w:pos="765"/>
                <w:tab w:val="decimal" w:pos="909"/>
              </w:tabs>
              <w:spacing w:line="240" w:lineRule="atLeast"/>
              <w:ind w:right="11"/>
              <w:rPr>
                <w:b/>
                <w:bCs/>
                <w:szCs w:val="22"/>
              </w:rPr>
            </w:pPr>
          </w:p>
        </w:tc>
        <w:tc>
          <w:tcPr>
            <w:tcW w:w="1170" w:type="dxa"/>
          </w:tcPr>
          <w:p w14:paraId="7187047C" w14:textId="77777777" w:rsidR="00590E2B" w:rsidRPr="00494079" w:rsidRDefault="00590E2B" w:rsidP="00590E2B">
            <w:pPr>
              <w:pStyle w:val="acctfourfigures"/>
              <w:tabs>
                <w:tab w:val="clear" w:pos="765"/>
              </w:tabs>
              <w:spacing w:line="240" w:lineRule="atLeast"/>
              <w:ind w:left="177" w:right="-80"/>
              <w:jc w:val="center"/>
              <w:rPr>
                <w:b/>
                <w:bCs/>
                <w:szCs w:val="22"/>
              </w:rPr>
            </w:pPr>
          </w:p>
        </w:tc>
        <w:tc>
          <w:tcPr>
            <w:tcW w:w="182" w:type="dxa"/>
          </w:tcPr>
          <w:p w14:paraId="63C3F1A5" w14:textId="77777777" w:rsidR="00590E2B" w:rsidRPr="00494079" w:rsidRDefault="00590E2B" w:rsidP="00590E2B">
            <w:pPr>
              <w:pStyle w:val="acctfourfigures"/>
              <w:tabs>
                <w:tab w:val="clear" w:pos="765"/>
                <w:tab w:val="decimal" w:pos="909"/>
              </w:tabs>
              <w:spacing w:line="240" w:lineRule="atLeast"/>
              <w:ind w:left="177" w:right="-80"/>
              <w:jc w:val="center"/>
              <w:rPr>
                <w:szCs w:val="22"/>
              </w:rPr>
            </w:pPr>
          </w:p>
        </w:tc>
        <w:tc>
          <w:tcPr>
            <w:tcW w:w="1172" w:type="dxa"/>
          </w:tcPr>
          <w:p w14:paraId="6F1A36A8" w14:textId="77777777" w:rsidR="00590E2B" w:rsidRPr="00494079" w:rsidRDefault="00590E2B" w:rsidP="00590E2B">
            <w:pPr>
              <w:pStyle w:val="acctfourfigures"/>
              <w:tabs>
                <w:tab w:val="clear" w:pos="765"/>
              </w:tabs>
              <w:spacing w:line="240" w:lineRule="atLeast"/>
              <w:ind w:left="177" w:right="-80"/>
              <w:jc w:val="center"/>
              <w:rPr>
                <w:b/>
                <w:bCs/>
                <w:szCs w:val="22"/>
              </w:rPr>
            </w:pPr>
          </w:p>
        </w:tc>
      </w:tr>
      <w:tr w:rsidR="005F39FC" w:rsidRPr="00833CAD" w14:paraId="44EA411E" w14:textId="77777777" w:rsidTr="00AD3632">
        <w:trPr>
          <w:cantSplit/>
        </w:trPr>
        <w:tc>
          <w:tcPr>
            <w:tcW w:w="3971" w:type="dxa"/>
          </w:tcPr>
          <w:p w14:paraId="5411DBF7" w14:textId="0CD0AC25" w:rsidR="005F39FC" w:rsidRPr="00833CAD" w:rsidRDefault="004F1A4A" w:rsidP="005F39FC">
            <w:pPr>
              <w:spacing w:line="240" w:lineRule="atLeast"/>
              <w:ind w:left="10"/>
              <w:rPr>
                <w:b/>
                <w:bCs/>
                <w:szCs w:val="22"/>
              </w:rPr>
            </w:pPr>
            <w:r w:rsidRPr="004F1A4A">
              <w:rPr>
                <w:szCs w:val="22"/>
              </w:rPr>
              <w:t>Ultimate parent company</w:t>
            </w:r>
          </w:p>
        </w:tc>
        <w:tc>
          <w:tcPr>
            <w:tcW w:w="1181" w:type="dxa"/>
          </w:tcPr>
          <w:p w14:paraId="4C3085BF" w14:textId="409177B2" w:rsidR="005F39FC" w:rsidRPr="00833CAD" w:rsidRDefault="005F39FC" w:rsidP="005F39FC">
            <w:pPr>
              <w:pStyle w:val="acctfourfigures"/>
              <w:tabs>
                <w:tab w:val="clear" w:pos="765"/>
                <w:tab w:val="decimal" w:pos="914"/>
              </w:tabs>
              <w:spacing w:line="240" w:lineRule="atLeast"/>
              <w:ind w:right="11"/>
              <w:rPr>
                <w:b/>
                <w:bCs/>
                <w:szCs w:val="22"/>
                <w:rtl/>
                <w:cs/>
              </w:rPr>
            </w:pPr>
            <w:r w:rsidRPr="009114E2">
              <w:rPr>
                <w:szCs w:val="22"/>
              </w:rPr>
              <w:t>1</w:t>
            </w:r>
            <w:r>
              <w:rPr>
                <w:szCs w:val="22"/>
              </w:rPr>
              <w:t>,469</w:t>
            </w:r>
          </w:p>
        </w:tc>
        <w:tc>
          <w:tcPr>
            <w:tcW w:w="179" w:type="dxa"/>
          </w:tcPr>
          <w:p w14:paraId="7C87C341"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Pr>
          <w:p w14:paraId="7F5A90C4" w14:textId="30FD37C5" w:rsidR="005F39FC" w:rsidRPr="009114E2" w:rsidRDefault="005F39FC" w:rsidP="005F39FC">
            <w:pPr>
              <w:pStyle w:val="acctfourfigures"/>
              <w:tabs>
                <w:tab w:val="clear" w:pos="765"/>
                <w:tab w:val="decimal" w:pos="914"/>
              </w:tabs>
              <w:spacing w:line="240" w:lineRule="atLeast"/>
              <w:ind w:right="-80"/>
              <w:rPr>
                <w:b/>
                <w:bCs/>
                <w:szCs w:val="22"/>
                <w:lang w:bidi="th-TH"/>
              </w:rPr>
            </w:pPr>
            <w:r w:rsidRPr="009114E2">
              <w:rPr>
                <w:szCs w:val="22"/>
              </w:rPr>
              <w:t>197</w:t>
            </w:r>
          </w:p>
        </w:tc>
        <w:tc>
          <w:tcPr>
            <w:tcW w:w="180" w:type="dxa"/>
          </w:tcPr>
          <w:p w14:paraId="5070AEA8"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Pr>
          <w:p w14:paraId="0DE93BD3" w14:textId="2EF791FE" w:rsidR="005F39FC" w:rsidRPr="00494079" w:rsidRDefault="005F39FC" w:rsidP="005F39FC">
            <w:pPr>
              <w:pStyle w:val="acctfourfigures"/>
              <w:tabs>
                <w:tab w:val="clear" w:pos="765"/>
              </w:tabs>
              <w:spacing w:line="240" w:lineRule="atLeast"/>
              <w:ind w:left="177" w:right="-80"/>
              <w:jc w:val="center"/>
              <w:rPr>
                <w:b/>
                <w:bCs/>
                <w:szCs w:val="22"/>
              </w:rPr>
            </w:pPr>
            <w:r w:rsidRPr="00833CAD">
              <w:rPr>
                <w:szCs w:val="22"/>
              </w:rPr>
              <w:t>-</w:t>
            </w:r>
          </w:p>
        </w:tc>
        <w:tc>
          <w:tcPr>
            <w:tcW w:w="182" w:type="dxa"/>
          </w:tcPr>
          <w:p w14:paraId="47A8CA7E" w14:textId="77777777" w:rsidR="005F39FC" w:rsidRPr="00494079" w:rsidRDefault="005F39FC" w:rsidP="005F39FC">
            <w:pPr>
              <w:pStyle w:val="acctfourfigures"/>
              <w:tabs>
                <w:tab w:val="clear" w:pos="765"/>
                <w:tab w:val="decimal" w:pos="909"/>
              </w:tabs>
              <w:spacing w:line="240" w:lineRule="atLeast"/>
              <w:ind w:left="177" w:right="-80"/>
              <w:jc w:val="center"/>
              <w:rPr>
                <w:szCs w:val="22"/>
              </w:rPr>
            </w:pPr>
          </w:p>
        </w:tc>
        <w:tc>
          <w:tcPr>
            <w:tcW w:w="1172" w:type="dxa"/>
          </w:tcPr>
          <w:p w14:paraId="316D307F" w14:textId="7D514E6A" w:rsidR="005F39FC" w:rsidRPr="00494079" w:rsidRDefault="005F39FC" w:rsidP="005F39FC">
            <w:pPr>
              <w:pStyle w:val="acctfourfigures"/>
              <w:tabs>
                <w:tab w:val="clear" w:pos="765"/>
              </w:tabs>
              <w:spacing w:line="240" w:lineRule="atLeast"/>
              <w:ind w:left="177" w:right="-80"/>
              <w:jc w:val="center"/>
              <w:rPr>
                <w:b/>
                <w:bCs/>
                <w:szCs w:val="22"/>
              </w:rPr>
            </w:pPr>
            <w:r w:rsidRPr="00833CAD">
              <w:rPr>
                <w:szCs w:val="22"/>
              </w:rPr>
              <w:t>-</w:t>
            </w:r>
          </w:p>
        </w:tc>
      </w:tr>
      <w:tr w:rsidR="00CA0708" w:rsidRPr="00833CAD" w14:paraId="43F54865" w14:textId="77777777" w:rsidTr="00AD3632">
        <w:trPr>
          <w:cantSplit/>
        </w:trPr>
        <w:tc>
          <w:tcPr>
            <w:tcW w:w="3971" w:type="dxa"/>
          </w:tcPr>
          <w:p w14:paraId="3C0CF674" w14:textId="47850F27" w:rsidR="00CA0708" w:rsidRPr="004F1A4A" w:rsidRDefault="00CA0708" w:rsidP="005F39FC">
            <w:pPr>
              <w:spacing w:line="240" w:lineRule="atLeast"/>
              <w:ind w:left="10"/>
              <w:rPr>
                <w:szCs w:val="22"/>
              </w:rPr>
            </w:pPr>
            <w:r w:rsidRPr="00833CAD">
              <w:rPr>
                <w:szCs w:val="22"/>
              </w:rPr>
              <w:t>Associates</w:t>
            </w:r>
          </w:p>
        </w:tc>
        <w:tc>
          <w:tcPr>
            <w:tcW w:w="1181" w:type="dxa"/>
          </w:tcPr>
          <w:p w14:paraId="5857A418" w14:textId="4C7927C5" w:rsidR="00CA0708" w:rsidRPr="009114E2" w:rsidRDefault="00CA0708" w:rsidP="005F39FC">
            <w:pPr>
              <w:pStyle w:val="acctfourfigures"/>
              <w:tabs>
                <w:tab w:val="clear" w:pos="765"/>
                <w:tab w:val="decimal" w:pos="914"/>
              </w:tabs>
              <w:spacing w:line="240" w:lineRule="atLeast"/>
              <w:ind w:right="11"/>
              <w:rPr>
                <w:szCs w:val="22"/>
              </w:rPr>
            </w:pPr>
            <w:r>
              <w:rPr>
                <w:szCs w:val="22"/>
              </w:rPr>
              <w:t>14</w:t>
            </w:r>
          </w:p>
        </w:tc>
        <w:tc>
          <w:tcPr>
            <w:tcW w:w="179" w:type="dxa"/>
          </w:tcPr>
          <w:p w14:paraId="353F1266" w14:textId="77777777" w:rsidR="00CA0708" w:rsidRPr="00833CAD" w:rsidRDefault="00CA0708" w:rsidP="005F39FC">
            <w:pPr>
              <w:pStyle w:val="acctfourfigures"/>
              <w:tabs>
                <w:tab w:val="clear" w:pos="765"/>
                <w:tab w:val="decimal" w:pos="909"/>
              </w:tabs>
              <w:spacing w:line="240" w:lineRule="atLeast"/>
              <w:ind w:right="11"/>
              <w:rPr>
                <w:b/>
                <w:bCs/>
                <w:szCs w:val="22"/>
              </w:rPr>
            </w:pPr>
          </w:p>
        </w:tc>
        <w:tc>
          <w:tcPr>
            <w:tcW w:w="1170" w:type="dxa"/>
          </w:tcPr>
          <w:p w14:paraId="4FB19930" w14:textId="5EF77CFE" w:rsidR="00CA0708" w:rsidRPr="009114E2" w:rsidRDefault="00CA0708" w:rsidP="00CA0708">
            <w:pPr>
              <w:pStyle w:val="acctfourfigures"/>
              <w:tabs>
                <w:tab w:val="clear" w:pos="765"/>
                <w:tab w:val="decimal" w:pos="663"/>
              </w:tabs>
              <w:spacing w:line="240" w:lineRule="atLeast"/>
              <w:ind w:right="-80"/>
              <w:rPr>
                <w:szCs w:val="22"/>
              </w:rPr>
            </w:pPr>
            <w:r>
              <w:rPr>
                <w:szCs w:val="22"/>
              </w:rPr>
              <w:t>-</w:t>
            </w:r>
          </w:p>
        </w:tc>
        <w:tc>
          <w:tcPr>
            <w:tcW w:w="180" w:type="dxa"/>
          </w:tcPr>
          <w:p w14:paraId="6B4EA0E0" w14:textId="77777777" w:rsidR="00CA0708" w:rsidRPr="00833CAD" w:rsidRDefault="00CA0708" w:rsidP="005F39FC">
            <w:pPr>
              <w:pStyle w:val="acctfourfigures"/>
              <w:tabs>
                <w:tab w:val="clear" w:pos="765"/>
                <w:tab w:val="decimal" w:pos="909"/>
              </w:tabs>
              <w:spacing w:line="240" w:lineRule="atLeast"/>
              <w:ind w:right="11"/>
              <w:rPr>
                <w:b/>
                <w:bCs/>
                <w:szCs w:val="22"/>
              </w:rPr>
            </w:pPr>
          </w:p>
        </w:tc>
        <w:tc>
          <w:tcPr>
            <w:tcW w:w="1170" w:type="dxa"/>
          </w:tcPr>
          <w:p w14:paraId="427E946E" w14:textId="1CE5D522" w:rsidR="00CA0708" w:rsidRPr="00833CAD" w:rsidRDefault="00CA0708" w:rsidP="005F39FC">
            <w:pPr>
              <w:pStyle w:val="acctfourfigures"/>
              <w:tabs>
                <w:tab w:val="clear" w:pos="765"/>
              </w:tabs>
              <w:spacing w:line="240" w:lineRule="atLeast"/>
              <w:ind w:left="177" w:right="-80"/>
              <w:jc w:val="center"/>
              <w:rPr>
                <w:szCs w:val="22"/>
              </w:rPr>
            </w:pPr>
            <w:r w:rsidRPr="00833CAD">
              <w:rPr>
                <w:szCs w:val="22"/>
              </w:rPr>
              <w:t>-</w:t>
            </w:r>
          </w:p>
        </w:tc>
        <w:tc>
          <w:tcPr>
            <w:tcW w:w="182" w:type="dxa"/>
          </w:tcPr>
          <w:p w14:paraId="0D111EE6" w14:textId="77777777" w:rsidR="00CA0708" w:rsidRPr="00494079" w:rsidRDefault="00CA0708" w:rsidP="005F39FC">
            <w:pPr>
              <w:pStyle w:val="acctfourfigures"/>
              <w:tabs>
                <w:tab w:val="clear" w:pos="765"/>
                <w:tab w:val="decimal" w:pos="909"/>
              </w:tabs>
              <w:spacing w:line="240" w:lineRule="atLeast"/>
              <w:ind w:left="177" w:right="-80"/>
              <w:jc w:val="center"/>
              <w:rPr>
                <w:szCs w:val="22"/>
              </w:rPr>
            </w:pPr>
          </w:p>
        </w:tc>
        <w:tc>
          <w:tcPr>
            <w:tcW w:w="1172" w:type="dxa"/>
          </w:tcPr>
          <w:p w14:paraId="64DB1659" w14:textId="382E4D6C" w:rsidR="00CA0708" w:rsidRPr="00833CAD" w:rsidRDefault="00CA0708" w:rsidP="005F39FC">
            <w:pPr>
              <w:pStyle w:val="acctfourfigures"/>
              <w:tabs>
                <w:tab w:val="clear" w:pos="765"/>
              </w:tabs>
              <w:spacing w:line="240" w:lineRule="atLeast"/>
              <w:ind w:left="177" w:right="-80"/>
              <w:jc w:val="center"/>
              <w:rPr>
                <w:szCs w:val="22"/>
              </w:rPr>
            </w:pPr>
            <w:r w:rsidRPr="00833CAD">
              <w:rPr>
                <w:szCs w:val="22"/>
              </w:rPr>
              <w:t>-</w:t>
            </w:r>
          </w:p>
        </w:tc>
      </w:tr>
      <w:tr w:rsidR="005F39FC" w:rsidRPr="00833CAD" w14:paraId="506F2172" w14:textId="77777777" w:rsidTr="00AD3632">
        <w:trPr>
          <w:cantSplit/>
        </w:trPr>
        <w:tc>
          <w:tcPr>
            <w:tcW w:w="3971" w:type="dxa"/>
          </w:tcPr>
          <w:p w14:paraId="1C46F4A7" w14:textId="333A2E25" w:rsidR="005F39FC" w:rsidRPr="00833CAD" w:rsidRDefault="005F39FC" w:rsidP="005F39FC">
            <w:pPr>
              <w:spacing w:line="240" w:lineRule="atLeast"/>
              <w:ind w:left="10"/>
              <w:rPr>
                <w:b/>
                <w:bCs/>
                <w:szCs w:val="22"/>
              </w:rPr>
            </w:pPr>
            <w:r w:rsidRPr="00833CAD">
              <w:rPr>
                <w:szCs w:val="22"/>
              </w:rPr>
              <w:t>Other related parties</w:t>
            </w:r>
          </w:p>
        </w:tc>
        <w:tc>
          <w:tcPr>
            <w:tcW w:w="1181" w:type="dxa"/>
            <w:tcBorders>
              <w:bottom w:val="single" w:sz="4" w:space="0" w:color="auto"/>
            </w:tcBorders>
          </w:tcPr>
          <w:p w14:paraId="692467E2" w14:textId="3F16955F" w:rsidR="005F39FC" w:rsidRPr="00833CAD" w:rsidRDefault="005F39FC" w:rsidP="005F39FC">
            <w:pPr>
              <w:pStyle w:val="acctfourfigures"/>
              <w:tabs>
                <w:tab w:val="clear" w:pos="765"/>
                <w:tab w:val="decimal" w:pos="914"/>
              </w:tabs>
              <w:spacing w:line="240" w:lineRule="atLeast"/>
              <w:ind w:right="11"/>
              <w:rPr>
                <w:b/>
                <w:bCs/>
                <w:szCs w:val="22"/>
                <w:rtl/>
                <w:cs/>
              </w:rPr>
            </w:pPr>
            <w:r>
              <w:rPr>
                <w:szCs w:val="22"/>
              </w:rPr>
              <w:t>161</w:t>
            </w:r>
          </w:p>
        </w:tc>
        <w:tc>
          <w:tcPr>
            <w:tcW w:w="179" w:type="dxa"/>
          </w:tcPr>
          <w:p w14:paraId="34B2324D"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33408EB6" w14:textId="5A09222C" w:rsidR="005F39FC" w:rsidRPr="009114E2" w:rsidRDefault="005F39FC" w:rsidP="005F39FC">
            <w:pPr>
              <w:pStyle w:val="acctfourfigures"/>
              <w:tabs>
                <w:tab w:val="clear" w:pos="765"/>
                <w:tab w:val="decimal" w:pos="914"/>
              </w:tabs>
              <w:spacing w:line="240" w:lineRule="atLeast"/>
              <w:ind w:right="-80"/>
              <w:rPr>
                <w:b/>
                <w:bCs/>
                <w:szCs w:val="22"/>
                <w:lang w:bidi="th-TH"/>
              </w:rPr>
            </w:pPr>
            <w:r w:rsidRPr="009114E2">
              <w:rPr>
                <w:szCs w:val="22"/>
              </w:rPr>
              <w:t>241</w:t>
            </w:r>
          </w:p>
        </w:tc>
        <w:tc>
          <w:tcPr>
            <w:tcW w:w="180" w:type="dxa"/>
          </w:tcPr>
          <w:p w14:paraId="4EAFB4AF"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45B36BE0" w14:textId="6AA8995C" w:rsidR="005F39FC" w:rsidRPr="00494079" w:rsidRDefault="005F39FC" w:rsidP="005F39FC">
            <w:pPr>
              <w:pStyle w:val="acctfourfigures"/>
              <w:tabs>
                <w:tab w:val="clear" w:pos="765"/>
              </w:tabs>
              <w:spacing w:line="240" w:lineRule="atLeast"/>
              <w:ind w:left="177" w:right="-80"/>
              <w:jc w:val="center"/>
              <w:rPr>
                <w:b/>
                <w:bCs/>
                <w:szCs w:val="22"/>
              </w:rPr>
            </w:pPr>
            <w:r w:rsidRPr="00833CAD">
              <w:rPr>
                <w:szCs w:val="22"/>
              </w:rPr>
              <w:t>-</w:t>
            </w:r>
          </w:p>
        </w:tc>
        <w:tc>
          <w:tcPr>
            <w:tcW w:w="182" w:type="dxa"/>
          </w:tcPr>
          <w:p w14:paraId="0F3E4319" w14:textId="77777777" w:rsidR="005F39FC" w:rsidRPr="00494079" w:rsidRDefault="005F39FC" w:rsidP="005F39FC">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62A0DDF0" w14:textId="2B70DEEF" w:rsidR="005F39FC" w:rsidRPr="00494079" w:rsidRDefault="005F39FC" w:rsidP="005F39FC">
            <w:pPr>
              <w:pStyle w:val="acctfourfigures"/>
              <w:tabs>
                <w:tab w:val="clear" w:pos="765"/>
              </w:tabs>
              <w:spacing w:line="240" w:lineRule="atLeast"/>
              <w:ind w:left="177" w:right="-80"/>
              <w:jc w:val="center"/>
              <w:rPr>
                <w:b/>
                <w:bCs/>
                <w:szCs w:val="22"/>
              </w:rPr>
            </w:pPr>
            <w:r w:rsidRPr="00833CAD">
              <w:rPr>
                <w:szCs w:val="22"/>
              </w:rPr>
              <w:t>-</w:t>
            </w:r>
          </w:p>
        </w:tc>
      </w:tr>
      <w:tr w:rsidR="005F39FC" w:rsidRPr="00833CAD" w14:paraId="386BCFD2" w14:textId="77777777" w:rsidTr="00AD3632">
        <w:trPr>
          <w:cantSplit/>
        </w:trPr>
        <w:tc>
          <w:tcPr>
            <w:tcW w:w="3971" w:type="dxa"/>
          </w:tcPr>
          <w:p w14:paraId="56AC70C6" w14:textId="24252E59" w:rsidR="005F39FC" w:rsidRPr="00833CAD" w:rsidRDefault="005F39FC" w:rsidP="005F39FC">
            <w:pPr>
              <w:spacing w:line="240" w:lineRule="atLeast"/>
              <w:ind w:left="10"/>
              <w:rPr>
                <w:b/>
                <w:bCs/>
                <w:szCs w:val="22"/>
              </w:rPr>
            </w:pPr>
            <w:r w:rsidRPr="00833CAD">
              <w:rPr>
                <w:b/>
                <w:bCs/>
                <w:szCs w:val="22"/>
              </w:rPr>
              <w:t>Total</w:t>
            </w:r>
          </w:p>
        </w:tc>
        <w:tc>
          <w:tcPr>
            <w:tcW w:w="1181" w:type="dxa"/>
            <w:tcBorders>
              <w:top w:val="single" w:sz="4" w:space="0" w:color="auto"/>
              <w:bottom w:val="double" w:sz="4" w:space="0" w:color="auto"/>
            </w:tcBorders>
          </w:tcPr>
          <w:p w14:paraId="306F5192" w14:textId="5C785D01" w:rsidR="005F39FC" w:rsidRPr="00833CAD" w:rsidRDefault="005F39FC" w:rsidP="005F39FC">
            <w:pPr>
              <w:pStyle w:val="acctfourfigures"/>
              <w:tabs>
                <w:tab w:val="clear" w:pos="765"/>
                <w:tab w:val="decimal" w:pos="914"/>
              </w:tabs>
              <w:spacing w:line="240" w:lineRule="atLeast"/>
              <w:ind w:right="11"/>
              <w:rPr>
                <w:b/>
                <w:bCs/>
                <w:szCs w:val="22"/>
                <w:rtl/>
                <w:cs/>
              </w:rPr>
            </w:pPr>
            <w:r>
              <w:rPr>
                <w:b/>
                <w:bCs/>
                <w:szCs w:val="22"/>
              </w:rPr>
              <w:t>1,6</w:t>
            </w:r>
            <w:r w:rsidR="00ED02FD">
              <w:rPr>
                <w:b/>
                <w:bCs/>
                <w:szCs w:val="22"/>
              </w:rPr>
              <w:t>44</w:t>
            </w:r>
          </w:p>
        </w:tc>
        <w:tc>
          <w:tcPr>
            <w:tcW w:w="179" w:type="dxa"/>
          </w:tcPr>
          <w:p w14:paraId="39990842"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3EDEAAFC" w14:textId="416FD6A9" w:rsidR="005F39FC" w:rsidRPr="009114E2" w:rsidRDefault="005F39FC" w:rsidP="005F39FC">
            <w:pPr>
              <w:pStyle w:val="acctfourfigures"/>
              <w:tabs>
                <w:tab w:val="clear" w:pos="765"/>
                <w:tab w:val="decimal" w:pos="914"/>
              </w:tabs>
              <w:spacing w:line="240" w:lineRule="atLeast"/>
              <w:ind w:right="-80"/>
              <w:rPr>
                <w:b/>
                <w:bCs/>
                <w:szCs w:val="22"/>
                <w:lang w:bidi="th-TH"/>
              </w:rPr>
            </w:pPr>
            <w:r w:rsidRPr="009114E2">
              <w:rPr>
                <w:b/>
                <w:bCs/>
                <w:szCs w:val="22"/>
              </w:rPr>
              <w:t>438</w:t>
            </w:r>
          </w:p>
        </w:tc>
        <w:tc>
          <w:tcPr>
            <w:tcW w:w="180" w:type="dxa"/>
          </w:tcPr>
          <w:p w14:paraId="7F526BAC"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17F9956E" w14:textId="61104153" w:rsidR="005F39FC" w:rsidRPr="00494079" w:rsidRDefault="005F39FC" w:rsidP="005F39FC">
            <w:pPr>
              <w:pStyle w:val="acctfourfigures"/>
              <w:tabs>
                <w:tab w:val="clear" w:pos="765"/>
              </w:tabs>
              <w:spacing w:line="240" w:lineRule="atLeast"/>
              <w:ind w:left="177" w:right="-80"/>
              <w:jc w:val="center"/>
              <w:rPr>
                <w:b/>
                <w:bCs/>
                <w:szCs w:val="22"/>
              </w:rPr>
            </w:pPr>
            <w:r w:rsidRPr="00860527">
              <w:rPr>
                <w:b/>
                <w:bCs/>
                <w:szCs w:val="22"/>
              </w:rPr>
              <w:t>-</w:t>
            </w:r>
          </w:p>
        </w:tc>
        <w:tc>
          <w:tcPr>
            <w:tcW w:w="182" w:type="dxa"/>
          </w:tcPr>
          <w:p w14:paraId="5CE65ED2" w14:textId="77777777" w:rsidR="005F39FC" w:rsidRPr="00494079" w:rsidRDefault="005F39FC" w:rsidP="005F39FC">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0CD09188" w14:textId="7A8AF26C" w:rsidR="005F39FC" w:rsidRPr="00494079" w:rsidRDefault="005F39FC" w:rsidP="005F39FC">
            <w:pPr>
              <w:pStyle w:val="acctfourfigures"/>
              <w:tabs>
                <w:tab w:val="clear" w:pos="765"/>
              </w:tabs>
              <w:spacing w:line="240" w:lineRule="atLeast"/>
              <w:ind w:left="177" w:right="-80"/>
              <w:jc w:val="center"/>
              <w:rPr>
                <w:b/>
                <w:bCs/>
                <w:szCs w:val="22"/>
              </w:rPr>
            </w:pPr>
            <w:r w:rsidRPr="00860527">
              <w:rPr>
                <w:b/>
                <w:bCs/>
                <w:szCs w:val="22"/>
              </w:rPr>
              <w:t>-</w:t>
            </w:r>
          </w:p>
        </w:tc>
      </w:tr>
      <w:tr w:rsidR="005F39FC" w:rsidRPr="00833CAD" w14:paraId="666532B6" w14:textId="77777777" w:rsidTr="00AD3632">
        <w:trPr>
          <w:cantSplit/>
        </w:trPr>
        <w:tc>
          <w:tcPr>
            <w:tcW w:w="3971" w:type="dxa"/>
          </w:tcPr>
          <w:p w14:paraId="76A55775" w14:textId="77777777" w:rsidR="005F39FC" w:rsidRPr="00833CAD" w:rsidRDefault="005F39FC" w:rsidP="005F39FC">
            <w:pPr>
              <w:spacing w:line="240" w:lineRule="atLeast"/>
              <w:ind w:left="10"/>
              <w:rPr>
                <w:b/>
                <w:bCs/>
                <w:szCs w:val="22"/>
              </w:rPr>
            </w:pPr>
          </w:p>
        </w:tc>
        <w:tc>
          <w:tcPr>
            <w:tcW w:w="1181" w:type="dxa"/>
            <w:tcBorders>
              <w:top w:val="double" w:sz="4" w:space="0" w:color="auto"/>
            </w:tcBorders>
          </w:tcPr>
          <w:p w14:paraId="401919AB" w14:textId="77777777" w:rsidR="005F39FC" w:rsidRPr="00833CAD" w:rsidRDefault="005F39FC" w:rsidP="005F39FC">
            <w:pPr>
              <w:pStyle w:val="acctfourfigures"/>
              <w:tabs>
                <w:tab w:val="clear" w:pos="765"/>
                <w:tab w:val="decimal" w:pos="914"/>
              </w:tabs>
              <w:spacing w:line="240" w:lineRule="atLeast"/>
              <w:ind w:right="11"/>
              <w:rPr>
                <w:b/>
                <w:bCs/>
                <w:szCs w:val="22"/>
                <w:rtl/>
                <w:cs/>
              </w:rPr>
            </w:pPr>
          </w:p>
        </w:tc>
        <w:tc>
          <w:tcPr>
            <w:tcW w:w="179" w:type="dxa"/>
          </w:tcPr>
          <w:p w14:paraId="1DFA79D5"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2D20A983" w14:textId="77777777" w:rsidR="005F39FC" w:rsidRPr="009114E2" w:rsidRDefault="005F39FC" w:rsidP="005F39FC">
            <w:pPr>
              <w:pStyle w:val="acctfourfigures"/>
              <w:tabs>
                <w:tab w:val="clear" w:pos="765"/>
                <w:tab w:val="decimal" w:pos="914"/>
              </w:tabs>
              <w:spacing w:line="240" w:lineRule="atLeast"/>
              <w:ind w:right="-80"/>
              <w:rPr>
                <w:b/>
                <w:bCs/>
                <w:szCs w:val="22"/>
                <w:lang w:bidi="th-TH"/>
              </w:rPr>
            </w:pPr>
          </w:p>
        </w:tc>
        <w:tc>
          <w:tcPr>
            <w:tcW w:w="180" w:type="dxa"/>
          </w:tcPr>
          <w:p w14:paraId="5913C4DB"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6673DD39" w14:textId="77777777" w:rsidR="005F39FC" w:rsidRPr="00494079" w:rsidRDefault="005F39FC" w:rsidP="005F39FC">
            <w:pPr>
              <w:pStyle w:val="acctfourfigures"/>
              <w:tabs>
                <w:tab w:val="clear" w:pos="765"/>
              </w:tabs>
              <w:spacing w:line="240" w:lineRule="atLeast"/>
              <w:ind w:left="177" w:right="-80"/>
              <w:jc w:val="center"/>
              <w:rPr>
                <w:b/>
                <w:bCs/>
                <w:szCs w:val="22"/>
              </w:rPr>
            </w:pPr>
          </w:p>
        </w:tc>
        <w:tc>
          <w:tcPr>
            <w:tcW w:w="182" w:type="dxa"/>
          </w:tcPr>
          <w:p w14:paraId="05FAC17B" w14:textId="77777777" w:rsidR="005F39FC" w:rsidRPr="00494079" w:rsidRDefault="005F39FC" w:rsidP="005F39FC">
            <w:pPr>
              <w:pStyle w:val="acctfourfigures"/>
              <w:tabs>
                <w:tab w:val="clear" w:pos="765"/>
                <w:tab w:val="decimal" w:pos="909"/>
              </w:tabs>
              <w:spacing w:line="240" w:lineRule="atLeast"/>
              <w:ind w:left="177" w:right="-80"/>
              <w:jc w:val="center"/>
              <w:rPr>
                <w:szCs w:val="22"/>
              </w:rPr>
            </w:pPr>
          </w:p>
        </w:tc>
        <w:tc>
          <w:tcPr>
            <w:tcW w:w="1172" w:type="dxa"/>
            <w:tcBorders>
              <w:top w:val="double" w:sz="4" w:space="0" w:color="auto"/>
            </w:tcBorders>
          </w:tcPr>
          <w:p w14:paraId="7FDD4321" w14:textId="77777777" w:rsidR="005F39FC" w:rsidRPr="00494079" w:rsidRDefault="005F39FC" w:rsidP="005F39FC">
            <w:pPr>
              <w:pStyle w:val="acctfourfigures"/>
              <w:tabs>
                <w:tab w:val="clear" w:pos="765"/>
              </w:tabs>
              <w:spacing w:line="240" w:lineRule="atLeast"/>
              <w:ind w:left="177" w:right="-80"/>
              <w:jc w:val="center"/>
              <w:rPr>
                <w:b/>
                <w:bCs/>
                <w:szCs w:val="22"/>
              </w:rPr>
            </w:pPr>
          </w:p>
        </w:tc>
      </w:tr>
      <w:tr w:rsidR="005F39FC" w:rsidRPr="00833CAD" w14:paraId="73D93CAF" w14:textId="77777777" w:rsidTr="00AD3632">
        <w:trPr>
          <w:cantSplit/>
        </w:trPr>
        <w:tc>
          <w:tcPr>
            <w:tcW w:w="3971" w:type="dxa"/>
          </w:tcPr>
          <w:p w14:paraId="73B87662" w14:textId="3F83220E" w:rsidR="005F39FC" w:rsidRPr="00833CAD" w:rsidRDefault="005F39FC" w:rsidP="005F39FC">
            <w:pPr>
              <w:spacing w:line="240" w:lineRule="atLeast"/>
              <w:ind w:left="10"/>
              <w:rPr>
                <w:b/>
                <w:bCs/>
                <w:szCs w:val="22"/>
              </w:rPr>
            </w:pPr>
            <w:r w:rsidRPr="00833CAD">
              <w:rPr>
                <w:b/>
                <w:bCs/>
                <w:i/>
                <w:iCs/>
                <w:szCs w:val="22"/>
              </w:rPr>
              <w:t>Accrued expenses</w:t>
            </w:r>
          </w:p>
        </w:tc>
        <w:tc>
          <w:tcPr>
            <w:tcW w:w="1181" w:type="dxa"/>
          </w:tcPr>
          <w:p w14:paraId="06A28EB5" w14:textId="77777777" w:rsidR="005F39FC" w:rsidRPr="00833CAD" w:rsidRDefault="005F39FC" w:rsidP="005F39FC">
            <w:pPr>
              <w:pStyle w:val="acctfourfigures"/>
              <w:tabs>
                <w:tab w:val="clear" w:pos="765"/>
                <w:tab w:val="decimal" w:pos="914"/>
              </w:tabs>
              <w:spacing w:line="240" w:lineRule="atLeast"/>
              <w:ind w:right="11"/>
              <w:rPr>
                <w:b/>
                <w:bCs/>
                <w:szCs w:val="22"/>
                <w:rtl/>
                <w:cs/>
              </w:rPr>
            </w:pPr>
          </w:p>
        </w:tc>
        <w:tc>
          <w:tcPr>
            <w:tcW w:w="179" w:type="dxa"/>
          </w:tcPr>
          <w:p w14:paraId="25496808"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Pr>
          <w:p w14:paraId="0C28D02E" w14:textId="77777777" w:rsidR="005F39FC" w:rsidRPr="009114E2" w:rsidRDefault="005F39FC" w:rsidP="005F39FC">
            <w:pPr>
              <w:pStyle w:val="acctfourfigures"/>
              <w:tabs>
                <w:tab w:val="clear" w:pos="765"/>
                <w:tab w:val="decimal" w:pos="914"/>
              </w:tabs>
              <w:spacing w:line="240" w:lineRule="atLeast"/>
              <w:ind w:right="-80"/>
              <w:rPr>
                <w:b/>
                <w:bCs/>
                <w:szCs w:val="22"/>
                <w:lang w:bidi="th-TH"/>
              </w:rPr>
            </w:pPr>
          </w:p>
        </w:tc>
        <w:tc>
          <w:tcPr>
            <w:tcW w:w="180" w:type="dxa"/>
          </w:tcPr>
          <w:p w14:paraId="14C71CF3" w14:textId="77777777" w:rsidR="005F39FC" w:rsidRPr="00833CAD" w:rsidRDefault="005F39FC" w:rsidP="005F39FC">
            <w:pPr>
              <w:pStyle w:val="acctfourfigures"/>
              <w:tabs>
                <w:tab w:val="clear" w:pos="765"/>
                <w:tab w:val="decimal" w:pos="909"/>
              </w:tabs>
              <w:spacing w:line="240" w:lineRule="atLeast"/>
              <w:ind w:right="11"/>
              <w:rPr>
                <w:b/>
                <w:bCs/>
                <w:szCs w:val="22"/>
              </w:rPr>
            </w:pPr>
          </w:p>
        </w:tc>
        <w:tc>
          <w:tcPr>
            <w:tcW w:w="1170" w:type="dxa"/>
          </w:tcPr>
          <w:p w14:paraId="35AE5E82" w14:textId="77777777" w:rsidR="005F39FC" w:rsidRPr="00494079" w:rsidRDefault="005F39FC" w:rsidP="005F39FC">
            <w:pPr>
              <w:pStyle w:val="acctfourfigures"/>
              <w:tabs>
                <w:tab w:val="clear" w:pos="765"/>
              </w:tabs>
              <w:spacing w:line="240" w:lineRule="atLeast"/>
              <w:ind w:left="177" w:right="-80"/>
              <w:jc w:val="center"/>
              <w:rPr>
                <w:b/>
                <w:bCs/>
                <w:szCs w:val="22"/>
              </w:rPr>
            </w:pPr>
          </w:p>
        </w:tc>
        <w:tc>
          <w:tcPr>
            <w:tcW w:w="182" w:type="dxa"/>
          </w:tcPr>
          <w:p w14:paraId="7D6C7EF5" w14:textId="77777777" w:rsidR="005F39FC" w:rsidRPr="00494079" w:rsidRDefault="005F39FC" w:rsidP="005F39FC">
            <w:pPr>
              <w:pStyle w:val="acctfourfigures"/>
              <w:tabs>
                <w:tab w:val="clear" w:pos="765"/>
                <w:tab w:val="decimal" w:pos="909"/>
              </w:tabs>
              <w:spacing w:line="240" w:lineRule="atLeast"/>
              <w:ind w:left="177" w:right="-80"/>
              <w:jc w:val="center"/>
              <w:rPr>
                <w:szCs w:val="22"/>
              </w:rPr>
            </w:pPr>
          </w:p>
        </w:tc>
        <w:tc>
          <w:tcPr>
            <w:tcW w:w="1172" w:type="dxa"/>
          </w:tcPr>
          <w:p w14:paraId="464F861F" w14:textId="77777777" w:rsidR="005F39FC" w:rsidRPr="00494079" w:rsidRDefault="005F39FC" w:rsidP="005F39FC">
            <w:pPr>
              <w:pStyle w:val="acctfourfigures"/>
              <w:tabs>
                <w:tab w:val="clear" w:pos="765"/>
              </w:tabs>
              <w:spacing w:line="240" w:lineRule="atLeast"/>
              <w:ind w:left="177" w:right="-80"/>
              <w:jc w:val="center"/>
              <w:rPr>
                <w:b/>
                <w:bCs/>
                <w:szCs w:val="22"/>
              </w:rPr>
            </w:pPr>
          </w:p>
        </w:tc>
      </w:tr>
      <w:tr w:rsidR="00330C0F" w:rsidRPr="00833CAD" w14:paraId="7E26B6C4" w14:textId="77777777" w:rsidTr="00AD3632">
        <w:trPr>
          <w:cantSplit/>
        </w:trPr>
        <w:tc>
          <w:tcPr>
            <w:tcW w:w="3971" w:type="dxa"/>
          </w:tcPr>
          <w:p w14:paraId="2B0758CC" w14:textId="5E81D490" w:rsidR="00330C0F" w:rsidRPr="00833CAD" w:rsidRDefault="004F1A4A" w:rsidP="00330C0F">
            <w:pPr>
              <w:spacing w:line="240" w:lineRule="atLeast"/>
              <w:ind w:left="10"/>
              <w:rPr>
                <w:b/>
                <w:bCs/>
                <w:szCs w:val="22"/>
              </w:rPr>
            </w:pPr>
            <w:r w:rsidRPr="004F1A4A">
              <w:rPr>
                <w:szCs w:val="22"/>
              </w:rPr>
              <w:t>Ultimate parent company</w:t>
            </w:r>
          </w:p>
        </w:tc>
        <w:tc>
          <w:tcPr>
            <w:tcW w:w="1181" w:type="dxa"/>
          </w:tcPr>
          <w:p w14:paraId="53E65616" w14:textId="6B5761CD" w:rsidR="00330C0F" w:rsidRPr="00330C0F" w:rsidRDefault="00330C0F" w:rsidP="00330C0F">
            <w:pPr>
              <w:pStyle w:val="acctfourfigures"/>
              <w:tabs>
                <w:tab w:val="clear" w:pos="765"/>
                <w:tab w:val="decimal" w:pos="914"/>
              </w:tabs>
              <w:spacing w:line="240" w:lineRule="atLeast"/>
              <w:ind w:right="11"/>
              <w:rPr>
                <w:szCs w:val="22"/>
                <w:rtl/>
                <w:cs/>
              </w:rPr>
            </w:pPr>
            <w:r w:rsidRPr="00330C0F">
              <w:rPr>
                <w:szCs w:val="22"/>
              </w:rPr>
              <w:t>268</w:t>
            </w:r>
          </w:p>
        </w:tc>
        <w:tc>
          <w:tcPr>
            <w:tcW w:w="179" w:type="dxa"/>
          </w:tcPr>
          <w:p w14:paraId="46816AE0"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Pr>
          <w:p w14:paraId="6DEDE7E4" w14:textId="31C286FB" w:rsidR="00330C0F" w:rsidRPr="009114E2" w:rsidRDefault="00330C0F" w:rsidP="00330C0F">
            <w:pPr>
              <w:pStyle w:val="acctfourfigures"/>
              <w:tabs>
                <w:tab w:val="clear" w:pos="765"/>
                <w:tab w:val="decimal" w:pos="914"/>
              </w:tabs>
              <w:spacing w:line="240" w:lineRule="atLeast"/>
              <w:ind w:right="-80"/>
              <w:rPr>
                <w:b/>
                <w:bCs/>
                <w:szCs w:val="22"/>
                <w:lang w:bidi="th-TH"/>
              </w:rPr>
            </w:pPr>
            <w:r w:rsidRPr="009114E2">
              <w:rPr>
                <w:szCs w:val="22"/>
              </w:rPr>
              <w:t>1,294</w:t>
            </w:r>
          </w:p>
        </w:tc>
        <w:tc>
          <w:tcPr>
            <w:tcW w:w="180" w:type="dxa"/>
          </w:tcPr>
          <w:p w14:paraId="5AE611D5"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Pr>
          <w:p w14:paraId="474709E5" w14:textId="2012E55C" w:rsidR="00330C0F" w:rsidRPr="00494079" w:rsidRDefault="00330C0F" w:rsidP="00330C0F">
            <w:pPr>
              <w:pStyle w:val="acctfourfigures"/>
              <w:tabs>
                <w:tab w:val="clear" w:pos="765"/>
              </w:tabs>
              <w:spacing w:line="240" w:lineRule="atLeast"/>
              <w:ind w:left="177" w:right="-80"/>
              <w:jc w:val="center"/>
              <w:rPr>
                <w:b/>
                <w:bCs/>
                <w:szCs w:val="22"/>
              </w:rPr>
            </w:pPr>
            <w:r w:rsidRPr="009114E2">
              <w:rPr>
                <w:szCs w:val="22"/>
              </w:rPr>
              <w:t>-</w:t>
            </w:r>
          </w:p>
        </w:tc>
        <w:tc>
          <w:tcPr>
            <w:tcW w:w="182" w:type="dxa"/>
          </w:tcPr>
          <w:p w14:paraId="0B537727" w14:textId="77777777" w:rsidR="00330C0F" w:rsidRPr="00494079" w:rsidRDefault="00330C0F" w:rsidP="00330C0F">
            <w:pPr>
              <w:pStyle w:val="acctfourfigures"/>
              <w:tabs>
                <w:tab w:val="clear" w:pos="765"/>
                <w:tab w:val="decimal" w:pos="909"/>
              </w:tabs>
              <w:spacing w:line="240" w:lineRule="atLeast"/>
              <w:ind w:left="177" w:right="-80"/>
              <w:jc w:val="center"/>
              <w:rPr>
                <w:szCs w:val="22"/>
              </w:rPr>
            </w:pPr>
          </w:p>
        </w:tc>
        <w:tc>
          <w:tcPr>
            <w:tcW w:w="1172" w:type="dxa"/>
          </w:tcPr>
          <w:p w14:paraId="1C0EC84B" w14:textId="0EC115E4" w:rsidR="00330C0F" w:rsidRPr="00494079" w:rsidRDefault="00330C0F" w:rsidP="00330C0F">
            <w:pPr>
              <w:pStyle w:val="acctfourfigures"/>
              <w:tabs>
                <w:tab w:val="clear" w:pos="765"/>
              </w:tabs>
              <w:spacing w:line="240" w:lineRule="atLeast"/>
              <w:ind w:left="177" w:right="-80"/>
              <w:jc w:val="center"/>
              <w:rPr>
                <w:b/>
                <w:bCs/>
                <w:szCs w:val="22"/>
              </w:rPr>
            </w:pPr>
            <w:r w:rsidRPr="009114E2">
              <w:rPr>
                <w:szCs w:val="22"/>
              </w:rPr>
              <w:t>-</w:t>
            </w:r>
          </w:p>
        </w:tc>
      </w:tr>
      <w:tr w:rsidR="00330C0F" w:rsidRPr="00833CAD" w14:paraId="0DFC290E" w14:textId="77777777" w:rsidTr="00AD3632">
        <w:trPr>
          <w:cantSplit/>
        </w:trPr>
        <w:tc>
          <w:tcPr>
            <w:tcW w:w="3971" w:type="dxa"/>
          </w:tcPr>
          <w:p w14:paraId="4651B7EA" w14:textId="207182FA" w:rsidR="00330C0F" w:rsidRPr="00833CAD" w:rsidRDefault="00330C0F" w:rsidP="00330C0F">
            <w:pPr>
              <w:spacing w:line="240" w:lineRule="atLeast"/>
              <w:ind w:left="10"/>
              <w:rPr>
                <w:b/>
                <w:bCs/>
                <w:szCs w:val="22"/>
              </w:rPr>
            </w:pPr>
            <w:r w:rsidRPr="00833CAD">
              <w:rPr>
                <w:szCs w:val="22"/>
              </w:rPr>
              <w:t>Subsidiaries</w:t>
            </w:r>
          </w:p>
        </w:tc>
        <w:tc>
          <w:tcPr>
            <w:tcW w:w="1181" w:type="dxa"/>
          </w:tcPr>
          <w:p w14:paraId="48096027" w14:textId="1B1F0D47" w:rsidR="00330C0F" w:rsidRPr="00833CAD" w:rsidRDefault="00330C0F" w:rsidP="00330C0F">
            <w:pPr>
              <w:pStyle w:val="acctfourfigures"/>
              <w:tabs>
                <w:tab w:val="clear" w:pos="765"/>
              </w:tabs>
              <w:spacing w:line="240" w:lineRule="atLeast"/>
              <w:ind w:left="177" w:right="-80"/>
              <w:jc w:val="center"/>
              <w:rPr>
                <w:b/>
                <w:bCs/>
                <w:szCs w:val="22"/>
                <w:rtl/>
                <w:cs/>
              </w:rPr>
            </w:pPr>
            <w:r w:rsidRPr="00330C0F">
              <w:rPr>
                <w:szCs w:val="22"/>
              </w:rPr>
              <w:t>-</w:t>
            </w:r>
          </w:p>
        </w:tc>
        <w:tc>
          <w:tcPr>
            <w:tcW w:w="179" w:type="dxa"/>
          </w:tcPr>
          <w:p w14:paraId="2ABA9156"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Pr>
          <w:p w14:paraId="52664990" w14:textId="3DBA7EAC" w:rsidR="00330C0F" w:rsidRPr="00330C0F" w:rsidRDefault="00330C0F" w:rsidP="00330C0F">
            <w:pPr>
              <w:pStyle w:val="acctfourfigures"/>
              <w:tabs>
                <w:tab w:val="clear" w:pos="765"/>
              </w:tabs>
              <w:spacing w:line="240" w:lineRule="atLeast"/>
              <w:ind w:left="177" w:right="-80"/>
              <w:jc w:val="center"/>
              <w:rPr>
                <w:szCs w:val="22"/>
              </w:rPr>
            </w:pPr>
            <w:r w:rsidRPr="00330C0F">
              <w:rPr>
                <w:szCs w:val="22"/>
              </w:rPr>
              <w:t>-</w:t>
            </w:r>
          </w:p>
        </w:tc>
        <w:tc>
          <w:tcPr>
            <w:tcW w:w="180" w:type="dxa"/>
          </w:tcPr>
          <w:p w14:paraId="3920F16E"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Pr>
          <w:p w14:paraId="3FDAD3D1" w14:textId="0FF5D071" w:rsidR="00330C0F" w:rsidRPr="00494079" w:rsidRDefault="00330C0F" w:rsidP="007F30F0">
            <w:pPr>
              <w:pStyle w:val="acctfourfigures"/>
              <w:tabs>
                <w:tab w:val="clear" w:pos="765"/>
              </w:tabs>
              <w:spacing w:line="240" w:lineRule="atLeast"/>
              <w:ind w:left="177" w:right="-139"/>
              <w:jc w:val="center"/>
              <w:rPr>
                <w:b/>
                <w:bCs/>
                <w:szCs w:val="22"/>
              </w:rPr>
            </w:pPr>
            <w:r>
              <w:rPr>
                <w:szCs w:val="22"/>
                <w:lang w:val="en-US" w:bidi="th-TH"/>
              </w:rPr>
              <w:t xml:space="preserve">       </w:t>
            </w:r>
            <w:r w:rsidRPr="009114E2">
              <w:rPr>
                <w:szCs w:val="22"/>
                <w:lang w:val="en-US" w:bidi="th-TH"/>
              </w:rPr>
              <w:t>8</w:t>
            </w:r>
          </w:p>
        </w:tc>
        <w:tc>
          <w:tcPr>
            <w:tcW w:w="182" w:type="dxa"/>
          </w:tcPr>
          <w:p w14:paraId="48FCBE02" w14:textId="77777777" w:rsidR="00330C0F" w:rsidRPr="00494079" w:rsidRDefault="00330C0F" w:rsidP="00330C0F">
            <w:pPr>
              <w:pStyle w:val="acctfourfigures"/>
              <w:tabs>
                <w:tab w:val="clear" w:pos="765"/>
                <w:tab w:val="decimal" w:pos="909"/>
              </w:tabs>
              <w:spacing w:line="240" w:lineRule="atLeast"/>
              <w:ind w:left="177" w:right="-80"/>
              <w:jc w:val="center"/>
              <w:rPr>
                <w:szCs w:val="22"/>
              </w:rPr>
            </w:pPr>
          </w:p>
        </w:tc>
        <w:tc>
          <w:tcPr>
            <w:tcW w:w="1172" w:type="dxa"/>
          </w:tcPr>
          <w:p w14:paraId="23123EB3" w14:textId="369A5BC2" w:rsidR="00330C0F" w:rsidRPr="00494079" w:rsidRDefault="00330C0F" w:rsidP="007F30F0">
            <w:pPr>
              <w:pStyle w:val="acctfourfigures"/>
              <w:tabs>
                <w:tab w:val="clear" w:pos="765"/>
              </w:tabs>
              <w:spacing w:line="240" w:lineRule="atLeast"/>
              <w:ind w:left="177" w:right="-137"/>
              <w:jc w:val="center"/>
              <w:rPr>
                <w:b/>
                <w:bCs/>
                <w:szCs w:val="22"/>
              </w:rPr>
            </w:pPr>
            <w:r>
              <w:rPr>
                <w:szCs w:val="22"/>
                <w:lang w:val="en-US" w:bidi="th-TH"/>
              </w:rPr>
              <w:t xml:space="preserve">       </w:t>
            </w:r>
            <w:r w:rsidRPr="009114E2">
              <w:rPr>
                <w:szCs w:val="22"/>
                <w:lang w:val="en-US" w:bidi="th-TH"/>
              </w:rPr>
              <w:t>8</w:t>
            </w:r>
          </w:p>
        </w:tc>
      </w:tr>
      <w:tr w:rsidR="00330C0F" w:rsidRPr="00833CAD" w14:paraId="1885F6DB" w14:textId="77777777" w:rsidTr="00AD3632">
        <w:trPr>
          <w:cantSplit/>
        </w:trPr>
        <w:tc>
          <w:tcPr>
            <w:tcW w:w="3971" w:type="dxa"/>
          </w:tcPr>
          <w:p w14:paraId="7FAB955C" w14:textId="5ABF020F" w:rsidR="00330C0F" w:rsidRPr="00833CAD" w:rsidRDefault="00330C0F" w:rsidP="00330C0F">
            <w:pPr>
              <w:spacing w:line="240" w:lineRule="atLeast"/>
              <w:ind w:left="10"/>
              <w:rPr>
                <w:b/>
                <w:bCs/>
                <w:szCs w:val="22"/>
              </w:rPr>
            </w:pPr>
            <w:r w:rsidRPr="00833CAD">
              <w:rPr>
                <w:szCs w:val="22"/>
              </w:rPr>
              <w:t>Other related parties</w:t>
            </w:r>
          </w:p>
        </w:tc>
        <w:tc>
          <w:tcPr>
            <w:tcW w:w="1181" w:type="dxa"/>
          </w:tcPr>
          <w:p w14:paraId="748DDFAF" w14:textId="47D170C8" w:rsidR="00330C0F" w:rsidRPr="00330C0F" w:rsidRDefault="00330C0F" w:rsidP="00330C0F">
            <w:pPr>
              <w:pStyle w:val="acctfourfigures"/>
              <w:tabs>
                <w:tab w:val="clear" w:pos="765"/>
                <w:tab w:val="decimal" w:pos="914"/>
              </w:tabs>
              <w:spacing w:line="240" w:lineRule="atLeast"/>
              <w:ind w:right="11"/>
              <w:rPr>
                <w:szCs w:val="22"/>
                <w:rtl/>
                <w:cs/>
              </w:rPr>
            </w:pPr>
            <w:r w:rsidRPr="00330C0F">
              <w:rPr>
                <w:szCs w:val="22"/>
              </w:rPr>
              <w:t>355</w:t>
            </w:r>
          </w:p>
        </w:tc>
        <w:tc>
          <w:tcPr>
            <w:tcW w:w="179" w:type="dxa"/>
          </w:tcPr>
          <w:p w14:paraId="01CB2C4C"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Pr>
          <w:p w14:paraId="6A6F0C7D" w14:textId="6CBED875" w:rsidR="00330C0F" w:rsidRPr="009114E2" w:rsidRDefault="00330C0F" w:rsidP="00330C0F">
            <w:pPr>
              <w:pStyle w:val="acctfourfigures"/>
              <w:tabs>
                <w:tab w:val="clear" w:pos="765"/>
                <w:tab w:val="decimal" w:pos="914"/>
              </w:tabs>
              <w:spacing w:line="240" w:lineRule="atLeast"/>
              <w:ind w:right="-80"/>
              <w:rPr>
                <w:b/>
                <w:bCs/>
                <w:szCs w:val="22"/>
                <w:lang w:bidi="th-TH"/>
              </w:rPr>
            </w:pPr>
            <w:r w:rsidRPr="009114E2">
              <w:rPr>
                <w:szCs w:val="22"/>
              </w:rPr>
              <w:t>920</w:t>
            </w:r>
          </w:p>
        </w:tc>
        <w:tc>
          <w:tcPr>
            <w:tcW w:w="180" w:type="dxa"/>
          </w:tcPr>
          <w:p w14:paraId="413F100C"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Pr>
          <w:p w14:paraId="2B5777C6" w14:textId="644A469B" w:rsidR="00330C0F" w:rsidRPr="00494079" w:rsidRDefault="00330C0F" w:rsidP="00330C0F">
            <w:pPr>
              <w:pStyle w:val="acctfourfigures"/>
              <w:tabs>
                <w:tab w:val="clear" w:pos="765"/>
              </w:tabs>
              <w:spacing w:line="240" w:lineRule="atLeast"/>
              <w:ind w:left="177" w:right="-80"/>
              <w:jc w:val="center"/>
              <w:rPr>
                <w:b/>
                <w:bCs/>
                <w:szCs w:val="22"/>
              </w:rPr>
            </w:pPr>
            <w:r w:rsidRPr="009114E2">
              <w:rPr>
                <w:szCs w:val="22"/>
              </w:rPr>
              <w:t>-</w:t>
            </w:r>
          </w:p>
        </w:tc>
        <w:tc>
          <w:tcPr>
            <w:tcW w:w="182" w:type="dxa"/>
          </w:tcPr>
          <w:p w14:paraId="559AB17B" w14:textId="77777777" w:rsidR="00330C0F" w:rsidRPr="00494079" w:rsidRDefault="00330C0F" w:rsidP="00330C0F">
            <w:pPr>
              <w:pStyle w:val="acctfourfigures"/>
              <w:tabs>
                <w:tab w:val="clear" w:pos="765"/>
                <w:tab w:val="decimal" w:pos="909"/>
              </w:tabs>
              <w:spacing w:line="240" w:lineRule="atLeast"/>
              <w:ind w:left="177" w:right="-80"/>
              <w:jc w:val="center"/>
              <w:rPr>
                <w:szCs w:val="22"/>
              </w:rPr>
            </w:pPr>
          </w:p>
        </w:tc>
        <w:tc>
          <w:tcPr>
            <w:tcW w:w="1172" w:type="dxa"/>
          </w:tcPr>
          <w:p w14:paraId="2A97B19F" w14:textId="7082E6A1" w:rsidR="00330C0F" w:rsidRPr="00494079" w:rsidRDefault="00330C0F" w:rsidP="00330C0F">
            <w:pPr>
              <w:pStyle w:val="acctfourfigures"/>
              <w:tabs>
                <w:tab w:val="clear" w:pos="765"/>
              </w:tabs>
              <w:spacing w:line="240" w:lineRule="atLeast"/>
              <w:ind w:left="177" w:right="-80"/>
              <w:jc w:val="center"/>
              <w:rPr>
                <w:b/>
                <w:bCs/>
                <w:szCs w:val="22"/>
              </w:rPr>
            </w:pPr>
            <w:r w:rsidRPr="009114E2">
              <w:rPr>
                <w:szCs w:val="22"/>
              </w:rPr>
              <w:t>-</w:t>
            </w:r>
          </w:p>
        </w:tc>
      </w:tr>
      <w:tr w:rsidR="00330C0F" w:rsidRPr="00833CAD" w14:paraId="3BD729CA" w14:textId="77777777" w:rsidTr="00AD3632">
        <w:trPr>
          <w:cantSplit/>
        </w:trPr>
        <w:tc>
          <w:tcPr>
            <w:tcW w:w="3971" w:type="dxa"/>
          </w:tcPr>
          <w:p w14:paraId="341224B4" w14:textId="68D69E81" w:rsidR="00330C0F" w:rsidRPr="00833CAD" w:rsidRDefault="00330C0F" w:rsidP="00330C0F">
            <w:pPr>
              <w:spacing w:line="240" w:lineRule="atLeast"/>
              <w:ind w:left="10"/>
              <w:rPr>
                <w:b/>
                <w:bCs/>
                <w:szCs w:val="22"/>
              </w:rPr>
            </w:pPr>
            <w:r w:rsidRPr="00833CAD">
              <w:rPr>
                <w:szCs w:val="22"/>
              </w:rPr>
              <w:t>Associates</w:t>
            </w:r>
          </w:p>
        </w:tc>
        <w:tc>
          <w:tcPr>
            <w:tcW w:w="1181" w:type="dxa"/>
            <w:tcBorders>
              <w:bottom w:val="single" w:sz="4" w:space="0" w:color="auto"/>
            </w:tcBorders>
          </w:tcPr>
          <w:p w14:paraId="3716D2DA" w14:textId="668B245C" w:rsidR="00330C0F" w:rsidRPr="00330C0F" w:rsidRDefault="00330C0F" w:rsidP="00330C0F">
            <w:pPr>
              <w:pStyle w:val="acctfourfigures"/>
              <w:tabs>
                <w:tab w:val="clear" w:pos="765"/>
                <w:tab w:val="decimal" w:pos="914"/>
              </w:tabs>
              <w:spacing w:line="240" w:lineRule="atLeast"/>
              <w:ind w:right="11"/>
              <w:rPr>
                <w:szCs w:val="22"/>
                <w:rtl/>
                <w:cs/>
              </w:rPr>
            </w:pPr>
            <w:r w:rsidRPr="00330C0F">
              <w:rPr>
                <w:szCs w:val="22"/>
              </w:rPr>
              <w:t>49</w:t>
            </w:r>
          </w:p>
        </w:tc>
        <w:tc>
          <w:tcPr>
            <w:tcW w:w="179" w:type="dxa"/>
          </w:tcPr>
          <w:p w14:paraId="01A3B749"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00BB26F1" w14:textId="0C8BA9FC" w:rsidR="00330C0F" w:rsidRPr="009114E2" w:rsidRDefault="00330C0F" w:rsidP="00330C0F">
            <w:pPr>
              <w:pStyle w:val="acctfourfigures"/>
              <w:tabs>
                <w:tab w:val="clear" w:pos="765"/>
                <w:tab w:val="decimal" w:pos="914"/>
              </w:tabs>
              <w:spacing w:line="240" w:lineRule="atLeast"/>
              <w:ind w:right="-80"/>
              <w:rPr>
                <w:b/>
                <w:bCs/>
                <w:szCs w:val="22"/>
                <w:lang w:bidi="th-TH"/>
              </w:rPr>
            </w:pPr>
            <w:r w:rsidRPr="009114E2">
              <w:rPr>
                <w:szCs w:val="22"/>
              </w:rPr>
              <w:t>50</w:t>
            </w:r>
          </w:p>
        </w:tc>
        <w:tc>
          <w:tcPr>
            <w:tcW w:w="180" w:type="dxa"/>
          </w:tcPr>
          <w:p w14:paraId="26D1A09A"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530B09FF" w14:textId="1083940F" w:rsidR="00330C0F" w:rsidRPr="00494079" w:rsidRDefault="00330C0F" w:rsidP="00330C0F">
            <w:pPr>
              <w:pStyle w:val="acctfourfigures"/>
              <w:tabs>
                <w:tab w:val="clear" w:pos="765"/>
              </w:tabs>
              <w:spacing w:line="240" w:lineRule="atLeast"/>
              <w:ind w:left="177" w:right="-80"/>
              <w:jc w:val="center"/>
              <w:rPr>
                <w:b/>
                <w:bCs/>
                <w:szCs w:val="22"/>
              </w:rPr>
            </w:pPr>
            <w:r w:rsidRPr="009114E2">
              <w:rPr>
                <w:szCs w:val="22"/>
              </w:rPr>
              <w:t>-</w:t>
            </w:r>
          </w:p>
        </w:tc>
        <w:tc>
          <w:tcPr>
            <w:tcW w:w="182" w:type="dxa"/>
          </w:tcPr>
          <w:p w14:paraId="698B6938" w14:textId="77777777" w:rsidR="00330C0F" w:rsidRPr="00494079" w:rsidRDefault="00330C0F" w:rsidP="00330C0F">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245068F4" w14:textId="6504EA55" w:rsidR="00330C0F" w:rsidRPr="00494079" w:rsidRDefault="00330C0F" w:rsidP="00330C0F">
            <w:pPr>
              <w:pStyle w:val="acctfourfigures"/>
              <w:tabs>
                <w:tab w:val="clear" w:pos="765"/>
              </w:tabs>
              <w:spacing w:line="240" w:lineRule="atLeast"/>
              <w:ind w:left="177" w:right="-80"/>
              <w:jc w:val="center"/>
              <w:rPr>
                <w:b/>
                <w:bCs/>
                <w:szCs w:val="22"/>
              </w:rPr>
            </w:pPr>
            <w:r w:rsidRPr="009114E2">
              <w:rPr>
                <w:szCs w:val="22"/>
              </w:rPr>
              <w:t>-</w:t>
            </w:r>
          </w:p>
        </w:tc>
      </w:tr>
      <w:tr w:rsidR="00330C0F" w:rsidRPr="00833CAD" w14:paraId="1562B32B" w14:textId="77777777" w:rsidTr="00AD3632">
        <w:trPr>
          <w:cantSplit/>
        </w:trPr>
        <w:tc>
          <w:tcPr>
            <w:tcW w:w="3971" w:type="dxa"/>
          </w:tcPr>
          <w:p w14:paraId="1B5FBC70" w14:textId="089EAB27" w:rsidR="00330C0F" w:rsidRPr="00833CAD" w:rsidRDefault="00330C0F" w:rsidP="00330C0F">
            <w:pPr>
              <w:spacing w:line="240" w:lineRule="atLeast"/>
              <w:ind w:left="10"/>
              <w:rPr>
                <w:b/>
                <w:bCs/>
                <w:szCs w:val="22"/>
              </w:rPr>
            </w:pPr>
            <w:r w:rsidRPr="00833CAD">
              <w:rPr>
                <w:b/>
                <w:bCs/>
                <w:szCs w:val="22"/>
              </w:rPr>
              <w:t>Total</w:t>
            </w:r>
          </w:p>
        </w:tc>
        <w:tc>
          <w:tcPr>
            <w:tcW w:w="1181" w:type="dxa"/>
            <w:tcBorders>
              <w:top w:val="single" w:sz="4" w:space="0" w:color="auto"/>
              <w:bottom w:val="double" w:sz="4" w:space="0" w:color="auto"/>
            </w:tcBorders>
          </w:tcPr>
          <w:p w14:paraId="42CCDA5F" w14:textId="1B144228" w:rsidR="00330C0F" w:rsidRPr="00833CAD" w:rsidRDefault="00330C0F" w:rsidP="00330C0F">
            <w:pPr>
              <w:pStyle w:val="acctfourfigures"/>
              <w:tabs>
                <w:tab w:val="clear" w:pos="765"/>
                <w:tab w:val="decimal" w:pos="914"/>
              </w:tabs>
              <w:spacing w:line="240" w:lineRule="atLeast"/>
              <w:ind w:right="11"/>
              <w:rPr>
                <w:b/>
                <w:bCs/>
                <w:szCs w:val="22"/>
                <w:rtl/>
                <w:cs/>
              </w:rPr>
            </w:pPr>
            <w:r>
              <w:rPr>
                <w:b/>
                <w:bCs/>
                <w:szCs w:val="22"/>
              </w:rPr>
              <w:t>672</w:t>
            </w:r>
          </w:p>
        </w:tc>
        <w:tc>
          <w:tcPr>
            <w:tcW w:w="179" w:type="dxa"/>
          </w:tcPr>
          <w:p w14:paraId="47E24581"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4E913B48" w14:textId="4A18BCB3" w:rsidR="00330C0F" w:rsidRPr="009114E2" w:rsidRDefault="00330C0F" w:rsidP="00330C0F">
            <w:pPr>
              <w:pStyle w:val="acctfourfigures"/>
              <w:tabs>
                <w:tab w:val="clear" w:pos="765"/>
                <w:tab w:val="decimal" w:pos="914"/>
              </w:tabs>
              <w:spacing w:line="240" w:lineRule="atLeast"/>
              <w:ind w:right="-80"/>
              <w:rPr>
                <w:b/>
                <w:bCs/>
                <w:szCs w:val="22"/>
                <w:lang w:bidi="th-TH"/>
              </w:rPr>
            </w:pPr>
            <w:r w:rsidRPr="009114E2">
              <w:rPr>
                <w:b/>
                <w:bCs/>
                <w:szCs w:val="22"/>
              </w:rPr>
              <w:t>2,264</w:t>
            </w:r>
          </w:p>
        </w:tc>
        <w:tc>
          <w:tcPr>
            <w:tcW w:w="180" w:type="dxa"/>
          </w:tcPr>
          <w:p w14:paraId="349C15B2"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62F90DA7" w14:textId="22D3BE92" w:rsidR="00330C0F" w:rsidRPr="00494079" w:rsidRDefault="00330C0F" w:rsidP="007F30F0">
            <w:pPr>
              <w:pStyle w:val="acctfourfigures"/>
              <w:tabs>
                <w:tab w:val="clear" w:pos="765"/>
              </w:tabs>
              <w:spacing w:line="240" w:lineRule="atLeast"/>
              <w:ind w:left="177" w:right="-139"/>
              <w:jc w:val="center"/>
              <w:rPr>
                <w:b/>
                <w:bCs/>
                <w:szCs w:val="22"/>
              </w:rPr>
            </w:pPr>
            <w:r>
              <w:rPr>
                <w:b/>
                <w:bCs/>
                <w:szCs w:val="22"/>
                <w:lang w:val="en-US" w:bidi="th-TH"/>
              </w:rPr>
              <w:t xml:space="preserve">       </w:t>
            </w:r>
            <w:r w:rsidRPr="009114E2">
              <w:rPr>
                <w:b/>
                <w:bCs/>
                <w:szCs w:val="22"/>
                <w:lang w:val="en-US" w:bidi="th-TH"/>
              </w:rPr>
              <w:t>8</w:t>
            </w:r>
          </w:p>
        </w:tc>
        <w:tc>
          <w:tcPr>
            <w:tcW w:w="182" w:type="dxa"/>
          </w:tcPr>
          <w:p w14:paraId="078D9E28" w14:textId="77777777" w:rsidR="00330C0F" w:rsidRPr="00494079" w:rsidRDefault="00330C0F" w:rsidP="00330C0F">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5EF919E1" w14:textId="320C0E72" w:rsidR="00330C0F" w:rsidRPr="00494079" w:rsidRDefault="00330C0F" w:rsidP="007F30F0">
            <w:pPr>
              <w:pStyle w:val="acctfourfigures"/>
              <w:tabs>
                <w:tab w:val="clear" w:pos="765"/>
              </w:tabs>
              <w:spacing w:line="240" w:lineRule="atLeast"/>
              <w:ind w:left="177" w:right="-146"/>
              <w:jc w:val="center"/>
              <w:rPr>
                <w:b/>
                <w:bCs/>
                <w:szCs w:val="22"/>
              </w:rPr>
            </w:pPr>
            <w:r>
              <w:rPr>
                <w:b/>
                <w:bCs/>
                <w:szCs w:val="22"/>
                <w:lang w:val="en-US" w:bidi="th-TH"/>
              </w:rPr>
              <w:t xml:space="preserve">       </w:t>
            </w:r>
            <w:r w:rsidRPr="009114E2">
              <w:rPr>
                <w:b/>
                <w:bCs/>
                <w:szCs w:val="22"/>
                <w:lang w:val="en-US" w:bidi="th-TH"/>
              </w:rPr>
              <w:t>8</w:t>
            </w:r>
          </w:p>
        </w:tc>
      </w:tr>
      <w:tr w:rsidR="00330C0F" w:rsidRPr="00833CAD" w14:paraId="27782B19" w14:textId="77777777" w:rsidTr="00AD3632">
        <w:trPr>
          <w:cantSplit/>
        </w:trPr>
        <w:tc>
          <w:tcPr>
            <w:tcW w:w="3971" w:type="dxa"/>
          </w:tcPr>
          <w:p w14:paraId="7FD2B9B4" w14:textId="77777777" w:rsidR="00330C0F" w:rsidRPr="00833CAD" w:rsidRDefault="00330C0F" w:rsidP="00330C0F">
            <w:pPr>
              <w:spacing w:line="240" w:lineRule="atLeast"/>
              <w:ind w:left="10"/>
              <w:rPr>
                <w:b/>
                <w:bCs/>
                <w:szCs w:val="22"/>
              </w:rPr>
            </w:pPr>
          </w:p>
        </w:tc>
        <w:tc>
          <w:tcPr>
            <w:tcW w:w="1181" w:type="dxa"/>
            <w:tcBorders>
              <w:top w:val="double" w:sz="4" w:space="0" w:color="auto"/>
            </w:tcBorders>
          </w:tcPr>
          <w:p w14:paraId="522B1CFC" w14:textId="77777777" w:rsidR="00330C0F" w:rsidRPr="00833CAD" w:rsidRDefault="00330C0F" w:rsidP="00330C0F">
            <w:pPr>
              <w:pStyle w:val="acctfourfigures"/>
              <w:tabs>
                <w:tab w:val="clear" w:pos="765"/>
                <w:tab w:val="decimal" w:pos="914"/>
              </w:tabs>
              <w:spacing w:line="240" w:lineRule="atLeast"/>
              <w:ind w:right="11"/>
              <w:rPr>
                <w:b/>
                <w:bCs/>
                <w:szCs w:val="22"/>
                <w:rtl/>
                <w:cs/>
              </w:rPr>
            </w:pPr>
          </w:p>
        </w:tc>
        <w:tc>
          <w:tcPr>
            <w:tcW w:w="179" w:type="dxa"/>
          </w:tcPr>
          <w:p w14:paraId="5B03CD48"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3BE725EA" w14:textId="77777777" w:rsidR="00330C0F" w:rsidRPr="009114E2" w:rsidRDefault="00330C0F" w:rsidP="00330C0F">
            <w:pPr>
              <w:pStyle w:val="acctfourfigures"/>
              <w:tabs>
                <w:tab w:val="clear" w:pos="765"/>
                <w:tab w:val="decimal" w:pos="914"/>
              </w:tabs>
              <w:spacing w:line="240" w:lineRule="atLeast"/>
              <w:ind w:right="-80"/>
              <w:rPr>
                <w:b/>
                <w:bCs/>
                <w:szCs w:val="22"/>
                <w:lang w:bidi="th-TH"/>
              </w:rPr>
            </w:pPr>
          </w:p>
        </w:tc>
        <w:tc>
          <w:tcPr>
            <w:tcW w:w="180" w:type="dxa"/>
          </w:tcPr>
          <w:p w14:paraId="2DA644EC" w14:textId="77777777" w:rsidR="00330C0F" w:rsidRPr="00833CAD" w:rsidRDefault="00330C0F" w:rsidP="00330C0F">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5EAECD13" w14:textId="77777777" w:rsidR="00330C0F" w:rsidRPr="00494079" w:rsidRDefault="00330C0F" w:rsidP="00330C0F">
            <w:pPr>
              <w:pStyle w:val="acctfourfigures"/>
              <w:tabs>
                <w:tab w:val="clear" w:pos="765"/>
              </w:tabs>
              <w:spacing w:line="240" w:lineRule="atLeast"/>
              <w:ind w:left="177" w:right="-80"/>
              <w:jc w:val="center"/>
              <w:rPr>
                <w:b/>
                <w:bCs/>
                <w:szCs w:val="22"/>
              </w:rPr>
            </w:pPr>
          </w:p>
        </w:tc>
        <w:tc>
          <w:tcPr>
            <w:tcW w:w="182" w:type="dxa"/>
          </w:tcPr>
          <w:p w14:paraId="72FE4CB5" w14:textId="77777777" w:rsidR="00330C0F" w:rsidRPr="00494079" w:rsidRDefault="00330C0F" w:rsidP="00330C0F">
            <w:pPr>
              <w:pStyle w:val="acctfourfigures"/>
              <w:tabs>
                <w:tab w:val="clear" w:pos="765"/>
                <w:tab w:val="decimal" w:pos="909"/>
              </w:tabs>
              <w:spacing w:line="240" w:lineRule="atLeast"/>
              <w:ind w:left="177" w:right="-80"/>
              <w:jc w:val="center"/>
              <w:rPr>
                <w:szCs w:val="22"/>
              </w:rPr>
            </w:pPr>
          </w:p>
        </w:tc>
        <w:tc>
          <w:tcPr>
            <w:tcW w:w="1172" w:type="dxa"/>
            <w:tcBorders>
              <w:top w:val="double" w:sz="4" w:space="0" w:color="auto"/>
            </w:tcBorders>
          </w:tcPr>
          <w:p w14:paraId="20D1B0CB" w14:textId="77777777" w:rsidR="00330C0F" w:rsidRPr="00494079" w:rsidRDefault="00330C0F" w:rsidP="00330C0F">
            <w:pPr>
              <w:pStyle w:val="acctfourfigures"/>
              <w:tabs>
                <w:tab w:val="clear" w:pos="765"/>
              </w:tabs>
              <w:spacing w:line="240" w:lineRule="atLeast"/>
              <w:ind w:left="177" w:right="-80"/>
              <w:jc w:val="center"/>
              <w:rPr>
                <w:b/>
                <w:bCs/>
                <w:szCs w:val="22"/>
              </w:rPr>
            </w:pPr>
          </w:p>
        </w:tc>
      </w:tr>
      <w:tr w:rsidR="003C2667" w:rsidRPr="00833CAD" w14:paraId="73589BA1" w14:textId="77777777" w:rsidTr="00AD3632">
        <w:trPr>
          <w:cantSplit/>
        </w:trPr>
        <w:tc>
          <w:tcPr>
            <w:tcW w:w="3971" w:type="dxa"/>
          </w:tcPr>
          <w:p w14:paraId="78421321" w14:textId="77CD1838" w:rsidR="003C2667" w:rsidRPr="00833CAD" w:rsidRDefault="003C2667" w:rsidP="003C2667">
            <w:pPr>
              <w:spacing w:line="240" w:lineRule="atLeast"/>
              <w:ind w:left="10"/>
              <w:rPr>
                <w:b/>
                <w:bCs/>
                <w:szCs w:val="22"/>
              </w:rPr>
            </w:pPr>
            <w:r w:rsidRPr="00833CAD">
              <w:rPr>
                <w:b/>
                <w:bCs/>
                <w:i/>
                <w:iCs/>
                <w:szCs w:val="22"/>
              </w:rPr>
              <w:t>Debentures</w:t>
            </w:r>
          </w:p>
        </w:tc>
        <w:tc>
          <w:tcPr>
            <w:tcW w:w="1181" w:type="dxa"/>
          </w:tcPr>
          <w:p w14:paraId="19E4CAE2" w14:textId="77777777" w:rsidR="003C2667" w:rsidRPr="00833CAD" w:rsidRDefault="003C2667" w:rsidP="003C2667">
            <w:pPr>
              <w:pStyle w:val="acctfourfigures"/>
              <w:tabs>
                <w:tab w:val="clear" w:pos="765"/>
                <w:tab w:val="decimal" w:pos="914"/>
              </w:tabs>
              <w:spacing w:line="240" w:lineRule="atLeast"/>
              <w:ind w:right="11"/>
              <w:rPr>
                <w:b/>
                <w:bCs/>
                <w:szCs w:val="22"/>
                <w:rtl/>
                <w:cs/>
              </w:rPr>
            </w:pPr>
          </w:p>
        </w:tc>
        <w:tc>
          <w:tcPr>
            <w:tcW w:w="179" w:type="dxa"/>
          </w:tcPr>
          <w:p w14:paraId="7947F72C"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58E2403B" w14:textId="77777777" w:rsidR="003C2667" w:rsidRPr="009114E2" w:rsidRDefault="003C2667" w:rsidP="003C2667">
            <w:pPr>
              <w:pStyle w:val="acctfourfigures"/>
              <w:tabs>
                <w:tab w:val="clear" w:pos="765"/>
                <w:tab w:val="decimal" w:pos="914"/>
              </w:tabs>
              <w:spacing w:line="240" w:lineRule="atLeast"/>
              <w:ind w:right="-80"/>
              <w:rPr>
                <w:b/>
                <w:bCs/>
                <w:szCs w:val="22"/>
                <w:lang w:bidi="th-TH"/>
              </w:rPr>
            </w:pPr>
          </w:p>
        </w:tc>
        <w:tc>
          <w:tcPr>
            <w:tcW w:w="180" w:type="dxa"/>
          </w:tcPr>
          <w:p w14:paraId="7AC6EAFA"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3C3166F7" w14:textId="77777777" w:rsidR="003C2667" w:rsidRPr="00494079" w:rsidRDefault="003C2667" w:rsidP="003C2667">
            <w:pPr>
              <w:pStyle w:val="acctfourfigures"/>
              <w:tabs>
                <w:tab w:val="clear" w:pos="765"/>
              </w:tabs>
              <w:spacing w:line="240" w:lineRule="atLeast"/>
              <w:ind w:left="177" w:right="-80"/>
              <w:jc w:val="center"/>
              <w:rPr>
                <w:b/>
                <w:bCs/>
                <w:szCs w:val="22"/>
              </w:rPr>
            </w:pPr>
          </w:p>
        </w:tc>
        <w:tc>
          <w:tcPr>
            <w:tcW w:w="182" w:type="dxa"/>
          </w:tcPr>
          <w:p w14:paraId="4E47EC2B"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383C10AD" w14:textId="77777777" w:rsidR="003C2667" w:rsidRPr="00494079" w:rsidRDefault="003C2667" w:rsidP="003C2667">
            <w:pPr>
              <w:pStyle w:val="acctfourfigures"/>
              <w:tabs>
                <w:tab w:val="clear" w:pos="765"/>
              </w:tabs>
              <w:spacing w:line="240" w:lineRule="atLeast"/>
              <w:ind w:left="177" w:right="-80"/>
              <w:jc w:val="center"/>
              <w:rPr>
                <w:b/>
                <w:bCs/>
                <w:szCs w:val="22"/>
              </w:rPr>
            </w:pPr>
          </w:p>
        </w:tc>
      </w:tr>
      <w:tr w:rsidR="003C2667" w:rsidRPr="00833CAD" w14:paraId="44035684" w14:textId="77777777" w:rsidTr="00AD3632">
        <w:trPr>
          <w:cantSplit/>
        </w:trPr>
        <w:tc>
          <w:tcPr>
            <w:tcW w:w="3971" w:type="dxa"/>
          </w:tcPr>
          <w:p w14:paraId="3E8EF841" w14:textId="07790B54" w:rsidR="003C2667" w:rsidRPr="00833CAD" w:rsidRDefault="004F1A4A" w:rsidP="003C2667">
            <w:pPr>
              <w:spacing w:line="240" w:lineRule="atLeast"/>
              <w:ind w:left="10"/>
              <w:rPr>
                <w:b/>
                <w:bCs/>
                <w:szCs w:val="22"/>
              </w:rPr>
            </w:pPr>
            <w:r w:rsidRPr="004F1A4A">
              <w:rPr>
                <w:szCs w:val="22"/>
              </w:rPr>
              <w:t>Ultimate parent company</w:t>
            </w:r>
          </w:p>
        </w:tc>
        <w:tc>
          <w:tcPr>
            <w:tcW w:w="1181" w:type="dxa"/>
          </w:tcPr>
          <w:p w14:paraId="0DD69CB9" w14:textId="774B81D9" w:rsidR="003C2667" w:rsidRPr="00833CAD" w:rsidRDefault="003C2667" w:rsidP="003C2667">
            <w:pPr>
              <w:pStyle w:val="acctfourfigures"/>
              <w:tabs>
                <w:tab w:val="clear" w:pos="765"/>
                <w:tab w:val="decimal" w:pos="914"/>
              </w:tabs>
              <w:spacing w:line="240" w:lineRule="atLeast"/>
              <w:ind w:right="11"/>
              <w:rPr>
                <w:b/>
                <w:bCs/>
                <w:szCs w:val="22"/>
                <w:rtl/>
                <w:cs/>
              </w:rPr>
            </w:pPr>
            <w:r w:rsidRPr="009114E2">
              <w:rPr>
                <w:szCs w:val="22"/>
              </w:rPr>
              <w:t>30,000</w:t>
            </w:r>
          </w:p>
        </w:tc>
        <w:tc>
          <w:tcPr>
            <w:tcW w:w="179" w:type="dxa"/>
          </w:tcPr>
          <w:p w14:paraId="7D472724"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2DB58A4A" w14:textId="7FCCEC0E" w:rsidR="003C2667" w:rsidRPr="009114E2" w:rsidRDefault="003C2667" w:rsidP="003C2667">
            <w:pPr>
              <w:pStyle w:val="acctfourfigures"/>
              <w:tabs>
                <w:tab w:val="clear" w:pos="765"/>
                <w:tab w:val="decimal" w:pos="914"/>
              </w:tabs>
              <w:spacing w:line="240" w:lineRule="atLeast"/>
              <w:ind w:right="-80"/>
              <w:rPr>
                <w:b/>
                <w:bCs/>
                <w:szCs w:val="22"/>
                <w:lang w:bidi="th-TH"/>
              </w:rPr>
            </w:pPr>
            <w:r w:rsidRPr="009114E2">
              <w:rPr>
                <w:szCs w:val="22"/>
              </w:rPr>
              <w:t>30,000</w:t>
            </w:r>
          </w:p>
        </w:tc>
        <w:tc>
          <w:tcPr>
            <w:tcW w:w="180" w:type="dxa"/>
          </w:tcPr>
          <w:p w14:paraId="2886F640"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5CA1C605" w14:textId="6836E464" w:rsidR="003C2667" w:rsidRPr="00494079" w:rsidRDefault="003C2667" w:rsidP="003C2667">
            <w:pPr>
              <w:pStyle w:val="acctfourfigures"/>
              <w:tabs>
                <w:tab w:val="clear" w:pos="765"/>
              </w:tabs>
              <w:spacing w:line="240" w:lineRule="atLeast"/>
              <w:ind w:left="177" w:right="-80"/>
              <w:jc w:val="center"/>
              <w:rPr>
                <w:b/>
                <w:bCs/>
                <w:szCs w:val="22"/>
              </w:rPr>
            </w:pPr>
            <w:r w:rsidRPr="009114E2">
              <w:rPr>
                <w:szCs w:val="22"/>
              </w:rPr>
              <w:t>-</w:t>
            </w:r>
          </w:p>
        </w:tc>
        <w:tc>
          <w:tcPr>
            <w:tcW w:w="182" w:type="dxa"/>
          </w:tcPr>
          <w:p w14:paraId="4536A6AD"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5CA51429" w14:textId="7388DD4E" w:rsidR="003C2667" w:rsidRPr="00494079" w:rsidRDefault="003C2667" w:rsidP="003C2667">
            <w:pPr>
              <w:pStyle w:val="acctfourfigures"/>
              <w:tabs>
                <w:tab w:val="clear" w:pos="765"/>
              </w:tabs>
              <w:spacing w:line="240" w:lineRule="atLeast"/>
              <w:ind w:left="177" w:right="-80"/>
              <w:jc w:val="center"/>
              <w:rPr>
                <w:b/>
                <w:bCs/>
                <w:szCs w:val="22"/>
              </w:rPr>
            </w:pPr>
            <w:r w:rsidRPr="009114E2">
              <w:rPr>
                <w:szCs w:val="22"/>
              </w:rPr>
              <w:t>-</w:t>
            </w:r>
          </w:p>
        </w:tc>
      </w:tr>
      <w:tr w:rsidR="003C2667" w:rsidRPr="00833CAD" w14:paraId="4768C2FB" w14:textId="77777777" w:rsidTr="00C45022">
        <w:trPr>
          <w:cantSplit/>
        </w:trPr>
        <w:tc>
          <w:tcPr>
            <w:tcW w:w="3971" w:type="dxa"/>
          </w:tcPr>
          <w:p w14:paraId="415AD5A0" w14:textId="649EDBDD" w:rsidR="003C2667" w:rsidRPr="00833CAD" w:rsidRDefault="003C2667" w:rsidP="003C2667">
            <w:pPr>
              <w:spacing w:line="240" w:lineRule="atLeast"/>
              <w:ind w:left="10"/>
              <w:rPr>
                <w:b/>
                <w:bCs/>
                <w:szCs w:val="22"/>
              </w:rPr>
            </w:pPr>
            <w:r w:rsidRPr="00833CAD">
              <w:rPr>
                <w:szCs w:val="22"/>
              </w:rPr>
              <w:t>Other related parties</w:t>
            </w:r>
          </w:p>
        </w:tc>
        <w:tc>
          <w:tcPr>
            <w:tcW w:w="1181" w:type="dxa"/>
            <w:tcBorders>
              <w:bottom w:val="single" w:sz="4" w:space="0" w:color="auto"/>
            </w:tcBorders>
          </w:tcPr>
          <w:p w14:paraId="54C24346" w14:textId="26C15AD8" w:rsidR="003C2667" w:rsidRPr="00833CAD" w:rsidRDefault="003C2667" w:rsidP="003C2667">
            <w:pPr>
              <w:pStyle w:val="acctfourfigures"/>
              <w:tabs>
                <w:tab w:val="clear" w:pos="765"/>
                <w:tab w:val="decimal" w:pos="914"/>
              </w:tabs>
              <w:spacing w:line="240" w:lineRule="atLeast"/>
              <w:ind w:right="11"/>
              <w:rPr>
                <w:b/>
                <w:bCs/>
                <w:szCs w:val="22"/>
                <w:rtl/>
                <w:cs/>
              </w:rPr>
            </w:pPr>
            <w:r w:rsidRPr="009114E2">
              <w:rPr>
                <w:szCs w:val="22"/>
              </w:rPr>
              <w:t>32,000</w:t>
            </w:r>
          </w:p>
        </w:tc>
        <w:tc>
          <w:tcPr>
            <w:tcW w:w="179" w:type="dxa"/>
            <w:tcBorders>
              <w:bottom w:val="single" w:sz="4" w:space="0" w:color="auto"/>
            </w:tcBorders>
          </w:tcPr>
          <w:p w14:paraId="3B9BC0B4"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613C7EEC" w14:textId="3D65A818" w:rsidR="003C2667" w:rsidRPr="009114E2" w:rsidRDefault="003C2667" w:rsidP="003C2667">
            <w:pPr>
              <w:pStyle w:val="acctfourfigures"/>
              <w:tabs>
                <w:tab w:val="clear" w:pos="765"/>
                <w:tab w:val="decimal" w:pos="914"/>
              </w:tabs>
              <w:spacing w:line="240" w:lineRule="atLeast"/>
              <w:ind w:right="-80"/>
              <w:rPr>
                <w:b/>
                <w:bCs/>
                <w:szCs w:val="22"/>
                <w:lang w:bidi="th-TH"/>
              </w:rPr>
            </w:pPr>
            <w:r w:rsidRPr="009114E2">
              <w:rPr>
                <w:szCs w:val="22"/>
              </w:rPr>
              <w:t>32,000</w:t>
            </w:r>
          </w:p>
        </w:tc>
        <w:tc>
          <w:tcPr>
            <w:tcW w:w="180" w:type="dxa"/>
          </w:tcPr>
          <w:p w14:paraId="68DE1327"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2A919CD4" w14:textId="1CE4C179" w:rsidR="003C2667" w:rsidRPr="00494079" w:rsidRDefault="003C2667" w:rsidP="003C2667">
            <w:pPr>
              <w:pStyle w:val="acctfourfigures"/>
              <w:tabs>
                <w:tab w:val="clear" w:pos="765"/>
              </w:tabs>
              <w:spacing w:line="240" w:lineRule="atLeast"/>
              <w:ind w:left="177" w:right="-80"/>
              <w:jc w:val="center"/>
              <w:rPr>
                <w:b/>
                <w:bCs/>
                <w:szCs w:val="22"/>
              </w:rPr>
            </w:pPr>
            <w:r w:rsidRPr="009114E2">
              <w:rPr>
                <w:szCs w:val="22"/>
              </w:rPr>
              <w:t>-</w:t>
            </w:r>
          </w:p>
        </w:tc>
        <w:tc>
          <w:tcPr>
            <w:tcW w:w="182" w:type="dxa"/>
          </w:tcPr>
          <w:p w14:paraId="2F3A4CCE"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6AA141DE" w14:textId="7FEE6F64" w:rsidR="003C2667" w:rsidRPr="00494079" w:rsidRDefault="003C2667" w:rsidP="003C2667">
            <w:pPr>
              <w:pStyle w:val="acctfourfigures"/>
              <w:tabs>
                <w:tab w:val="clear" w:pos="765"/>
              </w:tabs>
              <w:spacing w:line="240" w:lineRule="atLeast"/>
              <w:ind w:left="177" w:right="-80"/>
              <w:jc w:val="center"/>
              <w:rPr>
                <w:b/>
                <w:bCs/>
                <w:szCs w:val="22"/>
              </w:rPr>
            </w:pPr>
            <w:r w:rsidRPr="009114E2">
              <w:rPr>
                <w:szCs w:val="22"/>
              </w:rPr>
              <w:t>-</w:t>
            </w:r>
          </w:p>
        </w:tc>
      </w:tr>
      <w:tr w:rsidR="003C2667" w:rsidRPr="00833CAD" w14:paraId="27ED2582" w14:textId="77777777" w:rsidTr="00C45022">
        <w:trPr>
          <w:cantSplit/>
        </w:trPr>
        <w:tc>
          <w:tcPr>
            <w:tcW w:w="3971" w:type="dxa"/>
          </w:tcPr>
          <w:p w14:paraId="5D57C813" w14:textId="793444E3" w:rsidR="003C2667" w:rsidRPr="00833CAD" w:rsidRDefault="003C2667" w:rsidP="003C2667">
            <w:pPr>
              <w:spacing w:line="240" w:lineRule="atLeast"/>
              <w:ind w:left="10"/>
              <w:rPr>
                <w:b/>
                <w:bCs/>
                <w:szCs w:val="22"/>
              </w:rPr>
            </w:pPr>
            <w:r w:rsidRPr="00833CAD">
              <w:rPr>
                <w:b/>
                <w:bCs/>
                <w:szCs w:val="22"/>
                <w:lang w:val="en-US" w:bidi="th-TH"/>
              </w:rPr>
              <w:t>Total</w:t>
            </w:r>
          </w:p>
        </w:tc>
        <w:tc>
          <w:tcPr>
            <w:tcW w:w="1181" w:type="dxa"/>
            <w:tcBorders>
              <w:top w:val="single" w:sz="4" w:space="0" w:color="auto"/>
            </w:tcBorders>
          </w:tcPr>
          <w:p w14:paraId="0BA36B01" w14:textId="62C6D16E" w:rsidR="003C2667" w:rsidRPr="00833CAD" w:rsidRDefault="003C2667" w:rsidP="003C2667">
            <w:pPr>
              <w:pStyle w:val="acctfourfigures"/>
              <w:tabs>
                <w:tab w:val="clear" w:pos="765"/>
                <w:tab w:val="decimal" w:pos="914"/>
              </w:tabs>
              <w:spacing w:line="240" w:lineRule="atLeast"/>
              <w:ind w:right="11"/>
              <w:rPr>
                <w:b/>
                <w:bCs/>
                <w:szCs w:val="22"/>
                <w:rtl/>
                <w:cs/>
              </w:rPr>
            </w:pPr>
            <w:r w:rsidRPr="009114E2">
              <w:rPr>
                <w:b/>
                <w:bCs/>
                <w:szCs w:val="22"/>
              </w:rPr>
              <w:t>62,000</w:t>
            </w:r>
          </w:p>
        </w:tc>
        <w:tc>
          <w:tcPr>
            <w:tcW w:w="179" w:type="dxa"/>
            <w:tcBorders>
              <w:top w:val="single" w:sz="4" w:space="0" w:color="auto"/>
            </w:tcBorders>
          </w:tcPr>
          <w:p w14:paraId="174CC0A2"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top w:val="single" w:sz="4" w:space="0" w:color="auto"/>
            </w:tcBorders>
          </w:tcPr>
          <w:p w14:paraId="7686D453" w14:textId="6543B884" w:rsidR="003C2667" w:rsidRPr="009114E2" w:rsidRDefault="003C2667" w:rsidP="003C2667">
            <w:pPr>
              <w:pStyle w:val="acctfourfigures"/>
              <w:tabs>
                <w:tab w:val="clear" w:pos="765"/>
                <w:tab w:val="decimal" w:pos="914"/>
              </w:tabs>
              <w:spacing w:line="240" w:lineRule="atLeast"/>
              <w:ind w:right="-80"/>
              <w:rPr>
                <w:b/>
                <w:bCs/>
                <w:szCs w:val="22"/>
                <w:lang w:bidi="th-TH"/>
              </w:rPr>
            </w:pPr>
            <w:r w:rsidRPr="009114E2">
              <w:rPr>
                <w:b/>
                <w:bCs/>
                <w:szCs w:val="22"/>
              </w:rPr>
              <w:t>62,000</w:t>
            </w:r>
          </w:p>
        </w:tc>
        <w:tc>
          <w:tcPr>
            <w:tcW w:w="180" w:type="dxa"/>
          </w:tcPr>
          <w:p w14:paraId="2D8C6D50"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top w:val="single" w:sz="4" w:space="0" w:color="auto"/>
            </w:tcBorders>
          </w:tcPr>
          <w:p w14:paraId="7F4A64F5" w14:textId="0EDEFD13" w:rsidR="003C2667" w:rsidRPr="00494079" w:rsidRDefault="003C2667" w:rsidP="003C2667">
            <w:pPr>
              <w:pStyle w:val="acctfourfigures"/>
              <w:tabs>
                <w:tab w:val="clear" w:pos="765"/>
              </w:tabs>
              <w:spacing w:line="240" w:lineRule="atLeast"/>
              <w:ind w:left="177" w:right="-80"/>
              <w:jc w:val="center"/>
              <w:rPr>
                <w:b/>
                <w:bCs/>
                <w:szCs w:val="22"/>
              </w:rPr>
            </w:pPr>
            <w:r w:rsidRPr="009114E2">
              <w:rPr>
                <w:b/>
                <w:bCs/>
                <w:szCs w:val="22"/>
              </w:rPr>
              <w:t>-</w:t>
            </w:r>
          </w:p>
        </w:tc>
        <w:tc>
          <w:tcPr>
            <w:tcW w:w="182" w:type="dxa"/>
          </w:tcPr>
          <w:p w14:paraId="64101578"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tcBorders>
          </w:tcPr>
          <w:p w14:paraId="58149035" w14:textId="720A8A20" w:rsidR="003C2667" w:rsidRPr="00494079" w:rsidRDefault="003C2667" w:rsidP="003C2667">
            <w:pPr>
              <w:pStyle w:val="acctfourfigures"/>
              <w:tabs>
                <w:tab w:val="clear" w:pos="765"/>
              </w:tabs>
              <w:spacing w:line="240" w:lineRule="atLeast"/>
              <w:ind w:left="177" w:right="-80"/>
              <w:jc w:val="center"/>
              <w:rPr>
                <w:b/>
                <w:bCs/>
                <w:szCs w:val="22"/>
              </w:rPr>
            </w:pPr>
            <w:r w:rsidRPr="009114E2">
              <w:rPr>
                <w:b/>
                <w:bCs/>
                <w:szCs w:val="22"/>
              </w:rPr>
              <w:t>-</w:t>
            </w:r>
          </w:p>
        </w:tc>
      </w:tr>
      <w:tr w:rsidR="003C2667" w:rsidRPr="00833CAD" w14:paraId="5741B967" w14:textId="77777777" w:rsidTr="00AD3632">
        <w:trPr>
          <w:cantSplit/>
        </w:trPr>
        <w:tc>
          <w:tcPr>
            <w:tcW w:w="3971" w:type="dxa"/>
          </w:tcPr>
          <w:p w14:paraId="4E127B34" w14:textId="77777777" w:rsidR="003C2667" w:rsidRPr="00833CAD" w:rsidRDefault="003C2667" w:rsidP="003C2667">
            <w:pPr>
              <w:spacing w:line="240" w:lineRule="atLeast"/>
              <w:ind w:left="10"/>
              <w:rPr>
                <w:b/>
                <w:bCs/>
                <w:szCs w:val="22"/>
              </w:rPr>
            </w:pPr>
          </w:p>
        </w:tc>
        <w:tc>
          <w:tcPr>
            <w:tcW w:w="1181" w:type="dxa"/>
            <w:tcBorders>
              <w:top w:val="double" w:sz="4" w:space="0" w:color="auto"/>
            </w:tcBorders>
          </w:tcPr>
          <w:p w14:paraId="360D4D23" w14:textId="77777777" w:rsidR="003C2667" w:rsidRPr="00833CAD" w:rsidRDefault="003C2667" w:rsidP="003C2667">
            <w:pPr>
              <w:pStyle w:val="acctfourfigures"/>
              <w:tabs>
                <w:tab w:val="clear" w:pos="765"/>
                <w:tab w:val="decimal" w:pos="914"/>
              </w:tabs>
              <w:spacing w:line="240" w:lineRule="atLeast"/>
              <w:ind w:right="11"/>
              <w:rPr>
                <w:b/>
                <w:bCs/>
                <w:szCs w:val="22"/>
                <w:rtl/>
                <w:cs/>
              </w:rPr>
            </w:pPr>
          </w:p>
        </w:tc>
        <w:tc>
          <w:tcPr>
            <w:tcW w:w="179" w:type="dxa"/>
          </w:tcPr>
          <w:p w14:paraId="375509FD"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546CF352" w14:textId="77777777" w:rsidR="003C2667" w:rsidRPr="009114E2" w:rsidRDefault="003C2667" w:rsidP="003C2667">
            <w:pPr>
              <w:pStyle w:val="acctfourfigures"/>
              <w:tabs>
                <w:tab w:val="clear" w:pos="765"/>
                <w:tab w:val="decimal" w:pos="914"/>
              </w:tabs>
              <w:spacing w:line="240" w:lineRule="atLeast"/>
              <w:ind w:right="-80"/>
              <w:rPr>
                <w:b/>
                <w:bCs/>
                <w:szCs w:val="22"/>
                <w:lang w:bidi="th-TH"/>
              </w:rPr>
            </w:pPr>
          </w:p>
        </w:tc>
        <w:tc>
          <w:tcPr>
            <w:tcW w:w="180" w:type="dxa"/>
          </w:tcPr>
          <w:p w14:paraId="72BF6468"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top w:val="double" w:sz="4" w:space="0" w:color="auto"/>
            </w:tcBorders>
          </w:tcPr>
          <w:p w14:paraId="337BDEE5" w14:textId="77777777" w:rsidR="003C2667" w:rsidRPr="00494079" w:rsidRDefault="003C2667" w:rsidP="003C2667">
            <w:pPr>
              <w:pStyle w:val="acctfourfigures"/>
              <w:tabs>
                <w:tab w:val="clear" w:pos="765"/>
              </w:tabs>
              <w:spacing w:line="240" w:lineRule="atLeast"/>
              <w:ind w:left="177" w:right="-80"/>
              <w:jc w:val="center"/>
              <w:rPr>
                <w:b/>
                <w:bCs/>
                <w:szCs w:val="22"/>
              </w:rPr>
            </w:pPr>
          </w:p>
        </w:tc>
        <w:tc>
          <w:tcPr>
            <w:tcW w:w="182" w:type="dxa"/>
          </w:tcPr>
          <w:p w14:paraId="3222CD6F"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top w:val="double" w:sz="4" w:space="0" w:color="auto"/>
            </w:tcBorders>
          </w:tcPr>
          <w:p w14:paraId="7C2FF7C8" w14:textId="77777777" w:rsidR="003C2667" w:rsidRPr="00494079" w:rsidRDefault="003C2667" w:rsidP="003C2667">
            <w:pPr>
              <w:pStyle w:val="acctfourfigures"/>
              <w:tabs>
                <w:tab w:val="clear" w:pos="765"/>
              </w:tabs>
              <w:spacing w:line="240" w:lineRule="atLeast"/>
              <w:ind w:left="177" w:right="-80"/>
              <w:jc w:val="center"/>
              <w:rPr>
                <w:b/>
                <w:bCs/>
                <w:szCs w:val="22"/>
              </w:rPr>
            </w:pPr>
          </w:p>
        </w:tc>
      </w:tr>
      <w:tr w:rsidR="003C2667" w:rsidRPr="00833CAD" w14:paraId="6DAEF1BE" w14:textId="77777777" w:rsidTr="00AD3632">
        <w:trPr>
          <w:cantSplit/>
        </w:trPr>
        <w:tc>
          <w:tcPr>
            <w:tcW w:w="3971" w:type="dxa"/>
          </w:tcPr>
          <w:p w14:paraId="608227F9" w14:textId="13930914" w:rsidR="003C2667" w:rsidRPr="00833CAD" w:rsidRDefault="003C2667" w:rsidP="003C2667">
            <w:pPr>
              <w:spacing w:line="240" w:lineRule="atLeast"/>
              <w:ind w:left="10"/>
              <w:rPr>
                <w:b/>
                <w:bCs/>
                <w:szCs w:val="22"/>
              </w:rPr>
            </w:pPr>
            <w:r w:rsidRPr="00833CAD">
              <w:rPr>
                <w:b/>
                <w:bCs/>
                <w:i/>
                <w:iCs/>
                <w:szCs w:val="22"/>
              </w:rPr>
              <w:t>Lease liabilities</w:t>
            </w:r>
          </w:p>
        </w:tc>
        <w:tc>
          <w:tcPr>
            <w:tcW w:w="1181" w:type="dxa"/>
          </w:tcPr>
          <w:p w14:paraId="7C4457EA" w14:textId="77777777" w:rsidR="003C2667" w:rsidRPr="00833CAD" w:rsidRDefault="003C2667" w:rsidP="003C2667">
            <w:pPr>
              <w:pStyle w:val="acctfourfigures"/>
              <w:tabs>
                <w:tab w:val="clear" w:pos="765"/>
                <w:tab w:val="decimal" w:pos="914"/>
              </w:tabs>
              <w:spacing w:line="240" w:lineRule="atLeast"/>
              <w:ind w:right="11"/>
              <w:rPr>
                <w:b/>
                <w:bCs/>
                <w:szCs w:val="22"/>
                <w:rtl/>
                <w:cs/>
              </w:rPr>
            </w:pPr>
          </w:p>
        </w:tc>
        <w:tc>
          <w:tcPr>
            <w:tcW w:w="179" w:type="dxa"/>
          </w:tcPr>
          <w:p w14:paraId="64EDB1C1"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0DC91BCC" w14:textId="77777777" w:rsidR="003C2667" w:rsidRPr="009114E2" w:rsidRDefault="003C2667" w:rsidP="003C2667">
            <w:pPr>
              <w:pStyle w:val="acctfourfigures"/>
              <w:tabs>
                <w:tab w:val="clear" w:pos="765"/>
                <w:tab w:val="decimal" w:pos="914"/>
              </w:tabs>
              <w:spacing w:line="240" w:lineRule="atLeast"/>
              <w:ind w:right="-80"/>
              <w:rPr>
                <w:b/>
                <w:bCs/>
                <w:szCs w:val="22"/>
                <w:lang w:bidi="th-TH"/>
              </w:rPr>
            </w:pPr>
          </w:p>
        </w:tc>
        <w:tc>
          <w:tcPr>
            <w:tcW w:w="180" w:type="dxa"/>
          </w:tcPr>
          <w:p w14:paraId="773C1D0D"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5833618D" w14:textId="77777777" w:rsidR="003C2667" w:rsidRPr="00494079" w:rsidRDefault="003C2667" w:rsidP="003C2667">
            <w:pPr>
              <w:pStyle w:val="acctfourfigures"/>
              <w:tabs>
                <w:tab w:val="clear" w:pos="765"/>
              </w:tabs>
              <w:spacing w:line="240" w:lineRule="atLeast"/>
              <w:ind w:left="177" w:right="-80"/>
              <w:jc w:val="center"/>
              <w:rPr>
                <w:b/>
                <w:bCs/>
                <w:szCs w:val="22"/>
              </w:rPr>
            </w:pPr>
          </w:p>
        </w:tc>
        <w:tc>
          <w:tcPr>
            <w:tcW w:w="182" w:type="dxa"/>
          </w:tcPr>
          <w:p w14:paraId="4632325E"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0EC31951" w14:textId="77777777" w:rsidR="003C2667" w:rsidRPr="00494079" w:rsidRDefault="003C2667" w:rsidP="003C2667">
            <w:pPr>
              <w:pStyle w:val="acctfourfigures"/>
              <w:tabs>
                <w:tab w:val="clear" w:pos="765"/>
              </w:tabs>
              <w:spacing w:line="240" w:lineRule="atLeast"/>
              <w:ind w:left="177" w:right="-80"/>
              <w:jc w:val="center"/>
              <w:rPr>
                <w:b/>
                <w:bCs/>
                <w:szCs w:val="22"/>
              </w:rPr>
            </w:pPr>
          </w:p>
        </w:tc>
      </w:tr>
      <w:tr w:rsidR="003C2667" w:rsidRPr="00833CAD" w14:paraId="6B9EC9A1" w14:textId="77777777" w:rsidTr="00AD3632">
        <w:trPr>
          <w:cantSplit/>
        </w:trPr>
        <w:tc>
          <w:tcPr>
            <w:tcW w:w="3971" w:type="dxa"/>
          </w:tcPr>
          <w:p w14:paraId="420C0A37" w14:textId="2BEB1A09" w:rsidR="003C2667" w:rsidRPr="00833CAD" w:rsidRDefault="004F1A4A" w:rsidP="003C2667">
            <w:pPr>
              <w:spacing w:line="240" w:lineRule="atLeast"/>
              <w:ind w:left="10"/>
              <w:rPr>
                <w:b/>
                <w:bCs/>
                <w:szCs w:val="22"/>
              </w:rPr>
            </w:pPr>
            <w:r w:rsidRPr="004F1A4A">
              <w:rPr>
                <w:szCs w:val="22"/>
              </w:rPr>
              <w:t>Ultimate parent company</w:t>
            </w:r>
          </w:p>
        </w:tc>
        <w:tc>
          <w:tcPr>
            <w:tcW w:w="1181" w:type="dxa"/>
            <w:vAlign w:val="bottom"/>
          </w:tcPr>
          <w:p w14:paraId="62F0BBC4" w14:textId="231F7991" w:rsidR="003C2667" w:rsidRPr="003C2667" w:rsidRDefault="003C2667" w:rsidP="003C2667">
            <w:pPr>
              <w:pStyle w:val="acctfourfigures"/>
              <w:tabs>
                <w:tab w:val="clear" w:pos="765"/>
                <w:tab w:val="decimal" w:pos="914"/>
              </w:tabs>
              <w:spacing w:line="240" w:lineRule="atLeast"/>
              <w:ind w:right="11"/>
              <w:rPr>
                <w:szCs w:val="22"/>
                <w:rtl/>
                <w:cs/>
              </w:rPr>
            </w:pPr>
            <w:r>
              <w:rPr>
                <w:szCs w:val="22"/>
              </w:rPr>
              <w:t>309,481</w:t>
            </w:r>
          </w:p>
        </w:tc>
        <w:tc>
          <w:tcPr>
            <w:tcW w:w="179" w:type="dxa"/>
          </w:tcPr>
          <w:p w14:paraId="48603B99"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2EDB3DEA" w14:textId="67AAC255" w:rsidR="003C2667" w:rsidRPr="009114E2" w:rsidRDefault="003C2667" w:rsidP="003C2667">
            <w:pPr>
              <w:pStyle w:val="acctfourfigures"/>
              <w:tabs>
                <w:tab w:val="clear" w:pos="765"/>
                <w:tab w:val="decimal" w:pos="914"/>
              </w:tabs>
              <w:spacing w:line="240" w:lineRule="atLeast"/>
              <w:ind w:right="-80"/>
              <w:rPr>
                <w:b/>
                <w:bCs/>
                <w:szCs w:val="22"/>
                <w:lang w:bidi="th-TH"/>
              </w:rPr>
            </w:pPr>
            <w:r w:rsidRPr="009114E2">
              <w:rPr>
                <w:szCs w:val="22"/>
              </w:rPr>
              <w:t>325,497</w:t>
            </w:r>
          </w:p>
        </w:tc>
        <w:tc>
          <w:tcPr>
            <w:tcW w:w="180" w:type="dxa"/>
          </w:tcPr>
          <w:p w14:paraId="2BE311FA"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Pr>
          <w:p w14:paraId="413560BD" w14:textId="27A418D4" w:rsidR="003C2667" w:rsidRPr="00494079" w:rsidRDefault="003C2667" w:rsidP="003C2667">
            <w:pPr>
              <w:pStyle w:val="acctfourfigures"/>
              <w:tabs>
                <w:tab w:val="clear" w:pos="765"/>
              </w:tabs>
              <w:spacing w:line="240" w:lineRule="atLeast"/>
              <w:ind w:left="177" w:right="-80"/>
              <w:jc w:val="center"/>
              <w:rPr>
                <w:b/>
                <w:bCs/>
                <w:szCs w:val="22"/>
              </w:rPr>
            </w:pPr>
            <w:r w:rsidRPr="009114E2">
              <w:rPr>
                <w:szCs w:val="22"/>
              </w:rPr>
              <w:t>-</w:t>
            </w:r>
          </w:p>
        </w:tc>
        <w:tc>
          <w:tcPr>
            <w:tcW w:w="182" w:type="dxa"/>
          </w:tcPr>
          <w:p w14:paraId="37CCFFFD"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Pr>
          <w:p w14:paraId="4E8551C5" w14:textId="1CEE1837" w:rsidR="003C2667" w:rsidRPr="00494079" w:rsidRDefault="003C2667" w:rsidP="003C2667">
            <w:pPr>
              <w:pStyle w:val="acctfourfigures"/>
              <w:tabs>
                <w:tab w:val="clear" w:pos="765"/>
              </w:tabs>
              <w:spacing w:line="240" w:lineRule="atLeast"/>
              <w:ind w:left="177" w:right="-80"/>
              <w:jc w:val="center"/>
              <w:rPr>
                <w:b/>
                <w:bCs/>
                <w:szCs w:val="22"/>
              </w:rPr>
            </w:pPr>
            <w:r w:rsidRPr="00833CAD">
              <w:rPr>
                <w:szCs w:val="22"/>
                <w:lang w:bidi="th-TH"/>
              </w:rPr>
              <w:t>-</w:t>
            </w:r>
          </w:p>
        </w:tc>
      </w:tr>
      <w:tr w:rsidR="003C2667" w:rsidRPr="00833CAD" w14:paraId="69576DAA" w14:textId="77777777" w:rsidTr="00AD3632">
        <w:trPr>
          <w:cantSplit/>
        </w:trPr>
        <w:tc>
          <w:tcPr>
            <w:tcW w:w="3971" w:type="dxa"/>
          </w:tcPr>
          <w:p w14:paraId="42045556" w14:textId="7523A795" w:rsidR="003C2667" w:rsidRPr="00833CAD" w:rsidRDefault="003C2667" w:rsidP="003C2667">
            <w:pPr>
              <w:spacing w:line="240" w:lineRule="atLeast"/>
              <w:ind w:left="10"/>
              <w:rPr>
                <w:b/>
                <w:bCs/>
                <w:szCs w:val="22"/>
              </w:rPr>
            </w:pPr>
            <w:r w:rsidRPr="00833CAD">
              <w:rPr>
                <w:szCs w:val="22"/>
              </w:rPr>
              <w:t>Other related parties</w:t>
            </w:r>
          </w:p>
        </w:tc>
        <w:tc>
          <w:tcPr>
            <w:tcW w:w="1181" w:type="dxa"/>
            <w:tcBorders>
              <w:bottom w:val="single" w:sz="4" w:space="0" w:color="auto"/>
            </w:tcBorders>
            <w:vAlign w:val="bottom"/>
          </w:tcPr>
          <w:p w14:paraId="3B4A96BD" w14:textId="1638AFD0" w:rsidR="003C2667" w:rsidRPr="003C2667" w:rsidRDefault="003C2667" w:rsidP="003C2667">
            <w:pPr>
              <w:pStyle w:val="acctfourfigures"/>
              <w:tabs>
                <w:tab w:val="clear" w:pos="765"/>
                <w:tab w:val="decimal" w:pos="914"/>
              </w:tabs>
              <w:spacing w:line="240" w:lineRule="atLeast"/>
              <w:ind w:right="11"/>
              <w:rPr>
                <w:szCs w:val="22"/>
                <w:rtl/>
                <w:cs/>
              </w:rPr>
            </w:pPr>
            <w:r>
              <w:rPr>
                <w:szCs w:val="22"/>
              </w:rPr>
              <w:t>758</w:t>
            </w:r>
          </w:p>
        </w:tc>
        <w:tc>
          <w:tcPr>
            <w:tcW w:w="179" w:type="dxa"/>
          </w:tcPr>
          <w:p w14:paraId="3785A9FA"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1DD6A314" w14:textId="73E0E268" w:rsidR="003C2667" w:rsidRPr="009114E2" w:rsidRDefault="003C2667" w:rsidP="003C2667">
            <w:pPr>
              <w:pStyle w:val="acctfourfigures"/>
              <w:tabs>
                <w:tab w:val="clear" w:pos="765"/>
                <w:tab w:val="decimal" w:pos="914"/>
              </w:tabs>
              <w:spacing w:line="240" w:lineRule="atLeast"/>
              <w:ind w:right="-80"/>
              <w:rPr>
                <w:b/>
                <w:bCs/>
                <w:szCs w:val="22"/>
                <w:lang w:bidi="th-TH"/>
              </w:rPr>
            </w:pPr>
            <w:r w:rsidRPr="009114E2">
              <w:rPr>
                <w:szCs w:val="22"/>
              </w:rPr>
              <w:t>835</w:t>
            </w:r>
          </w:p>
        </w:tc>
        <w:tc>
          <w:tcPr>
            <w:tcW w:w="180" w:type="dxa"/>
          </w:tcPr>
          <w:p w14:paraId="4E3B0623"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bottom w:val="single" w:sz="4" w:space="0" w:color="auto"/>
            </w:tcBorders>
          </w:tcPr>
          <w:p w14:paraId="49675EAE" w14:textId="5D593463" w:rsidR="003C2667" w:rsidRPr="00494079" w:rsidRDefault="003C2667" w:rsidP="003C2667">
            <w:pPr>
              <w:pStyle w:val="acctfourfigures"/>
              <w:tabs>
                <w:tab w:val="clear" w:pos="765"/>
              </w:tabs>
              <w:spacing w:line="240" w:lineRule="atLeast"/>
              <w:ind w:left="177" w:right="-80"/>
              <w:jc w:val="center"/>
              <w:rPr>
                <w:b/>
                <w:bCs/>
                <w:szCs w:val="22"/>
              </w:rPr>
            </w:pPr>
            <w:r w:rsidRPr="009114E2">
              <w:rPr>
                <w:szCs w:val="22"/>
              </w:rPr>
              <w:t>-</w:t>
            </w:r>
          </w:p>
        </w:tc>
        <w:tc>
          <w:tcPr>
            <w:tcW w:w="182" w:type="dxa"/>
          </w:tcPr>
          <w:p w14:paraId="1DA81D9E"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bottom w:val="single" w:sz="4" w:space="0" w:color="auto"/>
            </w:tcBorders>
          </w:tcPr>
          <w:p w14:paraId="5584F929" w14:textId="155AA38C" w:rsidR="003C2667" w:rsidRPr="00494079" w:rsidRDefault="003C2667" w:rsidP="003C2667">
            <w:pPr>
              <w:pStyle w:val="acctfourfigures"/>
              <w:tabs>
                <w:tab w:val="clear" w:pos="765"/>
              </w:tabs>
              <w:spacing w:line="240" w:lineRule="atLeast"/>
              <w:ind w:left="177" w:right="-80"/>
              <w:jc w:val="center"/>
              <w:rPr>
                <w:b/>
                <w:bCs/>
                <w:szCs w:val="22"/>
              </w:rPr>
            </w:pPr>
            <w:r w:rsidRPr="00833CAD">
              <w:rPr>
                <w:szCs w:val="22"/>
                <w:lang w:bidi="th-TH"/>
              </w:rPr>
              <w:t>-</w:t>
            </w:r>
          </w:p>
        </w:tc>
      </w:tr>
      <w:tr w:rsidR="003C2667" w:rsidRPr="00833CAD" w14:paraId="5C42C405" w14:textId="77777777" w:rsidTr="00AD3632">
        <w:trPr>
          <w:cantSplit/>
        </w:trPr>
        <w:tc>
          <w:tcPr>
            <w:tcW w:w="3971" w:type="dxa"/>
          </w:tcPr>
          <w:p w14:paraId="748E3199" w14:textId="0866ECFB" w:rsidR="003C2667" w:rsidRPr="00833CAD" w:rsidRDefault="003C2667" w:rsidP="003C2667">
            <w:pPr>
              <w:spacing w:line="240" w:lineRule="atLeast"/>
              <w:ind w:left="10"/>
              <w:rPr>
                <w:szCs w:val="22"/>
              </w:rPr>
            </w:pPr>
            <w:r w:rsidRPr="00833CAD">
              <w:rPr>
                <w:b/>
                <w:bCs/>
                <w:szCs w:val="22"/>
              </w:rPr>
              <w:t>Total</w:t>
            </w:r>
          </w:p>
        </w:tc>
        <w:tc>
          <w:tcPr>
            <w:tcW w:w="1181" w:type="dxa"/>
            <w:tcBorders>
              <w:top w:val="single" w:sz="4" w:space="0" w:color="auto"/>
              <w:bottom w:val="double" w:sz="4" w:space="0" w:color="auto"/>
            </w:tcBorders>
            <w:vAlign w:val="bottom"/>
          </w:tcPr>
          <w:p w14:paraId="0E11C2A8" w14:textId="093F51AE" w:rsidR="003C2667" w:rsidRPr="00833CAD" w:rsidRDefault="00B66344" w:rsidP="003C2667">
            <w:pPr>
              <w:pStyle w:val="acctfourfigures"/>
              <w:tabs>
                <w:tab w:val="clear" w:pos="765"/>
                <w:tab w:val="decimal" w:pos="914"/>
              </w:tabs>
              <w:spacing w:line="240" w:lineRule="atLeast"/>
              <w:ind w:right="11"/>
              <w:rPr>
                <w:b/>
                <w:bCs/>
                <w:szCs w:val="22"/>
                <w:rtl/>
                <w:cs/>
              </w:rPr>
            </w:pPr>
            <w:r>
              <w:rPr>
                <w:b/>
                <w:bCs/>
                <w:szCs w:val="22"/>
              </w:rPr>
              <w:t>310,239</w:t>
            </w:r>
          </w:p>
        </w:tc>
        <w:tc>
          <w:tcPr>
            <w:tcW w:w="179" w:type="dxa"/>
          </w:tcPr>
          <w:p w14:paraId="5A65551C"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7C7F0835" w14:textId="6F9E01A4" w:rsidR="003C2667" w:rsidRPr="009114E2" w:rsidRDefault="003C2667" w:rsidP="003C2667">
            <w:pPr>
              <w:pStyle w:val="acctfourfigures"/>
              <w:tabs>
                <w:tab w:val="clear" w:pos="765"/>
                <w:tab w:val="decimal" w:pos="914"/>
              </w:tabs>
              <w:spacing w:line="240" w:lineRule="atLeast"/>
              <w:ind w:right="-80"/>
              <w:rPr>
                <w:szCs w:val="22"/>
              </w:rPr>
            </w:pPr>
            <w:r w:rsidRPr="009114E2">
              <w:rPr>
                <w:b/>
                <w:bCs/>
                <w:szCs w:val="22"/>
              </w:rPr>
              <w:t>326,332</w:t>
            </w:r>
          </w:p>
        </w:tc>
        <w:tc>
          <w:tcPr>
            <w:tcW w:w="180" w:type="dxa"/>
          </w:tcPr>
          <w:p w14:paraId="306ACED1" w14:textId="77777777" w:rsidR="003C2667" w:rsidRPr="00833CAD" w:rsidRDefault="003C2667" w:rsidP="003C2667">
            <w:pPr>
              <w:pStyle w:val="acctfourfigures"/>
              <w:tabs>
                <w:tab w:val="clear" w:pos="765"/>
                <w:tab w:val="decimal" w:pos="909"/>
              </w:tabs>
              <w:spacing w:line="240" w:lineRule="atLeast"/>
              <w:ind w:right="11"/>
              <w:rPr>
                <w:b/>
                <w:bCs/>
                <w:szCs w:val="22"/>
              </w:rPr>
            </w:pPr>
          </w:p>
        </w:tc>
        <w:tc>
          <w:tcPr>
            <w:tcW w:w="1170" w:type="dxa"/>
            <w:tcBorders>
              <w:top w:val="single" w:sz="4" w:space="0" w:color="auto"/>
              <w:bottom w:val="double" w:sz="4" w:space="0" w:color="auto"/>
            </w:tcBorders>
          </w:tcPr>
          <w:p w14:paraId="0C8D019E" w14:textId="423B9CB8" w:rsidR="003C2667" w:rsidRPr="00494079" w:rsidRDefault="003C2667" w:rsidP="003C2667">
            <w:pPr>
              <w:pStyle w:val="acctfourfigures"/>
              <w:tabs>
                <w:tab w:val="clear" w:pos="765"/>
              </w:tabs>
              <w:spacing w:line="240" w:lineRule="atLeast"/>
              <w:ind w:left="177" w:right="-80"/>
              <w:jc w:val="center"/>
              <w:rPr>
                <w:b/>
                <w:bCs/>
                <w:szCs w:val="22"/>
              </w:rPr>
            </w:pPr>
            <w:r w:rsidRPr="009114E2">
              <w:rPr>
                <w:b/>
                <w:bCs/>
                <w:szCs w:val="22"/>
              </w:rPr>
              <w:t>-</w:t>
            </w:r>
          </w:p>
        </w:tc>
        <w:tc>
          <w:tcPr>
            <w:tcW w:w="182" w:type="dxa"/>
          </w:tcPr>
          <w:p w14:paraId="1883CE23" w14:textId="77777777" w:rsidR="003C2667" w:rsidRPr="00494079" w:rsidRDefault="003C2667" w:rsidP="003C2667">
            <w:pPr>
              <w:pStyle w:val="acctfourfigures"/>
              <w:tabs>
                <w:tab w:val="clear" w:pos="765"/>
                <w:tab w:val="decimal" w:pos="909"/>
              </w:tabs>
              <w:spacing w:line="240" w:lineRule="atLeast"/>
              <w:ind w:left="177" w:right="-80"/>
              <w:jc w:val="center"/>
              <w:rPr>
                <w:szCs w:val="22"/>
              </w:rPr>
            </w:pPr>
          </w:p>
        </w:tc>
        <w:tc>
          <w:tcPr>
            <w:tcW w:w="1172" w:type="dxa"/>
            <w:tcBorders>
              <w:top w:val="single" w:sz="4" w:space="0" w:color="auto"/>
              <w:bottom w:val="double" w:sz="4" w:space="0" w:color="auto"/>
            </w:tcBorders>
          </w:tcPr>
          <w:p w14:paraId="1387CFFC" w14:textId="1BB1F414" w:rsidR="003C2667" w:rsidRPr="00833CAD" w:rsidRDefault="003C2667" w:rsidP="003C2667">
            <w:pPr>
              <w:pStyle w:val="acctfourfigures"/>
              <w:tabs>
                <w:tab w:val="clear" w:pos="765"/>
              </w:tabs>
              <w:spacing w:line="240" w:lineRule="atLeast"/>
              <w:ind w:left="177" w:right="-80"/>
              <w:jc w:val="center"/>
              <w:rPr>
                <w:szCs w:val="22"/>
                <w:lang w:bidi="th-TH"/>
              </w:rPr>
            </w:pPr>
            <w:r w:rsidRPr="00016871">
              <w:rPr>
                <w:b/>
                <w:bCs/>
                <w:szCs w:val="22"/>
                <w:lang w:bidi="th-TH"/>
              </w:rPr>
              <w:t>-</w:t>
            </w:r>
          </w:p>
        </w:tc>
      </w:tr>
    </w:tbl>
    <w:p w14:paraId="6E39DBD0" w14:textId="77777777" w:rsidR="0056202E" w:rsidRPr="009B598A" w:rsidRDefault="0056202E" w:rsidP="0056202E">
      <w:pPr>
        <w:jc w:val="thaiDistribute"/>
        <w:rPr>
          <w:sz w:val="24"/>
          <w:szCs w:val="22"/>
        </w:rPr>
      </w:pPr>
    </w:p>
    <w:p w14:paraId="2C442A86" w14:textId="3ADF0A25" w:rsidR="0056202E" w:rsidRDefault="0064663A" w:rsidP="00B67DB0">
      <w:pPr>
        <w:ind w:left="558" w:right="-90"/>
        <w:jc w:val="thaiDistribute"/>
      </w:pPr>
      <w:r w:rsidRPr="0064663A">
        <w:t>As at 31 March 2026 and 31 December 2025, two subsidiaries of the Group held investments in debt instruments (debentures) issued by another subsidiary of the Group. The investments are measured at amortised cost, bear interest at 4.50% per annum, and mature in February 2028.</w:t>
      </w:r>
    </w:p>
    <w:p w14:paraId="6E6299DF" w14:textId="303B4E5C" w:rsidR="00B8477D" w:rsidRPr="008368CC" w:rsidRDefault="00133071" w:rsidP="008368CC">
      <w:r>
        <w:br w:type="page"/>
      </w:r>
    </w:p>
    <w:tbl>
      <w:tblPr>
        <w:tblStyle w:val="TableGrid"/>
        <w:tblW w:w="966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080"/>
        <w:gridCol w:w="270"/>
        <w:gridCol w:w="990"/>
        <w:gridCol w:w="270"/>
        <w:gridCol w:w="990"/>
        <w:gridCol w:w="270"/>
        <w:gridCol w:w="900"/>
        <w:gridCol w:w="270"/>
        <w:gridCol w:w="990"/>
        <w:gridCol w:w="270"/>
        <w:gridCol w:w="1116"/>
      </w:tblGrid>
      <w:tr w:rsidR="00332E21" w:rsidRPr="00CC2561" w14:paraId="664EF524" w14:textId="77777777" w:rsidTr="007F30F0">
        <w:trPr>
          <w:trHeight w:val="20"/>
          <w:tblHeader/>
        </w:trPr>
        <w:tc>
          <w:tcPr>
            <w:tcW w:w="2250" w:type="dxa"/>
            <w:vAlign w:val="bottom"/>
          </w:tcPr>
          <w:p w14:paraId="426F1C42" w14:textId="77777777" w:rsidR="00332E21" w:rsidRPr="00CC2561" w:rsidRDefault="00332E21" w:rsidP="00936C56">
            <w:pPr>
              <w:rPr>
                <w:rFonts w:cstheme="minorBidi"/>
                <w:b/>
                <w:bCs/>
                <w:i/>
                <w:iCs/>
                <w:color w:val="000000"/>
                <w:szCs w:val="28"/>
                <w:lang w:val="en-US" w:eastAsia="ja-JP" w:bidi="th-TH"/>
              </w:rPr>
            </w:pPr>
          </w:p>
        </w:tc>
        <w:tc>
          <w:tcPr>
            <w:tcW w:w="7416" w:type="dxa"/>
            <w:gridSpan w:val="11"/>
            <w:vAlign w:val="bottom"/>
          </w:tcPr>
          <w:p w14:paraId="3B9BE28C" w14:textId="77777777" w:rsidR="00332E21" w:rsidRPr="00CC2561" w:rsidRDefault="00332E21" w:rsidP="00936C56">
            <w:pPr>
              <w:ind w:left="-129" w:right="-86"/>
              <w:jc w:val="center"/>
              <w:rPr>
                <w:szCs w:val="22"/>
                <w:rtl/>
                <w:cs/>
              </w:rPr>
            </w:pPr>
            <w:r w:rsidRPr="00CC2561">
              <w:rPr>
                <w:b/>
                <w:bCs/>
                <w:szCs w:val="22"/>
              </w:rPr>
              <w:t>Consolidated financial statements before eliminations</w:t>
            </w:r>
          </w:p>
        </w:tc>
      </w:tr>
      <w:tr w:rsidR="00857ACB" w:rsidRPr="00CC2561" w14:paraId="4AF4032D" w14:textId="77777777" w:rsidTr="007F30F0">
        <w:trPr>
          <w:trHeight w:val="20"/>
          <w:tblHeader/>
        </w:trPr>
        <w:tc>
          <w:tcPr>
            <w:tcW w:w="2250" w:type="dxa"/>
            <w:vAlign w:val="bottom"/>
          </w:tcPr>
          <w:p w14:paraId="7E1F4F93" w14:textId="77777777" w:rsidR="00332E21" w:rsidRPr="00CC2561" w:rsidRDefault="00332E21" w:rsidP="00936C56">
            <w:pPr>
              <w:rPr>
                <w:b/>
                <w:bCs/>
                <w:i/>
                <w:iCs/>
                <w:color w:val="000000"/>
                <w:szCs w:val="22"/>
                <w:lang w:eastAsia="ja-JP"/>
              </w:rPr>
            </w:pPr>
          </w:p>
        </w:tc>
        <w:tc>
          <w:tcPr>
            <w:tcW w:w="2340" w:type="dxa"/>
            <w:gridSpan w:val="3"/>
            <w:vAlign w:val="bottom"/>
          </w:tcPr>
          <w:p w14:paraId="123CB104" w14:textId="77777777" w:rsidR="00332E21" w:rsidRPr="00CC2561" w:rsidRDefault="00332E21" w:rsidP="00936C56">
            <w:pPr>
              <w:ind w:left="-129" w:right="-86"/>
              <w:jc w:val="center"/>
              <w:rPr>
                <w:b/>
                <w:bCs/>
                <w:szCs w:val="22"/>
                <w:rtl/>
                <w:cs/>
              </w:rPr>
            </w:pPr>
            <w:r w:rsidRPr="00CC2561">
              <w:rPr>
                <w:b/>
                <w:bCs/>
                <w:szCs w:val="22"/>
              </w:rPr>
              <w:t>Interest rate</w:t>
            </w:r>
          </w:p>
        </w:tc>
        <w:tc>
          <w:tcPr>
            <w:tcW w:w="270" w:type="dxa"/>
            <w:vAlign w:val="bottom"/>
          </w:tcPr>
          <w:p w14:paraId="3D5FAE9C" w14:textId="77777777" w:rsidR="00332E21" w:rsidRPr="00CC2561" w:rsidRDefault="00332E21" w:rsidP="00936C56">
            <w:pPr>
              <w:jc w:val="center"/>
              <w:rPr>
                <w:szCs w:val="22"/>
              </w:rPr>
            </w:pPr>
          </w:p>
        </w:tc>
        <w:tc>
          <w:tcPr>
            <w:tcW w:w="990" w:type="dxa"/>
            <w:vAlign w:val="bottom"/>
          </w:tcPr>
          <w:p w14:paraId="1ABA6D71" w14:textId="77777777" w:rsidR="00332E21" w:rsidRPr="00CC2561" w:rsidRDefault="00332E21" w:rsidP="00936C56">
            <w:pPr>
              <w:ind w:left="-129" w:right="-86"/>
              <w:jc w:val="center"/>
              <w:rPr>
                <w:szCs w:val="22"/>
                <w:rtl/>
                <w:cs/>
              </w:rPr>
            </w:pPr>
          </w:p>
        </w:tc>
        <w:tc>
          <w:tcPr>
            <w:tcW w:w="270" w:type="dxa"/>
            <w:vAlign w:val="bottom"/>
          </w:tcPr>
          <w:p w14:paraId="7D054890" w14:textId="77777777" w:rsidR="00332E21" w:rsidRPr="00CC2561" w:rsidRDefault="00332E21" w:rsidP="00936C56">
            <w:pPr>
              <w:jc w:val="center"/>
              <w:rPr>
                <w:szCs w:val="22"/>
              </w:rPr>
            </w:pPr>
          </w:p>
        </w:tc>
        <w:tc>
          <w:tcPr>
            <w:tcW w:w="900" w:type="dxa"/>
            <w:vAlign w:val="bottom"/>
          </w:tcPr>
          <w:p w14:paraId="4EBDA536" w14:textId="77777777" w:rsidR="00332E21" w:rsidRPr="00CC2561" w:rsidRDefault="00332E21" w:rsidP="00936C56">
            <w:pPr>
              <w:ind w:left="-95" w:right="-120"/>
              <w:jc w:val="center"/>
              <w:rPr>
                <w:szCs w:val="22"/>
                <w:rtl/>
                <w:cs/>
              </w:rPr>
            </w:pPr>
          </w:p>
        </w:tc>
        <w:tc>
          <w:tcPr>
            <w:tcW w:w="270" w:type="dxa"/>
            <w:vAlign w:val="bottom"/>
          </w:tcPr>
          <w:p w14:paraId="5C77EDD8" w14:textId="77777777" w:rsidR="00332E21" w:rsidRPr="00CC2561" w:rsidRDefault="00332E21" w:rsidP="00936C56">
            <w:pPr>
              <w:jc w:val="center"/>
              <w:rPr>
                <w:szCs w:val="22"/>
              </w:rPr>
            </w:pPr>
          </w:p>
        </w:tc>
        <w:tc>
          <w:tcPr>
            <w:tcW w:w="990" w:type="dxa"/>
            <w:vAlign w:val="bottom"/>
          </w:tcPr>
          <w:p w14:paraId="7FEC6084" w14:textId="77777777" w:rsidR="00332E21" w:rsidRPr="00CC2561" w:rsidRDefault="00332E21" w:rsidP="00936C56">
            <w:pPr>
              <w:ind w:left="-95" w:right="-120"/>
              <w:jc w:val="center"/>
              <w:rPr>
                <w:szCs w:val="22"/>
                <w:rtl/>
                <w:cs/>
              </w:rPr>
            </w:pPr>
          </w:p>
        </w:tc>
        <w:tc>
          <w:tcPr>
            <w:tcW w:w="270" w:type="dxa"/>
            <w:vAlign w:val="bottom"/>
          </w:tcPr>
          <w:p w14:paraId="2A3F9B1F" w14:textId="77777777" w:rsidR="00332E21" w:rsidRPr="00CC2561" w:rsidRDefault="00332E21" w:rsidP="00936C56">
            <w:pPr>
              <w:jc w:val="center"/>
              <w:rPr>
                <w:szCs w:val="22"/>
              </w:rPr>
            </w:pPr>
          </w:p>
        </w:tc>
        <w:tc>
          <w:tcPr>
            <w:tcW w:w="1116" w:type="dxa"/>
            <w:vAlign w:val="bottom"/>
          </w:tcPr>
          <w:p w14:paraId="652EAEC7" w14:textId="77777777" w:rsidR="00332E21" w:rsidRPr="00CC2561" w:rsidRDefault="00332E21" w:rsidP="00936C56">
            <w:pPr>
              <w:ind w:left="-129" w:right="-86"/>
              <w:jc w:val="center"/>
              <w:rPr>
                <w:szCs w:val="22"/>
                <w:rtl/>
                <w:cs/>
              </w:rPr>
            </w:pPr>
          </w:p>
        </w:tc>
      </w:tr>
      <w:tr w:rsidR="008368CC" w:rsidRPr="00CC2561" w14:paraId="656A462E" w14:textId="77777777" w:rsidTr="007F30F0">
        <w:trPr>
          <w:trHeight w:val="20"/>
          <w:tblHeader/>
        </w:trPr>
        <w:tc>
          <w:tcPr>
            <w:tcW w:w="2250" w:type="dxa"/>
            <w:vAlign w:val="bottom"/>
          </w:tcPr>
          <w:p w14:paraId="7048356A" w14:textId="77777777" w:rsidR="008368CC" w:rsidRPr="00CC2561" w:rsidRDefault="008368CC" w:rsidP="008368CC">
            <w:pPr>
              <w:rPr>
                <w:b/>
                <w:bCs/>
                <w:i/>
                <w:iCs/>
                <w:color w:val="000000"/>
                <w:szCs w:val="22"/>
                <w:lang w:eastAsia="ja-JP"/>
              </w:rPr>
            </w:pPr>
          </w:p>
        </w:tc>
        <w:tc>
          <w:tcPr>
            <w:tcW w:w="1080" w:type="dxa"/>
            <w:vAlign w:val="bottom"/>
          </w:tcPr>
          <w:p w14:paraId="5091ED4A" w14:textId="11E94A84" w:rsidR="008368CC" w:rsidRPr="00CC2561" w:rsidRDefault="008368CC" w:rsidP="008368CC">
            <w:pPr>
              <w:ind w:left="-129" w:right="-86"/>
              <w:jc w:val="center"/>
              <w:rPr>
                <w:b/>
                <w:bCs/>
                <w:szCs w:val="22"/>
              </w:rPr>
            </w:pPr>
            <w:r w:rsidRPr="00CC2561">
              <w:rPr>
                <w:szCs w:val="22"/>
              </w:rPr>
              <w:t>31</w:t>
            </w:r>
          </w:p>
        </w:tc>
        <w:tc>
          <w:tcPr>
            <w:tcW w:w="270" w:type="dxa"/>
            <w:vAlign w:val="bottom"/>
          </w:tcPr>
          <w:p w14:paraId="094914F7" w14:textId="77777777" w:rsidR="008368CC" w:rsidRPr="00CC2561" w:rsidRDefault="008368CC" w:rsidP="008368CC">
            <w:pPr>
              <w:ind w:left="-129" w:right="-86"/>
              <w:jc w:val="center"/>
              <w:rPr>
                <w:b/>
                <w:bCs/>
                <w:szCs w:val="22"/>
              </w:rPr>
            </w:pPr>
          </w:p>
        </w:tc>
        <w:tc>
          <w:tcPr>
            <w:tcW w:w="990" w:type="dxa"/>
            <w:vAlign w:val="bottom"/>
          </w:tcPr>
          <w:p w14:paraId="1D3621C4" w14:textId="4B694472" w:rsidR="008368CC" w:rsidRPr="00CC2561" w:rsidRDefault="008368CC" w:rsidP="007F30F0">
            <w:pPr>
              <w:ind w:left="-129" w:right="-226"/>
              <w:jc w:val="center"/>
              <w:rPr>
                <w:b/>
                <w:bCs/>
                <w:szCs w:val="22"/>
              </w:rPr>
            </w:pPr>
            <w:r w:rsidRPr="00CC2561">
              <w:rPr>
                <w:szCs w:val="22"/>
              </w:rPr>
              <w:t>3</w:t>
            </w:r>
            <w:r>
              <w:rPr>
                <w:szCs w:val="22"/>
              </w:rPr>
              <w:t>1</w:t>
            </w:r>
          </w:p>
        </w:tc>
        <w:tc>
          <w:tcPr>
            <w:tcW w:w="270" w:type="dxa"/>
            <w:vAlign w:val="bottom"/>
          </w:tcPr>
          <w:p w14:paraId="40BA123A" w14:textId="77777777" w:rsidR="008368CC" w:rsidRPr="00CC2561" w:rsidRDefault="008368CC" w:rsidP="008368CC">
            <w:pPr>
              <w:jc w:val="center"/>
              <w:rPr>
                <w:szCs w:val="22"/>
              </w:rPr>
            </w:pPr>
          </w:p>
        </w:tc>
        <w:tc>
          <w:tcPr>
            <w:tcW w:w="990" w:type="dxa"/>
            <w:vAlign w:val="bottom"/>
          </w:tcPr>
          <w:p w14:paraId="3D5A137C" w14:textId="4C631AD4" w:rsidR="008368CC" w:rsidRPr="00CC2561" w:rsidRDefault="008368CC" w:rsidP="007F30F0">
            <w:pPr>
              <w:ind w:left="-129" w:right="-165"/>
              <w:jc w:val="center"/>
              <w:rPr>
                <w:szCs w:val="22"/>
                <w:rtl/>
                <w:cs/>
              </w:rPr>
            </w:pPr>
            <w:r w:rsidRPr="00CC2561">
              <w:rPr>
                <w:szCs w:val="22"/>
              </w:rPr>
              <w:t>31</w:t>
            </w:r>
          </w:p>
        </w:tc>
        <w:tc>
          <w:tcPr>
            <w:tcW w:w="270" w:type="dxa"/>
            <w:vAlign w:val="bottom"/>
          </w:tcPr>
          <w:p w14:paraId="43AA62C6" w14:textId="77777777" w:rsidR="008368CC" w:rsidRPr="00CC2561" w:rsidRDefault="008368CC" w:rsidP="008368CC">
            <w:pPr>
              <w:jc w:val="center"/>
              <w:rPr>
                <w:szCs w:val="22"/>
              </w:rPr>
            </w:pPr>
          </w:p>
        </w:tc>
        <w:tc>
          <w:tcPr>
            <w:tcW w:w="900" w:type="dxa"/>
            <w:vAlign w:val="bottom"/>
          </w:tcPr>
          <w:p w14:paraId="7A9C20E4" w14:textId="77777777" w:rsidR="008368CC" w:rsidRPr="00CC2561" w:rsidRDefault="008368CC" w:rsidP="008368CC">
            <w:pPr>
              <w:ind w:left="-95" w:right="-120"/>
              <w:jc w:val="center"/>
              <w:rPr>
                <w:szCs w:val="22"/>
                <w:rtl/>
                <w:cs/>
              </w:rPr>
            </w:pPr>
          </w:p>
        </w:tc>
        <w:tc>
          <w:tcPr>
            <w:tcW w:w="270" w:type="dxa"/>
            <w:vAlign w:val="bottom"/>
          </w:tcPr>
          <w:p w14:paraId="52A6B84C" w14:textId="77777777" w:rsidR="008368CC" w:rsidRPr="00CC2561" w:rsidRDefault="008368CC" w:rsidP="008368CC">
            <w:pPr>
              <w:jc w:val="center"/>
              <w:rPr>
                <w:szCs w:val="22"/>
              </w:rPr>
            </w:pPr>
          </w:p>
        </w:tc>
        <w:tc>
          <w:tcPr>
            <w:tcW w:w="990" w:type="dxa"/>
            <w:vAlign w:val="bottom"/>
          </w:tcPr>
          <w:p w14:paraId="60F923FC" w14:textId="77777777" w:rsidR="008368CC" w:rsidRPr="00CC2561" w:rsidRDefault="008368CC" w:rsidP="008368CC">
            <w:pPr>
              <w:ind w:left="-95" w:right="-120"/>
              <w:jc w:val="center"/>
              <w:rPr>
                <w:szCs w:val="22"/>
                <w:rtl/>
                <w:cs/>
              </w:rPr>
            </w:pPr>
          </w:p>
        </w:tc>
        <w:tc>
          <w:tcPr>
            <w:tcW w:w="270" w:type="dxa"/>
            <w:vAlign w:val="bottom"/>
          </w:tcPr>
          <w:p w14:paraId="50E6555C" w14:textId="77777777" w:rsidR="008368CC" w:rsidRPr="00CC2561" w:rsidRDefault="008368CC" w:rsidP="008368CC">
            <w:pPr>
              <w:jc w:val="center"/>
              <w:rPr>
                <w:szCs w:val="22"/>
              </w:rPr>
            </w:pPr>
          </w:p>
        </w:tc>
        <w:tc>
          <w:tcPr>
            <w:tcW w:w="1116" w:type="dxa"/>
            <w:vAlign w:val="bottom"/>
          </w:tcPr>
          <w:p w14:paraId="2F6589F5" w14:textId="5513FEC5" w:rsidR="008368CC" w:rsidRPr="00CC2561" w:rsidRDefault="008368CC" w:rsidP="008368CC">
            <w:pPr>
              <w:ind w:left="-129" w:right="-86"/>
              <w:jc w:val="center"/>
              <w:rPr>
                <w:szCs w:val="22"/>
                <w:rtl/>
                <w:cs/>
              </w:rPr>
            </w:pPr>
            <w:r w:rsidRPr="00CC2561">
              <w:rPr>
                <w:szCs w:val="22"/>
              </w:rPr>
              <w:t>3</w:t>
            </w:r>
            <w:r>
              <w:rPr>
                <w:szCs w:val="22"/>
              </w:rPr>
              <w:t>1</w:t>
            </w:r>
          </w:p>
        </w:tc>
      </w:tr>
      <w:tr w:rsidR="008368CC" w:rsidRPr="00CC2561" w14:paraId="52FFE3E0" w14:textId="77777777" w:rsidTr="007F30F0">
        <w:trPr>
          <w:trHeight w:val="20"/>
          <w:tblHeader/>
        </w:trPr>
        <w:tc>
          <w:tcPr>
            <w:tcW w:w="2250" w:type="dxa"/>
            <w:vAlign w:val="bottom"/>
          </w:tcPr>
          <w:p w14:paraId="562BE081" w14:textId="38C67556" w:rsidR="008368CC" w:rsidRPr="00CC2561" w:rsidRDefault="008368CC" w:rsidP="008368CC">
            <w:pPr>
              <w:rPr>
                <w:b/>
                <w:bCs/>
                <w:i/>
                <w:iCs/>
                <w:color w:val="000000"/>
                <w:szCs w:val="22"/>
                <w:lang w:eastAsia="ja-JP"/>
              </w:rPr>
            </w:pPr>
          </w:p>
        </w:tc>
        <w:tc>
          <w:tcPr>
            <w:tcW w:w="1080" w:type="dxa"/>
          </w:tcPr>
          <w:p w14:paraId="6C50A57A" w14:textId="45F89524" w:rsidR="008368CC" w:rsidRPr="00CC2561" w:rsidRDefault="008368CC" w:rsidP="007F30F0">
            <w:pPr>
              <w:ind w:left="-129" w:right="-134"/>
              <w:jc w:val="center"/>
              <w:rPr>
                <w:b/>
                <w:bCs/>
                <w:szCs w:val="22"/>
              </w:rPr>
            </w:pPr>
            <w:r w:rsidRPr="00CC2561">
              <w:t>December</w:t>
            </w:r>
          </w:p>
        </w:tc>
        <w:tc>
          <w:tcPr>
            <w:tcW w:w="270" w:type="dxa"/>
          </w:tcPr>
          <w:p w14:paraId="6CE939BF" w14:textId="77777777" w:rsidR="008368CC" w:rsidRPr="00CC2561" w:rsidRDefault="008368CC" w:rsidP="008368CC">
            <w:pPr>
              <w:ind w:left="-129" w:right="-86"/>
              <w:jc w:val="center"/>
              <w:rPr>
                <w:b/>
                <w:bCs/>
                <w:szCs w:val="22"/>
              </w:rPr>
            </w:pPr>
          </w:p>
        </w:tc>
        <w:tc>
          <w:tcPr>
            <w:tcW w:w="990" w:type="dxa"/>
          </w:tcPr>
          <w:p w14:paraId="4A593B1D" w14:textId="2E47CA0E" w:rsidR="008368CC" w:rsidRPr="00CC2561" w:rsidRDefault="008368CC" w:rsidP="007F30F0">
            <w:pPr>
              <w:ind w:left="-129" w:right="-199"/>
              <w:jc w:val="center"/>
              <w:rPr>
                <w:b/>
                <w:bCs/>
                <w:szCs w:val="22"/>
              </w:rPr>
            </w:pPr>
            <w:r>
              <w:t>March</w:t>
            </w:r>
          </w:p>
        </w:tc>
        <w:tc>
          <w:tcPr>
            <w:tcW w:w="270" w:type="dxa"/>
          </w:tcPr>
          <w:p w14:paraId="5C3DA292" w14:textId="77777777" w:rsidR="008368CC" w:rsidRPr="00CC2561" w:rsidRDefault="008368CC" w:rsidP="008368CC">
            <w:pPr>
              <w:jc w:val="center"/>
              <w:rPr>
                <w:szCs w:val="22"/>
              </w:rPr>
            </w:pPr>
          </w:p>
        </w:tc>
        <w:tc>
          <w:tcPr>
            <w:tcW w:w="990" w:type="dxa"/>
          </w:tcPr>
          <w:p w14:paraId="4392AF7A" w14:textId="44F0C60A" w:rsidR="008368CC" w:rsidRPr="00CC2561" w:rsidRDefault="008368CC" w:rsidP="007F30F0">
            <w:pPr>
              <w:ind w:left="-129" w:right="-156"/>
              <w:jc w:val="center"/>
              <w:rPr>
                <w:szCs w:val="22"/>
                <w:rtl/>
                <w:cs/>
              </w:rPr>
            </w:pPr>
            <w:r w:rsidRPr="00CC2561">
              <w:t>December</w:t>
            </w:r>
          </w:p>
        </w:tc>
        <w:tc>
          <w:tcPr>
            <w:tcW w:w="270" w:type="dxa"/>
          </w:tcPr>
          <w:p w14:paraId="6D62BF7F" w14:textId="77777777" w:rsidR="008368CC" w:rsidRPr="00CC2561" w:rsidRDefault="008368CC" w:rsidP="008368CC">
            <w:pPr>
              <w:jc w:val="center"/>
              <w:rPr>
                <w:szCs w:val="22"/>
              </w:rPr>
            </w:pPr>
          </w:p>
        </w:tc>
        <w:tc>
          <w:tcPr>
            <w:tcW w:w="900" w:type="dxa"/>
          </w:tcPr>
          <w:p w14:paraId="005965B9" w14:textId="1E5D431A" w:rsidR="008368CC" w:rsidRPr="00CC2561" w:rsidRDefault="008368CC" w:rsidP="008368CC">
            <w:pPr>
              <w:ind w:left="-95" w:right="-120"/>
              <w:jc w:val="center"/>
              <w:rPr>
                <w:szCs w:val="22"/>
                <w:rtl/>
                <w:cs/>
              </w:rPr>
            </w:pPr>
          </w:p>
        </w:tc>
        <w:tc>
          <w:tcPr>
            <w:tcW w:w="270" w:type="dxa"/>
          </w:tcPr>
          <w:p w14:paraId="00A023FB" w14:textId="77777777" w:rsidR="008368CC" w:rsidRPr="00CC2561" w:rsidRDefault="008368CC" w:rsidP="008368CC">
            <w:pPr>
              <w:jc w:val="center"/>
              <w:rPr>
                <w:szCs w:val="22"/>
              </w:rPr>
            </w:pPr>
          </w:p>
        </w:tc>
        <w:tc>
          <w:tcPr>
            <w:tcW w:w="990" w:type="dxa"/>
          </w:tcPr>
          <w:p w14:paraId="1A910963" w14:textId="34FB0E38" w:rsidR="008368CC" w:rsidRPr="00CC2561" w:rsidRDefault="008368CC" w:rsidP="008368CC">
            <w:pPr>
              <w:ind w:left="-95" w:right="-120"/>
              <w:jc w:val="center"/>
              <w:rPr>
                <w:szCs w:val="22"/>
                <w:rtl/>
                <w:cs/>
              </w:rPr>
            </w:pPr>
          </w:p>
        </w:tc>
        <w:tc>
          <w:tcPr>
            <w:tcW w:w="270" w:type="dxa"/>
          </w:tcPr>
          <w:p w14:paraId="4921DB77" w14:textId="77777777" w:rsidR="008368CC" w:rsidRPr="00CC2561" w:rsidRDefault="008368CC" w:rsidP="008368CC">
            <w:pPr>
              <w:jc w:val="center"/>
              <w:rPr>
                <w:szCs w:val="22"/>
              </w:rPr>
            </w:pPr>
          </w:p>
        </w:tc>
        <w:tc>
          <w:tcPr>
            <w:tcW w:w="1116" w:type="dxa"/>
          </w:tcPr>
          <w:p w14:paraId="32ED41BE" w14:textId="58DE29E5" w:rsidR="008368CC" w:rsidRPr="00CC2561" w:rsidRDefault="008368CC" w:rsidP="008368CC">
            <w:pPr>
              <w:ind w:left="-129" w:right="-86"/>
              <w:jc w:val="center"/>
              <w:rPr>
                <w:szCs w:val="22"/>
                <w:rtl/>
                <w:cs/>
              </w:rPr>
            </w:pPr>
            <w:r>
              <w:t>March</w:t>
            </w:r>
          </w:p>
        </w:tc>
      </w:tr>
      <w:tr w:rsidR="008368CC" w:rsidRPr="00CC2561" w14:paraId="503DC620" w14:textId="77777777" w:rsidTr="007F30F0">
        <w:trPr>
          <w:trHeight w:val="20"/>
          <w:tblHeader/>
        </w:trPr>
        <w:tc>
          <w:tcPr>
            <w:tcW w:w="2250" w:type="dxa"/>
            <w:vAlign w:val="bottom"/>
          </w:tcPr>
          <w:p w14:paraId="16CB69C4" w14:textId="30902967" w:rsidR="008368CC" w:rsidRPr="00CC2561" w:rsidRDefault="008368CC" w:rsidP="008368CC">
            <w:pPr>
              <w:ind w:firstLine="76"/>
              <w:rPr>
                <w:b/>
                <w:bCs/>
                <w:i/>
                <w:iCs/>
                <w:color w:val="000000"/>
                <w:szCs w:val="22"/>
                <w:lang w:eastAsia="ja-JP"/>
              </w:rPr>
            </w:pPr>
          </w:p>
        </w:tc>
        <w:tc>
          <w:tcPr>
            <w:tcW w:w="1080" w:type="dxa"/>
            <w:vAlign w:val="bottom"/>
          </w:tcPr>
          <w:p w14:paraId="14A534C2" w14:textId="1220924F" w:rsidR="008368CC" w:rsidRPr="00CC2561" w:rsidRDefault="008368CC" w:rsidP="007F30F0">
            <w:pPr>
              <w:ind w:left="-129" w:right="-179"/>
              <w:jc w:val="center"/>
            </w:pPr>
            <w:r w:rsidRPr="00CC2561">
              <w:rPr>
                <w:szCs w:val="22"/>
              </w:rPr>
              <w:t>202</w:t>
            </w:r>
            <w:r>
              <w:rPr>
                <w:szCs w:val="22"/>
              </w:rPr>
              <w:t>5</w:t>
            </w:r>
          </w:p>
        </w:tc>
        <w:tc>
          <w:tcPr>
            <w:tcW w:w="270" w:type="dxa"/>
            <w:vAlign w:val="bottom"/>
          </w:tcPr>
          <w:p w14:paraId="20E5C4EE" w14:textId="77777777" w:rsidR="008368CC" w:rsidRPr="00CC2561" w:rsidRDefault="008368CC" w:rsidP="008368CC">
            <w:pPr>
              <w:ind w:left="-129" w:right="-86"/>
              <w:jc w:val="center"/>
              <w:rPr>
                <w:b/>
                <w:bCs/>
                <w:szCs w:val="22"/>
              </w:rPr>
            </w:pPr>
          </w:p>
        </w:tc>
        <w:tc>
          <w:tcPr>
            <w:tcW w:w="990" w:type="dxa"/>
            <w:vAlign w:val="bottom"/>
          </w:tcPr>
          <w:p w14:paraId="29C098C2" w14:textId="310A5C4D" w:rsidR="008368CC" w:rsidRPr="00CC2561" w:rsidRDefault="008368CC" w:rsidP="007F30F0">
            <w:pPr>
              <w:ind w:left="-129" w:right="-208"/>
              <w:jc w:val="center"/>
            </w:pPr>
            <w:r w:rsidRPr="00CC2561">
              <w:rPr>
                <w:szCs w:val="22"/>
              </w:rPr>
              <w:t>202</w:t>
            </w:r>
            <w:r>
              <w:rPr>
                <w:szCs w:val="22"/>
              </w:rPr>
              <w:t>6</w:t>
            </w:r>
          </w:p>
        </w:tc>
        <w:tc>
          <w:tcPr>
            <w:tcW w:w="270" w:type="dxa"/>
            <w:vAlign w:val="bottom"/>
          </w:tcPr>
          <w:p w14:paraId="5CB10A17" w14:textId="77777777" w:rsidR="008368CC" w:rsidRPr="00CC2561" w:rsidRDefault="008368CC" w:rsidP="008368CC">
            <w:pPr>
              <w:jc w:val="center"/>
              <w:rPr>
                <w:szCs w:val="22"/>
              </w:rPr>
            </w:pPr>
          </w:p>
        </w:tc>
        <w:tc>
          <w:tcPr>
            <w:tcW w:w="990" w:type="dxa"/>
            <w:vAlign w:val="bottom"/>
          </w:tcPr>
          <w:p w14:paraId="0EDCF65D" w14:textId="5AE26617" w:rsidR="008368CC" w:rsidRPr="00CC2561" w:rsidRDefault="008368CC" w:rsidP="007F30F0">
            <w:pPr>
              <w:ind w:left="-129" w:right="-165"/>
              <w:jc w:val="center"/>
            </w:pPr>
            <w:r w:rsidRPr="00CC2561">
              <w:rPr>
                <w:szCs w:val="22"/>
              </w:rPr>
              <w:t>202</w:t>
            </w:r>
            <w:r>
              <w:rPr>
                <w:szCs w:val="22"/>
              </w:rPr>
              <w:t>5</w:t>
            </w:r>
          </w:p>
        </w:tc>
        <w:tc>
          <w:tcPr>
            <w:tcW w:w="270" w:type="dxa"/>
            <w:vAlign w:val="bottom"/>
          </w:tcPr>
          <w:p w14:paraId="4DE417BD" w14:textId="77777777" w:rsidR="008368CC" w:rsidRPr="00CC2561" w:rsidRDefault="008368CC" w:rsidP="008368CC">
            <w:pPr>
              <w:jc w:val="center"/>
              <w:rPr>
                <w:szCs w:val="22"/>
              </w:rPr>
            </w:pPr>
          </w:p>
        </w:tc>
        <w:tc>
          <w:tcPr>
            <w:tcW w:w="900" w:type="dxa"/>
            <w:vAlign w:val="bottom"/>
          </w:tcPr>
          <w:p w14:paraId="426F9237" w14:textId="5C0BA34A" w:rsidR="008368CC" w:rsidRPr="00CC2561" w:rsidRDefault="008368CC" w:rsidP="008368CC">
            <w:pPr>
              <w:ind w:left="-95" w:right="-120"/>
              <w:jc w:val="center"/>
            </w:pPr>
            <w:r w:rsidRPr="00CC2561">
              <w:rPr>
                <w:szCs w:val="22"/>
              </w:rPr>
              <w:t>Increase</w:t>
            </w:r>
          </w:p>
        </w:tc>
        <w:tc>
          <w:tcPr>
            <w:tcW w:w="270" w:type="dxa"/>
            <w:vAlign w:val="bottom"/>
          </w:tcPr>
          <w:p w14:paraId="4D4918AE" w14:textId="77777777" w:rsidR="008368CC" w:rsidRPr="00CC2561" w:rsidRDefault="008368CC" w:rsidP="008368CC">
            <w:pPr>
              <w:jc w:val="center"/>
              <w:rPr>
                <w:szCs w:val="22"/>
              </w:rPr>
            </w:pPr>
          </w:p>
        </w:tc>
        <w:tc>
          <w:tcPr>
            <w:tcW w:w="990" w:type="dxa"/>
            <w:vAlign w:val="bottom"/>
          </w:tcPr>
          <w:p w14:paraId="084496BE" w14:textId="458440E6" w:rsidR="008368CC" w:rsidRPr="00CC2561" w:rsidRDefault="008368CC" w:rsidP="00D5462F">
            <w:pPr>
              <w:ind w:left="-95" w:right="9"/>
              <w:jc w:val="center"/>
            </w:pPr>
            <w:r w:rsidRPr="00CC2561">
              <w:rPr>
                <w:szCs w:val="22"/>
              </w:rPr>
              <w:t>Decrease</w:t>
            </w:r>
          </w:p>
        </w:tc>
        <w:tc>
          <w:tcPr>
            <w:tcW w:w="270" w:type="dxa"/>
            <w:vAlign w:val="bottom"/>
          </w:tcPr>
          <w:p w14:paraId="4A57AE18" w14:textId="77777777" w:rsidR="008368CC" w:rsidRPr="00CC2561" w:rsidRDefault="008368CC" w:rsidP="008368CC">
            <w:pPr>
              <w:jc w:val="center"/>
              <w:rPr>
                <w:szCs w:val="22"/>
              </w:rPr>
            </w:pPr>
          </w:p>
        </w:tc>
        <w:tc>
          <w:tcPr>
            <w:tcW w:w="1116" w:type="dxa"/>
            <w:vAlign w:val="bottom"/>
          </w:tcPr>
          <w:p w14:paraId="20BEBBF7" w14:textId="5F1D3F5E" w:rsidR="008368CC" w:rsidRPr="00CC2561" w:rsidRDefault="008368CC" w:rsidP="008368CC">
            <w:pPr>
              <w:ind w:left="-129" w:right="-86"/>
              <w:jc w:val="center"/>
            </w:pPr>
            <w:r w:rsidRPr="00CC2561">
              <w:rPr>
                <w:szCs w:val="22"/>
              </w:rPr>
              <w:t>202</w:t>
            </w:r>
            <w:r>
              <w:rPr>
                <w:szCs w:val="22"/>
              </w:rPr>
              <w:t>6</w:t>
            </w:r>
          </w:p>
        </w:tc>
      </w:tr>
      <w:tr w:rsidR="00332E21" w:rsidRPr="00CC2561" w14:paraId="57115F82" w14:textId="77777777" w:rsidTr="007F30F0">
        <w:trPr>
          <w:trHeight w:val="270"/>
          <w:tblHeader/>
        </w:trPr>
        <w:tc>
          <w:tcPr>
            <w:tcW w:w="2250" w:type="dxa"/>
            <w:vAlign w:val="bottom"/>
          </w:tcPr>
          <w:p w14:paraId="0BF71867" w14:textId="77777777" w:rsidR="00332E21" w:rsidRPr="00CC2561" w:rsidRDefault="00332E21" w:rsidP="00621876">
            <w:pPr>
              <w:ind w:left="68" w:hanging="111"/>
              <w:rPr>
                <w:b/>
                <w:bCs/>
                <w:i/>
                <w:iCs/>
                <w:color w:val="000000"/>
                <w:szCs w:val="22"/>
                <w:rtl/>
                <w:cs/>
                <w:lang w:eastAsia="ja-JP"/>
              </w:rPr>
            </w:pPr>
          </w:p>
        </w:tc>
        <w:tc>
          <w:tcPr>
            <w:tcW w:w="2340" w:type="dxa"/>
            <w:gridSpan w:val="3"/>
            <w:vAlign w:val="bottom"/>
          </w:tcPr>
          <w:p w14:paraId="216FD115" w14:textId="77777777" w:rsidR="00332E21" w:rsidRPr="00CC2561" w:rsidRDefault="00332E21" w:rsidP="00621876">
            <w:pPr>
              <w:ind w:left="-129" w:right="-86"/>
              <w:jc w:val="center"/>
              <w:rPr>
                <w:rFonts w:cs="Angsana New"/>
                <w:szCs w:val="22"/>
                <w:lang w:val="en-US" w:bidi="th-TH"/>
              </w:rPr>
            </w:pPr>
            <w:r w:rsidRPr="00CC2561">
              <w:rPr>
                <w:i/>
                <w:iCs/>
                <w:szCs w:val="22"/>
              </w:rPr>
              <w:t>(% per annum</w:t>
            </w:r>
            <w:r w:rsidRPr="00CC2561">
              <w:rPr>
                <w:rFonts w:cs="Angsana New"/>
                <w:i/>
                <w:iCs/>
                <w:szCs w:val="22"/>
                <w:lang w:val="en-US" w:bidi="th-TH"/>
              </w:rPr>
              <w:t>)</w:t>
            </w:r>
          </w:p>
        </w:tc>
        <w:tc>
          <w:tcPr>
            <w:tcW w:w="270" w:type="dxa"/>
            <w:vAlign w:val="bottom"/>
          </w:tcPr>
          <w:p w14:paraId="59B4C5CE" w14:textId="77777777" w:rsidR="00332E21" w:rsidRPr="00CC2561" w:rsidRDefault="00332E21" w:rsidP="00621876">
            <w:pPr>
              <w:jc w:val="center"/>
              <w:rPr>
                <w:szCs w:val="22"/>
              </w:rPr>
            </w:pPr>
          </w:p>
        </w:tc>
        <w:tc>
          <w:tcPr>
            <w:tcW w:w="4806" w:type="dxa"/>
            <w:gridSpan w:val="7"/>
            <w:vAlign w:val="bottom"/>
          </w:tcPr>
          <w:p w14:paraId="07154C00" w14:textId="77777777" w:rsidR="00332E21" w:rsidRPr="00CC2561" w:rsidRDefault="00332E21" w:rsidP="00621876">
            <w:pPr>
              <w:ind w:left="-95" w:right="-120"/>
              <w:jc w:val="center"/>
              <w:rPr>
                <w:szCs w:val="22"/>
                <w:rtl/>
                <w:cs/>
              </w:rPr>
            </w:pPr>
            <w:r w:rsidRPr="00CC2561">
              <w:rPr>
                <w:i/>
                <w:iCs/>
                <w:szCs w:val="22"/>
              </w:rPr>
              <w:t>(in thousand Baht)</w:t>
            </w:r>
          </w:p>
        </w:tc>
      </w:tr>
      <w:tr w:rsidR="00BF1EC9" w:rsidRPr="00CC2561" w14:paraId="0345AC95" w14:textId="77777777" w:rsidTr="007F30F0">
        <w:trPr>
          <w:trHeight w:val="270"/>
          <w:tblHeader/>
        </w:trPr>
        <w:tc>
          <w:tcPr>
            <w:tcW w:w="9666" w:type="dxa"/>
            <w:gridSpan w:val="12"/>
            <w:vAlign w:val="bottom"/>
          </w:tcPr>
          <w:p w14:paraId="3D3A5E6F" w14:textId="7CF46762" w:rsidR="00BF1EC9" w:rsidRPr="00CC2561" w:rsidRDefault="00BF1EC9" w:rsidP="00BF1EC9">
            <w:pPr>
              <w:ind w:left="-95" w:right="-120" w:firstLine="81"/>
              <w:rPr>
                <w:i/>
                <w:iCs/>
                <w:szCs w:val="22"/>
              </w:rPr>
            </w:pPr>
            <w:r w:rsidRPr="00CC2561">
              <w:rPr>
                <w:b/>
                <w:bCs/>
                <w:i/>
                <w:iCs/>
                <w:color w:val="000000"/>
                <w:szCs w:val="22"/>
                <w:lang w:eastAsia="ja-JP"/>
              </w:rPr>
              <w:t>Short-term loans to related parties</w:t>
            </w:r>
          </w:p>
        </w:tc>
      </w:tr>
      <w:tr w:rsidR="00377C1C" w:rsidRPr="00CC2561" w14:paraId="419A04DC" w14:textId="77777777" w:rsidTr="007F30F0">
        <w:trPr>
          <w:trHeight w:val="527"/>
          <w:tblHeader/>
        </w:trPr>
        <w:tc>
          <w:tcPr>
            <w:tcW w:w="2250" w:type="dxa"/>
            <w:vAlign w:val="bottom"/>
          </w:tcPr>
          <w:p w14:paraId="5089F151" w14:textId="77777777" w:rsidR="00377C1C" w:rsidRPr="00CC2561" w:rsidRDefault="00377C1C" w:rsidP="00377C1C">
            <w:pPr>
              <w:ind w:left="68" w:hanging="68"/>
              <w:rPr>
                <w:color w:val="000000"/>
                <w:szCs w:val="22"/>
                <w:lang w:eastAsia="ja-JP"/>
              </w:rPr>
            </w:pPr>
            <w:r w:rsidRPr="00CC2561">
              <w:rPr>
                <w:color w:val="000000"/>
                <w:szCs w:val="22"/>
                <w:lang w:eastAsia="ja-JP"/>
              </w:rPr>
              <w:t xml:space="preserve">TJN Insurance </w:t>
            </w:r>
          </w:p>
          <w:p w14:paraId="56FB8A44" w14:textId="1516D784" w:rsidR="00377C1C" w:rsidRPr="00CC2561" w:rsidRDefault="00377C1C" w:rsidP="00377C1C">
            <w:pPr>
              <w:ind w:left="68" w:hanging="16"/>
              <w:rPr>
                <w:color w:val="000000"/>
                <w:szCs w:val="22"/>
                <w:rtl/>
                <w:cs/>
                <w:lang w:eastAsia="ja-JP"/>
              </w:rPr>
            </w:pPr>
            <w:r w:rsidRPr="00CC2561">
              <w:rPr>
                <w:rFonts w:cs="Angsana New"/>
                <w:color w:val="000000"/>
                <w:szCs w:val="28"/>
                <w:lang w:val="en-US" w:eastAsia="ja-JP" w:bidi="th-TH"/>
              </w:rPr>
              <w:t>B</w:t>
            </w:r>
            <w:r w:rsidRPr="00CC2561">
              <w:rPr>
                <w:color w:val="000000"/>
                <w:szCs w:val="22"/>
                <w:lang w:eastAsia="ja-JP"/>
              </w:rPr>
              <w:t>roker Company Limited</w:t>
            </w:r>
          </w:p>
        </w:tc>
        <w:tc>
          <w:tcPr>
            <w:tcW w:w="1080" w:type="dxa"/>
            <w:vAlign w:val="bottom"/>
          </w:tcPr>
          <w:p w14:paraId="0AF42461" w14:textId="69143E81" w:rsidR="00377C1C" w:rsidRPr="00CC2561" w:rsidRDefault="00377C1C" w:rsidP="00377C1C">
            <w:pPr>
              <w:ind w:right="-120"/>
              <w:jc w:val="center"/>
              <w:rPr>
                <w:szCs w:val="22"/>
              </w:rPr>
            </w:pPr>
            <w:r w:rsidRPr="009114E2">
              <w:t>2.50</w:t>
            </w:r>
          </w:p>
        </w:tc>
        <w:tc>
          <w:tcPr>
            <w:tcW w:w="270" w:type="dxa"/>
          </w:tcPr>
          <w:p w14:paraId="53245043" w14:textId="77777777" w:rsidR="00377C1C" w:rsidRPr="00CC2561" w:rsidRDefault="00377C1C" w:rsidP="00377C1C">
            <w:pPr>
              <w:jc w:val="center"/>
              <w:rPr>
                <w:szCs w:val="22"/>
              </w:rPr>
            </w:pPr>
          </w:p>
        </w:tc>
        <w:tc>
          <w:tcPr>
            <w:tcW w:w="990" w:type="dxa"/>
            <w:vAlign w:val="bottom"/>
          </w:tcPr>
          <w:p w14:paraId="33280EEE" w14:textId="77D9A4F5" w:rsidR="00377C1C" w:rsidRPr="00CC2561" w:rsidRDefault="00377C1C" w:rsidP="00377C1C">
            <w:pPr>
              <w:tabs>
                <w:tab w:val="left" w:pos="610"/>
              </w:tabs>
              <w:ind w:left="-129" w:right="-380" w:firstLine="380"/>
              <w:rPr>
                <w:szCs w:val="22"/>
                <w:rtl/>
                <w:cs/>
                <w:lang w:val="en-US" w:bidi="th-TH"/>
              </w:rPr>
            </w:pPr>
            <w:r w:rsidRPr="009114E2">
              <w:t>2.50</w:t>
            </w:r>
          </w:p>
        </w:tc>
        <w:tc>
          <w:tcPr>
            <w:tcW w:w="270" w:type="dxa"/>
          </w:tcPr>
          <w:p w14:paraId="22D18C37" w14:textId="77777777" w:rsidR="00377C1C" w:rsidRPr="00CC2561" w:rsidRDefault="00377C1C" w:rsidP="00377C1C">
            <w:pPr>
              <w:jc w:val="center"/>
              <w:rPr>
                <w:szCs w:val="22"/>
              </w:rPr>
            </w:pPr>
          </w:p>
        </w:tc>
        <w:tc>
          <w:tcPr>
            <w:tcW w:w="990" w:type="dxa"/>
            <w:vAlign w:val="bottom"/>
          </w:tcPr>
          <w:p w14:paraId="5BFCE5F5" w14:textId="2979B44F" w:rsidR="00377C1C" w:rsidRPr="00CC2561" w:rsidRDefault="00377C1C" w:rsidP="00377C1C">
            <w:pPr>
              <w:tabs>
                <w:tab w:val="decimal" w:pos="790"/>
              </w:tabs>
              <w:ind w:left="-129" w:right="-86"/>
              <w:rPr>
                <w:szCs w:val="22"/>
              </w:rPr>
            </w:pPr>
            <w:r w:rsidRPr="009114E2">
              <w:t>4,200</w:t>
            </w:r>
          </w:p>
        </w:tc>
        <w:tc>
          <w:tcPr>
            <w:tcW w:w="270" w:type="dxa"/>
            <w:vAlign w:val="bottom"/>
          </w:tcPr>
          <w:p w14:paraId="100EC8E4" w14:textId="77777777" w:rsidR="00377C1C" w:rsidRPr="00CC2561" w:rsidRDefault="00377C1C" w:rsidP="00377C1C">
            <w:pPr>
              <w:jc w:val="center"/>
              <w:rPr>
                <w:szCs w:val="22"/>
              </w:rPr>
            </w:pPr>
          </w:p>
        </w:tc>
        <w:tc>
          <w:tcPr>
            <w:tcW w:w="900" w:type="dxa"/>
          </w:tcPr>
          <w:p w14:paraId="3DB62CBE" w14:textId="77777777" w:rsidR="00377C1C" w:rsidRDefault="00377C1C" w:rsidP="00377C1C">
            <w:pPr>
              <w:pStyle w:val="acctfourfigures"/>
              <w:tabs>
                <w:tab w:val="clear" w:pos="765"/>
              </w:tabs>
              <w:spacing w:line="240" w:lineRule="atLeast"/>
              <w:ind w:left="177" w:right="-80"/>
              <w:jc w:val="center"/>
              <w:rPr>
                <w:szCs w:val="22"/>
                <w:lang w:bidi="th-TH"/>
              </w:rPr>
            </w:pPr>
          </w:p>
          <w:p w14:paraId="6311F83F" w14:textId="77777777" w:rsidR="00377C1C" w:rsidRDefault="00377C1C" w:rsidP="00377C1C">
            <w:pPr>
              <w:pStyle w:val="acctfourfigures"/>
              <w:tabs>
                <w:tab w:val="clear" w:pos="765"/>
              </w:tabs>
              <w:spacing w:line="240" w:lineRule="atLeast"/>
              <w:ind w:left="177" w:right="-80"/>
              <w:jc w:val="center"/>
              <w:rPr>
                <w:szCs w:val="22"/>
                <w:lang w:bidi="th-TH"/>
              </w:rPr>
            </w:pPr>
          </w:p>
          <w:p w14:paraId="223D80FC" w14:textId="436D79CE" w:rsidR="00377C1C" w:rsidRPr="00B50F06" w:rsidRDefault="00377C1C" w:rsidP="00377C1C">
            <w:pPr>
              <w:pStyle w:val="acctfourfigures"/>
              <w:tabs>
                <w:tab w:val="clear" w:pos="765"/>
              </w:tabs>
              <w:spacing w:line="240" w:lineRule="atLeast"/>
              <w:ind w:left="177" w:right="-80"/>
              <w:jc w:val="center"/>
              <w:rPr>
                <w:szCs w:val="22"/>
                <w:rtl/>
                <w:cs/>
              </w:rPr>
            </w:pPr>
            <w:r>
              <w:rPr>
                <w:szCs w:val="22"/>
                <w:lang w:bidi="th-TH"/>
              </w:rPr>
              <w:t>-</w:t>
            </w:r>
          </w:p>
        </w:tc>
        <w:tc>
          <w:tcPr>
            <w:tcW w:w="270" w:type="dxa"/>
            <w:vAlign w:val="bottom"/>
          </w:tcPr>
          <w:p w14:paraId="2C8A1931" w14:textId="77777777" w:rsidR="00377C1C" w:rsidRPr="00CC2561" w:rsidRDefault="00377C1C" w:rsidP="00377C1C">
            <w:pPr>
              <w:pStyle w:val="acctfourfigures"/>
              <w:tabs>
                <w:tab w:val="clear" w:pos="765"/>
                <w:tab w:val="decimal" w:pos="914"/>
              </w:tabs>
              <w:spacing w:line="240" w:lineRule="exact"/>
              <w:ind w:right="-81"/>
              <w:rPr>
                <w:szCs w:val="22"/>
              </w:rPr>
            </w:pPr>
          </w:p>
        </w:tc>
        <w:tc>
          <w:tcPr>
            <w:tcW w:w="990" w:type="dxa"/>
            <w:vAlign w:val="bottom"/>
          </w:tcPr>
          <w:p w14:paraId="48F537E1" w14:textId="59E6A369" w:rsidR="00377C1C" w:rsidRPr="00CC2561" w:rsidRDefault="00377C1C" w:rsidP="00377C1C">
            <w:pPr>
              <w:pStyle w:val="acctfourfigures"/>
              <w:tabs>
                <w:tab w:val="clear" w:pos="765"/>
              </w:tabs>
              <w:spacing w:line="240" w:lineRule="atLeast"/>
              <w:ind w:left="177" w:right="-80"/>
              <w:jc w:val="center"/>
              <w:rPr>
                <w:szCs w:val="22"/>
                <w:cs/>
                <w:lang w:bidi="th-TH"/>
              </w:rPr>
            </w:pPr>
            <w:r>
              <w:rPr>
                <w:szCs w:val="22"/>
                <w:lang w:bidi="th-TH"/>
              </w:rPr>
              <w:t>-</w:t>
            </w:r>
          </w:p>
        </w:tc>
        <w:tc>
          <w:tcPr>
            <w:tcW w:w="270" w:type="dxa"/>
            <w:vAlign w:val="bottom"/>
          </w:tcPr>
          <w:p w14:paraId="026D8CBB" w14:textId="77777777" w:rsidR="00377C1C" w:rsidRPr="00CC2561" w:rsidRDefault="00377C1C" w:rsidP="00377C1C">
            <w:pPr>
              <w:rPr>
                <w:szCs w:val="22"/>
              </w:rPr>
            </w:pPr>
          </w:p>
        </w:tc>
        <w:tc>
          <w:tcPr>
            <w:tcW w:w="1116" w:type="dxa"/>
            <w:vAlign w:val="bottom"/>
          </w:tcPr>
          <w:p w14:paraId="3FBC9B2E" w14:textId="291DCDB8" w:rsidR="00377C1C" w:rsidRPr="0022090C" w:rsidRDefault="00377C1C" w:rsidP="00377C1C">
            <w:pPr>
              <w:pStyle w:val="acctfourfigures"/>
              <w:tabs>
                <w:tab w:val="clear" w:pos="765"/>
                <w:tab w:val="decimal" w:pos="525"/>
                <w:tab w:val="decimal" w:pos="914"/>
              </w:tabs>
              <w:spacing w:line="240" w:lineRule="atLeast"/>
              <w:ind w:left="-380" w:right="7"/>
              <w:jc w:val="right"/>
              <w:rPr>
                <w:szCs w:val="22"/>
                <w:rtl/>
                <w:cs/>
              </w:rPr>
            </w:pPr>
            <w:r w:rsidRPr="009114E2">
              <w:t>4,200</w:t>
            </w:r>
          </w:p>
        </w:tc>
      </w:tr>
      <w:tr w:rsidR="00377C1C" w:rsidRPr="00CC2561" w14:paraId="0D4B3F95" w14:textId="77777777" w:rsidTr="007F30F0">
        <w:trPr>
          <w:trHeight w:val="182"/>
          <w:tblHeader/>
        </w:trPr>
        <w:tc>
          <w:tcPr>
            <w:tcW w:w="2250" w:type="dxa"/>
            <w:vAlign w:val="bottom"/>
          </w:tcPr>
          <w:p w14:paraId="09B91644" w14:textId="77777777" w:rsidR="00377C1C" w:rsidRPr="00CC2561" w:rsidRDefault="00377C1C" w:rsidP="00377C1C">
            <w:pPr>
              <w:spacing w:line="240" w:lineRule="auto"/>
              <w:ind w:left="-22"/>
              <w:rPr>
                <w:color w:val="000000"/>
                <w:spacing w:val="-2"/>
                <w:lang w:eastAsia="ja-JP"/>
              </w:rPr>
            </w:pPr>
            <w:r w:rsidRPr="00CC2561">
              <w:rPr>
                <w:color w:val="000000"/>
                <w:spacing w:val="-2"/>
                <w:lang w:eastAsia="ja-JP"/>
              </w:rPr>
              <w:t xml:space="preserve">Cashnow Plus  </w:t>
            </w:r>
          </w:p>
          <w:p w14:paraId="7C87C68F" w14:textId="2EA9C771" w:rsidR="00377C1C" w:rsidRPr="00CC2561" w:rsidRDefault="00377C1C" w:rsidP="00377C1C">
            <w:pPr>
              <w:spacing w:line="240" w:lineRule="auto"/>
              <w:ind w:left="-22"/>
              <w:rPr>
                <w:color w:val="000000"/>
                <w:spacing w:val="-2"/>
                <w:szCs w:val="22"/>
                <w:lang w:eastAsia="ja-JP"/>
              </w:rPr>
            </w:pPr>
            <w:r w:rsidRPr="00CC2561">
              <w:rPr>
                <w:color w:val="000000"/>
                <w:spacing w:val="-2"/>
                <w:lang w:eastAsia="ja-JP"/>
              </w:rPr>
              <w:t xml:space="preserve">  </w:t>
            </w:r>
            <w:r w:rsidRPr="00CC2561">
              <w:rPr>
                <w:color w:val="000000"/>
                <w:szCs w:val="22"/>
                <w:lang w:eastAsia="ja-JP"/>
              </w:rPr>
              <w:t>Company Limited</w:t>
            </w:r>
          </w:p>
        </w:tc>
        <w:tc>
          <w:tcPr>
            <w:tcW w:w="1080" w:type="dxa"/>
            <w:vAlign w:val="bottom"/>
          </w:tcPr>
          <w:p w14:paraId="7FD94C43" w14:textId="74E38631" w:rsidR="00377C1C" w:rsidRPr="008368CC" w:rsidRDefault="00377C1C" w:rsidP="00377C1C">
            <w:pPr>
              <w:ind w:right="-120"/>
              <w:jc w:val="center"/>
            </w:pPr>
            <w:r w:rsidRPr="009114E2">
              <w:t>4.25</w:t>
            </w:r>
          </w:p>
        </w:tc>
        <w:tc>
          <w:tcPr>
            <w:tcW w:w="270" w:type="dxa"/>
          </w:tcPr>
          <w:p w14:paraId="4E4FB155" w14:textId="77777777" w:rsidR="00377C1C" w:rsidRPr="00CC2561" w:rsidRDefault="00377C1C" w:rsidP="00377C1C">
            <w:pPr>
              <w:jc w:val="center"/>
              <w:rPr>
                <w:szCs w:val="22"/>
              </w:rPr>
            </w:pPr>
          </w:p>
        </w:tc>
        <w:tc>
          <w:tcPr>
            <w:tcW w:w="990" w:type="dxa"/>
            <w:vAlign w:val="bottom"/>
          </w:tcPr>
          <w:p w14:paraId="6252E19E" w14:textId="739A46DC" w:rsidR="00377C1C" w:rsidRPr="00CC2561" w:rsidRDefault="00377C1C" w:rsidP="00377C1C">
            <w:pPr>
              <w:tabs>
                <w:tab w:val="left" w:pos="875"/>
              </w:tabs>
              <w:ind w:left="-129" w:right="-86" w:firstLine="129"/>
              <w:jc w:val="center"/>
              <w:rPr>
                <w:szCs w:val="22"/>
                <w:rtl/>
                <w:cs/>
                <w:lang w:val="en-US"/>
              </w:rPr>
            </w:pPr>
            <w:r w:rsidRPr="009114E2">
              <w:t>4.25</w:t>
            </w:r>
          </w:p>
        </w:tc>
        <w:tc>
          <w:tcPr>
            <w:tcW w:w="270" w:type="dxa"/>
          </w:tcPr>
          <w:p w14:paraId="20A65F24" w14:textId="77777777" w:rsidR="00377C1C" w:rsidRPr="00CC2561" w:rsidRDefault="00377C1C" w:rsidP="00377C1C">
            <w:pPr>
              <w:jc w:val="center"/>
              <w:rPr>
                <w:szCs w:val="22"/>
              </w:rPr>
            </w:pPr>
          </w:p>
        </w:tc>
        <w:tc>
          <w:tcPr>
            <w:tcW w:w="990" w:type="dxa"/>
            <w:vAlign w:val="bottom"/>
          </w:tcPr>
          <w:p w14:paraId="299C9B68" w14:textId="5169FDCC" w:rsidR="00377C1C" w:rsidRPr="00CC2561" w:rsidRDefault="00377C1C" w:rsidP="00377C1C">
            <w:pPr>
              <w:tabs>
                <w:tab w:val="decimal" w:pos="790"/>
              </w:tabs>
              <w:ind w:left="-129" w:right="-86"/>
              <w:rPr>
                <w:szCs w:val="22"/>
              </w:rPr>
            </w:pPr>
            <w:r w:rsidRPr="009114E2">
              <w:rPr>
                <w:lang w:val="en-US"/>
              </w:rPr>
              <w:t>533,000</w:t>
            </w:r>
          </w:p>
        </w:tc>
        <w:tc>
          <w:tcPr>
            <w:tcW w:w="270" w:type="dxa"/>
            <w:vAlign w:val="bottom"/>
          </w:tcPr>
          <w:p w14:paraId="7802A883" w14:textId="77777777" w:rsidR="00377C1C" w:rsidRPr="00CC2561" w:rsidRDefault="00377C1C" w:rsidP="00377C1C">
            <w:pPr>
              <w:jc w:val="center"/>
              <w:rPr>
                <w:szCs w:val="22"/>
              </w:rPr>
            </w:pPr>
          </w:p>
        </w:tc>
        <w:tc>
          <w:tcPr>
            <w:tcW w:w="900" w:type="dxa"/>
          </w:tcPr>
          <w:p w14:paraId="2B8FF7B0" w14:textId="77777777" w:rsidR="00377C1C" w:rsidRDefault="00377C1C" w:rsidP="00377C1C">
            <w:pPr>
              <w:pStyle w:val="acctfourfigures"/>
              <w:tabs>
                <w:tab w:val="clear" w:pos="765"/>
                <w:tab w:val="decimal" w:pos="914"/>
              </w:tabs>
              <w:spacing w:line="240" w:lineRule="atLeast"/>
              <w:ind w:left="-380" w:right="74"/>
              <w:jc w:val="right"/>
              <w:rPr>
                <w:szCs w:val="22"/>
              </w:rPr>
            </w:pPr>
          </w:p>
          <w:p w14:paraId="1907B196" w14:textId="1B6F1928" w:rsidR="00377C1C" w:rsidRPr="00B50F06" w:rsidRDefault="00377C1C" w:rsidP="00377C1C">
            <w:pPr>
              <w:pStyle w:val="acctfourfigures"/>
              <w:tabs>
                <w:tab w:val="clear" w:pos="765"/>
                <w:tab w:val="decimal" w:pos="914"/>
              </w:tabs>
              <w:spacing w:line="240" w:lineRule="atLeast"/>
              <w:ind w:left="-380" w:right="74"/>
              <w:jc w:val="right"/>
              <w:rPr>
                <w:szCs w:val="22"/>
                <w:rtl/>
                <w:cs/>
              </w:rPr>
            </w:pPr>
            <w:r>
              <w:rPr>
                <w:szCs w:val="22"/>
              </w:rPr>
              <w:t>65,000</w:t>
            </w:r>
          </w:p>
        </w:tc>
        <w:tc>
          <w:tcPr>
            <w:tcW w:w="270" w:type="dxa"/>
            <w:vAlign w:val="bottom"/>
          </w:tcPr>
          <w:p w14:paraId="5734950B" w14:textId="77777777" w:rsidR="00377C1C" w:rsidRPr="00CC2561" w:rsidRDefault="00377C1C" w:rsidP="00377C1C">
            <w:pPr>
              <w:pStyle w:val="acctfourfigures"/>
              <w:tabs>
                <w:tab w:val="clear" w:pos="765"/>
                <w:tab w:val="decimal" w:pos="914"/>
              </w:tabs>
              <w:spacing w:line="240" w:lineRule="exact"/>
              <w:ind w:right="-81"/>
              <w:rPr>
                <w:szCs w:val="22"/>
              </w:rPr>
            </w:pPr>
          </w:p>
        </w:tc>
        <w:tc>
          <w:tcPr>
            <w:tcW w:w="990" w:type="dxa"/>
            <w:vAlign w:val="bottom"/>
          </w:tcPr>
          <w:p w14:paraId="1746A0C3" w14:textId="28DA8B3D" w:rsidR="00377C1C" w:rsidRPr="00CC2561" w:rsidRDefault="00377C1C" w:rsidP="00377C1C">
            <w:pPr>
              <w:tabs>
                <w:tab w:val="decimal" w:pos="790"/>
              </w:tabs>
              <w:ind w:left="-129" w:right="-86"/>
              <w:rPr>
                <w:szCs w:val="22"/>
                <w:cs/>
                <w:lang w:bidi="th-TH"/>
              </w:rPr>
            </w:pPr>
            <w:r>
              <w:rPr>
                <w:szCs w:val="22"/>
                <w:lang w:bidi="th-TH"/>
              </w:rPr>
              <w:t>(175,000)</w:t>
            </w:r>
          </w:p>
        </w:tc>
        <w:tc>
          <w:tcPr>
            <w:tcW w:w="270" w:type="dxa"/>
            <w:vAlign w:val="bottom"/>
          </w:tcPr>
          <w:p w14:paraId="0B92238C" w14:textId="77777777" w:rsidR="00377C1C" w:rsidRPr="00CC2561" w:rsidRDefault="00377C1C" w:rsidP="00377C1C">
            <w:pPr>
              <w:rPr>
                <w:szCs w:val="22"/>
              </w:rPr>
            </w:pPr>
          </w:p>
        </w:tc>
        <w:tc>
          <w:tcPr>
            <w:tcW w:w="1116" w:type="dxa"/>
            <w:vAlign w:val="bottom"/>
          </w:tcPr>
          <w:p w14:paraId="006A6903" w14:textId="5EAC8ECB" w:rsidR="00377C1C" w:rsidRPr="0022090C" w:rsidRDefault="00377C1C" w:rsidP="00377C1C">
            <w:pPr>
              <w:pStyle w:val="acctfourfigures"/>
              <w:tabs>
                <w:tab w:val="clear" w:pos="765"/>
                <w:tab w:val="decimal" w:pos="525"/>
                <w:tab w:val="decimal" w:pos="914"/>
              </w:tabs>
              <w:spacing w:line="240" w:lineRule="atLeast"/>
              <w:ind w:left="-380" w:right="7"/>
              <w:jc w:val="right"/>
              <w:rPr>
                <w:szCs w:val="22"/>
                <w:rtl/>
                <w:cs/>
              </w:rPr>
            </w:pPr>
            <w:r>
              <w:rPr>
                <w:lang w:val="en-US"/>
              </w:rPr>
              <w:t>42</w:t>
            </w:r>
            <w:r w:rsidRPr="009114E2">
              <w:rPr>
                <w:lang w:val="en-US"/>
              </w:rPr>
              <w:t>3,000</w:t>
            </w:r>
          </w:p>
        </w:tc>
      </w:tr>
      <w:tr w:rsidR="00377C1C" w:rsidRPr="00CC2561" w14:paraId="6FD4E056" w14:textId="77777777" w:rsidTr="007F30F0">
        <w:trPr>
          <w:trHeight w:val="270"/>
          <w:tblHeader/>
        </w:trPr>
        <w:tc>
          <w:tcPr>
            <w:tcW w:w="2250" w:type="dxa"/>
            <w:vAlign w:val="bottom"/>
          </w:tcPr>
          <w:p w14:paraId="3B3C0798" w14:textId="77777777" w:rsidR="00377C1C" w:rsidRPr="00CC2561" w:rsidRDefault="00377C1C" w:rsidP="00377C1C">
            <w:pPr>
              <w:ind w:left="68" w:hanging="111"/>
              <w:rPr>
                <w:color w:val="000000"/>
                <w:szCs w:val="22"/>
                <w:rtl/>
                <w:cs/>
                <w:lang w:eastAsia="ja-JP"/>
              </w:rPr>
            </w:pPr>
            <w:r w:rsidRPr="00CC2561">
              <w:rPr>
                <w:b/>
                <w:bCs/>
                <w:color w:val="000000"/>
                <w:szCs w:val="22"/>
                <w:lang w:eastAsia="ja-JP"/>
              </w:rPr>
              <w:t>Total</w:t>
            </w:r>
          </w:p>
        </w:tc>
        <w:tc>
          <w:tcPr>
            <w:tcW w:w="1080" w:type="dxa"/>
          </w:tcPr>
          <w:p w14:paraId="08FC161C" w14:textId="77777777" w:rsidR="00377C1C" w:rsidRPr="00CC2561" w:rsidRDefault="00377C1C" w:rsidP="00377C1C">
            <w:pPr>
              <w:ind w:left="-95" w:right="-120"/>
              <w:jc w:val="center"/>
              <w:rPr>
                <w:szCs w:val="22"/>
              </w:rPr>
            </w:pPr>
          </w:p>
        </w:tc>
        <w:tc>
          <w:tcPr>
            <w:tcW w:w="270" w:type="dxa"/>
          </w:tcPr>
          <w:p w14:paraId="49E8D303" w14:textId="77777777" w:rsidR="00377C1C" w:rsidRPr="00CC2561" w:rsidRDefault="00377C1C" w:rsidP="00377C1C">
            <w:pPr>
              <w:jc w:val="center"/>
              <w:rPr>
                <w:szCs w:val="22"/>
              </w:rPr>
            </w:pPr>
          </w:p>
        </w:tc>
        <w:tc>
          <w:tcPr>
            <w:tcW w:w="990" w:type="dxa"/>
          </w:tcPr>
          <w:p w14:paraId="03F405B1" w14:textId="77777777" w:rsidR="00377C1C" w:rsidRPr="00CC2561" w:rsidRDefault="00377C1C" w:rsidP="00377C1C">
            <w:pPr>
              <w:ind w:right="-86"/>
              <w:jc w:val="center"/>
              <w:rPr>
                <w:szCs w:val="22"/>
              </w:rPr>
            </w:pPr>
          </w:p>
        </w:tc>
        <w:tc>
          <w:tcPr>
            <w:tcW w:w="270" w:type="dxa"/>
          </w:tcPr>
          <w:p w14:paraId="438B047C" w14:textId="77777777" w:rsidR="00377C1C" w:rsidRPr="00CC2561" w:rsidRDefault="00377C1C" w:rsidP="00377C1C">
            <w:pPr>
              <w:jc w:val="center"/>
              <w:rPr>
                <w:szCs w:val="22"/>
              </w:rPr>
            </w:pPr>
          </w:p>
        </w:tc>
        <w:tc>
          <w:tcPr>
            <w:tcW w:w="990" w:type="dxa"/>
            <w:tcBorders>
              <w:top w:val="single" w:sz="4" w:space="0" w:color="auto"/>
              <w:bottom w:val="double" w:sz="4" w:space="0" w:color="auto"/>
            </w:tcBorders>
            <w:vAlign w:val="bottom"/>
          </w:tcPr>
          <w:p w14:paraId="4737D0D4" w14:textId="5E2F798A" w:rsidR="00377C1C" w:rsidRPr="00CC2561" w:rsidRDefault="00377C1C" w:rsidP="00377C1C">
            <w:pPr>
              <w:tabs>
                <w:tab w:val="decimal" w:pos="790"/>
              </w:tabs>
              <w:ind w:left="-129" w:right="-86"/>
              <w:rPr>
                <w:b/>
                <w:bCs/>
                <w:szCs w:val="22"/>
              </w:rPr>
            </w:pPr>
            <w:r w:rsidRPr="009114E2">
              <w:rPr>
                <w:b/>
                <w:bCs/>
              </w:rPr>
              <w:t>537,200</w:t>
            </w:r>
          </w:p>
        </w:tc>
        <w:tc>
          <w:tcPr>
            <w:tcW w:w="270" w:type="dxa"/>
            <w:vAlign w:val="bottom"/>
          </w:tcPr>
          <w:p w14:paraId="43532F4E" w14:textId="77777777" w:rsidR="00377C1C" w:rsidRPr="00CC2561" w:rsidRDefault="00377C1C" w:rsidP="00377C1C">
            <w:pPr>
              <w:jc w:val="center"/>
              <w:rPr>
                <w:b/>
                <w:bCs/>
                <w:szCs w:val="22"/>
              </w:rPr>
            </w:pPr>
          </w:p>
        </w:tc>
        <w:tc>
          <w:tcPr>
            <w:tcW w:w="900" w:type="dxa"/>
            <w:vAlign w:val="bottom"/>
          </w:tcPr>
          <w:p w14:paraId="694A9874" w14:textId="77777777" w:rsidR="00377C1C" w:rsidRPr="00CC2561" w:rsidRDefault="00377C1C" w:rsidP="00377C1C">
            <w:pPr>
              <w:tabs>
                <w:tab w:val="decimal" w:pos="700"/>
              </w:tabs>
              <w:ind w:left="-95" w:right="-120"/>
              <w:rPr>
                <w:b/>
                <w:bCs/>
                <w:szCs w:val="22"/>
              </w:rPr>
            </w:pPr>
          </w:p>
        </w:tc>
        <w:tc>
          <w:tcPr>
            <w:tcW w:w="270" w:type="dxa"/>
            <w:vAlign w:val="bottom"/>
          </w:tcPr>
          <w:p w14:paraId="6DC7812A" w14:textId="77777777" w:rsidR="00377C1C" w:rsidRPr="00CC2561" w:rsidRDefault="00377C1C" w:rsidP="00377C1C">
            <w:pPr>
              <w:jc w:val="center"/>
              <w:rPr>
                <w:b/>
                <w:bCs/>
                <w:szCs w:val="22"/>
              </w:rPr>
            </w:pPr>
          </w:p>
        </w:tc>
        <w:tc>
          <w:tcPr>
            <w:tcW w:w="990" w:type="dxa"/>
            <w:vAlign w:val="bottom"/>
          </w:tcPr>
          <w:p w14:paraId="19B31F19" w14:textId="77777777" w:rsidR="00377C1C" w:rsidRPr="00CC2561" w:rsidRDefault="00377C1C" w:rsidP="00377C1C">
            <w:pPr>
              <w:tabs>
                <w:tab w:val="decimal" w:pos="521"/>
              </w:tabs>
              <w:ind w:left="-95" w:right="-120"/>
              <w:rPr>
                <w:b/>
                <w:bCs/>
                <w:szCs w:val="22"/>
                <w:rtl/>
                <w:cs/>
              </w:rPr>
            </w:pPr>
          </w:p>
        </w:tc>
        <w:tc>
          <w:tcPr>
            <w:tcW w:w="270" w:type="dxa"/>
            <w:vAlign w:val="bottom"/>
          </w:tcPr>
          <w:p w14:paraId="07BCB8DC" w14:textId="77777777" w:rsidR="00377C1C" w:rsidRPr="00CC2561" w:rsidRDefault="00377C1C" w:rsidP="00377C1C">
            <w:pPr>
              <w:rPr>
                <w:b/>
                <w:bCs/>
                <w:szCs w:val="22"/>
              </w:rPr>
            </w:pPr>
          </w:p>
        </w:tc>
        <w:tc>
          <w:tcPr>
            <w:tcW w:w="1116" w:type="dxa"/>
            <w:tcBorders>
              <w:top w:val="single" w:sz="4" w:space="0" w:color="auto"/>
              <w:bottom w:val="double" w:sz="4" w:space="0" w:color="auto"/>
            </w:tcBorders>
            <w:vAlign w:val="bottom"/>
          </w:tcPr>
          <w:p w14:paraId="6E0C7AEE" w14:textId="45107179" w:rsidR="00377C1C" w:rsidRPr="00B50F06" w:rsidRDefault="00377C1C" w:rsidP="00377C1C">
            <w:pPr>
              <w:tabs>
                <w:tab w:val="decimal" w:pos="525"/>
              </w:tabs>
              <w:ind w:left="-380" w:right="7"/>
              <w:jc w:val="right"/>
              <w:rPr>
                <w:b/>
                <w:bCs/>
                <w:szCs w:val="22"/>
              </w:rPr>
            </w:pPr>
            <w:r>
              <w:rPr>
                <w:b/>
                <w:bCs/>
              </w:rPr>
              <w:t>42</w:t>
            </w:r>
            <w:r w:rsidRPr="009114E2">
              <w:rPr>
                <w:b/>
                <w:bCs/>
              </w:rPr>
              <w:t>7,200</w:t>
            </w:r>
          </w:p>
        </w:tc>
      </w:tr>
    </w:tbl>
    <w:p w14:paraId="1C25D3E7" w14:textId="57B60130" w:rsidR="005B3DFD" w:rsidRPr="00CC2561" w:rsidRDefault="005B3DFD">
      <w:pPr>
        <w:rPr>
          <w:sz w:val="18"/>
          <w:szCs w:val="16"/>
        </w:rPr>
      </w:pPr>
    </w:p>
    <w:tbl>
      <w:tblPr>
        <w:tblStyle w:val="TableGrid"/>
        <w:tblW w:w="9630"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6"/>
        <w:gridCol w:w="1082"/>
        <w:gridCol w:w="270"/>
        <w:gridCol w:w="990"/>
        <w:gridCol w:w="270"/>
        <w:gridCol w:w="990"/>
        <w:gridCol w:w="270"/>
        <w:gridCol w:w="901"/>
        <w:gridCol w:w="270"/>
        <w:gridCol w:w="990"/>
        <w:gridCol w:w="271"/>
        <w:gridCol w:w="1080"/>
      </w:tblGrid>
      <w:tr w:rsidR="004E7DC6" w:rsidRPr="00CC2561" w14:paraId="545DF93D" w14:textId="77777777" w:rsidTr="00AD3632">
        <w:trPr>
          <w:trHeight w:val="270"/>
          <w:tblHeader/>
        </w:trPr>
        <w:tc>
          <w:tcPr>
            <w:tcW w:w="9630" w:type="dxa"/>
            <w:gridSpan w:val="12"/>
            <w:vAlign w:val="bottom"/>
          </w:tcPr>
          <w:p w14:paraId="46B2CC8C" w14:textId="0981227C" w:rsidR="004E7DC6" w:rsidRPr="00CC2561" w:rsidRDefault="004E7DC6" w:rsidP="00CA44F7">
            <w:pPr>
              <w:tabs>
                <w:tab w:val="decimal" w:pos="520"/>
              </w:tabs>
              <w:ind w:left="-95" w:right="-120" w:firstLine="70"/>
              <w:rPr>
                <w:szCs w:val="22"/>
              </w:rPr>
            </w:pPr>
            <w:r w:rsidRPr="00CC2561">
              <w:rPr>
                <w:b/>
                <w:bCs/>
                <w:i/>
                <w:iCs/>
                <w:color w:val="000000"/>
                <w:szCs w:val="22"/>
                <w:lang w:eastAsia="ja-JP"/>
              </w:rPr>
              <w:t>Short-term loans from related parties</w:t>
            </w:r>
          </w:p>
        </w:tc>
      </w:tr>
      <w:tr w:rsidR="00D1074A" w:rsidRPr="00CC2561" w14:paraId="55DD0DCB" w14:textId="77777777" w:rsidTr="00AD3632">
        <w:trPr>
          <w:trHeight w:val="533"/>
          <w:tblHeader/>
        </w:trPr>
        <w:tc>
          <w:tcPr>
            <w:tcW w:w="2246" w:type="dxa"/>
            <w:vAlign w:val="bottom"/>
          </w:tcPr>
          <w:p w14:paraId="57A4AB9C" w14:textId="003CAE37" w:rsidR="00D1074A" w:rsidRPr="00CC2561" w:rsidRDefault="00702681" w:rsidP="00CA44F7">
            <w:pPr>
              <w:ind w:left="68" w:hanging="102"/>
              <w:rPr>
                <w:color w:val="000000"/>
                <w:szCs w:val="22"/>
                <w:rtl/>
                <w:cs/>
                <w:lang w:eastAsia="ja-JP"/>
              </w:rPr>
            </w:pPr>
            <w:r w:rsidRPr="00CC2561">
              <w:rPr>
                <w:color w:val="000000"/>
                <w:szCs w:val="22"/>
                <w:lang w:eastAsia="ja-JP"/>
              </w:rPr>
              <w:t>Eternal</w:t>
            </w:r>
            <w:r w:rsidR="00D1074A" w:rsidRPr="00CC2561">
              <w:rPr>
                <w:color w:val="000000"/>
                <w:szCs w:val="22"/>
                <w:lang w:eastAsia="ja-JP"/>
              </w:rPr>
              <w:t xml:space="preserve"> Growth </w:t>
            </w:r>
            <w:r w:rsidR="00D1074A" w:rsidRPr="00CC2561">
              <w:rPr>
                <w:rFonts w:cstheme="minorBidi" w:hint="cs"/>
                <w:color w:val="000000"/>
                <w:szCs w:val="22"/>
                <w:cs/>
                <w:lang w:eastAsia="ja-JP" w:bidi="th-TH"/>
              </w:rPr>
              <w:t xml:space="preserve">  </w:t>
            </w:r>
            <w:r w:rsidR="00D1074A" w:rsidRPr="00CC2561">
              <w:rPr>
                <w:color w:val="000000"/>
                <w:szCs w:val="22"/>
                <w:lang w:eastAsia="ja-JP"/>
              </w:rPr>
              <w:t>Corporation Company Limited</w:t>
            </w:r>
          </w:p>
        </w:tc>
        <w:tc>
          <w:tcPr>
            <w:tcW w:w="1082" w:type="dxa"/>
            <w:vAlign w:val="bottom"/>
          </w:tcPr>
          <w:p w14:paraId="635858AF" w14:textId="577D8892" w:rsidR="00D1074A" w:rsidRPr="00CC2561" w:rsidRDefault="00D1074A" w:rsidP="00D1074A">
            <w:pPr>
              <w:ind w:right="-120"/>
              <w:jc w:val="center"/>
              <w:rPr>
                <w:szCs w:val="22"/>
                <w:lang w:bidi="th-TH"/>
              </w:rPr>
            </w:pPr>
            <w:r w:rsidRPr="009114E2">
              <w:t>2.50</w:t>
            </w:r>
          </w:p>
        </w:tc>
        <w:tc>
          <w:tcPr>
            <w:tcW w:w="270" w:type="dxa"/>
          </w:tcPr>
          <w:p w14:paraId="39297C45" w14:textId="77777777" w:rsidR="00D1074A" w:rsidRPr="00CC2561" w:rsidRDefault="00D1074A" w:rsidP="00D1074A">
            <w:pPr>
              <w:jc w:val="center"/>
              <w:rPr>
                <w:szCs w:val="22"/>
              </w:rPr>
            </w:pPr>
          </w:p>
        </w:tc>
        <w:tc>
          <w:tcPr>
            <w:tcW w:w="990" w:type="dxa"/>
            <w:vAlign w:val="bottom"/>
          </w:tcPr>
          <w:p w14:paraId="2AFEFEEF" w14:textId="378D86BF" w:rsidR="00D1074A" w:rsidRPr="00CC2561" w:rsidRDefault="00D1074A" w:rsidP="00D1074A">
            <w:pPr>
              <w:tabs>
                <w:tab w:val="left" w:pos="856"/>
              </w:tabs>
              <w:ind w:left="-110" w:right="-86" w:firstLine="129"/>
              <w:jc w:val="center"/>
              <w:rPr>
                <w:szCs w:val="22"/>
                <w:rtl/>
                <w:cs/>
                <w:lang w:val="en-US"/>
              </w:rPr>
            </w:pPr>
            <w:r w:rsidRPr="009114E2">
              <w:t>2.50</w:t>
            </w:r>
          </w:p>
        </w:tc>
        <w:tc>
          <w:tcPr>
            <w:tcW w:w="270" w:type="dxa"/>
          </w:tcPr>
          <w:p w14:paraId="1386E0EE" w14:textId="77777777" w:rsidR="00D1074A" w:rsidRPr="00CC2561" w:rsidRDefault="00D1074A" w:rsidP="00D1074A">
            <w:pPr>
              <w:jc w:val="center"/>
              <w:rPr>
                <w:szCs w:val="22"/>
              </w:rPr>
            </w:pPr>
          </w:p>
        </w:tc>
        <w:tc>
          <w:tcPr>
            <w:tcW w:w="990" w:type="dxa"/>
            <w:vAlign w:val="bottom"/>
          </w:tcPr>
          <w:p w14:paraId="386FD697" w14:textId="05E0838D" w:rsidR="00D1074A" w:rsidRPr="00CC2561" w:rsidRDefault="00D1074A" w:rsidP="00D1074A">
            <w:pPr>
              <w:tabs>
                <w:tab w:val="decimal" w:pos="770"/>
              </w:tabs>
              <w:ind w:left="-129" w:right="-86"/>
              <w:rPr>
                <w:szCs w:val="22"/>
                <w:cs/>
                <w:lang w:bidi="th-TH"/>
              </w:rPr>
            </w:pPr>
            <w:r w:rsidRPr="009114E2">
              <w:rPr>
                <w:lang w:val="en-US"/>
              </w:rPr>
              <w:t>3,950</w:t>
            </w:r>
          </w:p>
        </w:tc>
        <w:tc>
          <w:tcPr>
            <w:tcW w:w="270" w:type="dxa"/>
            <w:vAlign w:val="bottom"/>
          </w:tcPr>
          <w:p w14:paraId="35882750" w14:textId="77777777" w:rsidR="00D1074A" w:rsidRPr="00CC2561" w:rsidRDefault="00D1074A" w:rsidP="00D1074A">
            <w:pPr>
              <w:jc w:val="center"/>
              <w:rPr>
                <w:szCs w:val="22"/>
              </w:rPr>
            </w:pPr>
          </w:p>
        </w:tc>
        <w:tc>
          <w:tcPr>
            <w:tcW w:w="901" w:type="dxa"/>
          </w:tcPr>
          <w:p w14:paraId="41ADB672" w14:textId="77777777" w:rsidR="00D1074A" w:rsidRDefault="00D1074A" w:rsidP="00D1074A">
            <w:pPr>
              <w:pStyle w:val="acctfourfigures"/>
              <w:tabs>
                <w:tab w:val="clear" w:pos="765"/>
              </w:tabs>
              <w:spacing w:line="240" w:lineRule="atLeast"/>
              <w:ind w:left="177" w:right="-80"/>
              <w:jc w:val="center"/>
              <w:rPr>
                <w:szCs w:val="22"/>
              </w:rPr>
            </w:pPr>
          </w:p>
          <w:p w14:paraId="403D1CC3" w14:textId="77777777" w:rsidR="00D1074A" w:rsidRDefault="00D1074A" w:rsidP="00D1074A">
            <w:pPr>
              <w:pStyle w:val="acctfourfigures"/>
              <w:tabs>
                <w:tab w:val="clear" w:pos="765"/>
              </w:tabs>
              <w:spacing w:line="240" w:lineRule="atLeast"/>
              <w:ind w:left="177" w:right="-80"/>
              <w:jc w:val="center"/>
              <w:rPr>
                <w:szCs w:val="22"/>
              </w:rPr>
            </w:pPr>
          </w:p>
          <w:p w14:paraId="4358F457" w14:textId="1F968AE5" w:rsidR="00D1074A" w:rsidRPr="0016748D" w:rsidRDefault="00D1074A" w:rsidP="00D1074A">
            <w:pPr>
              <w:tabs>
                <w:tab w:val="decimal" w:pos="257"/>
              </w:tabs>
              <w:ind w:left="-129" w:right="-86"/>
              <w:jc w:val="center"/>
              <w:rPr>
                <w:szCs w:val="22"/>
                <w:rtl/>
                <w:cs/>
                <w:lang w:bidi="th-TH"/>
              </w:rPr>
            </w:pPr>
            <w:r>
              <w:rPr>
                <w:szCs w:val="22"/>
              </w:rPr>
              <w:t xml:space="preserve">     </w:t>
            </w:r>
            <w:r w:rsidRPr="0016748D">
              <w:rPr>
                <w:szCs w:val="22"/>
              </w:rPr>
              <w:t>-</w:t>
            </w:r>
            <w:r>
              <w:rPr>
                <w:szCs w:val="22"/>
              </w:rPr>
              <w:t xml:space="preserve">  </w:t>
            </w:r>
            <w:r>
              <w:rPr>
                <w:szCs w:val="22"/>
                <w:lang w:bidi="th-TH"/>
              </w:rPr>
              <w:t xml:space="preserve"> </w:t>
            </w:r>
            <w:r w:rsidRPr="0016748D">
              <w:rPr>
                <w:szCs w:val="22"/>
                <w:lang w:bidi="th-TH"/>
              </w:rPr>
              <w:t xml:space="preserve"> </w:t>
            </w:r>
          </w:p>
        </w:tc>
        <w:tc>
          <w:tcPr>
            <w:tcW w:w="270" w:type="dxa"/>
            <w:vAlign w:val="bottom"/>
          </w:tcPr>
          <w:p w14:paraId="46A283FF" w14:textId="77777777" w:rsidR="00D1074A" w:rsidRPr="00CC2561" w:rsidRDefault="00D1074A" w:rsidP="00D1074A">
            <w:pPr>
              <w:jc w:val="center"/>
              <w:rPr>
                <w:szCs w:val="22"/>
              </w:rPr>
            </w:pPr>
          </w:p>
        </w:tc>
        <w:tc>
          <w:tcPr>
            <w:tcW w:w="990" w:type="dxa"/>
            <w:vAlign w:val="bottom"/>
          </w:tcPr>
          <w:p w14:paraId="63AEB808" w14:textId="2BFB9147" w:rsidR="00D1074A" w:rsidRPr="00CC2561" w:rsidRDefault="00D1074A" w:rsidP="00D1074A">
            <w:pPr>
              <w:pStyle w:val="acctfourfigures"/>
              <w:tabs>
                <w:tab w:val="clear" w:pos="765"/>
              </w:tabs>
              <w:spacing w:line="240" w:lineRule="atLeast"/>
              <w:ind w:left="177" w:right="-80"/>
              <w:jc w:val="center"/>
              <w:rPr>
                <w:szCs w:val="22"/>
              </w:rPr>
            </w:pPr>
            <w:r>
              <w:rPr>
                <w:szCs w:val="22"/>
                <w:lang w:bidi="th-TH"/>
              </w:rPr>
              <w:t>-</w:t>
            </w:r>
          </w:p>
        </w:tc>
        <w:tc>
          <w:tcPr>
            <w:tcW w:w="271" w:type="dxa"/>
            <w:vAlign w:val="bottom"/>
          </w:tcPr>
          <w:p w14:paraId="40D70869" w14:textId="77777777" w:rsidR="00D1074A" w:rsidRPr="00CC2561" w:rsidRDefault="00D1074A" w:rsidP="00D1074A">
            <w:pPr>
              <w:rPr>
                <w:szCs w:val="22"/>
              </w:rPr>
            </w:pPr>
          </w:p>
        </w:tc>
        <w:tc>
          <w:tcPr>
            <w:tcW w:w="1080" w:type="dxa"/>
            <w:vAlign w:val="bottom"/>
          </w:tcPr>
          <w:p w14:paraId="146A8781" w14:textId="71DBC30F" w:rsidR="00D1074A" w:rsidRPr="00CC2561" w:rsidRDefault="00D1074A" w:rsidP="007F30F0">
            <w:pPr>
              <w:tabs>
                <w:tab w:val="decimal" w:pos="525"/>
              </w:tabs>
              <w:ind w:left="-380"/>
              <w:jc w:val="right"/>
              <w:rPr>
                <w:szCs w:val="22"/>
                <w:rtl/>
                <w:cs/>
              </w:rPr>
            </w:pPr>
            <w:r w:rsidRPr="009114E2">
              <w:rPr>
                <w:lang w:val="en-US"/>
              </w:rPr>
              <w:t>3,950</w:t>
            </w:r>
          </w:p>
        </w:tc>
      </w:tr>
      <w:tr w:rsidR="00D1074A" w:rsidRPr="00CC2561" w14:paraId="732EA156" w14:textId="77777777" w:rsidTr="00AD3632">
        <w:trPr>
          <w:trHeight w:val="541"/>
          <w:tblHeader/>
        </w:trPr>
        <w:tc>
          <w:tcPr>
            <w:tcW w:w="2246" w:type="dxa"/>
            <w:vAlign w:val="bottom"/>
          </w:tcPr>
          <w:p w14:paraId="1C670BDA" w14:textId="77777777" w:rsidR="00D1074A" w:rsidRPr="00CC2561" w:rsidRDefault="00D1074A" w:rsidP="00CA44F7">
            <w:pPr>
              <w:ind w:left="68" w:hanging="104"/>
              <w:rPr>
                <w:color w:val="000000"/>
                <w:szCs w:val="22"/>
                <w:lang w:eastAsia="ja-JP"/>
              </w:rPr>
            </w:pPr>
            <w:r w:rsidRPr="00CC2561">
              <w:rPr>
                <w:color w:val="000000"/>
                <w:szCs w:val="22"/>
                <w:lang w:eastAsia="ja-JP"/>
              </w:rPr>
              <w:t>T</w:t>
            </w:r>
            <w:r w:rsidRPr="00CC2561">
              <w:rPr>
                <w:rFonts w:cs="Angsana New"/>
                <w:color w:val="000000"/>
                <w:szCs w:val="22"/>
                <w:lang w:val="en-US" w:eastAsia="ja-JP" w:bidi="th-TH"/>
              </w:rPr>
              <w:t>QM</w:t>
            </w:r>
            <w:r w:rsidRPr="00CC2561">
              <w:rPr>
                <w:color w:val="000000"/>
                <w:szCs w:val="22"/>
                <w:lang w:eastAsia="ja-JP"/>
              </w:rPr>
              <w:t xml:space="preserve"> Insurance </w:t>
            </w:r>
          </w:p>
          <w:p w14:paraId="383E5B46" w14:textId="76D969AB" w:rsidR="00D1074A" w:rsidRPr="00CC2561" w:rsidRDefault="00D1074A" w:rsidP="00D1074A">
            <w:pPr>
              <w:ind w:left="68" w:hanging="12"/>
              <w:rPr>
                <w:color w:val="000000"/>
                <w:szCs w:val="22"/>
                <w:lang w:eastAsia="ja-JP"/>
              </w:rPr>
            </w:pPr>
            <w:r w:rsidRPr="00CC2561">
              <w:rPr>
                <w:color w:val="000000"/>
                <w:szCs w:val="22"/>
                <w:lang w:eastAsia="ja-JP"/>
              </w:rPr>
              <w:t>Broker Company Limited</w:t>
            </w:r>
          </w:p>
        </w:tc>
        <w:tc>
          <w:tcPr>
            <w:tcW w:w="1082" w:type="dxa"/>
          </w:tcPr>
          <w:p w14:paraId="78E95AAB" w14:textId="77777777" w:rsidR="00D1074A" w:rsidRDefault="00D1074A" w:rsidP="00D1074A">
            <w:pPr>
              <w:ind w:right="-120"/>
              <w:jc w:val="center"/>
            </w:pPr>
          </w:p>
          <w:p w14:paraId="49EB5B00" w14:textId="77777777" w:rsidR="00D1074A" w:rsidRPr="009114E2" w:rsidRDefault="00D1074A" w:rsidP="00D1074A">
            <w:pPr>
              <w:ind w:right="-120"/>
              <w:jc w:val="center"/>
            </w:pPr>
          </w:p>
          <w:p w14:paraId="007AD86C" w14:textId="2B485818" w:rsidR="00D1074A" w:rsidRPr="008368CC" w:rsidRDefault="00D1074A" w:rsidP="00D1074A">
            <w:pPr>
              <w:ind w:right="-120"/>
              <w:jc w:val="center"/>
            </w:pPr>
            <w:r w:rsidRPr="009114E2">
              <w:t>2.50</w:t>
            </w:r>
          </w:p>
        </w:tc>
        <w:tc>
          <w:tcPr>
            <w:tcW w:w="270" w:type="dxa"/>
          </w:tcPr>
          <w:p w14:paraId="66CC8521" w14:textId="77777777" w:rsidR="00D1074A" w:rsidRPr="00CC2561" w:rsidRDefault="00D1074A" w:rsidP="00D1074A">
            <w:pPr>
              <w:jc w:val="center"/>
              <w:rPr>
                <w:szCs w:val="22"/>
              </w:rPr>
            </w:pPr>
          </w:p>
        </w:tc>
        <w:tc>
          <w:tcPr>
            <w:tcW w:w="990" w:type="dxa"/>
          </w:tcPr>
          <w:p w14:paraId="4B771B16" w14:textId="77777777" w:rsidR="00D1074A" w:rsidRDefault="00D1074A" w:rsidP="00D1074A">
            <w:pPr>
              <w:ind w:right="-120"/>
              <w:jc w:val="center"/>
            </w:pPr>
          </w:p>
          <w:p w14:paraId="335702B2" w14:textId="77777777" w:rsidR="00D1074A" w:rsidRPr="009114E2" w:rsidRDefault="00D1074A" w:rsidP="00D1074A">
            <w:pPr>
              <w:ind w:right="-120"/>
              <w:jc w:val="center"/>
            </w:pPr>
          </w:p>
          <w:p w14:paraId="7A54104F" w14:textId="2C0F2921" w:rsidR="00D1074A" w:rsidRPr="00CC2561" w:rsidRDefault="00D1074A" w:rsidP="00D1074A">
            <w:pPr>
              <w:tabs>
                <w:tab w:val="left" w:pos="856"/>
              </w:tabs>
              <w:ind w:left="-110" w:right="-86" w:firstLine="129"/>
              <w:jc w:val="center"/>
              <w:rPr>
                <w:szCs w:val="22"/>
              </w:rPr>
            </w:pPr>
            <w:r w:rsidRPr="009114E2">
              <w:t>2.50</w:t>
            </w:r>
          </w:p>
        </w:tc>
        <w:tc>
          <w:tcPr>
            <w:tcW w:w="270" w:type="dxa"/>
          </w:tcPr>
          <w:p w14:paraId="0602ABBC" w14:textId="77777777" w:rsidR="00D1074A" w:rsidRPr="00CC2561" w:rsidRDefault="00D1074A" w:rsidP="00D1074A">
            <w:pPr>
              <w:jc w:val="center"/>
              <w:rPr>
                <w:szCs w:val="22"/>
              </w:rPr>
            </w:pPr>
          </w:p>
        </w:tc>
        <w:tc>
          <w:tcPr>
            <w:tcW w:w="990" w:type="dxa"/>
            <w:vAlign w:val="bottom"/>
          </w:tcPr>
          <w:p w14:paraId="2F82F748" w14:textId="16D3649B" w:rsidR="00D1074A" w:rsidRPr="00CC2561" w:rsidRDefault="00D1074A" w:rsidP="00D1074A">
            <w:pPr>
              <w:tabs>
                <w:tab w:val="decimal" w:pos="770"/>
              </w:tabs>
              <w:ind w:left="-129" w:right="-86"/>
              <w:rPr>
                <w:szCs w:val="22"/>
              </w:rPr>
            </w:pPr>
            <w:r w:rsidRPr="009114E2">
              <w:t>4,200</w:t>
            </w:r>
          </w:p>
        </w:tc>
        <w:tc>
          <w:tcPr>
            <w:tcW w:w="270" w:type="dxa"/>
            <w:vAlign w:val="bottom"/>
          </w:tcPr>
          <w:p w14:paraId="4E555089" w14:textId="77777777" w:rsidR="00D1074A" w:rsidRPr="00CC2561" w:rsidRDefault="00D1074A" w:rsidP="00D1074A">
            <w:pPr>
              <w:jc w:val="center"/>
              <w:rPr>
                <w:szCs w:val="22"/>
              </w:rPr>
            </w:pPr>
          </w:p>
        </w:tc>
        <w:tc>
          <w:tcPr>
            <w:tcW w:w="901" w:type="dxa"/>
          </w:tcPr>
          <w:p w14:paraId="2D3DD008" w14:textId="77777777" w:rsidR="00D1074A" w:rsidRDefault="00D1074A" w:rsidP="00D1074A">
            <w:pPr>
              <w:tabs>
                <w:tab w:val="decimal" w:pos="257"/>
              </w:tabs>
              <w:ind w:left="-129" w:right="-86"/>
              <w:jc w:val="center"/>
              <w:rPr>
                <w:szCs w:val="22"/>
              </w:rPr>
            </w:pPr>
          </w:p>
          <w:p w14:paraId="37629BFF" w14:textId="77777777" w:rsidR="00D1074A" w:rsidRDefault="00D1074A" w:rsidP="00D1074A">
            <w:pPr>
              <w:tabs>
                <w:tab w:val="decimal" w:pos="257"/>
              </w:tabs>
              <w:ind w:left="-129" w:right="-86"/>
              <w:jc w:val="center"/>
              <w:rPr>
                <w:szCs w:val="22"/>
              </w:rPr>
            </w:pPr>
          </w:p>
          <w:p w14:paraId="39FF6745" w14:textId="5D075E5A" w:rsidR="00D1074A" w:rsidRPr="0016748D" w:rsidRDefault="00D1074A" w:rsidP="00D1074A">
            <w:pPr>
              <w:tabs>
                <w:tab w:val="decimal" w:pos="257"/>
              </w:tabs>
              <w:ind w:left="-129" w:right="-86"/>
              <w:jc w:val="center"/>
              <w:rPr>
                <w:szCs w:val="22"/>
              </w:rPr>
            </w:pPr>
            <w:r>
              <w:rPr>
                <w:szCs w:val="22"/>
              </w:rPr>
              <w:t>-</w:t>
            </w:r>
          </w:p>
        </w:tc>
        <w:tc>
          <w:tcPr>
            <w:tcW w:w="270" w:type="dxa"/>
            <w:vAlign w:val="bottom"/>
          </w:tcPr>
          <w:p w14:paraId="16299132" w14:textId="77777777" w:rsidR="00D1074A" w:rsidRPr="00CC2561" w:rsidRDefault="00D1074A" w:rsidP="00D1074A">
            <w:pPr>
              <w:tabs>
                <w:tab w:val="decimal" w:pos="641"/>
              </w:tabs>
              <w:ind w:right="-86"/>
              <w:rPr>
                <w:szCs w:val="22"/>
                <w:lang w:bidi="th-TH"/>
              </w:rPr>
            </w:pPr>
          </w:p>
        </w:tc>
        <w:tc>
          <w:tcPr>
            <w:tcW w:w="990" w:type="dxa"/>
            <w:vAlign w:val="bottom"/>
          </w:tcPr>
          <w:p w14:paraId="53B3D772" w14:textId="7EBB7EEE" w:rsidR="00D1074A" w:rsidRPr="00CC2561" w:rsidRDefault="00D1074A" w:rsidP="00D1074A">
            <w:pPr>
              <w:tabs>
                <w:tab w:val="decimal" w:pos="257"/>
              </w:tabs>
              <w:ind w:left="-129" w:right="-86"/>
              <w:jc w:val="center"/>
              <w:rPr>
                <w:szCs w:val="22"/>
              </w:rPr>
            </w:pPr>
            <w:r>
              <w:rPr>
                <w:szCs w:val="22"/>
                <w:lang w:bidi="th-TH"/>
              </w:rPr>
              <w:t>-</w:t>
            </w:r>
          </w:p>
        </w:tc>
        <w:tc>
          <w:tcPr>
            <w:tcW w:w="271" w:type="dxa"/>
            <w:vAlign w:val="bottom"/>
          </w:tcPr>
          <w:p w14:paraId="355D17AB" w14:textId="77777777" w:rsidR="00D1074A" w:rsidRPr="00CC2561" w:rsidRDefault="00D1074A" w:rsidP="00D1074A">
            <w:pPr>
              <w:ind w:right="-193"/>
              <w:rPr>
                <w:szCs w:val="22"/>
              </w:rPr>
            </w:pPr>
          </w:p>
        </w:tc>
        <w:tc>
          <w:tcPr>
            <w:tcW w:w="1080" w:type="dxa"/>
            <w:vAlign w:val="bottom"/>
          </w:tcPr>
          <w:p w14:paraId="4F61BA23" w14:textId="16D6FF80" w:rsidR="00D1074A" w:rsidRPr="00CC2561" w:rsidRDefault="00D1074A" w:rsidP="007F30F0">
            <w:pPr>
              <w:pStyle w:val="acctfourfigures"/>
              <w:tabs>
                <w:tab w:val="clear" w:pos="765"/>
                <w:tab w:val="decimal" w:pos="525"/>
                <w:tab w:val="decimal" w:pos="914"/>
              </w:tabs>
              <w:spacing w:line="240" w:lineRule="atLeast"/>
              <w:ind w:left="-380" w:right="12"/>
              <w:jc w:val="right"/>
              <w:rPr>
                <w:szCs w:val="22"/>
              </w:rPr>
            </w:pPr>
            <w:r w:rsidRPr="009114E2">
              <w:t>4,200</w:t>
            </w:r>
          </w:p>
        </w:tc>
      </w:tr>
      <w:tr w:rsidR="00D1074A" w:rsidRPr="00CC2561" w14:paraId="4C2C413A" w14:textId="77777777" w:rsidTr="00AD3632">
        <w:trPr>
          <w:trHeight w:val="164"/>
          <w:tblHeader/>
        </w:trPr>
        <w:tc>
          <w:tcPr>
            <w:tcW w:w="2246" w:type="dxa"/>
            <w:vAlign w:val="bottom"/>
          </w:tcPr>
          <w:p w14:paraId="55404994" w14:textId="77777777" w:rsidR="00D1074A" w:rsidRPr="00CC2561" w:rsidRDefault="00D1074A" w:rsidP="00CA44F7">
            <w:pPr>
              <w:ind w:left="-20" w:hanging="7"/>
              <w:rPr>
                <w:color w:val="000000"/>
                <w:szCs w:val="22"/>
                <w:lang w:eastAsia="ja-JP"/>
              </w:rPr>
            </w:pPr>
            <w:r w:rsidRPr="00CC2561">
              <w:rPr>
                <w:color w:val="000000"/>
                <w:szCs w:val="22"/>
                <w:lang w:eastAsia="ja-JP"/>
              </w:rPr>
              <w:t xml:space="preserve">Easy Lending   </w:t>
            </w:r>
          </w:p>
          <w:p w14:paraId="5EF04B2A" w14:textId="508EF557" w:rsidR="00D1074A" w:rsidRPr="00CC2561" w:rsidRDefault="00D1074A" w:rsidP="00D1074A">
            <w:pPr>
              <w:rPr>
                <w:color w:val="000000"/>
                <w:szCs w:val="22"/>
                <w:lang w:eastAsia="ja-JP"/>
              </w:rPr>
            </w:pPr>
            <w:r w:rsidRPr="00CC2561">
              <w:rPr>
                <w:color w:val="000000"/>
                <w:szCs w:val="22"/>
                <w:lang w:eastAsia="ja-JP"/>
              </w:rPr>
              <w:t xml:space="preserve"> Company Limited</w:t>
            </w:r>
          </w:p>
        </w:tc>
        <w:tc>
          <w:tcPr>
            <w:tcW w:w="1082" w:type="dxa"/>
          </w:tcPr>
          <w:p w14:paraId="6C7F509F" w14:textId="77777777" w:rsidR="00D1074A" w:rsidRPr="009114E2" w:rsidRDefault="00D1074A" w:rsidP="00D1074A">
            <w:pPr>
              <w:ind w:right="-120"/>
              <w:jc w:val="center"/>
            </w:pPr>
          </w:p>
          <w:p w14:paraId="30B7D74E" w14:textId="2DC3504D" w:rsidR="00D1074A" w:rsidRPr="008368CC" w:rsidRDefault="00D1074A" w:rsidP="00D1074A">
            <w:pPr>
              <w:ind w:right="-236" w:hanging="99"/>
              <w:jc w:val="center"/>
            </w:pPr>
            <w:r w:rsidRPr="009114E2">
              <w:t>4.25</w:t>
            </w:r>
            <w:r>
              <w:t xml:space="preserve"> </w:t>
            </w:r>
          </w:p>
        </w:tc>
        <w:tc>
          <w:tcPr>
            <w:tcW w:w="270" w:type="dxa"/>
          </w:tcPr>
          <w:p w14:paraId="05BB74FC" w14:textId="77777777" w:rsidR="00D1074A" w:rsidRPr="00CC2561" w:rsidRDefault="00D1074A" w:rsidP="00D1074A">
            <w:pPr>
              <w:jc w:val="center"/>
              <w:rPr>
                <w:szCs w:val="22"/>
              </w:rPr>
            </w:pPr>
          </w:p>
        </w:tc>
        <w:tc>
          <w:tcPr>
            <w:tcW w:w="990" w:type="dxa"/>
          </w:tcPr>
          <w:p w14:paraId="5CA98EE2" w14:textId="77777777" w:rsidR="00D1074A" w:rsidRPr="009114E2" w:rsidRDefault="00D1074A" w:rsidP="00D1074A">
            <w:pPr>
              <w:ind w:right="-120"/>
              <w:jc w:val="center"/>
            </w:pPr>
          </w:p>
          <w:p w14:paraId="797E4D2C" w14:textId="6FDB6145" w:rsidR="00D1074A" w:rsidRPr="00CC2561" w:rsidRDefault="00D1074A" w:rsidP="00D1074A">
            <w:pPr>
              <w:tabs>
                <w:tab w:val="left" w:pos="703"/>
              </w:tabs>
              <w:ind w:left="-110" w:right="-201" w:firstLine="20"/>
              <w:jc w:val="center"/>
              <w:rPr>
                <w:spacing w:val="-4"/>
                <w:szCs w:val="22"/>
              </w:rPr>
            </w:pPr>
            <w:r w:rsidRPr="009114E2">
              <w:t>4.25</w:t>
            </w:r>
            <w:r>
              <w:t xml:space="preserve"> </w:t>
            </w:r>
          </w:p>
        </w:tc>
        <w:tc>
          <w:tcPr>
            <w:tcW w:w="270" w:type="dxa"/>
          </w:tcPr>
          <w:p w14:paraId="7D63947B" w14:textId="77777777" w:rsidR="00D1074A" w:rsidRPr="00CC2561" w:rsidRDefault="00D1074A" w:rsidP="00D1074A">
            <w:pPr>
              <w:jc w:val="center"/>
              <w:rPr>
                <w:szCs w:val="22"/>
              </w:rPr>
            </w:pPr>
          </w:p>
        </w:tc>
        <w:tc>
          <w:tcPr>
            <w:tcW w:w="990" w:type="dxa"/>
            <w:vAlign w:val="bottom"/>
          </w:tcPr>
          <w:p w14:paraId="70442A7E" w14:textId="6974FCAD" w:rsidR="00D1074A" w:rsidRPr="00CC2561" w:rsidRDefault="00D1074A" w:rsidP="00D1074A">
            <w:pPr>
              <w:tabs>
                <w:tab w:val="decimal" w:pos="770"/>
              </w:tabs>
              <w:ind w:right="-86"/>
              <w:rPr>
                <w:szCs w:val="22"/>
              </w:rPr>
            </w:pPr>
            <w:r w:rsidRPr="009114E2">
              <w:t>533,000</w:t>
            </w:r>
          </w:p>
        </w:tc>
        <w:tc>
          <w:tcPr>
            <w:tcW w:w="270" w:type="dxa"/>
            <w:vAlign w:val="bottom"/>
          </w:tcPr>
          <w:p w14:paraId="021F0EB3" w14:textId="77777777" w:rsidR="00D1074A" w:rsidRPr="00CC2561" w:rsidRDefault="00D1074A" w:rsidP="00D1074A">
            <w:pPr>
              <w:jc w:val="center"/>
              <w:rPr>
                <w:szCs w:val="22"/>
              </w:rPr>
            </w:pPr>
          </w:p>
        </w:tc>
        <w:tc>
          <w:tcPr>
            <w:tcW w:w="901" w:type="dxa"/>
          </w:tcPr>
          <w:p w14:paraId="48C44E6F" w14:textId="77777777" w:rsidR="00D1074A" w:rsidRDefault="00D1074A" w:rsidP="00D1074A">
            <w:pPr>
              <w:pStyle w:val="acctfourfigures"/>
              <w:tabs>
                <w:tab w:val="clear" w:pos="765"/>
                <w:tab w:val="decimal" w:pos="914"/>
              </w:tabs>
              <w:spacing w:line="240" w:lineRule="atLeast"/>
              <w:ind w:left="-380" w:right="74"/>
              <w:jc w:val="right"/>
              <w:rPr>
                <w:szCs w:val="22"/>
              </w:rPr>
            </w:pPr>
          </w:p>
          <w:p w14:paraId="7C83A44B" w14:textId="2E01C248" w:rsidR="00D1074A" w:rsidRPr="00CC2561" w:rsidRDefault="00D1074A" w:rsidP="00D1074A">
            <w:pPr>
              <w:tabs>
                <w:tab w:val="decimal" w:pos="701"/>
              </w:tabs>
              <w:ind w:right="-86"/>
              <w:rPr>
                <w:szCs w:val="22"/>
              </w:rPr>
            </w:pPr>
            <w:r>
              <w:rPr>
                <w:szCs w:val="22"/>
              </w:rPr>
              <w:t>65,000</w:t>
            </w:r>
          </w:p>
        </w:tc>
        <w:tc>
          <w:tcPr>
            <w:tcW w:w="270" w:type="dxa"/>
            <w:vAlign w:val="bottom"/>
          </w:tcPr>
          <w:p w14:paraId="6142C516" w14:textId="77777777" w:rsidR="00D1074A" w:rsidRPr="00CC2561" w:rsidRDefault="00D1074A" w:rsidP="00D1074A">
            <w:pPr>
              <w:tabs>
                <w:tab w:val="decimal" w:pos="718"/>
              </w:tabs>
              <w:ind w:left="-129" w:right="-86"/>
              <w:rPr>
                <w:szCs w:val="22"/>
              </w:rPr>
            </w:pPr>
          </w:p>
        </w:tc>
        <w:tc>
          <w:tcPr>
            <w:tcW w:w="990" w:type="dxa"/>
            <w:vAlign w:val="bottom"/>
          </w:tcPr>
          <w:p w14:paraId="598FC6DD" w14:textId="1487025A" w:rsidR="00D1074A" w:rsidRPr="00CC2561" w:rsidRDefault="00D1074A" w:rsidP="00D1074A">
            <w:pPr>
              <w:tabs>
                <w:tab w:val="decimal" w:pos="800"/>
              </w:tabs>
              <w:ind w:left="-129" w:right="-86"/>
              <w:jc w:val="center"/>
              <w:rPr>
                <w:szCs w:val="22"/>
              </w:rPr>
            </w:pPr>
            <w:r>
              <w:rPr>
                <w:szCs w:val="22"/>
                <w:lang w:bidi="th-TH"/>
              </w:rPr>
              <w:t>(175,000)</w:t>
            </w:r>
          </w:p>
        </w:tc>
        <w:tc>
          <w:tcPr>
            <w:tcW w:w="271" w:type="dxa"/>
            <w:vAlign w:val="bottom"/>
          </w:tcPr>
          <w:p w14:paraId="7BCCFF5F" w14:textId="77777777" w:rsidR="00D1074A" w:rsidRPr="00CC2561" w:rsidRDefault="00D1074A" w:rsidP="00D1074A">
            <w:pPr>
              <w:rPr>
                <w:szCs w:val="22"/>
              </w:rPr>
            </w:pPr>
          </w:p>
        </w:tc>
        <w:tc>
          <w:tcPr>
            <w:tcW w:w="1080" w:type="dxa"/>
            <w:tcBorders>
              <w:bottom w:val="single" w:sz="4" w:space="0" w:color="auto"/>
            </w:tcBorders>
          </w:tcPr>
          <w:p w14:paraId="2102F809" w14:textId="77777777" w:rsidR="00D1074A" w:rsidRDefault="00D1074A" w:rsidP="00D1074A">
            <w:pPr>
              <w:pStyle w:val="acctfourfigures"/>
              <w:tabs>
                <w:tab w:val="clear" w:pos="765"/>
                <w:tab w:val="decimal" w:pos="525"/>
                <w:tab w:val="decimal" w:pos="914"/>
              </w:tabs>
              <w:spacing w:line="240" w:lineRule="atLeast"/>
              <w:ind w:left="-380" w:right="74"/>
              <w:jc w:val="right"/>
              <w:rPr>
                <w:lang w:val="en-US"/>
              </w:rPr>
            </w:pPr>
          </w:p>
          <w:p w14:paraId="026DDFB8" w14:textId="7C1A88E7" w:rsidR="00D1074A" w:rsidRPr="00CC2561" w:rsidRDefault="00D1074A" w:rsidP="007F30F0">
            <w:pPr>
              <w:pStyle w:val="acctfourfigures"/>
              <w:tabs>
                <w:tab w:val="clear" w:pos="765"/>
                <w:tab w:val="decimal" w:pos="525"/>
                <w:tab w:val="decimal" w:pos="914"/>
              </w:tabs>
              <w:spacing w:line="240" w:lineRule="atLeast"/>
              <w:ind w:left="-380" w:right="12"/>
              <w:jc w:val="right"/>
              <w:rPr>
                <w:szCs w:val="22"/>
              </w:rPr>
            </w:pPr>
            <w:r>
              <w:rPr>
                <w:lang w:val="en-US"/>
              </w:rPr>
              <w:t>42</w:t>
            </w:r>
            <w:r w:rsidRPr="009114E2">
              <w:rPr>
                <w:lang w:val="en-US"/>
              </w:rPr>
              <w:t>3,000</w:t>
            </w:r>
          </w:p>
        </w:tc>
      </w:tr>
      <w:tr w:rsidR="00D1074A" w:rsidRPr="00CC2561" w14:paraId="255C98B9" w14:textId="77777777" w:rsidTr="00AD3632">
        <w:trPr>
          <w:trHeight w:val="270"/>
          <w:tblHeader/>
        </w:trPr>
        <w:tc>
          <w:tcPr>
            <w:tcW w:w="2246" w:type="dxa"/>
            <w:vAlign w:val="bottom"/>
          </w:tcPr>
          <w:p w14:paraId="58CF2E6E" w14:textId="79AF7AD4" w:rsidR="00D1074A" w:rsidRPr="00CC2561" w:rsidRDefault="00D1074A" w:rsidP="00D1074A">
            <w:pPr>
              <w:ind w:left="68" w:hanging="111"/>
              <w:rPr>
                <w:color w:val="000000"/>
                <w:szCs w:val="22"/>
                <w:rtl/>
                <w:cs/>
                <w:lang w:eastAsia="ja-JP"/>
              </w:rPr>
            </w:pPr>
            <w:r w:rsidRPr="00CC2561">
              <w:rPr>
                <w:b/>
                <w:bCs/>
                <w:color w:val="000000"/>
                <w:szCs w:val="22"/>
                <w:lang w:eastAsia="ja-JP"/>
              </w:rPr>
              <w:t>Total</w:t>
            </w:r>
          </w:p>
        </w:tc>
        <w:tc>
          <w:tcPr>
            <w:tcW w:w="1082" w:type="dxa"/>
          </w:tcPr>
          <w:p w14:paraId="1F351312" w14:textId="77777777" w:rsidR="00D1074A" w:rsidRPr="00CC2561" w:rsidRDefault="00D1074A" w:rsidP="00D1074A">
            <w:pPr>
              <w:ind w:left="-95" w:right="-120"/>
              <w:jc w:val="center"/>
              <w:rPr>
                <w:szCs w:val="22"/>
              </w:rPr>
            </w:pPr>
          </w:p>
        </w:tc>
        <w:tc>
          <w:tcPr>
            <w:tcW w:w="270" w:type="dxa"/>
          </w:tcPr>
          <w:p w14:paraId="6894A13B" w14:textId="77777777" w:rsidR="00D1074A" w:rsidRPr="00CC2561" w:rsidRDefault="00D1074A" w:rsidP="00D1074A">
            <w:pPr>
              <w:jc w:val="center"/>
              <w:rPr>
                <w:szCs w:val="22"/>
              </w:rPr>
            </w:pPr>
          </w:p>
        </w:tc>
        <w:tc>
          <w:tcPr>
            <w:tcW w:w="990" w:type="dxa"/>
          </w:tcPr>
          <w:p w14:paraId="17D2493A" w14:textId="77777777" w:rsidR="00D1074A" w:rsidRPr="00CC2561" w:rsidRDefault="00D1074A" w:rsidP="00D1074A">
            <w:pPr>
              <w:ind w:right="-86"/>
              <w:jc w:val="center"/>
              <w:rPr>
                <w:szCs w:val="22"/>
              </w:rPr>
            </w:pPr>
          </w:p>
        </w:tc>
        <w:tc>
          <w:tcPr>
            <w:tcW w:w="270" w:type="dxa"/>
          </w:tcPr>
          <w:p w14:paraId="79500245" w14:textId="77777777" w:rsidR="00D1074A" w:rsidRPr="00CC2561" w:rsidRDefault="00D1074A" w:rsidP="00D1074A">
            <w:pPr>
              <w:jc w:val="center"/>
              <w:rPr>
                <w:szCs w:val="22"/>
              </w:rPr>
            </w:pPr>
          </w:p>
        </w:tc>
        <w:tc>
          <w:tcPr>
            <w:tcW w:w="990" w:type="dxa"/>
            <w:tcBorders>
              <w:top w:val="single" w:sz="4" w:space="0" w:color="auto"/>
              <w:bottom w:val="double" w:sz="4" w:space="0" w:color="auto"/>
            </w:tcBorders>
            <w:vAlign w:val="bottom"/>
          </w:tcPr>
          <w:p w14:paraId="0D7406DB" w14:textId="6A1C495F" w:rsidR="00D1074A" w:rsidRPr="00CC2561" w:rsidRDefault="00D1074A" w:rsidP="00D1074A">
            <w:pPr>
              <w:tabs>
                <w:tab w:val="decimal" w:pos="770"/>
              </w:tabs>
              <w:ind w:left="-129" w:right="-86"/>
              <w:rPr>
                <w:b/>
                <w:bCs/>
                <w:szCs w:val="22"/>
              </w:rPr>
            </w:pPr>
            <w:r w:rsidRPr="009114E2">
              <w:rPr>
                <w:b/>
                <w:bCs/>
              </w:rPr>
              <w:t>541,150</w:t>
            </w:r>
          </w:p>
        </w:tc>
        <w:tc>
          <w:tcPr>
            <w:tcW w:w="270" w:type="dxa"/>
            <w:vAlign w:val="bottom"/>
          </w:tcPr>
          <w:p w14:paraId="3737C7B7" w14:textId="77777777" w:rsidR="00D1074A" w:rsidRPr="00CC2561" w:rsidRDefault="00D1074A" w:rsidP="00D1074A">
            <w:pPr>
              <w:jc w:val="center"/>
              <w:rPr>
                <w:szCs w:val="22"/>
              </w:rPr>
            </w:pPr>
          </w:p>
        </w:tc>
        <w:tc>
          <w:tcPr>
            <w:tcW w:w="901" w:type="dxa"/>
            <w:vAlign w:val="bottom"/>
          </w:tcPr>
          <w:p w14:paraId="71F58E3F" w14:textId="77777777" w:rsidR="00D1074A" w:rsidRPr="00CC2561" w:rsidRDefault="00D1074A" w:rsidP="00D1074A">
            <w:pPr>
              <w:tabs>
                <w:tab w:val="decimal" w:pos="700"/>
              </w:tabs>
              <w:ind w:left="-95" w:right="-120"/>
              <w:rPr>
                <w:szCs w:val="22"/>
              </w:rPr>
            </w:pPr>
          </w:p>
        </w:tc>
        <w:tc>
          <w:tcPr>
            <w:tcW w:w="270" w:type="dxa"/>
            <w:vAlign w:val="bottom"/>
          </w:tcPr>
          <w:p w14:paraId="745EEDC3" w14:textId="77777777" w:rsidR="00D1074A" w:rsidRPr="00CC2561" w:rsidRDefault="00D1074A" w:rsidP="00D1074A">
            <w:pPr>
              <w:jc w:val="center"/>
              <w:rPr>
                <w:szCs w:val="22"/>
              </w:rPr>
            </w:pPr>
          </w:p>
        </w:tc>
        <w:tc>
          <w:tcPr>
            <w:tcW w:w="990" w:type="dxa"/>
            <w:vAlign w:val="bottom"/>
          </w:tcPr>
          <w:p w14:paraId="78D43AD0" w14:textId="77777777" w:rsidR="00D1074A" w:rsidRPr="00CC2561" w:rsidRDefault="00D1074A" w:rsidP="00D1074A">
            <w:pPr>
              <w:tabs>
                <w:tab w:val="decimal" w:pos="354"/>
              </w:tabs>
              <w:ind w:left="-95" w:right="-120"/>
              <w:rPr>
                <w:szCs w:val="22"/>
                <w:rtl/>
                <w:cs/>
              </w:rPr>
            </w:pPr>
          </w:p>
        </w:tc>
        <w:tc>
          <w:tcPr>
            <w:tcW w:w="271" w:type="dxa"/>
            <w:vAlign w:val="bottom"/>
          </w:tcPr>
          <w:p w14:paraId="00E129D7" w14:textId="77777777" w:rsidR="00D1074A" w:rsidRPr="00CC2561" w:rsidRDefault="00D1074A" w:rsidP="00D1074A">
            <w:pPr>
              <w:rPr>
                <w:szCs w:val="22"/>
              </w:rPr>
            </w:pPr>
          </w:p>
        </w:tc>
        <w:tc>
          <w:tcPr>
            <w:tcW w:w="1080" w:type="dxa"/>
            <w:tcBorders>
              <w:top w:val="single" w:sz="4" w:space="0" w:color="auto"/>
              <w:bottom w:val="double" w:sz="4" w:space="0" w:color="auto"/>
            </w:tcBorders>
            <w:vAlign w:val="bottom"/>
          </w:tcPr>
          <w:p w14:paraId="590EBC59" w14:textId="1CC2763C" w:rsidR="00D1074A" w:rsidRPr="00CC2561" w:rsidRDefault="00D1074A" w:rsidP="007F30F0">
            <w:pPr>
              <w:tabs>
                <w:tab w:val="decimal" w:pos="525"/>
              </w:tabs>
              <w:ind w:left="-380" w:right="12"/>
              <w:jc w:val="right"/>
              <w:rPr>
                <w:b/>
                <w:bCs/>
                <w:szCs w:val="22"/>
              </w:rPr>
            </w:pPr>
            <w:r>
              <w:rPr>
                <w:b/>
                <w:bCs/>
                <w:szCs w:val="22"/>
              </w:rPr>
              <w:t>431,150</w:t>
            </w:r>
          </w:p>
        </w:tc>
      </w:tr>
    </w:tbl>
    <w:p w14:paraId="226E44F5" w14:textId="64733E0F" w:rsidR="00833CAD" w:rsidRDefault="00833CAD"/>
    <w:tbl>
      <w:tblPr>
        <w:tblStyle w:val="TableGrid"/>
        <w:tblW w:w="963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6"/>
        <w:gridCol w:w="1082"/>
        <w:gridCol w:w="270"/>
        <w:gridCol w:w="990"/>
        <w:gridCol w:w="270"/>
        <w:gridCol w:w="990"/>
        <w:gridCol w:w="270"/>
        <w:gridCol w:w="901"/>
        <w:gridCol w:w="270"/>
        <w:gridCol w:w="990"/>
        <w:gridCol w:w="271"/>
        <w:gridCol w:w="1080"/>
      </w:tblGrid>
      <w:tr w:rsidR="00FF2F7B" w:rsidRPr="00CC2561" w14:paraId="2BDC3B2C" w14:textId="77777777" w:rsidTr="00D4740A">
        <w:trPr>
          <w:trHeight w:val="270"/>
          <w:tblHeader/>
        </w:trPr>
        <w:tc>
          <w:tcPr>
            <w:tcW w:w="2246" w:type="dxa"/>
            <w:vAlign w:val="bottom"/>
          </w:tcPr>
          <w:p w14:paraId="0CA32F46" w14:textId="631B1E82" w:rsidR="00FF2F7B" w:rsidRPr="00CC2561" w:rsidRDefault="00FF2F7B" w:rsidP="00FF2F7B">
            <w:pPr>
              <w:ind w:left="68" w:hanging="111"/>
              <w:rPr>
                <w:b/>
                <w:bCs/>
                <w:color w:val="000000"/>
                <w:szCs w:val="22"/>
                <w:lang w:eastAsia="ja-JP"/>
              </w:rPr>
            </w:pPr>
          </w:p>
        </w:tc>
        <w:tc>
          <w:tcPr>
            <w:tcW w:w="7384" w:type="dxa"/>
            <w:gridSpan w:val="11"/>
            <w:vAlign w:val="bottom"/>
          </w:tcPr>
          <w:p w14:paraId="54ADD549" w14:textId="5CE9D76D" w:rsidR="00FF2F7B" w:rsidRPr="00CC2561" w:rsidRDefault="00FF2F7B" w:rsidP="00FF2F7B">
            <w:pPr>
              <w:tabs>
                <w:tab w:val="decimal" w:pos="790"/>
              </w:tabs>
              <w:ind w:left="-95" w:right="74"/>
              <w:jc w:val="center"/>
              <w:rPr>
                <w:b/>
                <w:bCs/>
                <w:szCs w:val="22"/>
              </w:rPr>
            </w:pPr>
            <w:r w:rsidRPr="00CC2561">
              <w:rPr>
                <w:b/>
                <w:bCs/>
                <w:szCs w:val="22"/>
              </w:rPr>
              <w:t>Consolidated financial statements before eliminations</w:t>
            </w:r>
          </w:p>
        </w:tc>
      </w:tr>
      <w:tr w:rsidR="00C959C0" w:rsidRPr="00CC2561" w14:paraId="018654A3" w14:textId="77777777" w:rsidTr="00D4740A">
        <w:trPr>
          <w:trHeight w:val="270"/>
          <w:tblHeader/>
        </w:trPr>
        <w:tc>
          <w:tcPr>
            <w:tcW w:w="2246" w:type="dxa"/>
            <w:vAlign w:val="bottom"/>
          </w:tcPr>
          <w:p w14:paraId="7CAA35F8" w14:textId="77777777" w:rsidR="00C959C0" w:rsidRPr="00CC2561" w:rsidRDefault="00C959C0" w:rsidP="00FF2F7B">
            <w:pPr>
              <w:ind w:left="68" w:hanging="111"/>
              <w:rPr>
                <w:b/>
                <w:bCs/>
                <w:color w:val="000000"/>
                <w:szCs w:val="22"/>
                <w:lang w:eastAsia="ja-JP"/>
              </w:rPr>
            </w:pPr>
          </w:p>
        </w:tc>
        <w:tc>
          <w:tcPr>
            <w:tcW w:w="7384" w:type="dxa"/>
            <w:gridSpan w:val="11"/>
            <w:vAlign w:val="bottom"/>
          </w:tcPr>
          <w:p w14:paraId="28E558A4" w14:textId="69CCB807" w:rsidR="00C959C0" w:rsidRPr="00CC2561" w:rsidRDefault="00C959C0" w:rsidP="00C959C0">
            <w:pPr>
              <w:tabs>
                <w:tab w:val="decimal" w:pos="790"/>
              </w:tabs>
              <w:ind w:left="-95" w:right="4994"/>
              <w:jc w:val="center"/>
              <w:rPr>
                <w:b/>
                <w:bCs/>
                <w:szCs w:val="22"/>
              </w:rPr>
            </w:pPr>
            <w:r w:rsidRPr="00CC2561">
              <w:rPr>
                <w:b/>
                <w:bCs/>
                <w:szCs w:val="22"/>
              </w:rPr>
              <w:t>Interest rate</w:t>
            </w:r>
          </w:p>
        </w:tc>
      </w:tr>
      <w:tr w:rsidR="008368CC" w:rsidRPr="00CC2561" w14:paraId="4A36FE80" w14:textId="77777777" w:rsidTr="00D4740A">
        <w:trPr>
          <w:trHeight w:val="270"/>
          <w:tblHeader/>
        </w:trPr>
        <w:tc>
          <w:tcPr>
            <w:tcW w:w="2246" w:type="dxa"/>
            <w:vAlign w:val="bottom"/>
          </w:tcPr>
          <w:p w14:paraId="44E8F87A" w14:textId="77777777" w:rsidR="008368CC" w:rsidRPr="00CC2561" w:rsidRDefault="008368CC" w:rsidP="008368CC">
            <w:pPr>
              <w:ind w:left="68" w:hanging="111"/>
              <w:rPr>
                <w:b/>
                <w:bCs/>
                <w:color w:val="000000"/>
                <w:szCs w:val="22"/>
                <w:lang w:eastAsia="ja-JP"/>
              </w:rPr>
            </w:pPr>
          </w:p>
        </w:tc>
        <w:tc>
          <w:tcPr>
            <w:tcW w:w="1082" w:type="dxa"/>
            <w:vAlign w:val="bottom"/>
          </w:tcPr>
          <w:p w14:paraId="3891458D" w14:textId="0818F7F2" w:rsidR="008368CC" w:rsidRPr="00CC2561" w:rsidRDefault="008368CC" w:rsidP="007F30F0">
            <w:pPr>
              <w:ind w:left="-95" w:right="-72"/>
              <w:jc w:val="center"/>
              <w:rPr>
                <w:szCs w:val="22"/>
              </w:rPr>
            </w:pPr>
            <w:r w:rsidRPr="00CC2561">
              <w:rPr>
                <w:szCs w:val="22"/>
              </w:rPr>
              <w:t>31</w:t>
            </w:r>
          </w:p>
        </w:tc>
        <w:tc>
          <w:tcPr>
            <w:tcW w:w="270" w:type="dxa"/>
            <w:vAlign w:val="bottom"/>
          </w:tcPr>
          <w:p w14:paraId="3825F4E9" w14:textId="77777777" w:rsidR="008368CC" w:rsidRPr="00CC2561" w:rsidRDefault="008368CC" w:rsidP="008368CC">
            <w:pPr>
              <w:jc w:val="center"/>
              <w:rPr>
                <w:szCs w:val="22"/>
              </w:rPr>
            </w:pPr>
          </w:p>
        </w:tc>
        <w:tc>
          <w:tcPr>
            <w:tcW w:w="990" w:type="dxa"/>
            <w:vAlign w:val="bottom"/>
          </w:tcPr>
          <w:p w14:paraId="23315B73" w14:textId="51960E3E" w:rsidR="008368CC" w:rsidRPr="00CC2561" w:rsidRDefault="008368CC" w:rsidP="008368CC">
            <w:pPr>
              <w:ind w:right="-86"/>
              <w:jc w:val="center"/>
              <w:rPr>
                <w:szCs w:val="22"/>
              </w:rPr>
            </w:pPr>
            <w:r w:rsidRPr="00CC2561">
              <w:rPr>
                <w:szCs w:val="22"/>
              </w:rPr>
              <w:t>3</w:t>
            </w:r>
            <w:r>
              <w:rPr>
                <w:szCs w:val="22"/>
              </w:rPr>
              <w:t>1</w:t>
            </w:r>
          </w:p>
        </w:tc>
        <w:tc>
          <w:tcPr>
            <w:tcW w:w="270" w:type="dxa"/>
            <w:vAlign w:val="bottom"/>
          </w:tcPr>
          <w:p w14:paraId="378E0539" w14:textId="77777777" w:rsidR="008368CC" w:rsidRPr="00CC2561" w:rsidRDefault="008368CC" w:rsidP="008368CC">
            <w:pPr>
              <w:jc w:val="center"/>
              <w:rPr>
                <w:szCs w:val="22"/>
              </w:rPr>
            </w:pPr>
          </w:p>
        </w:tc>
        <w:tc>
          <w:tcPr>
            <w:tcW w:w="990" w:type="dxa"/>
            <w:vAlign w:val="bottom"/>
          </w:tcPr>
          <w:p w14:paraId="5E6B2942" w14:textId="2ECF73DD" w:rsidR="008368CC" w:rsidRPr="00CC2561" w:rsidRDefault="008368CC" w:rsidP="007F30F0">
            <w:pPr>
              <w:tabs>
                <w:tab w:val="decimal" w:pos="-17"/>
              </w:tabs>
              <w:ind w:left="-129" w:right="-147"/>
              <w:jc w:val="center"/>
              <w:rPr>
                <w:b/>
                <w:bCs/>
                <w:szCs w:val="22"/>
                <w:rtl/>
                <w:cs/>
              </w:rPr>
            </w:pPr>
            <w:r w:rsidRPr="00CC2561">
              <w:rPr>
                <w:szCs w:val="22"/>
              </w:rPr>
              <w:t>31</w:t>
            </w:r>
          </w:p>
        </w:tc>
        <w:tc>
          <w:tcPr>
            <w:tcW w:w="270" w:type="dxa"/>
            <w:vAlign w:val="bottom"/>
          </w:tcPr>
          <w:p w14:paraId="501AA2BD" w14:textId="77777777" w:rsidR="008368CC" w:rsidRPr="00CC2561" w:rsidRDefault="008368CC" w:rsidP="008368CC">
            <w:pPr>
              <w:jc w:val="center"/>
              <w:rPr>
                <w:szCs w:val="22"/>
              </w:rPr>
            </w:pPr>
          </w:p>
        </w:tc>
        <w:tc>
          <w:tcPr>
            <w:tcW w:w="901" w:type="dxa"/>
            <w:vAlign w:val="bottom"/>
          </w:tcPr>
          <w:p w14:paraId="28E21DBB" w14:textId="77777777" w:rsidR="008368CC" w:rsidRPr="00CC2561" w:rsidRDefault="008368CC" w:rsidP="008368CC">
            <w:pPr>
              <w:tabs>
                <w:tab w:val="decimal" w:pos="700"/>
              </w:tabs>
              <w:ind w:left="-95" w:right="-120"/>
              <w:rPr>
                <w:szCs w:val="22"/>
              </w:rPr>
            </w:pPr>
          </w:p>
        </w:tc>
        <w:tc>
          <w:tcPr>
            <w:tcW w:w="270" w:type="dxa"/>
            <w:vAlign w:val="bottom"/>
          </w:tcPr>
          <w:p w14:paraId="059B4616" w14:textId="77777777" w:rsidR="008368CC" w:rsidRPr="00CC2561" w:rsidRDefault="008368CC" w:rsidP="008368CC">
            <w:pPr>
              <w:jc w:val="center"/>
              <w:rPr>
                <w:szCs w:val="22"/>
              </w:rPr>
            </w:pPr>
          </w:p>
        </w:tc>
        <w:tc>
          <w:tcPr>
            <w:tcW w:w="990" w:type="dxa"/>
            <w:vAlign w:val="bottom"/>
          </w:tcPr>
          <w:p w14:paraId="30DC617B" w14:textId="77777777" w:rsidR="008368CC" w:rsidRPr="00CC2561" w:rsidRDefault="008368CC" w:rsidP="008368CC">
            <w:pPr>
              <w:tabs>
                <w:tab w:val="decimal" w:pos="354"/>
              </w:tabs>
              <w:ind w:left="-95" w:right="-120"/>
              <w:rPr>
                <w:szCs w:val="22"/>
                <w:rtl/>
                <w:cs/>
              </w:rPr>
            </w:pPr>
          </w:p>
        </w:tc>
        <w:tc>
          <w:tcPr>
            <w:tcW w:w="271" w:type="dxa"/>
            <w:vAlign w:val="bottom"/>
          </w:tcPr>
          <w:p w14:paraId="11947AF6" w14:textId="77777777" w:rsidR="008368CC" w:rsidRPr="00CC2561" w:rsidRDefault="008368CC" w:rsidP="008368CC">
            <w:pPr>
              <w:rPr>
                <w:szCs w:val="22"/>
              </w:rPr>
            </w:pPr>
          </w:p>
        </w:tc>
        <w:tc>
          <w:tcPr>
            <w:tcW w:w="1080" w:type="dxa"/>
            <w:vAlign w:val="bottom"/>
          </w:tcPr>
          <w:p w14:paraId="083DE997" w14:textId="23919E1C" w:rsidR="008368CC" w:rsidRPr="00CC2561" w:rsidRDefault="008368CC" w:rsidP="007F30F0">
            <w:pPr>
              <w:ind w:left="-95" w:right="-109"/>
              <w:jc w:val="center"/>
              <w:rPr>
                <w:b/>
                <w:bCs/>
                <w:szCs w:val="22"/>
              </w:rPr>
            </w:pPr>
            <w:r w:rsidRPr="00CC2561">
              <w:rPr>
                <w:szCs w:val="22"/>
              </w:rPr>
              <w:t>3</w:t>
            </w:r>
            <w:r>
              <w:rPr>
                <w:szCs w:val="22"/>
              </w:rPr>
              <w:t>1</w:t>
            </w:r>
          </w:p>
        </w:tc>
      </w:tr>
      <w:tr w:rsidR="008368CC" w:rsidRPr="00CC2561" w14:paraId="7DFAD6D9" w14:textId="77777777" w:rsidTr="00D4740A">
        <w:trPr>
          <w:trHeight w:val="270"/>
          <w:tblHeader/>
        </w:trPr>
        <w:tc>
          <w:tcPr>
            <w:tcW w:w="2246" w:type="dxa"/>
            <w:vAlign w:val="bottom"/>
          </w:tcPr>
          <w:p w14:paraId="3E75A877" w14:textId="77777777" w:rsidR="008368CC" w:rsidRPr="00CC2561" w:rsidRDefault="008368CC" w:rsidP="008368CC">
            <w:pPr>
              <w:ind w:left="68" w:hanging="111"/>
              <w:rPr>
                <w:b/>
                <w:bCs/>
                <w:color w:val="000000"/>
                <w:szCs w:val="22"/>
                <w:lang w:eastAsia="ja-JP"/>
              </w:rPr>
            </w:pPr>
          </w:p>
        </w:tc>
        <w:tc>
          <w:tcPr>
            <w:tcW w:w="1082" w:type="dxa"/>
          </w:tcPr>
          <w:p w14:paraId="42CCA77C" w14:textId="0750F4AE" w:rsidR="008368CC" w:rsidRPr="00CC2561" w:rsidRDefault="008368CC" w:rsidP="008368CC">
            <w:pPr>
              <w:ind w:left="-95" w:right="-120"/>
              <w:jc w:val="center"/>
              <w:rPr>
                <w:szCs w:val="22"/>
              </w:rPr>
            </w:pPr>
            <w:r w:rsidRPr="00CC2561">
              <w:t>December</w:t>
            </w:r>
          </w:p>
        </w:tc>
        <w:tc>
          <w:tcPr>
            <w:tcW w:w="270" w:type="dxa"/>
          </w:tcPr>
          <w:p w14:paraId="40421A1C" w14:textId="77777777" w:rsidR="008368CC" w:rsidRPr="00CC2561" w:rsidRDefault="008368CC" w:rsidP="008368CC">
            <w:pPr>
              <w:ind w:left="-95" w:right="-120"/>
              <w:jc w:val="center"/>
              <w:rPr>
                <w:szCs w:val="22"/>
              </w:rPr>
            </w:pPr>
          </w:p>
        </w:tc>
        <w:tc>
          <w:tcPr>
            <w:tcW w:w="990" w:type="dxa"/>
          </w:tcPr>
          <w:p w14:paraId="42F08AC0" w14:textId="4AC197AD" w:rsidR="008368CC" w:rsidRPr="00CC2561" w:rsidRDefault="008368CC" w:rsidP="008368CC">
            <w:pPr>
              <w:ind w:left="-95" w:right="-120"/>
              <w:jc w:val="center"/>
              <w:rPr>
                <w:szCs w:val="22"/>
              </w:rPr>
            </w:pPr>
            <w:r>
              <w:t>March</w:t>
            </w:r>
          </w:p>
        </w:tc>
        <w:tc>
          <w:tcPr>
            <w:tcW w:w="270" w:type="dxa"/>
          </w:tcPr>
          <w:p w14:paraId="2107B4C7" w14:textId="77777777" w:rsidR="008368CC" w:rsidRPr="00CC2561" w:rsidRDefault="008368CC" w:rsidP="008368CC">
            <w:pPr>
              <w:ind w:left="-95" w:right="-120"/>
              <w:jc w:val="center"/>
              <w:rPr>
                <w:szCs w:val="22"/>
              </w:rPr>
            </w:pPr>
          </w:p>
        </w:tc>
        <w:tc>
          <w:tcPr>
            <w:tcW w:w="990" w:type="dxa"/>
          </w:tcPr>
          <w:p w14:paraId="3FAF05A4" w14:textId="78D3E219" w:rsidR="008368CC" w:rsidRPr="00CC2561" w:rsidRDefault="008368CC" w:rsidP="008368CC">
            <w:pPr>
              <w:tabs>
                <w:tab w:val="decimal" w:pos="854"/>
              </w:tabs>
              <w:ind w:left="-95" w:right="-120"/>
              <w:jc w:val="center"/>
              <w:rPr>
                <w:b/>
                <w:bCs/>
                <w:szCs w:val="22"/>
                <w:rtl/>
                <w:cs/>
              </w:rPr>
            </w:pPr>
            <w:r w:rsidRPr="00CC2561">
              <w:t>December</w:t>
            </w:r>
          </w:p>
        </w:tc>
        <w:tc>
          <w:tcPr>
            <w:tcW w:w="270" w:type="dxa"/>
          </w:tcPr>
          <w:p w14:paraId="38784C21" w14:textId="77777777" w:rsidR="008368CC" w:rsidRPr="00CC2561" w:rsidRDefault="008368CC" w:rsidP="008368CC">
            <w:pPr>
              <w:ind w:left="-95" w:right="-120"/>
              <w:jc w:val="center"/>
              <w:rPr>
                <w:szCs w:val="22"/>
              </w:rPr>
            </w:pPr>
          </w:p>
        </w:tc>
        <w:tc>
          <w:tcPr>
            <w:tcW w:w="901" w:type="dxa"/>
          </w:tcPr>
          <w:p w14:paraId="7A0D68E0" w14:textId="77777777" w:rsidR="008368CC" w:rsidRPr="00CC2561" w:rsidRDefault="008368CC" w:rsidP="008368CC">
            <w:pPr>
              <w:tabs>
                <w:tab w:val="decimal" w:pos="700"/>
              </w:tabs>
              <w:ind w:left="-95" w:right="-120"/>
              <w:rPr>
                <w:szCs w:val="22"/>
              </w:rPr>
            </w:pPr>
          </w:p>
        </w:tc>
        <w:tc>
          <w:tcPr>
            <w:tcW w:w="270" w:type="dxa"/>
          </w:tcPr>
          <w:p w14:paraId="6F7D3FE0" w14:textId="77777777" w:rsidR="008368CC" w:rsidRPr="00CC2561" w:rsidRDefault="008368CC" w:rsidP="008368CC">
            <w:pPr>
              <w:ind w:left="-95" w:right="-120"/>
              <w:jc w:val="center"/>
              <w:rPr>
                <w:szCs w:val="22"/>
              </w:rPr>
            </w:pPr>
          </w:p>
        </w:tc>
        <w:tc>
          <w:tcPr>
            <w:tcW w:w="990" w:type="dxa"/>
          </w:tcPr>
          <w:p w14:paraId="330860CC" w14:textId="77777777" w:rsidR="008368CC" w:rsidRPr="00CC2561" w:rsidRDefault="008368CC" w:rsidP="008368CC">
            <w:pPr>
              <w:tabs>
                <w:tab w:val="decimal" w:pos="354"/>
              </w:tabs>
              <w:ind w:left="-95" w:right="-120"/>
              <w:rPr>
                <w:szCs w:val="22"/>
                <w:rtl/>
                <w:cs/>
              </w:rPr>
            </w:pPr>
          </w:p>
        </w:tc>
        <w:tc>
          <w:tcPr>
            <w:tcW w:w="271" w:type="dxa"/>
          </w:tcPr>
          <w:p w14:paraId="637645A7" w14:textId="77777777" w:rsidR="008368CC" w:rsidRPr="00CC2561" w:rsidRDefault="008368CC" w:rsidP="008368CC">
            <w:pPr>
              <w:ind w:left="-95" w:right="-120"/>
              <w:rPr>
                <w:szCs w:val="22"/>
              </w:rPr>
            </w:pPr>
          </w:p>
        </w:tc>
        <w:tc>
          <w:tcPr>
            <w:tcW w:w="1080" w:type="dxa"/>
          </w:tcPr>
          <w:p w14:paraId="4B5B05D0" w14:textId="451F1B82" w:rsidR="008368CC" w:rsidRPr="00CC2561" w:rsidRDefault="008368CC" w:rsidP="008368CC">
            <w:pPr>
              <w:ind w:left="-95" w:right="-120"/>
              <w:jc w:val="center"/>
              <w:rPr>
                <w:b/>
                <w:bCs/>
                <w:szCs w:val="22"/>
              </w:rPr>
            </w:pPr>
            <w:r>
              <w:t>March</w:t>
            </w:r>
          </w:p>
        </w:tc>
      </w:tr>
      <w:tr w:rsidR="008368CC" w:rsidRPr="00CC2561" w14:paraId="1C80F29C" w14:textId="77777777" w:rsidTr="00D4740A">
        <w:trPr>
          <w:trHeight w:val="270"/>
          <w:tblHeader/>
        </w:trPr>
        <w:tc>
          <w:tcPr>
            <w:tcW w:w="2246" w:type="dxa"/>
            <w:vAlign w:val="bottom"/>
          </w:tcPr>
          <w:p w14:paraId="606A9374" w14:textId="77777777" w:rsidR="008368CC" w:rsidRPr="00CC2561" w:rsidRDefault="008368CC" w:rsidP="008368CC">
            <w:pPr>
              <w:ind w:left="68" w:hanging="111"/>
              <w:rPr>
                <w:b/>
                <w:bCs/>
                <w:color w:val="000000"/>
                <w:szCs w:val="22"/>
                <w:lang w:eastAsia="ja-JP"/>
              </w:rPr>
            </w:pPr>
          </w:p>
        </w:tc>
        <w:tc>
          <w:tcPr>
            <w:tcW w:w="1082" w:type="dxa"/>
            <w:vAlign w:val="bottom"/>
          </w:tcPr>
          <w:p w14:paraId="73A7B1BD" w14:textId="7FDF7CD5" w:rsidR="008368CC" w:rsidRPr="00CC2561" w:rsidRDefault="008368CC" w:rsidP="008368CC">
            <w:pPr>
              <w:ind w:left="-95" w:right="-120"/>
              <w:jc w:val="center"/>
              <w:rPr>
                <w:szCs w:val="22"/>
              </w:rPr>
            </w:pPr>
            <w:r w:rsidRPr="00CC2561">
              <w:rPr>
                <w:szCs w:val="22"/>
              </w:rPr>
              <w:t>202</w:t>
            </w:r>
            <w:r>
              <w:rPr>
                <w:szCs w:val="22"/>
              </w:rPr>
              <w:t>5</w:t>
            </w:r>
          </w:p>
        </w:tc>
        <w:tc>
          <w:tcPr>
            <w:tcW w:w="270" w:type="dxa"/>
            <w:vAlign w:val="bottom"/>
          </w:tcPr>
          <w:p w14:paraId="035A8F62" w14:textId="77777777" w:rsidR="008368CC" w:rsidRPr="00CC2561" w:rsidRDefault="008368CC" w:rsidP="008368CC">
            <w:pPr>
              <w:jc w:val="center"/>
              <w:rPr>
                <w:szCs w:val="22"/>
              </w:rPr>
            </w:pPr>
          </w:p>
        </w:tc>
        <w:tc>
          <w:tcPr>
            <w:tcW w:w="990" w:type="dxa"/>
            <w:vAlign w:val="bottom"/>
          </w:tcPr>
          <w:p w14:paraId="443B4F7C" w14:textId="0D3B6DD0" w:rsidR="008368CC" w:rsidRPr="00CC2561" w:rsidRDefault="008368CC" w:rsidP="007F30F0">
            <w:pPr>
              <w:ind w:right="-68"/>
              <w:jc w:val="center"/>
              <w:rPr>
                <w:szCs w:val="22"/>
              </w:rPr>
            </w:pPr>
            <w:r w:rsidRPr="00CC2561">
              <w:rPr>
                <w:szCs w:val="22"/>
              </w:rPr>
              <w:t>202</w:t>
            </w:r>
            <w:r>
              <w:rPr>
                <w:szCs w:val="22"/>
              </w:rPr>
              <w:t>6</w:t>
            </w:r>
          </w:p>
        </w:tc>
        <w:tc>
          <w:tcPr>
            <w:tcW w:w="270" w:type="dxa"/>
            <w:vAlign w:val="bottom"/>
          </w:tcPr>
          <w:p w14:paraId="32651A52" w14:textId="77777777" w:rsidR="008368CC" w:rsidRPr="00CC2561" w:rsidRDefault="008368CC" w:rsidP="008368CC">
            <w:pPr>
              <w:jc w:val="center"/>
              <w:rPr>
                <w:szCs w:val="22"/>
              </w:rPr>
            </w:pPr>
          </w:p>
        </w:tc>
        <w:tc>
          <w:tcPr>
            <w:tcW w:w="990" w:type="dxa"/>
            <w:vAlign w:val="bottom"/>
          </w:tcPr>
          <w:p w14:paraId="6BAF8032" w14:textId="12B88F21" w:rsidR="008368CC" w:rsidRPr="00CC2561" w:rsidRDefault="008368CC" w:rsidP="007F30F0">
            <w:pPr>
              <w:ind w:left="-129" w:right="-173"/>
              <w:jc w:val="center"/>
              <w:rPr>
                <w:b/>
                <w:bCs/>
                <w:szCs w:val="22"/>
                <w:rtl/>
                <w:cs/>
              </w:rPr>
            </w:pPr>
            <w:r w:rsidRPr="00CC2561">
              <w:rPr>
                <w:szCs w:val="22"/>
              </w:rPr>
              <w:t>202</w:t>
            </w:r>
            <w:r>
              <w:rPr>
                <w:szCs w:val="22"/>
              </w:rPr>
              <w:t>5</w:t>
            </w:r>
          </w:p>
        </w:tc>
        <w:tc>
          <w:tcPr>
            <w:tcW w:w="270" w:type="dxa"/>
            <w:vAlign w:val="bottom"/>
          </w:tcPr>
          <w:p w14:paraId="46D5F826" w14:textId="77777777" w:rsidR="008368CC" w:rsidRPr="00CC2561" w:rsidRDefault="008368CC" w:rsidP="008368CC">
            <w:pPr>
              <w:jc w:val="center"/>
              <w:rPr>
                <w:szCs w:val="22"/>
              </w:rPr>
            </w:pPr>
          </w:p>
        </w:tc>
        <w:tc>
          <w:tcPr>
            <w:tcW w:w="901" w:type="dxa"/>
            <w:vAlign w:val="bottom"/>
          </w:tcPr>
          <w:p w14:paraId="199D988F" w14:textId="26EE8A46" w:rsidR="008368CC" w:rsidRPr="00CC2561" w:rsidRDefault="008368CC" w:rsidP="008368CC">
            <w:pPr>
              <w:tabs>
                <w:tab w:val="decimal" w:pos="700"/>
              </w:tabs>
              <w:ind w:left="-95" w:right="-120"/>
              <w:rPr>
                <w:szCs w:val="22"/>
              </w:rPr>
            </w:pPr>
            <w:r w:rsidRPr="00CC2561">
              <w:rPr>
                <w:szCs w:val="22"/>
              </w:rPr>
              <w:t>Increase</w:t>
            </w:r>
          </w:p>
        </w:tc>
        <w:tc>
          <w:tcPr>
            <w:tcW w:w="270" w:type="dxa"/>
            <w:vAlign w:val="bottom"/>
          </w:tcPr>
          <w:p w14:paraId="4DF255C1" w14:textId="77777777" w:rsidR="008368CC" w:rsidRPr="00CC2561" w:rsidRDefault="008368CC" w:rsidP="008368CC">
            <w:pPr>
              <w:jc w:val="center"/>
              <w:rPr>
                <w:szCs w:val="22"/>
              </w:rPr>
            </w:pPr>
          </w:p>
        </w:tc>
        <w:tc>
          <w:tcPr>
            <w:tcW w:w="990" w:type="dxa"/>
            <w:vAlign w:val="bottom"/>
          </w:tcPr>
          <w:p w14:paraId="64D0A29B" w14:textId="283B5E72" w:rsidR="008368CC" w:rsidRPr="00CC2561" w:rsidRDefault="008368CC" w:rsidP="008368CC">
            <w:pPr>
              <w:tabs>
                <w:tab w:val="decimal" w:pos="354"/>
              </w:tabs>
              <w:ind w:left="-95" w:right="-120"/>
              <w:rPr>
                <w:szCs w:val="22"/>
                <w:rtl/>
                <w:cs/>
              </w:rPr>
            </w:pPr>
            <w:r w:rsidRPr="00CC2561">
              <w:rPr>
                <w:szCs w:val="22"/>
              </w:rPr>
              <w:t>Decrease</w:t>
            </w:r>
          </w:p>
        </w:tc>
        <w:tc>
          <w:tcPr>
            <w:tcW w:w="271" w:type="dxa"/>
            <w:vAlign w:val="bottom"/>
          </w:tcPr>
          <w:p w14:paraId="32FAF7D1" w14:textId="77777777" w:rsidR="008368CC" w:rsidRPr="00CC2561" w:rsidRDefault="008368CC" w:rsidP="008368CC">
            <w:pPr>
              <w:rPr>
                <w:szCs w:val="22"/>
              </w:rPr>
            </w:pPr>
          </w:p>
        </w:tc>
        <w:tc>
          <w:tcPr>
            <w:tcW w:w="1080" w:type="dxa"/>
            <w:vAlign w:val="bottom"/>
          </w:tcPr>
          <w:p w14:paraId="6101C8CB" w14:textId="24AD6781" w:rsidR="008368CC" w:rsidRPr="00CC2561" w:rsidRDefault="008368CC" w:rsidP="007F30F0">
            <w:pPr>
              <w:ind w:left="-95" w:right="-127"/>
              <w:jc w:val="center"/>
              <w:rPr>
                <w:b/>
                <w:bCs/>
                <w:szCs w:val="22"/>
              </w:rPr>
            </w:pPr>
            <w:r w:rsidRPr="00CC2561">
              <w:rPr>
                <w:szCs w:val="22"/>
              </w:rPr>
              <w:t>202</w:t>
            </w:r>
            <w:r>
              <w:rPr>
                <w:szCs w:val="22"/>
              </w:rPr>
              <w:t>6</w:t>
            </w:r>
          </w:p>
        </w:tc>
      </w:tr>
      <w:tr w:rsidR="00C5700C" w:rsidRPr="00CC2561" w14:paraId="17F1DEBF" w14:textId="77777777" w:rsidTr="00D4740A">
        <w:trPr>
          <w:trHeight w:val="270"/>
          <w:tblHeader/>
        </w:trPr>
        <w:tc>
          <w:tcPr>
            <w:tcW w:w="2246" w:type="dxa"/>
            <w:vAlign w:val="bottom"/>
          </w:tcPr>
          <w:p w14:paraId="49134632" w14:textId="77777777" w:rsidR="00C5700C" w:rsidRPr="00CC2561" w:rsidRDefault="00C5700C" w:rsidP="00C5700C">
            <w:pPr>
              <w:ind w:left="68" w:hanging="111"/>
              <w:rPr>
                <w:b/>
                <w:bCs/>
                <w:color w:val="000000"/>
                <w:szCs w:val="22"/>
                <w:lang w:eastAsia="ja-JP"/>
              </w:rPr>
            </w:pPr>
          </w:p>
        </w:tc>
        <w:tc>
          <w:tcPr>
            <w:tcW w:w="2342" w:type="dxa"/>
            <w:gridSpan w:val="3"/>
            <w:vAlign w:val="bottom"/>
          </w:tcPr>
          <w:p w14:paraId="6A3F830A" w14:textId="7BFC279A" w:rsidR="00C5700C" w:rsidRPr="00CC2561" w:rsidRDefault="00C5700C" w:rsidP="00C5700C">
            <w:pPr>
              <w:ind w:right="-86"/>
              <w:jc w:val="center"/>
              <w:rPr>
                <w:szCs w:val="22"/>
              </w:rPr>
            </w:pPr>
            <w:r w:rsidRPr="00CC2561">
              <w:rPr>
                <w:i/>
                <w:iCs/>
                <w:szCs w:val="22"/>
              </w:rPr>
              <w:t>(% per annum</w:t>
            </w:r>
            <w:r w:rsidRPr="00CC2561">
              <w:rPr>
                <w:rFonts w:cs="Angsana New"/>
                <w:i/>
                <w:iCs/>
                <w:szCs w:val="22"/>
                <w:lang w:val="en-US" w:bidi="th-TH"/>
              </w:rPr>
              <w:t>)</w:t>
            </w:r>
          </w:p>
        </w:tc>
        <w:tc>
          <w:tcPr>
            <w:tcW w:w="270" w:type="dxa"/>
            <w:vAlign w:val="bottom"/>
          </w:tcPr>
          <w:p w14:paraId="21930468" w14:textId="77777777" w:rsidR="00C5700C" w:rsidRPr="00CC2561" w:rsidRDefault="00C5700C" w:rsidP="00C5700C">
            <w:pPr>
              <w:jc w:val="center"/>
              <w:rPr>
                <w:szCs w:val="22"/>
              </w:rPr>
            </w:pPr>
          </w:p>
        </w:tc>
        <w:tc>
          <w:tcPr>
            <w:tcW w:w="4772" w:type="dxa"/>
            <w:gridSpan w:val="7"/>
            <w:vAlign w:val="bottom"/>
          </w:tcPr>
          <w:p w14:paraId="0EFCEBE1" w14:textId="13884093" w:rsidR="00C5700C" w:rsidRPr="00CC2561" w:rsidRDefault="00C5700C" w:rsidP="00C5700C">
            <w:pPr>
              <w:tabs>
                <w:tab w:val="decimal" w:pos="790"/>
              </w:tabs>
              <w:ind w:left="-95" w:right="74"/>
              <w:jc w:val="center"/>
              <w:rPr>
                <w:b/>
                <w:bCs/>
                <w:szCs w:val="22"/>
              </w:rPr>
            </w:pPr>
            <w:r w:rsidRPr="00CC2561">
              <w:rPr>
                <w:i/>
                <w:iCs/>
                <w:szCs w:val="22"/>
              </w:rPr>
              <w:t>(in thousand Baht)</w:t>
            </w:r>
          </w:p>
        </w:tc>
      </w:tr>
      <w:tr w:rsidR="00C5700C" w:rsidRPr="00CC2561" w14:paraId="75D2AC52" w14:textId="77777777" w:rsidTr="00D4740A">
        <w:trPr>
          <w:trHeight w:val="272"/>
          <w:tblHeader/>
        </w:trPr>
        <w:tc>
          <w:tcPr>
            <w:tcW w:w="9630" w:type="dxa"/>
            <w:gridSpan w:val="12"/>
            <w:vAlign w:val="bottom"/>
          </w:tcPr>
          <w:p w14:paraId="7B012418" w14:textId="058207C2" w:rsidR="00C5700C" w:rsidRPr="00CC2561" w:rsidRDefault="00C5700C" w:rsidP="00CA44F7">
            <w:pPr>
              <w:spacing w:line="240" w:lineRule="auto"/>
              <w:ind w:right="72" w:hanging="35"/>
              <w:rPr>
                <w:i/>
                <w:iCs/>
                <w:szCs w:val="22"/>
              </w:rPr>
            </w:pPr>
            <w:r w:rsidRPr="00CC2561">
              <w:rPr>
                <w:rFonts w:cs="Angsana New"/>
                <w:b/>
                <w:bCs/>
                <w:i/>
                <w:iCs/>
                <w:color w:val="000000"/>
                <w:szCs w:val="28"/>
                <w:lang w:val="en-US" w:eastAsia="ja-JP" w:bidi="th-TH"/>
              </w:rPr>
              <w:t>TQM Alpha Public Company Limited</w:t>
            </w:r>
          </w:p>
        </w:tc>
      </w:tr>
      <w:tr w:rsidR="009D74A3" w:rsidRPr="00CC2561" w14:paraId="32F3BBDA" w14:textId="77777777" w:rsidTr="003F32CA">
        <w:trPr>
          <w:trHeight w:val="518"/>
          <w:tblHeader/>
        </w:trPr>
        <w:tc>
          <w:tcPr>
            <w:tcW w:w="2246" w:type="dxa"/>
            <w:vAlign w:val="bottom"/>
          </w:tcPr>
          <w:p w14:paraId="03ED0EA6" w14:textId="3BEFDD6E" w:rsidR="009D74A3" w:rsidRPr="00CC2561" w:rsidRDefault="009D74A3" w:rsidP="009D74A3">
            <w:pPr>
              <w:ind w:left="68" w:hanging="111"/>
              <w:rPr>
                <w:rFonts w:cstheme="minorBidi"/>
                <w:color w:val="000000"/>
                <w:szCs w:val="22"/>
                <w:cs/>
                <w:lang w:val="en-US" w:eastAsia="ja-JP" w:bidi="th-TH"/>
              </w:rPr>
            </w:pPr>
            <w:r w:rsidRPr="00CC2561">
              <w:rPr>
                <w:color w:val="000000"/>
                <w:lang w:eastAsia="ja-JP"/>
              </w:rPr>
              <w:t>Current portion of Long-term loans</w:t>
            </w:r>
          </w:p>
        </w:tc>
        <w:tc>
          <w:tcPr>
            <w:tcW w:w="1082" w:type="dxa"/>
          </w:tcPr>
          <w:p w14:paraId="11DBDDD8" w14:textId="77777777" w:rsidR="009D74A3" w:rsidRPr="008368CC" w:rsidRDefault="009D74A3" w:rsidP="009D74A3">
            <w:pPr>
              <w:ind w:left="-95" w:right="-198"/>
              <w:jc w:val="center"/>
              <w:rPr>
                <w:szCs w:val="22"/>
              </w:rPr>
            </w:pPr>
          </w:p>
          <w:p w14:paraId="3857B240" w14:textId="3ADA6C54" w:rsidR="009D74A3" w:rsidRPr="00CC2561" w:rsidRDefault="009D74A3" w:rsidP="009D74A3">
            <w:pPr>
              <w:tabs>
                <w:tab w:val="decimal" w:pos="257"/>
              </w:tabs>
              <w:ind w:left="-95" w:right="44"/>
              <w:jc w:val="center"/>
              <w:rPr>
                <w:szCs w:val="22"/>
              </w:rPr>
            </w:pPr>
            <w:r w:rsidRPr="008368CC">
              <w:rPr>
                <w:szCs w:val="22"/>
              </w:rPr>
              <w:t>6.50</w:t>
            </w:r>
          </w:p>
        </w:tc>
        <w:tc>
          <w:tcPr>
            <w:tcW w:w="270" w:type="dxa"/>
          </w:tcPr>
          <w:p w14:paraId="175E00B8" w14:textId="77777777" w:rsidR="009D74A3" w:rsidRPr="00CC2561" w:rsidRDefault="009D74A3" w:rsidP="009D74A3">
            <w:pPr>
              <w:jc w:val="center"/>
              <w:rPr>
                <w:szCs w:val="22"/>
              </w:rPr>
            </w:pPr>
          </w:p>
        </w:tc>
        <w:tc>
          <w:tcPr>
            <w:tcW w:w="990" w:type="dxa"/>
          </w:tcPr>
          <w:p w14:paraId="62D45EFF" w14:textId="77777777" w:rsidR="009D74A3" w:rsidRPr="008368CC" w:rsidRDefault="009D74A3" w:rsidP="009D74A3">
            <w:pPr>
              <w:ind w:left="-95" w:right="-198"/>
              <w:jc w:val="center"/>
              <w:rPr>
                <w:szCs w:val="22"/>
              </w:rPr>
            </w:pPr>
          </w:p>
          <w:p w14:paraId="310F336C" w14:textId="084D508E" w:rsidR="009D74A3" w:rsidRPr="00CC2561" w:rsidRDefault="009D74A3" w:rsidP="009D74A3">
            <w:pPr>
              <w:ind w:left="-129" w:right="-201" w:firstLine="20"/>
              <w:jc w:val="center"/>
              <w:rPr>
                <w:spacing w:val="-4"/>
                <w:szCs w:val="22"/>
                <w:cs/>
                <w:lang w:val="en-US" w:bidi="th-TH"/>
              </w:rPr>
            </w:pPr>
            <w:r w:rsidRPr="008368CC">
              <w:rPr>
                <w:szCs w:val="22"/>
              </w:rPr>
              <w:t>6.50</w:t>
            </w:r>
          </w:p>
        </w:tc>
        <w:tc>
          <w:tcPr>
            <w:tcW w:w="270" w:type="dxa"/>
          </w:tcPr>
          <w:p w14:paraId="2F3473AD" w14:textId="77777777" w:rsidR="009D74A3" w:rsidRPr="00CC2561" w:rsidRDefault="009D74A3" w:rsidP="009D74A3">
            <w:pPr>
              <w:jc w:val="center"/>
              <w:rPr>
                <w:szCs w:val="22"/>
              </w:rPr>
            </w:pPr>
          </w:p>
        </w:tc>
        <w:tc>
          <w:tcPr>
            <w:tcW w:w="990" w:type="dxa"/>
          </w:tcPr>
          <w:p w14:paraId="4086CB21" w14:textId="77777777" w:rsidR="009D74A3" w:rsidRPr="008368CC" w:rsidRDefault="009D74A3" w:rsidP="009D74A3">
            <w:pPr>
              <w:tabs>
                <w:tab w:val="decimal" w:pos="-129"/>
                <w:tab w:val="decimal" w:pos="906"/>
              </w:tabs>
              <w:ind w:left="-129" w:right="-460"/>
              <w:jc w:val="center"/>
              <w:rPr>
                <w:szCs w:val="22"/>
              </w:rPr>
            </w:pPr>
          </w:p>
          <w:p w14:paraId="0A468B98" w14:textId="0E2B8A4E" w:rsidR="009D74A3" w:rsidRPr="00CC2561" w:rsidRDefault="009D74A3" w:rsidP="007F30F0">
            <w:pPr>
              <w:tabs>
                <w:tab w:val="decimal" w:pos="-129"/>
                <w:tab w:val="decimal" w:pos="348"/>
                <w:tab w:val="decimal" w:pos="987"/>
              </w:tabs>
              <w:ind w:left="-129" w:right="-632"/>
              <w:jc w:val="center"/>
              <w:rPr>
                <w:szCs w:val="22"/>
              </w:rPr>
            </w:pPr>
            <w:r w:rsidRPr="008368CC">
              <w:rPr>
                <w:szCs w:val="22"/>
              </w:rPr>
              <w:t>481</w:t>
            </w:r>
          </w:p>
        </w:tc>
        <w:tc>
          <w:tcPr>
            <w:tcW w:w="270" w:type="dxa"/>
            <w:vAlign w:val="bottom"/>
          </w:tcPr>
          <w:p w14:paraId="4F65EE3B" w14:textId="77777777" w:rsidR="009D74A3" w:rsidRPr="00CC2561" w:rsidRDefault="009D74A3" w:rsidP="009D74A3">
            <w:pPr>
              <w:jc w:val="center"/>
              <w:rPr>
                <w:szCs w:val="22"/>
              </w:rPr>
            </w:pPr>
          </w:p>
        </w:tc>
        <w:tc>
          <w:tcPr>
            <w:tcW w:w="901" w:type="dxa"/>
          </w:tcPr>
          <w:p w14:paraId="7464B50F" w14:textId="77777777" w:rsidR="009D74A3" w:rsidRDefault="009D74A3" w:rsidP="009D74A3">
            <w:pPr>
              <w:tabs>
                <w:tab w:val="decimal" w:pos="161"/>
              </w:tabs>
              <w:ind w:left="-357"/>
              <w:jc w:val="right"/>
              <w:rPr>
                <w:szCs w:val="22"/>
                <w:lang w:val="en-US"/>
              </w:rPr>
            </w:pPr>
          </w:p>
          <w:p w14:paraId="53F6BA5C" w14:textId="183AF2B7" w:rsidR="009D74A3" w:rsidRPr="00CC2561" w:rsidRDefault="009D74A3" w:rsidP="009D74A3">
            <w:pPr>
              <w:tabs>
                <w:tab w:val="decimal" w:pos="161"/>
              </w:tabs>
              <w:ind w:left="-357"/>
              <w:jc w:val="right"/>
              <w:rPr>
                <w:szCs w:val="22"/>
                <w:rtl/>
                <w:cs/>
                <w:lang w:val="en-US"/>
              </w:rPr>
            </w:pPr>
            <w:r>
              <w:rPr>
                <w:szCs w:val="22"/>
                <w:lang w:val="en-US"/>
              </w:rPr>
              <w:t>126</w:t>
            </w:r>
          </w:p>
        </w:tc>
        <w:tc>
          <w:tcPr>
            <w:tcW w:w="270" w:type="dxa"/>
            <w:vAlign w:val="bottom"/>
          </w:tcPr>
          <w:p w14:paraId="3B583D0E" w14:textId="77777777" w:rsidR="009D74A3" w:rsidRPr="00CC2561" w:rsidRDefault="009D74A3" w:rsidP="009D74A3">
            <w:pPr>
              <w:jc w:val="center"/>
              <w:rPr>
                <w:szCs w:val="22"/>
              </w:rPr>
            </w:pPr>
          </w:p>
        </w:tc>
        <w:tc>
          <w:tcPr>
            <w:tcW w:w="990" w:type="dxa"/>
          </w:tcPr>
          <w:p w14:paraId="06175044" w14:textId="77777777" w:rsidR="009D74A3" w:rsidRDefault="009D74A3" w:rsidP="009D74A3">
            <w:pPr>
              <w:tabs>
                <w:tab w:val="decimal" w:pos="77"/>
              </w:tabs>
              <w:ind w:left="-129" w:right="-284"/>
              <w:jc w:val="center"/>
              <w:rPr>
                <w:szCs w:val="22"/>
              </w:rPr>
            </w:pPr>
          </w:p>
          <w:p w14:paraId="6600DA1B" w14:textId="52E30E15" w:rsidR="009D74A3" w:rsidRPr="00CC2561" w:rsidRDefault="009D74A3" w:rsidP="009D74A3">
            <w:pPr>
              <w:tabs>
                <w:tab w:val="decimal" w:pos="77"/>
              </w:tabs>
              <w:ind w:left="-129" w:right="-284"/>
              <w:jc w:val="center"/>
              <w:rPr>
                <w:szCs w:val="22"/>
              </w:rPr>
            </w:pPr>
            <w:r>
              <w:rPr>
                <w:szCs w:val="22"/>
              </w:rPr>
              <w:t>(118)</w:t>
            </w:r>
          </w:p>
        </w:tc>
        <w:tc>
          <w:tcPr>
            <w:tcW w:w="271" w:type="dxa"/>
            <w:vAlign w:val="bottom"/>
          </w:tcPr>
          <w:p w14:paraId="49BC32FF" w14:textId="77777777" w:rsidR="009D74A3" w:rsidRPr="00CC2561" w:rsidRDefault="009D74A3" w:rsidP="009D74A3">
            <w:pPr>
              <w:rPr>
                <w:szCs w:val="22"/>
              </w:rPr>
            </w:pPr>
          </w:p>
        </w:tc>
        <w:tc>
          <w:tcPr>
            <w:tcW w:w="1080" w:type="dxa"/>
          </w:tcPr>
          <w:p w14:paraId="1825F5AC" w14:textId="77777777" w:rsidR="009D74A3" w:rsidRDefault="009D74A3" w:rsidP="009D74A3">
            <w:pPr>
              <w:tabs>
                <w:tab w:val="decimal" w:pos="630"/>
              </w:tabs>
              <w:ind w:left="-270" w:right="74" w:firstLine="175"/>
              <w:jc w:val="right"/>
              <w:rPr>
                <w:szCs w:val="22"/>
                <w:lang w:val="en-US"/>
              </w:rPr>
            </w:pPr>
          </w:p>
          <w:p w14:paraId="3537A64E" w14:textId="0934FE8A" w:rsidR="009D74A3" w:rsidRPr="00CC2561" w:rsidRDefault="009D74A3" w:rsidP="007F30F0">
            <w:pPr>
              <w:tabs>
                <w:tab w:val="decimal" w:pos="630"/>
              </w:tabs>
              <w:ind w:left="-270" w:firstLine="175"/>
              <w:jc w:val="right"/>
              <w:rPr>
                <w:szCs w:val="22"/>
                <w:rtl/>
                <w:cs/>
                <w:lang w:val="en-US"/>
              </w:rPr>
            </w:pPr>
            <w:r>
              <w:rPr>
                <w:szCs w:val="22"/>
                <w:lang w:val="en-US"/>
              </w:rPr>
              <w:t>489</w:t>
            </w:r>
          </w:p>
        </w:tc>
      </w:tr>
      <w:tr w:rsidR="009D74A3" w:rsidRPr="00CC2561" w14:paraId="15FF02A6" w14:textId="77777777" w:rsidTr="003F32CA">
        <w:trPr>
          <w:trHeight w:val="110"/>
          <w:tblHeader/>
        </w:trPr>
        <w:tc>
          <w:tcPr>
            <w:tcW w:w="2246" w:type="dxa"/>
            <w:vAlign w:val="bottom"/>
          </w:tcPr>
          <w:p w14:paraId="629E8D70" w14:textId="7C0EA0F8" w:rsidR="009D74A3" w:rsidRPr="00CC2561" w:rsidRDefault="009D74A3" w:rsidP="009D74A3">
            <w:pPr>
              <w:rPr>
                <w:color w:val="000000"/>
                <w:lang w:eastAsia="ja-JP"/>
              </w:rPr>
            </w:pPr>
            <w:r w:rsidRPr="00CC2561">
              <w:rPr>
                <w:color w:val="000000"/>
                <w:lang w:eastAsia="ja-JP"/>
              </w:rPr>
              <w:t>Long-term loans</w:t>
            </w:r>
          </w:p>
        </w:tc>
        <w:tc>
          <w:tcPr>
            <w:tcW w:w="1082" w:type="dxa"/>
          </w:tcPr>
          <w:p w14:paraId="77A4DD8C" w14:textId="44C89584" w:rsidR="009D74A3" w:rsidRPr="001B62EF" w:rsidRDefault="009D74A3" w:rsidP="009D74A3">
            <w:pPr>
              <w:ind w:left="-95" w:right="-198"/>
              <w:jc w:val="center"/>
              <w:rPr>
                <w:szCs w:val="22"/>
              </w:rPr>
            </w:pPr>
            <w:r w:rsidRPr="008368CC">
              <w:rPr>
                <w:szCs w:val="22"/>
              </w:rPr>
              <w:t>6.50</w:t>
            </w:r>
          </w:p>
        </w:tc>
        <w:tc>
          <w:tcPr>
            <w:tcW w:w="270" w:type="dxa"/>
          </w:tcPr>
          <w:p w14:paraId="0AD4383A" w14:textId="77777777" w:rsidR="009D74A3" w:rsidRPr="00CC2561" w:rsidRDefault="009D74A3" w:rsidP="009D74A3">
            <w:pPr>
              <w:jc w:val="center"/>
              <w:rPr>
                <w:szCs w:val="22"/>
              </w:rPr>
            </w:pPr>
          </w:p>
        </w:tc>
        <w:tc>
          <w:tcPr>
            <w:tcW w:w="990" w:type="dxa"/>
          </w:tcPr>
          <w:p w14:paraId="0A7DBFFF" w14:textId="19180AFD" w:rsidR="009D74A3" w:rsidRPr="00CC2561" w:rsidRDefault="009D74A3" w:rsidP="009D74A3">
            <w:pPr>
              <w:ind w:left="-129" w:right="-201" w:firstLine="20"/>
              <w:jc w:val="center"/>
              <w:rPr>
                <w:spacing w:val="-4"/>
                <w:szCs w:val="22"/>
                <w:lang w:bidi="th-TH"/>
              </w:rPr>
            </w:pPr>
            <w:r w:rsidRPr="008368CC">
              <w:rPr>
                <w:szCs w:val="22"/>
              </w:rPr>
              <w:t>6.50</w:t>
            </w:r>
          </w:p>
        </w:tc>
        <w:tc>
          <w:tcPr>
            <w:tcW w:w="270" w:type="dxa"/>
          </w:tcPr>
          <w:p w14:paraId="153B5296" w14:textId="77777777" w:rsidR="009D74A3" w:rsidRPr="00CC2561" w:rsidRDefault="009D74A3" w:rsidP="009D74A3">
            <w:pPr>
              <w:jc w:val="center"/>
              <w:rPr>
                <w:szCs w:val="22"/>
              </w:rPr>
            </w:pPr>
          </w:p>
        </w:tc>
        <w:tc>
          <w:tcPr>
            <w:tcW w:w="990" w:type="dxa"/>
            <w:tcBorders>
              <w:bottom w:val="single" w:sz="4" w:space="0" w:color="auto"/>
            </w:tcBorders>
          </w:tcPr>
          <w:p w14:paraId="1FDBF9C5" w14:textId="4FC22C17" w:rsidR="009D74A3" w:rsidRPr="001B62EF" w:rsidRDefault="009D74A3" w:rsidP="007F30F0">
            <w:pPr>
              <w:tabs>
                <w:tab w:val="decimal" w:pos="-129"/>
                <w:tab w:val="decimal" w:pos="906"/>
              </w:tabs>
              <w:ind w:left="-129" w:right="-452"/>
              <w:jc w:val="center"/>
              <w:rPr>
                <w:szCs w:val="22"/>
              </w:rPr>
            </w:pPr>
            <w:r w:rsidRPr="009114E2">
              <w:rPr>
                <w:szCs w:val="22"/>
              </w:rPr>
              <w:t>1,999</w:t>
            </w:r>
          </w:p>
        </w:tc>
        <w:tc>
          <w:tcPr>
            <w:tcW w:w="270" w:type="dxa"/>
            <w:vAlign w:val="bottom"/>
          </w:tcPr>
          <w:p w14:paraId="5509B3A9" w14:textId="77777777" w:rsidR="009D74A3" w:rsidRPr="00CC2561" w:rsidRDefault="009D74A3" w:rsidP="009D74A3">
            <w:pPr>
              <w:jc w:val="center"/>
              <w:rPr>
                <w:szCs w:val="22"/>
              </w:rPr>
            </w:pPr>
          </w:p>
        </w:tc>
        <w:tc>
          <w:tcPr>
            <w:tcW w:w="901" w:type="dxa"/>
          </w:tcPr>
          <w:p w14:paraId="703E43F7" w14:textId="3D4FFDDD" w:rsidR="009D74A3" w:rsidRPr="009D74A3" w:rsidRDefault="009D74A3" w:rsidP="009D74A3">
            <w:pPr>
              <w:tabs>
                <w:tab w:val="decimal" w:pos="257"/>
              </w:tabs>
              <w:ind w:left="-129" w:right="-86"/>
              <w:jc w:val="center"/>
              <w:rPr>
                <w:szCs w:val="22"/>
              </w:rPr>
            </w:pPr>
            <w:r>
              <w:rPr>
                <w:szCs w:val="22"/>
              </w:rPr>
              <w:t>-</w:t>
            </w:r>
          </w:p>
        </w:tc>
        <w:tc>
          <w:tcPr>
            <w:tcW w:w="270" w:type="dxa"/>
            <w:vAlign w:val="bottom"/>
          </w:tcPr>
          <w:p w14:paraId="1FC25850" w14:textId="77777777" w:rsidR="009D74A3" w:rsidRPr="00CC2561" w:rsidRDefault="009D74A3" w:rsidP="009D74A3">
            <w:pPr>
              <w:jc w:val="center"/>
              <w:rPr>
                <w:szCs w:val="22"/>
              </w:rPr>
            </w:pPr>
          </w:p>
        </w:tc>
        <w:tc>
          <w:tcPr>
            <w:tcW w:w="990" w:type="dxa"/>
          </w:tcPr>
          <w:p w14:paraId="7DC2B905" w14:textId="0B241241" w:rsidR="009D74A3" w:rsidRPr="00CC2561" w:rsidRDefault="009D74A3" w:rsidP="009D74A3">
            <w:pPr>
              <w:tabs>
                <w:tab w:val="decimal" w:pos="77"/>
              </w:tabs>
              <w:ind w:left="-129" w:right="-284"/>
              <w:jc w:val="center"/>
              <w:rPr>
                <w:szCs w:val="22"/>
              </w:rPr>
            </w:pPr>
            <w:r>
              <w:rPr>
                <w:szCs w:val="22"/>
              </w:rPr>
              <w:t>(126)</w:t>
            </w:r>
          </w:p>
        </w:tc>
        <w:tc>
          <w:tcPr>
            <w:tcW w:w="271" w:type="dxa"/>
            <w:vAlign w:val="bottom"/>
          </w:tcPr>
          <w:p w14:paraId="3240EB5B" w14:textId="77777777" w:rsidR="009D74A3" w:rsidRPr="00CC2561" w:rsidRDefault="009D74A3" w:rsidP="009D74A3">
            <w:pPr>
              <w:rPr>
                <w:szCs w:val="22"/>
              </w:rPr>
            </w:pPr>
          </w:p>
        </w:tc>
        <w:tc>
          <w:tcPr>
            <w:tcW w:w="1080" w:type="dxa"/>
            <w:tcBorders>
              <w:bottom w:val="single" w:sz="4" w:space="0" w:color="auto"/>
            </w:tcBorders>
          </w:tcPr>
          <w:p w14:paraId="7F91C351" w14:textId="5F029C86" w:rsidR="009D74A3" w:rsidRPr="00CC2561" w:rsidRDefault="009D74A3" w:rsidP="007F30F0">
            <w:pPr>
              <w:tabs>
                <w:tab w:val="decimal" w:pos="630"/>
              </w:tabs>
              <w:ind w:left="-270" w:right="8" w:firstLine="175"/>
              <w:jc w:val="right"/>
              <w:rPr>
                <w:szCs w:val="22"/>
              </w:rPr>
            </w:pPr>
            <w:r>
              <w:rPr>
                <w:szCs w:val="22"/>
              </w:rPr>
              <w:t>1,873</w:t>
            </w:r>
          </w:p>
        </w:tc>
      </w:tr>
      <w:tr w:rsidR="009D74A3" w:rsidRPr="00CC2561" w14:paraId="14BDF0D8" w14:textId="77777777" w:rsidTr="00D4740A">
        <w:trPr>
          <w:trHeight w:val="253"/>
          <w:tblHeader/>
        </w:trPr>
        <w:tc>
          <w:tcPr>
            <w:tcW w:w="2246" w:type="dxa"/>
            <w:vAlign w:val="bottom"/>
          </w:tcPr>
          <w:p w14:paraId="4B7A78E8" w14:textId="77777777" w:rsidR="009D74A3" w:rsidRPr="00CC2561" w:rsidRDefault="009D74A3" w:rsidP="009D74A3">
            <w:pPr>
              <w:ind w:left="68" w:hanging="111"/>
              <w:rPr>
                <w:color w:val="000000"/>
                <w:szCs w:val="22"/>
                <w:rtl/>
                <w:cs/>
                <w:lang w:eastAsia="ja-JP"/>
              </w:rPr>
            </w:pPr>
            <w:r w:rsidRPr="00CC2561">
              <w:rPr>
                <w:b/>
                <w:bCs/>
                <w:color w:val="000000"/>
                <w:szCs w:val="22"/>
                <w:lang w:eastAsia="ja-JP"/>
              </w:rPr>
              <w:t>Total</w:t>
            </w:r>
          </w:p>
        </w:tc>
        <w:tc>
          <w:tcPr>
            <w:tcW w:w="1082" w:type="dxa"/>
          </w:tcPr>
          <w:p w14:paraId="347D2689" w14:textId="77777777" w:rsidR="009D74A3" w:rsidRPr="00CC2561" w:rsidRDefault="009D74A3" w:rsidP="009D74A3">
            <w:pPr>
              <w:ind w:left="-95" w:right="-120"/>
              <w:jc w:val="center"/>
              <w:rPr>
                <w:szCs w:val="22"/>
              </w:rPr>
            </w:pPr>
          </w:p>
        </w:tc>
        <w:tc>
          <w:tcPr>
            <w:tcW w:w="270" w:type="dxa"/>
          </w:tcPr>
          <w:p w14:paraId="403C2FD5" w14:textId="77777777" w:rsidR="009D74A3" w:rsidRPr="00CC2561" w:rsidRDefault="009D74A3" w:rsidP="009D74A3">
            <w:pPr>
              <w:jc w:val="center"/>
              <w:rPr>
                <w:szCs w:val="22"/>
              </w:rPr>
            </w:pPr>
          </w:p>
        </w:tc>
        <w:tc>
          <w:tcPr>
            <w:tcW w:w="990" w:type="dxa"/>
          </w:tcPr>
          <w:p w14:paraId="6003E4F4" w14:textId="77777777" w:rsidR="009D74A3" w:rsidRPr="00CC2561" w:rsidRDefault="009D74A3" w:rsidP="009D74A3">
            <w:pPr>
              <w:ind w:right="-201"/>
              <w:jc w:val="center"/>
              <w:rPr>
                <w:szCs w:val="22"/>
              </w:rPr>
            </w:pPr>
          </w:p>
        </w:tc>
        <w:tc>
          <w:tcPr>
            <w:tcW w:w="270" w:type="dxa"/>
          </w:tcPr>
          <w:p w14:paraId="10735809" w14:textId="77777777" w:rsidR="009D74A3" w:rsidRPr="00CC2561" w:rsidRDefault="009D74A3" w:rsidP="009D74A3">
            <w:pPr>
              <w:jc w:val="center"/>
              <w:rPr>
                <w:szCs w:val="22"/>
              </w:rPr>
            </w:pPr>
          </w:p>
        </w:tc>
        <w:tc>
          <w:tcPr>
            <w:tcW w:w="990" w:type="dxa"/>
            <w:tcBorders>
              <w:top w:val="single" w:sz="4" w:space="0" w:color="auto"/>
              <w:bottom w:val="double" w:sz="4" w:space="0" w:color="auto"/>
            </w:tcBorders>
            <w:vAlign w:val="bottom"/>
          </w:tcPr>
          <w:p w14:paraId="3404FA42" w14:textId="2CD60E32" w:rsidR="009D74A3" w:rsidRPr="008368CC" w:rsidRDefault="009D74A3" w:rsidP="007F30F0">
            <w:pPr>
              <w:tabs>
                <w:tab w:val="decimal" w:pos="-129"/>
                <w:tab w:val="decimal" w:pos="726"/>
              </w:tabs>
              <w:ind w:left="-129" w:right="-461"/>
              <w:jc w:val="center"/>
              <w:rPr>
                <w:b/>
                <w:bCs/>
                <w:szCs w:val="22"/>
              </w:rPr>
            </w:pPr>
            <w:r w:rsidRPr="008368CC">
              <w:rPr>
                <w:b/>
                <w:bCs/>
                <w:szCs w:val="22"/>
              </w:rPr>
              <w:t>2,480</w:t>
            </w:r>
          </w:p>
        </w:tc>
        <w:tc>
          <w:tcPr>
            <w:tcW w:w="270" w:type="dxa"/>
            <w:vAlign w:val="bottom"/>
          </w:tcPr>
          <w:p w14:paraId="3E01772A" w14:textId="77777777" w:rsidR="009D74A3" w:rsidRPr="00CC2561" w:rsidRDefault="009D74A3" w:rsidP="009D74A3">
            <w:pPr>
              <w:jc w:val="center"/>
              <w:rPr>
                <w:b/>
                <w:bCs/>
                <w:szCs w:val="22"/>
              </w:rPr>
            </w:pPr>
          </w:p>
        </w:tc>
        <w:tc>
          <w:tcPr>
            <w:tcW w:w="901" w:type="dxa"/>
            <w:vAlign w:val="bottom"/>
          </w:tcPr>
          <w:p w14:paraId="59456125" w14:textId="77777777" w:rsidR="009D74A3" w:rsidRPr="00CC2561" w:rsidRDefault="009D74A3" w:rsidP="009D74A3">
            <w:pPr>
              <w:tabs>
                <w:tab w:val="decimal" w:pos="161"/>
                <w:tab w:val="decimal" w:pos="700"/>
              </w:tabs>
              <w:ind w:left="-357"/>
              <w:jc w:val="right"/>
              <w:rPr>
                <w:b/>
                <w:bCs/>
                <w:szCs w:val="22"/>
              </w:rPr>
            </w:pPr>
          </w:p>
        </w:tc>
        <w:tc>
          <w:tcPr>
            <w:tcW w:w="270" w:type="dxa"/>
            <w:vAlign w:val="bottom"/>
          </w:tcPr>
          <w:p w14:paraId="55ACAEF1" w14:textId="77777777" w:rsidR="009D74A3" w:rsidRPr="00CC2561" w:rsidRDefault="009D74A3" w:rsidP="009D74A3">
            <w:pPr>
              <w:jc w:val="center"/>
              <w:rPr>
                <w:b/>
                <w:bCs/>
                <w:szCs w:val="22"/>
              </w:rPr>
            </w:pPr>
          </w:p>
        </w:tc>
        <w:tc>
          <w:tcPr>
            <w:tcW w:w="990" w:type="dxa"/>
            <w:vAlign w:val="bottom"/>
          </w:tcPr>
          <w:p w14:paraId="5CC03FF8" w14:textId="77777777" w:rsidR="009D74A3" w:rsidRPr="00CC2561" w:rsidRDefault="009D74A3" w:rsidP="009D74A3">
            <w:pPr>
              <w:tabs>
                <w:tab w:val="decimal" w:pos="77"/>
                <w:tab w:val="decimal" w:pos="521"/>
              </w:tabs>
              <w:ind w:left="-95" w:right="-284"/>
              <w:jc w:val="center"/>
              <w:rPr>
                <w:b/>
                <w:bCs/>
                <w:szCs w:val="22"/>
                <w:rtl/>
                <w:cs/>
              </w:rPr>
            </w:pPr>
          </w:p>
        </w:tc>
        <w:tc>
          <w:tcPr>
            <w:tcW w:w="271" w:type="dxa"/>
            <w:vAlign w:val="bottom"/>
          </w:tcPr>
          <w:p w14:paraId="566306ED" w14:textId="77777777" w:rsidR="009D74A3" w:rsidRPr="00CC2561" w:rsidRDefault="009D74A3" w:rsidP="009D74A3">
            <w:pPr>
              <w:rPr>
                <w:b/>
                <w:bCs/>
                <w:szCs w:val="22"/>
              </w:rPr>
            </w:pPr>
          </w:p>
        </w:tc>
        <w:tc>
          <w:tcPr>
            <w:tcW w:w="1080" w:type="dxa"/>
            <w:tcBorders>
              <w:top w:val="single" w:sz="4" w:space="0" w:color="auto"/>
              <w:bottom w:val="double" w:sz="4" w:space="0" w:color="auto"/>
            </w:tcBorders>
            <w:vAlign w:val="bottom"/>
          </w:tcPr>
          <w:p w14:paraId="300D9946" w14:textId="44FC2F10" w:rsidR="009D74A3" w:rsidRPr="00CC2561" w:rsidRDefault="009D74A3" w:rsidP="007F30F0">
            <w:pPr>
              <w:tabs>
                <w:tab w:val="decimal" w:pos="630"/>
              </w:tabs>
              <w:ind w:left="-270" w:right="17" w:firstLine="175"/>
              <w:jc w:val="right"/>
              <w:rPr>
                <w:b/>
                <w:bCs/>
                <w:szCs w:val="22"/>
              </w:rPr>
            </w:pPr>
            <w:r>
              <w:rPr>
                <w:b/>
                <w:bCs/>
                <w:szCs w:val="22"/>
              </w:rPr>
              <w:t>2,362</w:t>
            </w:r>
          </w:p>
        </w:tc>
      </w:tr>
      <w:tr w:rsidR="009D74A3" w:rsidRPr="00CC2561" w14:paraId="1A34F3A9" w14:textId="77777777" w:rsidTr="00D4740A">
        <w:trPr>
          <w:trHeight w:val="253"/>
          <w:tblHeader/>
        </w:trPr>
        <w:tc>
          <w:tcPr>
            <w:tcW w:w="2246" w:type="dxa"/>
            <w:vAlign w:val="bottom"/>
          </w:tcPr>
          <w:p w14:paraId="60CDD905" w14:textId="77777777" w:rsidR="009D74A3" w:rsidRPr="00CC2561" w:rsidRDefault="009D74A3" w:rsidP="009D74A3">
            <w:pPr>
              <w:ind w:left="68" w:hanging="111"/>
              <w:rPr>
                <w:b/>
                <w:bCs/>
                <w:color w:val="000000"/>
                <w:szCs w:val="22"/>
                <w:lang w:eastAsia="ja-JP"/>
              </w:rPr>
            </w:pPr>
          </w:p>
        </w:tc>
        <w:tc>
          <w:tcPr>
            <w:tcW w:w="1082" w:type="dxa"/>
          </w:tcPr>
          <w:p w14:paraId="540B8A87" w14:textId="77777777" w:rsidR="009D74A3" w:rsidRPr="00CC2561" w:rsidRDefault="009D74A3" w:rsidP="009D74A3">
            <w:pPr>
              <w:ind w:left="-95" w:right="-120"/>
              <w:jc w:val="center"/>
              <w:rPr>
                <w:szCs w:val="22"/>
              </w:rPr>
            </w:pPr>
          </w:p>
        </w:tc>
        <w:tc>
          <w:tcPr>
            <w:tcW w:w="270" w:type="dxa"/>
          </w:tcPr>
          <w:p w14:paraId="59CE4498" w14:textId="77777777" w:rsidR="009D74A3" w:rsidRPr="00CC2561" w:rsidRDefault="009D74A3" w:rsidP="009D74A3">
            <w:pPr>
              <w:jc w:val="center"/>
              <w:rPr>
                <w:szCs w:val="22"/>
              </w:rPr>
            </w:pPr>
          </w:p>
        </w:tc>
        <w:tc>
          <w:tcPr>
            <w:tcW w:w="990" w:type="dxa"/>
          </w:tcPr>
          <w:p w14:paraId="592A561B" w14:textId="77777777" w:rsidR="009D74A3" w:rsidRPr="00CC2561" w:rsidRDefault="009D74A3" w:rsidP="009D74A3">
            <w:pPr>
              <w:ind w:right="-201"/>
              <w:jc w:val="center"/>
              <w:rPr>
                <w:szCs w:val="22"/>
              </w:rPr>
            </w:pPr>
          </w:p>
        </w:tc>
        <w:tc>
          <w:tcPr>
            <w:tcW w:w="270" w:type="dxa"/>
          </w:tcPr>
          <w:p w14:paraId="4836304F" w14:textId="77777777" w:rsidR="009D74A3" w:rsidRPr="00CC2561" w:rsidRDefault="009D74A3" w:rsidP="009D74A3">
            <w:pPr>
              <w:jc w:val="center"/>
              <w:rPr>
                <w:szCs w:val="22"/>
              </w:rPr>
            </w:pPr>
          </w:p>
        </w:tc>
        <w:tc>
          <w:tcPr>
            <w:tcW w:w="990" w:type="dxa"/>
            <w:tcBorders>
              <w:top w:val="double" w:sz="4" w:space="0" w:color="auto"/>
            </w:tcBorders>
            <w:vAlign w:val="bottom"/>
          </w:tcPr>
          <w:p w14:paraId="61E8331E" w14:textId="77777777" w:rsidR="009D74A3" w:rsidRPr="00CC2561" w:rsidRDefault="009D74A3" w:rsidP="009D74A3">
            <w:pPr>
              <w:tabs>
                <w:tab w:val="decimal" w:pos="-129"/>
                <w:tab w:val="decimal" w:pos="770"/>
              </w:tabs>
              <w:ind w:left="-129" w:right="-307"/>
              <w:jc w:val="center"/>
              <w:rPr>
                <w:b/>
                <w:bCs/>
                <w:lang w:val="en-US"/>
              </w:rPr>
            </w:pPr>
          </w:p>
        </w:tc>
        <w:tc>
          <w:tcPr>
            <w:tcW w:w="270" w:type="dxa"/>
            <w:vAlign w:val="bottom"/>
          </w:tcPr>
          <w:p w14:paraId="23FDFFBC" w14:textId="77777777" w:rsidR="009D74A3" w:rsidRPr="00CC2561" w:rsidRDefault="009D74A3" w:rsidP="009D74A3">
            <w:pPr>
              <w:jc w:val="center"/>
              <w:rPr>
                <w:b/>
                <w:bCs/>
                <w:szCs w:val="22"/>
              </w:rPr>
            </w:pPr>
          </w:p>
        </w:tc>
        <w:tc>
          <w:tcPr>
            <w:tcW w:w="901" w:type="dxa"/>
            <w:vAlign w:val="bottom"/>
          </w:tcPr>
          <w:p w14:paraId="6248901C" w14:textId="77777777" w:rsidR="009D74A3" w:rsidRPr="00CC2561" w:rsidRDefault="009D74A3" w:rsidP="009D74A3">
            <w:pPr>
              <w:tabs>
                <w:tab w:val="decimal" w:pos="161"/>
                <w:tab w:val="decimal" w:pos="700"/>
              </w:tabs>
              <w:ind w:left="-357"/>
              <w:jc w:val="right"/>
              <w:rPr>
                <w:b/>
                <w:bCs/>
                <w:szCs w:val="22"/>
              </w:rPr>
            </w:pPr>
          </w:p>
        </w:tc>
        <w:tc>
          <w:tcPr>
            <w:tcW w:w="270" w:type="dxa"/>
            <w:vAlign w:val="bottom"/>
          </w:tcPr>
          <w:p w14:paraId="14CD6096" w14:textId="77777777" w:rsidR="009D74A3" w:rsidRPr="00CC2561" w:rsidRDefault="009D74A3" w:rsidP="009D74A3">
            <w:pPr>
              <w:jc w:val="center"/>
              <w:rPr>
                <w:b/>
                <w:bCs/>
                <w:szCs w:val="22"/>
              </w:rPr>
            </w:pPr>
          </w:p>
        </w:tc>
        <w:tc>
          <w:tcPr>
            <w:tcW w:w="990" w:type="dxa"/>
            <w:vAlign w:val="bottom"/>
          </w:tcPr>
          <w:p w14:paraId="25FF08E0" w14:textId="77777777" w:rsidR="009D74A3" w:rsidRPr="00CC2561" w:rsidRDefault="009D74A3" w:rsidP="009D74A3">
            <w:pPr>
              <w:tabs>
                <w:tab w:val="decimal" w:pos="77"/>
                <w:tab w:val="decimal" w:pos="521"/>
              </w:tabs>
              <w:ind w:left="-95" w:right="-284"/>
              <w:jc w:val="center"/>
              <w:rPr>
                <w:b/>
                <w:bCs/>
                <w:szCs w:val="22"/>
                <w:rtl/>
                <w:cs/>
              </w:rPr>
            </w:pPr>
          </w:p>
        </w:tc>
        <w:tc>
          <w:tcPr>
            <w:tcW w:w="271" w:type="dxa"/>
            <w:vAlign w:val="bottom"/>
          </w:tcPr>
          <w:p w14:paraId="44043D8F" w14:textId="77777777" w:rsidR="009D74A3" w:rsidRPr="00CC2561" w:rsidRDefault="009D74A3" w:rsidP="009D74A3">
            <w:pPr>
              <w:rPr>
                <w:b/>
                <w:bCs/>
                <w:szCs w:val="22"/>
              </w:rPr>
            </w:pPr>
          </w:p>
        </w:tc>
        <w:tc>
          <w:tcPr>
            <w:tcW w:w="1080" w:type="dxa"/>
            <w:tcBorders>
              <w:top w:val="double" w:sz="4" w:space="0" w:color="auto"/>
            </w:tcBorders>
            <w:vAlign w:val="bottom"/>
          </w:tcPr>
          <w:p w14:paraId="71BA7C06" w14:textId="77777777" w:rsidR="009D74A3" w:rsidRPr="00CC2561" w:rsidRDefault="009D74A3" w:rsidP="009D74A3">
            <w:pPr>
              <w:tabs>
                <w:tab w:val="decimal" w:pos="630"/>
              </w:tabs>
              <w:ind w:left="-270" w:right="74" w:firstLine="175"/>
              <w:jc w:val="right"/>
              <w:rPr>
                <w:b/>
                <w:bCs/>
                <w:szCs w:val="22"/>
              </w:rPr>
            </w:pPr>
          </w:p>
        </w:tc>
      </w:tr>
      <w:tr w:rsidR="009D74A3" w:rsidRPr="00CC2561" w14:paraId="6000F91F" w14:textId="77777777" w:rsidTr="00D4740A">
        <w:trPr>
          <w:trHeight w:val="253"/>
          <w:tblHeader/>
        </w:trPr>
        <w:tc>
          <w:tcPr>
            <w:tcW w:w="3328" w:type="dxa"/>
            <w:gridSpan w:val="2"/>
            <w:vAlign w:val="bottom"/>
          </w:tcPr>
          <w:p w14:paraId="3F89E746" w14:textId="6C5C7C97" w:rsidR="009D74A3" w:rsidRPr="00CC2561" w:rsidRDefault="009D74A3" w:rsidP="009D74A3">
            <w:pPr>
              <w:ind w:left="-24" w:right="-120"/>
              <w:rPr>
                <w:szCs w:val="22"/>
              </w:rPr>
            </w:pPr>
            <w:r w:rsidRPr="00CC2561">
              <w:rPr>
                <w:rFonts w:cs="Angsana New"/>
                <w:b/>
                <w:bCs/>
                <w:i/>
                <w:iCs/>
                <w:color w:val="000000"/>
                <w:szCs w:val="28"/>
                <w:lang w:val="en-US" w:eastAsia="ja-JP" w:bidi="th-TH"/>
              </w:rPr>
              <w:t>Cashnow Plus Company Limited</w:t>
            </w:r>
          </w:p>
        </w:tc>
        <w:tc>
          <w:tcPr>
            <w:tcW w:w="270" w:type="dxa"/>
          </w:tcPr>
          <w:p w14:paraId="287A2B91" w14:textId="77777777" w:rsidR="009D74A3" w:rsidRPr="00CC2561" w:rsidRDefault="009D74A3" w:rsidP="009D74A3">
            <w:pPr>
              <w:jc w:val="center"/>
              <w:rPr>
                <w:szCs w:val="22"/>
              </w:rPr>
            </w:pPr>
          </w:p>
        </w:tc>
        <w:tc>
          <w:tcPr>
            <w:tcW w:w="990" w:type="dxa"/>
          </w:tcPr>
          <w:p w14:paraId="71E629EC" w14:textId="77777777" w:rsidR="009D74A3" w:rsidRPr="00CC2561" w:rsidRDefault="009D74A3" w:rsidP="009D74A3">
            <w:pPr>
              <w:ind w:right="-201"/>
              <w:jc w:val="center"/>
              <w:rPr>
                <w:szCs w:val="22"/>
              </w:rPr>
            </w:pPr>
          </w:p>
        </w:tc>
        <w:tc>
          <w:tcPr>
            <w:tcW w:w="270" w:type="dxa"/>
          </w:tcPr>
          <w:p w14:paraId="25E3312E" w14:textId="77777777" w:rsidR="009D74A3" w:rsidRPr="00CC2561" w:rsidRDefault="009D74A3" w:rsidP="009D74A3">
            <w:pPr>
              <w:jc w:val="center"/>
              <w:rPr>
                <w:szCs w:val="22"/>
              </w:rPr>
            </w:pPr>
          </w:p>
        </w:tc>
        <w:tc>
          <w:tcPr>
            <w:tcW w:w="990" w:type="dxa"/>
            <w:vAlign w:val="bottom"/>
          </w:tcPr>
          <w:p w14:paraId="17E281AA" w14:textId="77777777" w:rsidR="009D74A3" w:rsidRPr="00CC2561" w:rsidRDefault="009D74A3" w:rsidP="009D74A3">
            <w:pPr>
              <w:tabs>
                <w:tab w:val="decimal" w:pos="-129"/>
                <w:tab w:val="decimal" w:pos="770"/>
              </w:tabs>
              <w:ind w:left="-129" w:right="-307"/>
              <w:jc w:val="center"/>
              <w:rPr>
                <w:b/>
                <w:bCs/>
                <w:lang w:val="en-US"/>
              </w:rPr>
            </w:pPr>
          </w:p>
        </w:tc>
        <w:tc>
          <w:tcPr>
            <w:tcW w:w="270" w:type="dxa"/>
            <w:vAlign w:val="bottom"/>
          </w:tcPr>
          <w:p w14:paraId="679502F7" w14:textId="77777777" w:rsidR="009D74A3" w:rsidRPr="00CC2561" w:rsidRDefault="009D74A3" w:rsidP="009D74A3">
            <w:pPr>
              <w:jc w:val="center"/>
              <w:rPr>
                <w:b/>
                <w:bCs/>
                <w:szCs w:val="22"/>
              </w:rPr>
            </w:pPr>
          </w:p>
        </w:tc>
        <w:tc>
          <w:tcPr>
            <w:tcW w:w="901" w:type="dxa"/>
            <w:vAlign w:val="bottom"/>
          </w:tcPr>
          <w:p w14:paraId="5A9F9E03" w14:textId="77777777" w:rsidR="009D74A3" w:rsidRPr="00CC2561" w:rsidRDefault="009D74A3" w:rsidP="009D74A3">
            <w:pPr>
              <w:tabs>
                <w:tab w:val="decimal" w:pos="161"/>
                <w:tab w:val="decimal" w:pos="700"/>
              </w:tabs>
              <w:ind w:left="-357"/>
              <w:jc w:val="right"/>
              <w:rPr>
                <w:b/>
                <w:bCs/>
                <w:szCs w:val="22"/>
              </w:rPr>
            </w:pPr>
          </w:p>
        </w:tc>
        <w:tc>
          <w:tcPr>
            <w:tcW w:w="270" w:type="dxa"/>
            <w:vAlign w:val="bottom"/>
          </w:tcPr>
          <w:p w14:paraId="387DC297" w14:textId="77777777" w:rsidR="009D74A3" w:rsidRPr="00CC2561" w:rsidRDefault="009D74A3" w:rsidP="009D74A3">
            <w:pPr>
              <w:jc w:val="center"/>
              <w:rPr>
                <w:b/>
                <w:bCs/>
                <w:szCs w:val="22"/>
              </w:rPr>
            </w:pPr>
          </w:p>
        </w:tc>
        <w:tc>
          <w:tcPr>
            <w:tcW w:w="990" w:type="dxa"/>
            <w:vAlign w:val="bottom"/>
          </w:tcPr>
          <w:p w14:paraId="4B9EEB1A" w14:textId="77777777" w:rsidR="009D74A3" w:rsidRPr="00CC2561" w:rsidRDefault="009D74A3" w:rsidP="009D74A3">
            <w:pPr>
              <w:tabs>
                <w:tab w:val="decimal" w:pos="77"/>
                <w:tab w:val="decimal" w:pos="521"/>
              </w:tabs>
              <w:ind w:left="-95" w:right="-284"/>
              <w:jc w:val="center"/>
              <w:rPr>
                <w:b/>
                <w:bCs/>
                <w:szCs w:val="22"/>
                <w:rtl/>
                <w:cs/>
              </w:rPr>
            </w:pPr>
          </w:p>
        </w:tc>
        <w:tc>
          <w:tcPr>
            <w:tcW w:w="271" w:type="dxa"/>
            <w:vAlign w:val="bottom"/>
          </w:tcPr>
          <w:p w14:paraId="2AAE32E4" w14:textId="77777777" w:rsidR="009D74A3" w:rsidRPr="00CC2561" w:rsidRDefault="009D74A3" w:rsidP="009D74A3">
            <w:pPr>
              <w:rPr>
                <w:b/>
                <w:bCs/>
                <w:szCs w:val="22"/>
              </w:rPr>
            </w:pPr>
          </w:p>
        </w:tc>
        <w:tc>
          <w:tcPr>
            <w:tcW w:w="1080" w:type="dxa"/>
            <w:vAlign w:val="bottom"/>
          </w:tcPr>
          <w:p w14:paraId="77E324A0" w14:textId="77777777" w:rsidR="009D74A3" w:rsidRPr="00CC2561" w:rsidRDefault="009D74A3" w:rsidP="009D74A3">
            <w:pPr>
              <w:tabs>
                <w:tab w:val="decimal" w:pos="630"/>
              </w:tabs>
              <w:ind w:left="-270" w:right="74" w:firstLine="175"/>
              <w:jc w:val="right"/>
              <w:rPr>
                <w:b/>
                <w:bCs/>
                <w:szCs w:val="22"/>
              </w:rPr>
            </w:pPr>
          </w:p>
        </w:tc>
      </w:tr>
      <w:tr w:rsidR="009D74A3" w:rsidRPr="00CC2561" w14:paraId="0C8395E8" w14:textId="77777777" w:rsidTr="00B356A6">
        <w:trPr>
          <w:trHeight w:val="518"/>
          <w:tblHeader/>
        </w:trPr>
        <w:tc>
          <w:tcPr>
            <w:tcW w:w="2246" w:type="dxa"/>
            <w:vAlign w:val="bottom"/>
          </w:tcPr>
          <w:p w14:paraId="093E00B2" w14:textId="3AD830BD" w:rsidR="009D74A3" w:rsidRPr="00CC2561" w:rsidRDefault="009D74A3" w:rsidP="009D74A3">
            <w:pPr>
              <w:ind w:left="68" w:hanging="111"/>
              <w:rPr>
                <w:b/>
                <w:bCs/>
                <w:color w:val="000000"/>
                <w:szCs w:val="22"/>
                <w:lang w:eastAsia="ja-JP"/>
              </w:rPr>
            </w:pPr>
            <w:r w:rsidRPr="00CC2561">
              <w:rPr>
                <w:color w:val="000000"/>
                <w:lang w:eastAsia="ja-JP"/>
              </w:rPr>
              <w:t>Current portion of Long-term loans</w:t>
            </w:r>
          </w:p>
        </w:tc>
        <w:tc>
          <w:tcPr>
            <w:tcW w:w="1082" w:type="dxa"/>
          </w:tcPr>
          <w:p w14:paraId="41BE6746" w14:textId="77777777" w:rsidR="009D74A3" w:rsidRPr="009114E2" w:rsidRDefault="009D74A3" w:rsidP="009D74A3">
            <w:pPr>
              <w:ind w:right="-111"/>
              <w:jc w:val="center"/>
              <w:rPr>
                <w:szCs w:val="22"/>
              </w:rPr>
            </w:pPr>
          </w:p>
          <w:p w14:paraId="2AAD7186" w14:textId="408CC6C4" w:rsidR="009D74A3" w:rsidRPr="00CC2561" w:rsidRDefault="009D74A3" w:rsidP="009D74A3">
            <w:pPr>
              <w:ind w:left="-95" w:right="-198"/>
              <w:jc w:val="center"/>
              <w:rPr>
                <w:szCs w:val="22"/>
              </w:rPr>
            </w:pPr>
            <w:r w:rsidRPr="009114E2">
              <w:rPr>
                <w:szCs w:val="22"/>
              </w:rPr>
              <w:t>6.50</w:t>
            </w:r>
          </w:p>
        </w:tc>
        <w:tc>
          <w:tcPr>
            <w:tcW w:w="270" w:type="dxa"/>
          </w:tcPr>
          <w:p w14:paraId="5AE8F8BF" w14:textId="77777777" w:rsidR="009D74A3" w:rsidRPr="00CC2561" w:rsidRDefault="009D74A3" w:rsidP="009D74A3">
            <w:pPr>
              <w:jc w:val="center"/>
              <w:rPr>
                <w:szCs w:val="22"/>
              </w:rPr>
            </w:pPr>
          </w:p>
        </w:tc>
        <w:tc>
          <w:tcPr>
            <w:tcW w:w="990" w:type="dxa"/>
          </w:tcPr>
          <w:p w14:paraId="674B91BC" w14:textId="77777777" w:rsidR="009D74A3" w:rsidRPr="008368CC" w:rsidRDefault="009D74A3" w:rsidP="009D74A3">
            <w:pPr>
              <w:ind w:left="-95" w:right="-198"/>
              <w:jc w:val="center"/>
              <w:rPr>
                <w:szCs w:val="22"/>
              </w:rPr>
            </w:pPr>
          </w:p>
          <w:p w14:paraId="369B93C6" w14:textId="5922C80A" w:rsidR="009D74A3" w:rsidRPr="00CC2561" w:rsidRDefault="009D74A3" w:rsidP="009D74A3">
            <w:pPr>
              <w:ind w:right="-111"/>
              <w:jc w:val="center"/>
              <w:rPr>
                <w:szCs w:val="22"/>
              </w:rPr>
            </w:pPr>
            <w:r w:rsidRPr="008368CC">
              <w:rPr>
                <w:szCs w:val="22"/>
              </w:rPr>
              <w:t>6.50</w:t>
            </w:r>
          </w:p>
        </w:tc>
        <w:tc>
          <w:tcPr>
            <w:tcW w:w="270" w:type="dxa"/>
          </w:tcPr>
          <w:p w14:paraId="0980EB59" w14:textId="77777777" w:rsidR="009D74A3" w:rsidRPr="00CC2561" w:rsidRDefault="009D74A3" w:rsidP="009D74A3">
            <w:pPr>
              <w:jc w:val="center"/>
              <w:rPr>
                <w:szCs w:val="22"/>
              </w:rPr>
            </w:pPr>
          </w:p>
        </w:tc>
        <w:tc>
          <w:tcPr>
            <w:tcW w:w="990" w:type="dxa"/>
          </w:tcPr>
          <w:p w14:paraId="3CFB3031" w14:textId="77777777" w:rsidR="009D74A3" w:rsidRPr="009114E2" w:rsidRDefault="009D74A3" w:rsidP="009D74A3">
            <w:pPr>
              <w:tabs>
                <w:tab w:val="decimal" w:pos="-129"/>
                <w:tab w:val="decimal" w:pos="770"/>
              </w:tabs>
              <w:ind w:left="-129" w:right="-307"/>
              <w:jc w:val="center"/>
              <w:rPr>
                <w:szCs w:val="22"/>
              </w:rPr>
            </w:pPr>
          </w:p>
          <w:p w14:paraId="31D175B2" w14:textId="0B74A8D6" w:rsidR="009D74A3" w:rsidRPr="008368CC" w:rsidRDefault="009D74A3" w:rsidP="007F30F0">
            <w:pPr>
              <w:tabs>
                <w:tab w:val="decimal" w:pos="-129"/>
                <w:tab w:val="decimal" w:pos="969"/>
              </w:tabs>
              <w:ind w:left="-129" w:right="-650"/>
              <w:jc w:val="center"/>
              <w:rPr>
                <w:szCs w:val="22"/>
              </w:rPr>
            </w:pPr>
            <w:r w:rsidRPr="009114E2">
              <w:rPr>
                <w:szCs w:val="22"/>
              </w:rPr>
              <w:t>481</w:t>
            </w:r>
          </w:p>
        </w:tc>
        <w:tc>
          <w:tcPr>
            <w:tcW w:w="270" w:type="dxa"/>
            <w:vAlign w:val="bottom"/>
          </w:tcPr>
          <w:p w14:paraId="4B9D08A0" w14:textId="77777777" w:rsidR="009D74A3" w:rsidRPr="00CC2561" w:rsidRDefault="009D74A3" w:rsidP="009D74A3">
            <w:pPr>
              <w:jc w:val="center"/>
              <w:rPr>
                <w:b/>
                <w:bCs/>
                <w:szCs w:val="22"/>
              </w:rPr>
            </w:pPr>
          </w:p>
        </w:tc>
        <w:tc>
          <w:tcPr>
            <w:tcW w:w="901" w:type="dxa"/>
          </w:tcPr>
          <w:p w14:paraId="34E1812F" w14:textId="77777777" w:rsidR="009D74A3" w:rsidRDefault="009D74A3" w:rsidP="009D74A3">
            <w:pPr>
              <w:tabs>
                <w:tab w:val="decimal" w:pos="161"/>
              </w:tabs>
              <w:ind w:left="-357"/>
              <w:jc w:val="right"/>
              <w:rPr>
                <w:szCs w:val="22"/>
                <w:lang w:val="en-US"/>
              </w:rPr>
            </w:pPr>
          </w:p>
          <w:p w14:paraId="6260CF98" w14:textId="4A25C642" w:rsidR="009D74A3" w:rsidRPr="00CC2561" w:rsidRDefault="009D74A3" w:rsidP="009D74A3">
            <w:pPr>
              <w:tabs>
                <w:tab w:val="decimal" w:pos="161"/>
                <w:tab w:val="decimal" w:pos="700"/>
              </w:tabs>
              <w:ind w:left="-357"/>
              <w:jc w:val="right"/>
              <w:rPr>
                <w:szCs w:val="22"/>
              </w:rPr>
            </w:pPr>
            <w:r>
              <w:rPr>
                <w:szCs w:val="22"/>
                <w:lang w:val="en-US"/>
              </w:rPr>
              <w:t>126</w:t>
            </w:r>
          </w:p>
        </w:tc>
        <w:tc>
          <w:tcPr>
            <w:tcW w:w="270" w:type="dxa"/>
            <w:vAlign w:val="bottom"/>
          </w:tcPr>
          <w:p w14:paraId="3708E285" w14:textId="77777777" w:rsidR="009D74A3" w:rsidRPr="00CC2561" w:rsidRDefault="009D74A3" w:rsidP="009D74A3">
            <w:pPr>
              <w:jc w:val="center"/>
              <w:rPr>
                <w:b/>
                <w:bCs/>
                <w:szCs w:val="22"/>
              </w:rPr>
            </w:pPr>
          </w:p>
        </w:tc>
        <w:tc>
          <w:tcPr>
            <w:tcW w:w="990" w:type="dxa"/>
          </w:tcPr>
          <w:p w14:paraId="2633B82E" w14:textId="77777777" w:rsidR="009D74A3" w:rsidRDefault="009D74A3" w:rsidP="009D74A3">
            <w:pPr>
              <w:tabs>
                <w:tab w:val="decimal" w:pos="77"/>
              </w:tabs>
              <w:ind w:left="-129" w:right="-284"/>
              <w:jc w:val="center"/>
              <w:rPr>
                <w:szCs w:val="22"/>
              </w:rPr>
            </w:pPr>
          </w:p>
          <w:p w14:paraId="6AE6DC29" w14:textId="292D8D43" w:rsidR="009D74A3" w:rsidRPr="00910D01" w:rsidRDefault="009D74A3" w:rsidP="009D74A3">
            <w:pPr>
              <w:tabs>
                <w:tab w:val="decimal" w:pos="77"/>
              </w:tabs>
              <w:ind w:left="-129" w:right="-284"/>
              <w:jc w:val="center"/>
              <w:rPr>
                <w:szCs w:val="22"/>
                <w:rtl/>
                <w:cs/>
              </w:rPr>
            </w:pPr>
            <w:r>
              <w:rPr>
                <w:szCs w:val="22"/>
              </w:rPr>
              <w:t>(118)</w:t>
            </w:r>
          </w:p>
        </w:tc>
        <w:tc>
          <w:tcPr>
            <w:tcW w:w="271" w:type="dxa"/>
            <w:vAlign w:val="bottom"/>
          </w:tcPr>
          <w:p w14:paraId="3598F48D" w14:textId="77777777" w:rsidR="009D74A3" w:rsidRPr="00CC2561" w:rsidRDefault="009D74A3" w:rsidP="009D74A3">
            <w:pPr>
              <w:rPr>
                <w:b/>
                <w:bCs/>
                <w:szCs w:val="22"/>
              </w:rPr>
            </w:pPr>
          </w:p>
        </w:tc>
        <w:tc>
          <w:tcPr>
            <w:tcW w:w="1080" w:type="dxa"/>
          </w:tcPr>
          <w:p w14:paraId="219882A3" w14:textId="77777777" w:rsidR="009D74A3" w:rsidRDefault="009D74A3" w:rsidP="009D74A3">
            <w:pPr>
              <w:tabs>
                <w:tab w:val="decimal" w:pos="630"/>
              </w:tabs>
              <w:ind w:left="-270" w:right="74" w:firstLine="175"/>
              <w:jc w:val="right"/>
              <w:rPr>
                <w:szCs w:val="22"/>
                <w:lang w:val="en-US"/>
              </w:rPr>
            </w:pPr>
          </w:p>
          <w:p w14:paraId="47EA8F2D" w14:textId="72D87849" w:rsidR="009D74A3" w:rsidRPr="00CC2561" w:rsidRDefault="009D74A3" w:rsidP="007F30F0">
            <w:pPr>
              <w:tabs>
                <w:tab w:val="decimal" w:pos="630"/>
              </w:tabs>
              <w:ind w:left="-270" w:right="17" w:firstLine="175"/>
              <w:jc w:val="right"/>
              <w:rPr>
                <w:szCs w:val="22"/>
              </w:rPr>
            </w:pPr>
            <w:r>
              <w:rPr>
                <w:szCs w:val="22"/>
                <w:lang w:val="en-US"/>
              </w:rPr>
              <w:t>489</w:t>
            </w:r>
          </w:p>
        </w:tc>
      </w:tr>
      <w:tr w:rsidR="009D74A3" w:rsidRPr="00CC2561" w14:paraId="3C491E53" w14:textId="77777777" w:rsidTr="00B356A6">
        <w:trPr>
          <w:trHeight w:val="137"/>
          <w:tblHeader/>
        </w:trPr>
        <w:tc>
          <w:tcPr>
            <w:tcW w:w="2246" w:type="dxa"/>
            <w:vAlign w:val="bottom"/>
          </w:tcPr>
          <w:p w14:paraId="61FA71FD" w14:textId="19B755EA" w:rsidR="009D74A3" w:rsidRPr="00CC2561" w:rsidRDefault="009D74A3" w:rsidP="009D74A3">
            <w:pPr>
              <w:rPr>
                <w:color w:val="000000"/>
                <w:szCs w:val="22"/>
                <w:lang w:eastAsia="ja-JP"/>
              </w:rPr>
            </w:pPr>
            <w:r w:rsidRPr="00CC2561">
              <w:rPr>
                <w:color w:val="000000"/>
                <w:lang w:eastAsia="ja-JP"/>
              </w:rPr>
              <w:t>Long-term loans</w:t>
            </w:r>
          </w:p>
        </w:tc>
        <w:tc>
          <w:tcPr>
            <w:tcW w:w="1082" w:type="dxa"/>
          </w:tcPr>
          <w:p w14:paraId="5FF3E9A0" w14:textId="12C1D77E" w:rsidR="009D74A3" w:rsidRPr="00CC2561" w:rsidRDefault="009D74A3" w:rsidP="009D74A3">
            <w:pPr>
              <w:ind w:left="-95" w:right="-198"/>
              <w:jc w:val="center"/>
            </w:pPr>
            <w:r w:rsidRPr="009114E2">
              <w:rPr>
                <w:spacing w:val="-4"/>
                <w:szCs w:val="22"/>
              </w:rPr>
              <w:t>6.50</w:t>
            </w:r>
          </w:p>
        </w:tc>
        <w:tc>
          <w:tcPr>
            <w:tcW w:w="270" w:type="dxa"/>
          </w:tcPr>
          <w:p w14:paraId="2B567C7D" w14:textId="77777777" w:rsidR="009D74A3" w:rsidRPr="00CC2561" w:rsidRDefault="009D74A3" w:rsidP="009D74A3">
            <w:pPr>
              <w:jc w:val="center"/>
              <w:rPr>
                <w:szCs w:val="22"/>
              </w:rPr>
            </w:pPr>
          </w:p>
        </w:tc>
        <w:tc>
          <w:tcPr>
            <w:tcW w:w="990" w:type="dxa"/>
          </w:tcPr>
          <w:p w14:paraId="2FF28753" w14:textId="2661134F" w:rsidR="009D74A3" w:rsidRPr="00CC2561" w:rsidRDefault="009D74A3" w:rsidP="009D74A3">
            <w:pPr>
              <w:ind w:left="-129" w:right="-201" w:firstLine="20"/>
              <w:jc w:val="center"/>
              <w:rPr>
                <w:spacing w:val="-4"/>
                <w:szCs w:val="22"/>
                <w:lang w:bidi="th-TH"/>
              </w:rPr>
            </w:pPr>
            <w:r w:rsidRPr="008368CC">
              <w:rPr>
                <w:szCs w:val="22"/>
              </w:rPr>
              <w:t>6.50</w:t>
            </w:r>
          </w:p>
        </w:tc>
        <w:tc>
          <w:tcPr>
            <w:tcW w:w="270" w:type="dxa"/>
          </w:tcPr>
          <w:p w14:paraId="063E52AC" w14:textId="77777777" w:rsidR="009D74A3" w:rsidRPr="00CC2561" w:rsidRDefault="009D74A3" w:rsidP="009D74A3">
            <w:pPr>
              <w:jc w:val="center"/>
              <w:rPr>
                <w:szCs w:val="22"/>
              </w:rPr>
            </w:pPr>
          </w:p>
        </w:tc>
        <w:tc>
          <w:tcPr>
            <w:tcW w:w="990" w:type="dxa"/>
            <w:tcBorders>
              <w:bottom w:val="single" w:sz="4" w:space="0" w:color="auto"/>
            </w:tcBorders>
          </w:tcPr>
          <w:p w14:paraId="1FF649F5" w14:textId="17814025" w:rsidR="009D74A3" w:rsidRPr="00CC2561" w:rsidRDefault="009D74A3" w:rsidP="007F30F0">
            <w:pPr>
              <w:tabs>
                <w:tab w:val="decimal" w:pos="-129"/>
                <w:tab w:val="decimal" w:pos="770"/>
              </w:tabs>
              <w:ind w:left="-129" w:right="-443"/>
              <w:jc w:val="center"/>
              <w:rPr>
                <w:lang w:val="en-US"/>
              </w:rPr>
            </w:pPr>
            <w:r w:rsidRPr="009114E2">
              <w:rPr>
                <w:szCs w:val="22"/>
              </w:rPr>
              <w:t>1,999</w:t>
            </w:r>
          </w:p>
        </w:tc>
        <w:tc>
          <w:tcPr>
            <w:tcW w:w="270" w:type="dxa"/>
            <w:vAlign w:val="bottom"/>
          </w:tcPr>
          <w:p w14:paraId="467FFBB1" w14:textId="77777777" w:rsidR="009D74A3" w:rsidRPr="00CC2561" w:rsidRDefault="009D74A3" w:rsidP="009D74A3">
            <w:pPr>
              <w:jc w:val="center"/>
              <w:rPr>
                <w:b/>
                <w:bCs/>
                <w:szCs w:val="22"/>
              </w:rPr>
            </w:pPr>
          </w:p>
        </w:tc>
        <w:tc>
          <w:tcPr>
            <w:tcW w:w="901" w:type="dxa"/>
          </w:tcPr>
          <w:p w14:paraId="36E79E47" w14:textId="539100EE" w:rsidR="009D74A3" w:rsidRPr="00CC2561" w:rsidRDefault="009D74A3" w:rsidP="009D74A3">
            <w:pPr>
              <w:tabs>
                <w:tab w:val="decimal" w:pos="257"/>
              </w:tabs>
              <w:ind w:left="-129" w:right="-86"/>
              <w:jc w:val="center"/>
              <w:rPr>
                <w:szCs w:val="22"/>
              </w:rPr>
            </w:pPr>
            <w:r>
              <w:rPr>
                <w:szCs w:val="22"/>
              </w:rPr>
              <w:t>-</w:t>
            </w:r>
          </w:p>
        </w:tc>
        <w:tc>
          <w:tcPr>
            <w:tcW w:w="270" w:type="dxa"/>
            <w:vAlign w:val="bottom"/>
          </w:tcPr>
          <w:p w14:paraId="6EAFCFA0" w14:textId="77777777" w:rsidR="009D74A3" w:rsidRPr="00CC2561" w:rsidRDefault="009D74A3" w:rsidP="009D74A3">
            <w:pPr>
              <w:jc w:val="center"/>
              <w:rPr>
                <w:b/>
                <w:bCs/>
                <w:szCs w:val="22"/>
              </w:rPr>
            </w:pPr>
          </w:p>
        </w:tc>
        <w:tc>
          <w:tcPr>
            <w:tcW w:w="990" w:type="dxa"/>
          </w:tcPr>
          <w:p w14:paraId="69BD120D" w14:textId="7CDD9023" w:rsidR="009D74A3" w:rsidRPr="00CC2561" w:rsidRDefault="009D74A3" w:rsidP="009D74A3">
            <w:pPr>
              <w:tabs>
                <w:tab w:val="decimal" w:pos="77"/>
              </w:tabs>
              <w:ind w:left="-129" w:right="-284"/>
              <w:jc w:val="center"/>
              <w:rPr>
                <w:szCs w:val="22"/>
              </w:rPr>
            </w:pPr>
            <w:r>
              <w:rPr>
                <w:szCs w:val="22"/>
              </w:rPr>
              <w:t>(126)</w:t>
            </w:r>
          </w:p>
        </w:tc>
        <w:tc>
          <w:tcPr>
            <w:tcW w:w="271" w:type="dxa"/>
            <w:vAlign w:val="bottom"/>
          </w:tcPr>
          <w:p w14:paraId="156A7057" w14:textId="77777777" w:rsidR="009D74A3" w:rsidRPr="00CC2561" w:rsidRDefault="009D74A3" w:rsidP="009D74A3">
            <w:pPr>
              <w:rPr>
                <w:b/>
                <w:bCs/>
                <w:szCs w:val="22"/>
              </w:rPr>
            </w:pPr>
          </w:p>
        </w:tc>
        <w:tc>
          <w:tcPr>
            <w:tcW w:w="1080" w:type="dxa"/>
            <w:tcBorders>
              <w:bottom w:val="single" w:sz="4" w:space="0" w:color="auto"/>
            </w:tcBorders>
          </w:tcPr>
          <w:p w14:paraId="2F64777F" w14:textId="758B76E3" w:rsidR="009D74A3" w:rsidRPr="00CC2561" w:rsidRDefault="009D74A3" w:rsidP="007F30F0">
            <w:pPr>
              <w:tabs>
                <w:tab w:val="decimal" w:pos="630"/>
              </w:tabs>
              <w:ind w:left="-270" w:right="26" w:firstLine="175"/>
              <w:jc w:val="right"/>
              <w:rPr>
                <w:szCs w:val="22"/>
              </w:rPr>
            </w:pPr>
            <w:r>
              <w:rPr>
                <w:szCs w:val="22"/>
              </w:rPr>
              <w:t>1,873</w:t>
            </w:r>
          </w:p>
        </w:tc>
      </w:tr>
      <w:tr w:rsidR="009D74A3" w:rsidRPr="00CC2561" w14:paraId="612590E0" w14:textId="77777777" w:rsidTr="00D4740A">
        <w:trPr>
          <w:trHeight w:val="265"/>
          <w:tblHeader/>
        </w:trPr>
        <w:tc>
          <w:tcPr>
            <w:tcW w:w="2246" w:type="dxa"/>
            <w:vAlign w:val="bottom"/>
          </w:tcPr>
          <w:p w14:paraId="5982FCF4" w14:textId="66D17104" w:rsidR="009D74A3" w:rsidRPr="00FC0402" w:rsidRDefault="009D74A3" w:rsidP="009D74A3">
            <w:pPr>
              <w:ind w:left="68" w:hanging="111"/>
              <w:rPr>
                <w:b/>
                <w:bCs/>
                <w:color w:val="000000"/>
                <w:szCs w:val="22"/>
                <w:lang w:eastAsia="ja-JP"/>
              </w:rPr>
            </w:pPr>
            <w:r w:rsidRPr="00FC0402">
              <w:rPr>
                <w:b/>
                <w:bCs/>
                <w:color w:val="000000"/>
                <w:szCs w:val="22"/>
                <w:lang w:eastAsia="ja-JP"/>
              </w:rPr>
              <w:t>Total</w:t>
            </w:r>
          </w:p>
        </w:tc>
        <w:tc>
          <w:tcPr>
            <w:tcW w:w="1082" w:type="dxa"/>
          </w:tcPr>
          <w:p w14:paraId="112EF5BC" w14:textId="77777777" w:rsidR="009D74A3" w:rsidRPr="00FC0402" w:rsidRDefault="009D74A3" w:rsidP="009D74A3">
            <w:pPr>
              <w:ind w:left="-95" w:right="-120"/>
              <w:jc w:val="center"/>
              <w:rPr>
                <w:szCs w:val="22"/>
              </w:rPr>
            </w:pPr>
          </w:p>
        </w:tc>
        <w:tc>
          <w:tcPr>
            <w:tcW w:w="270" w:type="dxa"/>
          </w:tcPr>
          <w:p w14:paraId="5195DFA6" w14:textId="77777777" w:rsidR="009D74A3" w:rsidRPr="00FC0402" w:rsidRDefault="009D74A3" w:rsidP="009D74A3">
            <w:pPr>
              <w:jc w:val="center"/>
              <w:rPr>
                <w:szCs w:val="22"/>
              </w:rPr>
            </w:pPr>
          </w:p>
        </w:tc>
        <w:tc>
          <w:tcPr>
            <w:tcW w:w="990" w:type="dxa"/>
          </w:tcPr>
          <w:p w14:paraId="7DB1BF8A" w14:textId="77777777" w:rsidR="009D74A3" w:rsidRPr="00FC0402" w:rsidRDefault="009D74A3" w:rsidP="009D74A3">
            <w:pPr>
              <w:ind w:right="-201"/>
              <w:jc w:val="center"/>
              <w:rPr>
                <w:szCs w:val="22"/>
              </w:rPr>
            </w:pPr>
          </w:p>
        </w:tc>
        <w:tc>
          <w:tcPr>
            <w:tcW w:w="270" w:type="dxa"/>
          </w:tcPr>
          <w:p w14:paraId="270E01FA" w14:textId="77777777" w:rsidR="009D74A3" w:rsidRPr="00FC0402" w:rsidRDefault="009D74A3" w:rsidP="009D74A3">
            <w:pPr>
              <w:jc w:val="center"/>
              <w:rPr>
                <w:szCs w:val="22"/>
              </w:rPr>
            </w:pPr>
          </w:p>
        </w:tc>
        <w:tc>
          <w:tcPr>
            <w:tcW w:w="990" w:type="dxa"/>
            <w:tcBorders>
              <w:top w:val="single" w:sz="4" w:space="0" w:color="auto"/>
              <w:bottom w:val="double" w:sz="4" w:space="0" w:color="auto"/>
            </w:tcBorders>
            <w:vAlign w:val="bottom"/>
          </w:tcPr>
          <w:p w14:paraId="5F6E9C93" w14:textId="4A660503" w:rsidR="009D74A3" w:rsidRPr="00FC0402" w:rsidRDefault="009D74A3" w:rsidP="007F30F0">
            <w:pPr>
              <w:tabs>
                <w:tab w:val="decimal" w:pos="-129"/>
                <w:tab w:val="decimal" w:pos="770"/>
              </w:tabs>
              <w:ind w:left="-129" w:right="-452"/>
              <w:jc w:val="center"/>
              <w:rPr>
                <w:b/>
                <w:bCs/>
                <w:lang w:val="en-US"/>
              </w:rPr>
            </w:pPr>
            <w:r w:rsidRPr="009114E2">
              <w:rPr>
                <w:b/>
                <w:bCs/>
                <w:szCs w:val="22"/>
              </w:rPr>
              <w:t>2,480</w:t>
            </w:r>
          </w:p>
        </w:tc>
        <w:tc>
          <w:tcPr>
            <w:tcW w:w="270" w:type="dxa"/>
            <w:vAlign w:val="bottom"/>
          </w:tcPr>
          <w:p w14:paraId="31799B8E" w14:textId="77777777" w:rsidR="009D74A3" w:rsidRPr="00FC0402" w:rsidRDefault="009D74A3" w:rsidP="009D74A3">
            <w:pPr>
              <w:jc w:val="center"/>
              <w:rPr>
                <w:b/>
                <w:bCs/>
                <w:szCs w:val="22"/>
              </w:rPr>
            </w:pPr>
          </w:p>
        </w:tc>
        <w:tc>
          <w:tcPr>
            <w:tcW w:w="901" w:type="dxa"/>
            <w:vAlign w:val="bottom"/>
          </w:tcPr>
          <w:p w14:paraId="21515C7F" w14:textId="77777777" w:rsidR="009D74A3" w:rsidRPr="00FC0402" w:rsidRDefault="009D74A3" w:rsidP="009D74A3">
            <w:pPr>
              <w:tabs>
                <w:tab w:val="decimal" w:pos="161"/>
                <w:tab w:val="decimal" w:pos="700"/>
              </w:tabs>
              <w:ind w:left="-357"/>
              <w:jc w:val="right"/>
              <w:rPr>
                <w:b/>
                <w:bCs/>
                <w:szCs w:val="22"/>
              </w:rPr>
            </w:pPr>
          </w:p>
        </w:tc>
        <w:tc>
          <w:tcPr>
            <w:tcW w:w="270" w:type="dxa"/>
            <w:vAlign w:val="bottom"/>
          </w:tcPr>
          <w:p w14:paraId="495639AC" w14:textId="77777777" w:rsidR="009D74A3" w:rsidRPr="00FC0402" w:rsidRDefault="009D74A3" w:rsidP="009D74A3">
            <w:pPr>
              <w:jc w:val="center"/>
              <w:rPr>
                <w:b/>
                <w:bCs/>
                <w:szCs w:val="22"/>
              </w:rPr>
            </w:pPr>
          </w:p>
        </w:tc>
        <w:tc>
          <w:tcPr>
            <w:tcW w:w="990" w:type="dxa"/>
            <w:vAlign w:val="bottom"/>
          </w:tcPr>
          <w:p w14:paraId="0BEF448B" w14:textId="77777777" w:rsidR="009D74A3" w:rsidRPr="00FC0402" w:rsidRDefault="009D74A3" w:rsidP="009D74A3">
            <w:pPr>
              <w:tabs>
                <w:tab w:val="decimal" w:pos="521"/>
              </w:tabs>
              <w:ind w:left="-95" w:right="-120"/>
              <w:rPr>
                <w:b/>
                <w:bCs/>
                <w:szCs w:val="22"/>
                <w:rtl/>
                <w:cs/>
              </w:rPr>
            </w:pPr>
          </w:p>
        </w:tc>
        <w:tc>
          <w:tcPr>
            <w:tcW w:w="271" w:type="dxa"/>
            <w:vAlign w:val="bottom"/>
          </w:tcPr>
          <w:p w14:paraId="75253FCA" w14:textId="77777777" w:rsidR="009D74A3" w:rsidRPr="00FC0402" w:rsidRDefault="009D74A3" w:rsidP="009D74A3">
            <w:pPr>
              <w:rPr>
                <w:b/>
                <w:bCs/>
                <w:szCs w:val="22"/>
              </w:rPr>
            </w:pPr>
          </w:p>
        </w:tc>
        <w:tc>
          <w:tcPr>
            <w:tcW w:w="1080" w:type="dxa"/>
            <w:tcBorders>
              <w:top w:val="single" w:sz="4" w:space="0" w:color="auto"/>
              <w:bottom w:val="double" w:sz="4" w:space="0" w:color="auto"/>
            </w:tcBorders>
            <w:vAlign w:val="bottom"/>
          </w:tcPr>
          <w:p w14:paraId="310D2A89" w14:textId="1E083378" w:rsidR="009D74A3" w:rsidRPr="00FC0402" w:rsidRDefault="009D74A3" w:rsidP="007F30F0">
            <w:pPr>
              <w:tabs>
                <w:tab w:val="decimal" w:pos="630"/>
              </w:tabs>
              <w:ind w:left="-270" w:right="17" w:firstLine="175"/>
              <w:jc w:val="right"/>
              <w:rPr>
                <w:b/>
                <w:bCs/>
                <w:szCs w:val="22"/>
              </w:rPr>
            </w:pPr>
            <w:r>
              <w:rPr>
                <w:b/>
                <w:bCs/>
                <w:szCs w:val="22"/>
              </w:rPr>
              <w:t>2,362</w:t>
            </w:r>
          </w:p>
        </w:tc>
      </w:tr>
    </w:tbl>
    <w:p w14:paraId="14AF36D3" w14:textId="77777777" w:rsidR="00D4740A" w:rsidRDefault="00D4740A" w:rsidP="00085098">
      <w:pPr>
        <w:pStyle w:val="Heading1"/>
      </w:pPr>
    </w:p>
    <w:p w14:paraId="0225D3CF" w14:textId="77777777" w:rsidR="008368CC" w:rsidRDefault="008368CC" w:rsidP="008368CC">
      <w:pPr>
        <w:pStyle w:val="BodyText"/>
        <w:rPr>
          <w:lang w:val="en-US" w:bidi="th-TH"/>
        </w:rPr>
      </w:pPr>
    </w:p>
    <w:p w14:paraId="7FDDEC83" w14:textId="77777777" w:rsidR="008368CC" w:rsidRDefault="008368CC" w:rsidP="008368CC">
      <w:pPr>
        <w:pStyle w:val="BodyText"/>
        <w:rPr>
          <w:lang w:val="en-US" w:bidi="th-TH"/>
        </w:rPr>
      </w:pPr>
    </w:p>
    <w:p w14:paraId="1CC7E292" w14:textId="77777777" w:rsidR="008368CC" w:rsidRDefault="008368CC" w:rsidP="008368CC">
      <w:pPr>
        <w:pStyle w:val="BodyText"/>
        <w:rPr>
          <w:lang w:val="en-US" w:bidi="th-TH"/>
        </w:rPr>
      </w:pPr>
    </w:p>
    <w:p w14:paraId="63C8B4B9" w14:textId="77777777" w:rsidR="008368CC" w:rsidRPr="008368CC" w:rsidRDefault="008368CC" w:rsidP="008368CC">
      <w:pPr>
        <w:pStyle w:val="BodyText"/>
        <w:rPr>
          <w:lang w:val="en-US" w:bidi="th-TH"/>
        </w:rPr>
      </w:pPr>
    </w:p>
    <w:p w14:paraId="0AEAAF10" w14:textId="04C1AA4E" w:rsidR="00332E21" w:rsidRPr="00CC2561" w:rsidRDefault="00332E21" w:rsidP="00085098">
      <w:pPr>
        <w:pStyle w:val="Heading1"/>
      </w:pPr>
      <w:r w:rsidRPr="00CC2561">
        <w:t>4</w:t>
      </w:r>
      <w:r w:rsidRPr="00CC2561">
        <w:tab/>
        <w:t>Personal loans and others</w:t>
      </w:r>
    </w:p>
    <w:p w14:paraId="684AB919" w14:textId="77777777" w:rsidR="00332E21" w:rsidRPr="00CC2561" w:rsidRDefault="00332E21" w:rsidP="002A6E16">
      <w:pPr>
        <w:pStyle w:val="BodyText"/>
        <w:spacing w:after="0" w:line="240" w:lineRule="auto"/>
        <w:rPr>
          <w:lang w:val="en-US" w:bidi="th-TH"/>
        </w:rPr>
      </w:pPr>
    </w:p>
    <w:tbl>
      <w:tblPr>
        <w:tblW w:w="9135" w:type="dxa"/>
        <w:tblInd w:w="538" w:type="dxa"/>
        <w:tblLayout w:type="fixed"/>
        <w:tblCellMar>
          <w:left w:w="79" w:type="dxa"/>
          <w:right w:w="79" w:type="dxa"/>
        </w:tblCellMar>
        <w:tblLook w:val="0000" w:firstRow="0" w:lastRow="0" w:firstColumn="0" w:lastColumn="0" w:noHBand="0" w:noVBand="0"/>
      </w:tblPr>
      <w:tblGrid>
        <w:gridCol w:w="3708"/>
        <w:gridCol w:w="1197"/>
        <w:gridCol w:w="234"/>
        <w:gridCol w:w="1206"/>
        <w:gridCol w:w="270"/>
        <w:gridCol w:w="1179"/>
        <w:gridCol w:w="180"/>
        <w:gridCol w:w="1161"/>
      </w:tblGrid>
      <w:tr w:rsidR="00332E21" w:rsidRPr="00CC2561" w14:paraId="18FFF789" w14:textId="77777777" w:rsidTr="005F28CC">
        <w:trPr>
          <w:cantSplit/>
          <w:tblHeader/>
        </w:trPr>
        <w:tc>
          <w:tcPr>
            <w:tcW w:w="3708" w:type="dxa"/>
            <w:vAlign w:val="bottom"/>
          </w:tcPr>
          <w:p w14:paraId="15ABEE71" w14:textId="77777777" w:rsidR="00332E21" w:rsidRPr="00C5700C" w:rsidRDefault="00332E21" w:rsidP="00C5700C">
            <w:pPr>
              <w:pStyle w:val="acctfourfigures"/>
              <w:spacing w:line="240" w:lineRule="atLeast"/>
              <w:rPr>
                <w:color w:val="0000FF"/>
                <w:szCs w:val="22"/>
              </w:rPr>
            </w:pPr>
          </w:p>
        </w:tc>
        <w:tc>
          <w:tcPr>
            <w:tcW w:w="2637" w:type="dxa"/>
            <w:gridSpan w:val="3"/>
          </w:tcPr>
          <w:p w14:paraId="7FE73046" w14:textId="77777777" w:rsidR="00332E21" w:rsidRPr="00C5700C" w:rsidRDefault="00332E21" w:rsidP="00C5700C">
            <w:pPr>
              <w:pStyle w:val="acctmergecolhdg"/>
              <w:spacing w:line="240" w:lineRule="atLeast"/>
              <w:rPr>
                <w:szCs w:val="22"/>
              </w:rPr>
            </w:pPr>
            <w:r w:rsidRPr="00C5700C">
              <w:rPr>
                <w:szCs w:val="22"/>
              </w:rPr>
              <w:t>Consolidated</w:t>
            </w:r>
          </w:p>
          <w:p w14:paraId="6333FBB7" w14:textId="77777777" w:rsidR="00332E21" w:rsidRPr="00C5700C" w:rsidRDefault="00332E21" w:rsidP="00C5700C">
            <w:pPr>
              <w:pStyle w:val="acctmergecolhdg"/>
              <w:spacing w:line="240" w:lineRule="atLeast"/>
              <w:rPr>
                <w:szCs w:val="22"/>
              </w:rPr>
            </w:pPr>
            <w:r w:rsidRPr="00C5700C">
              <w:rPr>
                <w:szCs w:val="22"/>
              </w:rPr>
              <w:t xml:space="preserve"> financial statements</w:t>
            </w:r>
          </w:p>
        </w:tc>
        <w:tc>
          <w:tcPr>
            <w:tcW w:w="270" w:type="dxa"/>
          </w:tcPr>
          <w:p w14:paraId="5C4C9949" w14:textId="77777777" w:rsidR="00332E21" w:rsidRPr="00C5700C" w:rsidRDefault="00332E21" w:rsidP="00C5700C">
            <w:pPr>
              <w:pStyle w:val="acctmergecolhdg"/>
              <w:spacing w:line="240" w:lineRule="atLeast"/>
              <w:rPr>
                <w:szCs w:val="22"/>
              </w:rPr>
            </w:pPr>
          </w:p>
        </w:tc>
        <w:tc>
          <w:tcPr>
            <w:tcW w:w="2520" w:type="dxa"/>
            <w:gridSpan w:val="3"/>
          </w:tcPr>
          <w:p w14:paraId="01A15E63" w14:textId="77777777" w:rsidR="00332E21" w:rsidRPr="00C5700C" w:rsidRDefault="00332E21" w:rsidP="00C5700C">
            <w:pPr>
              <w:pStyle w:val="acctmergecolhdg"/>
              <w:spacing w:line="240" w:lineRule="atLeast"/>
              <w:rPr>
                <w:szCs w:val="22"/>
              </w:rPr>
            </w:pPr>
            <w:r w:rsidRPr="00C5700C">
              <w:rPr>
                <w:szCs w:val="22"/>
              </w:rPr>
              <w:t xml:space="preserve">Separate </w:t>
            </w:r>
          </w:p>
          <w:p w14:paraId="26AEBFC7" w14:textId="77777777" w:rsidR="00332E21" w:rsidRPr="00C5700C" w:rsidRDefault="00332E21" w:rsidP="00C5700C">
            <w:pPr>
              <w:pStyle w:val="acctmergecolhdg"/>
              <w:spacing w:line="240" w:lineRule="atLeast"/>
              <w:rPr>
                <w:szCs w:val="22"/>
              </w:rPr>
            </w:pPr>
            <w:r w:rsidRPr="00C5700C">
              <w:rPr>
                <w:szCs w:val="22"/>
              </w:rPr>
              <w:t>financial statements</w:t>
            </w:r>
          </w:p>
        </w:tc>
      </w:tr>
      <w:tr w:rsidR="008368CC" w:rsidRPr="00CC2561" w14:paraId="591244C3" w14:textId="77777777" w:rsidTr="005F28CC">
        <w:trPr>
          <w:cantSplit/>
          <w:tblHeader/>
        </w:trPr>
        <w:tc>
          <w:tcPr>
            <w:tcW w:w="3708" w:type="dxa"/>
          </w:tcPr>
          <w:p w14:paraId="2EC7F144" w14:textId="77777777" w:rsidR="008368CC" w:rsidRPr="00C5700C" w:rsidRDefault="008368CC" w:rsidP="008368CC">
            <w:pPr>
              <w:pStyle w:val="acctfourfigures"/>
              <w:spacing w:line="240" w:lineRule="atLeast"/>
              <w:jc w:val="center"/>
              <w:rPr>
                <w:szCs w:val="22"/>
              </w:rPr>
            </w:pPr>
          </w:p>
        </w:tc>
        <w:tc>
          <w:tcPr>
            <w:tcW w:w="1197" w:type="dxa"/>
            <w:vAlign w:val="center"/>
          </w:tcPr>
          <w:p w14:paraId="477F7929" w14:textId="53CBEE5A" w:rsidR="008368CC" w:rsidRPr="00C5700C" w:rsidRDefault="008368CC" w:rsidP="008368CC">
            <w:pPr>
              <w:pStyle w:val="acctmergecolhdg"/>
              <w:spacing w:line="240" w:lineRule="atLeast"/>
              <w:rPr>
                <w:b w:val="0"/>
                <w:bCs/>
                <w:spacing w:val="6"/>
                <w:szCs w:val="22"/>
                <w:lang w:val="en-US" w:bidi="th-TH"/>
              </w:rPr>
            </w:pPr>
            <w:r w:rsidRPr="00C5700C">
              <w:rPr>
                <w:b w:val="0"/>
                <w:bCs/>
                <w:spacing w:val="6"/>
                <w:szCs w:val="22"/>
                <w:lang w:val="en-US" w:bidi="th-TH"/>
              </w:rPr>
              <w:t>3</w:t>
            </w:r>
            <w:r>
              <w:rPr>
                <w:b w:val="0"/>
                <w:bCs/>
                <w:spacing w:val="6"/>
                <w:szCs w:val="22"/>
                <w:lang w:val="en-US" w:bidi="th-TH"/>
              </w:rPr>
              <w:t>1</w:t>
            </w:r>
          </w:p>
          <w:p w14:paraId="0057E59D" w14:textId="59705C20" w:rsidR="008368CC" w:rsidRPr="00C5700C" w:rsidRDefault="008368CC" w:rsidP="008368CC">
            <w:pPr>
              <w:pStyle w:val="acctmergecolhdg"/>
              <w:spacing w:line="240" w:lineRule="atLeast"/>
              <w:rPr>
                <w:b w:val="0"/>
                <w:bCs/>
                <w:szCs w:val="22"/>
                <w:lang w:val="en-US" w:bidi="th-TH"/>
              </w:rPr>
            </w:pPr>
            <w:r>
              <w:rPr>
                <w:b w:val="0"/>
                <w:bCs/>
                <w:spacing w:val="6"/>
                <w:szCs w:val="22"/>
                <w:lang w:val="en-US" w:bidi="th-TH"/>
              </w:rPr>
              <w:t>March</w:t>
            </w:r>
          </w:p>
        </w:tc>
        <w:tc>
          <w:tcPr>
            <w:tcW w:w="234" w:type="dxa"/>
            <w:vAlign w:val="center"/>
          </w:tcPr>
          <w:p w14:paraId="47106D62" w14:textId="77777777" w:rsidR="008368CC" w:rsidRPr="00C5700C" w:rsidRDefault="008368CC" w:rsidP="008368CC">
            <w:pPr>
              <w:pStyle w:val="acctmergecolhdg"/>
              <w:spacing w:line="240" w:lineRule="atLeast"/>
              <w:rPr>
                <w:b w:val="0"/>
                <w:bCs/>
                <w:szCs w:val="22"/>
              </w:rPr>
            </w:pPr>
          </w:p>
        </w:tc>
        <w:tc>
          <w:tcPr>
            <w:tcW w:w="1206" w:type="dxa"/>
            <w:vAlign w:val="center"/>
          </w:tcPr>
          <w:p w14:paraId="5C412F07" w14:textId="77777777" w:rsidR="008368CC" w:rsidRPr="00C5700C" w:rsidRDefault="008368CC" w:rsidP="008368CC">
            <w:pPr>
              <w:pStyle w:val="acctmergecolhdg"/>
              <w:spacing w:line="240" w:lineRule="atLeast"/>
              <w:ind w:left="-78" w:right="-83"/>
              <w:rPr>
                <w:b w:val="0"/>
                <w:bCs/>
                <w:spacing w:val="6"/>
                <w:szCs w:val="22"/>
              </w:rPr>
            </w:pPr>
            <w:r w:rsidRPr="00C5700C">
              <w:rPr>
                <w:b w:val="0"/>
                <w:bCs/>
                <w:spacing w:val="6"/>
                <w:szCs w:val="22"/>
              </w:rPr>
              <w:t xml:space="preserve">31 </w:t>
            </w:r>
          </w:p>
          <w:p w14:paraId="4BB61362" w14:textId="77777777" w:rsidR="008368CC" w:rsidRPr="00C5700C" w:rsidRDefault="008368CC" w:rsidP="008368CC">
            <w:pPr>
              <w:pStyle w:val="acctmergecolhdg"/>
              <w:spacing w:line="240" w:lineRule="atLeast"/>
              <w:ind w:left="-78" w:right="-83"/>
              <w:rPr>
                <w:b w:val="0"/>
                <w:bCs/>
                <w:szCs w:val="22"/>
              </w:rPr>
            </w:pPr>
            <w:r w:rsidRPr="00C5700C">
              <w:rPr>
                <w:b w:val="0"/>
                <w:bCs/>
                <w:spacing w:val="6"/>
                <w:szCs w:val="22"/>
              </w:rPr>
              <w:t>December</w:t>
            </w:r>
          </w:p>
        </w:tc>
        <w:tc>
          <w:tcPr>
            <w:tcW w:w="270" w:type="dxa"/>
            <w:vAlign w:val="center"/>
          </w:tcPr>
          <w:p w14:paraId="23126966" w14:textId="77777777" w:rsidR="008368CC" w:rsidRPr="00C5700C" w:rsidRDefault="008368CC" w:rsidP="008368CC">
            <w:pPr>
              <w:pStyle w:val="acctmergecolhdg"/>
              <w:spacing w:line="240" w:lineRule="atLeast"/>
              <w:rPr>
                <w:b w:val="0"/>
                <w:bCs/>
                <w:szCs w:val="22"/>
              </w:rPr>
            </w:pPr>
          </w:p>
        </w:tc>
        <w:tc>
          <w:tcPr>
            <w:tcW w:w="1179" w:type="dxa"/>
            <w:vAlign w:val="center"/>
          </w:tcPr>
          <w:p w14:paraId="590549AA" w14:textId="77777777" w:rsidR="008368CC" w:rsidRPr="00C5700C" w:rsidRDefault="008368CC" w:rsidP="008368CC">
            <w:pPr>
              <w:pStyle w:val="acctmergecolhdg"/>
              <w:spacing w:line="240" w:lineRule="atLeast"/>
              <w:rPr>
                <w:b w:val="0"/>
                <w:bCs/>
                <w:spacing w:val="6"/>
                <w:szCs w:val="22"/>
                <w:lang w:val="en-US" w:bidi="th-TH"/>
              </w:rPr>
            </w:pPr>
            <w:r w:rsidRPr="00C5700C">
              <w:rPr>
                <w:b w:val="0"/>
                <w:bCs/>
                <w:spacing w:val="6"/>
                <w:szCs w:val="22"/>
                <w:lang w:val="en-US" w:bidi="th-TH"/>
              </w:rPr>
              <w:t>3</w:t>
            </w:r>
            <w:r>
              <w:rPr>
                <w:b w:val="0"/>
                <w:bCs/>
                <w:spacing w:val="6"/>
                <w:szCs w:val="22"/>
                <w:lang w:val="en-US" w:bidi="th-TH"/>
              </w:rPr>
              <w:t>1</w:t>
            </w:r>
          </w:p>
          <w:p w14:paraId="17C660E0" w14:textId="3AE7F392" w:rsidR="008368CC" w:rsidRPr="00C5700C" w:rsidRDefault="008368CC" w:rsidP="008368CC">
            <w:pPr>
              <w:pStyle w:val="acctmergecolhdg"/>
              <w:spacing w:line="240" w:lineRule="atLeast"/>
              <w:rPr>
                <w:b w:val="0"/>
                <w:bCs/>
                <w:szCs w:val="22"/>
              </w:rPr>
            </w:pPr>
            <w:r>
              <w:rPr>
                <w:b w:val="0"/>
                <w:bCs/>
                <w:spacing w:val="6"/>
                <w:szCs w:val="22"/>
                <w:lang w:val="en-US" w:bidi="th-TH"/>
              </w:rPr>
              <w:t>March</w:t>
            </w:r>
          </w:p>
        </w:tc>
        <w:tc>
          <w:tcPr>
            <w:tcW w:w="180" w:type="dxa"/>
            <w:vAlign w:val="center"/>
          </w:tcPr>
          <w:p w14:paraId="307F42C0" w14:textId="77777777" w:rsidR="008368CC" w:rsidRPr="00C5700C" w:rsidRDefault="008368CC" w:rsidP="008368CC">
            <w:pPr>
              <w:pStyle w:val="acctmergecolhdg"/>
              <w:spacing w:line="240" w:lineRule="atLeast"/>
              <w:rPr>
                <w:b w:val="0"/>
                <w:bCs/>
                <w:szCs w:val="22"/>
              </w:rPr>
            </w:pPr>
          </w:p>
        </w:tc>
        <w:tc>
          <w:tcPr>
            <w:tcW w:w="1161" w:type="dxa"/>
            <w:vAlign w:val="center"/>
          </w:tcPr>
          <w:p w14:paraId="6AF27AA4" w14:textId="77777777" w:rsidR="008368CC" w:rsidRPr="00C5700C" w:rsidRDefault="008368CC" w:rsidP="008368CC">
            <w:pPr>
              <w:pStyle w:val="acctmergecolhdg"/>
              <w:spacing w:line="240" w:lineRule="atLeast"/>
              <w:ind w:left="-78" w:right="-83"/>
              <w:rPr>
                <w:b w:val="0"/>
                <w:bCs/>
                <w:spacing w:val="6"/>
                <w:szCs w:val="22"/>
              </w:rPr>
            </w:pPr>
            <w:r w:rsidRPr="00C5700C">
              <w:rPr>
                <w:b w:val="0"/>
                <w:bCs/>
                <w:spacing w:val="6"/>
                <w:szCs w:val="22"/>
              </w:rPr>
              <w:t xml:space="preserve">31 </w:t>
            </w:r>
          </w:p>
          <w:p w14:paraId="68427869" w14:textId="7357C7A8" w:rsidR="008368CC" w:rsidRPr="00C5700C" w:rsidRDefault="008368CC" w:rsidP="008368CC">
            <w:pPr>
              <w:pStyle w:val="acctmergecolhdg"/>
              <w:spacing w:line="240" w:lineRule="atLeast"/>
              <w:ind w:left="-65" w:right="-91"/>
              <w:rPr>
                <w:b w:val="0"/>
                <w:bCs/>
                <w:szCs w:val="22"/>
              </w:rPr>
            </w:pPr>
            <w:r w:rsidRPr="00C5700C">
              <w:rPr>
                <w:b w:val="0"/>
                <w:bCs/>
                <w:spacing w:val="6"/>
                <w:szCs w:val="22"/>
              </w:rPr>
              <w:t>December</w:t>
            </w:r>
          </w:p>
        </w:tc>
      </w:tr>
      <w:tr w:rsidR="008368CC" w:rsidRPr="00CC2561" w14:paraId="1F2344B7" w14:textId="77777777" w:rsidTr="005F28CC">
        <w:trPr>
          <w:cantSplit/>
          <w:tblHeader/>
        </w:trPr>
        <w:tc>
          <w:tcPr>
            <w:tcW w:w="3708" w:type="dxa"/>
          </w:tcPr>
          <w:p w14:paraId="2CE4C6E8" w14:textId="77777777" w:rsidR="008368CC" w:rsidRPr="00C5700C" w:rsidRDefault="008368CC" w:rsidP="008368CC">
            <w:pPr>
              <w:pStyle w:val="acctfourfigures"/>
              <w:spacing w:line="240" w:lineRule="atLeast"/>
              <w:jc w:val="center"/>
              <w:rPr>
                <w:szCs w:val="22"/>
              </w:rPr>
            </w:pPr>
          </w:p>
        </w:tc>
        <w:tc>
          <w:tcPr>
            <w:tcW w:w="1197" w:type="dxa"/>
            <w:vAlign w:val="center"/>
          </w:tcPr>
          <w:p w14:paraId="5FAF727E" w14:textId="609CCEBA" w:rsidR="008368CC" w:rsidRPr="00C5700C" w:rsidRDefault="008368CC" w:rsidP="008368CC">
            <w:pPr>
              <w:pStyle w:val="acctmergecolhdg"/>
              <w:spacing w:line="240" w:lineRule="atLeast"/>
              <w:rPr>
                <w:b w:val="0"/>
                <w:bCs/>
                <w:szCs w:val="22"/>
              </w:rPr>
            </w:pPr>
            <w:r w:rsidRPr="00C5700C">
              <w:rPr>
                <w:b w:val="0"/>
                <w:bCs/>
                <w:szCs w:val="22"/>
              </w:rPr>
              <w:t>202</w:t>
            </w:r>
            <w:r>
              <w:rPr>
                <w:b w:val="0"/>
                <w:bCs/>
                <w:szCs w:val="22"/>
              </w:rPr>
              <w:t>6</w:t>
            </w:r>
          </w:p>
        </w:tc>
        <w:tc>
          <w:tcPr>
            <w:tcW w:w="234" w:type="dxa"/>
            <w:vAlign w:val="center"/>
          </w:tcPr>
          <w:p w14:paraId="68C83F29" w14:textId="77777777" w:rsidR="008368CC" w:rsidRPr="00C5700C" w:rsidRDefault="008368CC" w:rsidP="008368CC">
            <w:pPr>
              <w:pStyle w:val="acctmergecolhdg"/>
              <w:spacing w:line="240" w:lineRule="atLeast"/>
              <w:rPr>
                <w:b w:val="0"/>
                <w:bCs/>
                <w:szCs w:val="22"/>
              </w:rPr>
            </w:pPr>
          </w:p>
        </w:tc>
        <w:tc>
          <w:tcPr>
            <w:tcW w:w="1206" w:type="dxa"/>
            <w:vAlign w:val="center"/>
          </w:tcPr>
          <w:p w14:paraId="652BFD9B" w14:textId="598B1309" w:rsidR="008368CC" w:rsidRPr="00C5700C" w:rsidRDefault="008368CC" w:rsidP="008368CC">
            <w:pPr>
              <w:pStyle w:val="acctmergecolhdg"/>
              <w:spacing w:line="240" w:lineRule="atLeast"/>
              <w:rPr>
                <w:b w:val="0"/>
                <w:bCs/>
                <w:szCs w:val="22"/>
              </w:rPr>
            </w:pPr>
            <w:r w:rsidRPr="00C5700C">
              <w:rPr>
                <w:b w:val="0"/>
                <w:bCs/>
                <w:szCs w:val="22"/>
              </w:rPr>
              <w:t>202</w:t>
            </w:r>
            <w:r>
              <w:rPr>
                <w:b w:val="0"/>
                <w:bCs/>
                <w:szCs w:val="22"/>
              </w:rPr>
              <w:t>5</w:t>
            </w:r>
          </w:p>
        </w:tc>
        <w:tc>
          <w:tcPr>
            <w:tcW w:w="270" w:type="dxa"/>
            <w:vAlign w:val="center"/>
          </w:tcPr>
          <w:p w14:paraId="63AD0ADC" w14:textId="77777777" w:rsidR="008368CC" w:rsidRPr="00C5700C" w:rsidRDefault="008368CC" w:rsidP="008368CC">
            <w:pPr>
              <w:pStyle w:val="acctmergecolhdg"/>
              <w:spacing w:line="240" w:lineRule="atLeast"/>
              <w:rPr>
                <w:b w:val="0"/>
                <w:bCs/>
                <w:szCs w:val="22"/>
              </w:rPr>
            </w:pPr>
          </w:p>
        </w:tc>
        <w:tc>
          <w:tcPr>
            <w:tcW w:w="1179" w:type="dxa"/>
            <w:vAlign w:val="center"/>
          </w:tcPr>
          <w:p w14:paraId="008674D0" w14:textId="782536CD" w:rsidR="008368CC" w:rsidRPr="00C5700C" w:rsidRDefault="008368CC" w:rsidP="008368CC">
            <w:pPr>
              <w:pStyle w:val="acctmergecolhdg"/>
              <w:spacing w:line="240" w:lineRule="atLeast"/>
              <w:rPr>
                <w:b w:val="0"/>
                <w:bCs/>
                <w:szCs w:val="22"/>
              </w:rPr>
            </w:pPr>
            <w:r w:rsidRPr="00C5700C">
              <w:rPr>
                <w:b w:val="0"/>
                <w:bCs/>
                <w:szCs w:val="22"/>
              </w:rPr>
              <w:t>202</w:t>
            </w:r>
            <w:r>
              <w:rPr>
                <w:b w:val="0"/>
                <w:bCs/>
                <w:szCs w:val="22"/>
              </w:rPr>
              <w:t>6</w:t>
            </w:r>
          </w:p>
        </w:tc>
        <w:tc>
          <w:tcPr>
            <w:tcW w:w="180" w:type="dxa"/>
            <w:vAlign w:val="center"/>
          </w:tcPr>
          <w:p w14:paraId="413C0FB4" w14:textId="77777777" w:rsidR="008368CC" w:rsidRPr="00C5700C" w:rsidRDefault="008368CC" w:rsidP="008368CC">
            <w:pPr>
              <w:pStyle w:val="acctmergecolhdg"/>
              <w:spacing w:line="240" w:lineRule="atLeast"/>
              <w:rPr>
                <w:b w:val="0"/>
                <w:bCs/>
                <w:szCs w:val="22"/>
              </w:rPr>
            </w:pPr>
          </w:p>
        </w:tc>
        <w:tc>
          <w:tcPr>
            <w:tcW w:w="1161" w:type="dxa"/>
            <w:vAlign w:val="center"/>
          </w:tcPr>
          <w:p w14:paraId="38333273" w14:textId="0E8AE6BD" w:rsidR="008368CC" w:rsidRPr="00C5700C" w:rsidRDefault="008368CC" w:rsidP="008368CC">
            <w:pPr>
              <w:pStyle w:val="acctmergecolhdg"/>
              <w:spacing w:line="240" w:lineRule="atLeast"/>
              <w:rPr>
                <w:b w:val="0"/>
                <w:bCs/>
                <w:szCs w:val="22"/>
              </w:rPr>
            </w:pPr>
            <w:r w:rsidRPr="00C5700C">
              <w:rPr>
                <w:b w:val="0"/>
                <w:bCs/>
                <w:szCs w:val="22"/>
              </w:rPr>
              <w:t>202</w:t>
            </w:r>
            <w:r>
              <w:rPr>
                <w:b w:val="0"/>
                <w:bCs/>
                <w:szCs w:val="22"/>
              </w:rPr>
              <w:t>5</w:t>
            </w:r>
          </w:p>
        </w:tc>
      </w:tr>
      <w:tr w:rsidR="00C5700C" w:rsidRPr="00CC2561" w14:paraId="3310377A" w14:textId="77777777" w:rsidTr="005F28CC">
        <w:trPr>
          <w:cantSplit/>
          <w:tblHeader/>
        </w:trPr>
        <w:tc>
          <w:tcPr>
            <w:tcW w:w="3708" w:type="dxa"/>
          </w:tcPr>
          <w:p w14:paraId="270FD947" w14:textId="77777777" w:rsidR="00C5700C" w:rsidRPr="00C5700C" w:rsidRDefault="00C5700C" w:rsidP="00AD3632">
            <w:pPr>
              <w:spacing w:line="240" w:lineRule="atLeast"/>
              <w:ind w:left="100" w:hanging="100"/>
              <w:rPr>
                <w:b/>
                <w:bCs/>
                <w:i/>
                <w:iCs/>
                <w:szCs w:val="22"/>
              </w:rPr>
            </w:pPr>
          </w:p>
        </w:tc>
        <w:tc>
          <w:tcPr>
            <w:tcW w:w="5427" w:type="dxa"/>
            <w:gridSpan w:val="7"/>
          </w:tcPr>
          <w:p w14:paraId="260F467F" w14:textId="77777777" w:rsidR="00C5700C" w:rsidRPr="00C5700C" w:rsidRDefault="00C5700C" w:rsidP="00C5700C">
            <w:pPr>
              <w:pStyle w:val="acctfourfigures"/>
              <w:spacing w:line="240" w:lineRule="atLeast"/>
              <w:jc w:val="center"/>
              <w:rPr>
                <w:i/>
                <w:iCs/>
                <w:szCs w:val="22"/>
              </w:rPr>
            </w:pPr>
            <w:r w:rsidRPr="00C5700C">
              <w:rPr>
                <w:i/>
                <w:iCs/>
                <w:szCs w:val="22"/>
              </w:rPr>
              <w:t>(in thousand Baht)</w:t>
            </w:r>
          </w:p>
        </w:tc>
      </w:tr>
      <w:tr w:rsidR="00945837" w:rsidRPr="00CC2561" w14:paraId="7AF2DB11" w14:textId="77777777" w:rsidTr="005F28CC">
        <w:trPr>
          <w:cantSplit/>
          <w:trHeight w:val="281"/>
        </w:trPr>
        <w:tc>
          <w:tcPr>
            <w:tcW w:w="3708" w:type="dxa"/>
          </w:tcPr>
          <w:p w14:paraId="102D05C9" w14:textId="77777777" w:rsidR="00945837" w:rsidRPr="00C5700C" w:rsidRDefault="00945837" w:rsidP="00945837">
            <w:pPr>
              <w:spacing w:line="240" w:lineRule="atLeast"/>
              <w:ind w:firstLine="1"/>
              <w:rPr>
                <w:szCs w:val="22"/>
              </w:rPr>
            </w:pPr>
            <w:r w:rsidRPr="00C5700C">
              <w:rPr>
                <w:szCs w:val="22"/>
              </w:rPr>
              <w:t>Personal loans</w:t>
            </w:r>
          </w:p>
        </w:tc>
        <w:tc>
          <w:tcPr>
            <w:tcW w:w="1197" w:type="dxa"/>
          </w:tcPr>
          <w:p w14:paraId="2A43A7EB" w14:textId="6B0E44FB" w:rsidR="00945837" w:rsidRPr="00C5700C" w:rsidRDefault="00945837" w:rsidP="005F28CC">
            <w:pPr>
              <w:pStyle w:val="acctfourfigures"/>
              <w:tabs>
                <w:tab w:val="clear" w:pos="765"/>
                <w:tab w:val="decimal" w:pos="972"/>
              </w:tabs>
              <w:spacing w:line="240" w:lineRule="atLeast"/>
              <w:ind w:right="-81"/>
              <w:rPr>
                <w:szCs w:val="22"/>
                <w:cs/>
                <w:lang w:bidi="th-TH"/>
              </w:rPr>
            </w:pPr>
            <w:r>
              <w:rPr>
                <w:szCs w:val="22"/>
              </w:rPr>
              <w:t>1,048,235</w:t>
            </w:r>
          </w:p>
        </w:tc>
        <w:tc>
          <w:tcPr>
            <w:tcW w:w="234" w:type="dxa"/>
          </w:tcPr>
          <w:p w14:paraId="008DA92F" w14:textId="77777777" w:rsidR="00945837" w:rsidRPr="00C5700C" w:rsidRDefault="00945837" w:rsidP="00945837">
            <w:pPr>
              <w:pStyle w:val="acctfourfigures"/>
              <w:spacing w:line="240" w:lineRule="atLeast"/>
              <w:rPr>
                <w:szCs w:val="22"/>
              </w:rPr>
            </w:pPr>
          </w:p>
        </w:tc>
        <w:tc>
          <w:tcPr>
            <w:tcW w:w="1206" w:type="dxa"/>
          </w:tcPr>
          <w:p w14:paraId="55A01623" w14:textId="5B03ABE7" w:rsidR="00945837" w:rsidRPr="00C5700C" w:rsidRDefault="00945837" w:rsidP="005F28CC">
            <w:pPr>
              <w:pStyle w:val="acctfourfigures"/>
              <w:tabs>
                <w:tab w:val="clear" w:pos="765"/>
                <w:tab w:val="decimal" w:pos="986"/>
              </w:tabs>
              <w:spacing w:line="240" w:lineRule="atLeast"/>
              <w:ind w:right="36"/>
              <w:rPr>
                <w:szCs w:val="22"/>
              </w:rPr>
            </w:pPr>
            <w:r w:rsidRPr="009114E2">
              <w:rPr>
                <w:szCs w:val="22"/>
              </w:rPr>
              <w:t>821,515</w:t>
            </w:r>
          </w:p>
        </w:tc>
        <w:tc>
          <w:tcPr>
            <w:tcW w:w="270" w:type="dxa"/>
          </w:tcPr>
          <w:p w14:paraId="797E210B" w14:textId="77777777" w:rsidR="00945837" w:rsidRPr="00C5700C" w:rsidRDefault="00945837" w:rsidP="00945837">
            <w:pPr>
              <w:pStyle w:val="acctfourfigures"/>
              <w:spacing w:line="240" w:lineRule="atLeast"/>
              <w:rPr>
                <w:szCs w:val="22"/>
              </w:rPr>
            </w:pPr>
          </w:p>
        </w:tc>
        <w:tc>
          <w:tcPr>
            <w:tcW w:w="1179" w:type="dxa"/>
            <w:vAlign w:val="bottom"/>
          </w:tcPr>
          <w:p w14:paraId="76C6909D" w14:textId="4E4FAA42" w:rsidR="00945837" w:rsidRPr="008368CC" w:rsidRDefault="00945837" w:rsidP="005F28CC">
            <w:pPr>
              <w:tabs>
                <w:tab w:val="decimal" w:pos="257"/>
              </w:tabs>
              <w:ind w:left="-129" w:right="-67"/>
              <w:jc w:val="center"/>
              <w:rPr>
                <w:rFonts w:cstheme="minorBidi"/>
                <w:szCs w:val="28"/>
                <w:cs/>
                <w:lang w:bidi="th-TH"/>
              </w:rPr>
            </w:pPr>
            <w:r w:rsidRPr="00C5700C">
              <w:rPr>
                <w:szCs w:val="22"/>
              </w:rPr>
              <w:t>-</w:t>
            </w:r>
          </w:p>
        </w:tc>
        <w:tc>
          <w:tcPr>
            <w:tcW w:w="180" w:type="dxa"/>
            <w:vAlign w:val="bottom"/>
          </w:tcPr>
          <w:p w14:paraId="3AA6CD59" w14:textId="77777777" w:rsidR="00945837" w:rsidRPr="00C5700C" w:rsidRDefault="00945837" w:rsidP="00945837">
            <w:pPr>
              <w:tabs>
                <w:tab w:val="decimal" w:pos="257"/>
              </w:tabs>
              <w:ind w:left="-129" w:right="-86"/>
              <w:jc w:val="center"/>
              <w:rPr>
                <w:szCs w:val="22"/>
              </w:rPr>
            </w:pPr>
          </w:p>
        </w:tc>
        <w:tc>
          <w:tcPr>
            <w:tcW w:w="1161" w:type="dxa"/>
            <w:vAlign w:val="bottom"/>
          </w:tcPr>
          <w:p w14:paraId="2C20A1FB" w14:textId="77777777" w:rsidR="00945837" w:rsidRPr="00C5700C" w:rsidRDefault="00945837" w:rsidP="005F28CC">
            <w:pPr>
              <w:tabs>
                <w:tab w:val="decimal" w:pos="216"/>
              </w:tabs>
              <w:ind w:left="-129" w:right="-122"/>
              <w:jc w:val="center"/>
              <w:rPr>
                <w:szCs w:val="22"/>
              </w:rPr>
            </w:pPr>
            <w:r w:rsidRPr="00C5700C">
              <w:rPr>
                <w:szCs w:val="22"/>
              </w:rPr>
              <w:t>-</w:t>
            </w:r>
          </w:p>
        </w:tc>
      </w:tr>
      <w:tr w:rsidR="00945837" w:rsidRPr="00CC2561" w14:paraId="748BBE37" w14:textId="77777777" w:rsidTr="005F28CC">
        <w:trPr>
          <w:cantSplit/>
          <w:trHeight w:val="216"/>
        </w:trPr>
        <w:tc>
          <w:tcPr>
            <w:tcW w:w="3708" w:type="dxa"/>
          </w:tcPr>
          <w:p w14:paraId="51CB26EB" w14:textId="6E59F37F" w:rsidR="00945837" w:rsidRPr="00C5700C" w:rsidRDefault="00945837" w:rsidP="00945837">
            <w:pPr>
              <w:spacing w:line="240" w:lineRule="atLeast"/>
              <w:rPr>
                <w:szCs w:val="22"/>
              </w:rPr>
            </w:pPr>
            <w:r w:rsidRPr="00C5700C">
              <w:rPr>
                <w:szCs w:val="22"/>
              </w:rPr>
              <w:t xml:space="preserve">Secured </w:t>
            </w:r>
            <w:r>
              <w:rPr>
                <w:szCs w:val="22"/>
              </w:rPr>
              <w:t>l</w:t>
            </w:r>
            <w:r w:rsidRPr="00C5700C">
              <w:rPr>
                <w:szCs w:val="22"/>
              </w:rPr>
              <w:t>oans</w:t>
            </w:r>
          </w:p>
        </w:tc>
        <w:tc>
          <w:tcPr>
            <w:tcW w:w="1197" w:type="dxa"/>
          </w:tcPr>
          <w:p w14:paraId="79A0D611" w14:textId="01991D2A" w:rsidR="00945837" w:rsidRPr="00C5700C" w:rsidRDefault="00945837" w:rsidP="005F28CC">
            <w:pPr>
              <w:pStyle w:val="acctfourfigures"/>
              <w:tabs>
                <w:tab w:val="clear" w:pos="765"/>
                <w:tab w:val="decimal" w:pos="972"/>
              </w:tabs>
              <w:spacing w:line="240" w:lineRule="atLeast"/>
              <w:ind w:right="-81"/>
              <w:rPr>
                <w:szCs w:val="22"/>
                <w:lang w:val="en-US"/>
              </w:rPr>
            </w:pPr>
            <w:r>
              <w:rPr>
                <w:szCs w:val="22"/>
              </w:rPr>
              <w:t>678</w:t>
            </w:r>
            <w:r w:rsidRPr="009114E2">
              <w:rPr>
                <w:szCs w:val="22"/>
              </w:rPr>
              <w:t>,000</w:t>
            </w:r>
          </w:p>
        </w:tc>
        <w:tc>
          <w:tcPr>
            <w:tcW w:w="234" w:type="dxa"/>
          </w:tcPr>
          <w:p w14:paraId="2A413C12" w14:textId="77777777" w:rsidR="00945837" w:rsidRPr="00C5700C" w:rsidRDefault="00945837" w:rsidP="00945837">
            <w:pPr>
              <w:pStyle w:val="acctfourfigures"/>
              <w:spacing w:line="240" w:lineRule="atLeast"/>
              <w:rPr>
                <w:szCs w:val="22"/>
              </w:rPr>
            </w:pPr>
          </w:p>
        </w:tc>
        <w:tc>
          <w:tcPr>
            <w:tcW w:w="1206" w:type="dxa"/>
          </w:tcPr>
          <w:p w14:paraId="23AA359D" w14:textId="466EEAF1" w:rsidR="00945837" w:rsidRPr="00C5700C" w:rsidRDefault="00945837" w:rsidP="005F28CC">
            <w:pPr>
              <w:pStyle w:val="acctfourfigures"/>
              <w:tabs>
                <w:tab w:val="clear" w:pos="765"/>
                <w:tab w:val="decimal" w:pos="986"/>
              </w:tabs>
              <w:spacing w:line="240" w:lineRule="atLeast"/>
              <w:ind w:right="36"/>
              <w:rPr>
                <w:szCs w:val="22"/>
              </w:rPr>
            </w:pPr>
            <w:r w:rsidRPr="009114E2">
              <w:rPr>
                <w:szCs w:val="22"/>
              </w:rPr>
              <w:t>790,000</w:t>
            </w:r>
          </w:p>
        </w:tc>
        <w:tc>
          <w:tcPr>
            <w:tcW w:w="270" w:type="dxa"/>
          </w:tcPr>
          <w:p w14:paraId="53D78EEB" w14:textId="77777777" w:rsidR="00945837" w:rsidRPr="00C5700C" w:rsidRDefault="00945837" w:rsidP="00945837">
            <w:pPr>
              <w:pStyle w:val="acctfourfigures"/>
              <w:spacing w:line="240" w:lineRule="atLeast"/>
              <w:rPr>
                <w:szCs w:val="22"/>
              </w:rPr>
            </w:pPr>
          </w:p>
        </w:tc>
        <w:tc>
          <w:tcPr>
            <w:tcW w:w="1179" w:type="dxa"/>
            <w:vAlign w:val="bottom"/>
          </w:tcPr>
          <w:p w14:paraId="0F92A0C5" w14:textId="61438343" w:rsidR="00945837" w:rsidRPr="00C5700C" w:rsidRDefault="00945837" w:rsidP="005F28CC">
            <w:pPr>
              <w:tabs>
                <w:tab w:val="decimal" w:pos="257"/>
              </w:tabs>
              <w:ind w:left="-129" w:right="-67"/>
              <w:jc w:val="center"/>
              <w:rPr>
                <w:szCs w:val="22"/>
              </w:rPr>
            </w:pPr>
            <w:r w:rsidRPr="00C5700C">
              <w:rPr>
                <w:szCs w:val="22"/>
              </w:rPr>
              <w:t>-</w:t>
            </w:r>
          </w:p>
        </w:tc>
        <w:tc>
          <w:tcPr>
            <w:tcW w:w="180" w:type="dxa"/>
            <w:vAlign w:val="bottom"/>
          </w:tcPr>
          <w:p w14:paraId="072E5F6A" w14:textId="77777777" w:rsidR="00945837" w:rsidRPr="00C5700C" w:rsidRDefault="00945837" w:rsidP="00945837">
            <w:pPr>
              <w:tabs>
                <w:tab w:val="decimal" w:pos="257"/>
              </w:tabs>
              <w:ind w:left="-129" w:right="-86"/>
              <w:jc w:val="center"/>
              <w:rPr>
                <w:szCs w:val="22"/>
              </w:rPr>
            </w:pPr>
          </w:p>
        </w:tc>
        <w:tc>
          <w:tcPr>
            <w:tcW w:w="1161" w:type="dxa"/>
            <w:vAlign w:val="bottom"/>
          </w:tcPr>
          <w:p w14:paraId="190F21AE" w14:textId="77777777" w:rsidR="00945837" w:rsidRPr="00C5700C" w:rsidRDefault="00945837" w:rsidP="005F28CC">
            <w:pPr>
              <w:tabs>
                <w:tab w:val="decimal" w:pos="216"/>
              </w:tabs>
              <w:ind w:left="-129" w:right="-122"/>
              <w:jc w:val="center"/>
              <w:rPr>
                <w:szCs w:val="22"/>
              </w:rPr>
            </w:pPr>
            <w:r w:rsidRPr="00C5700C">
              <w:rPr>
                <w:szCs w:val="22"/>
              </w:rPr>
              <w:t>-</w:t>
            </w:r>
          </w:p>
        </w:tc>
      </w:tr>
      <w:tr w:rsidR="00945837" w:rsidRPr="00CC2561" w14:paraId="64AC93AC" w14:textId="77777777" w:rsidTr="005F28CC">
        <w:trPr>
          <w:cantSplit/>
          <w:trHeight w:val="216"/>
        </w:trPr>
        <w:tc>
          <w:tcPr>
            <w:tcW w:w="3708" w:type="dxa"/>
          </w:tcPr>
          <w:p w14:paraId="3184BC57" w14:textId="77777777" w:rsidR="00945837" w:rsidRPr="00C5700C" w:rsidRDefault="00945837" w:rsidP="00945837">
            <w:pPr>
              <w:spacing w:line="240" w:lineRule="atLeast"/>
              <w:rPr>
                <w:szCs w:val="22"/>
              </w:rPr>
            </w:pPr>
            <w:r w:rsidRPr="00C5700C">
              <w:rPr>
                <w:szCs w:val="22"/>
              </w:rPr>
              <w:t>Vehicle loans</w:t>
            </w:r>
          </w:p>
        </w:tc>
        <w:tc>
          <w:tcPr>
            <w:tcW w:w="1197" w:type="dxa"/>
          </w:tcPr>
          <w:p w14:paraId="4C3A1991" w14:textId="4D40E384" w:rsidR="00945837" w:rsidRPr="00C5700C" w:rsidRDefault="00945837" w:rsidP="005F28CC">
            <w:pPr>
              <w:pStyle w:val="acctfourfigures"/>
              <w:tabs>
                <w:tab w:val="clear" w:pos="765"/>
                <w:tab w:val="decimal" w:pos="972"/>
              </w:tabs>
              <w:spacing w:line="240" w:lineRule="atLeast"/>
              <w:ind w:right="-81"/>
              <w:rPr>
                <w:szCs w:val="22"/>
              </w:rPr>
            </w:pPr>
            <w:r w:rsidRPr="009114E2">
              <w:rPr>
                <w:szCs w:val="22"/>
              </w:rPr>
              <w:t>3</w:t>
            </w:r>
            <w:r>
              <w:rPr>
                <w:szCs w:val="22"/>
              </w:rPr>
              <w:t>1</w:t>
            </w:r>
            <w:r w:rsidRPr="009114E2">
              <w:rPr>
                <w:szCs w:val="22"/>
              </w:rPr>
              <w:t>,6</w:t>
            </w:r>
            <w:r>
              <w:rPr>
                <w:szCs w:val="22"/>
              </w:rPr>
              <w:t>9</w:t>
            </w:r>
            <w:r w:rsidRPr="009114E2">
              <w:rPr>
                <w:szCs w:val="22"/>
              </w:rPr>
              <w:t>1</w:t>
            </w:r>
          </w:p>
        </w:tc>
        <w:tc>
          <w:tcPr>
            <w:tcW w:w="234" w:type="dxa"/>
          </w:tcPr>
          <w:p w14:paraId="6BF39FD9" w14:textId="77777777" w:rsidR="00945837" w:rsidRPr="00C5700C" w:rsidRDefault="00945837" w:rsidP="00945837">
            <w:pPr>
              <w:pStyle w:val="acctfourfigures"/>
              <w:spacing w:line="240" w:lineRule="atLeast"/>
              <w:rPr>
                <w:szCs w:val="22"/>
              </w:rPr>
            </w:pPr>
          </w:p>
        </w:tc>
        <w:tc>
          <w:tcPr>
            <w:tcW w:w="1206" w:type="dxa"/>
          </w:tcPr>
          <w:p w14:paraId="7C482F4E" w14:textId="063E38F9" w:rsidR="00945837" w:rsidRPr="00C5700C" w:rsidRDefault="00945837" w:rsidP="005F28CC">
            <w:pPr>
              <w:pStyle w:val="acctfourfigures"/>
              <w:tabs>
                <w:tab w:val="clear" w:pos="765"/>
                <w:tab w:val="decimal" w:pos="986"/>
              </w:tabs>
              <w:spacing w:line="240" w:lineRule="atLeast"/>
              <w:ind w:right="36"/>
              <w:rPr>
                <w:szCs w:val="22"/>
              </w:rPr>
            </w:pPr>
            <w:r w:rsidRPr="009114E2">
              <w:rPr>
                <w:szCs w:val="22"/>
              </w:rPr>
              <w:t>34,661</w:t>
            </w:r>
          </w:p>
        </w:tc>
        <w:tc>
          <w:tcPr>
            <w:tcW w:w="270" w:type="dxa"/>
          </w:tcPr>
          <w:p w14:paraId="784BBDB1" w14:textId="77777777" w:rsidR="00945837" w:rsidRPr="00C5700C" w:rsidRDefault="00945837" w:rsidP="00945837">
            <w:pPr>
              <w:pStyle w:val="acctfourfigures"/>
              <w:spacing w:line="240" w:lineRule="atLeast"/>
              <w:rPr>
                <w:szCs w:val="22"/>
              </w:rPr>
            </w:pPr>
          </w:p>
        </w:tc>
        <w:tc>
          <w:tcPr>
            <w:tcW w:w="1179" w:type="dxa"/>
            <w:vAlign w:val="bottom"/>
          </w:tcPr>
          <w:p w14:paraId="0CB920F8" w14:textId="4BC73BF1" w:rsidR="00945837" w:rsidRPr="00C5700C" w:rsidRDefault="00945837" w:rsidP="005F28CC">
            <w:pPr>
              <w:tabs>
                <w:tab w:val="decimal" w:pos="257"/>
              </w:tabs>
              <w:ind w:left="-129" w:right="-67"/>
              <w:jc w:val="center"/>
              <w:rPr>
                <w:szCs w:val="22"/>
              </w:rPr>
            </w:pPr>
            <w:r w:rsidRPr="00C5700C">
              <w:rPr>
                <w:szCs w:val="22"/>
              </w:rPr>
              <w:t>-</w:t>
            </w:r>
          </w:p>
        </w:tc>
        <w:tc>
          <w:tcPr>
            <w:tcW w:w="180" w:type="dxa"/>
            <w:vAlign w:val="bottom"/>
          </w:tcPr>
          <w:p w14:paraId="353292B3" w14:textId="77777777" w:rsidR="00945837" w:rsidRPr="00C5700C" w:rsidRDefault="00945837" w:rsidP="00945837">
            <w:pPr>
              <w:tabs>
                <w:tab w:val="decimal" w:pos="257"/>
              </w:tabs>
              <w:ind w:left="-129" w:right="-86"/>
              <w:jc w:val="center"/>
              <w:rPr>
                <w:szCs w:val="22"/>
              </w:rPr>
            </w:pPr>
          </w:p>
        </w:tc>
        <w:tc>
          <w:tcPr>
            <w:tcW w:w="1161" w:type="dxa"/>
            <w:vAlign w:val="bottom"/>
          </w:tcPr>
          <w:p w14:paraId="7032B73D" w14:textId="77777777" w:rsidR="00945837" w:rsidRPr="00C5700C" w:rsidRDefault="00945837" w:rsidP="005F28CC">
            <w:pPr>
              <w:tabs>
                <w:tab w:val="decimal" w:pos="216"/>
              </w:tabs>
              <w:ind w:left="-129" w:right="-122"/>
              <w:jc w:val="center"/>
              <w:rPr>
                <w:szCs w:val="22"/>
              </w:rPr>
            </w:pPr>
            <w:r w:rsidRPr="00C5700C">
              <w:rPr>
                <w:szCs w:val="22"/>
              </w:rPr>
              <w:t>-</w:t>
            </w:r>
          </w:p>
        </w:tc>
      </w:tr>
      <w:tr w:rsidR="00945837" w:rsidRPr="00CC2561" w14:paraId="27358898" w14:textId="77777777" w:rsidTr="005F28CC">
        <w:trPr>
          <w:cantSplit/>
          <w:trHeight w:val="216"/>
        </w:trPr>
        <w:tc>
          <w:tcPr>
            <w:tcW w:w="3708" w:type="dxa"/>
          </w:tcPr>
          <w:p w14:paraId="4BAA18B5" w14:textId="7AC5CA4B" w:rsidR="00945837" w:rsidRPr="00C5700C" w:rsidRDefault="00945837" w:rsidP="007348E4">
            <w:pPr>
              <w:spacing w:line="240" w:lineRule="atLeast"/>
              <w:ind w:right="-167"/>
              <w:rPr>
                <w:szCs w:val="22"/>
              </w:rPr>
            </w:pPr>
            <w:r w:rsidRPr="00C5700C">
              <w:rPr>
                <w:i/>
                <w:iCs/>
                <w:szCs w:val="22"/>
              </w:rPr>
              <w:t>Less</w:t>
            </w:r>
            <w:r w:rsidRPr="00C5700C">
              <w:rPr>
                <w:szCs w:val="22"/>
              </w:rPr>
              <w:t xml:space="preserve"> allowances for expected credit</w:t>
            </w:r>
            <w:r w:rsidR="005F28CC">
              <w:rPr>
                <w:szCs w:val="22"/>
              </w:rPr>
              <w:t xml:space="preserve"> </w:t>
            </w:r>
            <w:r w:rsidRPr="00C5700C">
              <w:rPr>
                <w:szCs w:val="22"/>
              </w:rPr>
              <w:t xml:space="preserve">loss </w:t>
            </w:r>
          </w:p>
        </w:tc>
        <w:tc>
          <w:tcPr>
            <w:tcW w:w="1197" w:type="dxa"/>
          </w:tcPr>
          <w:p w14:paraId="5782AED2" w14:textId="3B8B110C" w:rsidR="00945837" w:rsidRPr="00C5700C" w:rsidRDefault="00945837" w:rsidP="005F28CC">
            <w:pPr>
              <w:pStyle w:val="acctfourfigures"/>
              <w:tabs>
                <w:tab w:val="clear" w:pos="765"/>
                <w:tab w:val="decimal" w:pos="963"/>
              </w:tabs>
              <w:spacing w:line="240" w:lineRule="atLeast"/>
              <w:ind w:right="-45"/>
              <w:rPr>
                <w:szCs w:val="22"/>
              </w:rPr>
            </w:pPr>
            <w:r w:rsidRPr="009114E2">
              <w:rPr>
                <w:szCs w:val="22"/>
              </w:rPr>
              <w:t>(1</w:t>
            </w:r>
            <w:r>
              <w:rPr>
                <w:szCs w:val="22"/>
              </w:rPr>
              <w:t>5,185</w:t>
            </w:r>
            <w:r w:rsidRPr="009114E2">
              <w:rPr>
                <w:szCs w:val="22"/>
              </w:rPr>
              <w:t>)</w:t>
            </w:r>
          </w:p>
        </w:tc>
        <w:tc>
          <w:tcPr>
            <w:tcW w:w="234" w:type="dxa"/>
          </w:tcPr>
          <w:p w14:paraId="4B798AAD" w14:textId="77777777" w:rsidR="00945837" w:rsidRPr="00C5700C" w:rsidRDefault="00945837" w:rsidP="00945837">
            <w:pPr>
              <w:pStyle w:val="acctfourfigures"/>
              <w:spacing w:line="240" w:lineRule="atLeast"/>
              <w:rPr>
                <w:szCs w:val="22"/>
              </w:rPr>
            </w:pPr>
          </w:p>
        </w:tc>
        <w:tc>
          <w:tcPr>
            <w:tcW w:w="1206" w:type="dxa"/>
          </w:tcPr>
          <w:p w14:paraId="10C9E744" w14:textId="3743B7A4" w:rsidR="00945837" w:rsidRPr="00C5700C" w:rsidRDefault="00945837" w:rsidP="005F28CC">
            <w:pPr>
              <w:pStyle w:val="acctfourfigures"/>
              <w:tabs>
                <w:tab w:val="clear" w:pos="765"/>
                <w:tab w:val="decimal" w:pos="995"/>
              </w:tabs>
              <w:spacing w:line="240" w:lineRule="atLeast"/>
              <w:ind w:right="-81"/>
              <w:rPr>
                <w:szCs w:val="22"/>
              </w:rPr>
            </w:pPr>
            <w:r w:rsidRPr="009114E2">
              <w:rPr>
                <w:szCs w:val="22"/>
              </w:rPr>
              <w:t>(17,230)</w:t>
            </w:r>
          </w:p>
        </w:tc>
        <w:tc>
          <w:tcPr>
            <w:tcW w:w="270" w:type="dxa"/>
          </w:tcPr>
          <w:p w14:paraId="2CB9DC11" w14:textId="77777777" w:rsidR="00945837" w:rsidRPr="00C5700C" w:rsidRDefault="00945837" w:rsidP="00945837">
            <w:pPr>
              <w:pStyle w:val="acctfourfigures"/>
              <w:spacing w:line="240" w:lineRule="atLeast"/>
              <w:rPr>
                <w:szCs w:val="22"/>
              </w:rPr>
            </w:pPr>
          </w:p>
        </w:tc>
        <w:tc>
          <w:tcPr>
            <w:tcW w:w="1179" w:type="dxa"/>
            <w:vAlign w:val="bottom"/>
          </w:tcPr>
          <w:p w14:paraId="713C5323" w14:textId="35536C16" w:rsidR="00945837" w:rsidRPr="00C5700C" w:rsidRDefault="00945837" w:rsidP="005F28CC">
            <w:pPr>
              <w:tabs>
                <w:tab w:val="decimal" w:pos="257"/>
              </w:tabs>
              <w:ind w:left="-129" w:right="-67"/>
              <w:jc w:val="center"/>
              <w:rPr>
                <w:szCs w:val="22"/>
              </w:rPr>
            </w:pPr>
            <w:r w:rsidRPr="00C5700C">
              <w:rPr>
                <w:szCs w:val="22"/>
              </w:rPr>
              <w:t>-</w:t>
            </w:r>
          </w:p>
        </w:tc>
        <w:tc>
          <w:tcPr>
            <w:tcW w:w="180" w:type="dxa"/>
            <w:vAlign w:val="bottom"/>
          </w:tcPr>
          <w:p w14:paraId="324E5330" w14:textId="77777777" w:rsidR="00945837" w:rsidRPr="00C5700C" w:rsidRDefault="00945837" w:rsidP="00945837">
            <w:pPr>
              <w:tabs>
                <w:tab w:val="decimal" w:pos="257"/>
              </w:tabs>
              <w:ind w:left="-129" w:right="-86"/>
              <w:jc w:val="center"/>
              <w:rPr>
                <w:szCs w:val="22"/>
              </w:rPr>
            </w:pPr>
          </w:p>
        </w:tc>
        <w:tc>
          <w:tcPr>
            <w:tcW w:w="1161" w:type="dxa"/>
            <w:vAlign w:val="bottom"/>
          </w:tcPr>
          <w:p w14:paraId="01DA1A74" w14:textId="77777777" w:rsidR="00945837" w:rsidRPr="00C5700C" w:rsidRDefault="00945837" w:rsidP="005F28CC">
            <w:pPr>
              <w:tabs>
                <w:tab w:val="decimal" w:pos="216"/>
              </w:tabs>
              <w:ind w:left="-129" w:right="-122"/>
              <w:jc w:val="center"/>
              <w:rPr>
                <w:szCs w:val="22"/>
              </w:rPr>
            </w:pPr>
            <w:r w:rsidRPr="00C5700C">
              <w:rPr>
                <w:szCs w:val="22"/>
              </w:rPr>
              <w:t>-</w:t>
            </w:r>
          </w:p>
        </w:tc>
      </w:tr>
      <w:tr w:rsidR="00945837" w:rsidRPr="00CC2561" w14:paraId="1CE964AE" w14:textId="77777777" w:rsidTr="005F28CC">
        <w:trPr>
          <w:cantSplit/>
          <w:trHeight w:val="216"/>
        </w:trPr>
        <w:tc>
          <w:tcPr>
            <w:tcW w:w="3708" w:type="dxa"/>
            <w:vAlign w:val="bottom"/>
          </w:tcPr>
          <w:p w14:paraId="4BC5E864" w14:textId="59A10EB2" w:rsidR="00945837" w:rsidRPr="00C5700C" w:rsidRDefault="00945837" w:rsidP="00945837">
            <w:pPr>
              <w:spacing w:line="240" w:lineRule="atLeast"/>
              <w:rPr>
                <w:b/>
                <w:bCs/>
                <w:szCs w:val="22"/>
                <w:lang w:val="en-US" w:bidi="th-TH"/>
              </w:rPr>
            </w:pPr>
            <w:r w:rsidRPr="00C5700C">
              <w:rPr>
                <w:b/>
                <w:bCs/>
                <w:szCs w:val="22"/>
              </w:rPr>
              <w:t>Total personal loans</w:t>
            </w:r>
            <w:r w:rsidRPr="00C5700C">
              <w:rPr>
                <w:b/>
                <w:bCs/>
                <w:szCs w:val="22"/>
                <w:cs/>
                <w:lang w:bidi="th-TH"/>
              </w:rPr>
              <w:t xml:space="preserve"> </w:t>
            </w:r>
            <w:r w:rsidRPr="00C5700C">
              <w:rPr>
                <w:b/>
                <w:bCs/>
                <w:szCs w:val="22"/>
                <w:lang w:val="en-US" w:bidi="th-TH"/>
              </w:rPr>
              <w:t>and others</w:t>
            </w:r>
          </w:p>
        </w:tc>
        <w:tc>
          <w:tcPr>
            <w:tcW w:w="1197" w:type="dxa"/>
            <w:tcBorders>
              <w:top w:val="single" w:sz="4" w:space="0" w:color="auto"/>
              <w:bottom w:val="double" w:sz="4" w:space="0" w:color="auto"/>
            </w:tcBorders>
          </w:tcPr>
          <w:p w14:paraId="02712584" w14:textId="16779841" w:rsidR="00945837" w:rsidRPr="00C5700C" w:rsidRDefault="00945837" w:rsidP="005F28CC">
            <w:pPr>
              <w:pStyle w:val="acctfourfigures"/>
              <w:tabs>
                <w:tab w:val="clear" w:pos="765"/>
                <w:tab w:val="decimal" w:pos="963"/>
              </w:tabs>
              <w:spacing w:line="240" w:lineRule="atLeast"/>
              <w:ind w:right="-81"/>
              <w:rPr>
                <w:b/>
                <w:bCs/>
                <w:szCs w:val="22"/>
              </w:rPr>
            </w:pPr>
            <w:r w:rsidRPr="009114E2">
              <w:rPr>
                <w:b/>
                <w:bCs/>
                <w:szCs w:val="22"/>
              </w:rPr>
              <w:t>1,</w:t>
            </w:r>
            <w:r>
              <w:rPr>
                <w:b/>
                <w:bCs/>
                <w:szCs w:val="22"/>
              </w:rPr>
              <w:t>742</w:t>
            </w:r>
            <w:r w:rsidRPr="009114E2">
              <w:rPr>
                <w:b/>
                <w:bCs/>
                <w:szCs w:val="22"/>
              </w:rPr>
              <w:t>,</w:t>
            </w:r>
            <w:r>
              <w:rPr>
                <w:b/>
                <w:bCs/>
                <w:szCs w:val="22"/>
              </w:rPr>
              <w:t>741</w:t>
            </w:r>
          </w:p>
        </w:tc>
        <w:tc>
          <w:tcPr>
            <w:tcW w:w="234" w:type="dxa"/>
          </w:tcPr>
          <w:p w14:paraId="49B8DC9E" w14:textId="77777777" w:rsidR="00945837" w:rsidRPr="00C5700C" w:rsidRDefault="00945837" w:rsidP="00945837">
            <w:pPr>
              <w:pStyle w:val="acctfourfigures"/>
              <w:spacing w:line="240" w:lineRule="atLeast"/>
              <w:rPr>
                <w:szCs w:val="22"/>
              </w:rPr>
            </w:pPr>
          </w:p>
        </w:tc>
        <w:tc>
          <w:tcPr>
            <w:tcW w:w="1206" w:type="dxa"/>
            <w:tcBorders>
              <w:top w:val="single" w:sz="4" w:space="0" w:color="auto"/>
              <w:bottom w:val="double" w:sz="4" w:space="0" w:color="auto"/>
            </w:tcBorders>
          </w:tcPr>
          <w:p w14:paraId="53F484EC" w14:textId="09DDA225" w:rsidR="00945837" w:rsidRPr="00C5700C" w:rsidRDefault="00945837" w:rsidP="005F28CC">
            <w:pPr>
              <w:pStyle w:val="acctfourfigures"/>
              <w:tabs>
                <w:tab w:val="clear" w:pos="765"/>
                <w:tab w:val="decimal" w:pos="986"/>
              </w:tabs>
              <w:spacing w:line="240" w:lineRule="atLeast"/>
              <w:ind w:right="36"/>
              <w:rPr>
                <w:b/>
                <w:bCs/>
                <w:szCs w:val="22"/>
              </w:rPr>
            </w:pPr>
            <w:r w:rsidRPr="009114E2">
              <w:rPr>
                <w:b/>
                <w:bCs/>
                <w:szCs w:val="22"/>
              </w:rPr>
              <w:t>1,628,946</w:t>
            </w:r>
          </w:p>
        </w:tc>
        <w:tc>
          <w:tcPr>
            <w:tcW w:w="270" w:type="dxa"/>
          </w:tcPr>
          <w:p w14:paraId="669C3550" w14:textId="77777777" w:rsidR="00945837" w:rsidRPr="00C5700C" w:rsidRDefault="00945837" w:rsidP="00945837">
            <w:pPr>
              <w:pStyle w:val="acctfourfigures"/>
              <w:spacing w:line="240" w:lineRule="atLeast"/>
              <w:rPr>
                <w:szCs w:val="22"/>
              </w:rPr>
            </w:pPr>
          </w:p>
        </w:tc>
        <w:tc>
          <w:tcPr>
            <w:tcW w:w="1179" w:type="dxa"/>
            <w:tcBorders>
              <w:top w:val="single" w:sz="4" w:space="0" w:color="auto"/>
              <w:bottom w:val="double" w:sz="4" w:space="0" w:color="auto"/>
            </w:tcBorders>
            <w:vAlign w:val="bottom"/>
          </w:tcPr>
          <w:p w14:paraId="11B62744" w14:textId="5C66522B" w:rsidR="00945837" w:rsidRPr="00222BC3" w:rsidRDefault="00945837" w:rsidP="005F28CC">
            <w:pPr>
              <w:tabs>
                <w:tab w:val="decimal" w:pos="257"/>
              </w:tabs>
              <w:ind w:left="-129" w:right="-67"/>
              <w:jc w:val="center"/>
              <w:rPr>
                <w:b/>
                <w:bCs/>
                <w:szCs w:val="22"/>
              </w:rPr>
            </w:pPr>
            <w:r w:rsidRPr="00222BC3">
              <w:rPr>
                <w:b/>
                <w:bCs/>
                <w:szCs w:val="22"/>
              </w:rPr>
              <w:t>-</w:t>
            </w:r>
          </w:p>
        </w:tc>
        <w:tc>
          <w:tcPr>
            <w:tcW w:w="180" w:type="dxa"/>
            <w:vAlign w:val="bottom"/>
          </w:tcPr>
          <w:p w14:paraId="140D1015" w14:textId="77777777" w:rsidR="00945837" w:rsidRPr="00222BC3" w:rsidRDefault="00945837" w:rsidP="00945837">
            <w:pPr>
              <w:tabs>
                <w:tab w:val="decimal" w:pos="257"/>
              </w:tabs>
              <w:ind w:left="-129" w:right="-86"/>
              <w:jc w:val="center"/>
              <w:rPr>
                <w:szCs w:val="22"/>
              </w:rPr>
            </w:pPr>
          </w:p>
        </w:tc>
        <w:tc>
          <w:tcPr>
            <w:tcW w:w="1161" w:type="dxa"/>
            <w:tcBorders>
              <w:top w:val="single" w:sz="4" w:space="0" w:color="auto"/>
              <w:bottom w:val="double" w:sz="4" w:space="0" w:color="auto"/>
            </w:tcBorders>
            <w:vAlign w:val="bottom"/>
          </w:tcPr>
          <w:p w14:paraId="542EA7D4" w14:textId="77777777" w:rsidR="00945837" w:rsidRPr="00222BC3" w:rsidRDefault="00945837" w:rsidP="005F28CC">
            <w:pPr>
              <w:tabs>
                <w:tab w:val="decimal" w:pos="216"/>
              </w:tabs>
              <w:ind w:left="-129" w:right="-122"/>
              <w:jc w:val="center"/>
              <w:rPr>
                <w:b/>
                <w:bCs/>
                <w:szCs w:val="22"/>
              </w:rPr>
            </w:pPr>
            <w:r w:rsidRPr="00222BC3">
              <w:rPr>
                <w:b/>
                <w:bCs/>
                <w:szCs w:val="22"/>
              </w:rPr>
              <w:t>-</w:t>
            </w:r>
          </w:p>
        </w:tc>
      </w:tr>
    </w:tbl>
    <w:p w14:paraId="40C839EF" w14:textId="77777777" w:rsidR="00332E21" w:rsidRPr="00CC2561" w:rsidRDefault="00332E21" w:rsidP="00840230">
      <w:pPr>
        <w:pStyle w:val="BodyText"/>
        <w:spacing w:after="0" w:line="240" w:lineRule="atLeast"/>
        <w:rPr>
          <w:rFonts w:cstheme="minorBidi"/>
          <w:lang w:val="en-US" w:bidi="th-TH"/>
        </w:rPr>
      </w:pPr>
    </w:p>
    <w:p w14:paraId="5C634DAE" w14:textId="4BA6AA78" w:rsidR="00332E21" w:rsidRPr="00CC2561" w:rsidRDefault="00332E21" w:rsidP="00D4740A">
      <w:pPr>
        <w:pStyle w:val="BodyText"/>
        <w:spacing w:after="0" w:line="240" w:lineRule="atLeast"/>
        <w:ind w:left="522" w:right="-27"/>
        <w:jc w:val="thaiDistribute"/>
        <w:rPr>
          <w:szCs w:val="22"/>
          <w:shd w:val="clear" w:color="auto" w:fill="FFFFFF"/>
        </w:rPr>
      </w:pPr>
      <w:r w:rsidRPr="00C25E99">
        <w:rPr>
          <w:szCs w:val="22"/>
          <w:shd w:val="clear" w:color="auto" w:fill="FFFFFF"/>
        </w:rPr>
        <w:t>A</w:t>
      </w:r>
      <w:r w:rsidRPr="00C25E99">
        <w:rPr>
          <w:rFonts w:hint="cs"/>
          <w:szCs w:val="22"/>
          <w:shd w:val="clear" w:color="auto" w:fill="FFFFFF"/>
          <w:rtl/>
          <w:cs/>
        </w:rPr>
        <w:t xml:space="preserve"> </w:t>
      </w:r>
      <w:r w:rsidRPr="00C25E99">
        <w:rPr>
          <w:szCs w:val="22"/>
          <w:shd w:val="clear" w:color="auto" w:fill="FFFFFF"/>
        </w:rPr>
        <w:t>subsidiary</w:t>
      </w:r>
      <w:r w:rsidRPr="00C25E99">
        <w:rPr>
          <w:rFonts w:hint="cs"/>
          <w:szCs w:val="22"/>
          <w:shd w:val="clear" w:color="auto" w:fill="FFFFFF"/>
          <w:rtl/>
          <w:cs/>
        </w:rPr>
        <w:t xml:space="preserve"> </w:t>
      </w:r>
      <w:r w:rsidRPr="00C25E99">
        <w:rPr>
          <w:szCs w:val="22"/>
          <w:shd w:val="clear" w:color="auto" w:fill="FFFFFF"/>
        </w:rPr>
        <w:t>received license from Bank of Thailand and provide Personal loans w</w:t>
      </w:r>
      <w:r w:rsidR="00910D01" w:rsidRPr="00C25E99">
        <w:rPr>
          <w:szCs w:val="22"/>
          <w:shd w:val="clear" w:color="auto" w:fill="FFFFFF"/>
        </w:rPr>
        <w:t>ith repayment period from 2</w:t>
      </w:r>
      <w:r w:rsidRPr="00C25E99">
        <w:rPr>
          <w:szCs w:val="22"/>
          <w:shd w:val="clear" w:color="auto" w:fill="FFFFFF"/>
        </w:rPr>
        <w:t xml:space="preserve"> </w:t>
      </w:r>
      <w:r w:rsidR="00196C93">
        <w:rPr>
          <w:szCs w:val="22"/>
          <w:shd w:val="clear" w:color="auto" w:fill="FFFFFF"/>
        </w:rPr>
        <w:t xml:space="preserve">months </w:t>
      </w:r>
      <w:r w:rsidRPr="00C25E99">
        <w:rPr>
          <w:szCs w:val="22"/>
          <w:shd w:val="clear" w:color="auto" w:fill="FFFFFF"/>
        </w:rPr>
        <w:t xml:space="preserve">to </w:t>
      </w:r>
      <w:r w:rsidR="00EB38CA" w:rsidRPr="00C25E99">
        <w:rPr>
          <w:rFonts w:cs="Angsana New"/>
          <w:szCs w:val="28"/>
          <w:shd w:val="clear" w:color="auto" w:fill="FFFFFF"/>
          <w:lang w:val="en-US" w:bidi="th-TH"/>
        </w:rPr>
        <w:t>12</w:t>
      </w:r>
      <w:r w:rsidRPr="00C25E99">
        <w:rPr>
          <w:szCs w:val="22"/>
          <w:shd w:val="clear" w:color="auto" w:fill="FFFFFF"/>
        </w:rPr>
        <w:t xml:space="preserve"> months and Vehicle loans with repayment period 12 </w:t>
      </w:r>
      <w:r w:rsidR="00196C93">
        <w:rPr>
          <w:szCs w:val="22"/>
          <w:shd w:val="clear" w:color="auto" w:fill="FFFFFF"/>
        </w:rPr>
        <w:t xml:space="preserve">months </w:t>
      </w:r>
      <w:r w:rsidRPr="00C25E99">
        <w:rPr>
          <w:szCs w:val="22"/>
          <w:shd w:val="clear" w:color="auto" w:fill="FFFFFF"/>
        </w:rPr>
        <w:t>to 84 months.</w:t>
      </w:r>
    </w:p>
    <w:p w14:paraId="68A7ED77" w14:textId="77777777" w:rsidR="00332E21" w:rsidRPr="00CC2561" w:rsidRDefault="00332E21" w:rsidP="00D4740A">
      <w:pPr>
        <w:pStyle w:val="BodyText"/>
        <w:spacing w:after="0" w:line="240" w:lineRule="atLeast"/>
        <w:ind w:left="522" w:right="-27"/>
        <w:jc w:val="thaiDistribute"/>
        <w:rPr>
          <w:szCs w:val="22"/>
          <w:shd w:val="clear" w:color="auto" w:fill="FFFFFF"/>
        </w:rPr>
      </w:pPr>
    </w:p>
    <w:p w14:paraId="28FD26D9" w14:textId="40BBAE02" w:rsidR="0021785E" w:rsidRPr="00CC2561" w:rsidRDefault="00332E21" w:rsidP="00D4740A">
      <w:pPr>
        <w:pStyle w:val="BodyText"/>
        <w:spacing w:after="0" w:line="240" w:lineRule="atLeast"/>
        <w:ind w:left="522" w:right="-27"/>
        <w:jc w:val="thaiDistribute"/>
        <w:rPr>
          <w:i/>
          <w:iCs/>
          <w:szCs w:val="22"/>
          <w:shd w:val="clear" w:color="auto" w:fill="FFFFFF"/>
        </w:rPr>
      </w:pPr>
      <w:r w:rsidRPr="00C25E99">
        <w:rPr>
          <w:szCs w:val="22"/>
          <w:shd w:val="clear" w:color="auto" w:fill="FFFFFF"/>
        </w:rPr>
        <w:t>A subsidiary provides Secured Loans</w:t>
      </w:r>
      <w:r w:rsidR="00591184" w:rsidRPr="00C25E99">
        <w:rPr>
          <w:szCs w:val="22"/>
          <w:shd w:val="clear" w:color="auto" w:fill="FFFFFF"/>
        </w:rPr>
        <w:t xml:space="preserve"> </w:t>
      </w:r>
      <w:r w:rsidRPr="00C25E99">
        <w:rPr>
          <w:szCs w:val="22"/>
          <w:shd w:val="clear" w:color="auto" w:fill="FFFFFF"/>
        </w:rPr>
        <w:t xml:space="preserve">with repayment period </w:t>
      </w:r>
      <w:r w:rsidR="004035E0" w:rsidRPr="00C25E99">
        <w:rPr>
          <w:szCs w:val="22"/>
          <w:shd w:val="clear" w:color="auto" w:fill="FFFFFF"/>
        </w:rPr>
        <w:t xml:space="preserve">90 </w:t>
      </w:r>
      <w:r w:rsidRPr="00C25E99">
        <w:rPr>
          <w:szCs w:val="22"/>
          <w:shd w:val="clear" w:color="auto" w:fill="FFFFFF"/>
        </w:rPr>
        <w:t xml:space="preserve">days and </w:t>
      </w:r>
      <w:r w:rsidR="004035E0" w:rsidRPr="00C25E99">
        <w:rPr>
          <w:szCs w:val="22"/>
          <w:shd w:val="clear" w:color="auto" w:fill="FFFFFF"/>
        </w:rPr>
        <w:t xml:space="preserve">180 </w:t>
      </w:r>
      <w:r w:rsidR="00591184" w:rsidRPr="00C25E99">
        <w:rPr>
          <w:szCs w:val="22"/>
          <w:shd w:val="clear" w:color="auto" w:fill="FFFFFF"/>
        </w:rPr>
        <w:t>days</w:t>
      </w:r>
      <w:r w:rsidRPr="00C25E99">
        <w:rPr>
          <w:szCs w:val="22"/>
          <w:shd w:val="clear" w:color="auto" w:fill="FFFFFF"/>
        </w:rPr>
        <w:t xml:space="preserve"> respectively which aging within credit terms.</w:t>
      </w:r>
      <w:r w:rsidR="001118D1" w:rsidRPr="00CC2561">
        <w:rPr>
          <w:szCs w:val="22"/>
          <w:shd w:val="clear" w:color="auto" w:fill="FFFFFF"/>
        </w:rPr>
        <w:t xml:space="preserve"> </w:t>
      </w:r>
    </w:p>
    <w:p w14:paraId="18D4B8BD" w14:textId="77777777" w:rsidR="00CF0897" w:rsidRPr="00CC2561" w:rsidRDefault="00CF0897" w:rsidP="001118D1">
      <w:pPr>
        <w:pStyle w:val="BodyText"/>
        <w:spacing w:after="0" w:line="240" w:lineRule="atLeast"/>
        <w:ind w:left="450" w:right="-27"/>
        <w:jc w:val="thaiDistribute"/>
        <w:rPr>
          <w:szCs w:val="22"/>
          <w:shd w:val="clear" w:color="auto" w:fill="FFFFFF"/>
        </w:rPr>
      </w:pPr>
    </w:p>
    <w:tbl>
      <w:tblPr>
        <w:tblW w:w="9111" w:type="dxa"/>
        <w:tblInd w:w="547" w:type="dxa"/>
        <w:tblLayout w:type="fixed"/>
        <w:tblCellMar>
          <w:left w:w="79" w:type="dxa"/>
          <w:right w:w="79" w:type="dxa"/>
        </w:tblCellMar>
        <w:tblLook w:val="0000" w:firstRow="0" w:lastRow="0" w:firstColumn="0" w:lastColumn="0" w:noHBand="0" w:noVBand="0"/>
      </w:tblPr>
      <w:tblGrid>
        <w:gridCol w:w="3499"/>
        <w:gridCol w:w="1260"/>
        <w:gridCol w:w="200"/>
        <w:gridCol w:w="1261"/>
        <w:gridCol w:w="270"/>
        <w:gridCol w:w="1260"/>
        <w:gridCol w:w="180"/>
        <w:gridCol w:w="1181"/>
      </w:tblGrid>
      <w:tr w:rsidR="00C379B0" w:rsidRPr="00CC2561" w14:paraId="326E9793" w14:textId="77777777" w:rsidTr="00702427">
        <w:trPr>
          <w:cantSplit/>
          <w:trHeight w:val="500"/>
          <w:tblHeader/>
        </w:trPr>
        <w:tc>
          <w:tcPr>
            <w:tcW w:w="3499" w:type="dxa"/>
            <w:vAlign w:val="bottom"/>
          </w:tcPr>
          <w:p w14:paraId="50A1C7FE" w14:textId="77777777" w:rsidR="00C379B0" w:rsidRPr="00CC2561" w:rsidRDefault="00C379B0" w:rsidP="003525BE">
            <w:pPr>
              <w:pStyle w:val="acctfourfigures"/>
              <w:shd w:val="clear" w:color="auto" w:fill="FFFFFF"/>
              <w:tabs>
                <w:tab w:val="clear" w:pos="765"/>
              </w:tabs>
              <w:spacing w:line="240" w:lineRule="atLeast"/>
              <w:jc w:val="center"/>
              <w:rPr>
                <w:b/>
                <w:bCs/>
                <w:i/>
                <w:iCs/>
                <w:szCs w:val="22"/>
              </w:rPr>
            </w:pPr>
          </w:p>
        </w:tc>
        <w:tc>
          <w:tcPr>
            <w:tcW w:w="2721" w:type="dxa"/>
            <w:gridSpan w:val="3"/>
            <w:vAlign w:val="bottom"/>
          </w:tcPr>
          <w:p w14:paraId="69824EF6" w14:textId="77777777" w:rsidR="00C379B0" w:rsidRPr="00CC2561" w:rsidRDefault="00C379B0" w:rsidP="003525BE">
            <w:pPr>
              <w:pStyle w:val="acctmergecolhdg"/>
              <w:spacing w:line="240" w:lineRule="atLeast"/>
              <w:rPr>
                <w:szCs w:val="22"/>
              </w:rPr>
            </w:pPr>
            <w:r w:rsidRPr="00CC2561">
              <w:rPr>
                <w:szCs w:val="22"/>
              </w:rPr>
              <w:t xml:space="preserve">Consolidated </w:t>
            </w:r>
          </w:p>
          <w:p w14:paraId="471C1E97" w14:textId="77777777" w:rsidR="00C379B0" w:rsidRPr="00CC2561" w:rsidRDefault="00C379B0" w:rsidP="003525BE">
            <w:pPr>
              <w:pStyle w:val="acctmergecolhdg"/>
              <w:spacing w:line="240" w:lineRule="atLeast"/>
              <w:rPr>
                <w:szCs w:val="22"/>
              </w:rPr>
            </w:pPr>
            <w:r w:rsidRPr="00CC2561">
              <w:rPr>
                <w:szCs w:val="22"/>
              </w:rPr>
              <w:t>financial statements</w:t>
            </w:r>
          </w:p>
        </w:tc>
        <w:tc>
          <w:tcPr>
            <w:tcW w:w="270" w:type="dxa"/>
          </w:tcPr>
          <w:p w14:paraId="1CCE5DED" w14:textId="77777777" w:rsidR="00C379B0" w:rsidRPr="00CC2561" w:rsidRDefault="00C379B0" w:rsidP="003525BE">
            <w:pPr>
              <w:pStyle w:val="acctmergecolhdg"/>
              <w:spacing w:line="240" w:lineRule="atLeast"/>
              <w:ind w:left="105" w:right="-79" w:firstLine="4"/>
              <w:rPr>
                <w:b w:val="0"/>
                <w:bCs/>
                <w:szCs w:val="22"/>
              </w:rPr>
            </w:pPr>
          </w:p>
        </w:tc>
        <w:tc>
          <w:tcPr>
            <w:tcW w:w="2621" w:type="dxa"/>
            <w:gridSpan w:val="3"/>
            <w:vAlign w:val="bottom"/>
          </w:tcPr>
          <w:p w14:paraId="33F6031F" w14:textId="77777777" w:rsidR="00C379B0" w:rsidRPr="00CC2561" w:rsidRDefault="00C379B0" w:rsidP="003525BE">
            <w:pPr>
              <w:pStyle w:val="acctmergecolhdg"/>
              <w:spacing w:line="240" w:lineRule="atLeast"/>
              <w:ind w:left="105" w:right="-79" w:firstLine="4"/>
              <w:rPr>
                <w:szCs w:val="22"/>
              </w:rPr>
            </w:pPr>
            <w:r w:rsidRPr="00CC2561">
              <w:rPr>
                <w:szCs w:val="22"/>
              </w:rPr>
              <w:t xml:space="preserve">Separate </w:t>
            </w:r>
          </w:p>
          <w:p w14:paraId="7FE294AC" w14:textId="77777777" w:rsidR="00C379B0" w:rsidRPr="00CC2561" w:rsidRDefault="00C379B0" w:rsidP="003525BE">
            <w:pPr>
              <w:pStyle w:val="acctmergecolhdg"/>
              <w:spacing w:line="240" w:lineRule="atLeast"/>
              <w:ind w:left="105" w:right="-79" w:firstLine="4"/>
              <w:rPr>
                <w:b w:val="0"/>
                <w:bCs/>
                <w:szCs w:val="22"/>
              </w:rPr>
            </w:pPr>
            <w:r w:rsidRPr="00CC2561">
              <w:rPr>
                <w:szCs w:val="22"/>
              </w:rPr>
              <w:t xml:space="preserve">financial statements </w:t>
            </w:r>
          </w:p>
        </w:tc>
      </w:tr>
      <w:tr w:rsidR="00C379B0" w:rsidRPr="00CC2561" w14:paraId="0B6DACA5" w14:textId="77777777" w:rsidTr="00702427">
        <w:trPr>
          <w:cantSplit/>
          <w:trHeight w:val="249"/>
          <w:tblHeader/>
        </w:trPr>
        <w:tc>
          <w:tcPr>
            <w:tcW w:w="3499" w:type="dxa"/>
            <w:vAlign w:val="bottom"/>
          </w:tcPr>
          <w:p w14:paraId="57B9BD70" w14:textId="77777777" w:rsidR="00C379B0" w:rsidRPr="00CC2561" w:rsidRDefault="00C379B0" w:rsidP="003525BE">
            <w:pPr>
              <w:pStyle w:val="acctfourfigures"/>
              <w:shd w:val="clear" w:color="auto" w:fill="FFFFFF"/>
              <w:tabs>
                <w:tab w:val="clear" w:pos="765"/>
                <w:tab w:val="left" w:pos="193"/>
              </w:tabs>
              <w:spacing w:line="240" w:lineRule="atLeast"/>
              <w:ind w:firstLine="7"/>
              <w:rPr>
                <w:b/>
                <w:bCs/>
                <w:i/>
                <w:iCs/>
                <w:szCs w:val="22"/>
              </w:rPr>
            </w:pPr>
            <w:r w:rsidRPr="00CC2561">
              <w:rPr>
                <w:b/>
                <w:bCs/>
                <w:i/>
                <w:iCs/>
                <w:szCs w:val="22"/>
              </w:rPr>
              <w:t>Expected credit loss</w:t>
            </w:r>
          </w:p>
        </w:tc>
        <w:tc>
          <w:tcPr>
            <w:tcW w:w="1260" w:type="dxa"/>
            <w:vAlign w:val="bottom"/>
          </w:tcPr>
          <w:p w14:paraId="0BA56621" w14:textId="77777777" w:rsidR="00C379B0" w:rsidRPr="00CC2561" w:rsidRDefault="00C379B0" w:rsidP="003525BE">
            <w:pPr>
              <w:pStyle w:val="acctmergecolhdg"/>
              <w:spacing w:line="240" w:lineRule="atLeast"/>
              <w:rPr>
                <w:szCs w:val="22"/>
              </w:rPr>
            </w:pPr>
          </w:p>
        </w:tc>
        <w:tc>
          <w:tcPr>
            <w:tcW w:w="200" w:type="dxa"/>
            <w:vAlign w:val="bottom"/>
          </w:tcPr>
          <w:p w14:paraId="634BBDCD" w14:textId="77777777" w:rsidR="00C379B0" w:rsidRPr="00CC2561" w:rsidRDefault="00C379B0" w:rsidP="003525BE">
            <w:pPr>
              <w:pStyle w:val="acctmergecolhdg"/>
              <w:spacing w:line="240" w:lineRule="atLeast"/>
              <w:ind w:left="105" w:firstLine="4"/>
              <w:rPr>
                <w:b w:val="0"/>
                <w:bCs/>
                <w:szCs w:val="22"/>
              </w:rPr>
            </w:pPr>
          </w:p>
        </w:tc>
        <w:tc>
          <w:tcPr>
            <w:tcW w:w="1260" w:type="dxa"/>
          </w:tcPr>
          <w:p w14:paraId="6BBD5C0E" w14:textId="77777777" w:rsidR="00C379B0" w:rsidRPr="00CC2561" w:rsidRDefault="00C379B0" w:rsidP="003525BE">
            <w:pPr>
              <w:pStyle w:val="acctmergecolhdg"/>
              <w:spacing w:line="240" w:lineRule="atLeast"/>
              <w:ind w:left="-75" w:firstLine="4"/>
              <w:rPr>
                <w:b w:val="0"/>
                <w:bCs/>
                <w:szCs w:val="22"/>
              </w:rPr>
            </w:pPr>
          </w:p>
        </w:tc>
        <w:tc>
          <w:tcPr>
            <w:tcW w:w="270" w:type="dxa"/>
          </w:tcPr>
          <w:p w14:paraId="5A816538" w14:textId="77777777" w:rsidR="00C379B0" w:rsidRPr="00CC2561" w:rsidRDefault="00C379B0" w:rsidP="003525BE">
            <w:pPr>
              <w:pStyle w:val="acctmergecolhdg"/>
              <w:spacing w:line="240" w:lineRule="atLeast"/>
              <w:ind w:left="105" w:right="-79" w:firstLine="4"/>
              <w:rPr>
                <w:b w:val="0"/>
                <w:bCs/>
                <w:szCs w:val="22"/>
              </w:rPr>
            </w:pPr>
          </w:p>
        </w:tc>
        <w:tc>
          <w:tcPr>
            <w:tcW w:w="2621" w:type="dxa"/>
            <w:gridSpan w:val="3"/>
            <w:vAlign w:val="bottom"/>
          </w:tcPr>
          <w:p w14:paraId="3114F0FB" w14:textId="77777777" w:rsidR="00C379B0" w:rsidRPr="00CC2561" w:rsidRDefault="00C379B0" w:rsidP="003525BE">
            <w:pPr>
              <w:pStyle w:val="acctmergecolhdg"/>
              <w:spacing w:line="240" w:lineRule="atLeast"/>
              <w:ind w:left="105" w:right="-79" w:firstLine="4"/>
              <w:rPr>
                <w:szCs w:val="22"/>
              </w:rPr>
            </w:pPr>
          </w:p>
        </w:tc>
      </w:tr>
      <w:tr w:rsidR="006E1ADF" w:rsidRPr="00CC2561" w14:paraId="1A636948" w14:textId="77777777" w:rsidTr="00702427">
        <w:trPr>
          <w:cantSplit/>
          <w:trHeight w:val="500"/>
          <w:tblHeader/>
        </w:trPr>
        <w:tc>
          <w:tcPr>
            <w:tcW w:w="3499" w:type="dxa"/>
            <w:vAlign w:val="bottom"/>
          </w:tcPr>
          <w:p w14:paraId="0984F928" w14:textId="7ADC4EEA" w:rsidR="006E1ADF" w:rsidRPr="00CC2561" w:rsidRDefault="006E1ADF" w:rsidP="006E1ADF">
            <w:pPr>
              <w:pStyle w:val="acctfourfigures"/>
              <w:shd w:val="clear" w:color="auto" w:fill="FFFFFF"/>
              <w:tabs>
                <w:tab w:val="clear" w:pos="765"/>
                <w:tab w:val="left" w:pos="193"/>
              </w:tabs>
              <w:spacing w:line="240" w:lineRule="atLeast"/>
              <w:rPr>
                <w:b/>
                <w:bCs/>
                <w:i/>
                <w:iCs/>
                <w:szCs w:val="22"/>
              </w:rPr>
            </w:pPr>
            <w:r w:rsidRPr="00CC2561">
              <w:rPr>
                <w:b/>
                <w:bCs/>
                <w:i/>
                <w:iCs/>
                <w:szCs w:val="22"/>
              </w:rPr>
              <w:t xml:space="preserve">   For the </w:t>
            </w:r>
            <w:r>
              <w:rPr>
                <w:rFonts w:cs="Angsana New"/>
                <w:b/>
                <w:bCs/>
                <w:i/>
                <w:iCs/>
                <w:szCs w:val="28"/>
                <w:lang w:val="en-US" w:bidi="th-TH"/>
              </w:rPr>
              <w:t>three</w:t>
            </w:r>
            <w:r w:rsidRPr="00CC2561">
              <w:rPr>
                <w:b/>
                <w:bCs/>
                <w:i/>
                <w:iCs/>
                <w:szCs w:val="22"/>
                <w:lang w:val="en-US" w:bidi="th-TH"/>
              </w:rPr>
              <w:t>-month</w:t>
            </w:r>
            <w:r w:rsidRPr="00CC2561">
              <w:rPr>
                <w:b/>
                <w:bCs/>
                <w:i/>
                <w:iCs/>
                <w:szCs w:val="22"/>
              </w:rPr>
              <w:t xml:space="preserve"> period ended</w:t>
            </w:r>
          </w:p>
          <w:p w14:paraId="4D572462" w14:textId="3D0E3E17" w:rsidR="006E1ADF" w:rsidRPr="00CC2561" w:rsidRDefault="006E1ADF" w:rsidP="006E1ADF">
            <w:pPr>
              <w:pStyle w:val="acctfourfigures"/>
              <w:shd w:val="clear" w:color="auto" w:fill="FFFFFF"/>
              <w:tabs>
                <w:tab w:val="clear" w:pos="765"/>
                <w:tab w:val="left" w:pos="193"/>
              </w:tabs>
              <w:spacing w:line="240" w:lineRule="atLeast"/>
              <w:rPr>
                <w:rFonts w:cstheme="minorBidi"/>
                <w:b/>
                <w:bCs/>
                <w:color w:val="0000FF"/>
                <w:szCs w:val="28"/>
                <w:cs/>
                <w:lang w:bidi="th-TH"/>
              </w:rPr>
            </w:pPr>
            <w:r w:rsidRPr="00CC2561">
              <w:rPr>
                <w:b/>
                <w:bCs/>
                <w:i/>
                <w:iCs/>
                <w:szCs w:val="22"/>
              </w:rPr>
              <w:t xml:space="preserve">   </w:t>
            </w:r>
            <w:r>
              <w:rPr>
                <w:b/>
                <w:bCs/>
                <w:i/>
                <w:iCs/>
                <w:szCs w:val="22"/>
              </w:rPr>
              <w:t>31 March</w:t>
            </w:r>
          </w:p>
        </w:tc>
        <w:tc>
          <w:tcPr>
            <w:tcW w:w="1260" w:type="dxa"/>
            <w:vAlign w:val="bottom"/>
          </w:tcPr>
          <w:p w14:paraId="231BADED" w14:textId="1302C568" w:rsidR="006E1ADF" w:rsidRPr="00CC2561" w:rsidRDefault="006E1ADF" w:rsidP="005F28CC">
            <w:pPr>
              <w:pStyle w:val="acctmergecolhdg"/>
              <w:spacing w:line="240" w:lineRule="atLeast"/>
              <w:ind w:right="-352"/>
              <w:rPr>
                <w:b w:val="0"/>
                <w:bCs/>
                <w:szCs w:val="22"/>
              </w:rPr>
            </w:pPr>
            <w:r w:rsidRPr="00CC2561">
              <w:rPr>
                <w:b w:val="0"/>
                <w:bCs/>
                <w:szCs w:val="22"/>
              </w:rPr>
              <w:t>202</w:t>
            </w:r>
            <w:r>
              <w:rPr>
                <w:b w:val="0"/>
                <w:bCs/>
                <w:szCs w:val="22"/>
              </w:rPr>
              <w:t>6</w:t>
            </w:r>
          </w:p>
        </w:tc>
        <w:tc>
          <w:tcPr>
            <w:tcW w:w="200" w:type="dxa"/>
            <w:vAlign w:val="bottom"/>
          </w:tcPr>
          <w:p w14:paraId="77EC2D45" w14:textId="77777777" w:rsidR="006E1ADF" w:rsidRPr="00CC2561" w:rsidRDefault="006E1ADF" w:rsidP="006E1ADF">
            <w:pPr>
              <w:pStyle w:val="acctmergecolhdg"/>
              <w:spacing w:line="240" w:lineRule="atLeast"/>
              <w:ind w:left="-83" w:firstLine="4"/>
              <w:rPr>
                <w:b w:val="0"/>
                <w:bCs/>
                <w:szCs w:val="22"/>
              </w:rPr>
            </w:pPr>
          </w:p>
        </w:tc>
        <w:tc>
          <w:tcPr>
            <w:tcW w:w="1260" w:type="dxa"/>
            <w:vAlign w:val="bottom"/>
          </w:tcPr>
          <w:p w14:paraId="3A91978B" w14:textId="1AE7E69E" w:rsidR="006E1ADF" w:rsidRPr="00CC2561" w:rsidRDefault="006E1ADF" w:rsidP="005F28CC">
            <w:pPr>
              <w:pStyle w:val="acctmergecolhdg"/>
              <w:spacing w:line="240" w:lineRule="atLeast"/>
              <w:ind w:left="-83" w:firstLine="358"/>
              <w:rPr>
                <w:b w:val="0"/>
                <w:bCs/>
                <w:szCs w:val="22"/>
              </w:rPr>
            </w:pPr>
            <w:r w:rsidRPr="00CC2561">
              <w:rPr>
                <w:b w:val="0"/>
                <w:bCs/>
                <w:szCs w:val="22"/>
              </w:rPr>
              <w:t>202</w:t>
            </w:r>
            <w:r>
              <w:rPr>
                <w:b w:val="0"/>
                <w:bCs/>
                <w:szCs w:val="22"/>
              </w:rPr>
              <w:t>5</w:t>
            </w:r>
          </w:p>
        </w:tc>
        <w:tc>
          <w:tcPr>
            <w:tcW w:w="270" w:type="dxa"/>
            <w:vAlign w:val="bottom"/>
          </w:tcPr>
          <w:p w14:paraId="7E6F837D" w14:textId="77777777" w:rsidR="006E1ADF" w:rsidRPr="00CC2561" w:rsidRDefault="006E1ADF" w:rsidP="006E1ADF">
            <w:pPr>
              <w:pStyle w:val="acctmergecolhdg"/>
              <w:spacing w:line="240" w:lineRule="atLeast"/>
              <w:ind w:left="-83" w:right="-79" w:firstLine="4"/>
              <w:rPr>
                <w:b w:val="0"/>
                <w:bCs/>
                <w:szCs w:val="22"/>
              </w:rPr>
            </w:pPr>
          </w:p>
        </w:tc>
        <w:tc>
          <w:tcPr>
            <w:tcW w:w="1260" w:type="dxa"/>
            <w:vAlign w:val="bottom"/>
          </w:tcPr>
          <w:p w14:paraId="17144401" w14:textId="0F1E56A3" w:rsidR="006E1ADF" w:rsidRPr="00CC2561" w:rsidRDefault="006E1ADF" w:rsidP="005F28CC">
            <w:pPr>
              <w:pStyle w:val="acctmergecolhdg"/>
              <w:spacing w:line="240" w:lineRule="atLeast"/>
              <w:ind w:left="-83" w:right="-79" w:firstLine="175"/>
              <w:rPr>
                <w:b w:val="0"/>
                <w:bCs/>
                <w:szCs w:val="22"/>
              </w:rPr>
            </w:pPr>
            <w:r w:rsidRPr="00CC2561">
              <w:rPr>
                <w:b w:val="0"/>
                <w:bCs/>
                <w:szCs w:val="22"/>
              </w:rPr>
              <w:t>202</w:t>
            </w:r>
            <w:r>
              <w:rPr>
                <w:b w:val="0"/>
                <w:bCs/>
                <w:szCs w:val="22"/>
              </w:rPr>
              <w:t>6</w:t>
            </w:r>
          </w:p>
        </w:tc>
        <w:tc>
          <w:tcPr>
            <w:tcW w:w="180" w:type="dxa"/>
            <w:vAlign w:val="bottom"/>
          </w:tcPr>
          <w:p w14:paraId="7F819BEC" w14:textId="77777777" w:rsidR="006E1ADF" w:rsidRPr="00CC2561" w:rsidRDefault="006E1ADF" w:rsidP="006E1ADF">
            <w:pPr>
              <w:pStyle w:val="acctmergecolhdg"/>
              <w:spacing w:line="240" w:lineRule="atLeast"/>
              <w:rPr>
                <w:b w:val="0"/>
                <w:bCs/>
                <w:szCs w:val="22"/>
              </w:rPr>
            </w:pPr>
          </w:p>
        </w:tc>
        <w:tc>
          <w:tcPr>
            <w:tcW w:w="1181" w:type="dxa"/>
            <w:vAlign w:val="bottom"/>
          </w:tcPr>
          <w:p w14:paraId="2A47AA77" w14:textId="6BA49C16" w:rsidR="006E1ADF" w:rsidRPr="00CC2561" w:rsidRDefault="006E1ADF" w:rsidP="005F28CC">
            <w:pPr>
              <w:pStyle w:val="acctmergecolhdg"/>
              <w:spacing w:line="240" w:lineRule="atLeast"/>
              <w:ind w:left="-83" w:right="-79" w:firstLine="40"/>
              <w:rPr>
                <w:b w:val="0"/>
                <w:bCs/>
                <w:szCs w:val="22"/>
              </w:rPr>
            </w:pPr>
            <w:r w:rsidRPr="00CC2561">
              <w:rPr>
                <w:b w:val="0"/>
                <w:bCs/>
                <w:szCs w:val="22"/>
              </w:rPr>
              <w:t>202</w:t>
            </w:r>
            <w:r>
              <w:rPr>
                <w:b w:val="0"/>
                <w:bCs/>
                <w:szCs w:val="22"/>
              </w:rPr>
              <w:t>5</w:t>
            </w:r>
          </w:p>
        </w:tc>
      </w:tr>
      <w:tr w:rsidR="00C379B0" w:rsidRPr="00CC2561" w14:paraId="3D49EBF0" w14:textId="77777777" w:rsidTr="00702427">
        <w:trPr>
          <w:cantSplit/>
          <w:trHeight w:val="161"/>
          <w:tblHeader/>
        </w:trPr>
        <w:tc>
          <w:tcPr>
            <w:tcW w:w="3499" w:type="dxa"/>
            <w:vAlign w:val="bottom"/>
          </w:tcPr>
          <w:p w14:paraId="72CA9EA8" w14:textId="77777777" w:rsidR="00C379B0" w:rsidRPr="00CC2561" w:rsidRDefault="00C379B0" w:rsidP="003525BE">
            <w:pPr>
              <w:pStyle w:val="acctfourfigures"/>
              <w:tabs>
                <w:tab w:val="clear" w:pos="765"/>
              </w:tabs>
              <w:spacing w:line="240" w:lineRule="atLeast"/>
              <w:ind w:left="10"/>
              <w:rPr>
                <w:b/>
                <w:bCs/>
                <w:i/>
                <w:iCs/>
                <w:szCs w:val="22"/>
              </w:rPr>
            </w:pPr>
          </w:p>
        </w:tc>
        <w:tc>
          <w:tcPr>
            <w:tcW w:w="5612" w:type="dxa"/>
            <w:gridSpan w:val="7"/>
            <w:vAlign w:val="bottom"/>
          </w:tcPr>
          <w:p w14:paraId="62359960" w14:textId="77777777" w:rsidR="00C379B0" w:rsidRPr="00CC2561" w:rsidRDefault="00C379B0" w:rsidP="003525BE">
            <w:pPr>
              <w:pStyle w:val="acctmergecolhdg"/>
              <w:spacing w:line="240" w:lineRule="atLeast"/>
              <w:ind w:left="-83" w:right="-79" w:firstLine="4"/>
              <w:rPr>
                <w:b w:val="0"/>
                <w:bCs/>
                <w:i/>
                <w:iCs/>
                <w:szCs w:val="22"/>
              </w:rPr>
            </w:pPr>
            <w:r w:rsidRPr="00CC2561">
              <w:rPr>
                <w:b w:val="0"/>
                <w:bCs/>
                <w:i/>
                <w:iCs/>
                <w:szCs w:val="22"/>
              </w:rPr>
              <w:t>(in thousand Baht)</w:t>
            </w:r>
          </w:p>
        </w:tc>
      </w:tr>
      <w:tr w:rsidR="00C379B0" w:rsidRPr="00CC2561" w14:paraId="014CF181" w14:textId="77777777" w:rsidTr="00702427">
        <w:trPr>
          <w:cantSplit/>
          <w:trHeight w:val="249"/>
        </w:trPr>
        <w:tc>
          <w:tcPr>
            <w:tcW w:w="3499" w:type="dxa"/>
          </w:tcPr>
          <w:p w14:paraId="57ED3DE3" w14:textId="6995504B" w:rsidR="00C379B0" w:rsidRPr="00CC2561" w:rsidRDefault="00C379B0" w:rsidP="003525BE">
            <w:pPr>
              <w:spacing w:line="240" w:lineRule="atLeast"/>
              <w:ind w:left="10"/>
              <w:rPr>
                <w:szCs w:val="22"/>
              </w:rPr>
            </w:pPr>
            <w:r w:rsidRPr="00CC2561">
              <w:rPr>
                <w:szCs w:val="22"/>
              </w:rPr>
              <w:t>- Addition</w:t>
            </w:r>
            <w:r w:rsidR="00F84BC9">
              <w:rPr>
                <w:szCs w:val="22"/>
              </w:rPr>
              <w:t xml:space="preserve"> (</w:t>
            </w:r>
            <w:r w:rsidR="00D25380">
              <w:rPr>
                <w:szCs w:val="22"/>
              </w:rPr>
              <w:t>decrease</w:t>
            </w:r>
            <w:r w:rsidR="00F84BC9">
              <w:rPr>
                <w:szCs w:val="22"/>
              </w:rPr>
              <w:t>)</w:t>
            </w:r>
          </w:p>
        </w:tc>
        <w:tc>
          <w:tcPr>
            <w:tcW w:w="1260" w:type="dxa"/>
          </w:tcPr>
          <w:p w14:paraId="436C164A" w14:textId="49F457A2" w:rsidR="00C379B0" w:rsidRPr="00CC2561" w:rsidRDefault="00D344D6" w:rsidP="005F28CC">
            <w:pPr>
              <w:pStyle w:val="acctfourfigures"/>
              <w:tabs>
                <w:tab w:val="clear" w:pos="765"/>
                <w:tab w:val="decimal" w:pos="1134"/>
              </w:tabs>
              <w:spacing w:line="240" w:lineRule="exact"/>
              <w:ind w:right="-81"/>
              <w:rPr>
                <w:rFonts w:cstheme="minorBidi"/>
                <w:szCs w:val="22"/>
                <w:lang w:val="en-US" w:bidi="th-TH"/>
              </w:rPr>
            </w:pPr>
            <w:r>
              <w:rPr>
                <w:rFonts w:cstheme="minorBidi"/>
                <w:szCs w:val="22"/>
                <w:lang w:val="en-US" w:bidi="th-TH"/>
              </w:rPr>
              <w:t>(2,045)</w:t>
            </w:r>
          </w:p>
        </w:tc>
        <w:tc>
          <w:tcPr>
            <w:tcW w:w="200" w:type="dxa"/>
          </w:tcPr>
          <w:p w14:paraId="249FF325" w14:textId="77777777" w:rsidR="00C379B0" w:rsidRPr="00CC2561" w:rsidRDefault="00C379B0" w:rsidP="003525BE">
            <w:pPr>
              <w:pStyle w:val="acctfourfigures"/>
              <w:tabs>
                <w:tab w:val="clear" w:pos="765"/>
                <w:tab w:val="decimal" w:pos="731"/>
              </w:tabs>
              <w:spacing w:line="240" w:lineRule="atLeast"/>
              <w:ind w:left="-83" w:right="11" w:firstLine="4"/>
              <w:rPr>
                <w:szCs w:val="22"/>
              </w:rPr>
            </w:pPr>
          </w:p>
        </w:tc>
        <w:tc>
          <w:tcPr>
            <w:tcW w:w="1260" w:type="dxa"/>
          </w:tcPr>
          <w:p w14:paraId="273F9940" w14:textId="0D1EADD1" w:rsidR="00C379B0" w:rsidRPr="00CC2561" w:rsidRDefault="00910D01" w:rsidP="005F28CC">
            <w:pPr>
              <w:pStyle w:val="acctfourfigures"/>
              <w:tabs>
                <w:tab w:val="clear" w:pos="765"/>
                <w:tab w:val="decimal" w:pos="1022"/>
              </w:tabs>
              <w:spacing w:line="240" w:lineRule="exact"/>
              <w:ind w:right="-87"/>
              <w:rPr>
                <w:rFonts w:cs="Angsana New"/>
                <w:szCs w:val="28"/>
                <w:lang w:val="en-US" w:bidi="th-TH"/>
              </w:rPr>
            </w:pPr>
            <w:r>
              <w:rPr>
                <w:rFonts w:cs="Angsana New"/>
                <w:szCs w:val="28"/>
                <w:lang w:val="en-US" w:bidi="th-TH"/>
              </w:rPr>
              <w:t>9</w:t>
            </w:r>
            <w:r w:rsidR="006E1ADF">
              <w:rPr>
                <w:rFonts w:cs="Angsana New"/>
                <w:szCs w:val="28"/>
                <w:lang w:val="en-US" w:bidi="th-TH"/>
              </w:rPr>
              <w:t>,163</w:t>
            </w:r>
          </w:p>
        </w:tc>
        <w:tc>
          <w:tcPr>
            <w:tcW w:w="270" w:type="dxa"/>
          </w:tcPr>
          <w:p w14:paraId="4DE6F8AD" w14:textId="77777777" w:rsidR="00C379B0" w:rsidRPr="00CC2561" w:rsidRDefault="00C379B0" w:rsidP="003525BE">
            <w:pPr>
              <w:pStyle w:val="acctfourfigures"/>
              <w:tabs>
                <w:tab w:val="clear" w:pos="765"/>
                <w:tab w:val="decimal" w:pos="731"/>
              </w:tabs>
              <w:spacing w:line="240" w:lineRule="atLeast"/>
              <w:ind w:left="-79" w:right="-72"/>
              <w:rPr>
                <w:szCs w:val="22"/>
              </w:rPr>
            </w:pPr>
          </w:p>
        </w:tc>
        <w:tc>
          <w:tcPr>
            <w:tcW w:w="1260" w:type="dxa"/>
          </w:tcPr>
          <w:p w14:paraId="30DEE92E" w14:textId="79B564E6" w:rsidR="00C379B0" w:rsidRPr="00CC2561" w:rsidRDefault="00D344D6" w:rsidP="00B657E3">
            <w:pPr>
              <w:pStyle w:val="acctfourfigures"/>
              <w:tabs>
                <w:tab w:val="clear" w:pos="765"/>
                <w:tab w:val="decimal" w:pos="776"/>
              </w:tabs>
              <w:spacing w:line="224" w:lineRule="exact"/>
              <w:ind w:left="-63" w:right="-160"/>
              <w:rPr>
                <w:szCs w:val="22"/>
              </w:rPr>
            </w:pPr>
            <w:r>
              <w:rPr>
                <w:szCs w:val="22"/>
              </w:rPr>
              <w:t>-</w:t>
            </w:r>
          </w:p>
        </w:tc>
        <w:tc>
          <w:tcPr>
            <w:tcW w:w="180" w:type="dxa"/>
            <w:vAlign w:val="bottom"/>
          </w:tcPr>
          <w:p w14:paraId="72A44580" w14:textId="77777777" w:rsidR="00C379B0" w:rsidRPr="00CC2561" w:rsidRDefault="00C379B0" w:rsidP="003525BE">
            <w:pPr>
              <w:pStyle w:val="acctfourfigures"/>
              <w:tabs>
                <w:tab w:val="clear" w:pos="765"/>
                <w:tab w:val="decimal" w:pos="740"/>
              </w:tabs>
              <w:spacing w:line="224" w:lineRule="exact"/>
              <w:ind w:left="-63" w:right="-160"/>
              <w:rPr>
                <w:szCs w:val="22"/>
              </w:rPr>
            </w:pPr>
          </w:p>
        </w:tc>
        <w:tc>
          <w:tcPr>
            <w:tcW w:w="1181" w:type="dxa"/>
          </w:tcPr>
          <w:p w14:paraId="230B3DC2" w14:textId="6EB49D21" w:rsidR="00C379B0" w:rsidRPr="00CC2561" w:rsidRDefault="00910D01" w:rsidP="00B657E3">
            <w:pPr>
              <w:pStyle w:val="acctfourfigures"/>
              <w:tabs>
                <w:tab w:val="clear" w:pos="765"/>
                <w:tab w:val="decimal" w:pos="706"/>
              </w:tabs>
              <w:spacing w:line="224" w:lineRule="exact"/>
              <w:ind w:left="-63" w:right="-25"/>
              <w:rPr>
                <w:szCs w:val="22"/>
              </w:rPr>
            </w:pPr>
            <w:r>
              <w:rPr>
                <w:szCs w:val="22"/>
              </w:rPr>
              <w:t>-</w:t>
            </w:r>
          </w:p>
        </w:tc>
      </w:tr>
    </w:tbl>
    <w:p w14:paraId="619C5645" w14:textId="3EACDD56" w:rsidR="00A95ED0" w:rsidRDefault="00A95ED0">
      <w:pPr>
        <w:spacing w:line="240" w:lineRule="auto"/>
        <w:rPr>
          <w:szCs w:val="22"/>
          <w:shd w:val="clear" w:color="auto" w:fill="FFFFFF"/>
        </w:rPr>
      </w:pPr>
    </w:p>
    <w:p w14:paraId="4E0FE334" w14:textId="43319E8D" w:rsidR="00CA39D5" w:rsidRPr="00CC2561" w:rsidRDefault="001118D1" w:rsidP="00EF5FFA">
      <w:pPr>
        <w:pStyle w:val="BodyText"/>
        <w:spacing w:after="0" w:line="240" w:lineRule="atLeast"/>
        <w:ind w:left="450" w:right="-27" w:firstLine="81"/>
        <w:jc w:val="thaiDistribute"/>
        <w:rPr>
          <w:szCs w:val="22"/>
          <w:shd w:val="clear" w:color="auto" w:fill="FFFFFF"/>
        </w:rPr>
      </w:pPr>
      <w:r w:rsidRPr="00CC2561">
        <w:rPr>
          <w:szCs w:val="22"/>
          <w:shd w:val="clear" w:color="auto" w:fill="FFFFFF"/>
        </w:rPr>
        <w:t>The classification of personal loan and vehicle loan are</w:t>
      </w:r>
    </w:p>
    <w:p w14:paraId="6CE37DA0" w14:textId="77777777" w:rsidR="001118D1" w:rsidRPr="00CC2561" w:rsidRDefault="001118D1" w:rsidP="00AB32C4">
      <w:pPr>
        <w:pStyle w:val="BodyText"/>
        <w:spacing w:after="0" w:line="240" w:lineRule="atLeast"/>
        <w:ind w:left="540" w:right="-27"/>
        <w:jc w:val="thaiDistribute"/>
        <w:rPr>
          <w:szCs w:val="22"/>
          <w:shd w:val="clear" w:color="auto" w:fill="FFFFFF"/>
        </w:rPr>
      </w:pPr>
    </w:p>
    <w:tbl>
      <w:tblPr>
        <w:tblStyle w:val="TableGrid"/>
        <w:tblW w:w="9288"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CC2561" w14:paraId="52F3504C" w14:textId="77777777" w:rsidTr="00EF5FFA">
        <w:tc>
          <w:tcPr>
            <w:tcW w:w="3510" w:type="dxa"/>
          </w:tcPr>
          <w:p w14:paraId="7B628D5F" w14:textId="77777777" w:rsidR="00CA39D5" w:rsidRPr="00CC2561" w:rsidRDefault="00CA39D5" w:rsidP="00F3013D">
            <w:pPr>
              <w:ind w:right="-18"/>
              <w:jc w:val="thaiDistribute"/>
            </w:pPr>
          </w:p>
        </w:tc>
        <w:tc>
          <w:tcPr>
            <w:tcW w:w="5778" w:type="dxa"/>
            <w:gridSpan w:val="7"/>
          </w:tcPr>
          <w:p w14:paraId="0ED66BD4" w14:textId="77777777" w:rsidR="00CA39D5" w:rsidRPr="00CC2561" w:rsidRDefault="00CA39D5" w:rsidP="00F3013D">
            <w:pPr>
              <w:tabs>
                <w:tab w:val="left" w:pos="600"/>
                <w:tab w:val="right" w:pos="7280"/>
                <w:tab w:val="right" w:pos="8540"/>
              </w:tabs>
              <w:ind w:right="-45"/>
              <w:jc w:val="center"/>
              <w:rPr>
                <w:b/>
                <w:bCs/>
              </w:rPr>
            </w:pPr>
            <w:r w:rsidRPr="00CC2561">
              <w:rPr>
                <w:b/>
                <w:bCs/>
              </w:rPr>
              <w:t>Consolidated financial statements</w:t>
            </w:r>
          </w:p>
        </w:tc>
      </w:tr>
      <w:tr w:rsidR="00CA39D5" w:rsidRPr="00CC2561" w14:paraId="59844D98" w14:textId="77777777" w:rsidTr="00EF5FFA">
        <w:tc>
          <w:tcPr>
            <w:tcW w:w="3510" w:type="dxa"/>
          </w:tcPr>
          <w:p w14:paraId="5B5C5ADC" w14:textId="77777777" w:rsidR="00CA39D5" w:rsidRPr="00CC2561" w:rsidRDefault="00CA39D5" w:rsidP="00F3013D">
            <w:pPr>
              <w:ind w:right="-18"/>
              <w:jc w:val="thaiDistribute"/>
            </w:pPr>
          </w:p>
        </w:tc>
        <w:tc>
          <w:tcPr>
            <w:tcW w:w="5778" w:type="dxa"/>
            <w:gridSpan w:val="7"/>
          </w:tcPr>
          <w:p w14:paraId="01168F4E" w14:textId="6A5C3B31" w:rsidR="00CA39D5" w:rsidRPr="00CC2561" w:rsidRDefault="006E1ADF" w:rsidP="00F3013D">
            <w:pPr>
              <w:tabs>
                <w:tab w:val="left" w:pos="600"/>
                <w:tab w:val="right" w:pos="7280"/>
                <w:tab w:val="right" w:pos="8540"/>
              </w:tabs>
              <w:ind w:right="-45"/>
              <w:jc w:val="center"/>
            </w:pPr>
            <w:r>
              <w:t>31 March 2026</w:t>
            </w:r>
          </w:p>
        </w:tc>
      </w:tr>
      <w:tr w:rsidR="00CA39D5" w:rsidRPr="00CC2561" w14:paraId="3312B0F0" w14:textId="77777777" w:rsidTr="00EF5FFA">
        <w:tc>
          <w:tcPr>
            <w:tcW w:w="3510" w:type="dxa"/>
          </w:tcPr>
          <w:p w14:paraId="43A1AB25" w14:textId="77777777" w:rsidR="00CA39D5" w:rsidRPr="00CC2561" w:rsidRDefault="00CA39D5" w:rsidP="00F3013D">
            <w:pPr>
              <w:ind w:right="-18"/>
              <w:jc w:val="thaiDistribute"/>
            </w:pPr>
          </w:p>
        </w:tc>
        <w:tc>
          <w:tcPr>
            <w:tcW w:w="5778" w:type="dxa"/>
            <w:gridSpan w:val="7"/>
          </w:tcPr>
          <w:p w14:paraId="2C2F711A" w14:textId="77777777" w:rsidR="00CA39D5" w:rsidRPr="00CC2561" w:rsidRDefault="00CA39D5" w:rsidP="00F3013D">
            <w:pPr>
              <w:tabs>
                <w:tab w:val="left" w:pos="600"/>
                <w:tab w:val="right" w:pos="7280"/>
                <w:tab w:val="right" w:pos="8540"/>
              </w:tabs>
              <w:ind w:right="-45"/>
              <w:jc w:val="center"/>
            </w:pPr>
            <w:r w:rsidRPr="00CC2561">
              <w:rPr>
                <w:i/>
                <w:iCs/>
              </w:rPr>
              <w:t>(in thousand Baht)</w:t>
            </w:r>
          </w:p>
        </w:tc>
      </w:tr>
      <w:tr w:rsidR="00CA39D5" w:rsidRPr="00CC2561" w14:paraId="3516C61C" w14:textId="77777777" w:rsidTr="00EF5FFA">
        <w:trPr>
          <w:trHeight w:val="864"/>
        </w:trPr>
        <w:tc>
          <w:tcPr>
            <w:tcW w:w="3510" w:type="dxa"/>
          </w:tcPr>
          <w:p w14:paraId="6F1AAD65" w14:textId="77777777" w:rsidR="00CA39D5" w:rsidRPr="00CC2561" w:rsidRDefault="00CA39D5" w:rsidP="00F3013D">
            <w:pPr>
              <w:ind w:right="-18"/>
              <w:jc w:val="thaiDistribute"/>
            </w:pPr>
          </w:p>
        </w:tc>
        <w:tc>
          <w:tcPr>
            <w:tcW w:w="1267" w:type="dxa"/>
            <w:vAlign w:val="bottom"/>
          </w:tcPr>
          <w:p w14:paraId="6D7ADD19" w14:textId="77777777" w:rsidR="00CA39D5" w:rsidRPr="00CC2561" w:rsidRDefault="00CA39D5" w:rsidP="00F3013D">
            <w:pPr>
              <w:ind w:right="-18"/>
              <w:jc w:val="center"/>
            </w:pPr>
            <w:r w:rsidRPr="00CC2561">
              <w:t>Personal loans</w:t>
            </w:r>
          </w:p>
        </w:tc>
        <w:tc>
          <w:tcPr>
            <w:tcW w:w="236" w:type="dxa"/>
          </w:tcPr>
          <w:p w14:paraId="1D80E705" w14:textId="77777777" w:rsidR="00CA39D5" w:rsidRPr="00CC2561" w:rsidRDefault="00CA39D5" w:rsidP="00F3013D">
            <w:pPr>
              <w:ind w:right="-18"/>
              <w:jc w:val="center"/>
            </w:pPr>
          </w:p>
        </w:tc>
        <w:tc>
          <w:tcPr>
            <w:tcW w:w="1311" w:type="dxa"/>
            <w:vAlign w:val="bottom"/>
          </w:tcPr>
          <w:p w14:paraId="752B63AF" w14:textId="77777777" w:rsidR="00CA39D5" w:rsidRPr="00CC2561" w:rsidRDefault="00CA39D5" w:rsidP="00F3013D">
            <w:pPr>
              <w:ind w:right="-18"/>
              <w:jc w:val="center"/>
              <w:rPr>
                <w:rFonts w:cstheme="minorBidi"/>
                <w:szCs w:val="25"/>
              </w:rPr>
            </w:pPr>
            <w:r w:rsidRPr="00CC2561">
              <w:t>Vehicle loan</w:t>
            </w:r>
          </w:p>
        </w:tc>
        <w:tc>
          <w:tcPr>
            <w:tcW w:w="236" w:type="dxa"/>
            <w:vAlign w:val="bottom"/>
          </w:tcPr>
          <w:p w14:paraId="1C9C2B9C" w14:textId="77777777" w:rsidR="00CA39D5" w:rsidRPr="00CC2561" w:rsidRDefault="00CA39D5" w:rsidP="00F3013D">
            <w:pPr>
              <w:ind w:right="-18"/>
              <w:jc w:val="center"/>
            </w:pPr>
          </w:p>
        </w:tc>
        <w:tc>
          <w:tcPr>
            <w:tcW w:w="1284" w:type="dxa"/>
            <w:vAlign w:val="bottom"/>
          </w:tcPr>
          <w:p w14:paraId="2E41BD0A" w14:textId="77777777" w:rsidR="00CA39D5" w:rsidRPr="00CC2561" w:rsidRDefault="00CA39D5" w:rsidP="00F3013D">
            <w:pPr>
              <w:ind w:right="-18"/>
              <w:jc w:val="center"/>
              <w:rPr>
                <w:rFonts w:cstheme="minorBidi"/>
              </w:rPr>
            </w:pPr>
            <w:r w:rsidRPr="00CC2561">
              <w:t>Allowances for expected credit loss</w:t>
            </w:r>
          </w:p>
        </w:tc>
        <w:tc>
          <w:tcPr>
            <w:tcW w:w="236" w:type="dxa"/>
            <w:vAlign w:val="bottom"/>
          </w:tcPr>
          <w:p w14:paraId="2AFDF968" w14:textId="77777777" w:rsidR="00CA39D5" w:rsidRPr="00CC2561" w:rsidRDefault="00CA39D5" w:rsidP="00F3013D">
            <w:pPr>
              <w:ind w:right="-18"/>
              <w:jc w:val="center"/>
            </w:pPr>
          </w:p>
        </w:tc>
        <w:tc>
          <w:tcPr>
            <w:tcW w:w="1208" w:type="dxa"/>
            <w:vAlign w:val="bottom"/>
          </w:tcPr>
          <w:p w14:paraId="6C55DD46" w14:textId="77777777" w:rsidR="00CA39D5" w:rsidRPr="00CC2561" w:rsidRDefault="00CA39D5" w:rsidP="00F3013D">
            <w:pPr>
              <w:ind w:right="-18"/>
              <w:jc w:val="center"/>
            </w:pPr>
            <w:r w:rsidRPr="00CC2561">
              <w:t>Net book value</w:t>
            </w:r>
          </w:p>
        </w:tc>
      </w:tr>
      <w:tr w:rsidR="00CA39D5" w:rsidRPr="00CC2561" w14:paraId="39A0EA73" w14:textId="77777777" w:rsidTr="00EF5FFA">
        <w:tc>
          <w:tcPr>
            <w:tcW w:w="3510" w:type="dxa"/>
          </w:tcPr>
          <w:p w14:paraId="45BAE76E" w14:textId="77777777" w:rsidR="00CA39D5" w:rsidRPr="00CC2561" w:rsidRDefault="00CA39D5" w:rsidP="00F3013D">
            <w:pPr>
              <w:ind w:right="-18"/>
              <w:jc w:val="thaiDistribute"/>
              <w:rPr>
                <w:i/>
                <w:iCs/>
              </w:rPr>
            </w:pPr>
            <w:r w:rsidRPr="00CC2561">
              <w:rPr>
                <w:i/>
                <w:iCs/>
              </w:rPr>
              <w:t>Classification</w:t>
            </w:r>
          </w:p>
        </w:tc>
        <w:tc>
          <w:tcPr>
            <w:tcW w:w="1267" w:type="dxa"/>
          </w:tcPr>
          <w:p w14:paraId="2E4D36D6" w14:textId="77777777" w:rsidR="00CA39D5" w:rsidRPr="00CC2561" w:rsidRDefault="00CA39D5" w:rsidP="00F3013D">
            <w:pPr>
              <w:ind w:right="-18"/>
              <w:jc w:val="center"/>
            </w:pPr>
          </w:p>
        </w:tc>
        <w:tc>
          <w:tcPr>
            <w:tcW w:w="236" w:type="dxa"/>
          </w:tcPr>
          <w:p w14:paraId="633D7B58" w14:textId="77777777" w:rsidR="00CA39D5" w:rsidRPr="00CC2561" w:rsidRDefault="00CA39D5" w:rsidP="00F3013D">
            <w:pPr>
              <w:ind w:right="-18"/>
              <w:jc w:val="center"/>
            </w:pPr>
          </w:p>
        </w:tc>
        <w:tc>
          <w:tcPr>
            <w:tcW w:w="1311" w:type="dxa"/>
            <w:vAlign w:val="bottom"/>
          </w:tcPr>
          <w:p w14:paraId="48B1C35F" w14:textId="77777777" w:rsidR="00CA39D5" w:rsidRPr="00CC2561" w:rsidRDefault="00CA39D5" w:rsidP="00F3013D">
            <w:pPr>
              <w:ind w:right="-18"/>
              <w:jc w:val="center"/>
            </w:pPr>
          </w:p>
        </w:tc>
        <w:tc>
          <w:tcPr>
            <w:tcW w:w="236" w:type="dxa"/>
            <w:vAlign w:val="bottom"/>
          </w:tcPr>
          <w:p w14:paraId="66A0FCA2" w14:textId="77777777" w:rsidR="00CA39D5" w:rsidRPr="00CC2561" w:rsidRDefault="00CA39D5" w:rsidP="00F3013D">
            <w:pPr>
              <w:ind w:right="-18"/>
              <w:jc w:val="center"/>
            </w:pPr>
          </w:p>
        </w:tc>
        <w:tc>
          <w:tcPr>
            <w:tcW w:w="1284" w:type="dxa"/>
            <w:vAlign w:val="bottom"/>
          </w:tcPr>
          <w:p w14:paraId="4908CCFC" w14:textId="77777777" w:rsidR="00CA39D5" w:rsidRPr="00CC2561" w:rsidRDefault="00CA39D5" w:rsidP="00F3013D">
            <w:pPr>
              <w:ind w:right="-18"/>
              <w:jc w:val="center"/>
            </w:pPr>
          </w:p>
        </w:tc>
        <w:tc>
          <w:tcPr>
            <w:tcW w:w="236" w:type="dxa"/>
            <w:vAlign w:val="bottom"/>
          </w:tcPr>
          <w:p w14:paraId="71ACBC3B" w14:textId="77777777" w:rsidR="00CA39D5" w:rsidRPr="00CC2561" w:rsidRDefault="00CA39D5" w:rsidP="00F3013D">
            <w:pPr>
              <w:ind w:right="-18"/>
              <w:jc w:val="center"/>
            </w:pPr>
          </w:p>
        </w:tc>
        <w:tc>
          <w:tcPr>
            <w:tcW w:w="1208" w:type="dxa"/>
            <w:vAlign w:val="bottom"/>
          </w:tcPr>
          <w:p w14:paraId="0ABE17BA" w14:textId="77777777" w:rsidR="00CA39D5" w:rsidRPr="00CC2561" w:rsidRDefault="00CA39D5" w:rsidP="00F3013D">
            <w:pPr>
              <w:ind w:right="-18"/>
              <w:jc w:val="center"/>
            </w:pPr>
          </w:p>
        </w:tc>
      </w:tr>
      <w:tr w:rsidR="00CA39D5" w:rsidRPr="00CC2561" w14:paraId="106C19E0" w14:textId="77777777" w:rsidTr="00EF5FFA">
        <w:tc>
          <w:tcPr>
            <w:tcW w:w="3510" w:type="dxa"/>
            <w:vAlign w:val="bottom"/>
          </w:tcPr>
          <w:p w14:paraId="6D4F1A3D" w14:textId="77777777" w:rsidR="00CA39D5" w:rsidRPr="00CC2561" w:rsidRDefault="00CA39D5" w:rsidP="00F3013D">
            <w:pPr>
              <w:ind w:left="165" w:right="-50" w:hanging="165"/>
            </w:pPr>
            <w:r w:rsidRPr="00CC2561">
              <w:t>Performing asset</w:t>
            </w:r>
          </w:p>
        </w:tc>
        <w:tc>
          <w:tcPr>
            <w:tcW w:w="1267" w:type="dxa"/>
            <w:vAlign w:val="bottom"/>
          </w:tcPr>
          <w:p w14:paraId="0EAE758C" w14:textId="0C587433" w:rsidR="00CA39D5" w:rsidRPr="00CC2561" w:rsidRDefault="00362559" w:rsidP="00F3013D">
            <w:pPr>
              <w:pStyle w:val="acctfourfigures"/>
              <w:tabs>
                <w:tab w:val="clear" w:pos="765"/>
                <w:tab w:val="decimal" w:pos="974"/>
              </w:tabs>
              <w:spacing w:line="240" w:lineRule="atLeast"/>
              <w:ind w:right="11"/>
            </w:pPr>
            <w:r>
              <w:t>1,029,185</w:t>
            </w:r>
          </w:p>
        </w:tc>
        <w:tc>
          <w:tcPr>
            <w:tcW w:w="236" w:type="dxa"/>
          </w:tcPr>
          <w:p w14:paraId="55E0382D" w14:textId="77777777" w:rsidR="00CA39D5" w:rsidRPr="00CC2561" w:rsidRDefault="00CA39D5" w:rsidP="00F3013D">
            <w:pPr>
              <w:pStyle w:val="acctfourfigures"/>
              <w:tabs>
                <w:tab w:val="clear" w:pos="765"/>
                <w:tab w:val="decimal" w:pos="1080"/>
              </w:tabs>
              <w:spacing w:line="240" w:lineRule="atLeast"/>
              <w:ind w:right="11"/>
            </w:pPr>
          </w:p>
        </w:tc>
        <w:tc>
          <w:tcPr>
            <w:tcW w:w="1311" w:type="dxa"/>
            <w:vAlign w:val="bottom"/>
          </w:tcPr>
          <w:p w14:paraId="15D7F8A8" w14:textId="678DD6DA" w:rsidR="00CA39D5" w:rsidRPr="00CC2561" w:rsidRDefault="00362559" w:rsidP="00606BCE">
            <w:pPr>
              <w:pStyle w:val="acctfourfigures"/>
              <w:tabs>
                <w:tab w:val="clear" w:pos="765"/>
                <w:tab w:val="decimal" w:pos="817"/>
              </w:tabs>
              <w:spacing w:line="240" w:lineRule="atLeast"/>
              <w:ind w:right="98"/>
              <w:jc w:val="right"/>
            </w:pPr>
            <w:r>
              <w:t>12,206</w:t>
            </w:r>
          </w:p>
        </w:tc>
        <w:tc>
          <w:tcPr>
            <w:tcW w:w="236" w:type="dxa"/>
          </w:tcPr>
          <w:p w14:paraId="196B0480" w14:textId="77777777" w:rsidR="00CA39D5" w:rsidRPr="00CC2561" w:rsidRDefault="00CA39D5" w:rsidP="00F3013D">
            <w:pPr>
              <w:ind w:right="-18"/>
              <w:jc w:val="thaiDistribute"/>
            </w:pPr>
          </w:p>
        </w:tc>
        <w:tc>
          <w:tcPr>
            <w:tcW w:w="1284" w:type="dxa"/>
            <w:vAlign w:val="bottom"/>
          </w:tcPr>
          <w:p w14:paraId="39985035" w14:textId="7C3A7C08" w:rsidR="00CA39D5" w:rsidRPr="00CC2561" w:rsidRDefault="00362559" w:rsidP="00F3013D">
            <w:pPr>
              <w:pStyle w:val="acctfourfigures"/>
              <w:tabs>
                <w:tab w:val="clear" w:pos="765"/>
                <w:tab w:val="decimal" w:pos="978"/>
              </w:tabs>
              <w:spacing w:line="240" w:lineRule="atLeast"/>
              <w:ind w:right="11"/>
            </w:pPr>
            <w:r>
              <w:t>(125)</w:t>
            </w:r>
          </w:p>
        </w:tc>
        <w:tc>
          <w:tcPr>
            <w:tcW w:w="236" w:type="dxa"/>
          </w:tcPr>
          <w:p w14:paraId="2349D374" w14:textId="77777777" w:rsidR="00CA39D5" w:rsidRPr="00CC2561" w:rsidRDefault="00CA39D5" w:rsidP="00F3013D">
            <w:pPr>
              <w:ind w:right="-18"/>
              <w:jc w:val="thaiDistribute"/>
            </w:pPr>
          </w:p>
        </w:tc>
        <w:tc>
          <w:tcPr>
            <w:tcW w:w="1208" w:type="dxa"/>
            <w:vAlign w:val="bottom"/>
          </w:tcPr>
          <w:p w14:paraId="6241C694" w14:textId="0E315086" w:rsidR="00CA39D5" w:rsidRPr="00CC2561" w:rsidRDefault="00362559" w:rsidP="00F3013D">
            <w:pPr>
              <w:pStyle w:val="acctfourfigures"/>
              <w:tabs>
                <w:tab w:val="clear" w:pos="765"/>
                <w:tab w:val="decimal" w:pos="981"/>
              </w:tabs>
              <w:spacing w:line="240" w:lineRule="atLeast"/>
              <w:ind w:right="11"/>
            </w:pPr>
            <w:r>
              <w:t>1,041,266</w:t>
            </w:r>
          </w:p>
        </w:tc>
      </w:tr>
      <w:tr w:rsidR="00CA39D5" w:rsidRPr="00CC2561" w14:paraId="63C1B6D3" w14:textId="77777777" w:rsidTr="00EF5FFA">
        <w:tc>
          <w:tcPr>
            <w:tcW w:w="3510" w:type="dxa"/>
            <w:vAlign w:val="bottom"/>
          </w:tcPr>
          <w:p w14:paraId="1E294E64" w14:textId="5BCA4495" w:rsidR="00CA39D5" w:rsidRPr="00CC2561" w:rsidRDefault="00CA39D5" w:rsidP="00F3013D">
            <w:pPr>
              <w:ind w:left="165" w:right="-50" w:hanging="165"/>
            </w:pPr>
            <w:r w:rsidRPr="00CC2561">
              <w:t xml:space="preserve">Assets with significant increase in credit risk </w:t>
            </w:r>
            <w:r w:rsidR="00724833" w:rsidRPr="00CC2561">
              <w:rPr>
                <w:lang w:val="en-US"/>
              </w:rPr>
              <w:t>(</w:t>
            </w:r>
            <w:r w:rsidRPr="00CC2561">
              <w:t>Under - Performing)</w:t>
            </w:r>
          </w:p>
        </w:tc>
        <w:tc>
          <w:tcPr>
            <w:tcW w:w="1267" w:type="dxa"/>
            <w:vAlign w:val="bottom"/>
          </w:tcPr>
          <w:p w14:paraId="31B105A8" w14:textId="6B14FBB9" w:rsidR="00CA39D5" w:rsidRPr="00CC2561" w:rsidRDefault="00362559" w:rsidP="00F3013D">
            <w:pPr>
              <w:pStyle w:val="acctfourfigures"/>
              <w:tabs>
                <w:tab w:val="clear" w:pos="765"/>
                <w:tab w:val="decimal" w:pos="974"/>
              </w:tabs>
              <w:spacing w:line="240" w:lineRule="atLeast"/>
              <w:ind w:right="11"/>
            </w:pPr>
            <w:r>
              <w:t>9,360</w:t>
            </w:r>
          </w:p>
        </w:tc>
        <w:tc>
          <w:tcPr>
            <w:tcW w:w="236" w:type="dxa"/>
          </w:tcPr>
          <w:p w14:paraId="6F32C1C4" w14:textId="77777777" w:rsidR="00CA39D5" w:rsidRPr="00CC2561" w:rsidRDefault="00CA39D5" w:rsidP="00F3013D">
            <w:pPr>
              <w:pStyle w:val="acctfourfigures"/>
              <w:tabs>
                <w:tab w:val="clear" w:pos="765"/>
                <w:tab w:val="decimal" w:pos="1080"/>
              </w:tabs>
              <w:spacing w:line="240" w:lineRule="atLeast"/>
              <w:ind w:right="11"/>
              <w:jc w:val="center"/>
            </w:pPr>
          </w:p>
        </w:tc>
        <w:tc>
          <w:tcPr>
            <w:tcW w:w="1311" w:type="dxa"/>
            <w:vAlign w:val="bottom"/>
          </w:tcPr>
          <w:p w14:paraId="09405DD7" w14:textId="02B0BA42" w:rsidR="00CA39D5" w:rsidRPr="00CC2561" w:rsidRDefault="00362559" w:rsidP="0090026E">
            <w:pPr>
              <w:pStyle w:val="acctfourfigures"/>
              <w:tabs>
                <w:tab w:val="clear" w:pos="765"/>
                <w:tab w:val="decimal" w:pos="817"/>
              </w:tabs>
              <w:spacing w:line="240" w:lineRule="atLeast"/>
              <w:ind w:right="98"/>
              <w:jc w:val="right"/>
            </w:pPr>
            <w:r>
              <w:t>7,113</w:t>
            </w:r>
          </w:p>
        </w:tc>
        <w:tc>
          <w:tcPr>
            <w:tcW w:w="236" w:type="dxa"/>
            <w:vAlign w:val="bottom"/>
          </w:tcPr>
          <w:p w14:paraId="055CA84C" w14:textId="77777777" w:rsidR="00CA39D5" w:rsidRPr="00CC2561" w:rsidRDefault="00CA39D5" w:rsidP="00F3013D">
            <w:pPr>
              <w:ind w:right="-18"/>
              <w:jc w:val="center"/>
            </w:pPr>
          </w:p>
        </w:tc>
        <w:tc>
          <w:tcPr>
            <w:tcW w:w="1284" w:type="dxa"/>
            <w:vAlign w:val="bottom"/>
          </w:tcPr>
          <w:p w14:paraId="4EB11F02" w14:textId="556B630A" w:rsidR="00CA39D5" w:rsidRPr="00CC2561" w:rsidRDefault="00362559" w:rsidP="00F3013D">
            <w:pPr>
              <w:pStyle w:val="acctfourfigures"/>
              <w:tabs>
                <w:tab w:val="clear" w:pos="765"/>
                <w:tab w:val="decimal" w:pos="978"/>
              </w:tabs>
              <w:spacing w:line="240" w:lineRule="atLeast"/>
              <w:ind w:right="11"/>
            </w:pPr>
            <w:r>
              <w:t>(178)</w:t>
            </w:r>
          </w:p>
        </w:tc>
        <w:tc>
          <w:tcPr>
            <w:tcW w:w="236" w:type="dxa"/>
          </w:tcPr>
          <w:p w14:paraId="7BFF80CA" w14:textId="77777777" w:rsidR="00CA39D5" w:rsidRPr="00CC2561" w:rsidRDefault="00CA39D5" w:rsidP="00F3013D">
            <w:pPr>
              <w:ind w:right="-18"/>
              <w:jc w:val="thaiDistribute"/>
            </w:pPr>
          </w:p>
        </w:tc>
        <w:tc>
          <w:tcPr>
            <w:tcW w:w="1208" w:type="dxa"/>
            <w:vAlign w:val="bottom"/>
          </w:tcPr>
          <w:p w14:paraId="13FCC942" w14:textId="555399E9" w:rsidR="00CA39D5" w:rsidRPr="00CC2561" w:rsidRDefault="00362559" w:rsidP="00F3013D">
            <w:pPr>
              <w:pStyle w:val="acctfourfigures"/>
              <w:tabs>
                <w:tab w:val="clear" w:pos="765"/>
                <w:tab w:val="decimal" w:pos="981"/>
              </w:tabs>
              <w:spacing w:line="240" w:lineRule="atLeast"/>
              <w:ind w:right="11"/>
            </w:pPr>
            <w:r>
              <w:t>16,295</w:t>
            </w:r>
          </w:p>
        </w:tc>
      </w:tr>
      <w:tr w:rsidR="00CA39D5" w:rsidRPr="00CC2561" w14:paraId="11629808" w14:textId="77777777" w:rsidTr="00EF5FFA">
        <w:tc>
          <w:tcPr>
            <w:tcW w:w="3510" w:type="dxa"/>
            <w:vAlign w:val="bottom"/>
          </w:tcPr>
          <w:p w14:paraId="198FB24B" w14:textId="77777777" w:rsidR="00CA39D5" w:rsidRPr="00CC2561" w:rsidRDefault="00CA39D5" w:rsidP="00F3013D">
            <w:pPr>
              <w:ind w:left="165" w:right="-50" w:hanging="165"/>
              <w:rPr>
                <w:rFonts w:cstheme="minorBidi"/>
                <w:rtl/>
                <w:cs/>
              </w:rPr>
            </w:pPr>
            <w:r w:rsidRPr="00CC2561">
              <w:t>Credit impaired assets (Non - Performing)</w:t>
            </w:r>
          </w:p>
        </w:tc>
        <w:tc>
          <w:tcPr>
            <w:tcW w:w="1267" w:type="dxa"/>
            <w:tcBorders>
              <w:bottom w:val="single" w:sz="4" w:space="0" w:color="auto"/>
            </w:tcBorders>
            <w:vAlign w:val="bottom"/>
          </w:tcPr>
          <w:p w14:paraId="38B7A177" w14:textId="339D0922" w:rsidR="00CA39D5" w:rsidRPr="00CC2561" w:rsidRDefault="00362559" w:rsidP="00F3013D">
            <w:pPr>
              <w:pStyle w:val="acctfourfigures"/>
              <w:tabs>
                <w:tab w:val="clear" w:pos="765"/>
                <w:tab w:val="decimal" w:pos="974"/>
              </w:tabs>
              <w:spacing w:line="240" w:lineRule="atLeast"/>
              <w:ind w:right="11"/>
            </w:pPr>
            <w:r>
              <w:t>9,690</w:t>
            </w:r>
          </w:p>
        </w:tc>
        <w:tc>
          <w:tcPr>
            <w:tcW w:w="236" w:type="dxa"/>
          </w:tcPr>
          <w:p w14:paraId="77BA313D" w14:textId="77777777" w:rsidR="00CA39D5" w:rsidRPr="00CC2561" w:rsidRDefault="00CA39D5" w:rsidP="00F3013D">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3CFFD74A" w14:textId="5F25F42B" w:rsidR="00CA39D5" w:rsidRPr="00CC2561" w:rsidRDefault="00362559" w:rsidP="0090026E">
            <w:pPr>
              <w:pStyle w:val="acctfourfigures"/>
              <w:tabs>
                <w:tab w:val="clear" w:pos="765"/>
                <w:tab w:val="decimal" w:pos="817"/>
              </w:tabs>
              <w:spacing w:line="240" w:lineRule="atLeast"/>
              <w:ind w:right="98"/>
              <w:jc w:val="right"/>
            </w:pPr>
            <w:r>
              <w:t>12,372</w:t>
            </w:r>
          </w:p>
        </w:tc>
        <w:tc>
          <w:tcPr>
            <w:tcW w:w="236" w:type="dxa"/>
          </w:tcPr>
          <w:p w14:paraId="3DF2FB8A" w14:textId="77777777" w:rsidR="00CA39D5" w:rsidRPr="00CC2561" w:rsidRDefault="00CA39D5" w:rsidP="00F3013D">
            <w:pPr>
              <w:ind w:right="-18"/>
              <w:jc w:val="thaiDistribute"/>
            </w:pPr>
          </w:p>
        </w:tc>
        <w:tc>
          <w:tcPr>
            <w:tcW w:w="1284" w:type="dxa"/>
            <w:tcBorders>
              <w:bottom w:val="single" w:sz="4" w:space="0" w:color="auto"/>
            </w:tcBorders>
            <w:vAlign w:val="bottom"/>
          </w:tcPr>
          <w:p w14:paraId="2DA8A5D1" w14:textId="6D2C5059" w:rsidR="00CA39D5" w:rsidRPr="00CC2561" w:rsidRDefault="00362559" w:rsidP="00F3013D">
            <w:pPr>
              <w:pStyle w:val="acctfourfigures"/>
              <w:tabs>
                <w:tab w:val="clear" w:pos="765"/>
                <w:tab w:val="decimal" w:pos="978"/>
              </w:tabs>
              <w:spacing w:line="240" w:lineRule="atLeast"/>
              <w:ind w:right="11"/>
            </w:pPr>
            <w:r>
              <w:t>(14,882)</w:t>
            </w:r>
          </w:p>
        </w:tc>
        <w:tc>
          <w:tcPr>
            <w:tcW w:w="236" w:type="dxa"/>
          </w:tcPr>
          <w:p w14:paraId="39EDFDBF" w14:textId="77777777" w:rsidR="00CA39D5" w:rsidRPr="00CC2561" w:rsidRDefault="00CA39D5" w:rsidP="00F3013D">
            <w:pPr>
              <w:ind w:right="-18"/>
              <w:jc w:val="thaiDistribute"/>
            </w:pPr>
          </w:p>
        </w:tc>
        <w:tc>
          <w:tcPr>
            <w:tcW w:w="1208" w:type="dxa"/>
            <w:tcBorders>
              <w:bottom w:val="single" w:sz="4" w:space="0" w:color="auto"/>
            </w:tcBorders>
            <w:vAlign w:val="bottom"/>
          </w:tcPr>
          <w:p w14:paraId="7A2C526A" w14:textId="1DEC5785" w:rsidR="00CA39D5" w:rsidRPr="00CC2561" w:rsidRDefault="00362559" w:rsidP="00F3013D">
            <w:pPr>
              <w:pStyle w:val="acctfourfigures"/>
              <w:tabs>
                <w:tab w:val="clear" w:pos="765"/>
                <w:tab w:val="decimal" w:pos="981"/>
              </w:tabs>
              <w:spacing w:line="240" w:lineRule="atLeast"/>
              <w:ind w:right="11"/>
            </w:pPr>
            <w:r>
              <w:t>7,180</w:t>
            </w:r>
          </w:p>
        </w:tc>
      </w:tr>
      <w:tr w:rsidR="00CA39D5" w:rsidRPr="00CC2561" w14:paraId="081BFFEA" w14:textId="77777777" w:rsidTr="00EF5FFA">
        <w:tc>
          <w:tcPr>
            <w:tcW w:w="3510" w:type="dxa"/>
            <w:vAlign w:val="bottom"/>
          </w:tcPr>
          <w:p w14:paraId="0E6F3790" w14:textId="77777777" w:rsidR="00CA39D5" w:rsidRPr="00CC2561" w:rsidRDefault="00CA39D5" w:rsidP="00F3013D">
            <w:pPr>
              <w:ind w:left="165" w:right="-50" w:hanging="165"/>
            </w:pPr>
          </w:p>
        </w:tc>
        <w:tc>
          <w:tcPr>
            <w:tcW w:w="1267" w:type="dxa"/>
            <w:tcBorders>
              <w:top w:val="single" w:sz="4" w:space="0" w:color="auto"/>
              <w:bottom w:val="double" w:sz="4" w:space="0" w:color="auto"/>
            </w:tcBorders>
          </w:tcPr>
          <w:p w14:paraId="5BB33BD2" w14:textId="17543E4F" w:rsidR="00CA39D5" w:rsidRPr="00CC2561" w:rsidRDefault="00362559" w:rsidP="00F3013D">
            <w:pPr>
              <w:pStyle w:val="acctfourfigures"/>
              <w:tabs>
                <w:tab w:val="clear" w:pos="765"/>
                <w:tab w:val="decimal" w:pos="974"/>
              </w:tabs>
              <w:spacing w:line="240" w:lineRule="atLeast"/>
              <w:ind w:right="11"/>
              <w:rPr>
                <w:b/>
                <w:bCs/>
              </w:rPr>
            </w:pPr>
            <w:r>
              <w:rPr>
                <w:b/>
                <w:bCs/>
              </w:rPr>
              <w:t>1,048,235</w:t>
            </w:r>
          </w:p>
        </w:tc>
        <w:tc>
          <w:tcPr>
            <w:tcW w:w="236" w:type="dxa"/>
          </w:tcPr>
          <w:p w14:paraId="060ABD16" w14:textId="77777777" w:rsidR="00CA39D5" w:rsidRPr="00CC2561" w:rsidRDefault="00CA39D5" w:rsidP="00F3013D">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6504A7A4" w14:textId="1B1AFE40" w:rsidR="00CA39D5" w:rsidRPr="00CC2561" w:rsidRDefault="00362559" w:rsidP="0090026E">
            <w:pPr>
              <w:pStyle w:val="acctfourfigures"/>
              <w:tabs>
                <w:tab w:val="clear" w:pos="765"/>
                <w:tab w:val="decimal" w:pos="817"/>
              </w:tabs>
              <w:spacing w:line="240" w:lineRule="atLeast"/>
              <w:ind w:right="98"/>
              <w:jc w:val="right"/>
              <w:rPr>
                <w:b/>
                <w:bCs/>
              </w:rPr>
            </w:pPr>
            <w:r>
              <w:rPr>
                <w:b/>
                <w:bCs/>
              </w:rPr>
              <w:t>31,691</w:t>
            </w:r>
          </w:p>
        </w:tc>
        <w:tc>
          <w:tcPr>
            <w:tcW w:w="236" w:type="dxa"/>
          </w:tcPr>
          <w:p w14:paraId="7EA036AF" w14:textId="77777777" w:rsidR="00CA39D5" w:rsidRPr="00CC2561" w:rsidRDefault="00CA39D5" w:rsidP="00F3013D">
            <w:pPr>
              <w:ind w:right="-18"/>
              <w:jc w:val="thaiDistribute"/>
            </w:pPr>
          </w:p>
        </w:tc>
        <w:tc>
          <w:tcPr>
            <w:tcW w:w="1284" w:type="dxa"/>
            <w:tcBorders>
              <w:top w:val="single" w:sz="4" w:space="0" w:color="auto"/>
              <w:bottom w:val="double" w:sz="4" w:space="0" w:color="auto"/>
            </w:tcBorders>
          </w:tcPr>
          <w:p w14:paraId="635EDE4B" w14:textId="1BD1BAA2" w:rsidR="00CA39D5" w:rsidRPr="00CC2561" w:rsidRDefault="00362559" w:rsidP="00F3013D">
            <w:pPr>
              <w:pStyle w:val="acctfourfigures"/>
              <w:tabs>
                <w:tab w:val="clear" w:pos="765"/>
                <w:tab w:val="decimal" w:pos="978"/>
              </w:tabs>
              <w:spacing w:line="240" w:lineRule="atLeast"/>
              <w:ind w:right="11"/>
              <w:rPr>
                <w:b/>
                <w:bCs/>
              </w:rPr>
            </w:pPr>
            <w:r>
              <w:rPr>
                <w:b/>
                <w:bCs/>
              </w:rPr>
              <w:t>(15,185)</w:t>
            </w:r>
          </w:p>
        </w:tc>
        <w:tc>
          <w:tcPr>
            <w:tcW w:w="236" w:type="dxa"/>
          </w:tcPr>
          <w:p w14:paraId="4982D3DD" w14:textId="77777777" w:rsidR="00CA39D5" w:rsidRPr="00CC2561" w:rsidRDefault="00CA39D5" w:rsidP="00F3013D">
            <w:pPr>
              <w:ind w:right="-18"/>
              <w:jc w:val="thaiDistribute"/>
            </w:pPr>
          </w:p>
        </w:tc>
        <w:tc>
          <w:tcPr>
            <w:tcW w:w="1208" w:type="dxa"/>
            <w:tcBorders>
              <w:top w:val="single" w:sz="4" w:space="0" w:color="auto"/>
              <w:bottom w:val="double" w:sz="4" w:space="0" w:color="auto"/>
            </w:tcBorders>
          </w:tcPr>
          <w:p w14:paraId="3B069F59" w14:textId="49B82667" w:rsidR="00CA39D5" w:rsidRPr="00CC2561" w:rsidRDefault="00362559" w:rsidP="00F3013D">
            <w:pPr>
              <w:pStyle w:val="acctfourfigures"/>
              <w:tabs>
                <w:tab w:val="clear" w:pos="765"/>
                <w:tab w:val="decimal" w:pos="981"/>
              </w:tabs>
              <w:spacing w:line="240" w:lineRule="atLeast"/>
              <w:ind w:right="11"/>
              <w:rPr>
                <w:b/>
                <w:bCs/>
              </w:rPr>
            </w:pPr>
            <w:r>
              <w:rPr>
                <w:b/>
                <w:bCs/>
              </w:rPr>
              <w:t>1,064,741</w:t>
            </w:r>
          </w:p>
        </w:tc>
      </w:tr>
    </w:tbl>
    <w:p w14:paraId="0C14138D" w14:textId="7A8F24A8" w:rsidR="00CA44F7" w:rsidRDefault="00CA44F7">
      <w:pPr>
        <w:spacing w:line="240" w:lineRule="auto"/>
        <w:rPr>
          <w:szCs w:val="22"/>
          <w:shd w:val="clear" w:color="auto" w:fill="FFFFFF"/>
        </w:rPr>
      </w:pPr>
    </w:p>
    <w:p w14:paraId="7D1DC803" w14:textId="5148E766" w:rsidR="00A25E81" w:rsidRPr="00CC2561" w:rsidRDefault="00CA44F7">
      <w:pPr>
        <w:spacing w:line="240" w:lineRule="auto"/>
        <w:rPr>
          <w:szCs w:val="22"/>
          <w:shd w:val="clear" w:color="auto" w:fill="FFFFFF"/>
        </w:rPr>
      </w:pPr>
      <w:r>
        <w:rPr>
          <w:szCs w:val="22"/>
          <w:shd w:val="clear" w:color="auto" w:fill="FFFFFF"/>
        </w:rPr>
        <w:br w:type="page"/>
      </w:r>
    </w:p>
    <w:tbl>
      <w:tblPr>
        <w:tblStyle w:val="TableGrid"/>
        <w:tblW w:w="9288"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7"/>
        <w:gridCol w:w="236"/>
        <w:gridCol w:w="1311"/>
        <w:gridCol w:w="236"/>
        <w:gridCol w:w="1284"/>
        <w:gridCol w:w="236"/>
        <w:gridCol w:w="1208"/>
      </w:tblGrid>
      <w:tr w:rsidR="00CA39D5" w:rsidRPr="00CC2561" w14:paraId="7EEEDBDD" w14:textId="77777777" w:rsidTr="00EF5FFA">
        <w:tc>
          <w:tcPr>
            <w:tcW w:w="3510" w:type="dxa"/>
          </w:tcPr>
          <w:p w14:paraId="2BC68559" w14:textId="77777777" w:rsidR="00CA39D5" w:rsidRPr="00CC2561" w:rsidRDefault="00CA39D5" w:rsidP="00F3013D">
            <w:pPr>
              <w:ind w:right="-18"/>
              <w:jc w:val="thaiDistribute"/>
            </w:pPr>
          </w:p>
        </w:tc>
        <w:tc>
          <w:tcPr>
            <w:tcW w:w="5778" w:type="dxa"/>
            <w:gridSpan w:val="7"/>
          </w:tcPr>
          <w:p w14:paraId="79F674E1" w14:textId="77777777" w:rsidR="00CA39D5" w:rsidRPr="00CC2561" w:rsidRDefault="00CA39D5" w:rsidP="00F3013D">
            <w:pPr>
              <w:tabs>
                <w:tab w:val="left" w:pos="600"/>
                <w:tab w:val="right" w:pos="7280"/>
                <w:tab w:val="right" w:pos="8540"/>
              </w:tabs>
              <w:ind w:right="-45"/>
              <w:jc w:val="center"/>
              <w:rPr>
                <w:b/>
                <w:bCs/>
              </w:rPr>
            </w:pPr>
            <w:r w:rsidRPr="00CC2561">
              <w:rPr>
                <w:b/>
                <w:bCs/>
              </w:rPr>
              <w:t>Consolidated financial statements</w:t>
            </w:r>
          </w:p>
        </w:tc>
      </w:tr>
      <w:tr w:rsidR="00CA39D5" w:rsidRPr="00CC2561" w14:paraId="599232C1" w14:textId="77777777" w:rsidTr="00EF5FFA">
        <w:tc>
          <w:tcPr>
            <w:tcW w:w="3510" w:type="dxa"/>
          </w:tcPr>
          <w:p w14:paraId="2C759E81" w14:textId="77777777" w:rsidR="00CA39D5" w:rsidRPr="00CC2561" w:rsidRDefault="00CA39D5" w:rsidP="00F3013D">
            <w:pPr>
              <w:ind w:right="-18"/>
              <w:jc w:val="thaiDistribute"/>
            </w:pPr>
          </w:p>
        </w:tc>
        <w:tc>
          <w:tcPr>
            <w:tcW w:w="5778" w:type="dxa"/>
            <w:gridSpan w:val="7"/>
          </w:tcPr>
          <w:p w14:paraId="374E8006" w14:textId="4EFFFE19" w:rsidR="00CA39D5" w:rsidRPr="00CC2561" w:rsidRDefault="00CA39D5" w:rsidP="00F3013D">
            <w:pPr>
              <w:tabs>
                <w:tab w:val="left" w:pos="600"/>
                <w:tab w:val="right" w:pos="7280"/>
                <w:tab w:val="right" w:pos="8540"/>
              </w:tabs>
              <w:ind w:right="-45"/>
              <w:jc w:val="center"/>
            </w:pPr>
            <w:r w:rsidRPr="00CC2561">
              <w:t>31 December 202</w:t>
            </w:r>
            <w:r w:rsidR="006E1ADF">
              <w:t>5</w:t>
            </w:r>
          </w:p>
        </w:tc>
      </w:tr>
      <w:tr w:rsidR="00CA39D5" w:rsidRPr="00CC2561" w14:paraId="1067EFD0" w14:textId="77777777" w:rsidTr="00EF5FFA">
        <w:tc>
          <w:tcPr>
            <w:tcW w:w="3510" w:type="dxa"/>
          </w:tcPr>
          <w:p w14:paraId="58B20861" w14:textId="77777777" w:rsidR="00CA39D5" w:rsidRPr="00CC2561" w:rsidRDefault="00CA39D5" w:rsidP="00F3013D">
            <w:pPr>
              <w:ind w:right="-18"/>
              <w:jc w:val="thaiDistribute"/>
            </w:pPr>
          </w:p>
        </w:tc>
        <w:tc>
          <w:tcPr>
            <w:tcW w:w="5778" w:type="dxa"/>
            <w:gridSpan w:val="7"/>
          </w:tcPr>
          <w:p w14:paraId="40F84B27" w14:textId="77777777" w:rsidR="00CA39D5" w:rsidRPr="00CC2561" w:rsidRDefault="00CA39D5" w:rsidP="00F3013D">
            <w:pPr>
              <w:tabs>
                <w:tab w:val="left" w:pos="600"/>
                <w:tab w:val="right" w:pos="7280"/>
                <w:tab w:val="right" w:pos="8540"/>
              </w:tabs>
              <w:ind w:right="-45"/>
              <w:jc w:val="center"/>
            </w:pPr>
            <w:r w:rsidRPr="00CC2561">
              <w:rPr>
                <w:i/>
                <w:iCs/>
              </w:rPr>
              <w:t>(in thousand Baht)</w:t>
            </w:r>
          </w:p>
        </w:tc>
      </w:tr>
      <w:tr w:rsidR="00CA39D5" w:rsidRPr="00CC2561" w14:paraId="33E62B34" w14:textId="77777777" w:rsidTr="00EF5FFA">
        <w:trPr>
          <w:trHeight w:val="864"/>
        </w:trPr>
        <w:tc>
          <w:tcPr>
            <w:tcW w:w="3510" w:type="dxa"/>
          </w:tcPr>
          <w:p w14:paraId="7E67AD77" w14:textId="77777777" w:rsidR="00CA39D5" w:rsidRPr="00CC2561" w:rsidRDefault="00CA39D5" w:rsidP="00F3013D">
            <w:pPr>
              <w:ind w:right="-18"/>
              <w:jc w:val="thaiDistribute"/>
            </w:pPr>
          </w:p>
        </w:tc>
        <w:tc>
          <w:tcPr>
            <w:tcW w:w="1267" w:type="dxa"/>
            <w:vAlign w:val="bottom"/>
          </w:tcPr>
          <w:p w14:paraId="6A76A331" w14:textId="77777777" w:rsidR="00CA39D5" w:rsidRPr="00CC2561" w:rsidRDefault="00CA39D5" w:rsidP="00F3013D">
            <w:pPr>
              <w:ind w:right="-18"/>
              <w:jc w:val="center"/>
            </w:pPr>
            <w:r w:rsidRPr="00CC2561">
              <w:t>Personal loans</w:t>
            </w:r>
          </w:p>
        </w:tc>
        <w:tc>
          <w:tcPr>
            <w:tcW w:w="236" w:type="dxa"/>
          </w:tcPr>
          <w:p w14:paraId="645F7D78" w14:textId="77777777" w:rsidR="00CA39D5" w:rsidRPr="00CC2561" w:rsidRDefault="00CA39D5" w:rsidP="00F3013D">
            <w:pPr>
              <w:ind w:right="-18"/>
              <w:jc w:val="center"/>
            </w:pPr>
          </w:p>
        </w:tc>
        <w:tc>
          <w:tcPr>
            <w:tcW w:w="1311" w:type="dxa"/>
            <w:vAlign w:val="bottom"/>
          </w:tcPr>
          <w:p w14:paraId="3E5D494C" w14:textId="77777777" w:rsidR="00CA39D5" w:rsidRPr="00CC2561" w:rsidRDefault="00CA39D5" w:rsidP="00F3013D">
            <w:pPr>
              <w:ind w:right="-18"/>
              <w:jc w:val="center"/>
              <w:rPr>
                <w:rFonts w:cstheme="minorBidi"/>
                <w:szCs w:val="25"/>
              </w:rPr>
            </w:pPr>
            <w:r w:rsidRPr="00CC2561">
              <w:t>Vehicle loan</w:t>
            </w:r>
          </w:p>
        </w:tc>
        <w:tc>
          <w:tcPr>
            <w:tcW w:w="236" w:type="dxa"/>
            <w:vAlign w:val="bottom"/>
          </w:tcPr>
          <w:p w14:paraId="1BD1C73F" w14:textId="77777777" w:rsidR="00CA39D5" w:rsidRPr="00CC2561" w:rsidRDefault="00CA39D5" w:rsidP="00F3013D">
            <w:pPr>
              <w:ind w:right="-18"/>
              <w:jc w:val="center"/>
            </w:pPr>
          </w:p>
        </w:tc>
        <w:tc>
          <w:tcPr>
            <w:tcW w:w="1284" w:type="dxa"/>
            <w:vAlign w:val="bottom"/>
          </w:tcPr>
          <w:p w14:paraId="59D57F2C" w14:textId="77777777" w:rsidR="00CA39D5" w:rsidRPr="00CC2561" w:rsidRDefault="00CA39D5" w:rsidP="00F3013D">
            <w:pPr>
              <w:ind w:right="-18"/>
              <w:jc w:val="center"/>
              <w:rPr>
                <w:rFonts w:cstheme="minorBidi"/>
              </w:rPr>
            </w:pPr>
            <w:r w:rsidRPr="00CC2561">
              <w:t>Allowances for expected credit loss</w:t>
            </w:r>
          </w:p>
        </w:tc>
        <w:tc>
          <w:tcPr>
            <w:tcW w:w="236" w:type="dxa"/>
            <w:vAlign w:val="bottom"/>
          </w:tcPr>
          <w:p w14:paraId="6E7C992B" w14:textId="77777777" w:rsidR="00CA39D5" w:rsidRPr="00CC2561" w:rsidRDefault="00CA39D5" w:rsidP="00F3013D">
            <w:pPr>
              <w:ind w:right="-18"/>
              <w:jc w:val="center"/>
            </w:pPr>
          </w:p>
        </w:tc>
        <w:tc>
          <w:tcPr>
            <w:tcW w:w="1208" w:type="dxa"/>
            <w:vAlign w:val="bottom"/>
          </w:tcPr>
          <w:p w14:paraId="3D0CECD3" w14:textId="77777777" w:rsidR="00CA39D5" w:rsidRPr="00CC2561" w:rsidRDefault="00CA39D5" w:rsidP="00F3013D">
            <w:pPr>
              <w:ind w:right="-18"/>
              <w:jc w:val="center"/>
            </w:pPr>
            <w:r w:rsidRPr="00CC2561">
              <w:t>Net book value</w:t>
            </w:r>
          </w:p>
        </w:tc>
      </w:tr>
      <w:tr w:rsidR="00CA39D5" w:rsidRPr="00CC2561" w14:paraId="0423BB41" w14:textId="77777777" w:rsidTr="00EF5FFA">
        <w:tc>
          <w:tcPr>
            <w:tcW w:w="3510" w:type="dxa"/>
          </w:tcPr>
          <w:p w14:paraId="2014277C" w14:textId="77777777" w:rsidR="00CA39D5" w:rsidRPr="00CC2561" w:rsidRDefault="00CA39D5" w:rsidP="00F3013D">
            <w:pPr>
              <w:ind w:right="-18"/>
              <w:jc w:val="thaiDistribute"/>
              <w:rPr>
                <w:i/>
                <w:iCs/>
              </w:rPr>
            </w:pPr>
            <w:r w:rsidRPr="00CC2561">
              <w:rPr>
                <w:i/>
                <w:iCs/>
              </w:rPr>
              <w:t>Classification</w:t>
            </w:r>
          </w:p>
        </w:tc>
        <w:tc>
          <w:tcPr>
            <w:tcW w:w="1267" w:type="dxa"/>
          </w:tcPr>
          <w:p w14:paraId="403B7F5D" w14:textId="77777777" w:rsidR="00CA39D5" w:rsidRPr="00CC2561" w:rsidRDefault="00CA39D5" w:rsidP="00F3013D">
            <w:pPr>
              <w:ind w:right="-18"/>
              <w:jc w:val="center"/>
            </w:pPr>
          </w:p>
        </w:tc>
        <w:tc>
          <w:tcPr>
            <w:tcW w:w="236" w:type="dxa"/>
          </w:tcPr>
          <w:p w14:paraId="4591D8EB" w14:textId="77777777" w:rsidR="00CA39D5" w:rsidRPr="00CC2561" w:rsidRDefault="00CA39D5" w:rsidP="00F3013D">
            <w:pPr>
              <w:ind w:right="-18"/>
              <w:jc w:val="center"/>
            </w:pPr>
          </w:p>
        </w:tc>
        <w:tc>
          <w:tcPr>
            <w:tcW w:w="1311" w:type="dxa"/>
            <w:vAlign w:val="bottom"/>
          </w:tcPr>
          <w:p w14:paraId="073B89D0" w14:textId="77777777" w:rsidR="00CA39D5" w:rsidRPr="00CC2561" w:rsidRDefault="00CA39D5" w:rsidP="00F3013D">
            <w:pPr>
              <w:ind w:right="-18"/>
              <w:jc w:val="center"/>
            </w:pPr>
          </w:p>
        </w:tc>
        <w:tc>
          <w:tcPr>
            <w:tcW w:w="236" w:type="dxa"/>
            <w:vAlign w:val="bottom"/>
          </w:tcPr>
          <w:p w14:paraId="1222AD42" w14:textId="77777777" w:rsidR="00CA39D5" w:rsidRPr="00CC2561" w:rsidRDefault="00CA39D5" w:rsidP="00F3013D">
            <w:pPr>
              <w:ind w:right="-18"/>
              <w:jc w:val="center"/>
            </w:pPr>
          </w:p>
        </w:tc>
        <w:tc>
          <w:tcPr>
            <w:tcW w:w="1284" w:type="dxa"/>
            <w:vAlign w:val="bottom"/>
          </w:tcPr>
          <w:p w14:paraId="575D7565" w14:textId="77777777" w:rsidR="00CA39D5" w:rsidRPr="00CC2561" w:rsidRDefault="00CA39D5" w:rsidP="00F3013D">
            <w:pPr>
              <w:ind w:right="-18"/>
              <w:jc w:val="center"/>
            </w:pPr>
          </w:p>
        </w:tc>
        <w:tc>
          <w:tcPr>
            <w:tcW w:w="236" w:type="dxa"/>
            <w:vAlign w:val="bottom"/>
          </w:tcPr>
          <w:p w14:paraId="376D9B47" w14:textId="77777777" w:rsidR="00CA39D5" w:rsidRPr="00CC2561" w:rsidRDefault="00CA39D5" w:rsidP="00F3013D">
            <w:pPr>
              <w:ind w:right="-18"/>
              <w:jc w:val="center"/>
            </w:pPr>
          </w:p>
        </w:tc>
        <w:tc>
          <w:tcPr>
            <w:tcW w:w="1208" w:type="dxa"/>
            <w:vAlign w:val="bottom"/>
          </w:tcPr>
          <w:p w14:paraId="02EAC8BD" w14:textId="77777777" w:rsidR="00CA39D5" w:rsidRPr="00CC2561" w:rsidRDefault="00CA39D5" w:rsidP="00F3013D">
            <w:pPr>
              <w:ind w:right="-18"/>
              <w:jc w:val="center"/>
            </w:pPr>
          </w:p>
        </w:tc>
      </w:tr>
      <w:tr w:rsidR="006E1ADF" w:rsidRPr="00CC2561" w14:paraId="63338CAE" w14:textId="77777777" w:rsidTr="00EF5FFA">
        <w:tc>
          <w:tcPr>
            <w:tcW w:w="3510" w:type="dxa"/>
            <w:vAlign w:val="bottom"/>
          </w:tcPr>
          <w:p w14:paraId="69D34FC1" w14:textId="77777777" w:rsidR="006E1ADF" w:rsidRPr="00CC2561" w:rsidRDefault="006E1ADF" w:rsidP="006E1ADF">
            <w:pPr>
              <w:ind w:left="165" w:right="-50" w:hanging="165"/>
            </w:pPr>
            <w:r w:rsidRPr="00CC2561">
              <w:t>Performing asset</w:t>
            </w:r>
          </w:p>
        </w:tc>
        <w:tc>
          <w:tcPr>
            <w:tcW w:w="1267" w:type="dxa"/>
            <w:vAlign w:val="bottom"/>
          </w:tcPr>
          <w:p w14:paraId="6AA79736" w14:textId="569FA4E9" w:rsidR="006E1ADF" w:rsidRPr="00CC2561" w:rsidRDefault="006E1ADF" w:rsidP="006E1ADF">
            <w:pPr>
              <w:pStyle w:val="acctfourfigures"/>
              <w:tabs>
                <w:tab w:val="clear" w:pos="765"/>
                <w:tab w:val="decimal" w:pos="974"/>
              </w:tabs>
              <w:spacing w:line="240" w:lineRule="atLeast"/>
              <w:ind w:right="11"/>
            </w:pPr>
            <w:r w:rsidRPr="009114E2">
              <w:rPr>
                <w:rFonts w:cstheme="minorBidi"/>
                <w:szCs w:val="25"/>
                <w:lang w:val="en-US" w:bidi="th-TH"/>
              </w:rPr>
              <w:t>800,541</w:t>
            </w:r>
          </w:p>
        </w:tc>
        <w:tc>
          <w:tcPr>
            <w:tcW w:w="236" w:type="dxa"/>
          </w:tcPr>
          <w:p w14:paraId="3A60EA0E" w14:textId="77777777" w:rsidR="006E1ADF" w:rsidRPr="00CC2561" w:rsidRDefault="006E1ADF" w:rsidP="006E1ADF">
            <w:pPr>
              <w:pStyle w:val="acctfourfigures"/>
              <w:tabs>
                <w:tab w:val="clear" w:pos="765"/>
                <w:tab w:val="decimal" w:pos="1080"/>
              </w:tabs>
              <w:spacing w:line="240" w:lineRule="atLeast"/>
              <w:ind w:right="11"/>
            </w:pPr>
          </w:p>
        </w:tc>
        <w:tc>
          <w:tcPr>
            <w:tcW w:w="1311" w:type="dxa"/>
            <w:vAlign w:val="bottom"/>
          </w:tcPr>
          <w:p w14:paraId="32FFE318" w14:textId="507E61E1" w:rsidR="006E1ADF" w:rsidRPr="00CC2561" w:rsidRDefault="006E1ADF" w:rsidP="006E1ADF">
            <w:pPr>
              <w:pStyle w:val="acctfourfigures"/>
              <w:tabs>
                <w:tab w:val="clear" w:pos="765"/>
                <w:tab w:val="decimal" w:pos="817"/>
              </w:tabs>
              <w:spacing w:line="240" w:lineRule="atLeast"/>
              <w:ind w:right="98"/>
              <w:jc w:val="right"/>
            </w:pPr>
            <w:r w:rsidRPr="009114E2">
              <w:rPr>
                <w:rFonts w:cstheme="minorBidi"/>
                <w:szCs w:val="25"/>
                <w:lang w:val="en-US" w:bidi="th-TH"/>
              </w:rPr>
              <w:t>14,572</w:t>
            </w:r>
          </w:p>
        </w:tc>
        <w:tc>
          <w:tcPr>
            <w:tcW w:w="236" w:type="dxa"/>
          </w:tcPr>
          <w:p w14:paraId="1DB7D88D" w14:textId="77777777" w:rsidR="006E1ADF" w:rsidRPr="00CC2561" w:rsidRDefault="006E1ADF" w:rsidP="006E1ADF">
            <w:pPr>
              <w:ind w:right="-18"/>
              <w:jc w:val="thaiDistribute"/>
            </w:pPr>
          </w:p>
        </w:tc>
        <w:tc>
          <w:tcPr>
            <w:tcW w:w="1284" w:type="dxa"/>
            <w:vAlign w:val="bottom"/>
          </w:tcPr>
          <w:p w14:paraId="30FB61FB" w14:textId="449BB33D" w:rsidR="006E1ADF" w:rsidRPr="00CC2561" w:rsidRDefault="006E1ADF" w:rsidP="006E1ADF">
            <w:pPr>
              <w:pStyle w:val="acctfourfigures"/>
              <w:tabs>
                <w:tab w:val="clear" w:pos="765"/>
                <w:tab w:val="decimal" w:pos="978"/>
              </w:tabs>
              <w:spacing w:line="240" w:lineRule="atLeast"/>
              <w:ind w:right="11"/>
            </w:pPr>
            <w:r w:rsidRPr="009114E2">
              <w:rPr>
                <w:rFonts w:cstheme="minorBidi"/>
                <w:szCs w:val="25"/>
                <w:lang w:val="en-US" w:bidi="th-TH"/>
              </w:rPr>
              <w:t>(239)</w:t>
            </w:r>
          </w:p>
        </w:tc>
        <w:tc>
          <w:tcPr>
            <w:tcW w:w="236" w:type="dxa"/>
          </w:tcPr>
          <w:p w14:paraId="36EA9BF9" w14:textId="77777777" w:rsidR="006E1ADF" w:rsidRPr="00CC2561" w:rsidRDefault="006E1ADF" w:rsidP="006E1ADF">
            <w:pPr>
              <w:ind w:right="-18"/>
              <w:jc w:val="thaiDistribute"/>
            </w:pPr>
          </w:p>
        </w:tc>
        <w:tc>
          <w:tcPr>
            <w:tcW w:w="1208" w:type="dxa"/>
            <w:vAlign w:val="bottom"/>
          </w:tcPr>
          <w:p w14:paraId="616E655D" w14:textId="151337F1" w:rsidR="006E1ADF" w:rsidRPr="00CC2561" w:rsidRDefault="006E1ADF" w:rsidP="006E1ADF">
            <w:pPr>
              <w:pStyle w:val="acctfourfigures"/>
              <w:tabs>
                <w:tab w:val="clear" w:pos="765"/>
                <w:tab w:val="decimal" w:pos="981"/>
              </w:tabs>
              <w:spacing w:line="240" w:lineRule="atLeast"/>
              <w:ind w:right="11"/>
            </w:pPr>
            <w:r w:rsidRPr="009114E2">
              <w:rPr>
                <w:rFonts w:cstheme="minorBidi"/>
                <w:szCs w:val="25"/>
                <w:lang w:val="en-US" w:bidi="th-TH"/>
              </w:rPr>
              <w:t>814,874</w:t>
            </w:r>
          </w:p>
        </w:tc>
      </w:tr>
      <w:tr w:rsidR="006E1ADF" w:rsidRPr="00CC2561" w14:paraId="4DDBB360" w14:textId="77777777" w:rsidTr="00EF5FFA">
        <w:tc>
          <w:tcPr>
            <w:tcW w:w="3510" w:type="dxa"/>
            <w:vAlign w:val="bottom"/>
          </w:tcPr>
          <w:p w14:paraId="4BA8DEA1" w14:textId="6595C3A0" w:rsidR="006E1ADF" w:rsidRPr="00CC2561" w:rsidRDefault="006E1ADF" w:rsidP="006E1ADF">
            <w:pPr>
              <w:ind w:left="165" w:right="-50" w:hanging="165"/>
            </w:pPr>
            <w:r w:rsidRPr="00CC2561">
              <w:t xml:space="preserve">Assets with significant increase in credit risk </w:t>
            </w:r>
            <w:r w:rsidRPr="00CC2561">
              <w:rPr>
                <w:lang w:val="en-US"/>
              </w:rPr>
              <w:t>(</w:t>
            </w:r>
            <w:r w:rsidRPr="00CC2561">
              <w:t>Under - Performing)</w:t>
            </w:r>
          </w:p>
        </w:tc>
        <w:tc>
          <w:tcPr>
            <w:tcW w:w="1267" w:type="dxa"/>
            <w:vAlign w:val="bottom"/>
          </w:tcPr>
          <w:p w14:paraId="2871A427" w14:textId="7FEB556D" w:rsidR="006E1ADF" w:rsidRPr="00CC2561" w:rsidRDefault="006E1ADF" w:rsidP="006E1ADF">
            <w:pPr>
              <w:pStyle w:val="acctfourfigures"/>
              <w:tabs>
                <w:tab w:val="clear" w:pos="765"/>
                <w:tab w:val="decimal" w:pos="974"/>
              </w:tabs>
              <w:spacing w:line="240" w:lineRule="atLeast"/>
              <w:ind w:right="11"/>
            </w:pPr>
            <w:r w:rsidRPr="009114E2">
              <w:rPr>
                <w:rFonts w:cstheme="minorBidi"/>
                <w:szCs w:val="25"/>
                <w:lang w:val="en-US" w:bidi="th-TH"/>
              </w:rPr>
              <w:t>10,907</w:t>
            </w:r>
          </w:p>
        </w:tc>
        <w:tc>
          <w:tcPr>
            <w:tcW w:w="236" w:type="dxa"/>
          </w:tcPr>
          <w:p w14:paraId="2AB32198" w14:textId="77777777" w:rsidR="006E1ADF" w:rsidRPr="00CC2561" w:rsidRDefault="006E1ADF" w:rsidP="006E1ADF">
            <w:pPr>
              <w:pStyle w:val="acctfourfigures"/>
              <w:tabs>
                <w:tab w:val="clear" w:pos="765"/>
                <w:tab w:val="decimal" w:pos="1080"/>
              </w:tabs>
              <w:spacing w:line="240" w:lineRule="atLeast"/>
              <w:ind w:right="11"/>
              <w:jc w:val="center"/>
            </w:pPr>
          </w:p>
        </w:tc>
        <w:tc>
          <w:tcPr>
            <w:tcW w:w="1311" w:type="dxa"/>
            <w:vAlign w:val="bottom"/>
          </w:tcPr>
          <w:p w14:paraId="351C8B40" w14:textId="680C4763" w:rsidR="006E1ADF" w:rsidRPr="00CC2561" w:rsidRDefault="006E1ADF" w:rsidP="006E1ADF">
            <w:pPr>
              <w:pStyle w:val="acctfourfigures"/>
              <w:tabs>
                <w:tab w:val="clear" w:pos="765"/>
                <w:tab w:val="decimal" w:pos="817"/>
              </w:tabs>
              <w:spacing w:line="240" w:lineRule="atLeast"/>
              <w:ind w:right="98"/>
              <w:jc w:val="right"/>
            </w:pPr>
            <w:r w:rsidRPr="009114E2">
              <w:rPr>
                <w:rFonts w:cstheme="minorBidi"/>
                <w:szCs w:val="25"/>
                <w:lang w:val="en-US" w:bidi="th-TH"/>
              </w:rPr>
              <w:t>5,831</w:t>
            </w:r>
          </w:p>
        </w:tc>
        <w:tc>
          <w:tcPr>
            <w:tcW w:w="236" w:type="dxa"/>
            <w:vAlign w:val="bottom"/>
          </w:tcPr>
          <w:p w14:paraId="2316F795" w14:textId="77777777" w:rsidR="006E1ADF" w:rsidRPr="00CC2561" w:rsidRDefault="006E1ADF" w:rsidP="006E1ADF">
            <w:pPr>
              <w:ind w:right="-18"/>
              <w:jc w:val="center"/>
            </w:pPr>
          </w:p>
        </w:tc>
        <w:tc>
          <w:tcPr>
            <w:tcW w:w="1284" w:type="dxa"/>
            <w:vAlign w:val="bottom"/>
          </w:tcPr>
          <w:p w14:paraId="4324E718" w14:textId="4EB591CF" w:rsidR="006E1ADF" w:rsidRPr="00CC2561" w:rsidRDefault="006E1ADF" w:rsidP="006E1ADF">
            <w:pPr>
              <w:pStyle w:val="acctfourfigures"/>
              <w:tabs>
                <w:tab w:val="clear" w:pos="765"/>
                <w:tab w:val="decimal" w:pos="978"/>
              </w:tabs>
              <w:spacing w:line="240" w:lineRule="atLeast"/>
              <w:ind w:right="11"/>
            </w:pPr>
            <w:r w:rsidRPr="009114E2">
              <w:rPr>
                <w:rFonts w:cstheme="minorBidi"/>
                <w:szCs w:val="25"/>
                <w:lang w:val="en-US" w:bidi="th-TH"/>
              </w:rPr>
              <w:t>(360)</w:t>
            </w:r>
          </w:p>
        </w:tc>
        <w:tc>
          <w:tcPr>
            <w:tcW w:w="236" w:type="dxa"/>
          </w:tcPr>
          <w:p w14:paraId="79C266FF" w14:textId="77777777" w:rsidR="006E1ADF" w:rsidRPr="00CC2561" w:rsidRDefault="006E1ADF" w:rsidP="006E1ADF">
            <w:pPr>
              <w:ind w:right="-18"/>
              <w:jc w:val="thaiDistribute"/>
            </w:pPr>
          </w:p>
        </w:tc>
        <w:tc>
          <w:tcPr>
            <w:tcW w:w="1208" w:type="dxa"/>
            <w:vAlign w:val="bottom"/>
          </w:tcPr>
          <w:p w14:paraId="31F63854" w14:textId="0366BC4F" w:rsidR="006E1ADF" w:rsidRPr="00CC2561" w:rsidRDefault="006E1ADF" w:rsidP="006E1ADF">
            <w:pPr>
              <w:pStyle w:val="acctfourfigures"/>
              <w:tabs>
                <w:tab w:val="clear" w:pos="765"/>
                <w:tab w:val="decimal" w:pos="981"/>
              </w:tabs>
              <w:spacing w:line="240" w:lineRule="atLeast"/>
              <w:ind w:right="11"/>
            </w:pPr>
            <w:r w:rsidRPr="009114E2">
              <w:rPr>
                <w:rFonts w:cstheme="minorBidi"/>
                <w:szCs w:val="25"/>
                <w:lang w:val="en-US" w:bidi="th-TH"/>
              </w:rPr>
              <w:t>16,378</w:t>
            </w:r>
          </w:p>
        </w:tc>
      </w:tr>
      <w:tr w:rsidR="006E1ADF" w:rsidRPr="00CC2561" w14:paraId="3DD15C76" w14:textId="77777777" w:rsidTr="00EF5FFA">
        <w:tc>
          <w:tcPr>
            <w:tcW w:w="3510" w:type="dxa"/>
            <w:vAlign w:val="bottom"/>
          </w:tcPr>
          <w:p w14:paraId="007D40F2" w14:textId="77777777" w:rsidR="006E1ADF" w:rsidRPr="00CC2561" w:rsidRDefault="006E1ADF" w:rsidP="006E1ADF">
            <w:pPr>
              <w:ind w:left="165" w:right="-50" w:hanging="165"/>
              <w:rPr>
                <w:rFonts w:cstheme="minorBidi"/>
                <w:rtl/>
                <w:cs/>
              </w:rPr>
            </w:pPr>
            <w:r w:rsidRPr="00CC2561">
              <w:t>Credit impaired assets (Non - Performing)</w:t>
            </w:r>
          </w:p>
        </w:tc>
        <w:tc>
          <w:tcPr>
            <w:tcW w:w="1267" w:type="dxa"/>
            <w:tcBorders>
              <w:bottom w:val="single" w:sz="4" w:space="0" w:color="auto"/>
            </w:tcBorders>
            <w:vAlign w:val="bottom"/>
          </w:tcPr>
          <w:p w14:paraId="603139F0" w14:textId="62847046" w:rsidR="006E1ADF" w:rsidRPr="00CC2561" w:rsidRDefault="006E1ADF" w:rsidP="006E1ADF">
            <w:pPr>
              <w:pStyle w:val="acctfourfigures"/>
              <w:tabs>
                <w:tab w:val="clear" w:pos="765"/>
                <w:tab w:val="decimal" w:pos="974"/>
              </w:tabs>
              <w:spacing w:line="240" w:lineRule="atLeast"/>
              <w:ind w:right="11"/>
            </w:pPr>
            <w:r w:rsidRPr="009114E2">
              <w:rPr>
                <w:rFonts w:cstheme="minorBidi"/>
                <w:szCs w:val="25"/>
                <w:lang w:val="en-US" w:bidi="th-TH"/>
              </w:rPr>
              <w:t>10,067</w:t>
            </w:r>
          </w:p>
        </w:tc>
        <w:tc>
          <w:tcPr>
            <w:tcW w:w="236" w:type="dxa"/>
          </w:tcPr>
          <w:p w14:paraId="5B88849A" w14:textId="77777777" w:rsidR="006E1ADF" w:rsidRPr="00CC2561" w:rsidRDefault="006E1ADF" w:rsidP="006E1ADF">
            <w:pPr>
              <w:pStyle w:val="acctfourfigures"/>
              <w:tabs>
                <w:tab w:val="clear" w:pos="765"/>
                <w:tab w:val="decimal" w:pos="1080"/>
              </w:tabs>
              <w:spacing w:line="240" w:lineRule="atLeast"/>
              <w:ind w:right="11"/>
            </w:pPr>
          </w:p>
        </w:tc>
        <w:tc>
          <w:tcPr>
            <w:tcW w:w="1311" w:type="dxa"/>
            <w:tcBorders>
              <w:bottom w:val="single" w:sz="4" w:space="0" w:color="auto"/>
            </w:tcBorders>
            <w:vAlign w:val="bottom"/>
          </w:tcPr>
          <w:p w14:paraId="1F53FA23" w14:textId="1BC5A11E" w:rsidR="006E1ADF" w:rsidRPr="00CC2561" w:rsidRDefault="006E1ADF" w:rsidP="006E1ADF">
            <w:pPr>
              <w:pStyle w:val="acctfourfigures"/>
              <w:tabs>
                <w:tab w:val="clear" w:pos="765"/>
                <w:tab w:val="decimal" w:pos="817"/>
              </w:tabs>
              <w:spacing w:line="240" w:lineRule="atLeast"/>
              <w:ind w:right="98"/>
              <w:jc w:val="right"/>
            </w:pPr>
            <w:r w:rsidRPr="009114E2">
              <w:rPr>
                <w:rFonts w:cstheme="minorBidi"/>
                <w:szCs w:val="25"/>
                <w:lang w:val="en-US" w:bidi="th-TH"/>
              </w:rPr>
              <w:t>14,258</w:t>
            </w:r>
          </w:p>
        </w:tc>
        <w:tc>
          <w:tcPr>
            <w:tcW w:w="236" w:type="dxa"/>
          </w:tcPr>
          <w:p w14:paraId="73AFE3A8" w14:textId="77777777" w:rsidR="006E1ADF" w:rsidRPr="00CC2561" w:rsidRDefault="006E1ADF" w:rsidP="006E1ADF">
            <w:pPr>
              <w:ind w:right="-18"/>
              <w:jc w:val="thaiDistribute"/>
            </w:pPr>
          </w:p>
        </w:tc>
        <w:tc>
          <w:tcPr>
            <w:tcW w:w="1284" w:type="dxa"/>
            <w:tcBorders>
              <w:bottom w:val="single" w:sz="4" w:space="0" w:color="auto"/>
            </w:tcBorders>
            <w:vAlign w:val="bottom"/>
          </w:tcPr>
          <w:p w14:paraId="3DBDA728" w14:textId="55CB6525" w:rsidR="006E1ADF" w:rsidRPr="00CC2561" w:rsidRDefault="006E1ADF" w:rsidP="006E1ADF">
            <w:pPr>
              <w:pStyle w:val="acctfourfigures"/>
              <w:tabs>
                <w:tab w:val="clear" w:pos="765"/>
                <w:tab w:val="decimal" w:pos="978"/>
              </w:tabs>
              <w:spacing w:line="240" w:lineRule="atLeast"/>
              <w:ind w:right="11"/>
            </w:pPr>
            <w:r w:rsidRPr="009114E2">
              <w:rPr>
                <w:rFonts w:cstheme="minorBidi"/>
                <w:szCs w:val="25"/>
                <w:lang w:val="en-US" w:bidi="th-TH"/>
              </w:rPr>
              <w:t>(16,631)</w:t>
            </w:r>
          </w:p>
        </w:tc>
        <w:tc>
          <w:tcPr>
            <w:tcW w:w="236" w:type="dxa"/>
          </w:tcPr>
          <w:p w14:paraId="2FC27E94" w14:textId="77777777" w:rsidR="006E1ADF" w:rsidRPr="00CC2561" w:rsidRDefault="006E1ADF" w:rsidP="006E1ADF">
            <w:pPr>
              <w:ind w:right="-18"/>
              <w:jc w:val="thaiDistribute"/>
            </w:pPr>
          </w:p>
        </w:tc>
        <w:tc>
          <w:tcPr>
            <w:tcW w:w="1208" w:type="dxa"/>
            <w:tcBorders>
              <w:bottom w:val="single" w:sz="4" w:space="0" w:color="auto"/>
            </w:tcBorders>
            <w:vAlign w:val="bottom"/>
          </w:tcPr>
          <w:p w14:paraId="537EAD76" w14:textId="0F68FE6A" w:rsidR="006E1ADF" w:rsidRPr="00CC2561" w:rsidRDefault="006E1ADF" w:rsidP="006E1ADF">
            <w:pPr>
              <w:pStyle w:val="acctfourfigures"/>
              <w:tabs>
                <w:tab w:val="clear" w:pos="765"/>
                <w:tab w:val="decimal" w:pos="981"/>
              </w:tabs>
              <w:spacing w:line="240" w:lineRule="atLeast"/>
              <w:ind w:right="11"/>
            </w:pPr>
            <w:r w:rsidRPr="009114E2">
              <w:rPr>
                <w:rFonts w:cstheme="minorBidi"/>
                <w:szCs w:val="25"/>
                <w:lang w:val="en-US" w:bidi="th-TH"/>
              </w:rPr>
              <w:t>7,694</w:t>
            </w:r>
          </w:p>
        </w:tc>
      </w:tr>
      <w:tr w:rsidR="006E1ADF" w:rsidRPr="00CC2561" w14:paraId="171202AB" w14:textId="77777777" w:rsidTr="00EF5FFA">
        <w:tc>
          <w:tcPr>
            <w:tcW w:w="3510" w:type="dxa"/>
            <w:vAlign w:val="bottom"/>
          </w:tcPr>
          <w:p w14:paraId="23D4F77B" w14:textId="77777777" w:rsidR="006E1ADF" w:rsidRPr="00CC2561" w:rsidRDefault="006E1ADF" w:rsidP="006E1ADF">
            <w:pPr>
              <w:ind w:left="165" w:right="-50" w:hanging="165"/>
            </w:pPr>
          </w:p>
        </w:tc>
        <w:tc>
          <w:tcPr>
            <w:tcW w:w="1267" w:type="dxa"/>
            <w:tcBorders>
              <w:top w:val="single" w:sz="4" w:space="0" w:color="auto"/>
              <w:bottom w:val="double" w:sz="4" w:space="0" w:color="auto"/>
            </w:tcBorders>
          </w:tcPr>
          <w:p w14:paraId="3C26F0A4" w14:textId="52EA15BC" w:rsidR="006E1ADF" w:rsidRPr="00CC2561" w:rsidRDefault="006E1ADF" w:rsidP="006E1ADF">
            <w:pPr>
              <w:pStyle w:val="acctfourfigures"/>
              <w:tabs>
                <w:tab w:val="clear" w:pos="765"/>
                <w:tab w:val="decimal" w:pos="974"/>
              </w:tabs>
              <w:spacing w:line="240" w:lineRule="atLeast"/>
              <w:ind w:right="11"/>
              <w:rPr>
                <w:b/>
                <w:bCs/>
              </w:rPr>
            </w:pPr>
            <w:r w:rsidRPr="009114E2">
              <w:rPr>
                <w:rFonts w:cstheme="minorBidi"/>
                <w:b/>
                <w:bCs/>
                <w:szCs w:val="25"/>
                <w:lang w:val="en-US" w:bidi="th-TH"/>
              </w:rPr>
              <w:t>821,515</w:t>
            </w:r>
          </w:p>
        </w:tc>
        <w:tc>
          <w:tcPr>
            <w:tcW w:w="236" w:type="dxa"/>
          </w:tcPr>
          <w:p w14:paraId="3CEA9DF1" w14:textId="77777777" w:rsidR="006E1ADF" w:rsidRPr="00CC2561" w:rsidRDefault="006E1ADF" w:rsidP="006E1ADF">
            <w:pPr>
              <w:pStyle w:val="acctfourfigures"/>
              <w:tabs>
                <w:tab w:val="clear" w:pos="765"/>
                <w:tab w:val="decimal" w:pos="1080"/>
              </w:tabs>
              <w:spacing w:line="240" w:lineRule="atLeast"/>
              <w:ind w:right="11"/>
              <w:rPr>
                <w:b/>
                <w:bCs/>
              </w:rPr>
            </w:pPr>
          </w:p>
        </w:tc>
        <w:tc>
          <w:tcPr>
            <w:tcW w:w="1311" w:type="dxa"/>
            <w:tcBorders>
              <w:top w:val="single" w:sz="4" w:space="0" w:color="auto"/>
              <w:bottom w:val="double" w:sz="4" w:space="0" w:color="auto"/>
            </w:tcBorders>
          </w:tcPr>
          <w:p w14:paraId="0FBA02A4" w14:textId="25E97E3C" w:rsidR="006E1ADF" w:rsidRPr="00CC2561" w:rsidRDefault="006E1ADF" w:rsidP="006E1ADF">
            <w:pPr>
              <w:pStyle w:val="acctfourfigures"/>
              <w:tabs>
                <w:tab w:val="clear" w:pos="765"/>
                <w:tab w:val="decimal" w:pos="817"/>
              </w:tabs>
              <w:spacing w:line="240" w:lineRule="atLeast"/>
              <w:ind w:right="98"/>
              <w:jc w:val="right"/>
              <w:rPr>
                <w:b/>
                <w:bCs/>
              </w:rPr>
            </w:pPr>
            <w:r w:rsidRPr="009114E2">
              <w:rPr>
                <w:rFonts w:cstheme="minorBidi"/>
                <w:b/>
                <w:bCs/>
                <w:szCs w:val="25"/>
                <w:lang w:val="en-US" w:bidi="th-TH"/>
              </w:rPr>
              <w:t>34,661</w:t>
            </w:r>
          </w:p>
        </w:tc>
        <w:tc>
          <w:tcPr>
            <w:tcW w:w="236" w:type="dxa"/>
          </w:tcPr>
          <w:p w14:paraId="6E040A1E" w14:textId="77777777" w:rsidR="006E1ADF" w:rsidRPr="00CC2561" w:rsidRDefault="006E1ADF" w:rsidP="006E1ADF">
            <w:pPr>
              <w:ind w:right="-18"/>
              <w:jc w:val="thaiDistribute"/>
            </w:pPr>
          </w:p>
        </w:tc>
        <w:tc>
          <w:tcPr>
            <w:tcW w:w="1284" w:type="dxa"/>
            <w:tcBorders>
              <w:top w:val="single" w:sz="4" w:space="0" w:color="auto"/>
              <w:bottom w:val="double" w:sz="4" w:space="0" w:color="auto"/>
            </w:tcBorders>
          </w:tcPr>
          <w:p w14:paraId="2C05181C" w14:textId="549DF2D2" w:rsidR="006E1ADF" w:rsidRPr="00CC2561" w:rsidRDefault="006E1ADF" w:rsidP="006E1ADF">
            <w:pPr>
              <w:pStyle w:val="acctfourfigures"/>
              <w:tabs>
                <w:tab w:val="clear" w:pos="765"/>
                <w:tab w:val="decimal" w:pos="978"/>
              </w:tabs>
              <w:spacing w:line="240" w:lineRule="atLeast"/>
              <w:ind w:right="11"/>
              <w:rPr>
                <w:b/>
                <w:bCs/>
              </w:rPr>
            </w:pPr>
            <w:r w:rsidRPr="009114E2">
              <w:rPr>
                <w:rFonts w:cstheme="minorBidi"/>
                <w:b/>
                <w:bCs/>
                <w:szCs w:val="25"/>
                <w:lang w:val="en-US" w:bidi="th-TH"/>
              </w:rPr>
              <w:t>(17,230)</w:t>
            </w:r>
          </w:p>
        </w:tc>
        <w:tc>
          <w:tcPr>
            <w:tcW w:w="236" w:type="dxa"/>
          </w:tcPr>
          <w:p w14:paraId="5A7AC3B6" w14:textId="77777777" w:rsidR="006E1ADF" w:rsidRPr="00CC2561" w:rsidRDefault="006E1ADF" w:rsidP="006E1ADF">
            <w:pPr>
              <w:ind w:right="-18"/>
              <w:jc w:val="thaiDistribute"/>
            </w:pPr>
          </w:p>
        </w:tc>
        <w:tc>
          <w:tcPr>
            <w:tcW w:w="1208" w:type="dxa"/>
            <w:tcBorders>
              <w:top w:val="single" w:sz="4" w:space="0" w:color="auto"/>
              <w:bottom w:val="double" w:sz="4" w:space="0" w:color="auto"/>
            </w:tcBorders>
          </w:tcPr>
          <w:p w14:paraId="32B2F948" w14:textId="2BC4A478" w:rsidR="006E1ADF" w:rsidRPr="00CC2561" w:rsidRDefault="006E1ADF" w:rsidP="006E1ADF">
            <w:pPr>
              <w:pStyle w:val="acctfourfigures"/>
              <w:tabs>
                <w:tab w:val="clear" w:pos="765"/>
                <w:tab w:val="decimal" w:pos="981"/>
              </w:tabs>
              <w:spacing w:line="240" w:lineRule="atLeast"/>
              <w:ind w:right="11"/>
              <w:rPr>
                <w:b/>
                <w:bCs/>
              </w:rPr>
            </w:pPr>
            <w:r w:rsidRPr="009114E2">
              <w:rPr>
                <w:rFonts w:cstheme="minorBidi"/>
                <w:b/>
                <w:bCs/>
                <w:szCs w:val="25"/>
                <w:lang w:val="en-US" w:bidi="th-TH"/>
              </w:rPr>
              <w:t>838,946</w:t>
            </w:r>
          </w:p>
        </w:tc>
      </w:tr>
    </w:tbl>
    <w:p w14:paraId="69638A0A" w14:textId="63AE0E2B" w:rsidR="00DA639F" w:rsidRDefault="00DA639F">
      <w:pPr>
        <w:spacing w:line="240" w:lineRule="auto"/>
        <w:rPr>
          <w:b/>
          <w:sz w:val="24"/>
          <w:szCs w:val="24"/>
          <w:lang w:val="en-US" w:bidi="th-TH"/>
        </w:rPr>
      </w:pPr>
    </w:p>
    <w:p w14:paraId="14E8F85B" w14:textId="03442C48" w:rsidR="00332E21" w:rsidRPr="00CC2561" w:rsidRDefault="00332E21" w:rsidP="00085098">
      <w:pPr>
        <w:pStyle w:val="Heading1"/>
      </w:pPr>
      <w:r w:rsidRPr="00CC2561">
        <w:t>5</w:t>
      </w:r>
      <w:r w:rsidRPr="00CC2561">
        <w:tab/>
        <w:t>Accrued service income and other current receivables</w:t>
      </w:r>
    </w:p>
    <w:p w14:paraId="488C67CA" w14:textId="77777777" w:rsidR="00332E21" w:rsidRPr="00CC2561" w:rsidRDefault="00332E21" w:rsidP="00162ACC">
      <w:pPr>
        <w:spacing w:line="240" w:lineRule="atLeast"/>
        <w:rPr>
          <w:rFonts w:cstheme="minorBidi"/>
          <w:sz w:val="20"/>
          <w:szCs w:val="18"/>
          <w:lang w:val="en-US" w:bidi="th-TH"/>
        </w:rPr>
      </w:pPr>
    </w:p>
    <w:tbl>
      <w:tblPr>
        <w:tblW w:w="9214" w:type="dxa"/>
        <w:tblInd w:w="538" w:type="dxa"/>
        <w:tblLayout w:type="fixed"/>
        <w:tblCellMar>
          <w:left w:w="79" w:type="dxa"/>
          <w:right w:w="79" w:type="dxa"/>
        </w:tblCellMar>
        <w:tblLook w:val="0020" w:firstRow="1" w:lastRow="0" w:firstColumn="0" w:lastColumn="0" w:noHBand="0" w:noVBand="0"/>
      </w:tblPr>
      <w:tblGrid>
        <w:gridCol w:w="3870"/>
        <w:gridCol w:w="1170"/>
        <w:gridCol w:w="270"/>
        <w:gridCol w:w="1170"/>
        <w:gridCol w:w="180"/>
        <w:gridCol w:w="1170"/>
        <w:gridCol w:w="180"/>
        <w:gridCol w:w="1204"/>
      </w:tblGrid>
      <w:tr w:rsidR="00332E21" w:rsidRPr="00816D8E" w14:paraId="758EBA90" w14:textId="77777777" w:rsidTr="00EF5FFA">
        <w:trPr>
          <w:cantSplit/>
          <w:trHeight w:val="56"/>
          <w:tblHeader/>
        </w:trPr>
        <w:tc>
          <w:tcPr>
            <w:tcW w:w="3870" w:type="dxa"/>
            <w:vAlign w:val="bottom"/>
          </w:tcPr>
          <w:p w14:paraId="4D769B15" w14:textId="77777777" w:rsidR="00332E21" w:rsidRPr="00816D8E" w:rsidRDefault="00332E21" w:rsidP="002B2EB3">
            <w:pPr>
              <w:pStyle w:val="acctfourfigures"/>
              <w:spacing w:line="280" w:lineRule="atLeast"/>
              <w:rPr>
                <w:color w:val="0000FF"/>
                <w:szCs w:val="22"/>
              </w:rPr>
            </w:pPr>
          </w:p>
        </w:tc>
        <w:tc>
          <w:tcPr>
            <w:tcW w:w="2610" w:type="dxa"/>
            <w:gridSpan w:val="3"/>
          </w:tcPr>
          <w:p w14:paraId="5A284147" w14:textId="77777777" w:rsidR="00332E21" w:rsidRPr="00816D8E" w:rsidRDefault="00332E21" w:rsidP="002B2EB3">
            <w:pPr>
              <w:pStyle w:val="acctmergecolhdg"/>
              <w:spacing w:line="280" w:lineRule="atLeast"/>
              <w:rPr>
                <w:szCs w:val="22"/>
              </w:rPr>
            </w:pPr>
            <w:r w:rsidRPr="00816D8E">
              <w:rPr>
                <w:szCs w:val="22"/>
              </w:rPr>
              <w:t>Consolidated</w:t>
            </w:r>
          </w:p>
          <w:p w14:paraId="555D3A07" w14:textId="77777777" w:rsidR="00332E21" w:rsidRPr="00816D8E" w:rsidRDefault="00332E21" w:rsidP="002B2EB3">
            <w:pPr>
              <w:pStyle w:val="acctmergecolhdg"/>
              <w:spacing w:line="280" w:lineRule="atLeast"/>
              <w:rPr>
                <w:szCs w:val="22"/>
              </w:rPr>
            </w:pPr>
            <w:r w:rsidRPr="00816D8E">
              <w:rPr>
                <w:szCs w:val="22"/>
              </w:rPr>
              <w:t xml:space="preserve"> financial statements</w:t>
            </w:r>
          </w:p>
        </w:tc>
        <w:tc>
          <w:tcPr>
            <w:tcW w:w="180" w:type="dxa"/>
          </w:tcPr>
          <w:p w14:paraId="7487F455" w14:textId="77777777" w:rsidR="00332E21" w:rsidRPr="00816D8E" w:rsidRDefault="00332E21" w:rsidP="002B2EB3">
            <w:pPr>
              <w:pStyle w:val="acctmergecolhdg"/>
              <w:spacing w:line="280" w:lineRule="atLeast"/>
              <w:rPr>
                <w:szCs w:val="22"/>
              </w:rPr>
            </w:pPr>
          </w:p>
        </w:tc>
        <w:tc>
          <w:tcPr>
            <w:tcW w:w="2554" w:type="dxa"/>
            <w:gridSpan w:val="3"/>
          </w:tcPr>
          <w:p w14:paraId="1EB56042" w14:textId="77777777" w:rsidR="00332E21" w:rsidRPr="00816D8E" w:rsidRDefault="00332E21" w:rsidP="002B2EB3">
            <w:pPr>
              <w:pStyle w:val="acctmergecolhdg"/>
              <w:spacing w:line="280" w:lineRule="atLeast"/>
              <w:rPr>
                <w:szCs w:val="22"/>
              </w:rPr>
            </w:pPr>
            <w:r w:rsidRPr="00816D8E">
              <w:rPr>
                <w:szCs w:val="22"/>
              </w:rPr>
              <w:t xml:space="preserve">Separate </w:t>
            </w:r>
          </w:p>
          <w:p w14:paraId="2F3A95BA" w14:textId="77777777" w:rsidR="00332E21" w:rsidRPr="00816D8E" w:rsidRDefault="00332E21" w:rsidP="002B2EB3">
            <w:pPr>
              <w:pStyle w:val="acctmergecolhdg"/>
              <w:spacing w:line="280" w:lineRule="atLeast"/>
              <w:rPr>
                <w:szCs w:val="22"/>
              </w:rPr>
            </w:pPr>
            <w:r w:rsidRPr="00816D8E">
              <w:rPr>
                <w:szCs w:val="22"/>
              </w:rPr>
              <w:t>financial statements</w:t>
            </w:r>
          </w:p>
        </w:tc>
      </w:tr>
      <w:tr w:rsidR="006E1ADF" w:rsidRPr="00816D8E" w14:paraId="7755FC6D" w14:textId="77777777" w:rsidTr="00EF5FFA">
        <w:trPr>
          <w:cantSplit/>
          <w:trHeight w:val="56"/>
          <w:tblHeader/>
        </w:trPr>
        <w:tc>
          <w:tcPr>
            <w:tcW w:w="3870" w:type="dxa"/>
          </w:tcPr>
          <w:p w14:paraId="7F9816C7" w14:textId="77777777" w:rsidR="006E1ADF" w:rsidRPr="00816D8E" w:rsidRDefault="006E1ADF" w:rsidP="006E1ADF">
            <w:pPr>
              <w:pStyle w:val="acctfourfigures"/>
              <w:spacing w:line="280" w:lineRule="atLeast"/>
              <w:ind w:left="-81" w:firstLine="81"/>
              <w:jc w:val="center"/>
              <w:rPr>
                <w:szCs w:val="22"/>
              </w:rPr>
            </w:pPr>
          </w:p>
        </w:tc>
        <w:tc>
          <w:tcPr>
            <w:tcW w:w="1170" w:type="dxa"/>
            <w:vAlign w:val="center"/>
          </w:tcPr>
          <w:p w14:paraId="08AEC2DD" w14:textId="6A48D3F7" w:rsidR="006E1ADF" w:rsidRPr="00816D8E" w:rsidRDefault="006E1ADF" w:rsidP="006E1ADF">
            <w:pPr>
              <w:pStyle w:val="acctmergecolhdg"/>
              <w:spacing w:line="280" w:lineRule="atLeast"/>
              <w:rPr>
                <w:b w:val="0"/>
                <w:bCs/>
                <w:spacing w:val="6"/>
                <w:szCs w:val="22"/>
                <w:lang w:val="en-US" w:bidi="th-TH"/>
              </w:rPr>
            </w:pPr>
            <w:r w:rsidRPr="00816D8E">
              <w:rPr>
                <w:b w:val="0"/>
                <w:bCs/>
                <w:spacing w:val="6"/>
                <w:szCs w:val="22"/>
                <w:lang w:val="en-US" w:bidi="th-TH"/>
              </w:rPr>
              <w:t>31</w:t>
            </w:r>
          </w:p>
          <w:p w14:paraId="3376416C" w14:textId="56F40F93" w:rsidR="006E1ADF" w:rsidRPr="00816D8E" w:rsidRDefault="006E1ADF" w:rsidP="006E1ADF">
            <w:pPr>
              <w:pStyle w:val="acctmergecolhdg"/>
              <w:spacing w:line="280" w:lineRule="atLeast"/>
              <w:rPr>
                <w:b w:val="0"/>
                <w:bCs/>
                <w:szCs w:val="22"/>
              </w:rPr>
            </w:pPr>
            <w:r w:rsidRPr="00816D8E">
              <w:rPr>
                <w:b w:val="0"/>
                <w:bCs/>
                <w:spacing w:val="6"/>
                <w:szCs w:val="22"/>
                <w:lang w:val="en-US" w:bidi="th-TH"/>
              </w:rPr>
              <w:t>March</w:t>
            </w:r>
          </w:p>
        </w:tc>
        <w:tc>
          <w:tcPr>
            <w:tcW w:w="270" w:type="dxa"/>
            <w:vAlign w:val="center"/>
          </w:tcPr>
          <w:p w14:paraId="5AB89B5B" w14:textId="77777777" w:rsidR="006E1ADF" w:rsidRPr="00816D8E" w:rsidRDefault="006E1ADF" w:rsidP="006E1ADF">
            <w:pPr>
              <w:pStyle w:val="acctmergecolhdg"/>
              <w:spacing w:line="280" w:lineRule="atLeast"/>
              <w:rPr>
                <w:b w:val="0"/>
                <w:bCs/>
                <w:szCs w:val="22"/>
              </w:rPr>
            </w:pPr>
          </w:p>
        </w:tc>
        <w:tc>
          <w:tcPr>
            <w:tcW w:w="1170" w:type="dxa"/>
            <w:vAlign w:val="center"/>
          </w:tcPr>
          <w:p w14:paraId="772CEB11" w14:textId="77777777" w:rsidR="006E1ADF" w:rsidRPr="00816D8E" w:rsidRDefault="006E1ADF" w:rsidP="006E1ADF">
            <w:pPr>
              <w:pStyle w:val="acctmergecolhdg"/>
              <w:spacing w:line="280" w:lineRule="atLeast"/>
              <w:ind w:left="-78" w:right="-83"/>
              <w:rPr>
                <w:b w:val="0"/>
                <w:bCs/>
                <w:spacing w:val="6"/>
                <w:szCs w:val="22"/>
              </w:rPr>
            </w:pPr>
            <w:r w:rsidRPr="00816D8E">
              <w:rPr>
                <w:b w:val="0"/>
                <w:bCs/>
                <w:spacing w:val="6"/>
                <w:szCs w:val="22"/>
              </w:rPr>
              <w:t xml:space="preserve">31 </w:t>
            </w:r>
          </w:p>
          <w:p w14:paraId="1142D26E" w14:textId="77777777" w:rsidR="006E1ADF" w:rsidRPr="00816D8E" w:rsidRDefault="006E1ADF" w:rsidP="006E1ADF">
            <w:pPr>
              <w:pStyle w:val="acctmergecolhdg"/>
              <w:spacing w:line="280" w:lineRule="atLeast"/>
              <w:ind w:left="-78" w:right="-83"/>
              <w:rPr>
                <w:b w:val="0"/>
                <w:bCs/>
                <w:szCs w:val="22"/>
              </w:rPr>
            </w:pPr>
            <w:r w:rsidRPr="00816D8E">
              <w:rPr>
                <w:b w:val="0"/>
                <w:bCs/>
                <w:spacing w:val="6"/>
                <w:szCs w:val="22"/>
              </w:rPr>
              <w:t>December</w:t>
            </w:r>
          </w:p>
        </w:tc>
        <w:tc>
          <w:tcPr>
            <w:tcW w:w="180" w:type="dxa"/>
            <w:vAlign w:val="center"/>
          </w:tcPr>
          <w:p w14:paraId="4B8F8520" w14:textId="77777777" w:rsidR="006E1ADF" w:rsidRPr="00816D8E" w:rsidRDefault="006E1ADF" w:rsidP="006E1ADF">
            <w:pPr>
              <w:pStyle w:val="acctmergecolhdg"/>
              <w:spacing w:line="280" w:lineRule="atLeast"/>
              <w:rPr>
                <w:b w:val="0"/>
                <w:bCs/>
                <w:szCs w:val="22"/>
              </w:rPr>
            </w:pPr>
          </w:p>
        </w:tc>
        <w:tc>
          <w:tcPr>
            <w:tcW w:w="1170" w:type="dxa"/>
            <w:vAlign w:val="center"/>
          </w:tcPr>
          <w:p w14:paraId="77809838" w14:textId="77777777" w:rsidR="006E1ADF" w:rsidRPr="00816D8E" w:rsidRDefault="006E1ADF" w:rsidP="006E1ADF">
            <w:pPr>
              <w:pStyle w:val="acctmergecolhdg"/>
              <w:spacing w:line="280" w:lineRule="atLeast"/>
              <w:rPr>
                <w:b w:val="0"/>
                <w:bCs/>
                <w:spacing w:val="6"/>
                <w:szCs w:val="22"/>
                <w:lang w:val="en-US" w:bidi="th-TH"/>
              </w:rPr>
            </w:pPr>
            <w:r w:rsidRPr="00816D8E">
              <w:rPr>
                <w:b w:val="0"/>
                <w:bCs/>
                <w:spacing w:val="6"/>
                <w:szCs w:val="22"/>
                <w:lang w:val="en-US" w:bidi="th-TH"/>
              </w:rPr>
              <w:t>31</w:t>
            </w:r>
          </w:p>
          <w:p w14:paraId="139B1CC2" w14:textId="1B5C8C24" w:rsidR="006E1ADF" w:rsidRPr="00816D8E" w:rsidRDefault="006E1ADF" w:rsidP="006E1ADF">
            <w:pPr>
              <w:pStyle w:val="acctmergecolhdg"/>
              <w:spacing w:line="280" w:lineRule="atLeast"/>
              <w:rPr>
                <w:b w:val="0"/>
                <w:bCs/>
                <w:szCs w:val="22"/>
              </w:rPr>
            </w:pPr>
            <w:r w:rsidRPr="00816D8E">
              <w:rPr>
                <w:b w:val="0"/>
                <w:bCs/>
                <w:spacing w:val="6"/>
                <w:szCs w:val="22"/>
                <w:lang w:val="en-US" w:bidi="th-TH"/>
              </w:rPr>
              <w:t>March</w:t>
            </w:r>
          </w:p>
        </w:tc>
        <w:tc>
          <w:tcPr>
            <w:tcW w:w="180" w:type="dxa"/>
            <w:vAlign w:val="center"/>
          </w:tcPr>
          <w:p w14:paraId="40AAFA6B" w14:textId="77777777" w:rsidR="006E1ADF" w:rsidRPr="00816D8E" w:rsidRDefault="006E1ADF" w:rsidP="006E1ADF">
            <w:pPr>
              <w:pStyle w:val="acctmergecolhdg"/>
              <w:spacing w:line="280" w:lineRule="atLeast"/>
              <w:rPr>
                <w:b w:val="0"/>
                <w:bCs/>
                <w:szCs w:val="22"/>
              </w:rPr>
            </w:pPr>
          </w:p>
        </w:tc>
        <w:tc>
          <w:tcPr>
            <w:tcW w:w="1204" w:type="dxa"/>
            <w:vAlign w:val="center"/>
          </w:tcPr>
          <w:p w14:paraId="63563CBD" w14:textId="77777777" w:rsidR="006E1ADF" w:rsidRPr="00816D8E" w:rsidRDefault="006E1ADF" w:rsidP="006E1ADF">
            <w:pPr>
              <w:pStyle w:val="acctmergecolhdg"/>
              <w:spacing w:line="280" w:lineRule="atLeast"/>
              <w:ind w:left="-78" w:right="-83"/>
              <w:rPr>
                <w:b w:val="0"/>
                <w:bCs/>
                <w:spacing w:val="6"/>
                <w:szCs w:val="22"/>
              </w:rPr>
            </w:pPr>
            <w:r w:rsidRPr="00816D8E">
              <w:rPr>
                <w:b w:val="0"/>
                <w:bCs/>
                <w:spacing w:val="6"/>
                <w:szCs w:val="22"/>
              </w:rPr>
              <w:t xml:space="preserve">31 </w:t>
            </w:r>
          </w:p>
          <w:p w14:paraId="46CE6719" w14:textId="7E650DED" w:rsidR="006E1ADF" w:rsidRPr="00816D8E" w:rsidRDefault="006E1ADF" w:rsidP="006E1ADF">
            <w:pPr>
              <w:pStyle w:val="acctmergecolhdg"/>
              <w:spacing w:line="280" w:lineRule="atLeast"/>
              <w:ind w:left="-65" w:right="-91"/>
              <w:rPr>
                <w:b w:val="0"/>
                <w:bCs/>
                <w:szCs w:val="22"/>
              </w:rPr>
            </w:pPr>
            <w:r w:rsidRPr="00816D8E">
              <w:rPr>
                <w:b w:val="0"/>
                <w:bCs/>
                <w:spacing w:val="6"/>
                <w:szCs w:val="22"/>
              </w:rPr>
              <w:t>December</w:t>
            </w:r>
          </w:p>
        </w:tc>
      </w:tr>
      <w:tr w:rsidR="006E1ADF" w:rsidRPr="00816D8E" w14:paraId="11175B77" w14:textId="77777777" w:rsidTr="00EF5FFA">
        <w:trPr>
          <w:cantSplit/>
          <w:trHeight w:val="56"/>
          <w:tblHeader/>
        </w:trPr>
        <w:tc>
          <w:tcPr>
            <w:tcW w:w="3870" w:type="dxa"/>
          </w:tcPr>
          <w:p w14:paraId="38C1D357" w14:textId="77777777" w:rsidR="006E1ADF" w:rsidRPr="00816D8E" w:rsidRDefault="006E1ADF" w:rsidP="006E1ADF">
            <w:pPr>
              <w:pStyle w:val="acctfourfigures"/>
              <w:spacing w:line="280" w:lineRule="atLeast"/>
              <w:jc w:val="center"/>
              <w:rPr>
                <w:szCs w:val="22"/>
              </w:rPr>
            </w:pPr>
          </w:p>
        </w:tc>
        <w:tc>
          <w:tcPr>
            <w:tcW w:w="1170" w:type="dxa"/>
            <w:vAlign w:val="center"/>
          </w:tcPr>
          <w:p w14:paraId="7ED58040" w14:textId="4CBA7F16" w:rsidR="006E1ADF" w:rsidRPr="00816D8E" w:rsidRDefault="006E1ADF" w:rsidP="006E1ADF">
            <w:pPr>
              <w:pStyle w:val="acctmergecolhdg"/>
              <w:spacing w:line="280" w:lineRule="atLeast"/>
              <w:rPr>
                <w:b w:val="0"/>
                <w:bCs/>
                <w:szCs w:val="22"/>
              </w:rPr>
            </w:pPr>
            <w:r w:rsidRPr="00816D8E">
              <w:rPr>
                <w:b w:val="0"/>
                <w:bCs/>
                <w:szCs w:val="22"/>
              </w:rPr>
              <w:t>2026</w:t>
            </w:r>
          </w:p>
        </w:tc>
        <w:tc>
          <w:tcPr>
            <w:tcW w:w="270" w:type="dxa"/>
            <w:vAlign w:val="center"/>
          </w:tcPr>
          <w:p w14:paraId="5FA61AAC" w14:textId="77777777" w:rsidR="006E1ADF" w:rsidRPr="00816D8E" w:rsidRDefault="006E1ADF" w:rsidP="006E1ADF">
            <w:pPr>
              <w:pStyle w:val="acctmergecolhdg"/>
              <w:spacing w:line="280" w:lineRule="atLeast"/>
              <w:rPr>
                <w:b w:val="0"/>
                <w:bCs/>
                <w:szCs w:val="22"/>
              </w:rPr>
            </w:pPr>
          </w:p>
        </w:tc>
        <w:tc>
          <w:tcPr>
            <w:tcW w:w="1170" w:type="dxa"/>
            <w:vAlign w:val="center"/>
          </w:tcPr>
          <w:p w14:paraId="025A2968" w14:textId="078D4477" w:rsidR="006E1ADF" w:rsidRPr="00816D8E" w:rsidRDefault="006E1ADF" w:rsidP="006E1ADF">
            <w:pPr>
              <w:pStyle w:val="acctmergecolhdg"/>
              <w:spacing w:line="280" w:lineRule="atLeast"/>
              <w:rPr>
                <w:b w:val="0"/>
                <w:bCs/>
                <w:szCs w:val="22"/>
              </w:rPr>
            </w:pPr>
            <w:r w:rsidRPr="00816D8E">
              <w:rPr>
                <w:b w:val="0"/>
                <w:bCs/>
                <w:szCs w:val="22"/>
              </w:rPr>
              <w:t>2025</w:t>
            </w:r>
          </w:p>
        </w:tc>
        <w:tc>
          <w:tcPr>
            <w:tcW w:w="180" w:type="dxa"/>
            <w:vAlign w:val="center"/>
          </w:tcPr>
          <w:p w14:paraId="57F323FE" w14:textId="77777777" w:rsidR="006E1ADF" w:rsidRPr="00816D8E" w:rsidRDefault="006E1ADF" w:rsidP="006E1ADF">
            <w:pPr>
              <w:pStyle w:val="acctmergecolhdg"/>
              <w:spacing w:line="280" w:lineRule="atLeast"/>
              <w:rPr>
                <w:b w:val="0"/>
                <w:bCs/>
                <w:szCs w:val="22"/>
              </w:rPr>
            </w:pPr>
          </w:p>
        </w:tc>
        <w:tc>
          <w:tcPr>
            <w:tcW w:w="1170" w:type="dxa"/>
            <w:vAlign w:val="center"/>
          </w:tcPr>
          <w:p w14:paraId="25B89D5F" w14:textId="38BC761B" w:rsidR="006E1ADF" w:rsidRPr="00816D8E" w:rsidRDefault="006E1ADF" w:rsidP="006E1ADF">
            <w:pPr>
              <w:pStyle w:val="acctmergecolhdg"/>
              <w:spacing w:line="280" w:lineRule="atLeast"/>
              <w:rPr>
                <w:b w:val="0"/>
                <w:bCs/>
                <w:szCs w:val="22"/>
              </w:rPr>
            </w:pPr>
            <w:r w:rsidRPr="00816D8E">
              <w:rPr>
                <w:b w:val="0"/>
                <w:bCs/>
                <w:szCs w:val="22"/>
              </w:rPr>
              <w:t>2026</w:t>
            </w:r>
          </w:p>
        </w:tc>
        <w:tc>
          <w:tcPr>
            <w:tcW w:w="180" w:type="dxa"/>
            <w:vAlign w:val="center"/>
          </w:tcPr>
          <w:p w14:paraId="367A04AD" w14:textId="77777777" w:rsidR="006E1ADF" w:rsidRPr="00816D8E" w:rsidRDefault="006E1ADF" w:rsidP="006E1ADF">
            <w:pPr>
              <w:pStyle w:val="acctmergecolhdg"/>
              <w:spacing w:line="280" w:lineRule="atLeast"/>
              <w:rPr>
                <w:b w:val="0"/>
                <w:bCs/>
                <w:szCs w:val="22"/>
              </w:rPr>
            </w:pPr>
          </w:p>
        </w:tc>
        <w:tc>
          <w:tcPr>
            <w:tcW w:w="1204" w:type="dxa"/>
            <w:vAlign w:val="center"/>
          </w:tcPr>
          <w:p w14:paraId="02123F69" w14:textId="286F4ABB" w:rsidR="006E1ADF" w:rsidRPr="00816D8E" w:rsidRDefault="006E1ADF" w:rsidP="006E1ADF">
            <w:pPr>
              <w:pStyle w:val="acctmergecolhdg"/>
              <w:spacing w:line="280" w:lineRule="atLeast"/>
              <w:rPr>
                <w:b w:val="0"/>
                <w:bCs/>
                <w:szCs w:val="22"/>
              </w:rPr>
            </w:pPr>
            <w:r w:rsidRPr="00816D8E">
              <w:rPr>
                <w:b w:val="0"/>
                <w:bCs/>
                <w:szCs w:val="22"/>
              </w:rPr>
              <w:t>2025</w:t>
            </w:r>
          </w:p>
        </w:tc>
      </w:tr>
      <w:tr w:rsidR="00DA639F" w:rsidRPr="00816D8E" w14:paraId="79DA80ED" w14:textId="77777777" w:rsidTr="00EF5FFA">
        <w:trPr>
          <w:cantSplit/>
          <w:trHeight w:val="56"/>
          <w:tblHeader/>
        </w:trPr>
        <w:tc>
          <w:tcPr>
            <w:tcW w:w="3870" w:type="dxa"/>
          </w:tcPr>
          <w:p w14:paraId="481CA02D" w14:textId="77777777" w:rsidR="00DA639F" w:rsidRPr="00816D8E" w:rsidRDefault="00DA639F" w:rsidP="002B2EB3">
            <w:pPr>
              <w:spacing w:line="280" w:lineRule="atLeast"/>
              <w:ind w:firstLine="190"/>
              <w:rPr>
                <w:b/>
                <w:bCs/>
                <w:i/>
                <w:iCs/>
                <w:szCs w:val="22"/>
              </w:rPr>
            </w:pPr>
          </w:p>
        </w:tc>
        <w:tc>
          <w:tcPr>
            <w:tcW w:w="5344" w:type="dxa"/>
            <w:gridSpan w:val="7"/>
          </w:tcPr>
          <w:p w14:paraId="0D39B4D1" w14:textId="77777777" w:rsidR="00DA639F" w:rsidRPr="00816D8E" w:rsidRDefault="00DA639F" w:rsidP="002B2EB3">
            <w:pPr>
              <w:pStyle w:val="acctfourfigures"/>
              <w:spacing w:line="280" w:lineRule="atLeast"/>
              <w:jc w:val="center"/>
              <w:rPr>
                <w:i/>
                <w:iCs/>
                <w:szCs w:val="22"/>
              </w:rPr>
            </w:pPr>
            <w:r w:rsidRPr="00816D8E">
              <w:rPr>
                <w:i/>
                <w:iCs/>
                <w:szCs w:val="22"/>
              </w:rPr>
              <w:t>(in thousand Baht)</w:t>
            </w:r>
          </w:p>
        </w:tc>
      </w:tr>
      <w:tr w:rsidR="00DA639F" w:rsidRPr="00816D8E" w14:paraId="74B5AE1D" w14:textId="77777777" w:rsidTr="00EF5FFA">
        <w:trPr>
          <w:cantSplit/>
          <w:trHeight w:val="56"/>
        </w:trPr>
        <w:tc>
          <w:tcPr>
            <w:tcW w:w="3870" w:type="dxa"/>
            <w:vAlign w:val="bottom"/>
          </w:tcPr>
          <w:p w14:paraId="25B4F6A7" w14:textId="25F19911" w:rsidR="00DA639F" w:rsidRPr="00816D8E" w:rsidRDefault="00DA639F" w:rsidP="002B2EB3">
            <w:pPr>
              <w:spacing w:line="280" w:lineRule="atLeast"/>
              <w:rPr>
                <w:b/>
                <w:bCs/>
                <w:szCs w:val="22"/>
              </w:rPr>
            </w:pPr>
            <w:r w:rsidRPr="00816D8E">
              <w:rPr>
                <w:b/>
                <w:bCs/>
                <w:szCs w:val="22"/>
              </w:rPr>
              <w:t>Accrued service income</w:t>
            </w:r>
          </w:p>
        </w:tc>
        <w:tc>
          <w:tcPr>
            <w:tcW w:w="1170" w:type="dxa"/>
            <w:vAlign w:val="bottom"/>
          </w:tcPr>
          <w:p w14:paraId="2A673DFC"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270" w:type="dxa"/>
          </w:tcPr>
          <w:p w14:paraId="55C1B3CD"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170" w:type="dxa"/>
          </w:tcPr>
          <w:p w14:paraId="031BB5B7"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80" w:type="dxa"/>
          </w:tcPr>
          <w:p w14:paraId="5916D2B8"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5B9EC140"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80" w:type="dxa"/>
            <w:vAlign w:val="bottom"/>
          </w:tcPr>
          <w:p w14:paraId="74688E03"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204" w:type="dxa"/>
            <w:vAlign w:val="bottom"/>
          </w:tcPr>
          <w:p w14:paraId="6A1CFA28" w14:textId="77777777" w:rsidR="00DA639F" w:rsidRPr="00816D8E" w:rsidRDefault="00DA639F" w:rsidP="002B2EB3">
            <w:pPr>
              <w:pStyle w:val="acctfourfigures"/>
              <w:tabs>
                <w:tab w:val="clear" w:pos="765"/>
                <w:tab w:val="decimal" w:pos="954"/>
              </w:tabs>
              <w:spacing w:line="280" w:lineRule="atLeast"/>
              <w:ind w:left="-90" w:right="-81"/>
              <w:rPr>
                <w:szCs w:val="22"/>
              </w:rPr>
            </w:pPr>
          </w:p>
        </w:tc>
      </w:tr>
      <w:tr w:rsidR="00DA639F" w:rsidRPr="00816D8E" w14:paraId="78E6FB53" w14:textId="77777777" w:rsidTr="00EF5FFA">
        <w:trPr>
          <w:cantSplit/>
          <w:trHeight w:val="56"/>
        </w:trPr>
        <w:tc>
          <w:tcPr>
            <w:tcW w:w="3870" w:type="dxa"/>
            <w:vAlign w:val="bottom"/>
          </w:tcPr>
          <w:p w14:paraId="4FC1231F" w14:textId="71E1CBFA" w:rsidR="00DA639F" w:rsidRPr="00816D8E" w:rsidRDefault="00DA639F" w:rsidP="002B2EB3">
            <w:pPr>
              <w:spacing w:line="280" w:lineRule="atLeast"/>
              <w:rPr>
                <w:szCs w:val="22"/>
              </w:rPr>
            </w:pPr>
            <w:r w:rsidRPr="00816D8E">
              <w:rPr>
                <w:szCs w:val="22"/>
              </w:rPr>
              <w:t>Aged on the basis of due dates</w:t>
            </w:r>
          </w:p>
        </w:tc>
        <w:tc>
          <w:tcPr>
            <w:tcW w:w="1170" w:type="dxa"/>
            <w:vAlign w:val="bottom"/>
          </w:tcPr>
          <w:p w14:paraId="3F6D30DB"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270" w:type="dxa"/>
          </w:tcPr>
          <w:p w14:paraId="5AF81E2B"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170" w:type="dxa"/>
          </w:tcPr>
          <w:p w14:paraId="7BAA44F0"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80" w:type="dxa"/>
          </w:tcPr>
          <w:p w14:paraId="4E23ABEA"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170" w:type="dxa"/>
            <w:vAlign w:val="bottom"/>
          </w:tcPr>
          <w:p w14:paraId="49870C3F"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80" w:type="dxa"/>
            <w:vAlign w:val="bottom"/>
          </w:tcPr>
          <w:p w14:paraId="5CED975D" w14:textId="77777777" w:rsidR="00DA639F" w:rsidRPr="00816D8E" w:rsidRDefault="00DA639F" w:rsidP="002B2EB3">
            <w:pPr>
              <w:pStyle w:val="acctfourfigures"/>
              <w:tabs>
                <w:tab w:val="clear" w:pos="765"/>
                <w:tab w:val="decimal" w:pos="954"/>
              </w:tabs>
              <w:spacing w:line="280" w:lineRule="atLeast"/>
              <w:ind w:left="-90" w:right="-81"/>
              <w:rPr>
                <w:szCs w:val="22"/>
              </w:rPr>
            </w:pPr>
          </w:p>
        </w:tc>
        <w:tc>
          <w:tcPr>
            <w:tcW w:w="1204" w:type="dxa"/>
            <w:vAlign w:val="bottom"/>
          </w:tcPr>
          <w:p w14:paraId="21D4B9C2" w14:textId="77777777" w:rsidR="00DA639F" w:rsidRPr="00816D8E" w:rsidRDefault="00DA639F" w:rsidP="002B2EB3">
            <w:pPr>
              <w:pStyle w:val="acctfourfigures"/>
              <w:tabs>
                <w:tab w:val="clear" w:pos="765"/>
                <w:tab w:val="decimal" w:pos="954"/>
              </w:tabs>
              <w:spacing w:line="280" w:lineRule="atLeast"/>
              <w:ind w:left="-90" w:right="-81"/>
              <w:rPr>
                <w:szCs w:val="22"/>
              </w:rPr>
            </w:pPr>
          </w:p>
        </w:tc>
      </w:tr>
      <w:tr w:rsidR="007062D6" w:rsidRPr="00816D8E" w14:paraId="44557CDC" w14:textId="77777777" w:rsidTr="00EF5FFA">
        <w:trPr>
          <w:cantSplit/>
          <w:trHeight w:val="56"/>
        </w:trPr>
        <w:tc>
          <w:tcPr>
            <w:tcW w:w="3870" w:type="dxa"/>
            <w:vAlign w:val="bottom"/>
          </w:tcPr>
          <w:p w14:paraId="78E589B7" w14:textId="77777777" w:rsidR="007062D6" w:rsidRPr="00816D8E" w:rsidRDefault="007062D6" w:rsidP="007062D6">
            <w:pPr>
              <w:spacing w:line="280" w:lineRule="atLeast"/>
              <w:ind w:firstLine="190"/>
              <w:rPr>
                <w:szCs w:val="22"/>
              </w:rPr>
            </w:pPr>
            <w:r w:rsidRPr="00816D8E">
              <w:rPr>
                <w:szCs w:val="22"/>
              </w:rPr>
              <w:t xml:space="preserve">Within credit term </w:t>
            </w:r>
          </w:p>
        </w:tc>
        <w:tc>
          <w:tcPr>
            <w:tcW w:w="1170" w:type="dxa"/>
            <w:vAlign w:val="bottom"/>
          </w:tcPr>
          <w:p w14:paraId="18E12300" w14:textId="4BA35DE1" w:rsidR="007062D6" w:rsidRPr="00334683" w:rsidRDefault="00DF4D13" w:rsidP="007062D6">
            <w:pPr>
              <w:pStyle w:val="acctfourfigures"/>
              <w:tabs>
                <w:tab w:val="clear" w:pos="765"/>
                <w:tab w:val="decimal" w:pos="954"/>
              </w:tabs>
              <w:spacing w:line="280" w:lineRule="atLeast"/>
              <w:ind w:left="-90" w:right="-81"/>
              <w:rPr>
                <w:szCs w:val="22"/>
                <w:lang w:val="en-US" w:bidi="th-TH"/>
              </w:rPr>
            </w:pPr>
            <w:r w:rsidRPr="00334683">
              <w:rPr>
                <w:szCs w:val="22"/>
                <w:lang w:val="en-US" w:bidi="th-TH"/>
              </w:rPr>
              <w:t>564,</w:t>
            </w:r>
            <w:r w:rsidR="0026242C" w:rsidRPr="00334683">
              <w:rPr>
                <w:szCs w:val="22"/>
                <w:lang w:val="en-US" w:bidi="th-TH"/>
              </w:rPr>
              <w:t>418</w:t>
            </w:r>
          </w:p>
        </w:tc>
        <w:tc>
          <w:tcPr>
            <w:tcW w:w="270" w:type="dxa"/>
          </w:tcPr>
          <w:p w14:paraId="100871AC"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2EFD8F94" w14:textId="6F126316" w:rsidR="007062D6" w:rsidRPr="00816D8E" w:rsidRDefault="007062D6" w:rsidP="007062D6">
            <w:pPr>
              <w:pStyle w:val="acctfourfigures"/>
              <w:tabs>
                <w:tab w:val="clear" w:pos="765"/>
                <w:tab w:val="decimal" w:pos="954"/>
              </w:tabs>
              <w:spacing w:line="280" w:lineRule="atLeast"/>
              <w:ind w:left="-90" w:right="-81"/>
              <w:rPr>
                <w:szCs w:val="22"/>
                <w:lang w:val="en-US"/>
              </w:rPr>
            </w:pPr>
            <w:r w:rsidRPr="00816D8E">
              <w:rPr>
                <w:szCs w:val="22"/>
              </w:rPr>
              <w:t>702,821</w:t>
            </w:r>
          </w:p>
        </w:tc>
        <w:tc>
          <w:tcPr>
            <w:tcW w:w="180" w:type="dxa"/>
          </w:tcPr>
          <w:p w14:paraId="5079EE2A"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70B2B372" w14:textId="535DAC1F" w:rsidR="007062D6" w:rsidRPr="00816D8E" w:rsidRDefault="007062D6" w:rsidP="00B657E3">
            <w:pPr>
              <w:pStyle w:val="acctfourfigures"/>
              <w:tabs>
                <w:tab w:val="clear" w:pos="765"/>
                <w:tab w:val="decimal" w:pos="639"/>
              </w:tabs>
              <w:spacing w:line="240" w:lineRule="atLeast"/>
              <w:ind w:left="-63" w:right="-160"/>
              <w:rPr>
                <w:szCs w:val="22"/>
              </w:rPr>
            </w:pPr>
            <w:r w:rsidRPr="00816D8E">
              <w:rPr>
                <w:szCs w:val="22"/>
                <w:rtl/>
                <w:cs/>
              </w:rPr>
              <w:t>-</w:t>
            </w:r>
          </w:p>
        </w:tc>
        <w:tc>
          <w:tcPr>
            <w:tcW w:w="180" w:type="dxa"/>
            <w:vAlign w:val="bottom"/>
          </w:tcPr>
          <w:p w14:paraId="129B15BA" w14:textId="77777777" w:rsidR="007062D6" w:rsidRPr="00816D8E" w:rsidRDefault="007062D6" w:rsidP="007062D6">
            <w:pPr>
              <w:tabs>
                <w:tab w:val="decimal" w:pos="-129"/>
              </w:tabs>
              <w:ind w:left="-129" w:right="-307"/>
              <w:jc w:val="center"/>
              <w:rPr>
                <w:szCs w:val="22"/>
              </w:rPr>
            </w:pPr>
          </w:p>
        </w:tc>
        <w:tc>
          <w:tcPr>
            <w:tcW w:w="1204" w:type="dxa"/>
            <w:vAlign w:val="bottom"/>
          </w:tcPr>
          <w:p w14:paraId="629D370B" w14:textId="77777777" w:rsidR="007062D6" w:rsidRPr="00816D8E" w:rsidRDefault="007062D6" w:rsidP="00B657E3">
            <w:pPr>
              <w:pStyle w:val="acctfourfigures"/>
              <w:tabs>
                <w:tab w:val="clear" w:pos="765"/>
                <w:tab w:val="decimal" w:pos="578"/>
              </w:tabs>
              <w:spacing w:line="240" w:lineRule="atLeast"/>
              <w:ind w:left="-63" w:right="-160"/>
              <w:rPr>
                <w:szCs w:val="22"/>
              </w:rPr>
            </w:pPr>
            <w:r w:rsidRPr="00816D8E">
              <w:rPr>
                <w:szCs w:val="22"/>
                <w:rtl/>
                <w:cs/>
              </w:rPr>
              <w:t>-</w:t>
            </w:r>
          </w:p>
        </w:tc>
      </w:tr>
      <w:tr w:rsidR="007062D6" w:rsidRPr="00816D8E" w14:paraId="22AAF028" w14:textId="77777777" w:rsidTr="00EF5FFA">
        <w:trPr>
          <w:cantSplit/>
          <w:trHeight w:val="56"/>
        </w:trPr>
        <w:tc>
          <w:tcPr>
            <w:tcW w:w="3870" w:type="dxa"/>
            <w:vAlign w:val="bottom"/>
          </w:tcPr>
          <w:p w14:paraId="1EA3D1ED" w14:textId="77777777" w:rsidR="007062D6" w:rsidRPr="00816D8E" w:rsidRDefault="007062D6" w:rsidP="007062D6">
            <w:pPr>
              <w:spacing w:line="280" w:lineRule="atLeast"/>
              <w:ind w:firstLine="190"/>
              <w:rPr>
                <w:szCs w:val="22"/>
              </w:rPr>
            </w:pPr>
            <w:r w:rsidRPr="00816D8E">
              <w:rPr>
                <w:szCs w:val="22"/>
              </w:rPr>
              <w:t>Overdue:</w:t>
            </w:r>
          </w:p>
        </w:tc>
        <w:tc>
          <w:tcPr>
            <w:tcW w:w="1170" w:type="dxa"/>
            <w:vAlign w:val="bottom"/>
          </w:tcPr>
          <w:p w14:paraId="0DB927F3" w14:textId="77777777" w:rsidR="007062D6" w:rsidRPr="00334683" w:rsidRDefault="007062D6" w:rsidP="007062D6">
            <w:pPr>
              <w:pStyle w:val="acctfourfigures"/>
              <w:tabs>
                <w:tab w:val="clear" w:pos="765"/>
                <w:tab w:val="decimal" w:pos="954"/>
              </w:tabs>
              <w:spacing w:line="280" w:lineRule="atLeast"/>
              <w:ind w:left="-90" w:right="-81"/>
              <w:rPr>
                <w:szCs w:val="22"/>
              </w:rPr>
            </w:pPr>
          </w:p>
        </w:tc>
        <w:tc>
          <w:tcPr>
            <w:tcW w:w="270" w:type="dxa"/>
          </w:tcPr>
          <w:p w14:paraId="133E4742"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5740685F"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80" w:type="dxa"/>
          </w:tcPr>
          <w:p w14:paraId="5CF0E398"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20582B51" w14:textId="77777777" w:rsidR="007062D6" w:rsidRPr="00816D8E" w:rsidRDefault="007062D6" w:rsidP="00B657E3">
            <w:pPr>
              <w:tabs>
                <w:tab w:val="decimal" w:pos="-129"/>
                <w:tab w:val="decimal" w:pos="639"/>
              </w:tabs>
              <w:ind w:left="-129" w:right="-307"/>
              <w:jc w:val="center"/>
              <w:rPr>
                <w:szCs w:val="22"/>
              </w:rPr>
            </w:pPr>
          </w:p>
        </w:tc>
        <w:tc>
          <w:tcPr>
            <w:tcW w:w="180" w:type="dxa"/>
            <w:vAlign w:val="bottom"/>
          </w:tcPr>
          <w:p w14:paraId="718287E2" w14:textId="77777777" w:rsidR="007062D6" w:rsidRPr="00816D8E" w:rsidRDefault="007062D6" w:rsidP="007062D6">
            <w:pPr>
              <w:tabs>
                <w:tab w:val="decimal" w:pos="-129"/>
              </w:tabs>
              <w:ind w:left="-129" w:right="-307"/>
              <w:jc w:val="center"/>
              <w:rPr>
                <w:szCs w:val="22"/>
              </w:rPr>
            </w:pPr>
          </w:p>
        </w:tc>
        <w:tc>
          <w:tcPr>
            <w:tcW w:w="1204" w:type="dxa"/>
            <w:vAlign w:val="bottom"/>
          </w:tcPr>
          <w:p w14:paraId="37A3D18D" w14:textId="77777777" w:rsidR="007062D6" w:rsidRPr="00816D8E" w:rsidRDefault="007062D6" w:rsidP="00B657E3">
            <w:pPr>
              <w:pStyle w:val="acctfourfigures"/>
              <w:tabs>
                <w:tab w:val="clear" w:pos="765"/>
                <w:tab w:val="decimal" w:pos="578"/>
              </w:tabs>
              <w:spacing w:line="240" w:lineRule="atLeast"/>
              <w:ind w:left="-63" w:right="-160"/>
              <w:rPr>
                <w:szCs w:val="22"/>
              </w:rPr>
            </w:pPr>
          </w:p>
        </w:tc>
      </w:tr>
      <w:tr w:rsidR="007062D6" w:rsidRPr="00816D8E" w14:paraId="51663F33" w14:textId="77777777" w:rsidTr="00EF5FFA">
        <w:trPr>
          <w:cantSplit/>
          <w:trHeight w:val="56"/>
        </w:trPr>
        <w:tc>
          <w:tcPr>
            <w:tcW w:w="3870" w:type="dxa"/>
            <w:vAlign w:val="bottom"/>
          </w:tcPr>
          <w:p w14:paraId="12CBF185" w14:textId="77777777" w:rsidR="007062D6" w:rsidRPr="00816D8E" w:rsidRDefault="007062D6" w:rsidP="007062D6">
            <w:pPr>
              <w:spacing w:line="280" w:lineRule="atLeast"/>
              <w:ind w:firstLine="190"/>
              <w:rPr>
                <w:szCs w:val="22"/>
              </w:rPr>
            </w:pPr>
            <w:r w:rsidRPr="00816D8E">
              <w:rPr>
                <w:szCs w:val="22"/>
              </w:rPr>
              <w:t>1 - 90 days</w:t>
            </w:r>
          </w:p>
        </w:tc>
        <w:tc>
          <w:tcPr>
            <w:tcW w:w="1170" w:type="dxa"/>
            <w:vAlign w:val="bottom"/>
          </w:tcPr>
          <w:p w14:paraId="34FD3DA1" w14:textId="71268AD3" w:rsidR="007062D6" w:rsidRPr="00334683" w:rsidRDefault="00DF4D13" w:rsidP="007062D6">
            <w:pPr>
              <w:pStyle w:val="acctfourfigures"/>
              <w:tabs>
                <w:tab w:val="clear" w:pos="765"/>
                <w:tab w:val="decimal" w:pos="954"/>
              </w:tabs>
              <w:spacing w:line="280" w:lineRule="atLeast"/>
              <w:ind w:left="-90" w:right="-81"/>
              <w:rPr>
                <w:szCs w:val="22"/>
              </w:rPr>
            </w:pPr>
            <w:r w:rsidRPr="00334683">
              <w:rPr>
                <w:szCs w:val="22"/>
              </w:rPr>
              <w:t>279,720</w:t>
            </w:r>
          </w:p>
        </w:tc>
        <w:tc>
          <w:tcPr>
            <w:tcW w:w="270" w:type="dxa"/>
          </w:tcPr>
          <w:p w14:paraId="723219CF"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07150F9E" w14:textId="7E422430" w:rsidR="007062D6" w:rsidRPr="00816D8E" w:rsidRDefault="007062D6" w:rsidP="007062D6">
            <w:pPr>
              <w:pStyle w:val="acctfourfigures"/>
              <w:tabs>
                <w:tab w:val="clear" w:pos="765"/>
                <w:tab w:val="decimal" w:pos="954"/>
              </w:tabs>
              <w:spacing w:line="280" w:lineRule="atLeast"/>
              <w:ind w:left="-90" w:right="-81"/>
              <w:rPr>
                <w:szCs w:val="22"/>
              </w:rPr>
            </w:pPr>
            <w:r w:rsidRPr="00816D8E">
              <w:rPr>
                <w:szCs w:val="22"/>
              </w:rPr>
              <w:t>195,360</w:t>
            </w:r>
          </w:p>
        </w:tc>
        <w:tc>
          <w:tcPr>
            <w:tcW w:w="180" w:type="dxa"/>
          </w:tcPr>
          <w:p w14:paraId="4E04C5CA"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2824A25D" w14:textId="4BA0F5A1" w:rsidR="007062D6" w:rsidRPr="00816D8E" w:rsidRDefault="007062D6" w:rsidP="00B657E3">
            <w:pPr>
              <w:pStyle w:val="acctfourfigures"/>
              <w:tabs>
                <w:tab w:val="clear" w:pos="765"/>
                <w:tab w:val="decimal" w:pos="639"/>
              </w:tabs>
              <w:spacing w:line="240" w:lineRule="atLeast"/>
              <w:ind w:left="-63" w:right="-160"/>
              <w:rPr>
                <w:szCs w:val="22"/>
              </w:rPr>
            </w:pPr>
            <w:r w:rsidRPr="00816D8E">
              <w:rPr>
                <w:szCs w:val="22"/>
                <w:rtl/>
                <w:cs/>
              </w:rPr>
              <w:t>-</w:t>
            </w:r>
          </w:p>
        </w:tc>
        <w:tc>
          <w:tcPr>
            <w:tcW w:w="180" w:type="dxa"/>
            <w:vAlign w:val="bottom"/>
          </w:tcPr>
          <w:p w14:paraId="2075844E" w14:textId="77777777" w:rsidR="007062D6" w:rsidRPr="00816D8E" w:rsidRDefault="007062D6" w:rsidP="007062D6">
            <w:pPr>
              <w:tabs>
                <w:tab w:val="decimal" w:pos="-129"/>
              </w:tabs>
              <w:ind w:left="-129" w:right="-307"/>
              <w:jc w:val="center"/>
              <w:rPr>
                <w:szCs w:val="22"/>
              </w:rPr>
            </w:pPr>
          </w:p>
        </w:tc>
        <w:tc>
          <w:tcPr>
            <w:tcW w:w="1204" w:type="dxa"/>
            <w:vAlign w:val="bottom"/>
          </w:tcPr>
          <w:p w14:paraId="576178DB" w14:textId="77777777" w:rsidR="007062D6" w:rsidRPr="00816D8E" w:rsidRDefault="007062D6" w:rsidP="00B657E3">
            <w:pPr>
              <w:pStyle w:val="acctfourfigures"/>
              <w:tabs>
                <w:tab w:val="clear" w:pos="765"/>
                <w:tab w:val="decimal" w:pos="578"/>
              </w:tabs>
              <w:spacing w:line="240" w:lineRule="atLeast"/>
              <w:ind w:left="-63" w:right="-160"/>
              <w:rPr>
                <w:szCs w:val="22"/>
              </w:rPr>
            </w:pPr>
            <w:r w:rsidRPr="00816D8E">
              <w:rPr>
                <w:szCs w:val="22"/>
                <w:rtl/>
                <w:cs/>
              </w:rPr>
              <w:t>-</w:t>
            </w:r>
          </w:p>
        </w:tc>
      </w:tr>
      <w:tr w:rsidR="007062D6" w:rsidRPr="00816D8E" w14:paraId="7ECC3A6D" w14:textId="77777777" w:rsidTr="00EF5FFA">
        <w:trPr>
          <w:cantSplit/>
          <w:trHeight w:val="56"/>
        </w:trPr>
        <w:tc>
          <w:tcPr>
            <w:tcW w:w="3870" w:type="dxa"/>
            <w:vAlign w:val="bottom"/>
          </w:tcPr>
          <w:p w14:paraId="5A9378F8" w14:textId="77777777" w:rsidR="007062D6" w:rsidRPr="00816D8E" w:rsidRDefault="007062D6" w:rsidP="007062D6">
            <w:pPr>
              <w:spacing w:line="280" w:lineRule="atLeast"/>
              <w:ind w:firstLine="190"/>
              <w:rPr>
                <w:i/>
                <w:iCs/>
                <w:szCs w:val="22"/>
              </w:rPr>
            </w:pPr>
            <w:r w:rsidRPr="00816D8E">
              <w:rPr>
                <w:szCs w:val="22"/>
              </w:rPr>
              <w:t>91 - 180 days</w:t>
            </w:r>
          </w:p>
        </w:tc>
        <w:tc>
          <w:tcPr>
            <w:tcW w:w="1170" w:type="dxa"/>
            <w:vAlign w:val="bottom"/>
          </w:tcPr>
          <w:p w14:paraId="66949C15" w14:textId="2F013F39" w:rsidR="007062D6" w:rsidRPr="00334683" w:rsidRDefault="00DF4D13" w:rsidP="007062D6">
            <w:pPr>
              <w:pStyle w:val="acctfourfigures"/>
              <w:tabs>
                <w:tab w:val="clear" w:pos="765"/>
                <w:tab w:val="decimal" w:pos="954"/>
              </w:tabs>
              <w:spacing w:line="280" w:lineRule="atLeast"/>
              <w:ind w:left="-90" w:right="-81"/>
              <w:rPr>
                <w:szCs w:val="22"/>
              </w:rPr>
            </w:pPr>
            <w:r w:rsidRPr="00334683">
              <w:rPr>
                <w:szCs w:val="22"/>
              </w:rPr>
              <w:t>24,145</w:t>
            </w:r>
          </w:p>
        </w:tc>
        <w:tc>
          <w:tcPr>
            <w:tcW w:w="270" w:type="dxa"/>
          </w:tcPr>
          <w:p w14:paraId="6E34B13C"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7680424E" w14:textId="45687DB3" w:rsidR="007062D6" w:rsidRPr="00816D8E" w:rsidRDefault="007062D6" w:rsidP="007062D6">
            <w:pPr>
              <w:pStyle w:val="acctfourfigures"/>
              <w:tabs>
                <w:tab w:val="clear" w:pos="765"/>
                <w:tab w:val="decimal" w:pos="954"/>
              </w:tabs>
              <w:spacing w:line="280" w:lineRule="atLeast"/>
              <w:ind w:left="-90" w:right="-81"/>
              <w:rPr>
                <w:szCs w:val="22"/>
              </w:rPr>
            </w:pPr>
            <w:r w:rsidRPr="00816D8E">
              <w:rPr>
                <w:szCs w:val="22"/>
              </w:rPr>
              <w:t>36,884</w:t>
            </w:r>
          </w:p>
        </w:tc>
        <w:tc>
          <w:tcPr>
            <w:tcW w:w="180" w:type="dxa"/>
          </w:tcPr>
          <w:p w14:paraId="317C9FC0"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15095481" w14:textId="78FC0F8E" w:rsidR="007062D6" w:rsidRPr="00816D8E" w:rsidRDefault="007062D6" w:rsidP="00B657E3">
            <w:pPr>
              <w:pStyle w:val="acctfourfigures"/>
              <w:tabs>
                <w:tab w:val="clear" w:pos="765"/>
                <w:tab w:val="decimal" w:pos="639"/>
              </w:tabs>
              <w:spacing w:line="240" w:lineRule="atLeast"/>
              <w:ind w:left="-63" w:right="-160"/>
              <w:rPr>
                <w:szCs w:val="22"/>
              </w:rPr>
            </w:pPr>
            <w:r w:rsidRPr="00816D8E">
              <w:rPr>
                <w:szCs w:val="22"/>
                <w:rtl/>
                <w:cs/>
              </w:rPr>
              <w:t>-</w:t>
            </w:r>
          </w:p>
        </w:tc>
        <w:tc>
          <w:tcPr>
            <w:tcW w:w="180" w:type="dxa"/>
            <w:vAlign w:val="bottom"/>
          </w:tcPr>
          <w:p w14:paraId="21FBA4D8" w14:textId="77777777" w:rsidR="007062D6" w:rsidRPr="00816D8E" w:rsidRDefault="007062D6" w:rsidP="007062D6">
            <w:pPr>
              <w:tabs>
                <w:tab w:val="decimal" w:pos="-129"/>
              </w:tabs>
              <w:ind w:left="-129" w:right="-307"/>
              <w:jc w:val="center"/>
              <w:rPr>
                <w:szCs w:val="22"/>
              </w:rPr>
            </w:pPr>
          </w:p>
        </w:tc>
        <w:tc>
          <w:tcPr>
            <w:tcW w:w="1204" w:type="dxa"/>
            <w:vAlign w:val="bottom"/>
          </w:tcPr>
          <w:p w14:paraId="4DEFACFD" w14:textId="77777777" w:rsidR="007062D6" w:rsidRPr="00816D8E" w:rsidRDefault="007062D6" w:rsidP="00B657E3">
            <w:pPr>
              <w:pStyle w:val="acctfourfigures"/>
              <w:tabs>
                <w:tab w:val="clear" w:pos="765"/>
                <w:tab w:val="decimal" w:pos="578"/>
              </w:tabs>
              <w:spacing w:line="240" w:lineRule="atLeast"/>
              <w:ind w:left="-63" w:right="-160"/>
              <w:rPr>
                <w:szCs w:val="22"/>
              </w:rPr>
            </w:pPr>
            <w:r w:rsidRPr="00816D8E">
              <w:rPr>
                <w:szCs w:val="22"/>
                <w:rtl/>
                <w:cs/>
              </w:rPr>
              <w:t>-</w:t>
            </w:r>
          </w:p>
        </w:tc>
      </w:tr>
      <w:tr w:rsidR="007062D6" w:rsidRPr="00816D8E" w14:paraId="73A65AFF" w14:textId="77777777" w:rsidTr="00EF5FFA">
        <w:trPr>
          <w:cantSplit/>
          <w:trHeight w:val="56"/>
        </w:trPr>
        <w:tc>
          <w:tcPr>
            <w:tcW w:w="3870" w:type="dxa"/>
            <w:vAlign w:val="bottom"/>
          </w:tcPr>
          <w:p w14:paraId="7BEA639A" w14:textId="77777777" w:rsidR="007062D6" w:rsidRPr="00816D8E" w:rsidRDefault="007062D6" w:rsidP="007062D6">
            <w:pPr>
              <w:spacing w:line="280" w:lineRule="atLeast"/>
              <w:ind w:firstLine="190"/>
              <w:rPr>
                <w:i/>
                <w:iCs/>
                <w:szCs w:val="22"/>
              </w:rPr>
            </w:pPr>
            <w:r w:rsidRPr="00816D8E">
              <w:rPr>
                <w:szCs w:val="22"/>
              </w:rPr>
              <w:t>181 - 365 days</w:t>
            </w:r>
          </w:p>
        </w:tc>
        <w:tc>
          <w:tcPr>
            <w:tcW w:w="1170" w:type="dxa"/>
            <w:vAlign w:val="bottom"/>
          </w:tcPr>
          <w:p w14:paraId="69FBFC76" w14:textId="56D6970A" w:rsidR="007062D6" w:rsidRPr="00334683" w:rsidRDefault="00DF4D13" w:rsidP="007062D6">
            <w:pPr>
              <w:pStyle w:val="acctfourfigures"/>
              <w:tabs>
                <w:tab w:val="clear" w:pos="765"/>
                <w:tab w:val="decimal" w:pos="954"/>
              </w:tabs>
              <w:spacing w:line="280" w:lineRule="atLeast"/>
              <w:ind w:left="-90" w:right="-81"/>
              <w:rPr>
                <w:szCs w:val="22"/>
                <w:cs/>
                <w:lang w:bidi="th-TH"/>
              </w:rPr>
            </w:pPr>
            <w:r w:rsidRPr="00334683">
              <w:rPr>
                <w:szCs w:val="22"/>
                <w:lang w:bidi="th-TH"/>
              </w:rPr>
              <w:t>26,</w:t>
            </w:r>
            <w:r w:rsidR="0026242C" w:rsidRPr="00334683">
              <w:rPr>
                <w:szCs w:val="22"/>
                <w:lang w:bidi="th-TH"/>
              </w:rPr>
              <w:t>710</w:t>
            </w:r>
          </w:p>
        </w:tc>
        <w:tc>
          <w:tcPr>
            <w:tcW w:w="270" w:type="dxa"/>
          </w:tcPr>
          <w:p w14:paraId="03111BE7"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42682903" w14:textId="417E6250" w:rsidR="007062D6" w:rsidRPr="00816D8E" w:rsidRDefault="007062D6" w:rsidP="007062D6">
            <w:pPr>
              <w:pStyle w:val="acctfourfigures"/>
              <w:tabs>
                <w:tab w:val="clear" w:pos="765"/>
                <w:tab w:val="decimal" w:pos="954"/>
              </w:tabs>
              <w:spacing w:line="280" w:lineRule="atLeast"/>
              <w:ind w:left="-90" w:right="-81"/>
              <w:rPr>
                <w:szCs w:val="22"/>
              </w:rPr>
            </w:pPr>
            <w:r w:rsidRPr="00816D8E">
              <w:rPr>
                <w:szCs w:val="22"/>
              </w:rPr>
              <w:t>78,165</w:t>
            </w:r>
          </w:p>
        </w:tc>
        <w:tc>
          <w:tcPr>
            <w:tcW w:w="180" w:type="dxa"/>
          </w:tcPr>
          <w:p w14:paraId="30FA257F"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vAlign w:val="bottom"/>
          </w:tcPr>
          <w:p w14:paraId="077D359C" w14:textId="78EDB444" w:rsidR="007062D6" w:rsidRPr="00816D8E" w:rsidRDefault="007062D6" w:rsidP="00B657E3">
            <w:pPr>
              <w:pStyle w:val="acctfourfigures"/>
              <w:tabs>
                <w:tab w:val="clear" w:pos="765"/>
                <w:tab w:val="decimal" w:pos="639"/>
              </w:tabs>
              <w:spacing w:line="240" w:lineRule="atLeast"/>
              <w:ind w:left="-63" w:right="-160"/>
              <w:rPr>
                <w:szCs w:val="22"/>
              </w:rPr>
            </w:pPr>
            <w:r w:rsidRPr="00816D8E">
              <w:rPr>
                <w:szCs w:val="22"/>
                <w:rtl/>
                <w:cs/>
              </w:rPr>
              <w:t>-</w:t>
            </w:r>
          </w:p>
        </w:tc>
        <w:tc>
          <w:tcPr>
            <w:tcW w:w="180" w:type="dxa"/>
            <w:vAlign w:val="bottom"/>
          </w:tcPr>
          <w:p w14:paraId="697E4530" w14:textId="77777777" w:rsidR="007062D6" w:rsidRPr="00816D8E" w:rsidRDefault="007062D6" w:rsidP="007062D6">
            <w:pPr>
              <w:tabs>
                <w:tab w:val="decimal" w:pos="-129"/>
              </w:tabs>
              <w:ind w:left="-129" w:right="-307"/>
              <w:jc w:val="center"/>
              <w:rPr>
                <w:szCs w:val="22"/>
              </w:rPr>
            </w:pPr>
          </w:p>
        </w:tc>
        <w:tc>
          <w:tcPr>
            <w:tcW w:w="1204" w:type="dxa"/>
            <w:vAlign w:val="bottom"/>
          </w:tcPr>
          <w:p w14:paraId="2C312006" w14:textId="77777777" w:rsidR="007062D6" w:rsidRPr="00816D8E" w:rsidRDefault="007062D6" w:rsidP="00B657E3">
            <w:pPr>
              <w:pStyle w:val="acctfourfigures"/>
              <w:tabs>
                <w:tab w:val="clear" w:pos="765"/>
                <w:tab w:val="decimal" w:pos="578"/>
              </w:tabs>
              <w:spacing w:line="240" w:lineRule="atLeast"/>
              <w:ind w:left="-63" w:right="-160"/>
              <w:rPr>
                <w:szCs w:val="22"/>
              </w:rPr>
            </w:pPr>
            <w:r w:rsidRPr="00816D8E">
              <w:rPr>
                <w:szCs w:val="22"/>
                <w:rtl/>
                <w:cs/>
              </w:rPr>
              <w:t>-</w:t>
            </w:r>
          </w:p>
        </w:tc>
      </w:tr>
      <w:tr w:rsidR="007062D6" w:rsidRPr="00816D8E" w14:paraId="18DE5831" w14:textId="77777777" w:rsidTr="00EF5FFA">
        <w:trPr>
          <w:cantSplit/>
          <w:trHeight w:val="56"/>
        </w:trPr>
        <w:tc>
          <w:tcPr>
            <w:tcW w:w="3870" w:type="dxa"/>
            <w:vAlign w:val="bottom"/>
          </w:tcPr>
          <w:p w14:paraId="4FFDDA27" w14:textId="77777777" w:rsidR="007062D6" w:rsidRPr="00816D8E" w:rsidRDefault="007062D6" w:rsidP="007062D6">
            <w:pPr>
              <w:spacing w:line="280" w:lineRule="atLeast"/>
              <w:ind w:firstLine="190"/>
              <w:rPr>
                <w:szCs w:val="22"/>
              </w:rPr>
            </w:pPr>
            <w:r w:rsidRPr="00816D8E">
              <w:rPr>
                <w:szCs w:val="22"/>
              </w:rPr>
              <w:t>More than 365 days</w:t>
            </w:r>
          </w:p>
        </w:tc>
        <w:tc>
          <w:tcPr>
            <w:tcW w:w="1170" w:type="dxa"/>
            <w:tcBorders>
              <w:bottom w:val="single" w:sz="4" w:space="0" w:color="auto"/>
            </w:tcBorders>
            <w:vAlign w:val="bottom"/>
          </w:tcPr>
          <w:p w14:paraId="58A6EB33" w14:textId="65DCF30E" w:rsidR="007062D6" w:rsidRPr="00334683" w:rsidRDefault="00DF4D13" w:rsidP="007062D6">
            <w:pPr>
              <w:pStyle w:val="acctfourfigures"/>
              <w:tabs>
                <w:tab w:val="clear" w:pos="765"/>
                <w:tab w:val="decimal" w:pos="954"/>
              </w:tabs>
              <w:spacing w:line="280" w:lineRule="atLeast"/>
              <w:ind w:left="-90" w:right="-81"/>
              <w:rPr>
                <w:rFonts w:cstheme="minorBidi"/>
                <w:szCs w:val="28"/>
                <w:lang w:val="en-US" w:bidi="th-TH"/>
              </w:rPr>
            </w:pPr>
            <w:r w:rsidRPr="00334683">
              <w:rPr>
                <w:szCs w:val="22"/>
                <w:lang w:val="en-US"/>
              </w:rPr>
              <w:t>136,</w:t>
            </w:r>
            <w:r w:rsidR="002475D8" w:rsidRPr="00334683">
              <w:rPr>
                <w:szCs w:val="22"/>
                <w:lang w:val="en-US"/>
              </w:rPr>
              <w:t>599</w:t>
            </w:r>
          </w:p>
        </w:tc>
        <w:tc>
          <w:tcPr>
            <w:tcW w:w="270" w:type="dxa"/>
          </w:tcPr>
          <w:p w14:paraId="1699E5FC"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918C1F3" w14:textId="7C3D77B3" w:rsidR="007062D6" w:rsidRPr="00816D8E" w:rsidRDefault="007062D6" w:rsidP="007062D6">
            <w:pPr>
              <w:pStyle w:val="acctfourfigures"/>
              <w:tabs>
                <w:tab w:val="clear" w:pos="765"/>
                <w:tab w:val="decimal" w:pos="954"/>
              </w:tabs>
              <w:spacing w:line="280" w:lineRule="atLeast"/>
              <w:ind w:left="-90" w:right="-81"/>
              <w:rPr>
                <w:szCs w:val="22"/>
              </w:rPr>
            </w:pPr>
            <w:r w:rsidRPr="00816D8E">
              <w:rPr>
                <w:szCs w:val="22"/>
              </w:rPr>
              <w:t>94,160</w:t>
            </w:r>
          </w:p>
        </w:tc>
        <w:tc>
          <w:tcPr>
            <w:tcW w:w="180" w:type="dxa"/>
          </w:tcPr>
          <w:p w14:paraId="35D5531B"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53E205C1" w14:textId="5229944E" w:rsidR="007062D6" w:rsidRPr="00816D8E" w:rsidRDefault="007062D6" w:rsidP="00B657E3">
            <w:pPr>
              <w:pStyle w:val="acctfourfigures"/>
              <w:tabs>
                <w:tab w:val="clear" w:pos="765"/>
                <w:tab w:val="decimal" w:pos="639"/>
              </w:tabs>
              <w:spacing w:line="240" w:lineRule="atLeast"/>
              <w:ind w:left="-63" w:right="-160"/>
              <w:rPr>
                <w:szCs w:val="22"/>
              </w:rPr>
            </w:pPr>
            <w:r w:rsidRPr="00816D8E">
              <w:rPr>
                <w:szCs w:val="22"/>
                <w:rtl/>
                <w:cs/>
              </w:rPr>
              <w:t>-</w:t>
            </w:r>
          </w:p>
        </w:tc>
        <w:tc>
          <w:tcPr>
            <w:tcW w:w="180" w:type="dxa"/>
            <w:vAlign w:val="bottom"/>
          </w:tcPr>
          <w:p w14:paraId="210399E0" w14:textId="77777777" w:rsidR="007062D6" w:rsidRPr="00816D8E" w:rsidRDefault="007062D6" w:rsidP="007062D6">
            <w:pPr>
              <w:tabs>
                <w:tab w:val="decimal" w:pos="-129"/>
              </w:tabs>
              <w:ind w:left="-129" w:right="-307"/>
              <w:jc w:val="center"/>
              <w:rPr>
                <w:szCs w:val="22"/>
              </w:rPr>
            </w:pPr>
          </w:p>
        </w:tc>
        <w:tc>
          <w:tcPr>
            <w:tcW w:w="1204" w:type="dxa"/>
            <w:tcBorders>
              <w:bottom w:val="single" w:sz="4" w:space="0" w:color="auto"/>
            </w:tcBorders>
            <w:vAlign w:val="bottom"/>
          </w:tcPr>
          <w:p w14:paraId="2232FB45" w14:textId="77777777" w:rsidR="007062D6" w:rsidRPr="00816D8E" w:rsidRDefault="007062D6" w:rsidP="00B657E3">
            <w:pPr>
              <w:pStyle w:val="acctfourfigures"/>
              <w:tabs>
                <w:tab w:val="clear" w:pos="765"/>
                <w:tab w:val="decimal" w:pos="578"/>
              </w:tabs>
              <w:spacing w:line="240" w:lineRule="atLeast"/>
              <w:ind w:left="-63" w:right="-160"/>
              <w:rPr>
                <w:szCs w:val="22"/>
              </w:rPr>
            </w:pPr>
            <w:r w:rsidRPr="00816D8E">
              <w:rPr>
                <w:szCs w:val="22"/>
                <w:rtl/>
                <w:cs/>
              </w:rPr>
              <w:t>-</w:t>
            </w:r>
          </w:p>
        </w:tc>
      </w:tr>
      <w:tr w:rsidR="007062D6" w:rsidRPr="00816D8E" w14:paraId="267FB403" w14:textId="77777777" w:rsidTr="00EF5FFA">
        <w:trPr>
          <w:cantSplit/>
          <w:trHeight w:val="46"/>
        </w:trPr>
        <w:tc>
          <w:tcPr>
            <w:tcW w:w="3870" w:type="dxa"/>
            <w:vAlign w:val="bottom"/>
          </w:tcPr>
          <w:p w14:paraId="24EA0647" w14:textId="77777777" w:rsidR="007062D6" w:rsidRPr="00816D8E" w:rsidRDefault="007062D6" w:rsidP="007062D6">
            <w:pPr>
              <w:spacing w:line="280" w:lineRule="atLeast"/>
              <w:ind w:left="190" w:hanging="180"/>
              <w:rPr>
                <w:b/>
                <w:bCs/>
                <w:szCs w:val="22"/>
              </w:rPr>
            </w:pPr>
            <w:r w:rsidRPr="00816D8E">
              <w:rPr>
                <w:b/>
                <w:bCs/>
                <w:szCs w:val="22"/>
              </w:rPr>
              <w:t>Total accrued service income</w:t>
            </w:r>
          </w:p>
        </w:tc>
        <w:tc>
          <w:tcPr>
            <w:tcW w:w="1170" w:type="dxa"/>
            <w:tcBorders>
              <w:top w:val="single" w:sz="4" w:space="0" w:color="auto"/>
            </w:tcBorders>
            <w:vAlign w:val="bottom"/>
          </w:tcPr>
          <w:p w14:paraId="40FF874B" w14:textId="64ACF4DD" w:rsidR="007062D6" w:rsidRPr="00334683" w:rsidRDefault="00DF4D13" w:rsidP="007062D6">
            <w:pPr>
              <w:pStyle w:val="acctfourfigures"/>
              <w:tabs>
                <w:tab w:val="clear" w:pos="765"/>
                <w:tab w:val="decimal" w:pos="954"/>
              </w:tabs>
              <w:spacing w:line="280" w:lineRule="atLeast"/>
              <w:ind w:left="-90" w:right="-81"/>
              <w:rPr>
                <w:b/>
                <w:bCs/>
                <w:szCs w:val="22"/>
              </w:rPr>
            </w:pPr>
            <w:r w:rsidRPr="00334683">
              <w:rPr>
                <w:b/>
                <w:bCs/>
                <w:szCs w:val="22"/>
              </w:rPr>
              <w:t>1,03</w:t>
            </w:r>
            <w:r w:rsidR="0026242C" w:rsidRPr="00334683">
              <w:rPr>
                <w:b/>
                <w:bCs/>
                <w:szCs w:val="22"/>
              </w:rPr>
              <w:t>1</w:t>
            </w:r>
            <w:r w:rsidRPr="00334683">
              <w:rPr>
                <w:b/>
                <w:bCs/>
                <w:szCs w:val="22"/>
              </w:rPr>
              <w:t>,</w:t>
            </w:r>
            <w:r w:rsidR="0026242C" w:rsidRPr="00334683">
              <w:rPr>
                <w:b/>
                <w:bCs/>
                <w:szCs w:val="22"/>
              </w:rPr>
              <w:t>592</w:t>
            </w:r>
          </w:p>
        </w:tc>
        <w:tc>
          <w:tcPr>
            <w:tcW w:w="270" w:type="dxa"/>
          </w:tcPr>
          <w:p w14:paraId="25F61640" w14:textId="77777777" w:rsidR="007062D6" w:rsidRPr="00816D8E" w:rsidRDefault="007062D6" w:rsidP="007062D6">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CC04C18" w14:textId="14BE04A2" w:rsidR="007062D6" w:rsidRPr="00816D8E" w:rsidRDefault="007062D6" w:rsidP="007062D6">
            <w:pPr>
              <w:pStyle w:val="acctfourfigures"/>
              <w:tabs>
                <w:tab w:val="clear" w:pos="765"/>
                <w:tab w:val="decimal" w:pos="954"/>
              </w:tabs>
              <w:spacing w:line="280" w:lineRule="atLeast"/>
              <w:ind w:left="-90" w:right="-81"/>
              <w:rPr>
                <w:b/>
                <w:bCs/>
                <w:szCs w:val="22"/>
              </w:rPr>
            </w:pPr>
            <w:r w:rsidRPr="00816D8E">
              <w:rPr>
                <w:b/>
                <w:bCs/>
                <w:szCs w:val="22"/>
              </w:rPr>
              <w:t>1,107,390</w:t>
            </w:r>
          </w:p>
        </w:tc>
        <w:tc>
          <w:tcPr>
            <w:tcW w:w="180" w:type="dxa"/>
          </w:tcPr>
          <w:p w14:paraId="2834336D"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tcBorders>
              <w:top w:val="single" w:sz="4" w:space="0" w:color="auto"/>
            </w:tcBorders>
            <w:vAlign w:val="bottom"/>
          </w:tcPr>
          <w:p w14:paraId="75A59611" w14:textId="202B5B11" w:rsidR="007062D6" w:rsidRPr="00816D8E" w:rsidRDefault="007062D6" w:rsidP="00B657E3">
            <w:pPr>
              <w:pStyle w:val="acctfourfigures"/>
              <w:tabs>
                <w:tab w:val="clear" w:pos="765"/>
                <w:tab w:val="decimal" w:pos="639"/>
              </w:tabs>
              <w:spacing w:line="240" w:lineRule="atLeast"/>
              <w:ind w:left="-63" w:right="-160"/>
              <w:rPr>
                <w:b/>
                <w:bCs/>
                <w:szCs w:val="22"/>
              </w:rPr>
            </w:pPr>
            <w:r w:rsidRPr="00816D8E">
              <w:rPr>
                <w:b/>
                <w:bCs/>
                <w:szCs w:val="22"/>
                <w:rtl/>
                <w:cs/>
              </w:rPr>
              <w:t>-</w:t>
            </w:r>
          </w:p>
        </w:tc>
        <w:tc>
          <w:tcPr>
            <w:tcW w:w="180" w:type="dxa"/>
            <w:vAlign w:val="bottom"/>
          </w:tcPr>
          <w:p w14:paraId="6C7AF03A" w14:textId="77777777" w:rsidR="007062D6" w:rsidRPr="00816D8E" w:rsidRDefault="007062D6" w:rsidP="007062D6">
            <w:pPr>
              <w:tabs>
                <w:tab w:val="decimal" w:pos="-129"/>
              </w:tabs>
              <w:ind w:left="-129" w:right="-307"/>
              <w:jc w:val="center"/>
              <w:rPr>
                <w:szCs w:val="22"/>
              </w:rPr>
            </w:pPr>
          </w:p>
        </w:tc>
        <w:tc>
          <w:tcPr>
            <w:tcW w:w="1204" w:type="dxa"/>
            <w:tcBorders>
              <w:top w:val="single" w:sz="4" w:space="0" w:color="auto"/>
            </w:tcBorders>
            <w:vAlign w:val="bottom"/>
          </w:tcPr>
          <w:p w14:paraId="435ECA32" w14:textId="77777777" w:rsidR="007062D6" w:rsidRPr="00816D8E" w:rsidRDefault="007062D6" w:rsidP="00B657E3">
            <w:pPr>
              <w:pStyle w:val="acctfourfigures"/>
              <w:tabs>
                <w:tab w:val="clear" w:pos="765"/>
                <w:tab w:val="decimal" w:pos="578"/>
              </w:tabs>
              <w:spacing w:line="240" w:lineRule="atLeast"/>
              <w:ind w:left="-63" w:right="-160"/>
              <w:rPr>
                <w:b/>
                <w:bCs/>
                <w:szCs w:val="22"/>
              </w:rPr>
            </w:pPr>
            <w:r w:rsidRPr="00816D8E">
              <w:rPr>
                <w:b/>
                <w:bCs/>
                <w:szCs w:val="22"/>
                <w:rtl/>
                <w:cs/>
              </w:rPr>
              <w:t>-</w:t>
            </w:r>
          </w:p>
        </w:tc>
      </w:tr>
      <w:tr w:rsidR="007062D6" w:rsidRPr="00816D8E" w14:paraId="5407D921" w14:textId="77777777" w:rsidTr="00EF5FFA">
        <w:trPr>
          <w:cantSplit/>
          <w:trHeight w:val="56"/>
        </w:trPr>
        <w:tc>
          <w:tcPr>
            <w:tcW w:w="3870" w:type="dxa"/>
            <w:vAlign w:val="bottom"/>
          </w:tcPr>
          <w:p w14:paraId="0C299462" w14:textId="77777777" w:rsidR="007062D6" w:rsidRPr="00816D8E" w:rsidRDefault="007062D6" w:rsidP="007062D6">
            <w:pPr>
              <w:spacing w:line="280" w:lineRule="atLeast"/>
              <w:ind w:left="10"/>
              <w:rPr>
                <w:b/>
                <w:bCs/>
                <w:szCs w:val="22"/>
              </w:rPr>
            </w:pPr>
            <w:r w:rsidRPr="00816D8E">
              <w:rPr>
                <w:i/>
                <w:iCs/>
                <w:szCs w:val="22"/>
              </w:rPr>
              <w:t>Less</w:t>
            </w:r>
            <w:r w:rsidRPr="00816D8E">
              <w:rPr>
                <w:szCs w:val="22"/>
              </w:rPr>
              <w:t xml:space="preserve"> allowances for expected credit loss</w:t>
            </w:r>
          </w:p>
        </w:tc>
        <w:tc>
          <w:tcPr>
            <w:tcW w:w="1170" w:type="dxa"/>
            <w:tcBorders>
              <w:bottom w:val="single" w:sz="4" w:space="0" w:color="auto"/>
            </w:tcBorders>
            <w:vAlign w:val="bottom"/>
          </w:tcPr>
          <w:p w14:paraId="322E3D68" w14:textId="43BD183C" w:rsidR="007062D6" w:rsidRPr="00334683" w:rsidRDefault="00DF4D13" w:rsidP="007062D6">
            <w:pPr>
              <w:pStyle w:val="acctfourfigures"/>
              <w:tabs>
                <w:tab w:val="clear" w:pos="765"/>
                <w:tab w:val="decimal" w:pos="954"/>
              </w:tabs>
              <w:spacing w:line="280" w:lineRule="atLeast"/>
              <w:ind w:left="-90" w:right="-81"/>
              <w:rPr>
                <w:szCs w:val="22"/>
              </w:rPr>
            </w:pPr>
            <w:r w:rsidRPr="00334683">
              <w:rPr>
                <w:szCs w:val="22"/>
              </w:rPr>
              <w:t>(27,137)</w:t>
            </w:r>
          </w:p>
        </w:tc>
        <w:tc>
          <w:tcPr>
            <w:tcW w:w="270" w:type="dxa"/>
          </w:tcPr>
          <w:p w14:paraId="32F69566"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38CE42FF" w14:textId="19A7AF26" w:rsidR="007062D6" w:rsidRPr="00816D8E" w:rsidRDefault="007062D6" w:rsidP="007062D6">
            <w:pPr>
              <w:pStyle w:val="acctfourfigures"/>
              <w:tabs>
                <w:tab w:val="clear" w:pos="765"/>
                <w:tab w:val="decimal" w:pos="954"/>
              </w:tabs>
              <w:spacing w:line="280" w:lineRule="atLeast"/>
              <w:ind w:left="-90" w:right="-81"/>
              <w:rPr>
                <w:szCs w:val="22"/>
              </w:rPr>
            </w:pPr>
            <w:r w:rsidRPr="00816D8E">
              <w:rPr>
                <w:szCs w:val="22"/>
              </w:rPr>
              <w:t>(2</w:t>
            </w:r>
            <w:r w:rsidR="002B1D8D" w:rsidRPr="00816D8E">
              <w:rPr>
                <w:szCs w:val="22"/>
              </w:rPr>
              <w:t>3,530</w:t>
            </w:r>
            <w:r w:rsidRPr="00816D8E">
              <w:rPr>
                <w:szCs w:val="22"/>
              </w:rPr>
              <w:t>)</w:t>
            </w:r>
          </w:p>
        </w:tc>
        <w:tc>
          <w:tcPr>
            <w:tcW w:w="180" w:type="dxa"/>
          </w:tcPr>
          <w:p w14:paraId="5BECFB6A" w14:textId="77777777" w:rsidR="007062D6" w:rsidRPr="00816D8E" w:rsidRDefault="007062D6" w:rsidP="007062D6">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D75F5FD" w14:textId="3A514FC7" w:rsidR="007062D6" w:rsidRPr="00816D8E" w:rsidRDefault="007062D6" w:rsidP="00B657E3">
            <w:pPr>
              <w:pStyle w:val="acctfourfigures"/>
              <w:tabs>
                <w:tab w:val="clear" w:pos="765"/>
                <w:tab w:val="decimal" w:pos="639"/>
              </w:tabs>
              <w:spacing w:line="240" w:lineRule="atLeast"/>
              <w:ind w:left="-63" w:right="-160"/>
              <w:rPr>
                <w:szCs w:val="22"/>
              </w:rPr>
            </w:pPr>
            <w:r w:rsidRPr="00816D8E">
              <w:rPr>
                <w:szCs w:val="22"/>
                <w:rtl/>
                <w:cs/>
              </w:rPr>
              <w:t>-</w:t>
            </w:r>
          </w:p>
        </w:tc>
        <w:tc>
          <w:tcPr>
            <w:tcW w:w="180" w:type="dxa"/>
            <w:vAlign w:val="bottom"/>
          </w:tcPr>
          <w:p w14:paraId="216AB4A4" w14:textId="77777777" w:rsidR="007062D6" w:rsidRPr="00816D8E" w:rsidRDefault="007062D6" w:rsidP="007062D6">
            <w:pPr>
              <w:tabs>
                <w:tab w:val="decimal" w:pos="-129"/>
              </w:tabs>
              <w:ind w:left="-129" w:right="-307"/>
              <w:jc w:val="center"/>
              <w:rPr>
                <w:szCs w:val="22"/>
              </w:rPr>
            </w:pPr>
          </w:p>
        </w:tc>
        <w:tc>
          <w:tcPr>
            <w:tcW w:w="1204" w:type="dxa"/>
            <w:tcBorders>
              <w:bottom w:val="single" w:sz="4" w:space="0" w:color="auto"/>
            </w:tcBorders>
            <w:vAlign w:val="bottom"/>
          </w:tcPr>
          <w:p w14:paraId="15A0C73B" w14:textId="77777777" w:rsidR="007062D6" w:rsidRPr="00816D8E" w:rsidRDefault="007062D6" w:rsidP="00B657E3">
            <w:pPr>
              <w:pStyle w:val="acctfourfigures"/>
              <w:tabs>
                <w:tab w:val="clear" w:pos="765"/>
                <w:tab w:val="decimal" w:pos="578"/>
              </w:tabs>
              <w:spacing w:line="240" w:lineRule="atLeast"/>
              <w:ind w:left="-63" w:right="-160"/>
              <w:rPr>
                <w:szCs w:val="22"/>
              </w:rPr>
            </w:pPr>
            <w:r w:rsidRPr="00816D8E">
              <w:rPr>
                <w:szCs w:val="22"/>
                <w:rtl/>
                <w:cs/>
              </w:rPr>
              <w:t>-</w:t>
            </w:r>
          </w:p>
        </w:tc>
      </w:tr>
      <w:tr w:rsidR="007062D6" w:rsidRPr="00816D8E" w14:paraId="63A277E3" w14:textId="77777777" w:rsidTr="00EF5FFA">
        <w:trPr>
          <w:cantSplit/>
          <w:trHeight w:val="46"/>
        </w:trPr>
        <w:tc>
          <w:tcPr>
            <w:tcW w:w="3870" w:type="dxa"/>
            <w:vAlign w:val="bottom"/>
          </w:tcPr>
          <w:p w14:paraId="4C21B7C1" w14:textId="77777777" w:rsidR="007062D6" w:rsidRPr="00816D8E" w:rsidRDefault="007062D6" w:rsidP="007062D6">
            <w:pPr>
              <w:spacing w:line="280" w:lineRule="atLeast"/>
              <w:ind w:left="10"/>
              <w:rPr>
                <w:b/>
                <w:bCs/>
                <w:szCs w:val="22"/>
                <w:lang w:val="en-US"/>
              </w:rPr>
            </w:pPr>
            <w:r w:rsidRPr="00816D8E">
              <w:rPr>
                <w:b/>
                <w:bCs/>
                <w:szCs w:val="22"/>
              </w:rPr>
              <w:t>Total accrued service inco</w:t>
            </w:r>
            <w:r w:rsidRPr="00816D8E">
              <w:rPr>
                <w:b/>
                <w:bCs/>
                <w:szCs w:val="22"/>
                <w:lang w:val="en-US"/>
              </w:rPr>
              <w:t>me</w:t>
            </w:r>
          </w:p>
        </w:tc>
        <w:tc>
          <w:tcPr>
            <w:tcW w:w="1170" w:type="dxa"/>
            <w:tcBorders>
              <w:top w:val="single" w:sz="4" w:space="0" w:color="auto"/>
            </w:tcBorders>
            <w:vAlign w:val="bottom"/>
          </w:tcPr>
          <w:p w14:paraId="44934F1D" w14:textId="62700C09" w:rsidR="007062D6" w:rsidRPr="00334683" w:rsidRDefault="00DF4D13" w:rsidP="007062D6">
            <w:pPr>
              <w:pStyle w:val="acctfourfigures"/>
              <w:tabs>
                <w:tab w:val="clear" w:pos="765"/>
                <w:tab w:val="decimal" w:pos="954"/>
              </w:tabs>
              <w:spacing w:line="280" w:lineRule="atLeast"/>
              <w:ind w:left="-90" w:right="-81"/>
              <w:rPr>
                <w:b/>
                <w:bCs/>
                <w:szCs w:val="22"/>
              </w:rPr>
            </w:pPr>
            <w:r w:rsidRPr="00334683">
              <w:rPr>
                <w:b/>
                <w:bCs/>
                <w:szCs w:val="22"/>
              </w:rPr>
              <w:t>1,00</w:t>
            </w:r>
            <w:r w:rsidR="0026242C" w:rsidRPr="00334683">
              <w:rPr>
                <w:b/>
                <w:bCs/>
                <w:szCs w:val="22"/>
              </w:rPr>
              <w:t>4</w:t>
            </w:r>
            <w:r w:rsidRPr="00334683">
              <w:rPr>
                <w:b/>
                <w:bCs/>
                <w:szCs w:val="22"/>
              </w:rPr>
              <w:t>,</w:t>
            </w:r>
            <w:r w:rsidR="0026242C" w:rsidRPr="00334683">
              <w:rPr>
                <w:b/>
                <w:bCs/>
                <w:szCs w:val="22"/>
              </w:rPr>
              <w:t>455</w:t>
            </w:r>
          </w:p>
        </w:tc>
        <w:tc>
          <w:tcPr>
            <w:tcW w:w="270" w:type="dxa"/>
          </w:tcPr>
          <w:p w14:paraId="624EE9DE" w14:textId="77777777" w:rsidR="007062D6" w:rsidRPr="00816D8E" w:rsidRDefault="007062D6" w:rsidP="007062D6">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086EDDCA" w14:textId="4E80B1D1" w:rsidR="007062D6" w:rsidRPr="00816D8E" w:rsidRDefault="007062D6" w:rsidP="007062D6">
            <w:pPr>
              <w:pStyle w:val="acctfourfigures"/>
              <w:tabs>
                <w:tab w:val="clear" w:pos="765"/>
                <w:tab w:val="decimal" w:pos="954"/>
              </w:tabs>
              <w:spacing w:line="280" w:lineRule="atLeast"/>
              <w:ind w:left="-90" w:right="-81"/>
              <w:rPr>
                <w:b/>
                <w:bCs/>
                <w:szCs w:val="22"/>
              </w:rPr>
            </w:pPr>
            <w:r w:rsidRPr="00816D8E">
              <w:rPr>
                <w:b/>
                <w:bCs/>
                <w:szCs w:val="22"/>
              </w:rPr>
              <w:t>1,083,860</w:t>
            </w:r>
          </w:p>
        </w:tc>
        <w:tc>
          <w:tcPr>
            <w:tcW w:w="180" w:type="dxa"/>
          </w:tcPr>
          <w:p w14:paraId="203F56B1" w14:textId="77777777" w:rsidR="007062D6" w:rsidRPr="00816D8E" w:rsidRDefault="007062D6" w:rsidP="007062D6">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38ED82A4" w14:textId="5C6E4C66" w:rsidR="007062D6" w:rsidRPr="00816D8E" w:rsidRDefault="007062D6" w:rsidP="00B657E3">
            <w:pPr>
              <w:pStyle w:val="acctfourfigures"/>
              <w:tabs>
                <w:tab w:val="clear" w:pos="765"/>
                <w:tab w:val="decimal" w:pos="639"/>
              </w:tabs>
              <w:spacing w:line="240" w:lineRule="atLeast"/>
              <w:ind w:left="-63" w:right="-160"/>
              <w:rPr>
                <w:b/>
                <w:bCs/>
                <w:szCs w:val="22"/>
              </w:rPr>
            </w:pPr>
            <w:r w:rsidRPr="00816D8E">
              <w:rPr>
                <w:b/>
                <w:bCs/>
                <w:szCs w:val="22"/>
                <w:rtl/>
                <w:cs/>
              </w:rPr>
              <w:t>-</w:t>
            </w:r>
          </w:p>
        </w:tc>
        <w:tc>
          <w:tcPr>
            <w:tcW w:w="180" w:type="dxa"/>
            <w:vAlign w:val="bottom"/>
          </w:tcPr>
          <w:p w14:paraId="0AB9AC37" w14:textId="77777777" w:rsidR="007062D6" w:rsidRPr="00816D8E" w:rsidRDefault="007062D6" w:rsidP="007062D6">
            <w:pPr>
              <w:tabs>
                <w:tab w:val="decimal" w:pos="-129"/>
              </w:tabs>
              <w:ind w:left="-129" w:right="-307"/>
              <w:jc w:val="center"/>
              <w:rPr>
                <w:szCs w:val="22"/>
              </w:rPr>
            </w:pPr>
          </w:p>
        </w:tc>
        <w:tc>
          <w:tcPr>
            <w:tcW w:w="1204" w:type="dxa"/>
            <w:tcBorders>
              <w:top w:val="single" w:sz="4" w:space="0" w:color="auto"/>
            </w:tcBorders>
            <w:vAlign w:val="bottom"/>
          </w:tcPr>
          <w:p w14:paraId="10107D45" w14:textId="77777777" w:rsidR="007062D6" w:rsidRPr="00816D8E" w:rsidRDefault="007062D6" w:rsidP="00B657E3">
            <w:pPr>
              <w:pStyle w:val="acctfourfigures"/>
              <w:tabs>
                <w:tab w:val="clear" w:pos="765"/>
                <w:tab w:val="decimal" w:pos="578"/>
              </w:tabs>
              <w:spacing w:line="240" w:lineRule="atLeast"/>
              <w:ind w:left="-63" w:right="-160"/>
              <w:rPr>
                <w:b/>
                <w:bCs/>
                <w:szCs w:val="22"/>
              </w:rPr>
            </w:pPr>
            <w:r w:rsidRPr="00816D8E">
              <w:rPr>
                <w:b/>
                <w:bCs/>
                <w:szCs w:val="22"/>
                <w:rtl/>
                <w:cs/>
              </w:rPr>
              <w:t>-</w:t>
            </w:r>
          </w:p>
        </w:tc>
      </w:tr>
      <w:tr w:rsidR="00DF4D13" w:rsidRPr="00816D8E" w14:paraId="122B7735" w14:textId="77777777" w:rsidTr="00EF5FFA">
        <w:trPr>
          <w:cantSplit/>
          <w:trHeight w:val="56"/>
        </w:trPr>
        <w:tc>
          <w:tcPr>
            <w:tcW w:w="3870" w:type="dxa"/>
            <w:vAlign w:val="bottom"/>
          </w:tcPr>
          <w:p w14:paraId="6ADE25AA" w14:textId="77777777" w:rsidR="00DF4D13" w:rsidRPr="00816D8E" w:rsidRDefault="00DF4D13" w:rsidP="00DF4D13">
            <w:pPr>
              <w:spacing w:line="280" w:lineRule="atLeast"/>
              <w:ind w:left="190" w:right="-108" w:hanging="190"/>
              <w:rPr>
                <w:i/>
                <w:iCs/>
                <w:szCs w:val="22"/>
              </w:rPr>
            </w:pPr>
            <w:r w:rsidRPr="00816D8E">
              <w:rPr>
                <w:i/>
                <w:iCs/>
                <w:szCs w:val="22"/>
              </w:rPr>
              <w:t xml:space="preserve">Less </w:t>
            </w:r>
            <w:r w:rsidRPr="00816D8E">
              <w:rPr>
                <w:szCs w:val="22"/>
              </w:rPr>
              <w:t>insurance premium payables</w:t>
            </w:r>
            <w:r w:rsidRPr="00816D8E">
              <w:rPr>
                <w:i/>
                <w:iCs/>
                <w:szCs w:val="22"/>
              </w:rPr>
              <w:t xml:space="preserve"> </w:t>
            </w:r>
          </w:p>
          <w:p w14:paraId="6757E1AB" w14:textId="77777777" w:rsidR="00DF4D13" w:rsidRPr="00816D8E" w:rsidRDefault="00DF4D13" w:rsidP="00DF4D13">
            <w:pPr>
              <w:spacing w:line="280" w:lineRule="atLeast"/>
              <w:ind w:left="190"/>
              <w:rPr>
                <w:b/>
                <w:bCs/>
                <w:szCs w:val="22"/>
              </w:rPr>
            </w:pPr>
            <w:r w:rsidRPr="00816D8E">
              <w:rPr>
                <w:szCs w:val="22"/>
              </w:rPr>
              <w:t>(Impact from Offsetting a financial asset and a financial liability)</w:t>
            </w:r>
          </w:p>
        </w:tc>
        <w:tc>
          <w:tcPr>
            <w:tcW w:w="1170" w:type="dxa"/>
            <w:tcBorders>
              <w:bottom w:val="single" w:sz="4" w:space="0" w:color="auto"/>
            </w:tcBorders>
            <w:vAlign w:val="bottom"/>
          </w:tcPr>
          <w:p w14:paraId="31794127" w14:textId="5D1B3F70"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(388,130)</w:t>
            </w:r>
          </w:p>
        </w:tc>
        <w:tc>
          <w:tcPr>
            <w:tcW w:w="270" w:type="dxa"/>
          </w:tcPr>
          <w:p w14:paraId="13C53B74"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bottom w:val="single" w:sz="4" w:space="0" w:color="auto"/>
            </w:tcBorders>
            <w:vAlign w:val="bottom"/>
          </w:tcPr>
          <w:p w14:paraId="10869328" w14:textId="408E8380" w:rsidR="00DF4D13" w:rsidRPr="00816D8E" w:rsidRDefault="00DF4D13" w:rsidP="00DF4D13">
            <w:pPr>
              <w:pStyle w:val="acctfourfigures"/>
              <w:tabs>
                <w:tab w:val="clear" w:pos="765"/>
                <w:tab w:val="decimal" w:pos="954"/>
              </w:tabs>
              <w:spacing w:line="280" w:lineRule="atLeast"/>
              <w:ind w:left="-90" w:right="-81"/>
              <w:rPr>
                <w:szCs w:val="22"/>
              </w:rPr>
            </w:pPr>
            <w:r w:rsidRPr="00816D8E">
              <w:rPr>
                <w:szCs w:val="22"/>
              </w:rPr>
              <w:t>(199,466)</w:t>
            </w:r>
          </w:p>
        </w:tc>
        <w:tc>
          <w:tcPr>
            <w:tcW w:w="180" w:type="dxa"/>
          </w:tcPr>
          <w:p w14:paraId="15C819FC"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bottom w:val="single" w:sz="4" w:space="0" w:color="auto"/>
            </w:tcBorders>
            <w:vAlign w:val="bottom"/>
          </w:tcPr>
          <w:p w14:paraId="389991B8" w14:textId="50C20084" w:rsidR="00DF4D13" w:rsidRPr="00816D8E" w:rsidRDefault="00DF4D13" w:rsidP="00A517AB">
            <w:pPr>
              <w:pStyle w:val="acctfourfigures"/>
              <w:tabs>
                <w:tab w:val="clear" w:pos="765"/>
                <w:tab w:val="decimal" w:pos="648"/>
              </w:tabs>
              <w:spacing w:line="240" w:lineRule="atLeast"/>
              <w:ind w:left="-63" w:right="-160"/>
              <w:rPr>
                <w:szCs w:val="22"/>
              </w:rPr>
            </w:pPr>
            <w:r w:rsidRPr="00816D8E">
              <w:rPr>
                <w:szCs w:val="22"/>
                <w:rtl/>
                <w:cs/>
              </w:rPr>
              <w:t>-</w:t>
            </w:r>
          </w:p>
        </w:tc>
        <w:tc>
          <w:tcPr>
            <w:tcW w:w="180" w:type="dxa"/>
            <w:vAlign w:val="bottom"/>
          </w:tcPr>
          <w:p w14:paraId="76780A05" w14:textId="77777777" w:rsidR="00DF4D13" w:rsidRPr="00816D8E"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76255B46" w14:textId="77777777" w:rsidR="00DF4D13" w:rsidRPr="00816D8E" w:rsidRDefault="00DF4D13" w:rsidP="00B657E3">
            <w:pPr>
              <w:pStyle w:val="acctfourfigures"/>
              <w:tabs>
                <w:tab w:val="clear" w:pos="765"/>
                <w:tab w:val="decimal" w:pos="587"/>
              </w:tabs>
              <w:spacing w:line="240" w:lineRule="atLeast"/>
              <w:ind w:left="-63" w:right="-160"/>
              <w:rPr>
                <w:szCs w:val="22"/>
              </w:rPr>
            </w:pPr>
            <w:r w:rsidRPr="00816D8E">
              <w:rPr>
                <w:szCs w:val="22"/>
                <w:rtl/>
                <w:cs/>
              </w:rPr>
              <w:t>-</w:t>
            </w:r>
          </w:p>
        </w:tc>
      </w:tr>
      <w:tr w:rsidR="00DF4D13" w:rsidRPr="00816D8E" w14:paraId="15685459" w14:textId="77777777" w:rsidTr="00EF5FFA">
        <w:trPr>
          <w:cantSplit/>
          <w:trHeight w:val="46"/>
        </w:trPr>
        <w:tc>
          <w:tcPr>
            <w:tcW w:w="3870" w:type="dxa"/>
            <w:vAlign w:val="bottom"/>
          </w:tcPr>
          <w:p w14:paraId="2888D996" w14:textId="77777777" w:rsidR="00DF4D13" w:rsidRPr="00816D8E" w:rsidRDefault="00DF4D13" w:rsidP="00DF4D13">
            <w:pPr>
              <w:spacing w:line="280" w:lineRule="atLeast"/>
              <w:ind w:left="10"/>
              <w:rPr>
                <w:b/>
                <w:bCs/>
                <w:szCs w:val="22"/>
                <w:cs/>
                <w:lang w:bidi="th-TH"/>
              </w:rPr>
            </w:pPr>
            <w:r w:rsidRPr="00816D8E">
              <w:rPr>
                <w:b/>
                <w:bCs/>
                <w:spacing w:val="-2"/>
                <w:szCs w:val="22"/>
              </w:rPr>
              <w:t>Total accrued service income - net</w:t>
            </w:r>
          </w:p>
        </w:tc>
        <w:tc>
          <w:tcPr>
            <w:tcW w:w="1170" w:type="dxa"/>
            <w:tcBorders>
              <w:top w:val="single" w:sz="4" w:space="0" w:color="auto"/>
              <w:bottom w:val="single" w:sz="4" w:space="0" w:color="auto"/>
            </w:tcBorders>
            <w:vAlign w:val="bottom"/>
          </w:tcPr>
          <w:p w14:paraId="25102536" w14:textId="584E9C53" w:rsidR="00DF4D13" w:rsidRPr="00334683" w:rsidRDefault="00DF4D13" w:rsidP="00DF4D13">
            <w:pPr>
              <w:pStyle w:val="acctfourfigures"/>
              <w:tabs>
                <w:tab w:val="clear" w:pos="765"/>
                <w:tab w:val="decimal" w:pos="954"/>
              </w:tabs>
              <w:spacing w:line="280" w:lineRule="atLeast"/>
              <w:ind w:left="-90" w:right="-81"/>
              <w:rPr>
                <w:b/>
                <w:bCs/>
                <w:szCs w:val="22"/>
                <w:lang w:val="en-US" w:bidi="th-TH"/>
              </w:rPr>
            </w:pPr>
            <w:r w:rsidRPr="00334683">
              <w:rPr>
                <w:b/>
                <w:bCs/>
                <w:szCs w:val="22"/>
                <w:lang w:val="en-US" w:bidi="th-TH"/>
              </w:rPr>
              <w:t>61</w:t>
            </w:r>
            <w:r w:rsidR="0026242C" w:rsidRPr="00334683">
              <w:rPr>
                <w:b/>
                <w:bCs/>
                <w:szCs w:val="22"/>
                <w:lang w:val="en-US" w:bidi="th-TH"/>
              </w:rPr>
              <w:t>6</w:t>
            </w:r>
            <w:r w:rsidRPr="00334683">
              <w:rPr>
                <w:b/>
                <w:bCs/>
                <w:szCs w:val="22"/>
                <w:lang w:val="en-US" w:bidi="th-TH"/>
              </w:rPr>
              <w:t>,</w:t>
            </w:r>
            <w:r w:rsidR="0026242C" w:rsidRPr="00334683">
              <w:rPr>
                <w:b/>
                <w:bCs/>
                <w:szCs w:val="22"/>
                <w:lang w:val="en-US" w:bidi="th-TH"/>
              </w:rPr>
              <w:t>325</w:t>
            </w:r>
          </w:p>
        </w:tc>
        <w:tc>
          <w:tcPr>
            <w:tcW w:w="270" w:type="dxa"/>
          </w:tcPr>
          <w:p w14:paraId="77705AA9"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2C5301A1" w14:textId="5A354207" w:rsidR="00DF4D13" w:rsidRPr="00816D8E" w:rsidRDefault="00DF4D13" w:rsidP="00DF4D13">
            <w:pPr>
              <w:pStyle w:val="acctfourfigures"/>
              <w:tabs>
                <w:tab w:val="clear" w:pos="765"/>
                <w:tab w:val="decimal" w:pos="954"/>
              </w:tabs>
              <w:spacing w:line="280" w:lineRule="atLeast"/>
              <w:ind w:left="-90" w:right="-81"/>
              <w:rPr>
                <w:b/>
                <w:bCs/>
                <w:szCs w:val="22"/>
              </w:rPr>
            </w:pPr>
            <w:r w:rsidRPr="00816D8E">
              <w:rPr>
                <w:b/>
                <w:bCs/>
                <w:szCs w:val="22"/>
              </w:rPr>
              <w:t>884,394</w:t>
            </w:r>
          </w:p>
        </w:tc>
        <w:tc>
          <w:tcPr>
            <w:tcW w:w="180" w:type="dxa"/>
          </w:tcPr>
          <w:p w14:paraId="07723743"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43BEBA8A" w14:textId="3D9AA8C3" w:rsidR="00DF4D13" w:rsidRPr="00816D8E" w:rsidRDefault="00DF4D13" w:rsidP="00A517AB">
            <w:pPr>
              <w:pStyle w:val="acctfourfigures"/>
              <w:tabs>
                <w:tab w:val="clear" w:pos="765"/>
                <w:tab w:val="decimal" w:pos="648"/>
              </w:tabs>
              <w:spacing w:line="240" w:lineRule="atLeast"/>
              <w:ind w:left="-63" w:right="-160"/>
              <w:rPr>
                <w:b/>
                <w:bCs/>
                <w:szCs w:val="22"/>
              </w:rPr>
            </w:pPr>
            <w:r w:rsidRPr="00816D8E">
              <w:rPr>
                <w:b/>
                <w:bCs/>
                <w:szCs w:val="22"/>
                <w:rtl/>
                <w:cs/>
              </w:rPr>
              <w:t>-</w:t>
            </w:r>
          </w:p>
        </w:tc>
        <w:tc>
          <w:tcPr>
            <w:tcW w:w="180" w:type="dxa"/>
            <w:vAlign w:val="bottom"/>
          </w:tcPr>
          <w:p w14:paraId="070718A0" w14:textId="77777777" w:rsidR="00DF4D13" w:rsidRPr="00816D8E" w:rsidRDefault="00DF4D13" w:rsidP="00DF4D13">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36487975" w14:textId="77777777" w:rsidR="00DF4D13" w:rsidRPr="00816D8E" w:rsidRDefault="00DF4D13" w:rsidP="00B657E3">
            <w:pPr>
              <w:pStyle w:val="acctfourfigures"/>
              <w:tabs>
                <w:tab w:val="clear" w:pos="765"/>
                <w:tab w:val="decimal" w:pos="587"/>
              </w:tabs>
              <w:spacing w:line="240" w:lineRule="atLeast"/>
              <w:ind w:left="-63" w:right="-160"/>
              <w:rPr>
                <w:b/>
                <w:bCs/>
                <w:szCs w:val="22"/>
              </w:rPr>
            </w:pPr>
            <w:r w:rsidRPr="00816D8E">
              <w:rPr>
                <w:b/>
                <w:bCs/>
                <w:szCs w:val="22"/>
                <w:rtl/>
                <w:cs/>
              </w:rPr>
              <w:t>-</w:t>
            </w:r>
          </w:p>
        </w:tc>
      </w:tr>
      <w:tr w:rsidR="00DF4D13" w:rsidRPr="00816D8E" w14:paraId="565D47A1" w14:textId="77777777" w:rsidTr="00EF5FFA">
        <w:trPr>
          <w:cantSplit/>
          <w:trHeight w:val="46"/>
        </w:trPr>
        <w:tc>
          <w:tcPr>
            <w:tcW w:w="3870" w:type="dxa"/>
            <w:vAlign w:val="bottom"/>
          </w:tcPr>
          <w:p w14:paraId="5E78A1D0" w14:textId="77777777" w:rsidR="00DF4D13" w:rsidRPr="00816D8E" w:rsidRDefault="00DF4D13" w:rsidP="00DF4D13">
            <w:pPr>
              <w:spacing w:line="280" w:lineRule="atLeast"/>
              <w:ind w:left="10"/>
              <w:rPr>
                <w:b/>
                <w:bCs/>
                <w:spacing w:val="-2"/>
                <w:szCs w:val="22"/>
              </w:rPr>
            </w:pPr>
          </w:p>
        </w:tc>
        <w:tc>
          <w:tcPr>
            <w:tcW w:w="1170" w:type="dxa"/>
            <w:tcBorders>
              <w:top w:val="single" w:sz="4" w:space="0" w:color="auto"/>
            </w:tcBorders>
            <w:vAlign w:val="bottom"/>
          </w:tcPr>
          <w:p w14:paraId="54E48D57"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270" w:type="dxa"/>
          </w:tcPr>
          <w:p w14:paraId="5F0F2835"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3865EC8"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80" w:type="dxa"/>
          </w:tcPr>
          <w:p w14:paraId="34EEFD37"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4F7509A9" w14:textId="77777777" w:rsidR="00DF4D13" w:rsidRPr="00816D8E" w:rsidRDefault="00DF4D13" w:rsidP="00DF4D13">
            <w:pPr>
              <w:tabs>
                <w:tab w:val="decimal" w:pos="-129"/>
              </w:tabs>
              <w:ind w:left="-129" w:right="-307"/>
              <w:jc w:val="center"/>
              <w:rPr>
                <w:szCs w:val="22"/>
              </w:rPr>
            </w:pPr>
          </w:p>
        </w:tc>
        <w:tc>
          <w:tcPr>
            <w:tcW w:w="180" w:type="dxa"/>
            <w:vAlign w:val="bottom"/>
          </w:tcPr>
          <w:p w14:paraId="58007AB3" w14:textId="77777777" w:rsidR="00DF4D13" w:rsidRPr="00816D8E" w:rsidRDefault="00DF4D13" w:rsidP="00DF4D13">
            <w:pPr>
              <w:tabs>
                <w:tab w:val="decimal" w:pos="-129"/>
              </w:tabs>
              <w:ind w:left="-129" w:right="-307"/>
              <w:jc w:val="center"/>
              <w:rPr>
                <w:szCs w:val="22"/>
              </w:rPr>
            </w:pPr>
          </w:p>
        </w:tc>
        <w:tc>
          <w:tcPr>
            <w:tcW w:w="1204" w:type="dxa"/>
            <w:tcBorders>
              <w:top w:val="single" w:sz="4" w:space="0" w:color="auto"/>
            </w:tcBorders>
            <w:vAlign w:val="bottom"/>
          </w:tcPr>
          <w:p w14:paraId="25700ADB" w14:textId="77777777" w:rsidR="00DF4D13" w:rsidRPr="00816D8E" w:rsidRDefault="00DF4D13" w:rsidP="00DF4D13">
            <w:pPr>
              <w:pStyle w:val="acctfourfigures"/>
              <w:tabs>
                <w:tab w:val="clear" w:pos="765"/>
                <w:tab w:val="decimal" w:pos="740"/>
              </w:tabs>
              <w:spacing w:line="240" w:lineRule="atLeast"/>
              <w:ind w:left="-63" w:right="-160"/>
              <w:rPr>
                <w:szCs w:val="22"/>
              </w:rPr>
            </w:pPr>
          </w:p>
        </w:tc>
      </w:tr>
      <w:tr w:rsidR="00DF4D13" w:rsidRPr="00816D8E" w14:paraId="19A8DD9D" w14:textId="77777777" w:rsidTr="00EF5FFA">
        <w:trPr>
          <w:cantSplit/>
          <w:trHeight w:val="56"/>
        </w:trPr>
        <w:tc>
          <w:tcPr>
            <w:tcW w:w="3870" w:type="dxa"/>
            <w:vAlign w:val="bottom"/>
          </w:tcPr>
          <w:p w14:paraId="5391BDAF" w14:textId="77777777" w:rsidR="00DF4D13" w:rsidRPr="00816D8E" w:rsidRDefault="00DF4D13" w:rsidP="00DF4D13">
            <w:pPr>
              <w:spacing w:line="280" w:lineRule="atLeast"/>
              <w:ind w:left="10"/>
              <w:rPr>
                <w:b/>
                <w:bCs/>
                <w:spacing w:val="-2"/>
                <w:szCs w:val="22"/>
              </w:rPr>
            </w:pPr>
            <w:r w:rsidRPr="00816D8E">
              <w:rPr>
                <w:b/>
                <w:bCs/>
                <w:spacing w:val="-2"/>
                <w:szCs w:val="22"/>
              </w:rPr>
              <w:t xml:space="preserve">Insurance premium receivables  </w:t>
            </w:r>
          </w:p>
        </w:tc>
        <w:tc>
          <w:tcPr>
            <w:tcW w:w="1170" w:type="dxa"/>
            <w:vAlign w:val="bottom"/>
          </w:tcPr>
          <w:p w14:paraId="1926C662"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270" w:type="dxa"/>
          </w:tcPr>
          <w:p w14:paraId="7F954EFA"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1E03C190"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80" w:type="dxa"/>
          </w:tcPr>
          <w:p w14:paraId="112564CB"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62986B0E" w14:textId="77777777" w:rsidR="00DF4D13" w:rsidRPr="00816D8E" w:rsidRDefault="00DF4D13" w:rsidP="00DF4D13">
            <w:pPr>
              <w:tabs>
                <w:tab w:val="decimal" w:pos="-129"/>
              </w:tabs>
              <w:ind w:left="-129" w:right="-307"/>
              <w:jc w:val="center"/>
              <w:rPr>
                <w:szCs w:val="22"/>
              </w:rPr>
            </w:pPr>
          </w:p>
        </w:tc>
        <w:tc>
          <w:tcPr>
            <w:tcW w:w="180" w:type="dxa"/>
            <w:vAlign w:val="bottom"/>
          </w:tcPr>
          <w:p w14:paraId="0C4FD17B" w14:textId="77777777" w:rsidR="00DF4D13" w:rsidRPr="00816D8E" w:rsidRDefault="00DF4D13" w:rsidP="00DF4D13">
            <w:pPr>
              <w:tabs>
                <w:tab w:val="decimal" w:pos="-129"/>
              </w:tabs>
              <w:ind w:left="-129" w:right="-307"/>
              <w:jc w:val="center"/>
              <w:rPr>
                <w:szCs w:val="22"/>
              </w:rPr>
            </w:pPr>
          </w:p>
        </w:tc>
        <w:tc>
          <w:tcPr>
            <w:tcW w:w="1204" w:type="dxa"/>
            <w:vAlign w:val="bottom"/>
          </w:tcPr>
          <w:p w14:paraId="6D24038B" w14:textId="77777777" w:rsidR="00DF4D13" w:rsidRPr="00816D8E" w:rsidRDefault="00DF4D13" w:rsidP="00DF4D13">
            <w:pPr>
              <w:pStyle w:val="acctfourfigures"/>
              <w:tabs>
                <w:tab w:val="clear" w:pos="765"/>
                <w:tab w:val="decimal" w:pos="740"/>
              </w:tabs>
              <w:spacing w:line="240" w:lineRule="atLeast"/>
              <w:ind w:left="-63" w:right="-160"/>
              <w:rPr>
                <w:szCs w:val="22"/>
              </w:rPr>
            </w:pPr>
          </w:p>
        </w:tc>
      </w:tr>
      <w:tr w:rsidR="00DF4D13" w:rsidRPr="00816D8E" w14:paraId="09DD7E6C" w14:textId="77777777" w:rsidTr="00EF5FFA">
        <w:trPr>
          <w:cantSplit/>
          <w:trHeight w:val="56"/>
        </w:trPr>
        <w:tc>
          <w:tcPr>
            <w:tcW w:w="3870" w:type="dxa"/>
            <w:vAlign w:val="bottom"/>
          </w:tcPr>
          <w:p w14:paraId="7E4A9C15" w14:textId="77777777" w:rsidR="00DF4D13" w:rsidRPr="00816D8E" w:rsidRDefault="00DF4D13" w:rsidP="00DF4D13">
            <w:pPr>
              <w:spacing w:line="280" w:lineRule="atLeast"/>
              <w:ind w:left="193" w:hanging="193"/>
              <w:rPr>
                <w:spacing w:val="-2"/>
                <w:szCs w:val="22"/>
              </w:rPr>
            </w:pPr>
            <w:r w:rsidRPr="00816D8E">
              <w:rPr>
                <w:spacing w:val="-2"/>
                <w:szCs w:val="22"/>
              </w:rPr>
              <w:t>Insurance premium receivables</w:t>
            </w:r>
            <w:r w:rsidRPr="00816D8E">
              <w:rPr>
                <w:spacing w:val="-2"/>
                <w:szCs w:val="22"/>
                <w:rtl/>
                <w:cs/>
              </w:rPr>
              <w:t xml:space="preserve"> </w:t>
            </w:r>
            <w:r w:rsidRPr="00816D8E">
              <w:rPr>
                <w:spacing w:val="-2"/>
                <w:szCs w:val="22"/>
              </w:rPr>
              <w:t>on legal action</w:t>
            </w:r>
          </w:p>
        </w:tc>
        <w:tc>
          <w:tcPr>
            <w:tcW w:w="1170" w:type="dxa"/>
            <w:vAlign w:val="bottom"/>
          </w:tcPr>
          <w:p w14:paraId="0F52DFD9" w14:textId="7C6570E7" w:rsidR="00DF4D13" w:rsidRPr="00816D8E" w:rsidRDefault="00DF4D13" w:rsidP="00DF4D13">
            <w:pPr>
              <w:pStyle w:val="acctfourfigures"/>
              <w:tabs>
                <w:tab w:val="clear" w:pos="765"/>
                <w:tab w:val="decimal" w:pos="954"/>
              </w:tabs>
              <w:spacing w:line="280" w:lineRule="atLeast"/>
              <w:ind w:left="-90" w:right="-81"/>
              <w:rPr>
                <w:szCs w:val="22"/>
              </w:rPr>
            </w:pPr>
            <w:r w:rsidRPr="00816D8E">
              <w:rPr>
                <w:szCs w:val="22"/>
              </w:rPr>
              <w:t>341</w:t>
            </w:r>
          </w:p>
        </w:tc>
        <w:tc>
          <w:tcPr>
            <w:tcW w:w="270" w:type="dxa"/>
          </w:tcPr>
          <w:p w14:paraId="79623203" w14:textId="77777777" w:rsidR="00DF4D13" w:rsidRPr="00816D8E"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4725A768" w14:textId="77777777" w:rsidR="00DF4D13" w:rsidRPr="00816D8E" w:rsidRDefault="00DF4D13" w:rsidP="00DF4D13">
            <w:pPr>
              <w:pStyle w:val="acctfourfigures"/>
              <w:tabs>
                <w:tab w:val="clear" w:pos="765"/>
                <w:tab w:val="decimal" w:pos="954"/>
              </w:tabs>
              <w:spacing w:line="280" w:lineRule="atLeast"/>
              <w:ind w:left="-90" w:right="-81"/>
              <w:rPr>
                <w:szCs w:val="22"/>
              </w:rPr>
            </w:pPr>
            <w:r w:rsidRPr="00816D8E">
              <w:rPr>
                <w:szCs w:val="22"/>
              </w:rPr>
              <w:t>341</w:t>
            </w:r>
          </w:p>
        </w:tc>
        <w:tc>
          <w:tcPr>
            <w:tcW w:w="180" w:type="dxa"/>
          </w:tcPr>
          <w:p w14:paraId="0A94269D" w14:textId="77777777" w:rsidR="00DF4D13" w:rsidRPr="00816D8E"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709A02BD" w14:textId="4C9DA4DF" w:rsidR="00DF4D13" w:rsidRPr="00816D8E" w:rsidRDefault="00DF4D13" w:rsidP="00A517AB">
            <w:pPr>
              <w:pStyle w:val="acctfourfigures"/>
              <w:tabs>
                <w:tab w:val="clear" w:pos="765"/>
                <w:tab w:val="decimal" w:pos="657"/>
              </w:tabs>
              <w:spacing w:line="240" w:lineRule="atLeast"/>
              <w:ind w:left="-63" w:right="-160"/>
              <w:rPr>
                <w:szCs w:val="22"/>
              </w:rPr>
            </w:pPr>
            <w:r w:rsidRPr="00816D8E">
              <w:rPr>
                <w:szCs w:val="22"/>
                <w:rtl/>
                <w:cs/>
              </w:rPr>
              <w:t>-</w:t>
            </w:r>
          </w:p>
        </w:tc>
        <w:tc>
          <w:tcPr>
            <w:tcW w:w="180" w:type="dxa"/>
            <w:vAlign w:val="bottom"/>
          </w:tcPr>
          <w:p w14:paraId="5F680538" w14:textId="77777777" w:rsidR="00DF4D13" w:rsidRPr="00816D8E" w:rsidRDefault="00DF4D13" w:rsidP="00DF4D13">
            <w:pPr>
              <w:tabs>
                <w:tab w:val="decimal" w:pos="-129"/>
              </w:tabs>
              <w:ind w:left="-129" w:right="-307"/>
              <w:jc w:val="center"/>
              <w:rPr>
                <w:szCs w:val="22"/>
              </w:rPr>
            </w:pPr>
          </w:p>
        </w:tc>
        <w:tc>
          <w:tcPr>
            <w:tcW w:w="1204" w:type="dxa"/>
            <w:vAlign w:val="bottom"/>
          </w:tcPr>
          <w:p w14:paraId="349D1939" w14:textId="77777777" w:rsidR="00DF4D13" w:rsidRPr="00816D8E" w:rsidRDefault="00DF4D13" w:rsidP="00A517AB">
            <w:pPr>
              <w:pStyle w:val="acctfourfigures"/>
              <w:tabs>
                <w:tab w:val="clear" w:pos="765"/>
                <w:tab w:val="decimal" w:pos="589"/>
              </w:tabs>
              <w:spacing w:line="240" w:lineRule="atLeast"/>
              <w:ind w:left="-63" w:right="-160"/>
              <w:rPr>
                <w:szCs w:val="22"/>
              </w:rPr>
            </w:pPr>
            <w:r w:rsidRPr="00816D8E">
              <w:rPr>
                <w:szCs w:val="22"/>
                <w:rtl/>
                <w:cs/>
              </w:rPr>
              <w:t>-</w:t>
            </w:r>
          </w:p>
        </w:tc>
      </w:tr>
      <w:tr w:rsidR="00DF4D13" w:rsidRPr="00816D8E" w14:paraId="1B22FF39" w14:textId="77777777" w:rsidTr="00EF5FFA">
        <w:trPr>
          <w:cantSplit/>
          <w:trHeight w:val="56"/>
        </w:trPr>
        <w:tc>
          <w:tcPr>
            <w:tcW w:w="3870" w:type="dxa"/>
            <w:vAlign w:val="bottom"/>
          </w:tcPr>
          <w:p w14:paraId="11479921" w14:textId="77777777" w:rsidR="00DF4D13" w:rsidRPr="00816D8E" w:rsidRDefault="00DF4D13" w:rsidP="00DF4D13">
            <w:pPr>
              <w:spacing w:line="280" w:lineRule="atLeast"/>
              <w:ind w:left="10"/>
              <w:rPr>
                <w:spacing w:val="-2"/>
                <w:szCs w:val="22"/>
              </w:rPr>
            </w:pPr>
            <w:r w:rsidRPr="00816D8E">
              <w:rPr>
                <w:i/>
                <w:iCs/>
                <w:spacing w:val="-2"/>
                <w:szCs w:val="22"/>
              </w:rPr>
              <w:t>Less</w:t>
            </w:r>
            <w:r w:rsidRPr="00816D8E">
              <w:rPr>
                <w:spacing w:val="-2"/>
                <w:szCs w:val="22"/>
              </w:rPr>
              <w:t xml:space="preserve"> allowance for expected credit loss</w:t>
            </w:r>
          </w:p>
        </w:tc>
        <w:tc>
          <w:tcPr>
            <w:tcW w:w="1170" w:type="dxa"/>
            <w:tcBorders>
              <w:bottom w:val="single" w:sz="4" w:space="0" w:color="auto"/>
            </w:tcBorders>
            <w:vAlign w:val="bottom"/>
          </w:tcPr>
          <w:p w14:paraId="02CA3AB1" w14:textId="5AA9456D" w:rsidR="00DF4D13" w:rsidRPr="00816D8E" w:rsidRDefault="00DF4D13" w:rsidP="00DF4D13">
            <w:pPr>
              <w:pStyle w:val="acctfourfigures"/>
              <w:tabs>
                <w:tab w:val="clear" w:pos="765"/>
                <w:tab w:val="decimal" w:pos="954"/>
              </w:tabs>
              <w:spacing w:line="280" w:lineRule="atLeast"/>
              <w:ind w:left="-90" w:right="-81"/>
              <w:rPr>
                <w:szCs w:val="22"/>
              </w:rPr>
            </w:pPr>
            <w:r w:rsidRPr="00816D8E">
              <w:rPr>
                <w:szCs w:val="22"/>
                <w:lang w:val="en-US" w:bidi="th-TH"/>
              </w:rPr>
              <w:t>(</w:t>
            </w:r>
            <w:r w:rsidRPr="00816D8E">
              <w:rPr>
                <w:szCs w:val="22"/>
              </w:rPr>
              <w:t>341</w:t>
            </w:r>
            <w:r w:rsidRPr="00816D8E">
              <w:rPr>
                <w:szCs w:val="22"/>
                <w:lang w:val="en-US"/>
              </w:rPr>
              <w:t>)</w:t>
            </w:r>
          </w:p>
        </w:tc>
        <w:tc>
          <w:tcPr>
            <w:tcW w:w="270" w:type="dxa"/>
          </w:tcPr>
          <w:p w14:paraId="233A5884" w14:textId="77777777" w:rsidR="00DF4D13" w:rsidRPr="00816D8E"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10628CFC" w14:textId="5D44CF2B" w:rsidR="00DF4D13" w:rsidRPr="00816D8E" w:rsidRDefault="00DF4D13" w:rsidP="00DF4D13">
            <w:pPr>
              <w:pStyle w:val="acctfourfigures"/>
              <w:tabs>
                <w:tab w:val="clear" w:pos="765"/>
                <w:tab w:val="decimal" w:pos="954"/>
              </w:tabs>
              <w:spacing w:line="280" w:lineRule="atLeast"/>
              <w:ind w:left="-90" w:right="-81"/>
              <w:rPr>
                <w:szCs w:val="22"/>
                <w:lang w:val="en-US"/>
              </w:rPr>
            </w:pPr>
            <w:r w:rsidRPr="00816D8E">
              <w:rPr>
                <w:szCs w:val="22"/>
                <w:lang w:val="en-US" w:bidi="th-TH"/>
              </w:rPr>
              <w:t>(</w:t>
            </w:r>
            <w:r w:rsidRPr="00816D8E">
              <w:rPr>
                <w:szCs w:val="22"/>
              </w:rPr>
              <w:t>341</w:t>
            </w:r>
            <w:r w:rsidRPr="00816D8E">
              <w:rPr>
                <w:szCs w:val="22"/>
                <w:lang w:val="en-US"/>
              </w:rPr>
              <w:t>)</w:t>
            </w:r>
          </w:p>
        </w:tc>
        <w:tc>
          <w:tcPr>
            <w:tcW w:w="180" w:type="dxa"/>
          </w:tcPr>
          <w:p w14:paraId="2FC75F89" w14:textId="77777777" w:rsidR="00DF4D13" w:rsidRPr="00816D8E"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0EA8E942" w14:textId="56CAD793" w:rsidR="00DF4D13" w:rsidRPr="00816D8E" w:rsidRDefault="00DF4D13" w:rsidP="00A517AB">
            <w:pPr>
              <w:pStyle w:val="acctfourfigures"/>
              <w:tabs>
                <w:tab w:val="clear" w:pos="765"/>
                <w:tab w:val="decimal" w:pos="657"/>
              </w:tabs>
              <w:spacing w:line="240" w:lineRule="atLeast"/>
              <w:ind w:left="-63" w:right="-160"/>
              <w:rPr>
                <w:szCs w:val="22"/>
              </w:rPr>
            </w:pPr>
            <w:r w:rsidRPr="00816D8E">
              <w:rPr>
                <w:szCs w:val="22"/>
                <w:rtl/>
                <w:cs/>
              </w:rPr>
              <w:t>-</w:t>
            </w:r>
          </w:p>
        </w:tc>
        <w:tc>
          <w:tcPr>
            <w:tcW w:w="180" w:type="dxa"/>
            <w:vAlign w:val="bottom"/>
          </w:tcPr>
          <w:p w14:paraId="01093E54" w14:textId="77777777" w:rsidR="00DF4D13" w:rsidRPr="00816D8E"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5AA8DC94" w14:textId="77777777" w:rsidR="00DF4D13" w:rsidRPr="00816D8E" w:rsidRDefault="00DF4D13" w:rsidP="00A517AB">
            <w:pPr>
              <w:pStyle w:val="acctfourfigures"/>
              <w:tabs>
                <w:tab w:val="clear" w:pos="765"/>
                <w:tab w:val="decimal" w:pos="589"/>
              </w:tabs>
              <w:spacing w:line="240" w:lineRule="atLeast"/>
              <w:ind w:left="-63" w:right="-160"/>
              <w:rPr>
                <w:szCs w:val="22"/>
              </w:rPr>
            </w:pPr>
            <w:r w:rsidRPr="00816D8E">
              <w:rPr>
                <w:szCs w:val="22"/>
                <w:rtl/>
                <w:cs/>
              </w:rPr>
              <w:t>-</w:t>
            </w:r>
          </w:p>
        </w:tc>
      </w:tr>
      <w:tr w:rsidR="00DF4D13" w:rsidRPr="00816D8E" w14:paraId="13639D24" w14:textId="77777777" w:rsidTr="00EF5FFA">
        <w:trPr>
          <w:cantSplit/>
          <w:trHeight w:val="288"/>
        </w:trPr>
        <w:tc>
          <w:tcPr>
            <w:tcW w:w="3870" w:type="dxa"/>
            <w:vAlign w:val="bottom"/>
          </w:tcPr>
          <w:p w14:paraId="28A5EA67" w14:textId="77777777" w:rsidR="00DF4D13" w:rsidRPr="00816D8E" w:rsidRDefault="00DF4D13" w:rsidP="00DF4D13">
            <w:pPr>
              <w:spacing w:line="280" w:lineRule="atLeast"/>
              <w:ind w:left="10"/>
              <w:rPr>
                <w:b/>
                <w:bCs/>
                <w:spacing w:val="-2"/>
                <w:szCs w:val="22"/>
              </w:rPr>
            </w:pPr>
            <w:r w:rsidRPr="00816D8E">
              <w:rPr>
                <w:b/>
                <w:bCs/>
                <w:spacing w:val="-2"/>
                <w:szCs w:val="22"/>
              </w:rPr>
              <w:t xml:space="preserve">Total insurance premium receivables </w:t>
            </w:r>
          </w:p>
          <w:p w14:paraId="001E29D8" w14:textId="77777777" w:rsidR="00DF4D13" w:rsidRPr="00816D8E" w:rsidRDefault="00DF4D13" w:rsidP="00DF4D13">
            <w:pPr>
              <w:spacing w:line="280" w:lineRule="atLeast"/>
              <w:ind w:left="205"/>
              <w:rPr>
                <w:b/>
                <w:bCs/>
                <w:spacing w:val="-2"/>
                <w:szCs w:val="22"/>
              </w:rPr>
            </w:pPr>
            <w:r w:rsidRPr="00816D8E">
              <w:rPr>
                <w:b/>
                <w:bCs/>
                <w:spacing w:val="-2"/>
                <w:szCs w:val="22"/>
              </w:rPr>
              <w:t>- net</w:t>
            </w:r>
          </w:p>
        </w:tc>
        <w:tc>
          <w:tcPr>
            <w:tcW w:w="1170" w:type="dxa"/>
            <w:tcBorders>
              <w:top w:val="single" w:sz="4" w:space="0" w:color="auto"/>
              <w:bottom w:val="single" w:sz="4" w:space="0" w:color="auto"/>
            </w:tcBorders>
            <w:vAlign w:val="bottom"/>
          </w:tcPr>
          <w:p w14:paraId="2037EE54" w14:textId="6FABAAC4" w:rsidR="00DF4D13" w:rsidRPr="00816D8E" w:rsidRDefault="00DF4D13" w:rsidP="00DF4D13">
            <w:pPr>
              <w:tabs>
                <w:tab w:val="decimal" w:pos="-129"/>
                <w:tab w:val="left" w:pos="630"/>
              </w:tabs>
              <w:ind w:left="-129" w:right="-307"/>
              <w:jc w:val="center"/>
              <w:rPr>
                <w:b/>
                <w:bCs/>
                <w:szCs w:val="22"/>
              </w:rPr>
            </w:pPr>
            <w:r w:rsidRPr="00816D8E">
              <w:rPr>
                <w:b/>
                <w:bCs/>
                <w:szCs w:val="22"/>
              </w:rPr>
              <w:t xml:space="preserve">   -</w:t>
            </w:r>
          </w:p>
        </w:tc>
        <w:tc>
          <w:tcPr>
            <w:tcW w:w="270" w:type="dxa"/>
          </w:tcPr>
          <w:p w14:paraId="1CBEE276" w14:textId="77777777" w:rsidR="00DF4D13" w:rsidRPr="00816D8E" w:rsidRDefault="00DF4D13" w:rsidP="00DF4D13">
            <w:pPr>
              <w:tabs>
                <w:tab w:val="decimal" w:pos="-129"/>
              </w:tabs>
              <w:ind w:left="-129" w:right="-307"/>
              <w:jc w:val="center"/>
              <w:rPr>
                <w:szCs w:val="22"/>
              </w:rPr>
            </w:pPr>
          </w:p>
        </w:tc>
        <w:tc>
          <w:tcPr>
            <w:tcW w:w="1170" w:type="dxa"/>
            <w:tcBorders>
              <w:top w:val="single" w:sz="4" w:space="0" w:color="auto"/>
              <w:bottom w:val="single" w:sz="4" w:space="0" w:color="auto"/>
            </w:tcBorders>
            <w:vAlign w:val="bottom"/>
          </w:tcPr>
          <w:p w14:paraId="620297D7" w14:textId="19DE8FA9" w:rsidR="00DF4D13" w:rsidRPr="00816D8E" w:rsidRDefault="00DF4D13" w:rsidP="00DF4D13">
            <w:pPr>
              <w:tabs>
                <w:tab w:val="decimal" w:pos="-129"/>
                <w:tab w:val="left" w:pos="630"/>
              </w:tabs>
              <w:ind w:left="-129" w:right="-307"/>
              <w:jc w:val="center"/>
              <w:rPr>
                <w:b/>
                <w:bCs/>
                <w:szCs w:val="22"/>
              </w:rPr>
            </w:pPr>
            <w:r w:rsidRPr="00816D8E">
              <w:rPr>
                <w:b/>
                <w:bCs/>
                <w:szCs w:val="22"/>
              </w:rPr>
              <w:t xml:space="preserve">   -</w:t>
            </w:r>
          </w:p>
        </w:tc>
        <w:tc>
          <w:tcPr>
            <w:tcW w:w="180" w:type="dxa"/>
          </w:tcPr>
          <w:p w14:paraId="1887FE2E"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342EF3D8" w14:textId="3EBD1711" w:rsidR="00DF4D13" w:rsidRPr="00816D8E" w:rsidRDefault="00DF4D13" w:rsidP="00A517AB">
            <w:pPr>
              <w:pStyle w:val="acctfourfigures"/>
              <w:tabs>
                <w:tab w:val="clear" w:pos="765"/>
                <w:tab w:val="decimal" w:pos="657"/>
              </w:tabs>
              <w:spacing w:line="240" w:lineRule="atLeast"/>
              <w:ind w:left="-63" w:right="-160"/>
              <w:rPr>
                <w:b/>
                <w:bCs/>
                <w:szCs w:val="22"/>
              </w:rPr>
            </w:pPr>
            <w:r w:rsidRPr="00816D8E">
              <w:rPr>
                <w:b/>
                <w:bCs/>
                <w:szCs w:val="22"/>
                <w:rtl/>
                <w:cs/>
              </w:rPr>
              <w:t>-</w:t>
            </w:r>
          </w:p>
        </w:tc>
        <w:tc>
          <w:tcPr>
            <w:tcW w:w="180" w:type="dxa"/>
            <w:vAlign w:val="bottom"/>
          </w:tcPr>
          <w:p w14:paraId="084D63BD" w14:textId="77777777" w:rsidR="00DF4D13" w:rsidRPr="00816D8E" w:rsidRDefault="00DF4D13" w:rsidP="00DF4D13">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1BF7FAF7" w14:textId="77777777" w:rsidR="00DF4D13" w:rsidRPr="00816D8E" w:rsidRDefault="00DF4D13" w:rsidP="00A517AB">
            <w:pPr>
              <w:pStyle w:val="acctfourfigures"/>
              <w:tabs>
                <w:tab w:val="clear" w:pos="765"/>
                <w:tab w:val="decimal" w:pos="589"/>
              </w:tabs>
              <w:spacing w:line="240" w:lineRule="atLeast"/>
              <w:ind w:left="-63" w:right="-160"/>
              <w:rPr>
                <w:b/>
                <w:bCs/>
                <w:szCs w:val="22"/>
              </w:rPr>
            </w:pPr>
            <w:r w:rsidRPr="00816D8E">
              <w:rPr>
                <w:b/>
                <w:bCs/>
                <w:szCs w:val="22"/>
                <w:rtl/>
                <w:cs/>
              </w:rPr>
              <w:t>-</w:t>
            </w:r>
          </w:p>
        </w:tc>
      </w:tr>
      <w:tr w:rsidR="00DF4D13" w:rsidRPr="00816D8E" w14:paraId="23EFB0E9" w14:textId="77777777" w:rsidTr="00EF5FFA">
        <w:trPr>
          <w:cantSplit/>
          <w:trHeight w:val="46"/>
        </w:trPr>
        <w:tc>
          <w:tcPr>
            <w:tcW w:w="3870" w:type="dxa"/>
            <w:vAlign w:val="bottom"/>
          </w:tcPr>
          <w:p w14:paraId="238E0425" w14:textId="77777777" w:rsidR="00DF4D13" w:rsidRDefault="00DF4D13" w:rsidP="00DF4D13">
            <w:pPr>
              <w:spacing w:line="280" w:lineRule="atLeast"/>
              <w:ind w:left="10"/>
              <w:rPr>
                <w:b/>
                <w:bCs/>
                <w:spacing w:val="-2"/>
                <w:szCs w:val="22"/>
              </w:rPr>
            </w:pPr>
          </w:p>
          <w:p w14:paraId="6AFFF36A" w14:textId="77777777" w:rsidR="00CA44F7" w:rsidRDefault="00CA44F7" w:rsidP="00DF4D13">
            <w:pPr>
              <w:spacing w:line="280" w:lineRule="atLeast"/>
              <w:ind w:left="10"/>
              <w:rPr>
                <w:b/>
                <w:bCs/>
                <w:spacing w:val="-2"/>
                <w:szCs w:val="22"/>
              </w:rPr>
            </w:pPr>
          </w:p>
          <w:p w14:paraId="20780DA4" w14:textId="77777777" w:rsidR="008D7892" w:rsidRDefault="008D7892" w:rsidP="00DF4D13">
            <w:pPr>
              <w:spacing w:line="280" w:lineRule="atLeast"/>
              <w:ind w:left="10"/>
              <w:rPr>
                <w:b/>
                <w:bCs/>
                <w:spacing w:val="-2"/>
                <w:szCs w:val="22"/>
              </w:rPr>
            </w:pPr>
          </w:p>
          <w:p w14:paraId="6F902586" w14:textId="77777777" w:rsidR="00CA44F7" w:rsidRPr="00816D8E" w:rsidRDefault="00CA44F7" w:rsidP="00DF4D13">
            <w:pPr>
              <w:spacing w:line="280" w:lineRule="atLeast"/>
              <w:ind w:left="10"/>
              <w:rPr>
                <w:b/>
                <w:bCs/>
                <w:spacing w:val="-2"/>
                <w:szCs w:val="22"/>
              </w:rPr>
            </w:pPr>
          </w:p>
        </w:tc>
        <w:tc>
          <w:tcPr>
            <w:tcW w:w="1170" w:type="dxa"/>
            <w:tcBorders>
              <w:top w:val="single" w:sz="4" w:space="0" w:color="auto"/>
            </w:tcBorders>
            <w:vAlign w:val="bottom"/>
          </w:tcPr>
          <w:p w14:paraId="07FC6F68"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270" w:type="dxa"/>
          </w:tcPr>
          <w:p w14:paraId="7A4AA7A5"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1D0E4DFE"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80" w:type="dxa"/>
          </w:tcPr>
          <w:p w14:paraId="48D2D639"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5B713773" w14:textId="77777777" w:rsidR="00DF4D13" w:rsidRPr="00816D8E" w:rsidRDefault="00DF4D13" w:rsidP="00DF4D13">
            <w:pPr>
              <w:pStyle w:val="acctfourfigures"/>
              <w:tabs>
                <w:tab w:val="clear" w:pos="765"/>
                <w:tab w:val="decimal" w:pos="740"/>
              </w:tabs>
              <w:spacing w:line="240" w:lineRule="atLeast"/>
              <w:ind w:left="-63" w:right="-160"/>
              <w:rPr>
                <w:szCs w:val="22"/>
              </w:rPr>
            </w:pPr>
          </w:p>
        </w:tc>
        <w:tc>
          <w:tcPr>
            <w:tcW w:w="180" w:type="dxa"/>
            <w:vAlign w:val="bottom"/>
          </w:tcPr>
          <w:p w14:paraId="21692274" w14:textId="77777777" w:rsidR="00DF4D13" w:rsidRPr="00816D8E" w:rsidRDefault="00DF4D13" w:rsidP="00DF4D13">
            <w:pPr>
              <w:tabs>
                <w:tab w:val="decimal" w:pos="-129"/>
              </w:tabs>
              <w:ind w:left="-129" w:right="-307"/>
              <w:jc w:val="center"/>
              <w:rPr>
                <w:szCs w:val="22"/>
              </w:rPr>
            </w:pPr>
          </w:p>
        </w:tc>
        <w:tc>
          <w:tcPr>
            <w:tcW w:w="1204" w:type="dxa"/>
            <w:tcBorders>
              <w:top w:val="single" w:sz="4" w:space="0" w:color="auto"/>
            </w:tcBorders>
            <w:vAlign w:val="bottom"/>
          </w:tcPr>
          <w:p w14:paraId="595B704A" w14:textId="77777777" w:rsidR="00DF4D13" w:rsidRPr="00816D8E" w:rsidRDefault="00DF4D13" w:rsidP="00DF4D13">
            <w:pPr>
              <w:pStyle w:val="acctfourfigures"/>
              <w:tabs>
                <w:tab w:val="clear" w:pos="765"/>
                <w:tab w:val="decimal" w:pos="740"/>
              </w:tabs>
              <w:spacing w:line="240" w:lineRule="atLeast"/>
              <w:ind w:left="-63" w:right="-160"/>
              <w:rPr>
                <w:szCs w:val="22"/>
              </w:rPr>
            </w:pPr>
          </w:p>
        </w:tc>
      </w:tr>
      <w:tr w:rsidR="00DF4D13" w:rsidRPr="00816D8E" w14:paraId="66B52DB2" w14:textId="77777777" w:rsidTr="00EF5FFA">
        <w:trPr>
          <w:cantSplit/>
          <w:trHeight w:val="56"/>
        </w:trPr>
        <w:tc>
          <w:tcPr>
            <w:tcW w:w="3870" w:type="dxa"/>
            <w:vAlign w:val="bottom"/>
          </w:tcPr>
          <w:p w14:paraId="3D628EF2" w14:textId="77777777" w:rsidR="00DF4D13" w:rsidRPr="00816D8E" w:rsidRDefault="00DF4D13" w:rsidP="00DF4D13">
            <w:pPr>
              <w:spacing w:line="280" w:lineRule="atLeast"/>
              <w:ind w:left="10"/>
              <w:rPr>
                <w:b/>
                <w:bCs/>
                <w:spacing w:val="-2"/>
                <w:szCs w:val="22"/>
              </w:rPr>
            </w:pPr>
            <w:r w:rsidRPr="00816D8E">
              <w:rPr>
                <w:b/>
                <w:bCs/>
                <w:spacing w:val="-2"/>
                <w:szCs w:val="22"/>
              </w:rPr>
              <w:t>Other current receivables</w:t>
            </w:r>
          </w:p>
        </w:tc>
        <w:tc>
          <w:tcPr>
            <w:tcW w:w="1170" w:type="dxa"/>
            <w:vAlign w:val="bottom"/>
          </w:tcPr>
          <w:p w14:paraId="0912AB84"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270" w:type="dxa"/>
          </w:tcPr>
          <w:p w14:paraId="2C4A9303"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43F6AC70"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80" w:type="dxa"/>
          </w:tcPr>
          <w:p w14:paraId="69421010"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vAlign w:val="bottom"/>
          </w:tcPr>
          <w:p w14:paraId="266F2BAD" w14:textId="77777777" w:rsidR="00DF4D13" w:rsidRPr="00816D8E" w:rsidRDefault="00DF4D13" w:rsidP="00DF4D13">
            <w:pPr>
              <w:pStyle w:val="acctfourfigures"/>
              <w:tabs>
                <w:tab w:val="clear" w:pos="765"/>
                <w:tab w:val="decimal" w:pos="740"/>
              </w:tabs>
              <w:spacing w:line="240" w:lineRule="atLeast"/>
              <w:ind w:left="-63" w:right="-160"/>
              <w:rPr>
                <w:szCs w:val="22"/>
              </w:rPr>
            </w:pPr>
          </w:p>
        </w:tc>
        <w:tc>
          <w:tcPr>
            <w:tcW w:w="180" w:type="dxa"/>
            <w:vAlign w:val="bottom"/>
          </w:tcPr>
          <w:p w14:paraId="11EB5AFA" w14:textId="77777777" w:rsidR="00DF4D13" w:rsidRPr="00816D8E" w:rsidRDefault="00DF4D13" w:rsidP="00DF4D13">
            <w:pPr>
              <w:tabs>
                <w:tab w:val="decimal" w:pos="-129"/>
              </w:tabs>
              <w:ind w:left="-129" w:right="-307"/>
              <w:jc w:val="center"/>
              <w:rPr>
                <w:szCs w:val="22"/>
              </w:rPr>
            </w:pPr>
          </w:p>
        </w:tc>
        <w:tc>
          <w:tcPr>
            <w:tcW w:w="1204" w:type="dxa"/>
            <w:vAlign w:val="bottom"/>
          </w:tcPr>
          <w:p w14:paraId="0D0DD51B" w14:textId="77777777" w:rsidR="00DF4D13" w:rsidRPr="00816D8E" w:rsidRDefault="00DF4D13" w:rsidP="00DF4D13">
            <w:pPr>
              <w:pStyle w:val="acctfourfigures"/>
              <w:tabs>
                <w:tab w:val="clear" w:pos="765"/>
                <w:tab w:val="decimal" w:pos="740"/>
              </w:tabs>
              <w:spacing w:line="240" w:lineRule="atLeast"/>
              <w:ind w:left="-63" w:right="-160"/>
              <w:rPr>
                <w:szCs w:val="22"/>
              </w:rPr>
            </w:pPr>
          </w:p>
        </w:tc>
      </w:tr>
      <w:tr w:rsidR="00DF4D13" w:rsidRPr="00816D8E" w14:paraId="0BBE65EE" w14:textId="77777777" w:rsidTr="00EF5FFA">
        <w:trPr>
          <w:cantSplit/>
          <w:trHeight w:val="56"/>
        </w:trPr>
        <w:tc>
          <w:tcPr>
            <w:tcW w:w="3870" w:type="dxa"/>
            <w:vAlign w:val="bottom"/>
          </w:tcPr>
          <w:p w14:paraId="4FA6EB0B" w14:textId="77777777" w:rsidR="00DF4D13" w:rsidRPr="00816D8E" w:rsidRDefault="00DF4D13" w:rsidP="00DF4D13">
            <w:pPr>
              <w:spacing w:line="280" w:lineRule="atLeast"/>
              <w:ind w:left="10"/>
              <w:rPr>
                <w:spacing w:val="-2"/>
                <w:szCs w:val="22"/>
              </w:rPr>
            </w:pPr>
            <w:r w:rsidRPr="00816D8E">
              <w:rPr>
                <w:spacing w:val="-2"/>
                <w:szCs w:val="22"/>
              </w:rPr>
              <w:t>Interest receivables - non-related parties</w:t>
            </w:r>
          </w:p>
        </w:tc>
        <w:tc>
          <w:tcPr>
            <w:tcW w:w="1170" w:type="dxa"/>
            <w:vAlign w:val="bottom"/>
          </w:tcPr>
          <w:p w14:paraId="5193D59E" w14:textId="242631FE" w:rsidR="00DF4D13" w:rsidRPr="00816D8E" w:rsidRDefault="00DF4D13" w:rsidP="00DF4D13">
            <w:pPr>
              <w:pStyle w:val="acctfourfigures"/>
              <w:tabs>
                <w:tab w:val="clear" w:pos="765"/>
                <w:tab w:val="decimal" w:pos="954"/>
              </w:tabs>
              <w:spacing w:line="280" w:lineRule="atLeast"/>
              <w:ind w:left="-90" w:right="-81"/>
              <w:rPr>
                <w:szCs w:val="22"/>
              </w:rPr>
            </w:pPr>
            <w:r w:rsidRPr="00816D8E">
              <w:rPr>
                <w:szCs w:val="22"/>
              </w:rPr>
              <w:t>5,159</w:t>
            </w:r>
          </w:p>
        </w:tc>
        <w:tc>
          <w:tcPr>
            <w:tcW w:w="270" w:type="dxa"/>
          </w:tcPr>
          <w:p w14:paraId="2F76F953" w14:textId="77777777" w:rsidR="00DF4D13" w:rsidRPr="00816D8E"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0247A05A" w14:textId="48BEF1B1" w:rsidR="00DF4D13" w:rsidRPr="00816D8E" w:rsidRDefault="00DF4D13" w:rsidP="00DF4D13">
            <w:pPr>
              <w:pStyle w:val="acctfourfigures"/>
              <w:tabs>
                <w:tab w:val="clear" w:pos="765"/>
                <w:tab w:val="decimal" w:pos="954"/>
              </w:tabs>
              <w:spacing w:line="280" w:lineRule="atLeast"/>
              <w:ind w:left="-90" w:right="-81"/>
              <w:rPr>
                <w:szCs w:val="22"/>
              </w:rPr>
            </w:pPr>
            <w:r w:rsidRPr="00816D8E">
              <w:rPr>
                <w:szCs w:val="22"/>
              </w:rPr>
              <w:t>4,762</w:t>
            </w:r>
          </w:p>
        </w:tc>
        <w:tc>
          <w:tcPr>
            <w:tcW w:w="180" w:type="dxa"/>
          </w:tcPr>
          <w:p w14:paraId="10DF3CD8" w14:textId="77777777" w:rsidR="00DF4D13" w:rsidRPr="00816D8E"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5F2DDB06" w14:textId="244863AE" w:rsidR="00DF4D13" w:rsidRPr="00816D8E" w:rsidRDefault="00DF4D13" w:rsidP="00A517AB">
            <w:pPr>
              <w:pStyle w:val="acctfourfigures"/>
              <w:tabs>
                <w:tab w:val="clear" w:pos="765"/>
                <w:tab w:val="decimal" w:pos="648"/>
              </w:tabs>
              <w:spacing w:line="240" w:lineRule="atLeast"/>
              <w:ind w:left="-63" w:right="-160"/>
              <w:rPr>
                <w:szCs w:val="22"/>
              </w:rPr>
            </w:pPr>
            <w:r w:rsidRPr="00816D8E">
              <w:rPr>
                <w:szCs w:val="22"/>
                <w:rtl/>
                <w:cs/>
              </w:rPr>
              <w:t>-</w:t>
            </w:r>
          </w:p>
        </w:tc>
        <w:tc>
          <w:tcPr>
            <w:tcW w:w="180" w:type="dxa"/>
            <w:vAlign w:val="bottom"/>
          </w:tcPr>
          <w:p w14:paraId="7D385AA1" w14:textId="77777777" w:rsidR="00DF4D13" w:rsidRPr="00816D8E" w:rsidRDefault="00DF4D13" w:rsidP="00DF4D13">
            <w:pPr>
              <w:tabs>
                <w:tab w:val="decimal" w:pos="-129"/>
              </w:tabs>
              <w:ind w:left="-129" w:right="-307"/>
              <w:jc w:val="center"/>
              <w:rPr>
                <w:szCs w:val="22"/>
              </w:rPr>
            </w:pPr>
          </w:p>
        </w:tc>
        <w:tc>
          <w:tcPr>
            <w:tcW w:w="1204" w:type="dxa"/>
            <w:vAlign w:val="bottom"/>
          </w:tcPr>
          <w:p w14:paraId="75F9D071" w14:textId="77777777" w:rsidR="00DF4D13" w:rsidRPr="00816D8E" w:rsidRDefault="00DF4D13" w:rsidP="00A517AB">
            <w:pPr>
              <w:pStyle w:val="acctfourfigures"/>
              <w:tabs>
                <w:tab w:val="clear" w:pos="765"/>
                <w:tab w:val="decimal" w:pos="580"/>
              </w:tabs>
              <w:spacing w:line="240" w:lineRule="atLeast"/>
              <w:ind w:left="-63" w:right="-160"/>
              <w:rPr>
                <w:szCs w:val="22"/>
              </w:rPr>
            </w:pPr>
            <w:r w:rsidRPr="00816D8E">
              <w:rPr>
                <w:szCs w:val="22"/>
                <w:rtl/>
                <w:cs/>
              </w:rPr>
              <w:t>-</w:t>
            </w:r>
          </w:p>
        </w:tc>
      </w:tr>
      <w:tr w:rsidR="00DF4D13" w:rsidRPr="00334683" w14:paraId="2764FC86" w14:textId="77777777" w:rsidTr="00EF5FFA">
        <w:trPr>
          <w:cantSplit/>
          <w:trHeight w:val="56"/>
        </w:trPr>
        <w:tc>
          <w:tcPr>
            <w:tcW w:w="3870" w:type="dxa"/>
            <w:vAlign w:val="bottom"/>
          </w:tcPr>
          <w:p w14:paraId="22591E13" w14:textId="6D8A2DFF" w:rsidR="00DF4D13" w:rsidRPr="00334683" w:rsidRDefault="00DF4D13" w:rsidP="00DF4D13">
            <w:pPr>
              <w:spacing w:line="280" w:lineRule="atLeast"/>
              <w:ind w:left="10"/>
              <w:rPr>
                <w:spacing w:val="-2"/>
                <w:szCs w:val="22"/>
              </w:rPr>
            </w:pPr>
            <w:r w:rsidRPr="00334683">
              <w:rPr>
                <w:spacing w:val="-2"/>
                <w:szCs w:val="22"/>
              </w:rPr>
              <w:t xml:space="preserve">Other </w:t>
            </w:r>
            <w:r w:rsidR="006A41A8" w:rsidRPr="00334683">
              <w:rPr>
                <w:spacing w:val="-2"/>
                <w:szCs w:val="22"/>
              </w:rPr>
              <w:t xml:space="preserve">current </w:t>
            </w:r>
            <w:r w:rsidRPr="00334683">
              <w:rPr>
                <w:spacing w:val="-2"/>
                <w:szCs w:val="22"/>
              </w:rPr>
              <w:t>receivables - related parties</w:t>
            </w:r>
          </w:p>
        </w:tc>
        <w:tc>
          <w:tcPr>
            <w:tcW w:w="1170" w:type="dxa"/>
            <w:vAlign w:val="bottom"/>
          </w:tcPr>
          <w:p w14:paraId="4FE384BC" w14:textId="78188DDD"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1</w:t>
            </w:r>
            <w:r w:rsidR="0026242C" w:rsidRPr="00334683">
              <w:rPr>
                <w:szCs w:val="22"/>
              </w:rPr>
              <w:t>2</w:t>
            </w:r>
            <w:r w:rsidRPr="00334683">
              <w:rPr>
                <w:szCs w:val="22"/>
              </w:rPr>
              <w:t>,</w:t>
            </w:r>
            <w:r w:rsidR="0026242C" w:rsidRPr="00334683">
              <w:rPr>
                <w:szCs w:val="22"/>
              </w:rPr>
              <w:t>863</w:t>
            </w:r>
          </w:p>
        </w:tc>
        <w:tc>
          <w:tcPr>
            <w:tcW w:w="270" w:type="dxa"/>
          </w:tcPr>
          <w:p w14:paraId="66680539"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3F9D4F3F" w14:textId="3675445F"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11,327</w:t>
            </w:r>
          </w:p>
        </w:tc>
        <w:tc>
          <w:tcPr>
            <w:tcW w:w="180" w:type="dxa"/>
          </w:tcPr>
          <w:p w14:paraId="10F6012D"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4897D44B" w14:textId="0824BFA3" w:rsidR="00DF4D13" w:rsidRPr="00334683" w:rsidRDefault="00DF4D13" w:rsidP="00A517AB">
            <w:pPr>
              <w:pStyle w:val="acctfourfigures"/>
              <w:tabs>
                <w:tab w:val="clear" w:pos="765"/>
                <w:tab w:val="decimal" w:pos="648"/>
              </w:tabs>
              <w:spacing w:line="240" w:lineRule="atLeast"/>
              <w:ind w:left="-63" w:right="-160"/>
              <w:rPr>
                <w:szCs w:val="22"/>
              </w:rPr>
            </w:pPr>
            <w:r w:rsidRPr="00334683">
              <w:rPr>
                <w:szCs w:val="22"/>
                <w:rtl/>
                <w:cs/>
              </w:rPr>
              <w:t>-</w:t>
            </w:r>
          </w:p>
        </w:tc>
        <w:tc>
          <w:tcPr>
            <w:tcW w:w="180" w:type="dxa"/>
            <w:vAlign w:val="bottom"/>
          </w:tcPr>
          <w:p w14:paraId="03B81CE3" w14:textId="77777777" w:rsidR="00DF4D13" w:rsidRPr="00334683" w:rsidRDefault="00DF4D13" w:rsidP="00DF4D13">
            <w:pPr>
              <w:tabs>
                <w:tab w:val="decimal" w:pos="-129"/>
              </w:tabs>
              <w:ind w:left="-129" w:right="-307"/>
              <w:jc w:val="center"/>
              <w:rPr>
                <w:szCs w:val="22"/>
              </w:rPr>
            </w:pPr>
          </w:p>
        </w:tc>
        <w:tc>
          <w:tcPr>
            <w:tcW w:w="1204" w:type="dxa"/>
            <w:vAlign w:val="bottom"/>
          </w:tcPr>
          <w:p w14:paraId="4938E98F" w14:textId="77777777" w:rsidR="00DF4D13" w:rsidRPr="00334683" w:rsidRDefault="00DF4D13" w:rsidP="00A517AB">
            <w:pPr>
              <w:pStyle w:val="acctfourfigures"/>
              <w:tabs>
                <w:tab w:val="clear" w:pos="765"/>
                <w:tab w:val="decimal" w:pos="580"/>
              </w:tabs>
              <w:spacing w:line="240" w:lineRule="atLeast"/>
              <w:ind w:left="-63" w:right="-160"/>
              <w:rPr>
                <w:szCs w:val="22"/>
              </w:rPr>
            </w:pPr>
            <w:r w:rsidRPr="00334683">
              <w:rPr>
                <w:szCs w:val="22"/>
                <w:rtl/>
                <w:cs/>
              </w:rPr>
              <w:t>-</w:t>
            </w:r>
          </w:p>
        </w:tc>
      </w:tr>
      <w:tr w:rsidR="00DF4D13" w:rsidRPr="00334683" w14:paraId="7F7F5EE2" w14:textId="77777777" w:rsidTr="00EF5FFA">
        <w:trPr>
          <w:cantSplit/>
          <w:trHeight w:val="56"/>
        </w:trPr>
        <w:tc>
          <w:tcPr>
            <w:tcW w:w="3870" w:type="dxa"/>
            <w:vAlign w:val="bottom"/>
          </w:tcPr>
          <w:p w14:paraId="683877E5" w14:textId="1C762D3E" w:rsidR="00DF4D13" w:rsidRPr="00334683" w:rsidRDefault="00DF4D13" w:rsidP="00DF4D13">
            <w:pPr>
              <w:spacing w:line="280" w:lineRule="atLeast"/>
              <w:ind w:left="10"/>
              <w:rPr>
                <w:spacing w:val="-2"/>
                <w:szCs w:val="22"/>
              </w:rPr>
            </w:pPr>
            <w:r w:rsidRPr="00334683">
              <w:rPr>
                <w:spacing w:val="-2"/>
                <w:szCs w:val="22"/>
              </w:rPr>
              <w:t xml:space="preserve">Other </w:t>
            </w:r>
            <w:r w:rsidR="006A41A8" w:rsidRPr="00334683">
              <w:rPr>
                <w:spacing w:val="-2"/>
                <w:szCs w:val="22"/>
              </w:rPr>
              <w:t xml:space="preserve">current </w:t>
            </w:r>
            <w:r w:rsidRPr="00334683">
              <w:rPr>
                <w:spacing w:val="-2"/>
                <w:szCs w:val="22"/>
              </w:rPr>
              <w:t>receivables - non-related</w:t>
            </w:r>
            <w:r w:rsidR="006A41A8" w:rsidRPr="00334683">
              <w:rPr>
                <w:spacing w:val="-2"/>
                <w:szCs w:val="22"/>
              </w:rPr>
              <w:t xml:space="preserve"> </w:t>
            </w:r>
            <w:r w:rsidR="006A41A8" w:rsidRPr="00334683">
              <w:rPr>
                <w:spacing w:val="-2"/>
                <w:szCs w:val="22"/>
              </w:rPr>
              <w:br/>
              <w:t xml:space="preserve">    </w:t>
            </w:r>
            <w:r w:rsidRPr="00334683">
              <w:rPr>
                <w:spacing w:val="-2"/>
                <w:szCs w:val="22"/>
              </w:rPr>
              <w:t>parties</w:t>
            </w:r>
          </w:p>
        </w:tc>
        <w:tc>
          <w:tcPr>
            <w:tcW w:w="1170" w:type="dxa"/>
            <w:tcBorders>
              <w:bottom w:val="single" w:sz="4" w:space="0" w:color="auto"/>
            </w:tcBorders>
            <w:vAlign w:val="bottom"/>
          </w:tcPr>
          <w:p w14:paraId="595C7683" w14:textId="1F8B96A1"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45,</w:t>
            </w:r>
            <w:r w:rsidR="0026242C" w:rsidRPr="00334683">
              <w:rPr>
                <w:szCs w:val="22"/>
              </w:rPr>
              <w:t>239</w:t>
            </w:r>
          </w:p>
        </w:tc>
        <w:tc>
          <w:tcPr>
            <w:tcW w:w="270" w:type="dxa"/>
          </w:tcPr>
          <w:p w14:paraId="4B3B7620"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432F911A" w14:textId="07CF8F27"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44,753</w:t>
            </w:r>
          </w:p>
        </w:tc>
        <w:tc>
          <w:tcPr>
            <w:tcW w:w="180" w:type="dxa"/>
          </w:tcPr>
          <w:p w14:paraId="12DE665E"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7909E868" w14:textId="04D89740" w:rsidR="00DF4D13" w:rsidRPr="00334683" w:rsidRDefault="00DF4D13" w:rsidP="00A517AB">
            <w:pPr>
              <w:pStyle w:val="acctfourfigures"/>
              <w:tabs>
                <w:tab w:val="clear" w:pos="765"/>
                <w:tab w:val="decimal" w:pos="648"/>
              </w:tabs>
              <w:spacing w:line="240" w:lineRule="atLeast"/>
              <w:ind w:left="-63" w:right="-160"/>
              <w:rPr>
                <w:szCs w:val="22"/>
              </w:rPr>
            </w:pPr>
            <w:r w:rsidRPr="00334683">
              <w:rPr>
                <w:szCs w:val="22"/>
                <w:rtl/>
                <w:cs/>
              </w:rPr>
              <w:t>-</w:t>
            </w:r>
          </w:p>
        </w:tc>
        <w:tc>
          <w:tcPr>
            <w:tcW w:w="180" w:type="dxa"/>
            <w:vAlign w:val="bottom"/>
          </w:tcPr>
          <w:p w14:paraId="0C25C9D5" w14:textId="77777777" w:rsidR="00DF4D13" w:rsidRPr="00334683"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20BCA129" w14:textId="77777777" w:rsidR="00DF4D13" w:rsidRPr="00334683" w:rsidRDefault="00DF4D13" w:rsidP="00A517AB">
            <w:pPr>
              <w:pStyle w:val="acctfourfigures"/>
              <w:tabs>
                <w:tab w:val="clear" w:pos="765"/>
                <w:tab w:val="decimal" w:pos="580"/>
              </w:tabs>
              <w:spacing w:line="240" w:lineRule="atLeast"/>
              <w:ind w:left="-63" w:right="-160"/>
              <w:rPr>
                <w:szCs w:val="22"/>
              </w:rPr>
            </w:pPr>
            <w:r w:rsidRPr="00334683">
              <w:rPr>
                <w:szCs w:val="22"/>
                <w:rtl/>
                <w:cs/>
              </w:rPr>
              <w:t>-</w:t>
            </w:r>
          </w:p>
        </w:tc>
      </w:tr>
      <w:tr w:rsidR="00DF4D13" w:rsidRPr="00334683" w14:paraId="6D4993A8" w14:textId="77777777" w:rsidTr="00EF5FFA">
        <w:trPr>
          <w:cantSplit/>
          <w:trHeight w:val="46"/>
        </w:trPr>
        <w:tc>
          <w:tcPr>
            <w:tcW w:w="3870" w:type="dxa"/>
            <w:vAlign w:val="bottom"/>
          </w:tcPr>
          <w:p w14:paraId="5467FEC2" w14:textId="77777777" w:rsidR="00DF4D13" w:rsidRPr="00334683" w:rsidRDefault="00DF4D13" w:rsidP="00DF4D13">
            <w:pPr>
              <w:spacing w:line="280" w:lineRule="atLeast"/>
              <w:ind w:left="10"/>
              <w:rPr>
                <w:b/>
                <w:bCs/>
                <w:spacing w:val="-2"/>
                <w:szCs w:val="22"/>
              </w:rPr>
            </w:pPr>
            <w:r w:rsidRPr="00334683">
              <w:rPr>
                <w:b/>
                <w:bCs/>
                <w:spacing w:val="-2"/>
                <w:szCs w:val="22"/>
              </w:rPr>
              <w:t>Total other current receivables</w:t>
            </w:r>
          </w:p>
        </w:tc>
        <w:tc>
          <w:tcPr>
            <w:tcW w:w="1170" w:type="dxa"/>
            <w:tcBorders>
              <w:top w:val="single" w:sz="4" w:space="0" w:color="auto"/>
            </w:tcBorders>
            <w:vAlign w:val="bottom"/>
          </w:tcPr>
          <w:p w14:paraId="34A53FA7" w14:textId="33E8E0AA" w:rsidR="00DF4D13" w:rsidRPr="00334683" w:rsidRDefault="00DF4D13" w:rsidP="00DF4D13">
            <w:pPr>
              <w:pStyle w:val="acctfourfigures"/>
              <w:tabs>
                <w:tab w:val="clear" w:pos="765"/>
                <w:tab w:val="decimal" w:pos="954"/>
              </w:tabs>
              <w:spacing w:line="280" w:lineRule="atLeast"/>
              <w:ind w:left="-90" w:right="-81"/>
              <w:rPr>
                <w:b/>
                <w:bCs/>
                <w:szCs w:val="22"/>
              </w:rPr>
            </w:pPr>
            <w:r w:rsidRPr="00334683">
              <w:rPr>
                <w:b/>
                <w:bCs/>
                <w:szCs w:val="22"/>
              </w:rPr>
              <w:t>6</w:t>
            </w:r>
            <w:r w:rsidR="0026242C" w:rsidRPr="00334683">
              <w:rPr>
                <w:b/>
                <w:bCs/>
                <w:szCs w:val="22"/>
              </w:rPr>
              <w:t>3</w:t>
            </w:r>
            <w:r w:rsidRPr="00334683">
              <w:rPr>
                <w:b/>
                <w:bCs/>
                <w:szCs w:val="22"/>
              </w:rPr>
              <w:t>,</w:t>
            </w:r>
            <w:r w:rsidR="0026242C" w:rsidRPr="00334683">
              <w:rPr>
                <w:b/>
                <w:bCs/>
                <w:szCs w:val="22"/>
              </w:rPr>
              <w:t>26</w:t>
            </w:r>
            <w:r w:rsidRPr="00334683">
              <w:rPr>
                <w:b/>
                <w:bCs/>
                <w:szCs w:val="22"/>
              </w:rPr>
              <w:t>1</w:t>
            </w:r>
          </w:p>
        </w:tc>
        <w:tc>
          <w:tcPr>
            <w:tcW w:w="270" w:type="dxa"/>
          </w:tcPr>
          <w:p w14:paraId="4287C814" w14:textId="77777777" w:rsidR="00DF4D13" w:rsidRPr="00334683"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6E137C02" w14:textId="3E7EEF1A" w:rsidR="00DF4D13" w:rsidRPr="00334683" w:rsidRDefault="00DF4D13" w:rsidP="00DF4D13">
            <w:pPr>
              <w:pStyle w:val="acctfourfigures"/>
              <w:tabs>
                <w:tab w:val="clear" w:pos="765"/>
                <w:tab w:val="decimal" w:pos="954"/>
              </w:tabs>
              <w:spacing w:line="280" w:lineRule="atLeast"/>
              <w:ind w:left="-90" w:right="-81"/>
              <w:rPr>
                <w:b/>
                <w:bCs/>
                <w:szCs w:val="22"/>
              </w:rPr>
            </w:pPr>
            <w:r w:rsidRPr="00334683">
              <w:rPr>
                <w:b/>
                <w:bCs/>
                <w:szCs w:val="22"/>
              </w:rPr>
              <w:t>60,842</w:t>
            </w:r>
          </w:p>
        </w:tc>
        <w:tc>
          <w:tcPr>
            <w:tcW w:w="180" w:type="dxa"/>
          </w:tcPr>
          <w:p w14:paraId="7C894345" w14:textId="77777777" w:rsidR="00DF4D13" w:rsidRPr="00334683"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tcBorders>
            <w:vAlign w:val="bottom"/>
          </w:tcPr>
          <w:p w14:paraId="38E6B9A9" w14:textId="042F2D39" w:rsidR="00DF4D13" w:rsidRPr="00334683" w:rsidRDefault="00DF4D13" w:rsidP="00A517AB">
            <w:pPr>
              <w:pStyle w:val="acctfourfigures"/>
              <w:tabs>
                <w:tab w:val="clear" w:pos="765"/>
                <w:tab w:val="decimal" w:pos="648"/>
              </w:tabs>
              <w:spacing w:line="240" w:lineRule="atLeast"/>
              <w:ind w:left="-63" w:right="-160"/>
              <w:rPr>
                <w:b/>
                <w:bCs/>
                <w:szCs w:val="22"/>
              </w:rPr>
            </w:pPr>
            <w:r w:rsidRPr="00334683">
              <w:rPr>
                <w:b/>
                <w:bCs/>
                <w:szCs w:val="22"/>
                <w:rtl/>
                <w:cs/>
              </w:rPr>
              <w:t>-</w:t>
            </w:r>
          </w:p>
        </w:tc>
        <w:tc>
          <w:tcPr>
            <w:tcW w:w="180" w:type="dxa"/>
            <w:vAlign w:val="bottom"/>
          </w:tcPr>
          <w:p w14:paraId="066D4B29" w14:textId="77777777" w:rsidR="00DF4D13" w:rsidRPr="00334683" w:rsidRDefault="00DF4D13" w:rsidP="00DF4D13">
            <w:pPr>
              <w:tabs>
                <w:tab w:val="decimal" w:pos="-129"/>
              </w:tabs>
              <w:ind w:left="-129" w:right="-307"/>
              <w:jc w:val="center"/>
              <w:rPr>
                <w:szCs w:val="22"/>
              </w:rPr>
            </w:pPr>
          </w:p>
        </w:tc>
        <w:tc>
          <w:tcPr>
            <w:tcW w:w="1204" w:type="dxa"/>
            <w:tcBorders>
              <w:top w:val="single" w:sz="4" w:space="0" w:color="auto"/>
            </w:tcBorders>
            <w:vAlign w:val="bottom"/>
          </w:tcPr>
          <w:p w14:paraId="29E9114E" w14:textId="77777777" w:rsidR="00DF4D13" w:rsidRPr="00334683" w:rsidRDefault="00DF4D13" w:rsidP="00A517AB">
            <w:pPr>
              <w:pStyle w:val="acctfourfigures"/>
              <w:tabs>
                <w:tab w:val="clear" w:pos="765"/>
                <w:tab w:val="decimal" w:pos="580"/>
              </w:tabs>
              <w:spacing w:line="240" w:lineRule="atLeast"/>
              <w:ind w:left="-63" w:right="-160"/>
              <w:rPr>
                <w:b/>
                <w:bCs/>
                <w:szCs w:val="22"/>
              </w:rPr>
            </w:pPr>
            <w:r w:rsidRPr="00334683">
              <w:rPr>
                <w:b/>
                <w:bCs/>
                <w:szCs w:val="22"/>
                <w:rtl/>
                <w:cs/>
              </w:rPr>
              <w:t>-</w:t>
            </w:r>
          </w:p>
        </w:tc>
      </w:tr>
      <w:tr w:rsidR="00DF4D13" w:rsidRPr="00334683" w14:paraId="47FB0A86" w14:textId="77777777" w:rsidTr="00EF5FFA">
        <w:trPr>
          <w:cantSplit/>
          <w:trHeight w:val="56"/>
        </w:trPr>
        <w:tc>
          <w:tcPr>
            <w:tcW w:w="3870" w:type="dxa"/>
            <w:vAlign w:val="bottom"/>
          </w:tcPr>
          <w:p w14:paraId="3AB28852" w14:textId="77777777" w:rsidR="00DF4D13" w:rsidRPr="00334683" w:rsidRDefault="00DF4D13" w:rsidP="00DF4D13">
            <w:pPr>
              <w:spacing w:line="280" w:lineRule="atLeast"/>
              <w:ind w:left="10"/>
              <w:rPr>
                <w:spacing w:val="-2"/>
                <w:szCs w:val="22"/>
              </w:rPr>
            </w:pPr>
            <w:r w:rsidRPr="00334683">
              <w:rPr>
                <w:i/>
                <w:iCs/>
                <w:spacing w:val="-2"/>
                <w:szCs w:val="22"/>
              </w:rPr>
              <w:t>Less</w:t>
            </w:r>
            <w:r w:rsidRPr="00334683">
              <w:rPr>
                <w:spacing w:val="-2"/>
                <w:szCs w:val="22"/>
              </w:rPr>
              <w:t xml:space="preserve"> allowance for expected credit loss</w:t>
            </w:r>
          </w:p>
        </w:tc>
        <w:tc>
          <w:tcPr>
            <w:tcW w:w="1170" w:type="dxa"/>
            <w:tcBorders>
              <w:bottom w:val="single" w:sz="4" w:space="0" w:color="auto"/>
            </w:tcBorders>
            <w:vAlign w:val="bottom"/>
          </w:tcPr>
          <w:p w14:paraId="6E248807" w14:textId="2612FA2A"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(4,765)</w:t>
            </w:r>
          </w:p>
        </w:tc>
        <w:tc>
          <w:tcPr>
            <w:tcW w:w="270" w:type="dxa"/>
          </w:tcPr>
          <w:p w14:paraId="0A83775F"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708730AE" w14:textId="231C8C65"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(4,562)</w:t>
            </w:r>
          </w:p>
        </w:tc>
        <w:tc>
          <w:tcPr>
            <w:tcW w:w="180" w:type="dxa"/>
          </w:tcPr>
          <w:p w14:paraId="0D6373C2"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3B5C865C" w14:textId="20E69550" w:rsidR="00DF4D13" w:rsidRPr="00334683" w:rsidRDefault="00DF4D13" w:rsidP="00A517AB">
            <w:pPr>
              <w:pStyle w:val="acctfourfigures"/>
              <w:tabs>
                <w:tab w:val="clear" w:pos="765"/>
                <w:tab w:val="decimal" w:pos="648"/>
              </w:tabs>
              <w:spacing w:line="240" w:lineRule="atLeast"/>
              <w:ind w:left="-63" w:right="-160"/>
              <w:rPr>
                <w:szCs w:val="22"/>
              </w:rPr>
            </w:pPr>
            <w:r w:rsidRPr="00334683">
              <w:rPr>
                <w:szCs w:val="22"/>
                <w:rtl/>
                <w:cs/>
              </w:rPr>
              <w:t>-</w:t>
            </w:r>
          </w:p>
        </w:tc>
        <w:tc>
          <w:tcPr>
            <w:tcW w:w="180" w:type="dxa"/>
            <w:vAlign w:val="bottom"/>
          </w:tcPr>
          <w:p w14:paraId="679B49B1" w14:textId="77777777" w:rsidR="00DF4D13" w:rsidRPr="00334683" w:rsidRDefault="00DF4D13" w:rsidP="00DF4D13">
            <w:pPr>
              <w:tabs>
                <w:tab w:val="decimal" w:pos="-129"/>
              </w:tabs>
              <w:ind w:left="-129" w:right="-307"/>
              <w:jc w:val="center"/>
              <w:rPr>
                <w:szCs w:val="22"/>
              </w:rPr>
            </w:pPr>
          </w:p>
        </w:tc>
        <w:tc>
          <w:tcPr>
            <w:tcW w:w="1204" w:type="dxa"/>
            <w:tcBorders>
              <w:bottom w:val="single" w:sz="4" w:space="0" w:color="auto"/>
            </w:tcBorders>
            <w:vAlign w:val="bottom"/>
          </w:tcPr>
          <w:p w14:paraId="4B66F613" w14:textId="77777777" w:rsidR="00DF4D13" w:rsidRPr="00334683" w:rsidRDefault="00DF4D13" w:rsidP="00A517AB">
            <w:pPr>
              <w:pStyle w:val="acctfourfigures"/>
              <w:tabs>
                <w:tab w:val="clear" w:pos="765"/>
                <w:tab w:val="decimal" w:pos="580"/>
              </w:tabs>
              <w:spacing w:line="240" w:lineRule="atLeast"/>
              <w:ind w:left="-63" w:right="-160"/>
              <w:rPr>
                <w:szCs w:val="22"/>
              </w:rPr>
            </w:pPr>
            <w:r w:rsidRPr="00334683">
              <w:rPr>
                <w:szCs w:val="22"/>
                <w:rtl/>
                <w:cs/>
              </w:rPr>
              <w:t>-</w:t>
            </w:r>
          </w:p>
        </w:tc>
      </w:tr>
      <w:tr w:rsidR="00DF4D13" w:rsidRPr="00334683" w14:paraId="5A0D05FD" w14:textId="77777777" w:rsidTr="00EF5FFA">
        <w:trPr>
          <w:cantSplit/>
          <w:trHeight w:val="46"/>
        </w:trPr>
        <w:tc>
          <w:tcPr>
            <w:tcW w:w="3870" w:type="dxa"/>
            <w:vAlign w:val="bottom"/>
          </w:tcPr>
          <w:p w14:paraId="04CF856F" w14:textId="77777777" w:rsidR="00DF4D13" w:rsidRPr="00334683" w:rsidRDefault="00DF4D13" w:rsidP="00DF4D13">
            <w:pPr>
              <w:spacing w:line="280" w:lineRule="atLeast"/>
              <w:ind w:left="10"/>
              <w:rPr>
                <w:b/>
                <w:bCs/>
                <w:spacing w:val="-2"/>
                <w:szCs w:val="22"/>
              </w:rPr>
            </w:pPr>
            <w:r w:rsidRPr="00334683">
              <w:rPr>
                <w:b/>
                <w:bCs/>
                <w:spacing w:val="-2"/>
                <w:szCs w:val="22"/>
              </w:rPr>
              <w:t>Total other current receivables - net</w:t>
            </w:r>
          </w:p>
        </w:tc>
        <w:tc>
          <w:tcPr>
            <w:tcW w:w="1170" w:type="dxa"/>
            <w:tcBorders>
              <w:top w:val="single" w:sz="4" w:space="0" w:color="auto"/>
              <w:bottom w:val="single" w:sz="4" w:space="0" w:color="auto"/>
            </w:tcBorders>
            <w:vAlign w:val="bottom"/>
          </w:tcPr>
          <w:p w14:paraId="283EA321" w14:textId="05EFF582" w:rsidR="00DF4D13" w:rsidRPr="00334683" w:rsidRDefault="00DF4D13" w:rsidP="00DF4D13">
            <w:pPr>
              <w:pStyle w:val="acctfourfigures"/>
              <w:tabs>
                <w:tab w:val="clear" w:pos="765"/>
                <w:tab w:val="decimal" w:pos="954"/>
              </w:tabs>
              <w:spacing w:line="280" w:lineRule="atLeast"/>
              <w:ind w:left="-90" w:right="-81"/>
              <w:rPr>
                <w:b/>
                <w:bCs/>
                <w:szCs w:val="22"/>
              </w:rPr>
            </w:pPr>
            <w:r w:rsidRPr="00334683">
              <w:rPr>
                <w:b/>
                <w:bCs/>
                <w:szCs w:val="22"/>
              </w:rPr>
              <w:t>5</w:t>
            </w:r>
            <w:r w:rsidR="0026242C" w:rsidRPr="00334683">
              <w:rPr>
                <w:b/>
                <w:bCs/>
                <w:szCs w:val="22"/>
              </w:rPr>
              <w:t>8</w:t>
            </w:r>
            <w:r w:rsidRPr="00334683">
              <w:rPr>
                <w:b/>
                <w:bCs/>
                <w:szCs w:val="22"/>
              </w:rPr>
              <w:t>,</w:t>
            </w:r>
            <w:r w:rsidR="0026242C" w:rsidRPr="00334683">
              <w:rPr>
                <w:b/>
                <w:bCs/>
                <w:szCs w:val="22"/>
              </w:rPr>
              <w:t>49</w:t>
            </w:r>
            <w:r w:rsidRPr="00334683">
              <w:rPr>
                <w:b/>
                <w:bCs/>
                <w:szCs w:val="22"/>
              </w:rPr>
              <w:t>6</w:t>
            </w:r>
          </w:p>
        </w:tc>
        <w:tc>
          <w:tcPr>
            <w:tcW w:w="270" w:type="dxa"/>
          </w:tcPr>
          <w:p w14:paraId="0604FE7C" w14:textId="77777777" w:rsidR="00DF4D13" w:rsidRPr="00334683"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08A39831" w14:textId="2FCDE0E1" w:rsidR="00DF4D13" w:rsidRPr="00334683" w:rsidRDefault="00DF4D13" w:rsidP="00DF4D13">
            <w:pPr>
              <w:pStyle w:val="acctfourfigures"/>
              <w:tabs>
                <w:tab w:val="clear" w:pos="765"/>
                <w:tab w:val="decimal" w:pos="954"/>
              </w:tabs>
              <w:spacing w:line="280" w:lineRule="atLeast"/>
              <w:ind w:left="-90" w:right="-81"/>
              <w:rPr>
                <w:b/>
                <w:bCs/>
                <w:szCs w:val="22"/>
              </w:rPr>
            </w:pPr>
            <w:r w:rsidRPr="00334683">
              <w:rPr>
                <w:b/>
                <w:bCs/>
                <w:szCs w:val="22"/>
              </w:rPr>
              <w:t>56,280</w:t>
            </w:r>
          </w:p>
        </w:tc>
        <w:tc>
          <w:tcPr>
            <w:tcW w:w="180" w:type="dxa"/>
          </w:tcPr>
          <w:p w14:paraId="07124BAC" w14:textId="77777777" w:rsidR="00DF4D13" w:rsidRPr="00334683"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single" w:sz="4" w:space="0" w:color="auto"/>
            </w:tcBorders>
            <w:vAlign w:val="bottom"/>
          </w:tcPr>
          <w:p w14:paraId="63EDBDFA" w14:textId="48FADAFB" w:rsidR="00DF4D13" w:rsidRPr="00334683" w:rsidRDefault="00DF4D13" w:rsidP="00A517AB">
            <w:pPr>
              <w:pStyle w:val="acctfourfigures"/>
              <w:tabs>
                <w:tab w:val="clear" w:pos="765"/>
                <w:tab w:val="decimal" w:pos="648"/>
              </w:tabs>
              <w:spacing w:line="240" w:lineRule="atLeast"/>
              <w:ind w:left="-63" w:right="-160"/>
              <w:rPr>
                <w:b/>
                <w:bCs/>
                <w:szCs w:val="22"/>
              </w:rPr>
            </w:pPr>
            <w:r w:rsidRPr="00334683">
              <w:rPr>
                <w:b/>
                <w:bCs/>
                <w:szCs w:val="22"/>
                <w:rtl/>
                <w:cs/>
              </w:rPr>
              <w:t>-</w:t>
            </w:r>
          </w:p>
        </w:tc>
        <w:tc>
          <w:tcPr>
            <w:tcW w:w="180" w:type="dxa"/>
            <w:vAlign w:val="bottom"/>
          </w:tcPr>
          <w:p w14:paraId="329E1E60" w14:textId="77777777" w:rsidR="00DF4D13" w:rsidRPr="00334683" w:rsidRDefault="00DF4D13" w:rsidP="00DF4D13">
            <w:pPr>
              <w:tabs>
                <w:tab w:val="decimal" w:pos="-129"/>
              </w:tabs>
              <w:ind w:left="-129" w:right="-307"/>
              <w:jc w:val="center"/>
              <w:rPr>
                <w:szCs w:val="22"/>
              </w:rPr>
            </w:pPr>
          </w:p>
        </w:tc>
        <w:tc>
          <w:tcPr>
            <w:tcW w:w="1204" w:type="dxa"/>
            <w:tcBorders>
              <w:top w:val="single" w:sz="4" w:space="0" w:color="auto"/>
              <w:bottom w:val="single" w:sz="4" w:space="0" w:color="auto"/>
            </w:tcBorders>
            <w:vAlign w:val="bottom"/>
          </w:tcPr>
          <w:p w14:paraId="77001AB2" w14:textId="77777777" w:rsidR="00DF4D13" w:rsidRPr="00334683" w:rsidRDefault="00DF4D13" w:rsidP="00A517AB">
            <w:pPr>
              <w:pStyle w:val="acctfourfigures"/>
              <w:tabs>
                <w:tab w:val="clear" w:pos="765"/>
                <w:tab w:val="decimal" w:pos="580"/>
              </w:tabs>
              <w:spacing w:line="240" w:lineRule="atLeast"/>
              <w:ind w:left="-63" w:right="-160"/>
              <w:rPr>
                <w:b/>
                <w:bCs/>
                <w:szCs w:val="22"/>
              </w:rPr>
            </w:pPr>
            <w:r w:rsidRPr="00334683">
              <w:rPr>
                <w:b/>
                <w:bCs/>
                <w:szCs w:val="22"/>
                <w:rtl/>
                <w:cs/>
              </w:rPr>
              <w:t>-</w:t>
            </w:r>
          </w:p>
        </w:tc>
      </w:tr>
    </w:tbl>
    <w:p w14:paraId="75C5A366" w14:textId="3A1A6AD4" w:rsidR="004F19E6" w:rsidRPr="00334683" w:rsidRDefault="004F19E6">
      <w:pPr>
        <w:rPr>
          <w:sz w:val="18"/>
          <w:szCs w:val="18"/>
        </w:rPr>
      </w:pPr>
    </w:p>
    <w:tbl>
      <w:tblPr>
        <w:tblW w:w="9214" w:type="dxa"/>
        <w:tblInd w:w="529" w:type="dxa"/>
        <w:tblLayout w:type="fixed"/>
        <w:tblCellMar>
          <w:left w:w="79" w:type="dxa"/>
          <w:right w:w="79" w:type="dxa"/>
        </w:tblCellMar>
        <w:tblLook w:val="0020" w:firstRow="1" w:lastRow="0" w:firstColumn="0" w:lastColumn="0" w:noHBand="0" w:noVBand="0"/>
      </w:tblPr>
      <w:tblGrid>
        <w:gridCol w:w="3870"/>
        <w:gridCol w:w="1170"/>
        <w:gridCol w:w="270"/>
        <w:gridCol w:w="1170"/>
        <w:gridCol w:w="180"/>
        <w:gridCol w:w="1170"/>
        <w:gridCol w:w="180"/>
        <w:gridCol w:w="1204"/>
      </w:tblGrid>
      <w:tr w:rsidR="00DF4D13" w:rsidRPr="00334683" w14:paraId="73803F3C" w14:textId="77777777" w:rsidTr="00EF5FFA">
        <w:trPr>
          <w:cantSplit/>
          <w:trHeight w:val="46"/>
        </w:trPr>
        <w:tc>
          <w:tcPr>
            <w:tcW w:w="3870" w:type="dxa"/>
            <w:vAlign w:val="bottom"/>
          </w:tcPr>
          <w:p w14:paraId="40ABA755" w14:textId="606AA194" w:rsidR="00DF4D13" w:rsidRPr="00334683" w:rsidRDefault="00DF4D13" w:rsidP="00DF4D13">
            <w:pPr>
              <w:spacing w:line="280" w:lineRule="atLeast"/>
              <w:rPr>
                <w:spacing w:val="-2"/>
                <w:szCs w:val="22"/>
              </w:rPr>
            </w:pPr>
            <w:r w:rsidRPr="00334683">
              <w:rPr>
                <w:spacing w:val="-2"/>
                <w:szCs w:val="22"/>
              </w:rPr>
              <w:t>Advance payment</w:t>
            </w:r>
          </w:p>
        </w:tc>
        <w:tc>
          <w:tcPr>
            <w:tcW w:w="1170" w:type="dxa"/>
            <w:vAlign w:val="bottom"/>
          </w:tcPr>
          <w:p w14:paraId="143F3B5A" w14:textId="6A846179" w:rsidR="00DF4D13" w:rsidRPr="00334683" w:rsidRDefault="0026242C" w:rsidP="00DF4D13">
            <w:pPr>
              <w:pStyle w:val="acctfourfigures"/>
              <w:tabs>
                <w:tab w:val="clear" w:pos="765"/>
                <w:tab w:val="decimal" w:pos="954"/>
              </w:tabs>
              <w:spacing w:line="280" w:lineRule="atLeast"/>
              <w:ind w:left="-90" w:right="-81"/>
              <w:rPr>
                <w:szCs w:val="22"/>
              </w:rPr>
            </w:pPr>
            <w:r w:rsidRPr="00334683">
              <w:rPr>
                <w:szCs w:val="22"/>
              </w:rPr>
              <w:t>6</w:t>
            </w:r>
            <w:r w:rsidR="00DF4D13" w:rsidRPr="00334683">
              <w:rPr>
                <w:szCs w:val="22"/>
              </w:rPr>
              <w:t>,</w:t>
            </w:r>
            <w:r w:rsidRPr="00334683">
              <w:rPr>
                <w:szCs w:val="22"/>
              </w:rPr>
              <w:t>533</w:t>
            </w:r>
          </w:p>
        </w:tc>
        <w:tc>
          <w:tcPr>
            <w:tcW w:w="270" w:type="dxa"/>
          </w:tcPr>
          <w:p w14:paraId="58D4AC82"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71EAD5A2" w14:textId="49DB3F1D"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19,043</w:t>
            </w:r>
          </w:p>
        </w:tc>
        <w:tc>
          <w:tcPr>
            <w:tcW w:w="180" w:type="dxa"/>
          </w:tcPr>
          <w:p w14:paraId="5912A2F5"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vAlign w:val="bottom"/>
          </w:tcPr>
          <w:p w14:paraId="3B027BA1" w14:textId="374BC91D" w:rsidR="00DF4D13" w:rsidRPr="00334683" w:rsidRDefault="00DF4D13" w:rsidP="00A517AB">
            <w:pPr>
              <w:pStyle w:val="acctfourfigures"/>
              <w:tabs>
                <w:tab w:val="clear" w:pos="765"/>
                <w:tab w:val="decimal" w:pos="667"/>
              </w:tabs>
              <w:spacing w:line="240" w:lineRule="atLeast"/>
              <w:ind w:left="-63" w:right="-160"/>
              <w:rPr>
                <w:szCs w:val="22"/>
              </w:rPr>
            </w:pPr>
            <w:r w:rsidRPr="00334683">
              <w:rPr>
                <w:szCs w:val="22"/>
                <w:rtl/>
                <w:cs/>
              </w:rPr>
              <w:t>-</w:t>
            </w:r>
          </w:p>
        </w:tc>
        <w:tc>
          <w:tcPr>
            <w:tcW w:w="180" w:type="dxa"/>
            <w:vAlign w:val="bottom"/>
          </w:tcPr>
          <w:p w14:paraId="694D952B" w14:textId="77777777" w:rsidR="00DF4D13" w:rsidRPr="00334683" w:rsidRDefault="00DF4D13" w:rsidP="00DF4D13">
            <w:pPr>
              <w:pStyle w:val="acctfourfigures"/>
              <w:tabs>
                <w:tab w:val="clear" w:pos="765"/>
                <w:tab w:val="decimal" w:pos="740"/>
              </w:tabs>
              <w:spacing w:line="240" w:lineRule="atLeast"/>
              <w:ind w:left="-63" w:right="-160"/>
              <w:rPr>
                <w:szCs w:val="22"/>
              </w:rPr>
            </w:pPr>
          </w:p>
        </w:tc>
        <w:tc>
          <w:tcPr>
            <w:tcW w:w="1204" w:type="dxa"/>
            <w:vAlign w:val="bottom"/>
          </w:tcPr>
          <w:p w14:paraId="60608FF9" w14:textId="77777777" w:rsidR="00DF4D13" w:rsidRPr="00334683" w:rsidRDefault="00DF4D13" w:rsidP="00A517AB">
            <w:pPr>
              <w:pStyle w:val="acctfourfigures"/>
              <w:tabs>
                <w:tab w:val="clear" w:pos="765"/>
                <w:tab w:val="decimal" w:pos="595"/>
              </w:tabs>
              <w:spacing w:line="240" w:lineRule="atLeast"/>
              <w:ind w:left="-63" w:right="-160"/>
              <w:rPr>
                <w:szCs w:val="22"/>
              </w:rPr>
            </w:pPr>
            <w:r w:rsidRPr="00334683">
              <w:rPr>
                <w:szCs w:val="22"/>
                <w:rtl/>
                <w:cs/>
              </w:rPr>
              <w:t>-</w:t>
            </w:r>
          </w:p>
        </w:tc>
      </w:tr>
      <w:tr w:rsidR="00DF4D13" w:rsidRPr="00816D8E" w14:paraId="0B564313" w14:textId="77777777" w:rsidTr="00EF5FFA">
        <w:trPr>
          <w:cantSplit/>
          <w:trHeight w:val="56"/>
        </w:trPr>
        <w:tc>
          <w:tcPr>
            <w:tcW w:w="3870" w:type="dxa"/>
            <w:vAlign w:val="bottom"/>
          </w:tcPr>
          <w:p w14:paraId="1A06E3B3" w14:textId="77777777" w:rsidR="00DF4D13" w:rsidRPr="00334683" w:rsidRDefault="00DF4D13" w:rsidP="00EF5FFA">
            <w:pPr>
              <w:spacing w:line="280" w:lineRule="atLeast"/>
              <w:ind w:left="93" w:hanging="83"/>
              <w:rPr>
                <w:spacing w:val="-2"/>
                <w:szCs w:val="22"/>
              </w:rPr>
            </w:pPr>
            <w:r w:rsidRPr="00334683">
              <w:rPr>
                <w:spacing w:val="-2"/>
                <w:szCs w:val="22"/>
              </w:rPr>
              <w:t>Loan to employees</w:t>
            </w:r>
          </w:p>
        </w:tc>
        <w:tc>
          <w:tcPr>
            <w:tcW w:w="1170" w:type="dxa"/>
            <w:tcBorders>
              <w:bottom w:val="single" w:sz="4" w:space="0" w:color="auto"/>
            </w:tcBorders>
            <w:vAlign w:val="bottom"/>
          </w:tcPr>
          <w:p w14:paraId="155A0A18" w14:textId="15141DF2"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2,133</w:t>
            </w:r>
          </w:p>
        </w:tc>
        <w:tc>
          <w:tcPr>
            <w:tcW w:w="270" w:type="dxa"/>
          </w:tcPr>
          <w:p w14:paraId="3A41F9CF"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101951CB" w14:textId="5984D483" w:rsidR="00DF4D13" w:rsidRPr="00334683" w:rsidRDefault="00DF4D13" w:rsidP="00DF4D13">
            <w:pPr>
              <w:pStyle w:val="acctfourfigures"/>
              <w:tabs>
                <w:tab w:val="clear" w:pos="765"/>
                <w:tab w:val="decimal" w:pos="954"/>
              </w:tabs>
              <w:spacing w:line="280" w:lineRule="atLeast"/>
              <w:ind w:left="-90" w:right="-81"/>
              <w:rPr>
                <w:szCs w:val="22"/>
              </w:rPr>
            </w:pPr>
            <w:r w:rsidRPr="00334683">
              <w:rPr>
                <w:szCs w:val="22"/>
              </w:rPr>
              <w:t>2,818</w:t>
            </w:r>
          </w:p>
        </w:tc>
        <w:tc>
          <w:tcPr>
            <w:tcW w:w="180" w:type="dxa"/>
          </w:tcPr>
          <w:p w14:paraId="3663992F" w14:textId="77777777" w:rsidR="00DF4D13" w:rsidRPr="00334683" w:rsidRDefault="00DF4D13" w:rsidP="00DF4D13">
            <w:pPr>
              <w:pStyle w:val="acctfourfigures"/>
              <w:tabs>
                <w:tab w:val="clear" w:pos="765"/>
                <w:tab w:val="decimal" w:pos="954"/>
              </w:tabs>
              <w:spacing w:line="280" w:lineRule="atLeast"/>
              <w:ind w:left="-90" w:right="-81"/>
              <w:rPr>
                <w:szCs w:val="22"/>
              </w:rPr>
            </w:pPr>
          </w:p>
        </w:tc>
        <w:tc>
          <w:tcPr>
            <w:tcW w:w="1170" w:type="dxa"/>
            <w:tcBorders>
              <w:bottom w:val="single" w:sz="4" w:space="0" w:color="auto"/>
            </w:tcBorders>
            <w:vAlign w:val="bottom"/>
          </w:tcPr>
          <w:p w14:paraId="25F88202" w14:textId="716F3B0B" w:rsidR="00DF4D13" w:rsidRPr="00334683" w:rsidRDefault="00DF4D13" w:rsidP="00A517AB">
            <w:pPr>
              <w:pStyle w:val="acctfourfigures"/>
              <w:tabs>
                <w:tab w:val="clear" w:pos="765"/>
                <w:tab w:val="decimal" w:pos="667"/>
              </w:tabs>
              <w:spacing w:line="240" w:lineRule="atLeast"/>
              <w:ind w:left="-63" w:right="-160"/>
              <w:rPr>
                <w:szCs w:val="22"/>
              </w:rPr>
            </w:pPr>
            <w:r w:rsidRPr="00334683">
              <w:rPr>
                <w:szCs w:val="22"/>
                <w:rtl/>
                <w:cs/>
              </w:rPr>
              <w:t>-</w:t>
            </w:r>
          </w:p>
        </w:tc>
        <w:tc>
          <w:tcPr>
            <w:tcW w:w="180" w:type="dxa"/>
            <w:vAlign w:val="bottom"/>
          </w:tcPr>
          <w:p w14:paraId="49A049B6" w14:textId="77777777" w:rsidR="00DF4D13" w:rsidRPr="00334683" w:rsidRDefault="00DF4D13" w:rsidP="00DF4D13">
            <w:pPr>
              <w:pStyle w:val="acctfourfigures"/>
              <w:tabs>
                <w:tab w:val="clear" w:pos="765"/>
                <w:tab w:val="decimal" w:pos="740"/>
              </w:tabs>
              <w:spacing w:line="240" w:lineRule="atLeast"/>
              <w:ind w:left="-63" w:right="-160"/>
              <w:rPr>
                <w:szCs w:val="22"/>
              </w:rPr>
            </w:pPr>
          </w:p>
        </w:tc>
        <w:tc>
          <w:tcPr>
            <w:tcW w:w="1204" w:type="dxa"/>
            <w:tcBorders>
              <w:bottom w:val="single" w:sz="4" w:space="0" w:color="auto"/>
            </w:tcBorders>
            <w:vAlign w:val="bottom"/>
          </w:tcPr>
          <w:p w14:paraId="2538B3CB" w14:textId="77777777" w:rsidR="00DF4D13" w:rsidRPr="00816D8E" w:rsidRDefault="00DF4D13" w:rsidP="00A517AB">
            <w:pPr>
              <w:pStyle w:val="acctfourfigures"/>
              <w:tabs>
                <w:tab w:val="clear" w:pos="765"/>
                <w:tab w:val="decimal" w:pos="595"/>
              </w:tabs>
              <w:spacing w:line="240" w:lineRule="atLeast"/>
              <w:ind w:left="-63" w:right="-160"/>
              <w:rPr>
                <w:szCs w:val="22"/>
              </w:rPr>
            </w:pPr>
            <w:r w:rsidRPr="00334683">
              <w:rPr>
                <w:szCs w:val="22"/>
                <w:rtl/>
                <w:cs/>
              </w:rPr>
              <w:t>-</w:t>
            </w:r>
          </w:p>
        </w:tc>
      </w:tr>
      <w:tr w:rsidR="00DF4D13" w:rsidRPr="00816D8E" w14:paraId="282F2D79" w14:textId="77777777" w:rsidTr="00EF5FFA">
        <w:trPr>
          <w:cantSplit/>
          <w:trHeight w:val="288"/>
        </w:trPr>
        <w:tc>
          <w:tcPr>
            <w:tcW w:w="3870" w:type="dxa"/>
            <w:vAlign w:val="bottom"/>
          </w:tcPr>
          <w:p w14:paraId="0757D898" w14:textId="77777777" w:rsidR="00DF4D13" w:rsidRPr="00816D8E" w:rsidRDefault="00DF4D13" w:rsidP="00DF4D13">
            <w:pPr>
              <w:spacing w:line="280" w:lineRule="atLeast"/>
              <w:ind w:left="205" w:hanging="205"/>
              <w:rPr>
                <w:b/>
                <w:bCs/>
                <w:spacing w:val="-2"/>
                <w:szCs w:val="22"/>
              </w:rPr>
            </w:pPr>
            <w:r w:rsidRPr="00816D8E">
              <w:rPr>
                <w:b/>
                <w:bCs/>
                <w:spacing w:val="-2"/>
                <w:szCs w:val="22"/>
              </w:rPr>
              <w:t>Total accrued service income and other current receivables</w:t>
            </w:r>
          </w:p>
        </w:tc>
        <w:tc>
          <w:tcPr>
            <w:tcW w:w="1170" w:type="dxa"/>
            <w:tcBorders>
              <w:top w:val="single" w:sz="4" w:space="0" w:color="auto"/>
              <w:bottom w:val="double" w:sz="4" w:space="0" w:color="auto"/>
            </w:tcBorders>
            <w:vAlign w:val="bottom"/>
          </w:tcPr>
          <w:p w14:paraId="501CE488" w14:textId="5B3E222D" w:rsidR="00DF4D13" w:rsidRPr="00816D8E" w:rsidRDefault="00601C35" w:rsidP="00DF4D13">
            <w:pPr>
              <w:pStyle w:val="acctfourfigures"/>
              <w:tabs>
                <w:tab w:val="clear" w:pos="765"/>
                <w:tab w:val="decimal" w:pos="954"/>
              </w:tabs>
              <w:spacing w:line="280" w:lineRule="atLeast"/>
              <w:ind w:left="-90" w:right="-81"/>
              <w:rPr>
                <w:b/>
                <w:bCs/>
                <w:szCs w:val="22"/>
              </w:rPr>
            </w:pPr>
            <w:r w:rsidRPr="00816D8E">
              <w:rPr>
                <w:b/>
                <w:bCs/>
                <w:szCs w:val="22"/>
              </w:rPr>
              <w:t>683,487</w:t>
            </w:r>
          </w:p>
        </w:tc>
        <w:tc>
          <w:tcPr>
            <w:tcW w:w="270" w:type="dxa"/>
          </w:tcPr>
          <w:p w14:paraId="7F7820C6"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double" w:sz="4" w:space="0" w:color="auto"/>
            </w:tcBorders>
            <w:vAlign w:val="bottom"/>
          </w:tcPr>
          <w:p w14:paraId="3E8E574C" w14:textId="4EBDE7D7" w:rsidR="00DF4D13" w:rsidRPr="00816D8E" w:rsidRDefault="00DF4D13" w:rsidP="00DF4D13">
            <w:pPr>
              <w:pStyle w:val="acctfourfigures"/>
              <w:tabs>
                <w:tab w:val="clear" w:pos="765"/>
                <w:tab w:val="decimal" w:pos="954"/>
              </w:tabs>
              <w:spacing w:line="280" w:lineRule="atLeast"/>
              <w:ind w:left="-90" w:right="-81"/>
              <w:rPr>
                <w:b/>
                <w:bCs/>
                <w:szCs w:val="22"/>
              </w:rPr>
            </w:pPr>
            <w:r w:rsidRPr="00816D8E">
              <w:rPr>
                <w:b/>
                <w:bCs/>
                <w:szCs w:val="22"/>
              </w:rPr>
              <w:t>962,535</w:t>
            </w:r>
          </w:p>
        </w:tc>
        <w:tc>
          <w:tcPr>
            <w:tcW w:w="180" w:type="dxa"/>
          </w:tcPr>
          <w:p w14:paraId="75B7D2C0" w14:textId="77777777" w:rsidR="00DF4D13" w:rsidRPr="00816D8E" w:rsidRDefault="00DF4D13" w:rsidP="00DF4D13">
            <w:pPr>
              <w:pStyle w:val="acctfourfigures"/>
              <w:tabs>
                <w:tab w:val="clear" w:pos="765"/>
                <w:tab w:val="decimal" w:pos="954"/>
              </w:tabs>
              <w:spacing w:line="280" w:lineRule="atLeast"/>
              <w:ind w:left="-90" w:right="-81"/>
              <w:rPr>
                <w:b/>
                <w:bCs/>
                <w:szCs w:val="22"/>
              </w:rPr>
            </w:pPr>
          </w:p>
        </w:tc>
        <w:tc>
          <w:tcPr>
            <w:tcW w:w="1170" w:type="dxa"/>
            <w:tcBorders>
              <w:top w:val="single" w:sz="4" w:space="0" w:color="auto"/>
              <w:bottom w:val="double" w:sz="4" w:space="0" w:color="auto"/>
            </w:tcBorders>
            <w:vAlign w:val="bottom"/>
          </w:tcPr>
          <w:p w14:paraId="281D0F48" w14:textId="3EC52D61" w:rsidR="00DF4D13" w:rsidRPr="00816D8E" w:rsidRDefault="00DF4D13" w:rsidP="00A517AB">
            <w:pPr>
              <w:pStyle w:val="acctfourfigures"/>
              <w:tabs>
                <w:tab w:val="clear" w:pos="765"/>
                <w:tab w:val="decimal" w:pos="667"/>
              </w:tabs>
              <w:spacing w:line="240" w:lineRule="atLeast"/>
              <w:ind w:left="-63" w:right="-160"/>
              <w:rPr>
                <w:b/>
                <w:bCs/>
                <w:szCs w:val="22"/>
              </w:rPr>
            </w:pPr>
            <w:r w:rsidRPr="00816D8E">
              <w:rPr>
                <w:b/>
                <w:bCs/>
                <w:szCs w:val="22"/>
                <w:rtl/>
                <w:cs/>
              </w:rPr>
              <w:t>-</w:t>
            </w:r>
          </w:p>
        </w:tc>
        <w:tc>
          <w:tcPr>
            <w:tcW w:w="180" w:type="dxa"/>
            <w:vAlign w:val="bottom"/>
          </w:tcPr>
          <w:p w14:paraId="7DDFF69F" w14:textId="77777777" w:rsidR="00DF4D13" w:rsidRPr="00816D8E" w:rsidRDefault="00DF4D13" w:rsidP="00DF4D13">
            <w:pPr>
              <w:pStyle w:val="acctfourfigures"/>
              <w:tabs>
                <w:tab w:val="clear" w:pos="765"/>
                <w:tab w:val="decimal" w:pos="740"/>
              </w:tabs>
              <w:spacing w:line="240" w:lineRule="atLeast"/>
              <w:ind w:left="-63" w:right="-160"/>
              <w:rPr>
                <w:szCs w:val="22"/>
              </w:rPr>
            </w:pPr>
          </w:p>
        </w:tc>
        <w:tc>
          <w:tcPr>
            <w:tcW w:w="1204" w:type="dxa"/>
            <w:tcBorders>
              <w:top w:val="single" w:sz="4" w:space="0" w:color="auto"/>
              <w:bottom w:val="double" w:sz="4" w:space="0" w:color="auto"/>
            </w:tcBorders>
            <w:vAlign w:val="bottom"/>
          </w:tcPr>
          <w:p w14:paraId="14053E2E" w14:textId="77777777" w:rsidR="00DF4D13" w:rsidRPr="00816D8E" w:rsidRDefault="00DF4D13" w:rsidP="00A517AB">
            <w:pPr>
              <w:pStyle w:val="acctfourfigures"/>
              <w:tabs>
                <w:tab w:val="clear" w:pos="765"/>
                <w:tab w:val="decimal" w:pos="595"/>
              </w:tabs>
              <w:spacing w:line="240" w:lineRule="atLeast"/>
              <w:ind w:left="-63" w:right="-160"/>
              <w:rPr>
                <w:b/>
                <w:bCs/>
                <w:szCs w:val="22"/>
              </w:rPr>
            </w:pPr>
            <w:r w:rsidRPr="00816D8E">
              <w:rPr>
                <w:b/>
                <w:bCs/>
                <w:szCs w:val="22"/>
                <w:rtl/>
                <w:cs/>
              </w:rPr>
              <w:t>-</w:t>
            </w:r>
          </w:p>
        </w:tc>
      </w:tr>
    </w:tbl>
    <w:p w14:paraId="0EA6C565" w14:textId="782A0897" w:rsidR="00DA639F" w:rsidRPr="006A41A8" w:rsidRDefault="00DA639F">
      <w:pPr>
        <w:spacing w:line="240" w:lineRule="auto"/>
        <w:rPr>
          <w:rFonts w:cstheme="minorBidi"/>
          <w:sz w:val="12"/>
          <w:szCs w:val="16"/>
          <w:cs/>
          <w:lang w:bidi="th-TH"/>
        </w:rPr>
      </w:pPr>
    </w:p>
    <w:p w14:paraId="02091243" w14:textId="7EC1E2ED" w:rsidR="00332E21" w:rsidRDefault="00332E21" w:rsidP="00D4740A">
      <w:pPr>
        <w:spacing w:line="240" w:lineRule="atLeast"/>
        <w:ind w:left="540" w:right="18"/>
        <w:jc w:val="thaiDistribute"/>
        <w:rPr>
          <w:szCs w:val="22"/>
        </w:rPr>
      </w:pPr>
      <w:r w:rsidRPr="00CC2561">
        <w:rPr>
          <w:szCs w:val="22"/>
        </w:rPr>
        <w:t xml:space="preserve">As at </w:t>
      </w:r>
      <w:r w:rsidR="006E1ADF">
        <w:rPr>
          <w:szCs w:val="22"/>
        </w:rPr>
        <w:t>31 March 2026</w:t>
      </w:r>
      <w:r w:rsidRPr="00CC2561">
        <w:rPr>
          <w:szCs w:val="22"/>
        </w:rPr>
        <w:t xml:space="preserve"> and 31 December 202</w:t>
      </w:r>
      <w:r w:rsidR="006E1ADF">
        <w:rPr>
          <w:szCs w:val="22"/>
        </w:rPr>
        <w:t>5</w:t>
      </w:r>
      <w:r w:rsidRPr="00CC2561">
        <w:rPr>
          <w:szCs w:val="22"/>
        </w:rPr>
        <w:t xml:space="preserve">, </w:t>
      </w:r>
      <w:r w:rsidRPr="00601C35">
        <w:rPr>
          <w:szCs w:val="22"/>
        </w:rPr>
        <w:t xml:space="preserve">loans to employees are subjected to interest at rate of 12% per annum. </w:t>
      </w:r>
      <w:bookmarkStart w:id="1" w:name="_Hlk67409930"/>
      <w:r w:rsidRPr="00601C35">
        <w:rPr>
          <w:szCs w:val="22"/>
        </w:rPr>
        <w:t>The term of loan agreement is 1 year.</w:t>
      </w:r>
      <w:bookmarkEnd w:id="1"/>
    </w:p>
    <w:p w14:paraId="64DC1D50" w14:textId="77777777" w:rsidR="00D4740A" w:rsidRPr="006A41A8" w:rsidRDefault="00D4740A" w:rsidP="00361FB7">
      <w:pPr>
        <w:spacing w:line="240" w:lineRule="atLeast"/>
        <w:ind w:left="450" w:right="18"/>
        <w:jc w:val="thaiDistribute"/>
        <w:rPr>
          <w:sz w:val="18"/>
          <w:szCs w:val="18"/>
        </w:rPr>
      </w:pPr>
    </w:p>
    <w:tbl>
      <w:tblPr>
        <w:tblW w:w="9126" w:type="dxa"/>
        <w:tblInd w:w="556" w:type="dxa"/>
        <w:tblLayout w:type="fixed"/>
        <w:tblCellMar>
          <w:left w:w="79" w:type="dxa"/>
          <w:right w:w="79" w:type="dxa"/>
        </w:tblCellMar>
        <w:tblLook w:val="0000" w:firstRow="0" w:lastRow="0" w:firstColumn="0" w:lastColumn="0" w:noHBand="0" w:noVBand="0"/>
      </w:tblPr>
      <w:tblGrid>
        <w:gridCol w:w="3870"/>
        <w:gridCol w:w="1170"/>
        <w:gridCol w:w="270"/>
        <w:gridCol w:w="1159"/>
        <w:gridCol w:w="180"/>
        <w:gridCol w:w="1172"/>
        <w:gridCol w:w="189"/>
        <w:gridCol w:w="1116"/>
      </w:tblGrid>
      <w:tr w:rsidR="00D4740A" w:rsidRPr="00CC2561" w14:paraId="2A425CF4" w14:textId="77777777" w:rsidTr="00DB6E11">
        <w:trPr>
          <w:cantSplit/>
          <w:tblHeader/>
        </w:trPr>
        <w:tc>
          <w:tcPr>
            <w:tcW w:w="3870" w:type="dxa"/>
            <w:vAlign w:val="bottom"/>
          </w:tcPr>
          <w:p w14:paraId="573F6B58" w14:textId="77777777" w:rsidR="00D4740A" w:rsidRPr="00CC2561" w:rsidRDefault="00D4740A" w:rsidP="009529E2">
            <w:pPr>
              <w:pStyle w:val="acctfourfigures"/>
              <w:shd w:val="clear" w:color="auto" w:fill="FFFFFF"/>
              <w:tabs>
                <w:tab w:val="clear" w:pos="765"/>
              </w:tabs>
              <w:spacing w:line="240" w:lineRule="atLeast"/>
              <w:jc w:val="center"/>
              <w:rPr>
                <w:b/>
                <w:bCs/>
                <w:i/>
                <w:iCs/>
                <w:szCs w:val="22"/>
              </w:rPr>
            </w:pPr>
          </w:p>
        </w:tc>
        <w:tc>
          <w:tcPr>
            <w:tcW w:w="2599" w:type="dxa"/>
            <w:gridSpan w:val="3"/>
            <w:vAlign w:val="bottom"/>
          </w:tcPr>
          <w:p w14:paraId="3705E6C9" w14:textId="77777777" w:rsidR="00D4740A" w:rsidRPr="00CC2561" w:rsidRDefault="00D4740A" w:rsidP="009529E2">
            <w:pPr>
              <w:pStyle w:val="acctmergecolhdg"/>
              <w:spacing w:line="240" w:lineRule="atLeast"/>
              <w:rPr>
                <w:szCs w:val="22"/>
              </w:rPr>
            </w:pPr>
            <w:r w:rsidRPr="00CC2561">
              <w:rPr>
                <w:szCs w:val="22"/>
              </w:rPr>
              <w:t xml:space="preserve">Consolidated </w:t>
            </w:r>
          </w:p>
          <w:p w14:paraId="7873825C" w14:textId="77777777" w:rsidR="00D4740A" w:rsidRPr="00CC2561" w:rsidRDefault="00D4740A" w:rsidP="009529E2">
            <w:pPr>
              <w:pStyle w:val="acctmergecolhdg"/>
              <w:spacing w:line="240" w:lineRule="atLeast"/>
              <w:rPr>
                <w:szCs w:val="22"/>
              </w:rPr>
            </w:pPr>
            <w:r w:rsidRPr="00CC2561">
              <w:rPr>
                <w:szCs w:val="22"/>
              </w:rPr>
              <w:t>financial statements</w:t>
            </w:r>
          </w:p>
        </w:tc>
        <w:tc>
          <w:tcPr>
            <w:tcW w:w="180" w:type="dxa"/>
          </w:tcPr>
          <w:p w14:paraId="025CFF5B" w14:textId="77777777" w:rsidR="00D4740A" w:rsidRPr="00CC2561" w:rsidRDefault="00D4740A" w:rsidP="009529E2">
            <w:pPr>
              <w:pStyle w:val="acctmergecolhdg"/>
              <w:spacing w:line="240" w:lineRule="atLeast"/>
              <w:ind w:left="105" w:right="-79" w:firstLine="4"/>
              <w:rPr>
                <w:b w:val="0"/>
                <w:bCs/>
                <w:szCs w:val="22"/>
              </w:rPr>
            </w:pPr>
          </w:p>
        </w:tc>
        <w:tc>
          <w:tcPr>
            <w:tcW w:w="2477" w:type="dxa"/>
            <w:gridSpan w:val="3"/>
            <w:vAlign w:val="bottom"/>
          </w:tcPr>
          <w:p w14:paraId="44BD0A51" w14:textId="77777777" w:rsidR="00D4740A" w:rsidRPr="00CC2561" w:rsidRDefault="00D4740A" w:rsidP="009529E2">
            <w:pPr>
              <w:pStyle w:val="acctmergecolhdg"/>
              <w:spacing w:line="240" w:lineRule="atLeast"/>
              <w:ind w:left="105" w:right="-79" w:firstLine="4"/>
              <w:rPr>
                <w:szCs w:val="22"/>
              </w:rPr>
            </w:pPr>
            <w:r w:rsidRPr="00CC2561">
              <w:rPr>
                <w:szCs w:val="22"/>
              </w:rPr>
              <w:t xml:space="preserve">Separate </w:t>
            </w:r>
          </w:p>
          <w:p w14:paraId="2341B17A" w14:textId="77777777" w:rsidR="00D4740A" w:rsidRPr="00CC2561" w:rsidRDefault="00D4740A" w:rsidP="009529E2">
            <w:pPr>
              <w:pStyle w:val="acctmergecolhdg"/>
              <w:spacing w:line="240" w:lineRule="atLeast"/>
              <w:ind w:left="105" w:right="-79" w:firstLine="4"/>
              <w:rPr>
                <w:b w:val="0"/>
                <w:bCs/>
                <w:szCs w:val="22"/>
              </w:rPr>
            </w:pPr>
            <w:r w:rsidRPr="00CC2561">
              <w:rPr>
                <w:szCs w:val="22"/>
              </w:rPr>
              <w:t xml:space="preserve">financial statements </w:t>
            </w:r>
          </w:p>
        </w:tc>
      </w:tr>
      <w:tr w:rsidR="00D4740A" w:rsidRPr="00CC2561" w14:paraId="374FCE75" w14:textId="77777777" w:rsidTr="00DB6E11">
        <w:trPr>
          <w:cantSplit/>
          <w:tblHeader/>
        </w:trPr>
        <w:tc>
          <w:tcPr>
            <w:tcW w:w="3870" w:type="dxa"/>
            <w:vAlign w:val="bottom"/>
          </w:tcPr>
          <w:p w14:paraId="4EF4C8FE" w14:textId="77777777" w:rsidR="00D4740A" w:rsidRPr="00CC2561" w:rsidRDefault="00D4740A" w:rsidP="009529E2">
            <w:pPr>
              <w:pStyle w:val="acctfourfigures"/>
              <w:shd w:val="clear" w:color="auto" w:fill="FFFFFF"/>
              <w:tabs>
                <w:tab w:val="clear" w:pos="765"/>
                <w:tab w:val="left" w:pos="193"/>
              </w:tabs>
              <w:spacing w:line="240" w:lineRule="atLeast"/>
              <w:ind w:firstLine="7"/>
              <w:rPr>
                <w:b/>
                <w:bCs/>
                <w:i/>
                <w:iCs/>
                <w:szCs w:val="22"/>
              </w:rPr>
            </w:pPr>
            <w:r w:rsidRPr="00CC2561">
              <w:rPr>
                <w:b/>
                <w:bCs/>
                <w:i/>
                <w:iCs/>
                <w:szCs w:val="22"/>
              </w:rPr>
              <w:t>Expected credit loss</w:t>
            </w:r>
          </w:p>
        </w:tc>
        <w:tc>
          <w:tcPr>
            <w:tcW w:w="1170" w:type="dxa"/>
            <w:vAlign w:val="bottom"/>
          </w:tcPr>
          <w:p w14:paraId="1FCF95A3" w14:textId="77777777" w:rsidR="00D4740A" w:rsidRPr="00CC2561" w:rsidRDefault="00D4740A" w:rsidP="009529E2">
            <w:pPr>
              <w:pStyle w:val="acctmergecolhdg"/>
              <w:spacing w:line="240" w:lineRule="atLeast"/>
              <w:rPr>
                <w:szCs w:val="22"/>
              </w:rPr>
            </w:pPr>
          </w:p>
        </w:tc>
        <w:tc>
          <w:tcPr>
            <w:tcW w:w="270" w:type="dxa"/>
            <w:vAlign w:val="bottom"/>
          </w:tcPr>
          <w:p w14:paraId="79AC4E20" w14:textId="77777777" w:rsidR="00D4740A" w:rsidRPr="00CC2561" w:rsidRDefault="00D4740A" w:rsidP="009529E2">
            <w:pPr>
              <w:pStyle w:val="acctmergecolhdg"/>
              <w:spacing w:line="240" w:lineRule="atLeast"/>
              <w:ind w:left="105" w:firstLine="4"/>
              <w:rPr>
                <w:b w:val="0"/>
                <w:bCs/>
                <w:szCs w:val="22"/>
              </w:rPr>
            </w:pPr>
          </w:p>
        </w:tc>
        <w:tc>
          <w:tcPr>
            <w:tcW w:w="1159" w:type="dxa"/>
          </w:tcPr>
          <w:p w14:paraId="623E1F81" w14:textId="77777777" w:rsidR="00D4740A" w:rsidRPr="00CC2561" w:rsidRDefault="00D4740A" w:rsidP="009529E2">
            <w:pPr>
              <w:pStyle w:val="acctmergecolhdg"/>
              <w:spacing w:line="240" w:lineRule="atLeast"/>
              <w:ind w:left="-75" w:firstLine="4"/>
              <w:rPr>
                <w:b w:val="0"/>
                <w:bCs/>
                <w:szCs w:val="22"/>
              </w:rPr>
            </w:pPr>
          </w:p>
        </w:tc>
        <w:tc>
          <w:tcPr>
            <w:tcW w:w="180" w:type="dxa"/>
          </w:tcPr>
          <w:p w14:paraId="044B77B3" w14:textId="77777777" w:rsidR="00D4740A" w:rsidRPr="00CC2561" w:rsidRDefault="00D4740A" w:rsidP="009529E2">
            <w:pPr>
              <w:pStyle w:val="acctmergecolhdg"/>
              <w:spacing w:line="240" w:lineRule="atLeast"/>
              <w:ind w:left="105" w:right="-79" w:firstLine="4"/>
              <w:rPr>
                <w:b w:val="0"/>
                <w:bCs/>
                <w:szCs w:val="22"/>
              </w:rPr>
            </w:pPr>
          </w:p>
        </w:tc>
        <w:tc>
          <w:tcPr>
            <w:tcW w:w="2477" w:type="dxa"/>
            <w:gridSpan w:val="3"/>
            <w:vAlign w:val="bottom"/>
          </w:tcPr>
          <w:p w14:paraId="5E3BCDB7" w14:textId="77777777" w:rsidR="00D4740A" w:rsidRPr="00CC2561" w:rsidRDefault="00D4740A" w:rsidP="009529E2">
            <w:pPr>
              <w:pStyle w:val="acctmergecolhdg"/>
              <w:spacing w:line="240" w:lineRule="atLeast"/>
              <w:ind w:left="105" w:right="-79" w:firstLine="4"/>
              <w:rPr>
                <w:szCs w:val="22"/>
              </w:rPr>
            </w:pPr>
          </w:p>
        </w:tc>
      </w:tr>
      <w:tr w:rsidR="006E1ADF" w:rsidRPr="00CC2561" w14:paraId="5A515505" w14:textId="77777777" w:rsidTr="00DB6E11">
        <w:trPr>
          <w:cantSplit/>
          <w:tblHeader/>
        </w:trPr>
        <w:tc>
          <w:tcPr>
            <w:tcW w:w="3870" w:type="dxa"/>
            <w:vAlign w:val="bottom"/>
          </w:tcPr>
          <w:p w14:paraId="0BB02457" w14:textId="5D83DC2A" w:rsidR="006E1ADF" w:rsidRPr="00CC2561" w:rsidRDefault="006E1ADF" w:rsidP="006E1ADF">
            <w:pPr>
              <w:pStyle w:val="acctfourfigures"/>
              <w:shd w:val="clear" w:color="auto" w:fill="FFFFFF"/>
              <w:tabs>
                <w:tab w:val="clear" w:pos="765"/>
                <w:tab w:val="left" w:pos="193"/>
              </w:tabs>
              <w:spacing w:line="240" w:lineRule="atLeast"/>
              <w:rPr>
                <w:b/>
                <w:bCs/>
                <w:i/>
                <w:iCs/>
                <w:szCs w:val="22"/>
              </w:rPr>
            </w:pPr>
            <w:r w:rsidRPr="00CC2561">
              <w:rPr>
                <w:b/>
                <w:bCs/>
                <w:i/>
                <w:iCs/>
                <w:szCs w:val="22"/>
              </w:rPr>
              <w:t xml:space="preserve">   For the </w:t>
            </w:r>
            <w:r>
              <w:rPr>
                <w:b/>
                <w:bCs/>
                <w:i/>
                <w:iCs/>
                <w:szCs w:val="22"/>
              </w:rPr>
              <w:t>three</w:t>
            </w:r>
            <w:r w:rsidRPr="00CC2561">
              <w:rPr>
                <w:b/>
                <w:bCs/>
                <w:i/>
                <w:iCs/>
                <w:szCs w:val="22"/>
                <w:lang w:val="en-US" w:bidi="th-TH"/>
              </w:rPr>
              <w:t>-month</w:t>
            </w:r>
            <w:r w:rsidRPr="00CC2561">
              <w:rPr>
                <w:b/>
                <w:bCs/>
                <w:i/>
                <w:iCs/>
                <w:szCs w:val="22"/>
              </w:rPr>
              <w:t xml:space="preserve"> period ended</w:t>
            </w:r>
          </w:p>
          <w:p w14:paraId="7F6EDC2B" w14:textId="0079B516" w:rsidR="006E1ADF" w:rsidRPr="00CC2561" w:rsidRDefault="006E1ADF" w:rsidP="006E1ADF">
            <w:pPr>
              <w:pStyle w:val="acctfourfigures"/>
              <w:shd w:val="clear" w:color="auto" w:fill="FFFFFF"/>
              <w:tabs>
                <w:tab w:val="clear" w:pos="765"/>
                <w:tab w:val="left" w:pos="193"/>
              </w:tabs>
              <w:spacing w:line="240" w:lineRule="atLeast"/>
              <w:rPr>
                <w:rFonts w:cstheme="minorBidi"/>
                <w:b/>
                <w:bCs/>
                <w:color w:val="0000FF"/>
                <w:szCs w:val="28"/>
                <w:cs/>
                <w:lang w:bidi="th-TH"/>
              </w:rPr>
            </w:pPr>
            <w:r w:rsidRPr="00CC2561">
              <w:rPr>
                <w:b/>
                <w:bCs/>
                <w:i/>
                <w:iCs/>
                <w:szCs w:val="22"/>
              </w:rPr>
              <w:t xml:space="preserve">   </w:t>
            </w:r>
            <w:r>
              <w:rPr>
                <w:b/>
                <w:bCs/>
                <w:i/>
                <w:iCs/>
                <w:szCs w:val="22"/>
              </w:rPr>
              <w:t>31 March</w:t>
            </w:r>
          </w:p>
        </w:tc>
        <w:tc>
          <w:tcPr>
            <w:tcW w:w="1170" w:type="dxa"/>
            <w:vAlign w:val="bottom"/>
          </w:tcPr>
          <w:p w14:paraId="5B015129" w14:textId="141B373A" w:rsidR="006E1ADF" w:rsidRPr="00CC2561" w:rsidRDefault="006E1ADF" w:rsidP="006E1ADF">
            <w:pPr>
              <w:pStyle w:val="acctmergecolhdg"/>
              <w:spacing w:line="240" w:lineRule="atLeast"/>
              <w:rPr>
                <w:b w:val="0"/>
                <w:bCs/>
                <w:szCs w:val="22"/>
              </w:rPr>
            </w:pPr>
            <w:r w:rsidRPr="00CC2561">
              <w:rPr>
                <w:b w:val="0"/>
                <w:bCs/>
                <w:szCs w:val="22"/>
              </w:rPr>
              <w:t>202</w:t>
            </w:r>
            <w:r>
              <w:rPr>
                <w:b w:val="0"/>
                <w:bCs/>
                <w:szCs w:val="22"/>
              </w:rPr>
              <w:t>6</w:t>
            </w:r>
          </w:p>
        </w:tc>
        <w:tc>
          <w:tcPr>
            <w:tcW w:w="270" w:type="dxa"/>
            <w:vAlign w:val="bottom"/>
          </w:tcPr>
          <w:p w14:paraId="5C936F54" w14:textId="77777777" w:rsidR="006E1ADF" w:rsidRPr="00CC2561" w:rsidRDefault="006E1ADF" w:rsidP="006E1ADF">
            <w:pPr>
              <w:pStyle w:val="acctmergecolhdg"/>
              <w:spacing w:line="240" w:lineRule="atLeast"/>
              <w:ind w:left="-83" w:firstLine="4"/>
              <w:rPr>
                <w:b w:val="0"/>
                <w:bCs/>
                <w:szCs w:val="22"/>
              </w:rPr>
            </w:pPr>
          </w:p>
        </w:tc>
        <w:tc>
          <w:tcPr>
            <w:tcW w:w="1159" w:type="dxa"/>
            <w:vAlign w:val="bottom"/>
          </w:tcPr>
          <w:p w14:paraId="1F22D6C3" w14:textId="0BEE6A8C" w:rsidR="006E1ADF" w:rsidRPr="00CC2561" w:rsidRDefault="006E1ADF" w:rsidP="006E1ADF">
            <w:pPr>
              <w:pStyle w:val="acctmergecolhdg"/>
              <w:spacing w:line="240" w:lineRule="atLeast"/>
              <w:ind w:left="-83" w:firstLine="4"/>
              <w:rPr>
                <w:b w:val="0"/>
                <w:bCs/>
                <w:szCs w:val="22"/>
              </w:rPr>
            </w:pPr>
            <w:r w:rsidRPr="00CC2561">
              <w:rPr>
                <w:b w:val="0"/>
                <w:bCs/>
                <w:szCs w:val="22"/>
              </w:rPr>
              <w:t>202</w:t>
            </w:r>
            <w:r>
              <w:rPr>
                <w:b w:val="0"/>
                <w:bCs/>
                <w:szCs w:val="22"/>
              </w:rPr>
              <w:t>5</w:t>
            </w:r>
          </w:p>
        </w:tc>
        <w:tc>
          <w:tcPr>
            <w:tcW w:w="180" w:type="dxa"/>
            <w:vAlign w:val="bottom"/>
          </w:tcPr>
          <w:p w14:paraId="1695CA3D" w14:textId="77777777" w:rsidR="006E1ADF" w:rsidRPr="00CC2561" w:rsidRDefault="006E1ADF" w:rsidP="006E1ADF">
            <w:pPr>
              <w:pStyle w:val="acctmergecolhdg"/>
              <w:spacing w:line="240" w:lineRule="atLeast"/>
              <w:ind w:left="-83" w:right="-79" w:firstLine="4"/>
              <w:rPr>
                <w:b w:val="0"/>
                <w:bCs/>
                <w:szCs w:val="22"/>
              </w:rPr>
            </w:pPr>
          </w:p>
        </w:tc>
        <w:tc>
          <w:tcPr>
            <w:tcW w:w="1172" w:type="dxa"/>
            <w:vAlign w:val="bottom"/>
          </w:tcPr>
          <w:p w14:paraId="0B7C4002" w14:textId="52019F9A" w:rsidR="006E1ADF" w:rsidRPr="00CC2561" w:rsidRDefault="006E1ADF" w:rsidP="006E1ADF">
            <w:pPr>
              <w:pStyle w:val="acctmergecolhdg"/>
              <w:spacing w:line="240" w:lineRule="atLeast"/>
              <w:ind w:left="-83" w:right="-79" w:firstLine="4"/>
              <w:rPr>
                <w:b w:val="0"/>
                <w:bCs/>
                <w:szCs w:val="22"/>
              </w:rPr>
            </w:pPr>
            <w:r w:rsidRPr="00CC2561">
              <w:rPr>
                <w:b w:val="0"/>
                <w:bCs/>
                <w:szCs w:val="22"/>
              </w:rPr>
              <w:t>202</w:t>
            </w:r>
            <w:r>
              <w:rPr>
                <w:b w:val="0"/>
                <w:bCs/>
                <w:szCs w:val="22"/>
              </w:rPr>
              <w:t>6</w:t>
            </w:r>
          </w:p>
        </w:tc>
        <w:tc>
          <w:tcPr>
            <w:tcW w:w="189" w:type="dxa"/>
            <w:vAlign w:val="bottom"/>
          </w:tcPr>
          <w:p w14:paraId="38B048E5" w14:textId="77777777" w:rsidR="006E1ADF" w:rsidRPr="00CC2561" w:rsidRDefault="006E1ADF" w:rsidP="006E1ADF">
            <w:pPr>
              <w:pStyle w:val="acctmergecolhdg"/>
              <w:spacing w:line="240" w:lineRule="atLeast"/>
              <w:rPr>
                <w:b w:val="0"/>
                <w:bCs/>
                <w:szCs w:val="22"/>
              </w:rPr>
            </w:pPr>
          </w:p>
        </w:tc>
        <w:tc>
          <w:tcPr>
            <w:tcW w:w="1116" w:type="dxa"/>
            <w:vAlign w:val="bottom"/>
          </w:tcPr>
          <w:p w14:paraId="5DE94D8F" w14:textId="05BB01EA" w:rsidR="006E1ADF" w:rsidRPr="00CC2561" w:rsidRDefault="006E1ADF" w:rsidP="006E1ADF">
            <w:pPr>
              <w:pStyle w:val="acctmergecolhdg"/>
              <w:spacing w:line="240" w:lineRule="atLeast"/>
              <w:ind w:left="-83" w:right="-79" w:firstLine="4"/>
              <w:rPr>
                <w:b w:val="0"/>
                <w:bCs/>
                <w:szCs w:val="22"/>
              </w:rPr>
            </w:pPr>
            <w:r w:rsidRPr="00CC2561">
              <w:rPr>
                <w:b w:val="0"/>
                <w:bCs/>
                <w:szCs w:val="22"/>
              </w:rPr>
              <w:t>202</w:t>
            </w:r>
            <w:r>
              <w:rPr>
                <w:b w:val="0"/>
                <w:bCs/>
                <w:szCs w:val="22"/>
              </w:rPr>
              <w:t>5</w:t>
            </w:r>
          </w:p>
        </w:tc>
      </w:tr>
      <w:tr w:rsidR="00D4740A" w:rsidRPr="00CC2561" w14:paraId="6D5BE65D" w14:textId="77777777" w:rsidTr="00DB6E11">
        <w:trPr>
          <w:cantSplit/>
          <w:trHeight w:val="164"/>
          <w:tblHeader/>
        </w:trPr>
        <w:tc>
          <w:tcPr>
            <w:tcW w:w="3870" w:type="dxa"/>
            <w:vAlign w:val="bottom"/>
          </w:tcPr>
          <w:p w14:paraId="7D377422" w14:textId="77777777" w:rsidR="00D4740A" w:rsidRPr="00CC2561" w:rsidRDefault="00D4740A" w:rsidP="009529E2">
            <w:pPr>
              <w:pStyle w:val="acctfourfigures"/>
              <w:tabs>
                <w:tab w:val="clear" w:pos="765"/>
              </w:tabs>
              <w:spacing w:line="240" w:lineRule="atLeast"/>
              <w:ind w:left="10"/>
              <w:rPr>
                <w:b/>
                <w:bCs/>
                <w:i/>
                <w:iCs/>
                <w:szCs w:val="22"/>
              </w:rPr>
            </w:pPr>
          </w:p>
        </w:tc>
        <w:tc>
          <w:tcPr>
            <w:tcW w:w="5256" w:type="dxa"/>
            <w:gridSpan w:val="7"/>
            <w:vAlign w:val="bottom"/>
          </w:tcPr>
          <w:p w14:paraId="536F3BF4" w14:textId="77777777" w:rsidR="00D4740A" w:rsidRPr="00CC2561" w:rsidRDefault="00D4740A" w:rsidP="009529E2">
            <w:pPr>
              <w:pStyle w:val="acctmergecolhdg"/>
              <w:spacing w:line="240" w:lineRule="atLeast"/>
              <w:ind w:left="-83" w:right="-79" w:firstLine="4"/>
              <w:rPr>
                <w:b w:val="0"/>
                <w:bCs/>
                <w:i/>
                <w:iCs/>
                <w:szCs w:val="22"/>
              </w:rPr>
            </w:pPr>
            <w:r w:rsidRPr="00CC2561">
              <w:rPr>
                <w:b w:val="0"/>
                <w:bCs/>
                <w:i/>
                <w:iCs/>
                <w:szCs w:val="22"/>
              </w:rPr>
              <w:t>(in thousand Baht)</w:t>
            </w:r>
          </w:p>
        </w:tc>
      </w:tr>
      <w:tr w:rsidR="00D4740A" w:rsidRPr="00CC2561" w14:paraId="2AC4B83F" w14:textId="77777777" w:rsidTr="00DB6E11">
        <w:trPr>
          <w:cantSplit/>
        </w:trPr>
        <w:tc>
          <w:tcPr>
            <w:tcW w:w="3870" w:type="dxa"/>
          </w:tcPr>
          <w:p w14:paraId="79A17F1C" w14:textId="2CD84536" w:rsidR="00D4740A" w:rsidRPr="00CC2561" w:rsidRDefault="00D4740A" w:rsidP="009529E2">
            <w:pPr>
              <w:spacing w:line="240" w:lineRule="atLeast"/>
              <w:ind w:left="10"/>
              <w:rPr>
                <w:szCs w:val="22"/>
              </w:rPr>
            </w:pPr>
            <w:r w:rsidRPr="00CC2561">
              <w:rPr>
                <w:szCs w:val="22"/>
              </w:rPr>
              <w:t xml:space="preserve">- Addition </w:t>
            </w:r>
            <w:r w:rsidR="006E1ADF" w:rsidRPr="0024380F">
              <w:rPr>
                <w:szCs w:val="22"/>
              </w:rPr>
              <w:t>(</w:t>
            </w:r>
            <w:r w:rsidR="000E14B9" w:rsidRPr="0024380F">
              <w:rPr>
                <w:szCs w:val="22"/>
              </w:rPr>
              <w:t>decrease</w:t>
            </w:r>
            <w:r w:rsidR="006E1ADF" w:rsidRPr="0024380F">
              <w:rPr>
                <w:szCs w:val="22"/>
              </w:rPr>
              <w:t>)</w:t>
            </w:r>
          </w:p>
        </w:tc>
        <w:tc>
          <w:tcPr>
            <w:tcW w:w="1170" w:type="dxa"/>
          </w:tcPr>
          <w:p w14:paraId="439642CB" w14:textId="04613347" w:rsidR="00D4740A" w:rsidRPr="00CC2561" w:rsidRDefault="00601C35" w:rsidP="009529E2">
            <w:pPr>
              <w:pStyle w:val="acctfourfigures"/>
              <w:tabs>
                <w:tab w:val="clear" w:pos="765"/>
                <w:tab w:val="decimal" w:pos="919"/>
              </w:tabs>
              <w:spacing w:line="240" w:lineRule="atLeast"/>
              <w:ind w:right="-81"/>
              <w:rPr>
                <w:szCs w:val="22"/>
                <w:cs/>
                <w:lang w:val="en-US" w:bidi="th-TH"/>
              </w:rPr>
            </w:pPr>
            <w:r>
              <w:rPr>
                <w:szCs w:val="22"/>
                <w:lang w:val="en-US" w:bidi="th-TH"/>
              </w:rPr>
              <w:t>3,810</w:t>
            </w:r>
          </w:p>
        </w:tc>
        <w:tc>
          <w:tcPr>
            <w:tcW w:w="270" w:type="dxa"/>
          </w:tcPr>
          <w:p w14:paraId="768D35B1" w14:textId="77777777" w:rsidR="00D4740A" w:rsidRPr="00CC2561" w:rsidRDefault="00D4740A" w:rsidP="009529E2">
            <w:pPr>
              <w:pStyle w:val="acctfourfigures"/>
              <w:tabs>
                <w:tab w:val="clear" w:pos="765"/>
                <w:tab w:val="decimal" w:pos="731"/>
              </w:tabs>
              <w:spacing w:line="240" w:lineRule="atLeast"/>
              <w:ind w:left="-83" w:right="11" w:firstLine="4"/>
              <w:rPr>
                <w:szCs w:val="22"/>
              </w:rPr>
            </w:pPr>
          </w:p>
        </w:tc>
        <w:tc>
          <w:tcPr>
            <w:tcW w:w="1159" w:type="dxa"/>
          </w:tcPr>
          <w:p w14:paraId="2251C03D" w14:textId="3D00146B" w:rsidR="00D4740A" w:rsidRPr="00CC2561" w:rsidRDefault="006E1ADF" w:rsidP="009529E2">
            <w:pPr>
              <w:pStyle w:val="acctfourfigures"/>
              <w:tabs>
                <w:tab w:val="clear" w:pos="765"/>
                <w:tab w:val="decimal" w:pos="914"/>
              </w:tabs>
              <w:spacing w:line="240" w:lineRule="atLeast"/>
              <w:ind w:right="-81"/>
              <w:rPr>
                <w:szCs w:val="22"/>
              </w:rPr>
            </w:pPr>
            <w:r w:rsidRPr="00F3013D">
              <w:rPr>
                <w:szCs w:val="22"/>
                <w:lang w:val="en-US" w:bidi="th-TH"/>
              </w:rPr>
              <w:t>(69)</w:t>
            </w:r>
          </w:p>
        </w:tc>
        <w:tc>
          <w:tcPr>
            <w:tcW w:w="180" w:type="dxa"/>
          </w:tcPr>
          <w:p w14:paraId="35489E3B" w14:textId="77777777" w:rsidR="00D4740A" w:rsidRPr="00CC2561" w:rsidRDefault="00D4740A" w:rsidP="009529E2">
            <w:pPr>
              <w:pStyle w:val="acctfourfigures"/>
              <w:tabs>
                <w:tab w:val="clear" w:pos="765"/>
                <w:tab w:val="decimal" w:pos="731"/>
              </w:tabs>
              <w:spacing w:line="240" w:lineRule="atLeast"/>
              <w:ind w:left="-79" w:right="-72"/>
              <w:rPr>
                <w:szCs w:val="22"/>
              </w:rPr>
            </w:pPr>
          </w:p>
        </w:tc>
        <w:tc>
          <w:tcPr>
            <w:tcW w:w="1172" w:type="dxa"/>
          </w:tcPr>
          <w:p w14:paraId="3DEB0E82" w14:textId="3CD573E4" w:rsidR="00D4740A" w:rsidRPr="00CC2561" w:rsidRDefault="00601C35" w:rsidP="000E4319">
            <w:pPr>
              <w:tabs>
                <w:tab w:val="decimal" w:pos="-129"/>
              </w:tabs>
              <w:ind w:left="-129" w:right="-460"/>
              <w:jc w:val="center"/>
              <w:rPr>
                <w:szCs w:val="22"/>
              </w:rPr>
            </w:pPr>
            <w:r>
              <w:rPr>
                <w:szCs w:val="22"/>
              </w:rPr>
              <w:t>-</w:t>
            </w:r>
          </w:p>
        </w:tc>
        <w:tc>
          <w:tcPr>
            <w:tcW w:w="189" w:type="dxa"/>
            <w:vAlign w:val="bottom"/>
          </w:tcPr>
          <w:p w14:paraId="7D98593B" w14:textId="77777777" w:rsidR="00D4740A" w:rsidRPr="00CC2561" w:rsidRDefault="00D4740A" w:rsidP="00CE5D94">
            <w:pPr>
              <w:tabs>
                <w:tab w:val="decimal" w:pos="-129"/>
              </w:tabs>
              <w:ind w:left="-129" w:right="-307"/>
              <w:jc w:val="center"/>
              <w:rPr>
                <w:szCs w:val="22"/>
              </w:rPr>
            </w:pPr>
          </w:p>
        </w:tc>
        <w:tc>
          <w:tcPr>
            <w:tcW w:w="1116" w:type="dxa"/>
          </w:tcPr>
          <w:p w14:paraId="58A41BA0" w14:textId="77777777" w:rsidR="00D4740A" w:rsidRPr="00CC2561" w:rsidRDefault="00D4740A" w:rsidP="00CE5D94">
            <w:pPr>
              <w:tabs>
                <w:tab w:val="decimal" w:pos="-129"/>
              </w:tabs>
              <w:ind w:left="-129" w:right="-307"/>
              <w:jc w:val="center"/>
              <w:rPr>
                <w:szCs w:val="22"/>
              </w:rPr>
            </w:pPr>
            <w:r>
              <w:rPr>
                <w:szCs w:val="22"/>
              </w:rPr>
              <w:t>-</w:t>
            </w:r>
          </w:p>
        </w:tc>
      </w:tr>
    </w:tbl>
    <w:p w14:paraId="310E3BE7" w14:textId="226F457D" w:rsidR="00691C6F" w:rsidRPr="006A41A8" w:rsidRDefault="00691C6F">
      <w:pPr>
        <w:spacing w:line="240" w:lineRule="auto"/>
        <w:rPr>
          <w:szCs w:val="22"/>
        </w:rPr>
      </w:pPr>
    </w:p>
    <w:p w14:paraId="564B8055" w14:textId="77777777" w:rsidR="00332E21" w:rsidRPr="00CC2561" w:rsidRDefault="00332E21" w:rsidP="00085098">
      <w:pPr>
        <w:pStyle w:val="Heading1"/>
        <w:rPr>
          <w:rFonts w:cstheme="minorBidi"/>
        </w:rPr>
      </w:pPr>
      <w:r w:rsidRPr="00CC2561">
        <w:t>6</w:t>
      </w:r>
      <w:r w:rsidRPr="00CC2561">
        <w:tab/>
        <w:t>Other current financial assets</w:t>
      </w:r>
    </w:p>
    <w:p w14:paraId="29871CCA" w14:textId="77777777" w:rsidR="00332E21" w:rsidRPr="006A41A8" w:rsidRDefault="00332E21" w:rsidP="0079026D">
      <w:pPr>
        <w:spacing w:line="240" w:lineRule="auto"/>
        <w:rPr>
          <w:sz w:val="18"/>
          <w:szCs w:val="16"/>
        </w:rPr>
      </w:pPr>
    </w:p>
    <w:tbl>
      <w:tblPr>
        <w:tblW w:w="9171" w:type="dxa"/>
        <w:tblInd w:w="529" w:type="dxa"/>
        <w:tblLayout w:type="fixed"/>
        <w:tblCellMar>
          <w:left w:w="79" w:type="dxa"/>
          <w:right w:w="79" w:type="dxa"/>
        </w:tblCellMar>
        <w:tblLook w:val="0000" w:firstRow="0" w:lastRow="0" w:firstColumn="0" w:lastColumn="0" w:noHBand="0" w:noVBand="0"/>
      </w:tblPr>
      <w:tblGrid>
        <w:gridCol w:w="3868"/>
        <w:gridCol w:w="1170"/>
        <w:gridCol w:w="270"/>
        <w:gridCol w:w="1159"/>
        <w:gridCol w:w="192"/>
        <w:gridCol w:w="1169"/>
        <w:gridCol w:w="187"/>
        <w:gridCol w:w="1156"/>
      </w:tblGrid>
      <w:tr w:rsidR="00332E21" w:rsidRPr="007B079D" w14:paraId="145DCD9F" w14:textId="77777777" w:rsidTr="00DB6E11">
        <w:trPr>
          <w:cantSplit/>
          <w:trHeight w:val="20"/>
          <w:tblHeader/>
        </w:trPr>
        <w:tc>
          <w:tcPr>
            <w:tcW w:w="3868" w:type="dxa"/>
            <w:vAlign w:val="bottom"/>
          </w:tcPr>
          <w:p w14:paraId="3F68380A" w14:textId="77777777" w:rsidR="00332E21" w:rsidRPr="007B079D" w:rsidRDefault="00332E21" w:rsidP="007B079D">
            <w:pPr>
              <w:pStyle w:val="acctfourfigures"/>
              <w:spacing w:line="240" w:lineRule="atLeast"/>
              <w:rPr>
                <w:color w:val="0000FF"/>
                <w:sz w:val="20"/>
              </w:rPr>
            </w:pPr>
          </w:p>
        </w:tc>
        <w:tc>
          <w:tcPr>
            <w:tcW w:w="5303" w:type="dxa"/>
            <w:gridSpan w:val="7"/>
          </w:tcPr>
          <w:p w14:paraId="1C3ABC7D" w14:textId="77777777" w:rsidR="00332E21" w:rsidRPr="007B079D" w:rsidRDefault="00332E21" w:rsidP="007B079D">
            <w:pPr>
              <w:pStyle w:val="acctmergecolhdg"/>
              <w:spacing w:line="240" w:lineRule="atLeast"/>
              <w:rPr>
                <w:sz w:val="20"/>
              </w:rPr>
            </w:pPr>
            <w:r w:rsidRPr="007B079D">
              <w:rPr>
                <w:sz w:val="20"/>
              </w:rPr>
              <w:t>Consolidated</w:t>
            </w:r>
            <w:r w:rsidRPr="007B079D">
              <w:rPr>
                <w:sz w:val="20"/>
                <w:cs/>
                <w:lang w:bidi="th-TH"/>
              </w:rPr>
              <w:t xml:space="preserve"> </w:t>
            </w:r>
            <w:r w:rsidRPr="007B079D">
              <w:rPr>
                <w:sz w:val="20"/>
              </w:rPr>
              <w:t>financial statements</w:t>
            </w:r>
          </w:p>
        </w:tc>
      </w:tr>
      <w:tr w:rsidR="00332E21" w:rsidRPr="007B079D" w14:paraId="58CE6DA8" w14:textId="77777777" w:rsidTr="00DB6E11">
        <w:trPr>
          <w:cantSplit/>
          <w:trHeight w:val="20"/>
          <w:tblHeader/>
        </w:trPr>
        <w:tc>
          <w:tcPr>
            <w:tcW w:w="3868" w:type="dxa"/>
          </w:tcPr>
          <w:p w14:paraId="6DA607CE" w14:textId="77777777" w:rsidR="00332E21" w:rsidRPr="007B079D" w:rsidRDefault="00332E21" w:rsidP="007B079D">
            <w:pPr>
              <w:pStyle w:val="acctfourfigures"/>
              <w:spacing w:line="240" w:lineRule="atLeast"/>
              <w:jc w:val="center"/>
              <w:rPr>
                <w:sz w:val="20"/>
              </w:rPr>
            </w:pPr>
          </w:p>
        </w:tc>
        <w:tc>
          <w:tcPr>
            <w:tcW w:w="2599" w:type="dxa"/>
            <w:gridSpan w:val="3"/>
            <w:vAlign w:val="center"/>
          </w:tcPr>
          <w:p w14:paraId="158648C6" w14:textId="020640B1" w:rsidR="00332E21" w:rsidRPr="007B079D" w:rsidRDefault="00475534" w:rsidP="007B079D">
            <w:pPr>
              <w:pStyle w:val="acctmergecolhdg"/>
              <w:spacing w:line="240" w:lineRule="atLeast"/>
              <w:rPr>
                <w:b w:val="0"/>
                <w:bCs/>
                <w:spacing w:val="6"/>
                <w:sz w:val="20"/>
              </w:rPr>
            </w:pPr>
            <w:r>
              <w:rPr>
                <w:b w:val="0"/>
                <w:bCs/>
                <w:spacing w:val="6"/>
                <w:sz w:val="20"/>
              </w:rPr>
              <w:t>31 March 20</w:t>
            </w:r>
            <w:r w:rsidR="00B3388E">
              <w:rPr>
                <w:b w:val="0"/>
                <w:bCs/>
                <w:spacing w:val="6"/>
                <w:sz w:val="20"/>
              </w:rPr>
              <w:t>2</w:t>
            </w:r>
            <w:r>
              <w:rPr>
                <w:b w:val="0"/>
                <w:bCs/>
                <w:spacing w:val="6"/>
                <w:sz w:val="20"/>
              </w:rPr>
              <w:t>6</w:t>
            </w:r>
          </w:p>
        </w:tc>
        <w:tc>
          <w:tcPr>
            <w:tcW w:w="192" w:type="dxa"/>
            <w:vAlign w:val="center"/>
          </w:tcPr>
          <w:p w14:paraId="5BA28CCD" w14:textId="77777777" w:rsidR="00332E21" w:rsidRPr="007B079D" w:rsidRDefault="00332E21" w:rsidP="007B079D">
            <w:pPr>
              <w:pStyle w:val="acctmergecolhdg"/>
              <w:spacing w:line="240" w:lineRule="atLeast"/>
              <w:rPr>
                <w:b w:val="0"/>
                <w:bCs/>
                <w:sz w:val="20"/>
              </w:rPr>
            </w:pPr>
          </w:p>
        </w:tc>
        <w:tc>
          <w:tcPr>
            <w:tcW w:w="2512" w:type="dxa"/>
            <w:gridSpan w:val="3"/>
            <w:vAlign w:val="center"/>
          </w:tcPr>
          <w:p w14:paraId="06006925" w14:textId="0DA5CF5E" w:rsidR="00332E21" w:rsidRPr="007B079D" w:rsidRDefault="00332E21" w:rsidP="007B079D">
            <w:pPr>
              <w:pStyle w:val="acctmergecolhdg"/>
              <w:spacing w:line="240" w:lineRule="atLeast"/>
              <w:rPr>
                <w:b w:val="0"/>
                <w:bCs/>
                <w:spacing w:val="6"/>
                <w:sz w:val="20"/>
              </w:rPr>
            </w:pPr>
            <w:r w:rsidRPr="007B079D">
              <w:rPr>
                <w:b w:val="0"/>
                <w:bCs/>
                <w:spacing w:val="6"/>
                <w:sz w:val="20"/>
              </w:rPr>
              <w:t>31 December 202</w:t>
            </w:r>
            <w:r w:rsidR="00475534">
              <w:rPr>
                <w:b w:val="0"/>
                <w:bCs/>
                <w:spacing w:val="6"/>
                <w:sz w:val="20"/>
              </w:rPr>
              <w:t>5</w:t>
            </w:r>
          </w:p>
        </w:tc>
      </w:tr>
      <w:tr w:rsidR="00332E21" w:rsidRPr="007B079D" w14:paraId="2DE3B4E8" w14:textId="77777777" w:rsidTr="00DB6E11">
        <w:trPr>
          <w:cantSplit/>
          <w:trHeight w:val="20"/>
          <w:tblHeader/>
        </w:trPr>
        <w:tc>
          <w:tcPr>
            <w:tcW w:w="3868" w:type="dxa"/>
          </w:tcPr>
          <w:p w14:paraId="0251AF3C" w14:textId="77777777" w:rsidR="00332E21" w:rsidRPr="007B079D" w:rsidRDefault="00332E21" w:rsidP="007B079D">
            <w:pPr>
              <w:pStyle w:val="acctfourfigures"/>
              <w:spacing w:line="240" w:lineRule="atLeast"/>
              <w:jc w:val="center"/>
              <w:rPr>
                <w:sz w:val="20"/>
              </w:rPr>
            </w:pPr>
          </w:p>
        </w:tc>
        <w:tc>
          <w:tcPr>
            <w:tcW w:w="1170" w:type="dxa"/>
            <w:vAlign w:val="center"/>
          </w:tcPr>
          <w:p w14:paraId="12BC452D" w14:textId="77777777" w:rsidR="00332E21" w:rsidRPr="007B079D" w:rsidRDefault="00332E21" w:rsidP="007B079D">
            <w:pPr>
              <w:spacing w:line="240" w:lineRule="atLeast"/>
              <w:jc w:val="center"/>
              <w:rPr>
                <w:sz w:val="20"/>
              </w:rPr>
            </w:pPr>
            <w:r w:rsidRPr="007B079D">
              <w:rPr>
                <w:sz w:val="20"/>
              </w:rPr>
              <w:t>Cost/</w:t>
            </w:r>
          </w:p>
          <w:p w14:paraId="5BB6818D" w14:textId="77777777" w:rsidR="00332E21" w:rsidRPr="007B079D" w:rsidRDefault="00332E21" w:rsidP="007B079D">
            <w:pPr>
              <w:pStyle w:val="acctmergecolhdg"/>
              <w:spacing w:line="240" w:lineRule="atLeast"/>
              <w:rPr>
                <w:b w:val="0"/>
                <w:sz w:val="20"/>
              </w:rPr>
            </w:pPr>
            <w:r w:rsidRPr="007B079D">
              <w:rPr>
                <w:b w:val="0"/>
                <w:sz w:val="20"/>
              </w:rPr>
              <w:t>Amortised cost</w:t>
            </w:r>
          </w:p>
        </w:tc>
        <w:tc>
          <w:tcPr>
            <w:tcW w:w="270" w:type="dxa"/>
            <w:vAlign w:val="center"/>
          </w:tcPr>
          <w:p w14:paraId="0394E388" w14:textId="77777777" w:rsidR="00332E21" w:rsidRPr="007B079D" w:rsidRDefault="00332E21" w:rsidP="007B079D">
            <w:pPr>
              <w:pStyle w:val="acctmergecolhdg"/>
              <w:spacing w:line="240" w:lineRule="atLeast"/>
              <w:rPr>
                <w:b w:val="0"/>
                <w:sz w:val="20"/>
              </w:rPr>
            </w:pPr>
          </w:p>
        </w:tc>
        <w:tc>
          <w:tcPr>
            <w:tcW w:w="1159" w:type="dxa"/>
            <w:vAlign w:val="center"/>
          </w:tcPr>
          <w:p w14:paraId="01E97BB4" w14:textId="77777777" w:rsidR="00332E21" w:rsidRPr="007B079D" w:rsidRDefault="00332E21" w:rsidP="007B079D">
            <w:pPr>
              <w:pStyle w:val="acctmergecolhdg"/>
              <w:spacing w:line="240" w:lineRule="atLeast"/>
              <w:rPr>
                <w:b w:val="0"/>
                <w:bCs/>
                <w:sz w:val="20"/>
              </w:rPr>
            </w:pPr>
          </w:p>
          <w:p w14:paraId="753B4AB4" w14:textId="77777777" w:rsidR="00332E21" w:rsidRPr="007B079D" w:rsidRDefault="00332E21" w:rsidP="007B079D">
            <w:pPr>
              <w:pStyle w:val="acctmergecolhdg"/>
              <w:spacing w:line="240" w:lineRule="atLeast"/>
              <w:rPr>
                <w:b w:val="0"/>
                <w:bCs/>
                <w:sz w:val="20"/>
              </w:rPr>
            </w:pPr>
            <w:r w:rsidRPr="007B079D">
              <w:rPr>
                <w:b w:val="0"/>
                <w:bCs/>
                <w:sz w:val="20"/>
              </w:rPr>
              <w:t xml:space="preserve">Fair </w:t>
            </w:r>
            <w:r w:rsidRPr="007B079D">
              <w:rPr>
                <w:b w:val="0"/>
                <w:bCs/>
                <w:sz w:val="20"/>
              </w:rPr>
              <w:br/>
              <w:t>value</w:t>
            </w:r>
          </w:p>
        </w:tc>
        <w:tc>
          <w:tcPr>
            <w:tcW w:w="192" w:type="dxa"/>
            <w:vAlign w:val="center"/>
          </w:tcPr>
          <w:p w14:paraId="7EADE2EF" w14:textId="77777777" w:rsidR="00332E21" w:rsidRPr="007B079D" w:rsidRDefault="00332E21" w:rsidP="007B079D">
            <w:pPr>
              <w:pStyle w:val="acctmergecolhdg"/>
              <w:spacing w:line="240" w:lineRule="atLeast"/>
              <w:rPr>
                <w:b w:val="0"/>
                <w:bCs/>
                <w:sz w:val="20"/>
              </w:rPr>
            </w:pPr>
          </w:p>
        </w:tc>
        <w:tc>
          <w:tcPr>
            <w:tcW w:w="1169" w:type="dxa"/>
            <w:vAlign w:val="center"/>
          </w:tcPr>
          <w:p w14:paraId="6FE7F238" w14:textId="77777777" w:rsidR="00332E21" w:rsidRPr="007B079D" w:rsidRDefault="00332E21" w:rsidP="007B079D">
            <w:pPr>
              <w:spacing w:line="240" w:lineRule="atLeast"/>
              <w:jc w:val="center"/>
              <w:rPr>
                <w:bCs/>
                <w:sz w:val="20"/>
              </w:rPr>
            </w:pPr>
            <w:r w:rsidRPr="007B079D">
              <w:rPr>
                <w:bCs/>
                <w:sz w:val="20"/>
              </w:rPr>
              <w:t>Cost/</w:t>
            </w:r>
          </w:p>
          <w:p w14:paraId="304430E0" w14:textId="77777777" w:rsidR="00332E21" w:rsidRPr="007B079D" w:rsidRDefault="00332E21" w:rsidP="007B079D">
            <w:pPr>
              <w:pStyle w:val="acctmergecolhdg"/>
              <w:spacing w:line="240" w:lineRule="atLeast"/>
              <w:rPr>
                <w:b w:val="0"/>
                <w:bCs/>
                <w:sz w:val="20"/>
              </w:rPr>
            </w:pPr>
            <w:r w:rsidRPr="007B079D">
              <w:rPr>
                <w:b w:val="0"/>
                <w:bCs/>
                <w:sz w:val="20"/>
              </w:rPr>
              <w:t>Amortised cost</w:t>
            </w:r>
          </w:p>
        </w:tc>
        <w:tc>
          <w:tcPr>
            <w:tcW w:w="187" w:type="dxa"/>
            <w:vAlign w:val="center"/>
          </w:tcPr>
          <w:p w14:paraId="4313D5D2" w14:textId="77777777" w:rsidR="00332E21" w:rsidRPr="007B079D" w:rsidRDefault="00332E21" w:rsidP="007B079D">
            <w:pPr>
              <w:pStyle w:val="acctmergecolhdg"/>
              <w:spacing w:line="240" w:lineRule="atLeast"/>
              <w:rPr>
                <w:b w:val="0"/>
                <w:bCs/>
                <w:sz w:val="20"/>
              </w:rPr>
            </w:pPr>
          </w:p>
        </w:tc>
        <w:tc>
          <w:tcPr>
            <w:tcW w:w="1156" w:type="dxa"/>
            <w:vAlign w:val="center"/>
          </w:tcPr>
          <w:p w14:paraId="6AFEA7F6" w14:textId="77777777" w:rsidR="00332E21" w:rsidRPr="007B079D" w:rsidRDefault="00332E21" w:rsidP="007B079D">
            <w:pPr>
              <w:spacing w:line="240" w:lineRule="atLeast"/>
              <w:jc w:val="center"/>
              <w:rPr>
                <w:bCs/>
                <w:sz w:val="20"/>
              </w:rPr>
            </w:pPr>
          </w:p>
          <w:p w14:paraId="467E7DEE" w14:textId="77777777" w:rsidR="00332E21" w:rsidRPr="007B079D" w:rsidRDefault="00332E21" w:rsidP="007B079D">
            <w:pPr>
              <w:spacing w:line="240" w:lineRule="atLeast"/>
              <w:jc w:val="center"/>
              <w:rPr>
                <w:bCs/>
                <w:sz w:val="20"/>
              </w:rPr>
            </w:pPr>
            <w:r w:rsidRPr="007B079D">
              <w:rPr>
                <w:bCs/>
                <w:sz w:val="20"/>
              </w:rPr>
              <w:t>Fair</w:t>
            </w:r>
          </w:p>
          <w:p w14:paraId="7DB1ED26" w14:textId="77777777" w:rsidR="00332E21" w:rsidRPr="007B079D" w:rsidRDefault="00332E21" w:rsidP="007B079D">
            <w:pPr>
              <w:pStyle w:val="acctmergecolhdg"/>
              <w:spacing w:line="240" w:lineRule="atLeast"/>
              <w:rPr>
                <w:b w:val="0"/>
                <w:bCs/>
                <w:sz w:val="20"/>
              </w:rPr>
            </w:pPr>
            <w:r w:rsidRPr="007B079D">
              <w:rPr>
                <w:b w:val="0"/>
                <w:bCs/>
                <w:sz w:val="20"/>
              </w:rPr>
              <w:t>value</w:t>
            </w:r>
          </w:p>
        </w:tc>
      </w:tr>
      <w:tr w:rsidR="00332E21" w:rsidRPr="007B079D" w14:paraId="4FEF56D3" w14:textId="77777777" w:rsidTr="00DB6E11">
        <w:trPr>
          <w:cantSplit/>
          <w:trHeight w:val="20"/>
          <w:tblHeader/>
        </w:trPr>
        <w:tc>
          <w:tcPr>
            <w:tcW w:w="3868" w:type="dxa"/>
          </w:tcPr>
          <w:p w14:paraId="139FE38D" w14:textId="77777777" w:rsidR="00332E21" w:rsidRPr="007B079D" w:rsidRDefault="00332E21" w:rsidP="007B079D">
            <w:pPr>
              <w:spacing w:line="240" w:lineRule="atLeast"/>
              <w:ind w:firstLine="190"/>
              <w:rPr>
                <w:b/>
                <w:bCs/>
                <w:i/>
                <w:iCs/>
                <w:sz w:val="20"/>
              </w:rPr>
            </w:pPr>
          </w:p>
        </w:tc>
        <w:tc>
          <w:tcPr>
            <w:tcW w:w="5303" w:type="dxa"/>
            <w:gridSpan w:val="7"/>
          </w:tcPr>
          <w:p w14:paraId="77E965B2" w14:textId="77777777" w:rsidR="00332E21" w:rsidRPr="007B079D" w:rsidRDefault="00332E21" w:rsidP="007B079D">
            <w:pPr>
              <w:pStyle w:val="acctfourfigures"/>
              <w:spacing w:line="240" w:lineRule="atLeast"/>
              <w:jc w:val="center"/>
              <w:rPr>
                <w:i/>
                <w:iCs/>
                <w:sz w:val="20"/>
              </w:rPr>
            </w:pPr>
            <w:r w:rsidRPr="007B079D">
              <w:rPr>
                <w:i/>
                <w:iCs/>
                <w:sz w:val="20"/>
              </w:rPr>
              <w:t>(in thousand Baht)</w:t>
            </w:r>
          </w:p>
        </w:tc>
      </w:tr>
      <w:tr w:rsidR="00475534" w:rsidRPr="007B079D" w14:paraId="206CCB30" w14:textId="77777777" w:rsidTr="00DB6E11">
        <w:trPr>
          <w:cantSplit/>
          <w:trHeight w:val="20"/>
        </w:trPr>
        <w:tc>
          <w:tcPr>
            <w:tcW w:w="3868" w:type="dxa"/>
            <w:vAlign w:val="center"/>
          </w:tcPr>
          <w:p w14:paraId="2BE2AB8E" w14:textId="77777777" w:rsidR="00475534" w:rsidRPr="007B079D" w:rsidRDefault="00475534" w:rsidP="00475534">
            <w:pPr>
              <w:spacing w:line="240" w:lineRule="atLeast"/>
              <w:ind w:left="190" w:hanging="169"/>
              <w:rPr>
                <w:sz w:val="20"/>
              </w:rPr>
            </w:pPr>
            <w:r w:rsidRPr="007B079D">
              <w:rPr>
                <w:sz w:val="20"/>
              </w:rPr>
              <w:t>Fixed deposits measured at amortised cost with an original maturity over 3 months but less than 1 year</w:t>
            </w:r>
          </w:p>
        </w:tc>
        <w:tc>
          <w:tcPr>
            <w:tcW w:w="1170" w:type="dxa"/>
            <w:vAlign w:val="bottom"/>
          </w:tcPr>
          <w:p w14:paraId="31DC2454" w14:textId="1EFE757C" w:rsidR="00475534" w:rsidRPr="007B079D" w:rsidRDefault="00601C35" w:rsidP="000E4319">
            <w:pPr>
              <w:pStyle w:val="acctfourfigures"/>
              <w:tabs>
                <w:tab w:val="clear" w:pos="765"/>
                <w:tab w:val="decimal" w:pos="930"/>
              </w:tabs>
              <w:spacing w:line="240" w:lineRule="atLeast"/>
              <w:ind w:right="-81"/>
              <w:rPr>
                <w:sz w:val="20"/>
                <w:cs/>
                <w:lang w:val="en-US" w:bidi="th-TH"/>
              </w:rPr>
            </w:pPr>
            <w:r>
              <w:rPr>
                <w:sz w:val="20"/>
                <w:lang w:val="en-US" w:bidi="th-TH"/>
              </w:rPr>
              <w:t>104,524</w:t>
            </w:r>
          </w:p>
        </w:tc>
        <w:tc>
          <w:tcPr>
            <w:tcW w:w="270" w:type="dxa"/>
          </w:tcPr>
          <w:p w14:paraId="656A77C4" w14:textId="77777777" w:rsidR="00475534" w:rsidRPr="007B079D" w:rsidRDefault="00475534" w:rsidP="00475534">
            <w:pPr>
              <w:pStyle w:val="acctfourfigures"/>
              <w:spacing w:line="240" w:lineRule="atLeast"/>
              <w:rPr>
                <w:sz w:val="20"/>
              </w:rPr>
            </w:pPr>
          </w:p>
        </w:tc>
        <w:tc>
          <w:tcPr>
            <w:tcW w:w="1159" w:type="dxa"/>
            <w:vAlign w:val="bottom"/>
          </w:tcPr>
          <w:p w14:paraId="40817E75" w14:textId="77777777" w:rsidR="00475534" w:rsidRPr="007B079D" w:rsidRDefault="00475534" w:rsidP="00475534">
            <w:pPr>
              <w:pStyle w:val="acctfourfigures"/>
              <w:tabs>
                <w:tab w:val="clear" w:pos="765"/>
                <w:tab w:val="decimal" w:pos="730"/>
              </w:tabs>
              <w:spacing w:line="240" w:lineRule="atLeast"/>
              <w:ind w:right="-81"/>
              <w:rPr>
                <w:sz w:val="20"/>
                <w:lang w:val="en-US" w:bidi="th-TH"/>
              </w:rPr>
            </w:pPr>
          </w:p>
        </w:tc>
        <w:tc>
          <w:tcPr>
            <w:tcW w:w="192" w:type="dxa"/>
          </w:tcPr>
          <w:p w14:paraId="42DD29B1" w14:textId="77777777" w:rsidR="00475534" w:rsidRPr="007B079D" w:rsidRDefault="00475534" w:rsidP="00475534">
            <w:pPr>
              <w:pStyle w:val="acctfourfigures"/>
              <w:spacing w:line="240" w:lineRule="atLeast"/>
              <w:rPr>
                <w:sz w:val="20"/>
              </w:rPr>
            </w:pPr>
          </w:p>
        </w:tc>
        <w:tc>
          <w:tcPr>
            <w:tcW w:w="1169" w:type="dxa"/>
            <w:vAlign w:val="bottom"/>
          </w:tcPr>
          <w:p w14:paraId="39954750" w14:textId="2871DBD0" w:rsidR="00475534" w:rsidRPr="007B079D" w:rsidRDefault="00475534" w:rsidP="00475534">
            <w:pPr>
              <w:pStyle w:val="acctfourfigures"/>
              <w:tabs>
                <w:tab w:val="clear" w:pos="765"/>
                <w:tab w:val="decimal" w:pos="927"/>
              </w:tabs>
              <w:spacing w:line="240" w:lineRule="atLeast"/>
              <w:ind w:left="-63" w:right="-160"/>
              <w:rPr>
                <w:sz w:val="20"/>
              </w:rPr>
            </w:pPr>
            <w:r w:rsidRPr="009114E2">
              <w:rPr>
                <w:sz w:val="20"/>
              </w:rPr>
              <w:t>131,697</w:t>
            </w:r>
          </w:p>
        </w:tc>
        <w:tc>
          <w:tcPr>
            <w:tcW w:w="187" w:type="dxa"/>
            <w:vAlign w:val="bottom"/>
          </w:tcPr>
          <w:p w14:paraId="2EDDA400" w14:textId="77777777" w:rsidR="00475534" w:rsidRPr="007B079D" w:rsidRDefault="00475534" w:rsidP="00475534">
            <w:pPr>
              <w:pStyle w:val="acctfourfigures"/>
              <w:spacing w:line="240" w:lineRule="atLeast"/>
              <w:rPr>
                <w:sz w:val="20"/>
              </w:rPr>
            </w:pPr>
          </w:p>
        </w:tc>
        <w:tc>
          <w:tcPr>
            <w:tcW w:w="1156" w:type="dxa"/>
            <w:vAlign w:val="bottom"/>
          </w:tcPr>
          <w:p w14:paraId="07E968F9" w14:textId="4F01CA89" w:rsidR="00475534" w:rsidRPr="00601C35" w:rsidRDefault="00475534" w:rsidP="00601C35">
            <w:pPr>
              <w:tabs>
                <w:tab w:val="decimal" w:pos="-129"/>
              </w:tabs>
              <w:ind w:left="-129" w:right="-307"/>
              <w:jc w:val="center"/>
              <w:rPr>
                <w:szCs w:val="22"/>
              </w:rPr>
            </w:pPr>
          </w:p>
        </w:tc>
      </w:tr>
      <w:tr w:rsidR="00475534" w:rsidRPr="007B079D" w14:paraId="2342D39F" w14:textId="77777777" w:rsidTr="00DB6E11">
        <w:trPr>
          <w:cantSplit/>
          <w:trHeight w:val="20"/>
        </w:trPr>
        <w:tc>
          <w:tcPr>
            <w:tcW w:w="3868" w:type="dxa"/>
          </w:tcPr>
          <w:p w14:paraId="08BBA2CB" w14:textId="77777777" w:rsidR="00475534" w:rsidRPr="007B079D" w:rsidRDefault="00475534" w:rsidP="00475534">
            <w:pPr>
              <w:spacing w:line="240" w:lineRule="atLeast"/>
              <w:rPr>
                <w:sz w:val="20"/>
              </w:rPr>
            </w:pPr>
            <w:r w:rsidRPr="007B079D">
              <w:rPr>
                <w:i/>
                <w:iCs/>
                <w:sz w:val="20"/>
              </w:rPr>
              <w:t xml:space="preserve">Less </w:t>
            </w:r>
            <w:r w:rsidRPr="007B079D">
              <w:rPr>
                <w:sz w:val="20"/>
              </w:rPr>
              <w:t>allowance for expected credit loss</w:t>
            </w:r>
          </w:p>
        </w:tc>
        <w:tc>
          <w:tcPr>
            <w:tcW w:w="1170" w:type="dxa"/>
            <w:vAlign w:val="bottom"/>
          </w:tcPr>
          <w:p w14:paraId="2160FB9F" w14:textId="40C5EB66" w:rsidR="00475534" w:rsidRPr="007B079D" w:rsidRDefault="00601C35" w:rsidP="000E4319">
            <w:pPr>
              <w:pStyle w:val="acctfourfigures"/>
              <w:tabs>
                <w:tab w:val="clear" w:pos="765"/>
                <w:tab w:val="decimal" w:pos="930"/>
              </w:tabs>
              <w:spacing w:line="240" w:lineRule="atLeast"/>
              <w:ind w:right="-81"/>
              <w:rPr>
                <w:sz w:val="20"/>
                <w:lang w:val="en-US"/>
              </w:rPr>
            </w:pPr>
            <w:r>
              <w:rPr>
                <w:sz w:val="20"/>
                <w:lang w:val="en-US"/>
              </w:rPr>
              <w:t>(251)</w:t>
            </w:r>
          </w:p>
        </w:tc>
        <w:tc>
          <w:tcPr>
            <w:tcW w:w="270" w:type="dxa"/>
          </w:tcPr>
          <w:p w14:paraId="20A1CD3E" w14:textId="77777777" w:rsidR="00475534" w:rsidRPr="007B079D" w:rsidRDefault="00475534" w:rsidP="00475534">
            <w:pPr>
              <w:pStyle w:val="acctfourfigures"/>
              <w:spacing w:line="240" w:lineRule="atLeast"/>
              <w:rPr>
                <w:sz w:val="20"/>
              </w:rPr>
            </w:pPr>
          </w:p>
        </w:tc>
        <w:tc>
          <w:tcPr>
            <w:tcW w:w="1159" w:type="dxa"/>
            <w:vAlign w:val="center"/>
          </w:tcPr>
          <w:p w14:paraId="7A4B8C20" w14:textId="77777777" w:rsidR="00475534" w:rsidRPr="007B079D" w:rsidRDefault="00475534" w:rsidP="00475534">
            <w:pPr>
              <w:pStyle w:val="acctfourfigures"/>
              <w:tabs>
                <w:tab w:val="clear" w:pos="765"/>
                <w:tab w:val="decimal" w:pos="730"/>
              </w:tabs>
              <w:spacing w:line="240" w:lineRule="atLeast"/>
              <w:ind w:right="-81"/>
              <w:rPr>
                <w:b/>
                <w:bCs/>
                <w:sz w:val="20"/>
              </w:rPr>
            </w:pPr>
          </w:p>
        </w:tc>
        <w:tc>
          <w:tcPr>
            <w:tcW w:w="192" w:type="dxa"/>
          </w:tcPr>
          <w:p w14:paraId="3F4BA834" w14:textId="77777777" w:rsidR="00475534" w:rsidRPr="007B079D" w:rsidRDefault="00475534" w:rsidP="00475534">
            <w:pPr>
              <w:pStyle w:val="acctfourfigures"/>
              <w:spacing w:line="240" w:lineRule="atLeast"/>
              <w:rPr>
                <w:sz w:val="20"/>
              </w:rPr>
            </w:pPr>
          </w:p>
        </w:tc>
        <w:tc>
          <w:tcPr>
            <w:tcW w:w="1169" w:type="dxa"/>
            <w:vAlign w:val="bottom"/>
          </w:tcPr>
          <w:p w14:paraId="5480A10A" w14:textId="330A8D36" w:rsidR="00475534" w:rsidRPr="007B079D" w:rsidRDefault="00475534" w:rsidP="00475534">
            <w:pPr>
              <w:pStyle w:val="acctfourfigures"/>
              <w:tabs>
                <w:tab w:val="clear" w:pos="765"/>
                <w:tab w:val="decimal" w:pos="927"/>
              </w:tabs>
              <w:spacing w:line="240" w:lineRule="atLeast"/>
              <w:ind w:left="-63" w:right="-160"/>
              <w:rPr>
                <w:sz w:val="20"/>
              </w:rPr>
            </w:pPr>
            <w:r w:rsidRPr="009114E2">
              <w:rPr>
                <w:sz w:val="20"/>
              </w:rPr>
              <w:t>(273)</w:t>
            </w:r>
          </w:p>
        </w:tc>
        <w:tc>
          <w:tcPr>
            <w:tcW w:w="187" w:type="dxa"/>
            <w:vAlign w:val="bottom"/>
          </w:tcPr>
          <w:p w14:paraId="65AEE7C7" w14:textId="77777777" w:rsidR="00475534" w:rsidRPr="007B079D" w:rsidRDefault="00475534" w:rsidP="00475534">
            <w:pPr>
              <w:pStyle w:val="acctfourfigures"/>
              <w:spacing w:line="240" w:lineRule="atLeast"/>
              <w:rPr>
                <w:sz w:val="20"/>
              </w:rPr>
            </w:pPr>
          </w:p>
        </w:tc>
        <w:tc>
          <w:tcPr>
            <w:tcW w:w="1156" w:type="dxa"/>
            <w:vAlign w:val="center"/>
          </w:tcPr>
          <w:p w14:paraId="01FEB3C2"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52662769" w14:textId="77777777" w:rsidTr="00DB6E11">
        <w:trPr>
          <w:cantSplit/>
          <w:trHeight w:val="20"/>
        </w:trPr>
        <w:tc>
          <w:tcPr>
            <w:tcW w:w="3868" w:type="dxa"/>
          </w:tcPr>
          <w:p w14:paraId="55BD52CE" w14:textId="47FA060C" w:rsidR="00475534" w:rsidRPr="007B079D" w:rsidRDefault="00475534" w:rsidP="00475534">
            <w:pPr>
              <w:spacing w:line="240" w:lineRule="atLeast"/>
              <w:ind w:left="201" w:hanging="201"/>
              <w:rPr>
                <w:i/>
                <w:iCs/>
                <w:sz w:val="20"/>
                <w:cs/>
                <w:lang w:bidi="th-TH"/>
              </w:rPr>
            </w:pPr>
            <w:r w:rsidRPr="007B079D">
              <w:rPr>
                <w:i/>
                <w:iCs/>
                <w:sz w:val="20"/>
              </w:rPr>
              <w:t xml:space="preserve">Less </w:t>
            </w:r>
            <w:r w:rsidRPr="007B079D">
              <w:rPr>
                <w:sz w:val="20"/>
              </w:rPr>
              <w:t>unreali</w:t>
            </w:r>
            <w:r w:rsidR="00632BDA">
              <w:rPr>
                <w:sz w:val="20"/>
              </w:rPr>
              <w:t>s</w:t>
            </w:r>
            <w:r w:rsidRPr="007B079D">
              <w:rPr>
                <w:sz w:val="20"/>
              </w:rPr>
              <w:t>ed loss</w:t>
            </w:r>
            <w:r w:rsidRPr="007B079D">
              <w:rPr>
                <w:sz w:val="20"/>
                <w:cs/>
                <w:lang w:bidi="th-TH"/>
              </w:rPr>
              <w:t xml:space="preserve"> </w:t>
            </w:r>
            <w:r w:rsidRPr="007B079D">
              <w:rPr>
                <w:sz w:val="20"/>
              </w:rPr>
              <w:t>from foreign exchange</w:t>
            </w:r>
          </w:p>
        </w:tc>
        <w:tc>
          <w:tcPr>
            <w:tcW w:w="1170" w:type="dxa"/>
            <w:tcBorders>
              <w:bottom w:val="single" w:sz="4" w:space="0" w:color="auto"/>
            </w:tcBorders>
            <w:vAlign w:val="bottom"/>
          </w:tcPr>
          <w:p w14:paraId="5B1E83B9" w14:textId="072D74B7" w:rsidR="00475534" w:rsidRPr="007B079D" w:rsidRDefault="00601C35" w:rsidP="000E4319">
            <w:pPr>
              <w:pStyle w:val="acctfourfigures"/>
              <w:tabs>
                <w:tab w:val="clear" w:pos="765"/>
                <w:tab w:val="decimal" w:pos="930"/>
              </w:tabs>
              <w:spacing w:line="240" w:lineRule="atLeast"/>
              <w:ind w:right="-81"/>
              <w:rPr>
                <w:sz w:val="20"/>
                <w:cs/>
                <w:lang w:bidi="th-TH"/>
              </w:rPr>
            </w:pPr>
            <w:r>
              <w:rPr>
                <w:sz w:val="20"/>
                <w:lang w:bidi="th-TH"/>
              </w:rPr>
              <w:t>(2,279)</w:t>
            </w:r>
          </w:p>
        </w:tc>
        <w:tc>
          <w:tcPr>
            <w:tcW w:w="270" w:type="dxa"/>
          </w:tcPr>
          <w:p w14:paraId="3CB036B6" w14:textId="77777777" w:rsidR="00475534" w:rsidRPr="007B079D" w:rsidRDefault="00475534" w:rsidP="00475534">
            <w:pPr>
              <w:pStyle w:val="acctfourfigures"/>
              <w:spacing w:line="240" w:lineRule="atLeast"/>
              <w:rPr>
                <w:sz w:val="20"/>
              </w:rPr>
            </w:pPr>
          </w:p>
        </w:tc>
        <w:tc>
          <w:tcPr>
            <w:tcW w:w="1159" w:type="dxa"/>
            <w:vAlign w:val="center"/>
          </w:tcPr>
          <w:p w14:paraId="4F2FAA2D" w14:textId="77777777" w:rsidR="00475534" w:rsidRPr="007B079D" w:rsidRDefault="00475534" w:rsidP="00475534">
            <w:pPr>
              <w:pStyle w:val="acctfourfigures"/>
              <w:tabs>
                <w:tab w:val="clear" w:pos="765"/>
                <w:tab w:val="decimal" w:pos="730"/>
              </w:tabs>
              <w:spacing w:line="240" w:lineRule="atLeast"/>
              <w:ind w:right="-81"/>
              <w:rPr>
                <w:b/>
                <w:bCs/>
                <w:sz w:val="20"/>
              </w:rPr>
            </w:pPr>
          </w:p>
        </w:tc>
        <w:tc>
          <w:tcPr>
            <w:tcW w:w="192" w:type="dxa"/>
          </w:tcPr>
          <w:p w14:paraId="72A053D1" w14:textId="77777777" w:rsidR="00475534" w:rsidRPr="007B079D" w:rsidRDefault="00475534" w:rsidP="00475534">
            <w:pPr>
              <w:pStyle w:val="acctfourfigures"/>
              <w:spacing w:line="240" w:lineRule="atLeast"/>
              <w:rPr>
                <w:sz w:val="20"/>
              </w:rPr>
            </w:pPr>
          </w:p>
        </w:tc>
        <w:tc>
          <w:tcPr>
            <w:tcW w:w="1169" w:type="dxa"/>
            <w:tcBorders>
              <w:bottom w:val="single" w:sz="4" w:space="0" w:color="auto"/>
            </w:tcBorders>
            <w:vAlign w:val="bottom"/>
          </w:tcPr>
          <w:p w14:paraId="0BBC601B" w14:textId="36D81182" w:rsidR="00475534" w:rsidRPr="007B079D" w:rsidRDefault="00475534" w:rsidP="00475534">
            <w:pPr>
              <w:pStyle w:val="acctfourfigures"/>
              <w:tabs>
                <w:tab w:val="clear" w:pos="765"/>
                <w:tab w:val="decimal" w:pos="927"/>
              </w:tabs>
              <w:spacing w:line="240" w:lineRule="atLeast"/>
              <w:ind w:left="-63" w:right="-160"/>
              <w:rPr>
                <w:sz w:val="20"/>
              </w:rPr>
            </w:pPr>
            <w:r w:rsidRPr="009114E2">
              <w:rPr>
                <w:sz w:val="20"/>
              </w:rPr>
              <w:t>(2,279)</w:t>
            </w:r>
          </w:p>
        </w:tc>
        <w:tc>
          <w:tcPr>
            <w:tcW w:w="187" w:type="dxa"/>
            <w:vAlign w:val="bottom"/>
          </w:tcPr>
          <w:p w14:paraId="54BFA3EE" w14:textId="77777777" w:rsidR="00475534" w:rsidRPr="007B079D" w:rsidRDefault="00475534" w:rsidP="00475534">
            <w:pPr>
              <w:pStyle w:val="acctfourfigures"/>
              <w:spacing w:line="240" w:lineRule="atLeast"/>
              <w:rPr>
                <w:sz w:val="20"/>
              </w:rPr>
            </w:pPr>
          </w:p>
        </w:tc>
        <w:tc>
          <w:tcPr>
            <w:tcW w:w="1156" w:type="dxa"/>
            <w:vAlign w:val="center"/>
          </w:tcPr>
          <w:p w14:paraId="5700BD2C"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40BC4F77" w14:textId="77777777" w:rsidTr="00DB6E11">
        <w:trPr>
          <w:cantSplit/>
          <w:trHeight w:val="20"/>
        </w:trPr>
        <w:tc>
          <w:tcPr>
            <w:tcW w:w="3868" w:type="dxa"/>
            <w:vAlign w:val="center"/>
          </w:tcPr>
          <w:p w14:paraId="3402CC99" w14:textId="77777777" w:rsidR="00475534" w:rsidRPr="007B079D" w:rsidRDefault="00475534" w:rsidP="00475534">
            <w:pPr>
              <w:spacing w:line="240" w:lineRule="atLeast"/>
              <w:ind w:left="190" w:hanging="168"/>
              <w:rPr>
                <w:spacing w:val="-2"/>
                <w:sz w:val="20"/>
              </w:rPr>
            </w:pPr>
            <w:r w:rsidRPr="007B079D">
              <w:rPr>
                <w:b/>
                <w:bCs/>
                <w:spacing w:val="-2"/>
                <w:sz w:val="20"/>
              </w:rPr>
              <w:t>Total fixed deposits measured at amortised cost with an original maturity over 3 months but less than 1 year</w:t>
            </w:r>
          </w:p>
        </w:tc>
        <w:tc>
          <w:tcPr>
            <w:tcW w:w="1170" w:type="dxa"/>
            <w:tcBorders>
              <w:top w:val="single" w:sz="4" w:space="0" w:color="auto"/>
              <w:bottom w:val="single" w:sz="4" w:space="0" w:color="auto"/>
            </w:tcBorders>
            <w:vAlign w:val="bottom"/>
          </w:tcPr>
          <w:p w14:paraId="6A6FE12C" w14:textId="66FEE3CC" w:rsidR="00475534" w:rsidRPr="007B079D" w:rsidRDefault="00F07370" w:rsidP="000E4319">
            <w:pPr>
              <w:pStyle w:val="acctfourfigures"/>
              <w:tabs>
                <w:tab w:val="clear" w:pos="765"/>
                <w:tab w:val="decimal" w:pos="930"/>
              </w:tabs>
              <w:spacing w:line="240" w:lineRule="atLeast"/>
              <w:ind w:right="-151"/>
              <w:rPr>
                <w:b/>
                <w:bCs/>
                <w:sz w:val="20"/>
                <w:lang w:val="en-US"/>
              </w:rPr>
            </w:pPr>
            <w:r>
              <w:rPr>
                <w:b/>
                <w:bCs/>
                <w:sz w:val="20"/>
                <w:lang w:val="en-US"/>
              </w:rPr>
              <w:t>101,994</w:t>
            </w:r>
          </w:p>
        </w:tc>
        <w:tc>
          <w:tcPr>
            <w:tcW w:w="270" w:type="dxa"/>
          </w:tcPr>
          <w:p w14:paraId="611E3BC9" w14:textId="77777777" w:rsidR="00475534" w:rsidRPr="007B079D" w:rsidRDefault="00475534" w:rsidP="00475534">
            <w:pPr>
              <w:pStyle w:val="acctfourfigures"/>
              <w:spacing w:line="240" w:lineRule="atLeast"/>
              <w:rPr>
                <w:b/>
                <w:bCs/>
                <w:sz w:val="20"/>
              </w:rPr>
            </w:pPr>
          </w:p>
        </w:tc>
        <w:tc>
          <w:tcPr>
            <w:tcW w:w="1159" w:type="dxa"/>
            <w:vAlign w:val="bottom"/>
          </w:tcPr>
          <w:p w14:paraId="5FE86FF3" w14:textId="77777777" w:rsidR="00475534" w:rsidRPr="007B079D" w:rsidRDefault="00475534" w:rsidP="00475534">
            <w:pPr>
              <w:pStyle w:val="acctfourfigures"/>
              <w:tabs>
                <w:tab w:val="clear" w:pos="765"/>
                <w:tab w:val="decimal" w:pos="914"/>
              </w:tabs>
              <w:spacing w:line="240" w:lineRule="atLeast"/>
              <w:ind w:right="-81"/>
              <w:rPr>
                <w:b/>
                <w:bCs/>
                <w:sz w:val="20"/>
              </w:rPr>
            </w:pPr>
          </w:p>
        </w:tc>
        <w:tc>
          <w:tcPr>
            <w:tcW w:w="192" w:type="dxa"/>
          </w:tcPr>
          <w:p w14:paraId="731BA6A0" w14:textId="77777777" w:rsidR="00475534" w:rsidRPr="007B079D" w:rsidRDefault="00475534" w:rsidP="00475534">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06D430CE" w14:textId="1A24673E" w:rsidR="00475534" w:rsidRPr="007B079D" w:rsidRDefault="00475534" w:rsidP="00475534">
            <w:pPr>
              <w:pStyle w:val="acctfourfigures"/>
              <w:tabs>
                <w:tab w:val="clear" w:pos="765"/>
                <w:tab w:val="decimal" w:pos="927"/>
              </w:tabs>
              <w:spacing w:line="240" w:lineRule="atLeast"/>
              <w:ind w:left="-63" w:right="-160"/>
              <w:rPr>
                <w:b/>
                <w:bCs/>
                <w:sz w:val="20"/>
              </w:rPr>
            </w:pPr>
            <w:r w:rsidRPr="009114E2">
              <w:rPr>
                <w:b/>
                <w:bCs/>
                <w:sz w:val="20"/>
              </w:rPr>
              <w:t>129,145</w:t>
            </w:r>
          </w:p>
        </w:tc>
        <w:tc>
          <w:tcPr>
            <w:tcW w:w="187" w:type="dxa"/>
            <w:vAlign w:val="bottom"/>
          </w:tcPr>
          <w:p w14:paraId="1560F8E0" w14:textId="77777777" w:rsidR="00475534" w:rsidRPr="007B079D" w:rsidRDefault="00475534" w:rsidP="00475534">
            <w:pPr>
              <w:pStyle w:val="acctfourfigures"/>
              <w:spacing w:line="240" w:lineRule="atLeast"/>
              <w:rPr>
                <w:sz w:val="20"/>
              </w:rPr>
            </w:pPr>
          </w:p>
        </w:tc>
        <w:tc>
          <w:tcPr>
            <w:tcW w:w="1156" w:type="dxa"/>
            <w:vAlign w:val="bottom"/>
          </w:tcPr>
          <w:p w14:paraId="44385908"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493D6C98" w14:textId="77777777" w:rsidTr="00DB6E11">
        <w:trPr>
          <w:cantSplit/>
          <w:trHeight w:val="20"/>
        </w:trPr>
        <w:tc>
          <w:tcPr>
            <w:tcW w:w="3868" w:type="dxa"/>
            <w:vAlign w:val="center"/>
          </w:tcPr>
          <w:p w14:paraId="155FACB6" w14:textId="7A046D4F" w:rsidR="00475534" w:rsidRPr="007B079D" w:rsidRDefault="00475534" w:rsidP="00475534">
            <w:pPr>
              <w:spacing w:line="240" w:lineRule="atLeast"/>
              <w:ind w:left="190" w:hanging="168"/>
              <w:rPr>
                <w:b/>
                <w:bCs/>
                <w:spacing w:val="-2"/>
                <w:sz w:val="20"/>
              </w:rPr>
            </w:pPr>
            <w:r w:rsidRPr="009114E2">
              <w:rPr>
                <w:rFonts w:cs="Angsana New"/>
                <w:sz w:val="20"/>
                <w:szCs w:val="25"/>
              </w:rPr>
              <w:t>Debentures</w:t>
            </w:r>
          </w:p>
        </w:tc>
        <w:tc>
          <w:tcPr>
            <w:tcW w:w="1170" w:type="dxa"/>
            <w:tcBorders>
              <w:top w:val="single" w:sz="4" w:space="0" w:color="auto"/>
            </w:tcBorders>
            <w:vAlign w:val="bottom"/>
          </w:tcPr>
          <w:p w14:paraId="12717C90" w14:textId="36803D0D" w:rsidR="00475534" w:rsidRPr="00F07370" w:rsidRDefault="00F07370" w:rsidP="000E4319">
            <w:pPr>
              <w:pStyle w:val="acctfourfigures"/>
              <w:tabs>
                <w:tab w:val="clear" w:pos="765"/>
                <w:tab w:val="decimal" w:pos="940"/>
              </w:tabs>
              <w:spacing w:line="240" w:lineRule="atLeast"/>
              <w:ind w:right="-151"/>
              <w:rPr>
                <w:sz w:val="20"/>
                <w:lang w:val="en-US"/>
              </w:rPr>
            </w:pPr>
            <w:r w:rsidRPr="00F07370">
              <w:rPr>
                <w:sz w:val="20"/>
                <w:lang w:val="en-US"/>
              </w:rPr>
              <w:t>10,000</w:t>
            </w:r>
          </w:p>
        </w:tc>
        <w:tc>
          <w:tcPr>
            <w:tcW w:w="270" w:type="dxa"/>
          </w:tcPr>
          <w:p w14:paraId="26C46DDD" w14:textId="77777777" w:rsidR="00475534" w:rsidRPr="007B079D" w:rsidRDefault="00475534" w:rsidP="00475534">
            <w:pPr>
              <w:pStyle w:val="acctfourfigures"/>
              <w:spacing w:line="240" w:lineRule="atLeast"/>
              <w:rPr>
                <w:b/>
                <w:bCs/>
                <w:sz w:val="20"/>
              </w:rPr>
            </w:pPr>
          </w:p>
        </w:tc>
        <w:tc>
          <w:tcPr>
            <w:tcW w:w="1159" w:type="dxa"/>
            <w:vAlign w:val="bottom"/>
          </w:tcPr>
          <w:p w14:paraId="58B7910C" w14:textId="77777777" w:rsidR="00475534" w:rsidRPr="007B079D" w:rsidRDefault="00475534" w:rsidP="00475534">
            <w:pPr>
              <w:pStyle w:val="acctfourfigures"/>
              <w:tabs>
                <w:tab w:val="clear" w:pos="765"/>
                <w:tab w:val="decimal" w:pos="914"/>
              </w:tabs>
              <w:spacing w:line="240" w:lineRule="atLeast"/>
              <w:ind w:right="-81"/>
              <w:rPr>
                <w:b/>
                <w:bCs/>
                <w:sz w:val="20"/>
              </w:rPr>
            </w:pPr>
          </w:p>
        </w:tc>
        <w:tc>
          <w:tcPr>
            <w:tcW w:w="192" w:type="dxa"/>
          </w:tcPr>
          <w:p w14:paraId="15446A6E" w14:textId="77777777" w:rsidR="00475534" w:rsidRPr="007B079D" w:rsidRDefault="00475534" w:rsidP="00475534">
            <w:pPr>
              <w:pStyle w:val="acctfourfigures"/>
              <w:spacing w:line="240" w:lineRule="atLeast"/>
              <w:rPr>
                <w:b/>
                <w:bCs/>
                <w:sz w:val="20"/>
              </w:rPr>
            </w:pPr>
          </w:p>
        </w:tc>
        <w:tc>
          <w:tcPr>
            <w:tcW w:w="1169" w:type="dxa"/>
            <w:tcBorders>
              <w:top w:val="single" w:sz="4" w:space="0" w:color="auto"/>
            </w:tcBorders>
            <w:vAlign w:val="bottom"/>
          </w:tcPr>
          <w:p w14:paraId="7CB3B51B" w14:textId="7BD68DED" w:rsidR="00475534" w:rsidRPr="007B079D" w:rsidRDefault="00475534" w:rsidP="00475534">
            <w:pPr>
              <w:pStyle w:val="acctfourfigures"/>
              <w:tabs>
                <w:tab w:val="clear" w:pos="765"/>
                <w:tab w:val="decimal" w:pos="927"/>
              </w:tabs>
              <w:spacing w:line="240" w:lineRule="atLeast"/>
              <w:ind w:left="-63" w:right="-160"/>
              <w:rPr>
                <w:b/>
                <w:bCs/>
                <w:sz w:val="20"/>
                <w:rtl/>
                <w:cs/>
              </w:rPr>
            </w:pPr>
            <w:r w:rsidRPr="009114E2">
              <w:rPr>
                <w:sz w:val="20"/>
              </w:rPr>
              <w:t>10,020</w:t>
            </w:r>
          </w:p>
        </w:tc>
        <w:tc>
          <w:tcPr>
            <w:tcW w:w="187" w:type="dxa"/>
            <w:vAlign w:val="bottom"/>
          </w:tcPr>
          <w:p w14:paraId="1537C106" w14:textId="77777777" w:rsidR="00475534" w:rsidRPr="007B079D" w:rsidRDefault="00475534" w:rsidP="00475534">
            <w:pPr>
              <w:pStyle w:val="acctfourfigures"/>
              <w:spacing w:line="240" w:lineRule="atLeast"/>
              <w:rPr>
                <w:sz w:val="20"/>
              </w:rPr>
            </w:pPr>
          </w:p>
        </w:tc>
        <w:tc>
          <w:tcPr>
            <w:tcW w:w="1156" w:type="dxa"/>
            <w:vAlign w:val="bottom"/>
          </w:tcPr>
          <w:p w14:paraId="16F4D288"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06B23359" w14:textId="77777777" w:rsidTr="00DB6E11">
        <w:trPr>
          <w:cantSplit/>
          <w:trHeight w:val="20"/>
        </w:trPr>
        <w:tc>
          <w:tcPr>
            <w:tcW w:w="3868" w:type="dxa"/>
          </w:tcPr>
          <w:p w14:paraId="13414D9E" w14:textId="05B872F2" w:rsidR="00475534" w:rsidRPr="007B079D" w:rsidRDefault="00475534" w:rsidP="00475534">
            <w:pPr>
              <w:spacing w:line="240" w:lineRule="atLeast"/>
              <w:ind w:left="190" w:hanging="168"/>
              <w:rPr>
                <w:sz w:val="20"/>
              </w:rPr>
            </w:pPr>
            <w:r w:rsidRPr="009114E2">
              <w:rPr>
                <w:sz w:val="20"/>
              </w:rPr>
              <w:t>Government bonds</w:t>
            </w:r>
          </w:p>
        </w:tc>
        <w:tc>
          <w:tcPr>
            <w:tcW w:w="1170" w:type="dxa"/>
            <w:vAlign w:val="bottom"/>
          </w:tcPr>
          <w:p w14:paraId="4B4B6184" w14:textId="21B93EA1" w:rsidR="00475534" w:rsidRPr="007B6392" w:rsidRDefault="00F07370" w:rsidP="000E4319">
            <w:pPr>
              <w:pStyle w:val="acctfourfigures"/>
              <w:tabs>
                <w:tab w:val="clear" w:pos="765"/>
                <w:tab w:val="decimal" w:pos="931"/>
              </w:tabs>
              <w:spacing w:line="240" w:lineRule="atLeast"/>
              <w:ind w:right="-151"/>
              <w:rPr>
                <w:sz w:val="20"/>
              </w:rPr>
            </w:pPr>
            <w:r w:rsidRPr="007B6392">
              <w:rPr>
                <w:sz w:val="20"/>
              </w:rPr>
              <w:t>50,03</w:t>
            </w:r>
            <w:r w:rsidR="00046044" w:rsidRPr="007B6392">
              <w:rPr>
                <w:sz w:val="20"/>
              </w:rPr>
              <w:t>9</w:t>
            </w:r>
          </w:p>
        </w:tc>
        <w:tc>
          <w:tcPr>
            <w:tcW w:w="270" w:type="dxa"/>
          </w:tcPr>
          <w:p w14:paraId="25E8EADC" w14:textId="77777777" w:rsidR="00475534" w:rsidRPr="007B079D" w:rsidRDefault="00475534" w:rsidP="00475534">
            <w:pPr>
              <w:pStyle w:val="acctfourfigures"/>
              <w:spacing w:line="240" w:lineRule="atLeast"/>
              <w:rPr>
                <w:sz w:val="20"/>
              </w:rPr>
            </w:pPr>
          </w:p>
        </w:tc>
        <w:tc>
          <w:tcPr>
            <w:tcW w:w="1159" w:type="dxa"/>
            <w:vAlign w:val="bottom"/>
          </w:tcPr>
          <w:p w14:paraId="7386AE98" w14:textId="77777777" w:rsidR="00475534" w:rsidRPr="007B079D" w:rsidRDefault="00475534" w:rsidP="00475534">
            <w:pPr>
              <w:pStyle w:val="acctfourfigures"/>
              <w:tabs>
                <w:tab w:val="clear" w:pos="765"/>
                <w:tab w:val="decimal" w:pos="914"/>
              </w:tabs>
              <w:spacing w:line="240" w:lineRule="atLeast"/>
              <w:ind w:right="-81"/>
              <w:rPr>
                <w:sz w:val="20"/>
              </w:rPr>
            </w:pPr>
          </w:p>
        </w:tc>
        <w:tc>
          <w:tcPr>
            <w:tcW w:w="192" w:type="dxa"/>
          </w:tcPr>
          <w:p w14:paraId="10E4F1A9" w14:textId="77777777" w:rsidR="00475534" w:rsidRPr="007B079D" w:rsidRDefault="00475534" w:rsidP="00475534">
            <w:pPr>
              <w:pStyle w:val="acctfourfigures"/>
              <w:spacing w:line="240" w:lineRule="atLeast"/>
              <w:rPr>
                <w:sz w:val="20"/>
              </w:rPr>
            </w:pPr>
          </w:p>
        </w:tc>
        <w:tc>
          <w:tcPr>
            <w:tcW w:w="1169" w:type="dxa"/>
            <w:vAlign w:val="bottom"/>
          </w:tcPr>
          <w:p w14:paraId="3A179E5C" w14:textId="710FC683" w:rsidR="00475534" w:rsidRPr="007B079D" w:rsidRDefault="00475534" w:rsidP="00475534">
            <w:pPr>
              <w:pStyle w:val="acctfourfigures"/>
              <w:tabs>
                <w:tab w:val="clear" w:pos="765"/>
                <w:tab w:val="decimal" w:pos="927"/>
              </w:tabs>
              <w:spacing w:line="240" w:lineRule="atLeast"/>
              <w:ind w:left="-63" w:right="-160"/>
              <w:rPr>
                <w:sz w:val="20"/>
              </w:rPr>
            </w:pPr>
            <w:r w:rsidRPr="009114E2">
              <w:rPr>
                <w:sz w:val="20"/>
              </w:rPr>
              <w:t>50,032</w:t>
            </w:r>
          </w:p>
        </w:tc>
        <w:tc>
          <w:tcPr>
            <w:tcW w:w="187" w:type="dxa"/>
            <w:vAlign w:val="bottom"/>
          </w:tcPr>
          <w:p w14:paraId="37231194" w14:textId="77777777" w:rsidR="00475534" w:rsidRPr="007B079D" w:rsidRDefault="00475534" w:rsidP="00475534">
            <w:pPr>
              <w:pStyle w:val="acctfourfigures"/>
              <w:spacing w:line="240" w:lineRule="atLeast"/>
              <w:rPr>
                <w:sz w:val="20"/>
              </w:rPr>
            </w:pPr>
          </w:p>
        </w:tc>
        <w:tc>
          <w:tcPr>
            <w:tcW w:w="1156" w:type="dxa"/>
            <w:vAlign w:val="bottom"/>
          </w:tcPr>
          <w:p w14:paraId="576632A8"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3D78758F" w14:textId="77777777" w:rsidTr="00DB6E11">
        <w:trPr>
          <w:cantSplit/>
          <w:trHeight w:val="20"/>
        </w:trPr>
        <w:tc>
          <w:tcPr>
            <w:tcW w:w="3868" w:type="dxa"/>
          </w:tcPr>
          <w:p w14:paraId="7D68886A" w14:textId="776E77CD" w:rsidR="00475534" w:rsidRPr="007B079D" w:rsidRDefault="00475534" w:rsidP="00475534">
            <w:pPr>
              <w:spacing w:line="240" w:lineRule="atLeast"/>
              <w:ind w:left="190" w:hanging="168"/>
              <w:rPr>
                <w:i/>
                <w:iCs/>
                <w:sz w:val="20"/>
              </w:rPr>
            </w:pPr>
            <w:r w:rsidRPr="009114E2">
              <w:rPr>
                <w:i/>
                <w:iCs/>
                <w:sz w:val="20"/>
              </w:rPr>
              <w:t xml:space="preserve">Less </w:t>
            </w:r>
            <w:r w:rsidRPr="009114E2">
              <w:rPr>
                <w:sz w:val="20"/>
              </w:rPr>
              <w:t>allowance for expected credit losses</w:t>
            </w:r>
            <w:r w:rsidRPr="009114E2">
              <w:rPr>
                <w:i/>
                <w:iCs/>
                <w:sz w:val="20"/>
              </w:rPr>
              <w:t xml:space="preserve"> </w:t>
            </w:r>
          </w:p>
        </w:tc>
        <w:tc>
          <w:tcPr>
            <w:tcW w:w="1170" w:type="dxa"/>
            <w:tcBorders>
              <w:bottom w:val="single" w:sz="4" w:space="0" w:color="auto"/>
            </w:tcBorders>
            <w:vAlign w:val="bottom"/>
          </w:tcPr>
          <w:p w14:paraId="2E46355B" w14:textId="1CF9A956" w:rsidR="00475534" w:rsidRPr="007B6392" w:rsidRDefault="00F07370" w:rsidP="00334683">
            <w:pPr>
              <w:pStyle w:val="acctfourfigures"/>
              <w:tabs>
                <w:tab w:val="clear" w:pos="765"/>
                <w:tab w:val="decimal" w:pos="920"/>
              </w:tabs>
              <w:spacing w:line="240" w:lineRule="atLeast"/>
              <w:ind w:right="-151"/>
              <w:rPr>
                <w:sz w:val="20"/>
                <w:lang w:val="en-US"/>
              </w:rPr>
            </w:pPr>
            <w:r w:rsidRPr="007B6392">
              <w:rPr>
                <w:sz w:val="20"/>
                <w:lang w:val="en-US"/>
              </w:rPr>
              <w:t>(52)</w:t>
            </w:r>
          </w:p>
        </w:tc>
        <w:tc>
          <w:tcPr>
            <w:tcW w:w="270" w:type="dxa"/>
          </w:tcPr>
          <w:p w14:paraId="5679BECC" w14:textId="77777777" w:rsidR="00475534" w:rsidRPr="007B079D" w:rsidRDefault="00475534" w:rsidP="00475534">
            <w:pPr>
              <w:pStyle w:val="acctfourfigures"/>
              <w:spacing w:line="240" w:lineRule="atLeast"/>
              <w:rPr>
                <w:sz w:val="20"/>
              </w:rPr>
            </w:pPr>
          </w:p>
        </w:tc>
        <w:tc>
          <w:tcPr>
            <w:tcW w:w="1159" w:type="dxa"/>
            <w:vAlign w:val="center"/>
          </w:tcPr>
          <w:p w14:paraId="179970AD" w14:textId="77777777" w:rsidR="00475534" w:rsidRPr="007B079D" w:rsidRDefault="00475534" w:rsidP="00475534">
            <w:pPr>
              <w:pStyle w:val="acctfourfigures"/>
              <w:tabs>
                <w:tab w:val="clear" w:pos="765"/>
                <w:tab w:val="decimal" w:pos="914"/>
              </w:tabs>
              <w:spacing w:line="240" w:lineRule="atLeast"/>
              <w:ind w:right="-81"/>
              <w:rPr>
                <w:sz w:val="20"/>
              </w:rPr>
            </w:pPr>
          </w:p>
        </w:tc>
        <w:tc>
          <w:tcPr>
            <w:tcW w:w="192" w:type="dxa"/>
          </w:tcPr>
          <w:p w14:paraId="74846B25" w14:textId="77777777" w:rsidR="00475534" w:rsidRPr="007B079D" w:rsidRDefault="00475534" w:rsidP="00475534">
            <w:pPr>
              <w:pStyle w:val="acctfourfigures"/>
              <w:spacing w:line="240" w:lineRule="atLeast"/>
              <w:rPr>
                <w:sz w:val="20"/>
              </w:rPr>
            </w:pPr>
          </w:p>
        </w:tc>
        <w:tc>
          <w:tcPr>
            <w:tcW w:w="1169" w:type="dxa"/>
            <w:tcBorders>
              <w:bottom w:val="single" w:sz="4" w:space="0" w:color="auto"/>
            </w:tcBorders>
            <w:vAlign w:val="bottom"/>
          </w:tcPr>
          <w:p w14:paraId="170F6387" w14:textId="053F94E4" w:rsidR="00475534" w:rsidRPr="007B079D" w:rsidRDefault="00475534" w:rsidP="00475534">
            <w:pPr>
              <w:pStyle w:val="acctfourfigures"/>
              <w:tabs>
                <w:tab w:val="clear" w:pos="765"/>
                <w:tab w:val="decimal" w:pos="927"/>
              </w:tabs>
              <w:spacing w:line="240" w:lineRule="atLeast"/>
              <w:ind w:left="-63" w:right="-160"/>
              <w:rPr>
                <w:sz w:val="20"/>
              </w:rPr>
            </w:pPr>
            <w:r w:rsidRPr="009114E2">
              <w:rPr>
                <w:sz w:val="20"/>
              </w:rPr>
              <w:t>(52)</w:t>
            </w:r>
          </w:p>
        </w:tc>
        <w:tc>
          <w:tcPr>
            <w:tcW w:w="187" w:type="dxa"/>
            <w:vAlign w:val="bottom"/>
          </w:tcPr>
          <w:p w14:paraId="4469F9E6" w14:textId="77777777" w:rsidR="00475534" w:rsidRPr="007B079D" w:rsidRDefault="00475534" w:rsidP="00475534">
            <w:pPr>
              <w:pStyle w:val="acctfourfigures"/>
              <w:spacing w:line="240" w:lineRule="atLeast"/>
              <w:rPr>
                <w:sz w:val="20"/>
              </w:rPr>
            </w:pPr>
          </w:p>
        </w:tc>
        <w:tc>
          <w:tcPr>
            <w:tcW w:w="1156" w:type="dxa"/>
            <w:vAlign w:val="center"/>
          </w:tcPr>
          <w:p w14:paraId="30A4CDD0"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4EA45EC3" w14:textId="77777777" w:rsidTr="00DB6E11">
        <w:trPr>
          <w:cantSplit/>
          <w:trHeight w:val="20"/>
        </w:trPr>
        <w:tc>
          <w:tcPr>
            <w:tcW w:w="3868" w:type="dxa"/>
            <w:vAlign w:val="bottom"/>
          </w:tcPr>
          <w:p w14:paraId="5142D659" w14:textId="77777777" w:rsidR="00475534" w:rsidRPr="007B079D" w:rsidRDefault="00475534" w:rsidP="00475534">
            <w:pPr>
              <w:spacing w:line="240" w:lineRule="atLeast"/>
              <w:ind w:left="190" w:hanging="168"/>
              <w:rPr>
                <w:i/>
                <w:iCs/>
                <w:sz w:val="20"/>
              </w:rPr>
            </w:pPr>
            <w:r w:rsidRPr="007B079D">
              <w:rPr>
                <w:b/>
                <w:bCs/>
                <w:sz w:val="20"/>
              </w:rPr>
              <w:t>Total investments in debt instruments measured at amortised cost with maturity within 1 year</w:t>
            </w:r>
          </w:p>
        </w:tc>
        <w:tc>
          <w:tcPr>
            <w:tcW w:w="1170" w:type="dxa"/>
            <w:tcBorders>
              <w:top w:val="single" w:sz="4" w:space="0" w:color="auto"/>
              <w:bottom w:val="single" w:sz="4" w:space="0" w:color="auto"/>
            </w:tcBorders>
            <w:vAlign w:val="bottom"/>
          </w:tcPr>
          <w:p w14:paraId="0C2607A6" w14:textId="6E24CA03" w:rsidR="00475534" w:rsidRPr="007B6392" w:rsidRDefault="003F0860" w:rsidP="00334683">
            <w:pPr>
              <w:pStyle w:val="acctfourfigures"/>
              <w:tabs>
                <w:tab w:val="clear" w:pos="765"/>
                <w:tab w:val="decimal" w:pos="920"/>
              </w:tabs>
              <w:spacing w:line="240" w:lineRule="atLeast"/>
              <w:ind w:right="-81"/>
              <w:rPr>
                <w:b/>
                <w:bCs/>
                <w:sz w:val="20"/>
              </w:rPr>
            </w:pPr>
            <w:r w:rsidRPr="007B6392">
              <w:rPr>
                <w:b/>
                <w:bCs/>
                <w:sz w:val="20"/>
              </w:rPr>
              <w:t>59,98</w:t>
            </w:r>
            <w:r w:rsidR="00046044" w:rsidRPr="007B6392">
              <w:rPr>
                <w:b/>
                <w:bCs/>
                <w:sz w:val="20"/>
              </w:rPr>
              <w:t>7</w:t>
            </w:r>
          </w:p>
        </w:tc>
        <w:tc>
          <w:tcPr>
            <w:tcW w:w="270" w:type="dxa"/>
          </w:tcPr>
          <w:p w14:paraId="2A0033B0" w14:textId="77777777" w:rsidR="00475534" w:rsidRPr="007B079D" w:rsidRDefault="00475534" w:rsidP="00475534">
            <w:pPr>
              <w:pStyle w:val="acctfourfigures"/>
              <w:tabs>
                <w:tab w:val="decimal" w:pos="730"/>
              </w:tabs>
              <w:spacing w:line="240" w:lineRule="atLeast"/>
              <w:rPr>
                <w:b/>
                <w:bCs/>
                <w:sz w:val="20"/>
              </w:rPr>
            </w:pPr>
          </w:p>
        </w:tc>
        <w:tc>
          <w:tcPr>
            <w:tcW w:w="1159" w:type="dxa"/>
            <w:vAlign w:val="bottom"/>
          </w:tcPr>
          <w:p w14:paraId="64CBAC3F" w14:textId="77777777" w:rsidR="00475534" w:rsidRPr="007B079D" w:rsidRDefault="00475534" w:rsidP="00475534">
            <w:pPr>
              <w:pStyle w:val="acctfourfigures"/>
              <w:tabs>
                <w:tab w:val="clear" w:pos="765"/>
                <w:tab w:val="decimal" w:pos="914"/>
              </w:tabs>
              <w:spacing w:line="240" w:lineRule="atLeast"/>
              <w:ind w:right="-81"/>
              <w:rPr>
                <w:b/>
                <w:bCs/>
                <w:sz w:val="20"/>
              </w:rPr>
            </w:pPr>
          </w:p>
        </w:tc>
        <w:tc>
          <w:tcPr>
            <w:tcW w:w="192" w:type="dxa"/>
          </w:tcPr>
          <w:p w14:paraId="749BC766" w14:textId="77777777" w:rsidR="00475534" w:rsidRPr="007B079D" w:rsidRDefault="00475534" w:rsidP="00475534">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173D7E15" w14:textId="6C1152B2" w:rsidR="00475534" w:rsidRPr="007B079D" w:rsidRDefault="00475534" w:rsidP="00475534">
            <w:pPr>
              <w:pStyle w:val="acctfourfigures"/>
              <w:tabs>
                <w:tab w:val="clear" w:pos="765"/>
                <w:tab w:val="decimal" w:pos="927"/>
              </w:tabs>
              <w:spacing w:line="240" w:lineRule="atLeast"/>
              <w:ind w:left="-63" w:right="-160"/>
              <w:rPr>
                <w:b/>
                <w:bCs/>
                <w:sz w:val="20"/>
              </w:rPr>
            </w:pPr>
            <w:r w:rsidRPr="009114E2">
              <w:rPr>
                <w:b/>
                <w:bCs/>
                <w:sz w:val="20"/>
              </w:rPr>
              <w:t>60,000</w:t>
            </w:r>
          </w:p>
        </w:tc>
        <w:tc>
          <w:tcPr>
            <w:tcW w:w="187" w:type="dxa"/>
            <w:vAlign w:val="bottom"/>
          </w:tcPr>
          <w:p w14:paraId="2D1AA001" w14:textId="77777777" w:rsidR="00475534" w:rsidRPr="007B079D" w:rsidRDefault="00475534" w:rsidP="00475534">
            <w:pPr>
              <w:pStyle w:val="acctfourfigures"/>
              <w:spacing w:line="240" w:lineRule="atLeast"/>
              <w:rPr>
                <w:sz w:val="20"/>
              </w:rPr>
            </w:pPr>
          </w:p>
        </w:tc>
        <w:tc>
          <w:tcPr>
            <w:tcW w:w="1156" w:type="dxa"/>
            <w:vAlign w:val="bottom"/>
          </w:tcPr>
          <w:p w14:paraId="71791EED"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78BDF321" w14:textId="77777777" w:rsidTr="00DB6E11">
        <w:trPr>
          <w:cantSplit/>
          <w:trHeight w:val="20"/>
        </w:trPr>
        <w:tc>
          <w:tcPr>
            <w:tcW w:w="3868" w:type="dxa"/>
            <w:vAlign w:val="center"/>
          </w:tcPr>
          <w:p w14:paraId="12D431A4" w14:textId="2EDC88B1" w:rsidR="00475534" w:rsidRPr="007B079D" w:rsidRDefault="00475534" w:rsidP="00475534">
            <w:pPr>
              <w:spacing w:line="240" w:lineRule="atLeast"/>
              <w:ind w:left="190" w:hanging="168"/>
              <w:rPr>
                <w:spacing w:val="-2"/>
                <w:sz w:val="20"/>
              </w:rPr>
            </w:pPr>
            <w:r w:rsidRPr="007B079D">
              <w:rPr>
                <w:spacing w:val="-2"/>
                <w:sz w:val="20"/>
              </w:rPr>
              <w:t>Investments in debt instruments</w:t>
            </w:r>
            <w:r w:rsidRPr="007B079D">
              <w:rPr>
                <w:spacing w:val="-2"/>
                <w:sz w:val="20"/>
                <w:cs/>
                <w:lang w:bidi="th-TH"/>
              </w:rPr>
              <w:t xml:space="preserve"> </w:t>
            </w:r>
            <w:r w:rsidRPr="007B079D">
              <w:rPr>
                <w:spacing w:val="-2"/>
                <w:sz w:val="20"/>
                <w:lang w:bidi="th-TH"/>
              </w:rPr>
              <w:t xml:space="preserve">measured </w:t>
            </w:r>
            <w:r w:rsidRPr="007B079D">
              <w:rPr>
                <w:spacing w:val="-2"/>
                <w:sz w:val="20"/>
              </w:rPr>
              <w:t>at fair value through profit or loss</w:t>
            </w:r>
          </w:p>
        </w:tc>
        <w:tc>
          <w:tcPr>
            <w:tcW w:w="1170" w:type="dxa"/>
            <w:vAlign w:val="bottom"/>
          </w:tcPr>
          <w:p w14:paraId="71810909" w14:textId="77777777" w:rsidR="00475534" w:rsidRPr="007B079D" w:rsidRDefault="00475534" w:rsidP="00475534">
            <w:pPr>
              <w:pStyle w:val="acctfourfigures"/>
              <w:tabs>
                <w:tab w:val="clear" w:pos="765"/>
                <w:tab w:val="decimal" w:pos="919"/>
              </w:tabs>
              <w:spacing w:line="240" w:lineRule="atLeast"/>
              <w:ind w:right="-81"/>
              <w:rPr>
                <w:sz w:val="20"/>
              </w:rPr>
            </w:pPr>
          </w:p>
        </w:tc>
        <w:tc>
          <w:tcPr>
            <w:tcW w:w="270" w:type="dxa"/>
          </w:tcPr>
          <w:p w14:paraId="7E44A1C4" w14:textId="77777777" w:rsidR="00475534" w:rsidRPr="007B079D" w:rsidRDefault="00475534" w:rsidP="00475534">
            <w:pPr>
              <w:pStyle w:val="acctfourfigures"/>
              <w:tabs>
                <w:tab w:val="decimal" w:pos="730"/>
              </w:tabs>
              <w:spacing w:line="240" w:lineRule="atLeast"/>
              <w:rPr>
                <w:sz w:val="20"/>
              </w:rPr>
            </w:pPr>
          </w:p>
        </w:tc>
        <w:tc>
          <w:tcPr>
            <w:tcW w:w="1159" w:type="dxa"/>
            <w:vAlign w:val="bottom"/>
          </w:tcPr>
          <w:p w14:paraId="29FED404" w14:textId="77777777" w:rsidR="00475534" w:rsidRPr="007B079D" w:rsidRDefault="00475534" w:rsidP="00475534">
            <w:pPr>
              <w:pStyle w:val="acctfourfigures"/>
              <w:tabs>
                <w:tab w:val="clear" w:pos="765"/>
                <w:tab w:val="decimal" w:pos="914"/>
              </w:tabs>
              <w:spacing w:line="240" w:lineRule="atLeast"/>
              <w:ind w:right="-81"/>
              <w:rPr>
                <w:sz w:val="20"/>
              </w:rPr>
            </w:pPr>
          </w:p>
        </w:tc>
        <w:tc>
          <w:tcPr>
            <w:tcW w:w="192" w:type="dxa"/>
          </w:tcPr>
          <w:p w14:paraId="30186204" w14:textId="77777777" w:rsidR="00475534" w:rsidRPr="007B079D" w:rsidRDefault="00475534" w:rsidP="00475534">
            <w:pPr>
              <w:pStyle w:val="acctfourfigures"/>
              <w:spacing w:line="240" w:lineRule="atLeast"/>
              <w:rPr>
                <w:sz w:val="20"/>
              </w:rPr>
            </w:pPr>
          </w:p>
        </w:tc>
        <w:tc>
          <w:tcPr>
            <w:tcW w:w="1169" w:type="dxa"/>
            <w:vAlign w:val="bottom"/>
          </w:tcPr>
          <w:p w14:paraId="3274EEA6" w14:textId="77777777" w:rsidR="00475534" w:rsidRPr="007B079D" w:rsidRDefault="00475534" w:rsidP="00475534">
            <w:pPr>
              <w:pStyle w:val="acctfourfigures"/>
              <w:tabs>
                <w:tab w:val="clear" w:pos="765"/>
                <w:tab w:val="decimal" w:pos="927"/>
              </w:tabs>
              <w:spacing w:line="240" w:lineRule="atLeast"/>
              <w:ind w:left="-63" w:right="-160"/>
              <w:rPr>
                <w:sz w:val="20"/>
              </w:rPr>
            </w:pPr>
          </w:p>
        </w:tc>
        <w:tc>
          <w:tcPr>
            <w:tcW w:w="187" w:type="dxa"/>
            <w:vAlign w:val="bottom"/>
          </w:tcPr>
          <w:p w14:paraId="4AF41CD0" w14:textId="77777777" w:rsidR="00475534" w:rsidRPr="007B079D" w:rsidRDefault="00475534" w:rsidP="00475534">
            <w:pPr>
              <w:pStyle w:val="acctfourfigures"/>
              <w:spacing w:line="240" w:lineRule="atLeast"/>
              <w:rPr>
                <w:sz w:val="20"/>
              </w:rPr>
            </w:pPr>
          </w:p>
        </w:tc>
        <w:tc>
          <w:tcPr>
            <w:tcW w:w="1156" w:type="dxa"/>
            <w:vAlign w:val="bottom"/>
          </w:tcPr>
          <w:p w14:paraId="12022E7C"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0CDB9EBB" w14:textId="77777777" w:rsidTr="00DB6E11">
        <w:trPr>
          <w:cantSplit/>
          <w:trHeight w:val="20"/>
        </w:trPr>
        <w:tc>
          <w:tcPr>
            <w:tcW w:w="3868" w:type="dxa"/>
            <w:vAlign w:val="center"/>
          </w:tcPr>
          <w:p w14:paraId="052054EC" w14:textId="17A28D12" w:rsidR="00475534" w:rsidRPr="007B079D" w:rsidRDefault="00475534" w:rsidP="00475534">
            <w:pPr>
              <w:spacing w:line="240" w:lineRule="atLeast"/>
              <w:ind w:left="190" w:firstLine="12"/>
              <w:rPr>
                <w:b/>
                <w:bCs/>
                <w:sz w:val="20"/>
              </w:rPr>
            </w:pPr>
            <w:r w:rsidRPr="007B079D">
              <w:rPr>
                <w:sz w:val="20"/>
              </w:rPr>
              <w:t>Debentures</w:t>
            </w:r>
          </w:p>
        </w:tc>
        <w:tc>
          <w:tcPr>
            <w:tcW w:w="1170" w:type="dxa"/>
            <w:vAlign w:val="bottom"/>
          </w:tcPr>
          <w:p w14:paraId="4466991B" w14:textId="20AAE5A7" w:rsidR="00475534" w:rsidRPr="007B6392" w:rsidRDefault="00CD18C8" w:rsidP="000E4319">
            <w:pPr>
              <w:pStyle w:val="acctfourfigures"/>
              <w:tabs>
                <w:tab w:val="clear" w:pos="765"/>
                <w:tab w:val="decimal" w:pos="931"/>
              </w:tabs>
              <w:spacing w:line="240" w:lineRule="atLeast"/>
              <w:ind w:right="-81"/>
              <w:rPr>
                <w:sz w:val="20"/>
              </w:rPr>
            </w:pPr>
            <w:r w:rsidRPr="007B6392">
              <w:rPr>
                <w:sz w:val="20"/>
              </w:rPr>
              <w:t>20,000</w:t>
            </w:r>
          </w:p>
        </w:tc>
        <w:tc>
          <w:tcPr>
            <w:tcW w:w="270" w:type="dxa"/>
          </w:tcPr>
          <w:p w14:paraId="2F0C8391" w14:textId="77777777" w:rsidR="00475534" w:rsidRPr="007B6392" w:rsidRDefault="00475534" w:rsidP="00475534">
            <w:pPr>
              <w:pStyle w:val="acctfourfigures"/>
              <w:spacing w:line="240" w:lineRule="atLeast"/>
              <w:rPr>
                <w:sz w:val="20"/>
              </w:rPr>
            </w:pPr>
          </w:p>
        </w:tc>
        <w:tc>
          <w:tcPr>
            <w:tcW w:w="1159" w:type="dxa"/>
            <w:vAlign w:val="bottom"/>
          </w:tcPr>
          <w:p w14:paraId="0E201497" w14:textId="6CDDCE6F" w:rsidR="00475534" w:rsidRPr="007B6392" w:rsidRDefault="00DA06B5" w:rsidP="000E4319">
            <w:pPr>
              <w:pStyle w:val="acctfourfigures"/>
              <w:tabs>
                <w:tab w:val="clear" w:pos="765"/>
                <w:tab w:val="decimal" w:pos="929"/>
              </w:tabs>
              <w:spacing w:line="240" w:lineRule="atLeast"/>
              <w:ind w:right="-81"/>
              <w:rPr>
                <w:sz w:val="20"/>
              </w:rPr>
            </w:pPr>
            <w:r w:rsidRPr="007B6392">
              <w:rPr>
                <w:sz w:val="20"/>
              </w:rPr>
              <w:t>20,56</w:t>
            </w:r>
            <w:r w:rsidR="00046044" w:rsidRPr="007B6392">
              <w:rPr>
                <w:sz w:val="20"/>
              </w:rPr>
              <w:t>0</w:t>
            </w:r>
          </w:p>
        </w:tc>
        <w:tc>
          <w:tcPr>
            <w:tcW w:w="192" w:type="dxa"/>
          </w:tcPr>
          <w:p w14:paraId="7FC2A032" w14:textId="77777777" w:rsidR="00475534" w:rsidRPr="007B079D" w:rsidRDefault="00475534" w:rsidP="00475534">
            <w:pPr>
              <w:pStyle w:val="acctfourfigures"/>
              <w:spacing w:line="240" w:lineRule="atLeast"/>
              <w:rPr>
                <w:sz w:val="20"/>
              </w:rPr>
            </w:pPr>
          </w:p>
        </w:tc>
        <w:tc>
          <w:tcPr>
            <w:tcW w:w="1169" w:type="dxa"/>
            <w:vAlign w:val="bottom"/>
          </w:tcPr>
          <w:p w14:paraId="688898F8" w14:textId="0217F8E1" w:rsidR="00475534" w:rsidRPr="007B079D" w:rsidRDefault="00475534" w:rsidP="00475534">
            <w:pPr>
              <w:pStyle w:val="acctfourfigures"/>
              <w:tabs>
                <w:tab w:val="clear" w:pos="765"/>
                <w:tab w:val="decimal" w:pos="927"/>
              </w:tabs>
              <w:spacing w:line="240" w:lineRule="atLeast"/>
              <w:ind w:left="-63" w:right="-160"/>
              <w:rPr>
                <w:sz w:val="20"/>
              </w:rPr>
            </w:pPr>
            <w:r w:rsidRPr="009114E2">
              <w:rPr>
                <w:sz w:val="20"/>
              </w:rPr>
              <w:t>20,000</w:t>
            </w:r>
          </w:p>
        </w:tc>
        <w:tc>
          <w:tcPr>
            <w:tcW w:w="187" w:type="dxa"/>
            <w:vAlign w:val="bottom"/>
          </w:tcPr>
          <w:p w14:paraId="5B615735" w14:textId="77777777" w:rsidR="00475534" w:rsidRPr="007B079D" w:rsidRDefault="00475534" w:rsidP="00475534">
            <w:pPr>
              <w:pStyle w:val="acctfourfigures"/>
              <w:spacing w:line="240" w:lineRule="atLeast"/>
              <w:rPr>
                <w:sz w:val="20"/>
              </w:rPr>
            </w:pPr>
          </w:p>
        </w:tc>
        <w:tc>
          <w:tcPr>
            <w:tcW w:w="1156" w:type="dxa"/>
            <w:vAlign w:val="bottom"/>
          </w:tcPr>
          <w:p w14:paraId="405B626C" w14:textId="6743038B" w:rsidR="00475534" w:rsidRPr="007B079D" w:rsidRDefault="00475534" w:rsidP="00475534">
            <w:pPr>
              <w:pStyle w:val="acctfourfigures"/>
              <w:tabs>
                <w:tab w:val="clear" w:pos="765"/>
                <w:tab w:val="decimal" w:pos="924"/>
              </w:tabs>
              <w:spacing w:line="240" w:lineRule="atLeast"/>
              <w:ind w:right="-64"/>
              <w:rPr>
                <w:sz w:val="20"/>
              </w:rPr>
            </w:pPr>
            <w:r w:rsidRPr="009114E2">
              <w:rPr>
                <w:sz w:val="20"/>
              </w:rPr>
              <w:t>20,938</w:t>
            </w:r>
          </w:p>
        </w:tc>
      </w:tr>
      <w:tr w:rsidR="00475534" w:rsidRPr="007B079D" w14:paraId="4974E961" w14:textId="77777777" w:rsidTr="00DB6E11">
        <w:trPr>
          <w:cantSplit/>
          <w:trHeight w:val="20"/>
        </w:trPr>
        <w:tc>
          <w:tcPr>
            <w:tcW w:w="3868" w:type="dxa"/>
            <w:vAlign w:val="center"/>
          </w:tcPr>
          <w:p w14:paraId="60652913" w14:textId="072463E5" w:rsidR="00475534" w:rsidRPr="007B079D" w:rsidRDefault="00475534" w:rsidP="00475534">
            <w:pPr>
              <w:spacing w:line="240" w:lineRule="atLeast"/>
              <w:ind w:left="190" w:firstLine="12"/>
              <w:rPr>
                <w:b/>
                <w:bCs/>
                <w:sz w:val="20"/>
              </w:rPr>
            </w:pPr>
            <w:r w:rsidRPr="007B079D">
              <w:rPr>
                <w:sz w:val="20"/>
              </w:rPr>
              <w:t>Fixed income mutual fund</w:t>
            </w:r>
          </w:p>
        </w:tc>
        <w:tc>
          <w:tcPr>
            <w:tcW w:w="1170" w:type="dxa"/>
            <w:vAlign w:val="bottom"/>
          </w:tcPr>
          <w:p w14:paraId="23E5A023" w14:textId="4625E608" w:rsidR="00475534" w:rsidRPr="007B6392" w:rsidRDefault="00F11A09" w:rsidP="000E4319">
            <w:pPr>
              <w:pStyle w:val="acctfourfigures"/>
              <w:tabs>
                <w:tab w:val="clear" w:pos="765"/>
                <w:tab w:val="decimal" w:pos="931"/>
              </w:tabs>
              <w:spacing w:line="240" w:lineRule="atLeast"/>
              <w:ind w:right="-81"/>
              <w:rPr>
                <w:sz w:val="20"/>
              </w:rPr>
            </w:pPr>
            <w:r w:rsidRPr="007B6392">
              <w:rPr>
                <w:sz w:val="20"/>
              </w:rPr>
              <w:t>198,06</w:t>
            </w:r>
            <w:r w:rsidR="00046044" w:rsidRPr="007B6392">
              <w:rPr>
                <w:sz w:val="20"/>
              </w:rPr>
              <w:t>6</w:t>
            </w:r>
          </w:p>
        </w:tc>
        <w:tc>
          <w:tcPr>
            <w:tcW w:w="270" w:type="dxa"/>
          </w:tcPr>
          <w:p w14:paraId="3B3D1736" w14:textId="77777777" w:rsidR="00475534" w:rsidRPr="007B6392" w:rsidRDefault="00475534" w:rsidP="00475534">
            <w:pPr>
              <w:pStyle w:val="acctfourfigures"/>
              <w:spacing w:line="240" w:lineRule="atLeast"/>
              <w:rPr>
                <w:b/>
                <w:bCs/>
                <w:sz w:val="20"/>
              </w:rPr>
            </w:pPr>
          </w:p>
        </w:tc>
        <w:tc>
          <w:tcPr>
            <w:tcW w:w="1159" w:type="dxa"/>
            <w:vAlign w:val="bottom"/>
          </w:tcPr>
          <w:p w14:paraId="31B04ACF" w14:textId="47E9D66D" w:rsidR="00475534" w:rsidRPr="007B6392" w:rsidRDefault="00A85013" w:rsidP="000E4319">
            <w:pPr>
              <w:pStyle w:val="acctfourfigures"/>
              <w:tabs>
                <w:tab w:val="clear" w:pos="765"/>
                <w:tab w:val="decimal" w:pos="929"/>
              </w:tabs>
              <w:spacing w:line="240" w:lineRule="atLeast"/>
              <w:ind w:right="-81"/>
              <w:rPr>
                <w:sz w:val="20"/>
              </w:rPr>
            </w:pPr>
            <w:r w:rsidRPr="007B6392">
              <w:rPr>
                <w:sz w:val="20"/>
              </w:rPr>
              <w:t>205,001</w:t>
            </w:r>
          </w:p>
        </w:tc>
        <w:tc>
          <w:tcPr>
            <w:tcW w:w="192" w:type="dxa"/>
          </w:tcPr>
          <w:p w14:paraId="5332B905" w14:textId="77777777" w:rsidR="00475534" w:rsidRPr="007B079D" w:rsidRDefault="00475534" w:rsidP="00475534">
            <w:pPr>
              <w:pStyle w:val="acctfourfigures"/>
              <w:spacing w:line="240" w:lineRule="atLeast"/>
              <w:rPr>
                <w:b/>
                <w:bCs/>
                <w:sz w:val="20"/>
              </w:rPr>
            </w:pPr>
          </w:p>
        </w:tc>
        <w:tc>
          <w:tcPr>
            <w:tcW w:w="1169" w:type="dxa"/>
            <w:vAlign w:val="bottom"/>
          </w:tcPr>
          <w:p w14:paraId="5BF0DC24" w14:textId="3DF72412" w:rsidR="00475534" w:rsidRPr="007B079D" w:rsidRDefault="00475534" w:rsidP="00475534">
            <w:pPr>
              <w:pStyle w:val="acctfourfigures"/>
              <w:tabs>
                <w:tab w:val="clear" w:pos="765"/>
                <w:tab w:val="decimal" w:pos="927"/>
              </w:tabs>
              <w:spacing w:line="240" w:lineRule="atLeast"/>
              <w:ind w:left="-63" w:right="-160"/>
              <w:rPr>
                <w:sz w:val="20"/>
              </w:rPr>
            </w:pPr>
            <w:r w:rsidRPr="00D77359">
              <w:rPr>
                <w:sz w:val="20"/>
              </w:rPr>
              <w:t>144,612</w:t>
            </w:r>
          </w:p>
        </w:tc>
        <w:tc>
          <w:tcPr>
            <w:tcW w:w="187" w:type="dxa"/>
            <w:vAlign w:val="bottom"/>
          </w:tcPr>
          <w:p w14:paraId="423A3D6D" w14:textId="77777777" w:rsidR="00475534" w:rsidRPr="007B079D" w:rsidRDefault="00475534" w:rsidP="00475534">
            <w:pPr>
              <w:pStyle w:val="acctfourfigures"/>
              <w:spacing w:line="240" w:lineRule="atLeast"/>
              <w:rPr>
                <w:b/>
                <w:bCs/>
                <w:sz w:val="20"/>
              </w:rPr>
            </w:pPr>
          </w:p>
        </w:tc>
        <w:tc>
          <w:tcPr>
            <w:tcW w:w="1156" w:type="dxa"/>
            <w:vAlign w:val="bottom"/>
          </w:tcPr>
          <w:p w14:paraId="4F534B19" w14:textId="44A45060" w:rsidR="00475534" w:rsidRPr="007B079D" w:rsidRDefault="00475534" w:rsidP="00475534">
            <w:pPr>
              <w:pStyle w:val="acctfourfigures"/>
              <w:tabs>
                <w:tab w:val="clear" w:pos="765"/>
                <w:tab w:val="decimal" w:pos="924"/>
              </w:tabs>
              <w:spacing w:line="240" w:lineRule="atLeast"/>
              <w:ind w:right="-64"/>
              <w:rPr>
                <w:sz w:val="20"/>
              </w:rPr>
            </w:pPr>
            <w:r w:rsidRPr="00D77359">
              <w:rPr>
                <w:sz w:val="20"/>
              </w:rPr>
              <w:t>151,433</w:t>
            </w:r>
          </w:p>
        </w:tc>
      </w:tr>
      <w:tr w:rsidR="00475534" w:rsidRPr="007B079D" w14:paraId="5390FDAF" w14:textId="77777777" w:rsidTr="00DB6E11">
        <w:trPr>
          <w:cantSplit/>
          <w:trHeight w:val="20"/>
        </w:trPr>
        <w:tc>
          <w:tcPr>
            <w:tcW w:w="3868" w:type="dxa"/>
            <w:vAlign w:val="center"/>
          </w:tcPr>
          <w:p w14:paraId="252A0C46" w14:textId="77777777" w:rsidR="00475534" w:rsidRPr="007B079D" w:rsidRDefault="00475534" w:rsidP="00475534">
            <w:pPr>
              <w:spacing w:line="240" w:lineRule="atLeast"/>
              <w:ind w:left="190" w:firstLine="12"/>
              <w:rPr>
                <w:b/>
                <w:bCs/>
                <w:sz w:val="20"/>
              </w:rPr>
            </w:pPr>
            <w:r w:rsidRPr="007B079D">
              <w:rPr>
                <w:i/>
                <w:iCs/>
                <w:sz w:val="20"/>
              </w:rPr>
              <w:t xml:space="preserve">Add </w:t>
            </w:r>
            <w:r w:rsidRPr="007B079D">
              <w:rPr>
                <w:sz w:val="20"/>
              </w:rPr>
              <w:t>unrealised</w:t>
            </w:r>
            <w:r w:rsidRPr="007B079D">
              <w:rPr>
                <w:i/>
                <w:iCs/>
                <w:sz w:val="20"/>
              </w:rPr>
              <w:t xml:space="preserve"> </w:t>
            </w:r>
            <w:r w:rsidRPr="007B079D">
              <w:rPr>
                <w:sz w:val="20"/>
              </w:rPr>
              <w:t xml:space="preserve">gain </w:t>
            </w:r>
          </w:p>
        </w:tc>
        <w:tc>
          <w:tcPr>
            <w:tcW w:w="1170" w:type="dxa"/>
            <w:tcBorders>
              <w:bottom w:val="single" w:sz="4" w:space="0" w:color="auto"/>
            </w:tcBorders>
            <w:vAlign w:val="bottom"/>
          </w:tcPr>
          <w:p w14:paraId="5925B1B2" w14:textId="060D2068" w:rsidR="00475534" w:rsidRPr="007B6392" w:rsidRDefault="00AA37C2" w:rsidP="000E4319">
            <w:pPr>
              <w:pStyle w:val="acctfourfigures"/>
              <w:tabs>
                <w:tab w:val="clear" w:pos="765"/>
                <w:tab w:val="decimal" w:pos="931"/>
              </w:tabs>
              <w:spacing w:line="240" w:lineRule="atLeast"/>
              <w:ind w:right="-81"/>
              <w:rPr>
                <w:sz w:val="20"/>
              </w:rPr>
            </w:pPr>
            <w:r w:rsidRPr="007B6392">
              <w:rPr>
                <w:sz w:val="20"/>
              </w:rPr>
              <w:t>7,495</w:t>
            </w:r>
          </w:p>
        </w:tc>
        <w:tc>
          <w:tcPr>
            <w:tcW w:w="270" w:type="dxa"/>
          </w:tcPr>
          <w:p w14:paraId="161ED275" w14:textId="77777777" w:rsidR="00475534" w:rsidRPr="007B6392" w:rsidRDefault="00475534" w:rsidP="00475534">
            <w:pPr>
              <w:pStyle w:val="acctfourfigures"/>
              <w:spacing w:line="240" w:lineRule="atLeast"/>
              <w:rPr>
                <w:b/>
                <w:bCs/>
                <w:sz w:val="20"/>
              </w:rPr>
            </w:pPr>
          </w:p>
        </w:tc>
        <w:tc>
          <w:tcPr>
            <w:tcW w:w="1159" w:type="dxa"/>
            <w:tcBorders>
              <w:bottom w:val="single" w:sz="4" w:space="0" w:color="auto"/>
            </w:tcBorders>
            <w:vAlign w:val="bottom"/>
          </w:tcPr>
          <w:p w14:paraId="377C8F59" w14:textId="4E3FB0BA" w:rsidR="00475534" w:rsidRPr="007B6392" w:rsidRDefault="00A85013" w:rsidP="00475534">
            <w:pPr>
              <w:pStyle w:val="acctfourfigures"/>
              <w:tabs>
                <w:tab w:val="clear" w:pos="765"/>
                <w:tab w:val="decimal" w:pos="711"/>
              </w:tabs>
              <w:spacing w:line="240" w:lineRule="atLeast"/>
              <w:ind w:left="-63" w:right="-160"/>
              <w:rPr>
                <w:sz w:val="20"/>
              </w:rPr>
            </w:pPr>
            <w:r w:rsidRPr="007B6392">
              <w:rPr>
                <w:sz w:val="20"/>
              </w:rPr>
              <w:t>-</w:t>
            </w:r>
          </w:p>
        </w:tc>
        <w:tc>
          <w:tcPr>
            <w:tcW w:w="192" w:type="dxa"/>
          </w:tcPr>
          <w:p w14:paraId="40940FB1" w14:textId="77777777" w:rsidR="00475534" w:rsidRPr="007B079D" w:rsidRDefault="00475534" w:rsidP="00475534">
            <w:pPr>
              <w:pStyle w:val="acctfourfigures"/>
              <w:spacing w:line="240" w:lineRule="atLeast"/>
              <w:rPr>
                <w:b/>
                <w:bCs/>
                <w:sz w:val="20"/>
              </w:rPr>
            </w:pPr>
          </w:p>
        </w:tc>
        <w:tc>
          <w:tcPr>
            <w:tcW w:w="1169" w:type="dxa"/>
            <w:tcBorders>
              <w:bottom w:val="single" w:sz="4" w:space="0" w:color="auto"/>
            </w:tcBorders>
            <w:vAlign w:val="bottom"/>
          </w:tcPr>
          <w:p w14:paraId="0B2AC249" w14:textId="33F25FE6" w:rsidR="00475534" w:rsidRPr="007B079D" w:rsidRDefault="00475534" w:rsidP="00475534">
            <w:pPr>
              <w:pStyle w:val="acctfourfigures"/>
              <w:tabs>
                <w:tab w:val="clear" w:pos="765"/>
                <w:tab w:val="decimal" w:pos="927"/>
              </w:tabs>
              <w:spacing w:line="240" w:lineRule="atLeast"/>
              <w:ind w:left="-63" w:right="-160"/>
              <w:rPr>
                <w:sz w:val="20"/>
              </w:rPr>
            </w:pPr>
            <w:r w:rsidRPr="00D77359">
              <w:rPr>
                <w:sz w:val="20"/>
              </w:rPr>
              <w:t>7,759</w:t>
            </w:r>
          </w:p>
        </w:tc>
        <w:tc>
          <w:tcPr>
            <w:tcW w:w="187" w:type="dxa"/>
            <w:vAlign w:val="bottom"/>
          </w:tcPr>
          <w:p w14:paraId="026C1ADA" w14:textId="77777777" w:rsidR="00475534" w:rsidRPr="007B079D" w:rsidRDefault="00475534" w:rsidP="00475534">
            <w:pPr>
              <w:pStyle w:val="acctfourfigures"/>
              <w:spacing w:line="240" w:lineRule="atLeast"/>
              <w:rPr>
                <w:b/>
                <w:bCs/>
                <w:sz w:val="20"/>
              </w:rPr>
            </w:pPr>
          </w:p>
        </w:tc>
        <w:tc>
          <w:tcPr>
            <w:tcW w:w="1156" w:type="dxa"/>
            <w:tcBorders>
              <w:bottom w:val="single" w:sz="4" w:space="0" w:color="auto"/>
            </w:tcBorders>
            <w:vAlign w:val="bottom"/>
          </w:tcPr>
          <w:p w14:paraId="084ED6BE" w14:textId="603EFA39" w:rsidR="00475534" w:rsidRPr="007B079D" w:rsidRDefault="00475534" w:rsidP="00475534">
            <w:pPr>
              <w:pStyle w:val="acctfourfigures"/>
              <w:tabs>
                <w:tab w:val="clear" w:pos="765"/>
                <w:tab w:val="decimal" w:pos="711"/>
              </w:tabs>
              <w:spacing w:line="240" w:lineRule="atLeast"/>
              <w:ind w:left="-63" w:right="-160"/>
              <w:rPr>
                <w:sz w:val="20"/>
              </w:rPr>
            </w:pPr>
            <w:r w:rsidRPr="00D77359">
              <w:rPr>
                <w:sz w:val="20"/>
              </w:rPr>
              <w:t>-</w:t>
            </w:r>
          </w:p>
        </w:tc>
      </w:tr>
      <w:tr w:rsidR="00475534" w:rsidRPr="007B079D" w14:paraId="0BE113FC" w14:textId="77777777" w:rsidTr="00DB6E11">
        <w:trPr>
          <w:cantSplit/>
          <w:trHeight w:val="20"/>
        </w:trPr>
        <w:tc>
          <w:tcPr>
            <w:tcW w:w="3868" w:type="dxa"/>
            <w:vAlign w:val="center"/>
          </w:tcPr>
          <w:p w14:paraId="7C60F80E" w14:textId="77777777" w:rsidR="00475534" w:rsidRPr="007B079D" w:rsidRDefault="00475534" w:rsidP="00475534">
            <w:pPr>
              <w:spacing w:line="240" w:lineRule="atLeast"/>
              <w:ind w:left="190" w:hanging="168"/>
              <w:rPr>
                <w:b/>
                <w:bCs/>
                <w:sz w:val="20"/>
                <w:cs/>
                <w:lang w:bidi="th-TH"/>
              </w:rPr>
            </w:pPr>
            <w:r w:rsidRPr="007B079D">
              <w:rPr>
                <w:b/>
                <w:bCs/>
                <w:sz w:val="20"/>
              </w:rPr>
              <w:t>Total investments in debt instruments measured at fair value through profit or loss</w:t>
            </w:r>
          </w:p>
        </w:tc>
        <w:tc>
          <w:tcPr>
            <w:tcW w:w="1170" w:type="dxa"/>
            <w:tcBorders>
              <w:top w:val="single" w:sz="4" w:space="0" w:color="auto"/>
              <w:bottom w:val="single" w:sz="4" w:space="0" w:color="auto"/>
            </w:tcBorders>
            <w:vAlign w:val="bottom"/>
          </w:tcPr>
          <w:p w14:paraId="2F192BAC" w14:textId="2FA96B65" w:rsidR="00475534" w:rsidRPr="007B6392" w:rsidRDefault="00BE461B" w:rsidP="000E4319">
            <w:pPr>
              <w:pStyle w:val="acctfourfigures"/>
              <w:tabs>
                <w:tab w:val="clear" w:pos="765"/>
                <w:tab w:val="decimal" w:pos="931"/>
              </w:tabs>
              <w:spacing w:line="240" w:lineRule="atLeast"/>
              <w:ind w:right="-81"/>
              <w:rPr>
                <w:b/>
                <w:bCs/>
                <w:sz w:val="20"/>
              </w:rPr>
            </w:pPr>
            <w:r w:rsidRPr="007B6392">
              <w:rPr>
                <w:b/>
                <w:bCs/>
                <w:sz w:val="20"/>
              </w:rPr>
              <w:t>225,56</w:t>
            </w:r>
            <w:r w:rsidR="00046044" w:rsidRPr="007B6392">
              <w:rPr>
                <w:b/>
                <w:bCs/>
                <w:sz w:val="20"/>
              </w:rPr>
              <w:t>1</w:t>
            </w:r>
          </w:p>
        </w:tc>
        <w:tc>
          <w:tcPr>
            <w:tcW w:w="270" w:type="dxa"/>
          </w:tcPr>
          <w:p w14:paraId="73AD1F40" w14:textId="77777777" w:rsidR="00475534" w:rsidRPr="007B6392" w:rsidRDefault="00475534" w:rsidP="00475534">
            <w:pPr>
              <w:pStyle w:val="acctfourfigures"/>
              <w:spacing w:line="240" w:lineRule="atLeast"/>
              <w:rPr>
                <w:b/>
                <w:bCs/>
                <w:sz w:val="20"/>
              </w:rPr>
            </w:pPr>
          </w:p>
        </w:tc>
        <w:tc>
          <w:tcPr>
            <w:tcW w:w="1159" w:type="dxa"/>
            <w:tcBorders>
              <w:top w:val="single" w:sz="4" w:space="0" w:color="auto"/>
              <w:bottom w:val="single" w:sz="4" w:space="0" w:color="auto"/>
            </w:tcBorders>
            <w:vAlign w:val="bottom"/>
          </w:tcPr>
          <w:p w14:paraId="5394DC2D" w14:textId="47394FDB" w:rsidR="00475534" w:rsidRPr="007B6392" w:rsidRDefault="00795A57" w:rsidP="000E4319">
            <w:pPr>
              <w:pStyle w:val="acctfourfigures"/>
              <w:tabs>
                <w:tab w:val="clear" w:pos="765"/>
                <w:tab w:val="decimal" w:pos="938"/>
              </w:tabs>
              <w:spacing w:line="240" w:lineRule="atLeast"/>
              <w:ind w:right="-81"/>
              <w:rPr>
                <w:b/>
                <w:bCs/>
                <w:sz w:val="20"/>
              </w:rPr>
            </w:pPr>
            <w:r w:rsidRPr="007B6392">
              <w:rPr>
                <w:b/>
                <w:bCs/>
                <w:sz w:val="20"/>
              </w:rPr>
              <w:t>225,56</w:t>
            </w:r>
            <w:r w:rsidR="00046044" w:rsidRPr="007B6392">
              <w:rPr>
                <w:b/>
                <w:bCs/>
                <w:sz w:val="20"/>
              </w:rPr>
              <w:t>1</w:t>
            </w:r>
          </w:p>
        </w:tc>
        <w:tc>
          <w:tcPr>
            <w:tcW w:w="192" w:type="dxa"/>
          </w:tcPr>
          <w:p w14:paraId="10CF82FE" w14:textId="77777777" w:rsidR="00475534" w:rsidRPr="007B079D" w:rsidRDefault="00475534" w:rsidP="00475534">
            <w:pPr>
              <w:pStyle w:val="acctfourfigures"/>
              <w:spacing w:line="240" w:lineRule="atLeast"/>
              <w:rPr>
                <w:b/>
                <w:bCs/>
                <w:sz w:val="20"/>
              </w:rPr>
            </w:pPr>
          </w:p>
        </w:tc>
        <w:tc>
          <w:tcPr>
            <w:tcW w:w="1169" w:type="dxa"/>
            <w:tcBorders>
              <w:top w:val="single" w:sz="4" w:space="0" w:color="auto"/>
              <w:bottom w:val="single" w:sz="4" w:space="0" w:color="auto"/>
            </w:tcBorders>
            <w:vAlign w:val="bottom"/>
          </w:tcPr>
          <w:p w14:paraId="03E0F92F" w14:textId="36FE78A8" w:rsidR="00475534" w:rsidRPr="007B079D" w:rsidRDefault="00475534" w:rsidP="00475534">
            <w:pPr>
              <w:pStyle w:val="acctfourfigures"/>
              <w:tabs>
                <w:tab w:val="clear" w:pos="765"/>
                <w:tab w:val="decimal" w:pos="927"/>
              </w:tabs>
              <w:spacing w:line="240" w:lineRule="atLeast"/>
              <w:ind w:left="-63" w:right="-160"/>
              <w:rPr>
                <w:b/>
                <w:bCs/>
                <w:sz w:val="20"/>
              </w:rPr>
            </w:pPr>
            <w:r w:rsidRPr="00D77359">
              <w:rPr>
                <w:b/>
                <w:bCs/>
                <w:sz w:val="20"/>
              </w:rPr>
              <w:t>172,371</w:t>
            </w:r>
          </w:p>
        </w:tc>
        <w:tc>
          <w:tcPr>
            <w:tcW w:w="187" w:type="dxa"/>
            <w:vAlign w:val="bottom"/>
          </w:tcPr>
          <w:p w14:paraId="68C4284F" w14:textId="77777777" w:rsidR="00475534" w:rsidRPr="007B079D" w:rsidRDefault="00475534" w:rsidP="00475534">
            <w:pPr>
              <w:pStyle w:val="acctfourfigures"/>
              <w:spacing w:line="240" w:lineRule="atLeast"/>
              <w:rPr>
                <w:b/>
                <w:bCs/>
                <w:sz w:val="20"/>
              </w:rPr>
            </w:pPr>
          </w:p>
        </w:tc>
        <w:tc>
          <w:tcPr>
            <w:tcW w:w="1156" w:type="dxa"/>
            <w:tcBorders>
              <w:top w:val="single" w:sz="4" w:space="0" w:color="auto"/>
              <w:bottom w:val="single" w:sz="4" w:space="0" w:color="auto"/>
            </w:tcBorders>
            <w:vAlign w:val="bottom"/>
          </w:tcPr>
          <w:p w14:paraId="484B4D4B" w14:textId="493C3FB7" w:rsidR="00475534" w:rsidRPr="007B079D" w:rsidRDefault="00475534" w:rsidP="00475534">
            <w:pPr>
              <w:pStyle w:val="acctfourfigures"/>
              <w:tabs>
                <w:tab w:val="clear" w:pos="765"/>
                <w:tab w:val="decimal" w:pos="924"/>
              </w:tabs>
              <w:spacing w:line="240" w:lineRule="atLeast"/>
              <w:ind w:right="-64"/>
              <w:rPr>
                <w:b/>
                <w:bCs/>
                <w:sz w:val="20"/>
              </w:rPr>
            </w:pPr>
            <w:r w:rsidRPr="00D77359">
              <w:rPr>
                <w:b/>
                <w:bCs/>
                <w:sz w:val="20"/>
              </w:rPr>
              <w:t>172,371</w:t>
            </w:r>
          </w:p>
        </w:tc>
      </w:tr>
      <w:tr w:rsidR="00475534" w:rsidRPr="007B079D" w14:paraId="0CA7C825" w14:textId="77777777" w:rsidTr="00DB6E11">
        <w:trPr>
          <w:cantSplit/>
          <w:trHeight w:val="20"/>
        </w:trPr>
        <w:tc>
          <w:tcPr>
            <w:tcW w:w="3868" w:type="dxa"/>
            <w:vAlign w:val="center"/>
          </w:tcPr>
          <w:p w14:paraId="54C866F0" w14:textId="7D18F2F6" w:rsidR="00475534" w:rsidRPr="007B079D" w:rsidRDefault="00475534" w:rsidP="00475534">
            <w:pPr>
              <w:spacing w:line="240" w:lineRule="atLeast"/>
              <w:ind w:left="190" w:right="-45" w:hanging="168"/>
              <w:rPr>
                <w:sz w:val="20"/>
              </w:rPr>
            </w:pPr>
            <w:r w:rsidRPr="007B079D">
              <w:rPr>
                <w:spacing w:val="-2"/>
                <w:sz w:val="20"/>
              </w:rPr>
              <w:t>Investments</w:t>
            </w:r>
            <w:r w:rsidRPr="007B079D">
              <w:rPr>
                <w:spacing w:val="-4"/>
                <w:sz w:val="20"/>
              </w:rPr>
              <w:t xml:space="preserve"> </w:t>
            </w:r>
            <w:r w:rsidRPr="007B079D">
              <w:rPr>
                <w:spacing w:val="-2"/>
                <w:sz w:val="20"/>
              </w:rPr>
              <w:t>in</w:t>
            </w:r>
            <w:r w:rsidRPr="007B079D">
              <w:rPr>
                <w:spacing w:val="-4"/>
                <w:sz w:val="20"/>
              </w:rPr>
              <w:t xml:space="preserve"> </w:t>
            </w:r>
            <w:r w:rsidRPr="007B079D">
              <w:rPr>
                <w:spacing w:val="-2"/>
                <w:sz w:val="20"/>
              </w:rPr>
              <w:t>equity</w:t>
            </w:r>
            <w:r w:rsidRPr="007B079D">
              <w:rPr>
                <w:spacing w:val="-4"/>
                <w:sz w:val="20"/>
              </w:rPr>
              <w:t xml:space="preserve"> </w:t>
            </w:r>
            <w:r w:rsidRPr="007B079D">
              <w:rPr>
                <w:spacing w:val="-2"/>
                <w:sz w:val="20"/>
              </w:rPr>
              <w:t>instruments</w:t>
            </w:r>
            <w:r w:rsidRPr="007B079D">
              <w:rPr>
                <w:spacing w:val="-2"/>
                <w:sz w:val="20"/>
                <w:cs/>
                <w:lang w:bidi="th-TH"/>
              </w:rPr>
              <w:t xml:space="preserve"> </w:t>
            </w:r>
            <w:r w:rsidRPr="007B079D">
              <w:rPr>
                <w:spacing w:val="-2"/>
                <w:sz w:val="20"/>
              </w:rPr>
              <w:t>measured</w:t>
            </w:r>
            <w:r w:rsidRPr="007B079D">
              <w:rPr>
                <w:spacing w:val="-2"/>
                <w:sz w:val="20"/>
                <w:cs/>
                <w:lang w:bidi="th-TH"/>
              </w:rPr>
              <w:t xml:space="preserve"> </w:t>
            </w:r>
            <w:r w:rsidRPr="007B079D">
              <w:rPr>
                <w:spacing w:val="-2"/>
                <w:sz w:val="20"/>
              </w:rPr>
              <w:t>at fair value through profit or loss</w:t>
            </w:r>
          </w:p>
        </w:tc>
        <w:tc>
          <w:tcPr>
            <w:tcW w:w="1170" w:type="dxa"/>
            <w:vAlign w:val="bottom"/>
          </w:tcPr>
          <w:p w14:paraId="2721EE77" w14:textId="77777777" w:rsidR="00475534" w:rsidRPr="007B6392" w:rsidRDefault="00475534" w:rsidP="00475534">
            <w:pPr>
              <w:pStyle w:val="acctfourfigures"/>
              <w:tabs>
                <w:tab w:val="clear" w:pos="765"/>
                <w:tab w:val="decimal" w:pos="919"/>
              </w:tabs>
              <w:spacing w:line="240" w:lineRule="atLeast"/>
              <w:ind w:right="-81"/>
              <w:rPr>
                <w:sz w:val="20"/>
              </w:rPr>
            </w:pPr>
          </w:p>
        </w:tc>
        <w:tc>
          <w:tcPr>
            <w:tcW w:w="270" w:type="dxa"/>
          </w:tcPr>
          <w:p w14:paraId="5BC60693" w14:textId="77777777" w:rsidR="00475534" w:rsidRPr="007B6392" w:rsidRDefault="00475534" w:rsidP="00475534">
            <w:pPr>
              <w:pStyle w:val="acctfourfigures"/>
              <w:spacing w:line="240" w:lineRule="atLeast"/>
              <w:rPr>
                <w:b/>
                <w:bCs/>
                <w:sz w:val="20"/>
              </w:rPr>
            </w:pPr>
          </w:p>
        </w:tc>
        <w:tc>
          <w:tcPr>
            <w:tcW w:w="1159" w:type="dxa"/>
            <w:vAlign w:val="bottom"/>
          </w:tcPr>
          <w:p w14:paraId="56F709D8" w14:textId="77777777" w:rsidR="00475534" w:rsidRPr="007B6392" w:rsidRDefault="00475534" w:rsidP="00475534">
            <w:pPr>
              <w:pStyle w:val="acctfourfigures"/>
              <w:tabs>
                <w:tab w:val="clear" w:pos="765"/>
                <w:tab w:val="decimal" w:pos="914"/>
              </w:tabs>
              <w:spacing w:line="240" w:lineRule="atLeast"/>
              <w:ind w:right="-81"/>
              <w:rPr>
                <w:sz w:val="20"/>
              </w:rPr>
            </w:pPr>
          </w:p>
        </w:tc>
        <w:tc>
          <w:tcPr>
            <w:tcW w:w="192" w:type="dxa"/>
          </w:tcPr>
          <w:p w14:paraId="5E419881" w14:textId="77777777" w:rsidR="00475534" w:rsidRPr="007B079D" w:rsidRDefault="00475534" w:rsidP="00475534">
            <w:pPr>
              <w:pStyle w:val="acctfourfigures"/>
              <w:spacing w:line="240" w:lineRule="atLeast"/>
              <w:rPr>
                <w:b/>
                <w:bCs/>
                <w:sz w:val="20"/>
              </w:rPr>
            </w:pPr>
          </w:p>
        </w:tc>
        <w:tc>
          <w:tcPr>
            <w:tcW w:w="1169" w:type="dxa"/>
            <w:vAlign w:val="bottom"/>
          </w:tcPr>
          <w:p w14:paraId="1584826E" w14:textId="77777777" w:rsidR="00475534" w:rsidRPr="007B079D" w:rsidRDefault="00475534" w:rsidP="00475534">
            <w:pPr>
              <w:pStyle w:val="acctfourfigures"/>
              <w:tabs>
                <w:tab w:val="clear" w:pos="765"/>
                <w:tab w:val="decimal" w:pos="927"/>
              </w:tabs>
              <w:spacing w:line="240" w:lineRule="atLeast"/>
              <w:ind w:left="-63" w:right="-160"/>
              <w:rPr>
                <w:sz w:val="20"/>
              </w:rPr>
            </w:pPr>
          </w:p>
        </w:tc>
        <w:tc>
          <w:tcPr>
            <w:tcW w:w="187" w:type="dxa"/>
            <w:vAlign w:val="bottom"/>
          </w:tcPr>
          <w:p w14:paraId="178C6937" w14:textId="77777777" w:rsidR="00475534" w:rsidRPr="007B079D" w:rsidRDefault="00475534" w:rsidP="00475534">
            <w:pPr>
              <w:pStyle w:val="acctfourfigures"/>
              <w:spacing w:line="240" w:lineRule="atLeast"/>
              <w:rPr>
                <w:b/>
                <w:bCs/>
                <w:sz w:val="20"/>
              </w:rPr>
            </w:pPr>
          </w:p>
        </w:tc>
        <w:tc>
          <w:tcPr>
            <w:tcW w:w="1156" w:type="dxa"/>
            <w:vAlign w:val="bottom"/>
          </w:tcPr>
          <w:p w14:paraId="00AD1FC0" w14:textId="77777777" w:rsidR="00475534" w:rsidRPr="007B079D" w:rsidRDefault="00475534" w:rsidP="00475534">
            <w:pPr>
              <w:pStyle w:val="acctfourfigures"/>
              <w:tabs>
                <w:tab w:val="clear" w:pos="765"/>
                <w:tab w:val="decimal" w:pos="924"/>
              </w:tabs>
              <w:spacing w:line="240" w:lineRule="atLeast"/>
              <w:ind w:right="-64"/>
              <w:rPr>
                <w:sz w:val="20"/>
              </w:rPr>
            </w:pPr>
          </w:p>
        </w:tc>
      </w:tr>
      <w:tr w:rsidR="00475534" w:rsidRPr="007B079D" w14:paraId="68D60462" w14:textId="77777777" w:rsidTr="00DB6E11">
        <w:trPr>
          <w:cantSplit/>
          <w:trHeight w:val="20"/>
        </w:trPr>
        <w:tc>
          <w:tcPr>
            <w:tcW w:w="3868" w:type="dxa"/>
            <w:vAlign w:val="center"/>
          </w:tcPr>
          <w:p w14:paraId="1BB5DA2F" w14:textId="3823346D" w:rsidR="00475534" w:rsidRPr="007B079D" w:rsidRDefault="00475534" w:rsidP="00475534">
            <w:pPr>
              <w:spacing w:line="240" w:lineRule="atLeast"/>
              <w:ind w:left="190" w:firstLine="12"/>
              <w:rPr>
                <w:b/>
                <w:bCs/>
                <w:sz w:val="20"/>
              </w:rPr>
            </w:pPr>
            <w:r w:rsidRPr="00D77359">
              <w:rPr>
                <w:sz w:val="20"/>
              </w:rPr>
              <w:t>Equity securities</w:t>
            </w:r>
          </w:p>
        </w:tc>
        <w:tc>
          <w:tcPr>
            <w:tcW w:w="1170" w:type="dxa"/>
            <w:vAlign w:val="bottom"/>
          </w:tcPr>
          <w:p w14:paraId="2A7FF888" w14:textId="20D10C5C" w:rsidR="00475534" w:rsidRPr="007B079D" w:rsidRDefault="005F4709" w:rsidP="000E4319">
            <w:pPr>
              <w:pStyle w:val="acctfourfigures"/>
              <w:tabs>
                <w:tab w:val="clear" w:pos="765"/>
                <w:tab w:val="decimal" w:pos="931"/>
              </w:tabs>
              <w:spacing w:line="240" w:lineRule="atLeast"/>
              <w:ind w:right="-81"/>
              <w:rPr>
                <w:sz w:val="20"/>
              </w:rPr>
            </w:pPr>
            <w:r w:rsidRPr="005F4709">
              <w:rPr>
                <w:sz w:val="20"/>
              </w:rPr>
              <w:t>10,544</w:t>
            </w:r>
          </w:p>
        </w:tc>
        <w:tc>
          <w:tcPr>
            <w:tcW w:w="270" w:type="dxa"/>
          </w:tcPr>
          <w:p w14:paraId="0A6E4520" w14:textId="77777777" w:rsidR="00475534" w:rsidRPr="007B079D" w:rsidRDefault="00475534" w:rsidP="00475534">
            <w:pPr>
              <w:pStyle w:val="acctfourfigures"/>
              <w:spacing w:line="240" w:lineRule="atLeast"/>
              <w:rPr>
                <w:b/>
                <w:bCs/>
                <w:sz w:val="20"/>
              </w:rPr>
            </w:pPr>
          </w:p>
        </w:tc>
        <w:tc>
          <w:tcPr>
            <w:tcW w:w="1159" w:type="dxa"/>
            <w:vAlign w:val="bottom"/>
          </w:tcPr>
          <w:p w14:paraId="435E91F0" w14:textId="4F8658A6" w:rsidR="00475534" w:rsidRPr="007B079D" w:rsidRDefault="00F8024C" w:rsidP="000E4319">
            <w:pPr>
              <w:pStyle w:val="acctfourfigures"/>
              <w:tabs>
                <w:tab w:val="clear" w:pos="765"/>
                <w:tab w:val="decimal" w:pos="947"/>
              </w:tabs>
              <w:spacing w:line="240" w:lineRule="atLeast"/>
              <w:ind w:right="-81"/>
              <w:rPr>
                <w:sz w:val="20"/>
              </w:rPr>
            </w:pPr>
            <w:r w:rsidRPr="00F8024C">
              <w:rPr>
                <w:sz w:val="20"/>
              </w:rPr>
              <w:t>12,903</w:t>
            </w:r>
          </w:p>
        </w:tc>
        <w:tc>
          <w:tcPr>
            <w:tcW w:w="192" w:type="dxa"/>
          </w:tcPr>
          <w:p w14:paraId="1E1173F3" w14:textId="77777777" w:rsidR="00475534" w:rsidRPr="007B079D" w:rsidRDefault="00475534" w:rsidP="00475534">
            <w:pPr>
              <w:pStyle w:val="acctfourfigures"/>
              <w:spacing w:line="240" w:lineRule="atLeast"/>
              <w:rPr>
                <w:b/>
                <w:bCs/>
                <w:sz w:val="20"/>
              </w:rPr>
            </w:pPr>
          </w:p>
        </w:tc>
        <w:tc>
          <w:tcPr>
            <w:tcW w:w="1169" w:type="dxa"/>
            <w:vAlign w:val="bottom"/>
          </w:tcPr>
          <w:p w14:paraId="1E9A05A6" w14:textId="4143849C" w:rsidR="00475534" w:rsidRPr="007B079D" w:rsidRDefault="00475534" w:rsidP="00475534">
            <w:pPr>
              <w:pStyle w:val="acctfourfigures"/>
              <w:tabs>
                <w:tab w:val="clear" w:pos="765"/>
                <w:tab w:val="decimal" w:pos="927"/>
              </w:tabs>
              <w:spacing w:line="240" w:lineRule="atLeast"/>
              <w:ind w:left="-63" w:right="-160"/>
              <w:rPr>
                <w:sz w:val="20"/>
              </w:rPr>
            </w:pPr>
            <w:r w:rsidRPr="00D77359">
              <w:rPr>
                <w:sz w:val="20"/>
              </w:rPr>
              <w:t>11,273</w:t>
            </w:r>
          </w:p>
        </w:tc>
        <w:tc>
          <w:tcPr>
            <w:tcW w:w="187" w:type="dxa"/>
            <w:vAlign w:val="bottom"/>
          </w:tcPr>
          <w:p w14:paraId="15D77904" w14:textId="77777777" w:rsidR="00475534" w:rsidRPr="007B079D" w:rsidRDefault="00475534" w:rsidP="00475534">
            <w:pPr>
              <w:pStyle w:val="acctfourfigures"/>
              <w:spacing w:line="240" w:lineRule="atLeast"/>
              <w:rPr>
                <w:b/>
                <w:bCs/>
                <w:sz w:val="20"/>
              </w:rPr>
            </w:pPr>
          </w:p>
        </w:tc>
        <w:tc>
          <w:tcPr>
            <w:tcW w:w="1156" w:type="dxa"/>
            <w:vAlign w:val="bottom"/>
          </w:tcPr>
          <w:p w14:paraId="064A3B6A" w14:textId="42A94376" w:rsidR="00475534" w:rsidRPr="007B079D" w:rsidRDefault="00475534" w:rsidP="00475534">
            <w:pPr>
              <w:pStyle w:val="acctfourfigures"/>
              <w:tabs>
                <w:tab w:val="clear" w:pos="765"/>
                <w:tab w:val="decimal" w:pos="924"/>
              </w:tabs>
              <w:spacing w:line="240" w:lineRule="atLeast"/>
              <w:ind w:right="-64"/>
              <w:rPr>
                <w:sz w:val="20"/>
              </w:rPr>
            </w:pPr>
            <w:r w:rsidRPr="00D77359">
              <w:rPr>
                <w:sz w:val="20"/>
              </w:rPr>
              <w:t>12,114</w:t>
            </w:r>
          </w:p>
        </w:tc>
      </w:tr>
      <w:tr w:rsidR="00475534" w:rsidRPr="007B079D" w14:paraId="5D9EC013" w14:textId="77777777" w:rsidTr="00DB6E11">
        <w:trPr>
          <w:cantSplit/>
          <w:trHeight w:val="20"/>
        </w:trPr>
        <w:tc>
          <w:tcPr>
            <w:tcW w:w="3868" w:type="dxa"/>
            <w:vAlign w:val="center"/>
          </w:tcPr>
          <w:p w14:paraId="75730A40" w14:textId="27351BCD" w:rsidR="00475534" w:rsidRPr="007B079D" w:rsidRDefault="00475534" w:rsidP="00475534">
            <w:pPr>
              <w:spacing w:line="240" w:lineRule="atLeast"/>
              <w:ind w:left="190" w:firstLine="12"/>
              <w:rPr>
                <w:sz w:val="20"/>
              </w:rPr>
            </w:pPr>
            <w:r w:rsidRPr="00D77359">
              <w:rPr>
                <w:sz w:val="20"/>
              </w:rPr>
              <w:t>Equity unit trusts fund</w:t>
            </w:r>
          </w:p>
        </w:tc>
        <w:tc>
          <w:tcPr>
            <w:tcW w:w="1170" w:type="dxa"/>
            <w:vAlign w:val="bottom"/>
          </w:tcPr>
          <w:p w14:paraId="595D339B" w14:textId="7105C8BD" w:rsidR="00475534" w:rsidRPr="007B079D" w:rsidRDefault="00B169FC" w:rsidP="000E4319">
            <w:pPr>
              <w:pStyle w:val="acctfourfigures"/>
              <w:tabs>
                <w:tab w:val="clear" w:pos="765"/>
                <w:tab w:val="decimal" w:pos="931"/>
              </w:tabs>
              <w:spacing w:line="240" w:lineRule="atLeast"/>
              <w:ind w:right="-81"/>
              <w:rPr>
                <w:sz w:val="20"/>
              </w:rPr>
            </w:pPr>
            <w:r w:rsidRPr="00B169FC">
              <w:rPr>
                <w:sz w:val="20"/>
              </w:rPr>
              <w:t>33,038</w:t>
            </w:r>
          </w:p>
        </w:tc>
        <w:tc>
          <w:tcPr>
            <w:tcW w:w="270" w:type="dxa"/>
          </w:tcPr>
          <w:p w14:paraId="6791B2F9" w14:textId="77777777" w:rsidR="00475534" w:rsidRPr="007B079D" w:rsidRDefault="00475534" w:rsidP="00475534">
            <w:pPr>
              <w:pStyle w:val="acctfourfigures"/>
              <w:spacing w:line="240" w:lineRule="atLeast"/>
              <w:rPr>
                <w:b/>
                <w:bCs/>
                <w:sz w:val="20"/>
              </w:rPr>
            </w:pPr>
          </w:p>
        </w:tc>
        <w:tc>
          <w:tcPr>
            <w:tcW w:w="1159" w:type="dxa"/>
            <w:vAlign w:val="bottom"/>
          </w:tcPr>
          <w:p w14:paraId="5B8BE959" w14:textId="4554CC1E" w:rsidR="00475534" w:rsidRPr="007B079D" w:rsidRDefault="009278AA" w:rsidP="000E4319">
            <w:pPr>
              <w:pStyle w:val="acctfourfigures"/>
              <w:tabs>
                <w:tab w:val="clear" w:pos="765"/>
                <w:tab w:val="decimal" w:pos="947"/>
              </w:tabs>
              <w:spacing w:line="240" w:lineRule="atLeast"/>
              <w:ind w:right="-81"/>
              <w:rPr>
                <w:sz w:val="20"/>
              </w:rPr>
            </w:pPr>
            <w:r w:rsidRPr="009278AA">
              <w:rPr>
                <w:sz w:val="20"/>
              </w:rPr>
              <w:t>27,475</w:t>
            </w:r>
          </w:p>
        </w:tc>
        <w:tc>
          <w:tcPr>
            <w:tcW w:w="192" w:type="dxa"/>
          </w:tcPr>
          <w:p w14:paraId="2183F4F1" w14:textId="77777777" w:rsidR="00475534" w:rsidRPr="007B079D" w:rsidRDefault="00475534" w:rsidP="00475534">
            <w:pPr>
              <w:pStyle w:val="acctfourfigures"/>
              <w:spacing w:line="240" w:lineRule="atLeast"/>
              <w:rPr>
                <w:b/>
                <w:bCs/>
                <w:sz w:val="20"/>
              </w:rPr>
            </w:pPr>
          </w:p>
        </w:tc>
        <w:tc>
          <w:tcPr>
            <w:tcW w:w="1169" w:type="dxa"/>
            <w:vAlign w:val="bottom"/>
          </w:tcPr>
          <w:p w14:paraId="5E5893D2" w14:textId="6898DD90" w:rsidR="00475534" w:rsidRPr="007B079D" w:rsidRDefault="00475534" w:rsidP="00475534">
            <w:pPr>
              <w:pStyle w:val="acctfourfigures"/>
              <w:tabs>
                <w:tab w:val="clear" w:pos="765"/>
                <w:tab w:val="decimal" w:pos="927"/>
              </w:tabs>
              <w:spacing w:line="240" w:lineRule="atLeast"/>
              <w:ind w:left="-63" w:right="-160"/>
              <w:rPr>
                <w:sz w:val="20"/>
              </w:rPr>
            </w:pPr>
            <w:r w:rsidRPr="00D77359">
              <w:rPr>
                <w:sz w:val="20"/>
              </w:rPr>
              <w:t>33,038</w:t>
            </w:r>
          </w:p>
        </w:tc>
        <w:tc>
          <w:tcPr>
            <w:tcW w:w="187" w:type="dxa"/>
            <w:vAlign w:val="bottom"/>
          </w:tcPr>
          <w:p w14:paraId="072BCA11" w14:textId="77777777" w:rsidR="00475534" w:rsidRPr="007B079D" w:rsidRDefault="00475534" w:rsidP="00475534">
            <w:pPr>
              <w:pStyle w:val="acctfourfigures"/>
              <w:spacing w:line="240" w:lineRule="atLeast"/>
              <w:rPr>
                <w:b/>
                <w:bCs/>
                <w:sz w:val="20"/>
              </w:rPr>
            </w:pPr>
          </w:p>
        </w:tc>
        <w:tc>
          <w:tcPr>
            <w:tcW w:w="1156" w:type="dxa"/>
            <w:vAlign w:val="bottom"/>
          </w:tcPr>
          <w:p w14:paraId="35F39B6F" w14:textId="494A433A" w:rsidR="00475534" w:rsidRPr="007B079D" w:rsidRDefault="00475534" w:rsidP="00475534">
            <w:pPr>
              <w:pStyle w:val="acctfourfigures"/>
              <w:tabs>
                <w:tab w:val="clear" w:pos="765"/>
                <w:tab w:val="decimal" w:pos="924"/>
              </w:tabs>
              <w:spacing w:line="240" w:lineRule="atLeast"/>
              <w:ind w:right="-64"/>
              <w:rPr>
                <w:sz w:val="20"/>
              </w:rPr>
            </w:pPr>
            <w:r w:rsidRPr="00D77359">
              <w:rPr>
                <w:sz w:val="20"/>
              </w:rPr>
              <w:t>26,676</w:t>
            </w:r>
          </w:p>
        </w:tc>
      </w:tr>
      <w:tr w:rsidR="00475534" w:rsidRPr="007B079D" w14:paraId="668441E5" w14:textId="77777777" w:rsidTr="00DB6E11">
        <w:trPr>
          <w:cantSplit/>
          <w:trHeight w:val="20"/>
        </w:trPr>
        <w:tc>
          <w:tcPr>
            <w:tcW w:w="3868" w:type="dxa"/>
            <w:vAlign w:val="center"/>
          </w:tcPr>
          <w:p w14:paraId="2E3B6F12" w14:textId="10999583" w:rsidR="00475534" w:rsidRPr="007B079D" w:rsidRDefault="00475534" w:rsidP="00475534">
            <w:pPr>
              <w:spacing w:line="240" w:lineRule="atLeast"/>
              <w:ind w:left="190" w:firstLine="12"/>
              <w:rPr>
                <w:b/>
                <w:bCs/>
                <w:sz w:val="20"/>
              </w:rPr>
            </w:pPr>
            <w:r w:rsidRPr="00D77359">
              <w:rPr>
                <w:i/>
                <w:iCs/>
                <w:sz w:val="20"/>
              </w:rPr>
              <w:t xml:space="preserve">Less </w:t>
            </w:r>
            <w:r w:rsidRPr="00D77359">
              <w:rPr>
                <w:sz w:val="20"/>
              </w:rPr>
              <w:t>unrealised</w:t>
            </w:r>
            <w:r w:rsidRPr="00D77359">
              <w:rPr>
                <w:i/>
                <w:iCs/>
                <w:sz w:val="20"/>
              </w:rPr>
              <w:t xml:space="preserve"> </w:t>
            </w:r>
            <w:r w:rsidRPr="00D77359">
              <w:rPr>
                <w:sz w:val="20"/>
              </w:rPr>
              <w:t>loss</w:t>
            </w:r>
          </w:p>
        </w:tc>
        <w:tc>
          <w:tcPr>
            <w:tcW w:w="1170" w:type="dxa"/>
            <w:tcBorders>
              <w:bottom w:val="single" w:sz="4" w:space="0" w:color="auto"/>
            </w:tcBorders>
            <w:vAlign w:val="bottom"/>
          </w:tcPr>
          <w:p w14:paraId="3920DB08" w14:textId="2F8F21F3" w:rsidR="00475534" w:rsidRPr="007B079D" w:rsidRDefault="0019616A" w:rsidP="000E4319">
            <w:pPr>
              <w:pStyle w:val="acctfourfigures"/>
              <w:tabs>
                <w:tab w:val="clear" w:pos="765"/>
                <w:tab w:val="decimal" w:pos="931"/>
              </w:tabs>
              <w:spacing w:line="240" w:lineRule="atLeast"/>
              <w:ind w:right="-81"/>
              <w:rPr>
                <w:sz w:val="20"/>
              </w:rPr>
            </w:pPr>
            <w:r w:rsidRPr="0019616A">
              <w:rPr>
                <w:sz w:val="20"/>
              </w:rPr>
              <w:t>(3,204)</w:t>
            </w:r>
          </w:p>
        </w:tc>
        <w:tc>
          <w:tcPr>
            <w:tcW w:w="270" w:type="dxa"/>
            <w:vAlign w:val="bottom"/>
          </w:tcPr>
          <w:p w14:paraId="3C7FA569" w14:textId="77777777" w:rsidR="00475534" w:rsidRPr="007B079D" w:rsidRDefault="00475534" w:rsidP="00475534">
            <w:pPr>
              <w:pStyle w:val="acctfourfigures"/>
              <w:spacing w:line="240" w:lineRule="atLeast"/>
              <w:rPr>
                <w:b/>
                <w:bCs/>
                <w:sz w:val="20"/>
              </w:rPr>
            </w:pPr>
          </w:p>
        </w:tc>
        <w:tc>
          <w:tcPr>
            <w:tcW w:w="1159" w:type="dxa"/>
            <w:tcBorders>
              <w:bottom w:val="single" w:sz="4" w:space="0" w:color="auto"/>
            </w:tcBorders>
            <w:vAlign w:val="bottom"/>
          </w:tcPr>
          <w:p w14:paraId="07F98F61" w14:textId="2A30AF1B" w:rsidR="00475534" w:rsidRPr="007B079D" w:rsidRDefault="009278AA" w:rsidP="00475534">
            <w:pPr>
              <w:pStyle w:val="acctfourfigures"/>
              <w:tabs>
                <w:tab w:val="clear" w:pos="765"/>
                <w:tab w:val="decimal" w:pos="711"/>
              </w:tabs>
              <w:spacing w:line="240" w:lineRule="atLeast"/>
              <w:ind w:left="-63" w:right="-160"/>
              <w:rPr>
                <w:sz w:val="20"/>
              </w:rPr>
            </w:pPr>
            <w:r w:rsidRPr="00D77359">
              <w:rPr>
                <w:sz w:val="20"/>
              </w:rPr>
              <w:t>-</w:t>
            </w:r>
          </w:p>
        </w:tc>
        <w:tc>
          <w:tcPr>
            <w:tcW w:w="192" w:type="dxa"/>
          </w:tcPr>
          <w:p w14:paraId="0BFE34BD" w14:textId="77777777" w:rsidR="00475534" w:rsidRPr="007B079D" w:rsidRDefault="00475534" w:rsidP="00475534">
            <w:pPr>
              <w:pStyle w:val="acctfourfigures"/>
              <w:tabs>
                <w:tab w:val="decimal" w:pos="730"/>
              </w:tabs>
              <w:spacing w:line="240" w:lineRule="atLeast"/>
              <w:rPr>
                <w:b/>
                <w:bCs/>
                <w:sz w:val="20"/>
              </w:rPr>
            </w:pPr>
          </w:p>
        </w:tc>
        <w:tc>
          <w:tcPr>
            <w:tcW w:w="1169" w:type="dxa"/>
            <w:tcBorders>
              <w:bottom w:val="single" w:sz="4" w:space="0" w:color="auto"/>
            </w:tcBorders>
            <w:vAlign w:val="bottom"/>
          </w:tcPr>
          <w:p w14:paraId="3239E87D" w14:textId="75FF4C52" w:rsidR="00475534" w:rsidRPr="007B079D" w:rsidRDefault="00475534" w:rsidP="00475534">
            <w:pPr>
              <w:pStyle w:val="acctfourfigures"/>
              <w:tabs>
                <w:tab w:val="clear" w:pos="765"/>
                <w:tab w:val="decimal" w:pos="927"/>
              </w:tabs>
              <w:spacing w:line="240" w:lineRule="atLeast"/>
              <w:ind w:left="-63" w:right="-160"/>
              <w:rPr>
                <w:sz w:val="20"/>
              </w:rPr>
            </w:pPr>
            <w:r w:rsidRPr="00D77359">
              <w:rPr>
                <w:sz w:val="20"/>
              </w:rPr>
              <w:t>(5,521)</w:t>
            </w:r>
          </w:p>
        </w:tc>
        <w:tc>
          <w:tcPr>
            <w:tcW w:w="187" w:type="dxa"/>
            <w:vAlign w:val="bottom"/>
          </w:tcPr>
          <w:p w14:paraId="7298D53B" w14:textId="77777777" w:rsidR="00475534" w:rsidRPr="007B079D" w:rsidRDefault="00475534" w:rsidP="00475534">
            <w:pPr>
              <w:pStyle w:val="acctfourfigures"/>
              <w:spacing w:line="240" w:lineRule="atLeast"/>
              <w:rPr>
                <w:b/>
                <w:bCs/>
                <w:sz w:val="20"/>
              </w:rPr>
            </w:pPr>
          </w:p>
        </w:tc>
        <w:tc>
          <w:tcPr>
            <w:tcW w:w="1156" w:type="dxa"/>
            <w:tcBorders>
              <w:bottom w:val="single" w:sz="4" w:space="0" w:color="auto"/>
            </w:tcBorders>
            <w:vAlign w:val="bottom"/>
          </w:tcPr>
          <w:p w14:paraId="6C391FC2" w14:textId="7E8F8CF8" w:rsidR="00475534" w:rsidRPr="007B079D" w:rsidRDefault="00475534" w:rsidP="00475534">
            <w:pPr>
              <w:pStyle w:val="acctfourfigures"/>
              <w:tabs>
                <w:tab w:val="clear" w:pos="765"/>
                <w:tab w:val="decimal" w:pos="711"/>
              </w:tabs>
              <w:spacing w:line="240" w:lineRule="atLeast"/>
              <w:ind w:left="-63" w:right="-160"/>
              <w:rPr>
                <w:sz w:val="20"/>
              </w:rPr>
            </w:pPr>
            <w:r w:rsidRPr="00D77359">
              <w:rPr>
                <w:sz w:val="20"/>
              </w:rPr>
              <w:t>-</w:t>
            </w:r>
          </w:p>
        </w:tc>
      </w:tr>
      <w:tr w:rsidR="00475534" w:rsidRPr="007B079D" w14:paraId="12710363" w14:textId="77777777" w:rsidTr="00DB6E11">
        <w:trPr>
          <w:cantSplit/>
          <w:trHeight w:val="20"/>
        </w:trPr>
        <w:tc>
          <w:tcPr>
            <w:tcW w:w="3868" w:type="dxa"/>
          </w:tcPr>
          <w:p w14:paraId="7AE0E819" w14:textId="77777777" w:rsidR="00475534" w:rsidRPr="007B079D" w:rsidRDefault="00475534" w:rsidP="00475534">
            <w:pPr>
              <w:spacing w:line="240" w:lineRule="atLeast"/>
              <w:ind w:left="190" w:hanging="168"/>
              <w:rPr>
                <w:b/>
                <w:bCs/>
                <w:spacing w:val="-2"/>
                <w:sz w:val="20"/>
              </w:rPr>
            </w:pPr>
            <w:r w:rsidRPr="007B079D">
              <w:rPr>
                <w:b/>
                <w:bCs/>
                <w:sz w:val="20"/>
              </w:rPr>
              <w:t>Total investments in equity instruments measured at fair value through profit or loss</w:t>
            </w:r>
          </w:p>
        </w:tc>
        <w:tc>
          <w:tcPr>
            <w:tcW w:w="1170" w:type="dxa"/>
            <w:tcBorders>
              <w:top w:val="single" w:sz="4" w:space="0" w:color="auto"/>
              <w:bottom w:val="single" w:sz="4" w:space="0" w:color="auto"/>
            </w:tcBorders>
            <w:vAlign w:val="bottom"/>
          </w:tcPr>
          <w:p w14:paraId="2134F53B" w14:textId="207792E8" w:rsidR="00475534" w:rsidRPr="007B079D" w:rsidRDefault="00D95AF9" w:rsidP="000E4319">
            <w:pPr>
              <w:pStyle w:val="acctfourfigures"/>
              <w:tabs>
                <w:tab w:val="clear" w:pos="765"/>
                <w:tab w:val="decimal" w:pos="922"/>
              </w:tabs>
              <w:spacing w:line="240" w:lineRule="atLeast"/>
              <w:ind w:right="-81"/>
              <w:rPr>
                <w:b/>
                <w:bCs/>
                <w:sz w:val="20"/>
                <w:lang w:val="en-US"/>
              </w:rPr>
            </w:pPr>
            <w:r w:rsidRPr="00D95AF9">
              <w:rPr>
                <w:b/>
                <w:bCs/>
                <w:sz w:val="20"/>
                <w:lang w:val="en-US"/>
              </w:rPr>
              <w:t>40,378</w:t>
            </w:r>
          </w:p>
        </w:tc>
        <w:tc>
          <w:tcPr>
            <w:tcW w:w="270" w:type="dxa"/>
            <w:vAlign w:val="bottom"/>
          </w:tcPr>
          <w:p w14:paraId="07B08C83" w14:textId="77777777" w:rsidR="00475534" w:rsidRPr="007B079D" w:rsidRDefault="00475534" w:rsidP="00475534">
            <w:pPr>
              <w:pStyle w:val="acctfourfigures"/>
              <w:spacing w:line="240" w:lineRule="atLeast"/>
              <w:rPr>
                <w:b/>
                <w:bCs/>
                <w:sz w:val="20"/>
              </w:rPr>
            </w:pPr>
          </w:p>
        </w:tc>
        <w:tc>
          <w:tcPr>
            <w:tcW w:w="1159" w:type="dxa"/>
            <w:tcBorders>
              <w:top w:val="single" w:sz="4" w:space="0" w:color="auto"/>
              <w:bottom w:val="single" w:sz="4" w:space="0" w:color="auto"/>
            </w:tcBorders>
            <w:vAlign w:val="bottom"/>
          </w:tcPr>
          <w:p w14:paraId="1B0B3A49" w14:textId="69629779" w:rsidR="00475534" w:rsidRPr="007B079D" w:rsidRDefault="00D95AF9" w:rsidP="000E4319">
            <w:pPr>
              <w:pStyle w:val="acctfourfigures"/>
              <w:tabs>
                <w:tab w:val="clear" w:pos="765"/>
                <w:tab w:val="decimal" w:pos="938"/>
              </w:tabs>
              <w:spacing w:line="240" w:lineRule="atLeast"/>
              <w:ind w:right="-81"/>
              <w:rPr>
                <w:b/>
                <w:bCs/>
                <w:sz w:val="20"/>
              </w:rPr>
            </w:pPr>
            <w:r w:rsidRPr="00D95AF9">
              <w:rPr>
                <w:b/>
                <w:bCs/>
                <w:sz w:val="20"/>
              </w:rPr>
              <w:t>40,378</w:t>
            </w:r>
          </w:p>
        </w:tc>
        <w:tc>
          <w:tcPr>
            <w:tcW w:w="192" w:type="dxa"/>
          </w:tcPr>
          <w:p w14:paraId="18C7BAF1" w14:textId="77777777" w:rsidR="00475534" w:rsidRPr="007B079D" w:rsidRDefault="00475534" w:rsidP="00475534">
            <w:pPr>
              <w:pStyle w:val="acctfourfigures"/>
              <w:tabs>
                <w:tab w:val="decimal" w:pos="730"/>
              </w:tabs>
              <w:spacing w:line="240" w:lineRule="atLeast"/>
              <w:rPr>
                <w:b/>
                <w:bCs/>
                <w:sz w:val="20"/>
              </w:rPr>
            </w:pPr>
          </w:p>
        </w:tc>
        <w:tc>
          <w:tcPr>
            <w:tcW w:w="1169" w:type="dxa"/>
            <w:tcBorders>
              <w:top w:val="single" w:sz="4" w:space="0" w:color="auto"/>
              <w:bottom w:val="single" w:sz="4" w:space="0" w:color="auto"/>
            </w:tcBorders>
            <w:vAlign w:val="bottom"/>
          </w:tcPr>
          <w:p w14:paraId="415B80C6" w14:textId="2E52CD95" w:rsidR="00475534" w:rsidRPr="007B079D" w:rsidRDefault="00475534" w:rsidP="00475534">
            <w:pPr>
              <w:pStyle w:val="acctfourfigures"/>
              <w:tabs>
                <w:tab w:val="clear" w:pos="765"/>
                <w:tab w:val="decimal" w:pos="927"/>
              </w:tabs>
              <w:spacing w:line="240" w:lineRule="atLeast"/>
              <w:ind w:left="-63" w:right="-160"/>
              <w:rPr>
                <w:b/>
                <w:bCs/>
                <w:sz w:val="20"/>
              </w:rPr>
            </w:pPr>
            <w:r w:rsidRPr="00D77359">
              <w:rPr>
                <w:b/>
                <w:bCs/>
                <w:sz w:val="20"/>
              </w:rPr>
              <w:t>38,790</w:t>
            </w:r>
          </w:p>
        </w:tc>
        <w:tc>
          <w:tcPr>
            <w:tcW w:w="187" w:type="dxa"/>
            <w:vAlign w:val="bottom"/>
          </w:tcPr>
          <w:p w14:paraId="6E6801DF" w14:textId="77777777" w:rsidR="00475534" w:rsidRPr="007B079D" w:rsidRDefault="00475534" w:rsidP="00475534">
            <w:pPr>
              <w:pStyle w:val="acctfourfigures"/>
              <w:spacing w:line="240" w:lineRule="atLeast"/>
              <w:rPr>
                <w:b/>
                <w:bCs/>
                <w:sz w:val="20"/>
              </w:rPr>
            </w:pPr>
          </w:p>
        </w:tc>
        <w:tc>
          <w:tcPr>
            <w:tcW w:w="1156" w:type="dxa"/>
            <w:tcBorders>
              <w:top w:val="single" w:sz="4" w:space="0" w:color="auto"/>
              <w:bottom w:val="single" w:sz="4" w:space="0" w:color="auto"/>
            </w:tcBorders>
            <w:vAlign w:val="bottom"/>
          </w:tcPr>
          <w:p w14:paraId="271CAEF7" w14:textId="777EA7BB" w:rsidR="00475534" w:rsidRPr="007B079D" w:rsidRDefault="00475534" w:rsidP="00475534">
            <w:pPr>
              <w:pStyle w:val="acctfourfigures"/>
              <w:tabs>
                <w:tab w:val="clear" w:pos="765"/>
                <w:tab w:val="decimal" w:pos="924"/>
              </w:tabs>
              <w:spacing w:line="240" w:lineRule="atLeast"/>
              <w:ind w:right="-64"/>
              <w:rPr>
                <w:b/>
                <w:bCs/>
                <w:sz w:val="20"/>
              </w:rPr>
            </w:pPr>
            <w:r w:rsidRPr="00D77359">
              <w:rPr>
                <w:b/>
                <w:bCs/>
                <w:sz w:val="20"/>
              </w:rPr>
              <w:t>38,790</w:t>
            </w:r>
          </w:p>
        </w:tc>
      </w:tr>
      <w:tr w:rsidR="00475534" w:rsidRPr="007B079D" w14:paraId="005A6C8E" w14:textId="77777777" w:rsidTr="00DB6E11">
        <w:trPr>
          <w:cantSplit/>
          <w:trHeight w:val="20"/>
        </w:trPr>
        <w:tc>
          <w:tcPr>
            <w:tcW w:w="3868" w:type="dxa"/>
          </w:tcPr>
          <w:p w14:paraId="149BB5A6" w14:textId="3298BB85" w:rsidR="00475534" w:rsidRPr="007B079D" w:rsidRDefault="00475534" w:rsidP="00475534">
            <w:pPr>
              <w:spacing w:line="240" w:lineRule="atLeast"/>
              <w:rPr>
                <w:b/>
                <w:bCs/>
                <w:spacing w:val="-2"/>
                <w:sz w:val="20"/>
              </w:rPr>
            </w:pPr>
            <w:r w:rsidRPr="007B079D">
              <w:rPr>
                <w:b/>
                <w:bCs/>
                <w:spacing w:val="-2"/>
                <w:sz w:val="20"/>
                <w:rtl/>
                <w:cs/>
                <w:lang w:val="th-TH"/>
              </w:rPr>
              <w:t xml:space="preserve">Total other current financial </w:t>
            </w:r>
            <w:r w:rsidRPr="007B079D">
              <w:rPr>
                <w:b/>
                <w:bCs/>
                <w:spacing w:val="-2"/>
                <w:sz w:val="20"/>
                <w:rtl/>
                <w:cs/>
              </w:rPr>
              <w:t>assets</w:t>
            </w:r>
            <w:r w:rsidRPr="007B079D">
              <w:rPr>
                <w:b/>
                <w:bCs/>
                <w:spacing w:val="-2"/>
                <w:sz w:val="20"/>
                <w:rtl/>
              </w:rPr>
              <w:t xml:space="preserve"> - net</w:t>
            </w:r>
          </w:p>
        </w:tc>
        <w:tc>
          <w:tcPr>
            <w:tcW w:w="1170" w:type="dxa"/>
            <w:tcBorders>
              <w:top w:val="single" w:sz="4" w:space="0" w:color="auto"/>
              <w:bottom w:val="double" w:sz="4" w:space="0" w:color="auto"/>
            </w:tcBorders>
            <w:vAlign w:val="bottom"/>
          </w:tcPr>
          <w:p w14:paraId="34945C20" w14:textId="14FA5A48" w:rsidR="00475534" w:rsidRPr="007B079D" w:rsidRDefault="005D3985" w:rsidP="000E4319">
            <w:pPr>
              <w:pStyle w:val="acctfourfigures"/>
              <w:tabs>
                <w:tab w:val="clear" w:pos="765"/>
                <w:tab w:val="decimal" w:pos="922"/>
              </w:tabs>
              <w:spacing w:line="240" w:lineRule="atLeast"/>
              <w:ind w:right="-81"/>
              <w:rPr>
                <w:b/>
                <w:bCs/>
                <w:sz w:val="20"/>
              </w:rPr>
            </w:pPr>
            <w:r w:rsidRPr="005D3985">
              <w:rPr>
                <w:b/>
                <w:bCs/>
                <w:sz w:val="20"/>
              </w:rPr>
              <w:t>427,920</w:t>
            </w:r>
          </w:p>
        </w:tc>
        <w:tc>
          <w:tcPr>
            <w:tcW w:w="270" w:type="dxa"/>
            <w:vAlign w:val="bottom"/>
          </w:tcPr>
          <w:p w14:paraId="3A9F01A8" w14:textId="77777777" w:rsidR="00475534" w:rsidRPr="007B079D" w:rsidRDefault="00475534" w:rsidP="00475534">
            <w:pPr>
              <w:pStyle w:val="acctfourfigures"/>
              <w:spacing w:line="240" w:lineRule="atLeast"/>
              <w:rPr>
                <w:b/>
                <w:bCs/>
                <w:sz w:val="20"/>
              </w:rPr>
            </w:pPr>
          </w:p>
        </w:tc>
        <w:tc>
          <w:tcPr>
            <w:tcW w:w="1159" w:type="dxa"/>
            <w:tcBorders>
              <w:top w:val="single" w:sz="4" w:space="0" w:color="auto"/>
            </w:tcBorders>
            <w:vAlign w:val="bottom"/>
          </w:tcPr>
          <w:p w14:paraId="010F4F32" w14:textId="7C18D78A" w:rsidR="00475534" w:rsidRPr="007B079D" w:rsidRDefault="00475534" w:rsidP="00475534">
            <w:pPr>
              <w:pStyle w:val="acctfourfigures"/>
              <w:tabs>
                <w:tab w:val="clear" w:pos="765"/>
                <w:tab w:val="decimal" w:pos="914"/>
              </w:tabs>
              <w:spacing w:line="240" w:lineRule="atLeast"/>
              <w:ind w:right="-81"/>
              <w:rPr>
                <w:b/>
                <w:bCs/>
                <w:sz w:val="20"/>
              </w:rPr>
            </w:pPr>
          </w:p>
        </w:tc>
        <w:tc>
          <w:tcPr>
            <w:tcW w:w="192" w:type="dxa"/>
          </w:tcPr>
          <w:p w14:paraId="435DD761" w14:textId="77777777" w:rsidR="00475534" w:rsidRPr="007B079D" w:rsidRDefault="00475534" w:rsidP="00475534">
            <w:pPr>
              <w:pStyle w:val="acctfourfigures"/>
              <w:tabs>
                <w:tab w:val="decimal" w:pos="730"/>
              </w:tabs>
              <w:spacing w:line="240" w:lineRule="atLeast"/>
              <w:rPr>
                <w:b/>
                <w:bCs/>
                <w:sz w:val="20"/>
              </w:rPr>
            </w:pPr>
          </w:p>
        </w:tc>
        <w:tc>
          <w:tcPr>
            <w:tcW w:w="1169" w:type="dxa"/>
            <w:tcBorders>
              <w:top w:val="single" w:sz="4" w:space="0" w:color="auto"/>
              <w:bottom w:val="double" w:sz="4" w:space="0" w:color="auto"/>
            </w:tcBorders>
            <w:vAlign w:val="bottom"/>
          </w:tcPr>
          <w:p w14:paraId="021C7025" w14:textId="21B8B8A4" w:rsidR="00475534" w:rsidRPr="007B079D" w:rsidRDefault="00475534" w:rsidP="00475534">
            <w:pPr>
              <w:pStyle w:val="acctfourfigures"/>
              <w:tabs>
                <w:tab w:val="clear" w:pos="765"/>
                <w:tab w:val="decimal" w:pos="927"/>
              </w:tabs>
              <w:spacing w:line="240" w:lineRule="atLeast"/>
              <w:ind w:left="-63" w:right="-160"/>
              <w:rPr>
                <w:b/>
                <w:bCs/>
                <w:sz w:val="20"/>
              </w:rPr>
            </w:pPr>
            <w:r w:rsidRPr="00D77359">
              <w:rPr>
                <w:b/>
                <w:bCs/>
                <w:sz w:val="20"/>
              </w:rPr>
              <w:t>400,306</w:t>
            </w:r>
          </w:p>
        </w:tc>
        <w:tc>
          <w:tcPr>
            <w:tcW w:w="187" w:type="dxa"/>
            <w:vAlign w:val="bottom"/>
          </w:tcPr>
          <w:p w14:paraId="1806FA75" w14:textId="77777777" w:rsidR="00475534" w:rsidRPr="007B079D" w:rsidRDefault="00475534" w:rsidP="00475534">
            <w:pPr>
              <w:pStyle w:val="acctfourfigures"/>
              <w:spacing w:line="240" w:lineRule="atLeast"/>
              <w:rPr>
                <w:b/>
                <w:bCs/>
                <w:sz w:val="20"/>
              </w:rPr>
            </w:pPr>
          </w:p>
        </w:tc>
        <w:tc>
          <w:tcPr>
            <w:tcW w:w="1156" w:type="dxa"/>
            <w:tcBorders>
              <w:top w:val="single" w:sz="4" w:space="0" w:color="auto"/>
            </w:tcBorders>
            <w:vAlign w:val="bottom"/>
          </w:tcPr>
          <w:p w14:paraId="5EC32B21" w14:textId="77777777" w:rsidR="00475534" w:rsidRPr="007B079D" w:rsidRDefault="00475534" w:rsidP="00475534">
            <w:pPr>
              <w:pStyle w:val="acctfourfigures"/>
              <w:tabs>
                <w:tab w:val="clear" w:pos="765"/>
                <w:tab w:val="decimal" w:pos="924"/>
              </w:tabs>
              <w:spacing w:line="240" w:lineRule="atLeast"/>
              <w:ind w:right="-64"/>
              <w:rPr>
                <w:b/>
                <w:bCs/>
                <w:sz w:val="20"/>
              </w:rPr>
            </w:pPr>
          </w:p>
        </w:tc>
      </w:tr>
    </w:tbl>
    <w:p w14:paraId="7E58335F" w14:textId="0736911D" w:rsidR="00332E21" w:rsidRPr="005D3985" w:rsidRDefault="00332E21" w:rsidP="005D3985"/>
    <w:p w14:paraId="7706DFF2" w14:textId="2BF51470" w:rsidR="00332E21" w:rsidRDefault="00332E21" w:rsidP="001F4454">
      <w:pPr>
        <w:tabs>
          <w:tab w:val="left" w:pos="720"/>
          <w:tab w:val="right" w:pos="7280"/>
          <w:tab w:val="right" w:pos="8540"/>
          <w:tab w:val="left" w:pos="9630"/>
        </w:tabs>
        <w:spacing w:line="280" w:lineRule="atLeast"/>
        <w:ind w:left="540" w:right="18"/>
        <w:jc w:val="both"/>
        <w:rPr>
          <w:i/>
          <w:iCs/>
        </w:rPr>
      </w:pPr>
      <w:r w:rsidRPr="00CC2561">
        <w:t xml:space="preserve">As at </w:t>
      </w:r>
      <w:r w:rsidR="00475534">
        <w:rPr>
          <w:rFonts w:cstheme="minorBidi"/>
          <w:lang w:val="en-US" w:bidi="th-TH"/>
        </w:rPr>
        <w:t>31 March 2026</w:t>
      </w:r>
      <w:r w:rsidRPr="00CC2561">
        <w:t>, other current financial assets of the Group carried interests</w:t>
      </w:r>
      <w:r w:rsidR="00632BDA">
        <w:t xml:space="preserve"> at rate</w:t>
      </w:r>
      <w:r w:rsidR="001742A7" w:rsidRPr="00CC2561">
        <w:t xml:space="preserve"> bet</w:t>
      </w:r>
      <w:r w:rsidR="00487F26" w:rsidRPr="00CC2561">
        <w:t>ween</w:t>
      </w:r>
      <w:r w:rsidRPr="00CC2561">
        <w:rPr>
          <w:rFonts w:cstheme="minorBidi" w:hint="cs"/>
          <w:cs/>
          <w:lang w:bidi="th-TH"/>
        </w:rPr>
        <w:t xml:space="preserve"> </w:t>
      </w:r>
      <w:r w:rsidR="00C364F7">
        <w:rPr>
          <w:rFonts w:cstheme="minorBidi"/>
          <w:lang w:val="en-US" w:bidi="th-TH"/>
        </w:rPr>
        <w:t xml:space="preserve"> </w:t>
      </w:r>
      <w:r w:rsidR="00650028">
        <w:rPr>
          <w:rFonts w:cstheme="minorBidi"/>
          <w:lang w:val="en-US" w:bidi="th-TH"/>
        </w:rPr>
        <w:t>0.30</w:t>
      </w:r>
      <w:r w:rsidRPr="00CC2561">
        <w:t>% and</w:t>
      </w:r>
      <w:r w:rsidRPr="00CC2561">
        <w:rPr>
          <w:rFonts w:cstheme="minorBidi" w:hint="cs"/>
          <w:cs/>
          <w:lang w:bidi="th-TH"/>
        </w:rPr>
        <w:t xml:space="preserve"> </w:t>
      </w:r>
      <w:r w:rsidR="00C364F7">
        <w:rPr>
          <w:rFonts w:cstheme="minorBidi"/>
          <w:lang w:val="en-US" w:bidi="th-TH"/>
        </w:rPr>
        <w:t xml:space="preserve"> </w:t>
      </w:r>
      <w:r w:rsidR="00650028">
        <w:rPr>
          <w:rFonts w:cstheme="minorBidi"/>
          <w:lang w:val="en-US" w:bidi="th-TH"/>
        </w:rPr>
        <w:t xml:space="preserve">6.10 </w:t>
      </w:r>
      <w:r w:rsidRPr="00CC2561">
        <w:t xml:space="preserve">% per annum </w:t>
      </w:r>
      <w:r w:rsidRPr="00CC2561">
        <w:rPr>
          <w:i/>
          <w:iCs/>
        </w:rPr>
        <w:t>(31 December 202</w:t>
      </w:r>
      <w:r w:rsidR="00475534">
        <w:rPr>
          <w:i/>
          <w:iCs/>
        </w:rPr>
        <w:t>5</w:t>
      </w:r>
      <w:r w:rsidRPr="00CC2561">
        <w:rPr>
          <w:i/>
          <w:iCs/>
        </w:rPr>
        <w:t xml:space="preserve">: </w:t>
      </w:r>
      <w:r w:rsidR="00EE7110" w:rsidRPr="00CC2561">
        <w:rPr>
          <w:i/>
          <w:iCs/>
        </w:rPr>
        <w:t xml:space="preserve">between </w:t>
      </w:r>
      <w:r w:rsidRPr="00CC2561">
        <w:rPr>
          <w:i/>
          <w:iCs/>
        </w:rPr>
        <w:t>0.</w:t>
      </w:r>
      <w:r w:rsidR="00475534">
        <w:rPr>
          <w:i/>
          <w:iCs/>
        </w:rPr>
        <w:t>2</w:t>
      </w:r>
      <w:r w:rsidRPr="00CC2561">
        <w:rPr>
          <w:i/>
          <w:iCs/>
        </w:rPr>
        <w:t>5% and 6.10% per annum).</w:t>
      </w:r>
    </w:p>
    <w:p w14:paraId="07998D14" w14:textId="77777777" w:rsidR="00483D7C" w:rsidRDefault="00483D7C" w:rsidP="001F4454">
      <w:pPr>
        <w:tabs>
          <w:tab w:val="left" w:pos="720"/>
          <w:tab w:val="right" w:pos="7280"/>
          <w:tab w:val="right" w:pos="8540"/>
          <w:tab w:val="left" w:pos="9630"/>
        </w:tabs>
        <w:spacing w:line="280" w:lineRule="atLeast"/>
        <w:ind w:left="540" w:right="18"/>
        <w:jc w:val="both"/>
        <w:rPr>
          <w:i/>
          <w:iCs/>
        </w:rPr>
      </w:pPr>
    </w:p>
    <w:p w14:paraId="6C80E381" w14:textId="1AF327A3" w:rsidR="00483D7C" w:rsidRPr="00483D7C" w:rsidRDefault="00483D7C" w:rsidP="00483D7C">
      <w:pPr>
        <w:tabs>
          <w:tab w:val="left" w:pos="900"/>
          <w:tab w:val="left" w:pos="2160"/>
          <w:tab w:val="left" w:pos="2880"/>
        </w:tabs>
        <w:spacing w:line="240" w:lineRule="atLeast"/>
        <w:ind w:left="540" w:right="18"/>
        <w:jc w:val="thaiDistribute"/>
        <w:rPr>
          <w:szCs w:val="22"/>
        </w:rPr>
      </w:pPr>
      <w:r w:rsidRPr="00CC2561">
        <w:rPr>
          <w:szCs w:val="22"/>
        </w:rPr>
        <w:t xml:space="preserve">As at </w:t>
      </w:r>
      <w:r>
        <w:rPr>
          <w:szCs w:val="22"/>
          <w:lang w:val="en-US" w:bidi="th-TH"/>
        </w:rPr>
        <w:t xml:space="preserve">31 March 2026 </w:t>
      </w:r>
      <w:r w:rsidRPr="00CC2561">
        <w:rPr>
          <w:szCs w:val="22"/>
        </w:rPr>
        <w:t>and 31 December 202</w:t>
      </w:r>
      <w:r>
        <w:rPr>
          <w:szCs w:val="22"/>
        </w:rPr>
        <w:t>5</w:t>
      </w:r>
      <w:r w:rsidRPr="00CC2561">
        <w:rPr>
          <w:szCs w:val="22"/>
        </w:rPr>
        <w:t xml:space="preserve">, the subsidiary has pledged government bond amounting to Baht </w:t>
      </w:r>
      <w:r>
        <w:rPr>
          <w:szCs w:val="22"/>
        </w:rPr>
        <w:t>50</w:t>
      </w:r>
      <w:r w:rsidRPr="00CC2561">
        <w:rPr>
          <w:szCs w:val="22"/>
        </w:rPr>
        <w:t xml:space="preserve"> million to ensure assets exceed liabilities in accordance with the announcement by the Office of Insurance Commission regarding the criteria and conditions for issuing licenses, renewing licenses for legal entities to become non-life insurance brokers, and conducting business by licensed legal entities as non-life insurance brokers, B.E. 2019 This regulation stipulates that the subsidiary must maintain assets exceeding liabilities throughout the period of conducting non-life insurance brokerage business by no less than one million </w:t>
      </w:r>
      <w:r w:rsidR="006A41A8">
        <w:rPr>
          <w:rFonts w:cs="Angsana New"/>
          <w:szCs w:val="28"/>
          <w:lang w:val="en-US" w:bidi="th-TH"/>
        </w:rPr>
        <w:t>B</w:t>
      </w:r>
      <w:r w:rsidRPr="00CC2561">
        <w:rPr>
          <w:szCs w:val="22"/>
        </w:rPr>
        <w:t>aht for legal entities that are direct non-life insurance brokers.</w:t>
      </w:r>
    </w:p>
    <w:p w14:paraId="215A4220" w14:textId="77777777" w:rsidR="00343365" w:rsidRDefault="00343365" w:rsidP="00483D7C">
      <w:pPr>
        <w:pStyle w:val="Heading1"/>
        <w:ind w:left="0" w:firstLine="0"/>
      </w:pPr>
    </w:p>
    <w:p w14:paraId="3211B2ED" w14:textId="7D00C388" w:rsidR="00332E21" w:rsidRPr="00CC2561" w:rsidRDefault="001B2C72" w:rsidP="00085098">
      <w:pPr>
        <w:pStyle w:val="Heading1"/>
        <w:rPr>
          <w:rFonts w:cstheme="minorBidi"/>
          <w:cs/>
        </w:rPr>
      </w:pPr>
      <w:r w:rsidRPr="00CC2561">
        <w:t>7</w:t>
      </w:r>
      <w:r w:rsidR="00332E21" w:rsidRPr="00CC2561">
        <w:tab/>
        <w:t>Deposits at banks - pledge as collateral</w:t>
      </w:r>
    </w:p>
    <w:p w14:paraId="6C09F4FA" w14:textId="77777777" w:rsidR="00332E21" w:rsidRPr="00CC2561" w:rsidRDefault="00332E21" w:rsidP="00343365">
      <w:pPr>
        <w:pStyle w:val="BodyText2"/>
        <w:tabs>
          <w:tab w:val="left" w:pos="720"/>
        </w:tabs>
        <w:spacing w:after="0" w:line="280" w:lineRule="atLeast"/>
        <w:ind w:left="540" w:hanging="540"/>
        <w:jc w:val="both"/>
        <w:rPr>
          <w:rFonts w:cs="Angsana New"/>
          <w:szCs w:val="22"/>
        </w:rPr>
      </w:pPr>
    </w:p>
    <w:p w14:paraId="7E27E0C1" w14:textId="7918FCD6" w:rsidR="001F4454" w:rsidRDefault="001B2C72" w:rsidP="001F4454">
      <w:pPr>
        <w:pStyle w:val="BodyText2"/>
        <w:tabs>
          <w:tab w:val="left" w:pos="720"/>
        </w:tabs>
        <w:spacing w:after="0" w:line="280" w:lineRule="atLeast"/>
        <w:ind w:left="540" w:right="18" w:hanging="558"/>
        <w:jc w:val="both"/>
        <w:rPr>
          <w:i/>
          <w:iCs/>
          <w:szCs w:val="22"/>
        </w:rPr>
      </w:pPr>
      <w:r w:rsidRPr="00CC2561">
        <w:rPr>
          <w:rFonts w:cs="Angsana New"/>
          <w:szCs w:val="22"/>
          <w:lang w:val="en-US" w:bidi="th-TH"/>
        </w:rPr>
        <w:t>7</w:t>
      </w:r>
      <w:r w:rsidR="00332E21" w:rsidRPr="00CC2561">
        <w:rPr>
          <w:rFonts w:cs="Angsana New"/>
          <w:szCs w:val="22"/>
        </w:rPr>
        <w:t>.</w:t>
      </w:r>
      <w:r w:rsidR="00332E21" w:rsidRPr="00CC2561">
        <w:rPr>
          <w:szCs w:val="22"/>
        </w:rPr>
        <w:t>1</w:t>
      </w:r>
      <w:r w:rsidR="00332E21" w:rsidRPr="00CC2561">
        <w:rPr>
          <w:szCs w:val="22"/>
        </w:rPr>
        <w:tab/>
        <w:t xml:space="preserve">As at </w:t>
      </w:r>
      <w:r w:rsidR="00475534">
        <w:rPr>
          <w:rFonts w:cstheme="minorBidi"/>
          <w:szCs w:val="28"/>
          <w:lang w:val="en-US" w:bidi="th-TH"/>
        </w:rPr>
        <w:t>31 March 2026</w:t>
      </w:r>
      <w:r w:rsidR="000E14B9">
        <w:rPr>
          <w:rFonts w:cstheme="minorBidi"/>
          <w:szCs w:val="28"/>
          <w:lang w:val="en-US" w:bidi="th-TH"/>
        </w:rPr>
        <w:t xml:space="preserve"> and 31 December 2025</w:t>
      </w:r>
      <w:r w:rsidR="00332E21" w:rsidRPr="00CC2561">
        <w:rPr>
          <w:szCs w:val="22"/>
        </w:rPr>
        <w:t xml:space="preserve">, </w:t>
      </w:r>
      <w:r w:rsidRPr="00CC2561">
        <w:rPr>
          <w:szCs w:val="22"/>
        </w:rPr>
        <w:t xml:space="preserve">the subsidiary has pledged fixed deposits amounting to Baht </w:t>
      </w:r>
      <w:r w:rsidR="00AB2F52">
        <w:rPr>
          <w:szCs w:val="22"/>
        </w:rPr>
        <w:t>4.3</w:t>
      </w:r>
      <w:r w:rsidRPr="00CC2561">
        <w:rPr>
          <w:szCs w:val="22"/>
        </w:rPr>
        <w:t xml:space="preserve"> million to ensure that its assets exceed its liabilities in accordance with the announcement by the Office of Insurance Commission regarding the criteria and conditions for the issuance and renewal of licenses for legal entities to act as non-life insurance brokers, and the conduct of business by licensed legal entities as non-life insurance brokers B.E. 2019, which stipulates that the subsidiary must have assets exceeding its liabilities by no less than one million Baht throughout the period of conducting non-life insurance brokerage business for legal entities that act as direct non-life insurance brokers.</w:t>
      </w:r>
      <w:r w:rsidRPr="00CC2561">
        <w:rPr>
          <w:i/>
          <w:iCs/>
          <w:szCs w:val="22"/>
        </w:rPr>
        <w:t xml:space="preserve"> </w:t>
      </w:r>
    </w:p>
    <w:p w14:paraId="320A520D" w14:textId="08E58F24" w:rsidR="00332E21" w:rsidRPr="00CC2561" w:rsidRDefault="001F4454" w:rsidP="00CA44F7">
      <w:pPr>
        <w:pStyle w:val="BodyText2"/>
        <w:tabs>
          <w:tab w:val="left" w:pos="720"/>
        </w:tabs>
        <w:spacing w:after="0" w:line="280" w:lineRule="atLeast"/>
        <w:ind w:left="540" w:right="18" w:hanging="558"/>
        <w:jc w:val="both"/>
        <w:rPr>
          <w:rFonts w:cstheme="minorBidi"/>
          <w:szCs w:val="22"/>
          <w:cs/>
          <w:lang w:bidi="th-TH"/>
        </w:rPr>
      </w:pPr>
      <w:r>
        <w:rPr>
          <w:i/>
          <w:iCs/>
          <w:szCs w:val="22"/>
        </w:rPr>
        <w:tab/>
      </w:r>
    </w:p>
    <w:p w14:paraId="50FA7FDC" w14:textId="7398B1A8" w:rsidR="00332E21" w:rsidRPr="00CC2561" w:rsidRDefault="001B2C72" w:rsidP="001F4454">
      <w:pPr>
        <w:pStyle w:val="BodyText2"/>
        <w:tabs>
          <w:tab w:val="left" w:pos="720"/>
        </w:tabs>
        <w:spacing w:after="0" w:line="280" w:lineRule="atLeast"/>
        <w:ind w:left="540" w:right="18" w:hanging="540"/>
        <w:jc w:val="both"/>
        <w:rPr>
          <w:rFonts w:cstheme="minorBidi"/>
          <w:szCs w:val="28"/>
          <w:cs/>
          <w:lang w:bidi="th-TH"/>
        </w:rPr>
      </w:pPr>
      <w:r w:rsidRPr="00CC2561">
        <w:rPr>
          <w:szCs w:val="22"/>
        </w:rPr>
        <w:t>7</w:t>
      </w:r>
      <w:r w:rsidR="00332E21" w:rsidRPr="00CC2561">
        <w:rPr>
          <w:szCs w:val="22"/>
        </w:rPr>
        <w:t>.2</w:t>
      </w:r>
      <w:r w:rsidR="00332E21" w:rsidRPr="00CC2561">
        <w:rPr>
          <w:szCs w:val="22"/>
        </w:rPr>
        <w:tab/>
        <w:t xml:space="preserve">As at </w:t>
      </w:r>
      <w:r w:rsidR="00475534">
        <w:rPr>
          <w:rFonts w:cstheme="minorBidi"/>
          <w:szCs w:val="28"/>
          <w:lang w:val="en-US" w:bidi="th-TH"/>
        </w:rPr>
        <w:t xml:space="preserve">31 March 2026 </w:t>
      </w:r>
      <w:r w:rsidR="00332E21" w:rsidRPr="00CC2561">
        <w:rPr>
          <w:rFonts w:cstheme="minorBidi"/>
          <w:szCs w:val="28"/>
          <w:lang w:bidi="th-TH"/>
        </w:rPr>
        <w:t>and 31 December 202</w:t>
      </w:r>
      <w:r w:rsidR="00475534">
        <w:rPr>
          <w:rFonts w:cstheme="minorBidi"/>
          <w:szCs w:val="28"/>
          <w:lang w:bidi="th-TH"/>
        </w:rPr>
        <w:t>5</w:t>
      </w:r>
      <w:r w:rsidR="00332E21" w:rsidRPr="00CC2561">
        <w:rPr>
          <w:szCs w:val="22"/>
        </w:rPr>
        <w:t xml:space="preserve">, </w:t>
      </w:r>
      <w:r w:rsidRPr="00CC2561">
        <w:rPr>
          <w:szCs w:val="22"/>
        </w:rPr>
        <w:t xml:space="preserve">the subsidiary used fixed deposits amounting to Baht </w:t>
      </w:r>
      <w:r w:rsidR="00AB2F52">
        <w:rPr>
          <w:szCs w:val="22"/>
        </w:rPr>
        <w:t xml:space="preserve">2.1 </w:t>
      </w:r>
      <w:r w:rsidRPr="00CC2561">
        <w:rPr>
          <w:szCs w:val="22"/>
        </w:rPr>
        <w:t xml:space="preserve">million to ensure that its assets exceed its liabilities in accordance with the announcement by the Office of Insurance Commission regarding the criteria and conditions for the issuance and renewal of licenses for legal entities to act as life insurance brokers, and the conduct of business by licensed legal entities as life insurance brokers B.E. 2019, which stipulates that the subsidiary must have assets exceeding its liabilities by no less than one million Baht throughout the period of conducting life insurance brokerage business for legal entities that act as direct life insurance brokers. </w:t>
      </w:r>
    </w:p>
    <w:p w14:paraId="25E188B0" w14:textId="67FCA530" w:rsidR="00F13F31" w:rsidRDefault="00F13F31" w:rsidP="00CA44F7">
      <w:pPr>
        <w:spacing w:line="240" w:lineRule="atLeast"/>
        <w:rPr>
          <w:b/>
          <w:sz w:val="24"/>
          <w:szCs w:val="24"/>
          <w:lang w:val="en-US" w:bidi="th-TH"/>
        </w:rPr>
      </w:pPr>
    </w:p>
    <w:p w14:paraId="0BD5BF12" w14:textId="08FB25B0" w:rsidR="00332E21" w:rsidRPr="00CC2561" w:rsidRDefault="00B018F3" w:rsidP="00085098">
      <w:pPr>
        <w:pStyle w:val="Heading1"/>
      </w:pPr>
      <w:r w:rsidRPr="00CC2561">
        <w:t>8</w:t>
      </w:r>
      <w:r w:rsidR="00332E21" w:rsidRPr="00CC2561">
        <w:tab/>
        <w:t>Other non-current financial assets</w:t>
      </w:r>
    </w:p>
    <w:p w14:paraId="220FBEFA" w14:textId="77777777" w:rsidR="00332E21" w:rsidRPr="00CC2561" w:rsidRDefault="00332E21" w:rsidP="00CB5ACA">
      <w:pPr>
        <w:tabs>
          <w:tab w:val="left" w:pos="540"/>
          <w:tab w:val="left" w:pos="630"/>
        </w:tabs>
        <w:ind w:right="45"/>
        <w:jc w:val="thaiDistribute"/>
        <w:rPr>
          <w:lang w:val="en-US" w:bidi="th-TH"/>
        </w:rPr>
      </w:pPr>
    </w:p>
    <w:tbl>
      <w:tblPr>
        <w:tblW w:w="9162" w:type="dxa"/>
        <w:tblInd w:w="538" w:type="dxa"/>
        <w:tblLayout w:type="fixed"/>
        <w:tblCellMar>
          <w:left w:w="79" w:type="dxa"/>
          <w:right w:w="79" w:type="dxa"/>
        </w:tblCellMar>
        <w:tblLook w:val="0000" w:firstRow="0" w:lastRow="0" w:firstColumn="0" w:lastColumn="0" w:noHBand="0" w:noVBand="0"/>
      </w:tblPr>
      <w:tblGrid>
        <w:gridCol w:w="3870"/>
        <w:gridCol w:w="1170"/>
        <w:gridCol w:w="20"/>
        <w:gridCol w:w="250"/>
        <w:gridCol w:w="73"/>
        <w:gridCol w:w="34"/>
        <w:gridCol w:w="1063"/>
        <w:gridCol w:w="181"/>
        <w:gridCol w:w="55"/>
        <w:gridCol w:w="1114"/>
        <w:gridCol w:w="88"/>
        <w:gridCol w:w="67"/>
        <w:gridCol w:w="28"/>
        <w:gridCol w:w="145"/>
        <w:gridCol w:w="70"/>
        <w:gridCol w:w="934"/>
      </w:tblGrid>
      <w:tr w:rsidR="00332E21" w:rsidRPr="00D679F7" w14:paraId="79E14D81" w14:textId="77777777" w:rsidTr="00D679F7">
        <w:trPr>
          <w:cantSplit/>
          <w:trHeight w:val="60"/>
          <w:tblHeader/>
        </w:trPr>
        <w:tc>
          <w:tcPr>
            <w:tcW w:w="3870" w:type="dxa"/>
            <w:vAlign w:val="bottom"/>
          </w:tcPr>
          <w:p w14:paraId="511E4174" w14:textId="77777777" w:rsidR="00332E21" w:rsidRPr="00D679F7" w:rsidRDefault="00332E21" w:rsidP="00343365">
            <w:pPr>
              <w:pStyle w:val="acctfourfigures"/>
              <w:spacing w:line="280" w:lineRule="atLeast"/>
              <w:rPr>
                <w:color w:val="0000FF"/>
                <w:sz w:val="20"/>
              </w:rPr>
            </w:pPr>
          </w:p>
        </w:tc>
        <w:tc>
          <w:tcPr>
            <w:tcW w:w="5292" w:type="dxa"/>
            <w:gridSpan w:val="15"/>
          </w:tcPr>
          <w:p w14:paraId="10C1E7AB" w14:textId="77777777" w:rsidR="00332E21" w:rsidRPr="00D679F7" w:rsidRDefault="00332E21" w:rsidP="00343365">
            <w:pPr>
              <w:pStyle w:val="acctmergecolhdg"/>
              <w:spacing w:line="280" w:lineRule="atLeast"/>
              <w:rPr>
                <w:sz w:val="20"/>
              </w:rPr>
            </w:pPr>
            <w:r w:rsidRPr="00D679F7">
              <w:rPr>
                <w:sz w:val="20"/>
              </w:rPr>
              <w:t>Consolidated</w:t>
            </w:r>
            <w:r w:rsidRPr="00D679F7">
              <w:rPr>
                <w:sz w:val="20"/>
                <w:cs/>
                <w:lang w:bidi="th-TH"/>
              </w:rPr>
              <w:t xml:space="preserve"> </w:t>
            </w:r>
            <w:r w:rsidRPr="00D679F7">
              <w:rPr>
                <w:sz w:val="20"/>
              </w:rPr>
              <w:t>financial statements</w:t>
            </w:r>
          </w:p>
        </w:tc>
      </w:tr>
      <w:tr w:rsidR="00332E21" w:rsidRPr="00D679F7" w14:paraId="4CA3973C" w14:textId="77777777" w:rsidTr="00D679F7">
        <w:trPr>
          <w:cantSplit/>
          <w:trHeight w:val="60"/>
          <w:tblHeader/>
        </w:trPr>
        <w:tc>
          <w:tcPr>
            <w:tcW w:w="3870" w:type="dxa"/>
          </w:tcPr>
          <w:p w14:paraId="53674B84" w14:textId="77777777" w:rsidR="00332E21" w:rsidRPr="00D679F7" w:rsidRDefault="00332E21" w:rsidP="00343365">
            <w:pPr>
              <w:pStyle w:val="acctfourfigures"/>
              <w:spacing w:line="280" w:lineRule="atLeast"/>
              <w:jc w:val="center"/>
              <w:rPr>
                <w:sz w:val="20"/>
              </w:rPr>
            </w:pPr>
          </w:p>
        </w:tc>
        <w:tc>
          <w:tcPr>
            <w:tcW w:w="2610" w:type="dxa"/>
            <w:gridSpan w:val="6"/>
            <w:vAlign w:val="center"/>
          </w:tcPr>
          <w:p w14:paraId="3CC8F852" w14:textId="6D80F561" w:rsidR="00332E21" w:rsidRPr="00D679F7" w:rsidRDefault="00475534" w:rsidP="00343365">
            <w:pPr>
              <w:pStyle w:val="acctmergecolhdg"/>
              <w:spacing w:line="280" w:lineRule="atLeast"/>
              <w:rPr>
                <w:b w:val="0"/>
                <w:bCs/>
                <w:spacing w:val="6"/>
                <w:sz w:val="20"/>
              </w:rPr>
            </w:pPr>
            <w:r w:rsidRPr="00D679F7">
              <w:rPr>
                <w:b w:val="0"/>
                <w:bCs/>
                <w:spacing w:val="6"/>
                <w:sz w:val="20"/>
              </w:rPr>
              <w:t>31 March 2026</w:t>
            </w:r>
          </w:p>
        </w:tc>
        <w:tc>
          <w:tcPr>
            <w:tcW w:w="181" w:type="dxa"/>
            <w:vAlign w:val="center"/>
          </w:tcPr>
          <w:p w14:paraId="04EB34D0" w14:textId="77777777" w:rsidR="00332E21" w:rsidRPr="00D679F7" w:rsidRDefault="00332E21" w:rsidP="00343365">
            <w:pPr>
              <w:pStyle w:val="acctmergecolhdg"/>
              <w:spacing w:line="280" w:lineRule="atLeast"/>
              <w:rPr>
                <w:b w:val="0"/>
                <w:bCs/>
                <w:sz w:val="20"/>
              </w:rPr>
            </w:pPr>
          </w:p>
        </w:tc>
        <w:tc>
          <w:tcPr>
            <w:tcW w:w="2501" w:type="dxa"/>
            <w:gridSpan w:val="8"/>
            <w:vAlign w:val="center"/>
          </w:tcPr>
          <w:p w14:paraId="4E55CCEE" w14:textId="02B8B845" w:rsidR="00332E21" w:rsidRPr="00D679F7" w:rsidRDefault="00332E21" w:rsidP="00343365">
            <w:pPr>
              <w:pStyle w:val="acctmergecolhdg"/>
              <w:spacing w:line="280" w:lineRule="atLeast"/>
              <w:rPr>
                <w:b w:val="0"/>
                <w:bCs/>
                <w:spacing w:val="6"/>
                <w:sz w:val="20"/>
              </w:rPr>
            </w:pPr>
            <w:r w:rsidRPr="00D679F7">
              <w:rPr>
                <w:b w:val="0"/>
                <w:bCs/>
                <w:spacing w:val="6"/>
                <w:sz w:val="20"/>
              </w:rPr>
              <w:t>31 December 202</w:t>
            </w:r>
            <w:r w:rsidR="00475534" w:rsidRPr="00D679F7">
              <w:rPr>
                <w:b w:val="0"/>
                <w:bCs/>
                <w:spacing w:val="6"/>
                <w:sz w:val="20"/>
              </w:rPr>
              <w:t>5</w:t>
            </w:r>
          </w:p>
        </w:tc>
      </w:tr>
      <w:tr w:rsidR="00332E21" w:rsidRPr="00D679F7" w14:paraId="711AD24D" w14:textId="77777777" w:rsidTr="00D679F7">
        <w:trPr>
          <w:cantSplit/>
          <w:trHeight w:val="60"/>
          <w:tblHeader/>
        </w:trPr>
        <w:tc>
          <w:tcPr>
            <w:tcW w:w="3870" w:type="dxa"/>
          </w:tcPr>
          <w:p w14:paraId="3AEDAB4B" w14:textId="77777777" w:rsidR="00332E21" w:rsidRPr="00D679F7" w:rsidRDefault="00332E21" w:rsidP="00343365">
            <w:pPr>
              <w:pStyle w:val="acctfourfigures"/>
              <w:spacing w:line="280" w:lineRule="atLeast"/>
              <w:jc w:val="center"/>
              <w:rPr>
                <w:sz w:val="20"/>
              </w:rPr>
            </w:pPr>
          </w:p>
        </w:tc>
        <w:tc>
          <w:tcPr>
            <w:tcW w:w="1170" w:type="dxa"/>
            <w:vAlign w:val="center"/>
          </w:tcPr>
          <w:p w14:paraId="4AD1358F" w14:textId="77777777" w:rsidR="00332E21" w:rsidRPr="00D679F7" w:rsidRDefault="00332E21" w:rsidP="00343365">
            <w:pPr>
              <w:spacing w:line="280" w:lineRule="atLeast"/>
              <w:jc w:val="center"/>
              <w:rPr>
                <w:sz w:val="20"/>
              </w:rPr>
            </w:pPr>
            <w:r w:rsidRPr="00D679F7">
              <w:rPr>
                <w:sz w:val="20"/>
              </w:rPr>
              <w:t>Cost/</w:t>
            </w:r>
          </w:p>
          <w:p w14:paraId="57009C91" w14:textId="77777777" w:rsidR="00332E21" w:rsidRPr="00D679F7" w:rsidRDefault="00332E21" w:rsidP="00343365">
            <w:pPr>
              <w:pStyle w:val="acctmergecolhdg"/>
              <w:spacing w:line="280" w:lineRule="atLeast"/>
              <w:rPr>
                <w:b w:val="0"/>
                <w:sz w:val="20"/>
              </w:rPr>
            </w:pPr>
            <w:r w:rsidRPr="00D679F7">
              <w:rPr>
                <w:b w:val="0"/>
                <w:sz w:val="20"/>
              </w:rPr>
              <w:t>Amortised cost</w:t>
            </w:r>
          </w:p>
        </w:tc>
        <w:tc>
          <w:tcPr>
            <w:tcW w:w="270" w:type="dxa"/>
            <w:gridSpan w:val="2"/>
            <w:vAlign w:val="center"/>
          </w:tcPr>
          <w:p w14:paraId="4D835CEA" w14:textId="77777777" w:rsidR="00332E21" w:rsidRPr="00D679F7" w:rsidRDefault="00332E21" w:rsidP="00343365">
            <w:pPr>
              <w:pStyle w:val="acctmergecolhdg"/>
              <w:spacing w:line="280" w:lineRule="atLeast"/>
              <w:rPr>
                <w:b w:val="0"/>
                <w:sz w:val="20"/>
              </w:rPr>
            </w:pPr>
          </w:p>
        </w:tc>
        <w:tc>
          <w:tcPr>
            <w:tcW w:w="1170" w:type="dxa"/>
            <w:gridSpan w:val="3"/>
            <w:vAlign w:val="center"/>
          </w:tcPr>
          <w:p w14:paraId="4390489C" w14:textId="77777777" w:rsidR="00332E21" w:rsidRPr="00D679F7" w:rsidRDefault="00332E21" w:rsidP="00343365">
            <w:pPr>
              <w:pStyle w:val="acctmergecolhdg"/>
              <w:spacing w:line="280" w:lineRule="atLeast"/>
              <w:rPr>
                <w:b w:val="0"/>
                <w:bCs/>
                <w:sz w:val="20"/>
              </w:rPr>
            </w:pPr>
          </w:p>
          <w:p w14:paraId="113E6D14" w14:textId="77777777" w:rsidR="00332E21" w:rsidRPr="00D679F7" w:rsidRDefault="00332E21" w:rsidP="004841B4">
            <w:pPr>
              <w:pStyle w:val="acctmergecolhdg"/>
              <w:spacing w:line="280" w:lineRule="atLeast"/>
              <w:ind w:left="90" w:hanging="90"/>
              <w:rPr>
                <w:b w:val="0"/>
                <w:bCs/>
                <w:sz w:val="20"/>
              </w:rPr>
            </w:pPr>
            <w:r w:rsidRPr="00D679F7">
              <w:rPr>
                <w:b w:val="0"/>
                <w:bCs/>
                <w:sz w:val="20"/>
              </w:rPr>
              <w:t xml:space="preserve">Fair </w:t>
            </w:r>
            <w:r w:rsidRPr="00D679F7">
              <w:rPr>
                <w:b w:val="0"/>
                <w:bCs/>
                <w:sz w:val="20"/>
              </w:rPr>
              <w:br/>
              <w:t>value</w:t>
            </w:r>
          </w:p>
        </w:tc>
        <w:tc>
          <w:tcPr>
            <w:tcW w:w="181" w:type="dxa"/>
            <w:vAlign w:val="center"/>
          </w:tcPr>
          <w:p w14:paraId="22EB5B07" w14:textId="77777777" w:rsidR="00332E21" w:rsidRPr="00D679F7" w:rsidRDefault="00332E21" w:rsidP="00343365">
            <w:pPr>
              <w:pStyle w:val="acctmergecolhdg"/>
              <w:spacing w:line="280" w:lineRule="atLeast"/>
              <w:rPr>
                <w:b w:val="0"/>
                <w:bCs/>
                <w:sz w:val="20"/>
              </w:rPr>
            </w:pPr>
          </w:p>
        </w:tc>
        <w:tc>
          <w:tcPr>
            <w:tcW w:w="1169" w:type="dxa"/>
            <w:gridSpan w:val="2"/>
            <w:vAlign w:val="center"/>
          </w:tcPr>
          <w:p w14:paraId="3A0FEF50" w14:textId="77777777" w:rsidR="00332E21" w:rsidRPr="00D679F7" w:rsidRDefault="00332E21" w:rsidP="00343365">
            <w:pPr>
              <w:spacing w:line="280" w:lineRule="atLeast"/>
              <w:jc w:val="center"/>
              <w:rPr>
                <w:bCs/>
                <w:spacing w:val="-2"/>
                <w:sz w:val="20"/>
              </w:rPr>
            </w:pPr>
            <w:r w:rsidRPr="00D679F7">
              <w:rPr>
                <w:bCs/>
                <w:spacing w:val="-2"/>
                <w:sz w:val="20"/>
              </w:rPr>
              <w:t>Cost/</w:t>
            </w:r>
          </w:p>
          <w:p w14:paraId="105CACC1" w14:textId="77777777" w:rsidR="00332E21" w:rsidRPr="00D679F7" w:rsidRDefault="00332E21" w:rsidP="00343365">
            <w:pPr>
              <w:pStyle w:val="acctmergecolhdg"/>
              <w:spacing w:line="280" w:lineRule="atLeast"/>
              <w:rPr>
                <w:b w:val="0"/>
                <w:bCs/>
                <w:sz w:val="20"/>
              </w:rPr>
            </w:pPr>
            <w:r w:rsidRPr="00D679F7">
              <w:rPr>
                <w:b w:val="0"/>
                <w:bCs/>
                <w:spacing w:val="-2"/>
                <w:sz w:val="20"/>
              </w:rPr>
              <w:t>Amortised cost</w:t>
            </w:r>
          </w:p>
        </w:tc>
        <w:tc>
          <w:tcPr>
            <w:tcW w:w="183" w:type="dxa"/>
            <w:gridSpan w:val="3"/>
            <w:vAlign w:val="center"/>
          </w:tcPr>
          <w:p w14:paraId="4E5C0FAD" w14:textId="77777777" w:rsidR="00332E21" w:rsidRPr="00D679F7" w:rsidRDefault="00332E21" w:rsidP="00343365">
            <w:pPr>
              <w:pStyle w:val="acctmergecolhdg"/>
              <w:spacing w:line="280" w:lineRule="atLeast"/>
              <w:rPr>
                <w:b w:val="0"/>
                <w:bCs/>
                <w:sz w:val="20"/>
              </w:rPr>
            </w:pPr>
          </w:p>
        </w:tc>
        <w:tc>
          <w:tcPr>
            <w:tcW w:w="1149" w:type="dxa"/>
            <w:gridSpan w:val="3"/>
            <w:vAlign w:val="center"/>
          </w:tcPr>
          <w:p w14:paraId="3CD23617" w14:textId="77777777" w:rsidR="00332E21" w:rsidRPr="00D679F7" w:rsidRDefault="00332E21" w:rsidP="00343365">
            <w:pPr>
              <w:spacing w:line="280" w:lineRule="atLeast"/>
              <w:jc w:val="center"/>
              <w:rPr>
                <w:bCs/>
                <w:sz w:val="20"/>
              </w:rPr>
            </w:pPr>
          </w:p>
          <w:p w14:paraId="6771ECD1" w14:textId="77777777" w:rsidR="00332E21" w:rsidRPr="00D679F7" w:rsidRDefault="00332E21" w:rsidP="00343365">
            <w:pPr>
              <w:spacing w:line="280" w:lineRule="atLeast"/>
              <w:jc w:val="center"/>
              <w:rPr>
                <w:bCs/>
                <w:sz w:val="20"/>
              </w:rPr>
            </w:pPr>
            <w:r w:rsidRPr="00D679F7">
              <w:rPr>
                <w:bCs/>
                <w:sz w:val="20"/>
              </w:rPr>
              <w:t>Fair</w:t>
            </w:r>
          </w:p>
          <w:p w14:paraId="1896ED50" w14:textId="77777777" w:rsidR="00332E21" w:rsidRPr="00D679F7" w:rsidRDefault="00332E21" w:rsidP="00343365">
            <w:pPr>
              <w:pStyle w:val="acctmergecolhdg"/>
              <w:spacing w:line="280" w:lineRule="atLeast"/>
              <w:rPr>
                <w:b w:val="0"/>
                <w:bCs/>
                <w:sz w:val="20"/>
              </w:rPr>
            </w:pPr>
            <w:r w:rsidRPr="00D679F7">
              <w:rPr>
                <w:b w:val="0"/>
                <w:bCs/>
                <w:sz w:val="20"/>
              </w:rPr>
              <w:t>value</w:t>
            </w:r>
          </w:p>
        </w:tc>
      </w:tr>
      <w:tr w:rsidR="00332E21" w:rsidRPr="00D679F7" w14:paraId="0FC882E5" w14:textId="77777777" w:rsidTr="00D679F7">
        <w:trPr>
          <w:cantSplit/>
          <w:trHeight w:val="60"/>
          <w:tblHeader/>
        </w:trPr>
        <w:tc>
          <w:tcPr>
            <w:tcW w:w="3870" w:type="dxa"/>
          </w:tcPr>
          <w:p w14:paraId="2D02D5AD" w14:textId="77777777" w:rsidR="00332E21" w:rsidRPr="00D679F7" w:rsidRDefault="00332E21" w:rsidP="00343365">
            <w:pPr>
              <w:spacing w:line="280" w:lineRule="atLeast"/>
              <w:ind w:firstLine="190"/>
              <w:rPr>
                <w:b/>
                <w:bCs/>
                <w:i/>
                <w:iCs/>
                <w:sz w:val="20"/>
              </w:rPr>
            </w:pPr>
          </w:p>
        </w:tc>
        <w:tc>
          <w:tcPr>
            <w:tcW w:w="5292" w:type="dxa"/>
            <w:gridSpan w:val="15"/>
          </w:tcPr>
          <w:p w14:paraId="60CC1182" w14:textId="77777777" w:rsidR="00332E21" w:rsidRPr="00D679F7" w:rsidRDefault="00332E21" w:rsidP="00343365">
            <w:pPr>
              <w:pStyle w:val="acctfourfigures"/>
              <w:spacing w:line="280" w:lineRule="atLeast"/>
              <w:jc w:val="center"/>
              <w:rPr>
                <w:i/>
                <w:iCs/>
                <w:sz w:val="20"/>
              </w:rPr>
            </w:pPr>
            <w:r w:rsidRPr="00D679F7">
              <w:rPr>
                <w:i/>
                <w:iCs/>
                <w:sz w:val="20"/>
              </w:rPr>
              <w:t>(in thousand Baht)</w:t>
            </w:r>
          </w:p>
        </w:tc>
      </w:tr>
      <w:tr w:rsidR="00332E21" w:rsidRPr="00D679F7" w14:paraId="59652B4D" w14:textId="77777777" w:rsidTr="00D679F7">
        <w:trPr>
          <w:cantSplit/>
          <w:trHeight w:val="60"/>
        </w:trPr>
        <w:tc>
          <w:tcPr>
            <w:tcW w:w="3870" w:type="dxa"/>
          </w:tcPr>
          <w:p w14:paraId="7006101E" w14:textId="77777777" w:rsidR="00332E21" w:rsidRPr="00D679F7" w:rsidRDefault="00332E21" w:rsidP="00343365">
            <w:pPr>
              <w:spacing w:line="280" w:lineRule="atLeast"/>
              <w:rPr>
                <w:b/>
                <w:bCs/>
                <w:i/>
                <w:iCs/>
                <w:sz w:val="20"/>
              </w:rPr>
            </w:pPr>
            <w:r w:rsidRPr="00D679F7">
              <w:rPr>
                <w:b/>
                <w:bCs/>
                <w:i/>
                <w:iCs/>
                <w:sz w:val="20"/>
              </w:rPr>
              <w:t xml:space="preserve">Investments in equity designated </w:t>
            </w:r>
          </w:p>
        </w:tc>
        <w:tc>
          <w:tcPr>
            <w:tcW w:w="1170" w:type="dxa"/>
            <w:vAlign w:val="bottom"/>
          </w:tcPr>
          <w:p w14:paraId="33A53840" w14:textId="77777777" w:rsidR="00332E21" w:rsidRPr="00D679F7" w:rsidRDefault="00332E21" w:rsidP="00343365">
            <w:pPr>
              <w:pStyle w:val="acctfourfigures"/>
              <w:tabs>
                <w:tab w:val="clear" w:pos="765"/>
                <w:tab w:val="decimal" w:pos="919"/>
              </w:tabs>
              <w:spacing w:line="280" w:lineRule="atLeast"/>
              <w:ind w:right="-81"/>
              <w:rPr>
                <w:sz w:val="20"/>
              </w:rPr>
            </w:pPr>
          </w:p>
        </w:tc>
        <w:tc>
          <w:tcPr>
            <w:tcW w:w="270" w:type="dxa"/>
            <w:gridSpan w:val="2"/>
          </w:tcPr>
          <w:p w14:paraId="646BB1B6" w14:textId="77777777" w:rsidR="00332E21" w:rsidRPr="00D679F7" w:rsidRDefault="00332E21" w:rsidP="00343365">
            <w:pPr>
              <w:pStyle w:val="acctfourfigures"/>
              <w:spacing w:line="280" w:lineRule="atLeast"/>
              <w:rPr>
                <w:b/>
                <w:bCs/>
                <w:sz w:val="20"/>
              </w:rPr>
            </w:pPr>
          </w:p>
        </w:tc>
        <w:tc>
          <w:tcPr>
            <w:tcW w:w="1170" w:type="dxa"/>
            <w:gridSpan w:val="3"/>
            <w:vAlign w:val="bottom"/>
          </w:tcPr>
          <w:p w14:paraId="128D7161" w14:textId="77777777" w:rsidR="00332E21" w:rsidRPr="00D679F7" w:rsidRDefault="00332E21" w:rsidP="00343365">
            <w:pPr>
              <w:pStyle w:val="acctfourfigures"/>
              <w:tabs>
                <w:tab w:val="clear" w:pos="765"/>
                <w:tab w:val="decimal" w:pos="914"/>
              </w:tabs>
              <w:spacing w:line="280" w:lineRule="atLeast"/>
              <w:ind w:right="-81"/>
              <w:rPr>
                <w:sz w:val="20"/>
              </w:rPr>
            </w:pPr>
          </w:p>
        </w:tc>
        <w:tc>
          <w:tcPr>
            <w:tcW w:w="181" w:type="dxa"/>
          </w:tcPr>
          <w:p w14:paraId="57435D0B" w14:textId="77777777" w:rsidR="00332E21" w:rsidRPr="00D679F7" w:rsidRDefault="00332E21" w:rsidP="00343365">
            <w:pPr>
              <w:pStyle w:val="acctfourfigures"/>
              <w:spacing w:line="280" w:lineRule="atLeast"/>
              <w:rPr>
                <w:sz w:val="20"/>
              </w:rPr>
            </w:pPr>
          </w:p>
        </w:tc>
        <w:tc>
          <w:tcPr>
            <w:tcW w:w="1169" w:type="dxa"/>
            <w:gridSpan w:val="2"/>
            <w:vAlign w:val="bottom"/>
          </w:tcPr>
          <w:p w14:paraId="4E5561C9" w14:textId="77777777" w:rsidR="00332E21" w:rsidRPr="00D679F7" w:rsidRDefault="00332E21" w:rsidP="00343365">
            <w:pPr>
              <w:pStyle w:val="acctfourfigures"/>
              <w:tabs>
                <w:tab w:val="clear" w:pos="765"/>
                <w:tab w:val="decimal" w:pos="927"/>
              </w:tabs>
              <w:spacing w:line="280" w:lineRule="atLeast"/>
              <w:ind w:left="-63" w:right="-160"/>
              <w:rPr>
                <w:sz w:val="20"/>
              </w:rPr>
            </w:pPr>
          </w:p>
        </w:tc>
        <w:tc>
          <w:tcPr>
            <w:tcW w:w="183" w:type="dxa"/>
            <w:gridSpan w:val="3"/>
            <w:vAlign w:val="bottom"/>
          </w:tcPr>
          <w:p w14:paraId="3C954059" w14:textId="77777777" w:rsidR="00332E21" w:rsidRPr="00D679F7" w:rsidRDefault="00332E21" w:rsidP="00343365">
            <w:pPr>
              <w:pStyle w:val="acctfourfigures"/>
              <w:spacing w:line="280" w:lineRule="atLeast"/>
              <w:rPr>
                <w:b/>
                <w:bCs/>
                <w:sz w:val="20"/>
              </w:rPr>
            </w:pPr>
          </w:p>
        </w:tc>
        <w:tc>
          <w:tcPr>
            <w:tcW w:w="1149" w:type="dxa"/>
            <w:gridSpan w:val="3"/>
            <w:vAlign w:val="bottom"/>
          </w:tcPr>
          <w:p w14:paraId="44D2787D" w14:textId="77777777" w:rsidR="00332E21" w:rsidRPr="00D679F7" w:rsidRDefault="00332E21" w:rsidP="00343365">
            <w:pPr>
              <w:pStyle w:val="acctfourfigures"/>
              <w:tabs>
                <w:tab w:val="clear" w:pos="765"/>
                <w:tab w:val="decimal" w:pos="924"/>
              </w:tabs>
              <w:spacing w:line="280" w:lineRule="atLeast"/>
              <w:ind w:right="-64"/>
              <w:rPr>
                <w:sz w:val="20"/>
              </w:rPr>
            </w:pPr>
          </w:p>
        </w:tc>
      </w:tr>
      <w:tr w:rsidR="00332E21" w:rsidRPr="00D679F7" w14:paraId="64D0A890" w14:textId="77777777" w:rsidTr="00D679F7">
        <w:trPr>
          <w:cantSplit/>
          <w:trHeight w:val="60"/>
        </w:trPr>
        <w:tc>
          <w:tcPr>
            <w:tcW w:w="3870" w:type="dxa"/>
          </w:tcPr>
          <w:p w14:paraId="193B0549" w14:textId="579B79B7" w:rsidR="00332E21" w:rsidRPr="00D679F7" w:rsidRDefault="00A6414E" w:rsidP="00343365">
            <w:pPr>
              <w:spacing w:line="280" w:lineRule="atLeast"/>
              <w:ind w:left="190"/>
              <w:rPr>
                <w:b/>
                <w:bCs/>
                <w:i/>
                <w:iCs/>
                <w:sz w:val="20"/>
              </w:rPr>
            </w:pPr>
            <w:r>
              <w:rPr>
                <w:b/>
                <w:bCs/>
                <w:i/>
                <w:iCs/>
                <w:sz w:val="20"/>
              </w:rPr>
              <w:t>a</w:t>
            </w:r>
            <w:r w:rsidR="00332E21" w:rsidRPr="00D679F7">
              <w:rPr>
                <w:b/>
                <w:bCs/>
                <w:i/>
                <w:iCs/>
                <w:sz w:val="20"/>
              </w:rPr>
              <w:t xml:space="preserve">t fair value through other </w:t>
            </w:r>
          </w:p>
        </w:tc>
        <w:tc>
          <w:tcPr>
            <w:tcW w:w="1170" w:type="dxa"/>
            <w:vAlign w:val="bottom"/>
          </w:tcPr>
          <w:p w14:paraId="084692F8" w14:textId="77777777" w:rsidR="00332E21" w:rsidRPr="00D679F7" w:rsidRDefault="00332E21" w:rsidP="00343365">
            <w:pPr>
              <w:pStyle w:val="acctfourfigures"/>
              <w:tabs>
                <w:tab w:val="clear" w:pos="765"/>
                <w:tab w:val="decimal" w:pos="919"/>
              </w:tabs>
              <w:spacing w:line="280" w:lineRule="atLeast"/>
              <w:ind w:right="-81"/>
              <w:rPr>
                <w:sz w:val="20"/>
              </w:rPr>
            </w:pPr>
          </w:p>
        </w:tc>
        <w:tc>
          <w:tcPr>
            <w:tcW w:w="270" w:type="dxa"/>
            <w:gridSpan w:val="2"/>
          </w:tcPr>
          <w:p w14:paraId="1680F895" w14:textId="77777777" w:rsidR="00332E21" w:rsidRPr="00D679F7" w:rsidRDefault="00332E21" w:rsidP="00343365">
            <w:pPr>
              <w:pStyle w:val="acctfourfigures"/>
              <w:spacing w:line="280" w:lineRule="atLeast"/>
              <w:rPr>
                <w:sz w:val="20"/>
              </w:rPr>
            </w:pPr>
          </w:p>
        </w:tc>
        <w:tc>
          <w:tcPr>
            <w:tcW w:w="1170" w:type="dxa"/>
            <w:gridSpan w:val="3"/>
            <w:vAlign w:val="bottom"/>
          </w:tcPr>
          <w:p w14:paraId="6CCD205A" w14:textId="77777777" w:rsidR="00332E21" w:rsidRPr="00D679F7" w:rsidRDefault="00332E21" w:rsidP="00343365">
            <w:pPr>
              <w:pStyle w:val="acctfourfigures"/>
              <w:tabs>
                <w:tab w:val="clear" w:pos="765"/>
                <w:tab w:val="decimal" w:pos="914"/>
              </w:tabs>
              <w:spacing w:line="280" w:lineRule="atLeast"/>
              <w:ind w:right="-81"/>
              <w:rPr>
                <w:sz w:val="20"/>
              </w:rPr>
            </w:pPr>
          </w:p>
        </w:tc>
        <w:tc>
          <w:tcPr>
            <w:tcW w:w="181" w:type="dxa"/>
          </w:tcPr>
          <w:p w14:paraId="145F0DB1" w14:textId="77777777" w:rsidR="00332E21" w:rsidRPr="00D679F7" w:rsidRDefault="00332E21" w:rsidP="00343365">
            <w:pPr>
              <w:pStyle w:val="acctfourfigures"/>
              <w:spacing w:line="280" w:lineRule="atLeast"/>
              <w:rPr>
                <w:sz w:val="20"/>
              </w:rPr>
            </w:pPr>
          </w:p>
        </w:tc>
        <w:tc>
          <w:tcPr>
            <w:tcW w:w="1169" w:type="dxa"/>
            <w:gridSpan w:val="2"/>
            <w:vAlign w:val="bottom"/>
          </w:tcPr>
          <w:p w14:paraId="1D9CEF7B" w14:textId="77777777" w:rsidR="00332E21" w:rsidRPr="00D679F7" w:rsidRDefault="00332E21" w:rsidP="00343365">
            <w:pPr>
              <w:pStyle w:val="acctfourfigures"/>
              <w:tabs>
                <w:tab w:val="clear" w:pos="765"/>
                <w:tab w:val="decimal" w:pos="927"/>
              </w:tabs>
              <w:spacing w:line="280" w:lineRule="atLeast"/>
              <w:ind w:left="-63" w:right="-160"/>
              <w:rPr>
                <w:sz w:val="20"/>
              </w:rPr>
            </w:pPr>
          </w:p>
        </w:tc>
        <w:tc>
          <w:tcPr>
            <w:tcW w:w="183" w:type="dxa"/>
            <w:gridSpan w:val="3"/>
            <w:vAlign w:val="bottom"/>
          </w:tcPr>
          <w:p w14:paraId="289C13A8" w14:textId="77777777" w:rsidR="00332E21" w:rsidRPr="00D679F7" w:rsidRDefault="00332E21" w:rsidP="00343365">
            <w:pPr>
              <w:pStyle w:val="acctfourfigures"/>
              <w:spacing w:line="280" w:lineRule="atLeast"/>
              <w:rPr>
                <w:sz w:val="20"/>
              </w:rPr>
            </w:pPr>
          </w:p>
        </w:tc>
        <w:tc>
          <w:tcPr>
            <w:tcW w:w="1149" w:type="dxa"/>
            <w:gridSpan w:val="3"/>
            <w:vAlign w:val="bottom"/>
          </w:tcPr>
          <w:p w14:paraId="06AAE2EF" w14:textId="77777777" w:rsidR="00332E21" w:rsidRPr="00D679F7" w:rsidRDefault="00332E21" w:rsidP="00343365">
            <w:pPr>
              <w:pStyle w:val="acctfourfigures"/>
              <w:tabs>
                <w:tab w:val="clear" w:pos="765"/>
                <w:tab w:val="decimal" w:pos="924"/>
              </w:tabs>
              <w:spacing w:line="280" w:lineRule="atLeast"/>
              <w:ind w:right="-64"/>
              <w:rPr>
                <w:sz w:val="20"/>
              </w:rPr>
            </w:pPr>
          </w:p>
        </w:tc>
      </w:tr>
      <w:tr w:rsidR="00332E21" w:rsidRPr="00D679F7" w14:paraId="22ABA547" w14:textId="77777777" w:rsidTr="00D679F7">
        <w:trPr>
          <w:cantSplit/>
          <w:trHeight w:val="60"/>
        </w:trPr>
        <w:tc>
          <w:tcPr>
            <w:tcW w:w="3870" w:type="dxa"/>
          </w:tcPr>
          <w:p w14:paraId="33DF8FEE" w14:textId="77777777" w:rsidR="00332E21" w:rsidRPr="00D679F7" w:rsidRDefault="00332E21" w:rsidP="00343365">
            <w:pPr>
              <w:spacing w:line="280" w:lineRule="atLeast"/>
              <w:ind w:left="190"/>
              <w:rPr>
                <w:b/>
                <w:bCs/>
                <w:i/>
                <w:iCs/>
                <w:sz w:val="20"/>
              </w:rPr>
            </w:pPr>
            <w:r w:rsidRPr="00D679F7">
              <w:rPr>
                <w:b/>
                <w:bCs/>
                <w:i/>
                <w:iCs/>
                <w:sz w:val="20"/>
              </w:rPr>
              <w:t>comprehensive income</w:t>
            </w:r>
          </w:p>
        </w:tc>
        <w:tc>
          <w:tcPr>
            <w:tcW w:w="1170" w:type="dxa"/>
            <w:vAlign w:val="bottom"/>
          </w:tcPr>
          <w:p w14:paraId="22A15B5B" w14:textId="77777777" w:rsidR="00332E21" w:rsidRPr="00D679F7" w:rsidRDefault="00332E21" w:rsidP="00343365">
            <w:pPr>
              <w:pStyle w:val="acctfourfigures"/>
              <w:tabs>
                <w:tab w:val="clear" w:pos="765"/>
                <w:tab w:val="decimal" w:pos="919"/>
              </w:tabs>
              <w:spacing w:line="280" w:lineRule="atLeast"/>
              <w:ind w:right="-81"/>
              <w:rPr>
                <w:sz w:val="20"/>
              </w:rPr>
            </w:pPr>
          </w:p>
        </w:tc>
        <w:tc>
          <w:tcPr>
            <w:tcW w:w="270" w:type="dxa"/>
            <w:gridSpan w:val="2"/>
          </w:tcPr>
          <w:p w14:paraId="233A66E3" w14:textId="77777777" w:rsidR="00332E21" w:rsidRPr="00D679F7" w:rsidRDefault="00332E21" w:rsidP="00343365">
            <w:pPr>
              <w:pStyle w:val="acctfourfigures"/>
              <w:spacing w:line="280" w:lineRule="atLeast"/>
              <w:rPr>
                <w:b/>
                <w:bCs/>
                <w:sz w:val="20"/>
              </w:rPr>
            </w:pPr>
          </w:p>
        </w:tc>
        <w:tc>
          <w:tcPr>
            <w:tcW w:w="1170" w:type="dxa"/>
            <w:gridSpan w:val="3"/>
            <w:vAlign w:val="bottom"/>
          </w:tcPr>
          <w:p w14:paraId="1289C81E" w14:textId="77777777" w:rsidR="00332E21" w:rsidRPr="00D679F7" w:rsidRDefault="00332E21" w:rsidP="00343365">
            <w:pPr>
              <w:pStyle w:val="acctfourfigures"/>
              <w:tabs>
                <w:tab w:val="clear" w:pos="765"/>
                <w:tab w:val="decimal" w:pos="914"/>
              </w:tabs>
              <w:spacing w:line="280" w:lineRule="atLeast"/>
              <w:ind w:right="-81"/>
              <w:rPr>
                <w:sz w:val="20"/>
              </w:rPr>
            </w:pPr>
          </w:p>
        </w:tc>
        <w:tc>
          <w:tcPr>
            <w:tcW w:w="181" w:type="dxa"/>
          </w:tcPr>
          <w:p w14:paraId="4ACEDC79" w14:textId="77777777" w:rsidR="00332E21" w:rsidRPr="00D679F7" w:rsidRDefault="00332E21" w:rsidP="00343365">
            <w:pPr>
              <w:pStyle w:val="acctfourfigures"/>
              <w:spacing w:line="280" w:lineRule="atLeast"/>
              <w:rPr>
                <w:b/>
                <w:bCs/>
                <w:sz w:val="20"/>
              </w:rPr>
            </w:pPr>
          </w:p>
        </w:tc>
        <w:tc>
          <w:tcPr>
            <w:tcW w:w="1169" w:type="dxa"/>
            <w:gridSpan w:val="2"/>
            <w:vAlign w:val="bottom"/>
          </w:tcPr>
          <w:p w14:paraId="7CECE2EC" w14:textId="77777777" w:rsidR="00332E21" w:rsidRPr="00D679F7" w:rsidRDefault="00332E21" w:rsidP="00343365">
            <w:pPr>
              <w:pStyle w:val="acctfourfigures"/>
              <w:tabs>
                <w:tab w:val="clear" w:pos="765"/>
                <w:tab w:val="decimal" w:pos="927"/>
              </w:tabs>
              <w:spacing w:line="280" w:lineRule="atLeast"/>
              <w:ind w:left="-63" w:right="-160"/>
              <w:rPr>
                <w:sz w:val="20"/>
              </w:rPr>
            </w:pPr>
          </w:p>
        </w:tc>
        <w:tc>
          <w:tcPr>
            <w:tcW w:w="183" w:type="dxa"/>
            <w:gridSpan w:val="3"/>
            <w:vAlign w:val="bottom"/>
          </w:tcPr>
          <w:p w14:paraId="26CA7730" w14:textId="77777777" w:rsidR="00332E21" w:rsidRPr="00D679F7" w:rsidRDefault="00332E21" w:rsidP="00343365">
            <w:pPr>
              <w:pStyle w:val="acctfourfigures"/>
              <w:spacing w:line="280" w:lineRule="atLeast"/>
              <w:rPr>
                <w:b/>
                <w:bCs/>
                <w:sz w:val="20"/>
              </w:rPr>
            </w:pPr>
          </w:p>
        </w:tc>
        <w:tc>
          <w:tcPr>
            <w:tcW w:w="1149" w:type="dxa"/>
            <w:gridSpan w:val="3"/>
            <w:vAlign w:val="bottom"/>
          </w:tcPr>
          <w:p w14:paraId="404B453A" w14:textId="77777777" w:rsidR="00332E21" w:rsidRPr="00D679F7" w:rsidRDefault="00332E21" w:rsidP="00343365">
            <w:pPr>
              <w:pStyle w:val="acctfourfigures"/>
              <w:tabs>
                <w:tab w:val="clear" w:pos="765"/>
                <w:tab w:val="decimal" w:pos="924"/>
              </w:tabs>
              <w:spacing w:line="280" w:lineRule="atLeast"/>
              <w:ind w:right="-64"/>
              <w:rPr>
                <w:sz w:val="20"/>
              </w:rPr>
            </w:pPr>
          </w:p>
        </w:tc>
      </w:tr>
      <w:tr w:rsidR="00475534" w:rsidRPr="00D679F7" w14:paraId="710DBCAC" w14:textId="77777777" w:rsidTr="00D679F7">
        <w:trPr>
          <w:cantSplit/>
          <w:trHeight w:val="60"/>
        </w:trPr>
        <w:tc>
          <w:tcPr>
            <w:tcW w:w="3870" w:type="dxa"/>
          </w:tcPr>
          <w:p w14:paraId="2DF05B27" w14:textId="77777777" w:rsidR="00475534" w:rsidRPr="00D679F7" w:rsidRDefault="00475534" w:rsidP="00475534">
            <w:pPr>
              <w:spacing w:line="280" w:lineRule="atLeast"/>
              <w:ind w:firstLine="10"/>
              <w:rPr>
                <w:b/>
                <w:bCs/>
                <w:sz w:val="20"/>
              </w:rPr>
            </w:pPr>
            <w:r w:rsidRPr="00D679F7">
              <w:rPr>
                <w:sz w:val="20"/>
              </w:rPr>
              <w:t>Common shares</w:t>
            </w:r>
          </w:p>
        </w:tc>
        <w:tc>
          <w:tcPr>
            <w:tcW w:w="1170" w:type="dxa"/>
            <w:vAlign w:val="bottom"/>
          </w:tcPr>
          <w:p w14:paraId="78E5B025" w14:textId="1053160C" w:rsidR="00475534" w:rsidRPr="00D679F7" w:rsidRDefault="00BC31E9" w:rsidP="00475534">
            <w:pPr>
              <w:pStyle w:val="acctfourfigures"/>
              <w:tabs>
                <w:tab w:val="clear" w:pos="765"/>
                <w:tab w:val="decimal" w:pos="919"/>
              </w:tabs>
              <w:spacing w:line="280" w:lineRule="atLeast"/>
              <w:ind w:right="-81"/>
              <w:rPr>
                <w:sz w:val="20"/>
                <w:lang w:val="en-US" w:bidi="th-TH"/>
              </w:rPr>
            </w:pPr>
            <w:r w:rsidRPr="00D679F7">
              <w:rPr>
                <w:sz w:val="20"/>
              </w:rPr>
              <w:t>287,671</w:t>
            </w:r>
          </w:p>
        </w:tc>
        <w:tc>
          <w:tcPr>
            <w:tcW w:w="270" w:type="dxa"/>
            <w:gridSpan w:val="2"/>
          </w:tcPr>
          <w:p w14:paraId="1EA37880" w14:textId="77777777" w:rsidR="00475534" w:rsidRPr="00D679F7" w:rsidRDefault="00475534" w:rsidP="00475534">
            <w:pPr>
              <w:pStyle w:val="acctfourfigures"/>
              <w:spacing w:line="280" w:lineRule="atLeast"/>
              <w:rPr>
                <w:b/>
                <w:bCs/>
                <w:sz w:val="20"/>
              </w:rPr>
            </w:pPr>
          </w:p>
        </w:tc>
        <w:tc>
          <w:tcPr>
            <w:tcW w:w="1170" w:type="dxa"/>
            <w:gridSpan w:val="3"/>
            <w:vAlign w:val="bottom"/>
          </w:tcPr>
          <w:p w14:paraId="00528020" w14:textId="1AB2D3C9" w:rsidR="00475534" w:rsidRPr="00D679F7" w:rsidRDefault="00E821FC" w:rsidP="00475534">
            <w:pPr>
              <w:pStyle w:val="acctfourfigures"/>
              <w:tabs>
                <w:tab w:val="clear" w:pos="765"/>
                <w:tab w:val="decimal" w:pos="914"/>
              </w:tabs>
              <w:spacing w:line="280" w:lineRule="atLeast"/>
              <w:ind w:right="-81"/>
              <w:rPr>
                <w:sz w:val="20"/>
              </w:rPr>
            </w:pPr>
            <w:r w:rsidRPr="00D679F7">
              <w:rPr>
                <w:sz w:val="20"/>
              </w:rPr>
              <w:t>201,089</w:t>
            </w:r>
          </w:p>
        </w:tc>
        <w:tc>
          <w:tcPr>
            <w:tcW w:w="181" w:type="dxa"/>
          </w:tcPr>
          <w:p w14:paraId="7809F2E2" w14:textId="77777777" w:rsidR="00475534" w:rsidRPr="00D679F7" w:rsidRDefault="00475534" w:rsidP="00475534">
            <w:pPr>
              <w:pStyle w:val="acctfourfigures"/>
              <w:spacing w:line="280" w:lineRule="atLeast"/>
              <w:rPr>
                <w:b/>
                <w:bCs/>
                <w:sz w:val="20"/>
              </w:rPr>
            </w:pPr>
          </w:p>
        </w:tc>
        <w:tc>
          <w:tcPr>
            <w:tcW w:w="1169" w:type="dxa"/>
            <w:gridSpan w:val="2"/>
            <w:vAlign w:val="bottom"/>
          </w:tcPr>
          <w:p w14:paraId="30B7CF33" w14:textId="783BD81D" w:rsidR="00475534" w:rsidRPr="00D679F7" w:rsidRDefault="00475534" w:rsidP="00475534">
            <w:pPr>
              <w:pStyle w:val="acctfourfigures"/>
              <w:tabs>
                <w:tab w:val="clear" w:pos="765"/>
                <w:tab w:val="decimal" w:pos="927"/>
              </w:tabs>
              <w:spacing w:line="280" w:lineRule="atLeast"/>
              <w:ind w:left="-63" w:right="-160"/>
              <w:rPr>
                <w:sz w:val="20"/>
              </w:rPr>
            </w:pPr>
            <w:r w:rsidRPr="00D679F7">
              <w:rPr>
                <w:sz w:val="20"/>
              </w:rPr>
              <w:t>287,671</w:t>
            </w:r>
          </w:p>
        </w:tc>
        <w:tc>
          <w:tcPr>
            <w:tcW w:w="183" w:type="dxa"/>
            <w:gridSpan w:val="3"/>
            <w:vAlign w:val="bottom"/>
          </w:tcPr>
          <w:p w14:paraId="1694AC93" w14:textId="77777777" w:rsidR="00475534" w:rsidRPr="00D679F7" w:rsidRDefault="00475534" w:rsidP="00475534">
            <w:pPr>
              <w:pStyle w:val="acctfourfigures"/>
              <w:spacing w:line="280" w:lineRule="atLeast"/>
              <w:rPr>
                <w:b/>
                <w:bCs/>
                <w:sz w:val="20"/>
              </w:rPr>
            </w:pPr>
          </w:p>
        </w:tc>
        <w:tc>
          <w:tcPr>
            <w:tcW w:w="1149" w:type="dxa"/>
            <w:gridSpan w:val="3"/>
            <w:vAlign w:val="bottom"/>
          </w:tcPr>
          <w:p w14:paraId="60AD3D18" w14:textId="56CE63AF" w:rsidR="00475534" w:rsidRPr="00D679F7" w:rsidRDefault="00475534" w:rsidP="00D679F7">
            <w:pPr>
              <w:tabs>
                <w:tab w:val="decimal" w:pos="911"/>
              </w:tabs>
              <w:spacing w:line="280" w:lineRule="atLeast"/>
              <w:ind w:right="-57"/>
              <w:rPr>
                <w:sz w:val="20"/>
              </w:rPr>
            </w:pPr>
            <w:r w:rsidRPr="00D679F7">
              <w:rPr>
                <w:sz w:val="20"/>
              </w:rPr>
              <w:t>193,224</w:t>
            </w:r>
          </w:p>
        </w:tc>
      </w:tr>
      <w:tr w:rsidR="00B74EE0" w:rsidRPr="00D679F7" w14:paraId="11043BA2" w14:textId="77777777" w:rsidTr="00D679F7">
        <w:trPr>
          <w:cantSplit/>
          <w:trHeight w:val="60"/>
        </w:trPr>
        <w:tc>
          <w:tcPr>
            <w:tcW w:w="3870" w:type="dxa"/>
          </w:tcPr>
          <w:p w14:paraId="370C1576" w14:textId="77777777" w:rsidR="00B74EE0" w:rsidRPr="00D679F7" w:rsidRDefault="00B74EE0" w:rsidP="00B74EE0">
            <w:pPr>
              <w:spacing w:line="280" w:lineRule="atLeast"/>
              <w:ind w:left="190" w:hanging="180"/>
              <w:rPr>
                <w:b/>
                <w:bCs/>
                <w:sz w:val="20"/>
                <w:cs/>
                <w:lang w:bidi="th-TH"/>
              </w:rPr>
            </w:pPr>
            <w:r w:rsidRPr="00D679F7">
              <w:rPr>
                <w:sz w:val="20"/>
              </w:rPr>
              <w:t>Preferred shares</w:t>
            </w:r>
          </w:p>
        </w:tc>
        <w:tc>
          <w:tcPr>
            <w:tcW w:w="1170" w:type="dxa"/>
            <w:vAlign w:val="bottom"/>
          </w:tcPr>
          <w:p w14:paraId="65A016D3" w14:textId="0BD2A50A" w:rsidR="00B74EE0" w:rsidRPr="00D679F7" w:rsidRDefault="00B74EE0" w:rsidP="00B74EE0">
            <w:pPr>
              <w:pStyle w:val="acctfourfigures"/>
              <w:tabs>
                <w:tab w:val="clear" w:pos="765"/>
                <w:tab w:val="decimal" w:pos="919"/>
              </w:tabs>
              <w:spacing w:line="280" w:lineRule="atLeast"/>
              <w:ind w:right="-81"/>
              <w:rPr>
                <w:sz w:val="20"/>
              </w:rPr>
            </w:pPr>
            <w:r w:rsidRPr="00D679F7">
              <w:rPr>
                <w:sz w:val="20"/>
              </w:rPr>
              <w:t>9,999</w:t>
            </w:r>
          </w:p>
        </w:tc>
        <w:tc>
          <w:tcPr>
            <w:tcW w:w="270" w:type="dxa"/>
            <w:gridSpan w:val="2"/>
          </w:tcPr>
          <w:p w14:paraId="49987704" w14:textId="77777777" w:rsidR="00B74EE0" w:rsidRPr="00D679F7" w:rsidRDefault="00B74EE0" w:rsidP="00B74EE0">
            <w:pPr>
              <w:pStyle w:val="acctfourfigures"/>
              <w:spacing w:line="280" w:lineRule="atLeast"/>
              <w:rPr>
                <w:b/>
                <w:bCs/>
                <w:sz w:val="20"/>
              </w:rPr>
            </w:pPr>
          </w:p>
        </w:tc>
        <w:tc>
          <w:tcPr>
            <w:tcW w:w="1170" w:type="dxa"/>
            <w:gridSpan w:val="3"/>
            <w:vAlign w:val="bottom"/>
          </w:tcPr>
          <w:p w14:paraId="791AB089" w14:textId="60B39CCE" w:rsidR="00B74EE0" w:rsidRPr="00D679F7" w:rsidRDefault="00B74EE0" w:rsidP="00B74EE0">
            <w:pPr>
              <w:pStyle w:val="acctfourfigures"/>
              <w:tabs>
                <w:tab w:val="clear" w:pos="765"/>
                <w:tab w:val="decimal" w:pos="914"/>
              </w:tabs>
              <w:spacing w:line="280" w:lineRule="atLeast"/>
              <w:ind w:right="-81"/>
              <w:rPr>
                <w:sz w:val="20"/>
              </w:rPr>
            </w:pPr>
            <w:r w:rsidRPr="00D679F7">
              <w:rPr>
                <w:sz w:val="20"/>
              </w:rPr>
              <w:t>9,999</w:t>
            </w:r>
          </w:p>
        </w:tc>
        <w:tc>
          <w:tcPr>
            <w:tcW w:w="181" w:type="dxa"/>
          </w:tcPr>
          <w:p w14:paraId="0FF3810B" w14:textId="77777777" w:rsidR="00B74EE0" w:rsidRPr="00D679F7" w:rsidRDefault="00B74EE0" w:rsidP="00B74EE0">
            <w:pPr>
              <w:pStyle w:val="acctfourfigures"/>
              <w:spacing w:line="280" w:lineRule="atLeast"/>
              <w:rPr>
                <w:b/>
                <w:bCs/>
                <w:sz w:val="20"/>
              </w:rPr>
            </w:pPr>
          </w:p>
        </w:tc>
        <w:tc>
          <w:tcPr>
            <w:tcW w:w="1169" w:type="dxa"/>
            <w:gridSpan w:val="2"/>
            <w:vAlign w:val="bottom"/>
          </w:tcPr>
          <w:p w14:paraId="0BAA2D7C" w14:textId="3E34B447" w:rsidR="00B74EE0" w:rsidRPr="00D679F7" w:rsidRDefault="00B74EE0" w:rsidP="00B74EE0">
            <w:pPr>
              <w:pStyle w:val="acctfourfigures"/>
              <w:tabs>
                <w:tab w:val="clear" w:pos="765"/>
                <w:tab w:val="decimal" w:pos="927"/>
              </w:tabs>
              <w:spacing w:line="280" w:lineRule="atLeast"/>
              <w:ind w:left="-63" w:right="-160"/>
              <w:rPr>
                <w:sz w:val="20"/>
              </w:rPr>
            </w:pPr>
            <w:r w:rsidRPr="00D679F7">
              <w:rPr>
                <w:sz w:val="20"/>
              </w:rPr>
              <w:t>9,999</w:t>
            </w:r>
          </w:p>
        </w:tc>
        <w:tc>
          <w:tcPr>
            <w:tcW w:w="183" w:type="dxa"/>
            <w:gridSpan w:val="3"/>
            <w:vAlign w:val="bottom"/>
          </w:tcPr>
          <w:p w14:paraId="1A9FA127" w14:textId="77777777" w:rsidR="00B74EE0" w:rsidRPr="00D679F7" w:rsidRDefault="00B74EE0" w:rsidP="00B74EE0">
            <w:pPr>
              <w:pStyle w:val="acctfourfigures"/>
              <w:spacing w:line="280" w:lineRule="atLeast"/>
              <w:rPr>
                <w:b/>
                <w:bCs/>
                <w:sz w:val="20"/>
              </w:rPr>
            </w:pPr>
          </w:p>
        </w:tc>
        <w:tc>
          <w:tcPr>
            <w:tcW w:w="1149" w:type="dxa"/>
            <w:gridSpan w:val="3"/>
            <w:vAlign w:val="bottom"/>
          </w:tcPr>
          <w:p w14:paraId="78F603FF" w14:textId="27F30550" w:rsidR="00B74EE0" w:rsidRPr="00D679F7" w:rsidRDefault="00B74EE0" w:rsidP="00D679F7">
            <w:pPr>
              <w:tabs>
                <w:tab w:val="decimal" w:pos="902"/>
              </w:tabs>
              <w:spacing w:line="280" w:lineRule="atLeast"/>
              <w:ind w:right="-57"/>
              <w:rPr>
                <w:sz w:val="20"/>
              </w:rPr>
            </w:pPr>
            <w:r w:rsidRPr="00D679F7">
              <w:rPr>
                <w:sz w:val="20"/>
              </w:rPr>
              <w:t>9,999</w:t>
            </w:r>
          </w:p>
        </w:tc>
      </w:tr>
      <w:tr w:rsidR="00B74EE0" w:rsidRPr="00D679F7" w14:paraId="62B02A09" w14:textId="77777777" w:rsidTr="00D679F7">
        <w:trPr>
          <w:cantSplit/>
          <w:trHeight w:val="60"/>
        </w:trPr>
        <w:tc>
          <w:tcPr>
            <w:tcW w:w="3870" w:type="dxa"/>
          </w:tcPr>
          <w:p w14:paraId="6A708234" w14:textId="2149013B" w:rsidR="00B74EE0" w:rsidRPr="00D679F7" w:rsidRDefault="00B74EE0" w:rsidP="00B74EE0">
            <w:pPr>
              <w:spacing w:line="280" w:lineRule="atLeast"/>
              <w:ind w:left="190" w:hanging="180"/>
              <w:rPr>
                <w:b/>
                <w:bCs/>
                <w:sz w:val="20"/>
              </w:rPr>
            </w:pPr>
            <w:r w:rsidRPr="00D679F7">
              <w:rPr>
                <w:i/>
                <w:iCs/>
                <w:sz w:val="20"/>
              </w:rPr>
              <w:t>Less</w:t>
            </w:r>
            <w:r w:rsidRPr="00D679F7">
              <w:rPr>
                <w:sz w:val="20"/>
              </w:rPr>
              <w:t xml:space="preserve"> unrealised loss</w:t>
            </w:r>
          </w:p>
        </w:tc>
        <w:tc>
          <w:tcPr>
            <w:tcW w:w="1170" w:type="dxa"/>
            <w:tcBorders>
              <w:bottom w:val="single" w:sz="4" w:space="0" w:color="auto"/>
            </w:tcBorders>
            <w:vAlign w:val="bottom"/>
          </w:tcPr>
          <w:p w14:paraId="793FE240" w14:textId="0A9D71E3" w:rsidR="00B74EE0" w:rsidRPr="00D679F7" w:rsidRDefault="00690C78" w:rsidP="00B74EE0">
            <w:pPr>
              <w:pStyle w:val="acctfourfigures"/>
              <w:tabs>
                <w:tab w:val="clear" w:pos="765"/>
                <w:tab w:val="decimal" w:pos="919"/>
              </w:tabs>
              <w:spacing w:line="280" w:lineRule="atLeast"/>
              <w:ind w:right="-81"/>
              <w:rPr>
                <w:sz w:val="20"/>
              </w:rPr>
            </w:pPr>
            <w:r w:rsidRPr="00D679F7">
              <w:rPr>
                <w:sz w:val="20"/>
              </w:rPr>
              <w:t>(86,582)</w:t>
            </w:r>
          </w:p>
        </w:tc>
        <w:tc>
          <w:tcPr>
            <w:tcW w:w="270" w:type="dxa"/>
            <w:gridSpan w:val="2"/>
          </w:tcPr>
          <w:p w14:paraId="22D79787" w14:textId="77777777" w:rsidR="00B74EE0" w:rsidRPr="00D679F7" w:rsidRDefault="00B74EE0" w:rsidP="00B74EE0">
            <w:pPr>
              <w:pStyle w:val="acctfourfigures"/>
              <w:spacing w:line="280" w:lineRule="atLeast"/>
              <w:rPr>
                <w:b/>
                <w:bCs/>
                <w:sz w:val="20"/>
              </w:rPr>
            </w:pPr>
          </w:p>
        </w:tc>
        <w:tc>
          <w:tcPr>
            <w:tcW w:w="1170" w:type="dxa"/>
            <w:gridSpan w:val="3"/>
            <w:tcBorders>
              <w:bottom w:val="single" w:sz="4" w:space="0" w:color="auto"/>
            </w:tcBorders>
            <w:vAlign w:val="bottom"/>
          </w:tcPr>
          <w:p w14:paraId="43DCEDA2" w14:textId="65938305" w:rsidR="00B74EE0" w:rsidRPr="00D679F7" w:rsidRDefault="00B74EE0" w:rsidP="00B74EE0">
            <w:pPr>
              <w:pStyle w:val="acctfourfigures"/>
              <w:tabs>
                <w:tab w:val="clear" w:pos="765"/>
                <w:tab w:val="decimal" w:pos="189"/>
              </w:tabs>
              <w:spacing w:line="240" w:lineRule="atLeast"/>
              <w:ind w:left="-63" w:right="-160"/>
              <w:jc w:val="center"/>
              <w:rPr>
                <w:sz w:val="20"/>
              </w:rPr>
            </w:pPr>
            <w:r w:rsidRPr="00D679F7">
              <w:rPr>
                <w:sz w:val="20"/>
              </w:rPr>
              <w:t>-</w:t>
            </w:r>
          </w:p>
        </w:tc>
        <w:tc>
          <w:tcPr>
            <w:tcW w:w="181" w:type="dxa"/>
          </w:tcPr>
          <w:p w14:paraId="0D9546A8" w14:textId="77777777" w:rsidR="00B74EE0" w:rsidRPr="00D679F7" w:rsidRDefault="00B74EE0" w:rsidP="00B74EE0">
            <w:pPr>
              <w:pStyle w:val="acctfourfigures"/>
              <w:spacing w:line="280" w:lineRule="atLeast"/>
              <w:rPr>
                <w:b/>
                <w:bCs/>
                <w:sz w:val="20"/>
              </w:rPr>
            </w:pPr>
          </w:p>
        </w:tc>
        <w:tc>
          <w:tcPr>
            <w:tcW w:w="1169" w:type="dxa"/>
            <w:gridSpan w:val="2"/>
            <w:tcBorders>
              <w:bottom w:val="single" w:sz="4" w:space="0" w:color="auto"/>
            </w:tcBorders>
            <w:vAlign w:val="bottom"/>
          </w:tcPr>
          <w:p w14:paraId="32C4569A" w14:textId="78C09535" w:rsidR="00B74EE0" w:rsidRPr="00D679F7" w:rsidRDefault="00B74EE0" w:rsidP="004841B4">
            <w:pPr>
              <w:pStyle w:val="acctfourfigures"/>
              <w:tabs>
                <w:tab w:val="clear" w:pos="765"/>
                <w:tab w:val="decimal" w:pos="918"/>
              </w:tabs>
              <w:spacing w:line="280" w:lineRule="atLeast"/>
              <w:ind w:left="-63" w:right="-160"/>
              <w:rPr>
                <w:sz w:val="20"/>
                <w:lang w:val="en-US" w:bidi="th-TH"/>
              </w:rPr>
            </w:pPr>
            <w:r w:rsidRPr="00D679F7">
              <w:rPr>
                <w:sz w:val="20"/>
              </w:rPr>
              <w:t>(94,447)</w:t>
            </w:r>
          </w:p>
        </w:tc>
        <w:tc>
          <w:tcPr>
            <w:tcW w:w="183" w:type="dxa"/>
            <w:gridSpan w:val="3"/>
            <w:vAlign w:val="bottom"/>
          </w:tcPr>
          <w:p w14:paraId="313B14EF" w14:textId="77777777" w:rsidR="00B74EE0" w:rsidRPr="00D679F7" w:rsidRDefault="00B74EE0" w:rsidP="00B74EE0">
            <w:pPr>
              <w:pStyle w:val="acctfourfigures"/>
              <w:spacing w:line="280" w:lineRule="atLeast"/>
              <w:rPr>
                <w:b/>
                <w:bCs/>
                <w:sz w:val="20"/>
              </w:rPr>
            </w:pPr>
          </w:p>
        </w:tc>
        <w:tc>
          <w:tcPr>
            <w:tcW w:w="1149" w:type="dxa"/>
            <w:gridSpan w:val="3"/>
            <w:tcBorders>
              <w:bottom w:val="single" w:sz="4" w:space="0" w:color="auto"/>
            </w:tcBorders>
            <w:vAlign w:val="bottom"/>
          </w:tcPr>
          <w:p w14:paraId="429ED723" w14:textId="23EC97F3" w:rsidR="00B74EE0" w:rsidRPr="00D679F7" w:rsidRDefault="00B74EE0" w:rsidP="00D679F7">
            <w:pPr>
              <w:pStyle w:val="acctfourfigures"/>
              <w:tabs>
                <w:tab w:val="clear" w:pos="765"/>
                <w:tab w:val="decimal" w:pos="254"/>
              </w:tabs>
              <w:spacing w:line="240" w:lineRule="atLeast"/>
              <w:ind w:left="-63" w:right="-160"/>
              <w:jc w:val="center"/>
              <w:rPr>
                <w:sz w:val="20"/>
              </w:rPr>
            </w:pPr>
            <w:r w:rsidRPr="00D679F7">
              <w:rPr>
                <w:sz w:val="20"/>
              </w:rPr>
              <w:t>-</w:t>
            </w:r>
          </w:p>
        </w:tc>
      </w:tr>
      <w:tr w:rsidR="00B74EE0" w:rsidRPr="00D679F7" w14:paraId="015A7AEA" w14:textId="77777777" w:rsidTr="00D679F7">
        <w:trPr>
          <w:cantSplit/>
          <w:trHeight w:val="50"/>
        </w:trPr>
        <w:tc>
          <w:tcPr>
            <w:tcW w:w="3870" w:type="dxa"/>
          </w:tcPr>
          <w:p w14:paraId="1B4990AF" w14:textId="77777777" w:rsidR="00B74EE0" w:rsidRPr="00D679F7" w:rsidRDefault="00B74EE0" w:rsidP="00B74EE0">
            <w:pPr>
              <w:tabs>
                <w:tab w:val="left" w:pos="162"/>
                <w:tab w:val="left" w:pos="342"/>
                <w:tab w:val="left" w:pos="2880"/>
                <w:tab w:val="right" w:pos="5040"/>
                <w:tab w:val="right" w:pos="6390"/>
                <w:tab w:val="right" w:pos="8190"/>
              </w:tabs>
              <w:spacing w:line="280" w:lineRule="atLeast"/>
              <w:ind w:right="-43"/>
              <w:jc w:val="both"/>
              <w:rPr>
                <w:b/>
                <w:bCs/>
                <w:sz w:val="20"/>
              </w:rPr>
            </w:pPr>
            <w:r w:rsidRPr="00D679F7">
              <w:rPr>
                <w:b/>
                <w:bCs/>
                <w:sz w:val="20"/>
              </w:rPr>
              <w:t xml:space="preserve">Total </w:t>
            </w:r>
          </w:p>
        </w:tc>
        <w:tc>
          <w:tcPr>
            <w:tcW w:w="1170" w:type="dxa"/>
            <w:tcBorders>
              <w:top w:val="single" w:sz="4" w:space="0" w:color="auto"/>
              <w:bottom w:val="single" w:sz="4" w:space="0" w:color="auto"/>
            </w:tcBorders>
            <w:vAlign w:val="bottom"/>
          </w:tcPr>
          <w:p w14:paraId="70405540" w14:textId="3733B733" w:rsidR="00B74EE0" w:rsidRPr="00D679F7" w:rsidRDefault="0056559B" w:rsidP="00B74EE0">
            <w:pPr>
              <w:pStyle w:val="acctfourfigures"/>
              <w:tabs>
                <w:tab w:val="clear" w:pos="765"/>
                <w:tab w:val="decimal" w:pos="919"/>
              </w:tabs>
              <w:spacing w:line="280" w:lineRule="atLeast"/>
              <w:ind w:right="-81"/>
              <w:rPr>
                <w:b/>
                <w:bCs/>
                <w:sz w:val="20"/>
              </w:rPr>
            </w:pPr>
            <w:r w:rsidRPr="00D679F7">
              <w:rPr>
                <w:b/>
                <w:bCs/>
                <w:sz w:val="20"/>
              </w:rPr>
              <w:t>211,088</w:t>
            </w:r>
          </w:p>
        </w:tc>
        <w:tc>
          <w:tcPr>
            <w:tcW w:w="270" w:type="dxa"/>
            <w:gridSpan w:val="2"/>
          </w:tcPr>
          <w:p w14:paraId="6F13639F" w14:textId="77777777" w:rsidR="00B74EE0" w:rsidRPr="00D679F7" w:rsidRDefault="00B74EE0" w:rsidP="00B74EE0">
            <w:pPr>
              <w:pStyle w:val="acctfourfigures"/>
              <w:spacing w:line="280" w:lineRule="atLeast"/>
              <w:rPr>
                <w:b/>
                <w:bCs/>
                <w:sz w:val="20"/>
              </w:rPr>
            </w:pPr>
          </w:p>
        </w:tc>
        <w:tc>
          <w:tcPr>
            <w:tcW w:w="1170" w:type="dxa"/>
            <w:gridSpan w:val="3"/>
            <w:tcBorders>
              <w:top w:val="single" w:sz="4" w:space="0" w:color="auto"/>
              <w:bottom w:val="single" w:sz="4" w:space="0" w:color="auto"/>
            </w:tcBorders>
            <w:vAlign w:val="bottom"/>
          </w:tcPr>
          <w:p w14:paraId="55E1AFD7" w14:textId="2802D506" w:rsidR="00B74EE0" w:rsidRPr="00D679F7" w:rsidRDefault="0056559B" w:rsidP="00B74EE0">
            <w:pPr>
              <w:pStyle w:val="acctfourfigures"/>
              <w:tabs>
                <w:tab w:val="clear" w:pos="765"/>
                <w:tab w:val="decimal" w:pos="914"/>
              </w:tabs>
              <w:spacing w:line="280" w:lineRule="atLeast"/>
              <w:ind w:right="-81"/>
              <w:rPr>
                <w:b/>
                <w:bCs/>
                <w:sz w:val="20"/>
              </w:rPr>
            </w:pPr>
            <w:r w:rsidRPr="00D679F7">
              <w:rPr>
                <w:b/>
                <w:bCs/>
                <w:sz w:val="20"/>
              </w:rPr>
              <w:t>211,088</w:t>
            </w:r>
          </w:p>
        </w:tc>
        <w:tc>
          <w:tcPr>
            <w:tcW w:w="181" w:type="dxa"/>
          </w:tcPr>
          <w:p w14:paraId="4E23A64B" w14:textId="77777777" w:rsidR="00B74EE0" w:rsidRPr="00D679F7" w:rsidRDefault="00B74EE0" w:rsidP="00B74EE0">
            <w:pPr>
              <w:pStyle w:val="acctfourfigures"/>
              <w:spacing w:line="280" w:lineRule="atLeast"/>
              <w:rPr>
                <w:b/>
                <w:bCs/>
                <w:sz w:val="20"/>
              </w:rPr>
            </w:pPr>
          </w:p>
        </w:tc>
        <w:tc>
          <w:tcPr>
            <w:tcW w:w="1169" w:type="dxa"/>
            <w:gridSpan w:val="2"/>
            <w:tcBorders>
              <w:top w:val="single" w:sz="4" w:space="0" w:color="auto"/>
              <w:bottom w:val="single" w:sz="4" w:space="0" w:color="auto"/>
            </w:tcBorders>
            <w:vAlign w:val="bottom"/>
          </w:tcPr>
          <w:p w14:paraId="48AF6742" w14:textId="31B97216" w:rsidR="00B74EE0" w:rsidRPr="00D679F7" w:rsidRDefault="00B74EE0" w:rsidP="00B74EE0">
            <w:pPr>
              <w:pStyle w:val="acctfourfigures"/>
              <w:tabs>
                <w:tab w:val="clear" w:pos="765"/>
                <w:tab w:val="decimal" w:pos="927"/>
              </w:tabs>
              <w:spacing w:line="280" w:lineRule="atLeast"/>
              <w:ind w:left="-63" w:right="-160"/>
              <w:rPr>
                <w:b/>
                <w:bCs/>
                <w:sz w:val="20"/>
              </w:rPr>
            </w:pPr>
            <w:r w:rsidRPr="00D679F7">
              <w:rPr>
                <w:b/>
                <w:bCs/>
                <w:sz w:val="20"/>
              </w:rPr>
              <w:t>203,223</w:t>
            </w:r>
          </w:p>
        </w:tc>
        <w:tc>
          <w:tcPr>
            <w:tcW w:w="183" w:type="dxa"/>
            <w:gridSpan w:val="3"/>
            <w:vAlign w:val="bottom"/>
          </w:tcPr>
          <w:p w14:paraId="0C192AEB" w14:textId="77777777" w:rsidR="00B74EE0" w:rsidRPr="00D679F7" w:rsidRDefault="00B74EE0" w:rsidP="00B74EE0">
            <w:pPr>
              <w:pStyle w:val="acctfourfigures"/>
              <w:spacing w:line="280" w:lineRule="atLeast"/>
              <w:rPr>
                <w:b/>
                <w:bCs/>
                <w:sz w:val="20"/>
              </w:rPr>
            </w:pPr>
          </w:p>
        </w:tc>
        <w:tc>
          <w:tcPr>
            <w:tcW w:w="1149" w:type="dxa"/>
            <w:gridSpan w:val="3"/>
            <w:tcBorders>
              <w:top w:val="single" w:sz="4" w:space="0" w:color="auto"/>
              <w:bottom w:val="single" w:sz="4" w:space="0" w:color="auto"/>
            </w:tcBorders>
            <w:vAlign w:val="bottom"/>
          </w:tcPr>
          <w:p w14:paraId="3C9027FA" w14:textId="51B1DD15" w:rsidR="00B74EE0" w:rsidRPr="00D679F7" w:rsidRDefault="00B74EE0" w:rsidP="00D679F7">
            <w:pPr>
              <w:pStyle w:val="acctfourfigures"/>
              <w:tabs>
                <w:tab w:val="clear" w:pos="765"/>
                <w:tab w:val="decimal" w:pos="911"/>
              </w:tabs>
              <w:spacing w:line="280" w:lineRule="atLeast"/>
              <w:ind w:right="-64"/>
              <w:rPr>
                <w:b/>
                <w:bCs/>
                <w:sz w:val="20"/>
              </w:rPr>
            </w:pPr>
            <w:r w:rsidRPr="00D679F7">
              <w:rPr>
                <w:b/>
                <w:bCs/>
                <w:sz w:val="20"/>
              </w:rPr>
              <w:t>203,223</w:t>
            </w:r>
          </w:p>
        </w:tc>
      </w:tr>
      <w:tr w:rsidR="00B74EE0" w:rsidRPr="00D679F7" w14:paraId="4B4A6A9A" w14:textId="77777777" w:rsidTr="00D679F7">
        <w:trPr>
          <w:cantSplit/>
          <w:trHeight w:val="50"/>
        </w:trPr>
        <w:tc>
          <w:tcPr>
            <w:tcW w:w="3870" w:type="dxa"/>
          </w:tcPr>
          <w:p w14:paraId="072A155D" w14:textId="77777777" w:rsidR="00B74EE0" w:rsidRPr="00D679F7" w:rsidRDefault="00B74EE0" w:rsidP="00B74EE0">
            <w:pPr>
              <w:spacing w:line="280" w:lineRule="atLeast"/>
              <w:ind w:left="190"/>
              <w:rPr>
                <w:b/>
                <w:bCs/>
                <w:sz w:val="20"/>
              </w:rPr>
            </w:pPr>
          </w:p>
        </w:tc>
        <w:tc>
          <w:tcPr>
            <w:tcW w:w="1170" w:type="dxa"/>
            <w:tcBorders>
              <w:top w:val="single" w:sz="4" w:space="0" w:color="auto"/>
            </w:tcBorders>
            <w:vAlign w:val="bottom"/>
          </w:tcPr>
          <w:p w14:paraId="748246A8" w14:textId="77777777" w:rsidR="00B74EE0" w:rsidRPr="00D679F7" w:rsidRDefault="00B74EE0" w:rsidP="00B74EE0">
            <w:pPr>
              <w:pStyle w:val="acctfourfigures"/>
              <w:tabs>
                <w:tab w:val="clear" w:pos="765"/>
                <w:tab w:val="decimal" w:pos="919"/>
              </w:tabs>
              <w:spacing w:line="280" w:lineRule="atLeast"/>
              <w:ind w:right="-81"/>
              <w:rPr>
                <w:sz w:val="20"/>
              </w:rPr>
            </w:pPr>
          </w:p>
        </w:tc>
        <w:tc>
          <w:tcPr>
            <w:tcW w:w="270" w:type="dxa"/>
            <w:gridSpan w:val="2"/>
          </w:tcPr>
          <w:p w14:paraId="44DD9760" w14:textId="77777777" w:rsidR="00B74EE0" w:rsidRPr="00D679F7" w:rsidRDefault="00B74EE0" w:rsidP="00B74EE0">
            <w:pPr>
              <w:pStyle w:val="acctfourfigures"/>
              <w:spacing w:line="280" w:lineRule="atLeast"/>
              <w:rPr>
                <w:b/>
                <w:bCs/>
                <w:sz w:val="20"/>
              </w:rPr>
            </w:pPr>
          </w:p>
        </w:tc>
        <w:tc>
          <w:tcPr>
            <w:tcW w:w="1170" w:type="dxa"/>
            <w:gridSpan w:val="3"/>
            <w:tcBorders>
              <w:top w:val="single" w:sz="4" w:space="0" w:color="auto"/>
            </w:tcBorders>
            <w:vAlign w:val="bottom"/>
          </w:tcPr>
          <w:p w14:paraId="0405152C" w14:textId="77777777" w:rsidR="00B74EE0" w:rsidRPr="00D679F7" w:rsidRDefault="00B74EE0" w:rsidP="00B74EE0">
            <w:pPr>
              <w:pStyle w:val="acctfourfigures"/>
              <w:tabs>
                <w:tab w:val="clear" w:pos="765"/>
                <w:tab w:val="decimal" w:pos="914"/>
              </w:tabs>
              <w:spacing w:line="280" w:lineRule="atLeast"/>
              <w:ind w:right="-81"/>
              <w:rPr>
                <w:sz w:val="20"/>
              </w:rPr>
            </w:pPr>
          </w:p>
        </w:tc>
        <w:tc>
          <w:tcPr>
            <w:tcW w:w="181" w:type="dxa"/>
          </w:tcPr>
          <w:p w14:paraId="5209DD8C" w14:textId="77777777" w:rsidR="00B74EE0" w:rsidRPr="00D679F7" w:rsidRDefault="00B74EE0" w:rsidP="00B74EE0">
            <w:pPr>
              <w:pStyle w:val="acctfourfigures"/>
              <w:spacing w:line="280" w:lineRule="atLeast"/>
              <w:rPr>
                <w:b/>
                <w:bCs/>
                <w:sz w:val="20"/>
              </w:rPr>
            </w:pPr>
          </w:p>
        </w:tc>
        <w:tc>
          <w:tcPr>
            <w:tcW w:w="1169" w:type="dxa"/>
            <w:gridSpan w:val="2"/>
            <w:tcBorders>
              <w:top w:val="single" w:sz="4" w:space="0" w:color="auto"/>
            </w:tcBorders>
            <w:vAlign w:val="bottom"/>
          </w:tcPr>
          <w:p w14:paraId="5F853646" w14:textId="77777777" w:rsidR="00B74EE0" w:rsidRPr="00D679F7" w:rsidRDefault="00B74EE0" w:rsidP="00B74EE0">
            <w:pPr>
              <w:pStyle w:val="acctfourfigures"/>
              <w:tabs>
                <w:tab w:val="clear" w:pos="765"/>
                <w:tab w:val="decimal" w:pos="927"/>
              </w:tabs>
              <w:spacing w:line="280" w:lineRule="atLeast"/>
              <w:ind w:left="-63" w:right="-160"/>
              <w:rPr>
                <w:sz w:val="20"/>
              </w:rPr>
            </w:pPr>
          </w:p>
        </w:tc>
        <w:tc>
          <w:tcPr>
            <w:tcW w:w="183" w:type="dxa"/>
            <w:gridSpan w:val="3"/>
            <w:vAlign w:val="bottom"/>
          </w:tcPr>
          <w:p w14:paraId="14800349" w14:textId="77777777" w:rsidR="00B74EE0" w:rsidRPr="00D679F7" w:rsidRDefault="00B74EE0" w:rsidP="00B74EE0">
            <w:pPr>
              <w:pStyle w:val="acctfourfigures"/>
              <w:spacing w:line="280" w:lineRule="atLeast"/>
              <w:rPr>
                <w:b/>
                <w:bCs/>
                <w:sz w:val="20"/>
              </w:rPr>
            </w:pPr>
          </w:p>
        </w:tc>
        <w:tc>
          <w:tcPr>
            <w:tcW w:w="1149" w:type="dxa"/>
            <w:gridSpan w:val="3"/>
            <w:tcBorders>
              <w:top w:val="single" w:sz="4" w:space="0" w:color="auto"/>
            </w:tcBorders>
            <w:vAlign w:val="bottom"/>
          </w:tcPr>
          <w:p w14:paraId="0E0AB18F" w14:textId="77777777" w:rsidR="00B74EE0" w:rsidRPr="00D679F7" w:rsidRDefault="00B74EE0" w:rsidP="00B74EE0">
            <w:pPr>
              <w:pStyle w:val="acctfourfigures"/>
              <w:tabs>
                <w:tab w:val="clear" w:pos="765"/>
                <w:tab w:val="decimal" w:pos="924"/>
              </w:tabs>
              <w:spacing w:line="280" w:lineRule="atLeast"/>
              <w:ind w:right="-64"/>
              <w:rPr>
                <w:sz w:val="20"/>
              </w:rPr>
            </w:pPr>
          </w:p>
        </w:tc>
      </w:tr>
      <w:tr w:rsidR="00B74EE0" w:rsidRPr="00D679F7" w14:paraId="3389A577" w14:textId="77777777" w:rsidTr="00D679F7">
        <w:trPr>
          <w:cantSplit/>
          <w:trHeight w:val="60"/>
        </w:trPr>
        <w:tc>
          <w:tcPr>
            <w:tcW w:w="3870" w:type="dxa"/>
          </w:tcPr>
          <w:p w14:paraId="00E883DF" w14:textId="77777777" w:rsidR="00B74EE0" w:rsidRPr="00D679F7" w:rsidRDefault="00B74EE0" w:rsidP="00B74EE0">
            <w:pPr>
              <w:spacing w:line="280" w:lineRule="atLeast"/>
              <w:rPr>
                <w:b/>
                <w:bCs/>
                <w:i/>
                <w:iCs/>
                <w:sz w:val="20"/>
              </w:rPr>
            </w:pPr>
            <w:r w:rsidRPr="00D679F7">
              <w:rPr>
                <w:b/>
                <w:bCs/>
                <w:i/>
                <w:iCs/>
                <w:sz w:val="20"/>
              </w:rPr>
              <w:t>Rental deposits</w:t>
            </w:r>
          </w:p>
        </w:tc>
        <w:tc>
          <w:tcPr>
            <w:tcW w:w="1170" w:type="dxa"/>
            <w:vAlign w:val="bottom"/>
          </w:tcPr>
          <w:p w14:paraId="7317A107" w14:textId="77777777" w:rsidR="00B74EE0" w:rsidRPr="00D679F7" w:rsidRDefault="00B74EE0" w:rsidP="00B74EE0">
            <w:pPr>
              <w:pStyle w:val="acctfourfigures"/>
              <w:tabs>
                <w:tab w:val="clear" w:pos="765"/>
                <w:tab w:val="decimal" w:pos="919"/>
              </w:tabs>
              <w:spacing w:line="280" w:lineRule="atLeast"/>
              <w:ind w:right="-81"/>
              <w:rPr>
                <w:sz w:val="20"/>
              </w:rPr>
            </w:pPr>
          </w:p>
        </w:tc>
        <w:tc>
          <w:tcPr>
            <w:tcW w:w="270" w:type="dxa"/>
            <w:gridSpan w:val="2"/>
          </w:tcPr>
          <w:p w14:paraId="6C899163" w14:textId="77777777" w:rsidR="00B74EE0" w:rsidRPr="00D679F7" w:rsidRDefault="00B74EE0" w:rsidP="00B74EE0">
            <w:pPr>
              <w:pStyle w:val="acctfourfigures"/>
              <w:spacing w:line="280" w:lineRule="atLeast"/>
              <w:rPr>
                <w:b/>
                <w:bCs/>
                <w:sz w:val="20"/>
              </w:rPr>
            </w:pPr>
          </w:p>
        </w:tc>
        <w:tc>
          <w:tcPr>
            <w:tcW w:w="1170" w:type="dxa"/>
            <w:gridSpan w:val="3"/>
            <w:vAlign w:val="bottom"/>
          </w:tcPr>
          <w:p w14:paraId="749B747A" w14:textId="77777777" w:rsidR="00B74EE0" w:rsidRPr="00D679F7" w:rsidRDefault="00B74EE0" w:rsidP="00B74EE0">
            <w:pPr>
              <w:pStyle w:val="acctfourfigures"/>
              <w:tabs>
                <w:tab w:val="clear" w:pos="765"/>
                <w:tab w:val="decimal" w:pos="914"/>
              </w:tabs>
              <w:spacing w:line="280" w:lineRule="atLeast"/>
              <w:ind w:right="-81"/>
              <w:rPr>
                <w:sz w:val="20"/>
              </w:rPr>
            </w:pPr>
          </w:p>
        </w:tc>
        <w:tc>
          <w:tcPr>
            <w:tcW w:w="181" w:type="dxa"/>
          </w:tcPr>
          <w:p w14:paraId="0AD073B8" w14:textId="77777777" w:rsidR="00B74EE0" w:rsidRPr="00D679F7" w:rsidRDefault="00B74EE0" w:rsidP="00B74EE0">
            <w:pPr>
              <w:pStyle w:val="acctfourfigures"/>
              <w:spacing w:line="280" w:lineRule="atLeast"/>
              <w:rPr>
                <w:b/>
                <w:bCs/>
                <w:sz w:val="20"/>
              </w:rPr>
            </w:pPr>
          </w:p>
        </w:tc>
        <w:tc>
          <w:tcPr>
            <w:tcW w:w="1169" w:type="dxa"/>
            <w:gridSpan w:val="2"/>
            <w:vAlign w:val="bottom"/>
          </w:tcPr>
          <w:p w14:paraId="79F41602" w14:textId="77777777" w:rsidR="00B74EE0" w:rsidRPr="00D679F7" w:rsidRDefault="00B74EE0" w:rsidP="00B74EE0">
            <w:pPr>
              <w:pStyle w:val="acctfourfigures"/>
              <w:tabs>
                <w:tab w:val="clear" w:pos="765"/>
                <w:tab w:val="decimal" w:pos="927"/>
              </w:tabs>
              <w:spacing w:line="280" w:lineRule="atLeast"/>
              <w:ind w:left="-63" w:right="-160"/>
              <w:rPr>
                <w:sz w:val="20"/>
              </w:rPr>
            </w:pPr>
          </w:p>
        </w:tc>
        <w:tc>
          <w:tcPr>
            <w:tcW w:w="183" w:type="dxa"/>
            <w:gridSpan w:val="3"/>
            <w:vAlign w:val="bottom"/>
          </w:tcPr>
          <w:p w14:paraId="23FD4576" w14:textId="77777777" w:rsidR="00B74EE0" w:rsidRPr="00D679F7" w:rsidRDefault="00B74EE0" w:rsidP="00B74EE0">
            <w:pPr>
              <w:pStyle w:val="acctfourfigures"/>
              <w:spacing w:line="280" w:lineRule="atLeast"/>
              <w:rPr>
                <w:b/>
                <w:bCs/>
                <w:sz w:val="20"/>
              </w:rPr>
            </w:pPr>
          </w:p>
        </w:tc>
        <w:tc>
          <w:tcPr>
            <w:tcW w:w="1149" w:type="dxa"/>
            <w:gridSpan w:val="3"/>
            <w:vAlign w:val="bottom"/>
          </w:tcPr>
          <w:p w14:paraId="465E87B9" w14:textId="77777777" w:rsidR="00B74EE0" w:rsidRPr="00D679F7" w:rsidRDefault="00B74EE0" w:rsidP="00B74EE0">
            <w:pPr>
              <w:pStyle w:val="acctfourfigures"/>
              <w:tabs>
                <w:tab w:val="clear" w:pos="765"/>
                <w:tab w:val="decimal" w:pos="924"/>
              </w:tabs>
              <w:spacing w:line="280" w:lineRule="atLeast"/>
              <w:ind w:right="-64"/>
              <w:rPr>
                <w:sz w:val="20"/>
              </w:rPr>
            </w:pPr>
          </w:p>
        </w:tc>
      </w:tr>
      <w:tr w:rsidR="00690C78" w:rsidRPr="00D679F7" w14:paraId="78ED6256" w14:textId="77777777" w:rsidTr="00D679F7">
        <w:trPr>
          <w:cantSplit/>
          <w:trHeight w:val="60"/>
        </w:trPr>
        <w:tc>
          <w:tcPr>
            <w:tcW w:w="3870" w:type="dxa"/>
          </w:tcPr>
          <w:p w14:paraId="429D973A" w14:textId="55C21E01" w:rsidR="00690C78" w:rsidRPr="00D679F7" w:rsidRDefault="00690C78" w:rsidP="00690C78">
            <w:pPr>
              <w:spacing w:line="280" w:lineRule="atLeast"/>
              <w:rPr>
                <w:b/>
                <w:bCs/>
                <w:sz w:val="20"/>
              </w:rPr>
            </w:pPr>
            <w:r w:rsidRPr="00D679F7">
              <w:rPr>
                <w:sz w:val="20"/>
              </w:rPr>
              <w:t>Rental deposits - related part</w:t>
            </w:r>
            <w:r w:rsidR="00632BDA">
              <w:rPr>
                <w:sz w:val="20"/>
              </w:rPr>
              <w:t>ies</w:t>
            </w:r>
          </w:p>
        </w:tc>
        <w:tc>
          <w:tcPr>
            <w:tcW w:w="1170" w:type="dxa"/>
            <w:vAlign w:val="bottom"/>
          </w:tcPr>
          <w:p w14:paraId="32BF7379" w14:textId="2F006552" w:rsidR="00690C78" w:rsidRPr="00D679F7" w:rsidRDefault="00690C78" w:rsidP="00690C78">
            <w:pPr>
              <w:pStyle w:val="acctfourfigures"/>
              <w:tabs>
                <w:tab w:val="clear" w:pos="765"/>
                <w:tab w:val="decimal" w:pos="919"/>
              </w:tabs>
              <w:spacing w:line="280" w:lineRule="atLeast"/>
              <w:ind w:right="-81"/>
              <w:rPr>
                <w:sz w:val="20"/>
              </w:rPr>
            </w:pPr>
            <w:r w:rsidRPr="00D679F7">
              <w:rPr>
                <w:sz w:val="20"/>
              </w:rPr>
              <w:t>19,565</w:t>
            </w:r>
          </w:p>
        </w:tc>
        <w:tc>
          <w:tcPr>
            <w:tcW w:w="270" w:type="dxa"/>
            <w:gridSpan w:val="2"/>
          </w:tcPr>
          <w:p w14:paraId="75BDB5E8" w14:textId="77777777" w:rsidR="00690C78" w:rsidRPr="00D679F7" w:rsidRDefault="00690C78" w:rsidP="00690C78">
            <w:pPr>
              <w:pStyle w:val="acctfourfigures"/>
              <w:spacing w:line="280" w:lineRule="atLeast"/>
              <w:rPr>
                <w:b/>
                <w:bCs/>
                <w:sz w:val="20"/>
              </w:rPr>
            </w:pPr>
          </w:p>
        </w:tc>
        <w:tc>
          <w:tcPr>
            <w:tcW w:w="1170" w:type="dxa"/>
            <w:gridSpan w:val="3"/>
          </w:tcPr>
          <w:p w14:paraId="09F87407"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1B87F601" w14:textId="77777777" w:rsidR="00690C78" w:rsidRPr="00D679F7" w:rsidRDefault="00690C78" w:rsidP="00690C78">
            <w:pPr>
              <w:pStyle w:val="acctfourfigures"/>
              <w:spacing w:line="280" w:lineRule="atLeast"/>
              <w:rPr>
                <w:b/>
                <w:bCs/>
                <w:sz w:val="20"/>
              </w:rPr>
            </w:pPr>
          </w:p>
        </w:tc>
        <w:tc>
          <w:tcPr>
            <w:tcW w:w="1169" w:type="dxa"/>
            <w:gridSpan w:val="2"/>
            <w:vAlign w:val="bottom"/>
          </w:tcPr>
          <w:p w14:paraId="49F54673" w14:textId="479286A2" w:rsidR="00690C78" w:rsidRPr="00D679F7" w:rsidRDefault="00690C78" w:rsidP="00690C78">
            <w:pPr>
              <w:pStyle w:val="acctfourfigures"/>
              <w:tabs>
                <w:tab w:val="clear" w:pos="765"/>
                <w:tab w:val="decimal" w:pos="927"/>
              </w:tabs>
              <w:spacing w:line="280" w:lineRule="atLeast"/>
              <w:ind w:left="-63" w:right="-160"/>
              <w:rPr>
                <w:sz w:val="20"/>
              </w:rPr>
            </w:pPr>
            <w:r w:rsidRPr="00D679F7">
              <w:rPr>
                <w:sz w:val="20"/>
              </w:rPr>
              <w:t>19,565</w:t>
            </w:r>
          </w:p>
        </w:tc>
        <w:tc>
          <w:tcPr>
            <w:tcW w:w="183" w:type="dxa"/>
            <w:gridSpan w:val="3"/>
            <w:vAlign w:val="bottom"/>
          </w:tcPr>
          <w:p w14:paraId="619C8B8F"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4DA2C85C"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725E38A9" w14:textId="77777777" w:rsidTr="00D679F7">
        <w:trPr>
          <w:cantSplit/>
          <w:trHeight w:val="60"/>
        </w:trPr>
        <w:tc>
          <w:tcPr>
            <w:tcW w:w="3870" w:type="dxa"/>
            <w:vAlign w:val="bottom"/>
          </w:tcPr>
          <w:p w14:paraId="45E2732E"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right="-43"/>
              <w:jc w:val="both"/>
              <w:rPr>
                <w:spacing w:val="-4"/>
                <w:sz w:val="20"/>
              </w:rPr>
            </w:pPr>
            <w:r w:rsidRPr="00D679F7">
              <w:rPr>
                <w:i/>
                <w:iCs/>
                <w:spacing w:val="-4"/>
                <w:sz w:val="20"/>
              </w:rPr>
              <w:t>Less</w:t>
            </w:r>
            <w:r w:rsidRPr="00D679F7">
              <w:rPr>
                <w:spacing w:val="-4"/>
                <w:sz w:val="20"/>
              </w:rPr>
              <w:t xml:space="preserve"> allowance for expected credit losses</w:t>
            </w:r>
          </w:p>
        </w:tc>
        <w:tc>
          <w:tcPr>
            <w:tcW w:w="1170" w:type="dxa"/>
            <w:tcBorders>
              <w:bottom w:val="single" w:sz="4" w:space="0" w:color="auto"/>
            </w:tcBorders>
            <w:vAlign w:val="bottom"/>
          </w:tcPr>
          <w:p w14:paraId="1B6981F5" w14:textId="7B242055" w:rsidR="00690C78" w:rsidRPr="00D679F7" w:rsidRDefault="00690C78" w:rsidP="00690C78">
            <w:pPr>
              <w:pStyle w:val="acctfourfigures"/>
              <w:tabs>
                <w:tab w:val="clear" w:pos="765"/>
                <w:tab w:val="decimal" w:pos="919"/>
              </w:tabs>
              <w:spacing w:line="280" w:lineRule="atLeast"/>
              <w:ind w:right="-81"/>
              <w:rPr>
                <w:sz w:val="20"/>
              </w:rPr>
            </w:pPr>
            <w:r w:rsidRPr="00D679F7">
              <w:rPr>
                <w:sz w:val="20"/>
              </w:rPr>
              <w:t>(129)</w:t>
            </w:r>
          </w:p>
        </w:tc>
        <w:tc>
          <w:tcPr>
            <w:tcW w:w="270" w:type="dxa"/>
            <w:gridSpan w:val="2"/>
          </w:tcPr>
          <w:p w14:paraId="39AB4A1A" w14:textId="77777777" w:rsidR="00690C78" w:rsidRPr="00D679F7" w:rsidRDefault="00690C78" w:rsidP="00690C78">
            <w:pPr>
              <w:pStyle w:val="acctfourfigures"/>
              <w:spacing w:line="280" w:lineRule="atLeast"/>
              <w:rPr>
                <w:b/>
                <w:bCs/>
                <w:sz w:val="20"/>
              </w:rPr>
            </w:pPr>
          </w:p>
        </w:tc>
        <w:tc>
          <w:tcPr>
            <w:tcW w:w="1170" w:type="dxa"/>
            <w:gridSpan w:val="3"/>
          </w:tcPr>
          <w:p w14:paraId="7B46A6D3"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607AF59F" w14:textId="77777777" w:rsidR="00690C78" w:rsidRPr="00D679F7" w:rsidRDefault="00690C78" w:rsidP="00690C78">
            <w:pPr>
              <w:pStyle w:val="acctfourfigures"/>
              <w:spacing w:line="280" w:lineRule="atLeast"/>
              <w:rPr>
                <w:b/>
                <w:bCs/>
                <w:sz w:val="20"/>
              </w:rPr>
            </w:pPr>
          </w:p>
        </w:tc>
        <w:tc>
          <w:tcPr>
            <w:tcW w:w="1169" w:type="dxa"/>
            <w:gridSpan w:val="2"/>
            <w:tcBorders>
              <w:bottom w:val="single" w:sz="4" w:space="0" w:color="auto"/>
            </w:tcBorders>
            <w:vAlign w:val="bottom"/>
          </w:tcPr>
          <w:p w14:paraId="682DB019" w14:textId="562EAD83" w:rsidR="00690C78" w:rsidRPr="00D679F7" w:rsidRDefault="00690C78" w:rsidP="00690C78">
            <w:pPr>
              <w:pStyle w:val="acctfourfigures"/>
              <w:tabs>
                <w:tab w:val="clear" w:pos="765"/>
                <w:tab w:val="decimal" w:pos="927"/>
              </w:tabs>
              <w:spacing w:line="280" w:lineRule="atLeast"/>
              <w:ind w:left="-63" w:right="-160"/>
              <w:rPr>
                <w:sz w:val="20"/>
              </w:rPr>
            </w:pPr>
            <w:r w:rsidRPr="00D679F7">
              <w:rPr>
                <w:sz w:val="20"/>
              </w:rPr>
              <w:t>(155)</w:t>
            </w:r>
          </w:p>
        </w:tc>
        <w:tc>
          <w:tcPr>
            <w:tcW w:w="183" w:type="dxa"/>
            <w:gridSpan w:val="3"/>
            <w:vAlign w:val="bottom"/>
          </w:tcPr>
          <w:p w14:paraId="3BC99908"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40009B9A"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79F747D8" w14:textId="77777777" w:rsidTr="00D679F7">
        <w:trPr>
          <w:cantSplit/>
          <w:trHeight w:val="50"/>
        </w:trPr>
        <w:tc>
          <w:tcPr>
            <w:tcW w:w="3870" w:type="dxa"/>
            <w:vAlign w:val="bottom"/>
          </w:tcPr>
          <w:p w14:paraId="23B0A3CE" w14:textId="77777777" w:rsidR="00690C78" w:rsidRPr="00D679F7" w:rsidRDefault="00690C78" w:rsidP="00690C78">
            <w:pPr>
              <w:spacing w:line="280" w:lineRule="atLeast"/>
              <w:rPr>
                <w:b/>
                <w:bCs/>
                <w:sz w:val="20"/>
              </w:rPr>
            </w:pPr>
            <w:r w:rsidRPr="00D679F7">
              <w:rPr>
                <w:b/>
                <w:bCs/>
                <w:sz w:val="20"/>
              </w:rPr>
              <w:t>Total</w:t>
            </w:r>
          </w:p>
        </w:tc>
        <w:tc>
          <w:tcPr>
            <w:tcW w:w="1170" w:type="dxa"/>
            <w:tcBorders>
              <w:top w:val="single" w:sz="4" w:space="0" w:color="auto"/>
              <w:bottom w:val="single" w:sz="4" w:space="0" w:color="auto"/>
            </w:tcBorders>
            <w:vAlign w:val="bottom"/>
          </w:tcPr>
          <w:p w14:paraId="4A88EBC7" w14:textId="14A3E8FB" w:rsidR="00690C78" w:rsidRPr="00D679F7" w:rsidRDefault="00690C78" w:rsidP="00690C78">
            <w:pPr>
              <w:pStyle w:val="acctfourfigures"/>
              <w:tabs>
                <w:tab w:val="clear" w:pos="765"/>
                <w:tab w:val="decimal" w:pos="919"/>
              </w:tabs>
              <w:spacing w:line="280" w:lineRule="atLeast"/>
              <w:ind w:right="-86"/>
              <w:rPr>
                <w:b/>
                <w:bCs/>
                <w:sz w:val="20"/>
              </w:rPr>
            </w:pPr>
            <w:r w:rsidRPr="00D679F7">
              <w:rPr>
                <w:b/>
                <w:bCs/>
                <w:sz w:val="20"/>
              </w:rPr>
              <w:t>19,436</w:t>
            </w:r>
          </w:p>
        </w:tc>
        <w:tc>
          <w:tcPr>
            <w:tcW w:w="270" w:type="dxa"/>
            <w:gridSpan w:val="2"/>
            <w:vAlign w:val="bottom"/>
          </w:tcPr>
          <w:p w14:paraId="01CA1840" w14:textId="77777777" w:rsidR="00690C78" w:rsidRPr="00D679F7" w:rsidRDefault="00690C78" w:rsidP="00690C78">
            <w:pPr>
              <w:pStyle w:val="acctfourfigures"/>
              <w:spacing w:line="280" w:lineRule="atLeast"/>
              <w:rPr>
                <w:b/>
                <w:bCs/>
                <w:sz w:val="20"/>
              </w:rPr>
            </w:pPr>
          </w:p>
        </w:tc>
        <w:tc>
          <w:tcPr>
            <w:tcW w:w="1170" w:type="dxa"/>
            <w:gridSpan w:val="3"/>
          </w:tcPr>
          <w:p w14:paraId="4110F264"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422FC770" w14:textId="77777777" w:rsidR="00690C78" w:rsidRPr="00D679F7" w:rsidRDefault="00690C78" w:rsidP="00690C78">
            <w:pPr>
              <w:pStyle w:val="acctfourfigures"/>
              <w:tabs>
                <w:tab w:val="decimal" w:pos="730"/>
              </w:tabs>
              <w:spacing w:line="280" w:lineRule="atLeast"/>
              <w:rPr>
                <w:b/>
                <w:bCs/>
                <w:sz w:val="20"/>
              </w:rPr>
            </w:pPr>
          </w:p>
        </w:tc>
        <w:tc>
          <w:tcPr>
            <w:tcW w:w="1169" w:type="dxa"/>
            <w:gridSpan w:val="2"/>
            <w:tcBorders>
              <w:top w:val="single" w:sz="4" w:space="0" w:color="auto"/>
              <w:bottom w:val="single" w:sz="4" w:space="0" w:color="auto"/>
            </w:tcBorders>
            <w:vAlign w:val="bottom"/>
          </w:tcPr>
          <w:p w14:paraId="3E02EDC0" w14:textId="7BB02FF3" w:rsidR="00690C78" w:rsidRPr="00D679F7" w:rsidRDefault="00690C78" w:rsidP="00690C78">
            <w:pPr>
              <w:pStyle w:val="acctfourfigures"/>
              <w:tabs>
                <w:tab w:val="clear" w:pos="765"/>
                <w:tab w:val="decimal" w:pos="927"/>
              </w:tabs>
              <w:spacing w:line="280" w:lineRule="atLeast"/>
              <w:ind w:left="-63" w:right="-160"/>
              <w:rPr>
                <w:b/>
                <w:bCs/>
                <w:sz w:val="20"/>
              </w:rPr>
            </w:pPr>
            <w:r w:rsidRPr="00D679F7">
              <w:rPr>
                <w:b/>
                <w:bCs/>
                <w:sz w:val="20"/>
              </w:rPr>
              <w:t>19,410</w:t>
            </w:r>
          </w:p>
        </w:tc>
        <w:tc>
          <w:tcPr>
            <w:tcW w:w="183" w:type="dxa"/>
            <w:gridSpan w:val="3"/>
            <w:vAlign w:val="bottom"/>
          </w:tcPr>
          <w:p w14:paraId="1167C554"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5509F48A"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655332EB" w14:textId="77777777" w:rsidTr="00D679F7">
        <w:trPr>
          <w:cantSplit/>
          <w:trHeight w:val="50"/>
        </w:trPr>
        <w:tc>
          <w:tcPr>
            <w:tcW w:w="3870" w:type="dxa"/>
            <w:vAlign w:val="bottom"/>
          </w:tcPr>
          <w:p w14:paraId="06B6BF09" w14:textId="77777777" w:rsidR="00690C78" w:rsidRPr="00D679F7" w:rsidRDefault="00690C78" w:rsidP="00690C78">
            <w:pPr>
              <w:spacing w:line="280" w:lineRule="atLeast"/>
              <w:rPr>
                <w:b/>
                <w:bCs/>
                <w:sz w:val="20"/>
              </w:rPr>
            </w:pPr>
          </w:p>
        </w:tc>
        <w:tc>
          <w:tcPr>
            <w:tcW w:w="1170" w:type="dxa"/>
            <w:tcBorders>
              <w:top w:val="single" w:sz="4" w:space="0" w:color="auto"/>
            </w:tcBorders>
          </w:tcPr>
          <w:p w14:paraId="2BCB71D8" w14:textId="77777777" w:rsidR="00690C78" w:rsidRPr="00D679F7" w:rsidRDefault="00690C78" w:rsidP="00690C78">
            <w:pPr>
              <w:pStyle w:val="acctfourfigures"/>
              <w:tabs>
                <w:tab w:val="clear" w:pos="765"/>
                <w:tab w:val="decimal" w:pos="919"/>
              </w:tabs>
              <w:spacing w:line="280" w:lineRule="atLeast"/>
              <w:ind w:right="-86"/>
              <w:rPr>
                <w:b/>
                <w:bCs/>
                <w:sz w:val="20"/>
              </w:rPr>
            </w:pPr>
          </w:p>
        </w:tc>
        <w:tc>
          <w:tcPr>
            <w:tcW w:w="270" w:type="dxa"/>
            <w:gridSpan w:val="2"/>
            <w:vAlign w:val="bottom"/>
          </w:tcPr>
          <w:p w14:paraId="36DB4070" w14:textId="77777777" w:rsidR="00690C78" w:rsidRPr="00D679F7" w:rsidRDefault="00690C78" w:rsidP="00690C78">
            <w:pPr>
              <w:pStyle w:val="acctfourfigures"/>
              <w:spacing w:line="280" w:lineRule="atLeast"/>
              <w:rPr>
                <w:b/>
                <w:bCs/>
                <w:sz w:val="20"/>
              </w:rPr>
            </w:pPr>
          </w:p>
        </w:tc>
        <w:tc>
          <w:tcPr>
            <w:tcW w:w="1170" w:type="dxa"/>
            <w:gridSpan w:val="3"/>
          </w:tcPr>
          <w:p w14:paraId="1443E1C8"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0B396803" w14:textId="77777777" w:rsidR="00690C78" w:rsidRPr="00D679F7" w:rsidRDefault="00690C78" w:rsidP="00690C78">
            <w:pPr>
              <w:pStyle w:val="acctfourfigures"/>
              <w:tabs>
                <w:tab w:val="decimal" w:pos="730"/>
              </w:tabs>
              <w:spacing w:line="280" w:lineRule="atLeast"/>
              <w:rPr>
                <w:b/>
                <w:bCs/>
                <w:sz w:val="20"/>
              </w:rPr>
            </w:pPr>
          </w:p>
        </w:tc>
        <w:tc>
          <w:tcPr>
            <w:tcW w:w="1169" w:type="dxa"/>
            <w:gridSpan w:val="2"/>
            <w:tcBorders>
              <w:top w:val="single" w:sz="4" w:space="0" w:color="auto"/>
            </w:tcBorders>
            <w:vAlign w:val="bottom"/>
          </w:tcPr>
          <w:p w14:paraId="3457F0F7" w14:textId="77777777" w:rsidR="00690C78" w:rsidRPr="00D679F7" w:rsidRDefault="00690C78" w:rsidP="00690C78">
            <w:pPr>
              <w:pStyle w:val="acctfourfigures"/>
              <w:tabs>
                <w:tab w:val="clear" w:pos="765"/>
                <w:tab w:val="decimal" w:pos="927"/>
              </w:tabs>
              <w:spacing w:line="280" w:lineRule="atLeast"/>
              <w:ind w:left="-63" w:right="-160"/>
              <w:rPr>
                <w:b/>
                <w:bCs/>
                <w:sz w:val="20"/>
              </w:rPr>
            </w:pPr>
          </w:p>
        </w:tc>
        <w:tc>
          <w:tcPr>
            <w:tcW w:w="183" w:type="dxa"/>
            <w:gridSpan w:val="3"/>
            <w:vAlign w:val="bottom"/>
          </w:tcPr>
          <w:p w14:paraId="2CC3FE36"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75FC2638"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164D05EB" w14:textId="77777777" w:rsidTr="00D679F7">
        <w:trPr>
          <w:cantSplit/>
          <w:trHeight w:val="50"/>
        </w:trPr>
        <w:tc>
          <w:tcPr>
            <w:tcW w:w="3870" w:type="dxa"/>
          </w:tcPr>
          <w:p w14:paraId="1E8C1106" w14:textId="219144CB" w:rsidR="00690C78" w:rsidRPr="00D679F7" w:rsidRDefault="00690C78" w:rsidP="00690C78">
            <w:pPr>
              <w:spacing w:line="280" w:lineRule="atLeast"/>
              <w:ind w:left="190" w:hanging="180"/>
              <w:rPr>
                <w:b/>
                <w:bCs/>
                <w:spacing w:val="-2"/>
                <w:sz w:val="20"/>
              </w:rPr>
            </w:pPr>
            <w:r w:rsidRPr="00D679F7">
              <w:rPr>
                <w:sz w:val="20"/>
              </w:rPr>
              <w:t xml:space="preserve">Rental deposits - </w:t>
            </w:r>
            <w:r w:rsidRPr="00D679F7">
              <w:rPr>
                <w:sz w:val="20"/>
                <w:lang w:val="en-US" w:bidi="th-TH"/>
              </w:rPr>
              <w:t>non</w:t>
            </w:r>
            <w:r w:rsidRPr="00D679F7">
              <w:rPr>
                <w:sz w:val="20"/>
                <w:cs/>
                <w:lang w:val="en-US" w:bidi="th-TH"/>
              </w:rPr>
              <w:t xml:space="preserve"> </w:t>
            </w:r>
            <w:r w:rsidRPr="00D679F7">
              <w:rPr>
                <w:sz w:val="20"/>
              </w:rPr>
              <w:t>related parties</w:t>
            </w:r>
          </w:p>
        </w:tc>
        <w:tc>
          <w:tcPr>
            <w:tcW w:w="1170" w:type="dxa"/>
            <w:vAlign w:val="bottom"/>
          </w:tcPr>
          <w:p w14:paraId="7E75C7DA" w14:textId="58E92341" w:rsidR="00690C78" w:rsidRPr="00D679F7" w:rsidRDefault="00EF579E" w:rsidP="00690C78">
            <w:pPr>
              <w:pStyle w:val="acctfourfigures"/>
              <w:tabs>
                <w:tab w:val="clear" w:pos="765"/>
                <w:tab w:val="decimal" w:pos="919"/>
              </w:tabs>
              <w:spacing w:line="280" w:lineRule="atLeast"/>
              <w:ind w:right="-81"/>
              <w:rPr>
                <w:sz w:val="20"/>
              </w:rPr>
            </w:pPr>
            <w:r w:rsidRPr="00D679F7">
              <w:rPr>
                <w:sz w:val="20"/>
              </w:rPr>
              <w:t>5,957</w:t>
            </w:r>
          </w:p>
        </w:tc>
        <w:tc>
          <w:tcPr>
            <w:tcW w:w="270" w:type="dxa"/>
            <w:gridSpan w:val="2"/>
            <w:vAlign w:val="bottom"/>
          </w:tcPr>
          <w:p w14:paraId="0780EAA3" w14:textId="77777777" w:rsidR="00690C78" w:rsidRPr="00D679F7" w:rsidRDefault="00690C78" w:rsidP="00690C78">
            <w:pPr>
              <w:pStyle w:val="acctfourfigures"/>
              <w:spacing w:line="280" w:lineRule="atLeast"/>
              <w:rPr>
                <w:b/>
                <w:bCs/>
                <w:sz w:val="20"/>
              </w:rPr>
            </w:pPr>
          </w:p>
        </w:tc>
        <w:tc>
          <w:tcPr>
            <w:tcW w:w="1170" w:type="dxa"/>
            <w:gridSpan w:val="3"/>
          </w:tcPr>
          <w:p w14:paraId="77B62D2D"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22F01FDE" w14:textId="77777777" w:rsidR="00690C78" w:rsidRPr="00D679F7" w:rsidRDefault="00690C78" w:rsidP="00690C78">
            <w:pPr>
              <w:pStyle w:val="acctfourfigures"/>
              <w:tabs>
                <w:tab w:val="decimal" w:pos="730"/>
              </w:tabs>
              <w:spacing w:line="280" w:lineRule="atLeast"/>
              <w:rPr>
                <w:b/>
                <w:bCs/>
                <w:sz w:val="20"/>
              </w:rPr>
            </w:pPr>
          </w:p>
        </w:tc>
        <w:tc>
          <w:tcPr>
            <w:tcW w:w="1169" w:type="dxa"/>
            <w:gridSpan w:val="2"/>
            <w:vAlign w:val="bottom"/>
          </w:tcPr>
          <w:p w14:paraId="71035FB0" w14:textId="3806EFE6" w:rsidR="00690C78" w:rsidRPr="00D679F7" w:rsidRDefault="00690C78" w:rsidP="00690C78">
            <w:pPr>
              <w:pStyle w:val="acctfourfigures"/>
              <w:tabs>
                <w:tab w:val="clear" w:pos="765"/>
                <w:tab w:val="decimal" w:pos="927"/>
              </w:tabs>
              <w:spacing w:line="280" w:lineRule="atLeast"/>
              <w:ind w:left="-63" w:right="-160"/>
              <w:rPr>
                <w:sz w:val="20"/>
              </w:rPr>
            </w:pPr>
            <w:r w:rsidRPr="00D679F7">
              <w:rPr>
                <w:sz w:val="20"/>
              </w:rPr>
              <w:t>5,548</w:t>
            </w:r>
          </w:p>
        </w:tc>
        <w:tc>
          <w:tcPr>
            <w:tcW w:w="183" w:type="dxa"/>
            <w:gridSpan w:val="3"/>
            <w:vAlign w:val="bottom"/>
          </w:tcPr>
          <w:p w14:paraId="297ACD30" w14:textId="77777777" w:rsidR="00690C78" w:rsidRPr="00D679F7" w:rsidRDefault="00690C78" w:rsidP="00690C78">
            <w:pPr>
              <w:pStyle w:val="acctfourfigures"/>
              <w:tabs>
                <w:tab w:val="clear" w:pos="765"/>
                <w:tab w:val="decimal" w:pos="20"/>
              </w:tabs>
              <w:spacing w:line="280" w:lineRule="atLeast"/>
              <w:rPr>
                <w:b/>
                <w:bCs/>
                <w:sz w:val="20"/>
              </w:rPr>
            </w:pPr>
          </w:p>
        </w:tc>
        <w:tc>
          <w:tcPr>
            <w:tcW w:w="1149" w:type="dxa"/>
            <w:gridSpan w:val="3"/>
            <w:vAlign w:val="bottom"/>
          </w:tcPr>
          <w:p w14:paraId="671E73CA"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3E0AC3CF" w14:textId="77777777" w:rsidTr="00D679F7">
        <w:trPr>
          <w:cantSplit/>
          <w:trHeight w:val="60"/>
        </w:trPr>
        <w:tc>
          <w:tcPr>
            <w:tcW w:w="3870" w:type="dxa"/>
          </w:tcPr>
          <w:p w14:paraId="23E8D3AD"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right="-43"/>
              <w:jc w:val="both"/>
              <w:rPr>
                <w:spacing w:val="-4"/>
                <w:sz w:val="20"/>
              </w:rPr>
            </w:pPr>
            <w:r w:rsidRPr="00D679F7">
              <w:rPr>
                <w:i/>
                <w:iCs/>
                <w:spacing w:val="-4"/>
                <w:sz w:val="20"/>
              </w:rPr>
              <w:t>Less</w:t>
            </w:r>
            <w:r w:rsidRPr="00D679F7">
              <w:rPr>
                <w:spacing w:val="-4"/>
                <w:sz w:val="20"/>
              </w:rPr>
              <w:t xml:space="preserve"> allowance for expected credit losses</w:t>
            </w:r>
          </w:p>
        </w:tc>
        <w:tc>
          <w:tcPr>
            <w:tcW w:w="1170" w:type="dxa"/>
            <w:tcBorders>
              <w:bottom w:val="single" w:sz="4" w:space="0" w:color="auto"/>
            </w:tcBorders>
            <w:vAlign w:val="bottom"/>
          </w:tcPr>
          <w:p w14:paraId="360D5C61" w14:textId="6ED13B35" w:rsidR="00690C78" w:rsidRPr="00D679F7" w:rsidRDefault="008460CB" w:rsidP="00690C78">
            <w:pPr>
              <w:pStyle w:val="acctfourfigures"/>
              <w:tabs>
                <w:tab w:val="clear" w:pos="765"/>
                <w:tab w:val="decimal" w:pos="919"/>
              </w:tabs>
              <w:spacing w:line="280" w:lineRule="atLeast"/>
              <w:ind w:right="-81"/>
              <w:rPr>
                <w:sz w:val="20"/>
              </w:rPr>
            </w:pPr>
            <w:r w:rsidRPr="00D679F7">
              <w:rPr>
                <w:sz w:val="20"/>
              </w:rPr>
              <w:t>(73)</w:t>
            </w:r>
          </w:p>
        </w:tc>
        <w:tc>
          <w:tcPr>
            <w:tcW w:w="270" w:type="dxa"/>
            <w:gridSpan w:val="2"/>
            <w:vAlign w:val="bottom"/>
          </w:tcPr>
          <w:p w14:paraId="399DC87C" w14:textId="77777777" w:rsidR="00690C78" w:rsidRPr="00D679F7" w:rsidRDefault="00690C78" w:rsidP="00690C78">
            <w:pPr>
              <w:pStyle w:val="acctfourfigures"/>
              <w:spacing w:line="280" w:lineRule="atLeast"/>
              <w:rPr>
                <w:b/>
                <w:bCs/>
                <w:sz w:val="20"/>
              </w:rPr>
            </w:pPr>
          </w:p>
        </w:tc>
        <w:tc>
          <w:tcPr>
            <w:tcW w:w="1170" w:type="dxa"/>
            <w:gridSpan w:val="3"/>
          </w:tcPr>
          <w:p w14:paraId="75210F51"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10558134" w14:textId="77777777" w:rsidR="00690C78" w:rsidRPr="00D679F7" w:rsidRDefault="00690C78" w:rsidP="00690C78">
            <w:pPr>
              <w:pStyle w:val="acctfourfigures"/>
              <w:tabs>
                <w:tab w:val="decimal" w:pos="730"/>
              </w:tabs>
              <w:spacing w:line="280" w:lineRule="atLeast"/>
              <w:rPr>
                <w:b/>
                <w:bCs/>
                <w:sz w:val="20"/>
              </w:rPr>
            </w:pPr>
          </w:p>
        </w:tc>
        <w:tc>
          <w:tcPr>
            <w:tcW w:w="1169" w:type="dxa"/>
            <w:gridSpan w:val="2"/>
            <w:tcBorders>
              <w:bottom w:val="single" w:sz="4" w:space="0" w:color="auto"/>
            </w:tcBorders>
            <w:vAlign w:val="bottom"/>
          </w:tcPr>
          <w:p w14:paraId="3B4A5539" w14:textId="6F173E46" w:rsidR="00690C78" w:rsidRPr="00D679F7" w:rsidRDefault="00690C78" w:rsidP="00690C78">
            <w:pPr>
              <w:pStyle w:val="acctfourfigures"/>
              <w:tabs>
                <w:tab w:val="clear" w:pos="765"/>
                <w:tab w:val="decimal" w:pos="927"/>
              </w:tabs>
              <w:spacing w:line="280" w:lineRule="atLeast"/>
              <w:ind w:left="-63" w:right="-160"/>
              <w:rPr>
                <w:sz w:val="20"/>
              </w:rPr>
            </w:pPr>
            <w:r w:rsidRPr="00D679F7">
              <w:rPr>
                <w:sz w:val="20"/>
              </w:rPr>
              <w:t>(37)</w:t>
            </w:r>
          </w:p>
        </w:tc>
        <w:tc>
          <w:tcPr>
            <w:tcW w:w="183" w:type="dxa"/>
            <w:gridSpan w:val="3"/>
            <w:vAlign w:val="bottom"/>
          </w:tcPr>
          <w:p w14:paraId="2DB4416D"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773EC4A4"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17D117BC" w14:textId="77777777" w:rsidTr="00D679F7">
        <w:trPr>
          <w:cantSplit/>
          <w:trHeight w:val="50"/>
        </w:trPr>
        <w:tc>
          <w:tcPr>
            <w:tcW w:w="3870" w:type="dxa"/>
          </w:tcPr>
          <w:p w14:paraId="3E06BC55"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right="-43"/>
              <w:jc w:val="both"/>
              <w:rPr>
                <w:i/>
                <w:iCs/>
                <w:spacing w:val="-4"/>
                <w:sz w:val="20"/>
              </w:rPr>
            </w:pPr>
            <w:r w:rsidRPr="00D679F7">
              <w:rPr>
                <w:b/>
                <w:bCs/>
                <w:sz w:val="20"/>
              </w:rPr>
              <w:t>Total</w:t>
            </w:r>
          </w:p>
        </w:tc>
        <w:tc>
          <w:tcPr>
            <w:tcW w:w="1170" w:type="dxa"/>
            <w:tcBorders>
              <w:top w:val="single" w:sz="4" w:space="0" w:color="auto"/>
              <w:bottom w:val="single" w:sz="4" w:space="0" w:color="auto"/>
            </w:tcBorders>
            <w:vAlign w:val="bottom"/>
          </w:tcPr>
          <w:p w14:paraId="2373E471" w14:textId="72C916AA" w:rsidR="00690C78" w:rsidRPr="00D679F7" w:rsidRDefault="001720A8" w:rsidP="00690C78">
            <w:pPr>
              <w:pStyle w:val="acctfourfigures"/>
              <w:tabs>
                <w:tab w:val="clear" w:pos="765"/>
                <w:tab w:val="decimal" w:pos="919"/>
              </w:tabs>
              <w:spacing w:line="280" w:lineRule="atLeast"/>
              <w:ind w:right="-81"/>
              <w:rPr>
                <w:b/>
                <w:bCs/>
                <w:sz w:val="20"/>
              </w:rPr>
            </w:pPr>
            <w:r w:rsidRPr="00D679F7">
              <w:rPr>
                <w:b/>
                <w:bCs/>
                <w:sz w:val="20"/>
              </w:rPr>
              <w:t>5,884</w:t>
            </w:r>
          </w:p>
        </w:tc>
        <w:tc>
          <w:tcPr>
            <w:tcW w:w="270" w:type="dxa"/>
            <w:gridSpan w:val="2"/>
            <w:vAlign w:val="bottom"/>
          </w:tcPr>
          <w:p w14:paraId="300F9B8B" w14:textId="77777777" w:rsidR="00690C78" w:rsidRPr="00D679F7" w:rsidRDefault="00690C78" w:rsidP="00690C78">
            <w:pPr>
              <w:pStyle w:val="acctfourfigures"/>
              <w:spacing w:line="280" w:lineRule="atLeast"/>
              <w:rPr>
                <w:b/>
                <w:bCs/>
                <w:sz w:val="20"/>
              </w:rPr>
            </w:pPr>
          </w:p>
        </w:tc>
        <w:tc>
          <w:tcPr>
            <w:tcW w:w="1170" w:type="dxa"/>
            <w:gridSpan w:val="3"/>
          </w:tcPr>
          <w:p w14:paraId="61CEEAD3"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5A139DDB" w14:textId="77777777" w:rsidR="00690C78" w:rsidRPr="00D679F7" w:rsidRDefault="00690C78" w:rsidP="00690C78">
            <w:pPr>
              <w:pStyle w:val="acctfourfigures"/>
              <w:tabs>
                <w:tab w:val="decimal" w:pos="730"/>
              </w:tabs>
              <w:spacing w:line="280" w:lineRule="atLeast"/>
              <w:rPr>
                <w:b/>
                <w:bCs/>
                <w:sz w:val="20"/>
              </w:rPr>
            </w:pPr>
          </w:p>
        </w:tc>
        <w:tc>
          <w:tcPr>
            <w:tcW w:w="1169" w:type="dxa"/>
            <w:gridSpan w:val="2"/>
            <w:tcBorders>
              <w:top w:val="single" w:sz="4" w:space="0" w:color="auto"/>
              <w:bottom w:val="single" w:sz="4" w:space="0" w:color="auto"/>
            </w:tcBorders>
            <w:vAlign w:val="bottom"/>
          </w:tcPr>
          <w:p w14:paraId="3D9BC867" w14:textId="57150A53" w:rsidR="00690C78" w:rsidRPr="00D679F7" w:rsidRDefault="00690C78" w:rsidP="00690C78">
            <w:pPr>
              <w:pStyle w:val="acctfourfigures"/>
              <w:tabs>
                <w:tab w:val="clear" w:pos="765"/>
                <w:tab w:val="decimal" w:pos="927"/>
              </w:tabs>
              <w:spacing w:line="280" w:lineRule="atLeast"/>
              <w:ind w:left="-63" w:right="-160"/>
              <w:rPr>
                <w:b/>
                <w:bCs/>
                <w:sz w:val="20"/>
              </w:rPr>
            </w:pPr>
            <w:r w:rsidRPr="00D679F7">
              <w:rPr>
                <w:b/>
                <w:bCs/>
                <w:sz w:val="20"/>
              </w:rPr>
              <w:t>5,511</w:t>
            </w:r>
          </w:p>
        </w:tc>
        <w:tc>
          <w:tcPr>
            <w:tcW w:w="183" w:type="dxa"/>
            <w:gridSpan w:val="3"/>
            <w:vAlign w:val="bottom"/>
          </w:tcPr>
          <w:p w14:paraId="1C63FC33"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42CEEFC4"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6D090347" w14:textId="77777777" w:rsidTr="00D679F7">
        <w:trPr>
          <w:cantSplit/>
          <w:trHeight w:val="50"/>
        </w:trPr>
        <w:tc>
          <w:tcPr>
            <w:tcW w:w="3870" w:type="dxa"/>
          </w:tcPr>
          <w:p w14:paraId="77EF8F62" w14:textId="5B0DB98C" w:rsidR="00690C78" w:rsidRPr="00D679F7" w:rsidRDefault="00690C78" w:rsidP="00690C78">
            <w:pPr>
              <w:tabs>
                <w:tab w:val="left" w:pos="162"/>
                <w:tab w:val="left" w:pos="342"/>
                <w:tab w:val="left" w:pos="2880"/>
                <w:tab w:val="right" w:pos="5040"/>
                <w:tab w:val="right" w:pos="6390"/>
                <w:tab w:val="right" w:pos="8190"/>
              </w:tabs>
              <w:spacing w:line="280" w:lineRule="atLeast"/>
              <w:ind w:right="-43"/>
              <w:jc w:val="both"/>
              <w:rPr>
                <w:b/>
                <w:bCs/>
                <w:sz w:val="20"/>
              </w:rPr>
            </w:pPr>
            <w:r w:rsidRPr="00D679F7">
              <w:rPr>
                <w:b/>
                <w:bCs/>
                <w:sz w:val="20"/>
              </w:rPr>
              <w:t>Grand total</w:t>
            </w:r>
          </w:p>
        </w:tc>
        <w:tc>
          <w:tcPr>
            <w:tcW w:w="1170" w:type="dxa"/>
            <w:tcBorders>
              <w:top w:val="single" w:sz="4" w:space="0" w:color="auto"/>
              <w:bottom w:val="double" w:sz="4" w:space="0" w:color="auto"/>
            </w:tcBorders>
            <w:vAlign w:val="bottom"/>
          </w:tcPr>
          <w:p w14:paraId="3C5CA9FF" w14:textId="39F7D25B" w:rsidR="00690C78" w:rsidRPr="00D679F7" w:rsidRDefault="00326AF2" w:rsidP="00690C78">
            <w:pPr>
              <w:pStyle w:val="acctfourfigures"/>
              <w:tabs>
                <w:tab w:val="clear" w:pos="765"/>
                <w:tab w:val="decimal" w:pos="919"/>
              </w:tabs>
              <w:spacing w:line="280" w:lineRule="atLeast"/>
              <w:ind w:right="-81"/>
              <w:rPr>
                <w:b/>
                <w:bCs/>
                <w:sz w:val="20"/>
              </w:rPr>
            </w:pPr>
            <w:r w:rsidRPr="00D679F7">
              <w:rPr>
                <w:b/>
                <w:bCs/>
                <w:sz w:val="20"/>
              </w:rPr>
              <w:t>236,408</w:t>
            </w:r>
          </w:p>
        </w:tc>
        <w:tc>
          <w:tcPr>
            <w:tcW w:w="270" w:type="dxa"/>
            <w:gridSpan w:val="2"/>
            <w:vAlign w:val="bottom"/>
          </w:tcPr>
          <w:p w14:paraId="49F27E2B" w14:textId="77777777" w:rsidR="00690C78" w:rsidRPr="00D679F7" w:rsidRDefault="00690C78" w:rsidP="00690C78">
            <w:pPr>
              <w:pStyle w:val="acctfourfigures"/>
              <w:spacing w:line="280" w:lineRule="atLeast"/>
              <w:rPr>
                <w:b/>
                <w:bCs/>
                <w:sz w:val="20"/>
              </w:rPr>
            </w:pPr>
          </w:p>
        </w:tc>
        <w:tc>
          <w:tcPr>
            <w:tcW w:w="1170" w:type="dxa"/>
            <w:gridSpan w:val="3"/>
          </w:tcPr>
          <w:p w14:paraId="76DF0BFD"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65DBD6FA" w14:textId="77777777" w:rsidR="00690C78" w:rsidRPr="00D679F7" w:rsidRDefault="00690C78" w:rsidP="00690C78">
            <w:pPr>
              <w:pStyle w:val="acctfourfigures"/>
              <w:tabs>
                <w:tab w:val="decimal" w:pos="730"/>
              </w:tabs>
              <w:spacing w:line="280" w:lineRule="atLeast"/>
              <w:rPr>
                <w:b/>
                <w:bCs/>
                <w:sz w:val="20"/>
              </w:rPr>
            </w:pPr>
          </w:p>
        </w:tc>
        <w:tc>
          <w:tcPr>
            <w:tcW w:w="1169" w:type="dxa"/>
            <w:gridSpan w:val="2"/>
            <w:tcBorders>
              <w:top w:val="single" w:sz="4" w:space="0" w:color="auto"/>
              <w:bottom w:val="double" w:sz="4" w:space="0" w:color="auto"/>
            </w:tcBorders>
            <w:vAlign w:val="bottom"/>
          </w:tcPr>
          <w:p w14:paraId="3DD32E94" w14:textId="1216A156" w:rsidR="00690C78" w:rsidRPr="00D679F7" w:rsidRDefault="00690C78" w:rsidP="00690C78">
            <w:pPr>
              <w:pStyle w:val="acctfourfigures"/>
              <w:tabs>
                <w:tab w:val="clear" w:pos="765"/>
                <w:tab w:val="decimal" w:pos="927"/>
              </w:tabs>
              <w:spacing w:line="280" w:lineRule="atLeast"/>
              <w:ind w:left="-63" w:right="-160"/>
              <w:rPr>
                <w:b/>
                <w:bCs/>
                <w:sz w:val="20"/>
              </w:rPr>
            </w:pPr>
            <w:r w:rsidRPr="00D679F7">
              <w:rPr>
                <w:b/>
                <w:bCs/>
                <w:sz w:val="20"/>
              </w:rPr>
              <w:t>228,144</w:t>
            </w:r>
          </w:p>
        </w:tc>
        <w:tc>
          <w:tcPr>
            <w:tcW w:w="183" w:type="dxa"/>
            <w:gridSpan w:val="3"/>
            <w:vAlign w:val="bottom"/>
          </w:tcPr>
          <w:p w14:paraId="69AEC3F9"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70A109FC"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7F0838D1" w14:textId="77777777" w:rsidTr="00D679F7">
        <w:trPr>
          <w:cantSplit/>
          <w:trHeight w:val="30"/>
        </w:trPr>
        <w:tc>
          <w:tcPr>
            <w:tcW w:w="3870" w:type="dxa"/>
          </w:tcPr>
          <w:p w14:paraId="27990823"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right="-43"/>
              <w:jc w:val="both"/>
              <w:rPr>
                <w:b/>
                <w:bCs/>
                <w:sz w:val="20"/>
              </w:rPr>
            </w:pPr>
          </w:p>
        </w:tc>
        <w:tc>
          <w:tcPr>
            <w:tcW w:w="1170" w:type="dxa"/>
            <w:tcBorders>
              <w:top w:val="double" w:sz="4" w:space="0" w:color="auto"/>
            </w:tcBorders>
            <w:vAlign w:val="bottom"/>
          </w:tcPr>
          <w:p w14:paraId="34D9F325" w14:textId="77777777" w:rsidR="00690C78" w:rsidRPr="00D679F7" w:rsidRDefault="00690C78" w:rsidP="00690C78">
            <w:pPr>
              <w:pStyle w:val="acctfourfigures"/>
              <w:tabs>
                <w:tab w:val="clear" w:pos="765"/>
                <w:tab w:val="decimal" w:pos="919"/>
              </w:tabs>
              <w:spacing w:line="280" w:lineRule="atLeast"/>
              <w:ind w:right="-81"/>
              <w:rPr>
                <w:b/>
                <w:bCs/>
                <w:sz w:val="20"/>
              </w:rPr>
            </w:pPr>
          </w:p>
        </w:tc>
        <w:tc>
          <w:tcPr>
            <w:tcW w:w="270" w:type="dxa"/>
            <w:gridSpan w:val="2"/>
            <w:vAlign w:val="bottom"/>
          </w:tcPr>
          <w:p w14:paraId="28519069" w14:textId="77777777" w:rsidR="00690C78" w:rsidRPr="00D679F7" w:rsidRDefault="00690C78" w:rsidP="00690C78">
            <w:pPr>
              <w:pStyle w:val="acctfourfigures"/>
              <w:spacing w:line="280" w:lineRule="atLeast"/>
              <w:rPr>
                <w:b/>
                <w:bCs/>
                <w:sz w:val="20"/>
              </w:rPr>
            </w:pPr>
          </w:p>
        </w:tc>
        <w:tc>
          <w:tcPr>
            <w:tcW w:w="1170" w:type="dxa"/>
            <w:gridSpan w:val="3"/>
          </w:tcPr>
          <w:p w14:paraId="5C1DC7F0" w14:textId="77777777" w:rsidR="00690C78" w:rsidRPr="00D679F7" w:rsidRDefault="00690C78" w:rsidP="00690C78">
            <w:pPr>
              <w:pStyle w:val="acctfourfigures"/>
              <w:tabs>
                <w:tab w:val="clear" w:pos="765"/>
                <w:tab w:val="decimal" w:pos="914"/>
              </w:tabs>
              <w:spacing w:line="280" w:lineRule="atLeast"/>
              <w:ind w:right="-81"/>
              <w:rPr>
                <w:sz w:val="20"/>
              </w:rPr>
            </w:pPr>
          </w:p>
        </w:tc>
        <w:tc>
          <w:tcPr>
            <w:tcW w:w="181" w:type="dxa"/>
          </w:tcPr>
          <w:p w14:paraId="7D8C1A13" w14:textId="77777777" w:rsidR="00690C78" w:rsidRPr="00D679F7" w:rsidRDefault="00690C78" w:rsidP="00690C78">
            <w:pPr>
              <w:pStyle w:val="acctfourfigures"/>
              <w:tabs>
                <w:tab w:val="decimal" w:pos="730"/>
              </w:tabs>
              <w:spacing w:line="280" w:lineRule="atLeast"/>
              <w:rPr>
                <w:b/>
                <w:bCs/>
                <w:sz w:val="20"/>
              </w:rPr>
            </w:pPr>
          </w:p>
        </w:tc>
        <w:tc>
          <w:tcPr>
            <w:tcW w:w="1169" w:type="dxa"/>
            <w:gridSpan w:val="2"/>
            <w:tcBorders>
              <w:top w:val="double" w:sz="4" w:space="0" w:color="auto"/>
            </w:tcBorders>
            <w:vAlign w:val="bottom"/>
          </w:tcPr>
          <w:p w14:paraId="02D14D95" w14:textId="77777777" w:rsidR="00690C78" w:rsidRPr="00D679F7" w:rsidRDefault="00690C78" w:rsidP="00690C78">
            <w:pPr>
              <w:pStyle w:val="acctfourfigures"/>
              <w:tabs>
                <w:tab w:val="clear" w:pos="765"/>
                <w:tab w:val="decimal" w:pos="927"/>
              </w:tabs>
              <w:spacing w:line="280" w:lineRule="atLeast"/>
              <w:ind w:left="-63" w:right="-160"/>
              <w:rPr>
                <w:b/>
                <w:bCs/>
                <w:sz w:val="20"/>
              </w:rPr>
            </w:pPr>
          </w:p>
        </w:tc>
        <w:tc>
          <w:tcPr>
            <w:tcW w:w="183" w:type="dxa"/>
            <w:gridSpan w:val="3"/>
            <w:vAlign w:val="bottom"/>
          </w:tcPr>
          <w:p w14:paraId="3299F837" w14:textId="77777777" w:rsidR="00690C78" w:rsidRPr="00D679F7" w:rsidRDefault="00690C78" w:rsidP="00690C78">
            <w:pPr>
              <w:pStyle w:val="acctfourfigures"/>
              <w:spacing w:line="280" w:lineRule="atLeast"/>
              <w:rPr>
                <w:b/>
                <w:bCs/>
                <w:sz w:val="20"/>
              </w:rPr>
            </w:pPr>
          </w:p>
        </w:tc>
        <w:tc>
          <w:tcPr>
            <w:tcW w:w="1149" w:type="dxa"/>
            <w:gridSpan w:val="3"/>
            <w:vAlign w:val="bottom"/>
          </w:tcPr>
          <w:p w14:paraId="57D41A77" w14:textId="77777777" w:rsidR="00690C78" w:rsidRPr="00D679F7" w:rsidRDefault="00690C78" w:rsidP="00690C78">
            <w:pPr>
              <w:pStyle w:val="acctfourfigures"/>
              <w:tabs>
                <w:tab w:val="clear" w:pos="765"/>
                <w:tab w:val="decimal" w:pos="924"/>
              </w:tabs>
              <w:spacing w:line="280" w:lineRule="atLeast"/>
              <w:ind w:right="-64"/>
              <w:rPr>
                <w:sz w:val="20"/>
              </w:rPr>
            </w:pPr>
          </w:p>
        </w:tc>
      </w:tr>
      <w:tr w:rsidR="00690C78" w:rsidRPr="00D679F7" w14:paraId="73504B7A" w14:textId="77777777" w:rsidTr="00D679F7">
        <w:tblPrEx>
          <w:tblCellMar>
            <w:left w:w="108" w:type="dxa"/>
            <w:right w:w="108" w:type="dxa"/>
          </w:tblCellMar>
          <w:tblLook w:val="04A0" w:firstRow="1" w:lastRow="0" w:firstColumn="1" w:lastColumn="0" w:noHBand="0" w:noVBand="1"/>
        </w:tblPrEx>
        <w:trPr>
          <w:cantSplit/>
          <w:trHeight w:val="261"/>
          <w:tblHeader/>
        </w:trPr>
        <w:tc>
          <w:tcPr>
            <w:tcW w:w="3870" w:type="dxa"/>
          </w:tcPr>
          <w:p w14:paraId="1F0E66F5"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sz w:val="20"/>
                <w:rtl/>
                <w:cs/>
              </w:rPr>
            </w:pPr>
          </w:p>
        </w:tc>
        <w:tc>
          <w:tcPr>
            <w:tcW w:w="5292" w:type="dxa"/>
            <w:gridSpan w:val="15"/>
          </w:tcPr>
          <w:p w14:paraId="0690927C" w14:textId="77777777" w:rsidR="00690C78" w:rsidRPr="00D679F7" w:rsidRDefault="00690C78" w:rsidP="00690C78">
            <w:pPr>
              <w:tabs>
                <w:tab w:val="left" w:pos="2880"/>
                <w:tab w:val="right" w:pos="5040"/>
                <w:tab w:val="right" w:pos="6390"/>
                <w:tab w:val="right" w:pos="8190"/>
              </w:tabs>
              <w:spacing w:line="280" w:lineRule="atLeast"/>
              <w:jc w:val="center"/>
              <w:rPr>
                <w:b/>
                <w:bCs/>
                <w:sz w:val="20"/>
                <w:rtl/>
                <w:cs/>
              </w:rPr>
            </w:pPr>
            <w:r w:rsidRPr="00D679F7">
              <w:rPr>
                <w:b/>
                <w:bCs/>
                <w:sz w:val="20"/>
              </w:rPr>
              <w:t>Separate financial statements</w:t>
            </w:r>
          </w:p>
        </w:tc>
      </w:tr>
      <w:tr w:rsidR="00690C78" w:rsidRPr="00D679F7" w14:paraId="22DA31EE" w14:textId="77777777" w:rsidTr="00D679F7">
        <w:tblPrEx>
          <w:tblCellMar>
            <w:left w:w="108" w:type="dxa"/>
            <w:right w:w="108" w:type="dxa"/>
          </w:tblCellMar>
          <w:tblLook w:val="04A0" w:firstRow="1" w:lastRow="0" w:firstColumn="1" w:lastColumn="0" w:noHBand="0" w:noVBand="1"/>
        </w:tblPrEx>
        <w:trPr>
          <w:cantSplit/>
          <w:trHeight w:val="135"/>
          <w:tblHeader/>
        </w:trPr>
        <w:tc>
          <w:tcPr>
            <w:tcW w:w="3870" w:type="dxa"/>
          </w:tcPr>
          <w:p w14:paraId="6A6C7C82"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sz w:val="20"/>
              </w:rPr>
            </w:pPr>
          </w:p>
        </w:tc>
        <w:tc>
          <w:tcPr>
            <w:tcW w:w="2610" w:type="dxa"/>
            <w:gridSpan w:val="6"/>
            <w:vAlign w:val="center"/>
          </w:tcPr>
          <w:p w14:paraId="5EF1645C" w14:textId="37B13320" w:rsidR="00690C78" w:rsidRPr="00D679F7" w:rsidRDefault="00690C78" w:rsidP="00690C78">
            <w:pPr>
              <w:tabs>
                <w:tab w:val="left" w:pos="2880"/>
                <w:tab w:val="right" w:pos="5040"/>
                <w:tab w:val="right" w:pos="6390"/>
                <w:tab w:val="right" w:pos="8190"/>
              </w:tabs>
              <w:spacing w:line="280" w:lineRule="atLeast"/>
              <w:ind w:right="-18"/>
              <w:jc w:val="center"/>
              <w:rPr>
                <w:sz w:val="20"/>
              </w:rPr>
            </w:pPr>
            <w:r w:rsidRPr="00D679F7">
              <w:rPr>
                <w:spacing w:val="6"/>
                <w:sz w:val="20"/>
              </w:rPr>
              <w:t>31 March 2026</w:t>
            </w:r>
          </w:p>
        </w:tc>
        <w:tc>
          <w:tcPr>
            <w:tcW w:w="236" w:type="dxa"/>
            <w:gridSpan w:val="2"/>
            <w:vAlign w:val="center"/>
          </w:tcPr>
          <w:p w14:paraId="6DA41528" w14:textId="77777777" w:rsidR="00690C78" w:rsidRPr="00D679F7" w:rsidRDefault="00690C78" w:rsidP="00690C78">
            <w:pPr>
              <w:tabs>
                <w:tab w:val="left" w:pos="2880"/>
                <w:tab w:val="right" w:pos="5040"/>
                <w:tab w:val="right" w:pos="6390"/>
                <w:tab w:val="right" w:pos="8190"/>
              </w:tabs>
              <w:spacing w:line="280" w:lineRule="atLeast"/>
              <w:ind w:left="-18"/>
              <w:jc w:val="center"/>
              <w:rPr>
                <w:sz w:val="20"/>
              </w:rPr>
            </w:pPr>
          </w:p>
        </w:tc>
        <w:tc>
          <w:tcPr>
            <w:tcW w:w="2446" w:type="dxa"/>
            <w:gridSpan w:val="7"/>
            <w:vAlign w:val="center"/>
          </w:tcPr>
          <w:p w14:paraId="4ACC8369" w14:textId="25A30760" w:rsidR="00690C78" w:rsidRPr="00D679F7" w:rsidRDefault="00690C78" w:rsidP="00690C78">
            <w:pPr>
              <w:tabs>
                <w:tab w:val="left" w:pos="2880"/>
                <w:tab w:val="right" w:pos="5040"/>
                <w:tab w:val="right" w:pos="6390"/>
                <w:tab w:val="right" w:pos="8190"/>
              </w:tabs>
              <w:spacing w:line="280" w:lineRule="atLeast"/>
              <w:ind w:left="-18"/>
              <w:jc w:val="center"/>
              <w:rPr>
                <w:sz w:val="20"/>
              </w:rPr>
            </w:pPr>
            <w:r w:rsidRPr="00D679F7">
              <w:rPr>
                <w:spacing w:val="6"/>
                <w:sz w:val="20"/>
              </w:rPr>
              <w:t>31 December 2025</w:t>
            </w:r>
          </w:p>
        </w:tc>
      </w:tr>
      <w:tr w:rsidR="00690C78" w:rsidRPr="00D679F7" w14:paraId="37E1BEB7" w14:textId="77777777" w:rsidTr="00D679F7">
        <w:tblPrEx>
          <w:tblCellMar>
            <w:left w:w="108" w:type="dxa"/>
            <w:right w:w="108" w:type="dxa"/>
          </w:tblCellMar>
          <w:tblLook w:val="04A0" w:firstRow="1" w:lastRow="0" w:firstColumn="1" w:lastColumn="0" w:noHBand="0" w:noVBand="1"/>
        </w:tblPrEx>
        <w:trPr>
          <w:trHeight w:val="531"/>
          <w:tblHeader/>
        </w:trPr>
        <w:tc>
          <w:tcPr>
            <w:tcW w:w="3870" w:type="dxa"/>
          </w:tcPr>
          <w:p w14:paraId="27BA48AF" w14:textId="77777777" w:rsidR="00690C78" w:rsidRPr="00D679F7" w:rsidRDefault="00690C78" w:rsidP="00690C78">
            <w:pPr>
              <w:tabs>
                <w:tab w:val="left" w:pos="162"/>
                <w:tab w:val="left" w:pos="342"/>
                <w:tab w:val="left" w:pos="2880"/>
                <w:tab w:val="right" w:pos="3940"/>
                <w:tab w:val="right" w:pos="8190"/>
              </w:tabs>
              <w:spacing w:line="280" w:lineRule="atLeast"/>
              <w:ind w:left="522" w:right="-43" w:hanging="522"/>
              <w:jc w:val="both"/>
              <w:rPr>
                <w:sz w:val="20"/>
              </w:rPr>
            </w:pPr>
          </w:p>
        </w:tc>
        <w:tc>
          <w:tcPr>
            <w:tcW w:w="1190" w:type="dxa"/>
            <w:gridSpan w:val="2"/>
            <w:vAlign w:val="bottom"/>
            <w:hideMark/>
          </w:tcPr>
          <w:p w14:paraId="30833785" w14:textId="5868A2A1" w:rsidR="00690C78" w:rsidRPr="00D679F7" w:rsidRDefault="00690C78" w:rsidP="00C42120">
            <w:pPr>
              <w:tabs>
                <w:tab w:val="left" w:pos="2880"/>
                <w:tab w:val="right" w:pos="5040"/>
                <w:tab w:val="right" w:pos="6390"/>
                <w:tab w:val="right" w:pos="8190"/>
              </w:tabs>
              <w:spacing w:line="280" w:lineRule="atLeast"/>
              <w:ind w:right="24"/>
              <w:jc w:val="center"/>
              <w:rPr>
                <w:sz w:val="20"/>
              </w:rPr>
            </w:pPr>
            <w:r w:rsidRPr="00D679F7">
              <w:rPr>
                <w:sz w:val="20"/>
              </w:rPr>
              <w:t>Cost/ Amortised cost</w:t>
            </w:r>
          </w:p>
        </w:tc>
        <w:tc>
          <w:tcPr>
            <w:tcW w:w="323" w:type="dxa"/>
            <w:gridSpan w:val="2"/>
          </w:tcPr>
          <w:p w14:paraId="34F5A9E8" w14:textId="77777777" w:rsidR="00690C78" w:rsidRPr="00D679F7" w:rsidRDefault="00690C78" w:rsidP="00690C78">
            <w:pPr>
              <w:tabs>
                <w:tab w:val="left" w:pos="2880"/>
                <w:tab w:val="right" w:pos="5040"/>
                <w:tab w:val="right" w:pos="6390"/>
                <w:tab w:val="right" w:pos="8190"/>
              </w:tabs>
              <w:spacing w:line="280" w:lineRule="atLeast"/>
              <w:jc w:val="center"/>
              <w:rPr>
                <w:sz w:val="20"/>
              </w:rPr>
            </w:pPr>
          </w:p>
        </w:tc>
        <w:tc>
          <w:tcPr>
            <w:tcW w:w="1097" w:type="dxa"/>
            <w:gridSpan w:val="2"/>
            <w:vAlign w:val="bottom"/>
            <w:hideMark/>
          </w:tcPr>
          <w:p w14:paraId="4F83F2C9" w14:textId="77777777" w:rsidR="00690C78" w:rsidRPr="00D679F7" w:rsidRDefault="00690C78" w:rsidP="00690C78">
            <w:pPr>
              <w:tabs>
                <w:tab w:val="left" w:pos="2880"/>
                <w:tab w:val="right" w:pos="5040"/>
                <w:tab w:val="right" w:pos="6390"/>
                <w:tab w:val="right" w:pos="8190"/>
              </w:tabs>
              <w:spacing w:line="280" w:lineRule="atLeast"/>
              <w:jc w:val="center"/>
              <w:rPr>
                <w:sz w:val="20"/>
              </w:rPr>
            </w:pPr>
            <w:r w:rsidRPr="00D679F7">
              <w:rPr>
                <w:sz w:val="20"/>
              </w:rPr>
              <w:t xml:space="preserve">Fair </w:t>
            </w:r>
          </w:p>
          <w:p w14:paraId="1405EA21" w14:textId="77777777" w:rsidR="00690C78" w:rsidRPr="00D679F7" w:rsidRDefault="00690C78" w:rsidP="00690C78">
            <w:pPr>
              <w:tabs>
                <w:tab w:val="left" w:pos="2880"/>
                <w:tab w:val="right" w:pos="5040"/>
                <w:tab w:val="right" w:pos="6390"/>
                <w:tab w:val="right" w:pos="8190"/>
              </w:tabs>
              <w:spacing w:line="280" w:lineRule="atLeast"/>
              <w:jc w:val="center"/>
              <w:rPr>
                <w:sz w:val="20"/>
                <w:rtl/>
                <w:cs/>
              </w:rPr>
            </w:pPr>
            <w:r w:rsidRPr="00D679F7">
              <w:rPr>
                <w:sz w:val="20"/>
              </w:rPr>
              <w:t>value</w:t>
            </w:r>
          </w:p>
        </w:tc>
        <w:tc>
          <w:tcPr>
            <w:tcW w:w="236" w:type="dxa"/>
            <w:gridSpan w:val="2"/>
          </w:tcPr>
          <w:p w14:paraId="41F3B70D" w14:textId="77777777" w:rsidR="00690C78" w:rsidRPr="00D679F7" w:rsidRDefault="00690C78" w:rsidP="00690C78">
            <w:pPr>
              <w:tabs>
                <w:tab w:val="left" w:pos="2880"/>
                <w:tab w:val="right" w:pos="5040"/>
                <w:tab w:val="right" w:pos="6390"/>
                <w:tab w:val="right" w:pos="8190"/>
              </w:tabs>
              <w:spacing w:line="280" w:lineRule="atLeast"/>
              <w:ind w:right="36"/>
              <w:jc w:val="center"/>
              <w:rPr>
                <w:sz w:val="20"/>
              </w:rPr>
            </w:pPr>
          </w:p>
        </w:tc>
        <w:tc>
          <w:tcPr>
            <w:tcW w:w="1202" w:type="dxa"/>
            <w:gridSpan w:val="2"/>
            <w:vAlign w:val="bottom"/>
            <w:hideMark/>
          </w:tcPr>
          <w:p w14:paraId="3DC23701" w14:textId="57F91BD0" w:rsidR="00690C78" w:rsidRPr="00D679F7" w:rsidRDefault="00690C78" w:rsidP="00690C78">
            <w:pPr>
              <w:tabs>
                <w:tab w:val="left" w:pos="2880"/>
                <w:tab w:val="right" w:pos="5040"/>
                <w:tab w:val="right" w:pos="6390"/>
                <w:tab w:val="right" w:pos="8190"/>
              </w:tabs>
              <w:spacing w:line="280" w:lineRule="atLeast"/>
              <w:ind w:right="36"/>
              <w:jc w:val="center"/>
              <w:rPr>
                <w:sz w:val="20"/>
              </w:rPr>
            </w:pPr>
            <w:r w:rsidRPr="00D679F7">
              <w:rPr>
                <w:sz w:val="20"/>
              </w:rPr>
              <w:t xml:space="preserve">Cost/ </w:t>
            </w:r>
            <w:r w:rsidRPr="00D679F7">
              <w:rPr>
                <w:spacing w:val="-2"/>
                <w:sz w:val="20"/>
              </w:rPr>
              <w:t>Amortised cost</w:t>
            </w:r>
          </w:p>
        </w:tc>
        <w:tc>
          <w:tcPr>
            <w:tcW w:w="240" w:type="dxa"/>
            <w:gridSpan w:val="3"/>
          </w:tcPr>
          <w:p w14:paraId="5EC4ED90" w14:textId="77777777" w:rsidR="00690C78" w:rsidRPr="00D679F7" w:rsidRDefault="00690C78" w:rsidP="00690C78">
            <w:pPr>
              <w:tabs>
                <w:tab w:val="left" w:pos="2880"/>
                <w:tab w:val="right" w:pos="5040"/>
                <w:tab w:val="right" w:pos="6390"/>
                <w:tab w:val="right" w:pos="8190"/>
              </w:tabs>
              <w:spacing w:line="280" w:lineRule="atLeast"/>
              <w:ind w:right="36"/>
              <w:jc w:val="center"/>
              <w:rPr>
                <w:sz w:val="20"/>
              </w:rPr>
            </w:pPr>
          </w:p>
        </w:tc>
        <w:tc>
          <w:tcPr>
            <w:tcW w:w="1004" w:type="dxa"/>
            <w:gridSpan w:val="2"/>
            <w:vAlign w:val="bottom"/>
            <w:hideMark/>
          </w:tcPr>
          <w:p w14:paraId="43DAA31A" w14:textId="77777777" w:rsidR="00690C78" w:rsidRPr="00D679F7" w:rsidRDefault="00690C78" w:rsidP="00690C78">
            <w:pPr>
              <w:tabs>
                <w:tab w:val="left" w:pos="2880"/>
                <w:tab w:val="right" w:pos="5040"/>
                <w:tab w:val="right" w:pos="6390"/>
                <w:tab w:val="right" w:pos="8190"/>
              </w:tabs>
              <w:spacing w:line="280" w:lineRule="atLeast"/>
              <w:ind w:right="36"/>
              <w:jc w:val="center"/>
              <w:rPr>
                <w:sz w:val="20"/>
              </w:rPr>
            </w:pPr>
            <w:r w:rsidRPr="00D679F7">
              <w:rPr>
                <w:sz w:val="20"/>
              </w:rPr>
              <w:t>Fair</w:t>
            </w:r>
          </w:p>
          <w:p w14:paraId="35AFE49A" w14:textId="77777777" w:rsidR="00690C78" w:rsidRPr="00D679F7" w:rsidRDefault="00690C78" w:rsidP="00690C78">
            <w:pPr>
              <w:tabs>
                <w:tab w:val="left" w:pos="2880"/>
                <w:tab w:val="right" w:pos="5040"/>
                <w:tab w:val="right" w:pos="6390"/>
                <w:tab w:val="right" w:pos="8190"/>
              </w:tabs>
              <w:spacing w:line="280" w:lineRule="atLeast"/>
              <w:ind w:right="36"/>
              <w:jc w:val="center"/>
              <w:rPr>
                <w:sz w:val="20"/>
                <w:rtl/>
                <w:cs/>
              </w:rPr>
            </w:pPr>
            <w:r w:rsidRPr="00D679F7">
              <w:rPr>
                <w:sz w:val="20"/>
              </w:rPr>
              <w:t xml:space="preserve"> value</w:t>
            </w:r>
          </w:p>
        </w:tc>
      </w:tr>
      <w:tr w:rsidR="00690C78" w:rsidRPr="00D679F7" w14:paraId="6A6D3436" w14:textId="77777777" w:rsidTr="00D679F7">
        <w:tblPrEx>
          <w:tblCellMar>
            <w:left w:w="108" w:type="dxa"/>
            <w:right w:w="108" w:type="dxa"/>
          </w:tblCellMar>
          <w:tblLook w:val="04A0" w:firstRow="1" w:lastRow="0" w:firstColumn="1" w:lastColumn="0" w:noHBand="0" w:noVBand="1"/>
        </w:tblPrEx>
        <w:trPr>
          <w:trHeight w:val="60"/>
          <w:tblHeader/>
        </w:trPr>
        <w:tc>
          <w:tcPr>
            <w:tcW w:w="3870" w:type="dxa"/>
          </w:tcPr>
          <w:p w14:paraId="6A5E32FE"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sz w:val="20"/>
              </w:rPr>
            </w:pPr>
          </w:p>
        </w:tc>
        <w:tc>
          <w:tcPr>
            <w:tcW w:w="5292" w:type="dxa"/>
            <w:gridSpan w:val="15"/>
            <w:vAlign w:val="bottom"/>
          </w:tcPr>
          <w:p w14:paraId="3AD7232C" w14:textId="77777777" w:rsidR="00690C78" w:rsidRPr="00D679F7" w:rsidRDefault="00690C78" w:rsidP="00690C78">
            <w:pPr>
              <w:tabs>
                <w:tab w:val="left" w:pos="2880"/>
                <w:tab w:val="right" w:pos="5040"/>
                <w:tab w:val="right" w:pos="6390"/>
                <w:tab w:val="right" w:pos="8190"/>
              </w:tabs>
              <w:spacing w:line="280" w:lineRule="atLeast"/>
              <w:ind w:right="36"/>
              <w:jc w:val="center"/>
              <w:rPr>
                <w:sz w:val="20"/>
              </w:rPr>
            </w:pPr>
            <w:r w:rsidRPr="00D679F7">
              <w:rPr>
                <w:i/>
                <w:iCs/>
                <w:sz w:val="20"/>
                <w:lang w:eastAsia="en-GB"/>
              </w:rPr>
              <w:t>(in thousand Baht)</w:t>
            </w:r>
          </w:p>
        </w:tc>
      </w:tr>
      <w:tr w:rsidR="00690C78" w:rsidRPr="00D679F7" w14:paraId="6EEBD887" w14:textId="77777777" w:rsidTr="00D679F7">
        <w:tblPrEx>
          <w:tblCellMar>
            <w:left w:w="108" w:type="dxa"/>
            <w:right w:w="108" w:type="dxa"/>
          </w:tblCellMar>
          <w:tblLook w:val="04A0" w:firstRow="1" w:lastRow="0" w:firstColumn="1" w:lastColumn="0" w:noHBand="0" w:noVBand="1"/>
        </w:tblPrEx>
        <w:trPr>
          <w:trHeight w:val="288"/>
        </w:trPr>
        <w:tc>
          <w:tcPr>
            <w:tcW w:w="9162" w:type="dxa"/>
            <w:gridSpan w:val="16"/>
          </w:tcPr>
          <w:p w14:paraId="1266BF9C" w14:textId="77777777" w:rsidR="00690C78" w:rsidRPr="00D679F7" w:rsidRDefault="00690C78" w:rsidP="00690C78">
            <w:pPr>
              <w:tabs>
                <w:tab w:val="left" w:pos="178"/>
                <w:tab w:val="left" w:pos="342"/>
                <w:tab w:val="left" w:pos="2880"/>
                <w:tab w:val="right" w:pos="5040"/>
                <w:tab w:val="right" w:pos="6390"/>
                <w:tab w:val="right" w:pos="8190"/>
              </w:tabs>
              <w:spacing w:line="280" w:lineRule="atLeast"/>
              <w:ind w:left="522" w:right="-43" w:hanging="544"/>
              <w:jc w:val="both"/>
              <w:rPr>
                <w:b/>
                <w:bCs/>
                <w:i/>
                <w:iCs/>
                <w:sz w:val="20"/>
              </w:rPr>
            </w:pPr>
            <w:r w:rsidRPr="00D679F7">
              <w:rPr>
                <w:b/>
                <w:bCs/>
                <w:i/>
                <w:iCs/>
                <w:sz w:val="20"/>
              </w:rPr>
              <w:t xml:space="preserve">Investments in equity designated </w:t>
            </w:r>
          </w:p>
          <w:p w14:paraId="0AD18709" w14:textId="77777777" w:rsidR="00690C78" w:rsidRPr="00D679F7" w:rsidRDefault="00690C78" w:rsidP="00690C78">
            <w:pPr>
              <w:tabs>
                <w:tab w:val="decimal" w:pos="972"/>
              </w:tabs>
              <w:spacing w:line="280" w:lineRule="atLeast"/>
              <w:ind w:left="161"/>
              <w:rPr>
                <w:b/>
                <w:bCs/>
                <w:i/>
                <w:iCs/>
                <w:sz w:val="20"/>
              </w:rPr>
            </w:pPr>
            <w:r w:rsidRPr="00D679F7">
              <w:rPr>
                <w:b/>
                <w:bCs/>
                <w:i/>
                <w:iCs/>
                <w:sz w:val="20"/>
              </w:rPr>
              <w:t xml:space="preserve">at fair value through other </w:t>
            </w:r>
          </w:p>
          <w:p w14:paraId="23362310" w14:textId="77777777" w:rsidR="00690C78" w:rsidRPr="00D679F7" w:rsidRDefault="00690C78" w:rsidP="00690C78">
            <w:pPr>
              <w:tabs>
                <w:tab w:val="decimal" w:pos="793"/>
              </w:tabs>
              <w:spacing w:line="280" w:lineRule="atLeast"/>
              <w:ind w:left="161"/>
              <w:rPr>
                <w:i/>
                <w:iCs/>
                <w:sz w:val="20"/>
              </w:rPr>
            </w:pPr>
            <w:r w:rsidRPr="00D679F7">
              <w:rPr>
                <w:b/>
                <w:bCs/>
                <w:i/>
                <w:iCs/>
                <w:sz w:val="20"/>
              </w:rPr>
              <w:t>comprehensive income</w:t>
            </w:r>
          </w:p>
        </w:tc>
      </w:tr>
      <w:tr w:rsidR="00690C78" w:rsidRPr="00D679F7" w14:paraId="680ED52D" w14:textId="77777777" w:rsidTr="00D679F7">
        <w:tblPrEx>
          <w:tblCellMar>
            <w:left w:w="108" w:type="dxa"/>
            <w:right w:w="108" w:type="dxa"/>
          </w:tblCellMar>
          <w:tblLook w:val="04A0" w:firstRow="1" w:lastRow="0" w:firstColumn="1" w:lastColumn="0" w:noHBand="0" w:noVBand="1"/>
        </w:tblPrEx>
        <w:trPr>
          <w:trHeight w:val="261"/>
        </w:trPr>
        <w:tc>
          <w:tcPr>
            <w:tcW w:w="3870" w:type="dxa"/>
            <w:hideMark/>
          </w:tcPr>
          <w:p w14:paraId="68DEAA54" w14:textId="220713B1" w:rsidR="00690C78" w:rsidRPr="00D679F7" w:rsidRDefault="00690C78" w:rsidP="00690C78">
            <w:pPr>
              <w:tabs>
                <w:tab w:val="left" w:pos="162"/>
                <w:tab w:val="left" w:pos="342"/>
                <w:tab w:val="left" w:pos="2880"/>
                <w:tab w:val="right" w:pos="5040"/>
                <w:tab w:val="right" w:pos="6390"/>
                <w:tab w:val="right" w:pos="8190"/>
              </w:tabs>
              <w:spacing w:line="280" w:lineRule="atLeast"/>
              <w:ind w:right="-43"/>
              <w:jc w:val="both"/>
              <w:rPr>
                <w:sz w:val="20"/>
                <w:rtl/>
                <w:cs/>
              </w:rPr>
            </w:pPr>
            <w:r w:rsidRPr="00D679F7">
              <w:rPr>
                <w:sz w:val="20"/>
              </w:rPr>
              <w:t>Common shares</w:t>
            </w:r>
          </w:p>
        </w:tc>
        <w:tc>
          <w:tcPr>
            <w:tcW w:w="1190" w:type="dxa"/>
            <w:gridSpan w:val="2"/>
            <w:vAlign w:val="bottom"/>
          </w:tcPr>
          <w:p w14:paraId="413938F3" w14:textId="746A0926" w:rsidR="00690C78" w:rsidRPr="00D679F7" w:rsidRDefault="00326AF2" w:rsidP="004841B4">
            <w:pPr>
              <w:pStyle w:val="acctfourfigures"/>
              <w:tabs>
                <w:tab w:val="clear" w:pos="765"/>
                <w:tab w:val="decimal" w:pos="899"/>
              </w:tabs>
              <w:spacing w:line="280" w:lineRule="atLeast"/>
              <w:ind w:right="-81"/>
              <w:rPr>
                <w:sz w:val="20"/>
                <w:rtl/>
                <w:cs/>
              </w:rPr>
            </w:pPr>
            <w:r w:rsidRPr="00D679F7">
              <w:rPr>
                <w:sz w:val="20"/>
              </w:rPr>
              <w:t>287,671</w:t>
            </w:r>
          </w:p>
        </w:tc>
        <w:tc>
          <w:tcPr>
            <w:tcW w:w="357" w:type="dxa"/>
            <w:gridSpan w:val="3"/>
          </w:tcPr>
          <w:p w14:paraId="4B4A9359" w14:textId="77777777" w:rsidR="00690C78" w:rsidRPr="00D679F7" w:rsidRDefault="00690C78" w:rsidP="00690C78">
            <w:pPr>
              <w:tabs>
                <w:tab w:val="decimal" w:pos="972"/>
              </w:tabs>
              <w:spacing w:line="280" w:lineRule="atLeast"/>
              <w:rPr>
                <w:sz w:val="20"/>
              </w:rPr>
            </w:pPr>
          </w:p>
        </w:tc>
        <w:tc>
          <w:tcPr>
            <w:tcW w:w="1063" w:type="dxa"/>
            <w:vAlign w:val="bottom"/>
          </w:tcPr>
          <w:p w14:paraId="0703ABB5" w14:textId="1497F21A" w:rsidR="00690C78" w:rsidRPr="00D679F7" w:rsidRDefault="009A26B0" w:rsidP="004841B4">
            <w:pPr>
              <w:tabs>
                <w:tab w:val="decimal" w:pos="784"/>
              </w:tabs>
              <w:spacing w:line="280" w:lineRule="atLeast"/>
              <w:rPr>
                <w:sz w:val="20"/>
              </w:rPr>
            </w:pPr>
            <w:r w:rsidRPr="00D679F7">
              <w:rPr>
                <w:sz w:val="20"/>
              </w:rPr>
              <w:t>201,089</w:t>
            </w:r>
          </w:p>
        </w:tc>
        <w:tc>
          <w:tcPr>
            <w:tcW w:w="236" w:type="dxa"/>
            <w:gridSpan w:val="2"/>
          </w:tcPr>
          <w:p w14:paraId="32DEE139" w14:textId="77777777" w:rsidR="00690C78" w:rsidRPr="00D679F7" w:rsidRDefault="00690C78" w:rsidP="00690C78">
            <w:pPr>
              <w:tabs>
                <w:tab w:val="decimal" w:pos="972"/>
              </w:tabs>
              <w:spacing w:line="280" w:lineRule="atLeast"/>
              <w:rPr>
                <w:sz w:val="20"/>
              </w:rPr>
            </w:pPr>
          </w:p>
        </w:tc>
        <w:tc>
          <w:tcPr>
            <w:tcW w:w="1269" w:type="dxa"/>
            <w:gridSpan w:val="3"/>
            <w:vAlign w:val="bottom"/>
          </w:tcPr>
          <w:p w14:paraId="2B731077" w14:textId="38CC1F63" w:rsidR="00690C78" w:rsidRPr="00D679F7" w:rsidRDefault="00690C78" w:rsidP="00DB6E11">
            <w:pPr>
              <w:pStyle w:val="acctfourfigures"/>
              <w:tabs>
                <w:tab w:val="clear" w:pos="765"/>
                <w:tab w:val="decimal" w:pos="854"/>
              </w:tabs>
              <w:spacing w:line="280" w:lineRule="atLeast"/>
              <w:ind w:left="-63" w:right="-160"/>
              <w:rPr>
                <w:sz w:val="20"/>
                <w:rtl/>
                <w:cs/>
              </w:rPr>
            </w:pPr>
            <w:r w:rsidRPr="00D679F7">
              <w:rPr>
                <w:sz w:val="20"/>
              </w:rPr>
              <w:t>287,671</w:t>
            </w:r>
          </w:p>
        </w:tc>
        <w:tc>
          <w:tcPr>
            <w:tcW w:w="243" w:type="dxa"/>
            <w:gridSpan w:val="3"/>
          </w:tcPr>
          <w:p w14:paraId="784B6704" w14:textId="77777777" w:rsidR="00690C78" w:rsidRPr="00D679F7" w:rsidRDefault="00690C78" w:rsidP="00690C78">
            <w:pPr>
              <w:tabs>
                <w:tab w:val="decimal" w:pos="884"/>
              </w:tabs>
              <w:spacing w:line="280" w:lineRule="atLeast"/>
              <w:rPr>
                <w:sz w:val="20"/>
              </w:rPr>
            </w:pPr>
          </w:p>
        </w:tc>
        <w:tc>
          <w:tcPr>
            <w:tcW w:w="934" w:type="dxa"/>
            <w:vAlign w:val="bottom"/>
          </w:tcPr>
          <w:p w14:paraId="7FBBF0B9" w14:textId="7D2A9131" w:rsidR="00690C78" w:rsidRPr="00D679F7" w:rsidRDefault="00690C78" w:rsidP="00D679F7">
            <w:pPr>
              <w:tabs>
                <w:tab w:val="decimal" w:pos="674"/>
              </w:tabs>
              <w:spacing w:line="280" w:lineRule="atLeast"/>
              <w:ind w:right="-57"/>
              <w:rPr>
                <w:sz w:val="20"/>
              </w:rPr>
            </w:pPr>
            <w:r w:rsidRPr="00D679F7">
              <w:rPr>
                <w:sz w:val="20"/>
              </w:rPr>
              <w:t>193,224</w:t>
            </w:r>
          </w:p>
        </w:tc>
      </w:tr>
      <w:tr w:rsidR="00690C78" w:rsidRPr="00D679F7" w14:paraId="5E31254A" w14:textId="77777777" w:rsidTr="00D679F7">
        <w:tblPrEx>
          <w:tblCellMar>
            <w:left w:w="108" w:type="dxa"/>
            <w:right w:w="108" w:type="dxa"/>
          </w:tblCellMar>
          <w:tblLook w:val="04A0" w:firstRow="1" w:lastRow="0" w:firstColumn="1" w:lastColumn="0" w:noHBand="0" w:noVBand="1"/>
        </w:tblPrEx>
        <w:trPr>
          <w:trHeight w:val="243"/>
        </w:trPr>
        <w:tc>
          <w:tcPr>
            <w:tcW w:w="3870" w:type="dxa"/>
            <w:hideMark/>
          </w:tcPr>
          <w:p w14:paraId="1C1515D0" w14:textId="6800C51C" w:rsidR="00690C78" w:rsidRPr="00D679F7" w:rsidRDefault="00690C78" w:rsidP="00690C78">
            <w:pPr>
              <w:tabs>
                <w:tab w:val="left" w:pos="162"/>
                <w:tab w:val="left" w:pos="342"/>
                <w:tab w:val="left" w:pos="2880"/>
                <w:tab w:val="right" w:pos="5040"/>
                <w:tab w:val="right" w:pos="6390"/>
                <w:tab w:val="right" w:pos="8190"/>
              </w:tabs>
              <w:spacing w:line="280" w:lineRule="atLeast"/>
              <w:ind w:left="252" w:right="-43" w:hanging="252"/>
              <w:rPr>
                <w:sz w:val="20"/>
                <w:lang w:val="en-US" w:bidi="th-TH"/>
              </w:rPr>
            </w:pPr>
            <w:r w:rsidRPr="00D679F7">
              <w:rPr>
                <w:i/>
                <w:iCs/>
                <w:sz w:val="20"/>
                <w:lang w:val="en-US" w:bidi="th-TH"/>
              </w:rPr>
              <w:t>Less</w:t>
            </w:r>
            <w:r w:rsidRPr="00D679F7">
              <w:rPr>
                <w:sz w:val="20"/>
              </w:rPr>
              <w:t xml:space="preserve"> unrealised </w:t>
            </w:r>
            <w:r w:rsidRPr="00D679F7">
              <w:rPr>
                <w:sz w:val="20"/>
                <w:lang w:val="en-US" w:bidi="th-TH"/>
              </w:rPr>
              <w:t>loss</w:t>
            </w:r>
          </w:p>
        </w:tc>
        <w:tc>
          <w:tcPr>
            <w:tcW w:w="1190" w:type="dxa"/>
            <w:gridSpan w:val="2"/>
            <w:tcBorders>
              <w:bottom w:val="single" w:sz="4" w:space="0" w:color="auto"/>
            </w:tcBorders>
            <w:vAlign w:val="bottom"/>
          </w:tcPr>
          <w:p w14:paraId="6FF286B4" w14:textId="4D8D7D6E" w:rsidR="00690C78" w:rsidRPr="00D679F7" w:rsidRDefault="00326AF2" w:rsidP="004841B4">
            <w:pPr>
              <w:pStyle w:val="acctfourfigures"/>
              <w:tabs>
                <w:tab w:val="clear" w:pos="765"/>
                <w:tab w:val="decimal" w:pos="899"/>
              </w:tabs>
              <w:spacing w:line="280" w:lineRule="atLeast"/>
              <w:ind w:right="-81"/>
              <w:rPr>
                <w:sz w:val="20"/>
              </w:rPr>
            </w:pPr>
            <w:r w:rsidRPr="00D679F7">
              <w:rPr>
                <w:sz w:val="20"/>
              </w:rPr>
              <w:t>(86,582)</w:t>
            </w:r>
          </w:p>
        </w:tc>
        <w:tc>
          <w:tcPr>
            <w:tcW w:w="357" w:type="dxa"/>
            <w:gridSpan w:val="3"/>
          </w:tcPr>
          <w:p w14:paraId="4626A5CB" w14:textId="77777777" w:rsidR="00690C78" w:rsidRPr="00D679F7" w:rsidRDefault="00690C78" w:rsidP="00690C78">
            <w:pPr>
              <w:tabs>
                <w:tab w:val="decimal" w:pos="972"/>
              </w:tabs>
              <w:spacing w:line="280" w:lineRule="atLeast"/>
              <w:rPr>
                <w:sz w:val="20"/>
              </w:rPr>
            </w:pPr>
          </w:p>
        </w:tc>
        <w:tc>
          <w:tcPr>
            <w:tcW w:w="1063" w:type="dxa"/>
            <w:tcBorders>
              <w:bottom w:val="single" w:sz="4" w:space="0" w:color="auto"/>
            </w:tcBorders>
            <w:vAlign w:val="bottom"/>
          </w:tcPr>
          <w:p w14:paraId="53B34712" w14:textId="0D0BE221" w:rsidR="00690C78" w:rsidRPr="00D679F7" w:rsidRDefault="009A26B0" w:rsidP="004841B4">
            <w:pPr>
              <w:pStyle w:val="acctfourfigures"/>
              <w:tabs>
                <w:tab w:val="clear" w:pos="765"/>
                <w:tab w:val="decimal" w:pos="541"/>
              </w:tabs>
              <w:spacing w:line="280" w:lineRule="atLeast"/>
              <w:ind w:right="-81"/>
              <w:rPr>
                <w:sz w:val="20"/>
              </w:rPr>
            </w:pPr>
            <w:r w:rsidRPr="00D679F7">
              <w:rPr>
                <w:sz w:val="20"/>
              </w:rPr>
              <w:t>-</w:t>
            </w:r>
          </w:p>
        </w:tc>
        <w:tc>
          <w:tcPr>
            <w:tcW w:w="236" w:type="dxa"/>
            <w:gridSpan w:val="2"/>
          </w:tcPr>
          <w:p w14:paraId="1FBA4DB7" w14:textId="77777777" w:rsidR="00690C78" w:rsidRPr="00D679F7" w:rsidRDefault="00690C78" w:rsidP="00690C78">
            <w:pPr>
              <w:tabs>
                <w:tab w:val="decimal" w:pos="972"/>
              </w:tabs>
              <w:spacing w:line="280" w:lineRule="atLeast"/>
              <w:rPr>
                <w:sz w:val="20"/>
              </w:rPr>
            </w:pPr>
          </w:p>
        </w:tc>
        <w:tc>
          <w:tcPr>
            <w:tcW w:w="1269" w:type="dxa"/>
            <w:gridSpan w:val="3"/>
            <w:tcBorders>
              <w:bottom w:val="single" w:sz="4" w:space="0" w:color="auto"/>
            </w:tcBorders>
            <w:vAlign w:val="bottom"/>
          </w:tcPr>
          <w:p w14:paraId="49442698" w14:textId="5A6F784C" w:rsidR="00690C78" w:rsidRPr="00D679F7" w:rsidRDefault="00690C78" w:rsidP="00DB6E11">
            <w:pPr>
              <w:pStyle w:val="acctfourfigures"/>
              <w:tabs>
                <w:tab w:val="clear" w:pos="765"/>
                <w:tab w:val="decimal" w:pos="854"/>
              </w:tabs>
              <w:spacing w:line="280" w:lineRule="atLeast"/>
              <w:ind w:right="-160"/>
              <w:rPr>
                <w:sz w:val="20"/>
                <w:lang w:val="en-US" w:bidi="th-TH"/>
              </w:rPr>
            </w:pPr>
            <w:r w:rsidRPr="00D679F7">
              <w:rPr>
                <w:sz w:val="20"/>
              </w:rPr>
              <w:t>(94,447)</w:t>
            </w:r>
          </w:p>
        </w:tc>
        <w:tc>
          <w:tcPr>
            <w:tcW w:w="243" w:type="dxa"/>
            <w:gridSpan w:val="3"/>
          </w:tcPr>
          <w:p w14:paraId="56896923" w14:textId="77777777" w:rsidR="00690C78" w:rsidRPr="00D679F7" w:rsidRDefault="00690C78" w:rsidP="00690C78">
            <w:pPr>
              <w:spacing w:line="280" w:lineRule="atLeast"/>
              <w:rPr>
                <w:sz w:val="20"/>
              </w:rPr>
            </w:pPr>
          </w:p>
        </w:tc>
        <w:tc>
          <w:tcPr>
            <w:tcW w:w="934" w:type="dxa"/>
            <w:tcBorders>
              <w:bottom w:val="single" w:sz="4" w:space="0" w:color="auto"/>
            </w:tcBorders>
            <w:vAlign w:val="bottom"/>
          </w:tcPr>
          <w:p w14:paraId="70934E56" w14:textId="624540DE" w:rsidR="00690C78" w:rsidRPr="00D679F7" w:rsidRDefault="00690C78" w:rsidP="00D679F7">
            <w:pPr>
              <w:pStyle w:val="acctfourfigures"/>
              <w:tabs>
                <w:tab w:val="clear" w:pos="765"/>
                <w:tab w:val="decimal" w:pos="116"/>
              </w:tabs>
              <w:spacing w:line="280" w:lineRule="atLeast"/>
              <w:ind w:right="-81"/>
              <w:jc w:val="center"/>
              <w:rPr>
                <w:sz w:val="20"/>
              </w:rPr>
            </w:pPr>
            <w:r w:rsidRPr="00D679F7">
              <w:rPr>
                <w:sz w:val="20"/>
              </w:rPr>
              <w:t>-</w:t>
            </w:r>
          </w:p>
        </w:tc>
      </w:tr>
      <w:tr w:rsidR="00690C78" w:rsidRPr="00D679F7" w14:paraId="5BB95140" w14:textId="77777777" w:rsidTr="00D679F7">
        <w:tblPrEx>
          <w:tblCellMar>
            <w:left w:w="108" w:type="dxa"/>
            <w:right w:w="108" w:type="dxa"/>
          </w:tblCellMar>
          <w:tblLook w:val="04A0" w:firstRow="1" w:lastRow="0" w:firstColumn="1" w:lastColumn="0" w:noHBand="0" w:noVBand="1"/>
        </w:tblPrEx>
        <w:trPr>
          <w:trHeight w:val="216"/>
        </w:trPr>
        <w:tc>
          <w:tcPr>
            <w:tcW w:w="3870" w:type="dxa"/>
          </w:tcPr>
          <w:p w14:paraId="1E705F07"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left="522" w:right="-43" w:hanging="522"/>
              <w:jc w:val="both"/>
              <w:rPr>
                <w:b/>
                <w:bCs/>
                <w:sz w:val="20"/>
              </w:rPr>
            </w:pPr>
            <w:r w:rsidRPr="00D679F7">
              <w:rPr>
                <w:b/>
                <w:bCs/>
                <w:sz w:val="20"/>
              </w:rPr>
              <w:t xml:space="preserve">Total </w:t>
            </w:r>
          </w:p>
        </w:tc>
        <w:tc>
          <w:tcPr>
            <w:tcW w:w="1190" w:type="dxa"/>
            <w:gridSpan w:val="2"/>
            <w:tcBorders>
              <w:top w:val="single" w:sz="4" w:space="0" w:color="auto"/>
              <w:bottom w:val="single" w:sz="4" w:space="0" w:color="auto"/>
            </w:tcBorders>
            <w:vAlign w:val="bottom"/>
          </w:tcPr>
          <w:p w14:paraId="57FA4C89" w14:textId="326E5EE1" w:rsidR="00690C78" w:rsidRPr="00D679F7" w:rsidRDefault="009A26B0" w:rsidP="004841B4">
            <w:pPr>
              <w:pStyle w:val="acctfourfigures"/>
              <w:tabs>
                <w:tab w:val="clear" w:pos="765"/>
                <w:tab w:val="decimal" w:pos="899"/>
              </w:tabs>
              <w:spacing w:line="280" w:lineRule="atLeast"/>
              <w:ind w:right="-81"/>
              <w:rPr>
                <w:b/>
                <w:bCs/>
                <w:sz w:val="20"/>
                <w:rtl/>
                <w:cs/>
                <w:lang w:bidi="th-TH"/>
              </w:rPr>
            </w:pPr>
            <w:r w:rsidRPr="00D679F7">
              <w:rPr>
                <w:b/>
                <w:bCs/>
                <w:sz w:val="20"/>
                <w:lang w:bidi="th-TH"/>
              </w:rPr>
              <w:t>201,089</w:t>
            </w:r>
          </w:p>
        </w:tc>
        <w:tc>
          <w:tcPr>
            <w:tcW w:w="357" w:type="dxa"/>
            <w:gridSpan w:val="3"/>
          </w:tcPr>
          <w:p w14:paraId="3856F811" w14:textId="77777777" w:rsidR="00690C78" w:rsidRPr="00D679F7" w:rsidRDefault="00690C78" w:rsidP="00690C78">
            <w:pPr>
              <w:tabs>
                <w:tab w:val="decimal" w:pos="972"/>
              </w:tabs>
              <w:spacing w:line="280" w:lineRule="atLeast"/>
              <w:rPr>
                <w:b/>
                <w:bCs/>
                <w:sz w:val="20"/>
              </w:rPr>
            </w:pPr>
          </w:p>
        </w:tc>
        <w:tc>
          <w:tcPr>
            <w:tcW w:w="1063" w:type="dxa"/>
            <w:tcBorders>
              <w:top w:val="single" w:sz="4" w:space="0" w:color="auto"/>
              <w:bottom w:val="single" w:sz="4" w:space="0" w:color="auto"/>
            </w:tcBorders>
            <w:vAlign w:val="bottom"/>
          </w:tcPr>
          <w:p w14:paraId="7B7764E9" w14:textId="68E9532B" w:rsidR="00690C78" w:rsidRPr="00D679F7" w:rsidRDefault="009A26B0" w:rsidP="004841B4">
            <w:pPr>
              <w:tabs>
                <w:tab w:val="decimal" w:pos="784"/>
              </w:tabs>
              <w:spacing w:line="280" w:lineRule="atLeast"/>
              <w:rPr>
                <w:b/>
                <w:bCs/>
                <w:sz w:val="20"/>
              </w:rPr>
            </w:pPr>
            <w:r w:rsidRPr="00D679F7">
              <w:rPr>
                <w:b/>
                <w:bCs/>
                <w:sz w:val="20"/>
              </w:rPr>
              <w:t>201,089</w:t>
            </w:r>
          </w:p>
        </w:tc>
        <w:tc>
          <w:tcPr>
            <w:tcW w:w="236" w:type="dxa"/>
            <w:gridSpan w:val="2"/>
          </w:tcPr>
          <w:p w14:paraId="2E673C73" w14:textId="77777777" w:rsidR="00690C78" w:rsidRPr="00D679F7" w:rsidRDefault="00690C78" w:rsidP="00690C78">
            <w:pPr>
              <w:tabs>
                <w:tab w:val="decimal" w:pos="972"/>
              </w:tabs>
              <w:spacing w:line="280" w:lineRule="atLeast"/>
              <w:rPr>
                <w:b/>
                <w:bCs/>
                <w:sz w:val="20"/>
              </w:rPr>
            </w:pPr>
          </w:p>
        </w:tc>
        <w:tc>
          <w:tcPr>
            <w:tcW w:w="1269" w:type="dxa"/>
            <w:gridSpan w:val="3"/>
            <w:tcBorders>
              <w:top w:val="single" w:sz="4" w:space="0" w:color="auto"/>
              <w:bottom w:val="single" w:sz="4" w:space="0" w:color="auto"/>
            </w:tcBorders>
            <w:vAlign w:val="bottom"/>
          </w:tcPr>
          <w:p w14:paraId="4986E0B8" w14:textId="60072F99" w:rsidR="00690C78" w:rsidRPr="00D679F7" w:rsidRDefault="00690C78" w:rsidP="00DB6E11">
            <w:pPr>
              <w:pStyle w:val="acctfourfigures"/>
              <w:tabs>
                <w:tab w:val="clear" w:pos="765"/>
                <w:tab w:val="decimal" w:pos="854"/>
              </w:tabs>
              <w:spacing w:line="280" w:lineRule="atLeast"/>
              <w:ind w:left="-63" w:right="-160"/>
              <w:rPr>
                <w:b/>
                <w:bCs/>
                <w:sz w:val="20"/>
              </w:rPr>
            </w:pPr>
            <w:r w:rsidRPr="00D679F7">
              <w:rPr>
                <w:b/>
                <w:bCs/>
                <w:sz w:val="20"/>
              </w:rPr>
              <w:t>193,224</w:t>
            </w:r>
          </w:p>
        </w:tc>
        <w:tc>
          <w:tcPr>
            <w:tcW w:w="243" w:type="dxa"/>
            <w:gridSpan w:val="3"/>
          </w:tcPr>
          <w:p w14:paraId="5667BD9F" w14:textId="77777777" w:rsidR="00690C78" w:rsidRPr="00D679F7" w:rsidRDefault="00690C78" w:rsidP="00690C78">
            <w:pPr>
              <w:tabs>
                <w:tab w:val="decimal" w:pos="890"/>
              </w:tabs>
              <w:spacing w:line="280" w:lineRule="atLeast"/>
              <w:rPr>
                <w:b/>
                <w:bCs/>
                <w:sz w:val="20"/>
              </w:rPr>
            </w:pPr>
          </w:p>
        </w:tc>
        <w:tc>
          <w:tcPr>
            <w:tcW w:w="934" w:type="dxa"/>
            <w:tcBorders>
              <w:top w:val="single" w:sz="4" w:space="0" w:color="auto"/>
              <w:bottom w:val="single" w:sz="4" w:space="0" w:color="auto"/>
            </w:tcBorders>
            <w:vAlign w:val="bottom"/>
          </w:tcPr>
          <w:p w14:paraId="64E2613D" w14:textId="0F80BEEC" w:rsidR="00690C78" w:rsidRPr="00D679F7" w:rsidRDefault="00690C78" w:rsidP="00D679F7">
            <w:pPr>
              <w:pStyle w:val="acctfourfigures"/>
              <w:tabs>
                <w:tab w:val="clear" w:pos="765"/>
              </w:tabs>
              <w:spacing w:line="280" w:lineRule="atLeast"/>
              <w:ind w:right="-54"/>
              <w:rPr>
                <w:b/>
                <w:bCs/>
                <w:sz w:val="20"/>
              </w:rPr>
            </w:pPr>
            <w:r w:rsidRPr="00D679F7">
              <w:rPr>
                <w:b/>
                <w:bCs/>
                <w:sz w:val="20"/>
              </w:rPr>
              <w:t>193,224</w:t>
            </w:r>
          </w:p>
        </w:tc>
      </w:tr>
      <w:tr w:rsidR="00690C78" w:rsidRPr="00D679F7" w14:paraId="4BC1DD2E" w14:textId="77777777" w:rsidTr="00D679F7">
        <w:tblPrEx>
          <w:tblCellMar>
            <w:left w:w="108" w:type="dxa"/>
            <w:right w:w="108" w:type="dxa"/>
          </w:tblCellMar>
          <w:tblLook w:val="04A0" w:firstRow="1" w:lastRow="0" w:firstColumn="1" w:lastColumn="0" w:noHBand="0" w:noVBand="1"/>
        </w:tblPrEx>
        <w:trPr>
          <w:trHeight w:val="171"/>
        </w:trPr>
        <w:tc>
          <w:tcPr>
            <w:tcW w:w="3870" w:type="dxa"/>
            <w:hideMark/>
          </w:tcPr>
          <w:p w14:paraId="6F6EFA42" w14:textId="77777777" w:rsidR="00690C78" w:rsidRPr="00D679F7" w:rsidRDefault="00690C78" w:rsidP="00690C78">
            <w:pPr>
              <w:tabs>
                <w:tab w:val="left" w:pos="162"/>
                <w:tab w:val="left" w:pos="342"/>
                <w:tab w:val="left" w:pos="2880"/>
                <w:tab w:val="right" w:pos="5040"/>
                <w:tab w:val="right" w:pos="6390"/>
                <w:tab w:val="right" w:pos="8190"/>
              </w:tabs>
              <w:spacing w:line="280" w:lineRule="atLeast"/>
              <w:ind w:right="-43"/>
              <w:jc w:val="both"/>
              <w:rPr>
                <w:b/>
                <w:bCs/>
                <w:sz w:val="20"/>
              </w:rPr>
            </w:pPr>
            <w:r w:rsidRPr="00D679F7">
              <w:rPr>
                <w:b/>
                <w:bCs/>
                <w:sz w:val="20"/>
              </w:rPr>
              <w:t>Grand total</w:t>
            </w:r>
          </w:p>
        </w:tc>
        <w:tc>
          <w:tcPr>
            <w:tcW w:w="1190" w:type="dxa"/>
            <w:gridSpan w:val="2"/>
            <w:tcBorders>
              <w:top w:val="single" w:sz="4" w:space="0" w:color="auto"/>
              <w:bottom w:val="double" w:sz="4" w:space="0" w:color="auto"/>
            </w:tcBorders>
            <w:vAlign w:val="bottom"/>
          </w:tcPr>
          <w:p w14:paraId="0F83B967" w14:textId="0B86442B" w:rsidR="00690C78" w:rsidRPr="00D679F7" w:rsidRDefault="009A26B0" w:rsidP="004841B4">
            <w:pPr>
              <w:pStyle w:val="acctfourfigures"/>
              <w:tabs>
                <w:tab w:val="clear" w:pos="765"/>
                <w:tab w:val="decimal" w:pos="899"/>
              </w:tabs>
              <w:spacing w:line="280" w:lineRule="atLeast"/>
              <w:ind w:right="-81"/>
              <w:rPr>
                <w:b/>
                <w:bCs/>
                <w:sz w:val="20"/>
                <w:rtl/>
                <w:cs/>
                <w:lang w:val="en-US" w:bidi="th-TH"/>
              </w:rPr>
            </w:pPr>
            <w:r w:rsidRPr="00D679F7">
              <w:rPr>
                <w:b/>
                <w:bCs/>
                <w:sz w:val="20"/>
                <w:lang w:val="en-US" w:bidi="th-TH"/>
              </w:rPr>
              <w:t>201,089</w:t>
            </w:r>
          </w:p>
        </w:tc>
        <w:tc>
          <w:tcPr>
            <w:tcW w:w="357" w:type="dxa"/>
            <w:gridSpan w:val="3"/>
          </w:tcPr>
          <w:p w14:paraId="4B6C6EF9" w14:textId="77777777" w:rsidR="00690C78" w:rsidRPr="00D679F7" w:rsidRDefault="00690C78" w:rsidP="00690C78">
            <w:pPr>
              <w:tabs>
                <w:tab w:val="decimal" w:pos="972"/>
              </w:tabs>
              <w:spacing w:line="280" w:lineRule="atLeast"/>
              <w:rPr>
                <w:b/>
                <w:bCs/>
                <w:sz w:val="20"/>
              </w:rPr>
            </w:pPr>
          </w:p>
        </w:tc>
        <w:tc>
          <w:tcPr>
            <w:tcW w:w="1063" w:type="dxa"/>
            <w:tcBorders>
              <w:top w:val="single" w:sz="4" w:space="0" w:color="auto"/>
              <w:bottom w:val="nil"/>
            </w:tcBorders>
            <w:vAlign w:val="bottom"/>
          </w:tcPr>
          <w:p w14:paraId="19EA1609" w14:textId="77777777" w:rsidR="00690C78" w:rsidRPr="00D679F7" w:rsidRDefault="00690C78" w:rsidP="00690C78">
            <w:pPr>
              <w:tabs>
                <w:tab w:val="decimal" w:pos="972"/>
              </w:tabs>
              <w:spacing w:line="280" w:lineRule="atLeast"/>
              <w:rPr>
                <w:b/>
                <w:bCs/>
                <w:sz w:val="20"/>
              </w:rPr>
            </w:pPr>
          </w:p>
        </w:tc>
        <w:tc>
          <w:tcPr>
            <w:tcW w:w="236" w:type="dxa"/>
            <w:gridSpan w:val="2"/>
          </w:tcPr>
          <w:p w14:paraId="445C0700" w14:textId="77777777" w:rsidR="00690C78" w:rsidRPr="00D679F7" w:rsidRDefault="00690C78" w:rsidP="00690C78">
            <w:pPr>
              <w:tabs>
                <w:tab w:val="decimal" w:pos="972"/>
              </w:tabs>
              <w:spacing w:line="280" w:lineRule="atLeast"/>
              <w:rPr>
                <w:b/>
                <w:bCs/>
                <w:sz w:val="20"/>
              </w:rPr>
            </w:pPr>
          </w:p>
        </w:tc>
        <w:tc>
          <w:tcPr>
            <w:tcW w:w="1269" w:type="dxa"/>
            <w:gridSpan w:val="3"/>
            <w:tcBorders>
              <w:top w:val="single" w:sz="4" w:space="0" w:color="auto"/>
              <w:bottom w:val="double" w:sz="4" w:space="0" w:color="auto"/>
            </w:tcBorders>
            <w:vAlign w:val="bottom"/>
          </w:tcPr>
          <w:p w14:paraId="19855987" w14:textId="174CD139" w:rsidR="00690C78" w:rsidRPr="00D679F7" w:rsidRDefault="00690C78" w:rsidP="00DB6E11">
            <w:pPr>
              <w:pStyle w:val="acctfourfigures"/>
              <w:tabs>
                <w:tab w:val="clear" w:pos="765"/>
                <w:tab w:val="decimal" w:pos="854"/>
              </w:tabs>
              <w:spacing w:line="280" w:lineRule="atLeast"/>
              <w:ind w:left="-63" w:right="-160"/>
              <w:rPr>
                <w:b/>
                <w:bCs/>
                <w:sz w:val="20"/>
                <w:rtl/>
                <w:cs/>
              </w:rPr>
            </w:pPr>
            <w:r w:rsidRPr="00D679F7">
              <w:rPr>
                <w:b/>
                <w:bCs/>
                <w:sz w:val="20"/>
              </w:rPr>
              <w:t>193,224</w:t>
            </w:r>
          </w:p>
        </w:tc>
        <w:tc>
          <w:tcPr>
            <w:tcW w:w="243" w:type="dxa"/>
            <w:gridSpan w:val="3"/>
          </w:tcPr>
          <w:p w14:paraId="2BC8514F" w14:textId="77777777" w:rsidR="00690C78" w:rsidRPr="00D679F7" w:rsidRDefault="00690C78" w:rsidP="00690C78">
            <w:pPr>
              <w:tabs>
                <w:tab w:val="decimal" w:pos="972"/>
              </w:tabs>
              <w:spacing w:line="280" w:lineRule="atLeast"/>
              <w:rPr>
                <w:b/>
                <w:bCs/>
                <w:sz w:val="20"/>
              </w:rPr>
            </w:pPr>
          </w:p>
        </w:tc>
        <w:tc>
          <w:tcPr>
            <w:tcW w:w="934" w:type="dxa"/>
            <w:tcBorders>
              <w:top w:val="single" w:sz="4" w:space="0" w:color="auto"/>
              <w:bottom w:val="nil"/>
            </w:tcBorders>
            <w:vAlign w:val="bottom"/>
          </w:tcPr>
          <w:p w14:paraId="3EE3FF31" w14:textId="77777777" w:rsidR="00690C78" w:rsidRPr="00D679F7" w:rsidRDefault="00690C78" w:rsidP="00690C78">
            <w:pPr>
              <w:pStyle w:val="acctfourfigures"/>
              <w:tabs>
                <w:tab w:val="clear" w:pos="765"/>
                <w:tab w:val="decimal" w:pos="924"/>
              </w:tabs>
              <w:spacing w:line="280" w:lineRule="atLeast"/>
              <w:ind w:right="-64"/>
              <w:rPr>
                <w:sz w:val="20"/>
              </w:rPr>
            </w:pPr>
          </w:p>
        </w:tc>
      </w:tr>
    </w:tbl>
    <w:p w14:paraId="674F1A81" w14:textId="77777777" w:rsidR="00332E21" w:rsidRPr="00CC2561" w:rsidRDefault="00332E21" w:rsidP="005F52C7">
      <w:pPr>
        <w:tabs>
          <w:tab w:val="left" w:pos="900"/>
          <w:tab w:val="left" w:pos="2160"/>
          <w:tab w:val="left" w:pos="2880"/>
        </w:tabs>
        <w:spacing w:line="240" w:lineRule="atLeast"/>
        <w:ind w:right="18"/>
        <w:jc w:val="thaiDistribute"/>
        <w:rPr>
          <w:szCs w:val="22"/>
        </w:rPr>
      </w:pPr>
    </w:p>
    <w:p w14:paraId="5BF196F3" w14:textId="77777777" w:rsidR="00332E21" w:rsidRPr="00ED02FD" w:rsidRDefault="00332E21" w:rsidP="00461AB5">
      <w:pPr>
        <w:tabs>
          <w:tab w:val="left" w:pos="900"/>
          <w:tab w:val="left" w:pos="2160"/>
          <w:tab w:val="left" w:pos="2880"/>
        </w:tabs>
        <w:spacing w:before="60" w:after="60" w:line="380" w:lineRule="exact"/>
        <w:ind w:right="-36"/>
        <w:jc w:val="thaiDistribute"/>
        <w:rPr>
          <w:szCs w:val="22"/>
          <w:lang w:val="en-US"/>
        </w:rPr>
      </w:pPr>
    </w:p>
    <w:p w14:paraId="5E38D0CD" w14:textId="77777777" w:rsidR="00332E21" w:rsidRPr="00CC2561" w:rsidRDefault="00332E21" w:rsidP="00461AB5">
      <w:pPr>
        <w:tabs>
          <w:tab w:val="left" w:pos="900"/>
          <w:tab w:val="left" w:pos="2160"/>
          <w:tab w:val="left" w:pos="2880"/>
        </w:tabs>
        <w:spacing w:before="60" w:after="60" w:line="380" w:lineRule="exact"/>
        <w:ind w:right="-36"/>
        <w:jc w:val="thaiDistribute"/>
        <w:rPr>
          <w:szCs w:val="22"/>
        </w:rPr>
        <w:sectPr w:rsidR="00332E21" w:rsidRPr="00CC2561" w:rsidSect="00332E21">
          <w:headerReference w:type="default" r:id="rId13"/>
          <w:footerReference w:type="default" r:id="rId14"/>
          <w:pgSz w:w="11907" w:h="16840" w:code="9"/>
          <w:pgMar w:top="691" w:right="1152" w:bottom="576" w:left="1152" w:header="720" w:footer="720" w:gutter="0"/>
          <w:cols w:space="720"/>
          <w:docGrid w:linePitch="299"/>
        </w:sectPr>
      </w:pPr>
    </w:p>
    <w:p w14:paraId="44AF3139" w14:textId="3C1A4152" w:rsidR="00332E21" w:rsidRPr="00CC2561" w:rsidRDefault="00CA4575" w:rsidP="00085098">
      <w:pPr>
        <w:pStyle w:val="Heading1"/>
      </w:pPr>
      <w:r w:rsidRPr="00CC2561">
        <w:t>9</w:t>
      </w:r>
      <w:r w:rsidR="00332E21" w:rsidRPr="00CC2561">
        <w:tab/>
        <w:t>Investments in associates</w:t>
      </w:r>
    </w:p>
    <w:p w14:paraId="10002F00" w14:textId="77777777" w:rsidR="00332E21" w:rsidRPr="00CC2561" w:rsidRDefault="00332E21" w:rsidP="00FF01C7">
      <w:pPr>
        <w:pStyle w:val="BodyText"/>
        <w:spacing w:after="0" w:line="240" w:lineRule="atLeast"/>
        <w:rPr>
          <w:lang w:val="en-US" w:bidi="th-TH"/>
        </w:rPr>
      </w:pPr>
    </w:p>
    <w:tbl>
      <w:tblPr>
        <w:tblW w:w="4761" w:type="pct"/>
        <w:tblInd w:w="437" w:type="dxa"/>
        <w:tblLayout w:type="fixed"/>
        <w:tblCellMar>
          <w:left w:w="79" w:type="dxa"/>
          <w:right w:w="79" w:type="dxa"/>
        </w:tblCellMar>
        <w:tblLook w:val="0000" w:firstRow="0" w:lastRow="0" w:firstColumn="0" w:lastColumn="0" w:noHBand="0" w:noVBand="0"/>
      </w:tblPr>
      <w:tblGrid>
        <w:gridCol w:w="1880"/>
        <w:gridCol w:w="1989"/>
        <w:gridCol w:w="189"/>
        <w:gridCol w:w="916"/>
        <w:gridCol w:w="188"/>
        <w:gridCol w:w="979"/>
        <w:gridCol w:w="190"/>
        <w:gridCol w:w="923"/>
        <w:gridCol w:w="188"/>
        <w:gridCol w:w="856"/>
        <w:gridCol w:w="188"/>
        <w:gridCol w:w="897"/>
        <w:gridCol w:w="188"/>
        <w:gridCol w:w="903"/>
        <w:gridCol w:w="193"/>
        <w:gridCol w:w="929"/>
        <w:gridCol w:w="188"/>
        <w:gridCol w:w="853"/>
        <w:gridCol w:w="188"/>
        <w:gridCol w:w="850"/>
        <w:gridCol w:w="188"/>
        <w:gridCol w:w="788"/>
      </w:tblGrid>
      <w:tr w:rsidR="007F51A2" w:rsidRPr="007F51A2" w14:paraId="79CD31BE" w14:textId="29EB3497" w:rsidTr="00013802">
        <w:trPr>
          <w:cantSplit/>
          <w:tblHeader/>
        </w:trPr>
        <w:tc>
          <w:tcPr>
            <w:tcW w:w="642" w:type="pct"/>
          </w:tcPr>
          <w:p w14:paraId="7217DDED" w14:textId="77777777" w:rsidR="00332E21" w:rsidRPr="007F51A2" w:rsidRDefault="00332E21" w:rsidP="007F51A2">
            <w:pPr>
              <w:pStyle w:val="NoSpacing"/>
              <w:spacing w:line="240" w:lineRule="atLeast"/>
              <w:rPr>
                <w:rFonts w:ascii="Times New Roman" w:hAnsi="Times New Roman" w:cs="Times New Roman"/>
                <w:szCs w:val="18"/>
              </w:rPr>
            </w:pPr>
          </w:p>
        </w:tc>
        <w:tc>
          <w:tcPr>
            <w:tcW w:w="679" w:type="pct"/>
            <w:vAlign w:val="bottom"/>
          </w:tcPr>
          <w:p w14:paraId="18A9BF84"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65" w:type="pct"/>
            <w:vAlign w:val="bottom"/>
          </w:tcPr>
          <w:p w14:paraId="4324EC84"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711" w:type="pct"/>
            <w:gridSpan w:val="3"/>
            <w:vAlign w:val="bottom"/>
          </w:tcPr>
          <w:p w14:paraId="7A925B51"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65" w:type="pct"/>
            <w:vAlign w:val="bottom"/>
          </w:tcPr>
          <w:p w14:paraId="5BC62AAF"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2839" w:type="pct"/>
            <w:gridSpan w:val="15"/>
            <w:vAlign w:val="bottom"/>
          </w:tcPr>
          <w:p w14:paraId="3F4D54BB" w14:textId="547BA7C9" w:rsidR="00332E21" w:rsidRPr="007F51A2" w:rsidRDefault="00332E21" w:rsidP="007F51A2">
            <w:pPr>
              <w:pStyle w:val="NoSpacing"/>
              <w:tabs>
                <w:tab w:val="clear" w:pos="5387"/>
                <w:tab w:val="left" w:pos="740"/>
              </w:tabs>
              <w:spacing w:line="240" w:lineRule="atLeast"/>
              <w:jc w:val="center"/>
              <w:rPr>
                <w:rFonts w:ascii="Times New Roman" w:hAnsi="Times New Roman" w:cs="Times New Roman"/>
                <w:b/>
                <w:bCs/>
                <w:szCs w:val="18"/>
              </w:rPr>
            </w:pPr>
            <w:r w:rsidRPr="007F51A2">
              <w:rPr>
                <w:rFonts w:ascii="Times New Roman" w:hAnsi="Times New Roman" w:cs="Times New Roman"/>
                <w:b/>
                <w:bCs/>
                <w:szCs w:val="18"/>
              </w:rPr>
              <w:t>Consolidated financial statements</w:t>
            </w:r>
          </w:p>
        </w:tc>
      </w:tr>
      <w:tr w:rsidR="00013802" w:rsidRPr="007F51A2" w14:paraId="798BE7A3" w14:textId="14B8558A" w:rsidTr="00CD7862">
        <w:trPr>
          <w:cantSplit/>
          <w:tblHeader/>
        </w:trPr>
        <w:tc>
          <w:tcPr>
            <w:tcW w:w="642" w:type="pct"/>
          </w:tcPr>
          <w:p w14:paraId="4FFA3524" w14:textId="77777777" w:rsidR="00332E21" w:rsidRPr="007F51A2" w:rsidRDefault="00332E21" w:rsidP="007F51A2">
            <w:pPr>
              <w:pStyle w:val="NoSpacing"/>
              <w:spacing w:line="240" w:lineRule="atLeast"/>
              <w:rPr>
                <w:rFonts w:ascii="Times New Roman" w:hAnsi="Times New Roman" w:cs="Times New Roman"/>
                <w:szCs w:val="18"/>
              </w:rPr>
            </w:pPr>
          </w:p>
        </w:tc>
        <w:tc>
          <w:tcPr>
            <w:tcW w:w="679" w:type="pct"/>
            <w:vAlign w:val="bottom"/>
          </w:tcPr>
          <w:p w14:paraId="4CD58E4E" w14:textId="77777777" w:rsidR="00332E21" w:rsidRPr="007F51A2" w:rsidRDefault="00332E21" w:rsidP="007F51A2">
            <w:pPr>
              <w:pStyle w:val="NoSpacing"/>
              <w:spacing w:line="240" w:lineRule="atLeast"/>
              <w:jc w:val="center"/>
              <w:rPr>
                <w:rFonts w:ascii="Times New Roman" w:hAnsi="Times New Roman" w:cs="Times New Roman"/>
                <w:szCs w:val="18"/>
              </w:rPr>
            </w:pPr>
            <w:r w:rsidRPr="007F51A2">
              <w:rPr>
                <w:rFonts w:ascii="Times New Roman" w:hAnsi="Times New Roman" w:cs="Times New Roman"/>
                <w:szCs w:val="18"/>
              </w:rPr>
              <w:t>Type of business</w:t>
            </w:r>
          </w:p>
        </w:tc>
        <w:tc>
          <w:tcPr>
            <w:tcW w:w="65" w:type="pct"/>
            <w:vAlign w:val="bottom"/>
          </w:tcPr>
          <w:p w14:paraId="37C11337"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711" w:type="pct"/>
            <w:gridSpan w:val="3"/>
            <w:vAlign w:val="bottom"/>
          </w:tcPr>
          <w:p w14:paraId="050AE666" w14:textId="77777777" w:rsidR="00332E21" w:rsidRPr="007F51A2" w:rsidRDefault="00332E21" w:rsidP="007F51A2">
            <w:pPr>
              <w:pStyle w:val="NoSpacing"/>
              <w:spacing w:line="240" w:lineRule="atLeast"/>
              <w:jc w:val="center"/>
              <w:rPr>
                <w:rFonts w:ascii="Times New Roman" w:hAnsi="Times New Roman" w:cs="Times New Roman"/>
                <w:szCs w:val="18"/>
              </w:rPr>
            </w:pPr>
            <w:r w:rsidRPr="007F51A2">
              <w:rPr>
                <w:rFonts w:ascii="Times New Roman" w:hAnsi="Times New Roman" w:cs="Times New Roman"/>
                <w:szCs w:val="18"/>
              </w:rPr>
              <w:t>Ownership</w:t>
            </w:r>
          </w:p>
          <w:p w14:paraId="0E357A20" w14:textId="77777777" w:rsidR="00332E21" w:rsidRPr="007F51A2" w:rsidRDefault="00332E21" w:rsidP="007F51A2">
            <w:pPr>
              <w:pStyle w:val="NoSpacing"/>
              <w:spacing w:line="240" w:lineRule="atLeast"/>
              <w:jc w:val="center"/>
              <w:rPr>
                <w:rFonts w:ascii="Times New Roman" w:hAnsi="Times New Roman" w:cs="Times New Roman"/>
                <w:szCs w:val="18"/>
              </w:rPr>
            </w:pPr>
            <w:r w:rsidRPr="007F51A2">
              <w:rPr>
                <w:rFonts w:ascii="Times New Roman" w:hAnsi="Times New Roman" w:cs="Times New Roman"/>
                <w:szCs w:val="18"/>
              </w:rPr>
              <w:t>interest</w:t>
            </w:r>
          </w:p>
        </w:tc>
        <w:tc>
          <w:tcPr>
            <w:tcW w:w="65" w:type="pct"/>
            <w:vAlign w:val="bottom"/>
          </w:tcPr>
          <w:p w14:paraId="349AD167" w14:textId="77777777" w:rsidR="00332E21" w:rsidRPr="007F51A2" w:rsidRDefault="00332E21" w:rsidP="007F51A2">
            <w:pPr>
              <w:pStyle w:val="NoSpacing"/>
              <w:spacing w:line="240" w:lineRule="atLeast"/>
              <w:jc w:val="center"/>
              <w:rPr>
                <w:rFonts w:ascii="Times New Roman" w:hAnsi="Times New Roman" w:cs="Times New Roman"/>
                <w:szCs w:val="18"/>
              </w:rPr>
            </w:pPr>
          </w:p>
        </w:tc>
        <w:tc>
          <w:tcPr>
            <w:tcW w:w="671" w:type="pct"/>
            <w:gridSpan w:val="3"/>
            <w:vAlign w:val="bottom"/>
          </w:tcPr>
          <w:p w14:paraId="3260239A" w14:textId="77777777" w:rsidR="00332E21" w:rsidRPr="007F51A2" w:rsidRDefault="00332E21" w:rsidP="007F51A2">
            <w:pPr>
              <w:pStyle w:val="NoSpacing"/>
              <w:spacing w:line="240" w:lineRule="atLeast"/>
              <w:jc w:val="center"/>
              <w:rPr>
                <w:rFonts w:ascii="Times New Roman" w:hAnsi="Times New Roman" w:cs="Times New Roman"/>
                <w:b/>
                <w:bCs/>
                <w:szCs w:val="18"/>
              </w:rPr>
            </w:pPr>
          </w:p>
          <w:p w14:paraId="2D4293DA" w14:textId="77777777" w:rsidR="00332E21" w:rsidRPr="007F51A2" w:rsidRDefault="00332E21" w:rsidP="007F51A2">
            <w:pPr>
              <w:pStyle w:val="NoSpacing"/>
              <w:spacing w:line="240" w:lineRule="atLeast"/>
              <w:jc w:val="center"/>
              <w:rPr>
                <w:rFonts w:ascii="Times New Roman" w:hAnsi="Times New Roman" w:cs="Times New Roman"/>
                <w:b/>
                <w:bCs/>
                <w:szCs w:val="18"/>
              </w:rPr>
            </w:pPr>
            <w:r w:rsidRPr="007F51A2">
              <w:rPr>
                <w:rFonts w:ascii="Times New Roman" w:hAnsi="Times New Roman" w:cs="Times New Roman"/>
                <w:bCs/>
                <w:szCs w:val="18"/>
              </w:rPr>
              <w:t>Paid-up capital</w:t>
            </w:r>
          </w:p>
        </w:tc>
        <w:tc>
          <w:tcPr>
            <w:tcW w:w="64" w:type="pct"/>
            <w:vAlign w:val="bottom"/>
          </w:tcPr>
          <w:p w14:paraId="6E2EE1EB" w14:textId="77777777" w:rsidR="00332E21" w:rsidRPr="007F51A2" w:rsidRDefault="00332E21" w:rsidP="007F51A2">
            <w:pPr>
              <w:pStyle w:val="NoSpacing"/>
              <w:spacing w:line="240" w:lineRule="atLeast"/>
              <w:jc w:val="center"/>
              <w:rPr>
                <w:rFonts w:ascii="Times New Roman" w:hAnsi="Times New Roman" w:cs="Times New Roman"/>
                <w:b/>
                <w:bCs/>
                <w:szCs w:val="18"/>
              </w:rPr>
            </w:pPr>
          </w:p>
        </w:tc>
        <w:tc>
          <w:tcPr>
            <w:tcW w:w="678" w:type="pct"/>
            <w:gridSpan w:val="3"/>
            <w:vAlign w:val="bottom"/>
          </w:tcPr>
          <w:p w14:paraId="179DD867" w14:textId="77777777" w:rsidR="00332E21" w:rsidRPr="007F51A2" w:rsidRDefault="00332E21" w:rsidP="007F51A2">
            <w:pPr>
              <w:pStyle w:val="NoSpacing"/>
              <w:spacing w:line="240" w:lineRule="atLeast"/>
              <w:jc w:val="center"/>
              <w:rPr>
                <w:rFonts w:ascii="Times New Roman" w:hAnsi="Times New Roman" w:cs="Times New Roman"/>
                <w:b/>
                <w:bCs/>
                <w:szCs w:val="18"/>
              </w:rPr>
            </w:pPr>
          </w:p>
          <w:p w14:paraId="1D83ADC7" w14:textId="77777777" w:rsidR="00332E21" w:rsidRPr="007F51A2" w:rsidRDefault="00332E21" w:rsidP="007F51A2">
            <w:pPr>
              <w:pStyle w:val="NoSpacing"/>
              <w:spacing w:line="240" w:lineRule="atLeast"/>
              <w:jc w:val="center"/>
              <w:rPr>
                <w:rFonts w:ascii="Times New Roman" w:hAnsi="Times New Roman" w:cs="Times New Roman"/>
                <w:b/>
                <w:bCs/>
                <w:szCs w:val="18"/>
              </w:rPr>
            </w:pPr>
            <w:r w:rsidRPr="007F51A2">
              <w:rPr>
                <w:rFonts w:ascii="Times New Roman" w:hAnsi="Times New Roman" w:cs="Times New Roman"/>
                <w:bCs/>
                <w:szCs w:val="18"/>
              </w:rPr>
              <w:t>Cost</w:t>
            </w:r>
          </w:p>
        </w:tc>
        <w:tc>
          <w:tcPr>
            <w:tcW w:w="66" w:type="pct"/>
            <w:vAlign w:val="bottom"/>
          </w:tcPr>
          <w:p w14:paraId="5FAE7446" w14:textId="77777777" w:rsidR="00332E21" w:rsidRPr="007F51A2" w:rsidRDefault="00332E21" w:rsidP="007F51A2">
            <w:pPr>
              <w:pStyle w:val="NoSpacing"/>
              <w:spacing w:line="240" w:lineRule="atLeast"/>
              <w:jc w:val="center"/>
              <w:rPr>
                <w:rFonts w:ascii="Times New Roman" w:hAnsi="Times New Roman" w:cs="Times New Roman"/>
                <w:b/>
                <w:bCs/>
                <w:szCs w:val="18"/>
              </w:rPr>
            </w:pPr>
          </w:p>
        </w:tc>
        <w:tc>
          <w:tcPr>
            <w:tcW w:w="672" w:type="pct"/>
            <w:gridSpan w:val="3"/>
            <w:vAlign w:val="bottom"/>
          </w:tcPr>
          <w:p w14:paraId="42AF781F" w14:textId="77777777" w:rsidR="00332E21" w:rsidRPr="007F51A2" w:rsidRDefault="00332E21" w:rsidP="007F51A2">
            <w:pPr>
              <w:pStyle w:val="NoSpacing"/>
              <w:spacing w:line="240" w:lineRule="atLeast"/>
              <w:jc w:val="center"/>
              <w:rPr>
                <w:rFonts w:ascii="Times New Roman" w:hAnsi="Times New Roman" w:cs="Times New Roman"/>
                <w:b/>
                <w:bCs/>
                <w:szCs w:val="18"/>
              </w:rPr>
            </w:pPr>
          </w:p>
          <w:p w14:paraId="60A01D2B" w14:textId="77777777" w:rsidR="00332E21" w:rsidRPr="007F51A2" w:rsidRDefault="00332E21" w:rsidP="007F51A2">
            <w:pPr>
              <w:pStyle w:val="NoSpacing"/>
              <w:spacing w:line="240" w:lineRule="atLeast"/>
              <w:jc w:val="center"/>
              <w:rPr>
                <w:rFonts w:ascii="Times New Roman" w:hAnsi="Times New Roman" w:cs="Times New Roman"/>
                <w:b/>
                <w:bCs/>
                <w:szCs w:val="18"/>
              </w:rPr>
            </w:pPr>
            <w:r w:rsidRPr="007F51A2">
              <w:rPr>
                <w:rFonts w:ascii="Times New Roman" w:hAnsi="Times New Roman" w:cs="Times New Roman"/>
                <w:bCs/>
                <w:szCs w:val="18"/>
              </w:rPr>
              <w:t>Equity</w:t>
            </w:r>
          </w:p>
        </w:tc>
        <w:tc>
          <w:tcPr>
            <w:tcW w:w="64" w:type="pct"/>
          </w:tcPr>
          <w:p w14:paraId="47CEBDF0" w14:textId="77777777" w:rsidR="00332E21" w:rsidRPr="007F51A2" w:rsidRDefault="00332E21" w:rsidP="007F51A2">
            <w:pPr>
              <w:pStyle w:val="NoSpacing"/>
              <w:spacing w:line="240" w:lineRule="atLeast"/>
              <w:jc w:val="center"/>
              <w:rPr>
                <w:rFonts w:ascii="Times New Roman" w:hAnsi="Times New Roman" w:cs="Times New Roman"/>
                <w:b/>
                <w:bCs/>
                <w:szCs w:val="18"/>
              </w:rPr>
            </w:pPr>
          </w:p>
        </w:tc>
        <w:tc>
          <w:tcPr>
            <w:tcW w:w="623" w:type="pct"/>
            <w:gridSpan w:val="3"/>
          </w:tcPr>
          <w:p w14:paraId="7D4FB9D3" w14:textId="2C142C81" w:rsidR="007F51A2" w:rsidRPr="007F51A2" w:rsidRDefault="00182AFB" w:rsidP="007F51A2">
            <w:pPr>
              <w:pStyle w:val="NoSpacing"/>
              <w:spacing w:line="240" w:lineRule="atLeast"/>
              <w:jc w:val="center"/>
              <w:rPr>
                <w:rFonts w:ascii="Times New Roman" w:hAnsi="Times New Roman" w:cs="Times New Roman"/>
                <w:bCs/>
                <w:szCs w:val="18"/>
              </w:rPr>
            </w:pPr>
            <w:r w:rsidRPr="007F51A2">
              <w:rPr>
                <w:rFonts w:ascii="Times New Roman" w:hAnsi="Times New Roman" w:cs="Times New Roman"/>
                <w:bCs/>
                <w:szCs w:val="18"/>
              </w:rPr>
              <w:t xml:space="preserve">Dividend income for the </w:t>
            </w:r>
            <w:r w:rsidR="00E3016B">
              <w:rPr>
                <w:rFonts w:ascii="Times New Roman" w:hAnsi="Times New Roman" w:cs="Times New Roman"/>
                <w:bCs/>
                <w:szCs w:val="18"/>
              </w:rPr>
              <w:t>three</w:t>
            </w:r>
            <w:r w:rsidRPr="007F51A2">
              <w:rPr>
                <w:rFonts w:ascii="Times New Roman" w:hAnsi="Times New Roman" w:cs="Times New Roman"/>
                <w:bCs/>
                <w:szCs w:val="18"/>
              </w:rPr>
              <w:t>-month</w:t>
            </w:r>
            <w:r w:rsidR="00D75CA1" w:rsidRPr="007F51A2">
              <w:rPr>
                <w:rFonts w:ascii="Times New Roman" w:hAnsi="Times New Roman" w:cs="Times New Roman"/>
                <w:bCs/>
                <w:szCs w:val="18"/>
              </w:rPr>
              <w:t xml:space="preserve"> </w:t>
            </w:r>
          </w:p>
          <w:p w14:paraId="7EB64D2C" w14:textId="41C6A90A" w:rsidR="00332E21" w:rsidRPr="007F51A2" w:rsidRDefault="00D75CA1" w:rsidP="007F51A2">
            <w:pPr>
              <w:pStyle w:val="NoSpacing"/>
              <w:spacing w:line="240" w:lineRule="atLeast"/>
              <w:jc w:val="center"/>
              <w:rPr>
                <w:rFonts w:ascii="Times New Roman" w:hAnsi="Times New Roman" w:cs="Times New Roman"/>
                <w:bCs/>
                <w:szCs w:val="18"/>
              </w:rPr>
            </w:pPr>
            <w:r w:rsidRPr="007F51A2">
              <w:rPr>
                <w:rFonts w:ascii="Times New Roman" w:hAnsi="Times New Roman" w:cs="Times New Roman"/>
                <w:bCs/>
                <w:szCs w:val="18"/>
              </w:rPr>
              <w:t>period ended</w:t>
            </w:r>
          </w:p>
        </w:tc>
      </w:tr>
      <w:tr w:rsidR="00E3016B" w:rsidRPr="007F51A2" w14:paraId="3FD10403" w14:textId="32BB7A1C" w:rsidTr="00CD7862">
        <w:trPr>
          <w:cantSplit/>
          <w:trHeight w:val="254"/>
          <w:tblHeader/>
        </w:trPr>
        <w:tc>
          <w:tcPr>
            <w:tcW w:w="642" w:type="pct"/>
          </w:tcPr>
          <w:p w14:paraId="0742636F" w14:textId="77777777" w:rsidR="00E3016B" w:rsidRPr="007F51A2" w:rsidRDefault="00E3016B" w:rsidP="00E3016B">
            <w:pPr>
              <w:pStyle w:val="NoSpacing"/>
              <w:spacing w:line="240" w:lineRule="atLeast"/>
              <w:rPr>
                <w:rFonts w:ascii="Times New Roman" w:hAnsi="Times New Roman" w:cs="Times New Roman"/>
                <w:szCs w:val="18"/>
              </w:rPr>
            </w:pPr>
          </w:p>
        </w:tc>
        <w:tc>
          <w:tcPr>
            <w:tcW w:w="679" w:type="pct"/>
          </w:tcPr>
          <w:p w14:paraId="18ED5FAF" w14:textId="77777777" w:rsidR="00E3016B" w:rsidRPr="007F51A2" w:rsidRDefault="00E3016B" w:rsidP="00E3016B">
            <w:pPr>
              <w:pStyle w:val="NoSpacing"/>
              <w:spacing w:line="240" w:lineRule="atLeast"/>
              <w:rPr>
                <w:rFonts w:ascii="Times New Roman" w:hAnsi="Times New Roman" w:cs="Times New Roman"/>
                <w:b/>
                <w:bCs/>
                <w:szCs w:val="18"/>
              </w:rPr>
            </w:pPr>
          </w:p>
        </w:tc>
        <w:tc>
          <w:tcPr>
            <w:tcW w:w="65" w:type="pct"/>
          </w:tcPr>
          <w:p w14:paraId="657C858D" w14:textId="77777777" w:rsidR="00E3016B" w:rsidRPr="007F51A2" w:rsidRDefault="00E3016B" w:rsidP="00E3016B">
            <w:pPr>
              <w:pStyle w:val="NoSpacing"/>
              <w:spacing w:line="240" w:lineRule="atLeast"/>
              <w:rPr>
                <w:rFonts w:ascii="Times New Roman" w:hAnsi="Times New Roman" w:cs="Times New Roman"/>
                <w:b/>
                <w:bCs/>
                <w:szCs w:val="18"/>
              </w:rPr>
            </w:pPr>
          </w:p>
        </w:tc>
        <w:tc>
          <w:tcPr>
            <w:tcW w:w="313" w:type="pct"/>
            <w:vAlign w:val="bottom"/>
          </w:tcPr>
          <w:p w14:paraId="751C6F46" w14:textId="3B949DE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w:t>
            </w:r>
            <w:r>
              <w:rPr>
                <w:rFonts w:ascii="Times New Roman" w:hAnsi="Times New Roman" w:cs="Times New Roman"/>
                <w:szCs w:val="18"/>
              </w:rPr>
              <w:t>1</w:t>
            </w:r>
          </w:p>
          <w:p w14:paraId="5EE5D6B3" w14:textId="032A02C3"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64" w:type="pct"/>
            <w:vAlign w:val="bottom"/>
          </w:tcPr>
          <w:p w14:paraId="326A7E0D"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34" w:type="pct"/>
            <w:vAlign w:val="bottom"/>
          </w:tcPr>
          <w:p w14:paraId="3A727737" w14:textId="7777777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54543F30" w14:textId="7777777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December</w:t>
            </w:r>
          </w:p>
        </w:tc>
        <w:tc>
          <w:tcPr>
            <w:tcW w:w="65" w:type="pct"/>
          </w:tcPr>
          <w:p w14:paraId="3F08F5D8"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15" w:type="pct"/>
            <w:vAlign w:val="bottom"/>
          </w:tcPr>
          <w:p w14:paraId="3ABAB500" w14:textId="7777777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w:t>
            </w:r>
            <w:r>
              <w:rPr>
                <w:rFonts w:ascii="Times New Roman" w:hAnsi="Times New Roman" w:cs="Times New Roman"/>
                <w:szCs w:val="18"/>
              </w:rPr>
              <w:t>1</w:t>
            </w:r>
          </w:p>
          <w:p w14:paraId="1782D494" w14:textId="27BE9273"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64" w:type="pct"/>
            <w:vAlign w:val="bottom"/>
          </w:tcPr>
          <w:p w14:paraId="1121FF78"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292" w:type="pct"/>
            <w:vAlign w:val="bottom"/>
          </w:tcPr>
          <w:p w14:paraId="3D6786EE" w14:textId="7777777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53371649" w14:textId="47B02317" w:rsidR="00E3016B" w:rsidRPr="007F51A2" w:rsidRDefault="00E3016B" w:rsidP="00E3016B">
            <w:pPr>
              <w:pStyle w:val="NoSpacing"/>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December</w:t>
            </w:r>
          </w:p>
        </w:tc>
        <w:tc>
          <w:tcPr>
            <w:tcW w:w="64" w:type="pct"/>
          </w:tcPr>
          <w:p w14:paraId="035ECCC9"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06" w:type="pct"/>
            <w:vAlign w:val="bottom"/>
          </w:tcPr>
          <w:p w14:paraId="02305C6B" w14:textId="7777777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w:t>
            </w:r>
            <w:r>
              <w:rPr>
                <w:rFonts w:ascii="Times New Roman" w:hAnsi="Times New Roman" w:cs="Times New Roman"/>
                <w:szCs w:val="18"/>
              </w:rPr>
              <w:t>1</w:t>
            </w:r>
          </w:p>
          <w:p w14:paraId="280A30A9" w14:textId="14562C8C" w:rsidR="00E3016B" w:rsidRPr="007F51A2" w:rsidRDefault="00E3016B" w:rsidP="00E3016B">
            <w:pPr>
              <w:pStyle w:val="NoSpacing"/>
              <w:tabs>
                <w:tab w:val="clear" w:pos="907"/>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64" w:type="pct"/>
            <w:vAlign w:val="bottom"/>
          </w:tcPr>
          <w:p w14:paraId="29F9815D"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08" w:type="pct"/>
            <w:vAlign w:val="bottom"/>
          </w:tcPr>
          <w:p w14:paraId="601230A2" w14:textId="7777777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51586DA8" w14:textId="34E090FE" w:rsidR="00E3016B" w:rsidRPr="007F51A2" w:rsidRDefault="00E3016B" w:rsidP="00E3016B">
            <w:pPr>
              <w:pStyle w:val="NoSpacing"/>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December</w:t>
            </w:r>
          </w:p>
        </w:tc>
        <w:tc>
          <w:tcPr>
            <w:tcW w:w="66" w:type="pct"/>
          </w:tcPr>
          <w:p w14:paraId="4873A258"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17" w:type="pct"/>
            <w:vAlign w:val="bottom"/>
          </w:tcPr>
          <w:p w14:paraId="06FE8EF2" w14:textId="7777777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w:t>
            </w:r>
            <w:r>
              <w:rPr>
                <w:rFonts w:ascii="Times New Roman" w:hAnsi="Times New Roman" w:cs="Times New Roman"/>
                <w:szCs w:val="18"/>
              </w:rPr>
              <w:t>1</w:t>
            </w:r>
          </w:p>
          <w:p w14:paraId="6F195C5A" w14:textId="6EBE8C90" w:rsidR="00E3016B" w:rsidRPr="007F51A2" w:rsidRDefault="00E3016B" w:rsidP="00E3016B">
            <w:pPr>
              <w:pStyle w:val="NoSpacing"/>
              <w:tabs>
                <w:tab w:val="clear" w:pos="454"/>
                <w:tab w:val="clear" w:pos="907"/>
                <w:tab w:val="left" w:pos="460"/>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64" w:type="pct"/>
            <w:vAlign w:val="bottom"/>
          </w:tcPr>
          <w:p w14:paraId="3AF8E9A6"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291" w:type="pct"/>
            <w:vAlign w:val="bottom"/>
          </w:tcPr>
          <w:p w14:paraId="2C69D7AB" w14:textId="7777777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31</w:t>
            </w:r>
          </w:p>
          <w:p w14:paraId="77923A3C" w14:textId="73838C31" w:rsidR="00E3016B" w:rsidRPr="007F51A2" w:rsidRDefault="00E3016B" w:rsidP="00E3016B">
            <w:pPr>
              <w:pStyle w:val="NoSpacing"/>
              <w:tabs>
                <w:tab w:val="clear" w:pos="907"/>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December</w:t>
            </w:r>
          </w:p>
        </w:tc>
        <w:tc>
          <w:tcPr>
            <w:tcW w:w="64" w:type="pct"/>
          </w:tcPr>
          <w:p w14:paraId="3EBCC676" w14:textId="7777777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p>
        </w:tc>
        <w:tc>
          <w:tcPr>
            <w:tcW w:w="290" w:type="pct"/>
            <w:vAlign w:val="bottom"/>
          </w:tcPr>
          <w:p w14:paraId="0F35BCA2" w14:textId="7777777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w:t>
            </w:r>
            <w:r>
              <w:rPr>
                <w:rFonts w:ascii="Times New Roman" w:hAnsi="Times New Roman" w:cs="Times New Roman"/>
                <w:szCs w:val="18"/>
              </w:rPr>
              <w:t>1</w:t>
            </w:r>
          </w:p>
          <w:p w14:paraId="2B1F1E5D" w14:textId="1B924BA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Pr>
                <w:rFonts w:ascii="Times New Roman" w:hAnsi="Times New Roman" w:cs="Times New Roman"/>
                <w:szCs w:val="18"/>
              </w:rPr>
              <w:t>March</w:t>
            </w:r>
          </w:p>
        </w:tc>
        <w:tc>
          <w:tcPr>
            <w:tcW w:w="64" w:type="pct"/>
            <w:vAlign w:val="bottom"/>
          </w:tcPr>
          <w:p w14:paraId="7A0B30A2" w14:textId="77777777"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p>
        </w:tc>
        <w:tc>
          <w:tcPr>
            <w:tcW w:w="269" w:type="pct"/>
            <w:vAlign w:val="bottom"/>
          </w:tcPr>
          <w:p w14:paraId="1FC5D69C" w14:textId="7777777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3</w:t>
            </w:r>
            <w:r>
              <w:rPr>
                <w:rFonts w:ascii="Times New Roman" w:hAnsi="Times New Roman" w:cs="Times New Roman"/>
                <w:szCs w:val="18"/>
              </w:rPr>
              <w:t>1</w:t>
            </w:r>
          </w:p>
          <w:p w14:paraId="5D485804" w14:textId="03C6F1C5" w:rsidR="00E3016B" w:rsidRPr="007F51A2" w:rsidRDefault="00E3016B" w:rsidP="00E3016B">
            <w:pPr>
              <w:pStyle w:val="NoSpacing"/>
              <w:tabs>
                <w:tab w:val="clear" w:pos="227"/>
                <w:tab w:val="clear" w:pos="454"/>
                <w:tab w:val="clear" w:pos="680"/>
                <w:tab w:val="clear" w:pos="907"/>
                <w:tab w:val="clear" w:pos="5387"/>
                <w:tab w:val="left" w:pos="740"/>
              </w:tabs>
              <w:spacing w:line="240" w:lineRule="atLeast"/>
              <w:ind w:left="-82" w:right="-78"/>
              <w:jc w:val="center"/>
              <w:rPr>
                <w:rFonts w:ascii="Times New Roman" w:hAnsi="Times New Roman" w:cs="Times New Roman"/>
                <w:szCs w:val="18"/>
              </w:rPr>
            </w:pPr>
            <w:r>
              <w:rPr>
                <w:rFonts w:ascii="Times New Roman" w:hAnsi="Times New Roman" w:cs="Times New Roman"/>
                <w:szCs w:val="18"/>
              </w:rPr>
              <w:t>March</w:t>
            </w:r>
          </w:p>
        </w:tc>
      </w:tr>
      <w:tr w:rsidR="00E3016B" w:rsidRPr="007F51A2" w14:paraId="5DE91ACD" w14:textId="3B65751C" w:rsidTr="00CD7862">
        <w:trPr>
          <w:cantSplit/>
          <w:trHeight w:val="60"/>
          <w:tblHeader/>
        </w:trPr>
        <w:tc>
          <w:tcPr>
            <w:tcW w:w="642" w:type="pct"/>
          </w:tcPr>
          <w:p w14:paraId="5093B670" w14:textId="77777777" w:rsidR="00E3016B" w:rsidRPr="007F51A2" w:rsidRDefault="00E3016B" w:rsidP="00E3016B">
            <w:pPr>
              <w:pStyle w:val="NoSpacing"/>
              <w:spacing w:line="240" w:lineRule="atLeast"/>
              <w:rPr>
                <w:rFonts w:ascii="Times New Roman" w:hAnsi="Times New Roman" w:cs="Times New Roman"/>
                <w:szCs w:val="18"/>
              </w:rPr>
            </w:pPr>
          </w:p>
        </w:tc>
        <w:tc>
          <w:tcPr>
            <w:tcW w:w="679" w:type="pct"/>
          </w:tcPr>
          <w:p w14:paraId="4DCACE3D" w14:textId="77777777" w:rsidR="00E3016B" w:rsidRPr="007F51A2" w:rsidRDefault="00E3016B" w:rsidP="00E3016B">
            <w:pPr>
              <w:pStyle w:val="NoSpacing"/>
              <w:spacing w:line="240" w:lineRule="atLeast"/>
              <w:rPr>
                <w:rFonts w:ascii="Times New Roman" w:hAnsi="Times New Roman" w:cs="Times New Roman"/>
                <w:b/>
                <w:bCs/>
                <w:szCs w:val="18"/>
              </w:rPr>
            </w:pPr>
          </w:p>
        </w:tc>
        <w:tc>
          <w:tcPr>
            <w:tcW w:w="65" w:type="pct"/>
          </w:tcPr>
          <w:p w14:paraId="7856D50C" w14:textId="77777777" w:rsidR="00E3016B" w:rsidRPr="007F51A2" w:rsidRDefault="00E3016B" w:rsidP="00E3016B">
            <w:pPr>
              <w:pStyle w:val="NoSpacing"/>
              <w:spacing w:line="240" w:lineRule="atLeast"/>
              <w:rPr>
                <w:rFonts w:ascii="Times New Roman" w:hAnsi="Times New Roman" w:cs="Times New Roman"/>
                <w:b/>
                <w:bCs/>
                <w:szCs w:val="18"/>
              </w:rPr>
            </w:pPr>
          </w:p>
        </w:tc>
        <w:tc>
          <w:tcPr>
            <w:tcW w:w="313" w:type="pct"/>
            <w:vAlign w:val="bottom"/>
          </w:tcPr>
          <w:p w14:paraId="363813DD" w14:textId="31F36A8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6</w:t>
            </w:r>
          </w:p>
        </w:tc>
        <w:tc>
          <w:tcPr>
            <w:tcW w:w="64" w:type="pct"/>
            <w:vAlign w:val="bottom"/>
          </w:tcPr>
          <w:p w14:paraId="205ECB58"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34" w:type="pct"/>
            <w:vAlign w:val="bottom"/>
          </w:tcPr>
          <w:p w14:paraId="6FABC270" w14:textId="6393A1E0" w:rsidR="00E3016B" w:rsidRPr="007F51A2" w:rsidRDefault="00E3016B" w:rsidP="00E3016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5</w:t>
            </w:r>
          </w:p>
        </w:tc>
        <w:tc>
          <w:tcPr>
            <w:tcW w:w="65" w:type="pct"/>
          </w:tcPr>
          <w:p w14:paraId="2B4F29DE"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15" w:type="pct"/>
            <w:vAlign w:val="bottom"/>
          </w:tcPr>
          <w:p w14:paraId="1705E1C6" w14:textId="4AEBEC87" w:rsidR="00E3016B" w:rsidRPr="007F51A2" w:rsidRDefault="00E3016B" w:rsidP="00E3016B">
            <w:pPr>
              <w:pStyle w:val="NoSpacing"/>
              <w:tabs>
                <w:tab w:val="clear" w:pos="227"/>
                <w:tab w:val="clear" w:pos="454"/>
                <w:tab w:val="clear" w:pos="680"/>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6</w:t>
            </w:r>
          </w:p>
        </w:tc>
        <w:tc>
          <w:tcPr>
            <w:tcW w:w="64" w:type="pct"/>
            <w:vAlign w:val="bottom"/>
          </w:tcPr>
          <w:p w14:paraId="57B31E47"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292" w:type="pct"/>
            <w:vAlign w:val="bottom"/>
          </w:tcPr>
          <w:p w14:paraId="0D9D7039" w14:textId="71FF92A7" w:rsidR="00E3016B" w:rsidRPr="007F51A2" w:rsidRDefault="00E3016B" w:rsidP="00E3016B">
            <w:pPr>
              <w:pStyle w:val="NoSpacing"/>
              <w:spacing w:line="240" w:lineRule="atLeast"/>
              <w:ind w:left="-82" w:right="-78"/>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5</w:t>
            </w:r>
          </w:p>
        </w:tc>
        <w:tc>
          <w:tcPr>
            <w:tcW w:w="64" w:type="pct"/>
          </w:tcPr>
          <w:p w14:paraId="6BE6F9CB"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06" w:type="pct"/>
            <w:vAlign w:val="bottom"/>
          </w:tcPr>
          <w:p w14:paraId="1709DEB4" w14:textId="47217C69" w:rsidR="00E3016B" w:rsidRPr="007F51A2" w:rsidRDefault="00E3016B" w:rsidP="00E3016B">
            <w:pPr>
              <w:pStyle w:val="NoSpacing"/>
              <w:tabs>
                <w:tab w:val="clear" w:pos="907"/>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6</w:t>
            </w:r>
          </w:p>
        </w:tc>
        <w:tc>
          <w:tcPr>
            <w:tcW w:w="64" w:type="pct"/>
            <w:vAlign w:val="bottom"/>
          </w:tcPr>
          <w:p w14:paraId="70B15FE7"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08" w:type="pct"/>
            <w:vAlign w:val="bottom"/>
          </w:tcPr>
          <w:p w14:paraId="5FB909D1" w14:textId="470503AD" w:rsidR="00E3016B" w:rsidRPr="007F51A2" w:rsidRDefault="00E3016B" w:rsidP="00E3016B">
            <w:pPr>
              <w:pStyle w:val="NoSpacing"/>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5</w:t>
            </w:r>
          </w:p>
        </w:tc>
        <w:tc>
          <w:tcPr>
            <w:tcW w:w="66" w:type="pct"/>
          </w:tcPr>
          <w:p w14:paraId="58BA7C27"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317" w:type="pct"/>
            <w:vAlign w:val="bottom"/>
          </w:tcPr>
          <w:p w14:paraId="0539CD39" w14:textId="3879BAE4" w:rsidR="00E3016B" w:rsidRPr="007F51A2" w:rsidRDefault="00E3016B" w:rsidP="00E3016B">
            <w:pPr>
              <w:pStyle w:val="NoSpacing"/>
              <w:tabs>
                <w:tab w:val="clear" w:pos="454"/>
                <w:tab w:val="clear" w:pos="907"/>
                <w:tab w:val="left" w:pos="460"/>
              </w:tabs>
              <w:spacing w:line="240" w:lineRule="atLeast"/>
              <w:ind w:left="-79" w:right="-82"/>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6</w:t>
            </w:r>
          </w:p>
        </w:tc>
        <w:tc>
          <w:tcPr>
            <w:tcW w:w="64" w:type="pct"/>
            <w:vAlign w:val="bottom"/>
          </w:tcPr>
          <w:p w14:paraId="1582AA26" w14:textId="77777777" w:rsidR="00E3016B" w:rsidRPr="007F51A2" w:rsidRDefault="00E3016B" w:rsidP="00E3016B">
            <w:pPr>
              <w:pStyle w:val="NoSpacing"/>
              <w:spacing w:line="240" w:lineRule="atLeast"/>
              <w:jc w:val="center"/>
              <w:rPr>
                <w:rFonts w:ascii="Times New Roman" w:hAnsi="Times New Roman" w:cs="Times New Roman"/>
                <w:szCs w:val="18"/>
              </w:rPr>
            </w:pPr>
          </w:p>
        </w:tc>
        <w:tc>
          <w:tcPr>
            <w:tcW w:w="291" w:type="pct"/>
            <w:vAlign w:val="bottom"/>
          </w:tcPr>
          <w:p w14:paraId="50C62E40" w14:textId="7033E140" w:rsidR="00E3016B" w:rsidRPr="007F51A2" w:rsidRDefault="00E3016B" w:rsidP="00E3016B">
            <w:pPr>
              <w:pStyle w:val="NoSpacing"/>
              <w:tabs>
                <w:tab w:val="clear" w:pos="907"/>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5</w:t>
            </w:r>
          </w:p>
        </w:tc>
        <w:tc>
          <w:tcPr>
            <w:tcW w:w="64" w:type="pct"/>
          </w:tcPr>
          <w:p w14:paraId="54C132DC" w14:textId="77777777" w:rsidR="00E3016B" w:rsidRPr="007F51A2" w:rsidRDefault="00E3016B" w:rsidP="00E3016B">
            <w:pPr>
              <w:pStyle w:val="NoSpacing"/>
              <w:tabs>
                <w:tab w:val="clear" w:pos="907"/>
              </w:tabs>
              <w:spacing w:line="240" w:lineRule="atLeast"/>
              <w:ind w:left="-85" w:right="-75"/>
              <w:jc w:val="center"/>
              <w:rPr>
                <w:rFonts w:ascii="Times New Roman" w:hAnsi="Times New Roman" w:cs="Times New Roman"/>
                <w:szCs w:val="18"/>
              </w:rPr>
            </w:pPr>
          </w:p>
        </w:tc>
        <w:tc>
          <w:tcPr>
            <w:tcW w:w="290" w:type="pct"/>
            <w:vAlign w:val="bottom"/>
          </w:tcPr>
          <w:p w14:paraId="20848A41" w14:textId="2F3F9F5D" w:rsidR="00E3016B" w:rsidRPr="007F51A2" w:rsidRDefault="00E3016B" w:rsidP="00E3016B">
            <w:pPr>
              <w:pStyle w:val="NoSpacing"/>
              <w:tabs>
                <w:tab w:val="clear" w:pos="907"/>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6</w:t>
            </w:r>
          </w:p>
        </w:tc>
        <w:tc>
          <w:tcPr>
            <w:tcW w:w="64" w:type="pct"/>
            <w:vAlign w:val="bottom"/>
          </w:tcPr>
          <w:p w14:paraId="62098C1D" w14:textId="77777777" w:rsidR="00E3016B" w:rsidRPr="007F51A2" w:rsidRDefault="00E3016B" w:rsidP="00E3016B">
            <w:pPr>
              <w:pStyle w:val="NoSpacing"/>
              <w:tabs>
                <w:tab w:val="clear" w:pos="907"/>
              </w:tabs>
              <w:spacing w:line="240" w:lineRule="atLeast"/>
              <w:ind w:left="-85" w:right="-75"/>
              <w:jc w:val="center"/>
              <w:rPr>
                <w:rFonts w:ascii="Times New Roman" w:hAnsi="Times New Roman" w:cs="Times New Roman"/>
                <w:szCs w:val="18"/>
              </w:rPr>
            </w:pPr>
          </w:p>
        </w:tc>
        <w:tc>
          <w:tcPr>
            <w:tcW w:w="269" w:type="pct"/>
            <w:vAlign w:val="bottom"/>
          </w:tcPr>
          <w:p w14:paraId="3E4A7CFA" w14:textId="09164672" w:rsidR="00E3016B" w:rsidRPr="007F51A2" w:rsidRDefault="00E3016B" w:rsidP="00E3016B">
            <w:pPr>
              <w:pStyle w:val="NoSpacing"/>
              <w:tabs>
                <w:tab w:val="clear" w:pos="907"/>
                <w:tab w:val="clear" w:pos="5387"/>
                <w:tab w:val="left" w:pos="740"/>
              </w:tabs>
              <w:spacing w:line="240" w:lineRule="atLeast"/>
              <w:ind w:left="-85" w:right="-75"/>
              <w:jc w:val="center"/>
              <w:rPr>
                <w:rFonts w:ascii="Times New Roman" w:hAnsi="Times New Roman" w:cs="Times New Roman"/>
                <w:szCs w:val="18"/>
              </w:rPr>
            </w:pPr>
            <w:r w:rsidRPr="007F51A2">
              <w:rPr>
                <w:rFonts w:ascii="Times New Roman" w:hAnsi="Times New Roman" w:cs="Times New Roman"/>
                <w:szCs w:val="18"/>
              </w:rPr>
              <w:t>202</w:t>
            </w:r>
            <w:r>
              <w:rPr>
                <w:rFonts w:ascii="Times New Roman" w:hAnsi="Times New Roman" w:cs="Times New Roman"/>
                <w:szCs w:val="18"/>
              </w:rPr>
              <w:t>5</w:t>
            </w:r>
          </w:p>
        </w:tc>
      </w:tr>
      <w:tr w:rsidR="007F51A2" w:rsidRPr="007F51A2" w14:paraId="27505FFD" w14:textId="4AA95970" w:rsidTr="00013802">
        <w:trPr>
          <w:cantSplit/>
          <w:tblHeader/>
        </w:trPr>
        <w:tc>
          <w:tcPr>
            <w:tcW w:w="642" w:type="pct"/>
          </w:tcPr>
          <w:p w14:paraId="52B6043C" w14:textId="77777777" w:rsidR="00085098" w:rsidRPr="007F51A2" w:rsidRDefault="00085098" w:rsidP="007F51A2">
            <w:pPr>
              <w:pStyle w:val="NoSpacing"/>
              <w:spacing w:line="240" w:lineRule="atLeast"/>
              <w:rPr>
                <w:rFonts w:ascii="Times New Roman" w:hAnsi="Times New Roman" w:cs="Times New Roman"/>
                <w:szCs w:val="18"/>
              </w:rPr>
            </w:pPr>
          </w:p>
        </w:tc>
        <w:tc>
          <w:tcPr>
            <w:tcW w:w="679" w:type="pct"/>
          </w:tcPr>
          <w:p w14:paraId="2BCD62DD"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65" w:type="pct"/>
          </w:tcPr>
          <w:p w14:paraId="015695CD" w14:textId="77777777" w:rsidR="00085098" w:rsidRPr="007F51A2" w:rsidRDefault="00085098" w:rsidP="007F51A2">
            <w:pPr>
              <w:pStyle w:val="NoSpacing"/>
              <w:spacing w:line="240" w:lineRule="atLeast"/>
              <w:rPr>
                <w:rFonts w:ascii="Times New Roman" w:hAnsi="Times New Roman" w:cs="Times New Roman"/>
                <w:b/>
                <w:bCs/>
                <w:szCs w:val="18"/>
              </w:rPr>
            </w:pPr>
          </w:p>
        </w:tc>
        <w:tc>
          <w:tcPr>
            <w:tcW w:w="711" w:type="pct"/>
            <w:gridSpan w:val="3"/>
            <w:vAlign w:val="bottom"/>
          </w:tcPr>
          <w:p w14:paraId="71BD80F5" w14:textId="77777777" w:rsidR="00085098" w:rsidRPr="007F51A2" w:rsidRDefault="00085098" w:rsidP="007F51A2">
            <w:pPr>
              <w:pStyle w:val="NoSpacing"/>
              <w:spacing w:line="240" w:lineRule="atLeast"/>
              <w:jc w:val="center"/>
              <w:rPr>
                <w:rFonts w:ascii="Times New Roman" w:hAnsi="Times New Roman" w:cs="Times New Roman"/>
                <w:bCs/>
                <w:szCs w:val="18"/>
              </w:rPr>
            </w:pPr>
            <w:r w:rsidRPr="007F51A2">
              <w:rPr>
                <w:rFonts w:ascii="Times New Roman" w:hAnsi="Times New Roman" w:cs="Times New Roman"/>
                <w:i/>
                <w:iCs/>
                <w:szCs w:val="18"/>
              </w:rPr>
              <w:t>(%)</w:t>
            </w:r>
          </w:p>
        </w:tc>
        <w:tc>
          <w:tcPr>
            <w:tcW w:w="65" w:type="pct"/>
          </w:tcPr>
          <w:p w14:paraId="0E092CA5" w14:textId="77777777" w:rsidR="00085098" w:rsidRPr="007F51A2" w:rsidRDefault="00085098" w:rsidP="007F51A2">
            <w:pPr>
              <w:pStyle w:val="NoSpacing"/>
              <w:spacing w:line="240" w:lineRule="atLeast"/>
              <w:jc w:val="center"/>
              <w:rPr>
                <w:rFonts w:ascii="Times New Roman" w:hAnsi="Times New Roman" w:cs="Times New Roman"/>
                <w:b/>
                <w:bCs/>
                <w:szCs w:val="18"/>
              </w:rPr>
            </w:pPr>
          </w:p>
        </w:tc>
        <w:tc>
          <w:tcPr>
            <w:tcW w:w="2839" w:type="pct"/>
            <w:gridSpan w:val="15"/>
            <w:vAlign w:val="bottom"/>
          </w:tcPr>
          <w:p w14:paraId="5DD8F6A0" w14:textId="57D81DB7" w:rsidR="00085098" w:rsidRPr="007F51A2" w:rsidRDefault="00085098" w:rsidP="007F51A2">
            <w:pPr>
              <w:pStyle w:val="NoSpacing"/>
              <w:tabs>
                <w:tab w:val="clear" w:pos="5387"/>
                <w:tab w:val="left" w:pos="740"/>
              </w:tabs>
              <w:spacing w:line="240" w:lineRule="atLeast"/>
              <w:jc w:val="center"/>
              <w:rPr>
                <w:rFonts w:ascii="Times New Roman" w:hAnsi="Times New Roman" w:cs="Times New Roman"/>
                <w:i/>
                <w:iCs/>
                <w:szCs w:val="18"/>
              </w:rPr>
            </w:pPr>
            <w:r w:rsidRPr="007F51A2">
              <w:rPr>
                <w:rFonts w:ascii="Times New Roman" w:hAnsi="Times New Roman" w:cs="Times New Roman"/>
                <w:i/>
                <w:iCs/>
                <w:szCs w:val="18"/>
              </w:rPr>
              <w:t>(in thousand Baht)</w:t>
            </w:r>
          </w:p>
        </w:tc>
      </w:tr>
      <w:tr w:rsidR="00013802" w:rsidRPr="007F51A2" w14:paraId="0BEA87F5" w14:textId="677A4944" w:rsidTr="00CD7862">
        <w:trPr>
          <w:cantSplit/>
          <w:trHeight w:val="60"/>
        </w:trPr>
        <w:tc>
          <w:tcPr>
            <w:tcW w:w="642" w:type="pct"/>
          </w:tcPr>
          <w:p w14:paraId="517F3E35" w14:textId="77777777" w:rsidR="00085098" w:rsidRPr="007F51A2" w:rsidRDefault="00085098" w:rsidP="007F51A2">
            <w:pPr>
              <w:pStyle w:val="NoSpacing"/>
              <w:spacing w:line="240" w:lineRule="atLeast"/>
              <w:rPr>
                <w:rFonts w:ascii="Times New Roman" w:hAnsi="Times New Roman" w:cs="Times New Roman"/>
                <w:b/>
                <w:bCs/>
                <w:i/>
                <w:iCs/>
                <w:szCs w:val="18"/>
              </w:rPr>
            </w:pPr>
            <w:r w:rsidRPr="007F51A2">
              <w:rPr>
                <w:rFonts w:ascii="Times New Roman" w:hAnsi="Times New Roman" w:cs="Times New Roman"/>
                <w:b/>
                <w:bCs/>
                <w:i/>
                <w:iCs/>
                <w:szCs w:val="18"/>
              </w:rPr>
              <w:t>Associates</w:t>
            </w:r>
          </w:p>
        </w:tc>
        <w:tc>
          <w:tcPr>
            <w:tcW w:w="679" w:type="pct"/>
          </w:tcPr>
          <w:p w14:paraId="1982542B" w14:textId="77777777" w:rsidR="00085098" w:rsidRPr="007F51A2" w:rsidRDefault="00085098" w:rsidP="007F51A2">
            <w:pPr>
              <w:pStyle w:val="NoSpacing"/>
              <w:spacing w:line="240" w:lineRule="atLeast"/>
              <w:rPr>
                <w:rFonts w:ascii="Times New Roman" w:hAnsi="Times New Roman" w:cs="Times New Roman"/>
                <w:szCs w:val="18"/>
              </w:rPr>
            </w:pPr>
          </w:p>
        </w:tc>
        <w:tc>
          <w:tcPr>
            <w:tcW w:w="65" w:type="pct"/>
          </w:tcPr>
          <w:p w14:paraId="37E3B217" w14:textId="77777777" w:rsidR="00085098" w:rsidRPr="007F51A2" w:rsidRDefault="00085098" w:rsidP="007F51A2">
            <w:pPr>
              <w:pStyle w:val="NoSpacing"/>
              <w:spacing w:line="240" w:lineRule="atLeast"/>
              <w:rPr>
                <w:rFonts w:ascii="Times New Roman" w:hAnsi="Times New Roman" w:cs="Times New Roman"/>
                <w:szCs w:val="18"/>
              </w:rPr>
            </w:pPr>
          </w:p>
        </w:tc>
        <w:tc>
          <w:tcPr>
            <w:tcW w:w="313" w:type="pct"/>
          </w:tcPr>
          <w:p w14:paraId="3533E63C"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23146962" w14:textId="77777777" w:rsidR="00085098" w:rsidRPr="007F51A2" w:rsidRDefault="00085098" w:rsidP="007F51A2">
            <w:pPr>
              <w:pStyle w:val="NoSpacing"/>
              <w:spacing w:line="240" w:lineRule="atLeast"/>
              <w:rPr>
                <w:rFonts w:ascii="Times New Roman" w:hAnsi="Times New Roman" w:cs="Times New Roman"/>
                <w:szCs w:val="18"/>
              </w:rPr>
            </w:pPr>
          </w:p>
        </w:tc>
        <w:tc>
          <w:tcPr>
            <w:tcW w:w="334" w:type="pct"/>
          </w:tcPr>
          <w:p w14:paraId="611BA96B" w14:textId="77777777" w:rsidR="00085098" w:rsidRPr="007F51A2" w:rsidRDefault="00085098" w:rsidP="007F51A2">
            <w:pPr>
              <w:pStyle w:val="NoSpacing"/>
              <w:spacing w:line="240" w:lineRule="atLeast"/>
              <w:rPr>
                <w:rFonts w:ascii="Times New Roman" w:hAnsi="Times New Roman" w:cs="Times New Roman"/>
                <w:szCs w:val="18"/>
              </w:rPr>
            </w:pPr>
          </w:p>
        </w:tc>
        <w:tc>
          <w:tcPr>
            <w:tcW w:w="65" w:type="pct"/>
          </w:tcPr>
          <w:p w14:paraId="7D3F5F62" w14:textId="77777777" w:rsidR="00085098" w:rsidRPr="007F51A2" w:rsidRDefault="00085098" w:rsidP="007F51A2">
            <w:pPr>
              <w:pStyle w:val="NoSpacing"/>
              <w:spacing w:line="240" w:lineRule="atLeast"/>
              <w:rPr>
                <w:rFonts w:ascii="Times New Roman" w:hAnsi="Times New Roman" w:cs="Times New Roman"/>
                <w:szCs w:val="18"/>
              </w:rPr>
            </w:pPr>
          </w:p>
        </w:tc>
        <w:tc>
          <w:tcPr>
            <w:tcW w:w="315" w:type="pct"/>
          </w:tcPr>
          <w:p w14:paraId="033B39ED"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1229EE60" w14:textId="77777777" w:rsidR="00085098" w:rsidRPr="007F51A2" w:rsidRDefault="00085098" w:rsidP="007F51A2">
            <w:pPr>
              <w:pStyle w:val="NoSpacing"/>
              <w:spacing w:line="240" w:lineRule="atLeast"/>
              <w:rPr>
                <w:rFonts w:ascii="Times New Roman" w:hAnsi="Times New Roman" w:cs="Times New Roman"/>
                <w:szCs w:val="18"/>
              </w:rPr>
            </w:pPr>
          </w:p>
        </w:tc>
        <w:tc>
          <w:tcPr>
            <w:tcW w:w="292" w:type="pct"/>
          </w:tcPr>
          <w:p w14:paraId="6DAA91F8"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43AED7AC" w14:textId="77777777" w:rsidR="00085098" w:rsidRPr="007F51A2" w:rsidRDefault="00085098" w:rsidP="007F51A2">
            <w:pPr>
              <w:pStyle w:val="NoSpacing"/>
              <w:spacing w:line="240" w:lineRule="atLeast"/>
              <w:rPr>
                <w:rFonts w:ascii="Times New Roman" w:hAnsi="Times New Roman" w:cs="Times New Roman"/>
                <w:szCs w:val="18"/>
              </w:rPr>
            </w:pPr>
          </w:p>
        </w:tc>
        <w:tc>
          <w:tcPr>
            <w:tcW w:w="306" w:type="pct"/>
          </w:tcPr>
          <w:p w14:paraId="2594AFA3"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5422C500" w14:textId="77777777" w:rsidR="00085098" w:rsidRPr="007F51A2" w:rsidRDefault="00085098" w:rsidP="007F51A2">
            <w:pPr>
              <w:pStyle w:val="NoSpacing"/>
              <w:spacing w:line="240" w:lineRule="atLeast"/>
              <w:rPr>
                <w:rFonts w:ascii="Times New Roman" w:hAnsi="Times New Roman" w:cs="Times New Roman"/>
                <w:szCs w:val="18"/>
              </w:rPr>
            </w:pPr>
          </w:p>
        </w:tc>
        <w:tc>
          <w:tcPr>
            <w:tcW w:w="308" w:type="pct"/>
          </w:tcPr>
          <w:p w14:paraId="54EC6119" w14:textId="77777777" w:rsidR="00085098" w:rsidRPr="007F51A2" w:rsidRDefault="00085098" w:rsidP="007F51A2">
            <w:pPr>
              <w:pStyle w:val="NoSpacing"/>
              <w:spacing w:line="240" w:lineRule="atLeast"/>
              <w:rPr>
                <w:rFonts w:ascii="Times New Roman" w:hAnsi="Times New Roman" w:cs="Times New Roman"/>
                <w:szCs w:val="18"/>
              </w:rPr>
            </w:pPr>
          </w:p>
        </w:tc>
        <w:tc>
          <w:tcPr>
            <w:tcW w:w="66" w:type="pct"/>
          </w:tcPr>
          <w:p w14:paraId="0B55DC98" w14:textId="77777777" w:rsidR="00085098" w:rsidRPr="007F51A2" w:rsidRDefault="00085098" w:rsidP="007F51A2">
            <w:pPr>
              <w:pStyle w:val="NoSpacing"/>
              <w:spacing w:line="240" w:lineRule="atLeast"/>
              <w:rPr>
                <w:rFonts w:ascii="Times New Roman" w:hAnsi="Times New Roman" w:cs="Times New Roman"/>
                <w:szCs w:val="18"/>
              </w:rPr>
            </w:pPr>
          </w:p>
        </w:tc>
        <w:tc>
          <w:tcPr>
            <w:tcW w:w="317" w:type="pct"/>
          </w:tcPr>
          <w:p w14:paraId="77FC64E5" w14:textId="77777777" w:rsidR="00085098" w:rsidRPr="007F51A2" w:rsidRDefault="00085098" w:rsidP="007F51A2">
            <w:pPr>
              <w:pStyle w:val="NoSpacing"/>
              <w:spacing w:line="240" w:lineRule="atLeast"/>
              <w:rPr>
                <w:rFonts w:ascii="Times New Roman" w:hAnsi="Times New Roman" w:cs="Times New Roman"/>
                <w:szCs w:val="18"/>
              </w:rPr>
            </w:pPr>
          </w:p>
        </w:tc>
        <w:tc>
          <w:tcPr>
            <w:tcW w:w="64" w:type="pct"/>
          </w:tcPr>
          <w:p w14:paraId="28B78F71" w14:textId="77777777" w:rsidR="00085098" w:rsidRPr="007F51A2" w:rsidRDefault="00085098" w:rsidP="007F51A2">
            <w:pPr>
              <w:pStyle w:val="NoSpacing"/>
              <w:spacing w:line="240" w:lineRule="atLeast"/>
              <w:rPr>
                <w:rFonts w:ascii="Times New Roman" w:hAnsi="Times New Roman" w:cs="Times New Roman"/>
                <w:szCs w:val="18"/>
              </w:rPr>
            </w:pPr>
          </w:p>
        </w:tc>
        <w:tc>
          <w:tcPr>
            <w:tcW w:w="291" w:type="pct"/>
          </w:tcPr>
          <w:p w14:paraId="2506AB68" w14:textId="77777777" w:rsidR="00085098" w:rsidRPr="007F51A2" w:rsidRDefault="00085098" w:rsidP="007F51A2">
            <w:pPr>
              <w:pStyle w:val="NoSpacing"/>
              <w:spacing w:line="240" w:lineRule="atLeast"/>
              <w:rPr>
                <w:rFonts w:ascii="Times New Roman" w:hAnsi="Times New Roman" w:cs="Times New Roman"/>
                <w:szCs w:val="18"/>
                <w:cs/>
              </w:rPr>
            </w:pPr>
          </w:p>
        </w:tc>
        <w:tc>
          <w:tcPr>
            <w:tcW w:w="64" w:type="pct"/>
          </w:tcPr>
          <w:p w14:paraId="26E72A35" w14:textId="77777777" w:rsidR="00085098" w:rsidRPr="007F51A2" w:rsidRDefault="00085098" w:rsidP="007F51A2">
            <w:pPr>
              <w:pStyle w:val="NoSpacing"/>
              <w:spacing w:line="240" w:lineRule="atLeast"/>
              <w:rPr>
                <w:rFonts w:ascii="Times New Roman" w:hAnsi="Times New Roman" w:cs="Times New Roman"/>
                <w:szCs w:val="18"/>
                <w:cs/>
              </w:rPr>
            </w:pPr>
          </w:p>
        </w:tc>
        <w:tc>
          <w:tcPr>
            <w:tcW w:w="290" w:type="pct"/>
          </w:tcPr>
          <w:p w14:paraId="5A2C3B90" w14:textId="77777777" w:rsidR="00085098" w:rsidRPr="007F51A2" w:rsidRDefault="00085098" w:rsidP="007F51A2">
            <w:pPr>
              <w:pStyle w:val="NoSpacing"/>
              <w:spacing w:line="240" w:lineRule="atLeast"/>
              <w:rPr>
                <w:rFonts w:ascii="Times New Roman" w:hAnsi="Times New Roman" w:cs="Times New Roman"/>
                <w:szCs w:val="18"/>
                <w:cs/>
              </w:rPr>
            </w:pPr>
          </w:p>
        </w:tc>
        <w:tc>
          <w:tcPr>
            <w:tcW w:w="64" w:type="pct"/>
          </w:tcPr>
          <w:p w14:paraId="7B0C3006" w14:textId="77777777" w:rsidR="00085098" w:rsidRPr="007F51A2" w:rsidRDefault="00085098" w:rsidP="007F51A2">
            <w:pPr>
              <w:pStyle w:val="NoSpacing"/>
              <w:spacing w:line="240" w:lineRule="atLeast"/>
              <w:rPr>
                <w:rFonts w:ascii="Times New Roman" w:hAnsi="Times New Roman" w:cs="Times New Roman"/>
                <w:szCs w:val="18"/>
                <w:cs/>
              </w:rPr>
            </w:pPr>
          </w:p>
        </w:tc>
        <w:tc>
          <w:tcPr>
            <w:tcW w:w="269" w:type="pct"/>
          </w:tcPr>
          <w:p w14:paraId="59599A2E" w14:textId="77777777" w:rsidR="00085098" w:rsidRPr="007F51A2" w:rsidRDefault="00085098" w:rsidP="007F51A2">
            <w:pPr>
              <w:pStyle w:val="NoSpacing"/>
              <w:tabs>
                <w:tab w:val="clear" w:pos="5387"/>
                <w:tab w:val="left" w:pos="740"/>
              </w:tabs>
              <w:spacing w:line="240" w:lineRule="atLeast"/>
              <w:rPr>
                <w:rFonts w:ascii="Times New Roman" w:hAnsi="Times New Roman" w:cs="Times New Roman"/>
                <w:szCs w:val="18"/>
                <w:cs/>
              </w:rPr>
            </w:pPr>
          </w:p>
        </w:tc>
      </w:tr>
      <w:tr w:rsidR="009063F2" w:rsidRPr="007F51A2" w14:paraId="4ADC91EC" w14:textId="34F71E1C" w:rsidTr="00CD7862">
        <w:trPr>
          <w:cantSplit/>
          <w:trHeight w:val="60"/>
        </w:trPr>
        <w:tc>
          <w:tcPr>
            <w:tcW w:w="642" w:type="pct"/>
          </w:tcPr>
          <w:p w14:paraId="0D8BB8F8" w14:textId="77777777" w:rsidR="009063F2" w:rsidRPr="007F51A2" w:rsidRDefault="009063F2" w:rsidP="009063F2">
            <w:pPr>
              <w:pStyle w:val="NoSpacing"/>
              <w:spacing w:line="240" w:lineRule="atLeast"/>
              <w:ind w:left="10"/>
              <w:rPr>
                <w:rFonts w:ascii="Times New Roman" w:hAnsi="Times New Roman" w:cs="Times New Roman"/>
                <w:spacing w:val="-2"/>
                <w:szCs w:val="18"/>
              </w:rPr>
            </w:pPr>
            <w:r w:rsidRPr="007F51A2">
              <w:rPr>
                <w:rFonts w:ascii="Times New Roman" w:hAnsi="Times New Roman" w:cs="Times New Roman"/>
                <w:szCs w:val="18"/>
              </w:rPr>
              <w:t xml:space="preserve">TQD </w:t>
            </w:r>
            <w:r w:rsidRPr="007F51A2">
              <w:rPr>
                <w:rFonts w:ascii="Times New Roman" w:hAnsi="Times New Roman" w:cs="Times New Roman"/>
                <w:spacing w:val="-2"/>
                <w:szCs w:val="18"/>
              </w:rPr>
              <w:t xml:space="preserve">Company </w:t>
            </w:r>
          </w:p>
          <w:p w14:paraId="0BAE278F" w14:textId="589E8401" w:rsidR="009063F2" w:rsidRPr="007F51A2" w:rsidRDefault="009063F2" w:rsidP="009063F2">
            <w:pPr>
              <w:pStyle w:val="NoSpacing"/>
              <w:spacing w:line="240" w:lineRule="atLeast"/>
              <w:ind w:left="10"/>
              <w:rPr>
                <w:rFonts w:ascii="Times New Roman" w:hAnsi="Times New Roman" w:cs="Times New Roman"/>
                <w:szCs w:val="18"/>
              </w:rPr>
            </w:pPr>
            <w:r w:rsidRPr="007F51A2">
              <w:rPr>
                <w:rFonts w:ascii="Times New Roman" w:hAnsi="Times New Roman" w:cs="Times New Roman"/>
                <w:spacing w:val="-2"/>
                <w:szCs w:val="18"/>
              </w:rPr>
              <w:t xml:space="preserve">    Limited</w:t>
            </w:r>
          </w:p>
          <w:p w14:paraId="50090FB4" w14:textId="67F70CAD" w:rsidR="009063F2" w:rsidRPr="007F51A2" w:rsidRDefault="009063F2" w:rsidP="009063F2">
            <w:pPr>
              <w:pStyle w:val="NoSpacing"/>
              <w:spacing w:line="240" w:lineRule="atLeast"/>
              <w:ind w:left="195" w:hanging="185"/>
              <w:rPr>
                <w:rFonts w:ascii="Times New Roman" w:hAnsi="Times New Roman" w:cs="Times New Roman"/>
                <w:szCs w:val="18"/>
              </w:rPr>
            </w:pPr>
          </w:p>
        </w:tc>
        <w:tc>
          <w:tcPr>
            <w:tcW w:w="679" w:type="pct"/>
          </w:tcPr>
          <w:p w14:paraId="06AC4A48" w14:textId="625A9BF4" w:rsidR="009063F2" w:rsidRPr="007F51A2"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rPr>
              <w:t>Provide advice or services by using electronic media through the internet</w:t>
            </w:r>
          </w:p>
        </w:tc>
        <w:tc>
          <w:tcPr>
            <w:tcW w:w="65" w:type="pct"/>
          </w:tcPr>
          <w:p w14:paraId="1AAA5020" w14:textId="77777777" w:rsidR="009063F2" w:rsidRPr="007F51A2" w:rsidRDefault="009063F2" w:rsidP="009063F2">
            <w:pPr>
              <w:pStyle w:val="NoSpacing"/>
              <w:spacing w:line="240" w:lineRule="atLeast"/>
              <w:rPr>
                <w:rFonts w:ascii="Times New Roman" w:hAnsi="Times New Roman" w:cs="Times New Roman"/>
                <w:szCs w:val="18"/>
              </w:rPr>
            </w:pPr>
          </w:p>
        </w:tc>
        <w:tc>
          <w:tcPr>
            <w:tcW w:w="313" w:type="pct"/>
          </w:tcPr>
          <w:p w14:paraId="0E0E719C"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5B291828"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52908FFF"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12D0964C" w14:textId="0EF0FED5"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7F51A2">
              <w:rPr>
                <w:rFonts w:ascii="Times New Roman" w:hAnsi="Times New Roman" w:cs="Times New Roman"/>
                <w:szCs w:val="18"/>
              </w:rPr>
              <w:t>40</w:t>
            </w:r>
          </w:p>
        </w:tc>
        <w:tc>
          <w:tcPr>
            <w:tcW w:w="64" w:type="pct"/>
          </w:tcPr>
          <w:p w14:paraId="67229DB3"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334" w:type="pct"/>
          </w:tcPr>
          <w:p w14:paraId="131CAF85"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4E862E6C"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CAFCC6A"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3608CFCB" w14:textId="4F41B68E" w:rsidR="009063F2" w:rsidRPr="007F51A2" w:rsidRDefault="009063F2" w:rsidP="009063F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7F51A2">
              <w:rPr>
                <w:rFonts w:ascii="Times New Roman" w:hAnsi="Times New Roman" w:cs="Times New Roman"/>
                <w:szCs w:val="18"/>
              </w:rPr>
              <w:t>40</w:t>
            </w:r>
          </w:p>
        </w:tc>
        <w:tc>
          <w:tcPr>
            <w:tcW w:w="65" w:type="pct"/>
          </w:tcPr>
          <w:p w14:paraId="0B186A94" w14:textId="77777777" w:rsidR="009063F2" w:rsidRPr="007F51A2" w:rsidRDefault="009063F2" w:rsidP="009063F2">
            <w:pPr>
              <w:pStyle w:val="NoSpacing"/>
              <w:spacing w:line="240" w:lineRule="atLeast"/>
              <w:rPr>
                <w:rFonts w:ascii="Times New Roman" w:hAnsi="Times New Roman" w:cs="Times New Roman"/>
                <w:szCs w:val="18"/>
              </w:rPr>
            </w:pPr>
          </w:p>
        </w:tc>
        <w:tc>
          <w:tcPr>
            <w:tcW w:w="315" w:type="pct"/>
          </w:tcPr>
          <w:p w14:paraId="360859B8" w14:textId="77777777" w:rsidR="009063F2" w:rsidRPr="007F51A2"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7966C919" w14:textId="77777777" w:rsidR="009063F2" w:rsidRPr="007F51A2"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773DBB71" w14:textId="77777777" w:rsidR="009063F2" w:rsidRPr="007F51A2"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42BD5C59" w14:textId="164CC588"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sidRPr="007F51A2">
              <w:rPr>
                <w:rFonts w:ascii="Times New Roman" w:hAnsi="Times New Roman" w:cs="Times New Roman"/>
                <w:szCs w:val="18"/>
              </w:rPr>
              <w:t>7,000</w:t>
            </w:r>
          </w:p>
        </w:tc>
        <w:tc>
          <w:tcPr>
            <w:tcW w:w="64" w:type="pct"/>
          </w:tcPr>
          <w:p w14:paraId="758C9F17"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2" w:type="pct"/>
          </w:tcPr>
          <w:p w14:paraId="5EB48B99" w14:textId="77777777" w:rsidR="009063F2" w:rsidRPr="007F51A2"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4F5C5ED9" w14:textId="77777777" w:rsidR="009063F2" w:rsidRPr="007F51A2"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25AF84BF" w14:textId="77777777" w:rsidR="009063F2" w:rsidRPr="007F51A2" w:rsidRDefault="009063F2" w:rsidP="009063F2">
            <w:pPr>
              <w:pStyle w:val="NoSpacing"/>
              <w:tabs>
                <w:tab w:val="clear" w:pos="907"/>
                <w:tab w:val="left" w:pos="540"/>
                <w:tab w:val="left" w:pos="585"/>
              </w:tabs>
              <w:spacing w:line="240" w:lineRule="atLeast"/>
              <w:ind w:left="-82" w:right="182"/>
              <w:jc w:val="right"/>
              <w:rPr>
                <w:rFonts w:ascii="Times New Roman" w:hAnsi="Times New Roman" w:cs="Times New Roman"/>
                <w:szCs w:val="18"/>
              </w:rPr>
            </w:pPr>
          </w:p>
          <w:p w14:paraId="2EC0309D" w14:textId="59846C07" w:rsidR="009063F2" w:rsidRPr="007F51A2" w:rsidRDefault="009063F2" w:rsidP="009063F2">
            <w:pPr>
              <w:pStyle w:val="NoSpacing"/>
              <w:spacing w:line="240" w:lineRule="atLeast"/>
              <w:ind w:left="-82" w:right="-3"/>
              <w:jc w:val="right"/>
              <w:rPr>
                <w:rFonts w:ascii="Times New Roman" w:hAnsi="Times New Roman" w:cs="Times New Roman"/>
                <w:szCs w:val="18"/>
              </w:rPr>
            </w:pPr>
            <w:r w:rsidRPr="007F51A2">
              <w:rPr>
                <w:rFonts w:ascii="Times New Roman" w:hAnsi="Times New Roman" w:cs="Times New Roman"/>
                <w:szCs w:val="18"/>
              </w:rPr>
              <w:t>7,000</w:t>
            </w:r>
          </w:p>
        </w:tc>
        <w:tc>
          <w:tcPr>
            <w:tcW w:w="64" w:type="pct"/>
          </w:tcPr>
          <w:p w14:paraId="1E15C93C" w14:textId="77777777" w:rsidR="009063F2" w:rsidRPr="007F51A2" w:rsidRDefault="009063F2" w:rsidP="009063F2">
            <w:pPr>
              <w:pStyle w:val="NoSpacing"/>
              <w:spacing w:line="240" w:lineRule="atLeast"/>
              <w:rPr>
                <w:rFonts w:ascii="Times New Roman" w:hAnsi="Times New Roman" w:cs="Times New Roman"/>
                <w:szCs w:val="18"/>
              </w:rPr>
            </w:pPr>
          </w:p>
        </w:tc>
        <w:tc>
          <w:tcPr>
            <w:tcW w:w="306" w:type="pct"/>
          </w:tcPr>
          <w:p w14:paraId="6DC50C81"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B7DA5D4"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E4F7E52"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44D5C03D" w14:textId="2AADF47F"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2,800</w:t>
            </w:r>
          </w:p>
        </w:tc>
        <w:tc>
          <w:tcPr>
            <w:tcW w:w="64" w:type="pct"/>
          </w:tcPr>
          <w:p w14:paraId="573CBBE6"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45873A78"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FDAE901"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C29BC48"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0015B4B" w14:textId="2828E5CF"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2,800</w:t>
            </w:r>
          </w:p>
        </w:tc>
        <w:tc>
          <w:tcPr>
            <w:tcW w:w="66" w:type="pct"/>
          </w:tcPr>
          <w:p w14:paraId="5F1825EF" w14:textId="77777777" w:rsidR="009063F2" w:rsidRPr="007F51A2" w:rsidRDefault="009063F2" w:rsidP="009063F2">
            <w:pPr>
              <w:pStyle w:val="NoSpacing"/>
              <w:spacing w:line="240" w:lineRule="atLeast"/>
              <w:rPr>
                <w:rFonts w:ascii="Times New Roman" w:hAnsi="Times New Roman" w:cs="Times New Roman"/>
                <w:szCs w:val="18"/>
              </w:rPr>
            </w:pPr>
          </w:p>
        </w:tc>
        <w:tc>
          <w:tcPr>
            <w:tcW w:w="317" w:type="pct"/>
            <w:vAlign w:val="bottom"/>
          </w:tcPr>
          <w:p w14:paraId="3C742BEC" w14:textId="176B5369"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cs/>
              </w:rPr>
            </w:pPr>
            <w:r w:rsidRPr="007F51A2">
              <w:rPr>
                <w:szCs w:val="18"/>
              </w:rPr>
              <w:t>-</w:t>
            </w:r>
          </w:p>
        </w:tc>
        <w:tc>
          <w:tcPr>
            <w:tcW w:w="64" w:type="pct"/>
            <w:vAlign w:val="bottom"/>
          </w:tcPr>
          <w:p w14:paraId="4FC5DE5E" w14:textId="77777777" w:rsidR="009063F2" w:rsidRPr="0037791A" w:rsidRDefault="009063F2" w:rsidP="009063F2">
            <w:pPr>
              <w:pStyle w:val="NoSpacing"/>
              <w:tabs>
                <w:tab w:val="clear" w:pos="680"/>
                <w:tab w:val="clear" w:pos="907"/>
                <w:tab w:val="left" w:pos="585"/>
              </w:tabs>
              <w:spacing w:line="240" w:lineRule="atLeast"/>
              <w:ind w:right="-141"/>
              <w:jc w:val="center"/>
              <w:rPr>
                <w:szCs w:val="18"/>
              </w:rPr>
            </w:pPr>
          </w:p>
        </w:tc>
        <w:tc>
          <w:tcPr>
            <w:tcW w:w="291" w:type="pct"/>
            <w:vAlign w:val="bottom"/>
          </w:tcPr>
          <w:p w14:paraId="74F0899F" w14:textId="4DB000BD"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c>
          <w:tcPr>
            <w:tcW w:w="64" w:type="pct"/>
          </w:tcPr>
          <w:p w14:paraId="5BD7E8CA" w14:textId="77777777"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90" w:type="pct"/>
            <w:vAlign w:val="bottom"/>
          </w:tcPr>
          <w:p w14:paraId="0AFE925F" w14:textId="49BA47B1"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c>
          <w:tcPr>
            <w:tcW w:w="64" w:type="pct"/>
            <w:vAlign w:val="bottom"/>
          </w:tcPr>
          <w:p w14:paraId="33885385" w14:textId="63B79F40"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074AE294" w14:textId="7D28F7E4"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9063F2" w:rsidRPr="007F51A2" w14:paraId="57064CFF" w14:textId="77777777" w:rsidTr="00CD7862">
        <w:trPr>
          <w:cantSplit/>
          <w:trHeight w:val="60"/>
        </w:trPr>
        <w:tc>
          <w:tcPr>
            <w:tcW w:w="642" w:type="pct"/>
          </w:tcPr>
          <w:p w14:paraId="4C89912C" w14:textId="12183367" w:rsidR="009063F2" w:rsidRPr="007F51A2" w:rsidRDefault="009063F2" w:rsidP="009063F2">
            <w:pPr>
              <w:pStyle w:val="NoSpacing"/>
              <w:spacing w:line="240" w:lineRule="atLeast"/>
              <w:ind w:left="195" w:hanging="185"/>
              <w:rPr>
                <w:rFonts w:ascii="Times New Roman" w:hAnsi="Times New Roman" w:cs="Times New Roman"/>
                <w:szCs w:val="18"/>
              </w:rPr>
            </w:pPr>
            <w:r w:rsidRPr="007F51A2">
              <w:rPr>
                <w:rFonts w:ascii="Times New Roman" w:hAnsi="Times New Roman" w:cs="Times New Roman"/>
                <w:szCs w:val="18"/>
              </w:rPr>
              <w:t xml:space="preserve">Builk One Group </w:t>
            </w:r>
            <w:r w:rsidRPr="007F51A2">
              <w:rPr>
                <w:rFonts w:ascii="Times New Roman" w:hAnsi="Times New Roman" w:cs="Times New Roman"/>
                <w:spacing w:val="-2"/>
                <w:szCs w:val="18"/>
              </w:rPr>
              <w:t>Company Limited</w:t>
            </w:r>
          </w:p>
        </w:tc>
        <w:tc>
          <w:tcPr>
            <w:tcW w:w="679" w:type="pct"/>
          </w:tcPr>
          <w:p w14:paraId="54932258" w14:textId="45789F07" w:rsidR="009063F2" w:rsidRPr="007F51A2"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rPr>
              <w:t xml:space="preserve">Provide service and develop high quality </w:t>
            </w:r>
            <w:r w:rsidRPr="007F51A2">
              <w:rPr>
                <w:rFonts w:ascii="Times New Roman" w:hAnsi="Times New Roman" w:cs="Times New Roman"/>
                <w:spacing w:val="-2"/>
                <w:szCs w:val="18"/>
              </w:rPr>
              <w:t>business management software application</w:t>
            </w:r>
          </w:p>
        </w:tc>
        <w:tc>
          <w:tcPr>
            <w:tcW w:w="65" w:type="pct"/>
          </w:tcPr>
          <w:p w14:paraId="2B99703F" w14:textId="77777777" w:rsidR="009063F2" w:rsidRPr="007F51A2" w:rsidRDefault="009063F2" w:rsidP="009063F2">
            <w:pPr>
              <w:pStyle w:val="NoSpacing"/>
              <w:spacing w:line="240" w:lineRule="atLeast"/>
              <w:rPr>
                <w:rFonts w:ascii="Times New Roman" w:hAnsi="Times New Roman" w:cs="Times New Roman"/>
                <w:szCs w:val="18"/>
              </w:rPr>
            </w:pPr>
          </w:p>
        </w:tc>
        <w:tc>
          <w:tcPr>
            <w:tcW w:w="313" w:type="pct"/>
          </w:tcPr>
          <w:p w14:paraId="4E6CF903"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4599B471"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34AC306A"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3873F867" w14:textId="4CCA126C"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7F51A2">
              <w:rPr>
                <w:rFonts w:ascii="Times New Roman" w:hAnsi="Times New Roman" w:cs="Times New Roman"/>
                <w:szCs w:val="18"/>
              </w:rPr>
              <w:t>40</w:t>
            </w:r>
          </w:p>
        </w:tc>
        <w:tc>
          <w:tcPr>
            <w:tcW w:w="64" w:type="pct"/>
          </w:tcPr>
          <w:p w14:paraId="540D6740"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334" w:type="pct"/>
          </w:tcPr>
          <w:p w14:paraId="09184429"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2FB7F30"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054B00F3" w14:textId="77777777"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p>
          <w:p w14:paraId="213EE84E" w14:textId="297019B6" w:rsidR="009063F2" w:rsidRPr="007F51A2" w:rsidRDefault="009063F2" w:rsidP="009063F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7F51A2">
              <w:rPr>
                <w:rFonts w:ascii="Times New Roman" w:hAnsi="Times New Roman" w:cs="Times New Roman"/>
                <w:szCs w:val="18"/>
              </w:rPr>
              <w:t>40</w:t>
            </w:r>
          </w:p>
        </w:tc>
        <w:tc>
          <w:tcPr>
            <w:tcW w:w="65" w:type="pct"/>
          </w:tcPr>
          <w:p w14:paraId="0562BAF3" w14:textId="77777777" w:rsidR="009063F2" w:rsidRPr="007F51A2" w:rsidRDefault="009063F2" w:rsidP="009063F2">
            <w:pPr>
              <w:pStyle w:val="NoSpacing"/>
              <w:spacing w:line="240" w:lineRule="atLeast"/>
              <w:rPr>
                <w:rFonts w:ascii="Times New Roman" w:hAnsi="Times New Roman" w:cs="Times New Roman"/>
                <w:szCs w:val="18"/>
              </w:rPr>
            </w:pPr>
          </w:p>
        </w:tc>
        <w:tc>
          <w:tcPr>
            <w:tcW w:w="315" w:type="pct"/>
          </w:tcPr>
          <w:p w14:paraId="1A42A00A"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9026ADD"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3CCA61D9"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37AAC21D" w14:textId="3B189933"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sidRPr="007F51A2">
              <w:rPr>
                <w:rFonts w:ascii="Times New Roman" w:hAnsi="Times New Roman" w:cs="Times New Roman"/>
                <w:szCs w:val="18"/>
              </w:rPr>
              <w:t>12,173</w:t>
            </w:r>
          </w:p>
        </w:tc>
        <w:tc>
          <w:tcPr>
            <w:tcW w:w="64" w:type="pct"/>
          </w:tcPr>
          <w:p w14:paraId="2CE5911A"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2" w:type="pct"/>
          </w:tcPr>
          <w:p w14:paraId="62BB8F17"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506D47BC"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B65E419"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7DFC5F9E" w14:textId="5EEC3CAA" w:rsidR="009063F2" w:rsidRPr="007F51A2" w:rsidRDefault="009063F2" w:rsidP="009063F2">
            <w:pPr>
              <w:pStyle w:val="NoSpacing"/>
              <w:spacing w:line="240" w:lineRule="atLeast"/>
              <w:ind w:left="-82" w:right="-3"/>
              <w:jc w:val="right"/>
              <w:rPr>
                <w:rFonts w:ascii="Times New Roman" w:hAnsi="Times New Roman" w:cs="Times New Roman"/>
                <w:szCs w:val="18"/>
              </w:rPr>
            </w:pPr>
            <w:r w:rsidRPr="007F51A2">
              <w:rPr>
                <w:rFonts w:ascii="Times New Roman" w:hAnsi="Times New Roman" w:cs="Times New Roman"/>
                <w:szCs w:val="18"/>
              </w:rPr>
              <w:t>12,173</w:t>
            </w:r>
          </w:p>
        </w:tc>
        <w:tc>
          <w:tcPr>
            <w:tcW w:w="64" w:type="pct"/>
          </w:tcPr>
          <w:p w14:paraId="55ED340C" w14:textId="77777777" w:rsidR="009063F2" w:rsidRPr="007F51A2" w:rsidRDefault="009063F2" w:rsidP="009063F2">
            <w:pPr>
              <w:pStyle w:val="NoSpacing"/>
              <w:spacing w:line="240" w:lineRule="atLeast"/>
              <w:rPr>
                <w:rFonts w:ascii="Times New Roman" w:hAnsi="Times New Roman" w:cs="Times New Roman"/>
                <w:szCs w:val="18"/>
              </w:rPr>
            </w:pPr>
          </w:p>
        </w:tc>
        <w:tc>
          <w:tcPr>
            <w:tcW w:w="306" w:type="pct"/>
          </w:tcPr>
          <w:p w14:paraId="6E896468"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27DDD36F"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405014D"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7F28FBF" w14:textId="4F0F8E62"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247,089</w:t>
            </w:r>
          </w:p>
        </w:tc>
        <w:tc>
          <w:tcPr>
            <w:tcW w:w="64" w:type="pct"/>
          </w:tcPr>
          <w:p w14:paraId="7F814EA0"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7096EDCB"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92D8865"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12D66A14"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1EB251D4" w14:textId="46B03D82"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247,089</w:t>
            </w:r>
          </w:p>
        </w:tc>
        <w:tc>
          <w:tcPr>
            <w:tcW w:w="66" w:type="pct"/>
          </w:tcPr>
          <w:p w14:paraId="39F9F5AD" w14:textId="77777777" w:rsidR="009063F2" w:rsidRPr="007F51A2" w:rsidRDefault="009063F2" w:rsidP="009063F2">
            <w:pPr>
              <w:pStyle w:val="NoSpacing"/>
              <w:spacing w:line="240" w:lineRule="atLeast"/>
              <w:rPr>
                <w:rFonts w:ascii="Times New Roman" w:hAnsi="Times New Roman" w:cs="Times New Roman"/>
                <w:szCs w:val="18"/>
              </w:rPr>
            </w:pPr>
          </w:p>
        </w:tc>
        <w:tc>
          <w:tcPr>
            <w:tcW w:w="317" w:type="pct"/>
          </w:tcPr>
          <w:p w14:paraId="0B6B9786" w14:textId="77777777" w:rsidR="009063F2" w:rsidRPr="007F51A2" w:rsidRDefault="009063F2" w:rsidP="009063F2">
            <w:pPr>
              <w:tabs>
                <w:tab w:val="decimal" w:pos="680"/>
              </w:tabs>
              <w:spacing w:line="240" w:lineRule="atLeast"/>
              <w:ind w:left="-94" w:right="-80"/>
              <w:rPr>
                <w:sz w:val="18"/>
                <w:szCs w:val="18"/>
              </w:rPr>
            </w:pPr>
          </w:p>
          <w:p w14:paraId="39A0A1E2" w14:textId="77777777" w:rsidR="009063F2" w:rsidRPr="007F51A2" w:rsidRDefault="009063F2" w:rsidP="009063F2">
            <w:pPr>
              <w:tabs>
                <w:tab w:val="decimal" w:pos="680"/>
              </w:tabs>
              <w:spacing w:line="240" w:lineRule="atLeast"/>
              <w:ind w:left="-94" w:right="-80"/>
              <w:rPr>
                <w:sz w:val="18"/>
                <w:szCs w:val="18"/>
              </w:rPr>
            </w:pPr>
          </w:p>
          <w:p w14:paraId="626F2966" w14:textId="77777777" w:rsidR="009063F2" w:rsidRPr="007F51A2" w:rsidRDefault="009063F2" w:rsidP="009063F2">
            <w:pPr>
              <w:tabs>
                <w:tab w:val="decimal" w:pos="680"/>
              </w:tabs>
              <w:spacing w:line="240" w:lineRule="atLeast"/>
              <w:ind w:left="-94" w:right="-80"/>
              <w:rPr>
                <w:sz w:val="18"/>
                <w:szCs w:val="18"/>
              </w:rPr>
            </w:pPr>
          </w:p>
          <w:p w14:paraId="4552C883" w14:textId="7CB85CCD" w:rsidR="009063F2" w:rsidRPr="007F51A2" w:rsidRDefault="009063F2" w:rsidP="009063F2">
            <w:pPr>
              <w:tabs>
                <w:tab w:val="decimal" w:pos="720"/>
              </w:tabs>
              <w:spacing w:line="240" w:lineRule="atLeast"/>
              <w:jc w:val="both"/>
              <w:rPr>
                <w:sz w:val="18"/>
                <w:szCs w:val="18"/>
              </w:rPr>
            </w:pPr>
            <w:r w:rsidRPr="007F51A2">
              <w:rPr>
                <w:sz w:val="18"/>
                <w:szCs w:val="18"/>
              </w:rPr>
              <w:t>25</w:t>
            </w:r>
            <w:r>
              <w:rPr>
                <w:sz w:val="18"/>
                <w:szCs w:val="18"/>
              </w:rPr>
              <w:t>4</w:t>
            </w:r>
            <w:r w:rsidRPr="007F51A2">
              <w:rPr>
                <w:sz w:val="18"/>
                <w:szCs w:val="18"/>
              </w:rPr>
              <w:t>,</w:t>
            </w:r>
            <w:r>
              <w:rPr>
                <w:sz w:val="18"/>
                <w:szCs w:val="18"/>
              </w:rPr>
              <w:t>463</w:t>
            </w:r>
          </w:p>
        </w:tc>
        <w:tc>
          <w:tcPr>
            <w:tcW w:w="64" w:type="pct"/>
          </w:tcPr>
          <w:p w14:paraId="13E31B31"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1" w:type="pct"/>
          </w:tcPr>
          <w:p w14:paraId="40DCCCF3" w14:textId="77777777" w:rsidR="009063F2" w:rsidRPr="007F51A2" w:rsidRDefault="009063F2" w:rsidP="009063F2">
            <w:pPr>
              <w:tabs>
                <w:tab w:val="decimal" w:pos="680"/>
              </w:tabs>
              <w:spacing w:line="240" w:lineRule="atLeast"/>
              <w:ind w:left="-94" w:right="-80"/>
              <w:rPr>
                <w:sz w:val="18"/>
                <w:szCs w:val="18"/>
              </w:rPr>
            </w:pPr>
          </w:p>
          <w:p w14:paraId="71AF5300" w14:textId="77777777" w:rsidR="009063F2" w:rsidRPr="007F51A2" w:rsidRDefault="009063F2" w:rsidP="009063F2">
            <w:pPr>
              <w:tabs>
                <w:tab w:val="decimal" w:pos="680"/>
              </w:tabs>
              <w:spacing w:line="240" w:lineRule="atLeast"/>
              <w:ind w:left="-94" w:right="-80"/>
              <w:rPr>
                <w:sz w:val="18"/>
                <w:szCs w:val="18"/>
              </w:rPr>
            </w:pPr>
          </w:p>
          <w:p w14:paraId="6E102733" w14:textId="77777777" w:rsidR="009063F2" w:rsidRPr="007F51A2" w:rsidRDefault="009063F2" w:rsidP="009063F2">
            <w:pPr>
              <w:tabs>
                <w:tab w:val="decimal" w:pos="680"/>
              </w:tabs>
              <w:spacing w:line="240" w:lineRule="atLeast"/>
              <w:ind w:left="-94" w:right="-80"/>
              <w:rPr>
                <w:sz w:val="18"/>
                <w:szCs w:val="18"/>
              </w:rPr>
            </w:pPr>
          </w:p>
          <w:p w14:paraId="0A96D2DD" w14:textId="2A141CFF" w:rsidR="009063F2" w:rsidRPr="00C12494" w:rsidRDefault="009063F2" w:rsidP="009063F2">
            <w:pPr>
              <w:tabs>
                <w:tab w:val="decimal" w:pos="680"/>
              </w:tabs>
              <w:spacing w:line="240" w:lineRule="atLeast"/>
              <w:ind w:left="-94" w:right="-80"/>
              <w:rPr>
                <w:rFonts w:cstheme="minorBidi"/>
                <w:sz w:val="18"/>
                <w:szCs w:val="22"/>
                <w:lang w:val="en-US" w:bidi="th-TH"/>
              </w:rPr>
            </w:pPr>
            <w:r w:rsidRPr="007F51A2">
              <w:rPr>
                <w:sz w:val="18"/>
                <w:szCs w:val="18"/>
              </w:rPr>
              <w:t>25</w:t>
            </w:r>
            <w:r w:rsidR="007E0E54">
              <w:rPr>
                <w:sz w:val="18"/>
                <w:szCs w:val="18"/>
              </w:rPr>
              <w:t>3</w:t>
            </w:r>
            <w:r w:rsidRPr="007F51A2">
              <w:rPr>
                <w:sz w:val="18"/>
                <w:szCs w:val="18"/>
              </w:rPr>
              <w:t>,7</w:t>
            </w:r>
            <w:r>
              <w:rPr>
                <w:sz w:val="18"/>
                <w:szCs w:val="18"/>
                <w:lang w:val="en-US"/>
              </w:rPr>
              <w:t>82</w:t>
            </w:r>
          </w:p>
        </w:tc>
        <w:tc>
          <w:tcPr>
            <w:tcW w:w="64" w:type="pct"/>
          </w:tcPr>
          <w:p w14:paraId="57241444" w14:textId="77777777" w:rsidR="009063F2" w:rsidRPr="007F51A2" w:rsidRDefault="009063F2" w:rsidP="009063F2">
            <w:pPr>
              <w:tabs>
                <w:tab w:val="decimal" w:pos="824"/>
              </w:tabs>
              <w:spacing w:line="240" w:lineRule="atLeast"/>
              <w:rPr>
                <w:sz w:val="18"/>
                <w:szCs w:val="18"/>
              </w:rPr>
            </w:pPr>
          </w:p>
        </w:tc>
        <w:tc>
          <w:tcPr>
            <w:tcW w:w="290" w:type="pct"/>
            <w:vAlign w:val="bottom"/>
          </w:tcPr>
          <w:p w14:paraId="1E2A6672" w14:textId="0A5D2EAA"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c>
          <w:tcPr>
            <w:tcW w:w="64" w:type="pct"/>
            <w:vAlign w:val="bottom"/>
          </w:tcPr>
          <w:p w14:paraId="5BA8F2E9" w14:textId="166558F5"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7B7BCA21" w14:textId="473A3CB0"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9063F2" w:rsidRPr="007F51A2" w14:paraId="2125EDC1" w14:textId="5EE30967" w:rsidTr="00CD7862">
        <w:trPr>
          <w:cantSplit/>
          <w:trHeight w:val="60"/>
        </w:trPr>
        <w:tc>
          <w:tcPr>
            <w:tcW w:w="642" w:type="pct"/>
          </w:tcPr>
          <w:p w14:paraId="0AD6D9A3" w14:textId="77777777" w:rsidR="009063F2" w:rsidRPr="007F51A2" w:rsidRDefault="009063F2" w:rsidP="009063F2">
            <w:pPr>
              <w:pStyle w:val="NoSpacing"/>
              <w:spacing w:line="240" w:lineRule="atLeast"/>
              <w:ind w:left="195" w:hanging="185"/>
              <w:rPr>
                <w:rFonts w:ascii="Times New Roman" w:hAnsi="Times New Roman" w:cs="Times New Roman"/>
                <w:szCs w:val="18"/>
                <w:cs/>
              </w:rPr>
            </w:pPr>
            <w:r w:rsidRPr="007F51A2">
              <w:rPr>
                <w:rFonts w:ascii="Times New Roman" w:hAnsi="Times New Roman" w:cs="Times New Roman"/>
                <w:szCs w:val="18"/>
                <w:cs/>
              </w:rPr>
              <w:t xml:space="preserve">Alphasec </w:t>
            </w:r>
          </w:p>
          <w:p w14:paraId="6F67FFF4" w14:textId="77777777" w:rsidR="009063F2" w:rsidRPr="007F51A2" w:rsidRDefault="009063F2" w:rsidP="009063F2">
            <w:pPr>
              <w:pStyle w:val="NoSpacing"/>
              <w:spacing w:line="240" w:lineRule="atLeast"/>
              <w:ind w:left="195" w:firstLine="4"/>
              <w:rPr>
                <w:rFonts w:ascii="Times New Roman" w:hAnsi="Times New Roman" w:cs="Times New Roman"/>
                <w:spacing w:val="-2"/>
                <w:szCs w:val="18"/>
              </w:rPr>
            </w:pPr>
            <w:r w:rsidRPr="007F51A2">
              <w:rPr>
                <w:rFonts w:ascii="Times New Roman" w:hAnsi="Times New Roman" w:cs="Times New Roman"/>
                <w:spacing w:val="-2"/>
                <w:szCs w:val="18"/>
                <w:cs/>
              </w:rPr>
              <w:t>Company</w:t>
            </w:r>
            <w:r w:rsidRPr="007F51A2">
              <w:rPr>
                <w:rFonts w:ascii="Times New Roman" w:hAnsi="Times New Roman" w:cs="Times New Roman"/>
                <w:spacing w:val="-2"/>
                <w:szCs w:val="18"/>
              </w:rPr>
              <w:t xml:space="preserve"> </w:t>
            </w:r>
            <w:r w:rsidRPr="007F51A2">
              <w:rPr>
                <w:rFonts w:ascii="Times New Roman" w:hAnsi="Times New Roman" w:cs="Times New Roman"/>
                <w:spacing w:val="-2"/>
                <w:szCs w:val="18"/>
                <w:cs/>
              </w:rPr>
              <w:t>Limited</w:t>
            </w:r>
          </w:p>
        </w:tc>
        <w:tc>
          <w:tcPr>
            <w:tcW w:w="679" w:type="pct"/>
          </w:tcPr>
          <w:p w14:paraId="03D32742" w14:textId="77777777" w:rsidR="009063F2" w:rsidRPr="007F51A2"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lang w:val="en-GB"/>
              </w:rPr>
              <w:t xml:space="preserve">Information technology </w:t>
            </w:r>
            <w:r w:rsidRPr="007F51A2">
              <w:rPr>
                <w:rFonts w:ascii="Times New Roman" w:hAnsi="Times New Roman" w:cs="Times New Roman"/>
                <w:spacing w:val="-4"/>
                <w:szCs w:val="18"/>
                <w:lang w:val="en-GB"/>
              </w:rPr>
              <w:t>services and consulting</w:t>
            </w:r>
          </w:p>
        </w:tc>
        <w:tc>
          <w:tcPr>
            <w:tcW w:w="65" w:type="pct"/>
          </w:tcPr>
          <w:p w14:paraId="5695CCF1" w14:textId="77777777" w:rsidR="009063F2" w:rsidRPr="007F51A2" w:rsidRDefault="009063F2" w:rsidP="009063F2">
            <w:pPr>
              <w:pStyle w:val="NoSpacing"/>
              <w:spacing w:line="240" w:lineRule="atLeast"/>
              <w:rPr>
                <w:rFonts w:ascii="Times New Roman" w:hAnsi="Times New Roman" w:cs="Times New Roman"/>
                <w:szCs w:val="18"/>
              </w:rPr>
            </w:pPr>
          </w:p>
        </w:tc>
        <w:tc>
          <w:tcPr>
            <w:tcW w:w="313" w:type="pct"/>
          </w:tcPr>
          <w:p w14:paraId="7F3190BF" w14:textId="77777777" w:rsidR="009063F2" w:rsidRPr="007F51A2" w:rsidRDefault="009063F2" w:rsidP="009063F2">
            <w:pPr>
              <w:pStyle w:val="NoSpacing"/>
              <w:tabs>
                <w:tab w:val="clear" w:pos="907"/>
                <w:tab w:val="left" w:pos="540"/>
              </w:tabs>
              <w:spacing w:line="240" w:lineRule="atLeast"/>
              <w:ind w:right="182"/>
              <w:rPr>
                <w:rFonts w:ascii="Times New Roman" w:hAnsi="Times New Roman" w:cs="Times New Roman"/>
                <w:szCs w:val="18"/>
              </w:rPr>
            </w:pPr>
          </w:p>
          <w:p w14:paraId="4BE41BB5" w14:textId="2B8AF596"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7F51A2">
              <w:rPr>
                <w:rFonts w:ascii="Times New Roman" w:hAnsi="Times New Roman" w:cs="Times New Roman"/>
                <w:szCs w:val="18"/>
              </w:rPr>
              <w:t>13</w:t>
            </w:r>
          </w:p>
        </w:tc>
        <w:tc>
          <w:tcPr>
            <w:tcW w:w="64" w:type="pct"/>
          </w:tcPr>
          <w:p w14:paraId="0907C6A6"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334" w:type="pct"/>
          </w:tcPr>
          <w:p w14:paraId="0EAE8835" w14:textId="77777777" w:rsidR="009063F2" w:rsidRPr="007F51A2" w:rsidRDefault="009063F2" w:rsidP="009063F2">
            <w:pPr>
              <w:pStyle w:val="NoSpacing"/>
              <w:tabs>
                <w:tab w:val="clear" w:pos="907"/>
                <w:tab w:val="left" w:pos="540"/>
              </w:tabs>
              <w:spacing w:line="240" w:lineRule="atLeast"/>
              <w:ind w:right="182"/>
              <w:rPr>
                <w:rFonts w:ascii="Times New Roman" w:hAnsi="Times New Roman" w:cs="Times New Roman"/>
                <w:szCs w:val="18"/>
              </w:rPr>
            </w:pPr>
          </w:p>
          <w:p w14:paraId="0A5C8442" w14:textId="58AC1199" w:rsidR="009063F2" w:rsidRPr="007F51A2" w:rsidRDefault="009063F2" w:rsidP="009063F2">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7F51A2">
              <w:rPr>
                <w:rFonts w:ascii="Times New Roman" w:hAnsi="Times New Roman" w:cs="Times New Roman"/>
                <w:szCs w:val="18"/>
              </w:rPr>
              <w:t>13</w:t>
            </w:r>
          </w:p>
        </w:tc>
        <w:tc>
          <w:tcPr>
            <w:tcW w:w="65" w:type="pct"/>
          </w:tcPr>
          <w:p w14:paraId="1A4A8310" w14:textId="77777777" w:rsidR="009063F2" w:rsidRPr="007F51A2" w:rsidRDefault="009063F2" w:rsidP="009063F2">
            <w:pPr>
              <w:pStyle w:val="NoSpacing"/>
              <w:spacing w:line="240" w:lineRule="atLeast"/>
              <w:rPr>
                <w:rFonts w:ascii="Times New Roman" w:hAnsi="Times New Roman" w:cs="Times New Roman"/>
                <w:szCs w:val="18"/>
              </w:rPr>
            </w:pPr>
          </w:p>
        </w:tc>
        <w:tc>
          <w:tcPr>
            <w:tcW w:w="315" w:type="pct"/>
          </w:tcPr>
          <w:p w14:paraId="39BA0B6D"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3792C14C" w14:textId="31551C88"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r w:rsidRPr="007F51A2">
              <w:rPr>
                <w:rFonts w:ascii="Times New Roman" w:hAnsi="Times New Roman" w:cs="Times New Roman"/>
                <w:szCs w:val="18"/>
              </w:rPr>
              <w:t>5,882</w:t>
            </w:r>
          </w:p>
        </w:tc>
        <w:tc>
          <w:tcPr>
            <w:tcW w:w="64" w:type="pct"/>
          </w:tcPr>
          <w:p w14:paraId="140E5B33"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2" w:type="pct"/>
          </w:tcPr>
          <w:p w14:paraId="48EC706F" w14:textId="77777777" w:rsidR="009063F2" w:rsidRPr="007F51A2" w:rsidRDefault="009063F2" w:rsidP="009063F2">
            <w:pPr>
              <w:pStyle w:val="NoSpacing"/>
              <w:tabs>
                <w:tab w:val="clear" w:pos="680"/>
                <w:tab w:val="clear" w:pos="907"/>
                <w:tab w:val="left" w:pos="585"/>
              </w:tabs>
              <w:spacing w:line="240" w:lineRule="atLeast"/>
              <w:ind w:left="-79" w:right="-21"/>
              <w:jc w:val="right"/>
              <w:rPr>
                <w:rFonts w:ascii="Times New Roman" w:hAnsi="Times New Roman" w:cs="Times New Roman"/>
                <w:szCs w:val="18"/>
              </w:rPr>
            </w:pPr>
          </w:p>
          <w:p w14:paraId="05CD7E29" w14:textId="31A22A11" w:rsidR="009063F2" w:rsidRPr="007F51A2" w:rsidRDefault="009063F2" w:rsidP="009063F2">
            <w:pPr>
              <w:pStyle w:val="NoSpacing"/>
              <w:spacing w:line="240" w:lineRule="atLeast"/>
              <w:ind w:left="-82" w:right="-3"/>
              <w:jc w:val="right"/>
              <w:rPr>
                <w:rFonts w:ascii="Times New Roman" w:hAnsi="Times New Roman" w:cs="Times New Roman"/>
                <w:szCs w:val="18"/>
              </w:rPr>
            </w:pPr>
            <w:r w:rsidRPr="007F51A2">
              <w:rPr>
                <w:rFonts w:ascii="Times New Roman" w:hAnsi="Times New Roman" w:cs="Times New Roman"/>
                <w:szCs w:val="18"/>
              </w:rPr>
              <w:t>5,882</w:t>
            </w:r>
          </w:p>
        </w:tc>
        <w:tc>
          <w:tcPr>
            <w:tcW w:w="64" w:type="pct"/>
          </w:tcPr>
          <w:p w14:paraId="376D9B13" w14:textId="77777777" w:rsidR="009063F2" w:rsidRPr="007F51A2" w:rsidRDefault="009063F2" w:rsidP="009063F2">
            <w:pPr>
              <w:pStyle w:val="NoSpacing"/>
              <w:spacing w:line="240" w:lineRule="atLeast"/>
              <w:rPr>
                <w:rFonts w:ascii="Times New Roman" w:hAnsi="Times New Roman" w:cs="Times New Roman"/>
                <w:szCs w:val="18"/>
              </w:rPr>
            </w:pPr>
          </w:p>
        </w:tc>
        <w:tc>
          <w:tcPr>
            <w:tcW w:w="306" w:type="pct"/>
          </w:tcPr>
          <w:p w14:paraId="22D63446"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2E2F9E1" w14:textId="0EA01FC6"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30,000</w:t>
            </w:r>
          </w:p>
        </w:tc>
        <w:tc>
          <w:tcPr>
            <w:tcW w:w="64" w:type="pct"/>
          </w:tcPr>
          <w:p w14:paraId="5898D546"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63482FB9"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7A3AC288" w14:textId="635BB87A"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30,000</w:t>
            </w:r>
          </w:p>
        </w:tc>
        <w:tc>
          <w:tcPr>
            <w:tcW w:w="66" w:type="pct"/>
          </w:tcPr>
          <w:p w14:paraId="3B45E606" w14:textId="77777777" w:rsidR="009063F2" w:rsidRPr="007F51A2" w:rsidRDefault="009063F2" w:rsidP="009063F2">
            <w:pPr>
              <w:pStyle w:val="NoSpacing"/>
              <w:spacing w:line="240" w:lineRule="atLeast"/>
              <w:rPr>
                <w:rFonts w:ascii="Times New Roman" w:hAnsi="Times New Roman" w:cs="Times New Roman"/>
                <w:szCs w:val="18"/>
              </w:rPr>
            </w:pPr>
          </w:p>
        </w:tc>
        <w:tc>
          <w:tcPr>
            <w:tcW w:w="317" w:type="pct"/>
          </w:tcPr>
          <w:p w14:paraId="17AE57F0" w14:textId="77777777" w:rsidR="009063F2" w:rsidRPr="007F51A2" w:rsidRDefault="009063F2" w:rsidP="009063F2">
            <w:pPr>
              <w:tabs>
                <w:tab w:val="decimal" w:pos="680"/>
              </w:tabs>
              <w:spacing w:line="240" w:lineRule="atLeast"/>
              <w:ind w:left="-94" w:right="-80"/>
              <w:rPr>
                <w:sz w:val="18"/>
                <w:szCs w:val="18"/>
              </w:rPr>
            </w:pPr>
          </w:p>
          <w:p w14:paraId="03964F85" w14:textId="476B8110" w:rsidR="009063F2" w:rsidRPr="007F51A2" w:rsidRDefault="009063F2" w:rsidP="009063F2">
            <w:pPr>
              <w:tabs>
                <w:tab w:val="decimal" w:pos="720"/>
              </w:tabs>
              <w:spacing w:line="240" w:lineRule="atLeast"/>
              <w:jc w:val="both"/>
              <w:rPr>
                <w:sz w:val="18"/>
                <w:szCs w:val="18"/>
              </w:rPr>
            </w:pPr>
            <w:r w:rsidRPr="007F51A2">
              <w:rPr>
                <w:sz w:val="18"/>
                <w:szCs w:val="18"/>
              </w:rPr>
              <w:t>3</w:t>
            </w:r>
            <w:r>
              <w:rPr>
                <w:sz w:val="18"/>
                <w:szCs w:val="18"/>
              </w:rPr>
              <w:t>5,714</w:t>
            </w:r>
          </w:p>
        </w:tc>
        <w:tc>
          <w:tcPr>
            <w:tcW w:w="64" w:type="pct"/>
          </w:tcPr>
          <w:p w14:paraId="387564E7"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1" w:type="pct"/>
          </w:tcPr>
          <w:p w14:paraId="29CA3BF4" w14:textId="77777777" w:rsidR="009063F2" w:rsidRPr="007F51A2" w:rsidRDefault="009063F2" w:rsidP="009063F2">
            <w:pPr>
              <w:tabs>
                <w:tab w:val="decimal" w:pos="680"/>
              </w:tabs>
              <w:spacing w:line="240" w:lineRule="atLeast"/>
              <w:ind w:left="-94" w:right="-80"/>
              <w:rPr>
                <w:sz w:val="18"/>
                <w:szCs w:val="18"/>
              </w:rPr>
            </w:pPr>
          </w:p>
          <w:p w14:paraId="0AACC59E" w14:textId="3423D3EA" w:rsidR="009063F2" w:rsidRPr="007F51A2" w:rsidRDefault="009063F2" w:rsidP="009063F2">
            <w:pPr>
              <w:tabs>
                <w:tab w:val="decimal" w:pos="680"/>
              </w:tabs>
              <w:spacing w:line="240" w:lineRule="atLeast"/>
              <w:ind w:left="-94" w:right="-80"/>
              <w:rPr>
                <w:sz w:val="18"/>
                <w:szCs w:val="18"/>
              </w:rPr>
            </w:pPr>
            <w:r w:rsidRPr="007F51A2">
              <w:rPr>
                <w:sz w:val="18"/>
                <w:szCs w:val="18"/>
              </w:rPr>
              <w:t>3</w:t>
            </w:r>
            <w:r>
              <w:rPr>
                <w:sz w:val="18"/>
                <w:szCs w:val="18"/>
              </w:rPr>
              <w:t>6,166</w:t>
            </w:r>
          </w:p>
        </w:tc>
        <w:tc>
          <w:tcPr>
            <w:tcW w:w="64" w:type="pct"/>
          </w:tcPr>
          <w:p w14:paraId="7FD29193" w14:textId="77777777" w:rsidR="009063F2" w:rsidRPr="007F51A2" w:rsidRDefault="009063F2" w:rsidP="009063F2">
            <w:pPr>
              <w:tabs>
                <w:tab w:val="decimal" w:pos="824"/>
              </w:tabs>
              <w:spacing w:line="240" w:lineRule="atLeast"/>
              <w:rPr>
                <w:sz w:val="18"/>
                <w:szCs w:val="18"/>
              </w:rPr>
            </w:pPr>
          </w:p>
        </w:tc>
        <w:tc>
          <w:tcPr>
            <w:tcW w:w="290" w:type="pct"/>
            <w:vAlign w:val="bottom"/>
          </w:tcPr>
          <w:p w14:paraId="750EF15B" w14:textId="33D3EFAC"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c>
          <w:tcPr>
            <w:tcW w:w="64" w:type="pct"/>
            <w:vAlign w:val="bottom"/>
          </w:tcPr>
          <w:p w14:paraId="5B9147FD" w14:textId="49126866"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tc>
        <w:tc>
          <w:tcPr>
            <w:tcW w:w="269" w:type="pct"/>
            <w:vAlign w:val="bottom"/>
          </w:tcPr>
          <w:p w14:paraId="46EC92C1" w14:textId="77BAADEC"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9063F2" w:rsidRPr="007F51A2" w14:paraId="3B104366" w14:textId="7CC6C3E3" w:rsidTr="00526C75">
        <w:trPr>
          <w:cantSplit/>
          <w:trHeight w:val="479"/>
        </w:trPr>
        <w:tc>
          <w:tcPr>
            <w:tcW w:w="642" w:type="pct"/>
          </w:tcPr>
          <w:p w14:paraId="471ED729" w14:textId="77777777" w:rsidR="009063F2" w:rsidRPr="007F51A2" w:rsidRDefault="009063F2" w:rsidP="009063F2">
            <w:pPr>
              <w:pStyle w:val="NoSpacing"/>
              <w:spacing w:line="240" w:lineRule="atLeast"/>
              <w:ind w:left="195" w:hanging="185"/>
              <w:rPr>
                <w:rFonts w:ascii="Times New Roman" w:hAnsi="Times New Roman" w:cs="Times New Roman"/>
                <w:szCs w:val="18"/>
              </w:rPr>
            </w:pPr>
            <w:r w:rsidRPr="007F51A2">
              <w:rPr>
                <w:rFonts w:ascii="Times New Roman" w:hAnsi="Times New Roman" w:cs="Times New Roman"/>
                <w:szCs w:val="18"/>
              </w:rPr>
              <w:t>My Group Intelligent Company Limited</w:t>
            </w:r>
          </w:p>
        </w:tc>
        <w:tc>
          <w:tcPr>
            <w:tcW w:w="679" w:type="pct"/>
          </w:tcPr>
          <w:p w14:paraId="053115C4" w14:textId="77777777" w:rsidR="009063F2" w:rsidRPr="007F51A2" w:rsidRDefault="009063F2" w:rsidP="009063F2">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7F51A2">
              <w:rPr>
                <w:rFonts w:ascii="Times New Roman" w:hAnsi="Times New Roman" w:cs="Times New Roman"/>
                <w:szCs w:val="18"/>
              </w:rPr>
              <w:t>To hold investments in other companies</w:t>
            </w:r>
          </w:p>
        </w:tc>
        <w:tc>
          <w:tcPr>
            <w:tcW w:w="65" w:type="pct"/>
          </w:tcPr>
          <w:p w14:paraId="471CB9D3" w14:textId="77777777" w:rsidR="009063F2" w:rsidRPr="007F51A2" w:rsidRDefault="009063F2" w:rsidP="009063F2">
            <w:pPr>
              <w:pStyle w:val="NoSpacing"/>
              <w:spacing w:line="240" w:lineRule="atLeast"/>
              <w:rPr>
                <w:rFonts w:ascii="Times New Roman" w:hAnsi="Times New Roman" w:cs="Times New Roman"/>
                <w:szCs w:val="18"/>
              </w:rPr>
            </w:pPr>
          </w:p>
        </w:tc>
        <w:tc>
          <w:tcPr>
            <w:tcW w:w="313" w:type="pct"/>
          </w:tcPr>
          <w:p w14:paraId="0CFC3B42" w14:textId="77777777" w:rsidR="009063F2" w:rsidRPr="007F51A2"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p>
          <w:p w14:paraId="3411A147" w14:textId="437A1C8E" w:rsidR="009063F2" w:rsidRPr="007F51A2" w:rsidRDefault="009063F2" w:rsidP="009063F2">
            <w:pPr>
              <w:pStyle w:val="NoSpacing"/>
              <w:tabs>
                <w:tab w:val="clear" w:pos="907"/>
                <w:tab w:val="left" w:pos="540"/>
              </w:tabs>
              <w:spacing w:line="240" w:lineRule="atLeast"/>
              <w:ind w:left="-82" w:right="182"/>
              <w:jc w:val="right"/>
              <w:rPr>
                <w:rFonts w:ascii="Times New Roman" w:hAnsi="Times New Roman" w:cs="Times New Roman"/>
                <w:szCs w:val="18"/>
              </w:rPr>
            </w:pPr>
            <w:r w:rsidRPr="007F51A2">
              <w:rPr>
                <w:rFonts w:ascii="Times New Roman" w:hAnsi="Times New Roman" w:cs="Times New Roman"/>
                <w:szCs w:val="18"/>
              </w:rPr>
              <w:t>19</w:t>
            </w:r>
          </w:p>
        </w:tc>
        <w:tc>
          <w:tcPr>
            <w:tcW w:w="64" w:type="pct"/>
          </w:tcPr>
          <w:p w14:paraId="23650187"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334" w:type="pct"/>
          </w:tcPr>
          <w:p w14:paraId="0617A51A" w14:textId="77777777" w:rsidR="009063F2" w:rsidRPr="007F51A2"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p>
          <w:p w14:paraId="74F85E9F" w14:textId="0C288F11" w:rsidR="009063F2" w:rsidRPr="007F51A2"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r w:rsidRPr="007F51A2">
              <w:rPr>
                <w:rFonts w:ascii="Times New Roman" w:hAnsi="Times New Roman" w:cs="Times New Roman"/>
                <w:szCs w:val="18"/>
              </w:rPr>
              <w:t>19</w:t>
            </w:r>
          </w:p>
        </w:tc>
        <w:tc>
          <w:tcPr>
            <w:tcW w:w="65" w:type="pct"/>
          </w:tcPr>
          <w:p w14:paraId="7752FE02" w14:textId="77777777" w:rsidR="009063F2" w:rsidRPr="007F51A2" w:rsidRDefault="009063F2" w:rsidP="009063F2">
            <w:pPr>
              <w:pStyle w:val="NoSpacing"/>
              <w:spacing w:line="240" w:lineRule="atLeast"/>
              <w:rPr>
                <w:rFonts w:ascii="Times New Roman" w:hAnsi="Times New Roman" w:cs="Times New Roman"/>
                <w:szCs w:val="18"/>
              </w:rPr>
            </w:pPr>
          </w:p>
        </w:tc>
        <w:tc>
          <w:tcPr>
            <w:tcW w:w="315" w:type="pct"/>
          </w:tcPr>
          <w:p w14:paraId="29344F45" w14:textId="77777777" w:rsidR="009063F2" w:rsidRPr="007F51A2" w:rsidRDefault="009063F2" w:rsidP="009063F2">
            <w:pPr>
              <w:pStyle w:val="NoSpacing"/>
              <w:spacing w:line="240" w:lineRule="atLeast"/>
              <w:ind w:right="-3"/>
              <w:jc w:val="right"/>
              <w:rPr>
                <w:rFonts w:ascii="Times New Roman" w:hAnsi="Times New Roman" w:cs="Times New Roman"/>
                <w:szCs w:val="18"/>
              </w:rPr>
            </w:pPr>
          </w:p>
          <w:p w14:paraId="45E7837E" w14:textId="56D1D6F1" w:rsidR="009063F2" w:rsidRPr="007F51A2" w:rsidRDefault="009063F2" w:rsidP="009063F2">
            <w:pPr>
              <w:pStyle w:val="NoSpacing"/>
              <w:tabs>
                <w:tab w:val="clear" w:pos="680"/>
                <w:tab w:val="clear" w:pos="907"/>
                <w:tab w:val="left" w:pos="585"/>
              </w:tabs>
              <w:spacing w:line="240" w:lineRule="atLeast"/>
              <w:jc w:val="right"/>
              <w:rPr>
                <w:rFonts w:ascii="Times New Roman" w:hAnsi="Times New Roman" w:cs="Times New Roman"/>
                <w:szCs w:val="18"/>
              </w:rPr>
            </w:pPr>
            <w:r w:rsidRPr="007F51A2">
              <w:rPr>
                <w:rFonts w:ascii="Times New Roman" w:hAnsi="Times New Roman" w:cs="Times New Roman"/>
                <w:szCs w:val="18"/>
              </w:rPr>
              <w:t>37,235</w:t>
            </w:r>
          </w:p>
        </w:tc>
        <w:tc>
          <w:tcPr>
            <w:tcW w:w="64" w:type="pct"/>
          </w:tcPr>
          <w:p w14:paraId="5DAC60D9"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2" w:type="pct"/>
          </w:tcPr>
          <w:p w14:paraId="081558B2" w14:textId="77777777" w:rsidR="009063F2" w:rsidRPr="007F51A2" w:rsidRDefault="009063F2" w:rsidP="009063F2">
            <w:pPr>
              <w:pStyle w:val="NoSpacing"/>
              <w:spacing w:line="240" w:lineRule="atLeast"/>
              <w:ind w:right="-3"/>
              <w:jc w:val="right"/>
              <w:rPr>
                <w:rFonts w:ascii="Times New Roman" w:hAnsi="Times New Roman" w:cs="Times New Roman"/>
                <w:szCs w:val="18"/>
              </w:rPr>
            </w:pPr>
          </w:p>
          <w:p w14:paraId="390C4A23" w14:textId="6DF26B90" w:rsidR="009063F2" w:rsidRPr="007F51A2" w:rsidRDefault="009063F2" w:rsidP="009063F2">
            <w:pPr>
              <w:pStyle w:val="NoSpacing"/>
              <w:spacing w:line="240" w:lineRule="atLeast"/>
              <w:ind w:right="-3"/>
              <w:jc w:val="right"/>
              <w:rPr>
                <w:rFonts w:ascii="Times New Roman" w:hAnsi="Times New Roman" w:cs="Times New Roman"/>
                <w:szCs w:val="18"/>
              </w:rPr>
            </w:pPr>
            <w:r w:rsidRPr="007F51A2">
              <w:rPr>
                <w:rFonts w:ascii="Times New Roman" w:hAnsi="Times New Roman" w:cs="Times New Roman"/>
                <w:szCs w:val="18"/>
              </w:rPr>
              <w:t>37,235</w:t>
            </w:r>
          </w:p>
        </w:tc>
        <w:tc>
          <w:tcPr>
            <w:tcW w:w="64" w:type="pct"/>
          </w:tcPr>
          <w:p w14:paraId="2784EA5F" w14:textId="77777777" w:rsidR="009063F2" w:rsidRPr="007F51A2" w:rsidRDefault="009063F2" w:rsidP="009063F2">
            <w:pPr>
              <w:pStyle w:val="NoSpacing"/>
              <w:spacing w:line="240" w:lineRule="atLeast"/>
              <w:rPr>
                <w:rFonts w:ascii="Times New Roman" w:hAnsi="Times New Roman" w:cs="Times New Roman"/>
                <w:szCs w:val="18"/>
              </w:rPr>
            </w:pPr>
          </w:p>
        </w:tc>
        <w:tc>
          <w:tcPr>
            <w:tcW w:w="306" w:type="pct"/>
          </w:tcPr>
          <w:p w14:paraId="2FEFA734"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31200732" w14:textId="17EE392E"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300,000</w:t>
            </w:r>
          </w:p>
        </w:tc>
        <w:tc>
          <w:tcPr>
            <w:tcW w:w="64" w:type="pct"/>
          </w:tcPr>
          <w:p w14:paraId="34C0C3FC"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100CDACB"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22B6493" w14:textId="21E2ACD3"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sidRPr="007F51A2">
              <w:rPr>
                <w:rFonts w:ascii="Times New Roman" w:hAnsi="Times New Roman" w:cs="Times New Roman"/>
                <w:szCs w:val="18"/>
              </w:rPr>
              <w:t>300,000</w:t>
            </w:r>
          </w:p>
        </w:tc>
        <w:tc>
          <w:tcPr>
            <w:tcW w:w="66" w:type="pct"/>
          </w:tcPr>
          <w:p w14:paraId="35BE46ED" w14:textId="77777777" w:rsidR="009063F2" w:rsidRPr="007F51A2" w:rsidRDefault="009063F2" w:rsidP="009063F2">
            <w:pPr>
              <w:pStyle w:val="NoSpacing"/>
              <w:spacing w:line="240" w:lineRule="atLeast"/>
              <w:rPr>
                <w:rFonts w:ascii="Times New Roman" w:hAnsi="Times New Roman" w:cs="Times New Roman"/>
                <w:szCs w:val="18"/>
              </w:rPr>
            </w:pPr>
          </w:p>
        </w:tc>
        <w:tc>
          <w:tcPr>
            <w:tcW w:w="317" w:type="pct"/>
            <w:vAlign w:val="bottom"/>
          </w:tcPr>
          <w:p w14:paraId="5FB3BEAC" w14:textId="76359561" w:rsidR="009063F2" w:rsidRPr="007F51A2" w:rsidRDefault="009063F2" w:rsidP="009063F2">
            <w:pPr>
              <w:tabs>
                <w:tab w:val="decimal" w:pos="720"/>
              </w:tabs>
              <w:spacing w:line="240" w:lineRule="atLeast"/>
              <w:jc w:val="both"/>
              <w:rPr>
                <w:sz w:val="18"/>
                <w:szCs w:val="18"/>
              </w:rPr>
            </w:pPr>
            <w:r w:rsidRPr="007F51A2">
              <w:rPr>
                <w:sz w:val="18"/>
                <w:szCs w:val="18"/>
              </w:rPr>
              <w:t>3</w:t>
            </w:r>
            <w:r>
              <w:rPr>
                <w:sz w:val="18"/>
                <w:szCs w:val="18"/>
              </w:rPr>
              <w:t>10,398</w:t>
            </w:r>
          </w:p>
        </w:tc>
        <w:tc>
          <w:tcPr>
            <w:tcW w:w="64" w:type="pct"/>
          </w:tcPr>
          <w:p w14:paraId="0DA6BEC1"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1" w:type="pct"/>
            <w:vAlign w:val="bottom"/>
          </w:tcPr>
          <w:p w14:paraId="50F0A5AA" w14:textId="3E57BF52" w:rsidR="009063F2" w:rsidRPr="007F51A2" w:rsidRDefault="009063F2" w:rsidP="00BC5471">
            <w:pPr>
              <w:tabs>
                <w:tab w:val="decimal" w:pos="680"/>
              </w:tabs>
              <w:spacing w:line="240" w:lineRule="atLeast"/>
              <w:ind w:left="-94" w:right="-80"/>
              <w:rPr>
                <w:sz w:val="18"/>
                <w:szCs w:val="18"/>
              </w:rPr>
            </w:pPr>
            <w:r w:rsidRPr="007F51A2">
              <w:rPr>
                <w:sz w:val="18"/>
                <w:szCs w:val="18"/>
              </w:rPr>
              <w:t>30</w:t>
            </w:r>
            <w:r>
              <w:rPr>
                <w:sz w:val="18"/>
                <w:szCs w:val="18"/>
              </w:rPr>
              <w:t>8,300</w:t>
            </w:r>
          </w:p>
        </w:tc>
        <w:tc>
          <w:tcPr>
            <w:tcW w:w="64" w:type="pct"/>
          </w:tcPr>
          <w:p w14:paraId="2C031C24" w14:textId="77777777" w:rsidR="009063F2" w:rsidRPr="007F51A2" w:rsidRDefault="009063F2" w:rsidP="009063F2">
            <w:pPr>
              <w:tabs>
                <w:tab w:val="decimal" w:pos="720"/>
                <w:tab w:val="decimal" w:pos="824"/>
              </w:tabs>
              <w:spacing w:line="240" w:lineRule="atLeast"/>
              <w:jc w:val="both"/>
              <w:rPr>
                <w:sz w:val="18"/>
                <w:szCs w:val="18"/>
              </w:rPr>
            </w:pPr>
          </w:p>
        </w:tc>
        <w:tc>
          <w:tcPr>
            <w:tcW w:w="290" w:type="pct"/>
            <w:vAlign w:val="bottom"/>
          </w:tcPr>
          <w:p w14:paraId="2581E467" w14:textId="649E7100" w:rsidR="009063F2" w:rsidRPr="009063F2" w:rsidRDefault="009063F2" w:rsidP="009063F2">
            <w:pPr>
              <w:pStyle w:val="NoSpacing"/>
              <w:tabs>
                <w:tab w:val="clear" w:pos="227"/>
                <w:tab w:val="clear" w:pos="454"/>
                <w:tab w:val="clear" w:pos="680"/>
                <w:tab w:val="clear" w:pos="907"/>
                <w:tab w:val="left" w:pos="420"/>
                <w:tab w:val="left" w:pos="585"/>
              </w:tabs>
              <w:spacing w:line="240" w:lineRule="atLeast"/>
              <w:ind w:left="54" w:right="-141"/>
              <w:jc w:val="center"/>
              <w:rPr>
                <w:szCs w:val="18"/>
              </w:rPr>
            </w:pPr>
            <w:r w:rsidRPr="007F51A2">
              <w:rPr>
                <w:szCs w:val="18"/>
              </w:rPr>
              <w:t>-</w:t>
            </w:r>
          </w:p>
        </w:tc>
        <w:tc>
          <w:tcPr>
            <w:tcW w:w="64" w:type="pct"/>
            <w:vAlign w:val="bottom"/>
          </w:tcPr>
          <w:p w14:paraId="24D18FE2" w14:textId="623BF023" w:rsidR="009063F2" w:rsidRPr="007F51A2" w:rsidRDefault="009063F2" w:rsidP="009063F2">
            <w:pPr>
              <w:tabs>
                <w:tab w:val="decimal" w:pos="824"/>
              </w:tabs>
              <w:spacing w:line="240" w:lineRule="atLeast"/>
              <w:rPr>
                <w:sz w:val="18"/>
                <w:szCs w:val="18"/>
              </w:rPr>
            </w:pPr>
          </w:p>
        </w:tc>
        <w:tc>
          <w:tcPr>
            <w:tcW w:w="269" w:type="pct"/>
            <w:vAlign w:val="bottom"/>
          </w:tcPr>
          <w:p w14:paraId="7055CA22" w14:textId="0E40595B"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7F51A2">
              <w:rPr>
                <w:szCs w:val="18"/>
              </w:rPr>
              <w:t>-</w:t>
            </w:r>
          </w:p>
        </w:tc>
      </w:tr>
      <w:tr w:rsidR="009063F2" w:rsidRPr="007F51A2" w14:paraId="0155546F" w14:textId="77777777" w:rsidTr="00CD7862">
        <w:trPr>
          <w:cantSplit/>
          <w:trHeight w:val="60"/>
        </w:trPr>
        <w:tc>
          <w:tcPr>
            <w:tcW w:w="642" w:type="pct"/>
          </w:tcPr>
          <w:p w14:paraId="3807CCED" w14:textId="4AC58964" w:rsidR="009063F2" w:rsidRPr="007F51A2" w:rsidRDefault="009063F2" w:rsidP="009063F2">
            <w:pPr>
              <w:pStyle w:val="NoSpacing"/>
              <w:spacing w:line="240" w:lineRule="atLeast"/>
              <w:ind w:left="195" w:hanging="185"/>
              <w:rPr>
                <w:rFonts w:ascii="Times New Roman" w:hAnsi="Times New Roman" w:cs="Times New Roman"/>
                <w:szCs w:val="18"/>
              </w:rPr>
            </w:pPr>
            <w:r w:rsidRPr="007F51A2">
              <w:rPr>
                <w:rFonts w:ascii="Times New Roman" w:hAnsi="Times New Roman" w:cs="Times New Roman"/>
                <w:szCs w:val="18"/>
              </w:rPr>
              <w:t>Strong Solutions Company Limited</w:t>
            </w:r>
          </w:p>
        </w:tc>
        <w:tc>
          <w:tcPr>
            <w:tcW w:w="679" w:type="pct"/>
          </w:tcPr>
          <w:p w14:paraId="1E4D7226" w14:textId="396A9BF6" w:rsidR="009063F2" w:rsidRPr="007F51A2" w:rsidRDefault="009063F2" w:rsidP="009063F2">
            <w:pPr>
              <w:pStyle w:val="NoSpacing"/>
              <w:tabs>
                <w:tab w:val="clear" w:pos="227"/>
                <w:tab w:val="clear" w:pos="454"/>
                <w:tab w:val="clear" w:pos="680"/>
                <w:tab w:val="clear" w:pos="907"/>
                <w:tab w:val="clear" w:pos="1644"/>
                <w:tab w:val="clear" w:pos="1871"/>
              </w:tabs>
              <w:spacing w:line="240" w:lineRule="atLeast"/>
              <w:ind w:left="111" w:right="-85" w:hanging="175"/>
              <w:rPr>
                <w:rFonts w:ascii="Times New Roman" w:hAnsi="Times New Roman" w:cs="Times New Roman"/>
                <w:szCs w:val="18"/>
              </w:rPr>
            </w:pPr>
            <w:r w:rsidRPr="007F51A2">
              <w:rPr>
                <w:rFonts w:ascii="Times New Roman" w:hAnsi="Times New Roman" w:cs="Times New Roman"/>
                <w:szCs w:val="18"/>
              </w:rPr>
              <w:t>Provide debt management services</w:t>
            </w:r>
          </w:p>
        </w:tc>
        <w:tc>
          <w:tcPr>
            <w:tcW w:w="65" w:type="pct"/>
          </w:tcPr>
          <w:p w14:paraId="1C20CB50" w14:textId="77777777" w:rsidR="009063F2" w:rsidRPr="007F51A2" w:rsidRDefault="009063F2" w:rsidP="009063F2">
            <w:pPr>
              <w:pStyle w:val="NoSpacing"/>
              <w:spacing w:line="240" w:lineRule="atLeast"/>
              <w:rPr>
                <w:rFonts w:ascii="Times New Roman" w:hAnsi="Times New Roman" w:cs="Times New Roman"/>
                <w:szCs w:val="18"/>
              </w:rPr>
            </w:pPr>
          </w:p>
        </w:tc>
        <w:tc>
          <w:tcPr>
            <w:tcW w:w="313" w:type="pct"/>
          </w:tcPr>
          <w:p w14:paraId="3EA65BA9" w14:textId="77777777" w:rsidR="009063F2" w:rsidRPr="007F51A2"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p>
          <w:p w14:paraId="312475AF" w14:textId="0F1747B3" w:rsidR="009063F2" w:rsidRPr="007F51A2" w:rsidRDefault="009063F2" w:rsidP="009063F2">
            <w:pPr>
              <w:pStyle w:val="NoSpacing"/>
              <w:tabs>
                <w:tab w:val="clear" w:pos="907"/>
                <w:tab w:val="left" w:pos="540"/>
              </w:tabs>
              <w:spacing w:line="240" w:lineRule="atLeast"/>
              <w:ind w:right="182"/>
              <w:jc w:val="right"/>
              <w:rPr>
                <w:rFonts w:ascii="Times New Roman" w:hAnsi="Times New Roman" w:cs="Times New Roman"/>
                <w:szCs w:val="18"/>
              </w:rPr>
            </w:pPr>
            <w:r>
              <w:rPr>
                <w:rFonts w:ascii="Times New Roman" w:hAnsi="Times New Roman" w:cs="Times New Roman"/>
                <w:szCs w:val="18"/>
              </w:rPr>
              <w:t xml:space="preserve"> 25</w:t>
            </w:r>
          </w:p>
        </w:tc>
        <w:tc>
          <w:tcPr>
            <w:tcW w:w="64" w:type="pct"/>
          </w:tcPr>
          <w:p w14:paraId="5EC38833"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334" w:type="pct"/>
          </w:tcPr>
          <w:p w14:paraId="255AD21A" w14:textId="77777777" w:rsidR="009063F2" w:rsidRPr="007F51A2"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p>
          <w:p w14:paraId="0E4CED43" w14:textId="19490C88" w:rsidR="009063F2" w:rsidRPr="007F51A2" w:rsidRDefault="009063F2" w:rsidP="009063F2">
            <w:pPr>
              <w:pStyle w:val="NoSpacing"/>
              <w:tabs>
                <w:tab w:val="clear" w:pos="227"/>
                <w:tab w:val="clear" w:pos="454"/>
                <w:tab w:val="clear" w:pos="680"/>
                <w:tab w:val="clear" w:pos="907"/>
              </w:tabs>
              <w:spacing w:line="240" w:lineRule="atLeast"/>
              <w:ind w:right="-424"/>
              <w:jc w:val="center"/>
              <w:rPr>
                <w:rFonts w:ascii="Times New Roman" w:hAnsi="Times New Roman" w:cs="Times New Roman"/>
                <w:szCs w:val="18"/>
              </w:rPr>
            </w:pPr>
            <w:r>
              <w:rPr>
                <w:rFonts w:ascii="Times New Roman" w:hAnsi="Times New Roman" w:cs="Times New Roman"/>
                <w:szCs w:val="18"/>
              </w:rPr>
              <w:t xml:space="preserve"> 25</w:t>
            </w:r>
          </w:p>
        </w:tc>
        <w:tc>
          <w:tcPr>
            <w:tcW w:w="65" w:type="pct"/>
          </w:tcPr>
          <w:p w14:paraId="3836E9EC" w14:textId="77777777" w:rsidR="009063F2" w:rsidRPr="007F51A2" w:rsidRDefault="009063F2" w:rsidP="009063F2">
            <w:pPr>
              <w:pStyle w:val="NoSpacing"/>
              <w:spacing w:line="240" w:lineRule="atLeast"/>
              <w:rPr>
                <w:rFonts w:ascii="Times New Roman" w:hAnsi="Times New Roman" w:cs="Times New Roman"/>
                <w:szCs w:val="18"/>
              </w:rPr>
            </w:pPr>
          </w:p>
        </w:tc>
        <w:tc>
          <w:tcPr>
            <w:tcW w:w="315" w:type="pct"/>
          </w:tcPr>
          <w:p w14:paraId="4B2FC353"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2DB8E09F" w14:textId="026536F3" w:rsidR="009063F2" w:rsidRPr="007F51A2" w:rsidRDefault="009063F2" w:rsidP="009063F2">
            <w:pPr>
              <w:pStyle w:val="NoSpacing"/>
              <w:tabs>
                <w:tab w:val="clear" w:pos="680"/>
                <w:tab w:val="clear" w:pos="907"/>
                <w:tab w:val="left" w:pos="585"/>
              </w:tabs>
              <w:spacing w:line="240" w:lineRule="atLeast"/>
              <w:ind w:right="-26"/>
              <w:jc w:val="right"/>
              <w:rPr>
                <w:rFonts w:ascii="Times New Roman" w:hAnsi="Times New Roman" w:cs="Times New Roman"/>
                <w:szCs w:val="18"/>
              </w:rPr>
            </w:pPr>
            <w:r>
              <w:rPr>
                <w:rFonts w:ascii="Times New Roman" w:hAnsi="Times New Roman" w:cs="Times New Roman"/>
                <w:szCs w:val="18"/>
              </w:rPr>
              <w:t xml:space="preserve">    64,000</w:t>
            </w:r>
          </w:p>
        </w:tc>
        <w:tc>
          <w:tcPr>
            <w:tcW w:w="64" w:type="pct"/>
          </w:tcPr>
          <w:p w14:paraId="288DFE18"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2" w:type="pct"/>
          </w:tcPr>
          <w:p w14:paraId="27524F2D"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6A599963" w14:textId="3E2B9D7E" w:rsidR="009063F2" w:rsidRPr="007F51A2" w:rsidRDefault="009063F2" w:rsidP="009063F2">
            <w:pPr>
              <w:pStyle w:val="NoSpacing"/>
              <w:tabs>
                <w:tab w:val="clear" w:pos="454"/>
                <w:tab w:val="left" w:pos="441"/>
              </w:tabs>
              <w:spacing w:line="240" w:lineRule="atLeast"/>
              <w:ind w:right="-3"/>
              <w:jc w:val="right"/>
              <w:rPr>
                <w:rFonts w:ascii="Times New Roman" w:hAnsi="Times New Roman" w:cs="Times New Roman"/>
                <w:szCs w:val="18"/>
              </w:rPr>
            </w:pPr>
            <w:r>
              <w:rPr>
                <w:rFonts w:ascii="Times New Roman" w:hAnsi="Times New Roman" w:cs="Times New Roman"/>
                <w:szCs w:val="18"/>
              </w:rPr>
              <w:t xml:space="preserve">    64,000</w:t>
            </w:r>
          </w:p>
        </w:tc>
        <w:tc>
          <w:tcPr>
            <w:tcW w:w="64" w:type="pct"/>
          </w:tcPr>
          <w:p w14:paraId="0A5E4D6D" w14:textId="77777777" w:rsidR="009063F2" w:rsidRPr="007F51A2" w:rsidRDefault="009063F2" w:rsidP="009063F2">
            <w:pPr>
              <w:pStyle w:val="NoSpacing"/>
              <w:spacing w:line="240" w:lineRule="atLeast"/>
              <w:rPr>
                <w:rFonts w:ascii="Times New Roman" w:hAnsi="Times New Roman" w:cs="Times New Roman"/>
                <w:szCs w:val="18"/>
              </w:rPr>
            </w:pPr>
          </w:p>
        </w:tc>
        <w:tc>
          <w:tcPr>
            <w:tcW w:w="306" w:type="pct"/>
          </w:tcPr>
          <w:p w14:paraId="29145189"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5ECCF5A2" w14:textId="0B88B49D"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r>
              <w:rPr>
                <w:rFonts w:ascii="Times New Roman" w:hAnsi="Times New Roman" w:cstheme="minorBidi"/>
                <w:szCs w:val="18"/>
              </w:rPr>
              <w:t>70,000</w:t>
            </w:r>
          </w:p>
        </w:tc>
        <w:tc>
          <w:tcPr>
            <w:tcW w:w="64" w:type="pct"/>
          </w:tcPr>
          <w:p w14:paraId="77F83A0A"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Pr>
          <w:p w14:paraId="0822144F"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p w14:paraId="08D78AF2" w14:textId="1E9474C1" w:rsidR="009063F2" w:rsidRPr="00B857F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rFonts w:ascii="Times New Roman" w:hAnsi="Times New Roman" w:cstheme="minorBidi"/>
                <w:szCs w:val="18"/>
              </w:rPr>
            </w:pPr>
            <w:r>
              <w:rPr>
                <w:rFonts w:ascii="Times New Roman" w:hAnsi="Times New Roman" w:cstheme="minorBidi"/>
                <w:szCs w:val="18"/>
              </w:rPr>
              <w:t>70,000</w:t>
            </w:r>
          </w:p>
        </w:tc>
        <w:tc>
          <w:tcPr>
            <w:tcW w:w="66" w:type="pct"/>
          </w:tcPr>
          <w:p w14:paraId="4FFA1C63" w14:textId="77777777" w:rsidR="009063F2" w:rsidRPr="007F51A2" w:rsidRDefault="009063F2" w:rsidP="009063F2">
            <w:pPr>
              <w:pStyle w:val="NoSpacing"/>
              <w:spacing w:line="240" w:lineRule="atLeast"/>
              <w:rPr>
                <w:rFonts w:ascii="Times New Roman" w:hAnsi="Times New Roman" w:cs="Times New Roman"/>
                <w:szCs w:val="18"/>
              </w:rPr>
            </w:pPr>
          </w:p>
        </w:tc>
        <w:tc>
          <w:tcPr>
            <w:tcW w:w="317" w:type="pct"/>
          </w:tcPr>
          <w:p w14:paraId="487AB487" w14:textId="77777777" w:rsidR="009063F2" w:rsidRPr="007F51A2" w:rsidRDefault="009063F2" w:rsidP="009063F2">
            <w:pPr>
              <w:pStyle w:val="NoSpacing"/>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tLeast"/>
              <w:ind w:left="-94" w:right="-80"/>
              <w:rPr>
                <w:rFonts w:ascii="Times New Roman" w:hAnsi="Times New Roman" w:cs="Times New Roman"/>
                <w:szCs w:val="18"/>
              </w:rPr>
            </w:pPr>
          </w:p>
          <w:p w14:paraId="491FDDD4" w14:textId="1B81D5F3" w:rsidR="009063F2" w:rsidRPr="007F51A2" w:rsidRDefault="009063F2" w:rsidP="009063F2">
            <w:pPr>
              <w:tabs>
                <w:tab w:val="decimal" w:pos="720"/>
              </w:tabs>
              <w:spacing w:line="240" w:lineRule="atLeast"/>
              <w:jc w:val="both"/>
              <w:rPr>
                <w:sz w:val="18"/>
                <w:szCs w:val="18"/>
              </w:rPr>
            </w:pPr>
            <w:r w:rsidRPr="00C12494">
              <w:rPr>
                <w:sz w:val="18"/>
                <w:szCs w:val="18"/>
              </w:rPr>
              <w:t>7</w:t>
            </w:r>
            <w:r>
              <w:rPr>
                <w:sz w:val="18"/>
                <w:szCs w:val="18"/>
              </w:rPr>
              <w:t>5</w:t>
            </w:r>
            <w:r w:rsidRPr="00C12494">
              <w:rPr>
                <w:sz w:val="18"/>
                <w:szCs w:val="18"/>
              </w:rPr>
              <w:t>,</w:t>
            </w:r>
            <w:r>
              <w:rPr>
                <w:sz w:val="18"/>
                <w:szCs w:val="18"/>
              </w:rPr>
              <w:t>672</w:t>
            </w:r>
          </w:p>
        </w:tc>
        <w:tc>
          <w:tcPr>
            <w:tcW w:w="64" w:type="pct"/>
          </w:tcPr>
          <w:p w14:paraId="668DDC04" w14:textId="77777777" w:rsidR="009063F2" w:rsidRPr="007F51A2" w:rsidRDefault="009063F2" w:rsidP="009063F2">
            <w:pPr>
              <w:pStyle w:val="NoSpacing"/>
              <w:spacing w:line="240" w:lineRule="atLeast"/>
              <w:jc w:val="right"/>
              <w:rPr>
                <w:rFonts w:ascii="Times New Roman" w:hAnsi="Times New Roman" w:cs="Times New Roman"/>
                <w:szCs w:val="18"/>
              </w:rPr>
            </w:pPr>
          </w:p>
        </w:tc>
        <w:tc>
          <w:tcPr>
            <w:tcW w:w="291" w:type="pct"/>
          </w:tcPr>
          <w:p w14:paraId="48EC00D4" w14:textId="77777777" w:rsidR="009063F2" w:rsidRPr="00BC5471" w:rsidRDefault="009063F2" w:rsidP="00BC5471">
            <w:pPr>
              <w:tabs>
                <w:tab w:val="decimal" w:pos="680"/>
              </w:tabs>
              <w:spacing w:line="240" w:lineRule="atLeast"/>
              <w:ind w:left="-94" w:right="-80"/>
              <w:rPr>
                <w:sz w:val="18"/>
                <w:szCs w:val="18"/>
              </w:rPr>
            </w:pPr>
          </w:p>
          <w:p w14:paraId="6B3E62A9" w14:textId="008DBD55" w:rsidR="009063F2" w:rsidRPr="00C12494" w:rsidRDefault="009063F2" w:rsidP="00BC5471">
            <w:pPr>
              <w:tabs>
                <w:tab w:val="decimal" w:pos="680"/>
              </w:tabs>
              <w:spacing w:line="240" w:lineRule="atLeast"/>
              <w:ind w:left="-94" w:right="-80"/>
              <w:rPr>
                <w:sz w:val="18"/>
                <w:szCs w:val="18"/>
              </w:rPr>
            </w:pPr>
            <w:r w:rsidRPr="00C12494">
              <w:rPr>
                <w:sz w:val="18"/>
                <w:szCs w:val="18"/>
              </w:rPr>
              <w:t>73,926</w:t>
            </w:r>
          </w:p>
        </w:tc>
        <w:tc>
          <w:tcPr>
            <w:tcW w:w="64" w:type="pct"/>
          </w:tcPr>
          <w:p w14:paraId="535BEC19" w14:textId="77777777" w:rsidR="009063F2" w:rsidRPr="007F51A2" w:rsidRDefault="009063F2" w:rsidP="009063F2">
            <w:pPr>
              <w:tabs>
                <w:tab w:val="decimal" w:pos="824"/>
              </w:tabs>
              <w:spacing w:line="240" w:lineRule="atLeast"/>
              <w:rPr>
                <w:sz w:val="18"/>
                <w:szCs w:val="18"/>
              </w:rPr>
            </w:pPr>
          </w:p>
        </w:tc>
        <w:tc>
          <w:tcPr>
            <w:tcW w:w="290" w:type="pct"/>
          </w:tcPr>
          <w:p w14:paraId="2D61ECD6" w14:textId="77777777" w:rsidR="009063F2" w:rsidRPr="0037791A"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p w14:paraId="087D5AEB" w14:textId="20C78D6F" w:rsidR="009063F2" w:rsidRPr="007F51A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r w:rsidRPr="0037791A">
              <w:rPr>
                <w:szCs w:val="18"/>
              </w:rPr>
              <w:t>-</w:t>
            </w:r>
          </w:p>
        </w:tc>
        <w:tc>
          <w:tcPr>
            <w:tcW w:w="64" w:type="pct"/>
            <w:vAlign w:val="bottom"/>
          </w:tcPr>
          <w:p w14:paraId="4C15A90F" w14:textId="77777777" w:rsidR="009063F2" w:rsidRPr="0037791A" w:rsidRDefault="009063F2" w:rsidP="009063F2">
            <w:pPr>
              <w:tabs>
                <w:tab w:val="left" w:pos="227"/>
                <w:tab w:val="left" w:pos="454"/>
                <w:tab w:val="left" w:pos="585"/>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1"/>
              <w:jc w:val="center"/>
              <w:rPr>
                <w:rFonts w:ascii="Arial" w:hAnsi="Arial" w:cs="Angsana New"/>
                <w:sz w:val="18"/>
                <w:szCs w:val="18"/>
                <w:lang w:val="en-US" w:bidi="th-TH"/>
              </w:rPr>
            </w:pPr>
          </w:p>
        </w:tc>
        <w:tc>
          <w:tcPr>
            <w:tcW w:w="269" w:type="pct"/>
          </w:tcPr>
          <w:p w14:paraId="4C34B3E0" w14:textId="77777777" w:rsidR="009063F2" w:rsidRPr="0037791A"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szCs w:val="18"/>
              </w:rPr>
            </w:pPr>
          </w:p>
          <w:p w14:paraId="76038D6C" w14:textId="1CE56BC6" w:rsidR="009063F2" w:rsidRPr="0037791A" w:rsidRDefault="009063F2" w:rsidP="009063F2">
            <w:pPr>
              <w:tabs>
                <w:tab w:val="left" w:pos="414"/>
                <w:tab w:val="left" w:pos="585"/>
                <w:tab w:val="left" w:pos="740"/>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 w:right="-141"/>
              <w:jc w:val="center"/>
              <w:rPr>
                <w:rFonts w:ascii="Arial" w:hAnsi="Arial" w:cs="Angsana New"/>
                <w:sz w:val="18"/>
                <w:szCs w:val="18"/>
                <w:lang w:val="en-US" w:bidi="th-TH"/>
              </w:rPr>
            </w:pPr>
            <w:r w:rsidRPr="0037791A">
              <w:rPr>
                <w:rFonts w:ascii="Arial" w:hAnsi="Arial" w:cs="Angsana New"/>
                <w:sz w:val="18"/>
                <w:szCs w:val="18"/>
                <w:lang w:val="en-US" w:bidi="th-TH"/>
              </w:rPr>
              <w:t>-</w:t>
            </w:r>
          </w:p>
        </w:tc>
      </w:tr>
      <w:tr w:rsidR="009063F2" w:rsidRPr="007F51A2" w14:paraId="777F723B" w14:textId="26385F22" w:rsidTr="00400BF8">
        <w:trPr>
          <w:cantSplit/>
        </w:trPr>
        <w:tc>
          <w:tcPr>
            <w:tcW w:w="642" w:type="pct"/>
          </w:tcPr>
          <w:p w14:paraId="79F67552" w14:textId="77777777" w:rsidR="009063F2" w:rsidRPr="007F51A2" w:rsidRDefault="009063F2" w:rsidP="009063F2">
            <w:pPr>
              <w:pStyle w:val="NoSpacing"/>
              <w:spacing w:line="240" w:lineRule="atLeast"/>
              <w:rPr>
                <w:rFonts w:ascii="Times New Roman" w:hAnsi="Times New Roman" w:cs="Times New Roman"/>
                <w:b/>
                <w:bCs/>
                <w:szCs w:val="18"/>
              </w:rPr>
            </w:pPr>
            <w:r w:rsidRPr="007F51A2">
              <w:rPr>
                <w:rFonts w:ascii="Times New Roman" w:hAnsi="Times New Roman" w:cs="Times New Roman"/>
                <w:b/>
                <w:bCs/>
                <w:szCs w:val="18"/>
              </w:rPr>
              <w:t>Total</w:t>
            </w:r>
          </w:p>
        </w:tc>
        <w:tc>
          <w:tcPr>
            <w:tcW w:w="679" w:type="pct"/>
          </w:tcPr>
          <w:p w14:paraId="7EFFBFC0"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65" w:type="pct"/>
          </w:tcPr>
          <w:p w14:paraId="346C176C"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313" w:type="pct"/>
          </w:tcPr>
          <w:p w14:paraId="31CB48A7"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64" w:type="pct"/>
          </w:tcPr>
          <w:p w14:paraId="5EAEEDE8"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334" w:type="pct"/>
          </w:tcPr>
          <w:p w14:paraId="77E9C2CE"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65" w:type="pct"/>
          </w:tcPr>
          <w:p w14:paraId="5DE35DC2"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315" w:type="pct"/>
          </w:tcPr>
          <w:p w14:paraId="7690BE4E"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64" w:type="pct"/>
          </w:tcPr>
          <w:p w14:paraId="29E1A695"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292" w:type="pct"/>
          </w:tcPr>
          <w:p w14:paraId="50C05980" w14:textId="77777777" w:rsidR="009063F2" w:rsidRPr="007F51A2" w:rsidRDefault="009063F2" w:rsidP="009063F2">
            <w:pPr>
              <w:pStyle w:val="NoSpacing"/>
              <w:spacing w:line="240" w:lineRule="atLeast"/>
              <w:rPr>
                <w:rFonts w:ascii="Times New Roman" w:hAnsi="Times New Roman" w:cs="Times New Roman"/>
                <w:b/>
                <w:bCs/>
                <w:szCs w:val="18"/>
              </w:rPr>
            </w:pPr>
          </w:p>
        </w:tc>
        <w:tc>
          <w:tcPr>
            <w:tcW w:w="64" w:type="pct"/>
          </w:tcPr>
          <w:p w14:paraId="7E366641" w14:textId="77777777" w:rsidR="009063F2" w:rsidRPr="007F51A2" w:rsidRDefault="009063F2" w:rsidP="009063F2">
            <w:pPr>
              <w:pStyle w:val="NoSpacing"/>
              <w:spacing w:line="240" w:lineRule="atLeast"/>
              <w:rPr>
                <w:rFonts w:ascii="Times New Roman" w:hAnsi="Times New Roman" w:cs="Times New Roman"/>
                <w:szCs w:val="18"/>
              </w:rPr>
            </w:pPr>
          </w:p>
        </w:tc>
        <w:tc>
          <w:tcPr>
            <w:tcW w:w="306" w:type="pct"/>
            <w:tcBorders>
              <w:top w:val="single" w:sz="4" w:space="0" w:color="auto"/>
              <w:bottom w:val="double" w:sz="4" w:space="0" w:color="auto"/>
            </w:tcBorders>
          </w:tcPr>
          <w:p w14:paraId="07FDB4E4" w14:textId="16859539"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b/>
                <w:bCs/>
                <w:szCs w:val="18"/>
              </w:rPr>
            </w:pPr>
            <w:r>
              <w:rPr>
                <w:rFonts w:ascii="Times New Roman" w:hAnsi="Times New Roman" w:cs="Times New Roman"/>
                <w:b/>
                <w:bCs/>
                <w:szCs w:val="18"/>
              </w:rPr>
              <w:t>649,889</w:t>
            </w:r>
          </w:p>
        </w:tc>
        <w:tc>
          <w:tcPr>
            <w:tcW w:w="64" w:type="pct"/>
          </w:tcPr>
          <w:p w14:paraId="2B114A3F" w14:textId="77777777" w:rsidR="009063F2" w:rsidRPr="007F51A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imes New Roman"/>
                <w:szCs w:val="18"/>
              </w:rPr>
            </w:pPr>
          </w:p>
        </w:tc>
        <w:tc>
          <w:tcPr>
            <w:tcW w:w="308" w:type="pct"/>
            <w:tcBorders>
              <w:top w:val="single" w:sz="4" w:space="0" w:color="auto"/>
              <w:bottom w:val="double" w:sz="4" w:space="0" w:color="auto"/>
            </w:tcBorders>
          </w:tcPr>
          <w:p w14:paraId="515A2E4C" w14:textId="1CC05039" w:rsidR="009063F2" w:rsidRPr="00B857F2" w:rsidRDefault="009063F2" w:rsidP="009063F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atLeast"/>
              <w:ind w:left="-82" w:right="-78"/>
              <w:rPr>
                <w:rFonts w:ascii="Times New Roman" w:hAnsi="Times New Roman" w:cstheme="minorBidi"/>
                <w:b/>
                <w:bCs/>
                <w:szCs w:val="18"/>
                <w:cs/>
              </w:rPr>
            </w:pPr>
            <w:r>
              <w:rPr>
                <w:rFonts w:ascii="Times New Roman" w:hAnsi="Times New Roman" w:cs="Times New Roman"/>
                <w:b/>
                <w:bCs/>
                <w:szCs w:val="18"/>
              </w:rPr>
              <w:t>649,889</w:t>
            </w:r>
          </w:p>
        </w:tc>
        <w:tc>
          <w:tcPr>
            <w:tcW w:w="66" w:type="pct"/>
          </w:tcPr>
          <w:p w14:paraId="0BAF0A88" w14:textId="77777777" w:rsidR="009063F2" w:rsidRPr="007F51A2" w:rsidRDefault="009063F2" w:rsidP="009063F2">
            <w:pPr>
              <w:pStyle w:val="NoSpacing"/>
              <w:spacing w:line="240" w:lineRule="atLeast"/>
              <w:rPr>
                <w:rFonts w:ascii="Times New Roman" w:hAnsi="Times New Roman" w:cs="Times New Roman"/>
                <w:szCs w:val="18"/>
              </w:rPr>
            </w:pPr>
          </w:p>
        </w:tc>
        <w:tc>
          <w:tcPr>
            <w:tcW w:w="317" w:type="pct"/>
            <w:tcBorders>
              <w:top w:val="single" w:sz="4" w:space="0" w:color="auto"/>
              <w:bottom w:val="double" w:sz="4" w:space="0" w:color="auto"/>
            </w:tcBorders>
          </w:tcPr>
          <w:p w14:paraId="5533AC9E" w14:textId="6A72CA0C" w:rsidR="009063F2" w:rsidRPr="007F51A2" w:rsidRDefault="009063F2" w:rsidP="009063F2">
            <w:pPr>
              <w:tabs>
                <w:tab w:val="decimal" w:pos="720"/>
              </w:tabs>
              <w:spacing w:line="240" w:lineRule="atLeast"/>
              <w:jc w:val="both"/>
              <w:rPr>
                <w:b/>
                <w:bCs/>
                <w:sz w:val="18"/>
                <w:szCs w:val="18"/>
              </w:rPr>
            </w:pPr>
            <w:r>
              <w:rPr>
                <w:rFonts w:cstheme="minorBidi"/>
                <w:b/>
                <w:bCs/>
                <w:sz w:val="18"/>
                <w:szCs w:val="22"/>
                <w:lang w:val="en-US"/>
              </w:rPr>
              <w:t>676,247</w:t>
            </w:r>
          </w:p>
        </w:tc>
        <w:tc>
          <w:tcPr>
            <w:tcW w:w="64" w:type="pct"/>
          </w:tcPr>
          <w:p w14:paraId="3A71FF7E" w14:textId="77777777" w:rsidR="009063F2" w:rsidRPr="007F51A2" w:rsidRDefault="009063F2" w:rsidP="009063F2">
            <w:pPr>
              <w:pStyle w:val="NoSpacing"/>
              <w:spacing w:line="240" w:lineRule="atLeast"/>
              <w:jc w:val="right"/>
              <w:rPr>
                <w:rFonts w:ascii="Times New Roman" w:hAnsi="Times New Roman" w:cs="Times New Roman"/>
                <w:b/>
                <w:bCs/>
                <w:szCs w:val="18"/>
              </w:rPr>
            </w:pPr>
          </w:p>
        </w:tc>
        <w:tc>
          <w:tcPr>
            <w:tcW w:w="291" w:type="pct"/>
            <w:tcBorders>
              <w:top w:val="single" w:sz="4" w:space="0" w:color="auto"/>
              <w:bottom w:val="double" w:sz="4" w:space="0" w:color="auto"/>
            </w:tcBorders>
          </w:tcPr>
          <w:p w14:paraId="4263534C" w14:textId="0B704EAE" w:rsidR="009063F2" w:rsidRPr="00C12494" w:rsidRDefault="009063F2" w:rsidP="009063F2">
            <w:pPr>
              <w:tabs>
                <w:tab w:val="decimal" w:pos="680"/>
              </w:tabs>
              <w:spacing w:line="240" w:lineRule="atLeast"/>
              <w:ind w:left="-94" w:right="-80"/>
              <w:rPr>
                <w:rFonts w:cstheme="minorBidi"/>
                <w:b/>
                <w:bCs/>
                <w:sz w:val="18"/>
                <w:szCs w:val="22"/>
                <w:cs/>
                <w:lang w:val="en-US" w:bidi="th-TH"/>
              </w:rPr>
            </w:pPr>
            <w:r>
              <w:rPr>
                <w:rFonts w:cstheme="minorBidi"/>
                <w:b/>
                <w:bCs/>
                <w:sz w:val="18"/>
                <w:szCs w:val="22"/>
                <w:lang w:val="en-US"/>
              </w:rPr>
              <w:t>672,174</w:t>
            </w:r>
          </w:p>
        </w:tc>
        <w:tc>
          <w:tcPr>
            <w:tcW w:w="64" w:type="pct"/>
          </w:tcPr>
          <w:p w14:paraId="61FC83BE" w14:textId="77777777" w:rsidR="009063F2" w:rsidRPr="007F51A2" w:rsidRDefault="009063F2" w:rsidP="009063F2">
            <w:pPr>
              <w:tabs>
                <w:tab w:val="decimal" w:pos="824"/>
              </w:tabs>
              <w:spacing w:line="240" w:lineRule="atLeast"/>
              <w:ind w:left="-30"/>
              <w:rPr>
                <w:b/>
                <w:bCs/>
                <w:sz w:val="18"/>
                <w:szCs w:val="18"/>
              </w:rPr>
            </w:pPr>
          </w:p>
        </w:tc>
        <w:tc>
          <w:tcPr>
            <w:tcW w:w="290" w:type="pct"/>
            <w:tcBorders>
              <w:top w:val="single" w:sz="4" w:space="0" w:color="auto"/>
              <w:bottom w:val="double" w:sz="4" w:space="0" w:color="auto"/>
            </w:tcBorders>
            <w:vAlign w:val="bottom"/>
          </w:tcPr>
          <w:p w14:paraId="17DD08AF" w14:textId="22899DF0" w:rsidR="009063F2" w:rsidRPr="009063F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b/>
                <w:bCs/>
                <w:szCs w:val="18"/>
              </w:rPr>
            </w:pPr>
            <w:r w:rsidRPr="009063F2">
              <w:rPr>
                <w:b/>
                <w:bCs/>
                <w:szCs w:val="18"/>
              </w:rPr>
              <w:t>-</w:t>
            </w:r>
          </w:p>
        </w:tc>
        <w:tc>
          <w:tcPr>
            <w:tcW w:w="64" w:type="pct"/>
          </w:tcPr>
          <w:p w14:paraId="34DDF15F" w14:textId="77777777" w:rsidR="009063F2" w:rsidRPr="009063F2" w:rsidRDefault="009063F2" w:rsidP="009063F2">
            <w:pPr>
              <w:tabs>
                <w:tab w:val="left" w:pos="414"/>
                <w:tab w:val="left" w:pos="585"/>
                <w:tab w:val="decimal" w:pos="82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 w:right="-141"/>
              <w:jc w:val="center"/>
              <w:rPr>
                <w:rFonts w:ascii="Arial" w:hAnsi="Arial" w:cs="Angsana New"/>
                <w:sz w:val="18"/>
                <w:szCs w:val="18"/>
                <w:lang w:val="en-US" w:bidi="th-TH"/>
              </w:rPr>
            </w:pPr>
          </w:p>
        </w:tc>
        <w:tc>
          <w:tcPr>
            <w:tcW w:w="269" w:type="pct"/>
            <w:tcBorders>
              <w:top w:val="single" w:sz="4" w:space="0" w:color="auto"/>
              <w:bottom w:val="double" w:sz="4" w:space="0" w:color="auto"/>
            </w:tcBorders>
            <w:vAlign w:val="bottom"/>
          </w:tcPr>
          <w:p w14:paraId="5BA65AAA" w14:textId="3795A041" w:rsidR="009063F2" w:rsidRPr="00CD7862" w:rsidRDefault="009063F2" w:rsidP="009063F2">
            <w:pPr>
              <w:pStyle w:val="NoSpacing"/>
              <w:tabs>
                <w:tab w:val="clear" w:pos="227"/>
                <w:tab w:val="clear" w:pos="454"/>
                <w:tab w:val="clear" w:pos="680"/>
                <w:tab w:val="clear" w:pos="907"/>
                <w:tab w:val="left" w:pos="414"/>
                <w:tab w:val="left" w:pos="585"/>
              </w:tabs>
              <w:spacing w:line="240" w:lineRule="atLeast"/>
              <w:ind w:left="54" w:right="-141"/>
              <w:jc w:val="center"/>
              <w:rPr>
                <w:b/>
                <w:bCs/>
                <w:szCs w:val="18"/>
              </w:rPr>
            </w:pPr>
            <w:r w:rsidRPr="00CD7862">
              <w:rPr>
                <w:b/>
                <w:bCs/>
                <w:szCs w:val="18"/>
              </w:rPr>
              <w:t>-</w:t>
            </w:r>
          </w:p>
        </w:tc>
      </w:tr>
    </w:tbl>
    <w:p w14:paraId="6F4E49A7" w14:textId="77777777" w:rsidR="00332E21" w:rsidRPr="00CC2561" w:rsidRDefault="00332E21" w:rsidP="006E1D1B">
      <w:pPr>
        <w:pStyle w:val="block"/>
        <w:spacing w:after="0" w:line="240" w:lineRule="atLeast"/>
        <w:ind w:left="0"/>
        <w:jc w:val="both"/>
        <w:rPr>
          <w:rFonts w:cs="Angsana New"/>
          <w:szCs w:val="28"/>
          <w:lang w:val="en-US" w:bidi="th-TH"/>
        </w:rPr>
      </w:pPr>
    </w:p>
    <w:p w14:paraId="296C6E33" w14:textId="77777777" w:rsidR="00332E21" w:rsidRDefault="00332E21" w:rsidP="00E1640E">
      <w:pPr>
        <w:pStyle w:val="block"/>
        <w:spacing w:after="0" w:line="240" w:lineRule="atLeast"/>
        <w:ind w:left="446" w:right="198"/>
        <w:jc w:val="both"/>
        <w:rPr>
          <w:rFonts w:cs="Angsana New"/>
          <w:szCs w:val="28"/>
          <w:lang w:val="en-US" w:bidi="th-TH"/>
        </w:rPr>
      </w:pPr>
      <w:r w:rsidRPr="00CC2561">
        <w:rPr>
          <w:rFonts w:cs="Angsana New"/>
          <w:szCs w:val="28"/>
          <w:lang w:val="en-US" w:bidi="th-TH"/>
        </w:rPr>
        <w:t>None of the Group’s associates are publicly listed and consequently do not have published price quotations.</w:t>
      </w:r>
    </w:p>
    <w:p w14:paraId="3DDA3FFF" w14:textId="77777777" w:rsidR="00D46105" w:rsidRPr="00CC2561" w:rsidRDefault="00D46105" w:rsidP="00E1640E">
      <w:pPr>
        <w:pStyle w:val="block"/>
        <w:spacing w:after="0" w:line="240" w:lineRule="atLeast"/>
        <w:ind w:left="446" w:right="198"/>
        <w:jc w:val="both"/>
        <w:rPr>
          <w:rFonts w:cs="Angsana New"/>
          <w:szCs w:val="28"/>
          <w:lang w:val="en-US" w:bidi="th-TH"/>
        </w:rPr>
      </w:pPr>
    </w:p>
    <w:p w14:paraId="20CA1522" w14:textId="1894659D" w:rsidR="00332E21" w:rsidRPr="00CC2561" w:rsidRDefault="00332E21" w:rsidP="00ED02D1">
      <w:pPr>
        <w:pStyle w:val="block"/>
        <w:spacing w:after="0" w:line="240" w:lineRule="atLeast"/>
        <w:ind w:left="446" w:right="225"/>
        <w:jc w:val="both"/>
        <w:rPr>
          <w:rFonts w:cs="Angsana New"/>
          <w:szCs w:val="28"/>
          <w:lang w:val="en-US" w:bidi="th-TH"/>
        </w:rPr>
      </w:pPr>
      <w:r w:rsidRPr="00CC2561">
        <w:rPr>
          <w:rFonts w:cs="Angsana New"/>
          <w:szCs w:val="28"/>
          <w:lang w:val="en-US" w:bidi="th-TH"/>
        </w:rPr>
        <w:t xml:space="preserve">As at </w:t>
      </w:r>
      <w:r w:rsidR="00C12494">
        <w:rPr>
          <w:rFonts w:cstheme="minorBidi"/>
          <w:szCs w:val="28"/>
          <w:lang w:val="en-US" w:bidi="th-TH"/>
        </w:rPr>
        <w:t>31 March 2026</w:t>
      </w:r>
      <w:r w:rsidRPr="00CC2561">
        <w:rPr>
          <w:rFonts w:cs="Angsana New"/>
          <w:szCs w:val="28"/>
          <w:lang w:val="en-US" w:bidi="th-TH"/>
        </w:rPr>
        <w:t xml:space="preserve">, The </w:t>
      </w:r>
      <w:r w:rsidR="00632BDA">
        <w:rPr>
          <w:rFonts w:cs="Angsana New"/>
          <w:szCs w:val="28"/>
          <w:lang w:val="en-US" w:bidi="th-TH"/>
        </w:rPr>
        <w:t>G</w:t>
      </w:r>
      <w:r w:rsidRPr="00CC2561">
        <w:rPr>
          <w:rFonts w:cs="Angsana New"/>
          <w:szCs w:val="28"/>
          <w:lang w:val="en-US" w:bidi="th-TH"/>
        </w:rPr>
        <w:t xml:space="preserve">roup </w:t>
      </w:r>
      <w:r w:rsidR="00C82102">
        <w:rPr>
          <w:rFonts w:cs="Angsana New"/>
          <w:szCs w:val="28"/>
          <w:lang w:val="en-US" w:bidi="th-TH"/>
        </w:rPr>
        <w:t>recogni</w:t>
      </w:r>
      <w:r w:rsidR="00334683">
        <w:rPr>
          <w:rFonts w:cs="Angsana New"/>
          <w:szCs w:val="28"/>
          <w:lang w:val="en-US" w:bidi="th-TH"/>
        </w:rPr>
        <w:t>s</w:t>
      </w:r>
      <w:r w:rsidR="00C82102">
        <w:rPr>
          <w:rFonts w:cs="Angsana New"/>
          <w:szCs w:val="28"/>
          <w:lang w:val="en-US" w:bidi="th-TH"/>
        </w:rPr>
        <w:t>ed additional</w:t>
      </w:r>
      <w:r w:rsidRPr="00CC2561">
        <w:rPr>
          <w:rFonts w:cs="Angsana New"/>
          <w:szCs w:val="28"/>
          <w:lang w:val="en-US" w:bidi="th-TH"/>
        </w:rPr>
        <w:t xml:space="preserve"> gain</w:t>
      </w:r>
      <w:r w:rsidR="00C82102">
        <w:rPr>
          <w:rFonts w:cs="Angsana New"/>
          <w:szCs w:val="28"/>
          <w:lang w:val="en-US" w:bidi="th-TH"/>
        </w:rPr>
        <w:t>s of Baht 4.1 million</w:t>
      </w:r>
      <w:r w:rsidRPr="00CC2561">
        <w:rPr>
          <w:rFonts w:cs="Angsana New"/>
          <w:szCs w:val="28"/>
          <w:lang w:val="en-US" w:bidi="th-TH"/>
        </w:rPr>
        <w:t xml:space="preserve"> relat</w:t>
      </w:r>
      <w:r w:rsidR="00C82102">
        <w:rPr>
          <w:rFonts w:cs="Angsana New"/>
          <w:szCs w:val="28"/>
          <w:lang w:val="en-US" w:bidi="th-TH"/>
        </w:rPr>
        <w:t>ed</w:t>
      </w:r>
      <w:r w:rsidRPr="00CC2561">
        <w:rPr>
          <w:rFonts w:cs="Angsana New"/>
          <w:szCs w:val="28"/>
          <w:lang w:val="en-US" w:bidi="th-TH"/>
        </w:rPr>
        <w:t xml:space="preserve"> to certain </w:t>
      </w:r>
      <w:r w:rsidR="00C82102">
        <w:rPr>
          <w:rFonts w:cs="Angsana New"/>
          <w:szCs w:val="28"/>
          <w:lang w:val="en-US" w:bidi="th-TH"/>
        </w:rPr>
        <w:t>equity-accounted investment</w:t>
      </w:r>
      <w:r w:rsidRPr="00CC2561">
        <w:rPr>
          <w:rFonts w:cs="Angsana New"/>
          <w:szCs w:val="28"/>
          <w:lang w:val="en-US" w:bidi="th-TH"/>
        </w:rPr>
        <w:t xml:space="preserve"> from additional</w:t>
      </w:r>
      <w:r w:rsidR="00C82102">
        <w:rPr>
          <w:rFonts w:cs="Angsana New"/>
          <w:szCs w:val="28"/>
          <w:lang w:val="en-US" w:bidi="th-TH"/>
        </w:rPr>
        <w:t xml:space="preserve"> shares</w:t>
      </w:r>
      <w:r w:rsidR="00334683">
        <w:rPr>
          <w:rFonts w:cs="Angsana New"/>
          <w:szCs w:val="28"/>
          <w:lang w:val="en-US" w:bidi="th-TH"/>
        </w:rPr>
        <w:t xml:space="preserve"> issued</w:t>
      </w:r>
      <w:r w:rsidRPr="00CC2561">
        <w:rPr>
          <w:rFonts w:cs="Angsana New"/>
          <w:szCs w:val="28"/>
          <w:lang w:val="en-US" w:bidi="th-TH"/>
        </w:rPr>
        <w:t xml:space="preserve"> </w:t>
      </w:r>
      <w:r w:rsidRPr="00CC2561">
        <w:rPr>
          <w:rFonts w:cs="Angsana New"/>
          <w:i/>
          <w:iCs/>
          <w:szCs w:val="28"/>
          <w:lang w:val="en-US" w:bidi="th-TH"/>
        </w:rPr>
        <w:t>(202</w:t>
      </w:r>
      <w:r w:rsidR="00C12494">
        <w:rPr>
          <w:rFonts w:cs="Angsana New"/>
          <w:i/>
          <w:iCs/>
          <w:szCs w:val="28"/>
          <w:lang w:val="en-US" w:bidi="th-TH"/>
        </w:rPr>
        <w:t>5</w:t>
      </w:r>
      <w:r w:rsidRPr="00CC2561">
        <w:rPr>
          <w:rFonts w:cs="Angsana New"/>
          <w:i/>
          <w:iCs/>
          <w:szCs w:val="28"/>
          <w:lang w:val="en-US" w:bidi="th-TH"/>
        </w:rPr>
        <w:t xml:space="preserve">: Baht </w:t>
      </w:r>
      <w:r w:rsidR="00C12494">
        <w:rPr>
          <w:rFonts w:cs="Angsana New"/>
          <w:i/>
          <w:iCs/>
          <w:szCs w:val="28"/>
          <w:lang w:val="en-US" w:bidi="th-TH"/>
        </w:rPr>
        <w:t>3.1</w:t>
      </w:r>
      <w:r w:rsidRPr="00CC2561">
        <w:rPr>
          <w:rFonts w:cs="Angsana New"/>
          <w:i/>
          <w:iCs/>
          <w:szCs w:val="28"/>
          <w:lang w:val="en-US" w:bidi="th-TH"/>
        </w:rPr>
        <w:t xml:space="preserve"> million).</w:t>
      </w:r>
      <w:r w:rsidRPr="00CC2561">
        <w:rPr>
          <w:rFonts w:cs="Angsana New"/>
          <w:szCs w:val="28"/>
          <w:lang w:val="en-US" w:bidi="th-TH"/>
        </w:rPr>
        <w:t xml:space="preserve"> As at </w:t>
      </w:r>
      <w:r w:rsidR="00C12494">
        <w:rPr>
          <w:rFonts w:cstheme="minorBidi"/>
          <w:szCs w:val="28"/>
          <w:lang w:val="en-US" w:bidi="th-TH"/>
        </w:rPr>
        <w:t xml:space="preserve">31 March </w:t>
      </w:r>
      <w:r w:rsidR="00C12494" w:rsidRPr="00CB4981">
        <w:rPr>
          <w:rFonts w:cstheme="minorBidi"/>
          <w:szCs w:val="28"/>
          <w:lang w:val="en-US" w:bidi="th-TH"/>
        </w:rPr>
        <w:t>2026</w:t>
      </w:r>
      <w:r w:rsidRPr="00CB4981">
        <w:rPr>
          <w:rFonts w:cs="Angsana New"/>
          <w:szCs w:val="28"/>
          <w:lang w:val="en-US" w:bidi="th-TH"/>
        </w:rPr>
        <w:t>, the Group has no share of unrecogni</w:t>
      </w:r>
      <w:r w:rsidR="00C82102">
        <w:rPr>
          <w:rFonts w:cs="Angsana New"/>
          <w:szCs w:val="28"/>
          <w:lang w:val="en-US" w:bidi="th-TH"/>
        </w:rPr>
        <w:t>s</w:t>
      </w:r>
      <w:r w:rsidRPr="00CB4981">
        <w:rPr>
          <w:rFonts w:cs="Angsana New"/>
          <w:szCs w:val="28"/>
          <w:lang w:val="en-US" w:bidi="th-TH"/>
        </w:rPr>
        <w:t>ed losses.</w:t>
      </w:r>
    </w:p>
    <w:p w14:paraId="67878CFA" w14:textId="77777777" w:rsidR="00220411" w:rsidRPr="00CC2561" w:rsidRDefault="00220411" w:rsidP="00E1640E">
      <w:pPr>
        <w:pStyle w:val="block"/>
        <w:spacing w:after="0" w:line="240" w:lineRule="atLeast"/>
        <w:ind w:left="446" w:right="198"/>
        <w:jc w:val="both"/>
        <w:rPr>
          <w:rFonts w:cs="Angsana New"/>
          <w:szCs w:val="28"/>
          <w:lang w:val="en-US" w:bidi="th-TH"/>
        </w:rPr>
      </w:pPr>
    </w:p>
    <w:p w14:paraId="7A329191" w14:textId="77777777" w:rsidR="001A0616" w:rsidRDefault="001A0616">
      <w:r>
        <w:br w:type="page"/>
      </w:r>
    </w:p>
    <w:tbl>
      <w:tblPr>
        <w:tblW w:w="15284" w:type="dxa"/>
        <w:tblLayout w:type="fixed"/>
        <w:tblCellMar>
          <w:left w:w="79" w:type="dxa"/>
          <w:right w:w="79" w:type="dxa"/>
        </w:tblCellMar>
        <w:tblLook w:val="0000" w:firstRow="0" w:lastRow="0" w:firstColumn="0" w:lastColumn="0" w:noHBand="0" w:noVBand="0"/>
      </w:tblPr>
      <w:tblGrid>
        <w:gridCol w:w="1807"/>
        <w:gridCol w:w="1980"/>
        <w:gridCol w:w="693"/>
        <w:gridCol w:w="182"/>
        <w:gridCol w:w="749"/>
        <w:gridCol w:w="182"/>
        <w:gridCol w:w="781"/>
        <w:gridCol w:w="190"/>
        <w:gridCol w:w="756"/>
        <w:gridCol w:w="187"/>
        <w:gridCol w:w="831"/>
        <w:gridCol w:w="180"/>
        <w:gridCol w:w="813"/>
        <w:gridCol w:w="180"/>
        <w:gridCol w:w="886"/>
        <w:gridCol w:w="183"/>
        <w:gridCol w:w="807"/>
        <w:gridCol w:w="42"/>
        <w:gridCol w:w="140"/>
        <w:gridCol w:w="38"/>
        <w:gridCol w:w="752"/>
        <w:gridCol w:w="180"/>
        <w:gridCol w:w="813"/>
        <w:gridCol w:w="206"/>
        <w:gridCol w:w="754"/>
        <w:gridCol w:w="198"/>
        <w:gridCol w:w="774"/>
      </w:tblGrid>
      <w:tr w:rsidR="00332E21" w:rsidRPr="00CC2561" w14:paraId="4E3618A7" w14:textId="02503A79" w:rsidTr="00A7435F">
        <w:trPr>
          <w:cantSplit/>
          <w:tblHeader/>
        </w:trPr>
        <w:tc>
          <w:tcPr>
            <w:tcW w:w="1807" w:type="dxa"/>
          </w:tcPr>
          <w:p w14:paraId="0399888E" w14:textId="39B5455B" w:rsidR="00332E21" w:rsidRPr="00CC2561" w:rsidRDefault="00332E21" w:rsidP="00E3752B">
            <w:pPr>
              <w:pStyle w:val="NoSpacing"/>
              <w:spacing w:line="240" w:lineRule="atLeast"/>
              <w:rPr>
                <w:szCs w:val="18"/>
              </w:rPr>
            </w:pPr>
          </w:p>
        </w:tc>
        <w:tc>
          <w:tcPr>
            <w:tcW w:w="1980" w:type="dxa"/>
            <w:vAlign w:val="bottom"/>
          </w:tcPr>
          <w:p w14:paraId="341862D7" w14:textId="77777777" w:rsidR="00332E21" w:rsidRPr="00CC2561" w:rsidRDefault="00332E21" w:rsidP="00E3752B">
            <w:pPr>
              <w:pStyle w:val="NoSpacing"/>
              <w:spacing w:line="240" w:lineRule="atLeast"/>
              <w:jc w:val="center"/>
              <w:rPr>
                <w:rFonts w:ascii="Times New Roman" w:hAnsi="Times New Roman" w:cs="Times New Roman"/>
                <w:szCs w:val="18"/>
              </w:rPr>
            </w:pPr>
          </w:p>
        </w:tc>
        <w:tc>
          <w:tcPr>
            <w:tcW w:w="1624" w:type="dxa"/>
            <w:gridSpan w:val="3"/>
            <w:vAlign w:val="bottom"/>
          </w:tcPr>
          <w:p w14:paraId="26948EE0" w14:textId="77777777" w:rsidR="00332E21" w:rsidRPr="00CC2561" w:rsidRDefault="00332E21" w:rsidP="00E3752B">
            <w:pPr>
              <w:pStyle w:val="NoSpacing"/>
              <w:spacing w:line="240" w:lineRule="atLeast"/>
              <w:jc w:val="center"/>
              <w:rPr>
                <w:rFonts w:ascii="Times New Roman" w:hAnsi="Times New Roman" w:cs="Times New Roman"/>
                <w:szCs w:val="18"/>
              </w:rPr>
            </w:pPr>
          </w:p>
        </w:tc>
        <w:tc>
          <w:tcPr>
            <w:tcW w:w="182" w:type="dxa"/>
            <w:vAlign w:val="bottom"/>
          </w:tcPr>
          <w:p w14:paraId="2C39E6C4" w14:textId="77777777" w:rsidR="00332E21" w:rsidRPr="00CC2561" w:rsidRDefault="00332E21" w:rsidP="00E3752B">
            <w:pPr>
              <w:pStyle w:val="NoSpacing"/>
              <w:spacing w:line="240" w:lineRule="atLeast"/>
              <w:jc w:val="center"/>
              <w:rPr>
                <w:szCs w:val="18"/>
              </w:rPr>
            </w:pPr>
          </w:p>
        </w:tc>
        <w:tc>
          <w:tcPr>
            <w:tcW w:w="9691" w:type="dxa"/>
            <w:gridSpan w:val="21"/>
          </w:tcPr>
          <w:p w14:paraId="5ADFDCCB" w14:textId="561C71A9" w:rsidR="00332E21" w:rsidRPr="00CC2561" w:rsidRDefault="00332E21" w:rsidP="00E3752B">
            <w:pPr>
              <w:pStyle w:val="NoSpacing"/>
              <w:spacing w:line="240" w:lineRule="atLeast"/>
              <w:jc w:val="center"/>
              <w:rPr>
                <w:rFonts w:ascii="Times New Roman" w:hAnsi="Times New Roman" w:cs="Times New Roman"/>
                <w:b/>
                <w:bCs/>
                <w:szCs w:val="18"/>
              </w:rPr>
            </w:pPr>
            <w:r w:rsidRPr="00CC2561">
              <w:rPr>
                <w:rFonts w:ascii="Times New Roman" w:hAnsi="Times New Roman" w:cs="Times New Roman"/>
                <w:b/>
                <w:bCs/>
                <w:szCs w:val="18"/>
              </w:rPr>
              <w:t>Separate financial statements</w:t>
            </w:r>
          </w:p>
        </w:tc>
      </w:tr>
      <w:tr w:rsidR="00332E21" w:rsidRPr="00CC2561" w14:paraId="4650F34E" w14:textId="5926315D" w:rsidTr="00A7435F">
        <w:trPr>
          <w:cantSplit/>
          <w:tblHeader/>
        </w:trPr>
        <w:tc>
          <w:tcPr>
            <w:tcW w:w="1807" w:type="dxa"/>
          </w:tcPr>
          <w:p w14:paraId="0C5CA21A" w14:textId="77777777" w:rsidR="00332E21" w:rsidRPr="00CC2561" w:rsidRDefault="00332E21" w:rsidP="00E3752B">
            <w:pPr>
              <w:pStyle w:val="NoSpacing"/>
              <w:spacing w:line="240" w:lineRule="atLeast"/>
              <w:rPr>
                <w:szCs w:val="18"/>
              </w:rPr>
            </w:pPr>
          </w:p>
        </w:tc>
        <w:tc>
          <w:tcPr>
            <w:tcW w:w="1980" w:type="dxa"/>
            <w:vAlign w:val="bottom"/>
          </w:tcPr>
          <w:p w14:paraId="58C37458" w14:textId="77777777" w:rsidR="00332E21" w:rsidRPr="00CC2561" w:rsidRDefault="00332E21" w:rsidP="00E3752B">
            <w:pPr>
              <w:pStyle w:val="NoSpacing"/>
              <w:spacing w:line="240" w:lineRule="atLeast"/>
              <w:jc w:val="center"/>
              <w:rPr>
                <w:szCs w:val="18"/>
              </w:rPr>
            </w:pPr>
            <w:r w:rsidRPr="00CC2561">
              <w:rPr>
                <w:rFonts w:ascii="Times New Roman" w:hAnsi="Times New Roman" w:cs="Times New Roman"/>
                <w:szCs w:val="18"/>
              </w:rPr>
              <w:t>Type of business</w:t>
            </w:r>
          </w:p>
        </w:tc>
        <w:tc>
          <w:tcPr>
            <w:tcW w:w="1624" w:type="dxa"/>
            <w:gridSpan w:val="3"/>
            <w:vAlign w:val="bottom"/>
          </w:tcPr>
          <w:p w14:paraId="5D5336F3" w14:textId="77777777" w:rsidR="00332E21" w:rsidRPr="00CC2561" w:rsidRDefault="00332E21" w:rsidP="00E3752B">
            <w:pPr>
              <w:pStyle w:val="NoSpacing"/>
              <w:spacing w:line="240" w:lineRule="atLeast"/>
              <w:jc w:val="center"/>
              <w:rPr>
                <w:szCs w:val="18"/>
              </w:rPr>
            </w:pPr>
            <w:r w:rsidRPr="00CC2561">
              <w:rPr>
                <w:rFonts w:ascii="Times New Roman" w:hAnsi="Times New Roman" w:cs="Times New Roman"/>
                <w:szCs w:val="18"/>
              </w:rPr>
              <w:t>Ownership</w:t>
            </w:r>
          </w:p>
          <w:p w14:paraId="5C6FE018" w14:textId="77777777" w:rsidR="00332E21" w:rsidRPr="00CC2561" w:rsidRDefault="00332E21" w:rsidP="00E3752B">
            <w:pPr>
              <w:pStyle w:val="NoSpacing"/>
              <w:spacing w:line="240" w:lineRule="atLeast"/>
              <w:jc w:val="center"/>
              <w:rPr>
                <w:szCs w:val="18"/>
              </w:rPr>
            </w:pPr>
            <w:r w:rsidRPr="00CC2561">
              <w:rPr>
                <w:rFonts w:ascii="Times New Roman" w:hAnsi="Times New Roman" w:cs="Times New Roman"/>
                <w:szCs w:val="18"/>
              </w:rPr>
              <w:t>interest</w:t>
            </w:r>
          </w:p>
        </w:tc>
        <w:tc>
          <w:tcPr>
            <w:tcW w:w="182" w:type="dxa"/>
            <w:vAlign w:val="bottom"/>
          </w:tcPr>
          <w:p w14:paraId="4AF4CE10" w14:textId="77777777" w:rsidR="00332E21" w:rsidRPr="00CC2561" w:rsidRDefault="00332E21" w:rsidP="00E3752B">
            <w:pPr>
              <w:pStyle w:val="NoSpacing"/>
              <w:spacing w:line="240" w:lineRule="atLeast"/>
              <w:jc w:val="center"/>
              <w:rPr>
                <w:szCs w:val="18"/>
              </w:rPr>
            </w:pPr>
          </w:p>
        </w:tc>
        <w:tc>
          <w:tcPr>
            <w:tcW w:w="1727" w:type="dxa"/>
            <w:gridSpan w:val="3"/>
            <w:vAlign w:val="bottom"/>
          </w:tcPr>
          <w:p w14:paraId="2C921162" w14:textId="77777777" w:rsidR="00332E21" w:rsidRPr="00CC2561" w:rsidRDefault="00332E21" w:rsidP="00E3752B">
            <w:pPr>
              <w:pStyle w:val="NoSpacing"/>
              <w:spacing w:line="240" w:lineRule="atLeast"/>
              <w:jc w:val="center"/>
              <w:rPr>
                <w:b/>
                <w:bCs/>
                <w:szCs w:val="18"/>
              </w:rPr>
            </w:pPr>
          </w:p>
          <w:p w14:paraId="7AB1A0B5"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Paid-up capital</w:t>
            </w:r>
          </w:p>
        </w:tc>
        <w:tc>
          <w:tcPr>
            <w:tcW w:w="187" w:type="dxa"/>
            <w:vAlign w:val="bottom"/>
          </w:tcPr>
          <w:p w14:paraId="0B6F443B" w14:textId="77777777" w:rsidR="00332E21" w:rsidRPr="00CC2561" w:rsidRDefault="00332E21" w:rsidP="00E3752B">
            <w:pPr>
              <w:pStyle w:val="NoSpacing"/>
              <w:spacing w:line="240" w:lineRule="atLeast"/>
              <w:jc w:val="center"/>
              <w:rPr>
                <w:b/>
                <w:bCs/>
                <w:szCs w:val="18"/>
              </w:rPr>
            </w:pPr>
          </w:p>
        </w:tc>
        <w:tc>
          <w:tcPr>
            <w:tcW w:w="1824" w:type="dxa"/>
            <w:gridSpan w:val="3"/>
            <w:vAlign w:val="bottom"/>
          </w:tcPr>
          <w:p w14:paraId="4699444E" w14:textId="77777777" w:rsidR="00332E21" w:rsidRPr="00CC2561" w:rsidRDefault="00332E21" w:rsidP="00E3752B">
            <w:pPr>
              <w:pStyle w:val="NoSpacing"/>
              <w:spacing w:line="240" w:lineRule="atLeast"/>
              <w:jc w:val="center"/>
              <w:rPr>
                <w:b/>
                <w:bCs/>
                <w:szCs w:val="18"/>
              </w:rPr>
            </w:pPr>
          </w:p>
          <w:p w14:paraId="00DE3902"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Cost</w:t>
            </w:r>
          </w:p>
        </w:tc>
        <w:tc>
          <w:tcPr>
            <w:tcW w:w="180" w:type="dxa"/>
            <w:vAlign w:val="bottom"/>
          </w:tcPr>
          <w:p w14:paraId="683DBEF1" w14:textId="77777777" w:rsidR="00332E21" w:rsidRPr="00CC2561" w:rsidRDefault="00332E21" w:rsidP="00E3752B">
            <w:pPr>
              <w:pStyle w:val="NoSpacing"/>
              <w:spacing w:line="240" w:lineRule="atLeast"/>
              <w:jc w:val="center"/>
              <w:rPr>
                <w:b/>
                <w:bCs/>
                <w:szCs w:val="18"/>
              </w:rPr>
            </w:pPr>
          </w:p>
        </w:tc>
        <w:tc>
          <w:tcPr>
            <w:tcW w:w="1918" w:type="dxa"/>
            <w:gridSpan w:val="4"/>
          </w:tcPr>
          <w:p w14:paraId="23D30CC1" w14:textId="77777777" w:rsidR="00332E21" w:rsidRPr="00CC2561" w:rsidRDefault="00332E21" w:rsidP="00E3752B">
            <w:pPr>
              <w:pStyle w:val="NoSpacing"/>
              <w:spacing w:line="240" w:lineRule="atLeast"/>
              <w:jc w:val="center"/>
              <w:rPr>
                <w:rFonts w:ascii="Times New Roman" w:hAnsi="Times New Roman" w:cs="Times New Roman"/>
                <w:bCs/>
                <w:szCs w:val="18"/>
              </w:rPr>
            </w:pPr>
          </w:p>
          <w:p w14:paraId="729D07F3" w14:textId="77777777" w:rsidR="00332E21" w:rsidRPr="00CC2561" w:rsidRDefault="00332E21" w:rsidP="00E3752B">
            <w:pPr>
              <w:pStyle w:val="NoSpacing"/>
              <w:spacing w:line="240" w:lineRule="atLeast"/>
              <w:jc w:val="center"/>
              <w:rPr>
                <w:rFonts w:ascii="Times New Roman" w:hAnsi="Times New Roman" w:cs="Times New Roman"/>
                <w:bCs/>
                <w:szCs w:val="18"/>
              </w:rPr>
            </w:pPr>
          </w:p>
          <w:p w14:paraId="0D46EC31"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Impairment</w:t>
            </w:r>
          </w:p>
        </w:tc>
        <w:tc>
          <w:tcPr>
            <w:tcW w:w="178" w:type="dxa"/>
            <w:gridSpan w:val="2"/>
          </w:tcPr>
          <w:p w14:paraId="74DFD177" w14:textId="77777777" w:rsidR="00332E21" w:rsidRPr="00CC2561" w:rsidRDefault="00332E21" w:rsidP="00E3752B">
            <w:pPr>
              <w:pStyle w:val="NoSpacing"/>
              <w:spacing w:line="240" w:lineRule="atLeast"/>
              <w:jc w:val="center"/>
              <w:rPr>
                <w:b/>
                <w:bCs/>
                <w:szCs w:val="18"/>
              </w:rPr>
            </w:pPr>
          </w:p>
        </w:tc>
        <w:tc>
          <w:tcPr>
            <w:tcW w:w="1745" w:type="dxa"/>
            <w:gridSpan w:val="3"/>
            <w:vAlign w:val="bottom"/>
          </w:tcPr>
          <w:p w14:paraId="4973AEE0" w14:textId="77777777" w:rsidR="00332E21" w:rsidRPr="00CC2561" w:rsidRDefault="00332E21" w:rsidP="00E3752B">
            <w:pPr>
              <w:pStyle w:val="NoSpacing"/>
              <w:spacing w:line="240" w:lineRule="atLeast"/>
              <w:jc w:val="center"/>
              <w:rPr>
                <w:b/>
                <w:bCs/>
                <w:szCs w:val="18"/>
              </w:rPr>
            </w:pPr>
          </w:p>
          <w:p w14:paraId="7608AFE6" w14:textId="77777777" w:rsidR="00332E21" w:rsidRPr="00CC2561" w:rsidRDefault="00332E21" w:rsidP="00E3752B">
            <w:pPr>
              <w:pStyle w:val="NoSpacing"/>
              <w:spacing w:line="240" w:lineRule="atLeast"/>
              <w:jc w:val="center"/>
              <w:rPr>
                <w:b/>
                <w:bCs/>
                <w:szCs w:val="18"/>
              </w:rPr>
            </w:pPr>
            <w:r w:rsidRPr="00CC2561">
              <w:rPr>
                <w:rFonts w:ascii="Times New Roman" w:hAnsi="Times New Roman" w:cs="Times New Roman"/>
                <w:bCs/>
                <w:szCs w:val="18"/>
              </w:rPr>
              <w:t>At cost - net</w:t>
            </w:r>
          </w:p>
        </w:tc>
        <w:tc>
          <w:tcPr>
            <w:tcW w:w="206" w:type="dxa"/>
          </w:tcPr>
          <w:p w14:paraId="35CDF303" w14:textId="77777777" w:rsidR="00332E21" w:rsidRPr="00CC2561" w:rsidRDefault="00332E21" w:rsidP="00E3752B">
            <w:pPr>
              <w:pStyle w:val="NoSpacing"/>
              <w:spacing w:line="240" w:lineRule="atLeast"/>
              <w:jc w:val="center"/>
              <w:rPr>
                <w:b/>
                <w:bCs/>
                <w:szCs w:val="18"/>
              </w:rPr>
            </w:pPr>
          </w:p>
        </w:tc>
        <w:tc>
          <w:tcPr>
            <w:tcW w:w="1726" w:type="dxa"/>
            <w:gridSpan w:val="3"/>
            <w:vAlign w:val="bottom"/>
          </w:tcPr>
          <w:p w14:paraId="102740D3" w14:textId="77777777" w:rsidR="009D240C" w:rsidRPr="00CC2561" w:rsidRDefault="00182AFB" w:rsidP="00E3752B">
            <w:pPr>
              <w:pStyle w:val="NoSpacing"/>
              <w:spacing w:line="240" w:lineRule="atLeast"/>
              <w:jc w:val="center"/>
              <w:rPr>
                <w:rFonts w:ascii="Times New Roman" w:hAnsi="Times New Roman" w:cstheme="minorBidi"/>
                <w:bCs/>
                <w:szCs w:val="18"/>
              </w:rPr>
            </w:pPr>
            <w:r w:rsidRPr="00CC2561">
              <w:rPr>
                <w:rFonts w:ascii="Times New Roman" w:hAnsi="Times New Roman" w:cs="Times New Roman"/>
                <w:bCs/>
                <w:szCs w:val="18"/>
              </w:rPr>
              <w:t xml:space="preserve">Dividend income </w:t>
            </w:r>
          </w:p>
          <w:p w14:paraId="2940908F" w14:textId="519042E2" w:rsidR="00332E21" w:rsidRPr="00CC2561" w:rsidRDefault="00182AFB" w:rsidP="00E3752B">
            <w:pPr>
              <w:pStyle w:val="NoSpacing"/>
              <w:spacing w:line="240" w:lineRule="atLeast"/>
              <w:jc w:val="center"/>
              <w:rPr>
                <w:b/>
                <w:bCs/>
                <w:szCs w:val="18"/>
              </w:rPr>
            </w:pPr>
            <w:r w:rsidRPr="00CC2561">
              <w:rPr>
                <w:rFonts w:ascii="Times New Roman" w:hAnsi="Times New Roman" w:cs="Times New Roman"/>
                <w:bCs/>
                <w:szCs w:val="18"/>
              </w:rPr>
              <w:t xml:space="preserve">for the </w:t>
            </w:r>
            <w:r w:rsidR="001E45FA">
              <w:rPr>
                <w:rFonts w:ascii="Times New Roman" w:hAnsi="Times New Roman" w:cs="Times New Roman"/>
                <w:bCs/>
                <w:szCs w:val="18"/>
              </w:rPr>
              <w:t>three</w:t>
            </w:r>
            <w:r w:rsidRPr="00CC2561">
              <w:rPr>
                <w:rFonts w:ascii="Times New Roman" w:hAnsi="Times New Roman" w:cs="Times New Roman"/>
                <w:bCs/>
                <w:szCs w:val="18"/>
              </w:rPr>
              <w:t>-month</w:t>
            </w:r>
            <w:r w:rsidR="00593017" w:rsidRPr="00CC2561">
              <w:rPr>
                <w:rFonts w:ascii="Times New Roman" w:hAnsi="Times New Roman" w:cs="Times New Roman"/>
                <w:bCs/>
                <w:szCs w:val="18"/>
              </w:rPr>
              <w:t xml:space="preserve"> period</w:t>
            </w:r>
            <w:r w:rsidR="00D75CA1" w:rsidRPr="00CC2561">
              <w:rPr>
                <w:rFonts w:ascii="Times New Roman" w:hAnsi="Times New Roman" w:cs="Times New Roman"/>
                <w:bCs/>
                <w:szCs w:val="18"/>
              </w:rPr>
              <w:t xml:space="preserve"> ended</w:t>
            </w:r>
          </w:p>
        </w:tc>
      </w:tr>
      <w:tr w:rsidR="00C12494" w:rsidRPr="00CC2561" w14:paraId="5672851E" w14:textId="2CF67446" w:rsidTr="00A7435F">
        <w:trPr>
          <w:cantSplit/>
          <w:trHeight w:val="110"/>
          <w:tblHeader/>
        </w:trPr>
        <w:tc>
          <w:tcPr>
            <w:tcW w:w="1807" w:type="dxa"/>
          </w:tcPr>
          <w:p w14:paraId="2A92CEC7" w14:textId="77777777" w:rsidR="00C12494" w:rsidRPr="00CC2561" w:rsidRDefault="00C12494" w:rsidP="00C12494">
            <w:pPr>
              <w:pStyle w:val="NoSpacing"/>
              <w:spacing w:line="240" w:lineRule="atLeast"/>
              <w:rPr>
                <w:szCs w:val="18"/>
              </w:rPr>
            </w:pPr>
          </w:p>
        </w:tc>
        <w:tc>
          <w:tcPr>
            <w:tcW w:w="1980" w:type="dxa"/>
          </w:tcPr>
          <w:p w14:paraId="5D138128" w14:textId="77777777" w:rsidR="00C12494" w:rsidRPr="00CC2561" w:rsidRDefault="00C12494" w:rsidP="00C12494">
            <w:pPr>
              <w:pStyle w:val="NoSpacing"/>
              <w:spacing w:line="240" w:lineRule="atLeast"/>
              <w:rPr>
                <w:b/>
                <w:bCs/>
                <w:szCs w:val="18"/>
              </w:rPr>
            </w:pPr>
          </w:p>
        </w:tc>
        <w:tc>
          <w:tcPr>
            <w:tcW w:w="693" w:type="dxa"/>
            <w:vAlign w:val="bottom"/>
          </w:tcPr>
          <w:p w14:paraId="504EC5B4" w14:textId="4485AF21"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w:t>
            </w:r>
            <w:r>
              <w:rPr>
                <w:rFonts w:ascii="Times New Roman" w:hAnsi="Times New Roman" w:cs="Times New Roman"/>
                <w:szCs w:val="18"/>
              </w:rPr>
              <w:t>1</w:t>
            </w:r>
          </w:p>
          <w:p w14:paraId="790372FD" w14:textId="3B455B1D"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182" w:type="dxa"/>
            <w:vAlign w:val="bottom"/>
          </w:tcPr>
          <w:p w14:paraId="145F43A2"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49" w:type="dxa"/>
            <w:vAlign w:val="bottom"/>
          </w:tcPr>
          <w:p w14:paraId="25B24ABC"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43E9E091"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December</w:t>
            </w:r>
          </w:p>
        </w:tc>
        <w:tc>
          <w:tcPr>
            <w:tcW w:w="182" w:type="dxa"/>
          </w:tcPr>
          <w:p w14:paraId="7E590572"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81" w:type="dxa"/>
            <w:vAlign w:val="bottom"/>
          </w:tcPr>
          <w:p w14:paraId="585CC3F5"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w:t>
            </w:r>
            <w:r>
              <w:rPr>
                <w:rFonts w:ascii="Times New Roman" w:hAnsi="Times New Roman" w:cs="Times New Roman"/>
                <w:szCs w:val="18"/>
              </w:rPr>
              <w:t>1</w:t>
            </w:r>
          </w:p>
          <w:p w14:paraId="12D777CF" w14:textId="79D66BF6"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190" w:type="dxa"/>
            <w:vAlign w:val="bottom"/>
          </w:tcPr>
          <w:p w14:paraId="6F1BF000"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56" w:type="dxa"/>
            <w:vAlign w:val="bottom"/>
          </w:tcPr>
          <w:p w14:paraId="2D1F4D88"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49465423" w14:textId="24EE1DD8"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December</w:t>
            </w:r>
          </w:p>
        </w:tc>
        <w:tc>
          <w:tcPr>
            <w:tcW w:w="187" w:type="dxa"/>
          </w:tcPr>
          <w:p w14:paraId="2A16ABEA"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31" w:type="dxa"/>
            <w:vAlign w:val="bottom"/>
          </w:tcPr>
          <w:p w14:paraId="25EA9C37"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w:t>
            </w:r>
            <w:r>
              <w:rPr>
                <w:rFonts w:ascii="Times New Roman" w:hAnsi="Times New Roman" w:cs="Times New Roman"/>
                <w:szCs w:val="18"/>
              </w:rPr>
              <w:t>1</w:t>
            </w:r>
          </w:p>
          <w:p w14:paraId="757F19F3" w14:textId="3477A82C"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180" w:type="dxa"/>
            <w:vAlign w:val="bottom"/>
          </w:tcPr>
          <w:p w14:paraId="281373F1"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339EB51A"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5FADA028" w14:textId="6A9683E1"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December</w:t>
            </w:r>
          </w:p>
        </w:tc>
        <w:tc>
          <w:tcPr>
            <w:tcW w:w="180" w:type="dxa"/>
          </w:tcPr>
          <w:p w14:paraId="22E5FBAB"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86" w:type="dxa"/>
            <w:vAlign w:val="bottom"/>
          </w:tcPr>
          <w:p w14:paraId="053A4447"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w:t>
            </w:r>
            <w:r>
              <w:rPr>
                <w:rFonts w:ascii="Times New Roman" w:hAnsi="Times New Roman" w:cs="Times New Roman"/>
                <w:szCs w:val="18"/>
              </w:rPr>
              <w:t>1</w:t>
            </w:r>
          </w:p>
          <w:p w14:paraId="22BDE5A8" w14:textId="275A0DF8"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183" w:type="dxa"/>
            <w:vAlign w:val="bottom"/>
          </w:tcPr>
          <w:p w14:paraId="6A201673"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07" w:type="dxa"/>
            <w:vAlign w:val="bottom"/>
          </w:tcPr>
          <w:p w14:paraId="793B3B1C"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5E1492BA" w14:textId="7057A33F"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December</w:t>
            </w:r>
          </w:p>
        </w:tc>
        <w:tc>
          <w:tcPr>
            <w:tcW w:w="182" w:type="dxa"/>
            <w:gridSpan w:val="2"/>
          </w:tcPr>
          <w:p w14:paraId="564DD098"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790" w:type="dxa"/>
            <w:gridSpan w:val="2"/>
            <w:vAlign w:val="bottom"/>
          </w:tcPr>
          <w:p w14:paraId="383EF162"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w:t>
            </w:r>
            <w:r>
              <w:rPr>
                <w:rFonts w:ascii="Times New Roman" w:hAnsi="Times New Roman" w:cs="Times New Roman"/>
                <w:szCs w:val="18"/>
              </w:rPr>
              <w:t>1</w:t>
            </w:r>
          </w:p>
          <w:p w14:paraId="2AE74C13" w14:textId="61BF128B"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Pr>
                <w:rFonts w:ascii="Times New Roman" w:hAnsi="Times New Roman" w:cs="Times New Roman"/>
                <w:szCs w:val="18"/>
              </w:rPr>
              <w:t>March</w:t>
            </w:r>
          </w:p>
        </w:tc>
        <w:tc>
          <w:tcPr>
            <w:tcW w:w="180" w:type="dxa"/>
            <w:vAlign w:val="bottom"/>
          </w:tcPr>
          <w:p w14:paraId="065E3858"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35701648"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31</w:t>
            </w:r>
          </w:p>
          <w:p w14:paraId="22F9710B" w14:textId="2813A95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December</w:t>
            </w:r>
          </w:p>
        </w:tc>
        <w:tc>
          <w:tcPr>
            <w:tcW w:w="206" w:type="dxa"/>
          </w:tcPr>
          <w:p w14:paraId="7E84F8DB"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p>
        </w:tc>
        <w:tc>
          <w:tcPr>
            <w:tcW w:w="754" w:type="dxa"/>
            <w:vAlign w:val="bottom"/>
          </w:tcPr>
          <w:p w14:paraId="50476FAD"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w:t>
            </w:r>
            <w:r>
              <w:rPr>
                <w:rFonts w:ascii="Times New Roman" w:hAnsi="Times New Roman" w:cs="Times New Roman"/>
                <w:szCs w:val="18"/>
              </w:rPr>
              <w:t>1</w:t>
            </w:r>
          </w:p>
          <w:p w14:paraId="7A604A58" w14:textId="5F943196"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Pr>
                <w:rFonts w:ascii="Times New Roman" w:hAnsi="Times New Roman" w:cs="Times New Roman"/>
                <w:szCs w:val="18"/>
              </w:rPr>
              <w:t>March</w:t>
            </w:r>
          </w:p>
        </w:tc>
        <w:tc>
          <w:tcPr>
            <w:tcW w:w="198" w:type="dxa"/>
            <w:vAlign w:val="bottom"/>
          </w:tcPr>
          <w:p w14:paraId="4BFF67D8" w14:textId="20D7302F"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p>
        </w:tc>
        <w:tc>
          <w:tcPr>
            <w:tcW w:w="774" w:type="dxa"/>
            <w:vAlign w:val="bottom"/>
          </w:tcPr>
          <w:p w14:paraId="22B6CFF5"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3</w:t>
            </w:r>
            <w:r>
              <w:rPr>
                <w:rFonts w:ascii="Times New Roman" w:hAnsi="Times New Roman" w:cs="Times New Roman"/>
                <w:szCs w:val="18"/>
              </w:rPr>
              <w:t>1</w:t>
            </w:r>
          </w:p>
          <w:p w14:paraId="05D76F5C" w14:textId="5A549F20"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Pr>
                <w:rFonts w:ascii="Times New Roman" w:hAnsi="Times New Roman" w:cs="Times New Roman"/>
                <w:szCs w:val="18"/>
              </w:rPr>
              <w:t>March</w:t>
            </w:r>
          </w:p>
        </w:tc>
      </w:tr>
      <w:tr w:rsidR="00C12494" w:rsidRPr="00CC2561" w14:paraId="0CBFEEC0" w14:textId="34D7CC4D" w:rsidTr="00A7435F">
        <w:trPr>
          <w:cantSplit/>
          <w:tblHeader/>
        </w:trPr>
        <w:tc>
          <w:tcPr>
            <w:tcW w:w="1807" w:type="dxa"/>
          </w:tcPr>
          <w:p w14:paraId="0269ACBD" w14:textId="77777777" w:rsidR="00C12494" w:rsidRPr="00CC2561" w:rsidRDefault="00C12494" w:rsidP="00C12494">
            <w:pPr>
              <w:pStyle w:val="NoSpacing"/>
              <w:spacing w:line="240" w:lineRule="atLeast"/>
              <w:rPr>
                <w:szCs w:val="18"/>
              </w:rPr>
            </w:pPr>
          </w:p>
        </w:tc>
        <w:tc>
          <w:tcPr>
            <w:tcW w:w="1980" w:type="dxa"/>
          </w:tcPr>
          <w:p w14:paraId="2B148429" w14:textId="77777777" w:rsidR="00C12494" w:rsidRPr="00CC2561" w:rsidRDefault="00C12494" w:rsidP="00C12494">
            <w:pPr>
              <w:pStyle w:val="NoSpacing"/>
              <w:spacing w:line="240" w:lineRule="atLeast"/>
              <w:rPr>
                <w:b/>
                <w:bCs/>
                <w:szCs w:val="18"/>
              </w:rPr>
            </w:pPr>
          </w:p>
        </w:tc>
        <w:tc>
          <w:tcPr>
            <w:tcW w:w="693" w:type="dxa"/>
            <w:vAlign w:val="bottom"/>
          </w:tcPr>
          <w:p w14:paraId="4D1EE6E6" w14:textId="222FFD1E"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6</w:t>
            </w:r>
          </w:p>
        </w:tc>
        <w:tc>
          <w:tcPr>
            <w:tcW w:w="182" w:type="dxa"/>
            <w:vAlign w:val="bottom"/>
          </w:tcPr>
          <w:p w14:paraId="358CD368"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49" w:type="dxa"/>
            <w:vAlign w:val="bottom"/>
          </w:tcPr>
          <w:p w14:paraId="76970C0D" w14:textId="06540284"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5</w:t>
            </w:r>
          </w:p>
        </w:tc>
        <w:tc>
          <w:tcPr>
            <w:tcW w:w="182" w:type="dxa"/>
          </w:tcPr>
          <w:p w14:paraId="1BB655AC"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81" w:type="dxa"/>
            <w:vAlign w:val="bottom"/>
          </w:tcPr>
          <w:p w14:paraId="3D016035" w14:textId="1B316808"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6</w:t>
            </w:r>
          </w:p>
        </w:tc>
        <w:tc>
          <w:tcPr>
            <w:tcW w:w="190" w:type="dxa"/>
            <w:vAlign w:val="bottom"/>
          </w:tcPr>
          <w:p w14:paraId="78D497FC"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756" w:type="dxa"/>
            <w:vAlign w:val="bottom"/>
          </w:tcPr>
          <w:p w14:paraId="0ED78A5F" w14:textId="6F56C3CD"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2" w:right="-78"/>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5</w:t>
            </w:r>
          </w:p>
        </w:tc>
        <w:tc>
          <w:tcPr>
            <w:tcW w:w="187" w:type="dxa"/>
          </w:tcPr>
          <w:p w14:paraId="7DE420AC"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31" w:type="dxa"/>
            <w:vAlign w:val="bottom"/>
          </w:tcPr>
          <w:p w14:paraId="33C64F3C" w14:textId="736005F0"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6</w:t>
            </w:r>
          </w:p>
        </w:tc>
        <w:tc>
          <w:tcPr>
            <w:tcW w:w="180" w:type="dxa"/>
            <w:vAlign w:val="bottom"/>
          </w:tcPr>
          <w:p w14:paraId="59DA883D"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2FA96507" w14:textId="7698CB01"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5</w:t>
            </w:r>
          </w:p>
        </w:tc>
        <w:tc>
          <w:tcPr>
            <w:tcW w:w="180" w:type="dxa"/>
          </w:tcPr>
          <w:p w14:paraId="1095815B"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86" w:type="dxa"/>
            <w:vAlign w:val="bottom"/>
          </w:tcPr>
          <w:p w14:paraId="5290424B" w14:textId="4846789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6</w:t>
            </w:r>
          </w:p>
        </w:tc>
        <w:tc>
          <w:tcPr>
            <w:tcW w:w="183" w:type="dxa"/>
            <w:vAlign w:val="bottom"/>
          </w:tcPr>
          <w:p w14:paraId="034C26F8"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807" w:type="dxa"/>
            <w:vAlign w:val="bottom"/>
          </w:tcPr>
          <w:p w14:paraId="1B7FA4E7" w14:textId="09CB0010"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5</w:t>
            </w:r>
          </w:p>
        </w:tc>
        <w:tc>
          <w:tcPr>
            <w:tcW w:w="182" w:type="dxa"/>
            <w:gridSpan w:val="2"/>
          </w:tcPr>
          <w:p w14:paraId="0AE5FD3A"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p>
        </w:tc>
        <w:tc>
          <w:tcPr>
            <w:tcW w:w="790" w:type="dxa"/>
            <w:gridSpan w:val="2"/>
            <w:vAlign w:val="bottom"/>
          </w:tcPr>
          <w:p w14:paraId="3430533E" w14:textId="5B0D8A5F"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9" w:right="-82"/>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6</w:t>
            </w:r>
          </w:p>
        </w:tc>
        <w:tc>
          <w:tcPr>
            <w:tcW w:w="180" w:type="dxa"/>
            <w:vAlign w:val="bottom"/>
          </w:tcPr>
          <w:p w14:paraId="3CF63BB4"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center"/>
              <w:rPr>
                <w:rFonts w:ascii="Times New Roman" w:hAnsi="Times New Roman" w:cs="Times New Roman"/>
                <w:szCs w:val="18"/>
              </w:rPr>
            </w:pPr>
          </w:p>
        </w:tc>
        <w:tc>
          <w:tcPr>
            <w:tcW w:w="813" w:type="dxa"/>
            <w:vAlign w:val="bottom"/>
          </w:tcPr>
          <w:p w14:paraId="4D5D3B7C" w14:textId="6F7B9B0A"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5</w:t>
            </w:r>
          </w:p>
        </w:tc>
        <w:tc>
          <w:tcPr>
            <w:tcW w:w="206" w:type="dxa"/>
          </w:tcPr>
          <w:p w14:paraId="51876D42" w14:textId="77777777"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p>
        </w:tc>
        <w:tc>
          <w:tcPr>
            <w:tcW w:w="754" w:type="dxa"/>
            <w:vAlign w:val="bottom"/>
          </w:tcPr>
          <w:p w14:paraId="39F5A818" w14:textId="3C219B2F"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6</w:t>
            </w:r>
          </w:p>
        </w:tc>
        <w:tc>
          <w:tcPr>
            <w:tcW w:w="198" w:type="dxa"/>
            <w:vAlign w:val="bottom"/>
          </w:tcPr>
          <w:p w14:paraId="43520BEA" w14:textId="5B1118EA"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p>
        </w:tc>
        <w:tc>
          <w:tcPr>
            <w:tcW w:w="774" w:type="dxa"/>
            <w:vAlign w:val="bottom"/>
          </w:tcPr>
          <w:p w14:paraId="55C5826F" w14:textId="717ABF1A" w:rsidR="00C12494" w:rsidRPr="00CC2561" w:rsidRDefault="00C12494" w:rsidP="00C124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75"/>
              <w:jc w:val="center"/>
              <w:rPr>
                <w:rFonts w:ascii="Times New Roman" w:hAnsi="Times New Roman" w:cs="Times New Roman"/>
                <w:szCs w:val="18"/>
              </w:rPr>
            </w:pPr>
            <w:r w:rsidRPr="00CC2561">
              <w:rPr>
                <w:rFonts w:ascii="Times New Roman" w:hAnsi="Times New Roman" w:cs="Times New Roman"/>
                <w:szCs w:val="18"/>
              </w:rPr>
              <w:t>202</w:t>
            </w:r>
            <w:r>
              <w:rPr>
                <w:rFonts w:ascii="Times New Roman" w:hAnsi="Times New Roman" w:cs="Times New Roman"/>
                <w:szCs w:val="18"/>
              </w:rPr>
              <w:t>5</w:t>
            </w:r>
          </w:p>
        </w:tc>
      </w:tr>
      <w:tr w:rsidR="00E3752B" w:rsidRPr="00CC2561" w14:paraId="2704062B" w14:textId="1529BBB6" w:rsidTr="00A7435F">
        <w:trPr>
          <w:cantSplit/>
          <w:tblHeader/>
        </w:trPr>
        <w:tc>
          <w:tcPr>
            <w:tcW w:w="1807" w:type="dxa"/>
          </w:tcPr>
          <w:p w14:paraId="3A36E20A" w14:textId="77777777" w:rsidR="00E3752B" w:rsidRPr="00CC2561" w:rsidRDefault="00E3752B" w:rsidP="00E3752B">
            <w:pPr>
              <w:pStyle w:val="NoSpacing"/>
              <w:spacing w:line="240" w:lineRule="atLeast"/>
              <w:rPr>
                <w:szCs w:val="18"/>
              </w:rPr>
            </w:pPr>
          </w:p>
        </w:tc>
        <w:tc>
          <w:tcPr>
            <w:tcW w:w="1980" w:type="dxa"/>
          </w:tcPr>
          <w:p w14:paraId="668A6C80" w14:textId="77777777" w:rsidR="00E3752B" w:rsidRPr="00CC2561" w:rsidRDefault="00E3752B" w:rsidP="00E3752B">
            <w:pPr>
              <w:pStyle w:val="NoSpacing"/>
              <w:spacing w:line="240" w:lineRule="atLeast"/>
              <w:rPr>
                <w:b/>
                <w:bCs/>
                <w:szCs w:val="18"/>
              </w:rPr>
            </w:pPr>
          </w:p>
        </w:tc>
        <w:tc>
          <w:tcPr>
            <w:tcW w:w="1624" w:type="dxa"/>
            <w:gridSpan w:val="3"/>
            <w:vAlign w:val="bottom"/>
          </w:tcPr>
          <w:p w14:paraId="677166A7" w14:textId="77777777" w:rsidR="00E3752B" w:rsidRPr="00CC2561" w:rsidRDefault="00E3752B" w:rsidP="00E3752B">
            <w:pPr>
              <w:pStyle w:val="NoSpacing"/>
              <w:tabs>
                <w:tab w:val="clear" w:pos="227"/>
                <w:tab w:val="clear" w:pos="454"/>
                <w:tab w:val="clear" w:pos="680"/>
                <w:tab w:val="clear" w:pos="907"/>
              </w:tabs>
              <w:spacing w:line="240" w:lineRule="atLeast"/>
              <w:ind w:left="-82" w:right="-78"/>
              <w:jc w:val="center"/>
              <w:rPr>
                <w:rFonts w:ascii="Times New Roman" w:hAnsi="Times New Roman" w:cs="Times New Roman"/>
                <w:szCs w:val="18"/>
              </w:rPr>
            </w:pPr>
            <w:r w:rsidRPr="00CC2561">
              <w:rPr>
                <w:rFonts w:ascii="Times New Roman" w:hAnsi="Times New Roman" w:cs="Times New Roman"/>
                <w:i/>
                <w:iCs/>
                <w:szCs w:val="18"/>
              </w:rPr>
              <w:t>(%)</w:t>
            </w:r>
          </w:p>
        </w:tc>
        <w:tc>
          <w:tcPr>
            <w:tcW w:w="182" w:type="dxa"/>
          </w:tcPr>
          <w:p w14:paraId="047C140D" w14:textId="77777777" w:rsidR="00E3752B" w:rsidRPr="00CC2561" w:rsidRDefault="00E3752B" w:rsidP="00E3752B">
            <w:pPr>
              <w:pStyle w:val="NoSpacing"/>
              <w:spacing w:line="240" w:lineRule="atLeast"/>
              <w:jc w:val="center"/>
              <w:rPr>
                <w:rFonts w:ascii="Times New Roman" w:hAnsi="Times New Roman" w:cs="Times New Roman"/>
                <w:szCs w:val="18"/>
              </w:rPr>
            </w:pPr>
          </w:p>
        </w:tc>
        <w:tc>
          <w:tcPr>
            <w:tcW w:w="9691" w:type="dxa"/>
            <w:gridSpan w:val="21"/>
          </w:tcPr>
          <w:p w14:paraId="7D12F15B" w14:textId="279FA900" w:rsidR="00E3752B" w:rsidRPr="00CC2561" w:rsidRDefault="00E3752B" w:rsidP="00E3752B">
            <w:pPr>
              <w:pStyle w:val="NoSpacing"/>
              <w:tabs>
                <w:tab w:val="clear" w:pos="907"/>
              </w:tabs>
              <w:spacing w:line="240" w:lineRule="atLeast"/>
              <w:ind w:left="-74" w:right="-77"/>
              <w:jc w:val="center"/>
              <w:rPr>
                <w:rFonts w:ascii="Times New Roman" w:hAnsi="Times New Roman" w:cs="Times New Roman"/>
                <w:i/>
                <w:iCs/>
                <w:szCs w:val="18"/>
              </w:rPr>
            </w:pPr>
            <w:r w:rsidRPr="00CC2561">
              <w:rPr>
                <w:rFonts w:ascii="Times New Roman" w:hAnsi="Times New Roman" w:cs="Times New Roman"/>
                <w:i/>
                <w:iCs/>
                <w:szCs w:val="18"/>
              </w:rPr>
              <w:t>(in thousand Baht)</w:t>
            </w:r>
          </w:p>
        </w:tc>
      </w:tr>
      <w:tr w:rsidR="00E3752B" w:rsidRPr="00CC2561" w14:paraId="5AB33EF4" w14:textId="5AC231C2" w:rsidTr="00A7435F">
        <w:trPr>
          <w:cantSplit/>
        </w:trPr>
        <w:tc>
          <w:tcPr>
            <w:tcW w:w="1807" w:type="dxa"/>
          </w:tcPr>
          <w:p w14:paraId="606D69B9" w14:textId="77777777" w:rsidR="00E3752B" w:rsidRPr="00A81751" w:rsidRDefault="00E3752B" w:rsidP="00E3752B">
            <w:pPr>
              <w:pStyle w:val="NoSpacing"/>
              <w:spacing w:line="240" w:lineRule="atLeast"/>
              <w:ind w:left="103"/>
              <w:rPr>
                <w:rFonts w:ascii="Times New Roman" w:hAnsi="Times New Roman" w:cs="Times New Roman"/>
                <w:b/>
                <w:bCs/>
                <w:i/>
                <w:iCs/>
                <w:szCs w:val="18"/>
              </w:rPr>
            </w:pPr>
            <w:r w:rsidRPr="00A81751">
              <w:rPr>
                <w:rFonts w:ascii="Times New Roman" w:hAnsi="Times New Roman" w:cs="Times New Roman"/>
                <w:b/>
                <w:bCs/>
                <w:i/>
                <w:iCs/>
                <w:szCs w:val="18"/>
              </w:rPr>
              <w:t>Associates</w:t>
            </w:r>
          </w:p>
        </w:tc>
        <w:tc>
          <w:tcPr>
            <w:tcW w:w="1980" w:type="dxa"/>
          </w:tcPr>
          <w:p w14:paraId="607DD0B2" w14:textId="77777777" w:rsidR="00E3752B" w:rsidRPr="00A81751" w:rsidRDefault="00E3752B" w:rsidP="00E3752B">
            <w:pPr>
              <w:pStyle w:val="NoSpacing"/>
              <w:spacing w:line="240" w:lineRule="atLeast"/>
              <w:rPr>
                <w:rFonts w:ascii="Times New Roman" w:hAnsi="Times New Roman" w:cs="Times New Roman"/>
                <w:szCs w:val="18"/>
              </w:rPr>
            </w:pPr>
          </w:p>
        </w:tc>
        <w:tc>
          <w:tcPr>
            <w:tcW w:w="693" w:type="dxa"/>
          </w:tcPr>
          <w:p w14:paraId="55BC2B7B" w14:textId="77777777" w:rsidR="00E3752B" w:rsidRPr="00A81751" w:rsidRDefault="00E3752B" w:rsidP="00E3752B">
            <w:pPr>
              <w:pStyle w:val="NoSpacing"/>
              <w:spacing w:line="240" w:lineRule="atLeast"/>
              <w:rPr>
                <w:rFonts w:ascii="Times New Roman" w:hAnsi="Times New Roman" w:cs="Times New Roman"/>
                <w:szCs w:val="18"/>
              </w:rPr>
            </w:pPr>
          </w:p>
        </w:tc>
        <w:tc>
          <w:tcPr>
            <w:tcW w:w="182" w:type="dxa"/>
          </w:tcPr>
          <w:p w14:paraId="2EDD0053" w14:textId="77777777" w:rsidR="00E3752B" w:rsidRPr="00A81751" w:rsidRDefault="00E3752B" w:rsidP="00E3752B">
            <w:pPr>
              <w:pStyle w:val="NoSpacing"/>
              <w:spacing w:line="240" w:lineRule="atLeast"/>
              <w:rPr>
                <w:rFonts w:ascii="Times New Roman" w:hAnsi="Times New Roman" w:cs="Times New Roman"/>
                <w:szCs w:val="18"/>
              </w:rPr>
            </w:pPr>
          </w:p>
        </w:tc>
        <w:tc>
          <w:tcPr>
            <w:tcW w:w="749" w:type="dxa"/>
          </w:tcPr>
          <w:p w14:paraId="6F62468B" w14:textId="77777777" w:rsidR="00E3752B" w:rsidRPr="00A81751" w:rsidRDefault="00E3752B" w:rsidP="00E3752B">
            <w:pPr>
              <w:pStyle w:val="NoSpacing"/>
              <w:spacing w:line="240" w:lineRule="atLeast"/>
              <w:rPr>
                <w:rFonts w:ascii="Times New Roman" w:hAnsi="Times New Roman" w:cs="Times New Roman"/>
                <w:szCs w:val="18"/>
              </w:rPr>
            </w:pPr>
          </w:p>
        </w:tc>
        <w:tc>
          <w:tcPr>
            <w:tcW w:w="182" w:type="dxa"/>
          </w:tcPr>
          <w:p w14:paraId="28392CE5" w14:textId="77777777" w:rsidR="00E3752B" w:rsidRPr="00A81751" w:rsidRDefault="00E3752B" w:rsidP="00E3752B">
            <w:pPr>
              <w:pStyle w:val="NoSpacing"/>
              <w:spacing w:line="240" w:lineRule="atLeast"/>
              <w:rPr>
                <w:rFonts w:ascii="Times New Roman" w:hAnsi="Times New Roman" w:cs="Times New Roman"/>
                <w:szCs w:val="18"/>
              </w:rPr>
            </w:pPr>
          </w:p>
        </w:tc>
        <w:tc>
          <w:tcPr>
            <w:tcW w:w="781" w:type="dxa"/>
          </w:tcPr>
          <w:p w14:paraId="347C2456" w14:textId="77777777" w:rsidR="00E3752B" w:rsidRPr="00A81751" w:rsidRDefault="00E3752B" w:rsidP="00E3752B">
            <w:pPr>
              <w:pStyle w:val="NoSpacing"/>
              <w:spacing w:line="240" w:lineRule="atLeast"/>
              <w:rPr>
                <w:rFonts w:ascii="Times New Roman" w:hAnsi="Times New Roman" w:cs="Times New Roman"/>
                <w:szCs w:val="18"/>
              </w:rPr>
            </w:pPr>
          </w:p>
        </w:tc>
        <w:tc>
          <w:tcPr>
            <w:tcW w:w="190" w:type="dxa"/>
          </w:tcPr>
          <w:p w14:paraId="198AB43D" w14:textId="77777777" w:rsidR="00E3752B" w:rsidRPr="00A81751" w:rsidRDefault="00E3752B" w:rsidP="00E3752B">
            <w:pPr>
              <w:pStyle w:val="NoSpacing"/>
              <w:spacing w:line="240" w:lineRule="atLeast"/>
              <w:rPr>
                <w:rFonts w:ascii="Times New Roman" w:hAnsi="Times New Roman" w:cs="Times New Roman"/>
                <w:szCs w:val="18"/>
              </w:rPr>
            </w:pPr>
          </w:p>
        </w:tc>
        <w:tc>
          <w:tcPr>
            <w:tcW w:w="756" w:type="dxa"/>
          </w:tcPr>
          <w:p w14:paraId="79313617" w14:textId="77777777" w:rsidR="00E3752B" w:rsidRPr="00A81751" w:rsidRDefault="00E3752B" w:rsidP="00E3752B">
            <w:pPr>
              <w:pStyle w:val="NoSpacing"/>
              <w:spacing w:line="240" w:lineRule="atLeast"/>
              <w:rPr>
                <w:rFonts w:ascii="Times New Roman" w:hAnsi="Times New Roman" w:cs="Times New Roman"/>
                <w:szCs w:val="18"/>
              </w:rPr>
            </w:pPr>
          </w:p>
        </w:tc>
        <w:tc>
          <w:tcPr>
            <w:tcW w:w="187" w:type="dxa"/>
          </w:tcPr>
          <w:p w14:paraId="6FF4F774" w14:textId="77777777" w:rsidR="00E3752B" w:rsidRPr="00A81751" w:rsidRDefault="00E3752B" w:rsidP="00E3752B">
            <w:pPr>
              <w:pStyle w:val="NoSpacing"/>
              <w:spacing w:line="240" w:lineRule="atLeast"/>
              <w:rPr>
                <w:rFonts w:ascii="Times New Roman" w:hAnsi="Times New Roman" w:cs="Times New Roman"/>
                <w:szCs w:val="18"/>
              </w:rPr>
            </w:pPr>
          </w:p>
        </w:tc>
        <w:tc>
          <w:tcPr>
            <w:tcW w:w="831" w:type="dxa"/>
          </w:tcPr>
          <w:p w14:paraId="23C61AF3" w14:textId="77777777" w:rsidR="00E3752B" w:rsidRPr="00A81751" w:rsidRDefault="00E3752B" w:rsidP="00E3752B">
            <w:pPr>
              <w:pStyle w:val="NoSpacing"/>
              <w:spacing w:line="240" w:lineRule="atLeast"/>
              <w:rPr>
                <w:rFonts w:ascii="Times New Roman" w:hAnsi="Times New Roman" w:cs="Times New Roman"/>
                <w:szCs w:val="18"/>
              </w:rPr>
            </w:pPr>
          </w:p>
        </w:tc>
        <w:tc>
          <w:tcPr>
            <w:tcW w:w="180" w:type="dxa"/>
          </w:tcPr>
          <w:p w14:paraId="02048EDC" w14:textId="77777777" w:rsidR="00E3752B" w:rsidRPr="00A81751" w:rsidRDefault="00E3752B" w:rsidP="00E3752B">
            <w:pPr>
              <w:pStyle w:val="NoSpacing"/>
              <w:spacing w:line="240" w:lineRule="atLeast"/>
              <w:rPr>
                <w:rFonts w:ascii="Times New Roman" w:hAnsi="Times New Roman" w:cs="Times New Roman"/>
                <w:szCs w:val="18"/>
              </w:rPr>
            </w:pPr>
          </w:p>
        </w:tc>
        <w:tc>
          <w:tcPr>
            <w:tcW w:w="813" w:type="dxa"/>
          </w:tcPr>
          <w:p w14:paraId="03E93257" w14:textId="77777777" w:rsidR="00E3752B" w:rsidRPr="00A81751" w:rsidRDefault="00E3752B" w:rsidP="00E3752B">
            <w:pPr>
              <w:pStyle w:val="NoSpacing"/>
              <w:spacing w:line="240" w:lineRule="atLeast"/>
              <w:rPr>
                <w:rFonts w:ascii="Times New Roman" w:hAnsi="Times New Roman" w:cs="Times New Roman"/>
                <w:szCs w:val="18"/>
              </w:rPr>
            </w:pPr>
          </w:p>
        </w:tc>
        <w:tc>
          <w:tcPr>
            <w:tcW w:w="180" w:type="dxa"/>
          </w:tcPr>
          <w:p w14:paraId="243CF1BA" w14:textId="77777777" w:rsidR="00E3752B" w:rsidRPr="00A81751" w:rsidRDefault="00E3752B" w:rsidP="00E3752B">
            <w:pPr>
              <w:pStyle w:val="NoSpacing"/>
              <w:spacing w:line="240" w:lineRule="atLeast"/>
              <w:rPr>
                <w:rFonts w:ascii="Times New Roman" w:hAnsi="Times New Roman" w:cs="Times New Roman"/>
                <w:szCs w:val="18"/>
              </w:rPr>
            </w:pPr>
          </w:p>
        </w:tc>
        <w:tc>
          <w:tcPr>
            <w:tcW w:w="886" w:type="dxa"/>
          </w:tcPr>
          <w:p w14:paraId="511226EE" w14:textId="77777777" w:rsidR="00E3752B" w:rsidRPr="00A81751" w:rsidRDefault="00E3752B" w:rsidP="00E3752B">
            <w:pPr>
              <w:pStyle w:val="NoSpacing"/>
              <w:spacing w:line="240" w:lineRule="atLeast"/>
              <w:rPr>
                <w:rFonts w:ascii="Times New Roman" w:hAnsi="Times New Roman" w:cs="Times New Roman"/>
                <w:szCs w:val="18"/>
              </w:rPr>
            </w:pPr>
          </w:p>
        </w:tc>
        <w:tc>
          <w:tcPr>
            <w:tcW w:w="183" w:type="dxa"/>
          </w:tcPr>
          <w:p w14:paraId="406C5629" w14:textId="77777777" w:rsidR="00E3752B" w:rsidRPr="00A81751" w:rsidRDefault="00E3752B" w:rsidP="00E3752B">
            <w:pPr>
              <w:pStyle w:val="NoSpacing"/>
              <w:spacing w:line="240" w:lineRule="atLeast"/>
              <w:rPr>
                <w:rFonts w:ascii="Times New Roman" w:hAnsi="Times New Roman" w:cs="Times New Roman"/>
                <w:szCs w:val="18"/>
              </w:rPr>
            </w:pPr>
          </w:p>
        </w:tc>
        <w:tc>
          <w:tcPr>
            <w:tcW w:w="807" w:type="dxa"/>
          </w:tcPr>
          <w:p w14:paraId="17322F06" w14:textId="77777777" w:rsidR="00E3752B" w:rsidRPr="00A81751" w:rsidRDefault="00E3752B" w:rsidP="00E3752B">
            <w:pPr>
              <w:pStyle w:val="NoSpacing"/>
              <w:spacing w:line="240" w:lineRule="atLeast"/>
              <w:rPr>
                <w:rFonts w:ascii="Times New Roman" w:hAnsi="Times New Roman" w:cs="Times New Roman"/>
                <w:szCs w:val="18"/>
              </w:rPr>
            </w:pPr>
          </w:p>
        </w:tc>
        <w:tc>
          <w:tcPr>
            <w:tcW w:w="182" w:type="dxa"/>
            <w:gridSpan w:val="2"/>
          </w:tcPr>
          <w:p w14:paraId="7B42C1A2" w14:textId="77777777" w:rsidR="00E3752B" w:rsidRPr="00A81751" w:rsidRDefault="00E3752B" w:rsidP="00E3752B">
            <w:pPr>
              <w:pStyle w:val="NoSpacing"/>
              <w:spacing w:line="240" w:lineRule="atLeast"/>
              <w:rPr>
                <w:rFonts w:ascii="Times New Roman" w:hAnsi="Times New Roman" w:cs="Times New Roman"/>
                <w:szCs w:val="18"/>
              </w:rPr>
            </w:pPr>
          </w:p>
        </w:tc>
        <w:tc>
          <w:tcPr>
            <w:tcW w:w="790" w:type="dxa"/>
            <w:gridSpan w:val="2"/>
          </w:tcPr>
          <w:p w14:paraId="4B0B567E" w14:textId="77777777" w:rsidR="00E3752B" w:rsidRPr="00A81751" w:rsidRDefault="00E3752B" w:rsidP="00E3752B">
            <w:pPr>
              <w:pStyle w:val="NoSpacing"/>
              <w:spacing w:line="240" w:lineRule="atLeast"/>
              <w:rPr>
                <w:rFonts w:ascii="Times New Roman" w:hAnsi="Times New Roman" w:cs="Times New Roman"/>
                <w:szCs w:val="18"/>
              </w:rPr>
            </w:pPr>
          </w:p>
        </w:tc>
        <w:tc>
          <w:tcPr>
            <w:tcW w:w="180" w:type="dxa"/>
          </w:tcPr>
          <w:p w14:paraId="0D01F652" w14:textId="77777777" w:rsidR="00E3752B" w:rsidRPr="00A81751" w:rsidRDefault="00E3752B" w:rsidP="00E3752B">
            <w:pPr>
              <w:pStyle w:val="NoSpacing"/>
              <w:spacing w:line="240" w:lineRule="atLeast"/>
              <w:rPr>
                <w:rFonts w:ascii="Times New Roman" w:hAnsi="Times New Roman" w:cs="Times New Roman"/>
                <w:szCs w:val="18"/>
              </w:rPr>
            </w:pPr>
          </w:p>
        </w:tc>
        <w:tc>
          <w:tcPr>
            <w:tcW w:w="813" w:type="dxa"/>
          </w:tcPr>
          <w:p w14:paraId="1F535366" w14:textId="77777777" w:rsidR="00E3752B" w:rsidRPr="00A81751" w:rsidRDefault="00E3752B" w:rsidP="00E3752B">
            <w:pPr>
              <w:pStyle w:val="NoSpacing"/>
              <w:spacing w:line="240" w:lineRule="atLeast"/>
              <w:rPr>
                <w:rFonts w:ascii="Times New Roman" w:hAnsi="Times New Roman" w:cs="Times New Roman"/>
                <w:szCs w:val="18"/>
              </w:rPr>
            </w:pPr>
          </w:p>
        </w:tc>
        <w:tc>
          <w:tcPr>
            <w:tcW w:w="206" w:type="dxa"/>
          </w:tcPr>
          <w:p w14:paraId="1CAA1E38" w14:textId="77777777" w:rsidR="00E3752B" w:rsidRPr="00A81751" w:rsidRDefault="00E3752B" w:rsidP="00E3752B">
            <w:pPr>
              <w:pStyle w:val="NoSpacing"/>
              <w:spacing w:line="240" w:lineRule="atLeast"/>
              <w:rPr>
                <w:rFonts w:ascii="Times New Roman" w:hAnsi="Times New Roman" w:cs="Times New Roman"/>
                <w:szCs w:val="18"/>
              </w:rPr>
            </w:pPr>
          </w:p>
        </w:tc>
        <w:tc>
          <w:tcPr>
            <w:tcW w:w="754" w:type="dxa"/>
          </w:tcPr>
          <w:p w14:paraId="35FE74B0" w14:textId="77777777" w:rsidR="00E3752B" w:rsidRPr="00A81751" w:rsidRDefault="00E3752B" w:rsidP="00E3752B">
            <w:pPr>
              <w:pStyle w:val="NoSpacing"/>
              <w:spacing w:line="240" w:lineRule="atLeast"/>
              <w:rPr>
                <w:rFonts w:ascii="Times New Roman" w:hAnsi="Times New Roman" w:cs="Times New Roman"/>
                <w:szCs w:val="18"/>
              </w:rPr>
            </w:pPr>
          </w:p>
        </w:tc>
        <w:tc>
          <w:tcPr>
            <w:tcW w:w="198" w:type="dxa"/>
          </w:tcPr>
          <w:p w14:paraId="1426CF38" w14:textId="2AEBE009" w:rsidR="00E3752B" w:rsidRPr="00A81751" w:rsidRDefault="00E3752B" w:rsidP="00E3752B">
            <w:pPr>
              <w:pStyle w:val="NoSpacing"/>
              <w:spacing w:line="240" w:lineRule="atLeast"/>
              <w:rPr>
                <w:rFonts w:ascii="Times New Roman" w:hAnsi="Times New Roman" w:cs="Times New Roman"/>
                <w:szCs w:val="18"/>
              </w:rPr>
            </w:pPr>
          </w:p>
        </w:tc>
        <w:tc>
          <w:tcPr>
            <w:tcW w:w="774" w:type="dxa"/>
          </w:tcPr>
          <w:p w14:paraId="66FBC97F" w14:textId="056BD068" w:rsidR="00E3752B" w:rsidRPr="00A81751" w:rsidRDefault="00E3752B" w:rsidP="00E3752B">
            <w:pPr>
              <w:pStyle w:val="NoSpacing"/>
              <w:spacing w:line="240" w:lineRule="atLeast"/>
              <w:rPr>
                <w:rFonts w:ascii="Times New Roman" w:hAnsi="Times New Roman" w:cs="Times New Roman"/>
                <w:szCs w:val="18"/>
              </w:rPr>
            </w:pPr>
          </w:p>
        </w:tc>
      </w:tr>
      <w:tr w:rsidR="008E02A9" w:rsidRPr="00CC2561" w14:paraId="50EB21FD" w14:textId="646E0E29" w:rsidTr="00A7435F">
        <w:trPr>
          <w:cantSplit/>
        </w:trPr>
        <w:tc>
          <w:tcPr>
            <w:tcW w:w="1807" w:type="dxa"/>
          </w:tcPr>
          <w:p w14:paraId="05095DF3" w14:textId="77777777" w:rsidR="008E02A9" w:rsidRPr="00A81751" w:rsidRDefault="008E02A9" w:rsidP="008E02A9">
            <w:pPr>
              <w:pStyle w:val="NoSpacing"/>
              <w:spacing w:line="240" w:lineRule="atLeast"/>
              <w:ind w:left="103"/>
              <w:rPr>
                <w:rFonts w:ascii="Times New Roman" w:hAnsi="Times New Roman" w:cs="Times New Roman"/>
                <w:szCs w:val="18"/>
              </w:rPr>
            </w:pPr>
            <w:r w:rsidRPr="00A81751">
              <w:rPr>
                <w:rFonts w:ascii="Times New Roman" w:hAnsi="Times New Roman" w:cs="Times New Roman"/>
                <w:szCs w:val="18"/>
              </w:rPr>
              <w:t xml:space="preserve">TQD Company   </w:t>
            </w:r>
          </w:p>
          <w:p w14:paraId="2982FABF" w14:textId="5E8136C0" w:rsidR="008E02A9" w:rsidRPr="00A81751" w:rsidRDefault="008E02A9" w:rsidP="008E02A9">
            <w:pPr>
              <w:pStyle w:val="NoSpacing"/>
              <w:spacing w:line="240" w:lineRule="atLeast"/>
              <w:ind w:left="103"/>
              <w:rPr>
                <w:rFonts w:ascii="Times New Roman" w:hAnsi="Times New Roman" w:cs="Times New Roman"/>
                <w:szCs w:val="18"/>
              </w:rPr>
            </w:pPr>
            <w:r w:rsidRPr="00A81751">
              <w:rPr>
                <w:rFonts w:ascii="Times New Roman" w:hAnsi="Times New Roman" w:cs="Times New Roman"/>
                <w:szCs w:val="18"/>
              </w:rPr>
              <w:t xml:space="preserve">    Limited</w:t>
            </w:r>
          </w:p>
          <w:p w14:paraId="20DA3EA4" w14:textId="77777777" w:rsidR="008E02A9" w:rsidRPr="00A81751" w:rsidRDefault="008E02A9" w:rsidP="008E02A9">
            <w:pPr>
              <w:pStyle w:val="NoSpacing"/>
              <w:spacing w:line="240" w:lineRule="atLeast"/>
              <w:ind w:left="12" w:right="-78"/>
              <w:rPr>
                <w:rFonts w:ascii="Times New Roman" w:hAnsi="Times New Roman" w:cs="Times New Roman"/>
                <w:szCs w:val="18"/>
              </w:rPr>
            </w:pPr>
          </w:p>
        </w:tc>
        <w:tc>
          <w:tcPr>
            <w:tcW w:w="1980" w:type="dxa"/>
          </w:tcPr>
          <w:p w14:paraId="2461845C" w14:textId="77777777" w:rsidR="008E02A9"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A81751">
              <w:rPr>
                <w:rFonts w:ascii="Times New Roman" w:hAnsi="Times New Roman" w:cs="Times New Roman"/>
                <w:szCs w:val="18"/>
              </w:rPr>
              <w:t xml:space="preserve">Provide advice or services by using electronic media through the </w:t>
            </w:r>
          </w:p>
          <w:p w14:paraId="6FA1D777" w14:textId="14087AF3" w:rsidR="008E02A9" w:rsidRPr="00A81751"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9"/>
              <w:rPr>
                <w:rFonts w:ascii="Times New Roman" w:hAnsi="Times New Roman" w:cs="Times New Roman"/>
                <w:szCs w:val="18"/>
              </w:rPr>
            </w:pPr>
            <w:r w:rsidRPr="00A81751">
              <w:rPr>
                <w:rFonts w:ascii="Times New Roman" w:hAnsi="Times New Roman" w:cs="Times New Roman"/>
                <w:szCs w:val="18"/>
              </w:rPr>
              <w:t>internet</w:t>
            </w:r>
          </w:p>
        </w:tc>
        <w:tc>
          <w:tcPr>
            <w:tcW w:w="693" w:type="dxa"/>
          </w:tcPr>
          <w:p w14:paraId="4E4ECDF1" w14:textId="77777777"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403F8811" w14:textId="77777777"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0B2454D8" w14:textId="77777777" w:rsidR="008E02A9" w:rsidRPr="00A81751" w:rsidRDefault="008E02A9" w:rsidP="00ED02D1">
            <w:pPr>
              <w:pStyle w:val="NoSpacing"/>
              <w:tabs>
                <w:tab w:val="clear" w:pos="227"/>
                <w:tab w:val="clear" w:pos="454"/>
                <w:tab w:val="clear" w:pos="680"/>
                <w:tab w:val="clear" w:pos="907"/>
              </w:tabs>
              <w:spacing w:line="240" w:lineRule="atLeast"/>
              <w:ind w:right="82"/>
              <w:rPr>
                <w:rFonts w:ascii="Times New Roman" w:hAnsi="Times New Roman" w:cs="Times New Roman"/>
                <w:szCs w:val="18"/>
              </w:rPr>
            </w:pPr>
          </w:p>
          <w:p w14:paraId="2ED3F1C8" w14:textId="0BD78DA2"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13EF61BF" w14:textId="77777777" w:rsidR="008E02A9" w:rsidRPr="00A81751" w:rsidRDefault="008E02A9" w:rsidP="008E02A9">
            <w:pPr>
              <w:pStyle w:val="NoSpacing"/>
              <w:spacing w:line="240" w:lineRule="atLeast"/>
              <w:jc w:val="center"/>
              <w:rPr>
                <w:rFonts w:ascii="Times New Roman" w:hAnsi="Times New Roman" w:cs="Times New Roman"/>
                <w:szCs w:val="18"/>
              </w:rPr>
            </w:pPr>
          </w:p>
        </w:tc>
        <w:tc>
          <w:tcPr>
            <w:tcW w:w="749" w:type="dxa"/>
          </w:tcPr>
          <w:p w14:paraId="42FA437A" w14:textId="77777777"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15FB6A67" w14:textId="77777777"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6515DB9E" w14:textId="77777777" w:rsidR="008E02A9" w:rsidRPr="00A81751" w:rsidRDefault="008E02A9" w:rsidP="00ED02D1">
            <w:pPr>
              <w:pStyle w:val="NoSpacing"/>
              <w:tabs>
                <w:tab w:val="clear" w:pos="227"/>
                <w:tab w:val="clear" w:pos="454"/>
                <w:tab w:val="clear" w:pos="680"/>
                <w:tab w:val="clear" w:pos="907"/>
              </w:tabs>
              <w:spacing w:line="240" w:lineRule="atLeast"/>
              <w:ind w:right="82"/>
              <w:rPr>
                <w:rFonts w:ascii="Times New Roman" w:hAnsi="Times New Roman" w:cs="Times New Roman"/>
                <w:szCs w:val="18"/>
              </w:rPr>
            </w:pPr>
          </w:p>
          <w:p w14:paraId="618598ED" w14:textId="4DD45035" w:rsidR="008E02A9" w:rsidRPr="00A81751"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5D48B34F" w14:textId="77777777" w:rsidR="008E02A9" w:rsidRPr="00A81751" w:rsidRDefault="008E02A9" w:rsidP="008E02A9">
            <w:pPr>
              <w:pStyle w:val="NoSpacing"/>
              <w:spacing w:line="240" w:lineRule="atLeast"/>
              <w:rPr>
                <w:rFonts w:ascii="Times New Roman" w:hAnsi="Times New Roman" w:cs="Times New Roman"/>
                <w:szCs w:val="18"/>
              </w:rPr>
            </w:pPr>
          </w:p>
        </w:tc>
        <w:tc>
          <w:tcPr>
            <w:tcW w:w="781" w:type="dxa"/>
          </w:tcPr>
          <w:p w14:paraId="341C620E" w14:textId="77777777" w:rsidR="008E02A9" w:rsidRPr="00A81751"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3FEA947E" w14:textId="77777777" w:rsidR="008E02A9" w:rsidRPr="00A81751"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76A2F2E9" w14:textId="77777777" w:rsidR="008E02A9" w:rsidRPr="00A81751" w:rsidRDefault="008E02A9" w:rsidP="00ED02D1">
            <w:pPr>
              <w:pStyle w:val="NoSpacing"/>
              <w:tabs>
                <w:tab w:val="clear" w:pos="227"/>
                <w:tab w:val="clear" w:pos="454"/>
                <w:tab w:val="clear" w:pos="680"/>
                <w:tab w:val="clear" w:pos="907"/>
                <w:tab w:val="left" w:pos="118"/>
                <w:tab w:val="left" w:pos="208"/>
              </w:tabs>
              <w:spacing w:line="240" w:lineRule="atLeast"/>
              <w:rPr>
                <w:rFonts w:ascii="Times New Roman" w:hAnsi="Times New Roman" w:cs="Times New Roman"/>
                <w:szCs w:val="18"/>
              </w:rPr>
            </w:pPr>
          </w:p>
          <w:p w14:paraId="4913B72A" w14:textId="644DC8B5" w:rsidR="008E02A9" w:rsidRPr="00A81751"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r w:rsidRPr="00A81751">
              <w:rPr>
                <w:rFonts w:ascii="Times New Roman" w:hAnsi="Times New Roman" w:cs="Times New Roman"/>
                <w:szCs w:val="18"/>
              </w:rPr>
              <w:t>7,000</w:t>
            </w:r>
          </w:p>
        </w:tc>
        <w:tc>
          <w:tcPr>
            <w:tcW w:w="190" w:type="dxa"/>
          </w:tcPr>
          <w:p w14:paraId="14669B74" w14:textId="77777777" w:rsidR="008E02A9" w:rsidRPr="00A81751"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2C8CD337" w14:textId="77777777" w:rsidR="008E02A9" w:rsidRPr="00A81751"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318FA81E" w14:textId="77777777" w:rsidR="008E02A9" w:rsidRPr="00A81751"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p>
          <w:p w14:paraId="4FB8B8E0" w14:textId="77777777" w:rsidR="008E02A9" w:rsidRPr="00A81751" w:rsidRDefault="008E02A9" w:rsidP="00ED02D1">
            <w:pPr>
              <w:pStyle w:val="NoSpacing"/>
              <w:tabs>
                <w:tab w:val="clear" w:pos="227"/>
                <w:tab w:val="clear" w:pos="454"/>
                <w:tab w:val="clear" w:pos="680"/>
                <w:tab w:val="clear" w:pos="907"/>
                <w:tab w:val="left" w:pos="118"/>
                <w:tab w:val="left" w:pos="208"/>
              </w:tabs>
              <w:spacing w:line="240" w:lineRule="atLeast"/>
              <w:rPr>
                <w:rFonts w:ascii="Times New Roman" w:hAnsi="Times New Roman" w:cs="Times New Roman"/>
                <w:szCs w:val="18"/>
              </w:rPr>
            </w:pPr>
          </w:p>
          <w:p w14:paraId="3F6678C6" w14:textId="2EA3747D" w:rsidR="008E02A9" w:rsidRPr="00A81751" w:rsidRDefault="008E02A9" w:rsidP="008E02A9">
            <w:pPr>
              <w:pStyle w:val="NoSpacing"/>
              <w:tabs>
                <w:tab w:val="clear" w:pos="227"/>
                <w:tab w:val="clear" w:pos="454"/>
                <w:tab w:val="clear" w:pos="680"/>
                <w:tab w:val="clear" w:pos="907"/>
                <w:tab w:val="left" w:pos="118"/>
                <w:tab w:val="left" w:pos="208"/>
              </w:tabs>
              <w:spacing w:line="240" w:lineRule="atLeast"/>
              <w:ind w:left="-79"/>
              <w:jc w:val="right"/>
              <w:rPr>
                <w:rFonts w:ascii="Times New Roman" w:hAnsi="Times New Roman" w:cs="Times New Roman"/>
                <w:szCs w:val="18"/>
              </w:rPr>
            </w:pPr>
            <w:r w:rsidRPr="00A81751">
              <w:rPr>
                <w:rFonts w:ascii="Times New Roman" w:hAnsi="Times New Roman" w:cs="Times New Roman"/>
                <w:szCs w:val="18"/>
              </w:rPr>
              <w:t>7,000</w:t>
            </w:r>
          </w:p>
        </w:tc>
        <w:tc>
          <w:tcPr>
            <w:tcW w:w="187" w:type="dxa"/>
          </w:tcPr>
          <w:p w14:paraId="59341048" w14:textId="77777777" w:rsidR="008E02A9" w:rsidRPr="00A81751"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6B2E3EAA" w14:textId="77777777" w:rsidR="008E02A9" w:rsidRPr="00A81751" w:rsidRDefault="008E02A9" w:rsidP="008E02A9">
            <w:pPr>
              <w:pStyle w:val="NoSpacing"/>
              <w:spacing w:line="240" w:lineRule="atLeast"/>
              <w:jc w:val="right"/>
              <w:rPr>
                <w:rFonts w:ascii="Times New Roman" w:hAnsi="Times New Roman" w:cs="Times New Roman"/>
                <w:szCs w:val="18"/>
              </w:rPr>
            </w:pPr>
          </w:p>
          <w:p w14:paraId="6826F611" w14:textId="77777777" w:rsidR="008E02A9" w:rsidRPr="00A81751" w:rsidRDefault="008E02A9" w:rsidP="008E02A9">
            <w:pPr>
              <w:pStyle w:val="NoSpacing"/>
              <w:spacing w:line="240" w:lineRule="atLeast"/>
              <w:jc w:val="right"/>
              <w:rPr>
                <w:rFonts w:ascii="Times New Roman" w:hAnsi="Times New Roman" w:cs="Times New Roman"/>
                <w:szCs w:val="18"/>
              </w:rPr>
            </w:pPr>
          </w:p>
          <w:p w14:paraId="51AA6953" w14:textId="77777777" w:rsidR="008E02A9" w:rsidRPr="00A81751" w:rsidRDefault="008E02A9" w:rsidP="00ED02D1">
            <w:pPr>
              <w:pStyle w:val="NoSpacing"/>
              <w:spacing w:line="240" w:lineRule="atLeast"/>
              <w:rPr>
                <w:rFonts w:ascii="Times New Roman" w:hAnsi="Times New Roman" w:cs="Times New Roman"/>
                <w:szCs w:val="18"/>
              </w:rPr>
            </w:pPr>
          </w:p>
          <w:p w14:paraId="3D617784" w14:textId="11977A89" w:rsidR="008E02A9" w:rsidRPr="00A81751" w:rsidRDefault="008E02A9" w:rsidP="008E02A9">
            <w:pPr>
              <w:pStyle w:val="NoSpacing"/>
              <w:spacing w:line="240" w:lineRule="atLeast"/>
              <w:jc w:val="right"/>
              <w:rPr>
                <w:rFonts w:ascii="Times New Roman" w:hAnsi="Times New Roman" w:cs="Times New Roman"/>
                <w:szCs w:val="18"/>
              </w:rPr>
            </w:pPr>
            <w:r w:rsidRPr="00A81751">
              <w:rPr>
                <w:rFonts w:ascii="Times New Roman" w:hAnsi="Times New Roman" w:cs="Times New Roman"/>
                <w:szCs w:val="18"/>
              </w:rPr>
              <w:t>2,800</w:t>
            </w:r>
          </w:p>
        </w:tc>
        <w:tc>
          <w:tcPr>
            <w:tcW w:w="180" w:type="dxa"/>
          </w:tcPr>
          <w:p w14:paraId="5F32E93B"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Pr>
          <w:p w14:paraId="2F10FF6B" w14:textId="77777777" w:rsidR="008E02A9" w:rsidRPr="00A81751" w:rsidRDefault="008E02A9" w:rsidP="008E02A9">
            <w:pPr>
              <w:pStyle w:val="NoSpacing"/>
              <w:spacing w:line="240" w:lineRule="atLeast"/>
              <w:jc w:val="right"/>
              <w:rPr>
                <w:rFonts w:ascii="Times New Roman" w:hAnsi="Times New Roman" w:cs="Times New Roman"/>
                <w:szCs w:val="18"/>
              </w:rPr>
            </w:pPr>
          </w:p>
          <w:p w14:paraId="3A2371B4" w14:textId="77777777" w:rsidR="008E02A9" w:rsidRPr="00A81751" w:rsidRDefault="008E02A9" w:rsidP="008E02A9">
            <w:pPr>
              <w:pStyle w:val="NoSpacing"/>
              <w:spacing w:line="240" w:lineRule="atLeast"/>
              <w:jc w:val="right"/>
              <w:rPr>
                <w:rFonts w:ascii="Times New Roman" w:hAnsi="Times New Roman" w:cs="Times New Roman"/>
                <w:szCs w:val="18"/>
              </w:rPr>
            </w:pPr>
          </w:p>
          <w:p w14:paraId="2F88171B" w14:textId="77777777" w:rsidR="008E02A9" w:rsidRPr="00A81751" w:rsidRDefault="008E02A9" w:rsidP="00ED02D1">
            <w:pPr>
              <w:pStyle w:val="NoSpacing"/>
              <w:spacing w:line="240" w:lineRule="atLeast"/>
              <w:rPr>
                <w:rFonts w:ascii="Times New Roman" w:hAnsi="Times New Roman" w:cs="Times New Roman"/>
                <w:szCs w:val="18"/>
              </w:rPr>
            </w:pPr>
          </w:p>
          <w:p w14:paraId="3F2A53F3" w14:textId="54C548D6" w:rsidR="008E02A9" w:rsidRPr="00A81751" w:rsidRDefault="008E02A9" w:rsidP="008E02A9">
            <w:pPr>
              <w:pStyle w:val="NoSpacing"/>
              <w:spacing w:line="240" w:lineRule="atLeast"/>
              <w:jc w:val="right"/>
              <w:rPr>
                <w:rFonts w:ascii="Times New Roman" w:hAnsi="Times New Roman" w:cs="Times New Roman"/>
                <w:szCs w:val="18"/>
              </w:rPr>
            </w:pPr>
            <w:r w:rsidRPr="00A81751">
              <w:rPr>
                <w:rFonts w:ascii="Times New Roman" w:hAnsi="Times New Roman" w:cs="Times New Roman"/>
                <w:szCs w:val="18"/>
              </w:rPr>
              <w:t>2,800</w:t>
            </w:r>
          </w:p>
        </w:tc>
        <w:tc>
          <w:tcPr>
            <w:tcW w:w="180" w:type="dxa"/>
          </w:tcPr>
          <w:p w14:paraId="55E3711C" w14:textId="77777777" w:rsidR="008E02A9" w:rsidRPr="00A81751" w:rsidRDefault="008E02A9" w:rsidP="008E02A9">
            <w:pPr>
              <w:pStyle w:val="NoSpacing"/>
              <w:spacing w:line="240" w:lineRule="atLeast"/>
              <w:rPr>
                <w:rFonts w:ascii="Times New Roman" w:hAnsi="Times New Roman" w:cs="Times New Roman"/>
                <w:szCs w:val="18"/>
              </w:rPr>
            </w:pPr>
          </w:p>
        </w:tc>
        <w:tc>
          <w:tcPr>
            <w:tcW w:w="886" w:type="dxa"/>
          </w:tcPr>
          <w:p w14:paraId="06CA6EED" w14:textId="77777777" w:rsidR="008E02A9" w:rsidRPr="00A81751" w:rsidRDefault="008E02A9" w:rsidP="008E02A9">
            <w:pPr>
              <w:tabs>
                <w:tab w:val="decimal" w:pos="630"/>
              </w:tabs>
              <w:spacing w:line="240" w:lineRule="atLeast"/>
              <w:ind w:left="-30"/>
              <w:jc w:val="both"/>
              <w:rPr>
                <w:sz w:val="18"/>
                <w:szCs w:val="18"/>
              </w:rPr>
            </w:pPr>
          </w:p>
          <w:p w14:paraId="7DAE6349" w14:textId="77777777" w:rsidR="008E02A9" w:rsidRDefault="008E02A9" w:rsidP="008E02A9">
            <w:pPr>
              <w:tabs>
                <w:tab w:val="decimal" w:pos="645"/>
              </w:tabs>
              <w:spacing w:line="240" w:lineRule="atLeast"/>
              <w:jc w:val="both"/>
              <w:rPr>
                <w:sz w:val="18"/>
                <w:szCs w:val="18"/>
              </w:rPr>
            </w:pPr>
          </w:p>
          <w:p w14:paraId="78748C82" w14:textId="77777777" w:rsidR="00ED02D1" w:rsidRPr="00A81751" w:rsidRDefault="00ED02D1" w:rsidP="008E02A9">
            <w:pPr>
              <w:tabs>
                <w:tab w:val="decimal" w:pos="645"/>
              </w:tabs>
              <w:spacing w:line="240" w:lineRule="atLeast"/>
              <w:jc w:val="both"/>
              <w:rPr>
                <w:sz w:val="18"/>
                <w:szCs w:val="18"/>
              </w:rPr>
            </w:pPr>
          </w:p>
          <w:p w14:paraId="1177253A" w14:textId="2623EA92" w:rsidR="008E02A9" w:rsidRPr="00A81751" w:rsidRDefault="008E02A9" w:rsidP="008E02A9">
            <w:pPr>
              <w:tabs>
                <w:tab w:val="decimal" w:pos="713"/>
              </w:tabs>
              <w:spacing w:line="240" w:lineRule="atLeast"/>
              <w:ind w:left="-30"/>
              <w:jc w:val="both"/>
              <w:rPr>
                <w:sz w:val="18"/>
                <w:szCs w:val="18"/>
              </w:rPr>
            </w:pPr>
            <w:r w:rsidRPr="00A81751">
              <w:rPr>
                <w:sz w:val="18"/>
                <w:szCs w:val="18"/>
              </w:rPr>
              <w:t>(2,800)</w:t>
            </w:r>
          </w:p>
        </w:tc>
        <w:tc>
          <w:tcPr>
            <w:tcW w:w="183" w:type="dxa"/>
          </w:tcPr>
          <w:p w14:paraId="22DBE4AF" w14:textId="77777777" w:rsidR="008E02A9" w:rsidRPr="00A81751" w:rsidRDefault="008E02A9" w:rsidP="008E02A9">
            <w:pPr>
              <w:tabs>
                <w:tab w:val="decimal" w:pos="460"/>
              </w:tabs>
              <w:spacing w:line="240" w:lineRule="atLeast"/>
              <w:jc w:val="both"/>
              <w:rPr>
                <w:sz w:val="18"/>
                <w:szCs w:val="18"/>
              </w:rPr>
            </w:pPr>
          </w:p>
        </w:tc>
        <w:tc>
          <w:tcPr>
            <w:tcW w:w="807" w:type="dxa"/>
          </w:tcPr>
          <w:p w14:paraId="74899578" w14:textId="77777777" w:rsidR="008E02A9" w:rsidRPr="00A81751" w:rsidRDefault="008E02A9" w:rsidP="008E02A9">
            <w:pPr>
              <w:tabs>
                <w:tab w:val="decimal" w:pos="630"/>
              </w:tabs>
              <w:spacing w:line="240" w:lineRule="atLeast"/>
              <w:ind w:left="-30"/>
              <w:jc w:val="both"/>
              <w:rPr>
                <w:sz w:val="18"/>
                <w:szCs w:val="18"/>
              </w:rPr>
            </w:pPr>
          </w:p>
          <w:p w14:paraId="5D3802DF" w14:textId="77777777" w:rsidR="008E02A9" w:rsidRPr="00A81751" w:rsidRDefault="008E02A9" w:rsidP="008E02A9">
            <w:pPr>
              <w:tabs>
                <w:tab w:val="decimal" w:pos="630"/>
              </w:tabs>
              <w:spacing w:line="240" w:lineRule="atLeast"/>
              <w:ind w:left="-30"/>
              <w:jc w:val="both"/>
              <w:rPr>
                <w:sz w:val="18"/>
                <w:szCs w:val="18"/>
              </w:rPr>
            </w:pPr>
          </w:p>
          <w:p w14:paraId="1AF4C8B0" w14:textId="77777777" w:rsidR="008E02A9" w:rsidRPr="00A81751" w:rsidRDefault="008E02A9" w:rsidP="008E02A9">
            <w:pPr>
              <w:tabs>
                <w:tab w:val="decimal" w:pos="645"/>
              </w:tabs>
              <w:spacing w:line="240" w:lineRule="atLeast"/>
              <w:jc w:val="both"/>
              <w:rPr>
                <w:sz w:val="18"/>
                <w:szCs w:val="18"/>
              </w:rPr>
            </w:pPr>
          </w:p>
          <w:p w14:paraId="68E0D368" w14:textId="4DF3BF0A" w:rsidR="008E02A9" w:rsidRPr="00A81751" w:rsidRDefault="008E02A9" w:rsidP="008E02A9">
            <w:pPr>
              <w:tabs>
                <w:tab w:val="decimal" w:pos="645"/>
              </w:tabs>
              <w:spacing w:line="240" w:lineRule="atLeast"/>
              <w:jc w:val="both"/>
              <w:rPr>
                <w:sz w:val="18"/>
                <w:szCs w:val="18"/>
              </w:rPr>
            </w:pPr>
            <w:r w:rsidRPr="00A81751">
              <w:rPr>
                <w:sz w:val="18"/>
                <w:szCs w:val="18"/>
              </w:rPr>
              <w:t>(2,800)</w:t>
            </w:r>
          </w:p>
        </w:tc>
        <w:tc>
          <w:tcPr>
            <w:tcW w:w="182" w:type="dxa"/>
            <w:gridSpan w:val="2"/>
          </w:tcPr>
          <w:p w14:paraId="141B21B6" w14:textId="77777777" w:rsidR="008E02A9" w:rsidRPr="00A81751" w:rsidRDefault="008E02A9" w:rsidP="008E02A9">
            <w:pPr>
              <w:tabs>
                <w:tab w:val="decimal" w:pos="460"/>
              </w:tabs>
              <w:spacing w:line="240" w:lineRule="atLeast"/>
              <w:jc w:val="both"/>
              <w:rPr>
                <w:sz w:val="18"/>
                <w:szCs w:val="18"/>
              </w:rPr>
            </w:pPr>
          </w:p>
        </w:tc>
        <w:tc>
          <w:tcPr>
            <w:tcW w:w="790" w:type="dxa"/>
            <w:gridSpan w:val="2"/>
          </w:tcPr>
          <w:p w14:paraId="053073EE"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4F597329"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35A3C31D"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6FE9104A" w14:textId="6680F37E"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80" w:type="dxa"/>
          </w:tcPr>
          <w:p w14:paraId="5B22EA88" w14:textId="77777777" w:rsidR="008E02A9" w:rsidRPr="00A9381D" w:rsidRDefault="008E02A9" w:rsidP="008E02A9">
            <w:pPr>
              <w:pStyle w:val="NoSpacing"/>
              <w:tabs>
                <w:tab w:val="clear" w:pos="680"/>
                <w:tab w:val="clear" w:pos="907"/>
                <w:tab w:val="left" w:pos="585"/>
              </w:tabs>
              <w:spacing w:line="240" w:lineRule="atLeast"/>
              <w:ind w:right="-141"/>
              <w:jc w:val="center"/>
              <w:rPr>
                <w:szCs w:val="18"/>
              </w:rPr>
            </w:pPr>
          </w:p>
        </w:tc>
        <w:tc>
          <w:tcPr>
            <w:tcW w:w="813" w:type="dxa"/>
          </w:tcPr>
          <w:p w14:paraId="6E70460B"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6B50AEC7"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75FFFDA0"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658C42CA" w14:textId="2D858304"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206" w:type="dxa"/>
          </w:tcPr>
          <w:p w14:paraId="11FF500C"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754" w:type="dxa"/>
          </w:tcPr>
          <w:p w14:paraId="59EB22D5"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3350AAD9"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38B712CF"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1789CA40" w14:textId="62597014"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98" w:type="dxa"/>
          </w:tcPr>
          <w:p w14:paraId="001D6E59" w14:textId="7DCF5F59"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1784C7CB"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5BF16D25"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47B64492"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6D2232DA" w14:textId="6C0E2A5C"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r>
      <w:tr w:rsidR="008E02A9" w:rsidRPr="00CC2561" w14:paraId="452A36F2" w14:textId="5405CDFB" w:rsidTr="00A7435F">
        <w:trPr>
          <w:cantSplit/>
          <w:trHeight w:val="992"/>
        </w:trPr>
        <w:tc>
          <w:tcPr>
            <w:tcW w:w="1807" w:type="dxa"/>
          </w:tcPr>
          <w:p w14:paraId="6783C23F" w14:textId="77777777" w:rsidR="008E02A9" w:rsidRPr="00A81751" w:rsidRDefault="008E02A9" w:rsidP="008E02A9">
            <w:pPr>
              <w:pStyle w:val="NoSpacing"/>
              <w:tabs>
                <w:tab w:val="clear" w:pos="227"/>
                <w:tab w:val="left" w:pos="373"/>
              </w:tabs>
              <w:spacing w:line="240" w:lineRule="atLeast"/>
              <w:ind w:left="283" w:hanging="180"/>
              <w:rPr>
                <w:rFonts w:ascii="Times New Roman" w:hAnsi="Times New Roman" w:cs="Times New Roman"/>
                <w:szCs w:val="18"/>
              </w:rPr>
            </w:pPr>
            <w:r w:rsidRPr="00A81751">
              <w:rPr>
                <w:rFonts w:ascii="Times New Roman" w:hAnsi="Times New Roman" w:cs="Times New Roman"/>
                <w:szCs w:val="18"/>
              </w:rPr>
              <w:t>Builk One Group Company Limited</w:t>
            </w:r>
          </w:p>
        </w:tc>
        <w:tc>
          <w:tcPr>
            <w:tcW w:w="1980" w:type="dxa"/>
          </w:tcPr>
          <w:p w14:paraId="44BFD4D6" w14:textId="1B436786" w:rsidR="008E02A9" w:rsidRPr="00ED02D1" w:rsidRDefault="008E02A9" w:rsidP="00ED02D1">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lang w:val="en-GB" w:bidi="ar-SA"/>
              </w:rPr>
            </w:pPr>
            <w:r w:rsidRPr="00A81751">
              <w:rPr>
                <w:rFonts w:ascii="Times New Roman" w:hAnsi="Times New Roman" w:cs="Times New Roman"/>
                <w:szCs w:val="18"/>
                <w:lang w:val="en-GB" w:bidi="ar-SA"/>
              </w:rPr>
              <w:t>Provide service and develop high quality business management software</w:t>
            </w:r>
            <w:r w:rsidR="00ED02D1">
              <w:rPr>
                <w:rFonts w:ascii="Times New Roman" w:hAnsi="Times New Roman" w:cs="Times New Roman"/>
                <w:szCs w:val="18"/>
                <w:lang w:val="en-GB" w:bidi="ar-SA"/>
              </w:rPr>
              <w:t xml:space="preserve"> </w:t>
            </w:r>
            <w:r w:rsidRPr="00A81751">
              <w:rPr>
                <w:rFonts w:ascii="Times New Roman" w:hAnsi="Times New Roman" w:cs="Times New Roman"/>
                <w:szCs w:val="18"/>
                <w:lang w:val="en-GB" w:bidi="ar-SA"/>
              </w:rPr>
              <w:t>application</w:t>
            </w:r>
          </w:p>
        </w:tc>
        <w:tc>
          <w:tcPr>
            <w:tcW w:w="693" w:type="dxa"/>
          </w:tcPr>
          <w:p w14:paraId="676124F0" w14:textId="77777777"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14D30805" w14:textId="77777777"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1E347B6E" w14:textId="77777777" w:rsidR="008E02A9" w:rsidRPr="00A81751" w:rsidRDefault="008E02A9" w:rsidP="00ED02D1">
            <w:pPr>
              <w:pStyle w:val="NoSpacing"/>
              <w:tabs>
                <w:tab w:val="clear" w:pos="227"/>
                <w:tab w:val="clear" w:pos="454"/>
                <w:tab w:val="clear" w:pos="680"/>
                <w:tab w:val="clear" w:pos="907"/>
              </w:tabs>
              <w:spacing w:line="240" w:lineRule="atLeast"/>
              <w:ind w:right="82"/>
              <w:rPr>
                <w:rFonts w:ascii="Times New Roman" w:hAnsi="Times New Roman" w:cs="Times New Roman"/>
                <w:szCs w:val="18"/>
              </w:rPr>
            </w:pPr>
          </w:p>
          <w:p w14:paraId="0E54E971" w14:textId="5E6FFBBB"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6A8C4367" w14:textId="77777777" w:rsidR="008E02A9" w:rsidRPr="00A81751" w:rsidRDefault="008E02A9" w:rsidP="008E02A9">
            <w:pPr>
              <w:pStyle w:val="NoSpacing"/>
              <w:spacing w:line="240" w:lineRule="atLeast"/>
              <w:jc w:val="center"/>
              <w:rPr>
                <w:rFonts w:ascii="Times New Roman" w:hAnsi="Times New Roman" w:cs="Times New Roman"/>
                <w:szCs w:val="18"/>
              </w:rPr>
            </w:pPr>
          </w:p>
        </w:tc>
        <w:tc>
          <w:tcPr>
            <w:tcW w:w="749" w:type="dxa"/>
          </w:tcPr>
          <w:p w14:paraId="580A4042" w14:textId="77777777"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p>
          <w:p w14:paraId="248F9BFA" w14:textId="77777777" w:rsidR="008E02A9" w:rsidRPr="00A81751" w:rsidRDefault="008E02A9" w:rsidP="00ED02D1">
            <w:pPr>
              <w:pStyle w:val="NoSpacing"/>
              <w:tabs>
                <w:tab w:val="clear" w:pos="907"/>
                <w:tab w:val="left" w:pos="540"/>
              </w:tabs>
              <w:spacing w:line="240" w:lineRule="atLeast"/>
              <w:ind w:right="182"/>
              <w:rPr>
                <w:rFonts w:ascii="Times New Roman" w:hAnsi="Times New Roman" w:cs="Times New Roman"/>
                <w:szCs w:val="18"/>
              </w:rPr>
            </w:pPr>
          </w:p>
          <w:p w14:paraId="46E3A74A" w14:textId="77777777" w:rsidR="008E02A9" w:rsidRPr="00A81751"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p>
          <w:p w14:paraId="2202BED4" w14:textId="56F66DEB" w:rsidR="008E02A9" w:rsidRPr="00A81751"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A81751">
              <w:rPr>
                <w:rFonts w:ascii="Times New Roman" w:hAnsi="Times New Roman" w:cs="Times New Roman"/>
                <w:szCs w:val="18"/>
              </w:rPr>
              <w:t>40</w:t>
            </w:r>
          </w:p>
        </w:tc>
        <w:tc>
          <w:tcPr>
            <w:tcW w:w="182" w:type="dxa"/>
          </w:tcPr>
          <w:p w14:paraId="5E5FA0E2" w14:textId="77777777" w:rsidR="008E02A9" w:rsidRPr="00A81751" w:rsidRDefault="008E02A9" w:rsidP="008E02A9">
            <w:pPr>
              <w:pStyle w:val="NoSpacing"/>
              <w:spacing w:line="240" w:lineRule="atLeast"/>
              <w:rPr>
                <w:rFonts w:ascii="Times New Roman" w:hAnsi="Times New Roman" w:cs="Times New Roman"/>
                <w:szCs w:val="18"/>
              </w:rPr>
            </w:pPr>
          </w:p>
        </w:tc>
        <w:tc>
          <w:tcPr>
            <w:tcW w:w="781" w:type="dxa"/>
          </w:tcPr>
          <w:p w14:paraId="1719AF88" w14:textId="77777777" w:rsidR="008E02A9" w:rsidRPr="00A81751"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5A6694A" w14:textId="77777777" w:rsidR="008E02A9" w:rsidRPr="00A81751" w:rsidRDefault="008E02A9" w:rsidP="00ED02D1">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5C21DE6C" w14:textId="77777777" w:rsidR="008E02A9" w:rsidRPr="00A81751"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15ABDE16" w14:textId="1A5ECB53" w:rsidR="008E02A9" w:rsidRPr="00A81751"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sidRPr="00A81751">
              <w:rPr>
                <w:rFonts w:ascii="Times New Roman" w:hAnsi="Times New Roman" w:cs="Times New Roman"/>
                <w:szCs w:val="18"/>
              </w:rPr>
              <w:t>12,173</w:t>
            </w:r>
          </w:p>
        </w:tc>
        <w:tc>
          <w:tcPr>
            <w:tcW w:w="190" w:type="dxa"/>
          </w:tcPr>
          <w:p w14:paraId="7D73BF9D" w14:textId="77777777" w:rsidR="008E02A9" w:rsidRPr="00A81751"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39DF6651" w14:textId="77777777" w:rsidR="008E02A9" w:rsidRPr="00A81751"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0AD4420E" w14:textId="77777777" w:rsidR="008E02A9" w:rsidRPr="00A81751" w:rsidRDefault="008E02A9" w:rsidP="00ED02D1">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08ED2F66" w14:textId="77777777" w:rsidR="008E02A9" w:rsidRPr="00A81751"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p>
          <w:p w14:paraId="5C8AF121" w14:textId="677B86BF" w:rsidR="008E02A9" w:rsidRPr="00A81751"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sidRPr="00A81751">
              <w:rPr>
                <w:rFonts w:ascii="Times New Roman" w:hAnsi="Times New Roman" w:cs="Times New Roman"/>
                <w:szCs w:val="18"/>
              </w:rPr>
              <w:t>12,173</w:t>
            </w:r>
          </w:p>
        </w:tc>
        <w:tc>
          <w:tcPr>
            <w:tcW w:w="187" w:type="dxa"/>
          </w:tcPr>
          <w:p w14:paraId="59516C02" w14:textId="77777777" w:rsidR="008E02A9" w:rsidRPr="00A81751"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7B448407" w14:textId="77777777" w:rsidR="008E02A9" w:rsidRPr="00A81751" w:rsidRDefault="008E02A9" w:rsidP="008E02A9">
            <w:pPr>
              <w:pStyle w:val="NoSpacing"/>
              <w:spacing w:line="240" w:lineRule="atLeast"/>
              <w:jc w:val="right"/>
              <w:rPr>
                <w:rFonts w:ascii="Times New Roman" w:hAnsi="Times New Roman" w:cs="Times New Roman"/>
                <w:szCs w:val="18"/>
              </w:rPr>
            </w:pPr>
          </w:p>
          <w:p w14:paraId="16228CC4" w14:textId="77777777" w:rsidR="008E02A9" w:rsidRPr="00A81751" w:rsidRDefault="008E02A9" w:rsidP="00ED02D1">
            <w:pPr>
              <w:pStyle w:val="NoSpacing"/>
              <w:spacing w:line="240" w:lineRule="atLeast"/>
              <w:rPr>
                <w:rFonts w:ascii="Times New Roman" w:hAnsi="Times New Roman" w:cs="Times New Roman"/>
                <w:szCs w:val="18"/>
              </w:rPr>
            </w:pPr>
          </w:p>
          <w:p w14:paraId="467EE7A3" w14:textId="77777777" w:rsidR="008E02A9" w:rsidRPr="00A81751" w:rsidRDefault="008E02A9" w:rsidP="008E02A9">
            <w:pPr>
              <w:pStyle w:val="NoSpacing"/>
              <w:spacing w:line="240" w:lineRule="atLeast"/>
              <w:jc w:val="right"/>
              <w:rPr>
                <w:rFonts w:ascii="Times New Roman" w:hAnsi="Times New Roman" w:cs="Times New Roman"/>
                <w:szCs w:val="18"/>
              </w:rPr>
            </w:pPr>
          </w:p>
          <w:p w14:paraId="23A96D95" w14:textId="0D89270B" w:rsidR="008E02A9" w:rsidRPr="00A81751" w:rsidRDefault="008E02A9" w:rsidP="008E02A9">
            <w:pPr>
              <w:pStyle w:val="NoSpacing"/>
              <w:spacing w:line="240" w:lineRule="atLeast"/>
              <w:jc w:val="right"/>
              <w:rPr>
                <w:rFonts w:ascii="Times New Roman" w:hAnsi="Times New Roman" w:cs="Times New Roman"/>
                <w:szCs w:val="18"/>
              </w:rPr>
            </w:pPr>
            <w:r w:rsidRPr="00A81751">
              <w:rPr>
                <w:rFonts w:ascii="Times New Roman" w:hAnsi="Times New Roman" w:cs="Times New Roman"/>
                <w:szCs w:val="18"/>
              </w:rPr>
              <w:t>247,089</w:t>
            </w:r>
          </w:p>
        </w:tc>
        <w:tc>
          <w:tcPr>
            <w:tcW w:w="180" w:type="dxa"/>
          </w:tcPr>
          <w:p w14:paraId="35DDB356"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Pr>
          <w:p w14:paraId="403B3A2A" w14:textId="77777777" w:rsidR="008E02A9" w:rsidRPr="00A81751" w:rsidRDefault="008E02A9" w:rsidP="008E02A9">
            <w:pPr>
              <w:pStyle w:val="NoSpacing"/>
              <w:spacing w:line="240" w:lineRule="atLeast"/>
              <w:jc w:val="right"/>
              <w:rPr>
                <w:rFonts w:ascii="Times New Roman" w:hAnsi="Times New Roman" w:cs="Times New Roman"/>
                <w:szCs w:val="18"/>
              </w:rPr>
            </w:pPr>
          </w:p>
          <w:p w14:paraId="3B332D0F" w14:textId="77777777" w:rsidR="008E02A9" w:rsidRPr="00A81751" w:rsidRDefault="008E02A9" w:rsidP="008E02A9">
            <w:pPr>
              <w:pStyle w:val="NoSpacing"/>
              <w:spacing w:line="240" w:lineRule="atLeast"/>
              <w:jc w:val="right"/>
              <w:rPr>
                <w:rFonts w:ascii="Times New Roman" w:hAnsi="Times New Roman" w:cs="Times New Roman"/>
                <w:szCs w:val="18"/>
              </w:rPr>
            </w:pPr>
          </w:p>
          <w:p w14:paraId="1B755E46" w14:textId="77777777" w:rsidR="008E02A9" w:rsidRPr="00A81751" w:rsidRDefault="008E02A9" w:rsidP="00ED02D1">
            <w:pPr>
              <w:pStyle w:val="NoSpacing"/>
              <w:spacing w:line="240" w:lineRule="atLeast"/>
              <w:rPr>
                <w:rFonts w:ascii="Times New Roman" w:hAnsi="Times New Roman" w:cs="Times New Roman"/>
                <w:szCs w:val="18"/>
              </w:rPr>
            </w:pPr>
          </w:p>
          <w:p w14:paraId="1535CBA7" w14:textId="3DC075D6" w:rsidR="008E02A9" w:rsidRPr="00A81751" w:rsidRDefault="008E02A9" w:rsidP="008E02A9">
            <w:pPr>
              <w:pStyle w:val="NoSpacing"/>
              <w:spacing w:line="240" w:lineRule="atLeast"/>
              <w:jc w:val="right"/>
              <w:rPr>
                <w:rFonts w:ascii="Times New Roman" w:hAnsi="Times New Roman" w:cs="Times New Roman"/>
                <w:szCs w:val="18"/>
              </w:rPr>
            </w:pPr>
            <w:r w:rsidRPr="00A81751">
              <w:rPr>
                <w:rFonts w:ascii="Times New Roman" w:hAnsi="Times New Roman" w:cs="Times New Roman"/>
                <w:szCs w:val="18"/>
              </w:rPr>
              <w:t>247,089</w:t>
            </w:r>
          </w:p>
        </w:tc>
        <w:tc>
          <w:tcPr>
            <w:tcW w:w="180" w:type="dxa"/>
          </w:tcPr>
          <w:p w14:paraId="4BD27E3D" w14:textId="77777777" w:rsidR="008E02A9" w:rsidRPr="00A81751" w:rsidRDefault="008E02A9" w:rsidP="008E02A9">
            <w:pPr>
              <w:pStyle w:val="NoSpacing"/>
              <w:spacing w:line="240" w:lineRule="atLeast"/>
              <w:rPr>
                <w:rFonts w:ascii="Times New Roman" w:hAnsi="Times New Roman" w:cs="Times New Roman"/>
                <w:szCs w:val="18"/>
              </w:rPr>
            </w:pPr>
          </w:p>
        </w:tc>
        <w:tc>
          <w:tcPr>
            <w:tcW w:w="886" w:type="dxa"/>
          </w:tcPr>
          <w:p w14:paraId="4AEAB10A" w14:textId="77777777" w:rsidR="008E02A9" w:rsidRDefault="008E02A9" w:rsidP="008E02A9">
            <w:pPr>
              <w:pStyle w:val="NoSpacing"/>
              <w:tabs>
                <w:tab w:val="clear" w:pos="680"/>
                <w:tab w:val="clear" w:pos="907"/>
                <w:tab w:val="left" w:pos="585"/>
              </w:tabs>
              <w:spacing w:line="240" w:lineRule="atLeast"/>
              <w:ind w:right="-141"/>
              <w:jc w:val="center"/>
              <w:rPr>
                <w:szCs w:val="18"/>
              </w:rPr>
            </w:pPr>
          </w:p>
          <w:p w14:paraId="60AC33F5" w14:textId="77777777" w:rsidR="008E02A9" w:rsidRDefault="008E02A9" w:rsidP="00ED02D1">
            <w:pPr>
              <w:pStyle w:val="NoSpacing"/>
              <w:tabs>
                <w:tab w:val="clear" w:pos="680"/>
                <w:tab w:val="clear" w:pos="907"/>
                <w:tab w:val="left" w:pos="585"/>
              </w:tabs>
              <w:spacing w:line="240" w:lineRule="atLeast"/>
              <w:ind w:right="-141"/>
              <w:rPr>
                <w:szCs w:val="18"/>
              </w:rPr>
            </w:pPr>
          </w:p>
          <w:p w14:paraId="49521D16" w14:textId="77777777" w:rsidR="008E02A9" w:rsidRDefault="008E02A9" w:rsidP="008E02A9">
            <w:pPr>
              <w:pStyle w:val="NoSpacing"/>
              <w:tabs>
                <w:tab w:val="clear" w:pos="680"/>
                <w:tab w:val="clear" w:pos="907"/>
                <w:tab w:val="left" w:pos="585"/>
              </w:tabs>
              <w:spacing w:line="240" w:lineRule="atLeast"/>
              <w:ind w:right="-141"/>
              <w:jc w:val="center"/>
              <w:rPr>
                <w:szCs w:val="18"/>
              </w:rPr>
            </w:pPr>
          </w:p>
          <w:p w14:paraId="6541C951" w14:textId="6E32C216" w:rsidR="008E02A9" w:rsidRPr="00A81751" w:rsidRDefault="008E02A9" w:rsidP="008E02A9">
            <w:pPr>
              <w:pStyle w:val="NoSpacing"/>
              <w:tabs>
                <w:tab w:val="clear" w:pos="454"/>
                <w:tab w:val="clear" w:pos="680"/>
                <w:tab w:val="clear" w:pos="907"/>
                <w:tab w:val="left" w:pos="441"/>
                <w:tab w:val="left" w:pos="585"/>
              </w:tabs>
              <w:spacing w:line="240" w:lineRule="atLeast"/>
              <w:ind w:right="-141"/>
              <w:jc w:val="center"/>
              <w:rPr>
                <w:szCs w:val="18"/>
              </w:rPr>
            </w:pPr>
            <w:r>
              <w:rPr>
                <w:szCs w:val="18"/>
              </w:rPr>
              <w:t xml:space="preserve"> -</w:t>
            </w:r>
          </w:p>
        </w:tc>
        <w:tc>
          <w:tcPr>
            <w:tcW w:w="183" w:type="dxa"/>
          </w:tcPr>
          <w:p w14:paraId="27D51C7E"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807" w:type="dxa"/>
          </w:tcPr>
          <w:p w14:paraId="2E502DAE" w14:textId="77777777" w:rsidR="008E02A9" w:rsidRDefault="008E02A9" w:rsidP="008E02A9">
            <w:pPr>
              <w:pStyle w:val="NoSpacing"/>
              <w:tabs>
                <w:tab w:val="clear" w:pos="680"/>
                <w:tab w:val="clear" w:pos="907"/>
                <w:tab w:val="left" w:pos="585"/>
              </w:tabs>
              <w:spacing w:line="240" w:lineRule="atLeast"/>
              <w:ind w:right="-141"/>
              <w:jc w:val="center"/>
              <w:rPr>
                <w:szCs w:val="18"/>
              </w:rPr>
            </w:pPr>
          </w:p>
          <w:p w14:paraId="66EBB663" w14:textId="77777777" w:rsidR="008E02A9" w:rsidRDefault="008E02A9" w:rsidP="00ED02D1">
            <w:pPr>
              <w:pStyle w:val="NoSpacing"/>
              <w:tabs>
                <w:tab w:val="clear" w:pos="680"/>
                <w:tab w:val="clear" w:pos="907"/>
                <w:tab w:val="left" w:pos="585"/>
              </w:tabs>
              <w:spacing w:line="240" w:lineRule="atLeast"/>
              <w:ind w:right="-141"/>
              <w:rPr>
                <w:szCs w:val="18"/>
              </w:rPr>
            </w:pPr>
          </w:p>
          <w:p w14:paraId="7BC0F271" w14:textId="77777777" w:rsidR="008E02A9" w:rsidRDefault="008E02A9" w:rsidP="008E02A9">
            <w:pPr>
              <w:pStyle w:val="NoSpacing"/>
              <w:tabs>
                <w:tab w:val="clear" w:pos="680"/>
                <w:tab w:val="clear" w:pos="907"/>
                <w:tab w:val="left" w:pos="585"/>
              </w:tabs>
              <w:spacing w:line="240" w:lineRule="atLeast"/>
              <w:ind w:right="-141"/>
              <w:jc w:val="center"/>
              <w:rPr>
                <w:szCs w:val="18"/>
              </w:rPr>
            </w:pPr>
          </w:p>
          <w:p w14:paraId="35B2CF1D" w14:textId="3421CA45" w:rsidR="008E02A9" w:rsidRPr="00A81751" w:rsidRDefault="008E02A9" w:rsidP="008E02A9">
            <w:pPr>
              <w:pStyle w:val="NoSpacing"/>
              <w:tabs>
                <w:tab w:val="clear" w:pos="680"/>
                <w:tab w:val="clear" w:pos="907"/>
                <w:tab w:val="left" w:pos="585"/>
              </w:tabs>
              <w:spacing w:line="240" w:lineRule="atLeast"/>
              <w:ind w:right="-141"/>
              <w:jc w:val="center"/>
              <w:rPr>
                <w:szCs w:val="18"/>
              </w:rPr>
            </w:pPr>
            <w:r>
              <w:rPr>
                <w:szCs w:val="18"/>
              </w:rPr>
              <w:t xml:space="preserve"> -</w:t>
            </w:r>
          </w:p>
        </w:tc>
        <w:tc>
          <w:tcPr>
            <w:tcW w:w="182" w:type="dxa"/>
            <w:gridSpan w:val="2"/>
          </w:tcPr>
          <w:p w14:paraId="27C04E00" w14:textId="77777777" w:rsidR="008E02A9" w:rsidRPr="00A81751" w:rsidRDefault="008E02A9" w:rsidP="008E02A9">
            <w:pPr>
              <w:tabs>
                <w:tab w:val="decimal" w:pos="460"/>
              </w:tabs>
              <w:spacing w:line="240" w:lineRule="atLeast"/>
              <w:jc w:val="both"/>
              <w:rPr>
                <w:sz w:val="18"/>
                <w:szCs w:val="18"/>
              </w:rPr>
            </w:pPr>
          </w:p>
        </w:tc>
        <w:tc>
          <w:tcPr>
            <w:tcW w:w="790" w:type="dxa"/>
            <w:gridSpan w:val="2"/>
          </w:tcPr>
          <w:p w14:paraId="7C0A1F4F" w14:textId="77777777" w:rsidR="008E02A9" w:rsidRPr="00A81751" w:rsidRDefault="008E02A9" w:rsidP="008E02A9">
            <w:pPr>
              <w:tabs>
                <w:tab w:val="decimal" w:pos="729"/>
              </w:tabs>
              <w:spacing w:line="240" w:lineRule="atLeast"/>
              <w:ind w:right="-214" w:firstLine="46"/>
              <w:jc w:val="both"/>
              <w:rPr>
                <w:sz w:val="18"/>
                <w:szCs w:val="18"/>
              </w:rPr>
            </w:pPr>
          </w:p>
          <w:p w14:paraId="2B60012D" w14:textId="77777777" w:rsidR="008E02A9" w:rsidRPr="00A81751" w:rsidRDefault="008E02A9" w:rsidP="008E02A9">
            <w:pPr>
              <w:tabs>
                <w:tab w:val="decimal" w:pos="729"/>
              </w:tabs>
              <w:spacing w:line="240" w:lineRule="atLeast"/>
              <w:ind w:right="-214" w:firstLine="46"/>
              <w:jc w:val="both"/>
              <w:rPr>
                <w:sz w:val="18"/>
                <w:szCs w:val="18"/>
              </w:rPr>
            </w:pPr>
          </w:p>
          <w:p w14:paraId="1E963C18" w14:textId="77777777" w:rsidR="008E02A9" w:rsidRPr="00A81751" w:rsidRDefault="008E02A9" w:rsidP="008E02A9">
            <w:pPr>
              <w:tabs>
                <w:tab w:val="decimal" w:pos="651"/>
              </w:tabs>
              <w:spacing w:line="240" w:lineRule="atLeast"/>
              <w:jc w:val="both"/>
              <w:rPr>
                <w:sz w:val="18"/>
                <w:szCs w:val="18"/>
              </w:rPr>
            </w:pPr>
          </w:p>
          <w:p w14:paraId="177D0DE6" w14:textId="048C15BA" w:rsidR="008E02A9" w:rsidRPr="00A81751" w:rsidRDefault="008E02A9" w:rsidP="00ED02D1">
            <w:pPr>
              <w:tabs>
                <w:tab w:val="decimal" w:pos="609"/>
              </w:tabs>
              <w:spacing w:line="240" w:lineRule="atLeast"/>
              <w:ind w:right="-214" w:firstLine="46"/>
              <w:jc w:val="both"/>
              <w:rPr>
                <w:sz w:val="18"/>
                <w:szCs w:val="18"/>
              </w:rPr>
            </w:pPr>
            <w:r w:rsidRPr="00A81751">
              <w:rPr>
                <w:sz w:val="18"/>
                <w:szCs w:val="18"/>
              </w:rPr>
              <w:t>247,089</w:t>
            </w:r>
          </w:p>
        </w:tc>
        <w:tc>
          <w:tcPr>
            <w:tcW w:w="180" w:type="dxa"/>
          </w:tcPr>
          <w:p w14:paraId="338AF75D"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Pr>
          <w:p w14:paraId="05B6B315" w14:textId="77777777" w:rsidR="008E02A9" w:rsidRPr="00A81751" w:rsidRDefault="008E02A9" w:rsidP="008E02A9">
            <w:pPr>
              <w:tabs>
                <w:tab w:val="decimal" w:pos="729"/>
              </w:tabs>
              <w:spacing w:line="240" w:lineRule="atLeast"/>
              <w:ind w:right="-214" w:firstLine="46"/>
              <w:jc w:val="both"/>
              <w:rPr>
                <w:sz w:val="18"/>
                <w:szCs w:val="18"/>
              </w:rPr>
            </w:pPr>
          </w:p>
          <w:p w14:paraId="4D00EECA" w14:textId="77777777" w:rsidR="008E02A9" w:rsidRPr="00A81751" w:rsidRDefault="008E02A9" w:rsidP="008E02A9">
            <w:pPr>
              <w:tabs>
                <w:tab w:val="decimal" w:pos="729"/>
              </w:tabs>
              <w:spacing w:line="240" w:lineRule="atLeast"/>
              <w:ind w:right="-214" w:firstLine="46"/>
              <w:jc w:val="both"/>
              <w:rPr>
                <w:sz w:val="18"/>
                <w:szCs w:val="18"/>
              </w:rPr>
            </w:pPr>
          </w:p>
          <w:p w14:paraId="5A200A5A" w14:textId="77777777" w:rsidR="008E02A9" w:rsidRPr="00A81751" w:rsidRDefault="008E02A9" w:rsidP="008E02A9">
            <w:pPr>
              <w:tabs>
                <w:tab w:val="decimal" w:pos="651"/>
              </w:tabs>
              <w:spacing w:line="240" w:lineRule="atLeast"/>
              <w:jc w:val="both"/>
              <w:rPr>
                <w:sz w:val="18"/>
                <w:szCs w:val="18"/>
              </w:rPr>
            </w:pPr>
          </w:p>
          <w:p w14:paraId="75407736" w14:textId="767DFB56" w:rsidR="008E02A9" w:rsidRPr="00A81751" w:rsidRDefault="008E02A9" w:rsidP="008E02A9">
            <w:pPr>
              <w:tabs>
                <w:tab w:val="decimal" w:pos="651"/>
              </w:tabs>
              <w:spacing w:line="240" w:lineRule="atLeast"/>
              <w:jc w:val="both"/>
              <w:rPr>
                <w:sz w:val="18"/>
                <w:szCs w:val="18"/>
              </w:rPr>
            </w:pPr>
            <w:r w:rsidRPr="00A81751">
              <w:rPr>
                <w:sz w:val="18"/>
                <w:szCs w:val="18"/>
              </w:rPr>
              <w:t>247,089</w:t>
            </w:r>
          </w:p>
        </w:tc>
        <w:tc>
          <w:tcPr>
            <w:tcW w:w="206" w:type="dxa"/>
          </w:tcPr>
          <w:p w14:paraId="65B9D772" w14:textId="77777777" w:rsidR="008E02A9" w:rsidRPr="00A81751" w:rsidRDefault="008E02A9" w:rsidP="008E02A9">
            <w:pPr>
              <w:tabs>
                <w:tab w:val="decimal" w:pos="651"/>
              </w:tabs>
              <w:spacing w:line="240" w:lineRule="atLeast"/>
              <w:jc w:val="both"/>
              <w:rPr>
                <w:sz w:val="18"/>
                <w:szCs w:val="18"/>
              </w:rPr>
            </w:pPr>
          </w:p>
        </w:tc>
        <w:tc>
          <w:tcPr>
            <w:tcW w:w="754" w:type="dxa"/>
          </w:tcPr>
          <w:p w14:paraId="1C2DAA27"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1EE54973"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179E1C78"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30C7FC9E" w14:textId="27B6F8BE"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98" w:type="dxa"/>
          </w:tcPr>
          <w:p w14:paraId="36848023" w14:textId="1C20C8E7"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6C6B879B"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1FEC9032"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0AA0B01F"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p w14:paraId="7DBBE887" w14:textId="3D413BD2"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r>
      <w:tr w:rsidR="008E02A9" w:rsidRPr="00CC2561" w14:paraId="10E16C41" w14:textId="2CD474C9" w:rsidTr="00A7435F">
        <w:trPr>
          <w:cantSplit/>
        </w:trPr>
        <w:tc>
          <w:tcPr>
            <w:tcW w:w="1807" w:type="dxa"/>
          </w:tcPr>
          <w:p w14:paraId="7F8AC424" w14:textId="531EB8F0" w:rsidR="008E02A9" w:rsidRPr="00A81751" w:rsidRDefault="008E02A9" w:rsidP="008E02A9">
            <w:pPr>
              <w:pStyle w:val="NoSpacing"/>
              <w:tabs>
                <w:tab w:val="clear" w:pos="227"/>
                <w:tab w:val="left" w:pos="373"/>
              </w:tabs>
              <w:spacing w:line="240" w:lineRule="atLeast"/>
              <w:ind w:left="283" w:hanging="180"/>
              <w:rPr>
                <w:rFonts w:ascii="Times New Roman" w:hAnsi="Times New Roman" w:cs="Times New Roman"/>
                <w:szCs w:val="18"/>
              </w:rPr>
            </w:pPr>
            <w:r w:rsidRPr="00A81751">
              <w:rPr>
                <w:rFonts w:ascii="Times New Roman" w:hAnsi="Times New Roman" w:cstheme="minorBidi"/>
                <w:szCs w:val="18"/>
              </w:rPr>
              <w:t>My Group</w:t>
            </w:r>
            <w:r w:rsidR="00ED02D1">
              <w:rPr>
                <w:rFonts w:ascii="Times New Roman" w:hAnsi="Times New Roman" w:cstheme="minorBidi"/>
                <w:szCs w:val="18"/>
              </w:rPr>
              <w:t xml:space="preserve"> </w:t>
            </w:r>
            <w:r w:rsidRPr="00A81751">
              <w:rPr>
                <w:rFonts w:ascii="Times New Roman" w:hAnsi="Times New Roman" w:cstheme="minorBidi"/>
                <w:szCs w:val="18"/>
              </w:rPr>
              <w:t>Intelligent Company Limited</w:t>
            </w:r>
          </w:p>
        </w:tc>
        <w:tc>
          <w:tcPr>
            <w:tcW w:w="1980" w:type="dxa"/>
          </w:tcPr>
          <w:p w14:paraId="09939E4E" w14:textId="77777777" w:rsidR="008E02A9" w:rsidRPr="00A81751"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lang w:val="en-GB" w:bidi="ar-SA"/>
              </w:rPr>
            </w:pPr>
            <w:r w:rsidRPr="00A81751">
              <w:rPr>
                <w:rFonts w:ascii="Times New Roman" w:hAnsi="Times New Roman" w:cs="Times New Roman"/>
                <w:szCs w:val="18"/>
              </w:rPr>
              <w:t>To hold investments in other companies</w:t>
            </w:r>
          </w:p>
        </w:tc>
        <w:tc>
          <w:tcPr>
            <w:tcW w:w="693" w:type="dxa"/>
          </w:tcPr>
          <w:p w14:paraId="34029312" w14:textId="77777777" w:rsidR="008E02A9" w:rsidRPr="00A81751" w:rsidRDefault="008E02A9" w:rsidP="00ED02D1">
            <w:pPr>
              <w:pStyle w:val="NoSpacing"/>
              <w:tabs>
                <w:tab w:val="clear" w:pos="907"/>
                <w:tab w:val="left" w:pos="540"/>
              </w:tabs>
              <w:spacing w:line="240" w:lineRule="atLeast"/>
              <w:ind w:right="182"/>
              <w:rPr>
                <w:rFonts w:ascii="Times New Roman" w:hAnsi="Times New Roman" w:cs="Times New Roman"/>
                <w:szCs w:val="18"/>
              </w:rPr>
            </w:pPr>
          </w:p>
          <w:p w14:paraId="7F2CC84F" w14:textId="61D0E969" w:rsidR="008E02A9" w:rsidRPr="00A81751" w:rsidRDefault="008E02A9" w:rsidP="008E02A9">
            <w:pPr>
              <w:pStyle w:val="NoSpacing"/>
              <w:tabs>
                <w:tab w:val="clear" w:pos="907"/>
                <w:tab w:val="left" w:pos="540"/>
              </w:tabs>
              <w:spacing w:line="240" w:lineRule="atLeast"/>
              <w:ind w:left="-82" w:right="182"/>
              <w:jc w:val="right"/>
              <w:rPr>
                <w:rFonts w:ascii="Times New Roman" w:hAnsi="Times New Roman" w:cs="Times New Roman"/>
                <w:szCs w:val="18"/>
              </w:rPr>
            </w:pPr>
            <w:r w:rsidRPr="00A81751">
              <w:rPr>
                <w:rFonts w:ascii="Times New Roman" w:hAnsi="Times New Roman" w:cs="Times New Roman"/>
                <w:szCs w:val="18"/>
              </w:rPr>
              <w:t>19</w:t>
            </w:r>
          </w:p>
        </w:tc>
        <w:tc>
          <w:tcPr>
            <w:tcW w:w="182" w:type="dxa"/>
          </w:tcPr>
          <w:p w14:paraId="740D84D1" w14:textId="77777777" w:rsidR="008E02A9" w:rsidRPr="00A81751" w:rsidRDefault="008E02A9" w:rsidP="008E02A9">
            <w:pPr>
              <w:pStyle w:val="NoSpacing"/>
              <w:spacing w:line="240" w:lineRule="atLeast"/>
              <w:jc w:val="center"/>
              <w:rPr>
                <w:rFonts w:ascii="Times New Roman" w:hAnsi="Times New Roman" w:cs="Times New Roman"/>
                <w:szCs w:val="18"/>
              </w:rPr>
            </w:pPr>
          </w:p>
        </w:tc>
        <w:tc>
          <w:tcPr>
            <w:tcW w:w="749" w:type="dxa"/>
          </w:tcPr>
          <w:p w14:paraId="5A58BCD4" w14:textId="77777777" w:rsidR="008E02A9" w:rsidRPr="00A81751" w:rsidRDefault="008E02A9" w:rsidP="00ED02D1">
            <w:pPr>
              <w:pStyle w:val="NoSpacing"/>
              <w:tabs>
                <w:tab w:val="clear" w:pos="907"/>
                <w:tab w:val="left" w:pos="540"/>
              </w:tabs>
              <w:spacing w:line="240" w:lineRule="atLeast"/>
              <w:ind w:right="182"/>
              <w:rPr>
                <w:rFonts w:ascii="Times New Roman" w:hAnsi="Times New Roman" w:cs="Times New Roman"/>
                <w:szCs w:val="18"/>
              </w:rPr>
            </w:pPr>
          </w:p>
          <w:p w14:paraId="45AD4B86" w14:textId="57B8EDBA" w:rsidR="008E02A9" w:rsidRPr="00A81751"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imes New Roman"/>
                <w:szCs w:val="18"/>
              </w:rPr>
            </w:pPr>
            <w:r w:rsidRPr="00A81751">
              <w:rPr>
                <w:rFonts w:ascii="Times New Roman" w:hAnsi="Times New Roman" w:cs="Times New Roman"/>
                <w:szCs w:val="18"/>
              </w:rPr>
              <w:t>19</w:t>
            </w:r>
          </w:p>
        </w:tc>
        <w:tc>
          <w:tcPr>
            <w:tcW w:w="182" w:type="dxa"/>
          </w:tcPr>
          <w:p w14:paraId="2437286D" w14:textId="77777777" w:rsidR="008E02A9" w:rsidRPr="00A81751" w:rsidRDefault="008E02A9" w:rsidP="008E02A9">
            <w:pPr>
              <w:pStyle w:val="NoSpacing"/>
              <w:spacing w:line="240" w:lineRule="atLeast"/>
              <w:rPr>
                <w:rFonts w:ascii="Times New Roman" w:hAnsi="Times New Roman" w:cs="Times New Roman"/>
                <w:szCs w:val="18"/>
              </w:rPr>
            </w:pPr>
          </w:p>
        </w:tc>
        <w:tc>
          <w:tcPr>
            <w:tcW w:w="781" w:type="dxa"/>
          </w:tcPr>
          <w:p w14:paraId="5ED89B6A" w14:textId="77777777" w:rsidR="008E02A9" w:rsidRPr="00A81751" w:rsidRDefault="008E02A9" w:rsidP="00ED02D1">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7316A1C8" w14:textId="36CF0C52" w:rsidR="008E02A9" w:rsidRPr="00A81751" w:rsidRDefault="008E02A9" w:rsidP="008E02A9">
            <w:pPr>
              <w:pStyle w:val="NoSpacing"/>
              <w:tabs>
                <w:tab w:val="clear" w:pos="454"/>
                <w:tab w:val="clear" w:pos="680"/>
                <w:tab w:val="clear" w:pos="907"/>
                <w:tab w:val="left" w:pos="118"/>
              </w:tabs>
              <w:spacing w:line="240" w:lineRule="atLeast"/>
              <w:ind w:left="-79"/>
              <w:jc w:val="right"/>
              <w:rPr>
                <w:rFonts w:ascii="Times New Roman" w:hAnsi="Times New Roman" w:cs="Times New Roman"/>
                <w:szCs w:val="18"/>
              </w:rPr>
            </w:pPr>
            <w:r w:rsidRPr="00526ABE">
              <w:rPr>
                <w:rFonts w:ascii="Times New Roman" w:hAnsi="Times New Roman" w:cs="Times New Roman"/>
                <w:szCs w:val="18"/>
              </w:rPr>
              <w:t>37,235</w:t>
            </w:r>
          </w:p>
        </w:tc>
        <w:tc>
          <w:tcPr>
            <w:tcW w:w="190" w:type="dxa"/>
          </w:tcPr>
          <w:p w14:paraId="46495ABC" w14:textId="77777777" w:rsidR="008E02A9" w:rsidRPr="00A81751"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56A5C1D0" w14:textId="77777777" w:rsidR="008E02A9" w:rsidRPr="00A81751" w:rsidRDefault="008E02A9" w:rsidP="00ED02D1">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072AB97D" w14:textId="30092F37" w:rsidR="008E02A9" w:rsidRPr="00A81751" w:rsidRDefault="008E02A9" w:rsidP="008E02A9">
            <w:pPr>
              <w:tabs>
                <w:tab w:val="decimal" w:pos="455"/>
              </w:tabs>
              <w:spacing w:line="240" w:lineRule="atLeast"/>
              <w:jc w:val="right"/>
              <w:rPr>
                <w:sz w:val="18"/>
                <w:szCs w:val="18"/>
              </w:rPr>
            </w:pPr>
            <w:r w:rsidRPr="00A81751">
              <w:rPr>
                <w:sz w:val="18"/>
                <w:szCs w:val="18"/>
              </w:rPr>
              <w:t>37,235</w:t>
            </w:r>
          </w:p>
        </w:tc>
        <w:tc>
          <w:tcPr>
            <w:tcW w:w="187" w:type="dxa"/>
          </w:tcPr>
          <w:p w14:paraId="0D1AA610" w14:textId="77777777" w:rsidR="008E02A9" w:rsidRPr="00A81751"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4DAE1811" w14:textId="77777777" w:rsidR="008E02A9" w:rsidRPr="00A81751" w:rsidRDefault="008E02A9" w:rsidP="00ED02D1">
            <w:pPr>
              <w:pStyle w:val="NoSpacing"/>
              <w:spacing w:line="240" w:lineRule="atLeast"/>
              <w:rPr>
                <w:rFonts w:ascii="Times New Roman" w:hAnsi="Times New Roman" w:cs="Times New Roman"/>
                <w:szCs w:val="18"/>
              </w:rPr>
            </w:pPr>
          </w:p>
          <w:p w14:paraId="52616963" w14:textId="2ADE22E3" w:rsidR="008E02A9" w:rsidRPr="00A81751" w:rsidRDefault="008E02A9" w:rsidP="008E02A9">
            <w:pPr>
              <w:pStyle w:val="NoSpacing"/>
              <w:spacing w:line="240" w:lineRule="atLeast"/>
              <w:jc w:val="right"/>
              <w:rPr>
                <w:rFonts w:ascii="Times New Roman" w:hAnsi="Times New Roman" w:cs="Times New Roman"/>
                <w:szCs w:val="18"/>
              </w:rPr>
            </w:pPr>
            <w:r w:rsidRPr="00CB4981">
              <w:rPr>
                <w:rFonts w:ascii="Times New Roman" w:hAnsi="Times New Roman" w:cs="Times New Roman"/>
                <w:szCs w:val="18"/>
              </w:rPr>
              <w:t>300,000</w:t>
            </w:r>
          </w:p>
        </w:tc>
        <w:tc>
          <w:tcPr>
            <w:tcW w:w="180" w:type="dxa"/>
          </w:tcPr>
          <w:p w14:paraId="7E14CFEE"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Pr>
          <w:p w14:paraId="0536DD44" w14:textId="77777777" w:rsidR="008E02A9" w:rsidRPr="00A81751" w:rsidRDefault="008E02A9" w:rsidP="00ED02D1">
            <w:pPr>
              <w:pStyle w:val="NoSpacing"/>
              <w:spacing w:line="240" w:lineRule="atLeast"/>
              <w:rPr>
                <w:rFonts w:ascii="Times New Roman" w:hAnsi="Times New Roman" w:cs="Times New Roman"/>
                <w:szCs w:val="18"/>
              </w:rPr>
            </w:pPr>
          </w:p>
          <w:p w14:paraId="7F79DCE9" w14:textId="24D33F8A" w:rsidR="008E02A9" w:rsidRPr="00A81751" w:rsidRDefault="008E02A9" w:rsidP="008E02A9">
            <w:pPr>
              <w:tabs>
                <w:tab w:val="decimal" w:pos="627"/>
              </w:tabs>
              <w:spacing w:line="240" w:lineRule="atLeast"/>
              <w:jc w:val="right"/>
              <w:rPr>
                <w:sz w:val="18"/>
                <w:szCs w:val="18"/>
              </w:rPr>
            </w:pPr>
            <w:r w:rsidRPr="00A81751">
              <w:rPr>
                <w:sz w:val="18"/>
                <w:szCs w:val="18"/>
              </w:rPr>
              <w:t>300,000</w:t>
            </w:r>
          </w:p>
        </w:tc>
        <w:tc>
          <w:tcPr>
            <w:tcW w:w="180" w:type="dxa"/>
          </w:tcPr>
          <w:p w14:paraId="011CD5CD" w14:textId="77777777" w:rsidR="008E02A9" w:rsidRPr="00A81751" w:rsidRDefault="008E02A9" w:rsidP="008E02A9">
            <w:pPr>
              <w:pStyle w:val="NoSpacing"/>
              <w:spacing w:line="240" w:lineRule="atLeast"/>
              <w:rPr>
                <w:rFonts w:ascii="Times New Roman" w:hAnsi="Times New Roman" w:cs="Times New Roman"/>
                <w:szCs w:val="18"/>
              </w:rPr>
            </w:pPr>
          </w:p>
        </w:tc>
        <w:tc>
          <w:tcPr>
            <w:tcW w:w="886" w:type="dxa"/>
          </w:tcPr>
          <w:p w14:paraId="7AEF71BD"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4A42D664" w14:textId="4EEB5D50"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83" w:type="dxa"/>
          </w:tcPr>
          <w:p w14:paraId="012787A9"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807" w:type="dxa"/>
          </w:tcPr>
          <w:p w14:paraId="1125B777"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648C085A" w14:textId="6EFC1CBB"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82" w:type="dxa"/>
            <w:gridSpan w:val="2"/>
          </w:tcPr>
          <w:p w14:paraId="6B295A1B" w14:textId="77777777" w:rsidR="008E02A9" w:rsidRPr="00A81751" w:rsidRDefault="008E02A9" w:rsidP="008E02A9">
            <w:pPr>
              <w:tabs>
                <w:tab w:val="decimal" w:pos="460"/>
              </w:tabs>
              <w:spacing w:line="240" w:lineRule="atLeast"/>
              <w:jc w:val="both"/>
              <w:rPr>
                <w:sz w:val="18"/>
                <w:szCs w:val="18"/>
              </w:rPr>
            </w:pPr>
          </w:p>
        </w:tc>
        <w:tc>
          <w:tcPr>
            <w:tcW w:w="790" w:type="dxa"/>
            <w:gridSpan w:val="2"/>
          </w:tcPr>
          <w:p w14:paraId="0D2A2C1B" w14:textId="77777777" w:rsidR="008E02A9" w:rsidRPr="00A81751" w:rsidRDefault="008E02A9" w:rsidP="008E02A9">
            <w:pPr>
              <w:tabs>
                <w:tab w:val="decimal" w:pos="729"/>
              </w:tabs>
              <w:spacing w:line="240" w:lineRule="atLeast"/>
              <w:ind w:right="-214" w:firstLine="46"/>
              <w:jc w:val="both"/>
              <w:rPr>
                <w:sz w:val="18"/>
                <w:szCs w:val="18"/>
              </w:rPr>
            </w:pPr>
          </w:p>
          <w:p w14:paraId="2C72BB51" w14:textId="28F46A58" w:rsidR="008E02A9" w:rsidRPr="00A81751" w:rsidRDefault="008E02A9" w:rsidP="00ED02D1">
            <w:pPr>
              <w:tabs>
                <w:tab w:val="decimal" w:pos="634"/>
              </w:tabs>
              <w:spacing w:line="240" w:lineRule="atLeast"/>
              <w:ind w:right="-214"/>
              <w:jc w:val="both"/>
              <w:rPr>
                <w:sz w:val="18"/>
                <w:szCs w:val="18"/>
              </w:rPr>
            </w:pPr>
            <w:r w:rsidRPr="00A81751">
              <w:rPr>
                <w:sz w:val="18"/>
                <w:szCs w:val="18"/>
              </w:rPr>
              <w:t>300,000</w:t>
            </w:r>
          </w:p>
        </w:tc>
        <w:tc>
          <w:tcPr>
            <w:tcW w:w="180" w:type="dxa"/>
          </w:tcPr>
          <w:p w14:paraId="4888CF7E"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Pr>
          <w:p w14:paraId="66FE5C7D" w14:textId="77777777" w:rsidR="008E02A9" w:rsidRPr="00A81751" w:rsidRDefault="008E02A9" w:rsidP="008E02A9">
            <w:pPr>
              <w:tabs>
                <w:tab w:val="decimal" w:pos="729"/>
              </w:tabs>
              <w:spacing w:line="240" w:lineRule="atLeast"/>
              <w:ind w:right="-214" w:firstLine="46"/>
              <w:jc w:val="both"/>
              <w:rPr>
                <w:sz w:val="18"/>
                <w:szCs w:val="18"/>
              </w:rPr>
            </w:pPr>
          </w:p>
          <w:p w14:paraId="438CF009" w14:textId="20177326" w:rsidR="008E02A9" w:rsidRPr="00A81751" w:rsidRDefault="008E02A9" w:rsidP="008E02A9">
            <w:pPr>
              <w:tabs>
                <w:tab w:val="decimal" w:pos="644"/>
              </w:tabs>
              <w:spacing w:line="240" w:lineRule="atLeast"/>
              <w:jc w:val="both"/>
              <w:rPr>
                <w:sz w:val="18"/>
                <w:szCs w:val="18"/>
              </w:rPr>
            </w:pPr>
            <w:r w:rsidRPr="00A81751">
              <w:rPr>
                <w:sz w:val="18"/>
                <w:szCs w:val="18"/>
              </w:rPr>
              <w:t>300,000</w:t>
            </w:r>
          </w:p>
        </w:tc>
        <w:tc>
          <w:tcPr>
            <w:tcW w:w="206" w:type="dxa"/>
          </w:tcPr>
          <w:p w14:paraId="66F4B928" w14:textId="77777777" w:rsidR="008E02A9" w:rsidRPr="00A81751" w:rsidRDefault="008E02A9" w:rsidP="008E02A9">
            <w:pPr>
              <w:tabs>
                <w:tab w:val="decimal" w:pos="490"/>
              </w:tabs>
              <w:spacing w:line="240" w:lineRule="atLeast"/>
              <w:jc w:val="both"/>
              <w:rPr>
                <w:sz w:val="18"/>
                <w:szCs w:val="18"/>
              </w:rPr>
            </w:pPr>
          </w:p>
        </w:tc>
        <w:tc>
          <w:tcPr>
            <w:tcW w:w="754" w:type="dxa"/>
          </w:tcPr>
          <w:p w14:paraId="79C7A33E"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5725B779" w14:textId="7ACE8C83"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98" w:type="dxa"/>
          </w:tcPr>
          <w:p w14:paraId="40B8A838" w14:textId="033303CE"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19DF250D" w14:textId="77777777" w:rsidR="008E02A9" w:rsidRPr="00A81751" w:rsidRDefault="008E02A9" w:rsidP="00ED02D1">
            <w:pPr>
              <w:pStyle w:val="NoSpacing"/>
              <w:tabs>
                <w:tab w:val="clear" w:pos="680"/>
                <w:tab w:val="clear" w:pos="907"/>
                <w:tab w:val="left" w:pos="585"/>
              </w:tabs>
              <w:spacing w:line="240" w:lineRule="atLeast"/>
              <w:ind w:right="-141"/>
              <w:rPr>
                <w:szCs w:val="18"/>
              </w:rPr>
            </w:pPr>
          </w:p>
          <w:p w14:paraId="6D9112AA" w14:textId="209D364C"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r>
      <w:tr w:rsidR="008E02A9" w:rsidRPr="00CC2561" w14:paraId="389C570B" w14:textId="77777777" w:rsidTr="00A7435F">
        <w:trPr>
          <w:cantSplit/>
          <w:trHeight w:val="60"/>
        </w:trPr>
        <w:tc>
          <w:tcPr>
            <w:tcW w:w="1807" w:type="dxa"/>
          </w:tcPr>
          <w:p w14:paraId="430F3043" w14:textId="1E535F76" w:rsidR="008E02A9" w:rsidRPr="00A81751" w:rsidRDefault="008E02A9" w:rsidP="008E02A9">
            <w:pPr>
              <w:pStyle w:val="NoSpacing"/>
              <w:tabs>
                <w:tab w:val="clear" w:pos="227"/>
                <w:tab w:val="left" w:pos="373"/>
              </w:tabs>
              <w:spacing w:line="240" w:lineRule="atLeast"/>
              <w:ind w:left="283" w:hanging="180"/>
              <w:rPr>
                <w:rFonts w:ascii="Times New Roman" w:hAnsi="Times New Roman" w:cstheme="minorBidi"/>
                <w:szCs w:val="18"/>
              </w:rPr>
            </w:pPr>
            <w:r w:rsidRPr="00A81751">
              <w:rPr>
                <w:rFonts w:ascii="Times New Roman" w:hAnsi="Times New Roman" w:cstheme="minorBidi"/>
                <w:szCs w:val="18"/>
              </w:rPr>
              <w:t>Strong Solutions Company Limited</w:t>
            </w:r>
          </w:p>
        </w:tc>
        <w:tc>
          <w:tcPr>
            <w:tcW w:w="1980" w:type="dxa"/>
          </w:tcPr>
          <w:p w14:paraId="38BB5920" w14:textId="224CD0C0" w:rsidR="008E02A9" w:rsidRPr="00A81751" w:rsidRDefault="008E02A9" w:rsidP="008E02A9">
            <w:pPr>
              <w:pStyle w:val="NoSpacing"/>
              <w:tabs>
                <w:tab w:val="clear" w:pos="227"/>
                <w:tab w:val="clear" w:pos="454"/>
                <w:tab w:val="clear" w:pos="680"/>
                <w:tab w:val="clear" w:pos="907"/>
                <w:tab w:val="clear" w:pos="1644"/>
                <w:tab w:val="clear" w:pos="1871"/>
              </w:tabs>
              <w:spacing w:line="240" w:lineRule="atLeast"/>
              <w:ind w:left="102" w:right="-85" w:hanging="180"/>
              <w:rPr>
                <w:rFonts w:ascii="Times New Roman" w:hAnsi="Times New Roman" w:cs="Times New Roman"/>
                <w:szCs w:val="18"/>
              </w:rPr>
            </w:pPr>
            <w:r w:rsidRPr="00A81751">
              <w:rPr>
                <w:rFonts w:ascii="Times New Roman" w:hAnsi="Times New Roman"/>
                <w:szCs w:val="18"/>
              </w:rPr>
              <w:t>Provide debt</w:t>
            </w:r>
            <w:r w:rsidR="00ED02D1">
              <w:rPr>
                <w:rFonts w:ascii="Times New Roman" w:hAnsi="Times New Roman"/>
                <w:szCs w:val="18"/>
              </w:rPr>
              <w:t xml:space="preserve"> </w:t>
            </w:r>
            <w:r w:rsidRPr="00A81751">
              <w:rPr>
                <w:rFonts w:ascii="Times New Roman" w:hAnsi="Times New Roman"/>
                <w:szCs w:val="18"/>
              </w:rPr>
              <w:t>management services</w:t>
            </w:r>
          </w:p>
        </w:tc>
        <w:tc>
          <w:tcPr>
            <w:tcW w:w="693" w:type="dxa"/>
          </w:tcPr>
          <w:p w14:paraId="165C3D94" w14:textId="77777777" w:rsidR="008E02A9" w:rsidRDefault="008E02A9" w:rsidP="008E02A9">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0656F1DA" w14:textId="6BB31986" w:rsidR="008E02A9" w:rsidRPr="00A81751" w:rsidRDefault="008E02A9" w:rsidP="008E02A9">
            <w:pPr>
              <w:pStyle w:val="NoSpacing"/>
              <w:tabs>
                <w:tab w:val="clear" w:pos="907"/>
                <w:tab w:val="left" w:pos="540"/>
              </w:tabs>
              <w:spacing w:line="240" w:lineRule="atLeast"/>
              <w:ind w:right="182"/>
              <w:jc w:val="right"/>
              <w:rPr>
                <w:rFonts w:ascii="Times New Roman" w:hAnsi="Times New Roman" w:cs="Times New Roman"/>
                <w:szCs w:val="18"/>
              </w:rPr>
            </w:pPr>
            <w:r>
              <w:rPr>
                <w:rFonts w:ascii="Times New Roman" w:hAnsi="Times New Roman" w:cs="Times New Roman"/>
                <w:szCs w:val="18"/>
              </w:rPr>
              <w:t xml:space="preserve">   25</w:t>
            </w:r>
          </w:p>
        </w:tc>
        <w:tc>
          <w:tcPr>
            <w:tcW w:w="182" w:type="dxa"/>
          </w:tcPr>
          <w:p w14:paraId="5088E7C6" w14:textId="77777777" w:rsidR="008E02A9" w:rsidRPr="00A81751" w:rsidRDefault="008E02A9" w:rsidP="008E02A9">
            <w:pPr>
              <w:pStyle w:val="NoSpacing"/>
              <w:spacing w:line="240" w:lineRule="atLeast"/>
              <w:jc w:val="center"/>
              <w:rPr>
                <w:rFonts w:ascii="Times New Roman" w:hAnsi="Times New Roman" w:cs="Times New Roman"/>
                <w:szCs w:val="18"/>
              </w:rPr>
            </w:pPr>
          </w:p>
        </w:tc>
        <w:tc>
          <w:tcPr>
            <w:tcW w:w="749" w:type="dxa"/>
          </w:tcPr>
          <w:p w14:paraId="323AB552" w14:textId="77777777" w:rsidR="008E02A9" w:rsidRDefault="008E02A9" w:rsidP="008E02A9">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2F307DE2" w14:textId="68E1ACCF" w:rsidR="008E02A9" w:rsidRPr="00A81751" w:rsidRDefault="008E02A9" w:rsidP="008E02A9">
            <w:pPr>
              <w:pStyle w:val="NoSpacing"/>
              <w:tabs>
                <w:tab w:val="clear" w:pos="227"/>
                <w:tab w:val="clear" w:pos="454"/>
                <w:tab w:val="clear" w:pos="680"/>
                <w:tab w:val="clear" w:pos="907"/>
              </w:tabs>
              <w:spacing w:line="240" w:lineRule="atLeast"/>
              <w:ind w:left="-82" w:right="82"/>
              <w:jc w:val="right"/>
              <w:rPr>
                <w:rFonts w:ascii="Times New Roman" w:hAnsi="Times New Roman" w:cstheme="minorBidi"/>
                <w:szCs w:val="18"/>
              </w:rPr>
            </w:pPr>
            <w:r>
              <w:rPr>
                <w:rFonts w:ascii="Times New Roman" w:hAnsi="Times New Roman" w:cs="Times New Roman"/>
                <w:szCs w:val="18"/>
              </w:rPr>
              <w:t xml:space="preserve">   25</w:t>
            </w:r>
          </w:p>
        </w:tc>
        <w:tc>
          <w:tcPr>
            <w:tcW w:w="182" w:type="dxa"/>
          </w:tcPr>
          <w:p w14:paraId="725A109A" w14:textId="77777777" w:rsidR="008E02A9" w:rsidRPr="00A81751" w:rsidRDefault="008E02A9" w:rsidP="008E02A9">
            <w:pPr>
              <w:pStyle w:val="NoSpacing"/>
              <w:spacing w:line="240" w:lineRule="atLeast"/>
              <w:rPr>
                <w:rFonts w:ascii="Times New Roman" w:hAnsi="Times New Roman" w:cs="Times New Roman"/>
                <w:szCs w:val="18"/>
              </w:rPr>
            </w:pPr>
          </w:p>
        </w:tc>
        <w:tc>
          <w:tcPr>
            <w:tcW w:w="781" w:type="dxa"/>
          </w:tcPr>
          <w:p w14:paraId="07BF8B56" w14:textId="77777777" w:rsidR="008E02A9" w:rsidRDefault="008E02A9" w:rsidP="008E02A9">
            <w:pPr>
              <w:pStyle w:val="NoSpacing"/>
              <w:tabs>
                <w:tab w:val="clear" w:pos="454"/>
                <w:tab w:val="clear" w:pos="680"/>
                <w:tab w:val="clear" w:pos="907"/>
                <w:tab w:val="left" w:pos="118"/>
              </w:tabs>
              <w:spacing w:line="240" w:lineRule="atLeast"/>
              <w:rPr>
                <w:rFonts w:ascii="Times New Roman" w:hAnsi="Times New Roman" w:cs="Times New Roman"/>
                <w:szCs w:val="18"/>
              </w:rPr>
            </w:pPr>
          </w:p>
          <w:p w14:paraId="043BEB6B" w14:textId="5A510EF9" w:rsidR="008E02A9" w:rsidRPr="00A81751" w:rsidRDefault="008E02A9" w:rsidP="008E02A9">
            <w:pPr>
              <w:pStyle w:val="NoSpacing"/>
              <w:tabs>
                <w:tab w:val="clear" w:pos="454"/>
                <w:tab w:val="clear" w:pos="680"/>
                <w:tab w:val="clear" w:pos="907"/>
                <w:tab w:val="left" w:pos="118"/>
              </w:tabs>
              <w:spacing w:line="240" w:lineRule="atLeast"/>
              <w:jc w:val="right"/>
              <w:rPr>
                <w:rFonts w:ascii="Times New Roman" w:hAnsi="Times New Roman" w:cs="Times New Roman"/>
                <w:szCs w:val="18"/>
              </w:rPr>
            </w:pPr>
            <w:r w:rsidRPr="00526ABE">
              <w:rPr>
                <w:rFonts w:ascii="Times New Roman" w:hAnsi="Times New Roman" w:cs="Times New Roman"/>
                <w:szCs w:val="18"/>
              </w:rPr>
              <w:t>64,000</w:t>
            </w:r>
          </w:p>
        </w:tc>
        <w:tc>
          <w:tcPr>
            <w:tcW w:w="190" w:type="dxa"/>
          </w:tcPr>
          <w:p w14:paraId="09C32AF0" w14:textId="77777777" w:rsidR="008E02A9" w:rsidRPr="00A81751" w:rsidRDefault="008E02A9" w:rsidP="008E02A9">
            <w:pPr>
              <w:pStyle w:val="NoSpacing"/>
              <w:spacing w:line="240" w:lineRule="atLeast"/>
              <w:ind w:right="-20"/>
              <w:jc w:val="right"/>
              <w:rPr>
                <w:rFonts w:ascii="Times New Roman" w:hAnsi="Times New Roman" w:cs="Times New Roman"/>
                <w:szCs w:val="18"/>
              </w:rPr>
            </w:pPr>
          </w:p>
        </w:tc>
        <w:tc>
          <w:tcPr>
            <w:tcW w:w="756" w:type="dxa"/>
          </w:tcPr>
          <w:p w14:paraId="72616694" w14:textId="77777777" w:rsidR="008E02A9" w:rsidRPr="00D52427" w:rsidRDefault="008E02A9" w:rsidP="00ED02D1">
            <w:pPr>
              <w:tabs>
                <w:tab w:val="decimal" w:pos="455"/>
              </w:tabs>
              <w:spacing w:line="240" w:lineRule="atLeast"/>
              <w:rPr>
                <w:sz w:val="18"/>
                <w:szCs w:val="18"/>
              </w:rPr>
            </w:pPr>
          </w:p>
          <w:p w14:paraId="1F52DC1B" w14:textId="60428FCF" w:rsidR="008E02A9" w:rsidRPr="00A81751" w:rsidRDefault="008E02A9" w:rsidP="008E02A9">
            <w:pPr>
              <w:tabs>
                <w:tab w:val="decimal" w:pos="455"/>
              </w:tabs>
              <w:spacing w:line="240" w:lineRule="atLeast"/>
              <w:jc w:val="right"/>
              <w:rPr>
                <w:szCs w:val="18"/>
              </w:rPr>
            </w:pPr>
            <w:r w:rsidRPr="00D52427">
              <w:rPr>
                <w:sz w:val="18"/>
                <w:szCs w:val="18"/>
              </w:rPr>
              <w:t>64,000</w:t>
            </w:r>
          </w:p>
        </w:tc>
        <w:tc>
          <w:tcPr>
            <w:tcW w:w="187" w:type="dxa"/>
          </w:tcPr>
          <w:p w14:paraId="48D2C403" w14:textId="77777777" w:rsidR="008E02A9" w:rsidRPr="00A81751" w:rsidRDefault="008E02A9" w:rsidP="008E02A9">
            <w:pPr>
              <w:pStyle w:val="NoSpacing"/>
              <w:tabs>
                <w:tab w:val="clear" w:pos="680"/>
                <w:tab w:val="left" w:pos="581"/>
              </w:tabs>
              <w:spacing w:line="240" w:lineRule="atLeast"/>
              <w:rPr>
                <w:rFonts w:ascii="Times New Roman" w:hAnsi="Times New Roman" w:cs="Times New Roman"/>
                <w:szCs w:val="18"/>
              </w:rPr>
            </w:pPr>
          </w:p>
        </w:tc>
        <w:tc>
          <w:tcPr>
            <w:tcW w:w="831" w:type="dxa"/>
          </w:tcPr>
          <w:p w14:paraId="733FF4E8" w14:textId="77777777" w:rsidR="008E02A9" w:rsidRPr="00A81751" w:rsidRDefault="008E02A9" w:rsidP="00ED02D1">
            <w:pPr>
              <w:pStyle w:val="NoSpacing"/>
              <w:spacing w:line="240" w:lineRule="atLeast"/>
              <w:rPr>
                <w:rFonts w:ascii="Times New Roman" w:hAnsi="Times New Roman" w:cs="Times New Roman"/>
                <w:szCs w:val="18"/>
              </w:rPr>
            </w:pPr>
          </w:p>
          <w:p w14:paraId="58B67683" w14:textId="04411894" w:rsidR="008E02A9" w:rsidRPr="00A81751" w:rsidRDefault="008E02A9" w:rsidP="008E02A9">
            <w:pPr>
              <w:pStyle w:val="NoSpacing"/>
              <w:spacing w:line="240" w:lineRule="atLeast"/>
              <w:jc w:val="right"/>
              <w:rPr>
                <w:rFonts w:ascii="Times New Roman" w:hAnsi="Times New Roman" w:cs="Times New Roman"/>
                <w:szCs w:val="18"/>
              </w:rPr>
            </w:pPr>
            <w:r>
              <w:rPr>
                <w:rFonts w:ascii="Times New Roman" w:hAnsi="Times New Roman" w:cs="Times New Roman"/>
                <w:szCs w:val="18"/>
              </w:rPr>
              <w:t>70,000</w:t>
            </w:r>
          </w:p>
        </w:tc>
        <w:tc>
          <w:tcPr>
            <w:tcW w:w="180" w:type="dxa"/>
          </w:tcPr>
          <w:p w14:paraId="6AED6E1B"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Borders>
              <w:bottom w:val="single" w:sz="4" w:space="0" w:color="auto"/>
            </w:tcBorders>
          </w:tcPr>
          <w:p w14:paraId="1B852A49" w14:textId="77777777" w:rsidR="008E02A9" w:rsidRPr="00526ABE" w:rsidRDefault="008E02A9" w:rsidP="00ED02D1">
            <w:pPr>
              <w:tabs>
                <w:tab w:val="decimal" w:pos="627"/>
              </w:tabs>
              <w:spacing w:line="240" w:lineRule="atLeast"/>
              <w:rPr>
                <w:sz w:val="18"/>
                <w:szCs w:val="18"/>
              </w:rPr>
            </w:pPr>
          </w:p>
          <w:p w14:paraId="31A5FEF1" w14:textId="3F8BE99C" w:rsidR="008E02A9" w:rsidRPr="00526ABE" w:rsidRDefault="008E02A9" w:rsidP="008E02A9">
            <w:pPr>
              <w:tabs>
                <w:tab w:val="decimal" w:pos="627"/>
              </w:tabs>
              <w:spacing w:line="240" w:lineRule="atLeast"/>
              <w:jc w:val="right"/>
              <w:rPr>
                <w:sz w:val="18"/>
                <w:szCs w:val="18"/>
              </w:rPr>
            </w:pPr>
            <w:r w:rsidRPr="00526ABE">
              <w:rPr>
                <w:sz w:val="18"/>
                <w:szCs w:val="18"/>
              </w:rPr>
              <w:t>70,000</w:t>
            </w:r>
          </w:p>
        </w:tc>
        <w:tc>
          <w:tcPr>
            <w:tcW w:w="180" w:type="dxa"/>
          </w:tcPr>
          <w:p w14:paraId="48322437" w14:textId="77777777" w:rsidR="008E02A9" w:rsidRPr="00526ABE" w:rsidRDefault="008E02A9" w:rsidP="008E02A9">
            <w:pPr>
              <w:tabs>
                <w:tab w:val="decimal" w:pos="627"/>
              </w:tabs>
              <w:spacing w:line="240" w:lineRule="atLeast"/>
              <w:jc w:val="right"/>
              <w:rPr>
                <w:sz w:val="18"/>
                <w:szCs w:val="18"/>
              </w:rPr>
            </w:pPr>
          </w:p>
        </w:tc>
        <w:tc>
          <w:tcPr>
            <w:tcW w:w="886" w:type="dxa"/>
            <w:tcBorders>
              <w:bottom w:val="single" w:sz="4" w:space="0" w:color="auto"/>
            </w:tcBorders>
          </w:tcPr>
          <w:p w14:paraId="43F4C9FB" w14:textId="77777777" w:rsidR="008E02A9" w:rsidRDefault="008E02A9" w:rsidP="00ED02D1">
            <w:pPr>
              <w:pStyle w:val="NoSpacing"/>
              <w:tabs>
                <w:tab w:val="clear" w:pos="680"/>
                <w:tab w:val="clear" w:pos="907"/>
                <w:tab w:val="left" w:pos="585"/>
              </w:tabs>
              <w:spacing w:line="240" w:lineRule="atLeast"/>
              <w:ind w:right="-141"/>
              <w:rPr>
                <w:szCs w:val="18"/>
              </w:rPr>
            </w:pPr>
          </w:p>
          <w:p w14:paraId="46A42274" w14:textId="20F585EA"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83" w:type="dxa"/>
          </w:tcPr>
          <w:p w14:paraId="21CA9921"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807" w:type="dxa"/>
            <w:tcBorders>
              <w:bottom w:val="single" w:sz="4" w:space="0" w:color="auto"/>
            </w:tcBorders>
          </w:tcPr>
          <w:p w14:paraId="7E31CCDA" w14:textId="77777777" w:rsidR="008E02A9" w:rsidRDefault="008E02A9" w:rsidP="00ED02D1">
            <w:pPr>
              <w:pStyle w:val="NoSpacing"/>
              <w:tabs>
                <w:tab w:val="clear" w:pos="680"/>
                <w:tab w:val="clear" w:pos="907"/>
                <w:tab w:val="left" w:pos="585"/>
              </w:tabs>
              <w:spacing w:line="240" w:lineRule="atLeast"/>
              <w:ind w:right="-141"/>
              <w:rPr>
                <w:szCs w:val="18"/>
              </w:rPr>
            </w:pPr>
          </w:p>
          <w:p w14:paraId="74614A6C" w14:textId="18227D68"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82" w:type="dxa"/>
            <w:gridSpan w:val="2"/>
          </w:tcPr>
          <w:p w14:paraId="5370FD5B" w14:textId="77777777" w:rsidR="008E02A9" w:rsidRPr="00A81751" w:rsidRDefault="008E02A9" w:rsidP="008E02A9">
            <w:pPr>
              <w:tabs>
                <w:tab w:val="decimal" w:pos="460"/>
              </w:tabs>
              <w:spacing w:line="240" w:lineRule="atLeast"/>
              <w:jc w:val="both"/>
              <w:rPr>
                <w:sz w:val="18"/>
                <w:szCs w:val="18"/>
              </w:rPr>
            </w:pPr>
          </w:p>
        </w:tc>
        <w:tc>
          <w:tcPr>
            <w:tcW w:w="790" w:type="dxa"/>
            <w:gridSpan w:val="2"/>
          </w:tcPr>
          <w:p w14:paraId="7D774007" w14:textId="77777777" w:rsidR="008E02A9" w:rsidRDefault="008E02A9" w:rsidP="008E02A9">
            <w:pPr>
              <w:tabs>
                <w:tab w:val="decimal" w:pos="729"/>
              </w:tabs>
              <w:spacing w:line="240" w:lineRule="atLeast"/>
              <w:ind w:right="-214"/>
              <w:jc w:val="both"/>
              <w:rPr>
                <w:sz w:val="18"/>
                <w:szCs w:val="18"/>
              </w:rPr>
            </w:pPr>
          </w:p>
          <w:p w14:paraId="30B46A18" w14:textId="62E04D0B" w:rsidR="008E02A9" w:rsidRPr="00A81751" w:rsidRDefault="008E02A9" w:rsidP="00ED02D1">
            <w:pPr>
              <w:tabs>
                <w:tab w:val="decimal" w:pos="645"/>
              </w:tabs>
              <w:spacing w:line="240" w:lineRule="atLeast"/>
              <w:ind w:right="-214"/>
              <w:jc w:val="both"/>
              <w:rPr>
                <w:sz w:val="18"/>
                <w:szCs w:val="18"/>
              </w:rPr>
            </w:pPr>
            <w:r>
              <w:rPr>
                <w:sz w:val="18"/>
                <w:szCs w:val="18"/>
              </w:rPr>
              <w:t>70,000</w:t>
            </w:r>
          </w:p>
        </w:tc>
        <w:tc>
          <w:tcPr>
            <w:tcW w:w="180" w:type="dxa"/>
          </w:tcPr>
          <w:p w14:paraId="1456F2FD"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Pr>
          <w:p w14:paraId="4D71BEE5" w14:textId="77777777" w:rsidR="008E02A9" w:rsidRDefault="008E02A9" w:rsidP="008E02A9">
            <w:pPr>
              <w:tabs>
                <w:tab w:val="decimal" w:pos="729"/>
              </w:tabs>
              <w:spacing w:line="240" w:lineRule="atLeast"/>
              <w:ind w:right="-214"/>
              <w:jc w:val="both"/>
              <w:rPr>
                <w:sz w:val="18"/>
                <w:szCs w:val="18"/>
              </w:rPr>
            </w:pPr>
          </w:p>
          <w:p w14:paraId="66B48656" w14:textId="1FB532AE" w:rsidR="008E02A9" w:rsidRPr="00A81751" w:rsidRDefault="008E02A9" w:rsidP="008E02A9">
            <w:pPr>
              <w:tabs>
                <w:tab w:val="decimal" w:pos="644"/>
              </w:tabs>
              <w:spacing w:line="240" w:lineRule="atLeast"/>
              <w:jc w:val="both"/>
              <w:rPr>
                <w:sz w:val="18"/>
                <w:szCs w:val="18"/>
              </w:rPr>
            </w:pPr>
            <w:r>
              <w:rPr>
                <w:sz w:val="18"/>
                <w:szCs w:val="18"/>
              </w:rPr>
              <w:t>70,000</w:t>
            </w:r>
          </w:p>
        </w:tc>
        <w:tc>
          <w:tcPr>
            <w:tcW w:w="206" w:type="dxa"/>
          </w:tcPr>
          <w:p w14:paraId="36927473" w14:textId="77777777" w:rsidR="008E02A9" w:rsidRPr="00A81751" w:rsidRDefault="008E02A9" w:rsidP="008E02A9">
            <w:pPr>
              <w:tabs>
                <w:tab w:val="decimal" w:pos="490"/>
              </w:tabs>
              <w:spacing w:line="240" w:lineRule="atLeast"/>
              <w:jc w:val="both"/>
              <w:rPr>
                <w:sz w:val="18"/>
                <w:szCs w:val="18"/>
              </w:rPr>
            </w:pPr>
          </w:p>
        </w:tc>
        <w:tc>
          <w:tcPr>
            <w:tcW w:w="754" w:type="dxa"/>
          </w:tcPr>
          <w:p w14:paraId="2B232A1E" w14:textId="77777777" w:rsidR="008E02A9" w:rsidRDefault="008E02A9" w:rsidP="00ED02D1">
            <w:pPr>
              <w:pStyle w:val="NoSpacing"/>
              <w:tabs>
                <w:tab w:val="clear" w:pos="680"/>
                <w:tab w:val="clear" w:pos="907"/>
                <w:tab w:val="left" w:pos="585"/>
              </w:tabs>
              <w:spacing w:line="240" w:lineRule="atLeast"/>
              <w:ind w:right="-141"/>
              <w:rPr>
                <w:szCs w:val="18"/>
              </w:rPr>
            </w:pPr>
          </w:p>
          <w:p w14:paraId="2B8A2623" w14:textId="7F137B30"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c>
          <w:tcPr>
            <w:tcW w:w="198" w:type="dxa"/>
          </w:tcPr>
          <w:p w14:paraId="6DE5D5B1" w14:textId="77777777" w:rsidR="008E02A9" w:rsidRPr="00A81751" w:rsidRDefault="008E02A9" w:rsidP="008E02A9">
            <w:pPr>
              <w:pStyle w:val="NoSpacing"/>
              <w:tabs>
                <w:tab w:val="clear" w:pos="680"/>
                <w:tab w:val="clear" w:pos="907"/>
                <w:tab w:val="left" w:pos="585"/>
              </w:tabs>
              <w:spacing w:line="240" w:lineRule="atLeast"/>
              <w:ind w:right="-141"/>
              <w:jc w:val="center"/>
              <w:rPr>
                <w:szCs w:val="18"/>
              </w:rPr>
            </w:pPr>
          </w:p>
        </w:tc>
        <w:tc>
          <w:tcPr>
            <w:tcW w:w="774" w:type="dxa"/>
          </w:tcPr>
          <w:p w14:paraId="7E18B3EB" w14:textId="77777777" w:rsidR="008E02A9" w:rsidRDefault="008E02A9" w:rsidP="00ED02D1">
            <w:pPr>
              <w:pStyle w:val="NoSpacing"/>
              <w:tabs>
                <w:tab w:val="clear" w:pos="680"/>
                <w:tab w:val="clear" w:pos="907"/>
                <w:tab w:val="left" w:pos="585"/>
              </w:tabs>
              <w:spacing w:line="240" w:lineRule="atLeast"/>
              <w:ind w:right="-141"/>
              <w:rPr>
                <w:szCs w:val="18"/>
              </w:rPr>
            </w:pPr>
          </w:p>
          <w:p w14:paraId="2543E45C" w14:textId="4A035D22" w:rsidR="008E02A9" w:rsidRPr="00A81751" w:rsidRDefault="008E02A9" w:rsidP="008E02A9">
            <w:pPr>
              <w:pStyle w:val="NoSpacing"/>
              <w:tabs>
                <w:tab w:val="clear" w:pos="680"/>
                <w:tab w:val="clear" w:pos="907"/>
                <w:tab w:val="left" w:pos="585"/>
              </w:tabs>
              <w:spacing w:line="240" w:lineRule="atLeast"/>
              <w:ind w:right="-141"/>
              <w:jc w:val="center"/>
              <w:rPr>
                <w:szCs w:val="18"/>
              </w:rPr>
            </w:pPr>
            <w:r w:rsidRPr="00A81751">
              <w:rPr>
                <w:szCs w:val="18"/>
              </w:rPr>
              <w:t>-</w:t>
            </w:r>
          </w:p>
        </w:tc>
      </w:tr>
      <w:tr w:rsidR="008E02A9" w:rsidRPr="00CC2561" w14:paraId="1D7110DC" w14:textId="7186072E" w:rsidTr="00A7435F">
        <w:trPr>
          <w:cantSplit/>
        </w:trPr>
        <w:tc>
          <w:tcPr>
            <w:tcW w:w="1807" w:type="dxa"/>
          </w:tcPr>
          <w:p w14:paraId="3302AB11" w14:textId="77777777" w:rsidR="008E02A9" w:rsidRPr="00A81751" w:rsidRDefault="008E02A9" w:rsidP="008E02A9">
            <w:pPr>
              <w:pStyle w:val="NoSpacing"/>
              <w:spacing w:line="240" w:lineRule="atLeast"/>
              <w:ind w:firstLine="90"/>
              <w:rPr>
                <w:b/>
                <w:bCs/>
                <w:szCs w:val="18"/>
              </w:rPr>
            </w:pPr>
            <w:r w:rsidRPr="00A81751">
              <w:rPr>
                <w:rFonts w:ascii="Times New Roman" w:hAnsi="Times New Roman" w:cs="Times New Roman"/>
                <w:b/>
                <w:bCs/>
                <w:szCs w:val="18"/>
              </w:rPr>
              <w:t>Total</w:t>
            </w:r>
          </w:p>
        </w:tc>
        <w:tc>
          <w:tcPr>
            <w:tcW w:w="1980" w:type="dxa"/>
          </w:tcPr>
          <w:p w14:paraId="08698086" w14:textId="77777777" w:rsidR="008E02A9" w:rsidRPr="00A81751" w:rsidRDefault="008E02A9" w:rsidP="008E02A9">
            <w:pPr>
              <w:pStyle w:val="NoSpacing"/>
              <w:spacing w:line="240" w:lineRule="atLeast"/>
              <w:rPr>
                <w:b/>
                <w:bCs/>
                <w:szCs w:val="18"/>
              </w:rPr>
            </w:pPr>
          </w:p>
        </w:tc>
        <w:tc>
          <w:tcPr>
            <w:tcW w:w="693" w:type="dxa"/>
          </w:tcPr>
          <w:p w14:paraId="527443E2" w14:textId="77777777" w:rsidR="008E02A9" w:rsidRPr="00A81751" w:rsidRDefault="008E02A9" w:rsidP="008E02A9">
            <w:pPr>
              <w:pStyle w:val="NoSpacing"/>
              <w:spacing w:line="240" w:lineRule="atLeast"/>
              <w:rPr>
                <w:rFonts w:ascii="Times New Roman" w:hAnsi="Times New Roman" w:cs="Times New Roman"/>
                <w:b/>
                <w:bCs/>
                <w:szCs w:val="18"/>
              </w:rPr>
            </w:pPr>
          </w:p>
        </w:tc>
        <w:tc>
          <w:tcPr>
            <w:tcW w:w="182" w:type="dxa"/>
          </w:tcPr>
          <w:p w14:paraId="515D1F93" w14:textId="77777777" w:rsidR="008E02A9" w:rsidRPr="00A81751" w:rsidRDefault="008E02A9" w:rsidP="008E02A9">
            <w:pPr>
              <w:pStyle w:val="NoSpacing"/>
              <w:spacing w:line="240" w:lineRule="atLeast"/>
              <w:rPr>
                <w:rFonts w:ascii="Times New Roman" w:hAnsi="Times New Roman" w:cs="Times New Roman"/>
                <w:b/>
                <w:bCs/>
                <w:szCs w:val="18"/>
              </w:rPr>
            </w:pPr>
          </w:p>
        </w:tc>
        <w:tc>
          <w:tcPr>
            <w:tcW w:w="749" w:type="dxa"/>
          </w:tcPr>
          <w:p w14:paraId="7C912882" w14:textId="77777777" w:rsidR="008E02A9" w:rsidRPr="00A81751" w:rsidRDefault="008E02A9" w:rsidP="008E02A9">
            <w:pPr>
              <w:pStyle w:val="NoSpacing"/>
              <w:spacing w:line="240" w:lineRule="atLeast"/>
              <w:rPr>
                <w:rFonts w:ascii="Times New Roman" w:hAnsi="Times New Roman" w:cs="Times New Roman"/>
                <w:b/>
                <w:bCs/>
                <w:szCs w:val="18"/>
              </w:rPr>
            </w:pPr>
          </w:p>
        </w:tc>
        <w:tc>
          <w:tcPr>
            <w:tcW w:w="182" w:type="dxa"/>
          </w:tcPr>
          <w:p w14:paraId="67CC08D2" w14:textId="77777777" w:rsidR="008E02A9" w:rsidRPr="00A81751" w:rsidRDefault="008E02A9" w:rsidP="008E02A9">
            <w:pPr>
              <w:pStyle w:val="NoSpacing"/>
              <w:spacing w:line="240" w:lineRule="atLeast"/>
              <w:rPr>
                <w:rFonts w:ascii="Times New Roman" w:hAnsi="Times New Roman" w:cs="Times New Roman"/>
                <w:b/>
                <w:bCs/>
                <w:szCs w:val="18"/>
              </w:rPr>
            </w:pPr>
          </w:p>
        </w:tc>
        <w:tc>
          <w:tcPr>
            <w:tcW w:w="781" w:type="dxa"/>
          </w:tcPr>
          <w:p w14:paraId="197B5B66" w14:textId="77777777" w:rsidR="008E02A9" w:rsidRPr="00A81751" w:rsidRDefault="008E02A9" w:rsidP="008E02A9">
            <w:pPr>
              <w:pStyle w:val="NoSpacing"/>
              <w:spacing w:line="240" w:lineRule="atLeast"/>
              <w:rPr>
                <w:rFonts w:ascii="Times New Roman" w:hAnsi="Times New Roman" w:cs="Times New Roman"/>
                <w:b/>
                <w:bCs/>
                <w:szCs w:val="18"/>
              </w:rPr>
            </w:pPr>
          </w:p>
        </w:tc>
        <w:tc>
          <w:tcPr>
            <w:tcW w:w="190" w:type="dxa"/>
          </w:tcPr>
          <w:p w14:paraId="2C6E1C3E" w14:textId="77777777" w:rsidR="008E02A9" w:rsidRPr="00A81751" w:rsidRDefault="008E02A9" w:rsidP="008E02A9">
            <w:pPr>
              <w:pStyle w:val="NoSpacing"/>
              <w:spacing w:line="240" w:lineRule="atLeast"/>
              <w:rPr>
                <w:rFonts w:ascii="Times New Roman" w:hAnsi="Times New Roman" w:cs="Times New Roman"/>
                <w:b/>
                <w:bCs/>
                <w:szCs w:val="18"/>
              </w:rPr>
            </w:pPr>
          </w:p>
        </w:tc>
        <w:tc>
          <w:tcPr>
            <w:tcW w:w="756" w:type="dxa"/>
          </w:tcPr>
          <w:p w14:paraId="173E353E" w14:textId="77777777" w:rsidR="008E02A9" w:rsidRPr="00A81751" w:rsidRDefault="008E02A9" w:rsidP="008E02A9">
            <w:pPr>
              <w:pStyle w:val="NoSpacing"/>
              <w:spacing w:line="240" w:lineRule="atLeast"/>
              <w:jc w:val="right"/>
              <w:rPr>
                <w:rFonts w:ascii="Times New Roman" w:hAnsi="Times New Roman" w:cs="Times New Roman"/>
                <w:b/>
                <w:bCs/>
                <w:szCs w:val="18"/>
              </w:rPr>
            </w:pPr>
          </w:p>
        </w:tc>
        <w:tc>
          <w:tcPr>
            <w:tcW w:w="187" w:type="dxa"/>
          </w:tcPr>
          <w:p w14:paraId="488D4046" w14:textId="77777777" w:rsidR="008E02A9" w:rsidRPr="00A81751" w:rsidRDefault="008E02A9" w:rsidP="008E02A9">
            <w:pPr>
              <w:pStyle w:val="NoSpacing"/>
              <w:spacing w:line="240" w:lineRule="atLeast"/>
              <w:rPr>
                <w:rFonts w:ascii="Times New Roman" w:hAnsi="Times New Roman" w:cs="Times New Roman"/>
                <w:szCs w:val="18"/>
              </w:rPr>
            </w:pPr>
          </w:p>
        </w:tc>
        <w:tc>
          <w:tcPr>
            <w:tcW w:w="831" w:type="dxa"/>
            <w:tcBorders>
              <w:top w:val="single" w:sz="4" w:space="0" w:color="auto"/>
              <w:bottom w:val="double" w:sz="4" w:space="0" w:color="auto"/>
            </w:tcBorders>
          </w:tcPr>
          <w:p w14:paraId="6DE79279" w14:textId="4F151B06" w:rsidR="008E02A9" w:rsidRPr="00A81751" w:rsidRDefault="008E02A9" w:rsidP="008E02A9">
            <w:pPr>
              <w:pStyle w:val="NoSpacing"/>
              <w:spacing w:line="240" w:lineRule="atLeast"/>
              <w:jc w:val="right"/>
              <w:rPr>
                <w:rFonts w:ascii="Times New Roman" w:hAnsi="Times New Roman" w:cs="Times New Roman"/>
                <w:b/>
                <w:bCs/>
                <w:szCs w:val="18"/>
              </w:rPr>
            </w:pPr>
            <w:r w:rsidRPr="00C12494">
              <w:rPr>
                <w:rFonts w:ascii="Times New Roman" w:hAnsi="Times New Roman" w:cs="Times New Roman"/>
                <w:b/>
                <w:bCs/>
                <w:szCs w:val="18"/>
              </w:rPr>
              <w:t>619,889</w:t>
            </w:r>
          </w:p>
        </w:tc>
        <w:tc>
          <w:tcPr>
            <w:tcW w:w="180" w:type="dxa"/>
          </w:tcPr>
          <w:p w14:paraId="67EB0C03"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Borders>
              <w:top w:val="single" w:sz="4" w:space="0" w:color="auto"/>
              <w:bottom w:val="double" w:sz="4" w:space="0" w:color="auto"/>
            </w:tcBorders>
          </w:tcPr>
          <w:p w14:paraId="3F38CA33" w14:textId="1F056706" w:rsidR="008E02A9" w:rsidRPr="00C12494" w:rsidRDefault="008E02A9" w:rsidP="008E02A9">
            <w:pPr>
              <w:pStyle w:val="NoSpacing"/>
              <w:spacing w:line="240" w:lineRule="atLeast"/>
              <w:jc w:val="right"/>
              <w:rPr>
                <w:rFonts w:ascii="Times New Roman" w:hAnsi="Times New Roman" w:cs="Times New Roman"/>
                <w:b/>
                <w:bCs/>
                <w:szCs w:val="18"/>
              </w:rPr>
            </w:pPr>
            <w:r w:rsidRPr="00C12494">
              <w:rPr>
                <w:rFonts w:ascii="Times New Roman" w:hAnsi="Times New Roman" w:cs="Times New Roman"/>
                <w:b/>
                <w:bCs/>
                <w:szCs w:val="18"/>
              </w:rPr>
              <w:t>619,889</w:t>
            </w:r>
          </w:p>
        </w:tc>
        <w:tc>
          <w:tcPr>
            <w:tcW w:w="180" w:type="dxa"/>
          </w:tcPr>
          <w:p w14:paraId="00B1CAB7" w14:textId="77777777" w:rsidR="008E02A9" w:rsidRPr="00A81751" w:rsidRDefault="008E02A9" w:rsidP="008E02A9">
            <w:pPr>
              <w:pStyle w:val="NoSpacing"/>
              <w:spacing w:line="240" w:lineRule="atLeast"/>
              <w:rPr>
                <w:rFonts w:ascii="Times New Roman" w:hAnsi="Times New Roman" w:cs="Times New Roman"/>
                <w:szCs w:val="18"/>
              </w:rPr>
            </w:pPr>
          </w:p>
        </w:tc>
        <w:tc>
          <w:tcPr>
            <w:tcW w:w="886" w:type="dxa"/>
            <w:tcBorders>
              <w:top w:val="single" w:sz="4" w:space="0" w:color="auto"/>
              <w:bottom w:val="double" w:sz="4" w:space="0" w:color="auto"/>
            </w:tcBorders>
          </w:tcPr>
          <w:p w14:paraId="3FBA8D32" w14:textId="061F32C9" w:rsidR="008E02A9" w:rsidRPr="00A81751" w:rsidRDefault="008E02A9" w:rsidP="008E02A9">
            <w:pPr>
              <w:tabs>
                <w:tab w:val="decimal" w:pos="645"/>
              </w:tabs>
              <w:spacing w:line="240" w:lineRule="atLeast"/>
              <w:ind w:left="-30"/>
              <w:jc w:val="both"/>
              <w:rPr>
                <w:b/>
                <w:bCs/>
                <w:sz w:val="18"/>
                <w:szCs w:val="18"/>
              </w:rPr>
            </w:pPr>
            <w:r w:rsidRPr="00A81751">
              <w:rPr>
                <w:b/>
                <w:bCs/>
                <w:sz w:val="18"/>
                <w:szCs w:val="18"/>
              </w:rPr>
              <w:t>(2,800)</w:t>
            </w:r>
          </w:p>
        </w:tc>
        <w:tc>
          <w:tcPr>
            <w:tcW w:w="183" w:type="dxa"/>
          </w:tcPr>
          <w:p w14:paraId="72C79246" w14:textId="77777777" w:rsidR="008E02A9" w:rsidRPr="00A81751" w:rsidRDefault="008E02A9" w:rsidP="008E02A9">
            <w:pPr>
              <w:tabs>
                <w:tab w:val="decimal" w:pos="460"/>
              </w:tabs>
              <w:spacing w:line="240" w:lineRule="atLeast"/>
              <w:ind w:left="-30"/>
              <w:jc w:val="both"/>
              <w:rPr>
                <w:b/>
                <w:bCs/>
                <w:sz w:val="18"/>
                <w:szCs w:val="18"/>
              </w:rPr>
            </w:pPr>
          </w:p>
        </w:tc>
        <w:tc>
          <w:tcPr>
            <w:tcW w:w="807" w:type="dxa"/>
            <w:tcBorders>
              <w:top w:val="single" w:sz="4" w:space="0" w:color="auto"/>
              <w:bottom w:val="double" w:sz="4" w:space="0" w:color="auto"/>
            </w:tcBorders>
          </w:tcPr>
          <w:p w14:paraId="6D438E4C" w14:textId="77777777" w:rsidR="008E02A9" w:rsidRPr="00A81751" w:rsidRDefault="008E02A9" w:rsidP="008E02A9">
            <w:pPr>
              <w:tabs>
                <w:tab w:val="decimal" w:pos="645"/>
              </w:tabs>
              <w:spacing w:line="240" w:lineRule="atLeast"/>
              <w:ind w:left="-30"/>
              <w:jc w:val="both"/>
              <w:rPr>
                <w:b/>
                <w:bCs/>
                <w:sz w:val="18"/>
                <w:szCs w:val="18"/>
              </w:rPr>
            </w:pPr>
            <w:r w:rsidRPr="00A81751">
              <w:rPr>
                <w:b/>
                <w:bCs/>
                <w:sz w:val="18"/>
                <w:szCs w:val="18"/>
              </w:rPr>
              <w:t>(2,800)</w:t>
            </w:r>
          </w:p>
        </w:tc>
        <w:tc>
          <w:tcPr>
            <w:tcW w:w="182" w:type="dxa"/>
            <w:gridSpan w:val="2"/>
          </w:tcPr>
          <w:p w14:paraId="53B6F803" w14:textId="77777777" w:rsidR="008E02A9" w:rsidRPr="00A81751" w:rsidRDefault="008E02A9" w:rsidP="008E02A9">
            <w:pPr>
              <w:tabs>
                <w:tab w:val="decimal" w:pos="460"/>
              </w:tabs>
              <w:spacing w:line="240" w:lineRule="atLeast"/>
              <w:ind w:left="-30"/>
              <w:jc w:val="both"/>
              <w:rPr>
                <w:b/>
                <w:bCs/>
                <w:sz w:val="18"/>
                <w:szCs w:val="18"/>
              </w:rPr>
            </w:pPr>
          </w:p>
        </w:tc>
        <w:tc>
          <w:tcPr>
            <w:tcW w:w="790" w:type="dxa"/>
            <w:gridSpan w:val="2"/>
            <w:tcBorders>
              <w:top w:val="single" w:sz="4" w:space="0" w:color="auto"/>
              <w:bottom w:val="double" w:sz="4" w:space="0" w:color="auto"/>
            </w:tcBorders>
          </w:tcPr>
          <w:p w14:paraId="2D55756A" w14:textId="51F88C9E" w:rsidR="008E02A9" w:rsidRPr="00A81751" w:rsidRDefault="008E02A9" w:rsidP="00ED02D1">
            <w:pPr>
              <w:tabs>
                <w:tab w:val="decimal" w:pos="627"/>
              </w:tabs>
              <w:spacing w:line="240" w:lineRule="atLeast"/>
              <w:ind w:left="-30"/>
              <w:jc w:val="both"/>
              <w:rPr>
                <w:b/>
                <w:bCs/>
                <w:sz w:val="18"/>
                <w:szCs w:val="18"/>
              </w:rPr>
            </w:pPr>
            <w:r>
              <w:rPr>
                <w:b/>
                <w:bCs/>
                <w:sz w:val="18"/>
                <w:szCs w:val="18"/>
              </w:rPr>
              <w:t>617,089</w:t>
            </w:r>
          </w:p>
        </w:tc>
        <w:tc>
          <w:tcPr>
            <w:tcW w:w="180" w:type="dxa"/>
          </w:tcPr>
          <w:p w14:paraId="428633AE" w14:textId="77777777" w:rsidR="008E02A9" w:rsidRPr="00A81751" w:rsidRDefault="008E02A9" w:rsidP="008E02A9">
            <w:pPr>
              <w:pStyle w:val="NoSpacing"/>
              <w:spacing w:line="240" w:lineRule="atLeast"/>
              <w:jc w:val="right"/>
              <w:rPr>
                <w:rFonts w:ascii="Times New Roman" w:hAnsi="Times New Roman" w:cs="Times New Roman"/>
                <w:szCs w:val="18"/>
              </w:rPr>
            </w:pPr>
          </w:p>
        </w:tc>
        <w:tc>
          <w:tcPr>
            <w:tcW w:w="813" w:type="dxa"/>
            <w:tcBorders>
              <w:top w:val="single" w:sz="4" w:space="0" w:color="auto"/>
              <w:bottom w:val="double" w:sz="4" w:space="0" w:color="auto"/>
            </w:tcBorders>
          </w:tcPr>
          <w:p w14:paraId="317981B0" w14:textId="37500DC0" w:rsidR="008E02A9" w:rsidRPr="00A81751" w:rsidRDefault="008E02A9" w:rsidP="00ED02D1">
            <w:pPr>
              <w:tabs>
                <w:tab w:val="decimal" w:pos="651"/>
              </w:tabs>
              <w:spacing w:line="240" w:lineRule="atLeast"/>
              <w:ind w:left="-30"/>
              <w:jc w:val="both"/>
              <w:rPr>
                <w:sz w:val="18"/>
                <w:szCs w:val="18"/>
              </w:rPr>
            </w:pPr>
            <w:r>
              <w:rPr>
                <w:b/>
                <w:bCs/>
                <w:sz w:val="18"/>
                <w:szCs w:val="18"/>
              </w:rPr>
              <w:t>617,089</w:t>
            </w:r>
          </w:p>
        </w:tc>
        <w:tc>
          <w:tcPr>
            <w:tcW w:w="206" w:type="dxa"/>
          </w:tcPr>
          <w:p w14:paraId="48DA2EDF" w14:textId="77777777" w:rsidR="008E02A9" w:rsidRPr="00A81751" w:rsidRDefault="008E02A9" w:rsidP="008E02A9">
            <w:pPr>
              <w:tabs>
                <w:tab w:val="decimal" w:pos="651"/>
              </w:tabs>
              <w:spacing w:line="240" w:lineRule="atLeast"/>
              <w:ind w:left="-30"/>
              <w:jc w:val="both"/>
              <w:rPr>
                <w:b/>
                <w:bCs/>
                <w:sz w:val="18"/>
                <w:szCs w:val="18"/>
              </w:rPr>
            </w:pPr>
          </w:p>
        </w:tc>
        <w:tc>
          <w:tcPr>
            <w:tcW w:w="754" w:type="dxa"/>
            <w:tcBorders>
              <w:top w:val="single" w:sz="4" w:space="0" w:color="auto"/>
              <w:bottom w:val="double" w:sz="4" w:space="0" w:color="auto"/>
            </w:tcBorders>
            <w:vAlign w:val="bottom"/>
          </w:tcPr>
          <w:p w14:paraId="5D12D106" w14:textId="2969ECC8" w:rsidR="008E02A9" w:rsidRPr="00A9381D" w:rsidRDefault="008E02A9" w:rsidP="008E02A9">
            <w:pPr>
              <w:pStyle w:val="NoSpacing"/>
              <w:tabs>
                <w:tab w:val="clear" w:pos="680"/>
                <w:tab w:val="clear" w:pos="907"/>
                <w:tab w:val="left" w:pos="585"/>
              </w:tabs>
              <w:spacing w:line="240" w:lineRule="atLeast"/>
              <w:ind w:right="-141"/>
              <w:jc w:val="center"/>
              <w:rPr>
                <w:b/>
                <w:bCs/>
                <w:szCs w:val="18"/>
              </w:rPr>
            </w:pPr>
            <w:r w:rsidRPr="00A9381D">
              <w:rPr>
                <w:b/>
                <w:bCs/>
                <w:szCs w:val="18"/>
              </w:rPr>
              <w:t>-</w:t>
            </w:r>
          </w:p>
        </w:tc>
        <w:tc>
          <w:tcPr>
            <w:tcW w:w="198" w:type="dxa"/>
          </w:tcPr>
          <w:p w14:paraId="17F7743F" w14:textId="5CFC7B4B" w:rsidR="008E02A9" w:rsidRPr="00A9381D" w:rsidRDefault="008E02A9" w:rsidP="008E02A9">
            <w:pPr>
              <w:pStyle w:val="NoSpacing"/>
              <w:tabs>
                <w:tab w:val="clear" w:pos="680"/>
                <w:tab w:val="clear" w:pos="907"/>
                <w:tab w:val="left" w:pos="585"/>
              </w:tabs>
              <w:spacing w:line="240" w:lineRule="atLeast"/>
              <w:ind w:right="-141"/>
              <w:jc w:val="center"/>
              <w:rPr>
                <w:szCs w:val="18"/>
              </w:rPr>
            </w:pPr>
          </w:p>
        </w:tc>
        <w:tc>
          <w:tcPr>
            <w:tcW w:w="774" w:type="dxa"/>
            <w:tcBorders>
              <w:top w:val="single" w:sz="4" w:space="0" w:color="auto"/>
              <w:bottom w:val="double" w:sz="4" w:space="0" w:color="auto"/>
            </w:tcBorders>
            <w:vAlign w:val="bottom"/>
          </w:tcPr>
          <w:p w14:paraId="3DCE60A1" w14:textId="34847F6D" w:rsidR="008E02A9" w:rsidRPr="00A9381D" w:rsidRDefault="008E02A9" w:rsidP="008E02A9">
            <w:pPr>
              <w:pStyle w:val="NoSpacing"/>
              <w:tabs>
                <w:tab w:val="clear" w:pos="680"/>
                <w:tab w:val="clear" w:pos="907"/>
                <w:tab w:val="left" w:pos="585"/>
              </w:tabs>
              <w:spacing w:line="240" w:lineRule="atLeast"/>
              <w:ind w:right="-141"/>
              <w:jc w:val="center"/>
              <w:rPr>
                <w:b/>
                <w:bCs/>
                <w:szCs w:val="18"/>
              </w:rPr>
            </w:pPr>
            <w:r w:rsidRPr="00A9381D">
              <w:rPr>
                <w:b/>
                <w:bCs/>
                <w:szCs w:val="18"/>
              </w:rPr>
              <w:t>-</w:t>
            </w:r>
          </w:p>
        </w:tc>
      </w:tr>
    </w:tbl>
    <w:p w14:paraId="15A08C2F" w14:textId="77777777" w:rsidR="00332E21" w:rsidRPr="00CC2561" w:rsidRDefault="00332E21" w:rsidP="00B93B48">
      <w:pPr>
        <w:pStyle w:val="BodyText"/>
        <w:spacing w:after="0" w:line="240" w:lineRule="atLeast"/>
        <w:ind w:firstLine="90"/>
        <w:rPr>
          <w:bCs/>
          <w:szCs w:val="22"/>
          <w:lang w:val="en-US"/>
        </w:rPr>
      </w:pPr>
    </w:p>
    <w:p w14:paraId="58A66578" w14:textId="14A1689A" w:rsidR="00332E21" w:rsidRPr="00E3752B" w:rsidRDefault="00332E21" w:rsidP="00B93B48">
      <w:pPr>
        <w:spacing w:line="240" w:lineRule="atLeast"/>
        <w:ind w:left="90"/>
        <w:jc w:val="thaiDistribute"/>
        <w:rPr>
          <w:szCs w:val="22"/>
          <w:lang w:val="en-US" w:bidi="th-TH"/>
        </w:rPr>
      </w:pPr>
      <w:r w:rsidRPr="00E3752B">
        <w:rPr>
          <w:szCs w:val="22"/>
          <w:lang w:val="en-US" w:bidi="th-TH"/>
        </w:rPr>
        <w:br w:type="page"/>
      </w:r>
    </w:p>
    <w:p w14:paraId="028F8204" w14:textId="77777777" w:rsidR="00332E21" w:rsidRPr="00E3752B" w:rsidRDefault="00332E21" w:rsidP="00570649">
      <w:pPr>
        <w:ind w:left="90"/>
        <w:jc w:val="thaiDistribute"/>
        <w:rPr>
          <w:szCs w:val="22"/>
          <w:lang w:val="en-US" w:bidi="th-TH"/>
        </w:rPr>
        <w:sectPr w:rsidR="00332E21" w:rsidRPr="00E3752B" w:rsidSect="0044268C">
          <w:footerReference w:type="default" r:id="rId15"/>
          <w:pgSz w:w="16840" w:h="11907" w:orient="landscape" w:code="9"/>
          <w:pgMar w:top="691" w:right="460" w:bottom="576" w:left="1152" w:header="720" w:footer="720" w:gutter="0"/>
          <w:cols w:space="720"/>
          <w:docGrid w:linePitch="299"/>
        </w:sectPr>
      </w:pPr>
    </w:p>
    <w:p w14:paraId="567B89A0" w14:textId="5D3A2C24" w:rsidR="00332E21" w:rsidRPr="00CC2561" w:rsidRDefault="00332E21" w:rsidP="00085098">
      <w:pPr>
        <w:pStyle w:val="Heading1"/>
      </w:pPr>
      <w:r w:rsidRPr="00CC2561">
        <w:t>1</w:t>
      </w:r>
      <w:r w:rsidR="00AA3C23" w:rsidRPr="00CC2561">
        <w:t>0</w:t>
      </w:r>
      <w:r w:rsidRPr="00CC2561">
        <w:tab/>
        <w:t xml:space="preserve">Investments in subsidiaries </w:t>
      </w:r>
    </w:p>
    <w:p w14:paraId="5C5BA57A" w14:textId="77777777" w:rsidR="00332E21" w:rsidRPr="00CC2561" w:rsidRDefault="00332E21" w:rsidP="00DB2539">
      <w:pPr>
        <w:rPr>
          <w:lang w:val="en-US" w:bidi="th-TH"/>
        </w:rPr>
      </w:pPr>
    </w:p>
    <w:tbl>
      <w:tblPr>
        <w:tblW w:w="5069" w:type="pct"/>
        <w:tblLayout w:type="fixed"/>
        <w:tblCellMar>
          <w:left w:w="79" w:type="dxa"/>
          <w:right w:w="79" w:type="dxa"/>
        </w:tblCellMar>
        <w:tblLook w:val="0000" w:firstRow="0" w:lastRow="0" w:firstColumn="0" w:lastColumn="0" w:noHBand="0" w:noVBand="0"/>
      </w:tblPr>
      <w:tblGrid>
        <w:gridCol w:w="1623"/>
        <w:gridCol w:w="1912"/>
        <w:gridCol w:w="679"/>
        <w:gridCol w:w="179"/>
        <w:gridCol w:w="688"/>
        <w:gridCol w:w="179"/>
        <w:gridCol w:w="679"/>
        <w:gridCol w:w="179"/>
        <w:gridCol w:w="724"/>
        <w:gridCol w:w="179"/>
        <w:gridCol w:w="885"/>
        <w:gridCol w:w="182"/>
        <w:gridCol w:w="912"/>
        <w:gridCol w:w="179"/>
        <w:gridCol w:w="682"/>
        <w:gridCol w:w="179"/>
        <w:gridCol w:w="688"/>
        <w:gridCol w:w="179"/>
        <w:gridCol w:w="810"/>
        <w:gridCol w:w="179"/>
        <w:gridCol w:w="950"/>
        <w:gridCol w:w="179"/>
        <w:gridCol w:w="787"/>
        <w:gridCol w:w="179"/>
        <w:gridCol w:w="906"/>
      </w:tblGrid>
      <w:tr w:rsidR="00891CD9" w:rsidRPr="00CC2561" w14:paraId="7E980E7F" w14:textId="5767954F" w:rsidTr="00044E60">
        <w:trPr>
          <w:cantSplit/>
          <w:tblHeader/>
        </w:trPr>
        <w:tc>
          <w:tcPr>
            <w:tcW w:w="545" w:type="pct"/>
            <w:vMerge w:val="restart"/>
            <w:vAlign w:val="bottom"/>
          </w:tcPr>
          <w:p w14:paraId="42E82ECF" w14:textId="77777777" w:rsidR="00891CD9" w:rsidRPr="00374E89" w:rsidRDefault="00891CD9" w:rsidP="00CF6439">
            <w:pPr>
              <w:spacing w:line="276" w:lineRule="auto"/>
              <w:rPr>
                <w:sz w:val="15"/>
                <w:szCs w:val="15"/>
              </w:rPr>
            </w:pPr>
          </w:p>
        </w:tc>
        <w:tc>
          <w:tcPr>
            <w:tcW w:w="642" w:type="pct"/>
            <w:vMerge w:val="restart"/>
            <w:vAlign w:val="bottom"/>
          </w:tcPr>
          <w:p w14:paraId="60588DD8" w14:textId="77777777" w:rsidR="00891CD9" w:rsidRPr="00374E89" w:rsidRDefault="00891CD9" w:rsidP="00CF6439">
            <w:pPr>
              <w:spacing w:line="276" w:lineRule="auto"/>
              <w:ind w:left="-79" w:right="-79"/>
              <w:jc w:val="center"/>
              <w:rPr>
                <w:sz w:val="15"/>
                <w:szCs w:val="15"/>
              </w:rPr>
            </w:pPr>
            <w:r w:rsidRPr="00374E89">
              <w:rPr>
                <w:sz w:val="15"/>
                <w:szCs w:val="15"/>
              </w:rPr>
              <w:t>Type of business</w:t>
            </w:r>
          </w:p>
        </w:tc>
        <w:tc>
          <w:tcPr>
            <w:tcW w:w="519" w:type="pct"/>
            <w:gridSpan w:val="3"/>
            <w:vMerge w:val="restart"/>
            <w:vAlign w:val="bottom"/>
          </w:tcPr>
          <w:p w14:paraId="40467EB8" w14:textId="77777777" w:rsidR="00891CD9" w:rsidRPr="00374E89" w:rsidRDefault="00891CD9" w:rsidP="00CF6439">
            <w:pPr>
              <w:spacing w:line="276" w:lineRule="auto"/>
              <w:jc w:val="center"/>
              <w:rPr>
                <w:sz w:val="15"/>
                <w:szCs w:val="15"/>
              </w:rPr>
            </w:pPr>
            <w:r w:rsidRPr="00374E89">
              <w:rPr>
                <w:sz w:val="15"/>
                <w:szCs w:val="15"/>
              </w:rPr>
              <w:t>Ownership</w:t>
            </w:r>
          </w:p>
          <w:p w14:paraId="6B783E38" w14:textId="77777777" w:rsidR="00891CD9" w:rsidRPr="00374E89" w:rsidRDefault="00891CD9" w:rsidP="00CF6439">
            <w:pPr>
              <w:spacing w:line="276" w:lineRule="auto"/>
              <w:jc w:val="center"/>
              <w:rPr>
                <w:sz w:val="15"/>
                <w:szCs w:val="15"/>
              </w:rPr>
            </w:pPr>
            <w:r w:rsidRPr="00374E89">
              <w:rPr>
                <w:sz w:val="15"/>
                <w:szCs w:val="15"/>
              </w:rPr>
              <w:t>interest</w:t>
            </w:r>
          </w:p>
        </w:tc>
        <w:tc>
          <w:tcPr>
            <w:tcW w:w="60" w:type="pct"/>
            <w:vMerge w:val="restart"/>
            <w:vAlign w:val="bottom"/>
          </w:tcPr>
          <w:p w14:paraId="7EF7E154" w14:textId="77777777" w:rsidR="00891CD9" w:rsidRPr="00374E89" w:rsidRDefault="00891CD9" w:rsidP="00CF6439">
            <w:pPr>
              <w:spacing w:line="276" w:lineRule="auto"/>
              <w:jc w:val="center"/>
              <w:rPr>
                <w:sz w:val="15"/>
                <w:szCs w:val="15"/>
              </w:rPr>
            </w:pPr>
          </w:p>
        </w:tc>
        <w:tc>
          <w:tcPr>
            <w:tcW w:w="531" w:type="pct"/>
            <w:gridSpan w:val="3"/>
            <w:vMerge w:val="restart"/>
            <w:vAlign w:val="bottom"/>
          </w:tcPr>
          <w:p w14:paraId="068C3E71" w14:textId="77777777" w:rsidR="00891CD9" w:rsidRPr="00374E89" w:rsidRDefault="00891CD9" w:rsidP="00CF6439">
            <w:pPr>
              <w:pStyle w:val="acctmergecolhdg"/>
              <w:spacing w:line="276" w:lineRule="auto"/>
              <w:rPr>
                <w:b w:val="0"/>
                <w:bCs/>
                <w:sz w:val="15"/>
                <w:szCs w:val="15"/>
              </w:rPr>
            </w:pPr>
          </w:p>
          <w:p w14:paraId="4D443052" w14:textId="77777777" w:rsidR="00891CD9" w:rsidRPr="00374E89" w:rsidRDefault="00891CD9" w:rsidP="00CF6439">
            <w:pPr>
              <w:pStyle w:val="acctmergecolhdg"/>
              <w:spacing w:line="276" w:lineRule="auto"/>
              <w:rPr>
                <w:b w:val="0"/>
                <w:bCs/>
                <w:sz w:val="15"/>
                <w:szCs w:val="15"/>
                <w:cs/>
                <w:lang w:bidi="th-TH"/>
              </w:rPr>
            </w:pPr>
            <w:r w:rsidRPr="00374E89">
              <w:rPr>
                <w:b w:val="0"/>
                <w:bCs/>
                <w:sz w:val="15"/>
                <w:szCs w:val="15"/>
              </w:rPr>
              <w:t>Paid-up</w:t>
            </w:r>
          </w:p>
        </w:tc>
        <w:tc>
          <w:tcPr>
            <w:tcW w:w="2704" w:type="pct"/>
            <w:gridSpan w:val="16"/>
            <w:vAlign w:val="bottom"/>
          </w:tcPr>
          <w:p w14:paraId="3BD7DB81" w14:textId="14A63871" w:rsidR="00891CD9" w:rsidRPr="00374E89" w:rsidRDefault="00891CD9" w:rsidP="00CF6439">
            <w:pPr>
              <w:pStyle w:val="acctmergecolhdg"/>
              <w:spacing w:line="276" w:lineRule="auto"/>
              <w:rPr>
                <w:sz w:val="15"/>
                <w:szCs w:val="15"/>
              </w:rPr>
            </w:pPr>
            <w:r w:rsidRPr="00374E89">
              <w:rPr>
                <w:sz w:val="15"/>
                <w:szCs w:val="15"/>
              </w:rPr>
              <w:t>Separate Financial Statement</w:t>
            </w:r>
          </w:p>
        </w:tc>
      </w:tr>
      <w:tr w:rsidR="00891CD9" w:rsidRPr="00CC2561" w14:paraId="6472C949" w14:textId="68911788" w:rsidTr="009D22C2">
        <w:trPr>
          <w:cantSplit/>
          <w:trHeight w:val="344"/>
          <w:tblHeader/>
        </w:trPr>
        <w:tc>
          <w:tcPr>
            <w:tcW w:w="545" w:type="pct"/>
            <w:vMerge/>
            <w:vAlign w:val="bottom"/>
          </w:tcPr>
          <w:p w14:paraId="2A711354" w14:textId="77777777" w:rsidR="00891CD9" w:rsidRPr="00374E89" w:rsidRDefault="00891CD9" w:rsidP="00891CD9">
            <w:pPr>
              <w:spacing w:line="276" w:lineRule="auto"/>
              <w:rPr>
                <w:sz w:val="15"/>
                <w:szCs w:val="15"/>
              </w:rPr>
            </w:pPr>
          </w:p>
        </w:tc>
        <w:tc>
          <w:tcPr>
            <w:tcW w:w="642" w:type="pct"/>
            <w:vMerge/>
            <w:vAlign w:val="bottom"/>
          </w:tcPr>
          <w:p w14:paraId="4EFF344A" w14:textId="77777777" w:rsidR="00891CD9" w:rsidRPr="00374E89" w:rsidRDefault="00891CD9" w:rsidP="00891CD9">
            <w:pPr>
              <w:spacing w:line="276" w:lineRule="auto"/>
              <w:ind w:left="-79" w:right="-79"/>
              <w:jc w:val="center"/>
              <w:rPr>
                <w:sz w:val="15"/>
                <w:szCs w:val="15"/>
              </w:rPr>
            </w:pPr>
          </w:p>
        </w:tc>
        <w:tc>
          <w:tcPr>
            <w:tcW w:w="519" w:type="pct"/>
            <w:gridSpan w:val="3"/>
            <w:vMerge/>
            <w:vAlign w:val="bottom"/>
          </w:tcPr>
          <w:p w14:paraId="2F85CC42" w14:textId="77777777" w:rsidR="00891CD9" w:rsidRPr="00374E89" w:rsidRDefault="00891CD9" w:rsidP="00891CD9">
            <w:pPr>
              <w:spacing w:line="276" w:lineRule="auto"/>
              <w:jc w:val="center"/>
              <w:rPr>
                <w:sz w:val="15"/>
                <w:szCs w:val="15"/>
              </w:rPr>
            </w:pPr>
          </w:p>
        </w:tc>
        <w:tc>
          <w:tcPr>
            <w:tcW w:w="60" w:type="pct"/>
            <w:vMerge/>
            <w:vAlign w:val="bottom"/>
          </w:tcPr>
          <w:p w14:paraId="3AF9BD7E" w14:textId="77777777" w:rsidR="00891CD9" w:rsidRPr="00374E89" w:rsidRDefault="00891CD9" w:rsidP="00891CD9">
            <w:pPr>
              <w:spacing w:line="276" w:lineRule="auto"/>
              <w:jc w:val="center"/>
              <w:rPr>
                <w:sz w:val="15"/>
                <w:szCs w:val="15"/>
              </w:rPr>
            </w:pPr>
          </w:p>
        </w:tc>
        <w:tc>
          <w:tcPr>
            <w:tcW w:w="531" w:type="pct"/>
            <w:gridSpan w:val="3"/>
            <w:vMerge/>
            <w:vAlign w:val="bottom"/>
          </w:tcPr>
          <w:p w14:paraId="19E7697C" w14:textId="77777777" w:rsidR="00891CD9" w:rsidRPr="00374E89" w:rsidRDefault="00891CD9" w:rsidP="00891CD9">
            <w:pPr>
              <w:pStyle w:val="acctmergecolhdg"/>
              <w:spacing w:line="276" w:lineRule="auto"/>
              <w:rPr>
                <w:b w:val="0"/>
                <w:bCs/>
                <w:sz w:val="15"/>
                <w:szCs w:val="15"/>
              </w:rPr>
            </w:pPr>
          </w:p>
        </w:tc>
        <w:tc>
          <w:tcPr>
            <w:tcW w:w="60" w:type="pct"/>
            <w:vAlign w:val="bottom"/>
          </w:tcPr>
          <w:p w14:paraId="5DC6844D" w14:textId="77777777" w:rsidR="00891CD9" w:rsidRPr="00374E89" w:rsidRDefault="00891CD9" w:rsidP="00891CD9">
            <w:pPr>
              <w:pStyle w:val="acctmergecolhdg"/>
              <w:spacing w:line="276" w:lineRule="auto"/>
              <w:rPr>
                <w:b w:val="0"/>
                <w:bCs/>
                <w:sz w:val="15"/>
                <w:szCs w:val="15"/>
              </w:rPr>
            </w:pPr>
          </w:p>
        </w:tc>
        <w:tc>
          <w:tcPr>
            <w:tcW w:w="664" w:type="pct"/>
            <w:gridSpan w:val="3"/>
            <w:vAlign w:val="bottom"/>
          </w:tcPr>
          <w:p w14:paraId="23CE580A" w14:textId="77777777" w:rsidR="00891CD9" w:rsidRPr="00374E89" w:rsidRDefault="00891CD9" w:rsidP="00891CD9">
            <w:pPr>
              <w:pStyle w:val="acctmergecolhdg"/>
              <w:spacing w:line="276" w:lineRule="auto"/>
              <w:rPr>
                <w:b w:val="0"/>
                <w:bCs/>
                <w:sz w:val="15"/>
                <w:szCs w:val="15"/>
              </w:rPr>
            </w:pPr>
            <w:r w:rsidRPr="00374E89">
              <w:rPr>
                <w:b w:val="0"/>
                <w:bCs/>
                <w:sz w:val="15"/>
                <w:szCs w:val="15"/>
              </w:rPr>
              <w:t>Cost</w:t>
            </w:r>
          </w:p>
        </w:tc>
        <w:tc>
          <w:tcPr>
            <w:tcW w:w="60" w:type="pct"/>
            <w:vAlign w:val="bottom"/>
          </w:tcPr>
          <w:p w14:paraId="3E1437D9" w14:textId="77777777" w:rsidR="00891CD9" w:rsidRPr="00374E89" w:rsidRDefault="00891CD9" w:rsidP="00891CD9">
            <w:pPr>
              <w:pStyle w:val="acctmergecolhdg"/>
              <w:spacing w:line="276" w:lineRule="auto"/>
              <w:rPr>
                <w:b w:val="0"/>
                <w:bCs/>
                <w:sz w:val="15"/>
                <w:szCs w:val="15"/>
              </w:rPr>
            </w:pPr>
          </w:p>
        </w:tc>
        <w:tc>
          <w:tcPr>
            <w:tcW w:w="520" w:type="pct"/>
            <w:gridSpan w:val="3"/>
            <w:vAlign w:val="bottom"/>
          </w:tcPr>
          <w:p w14:paraId="28AF4CDC" w14:textId="77777777" w:rsidR="00891CD9" w:rsidRPr="00374E89" w:rsidRDefault="00891CD9" w:rsidP="00891CD9">
            <w:pPr>
              <w:pStyle w:val="acctmergecolhdg"/>
              <w:spacing w:line="276" w:lineRule="auto"/>
              <w:rPr>
                <w:b w:val="0"/>
                <w:bCs/>
                <w:sz w:val="15"/>
                <w:szCs w:val="15"/>
              </w:rPr>
            </w:pPr>
            <w:r w:rsidRPr="00374E89">
              <w:rPr>
                <w:b w:val="0"/>
                <w:bCs/>
                <w:sz w:val="15"/>
                <w:szCs w:val="15"/>
              </w:rPr>
              <w:t>Impairment</w:t>
            </w:r>
          </w:p>
        </w:tc>
        <w:tc>
          <w:tcPr>
            <w:tcW w:w="60" w:type="pct"/>
            <w:vAlign w:val="bottom"/>
          </w:tcPr>
          <w:p w14:paraId="68246345" w14:textId="77777777" w:rsidR="00891CD9" w:rsidRPr="00374E89" w:rsidRDefault="00891CD9" w:rsidP="00891CD9">
            <w:pPr>
              <w:pStyle w:val="acctmergecolhdg"/>
              <w:spacing w:line="276" w:lineRule="auto"/>
              <w:rPr>
                <w:b w:val="0"/>
                <w:bCs/>
                <w:sz w:val="15"/>
                <w:szCs w:val="15"/>
              </w:rPr>
            </w:pPr>
          </w:p>
        </w:tc>
        <w:tc>
          <w:tcPr>
            <w:tcW w:w="651" w:type="pct"/>
            <w:gridSpan w:val="3"/>
            <w:vAlign w:val="bottom"/>
          </w:tcPr>
          <w:p w14:paraId="5701359E" w14:textId="77777777" w:rsidR="00891CD9" w:rsidRPr="00374E89" w:rsidRDefault="00891CD9" w:rsidP="00891CD9">
            <w:pPr>
              <w:pStyle w:val="acctmergecolhdg"/>
              <w:spacing w:line="276" w:lineRule="auto"/>
              <w:rPr>
                <w:b w:val="0"/>
                <w:bCs/>
                <w:sz w:val="15"/>
                <w:szCs w:val="15"/>
              </w:rPr>
            </w:pPr>
            <w:r w:rsidRPr="00374E89">
              <w:rPr>
                <w:b w:val="0"/>
                <w:bCs/>
                <w:sz w:val="15"/>
                <w:szCs w:val="15"/>
              </w:rPr>
              <w:t>At cost - net</w:t>
            </w:r>
          </w:p>
        </w:tc>
        <w:tc>
          <w:tcPr>
            <w:tcW w:w="60" w:type="pct"/>
          </w:tcPr>
          <w:p w14:paraId="4EFAE48A" w14:textId="77777777" w:rsidR="00891CD9" w:rsidRPr="00374E89" w:rsidRDefault="00891CD9" w:rsidP="00891CD9">
            <w:pPr>
              <w:pStyle w:val="acctmergecolhdg"/>
              <w:spacing w:line="276" w:lineRule="auto"/>
              <w:rPr>
                <w:b w:val="0"/>
                <w:bCs/>
                <w:sz w:val="15"/>
                <w:szCs w:val="15"/>
              </w:rPr>
            </w:pPr>
          </w:p>
        </w:tc>
        <w:tc>
          <w:tcPr>
            <w:tcW w:w="628" w:type="pct"/>
            <w:gridSpan w:val="3"/>
            <w:vAlign w:val="bottom"/>
          </w:tcPr>
          <w:p w14:paraId="2140B99D" w14:textId="54F7DAD4" w:rsidR="00891CD9" w:rsidRPr="00374E89" w:rsidRDefault="00182AFB" w:rsidP="00891CD9">
            <w:pPr>
              <w:pStyle w:val="acctmergecolhdg"/>
              <w:spacing w:line="276" w:lineRule="auto"/>
              <w:rPr>
                <w:b w:val="0"/>
                <w:bCs/>
                <w:sz w:val="15"/>
                <w:szCs w:val="19"/>
                <w:cs/>
                <w:lang w:val="en-US" w:bidi="th-TH"/>
              </w:rPr>
            </w:pPr>
            <w:r w:rsidRPr="00374E89">
              <w:rPr>
                <w:b w:val="0"/>
                <w:bCs/>
                <w:sz w:val="15"/>
                <w:szCs w:val="15"/>
              </w:rPr>
              <w:t xml:space="preserve">Dividend income for the </w:t>
            </w:r>
            <w:r w:rsidR="006834D2" w:rsidRPr="00374E89">
              <w:rPr>
                <w:b w:val="0"/>
                <w:bCs/>
                <w:sz w:val="15"/>
                <w:szCs w:val="15"/>
              </w:rPr>
              <w:t>three</w:t>
            </w:r>
            <w:r w:rsidRPr="00374E89">
              <w:rPr>
                <w:b w:val="0"/>
                <w:bCs/>
                <w:sz w:val="15"/>
                <w:szCs w:val="15"/>
              </w:rPr>
              <w:t>-month</w:t>
            </w:r>
            <w:r w:rsidR="00593017" w:rsidRPr="00374E89">
              <w:rPr>
                <w:b w:val="0"/>
                <w:bCs/>
                <w:sz w:val="15"/>
                <w:szCs w:val="15"/>
              </w:rPr>
              <w:t xml:space="preserve"> period</w:t>
            </w:r>
            <w:r w:rsidR="00193D96" w:rsidRPr="00374E89">
              <w:rPr>
                <w:b w:val="0"/>
                <w:bCs/>
                <w:sz w:val="15"/>
                <w:szCs w:val="15"/>
                <w:lang w:val="en-US"/>
              </w:rPr>
              <w:t xml:space="preserve"> ended</w:t>
            </w:r>
          </w:p>
        </w:tc>
      </w:tr>
      <w:tr w:rsidR="00C12494" w:rsidRPr="00CC2561" w14:paraId="3F85E221" w14:textId="50724289" w:rsidTr="00C14C01">
        <w:trPr>
          <w:cantSplit/>
          <w:trHeight w:val="209"/>
          <w:tblHeader/>
        </w:trPr>
        <w:tc>
          <w:tcPr>
            <w:tcW w:w="545" w:type="pct"/>
            <w:vAlign w:val="bottom"/>
          </w:tcPr>
          <w:p w14:paraId="22A0DC06" w14:textId="77777777" w:rsidR="00C12494" w:rsidRPr="00374E89" w:rsidRDefault="00C12494" w:rsidP="00C12494">
            <w:pPr>
              <w:pStyle w:val="acctfourfigures"/>
              <w:spacing w:line="276" w:lineRule="auto"/>
              <w:jc w:val="center"/>
              <w:rPr>
                <w:sz w:val="15"/>
                <w:szCs w:val="15"/>
              </w:rPr>
            </w:pPr>
          </w:p>
        </w:tc>
        <w:tc>
          <w:tcPr>
            <w:tcW w:w="642" w:type="pct"/>
            <w:vAlign w:val="bottom"/>
          </w:tcPr>
          <w:p w14:paraId="1025983E" w14:textId="77777777" w:rsidR="00C12494" w:rsidRPr="00374E89" w:rsidRDefault="00C12494" w:rsidP="00C12494">
            <w:pPr>
              <w:pStyle w:val="acctmergecolhdg"/>
              <w:spacing w:line="276" w:lineRule="auto"/>
              <w:ind w:left="-79" w:right="-79"/>
              <w:rPr>
                <w:b w:val="0"/>
                <w:bCs/>
                <w:sz w:val="15"/>
                <w:szCs w:val="15"/>
              </w:rPr>
            </w:pPr>
          </w:p>
        </w:tc>
        <w:tc>
          <w:tcPr>
            <w:tcW w:w="228" w:type="pct"/>
            <w:vAlign w:val="bottom"/>
          </w:tcPr>
          <w:p w14:paraId="7C0ED2D2"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31</w:t>
            </w:r>
          </w:p>
          <w:p w14:paraId="0B861AAB" w14:textId="7E091FF1"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March</w:t>
            </w:r>
          </w:p>
        </w:tc>
        <w:tc>
          <w:tcPr>
            <w:tcW w:w="60" w:type="pct"/>
            <w:vAlign w:val="bottom"/>
          </w:tcPr>
          <w:p w14:paraId="32B9CA2B" w14:textId="77777777" w:rsidR="00C12494" w:rsidRPr="00374E89" w:rsidRDefault="00C12494" w:rsidP="00C12494">
            <w:pPr>
              <w:pStyle w:val="acctmergecolhdg"/>
              <w:spacing w:line="276" w:lineRule="auto"/>
              <w:rPr>
                <w:b w:val="0"/>
                <w:bCs/>
                <w:sz w:val="15"/>
                <w:szCs w:val="15"/>
              </w:rPr>
            </w:pPr>
          </w:p>
        </w:tc>
        <w:tc>
          <w:tcPr>
            <w:tcW w:w="231" w:type="pct"/>
            <w:vAlign w:val="bottom"/>
          </w:tcPr>
          <w:p w14:paraId="1C8DA85E"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374E89">
              <w:rPr>
                <w:rFonts w:ascii="Times New Roman" w:hAnsi="Times New Roman" w:cs="Times New Roman"/>
                <w:bCs/>
                <w:sz w:val="15"/>
                <w:szCs w:val="15"/>
              </w:rPr>
              <w:t>31</w:t>
            </w:r>
          </w:p>
          <w:p w14:paraId="0180E256" w14:textId="77777777"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December</w:t>
            </w:r>
          </w:p>
        </w:tc>
        <w:tc>
          <w:tcPr>
            <w:tcW w:w="60" w:type="pct"/>
            <w:vAlign w:val="bottom"/>
          </w:tcPr>
          <w:p w14:paraId="4877BBF5" w14:textId="77777777" w:rsidR="00C12494" w:rsidRPr="00374E89" w:rsidRDefault="00C12494" w:rsidP="00C12494">
            <w:pPr>
              <w:pStyle w:val="acctmergecolhdg"/>
              <w:spacing w:line="276" w:lineRule="auto"/>
              <w:rPr>
                <w:b w:val="0"/>
                <w:bCs/>
                <w:sz w:val="15"/>
                <w:szCs w:val="15"/>
              </w:rPr>
            </w:pPr>
          </w:p>
        </w:tc>
        <w:tc>
          <w:tcPr>
            <w:tcW w:w="228" w:type="pct"/>
            <w:vAlign w:val="bottom"/>
          </w:tcPr>
          <w:p w14:paraId="2587D332"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31</w:t>
            </w:r>
          </w:p>
          <w:p w14:paraId="27D03C68" w14:textId="66BDED2B"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March</w:t>
            </w:r>
          </w:p>
        </w:tc>
        <w:tc>
          <w:tcPr>
            <w:tcW w:w="60" w:type="pct"/>
            <w:vAlign w:val="bottom"/>
          </w:tcPr>
          <w:p w14:paraId="7AAA39D2" w14:textId="77777777" w:rsidR="00C12494" w:rsidRPr="00374E89" w:rsidRDefault="00C12494" w:rsidP="00C12494">
            <w:pPr>
              <w:pStyle w:val="acctmergecolhdg"/>
              <w:spacing w:line="276" w:lineRule="auto"/>
              <w:rPr>
                <w:b w:val="0"/>
                <w:bCs/>
                <w:sz w:val="15"/>
                <w:szCs w:val="15"/>
              </w:rPr>
            </w:pPr>
          </w:p>
        </w:tc>
        <w:tc>
          <w:tcPr>
            <w:tcW w:w="243" w:type="pct"/>
            <w:vAlign w:val="bottom"/>
          </w:tcPr>
          <w:p w14:paraId="078E0FAF"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374E89">
              <w:rPr>
                <w:rFonts w:ascii="Times New Roman" w:hAnsi="Times New Roman" w:cs="Times New Roman"/>
                <w:bCs/>
                <w:sz w:val="15"/>
                <w:szCs w:val="15"/>
              </w:rPr>
              <w:t>31</w:t>
            </w:r>
          </w:p>
          <w:p w14:paraId="1388D27E" w14:textId="6FFC6E5C"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December</w:t>
            </w:r>
          </w:p>
        </w:tc>
        <w:tc>
          <w:tcPr>
            <w:tcW w:w="60" w:type="pct"/>
            <w:vAlign w:val="bottom"/>
          </w:tcPr>
          <w:p w14:paraId="02FFD8A9" w14:textId="77777777" w:rsidR="00C12494" w:rsidRPr="00374E89" w:rsidRDefault="00C12494" w:rsidP="00C12494">
            <w:pPr>
              <w:pStyle w:val="acctfourfigures"/>
              <w:spacing w:line="276" w:lineRule="auto"/>
              <w:jc w:val="center"/>
              <w:rPr>
                <w:bCs/>
                <w:sz w:val="15"/>
                <w:szCs w:val="15"/>
              </w:rPr>
            </w:pPr>
          </w:p>
        </w:tc>
        <w:tc>
          <w:tcPr>
            <w:tcW w:w="297" w:type="pct"/>
            <w:vAlign w:val="bottom"/>
          </w:tcPr>
          <w:p w14:paraId="7CA7E173"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31</w:t>
            </w:r>
          </w:p>
          <w:p w14:paraId="0118AFC1" w14:textId="4F80EBDE"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March</w:t>
            </w:r>
          </w:p>
        </w:tc>
        <w:tc>
          <w:tcPr>
            <w:tcW w:w="61" w:type="pct"/>
            <w:vAlign w:val="bottom"/>
          </w:tcPr>
          <w:p w14:paraId="2B1B1D03" w14:textId="77777777" w:rsidR="00C12494" w:rsidRPr="00374E89" w:rsidRDefault="00C12494" w:rsidP="00C12494">
            <w:pPr>
              <w:pStyle w:val="acctmergecolhdg"/>
              <w:spacing w:line="276" w:lineRule="auto"/>
              <w:rPr>
                <w:b w:val="0"/>
                <w:bCs/>
                <w:sz w:val="15"/>
                <w:szCs w:val="15"/>
              </w:rPr>
            </w:pPr>
          </w:p>
        </w:tc>
        <w:tc>
          <w:tcPr>
            <w:tcW w:w="306" w:type="pct"/>
            <w:vAlign w:val="bottom"/>
          </w:tcPr>
          <w:p w14:paraId="420BF615"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374E89">
              <w:rPr>
                <w:rFonts w:ascii="Times New Roman" w:hAnsi="Times New Roman" w:cs="Times New Roman"/>
                <w:bCs/>
                <w:sz w:val="15"/>
                <w:szCs w:val="15"/>
              </w:rPr>
              <w:t>31</w:t>
            </w:r>
          </w:p>
          <w:p w14:paraId="64FAAB6C" w14:textId="5FEC5D04"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December</w:t>
            </w:r>
          </w:p>
        </w:tc>
        <w:tc>
          <w:tcPr>
            <w:tcW w:w="60" w:type="pct"/>
            <w:vAlign w:val="bottom"/>
          </w:tcPr>
          <w:p w14:paraId="7F8F3256" w14:textId="77777777" w:rsidR="00C12494" w:rsidRPr="00374E89" w:rsidRDefault="00C12494" w:rsidP="00C12494">
            <w:pPr>
              <w:pStyle w:val="acctmergecolhdg"/>
              <w:spacing w:line="276" w:lineRule="auto"/>
              <w:rPr>
                <w:b w:val="0"/>
                <w:bCs/>
                <w:sz w:val="15"/>
                <w:szCs w:val="15"/>
              </w:rPr>
            </w:pPr>
          </w:p>
        </w:tc>
        <w:tc>
          <w:tcPr>
            <w:tcW w:w="229" w:type="pct"/>
            <w:vAlign w:val="bottom"/>
          </w:tcPr>
          <w:p w14:paraId="53B3BDF4"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31</w:t>
            </w:r>
          </w:p>
          <w:p w14:paraId="76ACB5E2" w14:textId="318B2C5B" w:rsidR="00C12494" w:rsidRPr="00374E89" w:rsidRDefault="00C12494" w:rsidP="00C12494">
            <w:pPr>
              <w:pStyle w:val="acctmergecolhdg"/>
              <w:spacing w:line="276" w:lineRule="auto"/>
              <w:ind w:left="-72" w:right="-77"/>
              <w:rPr>
                <w:b w:val="0"/>
                <w:bCs/>
                <w:sz w:val="15"/>
                <w:szCs w:val="15"/>
              </w:rPr>
            </w:pPr>
            <w:r w:rsidRPr="00374E89">
              <w:rPr>
                <w:b w:val="0"/>
                <w:bCs/>
                <w:sz w:val="15"/>
                <w:szCs w:val="15"/>
              </w:rPr>
              <w:t>March</w:t>
            </w:r>
          </w:p>
        </w:tc>
        <w:tc>
          <w:tcPr>
            <w:tcW w:w="60" w:type="pct"/>
            <w:vAlign w:val="bottom"/>
          </w:tcPr>
          <w:p w14:paraId="5ACAA79F" w14:textId="77777777" w:rsidR="00C12494" w:rsidRPr="00374E89" w:rsidRDefault="00C12494" w:rsidP="00C12494">
            <w:pPr>
              <w:pStyle w:val="acctmergecolhdg"/>
              <w:spacing w:line="276" w:lineRule="auto"/>
              <w:rPr>
                <w:b w:val="0"/>
                <w:bCs/>
                <w:sz w:val="15"/>
                <w:szCs w:val="15"/>
              </w:rPr>
            </w:pPr>
          </w:p>
        </w:tc>
        <w:tc>
          <w:tcPr>
            <w:tcW w:w="231" w:type="pct"/>
            <w:vAlign w:val="bottom"/>
          </w:tcPr>
          <w:p w14:paraId="5C7EFB26"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374E89">
              <w:rPr>
                <w:rFonts w:ascii="Times New Roman" w:hAnsi="Times New Roman" w:cs="Times New Roman"/>
                <w:bCs/>
                <w:sz w:val="15"/>
                <w:szCs w:val="15"/>
              </w:rPr>
              <w:t>31</w:t>
            </w:r>
          </w:p>
          <w:p w14:paraId="6847E0B8" w14:textId="0E75B853"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December</w:t>
            </w:r>
          </w:p>
        </w:tc>
        <w:tc>
          <w:tcPr>
            <w:tcW w:w="60" w:type="pct"/>
            <w:vAlign w:val="bottom"/>
          </w:tcPr>
          <w:p w14:paraId="2884E26A" w14:textId="77777777" w:rsidR="00C12494" w:rsidRPr="00374E89" w:rsidRDefault="00C12494" w:rsidP="00C12494">
            <w:pPr>
              <w:pStyle w:val="acctfourfigures"/>
              <w:spacing w:line="276" w:lineRule="auto"/>
              <w:jc w:val="center"/>
              <w:rPr>
                <w:bCs/>
                <w:sz w:val="15"/>
                <w:szCs w:val="15"/>
              </w:rPr>
            </w:pPr>
          </w:p>
        </w:tc>
        <w:tc>
          <w:tcPr>
            <w:tcW w:w="272" w:type="pct"/>
            <w:vAlign w:val="bottom"/>
          </w:tcPr>
          <w:p w14:paraId="27B43067"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31</w:t>
            </w:r>
          </w:p>
          <w:p w14:paraId="3E8B6992" w14:textId="46B1A780" w:rsidR="00C12494" w:rsidRPr="00374E89" w:rsidRDefault="00C12494" w:rsidP="00C12494">
            <w:pPr>
              <w:pStyle w:val="acctmergecolhdg"/>
              <w:spacing w:line="276" w:lineRule="auto"/>
              <w:ind w:left="-84" w:right="-77"/>
              <w:rPr>
                <w:b w:val="0"/>
                <w:bCs/>
                <w:sz w:val="15"/>
                <w:szCs w:val="15"/>
              </w:rPr>
            </w:pPr>
            <w:r w:rsidRPr="00374E89">
              <w:rPr>
                <w:b w:val="0"/>
                <w:bCs/>
                <w:sz w:val="15"/>
                <w:szCs w:val="15"/>
              </w:rPr>
              <w:t>March</w:t>
            </w:r>
          </w:p>
        </w:tc>
        <w:tc>
          <w:tcPr>
            <w:tcW w:w="60" w:type="pct"/>
            <w:vAlign w:val="bottom"/>
          </w:tcPr>
          <w:p w14:paraId="055DCDD3" w14:textId="77777777" w:rsidR="00C12494" w:rsidRPr="00374E89" w:rsidRDefault="00C12494" w:rsidP="00C12494">
            <w:pPr>
              <w:pStyle w:val="acctmergecolhdg"/>
              <w:spacing w:line="276" w:lineRule="auto"/>
              <w:rPr>
                <w:b w:val="0"/>
                <w:bCs/>
                <w:sz w:val="15"/>
                <w:szCs w:val="15"/>
              </w:rPr>
            </w:pPr>
          </w:p>
        </w:tc>
        <w:tc>
          <w:tcPr>
            <w:tcW w:w="319" w:type="pct"/>
            <w:vAlign w:val="bottom"/>
          </w:tcPr>
          <w:p w14:paraId="7832B39B"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374E89">
              <w:rPr>
                <w:rFonts w:ascii="Times New Roman" w:hAnsi="Times New Roman" w:cs="Times New Roman"/>
                <w:bCs/>
                <w:sz w:val="15"/>
                <w:szCs w:val="15"/>
              </w:rPr>
              <w:t>31</w:t>
            </w:r>
          </w:p>
          <w:p w14:paraId="7867C1E2" w14:textId="4C2129D5"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December</w:t>
            </w:r>
          </w:p>
        </w:tc>
        <w:tc>
          <w:tcPr>
            <w:tcW w:w="60" w:type="pct"/>
          </w:tcPr>
          <w:p w14:paraId="497778C1"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356FB3B2"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31</w:t>
            </w:r>
          </w:p>
          <w:p w14:paraId="3B87656A" w14:textId="194D917A"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March</w:t>
            </w:r>
          </w:p>
        </w:tc>
        <w:tc>
          <w:tcPr>
            <w:tcW w:w="60" w:type="pct"/>
            <w:vAlign w:val="bottom"/>
          </w:tcPr>
          <w:p w14:paraId="21FEA779" w14:textId="25835CAF" w:rsidR="00C12494" w:rsidRPr="00374E89" w:rsidRDefault="00C12494" w:rsidP="00C12494">
            <w:pPr>
              <w:pStyle w:val="acctmergecolhdg"/>
              <w:spacing w:line="276" w:lineRule="auto"/>
              <w:ind w:left="-79" w:right="-79"/>
              <w:rPr>
                <w:b w:val="0"/>
                <w:bCs/>
                <w:sz w:val="15"/>
                <w:szCs w:val="15"/>
              </w:rPr>
            </w:pPr>
          </w:p>
        </w:tc>
        <w:tc>
          <w:tcPr>
            <w:tcW w:w="304" w:type="pct"/>
            <w:vAlign w:val="bottom"/>
          </w:tcPr>
          <w:p w14:paraId="14DFAB57" w14:textId="77777777" w:rsidR="00C12494" w:rsidRPr="00374E89" w:rsidRDefault="00C12494" w:rsidP="00C12494">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374E89">
              <w:rPr>
                <w:rFonts w:ascii="Times New Roman" w:hAnsi="Times New Roman" w:cs="Times New Roman"/>
                <w:bCs/>
                <w:sz w:val="15"/>
                <w:szCs w:val="15"/>
                <w:lang w:val="en-GB" w:bidi="ar-SA"/>
              </w:rPr>
              <w:t>31</w:t>
            </w:r>
          </w:p>
          <w:p w14:paraId="4A6F674C" w14:textId="63BCD8EF"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March</w:t>
            </w:r>
          </w:p>
        </w:tc>
      </w:tr>
      <w:tr w:rsidR="00C12494" w:rsidRPr="00CC2561" w14:paraId="71241B05" w14:textId="1E00C548" w:rsidTr="00C14C01">
        <w:trPr>
          <w:cantSplit/>
          <w:tblHeader/>
        </w:trPr>
        <w:tc>
          <w:tcPr>
            <w:tcW w:w="545" w:type="pct"/>
            <w:vAlign w:val="bottom"/>
          </w:tcPr>
          <w:p w14:paraId="0E40DC8A" w14:textId="77777777" w:rsidR="00C12494" w:rsidRPr="00374E89" w:rsidRDefault="00C12494" w:rsidP="00C12494">
            <w:pPr>
              <w:pStyle w:val="acctfourfigures"/>
              <w:spacing w:line="276" w:lineRule="auto"/>
              <w:jc w:val="center"/>
              <w:rPr>
                <w:sz w:val="15"/>
                <w:szCs w:val="15"/>
              </w:rPr>
            </w:pPr>
          </w:p>
        </w:tc>
        <w:tc>
          <w:tcPr>
            <w:tcW w:w="642" w:type="pct"/>
            <w:vAlign w:val="bottom"/>
          </w:tcPr>
          <w:p w14:paraId="695957B9" w14:textId="77777777" w:rsidR="00C12494" w:rsidRPr="00374E89" w:rsidRDefault="00C12494" w:rsidP="00C12494">
            <w:pPr>
              <w:pStyle w:val="acctmergecolhdg"/>
              <w:spacing w:line="276" w:lineRule="auto"/>
              <w:ind w:left="-79" w:right="-79"/>
              <w:rPr>
                <w:b w:val="0"/>
                <w:bCs/>
                <w:sz w:val="15"/>
                <w:szCs w:val="15"/>
              </w:rPr>
            </w:pPr>
          </w:p>
        </w:tc>
        <w:tc>
          <w:tcPr>
            <w:tcW w:w="228" w:type="pct"/>
            <w:vAlign w:val="bottom"/>
          </w:tcPr>
          <w:p w14:paraId="238739E3" w14:textId="1A1C09B0"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2026</w:t>
            </w:r>
          </w:p>
        </w:tc>
        <w:tc>
          <w:tcPr>
            <w:tcW w:w="60" w:type="pct"/>
            <w:vAlign w:val="bottom"/>
          </w:tcPr>
          <w:p w14:paraId="15C47F9A" w14:textId="77777777" w:rsidR="00C12494" w:rsidRPr="00374E89" w:rsidRDefault="00C12494" w:rsidP="00C12494">
            <w:pPr>
              <w:pStyle w:val="acctmergecolhdg"/>
              <w:spacing w:line="276" w:lineRule="auto"/>
              <w:rPr>
                <w:b w:val="0"/>
                <w:bCs/>
                <w:sz w:val="15"/>
                <w:szCs w:val="15"/>
              </w:rPr>
            </w:pPr>
          </w:p>
        </w:tc>
        <w:tc>
          <w:tcPr>
            <w:tcW w:w="231" w:type="pct"/>
            <w:vAlign w:val="bottom"/>
          </w:tcPr>
          <w:p w14:paraId="2E5FEB06" w14:textId="312730E5"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2025</w:t>
            </w:r>
          </w:p>
        </w:tc>
        <w:tc>
          <w:tcPr>
            <w:tcW w:w="60" w:type="pct"/>
            <w:vAlign w:val="bottom"/>
          </w:tcPr>
          <w:p w14:paraId="30C801DF" w14:textId="77777777" w:rsidR="00C12494" w:rsidRPr="00374E89" w:rsidRDefault="00C12494" w:rsidP="00C12494">
            <w:pPr>
              <w:pStyle w:val="acctmergecolhdg"/>
              <w:spacing w:line="276" w:lineRule="auto"/>
              <w:rPr>
                <w:b w:val="0"/>
                <w:bCs/>
                <w:sz w:val="15"/>
                <w:szCs w:val="15"/>
              </w:rPr>
            </w:pPr>
          </w:p>
        </w:tc>
        <w:tc>
          <w:tcPr>
            <w:tcW w:w="228" w:type="pct"/>
            <w:vAlign w:val="bottom"/>
          </w:tcPr>
          <w:p w14:paraId="03FCA6CD" w14:textId="47219146"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2026</w:t>
            </w:r>
          </w:p>
        </w:tc>
        <w:tc>
          <w:tcPr>
            <w:tcW w:w="60" w:type="pct"/>
            <w:vAlign w:val="bottom"/>
          </w:tcPr>
          <w:p w14:paraId="0E97B156" w14:textId="77777777" w:rsidR="00C12494" w:rsidRPr="00374E89" w:rsidRDefault="00C12494" w:rsidP="00C12494">
            <w:pPr>
              <w:pStyle w:val="acctmergecolhdg"/>
              <w:spacing w:line="276" w:lineRule="auto"/>
              <w:rPr>
                <w:b w:val="0"/>
                <w:bCs/>
                <w:sz w:val="15"/>
                <w:szCs w:val="15"/>
              </w:rPr>
            </w:pPr>
          </w:p>
        </w:tc>
        <w:tc>
          <w:tcPr>
            <w:tcW w:w="243" w:type="pct"/>
            <w:vAlign w:val="bottom"/>
          </w:tcPr>
          <w:p w14:paraId="6C7ADFD2" w14:textId="386B0DAE"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2025</w:t>
            </w:r>
          </w:p>
        </w:tc>
        <w:tc>
          <w:tcPr>
            <w:tcW w:w="60" w:type="pct"/>
            <w:vAlign w:val="bottom"/>
          </w:tcPr>
          <w:p w14:paraId="40E9623E" w14:textId="77777777" w:rsidR="00C12494" w:rsidRPr="00374E89" w:rsidRDefault="00C12494" w:rsidP="00C12494">
            <w:pPr>
              <w:pStyle w:val="acctfourfigures"/>
              <w:spacing w:line="276" w:lineRule="auto"/>
              <w:jc w:val="center"/>
              <w:rPr>
                <w:bCs/>
                <w:sz w:val="15"/>
                <w:szCs w:val="15"/>
              </w:rPr>
            </w:pPr>
          </w:p>
        </w:tc>
        <w:tc>
          <w:tcPr>
            <w:tcW w:w="297" w:type="pct"/>
            <w:vAlign w:val="bottom"/>
          </w:tcPr>
          <w:p w14:paraId="546AAE2D" w14:textId="264D0CC0"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2026</w:t>
            </w:r>
          </w:p>
        </w:tc>
        <w:tc>
          <w:tcPr>
            <w:tcW w:w="61" w:type="pct"/>
            <w:vAlign w:val="bottom"/>
          </w:tcPr>
          <w:p w14:paraId="1BA8E365" w14:textId="77777777" w:rsidR="00C12494" w:rsidRPr="00374E89" w:rsidRDefault="00C12494" w:rsidP="00C12494">
            <w:pPr>
              <w:pStyle w:val="acctmergecolhdg"/>
              <w:spacing w:line="276" w:lineRule="auto"/>
              <w:rPr>
                <w:b w:val="0"/>
                <w:bCs/>
                <w:sz w:val="15"/>
                <w:szCs w:val="15"/>
              </w:rPr>
            </w:pPr>
          </w:p>
        </w:tc>
        <w:tc>
          <w:tcPr>
            <w:tcW w:w="306" w:type="pct"/>
            <w:vAlign w:val="bottom"/>
          </w:tcPr>
          <w:p w14:paraId="39285483" w14:textId="0D22D975"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2025</w:t>
            </w:r>
          </w:p>
        </w:tc>
        <w:tc>
          <w:tcPr>
            <w:tcW w:w="60" w:type="pct"/>
            <w:vAlign w:val="bottom"/>
          </w:tcPr>
          <w:p w14:paraId="5B3EEF9E" w14:textId="77777777" w:rsidR="00C12494" w:rsidRPr="00374E89" w:rsidRDefault="00C12494" w:rsidP="00C12494">
            <w:pPr>
              <w:pStyle w:val="acctmergecolhdg"/>
              <w:spacing w:line="276" w:lineRule="auto"/>
              <w:rPr>
                <w:b w:val="0"/>
                <w:bCs/>
                <w:sz w:val="15"/>
                <w:szCs w:val="15"/>
              </w:rPr>
            </w:pPr>
          </w:p>
        </w:tc>
        <w:tc>
          <w:tcPr>
            <w:tcW w:w="229" w:type="pct"/>
            <w:vAlign w:val="bottom"/>
          </w:tcPr>
          <w:p w14:paraId="187B6BEC" w14:textId="3AA416D1" w:rsidR="00C12494" w:rsidRPr="00374E89" w:rsidRDefault="00C12494" w:rsidP="00C12494">
            <w:pPr>
              <w:pStyle w:val="acctmergecolhdg"/>
              <w:spacing w:line="276" w:lineRule="auto"/>
              <w:ind w:left="-72" w:right="-77"/>
              <w:rPr>
                <w:b w:val="0"/>
                <w:bCs/>
                <w:sz w:val="15"/>
                <w:szCs w:val="15"/>
              </w:rPr>
            </w:pPr>
            <w:r w:rsidRPr="00374E89">
              <w:rPr>
                <w:b w:val="0"/>
                <w:bCs/>
                <w:sz w:val="15"/>
                <w:szCs w:val="15"/>
              </w:rPr>
              <w:t>2026</w:t>
            </w:r>
          </w:p>
        </w:tc>
        <w:tc>
          <w:tcPr>
            <w:tcW w:w="60" w:type="pct"/>
            <w:vAlign w:val="bottom"/>
          </w:tcPr>
          <w:p w14:paraId="51E8094F" w14:textId="77777777" w:rsidR="00C12494" w:rsidRPr="00374E89" w:rsidRDefault="00C12494" w:rsidP="00C12494">
            <w:pPr>
              <w:pStyle w:val="acctmergecolhdg"/>
              <w:spacing w:line="276" w:lineRule="auto"/>
              <w:rPr>
                <w:b w:val="0"/>
                <w:bCs/>
                <w:sz w:val="15"/>
                <w:szCs w:val="15"/>
              </w:rPr>
            </w:pPr>
          </w:p>
        </w:tc>
        <w:tc>
          <w:tcPr>
            <w:tcW w:w="231" w:type="pct"/>
            <w:vAlign w:val="bottom"/>
          </w:tcPr>
          <w:p w14:paraId="4DBA0DF7" w14:textId="1E2FFDF8"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2025</w:t>
            </w:r>
          </w:p>
        </w:tc>
        <w:tc>
          <w:tcPr>
            <w:tcW w:w="60" w:type="pct"/>
            <w:vAlign w:val="bottom"/>
          </w:tcPr>
          <w:p w14:paraId="75B696A4" w14:textId="77777777" w:rsidR="00C12494" w:rsidRPr="00374E89" w:rsidRDefault="00C12494" w:rsidP="00C12494">
            <w:pPr>
              <w:pStyle w:val="acctfourfigures"/>
              <w:spacing w:line="276" w:lineRule="auto"/>
              <w:jc w:val="center"/>
              <w:rPr>
                <w:bCs/>
                <w:sz w:val="15"/>
                <w:szCs w:val="15"/>
              </w:rPr>
            </w:pPr>
          </w:p>
        </w:tc>
        <w:tc>
          <w:tcPr>
            <w:tcW w:w="272" w:type="pct"/>
            <w:vAlign w:val="bottom"/>
          </w:tcPr>
          <w:p w14:paraId="78BE1094" w14:textId="7A23DE26" w:rsidR="00C12494" w:rsidRPr="00374E89" w:rsidRDefault="00C12494" w:rsidP="00C12494">
            <w:pPr>
              <w:pStyle w:val="acctmergecolhdg"/>
              <w:spacing w:line="276" w:lineRule="auto"/>
              <w:ind w:left="-84" w:right="-77"/>
              <w:rPr>
                <w:b w:val="0"/>
                <w:bCs/>
                <w:sz w:val="15"/>
                <w:szCs w:val="15"/>
              </w:rPr>
            </w:pPr>
            <w:r w:rsidRPr="00374E89">
              <w:rPr>
                <w:b w:val="0"/>
                <w:bCs/>
                <w:sz w:val="15"/>
                <w:szCs w:val="15"/>
              </w:rPr>
              <w:t>2026</w:t>
            </w:r>
          </w:p>
        </w:tc>
        <w:tc>
          <w:tcPr>
            <w:tcW w:w="60" w:type="pct"/>
            <w:vAlign w:val="bottom"/>
          </w:tcPr>
          <w:p w14:paraId="2E8EF979" w14:textId="77777777" w:rsidR="00C12494" w:rsidRPr="00374E89" w:rsidRDefault="00C12494" w:rsidP="00C12494">
            <w:pPr>
              <w:pStyle w:val="acctmergecolhdg"/>
              <w:spacing w:line="276" w:lineRule="auto"/>
              <w:rPr>
                <w:b w:val="0"/>
                <w:bCs/>
                <w:sz w:val="15"/>
                <w:szCs w:val="15"/>
              </w:rPr>
            </w:pPr>
          </w:p>
        </w:tc>
        <w:tc>
          <w:tcPr>
            <w:tcW w:w="319" w:type="pct"/>
            <w:vAlign w:val="bottom"/>
          </w:tcPr>
          <w:p w14:paraId="3E056C9A" w14:textId="3778F753"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2025</w:t>
            </w:r>
          </w:p>
        </w:tc>
        <w:tc>
          <w:tcPr>
            <w:tcW w:w="60" w:type="pct"/>
          </w:tcPr>
          <w:p w14:paraId="1373E872" w14:textId="77777777" w:rsidR="00C12494" w:rsidRPr="00374E89" w:rsidRDefault="00C12494" w:rsidP="00C12494">
            <w:pPr>
              <w:pStyle w:val="acctmergecolhdg"/>
              <w:spacing w:line="276" w:lineRule="auto"/>
              <w:ind w:left="-79" w:right="-79"/>
              <w:rPr>
                <w:b w:val="0"/>
                <w:bCs/>
                <w:sz w:val="15"/>
                <w:szCs w:val="15"/>
              </w:rPr>
            </w:pPr>
          </w:p>
        </w:tc>
        <w:tc>
          <w:tcPr>
            <w:tcW w:w="264" w:type="pct"/>
            <w:vAlign w:val="bottom"/>
          </w:tcPr>
          <w:p w14:paraId="54730D32" w14:textId="6203D05D"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2026</w:t>
            </w:r>
          </w:p>
        </w:tc>
        <w:tc>
          <w:tcPr>
            <w:tcW w:w="60" w:type="pct"/>
            <w:vAlign w:val="bottom"/>
          </w:tcPr>
          <w:p w14:paraId="514E701C" w14:textId="5F4AD24F" w:rsidR="00C12494" w:rsidRPr="00374E89" w:rsidRDefault="00C12494" w:rsidP="00C12494">
            <w:pPr>
              <w:pStyle w:val="acctmergecolhdg"/>
              <w:spacing w:line="276" w:lineRule="auto"/>
              <w:ind w:left="-79" w:right="-79"/>
              <w:rPr>
                <w:b w:val="0"/>
                <w:bCs/>
                <w:sz w:val="15"/>
                <w:szCs w:val="15"/>
              </w:rPr>
            </w:pPr>
          </w:p>
        </w:tc>
        <w:tc>
          <w:tcPr>
            <w:tcW w:w="304" w:type="pct"/>
            <w:vAlign w:val="bottom"/>
          </w:tcPr>
          <w:p w14:paraId="1E9D1A9F" w14:textId="78CD1957" w:rsidR="00C12494" w:rsidRPr="00374E89" w:rsidRDefault="00C12494" w:rsidP="00C12494">
            <w:pPr>
              <w:pStyle w:val="acctmergecolhdg"/>
              <w:spacing w:line="276" w:lineRule="auto"/>
              <w:ind w:left="-79" w:right="-79"/>
              <w:rPr>
                <w:b w:val="0"/>
                <w:bCs/>
                <w:sz w:val="15"/>
                <w:szCs w:val="15"/>
              </w:rPr>
            </w:pPr>
            <w:r w:rsidRPr="00374E89">
              <w:rPr>
                <w:b w:val="0"/>
                <w:bCs/>
                <w:sz w:val="15"/>
                <w:szCs w:val="15"/>
              </w:rPr>
              <w:t>2025</w:t>
            </w:r>
          </w:p>
        </w:tc>
      </w:tr>
      <w:tr w:rsidR="005A547F" w:rsidRPr="00CC2561" w14:paraId="4B6465D1" w14:textId="59E53535" w:rsidTr="00044E60">
        <w:trPr>
          <w:cantSplit/>
          <w:tblHeader/>
        </w:trPr>
        <w:tc>
          <w:tcPr>
            <w:tcW w:w="545" w:type="pct"/>
            <w:vAlign w:val="bottom"/>
          </w:tcPr>
          <w:p w14:paraId="112D8F2C" w14:textId="77777777" w:rsidR="005A547F" w:rsidRPr="00374E89" w:rsidRDefault="005A547F" w:rsidP="005A547F">
            <w:pPr>
              <w:pStyle w:val="acctfourfigures"/>
              <w:spacing w:line="276" w:lineRule="auto"/>
              <w:jc w:val="center"/>
              <w:rPr>
                <w:sz w:val="15"/>
                <w:szCs w:val="15"/>
              </w:rPr>
            </w:pPr>
          </w:p>
        </w:tc>
        <w:tc>
          <w:tcPr>
            <w:tcW w:w="642" w:type="pct"/>
            <w:vAlign w:val="bottom"/>
          </w:tcPr>
          <w:p w14:paraId="1BDA444F" w14:textId="77777777" w:rsidR="005A547F" w:rsidRPr="00374E89" w:rsidRDefault="005A547F" w:rsidP="005A547F">
            <w:pPr>
              <w:pStyle w:val="acctmergecolhdg"/>
              <w:spacing w:line="276" w:lineRule="auto"/>
              <w:ind w:left="-79" w:right="-79"/>
              <w:rPr>
                <w:b w:val="0"/>
                <w:bCs/>
                <w:sz w:val="15"/>
                <w:szCs w:val="15"/>
              </w:rPr>
            </w:pPr>
          </w:p>
        </w:tc>
        <w:tc>
          <w:tcPr>
            <w:tcW w:w="519" w:type="pct"/>
            <w:gridSpan w:val="3"/>
            <w:vAlign w:val="bottom"/>
          </w:tcPr>
          <w:p w14:paraId="1F7B3C74" w14:textId="77777777" w:rsidR="005A547F" w:rsidRPr="00374E89" w:rsidRDefault="005A547F" w:rsidP="005A547F">
            <w:pPr>
              <w:pStyle w:val="acctmergecolhdg"/>
              <w:spacing w:line="276" w:lineRule="auto"/>
              <w:ind w:left="-79" w:right="-79"/>
              <w:rPr>
                <w:b w:val="0"/>
                <w:bCs/>
                <w:sz w:val="15"/>
                <w:szCs w:val="15"/>
              </w:rPr>
            </w:pPr>
            <w:r w:rsidRPr="00374E89">
              <w:rPr>
                <w:b w:val="0"/>
                <w:bCs/>
                <w:i/>
                <w:iCs/>
                <w:sz w:val="15"/>
                <w:szCs w:val="15"/>
              </w:rPr>
              <w:t>(%)</w:t>
            </w:r>
          </w:p>
        </w:tc>
        <w:tc>
          <w:tcPr>
            <w:tcW w:w="60" w:type="pct"/>
            <w:vAlign w:val="bottom"/>
          </w:tcPr>
          <w:p w14:paraId="55CAF8FE" w14:textId="77777777" w:rsidR="005A547F" w:rsidRPr="00374E89" w:rsidRDefault="005A547F" w:rsidP="005A547F">
            <w:pPr>
              <w:pStyle w:val="acctmergecolhdg"/>
              <w:spacing w:line="276" w:lineRule="auto"/>
              <w:rPr>
                <w:b w:val="0"/>
                <w:bCs/>
                <w:sz w:val="15"/>
                <w:szCs w:val="15"/>
              </w:rPr>
            </w:pPr>
          </w:p>
        </w:tc>
        <w:tc>
          <w:tcPr>
            <w:tcW w:w="3235" w:type="pct"/>
            <w:gridSpan w:val="19"/>
            <w:vAlign w:val="bottom"/>
          </w:tcPr>
          <w:p w14:paraId="493709FF" w14:textId="1EF0AC0C" w:rsidR="005A547F" w:rsidRPr="00374E89" w:rsidRDefault="005A547F" w:rsidP="005A547F">
            <w:pPr>
              <w:pStyle w:val="NoSpacing"/>
              <w:spacing w:line="276" w:lineRule="auto"/>
              <w:jc w:val="center"/>
              <w:rPr>
                <w:rFonts w:ascii="Times New Roman" w:hAnsi="Times New Roman" w:cs="Times New Roman"/>
                <w:bCs/>
                <w:i/>
                <w:iCs/>
                <w:sz w:val="15"/>
                <w:szCs w:val="15"/>
              </w:rPr>
            </w:pPr>
            <w:r w:rsidRPr="00374E89">
              <w:rPr>
                <w:rFonts w:ascii="Times New Roman" w:hAnsi="Times New Roman" w:cs="Times New Roman"/>
                <w:bCs/>
                <w:i/>
                <w:iCs/>
                <w:sz w:val="15"/>
                <w:szCs w:val="15"/>
              </w:rPr>
              <w:t>(in thousand Baht)</w:t>
            </w:r>
          </w:p>
        </w:tc>
      </w:tr>
      <w:tr w:rsidR="005A547F" w:rsidRPr="00CC2561" w14:paraId="2B31679F" w14:textId="01227265" w:rsidTr="00044E60">
        <w:trPr>
          <w:cantSplit/>
        </w:trPr>
        <w:tc>
          <w:tcPr>
            <w:tcW w:w="1186" w:type="pct"/>
            <w:gridSpan w:val="2"/>
          </w:tcPr>
          <w:p w14:paraId="65A2D2F2" w14:textId="77777777" w:rsidR="005A547F" w:rsidRPr="00374E89" w:rsidRDefault="005A547F" w:rsidP="005A547F">
            <w:pPr>
              <w:spacing w:line="276" w:lineRule="auto"/>
              <w:ind w:left="11" w:right="-79"/>
              <w:rPr>
                <w:i/>
                <w:iCs/>
                <w:sz w:val="15"/>
                <w:szCs w:val="15"/>
              </w:rPr>
            </w:pPr>
            <w:r w:rsidRPr="00374E89">
              <w:rPr>
                <w:b/>
                <w:bCs/>
                <w:i/>
                <w:iCs/>
                <w:sz w:val="15"/>
                <w:szCs w:val="15"/>
              </w:rPr>
              <w:t>Direct subsidiaries</w:t>
            </w:r>
          </w:p>
        </w:tc>
        <w:tc>
          <w:tcPr>
            <w:tcW w:w="228" w:type="pct"/>
          </w:tcPr>
          <w:p w14:paraId="32838DD1" w14:textId="77777777" w:rsidR="005A547F" w:rsidRPr="00374E89" w:rsidRDefault="005A547F" w:rsidP="005A547F">
            <w:pPr>
              <w:spacing w:line="276" w:lineRule="auto"/>
              <w:rPr>
                <w:i/>
                <w:iCs/>
                <w:sz w:val="15"/>
                <w:szCs w:val="15"/>
              </w:rPr>
            </w:pPr>
          </w:p>
        </w:tc>
        <w:tc>
          <w:tcPr>
            <w:tcW w:w="60" w:type="pct"/>
          </w:tcPr>
          <w:p w14:paraId="7BE46716" w14:textId="77777777" w:rsidR="005A547F" w:rsidRPr="00374E89" w:rsidRDefault="005A547F" w:rsidP="005A547F">
            <w:pPr>
              <w:spacing w:line="276" w:lineRule="auto"/>
              <w:rPr>
                <w:i/>
                <w:iCs/>
                <w:sz w:val="15"/>
                <w:szCs w:val="15"/>
              </w:rPr>
            </w:pPr>
          </w:p>
        </w:tc>
        <w:tc>
          <w:tcPr>
            <w:tcW w:w="231" w:type="pct"/>
          </w:tcPr>
          <w:p w14:paraId="0453A0DF" w14:textId="77777777" w:rsidR="005A547F" w:rsidRPr="00374E89" w:rsidRDefault="005A547F" w:rsidP="005A547F">
            <w:pPr>
              <w:spacing w:line="276" w:lineRule="auto"/>
              <w:rPr>
                <w:i/>
                <w:iCs/>
                <w:sz w:val="15"/>
                <w:szCs w:val="15"/>
              </w:rPr>
            </w:pPr>
          </w:p>
        </w:tc>
        <w:tc>
          <w:tcPr>
            <w:tcW w:w="60" w:type="pct"/>
          </w:tcPr>
          <w:p w14:paraId="174F3174" w14:textId="77777777" w:rsidR="005A547F" w:rsidRPr="00374E89" w:rsidRDefault="005A547F" w:rsidP="005A547F">
            <w:pPr>
              <w:spacing w:line="276" w:lineRule="auto"/>
              <w:rPr>
                <w:i/>
                <w:iCs/>
                <w:sz w:val="15"/>
                <w:szCs w:val="15"/>
              </w:rPr>
            </w:pPr>
          </w:p>
        </w:tc>
        <w:tc>
          <w:tcPr>
            <w:tcW w:w="228" w:type="pct"/>
          </w:tcPr>
          <w:p w14:paraId="5428E995" w14:textId="77777777" w:rsidR="005A547F" w:rsidRPr="00374E89" w:rsidRDefault="005A547F" w:rsidP="005A547F">
            <w:pPr>
              <w:spacing w:line="276" w:lineRule="auto"/>
              <w:rPr>
                <w:sz w:val="15"/>
                <w:szCs w:val="15"/>
              </w:rPr>
            </w:pPr>
          </w:p>
        </w:tc>
        <w:tc>
          <w:tcPr>
            <w:tcW w:w="60" w:type="pct"/>
          </w:tcPr>
          <w:p w14:paraId="4095ED0B" w14:textId="77777777" w:rsidR="005A547F" w:rsidRPr="00374E89" w:rsidRDefault="005A547F" w:rsidP="005A547F">
            <w:pPr>
              <w:pStyle w:val="acctfourfigures"/>
              <w:spacing w:line="276" w:lineRule="auto"/>
              <w:rPr>
                <w:sz w:val="15"/>
                <w:szCs w:val="15"/>
              </w:rPr>
            </w:pPr>
          </w:p>
        </w:tc>
        <w:tc>
          <w:tcPr>
            <w:tcW w:w="243" w:type="pct"/>
          </w:tcPr>
          <w:p w14:paraId="52B398C2" w14:textId="77777777" w:rsidR="005A547F" w:rsidRPr="00374E89" w:rsidRDefault="005A547F" w:rsidP="005A547F">
            <w:pPr>
              <w:pStyle w:val="acctfourfigures"/>
              <w:spacing w:line="276" w:lineRule="auto"/>
              <w:rPr>
                <w:sz w:val="15"/>
                <w:szCs w:val="15"/>
              </w:rPr>
            </w:pPr>
          </w:p>
        </w:tc>
        <w:tc>
          <w:tcPr>
            <w:tcW w:w="60" w:type="pct"/>
          </w:tcPr>
          <w:p w14:paraId="4EF83B8B" w14:textId="77777777" w:rsidR="005A547F" w:rsidRPr="00374E89" w:rsidRDefault="005A547F" w:rsidP="005A547F">
            <w:pPr>
              <w:pStyle w:val="acctfourfigures"/>
              <w:spacing w:line="276" w:lineRule="auto"/>
              <w:rPr>
                <w:sz w:val="15"/>
                <w:szCs w:val="15"/>
              </w:rPr>
            </w:pPr>
          </w:p>
        </w:tc>
        <w:tc>
          <w:tcPr>
            <w:tcW w:w="297" w:type="pct"/>
          </w:tcPr>
          <w:p w14:paraId="24112102"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61" w:type="pct"/>
          </w:tcPr>
          <w:p w14:paraId="402C1794" w14:textId="77777777" w:rsidR="005A547F" w:rsidRPr="00374E89" w:rsidRDefault="005A547F" w:rsidP="005A547F">
            <w:pPr>
              <w:pStyle w:val="acctfourfigures"/>
              <w:spacing w:line="276" w:lineRule="auto"/>
              <w:rPr>
                <w:sz w:val="15"/>
                <w:szCs w:val="15"/>
              </w:rPr>
            </w:pPr>
          </w:p>
        </w:tc>
        <w:tc>
          <w:tcPr>
            <w:tcW w:w="306" w:type="pct"/>
          </w:tcPr>
          <w:p w14:paraId="76915809"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60" w:type="pct"/>
          </w:tcPr>
          <w:p w14:paraId="40EB5837" w14:textId="77777777" w:rsidR="005A547F" w:rsidRPr="00374E89" w:rsidRDefault="005A547F" w:rsidP="005A547F">
            <w:pPr>
              <w:pStyle w:val="acctfourfigures"/>
              <w:spacing w:line="276" w:lineRule="auto"/>
              <w:rPr>
                <w:sz w:val="15"/>
                <w:szCs w:val="15"/>
              </w:rPr>
            </w:pPr>
          </w:p>
        </w:tc>
        <w:tc>
          <w:tcPr>
            <w:tcW w:w="229" w:type="pct"/>
          </w:tcPr>
          <w:p w14:paraId="1FA41511"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60" w:type="pct"/>
          </w:tcPr>
          <w:p w14:paraId="74C8F3E8" w14:textId="77777777" w:rsidR="005A547F" w:rsidRPr="00374E89" w:rsidRDefault="005A547F" w:rsidP="005A547F">
            <w:pPr>
              <w:pStyle w:val="acctfourfigures"/>
              <w:spacing w:line="276" w:lineRule="auto"/>
              <w:rPr>
                <w:sz w:val="15"/>
                <w:szCs w:val="15"/>
              </w:rPr>
            </w:pPr>
          </w:p>
        </w:tc>
        <w:tc>
          <w:tcPr>
            <w:tcW w:w="231" w:type="pct"/>
          </w:tcPr>
          <w:p w14:paraId="5C41F71A"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60" w:type="pct"/>
          </w:tcPr>
          <w:p w14:paraId="69B188F8" w14:textId="77777777" w:rsidR="005A547F" w:rsidRPr="00374E89" w:rsidRDefault="005A547F" w:rsidP="005A547F">
            <w:pPr>
              <w:pStyle w:val="acctfourfigures"/>
              <w:spacing w:line="276" w:lineRule="auto"/>
              <w:rPr>
                <w:sz w:val="15"/>
                <w:szCs w:val="15"/>
              </w:rPr>
            </w:pPr>
          </w:p>
        </w:tc>
        <w:tc>
          <w:tcPr>
            <w:tcW w:w="272" w:type="pct"/>
          </w:tcPr>
          <w:p w14:paraId="5AE07AD8"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60" w:type="pct"/>
          </w:tcPr>
          <w:p w14:paraId="70D587C2" w14:textId="77777777" w:rsidR="005A547F" w:rsidRPr="00374E89" w:rsidRDefault="005A547F" w:rsidP="005A547F">
            <w:pPr>
              <w:pStyle w:val="acctfourfigures"/>
              <w:spacing w:line="276" w:lineRule="auto"/>
              <w:rPr>
                <w:sz w:val="15"/>
                <w:szCs w:val="15"/>
              </w:rPr>
            </w:pPr>
          </w:p>
        </w:tc>
        <w:tc>
          <w:tcPr>
            <w:tcW w:w="319" w:type="pct"/>
          </w:tcPr>
          <w:p w14:paraId="4AC60EC5"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60" w:type="pct"/>
          </w:tcPr>
          <w:p w14:paraId="471549A8"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264" w:type="pct"/>
          </w:tcPr>
          <w:p w14:paraId="101448E0" w14:textId="77777777" w:rsidR="005A547F" w:rsidRPr="00374E89" w:rsidRDefault="005A547F" w:rsidP="005A547F">
            <w:pPr>
              <w:pStyle w:val="acctfourfigures"/>
              <w:tabs>
                <w:tab w:val="clear" w:pos="765"/>
                <w:tab w:val="decimal" w:pos="731"/>
              </w:tabs>
              <w:spacing w:line="276" w:lineRule="auto"/>
              <w:ind w:right="11"/>
              <w:rPr>
                <w:sz w:val="15"/>
                <w:szCs w:val="15"/>
              </w:rPr>
            </w:pPr>
          </w:p>
        </w:tc>
        <w:tc>
          <w:tcPr>
            <w:tcW w:w="60" w:type="pct"/>
          </w:tcPr>
          <w:p w14:paraId="3DD7A393" w14:textId="23EE8295" w:rsidR="005A547F" w:rsidRPr="00374E89" w:rsidRDefault="005A547F" w:rsidP="005A547F">
            <w:pPr>
              <w:pStyle w:val="acctfourfigures"/>
              <w:tabs>
                <w:tab w:val="clear" w:pos="765"/>
                <w:tab w:val="decimal" w:pos="731"/>
              </w:tabs>
              <w:spacing w:line="276" w:lineRule="auto"/>
              <w:ind w:right="11"/>
              <w:rPr>
                <w:sz w:val="15"/>
                <w:szCs w:val="15"/>
              </w:rPr>
            </w:pPr>
          </w:p>
        </w:tc>
        <w:tc>
          <w:tcPr>
            <w:tcW w:w="304" w:type="pct"/>
          </w:tcPr>
          <w:p w14:paraId="218B47F6" w14:textId="26C710AE" w:rsidR="005A547F" w:rsidRPr="00374E89" w:rsidRDefault="005A547F" w:rsidP="005A547F">
            <w:pPr>
              <w:pStyle w:val="acctfourfigures"/>
              <w:tabs>
                <w:tab w:val="clear" w:pos="765"/>
                <w:tab w:val="decimal" w:pos="731"/>
              </w:tabs>
              <w:spacing w:line="276" w:lineRule="auto"/>
              <w:ind w:right="11"/>
              <w:rPr>
                <w:sz w:val="15"/>
                <w:szCs w:val="15"/>
              </w:rPr>
            </w:pPr>
          </w:p>
        </w:tc>
      </w:tr>
      <w:tr w:rsidR="000D1BD4" w:rsidRPr="00CC2561" w14:paraId="08374E18" w14:textId="0831E5CB" w:rsidTr="0062352D">
        <w:trPr>
          <w:cantSplit/>
          <w:trHeight w:val="60"/>
        </w:trPr>
        <w:tc>
          <w:tcPr>
            <w:tcW w:w="545" w:type="pct"/>
          </w:tcPr>
          <w:p w14:paraId="21610040" w14:textId="77777777" w:rsidR="000D1BD4" w:rsidRPr="00374E89" w:rsidRDefault="000D1BD4" w:rsidP="000D1BD4">
            <w:pPr>
              <w:spacing w:line="276" w:lineRule="auto"/>
              <w:ind w:left="104" w:hanging="90"/>
              <w:rPr>
                <w:sz w:val="15"/>
                <w:szCs w:val="15"/>
              </w:rPr>
            </w:pPr>
            <w:r w:rsidRPr="00374E89">
              <w:rPr>
                <w:sz w:val="15"/>
                <w:szCs w:val="15"/>
              </w:rPr>
              <w:t>TQR Public Company Limited</w:t>
            </w:r>
          </w:p>
        </w:tc>
        <w:tc>
          <w:tcPr>
            <w:tcW w:w="642" w:type="pct"/>
          </w:tcPr>
          <w:p w14:paraId="215367A6" w14:textId="77777777" w:rsidR="000D1BD4" w:rsidRPr="00374E89" w:rsidRDefault="000D1BD4" w:rsidP="000D1BD4">
            <w:pPr>
              <w:tabs>
                <w:tab w:val="decimal" w:pos="690"/>
              </w:tabs>
              <w:spacing w:line="276" w:lineRule="auto"/>
              <w:ind w:left="60" w:right="-79" w:hanging="60"/>
              <w:rPr>
                <w:sz w:val="15"/>
                <w:szCs w:val="15"/>
              </w:rPr>
            </w:pPr>
            <w:r w:rsidRPr="00374E89">
              <w:rPr>
                <w:sz w:val="15"/>
                <w:szCs w:val="15"/>
              </w:rPr>
              <w:t>Organisation specializing in the insurance</w:t>
            </w:r>
          </w:p>
        </w:tc>
        <w:tc>
          <w:tcPr>
            <w:tcW w:w="228" w:type="pct"/>
            <w:vAlign w:val="bottom"/>
          </w:tcPr>
          <w:p w14:paraId="17BC2153" w14:textId="3A296DBC" w:rsidR="000D1BD4" w:rsidRPr="00374E89" w:rsidRDefault="000D1BD4" w:rsidP="000D1BD4">
            <w:pPr>
              <w:tabs>
                <w:tab w:val="decimal" w:pos="550"/>
              </w:tabs>
              <w:spacing w:line="276" w:lineRule="auto"/>
              <w:ind w:right="20"/>
              <w:jc w:val="center"/>
              <w:rPr>
                <w:sz w:val="15"/>
                <w:szCs w:val="15"/>
              </w:rPr>
            </w:pPr>
            <w:r w:rsidRPr="00374E89">
              <w:rPr>
                <w:sz w:val="15"/>
                <w:szCs w:val="15"/>
              </w:rPr>
              <w:t>44</w:t>
            </w:r>
          </w:p>
        </w:tc>
        <w:tc>
          <w:tcPr>
            <w:tcW w:w="60" w:type="pct"/>
            <w:vAlign w:val="bottom"/>
          </w:tcPr>
          <w:p w14:paraId="275734B6" w14:textId="77777777" w:rsidR="000D1BD4" w:rsidRPr="00374E89" w:rsidRDefault="000D1BD4" w:rsidP="000D1BD4">
            <w:pPr>
              <w:tabs>
                <w:tab w:val="decimal" w:pos="686"/>
              </w:tabs>
              <w:spacing w:line="276" w:lineRule="auto"/>
              <w:jc w:val="center"/>
              <w:rPr>
                <w:sz w:val="15"/>
                <w:szCs w:val="15"/>
              </w:rPr>
            </w:pPr>
          </w:p>
        </w:tc>
        <w:tc>
          <w:tcPr>
            <w:tcW w:w="231" w:type="pct"/>
            <w:vAlign w:val="bottom"/>
          </w:tcPr>
          <w:p w14:paraId="578DEF80" w14:textId="77777777" w:rsidR="000D1BD4" w:rsidRPr="00374E89" w:rsidRDefault="000D1BD4" w:rsidP="000D1BD4">
            <w:pPr>
              <w:tabs>
                <w:tab w:val="decimal" w:pos="550"/>
              </w:tabs>
              <w:spacing w:line="276" w:lineRule="auto"/>
              <w:ind w:right="20"/>
              <w:jc w:val="center"/>
              <w:rPr>
                <w:sz w:val="15"/>
                <w:szCs w:val="15"/>
              </w:rPr>
            </w:pPr>
            <w:r w:rsidRPr="00374E89">
              <w:rPr>
                <w:sz w:val="15"/>
                <w:szCs w:val="15"/>
              </w:rPr>
              <w:t>44</w:t>
            </w:r>
          </w:p>
        </w:tc>
        <w:tc>
          <w:tcPr>
            <w:tcW w:w="60" w:type="pct"/>
            <w:vAlign w:val="bottom"/>
          </w:tcPr>
          <w:p w14:paraId="7B29E2FA" w14:textId="77777777" w:rsidR="000D1BD4" w:rsidRPr="00374E89" w:rsidRDefault="000D1BD4" w:rsidP="000D1BD4">
            <w:pPr>
              <w:tabs>
                <w:tab w:val="decimal" w:pos="686"/>
              </w:tabs>
              <w:spacing w:line="276" w:lineRule="auto"/>
              <w:jc w:val="center"/>
              <w:rPr>
                <w:sz w:val="15"/>
                <w:szCs w:val="15"/>
              </w:rPr>
            </w:pPr>
          </w:p>
        </w:tc>
        <w:tc>
          <w:tcPr>
            <w:tcW w:w="228" w:type="pct"/>
            <w:vAlign w:val="bottom"/>
          </w:tcPr>
          <w:p w14:paraId="10F59D17" w14:textId="008608C3" w:rsidR="000D1BD4" w:rsidRPr="00374E89" w:rsidRDefault="000D1BD4" w:rsidP="000D1BD4">
            <w:pPr>
              <w:tabs>
                <w:tab w:val="decimal" w:pos="550"/>
              </w:tabs>
              <w:spacing w:line="276" w:lineRule="auto"/>
              <w:ind w:right="20"/>
              <w:jc w:val="center"/>
              <w:rPr>
                <w:sz w:val="15"/>
                <w:szCs w:val="15"/>
              </w:rPr>
            </w:pPr>
            <w:r w:rsidRPr="00374E89">
              <w:rPr>
                <w:sz w:val="15"/>
                <w:szCs w:val="15"/>
              </w:rPr>
              <w:t>115,000</w:t>
            </w:r>
          </w:p>
        </w:tc>
        <w:tc>
          <w:tcPr>
            <w:tcW w:w="60" w:type="pct"/>
            <w:vAlign w:val="bottom"/>
          </w:tcPr>
          <w:p w14:paraId="39983008" w14:textId="77777777" w:rsidR="000D1BD4" w:rsidRPr="00374E89" w:rsidRDefault="000D1BD4" w:rsidP="000D1BD4">
            <w:pPr>
              <w:tabs>
                <w:tab w:val="decimal" w:pos="550"/>
              </w:tabs>
              <w:spacing w:line="276" w:lineRule="auto"/>
              <w:ind w:right="20"/>
              <w:jc w:val="center"/>
              <w:rPr>
                <w:sz w:val="15"/>
                <w:szCs w:val="15"/>
              </w:rPr>
            </w:pPr>
          </w:p>
        </w:tc>
        <w:tc>
          <w:tcPr>
            <w:tcW w:w="243" w:type="pct"/>
            <w:vAlign w:val="bottom"/>
          </w:tcPr>
          <w:p w14:paraId="1E7770FC" w14:textId="77777777" w:rsidR="000D1BD4" w:rsidRPr="00374E89" w:rsidRDefault="000D1BD4" w:rsidP="000D1BD4">
            <w:pPr>
              <w:tabs>
                <w:tab w:val="decimal" w:pos="550"/>
              </w:tabs>
              <w:spacing w:line="276" w:lineRule="auto"/>
              <w:ind w:right="20"/>
              <w:jc w:val="center"/>
              <w:rPr>
                <w:sz w:val="15"/>
                <w:szCs w:val="15"/>
              </w:rPr>
            </w:pPr>
            <w:r w:rsidRPr="00374E89">
              <w:rPr>
                <w:sz w:val="15"/>
                <w:szCs w:val="15"/>
              </w:rPr>
              <w:t>115,000</w:t>
            </w:r>
          </w:p>
        </w:tc>
        <w:tc>
          <w:tcPr>
            <w:tcW w:w="60" w:type="pct"/>
            <w:vAlign w:val="bottom"/>
          </w:tcPr>
          <w:p w14:paraId="6736315C" w14:textId="77777777" w:rsidR="000D1BD4" w:rsidRPr="00374E89" w:rsidRDefault="000D1BD4" w:rsidP="000D1BD4">
            <w:pPr>
              <w:pStyle w:val="acctfourfigures"/>
              <w:tabs>
                <w:tab w:val="clear" w:pos="765"/>
                <w:tab w:val="decimal" w:pos="501"/>
              </w:tabs>
              <w:spacing w:line="276" w:lineRule="auto"/>
              <w:ind w:right="-85"/>
              <w:jc w:val="center"/>
              <w:rPr>
                <w:sz w:val="15"/>
                <w:szCs w:val="15"/>
              </w:rPr>
            </w:pPr>
          </w:p>
        </w:tc>
        <w:tc>
          <w:tcPr>
            <w:tcW w:w="297" w:type="pct"/>
            <w:vAlign w:val="bottom"/>
          </w:tcPr>
          <w:p w14:paraId="25109102" w14:textId="12E7CB12" w:rsidR="000D1BD4" w:rsidRPr="00374E89" w:rsidRDefault="000D1BD4" w:rsidP="000D1BD4">
            <w:pPr>
              <w:tabs>
                <w:tab w:val="decimal" w:pos="700"/>
              </w:tabs>
              <w:spacing w:line="276" w:lineRule="auto"/>
              <w:ind w:right="20"/>
              <w:jc w:val="center"/>
              <w:rPr>
                <w:sz w:val="15"/>
                <w:szCs w:val="15"/>
              </w:rPr>
            </w:pPr>
            <w:r w:rsidRPr="00374E89">
              <w:rPr>
                <w:sz w:val="15"/>
                <w:szCs w:val="15"/>
                <w:lang w:bidi="th-TH"/>
              </w:rPr>
              <w:t>522,746</w:t>
            </w:r>
          </w:p>
        </w:tc>
        <w:tc>
          <w:tcPr>
            <w:tcW w:w="61" w:type="pct"/>
            <w:vAlign w:val="bottom"/>
          </w:tcPr>
          <w:p w14:paraId="0797B380" w14:textId="77777777" w:rsidR="000D1BD4" w:rsidRPr="00374E89" w:rsidRDefault="000D1BD4" w:rsidP="000D1BD4">
            <w:pPr>
              <w:tabs>
                <w:tab w:val="decimal" w:pos="550"/>
              </w:tabs>
              <w:spacing w:line="276" w:lineRule="auto"/>
              <w:ind w:right="20"/>
              <w:jc w:val="center"/>
              <w:rPr>
                <w:sz w:val="15"/>
                <w:szCs w:val="15"/>
              </w:rPr>
            </w:pPr>
          </w:p>
        </w:tc>
        <w:tc>
          <w:tcPr>
            <w:tcW w:w="306" w:type="pct"/>
            <w:vAlign w:val="bottom"/>
          </w:tcPr>
          <w:p w14:paraId="61CDEAB3" w14:textId="77777777" w:rsidR="000D1BD4" w:rsidRPr="00374E89" w:rsidRDefault="000D1BD4" w:rsidP="000D1BD4">
            <w:pPr>
              <w:tabs>
                <w:tab w:val="decimal" w:pos="750"/>
              </w:tabs>
              <w:spacing w:line="276" w:lineRule="auto"/>
              <w:ind w:right="20"/>
              <w:jc w:val="center"/>
              <w:rPr>
                <w:sz w:val="15"/>
                <w:szCs w:val="15"/>
              </w:rPr>
            </w:pPr>
            <w:r w:rsidRPr="00374E89">
              <w:rPr>
                <w:sz w:val="15"/>
                <w:szCs w:val="15"/>
                <w:lang w:bidi="th-TH"/>
              </w:rPr>
              <w:t>522,746</w:t>
            </w:r>
          </w:p>
        </w:tc>
        <w:tc>
          <w:tcPr>
            <w:tcW w:w="60" w:type="pct"/>
            <w:vAlign w:val="bottom"/>
          </w:tcPr>
          <w:p w14:paraId="33B1AD85" w14:textId="77777777" w:rsidR="000D1BD4" w:rsidRPr="00374E89" w:rsidRDefault="000D1BD4" w:rsidP="000D1BD4">
            <w:pPr>
              <w:pStyle w:val="acctfourfigures"/>
              <w:tabs>
                <w:tab w:val="clear" w:pos="765"/>
                <w:tab w:val="decimal" w:pos="501"/>
              </w:tabs>
              <w:spacing w:line="276" w:lineRule="auto"/>
              <w:ind w:right="-85"/>
              <w:jc w:val="center"/>
              <w:rPr>
                <w:sz w:val="15"/>
                <w:szCs w:val="15"/>
              </w:rPr>
            </w:pPr>
          </w:p>
        </w:tc>
        <w:tc>
          <w:tcPr>
            <w:tcW w:w="229" w:type="pct"/>
            <w:vAlign w:val="bottom"/>
          </w:tcPr>
          <w:p w14:paraId="425A8EA6" w14:textId="583C7A6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w:t>
            </w:r>
          </w:p>
        </w:tc>
        <w:tc>
          <w:tcPr>
            <w:tcW w:w="60" w:type="pct"/>
            <w:vAlign w:val="bottom"/>
          </w:tcPr>
          <w:p w14:paraId="271F4D26"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5303F4C"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w:t>
            </w:r>
          </w:p>
        </w:tc>
        <w:tc>
          <w:tcPr>
            <w:tcW w:w="60" w:type="pct"/>
            <w:vAlign w:val="bottom"/>
          </w:tcPr>
          <w:p w14:paraId="56F92C49" w14:textId="77777777" w:rsidR="000D1BD4" w:rsidRPr="00374E89" w:rsidRDefault="000D1BD4" w:rsidP="000D1BD4">
            <w:pPr>
              <w:tabs>
                <w:tab w:val="decimal" w:pos="550"/>
              </w:tabs>
              <w:spacing w:line="276" w:lineRule="auto"/>
              <w:ind w:right="20"/>
              <w:jc w:val="center"/>
              <w:rPr>
                <w:sz w:val="15"/>
                <w:szCs w:val="15"/>
              </w:rPr>
            </w:pPr>
          </w:p>
        </w:tc>
        <w:tc>
          <w:tcPr>
            <w:tcW w:w="272" w:type="pct"/>
            <w:vAlign w:val="bottom"/>
          </w:tcPr>
          <w:p w14:paraId="3024D918" w14:textId="403C1BE9" w:rsidR="000D1BD4" w:rsidRPr="00374E89" w:rsidRDefault="000D1BD4" w:rsidP="000D1BD4">
            <w:pPr>
              <w:tabs>
                <w:tab w:val="decimal" w:pos="630"/>
              </w:tabs>
              <w:spacing w:line="276" w:lineRule="auto"/>
              <w:ind w:right="20"/>
              <w:jc w:val="center"/>
              <w:rPr>
                <w:sz w:val="15"/>
                <w:szCs w:val="15"/>
              </w:rPr>
            </w:pPr>
            <w:r w:rsidRPr="00374E89">
              <w:rPr>
                <w:sz w:val="15"/>
                <w:szCs w:val="15"/>
              </w:rPr>
              <w:t>522,746</w:t>
            </w:r>
          </w:p>
        </w:tc>
        <w:tc>
          <w:tcPr>
            <w:tcW w:w="60" w:type="pct"/>
            <w:vAlign w:val="bottom"/>
          </w:tcPr>
          <w:p w14:paraId="10A928C4" w14:textId="77777777" w:rsidR="000D1BD4" w:rsidRPr="00374E89" w:rsidRDefault="000D1BD4" w:rsidP="000D1BD4">
            <w:pPr>
              <w:tabs>
                <w:tab w:val="decimal" w:pos="550"/>
              </w:tabs>
              <w:spacing w:line="276" w:lineRule="auto"/>
              <w:ind w:right="20"/>
              <w:jc w:val="center"/>
              <w:rPr>
                <w:sz w:val="15"/>
                <w:szCs w:val="15"/>
              </w:rPr>
            </w:pPr>
          </w:p>
        </w:tc>
        <w:tc>
          <w:tcPr>
            <w:tcW w:w="319" w:type="pct"/>
            <w:vAlign w:val="bottom"/>
          </w:tcPr>
          <w:p w14:paraId="448D9FC6" w14:textId="77777777" w:rsidR="000D1BD4" w:rsidRPr="00374E89" w:rsidRDefault="000D1BD4" w:rsidP="000D1BD4">
            <w:pPr>
              <w:tabs>
                <w:tab w:val="decimal" w:pos="700"/>
              </w:tabs>
              <w:spacing w:line="276" w:lineRule="auto"/>
              <w:ind w:right="20"/>
              <w:jc w:val="center"/>
              <w:rPr>
                <w:sz w:val="15"/>
                <w:szCs w:val="15"/>
              </w:rPr>
            </w:pPr>
            <w:r w:rsidRPr="00374E89">
              <w:rPr>
                <w:sz w:val="15"/>
                <w:szCs w:val="15"/>
              </w:rPr>
              <w:t>522,746</w:t>
            </w:r>
          </w:p>
        </w:tc>
        <w:tc>
          <w:tcPr>
            <w:tcW w:w="60" w:type="pct"/>
          </w:tcPr>
          <w:p w14:paraId="53603571" w14:textId="77777777" w:rsidR="000D1BD4" w:rsidRPr="00374E89" w:rsidRDefault="000D1BD4" w:rsidP="000D1BD4">
            <w:pPr>
              <w:tabs>
                <w:tab w:val="decimal" w:pos="700"/>
              </w:tabs>
              <w:spacing w:line="276" w:lineRule="auto"/>
              <w:ind w:right="20"/>
              <w:jc w:val="center"/>
              <w:rPr>
                <w:sz w:val="15"/>
                <w:szCs w:val="15"/>
              </w:rPr>
            </w:pPr>
          </w:p>
        </w:tc>
        <w:tc>
          <w:tcPr>
            <w:tcW w:w="264" w:type="pct"/>
            <w:vAlign w:val="bottom"/>
          </w:tcPr>
          <w:p w14:paraId="731A95C6" w14:textId="02443404" w:rsidR="000D1BD4" w:rsidRPr="00374E89" w:rsidRDefault="000D1BD4" w:rsidP="000D1BD4">
            <w:pPr>
              <w:tabs>
                <w:tab w:val="left" w:pos="291"/>
                <w:tab w:val="decimal" w:pos="658"/>
              </w:tabs>
              <w:spacing w:line="276" w:lineRule="auto"/>
              <w:ind w:left="-429" w:right="-23"/>
              <w:jc w:val="right"/>
              <w:rPr>
                <w:sz w:val="15"/>
                <w:szCs w:val="15"/>
              </w:rPr>
            </w:pPr>
            <w:r w:rsidRPr="00374E89">
              <w:rPr>
                <w:sz w:val="15"/>
                <w:szCs w:val="15"/>
              </w:rPr>
              <w:t xml:space="preserve">   -</w:t>
            </w:r>
          </w:p>
        </w:tc>
        <w:tc>
          <w:tcPr>
            <w:tcW w:w="60" w:type="pct"/>
          </w:tcPr>
          <w:p w14:paraId="7D07D7DA" w14:textId="107EFF73" w:rsidR="000D1BD4" w:rsidRPr="00374E89" w:rsidRDefault="000D1BD4" w:rsidP="000D1BD4">
            <w:pPr>
              <w:tabs>
                <w:tab w:val="decimal" w:pos="700"/>
              </w:tabs>
              <w:spacing w:line="276" w:lineRule="auto"/>
              <w:ind w:right="20"/>
              <w:jc w:val="center"/>
              <w:rPr>
                <w:sz w:val="15"/>
                <w:szCs w:val="15"/>
              </w:rPr>
            </w:pPr>
          </w:p>
        </w:tc>
        <w:tc>
          <w:tcPr>
            <w:tcW w:w="304" w:type="pct"/>
            <w:vAlign w:val="bottom"/>
          </w:tcPr>
          <w:p w14:paraId="7D494B46" w14:textId="646ABB43" w:rsidR="000D1BD4" w:rsidRPr="00374E89" w:rsidRDefault="000D1BD4" w:rsidP="000D1BD4">
            <w:pPr>
              <w:pStyle w:val="NoSpacing"/>
              <w:tabs>
                <w:tab w:val="clear" w:pos="227"/>
                <w:tab w:val="clear" w:pos="680"/>
                <w:tab w:val="clear" w:pos="907"/>
                <w:tab w:val="left" w:pos="405"/>
                <w:tab w:val="left" w:pos="585"/>
              </w:tabs>
              <w:spacing w:line="240" w:lineRule="atLeast"/>
              <w:ind w:left="45"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r>
      <w:tr w:rsidR="000D1BD4" w:rsidRPr="00CC2561" w14:paraId="29BE11A3" w14:textId="0096A769" w:rsidTr="00AE47D5">
        <w:trPr>
          <w:cantSplit/>
          <w:trHeight w:val="398"/>
        </w:trPr>
        <w:tc>
          <w:tcPr>
            <w:tcW w:w="545" w:type="pct"/>
          </w:tcPr>
          <w:p w14:paraId="4CBB960E" w14:textId="77777777" w:rsidR="000D1BD4" w:rsidRPr="00374E89" w:rsidRDefault="000D1BD4" w:rsidP="000D1BD4">
            <w:pPr>
              <w:spacing w:line="276" w:lineRule="auto"/>
              <w:ind w:left="104" w:hanging="90"/>
              <w:rPr>
                <w:sz w:val="15"/>
                <w:szCs w:val="15"/>
              </w:rPr>
            </w:pPr>
            <w:r w:rsidRPr="00374E89">
              <w:rPr>
                <w:sz w:val="15"/>
                <w:szCs w:val="15"/>
              </w:rPr>
              <w:t>TQM Insurance Broker Company Limited</w:t>
            </w:r>
          </w:p>
        </w:tc>
        <w:tc>
          <w:tcPr>
            <w:tcW w:w="642" w:type="pct"/>
          </w:tcPr>
          <w:p w14:paraId="53787EC9" w14:textId="77777777" w:rsidR="000D1BD4" w:rsidRPr="00374E89" w:rsidRDefault="000D1BD4" w:rsidP="000D1BD4">
            <w:pPr>
              <w:tabs>
                <w:tab w:val="decimal" w:pos="690"/>
              </w:tabs>
              <w:spacing w:line="276" w:lineRule="auto"/>
              <w:ind w:left="60" w:right="-79" w:hanging="60"/>
              <w:rPr>
                <w:sz w:val="15"/>
                <w:szCs w:val="15"/>
              </w:rPr>
            </w:pPr>
            <w:r w:rsidRPr="00374E89">
              <w:rPr>
                <w:sz w:val="15"/>
                <w:szCs w:val="15"/>
              </w:rPr>
              <w:t>Non-life insurance broker</w:t>
            </w:r>
          </w:p>
        </w:tc>
        <w:tc>
          <w:tcPr>
            <w:tcW w:w="228" w:type="pct"/>
            <w:vAlign w:val="bottom"/>
          </w:tcPr>
          <w:p w14:paraId="50A4CDD8" w14:textId="62638AE7" w:rsidR="000D1BD4" w:rsidRPr="00374E89" w:rsidRDefault="000D1BD4" w:rsidP="000D1BD4">
            <w:pPr>
              <w:tabs>
                <w:tab w:val="decimal" w:pos="550"/>
              </w:tabs>
              <w:spacing w:line="276" w:lineRule="auto"/>
              <w:ind w:right="20"/>
              <w:jc w:val="center"/>
              <w:rPr>
                <w:sz w:val="15"/>
                <w:szCs w:val="15"/>
              </w:rPr>
            </w:pPr>
            <w:r w:rsidRPr="00374E89">
              <w:rPr>
                <w:sz w:val="15"/>
                <w:szCs w:val="15"/>
              </w:rPr>
              <w:t>100</w:t>
            </w:r>
          </w:p>
        </w:tc>
        <w:tc>
          <w:tcPr>
            <w:tcW w:w="60" w:type="pct"/>
            <w:vAlign w:val="bottom"/>
          </w:tcPr>
          <w:p w14:paraId="5D79B5BA" w14:textId="77777777" w:rsidR="000D1BD4" w:rsidRPr="00374E89" w:rsidRDefault="000D1BD4" w:rsidP="000D1BD4">
            <w:pPr>
              <w:tabs>
                <w:tab w:val="decimal" w:pos="550"/>
              </w:tabs>
              <w:spacing w:line="276" w:lineRule="auto"/>
              <w:ind w:right="20"/>
              <w:jc w:val="center"/>
              <w:rPr>
                <w:sz w:val="15"/>
                <w:szCs w:val="15"/>
              </w:rPr>
            </w:pPr>
          </w:p>
        </w:tc>
        <w:tc>
          <w:tcPr>
            <w:tcW w:w="231" w:type="pct"/>
            <w:vAlign w:val="bottom"/>
          </w:tcPr>
          <w:p w14:paraId="213D8DBE" w14:textId="77777777" w:rsidR="000D1BD4" w:rsidRPr="00374E89" w:rsidRDefault="000D1BD4" w:rsidP="000D1BD4">
            <w:pPr>
              <w:tabs>
                <w:tab w:val="decimal" w:pos="550"/>
              </w:tabs>
              <w:spacing w:line="276" w:lineRule="auto"/>
              <w:ind w:right="20"/>
              <w:jc w:val="center"/>
              <w:rPr>
                <w:sz w:val="15"/>
                <w:szCs w:val="15"/>
              </w:rPr>
            </w:pPr>
            <w:r w:rsidRPr="00374E89">
              <w:rPr>
                <w:sz w:val="15"/>
                <w:szCs w:val="15"/>
              </w:rPr>
              <w:t>100</w:t>
            </w:r>
          </w:p>
        </w:tc>
        <w:tc>
          <w:tcPr>
            <w:tcW w:w="60" w:type="pct"/>
            <w:vAlign w:val="bottom"/>
          </w:tcPr>
          <w:p w14:paraId="51737E73" w14:textId="77777777" w:rsidR="000D1BD4" w:rsidRPr="00374E89" w:rsidRDefault="000D1BD4" w:rsidP="000D1BD4">
            <w:pPr>
              <w:tabs>
                <w:tab w:val="decimal" w:pos="550"/>
              </w:tabs>
              <w:spacing w:line="276" w:lineRule="auto"/>
              <w:ind w:right="20"/>
              <w:jc w:val="center"/>
              <w:rPr>
                <w:sz w:val="15"/>
                <w:szCs w:val="15"/>
              </w:rPr>
            </w:pPr>
          </w:p>
        </w:tc>
        <w:tc>
          <w:tcPr>
            <w:tcW w:w="228" w:type="pct"/>
            <w:vAlign w:val="bottom"/>
          </w:tcPr>
          <w:p w14:paraId="56C6E61B" w14:textId="310ACCE6" w:rsidR="000D1BD4" w:rsidRPr="00374E89" w:rsidRDefault="000D1BD4" w:rsidP="000D1BD4">
            <w:pPr>
              <w:tabs>
                <w:tab w:val="decimal" w:pos="550"/>
              </w:tabs>
              <w:spacing w:line="276" w:lineRule="auto"/>
              <w:ind w:right="20"/>
              <w:jc w:val="center"/>
              <w:rPr>
                <w:sz w:val="15"/>
                <w:szCs w:val="15"/>
              </w:rPr>
            </w:pPr>
            <w:r w:rsidRPr="00374E89">
              <w:rPr>
                <w:sz w:val="15"/>
                <w:szCs w:val="15"/>
              </w:rPr>
              <w:t>400,000</w:t>
            </w:r>
          </w:p>
        </w:tc>
        <w:tc>
          <w:tcPr>
            <w:tcW w:w="60" w:type="pct"/>
            <w:vAlign w:val="bottom"/>
          </w:tcPr>
          <w:p w14:paraId="27767BF7" w14:textId="77777777" w:rsidR="000D1BD4" w:rsidRPr="00374E89" w:rsidRDefault="000D1BD4" w:rsidP="000D1BD4">
            <w:pPr>
              <w:tabs>
                <w:tab w:val="decimal" w:pos="550"/>
              </w:tabs>
              <w:spacing w:line="276" w:lineRule="auto"/>
              <w:ind w:right="20"/>
              <w:jc w:val="center"/>
              <w:rPr>
                <w:sz w:val="15"/>
                <w:szCs w:val="15"/>
              </w:rPr>
            </w:pPr>
          </w:p>
        </w:tc>
        <w:tc>
          <w:tcPr>
            <w:tcW w:w="243" w:type="pct"/>
            <w:vAlign w:val="bottom"/>
          </w:tcPr>
          <w:p w14:paraId="077E8AA0" w14:textId="77777777" w:rsidR="000D1BD4" w:rsidRPr="00374E89" w:rsidRDefault="000D1BD4" w:rsidP="000D1BD4">
            <w:pPr>
              <w:tabs>
                <w:tab w:val="decimal" w:pos="550"/>
              </w:tabs>
              <w:spacing w:line="276" w:lineRule="auto"/>
              <w:ind w:right="20"/>
              <w:jc w:val="center"/>
              <w:rPr>
                <w:sz w:val="15"/>
                <w:szCs w:val="15"/>
              </w:rPr>
            </w:pPr>
            <w:r w:rsidRPr="00374E89">
              <w:rPr>
                <w:sz w:val="15"/>
                <w:szCs w:val="15"/>
              </w:rPr>
              <w:t>400,000</w:t>
            </w:r>
          </w:p>
        </w:tc>
        <w:tc>
          <w:tcPr>
            <w:tcW w:w="60" w:type="pct"/>
            <w:vAlign w:val="bottom"/>
          </w:tcPr>
          <w:p w14:paraId="1C98D213" w14:textId="77777777" w:rsidR="000D1BD4" w:rsidRPr="00374E89" w:rsidRDefault="000D1BD4" w:rsidP="000D1BD4">
            <w:pPr>
              <w:tabs>
                <w:tab w:val="decimal" w:pos="550"/>
              </w:tabs>
              <w:spacing w:line="276" w:lineRule="auto"/>
              <w:ind w:right="20"/>
              <w:jc w:val="center"/>
              <w:rPr>
                <w:sz w:val="15"/>
                <w:szCs w:val="15"/>
              </w:rPr>
            </w:pPr>
          </w:p>
        </w:tc>
        <w:tc>
          <w:tcPr>
            <w:tcW w:w="297" w:type="pct"/>
            <w:vAlign w:val="bottom"/>
          </w:tcPr>
          <w:p w14:paraId="2DBFF45A" w14:textId="61662A09" w:rsidR="000D1BD4" w:rsidRPr="00374E89" w:rsidRDefault="000D1BD4" w:rsidP="000D1BD4">
            <w:pPr>
              <w:tabs>
                <w:tab w:val="decimal" w:pos="700"/>
              </w:tabs>
              <w:spacing w:line="276" w:lineRule="auto"/>
              <w:ind w:right="20"/>
              <w:jc w:val="center"/>
              <w:rPr>
                <w:sz w:val="15"/>
                <w:szCs w:val="15"/>
              </w:rPr>
            </w:pPr>
            <w:r w:rsidRPr="00374E89">
              <w:rPr>
                <w:sz w:val="15"/>
                <w:szCs w:val="15"/>
                <w:lang w:bidi="th-TH"/>
              </w:rPr>
              <w:t>410,000</w:t>
            </w:r>
          </w:p>
        </w:tc>
        <w:tc>
          <w:tcPr>
            <w:tcW w:w="61" w:type="pct"/>
            <w:vAlign w:val="bottom"/>
          </w:tcPr>
          <w:p w14:paraId="380DE52E" w14:textId="77777777" w:rsidR="000D1BD4" w:rsidRPr="00374E89" w:rsidRDefault="000D1BD4" w:rsidP="000D1BD4">
            <w:pPr>
              <w:tabs>
                <w:tab w:val="decimal" w:pos="550"/>
              </w:tabs>
              <w:spacing w:line="276" w:lineRule="auto"/>
              <w:ind w:right="20"/>
              <w:jc w:val="center"/>
              <w:rPr>
                <w:sz w:val="15"/>
                <w:szCs w:val="15"/>
              </w:rPr>
            </w:pPr>
          </w:p>
        </w:tc>
        <w:tc>
          <w:tcPr>
            <w:tcW w:w="306" w:type="pct"/>
            <w:vAlign w:val="bottom"/>
          </w:tcPr>
          <w:p w14:paraId="081DF04E" w14:textId="77777777" w:rsidR="000D1BD4" w:rsidRPr="00374E89" w:rsidRDefault="000D1BD4" w:rsidP="000D1BD4">
            <w:pPr>
              <w:tabs>
                <w:tab w:val="decimal" w:pos="750"/>
              </w:tabs>
              <w:spacing w:line="276" w:lineRule="auto"/>
              <w:ind w:right="20"/>
              <w:jc w:val="center"/>
              <w:rPr>
                <w:sz w:val="15"/>
                <w:szCs w:val="15"/>
              </w:rPr>
            </w:pPr>
            <w:r w:rsidRPr="00374E89">
              <w:rPr>
                <w:sz w:val="15"/>
                <w:szCs w:val="15"/>
                <w:lang w:bidi="th-TH"/>
              </w:rPr>
              <w:t>410,000</w:t>
            </w:r>
          </w:p>
        </w:tc>
        <w:tc>
          <w:tcPr>
            <w:tcW w:w="60" w:type="pct"/>
            <w:vAlign w:val="bottom"/>
          </w:tcPr>
          <w:p w14:paraId="7F988499" w14:textId="77777777" w:rsidR="000D1BD4" w:rsidRPr="00374E89" w:rsidRDefault="000D1BD4" w:rsidP="000D1BD4">
            <w:pPr>
              <w:tabs>
                <w:tab w:val="decimal" w:pos="550"/>
              </w:tabs>
              <w:spacing w:line="276" w:lineRule="auto"/>
              <w:ind w:right="20"/>
              <w:jc w:val="center"/>
              <w:rPr>
                <w:sz w:val="15"/>
                <w:szCs w:val="15"/>
              </w:rPr>
            </w:pPr>
          </w:p>
        </w:tc>
        <w:tc>
          <w:tcPr>
            <w:tcW w:w="229" w:type="pct"/>
            <w:vAlign w:val="bottom"/>
          </w:tcPr>
          <w:p w14:paraId="1923DE7D" w14:textId="2330AE24"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w:t>
            </w:r>
          </w:p>
        </w:tc>
        <w:tc>
          <w:tcPr>
            <w:tcW w:w="60" w:type="pct"/>
            <w:vAlign w:val="bottom"/>
          </w:tcPr>
          <w:p w14:paraId="101B3376"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E91E55E"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w:t>
            </w:r>
          </w:p>
        </w:tc>
        <w:tc>
          <w:tcPr>
            <w:tcW w:w="60" w:type="pct"/>
            <w:vAlign w:val="bottom"/>
          </w:tcPr>
          <w:p w14:paraId="3E194D7F" w14:textId="77777777" w:rsidR="000D1BD4" w:rsidRPr="00374E89" w:rsidRDefault="000D1BD4" w:rsidP="000D1BD4">
            <w:pPr>
              <w:tabs>
                <w:tab w:val="decimal" w:pos="550"/>
              </w:tabs>
              <w:spacing w:line="276" w:lineRule="auto"/>
              <w:ind w:right="20"/>
              <w:jc w:val="center"/>
              <w:rPr>
                <w:sz w:val="15"/>
                <w:szCs w:val="15"/>
              </w:rPr>
            </w:pPr>
          </w:p>
        </w:tc>
        <w:tc>
          <w:tcPr>
            <w:tcW w:w="272" w:type="pct"/>
            <w:vAlign w:val="bottom"/>
          </w:tcPr>
          <w:p w14:paraId="6BBECED6" w14:textId="5D07816D" w:rsidR="000D1BD4" w:rsidRPr="00374E89" w:rsidRDefault="000D1BD4" w:rsidP="000D1BD4">
            <w:pPr>
              <w:tabs>
                <w:tab w:val="decimal" w:pos="630"/>
              </w:tabs>
              <w:spacing w:line="276" w:lineRule="auto"/>
              <w:ind w:right="20"/>
              <w:jc w:val="center"/>
              <w:rPr>
                <w:sz w:val="15"/>
                <w:szCs w:val="15"/>
              </w:rPr>
            </w:pPr>
            <w:r w:rsidRPr="00374E89">
              <w:rPr>
                <w:sz w:val="15"/>
                <w:szCs w:val="15"/>
              </w:rPr>
              <w:t>410,000</w:t>
            </w:r>
          </w:p>
        </w:tc>
        <w:tc>
          <w:tcPr>
            <w:tcW w:w="60" w:type="pct"/>
            <w:vAlign w:val="bottom"/>
          </w:tcPr>
          <w:p w14:paraId="1211CF72" w14:textId="77777777" w:rsidR="000D1BD4" w:rsidRPr="00374E89" w:rsidRDefault="000D1BD4" w:rsidP="000D1BD4">
            <w:pPr>
              <w:tabs>
                <w:tab w:val="decimal" w:pos="550"/>
              </w:tabs>
              <w:spacing w:line="276" w:lineRule="auto"/>
              <w:ind w:right="20"/>
              <w:jc w:val="center"/>
              <w:rPr>
                <w:sz w:val="15"/>
                <w:szCs w:val="15"/>
              </w:rPr>
            </w:pPr>
          </w:p>
        </w:tc>
        <w:tc>
          <w:tcPr>
            <w:tcW w:w="319" w:type="pct"/>
            <w:vAlign w:val="bottom"/>
          </w:tcPr>
          <w:p w14:paraId="50500AE0" w14:textId="77777777" w:rsidR="000D1BD4" w:rsidRPr="00374E89" w:rsidRDefault="000D1BD4" w:rsidP="000D1BD4">
            <w:pPr>
              <w:tabs>
                <w:tab w:val="decimal" w:pos="700"/>
              </w:tabs>
              <w:spacing w:line="276" w:lineRule="auto"/>
              <w:ind w:right="20"/>
              <w:jc w:val="center"/>
              <w:rPr>
                <w:sz w:val="15"/>
                <w:szCs w:val="15"/>
              </w:rPr>
            </w:pPr>
            <w:r w:rsidRPr="00374E89">
              <w:rPr>
                <w:sz w:val="15"/>
                <w:szCs w:val="15"/>
              </w:rPr>
              <w:t>410,000</w:t>
            </w:r>
          </w:p>
        </w:tc>
        <w:tc>
          <w:tcPr>
            <w:tcW w:w="60" w:type="pct"/>
          </w:tcPr>
          <w:p w14:paraId="639E1550" w14:textId="77777777" w:rsidR="000D1BD4" w:rsidRPr="00374E89" w:rsidRDefault="000D1BD4" w:rsidP="000D1BD4">
            <w:pPr>
              <w:tabs>
                <w:tab w:val="decimal" w:pos="700"/>
              </w:tabs>
              <w:spacing w:line="276" w:lineRule="auto"/>
              <w:ind w:right="20"/>
              <w:jc w:val="center"/>
              <w:rPr>
                <w:sz w:val="15"/>
                <w:szCs w:val="15"/>
              </w:rPr>
            </w:pPr>
          </w:p>
        </w:tc>
        <w:tc>
          <w:tcPr>
            <w:tcW w:w="264" w:type="pct"/>
            <w:vAlign w:val="bottom"/>
          </w:tcPr>
          <w:p w14:paraId="704BD0FF" w14:textId="23884BE6" w:rsidR="000D1BD4" w:rsidRPr="00374E89" w:rsidRDefault="000D1BD4" w:rsidP="000D1BD4">
            <w:pPr>
              <w:tabs>
                <w:tab w:val="decimal" w:pos="388"/>
              </w:tabs>
              <w:spacing w:line="276" w:lineRule="auto"/>
              <w:ind w:right="-23"/>
              <w:jc w:val="right"/>
              <w:rPr>
                <w:sz w:val="15"/>
                <w:szCs w:val="15"/>
              </w:rPr>
            </w:pPr>
            <w:r w:rsidRPr="00374E89">
              <w:rPr>
                <w:sz w:val="15"/>
                <w:szCs w:val="15"/>
              </w:rPr>
              <w:t>300,000</w:t>
            </w:r>
          </w:p>
        </w:tc>
        <w:tc>
          <w:tcPr>
            <w:tcW w:w="60" w:type="pct"/>
          </w:tcPr>
          <w:p w14:paraId="2E2A067B" w14:textId="0A8D7846" w:rsidR="000D1BD4" w:rsidRPr="00374E89" w:rsidRDefault="000D1BD4" w:rsidP="000D1BD4">
            <w:pPr>
              <w:tabs>
                <w:tab w:val="decimal" w:pos="700"/>
              </w:tabs>
              <w:spacing w:line="276" w:lineRule="auto"/>
              <w:ind w:right="20"/>
              <w:jc w:val="center"/>
              <w:rPr>
                <w:sz w:val="15"/>
                <w:szCs w:val="15"/>
              </w:rPr>
            </w:pPr>
          </w:p>
        </w:tc>
        <w:tc>
          <w:tcPr>
            <w:tcW w:w="304" w:type="pct"/>
            <w:vAlign w:val="bottom"/>
          </w:tcPr>
          <w:p w14:paraId="2EA115C0" w14:textId="2BB23747" w:rsidR="000D1BD4" w:rsidRPr="00374E89" w:rsidRDefault="000D1BD4" w:rsidP="000D1BD4">
            <w:pPr>
              <w:tabs>
                <w:tab w:val="decimal" w:pos="582"/>
              </w:tabs>
              <w:spacing w:line="276" w:lineRule="auto"/>
              <w:ind w:right="-109"/>
              <w:jc w:val="center"/>
              <w:rPr>
                <w:sz w:val="15"/>
                <w:szCs w:val="15"/>
              </w:rPr>
            </w:pPr>
            <w:r w:rsidRPr="00374E89">
              <w:rPr>
                <w:sz w:val="15"/>
                <w:szCs w:val="15"/>
              </w:rPr>
              <w:t>100,000</w:t>
            </w:r>
          </w:p>
        </w:tc>
      </w:tr>
      <w:tr w:rsidR="000D1BD4" w:rsidRPr="00CC2561" w14:paraId="25234CA4" w14:textId="2C84D7B7" w:rsidTr="00C14C01">
        <w:trPr>
          <w:cantSplit/>
          <w:trHeight w:val="587"/>
        </w:trPr>
        <w:tc>
          <w:tcPr>
            <w:tcW w:w="545" w:type="pct"/>
          </w:tcPr>
          <w:p w14:paraId="7BB76105" w14:textId="77777777" w:rsidR="000D1BD4" w:rsidRPr="00374E89" w:rsidRDefault="000D1BD4" w:rsidP="000D1BD4">
            <w:pPr>
              <w:spacing w:line="276" w:lineRule="auto"/>
              <w:ind w:left="194" w:hanging="180"/>
              <w:rPr>
                <w:sz w:val="15"/>
                <w:szCs w:val="15"/>
              </w:rPr>
            </w:pPr>
            <w:r w:rsidRPr="00374E89">
              <w:rPr>
                <w:sz w:val="15"/>
                <w:szCs w:val="15"/>
              </w:rPr>
              <w:t xml:space="preserve">TQM Life Insurance </w:t>
            </w:r>
          </w:p>
          <w:p w14:paraId="4511EF9B" w14:textId="77777777" w:rsidR="000D1BD4" w:rsidRPr="00374E89" w:rsidRDefault="000D1BD4" w:rsidP="000D1BD4">
            <w:pPr>
              <w:spacing w:line="276" w:lineRule="auto"/>
              <w:ind w:left="104"/>
              <w:rPr>
                <w:sz w:val="15"/>
                <w:szCs w:val="15"/>
              </w:rPr>
            </w:pPr>
            <w:r w:rsidRPr="00374E89">
              <w:rPr>
                <w:sz w:val="15"/>
                <w:szCs w:val="15"/>
              </w:rPr>
              <w:t xml:space="preserve">Broker Company </w:t>
            </w:r>
          </w:p>
          <w:p w14:paraId="5C21F1A3" w14:textId="77777777" w:rsidR="000D1BD4" w:rsidRPr="00374E89" w:rsidRDefault="000D1BD4" w:rsidP="000D1BD4">
            <w:pPr>
              <w:spacing w:line="276" w:lineRule="auto"/>
              <w:ind w:left="104"/>
              <w:rPr>
                <w:sz w:val="15"/>
                <w:szCs w:val="15"/>
              </w:rPr>
            </w:pPr>
            <w:r w:rsidRPr="00374E89">
              <w:rPr>
                <w:sz w:val="15"/>
                <w:szCs w:val="15"/>
              </w:rPr>
              <w:t>Limited</w:t>
            </w:r>
          </w:p>
        </w:tc>
        <w:tc>
          <w:tcPr>
            <w:tcW w:w="642" w:type="pct"/>
          </w:tcPr>
          <w:p w14:paraId="1D3FDC60" w14:textId="77777777" w:rsidR="000D1BD4" w:rsidRPr="00374E89" w:rsidRDefault="000D1BD4" w:rsidP="000D1BD4">
            <w:pPr>
              <w:tabs>
                <w:tab w:val="decimal" w:pos="690"/>
              </w:tabs>
              <w:spacing w:line="276" w:lineRule="auto"/>
              <w:ind w:left="60" w:right="-79" w:hanging="60"/>
              <w:rPr>
                <w:sz w:val="15"/>
                <w:szCs w:val="15"/>
              </w:rPr>
            </w:pPr>
            <w:r w:rsidRPr="00374E89">
              <w:rPr>
                <w:sz w:val="15"/>
                <w:szCs w:val="15"/>
              </w:rPr>
              <w:t>Life insurance broker</w:t>
            </w:r>
          </w:p>
        </w:tc>
        <w:tc>
          <w:tcPr>
            <w:tcW w:w="228" w:type="pct"/>
            <w:vAlign w:val="bottom"/>
          </w:tcPr>
          <w:p w14:paraId="35F60067" w14:textId="1FD4B64F" w:rsidR="000D1BD4" w:rsidRPr="00374E89" w:rsidRDefault="000D1BD4" w:rsidP="000D1BD4">
            <w:pPr>
              <w:tabs>
                <w:tab w:val="decimal" w:pos="550"/>
              </w:tabs>
              <w:spacing w:line="276" w:lineRule="auto"/>
              <w:ind w:left="100" w:right="20" w:hanging="90"/>
              <w:jc w:val="center"/>
              <w:rPr>
                <w:sz w:val="15"/>
                <w:szCs w:val="15"/>
              </w:rPr>
            </w:pPr>
            <w:r w:rsidRPr="00374E89">
              <w:rPr>
                <w:sz w:val="15"/>
                <w:szCs w:val="15"/>
              </w:rPr>
              <w:t>100</w:t>
            </w:r>
          </w:p>
        </w:tc>
        <w:tc>
          <w:tcPr>
            <w:tcW w:w="60" w:type="pct"/>
            <w:vAlign w:val="bottom"/>
          </w:tcPr>
          <w:p w14:paraId="397A4BBB" w14:textId="77777777" w:rsidR="000D1BD4" w:rsidRPr="00374E89" w:rsidRDefault="000D1BD4" w:rsidP="000D1BD4">
            <w:pPr>
              <w:tabs>
                <w:tab w:val="decimal" w:pos="550"/>
              </w:tabs>
              <w:spacing w:line="276" w:lineRule="auto"/>
              <w:ind w:left="100" w:right="20" w:hanging="90"/>
              <w:jc w:val="center"/>
              <w:rPr>
                <w:sz w:val="15"/>
                <w:szCs w:val="15"/>
              </w:rPr>
            </w:pPr>
          </w:p>
        </w:tc>
        <w:tc>
          <w:tcPr>
            <w:tcW w:w="231" w:type="pct"/>
            <w:vAlign w:val="bottom"/>
          </w:tcPr>
          <w:p w14:paraId="23B81662" w14:textId="77777777" w:rsidR="000D1BD4" w:rsidRPr="00374E89" w:rsidRDefault="000D1BD4" w:rsidP="000D1BD4">
            <w:pPr>
              <w:tabs>
                <w:tab w:val="decimal" w:pos="550"/>
              </w:tabs>
              <w:spacing w:line="276" w:lineRule="auto"/>
              <w:ind w:left="100" w:right="20" w:hanging="90"/>
              <w:jc w:val="center"/>
              <w:rPr>
                <w:sz w:val="15"/>
                <w:szCs w:val="15"/>
                <w:rtl/>
                <w:cs/>
              </w:rPr>
            </w:pPr>
            <w:r w:rsidRPr="00374E89">
              <w:rPr>
                <w:sz w:val="15"/>
                <w:szCs w:val="15"/>
              </w:rPr>
              <w:t>100</w:t>
            </w:r>
          </w:p>
        </w:tc>
        <w:tc>
          <w:tcPr>
            <w:tcW w:w="60" w:type="pct"/>
            <w:vAlign w:val="bottom"/>
          </w:tcPr>
          <w:p w14:paraId="683F7215" w14:textId="77777777" w:rsidR="000D1BD4" w:rsidRPr="00374E89" w:rsidRDefault="000D1BD4" w:rsidP="000D1BD4">
            <w:pPr>
              <w:tabs>
                <w:tab w:val="decimal" w:pos="686"/>
              </w:tabs>
              <w:spacing w:line="276" w:lineRule="auto"/>
              <w:ind w:left="100" w:hanging="90"/>
              <w:jc w:val="center"/>
              <w:rPr>
                <w:sz w:val="15"/>
                <w:szCs w:val="15"/>
              </w:rPr>
            </w:pPr>
          </w:p>
        </w:tc>
        <w:tc>
          <w:tcPr>
            <w:tcW w:w="228" w:type="pct"/>
            <w:vAlign w:val="bottom"/>
          </w:tcPr>
          <w:p w14:paraId="65089094" w14:textId="066365E8" w:rsidR="000D1BD4" w:rsidRPr="00374E89" w:rsidRDefault="000D1BD4" w:rsidP="000D1BD4">
            <w:pPr>
              <w:tabs>
                <w:tab w:val="decimal" w:pos="550"/>
              </w:tabs>
              <w:spacing w:line="276" w:lineRule="auto"/>
              <w:ind w:left="100" w:right="20" w:hanging="90"/>
              <w:jc w:val="center"/>
              <w:rPr>
                <w:sz w:val="15"/>
                <w:szCs w:val="15"/>
                <w:cs/>
                <w:lang w:bidi="th-TH"/>
              </w:rPr>
            </w:pPr>
            <w:r w:rsidRPr="00374E89">
              <w:rPr>
                <w:sz w:val="15"/>
                <w:szCs w:val="15"/>
                <w:lang w:bidi="th-TH"/>
              </w:rPr>
              <w:t>50,000</w:t>
            </w:r>
          </w:p>
        </w:tc>
        <w:tc>
          <w:tcPr>
            <w:tcW w:w="60" w:type="pct"/>
            <w:vAlign w:val="bottom"/>
          </w:tcPr>
          <w:p w14:paraId="149F6EC3" w14:textId="77777777" w:rsidR="000D1BD4" w:rsidRPr="00374E89" w:rsidRDefault="000D1BD4" w:rsidP="000D1BD4">
            <w:pPr>
              <w:tabs>
                <w:tab w:val="decimal" w:pos="550"/>
              </w:tabs>
              <w:spacing w:line="276" w:lineRule="auto"/>
              <w:ind w:left="100" w:right="20" w:hanging="90"/>
              <w:jc w:val="center"/>
              <w:rPr>
                <w:sz w:val="15"/>
                <w:szCs w:val="15"/>
              </w:rPr>
            </w:pPr>
          </w:p>
        </w:tc>
        <w:tc>
          <w:tcPr>
            <w:tcW w:w="243" w:type="pct"/>
            <w:vAlign w:val="bottom"/>
          </w:tcPr>
          <w:p w14:paraId="4368DF05" w14:textId="77777777" w:rsidR="000D1BD4" w:rsidRPr="00374E89" w:rsidRDefault="000D1BD4" w:rsidP="000D1BD4">
            <w:pPr>
              <w:tabs>
                <w:tab w:val="decimal" w:pos="550"/>
              </w:tabs>
              <w:spacing w:line="276" w:lineRule="auto"/>
              <w:ind w:left="100" w:right="20" w:hanging="90"/>
              <w:jc w:val="center"/>
              <w:rPr>
                <w:sz w:val="15"/>
                <w:szCs w:val="15"/>
                <w:cs/>
                <w:lang w:bidi="th-TH"/>
              </w:rPr>
            </w:pPr>
            <w:r w:rsidRPr="00374E89">
              <w:rPr>
                <w:sz w:val="15"/>
                <w:szCs w:val="15"/>
                <w:lang w:bidi="th-TH"/>
              </w:rPr>
              <w:t>50,000</w:t>
            </w:r>
          </w:p>
        </w:tc>
        <w:tc>
          <w:tcPr>
            <w:tcW w:w="60" w:type="pct"/>
            <w:vAlign w:val="bottom"/>
          </w:tcPr>
          <w:p w14:paraId="294094CA" w14:textId="77777777" w:rsidR="000D1BD4" w:rsidRPr="00374E89" w:rsidRDefault="000D1BD4" w:rsidP="000D1BD4">
            <w:pPr>
              <w:tabs>
                <w:tab w:val="decimal" w:pos="550"/>
              </w:tabs>
              <w:spacing w:line="276" w:lineRule="auto"/>
              <w:ind w:left="100" w:right="20" w:hanging="90"/>
              <w:jc w:val="center"/>
              <w:rPr>
                <w:sz w:val="15"/>
                <w:szCs w:val="15"/>
              </w:rPr>
            </w:pPr>
          </w:p>
        </w:tc>
        <w:tc>
          <w:tcPr>
            <w:tcW w:w="297" w:type="pct"/>
            <w:vAlign w:val="bottom"/>
          </w:tcPr>
          <w:p w14:paraId="2D98D849" w14:textId="27677376"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50,301</w:t>
            </w:r>
          </w:p>
        </w:tc>
        <w:tc>
          <w:tcPr>
            <w:tcW w:w="61" w:type="pct"/>
            <w:vAlign w:val="bottom"/>
          </w:tcPr>
          <w:p w14:paraId="5BAE2642" w14:textId="77777777" w:rsidR="000D1BD4" w:rsidRPr="00374E89" w:rsidRDefault="000D1BD4" w:rsidP="000D1BD4">
            <w:pPr>
              <w:tabs>
                <w:tab w:val="decimal" w:pos="550"/>
              </w:tabs>
              <w:spacing w:line="276" w:lineRule="auto"/>
              <w:ind w:left="100" w:right="20" w:hanging="90"/>
              <w:jc w:val="center"/>
              <w:rPr>
                <w:sz w:val="15"/>
                <w:szCs w:val="15"/>
              </w:rPr>
            </w:pPr>
          </w:p>
        </w:tc>
        <w:tc>
          <w:tcPr>
            <w:tcW w:w="306" w:type="pct"/>
            <w:vAlign w:val="bottom"/>
          </w:tcPr>
          <w:p w14:paraId="42FEA597" w14:textId="77777777" w:rsidR="000D1BD4" w:rsidRPr="00374E89" w:rsidRDefault="000D1BD4" w:rsidP="000D1BD4">
            <w:pPr>
              <w:tabs>
                <w:tab w:val="decimal" w:pos="750"/>
              </w:tabs>
              <w:spacing w:line="276" w:lineRule="auto"/>
              <w:ind w:right="20"/>
              <w:jc w:val="center"/>
              <w:rPr>
                <w:sz w:val="15"/>
                <w:szCs w:val="15"/>
                <w:cs/>
                <w:lang w:bidi="th-TH"/>
              </w:rPr>
            </w:pPr>
            <w:r w:rsidRPr="00374E89">
              <w:rPr>
                <w:sz w:val="15"/>
                <w:szCs w:val="15"/>
                <w:lang w:bidi="th-TH"/>
              </w:rPr>
              <w:t>50,301</w:t>
            </w:r>
          </w:p>
        </w:tc>
        <w:tc>
          <w:tcPr>
            <w:tcW w:w="60" w:type="pct"/>
            <w:vAlign w:val="bottom"/>
          </w:tcPr>
          <w:p w14:paraId="3E23761C" w14:textId="77777777" w:rsidR="000D1BD4" w:rsidRPr="00374E89" w:rsidRDefault="000D1BD4" w:rsidP="000D1BD4">
            <w:pPr>
              <w:tabs>
                <w:tab w:val="decimal" w:pos="550"/>
              </w:tabs>
              <w:spacing w:line="276" w:lineRule="auto"/>
              <w:ind w:left="100" w:right="20" w:hanging="90"/>
              <w:jc w:val="center"/>
              <w:rPr>
                <w:sz w:val="15"/>
                <w:szCs w:val="15"/>
              </w:rPr>
            </w:pPr>
          </w:p>
        </w:tc>
        <w:tc>
          <w:tcPr>
            <w:tcW w:w="229" w:type="pct"/>
            <w:vAlign w:val="bottom"/>
          </w:tcPr>
          <w:p w14:paraId="7176EB5B" w14:textId="1D956410"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7A30046E"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1F26F243"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3428C962" w14:textId="77777777" w:rsidR="000D1BD4" w:rsidRPr="00374E89" w:rsidRDefault="000D1BD4" w:rsidP="000D1BD4">
            <w:pPr>
              <w:tabs>
                <w:tab w:val="decimal" w:pos="550"/>
              </w:tabs>
              <w:spacing w:line="276" w:lineRule="auto"/>
              <w:ind w:left="100" w:right="20" w:hanging="90"/>
              <w:jc w:val="center"/>
              <w:rPr>
                <w:sz w:val="15"/>
                <w:szCs w:val="15"/>
              </w:rPr>
            </w:pPr>
          </w:p>
        </w:tc>
        <w:tc>
          <w:tcPr>
            <w:tcW w:w="272" w:type="pct"/>
            <w:vAlign w:val="bottom"/>
          </w:tcPr>
          <w:p w14:paraId="1BC294AA" w14:textId="03FD0CE4" w:rsidR="000D1BD4" w:rsidRPr="00374E89" w:rsidRDefault="000D1BD4" w:rsidP="000D1BD4">
            <w:pPr>
              <w:tabs>
                <w:tab w:val="decimal" w:pos="630"/>
              </w:tabs>
              <w:spacing w:line="276" w:lineRule="auto"/>
              <w:ind w:right="20"/>
              <w:jc w:val="center"/>
              <w:rPr>
                <w:sz w:val="15"/>
                <w:szCs w:val="15"/>
                <w:cs/>
                <w:lang w:bidi="th-TH"/>
              </w:rPr>
            </w:pPr>
            <w:r w:rsidRPr="00374E89">
              <w:rPr>
                <w:sz w:val="15"/>
                <w:szCs w:val="15"/>
                <w:lang w:bidi="th-TH"/>
              </w:rPr>
              <w:t>50,301</w:t>
            </w:r>
          </w:p>
        </w:tc>
        <w:tc>
          <w:tcPr>
            <w:tcW w:w="60" w:type="pct"/>
            <w:vAlign w:val="bottom"/>
          </w:tcPr>
          <w:p w14:paraId="12CDEBFE" w14:textId="77777777" w:rsidR="000D1BD4" w:rsidRPr="00374E89" w:rsidRDefault="000D1BD4" w:rsidP="000D1BD4">
            <w:pPr>
              <w:tabs>
                <w:tab w:val="decimal" w:pos="550"/>
              </w:tabs>
              <w:spacing w:line="276" w:lineRule="auto"/>
              <w:ind w:left="100" w:right="20" w:hanging="90"/>
              <w:jc w:val="center"/>
              <w:rPr>
                <w:sz w:val="15"/>
                <w:szCs w:val="15"/>
              </w:rPr>
            </w:pPr>
          </w:p>
        </w:tc>
        <w:tc>
          <w:tcPr>
            <w:tcW w:w="319" w:type="pct"/>
            <w:vAlign w:val="bottom"/>
          </w:tcPr>
          <w:p w14:paraId="00E32587" w14:textId="77777777"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50,301</w:t>
            </w:r>
          </w:p>
        </w:tc>
        <w:tc>
          <w:tcPr>
            <w:tcW w:w="60" w:type="pct"/>
          </w:tcPr>
          <w:p w14:paraId="2C06A91B" w14:textId="77777777" w:rsidR="000D1BD4" w:rsidRPr="00374E89" w:rsidRDefault="000D1BD4" w:rsidP="000D1BD4">
            <w:pPr>
              <w:tabs>
                <w:tab w:val="decimal" w:pos="700"/>
              </w:tabs>
              <w:spacing w:line="276" w:lineRule="auto"/>
              <w:ind w:right="20"/>
              <w:jc w:val="center"/>
              <w:rPr>
                <w:sz w:val="15"/>
                <w:szCs w:val="15"/>
                <w:lang w:bidi="th-TH"/>
              </w:rPr>
            </w:pPr>
          </w:p>
        </w:tc>
        <w:tc>
          <w:tcPr>
            <w:tcW w:w="264" w:type="pct"/>
            <w:vAlign w:val="bottom"/>
          </w:tcPr>
          <w:p w14:paraId="45705BBD" w14:textId="584354DB" w:rsidR="000D1BD4" w:rsidRPr="00374E89" w:rsidRDefault="000D1BD4" w:rsidP="000D1BD4">
            <w:pPr>
              <w:pStyle w:val="NoSpacing"/>
              <w:tabs>
                <w:tab w:val="clear" w:pos="454"/>
                <w:tab w:val="clear" w:pos="680"/>
                <w:tab w:val="clear" w:pos="907"/>
                <w:tab w:val="left" w:pos="477"/>
                <w:tab w:val="left" w:pos="567"/>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c>
          <w:tcPr>
            <w:tcW w:w="60" w:type="pct"/>
          </w:tcPr>
          <w:p w14:paraId="7C76B19D" w14:textId="180CFDC6"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7F5442AC" w14:textId="51060767" w:rsidR="000D1BD4" w:rsidRPr="00374E89" w:rsidRDefault="000D1BD4" w:rsidP="000D1BD4">
            <w:pPr>
              <w:pStyle w:val="NoSpacing"/>
              <w:tabs>
                <w:tab w:val="clear" w:pos="227"/>
                <w:tab w:val="clear" w:pos="680"/>
                <w:tab w:val="clear" w:pos="907"/>
                <w:tab w:val="left" w:pos="405"/>
                <w:tab w:val="left" w:pos="585"/>
              </w:tabs>
              <w:spacing w:line="240" w:lineRule="atLeast"/>
              <w:ind w:left="45"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r>
      <w:tr w:rsidR="000D1BD4" w:rsidRPr="00CC2561" w14:paraId="277B24D9" w14:textId="0887EF25" w:rsidTr="00C14C01">
        <w:trPr>
          <w:cantSplit/>
          <w:trHeight w:val="803"/>
        </w:trPr>
        <w:tc>
          <w:tcPr>
            <w:tcW w:w="545" w:type="pct"/>
          </w:tcPr>
          <w:p w14:paraId="563FE394" w14:textId="77777777" w:rsidR="000D1BD4" w:rsidRPr="00374E89" w:rsidRDefault="000D1BD4" w:rsidP="000D1BD4">
            <w:pPr>
              <w:spacing w:line="276" w:lineRule="auto"/>
              <w:ind w:left="194" w:hanging="180"/>
              <w:rPr>
                <w:sz w:val="15"/>
                <w:szCs w:val="15"/>
              </w:rPr>
            </w:pPr>
            <w:r w:rsidRPr="00374E89">
              <w:rPr>
                <w:sz w:val="15"/>
                <w:szCs w:val="15"/>
              </w:rPr>
              <w:t xml:space="preserve">Casmatt Company </w:t>
            </w:r>
          </w:p>
          <w:p w14:paraId="6C0A8C5A" w14:textId="77777777" w:rsidR="000D1BD4" w:rsidRPr="00374E89" w:rsidRDefault="000D1BD4" w:rsidP="000D1BD4">
            <w:pPr>
              <w:spacing w:line="276" w:lineRule="auto"/>
              <w:ind w:left="104"/>
              <w:rPr>
                <w:sz w:val="15"/>
                <w:szCs w:val="15"/>
              </w:rPr>
            </w:pPr>
            <w:r w:rsidRPr="00374E89">
              <w:rPr>
                <w:sz w:val="15"/>
                <w:szCs w:val="15"/>
              </w:rPr>
              <w:t>Limited</w:t>
            </w:r>
          </w:p>
        </w:tc>
        <w:tc>
          <w:tcPr>
            <w:tcW w:w="642" w:type="pct"/>
          </w:tcPr>
          <w:p w14:paraId="6BB74A49" w14:textId="77777777" w:rsidR="000D1BD4" w:rsidRPr="00374E89" w:rsidRDefault="000D1BD4" w:rsidP="000D1BD4">
            <w:pPr>
              <w:tabs>
                <w:tab w:val="decimal" w:pos="690"/>
              </w:tabs>
              <w:spacing w:line="276" w:lineRule="auto"/>
              <w:ind w:left="16" w:right="-79"/>
              <w:rPr>
                <w:sz w:val="15"/>
                <w:szCs w:val="15"/>
              </w:rPr>
            </w:pPr>
            <w:r w:rsidRPr="00374E89">
              <w:rPr>
                <w:sz w:val="15"/>
                <w:szCs w:val="15"/>
              </w:rPr>
              <w:t>Provides procurement and</w:t>
            </w:r>
          </w:p>
          <w:p w14:paraId="71A9BA71" w14:textId="77777777" w:rsidR="000D1BD4" w:rsidRPr="00374E89" w:rsidRDefault="000D1BD4" w:rsidP="000D1BD4">
            <w:pPr>
              <w:tabs>
                <w:tab w:val="decimal" w:pos="690"/>
              </w:tabs>
              <w:spacing w:line="276" w:lineRule="auto"/>
              <w:ind w:left="106" w:right="-79"/>
              <w:rPr>
                <w:sz w:val="15"/>
                <w:szCs w:val="15"/>
              </w:rPr>
            </w:pPr>
            <w:r w:rsidRPr="00374E89">
              <w:rPr>
                <w:sz w:val="15"/>
                <w:szCs w:val="15"/>
              </w:rPr>
              <w:t xml:space="preserve">consulting services for </w:t>
            </w:r>
          </w:p>
          <w:p w14:paraId="17627EDC" w14:textId="77777777" w:rsidR="000D1BD4" w:rsidRPr="00374E89" w:rsidRDefault="000D1BD4" w:rsidP="000D1BD4">
            <w:pPr>
              <w:tabs>
                <w:tab w:val="decimal" w:pos="690"/>
              </w:tabs>
              <w:spacing w:line="276" w:lineRule="auto"/>
              <w:ind w:left="106" w:right="-79"/>
              <w:rPr>
                <w:sz w:val="15"/>
                <w:szCs w:val="15"/>
                <w:rtl/>
                <w:cs/>
              </w:rPr>
            </w:pPr>
            <w:r w:rsidRPr="00374E89">
              <w:rPr>
                <w:sz w:val="15"/>
                <w:szCs w:val="15"/>
              </w:rPr>
              <w:t>computer software and hardware</w:t>
            </w:r>
          </w:p>
        </w:tc>
        <w:tc>
          <w:tcPr>
            <w:tcW w:w="228" w:type="pct"/>
            <w:vAlign w:val="bottom"/>
          </w:tcPr>
          <w:p w14:paraId="38A97080" w14:textId="3E62A7E0" w:rsidR="000D1BD4" w:rsidRPr="00374E89" w:rsidRDefault="000D1BD4" w:rsidP="000D1BD4">
            <w:pPr>
              <w:tabs>
                <w:tab w:val="decimal" w:pos="550"/>
              </w:tabs>
              <w:spacing w:line="276" w:lineRule="auto"/>
              <w:ind w:right="20"/>
              <w:jc w:val="center"/>
              <w:rPr>
                <w:sz w:val="15"/>
                <w:szCs w:val="15"/>
              </w:rPr>
            </w:pPr>
            <w:r w:rsidRPr="00374E89">
              <w:rPr>
                <w:sz w:val="15"/>
                <w:szCs w:val="15"/>
              </w:rPr>
              <w:t>100</w:t>
            </w:r>
          </w:p>
        </w:tc>
        <w:tc>
          <w:tcPr>
            <w:tcW w:w="60" w:type="pct"/>
            <w:vAlign w:val="bottom"/>
          </w:tcPr>
          <w:p w14:paraId="574DA947" w14:textId="77777777" w:rsidR="000D1BD4" w:rsidRPr="00374E89" w:rsidRDefault="000D1BD4" w:rsidP="000D1BD4">
            <w:pPr>
              <w:tabs>
                <w:tab w:val="decimal" w:pos="550"/>
                <w:tab w:val="decimal" w:pos="686"/>
              </w:tabs>
              <w:spacing w:line="276" w:lineRule="auto"/>
              <w:ind w:right="20"/>
              <w:jc w:val="center"/>
              <w:rPr>
                <w:sz w:val="15"/>
                <w:szCs w:val="15"/>
              </w:rPr>
            </w:pPr>
          </w:p>
        </w:tc>
        <w:tc>
          <w:tcPr>
            <w:tcW w:w="231" w:type="pct"/>
            <w:vAlign w:val="bottom"/>
          </w:tcPr>
          <w:p w14:paraId="5963ED45" w14:textId="77777777" w:rsidR="000D1BD4" w:rsidRPr="00374E89" w:rsidRDefault="000D1BD4" w:rsidP="000D1BD4">
            <w:pPr>
              <w:tabs>
                <w:tab w:val="decimal" w:pos="550"/>
              </w:tabs>
              <w:spacing w:line="276" w:lineRule="auto"/>
              <w:ind w:right="20"/>
              <w:jc w:val="center"/>
              <w:rPr>
                <w:sz w:val="15"/>
                <w:szCs w:val="15"/>
                <w:rtl/>
                <w:cs/>
              </w:rPr>
            </w:pPr>
            <w:r w:rsidRPr="00374E89">
              <w:rPr>
                <w:sz w:val="15"/>
                <w:szCs w:val="15"/>
              </w:rPr>
              <w:t>100</w:t>
            </w:r>
          </w:p>
        </w:tc>
        <w:tc>
          <w:tcPr>
            <w:tcW w:w="60" w:type="pct"/>
            <w:vAlign w:val="bottom"/>
          </w:tcPr>
          <w:p w14:paraId="69926028" w14:textId="77777777" w:rsidR="000D1BD4" w:rsidRPr="00374E89" w:rsidRDefault="000D1BD4" w:rsidP="000D1BD4">
            <w:pPr>
              <w:tabs>
                <w:tab w:val="decimal" w:pos="686"/>
              </w:tabs>
              <w:spacing w:line="276" w:lineRule="auto"/>
              <w:jc w:val="center"/>
              <w:rPr>
                <w:sz w:val="15"/>
                <w:szCs w:val="15"/>
              </w:rPr>
            </w:pPr>
          </w:p>
        </w:tc>
        <w:tc>
          <w:tcPr>
            <w:tcW w:w="228" w:type="pct"/>
            <w:vAlign w:val="bottom"/>
          </w:tcPr>
          <w:p w14:paraId="2F7FD48B" w14:textId="2E4925CC" w:rsidR="000D1BD4" w:rsidRPr="00374E89" w:rsidRDefault="000D1BD4" w:rsidP="000D1BD4">
            <w:pPr>
              <w:tabs>
                <w:tab w:val="decimal" w:pos="550"/>
              </w:tabs>
              <w:spacing w:line="276" w:lineRule="auto"/>
              <w:ind w:right="20"/>
              <w:jc w:val="center"/>
              <w:rPr>
                <w:sz w:val="15"/>
                <w:szCs w:val="15"/>
                <w:cs/>
                <w:lang w:bidi="th-TH"/>
              </w:rPr>
            </w:pPr>
            <w:r w:rsidRPr="00374E89">
              <w:rPr>
                <w:sz w:val="15"/>
                <w:szCs w:val="15"/>
                <w:lang w:bidi="th-TH"/>
              </w:rPr>
              <w:t>5,000</w:t>
            </w:r>
          </w:p>
        </w:tc>
        <w:tc>
          <w:tcPr>
            <w:tcW w:w="60" w:type="pct"/>
            <w:vAlign w:val="bottom"/>
          </w:tcPr>
          <w:p w14:paraId="5609B58E" w14:textId="77777777" w:rsidR="000D1BD4" w:rsidRPr="00374E89" w:rsidRDefault="000D1BD4" w:rsidP="000D1BD4">
            <w:pPr>
              <w:tabs>
                <w:tab w:val="decimal" w:pos="550"/>
              </w:tabs>
              <w:spacing w:line="276" w:lineRule="auto"/>
              <w:ind w:right="20"/>
              <w:jc w:val="center"/>
              <w:rPr>
                <w:sz w:val="15"/>
                <w:szCs w:val="15"/>
              </w:rPr>
            </w:pPr>
          </w:p>
        </w:tc>
        <w:tc>
          <w:tcPr>
            <w:tcW w:w="243" w:type="pct"/>
            <w:vAlign w:val="bottom"/>
          </w:tcPr>
          <w:p w14:paraId="4D86F95A" w14:textId="77777777" w:rsidR="000D1BD4" w:rsidRPr="00374E89" w:rsidRDefault="000D1BD4" w:rsidP="000D1BD4">
            <w:pPr>
              <w:tabs>
                <w:tab w:val="decimal" w:pos="550"/>
              </w:tabs>
              <w:spacing w:line="276" w:lineRule="auto"/>
              <w:ind w:right="20"/>
              <w:jc w:val="center"/>
              <w:rPr>
                <w:sz w:val="15"/>
                <w:szCs w:val="15"/>
                <w:cs/>
                <w:lang w:bidi="th-TH"/>
              </w:rPr>
            </w:pPr>
            <w:r w:rsidRPr="00374E89">
              <w:rPr>
                <w:sz w:val="15"/>
                <w:szCs w:val="15"/>
                <w:lang w:bidi="th-TH"/>
              </w:rPr>
              <w:t>5,000</w:t>
            </w:r>
          </w:p>
        </w:tc>
        <w:tc>
          <w:tcPr>
            <w:tcW w:w="60" w:type="pct"/>
            <w:vAlign w:val="bottom"/>
          </w:tcPr>
          <w:p w14:paraId="4E18D9B2" w14:textId="77777777" w:rsidR="000D1BD4" w:rsidRPr="00374E89" w:rsidRDefault="000D1BD4" w:rsidP="000D1BD4">
            <w:pPr>
              <w:tabs>
                <w:tab w:val="decimal" w:pos="550"/>
              </w:tabs>
              <w:spacing w:line="276" w:lineRule="auto"/>
              <w:ind w:right="20"/>
              <w:jc w:val="center"/>
              <w:rPr>
                <w:sz w:val="15"/>
                <w:szCs w:val="15"/>
              </w:rPr>
            </w:pPr>
          </w:p>
        </w:tc>
        <w:tc>
          <w:tcPr>
            <w:tcW w:w="297" w:type="pct"/>
            <w:vAlign w:val="bottom"/>
          </w:tcPr>
          <w:p w14:paraId="2A646000" w14:textId="46C547B0"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5,151</w:t>
            </w:r>
          </w:p>
        </w:tc>
        <w:tc>
          <w:tcPr>
            <w:tcW w:w="61" w:type="pct"/>
            <w:vAlign w:val="bottom"/>
          </w:tcPr>
          <w:p w14:paraId="67C3ADC6" w14:textId="77777777" w:rsidR="000D1BD4" w:rsidRPr="00374E89" w:rsidRDefault="000D1BD4" w:rsidP="000D1BD4">
            <w:pPr>
              <w:tabs>
                <w:tab w:val="decimal" w:pos="550"/>
              </w:tabs>
              <w:spacing w:line="276" w:lineRule="auto"/>
              <w:ind w:right="20"/>
              <w:jc w:val="center"/>
              <w:rPr>
                <w:sz w:val="15"/>
                <w:szCs w:val="15"/>
              </w:rPr>
            </w:pPr>
          </w:p>
        </w:tc>
        <w:tc>
          <w:tcPr>
            <w:tcW w:w="306" w:type="pct"/>
            <w:vAlign w:val="bottom"/>
          </w:tcPr>
          <w:p w14:paraId="58EE7399" w14:textId="77777777" w:rsidR="000D1BD4" w:rsidRPr="00374E89" w:rsidRDefault="000D1BD4" w:rsidP="000D1BD4">
            <w:pPr>
              <w:tabs>
                <w:tab w:val="decimal" w:pos="750"/>
              </w:tabs>
              <w:spacing w:line="276" w:lineRule="auto"/>
              <w:ind w:right="20"/>
              <w:jc w:val="center"/>
              <w:rPr>
                <w:sz w:val="15"/>
                <w:szCs w:val="15"/>
                <w:cs/>
                <w:lang w:bidi="th-TH"/>
              </w:rPr>
            </w:pPr>
            <w:r w:rsidRPr="00374E89">
              <w:rPr>
                <w:sz w:val="15"/>
                <w:szCs w:val="15"/>
                <w:lang w:bidi="th-TH"/>
              </w:rPr>
              <w:t>5,151</w:t>
            </w:r>
          </w:p>
        </w:tc>
        <w:tc>
          <w:tcPr>
            <w:tcW w:w="60" w:type="pct"/>
            <w:vAlign w:val="bottom"/>
          </w:tcPr>
          <w:p w14:paraId="4ED59949" w14:textId="77777777" w:rsidR="000D1BD4" w:rsidRPr="00374E89" w:rsidRDefault="000D1BD4" w:rsidP="000D1BD4">
            <w:pPr>
              <w:tabs>
                <w:tab w:val="decimal" w:pos="550"/>
              </w:tabs>
              <w:spacing w:line="276" w:lineRule="auto"/>
              <w:ind w:right="20"/>
              <w:jc w:val="center"/>
              <w:rPr>
                <w:sz w:val="15"/>
                <w:szCs w:val="15"/>
              </w:rPr>
            </w:pPr>
          </w:p>
        </w:tc>
        <w:tc>
          <w:tcPr>
            <w:tcW w:w="229" w:type="pct"/>
            <w:vAlign w:val="bottom"/>
          </w:tcPr>
          <w:p w14:paraId="73666427" w14:textId="072C6A25"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3A1D15D1"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08DAD144"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4D9AC51D" w14:textId="77777777" w:rsidR="000D1BD4" w:rsidRPr="00374E89" w:rsidRDefault="000D1BD4" w:rsidP="000D1BD4">
            <w:pPr>
              <w:tabs>
                <w:tab w:val="decimal" w:pos="550"/>
              </w:tabs>
              <w:spacing w:line="276" w:lineRule="auto"/>
              <w:ind w:right="20"/>
              <w:jc w:val="center"/>
              <w:rPr>
                <w:sz w:val="15"/>
                <w:szCs w:val="15"/>
              </w:rPr>
            </w:pPr>
          </w:p>
        </w:tc>
        <w:tc>
          <w:tcPr>
            <w:tcW w:w="272" w:type="pct"/>
            <w:vAlign w:val="bottom"/>
          </w:tcPr>
          <w:p w14:paraId="4588D834" w14:textId="1DE43596" w:rsidR="000D1BD4" w:rsidRPr="00374E89" w:rsidRDefault="000D1BD4" w:rsidP="000D1BD4">
            <w:pPr>
              <w:tabs>
                <w:tab w:val="decimal" w:pos="630"/>
              </w:tabs>
              <w:spacing w:line="276" w:lineRule="auto"/>
              <w:ind w:right="20"/>
              <w:jc w:val="center"/>
              <w:rPr>
                <w:sz w:val="15"/>
                <w:szCs w:val="15"/>
                <w:cs/>
                <w:lang w:bidi="th-TH"/>
              </w:rPr>
            </w:pPr>
            <w:r w:rsidRPr="00374E89">
              <w:rPr>
                <w:sz w:val="15"/>
                <w:szCs w:val="15"/>
                <w:lang w:bidi="th-TH"/>
              </w:rPr>
              <w:t>5,151</w:t>
            </w:r>
          </w:p>
        </w:tc>
        <w:tc>
          <w:tcPr>
            <w:tcW w:w="60" w:type="pct"/>
            <w:vAlign w:val="bottom"/>
          </w:tcPr>
          <w:p w14:paraId="2DDB2798" w14:textId="77777777" w:rsidR="000D1BD4" w:rsidRPr="00374E89" w:rsidRDefault="000D1BD4" w:rsidP="000D1BD4">
            <w:pPr>
              <w:tabs>
                <w:tab w:val="decimal" w:pos="550"/>
              </w:tabs>
              <w:spacing w:line="276" w:lineRule="auto"/>
              <w:ind w:right="20"/>
              <w:jc w:val="center"/>
              <w:rPr>
                <w:sz w:val="15"/>
                <w:szCs w:val="15"/>
              </w:rPr>
            </w:pPr>
          </w:p>
        </w:tc>
        <w:tc>
          <w:tcPr>
            <w:tcW w:w="319" w:type="pct"/>
            <w:vAlign w:val="bottom"/>
          </w:tcPr>
          <w:p w14:paraId="4B8AD0DA" w14:textId="77777777"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5,151</w:t>
            </w:r>
          </w:p>
        </w:tc>
        <w:tc>
          <w:tcPr>
            <w:tcW w:w="60" w:type="pct"/>
          </w:tcPr>
          <w:p w14:paraId="4027E80D" w14:textId="77777777" w:rsidR="000D1BD4" w:rsidRPr="00374E89" w:rsidRDefault="000D1BD4" w:rsidP="000D1BD4">
            <w:pPr>
              <w:tabs>
                <w:tab w:val="decimal" w:pos="700"/>
              </w:tabs>
              <w:spacing w:line="276" w:lineRule="auto"/>
              <w:ind w:right="20"/>
              <w:jc w:val="center"/>
              <w:rPr>
                <w:sz w:val="15"/>
                <w:szCs w:val="15"/>
                <w:lang w:bidi="th-TH"/>
              </w:rPr>
            </w:pPr>
          </w:p>
        </w:tc>
        <w:tc>
          <w:tcPr>
            <w:tcW w:w="264" w:type="pct"/>
            <w:vAlign w:val="bottom"/>
          </w:tcPr>
          <w:p w14:paraId="2D3A67E2" w14:textId="2A1B3911" w:rsidR="000D1BD4" w:rsidRPr="00374E89" w:rsidRDefault="000D1BD4" w:rsidP="000D1BD4">
            <w:pPr>
              <w:pStyle w:val="NoSpacing"/>
              <w:tabs>
                <w:tab w:val="clear" w:pos="454"/>
                <w:tab w:val="clear" w:pos="680"/>
                <w:tab w:val="clear" w:pos="907"/>
                <w:tab w:val="left" w:pos="387"/>
                <w:tab w:val="left" w:pos="567"/>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c>
          <w:tcPr>
            <w:tcW w:w="60" w:type="pct"/>
          </w:tcPr>
          <w:p w14:paraId="273DBD46" w14:textId="4A90B9F2"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61EE149D" w14:textId="7EE482F0" w:rsidR="000D1BD4" w:rsidRPr="00374E89" w:rsidRDefault="000D1BD4" w:rsidP="000D1BD4">
            <w:pPr>
              <w:pStyle w:val="NoSpacing"/>
              <w:tabs>
                <w:tab w:val="clear" w:pos="227"/>
                <w:tab w:val="clear" w:pos="454"/>
                <w:tab w:val="clear" w:pos="680"/>
                <w:tab w:val="clear" w:pos="907"/>
                <w:tab w:val="left" w:pos="585"/>
              </w:tabs>
              <w:spacing w:line="240" w:lineRule="atLeast"/>
              <w:ind w:left="45"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r>
      <w:tr w:rsidR="000D1BD4" w:rsidRPr="00CC2561" w14:paraId="3996AA26" w14:textId="7D3F747C" w:rsidTr="00C14C01">
        <w:trPr>
          <w:cantSplit/>
        </w:trPr>
        <w:tc>
          <w:tcPr>
            <w:tcW w:w="545" w:type="pct"/>
          </w:tcPr>
          <w:p w14:paraId="3A4150A7" w14:textId="77777777" w:rsidR="000D1BD4" w:rsidRPr="00374E89" w:rsidRDefault="000D1BD4" w:rsidP="000D1BD4">
            <w:pPr>
              <w:spacing w:line="276" w:lineRule="auto"/>
              <w:ind w:left="100" w:hanging="100"/>
              <w:rPr>
                <w:sz w:val="15"/>
                <w:szCs w:val="15"/>
              </w:rPr>
            </w:pPr>
            <w:r w:rsidRPr="00374E89">
              <w:rPr>
                <w:sz w:val="15"/>
                <w:szCs w:val="15"/>
              </w:rPr>
              <w:t>TJN Insurance Broker Company Limited</w:t>
            </w:r>
          </w:p>
        </w:tc>
        <w:tc>
          <w:tcPr>
            <w:tcW w:w="642" w:type="pct"/>
          </w:tcPr>
          <w:p w14:paraId="76BFFCDE" w14:textId="77777777" w:rsidR="000D1BD4" w:rsidRPr="00374E89" w:rsidRDefault="000D1BD4" w:rsidP="000D1BD4">
            <w:pPr>
              <w:tabs>
                <w:tab w:val="decimal" w:pos="690"/>
              </w:tabs>
              <w:spacing w:line="276" w:lineRule="auto"/>
              <w:ind w:left="60" w:right="-79" w:hanging="60"/>
              <w:rPr>
                <w:sz w:val="15"/>
                <w:szCs w:val="15"/>
              </w:rPr>
            </w:pPr>
            <w:r w:rsidRPr="00374E89">
              <w:rPr>
                <w:sz w:val="15"/>
                <w:szCs w:val="15"/>
              </w:rPr>
              <w:t>Non-life insurance broker</w:t>
            </w:r>
          </w:p>
        </w:tc>
        <w:tc>
          <w:tcPr>
            <w:tcW w:w="228" w:type="pct"/>
            <w:vAlign w:val="bottom"/>
          </w:tcPr>
          <w:p w14:paraId="3E54C78F" w14:textId="69CF1889" w:rsidR="000D1BD4" w:rsidRPr="00374E89" w:rsidRDefault="000D1BD4" w:rsidP="000D1BD4">
            <w:pPr>
              <w:tabs>
                <w:tab w:val="decimal" w:pos="550"/>
              </w:tabs>
              <w:spacing w:line="276" w:lineRule="auto"/>
              <w:ind w:right="20"/>
              <w:jc w:val="center"/>
              <w:rPr>
                <w:sz w:val="15"/>
                <w:szCs w:val="15"/>
              </w:rPr>
            </w:pPr>
            <w:r w:rsidRPr="00374E89">
              <w:rPr>
                <w:sz w:val="15"/>
                <w:szCs w:val="15"/>
              </w:rPr>
              <w:t>100</w:t>
            </w:r>
          </w:p>
        </w:tc>
        <w:tc>
          <w:tcPr>
            <w:tcW w:w="60" w:type="pct"/>
            <w:vAlign w:val="bottom"/>
          </w:tcPr>
          <w:p w14:paraId="55789CFA" w14:textId="77777777" w:rsidR="000D1BD4" w:rsidRPr="00374E89" w:rsidRDefault="000D1BD4" w:rsidP="000D1BD4">
            <w:pPr>
              <w:tabs>
                <w:tab w:val="decimal" w:pos="550"/>
              </w:tabs>
              <w:spacing w:line="276" w:lineRule="auto"/>
              <w:ind w:right="20"/>
              <w:jc w:val="center"/>
              <w:rPr>
                <w:sz w:val="15"/>
                <w:szCs w:val="15"/>
              </w:rPr>
            </w:pPr>
          </w:p>
        </w:tc>
        <w:tc>
          <w:tcPr>
            <w:tcW w:w="231" w:type="pct"/>
            <w:vAlign w:val="bottom"/>
          </w:tcPr>
          <w:p w14:paraId="0F2B0F78" w14:textId="77777777" w:rsidR="000D1BD4" w:rsidRPr="00374E89" w:rsidRDefault="000D1BD4" w:rsidP="000D1BD4">
            <w:pPr>
              <w:tabs>
                <w:tab w:val="decimal" w:pos="550"/>
              </w:tabs>
              <w:spacing w:line="276" w:lineRule="auto"/>
              <w:ind w:right="20"/>
              <w:jc w:val="center"/>
              <w:rPr>
                <w:sz w:val="15"/>
                <w:szCs w:val="15"/>
                <w:rtl/>
                <w:cs/>
              </w:rPr>
            </w:pPr>
            <w:r w:rsidRPr="00374E89">
              <w:rPr>
                <w:sz w:val="15"/>
                <w:szCs w:val="15"/>
              </w:rPr>
              <w:t>100</w:t>
            </w:r>
          </w:p>
        </w:tc>
        <w:tc>
          <w:tcPr>
            <w:tcW w:w="60" w:type="pct"/>
            <w:vAlign w:val="bottom"/>
          </w:tcPr>
          <w:p w14:paraId="01FD309C" w14:textId="77777777" w:rsidR="000D1BD4" w:rsidRPr="00374E89" w:rsidRDefault="000D1BD4" w:rsidP="000D1BD4">
            <w:pPr>
              <w:tabs>
                <w:tab w:val="decimal" w:pos="686"/>
              </w:tabs>
              <w:spacing w:line="276" w:lineRule="auto"/>
              <w:jc w:val="center"/>
              <w:rPr>
                <w:sz w:val="15"/>
                <w:szCs w:val="15"/>
              </w:rPr>
            </w:pPr>
          </w:p>
        </w:tc>
        <w:tc>
          <w:tcPr>
            <w:tcW w:w="228" w:type="pct"/>
            <w:vAlign w:val="bottom"/>
          </w:tcPr>
          <w:p w14:paraId="693E851F" w14:textId="473BE142" w:rsidR="000D1BD4" w:rsidRPr="00374E89" w:rsidRDefault="000D1BD4" w:rsidP="000D1BD4">
            <w:pPr>
              <w:tabs>
                <w:tab w:val="decimal" w:pos="550"/>
              </w:tabs>
              <w:spacing w:line="276" w:lineRule="auto"/>
              <w:ind w:right="20"/>
              <w:jc w:val="center"/>
              <w:rPr>
                <w:sz w:val="15"/>
                <w:szCs w:val="15"/>
                <w:cs/>
                <w:lang w:bidi="th-TH"/>
              </w:rPr>
            </w:pPr>
            <w:r w:rsidRPr="00374E89">
              <w:rPr>
                <w:sz w:val="15"/>
                <w:szCs w:val="15"/>
                <w:lang w:bidi="th-TH"/>
              </w:rPr>
              <w:t>17,000</w:t>
            </w:r>
          </w:p>
        </w:tc>
        <w:tc>
          <w:tcPr>
            <w:tcW w:w="60" w:type="pct"/>
            <w:vAlign w:val="bottom"/>
          </w:tcPr>
          <w:p w14:paraId="1E85D5CD" w14:textId="77777777" w:rsidR="000D1BD4" w:rsidRPr="00374E89" w:rsidRDefault="000D1BD4" w:rsidP="000D1BD4">
            <w:pPr>
              <w:tabs>
                <w:tab w:val="decimal" w:pos="550"/>
              </w:tabs>
              <w:spacing w:line="276" w:lineRule="auto"/>
              <w:ind w:right="20"/>
              <w:jc w:val="center"/>
              <w:rPr>
                <w:sz w:val="15"/>
                <w:szCs w:val="15"/>
              </w:rPr>
            </w:pPr>
          </w:p>
        </w:tc>
        <w:tc>
          <w:tcPr>
            <w:tcW w:w="243" w:type="pct"/>
            <w:vAlign w:val="bottom"/>
          </w:tcPr>
          <w:p w14:paraId="0F67D44B" w14:textId="77777777" w:rsidR="000D1BD4" w:rsidRPr="00374E89" w:rsidRDefault="000D1BD4" w:rsidP="000D1BD4">
            <w:pPr>
              <w:tabs>
                <w:tab w:val="decimal" w:pos="550"/>
              </w:tabs>
              <w:spacing w:line="276" w:lineRule="auto"/>
              <w:ind w:right="20"/>
              <w:jc w:val="center"/>
              <w:rPr>
                <w:sz w:val="15"/>
                <w:szCs w:val="15"/>
                <w:cs/>
                <w:lang w:bidi="th-TH"/>
              </w:rPr>
            </w:pPr>
            <w:r w:rsidRPr="00374E89">
              <w:rPr>
                <w:sz w:val="15"/>
                <w:szCs w:val="15"/>
                <w:lang w:bidi="th-TH"/>
              </w:rPr>
              <w:t>17,000</w:t>
            </w:r>
          </w:p>
        </w:tc>
        <w:tc>
          <w:tcPr>
            <w:tcW w:w="60" w:type="pct"/>
            <w:vAlign w:val="bottom"/>
          </w:tcPr>
          <w:p w14:paraId="1D480B47" w14:textId="77777777" w:rsidR="000D1BD4" w:rsidRPr="00374E89" w:rsidRDefault="000D1BD4" w:rsidP="000D1BD4">
            <w:pPr>
              <w:tabs>
                <w:tab w:val="decimal" w:pos="550"/>
              </w:tabs>
              <w:spacing w:line="276" w:lineRule="auto"/>
              <w:ind w:right="20"/>
              <w:jc w:val="center"/>
              <w:rPr>
                <w:sz w:val="15"/>
                <w:szCs w:val="15"/>
              </w:rPr>
            </w:pPr>
          </w:p>
        </w:tc>
        <w:tc>
          <w:tcPr>
            <w:tcW w:w="297" w:type="pct"/>
            <w:vAlign w:val="bottom"/>
          </w:tcPr>
          <w:p w14:paraId="6FE567F3" w14:textId="195C1244"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17,000</w:t>
            </w:r>
          </w:p>
        </w:tc>
        <w:tc>
          <w:tcPr>
            <w:tcW w:w="61" w:type="pct"/>
            <w:vAlign w:val="bottom"/>
          </w:tcPr>
          <w:p w14:paraId="4ED1C837" w14:textId="77777777" w:rsidR="000D1BD4" w:rsidRPr="00374E89" w:rsidRDefault="000D1BD4" w:rsidP="000D1BD4">
            <w:pPr>
              <w:tabs>
                <w:tab w:val="decimal" w:pos="550"/>
              </w:tabs>
              <w:spacing w:line="276" w:lineRule="auto"/>
              <w:ind w:right="20"/>
              <w:jc w:val="center"/>
              <w:rPr>
                <w:sz w:val="15"/>
                <w:szCs w:val="15"/>
              </w:rPr>
            </w:pPr>
          </w:p>
        </w:tc>
        <w:tc>
          <w:tcPr>
            <w:tcW w:w="306" w:type="pct"/>
            <w:vAlign w:val="bottom"/>
          </w:tcPr>
          <w:p w14:paraId="60FAD865" w14:textId="77777777" w:rsidR="000D1BD4" w:rsidRPr="00374E89" w:rsidRDefault="000D1BD4" w:rsidP="000D1BD4">
            <w:pPr>
              <w:tabs>
                <w:tab w:val="decimal" w:pos="750"/>
              </w:tabs>
              <w:spacing w:line="276" w:lineRule="auto"/>
              <w:ind w:right="20"/>
              <w:jc w:val="center"/>
              <w:rPr>
                <w:sz w:val="15"/>
                <w:szCs w:val="15"/>
                <w:cs/>
                <w:lang w:bidi="th-TH"/>
              </w:rPr>
            </w:pPr>
            <w:r w:rsidRPr="00374E89">
              <w:rPr>
                <w:sz w:val="15"/>
                <w:szCs w:val="15"/>
                <w:lang w:bidi="th-TH"/>
              </w:rPr>
              <w:t>17,000</w:t>
            </w:r>
          </w:p>
        </w:tc>
        <w:tc>
          <w:tcPr>
            <w:tcW w:w="60" w:type="pct"/>
            <w:vAlign w:val="bottom"/>
          </w:tcPr>
          <w:p w14:paraId="124C828C" w14:textId="77777777" w:rsidR="000D1BD4" w:rsidRPr="00374E89" w:rsidRDefault="000D1BD4" w:rsidP="000D1BD4">
            <w:pPr>
              <w:tabs>
                <w:tab w:val="decimal" w:pos="550"/>
              </w:tabs>
              <w:spacing w:line="276" w:lineRule="auto"/>
              <w:ind w:right="20"/>
              <w:jc w:val="center"/>
              <w:rPr>
                <w:sz w:val="15"/>
                <w:szCs w:val="15"/>
              </w:rPr>
            </w:pPr>
          </w:p>
        </w:tc>
        <w:tc>
          <w:tcPr>
            <w:tcW w:w="229" w:type="pct"/>
            <w:vAlign w:val="bottom"/>
          </w:tcPr>
          <w:p w14:paraId="1C38DEE6" w14:textId="4DF0C6FC"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4CCBCD35"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418C582D"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401F7BBB" w14:textId="77777777" w:rsidR="000D1BD4" w:rsidRPr="00374E89" w:rsidRDefault="000D1BD4" w:rsidP="000D1BD4">
            <w:pPr>
              <w:tabs>
                <w:tab w:val="decimal" w:pos="550"/>
              </w:tabs>
              <w:spacing w:line="276" w:lineRule="auto"/>
              <w:ind w:right="20"/>
              <w:jc w:val="center"/>
              <w:rPr>
                <w:sz w:val="15"/>
                <w:szCs w:val="15"/>
              </w:rPr>
            </w:pPr>
          </w:p>
        </w:tc>
        <w:tc>
          <w:tcPr>
            <w:tcW w:w="272" w:type="pct"/>
            <w:vAlign w:val="bottom"/>
          </w:tcPr>
          <w:p w14:paraId="12DA966B" w14:textId="56E87C27" w:rsidR="000D1BD4" w:rsidRPr="00374E89" w:rsidRDefault="000D1BD4" w:rsidP="000D1BD4">
            <w:pPr>
              <w:tabs>
                <w:tab w:val="decimal" w:pos="630"/>
              </w:tabs>
              <w:spacing w:line="276" w:lineRule="auto"/>
              <w:ind w:right="20"/>
              <w:jc w:val="center"/>
              <w:rPr>
                <w:sz w:val="15"/>
                <w:szCs w:val="15"/>
                <w:cs/>
                <w:lang w:bidi="th-TH"/>
              </w:rPr>
            </w:pPr>
            <w:r w:rsidRPr="00374E89">
              <w:rPr>
                <w:sz w:val="15"/>
                <w:szCs w:val="15"/>
                <w:lang w:bidi="th-TH"/>
              </w:rPr>
              <w:t>17,000</w:t>
            </w:r>
          </w:p>
        </w:tc>
        <w:tc>
          <w:tcPr>
            <w:tcW w:w="60" w:type="pct"/>
            <w:vAlign w:val="bottom"/>
          </w:tcPr>
          <w:p w14:paraId="66C94669" w14:textId="77777777" w:rsidR="000D1BD4" w:rsidRPr="00374E89" w:rsidRDefault="000D1BD4" w:rsidP="000D1BD4">
            <w:pPr>
              <w:tabs>
                <w:tab w:val="decimal" w:pos="550"/>
              </w:tabs>
              <w:spacing w:line="276" w:lineRule="auto"/>
              <w:ind w:right="20"/>
              <w:jc w:val="center"/>
              <w:rPr>
                <w:sz w:val="15"/>
                <w:szCs w:val="15"/>
              </w:rPr>
            </w:pPr>
          </w:p>
        </w:tc>
        <w:tc>
          <w:tcPr>
            <w:tcW w:w="319" w:type="pct"/>
            <w:vAlign w:val="bottom"/>
          </w:tcPr>
          <w:p w14:paraId="529F052E" w14:textId="77777777"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17,000</w:t>
            </w:r>
          </w:p>
        </w:tc>
        <w:tc>
          <w:tcPr>
            <w:tcW w:w="60" w:type="pct"/>
          </w:tcPr>
          <w:p w14:paraId="7799F6A6" w14:textId="77777777" w:rsidR="000D1BD4" w:rsidRPr="00374E89" w:rsidRDefault="000D1BD4" w:rsidP="000D1BD4">
            <w:pPr>
              <w:tabs>
                <w:tab w:val="decimal" w:pos="700"/>
              </w:tabs>
              <w:spacing w:line="276" w:lineRule="auto"/>
              <w:ind w:right="20"/>
              <w:jc w:val="center"/>
              <w:rPr>
                <w:sz w:val="15"/>
                <w:szCs w:val="15"/>
                <w:lang w:bidi="th-TH"/>
              </w:rPr>
            </w:pPr>
          </w:p>
        </w:tc>
        <w:tc>
          <w:tcPr>
            <w:tcW w:w="264" w:type="pct"/>
            <w:vAlign w:val="bottom"/>
          </w:tcPr>
          <w:p w14:paraId="220AC353" w14:textId="7168FD0A" w:rsidR="000D1BD4" w:rsidRPr="00374E89" w:rsidRDefault="000D1BD4" w:rsidP="000D1BD4">
            <w:pPr>
              <w:pStyle w:val="NoSpacing"/>
              <w:tabs>
                <w:tab w:val="clear" w:pos="227"/>
                <w:tab w:val="clear" w:pos="454"/>
                <w:tab w:val="clear" w:pos="680"/>
                <w:tab w:val="clear" w:pos="907"/>
                <w:tab w:val="left" w:pos="432"/>
                <w:tab w:val="left" w:pos="567"/>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c>
          <w:tcPr>
            <w:tcW w:w="60" w:type="pct"/>
          </w:tcPr>
          <w:p w14:paraId="6605BB7F" w14:textId="2C1AFA8D"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0664C5D7" w14:textId="47A369D4"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r>
      <w:tr w:rsidR="000D1BD4" w:rsidRPr="00CC2561" w14:paraId="140C5032" w14:textId="6EF9E5CE" w:rsidTr="00C14C01">
        <w:trPr>
          <w:cantSplit/>
          <w:trHeight w:val="569"/>
        </w:trPr>
        <w:tc>
          <w:tcPr>
            <w:tcW w:w="545" w:type="pct"/>
          </w:tcPr>
          <w:p w14:paraId="640A57FB" w14:textId="77777777" w:rsidR="000D1BD4" w:rsidRPr="00374E89" w:rsidRDefault="000D1BD4" w:rsidP="000D1BD4">
            <w:pPr>
              <w:spacing w:line="276" w:lineRule="auto"/>
              <w:rPr>
                <w:sz w:val="15"/>
                <w:szCs w:val="15"/>
              </w:rPr>
            </w:pPr>
            <w:r w:rsidRPr="00374E89">
              <w:rPr>
                <w:sz w:val="15"/>
                <w:szCs w:val="15"/>
              </w:rPr>
              <w:t xml:space="preserve">TO 2020 Company </w:t>
            </w:r>
          </w:p>
          <w:p w14:paraId="7BDE32C3" w14:textId="77777777" w:rsidR="000D1BD4" w:rsidRPr="00374E89" w:rsidRDefault="000D1BD4" w:rsidP="000D1BD4">
            <w:pPr>
              <w:spacing w:line="276" w:lineRule="auto"/>
              <w:rPr>
                <w:sz w:val="15"/>
                <w:szCs w:val="15"/>
              </w:rPr>
            </w:pPr>
            <w:r w:rsidRPr="00374E89">
              <w:rPr>
                <w:sz w:val="15"/>
                <w:szCs w:val="15"/>
              </w:rPr>
              <w:t xml:space="preserve">   Limited</w:t>
            </w:r>
          </w:p>
        </w:tc>
        <w:tc>
          <w:tcPr>
            <w:tcW w:w="642" w:type="pct"/>
          </w:tcPr>
          <w:p w14:paraId="164E6957" w14:textId="77777777" w:rsidR="000D1BD4" w:rsidRPr="00374E89" w:rsidRDefault="000D1BD4" w:rsidP="000D1BD4">
            <w:pPr>
              <w:tabs>
                <w:tab w:val="decimal" w:pos="690"/>
              </w:tabs>
              <w:spacing w:line="276" w:lineRule="auto"/>
              <w:ind w:left="60" w:right="-79" w:hanging="60"/>
              <w:rPr>
                <w:sz w:val="15"/>
                <w:szCs w:val="15"/>
              </w:rPr>
            </w:pPr>
            <w:r w:rsidRPr="00374E89">
              <w:rPr>
                <w:sz w:val="15"/>
                <w:szCs w:val="15"/>
              </w:rPr>
              <w:t xml:space="preserve">Investment or holding in </w:t>
            </w:r>
          </w:p>
          <w:p w14:paraId="592BE3E1" w14:textId="77777777" w:rsidR="000D1BD4" w:rsidRPr="00374E89" w:rsidRDefault="000D1BD4" w:rsidP="000D1BD4">
            <w:pPr>
              <w:tabs>
                <w:tab w:val="decimal" w:pos="690"/>
              </w:tabs>
              <w:spacing w:line="276" w:lineRule="auto"/>
              <w:ind w:left="106" w:right="-79"/>
              <w:rPr>
                <w:sz w:val="15"/>
                <w:szCs w:val="15"/>
              </w:rPr>
            </w:pPr>
            <w:r w:rsidRPr="00374E89">
              <w:rPr>
                <w:sz w:val="15"/>
                <w:szCs w:val="15"/>
              </w:rPr>
              <w:t xml:space="preserve">other businesses, both </w:t>
            </w:r>
          </w:p>
          <w:p w14:paraId="03D20E33" w14:textId="77777777" w:rsidR="000D1BD4" w:rsidRPr="00374E89" w:rsidRDefault="000D1BD4" w:rsidP="000D1BD4">
            <w:pPr>
              <w:tabs>
                <w:tab w:val="decimal" w:pos="690"/>
              </w:tabs>
              <w:spacing w:line="276" w:lineRule="auto"/>
              <w:ind w:left="106" w:right="-79"/>
              <w:rPr>
                <w:sz w:val="15"/>
                <w:szCs w:val="15"/>
              </w:rPr>
            </w:pPr>
            <w:r w:rsidRPr="00374E89">
              <w:rPr>
                <w:sz w:val="15"/>
                <w:szCs w:val="15"/>
              </w:rPr>
              <w:t>of domestic and overseas</w:t>
            </w:r>
          </w:p>
        </w:tc>
        <w:tc>
          <w:tcPr>
            <w:tcW w:w="228" w:type="pct"/>
            <w:vAlign w:val="bottom"/>
          </w:tcPr>
          <w:p w14:paraId="2C777DBD" w14:textId="48ED29A5" w:rsidR="000D1BD4" w:rsidRPr="00374E89" w:rsidRDefault="000D1BD4" w:rsidP="000D1BD4">
            <w:pPr>
              <w:tabs>
                <w:tab w:val="decimal" w:pos="550"/>
              </w:tabs>
              <w:spacing w:line="276" w:lineRule="auto"/>
              <w:ind w:right="20"/>
              <w:jc w:val="center"/>
              <w:rPr>
                <w:sz w:val="15"/>
                <w:szCs w:val="15"/>
              </w:rPr>
            </w:pPr>
            <w:r w:rsidRPr="00374E89">
              <w:rPr>
                <w:sz w:val="15"/>
                <w:szCs w:val="15"/>
              </w:rPr>
              <w:t>100</w:t>
            </w:r>
          </w:p>
        </w:tc>
        <w:tc>
          <w:tcPr>
            <w:tcW w:w="60" w:type="pct"/>
            <w:vAlign w:val="bottom"/>
          </w:tcPr>
          <w:p w14:paraId="7F1F92E0" w14:textId="77777777" w:rsidR="000D1BD4" w:rsidRPr="00374E89" w:rsidRDefault="000D1BD4" w:rsidP="000D1BD4">
            <w:pPr>
              <w:tabs>
                <w:tab w:val="decimal" w:pos="550"/>
                <w:tab w:val="decimal" w:pos="686"/>
              </w:tabs>
              <w:spacing w:line="276" w:lineRule="auto"/>
              <w:ind w:right="20"/>
              <w:jc w:val="center"/>
              <w:rPr>
                <w:sz w:val="15"/>
                <w:szCs w:val="15"/>
              </w:rPr>
            </w:pPr>
          </w:p>
        </w:tc>
        <w:tc>
          <w:tcPr>
            <w:tcW w:w="231" w:type="pct"/>
            <w:vAlign w:val="bottom"/>
          </w:tcPr>
          <w:p w14:paraId="795285B2" w14:textId="77777777" w:rsidR="000D1BD4" w:rsidRPr="00374E89" w:rsidRDefault="000D1BD4" w:rsidP="000D1BD4">
            <w:pPr>
              <w:tabs>
                <w:tab w:val="decimal" w:pos="550"/>
              </w:tabs>
              <w:spacing w:line="276" w:lineRule="auto"/>
              <w:ind w:right="20"/>
              <w:jc w:val="center"/>
              <w:rPr>
                <w:sz w:val="15"/>
                <w:szCs w:val="15"/>
                <w:rtl/>
                <w:cs/>
              </w:rPr>
            </w:pPr>
            <w:r w:rsidRPr="00374E89">
              <w:rPr>
                <w:sz w:val="15"/>
                <w:szCs w:val="15"/>
              </w:rPr>
              <w:t>100</w:t>
            </w:r>
          </w:p>
        </w:tc>
        <w:tc>
          <w:tcPr>
            <w:tcW w:w="60" w:type="pct"/>
            <w:vAlign w:val="bottom"/>
          </w:tcPr>
          <w:p w14:paraId="6DDFF446" w14:textId="77777777" w:rsidR="000D1BD4" w:rsidRPr="00374E89" w:rsidRDefault="000D1BD4" w:rsidP="000D1BD4">
            <w:pPr>
              <w:tabs>
                <w:tab w:val="decimal" w:pos="686"/>
              </w:tabs>
              <w:spacing w:line="276" w:lineRule="auto"/>
              <w:jc w:val="center"/>
              <w:rPr>
                <w:sz w:val="15"/>
                <w:szCs w:val="15"/>
              </w:rPr>
            </w:pPr>
          </w:p>
        </w:tc>
        <w:tc>
          <w:tcPr>
            <w:tcW w:w="228" w:type="pct"/>
            <w:vAlign w:val="bottom"/>
          </w:tcPr>
          <w:p w14:paraId="43AB0FF3" w14:textId="5F3D7083" w:rsidR="000D1BD4" w:rsidRPr="00374E89" w:rsidRDefault="000D1BD4" w:rsidP="000D1BD4">
            <w:pPr>
              <w:tabs>
                <w:tab w:val="decimal" w:pos="550"/>
              </w:tabs>
              <w:spacing w:line="276" w:lineRule="auto"/>
              <w:ind w:right="20"/>
              <w:jc w:val="center"/>
              <w:rPr>
                <w:sz w:val="15"/>
                <w:szCs w:val="15"/>
                <w:cs/>
                <w:lang w:bidi="th-TH"/>
              </w:rPr>
            </w:pPr>
            <w:r w:rsidRPr="00374E89">
              <w:rPr>
                <w:sz w:val="15"/>
                <w:szCs w:val="15"/>
                <w:lang w:bidi="th-TH"/>
              </w:rPr>
              <w:t>5,000</w:t>
            </w:r>
          </w:p>
        </w:tc>
        <w:tc>
          <w:tcPr>
            <w:tcW w:w="60" w:type="pct"/>
            <w:vAlign w:val="bottom"/>
          </w:tcPr>
          <w:p w14:paraId="148FB41F" w14:textId="77777777" w:rsidR="000D1BD4" w:rsidRPr="00374E89" w:rsidRDefault="000D1BD4" w:rsidP="000D1BD4">
            <w:pPr>
              <w:tabs>
                <w:tab w:val="decimal" w:pos="550"/>
              </w:tabs>
              <w:spacing w:line="276" w:lineRule="auto"/>
              <w:ind w:right="20"/>
              <w:jc w:val="center"/>
              <w:rPr>
                <w:sz w:val="15"/>
                <w:szCs w:val="15"/>
              </w:rPr>
            </w:pPr>
          </w:p>
        </w:tc>
        <w:tc>
          <w:tcPr>
            <w:tcW w:w="243" w:type="pct"/>
            <w:vAlign w:val="bottom"/>
          </w:tcPr>
          <w:p w14:paraId="67FDD0BE" w14:textId="77777777" w:rsidR="000D1BD4" w:rsidRPr="00374E89" w:rsidRDefault="000D1BD4" w:rsidP="000D1BD4">
            <w:pPr>
              <w:tabs>
                <w:tab w:val="decimal" w:pos="550"/>
              </w:tabs>
              <w:spacing w:line="276" w:lineRule="auto"/>
              <w:ind w:right="20"/>
              <w:jc w:val="center"/>
              <w:rPr>
                <w:sz w:val="15"/>
                <w:szCs w:val="15"/>
                <w:cs/>
                <w:lang w:bidi="th-TH"/>
              </w:rPr>
            </w:pPr>
            <w:r w:rsidRPr="00374E89">
              <w:rPr>
                <w:sz w:val="15"/>
                <w:szCs w:val="15"/>
                <w:lang w:bidi="th-TH"/>
              </w:rPr>
              <w:t>5,000</w:t>
            </w:r>
          </w:p>
        </w:tc>
        <w:tc>
          <w:tcPr>
            <w:tcW w:w="60" w:type="pct"/>
            <w:vAlign w:val="bottom"/>
          </w:tcPr>
          <w:p w14:paraId="0F3DEDCE" w14:textId="77777777" w:rsidR="000D1BD4" w:rsidRPr="00374E89" w:rsidRDefault="000D1BD4" w:rsidP="000D1BD4">
            <w:pPr>
              <w:tabs>
                <w:tab w:val="decimal" w:pos="550"/>
              </w:tabs>
              <w:spacing w:line="276" w:lineRule="auto"/>
              <w:ind w:right="20"/>
              <w:jc w:val="center"/>
              <w:rPr>
                <w:sz w:val="15"/>
                <w:szCs w:val="15"/>
              </w:rPr>
            </w:pPr>
          </w:p>
        </w:tc>
        <w:tc>
          <w:tcPr>
            <w:tcW w:w="297" w:type="pct"/>
            <w:vAlign w:val="bottom"/>
          </w:tcPr>
          <w:p w14:paraId="55D8B713" w14:textId="7C3580AF"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5,000</w:t>
            </w:r>
          </w:p>
        </w:tc>
        <w:tc>
          <w:tcPr>
            <w:tcW w:w="61" w:type="pct"/>
            <w:vAlign w:val="bottom"/>
          </w:tcPr>
          <w:p w14:paraId="75F4396D" w14:textId="77777777" w:rsidR="000D1BD4" w:rsidRPr="00374E89" w:rsidRDefault="000D1BD4" w:rsidP="000D1BD4">
            <w:pPr>
              <w:tabs>
                <w:tab w:val="decimal" w:pos="550"/>
              </w:tabs>
              <w:spacing w:line="276" w:lineRule="auto"/>
              <w:ind w:right="20"/>
              <w:jc w:val="center"/>
              <w:rPr>
                <w:sz w:val="15"/>
                <w:szCs w:val="15"/>
              </w:rPr>
            </w:pPr>
          </w:p>
        </w:tc>
        <w:tc>
          <w:tcPr>
            <w:tcW w:w="306" w:type="pct"/>
            <w:vAlign w:val="bottom"/>
          </w:tcPr>
          <w:p w14:paraId="354C0F85" w14:textId="77777777" w:rsidR="000D1BD4" w:rsidRPr="00374E89" w:rsidRDefault="000D1BD4" w:rsidP="000D1BD4">
            <w:pPr>
              <w:tabs>
                <w:tab w:val="decimal" w:pos="750"/>
              </w:tabs>
              <w:spacing w:line="276" w:lineRule="auto"/>
              <w:ind w:right="20"/>
              <w:jc w:val="center"/>
              <w:rPr>
                <w:sz w:val="15"/>
                <w:szCs w:val="15"/>
                <w:cs/>
                <w:lang w:bidi="th-TH"/>
              </w:rPr>
            </w:pPr>
            <w:r w:rsidRPr="00374E89">
              <w:rPr>
                <w:sz w:val="15"/>
                <w:szCs w:val="15"/>
                <w:lang w:bidi="th-TH"/>
              </w:rPr>
              <w:t>5,000</w:t>
            </w:r>
          </w:p>
        </w:tc>
        <w:tc>
          <w:tcPr>
            <w:tcW w:w="60" w:type="pct"/>
            <w:vAlign w:val="bottom"/>
          </w:tcPr>
          <w:p w14:paraId="41FC4426" w14:textId="77777777" w:rsidR="000D1BD4" w:rsidRPr="00374E89" w:rsidRDefault="000D1BD4" w:rsidP="000D1BD4">
            <w:pPr>
              <w:tabs>
                <w:tab w:val="decimal" w:pos="550"/>
              </w:tabs>
              <w:spacing w:line="276" w:lineRule="auto"/>
              <w:ind w:right="20"/>
              <w:jc w:val="center"/>
              <w:rPr>
                <w:sz w:val="15"/>
                <w:szCs w:val="15"/>
              </w:rPr>
            </w:pPr>
          </w:p>
        </w:tc>
        <w:tc>
          <w:tcPr>
            <w:tcW w:w="229" w:type="pct"/>
            <w:vAlign w:val="bottom"/>
          </w:tcPr>
          <w:p w14:paraId="05CF2FB0" w14:textId="290E9E92"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78652A28"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C0F3BB6" w14:textId="77777777"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4F72A6A2" w14:textId="77777777" w:rsidR="000D1BD4" w:rsidRPr="00374E89" w:rsidRDefault="000D1BD4" w:rsidP="000D1BD4">
            <w:pPr>
              <w:tabs>
                <w:tab w:val="decimal" w:pos="550"/>
              </w:tabs>
              <w:spacing w:line="276" w:lineRule="auto"/>
              <w:ind w:right="20"/>
              <w:jc w:val="center"/>
              <w:rPr>
                <w:sz w:val="15"/>
                <w:szCs w:val="15"/>
              </w:rPr>
            </w:pPr>
          </w:p>
        </w:tc>
        <w:tc>
          <w:tcPr>
            <w:tcW w:w="272" w:type="pct"/>
            <w:vAlign w:val="bottom"/>
          </w:tcPr>
          <w:p w14:paraId="7C6F75CE" w14:textId="2FEFDB01" w:rsidR="000D1BD4" w:rsidRPr="00374E89" w:rsidRDefault="000D1BD4" w:rsidP="000D1BD4">
            <w:pPr>
              <w:tabs>
                <w:tab w:val="decimal" w:pos="630"/>
              </w:tabs>
              <w:spacing w:line="276" w:lineRule="auto"/>
              <w:ind w:right="20"/>
              <w:jc w:val="center"/>
              <w:rPr>
                <w:sz w:val="15"/>
                <w:szCs w:val="15"/>
                <w:cs/>
                <w:lang w:bidi="th-TH"/>
              </w:rPr>
            </w:pPr>
            <w:r w:rsidRPr="00374E89">
              <w:rPr>
                <w:sz w:val="15"/>
                <w:szCs w:val="15"/>
                <w:lang w:bidi="th-TH"/>
              </w:rPr>
              <w:t>5,000</w:t>
            </w:r>
          </w:p>
        </w:tc>
        <w:tc>
          <w:tcPr>
            <w:tcW w:w="60" w:type="pct"/>
            <w:vAlign w:val="bottom"/>
          </w:tcPr>
          <w:p w14:paraId="5B0761AF" w14:textId="77777777" w:rsidR="000D1BD4" w:rsidRPr="00374E89" w:rsidRDefault="000D1BD4" w:rsidP="000D1BD4">
            <w:pPr>
              <w:tabs>
                <w:tab w:val="decimal" w:pos="550"/>
              </w:tabs>
              <w:spacing w:line="276" w:lineRule="auto"/>
              <w:ind w:right="20"/>
              <w:jc w:val="center"/>
              <w:rPr>
                <w:sz w:val="15"/>
                <w:szCs w:val="15"/>
              </w:rPr>
            </w:pPr>
          </w:p>
        </w:tc>
        <w:tc>
          <w:tcPr>
            <w:tcW w:w="319" w:type="pct"/>
            <w:vAlign w:val="bottom"/>
          </w:tcPr>
          <w:p w14:paraId="453B6E89" w14:textId="77777777" w:rsidR="000D1BD4" w:rsidRPr="00374E89" w:rsidRDefault="000D1BD4" w:rsidP="000D1BD4">
            <w:pPr>
              <w:tabs>
                <w:tab w:val="decimal" w:pos="700"/>
              </w:tabs>
              <w:spacing w:line="276" w:lineRule="auto"/>
              <w:ind w:right="20"/>
              <w:jc w:val="center"/>
              <w:rPr>
                <w:sz w:val="15"/>
                <w:szCs w:val="15"/>
                <w:cs/>
                <w:lang w:bidi="th-TH"/>
              </w:rPr>
            </w:pPr>
            <w:r w:rsidRPr="00374E89">
              <w:rPr>
                <w:sz w:val="15"/>
                <w:szCs w:val="15"/>
                <w:lang w:bidi="th-TH"/>
              </w:rPr>
              <w:t>5,000</w:t>
            </w:r>
          </w:p>
        </w:tc>
        <w:tc>
          <w:tcPr>
            <w:tcW w:w="60" w:type="pct"/>
          </w:tcPr>
          <w:p w14:paraId="14D98992" w14:textId="77777777" w:rsidR="000D1BD4" w:rsidRPr="00374E89" w:rsidRDefault="000D1BD4" w:rsidP="000D1BD4">
            <w:pPr>
              <w:tabs>
                <w:tab w:val="decimal" w:pos="700"/>
              </w:tabs>
              <w:spacing w:line="276" w:lineRule="auto"/>
              <w:ind w:right="20"/>
              <w:jc w:val="center"/>
              <w:rPr>
                <w:sz w:val="15"/>
                <w:szCs w:val="15"/>
                <w:lang w:bidi="th-TH"/>
              </w:rPr>
            </w:pPr>
          </w:p>
        </w:tc>
        <w:tc>
          <w:tcPr>
            <w:tcW w:w="264" w:type="pct"/>
            <w:vAlign w:val="bottom"/>
          </w:tcPr>
          <w:p w14:paraId="0FF9CACB" w14:textId="63C06DDA"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c>
          <w:tcPr>
            <w:tcW w:w="60" w:type="pct"/>
          </w:tcPr>
          <w:p w14:paraId="1C827662" w14:textId="0807028F"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304" w:type="pct"/>
            <w:vAlign w:val="bottom"/>
          </w:tcPr>
          <w:p w14:paraId="03F1F225" w14:textId="0D1DBBE5" w:rsidR="000D1BD4" w:rsidRPr="00374E89" w:rsidRDefault="000D1BD4" w:rsidP="000D1BD4">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r>
      <w:tr w:rsidR="006E17D9" w:rsidRPr="00CC2561" w14:paraId="72698F9E" w14:textId="12BC5B0B" w:rsidTr="00C14C01">
        <w:trPr>
          <w:cantSplit/>
          <w:trHeight w:val="353"/>
        </w:trPr>
        <w:tc>
          <w:tcPr>
            <w:tcW w:w="545" w:type="pct"/>
          </w:tcPr>
          <w:p w14:paraId="376D3A26" w14:textId="77777777" w:rsidR="006E17D9" w:rsidRPr="00374E89" w:rsidRDefault="006E17D9" w:rsidP="006E17D9">
            <w:pPr>
              <w:spacing w:line="276" w:lineRule="auto"/>
              <w:ind w:left="100" w:hanging="100"/>
              <w:rPr>
                <w:sz w:val="15"/>
                <w:szCs w:val="15"/>
              </w:rPr>
            </w:pPr>
            <w:r w:rsidRPr="00374E89">
              <w:rPr>
                <w:sz w:val="15"/>
                <w:szCs w:val="15"/>
              </w:rPr>
              <w:t>Easy Lending Company Limited</w:t>
            </w:r>
          </w:p>
        </w:tc>
        <w:tc>
          <w:tcPr>
            <w:tcW w:w="642" w:type="pct"/>
          </w:tcPr>
          <w:p w14:paraId="745C8F2E" w14:textId="77777777" w:rsidR="006E17D9" w:rsidRPr="00374E89" w:rsidRDefault="006E17D9" w:rsidP="006E17D9">
            <w:pPr>
              <w:tabs>
                <w:tab w:val="decimal" w:pos="690"/>
              </w:tabs>
              <w:spacing w:line="276" w:lineRule="auto"/>
              <w:ind w:left="106" w:right="-79" w:hanging="106"/>
              <w:rPr>
                <w:sz w:val="15"/>
                <w:szCs w:val="15"/>
              </w:rPr>
            </w:pPr>
            <w:r w:rsidRPr="00374E89">
              <w:rPr>
                <w:sz w:val="15"/>
                <w:szCs w:val="15"/>
              </w:rPr>
              <w:t xml:space="preserve">Personal loan for </w:t>
            </w:r>
            <w:r w:rsidRPr="00374E89">
              <w:rPr>
                <w:sz w:val="15"/>
                <w:szCs w:val="15"/>
              </w:rPr>
              <w:br/>
              <w:t>multi-purpose</w:t>
            </w:r>
          </w:p>
        </w:tc>
        <w:tc>
          <w:tcPr>
            <w:tcW w:w="228" w:type="pct"/>
            <w:vAlign w:val="bottom"/>
          </w:tcPr>
          <w:p w14:paraId="1DEDCD93" w14:textId="469D2814" w:rsidR="006E17D9" w:rsidRPr="00374E89" w:rsidRDefault="006E17D9" w:rsidP="006E17D9">
            <w:pPr>
              <w:tabs>
                <w:tab w:val="decimal" w:pos="550"/>
              </w:tabs>
              <w:spacing w:line="276" w:lineRule="auto"/>
              <w:ind w:right="20"/>
              <w:jc w:val="center"/>
              <w:rPr>
                <w:sz w:val="15"/>
                <w:szCs w:val="15"/>
              </w:rPr>
            </w:pPr>
            <w:r w:rsidRPr="00374E89">
              <w:rPr>
                <w:sz w:val="15"/>
                <w:szCs w:val="15"/>
              </w:rPr>
              <w:t>74</w:t>
            </w:r>
          </w:p>
        </w:tc>
        <w:tc>
          <w:tcPr>
            <w:tcW w:w="60" w:type="pct"/>
            <w:vAlign w:val="bottom"/>
          </w:tcPr>
          <w:p w14:paraId="46F44F9A" w14:textId="77777777" w:rsidR="006E17D9" w:rsidRPr="00374E89" w:rsidRDefault="006E17D9" w:rsidP="006E17D9">
            <w:pPr>
              <w:tabs>
                <w:tab w:val="decimal" w:pos="550"/>
              </w:tabs>
              <w:spacing w:line="276" w:lineRule="auto"/>
              <w:ind w:right="20"/>
              <w:jc w:val="center"/>
              <w:rPr>
                <w:sz w:val="15"/>
                <w:szCs w:val="15"/>
              </w:rPr>
            </w:pPr>
          </w:p>
        </w:tc>
        <w:tc>
          <w:tcPr>
            <w:tcW w:w="231" w:type="pct"/>
            <w:vAlign w:val="bottom"/>
          </w:tcPr>
          <w:p w14:paraId="259EA090" w14:textId="77777777" w:rsidR="006E17D9" w:rsidRPr="00374E89" w:rsidRDefault="006E17D9" w:rsidP="006E17D9">
            <w:pPr>
              <w:tabs>
                <w:tab w:val="decimal" w:pos="550"/>
              </w:tabs>
              <w:spacing w:line="276" w:lineRule="auto"/>
              <w:ind w:right="20"/>
              <w:jc w:val="center"/>
              <w:rPr>
                <w:sz w:val="15"/>
                <w:szCs w:val="15"/>
                <w:rtl/>
                <w:cs/>
              </w:rPr>
            </w:pPr>
            <w:r w:rsidRPr="00374E89">
              <w:rPr>
                <w:sz w:val="15"/>
                <w:szCs w:val="15"/>
              </w:rPr>
              <w:t>74</w:t>
            </w:r>
          </w:p>
        </w:tc>
        <w:tc>
          <w:tcPr>
            <w:tcW w:w="60" w:type="pct"/>
            <w:vAlign w:val="bottom"/>
          </w:tcPr>
          <w:p w14:paraId="51827114" w14:textId="77777777" w:rsidR="006E17D9" w:rsidRPr="00374E89" w:rsidRDefault="006E17D9" w:rsidP="006E17D9">
            <w:pPr>
              <w:tabs>
                <w:tab w:val="decimal" w:pos="686"/>
              </w:tabs>
              <w:spacing w:line="276" w:lineRule="auto"/>
              <w:jc w:val="center"/>
              <w:rPr>
                <w:sz w:val="15"/>
                <w:szCs w:val="15"/>
              </w:rPr>
            </w:pPr>
          </w:p>
        </w:tc>
        <w:tc>
          <w:tcPr>
            <w:tcW w:w="228" w:type="pct"/>
            <w:vAlign w:val="bottom"/>
          </w:tcPr>
          <w:p w14:paraId="1438F205" w14:textId="71DAC9FF" w:rsidR="006E17D9" w:rsidRPr="00374E89" w:rsidRDefault="006E17D9" w:rsidP="006E17D9">
            <w:pPr>
              <w:tabs>
                <w:tab w:val="decimal" w:pos="550"/>
              </w:tabs>
              <w:spacing w:line="276" w:lineRule="auto"/>
              <w:ind w:right="20"/>
              <w:jc w:val="center"/>
              <w:rPr>
                <w:sz w:val="15"/>
                <w:szCs w:val="15"/>
                <w:cs/>
                <w:lang w:bidi="th-TH"/>
              </w:rPr>
            </w:pPr>
            <w:r w:rsidRPr="00374E89">
              <w:rPr>
                <w:sz w:val="15"/>
                <w:szCs w:val="15"/>
                <w:lang w:bidi="th-TH"/>
              </w:rPr>
              <w:t>200,000</w:t>
            </w:r>
          </w:p>
        </w:tc>
        <w:tc>
          <w:tcPr>
            <w:tcW w:w="60" w:type="pct"/>
            <w:vAlign w:val="bottom"/>
          </w:tcPr>
          <w:p w14:paraId="67A976EA" w14:textId="77777777" w:rsidR="006E17D9" w:rsidRPr="00374E89" w:rsidRDefault="006E17D9" w:rsidP="006E17D9">
            <w:pPr>
              <w:tabs>
                <w:tab w:val="decimal" w:pos="550"/>
              </w:tabs>
              <w:spacing w:line="276" w:lineRule="auto"/>
              <w:ind w:right="20"/>
              <w:jc w:val="center"/>
              <w:rPr>
                <w:sz w:val="15"/>
                <w:szCs w:val="15"/>
              </w:rPr>
            </w:pPr>
          </w:p>
        </w:tc>
        <w:tc>
          <w:tcPr>
            <w:tcW w:w="243" w:type="pct"/>
            <w:vAlign w:val="bottom"/>
          </w:tcPr>
          <w:p w14:paraId="6B43EBB0" w14:textId="77777777" w:rsidR="006E17D9" w:rsidRPr="00374E89" w:rsidRDefault="006E17D9" w:rsidP="006E17D9">
            <w:pPr>
              <w:tabs>
                <w:tab w:val="decimal" w:pos="550"/>
              </w:tabs>
              <w:spacing w:line="276" w:lineRule="auto"/>
              <w:ind w:right="20"/>
              <w:jc w:val="center"/>
              <w:rPr>
                <w:sz w:val="15"/>
                <w:szCs w:val="15"/>
                <w:cs/>
                <w:lang w:bidi="th-TH"/>
              </w:rPr>
            </w:pPr>
            <w:r w:rsidRPr="00374E89">
              <w:rPr>
                <w:sz w:val="15"/>
                <w:szCs w:val="15"/>
                <w:lang w:bidi="th-TH"/>
              </w:rPr>
              <w:t>200,000</w:t>
            </w:r>
          </w:p>
        </w:tc>
        <w:tc>
          <w:tcPr>
            <w:tcW w:w="60" w:type="pct"/>
            <w:vAlign w:val="bottom"/>
          </w:tcPr>
          <w:p w14:paraId="27B5A25F" w14:textId="77777777" w:rsidR="006E17D9" w:rsidRPr="00374E89" w:rsidRDefault="006E17D9" w:rsidP="006E17D9">
            <w:pPr>
              <w:pStyle w:val="acctfourfigures"/>
              <w:tabs>
                <w:tab w:val="clear" w:pos="765"/>
                <w:tab w:val="decimal" w:pos="501"/>
              </w:tabs>
              <w:spacing w:line="276" w:lineRule="auto"/>
              <w:ind w:right="-85"/>
              <w:jc w:val="center"/>
              <w:rPr>
                <w:sz w:val="15"/>
                <w:szCs w:val="15"/>
              </w:rPr>
            </w:pPr>
          </w:p>
        </w:tc>
        <w:tc>
          <w:tcPr>
            <w:tcW w:w="297" w:type="pct"/>
            <w:vAlign w:val="bottom"/>
          </w:tcPr>
          <w:p w14:paraId="7E22CB7C" w14:textId="1FFDFECA" w:rsidR="006E17D9" w:rsidRPr="00374E89" w:rsidRDefault="006E17D9" w:rsidP="006E17D9">
            <w:pPr>
              <w:tabs>
                <w:tab w:val="decimal" w:pos="700"/>
              </w:tabs>
              <w:spacing w:line="276" w:lineRule="auto"/>
              <w:ind w:right="20"/>
              <w:jc w:val="center"/>
              <w:rPr>
                <w:sz w:val="15"/>
                <w:szCs w:val="15"/>
                <w:cs/>
                <w:lang w:bidi="th-TH"/>
              </w:rPr>
            </w:pPr>
            <w:r w:rsidRPr="00374E89">
              <w:rPr>
                <w:sz w:val="15"/>
                <w:szCs w:val="15"/>
                <w:cs/>
                <w:lang w:bidi="th-TH"/>
              </w:rPr>
              <w:t>148,000</w:t>
            </w:r>
          </w:p>
        </w:tc>
        <w:tc>
          <w:tcPr>
            <w:tcW w:w="61" w:type="pct"/>
            <w:vAlign w:val="bottom"/>
          </w:tcPr>
          <w:p w14:paraId="17E53E00" w14:textId="77777777" w:rsidR="006E17D9" w:rsidRPr="00374E89" w:rsidRDefault="006E17D9" w:rsidP="006E17D9">
            <w:pPr>
              <w:tabs>
                <w:tab w:val="decimal" w:pos="550"/>
              </w:tabs>
              <w:spacing w:line="276" w:lineRule="auto"/>
              <w:ind w:right="20"/>
              <w:jc w:val="center"/>
              <w:rPr>
                <w:sz w:val="15"/>
                <w:szCs w:val="15"/>
              </w:rPr>
            </w:pPr>
          </w:p>
        </w:tc>
        <w:tc>
          <w:tcPr>
            <w:tcW w:w="306" w:type="pct"/>
            <w:vAlign w:val="bottom"/>
          </w:tcPr>
          <w:p w14:paraId="5088337B" w14:textId="77777777" w:rsidR="006E17D9" w:rsidRPr="00374E89" w:rsidRDefault="006E17D9" w:rsidP="006E17D9">
            <w:pPr>
              <w:tabs>
                <w:tab w:val="decimal" w:pos="750"/>
              </w:tabs>
              <w:spacing w:line="276" w:lineRule="auto"/>
              <w:ind w:right="20"/>
              <w:jc w:val="center"/>
              <w:rPr>
                <w:sz w:val="15"/>
                <w:szCs w:val="15"/>
                <w:cs/>
                <w:lang w:bidi="th-TH"/>
              </w:rPr>
            </w:pPr>
            <w:r w:rsidRPr="00374E89">
              <w:rPr>
                <w:sz w:val="15"/>
                <w:szCs w:val="15"/>
                <w:cs/>
                <w:lang w:bidi="th-TH"/>
              </w:rPr>
              <w:t>148,000</w:t>
            </w:r>
          </w:p>
        </w:tc>
        <w:tc>
          <w:tcPr>
            <w:tcW w:w="60" w:type="pct"/>
            <w:vAlign w:val="bottom"/>
          </w:tcPr>
          <w:p w14:paraId="142BD957" w14:textId="77777777" w:rsidR="006E17D9" w:rsidRPr="00374E89" w:rsidRDefault="006E17D9" w:rsidP="006E17D9">
            <w:pPr>
              <w:pStyle w:val="acctfourfigures"/>
              <w:tabs>
                <w:tab w:val="clear" w:pos="765"/>
                <w:tab w:val="decimal" w:pos="501"/>
              </w:tabs>
              <w:spacing w:line="276" w:lineRule="auto"/>
              <w:ind w:right="-85"/>
              <w:jc w:val="center"/>
              <w:rPr>
                <w:sz w:val="15"/>
                <w:szCs w:val="15"/>
              </w:rPr>
            </w:pPr>
          </w:p>
        </w:tc>
        <w:tc>
          <w:tcPr>
            <w:tcW w:w="229" w:type="pct"/>
            <w:vAlign w:val="bottom"/>
          </w:tcPr>
          <w:p w14:paraId="713DA868" w14:textId="612C13EC"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65729AC2" w14:textId="77777777"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78A803C7" w14:textId="77777777"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w:t>
            </w:r>
          </w:p>
        </w:tc>
        <w:tc>
          <w:tcPr>
            <w:tcW w:w="60" w:type="pct"/>
            <w:vAlign w:val="bottom"/>
          </w:tcPr>
          <w:p w14:paraId="60A5DA6F" w14:textId="77777777" w:rsidR="006E17D9" w:rsidRPr="00374E89" w:rsidRDefault="006E17D9" w:rsidP="006E17D9">
            <w:pPr>
              <w:pStyle w:val="acctfourfigures"/>
              <w:tabs>
                <w:tab w:val="clear" w:pos="765"/>
                <w:tab w:val="decimal" w:pos="501"/>
              </w:tabs>
              <w:spacing w:line="276" w:lineRule="auto"/>
              <w:ind w:right="-85"/>
              <w:jc w:val="center"/>
              <w:rPr>
                <w:sz w:val="15"/>
                <w:szCs w:val="15"/>
              </w:rPr>
            </w:pPr>
          </w:p>
        </w:tc>
        <w:tc>
          <w:tcPr>
            <w:tcW w:w="272" w:type="pct"/>
            <w:vAlign w:val="bottom"/>
          </w:tcPr>
          <w:p w14:paraId="55B9B8F4" w14:textId="51944D37" w:rsidR="006E17D9" w:rsidRPr="00374E89" w:rsidRDefault="006E17D9" w:rsidP="006E17D9">
            <w:pPr>
              <w:tabs>
                <w:tab w:val="decimal" w:pos="630"/>
              </w:tabs>
              <w:spacing w:line="276" w:lineRule="auto"/>
              <w:ind w:right="20"/>
              <w:jc w:val="center"/>
              <w:rPr>
                <w:sz w:val="15"/>
                <w:szCs w:val="15"/>
                <w:cs/>
                <w:lang w:bidi="th-TH"/>
              </w:rPr>
            </w:pPr>
            <w:r w:rsidRPr="00374E89">
              <w:rPr>
                <w:sz w:val="15"/>
                <w:szCs w:val="15"/>
                <w:cs/>
                <w:lang w:bidi="th-TH"/>
              </w:rPr>
              <w:t>148,000</w:t>
            </w:r>
          </w:p>
        </w:tc>
        <w:tc>
          <w:tcPr>
            <w:tcW w:w="60" w:type="pct"/>
            <w:vAlign w:val="bottom"/>
          </w:tcPr>
          <w:p w14:paraId="50F9404E" w14:textId="77777777" w:rsidR="006E17D9" w:rsidRPr="00374E89" w:rsidRDefault="006E17D9" w:rsidP="006E17D9">
            <w:pPr>
              <w:tabs>
                <w:tab w:val="decimal" w:pos="550"/>
              </w:tabs>
              <w:spacing w:line="276" w:lineRule="auto"/>
              <w:ind w:right="20"/>
              <w:jc w:val="center"/>
              <w:rPr>
                <w:sz w:val="15"/>
                <w:szCs w:val="15"/>
              </w:rPr>
            </w:pPr>
          </w:p>
        </w:tc>
        <w:tc>
          <w:tcPr>
            <w:tcW w:w="319" w:type="pct"/>
            <w:vAlign w:val="bottom"/>
          </w:tcPr>
          <w:p w14:paraId="0524DE1C" w14:textId="77777777" w:rsidR="006E17D9" w:rsidRPr="00374E89" w:rsidRDefault="006E17D9" w:rsidP="006E17D9">
            <w:pPr>
              <w:tabs>
                <w:tab w:val="decimal" w:pos="700"/>
              </w:tabs>
              <w:spacing w:line="276" w:lineRule="auto"/>
              <w:ind w:right="20"/>
              <w:jc w:val="center"/>
              <w:rPr>
                <w:sz w:val="15"/>
                <w:szCs w:val="15"/>
                <w:cs/>
                <w:lang w:bidi="th-TH"/>
              </w:rPr>
            </w:pPr>
            <w:r w:rsidRPr="00374E89">
              <w:rPr>
                <w:sz w:val="15"/>
                <w:szCs w:val="15"/>
                <w:cs/>
                <w:lang w:bidi="th-TH"/>
              </w:rPr>
              <w:t>148,000</w:t>
            </w:r>
          </w:p>
        </w:tc>
        <w:tc>
          <w:tcPr>
            <w:tcW w:w="60" w:type="pct"/>
          </w:tcPr>
          <w:p w14:paraId="04762FCA" w14:textId="77777777" w:rsidR="006E17D9" w:rsidRPr="00374E89" w:rsidRDefault="006E17D9" w:rsidP="006E17D9">
            <w:pPr>
              <w:tabs>
                <w:tab w:val="decimal" w:pos="700"/>
              </w:tabs>
              <w:spacing w:line="276" w:lineRule="auto"/>
              <w:ind w:right="20"/>
              <w:jc w:val="center"/>
              <w:rPr>
                <w:sz w:val="15"/>
                <w:szCs w:val="15"/>
                <w:cs/>
                <w:lang w:bidi="th-TH"/>
              </w:rPr>
            </w:pPr>
          </w:p>
        </w:tc>
        <w:tc>
          <w:tcPr>
            <w:tcW w:w="264" w:type="pct"/>
            <w:vAlign w:val="bottom"/>
          </w:tcPr>
          <w:p w14:paraId="4F4169A4" w14:textId="55A4ED47"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 xml:space="preserve">    -</w:t>
            </w:r>
          </w:p>
        </w:tc>
        <w:tc>
          <w:tcPr>
            <w:tcW w:w="60" w:type="pct"/>
          </w:tcPr>
          <w:p w14:paraId="1E496B9C" w14:textId="74251FC9"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p>
        </w:tc>
        <w:tc>
          <w:tcPr>
            <w:tcW w:w="304" w:type="pct"/>
            <w:vAlign w:val="bottom"/>
          </w:tcPr>
          <w:p w14:paraId="5EFD8073" w14:textId="20809FAD"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 xml:space="preserve">    -</w:t>
            </w:r>
          </w:p>
        </w:tc>
      </w:tr>
      <w:tr w:rsidR="006E17D9" w:rsidRPr="00CC2561" w14:paraId="1EA25D98" w14:textId="11DE0EDA" w:rsidTr="00E4551C">
        <w:trPr>
          <w:cantSplit/>
          <w:trHeight w:val="432"/>
        </w:trPr>
        <w:tc>
          <w:tcPr>
            <w:tcW w:w="545" w:type="pct"/>
          </w:tcPr>
          <w:p w14:paraId="56B78A1F" w14:textId="77777777" w:rsidR="006E17D9" w:rsidRPr="00374E89" w:rsidRDefault="006E17D9" w:rsidP="006E17D9">
            <w:pPr>
              <w:spacing w:line="276" w:lineRule="auto"/>
              <w:ind w:left="90" w:hanging="90"/>
              <w:rPr>
                <w:sz w:val="15"/>
                <w:szCs w:val="15"/>
              </w:rPr>
            </w:pPr>
            <w:r w:rsidRPr="00374E89">
              <w:rPr>
                <w:sz w:val="15"/>
                <w:szCs w:val="15"/>
              </w:rPr>
              <w:t xml:space="preserve">True Life Broker </w:t>
            </w:r>
          </w:p>
          <w:p w14:paraId="5A3AAC7D" w14:textId="77777777" w:rsidR="006E17D9" w:rsidRPr="00374E89" w:rsidRDefault="006E17D9" w:rsidP="006E17D9">
            <w:pPr>
              <w:spacing w:line="276" w:lineRule="auto"/>
              <w:ind w:left="98"/>
              <w:rPr>
                <w:sz w:val="15"/>
                <w:szCs w:val="15"/>
              </w:rPr>
            </w:pPr>
            <w:r w:rsidRPr="00374E89">
              <w:rPr>
                <w:sz w:val="15"/>
                <w:szCs w:val="15"/>
              </w:rPr>
              <w:t>Company Limited</w:t>
            </w:r>
          </w:p>
        </w:tc>
        <w:tc>
          <w:tcPr>
            <w:tcW w:w="642" w:type="pct"/>
          </w:tcPr>
          <w:p w14:paraId="17F82076" w14:textId="77777777" w:rsidR="006E17D9" w:rsidRPr="00374E89" w:rsidRDefault="006E17D9" w:rsidP="006E17D9">
            <w:pPr>
              <w:tabs>
                <w:tab w:val="decimal" w:pos="690"/>
              </w:tabs>
              <w:spacing w:line="276" w:lineRule="auto"/>
              <w:ind w:left="60" w:right="-79" w:hanging="60"/>
              <w:rPr>
                <w:sz w:val="15"/>
                <w:szCs w:val="15"/>
              </w:rPr>
            </w:pPr>
            <w:r w:rsidRPr="00374E89">
              <w:rPr>
                <w:sz w:val="15"/>
                <w:szCs w:val="15"/>
              </w:rPr>
              <w:t>Life insurance broker</w:t>
            </w:r>
          </w:p>
        </w:tc>
        <w:tc>
          <w:tcPr>
            <w:tcW w:w="228" w:type="pct"/>
            <w:vAlign w:val="bottom"/>
          </w:tcPr>
          <w:p w14:paraId="25021BAC" w14:textId="16175A84" w:rsidR="006E17D9" w:rsidRPr="00374E89" w:rsidRDefault="006E17D9" w:rsidP="006E17D9">
            <w:pPr>
              <w:tabs>
                <w:tab w:val="decimal" w:pos="550"/>
              </w:tabs>
              <w:spacing w:line="276" w:lineRule="auto"/>
              <w:ind w:right="20"/>
              <w:jc w:val="center"/>
              <w:rPr>
                <w:sz w:val="15"/>
                <w:szCs w:val="15"/>
              </w:rPr>
            </w:pPr>
            <w:r w:rsidRPr="00374E89">
              <w:rPr>
                <w:sz w:val="15"/>
                <w:szCs w:val="15"/>
                <w:rtl/>
                <w:cs/>
              </w:rPr>
              <w:t>51</w:t>
            </w:r>
          </w:p>
        </w:tc>
        <w:tc>
          <w:tcPr>
            <w:tcW w:w="60" w:type="pct"/>
            <w:vAlign w:val="bottom"/>
          </w:tcPr>
          <w:p w14:paraId="5CEC4FED" w14:textId="77777777" w:rsidR="006E17D9" w:rsidRPr="00374E89" w:rsidRDefault="006E17D9" w:rsidP="006E17D9">
            <w:pPr>
              <w:tabs>
                <w:tab w:val="decimal" w:pos="550"/>
              </w:tabs>
              <w:spacing w:line="276" w:lineRule="auto"/>
              <w:ind w:right="20"/>
              <w:jc w:val="center"/>
              <w:rPr>
                <w:sz w:val="15"/>
                <w:szCs w:val="15"/>
              </w:rPr>
            </w:pPr>
          </w:p>
        </w:tc>
        <w:tc>
          <w:tcPr>
            <w:tcW w:w="231" w:type="pct"/>
            <w:vAlign w:val="bottom"/>
          </w:tcPr>
          <w:p w14:paraId="70C32B02" w14:textId="77777777" w:rsidR="006E17D9" w:rsidRPr="00374E89" w:rsidRDefault="006E17D9" w:rsidP="006E17D9">
            <w:pPr>
              <w:tabs>
                <w:tab w:val="decimal" w:pos="550"/>
              </w:tabs>
              <w:spacing w:line="276" w:lineRule="auto"/>
              <w:ind w:right="20"/>
              <w:jc w:val="center"/>
              <w:rPr>
                <w:sz w:val="15"/>
                <w:szCs w:val="15"/>
              </w:rPr>
            </w:pPr>
            <w:r w:rsidRPr="00374E89">
              <w:rPr>
                <w:sz w:val="15"/>
                <w:szCs w:val="15"/>
                <w:rtl/>
                <w:cs/>
              </w:rPr>
              <w:t>51</w:t>
            </w:r>
          </w:p>
        </w:tc>
        <w:tc>
          <w:tcPr>
            <w:tcW w:w="60" w:type="pct"/>
            <w:vAlign w:val="bottom"/>
          </w:tcPr>
          <w:p w14:paraId="0A55EBDC" w14:textId="77777777" w:rsidR="006E17D9" w:rsidRPr="00374E89" w:rsidRDefault="006E17D9" w:rsidP="006E17D9">
            <w:pPr>
              <w:tabs>
                <w:tab w:val="decimal" w:pos="686"/>
              </w:tabs>
              <w:spacing w:line="276" w:lineRule="auto"/>
              <w:jc w:val="center"/>
              <w:rPr>
                <w:sz w:val="15"/>
                <w:szCs w:val="15"/>
              </w:rPr>
            </w:pPr>
          </w:p>
        </w:tc>
        <w:tc>
          <w:tcPr>
            <w:tcW w:w="228" w:type="pct"/>
            <w:vAlign w:val="bottom"/>
          </w:tcPr>
          <w:p w14:paraId="1D45FB6A" w14:textId="7184316C" w:rsidR="006E17D9" w:rsidRPr="00374E89" w:rsidRDefault="006E17D9" w:rsidP="006E17D9">
            <w:pPr>
              <w:tabs>
                <w:tab w:val="decimal" w:pos="550"/>
              </w:tabs>
              <w:spacing w:line="276" w:lineRule="auto"/>
              <w:ind w:right="20"/>
              <w:jc w:val="center"/>
              <w:rPr>
                <w:sz w:val="15"/>
                <w:szCs w:val="15"/>
              </w:rPr>
            </w:pPr>
            <w:r w:rsidRPr="00374E89">
              <w:rPr>
                <w:sz w:val="15"/>
                <w:szCs w:val="15"/>
                <w:cs/>
                <w:lang w:bidi="th-TH"/>
              </w:rPr>
              <w:t>2,000</w:t>
            </w:r>
          </w:p>
        </w:tc>
        <w:tc>
          <w:tcPr>
            <w:tcW w:w="60" w:type="pct"/>
            <w:vAlign w:val="bottom"/>
          </w:tcPr>
          <w:p w14:paraId="20CAD698" w14:textId="77777777" w:rsidR="006E17D9" w:rsidRPr="00374E89" w:rsidRDefault="006E17D9" w:rsidP="006E17D9">
            <w:pPr>
              <w:tabs>
                <w:tab w:val="decimal" w:pos="550"/>
              </w:tabs>
              <w:spacing w:line="276" w:lineRule="auto"/>
              <w:ind w:right="20"/>
              <w:jc w:val="center"/>
              <w:rPr>
                <w:sz w:val="15"/>
                <w:szCs w:val="15"/>
              </w:rPr>
            </w:pPr>
          </w:p>
        </w:tc>
        <w:tc>
          <w:tcPr>
            <w:tcW w:w="243" w:type="pct"/>
            <w:vAlign w:val="bottom"/>
          </w:tcPr>
          <w:p w14:paraId="20974AD4" w14:textId="77777777" w:rsidR="006E17D9" w:rsidRPr="00374E89" w:rsidRDefault="006E17D9" w:rsidP="006E17D9">
            <w:pPr>
              <w:tabs>
                <w:tab w:val="decimal" w:pos="550"/>
              </w:tabs>
              <w:spacing w:line="276" w:lineRule="auto"/>
              <w:ind w:right="20"/>
              <w:jc w:val="center"/>
              <w:rPr>
                <w:sz w:val="15"/>
                <w:szCs w:val="15"/>
              </w:rPr>
            </w:pPr>
            <w:r w:rsidRPr="00374E89">
              <w:rPr>
                <w:sz w:val="15"/>
                <w:szCs w:val="15"/>
                <w:cs/>
                <w:lang w:bidi="th-TH"/>
              </w:rPr>
              <w:t>2,000</w:t>
            </w:r>
          </w:p>
        </w:tc>
        <w:tc>
          <w:tcPr>
            <w:tcW w:w="60" w:type="pct"/>
            <w:vAlign w:val="bottom"/>
          </w:tcPr>
          <w:p w14:paraId="671E7709" w14:textId="77777777" w:rsidR="006E17D9" w:rsidRPr="00374E89" w:rsidRDefault="006E17D9" w:rsidP="006E17D9">
            <w:pPr>
              <w:pStyle w:val="acctfourfigures"/>
              <w:tabs>
                <w:tab w:val="clear" w:pos="765"/>
                <w:tab w:val="decimal" w:pos="501"/>
              </w:tabs>
              <w:spacing w:line="276" w:lineRule="auto"/>
              <w:ind w:right="-85"/>
              <w:jc w:val="center"/>
              <w:rPr>
                <w:sz w:val="15"/>
                <w:szCs w:val="15"/>
              </w:rPr>
            </w:pPr>
          </w:p>
        </w:tc>
        <w:tc>
          <w:tcPr>
            <w:tcW w:w="297" w:type="pct"/>
            <w:vAlign w:val="bottom"/>
          </w:tcPr>
          <w:p w14:paraId="16C9942D" w14:textId="6E243C75" w:rsidR="006E17D9" w:rsidRPr="00374E89" w:rsidRDefault="006E17D9" w:rsidP="006E17D9">
            <w:pPr>
              <w:tabs>
                <w:tab w:val="decimal" w:pos="700"/>
              </w:tabs>
              <w:spacing w:line="276" w:lineRule="auto"/>
              <w:ind w:right="20"/>
              <w:jc w:val="center"/>
              <w:rPr>
                <w:sz w:val="15"/>
                <w:szCs w:val="15"/>
              </w:rPr>
            </w:pPr>
            <w:r w:rsidRPr="00374E89">
              <w:rPr>
                <w:sz w:val="15"/>
                <w:szCs w:val="15"/>
                <w:cs/>
                <w:lang w:bidi="th-TH"/>
              </w:rPr>
              <w:t>250,000</w:t>
            </w:r>
          </w:p>
        </w:tc>
        <w:tc>
          <w:tcPr>
            <w:tcW w:w="61" w:type="pct"/>
            <w:vAlign w:val="bottom"/>
          </w:tcPr>
          <w:p w14:paraId="4E463825" w14:textId="77777777" w:rsidR="006E17D9" w:rsidRPr="00374E89" w:rsidRDefault="006E17D9" w:rsidP="006E17D9">
            <w:pPr>
              <w:tabs>
                <w:tab w:val="decimal" w:pos="550"/>
              </w:tabs>
              <w:spacing w:line="276" w:lineRule="auto"/>
              <w:ind w:right="20"/>
              <w:jc w:val="center"/>
              <w:rPr>
                <w:sz w:val="15"/>
                <w:szCs w:val="15"/>
              </w:rPr>
            </w:pPr>
          </w:p>
        </w:tc>
        <w:tc>
          <w:tcPr>
            <w:tcW w:w="306" w:type="pct"/>
            <w:vAlign w:val="bottom"/>
          </w:tcPr>
          <w:p w14:paraId="76E4CD50" w14:textId="77777777" w:rsidR="006E17D9" w:rsidRPr="00374E89" w:rsidRDefault="006E17D9" w:rsidP="006E17D9">
            <w:pPr>
              <w:tabs>
                <w:tab w:val="decimal" w:pos="750"/>
              </w:tabs>
              <w:spacing w:line="276" w:lineRule="auto"/>
              <w:ind w:right="20"/>
              <w:jc w:val="center"/>
              <w:rPr>
                <w:sz w:val="15"/>
                <w:szCs w:val="15"/>
              </w:rPr>
            </w:pPr>
            <w:r w:rsidRPr="00374E89">
              <w:rPr>
                <w:sz w:val="15"/>
                <w:szCs w:val="15"/>
                <w:cs/>
                <w:lang w:bidi="th-TH"/>
              </w:rPr>
              <w:t>250,000</w:t>
            </w:r>
          </w:p>
        </w:tc>
        <w:tc>
          <w:tcPr>
            <w:tcW w:w="60" w:type="pct"/>
            <w:vAlign w:val="bottom"/>
          </w:tcPr>
          <w:p w14:paraId="42A56927" w14:textId="77777777" w:rsidR="006E17D9" w:rsidRPr="00374E89" w:rsidRDefault="006E17D9" w:rsidP="006E17D9">
            <w:pPr>
              <w:pStyle w:val="acctfourfigures"/>
              <w:tabs>
                <w:tab w:val="clear" w:pos="765"/>
                <w:tab w:val="decimal" w:pos="501"/>
              </w:tabs>
              <w:spacing w:line="276" w:lineRule="auto"/>
              <w:ind w:right="-85"/>
              <w:jc w:val="center"/>
              <w:rPr>
                <w:sz w:val="15"/>
                <w:szCs w:val="15"/>
              </w:rPr>
            </w:pPr>
          </w:p>
        </w:tc>
        <w:tc>
          <w:tcPr>
            <w:tcW w:w="229" w:type="pct"/>
            <w:vAlign w:val="bottom"/>
          </w:tcPr>
          <w:p w14:paraId="5EBFD701" w14:textId="7305410A"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w:t>
            </w:r>
          </w:p>
        </w:tc>
        <w:tc>
          <w:tcPr>
            <w:tcW w:w="60" w:type="pct"/>
            <w:vAlign w:val="bottom"/>
          </w:tcPr>
          <w:p w14:paraId="00A83967" w14:textId="77777777"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0AED772" w14:textId="77777777"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w:t>
            </w:r>
          </w:p>
        </w:tc>
        <w:tc>
          <w:tcPr>
            <w:tcW w:w="60" w:type="pct"/>
            <w:vAlign w:val="bottom"/>
          </w:tcPr>
          <w:p w14:paraId="5E8BFEA4" w14:textId="77777777" w:rsidR="006E17D9" w:rsidRPr="00374E89" w:rsidRDefault="006E17D9" w:rsidP="006E17D9">
            <w:pPr>
              <w:pStyle w:val="acctfourfigures"/>
              <w:tabs>
                <w:tab w:val="clear" w:pos="765"/>
                <w:tab w:val="decimal" w:pos="501"/>
              </w:tabs>
              <w:spacing w:line="276" w:lineRule="auto"/>
              <w:ind w:right="-85"/>
              <w:jc w:val="center"/>
              <w:rPr>
                <w:sz w:val="15"/>
                <w:szCs w:val="15"/>
              </w:rPr>
            </w:pPr>
          </w:p>
        </w:tc>
        <w:tc>
          <w:tcPr>
            <w:tcW w:w="272" w:type="pct"/>
            <w:vAlign w:val="bottom"/>
          </w:tcPr>
          <w:p w14:paraId="3BB4B0CC" w14:textId="416313AB" w:rsidR="006E17D9" w:rsidRPr="00374E89" w:rsidRDefault="006E17D9" w:rsidP="006E17D9">
            <w:pPr>
              <w:tabs>
                <w:tab w:val="decimal" w:pos="630"/>
              </w:tabs>
              <w:spacing w:line="276" w:lineRule="auto"/>
              <w:ind w:right="20"/>
              <w:jc w:val="center"/>
              <w:rPr>
                <w:sz w:val="15"/>
                <w:szCs w:val="15"/>
              </w:rPr>
            </w:pPr>
            <w:r w:rsidRPr="00374E89">
              <w:rPr>
                <w:sz w:val="15"/>
                <w:szCs w:val="15"/>
                <w:cs/>
                <w:lang w:bidi="th-TH"/>
              </w:rPr>
              <w:t>250,000</w:t>
            </w:r>
          </w:p>
        </w:tc>
        <w:tc>
          <w:tcPr>
            <w:tcW w:w="60" w:type="pct"/>
            <w:vAlign w:val="bottom"/>
          </w:tcPr>
          <w:p w14:paraId="1DEF4612" w14:textId="77777777" w:rsidR="006E17D9" w:rsidRPr="00374E89" w:rsidRDefault="006E17D9" w:rsidP="006E17D9">
            <w:pPr>
              <w:tabs>
                <w:tab w:val="decimal" w:pos="550"/>
              </w:tabs>
              <w:spacing w:line="276" w:lineRule="auto"/>
              <w:ind w:right="20"/>
              <w:jc w:val="center"/>
              <w:rPr>
                <w:sz w:val="15"/>
                <w:szCs w:val="15"/>
              </w:rPr>
            </w:pPr>
          </w:p>
        </w:tc>
        <w:tc>
          <w:tcPr>
            <w:tcW w:w="319" w:type="pct"/>
            <w:vAlign w:val="bottom"/>
          </w:tcPr>
          <w:p w14:paraId="7F5FF0B5" w14:textId="77777777" w:rsidR="006E17D9" w:rsidRPr="00374E89" w:rsidRDefault="006E17D9" w:rsidP="006E17D9">
            <w:pPr>
              <w:tabs>
                <w:tab w:val="decimal" w:pos="700"/>
              </w:tabs>
              <w:spacing w:line="276" w:lineRule="auto"/>
              <w:ind w:right="20"/>
              <w:jc w:val="center"/>
              <w:rPr>
                <w:sz w:val="15"/>
                <w:szCs w:val="15"/>
              </w:rPr>
            </w:pPr>
            <w:r w:rsidRPr="00374E89">
              <w:rPr>
                <w:sz w:val="15"/>
                <w:szCs w:val="15"/>
                <w:cs/>
                <w:lang w:bidi="th-TH"/>
              </w:rPr>
              <w:t>250,000</w:t>
            </w:r>
          </w:p>
        </w:tc>
        <w:tc>
          <w:tcPr>
            <w:tcW w:w="60" w:type="pct"/>
          </w:tcPr>
          <w:p w14:paraId="1D2A8113" w14:textId="77777777" w:rsidR="006E17D9" w:rsidRPr="00374E89" w:rsidRDefault="006E17D9" w:rsidP="006E17D9">
            <w:pPr>
              <w:tabs>
                <w:tab w:val="decimal" w:pos="700"/>
              </w:tabs>
              <w:spacing w:line="276" w:lineRule="auto"/>
              <w:ind w:right="20"/>
              <w:jc w:val="center"/>
              <w:rPr>
                <w:sz w:val="15"/>
                <w:szCs w:val="15"/>
                <w:cs/>
                <w:lang w:bidi="th-TH"/>
              </w:rPr>
            </w:pPr>
          </w:p>
        </w:tc>
        <w:tc>
          <w:tcPr>
            <w:tcW w:w="264" w:type="pct"/>
            <w:vAlign w:val="bottom"/>
          </w:tcPr>
          <w:p w14:paraId="75A6582B" w14:textId="332FA266" w:rsidR="006E17D9" w:rsidRPr="00374E89"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 xml:space="preserve">    -</w:t>
            </w:r>
          </w:p>
        </w:tc>
        <w:tc>
          <w:tcPr>
            <w:tcW w:w="60" w:type="pct"/>
          </w:tcPr>
          <w:p w14:paraId="32E75AC1" w14:textId="3B3B8692" w:rsidR="006E17D9" w:rsidRPr="00374E89" w:rsidRDefault="006E17D9" w:rsidP="006E17D9">
            <w:pPr>
              <w:tabs>
                <w:tab w:val="decimal" w:pos="700"/>
              </w:tabs>
              <w:spacing w:line="276" w:lineRule="auto"/>
              <w:ind w:right="20"/>
              <w:jc w:val="center"/>
              <w:rPr>
                <w:sz w:val="15"/>
                <w:szCs w:val="15"/>
                <w:cs/>
                <w:lang w:bidi="th-TH"/>
              </w:rPr>
            </w:pPr>
          </w:p>
        </w:tc>
        <w:tc>
          <w:tcPr>
            <w:tcW w:w="304" w:type="pct"/>
          </w:tcPr>
          <w:p w14:paraId="4A07864B" w14:textId="77777777" w:rsidR="00272E4C" w:rsidRPr="00374E89" w:rsidRDefault="00272E4C" w:rsidP="00272E4C">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0EEC7E91" w14:textId="6C1F21AE" w:rsidR="006E17D9" w:rsidRPr="00374E89" w:rsidRDefault="00272E4C" w:rsidP="00272E4C">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 xml:space="preserve">    -</w:t>
            </w:r>
          </w:p>
        </w:tc>
      </w:tr>
      <w:tr w:rsidR="006E17D9" w:rsidRPr="00CC2561" w14:paraId="546611E0" w14:textId="490F3DB9" w:rsidTr="00FC4B56">
        <w:trPr>
          <w:cantSplit/>
          <w:trHeight w:val="425"/>
        </w:trPr>
        <w:tc>
          <w:tcPr>
            <w:tcW w:w="545" w:type="pct"/>
          </w:tcPr>
          <w:p w14:paraId="55ED6436" w14:textId="77777777" w:rsidR="006E17D9" w:rsidRPr="00374E89" w:rsidRDefault="006E17D9" w:rsidP="006E17D9">
            <w:pPr>
              <w:spacing w:line="276" w:lineRule="auto"/>
              <w:ind w:left="90" w:hanging="90"/>
              <w:rPr>
                <w:sz w:val="15"/>
                <w:szCs w:val="15"/>
              </w:rPr>
            </w:pPr>
            <w:r w:rsidRPr="00374E89">
              <w:rPr>
                <w:sz w:val="15"/>
                <w:szCs w:val="15"/>
              </w:rPr>
              <w:t xml:space="preserve">True Extra Broker </w:t>
            </w:r>
          </w:p>
          <w:p w14:paraId="0F2A5D36" w14:textId="77777777" w:rsidR="006E17D9" w:rsidRPr="00374E89" w:rsidRDefault="006E17D9" w:rsidP="006E17D9">
            <w:pPr>
              <w:spacing w:line="276" w:lineRule="auto"/>
              <w:ind w:left="101"/>
              <w:rPr>
                <w:sz w:val="15"/>
                <w:szCs w:val="15"/>
              </w:rPr>
            </w:pPr>
            <w:r w:rsidRPr="00374E89">
              <w:rPr>
                <w:sz w:val="15"/>
                <w:szCs w:val="15"/>
              </w:rPr>
              <w:t>Company Limited</w:t>
            </w:r>
          </w:p>
        </w:tc>
        <w:tc>
          <w:tcPr>
            <w:tcW w:w="642" w:type="pct"/>
          </w:tcPr>
          <w:p w14:paraId="6746A22D" w14:textId="77777777" w:rsidR="006E17D9" w:rsidRPr="00374E89" w:rsidRDefault="006E17D9" w:rsidP="006E17D9">
            <w:pPr>
              <w:tabs>
                <w:tab w:val="decimal" w:pos="690"/>
              </w:tabs>
              <w:spacing w:line="276" w:lineRule="auto"/>
              <w:ind w:left="60" w:right="-79" w:hanging="60"/>
              <w:rPr>
                <w:sz w:val="15"/>
                <w:szCs w:val="15"/>
              </w:rPr>
            </w:pPr>
            <w:r w:rsidRPr="00374E89">
              <w:rPr>
                <w:sz w:val="15"/>
                <w:szCs w:val="15"/>
              </w:rPr>
              <w:t>Non-life insurance broker</w:t>
            </w:r>
          </w:p>
        </w:tc>
        <w:tc>
          <w:tcPr>
            <w:tcW w:w="228" w:type="pct"/>
            <w:vAlign w:val="bottom"/>
          </w:tcPr>
          <w:p w14:paraId="1BC89614" w14:textId="18F825DD" w:rsidR="006E17D9" w:rsidRPr="00374E89" w:rsidRDefault="006E17D9" w:rsidP="006E17D9">
            <w:pPr>
              <w:tabs>
                <w:tab w:val="decimal" w:pos="550"/>
              </w:tabs>
              <w:spacing w:line="276" w:lineRule="auto"/>
              <w:ind w:right="20"/>
              <w:jc w:val="center"/>
              <w:rPr>
                <w:sz w:val="15"/>
                <w:szCs w:val="15"/>
                <w:cs/>
                <w:lang w:bidi="th-TH"/>
              </w:rPr>
            </w:pPr>
            <w:r w:rsidRPr="00374E89">
              <w:rPr>
                <w:sz w:val="15"/>
                <w:szCs w:val="15"/>
                <w:rtl/>
                <w:cs/>
              </w:rPr>
              <w:t>51</w:t>
            </w:r>
          </w:p>
        </w:tc>
        <w:tc>
          <w:tcPr>
            <w:tcW w:w="60" w:type="pct"/>
            <w:vAlign w:val="bottom"/>
          </w:tcPr>
          <w:p w14:paraId="79324F29" w14:textId="77777777" w:rsidR="006E17D9" w:rsidRPr="00374E89" w:rsidRDefault="006E17D9" w:rsidP="006E17D9">
            <w:pPr>
              <w:tabs>
                <w:tab w:val="decimal" w:pos="686"/>
              </w:tabs>
              <w:spacing w:line="276" w:lineRule="auto"/>
              <w:jc w:val="center"/>
              <w:rPr>
                <w:sz w:val="15"/>
                <w:szCs w:val="15"/>
              </w:rPr>
            </w:pPr>
          </w:p>
        </w:tc>
        <w:tc>
          <w:tcPr>
            <w:tcW w:w="231" w:type="pct"/>
            <w:vAlign w:val="bottom"/>
          </w:tcPr>
          <w:p w14:paraId="1A13C631" w14:textId="77777777" w:rsidR="006E17D9" w:rsidRPr="00374E89" w:rsidRDefault="006E17D9" w:rsidP="006E17D9">
            <w:pPr>
              <w:tabs>
                <w:tab w:val="decimal" w:pos="550"/>
              </w:tabs>
              <w:spacing w:line="276" w:lineRule="auto"/>
              <w:ind w:right="20"/>
              <w:jc w:val="center"/>
              <w:rPr>
                <w:sz w:val="15"/>
                <w:szCs w:val="15"/>
              </w:rPr>
            </w:pPr>
            <w:r w:rsidRPr="00374E89">
              <w:rPr>
                <w:sz w:val="15"/>
                <w:szCs w:val="15"/>
                <w:rtl/>
                <w:cs/>
              </w:rPr>
              <w:t>51</w:t>
            </w:r>
          </w:p>
        </w:tc>
        <w:tc>
          <w:tcPr>
            <w:tcW w:w="60" w:type="pct"/>
            <w:vAlign w:val="bottom"/>
          </w:tcPr>
          <w:p w14:paraId="03A707AB" w14:textId="77777777" w:rsidR="006E17D9" w:rsidRPr="00374E89" w:rsidRDefault="006E17D9" w:rsidP="006E17D9">
            <w:pPr>
              <w:tabs>
                <w:tab w:val="decimal" w:pos="686"/>
              </w:tabs>
              <w:spacing w:line="276" w:lineRule="auto"/>
              <w:jc w:val="center"/>
              <w:rPr>
                <w:sz w:val="15"/>
                <w:szCs w:val="15"/>
              </w:rPr>
            </w:pPr>
          </w:p>
        </w:tc>
        <w:tc>
          <w:tcPr>
            <w:tcW w:w="228" w:type="pct"/>
            <w:vAlign w:val="bottom"/>
          </w:tcPr>
          <w:p w14:paraId="39DDD1A3" w14:textId="7768EAC0" w:rsidR="006E17D9" w:rsidRPr="00DD5886" w:rsidRDefault="006E17D9" w:rsidP="006E17D9">
            <w:pPr>
              <w:tabs>
                <w:tab w:val="decimal" w:pos="550"/>
              </w:tabs>
              <w:spacing w:line="276" w:lineRule="auto"/>
              <w:ind w:right="20"/>
              <w:jc w:val="center"/>
              <w:rPr>
                <w:sz w:val="15"/>
                <w:szCs w:val="15"/>
              </w:rPr>
            </w:pPr>
            <w:r w:rsidRPr="00DD5886">
              <w:rPr>
                <w:sz w:val="15"/>
                <w:szCs w:val="15"/>
                <w:cs/>
                <w:lang w:bidi="th-TH"/>
              </w:rPr>
              <w:t>5,000</w:t>
            </w:r>
          </w:p>
        </w:tc>
        <w:tc>
          <w:tcPr>
            <w:tcW w:w="60" w:type="pct"/>
            <w:vAlign w:val="bottom"/>
          </w:tcPr>
          <w:p w14:paraId="0DC01BA1" w14:textId="77777777" w:rsidR="006E17D9" w:rsidRPr="00DD5886" w:rsidRDefault="006E17D9" w:rsidP="006E17D9">
            <w:pPr>
              <w:tabs>
                <w:tab w:val="decimal" w:pos="550"/>
              </w:tabs>
              <w:spacing w:line="276" w:lineRule="auto"/>
              <w:ind w:right="20"/>
              <w:jc w:val="center"/>
              <w:rPr>
                <w:sz w:val="15"/>
                <w:szCs w:val="15"/>
              </w:rPr>
            </w:pPr>
          </w:p>
        </w:tc>
        <w:tc>
          <w:tcPr>
            <w:tcW w:w="243" w:type="pct"/>
            <w:vAlign w:val="bottom"/>
          </w:tcPr>
          <w:p w14:paraId="1DF0B8EC" w14:textId="77777777" w:rsidR="006E17D9" w:rsidRPr="00DD5886" w:rsidRDefault="006E17D9" w:rsidP="006E17D9">
            <w:pPr>
              <w:tabs>
                <w:tab w:val="decimal" w:pos="550"/>
              </w:tabs>
              <w:spacing w:line="276" w:lineRule="auto"/>
              <w:ind w:right="20"/>
              <w:jc w:val="center"/>
              <w:rPr>
                <w:sz w:val="15"/>
                <w:szCs w:val="15"/>
              </w:rPr>
            </w:pPr>
            <w:r w:rsidRPr="00DD5886">
              <w:rPr>
                <w:sz w:val="15"/>
                <w:szCs w:val="15"/>
                <w:cs/>
                <w:lang w:bidi="th-TH"/>
              </w:rPr>
              <w:t>5,000</w:t>
            </w:r>
          </w:p>
        </w:tc>
        <w:tc>
          <w:tcPr>
            <w:tcW w:w="60" w:type="pct"/>
            <w:vAlign w:val="bottom"/>
          </w:tcPr>
          <w:p w14:paraId="36F2E983" w14:textId="77777777" w:rsidR="006E17D9" w:rsidRPr="00DD5886" w:rsidRDefault="006E17D9" w:rsidP="006E17D9">
            <w:pPr>
              <w:pStyle w:val="acctfourfigures"/>
              <w:tabs>
                <w:tab w:val="clear" w:pos="765"/>
                <w:tab w:val="decimal" w:pos="501"/>
              </w:tabs>
              <w:spacing w:line="276" w:lineRule="auto"/>
              <w:ind w:right="-85"/>
              <w:jc w:val="center"/>
              <w:rPr>
                <w:sz w:val="15"/>
                <w:szCs w:val="15"/>
              </w:rPr>
            </w:pPr>
          </w:p>
        </w:tc>
        <w:tc>
          <w:tcPr>
            <w:tcW w:w="297" w:type="pct"/>
            <w:vAlign w:val="bottom"/>
          </w:tcPr>
          <w:p w14:paraId="1FF50DC6" w14:textId="7F3053BB" w:rsidR="006E17D9" w:rsidRPr="00DD5886" w:rsidRDefault="006E17D9" w:rsidP="006E17D9">
            <w:pPr>
              <w:tabs>
                <w:tab w:val="decimal" w:pos="700"/>
              </w:tabs>
              <w:spacing w:line="276" w:lineRule="auto"/>
              <w:ind w:right="20"/>
              <w:jc w:val="center"/>
              <w:rPr>
                <w:sz w:val="15"/>
                <w:szCs w:val="15"/>
              </w:rPr>
            </w:pPr>
            <w:r w:rsidRPr="00DD5886">
              <w:rPr>
                <w:sz w:val="15"/>
                <w:szCs w:val="15"/>
                <w:lang w:bidi="th-TH"/>
              </w:rPr>
              <w:t>16</w:t>
            </w:r>
            <w:r w:rsidRPr="00DD5886">
              <w:rPr>
                <w:sz w:val="15"/>
                <w:szCs w:val="15"/>
                <w:cs/>
                <w:lang w:bidi="th-TH"/>
              </w:rPr>
              <w:t>,000</w:t>
            </w:r>
          </w:p>
        </w:tc>
        <w:tc>
          <w:tcPr>
            <w:tcW w:w="61" w:type="pct"/>
            <w:vAlign w:val="bottom"/>
          </w:tcPr>
          <w:p w14:paraId="171E2DD6" w14:textId="77777777" w:rsidR="006E17D9" w:rsidRPr="00DD5886" w:rsidRDefault="006E17D9" w:rsidP="006E17D9">
            <w:pPr>
              <w:tabs>
                <w:tab w:val="decimal" w:pos="550"/>
              </w:tabs>
              <w:spacing w:line="276" w:lineRule="auto"/>
              <w:ind w:right="20"/>
              <w:jc w:val="center"/>
              <w:rPr>
                <w:sz w:val="15"/>
                <w:szCs w:val="15"/>
              </w:rPr>
            </w:pPr>
          </w:p>
        </w:tc>
        <w:tc>
          <w:tcPr>
            <w:tcW w:w="306" w:type="pct"/>
            <w:vAlign w:val="bottom"/>
          </w:tcPr>
          <w:p w14:paraId="7BD13A76" w14:textId="77777777" w:rsidR="006E17D9" w:rsidRPr="00DD5886" w:rsidRDefault="006E17D9" w:rsidP="006E17D9">
            <w:pPr>
              <w:tabs>
                <w:tab w:val="decimal" w:pos="750"/>
              </w:tabs>
              <w:spacing w:line="276" w:lineRule="auto"/>
              <w:ind w:right="20"/>
              <w:jc w:val="center"/>
              <w:rPr>
                <w:sz w:val="15"/>
                <w:szCs w:val="15"/>
              </w:rPr>
            </w:pPr>
            <w:r w:rsidRPr="00DD5886">
              <w:rPr>
                <w:sz w:val="15"/>
                <w:szCs w:val="15"/>
                <w:lang w:bidi="th-TH"/>
              </w:rPr>
              <w:t>16</w:t>
            </w:r>
            <w:r w:rsidRPr="00DD5886">
              <w:rPr>
                <w:sz w:val="15"/>
                <w:szCs w:val="15"/>
                <w:cs/>
                <w:lang w:bidi="th-TH"/>
              </w:rPr>
              <w:t>,000</w:t>
            </w:r>
          </w:p>
        </w:tc>
        <w:tc>
          <w:tcPr>
            <w:tcW w:w="60" w:type="pct"/>
            <w:vAlign w:val="bottom"/>
          </w:tcPr>
          <w:p w14:paraId="24BCCB43" w14:textId="77777777" w:rsidR="006E17D9" w:rsidRPr="00DD5886" w:rsidRDefault="006E17D9" w:rsidP="006E17D9">
            <w:pPr>
              <w:pStyle w:val="acctfourfigures"/>
              <w:tabs>
                <w:tab w:val="clear" w:pos="765"/>
                <w:tab w:val="decimal" w:pos="501"/>
              </w:tabs>
              <w:spacing w:line="276" w:lineRule="auto"/>
              <w:ind w:right="-85"/>
              <w:jc w:val="center"/>
              <w:rPr>
                <w:sz w:val="15"/>
                <w:szCs w:val="15"/>
              </w:rPr>
            </w:pPr>
          </w:p>
        </w:tc>
        <w:tc>
          <w:tcPr>
            <w:tcW w:w="229" w:type="pct"/>
            <w:vAlign w:val="bottom"/>
          </w:tcPr>
          <w:p w14:paraId="79CE8FB2" w14:textId="2B9D0396"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046B8F03" w14:textId="77777777"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2D5A1692" w14:textId="77777777"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7420A685" w14:textId="77777777" w:rsidR="006E17D9" w:rsidRPr="00DD5886" w:rsidRDefault="006E17D9" w:rsidP="006E17D9">
            <w:pPr>
              <w:pStyle w:val="acctfourfigures"/>
              <w:tabs>
                <w:tab w:val="clear" w:pos="765"/>
                <w:tab w:val="decimal" w:pos="501"/>
              </w:tabs>
              <w:spacing w:line="276" w:lineRule="auto"/>
              <w:ind w:right="-85"/>
              <w:jc w:val="center"/>
              <w:rPr>
                <w:sz w:val="15"/>
                <w:szCs w:val="15"/>
              </w:rPr>
            </w:pPr>
          </w:p>
        </w:tc>
        <w:tc>
          <w:tcPr>
            <w:tcW w:w="272" w:type="pct"/>
            <w:vAlign w:val="bottom"/>
          </w:tcPr>
          <w:p w14:paraId="23A12119" w14:textId="10F6550D" w:rsidR="006E17D9" w:rsidRPr="00DD5886" w:rsidRDefault="006E17D9" w:rsidP="006E17D9">
            <w:pPr>
              <w:tabs>
                <w:tab w:val="decimal" w:pos="630"/>
              </w:tabs>
              <w:spacing w:line="276" w:lineRule="auto"/>
              <w:ind w:right="20"/>
              <w:jc w:val="center"/>
              <w:rPr>
                <w:sz w:val="15"/>
                <w:szCs w:val="15"/>
              </w:rPr>
            </w:pPr>
            <w:r w:rsidRPr="00DD5886">
              <w:rPr>
                <w:sz w:val="15"/>
                <w:szCs w:val="15"/>
                <w:cs/>
                <w:lang w:bidi="th-TH"/>
              </w:rPr>
              <w:t>16,000</w:t>
            </w:r>
          </w:p>
        </w:tc>
        <w:tc>
          <w:tcPr>
            <w:tcW w:w="60" w:type="pct"/>
            <w:vAlign w:val="bottom"/>
          </w:tcPr>
          <w:p w14:paraId="777F7B65" w14:textId="77777777" w:rsidR="006E17D9" w:rsidRPr="00DD5886" w:rsidRDefault="006E17D9" w:rsidP="006E17D9">
            <w:pPr>
              <w:tabs>
                <w:tab w:val="decimal" w:pos="550"/>
              </w:tabs>
              <w:spacing w:line="276" w:lineRule="auto"/>
              <w:ind w:right="20"/>
              <w:jc w:val="center"/>
              <w:rPr>
                <w:sz w:val="15"/>
                <w:szCs w:val="15"/>
              </w:rPr>
            </w:pPr>
          </w:p>
        </w:tc>
        <w:tc>
          <w:tcPr>
            <w:tcW w:w="319" w:type="pct"/>
            <w:vAlign w:val="bottom"/>
          </w:tcPr>
          <w:p w14:paraId="70ADBE2F" w14:textId="77777777" w:rsidR="006E17D9" w:rsidRPr="00DD5886" w:rsidRDefault="006E17D9" w:rsidP="006E17D9">
            <w:pPr>
              <w:tabs>
                <w:tab w:val="decimal" w:pos="700"/>
              </w:tabs>
              <w:spacing w:line="276" w:lineRule="auto"/>
              <w:ind w:right="20"/>
              <w:jc w:val="center"/>
              <w:rPr>
                <w:sz w:val="15"/>
                <w:szCs w:val="15"/>
              </w:rPr>
            </w:pPr>
            <w:r w:rsidRPr="00DD5886">
              <w:rPr>
                <w:sz w:val="15"/>
                <w:szCs w:val="15"/>
                <w:cs/>
                <w:lang w:bidi="th-TH"/>
              </w:rPr>
              <w:t>16,000</w:t>
            </w:r>
          </w:p>
        </w:tc>
        <w:tc>
          <w:tcPr>
            <w:tcW w:w="60" w:type="pct"/>
          </w:tcPr>
          <w:p w14:paraId="5AFAA176" w14:textId="77777777" w:rsidR="006E17D9" w:rsidRPr="00DD5886" w:rsidRDefault="006E17D9" w:rsidP="006E17D9">
            <w:pPr>
              <w:tabs>
                <w:tab w:val="decimal" w:pos="700"/>
              </w:tabs>
              <w:spacing w:line="276" w:lineRule="auto"/>
              <w:ind w:right="20"/>
              <w:jc w:val="center"/>
              <w:rPr>
                <w:sz w:val="15"/>
                <w:szCs w:val="15"/>
                <w:cs/>
                <w:lang w:bidi="th-TH"/>
              </w:rPr>
            </w:pPr>
          </w:p>
        </w:tc>
        <w:tc>
          <w:tcPr>
            <w:tcW w:w="264" w:type="pct"/>
          </w:tcPr>
          <w:p w14:paraId="015A6E38" w14:textId="77777777" w:rsidR="00272E4C" w:rsidRPr="00DD5886" w:rsidRDefault="00272E4C"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6E2D43FE" w14:textId="188F7463" w:rsidR="006E17D9" w:rsidRPr="00DD5886" w:rsidRDefault="00272E4C"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 xml:space="preserve">    -</w:t>
            </w:r>
          </w:p>
        </w:tc>
        <w:tc>
          <w:tcPr>
            <w:tcW w:w="60" w:type="pct"/>
          </w:tcPr>
          <w:p w14:paraId="18979EB7" w14:textId="425912A6" w:rsidR="006E17D9" w:rsidRPr="00374E89" w:rsidRDefault="006E17D9" w:rsidP="006E17D9">
            <w:pPr>
              <w:tabs>
                <w:tab w:val="decimal" w:pos="700"/>
              </w:tabs>
              <w:spacing w:line="276" w:lineRule="auto"/>
              <w:ind w:right="20"/>
              <w:jc w:val="center"/>
              <w:rPr>
                <w:sz w:val="15"/>
                <w:szCs w:val="15"/>
                <w:cs/>
                <w:lang w:bidi="th-TH"/>
              </w:rPr>
            </w:pPr>
          </w:p>
        </w:tc>
        <w:tc>
          <w:tcPr>
            <w:tcW w:w="304" w:type="pct"/>
          </w:tcPr>
          <w:p w14:paraId="35469312" w14:textId="77777777" w:rsidR="00272E4C" w:rsidRPr="00374E89" w:rsidRDefault="00272E4C"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p w14:paraId="68BFCFD3" w14:textId="628A32CE" w:rsidR="006E17D9" w:rsidRPr="00374E89" w:rsidRDefault="00272E4C" w:rsidP="00272E4C">
            <w:pPr>
              <w:pStyle w:val="NoSpacing"/>
              <w:tabs>
                <w:tab w:val="clear" w:pos="680"/>
                <w:tab w:val="clear" w:pos="907"/>
                <w:tab w:val="left" w:pos="585"/>
              </w:tabs>
              <w:spacing w:line="240" w:lineRule="atLeast"/>
              <w:ind w:right="-141"/>
              <w:jc w:val="center"/>
              <w:rPr>
                <w:rFonts w:ascii="Times New Roman" w:hAnsi="Times New Roman" w:cs="Times New Roman"/>
                <w:sz w:val="15"/>
                <w:szCs w:val="15"/>
                <w:cs/>
              </w:rPr>
            </w:pPr>
            <w:r w:rsidRPr="00374E89">
              <w:rPr>
                <w:rFonts w:ascii="Times New Roman" w:hAnsi="Times New Roman" w:cs="Times New Roman"/>
                <w:sz w:val="15"/>
                <w:szCs w:val="15"/>
              </w:rPr>
              <w:t xml:space="preserve">    -</w:t>
            </w:r>
          </w:p>
        </w:tc>
      </w:tr>
      <w:tr w:rsidR="006E17D9" w:rsidRPr="00CC2561" w14:paraId="1EE97232" w14:textId="216BFD5E" w:rsidTr="00FC4B56">
        <w:trPr>
          <w:cantSplit/>
        </w:trPr>
        <w:tc>
          <w:tcPr>
            <w:tcW w:w="545" w:type="pct"/>
          </w:tcPr>
          <w:p w14:paraId="6AC8A181" w14:textId="77777777" w:rsidR="006E17D9" w:rsidRPr="00374E89" w:rsidRDefault="006E17D9" w:rsidP="006E17D9">
            <w:pPr>
              <w:spacing w:line="276" w:lineRule="auto"/>
              <w:ind w:left="100" w:hanging="100"/>
              <w:rPr>
                <w:sz w:val="15"/>
                <w:szCs w:val="15"/>
              </w:rPr>
            </w:pPr>
            <w:r w:rsidRPr="00374E89">
              <w:rPr>
                <w:sz w:val="15"/>
                <w:szCs w:val="15"/>
              </w:rPr>
              <w:t>TQC Company Limited</w:t>
            </w:r>
          </w:p>
        </w:tc>
        <w:tc>
          <w:tcPr>
            <w:tcW w:w="642" w:type="pct"/>
          </w:tcPr>
          <w:p w14:paraId="2DE8B79E" w14:textId="77777777" w:rsidR="006E17D9" w:rsidRPr="00374E89" w:rsidRDefault="006E17D9" w:rsidP="006E17D9">
            <w:pPr>
              <w:tabs>
                <w:tab w:val="decimal" w:pos="690"/>
              </w:tabs>
              <w:spacing w:line="276" w:lineRule="auto"/>
              <w:ind w:left="106" w:right="-79" w:hanging="106"/>
              <w:rPr>
                <w:sz w:val="15"/>
                <w:szCs w:val="15"/>
              </w:rPr>
            </w:pPr>
            <w:r w:rsidRPr="00374E89">
              <w:rPr>
                <w:sz w:val="15"/>
                <w:szCs w:val="15"/>
              </w:rPr>
              <w:t>Provides consulting services for insurance claims</w:t>
            </w:r>
          </w:p>
        </w:tc>
        <w:tc>
          <w:tcPr>
            <w:tcW w:w="228" w:type="pct"/>
            <w:vAlign w:val="bottom"/>
          </w:tcPr>
          <w:p w14:paraId="53D8F5A6" w14:textId="02D153B3" w:rsidR="006E17D9" w:rsidRPr="00374E89" w:rsidRDefault="006E17D9" w:rsidP="006E17D9">
            <w:pPr>
              <w:tabs>
                <w:tab w:val="decimal" w:pos="550"/>
              </w:tabs>
              <w:spacing w:line="276" w:lineRule="auto"/>
              <w:ind w:right="20"/>
              <w:jc w:val="center"/>
              <w:rPr>
                <w:sz w:val="15"/>
                <w:szCs w:val="15"/>
              </w:rPr>
            </w:pPr>
            <w:r w:rsidRPr="00374E89">
              <w:rPr>
                <w:sz w:val="15"/>
                <w:szCs w:val="15"/>
              </w:rPr>
              <w:t>100</w:t>
            </w:r>
          </w:p>
        </w:tc>
        <w:tc>
          <w:tcPr>
            <w:tcW w:w="60" w:type="pct"/>
            <w:vAlign w:val="bottom"/>
          </w:tcPr>
          <w:p w14:paraId="4554C58F" w14:textId="77777777" w:rsidR="006E17D9" w:rsidRPr="00374E89" w:rsidRDefault="006E17D9" w:rsidP="006E17D9">
            <w:pPr>
              <w:tabs>
                <w:tab w:val="decimal" w:pos="686"/>
              </w:tabs>
              <w:spacing w:line="276" w:lineRule="auto"/>
              <w:jc w:val="center"/>
              <w:rPr>
                <w:sz w:val="15"/>
                <w:szCs w:val="15"/>
              </w:rPr>
            </w:pPr>
          </w:p>
        </w:tc>
        <w:tc>
          <w:tcPr>
            <w:tcW w:w="231" w:type="pct"/>
            <w:vAlign w:val="bottom"/>
          </w:tcPr>
          <w:p w14:paraId="602BDA23" w14:textId="77777777" w:rsidR="006E17D9" w:rsidRPr="00374E89" w:rsidRDefault="006E17D9" w:rsidP="006E17D9">
            <w:pPr>
              <w:tabs>
                <w:tab w:val="decimal" w:pos="550"/>
              </w:tabs>
              <w:spacing w:line="276" w:lineRule="auto"/>
              <w:ind w:right="20"/>
              <w:jc w:val="center"/>
              <w:rPr>
                <w:sz w:val="15"/>
                <w:szCs w:val="15"/>
              </w:rPr>
            </w:pPr>
            <w:r w:rsidRPr="00374E89">
              <w:rPr>
                <w:sz w:val="15"/>
                <w:szCs w:val="15"/>
              </w:rPr>
              <w:t>100</w:t>
            </w:r>
          </w:p>
        </w:tc>
        <w:tc>
          <w:tcPr>
            <w:tcW w:w="60" w:type="pct"/>
            <w:vAlign w:val="bottom"/>
          </w:tcPr>
          <w:p w14:paraId="0D5C4CBB" w14:textId="77777777" w:rsidR="006E17D9" w:rsidRPr="00374E89" w:rsidRDefault="006E17D9" w:rsidP="006E17D9">
            <w:pPr>
              <w:tabs>
                <w:tab w:val="decimal" w:pos="686"/>
              </w:tabs>
              <w:spacing w:line="276" w:lineRule="auto"/>
              <w:jc w:val="center"/>
              <w:rPr>
                <w:sz w:val="15"/>
                <w:szCs w:val="15"/>
              </w:rPr>
            </w:pPr>
          </w:p>
        </w:tc>
        <w:tc>
          <w:tcPr>
            <w:tcW w:w="228" w:type="pct"/>
            <w:vAlign w:val="bottom"/>
          </w:tcPr>
          <w:p w14:paraId="28F85782" w14:textId="0F02C4F5" w:rsidR="006E17D9" w:rsidRPr="00DD5886" w:rsidRDefault="006E17D9" w:rsidP="006E17D9">
            <w:pPr>
              <w:tabs>
                <w:tab w:val="decimal" w:pos="550"/>
              </w:tabs>
              <w:spacing w:line="276" w:lineRule="auto"/>
              <w:ind w:right="20"/>
              <w:jc w:val="center"/>
              <w:rPr>
                <w:sz w:val="15"/>
                <w:szCs w:val="15"/>
              </w:rPr>
            </w:pPr>
            <w:r w:rsidRPr="00DD5886">
              <w:rPr>
                <w:sz w:val="15"/>
                <w:szCs w:val="15"/>
                <w:lang w:bidi="th-TH"/>
              </w:rPr>
              <w:t>20,000</w:t>
            </w:r>
          </w:p>
        </w:tc>
        <w:tc>
          <w:tcPr>
            <w:tcW w:w="60" w:type="pct"/>
            <w:vAlign w:val="bottom"/>
          </w:tcPr>
          <w:p w14:paraId="5A41EB32" w14:textId="77777777" w:rsidR="006E17D9" w:rsidRPr="00DD5886" w:rsidRDefault="006E17D9" w:rsidP="006E17D9">
            <w:pPr>
              <w:tabs>
                <w:tab w:val="decimal" w:pos="550"/>
              </w:tabs>
              <w:spacing w:line="276" w:lineRule="auto"/>
              <w:ind w:right="20"/>
              <w:jc w:val="center"/>
              <w:rPr>
                <w:sz w:val="15"/>
                <w:szCs w:val="15"/>
              </w:rPr>
            </w:pPr>
          </w:p>
        </w:tc>
        <w:tc>
          <w:tcPr>
            <w:tcW w:w="243" w:type="pct"/>
            <w:vAlign w:val="bottom"/>
          </w:tcPr>
          <w:p w14:paraId="2DE8B641" w14:textId="77777777" w:rsidR="006E17D9" w:rsidRPr="00DD5886" w:rsidRDefault="006E17D9" w:rsidP="006E17D9">
            <w:pPr>
              <w:tabs>
                <w:tab w:val="decimal" w:pos="550"/>
              </w:tabs>
              <w:spacing w:line="276" w:lineRule="auto"/>
              <w:ind w:right="20"/>
              <w:jc w:val="center"/>
              <w:rPr>
                <w:sz w:val="15"/>
                <w:szCs w:val="15"/>
              </w:rPr>
            </w:pPr>
            <w:r w:rsidRPr="00DD5886">
              <w:rPr>
                <w:sz w:val="15"/>
                <w:szCs w:val="15"/>
                <w:lang w:bidi="th-TH"/>
              </w:rPr>
              <w:t>20,000</w:t>
            </w:r>
          </w:p>
        </w:tc>
        <w:tc>
          <w:tcPr>
            <w:tcW w:w="60" w:type="pct"/>
            <w:vAlign w:val="bottom"/>
          </w:tcPr>
          <w:p w14:paraId="53A4B454" w14:textId="77777777" w:rsidR="006E17D9" w:rsidRPr="00DD5886" w:rsidRDefault="006E17D9" w:rsidP="006E17D9">
            <w:pPr>
              <w:pStyle w:val="acctfourfigures"/>
              <w:tabs>
                <w:tab w:val="clear" w:pos="765"/>
                <w:tab w:val="decimal" w:pos="501"/>
              </w:tabs>
              <w:spacing w:line="276" w:lineRule="auto"/>
              <w:ind w:right="-85"/>
              <w:jc w:val="center"/>
              <w:rPr>
                <w:sz w:val="15"/>
                <w:szCs w:val="15"/>
              </w:rPr>
            </w:pPr>
          </w:p>
        </w:tc>
        <w:tc>
          <w:tcPr>
            <w:tcW w:w="297" w:type="pct"/>
            <w:vAlign w:val="bottom"/>
          </w:tcPr>
          <w:p w14:paraId="70A6D6C0" w14:textId="7C091741" w:rsidR="006E17D9" w:rsidRPr="00DD5886" w:rsidRDefault="006E17D9" w:rsidP="006E17D9">
            <w:pPr>
              <w:tabs>
                <w:tab w:val="decimal" w:pos="700"/>
              </w:tabs>
              <w:spacing w:line="276" w:lineRule="auto"/>
              <w:ind w:right="20"/>
              <w:jc w:val="center"/>
              <w:rPr>
                <w:sz w:val="15"/>
                <w:szCs w:val="15"/>
              </w:rPr>
            </w:pPr>
            <w:r w:rsidRPr="00DD5886">
              <w:rPr>
                <w:sz w:val="15"/>
                <w:szCs w:val="15"/>
                <w:lang w:bidi="th-TH"/>
              </w:rPr>
              <w:t>19,999</w:t>
            </w:r>
          </w:p>
        </w:tc>
        <w:tc>
          <w:tcPr>
            <w:tcW w:w="61" w:type="pct"/>
            <w:vAlign w:val="bottom"/>
          </w:tcPr>
          <w:p w14:paraId="4B897497" w14:textId="77777777" w:rsidR="006E17D9" w:rsidRPr="00DD5886" w:rsidRDefault="006E17D9" w:rsidP="006E17D9">
            <w:pPr>
              <w:tabs>
                <w:tab w:val="decimal" w:pos="700"/>
              </w:tabs>
              <w:spacing w:line="276" w:lineRule="auto"/>
              <w:ind w:right="20"/>
              <w:jc w:val="center"/>
              <w:rPr>
                <w:sz w:val="15"/>
                <w:szCs w:val="15"/>
              </w:rPr>
            </w:pPr>
          </w:p>
        </w:tc>
        <w:tc>
          <w:tcPr>
            <w:tcW w:w="306" w:type="pct"/>
            <w:vAlign w:val="bottom"/>
          </w:tcPr>
          <w:p w14:paraId="734AB3F9" w14:textId="77777777" w:rsidR="006E17D9" w:rsidRPr="00DD5886" w:rsidRDefault="006E17D9" w:rsidP="006E17D9">
            <w:pPr>
              <w:tabs>
                <w:tab w:val="decimal" w:pos="750"/>
              </w:tabs>
              <w:spacing w:line="276" w:lineRule="auto"/>
              <w:ind w:right="20"/>
              <w:jc w:val="center"/>
              <w:rPr>
                <w:sz w:val="15"/>
                <w:szCs w:val="15"/>
              </w:rPr>
            </w:pPr>
            <w:r w:rsidRPr="00DD5886">
              <w:rPr>
                <w:sz w:val="15"/>
                <w:szCs w:val="15"/>
                <w:lang w:bidi="th-TH"/>
              </w:rPr>
              <w:t>19,999</w:t>
            </w:r>
          </w:p>
        </w:tc>
        <w:tc>
          <w:tcPr>
            <w:tcW w:w="60" w:type="pct"/>
            <w:vAlign w:val="bottom"/>
          </w:tcPr>
          <w:p w14:paraId="13E73F9C" w14:textId="77777777" w:rsidR="006E17D9" w:rsidRPr="00DD5886" w:rsidRDefault="006E17D9" w:rsidP="006E17D9">
            <w:pPr>
              <w:tabs>
                <w:tab w:val="decimal" w:pos="750"/>
              </w:tabs>
              <w:spacing w:line="276" w:lineRule="auto"/>
              <w:ind w:right="20"/>
              <w:jc w:val="center"/>
              <w:rPr>
                <w:sz w:val="15"/>
                <w:szCs w:val="15"/>
              </w:rPr>
            </w:pPr>
          </w:p>
        </w:tc>
        <w:tc>
          <w:tcPr>
            <w:tcW w:w="229" w:type="pct"/>
            <w:vAlign w:val="bottom"/>
          </w:tcPr>
          <w:p w14:paraId="298009BB" w14:textId="419F5B26"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30021E68" w14:textId="77777777"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vAlign w:val="bottom"/>
          </w:tcPr>
          <w:p w14:paraId="5C553C98" w14:textId="77777777"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4D0271A1" w14:textId="77777777" w:rsidR="006E17D9" w:rsidRPr="00DD5886" w:rsidRDefault="006E17D9" w:rsidP="006E17D9">
            <w:pPr>
              <w:pStyle w:val="acctfourfigures"/>
              <w:tabs>
                <w:tab w:val="clear" w:pos="765"/>
                <w:tab w:val="decimal" w:pos="501"/>
              </w:tabs>
              <w:spacing w:line="276" w:lineRule="auto"/>
              <w:ind w:right="-85"/>
              <w:jc w:val="center"/>
              <w:rPr>
                <w:sz w:val="15"/>
                <w:szCs w:val="15"/>
              </w:rPr>
            </w:pPr>
          </w:p>
        </w:tc>
        <w:tc>
          <w:tcPr>
            <w:tcW w:w="272" w:type="pct"/>
            <w:vAlign w:val="bottom"/>
          </w:tcPr>
          <w:p w14:paraId="71CE023B" w14:textId="5529839A" w:rsidR="006E17D9" w:rsidRPr="00DD5886" w:rsidRDefault="006E17D9" w:rsidP="006E17D9">
            <w:pPr>
              <w:tabs>
                <w:tab w:val="decimal" w:pos="630"/>
              </w:tabs>
              <w:spacing w:line="276" w:lineRule="auto"/>
              <w:ind w:right="20"/>
              <w:jc w:val="center"/>
              <w:rPr>
                <w:sz w:val="15"/>
                <w:szCs w:val="15"/>
              </w:rPr>
            </w:pPr>
            <w:r w:rsidRPr="00DD5886">
              <w:rPr>
                <w:sz w:val="15"/>
                <w:szCs w:val="15"/>
                <w:lang w:bidi="th-TH"/>
              </w:rPr>
              <w:t>19,999</w:t>
            </w:r>
          </w:p>
        </w:tc>
        <w:tc>
          <w:tcPr>
            <w:tcW w:w="60" w:type="pct"/>
            <w:vAlign w:val="bottom"/>
          </w:tcPr>
          <w:p w14:paraId="07387BFC" w14:textId="77777777" w:rsidR="006E17D9" w:rsidRPr="00DD5886" w:rsidRDefault="006E17D9" w:rsidP="006E17D9">
            <w:pPr>
              <w:tabs>
                <w:tab w:val="decimal" w:pos="550"/>
              </w:tabs>
              <w:spacing w:line="276" w:lineRule="auto"/>
              <w:ind w:right="20"/>
              <w:jc w:val="center"/>
              <w:rPr>
                <w:sz w:val="15"/>
                <w:szCs w:val="15"/>
              </w:rPr>
            </w:pPr>
          </w:p>
        </w:tc>
        <w:tc>
          <w:tcPr>
            <w:tcW w:w="319" w:type="pct"/>
            <w:vAlign w:val="bottom"/>
          </w:tcPr>
          <w:p w14:paraId="1CF9316A" w14:textId="77777777" w:rsidR="006E17D9" w:rsidRPr="00DD5886" w:rsidRDefault="006E17D9" w:rsidP="006E17D9">
            <w:pPr>
              <w:tabs>
                <w:tab w:val="decimal" w:pos="700"/>
              </w:tabs>
              <w:spacing w:line="276" w:lineRule="auto"/>
              <w:ind w:right="20"/>
              <w:jc w:val="center"/>
              <w:rPr>
                <w:sz w:val="15"/>
                <w:szCs w:val="15"/>
              </w:rPr>
            </w:pPr>
            <w:r w:rsidRPr="00DD5886">
              <w:rPr>
                <w:sz w:val="15"/>
                <w:szCs w:val="15"/>
                <w:lang w:bidi="th-TH"/>
              </w:rPr>
              <w:t>19,999</w:t>
            </w:r>
          </w:p>
        </w:tc>
        <w:tc>
          <w:tcPr>
            <w:tcW w:w="60" w:type="pct"/>
          </w:tcPr>
          <w:p w14:paraId="0564766D" w14:textId="77777777" w:rsidR="006E17D9" w:rsidRPr="00DD5886" w:rsidRDefault="006E17D9" w:rsidP="006E17D9">
            <w:pPr>
              <w:tabs>
                <w:tab w:val="decimal" w:pos="700"/>
              </w:tabs>
              <w:spacing w:line="276" w:lineRule="auto"/>
              <w:ind w:right="20"/>
              <w:jc w:val="center"/>
              <w:rPr>
                <w:sz w:val="15"/>
                <w:szCs w:val="15"/>
                <w:lang w:bidi="th-TH"/>
              </w:rPr>
            </w:pPr>
          </w:p>
        </w:tc>
        <w:tc>
          <w:tcPr>
            <w:tcW w:w="264" w:type="pct"/>
          </w:tcPr>
          <w:p w14:paraId="0B968FCE" w14:textId="77777777" w:rsidR="006E17D9" w:rsidRPr="00DD5886" w:rsidRDefault="006E17D9" w:rsidP="006E17D9">
            <w:pPr>
              <w:spacing w:line="276" w:lineRule="auto"/>
              <w:ind w:right="20"/>
              <w:jc w:val="center"/>
              <w:rPr>
                <w:sz w:val="15"/>
                <w:szCs w:val="15"/>
              </w:rPr>
            </w:pPr>
          </w:p>
          <w:p w14:paraId="4B922551" w14:textId="50DF61F3" w:rsidR="006E17D9" w:rsidRPr="00DD5886" w:rsidRDefault="006E17D9" w:rsidP="006E17D9">
            <w:pPr>
              <w:spacing w:line="276" w:lineRule="auto"/>
              <w:ind w:right="20"/>
              <w:jc w:val="center"/>
              <w:rPr>
                <w:sz w:val="15"/>
                <w:szCs w:val="15"/>
              </w:rPr>
            </w:pPr>
            <w:r w:rsidRPr="00DD5886">
              <w:rPr>
                <w:sz w:val="15"/>
                <w:szCs w:val="15"/>
              </w:rPr>
              <w:t xml:space="preserve">        -</w:t>
            </w:r>
          </w:p>
        </w:tc>
        <w:tc>
          <w:tcPr>
            <w:tcW w:w="60" w:type="pct"/>
          </w:tcPr>
          <w:p w14:paraId="031DEB87" w14:textId="3A32D7EB" w:rsidR="006E17D9" w:rsidRPr="00374E89" w:rsidRDefault="006E17D9" w:rsidP="006E17D9">
            <w:pPr>
              <w:tabs>
                <w:tab w:val="decimal" w:pos="700"/>
              </w:tabs>
              <w:spacing w:line="276" w:lineRule="auto"/>
              <w:ind w:right="20"/>
              <w:jc w:val="center"/>
              <w:rPr>
                <w:sz w:val="15"/>
                <w:szCs w:val="15"/>
                <w:lang w:bidi="th-TH"/>
              </w:rPr>
            </w:pPr>
          </w:p>
        </w:tc>
        <w:tc>
          <w:tcPr>
            <w:tcW w:w="304" w:type="pct"/>
            <w:vAlign w:val="bottom"/>
          </w:tcPr>
          <w:p w14:paraId="46E3C1E9" w14:textId="70E5442C" w:rsidR="006E17D9" w:rsidRPr="00374E89" w:rsidRDefault="006E17D9" w:rsidP="00272E4C">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r>
      <w:tr w:rsidR="006E17D9" w:rsidRPr="00CC2561" w14:paraId="5427A6DF" w14:textId="77777777" w:rsidTr="002A2D50">
        <w:trPr>
          <w:cantSplit/>
        </w:trPr>
        <w:tc>
          <w:tcPr>
            <w:tcW w:w="545" w:type="pct"/>
          </w:tcPr>
          <w:p w14:paraId="6D64D071" w14:textId="5438F9AD" w:rsidR="006E17D9" w:rsidRPr="00374E89" w:rsidRDefault="006229F7" w:rsidP="006E17D9">
            <w:pPr>
              <w:spacing w:line="276" w:lineRule="auto"/>
              <w:ind w:left="100" w:hanging="100"/>
              <w:rPr>
                <w:sz w:val="15"/>
                <w:szCs w:val="15"/>
              </w:rPr>
            </w:pPr>
            <w:r w:rsidRPr="00374E89">
              <w:rPr>
                <w:sz w:val="15"/>
                <w:szCs w:val="15"/>
              </w:rPr>
              <w:t xml:space="preserve">TQS </w:t>
            </w:r>
            <w:r w:rsidR="006873D9" w:rsidRPr="00374E89">
              <w:rPr>
                <w:sz w:val="15"/>
                <w:szCs w:val="15"/>
              </w:rPr>
              <w:t>Insurance</w:t>
            </w:r>
            <w:r w:rsidR="00B3388E" w:rsidRPr="00374E89">
              <w:rPr>
                <w:sz w:val="15"/>
                <w:szCs w:val="15"/>
              </w:rPr>
              <w:t xml:space="preserve"> Broker</w:t>
            </w:r>
            <w:r w:rsidRPr="00374E89">
              <w:rPr>
                <w:sz w:val="15"/>
                <w:szCs w:val="15"/>
              </w:rPr>
              <w:t xml:space="preserve"> Company Limited</w:t>
            </w:r>
          </w:p>
        </w:tc>
        <w:tc>
          <w:tcPr>
            <w:tcW w:w="642" w:type="pct"/>
          </w:tcPr>
          <w:p w14:paraId="4F9D62A1" w14:textId="1C493BFF" w:rsidR="006E17D9" w:rsidRPr="00374E89" w:rsidRDefault="007C6691" w:rsidP="006E17D9">
            <w:pPr>
              <w:tabs>
                <w:tab w:val="decimal" w:pos="690"/>
              </w:tabs>
              <w:spacing w:line="276" w:lineRule="auto"/>
              <w:ind w:left="106" w:right="-79" w:hanging="106"/>
              <w:rPr>
                <w:sz w:val="15"/>
                <w:szCs w:val="15"/>
              </w:rPr>
            </w:pPr>
            <w:r w:rsidRPr="00374E89">
              <w:rPr>
                <w:sz w:val="15"/>
                <w:szCs w:val="15"/>
              </w:rPr>
              <w:t>Non-l</w:t>
            </w:r>
            <w:r w:rsidR="006873D9" w:rsidRPr="00374E89">
              <w:rPr>
                <w:sz w:val="15"/>
                <w:szCs w:val="15"/>
              </w:rPr>
              <w:t>ife insurance broker</w:t>
            </w:r>
          </w:p>
        </w:tc>
        <w:tc>
          <w:tcPr>
            <w:tcW w:w="228" w:type="pct"/>
            <w:vAlign w:val="bottom"/>
          </w:tcPr>
          <w:p w14:paraId="63DDA3C3" w14:textId="14398178" w:rsidR="006E17D9" w:rsidRPr="00374E89" w:rsidRDefault="006E17D9" w:rsidP="006E17D9">
            <w:pPr>
              <w:tabs>
                <w:tab w:val="decimal" w:pos="550"/>
              </w:tabs>
              <w:spacing w:line="276" w:lineRule="auto"/>
              <w:ind w:right="20"/>
              <w:jc w:val="center"/>
              <w:rPr>
                <w:sz w:val="15"/>
                <w:szCs w:val="15"/>
              </w:rPr>
            </w:pPr>
            <w:r w:rsidRPr="00374E89">
              <w:rPr>
                <w:sz w:val="15"/>
                <w:szCs w:val="15"/>
              </w:rPr>
              <w:t>80</w:t>
            </w:r>
          </w:p>
        </w:tc>
        <w:tc>
          <w:tcPr>
            <w:tcW w:w="60" w:type="pct"/>
            <w:vAlign w:val="bottom"/>
          </w:tcPr>
          <w:p w14:paraId="48E0518C" w14:textId="77777777" w:rsidR="006E17D9" w:rsidRPr="00374E89" w:rsidRDefault="006E17D9" w:rsidP="006E17D9">
            <w:pPr>
              <w:tabs>
                <w:tab w:val="decimal" w:pos="686"/>
              </w:tabs>
              <w:spacing w:line="276" w:lineRule="auto"/>
              <w:jc w:val="center"/>
              <w:rPr>
                <w:sz w:val="15"/>
                <w:szCs w:val="15"/>
              </w:rPr>
            </w:pPr>
          </w:p>
        </w:tc>
        <w:tc>
          <w:tcPr>
            <w:tcW w:w="231" w:type="pct"/>
            <w:vAlign w:val="bottom"/>
          </w:tcPr>
          <w:p w14:paraId="60A53C4D" w14:textId="01B75811" w:rsidR="006E17D9" w:rsidRPr="00374E89" w:rsidRDefault="006E17D9" w:rsidP="007E0E54">
            <w:pPr>
              <w:tabs>
                <w:tab w:val="decimal" w:pos="273"/>
              </w:tabs>
              <w:spacing w:line="276" w:lineRule="auto"/>
              <w:ind w:right="20"/>
              <w:jc w:val="center"/>
              <w:rPr>
                <w:sz w:val="15"/>
                <w:szCs w:val="15"/>
              </w:rPr>
            </w:pPr>
            <w:r w:rsidRPr="00374E89">
              <w:rPr>
                <w:sz w:val="15"/>
                <w:szCs w:val="15"/>
              </w:rPr>
              <w:t>-</w:t>
            </w:r>
          </w:p>
        </w:tc>
        <w:tc>
          <w:tcPr>
            <w:tcW w:w="60" w:type="pct"/>
            <w:vAlign w:val="bottom"/>
          </w:tcPr>
          <w:p w14:paraId="3E074B03" w14:textId="77777777" w:rsidR="006E17D9" w:rsidRPr="00374E89" w:rsidRDefault="006E17D9" w:rsidP="006E17D9">
            <w:pPr>
              <w:tabs>
                <w:tab w:val="decimal" w:pos="686"/>
              </w:tabs>
              <w:spacing w:line="276" w:lineRule="auto"/>
              <w:jc w:val="center"/>
              <w:rPr>
                <w:sz w:val="15"/>
                <w:szCs w:val="15"/>
              </w:rPr>
            </w:pPr>
          </w:p>
        </w:tc>
        <w:tc>
          <w:tcPr>
            <w:tcW w:w="228" w:type="pct"/>
            <w:vAlign w:val="bottom"/>
          </w:tcPr>
          <w:p w14:paraId="38D5814A" w14:textId="00B9726F" w:rsidR="006E17D9" w:rsidRPr="00DD5886" w:rsidRDefault="006E17D9" w:rsidP="006E17D9">
            <w:pPr>
              <w:tabs>
                <w:tab w:val="decimal" w:pos="550"/>
              </w:tabs>
              <w:spacing w:line="276" w:lineRule="auto"/>
              <w:ind w:right="20"/>
              <w:jc w:val="center"/>
              <w:rPr>
                <w:sz w:val="15"/>
                <w:szCs w:val="15"/>
              </w:rPr>
            </w:pPr>
            <w:r w:rsidRPr="00DD5886">
              <w:rPr>
                <w:sz w:val="15"/>
                <w:szCs w:val="15"/>
              </w:rPr>
              <w:t>3,000</w:t>
            </w:r>
          </w:p>
        </w:tc>
        <w:tc>
          <w:tcPr>
            <w:tcW w:w="60" w:type="pct"/>
            <w:vAlign w:val="bottom"/>
          </w:tcPr>
          <w:p w14:paraId="71CDCD7F" w14:textId="77777777" w:rsidR="006E17D9" w:rsidRPr="00DD5886" w:rsidRDefault="006E17D9" w:rsidP="006E17D9">
            <w:pPr>
              <w:tabs>
                <w:tab w:val="decimal" w:pos="550"/>
              </w:tabs>
              <w:spacing w:line="276" w:lineRule="auto"/>
              <w:ind w:right="20"/>
              <w:jc w:val="center"/>
              <w:rPr>
                <w:sz w:val="15"/>
                <w:szCs w:val="15"/>
              </w:rPr>
            </w:pPr>
          </w:p>
        </w:tc>
        <w:tc>
          <w:tcPr>
            <w:tcW w:w="243" w:type="pct"/>
            <w:vAlign w:val="bottom"/>
          </w:tcPr>
          <w:p w14:paraId="7F516443" w14:textId="71BA2ECF" w:rsidR="006E17D9" w:rsidRPr="00DD5886" w:rsidRDefault="006E17D9" w:rsidP="006873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70806A87" w14:textId="77777777" w:rsidR="006E17D9" w:rsidRPr="00DD5886" w:rsidRDefault="006E17D9" w:rsidP="006E17D9">
            <w:pPr>
              <w:pStyle w:val="acctfourfigures"/>
              <w:tabs>
                <w:tab w:val="clear" w:pos="765"/>
                <w:tab w:val="decimal" w:pos="501"/>
              </w:tabs>
              <w:spacing w:line="276" w:lineRule="auto"/>
              <w:ind w:right="-85"/>
              <w:jc w:val="center"/>
              <w:rPr>
                <w:sz w:val="15"/>
                <w:szCs w:val="15"/>
              </w:rPr>
            </w:pPr>
          </w:p>
        </w:tc>
        <w:tc>
          <w:tcPr>
            <w:tcW w:w="297" w:type="pct"/>
            <w:tcBorders>
              <w:bottom w:val="single" w:sz="4" w:space="0" w:color="auto"/>
            </w:tcBorders>
            <w:vAlign w:val="bottom"/>
          </w:tcPr>
          <w:p w14:paraId="0983B78E" w14:textId="3426D433" w:rsidR="006E17D9" w:rsidRPr="00DD5886" w:rsidRDefault="006E17D9" w:rsidP="006E17D9">
            <w:pPr>
              <w:tabs>
                <w:tab w:val="decimal" w:pos="700"/>
              </w:tabs>
              <w:spacing w:line="276" w:lineRule="auto"/>
              <w:ind w:right="20"/>
              <w:jc w:val="center"/>
              <w:rPr>
                <w:sz w:val="15"/>
                <w:szCs w:val="15"/>
              </w:rPr>
            </w:pPr>
            <w:r w:rsidRPr="00DD5886">
              <w:rPr>
                <w:sz w:val="15"/>
                <w:szCs w:val="15"/>
              </w:rPr>
              <w:t>2</w:t>
            </w:r>
            <w:r w:rsidR="008632D5" w:rsidRPr="00DD5886">
              <w:rPr>
                <w:sz w:val="15"/>
                <w:szCs w:val="15"/>
              </w:rPr>
              <w:t>,</w:t>
            </w:r>
            <w:r w:rsidRPr="00DD5886">
              <w:rPr>
                <w:sz w:val="15"/>
                <w:szCs w:val="15"/>
              </w:rPr>
              <w:t>400</w:t>
            </w:r>
          </w:p>
        </w:tc>
        <w:tc>
          <w:tcPr>
            <w:tcW w:w="61" w:type="pct"/>
            <w:vAlign w:val="bottom"/>
          </w:tcPr>
          <w:p w14:paraId="1D257577" w14:textId="77777777" w:rsidR="006E17D9" w:rsidRPr="00DD5886" w:rsidRDefault="006E17D9" w:rsidP="006E17D9">
            <w:pPr>
              <w:tabs>
                <w:tab w:val="decimal" w:pos="700"/>
              </w:tabs>
              <w:spacing w:line="276" w:lineRule="auto"/>
              <w:ind w:right="20"/>
              <w:jc w:val="center"/>
              <w:rPr>
                <w:sz w:val="15"/>
                <w:szCs w:val="15"/>
              </w:rPr>
            </w:pPr>
          </w:p>
        </w:tc>
        <w:tc>
          <w:tcPr>
            <w:tcW w:w="306" w:type="pct"/>
            <w:tcBorders>
              <w:bottom w:val="single" w:sz="4" w:space="0" w:color="auto"/>
            </w:tcBorders>
            <w:vAlign w:val="bottom"/>
          </w:tcPr>
          <w:p w14:paraId="41181685" w14:textId="5A951BFC" w:rsidR="006E17D9" w:rsidRPr="00DD5886" w:rsidRDefault="006E17D9" w:rsidP="00703B67">
            <w:pPr>
              <w:pStyle w:val="NoSpacing"/>
              <w:tabs>
                <w:tab w:val="clear" w:pos="454"/>
                <w:tab w:val="clear" w:pos="680"/>
                <w:tab w:val="clear" w:pos="907"/>
                <w:tab w:val="left" w:pos="598"/>
              </w:tabs>
              <w:spacing w:line="240" w:lineRule="atLeast"/>
              <w:ind w:right="-288"/>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5424C04F" w14:textId="77777777" w:rsidR="006E17D9" w:rsidRPr="00DD5886" w:rsidRDefault="006E17D9" w:rsidP="006E17D9">
            <w:pPr>
              <w:tabs>
                <w:tab w:val="decimal" w:pos="750"/>
              </w:tabs>
              <w:spacing w:line="276" w:lineRule="auto"/>
              <w:ind w:right="20"/>
              <w:jc w:val="center"/>
              <w:rPr>
                <w:sz w:val="15"/>
                <w:szCs w:val="15"/>
              </w:rPr>
            </w:pPr>
          </w:p>
        </w:tc>
        <w:tc>
          <w:tcPr>
            <w:tcW w:w="229" w:type="pct"/>
            <w:tcBorders>
              <w:bottom w:val="single" w:sz="4" w:space="0" w:color="auto"/>
            </w:tcBorders>
            <w:vAlign w:val="bottom"/>
          </w:tcPr>
          <w:p w14:paraId="20F2884B" w14:textId="5A1E5783"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136366D0" w14:textId="77777777"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p>
        </w:tc>
        <w:tc>
          <w:tcPr>
            <w:tcW w:w="231" w:type="pct"/>
            <w:tcBorders>
              <w:bottom w:val="single" w:sz="4" w:space="0" w:color="auto"/>
            </w:tcBorders>
            <w:vAlign w:val="bottom"/>
          </w:tcPr>
          <w:p w14:paraId="676BEA90" w14:textId="59101F7E" w:rsidR="006E17D9" w:rsidRPr="00DD5886" w:rsidRDefault="006E17D9" w:rsidP="006E17D9">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DD5886">
              <w:rPr>
                <w:rFonts w:ascii="Times New Roman" w:hAnsi="Times New Roman" w:cs="Times New Roman"/>
                <w:sz w:val="15"/>
                <w:szCs w:val="15"/>
              </w:rPr>
              <w:t>-</w:t>
            </w:r>
          </w:p>
        </w:tc>
        <w:tc>
          <w:tcPr>
            <w:tcW w:w="60" w:type="pct"/>
            <w:vAlign w:val="bottom"/>
          </w:tcPr>
          <w:p w14:paraId="32128E93" w14:textId="77777777" w:rsidR="006E17D9" w:rsidRPr="00DD5886" w:rsidRDefault="006E17D9" w:rsidP="006E17D9">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0CF46556" w14:textId="54867094" w:rsidR="006E17D9" w:rsidRPr="00DD5886" w:rsidRDefault="006E17D9" w:rsidP="006E17D9">
            <w:pPr>
              <w:tabs>
                <w:tab w:val="decimal" w:pos="630"/>
              </w:tabs>
              <w:spacing w:line="276" w:lineRule="auto"/>
              <w:ind w:right="20"/>
              <w:jc w:val="center"/>
              <w:rPr>
                <w:sz w:val="15"/>
                <w:szCs w:val="15"/>
              </w:rPr>
            </w:pPr>
            <w:r w:rsidRPr="00DD5886">
              <w:rPr>
                <w:sz w:val="15"/>
                <w:szCs w:val="15"/>
              </w:rPr>
              <w:t>2,400</w:t>
            </w:r>
          </w:p>
        </w:tc>
        <w:tc>
          <w:tcPr>
            <w:tcW w:w="60" w:type="pct"/>
            <w:vAlign w:val="bottom"/>
          </w:tcPr>
          <w:p w14:paraId="16E0561B" w14:textId="77777777" w:rsidR="006E17D9" w:rsidRPr="00DD5886" w:rsidRDefault="006E17D9" w:rsidP="006E17D9">
            <w:pPr>
              <w:tabs>
                <w:tab w:val="decimal" w:pos="550"/>
              </w:tabs>
              <w:spacing w:line="276" w:lineRule="auto"/>
              <w:ind w:right="20"/>
              <w:jc w:val="center"/>
              <w:rPr>
                <w:sz w:val="15"/>
                <w:szCs w:val="15"/>
              </w:rPr>
            </w:pPr>
          </w:p>
        </w:tc>
        <w:tc>
          <w:tcPr>
            <w:tcW w:w="319" w:type="pct"/>
            <w:tcBorders>
              <w:bottom w:val="single" w:sz="4" w:space="0" w:color="auto"/>
            </w:tcBorders>
            <w:vAlign w:val="bottom"/>
          </w:tcPr>
          <w:p w14:paraId="375416B0" w14:textId="1E805036" w:rsidR="006E17D9" w:rsidRPr="00DD5886" w:rsidRDefault="006873D9" w:rsidP="00703B67">
            <w:pPr>
              <w:spacing w:line="276" w:lineRule="auto"/>
              <w:ind w:right="-205"/>
              <w:jc w:val="center"/>
              <w:rPr>
                <w:sz w:val="15"/>
                <w:szCs w:val="15"/>
                <w:lang w:bidi="th-TH"/>
              </w:rPr>
            </w:pPr>
            <w:r w:rsidRPr="00DD5886">
              <w:rPr>
                <w:sz w:val="15"/>
                <w:szCs w:val="15"/>
              </w:rPr>
              <w:t>-</w:t>
            </w:r>
          </w:p>
        </w:tc>
        <w:tc>
          <w:tcPr>
            <w:tcW w:w="60" w:type="pct"/>
          </w:tcPr>
          <w:p w14:paraId="2FF71F5A" w14:textId="77777777" w:rsidR="006E17D9" w:rsidRPr="00DD5886" w:rsidRDefault="006E17D9" w:rsidP="006E17D9">
            <w:pPr>
              <w:tabs>
                <w:tab w:val="decimal" w:pos="700"/>
              </w:tabs>
              <w:spacing w:line="276" w:lineRule="auto"/>
              <w:ind w:right="20"/>
              <w:jc w:val="center"/>
              <w:rPr>
                <w:sz w:val="15"/>
                <w:szCs w:val="15"/>
                <w:lang w:bidi="th-TH"/>
              </w:rPr>
            </w:pPr>
          </w:p>
        </w:tc>
        <w:tc>
          <w:tcPr>
            <w:tcW w:w="264" w:type="pct"/>
            <w:tcBorders>
              <w:bottom w:val="single" w:sz="4" w:space="0" w:color="auto"/>
            </w:tcBorders>
            <w:vAlign w:val="bottom"/>
          </w:tcPr>
          <w:p w14:paraId="367A8920" w14:textId="171D35E8" w:rsidR="006E17D9" w:rsidRPr="00DD5886" w:rsidRDefault="006E17D9" w:rsidP="006E17D9">
            <w:pPr>
              <w:spacing w:line="276" w:lineRule="auto"/>
              <w:ind w:right="20"/>
              <w:jc w:val="center"/>
              <w:rPr>
                <w:sz w:val="15"/>
                <w:szCs w:val="15"/>
              </w:rPr>
            </w:pPr>
            <w:r w:rsidRPr="00DD5886">
              <w:rPr>
                <w:sz w:val="15"/>
                <w:szCs w:val="15"/>
              </w:rPr>
              <w:t xml:space="preserve">        -</w:t>
            </w:r>
          </w:p>
        </w:tc>
        <w:tc>
          <w:tcPr>
            <w:tcW w:w="60" w:type="pct"/>
          </w:tcPr>
          <w:p w14:paraId="15EB6AC4" w14:textId="77777777" w:rsidR="006E17D9" w:rsidRPr="00374E89" w:rsidRDefault="006E17D9" w:rsidP="006E17D9">
            <w:pPr>
              <w:spacing w:line="276" w:lineRule="auto"/>
              <w:ind w:right="20"/>
              <w:jc w:val="center"/>
              <w:rPr>
                <w:sz w:val="15"/>
                <w:szCs w:val="15"/>
              </w:rPr>
            </w:pPr>
          </w:p>
        </w:tc>
        <w:tc>
          <w:tcPr>
            <w:tcW w:w="304" w:type="pct"/>
            <w:tcBorders>
              <w:bottom w:val="single" w:sz="4" w:space="0" w:color="auto"/>
            </w:tcBorders>
            <w:vAlign w:val="bottom"/>
          </w:tcPr>
          <w:p w14:paraId="036BA864" w14:textId="7E2B69E3" w:rsidR="006E17D9" w:rsidRPr="00374E89" w:rsidRDefault="006E17D9" w:rsidP="00272E4C">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374E89">
              <w:rPr>
                <w:rFonts w:ascii="Times New Roman" w:hAnsi="Times New Roman" w:cs="Times New Roman"/>
                <w:sz w:val="15"/>
                <w:szCs w:val="15"/>
              </w:rPr>
              <w:t xml:space="preserve">     -</w:t>
            </w:r>
          </w:p>
        </w:tc>
      </w:tr>
      <w:tr w:rsidR="006873D9" w:rsidRPr="00CC2561" w14:paraId="5FA186B9" w14:textId="76DCA216" w:rsidTr="004368C3">
        <w:trPr>
          <w:cantSplit/>
        </w:trPr>
        <w:tc>
          <w:tcPr>
            <w:tcW w:w="545" w:type="pct"/>
          </w:tcPr>
          <w:p w14:paraId="7CCEB4F6" w14:textId="77777777" w:rsidR="006873D9" w:rsidRPr="00374E89" w:rsidRDefault="006873D9" w:rsidP="006873D9">
            <w:pPr>
              <w:spacing w:line="276" w:lineRule="auto"/>
              <w:rPr>
                <w:b/>
                <w:bCs/>
                <w:sz w:val="15"/>
                <w:szCs w:val="15"/>
              </w:rPr>
            </w:pPr>
            <w:r w:rsidRPr="00374E89">
              <w:rPr>
                <w:b/>
                <w:bCs/>
                <w:sz w:val="15"/>
                <w:szCs w:val="15"/>
              </w:rPr>
              <w:t>Total</w:t>
            </w:r>
          </w:p>
        </w:tc>
        <w:tc>
          <w:tcPr>
            <w:tcW w:w="642" w:type="pct"/>
          </w:tcPr>
          <w:p w14:paraId="2101488A" w14:textId="77777777" w:rsidR="006873D9" w:rsidRPr="00374E89" w:rsidRDefault="006873D9" w:rsidP="006873D9">
            <w:pPr>
              <w:spacing w:line="276" w:lineRule="auto"/>
              <w:ind w:left="-79" w:right="-79"/>
              <w:rPr>
                <w:b/>
                <w:bCs/>
                <w:sz w:val="15"/>
                <w:szCs w:val="15"/>
              </w:rPr>
            </w:pPr>
          </w:p>
        </w:tc>
        <w:tc>
          <w:tcPr>
            <w:tcW w:w="228" w:type="pct"/>
            <w:vAlign w:val="bottom"/>
          </w:tcPr>
          <w:p w14:paraId="4948A3AF" w14:textId="77777777" w:rsidR="006873D9" w:rsidRPr="00374E89" w:rsidRDefault="006873D9" w:rsidP="006873D9">
            <w:pPr>
              <w:tabs>
                <w:tab w:val="decimal" w:pos="686"/>
              </w:tabs>
              <w:spacing w:line="276" w:lineRule="auto"/>
              <w:ind w:right="20"/>
              <w:jc w:val="center"/>
              <w:rPr>
                <w:b/>
                <w:bCs/>
                <w:sz w:val="15"/>
                <w:szCs w:val="15"/>
              </w:rPr>
            </w:pPr>
          </w:p>
        </w:tc>
        <w:tc>
          <w:tcPr>
            <w:tcW w:w="60" w:type="pct"/>
            <w:vAlign w:val="bottom"/>
          </w:tcPr>
          <w:p w14:paraId="02BC4A58" w14:textId="77777777" w:rsidR="006873D9" w:rsidRPr="00374E89" w:rsidRDefault="006873D9" w:rsidP="006873D9">
            <w:pPr>
              <w:tabs>
                <w:tab w:val="decimal" w:pos="686"/>
              </w:tabs>
              <w:spacing w:line="276" w:lineRule="auto"/>
              <w:jc w:val="center"/>
              <w:rPr>
                <w:b/>
                <w:bCs/>
                <w:sz w:val="15"/>
                <w:szCs w:val="15"/>
              </w:rPr>
            </w:pPr>
          </w:p>
        </w:tc>
        <w:tc>
          <w:tcPr>
            <w:tcW w:w="231" w:type="pct"/>
            <w:vAlign w:val="bottom"/>
          </w:tcPr>
          <w:p w14:paraId="0C7CB650" w14:textId="77777777" w:rsidR="006873D9" w:rsidRPr="00374E89" w:rsidRDefault="006873D9" w:rsidP="006873D9">
            <w:pPr>
              <w:tabs>
                <w:tab w:val="decimal" w:pos="686"/>
              </w:tabs>
              <w:spacing w:line="276" w:lineRule="auto"/>
              <w:jc w:val="center"/>
              <w:rPr>
                <w:b/>
                <w:bCs/>
                <w:sz w:val="15"/>
                <w:szCs w:val="15"/>
              </w:rPr>
            </w:pPr>
          </w:p>
        </w:tc>
        <w:tc>
          <w:tcPr>
            <w:tcW w:w="60" w:type="pct"/>
            <w:vAlign w:val="bottom"/>
          </w:tcPr>
          <w:p w14:paraId="276AD237" w14:textId="77777777" w:rsidR="006873D9" w:rsidRPr="00374E89" w:rsidRDefault="006873D9" w:rsidP="006873D9">
            <w:pPr>
              <w:tabs>
                <w:tab w:val="decimal" w:pos="686"/>
              </w:tabs>
              <w:spacing w:line="276" w:lineRule="auto"/>
              <w:jc w:val="center"/>
              <w:rPr>
                <w:b/>
                <w:bCs/>
                <w:sz w:val="15"/>
                <w:szCs w:val="15"/>
              </w:rPr>
            </w:pPr>
          </w:p>
        </w:tc>
        <w:tc>
          <w:tcPr>
            <w:tcW w:w="228" w:type="pct"/>
            <w:vAlign w:val="bottom"/>
          </w:tcPr>
          <w:p w14:paraId="480F4676" w14:textId="77777777" w:rsidR="006873D9" w:rsidRPr="00DD5886" w:rsidRDefault="006873D9" w:rsidP="006873D9">
            <w:pPr>
              <w:tabs>
                <w:tab w:val="decimal" w:pos="550"/>
              </w:tabs>
              <w:spacing w:line="276" w:lineRule="auto"/>
              <w:ind w:right="20"/>
              <w:jc w:val="center"/>
              <w:rPr>
                <w:sz w:val="15"/>
                <w:szCs w:val="15"/>
              </w:rPr>
            </w:pPr>
          </w:p>
        </w:tc>
        <w:tc>
          <w:tcPr>
            <w:tcW w:w="60" w:type="pct"/>
            <w:vAlign w:val="bottom"/>
          </w:tcPr>
          <w:p w14:paraId="0D0EFA32" w14:textId="77777777" w:rsidR="006873D9" w:rsidRPr="00DD5886" w:rsidRDefault="006873D9" w:rsidP="006873D9">
            <w:pPr>
              <w:tabs>
                <w:tab w:val="decimal" w:pos="550"/>
              </w:tabs>
              <w:spacing w:line="276" w:lineRule="auto"/>
              <w:ind w:right="20"/>
              <w:jc w:val="center"/>
              <w:rPr>
                <w:sz w:val="15"/>
                <w:szCs w:val="15"/>
              </w:rPr>
            </w:pPr>
          </w:p>
        </w:tc>
        <w:tc>
          <w:tcPr>
            <w:tcW w:w="243" w:type="pct"/>
            <w:vAlign w:val="bottom"/>
          </w:tcPr>
          <w:p w14:paraId="12A0F961" w14:textId="77777777" w:rsidR="006873D9" w:rsidRPr="00DD5886" w:rsidRDefault="006873D9" w:rsidP="006873D9">
            <w:pPr>
              <w:tabs>
                <w:tab w:val="decimal" w:pos="550"/>
              </w:tabs>
              <w:spacing w:line="276" w:lineRule="auto"/>
              <w:ind w:right="20"/>
              <w:jc w:val="center"/>
              <w:rPr>
                <w:sz w:val="15"/>
                <w:szCs w:val="15"/>
              </w:rPr>
            </w:pPr>
          </w:p>
        </w:tc>
        <w:tc>
          <w:tcPr>
            <w:tcW w:w="60" w:type="pct"/>
            <w:vAlign w:val="bottom"/>
          </w:tcPr>
          <w:p w14:paraId="448BADF8" w14:textId="77777777" w:rsidR="006873D9" w:rsidRPr="00DD5886" w:rsidRDefault="006873D9" w:rsidP="006873D9">
            <w:pPr>
              <w:pStyle w:val="acctfourfigures"/>
              <w:tabs>
                <w:tab w:val="clear" w:pos="765"/>
                <w:tab w:val="decimal" w:pos="501"/>
              </w:tabs>
              <w:spacing w:line="276" w:lineRule="auto"/>
              <w:ind w:right="-85"/>
              <w:jc w:val="center"/>
              <w:rPr>
                <w:sz w:val="15"/>
                <w:szCs w:val="15"/>
              </w:rPr>
            </w:pPr>
          </w:p>
        </w:tc>
        <w:tc>
          <w:tcPr>
            <w:tcW w:w="297" w:type="pct"/>
            <w:tcBorders>
              <w:top w:val="single" w:sz="4" w:space="0" w:color="auto"/>
              <w:bottom w:val="double" w:sz="4" w:space="0" w:color="auto"/>
            </w:tcBorders>
            <w:vAlign w:val="bottom"/>
          </w:tcPr>
          <w:p w14:paraId="3D9DD19E" w14:textId="296805C8" w:rsidR="006873D9" w:rsidRPr="00DD5886" w:rsidRDefault="006873D9" w:rsidP="006873D9">
            <w:pPr>
              <w:tabs>
                <w:tab w:val="decimal" w:pos="700"/>
              </w:tabs>
              <w:spacing w:line="276" w:lineRule="auto"/>
              <w:ind w:right="20"/>
              <w:jc w:val="center"/>
              <w:rPr>
                <w:b/>
                <w:bCs/>
                <w:sz w:val="15"/>
                <w:szCs w:val="15"/>
              </w:rPr>
            </w:pPr>
            <w:r w:rsidRPr="00DD5886">
              <w:rPr>
                <w:b/>
                <w:bCs/>
                <w:sz w:val="15"/>
                <w:szCs w:val="15"/>
              </w:rPr>
              <w:t>1,446,597</w:t>
            </w:r>
          </w:p>
        </w:tc>
        <w:tc>
          <w:tcPr>
            <w:tcW w:w="61" w:type="pct"/>
            <w:vAlign w:val="bottom"/>
          </w:tcPr>
          <w:p w14:paraId="6A7F8206" w14:textId="77777777" w:rsidR="006873D9" w:rsidRPr="00DD5886" w:rsidRDefault="006873D9" w:rsidP="006873D9">
            <w:pPr>
              <w:tabs>
                <w:tab w:val="decimal" w:pos="700"/>
              </w:tabs>
              <w:spacing w:line="276" w:lineRule="auto"/>
              <w:ind w:right="20"/>
              <w:jc w:val="center"/>
              <w:rPr>
                <w:sz w:val="15"/>
                <w:szCs w:val="15"/>
              </w:rPr>
            </w:pPr>
          </w:p>
        </w:tc>
        <w:tc>
          <w:tcPr>
            <w:tcW w:w="306" w:type="pct"/>
            <w:tcBorders>
              <w:top w:val="single" w:sz="4" w:space="0" w:color="auto"/>
              <w:bottom w:val="double" w:sz="4" w:space="0" w:color="auto"/>
            </w:tcBorders>
            <w:vAlign w:val="bottom"/>
          </w:tcPr>
          <w:p w14:paraId="38AC0209" w14:textId="77777777" w:rsidR="006873D9" w:rsidRPr="00DD5886" w:rsidRDefault="006873D9" w:rsidP="006873D9">
            <w:pPr>
              <w:tabs>
                <w:tab w:val="decimal" w:pos="750"/>
              </w:tabs>
              <w:spacing w:line="276" w:lineRule="auto"/>
              <w:ind w:right="20"/>
              <w:jc w:val="center"/>
              <w:rPr>
                <w:b/>
                <w:bCs/>
                <w:sz w:val="15"/>
                <w:szCs w:val="15"/>
              </w:rPr>
            </w:pPr>
            <w:r w:rsidRPr="00DD5886">
              <w:rPr>
                <w:b/>
                <w:bCs/>
                <w:sz w:val="15"/>
                <w:szCs w:val="15"/>
              </w:rPr>
              <w:t>1,444,197</w:t>
            </w:r>
          </w:p>
        </w:tc>
        <w:tc>
          <w:tcPr>
            <w:tcW w:w="60" w:type="pct"/>
            <w:vAlign w:val="bottom"/>
          </w:tcPr>
          <w:p w14:paraId="39D6F5A7" w14:textId="77777777" w:rsidR="006873D9" w:rsidRPr="00DD5886" w:rsidRDefault="006873D9" w:rsidP="006873D9">
            <w:pPr>
              <w:tabs>
                <w:tab w:val="decimal" w:pos="750"/>
              </w:tabs>
              <w:spacing w:line="276" w:lineRule="auto"/>
              <w:ind w:right="20"/>
              <w:jc w:val="center"/>
              <w:rPr>
                <w:b/>
                <w:bCs/>
                <w:sz w:val="15"/>
                <w:szCs w:val="15"/>
              </w:rPr>
            </w:pPr>
          </w:p>
        </w:tc>
        <w:tc>
          <w:tcPr>
            <w:tcW w:w="229" w:type="pct"/>
            <w:tcBorders>
              <w:top w:val="single" w:sz="4" w:space="0" w:color="auto"/>
              <w:bottom w:val="double" w:sz="4" w:space="0" w:color="auto"/>
            </w:tcBorders>
            <w:vAlign w:val="bottom"/>
          </w:tcPr>
          <w:p w14:paraId="069ACE1B" w14:textId="14086EDB" w:rsidR="006873D9" w:rsidRPr="00DD5886" w:rsidRDefault="006873D9" w:rsidP="006873D9">
            <w:pPr>
              <w:pStyle w:val="NoSpacing"/>
              <w:tabs>
                <w:tab w:val="clear" w:pos="680"/>
                <w:tab w:val="clear" w:pos="907"/>
                <w:tab w:val="left" w:pos="585"/>
              </w:tabs>
              <w:spacing w:line="240" w:lineRule="atLeast"/>
              <w:ind w:right="-141"/>
              <w:jc w:val="center"/>
              <w:rPr>
                <w:rFonts w:ascii="Times New Roman" w:hAnsi="Times New Roman" w:cs="Times New Roman"/>
                <w:b/>
                <w:bCs/>
                <w:szCs w:val="18"/>
              </w:rPr>
            </w:pPr>
            <w:r w:rsidRPr="00DD5886">
              <w:rPr>
                <w:rFonts w:ascii="Times New Roman" w:hAnsi="Times New Roman" w:cs="Times New Roman"/>
                <w:b/>
                <w:bCs/>
                <w:szCs w:val="18"/>
              </w:rPr>
              <w:t>-</w:t>
            </w:r>
          </w:p>
        </w:tc>
        <w:tc>
          <w:tcPr>
            <w:tcW w:w="60" w:type="pct"/>
            <w:vAlign w:val="bottom"/>
          </w:tcPr>
          <w:p w14:paraId="7BE18B64" w14:textId="77777777" w:rsidR="006873D9" w:rsidRPr="00DD5886" w:rsidRDefault="006873D9" w:rsidP="006873D9">
            <w:pPr>
              <w:pStyle w:val="NoSpacing"/>
              <w:tabs>
                <w:tab w:val="clear" w:pos="680"/>
                <w:tab w:val="clear" w:pos="907"/>
                <w:tab w:val="left" w:pos="585"/>
              </w:tabs>
              <w:spacing w:line="240" w:lineRule="atLeast"/>
              <w:ind w:right="-141"/>
              <w:jc w:val="center"/>
              <w:rPr>
                <w:rFonts w:ascii="Times New Roman" w:hAnsi="Times New Roman" w:cs="Times New Roman"/>
                <w:b/>
                <w:bCs/>
                <w:szCs w:val="18"/>
              </w:rPr>
            </w:pPr>
          </w:p>
        </w:tc>
        <w:tc>
          <w:tcPr>
            <w:tcW w:w="231" w:type="pct"/>
            <w:tcBorders>
              <w:top w:val="single" w:sz="4" w:space="0" w:color="auto"/>
              <w:bottom w:val="double" w:sz="4" w:space="0" w:color="auto"/>
            </w:tcBorders>
            <w:vAlign w:val="bottom"/>
          </w:tcPr>
          <w:p w14:paraId="16AD7444" w14:textId="77777777" w:rsidR="006873D9" w:rsidRPr="00DD5886" w:rsidRDefault="006873D9" w:rsidP="006873D9">
            <w:pPr>
              <w:pStyle w:val="NoSpacing"/>
              <w:tabs>
                <w:tab w:val="clear" w:pos="680"/>
                <w:tab w:val="clear" w:pos="907"/>
                <w:tab w:val="left" w:pos="585"/>
              </w:tabs>
              <w:spacing w:line="240" w:lineRule="atLeast"/>
              <w:ind w:right="-141"/>
              <w:jc w:val="center"/>
              <w:rPr>
                <w:rFonts w:ascii="Times New Roman" w:hAnsi="Times New Roman" w:cs="Times New Roman"/>
                <w:b/>
                <w:bCs/>
                <w:szCs w:val="18"/>
              </w:rPr>
            </w:pPr>
            <w:r w:rsidRPr="00DD5886">
              <w:rPr>
                <w:rFonts w:ascii="Times New Roman" w:hAnsi="Times New Roman" w:cs="Times New Roman"/>
                <w:b/>
                <w:bCs/>
                <w:szCs w:val="18"/>
              </w:rPr>
              <w:t>-</w:t>
            </w:r>
          </w:p>
        </w:tc>
        <w:tc>
          <w:tcPr>
            <w:tcW w:w="60" w:type="pct"/>
            <w:vAlign w:val="bottom"/>
          </w:tcPr>
          <w:p w14:paraId="17520EC6" w14:textId="77777777" w:rsidR="006873D9" w:rsidRPr="00DD5886" w:rsidRDefault="006873D9" w:rsidP="006873D9">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420D9301" w14:textId="54716D70" w:rsidR="006873D9" w:rsidRPr="00DD5886" w:rsidRDefault="006873D9" w:rsidP="006873D9">
            <w:pPr>
              <w:tabs>
                <w:tab w:val="decimal" w:pos="630"/>
              </w:tabs>
              <w:spacing w:line="276" w:lineRule="auto"/>
              <w:ind w:right="20"/>
              <w:jc w:val="center"/>
              <w:rPr>
                <w:b/>
                <w:bCs/>
                <w:sz w:val="15"/>
                <w:szCs w:val="15"/>
              </w:rPr>
            </w:pPr>
            <w:r w:rsidRPr="00DD5886">
              <w:rPr>
                <w:b/>
                <w:bCs/>
                <w:sz w:val="15"/>
                <w:szCs w:val="15"/>
              </w:rPr>
              <w:t>1,446,597</w:t>
            </w:r>
          </w:p>
        </w:tc>
        <w:tc>
          <w:tcPr>
            <w:tcW w:w="60" w:type="pct"/>
            <w:vAlign w:val="bottom"/>
          </w:tcPr>
          <w:p w14:paraId="1DCD555F" w14:textId="77777777" w:rsidR="006873D9" w:rsidRPr="00DD5886" w:rsidRDefault="006873D9" w:rsidP="006873D9">
            <w:pPr>
              <w:tabs>
                <w:tab w:val="decimal" w:pos="550"/>
              </w:tabs>
              <w:spacing w:line="276" w:lineRule="auto"/>
              <w:ind w:right="20"/>
              <w:jc w:val="center"/>
              <w:rPr>
                <w:b/>
                <w:bCs/>
                <w:sz w:val="15"/>
                <w:szCs w:val="15"/>
              </w:rPr>
            </w:pPr>
          </w:p>
        </w:tc>
        <w:tc>
          <w:tcPr>
            <w:tcW w:w="319" w:type="pct"/>
            <w:tcBorders>
              <w:top w:val="single" w:sz="4" w:space="0" w:color="auto"/>
              <w:bottom w:val="double" w:sz="4" w:space="0" w:color="auto"/>
            </w:tcBorders>
            <w:vAlign w:val="bottom"/>
          </w:tcPr>
          <w:p w14:paraId="6950E657" w14:textId="5ABC9BFA" w:rsidR="006873D9" w:rsidRPr="00DD5886" w:rsidRDefault="006873D9" w:rsidP="006873D9">
            <w:pPr>
              <w:tabs>
                <w:tab w:val="decimal" w:pos="682"/>
              </w:tabs>
              <w:spacing w:line="276" w:lineRule="auto"/>
              <w:ind w:right="20"/>
              <w:jc w:val="center"/>
              <w:rPr>
                <w:b/>
                <w:bCs/>
                <w:sz w:val="15"/>
                <w:szCs w:val="15"/>
              </w:rPr>
            </w:pPr>
            <w:r w:rsidRPr="00DD5886">
              <w:rPr>
                <w:b/>
                <w:bCs/>
                <w:sz w:val="15"/>
                <w:szCs w:val="15"/>
              </w:rPr>
              <w:t>1,444,197</w:t>
            </w:r>
          </w:p>
        </w:tc>
        <w:tc>
          <w:tcPr>
            <w:tcW w:w="60" w:type="pct"/>
          </w:tcPr>
          <w:p w14:paraId="168150BE" w14:textId="77777777" w:rsidR="006873D9" w:rsidRPr="00DD5886" w:rsidRDefault="006873D9" w:rsidP="006873D9">
            <w:pPr>
              <w:tabs>
                <w:tab w:val="decimal" w:pos="630"/>
              </w:tabs>
              <w:spacing w:line="276" w:lineRule="auto"/>
              <w:ind w:right="20"/>
              <w:jc w:val="center"/>
              <w:rPr>
                <w:b/>
                <w:bCs/>
                <w:sz w:val="15"/>
                <w:szCs w:val="15"/>
              </w:rPr>
            </w:pPr>
          </w:p>
        </w:tc>
        <w:tc>
          <w:tcPr>
            <w:tcW w:w="264" w:type="pct"/>
            <w:tcBorders>
              <w:top w:val="single" w:sz="4" w:space="0" w:color="auto"/>
              <w:bottom w:val="double" w:sz="4" w:space="0" w:color="auto"/>
            </w:tcBorders>
            <w:vAlign w:val="bottom"/>
          </w:tcPr>
          <w:p w14:paraId="7266BAD5" w14:textId="5CAACE65" w:rsidR="006873D9" w:rsidRPr="00DD5886" w:rsidRDefault="008632D5" w:rsidP="006873D9">
            <w:pPr>
              <w:tabs>
                <w:tab w:val="decimal" w:pos="478"/>
                <w:tab w:val="decimal" w:pos="630"/>
              </w:tabs>
              <w:spacing w:line="276" w:lineRule="auto"/>
              <w:ind w:right="-23"/>
              <w:jc w:val="right"/>
              <w:rPr>
                <w:b/>
                <w:bCs/>
                <w:sz w:val="15"/>
                <w:szCs w:val="15"/>
              </w:rPr>
            </w:pPr>
            <w:r w:rsidRPr="00DD5886">
              <w:rPr>
                <w:b/>
                <w:bCs/>
                <w:sz w:val="15"/>
                <w:szCs w:val="15"/>
              </w:rPr>
              <w:t>3</w:t>
            </w:r>
            <w:r w:rsidR="006873D9" w:rsidRPr="00DD5886">
              <w:rPr>
                <w:b/>
                <w:bCs/>
                <w:sz w:val="15"/>
                <w:szCs w:val="15"/>
              </w:rPr>
              <w:t>00,000</w:t>
            </w:r>
          </w:p>
        </w:tc>
        <w:tc>
          <w:tcPr>
            <w:tcW w:w="60" w:type="pct"/>
          </w:tcPr>
          <w:p w14:paraId="2CC403F5" w14:textId="4BA77600" w:rsidR="006873D9" w:rsidRPr="00374E89" w:rsidRDefault="006873D9" w:rsidP="006873D9">
            <w:pPr>
              <w:tabs>
                <w:tab w:val="decimal" w:pos="750"/>
              </w:tabs>
              <w:spacing w:line="276" w:lineRule="auto"/>
              <w:ind w:right="20"/>
              <w:jc w:val="center"/>
              <w:rPr>
                <w:b/>
                <w:bCs/>
                <w:sz w:val="15"/>
                <w:szCs w:val="15"/>
              </w:rPr>
            </w:pPr>
          </w:p>
        </w:tc>
        <w:tc>
          <w:tcPr>
            <w:tcW w:w="304" w:type="pct"/>
            <w:tcBorders>
              <w:top w:val="single" w:sz="4" w:space="0" w:color="auto"/>
              <w:bottom w:val="double" w:sz="4" w:space="0" w:color="auto"/>
            </w:tcBorders>
            <w:vAlign w:val="bottom"/>
          </w:tcPr>
          <w:p w14:paraId="0943229A" w14:textId="568E10EF" w:rsidR="006873D9" w:rsidRPr="00374E89" w:rsidRDefault="006873D9" w:rsidP="006873D9">
            <w:pPr>
              <w:tabs>
                <w:tab w:val="decimal" w:pos="310"/>
              </w:tabs>
              <w:spacing w:line="276" w:lineRule="auto"/>
              <w:ind w:right="16"/>
              <w:jc w:val="right"/>
              <w:rPr>
                <w:b/>
                <w:bCs/>
                <w:sz w:val="15"/>
                <w:szCs w:val="15"/>
              </w:rPr>
            </w:pPr>
            <w:r w:rsidRPr="00374E89">
              <w:rPr>
                <w:b/>
                <w:bCs/>
                <w:sz w:val="15"/>
                <w:szCs w:val="15"/>
              </w:rPr>
              <w:t>100,000</w:t>
            </w:r>
          </w:p>
        </w:tc>
      </w:tr>
    </w:tbl>
    <w:p w14:paraId="21078CF9" w14:textId="25AB1B06" w:rsidR="00272E4C" w:rsidRDefault="00272E4C">
      <w:pPr>
        <w:spacing w:line="240" w:lineRule="auto"/>
        <w:rPr>
          <w:szCs w:val="22"/>
          <w:lang w:val="en-US" w:bidi="th-TH"/>
        </w:rPr>
      </w:pPr>
    </w:p>
    <w:p w14:paraId="52BA4F5B" w14:textId="03F90C7B" w:rsidR="00332E21" w:rsidRPr="002D0011" w:rsidRDefault="00272E4C" w:rsidP="00804F2E">
      <w:pPr>
        <w:jc w:val="thaiDistribute"/>
        <w:rPr>
          <w:sz w:val="18"/>
          <w:szCs w:val="16"/>
        </w:rPr>
      </w:pPr>
      <w:r w:rsidRPr="002D0011">
        <w:rPr>
          <w:sz w:val="18"/>
          <w:szCs w:val="18"/>
          <w:lang w:val="en-US" w:bidi="th-TH"/>
        </w:rPr>
        <w:t>In Februa</w:t>
      </w:r>
      <w:r w:rsidR="00A339B5" w:rsidRPr="002D0011">
        <w:rPr>
          <w:sz w:val="18"/>
          <w:szCs w:val="18"/>
          <w:lang w:val="en-US" w:bidi="th-TH"/>
        </w:rPr>
        <w:t>ry</w:t>
      </w:r>
      <w:r w:rsidRPr="002D0011">
        <w:rPr>
          <w:sz w:val="18"/>
          <w:szCs w:val="18"/>
          <w:lang w:val="en-US" w:bidi="th-TH"/>
        </w:rPr>
        <w:t xml:space="preserve"> </w:t>
      </w:r>
      <w:r w:rsidRPr="002D0011">
        <w:rPr>
          <w:rFonts w:cs="Angsana New"/>
          <w:sz w:val="18"/>
          <w:szCs w:val="18"/>
          <w:lang w:val="en-US" w:bidi="th-TH"/>
        </w:rPr>
        <w:t>2026</w:t>
      </w:r>
      <w:r w:rsidRPr="002D0011">
        <w:rPr>
          <w:sz w:val="18"/>
          <w:szCs w:val="18"/>
          <w:lang w:val="en-US" w:bidi="th-TH"/>
        </w:rPr>
        <w:t xml:space="preserve">, the Company purchased common shares of </w:t>
      </w:r>
      <w:r w:rsidR="00A339B5" w:rsidRPr="002D0011">
        <w:rPr>
          <w:sz w:val="18"/>
          <w:szCs w:val="18"/>
          <w:lang w:val="en-US" w:bidi="th-TH"/>
        </w:rPr>
        <w:t>TQS Insurance</w:t>
      </w:r>
      <w:r w:rsidR="00B3388E" w:rsidRPr="002D0011">
        <w:rPr>
          <w:sz w:val="18"/>
          <w:szCs w:val="18"/>
          <w:lang w:val="en-US" w:bidi="th-TH"/>
        </w:rPr>
        <w:t xml:space="preserve"> Broker</w:t>
      </w:r>
      <w:r w:rsidR="00A339B5" w:rsidRPr="002D0011">
        <w:rPr>
          <w:sz w:val="18"/>
          <w:szCs w:val="18"/>
          <w:lang w:val="en-US" w:bidi="th-TH"/>
        </w:rPr>
        <w:t xml:space="preserve"> </w:t>
      </w:r>
      <w:r w:rsidRPr="002D0011">
        <w:rPr>
          <w:sz w:val="18"/>
          <w:szCs w:val="18"/>
          <w:lang w:val="en-US" w:bidi="th-TH"/>
        </w:rPr>
        <w:t xml:space="preserve">Company Limited </w:t>
      </w:r>
      <w:r w:rsidRPr="002D0011">
        <w:rPr>
          <w:sz w:val="18"/>
          <w:szCs w:val="18"/>
          <w:lang w:bidi="th-TH"/>
        </w:rPr>
        <w:t>by acquiring</w:t>
      </w:r>
      <w:r w:rsidRPr="002D0011">
        <w:rPr>
          <w:sz w:val="18"/>
          <w:szCs w:val="18"/>
          <w:lang w:val="en-US" w:bidi="th-TH"/>
        </w:rPr>
        <w:t xml:space="preserve"> </w:t>
      </w:r>
      <w:r w:rsidR="008E0218" w:rsidRPr="002D0011">
        <w:rPr>
          <w:rFonts w:cs="Angsana New"/>
          <w:sz w:val="18"/>
          <w:szCs w:val="18"/>
          <w:lang w:val="en-US" w:bidi="th-TH"/>
        </w:rPr>
        <w:t>8</w:t>
      </w:r>
      <w:r w:rsidRPr="002D0011">
        <w:rPr>
          <w:rFonts w:cs="Angsana New"/>
          <w:sz w:val="18"/>
          <w:szCs w:val="18"/>
          <w:lang w:val="en-US" w:bidi="th-TH"/>
        </w:rPr>
        <w:t>0% of the shares from existing</w:t>
      </w:r>
      <w:r w:rsidRPr="002D0011">
        <w:rPr>
          <w:sz w:val="18"/>
          <w:szCs w:val="18"/>
          <w:lang w:val="en-US" w:bidi="th-TH"/>
        </w:rPr>
        <w:t xml:space="preserve">, amounting to Baht </w:t>
      </w:r>
      <w:r w:rsidR="00804F2E" w:rsidRPr="002D0011">
        <w:rPr>
          <w:sz w:val="18"/>
          <w:szCs w:val="18"/>
          <w:lang w:val="en-US" w:bidi="th-TH"/>
        </w:rPr>
        <w:t>2.4</w:t>
      </w:r>
      <w:r w:rsidRPr="002D0011">
        <w:rPr>
          <w:sz w:val="18"/>
          <w:szCs w:val="18"/>
          <w:lang w:val="en-US" w:bidi="th-TH"/>
        </w:rPr>
        <w:t xml:space="preserve"> million. As a result, the company holds a </w:t>
      </w:r>
      <w:r w:rsidR="00804F2E" w:rsidRPr="002D0011">
        <w:rPr>
          <w:sz w:val="18"/>
          <w:szCs w:val="18"/>
          <w:lang w:val="en-US" w:bidi="th-TH"/>
        </w:rPr>
        <w:t>80</w:t>
      </w:r>
      <w:r w:rsidRPr="002D0011">
        <w:rPr>
          <w:sz w:val="18"/>
          <w:szCs w:val="18"/>
          <w:lang w:val="en-US" w:bidi="th-TH"/>
        </w:rPr>
        <w:t xml:space="preserve">% equity interest in </w:t>
      </w:r>
      <w:r w:rsidR="00804F2E" w:rsidRPr="002D0011">
        <w:rPr>
          <w:sz w:val="18"/>
          <w:szCs w:val="18"/>
          <w:lang w:val="en-US" w:bidi="th-TH"/>
        </w:rPr>
        <w:t>TQS Insurance</w:t>
      </w:r>
      <w:r w:rsidR="00B3388E" w:rsidRPr="002D0011">
        <w:rPr>
          <w:sz w:val="18"/>
          <w:szCs w:val="18"/>
          <w:lang w:val="en-US" w:bidi="th-TH"/>
        </w:rPr>
        <w:t xml:space="preserve"> Broker</w:t>
      </w:r>
      <w:r w:rsidR="00804F2E" w:rsidRPr="002D0011">
        <w:rPr>
          <w:sz w:val="18"/>
          <w:szCs w:val="18"/>
          <w:lang w:val="en-US" w:bidi="th-TH"/>
        </w:rPr>
        <w:t xml:space="preserve"> Company</w:t>
      </w:r>
      <w:r w:rsidR="00B3388E" w:rsidRPr="002D0011">
        <w:rPr>
          <w:sz w:val="18"/>
          <w:szCs w:val="18"/>
          <w:lang w:val="en-US" w:bidi="th-TH"/>
        </w:rPr>
        <w:t xml:space="preserve"> </w:t>
      </w:r>
      <w:r w:rsidR="00804F2E" w:rsidRPr="002D0011">
        <w:rPr>
          <w:sz w:val="18"/>
          <w:szCs w:val="18"/>
          <w:lang w:val="en-US" w:bidi="th-TH"/>
        </w:rPr>
        <w:t>Limited</w:t>
      </w:r>
      <w:r w:rsidRPr="002D0011">
        <w:rPr>
          <w:sz w:val="18"/>
          <w:szCs w:val="18"/>
          <w:lang w:val="en-US" w:bidi="th-TH"/>
        </w:rPr>
        <w:t>.</w:t>
      </w:r>
      <w:r w:rsidRPr="002D0011">
        <w:rPr>
          <w:rFonts w:cstheme="minorBidi" w:hint="cs"/>
          <w:sz w:val="18"/>
          <w:szCs w:val="18"/>
          <w:cs/>
          <w:lang w:val="en-US" w:bidi="th-TH"/>
        </w:rPr>
        <w:t xml:space="preserve"> </w:t>
      </w:r>
      <w:r w:rsidRPr="002D0011">
        <w:rPr>
          <w:rFonts w:cstheme="minorBidi"/>
          <w:sz w:val="18"/>
          <w:szCs w:val="18"/>
          <w:lang w:val="en-US" w:bidi="th-TH"/>
        </w:rPr>
        <w:t xml:space="preserve">And, </w:t>
      </w:r>
      <w:r w:rsidR="00804F2E" w:rsidRPr="002D0011">
        <w:rPr>
          <w:sz w:val="18"/>
          <w:szCs w:val="18"/>
          <w:lang w:val="en-US" w:bidi="th-TH"/>
        </w:rPr>
        <w:t>TQS Insurance</w:t>
      </w:r>
      <w:r w:rsidR="00B3388E" w:rsidRPr="002D0011">
        <w:rPr>
          <w:sz w:val="18"/>
          <w:szCs w:val="18"/>
          <w:lang w:val="en-US" w:bidi="th-TH"/>
        </w:rPr>
        <w:t xml:space="preserve"> Broker</w:t>
      </w:r>
      <w:r w:rsidR="00804F2E" w:rsidRPr="002D0011">
        <w:rPr>
          <w:sz w:val="18"/>
          <w:szCs w:val="18"/>
          <w:lang w:val="en-US" w:bidi="th-TH"/>
        </w:rPr>
        <w:t xml:space="preserve"> Company</w:t>
      </w:r>
      <w:r w:rsidR="00B3388E" w:rsidRPr="002D0011">
        <w:rPr>
          <w:sz w:val="18"/>
          <w:szCs w:val="18"/>
          <w:lang w:val="en-US" w:bidi="th-TH"/>
        </w:rPr>
        <w:t xml:space="preserve"> </w:t>
      </w:r>
      <w:r w:rsidR="00804F2E" w:rsidRPr="002D0011">
        <w:rPr>
          <w:sz w:val="18"/>
          <w:szCs w:val="18"/>
          <w:lang w:val="en-US" w:bidi="th-TH"/>
        </w:rPr>
        <w:t>Limited</w:t>
      </w:r>
      <w:r w:rsidR="00804F2E" w:rsidRPr="002D0011">
        <w:rPr>
          <w:rFonts w:cstheme="minorBidi"/>
          <w:sz w:val="18"/>
          <w:szCs w:val="18"/>
          <w:lang w:val="en-US" w:bidi="th-TH"/>
        </w:rPr>
        <w:t xml:space="preserve"> </w:t>
      </w:r>
      <w:r w:rsidRPr="002D0011">
        <w:rPr>
          <w:rFonts w:cstheme="minorBidi"/>
          <w:sz w:val="18"/>
          <w:szCs w:val="18"/>
          <w:lang w:val="en-US" w:bidi="th-TH"/>
        </w:rPr>
        <w:t>registered</w:t>
      </w:r>
      <w:r w:rsidR="00C82102">
        <w:rPr>
          <w:rFonts w:cstheme="minorBidi"/>
          <w:sz w:val="18"/>
          <w:szCs w:val="18"/>
          <w:lang w:val="en-US" w:bidi="th-TH"/>
        </w:rPr>
        <w:t xml:space="preserve"> the</w:t>
      </w:r>
      <w:r w:rsidRPr="002D0011">
        <w:rPr>
          <w:rFonts w:cstheme="minorBidi"/>
          <w:sz w:val="18"/>
          <w:szCs w:val="18"/>
          <w:lang w:val="en-US" w:bidi="th-TH"/>
        </w:rPr>
        <w:t xml:space="preserve"> capital injection with the Ministry of Commerce </w:t>
      </w:r>
      <w:r w:rsidR="00C82102">
        <w:rPr>
          <w:rFonts w:cstheme="minorBidi"/>
          <w:sz w:val="18"/>
          <w:szCs w:val="18"/>
          <w:lang w:val="en-US" w:bidi="th-TH"/>
        </w:rPr>
        <w:t>and has a</w:t>
      </w:r>
      <w:r w:rsidRPr="002D0011">
        <w:rPr>
          <w:rFonts w:cstheme="minorBidi"/>
          <w:sz w:val="18"/>
          <w:szCs w:val="18"/>
          <w:lang w:val="en-US" w:bidi="th-TH"/>
        </w:rPr>
        <w:t xml:space="preserve"> registered share capital of Baht </w:t>
      </w:r>
      <w:r w:rsidR="00804F2E" w:rsidRPr="002D0011">
        <w:rPr>
          <w:rFonts w:cs="Cordia New"/>
          <w:sz w:val="18"/>
          <w:szCs w:val="18"/>
          <w:lang w:val="en-US" w:bidi="th-TH"/>
        </w:rPr>
        <w:t>3</w:t>
      </w:r>
      <w:r w:rsidRPr="002D0011">
        <w:rPr>
          <w:rFonts w:cs="Cordia New"/>
          <w:sz w:val="18"/>
          <w:szCs w:val="18"/>
          <w:cs/>
          <w:lang w:val="en-US" w:bidi="th-TH"/>
        </w:rPr>
        <w:t xml:space="preserve"> </w:t>
      </w:r>
      <w:r w:rsidRPr="002D0011">
        <w:rPr>
          <w:rFonts w:cstheme="minorBidi"/>
          <w:sz w:val="18"/>
          <w:szCs w:val="18"/>
          <w:lang w:val="en-US" w:bidi="th-TH"/>
        </w:rPr>
        <w:t>million (</w:t>
      </w:r>
      <w:r w:rsidR="00804F2E" w:rsidRPr="002D0011">
        <w:rPr>
          <w:rFonts w:cs="Cordia New"/>
          <w:sz w:val="18"/>
          <w:szCs w:val="18"/>
          <w:lang w:val="en-US" w:bidi="th-TH"/>
        </w:rPr>
        <w:t>3</w:t>
      </w:r>
      <w:r w:rsidRPr="002D0011">
        <w:rPr>
          <w:rFonts w:cs="Cordia New"/>
          <w:sz w:val="18"/>
          <w:szCs w:val="18"/>
          <w:lang w:val="en-US" w:bidi="th-TH"/>
        </w:rPr>
        <w:t>0,000</w:t>
      </w:r>
      <w:r w:rsidRPr="002D0011">
        <w:rPr>
          <w:rFonts w:cs="Cordia New"/>
          <w:sz w:val="18"/>
          <w:szCs w:val="18"/>
          <w:cs/>
          <w:lang w:val="en-US" w:bidi="th-TH"/>
        </w:rPr>
        <w:t xml:space="preserve"> </w:t>
      </w:r>
      <w:r w:rsidRPr="002D0011">
        <w:rPr>
          <w:rFonts w:cstheme="minorBidi"/>
          <w:sz w:val="18"/>
          <w:szCs w:val="18"/>
          <w:lang w:val="en-US" w:bidi="th-TH"/>
        </w:rPr>
        <w:t xml:space="preserve">ordinary shares with a par value of Baht </w:t>
      </w:r>
      <w:r w:rsidRPr="002D0011">
        <w:rPr>
          <w:rFonts w:cs="Cordia New"/>
          <w:sz w:val="18"/>
          <w:szCs w:val="18"/>
          <w:lang w:val="en-US" w:bidi="th-TH"/>
        </w:rPr>
        <w:t>100</w:t>
      </w:r>
      <w:r w:rsidRPr="002D0011">
        <w:rPr>
          <w:rFonts w:cs="Cordia New"/>
          <w:sz w:val="18"/>
          <w:szCs w:val="18"/>
          <w:cs/>
          <w:lang w:val="en-US" w:bidi="th-TH"/>
        </w:rPr>
        <w:t xml:space="preserve"> </w:t>
      </w:r>
      <w:r w:rsidRPr="002D0011">
        <w:rPr>
          <w:rFonts w:cstheme="minorBidi"/>
          <w:sz w:val="18"/>
          <w:szCs w:val="18"/>
          <w:lang w:val="en-US" w:bidi="th-TH"/>
        </w:rPr>
        <w:t>each).</w:t>
      </w:r>
    </w:p>
    <w:tbl>
      <w:tblPr>
        <w:tblW w:w="5066" w:type="pct"/>
        <w:tblLayout w:type="fixed"/>
        <w:tblCellMar>
          <w:left w:w="79" w:type="dxa"/>
          <w:right w:w="79" w:type="dxa"/>
        </w:tblCellMar>
        <w:tblLook w:val="0000" w:firstRow="0" w:lastRow="0" w:firstColumn="0" w:lastColumn="0" w:noHBand="0" w:noVBand="0"/>
      </w:tblPr>
      <w:tblGrid>
        <w:gridCol w:w="1637"/>
        <w:gridCol w:w="1914"/>
        <w:gridCol w:w="675"/>
        <w:gridCol w:w="178"/>
        <w:gridCol w:w="705"/>
        <w:gridCol w:w="179"/>
        <w:gridCol w:w="688"/>
        <w:gridCol w:w="179"/>
        <w:gridCol w:w="735"/>
        <w:gridCol w:w="179"/>
        <w:gridCol w:w="807"/>
        <w:gridCol w:w="179"/>
        <w:gridCol w:w="947"/>
        <w:gridCol w:w="182"/>
        <w:gridCol w:w="682"/>
        <w:gridCol w:w="182"/>
        <w:gridCol w:w="700"/>
        <w:gridCol w:w="179"/>
        <w:gridCol w:w="810"/>
        <w:gridCol w:w="179"/>
        <w:gridCol w:w="1027"/>
        <w:gridCol w:w="182"/>
        <w:gridCol w:w="786"/>
        <w:gridCol w:w="182"/>
        <w:gridCol w:w="795"/>
      </w:tblGrid>
      <w:tr w:rsidR="00BB4A53" w:rsidRPr="00CC2561" w14:paraId="2EA33EA3" w14:textId="5F1B95F6" w:rsidTr="005D46A0">
        <w:trPr>
          <w:cantSplit/>
          <w:tblHeader/>
        </w:trPr>
        <w:tc>
          <w:tcPr>
            <w:tcW w:w="550" w:type="pct"/>
            <w:vMerge w:val="restart"/>
            <w:vAlign w:val="bottom"/>
          </w:tcPr>
          <w:p w14:paraId="50834254" w14:textId="77777777" w:rsidR="00CF5763" w:rsidRPr="00CC2561" w:rsidRDefault="00CF5763" w:rsidP="00EA364A">
            <w:pPr>
              <w:spacing w:line="276" w:lineRule="auto"/>
              <w:rPr>
                <w:sz w:val="15"/>
                <w:szCs w:val="15"/>
              </w:rPr>
            </w:pPr>
          </w:p>
        </w:tc>
        <w:tc>
          <w:tcPr>
            <w:tcW w:w="643" w:type="pct"/>
            <w:vMerge w:val="restart"/>
            <w:vAlign w:val="bottom"/>
          </w:tcPr>
          <w:p w14:paraId="56947C69" w14:textId="77777777" w:rsidR="00CF5763" w:rsidRPr="00CC2561" w:rsidRDefault="00CF5763" w:rsidP="00EA364A">
            <w:pPr>
              <w:spacing w:line="276" w:lineRule="auto"/>
              <w:ind w:left="-79" w:right="-79"/>
              <w:jc w:val="center"/>
              <w:rPr>
                <w:sz w:val="15"/>
                <w:szCs w:val="15"/>
              </w:rPr>
            </w:pPr>
            <w:r w:rsidRPr="00CC2561">
              <w:rPr>
                <w:sz w:val="15"/>
                <w:szCs w:val="15"/>
              </w:rPr>
              <w:t>Type of business</w:t>
            </w:r>
          </w:p>
        </w:tc>
        <w:tc>
          <w:tcPr>
            <w:tcW w:w="523" w:type="pct"/>
            <w:gridSpan w:val="3"/>
            <w:vMerge w:val="restart"/>
            <w:vAlign w:val="bottom"/>
          </w:tcPr>
          <w:p w14:paraId="1975B791" w14:textId="77777777" w:rsidR="00CF5763" w:rsidRPr="00CC2561" w:rsidRDefault="00CF5763" w:rsidP="00EA364A">
            <w:pPr>
              <w:spacing w:line="276" w:lineRule="auto"/>
              <w:jc w:val="center"/>
              <w:rPr>
                <w:sz w:val="15"/>
                <w:szCs w:val="15"/>
              </w:rPr>
            </w:pPr>
            <w:r w:rsidRPr="00CC2561">
              <w:rPr>
                <w:sz w:val="15"/>
                <w:szCs w:val="15"/>
              </w:rPr>
              <w:t>Indirect Ownership</w:t>
            </w:r>
          </w:p>
          <w:p w14:paraId="540FECF9" w14:textId="77777777" w:rsidR="00CF5763" w:rsidRPr="00CC2561" w:rsidRDefault="00CF5763" w:rsidP="00EA364A">
            <w:pPr>
              <w:spacing w:line="276" w:lineRule="auto"/>
              <w:jc w:val="center"/>
              <w:rPr>
                <w:sz w:val="15"/>
                <w:szCs w:val="15"/>
              </w:rPr>
            </w:pPr>
            <w:r w:rsidRPr="00CC2561">
              <w:rPr>
                <w:sz w:val="15"/>
                <w:szCs w:val="15"/>
              </w:rPr>
              <w:t>interest</w:t>
            </w:r>
          </w:p>
        </w:tc>
        <w:tc>
          <w:tcPr>
            <w:tcW w:w="60" w:type="pct"/>
            <w:vMerge w:val="restart"/>
            <w:vAlign w:val="bottom"/>
          </w:tcPr>
          <w:p w14:paraId="0202E840" w14:textId="77777777" w:rsidR="00CF5763" w:rsidRPr="00CC2561" w:rsidRDefault="00CF5763" w:rsidP="00EA364A">
            <w:pPr>
              <w:spacing w:line="276" w:lineRule="auto"/>
              <w:jc w:val="center"/>
              <w:rPr>
                <w:sz w:val="15"/>
                <w:szCs w:val="15"/>
              </w:rPr>
            </w:pPr>
          </w:p>
        </w:tc>
        <w:tc>
          <w:tcPr>
            <w:tcW w:w="538" w:type="pct"/>
            <w:gridSpan w:val="3"/>
            <w:vMerge w:val="restart"/>
            <w:vAlign w:val="bottom"/>
          </w:tcPr>
          <w:p w14:paraId="44947FEB" w14:textId="77777777" w:rsidR="00CF5763" w:rsidRPr="00CC2561" w:rsidRDefault="00CF5763" w:rsidP="00EA364A">
            <w:pPr>
              <w:pStyle w:val="acctmergecolhdg"/>
              <w:spacing w:line="276" w:lineRule="auto"/>
              <w:rPr>
                <w:b w:val="0"/>
                <w:bCs/>
                <w:sz w:val="15"/>
                <w:szCs w:val="15"/>
              </w:rPr>
            </w:pPr>
          </w:p>
          <w:p w14:paraId="0FFC3BB5" w14:textId="77777777" w:rsidR="00CF5763" w:rsidRPr="00CC2561" w:rsidRDefault="00CF5763" w:rsidP="00EA364A">
            <w:pPr>
              <w:pStyle w:val="acctmergecolhdg"/>
              <w:spacing w:line="276" w:lineRule="auto"/>
              <w:rPr>
                <w:b w:val="0"/>
                <w:bCs/>
                <w:sz w:val="15"/>
                <w:szCs w:val="15"/>
                <w:cs/>
                <w:lang w:bidi="th-TH"/>
              </w:rPr>
            </w:pPr>
            <w:r w:rsidRPr="00CC2561">
              <w:rPr>
                <w:b w:val="0"/>
                <w:bCs/>
                <w:sz w:val="15"/>
                <w:szCs w:val="15"/>
              </w:rPr>
              <w:t>Paid-up</w:t>
            </w:r>
          </w:p>
        </w:tc>
        <w:tc>
          <w:tcPr>
            <w:tcW w:w="2032" w:type="pct"/>
            <w:gridSpan w:val="12"/>
            <w:vAlign w:val="bottom"/>
          </w:tcPr>
          <w:p w14:paraId="5A8B575C" w14:textId="77777777" w:rsidR="00CF5763" w:rsidRPr="00CC2561" w:rsidRDefault="00CF5763" w:rsidP="00EA364A">
            <w:pPr>
              <w:pStyle w:val="acctmergecolhdg"/>
              <w:spacing w:line="276" w:lineRule="auto"/>
              <w:rPr>
                <w:sz w:val="15"/>
                <w:szCs w:val="15"/>
              </w:rPr>
            </w:pPr>
            <w:r w:rsidRPr="00CC2561">
              <w:rPr>
                <w:sz w:val="15"/>
                <w:szCs w:val="15"/>
              </w:rPr>
              <w:t>Separate Financial Statement</w:t>
            </w:r>
          </w:p>
        </w:tc>
        <w:tc>
          <w:tcPr>
            <w:tcW w:w="61" w:type="pct"/>
          </w:tcPr>
          <w:p w14:paraId="3A03EC31" w14:textId="77777777" w:rsidR="00CF5763" w:rsidRPr="00CC2561" w:rsidRDefault="00CF5763" w:rsidP="00EA364A">
            <w:pPr>
              <w:pStyle w:val="acctmergecolhdg"/>
              <w:spacing w:line="276" w:lineRule="auto"/>
              <w:rPr>
                <w:sz w:val="15"/>
                <w:szCs w:val="15"/>
              </w:rPr>
            </w:pPr>
          </w:p>
        </w:tc>
        <w:tc>
          <w:tcPr>
            <w:tcW w:w="264" w:type="pct"/>
          </w:tcPr>
          <w:p w14:paraId="429FCF50" w14:textId="77777777" w:rsidR="00CF5763" w:rsidRPr="00CC2561" w:rsidRDefault="00CF5763" w:rsidP="00EA364A">
            <w:pPr>
              <w:pStyle w:val="acctmergecolhdg"/>
              <w:spacing w:line="276" w:lineRule="auto"/>
              <w:rPr>
                <w:sz w:val="15"/>
                <w:szCs w:val="15"/>
              </w:rPr>
            </w:pPr>
          </w:p>
        </w:tc>
        <w:tc>
          <w:tcPr>
            <w:tcW w:w="61" w:type="pct"/>
          </w:tcPr>
          <w:p w14:paraId="0554F0EC" w14:textId="687DF152" w:rsidR="00CF5763" w:rsidRPr="00CC2561" w:rsidRDefault="00CF5763" w:rsidP="00EA364A">
            <w:pPr>
              <w:pStyle w:val="acctmergecolhdg"/>
              <w:spacing w:line="276" w:lineRule="auto"/>
              <w:rPr>
                <w:sz w:val="15"/>
                <w:szCs w:val="15"/>
              </w:rPr>
            </w:pPr>
          </w:p>
        </w:tc>
        <w:tc>
          <w:tcPr>
            <w:tcW w:w="268" w:type="pct"/>
          </w:tcPr>
          <w:p w14:paraId="4054E8B1" w14:textId="302B39CB" w:rsidR="00CF5763" w:rsidRPr="00CC2561" w:rsidRDefault="00CF5763" w:rsidP="00EA364A">
            <w:pPr>
              <w:pStyle w:val="acctmergecolhdg"/>
              <w:spacing w:line="276" w:lineRule="auto"/>
              <w:rPr>
                <w:sz w:val="15"/>
                <w:szCs w:val="15"/>
              </w:rPr>
            </w:pPr>
          </w:p>
        </w:tc>
      </w:tr>
      <w:tr w:rsidR="00BB4A53" w:rsidRPr="00CC2561" w14:paraId="585101E7" w14:textId="6602C93E" w:rsidTr="005D46A0">
        <w:trPr>
          <w:cantSplit/>
          <w:trHeight w:val="344"/>
          <w:tblHeader/>
        </w:trPr>
        <w:tc>
          <w:tcPr>
            <w:tcW w:w="550" w:type="pct"/>
            <w:vMerge/>
            <w:vAlign w:val="bottom"/>
          </w:tcPr>
          <w:p w14:paraId="47A6C15D" w14:textId="77777777" w:rsidR="00182AFB" w:rsidRPr="00CC2561" w:rsidRDefault="00182AFB" w:rsidP="00EA364A">
            <w:pPr>
              <w:spacing w:line="276" w:lineRule="auto"/>
              <w:rPr>
                <w:sz w:val="15"/>
                <w:szCs w:val="15"/>
              </w:rPr>
            </w:pPr>
          </w:p>
        </w:tc>
        <w:tc>
          <w:tcPr>
            <w:tcW w:w="643" w:type="pct"/>
            <w:vMerge/>
            <w:vAlign w:val="bottom"/>
          </w:tcPr>
          <w:p w14:paraId="6354F7EE" w14:textId="77777777" w:rsidR="00182AFB" w:rsidRPr="00CC2561" w:rsidRDefault="00182AFB" w:rsidP="00EA364A">
            <w:pPr>
              <w:spacing w:line="276" w:lineRule="auto"/>
              <w:ind w:left="-79" w:right="-79"/>
              <w:jc w:val="center"/>
              <w:rPr>
                <w:sz w:val="15"/>
                <w:szCs w:val="15"/>
              </w:rPr>
            </w:pPr>
          </w:p>
        </w:tc>
        <w:tc>
          <w:tcPr>
            <w:tcW w:w="523" w:type="pct"/>
            <w:gridSpan w:val="3"/>
            <w:vMerge/>
            <w:vAlign w:val="bottom"/>
          </w:tcPr>
          <w:p w14:paraId="4DB85BEC" w14:textId="77777777" w:rsidR="00182AFB" w:rsidRPr="00CC2561" w:rsidRDefault="00182AFB" w:rsidP="00EA364A">
            <w:pPr>
              <w:spacing w:line="276" w:lineRule="auto"/>
              <w:jc w:val="center"/>
              <w:rPr>
                <w:sz w:val="15"/>
                <w:szCs w:val="15"/>
              </w:rPr>
            </w:pPr>
          </w:p>
        </w:tc>
        <w:tc>
          <w:tcPr>
            <w:tcW w:w="60" w:type="pct"/>
            <w:vMerge/>
            <w:vAlign w:val="bottom"/>
          </w:tcPr>
          <w:p w14:paraId="34AB4D3E" w14:textId="77777777" w:rsidR="00182AFB" w:rsidRPr="00CC2561" w:rsidRDefault="00182AFB" w:rsidP="00EA364A">
            <w:pPr>
              <w:spacing w:line="276" w:lineRule="auto"/>
              <w:jc w:val="center"/>
              <w:rPr>
                <w:sz w:val="15"/>
                <w:szCs w:val="15"/>
              </w:rPr>
            </w:pPr>
          </w:p>
        </w:tc>
        <w:tc>
          <w:tcPr>
            <w:tcW w:w="538" w:type="pct"/>
            <w:gridSpan w:val="3"/>
            <w:vMerge/>
            <w:vAlign w:val="bottom"/>
          </w:tcPr>
          <w:p w14:paraId="2ABF1B91" w14:textId="77777777" w:rsidR="00182AFB" w:rsidRPr="00CC2561" w:rsidRDefault="00182AFB" w:rsidP="00EA364A">
            <w:pPr>
              <w:pStyle w:val="acctmergecolhdg"/>
              <w:spacing w:line="276" w:lineRule="auto"/>
              <w:rPr>
                <w:b w:val="0"/>
                <w:bCs/>
                <w:sz w:val="15"/>
                <w:szCs w:val="15"/>
              </w:rPr>
            </w:pPr>
          </w:p>
        </w:tc>
        <w:tc>
          <w:tcPr>
            <w:tcW w:w="60" w:type="pct"/>
            <w:vAlign w:val="bottom"/>
          </w:tcPr>
          <w:p w14:paraId="00914D91" w14:textId="77777777" w:rsidR="00182AFB" w:rsidRPr="00CC2561" w:rsidRDefault="00182AFB" w:rsidP="00EA364A">
            <w:pPr>
              <w:pStyle w:val="acctmergecolhdg"/>
              <w:spacing w:line="276" w:lineRule="auto"/>
              <w:rPr>
                <w:b w:val="0"/>
                <w:bCs/>
                <w:sz w:val="15"/>
                <w:szCs w:val="15"/>
              </w:rPr>
            </w:pPr>
          </w:p>
        </w:tc>
        <w:tc>
          <w:tcPr>
            <w:tcW w:w="649" w:type="pct"/>
            <w:gridSpan w:val="3"/>
            <w:vAlign w:val="bottom"/>
          </w:tcPr>
          <w:p w14:paraId="61595684" w14:textId="77777777" w:rsidR="00182AFB" w:rsidRPr="00CC2561" w:rsidRDefault="00182AFB" w:rsidP="00EA364A">
            <w:pPr>
              <w:pStyle w:val="acctmergecolhdg"/>
              <w:spacing w:line="276" w:lineRule="auto"/>
              <w:rPr>
                <w:b w:val="0"/>
                <w:bCs/>
                <w:sz w:val="15"/>
                <w:szCs w:val="15"/>
              </w:rPr>
            </w:pPr>
            <w:r w:rsidRPr="00CC2561">
              <w:rPr>
                <w:b w:val="0"/>
                <w:bCs/>
                <w:sz w:val="15"/>
                <w:szCs w:val="15"/>
              </w:rPr>
              <w:t>Cost</w:t>
            </w:r>
          </w:p>
        </w:tc>
        <w:tc>
          <w:tcPr>
            <w:tcW w:w="61" w:type="pct"/>
            <w:vAlign w:val="bottom"/>
          </w:tcPr>
          <w:p w14:paraId="3B58F18D" w14:textId="77777777" w:rsidR="00182AFB" w:rsidRPr="00CC2561" w:rsidRDefault="00182AFB" w:rsidP="00EA364A">
            <w:pPr>
              <w:pStyle w:val="acctmergecolhdg"/>
              <w:spacing w:line="276" w:lineRule="auto"/>
              <w:rPr>
                <w:b w:val="0"/>
                <w:bCs/>
                <w:sz w:val="15"/>
                <w:szCs w:val="15"/>
              </w:rPr>
            </w:pPr>
          </w:p>
        </w:tc>
        <w:tc>
          <w:tcPr>
            <w:tcW w:w="525" w:type="pct"/>
            <w:gridSpan w:val="3"/>
            <w:vAlign w:val="bottom"/>
          </w:tcPr>
          <w:p w14:paraId="5E378D3B" w14:textId="77777777" w:rsidR="00182AFB" w:rsidRPr="00CC2561" w:rsidRDefault="00182AFB" w:rsidP="00EA364A">
            <w:pPr>
              <w:pStyle w:val="acctmergecolhdg"/>
              <w:spacing w:line="276" w:lineRule="auto"/>
              <w:rPr>
                <w:b w:val="0"/>
                <w:bCs/>
                <w:sz w:val="15"/>
                <w:szCs w:val="15"/>
              </w:rPr>
            </w:pPr>
            <w:r w:rsidRPr="00CC2561">
              <w:rPr>
                <w:b w:val="0"/>
                <w:bCs/>
                <w:sz w:val="15"/>
                <w:szCs w:val="15"/>
              </w:rPr>
              <w:t>Impairment</w:t>
            </w:r>
          </w:p>
        </w:tc>
        <w:tc>
          <w:tcPr>
            <w:tcW w:w="60" w:type="pct"/>
            <w:vAlign w:val="bottom"/>
          </w:tcPr>
          <w:p w14:paraId="1431F690" w14:textId="77777777" w:rsidR="00182AFB" w:rsidRPr="00CC2561" w:rsidRDefault="00182AFB" w:rsidP="00EA364A">
            <w:pPr>
              <w:pStyle w:val="acctmergecolhdg"/>
              <w:spacing w:line="276" w:lineRule="auto"/>
              <w:rPr>
                <w:b w:val="0"/>
                <w:bCs/>
                <w:sz w:val="15"/>
                <w:szCs w:val="15"/>
              </w:rPr>
            </w:pPr>
          </w:p>
        </w:tc>
        <w:tc>
          <w:tcPr>
            <w:tcW w:w="676" w:type="pct"/>
            <w:gridSpan w:val="3"/>
            <w:vAlign w:val="bottom"/>
          </w:tcPr>
          <w:p w14:paraId="5BCCBBE4" w14:textId="77777777" w:rsidR="00182AFB" w:rsidRPr="00CC2561" w:rsidRDefault="00182AFB" w:rsidP="00EA364A">
            <w:pPr>
              <w:pStyle w:val="acctmergecolhdg"/>
              <w:spacing w:line="276" w:lineRule="auto"/>
              <w:rPr>
                <w:b w:val="0"/>
                <w:bCs/>
                <w:sz w:val="15"/>
                <w:szCs w:val="15"/>
              </w:rPr>
            </w:pPr>
            <w:r w:rsidRPr="00CC2561">
              <w:rPr>
                <w:b w:val="0"/>
                <w:bCs/>
                <w:sz w:val="15"/>
                <w:szCs w:val="15"/>
              </w:rPr>
              <w:t>At cost - net</w:t>
            </w:r>
          </w:p>
        </w:tc>
        <w:tc>
          <w:tcPr>
            <w:tcW w:w="61" w:type="pct"/>
          </w:tcPr>
          <w:p w14:paraId="357B2FCA" w14:textId="77777777" w:rsidR="00182AFB" w:rsidRPr="00CC2561" w:rsidRDefault="00182AFB" w:rsidP="00EA364A">
            <w:pPr>
              <w:pStyle w:val="acctmergecolhdg"/>
              <w:spacing w:line="276" w:lineRule="auto"/>
              <w:rPr>
                <w:b w:val="0"/>
                <w:bCs/>
                <w:sz w:val="15"/>
                <w:szCs w:val="15"/>
              </w:rPr>
            </w:pPr>
          </w:p>
        </w:tc>
        <w:tc>
          <w:tcPr>
            <w:tcW w:w="593" w:type="pct"/>
            <w:gridSpan w:val="3"/>
          </w:tcPr>
          <w:p w14:paraId="13EF3A26" w14:textId="50B4B75B" w:rsidR="00182AFB" w:rsidRPr="00CC2561" w:rsidRDefault="00182AFB" w:rsidP="00EA364A">
            <w:pPr>
              <w:pStyle w:val="acctmergecolhdg"/>
              <w:spacing w:line="276" w:lineRule="auto"/>
              <w:rPr>
                <w:b w:val="0"/>
                <w:bCs/>
                <w:sz w:val="15"/>
                <w:szCs w:val="15"/>
              </w:rPr>
            </w:pPr>
            <w:r w:rsidRPr="00CC2561">
              <w:rPr>
                <w:b w:val="0"/>
                <w:bCs/>
                <w:sz w:val="15"/>
                <w:szCs w:val="15"/>
              </w:rPr>
              <w:t xml:space="preserve">Dividend income for the </w:t>
            </w:r>
            <w:r w:rsidR="006834D2">
              <w:rPr>
                <w:b w:val="0"/>
                <w:bCs/>
                <w:sz w:val="15"/>
                <w:szCs w:val="15"/>
              </w:rPr>
              <w:t>three</w:t>
            </w:r>
            <w:r w:rsidRPr="00CC2561">
              <w:rPr>
                <w:b w:val="0"/>
                <w:bCs/>
                <w:sz w:val="15"/>
                <w:szCs w:val="15"/>
              </w:rPr>
              <w:t>-month</w:t>
            </w:r>
            <w:r w:rsidR="00A97D1A" w:rsidRPr="00CC2561">
              <w:rPr>
                <w:b w:val="0"/>
                <w:bCs/>
                <w:sz w:val="15"/>
                <w:szCs w:val="15"/>
              </w:rPr>
              <w:t xml:space="preserve"> period ended</w:t>
            </w:r>
          </w:p>
        </w:tc>
      </w:tr>
      <w:tr w:rsidR="006834D2" w:rsidRPr="00CC2561" w14:paraId="706C0276" w14:textId="6896DFD6" w:rsidTr="005D46A0">
        <w:trPr>
          <w:cantSplit/>
          <w:trHeight w:val="209"/>
          <w:tblHeader/>
        </w:trPr>
        <w:tc>
          <w:tcPr>
            <w:tcW w:w="550" w:type="pct"/>
            <w:vAlign w:val="bottom"/>
          </w:tcPr>
          <w:p w14:paraId="36C2E039" w14:textId="77777777" w:rsidR="006834D2" w:rsidRPr="00CC2561" w:rsidRDefault="006834D2" w:rsidP="006834D2">
            <w:pPr>
              <w:pStyle w:val="acctfourfigures"/>
              <w:spacing w:line="276" w:lineRule="auto"/>
              <w:jc w:val="center"/>
              <w:rPr>
                <w:sz w:val="15"/>
                <w:szCs w:val="15"/>
              </w:rPr>
            </w:pPr>
          </w:p>
        </w:tc>
        <w:tc>
          <w:tcPr>
            <w:tcW w:w="643" w:type="pct"/>
            <w:vAlign w:val="bottom"/>
          </w:tcPr>
          <w:p w14:paraId="6D20B45C" w14:textId="77777777" w:rsidR="006834D2" w:rsidRPr="00CC2561" w:rsidRDefault="006834D2" w:rsidP="006834D2">
            <w:pPr>
              <w:pStyle w:val="acctmergecolhdg"/>
              <w:spacing w:line="276" w:lineRule="auto"/>
              <w:ind w:left="-79" w:right="-79"/>
              <w:rPr>
                <w:b w:val="0"/>
                <w:bCs/>
                <w:sz w:val="15"/>
                <w:szCs w:val="15"/>
              </w:rPr>
            </w:pPr>
          </w:p>
        </w:tc>
        <w:tc>
          <w:tcPr>
            <w:tcW w:w="227" w:type="pct"/>
            <w:vAlign w:val="bottom"/>
          </w:tcPr>
          <w:p w14:paraId="737938D9"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31</w:t>
            </w:r>
          </w:p>
          <w:p w14:paraId="0AB4E291" w14:textId="0C86DE89" w:rsidR="006834D2" w:rsidRPr="00823A6C" w:rsidRDefault="006834D2" w:rsidP="006834D2">
            <w:pPr>
              <w:pStyle w:val="acctmergecolhdg"/>
              <w:spacing w:line="276" w:lineRule="auto"/>
              <w:ind w:left="-79" w:right="-79"/>
              <w:rPr>
                <w:b w:val="0"/>
                <w:bCs/>
                <w:sz w:val="15"/>
                <w:szCs w:val="15"/>
              </w:rPr>
            </w:pPr>
            <w:r w:rsidRPr="00C12494">
              <w:rPr>
                <w:b w:val="0"/>
                <w:bCs/>
                <w:sz w:val="15"/>
                <w:szCs w:val="15"/>
              </w:rPr>
              <w:t>March</w:t>
            </w:r>
          </w:p>
        </w:tc>
        <w:tc>
          <w:tcPr>
            <w:tcW w:w="60" w:type="pct"/>
            <w:vAlign w:val="bottom"/>
          </w:tcPr>
          <w:p w14:paraId="58648647" w14:textId="77777777" w:rsidR="006834D2" w:rsidRPr="00CC2561" w:rsidRDefault="006834D2" w:rsidP="006834D2">
            <w:pPr>
              <w:pStyle w:val="acctmergecolhdg"/>
              <w:spacing w:line="276" w:lineRule="auto"/>
              <w:rPr>
                <w:b w:val="0"/>
                <w:bCs/>
                <w:sz w:val="15"/>
                <w:szCs w:val="15"/>
              </w:rPr>
            </w:pPr>
          </w:p>
        </w:tc>
        <w:tc>
          <w:tcPr>
            <w:tcW w:w="237" w:type="pct"/>
            <w:vAlign w:val="bottom"/>
          </w:tcPr>
          <w:p w14:paraId="7121E39F"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12494">
              <w:rPr>
                <w:rFonts w:ascii="Times New Roman" w:hAnsi="Times New Roman" w:cs="Times New Roman"/>
                <w:bCs/>
                <w:sz w:val="15"/>
                <w:szCs w:val="15"/>
              </w:rPr>
              <w:t>31</w:t>
            </w:r>
          </w:p>
          <w:p w14:paraId="0880E73B" w14:textId="3C2642B9"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December</w:t>
            </w:r>
          </w:p>
        </w:tc>
        <w:tc>
          <w:tcPr>
            <w:tcW w:w="60" w:type="pct"/>
            <w:vAlign w:val="bottom"/>
          </w:tcPr>
          <w:p w14:paraId="5433874B" w14:textId="77777777" w:rsidR="006834D2" w:rsidRPr="00CC2561" w:rsidRDefault="006834D2" w:rsidP="006834D2">
            <w:pPr>
              <w:pStyle w:val="acctmergecolhdg"/>
              <w:spacing w:line="276" w:lineRule="auto"/>
              <w:rPr>
                <w:b w:val="0"/>
                <w:bCs/>
                <w:sz w:val="15"/>
                <w:szCs w:val="15"/>
              </w:rPr>
            </w:pPr>
          </w:p>
        </w:tc>
        <w:tc>
          <w:tcPr>
            <w:tcW w:w="231" w:type="pct"/>
            <w:vAlign w:val="bottom"/>
          </w:tcPr>
          <w:p w14:paraId="693D1A60"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31</w:t>
            </w:r>
          </w:p>
          <w:p w14:paraId="65F01C72" w14:textId="6829CE55" w:rsidR="006834D2" w:rsidRPr="00823A6C" w:rsidRDefault="006834D2" w:rsidP="006834D2">
            <w:pPr>
              <w:pStyle w:val="acctmergecolhdg"/>
              <w:spacing w:line="276" w:lineRule="auto"/>
              <w:ind w:left="-79" w:right="-79"/>
              <w:rPr>
                <w:b w:val="0"/>
                <w:bCs/>
                <w:sz w:val="15"/>
                <w:szCs w:val="15"/>
              </w:rPr>
            </w:pPr>
            <w:r w:rsidRPr="00C12494">
              <w:rPr>
                <w:b w:val="0"/>
                <w:bCs/>
                <w:sz w:val="15"/>
                <w:szCs w:val="15"/>
              </w:rPr>
              <w:t>March</w:t>
            </w:r>
          </w:p>
        </w:tc>
        <w:tc>
          <w:tcPr>
            <w:tcW w:w="60" w:type="pct"/>
            <w:vAlign w:val="bottom"/>
          </w:tcPr>
          <w:p w14:paraId="47804031" w14:textId="77777777" w:rsidR="006834D2" w:rsidRPr="00CC2561" w:rsidRDefault="006834D2" w:rsidP="006834D2">
            <w:pPr>
              <w:pStyle w:val="acctmergecolhdg"/>
              <w:spacing w:line="276" w:lineRule="auto"/>
              <w:rPr>
                <w:b w:val="0"/>
                <w:bCs/>
                <w:sz w:val="15"/>
                <w:szCs w:val="15"/>
              </w:rPr>
            </w:pPr>
          </w:p>
        </w:tc>
        <w:tc>
          <w:tcPr>
            <w:tcW w:w="247" w:type="pct"/>
            <w:vAlign w:val="bottom"/>
          </w:tcPr>
          <w:p w14:paraId="1A27636B"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12494">
              <w:rPr>
                <w:rFonts w:ascii="Times New Roman" w:hAnsi="Times New Roman" w:cs="Times New Roman"/>
                <w:bCs/>
                <w:sz w:val="15"/>
                <w:szCs w:val="15"/>
              </w:rPr>
              <w:t>31</w:t>
            </w:r>
          </w:p>
          <w:p w14:paraId="05A1DC03" w14:textId="741DD2BD"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December</w:t>
            </w:r>
          </w:p>
        </w:tc>
        <w:tc>
          <w:tcPr>
            <w:tcW w:w="60" w:type="pct"/>
            <w:vAlign w:val="bottom"/>
          </w:tcPr>
          <w:p w14:paraId="2D81FFD6" w14:textId="77777777" w:rsidR="006834D2" w:rsidRPr="00CC2561" w:rsidRDefault="006834D2" w:rsidP="006834D2">
            <w:pPr>
              <w:pStyle w:val="acctfourfigures"/>
              <w:spacing w:line="276" w:lineRule="auto"/>
              <w:jc w:val="center"/>
              <w:rPr>
                <w:bCs/>
                <w:sz w:val="15"/>
                <w:szCs w:val="15"/>
              </w:rPr>
            </w:pPr>
          </w:p>
        </w:tc>
        <w:tc>
          <w:tcPr>
            <w:tcW w:w="271" w:type="pct"/>
            <w:vAlign w:val="bottom"/>
          </w:tcPr>
          <w:p w14:paraId="52FA8652"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31</w:t>
            </w:r>
          </w:p>
          <w:p w14:paraId="1715C50F" w14:textId="6FFFD9B8"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March</w:t>
            </w:r>
          </w:p>
        </w:tc>
        <w:tc>
          <w:tcPr>
            <w:tcW w:w="60" w:type="pct"/>
            <w:vAlign w:val="bottom"/>
          </w:tcPr>
          <w:p w14:paraId="39358DD1" w14:textId="77777777" w:rsidR="006834D2" w:rsidRPr="00CC2561" w:rsidRDefault="006834D2" w:rsidP="006834D2">
            <w:pPr>
              <w:pStyle w:val="acctmergecolhdg"/>
              <w:spacing w:line="276" w:lineRule="auto"/>
              <w:rPr>
                <w:b w:val="0"/>
                <w:bCs/>
                <w:sz w:val="15"/>
                <w:szCs w:val="15"/>
              </w:rPr>
            </w:pPr>
          </w:p>
        </w:tc>
        <w:tc>
          <w:tcPr>
            <w:tcW w:w="318" w:type="pct"/>
            <w:vAlign w:val="bottom"/>
          </w:tcPr>
          <w:p w14:paraId="3547ADA0"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12494">
              <w:rPr>
                <w:rFonts w:ascii="Times New Roman" w:hAnsi="Times New Roman" w:cs="Times New Roman"/>
                <w:bCs/>
                <w:sz w:val="15"/>
                <w:szCs w:val="15"/>
              </w:rPr>
              <w:t>31</w:t>
            </w:r>
          </w:p>
          <w:p w14:paraId="2E60B486" w14:textId="19DCB163"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December</w:t>
            </w:r>
          </w:p>
        </w:tc>
        <w:tc>
          <w:tcPr>
            <w:tcW w:w="61" w:type="pct"/>
            <w:vAlign w:val="bottom"/>
          </w:tcPr>
          <w:p w14:paraId="4EFA51FE" w14:textId="77777777" w:rsidR="006834D2" w:rsidRPr="00CC2561" w:rsidRDefault="006834D2" w:rsidP="006834D2">
            <w:pPr>
              <w:pStyle w:val="acctmergecolhdg"/>
              <w:spacing w:line="276" w:lineRule="auto"/>
              <w:rPr>
                <w:b w:val="0"/>
                <w:bCs/>
                <w:sz w:val="15"/>
                <w:szCs w:val="15"/>
              </w:rPr>
            </w:pPr>
          </w:p>
        </w:tc>
        <w:tc>
          <w:tcPr>
            <w:tcW w:w="229" w:type="pct"/>
            <w:vAlign w:val="bottom"/>
          </w:tcPr>
          <w:p w14:paraId="32B1D816"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31</w:t>
            </w:r>
          </w:p>
          <w:p w14:paraId="4D99A311" w14:textId="6BBB9836" w:rsidR="006834D2" w:rsidRPr="00CC2561" w:rsidRDefault="006834D2" w:rsidP="006834D2">
            <w:pPr>
              <w:pStyle w:val="acctmergecolhdg"/>
              <w:spacing w:line="276" w:lineRule="auto"/>
              <w:ind w:left="-72" w:right="-77"/>
              <w:rPr>
                <w:b w:val="0"/>
                <w:bCs/>
                <w:sz w:val="15"/>
                <w:szCs w:val="15"/>
              </w:rPr>
            </w:pPr>
            <w:r w:rsidRPr="00C12494">
              <w:rPr>
                <w:b w:val="0"/>
                <w:bCs/>
                <w:sz w:val="15"/>
                <w:szCs w:val="15"/>
              </w:rPr>
              <w:t>March</w:t>
            </w:r>
          </w:p>
        </w:tc>
        <w:tc>
          <w:tcPr>
            <w:tcW w:w="61" w:type="pct"/>
            <w:vAlign w:val="bottom"/>
          </w:tcPr>
          <w:p w14:paraId="1A118EEE" w14:textId="77777777" w:rsidR="006834D2" w:rsidRPr="00CC2561" w:rsidRDefault="006834D2" w:rsidP="006834D2">
            <w:pPr>
              <w:pStyle w:val="acctmergecolhdg"/>
              <w:spacing w:line="276" w:lineRule="auto"/>
              <w:rPr>
                <w:b w:val="0"/>
                <w:bCs/>
                <w:sz w:val="15"/>
                <w:szCs w:val="15"/>
              </w:rPr>
            </w:pPr>
          </w:p>
        </w:tc>
        <w:tc>
          <w:tcPr>
            <w:tcW w:w="235" w:type="pct"/>
            <w:vAlign w:val="bottom"/>
          </w:tcPr>
          <w:p w14:paraId="0BF3B464"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12494">
              <w:rPr>
                <w:rFonts w:ascii="Times New Roman" w:hAnsi="Times New Roman" w:cs="Times New Roman"/>
                <w:bCs/>
                <w:sz w:val="15"/>
                <w:szCs w:val="15"/>
              </w:rPr>
              <w:t>31</w:t>
            </w:r>
          </w:p>
          <w:p w14:paraId="0CDB0593" w14:textId="1F5C196D"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December</w:t>
            </w:r>
          </w:p>
        </w:tc>
        <w:tc>
          <w:tcPr>
            <w:tcW w:w="60" w:type="pct"/>
            <w:vAlign w:val="bottom"/>
          </w:tcPr>
          <w:p w14:paraId="4971868F" w14:textId="77777777" w:rsidR="006834D2" w:rsidRPr="00CC2561" w:rsidRDefault="006834D2" w:rsidP="006834D2">
            <w:pPr>
              <w:pStyle w:val="acctfourfigures"/>
              <w:spacing w:line="276" w:lineRule="auto"/>
              <w:jc w:val="center"/>
              <w:rPr>
                <w:bCs/>
                <w:sz w:val="15"/>
                <w:szCs w:val="15"/>
              </w:rPr>
            </w:pPr>
          </w:p>
        </w:tc>
        <w:tc>
          <w:tcPr>
            <w:tcW w:w="272" w:type="pct"/>
            <w:vAlign w:val="bottom"/>
          </w:tcPr>
          <w:p w14:paraId="6DB55E03"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31</w:t>
            </w:r>
          </w:p>
          <w:p w14:paraId="00981F4D" w14:textId="61E47F84" w:rsidR="006834D2" w:rsidRPr="00CC2561" w:rsidRDefault="006834D2" w:rsidP="006834D2">
            <w:pPr>
              <w:pStyle w:val="acctmergecolhdg"/>
              <w:spacing w:line="276" w:lineRule="auto"/>
              <w:ind w:left="-84" w:right="-77"/>
              <w:rPr>
                <w:b w:val="0"/>
                <w:bCs/>
                <w:sz w:val="15"/>
                <w:szCs w:val="15"/>
              </w:rPr>
            </w:pPr>
            <w:r w:rsidRPr="00C12494">
              <w:rPr>
                <w:b w:val="0"/>
                <w:bCs/>
                <w:sz w:val="15"/>
                <w:szCs w:val="15"/>
              </w:rPr>
              <w:t>March</w:t>
            </w:r>
          </w:p>
        </w:tc>
        <w:tc>
          <w:tcPr>
            <w:tcW w:w="60" w:type="pct"/>
            <w:vAlign w:val="bottom"/>
          </w:tcPr>
          <w:p w14:paraId="66F58099" w14:textId="77777777" w:rsidR="006834D2" w:rsidRPr="00CC2561" w:rsidRDefault="006834D2" w:rsidP="006834D2">
            <w:pPr>
              <w:pStyle w:val="acctmergecolhdg"/>
              <w:spacing w:line="276" w:lineRule="auto"/>
              <w:rPr>
                <w:b w:val="0"/>
                <w:bCs/>
                <w:sz w:val="15"/>
                <w:szCs w:val="15"/>
              </w:rPr>
            </w:pPr>
          </w:p>
        </w:tc>
        <w:tc>
          <w:tcPr>
            <w:tcW w:w="344" w:type="pct"/>
            <w:vAlign w:val="bottom"/>
          </w:tcPr>
          <w:p w14:paraId="1ED6DD3F"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r w:rsidRPr="00C12494">
              <w:rPr>
                <w:rFonts w:ascii="Times New Roman" w:hAnsi="Times New Roman" w:cs="Times New Roman"/>
                <w:bCs/>
                <w:sz w:val="15"/>
                <w:szCs w:val="15"/>
              </w:rPr>
              <w:t>31</w:t>
            </w:r>
          </w:p>
          <w:p w14:paraId="5DC52D69" w14:textId="33F27634"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December</w:t>
            </w:r>
          </w:p>
        </w:tc>
        <w:tc>
          <w:tcPr>
            <w:tcW w:w="61" w:type="pct"/>
          </w:tcPr>
          <w:p w14:paraId="51600386" w14:textId="77777777" w:rsidR="006834D2" w:rsidRPr="00CC2561"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rPr>
            </w:pPr>
          </w:p>
        </w:tc>
        <w:tc>
          <w:tcPr>
            <w:tcW w:w="264" w:type="pct"/>
            <w:vAlign w:val="bottom"/>
          </w:tcPr>
          <w:p w14:paraId="29C159E6"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31</w:t>
            </w:r>
          </w:p>
          <w:p w14:paraId="569B1E5A" w14:textId="79A29C46" w:rsidR="006834D2" w:rsidRPr="00CC2561"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March</w:t>
            </w:r>
          </w:p>
        </w:tc>
        <w:tc>
          <w:tcPr>
            <w:tcW w:w="61" w:type="pct"/>
            <w:vAlign w:val="bottom"/>
          </w:tcPr>
          <w:p w14:paraId="00B3994B" w14:textId="4128D5B3" w:rsidR="006834D2" w:rsidRPr="00CC2561"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p>
        </w:tc>
        <w:tc>
          <w:tcPr>
            <w:tcW w:w="268" w:type="pct"/>
            <w:vAlign w:val="bottom"/>
          </w:tcPr>
          <w:p w14:paraId="34C49689" w14:textId="77777777" w:rsidR="006834D2" w:rsidRPr="00C12494"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31</w:t>
            </w:r>
          </w:p>
          <w:p w14:paraId="7F15F146" w14:textId="74CFD797" w:rsidR="006834D2" w:rsidRPr="00CC2561" w:rsidRDefault="006834D2" w:rsidP="006834D2">
            <w:pPr>
              <w:pStyle w:val="NoSpacing"/>
              <w:tabs>
                <w:tab w:val="clear" w:pos="227"/>
                <w:tab w:val="clear" w:pos="454"/>
                <w:tab w:val="clear" w:pos="680"/>
                <w:tab w:val="clear" w:pos="907"/>
              </w:tabs>
              <w:spacing w:line="276" w:lineRule="auto"/>
              <w:ind w:left="-82" w:right="-78"/>
              <w:jc w:val="center"/>
              <w:rPr>
                <w:rFonts w:ascii="Times New Roman" w:hAnsi="Times New Roman" w:cs="Times New Roman"/>
                <w:bCs/>
                <w:sz w:val="15"/>
                <w:szCs w:val="15"/>
                <w:lang w:val="en-GB" w:bidi="ar-SA"/>
              </w:rPr>
            </w:pPr>
            <w:r w:rsidRPr="00C12494">
              <w:rPr>
                <w:rFonts w:ascii="Times New Roman" w:hAnsi="Times New Roman" w:cs="Times New Roman"/>
                <w:bCs/>
                <w:sz w:val="15"/>
                <w:szCs w:val="15"/>
                <w:lang w:val="en-GB" w:bidi="ar-SA"/>
              </w:rPr>
              <w:t>March</w:t>
            </w:r>
          </w:p>
        </w:tc>
      </w:tr>
      <w:tr w:rsidR="006834D2" w:rsidRPr="00CC2561" w14:paraId="15AD48F4" w14:textId="0B8F538E" w:rsidTr="005D46A0">
        <w:trPr>
          <w:cantSplit/>
          <w:tblHeader/>
        </w:trPr>
        <w:tc>
          <w:tcPr>
            <w:tcW w:w="550" w:type="pct"/>
            <w:vAlign w:val="bottom"/>
          </w:tcPr>
          <w:p w14:paraId="7AA76997" w14:textId="77777777" w:rsidR="006834D2" w:rsidRPr="00CC2561" w:rsidRDefault="006834D2" w:rsidP="006834D2">
            <w:pPr>
              <w:pStyle w:val="acctfourfigures"/>
              <w:spacing w:line="276" w:lineRule="auto"/>
              <w:jc w:val="center"/>
              <w:rPr>
                <w:sz w:val="15"/>
                <w:szCs w:val="15"/>
              </w:rPr>
            </w:pPr>
          </w:p>
        </w:tc>
        <w:tc>
          <w:tcPr>
            <w:tcW w:w="643" w:type="pct"/>
            <w:vAlign w:val="bottom"/>
          </w:tcPr>
          <w:p w14:paraId="038AC876" w14:textId="77777777" w:rsidR="006834D2" w:rsidRPr="00CC2561" w:rsidRDefault="006834D2" w:rsidP="006834D2">
            <w:pPr>
              <w:pStyle w:val="acctmergecolhdg"/>
              <w:spacing w:line="276" w:lineRule="auto"/>
              <w:ind w:left="-79" w:right="-79"/>
              <w:rPr>
                <w:b w:val="0"/>
                <w:bCs/>
                <w:sz w:val="15"/>
                <w:szCs w:val="15"/>
              </w:rPr>
            </w:pPr>
          </w:p>
        </w:tc>
        <w:tc>
          <w:tcPr>
            <w:tcW w:w="227" w:type="pct"/>
            <w:vAlign w:val="bottom"/>
          </w:tcPr>
          <w:p w14:paraId="7E38FB0E" w14:textId="344823B5"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2026</w:t>
            </w:r>
          </w:p>
        </w:tc>
        <w:tc>
          <w:tcPr>
            <w:tcW w:w="60" w:type="pct"/>
            <w:vAlign w:val="bottom"/>
          </w:tcPr>
          <w:p w14:paraId="6B043E05" w14:textId="77777777" w:rsidR="006834D2" w:rsidRPr="00CC2561" w:rsidRDefault="006834D2" w:rsidP="006834D2">
            <w:pPr>
              <w:pStyle w:val="acctmergecolhdg"/>
              <w:spacing w:line="276" w:lineRule="auto"/>
              <w:rPr>
                <w:b w:val="0"/>
                <w:bCs/>
                <w:sz w:val="15"/>
                <w:szCs w:val="15"/>
              </w:rPr>
            </w:pPr>
          </w:p>
        </w:tc>
        <w:tc>
          <w:tcPr>
            <w:tcW w:w="237" w:type="pct"/>
            <w:vAlign w:val="bottom"/>
          </w:tcPr>
          <w:p w14:paraId="1CCC426D" w14:textId="5050A8F6"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2025</w:t>
            </w:r>
          </w:p>
        </w:tc>
        <w:tc>
          <w:tcPr>
            <w:tcW w:w="60" w:type="pct"/>
            <w:vAlign w:val="bottom"/>
          </w:tcPr>
          <w:p w14:paraId="631D05C5" w14:textId="77777777" w:rsidR="006834D2" w:rsidRPr="00CC2561" w:rsidRDefault="006834D2" w:rsidP="006834D2">
            <w:pPr>
              <w:pStyle w:val="acctmergecolhdg"/>
              <w:spacing w:line="276" w:lineRule="auto"/>
              <w:rPr>
                <w:b w:val="0"/>
                <w:bCs/>
                <w:sz w:val="15"/>
                <w:szCs w:val="15"/>
              </w:rPr>
            </w:pPr>
          </w:p>
        </w:tc>
        <w:tc>
          <w:tcPr>
            <w:tcW w:w="231" w:type="pct"/>
            <w:vAlign w:val="bottom"/>
          </w:tcPr>
          <w:p w14:paraId="6B733CEB" w14:textId="78356303"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2026</w:t>
            </w:r>
          </w:p>
        </w:tc>
        <w:tc>
          <w:tcPr>
            <w:tcW w:w="60" w:type="pct"/>
            <w:vAlign w:val="bottom"/>
          </w:tcPr>
          <w:p w14:paraId="3EF4E1DB" w14:textId="77777777" w:rsidR="006834D2" w:rsidRPr="00CC2561" w:rsidRDefault="006834D2" w:rsidP="006834D2">
            <w:pPr>
              <w:pStyle w:val="acctmergecolhdg"/>
              <w:spacing w:line="276" w:lineRule="auto"/>
              <w:rPr>
                <w:b w:val="0"/>
                <w:bCs/>
                <w:sz w:val="15"/>
                <w:szCs w:val="15"/>
              </w:rPr>
            </w:pPr>
          </w:p>
        </w:tc>
        <w:tc>
          <w:tcPr>
            <w:tcW w:w="247" w:type="pct"/>
            <w:vAlign w:val="bottom"/>
          </w:tcPr>
          <w:p w14:paraId="53896A58" w14:textId="16E372DC"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2025</w:t>
            </w:r>
          </w:p>
        </w:tc>
        <w:tc>
          <w:tcPr>
            <w:tcW w:w="60" w:type="pct"/>
            <w:vAlign w:val="bottom"/>
          </w:tcPr>
          <w:p w14:paraId="59C19F5D" w14:textId="77777777" w:rsidR="006834D2" w:rsidRPr="00CC2561" w:rsidRDefault="006834D2" w:rsidP="006834D2">
            <w:pPr>
              <w:pStyle w:val="acctfourfigures"/>
              <w:spacing w:line="276" w:lineRule="auto"/>
              <w:jc w:val="center"/>
              <w:rPr>
                <w:bCs/>
                <w:sz w:val="15"/>
                <w:szCs w:val="15"/>
              </w:rPr>
            </w:pPr>
          </w:p>
        </w:tc>
        <w:tc>
          <w:tcPr>
            <w:tcW w:w="271" w:type="pct"/>
            <w:vAlign w:val="bottom"/>
          </w:tcPr>
          <w:p w14:paraId="740B941D" w14:textId="594E1D5B"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2026</w:t>
            </w:r>
          </w:p>
        </w:tc>
        <w:tc>
          <w:tcPr>
            <w:tcW w:w="60" w:type="pct"/>
            <w:vAlign w:val="bottom"/>
          </w:tcPr>
          <w:p w14:paraId="7B3E1ADC" w14:textId="77777777" w:rsidR="006834D2" w:rsidRPr="00CC2561" w:rsidRDefault="006834D2" w:rsidP="006834D2">
            <w:pPr>
              <w:pStyle w:val="acctmergecolhdg"/>
              <w:spacing w:line="276" w:lineRule="auto"/>
              <w:rPr>
                <w:b w:val="0"/>
                <w:bCs/>
                <w:sz w:val="15"/>
                <w:szCs w:val="15"/>
              </w:rPr>
            </w:pPr>
          </w:p>
        </w:tc>
        <w:tc>
          <w:tcPr>
            <w:tcW w:w="318" w:type="pct"/>
            <w:vAlign w:val="bottom"/>
          </w:tcPr>
          <w:p w14:paraId="189973B8" w14:textId="5086881F"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2025</w:t>
            </w:r>
          </w:p>
        </w:tc>
        <w:tc>
          <w:tcPr>
            <w:tcW w:w="61" w:type="pct"/>
            <w:vAlign w:val="bottom"/>
          </w:tcPr>
          <w:p w14:paraId="51F90ED1" w14:textId="77777777" w:rsidR="006834D2" w:rsidRPr="00CC2561" w:rsidRDefault="006834D2" w:rsidP="006834D2">
            <w:pPr>
              <w:pStyle w:val="acctmergecolhdg"/>
              <w:spacing w:line="276" w:lineRule="auto"/>
              <w:rPr>
                <w:b w:val="0"/>
                <w:bCs/>
                <w:sz w:val="15"/>
                <w:szCs w:val="15"/>
              </w:rPr>
            </w:pPr>
          </w:p>
        </w:tc>
        <w:tc>
          <w:tcPr>
            <w:tcW w:w="229" w:type="pct"/>
            <w:vAlign w:val="bottom"/>
          </w:tcPr>
          <w:p w14:paraId="5ABA51E0" w14:textId="0B12356B" w:rsidR="006834D2" w:rsidRPr="00CC2561" w:rsidRDefault="006834D2" w:rsidP="006834D2">
            <w:pPr>
              <w:pStyle w:val="acctmergecolhdg"/>
              <w:spacing w:line="276" w:lineRule="auto"/>
              <w:ind w:left="-72" w:right="-77"/>
              <w:rPr>
                <w:b w:val="0"/>
                <w:bCs/>
                <w:sz w:val="15"/>
                <w:szCs w:val="15"/>
              </w:rPr>
            </w:pPr>
            <w:r w:rsidRPr="00C12494">
              <w:rPr>
                <w:b w:val="0"/>
                <w:bCs/>
                <w:sz w:val="15"/>
                <w:szCs w:val="15"/>
              </w:rPr>
              <w:t>2026</w:t>
            </w:r>
          </w:p>
        </w:tc>
        <w:tc>
          <w:tcPr>
            <w:tcW w:w="61" w:type="pct"/>
            <w:vAlign w:val="bottom"/>
          </w:tcPr>
          <w:p w14:paraId="38E3D212" w14:textId="77777777" w:rsidR="006834D2" w:rsidRPr="00CC2561" w:rsidRDefault="006834D2" w:rsidP="006834D2">
            <w:pPr>
              <w:pStyle w:val="acctmergecolhdg"/>
              <w:spacing w:line="276" w:lineRule="auto"/>
              <w:rPr>
                <w:b w:val="0"/>
                <w:bCs/>
                <w:sz w:val="15"/>
                <w:szCs w:val="15"/>
              </w:rPr>
            </w:pPr>
          </w:p>
        </w:tc>
        <w:tc>
          <w:tcPr>
            <w:tcW w:w="235" w:type="pct"/>
            <w:vAlign w:val="bottom"/>
          </w:tcPr>
          <w:p w14:paraId="16FED243" w14:textId="6857748D"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2025</w:t>
            </w:r>
          </w:p>
        </w:tc>
        <w:tc>
          <w:tcPr>
            <w:tcW w:w="60" w:type="pct"/>
            <w:vAlign w:val="bottom"/>
          </w:tcPr>
          <w:p w14:paraId="48D50006" w14:textId="77777777" w:rsidR="006834D2" w:rsidRPr="00CC2561" w:rsidRDefault="006834D2" w:rsidP="006834D2">
            <w:pPr>
              <w:pStyle w:val="acctfourfigures"/>
              <w:spacing w:line="276" w:lineRule="auto"/>
              <w:jc w:val="center"/>
              <w:rPr>
                <w:bCs/>
                <w:sz w:val="15"/>
                <w:szCs w:val="15"/>
              </w:rPr>
            </w:pPr>
          </w:p>
        </w:tc>
        <w:tc>
          <w:tcPr>
            <w:tcW w:w="272" w:type="pct"/>
            <w:vAlign w:val="bottom"/>
          </w:tcPr>
          <w:p w14:paraId="2E6EBC0D" w14:textId="57C1E2FE" w:rsidR="006834D2" w:rsidRPr="00CC2561" w:rsidRDefault="006834D2" w:rsidP="006834D2">
            <w:pPr>
              <w:pStyle w:val="acctmergecolhdg"/>
              <w:spacing w:line="276" w:lineRule="auto"/>
              <w:ind w:left="-84" w:right="-77"/>
              <w:rPr>
                <w:b w:val="0"/>
                <w:bCs/>
                <w:sz w:val="15"/>
                <w:szCs w:val="15"/>
              </w:rPr>
            </w:pPr>
            <w:r w:rsidRPr="00C12494">
              <w:rPr>
                <w:b w:val="0"/>
                <w:bCs/>
                <w:sz w:val="15"/>
                <w:szCs w:val="15"/>
              </w:rPr>
              <w:t>2026</w:t>
            </w:r>
          </w:p>
        </w:tc>
        <w:tc>
          <w:tcPr>
            <w:tcW w:w="60" w:type="pct"/>
            <w:vAlign w:val="bottom"/>
          </w:tcPr>
          <w:p w14:paraId="6930F857" w14:textId="77777777" w:rsidR="006834D2" w:rsidRPr="00CC2561" w:rsidRDefault="006834D2" w:rsidP="006834D2">
            <w:pPr>
              <w:pStyle w:val="acctmergecolhdg"/>
              <w:spacing w:line="276" w:lineRule="auto"/>
              <w:rPr>
                <w:b w:val="0"/>
                <w:bCs/>
                <w:sz w:val="15"/>
                <w:szCs w:val="15"/>
              </w:rPr>
            </w:pPr>
          </w:p>
        </w:tc>
        <w:tc>
          <w:tcPr>
            <w:tcW w:w="344" w:type="pct"/>
            <w:vAlign w:val="bottom"/>
          </w:tcPr>
          <w:p w14:paraId="16B41599" w14:textId="33862809"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2025</w:t>
            </w:r>
          </w:p>
        </w:tc>
        <w:tc>
          <w:tcPr>
            <w:tcW w:w="61" w:type="pct"/>
          </w:tcPr>
          <w:p w14:paraId="15B4E256" w14:textId="77777777" w:rsidR="006834D2" w:rsidRPr="00CC2561" w:rsidRDefault="006834D2" w:rsidP="006834D2">
            <w:pPr>
              <w:pStyle w:val="acctmergecolhdg"/>
              <w:spacing w:line="276" w:lineRule="auto"/>
              <w:ind w:left="-79" w:right="-79"/>
              <w:rPr>
                <w:b w:val="0"/>
                <w:bCs/>
                <w:sz w:val="15"/>
                <w:szCs w:val="15"/>
              </w:rPr>
            </w:pPr>
          </w:p>
        </w:tc>
        <w:tc>
          <w:tcPr>
            <w:tcW w:w="264" w:type="pct"/>
            <w:vAlign w:val="bottom"/>
          </w:tcPr>
          <w:p w14:paraId="58FC365E" w14:textId="629AEC02"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2026</w:t>
            </w:r>
          </w:p>
        </w:tc>
        <w:tc>
          <w:tcPr>
            <w:tcW w:w="61" w:type="pct"/>
            <w:vAlign w:val="bottom"/>
          </w:tcPr>
          <w:p w14:paraId="74BA7ECE" w14:textId="1409D9FB" w:rsidR="006834D2" w:rsidRPr="00CC2561" w:rsidRDefault="006834D2" w:rsidP="006834D2">
            <w:pPr>
              <w:pStyle w:val="acctmergecolhdg"/>
              <w:spacing w:line="276" w:lineRule="auto"/>
              <w:ind w:left="-79" w:right="-79"/>
              <w:rPr>
                <w:b w:val="0"/>
                <w:bCs/>
                <w:sz w:val="15"/>
                <w:szCs w:val="15"/>
              </w:rPr>
            </w:pPr>
          </w:p>
        </w:tc>
        <w:tc>
          <w:tcPr>
            <w:tcW w:w="268" w:type="pct"/>
            <w:vAlign w:val="bottom"/>
          </w:tcPr>
          <w:p w14:paraId="14852669" w14:textId="2B8E0678" w:rsidR="006834D2" w:rsidRPr="00CC2561" w:rsidRDefault="006834D2" w:rsidP="006834D2">
            <w:pPr>
              <w:pStyle w:val="acctmergecolhdg"/>
              <w:spacing w:line="276" w:lineRule="auto"/>
              <w:ind w:left="-79" w:right="-79"/>
              <w:rPr>
                <w:b w:val="0"/>
                <w:bCs/>
                <w:sz w:val="15"/>
                <w:szCs w:val="15"/>
              </w:rPr>
            </w:pPr>
            <w:r w:rsidRPr="00C12494">
              <w:rPr>
                <w:b w:val="0"/>
                <w:bCs/>
                <w:sz w:val="15"/>
                <w:szCs w:val="15"/>
              </w:rPr>
              <w:t>202</w:t>
            </w:r>
            <w:r>
              <w:rPr>
                <w:b w:val="0"/>
                <w:bCs/>
                <w:sz w:val="15"/>
                <w:szCs w:val="15"/>
              </w:rPr>
              <w:t>5</w:t>
            </w:r>
          </w:p>
        </w:tc>
      </w:tr>
      <w:tr w:rsidR="00823A6C" w:rsidRPr="00CC2561" w14:paraId="10AD99CB" w14:textId="51DD91AC" w:rsidTr="00044E60">
        <w:trPr>
          <w:cantSplit/>
          <w:tblHeader/>
        </w:trPr>
        <w:tc>
          <w:tcPr>
            <w:tcW w:w="550" w:type="pct"/>
            <w:vAlign w:val="bottom"/>
          </w:tcPr>
          <w:p w14:paraId="33D47F39" w14:textId="77777777" w:rsidR="00823A6C" w:rsidRPr="00CC2561" w:rsidRDefault="00823A6C" w:rsidP="00823A6C">
            <w:pPr>
              <w:pStyle w:val="acctfourfigures"/>
              <w:spacing w:line="276" w:lineRule="auto"/>
              <w:jc w:val="center"/>
              <w:rPr>
                <w:sz w:val="15"/>
                <w:szCs w:val="15"/>
              </w:rPr>
            </w:pPr>
          </w:p>
        </w:tc>
        <w:tc>
          <w:tcPr>
            <w:tcW w:w="643" w:type="pct"/>
            <w:vAlign w:val="bottom"/>
          </w:tcPr>
          <w:p w14:paraId="7A218B97" w14:textId="77777777" w:rsidR="00823A6C" w:rsidRPr="00CC2561" w:rsidRDefault="00823A6C" w:rsidP="00823A6C">
            <w:pPr>
              <w:pStyle w:val="acctmergecolhdg"/>
              <w:spacing w:line="276" w:lineRule="auto"/>
              <w:ind w:left="-79" w:right="-79"/>
              <w:rPr>
                <w:b w:val="0"/>
                <w:bCs/>
                <w:sz w:val="15"/>
                <w:szCs w:val="15"/>
              </w:rPr>
            </w:pPr>
          </w:p>
        </w:tc>
        <w:tc>
          <w:tcPr>
            <w:tcW w:w="523" w:type="pct"/>
            <w:gridSpan w:val="3"/>
            <w:vAlign w:val="bottom"/>
          </w:tcPr>
          <w:p w14:paraId="73F5108B" w14:textId="77777777" w:rsidR="00823A6C" w:rsidRPr="00CC2561" w:rsidRDefault="00823A6C" w:rsidP="00823A6C">
            <w:pPr>
              <w:pStyle w:val="acctmergecolhdg"/>
              <w:spacing w:line="276" w:lineRule="auto"/>
              <w:ind w:left="-79" w:right="-79"/>
              <w:rPr>
                <w:b w:val="0"/>
                <w:bCs/>
                <w:sz w:val="15"/>
                <w:szCs w:val="15"/>
              </w:rPr>
            </w:pPr>
            <w:r w:rsidRPr="00CC2561">
              <w:rPr>
                <w:b w:val="0"/>
                <w:bCs/>
                <w:i/>
                <w:iCs/>
                <w:sz w:val="15"/>
                <w:szCs w:val="15"/>
              </w:rPr>
              <w:t>(%)</w:t>
            </w:r>
          </w:p>
        </w:tc>
        <w:tc>
          <w:tcPr>
            <w:tcW w:w="60" w:type="pct"/>
            <w:vAlign w:val="bottom"/>
          </w:tcPr>
          <w:p w14:paraId="1B88ABE5" w14:textId="77777777" w:rsidR="00823A6C" w:rsidRPr="00CC2561" w:rsidRDefault="00823A6C" w:rsidP="00823A6C">
            <w:pPr>
              <w:pStyle w:val="acctmergecolhdg"/>
              <w:spacing w:line="276" w:lineRule="auto"/>
              <w:rPr>
                <w:b w:val="0"/>
                <w:bCs/>
                <w:sz w:val="15"/>
                <w:szCs w:val="15"/>
              </w:rPr>
            </w:pPr>
          </w:p>
        </w:tc>
        <w:tc>
          <w:tcPr>
            <w:tcW w:w="3224" w:type="pct"/>
            <w:gridSpan w:val="19"/>
            <w:vAlign w:val="bottom"/>
          </w:tcPr>
          <w:p w14:paraId="3C2A5950" w14:textId="1D257DE1" w:rsidR="00823A6C" w:rsidRPr="00CC2561" w:rsidRDefault="00823A6C" w:rsidP="00823A6C">
            <w:pPr>
              <w:pStyle w:val="NoSpacing"/>
              <w:spacing w:line="276" w:lineRule="auto"/>
              <w:jc w:val="center"/>
              <w:rPr>
                <w:rFonts w:ascii="Times New Roman" w:hAnsi="Times New Roman" w:cs="Times New Roman"/>
                <w:bCs/>
                <w:i/>
                <w:iCs/>
                <w:sz w:val="15"/>
                <w:szCs w:val="15"/>
              </w:rPr>
            </w:pPr>
            <w:r w:rsidRPr="00CC2561">
              <w:rPr>
                <w:rFonts w:ascii="Times New Roman" w:hAnsi="Times New Roman" w:cs="Times New Roman"/>
                <w:bCs/>
                <w:i/>
                <w:iCs/>
                <w:sz w:val="15"/>
                <w:szCs w:val="15"/>
              </w:rPr>
              <w:t>(in thousand Baht)</w:t>
            </w:r>
          </w:p>
        </w:tc>
      </w:tr>
      <w:tr w:rsidR="00823A6C" w:rsidRPr="00CC2561" w14:paraId="2717361A" w14:textId="3E84B6AA" w:rsidTr="005D46A0">
        <w:trPr>
          <w:cantSplit/>
        </w:trPr>
        <w:tc>
          <w:tcPr>
            <w:tcW w:w="550" w:type="pct"/>
          </w:tcPr>
          <w:p w14:paraId="6EF1C873" w14:textId="77777777" w:rsidR="00823A6C" w:rsidRPr="00CC2561" w:rsidRDefault="00823A6C" w:rsidP="00823A6C">
            <w:pPr>
              <w:spacing w:line="276" w:lineRule="auto"/>
              <w:rPr>
                <w:b/>
                <w:bCs/>
                <w:i/>
                <w:iCs/>
                <w:sz w:val="15"/>
                <w:szCs w:val="15"/>
              </w:rPr>
            </w:pPr>
            <w:r w:rsidRPr="00CC2561">
              <w:rPr>
                <w:b/>
                <w:bCs/>
                <w:i/>
                <w:iCs/>
                <w:sz w:val="15"/>
                <w:szCs w:val="15"/>
              </w:rPr>
              <w:t>Indirect subsidiaries</w:t>
            </w:r>
          </w:p>
        </w:tc>
        <w:tc>
          <w:tcPr>
            <w:tcW w:w="643" w:type="pct"/>
          </w:tcPr>
          <w:p w14:paraId="4CA3DD76" w14:textId="77777777" w:rsidR="00823A6C" w:rsidRPr="00CC2561" w:rsidRDefault="00823A6C" w:rsidP="00823A6C">
            <w:pPr>
              <w:tabs>
                <w:tab w:val="decimal" w:pos="461"/>
              </w:tabs>
              <w:spacing w:line="276" w:lineRule="auto"/>
              <w:ind w:left="-79" w:right="-79"/>
              <w:rPr>
                <w:sz w:val="15"/>
                <w:szCs w:val="15"/>
              </w:rPr>
            </w:pPr>
          </w:p>
        </w:tc>
        <w:tc>
          <w:tcPr>
            <w:tcW w:w="227" w:type="pct"/>
            <w:vAlign w:val="bottom"/>
          </w:tcPr>
          <w:p w14:paraId="4573D11B" w14:textId="77777777" w:rsidR="00823A6C" w:rsidRPr="00CC2561" w:rsidRDefault="00823A6C" w:rsidP="00823A6C">
            <w:pPr>
              <w:tabs>
                <w:tab w:val="decimal" w:pos="686"/>
              </w:tabs>
              <w:spacing w:line="276" w:lineRule="auto"/>
              <w:jc w:val="center"/>
              <w:rPr>
                <w:sz w:val="15"/>
                <w:szCs w:val="15"/>
              </w:rPr>
            </w:pPr>
          </w:p>
        </w:tc>
        <w:tc>
          <w:tcPr>
            <w:tcW w:w="60" w:type="pct"/>
            <w:vAlign w:val="bottom"/>
          </w:tcPr>
          <w:p w14:paraId="0729DF77" w14:textId="77777777" w:rsidR="00823A6C" w:rsidRPr="00CC2561" w:rsidRDefault="00823A6C" w:rsidP="00823A6C">
            <w:pPr>
              <w:tabs>
                <w:tab w:val="decimal" w:pos="686"/>
              </w:tabs>
              <w:spacing w:line="276" w:lineRule="auto"/>
              <w:jc w:val="center"/>
              <w:rPr>
                <w:sz w:val="15"/>
                <w:szCs w:val="15"/>
              </w:rPr>
            </w:pPr>
          </w:p>
        </w:tc>
        <w:tc>
          <w:tcPr>
            <w:tcW w:w="237" w:type="pct"/>
            <w:vAlign w:val="bottom"/>
          </w:tcPr>
          <w:p w14:paraId="6C6E85DC" w14:textId="77777777" w:rsidR="00823A6C" w:rsidRPr="00CC2561" w:rsidRDefault="00823A6C" w:rsidP="00823A6C">
            <w:pPr>
              <w:tabs>
                <w:tab w:val="decimal" w:pos="686"/>
              </w:tabs>
              <w:spacing w:line="276" w:lineRule="auto"/>
              <w:jc w:val="center"/>
              <w:rPr>
                <w:sz w:val="15"/>
                <w:szCs w:val="15"/>
              </w:rPr>
            </w:pPr>
          </w:p>
        </w:tc>
        <w:tc>
          <w:tcPr>
            <w:tcW w:w="60" w:type="pct"/>
            <w:vAlign w:val="center"/>
          </w:tcPr>
          <w:p w14:paraId="67123A83" w14:textId="77777777" w:rsidR="00823A6C" w:rsidRPr="00CC2561" w:rsidRDefault="00823A6C" w:rsidP="00823A6C">
            <w:pPr>
              <w:tabs>
                <w:tab w:val="decimal" w:pos="686"/>
              </w:tabs>
              <w:spacing w:line="276" w:lineRule="auto"/>
              <w:rPr>
                <w:sz w:val="15"/>
                <w:szCs w:val="15"/>
              </w:rPr>
            </w:pPr>
          </w:p>
        </w:tc>
        <w:tc>
          <w:tcPr>
            <w:tcW w:w="231" w:type="pct"/>
            <w:vAlign w:val="bottom"/>
          </w:tcPr>
          <w:p w14:paraId="415B9B84" w14:textId="77777777" w:rsidR="00823A6C" w:rsidRPr="00CC2561" w:rsidRDefault="00823A6C" w:rsidP="00823A6C">
            <w:pPr>
              <w:tabs>
                <w:tab w:val="decimal" w:pos="550"/>
              </w:tabs>
              <w:spacing w:line="276" w:lineRule="auto"/>
              <w:ind w:right="20"/>
              <w:jc w:val="center"/>
              <w:rPr>
                <w:sz w:val="15"/>
                <w:szCs w:val="15"/>
              </w:rPr>
            </w:pPr>
          </w:p>
        </w:tc>
        <w:tc>
          <w:tcPr>
            <w:tcW w:w="60" w:type="pct"/>
            <w:vAlign w:val="bottom"/>
          </w:tcPr>
          <w:p w14:paraId="7269EE51" w14:textId="77777777" w:rsidR="00823A6C" w:rsidRPr="00CC2561" w:rsidRDefault="00823A6C" w:rsidP="00823A6C">
            <w:pPr>
              <w:tabs>
                <w:tab w:val="decimal" w:pos="550"/>
              </w:tabs>
              <w:spacing w:line="276" w:lineRule="auto"/>
              <w:ind w:right="20"/>
              <w:jc w:val="center"/>
              <w:rPr>
                <w:sz w:val="15"/>
                <w:szCs w:val="15"/>
              </w:rPr>
            </w:pPr>
          </w:p>
        </w:tc>
        <w:tc>
          <w:tcPr>
            <w:tcW w:w="247" w:type="pct"/>
            <w:vAlign w:val="bottom"/>
          </w:tcPr>
          <w:p w14:paraId="64E891AF" w14:textId="77777777" w:rsidR="00823A6C" w:rsidRPr="00CC2561" w:rsidRDefault="00823A6C" w:rsidP="00823A6C">
            <w:pPr>
              <w:tabs>
                <w:tab w:val="decimal" w:pos="550"/>
              </w:tabs>
              <w:spacing w:line="276" w:lineRule="auto"/>
              <w:ind w:right="20"/>
              <w:jc w:val="center"/>
              <w:rPr>
                <w:sz w:val="15"/>
                <w:szCs w:val="15"/>
              </w:rPr>
            </w:pPr>
          </w:p>
        </w:tc>
        <w:tc>
          <w:tcPr>
            <w:tcW w:w="60" w:type="pct"/>
            <w:vAlign w:val="center"/>
          </w:tcPr>
          <w:p w14:paraId="4929D4F1"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271" w:type="pct"/>
            <w:vAlign w:val="bottom"/>
          </w:tcPr>
          <w:p w14:paraId="64DB10BE" w14:textId="77777777" w:rsidR="00823A6C" w:rsidRPr="00CC2561" w:rsidRDefault="00823A6C" w:rsidP="00823A6C">
            <w:pPr>
              <w:pStyle w:val="acctfourfigures"/>
              <w:tabs>
                <w:tab w:val="clear" w:pos="765"/>
                <w:tab w:val="decimal" w:pos="501"/>
              </w:tabs>
              <w:spacing w:line="276" w:lineRule="auto"/>
              <w:ind w:right="-85"/>
              <w:rPr>
                <w:sz w:val="15"/>
                <w:szCs w:val="15"/>
                <w:lang w:bidi="th-TH"/>
              </w:rPr>
            </w:pPr>
          </w:p>
        </w:tc>
        <w:tc>
          <w:tcPr>
            <w:tcW w:w="60" w:type="pct"/>
            <w:vAlign w:val="bottom"/>
          </w:tcPr>
          <w:p w14:paraId="431E3824"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318" w:type="pct"/>
            <w:vAlign w:val="bottom"/>
          </w:tcPr>
          <w:p w14:paraId="795CA53A" w14:textId="77777777" w:rsidR="00823A6C" w:rsidRPr="00CC2561" w:rsidRDefault="00823A6C" w:rsidP="00823A6C">
            <w:pPr>
              <w:pStyle w:val="acctfourfigures"/>
              <w:tabs>
                <w:tab w:val="clear" w:pos="765"/>
                <w:tab w:val="decimal" w:pos="501"/>
              </w:tabs>
              <w:spacing w:line="276" w:lineRule="auto"/>
              <w:ind w:right="-85"/>
              <w:rPr>
                <w:sz w:val="15"/>
                <w:szCs w:val="15"/>
                <w:lang w:bidi="th-TH"/>
              </w:rPr>
            </w:pPr>
          </w:p>
        </w:tc>
        <w:tc>
          <w:tcPr>
            <w:tcW w:w="61" w:type="pct"/>
            <w:vAlign w:val="center"/>
          </w:tcPr>
          <w:p w14:paraId="723B8E57"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229" w:type="pct"/>
            <w:vAlign w:val="center"/>
          </w:tcPr>
          <w:p w14:paraId="71D08B93" w14:textId="77777777" w:rsidR="00823A6C" w:rsidRPr="00CC2561" w:rsidRDefault="00823A6C" w:rsidP="00823A6C">
            <w:pPr>
              <w:tabs>
                <w:tab w:val="decimal" w:pos="220"/>
              </w:tabs>
              <w:spacing w:line="276" w:lineRule="auto"/>
              <w:ind w:right="20"/>
              <w:jc w:val="center"/>
              <w:rPr>
                <w:sz w:val="15"/>
                <w:szCs w:val="15"/>
              </w:rPr>
            </w:pPr>
          </w:p>
        </w:tc>
        <w:tc>
          <w:tcPr>
            <w:tcW w:w="61" w:type="pct"/>
            <w:vAlign w:val="center"/>
          </w:tcPr>
          <w:p w14:paraId="68877CDD" w14:textId="77777777" w:rsidR="00823A6C" w:rsidRPr="00CC2561" w:rsidRDefault="00823A6C" w:rsidP="00823A6C">
            <w:pPr>
              <w:tabs>
                <w:tab w:val="decimal" w:pos="220"/>
              </w:tabs>
              <w:spacing w:line="276" w:lineRule="auto"/>
              <w:ind w:right="20"/>
              <w:jc w:val="center"/>
              <w:rPr>
                <w:sz w:val="15"/>
                <w:szCs w:val="15"/>
              </w:rPr>
            </w:pPr>
          </w:p>
        </w:tc>
        <w:tc>
          <w:tcPr>
            <w:tcW w:w="235" w:type="pct"/>
            <w:vAlign w:val="center"/>
          </w:tcPr>
          <w:p w14:paraId="30CE0ADE" w14:textId="77777777" w:rsidR="00823A6C" w:rsidRPr="00CC2561" w:rsidRDefault="00823A6C" w:rsidP="00823A6C">
            <w:pPr>
              <w:tabs>
                <w:tab w:val="decimal" w:pos="220"/>
              </w:tabs>
              <w:spacing w:line="276" w:lineRule="auto"/>
              <w:ind w:right="20"/>
              <w:jc w:val="center"/>
              <w:rPr>
                <w:sz w:val="15"/>
                <w:szCs w:val="15"/>
              </w:rPr>
            </w:pPr>
          </w:p>
        </w:tc>
        <w:tc>
          <w:tcPr>
            <w:tcW w:w="60" w:type="pct"/>
            <w:vAlign w:val="center"/>
          </w:tcPr>
          <w:p w14:paraId="6B83C5A8" w14:textId="77777777" w:rsidR="00823A6C" w:rsidRPr="00CC2561" w:rsidRDefault="00823A6C" w:rsidP="00823A6C">
            <w:pPr>
              <w:pStyle w:val="acctfourfigures"/>
              <w:tabs>
                <w:tab w:val="clear" w:pos="765"/>
                <w:tab w:val="decimal" w:pos="501"/>
              </w:tabs>
              <w:spacing w:line="276" w:lineRule="auto"/>
              <w:ind w:right="-85"/>
              <w:rPr>
                <w:sz w:val="15"/>
                <w:szCs w:val="15"/>
              </w:rPr>
            </w:pPr>
          </w:p>
        </w:tc>
        <w:tc>
          <w:tcPr>
            <w:tcW w:w="272" w:type="pct"/>
            <w:vAlign w:val="bottom"/>
          </w:tcPr>
          <w:p w14:paraId="3942A429" w14:textId="77777777" w:rsidR="00823A6C" w:rsidRPr="00CC2561" w:rsidRDefault="00823A6C" w:rsidP="00823A6C">
            <w:pPr>
              <w:tabs>
                <w:tab w:val="decimal" w:pos="550"/>
              </w:tabs>
              <w:spacing w:line="276" w:lineRule="auto"/>
              <w:ind w:right="20"/>
              <w:jc w:val="center"/>
              <w:rPr>
                <w:sz w:val="15"/>
                <w:szCs w:val="15"/>
              </w:rPr>
            </w:pPr>
          </w:p>
        </w:tc>
        <w:tc>
          <w:tcPr>
            <w:tcW w:w="60" w:type="pct"/>
            <w:vAlign w:val="bottom"/>
          </w:tcPr>
          <w:p w14:paraId="4CA0828C" w14:textId="77777777" w:rsidR="00823A6C" w:rsidRPr="00CC2561" w:rsidRDefault="00823A6C" w:rsidP="00823A6C">
            <w:pPr>
              <w:tabs>
                <w:tab w:val="decimal" w:pos="550"/>
              </w:tabs>
              <w:spacing w:line="276" w:lineRule="auto"/>
              <w:ind w:right="20"/>
              <w:jc w:val="center"/>
              <w:rPr>
                <w:sz w:val="15"/>
                <w:szCs w:val="15"/>
              </w:rPr>
            </w:pPr>
          </w:p>
        </w:tc>
        <w:tc>
          <w:tcPr>
            <w:tcW w:w="344" w:type="pct"/>
            <w:vAlign w:val="bottom"/>
          </w:tcPr>
          <w:p w14:paraId="44BD23E7" w14:textId="77777777" w:rsidR="00823A6C" w:rsidRPr="00CC2561" w:rsidRDefault="00823A6C" w:rsidP="00823A6C">
            <w:pPr>
              <w:tabs>
                <w:tab w:val="decimal" w:pos="550"/>
              </w:tabs>
              <w:spacing w:line="276" w:lineRule="auto"/>
              <w:ind w:right="20"/>
              <w:jc w:val="center"/>
              <w:rPr>
                <w:sz w:val="15"/>
                <w:szCs w:val="15"/>
                <w:lang w:val="en-US"/>
              </w:rPr>
            </w:pPr>
          </w:p>
        </w:tc>
        <w:tc>
          <w:tcPr>
            <w:tcW w:w="61" w:type="pct"/>
          </w:tcPr>
          <w:p w14:paraId="5BCC0FC2" w14:textId="77777777" w:rsidR="00823A6C" w:rsidRPr="00CC2561" w:rsidRDefault="00823A6C" w:rsidP="00823A6C">
            <w:pPr>
              <w:tabs>
                <w:tab w:val="decimal" w:pos="550"/>
              </w:tabs>
              <w:spacing w:line="276" w:lineRule="auto"/>
              <w:ind w:right="20"/>
              <w:jc w:val="center"/>
              <w:rPr>
                <w:sz w:val="15"/>
                <w:szCs w:val="15"/>
                <w:lang w:val="en-US"/>
              </w:rPr>
            </w:pPr>
          </w:p>
        </w:tc>
        <w:tc>
          <w:tcPr>
            <w:tcW w:w="264" w:type="pct"/>
          </w:tcPr>
          <w:p w14:paraId="6C12389F" w14:textId="77777777" w:rsidR="00823A6C" w:rsidRPr="00CC2561" w:rsidRDefault="00823A6C" w:rsidP="00823A6C">
            <w:pPr>
              <w:tabs>
                <w:tab w:val="decimal" w:pos="550"/>
              </w:tabs>
              <w:spacing w:line="276" w:lineRule="auto"/>
              <w:ind w:right="20"/>
              <w:jc w:val="center"/>
              <w:rPr>
                <w:sz w:val="15"/>
                <w:szCs w:val="15"/>
                <w:lang w:val="en-US"/>
              </w:rPr>
            </w:pPr>
          </w:p>
        </w:tc>
        <w:tc>
          <w:tcPr>
            <w:tcW w:w="61" w:type="pct"/>
          </w:tcPr>
          <w:p w14:paraId="7D7BADA7" w14:textId="3E660D1F" w:rsidR="00823A6C" w:rsidRPr="00CC2561" w:rsidRDefault="00823A6C" w:rsidP="00823A6C">
            <w:pPr>
              <w:tabs>
                <w:tab w:val="decimal" w:pos="550"/>
              </w:tabs>
              <w:spacing w:line="276" w:lineRule="auto"/>
              <w:ind w:right="20"/>
              <w:jc w:val="center"/>
              <w:rPr>
                <w:sz w:val="15"/>
                <w:szCs w:val="15"/>
                <w:lang w:val="en-US"/>
              </w:rPr>
            </w:pPr>
          </w:p>
        </w:tc>
        <w:tc>
          <w:tcPr>
            <w:tcW w:w="268" w:type="pct"/>
          </w:tcPr>
          <w:p w14:paraId="04606F81" w14:textId="013C32F6" w:rsidR="00823A6C" w:rsidRPr="00CC2561" w:rsidRDefault="00823A6C" w:rsidP="00823A6C">
            <w:pPr>
              <w:tabs>
                <w:tab w:val="decimal" w:pos="550"/>
              </w:tabs>
              <w:spacing w:line="276" w:lineRule="auto"/>
              <w:ind w:right="20"/>
              <w:jc w:val="center"/>
              <w:rPr>
                <w:sz w:val="15"/>
                <w:szCs w:val="15"/>
                <w:lang w:val="en-US"/>
              </w:rPr>
            </w:pPr>
          </w:p>
        </w:tc>
      </w:tr>
      <w:tr w:rsidR="00A339B5" w:rsidRPr="00CC2561" w14:paraId="58573F5C" w14:textId="359135EA" w:rsidTr="005D46A0">
        <w:trPr>
          <w:cantSplit/>
        </w:trPr>
        <w:tc>
          <w:tcPr>
            <w:tcW w:w="550" w:type="pct"/>
          </w:tcPr>
          <w:p w14:paraId="40834D7A" w14:textId="77777777" w:rsidR="00A339B5" w:rsidRPr="00593612" w:rsidRDefault="00A339B5" w:rsidP="00A339B5">
            <w:pPr>
              <w:spacing w:line="276" w:lineRule="auto"/>
              <w:ind w:left="105" w:hanging="105"/>
              <w:rPr>
                <w:sz w:val="15"/>
                <w:szCs w:val="15"/>
              </w:rPr>
            </w:pPr>
            <w:r w:rsidRPr="00593612">
              <w:rPr>
                <w:sz w:val="15"/>
                <w:szCs w:val="15"/>
              </w:rPr>
              <w:t>R Square Company Limited</w:t>
            </w:r>
          </w:p>
        </w:tc>
        <w:tc>
          <w:tcPr>
            <w:tcW w:w="643" w:type="pct"/>
          </w:tcPr>
          <w:p w14:paraId="0840067C" w14:textId="77777777" w:rsidR="00A339B5" w:rsidRPr="00593612" w:rsidRDefault="00A339B5" w:rsidP="00A339B5">
            <w:pPr>
              <w:tabs>
                <w:tab w:val="decimal" w:pos="690"/>
              </w:tabs>
              <w:spacing w:line="276" w:lineRule="auto"/>
              <w:ind w:left="106" w:right="-79" w:hanging="106"/>
              <w:rPr>
                <w:sz w:val="15"/>
                <w:szCs w:val="15"/>
              </w:rPr>
            </w:pPr>
            <w:r w:rsidRPr="00593612">
              <w:rPr>
                <w:sz w:val="15"/>
                <w:szCs w:val="15"/>
              </w:rPr>
              <w:t>Provide software package</w:t>
            </w:r>
          </w:p>
        </w:tc>
        <w:tc>
          <w:tcPr>
            <w:tcW w:w="227" w:type="pct"/>
            <w:vAlign w:val="bottom"/>
          </w:tcPr>
          <w:p w14:paraId="1B456943" w14:textId="0A23F496" w:rsidR="00A339B5" w:rsidRPr="00B7370D" w:rsidRDefault="00A339B5" w:rsidP="00A339B5">
            <w:pPr>
              <w:tabs>
                <w:tab w:val="decimal" w:pos="550"/>
              </w:tabs>
              <w:spacing w:line="276" w:lineRule="auto"/>
              <w:ind w:right="20"/>
              <w:jc w:val="center"/>
              <w:rPr>
                <w:sz w:val="15"/>
                <w:szCs w:val="15"/>
              </w:rPr>
            </w:pPr>
            <w:r>
              <w:rPr>
                <w:sz w:val="15"/>
                <w:szCs w:val="15"/>
              </w:rPr>
              <w:t>4</w:t>
            </w:r>
            <w:r w:rsidRPr="00B7370D">
              <w:rPr>
                <w:sz w:val="15"/>
                <w:szCs w:val="15"/>
              </w:rPr>
              <w:t>4</w:t>
            </w:r>
          </w:p>
        </w:tc>
        <w:tc>
          <w:tcPr>
            <w:tcW w:w="60" w:type="pct"/>
            <w:vAlign w:val="bottom"/>
          </w:tcPr>
          <w:p w14:paraId="50E3FB3E" w14:textId="77777777" w:rsidR="00A339B5" w:rsidRPr="00B7370D" w:rsidRDefault="00A339B5" w:rsidP="00A339B5">
            <w:pPr>
              <w:tabs>
                <w:tab w:val="decimal" w:pos="686"/>
              </w:tabs>
              <w:spacing w:line="276" w:lineRule="auto"/>
              <w:jc w:val="center"/>
              <w:rPr>
                <w:sz w:val="15"/>
                <w:szCs w:val="15"/>
              </w:rPr>
            </w:pPr>
          </w:p>
        </w:tc>
        <w:tc>
          <w:tcPr>
            <w:tcW w:w="237" w:type="pct"/>
            <w:vAlign w:val="bottom"/>
          </w:tcPr>
          <w:p w14:paraId="552A5370" w14:textId="7F54EA50" w:rsidR="00A339B5" w:rsidRPr="00B7370D" w:rsidRDefault="00A339B5" w:rsidP="00A339B5">
            <w:pPr>
              <w:tabs>
                <w:tab w:val="decimal" w:pos="550"/>
              </w:tabs>
              <w:spacing w:line="276" w:lineRule="auto"/>
              <w:ind w:right="20"/>
              <w:jc w:val="center"/>
              <w:rPr>
                <w:sz w:val="15"/>
                <w:szCs w:val="15"/>
              </w:rPr>
            </w:pPr>
            <w:r>
              <w:rPr>
                <w:sz w:val="15"/>
                <w:szCs w:val="15"/>
              </w:rPr>
              <w:t>4</w:t>
            </w:r>
            <w:r w:rsidRPr="00B7370D">
              <w:rPr>
                <w:sz w:val="15"/>
                <w:szCs w:val="15"/>
              </w:rPr>
              <w:t>4</w:t>
            </w:r>
          </w:p>
        </w:tc>
        <w:tc>
          <w:tcPr>
            <w:tcW w:w="60" w:type="pct"/>
            <w:vAlign w:val="bottom"/>
          </w:tcPr>
          <w:p w14:paraId="53CFC854" w14:textId="77777777" w:rsidR="00A339B5" w:rsidRPr="00B7370D" w:rsidRDefault="00A339B5" w:rsidP="00A339B5">
            <w:pPr>
              <w:tabs>
                <w:tab w:val="decimal" w:pos="686"/>
              </w:tabs>
              <w:spacing w:line="276" w:lineRule="auto"/>
              <w:jc w:val="center"/>
              <w:rPr>
                <w:sz w:val="15"/>
                <w:szCs w:val="15"/>
              </w:rPr>
            </w:pPr>
          </w:p>
        </w:tc>
        <w:tc>
          <w:tcPr>
            <w:tcW w:w="231" w:type="pct"/>
            <w:vAlign w:val="bottom"/>
          </w:tcPr>
          <w:p w14:paraId="654513C8" w14:textId="57222AF2" w:rsidR="00A339B5" w:rsidRPr="00B7370D" w:rsidRDefault="00A339B5" w:rsidP="00A339B5">
            <w:pPr>
              <w:tabs>
                <w:tab w:val="decimal" w:pos="550"/>
              </w:tabs>
              <w:spacing w:line="276" w:lineRule="auto"/>
              <w:ind w:right="20"/>
              <w:jc w:val="center"/>
              <w:rPr>
                <w:sz w:val="15"/>
                <w:szCs w:val="15"/>
              </w:rPr>
            </w:pPr>
            <w:r w:rsidRPr="00B7370D">
              <w:rPr>
                <w:sz w:val="15"/>
                <w:szCs w:val="15"/>
                <w:lang w:bidi="th-TH"/>
              </w:rPr>
              <w:t>3,000</w:t>
            </w:r>
          </w:p>
        </w:tc>
        <w:tc>
          <w:tcPr>
            <w:tcW w:w="60" w:type="pct"/>
            <w:vAlign w:val="bottom"/>
          </w:tcPr>
          <w:p w14:paraId="2614D49F" w14:textId="77777777" w:rsidR="00A339B5" w:rsidRPr="00B7370D" w:rsidRDefault="00A339B5" w:rsidP="00A339B5">
            <w:pPr>
              <w:tabs>
                <w:tab w:val="decimal" w:pos="550"/>
              </w:tabs>
              <w:spacing w:line="276" w:lineRule="auto"/>
              <w:ind w:right="20"/>
              <w:jc w:val="center"/>
              <w:rPr>
                <w:sz w:val="15"/>
                <w:szCs w:val="15"/>
              </w:rPr>
            </w:pPr>
          </w:p>
        </w:tc>
        <w:tc>
          <w:tcPr>
            <w:tcW w:w="247" w:type="pct"/>
            <w:vAlign w:val="bottom"/>
          </w:tcPr>
          <w:p w14:paraId="082D9FFF" w14:textId="77777777" w:rsidR="00A339B5" w:rsidRPr="00B7370D" w:rsidRDefault="00A339B5" w:rsidP="00A339B5">
            <w:pPr>
              <w:tabs>
                <w:tab w:val="decimal" w:pos="550"/>
              </w:tabs>
              <w:spacing w:line="276" w:lineRule="auto"/>
              <w:ind w:right="20"/>
              <w:jc w:val="center"/>
              <w:rPr>
                <w:sz w:val="15"/>
                <w:szCs w:val="15"/>
              </w:rPr>
            </w:pPr>
            <w:r w:rsidRPr="00B7370D">
              <w:rPr>
                <w:sz w:val="15"/>
                <w:szCs w:val="15"/>
                <w:lang w:bidi="th-TH"/>
              </w:rPr>
              <w:t>3,000</w:t>
            </w:r>
          </w:p>
        </w:tc>
        <w:tc>
          <w:tcPr>
            <w:tcW w:w="60" w:type="pct"/>
            <w:vAlign w:val="bottom"/>
          </w:tcPr>
          <w:p w14:paraId="595FB102"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71" w:type="pct"/>
            <w:vAlign w:val="bottom"/>
          </w:tcPr>
          <w:p w14:paraId="47167C7B" w14:textId="6E5ACBD6"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44B263F5"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318" w:type="pct"/>
            <w:vAlign w:val="bottom"/>
          </w:tcPr>
          <w:p w14:paraId="0AB18FB7"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58E30D8F"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29" w:type="pct"/>
            <w:vAlign w:val="bottom"/>
          </w:tcPr>
          <w:p w14:paraId="198C1BFD" w14:textId="76F1353C"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2F1A881C" w14:textId="77777777" w:rsidR="00A339B5" w:rsidRPr="00B7370D" w:rsidRDefault="00A339B5" w:rsidP="00A339B5">
            <w:pPr>
              <w:tabs>
                <w:tab w:val="decimal" w:pos="220"/>
              </w:tabs>
              <w:spacing w:line="276" w:lineRule="auto"/>
              <w:ind w:right="20"/>
              <w:jc w:val="center"/>
              <w:rPr>
                <w:sz w:val="15"/>
                <w:szCs w:val="15"/>
              </w:rPr>
            </w:pPr>
          </w:p>
        </w:tc>
        <w:tc>
          <w:tcPr>
            <w:tcW w:w="235" w:type="pct"/>
            <w:vAlign w:val="bottom"/>
          </w:tcPr>
          <w:p w14:paraId="27E473CA"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023AC927"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72" w:type="pct"/>
            <w:vAlign w:val="bottom"/>
          </w:tcPr>
          <w:p w14:paraId="24439C8F" w14:textId="5C4F13FE"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50D9E70D" w14:textId="77777777" w:rsidR="00A339B5" w:rsidRPr="00B7370D" w:rsidRDefault="00A339B5" w:rsidP="00A339B5">
            <w:pPr>
              <w:tabs>
                <w:tab w:val="decimal" w:pos="550"/>
              </w:tabs>
              <w:spacing w:line="276" w:lineRule="auto"/>
              <w:ind w:right="20"/>
              <w:jc w:val="center"/>
              <w:rPr>
                <w:sz w:val="15"/>
                <w:szCs w:val="15"/>
              </w:rPr>
            </w:pPr>
          </w:p>
        </w:tc>
        <w:tc>
          <w:tcPr>
            <w:tcW w:w="344" w:type="pct"/>
            <w:vAlign w:val="bottom"/>
          </w:tcPr>
          <w:p w14:paraId="5281CB0B"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67B29E35" w14:textId="77777777" w:rsidR="00A339B5" w:rsidRPr="00B7370D" w:rsidRDefault="00A339B5" w:rsidP="00A339B5">
            <w:pPr>
              <w:tabs>
                <w:tab w:val="decimal" w:pos="337"/>
              </w:tabs>
              <w:spacing w:line="276" w:lineRule="auto"/>
              <w:ind w:right="20"/>
              <w:jc w:val="center"/>
              <w:rPr>
                <w:sz w:val="15"/>
                <w:szCs w:val="15"/>
              </w:rPr>
            </w:pPr>
          </w:p>
        </w:tc>
        <w:tc>
          <w:tcPr>
            <w:tcW w:w="264" w:type="pct"/>
            <w:vAlign w:val="bottom"/>
          </w:tcPr>
          <w:p w14:paraId="4CB2DF66" w14:textId="7349595C"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294C6343" w14:textId="3AE3B566" w:rsidR="00A339B5" w:rsidRPr="00B7370D" w:rsidRDefault="00A339B5" w:rsidP="00A339B5">
            <w:pPr>
              <w:tabs>
                <w:tab w:val="decimal" w:pos="337"/>
              </w:tabs>
              <w:spacing w:line="276" w:lineRule="auto"/>
              <w:ind w:right="20"/>
              <w:jc w:val="center"/>
              <w:rPr>
                <w:sz w:val="15"/>
                <w:szCs w:val="15"/>
              </w:rPr>
            </w:pPr>
          </w:p>
        </w:tc>
        <w:tc>
          <w:tcPr>
            <w:tcW w:w="268" w:type="pct"/>
            <w:vAlign w:val="bottom"/>
          </w:tcPr>
          <w:p w14:paraId="1ECE2448" w14:textId="4CEDF1C9"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r>
      <w:tr w:rsidR="00A339B5" w:rsidRPr="00CC2561" w14:paraId="78692682" w14:textId="0534FA5D" w:rsidTr="005D46A0">
        <w:trPr>
          <w:cantSplit/>
        </w:trPr>
        <w:tc>
          <w:tcPr>
            <w:tcW w:w="550" w:type="pct"/>
          </w:tcPr>
          <w:p w14:paraId="26268883" w14:textId="77777777" w:rsidR="00A339B5" w:rsidRPr="00593612" w:rsidRDefault="00A339B5" w:rsidP="00A339B5">
            <w:pPr>
              <w:spacing w:line="276" w:lineRule="auto"/>
              <w:rPr>
                <w:sz w:val="15"/>
                <w:szCs w:val="15"/>
              </w:rPr>
            </w:pPr>
            <w:r w:rsidRPr="00593612">
              <w:rPr>
                <w:sz w:val="15"/>
                <w:szCs w:val="15"/>
              </w:rPr>
              <w:t xml:space="preserve">Surekrub.com </w:t>
            </w:r>
          </w:p>
          <w:p w14:paraId="2F4FC622" w14:textId="77777777" w:rsidR="00A339B5" w:rsidRPr="00593612" w:rsidRDefault="00A339B5" w:rsidP="00A339B5">
            <w:pPr>
              <w:spacing w:line="276" w:lineRule="auto"/>
              <w:rPr>
                <w:sz w:val="15"/>
                <w:szCs w:val="15"/>
              </w:rPr>
            </w:pPr>
            <w:r w:rsidRPr="00593612">
              <w:rPr>
                <w:sz w:val="15"/>
                <w:szCs w:val="15"/>
              </w:rPr>
              <w:t xml:space="preserve">   Company Limited</w:t>
            </w:r>
          </w:p>
        </w:tc>
        <w:tc>
          <w:tcPr>
            <w:tcW w:w="643" w:type="pct"/>
          </w:tcPr>
          <w:p w14:paraId="2270D734" w14:textId="77777777" w:rsidR="00A339B5" w:rsidRPr="00593612" w:rsidRDefault="00A339B5" w:rsidP="00A339B5">
            <w:pPr>
              <w:tabs>
                <w:tab w:val="decimal" w:pos="690"/>
              </w:tabs>
              <w:spacing w:line="276" w:lineRule="auto"/>
              <w:ind w:left="106" w:right="-79" w:hanging="106"/>
              <w:rPr>
                <w:sz w:val="15"/>
                <w:szCs w:val="15"/>
              </w:rPr>
            </w:pPr>
            <w:r w:rsidRPr="00593612">
              <w:rPr>
                <w:sz w:val="15"/>
                <w:szCs w:val="15"/>
              </w:rPr>
              <w:t>Non-life insurance broker</w:t>
            </w:r>
          </w:p>
        </w:tc>
        <w:tc>
          <w:tcPr>
            <w:tcW w:w="227" w:type="pct"/>
            <w:vAlign w:val="bottom"/>
          </w:tcPr>
          <w:p w14:paraId="5DFC98FD" w14:textId="206AD39E" w:rsidR="00A339B5" w:rsidRPr="00B7370D" w:rsidRDefault="00A339B5" w:rsidP="00A339B5">
            <w:pPr>
              <w:tabs>
                <w:tab w:val="decimal" w:pos="550"/>
              </w:tabs>
              <w:spacing w:line="276" w:lineRule="auto"/>
              <w:ind w:right="20"/>
              <w:jc w:val="center"/>
              <w:rPr>
                <w:sz w:val="15"/>
                <w:szCs w:val="15"/>
              </w:rPr>
            </w:pPr>
            <w:r w:rsidRPr="00B7370D">
              <w:rPr>
                <w:sz w:val="15"/>
                <w:szCs w:val="15"/>
              </w:rPr>
              <w:t>58</w:t>
            </w:r>
          </w:p>
        </w:tc>
        <w:tc>
          <w:tcPr>
            <w:tcW w:w="60" w:type="pct"/>
            <w:vAlign w:val="bottom"/>
          </w:tcPr>
          <w:p w14:paraId="3E861D78" w14:textId="77777777" w:rsidR="00A339B5" w:rsidRPr="00B7370D" w:rsidRDefault="00A339B5" w:rsidP="00A339B5">
            <w:pPr>
              <w:tabs>
                <w:tab w:val="decimal" w:pos="686"/>
              </w:tabs>
              <w:spacing w:line="276" w:lineRule="auto"/>
              <w:jc w:val="center"/>
              <w:rPr>
                <w:sz w:val="15"/>
                <w:szCs w:val="15"/>
              </w:rPr>
            </w:pPr>
          </w:p>
        </w:tc>
        <w:tc>
          <w:tcPr>
            <w:tcW w:w="237" w:type="pct"/>
            <w:vAlign w:val="bottom"/>
          </w:tcPr>
          <w:p w14:paraId="3A254C3A" w14:textId="77777777" w:rsidR="00A339B5" w:rsidRPr="00B7370D" w:rsidRDefault="00A339B5" w:rsidP="00A339B5">
            <w:pPr>
              <w:tabs>
                <w:tab w:val="decimal" w:pos="550"/>
              </w:tabs>
              <w:spacing w:line="276" w:lineRule="auto"/>
              <w:ind w:right="20"/>
              <w:jc w:val="center"/>
              <w:rPr>
                <w:sz w:val="15"/>
                <w:szCs w:val="15"/>
              </w:rPr>
            </w:pPr>
            <w:r w:rsidRPr="00B7370D">
              <w:rPr>
                <w:sz w:val="15"/>
                <w:szCs w:val="15"/>
              </w:rPr>
              <w:t>58</w:t>
            </w:r>
          </w:p>
        </w:tc>
        <w:tc>
          <w:tcPr>
            <w:tcW w:w="60" w:type="pct"/>
            <w:vAlign w:val="bottom"/>
          </w:tcPr>
          <w:p w14:paraId="43EA196C" w14:textId="77777777" w:rsidR="00A339B5" w:rsidRPr="00B7370D" w:rsidRDefault="00A339B5" w:rsidP="00A339B5">
            <w:pPr>
              <w:tabs>
                <w:tab w:val="decimal" w:pos="686"/>
              </w:tabs>
              <w:spacing w:line="276" w:lineRule="auto"/>
              <w:jc w:val="center"/>
              <w:rPr>
                <w:sz w:val="15"/>
                <w:szCs w:val="15"/>
              </w:rPr>
            </w:pPr>
          </w:p>
        </w:tc>
        <w:tc>
          <w:tcPr>
            <w:tcW w:w="231" w:type="pct"/>
            <w:vAlign w:val="bottom"/>
          </w:tcPr>
          <w:p w14:paraId="06DE2199" w14:textId="54D673D5" w:rsidR="00A339B5" w:rsidRPr="00B7370D" w:rsidRDefault="00A339B5" w:rsidP="00A339B5">
            <w:pPr>
              <w:tabs>
                <w:tab w:val="decimal" w:pos="550"/>
              </w:tabs>
              <w:spacing w:line="276" w:lineRule="auto"/>
              <w:ind w:right="20"/>
              <w:jc w:val="center"/>
              <w:rPr>
                <w:sz w:val="15"/>
                <w:szCs w:val="15"/>
              </w:rPr>
            </w:pPr>
            <w:r w:rsidRPr="00B7370D">
              <w:rPr>
                <w:sz w:val="15"/>
                <w:szCs w:val="15"/>
                <w:lang w:bidi="th-TH"/>
              </w:rPr>
              <w:t>22,330</w:t>
            </w:r>
          </w:p>
        </w:tc>
        <w:tc>
          <w:tcPr>
            <w:tcW w:w="60" w:type="pct"/>
            <w:vAlign w:val="bottom"/>
          </w:tcPr>
          <w:p w14:paraId="12BBAA80" w14:textId="77777777" w:rsidR="00A339B5" w:rsidRPr="00B7370D" w:rsidRDefault="00A339B5" w:rsidP="00A339B5">
            <w:pPr>
              <w:tabs>
                <w:tab w:val="decimal" w:pos="550"/>
              </w:tabs>
              <w:spacing w:line="276" w:lineRule="auto"/>
              <w:ind w:right="20"/>
              <w:jc w:val="center"/>
              <w:rPr>
                <w:sz w:val="15"/>
                <w:szCs w:val="15"/>
              </w:rPr>
            </w:pPr>
          </w:p>
        </w:tc>
        <w:tc>
          <w:tcPr>
            <w:tcW w:w="247" w:type="pct"/>
            <w:vAlign w:val="bottom"/>
          </w:tcPr>
          <w:p w14:paraId="4488A1A7" w14:textId="77777777" w:rsidR="00A339B5" w:rsidRPr="00B7370D" w:rsidRDefault="00A339B5" w:rsidP="00A339B5">
            <w:pPr>
              <w:tabs>
                <w:tab w:val="decimal" w:pos="550"/>
              </w:tabs>
              <w:spacing w:line="276" w:lineRule="auto"/>
              <w:ind w:right="20"/>
              <w:jc w:val="center"/>
              <w:rPr>
                <w:sz w:val="15"/>
                <w:szCs w:val="15"/>
              </w:rPr>
            </w:pPr>
            <w:r w:rsidRPr="00B7370D">
              <w:rPr>
                <w:sz w:val="15"/>
                <w:szCs w:val="15"/>
                <w:lang w:bidi="th-TH"/>
              </w:rPr>
              <w:t>22,330</w:t>
            </w:r>
          </w:p>
        </w:tc>
        <w:tc>
          <w:tcPr>
            <w:tcW w:w="60" w:type="pct"/>
            <w:vAlign w:val="bottom"/>
          </w:tcPr>
          <w:p w14:paraId="48AE6380"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71" w:type="pct"/>
            <w:vAlign w:val="bottom"/>
          </w:tcPr>
          <w:p w14:paraId="652C0B8D" w14:textId="2C4ABE83"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65C40932"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318" w:type="pct"/>
            <w:vAlign w:val="bottom"/>
          </w:tcPr>
          <w:p w14:paraId="2CA1AF5D"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51D14159"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29" w:type="pct"/>
            <w:vAlign w:val="bottom"/>
          </w:tcPr>
          <w:p w14:paraId="63C4E6DF" w14:textId="1E943FC0"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13D9D64D" w14:textId="77777777" w:rsidR="00A339B5" w:rsidRPr="00B7370D" w:rsidRDefault="00A339B5" w:rsidP="00A339B5">
            <w:pPr>
              <w:tabs>
                <w:tab w:val="decimal" w:pos="220"/>
              </w:tabs>
              <w:spacing w:line="276" w:lineRule="auto"/>
              <w:ind w:right="20"/>
              <w:jc w:val="center"/>
              <w:rPr>
                <w:sz w:val="15"/>
                <w:szCs w:val="15"/>
              </w:rPr>
            </w:pPr>
          </w:p>
        </w:tc>
        <w:tc>
          <w:tcPr>
            <w:tcW w:w="235" w:type="pct"/>
            <w:vAlign w:val="bottom"/>
          </w:tcPr>
          <w:p w14:paraId="26FF00EC"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1FD31303"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72" w:type="pct"/>
            <w:vAlign w:val="bottom"/>
          </w:tcPr>
          <w:p w14:paraId="7F8D132F" w14:textId="60BEE2CB"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6225DBA5" w14:textId="77777777" w:rsidR="00A339B5" w:rsidRPr="00B7370D" w:rsidRDefault="00A339B5" w:rsidP="00A339B5">
            <w:pPr>
              <w:tabs>
                <w:tab w:val="decimal" w:pos="550"/>
              </w:tabs>
              <w:spacing w:line="276" w:lineRule="auto"/>
              <w:ind w:right="20"/>
              <w:jc w:val="center"/>
              <w:rPr>
                <w:sz w:val="15"/>
                <w:szCs w:val="15"/>
              </w:rPr>
            </w:pPr>
          </w:p>
        </w:tc>
        <w:tc>
          <w:tcPr>
            <w:tcW w:w="344" w:type="pct"/>
            <w:vAlign w:val="bottom"/>
          </w:tcPr>
          <w:p w14:paraId="61684698"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63CA2F8A" w14:textId="77777777" w:rsidR="00A339B5" w:rsidRPr="00B7370D" w:rsidRDefault="00A339B5" w:rsidP="00A339B5">
            <w:pPr>
              <w:tabs>
                <w:tab w:val="decimal" w:pos="337"/>
              </w:tabs>
              <w:spacing w:line="276" w:lineRule="auto"/>
              <w:ind w:right="20"/>
              <w:jc w:val="center"/>
              <w:rPr>
                <w:sz w:val="15"/>
                <w:szCs w:val="15"/>
              </w:rPr>
            </w:pPr>
          </w:p>
        </w:tc>
        <w:tc>
          <w:tcPr>
            <w:tcW w:w="264" w:type="pct"/>
            <w:vAlign w:val="bottom"/>
          </w:tcPr>
          <w:p w14:paraId="117F0585" w14:textId="5FF61243"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263A0182" w14:textId="6392CAE8" w:rsidR="00A339B5" w:rsidRPr="00B7370D" w:rsidRDefault="00A339B5" w:rsidP="00A339B5">
            <w:pPr>
              <w:tabs>
                <w:tab w:val="decimal" w:pos="337"/>
              </w:tabs>
              <w:spacing w:line="276" w:lineRule="auto"/>
              <w:ind w:right="20"/>
              <w:jc w:val="center"/>
              <w:rPr>
                <w:sz w:val="15"/>
                <w:szCs w:val="15"/>
              </w:rPr>
            </w:pPr>
          </w:p>
        </w:tc>
        <w:tc>
          <w:tcPr>
            <w:tcW w:w="268" w:type="pct"/>
            <w:vAlign w:val="bottom"/>
          </w:tcPr>
          <w:p w14:paraId="5C757197" w14:textId="5F6186D5"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r>
      <w:tr w:rsidR="00A339B5" w:rsidRPr="00CC2561" w14:paraId="4030B9BC" w14:textId="10B283FA" w:rsidTr="005D46A0">
        <w:trPr>
          <w:cantSplit/>
        </w:trPr>
        <w:tc>
          <w:tcPr>
            <w:tcW w:w="550" w:type="pct"/>
          </w:tcPr>
          <w:p w14:paraId="74F73BA4" w14:textId="77777777" w:rsidR="00A339B5" w:rsidRPr="00593612" w:rsidRDefault="00A339B5" w:rsidP="00A339B5">
            <w:pPr>
              <w:tabs>
                <w:tab w:val="decimal" w:pos="690"/>
              </w:tabs>
              <w:spacing w:line="276" w:lineRule="auto"/>
              <w:ind w:left="106" w:right="-79" w:hanging="106"/>
              <w:rPr>
                <w:sz w:val="15"/>
                <w:szCs w:val="15"/>
              </w:rPr>
            </w:pPr>
            <w:r w:rsidRPr="00593612">
              <w:rPr>
                <w:sz w:val="15"/>
                <w:szCs w:val="15"/>
              </w:rPr>
              <w:t xml:space="preserve">Cashnow Plus </w:t>
            </w:r>
          </w:p>
          <w:p w14:paraId="4BB7EA81" w14:textId="77777777" w:rsidR="00A339B5" w:rsidRPr="00593612" w:rsidRDefault="00A339B5" w:rsidP="00A339B5">
            <w:pPr>
              <w:tabs>
                <w:tab w:val="decimal" w:pos="690"/>
              </w:tabs>
              <w:spacing w:line="276" w:lineRule="auto"/>
              <w:ind w:left="106" w:right="-79" w:hanging="106"/>
              <w:rPr>
                <w:sz w:val="15"/>
                <w:szCs w:val="15"/>
              </w:rPr>
            </w:pPr>
            <w:r w:rsidRPr="00593612">
              <w:rPr>
                <w:sz w:val="15"/>
                <w:szCs w:val="15"/>
              </w:rPr>
              <w:t xml:space="preserve">   Company Limited </w:t>
            </w:r>
          </w:p>
        </w:tc>
        <w:tc>
          <w:tcPr>
            <w:tcW w:w="643" w:type="pct"/>
          </w:tcPr>
          <w:p w14:paraId="69AC2E4D" w14:textId="77777777" w:rsidR="00A339B5" w:rsidRPr="00593612" w:rsidRDefault="00A339B5" w:rsidP="00A339B5">
            <w:pPr>
              <w:tabs>
                <w:tab w:val="decimal" w:pos="461"/>
                <w:tab w:val="decimal" w:pos="690"/>
              </w:tabs>
              <w:spacing w:line="276" w:lineRule="auto"/>
              <w:ind w:right="-79"/>
              <w:rPr>
                <w:sz w:val="15"/>
                <w:szCs w:val="15"/>
              </w:rPr>
            </w:pPr>
            <w:r w:rsidRPr="00593612">
              <w:rPr>
                <w:sz w:val="15"/>
                <w:szCs w:val="15"/>
              </w:rPr>
              <w:t>Secured Loan</w:t>
            </w:r>
          </w:p>
        </w:tc>
        <w:tc>
          <w:tcPr>
            <w:tcW w:w="227" w:type="pct"/>
            <w:vAlign w:val="bottom"/>
          </w:tcPr>
          <w:p w14:paraId="0D793F34" w14:textId="3D4525EC" w:rsidR="00A339B5" w:rsidRPr="00B7370D" w:rsidRDefault="00A339B5" w:rsidP="00A339B5">
            <w:pPr>
              <w:tabs>
                <w:tab w:val="decimal" w:pos="550"/>
              </w:tabs>
              <w:spacing w:line="276" w:lineRule="auto"/>
              <w:ind w:right="20"/>
              <w:jc w:val="center"/>
              <w:rPr>
                <w:sz w:val="15"/>
                <w:szCs w:val="15"/>
              </w:rPr>
            </w:pPr>
            <w:r w:rsidRPr="00B7370D">
              <w:rPr>
                <w:sz w:val="15"/>
                <w:szCs w:val="15"/>
              </w:rPr>
              <w:t>74</w:t>
            </w:r>
          </w:p>
        </w:tc>
        <w:tc>
          <w:tcPr>
            <w:tcW w:w="60" w:type="pct"/>
            <w:vAlign w:val="bottom"/>
          </w:tcPr>
          <w:p w14:paraId="7F7A71B2" w14:textId="77777777" w:rsidR="00A339B5" w:rsidRPr="00B7370D" w:rsidRDefault="00A339B5" w:rsidP="00A339B5">
            <w:pPr>
              <w:tabs>
                <w:tab w:val="decimal" w:pos="686"/>
              </w:tabs>
              <w:spacing w:line="276" w:lineRule="auto"/>
              <w:jc w:val="center"/>
              <w:rPr>
                <w:sz w:val="15"/>
                <w:szCs w:val="15"/>
              </w:rPr>
            </w:pPr>
          </w:p>
        </w:tc>
        <w:tc>
          <w:tcPr>
            <w:tcW w:w="237" w:type="pct"/>
            <w:vAlign w:val="bottom"/>
          </w:tcPr>
          <w:p w14:paraId="1768C8A1" w14:textId="77777777" w:rsidR="00A339B5" w:rsidRPr="00B7370D" w:rsidRDefault="00A339B5" w:rsidP="00A339B5">
            <w:pPr>
              <w:tabs>
                <w:tab w:val="decimal" w:pos="550"/>
              </w:tabs>
              <w:spacing w:line="276" w:lineRule="auto"/>
              <w:ind w:right="20"/>
              <w:jc w:val="center"/>
              <w:rPr>
                <w:sz w:val="15"/>
                <w:szCs w:val="15"/>
              </w:rPr>
            </w:pPr>
            <w:r w:rsidRPr="00B7370D">
              <w:rPr>
                <w:sz w:val="15"/>
                <w:szCs w:val="15"/>
              </w:rPr>
              <w:t>74</w:t>
            </w:r>
          </w:p>
        </w:tc>
        <w:tc>
          <w:tcPr>
            <w:tcW w:w="60" w:type="pct"/>
            <w:vAlign w:val="bottom"/>
          </w:tcPr>
          <w:p w14:paraId="29E591D8" w14:textId="77777777" w:rsidR="00A339B5" w:rsidRPr="00B7370D" w:rsidRDefault="00A339B5" w:rsidP="00A339B5">
            <w:pPr>
              <w:tabs>
                <w:tab w:val="decimal" w:pos="686"/>
              </w:tabs>
              <w:spacing w:line="276" w:lineRule="auto"/>
              <w:jc w:val="center"/>
              <w:rPr>
                <w:sz w:val="15"/>
                <w:szCs w:val="15"/>
              </w:rPr>
            </w:pPr>
          </w:p>
        </w:tc>
        <w:tc>
          <w:tcPr>
            <w:tcW w:w="231" w:type="pct"/>
            <w:vAlign w:val="bottom"/>
          </w:tcPr>
          <w:p w14:paraId="6718DEA3" w14:textId="42269E20" w:rsidR="00A339B5" w:rsidRPr="00B7370D" w:rsidRDefault="00A339B5" w:rsidP="00A339B5">
            <w:pPr>
              <w:tabs>
                <w:tab w:val="decimal" w:pos="550"/>
              </w:tabs>
              <w:spacing w:line="276" w:lineRule="auto"/>
              <w:ind w:right="20"/>
              <w:jc w:val="center"/>
              <w:rPr>
                <w:sz w:val="15"/>
                <w:szCs w:val="15"/>
              </w:rPr>
            </w:pPr>
            <w:r w:rsidRPr="00B7370D">
              <w:rPr>
                <w:rFonts w:eastAsiaTheme="minorHAnsi"/>
                <w:sz w:val="15"/>
                <w:szCs w:val="15"/>
                <w:lang w:val="en-US" w:bidi="th-TH"/>
              </w:rPr>
              <w:t>100,000</w:t>
            </w:r>
          </w:p>
        </w:tc>
        <w:tc>
          <w:tcPr>
            <w:tcW w:w="60" w:type="pct"/>
            <w:vAlign w:val="bottom"/>
          </w:tcPr>
          <w:p w14:paraId="402204E2" w14:textId="77777777" w:rsidR="00A339B5" w:rsidRPr="00B7370D" w:rsidRDefault="00A339B5" w:rsidP="00A339B5">
            <w:pPr>
              <w:tabs>
                <w:tab w:val="decimal" w:pos="550"/>
              </w:tabs>
              <w:spacing w:line="276" w:lineRule="auto"/>
              <w:ind w:right="20"/>
              <w:jc w:val="center"/>
              <w:rPr>
                <w:sz w:val="15"/>
                <w:szCs w:val="15"/>
              </w:rPr>
            </w:pPr>
          </w:p>
        </w:tc>
        <w:tc>
          <w:tcPr>
            <w:tcW w:w="247" w:type="pct"/>
            <w:vAlign w:val="bottom"/>
          </w:tcPr>
          <w:p w14:paraId="74221AA1" w14:textId="77777777" w:rsidR="00A339B5" w:rsidRPr="00B7370D" w:rsidRDefault="00A339B5" w:rsidP="00A339B5">
            <w:pPr>
              <w:tabs>
                <w:tab w:val="decimal" w:pos="550"/>
              </w:tabs>
              <w:spacing w:line="276" w:lineRule="auto"/>
              <w:ind w:right="20"/>
              <w:jc w:val="center"/>
              <w:rPr>
                <w:sz w:val="15"/>
                <w:szCs w:val="15"/>
              </w:rPr>
            </w:pPr>
            <w:r w:rsidRPr="00B7370D">
              <w:rPr>
                <w:rFonts w:eastAsiaTheme="minorHAnsi"/>
                <w:sz w:val="15"/>
                <w:szCs w:val="15"/>
                <w:lang w:val="en-US" w:bidi="th-TH"/>
              </w:rPr>
              <w:t>100,000</w:t>
            </w:r>
          </w:p>
        </w:tc>
        <w:tc>
          <w:tcPr>
            <w:tcW w:w="60" w:type="pct"/>
            <w:vAlign w:val="bottom"/>
          </w:tcPr>
          <w:p w14:paraId="5B648C18"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71" w:type="pct"/>
            <w:tcBorders>
              <w:bottom w:val="single" w:sz="4" w:space="0" w:color="auto"/>
            </w:tcBorders>
            <w:vAlign w:val="bottom"/>
          </w:tcPr>
          <w:p w14:paraId="3B5F6D6E" w14:textId="4A7B857A"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56F5E056"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318" w:type="pct"/>
            <w:tcBorders>
              <w:bottom w:val="single" w:sz="4" w:space="0" w:color="auto"/>
            </w:tcBorders>
            <w:vAlign w:val="bottom"/>
          </w:tcPr>
          <w:p w14:paraId="31AC391B"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37178FEF"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29" w:type="pct"/>
            <w:tcBorders>
              <w:bottom w:val="single" w:sz="4" w:space="0" w:color="auto"/>
            </w:tcBorders>
            <w:vAlign w:val="bottom"/>
          </w:tcPr>
          <w:p w14:paraId="1DF99679" w14:textId="385E7374"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vAlign w:val="bottom"/>
          </w:tcPr>
          <w:p w14:paraId="0B0E60D9" w14:textId="77777777" w:rsidR="00A339B5" w:rsidRPr="00B7370D" w:rsidRDefault="00A339B5" w:rsidP="00A339B5">
            <w:pPr>
              <w:tabs>
                <w:tab w:val="decimal" w:pos="220"/>
              </w:tabs>
              <w:spacing w:line="276" w:lineRule="auto"/>
              <w:ind w:right="20"/>
              <w:jc w:val="center"/>
              <w:rPr>
                <w:sz w:val="15"/>
                <w:szCs w:val="15"/>
              </w:rPr>
            </w:pPr>
          </w:p>
        </w:tc>
        <w:tc>
          <w:tcPr>
            <w:tcW w:w="235" w:type="pct"/>
            <w:tcBorders>
              <w:bottom w:val="single" w:sz="4" w:space="0" w:color="auto"/>
            </w:tcBorders>
            <w:vAlign w:val="bottom"/>
          </w:tcPr>
          <w:p w14:paraId="41A623D9"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1DBA0C75" w14:textId="77777777" w:rsidR="00A339B5" w:rsidRPr="00B7370D" w:rsidRDefault="00A339B5" w:rsidP="00A339B5">
            <w:pPr>
              <w:pStyle w:val="acctfourfigures"/>
              <w:tabs>
                <w:tab w:val="clear" w:pos="765"/>
                <w:tab w:val="decimal" w:pos="501"/>
              </w:tabs>
              <w:spacing w:line="276" w:lineRule="auto"/>
              <w:ind w:right="-85"/>
              <w:jc w:val="center"/>
              <w:rPr>
                <w:sz w:val="15"/>
                <w:szCs w:val="15"/>
              </w:rPr>
            </w:pPr>
          </w:p>
        </w:tc>
        <w:tc>
          <w:tcPr>
            <w:tcW w:w="272" w:type="pct"/>
            <w:tcBorders>
              <w:bottom w:val="single" w:sz="4" w:space="0" w:color="auto"/>
            </w:tcBorders>
            <w:vAlign w:val="bottom"/>
          </w:tcPr>
          <w:p w14:paraId="057CA911" w14:textId="160F78B0"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0" w:type="pct"/>
            <w:vAlign w:val="bottom"/>
          </w:tcPr>
          <w:p w14:paraId="1A6EAC5F" w14:textId="77777777" w:rsidR="00A339B5" w:rsidRPr="00B7370D" w:rsidRDefault="00A339B5" w:rsidP="00A339B5">
            <w:pPr>
              <w:tabs>
                <w:tab w:val="decimal" w:pos="550"/>
              </w:tabs>
              <w:spacing w:line="276" w:lineRule="auto"/>
              <w:ind w:right="20"/>
              <w:jc w:val="center"/>
              <w:rPr>
                <w:sz w:val="15"/>
                <w:szCs w:val="15"/>
              </w:rPr>
            </w:pPr>
          </w:p>
        </w:tc>
        <w:tc>
          <w:tcPr>
            <w:tcW w:w="344" w:type="pct"/>
            <w:tcBorders>
              <w:bottom w:val="single" w:sz="4" w:space="0" w:color="auto"/>
            </w:tcBorders>
            <w:vAlign w:val="bottom"/>
          </w:tcPr>
          <w:p w14:paraId="22D77F05" w14:textId="77777777"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37F555D2" w14:textId="77777777" w:rsidR="00A339B5" w:rsidRPr="00B7370D" w:rsidRDefault="00A339B5" w:rsidP="00A339B5">
            <w:pPr>
              <w:tabs>
                <w:tab w:val="decimal" w:pos="337"/>
              </w:tabs>
              <w:spacing w:line="276" w:lineRule="auto"/>
              <w:ind w:right="20"/>
              <w:jc w:val="center"/>
              <w:rPr>
                <w:sz w:val="15"/>
                <w:szCs w:val="15"/>
              </w:rPr>
            </w:pPr>
          </w:p>
        </w:tc>
        <w:tc>
          <w:tcPr>
            <w:tcW w:w="264" w:type="pct"/>
            <w:tcBorders>
              <w:bottom w:val="single" w:sz="4" w:space="0" w:color="auto"/>
            </w:tcBorders>
            <w:vAlign w:val="bottom"/>
          </w:tcPr>
          <w:p w14:paraId="5AAC7393" w14:textId="7E2772AC"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c>
          <w:tcPr>
            <w:tcW w:w="61" w:type="pct"/>
          </w:tcPr>
          <w:p w14:paraId="40F9CEED" w14:textId="60C402CE" w:rsidR="00A339B5" w:rsidRPr="00B7370D" w:rsidRDefault="00A339B5" w:rsidP="00A339B5">
            <w:pPr>
              <w:tabs>
                <w:tab w:val="decimal" w:pos="337"/>
              </w:tabs>
              <w:spacing w:line="276" w:lineRule="auto"/>
              <w:ind w:right="20"/>
              <w:jc w:val="center"/>
              <w:rPr>
                <w:sz w:val="15"/>
                <w:szCs w:val="15"/>
              </w:rPr>
            </w:pPr>
          </w:p>
        </w:tc>
        <w:tc>
          <w:tcPr>
            <w:tcW w:w="268" w:type="pct"/>
            <w:tcBorders>
              <w:bottom w:val="single" w:sz="4" w:space="0" w:color="auto"/>
            </w:tcBorders>
            <w:vAlign w:val="bottom"/>
          </w:tcPr>
          <w:p w14:paraId="2B7DC651" w14:textId="3B7E78EA" w:rsidR="00A339B5" w:rsidRPr="00B7370D"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sz w:val="15"/>
                <w:szCs w:val="15"/>
              </w:rPr>
            </w:pPr>
            <w:r w:rsidRPr="00B7370D">
              <w:rPr>
                <w:rFonts w:ascii="Times New Roman" w:hAnsi="Times New Roman" w:cs="Times New Roman"/>
                <w:sz w:val="15"/>
                <w:szCs w:val="15"/>
              </w:rPr>
              <w:t>-</w:t>
            </w:r>
          </w:p>
        </w:tc>
      </w:tr>
      <w:tr w:rsidR="00A339B5" w:rsidRPr="00CC2561" w14:paraId="7F41D48E" w14:textId="2D425FAC" w:rsidTr="005D46A0">
        <w:trPr>
          <w:cantSplit/>
        </w:trPr>
        <w:tc>
          <w:tcPr>
            <w:tcW w:w="550" w:type="pct"/>
          </w:tcPr>
          <w:p w14:paraId="28522FC0" w14:textId="77777777" w:rsidR="00A339B5" w:rsidRPr="00593612" w:rsidRDefault="00A339B5" w:rsidP="00A339B5">
            <w:pPr>
              <w:spacing w:line="276" w:lineRule="auto"/>
              <w:rPr>
                <w:b/>
                <w:bCs/>
                <w:sz w:val="15"/>
                <w:szCs w:val="15"/>
              </w:rPr>
            </w:pPr>
            <w:r w:rsidRPr="00593612">
              <w:rPr>
                <w:b/>
                <w:bCs/>
                <w:sz w:val="15"/>
                <w:szCs w:val="15"/>
              </w:rPr>
              <w:t>Total</w:t>
            </w:r>
          </w:p>
        </w:tc>
        <w:tc>
          <w:tcPr>
            <w:tcW w:w="643" w:type="pct"/>
          </w:tcPr>
          <w:p w14:paraId="73FE930B" w14:textId="77777777" w:rsidR="00A339B5" w:rsidRPr="00593612" w:rsidRDefault="00A339B5" w:rsidP="00A339B5">
            <w:pPr>
              <w:spacing w:line="276" w:lineRule="auto"/>
              <w:ind w:left="-79" w:right="-79"/>
              <w:rPr>
                <w:b/>
                <w:bCs/>
                <w:sz w:val="15"/>
                <w:szCs w:val="15"/>
              </w:rPr>
            </w:pPr>
          </w:p>
        </w:tc>
        <w:tc>
          <w:tcPr>
            <w:tcW w:w="227" w:type="pct"/>
            <w:vAlign w:val="bottom"/>
          </w:tcPr>
          <w:p w14:paraId="085BF2FA" w14:textId="77777777" w:rsidR="00A339B5" w:rsidRPr="00B7370D" w:rsidRDefault="00A339B5" w:rsidP="00A339B5">
            <w:pPr>
              <w:tabs>
                <w:tab w:val="decimal" w:pos="686"/>
              </w:tabs>
              <w:spacing w:line="276" w:lineRule="auto"/>
              <w:jc w:val="center"/>
              <w:rPr>
                <w:b/>
                <w:bCs/>
                <w:sz w:val="15"/>
                <w:szCs w:val="15"/>
              </w:rPr>
            </w:pPr>
          </w:p>
        </w:tc>
        <w:tc>
          <w:tcPr>
            <w:tcW w:w="60" w:type="pct"/>
            <w:vAlign w:val="bottom"/>
          </w:tcPr>
          <w:p w14:paraId="4A851C8A" w14:textId="77777777" w:rsidR="00A339B5" w:rsidRPr="00B7370D" w:rsidRDefault="00A339B5" w:rsidP="00A339B5">
            <w:pPr>
              <w:tabs>
                <w:tab w:val="decimal" w:pos="686"/>
              </w:tabs>
              <w:spacing w:line="276" w:lineRule="auto"/>
              <w:jc w:val="center"/>
              <w:rPr>
                <w:b/>
                <w:bCs/>
                <w:sz w:val="15"/>
                <w:szCs w:val="15"/>
              </w:rPr>
            </w:pPr>
          </w:p>
        </w:tc>
        <w:tc>
          <w:tcPr>
            <w:tcW w:w="237" w:type="pct"/>
            <w:vAlign w:val="bottom"/>
          </w:tcPr>
          <w:p w14:paraId="6FA4AB0E" w14:textId="77777777" w:rsidR="00A339B5" w:rsidRPr="00B7370D" w:rsidRDefault="00A339B5" w:rsidP="00A339B5">
            <w:pPr>
              <w:tabs>
                <w:tab w:val="decimal" w:pos="686"/>
              </w:tabs>
              <w:spacing w:line="276" w:lineRule="auto"/>
              <w:jc w:val="center"/>
              <w:rPr>
                <w:b/>
                <w:bCs/>
                <w:sz w:val="15"/>
                <w:szCs w:val="15"/>
              </w:rPr>
            </w:pPr>
          </w:p>
        </w:tc>
        <w:tc>
          <w:tcPr>
            <w:tcW w:w="60" w:type="pct"/>
            <w:vAlign w:val="bottom"/>
          </w:tcPr>
          <w:p w14:paraId="1B431885" w14:textId="77777777" w:rsidR="00A339B5" w:rsidRPr="00B7370D" w:rsidRDefault="00A339B5" w:rsidP="00A339B5">
            <w:pPr>
              <w:tabs>
                <w:tab w:val="decimal" w:pos="686"/>
              </w:tabs>
              <w:spacing w:line="276" w:lineRule="auto"/>
              <w:jc w:val="center"/>
              <w:rPr>
                <w:b/>
                <w:bCs/>
                <w:sz w:val="15"/>
                <w:szCs w:val="15"/>
              </w:rPr>
            </w:pPr>
          </w:p>
        </w:tc>
        <w:tc>
          <w:tcPr>
            <w:tcW w:w="231" w:type="pct"/>
            <w:vAlign w:val="bottom"/>
          </w:tcPr>
          <w:p w14:paraId="78107776" w14:textId="77777777" w:rsidR="00A339B5" w:rsidRPr="00B7370D" w:rsidRDefault="00A339B5" w:rsidP="00A339B5">
            <w:pPr>
              <w:pStyle w:val="acctfourfigures"/>
              <w:tabs>
                <w:tab w:val="clear" w:pos="765"/>
                <w:tab w:val="decimal" w:pos="686"/>
              </w:tabs>
              <w:spacing w:line="276" w:lineRule="auto"/>
              <w:ind w:right="-85"/>
              <w:jc w:val="center"/>
              <w:rPr>
                <w:b/>
                <w:bCs/>
                <w:sz w:val="15"/>
                <w:szCs w:val="15"/>
              </w:rPr>
            </w:pPr>
          </w:p>
        </w:tc>
        <w:tc>
          <w:tcPr>
            <w:tcW w:w="60" w:type="pct"/>
            <w:vAlign w:val="bottom"/>
          </w:tcPr>
          <w:p w14:paraId="2AC3DF35" w14:textId="77777777" w:rsidR="00A339B5" w:rsidRPr="00B7370D" w:rsidRDefault="00A339B5" w:rsidP="00A339B5">
            <w:pPr>
              <w:pStyle w:val="acctfourfigures"/>
              <w:tabs>
                <w:tab w:val="clear" w:pos="765"/>
                <w:tab w:val="decimal" w:pos="686"/>
              </w:tabs>
              <w:spacing w:line="276" w:lineRule="auto"/>
              <w:ind w:right="-85"/>
              <w:jc w:val="center"/>
              <w:rPr>
                <w:b/>
                <w:bCs/>
                <w:sz w:val="15"/>
                <w:szCs w:val="15"/>
              </w:rPr>
            </w:pPr>
          </w:p>
        </w:tc>
        <w:tc>
          <w:tcPr>
            <w:tcW w:w="247" w:type="pct"/>
            <w:vAlign w:val="bottom"/>
          </w:tcPr>
          <w:p w14:paraId="3756B91D" w14:textId="77777777" w:rsidR="00A339B5" w:rsidRPr="00B7370D" w:rsidRDefault="00A339B5" w:rsidP="00A339B5">
            <w:pPr>
              <w:pStyle w:val="acctfourfigures"/>
              <w:tabs>
                <w:tab w:val="clear" w:pos="765"/>
                <w:tab w:val="decimal" w:pos="686"/>
              </w:tabs>
              <w:spacing w:line="276" w:lineRule="auto"/>
              <w:ind w:right="-85"/>
              <w:jc w:val="center"/>
              <w:rPr>
                <w:b/>
                <w:bCs/>
                <w:sz w:val="15"/>
                <w:szCs w:val="15"/>
              </w:rPr>
            </w:pPr>
          </w:p>
        </w:tc>
        <w:tc>
          <w:tcPr>
            <w:tcW w:w="60" w:type="pct"/>
            <w:vAlign w:val="bottom"/>
          </w:tcPr>
          <w:p w14:paraId="1508649B" w14:textId="77777777" w:rsidR="00A339B5" w:rsidRPr="00B7370D" w:rsidRDefault="00A339B5" w:rsidP="00A339B5">
            <w:pPr>
              <w:pStyle w:val="acctfourfigures"/>
              <w:tabs>
                <w:tab w:val="clear" w:pos="765"/>
                <w:tab w:val="decimal" w:pos="501"/>
              </w:tabs>
              <w:spacing w:line="276" w:lineRule="auto"/>
              <w:ind w:right="-85"/>
              <w:jc w:val="center"/>
              <w:rPr>
                <w:b/>
                <w:bCs/>
                <w:sz w:val="15"/>
                <w:szCs w:val="15"/>
              </w:rPr>
            </w:pPr>
          </w:p>
        </w:tc>
        <w:tc>
          <w:tcPr>
            <w:tcW w:w="271" w:type="pct"/>
            <w:tcBorders>
              <w:top w:val="single" w:sz="4" w:space="0" w:color="auto"/>
              <w:bottom w:val="double" w:sz="4" w:space="0" w:color="auto"/>
            </w:tcBorders>
            <w:vAlign w:val="bottom"/>
          </w:tcPr>
          <w:p w14:paraId="7E084454" w14:textId="7FBC63A5"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c>
          <w:tcPr>
            <w:tcW w:w="60" w:type="pct"/>
            <w:vAlign w:val="bottom"/>
          </w:tcPr>
          <w:p w14:paraId="1E32494C" w14:textId="77777777" w:rsidR="00A339B5" w:rsidRPr="00374E89" w:rsidRDefault="00A339B5" w:rsidP="00A339B5">
            <w:pPr>
              <w:pStyle w:val="acctfourfigures"/>
              <w:tabs>
                <w:tab w:val="clear" w:pos="765"/>
                <w:tab w:val="decimal" w:pos="501"/>
              </w:tabs>
              <w:spacing w:line="276" w:lineRule="auto"/>
              <w:ind w:right="-85"/>
              <w:jc w:val="center"/>
              <w:rPr>
                <w:b/>
                <w:bCs/>
                <w:sz w:val="15"/>
                <w:szCs w:val="15"/>
              </w:rPr>
            </w:pPr>
          </w:p>
        </w:tc>
        <w:tc>
          <w:tcPr>
            <w:tcW w:w="318" w:type="pct"/>
            <w:tcBorders>
              <w:top w:val="single" w:sz="4" w:space="0" w:color="auto"/>
              <w:bottom w:val="double" w:sz="4" w:space="0" w:color="auto"/>
            </w:tcBorders>
            <w:vAlign w:val="bottom"/>
          </w:tcPr>
          <w:p w14:paraId="0A32A8FA" w14:textId="77777777"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c>
          <w:tcPr>
            <w:tcW w:w="61" w:type="pct"/>
            <w:vAlign w:val="bottom"/>
          </w:tcPr>
          <w:p w14:paraId="5489336B" w14:textId="77777777" w:rsidR="00A339B5" w:rsidRPr="00374E89" w:rsidRDefault="00A339B5" w:rsidP="00A339B5">
            <w:pPr>
              <w:pStyle w:val="acctfourfigures"/>
              <w:tabs>
                <w:tab w:val="clear" w:pos="765"/>
                <w:tab w:val="decimal" w:pos="501"/>
              </w:tabs>
              <w:spacing w:line="276" w:lineRule="auto"/>
              <w:ind w:right="-85"/>
              <w:jc w:val="center"/>
              <w:rPr>
                <w:b/>
                <w:bCs/>
                <w:sz w:val="15"/>
                <w:szCs w:val="15"/>
              </w:rPr>
            </w:pPr>
          </w:p>
        </w:tc>
        <w:tc>
          <w:tcPr>
            <w:tcW w:w="229" w:type="pct"/>
            <w:tcBorders>
              <w:top w:val="single" w:sz="4" w:space="0" w:color="auto"/>
              <w:bottom w:val="double" w:sz="4" w:space="0" w:color="auto"/>
            </w:tcBorders>
            <w:vAlign w:val="bottom"/>
          </w:tcPr>
          <w:p w14:paraId="2E867D58" w14:textId="1A8006A7"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c>
          <w:tcPr>
            <w:tcW w:w="61" w:type="pct"/>
            <w:vAlign w:val="bottom"/>
          </w:tcPr>
          <w:p w14:paraId="78835AE7" w14:textId="77777777" w:rsidR="00A339B5" w:rsidRPr="00374E89" w:rsidRDefault="00A339B5" w:rsidP="00A339B5">
            <w:pPr>
              <w:tabs>
                <w:tab w:val="decimal" w:pos="220"/>
              </w:tabs>
              <w:spacing w:line="276" w:lineRule="auto"/>
              <w:ind w:right="20"/>
              <w:jc w:val="center"/>
              <w:rPr>
                <w:b/>
                <w:bCs/>
                <w:sz w:val="15"/>
                <w:szCs w:val="15"/>
              </w:rPr>
            </w:pPr>
          </w:p>
        </w:tc>
        <w:tc>
          <w:tcPr>
            <w:tcW w:w="235" w:type="pct"/>
            <w:tcBorders>
              <w:top w:val="single" w:sz="4" w:space="0" w:color="auto"/>
              <w:bottom w:val="double" w:sz="4" w:space="0" w:color="auto"/>
            </w:tcBorders>
            <w:vAlign w:val="bottom"/>
          </w:tcPr>
          <w:p w14:paraId="62434A20" w14:textId="77777777"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c>
          <w:tcPr>
            <w:tcW w:w="60" w:type="pct"/>
            <w:vAlign w:val="bottom"/>
          </w:tcPr>
          <w:p w14:paraId="4A7F915B" w14:textId="77777777" w:rsidR="00A339B5" w:rsidRPr="00374E89" w:rsidRDefault="00A339B5" w:rsidP="00A339B5">
            <w:pPr>
              <w:pStyle w:val="acctfourfigures"/>
              <w:tabs>
                <w:tab w:val="clear" w:pos="765"/>
                <w:tab w:val="decimal" w:pos="501"/>
              </w:tabs>
              <w:spacing w:line="276" w:lineRule="auto"/>
              <w:ind w:right="-85"/>
              <w:jc w:val="center"/>
              <w:rPr>
                <w:b/>
                <w:bCs/>
                <w:sz w:val="15"/>
                <w:szCs w:val="15"/>
              </w:rPr>
            </w:pPr>
          </w:p>
        </w:tc>
        <w:tc>
          <w:tcPr>
            <w:tcW w:w="272" w:type="pct"/>
            <w:tcBorders>
              <w:top w:val="single" w:sz="4" w:space="0" w:color="auto"/>
              <w:bottom w:val="double" w:sz="4" w:space="0" w:color="auto"/>
            </w:tcBorders>
            <w:vAlign w:val="bottom"/>
          </w:tcPr>
          <w:p w14:paraId="1AF820D5" w14:textId="6A95C3D6"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c>
          <w:tcPr>
            <w:tcW w:w="60" w:type="pct"/>
            <w:vAlign w:val="bottom"/>
          </w:tcPr>
          <w:p w14:paraId="3C105DE0" w14:textId="77777777" w:rsidR="00A339B5" w:rsidRPr="00374E89" w:rsidRDefault="00A339B5" w:rsidP="00A339B5">
            <w:pPr>
              <w:tabs>
                <w:tab w:val="decimal" w:pos="550"/>
              </w:tabs>
              <w:spacing w:line="276" w:lineRule="auto"/>
              <w:ind w:right="20"/>
              <w:jc w:val="center"/>
              <w:rPr>
                <w:b/>
                <w:bCs/>
                <w:sz w:val="15"/>
                <w:szCs w:val="15"/>
              </w:rPr>
            </w:pPr>
          </w:p>
        </w:tc>
        <w:tc>
          <w:tcPr>
            <w:tcW w:w="344" w:type="pct"/>
            <w:tcBorders>
              <w:top w:val="single" w:sz="4" w:space="0" w:color="auto"/>
              <w:bottom w:val="double" w:sz="4" w:space="0" w:color="auto"/>
            </w:tcBorders>
            <w:vAlign w:val="bottom"/>
          </w:tcPr>
          <w:p w14:paraId="5AEE33B0" w14:textId="77777777"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c>
          <w:tcPr>
            <w:tcW w:w="61" w:type="pct"/>
          </w:tcPr>
          <w:p w14:paraId="66638E86" w14:textId="77777777" w:rsidR="00A339B5" w:rsidRPr="00374E89" w:rsidRDefault="00A339B5" w:rsidP="00A339B5">
            <w:pPr>
              <w:tabs>
                <w:tab w:val="decimal" w:pos="337"/>
              </w:tabs>
              <w:spacing w:line="276" w:lineRule="auto"/>
              <w:ind w:right="20"/>
              <w:jc w:val="center"/>
              <w:rPr>
                <w:b/>
                <w:bCs/>
                <w:sz w:val="15"/>
                <w:szCs w:val="15"/>
              </w:rPr>
            </w:pPr>
          </w:p>
        </w:tc>
        <w:tc>
          <w:tcPr>
            <w:tcW w:w="264" w:type="pct"/>
            <w:tcBorders>
              <w:top w:val="single" w:sz="4" w:space="0" w:color="auto"/>
              <w:bottom w:val="double" w:sz="4" w:space="0" w:color="auto"/>
            </w:tcBorders>
            <w:vAlign w:val="bottom"/>
          </w:tcPr>
          <w:p w14:paraId="3CEBA15D" w14:textId="4A67249F"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c>
          <w:tcPr>
            <w:tcW w:w="61" w:type="pct"/>
          </w:tcPr>
          <w:p w14:paraId="71220B7D" w14:textId="1D4D636A" w:rsidR="00A339B5" w:rsidRPr="00374E89" w:rsidRDefault="00A339B5" w:rsidP="00A339B5">
            <w:pPr>
              <w:tabs>
                <w:tab w:val="decimal" w:pos="337"/>
              </w:tabs>
              <w:spacing w:line="276" w:lineRule="auto"/>
              <w:ind w:right="20"/>
              <w:jc w:val="center"/>
              <w:rPr>
                <w:b/>
                <w:bCs/>
                <w:sz w:val="15"/>
                <w:szCs w:val="15"/>
              </w:rPr>
            </w:pPr>
          </w:p>
        </w:tc>
        <w:tc>
          <w:tcPr>
            <w:tcW w:w="268" w:type="pct"/>
            <w:tcBorders>
              <w:top w:val="single" w:sz="4" w:space="0" w:color="auto"/>
              <w:bottom w:val="double" w:sz="4" w:space="0" w:color="auto"/>
            </w:tcBorders>
            <w:vAlign w:val="bottom"/>
          </w:tcPr>
          <w:p w14:paraId="665D0F77" w14:textId="7DF1732F" w:rsidR="00A339B5" w:rsidRPr="00374E89" w:rsidRDefault="00A339B5" w:rsidP="00A339B5">
            <w:pPr>
              <w:pStyle w:val="NoSpacing"/>
              <w:tabs>
                <w:tab w:val="clear" w:pos="680"/>
                <w:tab w:val="clear" w:pos="907"/>
                <w:tab w:val="left" w:pos="585"/>
              </w:tabs>
              <w:spacing w:line="240" w:lineRule="atLeast"/>
              <w:ind w:right="-141"/>
              <w:jc w:val="center"/>
              <w:rPr>
                <w:rFonts w:ascii="Times New Roman" w:hAnsi="Times New Roman" w:cs="Times New Roman"/>
                <w:b/>
                <w:bCs/>
                <w:sz w:val="15"/>
                <w:szCs w:val="15"/>
              </w:rPr>
            </w:pPr>
            <w:r w:rsidRPr="00374E89">
              <w:rPr>
                <w:rFonts w:ascii="Times New Roman" w:hAnsi="Times New Roman" w:cs="Times New Roman"/>
                <w:b/>
                <w:bCs/>
                <w:sz w:val="15"/>
                <w:szCs w:val="15"/>
              </w:rPr>
              <w:t>-</w:t>
            </w:r>
          </w:p>
        </w:tc>
      </w:tr>
    </w:tbl>
    <w:p w14:paraId="1B8441D3" w14:textId="77777777" w:rsidR="00332E21" w:rsidRPr="00CC2561" w:rsidRDefault="00332E21" w:rsidP="00A0216C">
      <w:pPr>
        <w:pStyle w:val="BodyText"/>
        <w:spacing w:after="0"/>
        <w:jc w:val="thaiDistribute"/>
        <w:rPr>
          <w:b/>
          <w:bCs/>
          <w:sz w:val="18"/>
          <w:szCs w:val="18"/>
        </w:rPr>
      </w:pPr>
    </w:p>
    <w:p w14:paraId="1946D533" w14:textId="77777777" w:rsidR="00332E21" w:rsidRPr="00CC2561" w:rsidRDefault="00332E21" w:rsidP="005C3BD8">
      <w:pPr>
        <w:pStyle w:val="BodyText"/>
        <w:spacing w:after="0"/>
        <w:ind w:left="90" w:right="-224"/>
        <w:jc w:val="thaiDistribute"/>
        <w:rPr>
          <w:sz w:val="20"/>
        </w:rPr>
      </w:pPr>
    </w:p>
    <w:p w14:paraId="4D6DD6AD" w14:textId="77777777" w:rsidR="00332E21" w:rsidRPr="00CC2561" w:rsidRDefault="00332E21" w:rsidP="00085098">
      <w:pPr>
        <w:pStyle w:val="Heading1"/>
        <w:rPr>
          <w:rFonts w:cs="Angsana New"/>
          <w:cs/>
        </w:rPr>
        <w:sectPr w:rsidR="00332E21" w:rsidRPr="00CC2561" w:rsidSect="00332E21">
          <w:footerReference w:type="default" r:id="rId16"/>
          <w:pgSz w:w="16840" w:h="11907" w:orient="landscape"/>
          <w:pgMar w:top="691" w:right="1152" w:bottom="576" w:left="1152" w:header="720" w:footer="720" w:gutter="0"/>
          <w:cols w:space="720"/>
          <w:docGrid w:linePitch="299"/>
        </w:sectPr>
      </w:pPr>
    </w:p>
    <w:p w14:paraId="09D179D3" w14:textId="23436BF8" w:rsidR="00332E21" w:rsidRPr="00CC2561" w:rsidRDefault="00332E21" w:rsidP="00085098">
      <w:pPr>
        <w:pStyle w:val="Heading1"/>
        <w:rPr>
          <w:rFonts w:cstheme="minorBidi"/>
          <w:cs/>
        </w:rPr>
      </w:pPr>
      <w:r w:rsidRPr="00CC2561">
        <w:t>1</w:t>
      </w:r>
      <w:r w:rsidR="00AA3C23" w:rsidRPr="00CC2561">
        <w:t>1</w:t>
      </w:r>
      <w:r w:rsidRPr="00CC2561">
        <w:tab/>
        <w:t>Buildings, equipment, right-of-use assets and lease</w:t>
      </w:r>
    </w:p>
    <w:p w14:paraId="443B585D" w14:textId="77777777" w:rsidR="00332E21" w:rsidRPr="00CC2561" w:rsidRDefault="00332E21" w:rsidP="003D0AC6">
      <w:pPr>
        <w:pStyle w:val="BodyText"/>
        <w:spacing w:after="0" w:line="240" w:lineRule="atLeast"/>
        <w:rPr>
          <w:lang w:val="en-US" w:bidi="th-TH"/>
        </w:rPr>
      </w:pPr>
    </w:p>
    <w:p w14:paraId="33B9B0EB" w14:textId="4E24FA6B" w:rsidR="00332E21" w:rsidRPr="00CC2561" w:rsidRDefault="00332E21" w:rsidP="001F4454">
      <w:pPr>
        <w:pStyle w:val="BodyText"/>
        <w:shd w:val="clear" w:color="auto" w:fill="FFFFFF"/>
        <w:spacing w:after="0" w:line="240" w:lineRule="atLeast"/>
        <w:ind w:left="540" w:right="-27"/>
        <w:jc w:val="thaiDistribute"/>
        <w:rPr>
          <w:szCs w:val="22"/>
          <w:lang w:val="en-US" w:bidi="th-TH"/>
        </w:rPr>
      </w:pPr>
      <w:r w:rsidRPr="00CC2561">
        <w:rPr>
          <w:szCs w:val="22"/>
          <w:lang w:val="en-US" w:bidi="th-TH"/>
        </w:rPr>
        <w:t>Acquisitions, disposals and transfers</w:t>
      </w:r>
      <w:r w:rsidR="006F06E9" w:rsidRPr="00CC2561">
        <w:rPr>
          <w:szCs w:val="22"/>
          <w:lang w:val="en-US" w:bidi="th-TH"/>
        </w:rPr>
        <w:t xml:space="preserve"> </w:t>
      </w:r>
      <w:r w:rsidRPr="00CC2561">
        <w:rPr>
          <w:szCs w:val="22"/>
          <w:lang w:val="en-US" w:bidi="th-TH"/>
        </w:rPr>
        <w:t>of</w:t>
      </w:r>
      <w:r w:rsidR="00C21F6E" w:rsidRPr="00CC2561">
        <w:rPr>
          <w:rFonts w:cstheme="minorBidi"/>
          <w:szCs w:val="22"/>
          <w:lang w:val="en-US" w:bidi="th-TH"/>
        </w:rPr>
        <w:t xml:space="preserve"> </w:t>
      </w:r>
      <w:r w:rsidR="00725469" w:rsidRPr="00CC2561">
        <w:rPr>
          <w:rFonts w:cstheme="minorBidi"/>
          <w:szCs w:val="22"/>
          <w:lang w:val="en-US" w:bidi="th-TH"/>
        </w:rPr>
        <w:t>lan</w:t>
      </w:r>
      <w:r w:rsidR="00C21F6E" w:rsidRPr="00CC2561">
        <w:rPr>
          <w:rFonts w:cstheme="minorBidi"/>
          <w:szCs w:val="22"/>
          <w:lang w:val="en-US" w:bidi="th-TH"/>
        </w:rPr>
        <w:t>d,</w:t>
      </w:r>
      <w:r w:rsidR="0043459E" w:rsidRPr="00CC2561">
        <w:rPr>
          <w:szCs w:val="22"/>
          <w:lang w:val="en-US" w:bidi="th-TH"/>
        </w:rPr>
        <w:t xml:space="preserve"> </w:t>
      </w:r>
      <w:r w:rsidRPr="00CC2561">
        <w:rPr>
          <w:szCs w:val="22"/>
          <w:lang w:val="en-US" w:bidi="th-TH"/>
        </w:rPr>
        <w:t>building</w:t>
      </w:r>
      <w:r w:rsidR="00B67DB0">
        <w:rPr>
          <w:szCs w:val="22"/>
          <w:lang w:val="en-US" w:bidi="th-TH"/>
        </w:rPr>
        <w:t>s</w:t>
      </w:r>
      <w:r w:rsidRPr="00CC2561">
        <w:rPr>
          <w:szCs w:val="22"/>
          <w:lang w:val="en-US" w:bidi="th-TH"/>
        </w:rPr>
        <w:t xml:space="preserve">, equipment and right-of-use assets during the </w:t>
      </w:r>
      <w:r w:rsidR="00C21F6E" w:rsidRPr="00CC2561">
        <w:rPr>
          <w:szCs w:val="22"/>
          <w:lang w:val="en-US" w:bidi="th-TH"/>
        </w:rPr>
        <w:t xml:space="preserve">  </w:t>
      </w:r>
      <w:r w:rsidR="006834D2">
        <w:rPr>
          <w:szCs w:val="22"/>
          <w:lang w:val="en-US" w:bidi="th-TH"/>
        </w:rPr>
        <w:t>three</w:t>
      </w:r>
      <w:r w:rsidRPr="00CC2561">
        <w:rPr>
          <w:szCs w:val="22"/>
          <w:lang w:val="en-US" w:bidi="th-TH"/>
        </w:rPr>
        <w:t xml:space="preserve">-month period ended </w:t>
      </w:r>
      <w:r w:rsidR="006834D2">
        <w:rPr>
          <w:szCs w:val="22"/>
          <w:lang w:val="en-US"/>
        </w:rPr>
        <w:t>31 March 2026</w:t>
      </w:r>
      <w:r w:rsidRPr="00CC2561">
        <w:rPr>
          <w:szCs w:val="22"/>
          <w:lang w:val="en-US"/>
        </w:rPr>
        <w:t xml:space="preserve"> </w:t>
      </w:r>
      <w:r w:rsidRPr="00CC2561">
        <w:rPr>
          <w:szCs w:val="22"/>
          <w:lang w:val="en-US" w:bidi="th-TH"/>
        </w:rPr>
        <w:t>were as follows:</w:t>
      </w:r>
    </w:p>
    <w:p w14:paraId="75C4E5A2" w14:textId="77777777" w:rsidR="00332E21" w:rsidRPr="00CC2561" w:rsidRDefault="00332E21" w:rsidP="003D0AC6">
      <w:pPr>
        <w:pStyle w:val="BodyText"/>
        <w:shd w:val="clear" w:color="auto" w:fill="FFFFFF"/>
        <w:spacing w:after="0" w:line="240" w:lineRule="atLeast"/>
        <w:ind w:left="547" w:right="-27"/>
        <w:jc w:val="thaiDistribute"/>
        <w:rPr>
          <w:szCs w:val="22"/>
          <w:lang w:val="en-US" w:bidi="th-TH"/>
        </w:rPr>
      </w:pPr>
    </w:p>
    <w:tbl>
      <w:tblPr>
        <w:tblW w:w="4684" w:type="pct"/>
        <w:tblInd w:w="547" w:type="dxa"/>
        <w:tblLayout w:type="fixed"/>
        <w:tblCellMar>
          <w:left w:w="79" w:type="dxa"/>
          <w:right w:w="79" w:type="dxa"/>
        </w:tblCellMar>
        <w:tblLook w:val="0000" w:firstRow="0" w:lastRow="0" w:firstColumn="0" w:lastColumn="0" w:noHBand="0" w:noVBand="0"/>
      </w:tblPr>
      <w:tblGrid>
        <w:gridCol w:w="5093"/>
        <w:gridCol w:w="1800"/>
        <w:gridCol w:w="269"/>
        <w:gridCol w:w="1982"/>
      </w:tblGrid>
      <w:tr w:rsidR="00F83A07" w:rsidRPr="006C7406" w14:paraId="39BCE2F2" w14:textId="77777777" w:rsidTr="00B67DB0">
        <w:trPr>
          <w:cantSplit/>
          <w:trHeight w:val="103"/>
          <w:tblHeader/>
        </w:trPr>
        <w:tc>
          <w:tcPr>
            <w:tcW w:w="2785" w:type="pct"/>
          </w:tcPr>
          <w:p w14:paraId="1DAA75E2" w14:textId="77777777" w:rsidR="00F83A07" w:rsidRPr="006C7406" w:rsidRDefault="00F83A07" w:rsidP="0084360A">
            <w:pPr>
              <w:pStyle w:val="acctfourfigures"/>
              <w:shd w:val="clear" w:color="auto" w:fill="FFFFFF"/>
              <w:spacing w:line="240" w:lineRule="atLeast"/>
              <w:jc w:val="center"/>
              <w:rPr>
                <w:szCs w:val="22"/>
              </w:rPr>
            </w:pPr>
          </w:p>
        </w:tc>
        <w:tc>
          <w:tcPr>
            <w:tcW w:w="2215" w:type="pct"/>
            <w:gridSpan w:val="3"/>
            <w:vAlign w:val="bottom"/>
          </w:tcPr>
          <w:p w14:paraId="2F7926A9" w14:textId="77777777" w:rsidR="00F83A07" w:rsidRPr="006C7406" w:rsidRDefault="00F83A07" w:rsidP="0084360A">
            <w:pPr>
              <w:pStyle w:val="acctfourfigures"/>
              <w:shd w:val="clear" w:color="auto" w:fill="FFFFFF"/>
              <w:tabs>
                <w:tab w:val="clear" w:pos="765"/>
              </w:tabs>
              <w:spacing w:line="240" w:lineRule="atLeast"/>
              <w:jc w:val="center"/>
              <w:rPr>
                <w:b/>
                <w:bCs/>
                <w:szCs w:val="22"/>
              </w:rPr>
            </w:pPr>
            <w:r w:rsidRPr="006C7406">
              <w:rPr>
                <w:b/>
                <w:bCs/>
                <w:szCs w:val="22"/>
              </w:rPr>
              <w:t xml:space="preserve">Consolidated </w:t>
            </w:r>
          </w:p>
          <w:p w14:paraId="55CCE6C7" w14:textId="77777777" w:rsidR="00F83A07" w:rsidRPr="006C7406" w:rsidRDefault="00F83A07" w:rsidP="0084360A">
            <w:pPr>
              <w:pStyle w:val="acctfourfigures"/>
              <w:shd w:val="clear" w:color="auto" w:fill="FFFFFF"/>
              <w:tabs>
                <w:tab w:val="clear" w:pos="765"/>
              </w:tabs>
              <w:spacing w:line="240" w:lineRule="atLeast"/>
              <w:jc w:val="center"/>
              <w:rPr>
                <w:szCs w:val="22"/>
              </w:rPr>
            </w:pPr>
            <w:r w:rsidRPr="006C7406">
              <w:rPr>
                <w:b/>
                <w:bCs/>
                <w:szCs w:val="22"/>
              </w:rPr>
              <w:t>financial statements</w:t>
            </w:r>
          </w:p>
        </w:tc>
      </w:tr>
      <w:tr w:rsidR="00C3694A" w:rsidRPr="006C7406" w14:paraId="07BA8808" w14:textId="77777777" w:rsidTr="00B67DB0">
        <w:trPr>
          <w:cantSplit/>
          <w:trHeight w:val="103"/>
          <w:tblHeader/>
        </w:trPr>
        <w:tc>
          <w:tcPr>
            <w:tcW w:w="2785" w:type="pct"/>
          </w:tcPr>
          <w:p w14:paraId="1E5B4218" w14:textId="77777777" w:rsidR="00F83A07" w:rsidRPr="006C7406" w:rsidRDefault="00F83A07" w:rsidP="0084360A">
            <w:pPr>
              <w:pStyle w:val="acctfourfigures"/>
              <w:shd w:val="clear" w:color="auto" w:fill="FFFFFF"/>
              <w:spacing w:line="240" w:lineRule="atLeast"/>
              <w:rPr>
                <w:szCs w:val="22"/>
              </w:rPr>
            </w:pPr>
          </w:p>
        </w:tc>
        <w:tc>
          <w:tcPr>
            <w:tcW w:w="984" w:type="pct"/>
            <w:vAlign w:val="bottom"/>
          </w:tcPr>
          <w:p w14:paraId="5390E552" w14:textId="1170C277" w:rsidR="00F83A07" w:rsidRPr="006C7406" w:rsidRDefault="00F83A07" w:rsidP="00F83A07">
            <w:pPr>
              <w:pStyle w:val="acctfourfigures"/>
              <w:shd w:val="clear" w:color="auto" w:fill="FFFFFF"/>
              <w:tabs>
                <w:tab w:val="clear" w:pos="765"/>
              </w:tabs>
              <w:spacing w:line="240" w:lineRule="atLeast"/>
              <w:jc w:val="center"/>
              <w:rPr>
                <w:spacing w:val="-2"/>
                <w:szCs w:val="22"/>
              </w:rPr>
            </w:pPr>
            <w:r w:rsidRPr="006C7406">
              <w:rPr>
                <w:spacing w:val="-2"/>
                <w:szCs w:val="22"/>
              </w:rPr>
              <w:t xml:space="preserve">Acquisitions </w:t>
            </w:r>
            <w:r w:rsidRPr="006C7406">
              <w:rPr>
                <w:szCs w:val="22"/>
              </w:rPr>
              <w:t>and</w:t>
            </w:r>
          </w:p>
          <w:p w14:paraId="1F8F9330" w14:textId="6FC30CA7" w:rsidR="00F83A07" w:rsidRPr="006C7406" w:rsidRDefault="00F83A07" w:rsidP="00F83A07">
            <w:pPr>
              <w:pStyle w:val="acctfourfigures"/>
              <w:shd w:val="clear" w:color="auto" w:fill="FFFFFF"/>
              <w:tabs>
                <w:tab w:val="clear" w:pos="765"/>
              </w:tabs>
              <w:spacing w:line="240" w:lineRule="atLeast"/>
              <w:jc w:val="center"/>
              <w:rPr>
                <w:szCs w:val="22"/>
                <w:rtl/>
                <w:cs/>
              </w:rPr>
            </w:pPr>
            <w:r w:rsidRPr="006C7406">
              <w:rPr>
                <w:szCs w:val="22"/>
              </w:rPr>
              <w:t>transfers in - at cost</w:t>
            </w:r>
          </w:p>
        </w:tc>
        <w:tc>
          <w:tcPr>
            <w:tcW w:w="147" w:type="pct"/>
          </w:tcPr>
          <w:p w14:paraId="620E5FD8" w14:textId="77777777" w:rsidR="00F83A07" w:rsidRPr="006C7406" w:rsidRDefault="00F83A07" w:rsidP="0084360A">
            <w:pPr>
              <w:pStyle w:val="acctfourfigures"/>
              <w:shd w:val="clear" w:color="auto" w:fill="FFFFFF"/>
              <w:spacing w:line="240" w:lineRule="atLeast"/>
              <w:jc w:val="center"/>
              <w:rPr>
                <w:szCs w:val="22"/>
              </w:rPr>
            </w:pPr>
          </w:p>
        </w:tc>
        <w:tc>
          <w:tcPr>
            <w:tcW w:w="1084" w:type="pct"/>
            <w:vAlign w:val="bottom"/>
          </w:tcPr>
          <w:p w14:paraId="5055FD2B" w14:textId="08A921C8" w:rsidR="00F83A07" w:rsidRPr="006C7406" w:rsidRDefault="00F83A07" w:rsidP="00F83A07">
            <w:pPr>
              <w:pStyle w:val="acctfourfigures"/>
              <w:shd w:val="clear" w:color="auto" w:fill="FFFFFF"/>
              <w:tabs>
                <w:tab w:val="clear" w:pos="765"/>
              </w:tabs>
              <w:spacing w:line="240" w:lineRule="atLeast"/>
              <w:jc w:val="center"/>
              <w:rPr>
                <w:szCs w:val="22"/>
              </w:rPr>
            </w:pPr>
            <w:r w:rsidRPr="006C7406">
              <w:rPr>
                <w:szCs w:val="22"/>
              </w:rPr>
              <w:t xml:space="preserve">Disposals and </w:t>
            </w:r>
          </w:p>
          <w:p w14:paraId="2BD9F085" w14:textId="28C95F33" w:rsidR="00F83A07" w:rsidRPr="006C7406" w:rsidRDefault="00F83A07" w:rsidP="0084360A">
            <w:pPr>
              <w:pStyle w:val="acctfourfigures"/>
              <w:shd w:val="clear" w:color="auto" w:fill="FFFFFF"/>
              <w:tabs>
                <w:tab w:val="clear" w:pos="765"/>
              </w:tabs>
              <w:spacing w:line="240" w:lineRule="atLeast"/>
              <w:jc w:val="center"/>
              <w:rPr>
                <w:szCs w:val="22"/>
              </w:rPr>
            </w:pPr>
            <w:r w:rsidRPr="006C7406">
              <w:rPr>
                <w:szCs w:val="22"/>
              </w:rPr>
              <w:t>transfers out - net book value</w:t>
            </w:r>
          </w:p>
        </w:tc>
      </w:tr>
      <w:tr w:rsidR="00F83A07" w:rsidRPr="006C7406" w14:paraId="1F3ACA50" w14:textId="77777777" w:rsidTr="00B67DB0">
        <w:trPr>
          <w:cantSplit/>
          <w:trHeight w:val="103"/>
          <w:tblHeader/>
        </w:trPr>
        <w:tc>
          <w:tcPr>
            <w:tcW w:w="2785" w:type="pct"/>
          </w:tcPr>
          <w:p w14:paraId="1A013D9A" w14:textId="77777777" w:rsidR="00F83A07" w:rsidRPr="006C7406" w:rsidRDefault="00F83A07" w:rsidP="0084360A">
            <w:pPr>
              <w:pStyle w:val="acctfourfigures"/>
              <w:shd w:val="clear" w:color="auto" w:fill="FFFFFF"/>
              <w:spacing w:line="240" w:lineRule="atLeast"/>
              <w:jc w:val="center"/>
              <w:rPr>
                <w:szCs w:val="22"/>
              </w:rPr>
            </w:pPr>
          </w:p>
        </w:tc>
        <w:tc>
          <w:tcPr>
            <w:tcW w:w="2215" w:type="pct"/>
            <w:gridSpan w:val="3"/>
            <w:vAlign w:val="bottom"/>
          </w:tcPr>
          <w:p w14:paraId="130C6C82" w14:textId="235B2A07" w:rsidR="00F83A07" w:rsidRPr="006C7406" w:rsidRDefault="00F83A07" w:rsidP="0084360A">
            <w:pPr>
              <w:pStyle w:val="acctfourfigures"/>
              <w:shd w:val="clear" w:color="auto" w:fill="FFFFFF"/>
              <w:tabs>
                <w:tab w:val="clear" w:pos="765"/>
              </w:tabs>
              <w:spacing w:line="240" w:lineRule="atLeast"/>
              <w:jc w:val="center"/>
              <w:rPr>
                <w:szCs w:val="22"/>
              </w:rPr>
            </w:pPr>
            <w:r w:rsidRPr="006C7406">
              <w:rPr>
                <w:i/>
                <w:iCs/>
                <w:szCs w:val="22"/>
              </w:rPr>
              <w:t>(in thousand Baht)</w:t>
            </w:r>
          </w:p>
        </w:tc>
      </w:tr>
      <w:tr w:rsidR="00C3694A" w:rsidRPr="006C7406" w14:paraId="0FDB2673" w14:textId="77777777" w:rsidTr="00B67DB0">
        <w:trPr>
          <w:cantSplit/>
        </w:trPr>
        <w:tc>
          <w:tcPr>
            <w:tcW w:w="2785" w:type="pct"/>
          </w:tcPr>
          <w:p w14:paraId="2D702619" w14:textId="77777777" w:rsidR="00F83A07" w:rsidRPr="006C7406" w:rsidRDefault="00F83A07" w:rsidP="0084360A">
            <w:pPr>
              <w:shd w:val="clear" w:color="auto" w:fill="FFFFFF"/>
              <w:spacing w:line="240" w:lineRule="atLeast"/>
              <w:ind w:left="180" w:hanging="162"/>
              <w:rPr>
                <w:szCs w:val="22"/>
              </w:rPr>
            </w:pPr>
            <w:r w:rsidRPr="006C7406">
              <w:rPr>
                <w:szCs w:val="22"/>
              </w:rPr>
              <w:t>Land</w:t>
            </w:r>
          </w:p>
        </w:tc>
        <w:tc>
          <w:tcPr>
            <w:tcW w:w="984" w:type="pct"/>
          </w:tcPr>
          <w:p w14:paraId="4272480D" w14:textId="444C3784" w:rsidR="00F83A07" w:rsidRPr="006C7406" w:rsidRDefault="00B65BDC" w:rsidP="0084360A">
            <w:pPr>
              <w:pStyle w:val="acctfourfigures"/>
              <w:tabs>
                <w:tab w:val="clear" w:pos="765"/>
                <w:tab w:val="decimal" w:pos="859"/>
              </w:tabs>
              <w:spacing w:line="240" w:lineRule="atLeast"/>
              <w:ind w:left="-586" w:right="81"/>
              <w:jc w:val="right"/>
              <w:rPr>
                <w:szCs w:val="22"/>
              </w:rPr>
            </w:pPr>
            <w:r w:rsidRPr="006C7406">
              <w:rPr>
                <w:szCs w:val="22"/>
              </w:rPr>
              <w:t>1,085</w:t>
            </w:r>
          </w:p>
        </w:tc>
        <w:tc>
          <w:tcPr>
            <w:tcW w:w="147" w:type="pct"/>
          </w:tcPr>
          <w:p w14:paraId="3542F2B0" w14:textId="77777777" w:rsidR="00F83A07" w:rsidRPr="006C7406" w:rsidRDefault="00F83A07" w:rsidP="0084360A">
            <w:pPr>
              <w:pStyle w:val="acctfourfigures"/>
              <w:shd w:val="clear" w:color="auto" w:fill="FFFFFF"/>
              <w:spacing w:line="240" w:lineRule="atLeast"/>
              <w:rPr>
                <w:szCs w:val="22"/>
              </w:rPr>
            </w:pPr>
          </w:p>
        </w:tc>
        <w:tc>
          <w:tcPr>
            <w:tcW w:w="1084" w:type="pct"/>
          </w:tcPr>
          <w:p w14:paraId="64652D37" w14:textId="4F2269C1" w:rsidR="00F83A07" w:rsidRPr="006C7406" w:rsidRDefault="007002AE" w:rsidP="006C7406">
            <w:pPr>
              <w:pStyle w:val="acctfourfigures"/>
              <w:tabs>
                <w:tab w:val="clear" w:pos="765"/>
                <w:tab w:val="decimal" w:pos="859"/>
                <w:tab w:val="left" w:pos="1391"/>
              </w:tabs>
              <w:spacing w:line="240" w:lineRule="atLeast"/>
              <w:ind w:left="-586" w:right="366"/>
              <w:jc w:val="right"/>
              <w:rPr>
                <w:szCs w:val="22"/>
              </w:rPr>
            </w:pPr>
            <w:r w:rsidRPr="006C7406">
              <w:rPr>
                <w:szCs w:val="22"/>
              </w:rPr>
              <w:t>-</w:t>
            </w:r>
          </w:p>
        </w:tc>
      </w:tr>
      <w:tr w:rsidR="00C3694A" w:rsidRPr="006C7406" w14:paraId="2413965B" w14:textId="77777777" w:rsidTr="00B67DB0">
        <w:trPr>
          <w:cantSplit/>
        </w:trPr>
        <w:tc>
          <w:tcPr>
            <w:tcW w:w="2785" w:type="pct"/>
          </w:tcPr>
          <w:p w14:paraId="655ECA24" w14:textId="2077CF08" w:rsidR="00F83A07" w:rsidRPr="006C7406" w:rsidRDefault="002129B7" w:rsidP="0084360A">
            <w:pPr>
              <w:shd w:val="clear" w:color="auto" w:fill="FFFFFF"/>
              <w:spacing w:line="240" w:lineRule="atLeast"/>
              <w:ind w:left="180" w:hanging="162"/>
              <w:rPr>
                <w:szCs w:val="22"/>
                <w:cs/>
                <w:lang w:bidi="th-TH"/>
              </w:rPr>
            </w:pPr>
            <w:r w:rsidRPr="006C7406">
              <w:rPr>
                <w:szCs w:val="22"/>
              </w:rPr>
              <w:t>Building</w:t>
            </w:r>
            <w:r w:rsidR="00F83A07" w:rsidRPr="006C7406">
              <w:rPr>
                <w:szCs w:val="22"/>
              </w:rPr>
              <w:t xml:space="preserve"> and building improvements and rental building</w:t>
            </w:r>
          </w:p>
        </w:tc>
        <w:tc>
          <w:tcPr>
            <w:tcW w:w="984" w:type="pct"/>
          </w:tcPr>
          <w:p w14:paraId="007DA20C" w14:textId="5D23470F" w:rsidR="00B65BDC" w:rsidRPr="006C7406" w:rsidRDefault="00B65BDC" w:rsidP="00C76602">
            <w:pPr>
              <w:pStyle w:val="acctfourfigures"/>
              <w:tabs>
                <w:tab w:val="clear" w:pos="765"/>
                <w:tab w:val="decimal" w:pos="859"/>
              </w:tabs>
              <w:spacing w:line="240" w:lineRule="atLeast"/>
              <w:ind w:left="-586" w:right="81"/>
              <w:jc w:val="right"/>
              <w:rPr>
                <w:szCs w:val="22"/>
                <w:lang w:val="en-US" w:bidi="th-TH"/>
              </w:rPr>
            </w:pPr>
            <w:r w:rsidRPr="006C7406">
              <w:rPr>
                <w:szCs w:val="22"/>
              </w:rPr>
              <w:t>19,320</w:t>
            </w:r>
          </w:p>
        </w:tc>
        <w:tc>
          <w:tcPr>
            <w:tcW w:w="147" w:type="pct"/>
          </w:tcPr>
          <w:p w14:paraId="6EBE471A" w14:textId="77777777" w:rsidR="00F83A07" w:rsidRPr="006C7406" w:rsidRDefault="00F83A07" w:rsidP="0084360A">
            <w:pPr>
              <w:pStyle w:val="acctfourfigures"/>
              <w:shd w:val="clear" w:color="auto" w:fill="FFFFFF"/>
              <w:spacing w:line="240" w:lineRule="atLeast"/>
              <w:rPr>
                <w:szCs w:val="22"/>
              </w:rPr>
            </w:pPr>
          </w:p>
        </w:tc>
        <w:tc>
          <w:tcPr>
            <w:tcW w:w="1084" w:type="pct"/>
          </w:tcPr>
          <w:p w14:paraId="14BA98C0" w14:textId="5E951DB7" w:rsidR="007002AE" w:rsidRPr="006C7406" w:rsidRDefault="007002AE" w:rsidP="006C7406">
            <w:pPr>
              <w:pStyle w:val="acctfourfigures"/>
              <w:tabs>
                <w:tab w:val="clear" w:pos="765"/>
                <w:tab w:val="decimal" w:pos="859"/>
                <w:tab w:val="left" w:pos="1391"/>
              </w:tabs>
              <w:spacing w:line="240" w:lineRule="atLeast"/>
              <w:ind w:left="-586" w:right="357"/>
              <w:jc w:val="right"/>
              <w:rPr>
                <w:szCs w:val="22"/>
              </w:rPr>
            </w:pPr>
            <w:r w:rsidRPr="006C7406">
              <w:rPr>
                <w:szCs w:val="22"/>
              </w:rPr>
              <w:t>-</w:t>
            </w:r>
          </w:p>
        </w:tc>
      </w:tr>
      <w:tr w:rsidR="00C3694A" w:rsidRPr="006C7406" w14:paraId="0DB65733" w14:textId="77777777" w:rsidTr="00B67DB0">
        <w:trPr>
          <w:cantSplit/>
        </w:trPr>
        <w:tc>
          <w:tcPr>
            <w:tcW w:w="2785" w:type="pct"/>
          </w:tcPr>
          <w:p w14:paraId="1E7BF6C7" w14:textId="77777777" w:rsidR="00F83A07" w:rsidRPr="006C7406" w:rsidRDefault="00F83A07" w:rsidP="0084360A">
            <w:pPr>
              <w:shd w:val="clear" w:color="auto" w:fill="FFFFFF"/>
              <w:spacing w:line="240" w:lineRule="atLeast"/>
              <w:ind w:left="180" w:hanging="162"/>
              <w:rPr>
                <w:szCs w:val="22"/>
              </w:rPr>
            </w:pPr>
            <w:r w:rsidRPr="006C7406">
              <w:rPr>
                <w:szCs w:val="22"/>
              </w:rPr>
              <w:t>Furniture, fixtures and office equipment</w:t>
            </w:r>
          </w:p>
        </w:tc>
        <w:tc>
          <w:tcPr>
            <w:tcW w:w="984" w:type="pct"/>
          </w:tcPr>
          <w:p w14:paraId="14B70258" w14:textId="4AB2C81A" w:rsidR="00F83A07" w:rsidRPr="006C7406" w:rsidRDefault="00B65BDC" w:rsidP="0084360A">
            <w:pPr>
              <w:pStyle w:val="acctfourfigures"/>
              <w:tabs>
                <w:tab w:val="clear" w:pos="765"/>
                <w:tab w:val="decimal" w:pos="919"/>
              </w:tabs>
              <w:spacing w:line="240" w:lineRule="atLeast"/>
              <w:ind w:left="-586" w:right="81"/>
              <w:jc w:val="right"/>
              <w:rPr>
                <w:szCs w:val="22"/>
              </w:rPr>
            </w:pPr>
            <w:r w:rsidRPr="006C7406">
              <w:rPr>
                <w:szCs w:val="22"/>
              </w:rPr>
              <w:t>1,401</w:t>
            </w:r>
          </w:p>
        </w:tc>
        <w:tc>
          <w:tcPr>
            <w:tcW w:w="147" w:type="pct"/>
          </w:tcPr>
          <w:p w14:paraId="4BE19979" w14:textId="77777777" w:rsidR="00F83A07" w:rsidRPr="006C7406" w:rsidRDefault="00F83A07" w:rsidP="0084360A">
            <w:pPr>
              <w:pStyle w:val="acctfourfigures"/>
              <w:shd w:val="clear" w:color="auto" w:fill="FFFFFF"/>
              <w:spacing w:line="240" w:lineRule="atLeast"/>
              <w:rPr>
                <w:szCs w:val="22"/>
              </w:rPr>
            </w:pPr>
          </w:p>
        </w:tc>
        <w:tc>
          <w:tcPr>
            <w:tcW w:w="1084" w:type="pct"/>
          </w:tcPr>
          <w:p w14:paraId="28C996F1" w14:textId="2DBC9639" w:rsidR="00F83A07" w:rsidRPr="006C7406" w:rsidRDefault="00122A8B" w:rsidP="006C7406">
            <w:pPr>
              <w:pStyle w:val="acctfourfigures"/>
              <w:tabs>
                <w:tab w:val="clear" w:pos="765"/>
                <w:tab w:val="decimal" w:pos="859"/>
              </w:tabs>
              <w:spacing w:line="240" w:lineRule="atLeast"/>
              <w:ind w:left="-586" w:right="60"/>
              <w:jc w:val="right"/>
              <w:rPr>
                <w:szCs w:val="22"/>
              </w:rPr>
            </w:pPr>
            <w:r w:rsidRPr="006C7406">
              <w:rPr>
                <w:szCs w:val="22"/>
              </w:rPr>
              <w:t>(235)</w:t>
            </w:r>
          </w:p>
        </w:tc>
      </w:tr>
      <w:tr w:rsidR="00C3694A" w:rsidRPr="006C7406" w14:paraId="72FB26AD" w14:textId="77777777" w:rsidTr="00B67DB0">
        <w:trPr>
          <w:cantSplit/>
        </w:trPr>
        <w:tc>
          <w:tcPr>
            <w:tcW w:w="2785" w:type="pct"/>
          </w:tcPr>
          <w:p w14:paraId="273BF122" w14:textId="77777777" w:rsidR="00F83A07" w:rsidRPr="006C7406" w:rsidRDefault="00F83A07" w:rsidP="0084360A">
            <w:pPr>
              <w:shd w:val="clear" w:color="auto" w:fill="FFFFFF"/>
              <w:spacing w:line="240" w:lineRule="atLeast"/>
              <w:ind w:left="180" w:hanging="162"/>
              <w:rPr>
                <w:szCs w:val="22"/>
                <w:lang w:val="en-US"/>
              </w:rPr>
            </w:pPr>
            <w:r w:rsidRPr="006C7406">
              <w:rPr>
                <w:szCs w:val="22"/>
              </w:rPr>
              <w:t>Equipment and computer system</w:t>
            </w:r>
          </w:p>
        </w:tc>
        <w:tc>
          <w:tcPr>
            <w:tcW w:w="984" w:type="pct"/>
          </w:tcPr>
          <w:p w14:paraId="419E6245" w14:textId="72454650" w:rsidR="00F83A07" w:rsidRPr="006C7406" w:rsidRDefault="00B65BDC" w:rsidP="0084360A">
            <w:pPr>
              <w:pStyle w:val="acctfourfigures"/>
              <w:tabs>
                <w:tab w:val="clear" w:pos="765"/>
                <w:tab w:val="decimal" w:pos="919"/>
              </w:tabs>
              <w:spacing w:line="240" w:lineRule="atLeast"/>
              <w:ind w:left="-586" w:right="81"/>
              <w:jc w:val="right"/>
              <w:rPr>
                <w:szCs w:val="22"/>
              </w:rPr>
            </w:pPr>
            <w:r w:rsidRPr="006C7406">
              <w:rPr>
                <w:szCs w:val="22"/>
              </w:rPr>
              <w:t>2</w:t>
            </w:r>
            <w:r w:rsidR="00654D7B" w:rsidRPr="006C7406">
              <w:rPr>
                <w:szCs w:val="22"/>
              </w:rPr>
              <w:t>,</w:t>
            </w:r>
            <w:r w:rsidRPr="006C7406">
              <w:rPr>
                <w:szCs w:val="22"/>
              </w:rPr>
              <w:t>469</w:t>
            </w:r>
          </w:p>
        </w:tc>
        <w:tc>
          <w:tcPr>
            <w:tcW w:w="147" w:type="pct"/>
          </w:tcPr>
          <w:p w14:paraId="742CBE64" w14:textId="77777777" w:rsidR="00F83A07" w:rsidRPr="006C7406" w:rsidRDefault="00F83A07" w:rsidP="0084360A">
            <w:pPr>
              <w:pStyle w:val="acctfourfigures"/>
              <w:shd w:val="clear" w:color="auto" w:fill="FFFFFF"/>
              <w:spacing w:line="240" w:lineRule="atLeast"/>
              <w:rPr>
                <w:szCs w:val="22"/>
              </w:rPr>
            </w:pPr>
          </w:p>
        </w:tc>
        <w:tc>
          <w:tcPr>
            <w:tcW w:w="1084" w:type="pct"/>
          </w:tcPr>
          <w:p w14:paraId="7390ED8C" w14:textId="0D6779A4" w:rsidR="00F83A07" w:rsidRPr="006C7406" w:rsidRDefault="00913D70" w:rsidP="006C7406">
            <w:pPr>
              <w:pStyle w:val="acctfourfigures"/>
              <w:tabs>
                <w:tab w:val="clear" w:pos="765"/>
                <w:tab w:val="decimal" w:pos="859"/>
              </w:tabs>
              <w:spacing w:line="240" w:lineRule="atLeast"/>
              <w:ind w:left="-586" w:right="60"/>
              <w:jc w:val="right"/>
              <w:rPr>
                <w:szCs w:val="22"/>
              </w:rPr>
            </w:pPr>
            <w:r w:rsidRPr="006C7406">
              <w:rPr>
                <w:szCs w:val="22"/>
              </w:rPr>
              <w:t>(1,710)</w:t>
            </w:r>
          </w:p>
        </w:tc>
      </w:tr>
      <w:tr w:rsidR="00C3694A" w:rsidRPr="006C7406" w14:paraId="16016434" w14:textId="77777777" w:rsidTr="00B67DB0">
        <w:trPr>
          <w:cantSplit/>
        </w:trPr>
        <w:tc>
          <w:tcPr>
            <w:tcW w:w="2785" w:type="pct"/>
          </w:tcPr>
          <w:p w14:paraId="21B9AC7D" w14:textId="77777777" w:rsidR="00F83A07" w:rsidRPr="006C7406" w:rsidRDefault="00F83A07" w:rsidP="0084360A">
            <w:pPr>
              <w:shd w:val="clear" w:color="auto" w:fill="FFFFFF"/>
              <w:spacing w:line="240" w:lineRule="atLeast"/>
              <w:ind w:left="180" w:hanging="162"/>
              <w:rPr>
                <w:szCs w:val="22"/>
              </w:rPr>
            </w:pPr>
            <w:r w:rsidRPr="006C7406">
              <w:rPr>
                <w:szCs w:val="22"/>
              </w:rPr>
              <w:t>Assets under construction and installation</w:t>
            </w:r>
          </w:p>
        </w:tc>
        <w:tc>
          <w:tcPr>
            <w:tcW w:w="984" w:type="pct"/>
            <w:tcBorders>
              <w:bottom w:val="single" w:sz="4" w:space="0" w:color="auto"/>
            </w:tcBorders>
          </w:tcPr>
          <w:p w14:paraId="6B1AEC9B" w14:textId="46530246" w:rsidR="00F83A07" w:rsidRPr="006C7406" w:rsidRDefault="00AF3AC4" w:rsidP="0084360A">
            <w:pPr>
              <w:pStyle w:val="acctfourfigures"/>
              <w:tabs>
                <w:tab w:val="clear" w:pos="765"/>
                <w:tab w:val="decimal" w:pos="740"/>
              </w:tabs>
              <w:spacing w:line="240" w:lineRule="atLeast"/>
              <w:ind w:left="-590" w:right="86"/>
              <w:jc w:val="right"/>
              <w:rPr>
                <w:szCs w:val="22"/>
              </w:rPr>
            </w:pPr>
            <w:r w:rsidRPr="006C7406">
              <w:rPr>
                <w:szCs w:val="22"/>
              </w:rPr>
              <w:t>2,471</w:t>
            </w:r>
          </w:p>
        </w:tc>
        <w:tc>
          <w:tcPr>
            <w:tcW w:w="147" w:type="pct"/>
          </w:tcPr>
          <w:p w14:paraId="02F3F52B" w14:textId="77777777" w:rsidR="00F83A07" w:rsidRPr="006C7406" w:rsidRDefault="00F83A07" w:rsidP="0084360A">
            <w:pPr>
              <w:pStyle w:val="acctfourfigures"/>
              <w:shd w:val="clear" w:color="auto" w:fill="FFFFFF"/>
              <w:spacing w:line="240" w:lineRule="atLeast"/>
              <w:rPr>
                <w:szCs w:val="22"/>
              </w:rPr>
            </w:pPr>
          </w:p>
        </w:tc>
        <w:tc>
          <w:tcPr>
            <w:tcW w:w="1084" w:type="pct"/>
            <w:tcBorders>
              <w:bottom w:val="single" w:sz="4" w:space="0" w:color="auto"/>
            </w:tcBorders>
          </w:tcPr>
          <w:p w14:paraId="641113AA" w14:textId="19A1E1AE" w:rsidR="00F83A07" w:rsidRPr="006C7406" w:rsidRDefault="007002AE" w:rsidP="006C7406">
            <w:pPr>
              <w:pStyle w:val="acctfourfigures"/>
              <w:tabs>
                <w:tab w:val="clear" w:pos="765"/>
                <w:tab w:val="decimal" w:pos="859"/>
              </w:tabs>
              <w:spacing w:line="240" w:lineRule="atLeast"/>
              <w:ind w:left="-586" w:right="366"/>
              <w:jc w:val="right"/>
              <w:rPr>
                <w:szCs w:val="22"/>
              </w:rPr>
            </w:pPr>
            <w:r w:rsidRPr="006C7406">
              <w:rPr>
                <w:szCs w:val="22"/>
              </w:rPr>
              <w:t>-</w:t>
            </w:r>
          </w:p>
        </w:tc>
      </w:tr>
      <w:tr w:rsidR="00C3694A" w:rsidRPr="006C7406" w14:paraId="687D9145" w14:textId="77777777" w:rsidTr="00B67DB0">
        <w:trPr>
          <w:cantSplit/>
          <w:trHeight w:val="51"/>
        </w:trPr>
        <w:tc>
          <w:tcPr>
            <w:tcW w:w="2785" w:type="pct"/>
          </w:tcPr>
          <w:p w14:paraId="4E6DC9AD" w14:textId="77777777" w:rsidR="00F83A07" w:rsidRPr="006C7406" w:rsidRDefault="00F83A07" w:rsidP="0084360A">
            <w:pPr>
              <w:shd w:val="clear" w:color="auto" w:fill="FFFFFF"/>
              <w:spacing w:line="240" w:lineRule="atLeast"/>
              <w:ind w:left="180" w:hanging="162"/>
              <w:rPr>
                <w:b/>
                <w:bCs/>
                <w:szCs w:val="22"/>
                <w:shd w:val="clear" w:color="auto" w:fill="E6E6E6"/>
              </w:rPr>
            </w:pPr>
            <w:r w:rsidRPr="006C7406">
              <w:rPr>
                <w:b/>
                <w:bCs/>
                <w:szCs w:val="22"/>
              </w:rPr>
              <w:t>Total</w:t>
            </w:r>
          </w:p>
        </w:tc>
        <w:tc>
          <w:tcPr>
            <w:tcW w:w="984" w:type="pct"/>
            <w:tcBorders>
              <w:top w:val="single" w:sz="4" w:space="0" w:color="auto"/>
              <w:bottom w:val="double" w:sz="4" w:space="0" w:color="auto"/>
            </w:tcBorders>
          </w:tcPr>
          <w:p w14:paraId="64DEC0D2" w14:textId="531758CF" w:rsidR="00F83A07" w:rsidRPr="006C7406" w:rsidRDefault="00E5061D" w:rsidP="0084360A">
            <w:pPr>
              <w:pStyle w:val="acctfourfigures"/>
              <w:tabs>
                <w:tab w:val="clear" w:pos="765"/>
                <w:tab w:val="decimal" w:pos="919"/>
              </w:tabs>
              <w:spacing w:line="240" w:lineRule="atLeast"/>
              <w:ind w:left="-586" w:right="81"/>
              <w:jc w:val="right"/>
              <w:rPr>
                <w:b/>
                <w:bCs/>
                <w:szCs w:val="22"/>
              </w:rPr>
            </w:pPr>
            <w:r w:rsidRPr="006C7406">
              <w:rPr>
                <w:b/>
                <w:bCs/>
                <w:szCs w:val="22"/>
              </w:rPr>
              <w:t>26,746</w:t>
            </w:r>
          </w:p>
        </w:tc>
        <w:tc>
          <w:tcPr>
            <w:tcW w:w="147" w:type="pct"/>
          </w:tcPr>
          <w:p w14:paraId="5098235C" w14:textId="77777777" w:rsidR="00F83A07" w:rsidRPr="006C7406" w:rsidRDefault="00F83A07" w:rsidP="0084360A">
            <w:pPr>
              <w:pStyle w:val="acctfourfigures"/>
              <w:shd w:val="clear" w:color="auto" w:fill="FFFFFF"/>
              <w:spacing w:line="240" w:lineRule="atLeast"/>
              <w:rPr>
                <w:b/>
                <w:bCs/>
                <w:szCs w:val="22"/>
              </w:rPr>
            </w:pPr>
          </w:p>
        </w:tc>
        <w:tc>
          <w:tcPr>
            <w:tcW w:w="1084" w:type="pct"/>
            <w:tcBorders>
              <w:top w:val="single" w:sz="4" w:space="0" w:color="auto"/>
              <w:bottom w:val="double" w:sz="4" w:space="0" w:color="auto"/>
            </w:tcBorders>
          </w:tcPr>
          <w:p w14:paraId="77916FE9" w14:textId="2315C7A6" w:rsidR="00F83A07" w:rsidRPr="006C7406" w:rsidRDefault="00F843AB" w:rsidP="006C7406">
            <w:pPr>
              <w:pStyle w:val="acctfourfigures"/>
              <w:tabs>
                <w:tab w:val="clear" w:pos="765"/>
                <w:tab w:val="decimal" w:pos="859"/>
              </w:tabs>
              <w:spacing w:line="240" w:lineRule="atLeast"/>
              <w:ind w:left="-586" w:right="60"/>
              <w:jc w:val="right"/>
              <w:rPr>
                <w:b/>
                <w:bCs/>
                <w:szCs w:val="22"/>
                <w:cs/>
                <w:lang w:bidi="th-TH"/>
              </w:rPr>
            </w:pPr>
            <w:r w:rsidRPr="006C7406">
              <w:rPr>
                <w:b/>
                <w:bCs/>
                <w:szCs w:val="22"/>
              </w:rPr>
              <w:t>(1,945)</w:t>
            </w:r>
          </w:p>
        </w:tc>
      </w:tr>
    </w:tbl>
    <w:p w14:paraId="343AECAB" w14:textId="77777777" w:rsidR="00332E21" w:rsidRPr="006C7406" w:rsidRDefault="00332E21" w:rsidP="00236296">
      <w:pPr>
        <w:pStyle w:val="BodyText"/>
        <w:shd w:val="clear" w:color="auto" w:fill="FFFFFF"/>
        <w:spacing w:after="0" w:line="240" w:lineRule="atLeast"/>
        <w:ind w:right="-27"/>
        <w:jc w:val="thaiDistribute"/>
        <w:rPr>
          <w:b/>
          <w:bCs/>
          <w:szCs w:val="22"/>
          <w:lang w:val="en-US" w:bidi="th-TH"/>
        </w:rPr>
      </w:pPr>
    </w:p>
    <w:tbl>
      <w:tblPr>
        <w:tblW w:w="4679" w:type="pct"/>
        <w:tblInd w:w="547" w:type="dxa"/>
        <w:tblLayout w:type="fixed"/>
        <w:tblCellMar>
          <w:left w:w="79" w:type="dxa"/>
          <w:right w:w="79" w:type="dxa"/>
        </w:tblCellMar>
        <w:tblLook w:val="0000" w:firstRow="0" w:lastRow="0" w:firstColumn="0" w:lastColumn="0" w:noHBand="0" w:noVBand="0"/>
      </w:tblPr>
      <w:tblGrid>
        <w:gridCol w:w="5084"/>
        <w:gridCol w:w="1799"/>
        <w:gridCol w:w="269"/>
        <w:gridCol w:w="1982"/>
      </w:tblGrid>
      <w:tr w:rsidR="007002AE" w:rsidRPr="006C7406" w14:paraId="2829C292" w14:textId="77777777" w:rsidTr="00B67DB0">
        <w:trPr>
          <w:cantSplit/>
          <w:trHeight w:val="103"/>
          <w:tblHeader/>
        </w:trPr>
        <w:tc>
          <w:tcPr>
            <w:tcW w:w="2783" w:type="pct"/>
          </w:tcPr>
          <w:p w14:paraId="5EE93B97" w14:textId="77777777" w:rsidR="007002AE" w:rsidRPr="006C7406" w:rsidRDefault="007002AE" w:rsidP="00964C32">
            <w:pPr>
              <w:pStyle w:val="acctfourfigures"/>
              <w:shd w:val="clear" w:color="auto" w:fill="FFFFFF"/>
              <w:spacing w:line="240" w:lineRule="atLeast"/>
              <w:jc w:val="center"/>
              <w:rPr>
                <w:szCs w:val="22"/>
              </w:rPr>
            </w:pPr>
          </w:p>
          <w:p w14:paraId="7179DAD2" w14:textId="349FE7AC" w:rsidR="007002AE" w:rsidRPr="006C7406" w:rsidRDefault="007002AE" w:rsidP="007002AE">
            <w:pPr>
              <w:pStyle w:val="acctfourfigures"/>
              <w:shd w:val="clear" w:color="auto" w:fill="FFFFFF"/>
              <w:spacing w:line="240" w:lineRule="atLeast"/>
              <w:rPr>
                <w:szCs w:val="22"/>
              </w:rPr>
            </w:pPr>
            <w:r w:rsidRPr="006C7406">
              <w:rPr>
                <w:b/>
                <w:bCs/>
                <w:i/>
                <w:iCs/>
                <w:szCs w:val="22"/>
              </w:rPr>
              <w:t>Lease liabilities</w:t>
            </w:r>
          </w:p>
        </w:tc>
        <w:tc>
          <w:tcPr>
            <w:tcW w:w="2217" w:type="pct"/>
            <w:gridSpan w:val="3"/>
            <w:vAlign w:val="bottom"/>
          </w:tcPr>
          <w:p w14:paraId="6ACC9416" w14:textId="77777777" w:rsidR="007002AE" w:rsidRPr="006C7406" w:rsidRDefault="007002AE" w:rsidP="00964C32">
            <w:pPr>
              <w:pStyle w:val="acctfourfigures"/>
              <w:shd w:val="clear" w:color="auto" w:fill="FFFFFF"/>
              <w:tabs>
                <w:tab w:val="clear" w:pos="765"/>
              </w:tabs>
              <w:spacing w:line="240" w:lineRule="atLeast"/>
              <w:jc w:val="center"/>
              <w:rPr>
                <w:b/>
                <w:bCs/>
                <w:szCs w:val="22"/>
              </w:rPr>
            </w:pPr>
            <w:r w:rsidRPr="006C7406">
              <w:rPr>
                <w:b/>
                <w:bCs/>
                <w:szCs w:val="22"/>
              </w:rPr>
              <w:t xml:space="preserve">Consolidated </w:t>
            </w:r>
          </w:p>
          <w:p w14:paraId="4559FC1D" w14:textId="77777777" w:rsidR="007002AE" w:rsidRPr="006C7406" w:rsidRDefault="007002AE" w:rsidP="00964C32">
            <w:pPr>
              <w:pStyle w:val="acctfourfigures"/>
              <w:shd w:val="clear" w:color="auto" w:fill="FFFFFF"/>
              <w:tabs>
                <w:tab w:val="clear" w:pos="765"/>
              </w:tabs>
              <w:spacing w:line="240" w:lineRule="atLeast"/>
              <w:jc w:val="center"/>
              <w:rPr>
                <w:szCs w:val="22"/>
              </w:rPr>
            </w:pPr>
            <w:r w:rsidRPr="006C7406">
              <w:rPr>
                <w:b/>
                <w:bCs/>
                <w:szCs w:val="22"/>
              </w:rPr>
              <w:t>financial statements</w:t>
            </w:r>
          </w:p>
        </w:tc>
      </w:tr>
      <w:tr w:rsidR="007002AE" w:rsidRPr="006C7406" w14:paraId="028A3EFB" w14:textId="77777777" w:rsidTr="00B67DB0">
        <w:trPr>
          <w:cantSplit/>
          <w:trHeight w:val="103"/>
          <w:tblHeader/>
        </w:trPr>
        <w:tc>
          <w:tcPr>
            <w:tcW w:w="2783" w:type="pct"/>
          </w:tcPr>
          <w:p w14:paraId="651A334D" w14:textId="77777777" w:rsidR="007002AE" w:rsidRPr="006C7406" w:rsidRDefault="007002AE" w:rsidP="00964C32">
            <w:pPr>
              <w:pStyle w:val="acctfourfigures"/>
              <w:shd w:val="clear" w:color="auto" w:fill="FFFFFF"/>
              <w:spacing w:line="240" w:lineRule="atLeast"/>
              <w:rPr>
                <w:szCs w:val="22"/>
              </w:rPr>
            </w:pPr>
          </w:p>
        </w:tc>
        <w:tc>
          <w:tcPr>
            <w:tcW w:w="985" w:type="pct"/>
            <w:vAlign w:val="bottom"/>
          </w:tcPr>
          <w:p w14:paraId="0518C8C5" w14:textId="77777777" w:rsidR="007002AE" w:rsidRPr="006C7406" w:rsidRDefault="007002AE" w:rsidP="007002AE">
            <w:pPr>
              <w:pStyle w:val="acctmergecolhdg"/>
              <w:spacing w:line="240" w:lineRule="atLeast"/>
              <w:rPr>
                <w:b w:val="0"/>
                <w:bCs/>
                <w:spacing w:val="6"/>
                <w:szCs w:val="22"/>
              </w:rPr>
            </w:pPr>
            <w:r w:rsidRPr="006C7406">
              <w:rPr>
                <w:b w:val="0"/>
                <w:bCs/>
                <w:spacing w:val="6"/>
                <w:szCs w:val="22"/>
              </w:rPr>
              <w:t>31</w:t>
            </w:r>
          </w:p>
          <w:p w14:paraId="5D8A7ED4" w14:textId="22DAE1F2" w:rsidR="007002AE" w:rsidRPr="006C7406" w:rsidRDefault="007002AE" w:rsidP="007002AE">
            <w:pPr>
              <w:pStyle w:val="acctfourfigures"/>
              <w:shd w:val="clear" w:color="auto" w:fill="FFFFFF"/>
              <w:tabs>
                <w:tab w:val="clear" w:pos="765"/>
              </w:tabs>
              <w:spacing w:line="240" w:lineRule="atLeast"/>
              <w:jc w:val="center"/>
              <w:rPr>
                <w:szCs w:val="22"/>
                <w:rtl/>
                <w:cs/>
              </w:rPr>
            </w:pPr>
            <w:r w:rsidRPr="006C7406">
              <w:rPr>
                <w:bCs/>
                <w:spacing w:val="6"/>
                <w:szCs w:val="22"/>
              </w:rPr>
              <w:t>March</w:t>
            </w:r>
          </w:p>
        </w:tc>
        <w:tc>
          <w:tcPr>
            <w:tcW w:w="147" w:type="pct"/>
          </w:tcPr>
          <w:p w14:paraId="253077BD" w14:textId="77777777" w:rsidR="007002AE" w:rsidRPr="006C7406" w:rsidRDefault="007002AE" w:rsidP="00964C32">
            <w:pPr>
              <w:pStyle w:val="acctfourfigures"/>
              <w:shd w:val="clear" w:color="auto" w:fill="FFFFFF"/>
              <w:spacing w:line="240" w:lineRule="atLeast"/>
              <w:jc w:val="center"/>
              <w:rPr>
                <w:szCs w:val="22"/>
              </w:rPr>
            </w:pPr>
          </w:p>
        </w:tc>
        <w:tc>
          <w:tcPr>
            <w:tcW w:w="1085" w:type="pct"/>
            <w:vAlign w:val="bottom"/>
          </w:tcPr>
          <w:p w14:paraId="02F0A99C" w14:textId="77777777" w:rsidR="007002AE" w:rsidRPr="006C7406" w:rsidRDefault="007002AE" w:rsidP="007002AE">
            <w:pPr>
              <w:pStyle w:val="acctmergecolhdg"/>
              <w:spacing w:line="240" w:lineRule="atLeast"/>
              <w:ind w:left="-78" w:right="-83"/>
              <w:rPr>
                <w:b w:val="0"/>
                <w:bCs/>
                <w:spacing w:val="6"/>
                <w:szCs w:val="22"/>
              </w:rPr>
            </w:pPr>
            <w:r w:rsidRPr="006C7406">
              <w:rPr>
                <w:b w:val="0"/>
                <w:bCs/>
                <w:spacing w:val="6"/>
                <w:szCs w:val="22"/>
              </w:rPr>
              <w:t xml:space="preserve">31 </w:t>
            </w:r>
          </w:p>
          <w:p w14:paraId="56FEA845" w14:textId="65A77F71" w:rsidR="007002AE" w:rsidRPr="006C7406" w:rsidRDefault="007002AE" w:rsidP="007002AE">
            <w:pPr>
              <w:pStyle w:val="acctfourfigures"/>
              <w:shd w:val="clear" w:color="auto" w:fill="FFFFFF"/>
              <w:tabs>
                <w:tab w:val="clear" w:pos="765"/>
              </w:tabs>
              <w:spacing w:line="240" w:lineRule="atLeast"/>
              <w:jc w:val="center"/>
              <w:rPr>
                <w:szCs w:val="22"/>
              </w:rPr>
            </w:pPr>
            <w:r w:rsidRPr="006C7406">
              <w:rPr>
                <w:bCs/>
                <w:spacing w:val="6"/>
                <w:szCs w:val="22"/>
              </w:rPr>
              <w:t>December</w:t>
            </w:r>
          </w:p>
        </w:tc>
      </w:tr>
      <w:tr w:rsidR="007002AE" w:rsidRPr="006C7406" w14:paraId="5D606018" w14:textId="77777777" w:rsidTr="00B67DB0">
        <w:trPr>
          <w:cantSplit/>
          <w:trHeight w:val="103"/>
          <w:tblHeader/>
        </w:trPr>
        <w:tc>
          <w:tcPr>
            <w:tcW w:w="2783" w:type="pct"/>
          </w:tcPr>
          <w:p w14:paraId="7BD6D156" w14:textId="77777777" w:rsidR="007002AE" w:rsidRPr="006C7406" w:rsidRDefault="007002AE" w:rsidP="007002AE">
            <w:pPr>
              <w:pStyle w:val="acctfourfigures"/>
              <w:shd w:val="clear" w:color="auto" w:fill="FFFFFF"/>
              <w:spacing w:line="240" w:lineRule="atLeast"/>
              <w:rPr>
                <w:szCs w:val="22"/>
              </w:rPr>
            </w:pPr>
          </w:p>
        </w:tc>
        <w:tc>
          <w:tcPr>
            <w:tcW w:w="985" w:type="pct"/>
            <w:vAlign w:val="center"/>
          </w:tcPr>
          <w:p w14:paraId="7B29DBC1" w14:textId="5A9544DE" w:rsidR="007002AE" w:rsidRPr="006C7406" w:rsidRDefault="007002AE" w:rsidP="007002AE">
            <w:pPr>
              <w:pStyle w:val="acctmergecolhdg"/>
              <w:spacing w:line="240" w:lineRule="atLeast"/>
              <w:rPr>
                <w:b w:val="0"/>
                <w:bCs/>
                <w:spacing w:val="6"/>
                <w:szCs w:val="22"/>
              </w:rPr>
            </w:pPr>
            <w:r w:rsidRPr="006C7406">
              <w:rPr>
                <w:b w:val="0"/>
                <w:bCs/>
                <w:szCs w:val="22"/>
              </w:rPr>
              <w:t>2026</w:t>
            </w:r>
          </w:p>
        </w:tc>
        <w:tc>
          <w:tcPr>
            <w:tcW w:w="147" w:type="pct"/>
            <w:vAlign w:val="center"/>
          </w:tcPr>
          <w:p w14:paraId="0FE083B6" w14:textId="77777777" w:rsidR="007002AE" w:rsidRPr="006C7406" w:rsidRDefault="007002AE" w:rsidP="007002AE">
            <w:pPr>
              <w:pStyle w:val="acctfourfigures"/>
              <w:shd w:val="clear" w:color="auto" w:fill="FFFFFF"/>
              <w:spacing w:line="240" w:lineRule="atLeast"/>
              <w:jc w:val="center"/>
              <w:rPr>
                <w:szCs w:val="22"/>
              </w:rPr>
            </w:pPr>
          </w:p>
        </w:tc>
        <w:tc>
          <w:tcPr>
            <w:tcW w:w="1085" w:type="pct"/>
            <w:vAlign w:val="center"/>
          </w:tcPr>
          <w:p w14:paraId="332995B0" w14:textId="2B7FCCDF" w:rsidR="007002AE" w:rsidRPr="006C7406" w:rsidRDefault="007002AE" w:rsidP="007002AE">
            <w:pPr>
              <w:pStyle w:val="acctmergecolhdg"/>
              <w:spacing w:line="240" w:lineRule="atLeast"/>
              <w:ind w:left="-78" w:right="-83"/>
              <w:rPr>
                <w:b w:val="0"/>
                <w:bCs/>
                <w:spacing w:val="6"/>
                <w:szCs w:val="22"/>
              </w:rPr>
            </w:pPr>
            <w:r w:rsidRPr="006C7406">
              <w:rPr>
                <w:b w:val="0"/>
                <w:bCs/>
                <w:szCs w:val="22"/>
              </w:rPr>
              <w:t>2025</w:t>
            </w:r>
          </w:p>
        </w:tc>
      </w:tr>
      <w:tr w:rsidR="007002AE" w:rsidRPr="006C7406" w14:paraId="31B30F8D" w14:textId="77777777" w:rsidTr="00B67DB0">
        <w:trPr>
          <w:cantSplit/>
          <w:trHeight w:val="103"/>
          <w:tblHeader/>
        </w:trPr>
        <w:tc>
          <w:tcPr>
            <w:tcW w:w="2783" w:type="pct"/>
          </w:tcPr>
          <w:p w14:paraId="0C9EC37B" w14:textId="77777777" w:rsidR="007002AE" w:rsidRPr="006C7406" w:rsidRDefault="007002AE" w:rsidP="007002AE">
            <w:pPr>
              <w:pStyle w:val="acctfourfigures"/>
              <w:shd w:val="clear" w:color="auto" w:fill="FFFFFF"/>
              <w:spacing w:line="240" w:lineRule="atLeast"/>
              <w:jc w:val="center"/>
              <w:rPr>
                <w:szCs w:val="22"/>
              </w:rPr>
            </w:pPr>
          </w:p>
        </w:tc>
        <w:tc>
          <w:tcPr>
            <w:tcW w:w="2217" w:type="pct"/>
            <w:gridSpan w:val="3"/>
            <w:vAlign w:val="bottom"/>
          </w:tcPr>
          <w:p w14:paraId="41BE042D" w14:textId="77777777" w:rsidR="007002AE" w:rsidRPr="006C7406" w:rsidRDefault="007002AE" w:rsidP="007002AE">
            <w:pPr>
              <w:pStyle w:val="acctfourfigures"/>
              <w:shd w:val="clear" w:color="auto" w:fill="FFFFFF"/>
              <w:tabs>
                <w:tab w:val="clear" w:pos="765"/>
              </w:tabs>
              <w:spacing w:line="240" w:lineRule="atLeast"/>
              <w:jc w:val="center"/>
              <w:rPr>
                <w:szCs w:val="22"/>
              </w:rPr>
            </w:pPr>
            <w:r w:rsidRPr="006C7406">
              <w:rPr>
                <w:i/>
                <w:iCs/>
                <w:szCs w:val="22"/>
              </w:rPr>
              <w:t>(in thousand Baht)</w:t>
            </w:r>
          </w:p>
        </w:tc>
      </w:tr>
      <w:tr w:rsidR="007002AE" w:rsidRPr="006C7406" w14:paraId="4422271B" w14:textId="77777777" w:rsidTr="00B67DB0">
        <w:trPr>
          <w:cantSplit/>
        </w:trPr>
        <w:tc>
          <w:tcPr>
            <w:tcW w:w="2783" w:type="pct"/>
          </w:tcPr>
          <w:p w14:paraId="3D685D47" w14:textId="21D9A5D5" w:rsidR="007002AE" w:rsidRPr="006C7406" w:rsidRDefault="007002AE" w:rsidP="007002AE">
            <w:pPr>
              <w:shd w:val="clear" w:color="auto" w:fill="FFFFFF"/>
              <w:spacing w:line="240" w:lineRule="atLeast"/>
              <w:ind w:left="180" w:hanging="162"/>
              <w:rPr>
                <w:szCs w:val="22"/>
              </w:rPr>
            </w:pPr>
            <w:r w:rsidRPr="006C7406">
              <w:rPr>
                <w:szCs w:val="22"/>
              </w:rPr>
              <w:t>Lease liabilities</w:t>
            </w:r>
          </w:p>
        </w:tc>
        <w:tc>
          <w:tcPr>
            <w:tcW w:w="985" w:type="pct"/>
          </w:tcPr>
          <w:p w14:paraId="67CF4A74" w14:textId="08B3A44B" w:rsidR="007002AE" w:rsidRPr="006C7406" w:rsidRDefault="00DC2225" w:rsidP="007002AE">
            <w:pPr>
              <w:pStyle w:val="acctfourfigures"/>
              <w:tabs>
                <w:tab w:val="clear" w:pos="765"/>
                <w:tab w:val="decimal" w:pos="859"/>
              </w:tabs>
              <w:spacing w:line="240" w:lineRule="atLeast"/>
              <w:ind w:left="-586" w:right="81"/>
              <w:jc w:val="right"/>
              <w:rPr>
                <w:szCs w:val="22"/>
              </w:rPr>
            </w:pPr>
            <w:r w:rsidRPr="006C7406">
              <w:rPr>
                <w:szCs w:val="22"/>
              </w:rPr>
              <w:t>388,689</w:t>
            </w:r>
          </w:p>
        </w:tc>
        <w:tc>
          <w:tcPr>
            <w:tcW w:w="147" w:type="pct"/>
          </w:tcPr>
          <w:p w14:paraId="16681FEE" w14:textId="77777777" w:rsidR="007002AE" w:rsidRPr="006C7406" w:rsidRDefault="007002AE" w:rsidP="007002AE">
            <w:pPr>
              <w:pStyle w:val="acctfourfigures"/>
              <w:shd w:val="clear" w:color="auto" w:fill="FFFFFF"/>
              <w:spacing w:line="240" w:lineRule="atLeast"/>
              <w:rPr>
                <w:szCs w:val="22"/>
              </w:rPr>
            </w:pPr>
          </w:p>
        </w:tc>
        <w:tc>
          <w:tcPr>
            <w:tcW w:w="1085" w:type="pct"/>
          </w:tcPr>
          <w:p w14:paraId="339DB47E" w14:textId="14704E56" w:rsidR="007002AE" w:rsidRPr="006C7406" w:rsidRDefault="007002AE" w:rsidP="006C7406">
            <w:pPr>
              <w:pStyle w:val="acctfourfigures"/>
              <w:tabs>
                <w:tab w:val="clear" w:pos="765"/>
                <w:tab w:val="decimal" w:pos="859"/>
                <w:tab w:val="left" w:pos="1575"/>
              </w:tabs>
              <w:spacing w:line="240" w:lineRule="atLeast"/>
              <w:ind w:left="-586" w:right="128"/>
              <w:jc w:val="right"/>
              <w:rPr>
                <w:szCs w:val="22"/>
              </w:rPr>
            </w:pPr>
            <w:r w:rsidRPr="006C7406">
              <w:rPr>
                <w:szCs w:val="22"/>
              </w:rPr>
              <w:t>394,771</w:t>
            </w:r>
          </w:p>
        </w:tc>
      </w:tr>
      <w:tr w:rsidR="007002AE" w:rsidRPr="006C7406" w14:paraId="44BE9BF7" w14:textId="77777777" w:rsidTr="00B67DB0">
        <w:trPr>
          <w:cantSplit/>
        </w:trPr>
        <w:tc>
          <w:tcPr>
            <w:tcW w:w="2783" w:type="pct"/>
          </w:tcPr>
          <w:p w14:paraId="6D430EC6" w14:textId="7B6489DE" w:rsidR="007002AE" w:rsidRPr="006C7406" w:rsidRDefault="007002AE" w:rsidP="007002AE">
            <w:pPr>
              <w:shd w:val="clear" w:color="auto" w:fill="FFFFFF"/>
              <w:spacing w:line="240" w:lineRule="atLeast"/>
              <w:ind w:left="180" w:hanging="162"/>
              <w:rPr>
                <w:szCs w:val="22"/>
                <w:cs/>
                <w:lang w:bidi="th-TH"/>
              </w:rPr>
            </w:pPr>
            <w:r w:rsidRPr="006C7406">
              <w:rPr>
                <w:szCs w:val="22"/>
              </w:rPr>
              <w:t>Interest on lease liabilities</w:t>
            </w:r>
          </w:p>
        </w:tc>
        <w:tc>
          <w:tcPr>
            <w:tcW w:w="985" w:type="pct"/>
            <w:tcBorders>
              <w:bottom w:val="single" w:sz="4" w:space="0" w:color="auto"/>
            </w:tcBorders>
          </w:tcPr>
          <w:p w14:paraId="07C0D606" w14:textId="2A502336" w:rsidR="007002AE" w:rsidRPr="006C7406" w:rsidRDefault="00454239" w:rsidP="005D0DC6">
            <w:pPr>
              <w:pStyle w:val="acctfourfigures"/>
              <w:tabs>
                <w:tab w:val="clear" w:pos="765"/>
                <w:tab w:val="decimal" w:pos="859"/>
              </w:tabs>
              <w:spacing w:line="240" w:lineRule="atLeast"/>
              <w:ind w:left="-586" w:right="5"/>
              <w:jc w:val="right"/>
              <w:rPr>
                <w:szCs w:val="22"/>
                <w:lang w:val="en-US" w:bidi="th-TH"/>
              </w:rPr>
            </w:pPr>
            <w:r w:rsidRPr="006C7406">
              <w:rPr>
                <w:szCs w:val="22"/>
              </w:rPr>
              <w:t>(32,512)</w:t>
            </w:r>
          </w:p>
        </w:tc>
        <w:tc>
          <w:tcPr>
            <w:tcW w:w="147" w:type="pct"/>
          </w:tcPr>
          <w:p w14:paraId="0BDF49A6" w14:textId="77777777" w:rsidR="007002AE" w:rsidRPr="006C7406" w:rsidRDefault="007002AE" w:rsidP="007002AE">
            <w:pPr>
              <w:pStyle w:val="acctfourfigures"/>
              <w:shd w:val="clear" w:color="auto" w:fill="FFFFFF"/>
              <w:spacing w:line="240" w:lineRule="atLeast"/>
              <w:rPr>
                <w:szCs w:val="22"/>
              </w:rPr>
            </w:pPr>
          </w:p>
        </w:tc>
        <w:tc>
          <w:tcPr>
            <w:tcW w:w="1085" w:type="pct"/>
            <w:tcBorders>
              <w:bottom w:val="single" w:sz="4" w:space="0" w:color="auto"/>
            </w:tcBorders>
          </w:tcPr>
          <w:p w14:paraId="2CD00E3A" w14:textId="7367D08A" w:rsidR="007002AE" w:rsidRPr="006C7406" w:rsidRDefault="007002AE" w:rsidP="005D0DC6">
            <w:pPr>
              <w:pStyle w:val="acctfourfigures"/>
              <w:tabs>
                <w:tab w:val="clear" w:pos="765"/>
                <w:tab w:val="decimal" w:pos="859"/>
                <w:tab w:val="left" w:pos="1575"/>
              </w:tabs>
              <w:spacing w:line="240" w:lineRule="atLeast"/>
              <w:ind w:left="-586" w:right="63"/>
              <w:jc w:val="right"/>
              <w:rPr>
                <w:szCs w:val="22"/>
              </w:rPr>
            </w:pPr>
            <w:r w:rsidRPr="006C7406">
              <w:rPr>
                <w:szCs w:val="22"/>
              </w:rPr>
              <w:t>(35,534)</w:t>
            </w:r>
          </w:p>
        </w:tc>
      </w:tr>
      <w:tr w:rsidR="007002AE" w:rsidRPr="006C7406" w14:paraId="5D02C8E3" w14:textId="77777777" w:rsidTr="00B67DB0">
        <w:trPr>
          <w:cantSplit/>
        </w:trPr>
        <w:tc>
          <w:tcPr>
            <w:tcW w:w="2783" w:type="pct"/>
          </w:tcPr>
          <w:p w14:paraId="5F7224DA" w14:textId="2BFA986E" w:rsidR="007002AE" w:rsidRPr="006C7406" w:rsidRDefault="007002AE" w:rsidP="007002AE">
            <w:pPr>
              <w:shd w:val="clear" w:color="auto" w:fill="FFFFFF"/>
              <w:spacing w:line="240" w:lineRule="atLeast"/>
              <w:ind w:left="180" w:hanging="162"/>
              <w:rPr>
                <w:szCs w:val="22"/>
              </w:rPr>
            </w:pPr>
            <w:r w:rsidRPr="006C7406">
              <w:rPr>
                <w:szCs w:val="22"/>
              </w:rPr>
              <w:t>Total</w:t>
            </w:r>
          </w:p>
        </w:tc>
        <w:tc>
          <w:tcPr>
            <w:tcW w:w="985" w:type="pct"/>
            <w:tcBorders>
              <w:top w:val="single" w:sz="4" w:space="0" w:color="auto"/>
            </w:tcBorders>
          </w:tcPr>
          <w:p w14:paraId="38FC9C08" w14:textId="737ED119" w:rsidR="007002AE" w:rsidRPr="006C7406" w:rsidRDefault="00F748E8" w:rsidP="007002AE">
            <w:pPr>
              <w:pStyle w:val="acctfourfigures"/>
              <w:tabs>
                <w:tab w:val="clear" w:pos="765"/>
                <w:tab w:val="decimal" w:pos="919"/>
              </w:tabs>
              <w:spacing w:line="240" w:lineRule="atLeast"/>
              <w:ind w:left="-586" w:right="81"/>
              <w:jc w:val="right"/>
              <w:rPr>
                <w:szCs w:val="22"/>
              </w:rPr>
            </w:pPr>
            <w:r w:rsidRPr="006C7406">
              <w:rPr>
                <w:szCs w:val="22"/>
              </w:rPr>
              <w:t>356,177</w:t>
            </w:r>
          </w:p>
        </w:tc>
        <w:tc>
          <w:tcPr>
            <w:tcW w:w="147" w:type="pct"/>
          </w:tcPr>
          <w:p w14:paraId="4DFABAC5" w14:textId="77777777" w:rsidR="007002AE" w:rsidRPr="006C7406" w:rsidRDefault="007002AE" w:rsidP="007002AE">
            <w:pPr>
              <w:pStyle w:val="acctfourfigures"/>
              <w:shd w:val="clear" w:color="auto" w:fill="FFFFFF"/>
              <w:spacing w:line="240" w:lineRule="atLeast"/>
              <w:rPr>
                <w:szCs w:val="22"/>
              </w:rPr>
            </w:pPr>
          </w:p>
        </w:tc>
        <w:tc>
          <w:tcPr>
            <w:tcW w:w="1085" w:type="pct"/>
            <w:tcBorders>
              <w:top w:val="single" w:sz="4" w:space="0" w:color="auto"/>
            </w:tcBorders>
          </w:tcPr>
          <w:p w14:paraId="26DBE592" w14:textId="02C7FD48" w:rsidR="007002AE" w:rsidRPr="006C7406" w:rsidRDefault="007002AE" w:rsidP="006C7406">
            <w:pPr>
              <w:pStyle w:val="acctfourfigures"/>
              <w:tabs>
                <w:tab w:val="clear" w:pos="765"/>
                <w:tab w:val="decimal" w:pos="859"/>
                <w:tab w:val="left" w:pos="1575"/>
              </w:tabs>
              <w:spacing w:line="240" w:lineRule="atLeast"/>
              <w:ind w:left="-586" w:right="128"/>
              <w:jc w:val="right"/>
              <w:rPr>
                <w:szCs w:val="22"/>
              </w:rPr>
            </w:pPr>
            <w:r w:rsidRPr="006C7406">
              <w:rPr>
                <w:szCs w:val="22"/>
              </w:rPr>
              <w:t>359,237</w:t>
            </w:r>
          </w:p>
        </w:tc>
      </w:tr>
      <w:tr w:rsidR="007002AE" w:rsidRPr="006C7406" w14:paraId="7FAB82FE" w14:textId="77777777" w:rsidTr="00B67DB0">
        <w:trPr>
          <w:cantSplit/>
        </w:trPr>
        <w:tc>
          <w:tcPr>
            <w:tcW w:w="2783" w:type="pct"/>
          </w:tcPr>
          <w:p w14:paraId="4EE184CE" w14:textId="3C829BA9" w:rsidR="007002AE" w:rsidRPr="006C7406" w:rsidRDefault="007002AE" w:rsidP="007002AE">
            <w:pPr>
              <w:shd w:val="clear" w:color="auto" w:fill="FFFFFF"/>
              <w:spacing w:line="240" w:lineRule="atLeast"/>
              <w:ind w:left="180" w:hanging="162"/>
              <w:rPr>
                <w:szCs w:val="22"/>
                <w:lang w:val="en-US"/>
              </w:rPr>
            </w:pPr>
            <w:r w:rsidRPr="006C7406">
              <w:rPr>
                <w:szCs w:val="22"/>
              </w:rPr>
              <w:t>Current portion</w:t>
            </w:r>
          </w:p>
        </w:tc>
        <w:tc>
          <w:tcPr>
            <w:tcW w:w="985" w:type="pct"/>
            <w:tcBorders>
              <w:bottom w:val="single" w:sz="4" w:space="0" w:color="auto"/>
            </w:tcBorders>
          </w:tcPr>
          <w:p w14:paraId="3CB0B298" w14:textId="59B74AEB" w:rsidR="007002AE" w:rsidRPr="006C7406" w:rsidRDefault="0094075F" w:rsidP="005D0DC6">
            <w:pPr>
              <w:pStyle w:val="acctfourfigures"/>
              <w:tabs>
                <w:tab w:val="clear" w:pos="765"/>
                <w:tab w:val="decimal" w:pos="919"/>
              </w:tabs>
              <w:spacing w:line="240" w:lineRule="atLeast"/>
              <w:ind w:left="-586" w:right="14"/>
              <w:jc w:val="right"/>
              <w:rPr>
                <w:szCs w:val="22"/>
              </w:rPr>
            </w:pPr>
            <w:r w:rsidRPr="006C7406">
              <w:rPr>
                <w:szCs w:val="22"/>
              </w:rPr>
              <w:t>(90,963)</w:t>
            </w:r>
          </w:p>
        </w:tc>
        <w:tc>
          <w:tcPr>
            <w:tcW w:w="147" w:type="pct"/>
          </w:tcPr>
          <w:p w14:paraId="61C0504D" w14:textId="77777777" w:rsidR="007002AE" w:rsidRPr="006C7406" w:rsidRDefault="007002AE" w:rsidP="007002AE">
            <w:pPr>
              <w:pStyle w:val="acctfourfigures"/>
              <w:shd w:val="clear" w:color="auto" w:fill="FFFFFF"/>
              <w:spacing w:line="240" w:lineRule="atLeast"/>
              <w:rPr>
                <w:szCs w:val="22"/>
              </w:rPr>
            </w:pPr>
          </w:p>
        </w:tc>
        <w:tc>
          <w:tcPr>
            <w:tcW w:w="1085" w:type="pct"/>
            <w:tcBorders>
              <w:bottom w:val="single" w:sz="4" w:space="0" w:color="auto"/>
            </w:tcBorders>
          </w:tcPr>
          <w:p w14:paraId="29D58712" w14:textId="06CDC93F" w:rsidR="007002AE" w:rsidRPr="006C7406" w:rsidRDefault="007002AE" w:rsidP="006C7406">
            <w:pPr>
              <w:pStyle w:val="acctfourfigures"/>
              <w:tabs>
                <w:tab w:val="clear" w:pos="765"/>
                <w:tab w:val="decimal" w:pos="859"/>
                <w:tab w:val="left" w:pos="1454"/>
              </w:tabs>
              <w:spacing w:line="240" w:lineRule="atLeast"/>
              <w:ind w:left="-586" w:right="68"/>
              <w:jc w:val="right"/>
              <w:rPr>
                <w:szCs w:val="22"/>
              </w:rPr>
            </w:pPr>
            <w:r w:rsidRPr="006C7406">
              <w:rPr>
                <w:szCs w:val="22"/>
              </w:rPr>
              <w:t>(87,271)</w:t>
            </w:r>
          </w:p>
        </w:tc>
      </w:tr>
      <w:tr w:rsidR="007002AE" w:rsidRPr="006C7406" w14:paraId="1F8B296C" w14:textId="77777777" w:rsidTr="00B67DB0">
        <w:trPr>
          <w:cantSplit/>
        </w:trPr>
        <w:tc>
          <w:tcPr>
            <w:tcW w:w="2783" w:type="pct"/>
          </w:tcPr>
          <w:p w14:paraId="71CD5916" w14:textId="54D89B6C" w:rsidR="007002AE" w:rsidRPr="006C7406" w:rsidRDefault="007002AE" w:rsidP="007002AE">
            <w:pPr>
              <w:shd w:val="clear" w:color="auto" w:fill="FFFFFF"/>
              <w:spacing w:line="240" w:lineRule="atLeast"/>
              <w:ind w:left="180" w:hanging="162"/>
              <w:rPr>
                <w:szCs w:val="22"/>
              </w:rPr>
            </w:pPr>
            <w:r w:rsidRPr="006C7406">
              <w:rPr>
                <w:b/>
                <w:bCs/>
                <w:szCs w:val="22"/>
              </w:rPr>
              <w:t xml:space="preserve">Lease liabilities - net </w:t>
            </w:r>
            <w:r w:rsidR="00C82102">
              <w:rPr>
                <w:b/>
                <w:bCs/>
                <w:szCs w:val="22"/>
              </w:rPr>
              <w:t xml:space="preserve">of </w:t>
            </w:r>
            <w:r w:rsidRPr="006C7406">
              <w:rPr>
                <w:b/>
                <w:bCs/>
                <w:szCs w:val="22"/>
              </w:rPr>
              <w:t>current portion</w:t>
            </w:r>
          </w:p>
        </w:tc>
        <w:tc>
          <w:tcPr>
            <w:tcW w:w="985" w:type="pct"/>
            <w:tcBorders>
              <w:top w:val="single" w:sz="4" w:space="0" w:color="auto"/>
              <w:bottom w:val="double" w:sz="4" w:space="0" w:color="auto"/>
            </w:tcBorders>
          </w:tcPr>
          <w:p w14:paraId="6DDF82EC" w14:textId="4FA20FD4" w:rsidR="007002AE" w:rsidRPr="006C7406" w:rsidRDefault="00C3694A" w:rsidP="007002AE">
            <w:pPr>
              <w:pStyle w:val="acctfourfigures"/>
              <w:tabs>
                <w:tab w:val="clear" w:pos="765"/>
                <w:tab w:val="decimal" w:pos="740"/>
              </w:tabs>
              <w:spacing w:line="240" w:lineRule="atLeast"/>
              <w:ind w:left="-590" w:right="86"/>
              <w:jc w:val="right"/>
              <w:rPr>
                <w:b/>
                <w:bCs/>
                <w:szCs w:val="22"/>
              </w:rPr>
            </w:pPr>
            <w:r w:rsidRPr="006C7406">
              <w:rPr>
                <w:b/>
                <w:bCs/>
                <w:szCs w:val="22"/>
              </w:rPr>
              <w:t>265,214</w:t>
            </w:r>
          </w:p>
        </w:tc>
        <w:tc>
          <w:tcPr>
            <w:tcW w:w="147" w:type="pct"/>
          </w:tcPr>
          <w:p w14:paraId="32AE8129" w14:textId="77777777" w:rsidR="007002AE" w:rsidRPr="006C7406" w:rsidRDefault="007002AE" w:rsidP="007002AE">
            <w:pPr>
              <w:pStyle w:val="acctfourfigures"/>
              <w:shd w:val="clear" w:color="auto" w:fill="FFFFFF"/>
              <w:spacing w:line="240" w:lineRule="atLeast"/>
              <w:rPr>
                <w:b/>
                <w:bCs/>
                <w:szCs w:val="22"/>
              </w:rPr>
            </w:pPr>
          </w:p>
        </w:tc>
        <w:tc>
          <w:tcPr>
            <w:tcW w:w="1085" w:type="pct"/>
            <w:tcBorders>
              <w:top w:val="single" w:sz="4" w:space="0" w:color="auto"/>
              <w:bottom w:val="double" w:sz="4" w:space="0" w:color="auto"/>
            </w:tcBorders>
          </w:tcPr>
          <w:p w14:paraId="6B9DCB3F" w14:textId="768FB0CD" w:rsidR="007002AE" w:rsidRPr="006C7406" w:rsidRDefault="007002AE" w:rsidP="006C7406">
            <w:pPr>
              <w:pStyle w:val="acctfourfigures"/>
              <w:tabs>
                <w:tab w:val="clear" w:pos="765"/>
                <w:tab w:val="decimal" w:pos="859"/>
                <w:tab w:val="left" w:pos="1575"/>
              </w:tabs>
              <w:spacing w:line="240" w:lineRule="atLeast"/>
              <w:ind w:left="-586" w:right="128"/>
              <w:jc w:val="right"/>
              <w:rPr>
                <w:b/>
                <w:bCs/>
                <w:szCs w:val="22"/>
              </w:rPr>
            </w:pPr>
            <w:r w:rsidRPr="006C7406">
              <w:rPr>
                <w:b/>
                <w:bCs/>
                <w:szCs w:val="22"/>
              </w:rPr>
              <w:t>271,966</w:t>
            </w:r>
          </w:p>
        </w:tc>
      </w:tr>
    </w:tbl>
    <w:p w14:paraId="2C7E0ADF" w14:textId="77777777" w:rsidR="007002AE" w:rsidRPr="006C7406" w:rsidRDefault="007002AE" w:rsidP="00236296">
      <w:pPr>
        <w:pStyle w:val="BodyText"/>
        <w:shd w:val="clear" w:color="auto" w:fill="FFFFFF"/>
        <w:spacing w:after="0" w:line="240" w:lineRule="atLeast"/>
        <w:ind w:right="-27"/>
        <w:jc w:val="thaiDistribute"/>
        <w:rPr>
          <w:b/>
          <w:bCs/>
          <w:szCs w:val="22"/>
          <w:lang w:val="en-US" w:bidi="th-TH"/>
        </w:rPr>
      </w:pPr>
    </w:p>
    <w:p w14:paraId="12C78F1D" w14:textId="77777777" w:rsidR="00332E21" w:rsidRPr="006C7406" w:rsidRDefault="00332E21" w:rsidP="0007170C">
      <w:pPr>
        <w:pStyle w:val="BodyText"/>
        <w:shd w:val="clear" w:color="auto" w:fill="FFFFFF"/>
        <w:spacing w:after="0" w:line="240" w:lineRule="atLeast"/>
        <w:ind w:right="-27"/>
        <w:jc w:val="thaiDistribute"/>
        <w:rPr>
          <w:szCs w:val="22"/>
          <w:lang w:val="en-US" w:bidi="th-TH"/>
        </w:rPr>
      </w:pPr>
    </w:p>
    <w:tbl>
      <w:tblPr>
        <w:tblW w:w="9117" w:type="dxa"/>
        <w:tblInd w:w="556" w:type="dxa"/>
        <w:tblLayout w:type="fixed"/>
        <w:tblCellMar>
          <w:left w:w="79" w:type="dxa"/>
          <w:right w:w="79" w:type="dxa"/>
        </w:tblCellMar>
        <w:tblLook w:val="0000" w:firstRow="0" w:lastRow="0" w:firstColumn="0" w:lastColumn="0" w:noHBand="0" w:noVBand="0"/>
      </w:tblPr>
      <w:tblGrid>
        <w:gridCol w:w="5067"/>
        <w:gridCol w:w="1800"/>
        <w:gridCol w:w="270"/>
        <w:gridCol w:w="1980"/>
      </w:tblGrid>
      <w:tr w:rsidR="007948FE" w:rsidRPr="006C7406" w14:paraId="35A26650" w14:textId="77777777" w:rsidTr="00B67DB0">
        <w:trPr>
          <w:cantSplit/>
          <w:tblHeader/>
        </w:trPr>
        <w:tc>
          <w:tcPr>
            <w:tcW w:w="5067" w:type="dxa"/>
          </w:tcPr>
          <w:p w14:paraId="6363280F" w14:textId="77777777" w:rsidR="007948FE" w:rsidRPr="006C7406" w:rsidRDefault="007948FE" w:rsidP="002D6388">
            <w:pPr>
              <w:spacing w:line="240" w:lineRule="atLeast"/>
              <w:ind w:left="4" w:hanging="4"/>
              <w:rPr>
                <w:b/>
                <w:bCs/>
                <w:i/>
                <w:iCs/>
                <w:szCs w:val="22"/>
              </w:rPr>
            </w:pPr>
          </w:p>
          <w:p w14:paraId="6E04A03D" w14:textId="14CF6078" w:rsidR="007948FE" w:rsidRPr="006C7406" w:rsidRDefault="007948FE" w:rsidP="002D6388">
            <w:pPr>
              <w:spacing w:line="240" w:lineRule="atLeast"/>
              <w:rPr>
                <w:b/>
                <w:bCs/>
                <w:i/>
                <w:iCs/>
                <w:szCs w:val="22"/>
              </w:rPr>
            </w:pPr>
            <w:r w:rsidRPr="006C7406">
              <w:rPr>
                <w:b/>
                <w:bCs/>
                <w:i/>
                <w:iCs/>
                <w:szCs w:val="22"/>
              </w:rPr>
              <w:t xml:space="preserve">For the </w:t>
            </w:r>
            <w:r w:rsidRPr="006C7406">
              <w:rPr>
                <w:b/>
                <w:bCs/>
                <w:i/>
                <w:iCs/>
                <w:szCs w:val="22"/>
                <w:lang w:val="en-US" w:bidi="th-TH"/>
              </w:rPr>
              <w:t>three</w:t>
            </w:r>
            <w:r w:rsidRPr="006C7406">
              <w:rPr>
                <w:b/>
                <w:bCs/>
                <w:i/>
                <w:iCs/>
                <w:szCs w:val="22"/>
              </w:rPr>
              <w:t xml:space="preserve">-month periods </w:t>
            </w:r>
          </w:p>
        </w:tc>
        <w:tc>
          <w:tcPr>
            <w:tcW w:w="4050" w:type="dxa"/>
            <w:gridSpan w:val="3"/>
          </w:tcPr>
          <w:p w14:paraId="4284275E" w14:textId="77777777" w:rsidR="007948FE" w:rsidRPr="006C7406" w:rsidRDefault="007948FE" w:rsidP="002D6388">
            <w:pPr>
              <w:pStyle w:val="acctfourfigures"/>
              <w:shd w:val="clear" w:color="auto" w:fill="FFFFFF"/>
              <w:tabs>
                <w:tab w:val="clear" w:pos="765"/>
              </w:tabs>
              <w:spacing w:line="240" w:lineRule="atLeast"/>
              <w:jc w:val="center"/>
              <w:rPr>
                <w:b/>
                <w:bCs/>
                <w:szCs w:val="22"/>
              </w:rPr>
            </w:pPr>
            <w:r w:rsidRPr="006C7406">
              <w:rPr>
                <w:b/>
                <w:bCs/>
                <w:szCs w:val="22"/>
              </w:rPr>
              <w:t>Consolidated</w:t>
            </w:r>
          </w:p>
          <w:p w14:paraId="62E70781" w14:textId="77777777" w:rsidR="007948FE" w:rsidRPr="006C7406" w:rsidRDefault="007948FE" w:rsidP="002D6388">
            <w:pPr>
              <w:pStyle w:val="acctfourfigures"/>
              <w:shd w:val="clear" w:color="auto" w:fill="FFFFFF"/>
              <w:tabs>
                <w:tab w:val="clear" w:pos="765"/>
              </w:tabs>
              <w:spacing w:line="240" w:lineRule="atLeast"/>
              <w:jc w:val="center"/>
              <w:rPr>
                <w:b/>
                <w:bCs/>
                <w:szCs w:val="22"/>
              </w:rPr>
            </w:pPr>
            <w:r w:rsidRPr="006C7406">
              <w:rPr>
                <w:b/>
                <w:bCs/>
                <w:szCs w:val="22"/>
              </w:rPr>
              <w:t xml:space="preserve"> financial statements</w:t>
            </w:r>
          </w:p>
        </w:tc>
      </w:tr>
      <w:tr w:rsidR="007948FE" w:rsidRPr="006C7406" w14:paraId="616BC9B5" w14:textId="77777777" w:rsidTr="00B67DB0">
        <w:trPr>
          <w:cantSplit/>
          <w:tblHeader/>
        </w:trPr>
        <w:tc>
          <w:tcPr>
            <w:tcW w:w="5067" w:type="dxa"/>
          </w:tcPr>
          <w:p w14:paraId="323BC98E" w14:textId="5C32B86C" w:rsidR="007948FE" w:rsidRPr="006C7406" w:rsidRDefault="007948FE" w:rsidP="006834D2">
            <w:pPr>
              <w:spacing w:line="240" w:lineRule="atLeast"/>
              <w:ind w:firstLine="11"/>
              <w:rPr>
                <w:b/>
                <w:bCs/>
                <w:i/>
                <w:iCs/>
                <w:szCs w:val="22"/>
                <w:lang w:val="en-US" w:bidi="th-TH"/>
              </w:rPr>
            </w:pPr>
            <w:r w:rsidRPr="006C7406">
              <w:rPr>
                <w:b/>
                <w:bCs/>
                <w:i/>
                <w:iCs/>
                <w:szCs w:val="22"/>
              </w:rPr>
              <w:t xml:space="preserve">   ended 3</w:t>
            </w:r>
            <w:r w:rsidRPr="006C7406">
              <w:rPr>
                <w:b/>
                <w:bCs/>
                <w:i/>
                <w:iCs/>
                <w:szCs w:val="22"/>
                <w:lang w:val="en-US" w:bidi="th-TH"/>
              </w:rPr>
              <w:t>1 March</w:t>
            </w:r>
          </w:p>
        </w:tc>
        <w:tc>
          <w:tcPr>
            <w:tcW w:w="1800" w:type="dxa"/>
          </w:tcPr>
          <w:p w14:paraId="3AB012CB" w14:textId="625A1F09" w:rsidR="007948FE" w:rsidRPr="006C7406" w:rsidRDefault="007948FE" w:rsidP="006834D2">
            <w:pPr>
              <w:pStyle w:val="acctmergecolhdg"/>
              <w:spacing w:line="240" w:lineRule="atLeast"/>
              <w:ind w:firstLine="136"/>
              <w:rPr>
                <w:b w:val="0"/>
                <w:bCs/>
                <w:szCs w:val="22"/>
              </w:rPr>
            </w:pPr>
            <w:r w:rsidRPr="006C7406">
              <w:rPr>
                <w:b w:val="0"/>
                <w:bCs/>
                <w:spacing w:val="-2"/>
                <w:szCs w:val="22"/>
              </w:rPr>
              <w:t>2026</w:t>
            </w:r>
          </w:p>
        </w:tc>
        <w:tc>
          <w:tcPr>
            <w:tcW w:w="270" w:type="dxa"/>
          </w:tcPr>
          <w:p w14:paraId="0FCDD728" w14:textId="77777777" w:rsidR="007948FE" w:rsidRPr="006C7406" w:rsidRDefault="007948FE" w:rsidP="006834D2">
            <w:pPr>
              <w:pStyle w:val="acctmergecolhdg"/>
              <w:spacing w:line="240" w:lineRule="atLeast"/>
              <w:ind w:firstLine="136"/>
              <w:rPr>
                <w:b w:val="0"/>
                <w:bCs/>
                <w:szCs w:val="22"/>
              </w:rPr>
            </w:pPr>
          </w:p>
        </w:tc>
        <w:tc>
          <w:tcPr>
            <w:tcW w:w="1980" w:type="dxa"/>
          </w:tcPr>
          <w:p w14:paraId="66C3D21A" w14:textId="729B265A" w:rsidR="007948FE" w:rsidRPr="006C7406" w:rsidRDefault="007948FE" w:rsidP="006834D2">
            <w:pPr>
              <w:pStyle w:val="acctmergecolhdg"/>
              <w:spacing w:line="240" w:lineRule="atLeast"/>
              <w:ind w:firstLine="136"/>
              <w:rPr>
                <w:b w:val="0"/>
                <w:bCs/>
                <w:szCs w:val="22"/>
              </w:rPr>
            </w:pPr>
            <w:r w:rsidRPr="006C7406">
              <w:rPr>
                <w:b w:val="0"/>
                <w:bCs/>
                <w:szCs w:val="22"/>
              </w:rPr>
              <w:t>2025</w:t>
            </w:r>
          </w:p>
        </w:tc>
      </w:tr>
      <w:tr w:rsidR="003F3E4A" w:rsidRPr="006C7406" w14:paraId="17C5B77E" w14:textId="77777777" w:rsidTr="00B67DB0">
        <w:trPr>
          <w:cantSplit/>
          <w:tblHeader/>
        </w:trPr>
        <w:tc>
          <w:tcPr>
            <w:tcW w:w="5067" w:type="dxa"/>
          </w:tcPr>
          <w:p w14:paraId="52B09D12" w14:textId="77777777" w:rsidR="003F3E4A" w:rsidRPr="006C7406" w:rsidRDefault="003F3E4A" w:rsidP="006834D2">
            <w:pPr>
              <w:spacing w:line="240" w:lineRule="atLeast"/>
              <w:ind w:firstLine="11"/>
              <w:rPr>
                <w:b/>
                <w:bCs/>
                <w:i/>
                <w:iCs/>
                <w:szCs w:val="22"/>
              </w:rPr>
            </w:pPr>
          </w:p>
        </w:tc>
        <w:tc>
          <w:tcPr>
            <w:tcW w:w="4050" w:type="dxa"/>
            <w:gridSpan w:val="3"/>
          </w:tcPr>
          <w:p w14:paraId="432C5BAC" w14:textId="02D9A8C2" w:rsidR="003F3E4A" w:rsidRPr="006C7406" w:rsidRDefault="003F3E4A" w:rsidP="00B67DB0">
            <w:pPr>
              <w:pStyle w:val="acctmergecolhdg"/>
              <w:spacing w:line="240" w:lineRule="atLeast"/>
              <w:ind w:left="-141" w:firstLine="277"/>
              <w:rPr>
                <w:b w:val="0"/>
                <w:bCs/>
                <w:szCs w:val="22"/>
              </w:rPr>
            </w:pPr>
            <w:r w:rsidRPr="006C7406">
              <w:rPr>
                <w:b w:val="0"/>
                <w:bCs/>
                <w:i/>
                <w:iCs/>
                <w:szCs w:val="22"/>
              </w:rPr>
              <w:t>(in thousand Baht)</w:t>
            </w:r>
          </w:p>
        </w:tc>
      </w:tr>
      <w:tr w:rsidR="007948FE" w:rsidRPr="006C7406" w14:paraId="252F11F9" w14:textId="77777777" w:rsidTr="00B67DB0">
        <w:trPr>
          <w:cantSplit/>
        </w:trPr>
        <w:tc>
          <w:tcPr>
            <w:tcW w:w="5067" w:type="dxa"/>
          </w:tcPr>
          <w:p w14:paraId="6B8BCB9C" w14:textId="77777777" w:rsidR="007948FE" w:rsidRPr="006C7406" w:rsidRDefault="007948FE" w:rsidP="002D6388">
            <w:pPr>
              <w:spacing w:line="240" w:lineRule="atLeast"/>
              <w:ind w:left="195" w:hanging="184"/>
              <w:rPr>
                <w:szCs w:val="22"/>
              </w:rPr>
            </w:pPr>
            <w:bookmarkStart w:id="2" w:name="_Hlk173274375"/>
            <w:r w:rsidRPr="006C7406">
              <w:rPr>
                <w:b/>
                <w:bCs/>
                <w:i/>
                <w:iCs/>
                <w:szCs w:val="22"/>
              </w:rPr>
              <w:t xml:space="preserve">Amounts recognised in profit or loss </w:t>
            </w:r>
          </w:p>
        </w:tc>
        <w:tc>
          <w:tcPr>
            <w:tcW w:w="1800" w:type="dxa"/>
            <w:vAlign w:val="bottom"/>
          </w:tcPr>
          <w:p w14:paraId="6D0F0C77" w14:textId="77777777" w:rsidR="007948FE" w:rsidRPr="006C7406" w:rsidRDefault="007948FE" w:rsidP="002D6388">
            <w:pPr>
              <w:pStyle w:val="acctfourfigures"/>
              <w:tabs>
                <w:tab w:val="clear" w:pos="765"/>
                <w:tab w:val="decimal" w:pos="731"/>
              </w:tabs>
              <w:spacing w:line="240" w:lineRule="atLeast"/>
              <w:ind w:right="11" w:firstLine="136"/>
              <w:rPr>
                <w:szCs w:val="22"/>
              </w:rPr>
            </w:pPr>
          </w:p>
        </w:tc>
        <w:tc>
          <w:tcPr>
            <w:tcW w:w="270" w:type="dxa"/>
            <w:vAlign w:val="bottom"/>
          </w:tcPr>
          <w:p w14:paraId="755E278A" w14:textId="77777777" w:rsidR="007948FE" w:rsidRPr="006C7406" w:rsidRDefault="007948FE" w:rsidP="002D6388">
            <w:pPr>
              <w:pStyle w:val="acctfourfigures"/>
              <w:spacing w:line="240" w:lineRule="atLeast"/>
              <w:ind w:firstLine="136"/>
              <w:rPr>
                <w:szCs w:val="22"/>
              </w:rPr>
            </w:pPr>
          </w:p>
        </w:tc>
        <w:tc>
          <w:tcPr>
            <w:tcW w:w="1980" w:type="dxa"/>
            <w:vAlign w:val="bottom"/>
          </w:tcPr>
          <w:p w14:paraId="381FD225" w14:textId="77777777" w:rsidR="007948FE" w:rsidRPr="006C7406" w:rsidRDefault="007948FE" w:rsidP="002D6388">
            <w:pPr>
              <w:pStyle w:val="acctfourfigures"/>
              <w:tabs>
                <w:tab w:val="clear" w:pos="765"/>
                <w:tab w:val="decimal" w:pos="731"/>
              </w:tabs>
              <w:spacing w:line="240" w:lineRule="atLeast"/>
              <w:ind w:right="11" w:firstLine="136"/>
              <w:rPr>
                <w:szCs w:val="22"/>
              </w:rPr>
            </w:pPr>
          </w:p>
        </w:tc>
      </w:tr>
      <w:bookmarkEnd w:id="2"/>
      <w:tr w:rsidR="007948FE" w:rsidRPr="006C7406" w14:paraId="5A27F177" w14:textId="77777777" w:rsidTr="00B67DB0">
        <w:trPr>
          <w:cantSplit/>
        </w:trPr>
        <w:tc>
          <w:tcPr>
            <w:tcW w:w="5067" w:type="dxa"/>
          </w:tcPr>
          <w:p w14:paraId="19D155BA" w14:textId="77777777" w:rsidR="007948FE" w:rsidRPr="006C7406" w:rsidRDefault="007948FE" w:rsidP="002D6388">
            <w:pPr>
              <w:spacing w:line="240" w:lineRule="atLeast"/>
              <w:ind w:left="195" w:hanging="184"/>
              <w:rPr>
                <w:szCs w:val="22"/>
                <w:cs/>
                <w:lang w:val="en-US" w:bidi="th-TH"/>
              </w:rPr>
            </w:pPr>
            <w:r w:rsidRPr="006C7406">
              <w:rPr>
                <w:szCs w:val="22"/>
                <w:lang w:val="en-US" w:bidi="th-TH"/>
              </w:rPr>
              <w:t>Rent concessions</w:t>
            </w:r>
          </w:p>
        </w:tc>
        <w:tc>
          <w:tcPr>
            <w:tcW w:w="1800" w:type="dxa"/>
          </w:tcPr>
          <w:p w14:paraId="0ED27300" w14:textId="1B58E96C" w:rsidR="007948FE" w:rsidRPr="006C7406" w:rsidRDefault="00172569" w:rsidP="00930A90">
            <w:pPr>
              <w:pStyle w:val="acctfourfigures"/>
              <w:tabs>
                <w:tab w:val="clear" w:pos="765"/>
                <w:tab w:val="decimal" w:pos="859"/>
              </w:tabs>
              <w:spacing w:line="240" w:lineRule="atLeast"/>
              <w:ind w:left="-586" w:right="5"/>
              <w:jc w:val="right"/>
              <w:rPr>
                <w:szCs w:val="22"/>
              </w:rPr>
            </w:pPr>
            <w:r w:rsidRPr="006C7406">
              <w:rPr>
                <w:szCs w:val="22"/>
              </w:rPr>
              <w:t>(9,772)</w:t>
            </w:r>
          </w:p>
        </w:tc>
        <w:tc>
          <w:tcPr>
            <w:tcW w:w="270" w:type="dxa"/>
          </w:tcPr>
          <w:p w14:paraId="3A9283D8" w14:textId="77777777" w:rsidR="007948FE" w:rsidRPr="006C7406" w:rsidRDefault="007948FE" w:rsidP="002D6388">
            <w:pPr>
              <w:pStyle w:val="acctfourfigures"/>
              <w:spacing w:line="240" w:lineRule="atLeast"/>
              <w:ind w:firstLine="136"/>
              <w:rPr>
                <w:szCs w:val="22"/>
                <w:lang w:val="en-US"/>
              </w:rPr>
            </w:pPr>
          </w:p>
        </w:tc>
        <w:tc>
          <w:tcPr>
            <w:tcW w:w="1980" w:type="dxa"/>
          </w:tcPr>
          <w:p w14:paraId="21D8BBD4" w14:textId="6D4E0076" w:rsidR="007948FE" w:rsidRPr="006C7406" w:rsidRDefault="00507E42" w:rsidP="006C7406">
            <w:pPr>
              <w:pStyle w:val="acctfourfigures"/>
              <w:tabs>
                <w:tab w:val="clear" w:pos="765"/>
                <w:tab w:val="decimal" w:pos="859"/>
              </w:tabs>
              <w:spacing w:line="240" w:lineRule="atLeast"/>
              <w:ind w:left="-586" w:right="55"/>
              <w:jc w:val="right"/>
              <w:rPr>
                <w:szCs w:val="22"/>
              </w:rPr>
            </w:pPr>
            <w:r w:rsidRPr="006C7406">
              <w:rPr>
                <w:szCs w:val="22"/>
              </w:rPr>
              <w:t>(9,765)</w:t>
            </w:r>
          </w:p>
        </w:tc>
      </w:tr>
      <w:tr w:rsidR="007948FE" w:rsidRPr="006C7406" w14:paraId="10ED757C" w14:textId="77777777" w:rsidTr="00B67DB0">
        <w:trPr>
          <w:cantSplit/>
        </w:trPr>
        <w:tc>
          <w:tcPr>
            <w:tcW w:w="5067" w:type="dxa"/>
          </w:tcPr>
          <w:p w14:paraId="49674ECD" w14:textId="77777777" w:rsidR="007948FE" w:rsidRPr="006C7406" w:rsidRDefault="007948FE" w:rsidP="002D6388">
            <w:pPr>
              <w:spacing w:line="240" w:lineRule="atLeast"/>
              <w:ind w:left="195" w:hanging="184"/>
              <w:rPr>
                <w:szCs w:val="22"/>
                <w:lang w:val="en-US"/>
              </w:rPr>
            </w:pPr>
            <w:r w:rsidRPr="006C7406">
              <w:rPr>
                <w:szCs w:val="22"/>
                <w:lang w:val="en-US"/>
              </w:rPr>
              <w:t>Depreciation of right-of-use asset</w:t>
            </w:r>
          </w:p>
        </w:tc>
        <w:tc>
          <w:tcPr>
            <w:tcW w:w="1800" w:type="dxa"/>
          </w:tcPr>
          <w:p w14:paraId="1B46EFE2" w14:textId="766B0047" w:rsidR="007948FE" w:rsidRPr="006C7406" w:rsidRDefault="00572379" w:rsidP="00572379">
            <w:pPr>
              <w:pStyle w:val="acctfourfigures"/>
              <w:tabs>
                <w:tab w:val="clear" w:pos="765"/>
                <w:tab w:val="decimal" w:pos="859"/>
              </w:tabs>
              <w:spacing w:line="240" w:lineRule="atLeast"/>
              <w:ind w:left="-586" w:right="81"/>
              <w:jc w:val="right"/>
              <w:rPr>
                <w:szCs w:val="22"/>
              </w:rPr>
            </w:pPr>
            <w:r w:rsidRPr="006C7406">
              <w:rPr>
                <w:szCs w:val="22"/>
              </w:rPr>
              <w:t>23,627</w:t>
            </w:r>
          </w:p>
        </w:tc>
        <w:tc>
          <w:tcPr>
            <w:tcW w:w="270" w:type="dxa"/>
          </w:tcPr>
          <w:p w14:paraId="0B6D69AD" w14:textId="77777777" w:rsidR="007948FE" w:rsidRPr="006C7406" w:rsidRDefault="007948FE" w:rsidP="002D6388">
            <w:pPr>
              <w:pStyle w:val="acctfourfigures"/>
              <w:spacing w:line="240" w:lineRule="atLeast"/>
              <w:ind w:firstLine="136"/>
              <w:rPr>
                <w:szCs w:val="22"/>
                <w:lang w:val="en-US"/>
              </w:rPr>
            </w:pPr>
          </w:p>
        </w:tc>
        <w:tc>
          <w:tcPr>
            <w:tcW w:w="1980" w:type="dxa"/>
          </w:tcPr>
          <w:p w14:paraId="7F7BCAA4" w14:textId="000189D6" w:rsidR="007948FE" w:rsidRPr="006C7406" w:rsidRDefault="007948FE" w:rsidP="006C7406">
            <w:pPr>
              <w:pStyle w:val="acctfourfigures"/>
              <w:tabs>
                <w:tab w:val="clear" w:pos="765"/>
                <w:tab w:val="decimal" w:pos="859"/>
              </w:tabs>
              <w:spacing w:line="240" w:lineRule="atLeast"/>
              <w:ind w:left="-586" w:right="114"/>
              <w:jc w:val="right"/>
              <w:rPr>
                <w:szCs w:val="22"/>
              </w:rPr>
            </w:pPr>
            <w:r w:rsidRPr="006C7406">
              <w:rPr>
                <w:szCs w:val="22"/>
              </w:rPr>
              <w:t>23,</w:t>
            </w:r>
            <w:r w:rsidR="00572379" w:rsidRPr="006C7406">
              <w:rPr>
                <w:szCs w:val="22"/>
              </w:rPr>
              <w:t>403</w:t>
            </w:r>
          </w:p>
        </w:tc>
      </w:tr>
      <w:tr w:rsidR="007948FE" w:rsidRPr="006C7406" w14:paraId="46CA458C" w14:textId="77777777" w:rsidTr="00B67DB0">
        <w:trPr>
          <w:cantSplit/>
        </w:trPr>
        <w:tc>
          <w:tcPr>
            <w:tcW w:w="5067" w:type="dxa"/>
          </w:tcPr>
          <w:p w14:paraId="00C0BF90" w14:textId="77777777" w:rsidR="007948FE" w:rsidRPr="006C7406" w:rsidRDefault="007948FE" w:rsidP="002D6388">
            <w:pPr>
              <w:spacing w:line="240" w:lineRule="atLeast"/>
              <w:ind w:left="195" w:hanging="184"/>
              <w:rPr>
                <w:szCs w:val="22"/>
              </w:rPr>
            </w:pPr>
            <w:r w:rsidRPr="006C7406">
              <w:rPr>
                <w:szCs w:val="22"/>
                <w:lang w:val="en-US"/>
              </w:rPr>
              <w:t xml:space="preserve">Interest on lease liabilities </w:t>
            </w:r>
          </w:p>
        </w:tc>
        <w:tc>
          <w:tcPr>
            <w:tcW w:w="1800" w:type="dxa"/>
          </w:tcPr>
          <w:p w14:paraId="7D819C8C" w14:textId="361333CD" w:rsidR="007948FE" w:rsidRPr="006C7406" w:rsidRDefault="00572379" w:rsidP="00572379">
            <w:pPr>
              <w:pStyle w:val="acctfourfigures"/>
              <w:tabs>
                <w:tab w:val="clear" w:pos="765"/>
                <w:tab w:val="decimal" w:pos="859"/>
              </w:tabs>
              <w:spacing w:line="240" w:lineRule="atLeast"/>
              <w:ind w:left="-586" w:right="81"/>
              <w:jc w:val="right"/>
              <w:rPr>
                <w:szCs w:val="22"/>
              </w:rPr>
            </w:pPr>
            <w:r w:rsidRPr="006C7406">
              <w:rPr>
                <w:szCs w:val="22"/>
              </w:rPr>
              <w:t>4,000</w:t>
            </w:r>
          </w:p>
        </w:tc>
        <w:tc>
          <w:tcPr>
            <w:tcW w:w="270" w:type="dxa"/>
          </w:tcPr>
          <w:p w14:paraId="705FB1A0" w14:textId="77777777" w:rsidR="007948FE" w:rsidRPr="006C7406" w:rsidRDefault="007948FE" w:rsidP="002D6388">
            <w:pPr>
              <w:pStyle w:val="acctfourfigures"/>
              <w:tabs>
                <w:tab w:val="clear" w:pos="765"/>
                <w:tab w:val="decimal" w:pos="910"/>
              </w:tabs>
              <w:spacing w:line="240" w:lineRule="atLeast"/>
              <w:ind w:left="-80" w:right="-80"/>
              <w:rPr>
                <w:szCs w:val="22"/>
              </w:rPr>
            </w:pPr>
          </w:p>
        </w:tc>
        <w:tc>
          <w:tcPr>
            <w:tcW w:w="1980" w:type="dxa"/>
          </w:tcPr>
          <w:p w14:paraId="222E3BCA" w14:textId="4B57DB97" w:rsidR="007948FE" w:rsidRPr="006C7406" w:rsidRDefault="007948FE" w:rsidP="006C7406">
            <w:pPr>
              <w:pStyle w:val="acctfourfigures"/>
              <w:tabs>
                <w:tab w:val="clear" w:pos="765"/>
                <w:tab w:val="decimal" w:pos="859"/>
              </w:tabs>
              <w:spacing w:line="240" w:lineRule="atLeast"/>
              <w:ind w:left="-586" w:right="114"/>
              <w:jc w:val="right"/>
              <w:rPr>
                <w:szCs w:val="22"/>
              </w:rPr>
            </w:pPr>
            <w:r w:rsidRPr="006C7406">
              <w:rPr>
                <w:szCs w:val="22"/>
              </w:rPr>
              <w:t>4,</w:t>
            </w:r>
            <w:r w:rsidR="00572379" w:rsidRPr="006C7406">
              <w:rPr>
                <w:szCs w:val="22"/>
              </w:rPr>
              <w:t>678</w:t>
            </w:r>
          </w:p>
        </w:tc>
      </w:tr>
      <w:tr w:rsidR="007948FE" w:rsidRPr="006C7406" w14:paraId="39559AEF" w14:textId="77777777" w:rsidTr="00B67DB0">
        <w:trPr>
          <w:cantSplit/>
        </w:trPr>
        <w:tc>
          <w:tcPr>
            <w:tcW w:w="5067" w:type="dxa"/>
          </w:tcPr>
          <w:p w14:paraId="58DAEA91" w14:textId="77777777" w:rsidR="007948FE" w:rsidRPr="006C7406" w:rsidRDefault="007948FE" w:rsidP="002D6388">
            <w:pPr>
              <w:spacing w:line="240" w:lineRule="atLeast"/>
              <w:ind w:left="195" w:hanging="184"/>
              <w:rPr>
                <w:szCs w:val="22"/>
              </w:rPr>
            </w:pPr>
            <w:r w:rsidRPr="006C7406">
              <w:rPr>
                <w:szCs w:val="22"/>
                <w:lang w:val="en-US"/>
              </w:rPr>
              <w:t xml:space="preserve">Expenses relating to short-term leases </w:t>
            </w:r>
          </w:p>
        </w:tc>
        <w:tc>
          <w:tcPr>
            <w:tcW w:w="1800" w:type="dxa"/>
          </w:tcPr>
          <w:p w14:paraId="6165AD4B" w14:textId="3A68DF02" w:rsidR="007948FE" w:rsidRPr="006C7406" w:rsidRDefault="00572379" w:rsidP="00572379">
            <w:pPr>
              <w:pStyle w:val="acctfourfigures"/>
              <w:tabs>
                <w:tab w:val="clear" w:pos="765"/>
                <w:tab w:val="decimal" w:pos="859"/>
              </w:tabs>
              <w:spacing w:line="240" w:lineRule="atLeast"/>
              <w:ind w:left="-586" w:right="81"/>
              <w:jc w:val="right"/>
              <w:rPr>
                <w:szCs w:val="22"/>
              </w:rPr>
            </w:pPr>
            <w:r w:rsidRPr="006C7406">
              <w:rPr>
                <w:szCs w:val="22"/>
              </w:rPr>
              <w:t>813</w:t>
            </w:r>
          </w:p>
        </w:tc>
        <w:tc>
          <w:tcPr>
            <w:tcW w:w="270" w:type="dxa"/>
          </w:tcPr>
          <w:p w14:paraId="14B5F050" w14:textId="77777777" w:rsidR="007948FE" w:rsidRPr="006C7406" w:rsidRDefault="007948FE" w:rsidP="002D6388">
            <w:pPr>
              <w:pStyle w:val="acctfourfigures"/>
              <w:tabs>
                <w:tab w:val="clear" w:pos="765"/>
                <w:tab w:val="decimal" w:pos="910"/>
              </w:tabs>
              <w:spacing w:line="240" w:lineRule="atLeast"/>
              <w:ind w:left="-80" w:right="-80"/>
              <w:rPr>
                <w:szCs w:val="22"/>
              </w:rPr>
            </w:pPr>
          </w:p>
        </w:tc>
        <w:tc>
          <w:tcPr>
            <w:tcW w:w="1980" w:type="dxa"/>
          </w:tcPr>
          <w:p w14:paraId="22D0ED47" w14:textId="346D7862" w:rsidR="007948FE" w:rsidRPr="006C7406" w:rsidRDefault="007948FE" w:rsidP="006C7406">
            <w:pPr>
              <w:pStyle w:val="acctfourfigures"/>
              <w:tabs>
                <w:tab w:val="clear" w:pos="765"/>
                <w:tab w:val="decimal" w:pos="859"/>
              </w:tabs>
              <w:spacing w:line="240" w:lineRule="atLeast"/>
              <w:ind w:left="-586" w:right="114"/>
              <w:jc w:val="right"/>
              <w:rPr>
                <w:szCs w:val="22"/>
              </w:rPr>
            </w:pPr>
            <w:r w:rsidRPr="006C7406">
              <w:rPr>
                <w:szCs w:val="22"/>
              </w:rPr>
              <w:t>1,</w:t>
            </w:r>
            <w:r w:rsidR="00572379" w:rsidRPr="006C7406">
              <w:rPr>
                <w:szCs w:val="22"/>
              </w:rPr>
              <w:t>939</w:t>
            </w:r>
          </w:p>
        </w:tc>
      </w:tr>
      <w:tr w:rsidR="007948FE" w:rsidRPr="006C7406" w14:paraId="2CEE3BE9" w14:textId="77777777" w:rsidTr="00B67DB0">
        <w:trPr>
          <w:cantSplit/>
          <w:trHeight w:val="64"/>
        </w:trPr>
        <w:tc>
          <w:tcPr>
            <w:tcW w:w="5067" w:type="dxa"/>
          </w:tcPr>
          <w:p w14:paraId="24258FDA" w14:textId="77777777" w:rsidR="007948FE" w:rsidRPr="006C7406" w:rsidRDefault="007948FE" w:rsidP="002D6388">
            <w:pPr>
              <w:spacing w:line="240" w:lineRule="atLeast"/>
              <w:ind w:left="195" w:hanging="184"/>
              <w:rPr>
                <w:spacing w:val="-2"/>
                <w:szCs w:val="22"/>
                <w:lang w:val="en-US"/>
              </w:rPr>
            </w:pPr>
            <w:r w:rsidRPr="006C7406">
              <w:rPr>
                <w:szCs w:val="22"/>
                <w:lang w:val="en-US"/>
              </w:rPr>
              <w:t>Expenses relating to</w:t>
            </w:r>
            <w:r w:rsidRPr="006C7406">
              <w:rPr>
                <w:spacing w:val="-2"/>
                <w:szCs w:val="22"/>
                <w:lang w:val="en-US"/>
              </w:rPr>
              <w:t xml:space="preserve"> leases of low-value assets </w:t>
            </w:r>
          </w:p>
        </w:tc>
        <w:tc>
          <w:tcPr>
            <w:tcW w:w="1800" w:type="dxa"/>
          </w:tcPr>
          <w:p w14:paraId="500C6D8B" w14:textId="0DFA40AB" w:rsidR="007948FE" w:rsidRPr="006C7406" w:rsidRDefault="00572379" w:rsidP="00572379">
            <w:pPr>
              <w:pStyle w:val="acctfourfigures"/>
              <w:tabs>
                <w:tab w:val="clear" w:pos="765"/>
                <w:tab w:val="decimal" w:pos="859"/>
              </w:tabs>
              <w:spacing w:line="240" w:lineRule="atLeast"/>
              <w:ind w:left="-586" w:right="81"/>
              <w:jc w:val="right"/>
              <w:rPr>
                <w:szCs w:val="22"/>
              </w:rPr>
            </w:pPr>
            <w:r w:rsidRPr="006C7406">
              <w:rPr>
                <w:szCs w:val="22"/>
              </w:rPr>
              <w:t>14</w:t>
            </w:r>
          </w:p>
        </w:tc>
        <w:tc>
          <w:tcPr>
            <w:tcW w:w="270" w:type="dxa"/>
          </w:tcPr>
          <w:p w14:paraId="07D3550D" w14:textId="77777777" w:rsidR="007948FE" w:rsidRPr="006C7406" w:rsidRDefault="007948FE" w:rsidP="002D6388">
            <w:pPr>
              <w:pStyle w:val="acctfourfigures"/>
              <w:tabs>
                <w:tab w:val="clear" w:pos="765"/>
                <w:tab w:val="decimal" w:pos="910"/>
              </w:tabs>
              <w:spacing w:line="240" w:lineRule="atLeast"/>
              <w:ind w:left="-80" w:right="-80"/>
              <w:rPr>
                <w:szCs w:val="22"/>
              </w:rPr>
            </w:pPr>
          </w:p>
        </w:tc>
        <w:tc>
          <w:tcPr>
            <w:tcW w:w="1980" w:type="dxa"/>
          </w:tcPr>
          <w:p w14:paraId="5172883F" w14:textId="0433B6F2" w:rsidR="007948FE" w:rsidRPr="006C7406" w:rsidRDefault="007948FE" w:rsidP="006C7406">
            <w:pPr>
              <w:pStyle w:val="acctfourfigures"/>
              <w:tabs>
                <w:tab w:val="clear" w:pos="765"/>
                <w:tab w:val="decimal" w:pos="859"/>
              </w:tabs>
              <w:spacing w:line="240" w:lineRule="atLeast"/>
              <w:ind w:left="-586" w:right="114"/>
              <w:jc w:val="right"/>
              <w:rPr>
                <w:szCs w:val="22"/>
              </w:rPr>
            </w:pPr>
            <w:r w:rsidRPr="006C7406">
              <w:rPr>
                <w:szCs w:val="22"/>
              </w:rPr>
              <w:t>14</w:t>
            </w:r>
          </w:p>
        </w:tc>
      </w:tr>
    </w:tbl>
    <w:p w14:paraId="1899A92E" w14:textId="7350C334" w:rsidR="002D6388" w:rsidRDefault="002D6388">
      <w:pPr>
        <w:spacing w:line="240" w:lineRule="auto"/>
        <w:rPr>
          <w:rFonts w:cstheme="minorBidi"/>
          <w:szCs w:val="22"/>
          <w:lang w:val="en-US" w:bidi="th-TH"/>
        </w:rPr>
      </w:pPr>
    </w:p>
    <w:p w14:paraId="285F72DF" w14:textId="192C6091" w:rsidR="00EA66B8" w:rsidRPr="00CC2561" w:rsidRDefault="007412BE" w:rsidP="00B67DB0">
      <w:pPr>
        <w:pStyle w:val="BodyText"/>
        <w:tabs>
          <w:tab w:val="left" w:pos="9540"/>
        </w:tabs>
        <w:spacing w:after="0"/>
        <w:ind w:left="549" w:right="-63"/>
        <w:jc w:val="thaiDistribute"/>
        <w:rPr>
          <w:rFonts w:cstheme="minorBidi"/>
          <w:i/>
          <w:iCs/>
          <w:szCs w:val="28"/>
          <w:lang w:bidi="th-TH"/>
        </w:rPr>
      </w:pPr>
      <w:r w:rsidRPr="00CC2561">
        <w:rPr>
          <w:szCs w:val="22"/>
        </w:rPr>
        <w:t xml:space="preserve">Total cash outflow for leases presented in the consolidated statements of cash flows for the </w:t>
      </w:r>
      <w:r w:rsidR="006834D2">
        <w:rPr>
          <w:szCs w:val="22"/>
        </w:rPr>
        <w:t>three</w:t>
      </w:r>
      <w:r w:rsidRPr="00CC2561">
        <w:rPr>
          <w:szCs w:val="22"/>
        </w:rPr>
        <w:t xml:space="preserve">-month period ended </w:t>
      </w:r>
      <w:r w:rsidR="006834D2">
        <w:rPr>
          <w:szCs w:val="22"/>
        </w:rPr>
        <w:t>31 March 2026</w:t>
      </w:r>
      <w:r w:rsidRPr="00CC2561">
        <w:rPr>
          <w:szCs w:val="22"/>
        </w:rPr>
        <w:t xml:space="preserve"> were Baht </w:t>
      </w:r>
      <w:r w:rsidR="00572379">
        <w:rPr>
          <w:rFonts w:cs="Angsana New"/>
          <w:szCs w:val="28"/>
          <w:lang w:val="en-US" w:bidi="th-TH"/>
        </w:rPr>
        <w:t>34.10</w:t>
      </w:r>
      <w:r w:rsidR="006834D2">
        <w:rPr>
          <w:rFonts w:cs="Angsana New"/>
          <w:szCs w:val="28"/>
          <w:lang w:val="en-US" w:bidi="th-TH"/>
        </w:rPr>
        <w:t xml:space="preserve"> </w:t>
      </w:r>
      <w:r w:rsidRPr="00CC2561">
        <w:rPr>
          <w:szCs w:val="22"/>
        </w:rPr>
        <w:t xml:space="preserve">million </w:t>
      </w:r>
      <w:r w:rsidRPr="00CC2561">
        <w:rPr>
          <w:i/>
          <w:iCs/>
          <w:szCs w:val="22"/>
        </w:rPr>
        <w:t>(202</w:t>
      </w:r>
      <w:r w:rsidR="006834D2">
        <w:rPr>
          <w:i/>
          <w:iCs/>
          <w:szCs w:val="22"/>
        </w:rPr>
        <w:t>5</w:t>
      </w:r>
      <w:r w:rsidRPr="00CC2561">
        <w:rPr>
          <w:i/>
          <w:iCs/>
          <w:szCs w:val="22"/>
        </w:rPr>
        <w:t xml:space="preserve">: Baht </w:t>
      </w:r>
      <w:r w:rsidR="006834D2">
        <w:rPr>
          <w:i/>
          <w:iCs/>
          <w:szCs w:val="22"/>
        </w:rPr>
        <w:t>27.07</w:t>
      </w:r>
      <w:r w:rsidRPr="00CC2561">
        <w:rPr>
          <w:i/>
          <w:iCs/>
          <w:szCs w:val="22"/>
        </w:rPr>
        <w:t xml:space="preserve"> million).</w:t>
      </w:r>
    </w:p>
    <w:p w14:paraId="66A8878D" w14:textId="77777777" w:rsidR="008241D1" w:rsidRDefault="008241D1" w:rsidP="00F41206">
      <w:pPr>
        <w:pStyle w:val="BodyText"/>
        <w:tabs>
          <w:tab w:val="left" w:pos="9540"/>
        </w:tabs>
        <w:spacing w:after="0"/>
        <w:ind w:left="450" w:right="-117"/>
        <w:jc w:val="thaiDistribute"/>
        <w:rPr>
          <w:rFonts w:cstheme="minorBidi"/>
          <w:i/>
          <w:iCs/>
          <w:szCs w:val="28"/>
          <w:lang w:bidi="th-TH"/>
        </w:rPr>
      </w:pPr>
    </w:p>
    <w:p w14:paraId="2BB0AC0A" w14:textId="77777777" w:rsidR="006834D2" w:rsidRDefault="006834D2" w:rsidP="00F41206">
      <w:pPr>
        <w:pStyle w:val="BodyText"/>
        <w:tabs>
          <w:tab w:val="left" w:pos="9540"/>
        </w:tabs>
        <w:spacing w:after="0"/>
        <w:ind w:left="450" w:right="-117"/>
        <w:jc w:val="thaiDistribute"/>
        <w:rPr>
          <w:rFonts w:cstheme="minorBidi"/>
          <w:i/>
          <w:iCs/>
          <w:szCs w:val="28"/>
          <w:lang w:bidi="th-TH"/>
        </w:rPr>
      </w:pPr>
    </w:p>
    <w:p w14:paraId="217D91C9" w14:textId="77777777" w:rsidR="006834D2" w:rsidRDefault="006834D2" w:rsidP="00F41206">
      <w:pPr>
        <w:pStyle w:val="BodyText"/>
        <w:tabs>
          <w:tab w:val="left" w:pos="9540"/>
        </w:tabs>
        <w:spacing w:after="0"/>
        <w:ind w:left="450" w:right="-117"/>
        <w:jc w:val="thaiDistribute"/>
        <w:rPr>
          <w:rFonts w:cstheme="minorBidi"/>
          <w:i/>
          <w:iCs/>
          <w:szCs w:val="28"/>
          <w:lang w:bidi="th-TH"/>
        </w:rPr>
      </w:pPr>
    </w:p>
    <w:p w14:paraId="616231F7" w14:textId="17BC2756" w:rsidR="006834D2" w:rsidRPr="00CC2561" w:rsidRDefault="00B65BDC" w:rsidP="00B65BDC">
      <w:pPr>
        <w:spacing w:line="240" w:lineRule="auto"/>
        <w:rPr>
          <w:rFonts w:cstheme="minorBidi"/>
          <w:i/>
          <w:iCs/>
          <w:szCs w:val="28"/>
          <w:lang w:bidi="th-TH"/>
        </w:rPr>
      </w:pPr>
      <w:r>
        <w:rPr>
          <w:rFonts w:cstheme="minorBidi"/>
          <w:i/>
          <w:iCs/>
          <w:szCs w:val="28"/>
          <w:lang w:bidi="th-TH"/>
        </w:rPr>
        <w:br w:type="page"/>
      </w:r>
    </w:p>
    <w:p w14:paraId="1A620B70" w14:textId="1431BE49" w:rsidR="00332E21" w:rsidRPr="00CC2561" w:rsidRDefault="00332E21" w:rsidP="00085098">
      <w:pPr>
        <w:pStyle w:val="Heading1"/>
      </w:pPr>
      <w:r w:rsidRPr="00CC2561">
        <w:t>1</w:t>
      </w:r>
      <w:r w:rsidR="00FC1076" w:rsidRPr="00CC2561">
        <w:t>2</w:t>
      </w:r>
      <w:r w:rsidRPr="00CC2561">
        <w:tab/>
        <w:t>Insurance premium payables and other</w:t>
      </w:r>
      <w:r w:rsidR="00FC1974" w:rsidRPr="00CC2561">
        <w:t xml:space="preserve"> current</w:t>
      </w:r>
      <w:r w:rsidRPr="00CC2561">
        <w:t xml:space="preserve"> payables</w:t>
      </w:r>
    </w:p>
    <w:p w14:paraId="3E5D9790" w14:textId="77777777" w:rsidR="00332E21" w:rsidRPr="00D64699" w:rsidRDefault="00332E21" w:rsidP="0056071E">
      <w:pPr>
        <w:pStyle w:val="BodyText"/>
        <w:spacing w:after="0" w:line="240" w:lineRule="atLeast"/>
        <w:jc w:val="both"/>
        <w:rPr>
          <w:rFonts w:cstheme="minorBidi"/>
          <w:sz w:val="18"/>
          <w:szCs w:val="22"/>
          <w:cs/>
          <w:lang w:bidi="th-TH"/>
        </w:rPr>
      </w:pPr>
    </w:p>
    <w:tbl>
      <w:tblPr>
        <w:tblpPr w:leftFromText="180" w:rightFromText="180" w:vertAnchor="text" w:tblpX="540" w:tblpY="1"/>
        <w:tblOverlap w:val="never"/>
        <w:tblW w:w="9216" w:type="dxa"/>
        <w:tblBorders>
          <w:top w:val="single" w:sz="4" w:space="0" w:color="auto"/>
        </w:tblBorders>
        <w:tblLayout w:type="fixed"/>
        <w:tblLook w:val="0000" w:firstRow="0" w:lastRow="0" w:firstColumn="0" w:lastColumn="0" w:noHBand="0" w:noVBand="0"/>
      </w:tblPr>
      <w:tblGrid>
        <w:gridCol w:w="3816"/>
        <w:gridCol w:w="1170"/>
        <w:gridCol w:w="241"/>
        <w:gridCol w:w="1170"/>
        <w:gridCol w:w="242"/>
        <w:gridCol w:w="1137"/>
        <w:gridCol w:w="270"/>
        <w:gridCol w:w="1170"/>
      </w:tblGrid>
      <w:tr w:rsidR="00332E21" w:rsidRPr="00CC2561" w14:paraId="1C5F137E" w14:textId="77777777" w:rsidTr="00825487">
        <w:tc>
          <w:tcPr>
            <w:tcW w:w="3816" w:type="dxa"/>
            <w:tcBorders>
              <w:top w:val="nil"/>
            </w:tcBorders>
          </w:tcPr>
          <w:p w14:paraId="278C3AEB" w14:textId="77777777" w:rsidR="00332E21" w:rsidRPr="0036513B" w:rsidRDefault="00332E21" w:rsidP="00825487">
            <w:pPr>
              <w:spacing w:line="240" w:lineRule="atLeast"/>
              <w:ind w:right="-50"/>
              <w:jc w:val="thaiDistribute"/>
              <w:rPr>
                <w:b/>
                <w:bCs/>
                <w:sz w:val="20"/>
                <w:u w:val="single"/>
              </w:rPr>
            </w:pPr>
          </w:p>
        </w:tc>
        <w:tc>
          <w:tcPr>
            <w:tcW w:w="2581" w:type="dxa"/>
            <w:gridSpan w:val="3"/>
            <w:tcBorders>
              <w:top w:val="nil"/>
            </w:tcBorders>
          </w:tcPr>
          <w:p w14:paraId="49BD0769" w14:textId="77777777" w:rsidR="00332E21" w:rsidRPr="0036513B" w:rsidRDefault="00332E21" w:rsidP="00825487">
            <w:pPr>
              <w:tabs>
                <w:tab w:val="right" w:pos="7280"/>
                <w:tab w:val="right" w:pos="8540"/>
              </w:tabs>
              <w:spacing w:line="240" w:lineRule="atLeast"/>
              <w:ind w:left="-106" w:right="-112"/>
              <w:jc w:val="center"/>
              <w:rPr>
                <w:b/>
                <w:bCs/>
                <w:sz w:val="20"/>
              </w:rPr>
            </w:pPr>
            <w:r w:rsidRPr="0036513B">
              <w:rPr>
                <w:b/>
                <w:bCs/>
                <w:sz w:val="20"/>
              </w:rPr>
              <w:t>Consolidated</w:t>
            </w:r>
          </w:p>
          <w:p w14:paraId="73D23044" w14:textId="77777777" w:rsidR="00332E21" w:rsidRPr="0036513B" w:rsidRDefault="00332E21" w:rsidP="00825487">
            <w:pPr>
              <w:tabs>
                <w:tab w:val="right" w:pos="7280"/>
                <w:tab w:val="right" w:pos="8540"/>
              </w:tabs>
              <w:spacing w:line="240" w:lineRule="atLeast"/>
              <w:ind w:left="-106" w:right="-112"/>
              <w:jc w:val="center"/>
              <w:rPr>
                <w:sz w:val="20"/>
              </w:rPr>
            </w:pPr>
            <w:r w:rsidRPr="0036513B">
              <w:rPr>
                <w:b/>
                <w:bCs/>
                <w:sz w:val="20"/>
              </w:rPr>
              <w:t xml:space="preserve"> financial statements</w:t>
            </w:r>
          </w:p>
        </w:tc>
        <w:tc>
          <w:tcPr>
            <w:tcW w:w="242" w:type="dxa"/>
            <w:tcBorders>
              <w:top w:val="nil"/>
            </w:tcBorders>
          </w:tcPr>
          <w:p w14:paraId="61929AD6" w14:textId="77777777" w:rsidR="00332E21" w:rsidRPr="0036513B" w:rsidRDefault="00332E21" w:rsidP="00825487">
            <w:pPr>
              <w:tabs>
                <w:tab w:val="left" w:pos="600"/>
                <w:tab w:val="left" w:pos="900"/>
                <w:tab w:val="right" w:pos="7280"/>
                <w:tab w:val="right" w:pos="8540"/>
              </w:tabs>
              <w:spacing w:line="240" w:lineRule="atLeast"/>
              <w:ind w:right="-50"/>
              <w:jc w:val="center"/>
              <w:rPr>
                <w:sz w:val="20"/>
              </w:rPr>
            </w:pPr>
          </w:p>
        </w:tc>
        <w:tc>
          <w:tcPr>
            <w:tcW w:w="2577" w:type="dxa"/>
            <w:gridSpan w:val="3"/>
            <w:tcBorders>
              <w:top w:val="nil"/>
            </w:tcBorders>
          </w:tcPr>
          <w:p w14:paraId="504AE094" w14:textId="77777777" w:rsidR="00332E21" w:rsidRPr="0036513B" w:rsidRDefault="00332E21" w:rsidP="00825487">
            <w:pPr>
              <w:tabs>
                <w:tab w:val="right" w:pos="7280"/>
                <w:tab w:val="right" w:pos="8540"/>
              </w:tabs>
              <w:spacing w:line="240" w:lineRule="atLeast"/>
              <w:ind w:left="-106" w:right="-112"/>
              <w:jc w:val="center"/>
              <w:rPr>
                <w:b/>
                <w:bCs/>
                <w:sz w:val="20"/>
              </w:rPr>
            </w:pPr>
            <w:r w:rsidRPr="0036513B">
              <w:rPr>
                <w:b/>
                <w:bCs/>
                <w:sz w:val="20"/>
              </w:rPr>
              <w:t>Separate</w:t>
            </w:r>
          </w:p>
          <w:p w14:paraId="639669A0" w14:textId="77777777" w:rsidR="00332E21" w:rsidRPr="0036513B" w:rsidRDefault="00332E21" w:rsidP="00825487">
            <w:pPr>
              <w:tabs>
                <w:tab w:val="right" w:pos="7280"/>
                <w:tab w:val="right" w:pos="8540"/>
              </w:tabs>
              <w:spacing w:line="240" w:lineRule="atLeast"/>
              <w:ind w:left="-106" w:right="-112"/>
              <w:jc w:val="center"/>
              <w:rPr>
                <w:sz w:val="20"/>
              </w:rPr>
            </w:pPr>
            <w:r w:rsidRPr="0036513B">
              <w:rPr>
                <w:b/>
                <w:bCs/>
                <w:sz w:val="20"/>
              </w:rPr>
              <w:t>financial statements</w:t>
            </w:r>
          </w:p>
        </w:tc>
      </w:tr>
      <w:tr w:rsidR="006834D2" w:rsidRPr="00CC2561" w14:paraId="19762C44" w14:textId="77777777" w:rsidTr="00825487">
        <w:tc>
          <w:tcPr>
            <w:tcW w:w="3816" w:type="dxa"/>
            <w:tcBorders>
              <w:top w:val="nil"/>
            </w:tcBorders>
          </w:tcPr>
          <w:p w14:paraId="067B7FA0" w14:textId="77777777" w:rsidR="006834D2" w:rsidRPr="0036513B" w:rsidRDefault="006834D2" w:rsidP="00825487">
            <w:pPr>
              <w:spacing w:line="240" w:lineRule="atLeast"/>
              <w:ind w:right="-50"/>
              <w:jc w:val="thaiDistribute"/>
              <w:rPr>
                <w:b/>
                <w:bCs/>
                <w:sz w:val="20"/>
                <w:u w:val="single"/>
              </w:rPr>
            </w:pPr>
          </w:p>
        </w:tc>
        <w:tc>
          <w:tcPr>
            <w:tcW w:w="1170" w:type="dxa"/>
            <w:tcBorders>
              <w:top w:val="nil"/>
            </w:tcBorders>
          </w:tcPr>
          <w:p w14:paraId="1C430859" w14:textId="77777777" w:rsidR="006834D2" w:rsidRPr="0036513B" w:rsidRDefault="006834D2" w:rsidP="00825487">
            <w:pPr>
              <w:tabs>
                <w:tab w:val="left" w:pos="600"/>
                <w:tab w:val="left" w:pos="900"/>
                <w:tab w:val="right" w:pos="7280"/>
                <w:tab w:val="right" w:pos="8540"/>
              </w:tabs>
              <w:spacing w:line="240" w:lineRule="atLeast"/>
              <w:ind w:right="-50"/>
              <w:jc w:val="center"/>
              <w:rPr>
                <w:sz w:val="20"/>
                <w:lang w:val="en-US" w:bidi="th-TH"/>
              </w:rPr>
            </w:pPr>
            <w:r w:rsidRPr="0036513B">
              <w:rPr>
                <w:sz w:val="20"/>
                <w:lang w:val="en-US" w:bidi="th-TH"/>
              </w:rPr>
              <w:t>31</w:t>
            </w:r>
          </w:p>
          <w:p w14:paraId="6DA4F834" w14:textId="304A5B2F" w:rsidR="006834D2" w:rsidRPr="0036513B" w:rsidRDefault="006834D2" w:rsidP="00825487">
            <w:pPr>
              <w:tabs>
                <w:tab w:val="left" w:pos="600"/>
                <w:tab w:val="left" w:pos="900"/>
                <w:tab w:val="right" w:pos="7280"/>
                <w:tab w:val="right" w:pos="8540"/>
              </w:tabs>
              <w:spacing w:line="240" w:lineRule="atLeast"/>
              <w:ind w:right="-50"/>
              <w:jc w:val="center"/>
              <w:rPr>
                <w:sz w:val="20"/>
                <w:lang w:val="en-US" w:bidi="th-TH"/>
              </w:rPr>
            </w:pPr>
            <w:r w:rsidRPr="0036513B">
              <w:rPr>
                <w:sz w:val="20"/>
                <w:lang w:val="en-US" w:bidi="th-TH"/>
              </w:rPr>
              <w:t>March</w:t>
            </w:r>
          </w:p>
        </w:tc>
        <w:tc>
          <w:tcPr>
            <w:tcW w:w="241" w:type="dxa"/>
            <w:tcBorders>
              <w:top w:val="nil"/>
            </w:tcBorders>
          </w:tcPr>
          <w:p w14:paraId="6CD2C1F9" w14:textId="77777777" w:rsidR="006834D2" w:rsidRPr="0036513B" w:rsidRDefault="006834D2" w:rsidP="00825487">
            <w:pPr>
              <w:tabs>
                <w:tab w:val="left" w:pos="600"/>
                <w:tab w:val="left" w:pos="900"/>
                <w:tab w:val="right" w:pos="7280"/>
                <w:tab w:val="right" w:pos="8540"/>
              </w:tabs>
              <w:spacing w:line="240" w:lineRule="atLeast"/>
              <w:ind w:right="-50"/>
              <w:rPr>
                <w:sz w:val="20"/>
              </w:rPr>
            </w:pPr>
          </w:p>
        </w:tc>
        <w:tc>
          <w:tcPr>
            <w:tcW w:w="1170" w:type="dxa"/>
            <w:tcBorders>
              <w:top w:val="nil"/>
            </w:tcBorders>
          </w:tcPr>
          <w:p w14:paraId="6C685AA0" w14:textId="77777777" w:rsidR="006834D2" w:rsidRPr="0036513B" w:rsidRDefault="006834D2" w:rsidP="00825487">
            <w:pPr>
              <w:tabs>
                <w:tab w:val="right" w:pos="7280"/>
                <w:tab w:val="right" w:pos="8540"/>
              </w:tabs>
              <w:spacing w:line="240" w:lineRule="atLeast"/>
              <w:ind w:left="-106" w:right="-112"/>
              <w:jc w:val="center"/>
              <w:rPr>
                <w:sz w:val="20"/>
              </w:rPr>
            </w:pPr>
            <w:r w:rsidRPr="0036513B">
              <w:rPr>
                <w:sz w:val="20"/>
              </w:rPr>
              <w:t>31</w:t>
            </w:r>
          </w:p>
          <w:p w14:paraId="7A699EFD" w14:textId="77777777" w:rsidR="006834D2" w:rsidRPr="0036513B" w:rsidRDefault="006834D2" w:rsidP="00825487">
            <w:pPr>
              <w:tabs>
                <w:tab w:val="right" w:pos="7280"/>
                <w:tab w:val="right" w:pos="8540"/>
              </w:tabs>
              <w:spacing w:line="240" w:lineRule="atLeast"/>
              <w:ind w:left="-106" w:right="-112"/>
              <w:jc w:val="center"/>
              <w:rPr>
                <w:sz w:val="20"/>
              </w:rPr>
            </w:pPr>
            <w:r w:rsidRPr="0036513B">
              <w:rPr>
                <w:sz w:val="20"/>
              </w:rPr>
              <w:t>December</w:t>
            </w:r>
          </w:p>
        </w:tc>
        <w:tc>
          <w:tcPr>
            <w:tcW w:w="242" w:type="dxa"/>
            <w:tcBorders>
              <w:top w:val="nil"/>
            </w:tcBorders>
          </w:tcPr>
          <w:p w14:paraId="41053B48" w14:textId="77777777" w:rsidR="006834D2" w:rsidRPr="0036513B" w:rsidRDefault="006834D2" w:rsidP="00825487">
            <w:pPr>
              <w:tabs>
                <w:tab w:val="left" w:pos="600"/>
                <w:tab w:val="left" w:pos="900"/>
                <w:tab w:val="right" w:pos="7280"/>
                <w:tab w:val="right" w:pos="8540"/>
              </w:tabs>
              <w:spacing w:line="240" w:lineRule="atLeast"/>
              <w:ind w:right="-50"/>
              <w:rPr>
                <w:sz w:val="20"/>
              </w:rPr>
            </w:pPr>
          </w:p>
        </w:tc>
        <w:tc>
          <w:tcPr>
            <w:tcW w:w="1137" w:type="dxa"/>
            <w:tcBorders>
              <w:top w:val="nil"/>
            </w:tcBorders>
          </w:tcPr>
          <w:p w14:paraId="6E930AE6" w14:textId="77777777" w:rsidR="006834D2" w:rsidRPr="0036513B" w:rsidRDefault="006834D2" w:rsidP="00825487">
            <w:pPr>
              <w:tabs>
                <w:tab w:val="left" w:pos="600"/>
                <w:tab w:val="left" w:pos="900"/>
                <w:tab w:val="right" w:pos="7280"/>
                <w:tab w:val="right" w:pos="8540"/>
              </w:tabs>
              <w:spacing w:line="240" w:lineRule="atLeast"/>
              <w:ind w:right="-50"/>
              <w:jc w:val="center"/>
              <w:rPr>
                <w:sz w:val="20"/>
                <w:lang w:val="en-US" w:bidi="th-TH"/>
              </w:rPr>
            </w:pPr>
            <w:r w:rsidRPr="0036513B">
              <w:rPr>
                <w:sz w:val="20"/>
                <w:lang w:val="en-US" w:bidi="th-TH"/>
              </w:rPr>
              <w:t>31</w:t>
            </w:r>
          </w:p>
          <w:p w14:paraId="6554BEE8" w14:textId="1A1615CA" w:rsidR="006834D2" w:rsidRPr="0036513B" w:rsidRDefault="006834D2" w:rsidP="00825487">
            <w:pPr>
              <w:tabs>
                <w:tab w:val="left" w:pos="600"/>
                <w:tab w:val="left" w:pos="900"/>
                <w:tab w:val="right" w:pos="7280"/>
                <w:tab w:val="right" w:pos="8540"/>
              </w:tabs>
              <w:spacing w:line="240" w:lineRule="atLeast"/>
              <w:ind w:right="-50"/>
              <w:jc w:val="center"/>
              <w:rPr>
                <w:sz w:val="20"/>
              </w:rPr>
            </w:pPr>
            <w:r w:rsidRPr="0036513B">
              <w:rPr>
                <w:sz w:val="20"/>
                <w:lang w:val="en-US" w:bidi="th-TH"/>
              </w:rPr>
              <w:t>March</w:t>
            </w:r>
          </w:p>
        </w:tc>
        <w:tc>
          <w:tcPr>
            <w:tcW w:w="270" w:type="dxa"/>
            <w:tcBorders>
              <w:top w:val="nil"/>
            </w:tcBorders>
          </w:tcPr>
          <w:p w14:paraId="7F2CC5B0" w14:textId="77777777" w:rsidR="006834D2" w:rsidRPr="0036513B" w:rsidRDefault="006834D2" w:rsidP="00825487">
            <w:pPr>
              <w:tabs>
                <w:tab w:val="left" w:pos="600"/>
                <w:tab w:val="left" w:pos="900"/>
                <w:tab w:val="right" w:pos="7280"/>
                <w:tab w:val="right" w:pos="8540"/>
              </w:tabs>
              <w:spacing w:line="240" w:lineRule="atLeast"/>
              <w:ind w:right="-50"/>
              <w:rPr>
                <w:sz w:val="20"/>
              </w:rPr>
            </w:pPr>
          </w:p>
        </w:tc>
        <w:tc>
          <w:tcPr>
            <w:tcW w:w="1170" w:type="dxa"/>
            <w:tcBorders>
              <w:top w:val="nil"/>
            </w:tcBorders>
          </w:tcPr>
          <w:p w14:paraId="4F62D3BB" w14:textId="77777777" w:rsidR="006834D2" w:rsidRPr="0036513B" w:rsidRDefault="006834D2" w:rsidP="00825487">
            <w:pPr>
              <w:tabs>
                <w:tab w:val="right" w:pos="7280"/>
                <w:tab w:val="right" w:pos="8540"/>
              </w:tabs>
              <w:spacing w:line="240" w:lineRule="atLeast"/>
              <w:ind w:left="-106" w:right="-112"/>
              <w:jc w:val="center"/>
              <w:rPr>
                <w:sz w:val="20"/>
              </w:rPr>
            </w:pPr>
            <w:r w:rsidRPr="0036513B">
              <w:rPr>
                <w:sz w:val="20"/>
              </w:rPr>
              <w:t>31</w:t>
            </w:r>
          </w:p>
          <w:p w14:paraId="301E6785" w14:textId="1D61856D" w:rsidR="006834D2" w:rsidRPr="0036513B" w:rsidRDefault="006834D2" w:rsidP="00825487">
            <w:pPr>
              <w:tabs>
                <w:tab w:val="left" w:pos="600"/>
                <w:tab w:val="left" w:pos="900"/>
                <w:tab w:val="right" w:pos="7280"/>
                <w:tab w:val="right" w:pos="8540"/>
              </w:tabs>
              <w:spacing w:line="240" w:lineRule="atLeast"/>
              <w:ind w:right="-50"/>
              <w:jc w:val="center"/>
              <w:rPr>
                <w:sz w:val="20"/>
                <w:rtl/>
                <w:cs/>
              </w:rPr>
            </w:pPr>
            <w:r w:rsidRPr="0036513B">
              <w:rPr>
                <w:sz w:val="20"/>
              </w:rPr>
              <w:t>December</w:t>
            </w:r>
          </w:p>
        </w:tc>
      </w:tr>
      <w:tr w:rsidR="006834D2" w:rsidRPr="00CC2561" w14:paraId="60EF938B" w14:textId="77777777" w:rsidTr="00825487">
        <w:tc>
          <w:tcPr>
            <w:tcW w:w="3816" w:type="dxa"/>
            <w:tcBorders>
              <w:top w:val="nil"/>
            </w:tcBorders>
          </w:tcPr>
          <w:p w14:paraId="658CE319" w14:textId="77777777" w:rsidR="006834D2" w:rsidRPr="0036513B" w:rsidRDefault="006834D2" w:rsidP="00825487">
            <w:pPr>
              <w:spacing w:line="240" w:lineRule="atLeast"/>
              <w:ind w:right="-50"/>
              <w:jc w:val="thaiDistribute"/>
              <w:rPr>
                <w:b/>
                <w:bCs/>
                <w:sz w:val="20"/>
                <w:u w:val="single"/>
              </w:rPr>
            </w:pPr>
          </w:p>
        </w:tc>
        <w:tc>
          <w:tcPr>
            <w:tcW w:w="1170" w:type="dxa"/>
            <w:tcBorders>
              <w:top w:val="nil"/>
            </w:tcBorders>
          </w:tcPr>
          <w:p w14:paraId="68F13156" w14:textId="15B61904" w:rsidR="006834D2" w:rsidRPr="0036513B" w:rsidRDefault="006834D2" w:rsidP="00825487">
            <w:pPr>
              <w:tabs>
                <w:tab w:val="left" w:pos="600"/>
                <w:tab w:val="left" w:pos="900"/>
                <w:tab w:val="right" w:pos="7280"/>
                <w:tab w:val="right" w:pos="8540"/>
              </w:tabs>
              <w:spacing w:line="240" w:lineRule="atLeast"/>
              <w:ind w:right="-50"/>
              <w:jc w:val="center"/>
              <w:rPr>
                <w:sz w:val="20"/>
              </w:rPr>
            </w:pPr>
            <w:r w:rsidRPr="0036513B">
              <w:rPr>
                <w:sz w:val="20"/>
              </w:rPr>
              <w:t>2026</w:t>
            </w:r>
          </w:p>
        </w:tc>
        <w:tc>
          <w:tcPr>
            <w:tcW w:w="241" w:type="dxa"/>
            <w:tcBorders>
              <w:top w:val="nil"/>
            </w:tcBorders>
          </w:tcPr>
          <w:p w14:paraId="07FEA8BB" w14:textId="77777777" w:rsidR="006834D2" w:rsidRPr="0036513B" w:rsidRDefault="006834D2" w:rsidP="00825487">
            <w:pPr>
              <w:tabs>
                <w:tab w:val="left" w:pos="600"/>
                <w:tab w:val="left" w:pos="900"/>
                <w:tab w:val="right" w:pos="7280"/>
                <w:tab w:val="right" w:pos="8540"/>
              </w:tabs>
              <w:spacing w:line="240" w:lineRule="atLeast"/>
              <w:ind w:right="-50"/>
              <w:rPr>
                <w:sz w:val="20"/>
              </w:rPr>
            </w:pPr>
          </w:p>
        </w:tc>
        <w:tc>
          <w:tcPr>
            <w:tcW w:w="1170" w:type="dxa"/>
            <w:tcBorders>
              <w:top w:val="nil"/>
            </w:tcBorders>
          </w:tcPr>
          <w:p w14:paraId="4F9BC468" w14:textId="0D7C24F6" w:rsidR="006834D2" w:rsidRPr="0036513B" w:rsidRDefault="006834D2" w:rsidP="00825487">
            <w:pPr>
              <w:tabs>
                <w:tab w:val="right" w:pos="7280"/>
                <w:tab w:val="right" w:pos="8540"/>
              </w:tabs>
              <w:spacing w:line="240" w:lineRule="atLeast"/>
              <w:ind w:left="-106" w:right="-112"/>
              <w:jc w:val="center"/>
              <w:rPr>
                <w:sz w:val="20"/>
              </w:rPr>
            </w:pPr>
            <w:r w:rsidRPr="0036513B">
              <w:rPr>
                <w:sz w:val="20"/>
              </w:rPr>
              <w:t>2025</w:t>
            </w:r>
          </w:p>
        </w:tc>
        <w:tc>
          <w:tcPr>
            <w:tcW w:w="242" w:type="dxa"/>
            <w:tcBorders>
              <w:top w:val="nil"/>
            </w:tcBorders>
          </w:tcPr>
          <w:p w14:paraId="25CAA5A5" w14:textId="77777777" w:rsidR="006834D2" w:rsidRPr="0036513B" w:rsidRDefault="006834D2" w:rsidP="00825487">
            <w:pPr>
              <w:tabs>
                <w:tab w:val="left" w:pos="600"/>
                <w:tab w:val="left" w:pos="900"/>
                <w:tab w:val="right" w:pos="7280"/>
                <w:tab w:val="right" w:pos="8540"/>
              </w:tabs>
              <w:spacing w:line="240" w:lineRule="atLeast"/>
              <w:ind w:right="-50"/>
              <w:rPr>
                <w:sz w:val="20"/>
              </w:rPr>
            </w:pPr>
          </w:p>
        </w:tc>
        <w:tc>
          <w:tcPr>
            <w:tcW w:w="1137" w:type="dxa"/>
            <w:tcBorders>
              <w:top w:val="nil"/>
            </w:tcBorders>
          </w:tcPr>
          <w:p w14:paraId="6A4178F1" w14:textId="12AE1A4E" w:rsidR="006834D2" w:rsidRPr="0036513B" w:rsidRDefault="006834D2" w:rsidP="00825487">
            <w:pPr>
              <w:tabs>
                <w:tab w:val="left" w:pos="600"/>
                <w:tab w:val="left" w:pos="900"/>
                <w:tab w:val="right" w:pos="7280"/>
                <w:tab w:val="right" w:pos="8540"/>
              </w:tabs>
              <w:spacing w:line="240" w:lineRule="atLeast"/>
              <w:ind w:right="-50"/>
              <w:jc w:val="center"/>
              <w:rPr>
                <w:sz w:val="20"/>
              </w:rPr>
            </w:pPr>
            <w:r w:rsidRPr="0036513B">
              <w:rPr>
                <w:sz w:val="20"/>
              </w:rPr>
              <w:t>2026</w:t>
            </w:r>
          </w:p>
        </w:tc>
        <w:tc>
          <w:tcPr>
            <w:tcW w:w="270" w:type="dxa"/>
            <w:tcBorders>
              <w:top w:val="nil"/>
            </w:tcBorders>
          </w:tcPr>
          <w:p w14:paraId="6CC992C2" w14:textId="77777777" w:rsidR="006834D2" w:rsidRPr="0036513B" w:rsidRDefault="006834D2" w:rsidP="00825487">
            <w:pPr>
              <w:tabs>
                <w:tab w:val="left" w:pos="600"/>
                <w:tab w:val="left" w:pos="900"/>
                <w:tab w:val="right" w:pos="7280"/>
                <w:tab w:val="right" w:pos="8540"/>
              </w:tabs>
              <w:spacing w:line="240" w:lineRule="atLeast"/>
              <w:ind w:right="-50"/>
              <w:rPr>
                <w:sz w:val="20"/>
              </w:rPr>
            </w:pPr>
          </w:p>
        </w:tc>
        <w:tc>
          <w:tcPr>
            <w:tcW w:w="1170" w:type="dxa"/>
            <w:tcBorders>
              <w:top w:val="nil"/>
            </w:tcBorders>
          </w:tcPr>
          <w:p w14:paraId="0C101B2F" w14:textId="2E9DDBB5" w:rsidR="006834D2" w:rsidRPr="0036513B" w:rsidRDefault="006834D2" w:rsidP="00825487">
            <w:pPr>
              <w:tabs>
                <w:tab w:val="left" w:pos="600"/>
                <w:tab w:val="left" w:pos="900"/>
                <w:tab w:val="right" w:pos="7280"/>
                <w:tab w:val="right" w:pos="8540"/>
              </w:tabs>
              <w:spacing w:line="240" w:lineRule="atLeast"/>
              <w:ind w:right="-50"/>
              <w:jc w:val="center"/>
              <w:rPr>
                <w:sz w:val="20"/>
              </w:rPr>
            </w:pPr>
            <w:r w:rsidRPr="0036513B">
              <w:rPr>
                <w:sz w:val="20"/>
              </w:rPr>
              <w:t>2025</w:t>
            </w:r>
          </w:p>
        </w:tc>
      </w:tr>
      <w:tr w:rsidR="00612299" w:rsidRPr="00CC2561" w14:paraId="30813794" w14:textId="77777777" w:rsidTr="00825487">
        <w:tc>
          <w:tcPr>
            <w:tcW w:w="3816" w:type="dxa"/>
            <w:tcBorders>
              <w:top w:val="nil"/>
            </w:tcBorders>
          </w:tcPr>
          <w:p w14:paraId="61FC218C" w14:textId="77777777" w:rsidR="00612299" w:rsidRPr="0036513B" w:rsidRDefault="00612299" w:rsidP="00825487">
            <w:pPr>
              <w:spacing w:line="240" w:lineRule="atLeast"/>
              <w:ind w:right="-50"/>
              <w:jc w:val="thaiDistribute"/>
              <w:rPr>
                <w:b/>
                <w:bCs/>
                <w:sz w:val="20"/>
                <w:u w:val="single"/>
              </w:rPr>
            </w:pPr>
          </w:p>
        </w:tc>
        <w:tc>
          <w:tcPr>
            <w:tcW w:w="5400" w:type="dxa"/>
            <w:gridSpan w:val="7"/>
            <w:tcBorders>
              <w:top w:val="nil"/>
            </w:tcBorders>
            <w:vAlign w:val="bottom"/>
          </w:tcPr>
          <w:p w14:paraId="209FE0D6" w14:textId="77777777" w:rsidR="00612299" w:rsidRPr="0036513B" w:rsidRDefault="00612299" w:rsidP="00825487">
            <w:pPr>
              <w:tabs>
                <w:tab w:val="left" w:pos="600"/>
                <w:tab w:val="left" w:pos="900"/>
                <w:tab w:val="right" w:pos="7280"/>
                <w:tab w:val="right" w:pos="8540"/>
              </w:tabs>
              <w:spacing w:line="240" w:lineRule="atLeast"/>
              <w:ind w:right="-50"/>
              <w:jc w:val="center"/>
              <w:rPr>
                <w:sz w:val="20"/>
                <w:u w:val="single"/>
              </w:rPr>
            </w:pPr>
            <w:r w:rsidRPr="0036513B">
              <w:rPr>
                <w:i/>
                <w:iCs/>
                <w:sz w:val="20"/>
              </w:rPr>
              <w:t>(in thousand Baht)</w:t>
            </w:r>
          </w:p>
        </w:tc>
      </w:tr>
      <w:tr w:rsidR="00572379" w:rsidRPr="00CC2561" w14:paraId="5809717E" w14:textId="77777777" w:rsidTr="00825487">
        <w:tc>
          <w:tcPr>
            <w:tcW w:w="3816" w:type="dxa"/>
            <w:tcBorders>
              <w:top w:val="nil"/>
            </w:tcBorders>
          </w:tcPr>
          <w:p w14:paraId="683DE754" w14:textId="77777777" w:rsidR="00572379" w:rsidRPr="0036513B" w:rsidRDefault="00572379" w:rsidP="00825487">
            <w:pPr>
              <w:spacing w:line="240" w:lineRule="atLeast"/>
              <w:ind w:right="-50"/>
              <w:rPr>
                <w:sz w:val="20"/>
              </w:rPr>
            </w:pPr>
            <w:r w:rsidRPr="0036513B">
              <w:rPr>
                <w:sz w:val="20"/>
              </w:rPr>
              <w:t>Unearned interest - non-related parties</w:t>
            </w:r>
          </w:p>
        </w:tc>
        <w:tc>
          <w:tcPr>
            <w:tcW w:w="1170" w:type="dxa"/>
            <w:tcBorders>
              <w:top w:val="nil"/>
            </w:tcBorders>
          </w:tcPr>
          <w:p w14:paraId="29E0750F" w14:textId="09AD39B9" w:rsidR="00572379" w:rsidRPr="0036513B" w:rsidRDefault="00FA103A" w:rsidP="00825487">
            <w:pPr>
              <w:pStyle w:val="acctfourfigures"/>
              <w:tabs>
                <w:tab w:val="clear" w:pos="765"/>
                <w:tab w:val="decimal" w:pos="919"/>
              </w:tabs>
              <w:spacing w:line="240" w:lineRule="atLeast"/>
              <w:ind w:right="-81"/>
              <w:rPr>
                <w:sz w:val="20"/>
                <w:rtl/>
                <w:cs/>
              </w:rPr>
            </w:pPr>
            <w:r w:rsidRPr="0036513B">
              <w:rPr>
                <w:sz w:val="20"/>
              </w:rPr>
              <w:t>2,643</w:t>
            </w:r>
          </w:p>
        </w:tc>
        <w:tc>
          <w:tcPr>
            <w:tcW w:w="241" w:type="dxa"/>
            <w:tcBorders>
              <w:top w:val="nil"/>
            </w:tcBorders>
          </w:tcPr>
          <w:p w14:paraId="22F77760" w14:textId="77777777" w:rsidR="00572379" w:rsidRPr="0036513B" w:rsidRDefault="00572379" w:rsidP="00825487">
            <w:pPr>
              <w:tabs>
                <w:tab w:val="decimal" w:pos="954"/>
              </w:tabs>
              <w:spacing w:line="240" w:lineRule="atLeast"/>
              <w:rPr>
                <w:sz w:val="20"/>
              </w:rPr>
            </w:pPr>
          </w:p>
        </w:tc>
        <w:tc>
          <w:tcPr>
            <w:tcW w:w="1170" w:type="dxa"/>
            <w:tcBorders>
              <w:top w:val="nil"/>
            </w:tcBorders>
            <w:vAlign w:val="bottom"/>
          </w:tcPr>
          <w:p w14:paraId="0AAB56D3" w14:textId="0C0165FC" w:rsidR="00572379" w:rsidRPr="0036513B" w:rsidRDefault="00572379" w:rsidP="00825487">
            <w:pPr>
              <w:pStyle w:val="acctfourfigures"/>
              <w:tabs>
                <w:tab w:val="clear" w:pos="765"/>
                <w:tab w:val="decimal" w:pos="914"/>
              </w:tabs>
              <w:spacing w:line="240" w:lineRule="atLeast"/>
              <w:ind w:right="-81"/>
              <w:rPr>
                <w:sz w:val="20"/>
              </w:rPr>
            </w:pPr>
            <w:r w:rsidRPr="0036513B">
              <w:rPr>
                <w:sz w:val="20"/>
              </w:rPr>
              <w:t>9,912</w:t>
            </w:r>
          </w:p>
        </w:tc>
        <w:tc>
          <w:tcPr>
            <w:tcW w:w="242" w:type="dxa"/>
            <w:tcBorders>
              <w:top w:val="nil"/>
            </w:tcBorders>
          </w:tcPr>
          <w:p w14:paraId="6A2E91ED" w14:textId="77777777" w:rsidR="00572379" w:rsidRPr="0036513B" w:rsidRDefault="00572379" w:rsidP="00825487">
            <w:pPr>
              <w:tabs>
                <w:tab w:val="decimal" w:pos="954"/>
              </w:tabs>
              <w:spacing w:line="240" w:lineRule="atLeast"/>
              <w:rPr>
                <w:sz w:val="20"/>
              </w:rPr>
            </w:pPr>
          </w:p>
        </w:tc>
        <w:tc>
          <w:tcPr>
            <w:tcW w:w="1137" w:type="dxa"/>
            <w:tcBorders>
              <w:top w:val="nil"/>
            </w:tcBorders>
            <w:vAlign w:val="bottom"/>
          </w:tcPr>
          <w:p w14:paraId="17A1108F" w14:textId="32641159" w:rsidR="00572379" w:rsidRPr="0036513B" w:rsidRDefault="00572379" w:rsidP="006C7406">
            <w:pPr>
              <w:pStyle w:val="NoSpacing"/>
              <w:tabs>
                <w:tab w:val="clear" w:pos="227"/>
                <w:tab w:val="clear" w:pos="454"/>
                <w:tab w:val="clear" w:pos="680"/>
                <w:tab w:val="clear" w:pos="907"/>
                <w:tab w:val="left" w:pos="410"/>
                <w:tab w:val="left" w:pos="770"/>
              </w:tabs>
              <w:spacing w:line="240" w:lineRule="atLeast"/>
              <w:ind w:left="275" w:right="-141" w:hanging="85"/>
              <w:jc w:val="center"/>
              <w:rPr>
                <w:rFonts w:ascii="Times New Roman" w:hAnsi="Times New Roman" w:cs="Times New Roman"/>
                <w:sz w:val="20"/>
                <w:szCs w:val="20"/>
              </w:rPr>
            </w:pPr>
            <w:r w:rsidRPr="0036513B">
              <w:rPr>
                <w:rFonts w:ascii="Times New Roman" w:hAnsi="Times New Roman" w:cs="Times New Roman"/>
                <w:sz w:val="20"/>
                <w:szCs w:val="20"/>
                <w:lang w:val="en-GB" w:bidi="ar-SA"/>
              </w:rPr>
              <w:t>-</w:t>
            </w:r>
          </w:p>
        </w:tc>
        <w:tc>
          <w:tcPr>
            <w:tcW w:w="270" w:type="dxa"/>
            <w:tcBorders>
              <w:top w:val="nil"/>
            </w:tcBorders>
          </w:tcPr>
          <w:p w14:paraId="1905012A" w14:textId="77777777" w:rsidR="00572379" w:rsidRPr="0036513B" w:rsidRDefault="00572379" w:rsidP="00825487">
            <w:pPr>
              <w:pStyle w:val="acctfourfigures"/>
              <w:tabs>
                <w:tab w:val="clear" w:pos="765"/>
                <w:tab w:val="decimal" w:pos="740"/>
              </w:tabs>
              <w:spacing w:line="240" w:lineRule="atLeast"/>
              <w:ind w:left="-63" w:right="-160"/>
              <w:rPr>
                <w:sz w:val="20"/>
                <w:lang w:val="en-US" w:bidi="th-TH"/>
              </w:rPr>
            </w:pPr>
          </w:p>
        </w:tc>
        <w:tc>
          <w:tcPr>
            <w:tcW w:w="1170" w:type="dxa"/>
            <w:tcBorders>
              <w:top w:val="nil"/>
            </w:tcBorders>
            <w:vAlign w:val="bottom"/>
          </w:tcPr>
          <w:p w14:paraId="700A591C" w14:textId="59E2CE40" w:rsidR="00572379" w:rsidRPr="0036513B" w:rsidRDefault="00572379" w:rsidP="006C7406">
            <w:pPr>
              <w:pStyle w:val="NoSpacing"/>
              <w:tabs>
                <w:tab w:val="clear" w:pos="227"/>
                <w:tab w:val="clear" w:pos="454"/>
                <w:tab w:val="clear" w:pos="680"/>
                <w:tab w:val="clear" w:pos="907"/>
                <w:tab w:val="left" w:pos="410"/>
                <w:tab w:val="left" w:pos="770"/>
              </w:tabs>
              <w:spacing w:line="240" w:lineRule="atLeast"/>
              <w:ind w:left="198" w:right="-141" w:hanging="110"/>
              <w:jc w:val="center"/>
              <w:rPr>
                <w:rFonts w:ascii="Times New Roman" w:hAnsi="Times New Roman" w:cs="Times New Roman"/>
                <w:sz w:val="20"/>
                <w:szCs w:val="20"/>
              </w:rPr>
            </w:pPr>
            <w:r w:rsidRPr="0036513B">
              <w:rPr>
                <w:rFonts w:ascii="Times New Roman" w:hAnsi="Times New Roman" w:cs="Times New Roman"/>
                <w:sz w:val="20"/>
                <w:szCs w:val="20"/>
                <w:lang w:val="en-GB" w:bidi="ar-SA"/>
              </w:rPr>
              <w:t>-</w:t>
            </w:r>
          </w:p>
        </w:tc>
      </w:tr>
      <w:tr w:rsidR="00BF6419" w:rsidRPr="00CC2561" w14:paraId="341799FD" w14:textId="77777777" w:rsidTr="00825487">
        <w:tc>
          <w:tcPr>
            <w:tcW w:w="3816" w:type="dxa"/>
            <w:tcBorders>
              <w:top w:val="nil"/>
            </w:tcBorders>
          </w:tcPr>
          <w:p w14:paraId="7D53E562" w14:textId="77777777" w:rsidR="00BF6419" w:rsidRPr="0036513B" w:rsidRDefault="00BF6419" w:rsidP="00825487">
            <w:pPr>
              <w:spacing w:line="240" w:lineRule="atLeast"/>
              <w:ind w:right="-50"/>
              <w:rPr>
                <w:sz w:val="20"/>
              </w:rPr>
            </w:pPr>
            <w:r w:rsidRPr="0036513B">
              <w:rPr>
                <w:sz w:val="20"/>
              </w:rPr>
              <w:t>Reinsurance premium payables</w:t>
            </w:r>
          </w:p>
        </w:tc>
        <w:tc>
          <w:tcPr>
            <w:tcW w:w="1170" w:type="dxa"/>
          </w:tcPr>
          <w:p w14:paraId="1693CF0C" w14:textId="6625C316" w:rsidR="00BF6419" w:rsidRPr="0036513B" w:rsidRDefault="00BF6419" w:rsidP="00825487">
            <w:pPr>
              <w:pStyle w:val="acctfourfigures"/>
              <w:tabs>
                <w:tab w:val="clear" w:pos="765"/>
                <w:tab w:val="decimal" w:pos="919"/>
              </w:tabs>
              <w:spacing w:line="240" w:lineRule="atLeast"/>
              <w:ind w:right="-81"/>
              <w:rPr>
                <w:sz w:val="20"/>
              </w:rPr>
            </w:pPr>
            <w:r w:rsidRPr="0036513B">
              <w:rPr>
                <w:sz w:val="20"/>
                <w:cs/>
              </w:rPr>
              <w:t>14</w:t>
            </w:r>
            <w:r w:rsidRPr="0036513B">
              <w:rPr>
                <w:sz w:val="20"/>
              </w:rPr>
              <w:t>,</w:t>
            </w:r>
            <w:r w:rsidRPr="0036513B">
              <w:rPr>
                <w:sz w:val="20"/>
                <w:cs/>
              </w:rPr>
              <w:t>694</w:t>
            </w:r>
          </w:p>
        </w:tc>
        <w:tc>
          <w:tcPr>
            <w:tcW w:w="241" w:type="dxa"/>
            <w:tcBorders>
              <w:top w:val="nil"/>
            </w:tcBorders>
          </w:tcPr>
          <w:p w14:paraId="3F7ACF4F" w14:textId="77777777" w:rsidR="00BF6419" w:rsidRPr="0036513B" w:rsidRDefault="00BF6419" w:rsidP="00825487">
            <w:pPr>
              <w:tabs>
                <w:tab w:val="decimal" w:pos="954"/>
              </w:tabs>
              <w:spacing w:line="240" w:lineRule="atLeast"/>
              <w:rPr>
                <w:sz w:val="20"/>
              </w:rPr>
            </w:pPr>
          </w:p>
        </w:tc>
        <w:tc>
          <w:tcPr>
            <w:tcW w:w="1170" w:type="dxa"/>
            <w:tcBorders>
              <w:top w:val="nil"/>
            </w:tcBorders>
            <w:vAlign w:val="bottom"/>
          </w:tcPr>
          <w:p w14:paraId="656FDC45" w14:textId="47E1B4EE" w:rsidR="00BF6419" w:rsidRPr="0036513B" w:rsidRDefault="00BF6419" w:rsidP="00825487">
            <w:pPr>
              <w:pStyle w:val="acctfourfigures"/>
              <w:tabs>
                <w:tab w:val="clear" w:pos="765"/>
                <w:tab w:val="decimal" w:pos="914"/>
              </w:tabs>
              <w:spacing w:line="240" w:lineRule="atLeast"/>
              <w:ind w:right="-81"/>
              <w:rPr>
                <w:sz w:val="20"/>
              </w:rPr>
            </w:pPr>
            <w:r w:rsidRPr="0036513B">
              <w:rPr>
                <w:sz w:val="20"/>
              </w:rPr>
              <w:t>37,961</w:t>
            </w:r>
          </w:p>
        </w:tc>
        <w:tc>
          <w:tcPr>
            <w:tcW w:w="242" w:type="dxa"/>
            <w:tcBorders>
              <w:top w:val="nil"/>
            </w:tcBorders>
          </w:tcPr>
          <w:p w14:paraId="0F62235A" w14:textId="77777777" w:rsidR="00BF6419" w:rsidRPr="0036513B" w:rsidRDefault="00BF6419" w:rsidP="00825487">
            <w:pPr>
              <w:tabs>
                <w:tab w:val="decimal" w:pos="954"/>
              </w:tabs>
              <w:spacing w:line="240" w:lineRule="atLeast"/>
              <w:rPr>
                <w:sz w:val="20"/>
              </w:rPr>
            </w:pPr>
          </w:p>
        </w:tc>
        <w:tc>
          <w:tcPr>
            <w:tcW w:w="1137" w:type="dxa"/>
            <w:tcBorders>
              <w:top w:val="nil"/>
            </w:tcBorders>
            <w:vAlign w:val="bottom"/>
          </w:tcPr>
          <w:p w14:paraId="42F2F6D5" w14:textId="43FA59A6" w:rsidR="00BF6419" w:rsidRPr="0036513B" w:rsidRDefault="00BF6419" w:rsidP="006C7406">
            <w:pPr>
              <w:pStyle w:val="NoSpacing"/>
              <w:tabs>
                <w:tab w:val="clear" w:pos="227"/>
                <w:tab w:val="clear" w:pos="454"/>
                <w:tab w:val="clear" w:pos="680"/>
                <w:tab w:val="clear" w:pos="907"/>
                <w:tab w:val="left" w:pos="410"/>
                <w:tab w:val="left" w:pos="770"/>
              </w:tabs>
              <w:spacing w:line="240" w:lineRule="atLeast"/>
              <w:ind w:left="275" w:right="-141" w:hanging="85"/>
              <w:jc w:val="center"/>
              <w:rPr>
                <w:rFonts w:ascii="Times New Roman" w:hAnsi="Times New Roman" w:cs="Times New Roman"/>
                <w:sz w:val="20"/>
                <w:szCs w:val="20"/>
              </w:rPr>
            </w:pPr>
            <w:r w:rsidRPr="0036513B">
              <w:rPr>
                <w:rFonts w:ascii="Times New Roman" w:hAnsi="Times New Roman" w:cs="Times New Roman"/>
                <w:sz w:val="20"/>
                <w:szCs w:val="20"/>
                <w:lang w:val="en-GB" w:bidi="ar-SA"/>
              </w:rPr>
              <w:t>-</w:t>
            </w:r>
          </w:p>
        </w:tc>
        <w:tc>
          <w:tcPr>
            <w:tcW w:w="270" w:type="dxa"/>
            <w:tcBorders>
              <w:top w:val="nil"/>
            </w:tcBorders>
          </w:tcPr>
          <w:p w14:paraId="7DF419A0" w14:textId="77777777" w:rsidR="00BF6419" w:rsidRPr="0036513B"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0"/>
                <w:szCs w:val="20"/>
              </w:rPr>
            </w:pPr>
          </w:p>
        </w:tc>
        <w:tc>
          <w:tcPr>
            <w:tcW w:w="1170" w:type="dxa"/>
            <w:tcBorders>
              <w:top w:val="nil"/>
            </w:tcBorders>
            <w:vAlign w:val="bottom"/>
          </w:tcPr>
          <w:p w14:paraId="1887FD92" w14:textId="01C4A563" w:rsidR="00BF6419" w:rsidRPr="0036513B" w:rsidRDefault="00BF6419" w:rsidP="006C7406">
            <w:pPr>
              <w:pStyle w:val="NoSpacing"/>
              <w:tabs>
                <w:tab w:val="clear" w:pos="227"/>
                <w:tab w:val="clear" w:pos="454"/>
                <w:tab w:val="clear" w:pos="680"/>
                <w:tab w:val="clear" w:pos="907"/>
                <w:tab w:val="left" w:pos="410"/>
                <w:tab w:val="left" w:pos="770"/>
              </w:tabs>
              <w:spacing w:line="240" w:lineRule="atLeast"/>
              <w:ind w:left="198" w:right="-141" w:hanging="110"/>
              <w:jc w:val="center"/>
              <w:rPr>
                <w:rFonts w:ascii="Times New Roman" w:hAnsi="Times New Roman" w:cs="Times New Roman"/>
                <w:sz w:val="20"/>
                <w:szCs w:val="20"/>
              </w:rPr>
            </w:pPr>
            <w:r w:rsidRPr="0036513B">
              <w:rPr>
                <w:rFonts w:ascii="Times New Roman" w:hAnsi="Times New Roman" w:cs="Times New Roman"/>
                <w:sz w:val="20"/>
                <w:szCs w:val="20"/>
                <w:lang w:val="en-GB" w:bidi="ar-SA"/>
              </w:rPr>
              <w:t>-</w:t>
            </w:r>
          </w:p>
        </w:tc>
      </w:tr>
      <w:tr w:rsidR="00BF6419" w:rsidRPr="00CC2561" w14:paraId="360C82C9" w14:textId="77777777" w:rsidTr="00825487">
        <w:tc>
          <w:tcPr>
            <w:tcW w:w="3816" w:type="dxa"/>
            <w:tcBorders>
              <w:top w:val="nil"/>
            </w:tcBorders>
          </w:tcPr>
          <w:p w14:paraId="087B517C" w14:textId="77777777" w:rsidR="00BF6419" w:rsidRPr="0036513B" w:rsidRDefault="00BF6419" w:rsidP="00825487">
            <w:pPr>
              <w:spacing w:line="240" w:lineRule="atLeast"/>
              <w:ind w:right="-50"/>
              <w:rPr>
                <w:sz w:val="20"/>
              </w:rPr>
            </w:pPr>
            <w:r w:rsidRPr="0036513B">
              <w:rPr>
                <w:sz w:val="20"/>
              </w:rPr>
              <w:t>Other current payables - related parties</w:t>
            </w:r>
          </w:p>
        </w:tc>
        <w:tc>
          <w:tcPr>
            <w:tcW w:w="1170" w:type="dxa"/>
          </w:tcPr>
          <w:p w14:paraId="7DF1BBF7" w14:textId="53A6F38A" w:rsidR="00BF6419" w:rsidRPr="00CA0708" w:rsidRDefault="00BF6419" w:rsidP="00825487">
            <w:pPr>
              <w:pStyle w:val="acctfourfigures"/>
              <w:tabs>
                <w:tab w:val="clear" w:pos="765"/>
                <w:tab w:val="decimal" w:pos="919"/>
              </w:tabs>
              <w:spacing w:line="240" w:lineRule="atLeast"/>
              <w:ind w:right="-81"/>
              <w:rPr>
                <w:sz w:val="20"/>
                <w:rtl/>
                <w:cs/>
              </w:rPr>
            </w:pPr>
            <w:r w:rsidRPr="00CA0708">
              <w:rPr>
                <w:sz w:val="20"/>
              </w:rPr>
              <w:t>1,6</w:t>
            </w:r>
            <w:r w:rsidR="00CA0708" w:rsidRPr="00CA0708">
              <w:rPr>
                <w:sz w:val="20"/>
              </w:rPr>
              <w:t>44</w:t>
            </w:r>
          </w:p>
        </w:tc>
        <w:tc>
          <w:tcPr>
            <w:tcW w:w="241" w:type="dxa"/>
            <w:tcBorders>
              <w:top w:val="nil"/>
            </w:tcBorders>
          </w:tcPr>
          <w:p w14:paraId="3DC4DC3B" w14:textId="77777777" w:rsidR="00BF6419" w:rsidRPr="0036513B" w:rsidRDefault="00BF6419" w:rsidP="00825487">
            <w:pPr>
              <w:tabs>
                <w:tab w:val="decimal" w:pos="954"/>
              </w:tabs>
              <w:spacing w:line="240" w:lineRule="atLeast"/>
              <w:rPr>
                <w:sz w:val="20"/>
              </w:rPr>
            </w:pPr>
          </w:p>
        </w:tc>
        <w:tc>
          <w:tcPr>
            <w:tcW w:w="1170" w:type="dxa"/>
            <w:tcBorders>
              <w:top w:val="nil"/>
            </w:tcBorders>
            <w:vAlign w:val="bottom"/>
          </w:tcPr>
          <w:p w14:paraId="444193AF" w14:textId="1047A2AB" w:rsidR="00BF6419" w:rsidRPr="0036513B" w:rsidRDefault="00BF6419" w:rsidP="00825487">
            <w:pPr>
              <w:pStyle w:val="acctfourfigures"/>
              <w:tabs>
                <w:tab w:val="clear" w:pos="765"/>
                <w:tab w:val="decimal" w:pos="914"/>
              </w:tabs>
              <w:spacing w:line="240" w:lineRule="atLeast"/>
              <w:ind w:right="-81"/>
              <w:rPr>
                <w:sz w:val="20"/>
              </w:rPr>
            </w:pPr>
            <w:r w:rsidRPr="0036513B">
              <w:rPr>
                <w:sz w:val="20"/>
              </w:rPr>
              <w:t>438</w:t>
            </w:r>
          </w:p>
        </w:tc>
        <w:tc>
          <w:tcPr>
            <w:tcW w:w="242" w:type="dxa"/>
            <w:tcBorders>
              <w:top w:val="nil"/>
            </w:tcBorders>
          </w:tcPr>
          <w:p w14:paraId="22CB68A8" w14:textId="77777777" w:rsidR="00BF6419" w:rsidRPr="0036513B" w:rsidRDefault="00BF6419" w:rsidP="00825487">
            <w:pPr>
              <w:tabs>
                <w:tab w:val="decimal" w:pos="954"/>
              </w:tabs>
              <w:spacing w:line="240" w:lineRule="atLeast"/>
              <w:rPr>
                <w:sz w:val="20"/>
              </w:rPr>
            </w:pPr>
          </w:p>
        </w:tc>
        <w:tc>
          <w:tcPr>
            <w:tcW w:w="1137" w:type="dxa"/>
            <w:tcBorders>
              <w:top w:val="nil"/>
            </w:tcBorders>
            <w:vAlign w:val="bottom"/>
          </w:tcPr>
          <w:p w14:paraId="707AC4D4" w14:textId="764E18BB" w:rsidR="00BF6419" w:rsidRPr="0036513B" w:rsidRDefault="00BF6419" w:rsidP="006C7406">
            <w:pPr>
              <w:pStyle w:val="NoSpacing"/>
              <w:tabs>
                <w:tab w:val="clear" w:pos="227"/>
                <w:tab w:val="clear" w:pos="454"/>
                <w:tab w:val="clear" w:pos="680"/>
                <w:tab w:val="clear" w:pos="907"/>
                <w:tab w:val="left" w:pos="410"/>
                <w:tab w:val="left" w:pos="770"/>
              </w:tabs>
              <w:spacing w:line="240" w:lineRule="atLeast"/>
              <w:ind w:left="275" w:right="-141" w:hanging="85"/>
              <w:jc w:val="center"/>
              <w:rPr>
                <w:rFonts w:ascii="Times New Roman" w:hAnsi="Times New Roman" w:cs="Times New Roman"/>
                <w:sz w:val="20"/>
                <w:szCs w:val="20"/>
              </w:rPr>
            </w:pPr>
            <w:r w:rsidRPr="0036513B">
              <w:rPr>
                <w:rFonts w:ascii="Times New Roman" w:hAnsi="Times New Roman" w:cs="Times New Roman"/>
                <w:sz w:val="20"/>
                <w:szCs w:val="20"/>
                <w:lang w:val="en-GB" w:bidi="ar-SA"/>
              </w:rPr>
              <w:t>-</w:t>
            </w:r>
          </w:p>
        </w:tc>
        <w:tc>
          <w:tcPr>
            <w:tcW w:w="270" w:type="dxa"/>
            <w:tcBorders>
              <w:top w:val="nil"/>
            </w:tcBorders>
          </w:tcPr>
          <w:p w14:paraId="30DDE404" w14:textId="77777777" w:rsidR="00BF6419" w:rsidRPr="0036513B"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0"/>
                <w:szCs w:val="20"/>
              </w:rPr>
            </w:pPr>
          </w:p>
        </w:tc>
        <w:tc>
          <w:tcPr>
            <w:tcW w:w="1170" w:type="dxa"/>
            <w:tcBorders>
              <w:top w:val="nil"/>
            </w:tcBorders>
            <w:vAlign w:val="bottom"/>
          </w:tcPr>
          <w:p w14:paraId="4B812F9D" w14:textId="38F57858" w:rsidR="00BF6419" w:rsidRPr="0036513B" w:rsidRDefault="00BF6419" w:rsidP="006C7406">
            <w:pPr>
              <w:pStyle w:val="NoSpacing"/>
              <w:tabs>
                <w:tab w:val="clear" w:pos="227"/>
                <w:tab w:val="clear" w:pos="454"/>
                <w:tab w:val="clear" w:pos="680"/>
                <w:tab w:val="clear" w:pos="907"/>
                <w:tab w:val="left" w:pos="410"/>
                <w:tab w:val="left" w:pos="770"/>
              </w:tabs>
              <w:spacing w:line="240" w:lineRule="atLeast"/>
              <w:ind w:left="198" w:right="-141" w:hanging="110"/>
              <w:jc w:val="center"/>
              <w:rPr>
                <w:rFonts w:ascii="Times New Roman" w:hAnsi="Times New Roman" w:cs="Times New Roman"/>
                <w:sz w:val="20"/>
                <w:szCs w:val="20"/>
              </w:rPr>
            </w:pPr>
            <w:r w:rsidRPr="0036513B">
              <w:rPr>
                <w:rFonts w:ascii="Times New Roman" w:hAnsi="Times New Roman" w:cs="Times New Roman"/>
                <w:sz w:val="20"/>
                <w:szCs w:val="20"/>
                <w:lang w:val="en-GB" w:bidi="ar-SA"/>
              </w:rPr>
              <w:t>-</w:t>
            </w:r>
          </w:p>
        </w:tc>
      </w:tr>
      <w:tr w:rsidR="00BF6419" w:rsidRPr="00CC2561" w14:paraId="197EBB88" w14:textId="77777777" w:rsidTr="00825487">
        <w:tc>
          <w:tcPr>
            <w:tcW w:w="3816" w:type="dxa"/>
            <w:tcBorders>
              <w:top w:val="nil"/>
            </w:tcBorders>
          </w:tcPr>
          <w:p w14:paraId="19023050" w14:textId="77777777" w:rsidR="00BF6419" w:rsidRPr="0036513B" w:rsidRDefault="00BF6419" w:rsidP="00825487">
            <w:pPr>
              <w:spacing w:line="240" w:lineRule="atLeast"/>
              <w:ind w:right="-50"/>
              <w:rPr>
                <w:sz w:val="20"/>
              </w:rPr>
            </w:pPr>
            <w:r w:rsidRPr="0036513B">
              <w:rPr>
                <w:sz w:val="20"/>
              </w:rPr>
              <w:t>Other current payables - non-related parties</w:t>
            </w:r>
          </w:p>
        </w:tc>
        <w:tc>
          <w:tcPr>
            <w:tcW w:w="1170" w:type="dxa"/>
          </w:tcPr>
          <w:p w14:paraId="040437FF" w14:textId="444B101B" w:rsidR="00BF6419" w:rsidRPr="00CA0708" w:rsidRDefault="00BF6419" w:rsidP="00825487">
            <w:pPr>
              <w:pStyle w:val="acctfourfigures"/>
              <w:tabs>
                <w:tab w:val="clear" w:pos="765"/>
                <w:tab w:val="decimal" w:pos="919"/>
              </w:tabs>
              <w:spacing w:line="240" w:lineRule="atLeast"/>
              <w:ind w:right="-81"/>
              <w:rPr>
                <w:rFonts w:cstheme="minorBidi"/>
                <w:sz w:val="20"/>
                <w:szCs w:val="25"/>
                <w:cs/>
                <w:lang w:bidi="th-TH"/>
              </w:rPr>
            </w:pPr>
            <w:r w:rsidRPr="00CA0708">
              <w:rPr>
                <w:sz w:val="20"/>
              </w:rPr>
              <w:t>293,2</w:t>
            </w:r>
            <w:r w:rsidR="00CA0708" w:rsidRPr="00CA0708">
              <w:rPr>
                <w:sz w:val="20"/>
              </w:rPr>
              <w:t>72</w:t>
            </w:r>
          </w:p>
        </w:tc>
        <w:tc>
          <w:tcPr>
            <w:tcW w:w="241" w:type="dxa"/>
            <w:tcBorders>
              <w:top w:val="nil"/>
            </w:tcBorders>
          </w:tcPr>
          <w:p w14:paraId="30E4D754" w14:textId="77777777" w:rsidR="00BF6419" w:rsidRPr="0036513B" w:rsidRDefault="00BF6419" w:rsidP="00825487">
            <w:pPr>
              <w:tabs>
                <w:tab w:val="decimal" w:pos="954"/>
              </w:tabs>
              <w:spacing w:line="240" w:lineRule="atLeast"/>
              <w:rPr>
                <w:sz w:val="20"/>
              </w:rPr>
            </w:pPr>
          </w:p>
        </w:tc>
        <w:tc>
          <w:tcPr>
            <w:tcW w:w="1170" w:type="dxa"/>
            <w:tcBorders>
              <w:top w:val="nil"/>
            </w:tcBorders>
            <w:vAlign w:val="bottom"/>
          </w:tcPr>
          <w:p w14:paraId="56257300" w14:textId="34A6D0CF" w:rsidR="00BF6419" w:rsidRPr="0036513B" w:rsidRDefault="00BF6419" w:rsidP="00825487">
            <w:pPr>
              <w:pStyle w:val="acctfourfigures"/>
              <w:tabs>
                <w:tab w:val="clear" w:pos="765"/>
                <w:tab w:val="decimal" w:pos="914"/>
              </w:tabs>
              <w:spacing w:line="240" w:lineRule="atLeast"/>
              <w:ind w:right="-81"/>
              <w:rPr>
                <w:sz w:val="20"/>
              </w:rPr>
            </w:pPr>
            <w:r w:rsidRPr="0036513B">
              <w:rPr>
                <w:sz w:val="20"/>
              </w:rPr>
              <w:t>296,851</w:t>
            </w:r>
          </w:p>
        </w:tc>
        <w:tc>
          <w:tcPr>
            <w:tcW w:w="242" w:type="dxa"/>
            <w:tcBorders>
              <w:top w:val="nil"/>
            </w:tcBorders>
          </w:tcPr>
          <w:p w14:paraId="75B9BDC2" w14:textId="77777777" w:rsidR="00BF6419" w:rsidRPr="0036513B" w:rsidRDefault="00BF6419" w:rsidP="00825487">
            <w:pPr>
              <w:tabs>
                <w:tab w:val="decimal" w:pos="954"/>
              </w:tabs>
              <w:spacing w:line="240" w:lineRule="atLeast"/>
              <w:rPr>
                <w:sz w:val="20"/>
              </w:rPr>
            </w:pPr>
          </w:p>
        </w:tc>
        <w:tc>
          <w:tcPr>
            <w:tcW w:w="1137" w:type="dxa"/>
            <w:tcBorders>
              <w:top w:val="nil"/>
            </w:tcBorders>
          </w:tcPr>
          <w:p w14:paraId="71B1B7DB" w14:textId="2E9E4741" w:rsidR="00BF6419" w:rsidRPr="0036513B" w:rsidRDefault="00BF6419" w:rsidP="00825487">
            <w:pPr>
              <w:pStyle w:val="acctfourfigures"/>
              <w:tabs>
                <w:tab w:val="clear" w:pos="765"/>
                <w:tab w:val="decimal" w:pos="884"/>
              </w:tabs>
              <w:spacing w:line="240" w:lineRule="atLeast"/>
              <w:ind w:right="-81"/>
              <w:rPr>
                <w:sz w:val="20"/>
              </w:rPr>
            </w:pPr>
            <w:r w:rsidRPr="0036513B">
              <w:rPr>
                <w:sz w:val="20"/>
              </w:rPr>
              <w:t>1,568</w:t>
            </w:r>
          </w:p>
        </w:tc>
        <w:tc>
          <w:tcPr>
            <w:tcW w:w="270" w:type="dxa"/>
            <w:tcBorders>
              <w:top w:val="nil"/>
            </w:tcBorders>
          </w:tcPr>
          <w:p w14:paraId="49E73A7A" w14:textId="77777777" w:rsidR="00BF6419" w:rsidRPr="0036513B" w:rsidRDefault="00BF6419" w:rsidP="00825487">
            <w:pPr>
              <w:tabs>
                <w:tab w:val="decimal" w:pos="954"/>
              </w:tabs>
              <w:spacing w:line="240" w:lineRule="atLeast"/>
              <w:rPr>
                <w:sz w:val="20"/>
              </w:rPr>
            </w:pPr>
          </w:p>
        </w:tc>
        <w:tc>
          <w:tcPr>
            <w:tcW w:w="1170" w:type="dxa"/>
            <w:tcBorders>
              <w:top w:val="nil"/>
            </w:tcBorders>
            <w:vAlign w:val="bottom"/>
          </w:tcPr>
          <w:p w14:paraId="46BB4624" w14:textId="496D2957" w:rsidR="00BF6419" w:rsidRPr="0036513B" w:rsidRDefault="00BF6419" w:rsidP="00825487">
            <w:pPr>
              <w:tabs>
                <w:tab w:val="decimal" w:pos="879"/>
              </w:tabs>
              <w:spacing w:line="240" w:lineRule="atLeast"/>
              <w:ind w:right="-147"/>
              <w:rPr>
                <w:sz w:val="20"/>
              </w:rPr>
            </w:pPr>
            <w:r w:rsidRPr="0036513B">
              <w:rPr>
                <w:sz w:val="20"/>
              </w:rPr>
              <w:t>57</w:t>
            </w:r>
          </w:p>
        </w:tc>
      </w:tr>
      <w:tr w:rsidR="00BF6419" w:rsidRPr="00CC2561" w14:paraId="1DAAB7AD" w14:textId="77777777" w:rsidTr="00825487">
        <w:tc>
          <w:tcPr>
            <w:tcW w:w="3816" w:type="dxa"/>
            <w:tcBorders>
              <w:top w:val="nil"/>
            </w:tcBorders>
          </w:tcPr>
          <w:p w14:paraId="3B7CE359" w14:textId="77777777" w:rsidR="00BF6419" w:rsidRPr="0036513B" w:rsidRDefault="00BF6419" w:rsidP="00825487">
            <w:pPr>
              <w:spacing w:line="240" w:lineRule="atLeast"/>
              <w:ind w:right="-50"/>
              <w:rPr>
                <w:sz w:val="20"/>
              </w:rPr>
            </w:pPr>
            <w:r w:rsidRPr="0036513B">
              <w:rPr>
                <w:sz w:val="20"/>
              </w:rPr>
              <w:t xml:space="preserve">Payables from acquisition of assets </w:t>
            </w:r>
          </w:p>
          <w:p w14:paraId="37B9CD41" w14:textId="1C08CEAE" w:rsidR="00BF6419" w:rsidRPr="0036513B" w:rsidRDefault="00BF6419" w:rsidP="00825487">
            <w:pPr>
              <w:spacing w:line="240" w:lineRule="atLeast"/>
              <w:ind w:right="-50"/>
              <w:rPr>
                <w:sz w:val="20"/>
                <w:lang w:val="en-US" w:bidi="th-TH"/>
              </w:rPr>
            </w:pPr>
            <w:r w:rsidRPr="0036513B">
              <w:rPr>
                <w:sz w:val="20"/>
              </w:rPr>
              <w:t xml:space="preserve">   - non-related parties</w:t>
            </w:r>
          </w:p>
        </w:tc>
        <w:tc>
          <w:tcPr>
            <w:tcW w:w="1170" w:type="dxa"/>
            <w:vAlign w:val="bottom"/>
          </w:tcPr>
          <w:p w14:paraId="6E041193" w14:textId="355721AB" w:rsidR="00BF6419" w:rsidRPr="00CA0708" w:rsidRDefault="00BF6419" w:rsidP="00825487">
            <w:pPr>
              <w:pStyle w:val="acctfourfigures"/>
              <w:tabs>
                <w:tab w:val="clear" w:pos="765"/>
                <w:tab w:val="decimal" w:pos="919"/>
              </w:tabs>
              <w:spacing w:line="240" w:lineRule="atLeast"/>
              <w:ind w:right="-81"/>
              <w:rPr>
                <w:sz w:val="20"/>
              </w:rPr>
            </w:pPr>
            <w:r w:rsidRPr="00CA0708">
              <w:rPr>
                <w:sz w:val="20"/>
              </w:rPr>
              <w:t>841</w:t>
            </w:r>
          </w:p>
        </w:tc>
        <w:tc>
          <w:tcPr>
            <w:tcW w:w="241" w:type="dxa"/>
            <w:tcBorders>
              <w:top w:val="nil"/>
            </w:tcBorders>
          </w:tcPr>
          <w:p w14:paraId="2D2321E0" w14:textId="77777777" w:rsidR="00BF6419" w:rsidRPr="0036513B" w:rsidRDefault="00BF6419" w:rsidP="00825487">
            <w:pPr>
              <w:tabs>
                <w:tab w:val="decimal" w:pos="954"/>
              </w:tabs>
              <w:spacing w:line="240" w:lineRule="atLeast"/>
              <w:rPr>
                <w:sz w:val="20"/>
              </w:rPr>
            </w:pPr>
          </w:p>
        </w:tc>
        <w:tc>
          <w:tcPr>
            <w:tcW w:w="1170" w:type="dxa"/>
            <w:tcBorders>
              <w:top w:val="nil"/>
            </w:tcBorders>
            <w:vAlign w:val="bottom"/>
          </w:tcPr>
          <w:p w14:paraId="37D75063" w14:textId="01C7B992" w:rsidR="00BF6419" w:rsidRPr="0036513B" w:rsidRDefault="00BF6419" w:rsidP="00825487">
            <w:pPr>
              <w:pStyle w:val="NoSpacing"/>
              <w:tabs>
                <w:tab w:val="clear" w:pos="227"/>
                <w:tab w:val="clear" w:pos="454"/>
                <w:tab w:val="clear" w:pos="680"/>
                <w:tab w:val="clear" w:pos="907"/>
                <w:tab w:val="left" w:pos="405"/>
                <w:tab w:val="left" w:pos="585"/>
              </w:tabs>
              <w:spacing w:line="240" w:lineRule="atLeast"/>
              <w:ind w:left="275" w:right="-141"/>
              <w:jc w:val="center"/>
              <w:rPr>
                <w:rFonts w:ascii="Times New Roman" w:hAnsi="Times New Roman" w:cs="Times New Roman"/>
                <w:sz w:val="20"/>
                <w:szCs w:val="20"/>
              </w:rPr>
            </w:pPr>
            <w:r w:rsidRPr="0036513B">
              <w:rPr>
                <w:rFonts w:ascii="Times New Roman" w:hAnsi="Times New Roman" w:cs="Times New Roman"/>
                <w:sz w:val="20"/>
                <w:szCs w:val="20"/>
                <w:lang w:val="en-GB" w:bidi="ar-SA"/>
              </w:rPr>
              <w:t>1,365</w:t>
            </w:r>
          </w:p>
        </w:tc>
        <w:tc>
          <w:tcPr>
            <w:tcW w:w="242" w:type="dxa"/>
            <w:tcBorders>
              <w:top w:val="nil"/>
            </w:tcBorders>
          </w:tcPr>
          <w:p w14:paraId="5A33C0C7" w14:textId="77777777" w:rsidR="00BF6419" w:rsidRPr="0036513B"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0"/>
                <w:szCs w:val="20"/>
              </w:rPr>
            </w:pPr>
          </w:p>
        </w:tc>
        <w:tc>
          <w:tcPr>
            <w:tcW w:w="1137" w:type="dxa"/>
            <w:tcBorders>
              <w:top w:val="nil"/>
            </w:tcBorders>
          </w:tcPr>
          <w:p w14:paraId="3BAC7011" w14:textId="77777777" w:rsidR="00BF6419" w:rsidRPr="0036513B" w:rsidRDefault="00BF6419" w:rsidP="00825487">
            <w:pPr>
              <w:pStyle w:val="NoSpacing"/>
              <w:tabs>
                <w:tab w:val="clear" w:pos="227"/>
                <w:tab w:val="clear" w:pos="454"/>
                <w:tab w:val="clear" w:pos="680"/>
                <w:tab w:val="clear" w:pos="907"/>
                <w:tab w:val="left" w:pos="410"/>
                <w:tab w:val="left" w:pos="770"/>
              </w:tabs>
              <w:spacing w:line="240" w:lineRule="atLeast"/>
              <w:ind w:left="275" w:right="-141"/>
              <w:jc w:val="center"/>
              <w:rPr>
                <w:rFonts w:ascii="Times New Roman" w:hAnsi="Times New Roman" w:cs="Times New Roman"/>
                <w:sz w:val="20"/>
                <w:szCs w:val="20"/>
              </w:rPr>
            </w:pPr>
          </w:p>
          <w:p w14:paraId="0E7771D4" w14:textId="6154089A" w:rsidR="00BF6419" w:rsidRPr="0036513B" w:rsidRDefault="00BF6419" w:rsidP="006C7406">
            <w:pPr>
              <w:pStyle w:val="NoSpacing"/>
              <w:tabs>
                <w:tab w:val="clear" w:pos="227"/>
                <w:tab w:val="clear" w:pos="454"/>
                <w:tab w:val="clear" w:pos="680"/>
                <w:tab w:val="clear" w:pos="907"/>
                <w:tab w:val="left" w:pos="388"/>
                <w:tab w:val="left" w:pos="676"/>
              </w:tabs>
              <w:spacing w:line="240" w:lineRule="atLeast"/>
              <w:ind w:left="275" w:right="-141" w:hanging="85"/>
              <w:jc w:val="center"/>
              <w:rPr>
                <w:rFonts w:ascii="Times New Roman" w:hAnsi="Times New Roman" w:cs="Times New Roman"/>
                <w:sz w:val="20"/>
                <w:szCs w:val="20"/>
              </w:rPr>
            </w:pPr>
            <w:r w:rsidRPr="0036513B">
              <w:rPr>
                <w:rFonts w:ascii="Times New Roman" w:hAnsi="Times New Roman" w:cs="Times New Roman"/>
                <w:sz w:val="20"/>
                <w:szCs w:val="20"/>
                <w:lang w:bidi="ar-SA"/>
              </w:rPr>
              <w:t>-</w:t>
            </w:r>
          </w:p>
        </w:tc>
        <w:tc>
          <w:tcPr>
            <w:tcW w:w="270" w:type="dxa"/>
            <w:tcBorders>
              <w:top w:val="nil"/>
            </w:tcBorders>
          </w:tcPr>
          <w:p w14:paraId="17569C33" w14:textId="77777777" w:rsidR="00BF6419" w:rsidRPr="0036513B"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0"/>
                <w:szCs w:val="20"/>
              </w:rPr>
            </w:pPr>
          </w:p>
        </w:tc>
        <w:tc>
          <w:tcPr>
            <w:tcW w:w="1170" w:type="dxa"/>
            <w:tcBorders>
              <w:top w:val="nil"/>
            </w:tcBorders>
            <w:vAlign w:val="bottom"/>
          </w:tcPr>
          <w:p w14:paraId="70B2FD42" w14:textId="7AB14BBE" w:rsidR="00BF6419" w:rsidRPr="0036513B" w:rsidRDefault="00BF6419" w:rsidP="006C7406">
            <w:pPr>
              <w:pStyle w:val="NoSpacing"/>
              <w:tabs>
                <w:tab w:val="clear" w:pos="227"/>
                <w:tab w:val="clear" w:pos="454"/>
                <w:tab w:val="clear" w:pos="680"/>
                <w:tab w:val="clear" w:pos="907"/>
                <w:tab w:val="left" w:pos="259"/>
                <w:tab w:val="left" w:pos="700"/>
              </w:tabs>
              <w:spacing w:line="240" w:lineRule="atLeast"/>
              <w:ind w:left="198" w:right="-141" w:hanging="92"/>
              <w:jc w:val="center"/>
              <w:rPr>
                <w:rFonts w:ascii="Times New Roman" w:hAnsi="Times New Roman" w:cs="Times New Roman"/>
                <w:sz w:val="20"/>
                <w:szCs w:val="20"/>
              </w:rPr>
            </w:pPr>
            <w:r w:rsidRPr="0036513B">
              <w:rPr>
                <w:rFonts w:ascii="Times New Roman" w:hAnsi="Times New Roman" w:cs="Times New Roman"/>
                <w:sz w:val="20"/>
                <w:szCs w:val="20"/>
                <w:lang w:bidi="ar-SA"/>
              </w:rPr>
              <w:t>-</w:t>
            </w:r>
          </w:p>
        </w:tc>
      </w:tr>
      <w:tr w:rsidR="00BF6419" w:rsidRPr="00CC2561" w14:paraId="61D04F08" w14:textId="77777777" w:rsidTr="00825487">
        <w:tc>
          <w:tcPr>
            <w:tcW w:w="3816" w:type="dxa"/>
            <w:tcBorders>
              <w:top w:val="nil"/>
            </w:tcBorders>
          </w:tcPr>
          <w:p w14:paraId="2DED0BD3" w14:textId="4F22813A" w:rsidR="00BF6419" w:rsidRPr="0036513B" w:rsidRDefault="00BF6419" w:rsidP="00825487">
            <w:pPr>
              <w:spacing w:line="240" w:lineRule="atLeast"/>
              <w:ind w:right="-50"/>
              <w:rPr>
                <w:sz w:val="20"/>
              </w:rPr>
            </w:pPr>
            <w:r w:rsidRPr="0036513B">
              <w:rPr>
                <w:sz w:val="20"/>
              </w:rPr>
              <w:t>Accrued expenses - related parties</w:t>
            </w:r>
          </w:p>
        </w:tc>
        <w:tc>
          <w:tcPr>
            <w:tcW w:w="1170" w:type="dxa"/>
          </w:tcPr>
          <w:p w14:paraId="79EB7910" w14:textId="6AB37203" w:rsidR="00BF6419" w:rsidRPr="0036513B" w:rsidRDefault="00BF6419" w:rsidP="00825487">
            <w:pPr>
              <w:pStyle w:val="acctfourfigures"/>
              <w:tabs>
                <w:tab w:val="clear" w:pos="765"/>
                <w:tab w:val="decimal" w:pos="919"/>
              </w:tabs>
              <w:spacing w:line="240" w:lineRule="atLeast"/>
              <w:ind w:right="-81"/>
              <w:rPr>
                <w:sz w:val="20"/>
              </w:rPr>
            </w:pPr>
            <w:r w:rsidRPr="0036513B">
              <w:rPr>
                <w:sz w:val="20"/>
              </w:rPr>
              <w:t>672</w:t>
            </w:r>
          </w:p>
        </w:tc>
        <w:tc>
          <w:tcPr>
            <w:tcW w:w="241" w:type="dxa"/>
            <w:tcBorders>
              <w:top w:val="nil"/>
            </w:tcBorders>
          </w:tcPr>
          <w:p w14:paraId="59904BBA" w14:textId="77777777" w:rsidR="00BF6419" w:rsidRPr="0036513B" w:rsidRDefault="00BF6419" w:rsidP="00825487">
            <w:pPr>
              <w:tabs>
                <w:tab w:val="decimal" w:pos="954"/>
              </w:tabs>
              <w:spacing w:line="240" w:lineRule="atLeast"/>
              <w:rPr>
                <w:sz w:val="20"/>
              </w:rPr>
            </w:pPr>
          </w:p>
        </w:tc>
        <w:tc>
          <w:tcPr>
            <w:tcW w:w="1170" w:type="dxa"/>
            <w:tcBorders>
              <w:top w:val="nil"/>
            </w:tcBorders>
            <w:vAlign w:val="bottom"/>
          </w:tcPr>
          <w:p w14:paraId="0FB61496" w14:textId="025F7E74" w:rsidR="00BF6419" w:rsidRPr="0036513B" w:rsidRDefault="00BF6419" w:rsidP="00825487">
            <w:pPr>
              <w:pStyle w:val="acctfourfigures"/>
              <w:tabs>
                <w:tab w:val="clear" w:pos="765"/>
                <w:tab w:val="decimal" w:pos="914"/>
              </w:tabs>
              <w:spacing w:line="240" w:lineRule="atLeast"/>
              <w:ind w:right="-81"/>
              <w:rPr>
                <w:sz w:val="20"/>
              </w:rPr>
            </w:pPr>
            <w:r w:rsidRPr="0036513B">
              <w:rPr>
                <w:sz w:val="20"/>
              </w:rPr>
              <w:t>2,264</w:t>
            </w:r>
          </w:p>
        </w:tc>
        <w:tc>
          <w:tcPr>
            <w:tcW w:w="242" w:type="dxa"/>
            <w:tcBorders>
              <w:top w:val="nil"/>
            </w:tcBorders>
          </w:tcPr>
          <w:p w14:paraId="57407530" w14:textId="77777777" w:rsidR="00BF6419" w:rsidRPr="0036513B" w:rsidRDefault="00BF6419" w:rsidP="00825487">
            <w:pPr>
              <w:tabs>
                <w:tab w:val="decimal" w:pos="954"/>
              </w:tabs>
              <w:spacing w:line="240" w:lineRule="atLeast"/>
              <w:rPr>
                <w:sz w:val="20"/>
              </w:rPr>
            </w:pPr>
          </w:p>
        </w:tc>
        <w:tc>
          <w:tcPr>
            <w:tcW w:w="1137" w:type="dxa"/>
            <w:tcBorders>
              <w:top w:val="nil"/>
            </w:tcBorders>
            <w:vAlign w:val="bottom"/>
          </w:tcPr>
          <w:p w14:paraId="5EDCA334" w14:textId="70235262" w:rsidR="00BF6419" w:rsidRPr="0036513B" w:rsidRDefault="00BF6419" w:rsidP="00825487">
            <w:pPr>
              <w:pStyle w:val="acctfourfigures"/>
              <w:tabs>
                <w:tab w:val="clear" w:pos="765"/>
                <w:tab w:val="decimal" w:pos="884"/>
              </w:tabs>
              <w:spacing w:line="240" w:lineRule="atLeast"/>
              <w:ind w:right="-81"/>
              <w:rPr>
                <w:sz w:val="20"/>
              </w:rPr>
            </w:pPr>
            <w:r w:rsidRPr="0036513B">
              <w:rPr>
                <w:sz w:val="20"/>
              </w:rPr>
              <w:t>2,408</w:t>
            </w:r>
          </w:p>
        </w:tc>
        <w:tc>
          <w:tcPr>
            <w:tcW w:w="270" w:type="dxa"/>
            <w:tcBorders>
              <w:top w:val="nil"/>
            </w:tcBorders>
          </w:tcPr>
          <w:p w14:paraId="516DE9E4" w14:textId="77777777" w:rsidR="00BF6419" w:rsidRPr="0036513B" w:rsidRDefault="00BF6419" w:rsidP="00825487">
            <w:pPr>
              <w:pStyle w:val="NoSpacing"/>
              <w:tabs>
                <w:tab w:val="clear" w:pos="680"/>
                <w:tab w:val="clear" w:pos="907"/>
                <w:tab w:val="left" w:pos="585"/>
              </w:tabs>
              <w:spacing w:line="240" w:lineRule="atLeast"/>
              <w:ind w:right="-141"/>
              <w:jc w:val="center"/>
              <w:rPr>
                <w:rFonts w:ascii="Times New Roman" w:hAnsi="Times New Roman" w:cs="Times New Roman"/>
                <w:sz w:val="20"/>
                <w:szCs w:val="20"/>
              </w:rPr>
            </w:pPr>
          </w:p>
        </w:tc>
        <w:tc>
          <w:tcPr>
            <w:tcW w:w="1170" w:type="dxa"/>
            <w:tcBorders>
              <w:top w:val="nil"/>
            </w:tcBorders>
            <w:vAlign w:val="bottom"/>
          </w:tcPr>
          <w:p w14:paraId="00B2AE2B" w14:textId="4B750AF8" w:rsidR="00BF6419" w:rsidRPr="0036513B" w:rsidRDefault="00BF6419" w:rsidP="00825487">
            <w:pPr>
              <w:tabs>
                <w:tab w:val="decimal" w:pos="879"/>
              </w:tabs>
              <w:spacing w:line="240" w:lineRule="atLeast"/>
              <w:ind w:right="-147"/>
              <w:rPr>
                <w:sz w:val="20"/>
              </w:rPr>
            </w:pPr>
            <w:r w:rsidRPr="0036513B">
              <w:rPr>
                <w:sz w:val="20"/>
              </w:rPr>
              <w:t>8</w:t>
            </w:r>
          </w:p>
        </w:tc>
      </w:tr>
      <w:tr w:rsidR="00BF6419" w:rsidRPr="00CC2561" w14:paraId="43E76894" w14:textId="77777777" w:rsidTr="00825487">
        <w:tc>
          <w:tcPr>
            <w:tcW w:w="3816" w:type="dxa"/>
            <w:tcBorders>
              <w:top w:val="nil"/>
            </w:tcBorders>
          </w:tcPr>
          <w:p w14:paraId="0F74D494" w14:textId="0622F2DA" w:rsidR="00BF6419" w:rsidRPr="0036513B" w:rsidRDefault="00BF6419" w:rsidP="00825487">
            <w:pPr>
              <w:spacing w:line="240" w:lineRule="atLeast"/>
              <w:ind w:right="-50"/>
              <w:rPr>
                <w:sz w:val="20"/>
              </w:rPr>
            </w:pPr>
            <w:r w:rsidRPr="0036513B">
              <w:rPr>
                <w:sz w:val="20"/>
              </w:rPr>
              <w:t>Accrued expenses - non-related parties</w:t>
            </w:r>
          </w:p>
        </w:tc>
        <w:tc>
          <w:tcPr>
            <w:tcW w:w="1170" w:type="dxa"/>
            <w:tcBorders>
              <w:bottom w:val="single" w:sz="4" w:space="0" w:color="auto"/>
            </w:tcBorders>
            <w:vAlign w:val="bottom"/>
          </w:tcPr>
          <w:p w14:paraId="100BFB93" w14:textId="0129D594" w:rsidR="00BF6419" w:rsidRPr="0036513B" w:rsidRDefault="00BF6419" w:rsidP="00825487">
            <w:pPr>
              <w:pStyle w:val="acctfourfigures"/>
              <w:tabs>
                <w:tab w:val="clear" w:pos="765"/>
                <w:tab w:val="decimal" w:pos="919"/>
              </w:tabs>
              <w:spacing w:line="240" w:lineRule="atLeast"/>
              <w:ind w:right="-81"/>
              <w:rPr>
                <w:sz w:val="20"/>
              </w:rPr>
            </w:pPr>
            <w:r w:rsidRPr="0036513B">
              <w:rPr>
                <w:sz w:val="20"/>
              </w:rPr>
              <w:t>153,320</w:t>
            </w:r>
          </w:p>
        </w:tc>
        <w:tc>
          <w:tcPr>
            <w:tcW w:w="241" w:type="dxa"/>
            <w:tcBorders>
              <w:top w:val="nil"/>
            </w:tcBorders>
          </w:tcPr>
          <w:p w14:paraId="36BEE6A8" w14:textId="77777777" w:rsidR="00BF6419" w:rsidRPr="0036513B" w:rsidRDefault="00BF6419" w:rsidP="00825487">
            <w:pPr>
              <w:tabs>
                <w:tab w:val="decimal" w:pos="954"/>
              </w:tabs>
              <w:spacing w:line="240" w:lineRule="atLeast"/>
              <w:rPr>
                <w:sz w:val="20"/>
              </w:rPr>
            </w:pPr>
          </w:p>
        </w:tc>
        <w:tc>
          <w:tcPr>
            <w:tcW w:w="1170" w:type="dxa"/>
            <w:tcBorders>
              <w:top w:val="nil"/>
              <w:bottom w:val="single" w:sz="4" w:space="0" w:color="auto"/>
            </w:tcBorders>
            <w:vAlign w:val="bottom"/>
          </w:tcPr>
          <w:p w14:paraId="54A393F8" w14:textId="6547C248" w:rsidR="00BF6419" w:rsidRPr="0036513B" w:rsidRDefault="00BF6419" w:rsidP="00825487">
            <w:pPr>
              <w:pStyle w:val="acctfourfigures"/>
              <w:tabs>
                <w:tab w:val="clear" w:pos="765"/>
                <w:tab w:val="decimal" w:pos="914"/>
              </w:tabs>
              <w:spacing w:line="240" w:lineRule="atLeast"/>
              <w:ind w:right="-81"/>
              <w:rPr>
                <w:sz w:val="20"/>
              </w:rPr>
            </w:pPr>
            <w:r w:rsidRPr="0036513B">
              <w:rPr>
                <w:sz w:val="20"/>
              </w:rPr>
              <w:t>179,025</w:t>
            </w:r>
          </w:p>
        </w:tc>
        <w:tc>
          <w:tcPr>
            <w:tcW w:w="242" w:type="dxa"/>
            <w:tcBorders>
              <w:top w:val="nil"/>
            </w:tcBorders>
          </w:tcPr>
          <w:p w14:paraId="2270823D" w14:textId="77777777" w:rsidR="00BF6419" w:rsidRPr="0036513B" w:rsidRDefault="00BF6419" w:rsidP="00825487">
            <w:pPr>
              <w:tabs>
                <w:tab w:val="decimal" w:pos="954"/>
              </w:tabs>
              <w:spacing w:line="240" w:lineRule="atLeast"/>
              <w:rPr>
                <w:sz w:val="20"/>
              </w:rPr>
            </w:pPr>
          </w:p>
        </w:tc>
        <w:tc>
          <w:tcPr>
            <w:tcW w:w="1137" w:type="dxa"/>
            <w:tcBorders>
              <w:top w:val="nil"/>
              <w:bottom w:val="single" w:sz="4" w:space="0" w:color="auto"/>
            </w:tcBorders>
          </w:tcPr>
          <w:p w14:paraId="51411C46" w14:textId="4CB89CC2" w:rsidR="00BF6419" w:rsidRPr="0036513B" w:rsidRDefault="00BF6419" w:rsidP="00825487">
            <w:pPr>
              <w:pStyle w:val="acctfourfigures"/>
              <w:tabs>
                <w:tab w:val="clear" w:pos="765"/>
                <w:tab w:val="decimal" w:pos="863"/>
              </w:tabs>
              <w:spacing w:line="240" w:lineRule="atLeast"/>
              <w:ind w:left="-63" w:right="-160"/>
              <w:rPr>
                <w:sz w:val="20"/>
              </w:rPr>
            </w:pPr>
            <w:r w:rsidRPr="0036513B">
              <w:rPr>
                <w:sz w:val="20"/>
              </w:rPr>
              <w:t>435</w:t>
            </w:r>
          </w:p>
        </w:tc>
        <w:tc>
          <w:tcPr>
            <w:tcW w:w="270" w:type="dxa"/>
            <w:tcBorders>
              <w:top w:val="nil"/>
            </w:tcBorders>
          </w:tcPr>
          <w:p w14:paraId="49E69986" w14:textId="77777777" w:rsidR="00BF6419" w:rsidRPr="0036513B" w:rsidRDefault="00BF6419" w:rsidP="00825487">
            <w:pPr>
              <w:tabs>
                <w:tab w:val="decimal" w:pos="954"/>
              </w:tabs>
              <w:spacing w:line="240" w:lineRule="atLeast"/>
              <w:rPr>
                <w:sz w:val="20"/>
              </w:rPr>
            </w:pPr>
          </w:p>
        </w:tc>
        <w:tc>
          <w:tcPr>
            <w:tcW w:w="1170" w:type="dxa"/>
            <w:tcBorders>
              <w:top w:val="nil"/>
              <w:bottom w:val="single" w:sz="4" w:space="0" w:color="auto"/>
            </w:tcBorders>
            <w:vAlign w:val="bottom"/>
          </w:tcPr>
          <w:p w14:paraId="2E9C7954" w14:textId="338C65CD" w:rsidR="00BF6419" w:rsidRPr="0036513B" w:rsidRDefault="00BF6419" w:rsidP="00825487">
            <w:pPr>
              <w:tabs>
                <w:tab w:val="decimal" w:pos="879"/>
              </w:tabs>
              <w:spacing w:line="240" w:lineRule="atLeast"/>
              <w:ind w:right="-147"/>
              <w:rPr>
                <w:sz w:val="20"/>
              </w:rPr>
            </w:pPr>
            <w:r w:rsidRPr="0036513B">
              <w:rPr>
                <w:sz w:val="20"/>
              </w:rPr>
              <w:t>471</w:t>
            </w:r>
          </w:p>
        </w:tc>
      </w:tr>
      <w:tr w:rsidR="00BF6419" w:rsidRPr="00CC2561" w14:paraId="625D328D" w14:textId="77777777" w:rsidTr="00825487">
        <w:tc>
          <w:tcPr>
            <w:tcW w:w="3816" w:type="dxa"/>
            <w:tcBorders>
              <w:top w:val="nil"/>
            </w:tcBorders>
          </w:tcPr>
          <w:p w14:paraId="1FA3C02C" w14:textId="691AEBA0" w:rsidR="00BF6419" w:rsidRPr="0036513B" w:rsidRDefault="00BF6419" w:rsidP="00825487">
            <w:pPr>
              <w:tabs>
                <w:tab w:val="left" w:pos="162"/>
              </w:tabs>
              <w:spacing w:line="240" w:lineRule="atLeast"/>
              <w:ind w:right="-50"/>
              <w:rPr>
                <w:sz w:val="20"/>
              </w:rPr>
            </w:pPr>
            <w:r w:rsidRPr="0036513B">
              <w:rPr>
                <w:b/>
                <w:bCs/>
                <w:sz w:val="20"/>
              </w:rPr>
              <w:t>Total</w:t>
            </w:r>
          </w:p>
        </w:tc>
        <w:tc>
          <w:tcPr>
            <w:tcW w:w="1170" w:type="dxa"/>
            <w:tcBorders>
              <w:top w:val="single" w:sz="4" w:space="0" w:color="auto"/>
              <w:bottom w:val="double" w:sz="4" w:space="0" w:color="auto"/>
            </w:tcBorders>
          </w:tcPr>
          <w:p w14:paraId="6810199F" w14:textId="654BF3E5" w:rsidR="00BF6419" w:rsidRPr="0036513B" w:rsidRDefault="00DD672F" w:rsidP="00825487">
            <w:pPr>
              <w:pStyle w:val="acctfourfigures"/>
              <w:tabs>
                <w:tab w:val="clear" w:pos="765"/>
                <w:tab w:val="decimal" w:pos="919"/>
              </w:tabs>
              <w:spacing w:line="240" w:lineRule="atLeast"/>
              <w:ind w:right="-81"/>
              <w:rPr>
                <w:b/>
                <w:bCs/>
                <w:sz w:val="20"/>
              </w:rPr>
            </w:pPr>
            <w:r w:rsidRPr="0036513B">
              <w:rPr>
                <w:b/>
                <w:bCs/>
                <w:sz w:val="20"/>
              </w:rPr>
              <w:t>467,086</w:t>
            </w:r>
          </w:p>
        </w:tc>
        <w:tc>
          <w:tcPr>
            <w:tcW w:w="241" w:type="dxa"/>
            <w:tcBorders>
              <w:top w:val="nil"/>
              <w:bottom w:val="nil"/>
            </w:tcBorders>
          </w:tcPr>
          <w:p w14:paraId="4CB3C719" w14:textId="77777777" w:rsidR="00BF6419" w:rsidRPr="0036513B" w:rsidRDefault="00BF6419" w:rsidP="00825487">
            <w:pPr>
              <w:tabs>
                <w:tab w:val="decimal" w:pos="954"/>
              </w:tabs>
              <w:spacing w:line="240" w:lineRule="atLeast"/>
              <w:rPr>
                <w:sz w:val="20"/>
              </w:rPr>
            </w:pPr>
          </w:p>
        </w:tc>
        <w:tc>
          <w:tcPr>
            <w:tcW w:w="1170" w:type="dxa"/>
            <w:tcBorders>
              <w:top w:val="single" w:sz="4" w:space="0" w:color="auto"/>
              <w:bottom w:val="double" w:sz="4" w:space="0" w:color="auto"/>
            </w:tcBorders>
            <w:vAlign w:val="bottom"/>
          </w:tcPr>
          <w:p w14:paraId="27E9D7DC" w14:textId="2C2F40C1" w:rsidR="00BF6419" w:rsidRPr="0036513B" w:rsidRDefault="00BF6419" w:rsidP="00825487">
            <w:pPr>
              <w:pStyle w:val="acctfourfigures"/>
              <w:tabs>
                <w:tab w:val="clear" w:pos="765"/>
                <w:tab w:val="decimal" w:pos="914"/>
              </w:tabs>
              <w:spacing w:line="240" w:lineRule="atLeast"/>
              <w:ind w:right="-81"/>
              <w:rPr>
                <w:sz w:val="20"/>
              </w:rPr>
            </w:pPr>
            <w:r w:rsidRPr="0036513B">
              <w:rPr>
                <w:b/>
                <w:bCs/>
                <w:sz w:val="20"/>
              </w:rPr>
              <w:t>527,816</w:t>
            </w:r>
          </w:p>
        </w:tc>
        <w:tc>
          <w:tcPr>
            <w:tcW w:w="242" w:type="dxa"/>
            <w:tcBorders>
              <w:top w:val="nil"/>
              <w:bottom w:val="nil"/>
            </w:tcBorders>
          </w:tcPr>
          <w:p w14:paraId="510ADB3A" w14:textId="77777777" w:rsidR="00BF6419" w:rsidRPr="0036513B" w:rsidRDefault="00BF6419" w:rsidP="00825487">
            <w:pPr>
              <w:tabs>
                <w:tab w:val="decimal" w:pos="954"/>
              </w:tabs>
              <w:spacing w:line="240" w:lineRule="atLeast"/>
              <w:rPr>
                <w:sz w:val="20"/>
              </w:rPr>
            </w:pPr>
          </w:p>
        </w:tc>
        <w:tc>
          <w:tcPr>
            <w:tcW w:w="1137" w:type="dxa"/>
            <w:tcBorders>
              <w:top w:val="single" w:sz="4" w:space="0" w:color="auto"/>
              <w:bottom w:val="double" w:sz="4" w:space="0" w:color="auto"/>
            </w:tcBorders>
            <w:vAlign w:val="bottom"/>
          </w:tcPr>
          <w:p w14:paraId="288924C7" w14:textId="5105F7DA" w:rsidR="00BF6419" w:rsidRPr="0036513B" w:rsidRDefault="00BF6419" w:rsidP="00825487">
            <w:pPr>
              <w:pStyle w:val="acctfourfigures"/>
              <w:tabs>
                <w:tab w:val="clear" w:pos="765"/>
                <w:tab w:val="decimal" w:pos="884"/>
              </w:tabs>
              <w:spacing w:line="240" w:lineRule="atLeast"/>
              <w:ind w:right="-81"/>
              <w:rPr>
                <w:b/>
                <w:bCs/>
                <w:sz w:val="20"/>
                <w:lang w:val="en-US" w:bidi="th-TH"/>
              </w:rPr>
            </w:pPr>
            <w:r w:rsidRPr="0036513B">
              <w:rPr>
                <w:b/>
                <w:bCs/>
                <w:sz w:val="20"/>
                <w:lang w:val="en-US" w:bidi="th-TH"/>
              </w:rPr>
              <w:t>4,411</w:t>
            </w:r>
          </w:p>
        </w:tc>
        <w:tc>
          <w:tcPr>
            <w:tcW w:w="270" w:type="dxa"/>
            <w:tcBorders>
              <w:top w:val="nil"/>
              <w:bottom w:val="nil"/>
            </w:tcBorders>
          </w:tcPr>
          <w:p w14:paraId="30549E91" w14:textId="77777777" w:rsidR="00BF6419" w:rsidRPr="0036513B" w:rsidRDefault="00BF6419" w:rsidP="00825487">
            <w:pPr>
              <w:tabs>
                <w:tab w:val="decimal" w:pos="954"/>
              </w:tabs>
              <w:spacing w:line="240" w:lineRule="atLeast"/>
              <w:rPr>
                <w:sz w:val="20"/>
              </w:rPr>
            </w:pPr>
          </w:p>
        </w:tc>
        <w:tc>
          <w:tcPr>
            <w:tcW w:w="1170" w:type="dxa"/>
            <w:tcBorders>
              <w:top w:val="single" w:sz="4" w:space="0" w:color="auto"/>
              <w:bottom w:val="double" w:sz="4" w:space="0" w:color="auto"/>
            </w:tcBorders>
            <w:vAlign w:val="bottom"/>
          </w:tcPr>
          <w:p w14:paraId="3953E3F6" w14:textId="7D40727A" w:rsidR="00BF6419" w:rsidRPr="0036513B" w:rsidRDefault="00BF6419" w:rsidP="00825487">
            <w:pPr>
              <w:tabs>
                <w:tab w:val="decimal" w:pos="879"/>
              </w:tabs>
              <w:spacing w:line="240" w:lineRule="atLeast"/>
              <w:ind w:right="-147"/>
              <w:rPr>
                <w:b/>
                <w:bCs/>
                <w:sz w:val="20"/>
              </w:rPr>
            </w:pPr>
            <w:r w:rsidRPr="0036513B">
              <w:rPr>
                <w:b/>
                <w:bCs/>
                <w:sz w:val="20"/>
              </w:rPr>
              <w:t>536</w:t>
            </w:r>
          </w:p>
        </w:tc>
      </w:tr>
    </w:tbl>
    <w:p w14:paraId="5BD1B7EE" w14:textId="77777777" w:rsidR="00332E21" w:rsidRPr="00D64699" w:rsidRDefault="00332E21" w:rsidP="006948CB">
      <w:pPr>
        <w:pStyle w:val="acctfourfigures"/>
        <w:tabs>
          <w:tab w:val="clear" w:pos="765"/>
          <w:tab w:val="decimal" w:pos="739"/>
        </w:tabs>
        <w:spacing w:line="224" w:lineRule="exact"/>
        <w:ind w:left="-63" w:right="-160"/>
        <w:rPr>
          <w:rFonts w:cstheme="minorBidi"/>
          <w:sz w:val="24"/>
          <w:szCs w:val="32"/>
          <w:lang w:val="en-US" w:bidi="th-TH"/>
        </w:rPr>
      </w:pPr>
    </w:p>
    <w:p w14:paraId="178A0C6A" w14:textId="100AE4B2" w:rsidR="00332E21" w:rsidRPr="00CC2561" w:rsidRDefault="00332E21" w:rsidP="00611ECF">
      <w:pPr>
        <w:pStyle w:val="BodyText"/>
        <w:spacing w:after="0" w:line="240" w:lineRule="atLeast"/>
        <w:ind w:left="531" w:right="-18"/>
        <w:jc w:val="thaiDistribute"/>
        <w:rPr>
          <w:rFonts w:cstheme="minorBidi"/>
          <w:szCs w:val="22"/>
          <w:lang w:bidi="th-TH"/>
        </w:rPr>
      </w:pPr>
      <w:r w:rsidRPr="00CC2561">
        <w:rPr>
          <w:szCs w:val="22"/>
        </w:rPr>
        <w:t xml:space="preserve">As at </w:t>
      </w:r>
      <w:r w:rsidR="00DF3FCA">
        <w:rPr>
          <w:szCs w:val="22"/>
        </w:rPr>
        <w:t>31 March 2026</w:t>
      </w:r>
      <w:r w:rsidRPr="00CC2561">
        <w:rPr>
          <w:szCs w:val="22"/>
        </w:rPr>
        <w:t xml:space="preserve">, </w:t>
      </w:r>
      <w:r w:rsidRPr="00CC2561">
        <w:rPr>
          <w:rStyle w:val="ui-provider"/>
          <w:szCs w:val="22"/>
        </w:rPr>
        <w:t>the Group has cash received for insurance premiums that has to be submitted to the insurance company and insurance premium receivables amounting to</w:t>
      </w:r>
      <w:r w:rsidRPr="00CC2561">
        <w:rPr>
          <w:szCs w:val="22"/>
        </w:rPr>
        <w:t xml:space="preserve"> Baht</w:t>
      </w:r>
      <w:r w:rsidR="00DD672F">
        <w:rPr>
          <w:rFonts w:cstheme="minorBidi"/>
          <w:szCs w:val="28"/>
          <w:lang w:val="en-US" w:bidi="th-TH"/>
        </w:rPr>
        <w:t xml:space="preserve"> 2,729</w:t>
      </w:r>
      <w:r w:rsidR="00DF3FCA">
        <w:rPr>
          <w:szCs w:val="22"/>
          <w:lang w:bidi="th-TH"/>
        </w:rPr>
        <w:t xml:space="preserve"> </w:t>
      </w:r>
      <w:r w:rsidRPr="00CC2561">
        <w:rPr>
          <w:szCs w:val="22"/>
        </w:rPr>
        <w:t>million</w:t>
      </w:r>
      <w:r w:rsidRPr="00CC2561">
        <w:rPr>
          <w:rFonts w:cstheme="minorBidi" w:hint="cs"/>
          <w:szCs w:val="22"/>
          <w:cs/>
          <w:lang w:bidi="th-TH"/>
        </w:rPr>
        <w:t xml:space="preserve"> </w:t>
      </w:r>
      <w:r w:rsidR="005714B0" w:rsidRPr="00CC2561">
        <w:rPr>
          <w:rFonts w:cstheme="minorBidi"/>
          <w:szCs w:val="22"/>
          <w:lang w:bidi="th-TH"/>
        </w:rPr>
        <w:br/>
      </w:r>
      <w:r w:rsidRPr="00CC2561">
        <w:rPr>
          <w:rFonts w:cstheme="minorBidi"/>
          <w:i/>
          <w:iCs/>
          <w:szCs w:val="22"/>
          <w:lang w:bidi="th-TH"/>
        </w:rPr>
        <w:t>(31 December 202</w:t>
      </w:r>
      <w:r w:rsidR="00DF3FCA">
        <w:rPr>
          <w:rFonts w:cstheme="minorBidi"/>
          <w:i/>
          <w:iCs/>
          <w:szCs w:val="22"/>
          <w:lang w:bidi="th-TH"/>
        </w:rPr>
        <w:t>5</w:t>
      </w:r>
      <w:r w:rsidRPr="00CC2561">
        <w:rPr>
          <w:rFonts w:cstheme="minorBidi"/>
          <w:i/>
          <w:iCs/>
          <w:szCs w:val="22"/>
          <w:lang w:bidi="th-TH"/>
        </w:rPr>
        <w:t>: Baht 2,</w:t>
      </w:r>
      <w:r w:rsidR="00DF3FCA">
        <w:rPr>
          <w:rFonts w:cstheme="minorBidi"/>
          <w:i/>
          <w:iCs/>
          <w:szCs w:val="22"/>
          <w:lang w:bidi="th-TH"/>
        </w:rPr>
        <w:t>837</w:t>
      </w:r>
      <w:r w:rsidRPr="00CC2561">
        <w:rPr>
          <w:rFonts w:cstheme="minorBidi"/>
          <w:i/>
          <w:iCs/>
          <w:szCs w:val="22"/>
          <w:lang w:bidi="th-TH"/>
        </w:rPr>
        <w:t xml:space="preserve"> million)</w:t>
      </w:r>
      <w:r w:rsidRPr="00CC2561">
        <w:rPr>
          <w:rFonts w:cstheme="minorBidi" w:hint="cs"/>
          <w:szCs w:val="22"/>
          <w:cs/>
          <w:lang w:bidi="th-TH"/>
        </w:rPr>
        <w:t xml:space="preserve"> </w:t>
      </w:r>
      <w:r w:rsidRPr="00CC2561">
        <w:rPr>
          <w:rFonts w:cstheme="minorBidi"/>
          <w:szCs w:val="22"/>
          <w:lang w:bidi="th-TH"/>
        </w:rPr>
        <w:t xml:space="preserve">and deposit at bank for reinsurance premiums and/or claims </w:t>
      </w:r>
      <w:r w:rsidR="00C82102">
        <w:rPr>
          <w:rFonts w:cstheme="minorBidi"/>
          <w:szCs w:val="22"/>
          <w:lang w:bidi="th-TH"/>
        </w:rPr>
        <w:br/>
      </w:r>
      <w:r w:rsidRPr="00CC2561">
        <w:rPr>
          <w:rFonts w:cstheme="minorBidi"/>
          <w:szCs w:val="22"/>
          <w:lang w:bidi="th-TH"/>
        </w:rPr>
        <w:t>awaiting for delivery to the insurance companies or reinsurance companies amounting to Baht</w:t>
      </w:r>
      <w:r w:rsidR="009123B5">
        <w:rPr>
          <w:rFonts w:cstheme="minorBidi"/>
          <w:szCs w:val="22"/>
          <w:lang w:bidi="th-TH"/>
        </w:rPr>
        <w:t xml:space="preserve"> 169</w:t>
      </w:r>
      <w:r w:rsidR="00612299">
        <w:rPr>
          <w:szCs w:val="22"/>
          <w:lang w:bidi="th-TH"/>
        </w:rPr>
        <w:t xml:space="preserve"> </w:t>
      </w:r>
      <w:r w:rsidRPr="00CC2561">
        <w:rPr>
          <w:rFonts w:cstheme="minorBidi"/>
          <w:szCs w:val="22"/>
          <w:lang w:bidi="th-TH"/>
        </w:rPr>
        <w:t>million</w:t>
      </w:r>
      <w:r w:rsidRPr="00CC2561">
        <w:rPr>
          <w:rFonts w:cstheme="minorBidi"/>
          <w:i/>
          <w:iCs/>
          <w:szCs w:val="22"/>
          <w:lang w:bidi="th-TH"/>
        </w:rPr>
        <w:t xml:space="preserve"> </w:t>
      </w:r>
      <w:r w:rsidRPr="00C82102">
        <w:rPr>
          <w:rFonts w:cstheme="minorBidi"/>
          <w:i/>
          <w:iCs/>
          <w:spacing w:val="-4"/>
          <w:szCs w:val="22"/>
          <w:lang w:bidi="th-TH"/>
        </w:rPr>
        <w:t>(31 December 202</w:t>
      </w:r>
      <w:r w:rsidR="00DF3FCA" w:rsidRPr="00C82102">
        <w:rPr>
          <w:rFonts w:cstheme="minorBidi"/>
          <w:i/>
          <w:iCs/>
          <w:spacing w:val="-4"/>
          <w:szCs w:val="22"/>
          <w:lang w:bidi="th-TH"/>
        </w:rPr>
        <w:t>5</w:t>
      </w:r>
      <w:r w:rsidRPr="00C82102">
        <w:rPr>
          <w:rFonts w:cstheme="minorBidi"/>
          <w:i/>
          <w:iCs/>
          <w:spacing w:val="-4"/>
          <w:szCs w:val="22"/>
          <w:lang w:bidi="th-TH"/>
        </w:rPr>
        <w:t xml:space="preserve">: Baht </w:t>
      </w:r>
      <w:r w:rsidR="00DF3FCA" w:rsidRPr="00C82102">
        <w:rPr>
          <w:rFonts w:cstheme="minorBidi"/>
          <w:i/>
          <w:iCs/>
          <w:spacing w:val="-4"/>
          <w:szCs w:val="22"/>
          <w:lang w:bidi="th-TH"/>
        </w:rPr>
        <w:t>123</w:t>
      </w:r>
      <w:r w:rsidRPr="00C82102">
        <w:rPr>
          <w:rFonts w:cstheme="minorBidi"/>
          <w:i/>
          <w:iCs/>
          <w:spacing w:val="-4"/>
          <w:szCs w:val="22"/>
          <w:lang w:bidi="th-TH"/>
        </w:rPr>
        <w:t xml:space="preserve"> million)</w:t>
      </w:r>
      <w:r w:rsidRPr="00C82102">
        <w:rPr>
          <w:rFonts w:cstheme="minorBidi"/>
          <w:spacing w:val="-4"/>
          <w:szCs w:val="22"/>
          <w:lang w:bidi="th-TH"/>
        </w:rPr>
        <w:t>. These amounts are not recognised as</w:t>
      </w:r>
      <w:r w:rsidR="00C82102" w:rsidRPr="00C82102">
        <w:rPr>
          <w:rFonts w:cstheme="minorBidi"/>
          <w:spacing w:val="-4"/>
          <w:szCs w:val="22"/>
          <w:lang w:bidi="th-TH"/>
        </w:rPr>
        <w:t xml:space="preserve"> an</w:t>
      </w:r>
      <w:r w:rsidRPr="00C82102">
        <w:rPr>
          <w:rFonts w:cstheme="minorBidi"/>
          <w:spacing w:val="-4"/>
          <w:szCs w:val="22"/>
          <w:lang w:bidi="th-TH"/>
        </w:rPr>
        <w:t xml:space="preserve"> asset of the Group.</w:t>
      </w:r>
    </w:p>
    <w:p w14:paraId="260B0804" w14:textId="77777777" w:rsidR="00332E21" w:rsidRPr="00CC2561" w:rsidRDefault="00332E21" w:rsidP="001F4454">
      <w:pPr>
        <w:pStyle w:val="BodyText"/>
        <w:spacing w:after="0" w:line="240" w:lineRule="atLeast"/>
        <w:ind w:left="531" w:right="-72"/>
        <w:jc w:val="both"/>
        <w:rPr>
          <w:rFonts w:cstheme="minorBidi"/>
          <w:lang w:bidi="th-TH"/>
        </w:rPr>
      </w:pPr>
    </w:p>
    <w:p w14:paraId="51E3DE87" w14:textId="6CA3195D" w:rsidR="00267D3A" w:rsidRPr="00DD672F" w:rsidRDefault="00267D3A" w:rsidP="00085098">
      <w:pPr>
        <w:pStyle w:val="Heading1"/>
      </w:pPr>
      <w:r w:rsidRPr="00CC2561">
        <w:t>13</w:t>
      </w:r>
      <w:r w:rsidRPr="00CC2561">
        <w:tab/>
      </w:r>
      <w:r w:rsidRPr="00DD672F">
        <w:t>Debentures</w:t>
      </w:r>
    </w:p>
    <w:p w14:paraId="6AE7FAD8" w14:textId="77777777" w:rsidR="00267D3A" w:rsidRPr="00D64699" w:rsidRDefault="00267D3A" w:rsidP="00612299">
      <w:pPr>
        <w:spacing w:line="240" w:lineRule="atLeast"/>
        <w:ind w:left="540"/>
        <w:rPr>
          <w:sz w:val="20"/>
          <w:lang w:val="en-US"/>
        </w:rPr>
      </w:pPr>
    </w:p>
    <w:p w14:paraId="608F1758" w14:textId="785F7F0D" w:rsidR="00267D3A" w:rsidRPr="00CC2561" w:rsidRDefault="00F3118D" w:rsidP="00611ECF">
      <w:pPr>
        <w:pStyle w:val="BodyText"/>
        <w:tabs>
          <w:tab w:val="left" w:pos="450"/>
        </w:tabs>
        <w:spacing w:after="0" w:line="240" w:lineRule="atLeast"/>
        <w:ind w:left="540" w:right="-27"/>
        <w:jc w:val="thaiDistribute"/>
        <w:rPr>
          <w:i/>
          <w:iCs/>
          <w:szCs w:val="22"/>
        </w:rPr>
      </w:pPr>
      <w:r w:rsidRPr="00DD672F">
        <w:rPr>
          <w:szCs w:val="22"/>
        </w:rPr>
        <w:t xml:space="preserve">In February 2025, </w:t>
      </w:r>
      <w:r w:rsidR="00C82102">
        <w:rPr>
          <w:szCs w:val="22"/>
        </w:rPr>
        <w:t>a</w:t>
      </w:r>
      <w:r w:rsidRPr="00DD672F">
        <w:rPr>
          <w:szCs w:val="22"/>
        </w:rPr>
        <w:t xml:space="preserve"> subsidiary of the company</w:t>
      </w:r>
      <w:r w:rsidR="00433D2A" w:rsidRPr="00DD672F">
        <w:rPr>
          <w:rFonts w:cstheme="minorBidi" w:hint="cs"/>
          <w:szCs w:val="28"/>
          <w:cs/>
          <w:lang w:bidi="th-TH"/>
        </w:rPr>
        <w:t xml:space="preserve"> </w:t>
      </w:r>
      <w:r w:rsidR="00433D2A" w:rsidRPr="00DD672F">
        <w:rPr>
          <w:rFonts w:cstheme="minorBidi"/>
          <w:szCs w:val="28"/>
          <w:lang w:bidi="th-TH"/>
        </w:rPr>
        <w:t>issued debentures with a maturity date in February 2028, with an early redemption option at the issuer’s discretion, amounting to Baht 291.8 million with a fixed interest rate of 4.50% per annum. Interest</w:t>
      </w:r>
      <w:r w:rsidR="00C82102">
        <w:rPr>
          <w:rFonts w:cstheme="minorBidi"/>
          <w:szCs w:val="28"/>
          <w:lang w:bidi="th-TH"/>
        </w:rPr>
        <w:t xml:space="preserve"> is</w:t>
      </w:r>
      <w:r w:rsidR="00433D2A" w:rsidRPr="00DD672F">
        <w:rPr>
          <w:rFonts w:cstheme="minorBidi"/>
          <w:szCs w:val="28"/>
          <w:lang w:bidi="th-TH"/>
        </w:rPr>
        <w:t xml:space="preserve"> payable every </w:t>
      </w:r>
      <w:r w:rsidR="00F87360" w:rsidRPr="00DD672F">
        <w:rPr>
          <w:rFonts w:cstheme="minorBidi"/>
          <w:szCs w:val="28"/>
          <w:lang w:bidi="th-TH"/>
        </w:rPr>
        <w:t>three</w:t>
      </w:r>
      <w:r w:rsidR="00433D2A" w:rsidRPr="00DD672F">
        <w:rPr>
          <w:rFonts w:cstheme="minorBidi"/>
          <w:szCs w:val="28"/>
          <w:lang w:bidi="th-TH"/>
        </w:rPr>
        <w:t xml:space="preserve"> months. The Company partially guaranteed the debentures. The Group had outstanding debentures presented in the consolidated financial statement </w:t>
      </w:r>
      <w:r w:rsidR="00F6728B" w:rsidRPr="00DD672F">
        <w:rPr>
          <w:rFonts w:cstheme="minorBidi"/>
          <w:szCs w:val="28"/>
          <w:lang w:bidi="th-TH"/>
        </w:rPr>
        <w:t>totalling</w:t>
      </w:r>
      <w:r w:rsidR="00433D2A" w:rsidRPr="00DD672F">
        <w:rPr>
          <w:rFonts w:cstheme="minorBidi"/>
          <w:szCs w:val="28"/>
          <w:lang w:bidi="th-TH"/>
        </w:rPr>
        <w:t xml:space="preserve"> Baht 91.8 million.</w:t>
      </w:r>
    </w:p>
    <w:p w14:paraId="2AB0672C" w14:textId="77777777" w:rsidR="00267D3A" w:rsidRPr="00CC2561" w:rsidRDefault="00267D3A" w:rsidP="00612299">
      <w:pPr>
        <w:pStyle w:val="BodyText"/>
        <w:spacing w:after="0" w:line="240" w:lineRule="atLeast"/>
        <w:ind w:left="540" w:right="-72"/>
        <w:jc w:val="both"/>
        <w:rPr>
          <w:rFonts w:cstheme="minorBidi"/>
          <w:lang w:bidi="th-TH"/>
        </w:rPr>
      </w:pPr>
    </w:p>
    <w:p w14:paraId="2B86AAF5" w14:textId="2D8637C6" w:rsidR="00267D3A" w:rsidRPr="00DD672F" w:rsidRDefault="00267D3A" w:rsidP="00085098">
      <w:pPr>
        <w:pStyle w:val="Heading1"/>
      </w:pPr>
      <w:r w:rsidRPr="00DD672F">
        <w:t>14</w:t>
      </w:r>
      <w:r w:rsidRPr="00DD672F">
        <w:tab/>
        <w:t>Treasury shares</w:t>
      </w:r>
    </w:p>
    <w:p w14:paraId="685952FE" w14:textId="77777777" w:rsidR="00267D3A" w:rsidRPr="00D64699" w:rsidRDefault="00267D3A" w:rsidP="00612299">
      <w:pPr>
        <w:spacing w:line="240" w:lineRule="atLeast"/>
        <w:ind w:left="547"/>
        <w:rPr>
          <w:sz w:val="20"/>
          <w:lang w:val="en-US"/>
        </w:rPr>
      </w:pPr>
    </w:p>
    <w:p w14:paraId="08D666D9" w14:textId="39AA177E" w:rsidR="00730BFF" w:rsidRPr="00CC2561" w:rsidRDefault="00F87360" w:rsidP="00611ECF">
      <w:pPr>
        <w:pStyle w:val="BodyText"/>
        <w:spacing w:after="0" w:line="240" w:lineRule="atLeast"/>
        <w:ind w:left="547" w:right="-18"/>
        <w:jc w:val="thaiDistribute"/>
        <w:rPr>
          <w:rFonts w:cstheme="minorBidi"/>
          <w:szCs w:val="28"/>
          <w:lang w:bidi="th-TH"/>
        </w:rPr>
      </w:pPr>
      <w:r w:rsidRPr="00DD672F">
        <w:rPr>
          <w:rFonts w:cstheme="minorBidi"/>
          <w:szCs w:val="28"/>
          <w:lang w:bidi="th-TH"/>
        </w:rPr>
        <w:t xml:space="preserve">On 24 December 2024, the Board of Directors approved </w:t>
      </w:r>
      <w:r w:rsidR="00C82102">
        <w:rPr>
          <w:rFonts w:cstheme="minorBidi"/>
          <w:szCs w:val="28"/>
          <w:lang w:bidi="th-TH"/>
        </w:rPr>
        <w:t>a</w:t>
      </w:r>
      <w:r w:rsidRPr="00DD672F">
        <w:rPr>
          <w:rFonts w:cstheme="minorBidi"/>
          <w:szCs w:val="28"/>
          <w:lang w:bidi="th-TH"/>
        </w:rPr>
        <w:t xml:space="preserve"> resolution of Treasury Stock project for financial management purposes within the amount not exceeding Baht 700 million</w:t>
      </w:r>
      <w:r w:rsidR="00C82102">
        <w:rPr>
          <w:rFonts w:cstheme="minorBidi"/>
          <w:szCs w:val="28"/>
          <w:lang w:bidi="th-TH"/>
        </w:rPr>
        <w:t>,</w:t>
      </w:r>
      <w:r w:rsidRPr="00DD672F">
        <w:rPr>
          <w:rFonts w:cstheme="minorBidi"/>
          <w:szCs w:val="28"/>
          <w:lang w:bidi="th-TH"/>
        </w:rPr>
        <w:t xml:space="preserve"> the number of shares to be repurchased is not more than 30 million ordinary shares with a par value of Baht 0.50 per share, which does not exceed 5% of the total paid-up shares. In this regard, the Company would repurchase shares through automatic method by The Stock Exchange of Thailand. The repurchase period was from 2 January</w:t>
      </w:r>
      <w:r w:rsidR="002F275D" w:rsidRPr="00DD672F">
        <w:rPr>
          <w:rFonts w:cstheme="minorBidi"/>
          <w:szCs w:val="28"/>
          <w:lang w:bidi="th-TH"/>
        </w:rPr>
        <w:t xml:space="preserve"> </w:t>
      </w:r>
      <w:r w:rsidR="002F275D" w:rsidRPr="00DD672F">
        <w:rPr>
          <w:rFonts w:cstheme="minorBidi"/>
          <w:szCs w:val="28"/>
          <w:lang w:val="en-US" w:bidi="th-TH"/>
        </w:rPr>
        <w:t>2025</w:t>
      </w:r>
      <w:r w:rsidRPr="00DD672F">
        <w:rPr>
          <w:rFonts w:cstheme="minorBidi"/>
          <w:szCs w:val="28"/>
          <w:lang w:bidi="th-TH"/>
        </w:rPr>
        <w:t xml:space="preserve"> - 30 June 2025. As of 3</w:t>
      </w:r>
      <w:r w:rsidR="00127533" w:rsidRPr="00DD672F">
        <w:rPr>
          <w:rFonts w:cstheme="minorBidi"/>
          <w:szCs w:val="28"/>
          <w:lang w:bidi="th-TH"/>
        </w:rPr>
        <w:t>0</w:t>
      </w:r>
      <w:r w:rsidRPr="00DD672F">
        <w:rPr>
          <w:rFonts w:cstheme="minorBidi"/>
          <w:szCs w:val="28"/>
          <w:lang w:bidi="th-TH"/>
        </w:rPr>
        <w:t xml:space="preserve"> </w:t>
      </w:r>
      <w:r w:rsidR="00127533" w:rsidRPr="00DD672F">
        <w:rPr>
          <w:rFonts w:cstheme="minorBidi"/>
          <w:szCs w:val="28"/>
          <w:lang w:bidi="th-TH"/>
        </w:rPr>
        <w:t>June</w:t>
      </w:r>
      <w:r w:rsidRPr="00DD672F">
        <w:rPr>
          <w:rFonts w:cstheme="minorBidi"/>
          <w:szCs w:val="28"/>
          <w:lang w:bidi="th-TH"/>
        </w:rPr>
        <w:t xml:space="preserve"> 2025, The Company repurchased </w:t>
      </w:r>
      <w:r w:rsidR="00127533" w:rsidRPr="00DD672F">
        <w:rPr>
          <w:rFonts w:cstheme="minorBidi"/>
          <w:szCs w:val="28"/>
          <w:lang w:bidi="th-TH"/>
        </w:rPr>
        <w:t>6</w:t>
      </w:r>
      <w:r w:rsidRPr="00DD672F">
        <w:rPr>
          <w:rFonts w:cstheme="minorBidi"/>
          <w:szCs w:val="28"/>
          <w:lang w:bidi="th-TH"/>
        </w:rPr>
        <w:t>.</w:t>
      </w:r>
      <w:r w:rsidR="00127533" w:rsidRPr="00DD672F">
        <w:rPr>
          <w:rFonts w:cstheme="minorBidi"/>
          <w:szCs w:val="28"/>
          <w:lang w:bidi="th-TH"/>
        </w:rPr>
        <w:t>23</w:t>
      </w:r>
      <w:r w:rsidRPr="00DD672F">
        <w:rPr>
          <w:rFonts w:cstheme="minorBidi"/>
          <w:szCs w:val="28"/>
          <w:lang w:bidi="th-TH"/>
        </w:rPr>
        <w:t xml:space="preserve"> million shares, </w:t>
      </w:r>
      <w:r w:rsidR="006A41A8" w:rsidRPr="006A41A8">
        <w:rPr>
          <w:rFonts w:cstheme="minorBidi"/>
          <w:szCs w:val="28"/>
          <w:lang w:bidi="th-TH"/>
        </w:rPr>
        <w:t>equivalent to 1.04% of the total issued and paid-up shares. As of 30 June 2025, the Company repurchased shares in the amount of Baht 93.50 million.</w:t>
      </w:r>
    </w:p>
    <w:p w14:paraId="67D5E773" w14:textId="77777777" w:rsidR="00DD672F" w:rsidRDefault="00DD672F">
      <w:pPr>
        <w:spacing w:line="240" w:lineRule="auto"/>
        <w:rPr>
          <w:szCs w:val="22"/>
        </w:rPr>
      </w:pPr>
    </w:p>
    <w:p w14:paraId="141D0604" w14:textId="256ECE6D" w:rsidR="00DD672F" w:rsidRDefault="00DD672F" w:rsidP="00D6509F">
      <w:pPr>
        <w:pStyle w:val="BodyText"/>
        <w:spacing w:after="0" w:line="240" w:lineRule="atLeast"/>
        <w:ind w:left="547" w:right="9"/>
        <w:jc w:val="thaiDistribute"/>
        <w:rPr>
          <w:rFonts w:cstheme="minorBidi"/>
          <w:szCs w:val="28"/>
          <w:lang w:bidi="th-TH"/>
        </w:rPr>
      </w:pPr>
      <w:r w:rsidRPr="000A6EBC">
        <w:rPr>
          <w:rFonts w:cstheme="minorBidi"/>
          <w:szCs w:val="28"/>
          <w:lang w:bidi="th-TH"/>
        </w:rPr>
        <w:t xml:space="preserve">On 26 February 2026, the Board of Directors approved </w:t>
      </w:r>
      <w:r w:rsidR="00C82102">
        <w:rPr>
          <w:rFonts w:cstheme="minorBidi"/>
          <w:szCs w:val="28"/>
          <w:lang w:bidi="th-TH"/>
        </w:rPr>
        <w:t>a</w:t>
      </w:r>
      <w:r w:rsidRPr="000A6EBC">
        <w:rPr>
          <w:rFonts w:cstheme="minorBidi"/>
          <w:szCs w:val="28"/>
          <w:lang w:bidi="th-TH"/>
        </w:rPr>
        <w:t xml:space="preserve"> resolution of Treasury Stock project for financial management purposes within the amount not exceeding Baht </w:t>
      </w:r>
      <w:r w:rsidR="003609C6" w:rsidRPr="000A6EBC">
        <w:rPr>
          <w:rFonts w:cstheme="minorBidi"/>
          <w:szCs w:val="28"/>
          <w:lang w:bidi="th-TH"/>
        </w:rPr>
        <w:t>3</w:t>
      </w:r>
      <w:r w:rsidRPr="000A6EBC">
        <w:rPr>
          <w:rFonts w:cstheme="minorBidi"/>
          <w:szCs w:val="28"/>
          <w:lang w:bidi="th-TH"/>
        </w:rPr>
        <w:t>00 million</w:t>
      </w:r>
      <w:r w:rsidR="00C82102">
        <w:rPr>
          <w:rFonts w:cstheme="minorBidi"/>
          <w:szCs w:val="28"/>
          <w:lang w:bidi="th-TH"/>
        </w:rPr>
        <w:t>,</w:t>
      </w:r>
      <w:r w:rsidRPr="000A6EBC">
        <w:rPr>
          <w:rFonts w:cstheme="minorBidi"/>
          <w:szCs w:val="28"/>
          <w:lang w:bidi="th-TH"/>
        </w:rPr>
        <w:t xml:space="preserve"> the number of shares to be repurchased is not more than </w:t>
      </w:r>
      <w:r w:rsidR="003609C6" w:rsidRPr="000A6EBC">
        <w:rPr>
          <w:rFonts w:cstheme="minorBidi"/>
          <w:szCs w:val="28"/>
          <w:lang w:bidi="th-TH"/>
        </w:rPr>
        <w:t>2</w:t>
      </w:r>
      <w:r w:rsidRPr="000A6EBC">
        <w:rPr>
          <w:rFonts w:cstheme="minorBidi"/>
          <w:szCs w:val="28"/>
          <w:lang w:bidi="th-TH"/>
        </w:rPr>
        <w:t xml:space="preserve">0 million ordinary shares with a par value of Baht 0.50 per share, which does not exceed </w:t>
      </w:r>
      <w:r w:rsidR="003609C6" w:rsidRPr="000A6EBC">
        <w:rPr>
          <w:rFonts w:cstheme="minorBidi"/>
          <w:szCs w:val="28"/>
          <w:lang w:bidi="th-TH"/>
        </w:rPr>
        <w:t>3.37</w:t>
      </w:r>
      <w:r w:rsidRPr="000A6EBC">
        <w:rPr>
          <w:rFonts w:cstheme="minorBidi"/>
          <w:szCs w:val="28"/>
          <w:lang w:bidi="th-TH"/>
        </w:rPr>
        <w:t xml:space="preserve">% of the total paid-up shares. In this regard, the Company would repurchase shares through automatic method by The Stock Exchange of Thailand. The repurchase period was from </w:t>
      </w:r>
      <w:r w:rsidR="003609C6" w:rsidRPr="000A6EBC">
        <w:rPr>
          <w:rFonts w:cstheme="minorBidi"/>
          <w:szCs w:val="28"/>
          <w:lang w:bidi="th-TH"/>
        </w:rPr>
        <w:t>10</w:t>
      </w:r>
      <w:r w:rsidRPr="000A6EBC">
        <w:rPr>
          <w:rFonts w:cstheme="minorBidi"/>
          <w:szCs w:val="28"/>
          <w:lang w:bidi="th-TH"/>
        </w:rPr>
        <w:t xml:space="preserve"> </w:t>
      </w:r>
      <w:r w:rsidR="003609C6" w:rsidRPr="000A6EBC">
        <w:rPr>
          <w:rFonts w:cstheme="minorBidi"/>
          <w:szCs w:val="28"/>
          <w:lang w:bidi="th-TH"/>
        </w:rPr>
        <w:t>March</w:t>
      </w:r>
      <w:r w:rsidRPr="000A6EBC">
        <w:rPr>
          <w:rFonts w:cstheme="minorBidi"/>
          <w:szCs w:val="28"/>
          <w:lang w:bidi="th-TH"/>
        </w:rPr>
        <w:t xml:space="preserve"> </w:t>
      </w:r>
      <w:r w:rsidRPr="000A6EBC">
        <w:rPr>
          <w:rFonts w:cstheme="minorBidi"/>
          <w:szCs w:val="28"/>
          <w:lang w:val="en-US" w:bidi="th-TH"/>
        </w:rPr>
        <w:t>20</w:t>
      </w:r>
      <w:r w:rsidR="008C4353">
        <w:rPr>
          <w:rFonts w:cstheme="minorBidi"/>
          <w:szCs w:val="28"/>
          <w:lang w:val="en-US" w:bidi="th-TH"/>
        </w:rPr>
        <w:t>26</w:t>
      </w:r>
      <w:r w:rsidRPr="000A6EBC">
        <w:rPr>
          <w:rFonts w:cstheme="minorBidi"/>
          <w:szCs w:val="28"/>
          <w:lang w:bidi="th-TH"/>
        </w:rPr>
        <w:t xml:space="preserve"> - 3</w:t>
      </w:r>
      <w:r w:rsidR="003609C6" w:rsidRPr="000A6EBC">
        <w:rPr>
          <w:rFonts w:cstheme="minorBidi"/>
          <w:szCs w:val="28"/>
          <w:lang w:bidi="th-TH"/>
        </w:rPr>
        <w:t>1</w:t>
      </w:r>
      <w:r w:rsidRPr="000A6EBC">
        <w:rPr>
          <w:rFonts w:cstheme="minorBidi"/>
          <w:szCs w:val="28"/>
          <w:lang w:bidi="th-TH"/>
        </w:rPr>
        <w:t xml:space="preserve"> </w:t>
      </w:r>
      <w:r w:rsidR="003609C6" w:rsidRPr="000A6EBC">
        <w:rPr>
          <w:rFonts w:cstheme="minorBidi"/>
          <w:szCs w:val="28"/>
          <w:lang w:bidi="th-TH"/>
        </w:rPr>
        <w:t>August</w:t>
      </w:r>
      <w:r w:rsidRPr="000A6EBC">
        <w:rPr>
          <w:rFonts w:cstheme="minorBidi"/>
          <w:szCs w:val="28"/>
          <w:lang w:bidi="th-TH"/>
        </w:rPr>
        <w:t xml:space="preserve"> 202</w:t>
      </w:r>
      <w:r w:rsidR="003609C6" w:rsidRPr="000A6EBC">
        <w:rPr>
          <w:rFonts w:cstheme="minorBidi"/>
          <w:szCs w:val="28"/>
          <w:lang w:bidi="th-TH"/>
        </w:rPr>
        <w:t>6</w:t>
      </w:r>
      <w:r w:rsidRPr="000A6EBC">
        <w:rPr>
          <w:rFonts w:cstheme="minorBidi"/>
          <w:szCs w:val="28"/>
          <w:lang w:bidi="th-TH"/>
        </w:rPr>
        <w:t>. As of 3</w:t>
      </w:r>
      <w:r w:rsidR="003609C6" w:rsidRPr="000A6EBC">
        <w:rPr>
          <w:rFonts w:cstheme="minorBidi"/>
          <w:szCs w:val="28"/>
          <w:lang w:bidi="th-TH"/>
        </w:rPr>
        <w:t>1</w:t>
      </w:r>
      <w:r w:rsidRPr="000A6EBC">
        <w:rPr>
          <w:rFonts w:cstheme="minorBidi"/>
          <w:szCs w:val="28"/>
          <w:lang w:bidi="th-TH"/>
        </w:rPr>
        <w:t xml:space="preserve"> </w:t>
      </w:r>
      <w:r w:rsidR="003609C6" w:rsidRPr="000A6EBC">
        <w:rPr>
          <w:rFonts w:cstheme="minorBidi"/>
          <w:szCs w:val="28"/>
          <w:lang w:bidi="th-TH"/>
        </w:rPr>
        <w:t>March</w:t>
      </w:r>
      <w:r w:rsidRPr="000A6EBC">
        <w:rPr>
          <w:rFonts w:cstheme="minorBidi"/>
          <w:szCs w:val="28"/>
          <w:lang w:bidi="th-TH"/>
        </w:rPr>
        <w:t xml:space="preserve"> 202</w:t>
      </w:r>
      <w:r w:rsidR="003609C6" w:rsidRPr="000A6EBC">
        <w:rPr>
          <w:rFonts w:cstheme="minorBidi"/>
          <w:szCs w:val="28"/>
          <w:lang w:bidi="th-TH"/>
        </w:rPr>
        <w:t>6</w:t>
      </w:r>
      <w:r w:rsidRPr="000A6EBC">
        <w:rPr>
          <w:rFonts w:cstheme="minorBidi"/>
          <w:szCs w:val="28"/>
          <w:lang w:bidi="th-TH"/>
        </w:rPr>
        <w:t xml:space="preserve">, The Company repurchased </w:t>
      </w:r>
      <w:r w:rsidR="000A6EBC" w:rsidRPr="000A6EBC">
        <w:rPr>
          <w:rFonts w:cstheme="minorBidi"/>
          <w:szCs w:val="28"/>
          <w:lang w:bidi="th-TH"/>
        </w:rPr>
        <w:t>1</w:t>
      </w:r>
      <w:r w:rsidRPr="000A6EBC">
        <w:rPr>
          <w:rFonts w:cstheme="minorBidi"/>
          <w:szCs w:val="28"/>
          <w:lang w:bidi="th-TH"/>
        </w:rPr>
        <w:t>.</w:t>
      </w:r>
      <w:r w:rsidR="000A6EBC" w:rsidRPr="000A6EBC">
        <w:rPr>
          <w:rFonts w:cstheme="minorBidi"/>
          <w:szCs w:val="28"/>
          <w:lang w:bidi="th-TH"/>
        </w:rPr>
        <w:t>41</w:t>
      </w:r>
      <w:r w:rsidRPr="000A6EBC">
        <w:rPr>
          <w:rFonts w:cstheme="minorBidi"/>
          <w:szCs w:val="28"/>
          <w:lang w:bidi="th-TH"/>
        </w:rPr>
        <w:t xml:space="preserve"> million shares, </w:t>
      </w:r>
      <w:r w:rsidR="006A41A8" w:rsidRPr="006A41A8">
        <w:rPr>
          <w:rFonts w:cstheme="minorBidi"/>
          <w:szCs w:val="28"/>
          <w:lang w:bidi="th-TH"/>
        </w:rPr>
        <w:t>equivalent to 0.24% of the total issued and paid-up shares. As of 31 March 2026, the Company repurchased shares in the amount of Baht 18.66 million.</w:t>
      </w:r>
    </w:p>
    <w:p w14:paraId="4B4FAFD7" w14:textId="77777777" w:rsidR="00D64699" w:rsidRDefault="00D64699" w:rsidP="00D6509F">
      <w:pPr>
        <w:pStyle w:val="BodyText"/>
        <w:spacing w:after="0" w:line="240" w:lineRule="atLeast"/>
        <w:ind w:left="547" w:right="9"/>
        <w:jc w:val="thaiDistribute"/>
        <w:rPr>
          <w:rFonts w:cstheme="minorBidi"/>
          <w:szCs w:val="28"/>
          <w:lang w:bidi="th-TH"/>
        </w:rPr>
      </w:pPr>
    </w:p>
    <w:p w14:paraId="61CDD438" w14:textId="4964D09F" w:rsidR="00730BFF" w:rsidRPr="0026242C" w:rsidRDefault="00D64699" w:rsidP="0026242C">
      <w:pPr>
        <w:pStyle w:val="BodyText"/>
        <w:spacing w:after="0" w:line="240" w:lineRule="atLeast"/>
        <w:ind w:left="547" w:right="9"/>
        <w:jc w:val="thaiDistribute"/>
        <w:rPr>
          <w:rFonts w:cstheme="minorBidi"/>
          <w:szCs w:val="28"/>
          <w:lang w:bidi="th-TH"/>
        </w:rPr>
      </w:pPr>
      <w:r w:rsidRPr="00D64699">
        <w:rPr>
          <w:rFonts w:cstheme="minorBidi"/>
          <w:szCs w:val="28"/>
          <w:lang w:bidi="th-TH"/>
        </w:rPr>
        <w:t>As at 31 March 2026, The Company repurchased a total of 7.64 million shares with a total amount of Baht 112.16 million.</w:t>
      </w:r>
    </w:p>
    <w:p w14:paraId="103F3C33" w14:textId="37C51A55" w:rsidR="00332E21" w:rsidRPr="00CC2561" w:rsidRDefault="00332E21" w:rsidP="00085098">
      <w:pPr>
        <w:pStyle w:val="Heading1"/>
      </w:pPr>
      <w:r w:rsidRPr="00CC2561">
        <w:t>1</w:t>
      </w:r>
      <w:r w:rsidR="00723921" w:rsidRPr="00CC2561">
        <w:t>5</w:t>
      </w:r>
      <w:r w:rsidRPr="00CC2561">
        <w:tab/>
        <w:t>Interest-bearing liabilities</w:t>
      </w:r>
    </w:p>
    <w:p w14:paraId="64F53396" w14:textId="77777777" w:rsidR="00332E21" w:rsidRPr="00CC2561" w:rsidRDefault="00332E21" w:rsidP="00326D6A">
      <w:pPr>
        <w:pStyle w:val="BodyText"/>
        <w:spacing w:after="0"/>
        <w:rPr>
          <w:lang w:val="en-US" w:bidi="th-TH"/>
        </w:rPr>
      </w:pPr>
    </w:p>
    <w:tbl>
      <w:tblPr>
        <w:tblW w:w="9072" w:type="dxa"/>
        <w:tblInd w:w="529" w:type="dxa"/>
        <w:tblLayout w:type="fixed"/>
        <w:tblCellMar>
          <w:left w:w="79" w:type="dxa"/>
          <w:right w:w="79" w:type="dxa"/>
        </w:tblCellMar>
        <w:tblLook w:val="0000" w:firstRow="0" w:lastRow="0" w:firstColumn="0" w:lastColumn="0" w:noHBand="0" w:noVBand="0"/>
      </w:tblPr>
      <w:tblGrid>
        <w:gridCol w:w="2520"/>
        <w:gridCol w:w="900"/>
        <w:gridCol w:w="180"/>
        <w:gridCol w:w="992"/>
        <w:gridCol w:w="182"/>
        <w:gridCol w:w="986"/>
        <w:gridCol w:w="178"/>
        <w:gridCol w:w="886"/>
        <w:gridCol w:w="178"/>
        <w:gridCol w:w="918"/>
        <w:gridCol w:w="178"/>
        <w:gridCol w:w="974"/>
      </w:tblGrid>
      <w:tr w:rsidR="00332E21" w:rsidRPr="004C6ECF" w14:paraId="39EBE1CC" w14:textId="77777777" w:rsidTr="00825487">
        <w:trPr>
          <w:cantSplit/>
          <w:trHeight w:val="230"/>
          <w:tblHeader/>
        </w:trPr>
        <w:tc>
          <w:tcPr>
            <w:tcW w:w="2520" w:type="dxa"/>
            <w:vMerge w:val="restart"/>
            <w:vAlign w:val="bottom"/>
          </w:tcPr>
          <w:p w14:paraId="2DC8F123" w14:textId="77777777" w:rsidR="00332E21" w:rsidRPr="004C6ECF" w:rsidRDefault="00332E21" w:rsidP="006307F6">
            <w:pPr>
              <w:tabs>
                <w:tab w:val="left" w:pos="191"/>
              </w:tabs>
              <w:spacing w:line="220" w:lineRule="exact"/>
              <w:ind w:left="191" w:right="-68" w:hanging="191"/>
              <w:rPr>
                <w:b/>
                <w:bCs/>
                <w:i/>
                <w:iCs/>
                <w:sz w:val="20"/>
              </w:rPr>
            </w:pPr>
          </w:p>
        </w:tc>
        <w:tc>
          <w:tcPr>
            <w:tcW w:w="6552" w:type="dxa"/>
            <w:gridSpan w:val="11"/>
          </w:tcPr>
          <w:p w14:paraId="10D797EC" w14:textId="77777777" w:rsidR="00332E21" w:rsidRPr="004C6ECF" w:rsidRDefault="00332E21" w:rsidP="00D01EAD">
            <w:pPr>
              <w:spacing w:line="240" w:lineRule="auto"/>
              <w:jc w:val="center"/>
              <w:rPr>
                <w:sz w:val="20"/>
              </w:rPr>
            </w:pPr>
            <w:r w:rsidRPr="004C6ECF">
              <w:rPr>
                <w:b/>
                <w:bCs/>
                <w:sz w:val="20"/>
              </w:rPr>
              <w:t>Consolidated financial statements</w:t>
            </w:r>
          </w:p>
        </w:tc>
      </w:tr>
      <w:tr w:rsidR="00332E21" w:rsidRPr="004C6ECF" w14:paraId="316AF701" w14:textId="77777777" w:rsidTr="00825487">
        <w:trPr>
          <w:cantSplit/>
          <w:trHeight w:val="230"/>
          <w:tblHeader/>
        </w:trPr>
        <w:tc>
          <w:tcPr>
            <w:tcW w:w="2520" w:type="dxa"/>
            <w:vMerge/>
            <w:vAlign w:val="bottom"/>
          </w:tcPr>
          <w:p w14:paraId="29421744" w14:textId="77777777" w:rsidR="00332E21" w:rsidRPr="004C6ECF" w:rsidRDefault="00332E21" w:rsidP="006307F6">
            <w:pPr>
              <w:tabs>
                <w:tab w:val="left" w:pos="191"/>
              </w:tabs>
              <w:spacing w:line="220" w:lineRule="exact"/>
              <w:ind w:left="191" w:right="-68" w:hanging="191"/>
              <w:rPr>
                <w:b/>
                <w:bCs/>
                <w:i/>
                <w:iCs/>
                <w:sz w:val="20"/>
              </w:rPr>
            </w:pPr>
          </w:p>
        </w:tc>
        <w:tc>
          <w:tcPr>
            <w:tcW w:w="3240" w:type="dxa"/>
            <w:gridSpan w:val="5"/>
          </w:tcPr>
          <w:p w14:paraId="67836278" w14:textId="73720363" w:rsidR="00332E21" w:rsidRPr="004C6ECF" w:rsidRDefault="00DF3FCA" w:rsidP="006307F6">
            <w:pPr>
              <w:pStyle w:val="acctcolumnheading"/>
              <w:spacing w:after="0" w:line="220" w:lineRule="exact"/>
              <w:ind w:left="-79" w:right="-79"/>
              <w:rPr>
                <w:sz w:val="20"/>
                <w:lang w:bidi="th-TH"/>
              </w:rPr>
            </w:pPr>
            <w:r w:rsidRPr="004C6ECF">
              <w:rPr>
                <w:sz w:val="20"/>
              </w:rPr>
              <w:t>31 March 2026</w:t>
            </w:r>
          </w:p>
        </w:tc>
        <w:tc>
          <w:tcPr>
            <w:tcW w:w="178" w:type="dxa"/>
          </w:tcPr>
          <w:p w14:paraId="36657C79" w14:textId="77777777" w:rsidR="00332E21" w:rsidRPr="004C6ECF" w:rsidRDefault="00332E21" w:rsidP="006307F6">
            <w:pPr>
              <w:pStyle w:val="acctcolumnheading"/>
              <w:spacing w:after="0" w:line="220" w:lineRule="exact"/>
              <w:ind w:right="-79"/>
              <w:rPr>
                <w:sz w:val="20"/>
                <w:lang w:bidi="th-TH"/>
              </w:rPr>
            </w:pPr>
          </w:p>
        </w:tc>
        <w:tc>
          <w:tcPr>
            <w:tcW w:w="3134" w:type="dxa"/>
            <w:gridSpan w:val="5"/>
            <w:vAlign w:val="bottom"/>
          </w:tcPr>
          <w:p w14:paraId="6E64F07E" w14:textId="2402B88B" w:rsidR="00332E21" w:rsidRPr="004C6ECF" w:rsidRDefault="00332E21" w:rsidP="006307F6">
            <w:pPr>
              <w:pStyle w:val="acctcolumnheading"/>
              <w:spacing w:after="0" w:line="220" w:lineRule="exact"/>
              <w:ind w:left="-79" w:right="-79"/>
              <w:rPr>
                <w:sz w:val="20"/>
              </w:rPr>
            </w:pPr>
            <w:r w:rsidRPr="004C6ECF">
              <w:rPr>
                <w:sz w:val="20"/>
              </w:rPr>
              <w:t>31 December 202</w:t>
            </w:r>
            <w:r w:rsidR="00DF3FCA" w:rsidRPr="004C6ECF">
              <w:rPr>
                <w:sz w:val="20"/>
              </w:rPr>
              <w:t>5</w:t>
            </w:r>
          </w:p>
        </w:tc>
      </w:tr>
      <w:tr w:rsidR="00332E21" w:rsidRPr="004C6ECF" w14:paraId="5358A6B2" w14:textId="77777777" w:rsidTr="00825487">
        <w:trPr>
          <w:cantSplit/>
          <w:trHeight w:val="230"/>
          <w:tblHeader/>
        </w:trPr>
        <w:tc>
          <w:tcPr>
            <w:tcW w:w="2520" w:type="dxa"/>
          </w:tcPr>
          <w:p w14:paraId="6F92A41F" w14:textId="77777777" w:rsidR="00332E21" w:rsidRPr="004C6ECF" w:rsidRDefault="00332E21" w:rsidP="006307F6">
            <w:pPr>
              <w:tabs>
                <w:tab w:val="left" w:pos="191"/>
              </w:tabs>
              <w:spacing w:line="220" w:lineRule="exact"/>
              <w:ind w:left="191" w:right="-68" w:hanging="191"/>
              <w:rPr>
                <w:b/>
                <w:bCs/>
                <w:color w:val="0000FF"/>
                <w:sz w:val="20"/>
                <w:lang w:bidi="th-TH"/>
              </w:rPr>
            </w:pPr>
          </w:p>
        </w:tc>
        <w:tc>
          <w:tcPr>
            <w:tcW w:w="900" w:type="dxa"/>
          </w:tcPr>
          <w:p w14:paraId="67AF3365" w14:textId="77777777" w:rsidR="00332E21" w:rsidRPr="004C6ECF" w:rsidRDefault="00332E21" w:rsidP="006307F6">
            <w:pPr>
              <w:pStyle w:val="acctfourfigures"/>
              <w:tabs>
                <w:tab w:val="clear" w:pos="765"/>
              </w:tabs>
              <w:spacing w:line="220" w:lineRule="exact"/>
              <w:ind w:left="-79" w:right="-79"/>
              <w:jc w:val="center"/>
              <w:rPr>
                <w:sz w:val="20"/>
              </w:rPr>
            </w:pPr>
            <w:r w:rsidRPr="004C6ECF">
              <w:rPr>
                <w:sz w:val="20"/>
              </w:rPr>
              <w:t>Secured</w:t>
            </w:r>
          </w:p>
        </w:tc>
        <w:tc>
          <w:tcPr>
            <w:tcW w:w="180" w:type="dxa"/>
          </w:tcPr>
          <w:p w14:paraId="47538687" w14:textId="77777777" w:rsidR="00332E21" w:rsidRPr="004C6ECF" w:rsidRDefault="00332E21" w:rsidP="006307F6">
            <w:pPr>
              <w:pStyle w:val="acctfourfigures"/>
              <w:tabs>
                <w:tab w:val="clear" w:pos="765"/>
              </w:tabs>
              <w:spacing w:line="220" w:lineRule="exact"/>
              <w:ind w:left="-79" w:right="-79"/>
              <w:jc w:val="center"/>
              <w:rPr>
                <w:sz w:val="20"/>
              </w:rPr>
            </w:pPr>
          </w:p>
        </w:tc>
        <w:tc>
          <w:tcPr>
            <w:tcW w:w="992" w:type="dxa"/>
            <w:vAlign w:val="bottom"/>
          </w:tcPr>
          <w:p w14:paraId="6A5CC4E7" w14:textId="77777777" w:rsidR="00332E21" w:rsidRPr="004C6ECF" w:rsidRDefault="00332E21" w:rsidP="006307F6">
            <w:pPr>
              <w:pStyle w:val="acctfourfigures"/>
              <w:tabs>
                <w:tab w:val="clear" w:pos="765"/>
              </w:tabs>
              <w:spacing w:line="220" w:lineRule="exact"/>
              <w:ind w:left="-79" w:right="-79"/>
              <w:jc w:val="center"/>
              <w:rPr>
                <w:sz w:val="20"/>
              </w:rPr>
            </w:pPr>
            <w:r w:rsidRPr="004C6ECF">
              <w:rPr>
                <w:sz w:val="20"/>
              </w:rPr>
              <w:t>Unsecured</w:t>
            </w:r>
          </w:p>
        </w:tc>
        <w:tc>
          <w:tcPr>
            <w:tcW w:w="182" w:type="dxa"/>
            <w:vAlign w:val="bottom"/>
          </w:tcPr>
          <w:p w14:paraId="03FAC649" w14:textId="77777777" w:rsidR="00332E21" w:rsidRPr="004C6ECF" w:rsidRDefault="00332E21" w:rsidP="006307F6">
            <w:pPr>
              <w:pStyle w:val="acctfourfigures"/>
              <w:spacing w:line="220" w:lineRule="exact"/>
              <w:jc w:val="center"/>
              <w:rPr>
                <w:sz w:val="20"/>
              </w:rPr>
            </w:pPr>
          </w:p>
        </w:tc>
        <w:tc>
          <w:tcPr>
            <w:tcW w:w="986" w:type="dxa"/>
            <w:vAlign w:val="bottom"/>
          </w:tcPr>
          <w:p w14:paraId="4695955E" w14:textId="77777777" w:rsidR="00332E21" w:rsidRPr="004C6ECF" w:rsidRDefault="00332E21" w:rsidP="006307F6">
            <w:pPr>
              <w:pStyle w:val="acctfourfigures"/>
              <w:tabs>
                <w:tab w:val="clear" w:pos="765"/>
              </w:tabs>
              <w:spacing w:line="220" w:lineRule="exact"/>
              <w:ind w:left="-74" w:right="-79"/>
              <w:jc w:val="center"/>
              <w:rPr>
                <w:sz w:val="20"/>
              </w:rPr>
            </w:pPr>
            <w:r w:rsidRPr="004C6ECF">
              <w:rPr>
                <w:sz w:val="20"/>
              </w:rPr>
              <w:t>Total</w:t>
            </w:r>
          </w:p>
        </w:tc>
        <w:tc>
          <w:tcPr>
            <w:tcW w:w="178" w:type="dxa"/>
          </w:tcPr>
          <w:p w14:paraId="73900F7C" w14:textId="77777777" w:rsidR="00332E21" w:rsidRPr="004C6ECF" w:rsidRDefault="00332E21" w:rsidP="006307F6">
            <w:pPr>
              <w:pStyle w:val="acctfourfigures"/>
              <w:tabs>
                <w:tab w:val="clear" w:pos="765"/>
              </w:tabs>
              <w:spacing w:line="220" w:lineRule="exact"/>
              <w:ind w:left="-79" w:right="-79"/>
              <w:jc w:val="center"/>
              <w:rPr>
                <w:sz w:val="20"/>
              </w:rPr>
            </w:pPr>
          </w:p>
        </w:tc>
        <w:tc>
          <w:tcPr>
            <w:tcW w:w="886" w:type="dxa"/>
          </w:tcPr>
          <w:p w14:paraId="78AF0E2A" w14:textId="77777777" w:rsidR="00332E21" w:rsidRPr="004C6ECF" w:rsidRDefault="00332E21" w:rsidP="006307F6">
            <w:pPr>
              <w:pStyle w:val="acctfourfigures"/>
              <w:tabs>
                <w:tab w:val="clear" w:pos="765"/>
                <w:tab w:val="decimal" w:pos="629"/>
              </w:tabs>
              <w:spacing w:line="220" w:lineRule="exact"/>
              <w:ind w:left="-91" w:right="-79"/>
              <w:jc w:val="center"/>
              <w:rPr>
                <w:sz w:val="20"/>
              </w:rPr>
            </w:pPr>
            <w:r w:rsidRPr="004C6ECF">
              <w:rPr>
                <w:sz w:val="20"/>
              </w:rPr>
              <w:t>Secured</w:t>
            </w:r>
          </w:p>
        </w:tc>
        <w:tc>
          <w:tcPr>
            <w:tcW w:w="178" w:type="dxa"/>
          </w:tcPr>
          <w:p w14:paraId="6EBF66DA" w14:textId="77777777" w:rsidR="00332E21" w:rsidRPr="004C6ECF" w:rsidRDefault="00332E21" w:rsidP="006307F6">
            <w:pPr>
              <w:pStyle w:val="acctfourfigures"/>
              <w:spacing w:line="220" w:lineRule="exact"/>
              <w:jc w:val="center"/>
              <w:rPr>
                <w:sz w:val="20"/>
              </w:rPr>
            </w:pPr>
          </w:p>
        </w:tc>
        <w:tc>
          <w:tcPr>
            <w:tcW w:w="918" w:type="dxa"/>
            <w:vAlign w:val="bottom"/>
          </w:tcPr>
          <w:p w14:paraId="3FD9B44E" w14:textId="77777777" w:rsidR="00332E21" w:rsidRPr="004C6ECF" w:rsidRDefault="00332E21" w:rsidP="006307F6">
            <w:pPr>
              <w:pStyle w:val="acctfourfigures"/>
              <w:tabs>
                <w:tab w:val="clear" w:pos="765"/>
                <w:tab w:val="decimal" w:pos="752"/>
              </w:tabs>
              <w:spacing w:line="220" w:lineRule="exact"/>
              <w:ind w:left="-79" w:right="-79"/>
              <w:jc w:val="center"/>
              <w:rPr>
                <w:sz w:val="20"/>
              </w:rPr>
            </w:pPr>
            <w:r w:rsidRPr="004C6ECF">
              <w:rPr>
                <w:sz w:val="20"/>
              </w:rPr>
              <w:t>Unsecured</w:t>
            </w:r>
          </w:p>
        </w:tc>
        <w:tc>
          <w:tcPr>
            <w:tcW w:w="178" w:type="dxa"/>
            <w:vAlign w:val="bottom"/>
          </w:tcPr>
          <w:p w14:paraId="1DE6D899" w14:textId="77777777" w:rsidR="00332E21" w:rsidRPr="004C6ECF" w:rsidRDefault="00332E21" w:rsidP="006307F6">
            <w:pPr>
              <w:pStyle w:val="acctfourfigures"/>
              <w:spacing w:line="220" w:lineRule="exact"/>
              <w:jc w:val="center"/>
              <w:rPr>
                <w:sz w:val="20"/>
              </w:rPr>
            </w:pPr>
          </w:p>
        </w:tc>
        <w:tc>
          <w:tcPr>
            <w:tcW w:w="974" w:type="dxa"/>
            <w:vAlign w:val="bottom"/>
          </w:tcPr>
          <w:p w14:paraId="3C102B44" w14:textId="77777777" w:rsidR="00332E21" w:rsidRPr="004C6ECF" w:rsidRDefault="00332E21" w:rsidP="006307F6">
            <w:pPr>
              <w:pStyle w:val="acctfourfigures"/>
              <w:tabs>
                <w:tab w:val="clear" w:pos="765"/>
              </w:tabs>
              <w:spacing w:line="220" w:lineRule="exact"/>
              <w:jc w:val="center"/>
              <w:rPr>
                <w:sz w:val="20"/>
                <w:cs/>
                <w:lang w:bidi="th-TH"/>
              </w:rPr>
            </w:pPr>
            <w:r w:rsidRPr="004C6ECF">
              <w:rPr>
                <w:sz w:val="20"/>
              </w:rPr>
              <w:t>Total</w:t>
            </w:r>
          </w:p>
        </w:tc>
      </w:tr>
      <w:tr w:rsidR="00332E21" w:rsidRPr="004C6ECF" w14:paraId="28441392" w14:textId="77777777" w:rsidTr="00825487">
        <w:trPr>
          <w:cantSplit/>
          <w:trHeight w:val="230"/>
          <w:tblHeader/>
        </w:trPr>
        <w:tc>
          <w:tcPr>
            <w:tcW w:w="2520" w:type="dxa"/>
          </w:tcPr>
          <w:p w14:paraId="21853C6A" w14:textId="77777777" w:rsidR="00332E21" w:rsidRPr="004C6ECF" w:rsidRDefault="00332E21" w:rsidP="006307F6">
            <w:pPr>
              <w:spacing w:line="220" w:lineRule="exact"/>
              <w:ind w:left="368" w:right="-68" w:hanging="191"/>
              <w:rPr>
                <w:b/>
                <w:bCs/>
                <w:color w:val="0000FF"/>
                <w:sz w:val="20"/>
                <w:lang w:bidi="th-TH"/>
              </w:rPr>
            </w:pPr>
          </w:p>
        </w:tc>
        <w:tc>
          <w:tcPr>
            <w:tcW w:w="6552" w:type="dxa"/>
            <w:gridSpan w:val="11"/>
          </w:tcPr>
          <w:p w14:paraId="0F6B73BF" w14:textId="77777777" w:rsidR="00332E21" w:rsidRPr="004C6ECF" w:rsidRDefault="00332E21" w:rsidP="006307F6">
            <w:pPr>
              <w:pStyle w:val="acctfourfigures"/>
              <w:tabs>
                <w:tab w:val="clear" w:pos="765"/>
              </w:tabs>
              <w:spacing w:line="220" w:lineRule="exact"/>
              <w:jc w:val="center"/>
              <w:rPr>
                <w:i/>
                <w:iCs/>
                <w:sz w:val="20"/>
                <w:lang w:bidi="th-TH"/>
              </w:rPr>
            </w:pPr>
            <w:r w:rsidRPr="004C6ECF">
              <w:rPr>
                <w:i/>
                <w:iCs/>
                <w:sz w:val="20"/>
                <w:lang w:bidi="th-TH"/>
              </w:rPr>
              <w:t>(in thousand Baht)</w:t>
            </w:r>
          </w:p>
        </w:tc>
      </w:tr>
      <w:tr w:rsidR="00236D35" w:rsidRPr="004C6ECF" w14:paraId="55A1D206" w14:textId="77777777" w:rsidTr="00825487">
        <w:trPr>
          <w:cantSplit/>
          <w:trHeight w:val="230"/>
        </w:trPr>
        <w:tc>
          <w:tcPr>
            <w:tcW w:w="2520" w:type="dxa"/>
          </w:tcPr>
          <w:p w14:paraId="56AF8FD2" w14:textId="77777777" w:rsidR="00236D35" w:rsidRPr="004C6ECF" w:rsidRDefault="00236D35" w:rsidP="00236D35">
            <w:pPr>
              <w:tabs>
                <w:tab w:val="left" w:pos="30"/>
                <w:tab w:val="left" w:pos="191"/>
              </w:tabs>
              <w:spacing w:line="220" w:lineRule="exact"/>
              <w:ind w:left="191" w:right="-68" w:hanging="191"/>
              <w:rPr>
                <w:sz w:val="20"/>
                <w:lang w:bidi="th-TH"/>
              </w:rPr>
            </w:pPr>
            <w:r w:rsidRPr="004C6ECF">
              <w:rPr>
                <w:sz w:val="20"/>
                <w:lang w:bidi="th-TH"/>
              </w:rPr>
              <w:t>Current portion of lease liabilities</w:t>
            </w:r>
          </w:p>
        </w:tc>
        <w:tc>
          <w:tcPr>
            <w:tcW w:w="900" w:type="dxa"/>
            <w:vAlign w:val="bottom"/>
          </w:tcPr>
          <w:p w14:paraId="282D4594" w14:textId="09F2A64A" w:rsidR="00236D35" w:rsidRPr="004C6ECF" w:rsidRDefault="00236D35" w:rsidP="00236D35">
            <w:pPr>
              <w:pStyle w:val="acctfourfigures"/>
              <w:tabs>
                <w:tab w:val="clear" w:pos="765"/>
                <w:tab w:val="decimal" w:pos="558"/>
              </w:tabs>
              <w:spacing w:line="220" w:lineRule="exact"/>
              <w:ind w:left="-91" w:right="-79"/>
              <w:rPr>
                <w:sz w:val="20"/>
              </w:rPr>
            </w:pPr>
            <w:r w:rsidRPr="004C6ECF">
              <w:rPr>
                <w:sz w:val="20"/>
              </w:rPr>
              <w:t>-</w:t>
            </w:r>
          </w:p>
        </w:tc>
        <w:tc>
          <w:tcPr>
            <w:tcW w:w="180" w:type="dxa"/>
            <w:vAlign w:val="bottom"/>
          </w:tcPr>
          <w:p w14:paraId="6BD313E2" w14:textId="77777777" w:rsidR="00236D35" w:rsidRPr="004C6ECF" w:rsidRDefault="00236D35" w:rsidP="00236D35">
            <w:pPr>
              <w:pStyle w:val="acctfourfigures"/>
              <w:tabs>
                <w:tab w:val="clear" w:pos="765"/>
              </w:tabs>
              <w:spacing w:line="220" w:lineRule="exact"/>
              <w:ind w:left="-79" w:right="-79"/>
              <w:jc w:val="center"/>
              <w:rPr>
                <w:sz w:val="20"/>
              </w:rPr>
            </w:pPr>
          </w:p>
        </w:tc>
        <w:tc>
          <w:tcPr>
            <w:tcW w:w="992" w:type="dxa"/>
            <w:vAlign w:val="bottom"/>
          </w:tcPr>
          <w:p w14:paraId="1BAEAC21" w14:textId="3CE228C5" w:rsidR="00236D35" w:rsidRPr="004C6ECF" w:rsidRDefault="00236D35" w:rsidP="00236D35">
            <w:pPr>
              <w:pStyle w:val="acctfourfigures"/>
              <w:tabs>
                <w:tab w:val="clear" w:pos="765"/>
                <w:tab w:val="decimal" w:pos="819"/>
              </w:tabs>
              <w:spacing w:line="220" w:lineRule="exact"/>
              <w:ind w:left="-356"/>
              <w:jc w:val="right"/>
              <w:rPr>
                <w:sz w:val="20"/>
              </w:rPr>
            </w:pPr>
            <w:r w:rsidRPr="004C6ECF">
              <w:rPr>
                <w:sz w:val="20"/>
              </w:rPr>
              <w:t>90,963</w:t>
            </w:r>
          </w:p>
        </w:tc>
        <w:tc>
          <w:tcPr>
            <w:tcW w:w="182" w:type="dxa"/>
            <w:vAlign w:val="bottom"/>
          </w:tcPr>
          <w:p w14:paraId="170E3E8A" w14:textId="77777777" w:rsidR="00236D35" w:rsidRPr="004C6ECF" w:rsidRDefault="00236D35" w:rsidP="00236D35">
            <w:pPr>
              <w:pStyle w:val="acctfourfigures"/>
              <w:spacing w:line="220" w:lineRule="exact"/>
              <w:rPr>
                <w:sz w:val="20"/>
              </w:rPr>
            </w:pPr>
          </w:p>
        </w:tc>
        <w:tc>
          <w:tcPr>
            <w:tcW w:w="986" w:type="dxa"/>
            <w:vAlign w:val="bottom"/>
          </w:tcPr>
          <w:p w14:paraId="1881F1BA" w14:textId="4B42D6C5" w:rsidR="00236D35" w:rsidRPr="004C6ECF" w:rsidRDefault="00236D35" w:rsidP="00236D35">
            <w:pPr>
              <w:pStyle w:val="acctfourfigures"/>
              <w:tabs>
                <w:tab w:val="clear" w:pos="765"/>
                <w:tab w:val="decimal" w:pos="730"/>
              </w:tabs>
              <w:spacing w:line="220" w:lineRule="exact"/>
              <w:ind w:left="-79"/>
              <w:jc w:val="right"/>
              <w:rPr>
                <w:sz w:val="20"/>
              </w:rPr>
            </w:pPr>
            <w:r w:rsidRPr="004C6ECF">
              <w:rPr>
                <w:sz w:val="20"/>
              </w:rPr>
              <w:t>90,963</w:t>
            </w:r>
          </w:p>
        </w:tc>
        <w:tc>
          <w:tcPr>
            <w:tcW w:w="178" w:type="dxa"/>
          </w:tcPr>
          <w:p w14:paraId="4C232BE2" w14:textId="77777777" w:rsidR="00236D35" w:rsidRPr="004C6ECF" w:rsidRDefault="00236D35" w:rsidP="00236D35">
            <w:pPr>
              <w:pStyle w:val="acctfourfigures"/>
              <w:tabs>
                <w:tab w:val="clear" w:pos="765"/>
              </w:tabs>
              <w:spacing w:line="220" w:lineRule="exact"/>
              <w:ind w:left="-79" w:right="-79"/>
              <w:jc w:val="center"/>
              <w:rPr>
                <w:sz w:val="20"/>
              </w:rPr>
            </w:pPr>
          </w:p>
        </w:tc>
        <w:tc>
          <w:tcPr>
            <w:tcW w:w="886" w:type="dxa"/>
            <w:vAlign w:val="bottom"/>
          </w:tcPr>
          <w:p w14:paraId="7C576998" w14:textId="615687D1" w:rsidR="00236D35" w:rsidRPr="004C6ECF" w:rsidRDefault="00236D35" w:rsidP="00236D35">
            <w:pPr>
              <w:pStyle w:val="acctfourfigures"/>
              <w:tabs>
                <w:tab w:val="clear" w:pos="765"/>
                <w:tab w:val="decimal" w:pos="540"/>
              </w:tabs>
              <w:spacing w:line="220" w:lineRule="exact"/>
              <w:ind w:left="-91" w:right="-79"/>
              <w:rPr>
                <w:sz w:val="20"/>
              </w:rPr>
            </w:pPr>
            <w:r w:rsidRPr="004C6ECF">
              <w:rPr>
                <w:sz w:val="20"/>
              </w:rPr>
              <w:t>-</w:t>
            </w:r>
          </w:p>
        </w:tc>
        <w:tc>
          <w:tcPr>
            <w:tcW w:w="178" w:type="dxa"/>
            <w:vAlign w:val="bottom"/>
          </w:tcPr>
          <w:p w14:paraId="407AED05" w14:textId="77777777" w:rsidR="00236D35" w:rsidRPr="004C6ECF" w:rsidRDefault="00236D35" w:rsidP="00236D35">
            <w:pPr>
              <w:pStyle w:val="acctfourfigures"/>
              <w:spacing w:line="220" w:lineRule="exact"/>
              <w:rPr>
                <w:sz w:val="20"/>
              </w:rPr>
            </w:pPr>
          </w:p>
        </w:tc>
        <w:tc>
          <w:tcPr>
            <w:tcW w:w="918" w:type="dxa"/>
            <w:vAlign w:val="bottom"/>
          </w:tcPr>
          <w:p w14:paraId="46E3BBF2" w14:textId="139F876F" w:rsidR="00236D35" w:rsidRPr="004C6ECF" w:rsidRDefault="00236D35" w:rsidP="00236D35">
            <w:pPr>
              <w:pStyle w:val="acctfourfigures"/>
              <w:tabs>
                <w:tab w:val="clear" w:pos="765"/>
                <w:tab w:val="decimal" w:pos="734"/>
              </w:tabs>
              <w:spacing w:line="220" w:lineRule="exact"/>
              <w:ind w:left="-436" w:right="26"/>
              <w:jc w:val="right"/>
              <w:rPr>
                <w:sz w:val="20"/>
              </w:rPr>
            </w:pPr>
            <w:r w:rsidRPr="004C6ECF">
              <w:rPr>
                <w:sz w:val="20"/>
              </w:rPr>
              <w:t>87,271</w:t>
            </w:r>
          </w:p>
        </w:tc>
        <w:tc>
          <w:tcPr>
            <w:tcW w:w="178" w:type="dxa"/>
            <w:vAlign w:val="bottom"/>
          </w:tcPr>
          <w:p w14:paraId="29AE18AB" w14:textId="77777777" w:rsidR="00236D35" w:rsidRPr="004C6ECF" w:rsidRDefault="00236D35" w:rsidP="00236D35">
            <w:pPr>
              <w:pStyle w:val="acctfourfigures"/>
              <w:spacing w:line="220" w:lineRule="exact"/>
              <w:rPr>
                <w:sz w:val="20"/>
              </w:rPr>
            </w:pPr>
          </w:p>
        </w:tc>
        <w:tc>
          <w:tcPr>
            <w:tcW w:w="974" w:type="dxa"/>
            <w:vAlign w:val="bottom"/>
          </w:tcPr>
          <w:p w14:paraId="16F5253A" w14:textId="38A7FB46" w:rsidR="00236D35" w:rsidRPr="004C6ECF" w:rsidRDefault="00236D35" w:rsidP="00236D35">
            <w:pPr>
              <w:pStyle w:val="acctfourfigures"/>
              <w:tabs>
                <w:tab w:val="clear" w:pos="765"/>
                <w:tab w:val="decimal" w:pos="822"/>
              </w:tabs>
              <w:spacing w:line="220" w:lineRule="exact"/>
              <w:ind w:left="-270" w:right="8"/>
              <w:jc w:val="right"/>
              <w:rPr>
                <w:sz w:val="20"/>
              </w:rPr>
            </w:pPr>
            <w:r w:rsidRPr="004C6ECF">
              <w:rPr>
                <w:sz w:val="20"/>
              </w:rPr>
              <w:t>87,271</w:t>
            </w:r>
          </w:p>
        </w:tc>
      </w:tr>
      <w:tr w:rsidR="00236D35" w:rsidRPr="004C6ECF" w14:paraId="5D6F7C7A" w14:textId="77777777" w:rsidTr="00825487">
        <w:trPr>
          <w:cantSplit/>
          <w:trHeight w:val="230"/>
        </w:trPr>
        <w:tc>
          <w:tcPr>
            <w:tcW w:w="2520" w:type="dxa"/>
          </w:tcPr>
          <w:p w14:paraId="3C03139C" w14:textId="77777777" w:rsidR="00236D35" w:rsidRPr="004C6ECF" w:rsidRDefault="00236D35" w:rsidP="00236D35">
            <w:pPr>
              <w:tabs>
                <w:tab w:val="left" w:pos="191"/>
              </w:tabs>
              <w:spacing w:line="220" w:lineRule="exact"/>
              <w:ind w:left="191" w:hanging="191"/>
              <w:rPr>
                <w:sz w:val="20"/>
                <w:lang w:bidi="th-TH"/>
              </w:rPr>
            </w:pPr>
            <w:r w:rsidRPr="004C6ECF">
              <w:rPr>
                <w:sz w:val="20"/>
                <w:lang w:bidi="th-TH"/>
              </w:rPr>
              <w:t>Short-term loans</w:t>
            </w:r>
          </w:p>
        </w:tc>
        <w:tc>
          <w:tcPr>
            <w:tcW w:w="900" w:type="dxa"/>
            <w:vAlign w:val="bottom"/>
          </w:tcPr>
          <w:p w14:paraId="5D1422EF" w14:textId="77777777" w:rsidR="00236D35" w:rsidRPr="004C6ECF" w:rsidRDefault="00236D35" w:rsidP="00236D35">
            <w:pPr>
              <w:pStyle w:val="acctfourfigures"/>
              <w:tabs>
                <w:tab w:val="clear" w:pos="765"/>
                <w:tab w:val="decimal" w:pos="544"/>
              </w:tabs>
              <w:spacing w:line="220" w:lineRule="exact"/>
              <w:ind w:left="-91" w:right="-79"/>
              <w:rPr>
                <w:sz w:val="20"/>
              </w:rPr>
            </w:pPr>
          </w:p>
        </w:tc>
        <w:tc>
          <w:tcPr>
            <w:tcW w:w="180" w:type="dxa"/>
            <w:vAlign w:val="bottom"/>
          </w:tcPr>
          <w:p w14:paraId="688D0DCD" w14:textId="77777777" w:rsidR="00236D35" w:rsidRPr="004C6ECF" w:rsidRDefault="00236D35" w:rsidP="00236D35">
            <w:pPr>
              <w:pStyle w:val="acctfourfigures"/>
              <w:tabs>
                <w:tab w:val="clear" w:pos="765"/>
              </w:tabs>
              <w:spacing w:line="220" w:lineRule="exact"/>
              <w:ind w:left="-79" w:right="-79"/>
              <w:jc w:val="center"/>
              <w:rPr>
                <w:sz w:val="20"/>
              </w:rPr>
            </w:pPr>
          </w:p>
        </w:tc>
        <w:tc>
          <w:tcPr>
            <w:tcW w:w="992" w:type="dxa"/>
            <w:vAlign w:val="bottom"/>
          </w:tcPr>
          <w:p w14:paraId="06576FA8" w14:textId="77777777" w:rsidR="00236D35" w:rsidRPr="004C6ECF" w:rsidRDefault="00236D35" w:rsidP="00236D35">
            <w:pPr>
              <w:pStyle w:val="acctfourfigures"/>
              <w:tabs>
                <w:tab w:val="clear" w:pos="765"/>
                <w:tab w:val="decimal" w:pos="819"/>
              </w:tabs>
              <w:spacing w:line="220" w:lineRule="exact"/>
              <w:ind w:left="-356"/>
              <w:jc w:val="right"/>
              <w:rPr>
                <w:sz w:val="20"/>
              </w:rPr>
            </w:pPr>
          </w:p>
        </w:tc>
        <w:tc>
          <w:tcPr>
            <w:tcW w:w="182" w:type="dxa"/>
            <w:vAlign w:val="bottom"/>
          </w:tcPr>
          <w:p w14:paraId="63632F02" w14:textId="77777777" w:rsidR="00236D35" w:rsidRPr="004C6ECF" w:rsidRDefault="00236D35" w:rsidP="00236D35">
            <w:pPr>
              <w:pStyle w:val="acctfourfigures"/>
              <w:spacing w:line="220" w:lineRule="exact"/>
              <w:rPr>
                <w:sz w:val="20"/>
              </w:rPr>
            </w:pPr>
          </w:p>
        </w:tc>
        <w:tc>
          <w:tcPr>
            <w:tcW w:w="986" w:type="dxa"/>
            <w:vAlign w:val="bottom"/>
          </w:tcPr>
          <w:p w14:paraId="6F0F5BA8" w14:textId="77777777" w:rsidR="00236D35" w:rsidRPr="004C6ECF" w:rsidRDefault="00236D35" w:rsidP="00236D35">
            <w:pPr>
              <w:pStyle w:val="acctfourfigures"/>
              <w:tabs>
                <w:tab w:val="clear" w:pos="765"/>
                <w:tab w:val="decimal" w:pos="730"/>
              </w:tabs>
              <w:spacing w:line="220" w:lineRule="exact"/>
              <w:ind w:left="-79"/>
              <w:jc w:val="right"/>
              <w:rPr>
                <w:sz w:val="20"/>
              </w:rPr>
            </w:pPr>
          </w:p>
        </w:tc>
        <w:tc>
          <w:tcPr>
            <w:tcW w:w="178" w:type="dxa"/>
          </w:tcPr>
          <w:p w14:paraId="3B3C2681" w14:textId="77777777" w:rsidR="00236D35" w:rsidRPr="004C6ECF" w:rsidRDefault="00236D35" w:rsidP="00236D35">
            <w:pPr>
              <w:pStyle w:val="acctfourfigures"/>
              <w:tabs>
                <w:tab w:val="clear" w:pos="765"/>
              </w:tabs>
              <w:spacing w:line="220" w:lineRule="exact"/>
              <w:ind w:left="-79" w:right="-79"/>
              <w:jc w:val="center"/>
              <w:rPr>
                <w:sz w:val="20"/>
              </w:rPr>
            </w:pPr>
          </w:p>
        </w:tc>
        <w:tc>
          <w:tcPr>
            <w:tcW w:w="886" w:type="dxa"/>
            <w:vAlign w:val="bottom"/>
          </w:tcPr>
          <w:p w14:paraId="0D9E010D" w14:textId="77777777" w:rsidR="00236D35" w:rsidRPr="004C6ECF" w:rsidRDefault="00236D35" w:rsidP="00236D35">
            <w:pPr>
              <w:pStyle w:val="acctfourfigures"/>
              <w:tabs>
                <w:tab w:val="clear" w:pos="765"/>
                <w:tab w:val="decimal" w:pos="540"/>
              </w:tabs>
              <w:spacing w:line="220" w:lineRule="exact"/>
              <w:ind w:left="-91" w:right="-79"/>
              <w:rPr>
                <w:sz w:val="20"/>
              </w:rPr>
            </w:pPr>
          </w:p>
        </w:tc>
        <w:tc>
          <w:tcPr>
            <w:tcW w:w="178" w:type="dxa"/>
            <w:vAlign w:val="bottom"/>
          </w:tcPr>
          <w:p w14:paraId="019B0F91" w14:textId="77777777" w:rsidR="00236D35" w:rsidRPr="004C6ECF" w:rsidRDefault="00236D35" w:rsidP="00236D35">
            <w:pPr>
              <w:pStyle w:val="acctfourfigures"/>
              <w:spacing w:line="220" w:lineRule="exact"/>
              <w:rPr>
                <w:sz w:val="20"/>
              </w:rPr>
            </w:pPr>
          </w:p>
        </w:tc>
        <w:tc>
          <w:tcPr>
            <w:tcW w:w="918" w:type="dxa"/>
            <w:vAlign w:val="bottom"/>
          </w:tcPr>
          <w:p w14:paraId="34B0D7DD" w14:textId="77777777" w:rsidR="00236D35" w:rsidRPr="004C6ECF" w:rsidRDefault="00236D35" w:rsidP="00236D35">
            <w:pPr>
              <w:pStyle w:val="acctfourfigures"/>
              <w:tabs>
                <w:tab w:val="clear" w:pos="765"/>
                <w:tab w:val="decimal" w:pos="734"/>
              </w:tabs>
              <w:spacing w:line="220" w:lineRule="exact"/>
              <w:ind w:left="-436" w:right="26"/>
              <w:jc w:val="right"/>
              <w:rPr>
                <w:sz w:val="20"/>
              </w:rPr>
            </w:pPr>
          </w:p>
        </w:tc>
        <w:tc>
          <w:tcPr>
            <w:tcW w:w="178" w:type="dxa"/>
            <w:vAlign w:val="bottom"/>
          </w:tcPr>
          <w:p w14:paraId="7F55F6E0" w14:textId="77777777" w:rsidR="00236D35" w:rsidRPr="004C6ECF" w:rsidRDefault="00236D35" w:rsidP="00236D35">
            <w:pPr>
              <w:pStyle w:val="acctfourfigures"/>
              <w:spacing w:line="220" w:lineRule="exact"/>
              <w:rPr>
                <w:sz w:val="20"/>
              </w:rPr>
            </w:pPr>
          </w:p>
        </w:tc>
        <w:tc>
          <w:tcPr>
            <w:tcW w:w="974" w:type="dxa"/>
            <w:vAlign w:val="bottom"/>
          </w:tcPr>
          <w:p w14:paraId="1FECE08E" w14:textId="77777777" w:rsidR="00236D35" w:rsidRPr="004C6ECF" w:rsidRDefault="00236D35" w:rsidP="00236D35">
            <w:pPr>
              <w:pStyle w:val="acctfourfigures"/>
              <w:tabs>
                <w:tab w:val="clear" w:pos="765"/>
                <w:tab w:val="decimal" w:pos="822"/>
              </w:tabs>
              <w:spacing w:line="220" w:lineRule="exact"/>
              <w:ind w:left="-270" w:right="8"/>
              <w:jc w:val="right"/>
              <w:rPr>
                <w:sz w:val="20"/>
              </w:rPr>
            </w:pPr>
          </w:p>
        </w:tc>
      </w:tr>
      <w:tr w:rsidR="00236D35" w:rsidRPr="004C6ECF" w14:paraId="0B2FCC0D" w14:textId="77777777" w:rsidTr="00825487">
        <w:trPr>
          <w:cantSplit/>
          <w:trHeight w:val="230"/>
        </w:trPr>
        <w:tc>
          <w:tcPr>
            <w:tcW w:w="2520" w:type="dxa"/>
          </w:tcPr>
          <w:p w14:paraId="19074CCF" w14:textId="0ABD949D" w:rsidR="00236D35" w:rsidRPr="004C6ECF" w:rsidRDefault="00236D35" w:rsidP="00236D35">
            <w:pPr>
              <w:tabs>
                <w:tab w:val="left" w:pos="30"/>
                <w:tab w:val="left" w:pos="191"/>
              </w:tabs>
              <w:spacing w:line="220" w:lineRule="exact"/>
              <w:ind w:left="191" w:right="-68" w:hanging="13"/>
              <w:rPr>
                <w:sz w:val="20"/>
                <w:lang w:bidi="th-TH"/>
              </w:rPr>
            </w:pPr>
            <w:r w:rsidRPr="004C6ECF">
              <w:rPr>
                <w:sz w:val="20"/>
                <w:lang w:bidi="th-TH"/>
              </w:rPr>
              <w:t>- related parties</w:t>
            </w:r>
          </w:p>
        </w:tc>
        <w:tc>
          <w:tcPr>
            <w:tcW w:w="900" w:type="dxa"/>
            <w:vAlign w:val="bottom"/>
          </w:tcPr>
          <w:p w14:paraId="481A57AC" w14:textId="5E362F29" w:rsidR="00236D35" w:rsidRPr="004C6ECF" w:rsidRDefault="00236D35" w:rsidP="00236D35">
            <w:pPr>
              <w:pStyle w:val="acctfourfigures"/>
              <w:tabs>
                <w:tab w:val="clear" w:pos="765"/>
                <w:tab w:val="decimal" w:pos="558"/>
              </w:tabs>
              <w:spacing w:line="220" w:lineRule="exact"/>
              <w:ind w:left="-91" w:right="-79"/>
              <w:rPr>
                <w:sz w:val="20"/>
              </w:rPr>
            </w:pPr>
            <w:r w:rsidRPr="004C6ECF">
              <w:rPr>
                <w:sz w:val="20"/>
              </w:rPr>
              <w:t>-</w:t>
            </w:r>
          </w:p>
        </w:tc>
        <w:tc>
          <w:tcPr>
            <w:tcW w:w="180" w:type="dxa"/>
            <w:vAlign w:val="bottom"/>
          </w:tcPr>
          <w:p w14:paraId="35A23D59" w14:textId="77777777" w:rsidR="00236D35" w:rsidRPr="004C6ECF" w:rsidRDefault="00236D35" w:rsidP="00236D35">
            <w:pPr>
              <w:pStyle w:val="acctfourfigures"/>
              <w:tabs>
                <w:tab w:val="clear" w:pos="765"/>
              </w:tabs>
              <w:spacing w:line="220" w:lineRule="exact"/>
              <w:ind w:left="-79" w:right="-79"/>
              <w:jc w:val="center"/>
              <w:rPr>
                <w:sz w:val="20"/>
              </w:rPr>
            </w:pPr>
          </w:p>
        </w:tc>
        <w:tc>
          <w:tcPr>
            <w:tcW w:w="992" w:type="dxa"/>
            <w:vAlign w:val="bottom"/>
          </w:tcPr>
          <w:p w14:paraId="2C184D55" w14:textId="5FBC31CD" w:rsidR="00236D35" w:rsidRPr="004C6ECF" w:rsidRDefault="00236D35" w:rsidP="00236D35">
            <w:pPr>
              <w:pStyle w:val="acctfourfigures"/>
              <w:tabs>
                <w:tab w:val="clear" w:pos="765"/>
                <w:tab w:val="decimal" w:pos="641"/>
              </w:tabs>
              <w:spacing w:line="220" w:lineRule="exact"/>
              <w:ind w:left="-356"/>
              <w:jc w:val="right"/>
              <w:rPr>
                <w:sz w:val="20"/>
              </w:rPr>
            </w:pPr>
            <w:r w:rsidRPr="004C6ECF">
              <w:rPr>
                <w:sz w:val="20"/>
              </w:rPr>
              <w:t>3,950</w:t>
            </w:r>
          </w:p>
        </w:tc>
        <w:tc>
          <w:tcPr>
            <w:tcW w:w="182" w:type="dxa"/>
            <w:vAlign w:val="bottom"/>
          </w:tcPr>
          <w:p w14:paraId="3B5B9317" w14:textId="77777777" w:rsidR="00236D35" w:rsidRPr="004C6ECF" w:rsidRDefault="00236D35" w:rsidP="00236D35">
            <w:pPr>
              <w:pStyle w:val="acctfourfigures"/>
              <w:spacing w:line="220" w:lineRule="exact"/>
              <w:rPr>
                <w:sz w:val="20"/>
              </w:rPr>
            </w:pPr>
          </w:p>
        </w:tc>
        <w:tc>
          <w:tcPr>
            <w:tcW w:w="986" w:type="dxa"/>
            <w:vAlign w:val="bottom"/>
          </w:tcPr>
          <w:p w14:paraId="4326B1B2" w14:textId="51CF739E" w:rsidR="00236D35" w:rsidRPr="004C6ECF" w:rsidRDefault="00236D35" w:rsidP="00236D35">
            <w:pPr>
              <w:pStyle w:val="acctfourfigures"/>
              <w:tabs>
                <w:tab w:val="clear" w:pos="765"/>
                <w:tab w:val="decimal" w:pos="641"/>
              </w:tabs>
              <w:spacing w:line="220" w:lineRule="exact"/>
              <w:ind w:left="-79"/>
              <w:jc w:val="right"/>
              <w:rPr>
                <w:sz w:val="20"/>
              </w:rPr>
            </w:pPr>
            <w:r w:rsidRPr="004C6ECF">
              <w:rPr>
                <w:sz w:val="20"/>
              </w:rPr>
              <w:t>3,950</w:t>
            </w:r>
          </w:p>
        </w:tc>
        <w:tc>
          <w:tcPr>
            <w:tcW w:w="178" w:type="dxa"/>
          </w:tcPr>
          <w:p w14:paraId="3E7BD96C" w14:textId="77777777" w:rsidR="00236D35" w:rsidRPr="004C6ECF" w:rsidRDefault="00236D35" w:rsidP="00236D35">
            <w:pPr>
              <w:pStyle w:val="acctfourfigures"/>
              <w:tabs>
                <w:tab w:val="clear" w:pos="765"/>
              </w:tabs>
              <w:spacing w:line="220" w:lineRule="exact"/>
              <w:ind w:left="-79" w:right="-79"/>
              <w:jc w:val="center"/>
              <w:rPr>
                <w:sz w:val="20"/>
              </w:rPr>
            </w:pPr>
          </w:p>
        </w:tc>
        <w:tc>
          <w:tcPr>
            <w:tcW w:w="886" w:type="dxa"/>
            <w:vAlign w:val="bottom"/>
          </w:tcPr>
          <w:p w14:paraId="3050E352" w14:textId="2C954EEC" w:rsidR="00236D35" w:rsidRPr="004C6ECF" w:rsidRDefault="00236D35" w:rsidP="00236D35">
            <w:pPr>
              <w:pStyle w:val="acctfourfigures"/>
              <w:tabs>
                <w:tab w:val="clear" w:pos="765"/>
                <w:tab w:val="decimal" w:pos="540"/>
              </w:tabs>
              <w:spacing w:line="220" w:lineRule="exact"/>
              <w:ind w:left="-91" w:right="-79"/>
              <w:rPr>
                <w:sz w:val="20"/>
              </w:rPr>
            </w:pPr>
            <w:r w:rsidRPr="004C6ECF">
              <w:rPr>
                <w:sz w:val="20"/>
              </w:rPr>
              <w:t>-</w:t>
            </w:r>
          </w:p>
        </w:tc>
        <w:tc>
          <w:tcPr>
            <w:tcW w:w="178" w:type="dxa"/>
            <w:vAlign w:val="bottom"/>
          </w:tcPr>
          <w:p w14:paraId="2A2D8786" w14:textId="77777777" w:rsidR="00236D35" w:rsidRPr="004C6ECF" w:rsidRDefault="00236D35" w:rsidP="00236D35">
            <w:pPr>
              <w:pStyle w:val="acctfourfigures"/>
              <w:spacing w:line="220" w:lineRule="exact"/>
              <w:rPr>
                <w:sz w:val="20"/>
              </w:rPr>
            </w:pPr>
          </w:p>
        </w:tc>
        <w:tc>
          <w:tcPr>
            <w:tcW w:w="918" w:type="dxa"/>
            <w:vAlign w:val="bottom"/>
          </w:tcPr>
          <w:p w14:paraId="2FB4E524" w14:textId="12112D09" w:rsidR="00236D35" w:rsidRPr="004C6ECF" w:rsidRDefault="00236D35" w:rsidP="00236D35">
            <w:pPr>
              <w:pStyle w:val="acctfourfigures"/>
              <w:tabs>
                <w:tab w:val="clear" w:pos="765"/>
                <w:tab w:val="decimal" w:pos="734"/>
              </w:tabs>
              <w:spacing w:line="220" w:lineRule="exact"/>
              <w:ind w:left="-436" w:right="26"/>
              <w:jc w:val="right"/>
              <w:rPr>
                <w:sz w:val="20"/>
              </w:rPr>
            </w:pPr>
            <w:r w:rsidRPr="004C6ECF">
              <w:rPr>
                <w:sz w:val="20"/>
              </w:rPr>
              <w:t>3,950</w:t>
            </w:r>
          </w:p>
        </w:tc>
        <w:tc>
          <w:tcPr>
            <w:tcW w:w="178" w:type="dxa"/>
            <w:vAlign w:val="bottom"/>
          </w:tcPr>
          <w:p w14:paraId="49C7582A" w14:textId="77777777" w:rsidR="00236D35" w:rsidRPr="004C6ECF" w:rsidRDefault="00236D35" w:rsidP="00236D35">
            <w:pPr>
              <w:pStyle w:val="acctfourfigures"/>
              <w:spacing w:line="220" w:lineRule="exact"/>
              <w:rPr>
                <w:sz w:val="20"/>
              </w:rPr>
            </w:pPr>
          </w:p>
        </w:tc>
        <w:tc>
          <w:tcPr>
            <w:tcW w:w="974" w:type="dxa"/>
            <w:vAlign w:val="bottom"/>
          </w:tcPr>
          <w:p w14:paraId="7F8E2509" w14:textId="749BEF3F" w:rsidR="00236D35" w:rsidRPr="004C6ECF" w:rsidRDefault="00236D35" w:rsidP="00236D35">
            <w:pPr>
              <w:pStyle w:val="acctfourfigures"/>
              <w:tabs>
                <w:tab w:val="clear" w:pos="765"/>
                <w:tab w:val="decimal" w:pos="822"/>
              </w:tabs>
              <w:spacing w:line="220" w:lineRule="exact"/>
              <w:ind w:left="-270" w:right="8"/>
              <w:jc w:val="right"/>
              <w:rPr>
                <w:sz w:val="20"/>
              </w:rPr>
            </w:pPr>
            <w:r w:rsidRPr="004C6ECF">
              <w:rPr>
                <w:sz w:val="20"/>
              </w:rPr>
              <w:t>3,950</w:t>
            </w:r>
          </w:p>
        </w:tc>
      </w:tr>
      <w:tr w:rsidR="00236D35" w:rsidRPr="004C6ECF" w14:paraId="01C33411" w14:textId="77777777" w:rsidTr="00825487">
        <w:trPr>
          <w:cantSplit/>
          <w:trHeight w:val="230"/>
        </w:trPr>
        <w:tc>
          <w:tcPr>
            <w:tcW w:w="2520" w:type="dxa"/>
          </w:tcPr>
          <w:p w14:paraId="43B3B2EA" w14:textId="77777777" w:rsidR="00236D35" w:rsidRPr="004C6ECF" w:rsidRDefault="00236D35" w:rsidP="00236D35">
            <w:pPr>
              <w:tabs>
                <w:tab w:val="left" w:pos="191"/>
              </w:tabs>
              <w:spacing w:line="220" w:lineRule="exact"/>
              <w:ind w:left="191" w:hanging="13"/>
              <w:rPr>
                <w:sz w:val="20"/>
                <w:lang w:bidi="th-TH"/>
              </w:rPr>
            </w:pPr>
            <w:r w:rsidRPr="004C6ECF">
              <w:rPr>
                <w:sz w:val="20"/>
                <w:lang w:bidi="th-TH"/>
              </w:rPr>
              <w:t>- financial institutions</w:t>
            </w:r>
          </w:p>
        </w:tc>
        <w:tc>
          <w:tcPr>
            <w:tcW w:w="900" w:type="dxa"/>
            <w:vAlign w:val="bottom"/>
          </w:tcPr>
          <w:p w14:paraId="5FE38A94" w14:textId="1E934EB0" w:rsidR="00236D35" w:rsidRPr="004C6ECF" w:rsidRDefault="00236D35" w:rsidP="00236D35">
            <w:pPr>
              <w:pStyle w:val="acctfourfigures"/>
              <w:tabs>
                <w:tab w:val="clear" w:pos="765"/>
                <w:tab w:val="decimal" w:pos="558"/>
              </w:tabs>
              <w:spacing w:line="220" w:lineRule="exact"/>
              <w:ind w:left="-91" w:right="-79"/>
              <w:rPr>
                <w:sz w:val="20"/>
              </w:rPr>
            </w:pPr>
            <w:r w:rsidRPr="004C6ECF">
              <w:rPr>
                <w:sz w:val="20"/>
              </w:rPr>
              <w:t>-</w:t>
            </w:r>
          </w:p>
        </w:tc>
        <w:tc>
          <w:tcPr>
            <w:tcW w:w="180" w:type="dxa"/>
            <w:vAlign w:val="bottom"/>
          </w:tcPr>
          <w:p w14:paraId="37484C39" w14:textId="77777777" w:rsidR="00236D35" w:rsidRPr="004C6ECF" w:rsidRDefault="00236D35" w:rsidP="00236D35">
            <w:pPr>
              <w:pStyle w:val="acctfourfigures"/>
              <w:tabs>
                <w:tab w:val="clear" w:pos="765"/>
                <w:tab w:val="decimal" w:pos="558"/>
              </w:tabs>
              <w:spacing w:line="220" w:lineRule="exact"/>
              <w:ind w:left="-79" w:right="-79"/>
              <w:rPr>
                <w:sz w:val="20"/>
              </w:rPr>
            </w:pPr>
          </w:p>
        </w:tc>
        <w:tc>
          <w:tcPr>
            <w:tcW w:w="992" w:type="dxa"/>
            <w:vAlign w:val="bottom"/>
          </w:tcPr>
          <w:p w14:paraId="6BA0F53B" w14:textId="143E8B0F" w:rsidR="00236D35" w:rsidRPr="004C6ECF" w:rsidRDefault="00236D35" w:rsidP="00236D35">
            <w:pPr>
              <w:pStyle w:val="acctfourfigures"/>
              <w:tabs>
                <w:tab w:val="clear" w:pos="765"/>
                <w:tab w:val="decimal" w:pos="819"/>
              </w:tabs>
              <w:spacing w:line="220" w:lineRule="exact"/>
              <w:ind w:left="-356"/>
              <w:jc w:val="right"/>
              <w:rPr>
                <w:sz w:val="20"/>
              </w:rPr>
            </w:pPr>
            <w:r w:rsidRPr="004C6ECF">
              <w:rPr>
                <w:sz w:val="20"/>
              </w:rPr>
              <w:t>1,270,000</w:t>
            </w:r>
          </w:p>
        </w:tc>
        <w:tc>
          <w:tcPr>
            <w:tcW w:w="182" w:type="dxa"/>
            <w:vAlign w:val="bottom"/>
          </w:tcPr>
          <w:p w14:paraId="18ECC010" w14:textId="77777777" w:rsidR="00236D35" w:rsidRPr="004C6ECF" w:rsidRDefault="00236D35" w:rsidP="00236D35">
            <w:pPr>
              <w:pStyle w:val="acctfourfigures"/>
              <w:spacing w:line="220" w:lineRule="exact"/>
              <w:rPr>
                <w:sz w:val="20"/>
              </w:rPr>
            </w:pPr>
          </w:p>
        </w:tc>
        <w:tc>
          <w:tcPr>
            <w:tcW w:w="986" w:type="dxa"/>
            <w:vAlign w:val="bottom"/>
          </w:tcPr>
          <w:p w14:paraId="4D90E161" w14:textId="3E697F1D" w:rsidR="00236D35" w:rsidRPr="004C6ECF" w:rsidRDefault="00236D35" w:rsidP="007E0E54">
            <w:pPr>
              <w:pStyle w:val="acctfourfigures"/>
              <w:tabs>
                <w:tab w:val="clear" w:pos="765"/>
                <w:tab w:val="decimal" w:pos="818"/>
              </w:tabs>
              <w:spacing w:line="220" w:lineRule="exact"/>
              <w:ind w:left="-79" w:hanging="57"/>
              <w:jc w:val="center"/>
              <w:rPr>
                <w:sz w:val="20"/>
                <w:cs/>
                <w:lang w:bidi="th-TH"/>
              </w:rPr>
            </w:pPr>
            <w:r w:rsidRPr="004C6ECF">
              <w:rPr>
                <w:sz w:val="20"/>
              </w:rPr>
              <w:t>1,270,000</w:t>
            </w:r>
          </w:p>
        </w:tc>
        <w:tc>
          <w:tcPr>
            <w:tcW w:w="178" w:type="dxa"/>
          </w:tcPr>
          <w:p w14:paraId="4A232F96" w14:textId="77777777" w:rsidR="00236D35" w:rsidRPr="004C6ECF" w:rsidRDefault="00236D35" w:rsidP="00236D35">
            <w:pPr>
              <w:pStyle w:val="acctfourfigures"/>
              <w:tabs>
                <w:tab w:val="clear" w:pos="765"/>
              </w:tabs>
              <w:spacing w:line="220" w:lineRule="exact"/>
              <w:ind w:left="-79" w:right="-79"/>
              <w:jc w:val="center"/>
              <w:rPr>
                <w:sz w:val="20"/>
              </w:rPr>
            </w:pPr>
          </w:p>
        </w:tc>
        <w:tc>
          <w:tcPr>
            <w:tcW w:w="886" w:type="dxa"/>
            <w:vAlign w:val="bottom"/>
          </w:tcPr>
          <w:p w14:paraId="42E5762B" w14:textId="458E7BB9" w:rsidR="00236D35" w:rsidRPr="004C6ECF" w:rsidRDefault="00236D35" w:rsidP="00236D35">
            <w:pPr>
              <w:pStyle w:val="acctfourfigures"/>
              <w:tabs>
                <w:tab w:val="clear" w:pos="765"/>
                <w:tab w:val="decimal" w:pos="540"/>
              </w:tabs>
              <w:spacing w:line="220" w:lineRule="exact"/>
              <w:ind w:left="-91" w:right="-79"/>
              <w:rPr>
                <w:sz w:val="20"/>
              </w:rPr>
            </w:pPr>
            <w:r w:rsidRPr="004C6ECF">
              <w:rPr>
                <w:sz w:val="20"/>
              </w:rPr>
              <w:t>-</w:t>
            </w:r>
          </w:p>
        </w:tc>
        <w:tc>
          <w:tcPr>
            <w:tcW w:w="178" w:type="dxa"/>
            <w:vAlign w:val="bottom"/>
          </w:tcPr>
          <w:p w14:paraId="77F31FF1" w14:textId="77777777" w:rsidR="00236D35" w:rsidRPr="004C6ECF" w:rsidRDefault="00236D35" w:rsidP="00236D35">
            <w:pPr>
              <w:pStyle w:val="acctfourfigures"/>
              <w:spacing w:line="220" w:lineRule="exact"/>
              <w:rPr>
                <w:sz w:val="20"/>
              </w:rPr>
            </w:pPr>
          </w:p>
        </w:tc>
        <w:tc>
          <w:tcPr>
            <w:tcW w:w="918" w:type="dxa"/>
            <w:vAlign w:val="bottom"/>
          </w:tcPr>
          <w:p w14:paraId="451D55F7" w14:textId="12512C44" w:rsidR="00236D35" w:rsidRPr="004C6ECF" w:rsidRDefault="00236D35" w:rsidP="00236D35">
            <w:pPr>
              <w:pStyle w:val="acctfourfigures"/>
              <w:tabs>
                <w:tab w:val="clear" w:pos="765"/>
                <w:tab w:val="decimal" w:pos="734"/>
              </w:tabs>
              <w:spacing w:line="220" w:lineRule="exact"/>
              <w:ind w:left="-436" w:right="26"/>
              <w:jc w:val="right"/>
              <w:rPr>
                <w:sz w:val="20"/>
              </w:rPr>
            </w:pPr>
            <w:r w:rsidRPr="004C6ECF">
              <w:rPr>
                <w:sz w:val="20"/>
              </w:rPr>
              <w:t>1,210,000</w:t>
            </w:r>
          </w:p>
        </w:tc>
        <w:tc>
          <w:tcPr>
            <w:tcW w:w="178" w:type="dxa"/>
            <w:vAlign w:val="bottom"/>
          </w:tcPr>
          <w:p w14:paraId="1177B07C" w14:textId="77777777" w:rsidR="00236D35" w:rsidRPr="004C6ECF" w:rsidRDefault="00236D35" w:rsidP="00236D35">
            <w:pPr>
              <w:pStyle w:val="acctfourfigures"/>
              <w:spacing w:line="220" w:lineRule="exact"/>
              <w:rPr>
                <w:sz w:val="20"/>
              </w:rPr>
            </w:pPr>
          </w:p>
        </w:tc>
        <w:tc>
          <w:tcPr>
            <w:tcW w:w="974" w:type="dxa"/>
            <w:vAlign w:val="bottom"/>
          </w:tcPr>
          <w:p w14:paraId="37BA5106" w14:textId="7CAD6848" w:rsidR="00236D35" w:rsidRPr="004C6ECF" w:rsidRDefault="00236D35" w:rsidP="00236D35">
            <w:pPr>
              <w:pStyle w:val="acctfourfigures"/>
              <w:tabs>
                <w:tab w:val="clear" w:pos="765"/>
                <w:tab w:val="decimal" w:pos="822"/>
              </w:tabs>
              <w:spacing w:line="220" w:lineRule="exact"/>
              <w:ind w:left="-270" w:right="8"/>
              <w:jc w:val="right"/>
              <w:rPr>
                <w:sz w:val="20"/>
              </w:rPr>
            </w:pPr>
            <w:r w:rsidRPr="004C6ECF">
              <w:rPr>
                <w:sz w:val="20"/>
              </w:rPr>
              <w:t>1,210,000</w:t>
            </w:r>
          </w:p>
        </w:tc>
      </w:tr>
      <w:tr w:rsidR="005D220D" w:rsidRPr="004C6ECF" w14:paraId="287B6BDF" w14:textId="77777777" w:rsidTr="00825487">
        <w:trPr>
          <w:cantSplit/>
          <w:trHeight w:val="230"/>
        </w:trPr>
        <w:tc>
          <w:tcPr>
            <w:tcW w:w="2520" w:type="dxa"/>
          </w:tcPr>
          <w:p w14:paraId="70BF1694" w14:textId="55F8536B" w:rsidR="005D220D" w:rsidRPr="004C6ECF" w:rsidRDefault="005D220D" w:rsidP="005D220D">
            <w:pPr>
              <w:tabs>
                <w:tab w:val="left" w:pos="30"/>
                <w:tab w:val="left" w:pos="191"/>
              </w:tabs>
              <w:spacing w:line="220" w:lineRule="exact"/>
              <w:ind w:right="-68"/>
              <w:rPr>
                <w:sz w:val="20"/>
                <w:lang w:val="en-US" w:bidi="th-TH"/>
              </w:rPr>
            </w:pPr>
            <w:r w:rsidRPr="004C6ECF">
              <w:rPr>
                <w:sz w:val="20"/>
                <w:lang w:val="en-US" w:bidi="th-TH"/>
              </w:rPr>
              <w:t>Debentures</w:t>
            </w:r>
          </w:p>
        </w:tc>
        <w:tc>
          <w:tcPr>
            <w:tcW w:w="900" w:type="dxa"/>
            <w:vAlign w:val="bottom"/>
          </w:tcPr>
          <w:p w14:paraId="6DD22B11" w14:textId="1ADE9E65" w:rsidR="005D220D" w:rsidRPr="004C6ECF" w:rsidRDefault="005D220D" w:rsidP="005D220D">
            <w:pPr>
              <w:pStyle w:val="acctfourfigures"/>
              <w:tabs>
                <w:tab w:val="clear" w:pos="765"/>
                <w:tab w:val="decimal" w:pos="558"/>
              </w:tabs>
              <w:spacing w:line="220" w:lineRule="exact"/>
              <w:ind w:left="-91" w:right="-79"/>
              <w:rPr>
                <w:sz w:val="20"/>
              </w:rPr>
            </w:pPr>
            <w:r w:rsidRPr="004C6ECF">
              <w:rPr>
                <w:sz w:val="20"/>
              </w:rPr>
              <w:t>-</w:t>
            </w:r>
          </w:p>
        </w:tc>
        <w:tc>
          <w:tcPr>
            <w:tcW w:w="180" w:type="dxa"/>
            <w:vAlign w:val="bottom"/>
          </w:tcPr>
          <w:p w14:paraId="32CB1C65" w14:textId="77777777" w:rsidR="005D220D" w:rsidRPr="004C6ECF" w:rsidRDefault="005D220D" w:rsidP="005D220D">
            <w:pPr>
              <w:pStyle w:val="acctfourfigures"/>
              <w:tabs>
                <w:tab w:val="clear" w:pos="765"/>
              </w:tabs>
              <w:spacing w:line="220" w:lineRule="exact"/>
              <w:ind w:left="-79" w:right="-79"/>
              <w:jc w:val="center"/>
              <w:rPr>
                <w:sz w:val="20"/>
              </w:rPr>
            </w:pPr>
          </w:p>
        </w:tc>
        <w:tc>
          <w:tcPr>
            <w:tcW w:w="992" w:type="dxa"/>
            <w:vAlign w:val="bottom"/>
          </w:tcPr>
          <w:p w14:paraId="350D13DA" w14:textId="696F392B" w:rsidR="005D220D" w:rsidRPr="004C6ECF" w:rsidRDefault="005D220D" w:rsidP="005D220D">
            <w:pPr>
              <w:pStyle w:val="acctfourfigures"/>
              <w:tabs>
                <w:tab w:val="clear" w:pos="765"/>
                <w:tab w:val="decimal" w:pos="805"/>
              </w:tabs>
              <w:spacing w:line="220" w:lineRule="exact"/>
              <w:ind w:right="-79"/>
              <w:rPr>
                <w:sz w:val="20"/>
                <w:lang w:val="en-US"/>
              </w:rPr>
            </w:pPr>
            <w:r w:rsidRPr="004C6ECF">
              <w:rPr>
                <w:sz w:val="20"/>
              </w:rPr>
              <w:t>91,800</w:t>
            </w:r>
          </w:p>
        </w:tc>
        <w:tc>
          <w:tcPr>
            <w:tcW w:w="182" w:type="dxa"/>
            <w:vAlign w:val="bottom"/>
          </w:tcPr>
          <w:p w14:paraId="51BF5EC5" w14:textId="77777777" w:rsidR="005D220D" w:rsidRPr="004C6ECF" w:rsidRDefault="005D220D" w:rsidP="005D220D">
            <w:pPr>
              <w:pStyle w:val="acctfourfigures"/>
              <w:spacing w:line="220" w:lineRule="exact"/>
              <w:rPr>
                <w:sz w:val="20"/>
              </w:rPr>
            </w:pPr>
          </w:p>
        </w:tc>
        <w:tc>
          <w:tcPr>
            <w:tcW w:w="986" w:type="dxa"/>
            <w:vAlign w:val="bottom"/>
          </w:tcPr>
          <w:p w14:paraId="35A39DD5" w14:textId="6AF11477" w:rsidR="005D220D" w:rsidRPr="004C6ECF" w:rsidRDefault="005D220D" w:rsidP="007E0E54">
            <w:pPr>
              <w:pStyle w:val="acctfourfigures"/>
              <w:tabs>
                <w:tab w:val="clear" w:pos="765"/>
                <w:tab w:val="decimal" w:pos="413"/>
              </w:tabs>
              <w:spacing w:line="220" w:lineRule="exact"/>
              <w:ind w:right="-242" w:firstLine="26"/>
              <w:jc w:val="center"/>
              <w:rPr>
                <w:sz w:val="20"/>
              </w:rPr>
            </w:pPr>
            <w:r w:rsidRPr="004C6ECF">
              <w:rPr>
                <w:sz w:val="20"/>
              </w:rPr>
              <w:t>91,800</w:t>
            </w:r>
          </w:p>
        </w:tc>
        <w:tc>
          <w:tcPr>
            <w:tcW w:w="178" w:type="dxa"/>
          </w:tcPr>
          <w:p w14:paraId="60EACE4B" w14:textId="77777777" w:rsidR="005D220D" w:rsidRPr="004C6ECF" w:rsidRDefault="005D220D" w:rsidP="005D220D">
            <w:pPr>
              <w:pStyle w:val="acctfourfigures"/>
              <w:tabs>
                <w:tab w:val="clear" w:pos="765"/>
              </w:tabs>
              <w:spacing w:line="220" w:lineRule="exact"/>
              <w:ind w:left="-79" w:right="-79"/>
              <w:jc w:val="center"/>
              <w:rPr>
                <w:sz w:val="20"/>
              </w:rPr>
            </w:pPr>
          </w:p>
        </w:tc>
        <w:tc>
          <w:tcPr>
            <w:tcW w:w="886" w:type="dxa"/>
            <w:vAlign w:val="bottom"/>
          </w:tcPr>
          <w:p w14:paraId="2AF8EBE3" w14:textId="4CBD8812" w:rsidR="005D220D" w:rsidRPr="004C6ECF" w:rsidRDefault="005D220D" w:rsidP="005D220D">
            <w:pPr>
              <w:pStyle w:val="acctfourfigures"/>
              <w:tabs>
                <w:tab w:val="clear" w:pos="765"/>
                <w:tab w:val="decimal" w:pos="540"/>
              </w:tabs>
              <w:spacing w:line="220" w:lineRule="exact"/>
              <w:ind w:left="-91" w:right="-79"/>
              <w:rPr>
                <w:sz w:val="20"/>
              </w:rPr>
            </w:pPr>
            <w:r w:rsidRPr="004C6ECF">
              <w:rPr>
                <w:sz w:val="20"/>
              </w:rPr>
              <w:t>-</w:t>
            </w:r>
          </w:p>
        </w:tc>
        <w:tc>
          <w:tcPr>
            <w:tcW w:w="178" w:type="dxa"/>
            <w:vAlign w:val="bottom"/>
          </w:tcPr>
          <w:p w14:paraId="2A7E38BC" w14:textId="77777777" w:rsidR="005D220D" w:rsidRPr="004C6ECF" w:rsidRDefault="005D220D" w:rsidP="005D220D">
            <w:pPr>
              <w:pStyle w:val="acctfourfigures"/>
              <w:spacing w:line="220" w:lineRule="exact"/>
              <w:rPr>
                <w:sz w:val="20"/>
              </w:rPr>
            </w:pPr>
          </w:p>
        </w:tc>
        <w:tc>
          <w:tcPr>
            <w:tcW w:w="918" w:type="dxa"/>
            <w:vAlign w:val="bottom"/>
          </w:tcPr>
          <w:p w14:paraId="475352E6" w14:textId="1D0E6ACA" w:rsidR="005D220D" w:rsidRPr="004C6ECF" w:rsidRDefault="005D220D" w:rsidP="005D220D">
            <w:pPr>
              <w:pStyle w:val="NoSpacing"/>
              <w:tabs>
                <w:tab w:val="clear" w:pos="227"/>
                <w:tab w:val="clear" w:pos="454"/>
                <w:tab w:val="clear" w:pos="680"/>
                <w:tab w:val="clear" w:pos="907"/>
                <w:tab w:val="left" w:pos="370"/>
                <w:tab w:val="left" w:pos="570"/>
              </w:tabs>
              <w:spacing w:line="240" w:lineRule="atLeast"/>
              <w:ind w:left="151" w:right="-141"/>
              <w:rPr>
                <w:rFonts w:ascii="Times New Roman" w:hAnsi="Times New Roman" w:cs="Times New Roman"/>
                <w:sz w:val="20"/>
                <w:szCs w:val="20"/>
              </w:rPr>
            </w:pPr>
            <w:r w:rsidRPr="004C6ECF">
              <w:rPr>
                <w:rFonts w:ascii="Times New Roman" w:hAnsi="Times New Roman" w:cs="Times New Roman"/>
                <w:sz w:val="20"/>
                <w:szCs w:val="20"/>
              </w:rPr>
              <w:t xml:space="preserve"> 91,800</w:t>
            </w:r>
          </w:p>
        </w:tc>
        <w:tc>
          <w:tcPr>
            <w:tcW w:w="178" w:type="dxa"/>
            <w:vAlign w:val="bottom"/>
          </w:tcPr>
          <w:p w14:paraId="62A009C9" w14:textId="77777777" w:rsidR="005D220D" w:rsidRPr="004C6ECF" w:rsidRDefault="005D220D" w:rsidP="005D220D">
            <w:pPr>
              <w:pStyle w:val="acctfourfigures"/>
              <w:spacing w:line="220" w:lineRule="exact"/>
              <w:rPr>
                <w:sz w:val="20"/>
              </w:rPr>
            </w:pPr>
          </w:p>
        </w:tc>
        <w:tc>
          <w:tcPr>
            <w:tcW w:w="974" w:type="dxa"/>
            <w:vAlign w:val="bottom"/>
          </w:tcPr>
          <w:p w14:paraId="30A441C2" w14:textId="1AE4FFD2" w:rsidR="005D220D" w:rsidRPr="004C6ECF" w:rsidRDefault="005D220D" w:rsidP="005D220D">
            <w:pPr>
              <w:pStyle w:val="acctfourfigures"/>
              <w:tabs>
                <w:tab w:val="clear" w:pos="765"/>
                <w:tab w:val="decimal" w:pos="450"/>
              </w:tabs>
              <w:spacing w:line="220" w:lineRule="exact"/>
              <w:ind w:left="-270"/>
              <w:jc w:val="right"/>
              <w:rPr>
                <w:sz w:val="20"/>
              </w:rPr>
            </w:pPr>
            <w:r w:rsidRPr="004C6ECF">
              <w:rPr>
                <w:sz w:val="20"/>
              </w:rPr>
              <w:t>91,800</w:t>
            </w:r>
          </w:p>
        </w:tc>
      </w:tr>
      <w:tr w:rsidR="005D220D" w:rsidRPr="004C6ECF" w14:paraId="50D27BA3" w14:textId="77777777" w:rsidTr="00825487">
        <w:trPr>
          <w:cantSplit/>
          <w:trHeight w:val="230"/>
        </w:trPr>
        <w:tc>
          <w:tcPr>
            <w:tcW w:w="2520" w:type="dxa"/>
          </w:tcPr>
          <w:p w14:paraId="0BFC0C54" w14:textId="77777777" w:rsidR="005D220D" w:rsidRPr="004C6ECF" w:rsidRDefault="005D220D" w:rsidP="005D220D">
            <w:pPr>
              <w:tabs>
                <w:tab w:val="left" w:pos="191"/>
              </w:tabs>
              <w:spacing w:line="220" w:lineRule="exact"/>
              <w:ind w:left="191" w:right="-68" w:hanging="191"/>
              <w:rPr>
                <w:sz w:val="20"/>
              </w:rPr>
            </w:pPr>
            <w:r w:rsidRPr="004C6ECF">
              <w:rPr>
                <w:sz w:val="20"/>
              </w:rPr>
              <w:t>Lease liabilities</w:t>
            </w:r>
          </w:p>
        </w:tc>
        <w:tc>
          <w:tcPr>
            <w:tcW w:w="900" w:type="dxa"/>
            <w:vAlign w:val="bottom"/>
          </w:tcPr>
          <w:p w14:paraId="5F71BAF8" w14:textId="3DAAFE02" w:rsidR="005D220D" w:rsidRPr="004C6ECF" w:rsidRDefault="005D220D" w:rsidP="005D220D">
            <w:pPr>
              <w:pStyle w:val="acctfourfigures"/>
              <w:tabs>
                <w:tab w:val="clear" w:pos="765"/>
                <w:tab w:val="decimal" w:pos="558"/>
              </w:tabs>
              <w:spacing w:line="220" w:lineRule="exact"/>
              <w:ind w:left="-91" w:right="-79"/>
              <w:rPr>
                <w:sz w:val="20"/>
              </w:rPr>
            </w:pPr>
            <w:r w:rsidRPr="004C6ECF">
              <w:rPr>
                <w:sz w:val="20"/>
              </w:rPr>
              <w:t>-</w:t>
            </w:r>
          </w:p>
        </w:tc>
        <w:tc>
          <w:tcPr>
            <w:tcW w:w="180" w:type="dxa"/>
            <w:vAlign w:val="bottom"/>
          </w:tcPr>
          <w:p w14:paraId="291EAEBC" w14:textId="77777777" w:rsidR="005D220D" w:rsidRPr="004C6ECF" w:rsidRDefault="005D220D" w:rsidP="005D220D">
            <w:pPr>
              <w:pStyle w:val="acctfourfigures"/>
              <w:tabs>
                <w:tab w:val="clear" w:pos="765"/>
              </w:tabs>
              <w:spacing w:line="220" w:lineRule="exact"/>
              <w:ind w:left="-79" w:right="-79"/>
              <w:jc w:val="center"/>
              <w:rPr>
                <w:sz w:val="20"/>
              </w:rPr>
            </w:pPr>
          </w:p>
        </w:tc>
        <w:tc>
          <w:tcPr>
            <w:tcW w:w="992" w:type="dxa"/>
            <w:vAlign w:val="bottom"/>
          </w:tcPr>
          <w:p w14:paraId="192238B1" w14:textId="63DF7867" w:rsidR="005D220D" w:rsidRPr="004C6ECF" w:rsidRDefault="005D220D" w:rsidP="005D220D">
            <w:pPr>
              <w:pStyle w:val="acctfourfigures"/>
              <w:tabs>
                <w:tab w:val="clear" w:pos="765"/>
                <w:tab w:val="decimal" w:pos="819"/>
              </w:tabs>
              <w:spacing w:line="220" w:lineRule="exact"/>
              <w:ind w:left="-79" w:right="-79"/>
              <w:rPr>
                <w:sz w:val="20"/>
              </w:rPr>
            </w:pPr>
            <w:r w:rsidRPr="004C6ECF">
              <w:rPr>
                <w:sz w:val="20"/>
              </w:rPr>
              <w:t>265,214</w:t>
            </w:r>
          </w:p>
        </w:tc>
        <w:tc>
          <w:tcPr>
            <w:tcW w:w="182" w:type="dxa"/>
            <w:vAlign w:val="bottom"/>
          </w:tcPr>
          <w:p w14:paraId="50E5A256" w14:textId="77777777" w:rsidR="005D220D" w:rsidRPr="004C6ECF" w:rsidRDefault="005D220D" w:rsidP="005D220D">
            <w:pPr>
              <w:pStyle w:val="acctfourfigures"/>
              <w:spacing w:line="220" w:lineRule="exact"/>
              <w:rPr>
                <w:sz w:val="20"/>
              </w:rPr>
            </w:pPr>
          </w:p>
        </w:tc>
        <w:tc>
          <w:tcPr>
            <w:tcW w:w="986" w:type="dxa"/>
            <w:vAlign w:val="bottom"/>
          </w:tcPr>
          <w:p w14:paraId="14919463" w14:textId="0F1AF3EB" w:rsidR="005D220D" w:rsidRPr="004C6ECF" w:rsidRDefault="005D220D" w:rsidP="005D220D">
            <w:pPr>
              <w:pStyle w:val="acctfourfigures"/>
              <w:tabs>
                <w:tab w:val="clear" w:pos="765"/>
                <w:tab w:val="decimal" w:pos="730"/>
              </w:tabs>
              <w:spacing w:line="220" w:lineRule="exact"/>
              <w:ind w:left="-79" w:right="-79"/>
              <w:jc w:val="center"/>
              <w:rPr>
                <w:sz w:val="20"/>
              </w:rPr>
            </w:pPr>
            <w:r w:rsidRPr="004C6ECF">
              <w:rPr>
                <w:sz w:val="20"/>
              </w:rPr>
              <w:t>265,214</w:t>
            </w:r>
          </w:p>
        </w:tc>
        <w:tc>
          <w:tcPr>
            <w:tcW w:w="178" w:type="dxa"/>
          </w:tcPr>
          <w:p w14:paraId="2FF656F5" w14:textId="77777777" w:rsidR="005D220D" w:rsidRPr="004C6ECF" w:rsidRDefault="005D220D" w:rsidP="005D220D">
            <w:pPr>
              <w:pStyle w:val="acctfourfigures"/>
              <w:tabs>
                <w:tab w:val="clear" w:pos="765"/>
              </w:tabs>
              <w:spacing w:line="220" w:lineRule="exact"/>
              <w:ind w:left="-79" w:right="-79"/>
              <w:jc w:val="center"/>
              <w:rPr>
                <w:sz w:val="20"/>
              </w:rPr>
            </w:pPr>
          </w:p>
        </w:tc>
        <w:tc>
          <w:tcPr>
            <w:tcW w:w="886" w:type="dxa"/>
            <w:tcBorders>
              <w:bottom w:val="single" w:sz="4" w:space="0" w:color="auto"/>
            </w:tcBorders>
            <w:vAlign w:val="bottom"/>
          </w:tcPr>
          <w:p w14:paraId="1872C94D" w14:textId="7947D41F" w:rsidR="005D220D" w:rsidRPr="004C6ECF" w:rsidRDefault="005D220D" w:rsidP="005D220D">
            <w:pPr>
              <w:pStyle w:val="acctfourfigures"/>
              <w:tabs>
                <w:tab w:val="clear" w:pos="765"/>
                <w:tab w:val="decimal" w:pos="540"/>
              </w:tabs>
              <w:spacing w:line="220" w:lineRule="exact"/>
              <w:ind w:left="-91" w:right="-79"/>
              <w:rPr>
                <w:sz w:val="20"/>
              </w:rPr>
            </w:pPr>
            <w:r w:rsidRPr="004C6ECF">
              <w:rPr>
                <w:sz w:val="20"/>
              </w:rPr>
              <w:t>-</w:t>
            </w:r>
          </w:p>
        </w:tc>
        <w:tc>
          <w:tcPr>
            <w:tcW w:w="178" w:type="dxa"/>
            <w:vAlign w:val="bottom"/>
          </w:tcPr>
          <w:p w14:paraId="06A14FB7" w14:textId="77777777" w:rsidR="005D220D" w:rsidRPr="004C6ECF" w:rsidRDefault="005D220D" w:rsidP="005D220D">
            <w:pPr>
              <w:pStyle w:val="acctfourfigures"/>
              <w:spacing w:line="220" w:lineRule="exact"/>
              <w:rPr>
                <w:sz w:val="20"/>
              </w:rPr>
            </w:pPr>
          </w:p>
        </w:tc>
        <w:tc>
          <w:tcPr>
            <w:tcW w:w="918" w:type="dxa"/>
            <w:tcBorders>
              <w:bottom w:val="single" w:sz="4" w:space="0" w:color="auto"/>
            </w:tcBorders>
            <w:vAlign w:val="bottom"/>
          </w:tcPr>
          <w:p w14:paraId="757BD08E" w14:textId="788DD2FA" w:rsidR="005D220D" w:rsidRPr="004C6ECF" w:rsidRDefault="005D220D" w:rsidP="005D220D">
            <w:pPr>
              <w:pStyle w:val="acctfourfigures"/>
              <w:tabs>
                <w:tab w:val="clear" w:pos="765"/>
                <w:tab w:val="decimal" w:pos="540"/>
                <w:tab w:val="decimal" w:pos="734"/>
              </w:tabs>
              <w:spacing w:line="220" w:lineRule="exact"/>
              <w:ind w:left="-436" w:right="26"/>
              <w:jc w:val="right"/>
              <w:rPr>
                <w:sz w:val="20"/>
              </w:rPr>
            </w:pPr>
            <w:r w:rsidRPr="004C6ECF">
              <w:rPr>
                <w:sz w:val="20"/>
              </w:rPr>
              <w:t>271,966</w:t>
            </w:r>
          </w:p>
        </w:tc>
        <w:tc>
          <w:tcPr>
            <w:tcW w:w="178" w:type="dxa"/>
            <w:vAlign w:val="bottom"/>
          </w:tcPr>
          <w:p w14:paraId="29FCD6D1" w14:textId="77777777" w:rsidR="005D220D" w:rsidRPr="004C6ECF" w:rsidRDefault="005D220D" w:rsidP="005D220D">
            <w:pPr>
              <w:pStyle w:val="acctfourfigures"/>
              <w:spacing w:line="220" w:lineRule="exact"/>
              <w:rPr>
                <w:sz w:val="20"/>
              </w:rPr>
            </w:pPr>
          </w:p>
        </w:tc>
        <w:tc>
          <w:tcPr>
            <w:tcW w:w="974" w:type="dxa"/>
            <w:tcBorders>
              <w:bottom w:val="single" w:sz="4" w:space="0" w:color="auto"/>
            </w:tcBorders>
            <w:vAlign w:val="bottom"/>
          </w:tcPr>
          <w:p w14:paraId="63C9D3E2" w14:textId="01A209D4" w:rsidR="005D220D" w:rsidRPr="004C6ECF" w:rsidRDefault="005D220D" w:rsidP="005D220D">
            <w:pPr>
              <w:pStyle w:val="acctfourfigures"/>
              <w:tabs>
                <w:tab w:val="clear" w:pos="765"/>
                <w:tab w:val="decimal" w:pos="540"/>
              </w:tabs>
              <w:spacing w:line="220" w:lineRule="exact"/>
              <w:ind w:left="-270" w:right="8"/>
              <w:jc w:val="right"/>
              <w:rPr>
                <w:sz w:val="20"/>
              </w:rPr>
            </w:pPr>
            <w:r w:rsidRPr="004C6ECF">
              <w:rPr>
                <w:sz w:val="20"/>
              </w:rPr>
              <w:t>271,966</w:t>
            </w:r>
          </w:p>
        </w:tc>
      </w:tr>
      <w:tr w:rsidR="005D220D" w:rsidRPr="004C6ECF" w14:paraId="0BFA6272" w14:textId="77777777" w:rsidTr="00825487">
        <w:trPr>
          <w:cantSplit/>
          <w:trHeight w:val="230"/>
        </w:trPr>
        <w:tc>
          <w:tcPr>
            <w:tcW w:w="2520" w:type="dxa"/>
          </w:tcPr>
          <w:p w14:paraId="35DE03B1" w14:textId="77777777" w:rsidR="005D220D" w:rsidRPr="004C6ECF" w:rsidRDefault="005D220D" w:rsidP="005D220D">
            <w:pPr>
              <w:tabs>
                <w:tab w:val="left" w:pos="191"/>
              </w:tabs>
              <w:spacing w:line="220" w:lineRule="exact"/>
              <w:ind w:left="191" w:right="-68" w:hanging="191"/>
              <w:rPr>
                <w:sz w:val="20"/>
              </w:rPr>
            </w:pPr>
            <w:r w:rsidRPr="004C6ECF">
              <w:rPr>
                <w:b/>
                <w:bCs/>
                <w:sz w:val="20"/>
                <w:lang w:bidi="th-TH"/>
              </w:rPr>
              <w:t>Total interest-bearing liabilities</w:t>
            </w:r>
          </w:p>
        </w:tc>
        <w:tc>
          <w:tcPr>
            <w:tcW w:w="900" w:type="dxa"/>
            <w:tcBorders>
              <w:top w:val="single" w:sz="4" w:space="0" w:color="auto"/>
              <w:bottom w:val="double" w:sz="4" w:space="0" w:color="auto"/>
            </w:tcBorders>
            <w:vAlign w:val="bottom"/>
          </w:tcPr>
          <w:p w14:paraId="21407139" w14:textId="180C3273" w:rsidR="005D220D" w:rsidRPr="004C6ECF" w:rsidRDefault="005D220D" w:rsidP="005D220D">
            <w:pPr>
              <w:pStyle w:val="acctfourfigures"/>
              <w:tabs>
                <w:tab w:val="clear" w:pos="765"/>
                <w:tab w:val="decimal" w:pos="558"/>
              </w:tabs>
              <w:spacing w:line="220" w:lineRule="exact"/>
              <w:ind w:left="-91" w:right="-79"/>
              <w:rPr>
                <w:b/>
                <w:bCs/>
                <w:sz w:val="20"/>
                <w:lang w:val="en-US" w:bidi="th-TH"/>
              </w:rPr>
            </w:pPr>
            <w:r w:rsidRPr="004C6ECF">
              <w:rPr>
                <w:b/>
                <w:bCs/>
                <w:sz w:val="20"/>
              </w:rPr>
              <w:t>-</w:t>
            </w:r>
          </w:p>
        </w:tc>
        <w:tc>
          <w:tcPr>
            <w:tcW w:w="180" w:type="dxa"/>
            <w:vAlign w:val="bottom"/>
          </w:tcPr>
          <w:p w14:paraId="40445BF8" w14:textId="77777777" w:rsidR="005D220D" w:rsidRPr="004C6ECF" w:rsidRDefault="005D220D" w:rsidP="005D220D">
            <w:pPr>
              <w:pStyle w:val="acctfourfigures"/>
              <w:tabs>
                <w:tab w:val="clear" w:pos="765"/>
              </w:tabs>
              <w:spacing w:line="220" w:lineRule="exact"/>
              <w:ind w:left="-79" w:right="-79"/>
              <w:jc w:val="center"/>
              <w:rPr>
                <w:b/>
                <w:bCs/>
                <w:sz w:val="20"/>
              </w:rPr>
            </w:pPr>
          </w:p>
        </w:tc>
        <w:tc>
          <w:tcPr>
            <w:tcW w:w="992" w:type="dxa"/>
            <w:tcBorders>
              <w:top w:val="single" w:sz="4" w:space="0" w:color="auto"/>
              <w:bottom w:val="double" w:sz="4" w:space="0" w:color="auto"/>
            </w:tcBorders>
            <w:vAlign w:val="bottom"/>
          </w:tcPr>
          <w:p w14:paraId="1988FEC8" w14:textId="26F82279" w:rsidR="005D220D" w:rsidRPr="004C6ECF" w:rsidRDefault="005D220D" w:rsidP="005D220D">
            <w:pPr>
              <w:pStyle w:val="acctfourfigures"/>
              <w:tabs>
                <w:tab w:val="clear" w:pos="765"/>
                <w:tab w:val="decimal" w:pos="819"/>
              </w:tabs>
              <w:spacing w:line="220" w:lineRule="exact"/>
              <w:ind w:left="-79" w:right="-79"/>
              <w:rPr>
                <w:b/>
                <w:bCs/>
                <w:sz w:val="20"/>
                <w:lang w:val="en-US" w:bidi="th-TH"/>
              </w:rPr>
            </w:pPr>
            <w:r w:rsidRPr="004C6ECF">
              <w:rPr>
                <w:b/>
                <w:bCs/>
                <w:sz w:val="20"/>
              </w:rPr>
              <w:t>1,721,927</w:t>
            </w:r>
          </w:p>
        </w:tc>
        <w:tc>
          <w:tcPr>
            <w:tcW w:w="182" w:type="dxa"/>
            <w:vAlign w:val="bottom"/>
          </w:tcPr>
          <w:p w14:paraId="37A2EF49" w14:textId="77777777" w:rsidR="005D220D" w:rsidRPr="004C6ECF" w:rsidRDefault="005D220D" w:rsidP="005D220D">
            <w:pPr>
              <w:pStyle w:val="acctfourfigures"/>
              <w:spacing w:line="220" w:lineRule="exact"/>
              <w:rPr>
                <w:b/>
                <w:bCs/>
                <w:sz w:val="20"/>
              </w:rPr>
            </w:pPr>
          </w:p>
        </w:tc>
        <w:tc>
          <w:tcPr>
            <w:tcW w:w="986" w:type="dxa"/>
            <w:tcBorders>
              <w:top w:val="single" w:sz="4" w:space="0" w:color="auto"/>
              <w:bottom w:val="double" w:sz="4" w:space="0" w:color="auto"/>
            </w:tcBorders>
            <w:vAlign w:val="bottom"/>
          </w:tcPr>
          <w:p w14:paraId="00C298F1" w14:textId="184F3461" w:rsidR="005D220D" w:rsidRPr="004C6ECF" w:rsidRDefault="005D220D" w:rsidP="005D220D">
            <w:pPr>
              <w:pStyle w:val="acctfourfigures"/>
              <w:tabs>
                <w:tab w:val="clear" w:pos="765"/>
                <w:tab w:val="decimal" w:pos="730"/>
              </w:tabs>
              <w:spacing w:line="220" w:lineRule="exact"/>
              <w:ind w:left="-79" w:right="-79"/>
              <w:jc w:val="center"/>
              <w:rPr>
                <w:b/>
                <w:bCs/>
                <w:sz w:val="20"/>
              </w:rPr>
            </w:pPr>
            <w:r w:rsidRPr="004C6ECF">
              <w:rPr>
                <w:b/>
                <w:bCs/>
                <w:sz w:val="20"/>
              </w:rPr>
              <w:t>1,721,927</w:t>
            </w:r>
          </w:p>
        </w:tc>
        <w:tc>
          <w:tcPr>
            <w:tcW w:w="178" w:type="dxa"/>
          </w:tcPr>
          <w:p w14:paraId="44720BB9" w14:textId="77777777" w:rsidR="005D220D" w:rsidRPr="004C6ECF" w:rsidRDefault="005D220D" w:rsidP="005D220D">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66389E8F" w14:textId="31EFF3BA" w:rsidR="005D220D" w:rsidRPr="004C6ECF" w:rsidRDefault="005D220D" w:rsidP="005D220D">
            <w:pPr>
              <w:pStyle w:val="acctfourfigures"/>
              <w:tabs>
                <w:tab w:val="clear" w:pos="765"/>
                <w:tab w:val="decimal" w:pos="540"/>
              </w:tabs>
              <w:spacing w:line="220" w:lineRule="exact"/>
              <w:ind w:left="-91" w:right="-79"/>
              <w:rPr>
                <w:sz w:val="20"/>
              </w:rPr>
            </w:pPr>
            <w:r w:rsidRPr="004C6ECF">
              <w:rPr>
                <w:b/>
                <w:bCs/>
                <w:sz w:val="20"/>
              </w:rPr>
              <w:t>-</w:t>
            </w:r>
          </w:p>
        </w:tc>
        <w:tc>
          <w:tcPr>
            <w:tcW w:w="178" w:type="dxa"/>
            <w:vAlign w:val="bottom"/>
          </w:tcPr>
          <w:p w14:paraId="2527BDE6" w14:textId="77777777" w:rsidR="005D220D" w:rsidRPr="004C6ECF" w:rsidRDefault="005D220D" w:rsidP="005D220D">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00ACF441" w14:textId="2AFFC6C7" w:rsidR="005D220D" w:rsidRPr="004C6ECF" w:rsidRDefault="005D220D" w:rsidP="005D220D">
            <w:pPr>
              <w:pStyle w:val="acctfourfigures"/>
              <w:tabs>
                <w:tab w:val="clear" w:pos="765"/>
                <w:tab w:val="decimal" w:pos="752"/>
              </w:tabs>
              <w:spacing w:line="220" w:lineRule="exact"/>
              <w:ind w:left="-79" w:right="-79"/>
              <w:rPr>
                <w:b/>
                <w:bCs/>
                <w:sz w:val="20"/>
              </w:rPr>
            </w:pPr>
            <w:r w:rsidRPr="004C6ECF">
              <w:rPr>
                <w:b/>
                <w:bCs/>
                <w:sz w:val="20"/>
              </w:rPr>
              <w:t>1,664,987</w:t>
            </w:r>
          </w:p>
        </w:tc>
        <w:tc>
          <w:tcPr>
            <w:tcW w:w="178" w:type="dxa"/>
            <w:vAlign w:val="bottom"/>
          </w:tcPr>
          <w:p w14:paraId="062310F9" w14:textId="77777777" w:rsidR="005D220D" w:rsidRPr="004C6ECF" w:rsidRDefault="005D220D" w:rsidP="005D220D">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0A4ECC25" w14:textId="1F7FCE85" w:rsidR="005D220D" w:rsidRPr="004C6ECF" w:rsidRDefault="005D220D" w:rsidP="005D220D">
            <w:pPr>
              <w:pStyle w:val="acctfourfigures"/>
              <w:tabs>
                <w:tab w:val="clear" w:pos="765"/>
                <w:tab w:val="decimal" w:pos="822"/>
              </w:tabs>
              <w:spacing w:line="220" w:lineRule="exact"/>
              <w:ind w:left="-270" w:right="8"/>
              <w:jc w:val="right"/>
              <w:rPr>
                <w:b/>
                <w:bCs/>
                <w:sz w:val="20"/>
              </w:rPr>
            </w:pPr>
            <w:r w:rsidRPr="004C6ECF">
              <w:rPr>
                <w:b/>
                <w:bCs/>
                <w:sz w:val="20"/>
              </w:rPr>
              <w:t>1,664,987</w:t>
            </w:r>
          </w:p>
        </w:tc>
      </w:tr>
    </w:tbl>
    <w:p w14:paraId="657EE0E3" w14:textId="149F370C" w:rsidR="006E413E" w:rsidRPr="007E0E54" w:rsidRDefault="006E413E">
      <w:pPr>
        <w:spacing w:line="240" w:lineRule="auto"/>
        <w:rPr>
          <w:sz w:val="24"/>
          <w:szCs w:val="22"/>
        </w:rPr>
      </w:pPr>
    </w:p>
    <w:tbl>
      <w:tblPr>
        <w:tblW w:w="9081" w:type="dxa"/>
        <w:tblInd w:w="547" w:type="dxa"/>
        <w:tblLayout w:type="fixed"/>
        <w:tblCellMar>
          <w:left w:w="79" w:type="dxa"/>
          <w:right w:w="79" w:type="dxa"/>
        </w:tblCellMar>
        <w:tblLook w:val="0000" w:firstRow="0" w:lastRow="0" w:firstColumn="0" w:lastColumn="0" w:noHBand="0" w:noVBand="0"/>
      </w:tblPr>
      <w:tblGrid>
        <w:gridCol w:w="2529"/>
        <w:gridCol w:w="900"/>
        <w:gridCol w:w="180"/>
        <w:gridCol w:w="992"/>
        <w:gridCol w:w="182"/>
        <w:gridCol w:w="986"/>
        <w:gridCol w:w="178"/>
        <w:gridCol w:w="886"/>
        <w:gridCol w:w="178"/>
        <w:gridCol w:w="918"/>
        <w:gridCol w:w="178"/>
        <w:gridCol w:w="974"/>
      </w:tblGrid>
      <w:tr w:rsidR="00332E21" w:rsidRPr="004C6ECF" w14:paraId="5FAC8E0A" w14:textId="77777777" w:rsidTr="00825487">
        <w:trPr>
          <w:cantSplit/>
          <w:trHeight w:val="128"/>
          <w:tblHeader/>
        </w:trPr>
        <w:tc>
          <w:tcPr>
            <w:tcW w:w="2529" w:type="dxa"/>
            <w:vMerge w:val="restart"/>
            <w:vAlign w:val="bottom"/>
          </w:tcPr>
          <w:p w14:paraId="226DE101" w14:textId="77777777" w:rsidR="00332E21" w:rsidRPr="004C6ECF" w:rsidRDefault="00332E21" w:rsidP="00EA364A">
            <w:pPr>
              <w:tabs>
                <w:tab w:val="left" w:pos="191"/>
              </w:tabs>
              <w:spacing w:line="220" w:lineRule="exact"/>
              <w:ind w:left="191" w:right="-68" w:hanging="191"/>
              <w:rPr>
                <w:b/>
                <w:bCs/>
                <w:i/>
                <w:iCs/>
                <w:sz w:val="20"/>
              </w:rPr>
            </w:pPr>
          </w:p>
        </w:tc>
        <w:tc>
          <w:tcPr>
            <w:tcW w:w="6552" w:type="dxa"/>
            <w:gridSpan w:val="11"/>
          </w:tcPr>
          <w:p w14:paraId="6C5DA5BF" w14:textId="77777777" w:rsidR="00332E21" w:rsidRPr="004C6ECF" w:rsidRDefault="00332E21" w:rsidP="00EA364A">
            <w:pPr>
              <w:spacing w:line="240" w:lineRule="auto"/>
              <w:jc w:val="center"/>
              <w:rPr>
                <w:sz w:val="20"/>
              </w:rPr>
            </w:pPr>
            <w:r w:rsidRPr="004C6ECF">
              <w:rPr>
                <w:b/>
                <w:bCs/>
                <w:sz w:val="20"/>
              </w:rPr>
              <w:t>Separate financial statements</w:t>
            </w:r>
          </w:p>
        </w:tc>
      </w:tr>
      <w:tr w:rsidR="00DF3FCA" w:rsidRPr="004C6ECF" w14:paraId="30FAA959" w14:textId="77777777" w:rsidTr="00825487">
        <w:trPr>
          <w:cantSplit/>
          <w:trHeight w:val="128"/>
          <w:tblHeader/>
        </w:trPr>
        <w:tc>
          <w:tcPr>
            <w:tcW w:w="2529" w:type="dxa"/>
            <w:vMerge/>
            <w:vAlign w:val="bottom"/>
          </w:tcPr>
          <w:p w14:paraId="79D206FF" w14:textId="77777777" w:rsidR="00DF3FCA" w:rsidRPr="004C6ECF" w:rsidRDefault="00DF3FCA" w:rsidP="00DF3FCA">
            <w:pPr>
              <w:tabs>
                <w:tab w:val="left" w:pos="191"/>
              </w:tabs>
              <w:spacing w:line="220" w:lineRule="exact"/>
              <w:ind w:left="191" w:right="-68" w:hanging="191"/>
              <w:rPr>
                <w:b/>
                <w:bCs/>
                <w:i/>
                <w:iCs/>
                <w:sz w:val="20"/>
              </w:rPr>
            </w:pPr>
          </w:p>
        </w:tc>
        <w:tc>
          <w:tcPr>
            <w:tcW w:w="3240" w:type="dxa"/>
            <w:gridSpan w:val="5"/>
          </w:tcPr>
          <w:p w14:paraId="09635E06" w14:textId="0A1082F7" w:rsidR="00DF3FCA" w:rsidRPr="004C6ECF" w:rsidRDefault="00DF3FCA" w:rsidP="00DF3FCA">
            <w:pPr>
              <w:pStyle w:val="acctcolumnheading"/>
              <w:spacing w:after="0" w:line="220" w:lineRule="exact"/>
              <w:ind w:left="-79" w:right="-79"/>
              <w:rPr>
                <w:sz w:val="20"/>
                <w:lang w:bidi="th-TH"/>
              </w:rPr>
            </w:pPr>
            <w:r w:rsidRPr="004C6ECF">
              <w:rPr>
                <w:sz w:val="20"/>
              </w:rPr>
              <w:t>31 March 2026</w:t>
            </w:r>
          </w:p>
        </w:tc>
        <w:tc>
          <w:tcPr>
            <w:tcW w:w="178" w:type="dxa"/>
          </w:tcPr>
          <w:p w14:paraId="441AC98C" w14:textId="77777777" w:rsidR="00DF3FCA" w:rsidRPr="004C6ECF" w:rsidRDefault="00DF3FCA" w:rsidP="00DF3FCA">
            <w:pPr>
              <w:pStyle w:val="acctcolumnheading"/>
              <w:spacing w:after="0" w:line="220" w:lineRule="exact"/>
              <w:ind w:right="-79"/>
              <w:rPr>
                <w:sz w:val="20"/>
                <w:lang w:bidi="th-TH"/>
              </w:rPr>
            </w:pPr>
          </w:p>
        </w:tc>
        <w:tc>
          <w:tcPr>
            <w:tcW w:w="3134" w:type="dxa"/>
            <w:gridSpan w:val="5"/>
            <w:vAlign w:val="bottom"/>
          </w:tcPr>
          <w:p w14:paraId="52B2D0A2" w14:textId="72A5CB44" w:rsidR="00DF3FCA" w:rsidRPr="004C6ECF" w:rsidRDefault="00DF3FCA" w:rsidP="00DF3FCA">
            <w:pPr>
              <w:pStyle w:val="acctcolumnheading"/>
              <w:spacing w:after="0" w:line="220" w:lineRule="exact"/>
              <w:ind w:left="-79" w:right="-79"/>
              <w:rPr>
                <w:sz w:val="20"/>
              </w:rPr>
            </w:pPr>
            <w:r w:rsidRPr="004C6ECF">
              <w:rPr>
                <w:sz w:val="20"/>
              </w:rPr>
              <w:t>31 December 2025</w:t>
            </w:r>
          </w:p>
        </w:tc>
      </w:tr>
      <w:tr w:rsidR="00332E21" w:rsidRPr="004C6ECF" w14:paraId="5AC1A9E3" w14:textId="77777777" w:rsidTr="00825487">
        <w:trPr>
          <w:cantSplit/>
          <w:tblHeader/>
        </w:trPr>
        <w:tc>
          <w:tcPr>
            <w:tcW w:w="2529" w:type="dxa"/>
          </w:tcPr>
          <w:p w14:paraId="1B3F94A6" w14:textId="77777777" w:rsidR="00332E21" w:rsidRPr="004C6ECF" w:rsidRDefault="00332E21" w:rsidP="00621876">
            <w:pPr>
              <w:tabs>
                <w:tab w:val="left" w:pos="191"/>
              </w:tabs>
              <w:spacing w:line="220" w:lineRule="exact"/>
              <w:ind w:left="191" w:right="-68" w:hanging="191"/>
              <w:rPr>
                <w:b/>
                <w:bCs/>
                <w:color w:val="0000FF"/>
                <w:sz w:val="20"/>
                <w:lang w:bidi="th-TH"/>
              </w:rPr>
            </w:pPr>
          </w:p>
        </w:tc>
        <w:tc>
          <w:tcPr>
            <w:tcW w:w="900" w:type="dxa"/>
          </w:tcPr>
          <w:p w14:paraId="71366B8F" w14:textId="77777777" w:rsidR="00332E21" w:rsidRPr="004C6ECF" w:rsidRDefault="00332E21" w:rsidP="00621876">
            <w:pPr>
              <w:pStyle w:val="acctfourfigures"/>
              <w:tabs>
                <w:tab w:val="clear" w:pos="765"/>
              </w:tabs>
              <w:spacing w:line="220" w:lineRule="exact"/>
              <w:ind w:left="-79" w:right="-79"/>
              <w:jc w:val="center"/>
              <w:rPr>
                <w:sz w:val="20"/>
              </w:rPr>
            </w:pPr>
            <w:r w:rsidRPr="004C6ECF">
              <w:rPr>
                <w:sz w:val="20"/>
              </w:rPr>
              <w:t>Secured</w:t>
            </w:r>
          </w:p>
        </w:tc>
        <w:tc>
          <w:tcPr>
            <w:tcW w:w="180" w:type="dxa"/>
          </w:tcPr>
          <w:p w14:paraId="4FC9432F" w14:textId="77777777" w:rsidR="00332E21" w:rsidRPr="004C6ECF" w:rsidRDefault="00332E21" w:rsidP="00621876">
            <w:pPr>
              <w:pStyle w:val="acctfourfigures"/>
              <w:tabs>
                <w:tab w:val="clear" w:pos="765"/>
              </w:tabs>
              <w:spacing w:line="220" w:lineRule="exact"/>
              <w:ind w:left="-79" w:right="-79"/>
              <w:jc w:val="center"/>
              <w:rPr>
                <w:sz w:val="20"/>
              </w:rPr>
            </w:pPr>
          </w:p>
        </w:tc>
        <w:tc>
          <w:tcPr>
            <w:tcW w:w="992" w:type="dxa"/>
            <w:vAlign w:val="bottom"/>
          </w:tcPr>
          <w:p w14:paraId="77235430" w14:textId="77777777" w:rsidR="00332E21" w:rsidRPr="004C6ECF" w:rsidRDefault="00332E21" w:rsidP="00621876">
            <w:pPr>
              <w:pStyle w:val="acctfourfigures"/>
              <w:tabs>
                <w:tab w:val="clear" w:pos="765"/>
              </w:tabs>
              <w:spacing w:line="220" w:lineRule="exact"/>
              <w:ind w:left="-79" w:right="-79"/>
              <w:jc w:val="center"/>
              <w:rPr>
                <w:sz w:val="20"/>
              </w:rPr>
            </w:pPr>
            <w:r w:rsidRPr="004C6ECF">
              <w:rPr>
                <w:sz w:val="20"/>
              </w:rPr>
              <w:t>Unsecured</w:t>
            </w:r>
          </w:p>
        </w:tc>
        <w:tc>
          <w:tcPr>
            <w:tcW w:w="182" w:type="dxa"/>
            <w:vAlign w:val="bottom"/>
          </w:tcPr>
          <w:p w14:paraId="2161A7C8" w14:textId="77777777" w:rsidR="00332E21" w:rsidRPr="004C6ECF" w:rsidRDefault="00332E21" w:rsidP="00621876">
            <w:pPr>
              <w:pStyle w:val="acctfourfigures"/>
              <w:spacing w:line="220" w:lineRule="exact"/>
              <w:jc w:val="center"/>
              <w:rPr>
                <w:sz w:val="20"/>
              </w:rPr>
            </w:pPr>
          </w:p>
        </w:tc>
        <w:tc>
          <w:tcPr>
            <w:tcW w:w="986" w:type="dxa"/>
            <w:vAlign w:val="bottom"/>
          </w:tcPr>
          <w:p w14:paraId="3A6E5E53" w14:textId="77777777" w:rsidR="00332E21" w:rsidRPr="004C6ECF" w:rsidRDefault="00332E21" w:rsidP="00621876">
            <w:pPr>
              <w:pStyle w:val="acctfourfigures"/>
              <w:tabs>
                <w:tab w:val="clear" w:pos="765"/>
              </w:tabs>
              <w:spacing w:line="220" w:lineRule="exact"/>
              <w:ind w:left="-74" w:right="-79"/>
              <w:jc w:val="center"/>
              <w:rPr>
                <w:sz w:val="20"/>
              </w:rPr>
            </w:pPr>
            <w:r w:rsidRPr="004C6ECF">
              <w:rPr>
                <w:sz w:val="20"/>
              </w:rPr>
              <w:t>Total</w:t>
            </w:r>
          </w:p>
        </w:tc>
        <w:tc>
          <w:tcPr>
            <w:tcW w:w="178" w:type="dxa"/>
          </w:tcPr>
          <w:p w14:paraId="3725789C" w14:textId="77777777" w:rsidR="00332E21" w:rsidRPr="004C6ECF" w:rsidRDefault="00332E21" w:rsidP="00621876">
            <w:pPr>
              <w:pStyle w:val="acctfourfigures"/>
              <w:tabs>
                <w:tab w:val="clear" w:pos="765"/>
              </w:tabs>
              <w:spacing w:line="220" w:lineRule="exact"/>
              <w:ind w:left="-79" w:right="-79"/>
              <w:jc w:val="center"/>
              <w:rPr>
                <w:sz w:val="20"/>
              </w:rPr>
            </w:pPr>
          </w:p>
        </w:tc>
        <w:tc>
          <w:tcPr>
            <w:tcW w:w="886" w:type="dxa"/>
          </w:tcPr>
          <w:p w14:paraId="3390C613" w14:textId="77777777" w:rsidR="00332E21" w:rsidRPr="004C6ECF" w:rsidRDefault="00332E21" w:rsidP="00621876">
            <w:pPr>
              <w:pStyle w:val="acctfourfigures"/>
              <w:tabs>
                <w:tab w:val="clear" w:pos="765"/>
                <w:tab w:val="decimal" w:pos="629"/>
              </w:tabs>
              <w:spacing w:line="220" w:lineRule="exact"/>
              <w:ind w:left="-91" w:right="-79"/>
              <w:jc w:val="center"/>
              <w:rPr>
                <w:sz w:val="20"/>
              </w:rPr>
            </w:pPr>
            <w:r w:rsidRPr="004C6ECF">
              <w:rPr>
                <w:sz w:val="20"/>
              </w:rPr>
              <w:t>Secured</w:t>
            </w:r>
          </w:p>
        </w:tc>
        <w:tc>
          <w:tcPr>
            <w:tcW w:w="178" w:type="dxa"/>
          </w:tcPr>
          <w:p w14:paraId="540B92BB" w14:textId="77777777" w:rsidR="00332E21" w:rsidRPr="004C6ECF" w:rsidRDefault="00332E21" w:rsidP="00621876">
            <w:pPr>
              <w:pStyle w:val="acctfourfigures"/>
              <w:spacing w:line="220" w:lineRule="exact"/>
              <w:jc w:val="center"/>
              <w:rPr>
                <w:sz w:val="20"/>
              </w:rPr>
            </w:pPr>
          </w:p>
        </w:tc>
        <w:tc>
          <w:tcPr>
            <w:tcW w:w="918" w:type="dxa"/>
            <w:vAlign w:val="bottom"/>
          </w:tcPr>
          <w:p w14:paraId="5B08E2E1" w14:textId="77777777" w:rsidR="00332E21" w:rsidRPr="004C6ECF" w:rsidRDefault="00332E21" w:rsidP="00621876">
            <w:pPr>
              <w:pStyle w:val="acctfourfigures"/>
              <w:tabs>
                <w:tab w:val="clear" w:pos="765"/>
                <w:tab w:val="decimal" w:pos="752"/>
              </w:tabs>
              <w:spacing w:line="220" w:lineRule="exact"/>
              <w:ind w:left="-79" w:right="-79"/>
              <w:jc w:val="center"/>
              <w:rPr>
                <w:sz w:val="20"/>
              </w:rPr>
            </w:pPr>
            <w:r w:rsidRPr="004C6ECF">
              <w:rPr>
                <w:sz w:val="20"/>
              </w:rPr>
              <w:t>Unsecured</w:t>
            </w:r>
          </w:p>
        </w:tc>
        <w:tc>
          <w:tcPr>
            <w:tcW w:w="178" w:type="dxa"/>
            <w:vAlign w:val="bottom"/>
          </w:tcPr>
          <w:p w14:paraId="7EF4AE7F" w14:textId="77777777" w:rsidR="00332E21" w:rsidRPr="004C6ECF" w:rsidRDefault="00332E21" w:rsidP="00621876">
            <w:pPr>
              <w:pStyle w:val="acctfourfigures"/>
              <w:spacing w:line="220" w:lineRule="exact"/>
              <w:jc w:val="center"/>
              <w:rPr>
                <w:sz w:val="20"/>
              </w:rPr>
            </w:pPr>
          </w:p>
        </w:tc>
        <w:tc>
          <w:tcPr>
            <w:tcW w:w="974" w:type="dxa"/>
            <w:vAlign w:val="bottom"/>
          </w:tcPr>
          <w:p w14:paraId="0BD73966" w14:textId="77777777" w:rsidR="00332E21" w:rsidRPr="004C6ECF" w:rsidRDefault="00332E21" w:rsidP="00621876">
            <w:pPr>
              <w:pStyle w:val="acctfourfigures"/>
              <w:tabs>
                <w:tab w:val="clear" w:pos="765"/>
              </w:tabs>
              <w:spacing w:line="220" w:lineRule="exact"/>
              <w:jc w:val="center"/>
              <w:rPr>
                <w:sz w:val="20"/>
                <w:cs/>
                <w:lang w:bidi="th-TH"/>
              </w:rPr>
            </w:pPr>
            <w:r w:rsidRPr="004C6ECF">
              <w:rPr>
                <w:sz w:val="20"/>
              </w:rPr>
              <w:t>Total</w:t>
            </w:r>
          </w:p>
        </w:tc>
      </w:tr>
      <w:tr w:rsidR="00332E21" w:rsidRPr="004C6ECF" w14:paraId="1935E4E1" w14:textId="77777777" w:rsidTr="00825487">
        <w:trPr>
          <w:cantSplit/>
          <w:trHeight w:val="63"/>
          <w:tblHeader/>
        </w:trPr>
        <w:tc>
          <w:tcPr>
            <w:tcW w:w="2529" w:type="dxa"/>
          </w:tcPr>
          <w:p w14:paraId="6576773C" w14:textId="77777777" w:rsidR="00332E21" w:rsidRPr="004C6ECF" w:rsidRDefault="00332E21" w:rsidP="00621876">
            <w:pPr>
              <w:spacing w:line="220" w:lineRule="exact"/>
              <w:ind w:left="368" w:right="-68" w:hanging="191"/>
              <w:rPr>
                <w:b/>
                <w:bCs/>
                <w:color w:val="0000FF"/>
                <w:sz w:val="20"/>
                <w:lang w:bidi="th-TH"/>
              </w:rPr>
            </w:pPr>
          </w:p>
        </w:tc>
        <w:tc>
          <w:tcPr>
            <w:tcW w:w="6552" w:type="dxa"/>
            <w:gridSpan w:val="11"/>
          </w:tcPr>
          <w:p w14:paraId="0CC914F6" w14:textId="77777777" w:rsidR="00332E21" w:rsidRPr="004C6ECF" w:rsidRDefault="00332E21" w:rsidP="00621876">
            <w:pPr>
              <w:pStyle w:val="acctfourfigures"/>
              <w:tabs>
                <w:tab w:val="clear" w:pos="765"/>
              </w:tabs>
              <w:spacing w:line="220" w:lineRule="exact"/>
              <w:jc w:val="center"/>
              <w:rPr>
                <w:i/>
                <w:iCs/>
                <w:sz w:val="20"/>
                <w:lang w:bidi="th-TH"/>
              </w:rPr>
            </w:pPr>
            <w:r w:rsidRPr="004C6ECF">
              <w:rPr>
                <w:i/>
                <w:iCs/>
                <w:sz w:val="20"/>
                <w:lang w:bidi="th-TH"/>
              </w:rPr>
              <w:t>(in thousand Baht)</w:t>
            </w:r>
          </w:p>
        </w:tc>
      </w:tr>
      <w:tr w:rsidR="00332E21" w:rsidRPr="004C6ECF" w14:paraId="5BDE77F7" w14:textId="77777777" w:rsidTr="00825487">
        <w:trPr>
          <w:cantSplit/>
        </w:trPr>
        <w:tc>
          <w:tcPr>
            <w:tcW w:w="2529" w:type="dxa"/>
          </w:tcPr>
          <w:p w14:paraId="1340A713" w14:textId="24EEB9B1" w:rsidR="00332E21" w:rsidRPr="004C6ECF" w:rsidRDefault="00746546" w:rsidP="00746546">
            <w:pPr>
              <w:tabs>
                <w:tab w:val="left" w:pos="191"/>
              </w:tabs>
              <w:spacing w:line="220" w:lineRule="exact"/>
              <w:rPr>
                <w:sz w:val="20"/>
                <w:lang w:bidi="th-TH"/>
              </w:rPr>
            </w:pPr>
            <w:r w:rsidRPr="004C6ECF">
              <w:rPr>
                <w:sz w:val="20"/>
                <w:lang w:bidi="th-TH"/>
              </w:rPr>
              <w:t>L</w:t>
            </w:r>
            <w:r w:rsidR="00332E21" w:rsidRPr="004C6ECF">
              <w:rPr>
                <w:sz w:val="20"/>
                <w:lang w:bidi="th-TH"/>
              </w:rPr>
              <w:t xml:space="preserve">ong-term loan </w:t>
            </w:r>
          </w:p>
        </w:tc>
        <w:tc>
          <w:tcPr>
            <w:tcW w:w="900" w:type="dxa"/>
            <w:vAlign w:val="bottom"/>
          </w:tcPr>
          <w:p w14:paraId="32562F36" w14:textId="77777777" w:rsidR="00332E21" w:rsidRPr="004C6ECF" w:rsidRDefault="00332E21" w:rsidP="00621876">
            <w:pPr>
              <w:pStyle w:val="acctfourfigures"/>
              <w:tabs>
                <w:tab w:val="clear" w:pos="765"/>
                <w:tab w:val="decimal" w:pos="723"/>
              </w:tabs>
              <w:spacing w:line="220" w:lineRule="exact"/>
              <w:ind w:left="-91" w:right="-79"/>
              <w:rPr>
                <w:sz w:val="20"/>
              </w:rPr>
            </w:pPr>
          </w:p>
        </w:tc>
        <w:tc>
          <w:tcPr>
            <w:tcW w:w="180" w:type="dxa"/>
            <w:vAlign w:val="bottom"/>
          </w:tcPr>
          <w:p w14:paraId="2F5E0402" w14:textId="77777777" w:rsidR="00332E21" w:rsidRPr="004C6ECF" w:rsidRDefault="00332E21" w:rsidP="00621876">
            <w:pPr>
              <w:pStyle w:val="acctfourfigures"/>
              <w:tabs>
                <w:tab w:val="clear" w:pos="765"/>
              </w:tabs>
              <w:spacing w:line="220" w:lineRule="exact"/>
              <w:ind w:left="-79" w:right="-79"/>
              <w:jc w:val="center"/>
              <w:rPr>
                <w:sz w:val="20"/>
              </w:rPr>
            </w:pPr>
          </w:p>
        </w:tc>
        <w:tc>
          <w:tcPr>
            <w:tcW w:w="992" w:type="dxa"/>
            <w:vAlign w:val="bottom"/>
          </w:tcPr>
          <w:p w14:paraId="44CC8EF4" w14:textId="77777777" w:rsidR="00332E21" w:rsidRPr="004C6ECF" w:rsidRDefault="00332E21" w:rsidP="00621876">
            <w:pPr>
              <w:pStyle w:val="acctfourfigures"/>
              <w:tabs>
                <w:tab w:val="clear" w:pos="765"/>
                <w:tab w:val="decimal" w:pos="555"/>
              </w:tabs>
              <w:spacing w:line="220" w:lineRule="exact"/>
              <w:ind w:left="-79" w:right="-79"/>
              <w:rPr>
                <w:sz w:val="20"/>
              </w:rPr>
            </w:pPr>
          </w:p>
        </w:tc>
        <w:tc>
          <w:tcPr>
            <w:tcW w:w="182" w:type="dxa"/>
            <w:vAlign w:val="bottom"/>
          </w:tcPr>
          <w:p w14:paraId="7694F264" w14:textId="77777777" w:rsidR="00332E21" w:rsidRPr="004C6ECF" w:rsidRDefault="00332E21" w:rsidP="00621876">
            <w:pPr>
              <w:pStyle w:val="acctfourfigures"/>
              <w:spacing w:line="220" w:lineRule="exact"/>
              <w:rPr>
                <w:sz w:val="20"/>
              </w:rPr>
            </w:pPr>
          </w:p>
        </w:tc>
        <w:tc>
          <w:tcPr>
            <w:tcW w:w="986" w:type="dxa"/>
            <w:vAlign w:val="bottom"/>
          </w:tcPr>
          <w:p w14:paraId="4B23D8AB" w14:textId="77777777" w:rsidR="00332E21" w:rsidRPr="004C6ECF" w:rsidRDefault="00332E21" w:rsidP="00621876">
            <w:pPr>
              <w:pStyle w:val="acctfourfigures"/>
              <w:tabs>
                <w:tab w:val="clear" w:pos="765"/>
                <w:tab w:val="decimal" w:pos="730"/>
              </w:tabs>
              <w:spacing w:line="220" w:lineRule="exact"/>
              <w:ind w:left="-79" w:right="-79"/>
              <w:rPr>
                <w:sz w:val="20"/>
              </w:rPr>
            </w:pPr>
          </w:p>
        </w:tc>
        <w:tc>
          <w:tcPr>
            <w:tcW w:w="178" w:type="dxa"/>
          </w:tcPr>
          <w:p w14:paraId="393BF927" w14:textId="77777777" w:rsidR="00332E21" w:rsidRPr="004C6ECF" w:rsidRDefault="00332E21" w:rsidP="00621876">
            <w:pPr>
              <w:pStyle w:val="acctfourfigures"/>
              <w:tabs>
                <w:tab w:val="clear" w:pos="765"/>
              </w:tabs>
              <w:spacing w:line="220" w:lineRule="exact"/>
              <w:ind w:left="-79" w:right="-79"/>
              <w:jc w:val="center"/>
              <w:rPr>
                <w:sz w:val="20"/>
              </w:rPr>
            </w:pPr>
          </w:p>
        </w:tc>
        <w:tc>
          <w:tcPr>
            <w:tcW w:w="886" w:type="dxa"/>
            <w:vAlign w:val="bottom"/>
          </w:tcPr>
          <w:p w14:paraId="4CD22FA0" w14:textId="77777777" w:rsidR="00332E21" w:rsidRPr="004C6ECF" w:rsidRDefault="00332E21" w:rsidP="00621876">
            <w:pPr>
              <w:pStyle w:val="acctfourfigures"/>
              <w:tabs>
                <w:tab w:val="clear" w:pos="765"/>
                <w:tab w:val="decimal" w:pos="717"/>
              </w:tabs>
              <w:spacing w:line="220" w:lineRule="exact"/>
              <w:ind w:left="-91" w:right="-79"/>
              <w:rPr>
                <w:sz w:val="20"/>
              </w:rPr>
            </w:pPr>
          </w:p>
        </w:tc>
        <w:tc>
          <w:tcPr>
            <w:tcW w:w="178" w:type="dxa"/>
            <w:vAlign w:val="bottom"/>
          </w:tcPr>
          <w:p w14:paraId="3679DA87" w14:textId="77777777" w:rsidR="00332E21" w:rsidRPr="004C6ECF" w:rsidRDefault="00332E21" w:rsidP="00621876">
            <w:pPr>
              <w:pStyle w:val="acctfourfigures"/>
              <w:spacing w:line="220" w:lineRule="exact"/>
              <w:rPr>
                <w:sz w:val="20"/>
              </w:rPr>
            </w:pPr>
          </w:p>
        </w:tc>
        <w:tc>
          <w:tcPr>
            <w:tcW w:w="918" w:type="dxa"/>
            <w:vAlign w:val="bottom"/>
          </w:tcPr>
          <w:p w14:paraId="7BC138DE" w14:textId="77777777" w:rsidR="00332E21" w:rsidRPr="004C6ECF" w:rsidRDefault="00332E21" w:rsidP="00621876">
            <w:pPr>
              <w:pStyle w:val="acctfourfigures"/>
              <w:tabs>
                <w:tab w:val="clear" w:pos="765"/>
                <w:tab w:val="decimal" w:pos="566"/>
              </w:tabs>
              <w:spacing w:line="220" w:lineRule="exact"/>
              <w:ind w:left="-79" w:right="-79"/>
              <w:rPr>
                <w:sz w:val="20"/>
              </w:rPr>
            </w:pPr>
          </w:p>
        </w:tc>
        <w:tc>
          <w:tcPr>
            <w:tcW w:w="178" w:type="dxa"/>
            <w:vAlign w:val="bottom"/>
          </w:tcPr>
          <w:p w14:paraId="3EAF95F5" w14:textId="77777777" w:rsidR="00332E21" w:rsidRPr="004C6ECF" w:rsidRDefault="00332E21" w:rsidP="00621876">
            <w:pPr>
              <w:pStyle w:val="acctfourfigures"/>
              <w:spacing w:line="220" w:lineRule="exact"/>
              <w:rPr>
                <w:sz w:val="20"/>
              </w:rPr>
            </w:pPr>
          </w:p>
        </w:tc>
        <w:tc>
          <w:tcPr>
            <w:tcW w:w="974" w:type="dxa"/>
            <w:vAlign w:val="bottom"/>
          </w:tcPr>
          <w:p w14:paraId="7118B4D6" w14:textId="77777777" w:rsidR="00332E21" w:rsidRPr="004C6ECF" w:rsidRDefault="00332E21" w:rsidP="00621876">
            <w:pPr>
              <w:pStyle w:val="acctfourfigures"/>
              <w:tabs>
                <w:tab w:val="clear" w:pos="765"/>
                <w:tab w:val="decimal" w:pos="822"/>
              </w:tabs>
              <w:spacing w:line="220" w:lineRule="exact"/>
              <w:ind w:right="-183"/>
              <w:rPr>
                <w:sz w:val="20"/>
              </w:rPr>
            </w:pPr>
          </w:p>
        </w:tc>
      </w:tr>
      <w:tr w:rsidR="005C5E7B" w:rsidRPr="004C6ECF" w14:paraId="7DCFE712" w14:textId="77777777" w:rsidTr="00825487">
        <w:trPr>
          <w:cantSplit/>
        </w:trPr>
        <w:tc>
          <w:tcPr>
            <w:tcW w:w="2529" w:type="dxa"/>
          </w:tcPr>
          <w:p w14:paraId="5A953048" w14:textId="3F46F47A" w:rsidR="005C5E7B" w:rsidRPr="004C6ECF" w:rsidRDefault="005C5E7B" w:rsidP="008E7ABB">
            <w:pPr>
              <w:tabs>
                <w:tab w:val="left" w:pos="191"/>
              </w:tabs>
              <w:spacing w:line="220" w:lineRule="exact"/>
              <w:ind w:left="180"/>
              <w:rPr>
                <w:sz w:val="20"/>
                <w:lang w:bidi="th-TH"/>
              </w:rPr>
            </w:pPr>
            <w:r w:rsidRPr="004C6ECF">
              <w:rPr>
                <w:sz w:val="20"/>
                <w:lang w:bidi="th-TH"/>
              </w:rPr>
              <w:t>- related parties</w:t>
            </w:r>
          </w:p>
        </w:tc>
        <w:tc>
          <w:tcPr>
            <w:tcW w:w="900" w:type="dxa"/>
            <w:vAlign w:val="bottom"/>
          </w:tcPr>
          <w:p w14:paraId="286A0DC7" w14:textId="79849ECC" w:rsidR="005C5E7B" w:rsidRPr="004C6ECF" w:rsidRDefault="005C5E7B" w:rsidP="008E7ABB">
            <w:pPr>
              <w:pStyle w:val="acctfourfigures"/>
              <w:tabs>
                <w:tab w:val="clear" w:pos="765"/>
                <w:tab w:val="decimal" w:pos="723"/>
              </w:tabs>
              <w:spacing w:line="220" w:lineRule="exact"/>
              <w:ind w:right="-79"/>
              <w:rPr>
                <w:sz w:val="20"/>
              </w:rPr>
            </w:pPr>
            <w:r w:rsidRPr="004C6ECF">
              <w:rPr>
                <w:sz w:val="20"/>
              </w:rPr>
              <w:t>1,873</w:t>
            </w:r>
          </w:p>
        </w:tc>
        <w:tc>
          <w:tcPr>
            <w:tcW w:w="180" w:type="dxa"/>
            <w:vAlign w:val="bottom"/>
          </w:tcPr>
          <w:p w14:paraId="079F5A0C" w14:textId="77777777" w:rsidR="005C5E7B" w:rsidRPr="004C6ECF" w:rsidRDefault="005C5E7B" w:rsidP="008E7ABB">
            <w:pPr>
              <w:pStyle w:val="acctfourfigures"/>
              <w:tabs>
                <w:tab w:val="clear" w:pos="765"/>
              </w:tabs>
              <w:spacing w:line="220" w:lineRule="exact"/>
              <w:ind w:left="-79" w:right="-79"/>
              <w:rPr>
                <w:sz w:val="20"/>
              </w:rPr>
            </w:pPr>
          </w:p>
        </w:tc>
        <w:tc>
          <w:tcPr>
            <w:tcW w:w="992" w:type="dxa"/>
            <w:vAlign w:val="bottom"/>
          </w:tcPr>
          <w:p w14:paraId="074E2E2B" w14:textId="294CF2E8" w:rsidR="005C5E7B" w:rsidRPr="004C6ECF" w:rsidRDefault="005C5E7B" w:rsidP="004C6ECF">
            <w:pPr>
              <w:pStyle w:val="NoSpacing"/>
              <w:tabs>
                <w:tab w:val="clear" w:pos="227"/>
                <w:tab w:val="clear" w:pos="454"/>
                <w:tab w:val="clear" w:pos="680"/>
                <w:tab w:val="clear" w:pos="907"/>
                <w:tab w:val="left" w:pos="511"/>
                <w:tab w:val="left" w:pos="754"/>
              </w:tabs>
              <w:spacing w:line="240" w:lineRule="atLeast"/>
              <w:ind w:left="151" w:right="-141"/>
              <w:jc w:val="center"/>
              <w:rPr>
                <w:rFonts w:ascii="Times New Roman" w:hAnsi="Times New Roman" w:cs="Times New Roman"/>
                <w:sz w:val="20"/>
                <w:szCs w:val="20"/>
              </w:rPr>
            </w:pPr>
            <w:r w:rsidRPr="004C6ECF">
              <w:rPr>
                <w:rFonts w:ascii="Times New Roman" w:hAnsi="Times New Roman" w:cs="Times New Roman"/>
                <w:sz w:val="20"/>
                <w:szCs w:val="20"/>
              </w:rPr>
              <w:t>-</w:t>
            </w:r>
          </w:p>
        </w:tc>
        <w:tc>
          <w:tcPr>
            <w:tcW w:w="182" w:type="dxa"/>
            <w:vAlign w:val="bottom"/>
          </w:tcPr>
          <w:p w14:paraId="5D4DD6C0" w14:textId="77777777" w:rsidR="005C5E7B" w:rsidRPr="004C6ECF" w:rsidRDefault="005C5E7B" w:rsidP="008E7ABB">
            <w:pPr>
              <w:pStyle w:val="acctfourfigures"/>
              <w:spacing w:line="220" w:lineRule="exact"/>
              <w:rPr>
                <w:sz w:val="20"/>
              </w:rPr>
            </w:pPr>
          </w:p>
        </w:tc>
        <w:tc>
          <w:tcPr>
            <w:tcW w:w="986" w:type="dxa"/>
            <w:vAlign w:val="bottom"/>
          </w:tcPr>
          <w:p w14:paraId="0E346742" w14:textId="25AC8365" w:rsidR="005C5E7B" w:rsidRPr="004C6ECF" w:rsidRDefault="005C5E7B" w:rsidP="008E7ABB">
            <w:pPr>
              <w:pStyle w:val="acctfourfigures"/>
              <w:tabs>
                <w:tab w:val="clear" w:pos="765"/>
                <w:tab w:val="decimal" w:pos="809"/>
              </w:tabs>
              <w:spacing w:line="220" w:lineRule="exact"/>
              <w:ind w:right="-79"/>
              <w:rPr>
                <w:sz w:val="20"/>
              </w:rPr>
            </w:pPr>
            <w:r w:rsidRPr="004C6ECF">
              <w:rPr>
                <w:sz w:val="20"/>
              </w:rPr>
              <w:t>1,873</w:t>
            </w:r>
          </w:p>
        </w:tc>
        <w:tc>
          <w:tcPr>
            <w:tcW w:w="178" w:type="dxa"/>
          </w:tcPr>
          <w:p w14:paraId="0B6A0AD9" w14:textId="77777777" w:rsidR="005C5E7B" w:rsidRPr="004C6ECF" w:rsidRDefault="005C5E7B" w:rsidP="008E7ABB">
            <w:pPr>
              <w:pStyle w:val="acctfourfigures"/>
              <w:tabs>
                <w:tab w:val="clear" w:pos="765"/>
              </w:tabs>
              <w:spacing w:line="220" w:lineRule="exact"/>
              <w:ind w:left="-79" w:right="-79"/>
              <w:rPr>
                <w:sz w:val="20"/>
              </w:rPr>
            </w:pPr>
          </w:p>
        </w:tc>
        <w:tc>
          <w:tcPr>
            <w:tcW w:w="886" w:type="dxa"/>
            <w:vAlign w:val="bottom"/>
          </w:tcPr>
          <w:p w14:paraId="7E2EDF53" w14:textId="771023EB" w:rsidR="005C5E7B" w:rsidRPr="004C6ECF" w:rsidRDefault="005C5E7B" w:rsidP="009567A0">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4C6ECF">
              <w:rPr>
                <w:rFonts w:ascii="Times New Roman" w:hAnsi="Times New Roman" w:cs="Times New Roman"/>
                <w:sz w:val="20"/>
                <w:szCs w:val="20"/>
              </w:rPr>
              <w:t>1,999</w:t>
            </w:r>
          </w:p>
        </w:tc>
        <w:tc>
          <w:tcPr>
            <w:tcW w:w="178" w:type="dxa"/>
            <w:vAlign w:val="bottom"/>
          </w:tcPr>
          <w:p w14:paraId="673A71B4" w14:textId="77777777" w:rsidR="005C5E7B" w:rsidRPr="004C6ECF" w:rsidRDefault="005C5E7B" w:rsidP="008E7AB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rPr>
                <w:rFonts w:ascii="Times New Roman" w:hAnsi="Times New Roman" w:cs="Times New Roman"/>
                <w:sz w:val="20"/>
                <w:szCs w:val="20"/>
              </w:rPr>
            </w:pPr>
          </w:p>
        </w:tc>
        <w:tc>
          <w:tcPr>
            <w:tcW w:w="918" w:type="dxa"/>
            <w:vAlign w:val="bottom"/>
          </w:tcPr>
          <w:p w14:paraId="4828FEA6" w14:textId="2328B39F" w:rsidR="005C5E7B" w:rsidRPr="004C6ECF" w:rsidRDefault="005C5E7B" w:rsidP="004C6ECF">
            <w:pPr>
              <w:pStyle w:val="NoSpacing"/>
              <w:tabs>
                <w:tab w:val="clear" w:pos="227"/>
                <w:tab w:val="clear" w:pos="454"/>
                <w:tab w:val="clear" w:pos="680"/>
                <w:tab w:val="clear" w:pos="907"/>
                <w:tab w:val="left" w:pos="370"/>
                <w:tab w:val="left" w:pos="640"/>
                <w:tab w:val="left" w:pos="730"/>
              </w:tabs>
              <w:spacing w:line="240" w:lineRule="atLeast"/>
              <w:ind w:left="151" w:right="-141"/>
              <w:jc w:val="center"/>
              <w:rPr>
                <w:rFonts w:ascii="Times New Roman" w:hAnsi="Times New Roman" w:cs="Times New Roman"/>
                <w:sz w:val="20"/>
                <w:szCs w:val="20"/>
              </w:rPr>
            </w:pPr>
            <w:r w:rsidRPr="004C6ECF">
              <w:rPr>
                <w:rFonts w:ascii="Times New Roman" w:hAnsi="Times New Roman" w:cs="Times New Roman"/>
                <w:sz w:val="20"/>
                <w:szCs w:val="20"/>
              </w:rPr>
              <w:t>-</w:t>
            </w:r>
          </w:p>
        </w:tc>
        <w:tc>
          <w:tcPr>
            <w:tcW w:w="178" w:type="dxa"/>
            <w:vAlign w:val="bottom"/>
          </w:tcPr>
          <w:p w14:paraId="67BE1499" w14:textId="77777777" w:rsidR="005C5E7B" w:rsidRPr="004C6ECF" w:rsidRDefault="005C5E7B" w:rsidP="008E7AB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rPr>
                <w:rFonts w:ascii="Times New Roman" w:hAnsi="Times New Roman" w:cs="Times New Roman"/>
                <w:sz w:val="20"/>
                <w:szCs w:val="20"/>
              </w:rPr>
            </w:pPr>
          </w:p>
        </w:tc>
        <w:tc>
          <w:tcPr>
            <w:tcW w:w="974" w:type="dxa"/>
            <w:vAlign w:val="bottom"/>
          </w:tcPr>
          <w:p w14:paraId="022919D0" w14:textId="1A29CD2F" w:rsidR="005C5E7B" w:rsidRPr="004C6ECF" w:rsidRDefault="005C5E7B" w:rsidP="009567A0">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4C6ECF">
              <w:rPr>
                <w:rFonts w:ascii="Times New Roman" w:hAnsi="Times New Roman" w:cs="Times New Roman"/>
                <w:sz w:val="20"/>
                <w:szCs w:val="20"/>
              </w:rPr>
              <w:t>1,999</w:t>
            </w:r>
          </w:p>
        </w:tc>
      </w:tr>
      <w:tr w:rsidR="005C5E7B" w:rsidRPr="004C6ECF" w14:paraId="711F9D88" w14:textId="77777777" w:rsidTr="00825487">
        <w:trPr>
          <w:cantSplit/>
        </w:trPr>
        <w:tc>
          <w:tcPr>
            <w:tcW w:w="2529" w:type="dxa"/>
          </w:tcPr>
          <w:p w14:paraId="2189C19D" w14:textId="77777777" w:rsidR="005C5E7B" w:rsidRPr="004C6ECF" w:rsidRDefault="005C5E7B" w:rsidP="005C5E7B">
            <w:pPr>
              <w:tabs>
                <w:tab w:val="left" w:pos="191"/>
              </w:tabs>
              <w:spacing w:line="220" w:lineRule="exact"/>
              <w:rPr>
                <w:sz w:val="20"/>
                <w:lang w:bidi="th-TH"/>
              </w:rPr>
            </w:pPr>
            <w:r w:rsidRPr="004C6ECF">
              <w:rPr>
                <w:sz w:val="20"/>
                <w:lang w:bidi="th-TH"/>
              </w:rPr>
              <w:t xml:space="preserve">Current portion of </w:t>
            </w:r>
          </w:p>
          <w:p w14:paraId="2A14DE20" w14:textId="52D2DCD2" w:rsidR="005C5E7B" w:rsidRPr="004C6ECF" w:rsidRDefault="005C5E7B" w:rsidP="005C5E7B">
            <w:pPr>
              <w:tabs>
                <w:tab w:val="left" w:pos="191"/>
              </w:tabs>
              <w:spacing w:line="220" w:lineRule="exact"/>
              <w:rPr>
                <w:sz w:val="20"/>
                <w:lang w:bidi="th-TH"/>
              </w:rPr>
            </w:pPr>
            <w:r w:rsidRPr="004C6ECF">
              <w:rPr>
                <w:sz w:val="20"/>
                <w:lang w:bidi="th-TH"/>
              </w:rPr>
              <w:t xml:space="preserve">    long-term loan</w:t>
            </w:r>
          </w:p>
        </w:tc>
        <w:tc>
          <w:tcPr>
            <w:tcW w:w="900" w:type="dxa"/>
            <w:vAlign w:val="bottom"/>
          </w:tcPr>
          <w:p w14:paraId="7D9A2AB8" w14:textId="5DAE096E" w:rsidR="005C5E7B" w:rsidRPr="004C6ECF" w:rsidRDefault="005C5E7B" w:rsidP="005C5E7B">
            <w:pPr>
              <w:pStyle w:val="acctfourfigures"/>
              <w:tabs>
                <w:tab w:val="clear" w:pos="765"/>
                <w:tab w:val="decimal" w:pos="723"/>
              </w:tabs>
              <w:spacing w:line="220" w:lineRule="exact"/>
              <w:ind w:left="-91" w:right="-79"/>
              <w:rPr>
                <w:sz w:val="20"/>
              </w:rPr>
            </w:pPr>
          </w:p>
        </w:tc>
        <w:tc>
          <w:tcPr>
            <w:tcW w:w="180" w:type="dxa"/>
            <w:vAlign w:val="bottom"/>
          </w:tcPr>
          <w:p w14:paraId="1E65BE6C" w14:textId="77777777" w:rsidR="005C5E7B" w:rsidRPr="004C6ECF" w:rsidRDefault="005C5E7B" w:rsidP="005C5E7B">
            <w:pPr>
              <w:pStyle w:val="acctfourfigures"/>
              <w:tabs>
                <w:tab w:val="clear" w:pos="765"/>
              </w:tabs>
              <w:spacing w:line="220" w:lineRule="exact"/>
              <w:ind w:left="-79" w:right="-79"/>
              <w:jc w:val="center"/>
              <w:rPr>
                <w:sz w:val="20"/>
              </w:rPr>
            </w:pPr>
          </w:p>
        </w:tc>
        <w:tc>
          <w:tcPr>
            <w:tcW w:w="992" w:type="dxa"/>
            <w:vAlign w:val="bottom"/>
          </w:tcPr>
          <w:p w14:paraId="4046E62A" w14:textId="77777777"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182" w:type="dxa"/>
            <w:vAlign w:val="bottom"/>
          </w:tcPr>
          <w:p w14:paraId="7AF8A42F" w14:textId="77777777" w:rsidR="005C5E7B" w:rsidRPr="004C6ECF" w:rsidRDefault="005C5E7B" w:rsidP="005C5E7B">
            <w:pPr>
              <w:pStyle w:val="acctfourfigures"/>
              <w:spacing w:line="220" w:lineRule="exact"/>
              <w:rPr>
                <w:sz w:val="20"/>
              </w:rPr>
            </w:pPr>
          </w:p>
        </w:tc>
        <w:tc>
          <w:tcPr>
            <w:tcW w:w="986" w:type="dxa"/>
            <w:vAlign w:val="bottom"/>
          </w:tcPr>
          <w:p w14:paraId="2FBF917E" w14:textId="77777777" w:rsidR="005C5E7B" w:rsidRPr="004C6ECF" w:rsidRDefault="005C5E7B" w:rsidP="005C5E7B">
            <w:pPr>
              <w:pStyle w:val="acctfourfigures"/>
              <w:tabs>
                <w:tab w:val="clear" w:pos="765"/>
                <w:tab w:val="decimal" w:pos="730"/>
              </w:tabs>
              <w:spacing w:line="220" w:lineRule="exact"/>
              <w:ind w:left="-79" w:right="-79"/>
              <w:rPr>
                <w:sz w:val="20"/>
              </w:rPr>
            </w:pPr>
          </w:p>
        </w:tc>
        <w:tc>
          <w:tcPr>
            <w:tcW w:w="178" w:type="dxa"/>
          </w:tcPr>
          <w:p w14:paraId="633D5055" w14:textId="77777777" w:rsidR="005C5E7B" w:rsidRPr="004C6ECF" w:rsidRDefault="005C5E7B" w:rsidP="005C5E7B">
            <w:pPr>
              <w:pStyle w:val="acctfourfigures"/>
              <w:tabs>
                <w:tab w:val="clear" w:pos="765"/>
              </w:tabs>
              <w:spacing w:line="220" w:lineRule="exact"/>
              <w:ind w:left="-79" w:right="-79"/>
              <w:jc w:val="center"/>
              <w:rPr>
                <w:sz w:val="20"/>
              </w:rPr>
            </w:pPr>
          </w:p>
        </w:tc>
        <w:tc>
          <w:tcPr>
            <w:tcW w:w="886" w:type="dxa"/>
            <w:vAlign w:val="bottom"/>
          </w:tcPr>
          <w:p w14:paraId="423FCA9C" w14:textId="77777777"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178" w:type="dxa"/>
            <w:vAlign w:val="bottom"/>
          </w:tcPr>
          <w:p w14:paraId="244C9492" w14:textId="77777777"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918" w:type="dxa"/>
            <w:vAlign w:val="bottom"/>
          </w:tcPr>
          <w:p w14:paraId="28EC6CF9" w14:textId="77777777"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178" w:type="dxa"/>
            <w:vAlign w:val="bottom"/>
          </w:tcPr>
          <w:p w14:paraId="111D4E52" w14:textId="77777777"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c>
          <w:tcPr>
            <w:tcW w:w="974" w:type="dxa"/>
            <w:vAlign w:val="bottom"/>
          </w:tcPr>
          <w:p w14:paraId="2C526CAB" w14:textId="77777777"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p>
        </w:tc>
      </w:tr>
      <w:tr w:rsidR="005C5E7B" w:rsidRPr="004C6ECF" w14:paraId="0E9DF67A" w14:textId="77777777" w:rsidTr="004C6ECF">
        <w:trPr>
          <w:cantSplit/>
          <w:trHeight w:val="74"/>
        </w:trPr>
        <w:tc>
          <w:tcPr>
            <w:tcW w:w="2529" w:type="dxa"/>
          </w:tcPr>
          <w:p w14:paraId="40B78013" w14:textId="0C086DC5" w:rsidR="005C5E7B" w:rsidRPr="004C6ECF" w:rsidRDefault="005C5E7B" w:rsidP="005C5E7B">
            <w:pPr>
              <w:tabs>
                <w:tab w:val="left" w:pos="191"/>
              </w:tabs>
              <w:spacing w:line="220" w:lineRule="exact"/>
              <w:ind w:left="189"/>
              <w:rPr>
                <w:sz w:val="20"/>
                <w:lang w:bidi="th-TH"/>
              </w:rPr>
            </w:pPr>
            <w:r w:rsidRPr="004C6ECF">
              <w:rPr>
                <w:sz w:val="20"/>
                <w:lang w:bidi="th-TH"/>
              </w:rPr>
              <w:t>- related parties</w:t>
            </w:r>
          </w:p>
        </w:tc>
        <w:tc>
          <w:tcPr>
            <w:tcW w:w="900" w:type="dxa"/>
            <w:vAlign w:val="bottom"/>
          </w:tcPr>
          <w:p w14:paraId="5AB921A8" w14:textId="51991BFA" w:rsidR="005C5E7B" w:rsidRPr="004C6ECF" w:rsidRDefault="005C5E7B" w:rsidP="005C5E7B">
            <w:pPr>
              <w:pStyle w:val="acctfourfigures"/>
              <w:tabs>
                <w:tab w:val="clear" w:pos="765"/>
                <w:tab w:val="decimal" w:pos="715"/>
              </w:tabs>
              <w:spacing w:line="220" w:lineRule="exact"/>
              <w:ind w:left="-91" w:right="-79"/>
              <w:rPr>
                <w:sz w:val="20"/>
              </w:rPr>
            </w:pPr>
            <w:r w:rsidRPr="004C6ECF">
              <w:rPr>
                <w:sz w:val="20"/>
              </w:rPr>
              <w:t>489</w:t>
            </w:r>
          </w:p>
        </w:tc>
        <w:tc>
          <w:tcPr>
            <w:tcW w:w="180" w:type="dxa"/>
            <w:vAlign w:val="bottom"/>
          </w:tcPr>
          <w:p w14:paraId="0B4D122F" w14:textId="77777777" w:rsidR="005C5E7B" w:rsidRPr="004C6ECF" w:rsidRDefault="005C5E7B" w:rsidP="005C5E7B">
            <w:pPr>
              <w:pStyle w:val="acctfourfigures"/>
              <w:tabs>
                <w:tab w:val="clear" w:pos="765"/>
              </w:tabs>
              <w:spacing w:line="220" w:lineRule="exact"/>
              <w:ind w:left="-79" w:right="-79"/>
              <w:jc w:val="center"/>
              <w:rPr>
                <w:sz w:val="20"/>
              </w:rPr>
            </w:pPr>
          </w:p>
        </w:tc>
        <w:tc>
          <w:tcPr>
            <w:tcW w:w="992" w:type="dxa"/>
            <w:vAlign w:val="bottom"/>
          </w:tcPr>
          <w:p w14:paraId="26BF5AFC" w14:textId="0171CFD5" w:rsidR="005C5E7B" w:rsidRPr="004C6ECF" w:rsidRDefault="004C6ECF"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cs/>
              </w:rPr>
            </w:pPr>
            <w:r w:rsidRPr="004C6ECF">
              <w:rPr>
                <w:rFonts w:ascii="Times New Roman" w:hAnsi="Times New Roman" w:cs="Times New Roman"/>
                <w:sz w:val="20"/>
                <w:szCs w:val="20"/>
              </w:rPr>
              <w:t>-</w:t>
            </w:r>
          </w:p>
        </w:tc>
        <w:tc>
          <w:tcPr>
            <w:tcW w:w="182" w:type="dxa"/>
            <w:vAlign w:val="bottom"/>
          </w:tcPr>
          <w:p w14:paraId="16123B15" w14:textId="77777777" w:rsidR="005C5E7B" w:rsidRPr="004C6ECF" w:rsidRDefault="005C5E7B" w:rsidP="005C5E7B">
            <w:pPr>
              <w:pStyle w:val="acctfourfigures"/>
              <w:spacing w:line="220" w:lineRule="exact"/>
              <w:rPr>
                <w:sz w:val="20"/>
              </w:rPr>
            </w:pPr>
          </w:p>
        </w:tc>
        <w:tc>
          <w:tcPr>
            <w:tcW w:w="986" w:type="dxa"/>
            <w:vAlign w:val="bottom"/>
          </w:tcPr>
          <w:p w14:paraId="54715DAF" w14:textId="31AC3C80" w:rsidR="005C5E7B" w:rsidRPr="004C6ECF" w:rsidRDefault="005C5E7B" w:rsidP="005C5E7B">
            <w:pPr>
              <w:pStyle w:val="acctfourfigures"/>
              <w:tabs>
                <w:tab w:val="clear" w:pos="765"/>
                <w:tab w:val="decimal" w:pos="809"/>
              </w:tabs>
              <w:spacing w:line="220" w:lineRule="exact"/>
              <w:ind w:left="-79" w:right="-79"/>
              <w:rPr>
                <w:sz w:val="20"/>
              </w:rPr>
            </w:pPr>
            <w:r w:rsidRPr="004C6ECF">
              <w:rPr>
                <w:sz w:val="20"/>
              </w:rPr>
              <w:t>489</w:t>
            </w:r>
          </w:p>
        </w:tc>
        <w:tc>
          <w:tcPr>
            <w:tcW w:w="178" w:type="dxa"/>
          </w:tcPr>
          <w:p w14:paraId="1C23E03D" w14:textId="77777777" w:rsidR="005C5E7B" w:rsidRPr="004C6ECF" w:rsidRDefault="005C5E7B" w:rsidP="005C5E7B">
            <w:pPr>
              <w:pStyle w:val="acctfourfigures"/>
              <w:tabs>
                <w:tab w:val="clear" w:pos="765"/>
              </w:tabs>
              <w:spacing w:line="220" w:lineRule="exact"/>
              <w:ind w:left="-79" w:right="-79"/>
              <w:jc w:val="center"/>
              <w:rPr>
                <w:sz w:val="20"/>
              </w:rPr>
            </w:pPr>
          </w:p>
        </w:tc>
        <w:tc>
          <w:tcPr>
            <w:tcW w:w="886" w:type="dxa"/>
            <w:vAlign w:val="bottom"/>
          </w:tcPr>
          <w:p w14:paraId="275E3996" w14:textId="684C504F"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4C6ECF">
              <w:rPr>
                <w:rFonts w:ascii="Times New Roman" w:hAnsi="Times New Roman" w:cs="Times New Roman"/>
                <w:sz w:val="20"/>
                <w:szCs w:val="20"/>
              </w:rPr>
              <w:t xml:space="preserve">   481</w:t>
            </w:r>
          </w:p>
        </w:tc>
        <w:tc>
          <w:tcPr>
            <w:tcW w:w="178" w:type="dxa"/>
            <w:vAlign w:val="bottom"/>
          </w:tcPr>
          <w:p w14:paraId="64D3F686" w14:textId="77777777" w:rsidR="005C5E7B" w:rsidRPr="004C6ECF" w:rsidRDefault="005C5E7B" w:rsidP="005C5E7B">
            <w:pPr>
              <w:pStyle w:val="acctfourfigures"/>
              <w:spacing w:line="220" w:lineRule="exact"/>
              <w:rPr>
                <w:sz w:val="20"/>
              </w:rPr>
            </w:pPr>
          </w:p>
        </w:tc>
        <w:tc>
          <w:tcPr>
            <w:tcW w:w="918" w:type="dxa"/>
            <w:vAlign w:val="bottom"/>
          </w:tcPr>
          <w:p w14:paraId="32A55403" w14:textId="58FA6DD5" w:rsidR="005C5E7B" w:rsidRPr="004C6ECF" w:rsidRDefault="005C5E7B" w:rsidP="005C5E7B">
            <w:pPr>
              <w:pStyle w:val="NoSpacing"/>
              <w:tabs>
                <w:tab w:val="clear" w:pos="227"/>
                <w:tab w:val="clear" w:pos="454"/>
                <w:tab w:val="clear" w:pos="680"/>
                <w:tab w:val="clear" w:pos="907"/>
                <w:tab w:val="left" w:pos="370"/>
                <w:tab w:val="left" w:pos="640"/>
                <w:tab w:val="left" w:pos="730"/>
              </w:tabs>
              <w:spacing w:line="240" w:lineRule="atLeast"/>
              <w:ind w:left="151" w:right="-141"/>
              <w:jc w:val="center"/>
              <w:rPr>
                <w:rFonts w:ascii="Times New Roman" w:hAnsi="Times New Roman" w:cs="Times New Roman"/>
                <w:sz w:val="20"/>
                <w:szCs w:val="20"/>
              </w:rPr>
            </w:pPr>
            <w:r w:rsidRPr="004C6ECF">
              <w:rPr>
                <w:rFonts w:ascii="Times New Roman" w:hAnsi="Times New Roman" w:cs="Times New Roman"/>
                <w:sz w:val="20"/>
                <w:szCs w:val="20"/>
              </w:rPr>
              <w:t>-</w:t>
            </w:r>
          </w:p>
        </w:tc>
        <w:tc>
          <w:tcPr>
            <w:tcW w:w="178" w:type="dxa"/>
            <w:vAlign w:val="bottom"/>
          </w:tcPr>
          <w:p w14:paraId="0B94CF0F" w14:textId="77777777" w:rsidR="005C5E7B" w:rsidRPr="004C6ECF" w:rsidRDefault="005C5E7B" w:rsidP="005C5E7B">
            <w:pPr>
              <w:pStyle w:val="acctfourfigures"/>
              <w:spacing w:line="220" w:lineRule="exact"/>
              <w:rPr>
                <w:sz w:val="20"/>
              </w:rPr>
            </w:pPr>
          </w:p>
        </w:tc>
        <w:tc>
          <w:tcPr>
            <w:tcW w:w="974" w:type="dxa"/>
            <w:vAlign w:val="bottom"/>
          </w:tcPr>
          <w:p w14:paraId="66D82F5D" w14:textId="432444BC"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sz w:val="20"/>
                <w:szCs w:val="20"/>
              </w:rPr>
            </w:pPr>
            <w:r w:rsidRPr="004C6ECF">
              <w:rPr>
                <w:rFonts w:ascii="Times New Roman" w:hAnsi="Times New Roman" w:cs="Times New Roman"/>
                <w:sz w:val="20"/>
                <w:szCs w:val="20"/>
              </w:rPr>
              <w:t xml:space="preserve">    481</w:t>
            </w:r>
          </w:p>
        </w:tc>
      </w:tr>
      <w:tr w:rsidR="005C5E7B" w:rsidRPr="004C6ECF" w14:paraId="0DDB9F2C" w14:textId="77777777" w:rsidTr="00825487">
        <w:trPr>
          <w:cantSplit/>
          <w:trHeight w:val="50"/>
        </w:trPr>
        <w:tc>
          <w:tcPr>
            <w:tcW w:w="2529" w:type="dxa"/>
          </w:tcPr>
          <w:p w14:paraId="5D056B2E" w14:textId="77777777" w:rsidR="005C5E7B" w:rsidRPr="004C6ECF" w:rsidRDefault="005C5E7B" w:rsidP="005C5E7B">
            <w:pPr>
              <w:tabs>
                <w:tab w:val="left" w:pos="191"/>
              </w:tabs>
              <w:spacing w:line="220" w:lineRule="exact"/>
              <w:ind w:left="191" w:right="-68" w:hanging="191"/>
              <w:rPr>
                <w:sz w:val="20"/>
              </w:rPr>
            </w:pPr>
            <w:r w:rsidRPr="004C6ECF">
              <w:rPr>
                <w:b/>
                <w:bCs/>
                <w:sz w:val="20"/>
                <w:lang w:bidi="th-TH"/>
              </w:rPr>
              <w:t>Total interest-bearing liabilities</w:t>
            </w:r>
          </w:p>
        </w:tc>
        <w:tc>
          <w:tcPr>
            <w:tcW w:w="900" w:type="dxa"/>
            <w:tcBorders>
              <w:top w:val="single" w:sz="4" w:space="0" w:color="auto"/>
              <w:left w:val="nil"/>
              <w:bottom w:val="double" w:sz="4" w:space="0" w:color="auto"/>
              <w:right w:val="nil"/>
            </w:tcBorders>
            <w:vAlign w:val="bottom"/>
          </w:tcPr>
          <w:p w14:paraId="33ED9AC7" w14:textId="46B8BE4A" w:rsidR="005C5E7B" w:rsidRPr="004C6ECF" w:rsidRDefault="005C5E7B" w:rsidP="005C5E7B">
            <w:pPr>
              <w:pStyle w:val="acctfourfigures"/>
              <w:tabs>
                <w:tab w:val="clear" w:pos="765"/>
                <w:tab w:val="decimal" w:pos="715"/>
              </w:tabs>
              <w:spacing w:line="220" w:lineRule="exact"/>
              <w:ind w:left="-91" w:right="-339"/>
              <w:rPr>
                <w:b/>
                <w:bCs/>
                <w:sz w:val="20"/>
                <w:cs/>
                <w:lang w:val="en-US" w:bidi="th-TH"/>
              </w:rPr>
            </w:pPr>
            <w:r w:rsidRPr="004C6ECF">
              <w:rPr>
                <w:b/>
                <w:bCs/>
                <w:sz w:val="20"/>
              </w:rPr>
              <w:t>2,362</w:t>
            </w:r>
          </w:p>
        </w:tc>
        <w:tc>
          <w:tcPr>
            <w:tcW w:w="180" w:type="dxa"/>
            <w:vAlign w:val="bottom"/>
          </w:tcPr>
          <w:p w14:paraId="3D57A0AE" w14:textId="77777777" w:rsidR="005C5E7B" w:rsidRPr="004C6ECF" w:rsidRDefault="005C5E7B" w:rsidP="005C5E7B">
            <w:pPr>
              <w:pStyle w:val="acctfourfigures"/>
              <w:tabs>
                <w:tab w:val="clear" w:pos="765"/>
                <w:tab w:val="decimal" w:pos="544"/>
              </w:tabs>
              <w:spacing w:line="220" w:lineRule="exact"/>
              <w:ind w:left="-79" w:right="-79"/>
              <w:jc w:val="center"/>
              <w:rPr>
                <w:sz w:val="20"/>
              </w:rPr>
            </w:pPr>
          </w:p>
        </w:tc>
        <w:tc>
          <w:tcPr>
            <w:tcW w:w="992" w:type="dxa"/>
            <w:tcBorders>
              <w:top w:val="single" w:sz="4" w:space="0" w:color="auto"/>
              <w:left w:val="nil"/>
              <w:bottom w:val="double" w:sz="4" w:space="0" w:color="auto"/>
              <w:right w:val="nil"/>
            </w:tcBorders>
            <w:vAlign w:val="bottom"/>
          </w:tcPr>
          <w:p w14:paraId="65BC0BA0" w14:textId="233A61DE"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b/>
                <w:bCs/>
                <w:sz w:val="20"/>
                <w:szCs w:val="20"/>
              </w:rPr>
            </w:pPr>
            <w:r w:rsidRPr="004C6ECF">
              <w:rPr>
                <w:rFonts w:ascii="Times New Roman" w:hAnsi="Times New Roman" w:cs="Times New Roman"/>
                <w:b/>
                <w:bCs/>
                <w:sz w:val="20"/>
                <w:szCs w:val="20"/>
              </w:rPr>
              <w:t>-</w:t>
            </w:r>
          </w:p>
        </w:tc>
        <w:tc>
          <w:tcPr>
            <w:tcW w:w="182" w:type="dxa"/>
            <w:vAlign w:val="bottom"/>
          </w:tcPr>
          <w:p w14:paraId="7A16DFD9" w14:textId="77777777" w:rsidR="005C5E7B" w:rsidRPr="004C6ECF" w:rsidRDefault="005C5E7B" w:rsidP="005C5E7B">
            <w:pPr>
              <w:pStyle w:val="acctfourfigures"/>
              <w:spacing w:line="220" w:lineRule="exact"/>
              <w:rPr>
                <w:b/>
                <w:bCs/>
                <w:sz w:val="20"/>
              </w:rPr>
            </w:pPr>
          </w:p>
        </w:tc>
        <w:tc>
          <w:tcPr>
            <w:tcW w:w="986" w:type="dxa"/>
            <w:tcBorders>
              <w:top w:val="single" w:sz="4" w:space="0" w:color="auto"/>
              <w:left w:val="nil"/>
              <w:bottom w:val="double" w:sz="4" w:space="0" w:color="auto"/>
              <w:right w:val="nil"/>
            </w:tcBorders>
            <w:vAlign w:val="bottom"/>
          </w:tcPr>
          <w:p w14:paraId="5A968928" w14:textId="2E2FA47C" w:rsidR="005C5E7B" w:rsidRPr="004C6ECF" w:rsidRDefault="005C5E7B" w:rsidP="005C5E7B">
            <w:pPr>
              <w:pStyle w:val="acctfourfigures"/>
              <w:tabs>
                <w:tab w:val="clear" w:pos="765"/>
              </w:tabs>
              <w:spacing w:line="220" w:lineRule="exact"/>
              <w:ind w:right="28"/>
              <w:jc w:val="right"/>
              <w:rPr>
                <w:b/>
                <w:bCs/>
                <w:sz w:val="20"/>
              </w:rPr>
            </w:pPr>
            <w:r w:rsidRPr="004C6ECF">
              <w:rPr>
                <w:b/>
                <w:bCs/>
                <w:sz w:val="20"/>
              </w:rPr>
              <w:t>2,362</w:t>
            </w:r>
          </w:p>
        </w:tc>
        <w:tc>
          <w:tcPr>
            <w:tcW w:w="178" w:type="dxa"/>
          </w:tcPr>
          <w:p w14:paraId="5C18B126" w14:textId="77777777" w:rsidR="005C5E7B" w:rsidRPr="004C6ECF" w:rsidRDefault="005C5E7B" w:rsidP="005C5E7B">
            <w:pPr>
              <w:pStyle w:val="acctfourfigures"/>
              <w:tabs>
                <w:tab w:val="clear" w:pos="765"/>
              </w:tabs>
              <w:spacing w:line="220" w:lineRule="exact"/>
              <w:ind w:left="-79" w:right="-79"/>
              <w:jc w:val="center"/>
              <w:rPr>
                <w:b/>
                <w:bCs/>
                <w:sz w:val="20"/>
              </w:rPr>
            </w:pPr>
          </w:p>
        </w:tc>
        <w:tc>
          <w:tcPr>
            <w:tcW w:w="886" w:type="dxa"/>
            <w:tcBorders>
              <w:top w:val="single" w:sz="4" w:space="0" w:color="auto"/>
              <w:bottom w:val="double" w:sz="4" w:space="0" w:color="auto"/>
            </w:tcBorders>
            <w:vAlign w:val="bottom"/>
          </w:tcPr>
          <w:p w14:paraId="3A50F50B" w14:textId="4005649D"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b/>
                <w:bCs/>
                <w:sz w:val="20"/>
                <w:szCs w:val="20"/>
              </w:rPr>
            </w:pPr>
            <w:r w:rsidRPr="004C6ECF">
              <w:rPr>
                <w:rFonts w:ascii="Times New Roman" w:hAnsi="Times New Roman" w:cs="Times New Roman"/>
                <w:b/>
                <w:bCs/>
                <w:sz w:val="20"/>
                <w:szCs w:val="20"/>
              </w:rPr>
              <w:t>2,480</w:t>
            </w:r>
          </w:p>
        </w:tc>
        <w:tc>
          <w:tcPr>
            <w:tcW w:w="178" w:type="dxa"/>
            <w:vAlign w:val="bottom"/>
          </w:tcPr>
          <w:p w14:paraId="4ED57299" w14:textId="77777777" w:rsidR="005C5E7B" w:rsidRPr="004C6ECF" w:rsidRDefault="005C5E7B" w:rsidP="005C5E7B">
            <w:pPr>
              <w:pStyle w:val="acctfourfigures"/>
              <w:spacing w:line="220" w:lineRule="exact"/>
              <w:rPr>
                <w:b/>
                <w:bCs/>
                <w:sz w:val="20"/>
              </w:rPr>
            </w:pPr>
          </w:p>
        </w:tc>
        <w:tc>
          <w:tcPr>
            <w:tcW w:w="918" w:type="dxa"/>
            <w:tcBorders>
              <w:top w:val="single" w:sz="4" w:space="0" w:color="auto"/>
              <w:bottom w:val="double" w:sz="4" w:space="0" w:color="auto"/>
            </w:tcBorders>
            <w:vAlign w:val="bottom"/>
          </w:tcPr>
          <w:p w14:paraId="6D9A3BFC" w14:textId="3619E50D" w:rsidR="005C5E7B" w:rsidRPr="004C6ECF" w:rsidRDefault="005C5E7B" w:rsidP="005C5E7B">
            <w:pPr>
              <w:pStyle w:val="NoSpacing"/>
              <w:tabs>
                <w:tab w:val="clear" w:pos="227"/>
                <w:tab w:val="clear" w:pos="454"/>
                <w:tab w:val="clear" w:pos="680"/>
                <w:tab w:val="clear" w:pos="907"/>
                <w:tab w:val="left" w:pos="370"/>
                <w:tab w:val="left" w:pos="540"/>
                <w:tab w:val="left" w:pos="640"/>
                <w:tab w:val="left" w:pos="730"/>
              </w:tabs>
              <w:spacing w:line="240" w:lineRule="atLeast"/>
              <w:ind w:left="151" w:right="-141"/>
              <w:jc w:val="center"/>
              <w:rPr>
                <w:rFonts w:ascii="Times New Roman" w:hAnsi="Times New Roman" w:cs="Times New Roman"/>
                <w:b/>
                <w:bCs/>
                <w:sz w:val="20"/>
                <w:szCs w:val="20"/>
              </w:rPr>
            </w:pPr>
            <w:r w:rsidRPr="004C6ECF">
              <w:rPr>
                <w:rFonts w:ascii="Times New Roman" w:hAnsi="Times New Roman" w:cs="Times New Roman"/>
                <w:b/>
                <w:bCs/>
                <w:sz w:val="20"/>
                <w:szCs w:val="20"/>
              </w:rPr>
              <w:t>-</w:t>
            </w:r>
          </w:p>
        </w:tc>
        <w:tc>
          <w:tcPr>
            <w:tcW w:w="178" w:type="dxa"/>
            <w:vAlign w:val="bottom"/>
          </w:tcPr>
          <w:p w14:paraId="50FC1BAC" w14:textId="77777777" w:rsidR="005C5E7B" w:rsidRPr="004C6ECF" w:rsidRDefault="005C5E7B" w:rsidP="005C5E7B">
            <w:pPr>
              <w:pStyle w:val="acctfourfigures"/>
              <w:spacing w:line="220" w:lineRule="exact"/>
              <w:rPr>
                <w:b/>
                <w:bCs/>
                <w:sz w:val="20"/>
              </w:rPr>
            </w:pPr>
          </w:p>
        </w:tc>
        <w:tc>
          <w:tcPr>
            <w:tcW w:w="974" w:type="dxa"/>
            <w:tcBorders>
              <w:top w:val="single" w:sz="4" w:space="0" w:color="auto"/>
              <w:bottom w:val="double" w:sz="4" w:space="0" w:color="auto"/>
            </w:tcBorders>
            <w:vAlign w:val="bottom"/>
          </w:tcPr>
          <w:p w14:paraId="72BE6954" w14:textId="14AC14F0" w:rsidR="005C5E7B" w:rsidRPr="004C6ECF" w:rsidRDefault="005C5E7B" w:rsidP="00825487">
            <w:pPr>
              <w:pStyle w:val="acctfourfigures"/>
              <w:tabs>
                <w:tab w:val="clear" w:pos="765"/>
                <w:tab w:val="decimal" w:pos="795"/>
              </w:tabs>
              <w:spacing w:line="220" w:lineRule="exact"/>
              <w:ind w:right="-183"/>
              <w:rPr>
                <w:b/>
                <w:bCs/>
                <w:sz w:val="20"/>
              </w:rPr>
            </w:pPr>
            <w:r w:rsidRPr="004C6ECF">
              <w:rPr>
                <w:b/>
                <w:bCs/>
                <w:sz w:val="20"/>
              </w:rPr>
              <w:t>2,480</w:t>
            </w:r>
          </w:p>
        </w:tc>
      </w:tr>
    </w:tbl>
    <w:p w14:paraId="3D7624F0" w14:textId="77777777" w:rsidR="00332E21" w:rsidRPr="007E0E54" w:rsidRDefault="00332E21" w:rsidP="00750739">
      <w:pPr>
        <w:pStyle w:val="BodyText"/>
        <w:spacing w:after="0" w:line="240" w:lineRule="atLeast"/>
        <w:jc w:val="thaiDistribute"/>
        <w:rPr>
          <w:sz w:val="24"/>
          <w:szCs w:val="24"/>
        </w:rPr>
      </w:pPr>
    </w:p>
    <w:p w14:paraId="7873EFBD" w14:textId="59E71522" w:rsidR="00332E21" w:rsidRPr="00CC2561" w:rsidRDefault="00332E21" w:rsidP="00612299">
      <w:pPr>
        <w:pStyle w:val="BodyText"/>
        <w:spacing w:line="240" w:lineRule="atLeast"/>
        <w:ind w:left="540" w:right="18"/>
        <w:jc w:val="thaiDistribute"/>
        <w:rPr>
          <w:szCs w:val="22"/>
        </w:rPr>
      </w:pPr>
      <w:r w:rsidRPr="004C3E84">
        <w:rPr>
          <w:szCs w:val="22"/>
        </w:rPr>
        <w:t xml:space="preserve">The </w:t>
      </w:r>
      <w:r w:rsidR="00FB3578" w:rsidRPr="004C3E84">
        <w:rPr>
          <w:szCs w:val="22"/>
        </w:rPr>
        <w:t>subsidiar</w:t>
      </w:r>
      <w:r w:rsidR="00FB3578" w:rsidRPr="004C3E84">
        <w:rPr>
          <w:rFonts w:cs="Angsana New"/>
          <w:szCs w:val="28"/>
          <w:lang w:bidi="th-TH"/>
        </w:rPr>
        <w:t>y</w:t>
      </w:r>
      <w:r w:rsidRPr="004C3E84">
        <w:rPr>
          <w:szCs w:val="22"/>
        </w:rPr>
        <w:t xml:space="preserve"> had short-term loan from financial institutions </w:t>
      </w:r>
      <w:r w:rsidR="00C20C24" w:rsidRPr="004C3E84">
        <w:rPr>
          <w:szCs w:val="22"/>
        </w:rPr>
        <w:t>in the form of</w:t>
      </w:r>
      <w:r w:rsidRPr="004C3E84">
        <w:rPr>
          <w:szCs w:val="22"/>
        </w:rPr>
        <w:t xml:space="preserve"> promissory notes </w:t>
      </w:r>
      <w:r w:rsidR="004C6ECF" w:rsidRPr="004C3E84">
        <w:rPr>
          <w:szCs w:val="22"/>
        </w:rPr>
        <w:t>totalling</w:t>
      </w:r>
      <w:r w:rsidRPr="004C3E84">
        <w:rPr>
          <w:szCs w:val="22"/>
        </w:rPr>
        <w:t xml:space="preserve"> Baht </w:t>
      </w:r>
      <w:r w:rsidR="005C5E7B" w:rsidRPr="004C3E84">
        <w:rPr>
          <w:szCs w:val="22"/>
          <w:lang w:val="en-US"/>
        </w:rPr>
        <w:t>1,270</w:t>
      </w:r>
      <w:r w:rsidRPr="004C3E84">
        <w:rPr>
          <w:szCs w:val="22"/>
        </w:rPr>
        <w:t xml:space="preserve"> million, </w:t>
      </w:r>
      <w:r w:rsidR="00C20C24" w:rsidRPr="004C3E84">
        <w:rPr>
          <w:szCs w:val="22"/>
        </w:rPr>
        <w:t xml:space="preserve">bearing </w:t>
      </w:r>
      <w:r w:rsidRPr="004C3E84">
        <w:rPr>
          <w:szCs w:val="22"/>
        </w:rPr>
        <w:t>interest</w:t>
      </w:r>
      <w:r w:rsidR="00C82102">
        <w:rPr>
          <w:szCs w:val="22"/>
        </w:rPr>
        <w:t xml:space="preserve"> at</w:t>
      </w:r>
      <w:r w:rsidRPr="004C3E84">
        <w:rPr>
          <w:szCs w:val="22"/>
        </w:rPr>
        <w:t xml:space="preserve"> rate </w:t>
      </w:r>
      <w:r w:rsidR="001806EC" w:rsidRPr="004C3E84">
        <w:rPr>
          <w:rFonts w:cstheme="minorBidi"/>
          <w:szCs w:val="28"/>
          <w:lang w:val="en-US" w:bidi="th-TH"/>
        </w:rPr>
        <w:t>2</w:t>
      </w:r>
      <w:r w:rsidRPr="004C3E84">
        <w:rPr>
          <w:szCs w:val="22"/>
        </w:rPr>
        <w:t>.</w:t>
      </w:r>
      <w:r w:rsidR="005C5E7B" w:rsidRPr="004C3E84">
        <w:rPr>
          <w:szCs w:val="22"/>
        </w:rPr>
        <w:t>40</w:t>
      </w:r>
      <w:r w:rsidRPr="004C3E84">
        <w:rPr>
          <w:szCs w:val="22"/>
        </w:rPr>
        <w:t>%</w:t>
      </w:r>
      <w:r w:rsidRPr="004C3E84">
        <w:rPr>
          <w:rFonts w:cstheme="minorBidi" w:hint="cs"/>
          <w:szCs w:val="28"/>
          <w:cs/>
          <w:lang w:bidi="th-TH"/>
        </w:rPr>
        <w:t xml:space="preserve"> </w:t>
      </w:r>
      <w:r w:rsidR="000E14B9">
        <w:rPr>
          <w:szCs w:val="22"/>
        </w:rPr>
        <w:t>to</w:t>
      </w:r>
      <w:r w:rsidRPr="004C3E84">
        <w:rPr>
          <w:rFonts w:cstheme="minorBidi" w:hint="cs"/>
          <w:szCs w:val="28"/>
          <w:cs/>
          <w:lang w:bidi="th-TH"/>
        </w:rPr>
        <w:t xml:space="preserve"> </w:t>
      </w:r>
      <w:r w:rsidR="00527033" w:rsidRPr="004C3E84">
        <w:rPr>
          <w:szCs w:val="22"/>
          <w:lang w:bidi="th-TH"/>
        </w:rPr>
        <w:t>3.</w:t>
      </w:r>
      <w:r w:rsidR="005C5E7B" w:rsidRPr="004C3E84">
        <w:rPr>
          <w:szCs w:val="22"/>
          <w:lang w:bidi="th-TH"/>
        </w:rPr>
        <w:t>73</w:t>
      </w:r>
      <w:r w:rsidRPr="004C3E84">
        <w:rPr>
          <w:szCs w:val="22"/>
        </w:rPr>
        <w:t>% per annum with maturity date</w:t>
      </w:r>
      <w:r w:rsidR="00C82102">
        <w:rPr>
          <w:szCs w:val="22"/>
        </w:rPr>
        <w:t>s</w:t>
      </w:r>
      <w:r w:rsidRPr="004C3E84">
        <w:rPr>
          <w:szCs w:val="22"/>
        </w:rPr>
        <w:t xml:space="preserve"> between</w:t>
      </w:r>
      <w:r w:rsidR="00C20C24" w:rsidRPr="004C3E84">
        <w:rPr>
          <w:szCs w:val="22"/>
        </w:rPr>
        <w:t xml:space="preserve"> </w:t>
      </w:r>
      <w:r w:rsidR="004C3E84" w:rsidRPr="004C3E84">
        <w:rPr>
          <w:rFonts w:cs="Angsana New"/>
          <w:szCs w:val="28"/>
          <w:lang w:bidi="th-TH"/>
        </w:rPr>
        <w:t>April</w:t>
      </w:r>
      <w:r w:rsidRPr="004C3E84">
        <w:rPr>
          <w:szCs w:val="22"/>
        </w:rPr>
        <w:t xml:space="preserve"> </w:t>
      </w:r>
      <w:r w:rsidR="000956F4">
        <w:rPr>
          <w:szCs w:val="22"/>
        </w:rPr>
        <w:t>and</w:t>
      </w:r>
      <w:r w:rsidRPr="004C3E84">
        <w:rPr>
          <w:szCs w:val="22"/>
        </w:rPr>
        <w:t xml:space="preserve"> </w:t>
      </w:r>
      <w:r w:rsidR="004C3E84" w:rsidRPr="004C3E84">
        <w:rPr>
          <w:szCs w:val="22"/>
        </w:rPr>
        <w:t>August</w:t>
      </w:r>
      <w:r w:rsidRPr="004C3E84">
        <w:rPr>
          <w:szCs w:val="22"/>
        </w:rPr>
        <w:t xml:space="preserve"> 202</w:t>
      </w:r>
      <w:r w:rsidR="004C3E84" w:rsidRPr="004C3E84">
        <w:rPr>
          <w:szCs w:val="22"/>
        </w:rPr>
        <w:t>6</w:t>
      </w:r>
      <w:r w:rsidRPr="004C3E84">
        <w:rPr>
          <w:szCs w:val="22"/>
        </w:rPr>
        <w:t xml:space="preserve"> amounting</w:t>
      </w:r>
      <w:r w:rsidR="000956F4">
        <w:rPr>
          <w:szCs w:val="22"/>
        </w:rPr>
        <w:t xml:space="preserve"> to</w:t>
      </w:r>
      <w:r w:rsidRPr="004C3E84">
        <w:rPr>
          <w:szCs w:val="22"/>
        </w:rPr>
        <w:t xml:space="preserve"> Baht </w:t>
      </w:r>
      <w:r w:rsidR="004C3E84" w:rsidRPr="004C3E84">
        <w:rPr>
          <w:szCs w:val="22"/>
        </w:rPr>
        <w:t>940</w:t>
      </w:r>
      <w:r w:rsidRPr="004C3E84">
        <w:rPr>
          <w:szCs w:val="22"/>
        </w:rPr>
        <w:t xml:space="preserve"> million and maturity at call amounting Baht </w:t>
      </w:r>
      <w:r w:rsidR="004C3E84" w:rsidRPr="004C3E84">
        <w:rPr>
          <w:szCs w:val="22"/>
        </w:rPr>
        <w:t>3</w:t>
      </w:r>
      <w:r w:rsidR="007E0E54">
        <w:rPr>
          <w:szCs w:val="22"/>
        </w:rPr>
        <w:t>3</w:t>
      </w:r>
      <w:r w:rsidR="00527033" w:rsidRPr="004C3E84">
        <w:rPr>
          <w:szCs w:val="22"/>
        </w:rPr>
        <w:t>0</w:t>
      </w:r>
      <w:r w:rsidRPr="004C3E84">
        <w:rPr>
          <w:szCs w:val="22"/>
        </w:rPr>
        <w:t xml:space="preserve"> million. All</w:t>
      </w:r>
      <w:r w:rsidR="00FA4607">
        <w:rPr>
          <w:szCs w:val="22"/>
        </w:rPr>
        <w:t xml:space="preserve"> </w:t>
      </w:r>
      <w:r w:rsidRPr="004C3E84">
        <w:rPr>
          <w:szCs w:val="22"/>
        </w:rPr>
        <w:t xml:space="preserve">loans are guarantee by the </w:t>
      </w:r>
      <w:r w:rsidR="000956F4">
        <w:rPr>
          <w:szCs w:val="22"/>
        </w:rPr>
        <w:t>C</w:t>
      </w:r>
      <w:r w:rsidRPr="004C3E84">
        <w:rPr>
          <w:szCs w:val="22"/>
        </w:rPr>
        <w:t>ompany.</w:t>
      </w:r>
    </w:p>
    <w:p w14:paraId="12C11CB9" w14:textId="4846826B" w:rsidR="00332E21" w:rsidRPr="00CC2561" w:rsidRDefault="00332E21" w:rsidP="00612299">
      <w:pPr>
        <w:pStyle w:val="BodyText"/>
        <w:spacing w:after="0" w:line="240" w:lineRule="atLeast"/>
        <w:ind w:left="540" w:right="18"/>
        <w:jc w:val="thaiDistribute"/>
        <w:rPr>
          <w:i/>
          <w:iCs/>
          <w:szCs w:val="22"/>
        </w:rPr>
      </w:pPr>
      <w:r w:rsidRPr="00CC2561">
        <w:rPr>
          <w:szCs w:val="22"/>
        </w:rPr>
        <w:t xml:space="preserve">As at </w:t>
      </w:r>
      <w:r w:rsidR="00DF3FCA">
        <w:rPr>
          <w:szCs w:val="22"/>
        </w:rPr>
        <w:t>31 March 2026</w:t>
      </w:r>
      <w:r w:rsidRPr="00CC2561">
        <w:rPr>
          <w:szCs w:val="22"/>
        </w:rPr>
        <w:t>, the Group had unutilised credit facilities totalling Baht</w:t>
      </w:r>
      <w:r w:rsidRPr="00CC2561">
        <w:rPr>
          <w:rFonts w:cstheme="minorBidi" w:hint="cs"/>
          <w:szCs w:val="28"/>
          <w:cs/>
          <w:lang w:bidi="th-TH"/>
        </w:rPr>
        <w:t xml:space="preserve"> </w:t>
      </w:r>
      <w:r w:rsidR="004C3E84">
        <w:rPr>
          <w:rFonts w:cstheme="minorBidi"/>
          <w:szCs w:val="28"/>
          <w:lang w:val="en-US" w:bidi="th-TH"/>
        </w:rPr>
        <w:t>485</w:t>
      </w:r>
      <w:r w:rsidRPr="00CC2561">
        <w:rPr>
          <w:szCs w:val="22"/>
        </w:rPr>
        <w:t xml:space="preserve"> million. This amount includes Baht</w:t>
      </w:r>
      <w:r w:rsidRPr="00CC2561">
        <w:rPr>
          <w:rFonts w:cstheme="minorBidi" w:hint="cs"/>
          <w:szCs w:val="28"/>
          <w:cs/>
          <w:lang w:bidi="th-TH"/>
        </w:rPr>
        <w:t xml:space="preserve"> </w:t>
      </w:r>
      <w:r w:rsidR="007506C7">
        <w:rPr>
          <w:rFonts w:cstheme="minorBidi"/>
          <w:szCs w:val="28"/>
          <w:lang w:val="en-US" w:bidi="th-TH"/>
        </w:rPr>
        <w:t>485</w:t>
      </w:r>
      <w:r w:rsidRPr="00CC2561">
        <w:rPr>
          <w:rFonts w:cstheme="minorBidi" w:hint="cs"/>
          <w:szCs w:val="28"/>
          <w:cs/>
          <w:lang w:bidi="th-TH"/>
        </w:rPr>
        <w:t xml:space="preserve"> </w:t>
      </w:r>
      <w:r w:rsidRPr="00CC2561">
        <w:rPr>
          <w:szCs w:val="22"/>
        </w:rPr>
        <w:t>million is guaranteed</w:t>
      </w:r>
      <w:r w:rsidRPr="00CC2561" w:rsidDel="007C2C11">
        <w:rPr>
          <w:szCs w:val="22"/>
        </w:rPr>
        <w:t xml:space="preserve"> </w:t>
      </w:r>
      <w:r w:rsidRPr="00CC2561">
        <w:rPr>
          <w:szCs w:val="22"/>
        </w:rPr>
        <w:t xml:space="preserve">by the company </w:t>
      </w:r>
      <w:r w:rsidRPr="00CC2561">
        <w:rPr>
          <w:i/>
          <w:iCs/>
          <w:szCs w:val="22"/>
        </w:rPr>
        <w:t>(31 December 202</w:t>
      </w:r>
      <w:r w:rsidR="00DF3FCA">
        <w:rPr>
          <w:i/>
          <w:iCs/>
          <w:szCs w:val="22"/>
        </w:rPr>
        <w:t>5</w:t>
      </w:r>
      <w:r w:rsidRPr="00CC2561">
        <w:rPr>
          <w:i/>
          <w:iCs/>
          <w:szCs w:val="22"/>
        </w:rPr>
        <w:t xml:space="preserve">: Baht </w:t>
      </w:r>
      <w:r w:rsidR="00DF3FCA">
        <w:rPr>
          <w:i/>
          <w:iCs/>
          <w:szCs w:val="22"/>
        </w:rPr>
        <w:t>545</w:t>
      </w:r>
      <w:r w:rsidR="00FB19E8" w:rsidRPr="00CC2561">
        <w:rPr>
          <w:i/>
          <w:iCs/>
          <w:szCs w:val="22"/>
        </w:rPr>
        <w:t xml:space="preserve"> </w:t>
      </w:r>
      <w:r w:rsidRPr="00CC2561">
        <w:rPr>
          <w:i/>
          <w:iCs/>
          <w:szCs w:val="22"/>
        </w:rPr>
        <w:t>million).</w:t>
      </w:r>
    </w:p>
    <w:p w14:paraId="1577B0D0" w14:textId="77777777" w:rsidR="00332E21" w:rsidRPr="00CC2561" w:rsidRDefault="00332E21" w:rsidP="00612299">
      <w:pPr>
        <w:pStyle w:val="BodyText"/>
        <w:spacing w:after="0" w:line="240" w:lineRule="atLeast"/>
        <w:ind w:left="540" w:right="18"/>
        <w:jc w:val="thaiDistribute"/>
        <w:rPr>
          <w:i/>
          <w:iCs/>
          <w:szCs w:val="22"/>
        </w:rPr>
      </w:pPr>
    </w:p>
    <w:p w14:paraId="5AE059FE" w14:textId="57FF1D47" w:rsidR="009D15D8" w:rsidRPr="00CC2561" w:rsidRDefault="00332E21" w:rsidP="00085098">
      <w:pPr>
        <w:pStyle w:val="Heading1"/>
      </w:pPr>
      <w:r w:rsidRPr="00CC2561">
        <w:t>1</w:t>
      </w:r>
      <w:r w:rsidR="001806EC" w:rsidRPr="00CC2561">
        <w:t>6</w:t>
      </w:r>
      <w:r w:rsidRPr="00CC2561">
        <w:tab/>
        <w:t>Segment information and disaggregation of revenue</w:t>
      </w:r>
    </w:p>
    <w:p w14:paraId="0696D213" w14:textId="77777777" w:rsidR="00332E21" w:rsidRPr="00CC2561" w:rsidRDefault="00332E21" w:rsidP="00EE100C">
      <w:pPr>
        <w:spacing w:line="240" w:lineRule="atLeast"/>
        <w:rPr>
          <w:szCs w:val="22"/>
          <w:lang w:val="en-US"/>
        </w:rPr>
      </w:pPr>
    </w:p>
    <w:p w14:paraId="6305D04F" w14:textId="77777777" w:rsidR="00332E21" w:rsidRPr="00CC2561" w:rsidRDefault="00332E21" w:rsidP="00612299">
      <w:pPr>
        <w:spacing w:line="240" w:lineRule="atLeast"/>
        <w:ind w:left="540" w:right="18"/>
        <w:jc w:val="thaiDistribute"/>
        <w:rPr>
          <w:szCs w:val="22"/>
        </w:rPr>
      </w:pPr>
      <w:r w:rsidRPr="00CC2561">
        <w:rPr>
          <w:szCs w:val="22"/>
        </w:rPr>
        <w:t xml:space="preserve">The Group is organised into business units based on its products and services. During the current period, the Group has not changed the organisation of its reportable segments. </w:t>
      </w:r>
    </w:p>
    <w:p w14:paraId="71154362" w14:textId="77777777" w:rsidR="00332E21" w:rsidRPr="00CC2561" w:rsidRDefault="00332E21" w:rsidP="00612299">
      <w:pPr>
        <w:spacing w:line="240" w:lineRule="atLeast"/>
        <w:ind w:left="540" w:right="18"/>
        <w:jc w:val="thaiDistribute"/>
        <w:rPr>
          <w:szCs w:val="22"/>
        </w:rPr>
      </w:pPr>
    </w:p>
    <w:p w14:paraId="57C6FAE4" w14:textId="10FC89AF" w:rsidR="00332E21" w:rsidRPr="00CC2561" w:rsidRDefault="00332E21" w:rsidP="00612299">
      <w:pPr>
        <w:spacing w:line="240" w:lineRule="atLeast"/>
        <w:ind w:left="540" w:right="18"/>
        <w:jc w:val="thaiDistribute"/>
        <w:rPr>
          <w:szCs w:val="22"/>
        </w:rPr>
      </w:pPr>
      <w:r w:rsidRPr="00CC2561">
        <w:rPr>
          <w:szCs w:val="22"/>
        </w:rPr>
        <w:t xml:space="preserve">The following table present revenue and profit information regarding the Group’s operating segments for the </w:t>
      </w:r>
      <w:r w:rsidR="00DF3FCA">
        <w:rPr>
          <w:szCs w:val="22"/>
        </w:rPr>
        <w:t>three</w:t>
      </w:r>
      <w:r w:rsidRPr="00CC2561">
        <w:rPr>
          <w:szCs w:val="22"/>
        </w:rPr>
        <w:t xml:space="preserve">-month period ended </w:t>
      </w:r>
      <w:r w:rsidR="00DF3FCA">
        <w:rPr>
          <w:szCs w:val="22"/>
        </w:rPr>
        <w:t>31 March 2026</w:t>
      </w:r>
      <w:r w:rsidRPr="00CC2561">
        <w:rPr>
          <w:szCs w:val="22"/>
        </w:rPr>
        <w:t xml:space="preserve"> and 202</w:t>
      </w:r>
      <w:r w:rsidR="00DF3FCA">
        <w:rPr>
          <w:szCs w:val="22"/>
        </w:rPr>
        <w:t>5</w:t>
      </w:r>
      <w:r w:rsidRPr="00CC2561">
        <w:rPr>
          <w:szCs w:val="22"/>
        </w:rPr>
        <w:t>, respectively.</w:t>
      </w:r>
    </w:p>
    <w:p w14:paraId="0793D313" w14:textId="77777777" w:rsidR="00332E21" w:rsidRPr="00CC2561" w:rsidRDefault="00332E21" w:rsidP="00612299">
      <w:pPr>
        <w:spacing w:line="240" w:lineRule="atLeast"/>
        <w:ind w:left="540" w:right="18"/>
        <w:jc w:val="thaiDistribute"/>
        <w:rPr>
          <w:szCs w:val="22"/>
        </w:rPr>
      </w:pPr>
    </w:p>
    <w:p w14:paraId="401CFB98" w14:textId="77777777" w:rsidR="00332E21" w:rsidRPr="00CC2561" w:rsidRDefault="00332E21" w:rsidP="00DF778B">
      <w:pPr>
        <w:spacing w:line="240" w:lineRule="atLeast"/>
        <w:jc w:val="thaiDistribute"/>
        <w:rPr>
          <w:rFonts w:cstheme="minorBidi"/>
          <w:szCs w:val="28"/>
          <w:cs/>
          <w:lang w:bidi="th-TH"/>
        </w:rPr>
        <w:sectPr w:rsidR="00332E21" w:rsidRPr="00CC2561" w:rsidSect="00332E21">
          <w:footerReference w:type="default" r:id="rId17"/>
          <w:pgSz w:w="11907" w:h="16840"/>
          <w:pgMar w:top="691" w:right="1152" w:bottom="576" w:left="1152" w:header="720" w:footer="720" w:gutter="0"/>
          <w:cols w:space="720"/>
          <w:docGrid w:linePitch="299"/>
        </w:sectPr>
      </w:pPr>
    </w:p>
    <w:p w14:paraId="736BE94F" w14:textId="77777777" w:rsidR="00411B74" w:rsidRPr="00A0683C" w:rsidRDefault="00411B74" w:rsidP="00845BDF">
      <w:pPr>
        <w:rPr>
          <w:sz w:val="10"/>
          <w:szCs w:val="10"/>
        </w:rPr>
      </w:pPr>
    </w:p>
    <w:tbl>
      <w:tblPr>
        <w:tblStyle w:val="TableGrid"/>
        <w:tblW w:w="15273"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657"/>
        <w:gridCol w:w="631"/>
        <w:gridCol w:w="728"/>
        <w:gridCol w:w="725"/>
        <w:gridCol w:w="670"/>
        <w:gridCol w:w="684"/>
        <w:gridCol w:w="693"/>
        <w:gridCol w:w="724"/>
        <w:gridCol w:w="720"/>
        <w:gridCol w:w="648"/>
        <w:gridCol w:w="702"/>
        <w:gridCol w:w="630"/>
        <w:gridCol w:w="680"/>
        <w:gridCol w:w="684"/>
        <w:gridCol w:w="693"/>
        <w:gridCol w:w="657"/>
        <w:gridCol w:w="684"/>
        <w:gridCol w:w="720"/>
        <w:gridCol w:w="720"/>
        <w:gridCol w:w="686"/>
        <w:gridCol w:w="7"/>
      </w:tblGrid>
      <w:tr w:rsidR="003C0C92" w:rsidRPr="004C6ECF" w14:paraId="7A50B065" w14:textId="77777777" w:rsidTr="004A4BAB">
        <w:trPr>
          <w:gridAfter w:val="1"/>
          <w:wAfter w:w="7" w:type="dxa"/>
          <w:trHeight w:val="20"/>
          <w:tblHeader/>
        </w:trPr>
        <w:tc>
          <w:tcPr>
            <w:tcW w:w="1530" w:type="dxa"/>
            <w:vAlign w:val="bottom"/>
          </w:tcPr>
          <w:p w14:paraId="73C13DB7" w14:textId="77777777" w:rsidR="003C0C92" w:rsidRPr="004C6ECF" w:rsidRDefault="003C0C92" w:rsidP="00845BDF">
            <w:pPr>
              <w:spacing w:line="160" w:lineRule="atLeast"/>
              <w:rPr>
                <w:b/>
                <w:bCs/>
                <w:i/>
                <w:iCs/>
                <w:sz w:val="14"/>
                <w:szCs w:val="14"/>
                <w:lang w:val="en-US" w:bidi="th-TH"/>
              </w:rPr>
            </w:pPr>
          </w:p>
        </w:tc>
        <w:tc>
          <w:tcPr>
            <w:tcW w:w="13736" w:type="dxa"/>
            <w:gridSpan w:val="20"/>
            <w:vAlign w:val="bottom"/>
          </w:tcPr>
          <w:p w14:paraId="0AEE7D7C" w14:textId="1708C06F" w:rsidR="003C0C92" w:rsidRPr="004C6ECF" w:rsidRDefault="003C0C92" w:rsidP="00845BDF">
            <w:pPr>
              <w:spacing w:line="160" w:lineRule="atLeast"/>
              <w:ind w:left="-95" w:right="-120"/>
              <w:jc w:val="center"/>
              <w:rPr>
                <w:b/>
                <w:bCs/>
                <w:sz w:val="14"/>
                <w:szCs w:val="14"/>
              </w:rPr>
            </w:pPr>
            <w:r w:rsidRPr="004C6ECF">
              <w:rPr>
                <w:b/>
                <w:bCs/>
                <w:sz w:val="14"/>
                <w:szCs w:val="14"/>
              </w:rPr>
              <w:t>Consolidated financial statements</w:t>
            </w:r>
          </w:p>
        </w:tc>
      </w:tr>
      <w:tr w:rsidR="003C0C92" w:rsidRPr="00411B74" w14:paraId="35F8D17F" w14:textId="77777777" w:rsidTr="00DF3FCA">
        <w:trPr>
          <w:trHeight w:val="20"/>
          <w:tblHeader/>
        </w:trPr>
        <w:tc>
          <w:tcPr>
            <w:tcW w:w="1530" w:type="dxa"/>
            <w:vAlign w:val="bottom"/>
          </w:tcPr>
          <w:p w14:paraId="6DB3E4B9" w14:textId="77777777" w:rsidR="003C0C92" w:rsidRPr="004C6ECF" w:rsidRDefault="003C0C92" w:rsidP="003C0C92">
            <w:pPr>
              <w:spacing w:line="160" w:lineRule="atLeast"/>
              <w:rPr>
                <w:b/>
                <w:bCs/>
                <w:i/>
                <w:iCs/>
                <w:sz w:val="14"/>
                <w:szCs w:val="14"/>
                <w:lang w:val="en-US" w:bidi="th-TH"/>
              </w:rPr>
            </w:pPr>
          </w:p>
        </w:tc>
        <w:tc>
          <w:tcPr>
            <w:tcW w:w="1288" w:type="dxa"/>
            <w:gridSpan w:val="2"/>
            <w:vAlign w:val="bottom"/>
          </w:tcPr>
          <w:p w14:paraId="1229444F" w14:textId="523FEF9E" w:rsidR="003C0C92" w:rsidRPr="004C6ECF" w:rsidRDefault="003C0C92" w:rsidP="003C0C92">
            <w:pPr>
              <w:spacing w:line="160" w:lineRule="atLeast"/>
              <w:ind w:left="-95" w:right="-120"/>
              <w:jc w:val="center"/>
              <w:rPr>
                <w:sz w:val="14"/>
                <w:szCs w:val="14"/>
              </w:rPr>
            </w:pPr>
            <w:r w:rsidRPr="004C6ECF">
              <w:rPr>
                <w:sz w:val="14"/>
                <w:szCs w:val="14"/>
              </w:rPr>
              <w:t>Non-life insurance</w:t>
            </w:r>
          </w:p>
        </w:tc>
        <w:tc>
          <w:tcPr>
            <w:tcW w:w="1453" w:type="dxa"/>
            <w:gridSpan w:val="2"/>
            <w:vAlign w:val="bottom"/>
          </w:tcPr>
          <w:p w14:paraId="0D33B49A" w14:textId="79D869D2" w:rsidR="003C0C92" w:rsidRPr="004C6ECF" w:rsidRDefault="003C0C92" w:rsidP="003C0C92">
            <w:pPr>
              <w:spacing w:line="160" w:lineRule="atLeast"/>
              <w:ind w:left="-95" w:right="-120"/>
              <w:jc w:val="center"/>
              <w:rPr>
                <w:sz w:val="14"/>
                <w:szCs w:val="14"/>
              </w:rPr>
            </w:pPr>
            <w:r w:rsidRPr="004C6ECF">
              <w:rPr>
                <w:sz w:val="14"/>
                <w:szCs w:val="14"/>
              </w:rPr>
              <w:t>Life insurance</w:t>
            </w:r>
          </w:p>
        </w:tc>
        <w:tc>
          <w:tcPr>
            <w:tcW w:w="1354" w:type="dxa"/>
            <w:gridSpan w:val="2"/>
            <w:vAlign w:val="bottom"/>
          </w:tcPr>
          <w:p w14:paraId="1B060CB6" w14:textId="7E608CEE" w:rsidR="003C0C92" w:rsidRPr="004C6ECF" w:rsidRDefault="003C0C92" w:rsidP="003C0C92">
            <w:pPr>
              <w:spacing w:line="160" w:lineRule="atLeast"/>
              <w:ind w:left="-95" w:right="-120"/>
              <w:jc w:val="center"/>
              <w:rPr>
                <w:sz w:val="14"/>
                <w:szCs w:val="14"/>
              </w:rPr>
            </w:pPr>
            <w:r w:rsidRPr="004C6ECF">
              <w:rPr>
                <w:sz w:val="14"/>
                <w:szCs w:val="14"/>
              </w:rPr>
              <w:t>Reinsurance</w:t>
            </w:r>
          </w:p>
        </w:tc>
        <w:tc>
          <w:tcPr>
            <w:tcW w:w="1417" w:type="dxa"/>
            <w:gridSpan w:val="2"/>
            <w:vAlign w:val="bottom"/>
          </w:tcPr>
          <w:p w14:paraId="0DCF70A4" w14:textId="590B792D" w:rsidR="003C0C92" w:rsidRPr="004C6ECF" w:rsidRDefault="003C0C92" w:rsidP="003C0C92">
            <w:pPr>
              <w:spacing w:line="160" w:lineRule="atLeast"/>
              <w:ind w:left="-95" w:right="-120"/>
              <w:jc w:val="center"/>
              <w:rPr>
                <w:sz w:val="14"/>
                <w:szCs w:val="14"/>
              </w:rPr>
            </w:pPr>
            <w:r w:rsidRPr="004C6ECF">
              <w:rPr>
                <w:sz w:val="14"/>
                <w:szCs w:val="14"/>
              </w:rPr>
              <w:t>Consulting service</w:t>
            </w:r>
          </w:p>
        </w:tc>
        <w:tc>
          <w:tcPr>
            <w:tcW w:w="1368" w:type="dxa"/>
            <w:gridSpan w:val="2"/>
            <w:vAlign w:val="bottom"/>
          </w:tcPr>
          <w:p w14:paraId="0C179841" w14:textId="283490C9" w:rsidR="003C0C92" w:rsidRPr="004C6ECF" w:rsidRDefault="003C0C92" w:rsidP="003C0C92">
            <w:pPr>
              <w:spacing w:line="160" w:lineRule="atLeast"/>
              <w:ind w:left="-95" w:right="-120"/>
              <w:jc w:val="center"/>
              <w:rPr>
                <w:sz w:val="14"/>
                <w:szCs w:val="14"/>
              </w:rPr>
            </w:pPr>
            <w:r w:rsidRPr="004C6ECF">
              <w:rPr>
                <w:sz w:val="14"/>
                <w:szCs w:val="14"/>
              </w:rPr>
              <w:t>Personal loan for</w:t>
            </w:r>
          </w:p>
        </w:tc>
        <w:tc>
          <w:tcPr>
            <w:tcW w:w="1332" w:type="dxa"/>
            <w:gridSpan w:val="2"/>
            <w:vAlign w:val="bottom"/>
          </w:tcPr>
          <w:p w14:paraId="1ABE31E1" w14:textId="03A335E8" w:rsidR="003C0C92" w:rsidRPr="004C6ECF" w:rsidRDefault="003C0C92" w:rsidP="003C0C92">
            <w:pPr>
              <w:spacing w:line="160" w:lineRule="atLeast"/>
              <w:ind w:left="-95" w:right="-120"/>
              <w:jc w:val="center"/>
              <w:rPr>
                <w:sz w:val="14"/>
                <w:szCs w:val="14"/>
              </w:rPr>
            </w:pPr>
            <w:r w:rsidRPr="004C6ECF">
              <w:rPr>
                <w:sz w:val="14"/>
                <w:szCs w:val="14"/>
              </w:rPr>
              <w:t>Total reportable</w:t>
            </w:r>
          </w:p>
        </w:tc>
        <w:tc>
          <w:tcPr>
            <w:tcW w:w="1364" w:type="dxa"/>
            <w:gridSpan w:val="2"/>
            <w:vAlign w:val="bottom"/>
          </w:tcPr>
          <w:p w14:paraId="5BB3A3BB" w14:textId="77777777" w:rsidR="003C0C92" w:rsidRPr="004C6ECF" w:rsidRDefault="003C0C92" w:rsidP="003C0C92">
            <w:pPr>
              <w:spacing w:line="160" w:lineRule="atLeast"/>
              <w:ind w:left="-95" w:right="-120"/>
              <w:jc w:val="center"/>
              <w:rPr>
                <w:sz w:val="14"/>
                <w:szCs w:val="14"/>
              </w:rPr>
            </w:pPr>
          </w:p>
        </w:tc>
        <w:tc>
          <w:tcPr>
            <w:tcW w:w="1350" w:type="dxa"/>
            <w:gridSpan w:val="2"/>
            <w:vAlign w:val="bottom"/>
          </w:tcPr>
          <w:p w14:paraId="46EF968F" w14:textId="77777777" w:rsidR="003C0C92" w:rsidRPr="004C6ECF" w:rsidRDefault="003C0C92" w:rsidP="003C0C92">
            <w:pPr>
              <w:spacing w:line="160" w:lineRule="atLeast"/>
              <w:ind w:left="-95" w:right="-120"/>
              <w:jc w:val="center"/>
              <w:rPr>
                <w:sz w:val="14"/>
                <w:szCs w:val="14"/>
              </w:rPr>
            </w:pPr>
          </w:p>
        </w:tc>
        <w:tc>
          <w:tcPr>
            <w:tcW w:w="1404" w:type="dxa"/>
            <w:gridSpan w:val="2"/>
            <w:vAlign w:val="bottom"/>
          </w:tcPr>
          <w:p w14:paraId="09DB9561" w14:textId="77777777" w:rsidR="003C0C92" w:rsidRPr="004C6ECF" w:rsidRDefault="003C0C92" w:rsidP="003C0C92">
            <w:pPr>
              <w:spacing w:line="160" w:lineRule="atLeast"/>
              <w:ind w:left="-95" w:right="-120"/>
              <w:jc w:val="center"/>
              <w:rPr>
                <w:sz w:val="14"/>
                <w:szCs w:val="14"/>
              </w:rPr>
            </w:pPr>
          </w:p>
        </w:tc>
        <w:tc>
          <w:tcPr>
            <w:tcW w:w="1413" w:type="dxa"/>
            <w:gridSpan w:val="3"/>
            <w:vAlign w:val="bottom"/>
          </w:tcPr>
          <w:p w14:paraId="04AE8389" w14:textId="77777777" w:rsidR="003C0C92" w:rsidRPr="004C6ECF" w:rsidRDefault="003C0C92" w:rsidP="003C0C92">
            <w:pPr>
              <w:spacing w:line="160" w:lineRule="atLeast"/>
              <w:ind w:left="-95" w:right="-120"/>
              <w:jc w:val="center"/>
              <w:rPr>
                <w:sz w:val="14"/>
                <w:szCs w:val="14"/>
              </w:rPr>
            </w:pPr>
          </w:p>
        </w:tc>
      </w:tr>
      <w:tr w:rsidR="003C0C92" w:rsidRPr="00411B74" w14:paraId="01072AA8" w14:textId="77777777" w:rsidTr="00DF3FCA">
        <w:trPr>
          <w:trHeight w:val="20"/>
          <w:tblHeader/>
        </w:trPr>
        <w:tc>
          <w:tcPr>
            <w:tcW w:w="1530" w:type="dxa"/>
            <w:vAlign w:val="bottom"/>
          </w:tcPr>
          <w:p w14:paraId="019437AD" w14:textId="77777777" w:rsidR="003C0C92" w:rsidRPr="004C6ECF" w:rsidRDefault="003C0C92" w:rsidP="003C0C92">
            <w:pPr>
              <w:spacing w:line="160" w:lineRule="atLeast"/>
              <w:rPr>
                <w:b/>
                <w:bCs/>
                <w:i/>
                <w:iCs/>
                <w:sz w:val="14"/>
                <w:szCs w:val="14"/>
                <w:lang w:val="en-US" w:bidi="th-TH"/>
              </w:rPr>
            </w:pPr>
          </w:p>
        </w:tc>
        <w:tc>
          <w:tcPr>
            <w:tcW w:w="1288" w:type="dxa"/>
            <w:gridSpan w:val="2"/>
            <w:vAlign w:val="bottom"/>
          </w:tcPr>
          <w:p w14:paraId="2E288752" w14:textId="2757B251" w:rsidR="003C0C92" w:rsidRPr="004C6ECF" w:rsidRDefault="003C0C92" w:rsidP="003C0C92">
            <w:pPr>
              <w:spacing w:line="160" w:lineRule="atLeast"/>
              <w:ind w:left="-95" w:right="-120"/>
              <w:jc w:val="center"/>
              <w:rPr>
                <w:sz w:val="14"/>
                <w:szCs w:val="14"/>
              </w:rPr>
            </w:pPr>
            <w:r w:rsidRPr="004C6ECF">
              <w:rPr>
                <w:sz w:val="14"/>
                <w:szCs w:val="14"/>
              </w:rPr>
              <w:t>broker</w:t>
            </w:r>
          </w:p>
        </w:tc>
        <w:tc>
          <w:tcPr>
            <w:tcW w:w="1453" w:type="dxa"/>
            <w:gridSpan w:val="2"/>
            <w:vAlign w:val="bottom"/>
          </w:tcPr>
          <w:p w14:paraId="63DC135A" w14:textId="6A608745" w:rsidR="003C0C92" w:rsidRPr="004C6ECF" w:rsidRDefault="003C0C92" w:rsidP="003C0C92">
            <w:pPr>
              <w:spacing w:line="160" w:lineRule="atLeast"/>
              <w:ind w:left="-95" w:right="-120"/>
              <w:jc w:val="center"/>
              <w:rPr>
                <w:sz w:val="14"/>
                <w:szCs w:val="14"/>
              </w:rPr>
            </w:pPr>
            <w:r w:rsidRPr="004C6ECF">
              <w:rPr>
                <w:sz w:val="14"/>
                <w:szCs w:val="14"/>
              </w:rPr>
              <w:t>broker</w:t>
            </w:r>
          </w:p>
        </w:tc>
        <w:tc>
          <w:tcPr>
            <w:tcW w:w="1354" w:type="dxa"/>
            <w:gridSpan w:val="2"/>
            <w:vAlign w:val="bottom"/>
          </w:tcPr>
          <w:p w14:paraId="0CDF62BD" w14:textId="1432449A" w:rsidR="003C0C92" w:rsidRPr="004C6ECF" w:rsidRDefault="003C0C92" w:rsidP="003C0C92">
            <w:pPr>
              <w:spacing w:line="160" w:lineRule="atLeast"/>
              <w:ind w:left="-95" w:right="-120"/>
              <w:jc w:val="center"/>
              <w:rPr>
                <w:sz w:val="14"/>
                <w:szCs w:val="14"/>
              </w:rPr>
            </w:pPr>
            <w:r w:rsidRPr="004C6ECF">
              <w:rPr>
                <w:sz w:val="14"/>
                <w:szCs w:val="14"/>
              </w:rPr>
              <w:t>premium broker</w:t>
            </w:r>
          </w:p>
        </w:tc>
        <w:tc>
          <w:tcPr>
            <w:tcW w:w="1417" w:type="dxa"/>
            <w:gridSpan w:val="2"/>
            <w:vAlign w:val="bottom"/>
          </w:tcPr>
          <w:p w14:paraId="70DBB231" w14:textId="677E75F3" w:rsidR="003C0C92" w:rsidRPr="004C6ECF" w:rsidRDefault="003C0C92" w:rsidP="003C0C92">
            <w:pPr>
              <w:spacing w:line="160" w:lineRule="atLeast"/>
              <w:ind w:left="-95" w:right="-120"/>
              <w:jc w:val="center"/>
              <w:rPr>
                <w:sz w:val="14"/>
                <w:szCs w:val="14"/>
              </w:rPr>
            </w:pPr>
            <w:r w:rsidRPr="004C6ECF">
              <w:rPr>
                <w:sz w:val="14"/>
                <w:szCs w:val="14"/>
              </w:rPr>
              <w:t>for computer business</w:t>
            </w:r>
          </w:p>
        </w:tc>
        <w:tc>
          <w:tcPr>
            <w:tcW w:w="1368" w:type="dxa"/>
            <w:gridSpan w:val="2"/>
            <w:vAlign w:val="bottom"/>
          </w:tcPr>
          <w:p w14:paraId="374FF138" w14:textId="797FD958" w:rsidR="003C0C92" w:rsidRPr="004C6ECF" w:rsidRDefault="003C0C92" w:rsidP="003C0C92">
            <w:pPr>
              <w:spacing w:line="160" w:lineRule="atLeast"/>
              <w:ind w:left="-95" w:right="-120"/>
              <w:jc w:val="center"/>
              <w:rPr>
                <w:sz w:val="14"/>
                <w:szCs w:val="14"/>
              </w:rPr>
            </w:pPr>
            <w:r w:rsidRPr="004C6ECF">
              <w:rPr>
                <w:sz w:val="14"/>
                <w:szCs w:val="14"/>
              </w:rPr>
              <w:t>other loans</w:t>
            </w:r>
          </w:p>
        </w:tc>
        <w:tc>
          <w:tcPr>
            <w:tcW w:w="1332" w:type="dxa"/>
            <w:gridSpan w:val="2"/>
            <w:vAlign w:val="bottom"/>
          </w:tcPr>
          <w:p w14:paraId="10E5CF15" w14:textId="38C1FEA7" w:rsidR="003C0C92" w:rsidRPr="004C6ECF" w:rsidRDefault="003C0C92" w:rsidP="003C0C92">
            <w:pPr>
              <w:spacing w:line="160" w:lineRule="atLeast"/>
              <w:ind w:left="-95" w:right="-120"/>
              <w:jc w:val="center"/>
              <w:rPr>
                <w:sz w:val="14"/>
                <w:szCs w:val="14"/>
              </w:rPr>
            </w:pPr>
            <w:r w:rsidRPr="004C6ECF">
              <w:rPr>
                <w:sz w:val="14"/>
                <w:szCs w:val="14"/>
              </w:rPr>
              <w:t>segments</w:t>
            </w:r>
          </w:p>
        </w:tc>
        <w:tc>
          <w:tcPr>
            <w:tcW w:w="1364" w:type="dxa"/>
            <w:gridSpan w:val="2"/>
            <w:vAlign w:val="bottom"/>
          </w:tcPr>
          <w:p w14:paraId="5B461505" w14:textId="055325E9" w:rsidR="003C0C92" w:rsidRPr="004C6ECF" w:rsidRDefault="003C0C92" w:rsidP="003C0C92">
            <w:pPr>
              <w:spacing w:line="160" w:lineRule="atLeast"/>
              <w:ind w:left="-95" w:right="-120"/>
              <w:jc w:val="center"/>
              <w:rPr>
                <w:sz w:val="14"/>
                <w:szCs w:val="14"/>
              </w:rPr>
            </w:pPr>
            <w:r w:rsidRPr="004C6ECF">
              <w:rPr>
                <w:sz w:val="14"/>
                <w:szCs w:val="14"/>
              </w:rPr>
              <w:t>Others</w:t>
            </w:r>
          </w:p>
        </w:tc>
        <w:tc>
          <w:tcPr>
            <w:tcW w:w="1350" w:type="dxa"/>
            <w:gridSpan w:val="2"/>
            <w:vAlign w:val="bottom"/>
          </w:tcPr>
          <w:p w14:paraId="2AA14A18" w14:textId="61E21BEE" w:rsidR="003C0C92" w:rsidRPr="004C6ECF" w:rsidRDefault="003C0C92" w:rsidP="003C0C92">
            <w:pPr>
              <w:spacing w:line="160" w:lineRule="atLeast"/>
              <w:ind w:left="-95" w:right="-120"/>
              <w:jc w:val="center"/>
              <w:rPr>
                <w:sz w:val="14"/>
                <w:szCs w:val="14"/>
              </w:rPr>
            </w:pPr>
            <w:r w:rsidRPr="004C6ECF">
              <w:rPr>
                <w:sz w:val="14"/>
                <w:szCs w:val="14"/>
              </w:rPr>
              <w:t>Total</w:t>
            </w:r>
          </w:p>
        </w:tc>
        <w:tc>
          <w:tcPr>
            <w:tcW w:w="1404" w:type="dxa"/>
            <w:gridSpan w:val="2"/>
            <w:vAlign w:val="bottom"/>
          </w:tcPr>
          <w:p w14:paraId="08A43611" w14:textId="3A5673D2" w:rsidR="003C0C92" w:rsidRPr="004C6ECF" w:rsidRDefault="003C0C92" w:rsidP="003C0C92">
            <w:pPr>
              <w:spacing w:line="160" w:lineRule="atLeast"/>
              <w:ind w:left="-95" w:right="-120"/>
              <w:jc w:val="center"/>
              <w:rPr>
                <w:sz w:val="14"/>
                <w:szCs w:val="14"/>
              </w:rPr>
            </w:pPr>
            <w:r w:rsidRPr="004C6ECF">
              <w:rPr>
                <w:sz w:val="14"/>
                <w:szCs w:val="14"/>
              </w:rPr>
              <w:t>Eliminate</w:t>
            </w:r>
          </w:p>
        </w:tc>
        <w:tc>
          <w:tcPr>
            <w:tcW w:w="1413" w:type="dxa"/>
            <w:gridSpan w:val="3"/>
            <w:vAlign w:val="bottom"/>
          </w:tcPr>
          <w:p w14:paraId="1EBAD842" w14:textId="21A60A85" w:rsidR="003C0C92" w:rsidRPr="004C6ECF" w:rsidRDefault="003C0C92" w:rsidP="003C0C92">
            <w:pPr>
              <w:spacing w:line="160" w:lineRule="atLeast"/>
              <w:ind w:left="-95" w:right="-120"/>
              <w:jc w:val="center"/>
              <w:rPr>
                <w:sz w:val="14"/>
                <w:szCs w:val="14"/>
              </w:rPr>
            </w:pPr>
            <w:r w:rsidRPr="004C6ECF">
              <w:rPr>
                <w:sz w:val="14"/>
                <w:szCs w:val="14"/>
              </w:rPr>
              <w:t>Net</w:t>
            </w:r>
          </w:p>
        </w:tc>
      </w:tr>
      <w:tr w:rsidR="00DF3FCA" w:rsidRPr="00411B74" w14:paraId="10C7EAFA" w14:textId="77777777" w:rsidTr="004A4BAB">
        <w:trPr>
          <w:trHeight w:val="20"/>
          <w:tblHeader/>
        </w:trPr>
        <w:tc>
          <w:tcPr>
            <w:tcW w:w="1530" w:type="dxa"/>
            <w:vAlign w:val="bottom"/>
          </w:tcPr>
          <w:p w14:paraId="1B22632C" w14:textId="7A50BF53" w:rsidR="00DF3FCA" w:rsidRPr="004C6ECF" w:rsidRDefault="00DF3FCA" w:rsidP="00DF3FCA">
            <w:pPr>
              <w:spacing w:line="160" w:lineRule="atLeast"/>
              <w:rPr>
                <w:b/>
                <w:bCs/>
                <w:i/>
                <w:iCs/>
                <w:sz w:val="14"/>
                <w:szCs w:val="14"/>
              </w:rPr>
            </w:pPr>
            <w:r w:rsidRPr="004C6ECF">
              <w:rPr>
                <w:b/>
                <w:bCs/>
                <w:i/>
                <w:iCs/>
                <w:sz w:val="14"/>
                <w:szCs w:val="14"/>
                <w:lang w:val="en-US" w:bidi="th-TH"/>
              </w:rPr>
              <w:t>Three</w:t>
            </w:r>
            <w:r w:rsidRPr="004C6ECF">
              <w:rPr>
                <w:b/>
                <w:bCs/>
                <w:i/>
                <w:iCs/>
                <w:sz w:val="14"/>
                <w:szCs w:val="14"/>
              </w:rPr>
              <w:t xml:space="preserve">-month </w:t>
            </w:r>
          </w:p>
          <w:p w14:paraId="11435499" w14:textId="1AF7E32D" w:rsidR="00DF3FCA" w:rsidRPr="004C6ECF" w:rsidRDefault="00DF3FCA" w:rsidP="00DF3FCA">
            <w:pPr>
              <w:spacing w:line="160" w:lineRule="atLeast"/>
              <w:rPr>
                <w:b/>
                <w:bCs/>
                <w:i/>
                <w:iCs/>
                <w:sz w:val="14"/>
                <w:szCs w:val="14"/>
                <w:rtl/>
                <w:cs/>
              </w:rPr>
            </w:pPr>
            <w:r w:rsidRPr="004C6ECF">
              <w:rPr>
                <w:b/>
                <w:bCs/>
                <w:i/>
                <w:iCs/>
                <w:sz w:val="14"/>
                <w:szCs w:val="14"/>
              </w:rPr>
              <w:t xml:space="preserve">   period ended</w:t>
            </w:r>
            <w:r w:rsidRPr="004C6ECF">
              <w:rPr>
                <w:b/>
                <w:bCs/>
                <w:i/>
                <w:iCs/>
                <w:sz w:val="14"/>
                <w:szCs w:val="14"/>
              </w:rPr>
              <w:br/>
              <w:t xml:space="preserve">   3</w:t>
            </w:r>
            <w:r w:rsidRPr="004C6ECF">
              <w:rPr>
                <w:b/>
                <w:bCs/>
                <w:i/>
                <w:iCs/>
                <w:sz w:val="14"/>
                <w:szCs w:val="14"/>
                <w:lang w:val="en-US" w:bidi="th-TH"/>
              </w:rPr>
              <w:t xml:space="preserve">1 March </w:t>
            </w:r>
          </w:p>
        </w:tc>
        <w:tc>
          <w:tcPr>
            <w:tcW w:w="657" w:type="dxa"/>
            <w:vAlign w:val="bottom"/>
          </w:tcPr>
          <w:p w14:paraId="5F111B3E" w14:textId="77777777" w:rsidR="00DF3FCA" w:rsidRPr="004C6ECF" w:rsidRDefault="00DF3FCA" w:rsidP="00DF3FCA">
            <w:pPr>
              <w:spacing w:line="160" w:lineRule="atLeast"/>
              <w:ind w:left="-95" w:right="-120"/>
              <w:jc w:val="center"/>
              <w:rPr>
                <w:sz w:val="14"/>
                <w:szCs w:val="14"/>
              </w:rPr>
            </w:pPr>
          </w:p>
          <w:p w14:paraId="2E4EF310" w14:textId="63E0EE4B" w:rsidR="00DF3FCA" w:rsidRPr="004C6ECF" w:rsidRDefault="00DF3FCA" w:rsidP="00DF3FCA">
            <w:pPr>
              <w:spacing w:line="160" w:lineRule="atLeast"/>
              <w:ind w:left="-95" w:right="-120"/>
              <w:jc w:val="center"/>
              <w:rPr>
                <w:sz w:val="14"/>
                <w:szCs w:val="14"/>
              </w:rPr>
            </w:pPr>
            <w:r w:rsidRPr="004C6ECF">
              <w:rPr>
                <w:sz w:val="14"/>
                <w:szCs w:val="14"/>
              </w:rPr>
              <w:t>2026</w:t>
            </w:r>
          </w:p>
        </w:tc>
        <w:tc>
          <w:tcPr>
            <w:tcW w:w="631" w:type="dxa"/>
            <w:vAlign w:val="bottom"/>
          </w:tcPr>
          <w:p w14:paraId="25CF88FA" w14:textId="13FB71A0" w:rsidR="00DF3FCA" w:rsidRPr="004C6ECF" w:rsidRDefault="00DF3FCA" w:rsidP="00DF3FCA">
            <w:pPr>
              <w:spacing w:line="160" w:lineRule="atLeast"/>
              <w:ind w:left="-95" w:right="-120"/>
              <w:jc w:val="center"/>
              <w:rPr>
                <w:sz w:val="14"/>
                <w:szCs w:val="14"/>
              </w:rPr>
            </w:pPr>
            <w:r w:rsidRPr="004C6ECF">
              <w:rPr>
                <w:sz w:val="14"/>
                <w:szCs w:val="14"/>
              </w:rPr>
              <w:t>2025</w:t>
            </w:r>
          </w:p>
        </w:tc>
        <w:tc>
          <w:tcPr>
            <w:tcW w:w="728" w:type="dxa"/>
            <w:vAlign w:val="bottom"/>
          </w:tcPr>
          <w:p w14:paraId="7BD19B08" w14:textId="77777777" w:rsidR="00DF3FCA" w:rsidRPr="004C6ECF" w:rsidRDefault="00DF3FCA" w:rsidP="00DF3FCA">
            <w:pPr>
              <w:spacing w:line="160" w:lineRule="atLeast"/>
              <w:ind w:left="-95" w:right="-120"/>
              <w:jc w:val="center"/>
              <w:rPr>
                <w:sz w:val="14"/>
                <w:szCs w:val="14"/>
              </w:rPr>
            </w:pPr>
          </w:p>
          <w:p w14:paraId="504E639B" w14:textId="33357E5D" w:rsidR="00DF3FCA" w:rsidRPr="004C6ECF" w:rsidRDefault="00DF3FCA" w:rsidP="00DF3FCA">
            <w:pPr>
              <w:spacing w:line="160" w:lineRule="atLeast"/>
              <w:ind w:left="-95" w:right="-120"/>
              <w:jc w:val="center"/>
              <w:rPr>
                <w:sz w:val="14"/>
                <w:szCs w:val="14"/>
                <w:rtl/>
                <w:cs/>
              </w:rPr>
            </w:pPr>
            <w:r w:rsidRPr="004C6ECF">
              <w:rPr>
                <w:sz w:val="14"/>
                <w:szCs w:val="14"/>
              </w:rPr>
              <w:t>2026</w:t>
            </w:r>
          </w:p>
        </w:tc>
        <w:tc>
          <w:tcPr>
            <w:tcW w:w="725" w:type="dxa"/>
            <w:vAlign w:val="bottom"/>
          </w:tcPr>
          <w:p w14:paraId="6A500B25" w14:textId="210C9233"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670" w:type="dxa"/>
            <w:vAlign w:val="bottom"/>
          </w:tcPr>
          <w:p w14:paraId="07AE9970" w14:textId="77777777" w:rsidR="00DF3FCA" w:rsidRPr="004C6ECF" w:rsidRDefault="00DF3FCA" w:rsidP="00DF3FCA">
            <w:pPr>
              <w:spacing w:line="160" w:lineRule="atLeast"/>
              <w:ind w:left="-95" w:right="-120"/>
              <w:jc w:val="center"/>
              <w:rPr>
                <w:sz w:val="14"/>
                <w:szCs w:val="14"/>
              </w:rPr>
            </w:pPr>
          </w:p>
          <w:p w14:paraId="76425BB5" w14:textId="504120AC" w:rsidR="00DF3FCA" w:rsidRPr="004C6ECF" w:rsidRDefault="00DF3FCA" w:rsidP="00DF3FCA">
            <w:pPr>
              <w:spacing w:line="160" w:lineRule="atLeast"/>
              <w:ind w:left="-196" w:right="-120" w:firstLine="101"/>
              <w:jc w:val="center"/>
              <w:rPr>
                <w:sz w:val="14"/>
                <w:szCs w:val="14"/>
                <w:rtl/>
                <w:cs/>
              </w:rPr>
            </w:pPr>
            <w:r w:rsidRPr="004C6ECF">
              <w:rPr>
                <w:sz w:val="14"/>
                <w:szCs w:val="14"/>
              </w:rPr>
              <w:t>2026</w:t>
            </w:r>
          </w:p>
        </w:tc>
        <w:tc>
          <w:tcPr>
            <w:tcW w:w="684" w:type="dxa"/>
            <w:vAlign w:val="bottom"/>
          </w:tcPr>
          <w:p w14:paraId="6AC52357" w14:textId="2DDCA838"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693" w:type="dxa"/>
            <w:vAlign w:val="bottom"/>
          </w:tcPr>
          <w:p w14:paraId="22047D3E" w14:textId="77777777" w:rsidR="00DF3FCA" w:rsidRPr="004C6ECF" w:rsidRDefault="00DF3FCA" w:rsidP="00DF3FCA">
            <w:pPr>
              <w:spacing w:line="160" w:lineRule="atLeast"/>
              <w:ind w:left="-95" w:right="-120"/>
              <w:jc w:val="center"/>
              <w:rPr>
                <w:sz w:val="14"/>
                <w:szCs w:val="14"/>
              </w:rPr>
            </w:pPr>
          </w:p>
          <w:p w14:paraId="4B7A2F42" w14:textId="2145801A" w:rsidR="00DF3FCA" w:rsidRPr="004C6ECF" w:rsidRDefault="00DF3FCA" w:rsidP="00DF3FCA">
            <w:pPr>
              <w:spacing w:line="160" w:lineRule="atLeast"/>
              <w:ind w:left="-95" w:right="-120"/>
              <w:jc w:val="center"/>
              <w:rPr>
                <w:sz w:val="14"/>
                <w:szCs w:val="14"/>
                <w:rtl/>
                <w:cs/>
              </w:rPr>
            </w:pPr>
            <w:r w:rsidRPr="004C6ECF">
              <w:rPr>
                <w:sz w:val="14"/>
                <w:szCs w:val="14"/>
              </w:rPr>
              <w:t>2026</w:t>
            </w:r>
          </w:p>
        </w:tc>
        <w:tc>
          <w:tcPr>
            <w:tcW w:w="724" w:type="dxa"/>
            <w:vAlign w:val="bottom"/>
          </w:tcPr>
          <w:p w14:paraId="2973DED4" w14:textId="5981FD3F"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720" w:type="dxa"/>
            <w:vAlign w:val="bottom"/>
          </w:tcPr>
          <w:p w14:paraId="660F7FBE" w14:textId="77777777" w:rsidR="00DF3FCA" w:rsidRPr="004C6ECF" w:rsidRDefault="00DF3FCA" w:rsidP="00DF3FCA">
            <w:pPr>
              <w:spacing w:line="160" w:lineRule="atLeast"/>
              <w:ind w:left="-95" w:right="-120"/>
              <w:jc w:val="center"/>
              <w:rPr>
                <w:sz w:val="14"/>
                <w:szCs w:val="14"/>
              </w:rPr>
            </w:pPr>
          </w:p>
          <w:p w14:paraId="514C2786" w14:textId="7BA49BC6" w:rsidR="00DF3FCA" w:rsidRPr="004C6ECF" w:rsidRDefault="00DF3FCA" w:rsidP="00DF3FCA">
            <w:pPr>
              <w:spacing w:line="160" w:lineRule="atLeast"/>
              <w:ind w:left="-95" w:right="-120"/>
              <w:jc w:val="center"/>
              <w:rPr>
                <w:sz w:val="14"/>
                <w:szCs w:val="14"/>
                <w:rtl/>
                <w:cs/>
              </w:rPr>
            </w:pPr>
            <w:r w:rsidRPr="004C6ECF">
              <w:rPr>
                <w:sz w:val="14"/>
                <w:szCs w:val="14"/>
              </w:rPr>
              <w:t>2026</w:t>
            </w:r>
          </w:p>
        </w:tc>
        <w:tc>
          <w:tcPr>
            <w:tcW w:w="648" w:type="dxa"/>
            <w:vAlign w:val="bottom"/>
          </w:tcPr>
          <w:p w14:paraId="71952D99" w14:textId="0D098D13"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702" w:type="dxa"/>
            <w:vAlign w:val="bottom"/>
          </w:tcPr>
          <w:p w14:paraId="61A994DD" w14:textId="77777777" w:rsidR="00DF3FCA" w:rsidRPr="004C6ECF" w:rsidRDefault="00DF3FCA" w:rsidP="00DF3FCA">
            <w:pPr>
              <w:spacing w:line="160" w:lineRule="atLeast"/>
              <w:ind w:left="-95" w:right="-120"/>
              <w:jc w:val="center"/>
              <w:rPr>
                <w:sz w:val="14"/>
                <w:szCs w:val="14"/>
              </w:rPr>
            </w:pPr>
          </w:p>
          <w:p w14:paraId="2CAEA226" w14:textId="41C0C830" w:rsidR="00DF3FCA" w:rsidRPr="004C6ECF" w:rsidRDefault="00DF3FCA" w:rsidP="00DF3FCA">
            <w:pPr>
              <w:spacing w:line="160" w:lineRule="atLeast"/>
              <w:ind w:left="-95" w:right="-120"/>
              <w:jc w:val="center"/>
              <w:rPr>
                <w:sz w:val="14"/>
                <w:szCs w:val="14"/>
              </w:rPr>
            </w:pPr>
            <w:r w:rsidRPr="004C6ECF">
              <w:rPr>
                <w:sz w:val="14"/>
                <w:szCs w:val="14"/>
              </w:rPr>
              <w:t>2026</w:t>
            </w:r>
          </w:p>
        </w:tc>
        <w:tc>
          <w:tcPr>
            <w:tcW w:w="630" w:type="dxa"/>
            <w:vAlign w:val="bottom"/>
          </w:tcPr>
          <w:p w14:paraId="428F5948" w14:textId="17347A66"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680" w:type="dxa"/>
            <w:vAlign w:val="bottom"/>
          </w:tcPr>
          <w:p w14:paraId="2B1AE2D7" w14:textId="77777777" w:rsidR="00DF3FCA" w:rsidRPr="004C6ECF" w:rsidRDefault="00DF3FCA" w:rsidP="00DF3FCA">
            <w:pPr>
              <w:spacing w:line="160" w:lineRule="atLeast"/>
              <w:ind w:left="-95" w:right="-120"/>
              <w:jc w:val="center"/>
              <w:rPr>
                <w:sz w:val="14"/>
                <w:szCs w:val="14"/>
              </w:rPr>
            </w:pPr>
          </w:p>
          <w:p w14:paraId="75A164C2" w14:textId="417D1D2F" w:rsidR="00DF3FCA" w:rsidRPr="004C6ECF" w:rsidRDefault="00DF3FCA" w:rsidP="00DF3FCA">
            <w:pPr>
              <w:spacing w:line="160" w:lineRule="atLeast"/>
              <w:ind w:left="-129" w:right="-86"/>
              <w:jc w:val="center"/>
              <w:rPr>
                <w:sz w:val="14"/>
                <w:szCs w:val="14"/>
              </w:rPr>
            </w:pPr>
            <w:r w:rsidRPr="004C6ECF">
              <w:rPr>
                <w:sz w:val="14"/>
                <w:szCs w:val="14"/>
              </w:rPr>
              <w:t>2026</w:t>
            </w:r>
          </w:p>
        </w:tc>
        <w:tc>
          <w:tcPr>
            <w:tcW w:w="684" w:type="dxa"/>
            <w:vAlign w:val="bottom"/>
          </w:tcPr>
          <w:p w14:paraId="4BA36ACD" w14:textId="51EC3B6C"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693" w:type="dxa"/>
            <w:vAlign w:val="bottom"/>
          </w:tcPr>
          <w:p w14:paraId="514513CE" w14:textId="77777777" w:rsidR="00DF3FCA" w:rsidRPr="004C6ECF" w:rsidRDefault="00DF3FCA" w:rsidP="00DF3FCA">
            <w:pPr>
              <w:spacing w:line="160" w:lineRule="atLeast"/>
              <w:ind w:left="-95" w:right="-120"/>
              <w:jc w:val="center"/>
              <w:rPr>
                <w:sz w:val="14"/>
                <w:szCs w:val="14"/>
              </w:rPr>
            </w:pPr>
          </w:p>
          <w:p w14:paraId="0EE72139" w14:textId="62159452" w:rsidR="00DF3FCA" w:rsidRPr="004C6ECF" w:rsidRDefault="00DF3FCA" w:rsidP="00DF3FCA">
            <w:pPr>
              <w:spacing w:line="160" w:lineRule="atLeast"/>
              <w:ind w:left="-95" w:right="-120"/>
              <w:jc w:val="center"/>
              <w:rPr>
                <w:sz w:val="14"/>
                <w:szCs w:val="14"/>
                <w:rtl/>
                <w:cs/>
              </w:rPr>
            </w:pPr>
            <w:r w:rsidRPr="004C6ECF">
              <w:rPr>
                <w:sz w:val="14"/>
                <w:szCs w:val="14"/>
              </w:rPr>
              <w:t>2026</w:t>
            </w:r>
          </w:p>
        </w:tc>
        <w:tc>
          <w:tcPr>
            <w:tcW w:w="657" w:type="dxa"/>
            <w:vAlign w:val="bottom"/>
          </w:tcPr>
          <w:p w14:paraId="53F23BEE" w14:textId="10178A57"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684" w:type="dxa"/>
            <w:vAlign w:val="bottom"/>
          </w:tcPr>
          <w:p w14:paraId="06C76CB5" w14:textId="77777777" w:rsidR="00DF3FCA" w:rsidRPr="004C6ECF" w:rsidRDefault="00DF3FCA" w:rsidP="00DF3FCA">
            <w:pPr>
              <w:spacing w:line="160" w:lineRule="atLeast"/>
              <w:ind w:left="-95" w:right="-120"/>
              <w:jc w:val="center"/>
              <w:rPr>
                <w:sz w:val="14"/>
                <w:szCs w:val="14"/>
              </w:rPr>
            </w:pPr>
          </w:p>
          <w:p w14:paraId="7687DAAE" w14:textId="2BA21035" w:rsidR="00DF3FCA" w:rsidRPr="004C6ECF" w:rsidRDefault="00DF3FCA" w:rsidP="00DF3FCA">
            <w:pPr>
              <w:spacing w:line="160" w:lineRule="atLeast"/>
              <w:ind w:left="-129" w:right="-86"/>
              <w:jc w:val="center"/>
              <w:rPr>
                <w:sz w:val="14"/>
                <w:szCs w:val="14"/>
                <w:rtl/>
                <w:cs/>
              </w:rPr>
            </w:pPr>
            <w:r w:rsidRPr="004C6ECF">
              <w:rPr>
                <w:sz w:val="14"/>
                <w:szCs w:val="14"/>
              </w:rPr>
              <w:t>2026</w:t>
            </w:r>
          </w:p>
        </w:tc>
        <w:tc>
          <w:tcPr>
            <w:tcW w:w="720" w:type="dxa"/>
            <w:vAlign w:val="bottom"/>
          </w:tcPr>
          <w:p w14:paraId="54DD3D8B" w14:textId="5AE971C6" w:rsidR="00DF3FCA" w:rsidRPr="004C6ECF" w:rsidRDefault="00DF3FCA" w:rsidP="00DF3FCA">
            <w:pPr>
              <w:spacing w:line="160" w:lineRule="atLeast"/>
              <w:ind w:left="-95" w:right="-120"/>
              <w:jc w:val="center"/>
              <w:rPr>
                <w:sz w:val="14"/>
                <w:szCs w:val="14"/>
                <w:rtl/>
                <w:cs/>
              </w:rPr>
            </w:pPr>
            <w:r w:rsidRPr="004C6ECF">
              <w:rPr>
                <w:sz w:val="14"/>
                <w:szCs w:val="14"/>
              </w:rPr>
              <w:t>2025</w:t>
            </w:r>
          </w:p>
        </w:tc>
        <w:tc>
          <w:tcPr>
            <w:tcW w:w="720" w:type="dxa"/>
            <w:vAlign w:val="bottom"/>
          </w:tcPr>
          <w:p w14:paraId="6D429B6C" w14:textId="77777777" w:rsidR="00DF3FCA" w:rsidRPr="004C6ECF" w:rsidRDefault="00DF3FCA" w:rsidP="00DF3FCA">
            <w:pPr>
              <w:spacing w:line="160" w:lineRule="atLeast"/>
              <w:ind w:left="-95" w:right="-120"/>
              <w:jc w:val="center"/>
              <w:rPr>
                <w:sz w:val="14"/>
                <w:szCs w:val="14"/>
              </w:rPr>
            </w:pPr>
          </w:p>
          <w:p w14:paraId="7509A052" w14:textId="2F516B2E" w:rsidR="00DF3FCA" w:rsidRPr="004C6ECF" w:rsidRDefault="00DF3FCA" w:rsidP="00DF3FCA">
            <w:pPr>
              <w:spacing w:line="160" w:lineRule="atLeast"/>
              <w:ind w:left="-95" w:right="-120"/>
              <w:jc w:val="center"/>
              <w:rPr>
                <w:sz w:val="14"/>
                <w:szCs w:val="14"/>
                <w:rtl/>
                <w:cs/>
              </w:rPr>
            </w:pPr>
            <w:r w:rsidRPr="004C6ECF">
              <w:rPr>
                <w:sz w:val="14"/>
                <w:szCs w:val="14"/>
              </w:rPr>
              <w:t>2026</w:t>
            </w:r>
          </w:p>
        </w:tc>
        <w:tc>
          <w:tcPr>
            <w:tcW w:w="693" w:type="dxa"/>
            <w:gridSpan w:val="2"/>
            <w:vAlign w:val="bottom"/>
          </w:tcPr>
          <w:p w14:paraId="0D58552A" w14:textId="780EF4A6" w:rsidR="00DF3FCA" w:rsidRPr="004C6ECF" w:rsidRDefault="00DF3FCA" w:rsidP="00DF3FCA">
            <w:pPr>
              <w:spacing w:line="160" w:lineRule="atLeast"/>
              <w:ind w:left="-95" w:right="-120"/>
              <w:jc w:val="center"/>
              <w:rPr>
                <w:sz w:val="14"/>
                <w:szCs w:val="14"/>
                <w:rtl/>
                <w:cs/>
              </w:rPr>
            </w:pPr>
            <w:r w:rsidRPr="004C6ECF">
              <w:rPr>
                <w:sz w:val="14"/>
                <w:szCs w:val="14"/>
              </w:rPr>
              <w:t>2025</w:t>
            </w:r>
          </w:p>
        </w:tc>
      </w:tr>
      <w:tr w:rsidR="003C0C92" w:rsidRPr="004C6ECF" w14:paraId="458B3BB0" w14:textId="77777777" w:rsidTr="004A4BAB">
        <w:trPr>
          <w:gridAfter w:val="1"/>
          <w:wAfter w:w="7" w:type="dxa"/>
          <w:trHeight w:val="20"/>
          <w:tblHeader/>
        </w:trPr>
        <w:tc>
          <w:tcPr>
            <w:tcW w:w="1530" w:type="dxa"/>
            <w:vAlign w:val="bottom"/>
          </w:tcPr>
          <w:p w14:paraId="5CCC83B7" w14:textId="77777777" w:rsidR="003C0C92" w:rsidRPr="004C6ECF" w:rsidRDefault="003C0C92" w:rsidP="003C0C92">
            <w:pPr>
              <w:spacing w:line="160" w:lineRule="atLeast"/>
              <w:rPr>
                <w:b/>
                <w:bCs/>
                <w:i/>
                <w:iCs/>
                <w:sz w:val="14"/>
                <w:szCs w:val="14"/>
                <w:lang w:val="en-US" w:bidi="th-TH"/>
              </w:rPr>
            </w:pPr>
          </w:p>
        </w:tc>
        <w:tc>
          <w:tcPr>
            <w:tcW w:w="13736" w:type="dxa"/>
            <w:gridSpan w:val="20"/>
            <w:vAlign w:val="bottom"/>
          </w:tcPr>
          <w:p w14:paraId="175F7EAC" w14:textId="5CD24971" w:rsidR="003C0C92" w:rsidRPr="004C6ECF" w:rsidRDefault="003C0C92" w:rsidP="003C0C92">
            <w:pPr>
              <w:spacing w:line="160" w:lineRule="atLeast"/>
              <w:ind w:left="-95" w:right="-120"/>
              <w:jc w:val="center"/>
              <w:rPr>
                <w:i/>
                <w:iCs/>
                <w:sz w:val="14"/>
                <w:szCs w:val="14"/>
              </w:rPr>
            </w:pPr>
            <w:r w:rsidRPr="004C6ECF">
              <w:rPr>
                <w:i/>
                <w:iCs/>
                <w:sz w:val="14"/>
                <w:szCs w:val="14"/>
              </w:rPr>
              <w:t>(in thousand Baht)</w:t>
            </w:r>
          </w:p>
        </w:tc>
      </w:tr>
      <w:tr w:rsidR="00B50E50" w:rsidRPr="00411B74" w14:paraId="0961D99E" w14:textId="77777777" w:rsidTr="004A4BAB">
        <w:trPr>
          <w:trHeight w:val="20"/>
        </w:trPr>
        <w:tc>
          <w:tcPr>
            <w:tcW w:w="1530" w:type="dxa"/>
          </w:tcPr>
          <w:p w14:paraId="149AC837" w14:textId="77777777" w:rsidR="003C0C92" w:rsidRPr="004C6ECF" w:rsidRDefault="003C0C92" w:rsidP="003C0C92">
            <w:pPr>
              <w:spacing w:line="160" w:lineRule="atLeast"/>
              <w:ind w:right="-200"/>
              <w:rPr>
                <w:b/>
                <w:bCs/>
                <w:i/>
                <w:iCs/>
                <w:sz w:val="14"/>
                <w:szCs w:val="14"/>
              </w:rPr>
            </w:pPr>
            <w:r w:rsidRPr="004C6ECF">
              <w:rPr>
                <w:b/>
                <w:bCs/>
                <w:i/>
                <w:iCs/>
                <w:sz w:val="14"/>
                <w:szCs w:val="14"/>
              </w:rPr>
              <w:t xml:space="preserve">Information about </w:t>
            </w:r>
          </w:p>
          <w:p w14:paraId="10FFA23A" w14:textId="77777777" w:rsidR="003C0C92" w:rsidRPr="004C6ECF" w:rsidRDefault="003C0C92" w:rsidP="003C0C92">
            <w:pPr>
              <w:spacing w:line="160" w:lineRule="atLeast"/>
              <w:rPr>
                <w:b/>
                <w:bCs/>
                <w:i/>
                <w:iCs/>
                <w:sz w:val="14"/>
                <w:szCs w:val="14"/>
                <w:rtl/>
                <w:cs/>
              </w:rPr>
            </w:pPr>
            <w:r w:rsidRPr="004C6ECF">
              <w:rPr>
                <w:b/>
                <w:bCs/>
                <w:i/>
                <w:iCs/>
                <w:sz w:val="14"/>
                <w:szCs w:val="14"/>
              </w:rPr>
              <w:t xml:space="preserve">   reportable segments</w:t>
            </w:r>
          </w:p>
        </w:tc>
        <w:tc>
          <w:tcPr>
            <w:tcW w:w="657" w:type="dxa"/>
          </w:tcPr>
          <w:p w14:paraId="39FF400C" w14:textId="77777777" w:rsidR="003C0C92" w:rsidRPr="004C6ECF" w:rsidRDefault="003C0C92" w:rsidP="003C0C92">
            <w:pPr>
              <w:tabs>
                <w:tab w:val="decimal" w:pos="702"/>
              </w:tabs>
              <w:spacing w:line="160" w:lineRule="atLeast"/>
              <w:ind w:left="-108" w:right="-108"/>
              <w:rPr>
                <w:sz w:val="14"/>
                <w:szCs w:val="14"/>
              </w:rPr>
            </w:pPr>
          </w:p>
        </w:tc>
        <w:tc>
          <w:tcPr>
            <w:tcW w:w="631" w:type="dxa"/>
          </w:tcPr>
          <w:p w14:paraId="545E4A9C" w14:textId="77777777" w:rsidR="003C0C92" w:rsidRPr="004C6ECF" w:rsidRDefault="003C0C92" w:rsidP="003C0C92">
            <w:pPr>
              <w:tabs>
                <w:tab w:val="decimal" w:pos="702"/>
              </w:tabs>
              <w:spacing w:line="160" w:lineRule="atLeast"/>
              <w:ind w:left="-108" w:right="-108"/>
              <w:rPr>
                <w:sz w:val="14"/>
                <w:szCs w:val="14"/>
              </w:rPr>
            </w:pPr>
          </w:p>
        </w:tc>
        <w:tc>
          <w:tcPr>
            <w:tcW w:w="728" w:type="dxa"/>
          </w:tcPr>
          <w:p w14:paraId="67F1865F" w14:textId="77777777" w:rsidR="003C0C92" w:rsidRPr="004C6ECF" w:rsidRDefault="003C0C92" w:rsidP="003C0C92">
            <w:pPr>
              <w:tabs>
                <w:tab w:val="decimal" w:pos="702"/>
              </w:tabs>
              <w:spacing w:line="160" w:lineRule="atLeast"/>
              <w:ind w:left="-108" w:right="-106"/>
              <w:rPr>
                <w:sz w:val="14"/>
                <w:szCs w:val="14"/>
              </w:rPr>
            </w:pPr>
          </w:p>
        </w:tc>
        <w:tc>
          <w:tcPr>
            <w:tcW w:w="725" w:type="dxa"/>
          </w:tcPr>
          <w:p w14:paraId="64ECE701" w14:textId="77777777" w:rsidR="003C0C92" w:rsidRPr="004C6ECF" w:rsidRDefault="003C0C92" w:rsidP="003C0C92">
            <w:pPr>
              <w:tabs>
                <w:tab w:val="decimal" w:pos="702"/>
              </w:tabs>
              <w:spacing w:line="160" w:lineRule="atLeast"/>
              <w:ind w:left="-108" w:right="-108"/>
              <w:rPr>
                <w:sz w:val="14"/>
                <w:szCs w:val="14"/>
              </w:rPr>
            </w:pPr>
          </w:p>
        </w:tc>
        <w:tc>
          <w:tcPr>
            <w:tcW w:w="670" w:type="dxa"/>
          </w:tcPr>
          <w:p w14:paraId="5E452E6D" w14:textId="77777777" w:rsidR="003C0C92" w:rsidRPr="004C6ECF" w:rsidRDefault="003C0C92" w:rsidP="003C0C92">
            <w:pPr>
              <w:tabs>
                <w:tab w:val="decimal" w:pos="702"/>
              </w:tabs>
              <w:spacing w:line="160" w:lineRule="atLeast"/>
              <w:ind w:left="-108" w:right="-108"/>
              <w:rPr>
                <w:sz w:val="14"/>
                <w:szCs w:val="14"/>
              </w:rPr>
            </w:pPr>
          </w:p>
        </w:tc>
        <w:tc>
          <w:tcPr>
            <w:tcW w:w="684" w:type="dxa"/>
          </w:tcPr>
          <w:p w14:paraId="35D8AA41" w14:textId="77777777" w:rsidR="003C0C92" w:rsidRPr="004C6ECF" w:rsidRDefault="003C0C92" w:rsidP="003C0C92">
            <w:pPr>
              <w:tabs>
                <w:tab w:val="decimal" w:pos="702"/>
              </w:tabs>
              <w:spacing w:line="160" w:lineRule="atLeast"/>
              <w:ind w:left="-108" w:right="-108"/>
              <w:rPr>
                <w:sz w:val="14"/>
                <w:szCs w:val="14"/>
              </w:rPr>
            </w:pPr>
          </w:p>
        </w:tc>
        <w:tc>
          <w:tcPr>
            <w:tcW w:w="693" w:type="dxa"/>
          </w:tcPr>
          <w:p w14:paraId="5C6B6AB2" w14:textId="77777777" w:rsidR="003C0C92" w:rsidRPr="004C6ECF" w:rsidRDefault="003C0C92" w:rsidP="003C0C92">
            <w:pPr>
              <w:tabs>
                <w:tab w:val="decimal" w:pos="702"/>
              </w:tabs>
              <w:spacing w:line="160" w:lineRule="atLeast"/>
              <w:ind w:left="-108" w:right="-108"/>
              <w:rPr>
                <w:sz w:val="14"/>
                <w:szCs w:val="14"/>
              </w:rPr>
            </w:pPr>
          </w:p>
        </w:tc>
        <w:tc>
          <w:tcPr>
            <w:tcW w:w="724" w:type="dxa"/>
          </w:tcPr>
          <w:p w14:paraId="4ABB85BE" w14:textId="77777777" w:rsidR="003C0C92" w:rsidRPr="004C6ECF" w:rsidRDefault="003C0C92" w:rsidP="003C0C92">
            <w:pPr>
              <w:tabs>
                <w:tab w:val="decimal" w:pos="702"/>
              </w:tabs>
              <w:spacing w:line="160" w:lineRule="atLeast"/>
              <w:ind w:left="-108" w:right="-108"/>
              <w:rPr>
                <w:sz w:val="14"/>
                <w:szCs w:val="14"/>
              </w:rPr>
            </w:pPr>
          </w:p>
        </w:tc>
        <w:tc>
          <w:tcPr>
            <w:tcW w:w="720" w:type="dxa"/>
          </w:tcPr>
          <w:p w14:paraId="72F77BE8" w14:textId="77777777" w:rsidR="003C0C92" w:rsidRPr="004C6ECF" w:rsidRDefault="003C0C92" w:rsidP="003C0C92">
            <w:pPr>
              <w:spacing w:line="160" w:lineRule="atLeast"/>
              <w:ind w:left="-95" w:right="-120"/>
              <w:jc w:val="center"/>
              <w:rPr>
                <w:sz w:val="14"/>
                <w:szCs w:val="14"/>
              </w:rPr>
            </w:pPr>
          </w:p>
        </w:tc>
        <w:tc>
          <w:tcPr>
            <w:tcW w:w="648" w:type="dxa"/>
          </w:tcPr>
          <w:p w14:paraId="4E2F5625" w14:textId="77777777" w:rsidR="003C0C92" w:rsidRPr="004C6ECF" w:rsidRDefault="003C0C92" w:rsidP="003C0C92">
            <w:pPr>
              <w:spacing w:line="160" w:lineRule="atLeast"/>
              <w:ind w:left="-95" w:right="-120"/>
              <w:jc w:val="center"/>
              <w:rPr>
                <w:sz w:val="14"/>
                <w:szCs w:val="14"/>
              </w:rPr>
            </w:pPr>
          </w:p>
        </w:tc>
        <w:tc>
          <w:tcPr>
            <w:tcW w:w="702" w:type="dxa"/>
          </w:tcPr>
          <w:p w14:paraId="299E07A7" w14:textId="77777777" w:rsidR="003C0C92" w:rsidRPr="004C6ECF" w:rsidRDefault="003C0C92" w:rsidP="003C0C92">
            <w:pPr>
              <w:tabs>
                <w:tab w:val="decimal" w:pos="702"/>
              </w:tabs>
              <w:spacing w:line="160" w:lineRule="atLeast"/>
              <w:ind w:left="-108" w:right="-108"/>
              <w:rPr>
                <w:sz w:val="14"/>
                <w:szCs w:val="14"/>
              </w:rPr>
            </w:pPr>
          </w:p>
        </w:tc>
        <w:tc>
          <w:tcPr>
            <w:tcW w:w="630" w:type="dxa"/>
          </w:tcPr>
          <w:p w14:paraId="24423B5D" w14:textId="77777777" w:rsidR="003C0C92" w:rsidRPr="004C6ECF" w:rsidRDefault="003C0C92" w:rsidP="003C0C92">
            <w:pPr>
              <w:tabs>
                <w:tab w:val="decimal" w:pos="738"/>
              </w:tabs>
              <w:spacing w:line="160" w:lineRule="atLeast"/>
              <w:ind w:left="-72" w:right="-108"/>
              <w:rPr>
                <w:sz w:val="14"/>
                <w:szCs w:val="14"/>
              </w:rPr>
            </w:pPr>
          </w:p>
        </w:tc>
        <w:tc>
          <w:tcPr>
            <w:tcW w:w="680" w:type="dxa"/>
          </w:tcPr>
          <w:p w14:paraId="4CE3EAB9" w14:textId="77777777" w:rsidR="003C0C92" w:rsidRPr="004C6ECF" w:rsidRDefault="003C0C92" w:rsidP="003C0C92">
            <w:pPr>
              <w:tabs>
                <w:tab w:val="decimal" w:pos="754"/>
              </w:tabs>
              <w:spacing w:line="160" w:lineRule="atLeast"/>
              <w:ind w:left="-129" w:right="-86"/>
              <w:rPr>
                <w:sz w:val="14"/>
                <w:szCs w:val="14"/>
              </w:rPr>
            </w:pPr>
          </w:p>
        </w:tc>
        <w:tc>
          <w:tcPr>
            <w:tcW w:w="684" w:type="dxa"/>
          </w:tcPr>
          <w:p w14:paraId="392D09B1" w14:textId="77777777" w:rsidR="003C0C92" w:rsidRPr="004C6ECF" w:rsidRDefault="003C0C92" w:rsidP="003C0C92">
            <w:pPr>
              <w:tabs>
                <w:tab w:val="decimal" w:pos="647"/>
              </w:tabs>
              <w:spacing w:line="160" w:lineRule="atLeast"/>
              <w:ind w:right="-120"/>
              <w:rPr>
                <w:sz w:val="14"/>
                <w:szCs w:val="14"/>
              </w:rPr>
            </w:pPr>
          </w:p>
        </w:tc>
        <w:tc>
          <w:tcPr>
            <w:tcW w:w="693" w:type="dxa"/>
          </w:tcPr>
          <w:p w14:paraId="2D25364B" w14:textId="77777777" w:rsidR="003C0C92" w:rsidRPr="004C6ECF" w:rsidRDefault="003C0C92" w:rsidP="003C0C92">
            <w:pPr>
              <w:tabs>
                <w:tab w:val="decimal" w:pos="574"/>
              </w:tabs>
              <w:spacing w:line="160" w:lineRule="atLeast"/>
              <w:ind w:left="-95" w:right="-120"/>
              <w:jc w:val="center"/>
              <w:rPr>
                <w:sz w:val="14"/>
                <w:szCs w:val="14"/>
              </w:rPr>
            </w:pPr>
          </w:p>
        </w:tc>
        <w:tc>
          <w:tcPr>
            <w:tcW w:w="657" w:type="dxa"/>
          </w:tcPr>
          <w:p w14:paraId="385BE0AD" w14:textId="77777777" w:rsidR="003C0C92" w:rsidRPr="004C6ECF" w:rsidRDefault="003C0C92" w:rsidP="003C0C92">
            <w:pPr>
              <w:tabs>
                <w:tab w:val="decimal" w:pos="715"/>
              </w:tabs>
              <w:spacing w:line="160" w:lineRule="atLeast"/>
              <w:ind w:left="-95" w:right="-120"/>
              <w:jc w:val="center"/>
              <w:rPr>
                <w:sz w:val="14"/>
                <w:szCs w:val="14"/>
              </w:rPr>
            </w:pPr>
          </w:p>
        </w:tc>
        <w:tc>
          <w:tcPr>
            <w:tcW w:w="684" w:type="dxa"/>
          </w:tcPr>
          <w:p w14:paraId="6F858FB3" w14:textId="77777777" w:rsidR="003C0C92" w:rsidRPr="004C6ECF" w:rsidRDefault="003C0C92" w:rsidP="003C0C92">
            <w:pPr>
              <w:tabs>
                <w:tab w:val="decimal" w:pos="732"/>
              </w:tabs>
              <w:spacing w:line="160" w:lineRule="atLeast"/>
              <w:ind w:left="-95" w:right="-120"/>
              <w:rPr>
                <w:sz w:val="14"/>
                <w:szCs w:val="14"/>
              </w:rPr>
            </w:pPr>
          </w:p>
        </w:tc>
        <w:tc>
          <w:tcPr>
            <w:tcW w:w="720" w:type="dxa"/>
          </w:tcPr>
          <w:p w14:paraId="3C0505FA" w14:textId="77777777" w:rsidR="003C0C92" w:rsidRPr="004C6ECF" w:rsidRDefault="003C0C92" w:rsidP="003C0C92">
            <w:pPr>
              <w:tabs>
                <w:tab w:val="decimal" w:pos="613"/>
              </w:tabs>
              <w:spacing w:line="160" w:lineRule="atLeast"/>
              <w:ind w:left="-95" w:right="-120"/>
              <w:rPr>
                <w:sz w:val="14"/>
                <w:szCs w:val="14"/>
              </w:rPr>
            </w:pPr>
          </w:p>
        </w:tc>
        <w:tc>
          <w:tcPr>
            <w:tcW w:w="720" w:type="dxa"/>
          </w:tcPr>
          <w:p w14:paraId="05E90B4F" w14:textId="77777777" w:rsidR="003C0C92" w:rsidRPr="004C6ECF" w:rsidRDefault="003C0C92" w:rsidP="003C0C92">
            <w:pPr>
              <w:tabs>
                <w:tab w:val="decimal" w:pos="630"/>
              </w:tabs>
              <w:spacing w:line="160" w:lineRule="atLeast"/>
              <w:ind w:left="-95" w:right="-120"/>
              <w:rPr>
                <w:sz w:val="14"/>
                <w:szCs w:val="14"/>
              </w:rPr>
            </w:pPr>
          </w:p>
        </w:tc>
        <w:tc>
          <w:tcPr>
            <w:tcW w:w="693" w:type="dxa"/>
            <w:gridSpan w:val="2"/>
          </w:tcPr>
          <w:p w14:paraId="7E0B0F96" w14:textId="77777777" w:rsidR="003C0C92" w:rsidRPr="004C6ECF" w:rsidRDefault="003C0C92" w:rsidP="003C0C92">
            <w:pPr>
              <w:tabs>
                <w:tab w:val="decimal" w:pos="783"/>
              </w:tabs>
              <w:spacing w:line="160" w:lineRule="atLeast"/>
              <w:ind w:left="-95" w:right="-120"/>
              <w:rPr>
                <w:sz w:val="14"/>
                <w:szCs w:val="14"/>
              </w:rPr>
            </w:pPr>
          </w:p>
        </w:tc>
      </w:tr>
      <w:tr w:rsidR="00F506C6" w:rsidRPr="00411B74" w14:paraId="4744329F" w14:textId="77777777" w:rsidTr="00C04434">
        <w:trPr>
          <w:trHeight w:val="20"/>
        </w:trPr>
        <w:tc>
          <w:tcPr>
            <w:tcW w:w="1530" w:type="dxa"/>
          </w:tcPr>
          <w:p w14:paraId="09E63A13" w14:textId="77777777" w:rsidR="00F506C6" w:rsidRPr="004C6ECF" w:rsidRDefault="00F506C6" w:rsidP="00F506C6">
            <w:pPr>
              <w:spacing w:line="160" w:lineRule="atLeast"/>
              <w:rPr>
                <w:sz w:val="14"/>
                <w:szCs w:val="14"/>
                <w:rtl/>
                <w:cs/>
              </w:rPr>
            </w:pPr>
            <w:r w:rsidRPr="004C6ECF">
              <w:rPr>
                <w:sz w:val="14"/>
                <w:szCs w:val="14"/>
              </w:rPr>
              <w:t>External revenues</w:t>
            </w:r>
          </w:p>
        </w:tc>
        <w:tc>
          <w:tcPr>
            <w:tcW w:w="657" w:type="dxa"/>
          </w:tcPr>
          <w:p w14:paraId="604E9CCE" w14:textId="4F64BD77" w:rsidR="00F506C6" w:rsidRPr="004C6ECF" w:rsidRDefault="00F506C6" w:rsidP="00F506C6">
            <w:pPr>
              <w:tabs>
                <w:tab w:val="decimal" w:pos="476"/>
              </w:tabs>
              <w:spacing w:line="160" w:lineRule="atLeast"/>
              <w:ind w:left="-140" w:right="-108"/>
              <w:rPr>
                <w:sz w:val="14"/>
                <w:szCs w:val="14"/>
              </w:rPr>
            </w:pPr>
            <w:r w:rsidRPr="004C6ECF">
              <w:rPr>
                <w:sz w:val="14"/>
                <w:szCs w:val="14"/>
              </w:rPr>
              <w:t>857,186</w:t>
            </w:r>
          </w:p>
        </w:tc>
        <w:tc>
          <w:tcPr>
            <w:tcW w:w="631" w:type="dxa"/>
            <w:vAlign w:val="bottom"/>
          </w:tcPr>
          <w:p w14:paraId="0214D456" w14:textId="0DA1B2EE" w:rsidR="00F506C6" w:rsidRPr="004C6ECF" w:rsidRDefault="00F506C6" w:rsidP="00F506C6">
            <w:pPr>
              <w:tabs>
                <w:tab w:val="decimal" w:pos="476"/>
              </w:tabs>
              <w:spacing w:line="160" w:lineRule="atLeast"/>
              <w:ind w:left="-140" w:right="-108"/>
              <w:rPr>
                <w:sz w:val="14"/>
                <w:szCs w:val="14"/>
              </w:rPr>
            </w:pPr>
            <w:r w:rsidRPr="004C6ECF">
              <w:rPr>
                <w:sz w:val="14"/>
                <w:szCs w:val="14"/>
              </w:rPr>
              <w:t>928,777</w:t>
            </w:r>
          </w:p>
        </w:tc>
        <w:tc>
          <w:tcPr>
            <w:tcW w:w="728" w:type="dxa"/>
          </w:tcPr>
          <w:p w14:paraId="6BAAF824" w14:textId="672EB274" w:rsidR="00F506C6" w:rsidRPr="004C6ECF" w:rsidRDefault="00F506C6" w:rsidP="00F506C6">
            <w:pPr>
              <w:tabs>
                <w:tab w:val="decimal" w:pos="476"/>
              </w:tabs>
              <w:spacing w:line="160" w:lineRule="atLeast"/>
              <w:ind w:left="-196" w:right="-150"/>
              <w:rPr>
                <w:sz w:val="14"/>
                <w:szCs w:val="14"/>
              </w:rPr>
            </w:pPr>
            <w:r w:rsidRPr="004C6ECF">
              <w:rPr>
                <w:sz w:val="14"/>
                <w:szCs w:val="14"/>
              </w:rPr>
              <w:t>34,630</w:t>
            </w:r>
          </w:p>
        </w:tc>
        <w:tc>
          <w:tcPr>
            <w:tcW w:w="725" w:type="dxa"/>
            <w:vAlign w:val="bottom"/>
          </w:tcPr>
          <w:p w14:paraId="7355E4B7" w14:textId="2E006696" w:rsidR="00F506C6" w:rsidRPr="004C6ECF" w:rsidRDefault="00F506C6" w:rsidP="00F506C6">
            <w:pPr>
              <w:tabs>
                <w:tab w:val="decimal" w:pos="476"/>
              </w:tabs>
              <w:spacing w:line="160" w:lineRule="atLeast"/>
              <w:ind w:left="-196" w:right="-150"/>
              <w:rPr>
                <w:sz w:val="14"/>
                <w:szCs w:val="14"/>
                <w:lang w:bidi="th-TH"/>
              </w:rPr>
            </w:pPr>
            <w:r w:rsidRPr="004C6ECF">
              <w:rPr>
                <w:sz w:val="14"/>
                <w:szCs w:val="14"/>
              </w:rPr>
              <w:t>72,001</w:t>
            </w:r>
          </w:p>
        </w:tc>
        <w:tc>
          <w:tcPr>
            <w:tcW w:w="670" w:type="dxa"/>
          </w:tcPr>
          <w:p w14:paraId="0A4F4605" w14:textId="4173BBC5" w:rsidR="00F506C6" w:rsidRPr="004C6ECF" w:rsidRDefault="00F506C6" w:rsidP="00F506C6">
            <w:pPr>
              <w:tabs>
                <w:tab w:val="decimal" w:pos="476"/>
              </w:tabs>
              <w:spacing w:line="160" w:lineRule="atLeast"/>
              <w:ind w:left="-196" w:right="-150"/>
              <w:rPr>
                <w:sz w:val="14"/>
                <w:szCs w:val="14"/>
                <w:lang w:bidi="th-TH"/>
              </w:rPr>
            </w:pPr>
            <w:r w:rsidRPr="004C6ECF">
              <w:rPr>
                <w:sz w:val="14"/>
                <w:szCs w:val="14"/>
                <w:lang w:bidi="th-TH"/>
              </w:rPr>
              <w:t>81,317</w:t>
            </w:r>
          </w:p>
        </w:tc>
        <w:tc>
          <w:tcPr>
            <w:tcW w:w="684" w:type="dxa"/>
            <w:vAlign w:val="bottom"/>
          </w:tcPr>
          <w:p w14:paraId="48435D0C" w14:textId="423BA61C" w:rsidR="00F506C6" w:rsidRPr="004C6ECF" w:rsidRDefault="00F506C6" w:rsidP="00F506C6">
            <w:pPr>
              <w:tabs>
                <w:tab w:val="decimal" w:pos="476"/>
              </w:tabs>
              <w:spacing w:line="160" w:lineRule="atLeast"/>
              <w:ind w:left="-140" w:right="-110"/>
              <w:rPr>
                <w:sz w:val="14"/>
                <w:szCs w:val="14"/>
              </w:rPr>
            </w:pPr>
            <w:r w:rsidRPr="004C6ECF">
              <w:rPr>
                <w:sz w:val="14"/>
                <w:szCs w:val="14"/>
              </w:rPr>
              <w:t>80,668</w:t>
            </w:r>
          </w:p>
        </w:tc>
        <w:tc>
          <w:tcPr>
            <w:tcW w:w="693" w:type="dxa"/>
          </w:tcPr>
          <w:p w14:paraId="757E4161" w14:textId="258FBA89" w:rsidR="00F506C6" w:rsidRPr="004C6ECF" w:rsidRDefault="00F506C6" w:rsidP="00F506C6">
            <w:pPr>
              <w:tabs>
                <w:tab w:val="decimal" w:pos="1"/>
              </w:tabs>
              <w:spacing w:line="160" w:lineRule="atLeast"/>
              <w:ind w:left="-140" w:right="-150"/>
              <w:jc w:val="center"/>
              <w:rPr>
                <w:sz w:val="14"/>
                <w:szCs w:val="14"/>
              </w:rPr>
            </w:pPr>
            <w:r w:rsidRPr="004C6ECF">
              <w:rPr>
                <w:sz w:val="14"/>
                <w:szCs w:val="14"/>
              </w:rPr>
              <w:t>-</w:t>
            </w:r>
          </w:p>
        </w:tc>
        <w:tc>
          <w:tcPr>
            <w:tcW w:w="724" w:type="dxa"/>
            <w:vAlign w:val="bottom"/>
          </w:tcPr>
          <w:p w14:paraId="0002A9D5" w14:textId="0EE15306"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94</w:t>
            </w:r>
          </w:p>
        </w:tc>
        <w:tc>
          <w:tcPr>
            <w:tcW w:w="720" w:type="dxa"/>
          </w:tcPr>
          <w:p w14:paraId="2AA14F80" w14:textId="59CF4594" w:rsidR="00F506C6" w:rsidRPr="004C6ECF" w:rsidRDefault="00F506C6" w:rsidP="00F506C6">
            <w:pPr>
              <w:tabs>
                <w:tab w:val="decimal" w:pos="476"/>
              </w:tabs>
              <w:spacing w:line="160" w:lineRule="atLeast"/>
              <w:ind w:left="-140" w:right="-108"/>
              <w:rPr>
                <w:sz w:val="14"/>
                <w:szCs w:val="14"/>
              </w:rPr>
            </w:pPr>
            <w:r w:rsidRPr="004C6ECF">
              <w:rPr>
                <w:sz w:val="14"/>
                <w:szCs w:val="14"/>
              </w:rPr>
              <w:t>19,401</w:t>
            </w:r>
          </w:p>
        </w:tc>
        <w:tc>
          <w:tcPr>
            <w:tcW w:w="648" w:type="dxa"/>
            <w:vAlign w:val="bottom"/>
          </w:tcPr>
          <w:p w14:paraId="34A42753" w14:textId="790AF7E0"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13,020</w:t>
            </w:r>
          </w:p>
        </w:tc>
        <w:tc>
          <w:tcPr>
            <w:tcW w:w="702" w:type="dxa"/>
          </w:tcPr>
          <w:p w14:paraId="50411467" w14:textId="56B7C5E4" w:rsidR="00F506C6" w:rsidRPr="004C6ECF" w:rsidRDefault="00F506C6" w:rsidP="00F506C6">
            <w:pPr>
              <w:tabs>
                <w:tab w:val="decimal" w:pos="476"/>
              </w:tabs>
              <w:spacing w:line="160" w:lineRule="atLeast"/>
              <w:ind w:left="-140" w:right="-108"/>
              <w:rPr>
                <w:sz w:val="14"/>
                <w:szCs w:val="14"/>
              </w:rPr>
            </w:pPr>
            <w:r w:rsidRPr="004C6ECF">
              <w:rPr>
                <w:sz w:val="14"/>
                <w:szCs w:val="14"/>
              </w:rPr>
              <w:t>992,534</w:t>
            </w:r>
          </w:p>
        </w:tc>
        <w:tc>
          <w:tcPr>
            <w:tcW w:w="630" w:type="dxa"/>
            <w:vAlign w:val="bottom"/>
          </w:tcPr>
          <w:p w14:paraId="20D52CC6" w14:textId="2420BBBA" w:rsidR="00F506C6" w:rsidRPr="004C6ECF" w:rsidRDefault="00F506C6" w:rsidP="00F506C6">
            <w:pPr>
              <w:tabs>
                <w:tab w:val="decimal" w:pos="476"/>
              </w:tabs>
              <w:spacing w:line="160" w:lineRule="atLeast"/>
              <w:ind w:left="-140" w:right="-108"/>
              <w:rPr>
                <w:sz w:val="14"/>
                <w:szCs w:val="14"/>
              </w:rPr>
            </w:pPr>
            <w:r w:rsidRPr="004C6ECF">
              <w:rPr>
                <w:sz w:val="14"/>
                <w:szCs w:val="14"/>
              </w:rPr>
              <w:t>1,094,560</w:t>
            </w:r>
          </w:p>
        </w:tc>
        <w:tc>
          <w:tcPr>
            <w:tcW w:w="680" w:type="dxa"/>
          </w:tcPr>
          <w:p w14:paraId="4447CA7B" w14:textId="7D9FFAB1" w:rsidR="00F506C6" w:rsidRPr="004C6ECF" w:rsidRDefault="00F506C6" w:rsidP="00F506C6">
            <w:pPr>
              <w:tabs>
                <w:tab w:val="decimal" w:pos="476"/>
              </w:tabs>
              <w:spacing w:line="160" w:lineRule="atLeast"/>
              <w:ind w:left="-140" w:right="-108"/>
              <w:rPr>
                <w:sz w:val="14"/>
                <w:szCs w:val="14"/>
              </w:rPr>
            </w:pPr>
            <w:r w:rsidRPr="004C6ECF">
              <w:rPr>
                <w:sz w:val="14"/>
                <w:szCs w:val="14"/>
              </w:rPr>
              <w:t>5,146</w:t>
            </w:r>
          </w:p>
        </w:tc>
        <w:tc>
          <w:tcPr>
            <w:tcW w:w="684" w:type="dxa"/>
            <w:vAlign w:val="bottom"/>
          </w:tcPr>
          <w:p w14:paraId="6F59C992" w14:textId="2622FC56" w:rsidR="00F506C6" w:rsidRPr="004C6ECF" w:rsidRDefault="00F506C6" w:rsidP="00F506C6">
            <w:pPr>
              <w:tabs>
                <w:tab w:val="decimal" w:pos="476"/>
              </w:tabs>
              <w:spacing w:line="160" w:lineRule="atLeast"/>
              <w:ind w:left="-140" w:right="-108"/>
              <w:rPr>
                <w:sz w:val="14"/>
                <w:szCs w:val="14"/>
              </w:rPr>
            </w:pPr>
            <w:r w:rsidRPr="004C6ECF">
              <w:rPr>
                <w:sz w:val="14"/>
                <w:szCs w:val="14"/>
              </w:rPr>
              <w:t>2,233</w:t>
            </w:r>
          </w:p>
        </w:tc>
        <w:tc>
          <w:tcPr>
            <w:tcW w:w="693" w:type="dxa"/>
          </w:tcPr>
          <w:p w14:paraId="4EB8D08D" w14:textId="57667CD6" w:rsidR="00F506C6" w:rsidRPr="004C6ECF" w:rsidRDefault="00F506C6" w:rsidP="00F506C6">
            <w:pPr>
              <w:tabs>
                <w:tab w:val="decimal" w:pos="502"/>
              </w:tabs>
              <w:spacing w:line="160" w:lineRule="atLeast"/>
              <w:ind w:left="-140" w:right="-108"/>
              <w:rPr>
                <w:sz w:val="14"/>
                <w:szCs w:val="14"/>
              </w:rPr>
            </w:pPr>
            <w:r w:rsidRPr="004C6ECF">
              <w:rPr>
                <w:sz w:val="14"/>
                <w:szCs w:val="14"/>
              </w:rPr>
              <w:t>997,680</w:t>
            </w:r>
          </w:p>
        </w:tc>
        <w:tc>
          <w:tcPr>
            <w:tcW w:w="657" w:type="dxa"/>
            <w:vAlign w:val="bottom"/>
          </w:tcPr>
          <w:p w14:paraId="7223D8AE" w14:textId="198F14A6" w:rsidR="00F506C6" w:rsidRPr="004C6ECF" w:rsidRDefault="00F506C6" w:rsidP="00F506C6">
            <w:pPr>
              <w:tabs>
                <w:tab w:val="decimal" w:pos="476"/>
              </w:tabs>
              <w:spacing w:line="160" w:lineRule="atLeast"/>
              <w:ind w:left="-140" w:right="-108"/>
              <w:rPr>
                <w:sz w:val="14"/>
                <w:szCs w:val="14"/>
              </w:rPr>
            </w:pPr>
            <w:r w:rsidRPr="004C6ECF">
              <w:rPr>
                <w:sz w:val="14"/>
                <w:szCs w:val="14"/>
              </w:rPr>
              <w:t>1,096,793</w:t>
            </w:r>
          </w:p>
        </w:tc>
        <w:tc>
          <w:tcPr>
            <w:tcW w:w="684" w:type="dxa"/>
          </w:tcPr>
          <w:p w14:paraId="00AC1F78" w14:textId="294E3961" w:rsidR="00F506C6" w:rsidRPr="004C6ECF" w:rsidRDefault="00F506C6" w:rsidP="00F506C6">
            <w:pPr>
              <w:tabs>
                <w:tab w:val="decimal" w:pos="85"/>
              </w:tabs>
              <w:spacing w:line="160" w:lineRule="atLeast"/>
              <w:ind w:left="-140" w:right="-150"/>
              <w:jc w:val="center"/>
              <w:rPr>
                <w:sz w:val="14"/>
                <w:szCs w:val="14"/>
              </w:rPr>
            </w:pPr>
            <w:r w:rsidRPr="004C6ECF">
              <w:rPr>
                <w:sz w:val="14"/>
                <w:szCs w:val="14"/>
              </w:rPr>
              <w:t>-</w:t>
            </w:r>
          </w:p>
        </w:tc>
        <w:tc>
          <w:tcPr>
            <w:tcW w:w="720" w:type="dxa"/>
            <w:vAlign w:val="bottom"/>
          </w:tcPr>
          <w:p w14:paraId="3F530169" w14:textId="663258BB" w:rsidR="00F506C6" w:rsidRPr="004C6ECF" w:rsidRDefault="00F506C6" w:rsidP="00F506C6">
            <w:pPr>
              <w:tabs>
                <w:tab w:val="decimal" w:pos="340"/>
              </w:tabs>
              <w:spacing w:line="160" w:lineRule="atLeast"/>
              <w:ind w:left="-140" w:right="-150"/>
              <w:rPr>
                <w:sz w:val="14"/>
                <w:szCs w:val="14"/>
              </w:rPr>
            </w:pPr>
            <w:r w:rsidRPr="004C6ECF">
              <w:rPr>
                <w:sz w:val="14"/>
                <w:szCs w:val="14"/>
              </w:rPr>
              <w:t>-</w:t>
            </w:r>
          </w:p>
        </w:tc>
        <w:tc>
          <w:tcPr>
            <w:tcW w:w="720" w:type="dxa"/>
          </w:tcPr>
          <w:p w14:paraId="6F9BD63C" w14:textId="510DD732" w:rsidR="00F506C6" w:rsidRPr="004C6ECF" w:rsidRDefault="00F506C6" w:rsidP="00F506C6">
            <w:pPr>
              <w:tabs>
                <w:tab w:val="decimal" w:pos="502"/>
              </w:tabs>
              <w:spacing w:line="160" w:lineRule="atLeast"/>
              <w:ind w:left="-140" w:right="-108"/>
              <w:rPr>
                <w:sz w:val="14"/>
                <w:szCs w:val="14"/>
                <w:cs/>
                <w:lang w:bidi="th-TH"/>
              </w:rPr>
            </w:pPr>
            <w:r w:rsidRPr="004C6ECF">
              <w:rPr>
                <w:sz w:val="14"/>
                <w:szCs w:val="14"/>
              </w:rPr>
              <w:t>997,680</w:t>
            </w:r>
          </w:p>
        </w:tc>
        <w:tc>
          <w:tcPr>
            <w:tcW w:w="693" w:type="dxa"/>
            <w:gridSpan w:val="2"/>
            <w:vAlign w:val="bottom"/>
          </w:tcPr>
          <w:p w14:paraId="0EB81682" w14:textId="6CD18908" w:rsidR="00F506C6" w:rsidRPr="004C6ECF" w:rsidRDefault="00F506C6" w:rsidP="00F506C6">
            <w:pPr>
              <w:tabs>
                <w:tab w:val="decimal" w:pos="502"/>
              </w:tabs>
              <w:spacing w:line="160" w:lineRule="atLeast"/>
              <w:ind w:left="-140" w:right="-108"/>
              <w:rPr>
                <w:sz w:val="14"/>
                <w:szCs w:val="14"/>
              </w:rPr>
            </w:pPr>
            <w:r w:rsidRPr="004C6ECF">
              <w:rPr>
                <w:sz w:val="14"/>
                <w:szCs w:val="14"/>
                <w:lang w:bidi="th-TH"/>
              </w:rPr>
              <w:t>1,096,793</w:t>
            </w:r>
          </w:p>
        </w:tc>
      </w:tr>
      <w:tr w:rsidR="00F506C6" w:rsidRPr="00411B74" w14:paraId="2E8A1487" w14:textId="77777777" w:rsidTr="00E37AEE">
        <w:trPr>
          <w:trHeight w:val="20"/>
        </w:trPr>
        <w:tc>
          <w:tcPr>
            <w:tcW w:w="1530" w:type="dxa"/>
          </w:tcPr>
          <w:p w14:paraId="1E56DCD9" w14:textId="77777777" w:rsidR="00F506C6" w:rsidRPr="004C6ECF" w:rsidRDefault="00F506C6" w:rsidP="00F506C6">
            <w:pPr>
              <w:spacing w:line="160" w:lineRule="atLeast"/>
              <w:rPr>
                <w:sz w:val="14"/>
                <w:szCs w:val="14"/>
                <w:rtl/>
                <w:cs/>
              </w:rPr>
            </w:pPr>
            <w:r w:rsidRPr="004C6ECF">
              <w:rPr>
                <w:sz w:val="14"/>
                <w:szCs w:val="14"/>
              </w:rPr>
              <w:t>Inter-segment revenue</w:t>
            </w:r>
          </w:p>
        </w:tc>
        <w:tc>
          <w:tcPr>
            <w:tcW w:w="657" w:type="dxa"/>
          </w:tcPr>
          <w:p w14:paraId="05633791" w14:textId="66C56D92" w:rsidR="00F506C6" w:rsidRPr="004C6ECF" w:rsidRDefault="00F506C6" w:rsidP="00F506C6">
            <w:pPr>
              <w:tabs>
                <w:tab w:val="decimal" w:pos="476"/>
              </w:tabs>
              <w:spacing w:line="160" w:lineRule="atLeast"/>
              <w:ind w:left="-140" w:right="-108"/>
              <w:rPr>
                <w:sz w:val="14"/>
                <w:szCs w:val="14"/>
              </w:rPr>
            </w:pPr>
            <w:r w:rsidRPr="004C6ECF">
              <w:rPr>
                <w:sz w:val="14"/>
                <w:szCs w:val="14"/>
              </w:rPr>
              <w:t>5,712</w:t>
            </w:r>
          </w:p>
        </w:tc>
        <w:tc>
          <w:tcPr>
            <w:tcW w:w="631" w:type="dxa"/>
            <w:vAlign w:val="bottom"/>
          </w:tcPr>
          <w:p w14:paraId="191BAFCE" w14:textId="0AFAFEDB"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1,724</w:t>
            </w:r>
          </w:p>
        </w:tc>
        <w:tc>
          <w:tcPr>
            <w:tcW w:w="728" w:type="dxa"/>
            <w:vAlign w:val="bottom"/>
          </w:tcPr>
          <w:p w14:paraId="2AB8F207" w14:textId="0580F3D8" w:rsidR="00F506C6" w:rsidRPr="004C6ECF" w:rsidRDefault="00F506C6" w:rsidP="004003FE">
            <w:pPr>
              <w:tabs>
                <w:tab w:val="decimal" w:pos="0"/>
              </w:tabs>
              <w:spacing w:line="160" w:lineRule="atLeast"/>
              <w:ind w:left="-140" w:right="-150"/>
              <w:jc w:val="center"/>
              <w:rPr>
                <w:sz w:val="14"/>
                <w:szCs w:val="14"/>
              </w:rPr>
            </w:pPr>
            <w:r w:rsidRPr="004C6ECF">
              <w:rPr>
                <w:sz w:val="14"/>
                <w:szCs w:val="14"/>
              </w:rPr>
              <w:t>-</w:t>
            </w:r>
          </w:p>
        </w:tc>
        <w:tc>
          <w:tcPr>
            <w:tcW w:w="725" w:type="dxa"/>
            <w:vAlign w:val="bottom"/>
          </w:tcPr>
          <w:p w14:paraId="20E1ABA8" w14:textId="3619CA2D" w:rsidR="00F506C6" w:rsidRPr="004C6ECF" w:rsidRDefault="00F506C6" w:rsidP="00F506C6">
            <w:pPr>
              <w:tabs>
                <w:tab w:val="decimal" w:pos="476"/>
              </w:tabs>
              <w:spacing w:line="160" w:lineRule="atLeast"/>
              <w:ind w:left="-196" w:right="-150"/>
              <w:rPr>
                <w:sz w:val="14"/>
                <w:szCs w:val="14"/>
              </w:rPr>
            </w:pPr>
            <w:r w:rsidRPr="004C6ECF">
              <w:rPr>
                <w:sz w:val="14"/>
                <w:szCs w:val="14"/>
              </w:rPr>
              <w:t>4,324</w:t>
            </w:r>
          </w:p>
        </w:tc>
        <w:tc>
          <w:tcPr>
            <w:tcW w:w="670" w:type="dxa"/>
            <w:vAlign w:val="bottom"/>
          </w:tcPr>
          <w:p w14:paraId="1DC0F427" w14:textId="0FF74378" w:rsidR="00F506C6" w:rsidRPr="004C6ECF" w:rsidRDefault="00F506C6" w:rsidP="00F506C6">
            <w:pPr>
              <w:tabs>
                <w:tab w:val="decimal" w:pos="82"/>
              </w:tabs>
              <w:spacing w:line="160" w:lineRule="atLeast"/>
              <w:ind w:left="-140" w:right="-150"/>
              <w:jc w:val="center"/>
              <w:rPr>
                <w:sz w:val="14"/>
                <w:szCs w:val="14"/>
              </w:rPr>
            </w:pPr>
            <w:r w:rsidRPr="004C6ECF">
              <w:rPr>
                <w:sz w:val="14"/>
                <w:szCs w:val="14"/>
              </w:rPr>
              <w:t>-</w:t>
            </w:r>
          </w:p>
        </w:tc>
        <w:tc>
          <w:tcPr>
            <w:tcW w:w="684" w:type="dxa"/>
            <w:vAlign w:val="bottom"/>
          </w:tcPr>
          <w:p w14:paraId="103886D2" w14:textId="5D66EB61" w:rsidR="00F506C6" w:rsidRPr="004C6ECF" w:rsidRDefault="00F506C6" w:rsidP="00F506C6">
            <w:pPr>
              <w:tabs>
                <w:tab w:val="decimal" w:pos="341"/>
              </w:tabs>
              <w:spacing w:line="160" w:lineRule="atLeast"/>
              <w:ind w:left="-140" w:right="-108"/>
              <w:rPr>
                <w:sz w:val="14"/>
                <w:szCs w:val="14"/>
              </w:rPr>
            </w:pPr>
            <w:r w:rsidRPr="004C6ECF">
              <w:rPr>
                <w:sz w:val="14"/>
                <w:szCs w:val="14"/>
              </w:rPr>
              <w:t>-</w:t>
            </w:r>
          </w:p>
        </w:tc>
        <w:tc>
          <w:tcPr>
            <w:tcW w:w="693" w:type="dxa"/>
            <w:vAlign w:val="bottom"/>
          </w:tcPr>
          <w:p w14:paraId="7B2EB721" w14:textId="15F3D258" w:rsidR="00F506C6" w:rsidRPr="004C6ECF" w:rsidRDefault="00F506C6" w:rsidP="00F506C6">
            <w:pPr>
              <w:tabs>
                <w:tab w:val="decimal" w:pos="476"/>
              </w:tabs>
              <w:spacing w:line="160" w:lineRule="atLeast"/>
              <w:ind w:left="-140" w:right="-108"/>
              <w:rPr>
                <w:sz w:val="14"/>
                <w:szCs w:val="14"/>
              </w:rPr>
            </w:pPr>
            <w:r w:rsidRPr="004C6ECF">
              <w:rPr>
                <w:sz w:val="14"/>
                <w:szCs w:val="14"/>
              </w:rPr>
              <w:t>28,603</w:t>
            </w:r>
          </w:p>
        </w:tc>
        <w:tc>
          <w:tcPr>
            <w:tcW w:w="724" w:type="dxa"/>
            <w:vAlign w:val="bottom"/>
          </w:tcPr>
          <w:p w14:paraId="56D2539E" w14:textId="6DAC9448" w:rsidR="00F506C6" w:rsidRPr="004C6ECF" w:rsidRDefault="00F506C6" w:rsidP="00F506C6">
            <w:pPr>
              <w:tabs>
                <w:tab w:val="decimal" w:pos="476"/>
              </w:tabs>
              <w:spacing w:line="160" w:lineRule="atLeast"/>
              <w:ind w:left="-140" w:right="-108"/>
              <w:rPr>
                <w:sz w:val="14"/>
                <w:szCs w:val="14"/>
              </w:rPr>
            </w:pPr>
            <w:r w:rsidRPr="004C6ECF">
              <w:rPr>
                <w:sz w:val="14"/>
                <w:szCs w:val="14"/>
              </w:rPr>
              <w:t>28,569</w:t>
            </w:r>
          </w:p>
        </w:tc>
        <w:tc>
          <w:tcPr>
            <w:tcW w:w="720" w:type="dxa"/>
          </w:tcPr>
          <w:p w14:paraId="44D1B4AF" w14:textId="7FAD2D48" w:rsidR="00F506C6" w:rsidRPr="004C6ECF" w:rsidRDefault="00F506C6" w:rsidP="00F506C6">
            <w:pPr>
              <w:tabs>
                <w:tab w:val="decimal" w:pos="476"/>
              </w:tabs>
              <w:spacing w:line="160" w:lineRule="atLeast"/>
              <w:ind w:left="-140" w:right="-108"/>
              <w:rPr>
                <w:sz w:val="14"/>
                <w:szCs w:val="14"/>
              </w:rPr>
            </w:pPr>
            <w:r w:rsidRPr="004C6ECF">
              <w:rPr>
                <w:sz w:val="14"/>
                <w:szCs w:val="14"/>
              </w:rPr>
              <w:t>30,962</w:t>
            </w:r>
          </w:p>
        </w:tc>
        <w:tc>
          <w:tcPr>
            <w:tcW w:w="648" w:type="dxa"/>
            <w:vAlign w:val="bottom"/>
          </w:tcPr>
          <w:p w14:paraId="6A495F16" w14:textId="4EAD458B"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22,261</w:t>
            </w:r>
          </w:p>
        </w:tc>
        <w:tc>
          <w:tcPr>
            <w:tcW w:w="702" w:type="dxa"/>
            <w:vAlign w:val="bottom"/>
          </w:tcPr>
          <w:p w14:paraId="566ED7BB" w14:textId="632F8DF3" w:rsidR="00F506C6" w:rsidRPr="004C6ECF" w:rsidRDefault="00F506C6" w:rsidP="00F506C6">
            <w:pPr>
              <w:tabs>
                <w:tab w:val="decimal" w:pos="476"/>
              </w:tabs>
              <w:spacing w:line="160" w:lineRule="atLeast"/>
              <w:ind w:left="-140" w:right="-108"/>
              <w:rPr>
                <w:sz w:val="14"/>
                <w:szCs w:val="14"/>
              </w:rPr>
            </w:pPr>
            <w:r w:rsidRPr="004C6ECF">
              <w:rPr>
                <w:sz w:val="14"/>
                <w:szCs w:val="14"/>
              </w:rPr>
              <w:t>65,277</w:t>
            </w:r>
          </w:p>
        </w:tc>
        <w:tc>
          <w:tcPr>
            <w:tcW w:w="630" w:type="dxa"/>
            <w:vAlign w:val="bottom"/>
          </w:tcPr>
          <w:p w14:paraId="246F34A6" w14:textId="0EFD6E64" w:rsidR="00F506C6" w:rsidRPr="004C6ECF" w:rsidRDefault="00F506C6" w:rsidP="00F506C6">
            <w:pPr>
              <w:tabs>
                <w:tab w:val="decimal" w:pos="476"/>
              </w:tabs>
              <w:spacing w:line="160" w:lineRule="atLeast"/>
              <w:ind w:left="-140" w:right="-108"/>
              <w:rPr>
                <w:sz w:val="14"/>
                <w:szCs w:val="14"/>
              </w:rPr>
            </w:pPr>
            <w:r w:rsidRPr="004C6ECF">
              <w:rPr>
                <w:sz w:val="14"/>
                <w:szCs w:val="14"/>
              </w:rPr>
              <w:t>56,878</w:t>
            </w:r>
          </w:p>
        </w:tc>
        <w:tc>
          <w:tcPr>
            <w:tcW w:w="680" w:type="dxa"/>
            <w:vAlign w:val="bottom"/>
          </w:tcPr>
          <w:p w14:paraId="0D5F796F" w14:textId="7D61423F" w:rsidR="00F506C6" w:rsidRPr="004C6ECF" w:rsidRDefault="00F506C6" w:rsidP="00F506C6">
            <w:pPr>
              <w:tabs>
                <w:tab w:val="decimal" w:pos="85"/>
              </w:tabs>
              <w:spacing w:line="160" w:lineRule="atLeast"/>
              <w:ind w:left="-140" w:right="-150"/>
              <w:jc w:val="center"/>
              <w:rPr>
                <w:sz w:val="14"/>
                <w:szCs w:val="14"/>
              </w:rPr>
            </w:pPr>
            <w:r w:rsidRPr="004C6ECF">
              <w:rPr>
                <w:sz w:val="14"/>
                <w:szCs w:val="14"/>
              </w:rPr>
              <w:t>-</w:t>
            </w:r>
          </w:p>
        </w:tc>
        <w:tc>
          <w:tcPr>
            <w:tcW w:w="684" w:type="dxa"/>
            <w:vAlign w:val="bottom"/>
          </w:tcPr>
          <w:p w14:paraId="1357A52A" w14:textId="0DED4876" w:rsidR="00F506C6" w:rsidRPr="004C6ECF" w:rsidRDefault="00F506C6" w:rsidP="00F506C6">
            <w:pPr>
              <w:tabs>
                <w:tab w:val="decimal" w:pos="85"/>
                <w:tab w:val="decimal" w:pos="331"/>
              </w:tabs>
              <w:spacing w:line="160" w:lineRule="atLeast"/>
              <w:ind w:left="-140" w:right="-150"/>
              <w:jc w:val="center"/>
              <w:rPr>
                <w:sz w:val="14"/>
                <w:szCs w:val="14"/>
              </w:rPr>
            </w:pPr>
            <w:r w:rsidRPr="004C6ECF">
              <w:rPr>
                <w:sz w:val="14"/>
                <w:szCs w:val="14"/>
              </w:rPr>
              <w:t>-</w:t>
            </w:r>
          </w:p>
        </w:tc>
        <w:tc>
          <w:tcPr>
            <w:tcW w:w="693" w:type="dxa"/>
            <w:vAlign w:val="bottom"/>
          </w:tcPr>
          <w:p w14:paraId="4378C48E" w14:textId="11CFEF44" w:rsidR="00F506C6" w:rsidRPr="004C6ECF" w:rsidRDefault="00F506C6" w:rsidP="00F506C6">
            <w:pPr>
              <w:tabs>
                <w:tab w:val="decimal" w:pos="502"/>
              </w:tabs>
              <w:spacing w:line="160" w:lineRule="atLeast"/>
              <w:ind w:left="-140" w:right="-108"/>
              <w:rPr>
                <w:sz w:val="14"/>
                <w:szCs w:val="14"/>
              </w:rPr>
            </w:pPr>
            <w:r w:rsidRPr="004C6ECF">
              <w:rPr>
                <w:sz w:val="14"/>
                <w:szCs w:val="14"/>
              </w:rPr>
              <w:t>65,277</w:t>
            </w:r>
          </w:p>
        </w:tc>
        <w:tc>
          <w:tcPr>
            <w:tcW w:w="657" w:type="dxa"/>
            <w:vAlign w:val="bottom"/>
          </w:tcPr>
          <w:p w14:paraId="6411DDBC" w14:textId="2B89FC26" w:rsidR="00F506C6" w:rsidRPr="004C6ECF" w:rsidRDefault="00F506C6" w:rsidP="00F506C6">
            <w:pPr>
              <w:tabs>
                <w:tab w:val="decimal" w:pos="476"/>
              </w:tabs>
              <w:spacing w:line="160" w:lineRule="atLeast"/>
              <w:ind w:left="-140" w:right="-108"/>
              <w:rPr>
                <w:sz w:val="14"/>
                <w:szCs w:val="14"/>
              </w:rPr>
            </w:pPr>
            <w:r w:rsidRPr="004C6ECF">
              <w:rPr>
                <w:sz w:val="14"/>
                <w:szCs w:val="14"/>
              </w:rPr>
              <w:t>56,878</w:t>
            </w:r>
          </w:p>
        </w:tc>
        <w:tc>
          <w:tcPr>
            <w:tcW w:w="684" w:type="dxa"/>
            <w:vAlign w:val="bottom"/>
          </w:tcPr>
          <w:p w14:paraId="39C40D12" w14:textId="38FC0532" w:rsidR="00F506C6" w:rsidRPr="004C6ECF" w:rsidRDefault="00F506C6" w:rsidP="00F506C6">
            <w:pPr>
              <w:tabs>
                <w:tab w:val="decimal" w:pos="502"/>
              </w:tabs>
              <w:spacing w:line="160" w:lineRule="atLeast"/>
              <w:ind w:left="-140" w:right="-108"/>
              <w:rPr>
                <w:sz w:val="14"/>
                <w:szCs w:val="14"/>
              </w:rPr>
            </w:pPr>
            <w:r w:rsidRPr="004C6ECF">
              <w:rPr>
                <w:sz w:val="14"/>
                <w:szCs w:val="14"/>
              </w:rPr>
              <w:t>(65,277)</w:t>
            </w:r>
          </w:p>
        </w:tc>
        <w:tc>
          <w:tcPr>
            <w:tcW w:w="720" w:type="dxa"/>
            <w:vAlign w:val="bottom"/>
          </w:tcPr>
          <w:p w14:paraId="0952B473" w14:textId="1E682CE4" w:rsidR="00F506C6" w:rsidRPr="004C6ECF" w:rsidRDefault="00F506C6" w:rsidP="00F506C6">
            <w:pPr>
              <w:tabs>
                <w:tab w:val="decimal" w:pos="476"/>
              </w:tabs>
              <w:spacing w:line="160" w:lineRule="atLeast"/>
              <w:ind w:left="-140" w:right="-94"/>
              <w:jc w:val="center"/>
              <w:rPr>
                <w:sz w:val="14"/>
                <w:szCs w:val="14"/>
              </w:rPr>
            </w:pPr>
            <w:r w:rsidRPr="004C6ECF">
              <w:rPr>
                <w:sz w:val="14"/>
                <w:szCs w:val="14"/>
              </w:rPr>
              <w:t>(56,878)</w:t>
            </w:r>
          </w:p>
        </w:tc>
        <w:tc>
          <w:tcPr>
            <w:tcW w:w="720" w:type="dxa"/>
            <w:vAlign w:val="bottom"/>
          </w:tcPr>
          <w:p w14:paraId="13B6B11D" w14:textId="1B0571F5" w:rsidR="00F506C6" w:rsidRPr="004C6ECF" w:rsidRDefault="00F506C6" w:rsidP="00F506C6">
            <w:pPr>
              <w:tabs>
                <w:tab w:val="decimal" w:pos="340"/>
              </w:tabs>
              <w:spacing w:line="160" w:lineRule="atLeast"/>
              <w:ind w:left="-140" w:right="-150"/>
              <w:rPr>
                <w:sz w:val="14"/>
                <w:szCs w:val="14"/>
              </w:rPr>
            </w:pPr>
            <w:r w:rsidRPr="004C6ECF">
              <w:rPr>
                <w:sz w:val="14"/>
                <w:szCs w:val="14"/>
              </w:rPr>
              <w:t>-</w:t>
            </w:r>
          </w:p>
        </w:tc>
        <w:tc>
          <w:tcPr>
            <w:tcW w:w="693" w:type="dxa"/>
            <w:gridSpan w:val="2"/>
            <w:vAlign w:val="bottom"/>
          </w:tcPr>
          <w:p w14:paraId="661E2BFA" w14:textId="6147A071" w:rsidR="00F506C6" w:rsidRPr="004C6ECF" w:rsidRDefault="00F506C6" w:rsidP="00F506C6">
            <w:pPr>
              <w:tabs>
                <w:tab w:val="left" w:pos="468"/>
              </w:tabs>
              <w:spacing w:line="160" w:lineRule="atLeast"/>
              <w:ind w:left="-140" w:right="-150"/>
              <w:jc w:val="center"/>
              <w:rPr>
                <w:sz w:val="14"/>
                <w:szCs w:val="14"/>
              </w:rPr>
            </w:pPr>
            <w:r w:rsidRPr="004C6ECF">
              <w:rPr>
                <w:sz w:val="14"/>
                <w:szCs w:val="14"/>
              </w:rPr>
              <w:t>-</w:t>
            </w:r>
          </w:p>
        </w:tc>
      </w:tr>
      <w:tr w:rsidR="00F506C6" w:rsidRPr="00411B74" w14:paraId="3A3A2CCC" w14:textId="77777777" w:rsidTr="00E37AEE">
        <w:trPr>
          <w:trHeight w:val="20"/>
        </w:trPr>
        <w:tc>
          <w:tcPr>
            <w:tcW w:w="1530" w:type="dxa"/>
          </w:tcPr>
          <w:p w14:paraId="02423871" w14:textId="77777777" w:rsidR="00F506C6" w:rsidRPr="004C6ECF" w:rsidRDefault="00F506C6" w:rsidP="00F506C6">
            <w:pPr>
              <w:spacing w:line="160" w:lineRule="atLeast"/>
              <w:rPr>
                <w:sz w:val="14"/>
                <w:szCs w:val="14"/>
                <w:rtl/>
                <w:cs/>
              </w:rPr>
            </w:pPr>
            <w:r w:rsidRPr="004C6ECF">
              <w:rPr>
                <w:sz w:val="14"/>
                <w:szCs w:val="14"/>
              </w:rPr>
              <w:t>Interest income</w:t>
            </w:r>
          </w:p>
        </w:tc>
        <w:tc>
          <w:tcPr>
            <w:tcW w:w="657" w:type="dxa"/>
          </w:tcPr>
          <w:p w14:paraId="417BFFC6" w14:textId="3F097718" w:rsidR="00F506C6" w:rsidRPr="004C6ECF" w:rsidRDefault="00F506C6" w:rsidP="00F506C6">
            <w:pPr>
              <w:tabs>
                <w:tab w:val="decimal" w:pos="476"/>
              </w:tabs>
              <w:spacing w:line="160" w:lineRule="atLeast"/>
              <w:ind w:left="-140" w:right="-108"/>
              <w:rPr>
                <w:sz w:val="14"/>
                <w:szCs w:val="14"/>
              </w:rPr>
            </w:pPr>
            <w:r w:rsidRPr="004C6ECF">
              <w:rPr>
                <w:sz w:val="14"/>
                <w:szCs w:val="14"/>
              </w:rPr>
              <w:t>2,825</w:t>
            </w:r>
          </w:p>
        </w:tc>
        <w:tc>
          <w:tcPr>
            <w:tcW w:w="631" w:type="dxa"/>
            <w:vAlign w:val="bottom"/>
          </w:tcPr>
          <w:p w14:paraId="7D1BF737" w14:textId="2B9C420E"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2,790</w:t>
            </w:r>
          </w:p>
        </w:tc>
        <w:tc>
          <w:tcPr>
            <w:tcW w:w="728" w:type="dxa"/>
            <w:vAlign w:val="bottom"/>
          </w:tcPr>
          <w:p w14:paraId="43240840" w14:textId="3F1767EE" w:rsidR="00F506C6" w:rsidRPr="004C6ECF" w:rsidRDefault="00F506C6" w:rsidP="00F506C6">
            <w:pPr>
              <w:tabs>
                <w:tab w:val="decimal" w:pos="476"/>
              </w:tabs>
              <w:spacing w:line="160" w:lineRule="atLeast"/>
              <w:ind w:left="-196" w:right="-150"/>
              <w:rPr>
                <w:sz w:val="14"/>
                <w:szCs w:val="14"/>
              </w:rPr>
            </w:pPr>
            <w:r w:rsidRPr="004C6ECF">
              <w:rPr>
                <w:sz w:val="14"/>
                <w:szCs w:val="14"/>
              </w:rPr>
              <w:t>561</w:t>
            </w:r>
          </w:p>
        </w:tc>
        <w:tc>
          <w:tcPr>
            <w:tcW w:w="725" w:type="dxa"/>
            <w:vAlign w:val="bottom"/>
          </w:tcPr>
          <w:p w14:paraId="11746A6B" w14:textId="13AB1A8B" w:rsidR="00F506C6" w:rsidRPr="004C6ECF" w:rsidRDefault="00F506C6" w:rsidP="00F506C6">
            <w:pPr>
              <w:tabs>
                <w:tab w:val="decimal" w:pos="476"/>
              </w:tabs>
              <w:spacing w:line="160" w:lineRule="atLeast"/>
              <w:ind w:left="-196" w:right="-150"/>
              <w:rPr>
                <w:sz w:val="14"/>
                <w:szCs w:val="14"/>
              </w:rPr>
            </w:pPr>
            <w:r w:rsidRPr="004C6ECF">
              <w:rPr>
                <w:sz w:val="14"/>
                <w:szCs w:val="14"/>
              </w:rPr>
              <w:t>246</w:t>
            </w:r>
          </w:p>
        </w:tc>
        <w:tc>
          <w:tcPr>
            <w:tcW w:w="670" w:type="dxa"/>
            <w:vAlign w:val="bottom"/>
          </w:tcPr>
          <w:p w14:paraId="743E57F6" w14:textId="1BE41056" w:rsidR="00F506C6" w:rsidRPr="004C6ECF" w:rsidRDefault="00F506C6" w:rsidP="00F506C6">
            <w:pPr>
              <w:tabs>
                <w:tab w:val="decimal" w:pos="476"/>
              </w:tabs>
              <w:spacing w:line="160" w:lineRule="atLeast"/>
              <w:ind w:left="-196" w:right="-150"/>
              <w:rPr>
                <w:sz w:val="14"/>
                <w:szCs w:val="14"/>
                <w:lang w:bidi="th-TH"/>
              </w:rPr>
            </w:pPr>
            <w:r w:rsidRPr="004C6ECF">
              <w:rPr>
                <w:sz w:val="14"/>
                <w:szCs w:val="14"/>
                <w:lang w:bidi="th-TH"/>
              </w:rPr>
              <w:t>604</w:t>
            </w:r>
          </w:p>
        </w:tc>
        <w:tc>
          <w:tcPr>
            <w:tcW w:w="684" w:type="dxa"/>
            <w:vAlign w:val="bottom"/>
          </w:tcPr>
          <w:p w14:paraId="12F9DBBA" w14:textId="2E15E781" w:rsidR="00F506C6" w:rsidRPr="004C6ECF" w:rsidRDefault="00F506C6" w:rsidP="00F506C6">
            <w:pPr>
              <w:tabs>
                <w:tab w:val="decimal" w:pos="476"/>
              </w:tabs>
              <w:spacing w:line="160" w:lineRule="atLeast"/>
              <w:ind w:left="-140" w:right="-110"/>
              <w:rPr>
                <w:sz w:val="14"/>
                <w:szCs w:val="14"/>
              </w:rPr>
            </w:pPr>
            <w:r w:rsidRPr="004C6ECF">
              <w:rPr>
                <w:sz w:val="14"/>
                <w:szCs w:val="14"/>
              </w:rPr>
              <w:t>1,399</w:t>
            </w:r>
          </w:p>
        </w:tc>
        <w:tc>
          <w:tcPr>
            <w:tcW w:w="693" w:type="dxa"/>
            <w:vAlign w:val="bottom"/>
          </w:tcPr>
          <w:p w14:paraId="4481E99A" w14:textId="45D932C4" w:rsidR="00F506C6" w:rsidRPr="004C6ECF" w:rsidRDefault="00F506C6" w:rsidP="00F506C6">
            <w:pPr>
              <w:tabs>
                <w:tab w:val="decimal" w:pos="476"/>
              </w:tabs>
              <w:spacing w:line="160" w:lineRule="atLeast"/>
              <w:ind w:left="-140" w:right="-108"/>
              <w:rPr>
                <w:sz w:val="14"/>
                <w:szCs w:val="14"/>
              </w:rPr>
            </w:pPr>
            <w:r w:rsidRPr="004C6ECF">
              <w:rPr>
                <w:sz w:val="14"/>
                <w:szCs w:val="14"/>
              </w:rPr>
              <w:t>3</w:t>
            </w:r>
          </w:p>
        </w:tc>
        <w:tc>
          <w:tcPr>
            <w:tcW w:w="724" w:type="dxa"/>
            <w:vAlign w:val="bottom"/>
          </w:tcPr>
          <w:p w14:paraId="58DABEA0" w14:textId="6B1AC134" w:rsidR="00F506C6" w:rsidRPr="004C6ECF" w:rsidRDefault="00F506C6" w:rsidP="00F506C6">
            <w:pPr>
              <w:tabs>
                <w:tab w:val="decimal" w:pos="476"/>
              </w:tabs>
              <w:spacing w:line="160" w:lineRule="atLeast"/>
              <w:ind w:left="-140" w:right="-108"/>
              <w:rPr>
                <w:sz w:val="14"/>
                <w:szCs w:val="14"/>
              </w:rPr>
            </w:pPr>
            <w:r w:rsidRPr="004C6ECF">
              <w:rPr>
                <w:sz w:val="14"/>
                <w:szCs w:val="14"/>
              </w:rPr>
              <w:t>3</w:t>
            </w:r>
          </w:p>
        </w:tc>
        <w:tc>
          <w:tcPr>
            <w:tcW w:w="720" w:type="dxa"/>
          </w:tcPr>
          <w:p w14:paraId="76CF1D86" w14:textId="31AF204A" w:rsidR="00F506C6" w:rsidRPr="004C6ECF" w:rsidRDefault="00F506C6" w:rsidP="00F506C6">
            <w:pPr>
              <w:tabs>
                <w:tab w:val="decimal" w:pos="1"/>
              </w:tabs>
              <w:spacing w:line="160" w:lineRule="atLeast"/>
              <w:ind w:left="-140" w:right="-150"/>
              <w:jc w:val="center"/>
              <w:rPr>
                <w:sz w:val="14"/>
                <w:szCs w:val="14"/>
              </w:rPr>
            </w:pPr>
            <w:r w:rsidRPr="004C6ECF">
              <w:rPr>
                <w:sz w:val="14"/>
                <w:szCs w:val="14"/>
              </w:rPr>
              <w:t>-</w:t>
            </w:r>
          </w:p>
        </w:tc>
        <w:tc>
          <w:tcPr>
            <w:tcW w:w="648" w:type="dxa"/>
            <w:vAlign w:val="bottom"/>
          </w:tcPr>
          <w:p w14:paraId="318B2BC9" w14:textId="26BB0EA9"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1</w:t>
            </w:r>
          </w:p>
        </w:tc>
        <w:tc>
          <w:tcPr>
            <w:tcW w:w="702" w:type="dxa"/>
            <w:vAlign w:val="bottom"/>
          </w:tcPr>
          <w:p w14:paraId="1358EA37" w14:textId="3265801D" w:rsidR="00F506C6" w:rsidRPr="004C6ECF" w:rsidRDefault="00F506C6" w:rsidP="00F506C6">
            <w:pPr>
              <w:tabs>
                <w:tab w:val="decimal" w:pos="476"/>
              </w:tabs>
              <w:spacing w:line="160" w:lineRule="atLeast"/>
              <w:ind w:left="-140" w:right="-108"/>
              <w:rPr>
                <w:sz w:val="14"/>
                <w:szCs w:val="14"/>
              </w:rPr>
            </w:pPr>
            <w:r w:rsidRPr="004C6ECF">
              <w:rPr>
                <w:sz w:val="14"/>
                <w:szCs w:val="14"/>
              </w:rPr>
              <w:t>3,993</w:t>
            </w:r>
          </w:p>
        </w:tc>
        <w:tc>
          <w:tcPr>
            <w:tcW w:w="630" w:type="dxa"/>
            <w:vAlign w:val="bottom"/>
          </w:tcPr>
          <w:p w14:paraId="7870A86A" w14:textId="03B00721" w:rsidR="00F506C6" w:rsidRPr="004C6ECF" w:rsidRDefault="00F506C6" w:rsidP="00F506C6">
            <w:pPr>
              <w:tabs>
                <w:tab w:val="decimal" w:pos="476"/>
              </w:tabs>
              <w:spacing w:line="160" w:lineRule="atLeast"/>
              <w:ind w:left="-140" w:right="-108"/>
              <w:rPr>
                <w:sz w:val="14"/>
                <w:szCs w:val="14"/>
              </w:rPr>
            </w:pPr>
            <w:r w:rsidRPr="004C6ECF">
              <w:rPr>
                <w:sz w:val="14"/>
                <w:szCs w:val="14"/>
              </w:rPr>
              <w:t>4,439</w:t>
            </w:r>
          </w:p>
        </w:tc>
        <w:tc>
          <w:tcPr>
            <w:tcW w:w="680" w:type="dxa"/>
            <w:vAlign w:val="bottom"/>
          </w:tcPr>
          <w:p w14:paraId="52B3D99B" w14:textId="17376519" w:rsidR="00F506C6" w:rsidRPr="004C6ECF" w:rsidRDefault="00F506C6" w:rsidP="00F506C6">
            <w:pPr>
              <w:tabs>
                <w:tab w:val="decimal" w:pos="476"/>
              </w:tabs>
              <w:spacing w:line="160" w:lineRule="atLeast"/>
              <w:ind w:left="-140" w:right="-108"/>
              <w:rPr>
                <w:sz w:val="14"/>
                <w:szCs w:val="14"/>
              </w:rPr>
            </w:pPr>
            <w:r w:rsidRPr="004C6ECF">
              <w:rPr>
                <w:sz w:val="14"/>
                <w:szCs w:val="14"/>
              </w:rPr>
              <w:t>535</w:t>
            </w:r>
          </w:p>
        </w:tc>
        <w:tc>
          <w:tcPr>
            <w:tcW w:w="684" w:type="dxa"/>
            <w:vAlign w:val="bottom"/>
          </w:tcPr>
          <w:p w14:paraId="6F4E0B73" w14:textId="4DA39DF3" w:rsidR="00F506C6" w:rsidRPr="004C6ECF" w:rsidRDefault="00F506C6" w:rsidP="00F506C6">
            <w:pPr>
              <w:tabs>
                <w:tab w:val="decimal" w:pos="476"/>
              </w:tabs>
              <w:spacing w:line="160" w:lineRule="atLeast"/>
              <w:ind w:left="-140" w:right="-108"/>
              <w:rPr>
                <w:sz w:val="14"/>
                <w:szCs w:val="14"/>
              </w:rPr>
            </w:pPr>
            <w:r w:rsidRPr="004C6ECF">
              <w:rPr>
                <w:sz w:val="14"/>
                <w:szCs w:val="14"/>
              </w:rPr>
              <w:t>950</w:t>
            </w:r>
          </w:p>
        </w:tc>
        <w:tc>
          <w:tcPr>
            <w:tcW w:w="693" w:type="dxa"/>
            <w:vAlign w:val="bottom"/>
          </w:tcPr>
          <w:p w14:paraId="263944D5" w14:textId="711ACF27" w:rsidR="00F506C6" w:rsidRPr="004C6ECF" w:rsidRDefault="00F506C6" w:rsidP="00F506C6">
            <w:pPr>
              <w:tabs>
                <w:tab w:val="decimal" w:pos="502"/>
              </w:tabs>
              <w:spacing w:line="160" w:lineRule="atLeast"/>
              <w:ind w:left="-140" w:right="-108"/>
              <w:rPr>
                <w:sz w:val="14"/>
                <w:szCs w:val="14"/>
              </w:rPr>
            </w:pPr>
            <w:r w:rsidRPr="004C6ECF">
              <w:rPr>
                <w:sz w:val="14"/>
                <w:szCs w:val="14"/>
              </w:rPr>
              <w:t>4,528</w:t>
            </w:r>
          </w:p>
        </w:tc>
        <w:tc>
          <w:tcPr>
            <w:tcW w:w="657" w:type="dxa"/>
            <w:vAlign w:val="bottom"/>
          </w:tcPr>
          <w:p w14:paraId="209F861F" w14:textId="403AF0E7" w:rsidR="00F506C6" w:rsidRPr="004C6ECF" w:rsidRDefault="00F506C6" w:rsidP="00F506C6">
            <w:pPr>
              <w:tabs>
                <w:tab w:val="decimal" w:pos="476"/>
              </w:tabs>
              <w:spacing w:line="160" w:lineRule="atLeast"/>
              <w:ind w:left="-140" w:right="-108"/>
              <w:rPr>
                <w:sz w:val="14"/>
                <w:szCs w:val="14"/>
              </w:rPr>
            </w:pPr>
            <w:r w:rsidRPr="004C6ECF">
              <w:rPr>
                <w:sz w:val="14"/>
                <w:szCs w:val="14"/>
              </w:rPr>
              <w:t>5,389</w:t>
            </w:r>
          </w:p>
        </w:tc>
        <w:tc>
          <w:tcPr>
            <w:tcW w:w="684" w:type="dxa"/>
            <w:vAlign w:val="bottom"/>
          </w:tcPr>
          <w:p w14:paraId="612D0CE6" w14:textId="37602987" w:rsidR="00F506C6" w:rsidRPr="004C6ECF" w:rsidRDefault="00F506C6" w:rsidP="00F506C6">
            <w:pPr>
              <w:tabs>
                <w:tab w:val="decimal" w:pos="502"/>
              </w:tabs>
              <w:spacing w:line="160" w:lineRule="atLeast"/>
              <w:ind w:left="-140" w:right="-108"/>
              <w:rPr>
                <w:sz w:val="14"/>
                <w:szCs w:val="14"/>
              </w:rPr>
            </w:pPr>
            <w:r w:rsidRPr="004C6ECF">
              <w:rPr>
                <w:sz w:val="14"/>
                <w:szCs w:val="14"/>
              </w:rPr>
              <w:t>(2,245)</w:t>
            </w:r>
          </w:p>
        </w:tc>
        <w:tc>
          <w:tcPr>
            <w:tcW w:w="720" w:type="dxa"/>
            <w:vAlign w:val="bottom"/>
          </w:tcPr>
          <w:p w14:paraId="064A2DD0" w14:textId="10420701" w:rsidR="00F506C6" w:rsidRPr="004C6ECF" w:rsidRDefault="00F506C6" w:rsidP="00F506C6">
            <w:pPr>
              <w:tabs>
                <w:tab w:val="decimal" w:pos="476"/>
              </w:tabs>
              <w:spacing w:line="160" w:lineRule="atLeast"/>
              <w:ind w:left="-140" w:right="-94"/>
              <w:jc w:val="center"/>
              <w:rPr>
                <w:sz w:val="14"/>
                <w:szCs w:val="14"/>
              </w:rPr>
            </w:pPr>
            <w:r w:rsidRPr="004C6ECF">
              <w:rPr>
                <w:sz w:val="14"/>
                <w:szCs w:val="14"/>
              </w:rPr>
              <w:t>(980)</w:t>
            </w:r>
          </w:p>
        </w:tc>
        <w:tc>
          <w:tcPr>
            <w:tcW w:w="720" w:type="dxa"/>
            <w:vAlign w:val="bottom"/>
          </w:tcPr>
          <w:p w14:paraId="4246F80C" w14:textId="3AF180D9" w:rsidR="00F506C6" w:rsidRPr="004C6ECF" w:rsidRDefault="00F506C6" w:rsidP="00F506C6">
            <w:pPr>
              <w:tabs>
                <w:tab w:val="decimal" w:pos="502"/>
              </w:tabs>
              <w:spacing w:line="160" w:lineRule="atLeast"/>
              <w:ind w:left="-140" w:right="-108"/>
              <w:rPr>
                <w:sz w:val="14"/>
                <w:szCs w:val="14"/>
              </w:rPr>
            </w:pPr>
            <w:r w:rsidRPr="004C6ECF">
              <w:rPr>
                <w:sz w:val="14"/>
                <w:szCs w:val="14"/>
              </w:rPr>
              <w:t>2,283</w:t>
            </w:r>
          </w:p>
        </w:tc>
        <w:tc>
          <w:tcPr>
            <w:tcW w:w="693" w:type="dxa"/>
            <w:gridSpan w:val="2"/>
            <w:vAlign w:val="bottom"/>
          </w:tcPr>
          <w:p w14:paraId="14346CAF" w14:textId="05494AC5" w:rsidR="00F506C6" w:rsidRPr="004C6ECF" w:rsidRDefault="00F506C6" w:rsidP="00F506C6">
            <w:pPr>
              <w:tabs>
                <w:tab w:val="decimal" w:pos="502"/>
              </w:tabs>
              <w:spacing w:line="160" w:lineRule="atLeast"/>
              <w:ind w:left="-140" w:right="-108"/>
              <w:rPr>
                <w:sz w:val="14"/>
                <w:szCs w:val="14"/>
              </w:rPr>
            </w:pPr>
            <w:r w:rsidRPr="004C6ECF">
              <w:rPr>
                <w:sz w:val="14"/>
                <w:szCs w:val="14"/>
                <w:lang w:bidi="th-TH"/>
              </w:rPr>
              <w:t>4,409</w:t>
            </w:r>
          </w:p>
        </w:tc>
      </w:tr>
      <w:tr w:rsidR="00F506C6" w:rsidRPr="00411B74" w14:paraId="114A30F0" w14:textId="77777777" w:rsidTr="00E37AEE">
        <w:trPr>
          <w:trHeight w:val="20"/>
        </w:trPr>
        <w:tc>
          <w:tcPr>
            <w:tcW w:w="1530" w:type="dxa"/>
          </w:tcPr>
          <w:p w14:paraId="64D562ED" w14:textId="77777777" w:rsidR="00F506C6" w:rsidRPr="004C6ECF" w:rsidRDefault="00F506C6" w:rsidP="00F506C6">
            <w:pPr>
              <w:spacing w:line="160" w:lineRule="atLeast"/>
              <w:rPr>
                <w:sz w:val="14"/>
                <w:szCs w:val="14"/>
                <w:rtl/>
                <w:cs/>
              </w:rPr>
            </w:pPr>
            <w:r w:rsidRPr="004C6ECF">
              <w:rPr>
                <w:sz w:val="14"/>
                <w:szCs w:val="14"/>
              </w:rPr>
              <w:t>Dividend income</w:t>
            </w:r>
          </w:p>
        </w:tc>
        <w:tc>
          <w:tcPr>
            <w:tcW w:w="657" w:type="dxa"/>
          </w:tcPr>
          <w:p w14:paraId="69410F9D" w14:textId="692AB3A0" w:rsidR="00F506C6" w:rsidRPr="004C6ECF" w:rsidRDefault="00F506C6" w:rsidP="00F506C6">
            <w:pPr>
              <w:tabs>
                <w:tab w:val="decimal" w:pos="82"/>
              </w:tabs>
              <w:spacing w:line="160" w:lineRule="atLeast"/>
              <w:ind w:left="-140" w:right="-150"/>
              <w:jc w:val="center"/>
              <w:rPr>
                <w:sz w:val="14"/>
                <w:szCs w:val="14"/>
              </w:rPr>
            </w:pPr>
            <w:r w:rsidRPr="004C6ECF">
              <w:rPr>
                <w:sz w:val="14"/>
                <w:szCs w:val="14"/>
              </w:rPr>
              <w:t>-</w:t>
            </w:r>
          </w:p>
        </w:tc>
        <w:tc>
          <w:tcPr>
            <w:tcW w:w="631" w:type="dxa"/>
            <w:vAlign w:val="bottom"/>
          </w:tcPr>
          <w:p w14:paraId="3BDE1DC3" w14:textId="7CB55724" w:rsidR="00F506C6" w:rsidRPr="004C6ECF" w:rsidRDefault="00F506C6" w:rsidP="00F506C6">
            <w:pPr>
              <w:tabs>
                <w:tab w:val="decimal" w:pos="82"/>
              </w:tabs>
              <w:spacing w:line="160" w:lineRule="atLeast"/>
              <w:ind w:left="-140" w:right="-150"/>
              <w:jc w:val="center"/>
              <w:rPr>
                <w:sz w:val="14"/>
                <w:szCs w:val="14"/>
              </w:rPr>
            </w:pPr>
            <w:r w:rsidRPr="004C6ECF">
              <w:rPr>
                <w:sz w:val="14"/>
                <w:szCs w:val="14"/>
              </w:rPr>
              <w:t>-</w:t>
            </w:r>
          </w:p>
        </w:tc>
        <w:tc>
          <w:tcPr>
            <w:tcW w:w="728" w:type="dxa"/>
            <w:vAlign w:val="bottom"/>
          </w:tcPr>
          <w:p w14:paraId="56AA3006" w14:textId="7FFAF3B8" w:rsidR="00F506C6" w:rsidRPr="004C6ECF" w:rsidRDefault="00F506C6" w:rsidP="004003FE">
            <w:pPr>
              <w:tabs>
                <w:tab w:val="decimal" w:pos="0"/>
              </w:tabs>
              <w:spacing w:line="160" w:lineRule="atLeast"/>
              <w:ind w:left="-140" w:right="-150"/>
              <w:jc w:val="center"/>
              <w:rPr>
                <w:sz w:val="14"/>
                <w:szCs w:val="14"/>
              </w:rPr>
            </w:pPr>
            <w:r w:rsidRPr="004C6ECF">
              <w:rPr>
                <w:sz w:val="14"/>
                <w:szCs w:val="14"/>
              </w:rPr>
              <w:t>-</w:t>
            </w:r>
          </w:p>
        </w:tc>
        <w:tc>
          <w:tcPr>
            <w:tcW w:w="725" w:type="dxa"/>
            <w:vAlign w:val="bottom"/>
          </w:tcPr>
          <w:p w14:paraId="7C878B5F" w14:textId="1CD37606" w:rsidR="00F506C6" w:rsidRPr="004C6ECF" w:rsidRDefault="00F506C6" w:rsidP="00F506C6">
            <w:pPr>
              <w:tabs>
                <w:tab w:val="decimal" w:pos="0"/>
              </w:tabs>
              <w:spacing w:line="160" w:lineRule="atLeast"/>
              <w:ind w:left="-140" w:right="-150"/>
              <w:jc w:val="center"/>
              <w:rPr>
                <w:sz w:val="14"/>
                <w:szCs w:val="14"/>
              </w:rPr>
            </w:pPr>
            <w:r w:rsidRPr="004C6ECF">
              <w:rPr>
                <w:sz w:val="14"/>
                <w:szCs w:val="14"/>
              </w:rPr>
              <w:t>-</w:t>
            </w:r>
          </w:p>
        </w:tc>
        <w:tc>
          <w:tcPr>
            <w:tcW w:w="670" w:type="dxa"/>
            <w:vAlign w:val="bottom"/>
          </w:tcPr>
          <w:p w14:paraId="09CFA660" w14:textId="1753807F" w:rsidR="00F506C6" w:rsidRPr="004C6ECF" w:rsidRDefault="00F506C6" w:rsidP="00F506C6">
            <w:pPr>
              <w:tabs>
                <w:tab w:val="decimal" w:pos="476"/>
              </w:tabs>
              <w:spacing w:line="160" w:lineRule="atLeast"/>
              <w:ind w:left="-196" w:right="-150"/>
              <w:rPr>
                <w:sz w:val="14"/>
                <w:szCs w:val="14"/>
                <w:lang w:bidi="th-TH"/>
              </w:rPr>
            </w:pPr>
            <w:r w:rsidRPr="004C6ECF">
              <w:rPr>
                <w:sz w:val="14"/>
                <w:szCs w:val="14"/>
                <w:lang w:bidi="th-TH"/>
              </w:rPr>
              <w:t>593</w:t>
            </w:r>
          </w:p>
        </w:tc>
        <w:tc>
          <w:tcPr>
            <w:tcW w:w="684" w:type="dxa"/>
            <w:vAlign w:val="bottom"/>
          </w:tcPr>
          <w:p w14:paraId="5470A681" w14:textId="6DDA7D8C" w:rsidR="00F506C6" w:rsidRPr="004C6ECF" w:rsidRDefault="00F506C6" w:rsidP="00F506C6">
            <w:pPr>
              <w:tabs>
                <w:tab w:val="decimal" w:pos="476"/>
              </w:tabs>
              <w:spacing w:line="160" w:lineRule="atLeast"/>
              <w:ind w:left="-140" w:right="-110"/>
              <w:rPr>
                <w:sz w:val="14"/>
                <w:szCs w:val="14"/>
              </w:rPr>
            </w:pPr>
            <w:r w:rsidRPr="004C6ECF">
              <w:rPr>
                <w:sz w:val="14"/>
                <w:szCs w:val="14"/>
              </w:rPr>
              <w:t>350</w:t>
            </w:r>
          </w:p>
        </w:tc>
        <w:tc>
          <w:tcPr>
            <w:tcW w:w="693" w:type="dxa"/>
            <w:vAlign w:val="bottom"/>
          </w:tcPr>
          <w:p w14:paraId="10253A9D" w14:textId="387D56E8" w:rsidR="00F506C6" w:rsidRPr="004C6ECF" w:rsidRDefault="00F506C6" w:rsidP="00F506C6">
            <w:pPr>
              <w:tabs>
                <w:tab w:val="decimal" w:pos="1"/>
              </w:tabs>
              <w:spacing w:line="160" w:lineRule="atLeast"/>
              <w:ind w:left="-140" w:right="-150"/>
              <w:jc w:val="center"/>
              <w:rPr>
                <w:sz w:val="14"/>
                <w:szCs w:val="14"/>
              </w:rPr>
            </w:pPr>
            <w:r w:rsidRPr="004C6ECF">
              <w:rPr>
                <w:sz w:val="14"/>
                <w:szCs w:val="14"/>
              </w:rPr>
              <w:t>-</w:t>
            </w:r>
          </w:p>
        </w:tc>
        <w:tc>
          <w:tcPr>
            <w:tcW w:w="724" w:type="dxa"/>
            <w:vAlign w:val="bottom"/>
          </w:tcPr>
          <w:p w14:paraId="48FD433A" w14:textId="5C50744B" w:rsidR="00F506C6" w:rsidRPr="004C6ECF" w:rsidRDefault="00F506C6" w:rsidP="00F506C6">
            <w:pPr>
              <w:tabs>
                <w:tab w:val="decimal" w:pos="1"/>
              </w:tabs>
              <w:spacing w:line="160" w:lineRule="atLeast"/>
              <w:ind w:left="-140" w:right="-150"/>
              <w:jc w:val="center"/>
              <w:rPr>
                <w:sz w:val="14"/>
                <w:szCs w:val="14"/>
              </w:rPr>
            </w:pPr>
            <w:r w:rsidRPr="004C6ECF">
              <w:rPr>
                <w:sz w:val="14"/>
                <w:szCs w:val="14"/>
              </w:rPr>
              <w:t>-</w:t>
            </w:r>
          </w:p>
        </w:tc>
        <w:tc>
          <w:tcPr>
            <w:tcW w:w="720" w:type="dxa"/>
          </w:tcPr>
          <w:p w14:paraId="69C70536" w14:textId="2676778C" w:rsidR="00F506C6" w:rsidRPr="004C6ECF" w:rsidRDefault="00F506C6" w:rsidP="00F506C6">
            <w:pPr>
              <w:tabs>
                <w:tab w:val="decimal" w:pos="1"/>
              </w:tabs>
              <w:spacing w:line="160" w:lineRule="atLeast"/>
              <w:ind w:left="-140" w:right="-150"/>
              <w:jc w:val="center"/>
              <w:rPr>
                <w:sz w:val="14"/>
                <w:szCs w:val="14"/>
              </w:rPr>
            </w:pPr>
            <w:r w:rsidRPr="004C6ECF">
              <w:rPr>
                <w:sz w:val="14"/>
                <w:szCs w:val="14"/>
              </w:rPr>
              <w:t>-</w:t>
            </w:r>
          </w:p>
        </w:tc>
        <w:tc>
          <w:tcPr>
            <w:tcW w:w="648" w:type="dxa"/>
            <w:vAlign w:val="bottom"/>
          </w:tcPr>
          <w:p w14:paraId="4975DA7F" w14:textId="153B18F7" w:rsidR="00F506C6" w:rsidRPr="004C6ECF" w:rsidRDefault="00F506C6" w:rsidP="00F506C6">
            <w:pPr>
              <w:tabs>
                <w:tab w:val="decimal" w:pos="85"/>
              </w:tabs>
              <w:spacing w:line="160" w:lineRule="atLeast"/>
              <w:ind w:left="-140" w:right="-150"/>
              <w:jc w:val="center"/>
              <w:rPr>
                <w:sz w:val="14"/>
                <w:szCs w:val="14"/>
              </w:rPr>
            </w:pPr>
            <w:r w:rsidRPr="004C6ECF">
              <w:rPr>
                <w:sz w:val="14"/>
                <w:szCs w:val="14"/>
                <w:lang w:val="en-US" w:bidi="th-TH"/>
              </w:rPr>
              <w:t>-</w:t>
            </w:r>
          </w:p>
        </w:tc>
        <w:tc>
          <w:tcPr>
            <w:tcW w:w="702" w:type="dxa"/>
            <w:vAlign w:val="bottom"/>
          </w:tcPr>
          <w:p w14:paraId="071A2A53" w14:textId="7AF0B465" w:rsidR="00F506C6" w:rsidRPr="004C6ECF" w:rsidRDefault="00F506C6" w:rsidP="00F506C6">
            <w:pPr>
              <w:tabs>
                <w:tab w:val="decimal" w:pos="476"/>
              </w:tabs>
              <w:spacing w:line="160" w:lineRule="atLeast"/>
              <w:ind w:left="-140" w:right="-108"/>
              <w:rPr>
                <w:sz w:val="14"/>
                <w:szCs w:val="14"/>
              </w:rPr>
            </w:pPr>
            <w:r w:rsidRPr="004C6ECF">
              <w:rPr>
                <w:sz w:val="14"/>
                <w:szCs w:val="14"/>
              </w:rPr>
              <w:t>593</w:t>
            </w:r>
          </w:p>
        </w:tc>
        <w:tc>
          <w:tcPr>
            <w:tcW w:w="630" w:type="dxa"/>
            <w:vAlign w:val="bottom"/>
          </w:tcPr>
          <w:p w14:paraId="673F7797" w14:textId="22D351FD" w:rsidR="00F506C6" w:rsidRPr="004C6ECF" w:rsidRDefault="00F506C6" w:rsidP="00F506C6">
            <w:pPr>
              <w:tabs>
                <w:tab w:val="decimal" w:pos="476"/>
              </w:tabs>
              <w:spacing w:line="160" w:lineRule="atLeast"/>
              <w:ind w:left="-140" w:right="-108"/>
              <w:rPr>
                <w:sz w:val="14"/>
                <w:szCs w:val="14"/>
              </w:rPr>
            </w:pPr>
            <w:r w:rsidRPr="004C6ECF">
              <w:rPr>
                <w:sz w:val="14"/>
                <w:szCs w:val="14"/>
                <w:lang w:bidi="th-TH"/>
              </w:rPr>
              <w:t>350</w:t>
            </w:r>
          </w:p>
        </w:tc>
        <w:tc>
          <w:tcPr>
            <w:tcW w:w="680" w:type="dxa"/>
            <w:vAlign w:val="bottom"/>
          </w:tcPr>
          <w:p w14:paraId="755C7FB4" w14:textId="432E2D73" w:rsidR="00F506C6" w:rsidRPr="004C6ECF" w:rsidRDefault="00F506C6" w:rsidP="00F506C6">
            <w:pPr>
              <w:tabs>
                <w:tab w:val="decimal" w:pos="476"/>
              </w:tabs>
              <w:spacing w:line="160" w:lineRule="atLeast"/>
              <w:ind w:left="-140" w:right="-108"/>
              <w:rPr>
                <w:sz w:val="14"/>
                <w:szCs w:val="14"/>
              </w:rPr>
            </w:pPr>
            <w:r w:rsidRPr="004C6ECF">
              <w:rPr>
                <w:sz w:val="14"/>
                <w:szCs w:val="14"/>
              </w:rPr>
              <w:t>300,000</w:t>
            </w:r>
          </w:p>
        </w:tc>
        <w:tc>
          <w:tcPr>
            <w:tcW w:w="684" w:type="dxa"/>
            <w:vAlign w:val="bottom"/>
          </w:tcPr>
          <w:p w14:paraId="18CAFBEA" w14:textId="30EF783E" w:rsidR="00F506C6" w:rsidRPr="004C6ECF" w:rsidRDefault="00F506C6" w:rsidP="00F506C6">
            <w:pPr>
              <w:tabs>
                <w:tab w:val="decimal" w:pos="476"/>
              </w:tabs>
              <w:spacing w:line="160" w:lineRule="atLeast"/>
              <w:ind w:left="-140" w:right="-108"/>
              <w:rPr>
                <w:sz w:val="14"/>
                <w:szCs w:val="14"/>
              </w:rPr>
            </w:pPr>
            <w:r w:rsidRPr="004C6ECF">
              <w:rPr>
                <w:sz w:val="14"/>
                <w:szCs w:val="14"/>
              </w:rPr>
              <w:t>100,000</w:t>
            </w:r>
          </w:p>
        </w:tc>
        <w:tc>
          <w:tcPr>
            <w:tcW w:w="693" w:type="dxa"/>
            <w:vAlign w:val="bottom"/>
          </w:tcPr>
          <w:p w14:paraId="2DFFC286" w14:textId="2C8A0800" w:rsidR="00F506C6" w:rsidRPr="004C6ECF" w:rsidRDefault="00F506C6" w:rsidP="00F506C6">
            <w:pPr>
              <w:tabs>
                <w:tab w:val="decimal" w:pos="502"/>
              </w:tabs>
              <w:spacing w:line="160" w:lineRule="atLeast"/>
              <w:ind w:left="-140" w:right="-108"/>
              <w:rPr>
                <w:sz w:val="14"/>
                <w:szCs w:val="14"/>
              </w:rPr>
            </w:pPr>
            <w:r w:rsidRPr="004C6ECF">
              <w:rPr>
                <w:sz w:val="14"/>
                <w:szCs w:val="14"/>
              </w:rPr>
              <w:t>300,593</w:t>
            </w:r>
          </w:p>
        </w:tc>
        <w:tc>
          <w:tcPr>
            <w:tcW w:w="657" w:type="dxa"/>
            <w:vAlign w:val="bottom"/>
          </w:tcPr>
          <w:p w14:paraId="081580C0" w14:textId="09322786" w:rsidR="00F506C6" w:rsidRPr="004C6ECF" w:rsidRDefault="00F506C6" w:rsidP="00F506C6">
            <w:pPr>
              <w:tabs>
                <w:tab w:val="decimal" w:pos="476"/>
              </w:tabs>
              <w:spacing w:line="160" w:lineRule="atLeast"/>
              <w:ind w:left="-140" w:right="-108"/>
              <w:rPr>
                <w:sz w:val="14"/>
                <w:szCs w:val="14"/>
              </w:rPr>
            </w:pPr>
            <w:r w:rsidRPr="004C6ECF">
              <w:rPr>
                <w:sz w:val="14"/>
                <w:szCs w:val="14"/>
              </w:rPr>
              <w:t>100,350</w:t>
            </w:r>
          </w:p>
        </w:tc>
        <w:tc>
          <w:tcPr>
            <w:tcW w:w="684" w:type="dxa"/>
            <w:vAlign w:val="bottom"/>
          </w:tcPr>
          <w:p w14:paraId="5955B98D" w14:textId="7F25FC20" w:rsidR="00F506C6" w:rsidRPr="004C6ECF" w:rsidRDefault="00F506C6" w:rsidP="00F506C6">
            <w:pPr>
              <w:tabs>
                <w:tab w:val="decimal" w:pos="502"/>
              </w:tabs>
              <w:spacing w:line="160" w:lineRule="atLeast"/>
              <w:ind w:left="-140" w:right="-108"/>
              <w:rPr>
                <w:sz w:val="14"/>
                <w:szCs w:val="14"/>
              </w:rPr>
            </w:pPr>
            <w:r w:rsidRPr="004C6ECF">
              <w:rPr>
                <w:sz w:val="14"/>
                <w:szCs w:val="14"/>
              </w:rPr>
              <w:t>(300,000)</w:t>
            </w:r>
          </w:p>
        </w:tc>
        <w:tc>
          <w:tcPr>
            <w:tcW w:w="720" w:type="dxa"/>
            <w:vAlign w:val="bottom"/>
          </w:tcPr>
          <w:p w14:paraId="796106E4" w14:textId="168B75B0" w:rsidR="00F506C6" w:rsidRPr="004C6ECF" w:rsidRDefault="00F506C6" w:rsidP="006C2C59">
            <w:pPr>
              <w:tabs>
                <w:tab w:val="decimal" w:pos="487"/>
              </w:tabs>
              <w:spacing w:line="160" w:lineRule="atLeast"/>
              <w:ind w:left="-140" w:right="-94"/>
              <w:jc w:val="center"/>
              <w:rPr>
                <w:sz w:val="14"/>
                <w:szCs w:val="14"/>
              </w:rPr>
            </w:pPr>
            <w:r w:rsidRPr="004C6ECF">
              <w:rPr>
                <w:sz w:val="14"/>
                <w:szCs w:val="14"/>
              </w:rPr>
              <w:t>(100,000)</w:t>
            </w:r>
          </w:p>
        </w:tc>
        <w:tc>
          <w:tcPr>
            <w:tcW w:w="720" w:type="dxa"/>
            <w:vAlign w:val="bottom"/>
          </w:tcPr>
          <w:p w14:paraId="63B59F15" w14:textId="5DE8CB30" w:rsidR="00F506C6" w:rsidRPr="004C6ECF" w:rsidRDefault="00F506C6" w:rsidP="00F506C6">
            <w:pPr>
              <w:tabs>
                <w:tab w:val="decimal" w:pos="502"/>
              </w:tabs>
              <w:spacing w:line="160" w:lineRule="atLeast"/>
              <w:ind w:left="-140" w:right="-108"/>
              <w:rPr>
                <w:sz w:val="14"/>
                <w:szCs w:val="14"/>
              </w:rPr>
            </w:pPr>
            <w:r w:rsidRPr="004C6ECF">
              <w:rPr>
                <w:sz w:val="14"/>
                <w:szCs w:val="14"/>
              </w:rPr>
              <w:t>593</w:t>
            </w:r>
          </w:p>
        </w:tc>
        <w:tc>
          <w:tcPr>
            <w:tcW w:w="693" w:type="dxa"/>
            <w:gridSpan w:val="2"/>
            <w:vAlign w:val="bottom"/>
          </w:tcPr>
          <w:p w14:paraId="54B07A21" w14:textId="33CC4068" w:rsidR="00F506C6" w:rsidRPr="004C6ECF" w:rsidRDefault="00F506C6" w:rsidP="00F506C6">
            <w:pPr>
              <w:tabs>
                <w:tab w:val="decimal" w:pos="502"/>
              </w:tabs>
              <w:spacing w:line="160" w:lineRule="atLeast"/>
              <w:ind w:left="-140" w:right="-108"/>
              <w:rPr>
                <w:sz w:val="14"/>
                <w:szCs w:val="14"/>
              </w:rPr>
            </w:pPr>
            <w:r w:rsidRPr="004C6ECF">
              <w:rPr>
                <w:sz w:val="14"/>
                <w:szCs w:val="14"/>
                <w:lang w:bidi="th-TH"/>
              </w:rPr>
              <w:t>350</w:t>
            </w:r>
          </w:p>
        </w:tc>
      </w:tr>
      <w:tr w:rsidR="00F506C6" w:rsidRPr="00411B74" w14:paraId="156F7F25" w14:textId="77777777" w:rsidTr="00E37AEE">
        <w:trPr>
          <w:trHeight w:val="20"/>
        </w:trPr>
        <w:tc>
          <w:tcPr>
            <w:tcW w:w="1530" w:type="dxa"/>
          </w:tcPr>
          <w:p w14:paraId="66441EB5" w14:textId="77777777" w:rsidR="00F506C6" w:rsidRPr="004C6ECF" w:rsidRDefault="00F506C6" w:rsidP="00F506C6">
            <w:pPr>
              <w:spacing w:line="160" w:lineRule="atLeast"/>
              <w:rPr>
                <w:sz w:val="14"/>
                <w:szCs w:val="14"/>
                <w:rtl/>
                <w:cs/>
              </w:rPr>
            </w:pPr>
          </w:p>
        </w:tc>
        <w:tc>
          <w:tcPr>
            <w:tcW w:w="657" w:type="dxa"/>
          </w:tcPr>
          <w:p w14:paraId="5E5AF672" w14:textId="77777777" w:rsidR="00F506C6" w:rsidRPr="004C6ECF" w:rsidRDefault="00F506C6" w:rsidP="00F506C6">
            <w:pPr>
              <w:tabs>
                <w:tab w:val="decimal" w:pos="476"/>
              </w:tabs>
              <w:spacing w:line="160" w:lineRule="atLeast"/>
              <w:ind w:left="-140" w:right="-108"/>
              <w:rPr>
                <w:sz w:val="14"/>
                <w:szCs w:val="14"/>
              </w:rPr>
            </w:pPr>
          </w:p>
        </w:tc>
        <w:tc>
          <w:tcPr>
            <w:tcW w:w="631" w:type="dxa"/>
            <w:vAlign w:val="bottom"/>
          </w:tcPr>
          <w:p w14:paraId="2E8D7BDF" w14:textId="77777777" w:rsidR="00F506C6" w:rsidRPr="004C6ECF" w:rsidRDefault="00F506C6" w:rsidP="00F506C6">
            <w:pPr>
              <w:tabs>
                <w:tab w:val="decimal" w:pos="476"/>
              </w:tabs>
              <w:spacing w:line="160" w:lineRule="atLeast"/>
              <w:ind w:left="-191" w:right="-108" w:firstLine="51"/>
              <w:rPr>
                <w:sz w:val="14"/>
                <w:szCs w:val="14"/>
              </w:rPr>
            </w:pPr>
          </w:p>
        </w:tc>
        <w:tc>
          <w:tcPr>
            <w:tcW w:w="728" w:type="dxa"/>
            <w:vAlign w:val="bottom"/>
          </w:tcPr>
          <w:p w14:paraId="1D1B9956" w14:textId="77777777" w:rsidR="00F506C6" w:rsidRPr="004C6ECF" w:rsidRDefault="00F506C6" w:rsidP="00F506C6">
            <w:pPr>
              <w:tabs>
                <w:tab w:val="decimal" w:pos="476"/>
              </w:tabs>
              <w:spacing w:line="160" w:lineRule="atLeast"/>
              <w:ind w:left="-196" w:right="-150"/>
              <w:rPr>
                <w:sz w:val="14"/>
                <w:szCs w:val="14"/>
              </w:rPr>
            </w:pPr>
          </w:p>
        </w:tc>
        <w:tc>
          <w:tcPr>
            <w:tcW w:w="725" w:type="dxa"/>
            <w:vAlign w:val="bottom"/>
          </w:tcPr>
          <w:p w14:paraId="260F4D33" w14:textId="77777777" w:rsidR="00F506C6" w:rsidRPr="004C6ECF" w:rsidRDefault="00F506C6" w:rsidP="00F506C6">
            <w:pPr>
              <w:tabs>
                <w:tab w:val="decimal" w:pos="476"/>
              </w:tabs>
              <w:spacing w:line="160" w:lineRule="atLeast"/>
              <w:ind w:left="-196" w:right="-150"/>
              <w:rPr>
                <w:sz w:val="14"/>
                <w:szCs w:val="14"/>
              </w:rPr>
            </w:pPr>
          </w:p>
        </w:tc>
        <w:tc>
          <w:tcPr>
            <w:tcW w:w="670" w:type="dxa"/>
            <w:vAlign w:val="bottom"/>
          </w:tcPr>
          <w:p w14:paraId="1C5F6B5C" w14:textId="77777777" w:rsidR="00F506C6" w:rsidRPr="004C6ECF" w:rsidRDefault="00F506C6" w:rsidP="00F506C6">
            <w:pPr>
              <w:tabs>
                <w:tab w:val="decimal" w:pos="476"/>
              </w:tabs>
              <w:spacing w:line="160" w:lineRule="atLeast"/>
              <w:ind w:left="-196" w:right="-150"/>
              <w:rPr>
                <w:sz w:val="14"/>
                <w:szCs w:val="14"/>
                <w:lang w:bidi="th-TH"/>
              </w:rPr>
            </w:pPr>
          </w:p>
        </w:tc>
        <w:tc>
          <w:tcPr>
            <w:tcW w:w="684" w:type="dxa"/>
            <w:vAlign w:val="bottom"/>
          </w:tcPr>
          <w:p w14:paraId="7093530D" w14:textId="77777777" w:rsidR="00F506C6" w:rsidRPr="004C6ECF" w:rsidRDefault="00F506C6" w:rsidP="00F506C6">
            <w:pPr>
              <w:tabs>
                <w:tab w:val="decimal" w:pos="476"/>
              </w:tabs>
              <w:spacing w:line="160" w:lineRule="atLeast"/>
              <w:ind w:left="-140" w:right="-110"/>
              <w:rPr>
                <w:sz w:val="14"/>
                <w:szCs w:val="14"/>
              </w:rPr>
            </w:pPr>
          </w:p>
        </w:tc>
        <w:tc>
          <w:tcPr>
            <w:tcW w:w="693" w:type="dxa"/>
            <w:vAlign w:val="bottom"/>
          </w:tcPr>
          <w:p w14:paraId="3AB73F47" w14:textId="77777777" w:rsidR="00F506C6" w:rsidRPr="004C6ECF" w:rsidRDefault="00F506C6" w:rsidP="00F506C6">
            <w:pPr>
              <w:tabs>
                <w:tab w:val="decimal" w:pos="476"/>
              </w:tabs>
              <w:spacing w:line="160" w:lineRule="atLeast"/>
              <w:ind w:left="-140" w:right="-108"/>
              <w:rPr>
                <w:sz w:val="14"/>
                <w:szCs w:val="14"/>
              </w:rPr>
            </w:pPr>
          </w:p>
        </w:tc>
        <w:tc>
          <w:tcPr>
            <w:tcW w:w="724" w:type="dxa"/>
            <w:vAlign w:val="bottom"/>
          </w:tcPr>
          <w:p w14:paraId="5470CF15" w14:textId="77777777" w:rsidR="00F506C6" w:rsidRPr="004C6ECF" w:rsidRDefault="00F506C6" w:rsidP="00F506C6">
            <w:pPr>
              <w:tabs>
                <w:tab w:val="decimal" w:pos="476"/>
              </w:tabs>
              <w:spacing w:line="160" w:lineRule="atLeast"/>
              <w:ind w:left="-140" w:right="-108"/>
              <w:rPr>
                <w:sz w:val="14"/>
                <w:szCs w:val="14"/>
              </w:rPr>
            </w:pPr>
          </w:p>
        </w:tc>
        <w:tc>
          <w:tcPr>
            <w:tcW w:w="720" w:type="dxa"/>
          </w:tcPr>
          <w:p w14:paraId="57058D91" w14:textId="77777777" w:rsidR="00F506C6" w:rsidRPr="004C6ECF" w:rsidRDefault="00F506C6" w:rsidP="00F506C6">
            <w:pPr>
              <w:tabs>
                <w:tab w:val="decimal" w:pos="476"/>
              </w:tabs>
              <w:spacing w:line="160" w:lineRule="atLeast"/>
              <w:ind w:left="-140" w:right="-108"/>
              <w:rPr>
                <w:sz w:val="14"/>
                <w:szCs w:val="14"/>
              </w:rPr>
            </w:pPr>
          </w:p>
        </w:tc>
        <w:tc>
          <w:tcPr>
            <w:tcW w:w="648" w:type="dxa"/>
            <w:vAlign w:val="bottom"/>
          </w:tcPr>
          <w:p w14:paraId="37B87727" w14:textId="77777777" w:rsidR="00F506C6" w:rsidRPr="004C6ECF" w:rsidRDefault="00F506C6" w:rsidP="00F506C6">
            <w:pPr>
              <w:tabs>
                <w:tab w:val="decimal" w:pos="476"/>
              </w:tabs>
              <w:spacing w:line="160" w:lineRule="atLeast"/>
              <w:ind w:left="-140" w:right="-108"/>
              <w:rPr>
                <w:sz w:val="14"/>
                <w:szCs w:val="14"/>
              </w:rPr>
            </w:pPr>
          </w:p>
        </w:tc>
        <w:tc>
          <w:tcPr>
            <w:tcW w:w="702" w:type="dxa"/>
            <w:vAlign w:val="bottom"/>
          </w:tcPr>
          <w:p w14:paraId="6E816814" w14:textId="77777777" w:rsidR="00F506C6" w:rsidRPr="004C6ECF" w:rsidRDefault="00F506C6" w:rsidP="00F506C6">
            <w:pPr>
              <w:tabs>
                <w:tab w:val="decimal" w:pos="476"/>
              </w:tabs>
              <w:spacing w:line="160" w:lineRule="atLeast"/>
              <w:ind w:left="-140" w:right="-108"/>
              <w:rPr>
                <w:sz w:val="14"/>
                <w:szCs w:val="14"/>
              </w:rPr>
            </w:pPr>
          </w:p>
        </w:tc>
        <w:tc>
          <w:tcPr>
            <w:tcW w:w="630" w:type="dxa"/>
            <w:vAlign w:val="bottom"/>
          </w:tcPr>
          <w:p w14:paraId="3448027C" w14:textId="77777777" w:rsidR="00F506C6" w:rsidRPr="004C6ECF" w:rsidRDefault="00F506C6" w:rsidP="00F506C6">
            <w:pPr>
              <w:tabs>
                <w:tab w:val="decimal" w:pos="476"/>
              </w:tabs>
              <w:spacing w:line="160" w:lineRule="atLeast"/>
              <w:ind w:left="-140" w:right="-108"/>
              <w:rPr>
                <w:sz w:val="14"/>
                <w:szCs w:val="14"/>
              </w:rPr>
            </w:pPr>
          </w:p>
        </w:tc>
        <w:tc>
          <w:tcPr>
            <w:tcW w:w="680" w:type="dxa"/>
            <w:vAlign w:val="bottom"/>
          </w:tcPr>
          <w:p w14:paraId="50EF00CC" w14:textId="77777777" w:rsidR="00F506C6" w:rsidRPr="004C6ECF" w:rsidRDefault="00F506C6" w:rsidP="00F506C6">
            <w:pPr>
              <w:tabs>
                <w:tab w:val="decimal" w:pos="476"/>
              </w:tabs>
              <w:spacing w:line="160" w:lineRule="atLeast"/>
              <w:ind w:left="-140" w:right="-108"/>
              <w:rPr>
                <w:sz w:val="14"/>
                <w:szCs w:val="14"/>
              </w:rPr>
            </w:pPr>
          </w:p>
        </w:tc>
        <w:tc>
          <w:tcPr>
            <w:tcW w:w="684" w:type="dxa"/>
            <w:vAlign w:val="bottom"/>
          </w:tcPr>
          <w:p w14:paraId="693869B1" w14:textId="77777777" w:rsidR="00F506C6" w:rsidRPr="004C6ECF" w:rsidRDefault="00F506C6" w:rsidP="00F506C6">
            <w:pPr>
              <w:tabs>
                <w:tab w:val="decimal" w:pos="476"/>
              </w:tabs>
              <w:spacing w:line="160" w:lineRule="atLeast"/>
              <w:ind w:left="-140" w:right="-108"/>
              <w:rPr>
                <w:sz w:val="14"/>
                <w:szCs w:val="14"/>
              </w:rPr>
            </w:pPr>
          </w:p>
        </w:tc>
        <w:tc>
          <w:tcPr>
            <w:tcW w:w="693" w:type="dxa"/>
            <w:vAlign w:val="bottom"/>
          </w:tcPr>
          <w:p w14:paraId="6BC8783A" w14:textId="77777777" w:rsidR="00F506C6" w:rsidRPr="004C6ECF" w:rsidRDefault="00F506C6" w:rsidP="00F506C6">
            <w:pPr>
              <w:tabs>
                <w:tab w:val="decimal" w:pos="502"/>
              </w:tabs>
              <w:spacing w:line="160" w:lineRule="atLeast"/>
              <w:ind w:left="-140" w:right="-108"/>
              <w:rPr>
                <w:sz w:val="14"/>
                <w:szCs w:val="14"/>
              </w:rPr>
            </w:pPr>
          </w:p>
        </w:tc>
        <w:tc>
          <w:tcPr>
            <w:tcW w:w="657" w:type="dxa"/>
            <w:vAlign w:val="bottom"/>
          </w:tcPr>
          <w:p w14:paraId="53CC8DB6" w14:textId="77777777" w:rsidR="00F506C6" w:rsidRPr="004C6ECF" w:rsidRDefault="00F506C6" w:rsidP="00F506C6">
            <w:pPr>
              <w:tabs>
                <w:tab w:val="decimal" w:pos="476"/>
              </w:tabs>
              <w:spacing w:line="160" w:lineRule="atLeast"/>
              <w:ind w:left="-140" w:right="-108"/>
              <w:rPr>
                <w:sz w:val="14"/>
                <w:szCs w:val="14"/>
              </w:rPr>
            </w:pPr>
          </w:p>
        </w:tc>
        <w:tc>
          <w:tcPr>
            <w:tcW w:w="684" w:type="dxa"/>
            <w:vAlign w:val="bottom"/>
          </w:tcPr>
          <w:p w14:paraId="6EEA6DFE" w14:textId="77777777" w:rsidR="00F506C6" w:rsidRPr="004C6ECF" w:rsidRDefault="00F506C6" w:rsidP="00F506C6">
            <w:pPr>
              <w:tabs>
                <w:tab w:val="decimal" w:pos="502"/>
              </w:tabs>
              <w:spacing w:line="160" w:lineRule="atLeast"/>
              <w:ind w:left="-140" w:right="-108"/>
              <w:rPr>
                <w:sz w:val="14"/>
                <w:szCs w:val="14"/>
              </w:rPr>
            </w:pPr>
          </w:p>
        </w:tc>
        <w:tc>
          <w:tcPr>
            <w:tcW w:w="720" w:type="dxa"/>
            <w:vAlign w:val="bottom"/>
          </w:tcPr>
          <w:p w14:paraId="0CE21BA7" w14:textId="77777777" w:rsidR="00F506C6" w:rsidRPr="004C6ECF" w:rsidRDefault="00F506C6" w:rsidP="00F506C6">
            <w:pPr>
              <w:tabs>
                <w:tab w:val="decimal" w:pos="476"/>
              </w:tabs>
              <w:spacing w:line="160" w:lineRule="atLeast"/>
              <w:ind w:left="-140" w:right="-94"/>
              <w:rPr>
                <w:sz w:val="14"/>
                <w:szCs w:val="14"/>
              </w:rPr>
            </w:pPr>
          </w:p>
        </w:tc>
        <w:tc>
          <w:tcPr>
            <w:tcW w:w="720" w:type="dxa"/>
            <w:vAlign w:val="bottom"/>
          </w:tcPr>
          <w:p w14:paraId="4471243D" w14:textId="77777777" w:rsidR="00F506C6" w:rsidRPr="004C6ECF" w:rsidRDefault="00F506C6" w:rsidP="00F506C6">
            <w:pPr>
              <w:tabs>
                <w:tab w:val="decimal" w:pos="502"/>
              </w:tabs>
              <w:spacing w:line="160" w:lineRule="atLeast"/>
              <w:ind w:left="-140" w:right="-108"/>
              <w:rPr>
                <w:sz w:val="14"/>
                <w:szCs w:val="14"/>
              </w:rPr>
            </w:pPr>
          </w:p>
        </w:tc>
        <w:tc>
          <w:tcPr>
            <w:tcW w:w="693" w:type="dxa"/>
            <w:gridSpan w:val="2"/>
            <w:vAlign w:val="bottom"/>
          </w:tcPr>
          <w:p w14:paraId="57273029" w14:textId="77777777" w:rsidR="00F506C6" w:rsidRPr="004C6ECF" w:rsidRDefault="00F506C6" w:rsidP="00F506C6">
            <w:pPr>
              <w:tabs>
                <w:tab w:val="decimal" w:pos="502"/>
              </w:tabs>
              <w:spacing w:line="160" w:lineRule="atLeast"/>
              <w:ind w:left="-140" w:right="-108"/>
              <w:rPr>
                <w:sz w:val="14"/>
                <w:szCs w:val="14"/>
              </w:rPr>
            </w:pPr>
          </w:p>
        </w:tc>
      </w:tr>
      <w:tr w:rsidR="00F506C6" w:rsidRPr="00411B74" w14:paraId="32005C98" w14:textId="77777777" w:rsidTr="007F3F8B">
        <w:trPr>
          <w:trHeight w:val="20"/>
        </w:trPr>
        <w:tc>
          <w:tcPr>
            <w:tcW w:w="1530" w:type="dxa"/>
          </w:tcPr>
          <w:p w14:paraId="716D77A5" w14:textId="77777777" w:rsidR="00F506C6" w:rsidRPr="004C6ECF" w:rsidRDefault="00F506C6" w:rsidP="00F506C6">
            <w:pPr>
              <w:spacing w:line="160" w:lineRule="atLeast"/>
              <w:rPr>
                <w:sz w:val="14"/>
                <w:szCs w:val="14"/>
              </w:rPr>
            </w:pPr>
            <w:r w:rsidRPr="004C6ECF">
              <w:rPr>
                <w:sz w:val="14"/>
                <w:szCs w:val="14"/>
              </w:rPr>
              <w:t>Segment profit (loss)</w:t>
            </w:r>
            <w:r w:rsidRPr="004C6ECF">
              <w:rPr>
                <w:sz w:val="14"/>
                <w:szCs w:val="14"/>
              </w:rPr>
              <w:br/>
              <w:t xml:space="preserve">   before income tax</w:t>
            </w:r>
          </w:p>
        </w:tc>
        <w:tc>
          <w:tcPr>
            <w:tcW w:w="657" w:type="dxa"/>
          </w:tcPr>
          <w:p w14:paraId="2639EE26" w14:textId="77777777" w:rsidR="00F506C6" w:rsidRPr="004C6ECF" w:rsidRDefault="00F506C6" w:rsidP="00F506C6">
            <w:pPr>
              <w:tabs>
                <w:tab w:val="decimal" w:pos="476"/>
              </w:tabs>
              <w:spacing w:line="160" w:lineRule="atLeast"/>
              <w:ind w:left="-140" w:right="-108"/>
              <w:rPr>
                <w:sz w:val="14"/>
                <w:szCs w:val="14"/>
              </w:rPr>
            </w:pPr>
          </w:p>
          <w:p w14:paraId="0F93E08B" w14:textId="1771E64C" w:rsidR="00F506C6" w:rsidRPr="004C6ECF" w:rsidRDefault="00F506C6" w:rsidP="00F506C6">
            <w:pPr>
              <w:tabs>
                <w:tab w:val="decimal" w:pos="476"/>
              </w:tabs>
              <w:spacing w:line="160" w:lineRule="atLeast"/>
              <w:ind w:left="-140" w:right="-108"/>
              <w:rPr>
                <w:sz w:val="14"/>
                <w:szCs w:val="14"/>
              </w:rPr>
            </w:pPr>
            <w:r w:rsidRPr="004C6ECF">
              <w:rPr>
                <w:sz w:val="14"/>
                <w:szCs w:val="14"/>
              </w:rPr>
              <w:t>195,858</w:t>
            </w:r>
          </w:p>
        </w:tc>
        <w:tc>
          <w:tcPr>
            <w:tcW w:w="631" w:type="dxa"/>
            <w:vAlign w:val="bottom"/>
          </w:tcPr>
          <w:p w14:paraId="7A1AC58F" w14:textId="47F3F58C"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258,801</w:t>
            </w:r>
          </w:p>
        </w:tc>
        <w:tc>
          <w:tcPr>
            <w:tcW w:w="728" w:type="dxa"/>
          </w:tcPr>
          <w:p w14:paraId="5964C703" w14:textId="77777777" w:rsidR="00F506C6" w:rsidRPr="004C6ECF" w:rsidRDefault="00F506C6" w:rsidP="00F506C6">
            <w:pPr>
              <w:tabs>
                <w:tab w:val="decimal" w:pos="476"/>
              </w:tabs>
              <w:spacing w:line="160" w:lineRule="atLeast"/>
              <w:ind w:left="-196" w:right="-150"/>
              <w:rPr>
                <w:sz w:val="14"/>
                <w:szCs w:val="14"/>
              </w:rPr>
            </w:pPr>
          </w:p>
          <w:p w14:paraId="2FAC14EF" w14:textId="0A33B0F5" w:rsidR="00F506C6" w:rsidRPr="004C6ECF" w:rsidRDefault="00F506C6" w:rsidP="00F506C6">
            <w:pPr>
              <w:tabs>
                <w:tab w:val="decimal" w:pos="476"/>
              </w:tabs>
              <w:spacing w:line="160" w:lineRule="atLeast"/>
              <w:ind w:left="-196" w:right="-150"/>
              <w:rPr>
                <w:sz w:val="14"/>
                <w:szCs w:val="14"/>
              </w:rPr>
            </w:pPr>
            <w:r w:rsidRPr="004C6ECF">
              <w:rPr>
                <w:sz w:val="14"/>
                <w:szCs w:val="14"/>
              </w:rPr>
              <w:t>4,734</w:t>
            </w:r>
          </w:p>
        </w:tc>
        <w:tc>
          <w:tcPr>
            <w:tcW w:w="725" w:type="dxa"/>
            <w:vAlign w:val="bottom"/>
          </w:tcPr>
          <w:p w14:paraId="18F88C8E" w14:textId="415FF072" w:rsidR="00F506C6" w:rsidRPr="004C6ECF" w:rsidRDefault="00F506C6" w:rsidP="00F506C6">
            <w:pPr>
              <w:tabs>
                <w:tab w:val="decimal" w:pos="476"/>
              </w:tabs>
              <w:spacing w:line="160" w:lineRule="atLeast"/>
              <w:ind w:left="-196" w:right="-150"/>
              <w:rPr>
                <w:sz w:val="14"/>
                <w:szCs w:val="14"/>
              </w:rPr>
            </w:pPr>
            <w:r w:rsidRPr="004C6ECF">
              <w:rPr>
                <w:sz w:val="14"/>
                <w:szCs w:val="14"/>
              </w:rPr>
              <w:t>19,634</w:t>
            </w:r>
          </w:p>
        </w:tc>
        <w:tc>
          <w:tcPr>
            <w:tcW w:w="670" w:type="dxa"/>
            <w:vAlign w:val="bottom"/>
          </w:tcPr>
          <w:p w14:paraId="1178C37C" w14:textId="79754606" w:rsidR="00F506C6" w:rsidRPr="004C6ECF" w:rsidRDefault="00F506C6" w:rsidP="00F506C6">
            <w:pPr>
              <w:tabs>
                <w:tab w:val="decimal" w:pos="476"/>
              </w:tabs>
              <w:spacing w:line="160" w:lineRule="atLeast"/>
              <w:ind w:left="-196" w:right="-150"/>
              <w:rPr>
                <w:sz w:val="14"/>
                <w:szCs w:val="14"/>
                <w:lang w:bidi="th-TH"/>
              </w:rPr>
            </w:pPr>
            <w:r w:rsidRPr="004C6ECF">
              <w:rPr>
                <w:sz w:val="14"/>
                <w:szCs w:val="14"/>
                <w:lang w:bidi="th-TH"/>
              </w:rPr>
              <w:t>46,462</w:t>
            </w:r>
          </w:p>
        </w:tc>
        <w:tc>
          <w:tcPr>
            <w:tcW w:w="684" w:type="dxa"/>
            <w:vAlign w:val="bottom"/>
          </w:tcPr>
          <w:p w14:paraId="79FE466E" w14:textId="2392C678" w:rsidR="00F506C6" w:rsidRPr="004C6ECF" w:rsidRDefault="00F506C6" w:rsidP="00F506C6">
            <w:pPr>
              <w:tabs>
                <w:tab w:val="decimal" w:pos="476"/>
              </w:tabs>
              <w:spacing w:line="160" w:lineRule="atLeast"/>
              <w:ind w:left="-140" w:right="-110"/>
              <w:rPr>
                <w:sz w:val="14"/>
                <w:szCs w:val="14"/>
              </w:rPr>
            </w:pPr>
            <w:r w:rsidRPr="004C6ECF">
              <w:rPr>
                <w:sz w:val="14"/>
                <w:szCs w:val="14"/>
              </w:rPr>
              <w:t>41,694</w:t>
            </w:r>
          </w:p>
        </w:tc>
        <w:tc>
          <w:tcPr>
            <w:tcW w:w="693" w:type="dxa"/>
            <w:vAlign w:val="bottom"/>
          </w:tcPr>
          <w:p w14:paraId="116D200B" w14:textId="3B7BC39F" w:rsidR="00F506C6" w:rsidRPr="004C6ECF" w:rsidRDefault="00F506C6" w:rsidP="00F506C6">
            <w:pPr>
              <w:tabs>
                <w:tab w:val="decimal" w:pos="476"/>
              </w:tabs>
              <w:spacing w:line="160" w:lineRule="atLeast"/>
              <w:ind w:left="-140" w:right="-108"/>
              <w:rPr>
                <w:sz w:val="14"/>
                <w:szCs w:val="14"/>
              </w:rPr>
            </w:pPr>
            <w:r w:rsidRPr="004C6ECF">
              <w:rPr>
                <w:sz w:val="14"/>
                <w:szCs w:val="14"/>
              </w:rPr>
              <w:t>617</w:t>
            </w:r>
          </w:p>
        </w:tc>
        <w:tc>
          <w:tcPr>
            <w:tcW w:w="724" w:type="dxa"/>
            <w:vAlign w:val="bottom"/>
          </w:tcPr>
          <w:p w14:paraId="300486B1" w14:textId="7768E947" w:rsidR="00F506C6" w:rsidRPr="004C6ECF" w:rsidRDefault="00F506C6" w:rsidP="00F506C6">
            <w:pPr>
              <w:tabs>
                <w:tab w:val="decimal" w:pos="476"/>
              </w:tabs>
              <w:spacing w:line="160" w:lineRule="atLeast"/>
              <w:ind w:left="-140" w:right="-108"/>
              <w:rPr>
                <w:sz w:val="14"/>
                <w:szCs w:val="14"/>
              </w:rPr>
            </w:pPr>
            <w:r w:rsidRPr="004C6ECF">
              <w:rPr>
                <w:sz w:val="14"/>
                <w:szCs w:val="14"/>
                <w:lang w:val="en-US" w:bidi="th-TH"/>
              </w:rPr>
              <w:t>5,541</w:t>
            </w:r>
          </w:p>
        </w:tc>
        <w:tc>
          <w:tcPr>
            <w:tcW w:w="720" w:type="dxa"/>
            <w:vAlign w:val="bottom"/>
          </w:tcPr>
          <w:p w14:paraId="51865601" w14:textId="29D50656" w:rsidR="00F506C6" w:rsidRPr="004C6ECF" w:rsidRDefault="00F506C6" w:rsidP="00F506C6">
            <w:pPr>
              <w:tabs>
                <w:tab w:val="decimal" w:pos="476"/>
              </w:tabs>
              <w:spacing w:line="160" w:lineRule="atLeast"/>
              <w:ind w:left="-140" w:right="-108"/>
              <w:rPr>
                <w:sz w:val="14"/>
                <w:szCs w:val="14"/>
                <w:rtl/>
                <w:cs/>
              </w:rPr>
            </w:pPr>
            <w:r w:rsidRPr="004C6ECF">
              <w:rPr>
                <w:sz w:val="14"/>
                <w:szCs w:val="14"/>
              </w:rPr>
              <w:t>15,368</w:t>
            </w:r>
          </w:p>
        </w:tc>
        <w:tc>
          <w:tcPr>
            <w:tcW w:w="648" w:type="dxa"/>
            <w:vAlign w:val="bottom"/>
          </w:tcPr>
          <w:p w14:paraId="383DB19F" w14:textId="041472CF" w:rsidR="00F506C6" w:rsidRPr="004C6ECF" w:rsidRDefault="00F506C6" w:rsidP="00F506C6">
            <w:pPr>
              <w:tabs>
                <w:tab w:val="decimal" w:pos="476"/>
              </w:tabs>
              <w:spacing w:line="160" w:lineRule="atLeast"/>
              <w:ind w:left="-140" w:right="-108"/>
              <w:rPr>
                <w:sz w:val="14"/>
                <w:szCs w:val="14"/>
                <w:rtl/>
                <w:cs/>
              </w:rPr>
            </w:pPr>
            <w:r w:rsidRPr="004C6ECF">
              <w:rPr>
                <w:sz w:val="14"/>
                <w:szCs w:val="14"/>
              </w:rPr>
              <w:t>(5,528)</w:t>
            </w:r>
          </w:p>
        </w:tc>
        <w:tc>
          <w:tcPr>
            <w:tcW w:w="702" w:type="dxa"/>
            <w:vAlign w:val="bottom"/>
          </w:tcPr>
          <w:p w14:paraId="2BC61D2E" w14:textId="7F457B0D" w:rsidR="00F506C6" w:rsidRPr="004C6ECF" w:rsidRDefault="00F506C6" w:rsidP="00F506C6">
            <w:pPr>
              <w:tabs>
                <w:tab w:val="decimal" w:pos="476"/>
              </w:tabs>
              <w:spacing w:line="160" w:lineRule="atLeast"/>
              <w:ind w:left="-140" w:right="-108"/>
              <w:rPr>
                <w:sz w:val="14"/>
                <w:szCs w:val="14"/>
              </w:rPr>
            </w:pPr>
            <w:r w:rsidRPr="004C6ECF">
              <w:rPr>
                <w:sz w:val="14"/>
                <w:szCs w:val="14"/>
              </w:rPr>
              <w:t>263,039</w:t>
            </w:r>
          </w:p>
        </w:tc>
        <w:tc>
          <w:tcPr>
            <w:tcW w:w="630" w:type="dxa"/>
            <w:vAlign w:val="bottom"/>
          </w:tcPr>
          <w:p w14:paraId="2235F7E4" w14:textId="52A9B8DF" w:rsidR="00F506C6" w:rsidRPr="004C6ECF" w:rsidRDefault="00F506C6" w:rsidP="00F506C6">
            <w:pPr>
              <w:tabs>
                <w:tab w:val="decimal" w:pos="476"/>
              </w:tabs>
              <w:spacing w:line="160" w:lineRule="atLeast"/>
              <w:ind w:left="-140" w:right="-108"/>
              <w:rPr>
                <w:sz w:val="14"/>
                <w:szCs w:val="14"/>
              </w:rPr>
            </w:pPr>
            <w:r w:rsidRPr="004C6ECF">
              <w:rPr>
                <w:sz w:val="14"/>
                <w:szCs w:val="14"/>
              </w:rPr>
              <w:t>320,142</w:t>
            </w:r>
          </w:p>
        </w:tc>
        <w:tc>
          <w:tcPr>
            <w:tcW w:w="680" w:type="dxa"/>
            <w:vAlign w:val="bottom"/>
          </w:tcPr>
          <w:p w14:paraId="7022D098" w14:textId="5D92658C" w:rsidR="00F506C6" w:rsidRPr="004C6ECF" w:rsidRDefault="00F506C6" w:rsidP="00F506C6">
            <w:pPr>
              <w:tabs>
                <w:tab w:val="decimal" w:pos="476"/>
              </w:tabs>
              <w:spacing w:line="160" w:lineRule="atLeast"/>
              <w:ind w:left="-140" w:right="-108"/>
              <w:rPr>
                <w:sz w:val="14"/>
                <w:szCs w:val="14"/>
              </w:rPr>
            </w:pPr>
            <w:r w:rsidRPr="004C6ECF">
              <w:rPr>
                <w:sz w:val="14"/>
                <w:szCs w:val="14"/>
              </w:rPr>
              <w:t>297,374</w:t>
            </w:r>
          </w:p>
        </w:tc>
        <w:tc>
          <w:tcPr>
            <w:tcW w:w="684" w:type="dxa"/>
            <w:vAlign w:val="bottom"/>
          </w:tcPr>
          <w:p w14:paraId="3607367F" w14:textId="3EAA11C9" w:rsidR="00F506C6" w:rsidRPr="004C6ECF" w:rsidRDefault="00F506C6" w:rsidP="00F506C6">
            <w:pPr>
              <w:tabs>
                <w:tab w:val="decimal" w:pos="476"/>
              </w:tabs>
              <w:spacing w:line="160" w:lineRule="atLeast"/>
              <w:ind w:left="-140" w:right="-108"/>
              <w:rPr>
                <w:sz w:val="14"/>
                <w:szCs w:val="14"/>
              </w:rPr>
            </w:pPr>
            <w:r w:rsidRPr="004C6ECF">
              <w:rPr>
                <w:sz w:val="14"/>
                <w:szCs w:val="14"/>
              </w:rPr>
              <w:t>97,160</w:t>
            </w:r>
          </w:p>
        </w:tc>
        <w:tc>
          <w:tcPr>
            <w:tcW w:w="693" w:type="dxa"/>
            <w:vAlign w:val="bottom"/>
          </w:tcPr>
          <w:p w14:paraId="382AB437" w14:textId="4661B327" w:rsidR="00F506C6" w:rsidRPr="004C6ECF" w:rsidRDefault="00F506C6" w:rsidP="00F506C6">
            <w:pPr>
              <w:tabs>
                <w:tab w:val="decimal" w:pos="502"/>
              </w:tabs>
              <w:spacing w:line="160" w:lineRule="atLeast"/>
              <w:ind w:left="-140" w:right="-108"/>
              <w:rPr>
                <w:sz w:val="14"/>
                <w:szCs w:val="14"/>
                <w:rtl/>
                <w:cs/>
              </w:rPr>
            </w:pPr>
            <w:r w:rsidRPr="004C6ECF">
              <w:rPr>
                <w:sz w:val="14"/>
                <w:szCs w:val="14"/>
              </w:rPr>
              <w:t>560,413</w:t>
            </w:r>
          </w:p>
        </w:tc>
        <w:tc>
          <w:tcPr>
            <w:tcW w:w="657" w:type="dxa"/>
            <w:vAlign w:val="bottom"/>
          </w:tcPr>
          <w:p w14:paraId="7C9D1C22" w14:textId="5A65F4DA" w:rsidR="00F506C6" w:rsidRPr="004C6ECF" w:rsidRDefault="00F506C6" w:rsidP="00F506C6">
            <w:pPr>
              <w:tabs>
                <w:tab w:val="decimal" w:pos="476"/>
              </w:tabs>
              <w:spacing w:line="160" w:lineRule="atLeast"/>
              <w:ind w:left="-140" w:right="-108"/>
              <w:rPr>
                <w:sz w:val="14"/>
                <w:szCs w:val="14"/>
              </w:rPr>
            </w:pPr>
            <w:r w:rsidRPr="004C6ECF">
              <w:rPr>
                <w:sz w:val="14"/>
                <w:szCs w:val="14"/>
              </w:rPr>
              <w:t>417,302</w:t>
            </w:r>
          </w:p>
        </w:tc>
        <w:tc>
          <w:tcPr>
            <w:tcW w:w="684" w:type="dxa"/>
            <w:vAlign w:val="bottom"/>
          </w:tcPr>
          <w:p w14:paraId="5A7C7F9F" w14:textId="6F4660E4" w:rsidR="00F506C6" w:rsidRPr="004C6ECF" w:rsidRDefault="00F506C6" w:rsidP="00F506C6">
            <w:pPr>
              <w:tabs>
                <w:tab w:val="decimal" w:pos="502"/>
              </w:tabs>
              <w:spacing w:line="160" w:lineRule="atLeast"/>
              <w:ind w:left="-140" w:right="-108"/>
              <w:rPr>
                <w:sz w:val="14"/>
                <w:szCs w:val="14"/>
              </w:rPr>
            </w:pPr>
            <w:r w:rsidRPr="004C6ECF">
              <w:rPr>
                <w:sz w:val="14"/>
                <w:szCs w:val="14"/>
              </w:rPr>
              <w:t>(307,424)</w:t>
            </w:r>
          </w:p>
        </w:tc>
        <w:tc>
          <w:tcPr>
            <w:tcW w:w="720" w:type="dxa"/>
            <w:vAlign w:val="bottom"/>
          </w:tcPr>
          <w:p w14:paraId="242821C2" w14:textId="39F6B59F" w:rsidR="00F506C6" w:rsidRPr="004C6ECF" w:rsidRDefault="00F506C6" w:rsidP="006C2C59">
            <w:pPr>
              <w:tabs>
                <w:tab w:val="decimal" w:pos="460"/>
              </w:tabs>
              <w:spacing w:line="160" w:lineRule="atLeast"/>
              <w:ind w:left="-140" w:right="-94"/>
              <w:jc w:val="center"/>
              <w:rPr>
                <w:sz w:val="14"/>
                <w:szCs w:val="14"/>
              </w:rPr>
            </w:pPr>
            <w:r w:rsidRPr="004C6ECF">
              <w:rPr>
                <w:sz w:val="14"/>
                <w:szCs w:val="14"/>
              </w:rPr>
              <w:t>(114,810)</w:t>
            </w:r>
          </w:p>
        </w:tc>
        <w:tc>
          <w:tcPr>
            <w:tcW w:w="720" w:type="dxa"/>
            <w:vAlign w:val="bottom"/>
          </w:tcPr>
          <w:p w14:paraId="54BC1FC9" w14:textId="46C7DFC8" w:rsidR="00F506C6" w:rsidRPr="004C6ECF" w:rsidRDefault="00F506C6" w:rsidP="00F506C6">
            <w:pPr>
              <w:tabs>
                <w:tab w:val="decimal" w:pos="502"/>
              </w:tabs>
              <w:spacing w:line="160" w:lineRule="atLeast"/>
              <w:ind w:left="-140" w:right="-108"/>
              <w:rPr>
                <w:sz w:val="14"/>
                <w:szCs w:val="14"/>
              </w:rPr>
            </w:pPr>
            <w:r w:rsidRPr="004C6ECF">
              <w:rPr>
                <w:sz w:val="14"/>
                <w:szCs w:val="14"/>
              </w:rPr>
              <w:t>252,989</w:t>
            </w:r>
          </w:p>
        </w:tc>
        <w:tc>
          <w:tcPr>
            <w:tcW w:w="693" w:type="dxa"/>
            <w:gridSpan w:val="2"/>
            <w:vAlign w:val="bottom"/>
          </w:tcPr>
          <w:p w14:paraId="6A4D4942" w14:textId="55CA653F" w:rsidR="00F506C6" w:rsidRPr="004C6ECF" w:rsidRDefault="00F506C6" w:rsidP="00F506C6">
            <w:pPr>
              <w:tabs>
                <w:tab w:val="decimal" w:pos="502"/>
              </w:tabs>
              <w:spacing w:line="160" w:lineRule="atLeast"/>
              <w:ind w:left="-140" w:right="-108"/>
              <w:rPr>
                <w:sz w:val="14"/>
                <w:szCs w:val="14"/>
              </w:rPr>
            </w:pPr>
            <w:r w:rsidRPr="004C6ECF">
              <w:rPr>
                <w:sz w:val="14"/>
                <w:szCs w:val="14"/>
                <w:lang w:bidi="th-TH"/>
              </w:rPr>
              <w:t>302,492</w:t>
            </w:r>
          </w:p>
        </w:tc>
      </w:tr>
      <w:tr w:rsidR="00F506C6" w:rsidRPr="00411B74" w14:paraId="2831DF43" w14:textId="77777777" w:rsidTr="004A4BAB">
        <w:trPr>
          <w:trHeight w:val="20"/>
        </w:trPr>
        <w:tc>
          <w:tcPr>
            <w:tcW w:w="1530" w:type="dxa"/>
          </w:tcPr>
          <w:p w14:paraId="52ECF11C" w14:textId="77777777" w:rsidR="00F506C6" w:rsidRPr="004C6ECF" w:rsidRDefault="00F506C6" w:rsidP="00F506C6">
            <w:pPr>
              <w:spacing w:line="160" w:lineRule="atLeast"/>
              <w:rPr>
                <w:sz w:val="14"/>
                <w:szCs w:val="14"/>
                <w:rtl/>
                <w:cs/>
              </w:rPr>
            </w:pPr>
          </w:p>
        </w:tc>
        <w:tc>
          <w:tcPr>
            <w:tcW w:w="657" w:type="dxa"/>
            <w:vAlign w:val="bottom"/>
          </w:tcPr>
          <w:p w14:paraId="66EA9A5C" w14:textId="77777777" w:rsidR="00F506C6" w:rsidRPr="004C6ECF" w:rsidRDefault="00F506C6" w:rsidP="00F506C6">
            <w:pPr>
              <w:tabs>
                <w:tab w:val="decimal" w:pos="476"/>
              </w:tabs>
              <w:spacing w:line="160" w:lineRule="atLeast"/>
              <w:ind w:left="-140" w:right="-150"/>
              <w:rPr>
                <w:sz w:val="14"/>
                <w:szCs w:val="14"/>
                <w:lang w:val="en-US" w:bidi="th-TH"/>
              </w:rPr>
            </w:pPr>
          </w:p>
        </w:tc>
        <w:tc>
          <w:tcPr>
            <w:tcW w:w="631" w:type="dxa"/>
            <w:vAlign w:val="bottom"/>
          </w:tcPr>
          <w:p w14:paraId="502E5943" w14:textId="77777777" w:rsidR="00F506C6" w:rsidRPr="004C6ECF" w:rsidRDefault="00F506C6" w:rsidP="00F506C6">
            <w:pPr>
              <w:tabs>
                <w:tab w:val="decimal" w:pos="476"/>
              </w:tabs>
              <w:spacing w:line="160" w:lineRule="atLeast"/>
              <w:ind w:left="-140" w:right="-108"/>
              <w:rPr>
                <w:sz w:val="14"/>
                <w:szCs w:val="14"/>
              </w:rPr>
            </w:pPr>
          </w:p>
        </w:tc>
        <w:tc>
          <w:tcPr>
            <w:tcW w:w="728" w:type="dxa"/>
            <w:vAlign w:val="bottom"/>
          </w:tcPr>
          <w:p w14:paraId="6A9A93C9" w14:textId="77777777" w:rsidR="00F506C6" w:rsidRPr="004C6ECF" w:rsidRDefault="00F506C6" w:rsidP="00F506C6">
            <w:pPr>
              <w:tabs>
                <w:tab w:val="decimal" w:pos="476"/>
              </w:tabs>
              <w:spacing w:line="160" w:lineRule="atLeast"/>
              <w:ind w:left="-199" w:right="-150" w:hanging="59"/>
              <w:rPr>
                <w:sz w:val="14"/>
                <w:szCs w:val="14"/>
              </w:rPr>
            </w:pPr>
          </w:p>
        </w:tc>
        <w:tc>
          <w:tcPr>
            <w:tcW w:w="725" w:type="dxa"/>
            <w:vAlign w:val="bottom"/>
          </w:tcPr>
          <w:p w14:paraId="5F12EC51" w14:textId="77777777" w:rsidR="00F506C6" w:rsidRPr="004C6ECF" w:rsidRDefault="00F506C6" w:rsidP="00F506C6">
            <w:pPr>
              <w:tabs>
                <w:tab w:val="decimal" w:pos="476"/>
              </w:tabs>
              <w:spacing w:line="160" w:lineRule="atLeast"/>
              <w:ind w:left="-196" w:right="-150"/>
              <w:rPr>
                <w:sz w:val="14"/>
                <w:szCs w:val="14"/>
              </w:rPr>
            </w:pPr>
          </w:p>
        </w:tc>
        <w:tc>
          <w:tcPr>
            <w:tcW w:w="670" w:type="dxa"/>
            <w:vAlign w:val="bottom"/>
          </w:tcPr>
          <w:p w14:paraId="5E42AFAC" w14:textId="77777777" w:rsidR="00F506C6" w:rsidRPr="004C6ECF" w:rsidRDefault="00F506C6" w:rsidP="00F506C6">
            <w:pPr>
              <w:tabs>
                <w:tab w:val="decimal" w:pos="476"/>
              </w:tabs>
              <w:spacing w:line="160" w:lineRule="atLeast"/>
              <w:ind w:left="-291" w:right="-108"/>
              <w:rPr>
                <w:sz w:val="14"/>
                <w:szCs w:val="14"/>
              </w:rPr>
            </w:pPr>
          </w:p>
        </w:tc>
        <w:tc>
          <w:tcPr>
            <w:tcW w:w="684" w:type="dxa"/>
            <w:vAlign w:val="bottom"/>
          </w:tcPr>
          <w:p w14:paraId="0281080D" w14:textId="77777777" w:rsidR="00F506C6" w:rsidRPr="004C6ECF" w:rsidRDefault="00F506C6" w:rsidP="00F506C6">
            <w:pPr>
              <w:tabs>
                <w:tab w:val="decimal" w:pos="476"/>
              </w:tabs>
              <w:spacing w:line="160" w:lineRule="atLeast"/>
              <w:ind w:left="-140" w:right="-110"/>
              <w:rPr>
                <w:sz w:val="14"/>
                <w:szCs w:val="14"/>
              </w:rPr>
            </w:pPr>
          </w:p>
        </w:tc>
        <w:tc>
          <w:tcPr>
            <w:tcW w:w="693" w:type="dxa"/>
            <w:vAlign w:val="bottom"/>
          </w:tcPr>
          <w:p w14:paraId="503BF571" w14:textId="77777777" w:rsidR="00F506C6" w:rsidRPr="004C6ECF" w:rsidRDefault="00F506C6" w:rsidP="00F506C6">
            <w:pPr>
              <w:tabs>
                <w:tab w:val="decimal" w:pos="476"/>
              </w:tabs>
              <w:spacing w:line="160" w:lineRule="atLeast"/>
              <w:ind w:left="-140" w:right="-108"/>
              <w:rPr>
                <w:sz w:val="14"/>
                <w:szCs w:val="14"/>
                <w:lang w:val="en-US" w:bidi="th-TH"/>
              </w:rPr>
            </w:pPr>
          </w:p>
        </w:tc>
        <w:tc>
          <w:tcPr>
            <w:tcW w:w="724" w:type="dxa"/>
            <w:vAlign w:val="bottom"/>
          </w:tcPr>
          <w:p w14:paraId="6CD07694" w14:textId="77777777" w:rsidR="00F506C6" w:rsidRPr="004C6ECF" w:rsidRDefault="00F506C6" w:rsidP="00F506C6">
            <w:pPr>
              <w:tabs>
                <w:tab w:val="decimal" w:pos="476"/>
              </w:tabs>
              <w:spacing w:line="160" w:lineRule="atLeast"/>
              <w:ind w:left="-140" w:right="-108"/>
              <w:rPr>
                <w:sz w:val="14"/>
                <w:szCs w:val="14"/>
              </w:rPr>
            </w:pPr>
          </w:p>
        </w:tc>
        <w:tc>
          <w:tcPr>
            <w:tcW w:w="720" w:type="dxa"/>
            <w:vAlign w:val="bottom"/>
          </w:tcPr>
          <w:p w14:paraId="0D8F3C28" w14:textId="77777777" w:rsidR="00F506C6" w:rsidRPr="004C6ECF" w:rsidRDefault="00F506C6" w:rsidP="00F506C6">
            <w:pPr>
              <w:tabs>
                <w:tab w:val="decimal" w:pos="476"/>
              </w:tabs>
              <w:spacing w:line="160" w:lineRule="atLeast"/>
              <w:ind w:left="-140" w:right="-108"/>
              <w:rPr>
                <w:sz w:val="14"/>
                <w:szCs w:val="14"/>
                <w:rtl/>
                <w:cs/>
              </w:rPr>
            </w:pPr>
          </w:p>
        </w:tc>
        <w:tc>
          <w:tcPr>
            <w:tcW w:w="648" w:type="dxa"/>
            <w:vAlign w:val="bottom"/>
          </w:tcPr>
          <w:p w14:paraId="5FC9871D" w14:textId="77777777" w:rsidR="00F506C6" w:rsidRPr="004C6ECF" w:rsidRDefault="00F506C6" w:rsidP="00F506C6">
            <w:pPr>
              <w:tabs>
                <w:tab w:val="decimal" w:pos="476"/>
              </w:tabs>
              <w:spacing w:line="160" w:lineRule="atLeast"/>
              <w:ind w:left="-140" w:right="-108"/>
              <w:rPr>
                <w:sz w:val="14"/>
                <w:szCs w:val="14"/>
                <w:rtl/>
                <w:cs/>
              </w:rPr>
            </w:pPr>
          </w:p>
        </w:tc>
        <w:tc>
          <w:tcPr>
            <w:tcW w:w="702" w:type="dxa"/>
            <w:vAlign w:val="bottom"/>
          </w:tcPr>
          <w:p w14:paraId="3613AD62" w14:textId="77777777" w:rsidR="00F506C6" w:rsidRPr="004C6ECF" w:rsidRDefault="00F506C6" w:rsidP="00F506C6">
            <w:pPr>
              <w:tabs>
                <w:tab w:val="decimal" w:pos="476"/>
              </w:tabs>
              <w:spacing w:line="160" w:lineRule="atLeast"/>
              <w:ind w:left="-140" w:right="-108"/>
              <w:rPr>
                <w:sz w:val="14"/>
                <w:szCs w:val="14"/>
              </w:rPr>
            </w:pPr>
          </w:p>
        </w:tc>
        <w:tc>
          <w:tcPr>
            <w:tcW w:w="630" w:type="dxa"/>
            <w:vAlign w:val="bottom"/>
          </w:tcPr>
          <w:p w14:paraId="171997D3" w14:textId="77777777" w:rsidR="00F506C6" w:rsidRPr="004C6ECF" w:rsidRDefault="00F506C6" w:rsidP="00F506C6">
            <w:pPr>
              <w:tabs>
                <w:tab w:val="decimal" w:pos="476"/>
              </w:tabs>
              <w:spacing w:line="160" w:lineRule="atLeast"/>
              <w:ind w:left="-140" w:right="-108"/>
              <w:rPr>
                <w:sz w:val="14"/>
                <w:szCs w:val="14"/>
              </w:rPr>
            </w:pPr>
          </w:p>
        </w:tc>
        <w:tc>
          <w:tcPr>
            <w:tcW w:w="680" w:type="dxa"/>
            <w:vAlign w:val="bottom"/>
          </w:tcPr>
          <w:p w14:paraId="3FD2F22F" w14:textId="77777777" w:rsidR="00F506C6" w:rsidRPr="004C6ECF" w:rsidRDefault="00F506C6" w:rsidP="00F506C6">
            <w:pPr>
              <w:tabs>
                <w:tab w:val="decimal" w:pos="476"/>
              </w:tabs>
              <w:spacing w:line="160" w:lineRule="atLeast"/>
              <w:ind w:left="-140" w:right="-108"/>
              <w:rPr>
                <w:sz w:val="14"/>
                <w:szCs w:val="14"/>
              </w:rPr>
            </w:pPr>
          </w:p>
        </w:tc>
        <w:tc>
          <w:tcPr>
            <w:tcW w:w="684" w:type="dxa"/>
            <w:vAlign w:val="bottom"/>
          </w:tcPr>
          <w:p w14:paraId="4E3245AB" w14:textId="77777777" w:rsidR="00F506C6" w:rsidRPr="004C6ECF" w:rsidRDefault="00F506C6" w:rsidP="00F506C6">
            <w:pPr>
              <w:tabs>
                <w:tab w:val="decimal" w:pos="476"/>
              </w:tabs>
              <w:spacing w:line="160" w:lineRule="atLeast"/>
              <w:ind w:left="-140" w:right="-108"/>
              <w:rPr>
                <w:sz w:val="14"/>
                <w:szCs w:val="14"/>
              </w:rPr>
            </w:pPr>
          </w:p>
        </w:tc>
        <w:tc>
          <w:tcPr>
            <w:tcW w:w="693" w:type="dxa"/>
            <w:vAlign w:val="bottom"/>
          </w:tcPr>
          <w:p w14:paraId="2CAD23FB" w14:textId="77777777" w:rsidR="00F506C6" w:rsidRPr="004C6ECF" w:rsidRDefault="00F506C6" w:rsidP="00F506C6">
            <w:pPr>
              <w:tabs>
                <w:tab w:val="decimal" w:pos="476"/>
              </w:tabs>
              <w:spacing w:line="160" w:lineRule="atLeast"/>
              <w:ind w:left="-196" w:right="-108"/>
              <w:rPr>
                <w:sz w:val="14"/>
                <w:szCs w:val="14"/>
                <w:rtl/>
                <w:cs/>
              </w:rPr>
            </w:pPr>
          </w:p>
        </w:tc>
        <w:tc>
          <w:tcPr>
            <w:tcW w:w="657" w:type="dxa"/>
            <w:vAlign w:val="bottom"/>
          </w:tcPr>
          <w:p w14:paraId="78E3A6C0" w14:textId="77777777" w:rsidR="00F506C6" w:rsidRPr="004C6ECF" w:rsidRDefault="00F506C6" w:rsidP="00F506C6">
            <w:pPr>
              <w:tabs>
                <w:tab w:val="decimal" w:pos="476"/>
              </w:tabs>
              <w:spacing w:line="160" w:lineRule="atLeast"/>
              <w:ind w:left="-140" w:right="-108"/>
              <w:rPr>
                <w:sz w:val="14"/>
                <w:szCs w:val="14"/>
              </w:rPr>
            </w:pPr>
          </w:p>
        </w:tc>
        <w:tc>
          <w:tcPr>
            <w:tcW w:w="684" w:type="dxa"/>
            <w:vAlign w:val="bottom"/>
          </w:tcPr>
          <w:p w14:paraId="045CF894" w14:textId="77777777" w:rsidR="00F506C6" w:rsidRPr="004C6ECF" w:rsidRDefault="00F506C6" w:rsidP="00F506C6">
            <w:pPr>
              <w:tabs>
                <w:tab w:val="decimal" w:pos="476"/>
              </w:tabs>
              <w:spacing w:line="160" w:lineRule="atLeast"/>
              <w:ind w:left="-140" w:right="-94"/>
              <w:rPr>
                <w:sz w:val="14"/>
                <w:szCs w:val="14"/>
              </w:rPr>
            </w:pPr>
          </w:p>
        </w:tc>
        <w:tc>
          <w:tcPr>
            <w:tcW w:w="720" w:type="dxa"/>
            <w:vAlign w:val="bottom"/>
          </w:tcPr>
          <w:p w14:paraId="3D6C639E" w14:textId="77777777" w:rsidR="00F506C6" w:rsidRPr="004C6ECF" w:rsidRDefault="00F506C6" w:rsidP="00F506C6">
            <w:pPr>
              <w:tabs>
                <w:tab w:val="decimal" w:pos="476"/>
              </w:tabs>
              <w:spacing w:line="160" w:lineRule="atLeast"/>
              <w:ind w:left="-140" w:right="-94"/>
              <w:rPr>
                <w:sz w:val="14"/>
                <w:szCs w:val="14"/>
              </w:rPr>
            </w:pPr>
          </w:p>
        </w:tc>
        <w:tc>
          <w:tcPr>
            <w:tcW w:w="720" w:type="dxa"/>
            <w:vAlign w:val="bottom"/>
          </w:tcPr>
          <w:p w14:paraId="7DEC4EF8" w14:textId="77777777" w:rsidR="00F506C6" w:rsidRPr="004C6ECF" w:rsidRDefault="00F506C6" w:rsidP="00F506C6">
            <w:pPr>
              <w:tabs>
                <w:tab w:val="decimal" w:pos="476"/>
              </w:tabs>
              <w:spacing w:line="160" w:lineRule="atLeast"/>
              <w:ind w:left="-140" w:right="-108"/>
              <w:rPr>
                <w:sz w:val="14"/>
                <w:szCs w:val="14"/>
                <w:lang w:bidi="th-TH"/>
              </w:rPr>
            </w:pPr>
          </w:p>
        </w:tc>
        <w:tc>
          <w:tcPr>
            <w:tcW w:w="693" w:type="dxa"/>
            <w:gridSpan w:val="2"/>
            <w:vAlign w:val="bottom"/>
          </w:tcPr>
          <w:p w14:paraId="740613C8" w14:textId="77777777" w:rsidR="00F506C6" w:rsidRPr="004C6ECF" w:rsidRDefault="00F506C6" w:rsidP="00F506C6">
            <w:pPr>
              <w:tabs>
                <w:tab w:val="decimal" w:pos="502"/>
              </w:tabs>
              <w:spacing w:line="160" w:lineRule="atLeast"/>
              <w:ind w:left="-140" w:right="-108"/>
              <w:rPr>
                <w:sz w:val="14"/>
                <w:szCs w:val="14"/>
              </w:rPr>
            </w:pPr>
          </w:p>
        </w:tc>
      </w:tr>
      <w:tr w:rsidR="00C91320" w:rsidRPr="00411B74" w14:paraId="74604DA5" w14:textId="77777777" w:rsidTr="00922AA0">
        <w:trPr>
          <w:trHeight w:val="60"/>
        </w:trPr>
        <w:tc>
          <w:tcPr>
            <w:tcW w:w="1530" w:type="dxa"/>
            <w:vAlign w:val="bottom"/>
          </w:tcPr>
          <w:p w14:paraId="1C4ECDB5" w14:textId="77777777" w:rsidR="00C91320" w:rsidRPr="004C6ECF" w:rsidRDefault="00C91320" w:rsidP="00C91320">
            <w:pPr>
              <w:spacing w:line="160" w:lineRule="atLeast"/>
              <w:ind w:right="-200"/>
              <w:rPr>
                <w:sz w:val="14"/>
                <w:szCs w:val="14"/>
              </w:rPr>
            </w:pPr>
            <w:r w:rsidRPr="004C6ECF">
              <w:rPr>
                <w:sz w:val="14"/>
                <w:szCs w:val="14"/>
              </w:rPr>
              <w:t xml:space="preserve">Segment assets as at </w:t>
            </w:r>
          </w:p>
          <w:p w14:paraId="16364D5B" w14:textId="66259B5C" w:rsidR="00C91320" w:rsidRPr="004C6ECF" w:rsidRDefault="00C91320" w:rsidP="00C91320">
            <w:pPr>
              <w:spacing w:line="160" w:lineRule="atLeast"/>
              <w:ind w:right="-200"/>
              <w:rPr>
                <w:sz w:val="14"/>
                <w:szCs w:val="14"/>
                <w:rtl/>
                <w:cs/>
              </w:rPr>
            </w:pPr>
            <w:r w:rsidRPr="004C6ECF">
              <w:rPr>
                <w:sz w:val="14"/>
                <w:szCs w:val="14"/>
              </w:rPr>
              <w:t xml:space="preserve">   31 March/</w:t>
            </w:r>
            <w:r w:rsidRPr="004C6ECF">
              <w:rPr>
                <w:sz w:val="14"/>
                <w:szCs w:val="14"/>
              </w:rPr>
              <w:br/>
              <w:t xml:space="preserve">   31 December</w:t>
            </w:r>
          </w:p>
        </w:tc>
        <w:tc>
          <w:tcPr>
            <w:tcW w:w="657" w:type="dxa"/>
          </w:tcPr>
          <w:p w14:paraId="264B9E31" w14:textId="77777777" w:rsidR="00C91320" w:rsidRPr="004C6ECF" w:rsidRDefault="00C91320" w:rsidP="00924115">
            <w:pPr>
              <w:spacing w:line="160" w:lineRule="atLeast"/>
              <w:ind w:right="-200"/>
              <w:rPr>
                <w:sz w:val="14"/>
                <w:szCs w:val="14"/>
              </w:rPr>
            </w:pPr>
          </w:p>
          <w:p w14:paraId="358FF9BA" w14:textId="77777777" w:rsidR="00C91320" w:rsidRPr="004C6ECF" w:rsidRDefault="00C91320" w:rsidP="00C91320">
            <w:pPr>
              <w:spacing w:line="160" w:lineRule="atLeast"/>
              <w:ind w:right="-200" w:hanging="55"/>
              <w:rPr>
                <w:sz w:val="14"/>
                <w:szCs w:val="14"/>
              </w:rPr>
            </w:pPr>
          </w:p>
          <w:p w14:paraId="3C42632B" w14:textId="3E0088E1" w:rsidR="00C91320" w:rsidRPr="004C6ECF" w:rsidRDefault="00C91320" w:rsidP="007E0E54">
            <w:pPr>
              <w:spacing w:line="160" w:lineRule="atLeast"/>
              <w:ind w:right="-200" w:hanging="90"/>
              <w:rPr>
                <w:sz w:val="14"/>
                <w:szCs w:val="14"/>
              </w:rPr>
            </w:pPr>
            <w:r w:rsidRPr="004C6ECF">
              <w:rPr>
                <w:sz w:val="14"/>
                <w:szCs w:val="14"/>
              </w:rPr>
              <w:t>1,960,247</w:t>
            </w:r>
          </w:p>
        </w:tc>
        <w:tc>
          <w:tcPr>
            <w:tcW w:w="631" w:type="dxa"/>
            <w:vAlign w:val="bottom"/>
          </w:tcPr>
          <w:p w14:paraId="2BA0E667" w14:textId="533406BC" w:rsidR="00C91320" w:rsidRPr="004C6ECF" w:rsidRDefault="00C91320" w:rsidP="00C91320">
            <w:pPr>
              <w:tabs>
                <w:tab w:val="decimal" w:pos="476"/>
              </w:tabs>
              <w:spacing w:line="160" w:lineRule="atLeast"/>
              <w:ind w:left="-140" w:right="-108"/>
              <w:rPr>
                <w:sz w:val="14"/>
                <w:szCs w:val="14"/>
              </w:rPr>
            </w:pPr>
            <w:r w:rsidRPr="004C6ECF">
              <w:rPr>
                <w:sz w:val="14"/>
                <w:szCs w:val="14"/>
              </w:rPr>
              <w:t>2,365,080</w:t>
            </w:r>
          </w:p>
        </w:tc>
        <w:tc>
          <w:tcPr>
            <w:tcW w:w="728" w:type="dxa"/>
            <w:vAlign w:val="bottom"/>
          </w:tcPr>
          <w:p w14:paraId="49F46C11" w14:textId="6B5B7FF3" w:rsidR="00C91320" w:rsidRPr="004C6ECF" w:rsidRDefault="00C91320" w:rsidP="00C91320">
            <w:pPr>
              <w:tabs>
                <w:tab w:val="decimal" w:pos="476"/>
              </w:tabs>
              <w:spacing w:line="160" w:lineRule="atLeast"/>
              <w:ind w:left="-196" w:right="-150"/>
              <w:rPr>
                <w:sz w:val="14"/>
                <w:szCs w:val="14"/>
              </w:rPr>
            </w:pPr>
            <w:r w:rsidRPr="004C6ECF">
              <w:rPr>
                <w:sz w:val="14"/>
                <w:szCs w:val="14"/>
              </w:rPr>
              <w:t>151,684</w:t>
            </w:r>
          </w:p>
        </w:tc>
        <w:tc>
          <w:tcPr>
            <w:tcW w:w="725" w:type="dxa"/>
            <w:vAlign w:val="bottom"/>
          </w:tcPr>
          <w:p w14:paraId="500F94E7" w14:textId="690A700F" w:rsidR="00C91320" w:rsidRPr="004C6ECF" w:rsidRDefault="00C91320" w:rsidP="00C91320">
            <w:pPr>
              <w:tabs>
                <w:tab w:val="decimal" w:pos="476"/>
              </w:tabs>
              <w:spacing w:line="160" w:lineRule="atLeast"/>
              <w:ind w:left="-196" w:right="-150"/>
              <w:rPr>
                <w:sz w:val="14"/>
                <w:szCs w:val="14"/>
              </w:rPr>
            </w:pPr>
            <w:r w:rsidRPr="004C6ECF">
              <w:rPr>
                <w:sz w:val="14"/>
                <w:szCs w:val="14"/>
              </w:rPr>
              <w:t>144,616</w:t>
            </w:r>
          </w:p>
        </w:tc>
        <w:tc>
          <w:tcPr>
            <w:tcW w:w="670" w:type="dxa"/>
            <w:vAlign w:val="bottom"/>
          </w:tcPr>
          <w:p w14:paraId="501B4CF1" w14:textId="55E51193" w:rsidR="00C91320" w:rsidRPr="004C6ECF" w:rsidRDefault="00C91320" w:rsidP="00C91320">
            <w:pPr>
              <w:tabs>
                <w:tab w:val="decimal" w:pos="476"/>
              </w:tabs>
              <w:spacing w:line="160" w:lineRule="atLeast"/>
              <w:ind w:left="-196" w:right="-150"/>
              <w:rPr>
                <w:sz w:val="14"/>
                <w:szCs w:val="14"/>
              </w:rPr>
            </w:pPr>
            <w:r w:rsidRPr="004C6ECF">
              <w:rPr>
                <w:sz w:val="14"/>
                <w:szCs w:val="14"/>
              </w:rPr>
              <w:t>647,848</w:t>
            </w:r>
          </w:p>
        </w:tc>
        <w:tc>
          <w:tcPr>
            <w:tcW w:w="684" w:type="dxa"/>
            <w:vAlign w:val="bottom"/>
          </w:tcPr>
          <w:p w14:paraId="00230B97" w14:textId="2C4403A8" w:rsidR="00C91320" w:rsidRPr="004C6ECF" w:rsidRDefault="00C91320" w:rsidP="00C91320">
            <w:pPr>
              <w:tabs>
                <w:tab w:val="decimal" w:pos="476"/>
              </w:tabs>
              <w:spacing w:line="160" w:lineRule="atLeast"/>
              <w:ind w:left="-196" w:right="-150"/>
              <w:rPr>
                <w:sz w:val="14"/>
                <w:szCs w:val="14"/>
              </w:rPr>
            </w:pPr>
            <w:r w:rsidRPr="004C6ECF">
              <w:rPr>
                <w:sz w:val="14"/>
                <w:szCs w:val="14"/>
              </w:rPr>
              <w:t>632,296</w:t>
            </w:r>
          </w:p>
        </w:tc>
        <w:tc>
          <w:tcPr>
            <w:tcW w:w="693" w:type="dxa"/>
            <w:vAlign w:val="bottom"/>
          </w:tcPr>
          <w:p w14:paraId="65239463" w14:textId="4C0E2AB7" w:rsidR="00C91320" w:rsidRPr="004C6ECF" w:rsidRDefault="00C91320" w:rsidP="00C91320">
            <w:pPr>
              <w:tabs>
                <w:tab w:val="decimal" w:pos="476"/>
              </w:tabs>
              <w:spacing w:line="160" w:lineRule="atLeast"/>
              <w:ind w:left="-196" w:right="-150"/>
              <w:rPr>
                <w:sz w:val="14"/>
                <w:szCs w:val="14"/>
              </w:rPr>
            </w:pPr>
            <w:r w:rsidRPr="004C6ECF">
              <w:rPr>
                <w:sz w:val="14"/>
                <w:szCs w:val="14"/>
              </w:rPr>
              <w:t>47,599</w:t>
            </w:r>
          </w:p>
        </w:tc>
        <w:tc>
          <w:tcPr>
            <w:tcW w:w="724" w:type="dxa"/>
            <w:vAlign w:val="bottom"/>
          </w:tcPr>
          <w:p w14:paraId="2BAEFD42" w14:textId="057154EB" w:rsidR="00C91320" w:rsidRPr="004C6ECF" w:rsidRDefault="00C91320" w:rsidP="00C91320">
            <w:pPr>
              <w:tabs>
                <w:tab w:val="decimal" w:pos="476"/>
              </w:tabs>
              <w:spacing w:line="160" w:lineRule="atLeast"/>
              <w:ind w:left="-140" w:right="-108"/>
              <w:rPr>
                <w:sz w:val="14"/>
                <w:szCs w:val="14"/>
              </w:rPr>
            </w:pPr>
            <w:r w:rsidRPr="004C6ECF">
              <w:rPr>
                <w:sz w:val="14"/>
                <w:szCs w:val="14"/>
              </w:rPr>
              <w:t>49,164</w:t>
            </w:r>
          </w:p>
        </w:tc>
        <w:tc>
          <w:tcPr>
            <w:tcW w:w="720" w:type="dxa"/>
          </w:tcPr>
          <w:p w14:paraId="7A9BE5CA" w14:textId="77777777" w:rsidR="00C91320" w:rsidRPr="004C6ECF" w:rsidRDefault="00C91320" w:rsidP="00C91320">
            <w:pPr>
              <w:tabs>
                <w:tab w:val="decimal" w:pos="476"/>
              </w:tabs>
              <w:spacing w:line="160" w:lineRule="atLeast"/>
              <w:ind w:left="-196" w:right="-150"/>
              <w:rPr>
                <w:sz w:val="14"/>
                <w:szCs w:val="14"/>
              </w:rPr>
            </w:pPr>
          </w:p>
          <w:p w14:paraId="7774B8E6" w14:textId="77777777" w:rsidR="00C91320" w:rsidRPr="004C6ECF" w:rsidRDefault="00C91320" w:rsidP="00924115">
            <w:pPr>
              <w:tabs>
                <w:tab w:val="decimal" w:pos="476"/>
              </w:tabs>
              <w:spacing w:line="160" w:lineRule="atLeast"/>
              <w:ind w:right="-150"/>
              <w:rPr>
                <w:sz w:val="14"/>
                <w:szCs w:val="14"/>
              </w:rPr>
            </w:pPr>
          </w:p>
          <w:p w14:paraId="0DF607CA" w14:textId="4B903CAE" w:rsidR="00C91320" w:rsidRPr="004C6ECF" w:rsidRDefault="00C91320" w:rsidP="00C91320">
            <w:pPr>
              <w:tabs>
                <w:tab w:val="decimal" w:pos="476"/>
              </w:tabs>
              <w:spacing w:line="160" w:lineRule="atLeast"/>
              <w:ind w:left="-196" w:right="-150"/>
              <w:rPr>
                <w:sz w:val="14"/>
                <w:szCs w:val="14"/>
                <w:cs/>
                <w:lang w:bidi="th-TH"/>
              </w:rPr>
            </w:pPr>
            <w:r w:rsidRPr="004C6ECF">
              <w:rPr>
                <w:sz w:val="14"/>
                <w:szCs w:val="14"/>
              </w:rPr>
              <w:t>2,381,694</w:t>
            </w:r>
          </w:p>
        </w:tc>
        <w:tc>
          <w:tcPr>
            <w:tcW w:w="648" w:type="dxa"/>
            <w:vAlign w:val="bottom"/>
          </w:tcPr>
          <w:p w14:paraId="2CF06098" w14:textId="087AE4C0" w:rsidR="00C91320" w:rsidRPr="004C6ECF" w:rsidRDefault="00C91320" w:rsidP="00C91320">
            <w:pPr>
              <w:tabs>
                <w:tab w:val="decimal" w:pos="476"/>
              </w:tabs>
              <w:spacing w:line="160" w:lineRule="atLeast"/>
              <w:ind w:left="-196" w:right="-150"/>
              <w:rPr>
                <w:sz w:val="14"/>
                <w:szCs w:val="14"/>
                <w:rtl/>
                <w:cs/>
              </w:rPr>
            </w:pPr>
            <w:r w:rsidRPr="004C6ECF">
              <w:rPr>
                <w:sz w:val="14"/>
                <w:szCs w:val="14"/>
              </w:rPr>
              <w:t>2,414,195</w:t>
            </w:r>
          </w:p>
        </w:tc>
        <w:tc>
          <w:tcPr>
            <w:tcW w:w="702" w:type="dxa"/>
            <w:vAlign w:val="bottom"/>
          </w:tcPr>
          <w:p w14:paraId="2070AEE6" w14:textId="527C5FE6" w:rsidR="00C91320" w:rsidRPr="004C6ECF" w:rsidRDefault="00C91320" w:rsidP="00C91320">
            <w:pPr>
              <w:tabs>
                <w:tab w:val="decimal" w:pos="476"/>
              </w:tabs>
              <w:spacing w:line="160" w:lineRule="atLeast"/>
              <w:ind w:left="-196" w:right="-150"/>
              <w:rPr>
                <w:sz w:val="14"/>
                <w:szCs w:val="14"/>
              </w:rPr>
            </w:pPr>
            <w:r w:rsidRPr="004C6ECF">
              <w:rPr>
                <w:sz w:val="14"/>
                <w:szCs w:val="14"/>
              </w:rPr>
              <w:t>5,189,072</w:t>
            </w:r>
          </w:p>
        </w:tc>
        <w:tc>
          <w:tcPr>
            <w:tcW w:w="630" w:type="dxa"/>
            <w:vAlign w:val="bottom"/>
          </w:tcPr>
          <w:p w14:paraId="7A2497AC" w14:textId="77223321" w:rsidR="00C91320" w:rsidRPr="004C6ECF" w:rsidRDefault="00C91320" w:rsidP="00C91320">
            <w:pPr>
              <w:tabs>
                <w:tab w:val="decimal" w:pos="476"/>
              </w:tabs>
              <w:spacing w:line="160" w:lineRule="atLeast"/>
              <w:ind w:left="-196" w:right="-150"/>
              <w:rPr>
                <w:sz w:val="14"/>
                <w:szCs w:val="14"/>
              </w:rPr>
            </w:pPr>
            <w:r w:rsidRPr="004C6ECF">
              <w:rPr>
                <w:sz w:val="14"/>
                <w:szCs w:val="14"/>
              </w:rPr>
              <w:t>5,605,351</w:t>
            </w:r>
          </w:p>
        </w:tc>
        <w:tc>
          <w:tcPr>
            <w:tcW w:w="680" w:type="dxa"/>
          </w:tcPr>
          <w:p w14:paraId="2EC8C4D2" w14:textId="77777777" w:rsidR="00C91320" w:rsidRPr="004C6ECF" w:rsidRDefault="00C91320" w:rsidP="00C91320">
            <w:pPr>
              <w:tabs>
                <w:tab w:val="decimal" w:pos="476"/>
              </w:tabs>
              <w:spacing w:line="160" w:lineRule="atLeast"/>
              <w:ind w:left="-196" w:right="-150"/>
              <w:rPr>
                <w:sz w:val="14"/>
                <w:szCs w:val="14"/>
              </w:rPr>
            </w:pPr>
          </w:p>
          <w:p w14:paraId="3A5C0BA8" w14:textId="77777777" w:rsidR="00C91320" w:rsidRPr="004C6ECF" w:rsidRDefault="00C91320" w:rsidP="00924115">
            <w:pPr>
              <w:tabs>
                <w:tab w:val="decimal" w:pos="476"/>
              </w:tabs>
              <w:spacing w:line="160" w:lineRule="atLeast"/>
              <w:ind w:right="-150"/>
              <w:rPr>
                <w:sz w:val="14"/>
                <w:szCs w:val="14"/>
              </w:rPr>
            </w:pPr>
          </w:p>
          <w:p w14:paraId="4DE4E287" w14:textId="799DEB62" w:rsidR="00C91320" w:rsidRPr="004C6ECF" w:rsidRDefault="00C91320" w:rsidP="00C91320">
            <w:pPr>
              <w:tabs>
                <w:tab w:val="decimal" w:pos="476"/>
              </w:tabs>
              <w:spacing w:line="160" w:lineRule="atLeast"/>
              <w:ind w:left="-196" w:right="-150"/>
              <w:rPr>
                <w:sz w:val="14"/>
                <w:szCs w:val="14"/>
              </w:rPr>
            </w:pPr>
            <w:r w:rsidRPr="004C6ECF">
              <w:rPr>
                <w:sz w:val="14"/>
                <w:szCs w:val="14"/>
              </w:rPr>
              <w:t>2,984,961</w:t>
            </w:r>
          </w:p>
        </w:tc>
        <w:tc>
          <w:tcPr>
            <w:tcW w:w="684" w:type="dxa"/>
            <w:vAlign w:val="bottom"/>
          </w:tcPr>
          <w:p w14:paraId="2124C0FE" w14:textId="3C503B60" w:rsidR="00C91320" w:rsidRPr="004C6ECF" w:rsidRDefault="00C91320" w:rsidP="00C91320">
            <w:pPr>
              <w:tabs>
                <w:tab w:val="decimal" w:pos="502"/>
              </w:tabs>
              <w:spacing w:line="160" w:lineRule="atLeast"/>
              <w:ind w:left="-140" w:right="-108"/>
              <w:rPr>
                <w:sz w:val="14"/>
                <w:szCs w:val="14"/>
              </w:rPr>
            </w:pPr>
            <w:r w:rsidRPr="004C6ECF">
              <w:rPr>
                <w:sz w:val="14"/>
                <w:szCs w:val="14"/>
              </w:rPr>
              <w:t>2,696,914</w:t>
            </w:r>
          </w:p>
        </w:tc>
        <w:tc>
          <w:tcPr>
            <w:tcW w:w="693" w:type="dxa"/>
          </w:tcPr>
          <w:p w14:paraId="470E900E" w14:textId="77777777" w:rsidR="00C91320" w:rsidRPr="004C6ECF" w:rsidRDefault="00C91320" w:rsidP="00C91320">
            <w:pPr>
              <w:spacing w:line="160" w:lineRule="atLeast"/>
              <w:ind w:right="-200" w:hanging="55"/>
              <w:rPr>
                <w:sz w:val="14"/>
                <w:szCs w:val="14"/>
              </w:rPr>
            </w:pPr>
          </w:p>
          <w:p w14:paraId="2BE2BD84" w14:textId="77777777" w:rsidR="00C91320" w:rsidRPr="004C6ECF" w:rsidRDefault="00C91320" w:rsidP="00924115">
            <w:pPr>
              <w:spacing w:line="160" w:lineRule="atLeast"/>
              <w:ind w:right="-200"/>
              <w:rPr>
                <w:sz w:val="14"/>
                <w:szCs w:val="14"/>
              </w:rPr>
            </w:pPr>
          </w:p>
          <w:p w14:paraId="6D3B4D84" w14:textId="0C86D695" w:rsidR="00C91320" w:rsidRPr="004C6ECF" w:rsidRDefault="00C91320" w:rsidP="00C91320">
            <w:pPr>
              <w:spacing w:line="160" w:lineRule="atLeast"/>
              <w:ind w:right="-200" w:hanging="55"/>
              <w:rPr>
                <w:sz w:val="14"/>
                <w:szCs w:val="14"/>
                <w:rtl/>
                <w:cs/>
                <w:lang w:bidi="th-TH"/>
              </w:rPr>
            </w:pPr>
            <w:r w:rsidRPr="004C6ECF">
              <w:rPr>
                <w:sz w:val="14"/>
                <w:szCs w:val="14"/>
              </w:rPr>
              <w:t>8,174,033</w:t>
            </w:r>
          </w:p>
        </w:tc>
        <w:tc>
          <w:tcPr>
            <w:tcW w:w="657" w:type="dxa"/>
            <w:vAlign w:val="bottom"/>
          </w:tcPr>
          <w:p w14:paraId="4DAFFFC5" w14:textId="3A511CFF" w:rsidR="00C91320" w:rsidRPr="004C6ECF" w:rsidRDefault="00C91320" w:rsidP="00C91320">
            <w:pPr>
              <w:tabs>
                <w:tab w:val="decimal" w:pos="502"/>
              </w:tabs>
              <w:spacing w:line="160" w:lineRule="atLeast"/>
              <w:ind w:left="-140" w:right="-108"/>
              <w:rPr>
                <w:sz w:val="14"/>
                <w:szCs w:val="14"/>
              </w:rPr>
            </w:pPr>
            <w:r w:rsidRPr="004C6ECF">
              <w:rPr>
                <w:sz w:val="14"/>
                <w:szCs w:val="14"/>
              </w:rPr>
              <w:t>8,302,265</w:t>
            </w:r>
          </w:p>
        </w:tc>
        <w:tc>
          <w:tcPr>
            <w:tcW w:w="684" w:type="dxa"/>
          </w:tcPr>
          <w:p w14:paraId="25A3C427" w14:textId="77777777" w:rsidR="00C91320" w:rsidRPr="004C6ECF" w:rsidRDefault="00C91320" w:rsidP="00C91320">
            <w:pPr>
              <w:tabs>
                <w:tab w:val="decimal" w:pos="502"/>
              </w:tabs>
              <w:spacing w:line="160" w:lineRule="atLeast"/>
              <w:ind w:left="-140" w:right="-108"/>
              <w:jc w:val="center"/>
              <w:rPr>
                <w:sz w:val="14"/>
                <w:szCs w:val="14"/>
              </w:rPr>
            </w:pPr>
          </w:p>
          <w:p w14:paraId="764C33D9" w14:textId="77777777" w:rsidR="00C91320" w:rsidRPr="004C6ECF" w:rsidRDefault="00C91320" w:rsidP="00924115">
            <w:pPr>
              <w:tabs>
                <w:tab w:val="decimal" w:pos="502"/>
              </w:tabs>
              <w:spacing w:line="160" w:lineRule="atLeast"/>
              <w:ind w:right="-108"/>
              <w:rPr>
                <w:sz w:val="14"/>
                <w:szCs w:val="14"/>
              </w:rPr>
            </w:pPr>
          </w:p>
          <w:p w14:paraId="72FEC219" w14:textId="26A07F9B" w:rsidR="00C91320" w:rsidRPr="004C6ECF" w:rsidRDefault="00C91320" w:rsidP="00C91320">
            <w:pPr>
              <w:tabs>
                <w:tab w:val="decimal" w:pos="502"/>
              </w:tabs>
              <w:spacing w:line="160" w:lineRule="atLeast"/>
              <w:ind w:left="-140" w:right="-108"/>
              <w:jc w:val="center"/>
              <w:rPr>
                <w:sz w:val="14"/>
                <w:szCs w:val="14"/>
              </w:rPr>
            </w:pPr>
            <w:r w:rsidRPr="004C6ECF">
              <w:rPr>
                <w:sz w:val="14"/>
                <w:szCs w:val="14"/>
              </w:rPr>
              <w:t>(1,780,857)</w:t>
            </w:r>
          </w:p>
        </w:tc>
        <w:tc>
          <w:tcPr>
            <w:tcW w:w="720" w:type="dxa"/>
            <w:vAlign w:val="bottom"/>
          </w:tcPr>
          <w:p w14:paraId="070FD691" w14:textId="400BDAE1" w:rsidR="00C91320" w:rsidRPr="004C6ECF" w:rsidRDefault="00C91320" w:rsidP="006C2C59">
            <w:pPr>
              <w:tabs>
                <w:tab w:val="decimal" w:pos="459"/>
              </w:tabs>
              <w:spacing w:line="160" w:lineRule="atLeast"/>
              <w:ind w:left="-140" w:right="-108"/>
              <w:jc w:val="center"/>
              <w:rPr>
                <w:sz w:val="14"/>
                <w:szCs w:val="14"/>
              </w:rPr>
            </w:pPr>
            <w:r w:rsidRPr="004C6ECF">
              <w:rPr>
                <w:sz w:val="14"/>
                <w:szCs w:val="14"/>
              </w:rPr>
              <w:t>(2,172,714)</w:t>
            </w:r>
          </w:p>
        </w:tc>
        <w:tc>
          <w:tcPr>
            <w:tcW w:w="720" w:type="dxa"/>
          </w:tcPr>
          <w:p w14:paraId="0840F31D" w14:textId="77777777" w:rsidR="00C91320" w:rsidRPr="004C6ECF" w:rsidRDefault="00C91320" w:rsidP="00C91320">
            <w:pPr>
              <w:tabs>
                <w:tab w:val="decimal" w:pos="502"/>
              </w:tabs>
              <w:spacing w:line="160" w:lineRule="atLeast"/>
              <w:ind w:left="-140" w:right="-108"/>
              <w:jc w:val="center"/>
              <w:rPr>
                <w:sz w:val="14"/>
                <w:szCs w:val="14"/>
              </w:rPr>
            </w:pPr>
          </w:p>
          <w:p w14:paraId="570EC6AE" w14:textId="77777777" w:rsidR="00C91320" w:rsidRPr="004C6ECF" w:rsidRDefault="00C91320" w:rsidP="00924115">
            <w:pPr>
              <w:tabs>
                <w:tab w:val="decimal" w:pos="502"/>
              </w:tabs>
              <w:spacing w:line="160" w:lineRule="atLeast"/>
              <w:ind w:right="-108"/>
              <w:rPr>
                <w:sz w:val="14"/>
                <w:szCs w:val="14"/>
              </w:rPr>
            </w:pPr>
          </w:p>
          <w:p w14:paraId="7A49FAD8" w14:textId="1149CB73" w:rsidR="00C91320" w:rsidRPr="004C6ECF" w:rsidRDefault="00C91320" w:rsidP="006C2C59">
            <w:pPr>
              <w:tabs>
                <w:tab w:val="decimal" w:pos="494"/>
              </w:tabs>
              <w:spacing w:line="160" w:lineRule="atLeast"/>
              <w:ind w:left="-140" w:right="-108"/>
              <w:rPr>
                <w:sz w:val="14"/>
                <w:szCs w:val="14"/>
              </w:rPr>
            </w:pPr>
            <w:r w:rsidRPr="004C6ECF">
              <w:rPr>
                <w:sz w:val="14"/>
                <w:szCs w:val="14"/>
              </w:rPr>
              <w:t>6,393,176</w:t>
            </w:r>
          </w:p>
        </w:tc>
        <w:tc>
          <w:tcPr>
            <w:tcW w:w="693" w:type="dxa"/>
            <w:gridSpan w:val="2"/>
            <w:vAlign w:val="bottom"/>
          </w:tcPr>
          <w:p w14:paraId="5D6B31BF" w14:textId="40615082" w:rsidR="00C91320" w:rsidRPr="004C6ECF" w:rsidRDefault="00C91320" w:rsidP="00C91320">
            <w:pPr>
              <w:tabs>
                <w:tab w:val="decimal" w:pos="502"/>
              </w:tabs>
              <w:spacing w:line="160" w:lineRule="atLeast"/>
              <w:ind w:left="-140" w:right="-108"/>
              <w:rPr>
                <w:sz w:val="14"/>
                <w:szCs w:val="14"/>
              </w:rPr>
            </w:pPr>
            <w:r w:rsidRPr="004C6ECF">
              <w:rPr>
                <w:sz w:val="14"/>
                <w:szCs w:val="14"/>
              </w:rPr>
              <w:t>6,129,551</w:t>
            </w:r>
          </w:p>
        </w:tc>
      </w:tr>
      <w:tr w:rsidR="00C91320" w:rsidRPr="00411B74" w14:paraId="4D71E1A9" w14:textId="77777777" w:rsidTr="00922AA0">
        <w:trPr>
          <w:trHeight w:val="20"/>
        </w:trPr>
        <w:tc>
          <w:tcPr>
            <w:tcW w:w="1530" w:type="dxa"/>
            <w:vAlign w:val="bottom"/>
          </w:tcPr>
          <w:p w14:paraId="2D8F9AF1" w14:textId="77777777" w:rsidR="00C91320" w:rsidRPr="004C6ECF" w:rsidRDefault="00C91320" w:rsidP="00C91320">
            <w:pPr>
              <w:spacing w:line="160" w:lineRule="atLeast"/>
              <w:ind w:right="-200"/>
              <w:rPr>
                <w:sz w:val="14"/>
                <w:szCs w:val="14"/>
              </w:rPr>
            </w:pPr>
            <w:r w:rsidRPr="004C6ECF">
              <w:rPr>
                <w:sz w:val="14"/>
                <w:szCs w:val="14"/>
              </w:rPr>
              <w:t xml:space="preserve">Segment liabilities as at </w:t>
            </w:r>
          </w:p>
          <w:p w14:paraId="7937EDE2" w14:textId="34A05F89" w:rsidR="00C91320" w:rsidRPr="004C6ECF" w:rsidRDefault="00C91320" w:rsidP="00C91320">
            <w:pPr>
              <w:spacing w:line="160" w:lineRule="atLeast"/>
              <w:ind w:right="-200"/>
              <w:rPr>
                <w:sz w:val="14"/>
                <w:szCs w:val="14"/>
                <w:rtl/>
                <w:cs/>
              </w:rPr>
            </w:pPr>
            <w:r w:rsidRPr="004C6ECF">
              <w:rPr>
                <w:sz w:val="14"/>
                <w:szCs w:val="14"/>
              </w:rPr>
              <w:t xml:space="preserve">   31 March/</w:t>
            </w:r>
            <w:r w:rsidRPr="004C6ECF">
              <w:rPr>
                <w:sz w:val="14"/>
                <w:szCs w:val="14"/>
              </w:rPr>
              <w:br/>
              <w:t xml:space="preserve">   31 December</w:t>
            </w:r>
          </w:p>
        </w:tc>
        <w:tc>
          <w:tcPr>
            <w:tcW w:w="657" w:type="dxa"/>
          </w:tcPr>
          <w:p w14:paraId="5AB77D2D" w14:textId="77777777" w:rsidR="00C91320" w:rsidRPr="004C6ECF" w:rsidRDefault="00C91320" w:rsidP="00C91320">
            <w:pPr>
              <w:spacing w:line="160" w:lineRule="atLeast"/>
              <w:ind w:right="-200"/>
              <w:rPr>
                <w:sz w:val="14"/>
                <w:szCs w:val="14"/>
              </w:rPr>
            </w:pPr>
          </w:p>
          <w:p w14:paraId="251A99DC" w14:textId="77777777" w:rsidR="00C91320" w:rsidRPr="004C6ECF" w:rsidRDefault="00C91320" w:rsidP="00C91320">
            <w:pPr>
              <w:spacing w:line="160" w:lineRule="atLeast"/>
              <w:ind w:right="-200" w:hanging="55"/>
              <w:rPr>
                <w:sz w:val="14"/>
                <w:szCs w:val="14"/>
              </w:rPr>
            </w:pPr>
          </w:p>
          <w:p w14:paraId="71ADEB3D" w14:textId="6F6C342D" w:rsidR="00C91320" w:rsidRPr="004C6ECF" w:rsidRDefault="00C91320" w:rsidP="007E0E54">
            <w:pPr>
              <w:spacing w:line="160" w:lineRule="atLeast"/>
              <w:ind w:right="-200" w:hanging="90"/>
              <w:rPr>
                <w:sz w:val="14"/>
                <w:szCs w:val="14"/>
              </w:rPr>
            </w:pPr>
            <w:r w:rsidRPr="004C6ECF">
              <w:rPr>
                <w:sz w:val="14"/>
                <w:szCs w:val="14"/>
              </w:rPr>
              <w:t>1,146,105</w:t>
            </w:r>
          </w:p>
        </w:tc>
        <w:tc>
          <w:tcPr>
            <w:tcW w:w="631" w:type="dxa"/>
            <w:vAlign w:val="bottom"/>
          </w:tcPr>
          <w:p w14:paraId="3EA34321" w14:textId="451B8049" w:rsidR="00C91320" w:rsidRPr="004C6ECF" w:rsidRDefault="00C91320" w:rsidP="00C91320">
            <w:pPr>
              <w:tabs>
                <w:tab w:val="decimal" w:pos="476"/>
              </w:tabs>
              <w:spacing w:line="160" w:lineRule="atLeast"/>
              <w:ind w:left="-140" w:right="-108"/>
              <w:rPr>
                <w:sz w:val="14"/>
                <w:szCs w:val="14"/>
              </w:rPr>
            </w:pPr>
            <w:r w:rsidRPr="004C6ECF">
              <w:rPr>
                <w:sz w:val="14"/>
                <w:szCs w:val="14"/>
              </w:rPr>
              <w:t>1,405,286</w:t>
            </w:r>
          </w:p>
        </w:tc>
        <w:tc>
          <w:tcPr>
            <w:tcW w:w="728" w:type="dxa"/>
            <w:vAlign w:val="bottom"/>
          </w:tcPr>
          <w:p w14:paraId="4A491B38" w14:textId="30486B17" w:rsidR="00C91320" w:rsidRPr="004C6ECF" w:rsidRDefault="00C91320" w:rsidP="00C91320">
            <w:pPr>
              <w:tabs>
                <w:tab w:val="decimal" w:pos="476"/>
              </w:tabs>
              <w:spacing w:line="160" w:lineRule="atLeast"/>
              <w:ind w:left="-196" w:right="-150"/>
              <w:rPr>
                <w:sz w:val="14"/>
                <w:szCs w:val="14"/>
              </w:rPr>
            </w:pPr>
            <w:r w:rsidRPr="004C6ECF">
              <w:rPr>
                <w:sz w:val="14"/>
                <w:szCs w:val="14"/>
              </w:rPr>
              <w:t>59,956</w:t>
            </w:r>
          </w:p>
        </w:tc>
        <w:tc>
          <w:tcPr>
            <w:tcW w:w="725" w:type="dxa"/>
            <w:vAlign w:val="bottom"/>
          </w:tcPr>
          <w:p w14:paraId="0B3A8B67" w14:textId="705BF1CE" w:rsidR="00C91320" w:rsidRPr="004C6ECF" w:rsidRDefault="00C91320" w:rsidP="00C91320">
            <w:pPr>
              <w:tabs>
                <w:tab w:val="decimal" w:pos="476"/>
              </w:tabs>
              <w:spacing w:line="160" w:lineRule="atLeast"/>
              <w:ind w:left="-196" w:right="-150"/>
              <w:rPr>
                <w:sz w:val="14"/>
                <w:szCs w:val="14"/>
              </w:rPr>
            </w:pPr>
            <w:r w:rsidRPr="004C6ECF">
              <w:rPr>
                <w:sz w:val="14"/>
                <w:szCs w:val="14"/>
              </w:rPr>
              <w:t>56,092</w:t>
            </w:r>
          </w:p>
        </w:tc>
        <w:tc>
          <w:tcPr>
            <w:tcW w:w="670" w:type="dxa"/>
            <w:vAlign w:val="bottom"/>
          </w:tcPr>
          <w:p w14:paraId="6254057B" w14:textId="4FE01C67" w:rsidR="00C91320" w:rsidRPr="004C6ECF" w:rsidRDefault="00C91320" w:rsidP="00C91320">
            <w:pPr>
              <w:tabs>
                <w:tab w:val="decimal" w:pos="476"/>
              </w:tabs>
              <w:spacing w:line="160" w:lineRule="atLeast"/>
              <w:ind w:left="-196" w:right="-150"/>
              <w:rPr>
                <w:sz w:val="14"/>
                <w:szCs w:val="14"/>
              </w:rPr>
            </w:pPr>
            <w:r w:rsidRPr="004C6ECF">
              <w:rPr>
                <w:sz w:val="14"/>
                <w:szCs w:val="14"/>
              </w:rPr>
              <w:t>87,848</w:t>
            </w:r>
          </w:p>
        </w:tc>
        <w:tc>
          <w:tcPr>
            <w:tcW w:w="684" w:type="dxa"/>
            <w:vAlign w:val="bottom"/>
          </w:tcPr>
          <w:p w14:paraId="11443671" w14:textId="50D90D2F" w:rsidR="00C91320" w:rsidRPr="004C6ECF" w:rsidRDefault="00C91320" w:rsidP="00C91320">
            <w:pPr>
              <w:tabs>
                <w:tab w:val="decimal" w:pos="476"/>
              </w:tabs>
              <w:spacing w:line="160" w:lineRule="atLeast"/>
              <w:ind w:left="-196" w:right="-150"/>
              <w:rPr>
                <w:sz w:val="14"/>
                <w:szCs w:val="14"/>
              </w:rPr>
            </w:pPr>
            <w:r w:rsidRPr="004C6ECF">
              <w:rPr>
                <w:sz w:val="14"/>
                <w:szCs w:val="14"/>
              </w:rPr>
              <w:t>109,014</w:t>
            </w:r>
          </w:p>
        </w:tc>
        <w:tc>
          <w:tcPr>
            <w:tcW w:w="693" w:type="dxa"/>
            <w:vAlign w:val="bottom"/>
          </w:tcPr>
          <w:p w14:paraId="0ED352ED" w14:textId="56899026" w:rsidR="00C91320" w:rsidRPr="004C6ECF" w:rsidRDefault="00C91320" w:rsidP="00C91320">
            <w:pPr>
              <w:tabs>
                <w:tab w:val="decimal" w:pos="476"/>
              </w:tabs>
              <w:spacing w:line="160" w:lineRule="atLeast"/>
              <w:ind w:left="-196" w:right="-150"/>
              <w:rPr>
                <w:sz w:val="14"/>
                <w:szCs w:val="14"/>
              </w:rPr>
            </w:pPr>
            <w:r w:rsidRPr="004C6ECF">
              <w:rPr>
                <w:sz w:val="14"/>
                <w:szCs w:val="14"/>
              </w:rPr>
              <w:t>22,352</w:t>
            </w:r>
          </w:p>
        </w:tc>
        <w:tc>
          <w:tcPr>
            <w:tcW w:w="724" w:type="dxa"/>
            <w:vAlign w:val="bottom"/>
          </w:tcPr>
          <w:p w14:paraId="7A1AF801" w14:textId="330BA6A1" w:rsidR="00C91320" w:rsidRPr="004C6ECF" w:rsidRDefault="00C91320" w:rsidP="00C91320">
            <w:pPr>
              <w:tabs>
                <w:tab w:val="decimal" w:pos="476"/>
              </w:tabs>
              <w:spacing w:line="160" w:lineRule="atLeast"/>
              <w:ind w:left="-140" w:right="-108"/>
              <w:rPr>
                <w:sz w:val="14"/>
                <w:szCs w:val="14"/>
              </w:rPr>
            </w:pPr>
            <w:r w:rsidRPr="004C6ECF">
              <w:rPr>
                <w:sz w:val="14"/>
                <w:szCs w:val="14"/>
              </w:rPr>
              <w:t>23,810</w:t>
            </w:r>
          </w:p>
        </w:tc>
        <w:tc>
          <w:tcPr>
            <w:tcW w:w="720" w:type="dxa"/>
          </w:tcPr>
          <w:p w14:paraId="4B5BC8D5" w14:textId="77777777" w:rsidR="00C91320" w:rsidRPr="004C6ECF" w:rsidRDefault="00C91320" w:rsidP="00C91320">
            <w:pPr>
              <w:tabs>
                <w:tab w:val="decimal" w:pos="476"/>
              </w:tabs>
              <w:spacing w:line="160" w:lineRule="atLeast"/>
              <w:ind w:left="-196" w:right="-150"/>
              <w:rPr>
                <w:sz w:val="14"/>
                <w:szCs w:val="14"/>
              </w:rPr>
            </w:pPr>
          </w:p>
          <w:p w14:paraId="423E9D4D" w14:textId="77777777" w:rsidR="00C91320" w:rsidRPr="004C6ECF" w:rsidRDefault="00C91320" w:rsidP="00C91320">
            <w:pPr>
              <w:tabs>
                <w:tab w:val="decimal" w:pos="476"/>
              </w:tabs>
              <w:spacing w:line="160" w:lineRule="atLeast"/>
              <w:ind w:left="-196" w:right="-150"/>
              <w:rPr>
                <w:sz w:val="14"/>
                <w:szCs w:val="14"/>
              </w:rPr>
            </w:pPr>
          </w:p>
          <w:p w14:paraId="2F7C58E9" w14:textId="3DC91EFD" w:rsidR="00C91320" w:rsidRPr="004C6ECF" w:rsidRDefault="00C91320" w:rsidP="00C91320">
            <w:pPr>
              <w:tabs>
                <w:tab w:val="decimal" w:pos="476"/>
              </w:tabs>
              <w:spacing w:line="160" w:lineRule="atLeast"/>
              <w:ind w:left="-196" w:right="-150"/>
              <w:rPr>
                <w:sz w:val="14"/>
                <w:szCs w:val="14"/>
                <w:rtl/>
                <w:cs/>
              </w:rPr>
            </w:pPr>
            <w:r w:rsidRPr="004C6ECF">
              <w:rPr>
                <w:sz w:val="14"/>
                <w:szCs w:val="14"/>
              </w:rPr>
              <w:t>2,038,86</w:t>
            </w:r>
            <w:r w:rsidR="00741B09">
              <w:rPr>
                <w:sz w:val="14"/>
                <w:szCs w:val="14"/>
              </w:rPr>
              <w:t>1</w:t>
            </w:r>
          </w:p>
        </w:tc>
        <w:tc>
          <w:tcPr>
            <w:tcW w:w="648" w:type="dxa"/>
            <w:vAlign w:val="bottom"/>
          </w:tcPr>
          <w:p w14:paraId="4BE663DD" w14:textId="22298202" w:rsidR="00C91320" w:rsidRPr="004C6ECF" w:rsidRDefault="00C91320" w:rsidP="00C91320">
            <w:pPr>
              <w:tabs>
                <w:tab w:val="decimal" w:pos="476"/>
              </w:tabs>
              <w:spacing w:line="160" w:lineRule="atLeast"/>
              <w:ind w:left="-196" w:right="-150"/>
              <w:rPr>
                <w:sz w:val="14"/>
                <w:szCs w:val="14"/>
                <w:rtl/>
                <w:cs/>
              </w:rPr>
            </w:pPr>
            <w:r w:rsidRPr="004C6ECF">
              <w:rPr>
                <w:sz w:val="14"/>
                <w:szCs w:val="14"/>
              </w:rPr>
              <w:t>2,082,200</w:t>
            </w:r>
          </w:p>
        </w:tc>
        <w:tc>
          <w:tcPr>
            <w:tcW w:w="702" w:type="dxa"/>
            <w:vAlign w:val="bottom"/>
          </w:tcPr>
          <w:p w14:paraId="5875BCF8" w14:textId="5F75ACBD" w:rsidR="00C91320" w:rsidRPr="004C6ECF" w:rsidRDefault="00C91320" w:rsidP="00C91320">
            <w:pPr>
              <w:tabs>
                <w:tab w:val="decimal" w:pos="476"/>
              </w:tabs>
              <w:spacing w:line="160" w:lineRule="atLeast"/>
              <w:ind w:left="-196" w:right="-150"/>
              <w:rPr>
                <w:sz w:val="14"/>
                <w:szCs w:val="14"/>
                <w:cs/>
                <w:lang w:bidi="th-TH"/>
              </w:rPr>
            </w:pPr>
            <w:r w:rsidRPr="004C6ECF">
              <w:rPr>
                <w:sz w:val="14"/>
                <w:szCs w:val="14"/>
              </w:rPr>
              <w:t>3,355,12</w:t>
            </w:r>
            <w:r w:rsidR="00741B09">
              <w:rPr>
                <w:sz w:val="14"/>
                <w:szCs w:val="14"/>
              </w:rPr>
              <w:t>2</w:t>
            </w:r>
          </w:p>
        </w:tc>
        <w:tc>
          <w:tcPr>
            <w:tcW w:w="630" w:type="dxa"/>
            <w:vAlign w:val="bottom"/>
          </w:tcPr>
          <w:p w14:paraId="1001335B" w14:textId="7179195F" w:rsidR="00C91320" w:rsidRPr="004C6ECF" w:rsidRDefault="00C91320" w:rsidP="00C91320">
            <w:pPr>
              <w:tabs>
                <w:tab w:val="decimal" w:pos="476"/>
              </w:tabs>
              <w:spacing w:line="160" w:lineRule="atLeast"/>
              <w:ind w:left="-196" w:right="-150"/>
              <w:rPr>
                <w:sz w:val="14"/>
                <w:szCs w:val="14"/>
              </w:rPr>
            </w:pPr>
            <w:r w:rsidRPr="004C6ECF">
              <w:rPr>
                <w:sz w:val="14"/>
                <w:szCs w:val="14"/>
              </w:rPr>
              <w:t>3,676,402</w:t>
            </w:r>
          </w:p>
        </w:tc>
        <w:tc>
          <w:tcPr>
            <w:tcW w:w="680" w:type="dxa"/>
          </w:tcPr>
          <w:p w14:paraId="1790E3BF" w14:textId="77777777" w:rsidR="00C91320" w:rsidRPr="004C6ECF" w:rsidRDefault="00C91320" w:rsidP="00C91320">
            <w:pPr>
              <w:tabs>
                <w:tab w:val="decimal" w:pos="476"/>
              </w:tabs>
              <w:spacing w:line="160" w:lineRule="atLeast"/>
              <w:ind w:left="-196" w:right="-150"/>
              <w:rPr>
                <w:sz w:val="14"/>
                <w:szCs w:val="14"/>
              </w:rPr>
            </w:pPr>
          </w:p>
          <w:p w14:paraId="6ED05FC0" w14:textId="77777777" w:rsidR="00C91320" w:rsidRPr="004C6ECF" w:rsidRDefault="00C91320" w:rsidP="00C91320">
            <w:pPr>
              <w:tabs>
                <w:tab w:val="decimal" w:pos="476"/>
              </w:tabs>
              <w:spacing w:line="160" w:lineRule="atLeast"/>
              <w:ind w:left="-196" w:right="-150"/>
              <w:rPr>
                <w:sz w:val="14"/>
                <w:szCs w:val="14"/>
              </w:rPr>
            </w:pPr>
          </w:p>
          <w:p w14:paraId="60AC38CC" w14:textId="288E1BE1" w:rsidR="00C91320" w:rsidRPr="004C6ECF" w:rsidRDefault="00C91320" w:rsidP="00C91320">
            <w:pPr>
              <w:tabs>
                <w:tab w:val="decimal" w:pos="476"/>
              </w:tabs>
              <w:spacing w:line="160" w:lineRule="atLeast"/>
              <w:ind w:left="-196" w:right="-150"/>
              <w:rPr>
                <w:sz w:val="14"/>
                <w:szCs w:val="14"/>
              </w:rPr>
            </w:pPr>
            <w:r w:rsidRPr="004C6ECF">
              <w:rPr>
                <w:sz w:val="14"/>
                <w:szCs w:val="14"/>
              </w:rPr>
              <w:t>14,061</w:t>
            </w:r>
          </w:p>
        </w:tc>
        <w:tc>
          <w:tcPr>
            <w:tcW w:w="684" w:type="dxa"/>
            <w:vAlign w:val="bottom"/>
          </w:tcPr>
          <w:p w14:paraId="42B37891" w14:textId="1B2355EA" w:rsidR="00C91320" w:rsidRPr="004C6ECF" w:rsidRDefault="00C91320" w:rsidP="00C91320">
            <w:pPr>
              <w:tabs>
                <w:tab w:val="decimal" w:pos="502"/>
              </w:tabs>
              <w:spacing w:line="160" w:lineRule="atLeast"/>
              <w:ind w:left="-140" w:right="-108"/>
              <w:rPr>
                <w:sz w:val="14"/>
                <w:szCs w:val="14"/>
              </w:rPr>
            </w:pPr>
            <w:r w:rsidRPr="004C6ECF">
              <w:rPr>
                <w:sz w:val="14"/>
                <w:szCs w:val="14"/>
              </w:rPr>
              <w:t>11,016</w:t>
            </w:r>
          </w:p>
        </w:tc>
        <w:tc>
          <w:tcPr>
            <w:tcW w:w="693" w:type="dxa"/>
            <w:vAlign w:val="center"/>
          </w:tcPr>
          <w:p w14:paraId="65A04525" w14:textId="77777777" w:rsidR="00C91320" w:rsidRPr="004C6ECF" w:rsidRDefault="00C91320" w:rsidP="00C91320">
            <w:pPr>
              <w:spacing w:line="160" w:lineRule="atLeast"/>
              <w:ind w:right="-200" w:hanging="55"/>
              <w:rPr>
                <w:sz w:val="14"/>
                <w:szCs w:val="14"/>
              </w:rPr>
            </w:pPr>
          </w:p>
          <w:p w14:paraId="26B57662" w14:textId="77777777" w:rsidR="00C91320" w:rsidRPr="004C6ECF" w:rsidRDefault="00C91320" w:rsidP="00C91320">
            <w:pPr>
              <w:spacing w:line="160" w:lineRule="atLeast"/>
              <w:ind w:right="-200" w:hanging="55"/>
              <w:rPr>
                <w:sz w:val="14"/>
                <w:szCs w:val="14"/>
              </w:rPr>
            </w:pPr>
          </w:p>
          <w:p w14:paraId="7F96D0B5" w14:textId="25DCADD7" w:rsidR="00C91320" w:rsidRPr="004C6ECF" w:rsidRDefault="00C91320" w:rsidP="00C91320">
            <w:pPr>
              <w:spacing w:line="160" w:lineRule="atLeast"/>
              <w:ind w:right="-200" w:hanging="55"/>
              <w:rPr>
                <w:sz w:val="14"/>
                <w:szCs w:val="14"/>
                <w:rtl/>
                <w:cs/>
              </w:rPr>
            </w:pPr>
            <w:r w:rsidRPr="004C6ECF">
              <w:rPr>
                <w:sz w:val="14"/>
                <w:szCs w:val="14"/>
              </w:rPr>
              <w:t>3,369,18</w:t>
            </w:r>
            <w:r w:rsidR="00741B09">
              <w:rPr>
                <w:sz w:val="14"/>
                <w:szCs w:val="14"/>
              </w:rPr>
              <w:t>3</w:t>
            </w:r>
          </w:p>
        </w:tc>
        <w:tc>
          <w:tcPr>
            <w:tcW w:w="657" w:type="dxa"/>
            <w:vAlign w:val="bottom"/>
          </w:tcPr>
          <w:p w14:paraId="21CE21F6" w14:textId="210ABE9F" w:rsidR="00C91320" w:rsidRPr="004C6ECF" w:rsidRDefault="00C91320" w:rsidP="00C91320">
            <w:pPr>
              <w:tabs>
                <w:tab w:val="decimal" w:pos="502"/>
              </w:tabs>
              <w:spacing w:line="160" w:lineRule="atLeast"/>
              <w:ind w:left="-140" w:right="-108"/>
              <w:rPr>
                <w:sz w:val="14"/>
                <w:szCs w:val="14"/>
              </w:rPr>
            </w:pPr>
            <w:r w:rsidRPr="004C6ECF">
              <w:rPr>
                <w:sz w:val="14"/>
                <w:szCs w:val="14"/>
              </w:rPr>
              <w:t>3,687,418</w:t>
            </w:r>
          </w:p>
        </w:tc>
        <w:tc>
          <w:tcPr>
            <w:tcW w:w="684" w:type="dxa"/>
          </w:tcPr>
          <w:p w14:paraId="38F04AB1" w14:textId="77777777" w:rsidR="00C91320" w:rsidRPr="004C6ECF" w:rsidRDefault="00C91320" w:rsidP="00C91320">
            <w:pPr>
              <w:tabs>
                <w:tab w:val="decimal" w:pos="502"/>
              </w:tabs>
              <w:spacing w:line="160" w:lineRule="atLeast"/>
              <w:ind w:left="-140" w:right="-108"/>
              <w:jc w:val="center"/>
              <w:rPr>
                <w:sz w:val="14"/>
                <w:szCs w:val="14"/>
              </w:rPr>
            </w:pPr>
          </w:p>
          <w:p w14:paraId="6BA2B4AB" w14:textId="77777777" w:rsidR="00C91320" w:rsidRPr="004C6ECF" w:rsidRDefault="00C91320" w:rsidP="00C91320">
            <w:pPr>
              <w:tabs>
                <w:tab w:val="decimal" w:pos="502"/>
              </w:tabs>
              <w:spacing w:line="160" w:lineRule="atLeast"/>
              <w:ind w:left="-140" w:right="-108"/>
              <w:jc w:val="center"/>
              <w:rPr>
                <w:sz w:val="14"/>
                <w:szCs w:val="14"/>
              </w:rPr>
            </w:pPr>
          </w:p>
          <w:p w14:paraId="31A3738B" w14:textId="646E042A" w:rsidR="00C91320" w:rsidRPr="004C6ECF" w:rsidRDefault="00C91320" w:rsidP="00C91320">
            <w:pPr>
              <w:tabs>
                <w:tab w:val="decimal" w:pos="502"/>
              </w:tabs>
              <w:spacing w:line="160" w:lineRule="atLeast"/>
              <w:ind w:left="-140" w:right="-108"/>
              <w:jc w:val="center"/>
              <w:rPr>
                <w:sz w:val="14"/>
                <w:szCs w:val="14"/>
                <w:cs/>
                <w:lang w:bidi="th-TH"/>
              </w:rPr>
            </w:pPr>
            <w:r w:rsidRPr="004C6ECF">
              <w:rPr>
                <w:sz w:val="14"/>
                <w:szCs w:val="14"/>
              </w:rPr>
              <w:t>(610,533)</w:t>
            </w:r>
          </w:p>
        </w:tc>
        <w:tc>
          <w:tcPr>
            <w:tcW w:w="720" w:type="dxa"/>
            <w:vAlign w:val="bottom"/>
          </w:tcPr>
          <w:p w14:paraId="68B0F28D" w14:textId="144F70E1" w:rsidR="00C91320" w:rsidRPr="004C6ECF" w:rsidRDefault="00C91320" w:rsidP="006C2C59">
            <w:pPr>
              <w:tabs>
                <w:tab w:val="decimal" w:pos="513"/>
              </w:tabs>
              <w:spacing w:line="160" w:lineRule="atLeast"/>
              <w:ind w:left="-140" w:right="-108"/>
              <w:rPr>
                <w:sz w:val="14"/>
                <w:szCs w:val="14"/>
              </w:rPr>
            </w:pPr>
            <w:r w:rsidRPr="004C6ECF">
              <w:rPr>
                <w:sz w:val="14"/>
                <w:szCs w:val="14"/>
              </w:rPr>
              <w:t>(1,008,501)</w:t>
            </w:r>
          </w:p>
        </w:tc>
        <w:tc>
          <w:tcPr>
            <w:tcW w:w="720" w:type="dxa"/>
          </w:tcPr>
          <w:p w14:paraId="5FA72A45" w14:textId="77777777" w:rsidR="00C91320" w:rsidRPr="004C6ECF" w:rsidRDefault="00C91320" w:rsidP="00C91320">
            <w:pPr>
              <w:tabs>
                <w:tab w:val="decimal" w:pos="502"/>
              </w:tabs>
              <w:spacing w:line="160" w:lineRule="atLeast"/>
              <w:ind w:left="-140" w:right="-108"/>
              <w:jc w:val="center"/>
              <w:rPr>
                <w:sz w:val="14"/>
                <w:szCs w:val="14"/>
              </w:rPr>
            </w:pPr>
          </w:p>
          <w:p w14:paraId="3C2B3344" w14:textId="77777777" w:rsidR="00C91320" w:rsidRPr="004C6ECF" w:rsidRDefault="00C91320" w:rsidP="00C91320">
            <w:pPr>
              <w:tabs>
                <w:tab w:val="decimal" w:pos="502"/>
              </w:tabs>
              <w:spacing w:line="160" w:lineRule="atLeast"/>
              <w:ind w:left="-140" w:right="-108"/>
              <w:jc w:val="center"/>
              <w:rPr>
                <w:sz w:val="14"/>
                <w:szCs w:val="14"/>
              </w:rPr>
            </w:pPr>
          </w:p>
          <w:p w14:paraId="6660DB8D" w14:textId="48C3D282" w:rsidR="00C91320" w:rsidRPr="00741B09" w:rsidRDefault="00C91320" w:rsidP="006C2C59">
            <w:pPr>
              <w:tabs>
                <w:tab w:val="decimal" w:pos="494"/>
              </w:tabs>
              <w:spacing w:line="160" w:lineRule="atLeast"/>
              <w:ind w:left="-140" w:right="-108"/>
              <w:rPr>
                <w:rFonts w:cstheme="minorBidi"/>
                <w:sz w:val="14"/>
                <w:szCs w:val="17"/>
                <w:lang w:val="en-US" w:bidi="th-TH"/>
              </w:rPr>
            </w:pPr>
            <w:r w:rsidRPr="004C6ECF">
              <w:rPr>
                <w:sz w:val="14"/>
                <w:szCs w:val="14"/>
              </w:rPr>
              <w:t>2,758,65</w:t>
            </w:r>
            <w:r w:rsidR="00741B09">
              <w:rPr>
                <w:sz w:val="14"/>
                <w:szCs w:val="14"/>
                <w:lang w:val="en-US"/>
              </w:rPr>
              <w:t>0</w:t>
            </w:r>
          </w:p>
        </w:tc>
        <w:tc>
          <w:tcPr>
            <w:tcW w:w="693" w:type="dxa"/>
            <w:gridSpan w:val="2"/>
            <w:vAlign w:val="bottom"/>
          </w:tcPr>
          <w:p w14:paraId="4BCE8930" w14:textId="5842BF12" w:rsidR="00C91320" w:rsidRPr="004C6ECF" w:rsidRDefault="00C91320" w:rsidP="00C91320">
            <w:pPr>
              <w:tabs>
                <w:tab w:val="decimal" w:pos="502"/>
              </w:tabs>
              <w:spacing w:line="160" w:lineRule="atLeast"/>
              <w:ind w:left="-140" w:right="-108"/>
              <w:rPr>
                <w:sz w:val="14"/>
                <w:szCs w:val="14"/>
                <w:cs/>
                <w:lang w:bidi="th-TH"/>
              </w:rPr>
            </w:pPr>
            <w:r w:rsidRPr="004C6ECF">
              <w:rPr>
                <w:sz w:val="14"/>
                <w:szCs w:val="14"/>
              </w:rPr>
              <w:t>2,678,917</w:t>
            </w:r>
          </w:p>
        </w:tc>
      </w:tr>
      <w:tr w:rsidR="00C91320" w:rsidRPr="00411B74" w14:paraId="376ECF11" w14:textId="77777777" w:rsidTr="004A4BAB">
        <w:trPr>
          <w:trHeight w:val="20"/>
        </w:trPr>
        <w:tc>
          <w:tcPr>
            <w:tcW w:w="1530" w:type="dxa"/>
          </w:tcPr>
          <w:p w14:paraId="24EAE777" w14:textId="77777777" w:rsidR="00C91320" w:rsidRPr="00411B74" w:rsidRDefault="00C91320" w:rsidP="00C91320">
            <w:pPr>
              <w:spacing w:line="160" w:lineRule="atLeast"/>
              <w:rPr>
                <w:sz w:val="14"/>
                <w:szCs w:val="14"/>
                <w:rtl/>
                <w:cs/>
              </w:rPr>
            </w:pPr>
          </w:p>
        </w:tc>
        <w:tc>
          <w:tcPr>
            <w:tcW w:w="657" w:type="dxa"/>
          </w:tcPr>
          <w:p w14:paraId="62BE7641" w14:textId="77777777" w:rsidR="00C91320" w:rsidRPr="00411B74" w:rsidRDefault="00C91320" w:rsidP="00C91320">
            <w:pPr>
              <w:spacing w:line="160" w:lineRule="atLeast"/>
              <w:ind w:right="-200"/>
              <w:rPr>
                <w:sz w:val="14"/>
                <w:szCs w:val="14"/>
              </w:rPr>
            </w:pPr>
          </w:p>
        </w:tc>
        <w:tc>
          <w:tcPr>
            <w:tcW w:w="631" w:type="dxa"/>
          </w:tcPr>
          <w:p w14:paraId="7B2F1744" w14:textId="77777777" w:rsidR="00C91320" w:rsidRPr="00411B74" w:rsidRDefault="00C91320" w:rsidP="00C91320">
            <w:pPr>
              <w:spacing w:line="160" w:lineRule="atLeast"/>
              <w:ind w:right="-200"/>
              <w:rPr>
                <w:sz w:val="14"/>
                <w:szCs w:val="14"/>
              </w:rPr>
            </w:pPr>
          </w:p>
        </w:tc>
        <w:tc>
          <w:tcPr>
            <w:tcW w:w="728" w:type="dxa"/>
            <w:vAlign w:val="bottom"/>
          </w:tcPr>
          <w:p w14:paraId="08DB332B" w14:textId="77777777" w:rsidR="00C91320" w:rsidRPr="00411B74" w:rsidRDefault="00C91320" w:rsidP="00C91320">
            <w:pPr>
              <w:spacing w:line="160" w:lineRule="atLeast"/>
              <w:ind w:right="-200"/>
              <w:rPr>
                <w:sz w:val="14"/>
                <w:szCs w:val="14"/>
              </w:rPr>
            </w:pPr>
          </w:p>
        </w:tc>
        <w:tc>
          <w:tcPr>
            <w:tcW w:w="725" w:type="dxa"/>
            <w:vAlign w:val="bottom"/>
          </w:tcPr>
          <w:p w14:paraId="1CC6BDF5" w14:textId="77777777" w:rsidR="00C91320" w:rsidRPr="00411B74" w:rsidRDefault="00C91320" w:rsidP="00C91320">
            <w:pPr>
              <w:spacing w:line="160" w:lineRule="atLeast"/>
              <w:ind w:right="-200"/>
              <w:rPr>
                <w:sz w:val="14"/>
                <w:szCs w:val="14"/>
              </w:rPr>
            </w:pPr>
          </w:p>
        </w:tc>
        <w:tc>
          <w:tcPr>
            <w:tcW w:w="670" w:type="dxa"/>
            <w:vAlign w:val="bottom"/>
          </w:tcPr>
          <w:p w14:paraId="27F7751F" w14:textId="77777777" w:rsidR="00C91320" w:rsidRPr="00411B74" w:rsidRDefault="00C91320" w:rsidP="00C91320">
            <w:pPr>
              <w:spacing w:line="160" w:lineRule="atLeast"/>
              <w:ind w:right="-200"/>
              <w:rPr>
                <w:sz w:val="14"/>
                <w:szCs w:val="14"/>
              </w:rPr>
            </w:pPr>
          </w:p>
        </w:tc>
        <w:tc>
          <w:tcPr>
            <w:tcW w:w="684" w:type="dxa"/>
            <w:vAlign w:val="bottom"/>
          </w:tcPr>
          <w:p w14:paraId="6608E197" w14:textId="77777777" w:rsidR="00C91320" w:rsidRPr="00411B74" w:rsidRDefault="00C91320" w:rsidP="00C91320">
            <w:pPr>
              <w:spacing w:line="160" w:lineRule="atLeast"/>
              <w:ind w:right="-200"/>
              <w:rPr>
                <w:sz w:val="14"/>
                <w:szCs w:val="14"/>
              </w:rPr>
            </w:pPr>
          </w:p>
        </w:tc>
        <w:tc>
          <w:tcPr>
            <w:tcW w:w="693" w:type="dxa"/>
            <w:vAlign w:val="bottom"/>
          </w:tcPr>
          <w:p w14:paraId="49332BAF" w14:textId="77777777" w:rsidR="00C91320" w:rsidRPr="00411B74" w:rsidRDefault="00C91320" w:rsidP="00C91320">
            <w:pPr>
              <w:spacing w:line="160" w:lineRule="atLeast"/>
              <w:ind w:right="-200"/>
              <w:rPr>
                <w:sz w:val="14"/>
                <w:szCs w:val="14"/>
              </w:rPr>
            </w:pPr>
          </w:p>
        </w:tc>
        <w:tc>
          <w:tcPr>
            <w:tcW w:w="724" w:type="dxa"/>
            <w:vAlign w:val="bottom"/>
          </w:tcPr>
          <w:p w14:paraId="1A73D987" w14:textId="77777777" w:rsidR="00C91320" w:rsidRPr="00411B74" w:rsidRDefault="00C91320" w:rsidP="00C91320">
            <w:pPr>
              <w:spacing w:line="160" w:lineRule="atLeast"/>
              <w:ind w:right="-200"/>
              <w:rPr>
                <w:sz w:val="14"/>
                <w:szCs w:val="14"/>
              </w:rPr>
            </w:pPr>
          </w:p>
        </w:tc>
        <w:tc>
          <w:tcPr>
            <w:tcW w:w="720" w:type="dxa"/>
          </w:tcPr>
          <w:p w14:paraId="0D47CEF9" w14:textId="77777777" w:rsidR="00C91320" w:rsidRPr="00411B74" w:rsidRDefault="00C91320" w:rsidP="00C91320">
            <w:pPr>
              <w:spacing w:line="160" w:lineRule="atLeast"/>
              <w:ind w:right="-200"/>
              <w:rPr>
                <w:sz w:val="14"/>
                <w:szCs w:val="14"/>
                <w:rtl/>
                <w:cs/>
              </w:rPr>
            </w:pPr>
          </w:p>
        </w:tc>
        <w:tc>
          <w:tcPr>
            <w:tcW w:w="648" w:type="dxa"/>
          </w:tcPr>
          <w:p w14:paraId="0D2761C6" w14:textId="77777777" w:rsidR="00C91320" w:rsidRPr="00411B74" w:rsidRDefault="00C91320" w:rsidP="00C91320">
            <w:pPr>
              <w:spacing w:line="160" w:lineRule="atLeast"/>
              <w:ind w:left="-140" w:right="-200"/>
              <w:rPr>
                <w:sz w:val="14"/>
                <w:szCs w:val="14"/>
                <w:rtl/>
                <w:cs/>
              </w:rPr>
            </w:pPr>
          </w:p>
        </w:tc>
        <w:tc>
          <w:tcPr>
            <w:tcW w:w="702" w:type="dxa"/>
            <w:vAlign w:val="bottom"/>
          </w:tcPr>
          <w:p w14:paraId="08CCD756" w14:textId="77777777" w:rsidR="00C91320" w:rsidRPr="00411B74" w:rsidRDefault="00C91320" w:rsidP="00C91320">
            <w:pPr>
              <w:spacing w:line="160" w:lineRule="atLeast"/>
              <w:ind w:right="-200"/>
              <w:rPr>
                <w:sz w:val="14"/>
                <w:szCs w:val="14"/>
              </w:rPr>
            </w:pPr>
          </w:p>
        </w:tc>
        <w:tc>
          <w:tcPr>
            <w:tcW w:w="630" w:type="dxa"/>
            <w:vAlign w:val="bottom"/>
          </w:tcPr>
          <w:p w14:paraId="4D7E238C" w14:textId="77777777" w:rsidR="00C91320" w:rsidRPr="00411B74" w:rsidRDefault="00C91320" w:rsidP="00C91320">
            <w:pPr>
              <w:spacing w:line="160" w:lineRule="atLeast"/>
              <w:ind w:left="-140" w:right="-200"/>
              <w:rPr>
                <w:sz w:val="14"/>
                <w:szCs w:val="14"/>
              </w:rPr>
            </w:pPr>
          </w:p>
        </w:tc>
        <w:tc>
          <w:tcPr>
            <w:tcW w:w="680" w:type="dxa"/>
          </w:tcPr>
          <w:p w14:paraId="13034A19" w14:textId="77777777" w:rsidR="00C91320" w:rsidRPr="00C91320" w:rsidRDefault="00C91320" w:rsidP="00C91320">
            <w:pPr>
              <w:spacing w:line="160" w:lineRule="atLeast"/>
              <w:ind w:left="-140" w:right="-200"/>
              <w:rPr>
                <w:sz w:val="14"/>
                <w:szCs w:val="14"/>
              </w:rPr>
            </w:pPr>
          </w:p>
        </w:tc>
        <w:tc>
          <w:tcPr>
            <w:tcW w:w="684" w:type="dxa"/>
          </w:tcPr>
          <w:p w14:paraId="70A0D63E" w14:textId="77777777" w:rsidR="00C91320" w:rsidRPr="00411B74" w:rsidRDefault="00C91320" w:rsidP="00C91320">
            <w:pPr>
              <w:tabs>
                <w:tab w:val="decimal" w:pos="502"/>
              </w:tabs>
              <w:spacing w:line="160" w:lineRule="atLeast"/>
              <w:ind w:left="-140" w:right="-108"/>
              <w:rPr>
                <w:sz w:val="14"/>
                <w:szCs w:val="14"/>
              </w:rPr>
            </w:pPr>
          </w:p>
        </w:tc>
        <w:tc>
          <w:tcPr>
            <w:tcW w:w="693" w:type="dxa"/>
          </w:tcPr>
          <w:p w14:paraId="14648BA9" w14:textId="77777777" w:rsidR="00C91320" w:rsidRPr="00411B74" w:rsidRDefault="00C91320" w:rsidP="00C91320">
            <w:pPr>
              <w:tabs>
                <w:tab w:val="decimal" w:pos="502"/>
              </w:tabs>
              <w:spacing w:line="160" w:lineRule="atLeast"/>
              <w:ind w:left="-140" w:right="-108"/>
              <w:rPr>
                <w:sz w:val="14"/>
                <w:szCs w:val="14"/>
                <w:rtl/>
                <w:cs/>
              </w:rPr>
            </w:pPr>
          </w:p>
        </w:tc>
        <w:tc>
          <w:tcPr>
            <w:tcW w:w="657" w:type="dxa"/>
          </w:tcPr>
          <w:p w14:paraId="0EEB73C4" w14:textId="77777777" w:rsidR="00C91320" w:rsidRPr="00411B74" w:rsidRDefault="00C91320" w:rsidP="00C91320">
            <w:pPr>
              <w:tabs>
                <w:tab w:val="decimal" w:pos="502"/>
              </w:tabs>
              <w:spacing w:line="160" w:lineRule="atLeast"/>
              <w:ind w:left="-140" w:right="-108"/>
              <w:rPr>
                <w:sz w:val="14"/>
                <w:szCs w:val="14"/>
              </w:rPr>
            </w:pPr>
          </w:p>
        </w:tc>
        <w:tc>
          <w:tcPr>
            <w:tcW w:w="684" w:type="dxa"/>
          </w:tcPr>
          <w:p w14:paraId="1019374D" w14:textId="77777777" w:rsidR="00C91320" w:rsidRPr="00411B74" w:rsidRDefault="00C91320" w:rsidP="00C91320">
            <w:pPr>
              <w:tabs>
                <w:tab w:val="decimal" w:pos="502"/>
              </w:tabs>
              <w:spacing w:line="160" w:lineRule="atLeast"/>
              <w:ind w:left="-140" w:right="-108"/>
              <w:rPr>
                <w:sz w:val="14"/>
                <w:szCs w:val="14"/>
              </w:rPr>
            </w:pPr>
          </w:p>
        </w:tc>
        <w:tc>
          <w:tcPr>
            <w:tcW w:w="720" w:type="dxa"/>
          </w:tcPr>
          <w:p w14:paraId="557B6FCB" w14:textId="77777777" w:rsidR="00C91320" w:rsidRPr="00411B74" w:rsidRDefault="00C91320" w:rsidP="00C91320">
            <w:pPr>
              <w:tabs>
                <w:tab w:val="decimal" w:pos="502"/>
              </w:tabs>
              <w:spacing w:line="160" w:lineRule="atLeast"/>
              <w:ind w:left="-140" w:right="-108"/>
              <w:rPr>
                <w:sz w:val="14"/>
                <w:szCs w:val="14"/>
              </w:rPr>
            </w:pPr>
          </w:p>
        </w:tc>
        <w:tc>
          <w:tcPr>
            <w:tcW w:w="720" w:type="dxa"/>
          </w:tcPr>
          <w:p w14:paraId="794F1D9F" w14:textId="77777777" w:rsidR="00C91320" w:rsidRPr="00411B74" w:rsidRDefault="00C91320" w:rsidP="00C91320">
            <w:pPr>
              <w:tabs>
                <w:tab w:val="decimal" w:pos="502"/>
              </w:tabs>
              <w:spacing w:line="160" w:lineRule="atLeast"/>
              <w:ind w:left="-140" w:right="-108"/>
              <w:rPr>
                <w:sz w:val="14"/>
                <w:szCs w:val="14"/>
              </w:rPr>
            </w:pPr>
          </w:p>
        </w:tc>
        <w:tc>
          <w:tcPr>
            <w:tcW w:w="693" w:type="dxa"/>
            <w:gridSpan w:val="2"/>
          </w:tcPr>
          <w:p w14:paraId="3948C308" w14:textId="77777777" w:rsidR="00C91320" w:rsidRPr="00411B74" w:rsidRDefault="00C91320" w:rsidP="00C91320">
            <w:pPr>
              <w:tabs>
                <w:tab w:val="decimal" w:pos="502"/>
              </w:tabs>
              <w:spacing w:line="160" w:lineRule="atLeast"/>
              <w:ind w:left="-140" w:right="-108"/>
              <w:rPr>
                <w:sz w:val="14"/>
                <w:szCs w:val="14"/>
              </w:rPr>
            </w:pPr>
          </w:p>
        </w:tc>
      </w:tr>
    </w:tbl>
    <w:p w14:paraId="40294F55" w14:textId="77777777" w:rsidR="00332E21" w:rsidRPr="00CC2561" w:rsidRDefault="00332E21" w:rsidP="007E0073">
      <w:pPr>
        <w:spacing w:line="240" w:lineRule="auto"/>
        <w:jc w:val="thaiDistribute"/>
        <w:rPr>
          <w:rFonts w:cstheme="minorBidi"/>
          <w:sz w:val="24"/>
          <w:szCs w:val="30"/>
          <w:lang w:val="en-US" w:bidi="th-TH"/>
        </w:rPr>
        <w:sectPr w:rsidR="00332E21" w:rsidRPr="00CC2561" w:rsidSect="00332E21">
          <w:footerReference w:type="default" r:id="rId18"/>
          <w:pgSz w:w="16834" w:h="11909" w:orient="landscape" w:code="9"/>
          <w:pgMar w:top="691" w:right="1152" w:bottom="576" w:left="1152" w:header="720" w:footer="720" w:gutter="0"/>
          <w:cols w:space="720"/>
          <w:docGrid w:linePitch="360"/>
        </w:sectPr>
      </w:pPr>
    </w:p>
    <w:p w14:paraId="0BD55124" w14:textId="77777777" w:rsidR="00332E21" w:rsidRPr="00CC2561" w:rsidRDefault="00332E21" w:rsidP="00E523B9">
      <w:pPr>
        <w:spacing w:line="246" w:lineRule="exact"/>
        <w:ind w:left="540"/>
        <w:jc w:val="thaiDistribute"/>
        <w:rPr>
          <w:b/>
          <w:bCs/>
          <w:i/>
          <w:iCs/>
          <w:szCs w:val="22"/>
          <w:lang w:val="en-AU"/>
        </w:rPr>
      </w:pPr>
      <w:r w:rsidRPr="00CC2561">
        <w:rPr>
          <w:b/>
          <w:bCs/>
          <w:i/>
          <w:iCs/>
          <w:szCs w:val="22"/>
          <w:lang w:val="en-AU"/>
        </w:rPr>
        <w:t xml:space="preserve">Geographic information </w:t>
      </w:r>
    </w:p>
    <w:p w14:paraId="11967CB7" w14:textId="77777777" w:rsidR="00332E21" w:rsidRPr="00CC2561" w:rsidRDefault="00332E21" w:rsidP="00E523B9">
      <w:pPr>
        <w:spacing w:line="246" w:lineRule="exact"/>
        <w:ind w:left="540"/>
        <w:jc w:val="thaiDistribute"/>
        <w:rPr>
          <w:b/>
          <w:bCs/>
          <w:i/>
          <w:iCs/>
          <w:szCs w:val="22"/>
          <w:lang w:val="en-AU"/>
        </w:rPr>
      </w:pPr>
    </w:p>
    <w:p w14:paraId="553B3984" w14:textId="77777777" w:rsidR="00332E21" w:rsidRPr="00CC2561" w:rsidRDefault="00332E21" w:rsidP="00E523B9">
      <w:pPr>
        <w:spacing w:line="246" w:lineRule="exact"/>
        <w:ind w:left="540"/>
        <w:jc w:val="thaiDistribute"/>
        <w:rPr>
          <w:szCs w:val="22"/>
          <w:lang w:val="en-AU"/>
        </w:rPr>
      </w:pPr>
      <w:r w:rsidRPr="00CC2561">
        <w:rPr>
          <w:szCs w:val="22"/>
          <w:lang w:val="en-AU"/>
        </w:rPr>
        <w:t>The Group operates in Thailand only. As a result, all the revenues and assets as reflected in these financial statements pertain exclusively to this geographical reportable segment.</w:t>
      </w:r>
    </w:p>
    <w:p w14:paraId="5C1A7044" w14:textId="77777777" w:rsidR="00332E21" w:rsidRPr="00CC2561" w:rsidRDefault="00332E21" w:rsidP="00E523B9">
      <w:pPr>
        <w:spacing w:line="246" w:lineRule="exact"/>
        <w:ind w:left="540"/>
        <w:jc w:val="thaiDistribute"/>
        <w:rPr>
          <w:szCs w:val="22"/>
          <w:lang w:val="en-AU"/>
        </w:rPr>
      </w:pPr>
    </w:p>
    <w:p w14:paraId="7D51CF72" w14:textId="77777777" w:rsidR="00332E21" w:rsidRPr="00CC2561" w:rsidRDefault="00332E21" w:rsidP="00E523B9">
      <w:pPr>
        <w:spacing w:line="246" w:lineRule="exact"/>
        <w:ind w:left="540"/>
        <w:jc w:val="thaiDistribute"/>
        <w:rPr>
          <w:b/>
          <w:bCs/>
          <w:i/>
          <w:iCs/>
          <w:szCs w:val="22"/>
          <w:lang w:val="en-AU"/>
        </w:rPr>
      </w:pPr>
      <w:r w:rsidRPr="00CC2561">
        <w:rPr>
          <w:b/>
          <w:bCs/>
          <w:i/>
          <w:iCs/>
          <w:szCs w:val="22"/>
          <w:lang w:val="en-AU"/>
        </w:rPr>
        <w:t>Timing of revenue recognition</w:t>
      </w:r>
    </w:p>
    <w:p w14:paraId="46903416" w14:textId="77777777" w:rsidR="00332E21" w:rsidRPr="00CC2561" w:rsidRDefault="00332E21" w:rsidP="00E523B9">
      <w:pPr>
        <w:spacing w:line="246" w:lineRule="exact"/>
        <w:ind w:left="540"/>
        <w:jc w:val="thaiDistribute"/>
        <w:rPr>
          <w:b/>
          <w:bCs/>
          <w:i/>
          <w:iCs/>
          <w:szCs w:val="22"/>
          <w:lang w:val="en-AU"/>
        </w:rPr>
      </w:pPr>
    </w:p>
    <w:p w14:paraId="252B0A95" w14:textId="77777777" w:rsidR="00332E21" w:rsidRPr="00CC2561" w:rsidRDefault="00332E21" w:rsidP="00E523B9">
      <w:pPr>
        <w:spacing w:line="246" w:lineRule="exact"/>
        <w:ind w:left="540"/>
        <w:jc w:val="thaiDistribute"/>
        <w:rPr>
          <w:szCs w:val="22"/>
          <w:lang w:val="en-AU"/>
        </w:rPr>
      </w:pPr>
      <w:r w:rsidRPr="00CC2561">
        <w:rPr>
          <w:szCs w:val="22"/>
          <w:lang w:val="en-AU"/>
        </w:rPr>
        <w:t>The Group mostly recognise revenue at a point in time and recognise interest income over the time.</w:t>
      </w:r>
    </w:p>
    <w:p w14:paraId="7F41C0C1" w14:textId="77777777" w:rsidR="00332E21" w:rsidRPr="00CC2561" w:rsidRDefault="00332E21" w:rsidP="00E523B9">
      <w:pPr>
        <w:spacing w:line="246" w:lineRule="exact"/>
        <w:ind w:left="540"/>
        <w:jc w:val="thaiDistribute"/>
        <w:rPr>
          <w:rFonts w:cstheme="minorBidi"/>
          <w:b/>
          <w:bCs/>
          <w:i/>
          <w:iCs/>
          <w:szCs w:val="28"/>
          <w:cs/>
          <w:lang w:val="en-AU" w:bidi="th-TH"/>
        </w:rPr>
      </w:pPr>
    </w:p>
    <w:p w14:paraId="188CA905" w14:textId="77777777" w:rsidR="00332E21" w:rsidRPr="00CC2561" w:rsidRDefault="00332E21" w:rsidP="00E523B9">
      <w:pPr>
        <w:spacing w:line="246" w:lineRule="exact"/>
        <w:ind w:left="540"/>
        <w:jc w:val="thaiDistribute"/>
        <w:rPr>
          <w:b/>
          <w:bCs/>
          <w:i/>
          <w:iCs/>
          <w:szCs w:val="22"/>
          <w:lang w:val="en-AU"/>
        </w:rPr>
      </w:pPr>
      <w:r w:rsidRPr="00CC2561">
        <w:rPr>
          <w:b/>
          <w:bCs/>
          <w:i/>
          <w:iCs/>
          <w:szCs w:val="22"/>
          <w:lang w:val="en-AU"/>
        </w:rPr>
        <w:t>Major customers (Insurance companies)</w:t>
      </w:r>
    </w:p>
    <w:p w14:paraId="673CF6DC" w14:textId="77777777" w:rsidR="00332E21" w:rsidRPr="00CC2561" w:rsidRDefault="00332E21" w:rsidP="00E523B9">
      <w:pPr>
        <w:spacing w:line="246" w:lineRule="exact"/>
        <w:ind w:left="540"/>
        <w:jc w:val="thaiDistribute"/>
        <w:rPr>
          <w:b/>
          <w:bCs/>
          <w:i/>
          <w:iCs/>
          <w:szCs w:val="22"/>
          <w:lang w:val="en-AU"/>
        </w:rPr>
      </w:pPr>
    </w:p>
    <w:p w14:paraId="28D75228" w14:textId="103807CE" w:rsidR="00332E21" w:rsidRPr="00CC2561" w:rsidRDefault="00332E21" w:rsidP="00E523B9">
      <w:pPr>
        <w:spacing w:line="246" w:lineRule="exact"/>
        <w:ind w:left="540"/>
        <w:jc w:val="thaiDistribute"/>
        <w:rPr>
          <w:rFonts w:cstheme="minorBidi"/>
          <w:szCs w:val="28"/>
          <w:cs/>
          <w:lang w:val="en-AU" w:bidi="th-TH"/>
        </w:rPr>
      </w:pPr>
      <w:r w:rsidRPr="00CC2561">
        <w:rPr>
          <w:szCs w:val="22"/>
          <w:lang w:val="en-AU"/>
        </w:rPr>
        <w:t xml:space="preserve">For the </w:t>
      </w:r>
      <w:r w:rsidR="00DF778B" w:rsidRPr="00CC2561">
        <w:rPr>
          <w:szCs w:val="22"/>
          <w:lang w:val="en-AU"/>
        </w:rPr>
        <w:t xml:space="preserve">three-month period </w:t>
      </w:r>
      <w:r w:rsidR="004263EC" w:rsidRPr="00CC2561">
        <w:rPr>
          <w:szCs w:val="22"/>
          <w:lang w:val="en-AU"/>
        </w:rPr>
        <w:t>e</w:t>
      </w:r>
      <w:r w:rsidRPr="00CC2561">
        <w:rPr>
          <w:szCs w:val="22"/>
          <w:lang w:val="en-AU"/>
        </w:rPr>
        <w:t xml:space="preserve">nded </w:t>
      </w:r>
      <w:r w:rsidR="00055ECF">
        <w:rPr>
          <w:szCs w:val="22"/>
          <w:lang w:val="en-AU"/>
        </w:rPr>
        <w:t>31 March 2026</w:t>
      </w:r>
      <w:r w:rsidRPr="00CC2561">
        <w:rPr>
          <w:szCs w:val="22"/>
          <w:lang w:val="en-AU"/>
        </w:rPr>
        <w:t xml:space="preserve">, the Group has revenue from major customers </w:t>
      </w:r>
      <w:r w:rsidR="00DC0AD7" w:rsidRPr="00DC0AD7">
        <w:rPr>
          <w:szCs w:val="22"/>
          <w:lang w:val="en-AU"/>
        </w:rPr>
        <w:t>(Insurance companies) (the amount of revenue is equal to or over 10% total revenue) 4 customers, in amount of Baht 593 million.</w:t>
      </w:r>
      <w:r w:rsidRPr="00CC2561">
        <w:rPr>
          <w:szCs w:val="22"/>
          <w:lang w:val="en-AU"/>
        </w:rPr>
        <w:t xml:space="preserve"> </w:t>
      </w:r>
      <w:r w:rsidRPr="00CC2561">
        <w:rPr>
          <w:i/>
          <w:iCs/>
          <w:szCs w:val="22"/>
          <w:lang w:val="en-AU"/>
        </w:rPr>
        <w:t>(202</w:t>
      </w:r>
      <w:r w:rsidR="00055ECF">
        <w:rPr>
          <w:i/>
          <w:iCs/>
          <w:szCs w:val="22"/>
          <w:lang w:val="en-AU"/>
        </w:rPr>
        <w:t>5</w:t>
      </w:r>
      <w:r w:rsidRPr="00CC2561">
        <w:rPr>
          <w:i/>
          <w:iCs/>
          <w:szCs w:val="22"/>
          <w:lang w:val="en-AU"/>
        </w:rPr>
        <w:t xml:space="preserve">: </w:t>
      </w:r>
      <w:r w:rsidR="007F6199" w:rsidRPr="007F6199">
        <w:rPr>
          <w:i/>
          <w:iCs/>
          <w:szCs w:val="22"/>
          <w:lang w:val="en-AU"/>
        </w:rPr>
        <w:t>4 major customers, in amount of Baht 6</w:t>
      </w:r>
      <w:r w:rsidR="00055ECF">
        <w:rPr>
          <w:i/>
          <w:iCs/>
          <w:szCs w:val="22"/>
          <w:lang w:val="en-AU"/>
        </w:rPr>
        <w:t>82</w:t>
      </w:r>
      <w:r w:rsidR="007F6199" w:rsidRPr="007F6199">
        <w:rPr>
          <w:i/>
          <w:iCs/>
          <w:szCs w:val="22"/>
          <w:lang w:val="en-AU"/>
        </w:rPr>
        <w:t xml:space="preserve"> million</w:t>
      </w:r>
      <w:r w:rsidRPr="00CC2561">
        <w:rPr>
          <w:i/>
          <w:iCs/>
          <w:szCs w:val="22"/>
          <w:lang w:val="en-AU"/>
        </w:rPr>
        <w:t>)</w:t>
      </w:r>
      <w:r w:rsidRPr="00CC2561">
        <w:rPr>
          <w:szCs w:val="22"/>
          <w:lang w:val="en-AU"/>
        </w:rPr>
        <w:t>, arising from revenue by the non-life insurance.</w:t>
      </w:r>
    </w:p>
    <w:p w14:paraId="67778226" w14:textId="77777777" w:rsidR="00332E21" w:rsidRPr="00CC2561" w:rsidRDefault="00332E21" w:rsidP="00E523B9">
      <w:pPr>
        <w:spacing w:line="246" w:lineRule="exact"/>
        <w:ind w:left="576"/>
        <w:jc w:val="thaiDistribute"/>
        <w:rPr>
          <w:b/>
          <w:bCs/>
          <w:i/>
          <w:iCs/>
          <w:color w:val="FF0000"/>
          <w:szCs w:val="22"/>
          <w:lang w:val="en-AU"/>
        </w:rPr>
      </w:pPr>
    </w:p>
    <w:p w14:paraId="6EC8DFCB" w14:textId="01BE88DB" w:rsidR="00332E21" w:rsidRPr="00CC2561" w:rsidRDefault="00332E21" w:rsidP="00E523B9">
      <w:pPr>
        <w:pStyle w:val="Heading1"/>
        <w:spacing w:line="246" w:lineRule="exact"/>
      </w:pPr>
      <w:r w:rsidRPr="00CC2561">
        <w:t>1</w:t>
      </w:r>
      <w:r w:rsidR="001806EC" w:rsidRPr="00CC2561">
        <w:t>7</w:t>
      </w:r>
      <w:r w:rsidRPr="00CC2561">
        <w:tab/>
        <w:t>Income tax</w:t>
      </w:r>
    </w:p>
    <w:p w14:paraId="2B3E4F7B" w14:textId="77777777" w:rsidR="00332E21" w:rsidRPr="00CC2561" w:rsidRDefault="00332E21" w:rsidP="00E523B9">
      <w:pPr>
        <w:spacing w:line="246" w:lineRule="exact"/>
        <w:ind w:left="540" w:right="-25"/>
        <w:jc w:val="both"/>
        <w:rPr>
          <w:szCs w:val="22"/>
          <w:lang w:bidi="th-TH"/>
        </w:rPr>
      </w:pPr>
    </w:p>
    <w:p w14:paraId="294BBBC0" w14:textId="52EBBC13" w:rsidR="00DF778B" w:rsidRPr="00055ECF" w:rsidRDefault="00332E21" w:rsidP="00055ECF">
      <w:pPr>
        <w:spacing w:line="246" w:lineRule="exact"/>
        <w:ind w:left="540" w:right="-25"/>
        <w:jc w:val="both"/>
        <w:rPr>
          <w:rFonts w:cs="Angsana New"/>
          <w:i/>
          <w:iCs/>
          <w:szCs w:val="22"/>
          <w:lang w:bidi="th-TH"/>
        </w:rPr>
      </w:pPr>
      <w:r w:rsidRPr="00CC2561">
        <w:rPr>
          <w:rFonts w:cs="Angsana New"/>
          <w:szCs w:val="22"/>
          <w:lang w:bidi="th-TH"/>
        </w:rPr>
        <w:t xml:space="preserve">Income tax expense is recognised based on management’s best estimate of the weighted average annual income tax rate expected for the full financial year multiplied by the pre-tax income of the interim reporting period. The Group’s consolidated effective tax rate in respect of continuing operations for the </w:t>
      </w:r>
      <w:r w:rsidR="00055ECF">
        <w:rPr>
          <w:rFonts w:cs="Angsana New"/>
          <w:szCs w:val="22"/>
          <w:lang w:bidi="th-TH"/>
        </w:rPr>
        <w:t>three</w:t>
      </w:r>
      <w:r w:rsidR="00DF778B" w:rsidRPr="00CC2561">
        <w:rPr>
          <w:rFonts w:cs="Angsana New"/>
          <w:szCs w:val="22"/>
          <w:lang w:bidi="th-TH"/>
        </w:rPr>
        <w:t xml:space="preserve">-month period ended </w:t>
      </w:r>
      <w:r w:rsidR="00055ECF">
        <w:rPr>
          <w:rFonts w:cs="Angsana New"/>
          <w:szCs w:val="22"/>
          <w:lang w:bidi="th-TH"/>
        </w:rPr>
        <w:t>31 March 2026</w:t>
      </w:r>
      <w:r w:rsidRPr="00CC2561">
        <w:rPr>
          <w:rFonts w:cs="Angsana New"/>
          <w:szCs w:val="22"/>
          <w:lang w:bidi="th-TH"/>
        </w:rPr>
        <w:t xml:space="preserve"> was </w:t>
      </w:r>
      <w:r w:rsidR="001F5186">
        <w:rPr>
          <w:szCs w:val="22"/>
        </w:rPr>
        <w:t>19</w:t>
      </w:r>
      <w:r w:rsidRPr="00CC2561">
        <w:rPr>
          <w:rFonts w:cs="Angsana New"/>
          <w:szCs w:val="22"/>
          <w:lang w:bidi="th-TH"/>
        </w:rPr>
        <w:t xml:space="preserve">% </w:t>
      </w:r>
      <w:r w:rsidRPr="00CC2561">
        <w:rPr>
          <w:rFonts w:cs="Angsana New"/>
          <w:i/>
          <w:iCs/>
          <w:szCs w:val="22"/>
          <w:lang w:bidi="th-TH"/>
        </w:rPr>
        <w:t>(202</w:t>
      </w:r>
      <w:r w:rsidR="00055ECF">
        <w:rPr>
          <w:rFonts w:cs="Angsana New"/>
          <w:i/>
          <w:iCs/>
          <w:szCs w:val="22"/>
          <w:lang w:bidi="th-TH"/>
        </w:rPr>
        <w:t>5</w:t>
      </w:r>
      <w:r w:rsidRPr="00CC2561">
        <w:rPr>
          <w:rFonts w:cs="Angsana New"/>
          <w:i/>
          <w:iCs/>
          <w:szCs w:val="22"/>
          <w:lang w:bidi="th-TH"/>
        </w:rPr>
        <w:t xml:space="preserve">: </w:t>
      </w:r>
      <w:r w:rsidR="00DF778B" w:rsidRPr="00CC2561">
        <w:rPr>
          <w:rFonts w:cs="Angsana New"/>
          <w:i/>
          <w:iCs/>
          <w:szCs w:val="22"/>
          <w:lang w:bidi="th-TH"/>
        </w:rPr>
        <w:t>20</w:t>
      </w:r>
      <w:r w:rsidRPr="00CC2561">
        <w:rPr>
          <w:rFonts w:cs="Angsana New"/>
          <w:i/>
          <w:iCs/>
          <w:szCs w:val="22"/>
          <w:lang w:bidi="th-TH"/>
        </w:rPr>
        <w:t>%).</w:t>
      </w:r>
    </w:p>
    <w:p w14:paraId="7C8D3675" w14:textId="77777777" w:rsidR="00332E21" w:rsidRPr="00CC2561" w:rsidRDefault="00332E21" w:rsidP="00E523B9">
      <w:pPr>
        <w:spacing w:line="246" w:lineRule="exact"/>
        <w:ind w:left="540" w:right="-25"/>
        <w:jc w:val="both"/>
        <w:rPr>
          <w:rFonts w:cs="Angsana New"/>
          <w:szCs w:val="22"/>
          <w:lang w:bidi="th-TH"/>
        </w:rPr>
      </w:pPr>
    </w:p>
    <w:p w14:paraId="506F1313" w14:textId="79DE98C5" w:rsidR="00332E21" w:rsidRPr="00CC2561" w:rsidRDefault="00332E21" w:rsidP="00E523B9">
      <w:pPr>
        <w:pStyle w:val="Heading1"/>
        <w:spacing w:line="246" w:lineRule="exact"/>
        <w:rPr>
          <w:rFonts w:cstheme="minorBidi"/>
          <w:cs/>
        </w:rPr>
      </w:pPr>
      <w:r w:rsidRPr="00CC2561">
        <w:t>1</w:t>
      </w:r>
      <w:r w:rsidR="00055ECF">
        <w:t>8</w:t>
      </w:r>
      <w:r w:rsidRPr="00CC2561">
        <w:tab/>
        <w:t>Earnings</w:t>
      </w:r>
      <w:r w:rsidRPr="00CC2561">
        <w:rPr>
          <w:rFonts w:cstheme="minorBidi"/>
        </w:rPr>
        <w:t xml:space="preserve"> </w:t>
      </w:r>
      <w:r w:rsidRPr="00CC2561">
        <w:t>per share</w:t>
      </w:r>
    </w:p>
    <w:p w14:paraId="503BA162" w14:textId="77777777" w:rsidR="00332E21" w:rsidRPr="00CC2561" w:rsidRDefault="00332E21" w:rsidP="00E523B9">
      <w:pPr>
        <w:pStyle w:val="BodyText"/>
        <w:spacing w:after="0" w:line="246" w:lineRule="exact"/>
        <w:ind w:left="540"/>
        <w:rPr>
          <w:szCs w:val="22"/>
          <w:lang w:val="en-US" w:bidi="th-TH"/>
        </w:rPr>
      </w:pPr>
    </w:p>
    <w:p w14:paraId="1AAB1282" w14:textId="77777777" w:rsidR="00332E21" w:rsidRDefault="00332E21" w:rsidP="00E523B9">
      <w:pPr>
        <w:spacing w:line="246" w:lineRule="exact"/>
        <w:ind w:left="540" w:right="18"/>
        <w:jc w:val="both"/>
        <w:rPr>
          <w:szCs w:val="22"/>
        </w:rPr>
      </w:pPr>
      <w:r w:rsidRPr="00CC2561">
        <w:rPr>
          <w:szCs w:val="22"/>
          <w:lang w:bidi="th-TH"/>
        </w:rPr>
        <w:t>Earnings per share is calculated by dividing the profit or loss attributable to ordinary shareholders of the Company by the weighted average number of ordinary shares outstanding during the period.</w:t>
      </w:r>
    </w:p>
    <w:p w14:paraId="2FF1B9E7" w14:textId="6B4D4C04" w:rsidR="00332E21" w:rsidRDefault="00332E21" w:rsidP="00AC1095">
      <w:pPr>
        <w:spacing w:line="246" w:lineRule="exact"/>
        <w:ind w:right="-25"/>
        <w:jc w:val="both"/>
        <w:rPr>
          <w:szCs w:val="22"/>
          <w:lang w:bidi="th-TH"/>
        </w:rPr>
      </w:pPr>
    </w:p>
    <w:tbl>
      <w:tblPr>
        <w:tblW w:w="9153" w:type="dxa"/>
        <w:tblInd w:w="540" w:type="dxa"/>
        <w:tblBorders>
          <w:top w:val="single" w:sz="4" w:space="0" w:color="auto"/>
        </w:tblBorders>
        <w:tblLayout w:type="fixed"/>
        <w:tblLook w:val="0000" w:firstRow="0" w:lastRow="0" w:firstColumn="0" w:lastColumn="0" w:noHBand="0" w:noVBand="0"/>
      </w:tblPr>
      <w:tblGrid>
        <w:gridCol w:w="3843"/>
        <w:gridCol w:w="1170"/>
        <w:gridCol w:w="270"/>
        <w:gridCol w:w="1170"/>
        <w:gridCol w:w="270"/>
        <w:gridCol w:w="1080"/>
        <w:gridCol w:w="270"/>
        <w:gridCol w:w="1080"/>
      </w:tblGrid>
      <w:tr w:rsidR="00E523B9" w:rsidRPr="00D24EFE" w14:paraId="2B4523D6" w14:textId="77777777" w:rsidTr="00825487">
        <w:trPr>
          <w:trHeight w:val="443"/>
        </w:trPr>
        <w:tc>
          <w:tcPr>
            <w:tcW w:w="3843" w:type="dxa"/>
            <w:tcBorders>
              <w:top w:val="nil"/>
            </w:tcBorders>
          </w:tcPr>
          <w:p w14:paraId="62981CDA" w14:textId="77777777" w:rsidR="00E523B9" w:rsidRPr="00825487" w:rsidRDefault="00E523B9" w:rsidP="00E523B9">
            <w:pPr>
              <w:spacing w:line="246" w:lineRule="exact"/>
              <w:rPr>
                <w:b/>
                <w:bCs/>
                <w:i/>
                <w:iCs/>
                <w:sz w:val="20"/>
              </w:rPr>
            </w:pPr>
          </w:p>
        </w:tc>
        <w:tc>
          <w:tcPr>
            <w:tcW w:w="2610" w:type="dxa"/>
            <w:gridSpan w:val="3"/>
            <w:tcBorders>
              <w:top w:val="nil"/>
            </w:tcBorders>
          </w:tcPr>
          <w:p w14:paraId="0097B0E4" w14:textId="77777777" w:rsidR="00E523B9" w:rsidRPr="00825487" w:rsidRDefault="00E523B9" w:rsidP="00E523B9">
            <w:pPr>
              <w:tabs>
                <w:tab w:val="left" w:pos="600"/>
                <w:tab w:val="left" w:pos="900"/>
                <w:tab w:val="right" w:pos="7280"/>
                <w:tab w:val="right" w:pos="8540"/>
              </w:tabs>
              <w:spacing w:line="246" w:lineRule="exact"/>
              <w:ind w:right="-50"/>
              <w:jc w:val="center"/>
              <w:rPr>
                <w:b/>
                <w:bCs/>
                <w:sz w:val="20"/>
              </w:rPr>
            </w:pPr>
            <w:r w:rsidRPr="00825487">
              <w:rPr>
                <w:b/>
                <w:bCs/>
                <w:sz w:val="20"/>
              </w:rPr>
              <w:t>Consolidated financial statements</w:t>
            </w:r>
          </w:p>
        </w:tc>
        <w:tc>
          <w:tcPr>
            <w:tcW w:w="270" w:type="dxa"/>
            <w:tcBorders>
              <w:top w:val="nil"/>
            </w:tcBorders>
          </w:tcPr>
          <w:p w14:paraId="5669B833" w14:textId="77777777" w:rsidR="00E523B9" w:rsidRPr="00825487" w:rsidRDefault="00E523B9" w:rsidP="00E523B9">
            <w:pPr>
              <w:tabs>
                <w:tab w:val="left" w:pos="600"/>
                <w:tab w:val="left" w:pos="900"/>
                <w:tab w:val="right" w:pos="7280"/>
                <w:tab w:val="right" w:pos="8540"/>
              </w:tabs>
              <w:spacing w:line="246" w:lineRule="exact"/>
              <w:ind w:right="-50"/>
              <w:jc w:val="center"/>
              <w:rPr>
                <w:sz w:val="20"/>
              </w:rPr>
            </w:pPr>
          </w:p>
        </w:tc>
        <w:tc>
          <w:tcPr>
            <w:tcW w:w="2430" w:type="dxa"/>
            <w:gridSpan w:val="3"/>
            <w:tcBorders>
              <w:top w:val="nil"/>
            </w:tcBorders>
          </w:tcPr>
          <w:p w14:paraId="30CC5E29" w14:textId="77777777" w:rsidR="00E523B9" w:rsidRPr="00825487" w:rsidRDefault="00E523B9" w:rsidP="00E523B9">
            <w:pPr>
              <w:tabs>
                <w:tab w:val="left" w:pos="600"/>
                <w:tab w:val="left" w:pos="900"/>
                <w:tab w:val="right" w:pos="7280"/>
                <w:tab w:val="right" w:pos="8540"/>
              </w:tabs>
              <w:spacing w:line="246" w:lineRule="exact"/>
              <w:ind w:right="-50"/>
              <w:jc w:val="center"/>
              <w:rPr>
                <w:sz w:val="20"/>
                <w:cs/>
                <w:lang w:bidi="th-TH"/>
              </w:rPr>
            </w:pPr>
            <w:r w:rsidRPr="00825487">
              <w:rPr>
                <w:b/>
                <w:bCs/>
                <w:sz w:val="20"/>
              </w:rPr>
              <w:t>Separate financial statements</w:t>
            </w:r>
          </w:p>
        </w:tc>
      </w:tr>
      <w:tr w:rsidR="009676DC" w:rsidRPr="00D24EFE" w14:paraId="24E7D3AE" w14:textId="77777777" w:rsidTr="00825487">
        <w:trPr>
          <w:trHeight w:val="56"/>
        </w:trPr>
        <w:tc>
          <w:tcPr>
            <w:tcW w:w="3843" w:type="dxa"/>
            <w:tcBorders>
              <w:top w:val="nil"/>
            </w:tcBorders>
          </w:tcPr>
          <w:p w14:paraId="443439CC" w14:textId="5A01FA3F" w:rsidR="009676DC" w:rsidRPr="00825487" w:rsidRDefault="009676DC" w:rsidP="009676DC">
            <w:pPr>
              <w:spacing w:line="246" w:lineRule="exact"/>
              <w:ind w:right="-199"/>
              <w:rPr>
                <w:b/>
                <w:bCs/>
                <w:i/>
                <w:iCs/>
                <w:sz w:val="20"/>
              </w:rPr>
            </w:pPr>
            <w:r w:rsidRPr="00825487">
              <w:rPr>
                <w:b/>
                <w:bCs/>
                <w:i/>
                <w:iCs/>
                <w:sz w:val="20"/>
              </w:rPr>
              <w:t>Three-month period ended 31 March</w:t>
            </w:r>
          </w:p>
        </w:tc>
        <w:tc>
          <w:tcPr>
            <w:tcW w:w="1170" w:type="dxa"/>
            <w:tcBorders>
              <w:top w:val="nil"/>
            </w:tcBorders>
          </w:tcPr>
          <w:p w14:paraId="0B84D7C2" w14:textId="6C33F103" w:rsidR="009676DC" w:rsidRPr="00825487" w:rsidRDefault="009676DC" w:rsidP="009676DC">
            <w:pPr>
              <w:tabs>
                <w:tab w:val="left" w:pos="600"/>
                <w:tab w:val="left" w:pos="900"/>
                <w:tab w:val="right" w:pos="7280"/>
                <w:tab w:val="right" w:pos="8540"/>
              </w:tabs>
              <w:spacing w:line="246" w:lineRule="exact"/>
              <w:ind w:right="-50"/>
              <w:jc w:val="center"/>
              <w:rPr>
                <w:sz w:val="20"/>
                <w:u w:val="single"/>
              </w:rPr>
            </w:pPr>
            <w:r w:rsidRPr="00825487">
              <w:rPr>
                <w:sz w:val="20"/>
              </w:rPr>
              <w:t>2026</w:t>
            </w:r>
          </w:p>
        </w:tc>
        <w:tc>
          <w:tcPr>
            <w:tcW w:w="270" w:type="dxa"/>
            <w:tcBorders>
              <w:top w:val="nil"/>
            </w:tcBorders>
          </w:tcPr>
          <w:p w14:paraId="0255E42E" w14:textId="77777777" w:rsidR="009676DC" w:rsidRPr="00825487" w:rsidRDefault="009676DC" w:rsidP="009676DC">
            <w:pPr>
              <w:tabs>
                <w:tab w:val="left" w:pos="600"/>
                <w:tab w:val="left" w:pos="900"/>
                <w:tab w:val="right" w:pos="7280"/>
                <w:tab w:val="right" w:pos="8540"/>
              </w:tabs>
              <w:spacing w:line="246" w:lineRule="exact"/>
              <w:ind w:right="-50"/>
              <w:jc w:val="center"/>
              <w:rPr>
                <w:sz w:val="20"/>
              </w:rPr>
            </w:pPr>
          </w:p>
        </w:tc>
        <w:tc>
          <w:tcPr>
            <w:tcW w:w="1170" w:type="dxa"/>
            <w:tcBorders>
              <w:top w:val="nil"/>
            </w:tcBorders>
          </w:tcPr>
          <w:p w14:paraId="323619C1" w14:textId="067240A8" w:rsidR="009676DC" w:rsidRPr="00825487" w:rsidRDefault="009676DC" w:rsidP="009676DC">
            <w:pPr>
              <w:tabs>
                <w:tab w:val="right" w:pos="7280"/>
                <w:tab w:val="right" w:pos="8540"/>
              </w:tabs>
              <w:spacing w:line="246" w:lineRule="exact"/>
              <w:ind w:right="-112"/>
              <w:jc w:val="center"/>
              <w:rPr>
                <w:sz w:val="20"/>
                <w:u w:val="single"/>
              </w:rPr>
            </w:pPr>
            <w:r w:rsidRPr="00825487">
              <w:rPr>
                <w:sz w:val="20"/>
              </w:rPr>
              <w:t>2025</w:t>
            </w:r>
          </w:p>
        </w:tc>
        <w:tc>
          <w:tcPr>
            <w:tcW w:w="270" w:type="dxa"/>
            <w:tcBorders>
              <w:top w:val="nil"/>
            </w:tcBorders>
          </w:tcPr>
          <w:p w14:paraId="6086D016" w14:textId="77777777" w:rsidR="009676DC" w:rsidRPr="00825487" w:rsidRDefault="009676DC" w:rsidP="009676DC">
            <w:pPr>
              <w:tabs>
                <w:tab w:val="left" w:pos="600"/>
                <w:tab w:val="left" w:pos="900"/>
                <w:tab w:val="right" w:pos="7280"/>
                <w:tab w:val="right" w:pos="8540"/>
              </w:tabs>
              <w:spacing w:line="246" w:lineRule="exact"/>
              <w:ind w:right="-50"/>
              <w:jc w:val="center"/>
              <w:rPr>
                <w:sz w:val="20"/>
              </w:rPr>
            </w:pPr>
          </w:p>
        </w:tc>
        <w:tc>
          <w:tcPr>
            <w:tcW w:w="1080" w:type="dxa"/>
            <w:tcBorders>
              <w:top w:val="nil"/>
            </w:tcBorders>
          </w:tcPr>
          <w:p w14:paraId="5986A04E" w14:textId="66A8FABD" w:rsidR="009676DC" w:rsidRPr="00825487" w:rsidRDefault="009676DC" w:rsidP="009676DC">
            <w:pPr>
              <w:tabs>
                <w:tab w:val="left" w:pos="701"/>
                <w:tab w:val="left" w:pos="900"/>
                <w:tab w:val="right" w:pos="7280"/>
                <w:tab w:val="right" w:pos="8540"/>
              </w:tabs>
              <w:spacing w:line="246" w:lineRule="exact"/>
              <w:ind w:right="-50"/>
              <w:jc w:val="center"/>
              <w:rPr>
                <w:sz w:val="20"/>
                <w:u w:val="single"/>
              </w:rPr>
            </w:pPr>
            <w:r w:rsidRPr="00825487">
              <w:rPr>
                <w:sz w:val="20"/>
              </w:rPr>
              <w:t>2026</w:t>
            </w:r>
          </w:p>
        </w:tc>
        <w:tc>
          <w:tcPr>
            <w:tcW w:w="270" w:type="dxa"/>
            <w:tcBorders>
              <w:top w:val="nil"/>
            </w:tcBorders>
          </w:tcPr>
          <w:p w14:paraId="1CC0B4F8" w14:textId="77777777" w:rsidR="009676DC" w:rsidRPr="00825487" w:rsidRDefault="009676DC" w:rsidP="009676DC">
            <w:pPr>
              <w:tabs>
                <w:tab w:val="left" w:pos="600"/>
                <w:tab w:val="left" w:pos="900"/>
                <w:tab w:val="right" w:pos="7280"/>
                <w:tab w:val="right" w:pos="8540"/>
              </w:tabs>
              <w:spacing w:line="246" w:lineRule="exact"/>
              <w:ind w:right="-50"/>
              <w:jc w:val="center"/>
              <w:rPr>
                <w:sz w:val="20"/>
              </w:rPr>
            </w:pPr>
          </w:p>
        </w:tc>
        <w:tc>
          <w:tcPr>
            <w:tcW w:w="1080" w:type="dxa"/>
            <w:tcBorders>
              <w:top w:val="nil"/>
            </w:tcBorders>
          </w:tcPr>
          <w:p w14:paraId="06EBF377" w14:textId="7C252942" w:rsidR="009676DC" w:rsidRPr="00825487" w:rsidRDefault="009676DC" w:rsidP="009676DC">
            <w:pPr>
              <w:tabs>
                <w:tab w:val="left" w:pos="600"/>
                <w:tab w:val="left" w:pos="900"/>
                <w:tab w:val="right" w:pos="7280"/>
                <w:tab w:val="right" w:pos="8540"/>
              </w:tabs>
              <w:spacing w:line="246" w:lineRule="exact"/>
              <w:ind w:right="-50"/>
              <w:jc w:val="center"/>
              <w:rPr>
                <w:sz w:val="20"/>
                <w:u w:val="single"/>
                <w:rtl/>
                <w:cs/>
              </w:rPr>
            </w:pPr>
            <w:r w:rsidRPr="00825487">
              <w:rPr>
                <w:sz w:val="20"/>
              </w:rPr>
              <w:t>2025</w:t>
            </w:r>
          </w:p>
        </w:tc>
      </w:tr>
      <w:tr w:rsidR="00E523B9" w:rsidRPr="00D24EFE" w14:paraId="05F54D09" w14:textId="77777777" w:rsidTr="00825487">
        <w:tc>
          <w:tcPr>
            <w:tcW w:w="3843" w:type="dxa"/>
            <w:tcBorders>
              <w:top w:val="nil"/>
            </w:tcBorders>
          </w:tcPr>
          <w:p w14:paraId="6CB07D92" w14:textId="77777777" w:rsidR="00E523B9" w:rsidRPr="00825487" w:rsidRDefault="00E523B9" w:rsidP="00E523B9">
            <w:pPr>
              <w:spacing w:line="246" w:lineRule="exact"/>
              <w:ind w:right="-50"/>
              <w:jc w:val="thaiDistribute"/>
              <w:rPr>
                <w:b/>
                <w:bCs/>
                <w:sz w:val="20"/>
                <w:u w:val="single"/>
              </w:rPr>
            </w:pPr>
          </w:p>
        </w:tc>
        <w:tc>
          <w:tcPr>
            <w:tcW w:w="5310" w:type="dxa"/>
            <w:gridSpan w:val="7"/>
            <w:tcBorders>
              <w:top w:val="nil"/>
              <w:bottom w:val="nil"/>
            </w:tcBorders>
            <w:vAlign w:val="bottom"/>
          </w:tcPr>
          <w:p w14:paraId="49CE2F31" w14:textId="77777777" w:rsidR="00E523B9" w:rsidRPr="00825487" w:rsidRDefault="00E523B9" w:rsidP="00E523B9">
            <w:pPr>
              <w:tabs>
                <w:tab w:val="left" w:pos="600"/>
                <w:tab w:val="left" w:pos="900"/>
                <w:tab w:val="right" w:pos="7280"/>
                <w:tab w:val="right" w:pos="8540"/>
              </w:tabs>
              <w:spacing w:line="246" w:lineRule="exact"/>
              <w:ind w:right="-50"/>
              <w:jc w:val="center"/>
              <w:rPr>
                <w:sz w:val="20"/>
                <w:u w:val="single"/>
              </w:rPr>
            </w:pPr>
            <w:r w:rsidRPr="00825487">
              <w:rPr>
                <w:i/>
                <w:iCs/>
                <w:spacing w:val="-4"/>
                <w:sz w:val="20"/>
              </w:rPr>
              <w:t>(in thousand Baht /</w:t>
            </w:r>
            <w:r w:rsidRPr="00825487">
              <w:rPr>
                <w:i/>
                <w:iCs/>
                <w:spacing w:val="-4"/>
                <w:sz w:val="20"/>
                <w:rtl/>
                <w:cs/>
              </w:rPr>
              <w:t xml:space="preserve"> </w:t>
            </w:r>
            <w:r w:rsidRPr="00825487">
              <w:rPr>
                <w:i/>
                <w:iCs/>
                <w:spacing w:val="-4"/>
                <w:sz w:val="20"/>
              </w:rPr>
              <w:t>thousand shares)</w:t>
            </w:r>
          </w:p>
        </w:tc>
      </w:tr>
      <w:tr w:rsidR="002F113D" w:rsidRPr="00D24EFE" w14:paraId="481E17E4" w14:textId="77777777" w:rsidTr="00825487">
        <w:tc>
          <w:tcPr>
            <w:tcW w:w="3843" w:type="dxa"/>
            <w:tcBorders>
              <w:top w:val="nil"/>
            </w:tcBorders>
          </w:tcPr>
          <w:p w14:paraId="2E990AC4" w14:textId="77777777" w:rsidR="002F113D" w:rsidRPr="00825487" w:rsidRDefault="002F113D" w:rsidP="002F113D">
            <w:pPr>
              <w:spacing w:line="246" w:lineRule="exact"/>
              <w:ind w:left="148" w:right="-50" w:hanging="148"/>
              <w:rPr>
                <w:sz w:val="20"/>
              </w:rPr>
            </w:pPr>
            <w:r w:rsidRPr="00825487">
              <w:rPr>
                <w:sz w:val="20"/>
              </w:rPr>
              <w:t>Profit for the period attributable to ordinary shareholders of the Company</w:t>
            </w:r>
          </w:p>
        </w:tc>
        <w:tc>
          <w:tcPr>
            <w:tcW w:w="1170" w:type="dxa"/>
            <w:vAlign w:val="bottom"/>
          </w:tcPr>
          <w:p w14:paraId="403ED965" w14:textId="1C8056E0" w:rsidR="002F113D" w:rsidRPr="00C24776" w:rsidRDefault="002F113D" w:rsidP="002F113D">
            <w:pPr>
              <w:spacing w:line="246" w:lineRule="exact"/>
              <w:jc w:val="right"/>
              <w:rPr>
                <w:rFonts w:cstheme="minorBidi"/>
                <w:sz w:val="20"/>
                <w:szCs w:val="25"/>
                <w:cs/>
                <w:lang w:bidi="th-TH"/>
              </w:rPr>
            </w:pPr>
            <w:r w:rsidRPr="00825487">
              <w:rPr>
                <w:sz w:val="20"/>
              </w:rPr>
              <w:t>185,71</w:t>
            </w:r>
            <w:r w:rsidR="00AC1095">
              <w:rPr>
                <w:sz w:val="20"/>
              </w:rPr>
              <w:t>2</w:t>
            </w:r>
          </w:p>
        </w:tc>
        <w:tc>
          <w:tcPr>
            <w:tcW w:w="270" w:type="dxa"/>
            <w:tcBorders>
              <w:top w:val="nil"/>
            </w:tcBorders>
            <w:vAlign w:val="bottom"/>
          </w:tcPr>
          <w:p w14:paraId="4626C983" w14:textId="77777777" w:rsidR="002F113D" w:rsidRPr="00825487" w:rsidRDefault="002F113D" w:rsidP="002F113D">
            <w:pPr>
              <w:spacing w:line="246" w:lineRule="exact"/>
              <w:jc w:val="right"/>
              <w:rPr>
                <w:sz w:val="20"/>
              </w:rPr>
            </w:pPr>
          </w:p>
        </w:tc>
        <w:tc>
          <w:tcPr>
            <w:tcW w:w="1170" w:type="dxa"/>
            <w:tcBorders>
              <w:top w:val="nil"/>
            </w:tcBorders>
            <w:vAlign w:val="bottom"/>
          </w:tcPr>
          <w:p w14:paraId="590D8DEA" w14:textId="63B961D0" w:rsidR="002F113D" w:rsidRPr="00825487" w:rsidRDefault="002F113D" w:rsidP="002F113D">
            <w:pPr>
              <w:spacing w:line="246" w:lineRule="exact"/>
              <w:jc w:val="right"/>
              <w:rPr>
                <w:sz w:val="20"/>
              </w:rPr>
            </w:pPr>
            <w:r w:rsidRPr="00825487">
              <w:rPr>
                <w:sz w:val="20"/>
                <w:lang w:bidi="th-TH"/>
              </w:rPr>
              <w:t>228,312</w:t>
            </w:r>
          </w:p>
        </w:tc>
        <w:tc>
          <w:tcPr>
            <w:tcW w:w="270" w:type="dxa"/>
            <w:tcBorders>
              <w:top w:val="nil"/>
            </w:tcBorders>
            <w:vAlign w:val="bottom"/>
          </w:tcPr>
          <w:p w14:paraId="780A365A" w14:textId="77777777" w:rsidR="002F113D" w:rsidRPr="00825487" w:rsidRDefault="002F113D" w:rsidP="002F113D">
            <w:pPr>
              <w:spacing w:line="246" w:lineRule="exact"/>
              <w:jc w:val="right"/>
              <w:rPr>
                <w:sz w:val="20"/>
              </w:rPr>
            </w:pPr>
          </w:p>
        </w:tc>
        <w:tc>
          <w:tcPr>
            <w:tcW w:w="1080" w:type="dxa"/>
            <w:vAlign w:val="bottom"/>
          </w:tcPr>
          <w:p w14:paraId="3AD40D90" w14:textId="48A70353" w:rsidR="002F113D" w:rsidRPr="00825487" w:rsidRDefault="002F113D" w:rsidP="002F113D">
            <w:pPr>
              <w:spacing w:line="246" w:lineRule="exact"/>
              <w:jc w:val="right"/>
              <w:rPr>
                <w:sz w:val="20"/>
              </w:rPr>
            </w:pPr>
            <w:r w:rsidRPr="00825487">
              <w:rPr>
                <w:sz w:val="20"/>
              </w:rPr>
              <w:t>298,411</w:t>
            </w:r>
          </w:p>
        </w:tc>
        <w:tc>
          <w:tcPr>
            <w:tcW w:w="270" w:type="dxa"/>
            <w:tcBorders>
              <w:top w:val="nil"/>
            </w:tcBorders>
            <w:vAlign w:val="bottom"/>
          </w:tcPr>
          <w:p w14:paraId="74191252" w14:textId="77777777" w:rsidR="002F113D" w:rsidRPr="00825487" w:rsidRDefault="002F113D" w:rsidP="002F113D">
            <w:pPr>
              <w:spacing w:line="246" w:lineRule="exact"/>
              <w:jc w:val="right"/>
              <w:rPr>
                <w:sz w:val="20"/>
              </w:rPr>
            </w:pPr>
          </w:p>
        </w:tc>
        <w:tc>
          <w:tcPr>
            <w:tcW w:w="1080" w:type="dxa"/>
            <w:tcBorders>
              <w:top w:val="nil"/>
            </w:tcBorders>
            <w:vAlign w:val="bottom"/>
          </w:tcPr>
          <w:p w14:paraId="00E0B8CC" w14:textId="7677A176" w:rsidR="002F113D" w:rsidRPr="00825487" w:rsidRDefault="002F113D" w:rsidP="002F113D">
            <w:pPr>
              <w:spacing w:line="246" w:lineRule="exact"/>
              <w:jc w:val="right"/>
              <w:rPr>
                <w:sz w:val="20"/>
              </w:rPr>
            </w:pPr>
            <w:r w:rsidRPr="00825487">
              <w:rPr>
                <w:sz w:val="20"/>
              </w:rPr>
              <w:t>97,994</w:t>
            </w:r>
          </w:p>
        </w:tc>
      </w:tr>
      <w:tr w:rsidR="002F113D" w:rsidRPr="00D24EFE" w14:paraId="102308B1" w14:textId="77777777" w:rsidTr="00825487">
        <w:tc>
          <w:tcPr>
            <w:tcW w:w="3843" w:type="dxa"/>
            <w:tcBorders>
              <w:top w:val="nil"/>
            </w:tcBorders>
          </w:tcPr>
          <w:p w14:paraId="0547F34E" w14:textId="77777777" w:rsidR="002F113D" w:rsidRPr="00825487" w:rsidRDefault="002F113D" w:rsidP="002F113D">
            <w:pPr>
              <w:spacing w:line="246" w:lineRule="exact"/>
              <w:ind w:right="-50"/>
              <w:rPr>
                <w:sz w:val="20"/>
              </w:rPr>
            </w:pPr>
            <w:r w:rsidRPr="00825487">
              <w:rPr>
                <w:sz w:val="20"/>
              </w:rPr>
              <w:t>Ordinary shares outstanding as at</w:t>
            </w:r>
          </w:p>
          <w:p w14:paraId="45875EFE" w14:textId="670BC8BF" w:rsidR="002F113D" w:rsidRPr="00825487" w:rsidRDefault="002F113D" w:rsidP="002F113D">
            <w:pPr>
              <w:spacing w:line="246" w:lineRule="exact"/>
              <w:ind w:left="148" w:right="-50" w:hanging="148"/>
              <w:rPr>
                <w:sz w:val="20"/>
                <w:rtl/>
                <w:cs/>
              </w:rPr>
            </w:pPr>
            <w:r w:rsidRPr="00825487">
              <w:rPr>
                <w:sz w:val="20"/>
              </w:rPr>
              <w:t xml:space="preserve">   1 January</w:t>
            </w:r>
          </w:p>
        </w:tc>
        <w:tc>
          <w:tcPr>
            <w:tcW w:w="1170" w:type="dxa"/>
            <w:vAlign w:val="bottom"/>
          </w:tcPr>
          <w:p w14:paraId="7554216B" w14:textId="72FCFB45" w:rsidR="002F113D" w:rsidRPr="00825487" w:rsidRDefault="002F113D" w:rsidP="002F113D">
            <w:pPr>
              <w:spacing w:line="246" w:lineRule="exact"/>
              <w:jc w:val="right"/>
              <w:rPr>
                <w:sz w:val="20"/>
                <w:rtl/>
                <w:cs/>
              </w:rPr>
            </w:pPr>
            <w:r w:rsidRPr="00825487">
              <w:rPr>
                <w:sz w:val="20"/>
              </w:rPr>
              <w:t>600,000</w:t>
            </w:r>
          </w:p>
        </w:tc>
        <w:tc>
          <w:tcPr>
            <w:tcW w:w="270" w:type="dxa"/>
            <w:tcBorders>
              <w:top w:val="nil"/>
            </w:tcBorders>
            <w:vAlign w:val="bottom"/>
          </w:tcPr>
          <w:p w14:paraId="3792FC55" w14:textId="77777777" w:rsidR="002F113D" w:rsidRPr="00825487" w:rsidRDefault="002F113D" w:rsidP="002F113D">
            <w:pPr>
              <w:spacing w:line="246" w:lineRule="exact"/>
              <w:jc w:val="right"/>
              <w:rPr>
                <w:sz w:val="20"/>
              </w:rPr>
            </w:pPr>
          </w:p>
        </w:tc>
        <w:tc>
          <w:tcPr>
            <w:tcW w:w="1170" w:type="dxa"/>
            <w:tcBorders>
              <w:top w:val="nil"/>
            </w:tcBorders>
            <w:vAlign w:val="bottom"/>
          </w:tcPr>
          <w:p w14:paraId="1CE72977" w14:textId="0D38819E" w:rsidR="002F113D" w:rsidRPr="00825487" w:rsidRDefault="002F113D" w:rsidP="002F113D">
            <w:pPr>
              <w:spacing w:line="246" w:lineRule="exact"/>
              <w:jc w:val="right"/>
              <w:rPr>
                <w:sz w:val="20"/>
              </w:rPr>
            </w:pPr>
            <w:r w:rsidRPr="00825487">
              <w:rPr>
                <w:sz w:val="20"/>
              </w:rPr>
              <w:t>600,000</w:t>
            </w:r>
          </w:p>
        </w:tc>
        <w:tc>
          <w:tcPr>
            <w:tcW w:w="270" w:type="dxa"/>
            <w:tcBorders>
              <w:top w:val="nil"/>
            </w:tcBorders>
            <w:vAlign w:val="bottom"/>
          </w:tcPr>
          <w:p w14:paraId="6B2E72E0" w14:textId="77777777" w:rsidR="002F113D" w:rsidRPr="00825487" w:rsidRDefault="002F113D" w:rsidP="002F113D">
            <w:pPr>
              <w:spacing w:line="246" w:lineRule="exact"/>
              <w:jc w:val="right"/>
              <w:rPr>
                <w:sz w:val="20"/>
              </w:rPr>
            </w:pPr>
          </w:p>
        </w:tc>
        <w:tc>
          <w:tcPr>
            <w:tcW w:w="1080" w:type="dxa"/>
            <w:vAlign w:val="bottom"/>
          </w:tcPr>
          <w:p w14:paraId="6FF9E180" w14:textId="4A3765A3" w:rsidR="002F113D" w:rsidRPr="00825487" w:rsidRDefault="002F113D" w:rsidP="002F113D">
            <w:pPr>
              <w:spacing w:line="246" w:lineRule="exact"/>
              <w:jc w:val="right"/>
              <w:rPr>
                <w:sz w:val="20"/>
              </w:rPr>
            </w:pPr>
            <w:r w:rsidRPr="00825487">
              <w:rPr>
                <w:sz w:val="20"/>
              </w:rPr>
              <w:t>600,000</w:t>
            </w:r>
          </w:p>
        </w:tc>
        <w:tc>
          <w:tcPr>
            <w:tcW w:w="270" w:type="dxa"/>
            <w:tcBorders>
              <w:top w:val="nil"/>
            </w:tcBorders>
            <w:vAlign w:val="bottom"/>
          </w:tcPr>
          <w:p w14:paraId="604CDB84" w14:textId="77777777" w:rsidR="002F113D" w:rsidRPr="00825487" w:rsidRDefault="002F113D" w:rsidP="002F113D">
            <w:pPr>
              <w:spacing w:line="246" w:lineRule="exact"/>
              <w:jc w:val="right"/>
              <w:rPr>
                <w:sz w:val="20"/>
              </w:rPr>
            </w:pPr>
          </w:p>
        </w:tc>
        <w:tc>
          <w:tcPr>
            <w:tcW w:w="1080" w:type="dxa"/>
            <w:tcBorders>
              <w:top w:val="nil"/>
            </w:tcBorders>
            <w:vAlign w:val="bottom"/>
          </w:tcPr>
          <w:p w14:paraId="7F8E4611" w14:textId="766CD221" w:rsidR="002F113D" w:rsidRPr="00825487" w:rsidRDefault="002F113D" w:rsidP="002F113D">
            <w:pPr>
              <w:spacing w:line="246" w:lineRule="exact"/>
              <w:jc w:val="right"/>
              <w:rPr>
                <w:sz w:val="20"/>
              </w:rPr>
            </w:pPr>
            <w:r w:rsidRPr="00825487">
              <w:rPr>
                <w:sz w:val="20"/>
              </w:rPr>
              <w:t>600,000</w:t>
            </w:r>
          </w:p>
        </w:tc>
      </w:tr>
      <w:tr w:rsidR="002F113D" w:rsidRPr="00D24EFE" w14:paraId="6C458C86" w14:textId="77777777" w:rsidTr="00825487">
        <w:tc>
          <w:tcPr>
            <w:tcW w:w="3843" w:type="dxa"/>
            <w:tcBorders>
              <w:top w:val="nil"/>
            </w:tcBorders>
          </w:tcPr>
          <w:p w14:paraId="1DFD6E9C" w14:textId="73706F8B" w:rsidR="002F113D" w:rsidRPr="00825487" w:rsidRDefault="002F113D" w:rsidP="002F113D">
            <w:pPr>
              <w:spacing w:line="246" w:lineRule="exact"/>
              <w:ind w:right="-50"/>
              <w:rPr>
                <w:sz w:val="20"/>
                <w:cs/>
                <w:lang w:bidi="th-TH"/>
              </w:rPr>
            </w:pPr>
            <w:r w:rsidRPr="00825487">
              <w:rPr>
                <w:sz w:val="20"/>
                <w:lang w:bidi="th-TH"/>
              </w:rPr>
              <w:t>Effect from treasury shares</w:t>
            </w:r>
          </w:p>
        </w:tc>
        <w:tc>
          <w:tcPr>
            <w:tcW w:w="1170" w:type="dxa"/>
            <w:tcBorders>
              <w:bottom w:val="single" w:sz="4" w:space="0" w:color="auto"/>
            </w:tcBorders>
            <w:vAlign w:val="bottom"/>
          </w:tcPr>
          <w:p w14:paraId="1E8913E4" w14:textId="6E407F5F" w:rsidR="002F113D" w:rsidRPr="00825487" w:rsidRDefault="002F113D" w:rsidP="002F113D">
            <w:pPr>
              <w:spacing w:line="246" w:lineRule="exact"/>
              <w:jc w:val="right"/>
              <w:rPr>
                <w:sz w:val="20"/>
              </w:rPr>
            </w:pPr>
            <w:r w:rsidRPr="00825487">
              <w:rPr>
                <w:sz w:val="20"/>
              </w:rPr>
              <w:t>(218)</w:t>
            </w:r>
          </w:p>
        </w:tc>
        <w:tc>
          <w:tcPr>
            <w:tcW w:w="270" w:type="dxa"/>
            <w:tcBorders>
              <w:top w:val="nil"/>
            </w:tcBorders>
            <w:vAlign w:val="bottom"/>
          </w:tcPr>
          <w:p w14:paraId="0BCCD4AB" w14:textId="77777777" w:rsidR="002F113D" w:rsidRPr="00825487" w:rsidRDefault="002F113D" w:rsidP="002F113D">
            <w:pPr>
              <w:spacing w:line="246" w:lineRule="exact"/>
              <w:jc w:val="right"/>
              <w:rPr>
                <w:sz w:val="20"/>
              </w:rPr>
            </w:pPr>
          </w:p>
        </w:tc>
        <w:tc>
          <w:tcPr>
            <w:tcW w:w="1170" w:type="dxa"/>
            <w:tcBorders>
              <w:top w:val="nil"/>
              <w:bottom w:val="single" w:sz="4" w:space="0" w:color="auto"/>
            </w:tcBorders>
            <w:vAlign w:val="bottom"/>
          </w:tcPr>
          <w:p w14:paraId="4C07587F" w14:textId="343FB78F" w:rsidR="002F113D" w:rsidRPr="00825487" w:rsidRDefault="002F113D" w:rsidP="002F113D">
            <w:pPr>
              <w:spacing w:line="246" w:lineRule="exact"/>
              <w:ind w:right="-62"/>
              <w:jc w:val="right"/>
              <w:rPr>
                <w:sz w:val="20"/>
              </w:rPr>
            </w:pPr>
            <w:r w:rsidRPr="00825487">
              <w:rPr>
                <w:sz w:val="20"/>
              </w:rPr>
              <w:t>(194)</w:t>
            </w:r>
          </w:p>
        </w:tc>
        <w:tc>
          <w:tcPr>
            <w:tcW w:w="270" w:type="dxa"/>
            <w:tcBorders>
              <w:top w:val="nil"/>
            </w:tcBorders>
            <w:vAlign w:val="bottom"/>
          </w:tcPr>
          <w:p w14:paraId="50DAD8B4" w14:textId="77777777" w:rsidR="002F113D" w:rsidRPr="00825487" w:rsidRDefault="002F113D" w:rsidP="002F113D">
            <w:pPr>
              <w:spacing w:line="246" w:lineRule="exact"/>
              <w:jc w:val="right"/>
              <w:rPr>
                <w:sz w:val="20"/>
              </w:rPr>
            </w:pPr>
          </w:p>
        </w:tc>
        <w:tc>
          <w:tcPr>
            <w:tcW w:w="1080" w:type="dxa"/>
            <w:tcBorders>
              <w:bottom w:val="single" w:sz="4" w:space="0" w:color="auto"/>
            </w:tcBorders>
            <w:vAlign w:val="bottom"/>
          </w:tcPr>
          <w:p w14:paraId="76B83FB0" w14:textId="4A42F9ED" w:rsidR="002F113D" w:rsidRPr="00825487" w:rsidRDefault="002F113D" w:rsidP="006C2C59">
            <w:pPr>
              <w:spacing w:line="246" w:lineRule="exact"/>
              <w:ind w:right="-64"/>
              <w:jc w:val="right"/>
              <w:rPr>
                <w:sz w:val="20"/>
              </w:rPr>
            </w:pPr>
            <w:r w:rsidRPr="00825487">
              <w:rPr>
                <w:sz w:val="20"/>
              </w:rPr>
              <w:t>(218)</w:t>
            </w:r>
          </w:p>
        </w:tc>
        <w:tc>
          <w:tcPr>
            <w:tcW w:w="270" w:type="dxa"/>
            <w:tcBorders>
              <w:top w:val="nil"/>
            </w:tcBorders>
            <w:vAlign w:val="bottom"/>
          </w:tcPr>
          <w:p w14:paraId="15703C06" w14:textId="77777777" w:rsidR="002F113D" w:rsidRPr="00825487" w:rsidRDefault="002F113D" w:rsidP="002F113D">
            <w:pPr>
              <w:spacing w:line="246" w:lineRule="exact"/>
              <w:jc w:val="right"/>
              <w:rPr>
                <w:sz w:val="20"/>
              </w:rPr>
            </w:pPr>
          </w:p>
        </w:tc>
        <w:tc>
          <w:tcPr>
            <w:tcW w:w="1080" w:type="dxa"/>
            <w:tcBorders>
              <w:top w:val="nil"/>
              <w:bottom w:val="single" w:sz="4" w:space="0" w:color="auto"/>
            </w:tcBorders>
            <w:vAlign w:val="bottom"/>
          </w:tcPr>
          <w:p w14:paraId="0DBB7A0A" w14:textId="1AF755DD" w:rsidR="002F113D" w:rsidRPr="00825487" w:rsidRDefault="002F113D" w:rsidP="006C2C59">
            <w:pPr>
              <w:spacing w:line="246" w:lineRule="exact"/>
              <w:ind w:left="29" w:right="-538"/>
              <w:jc w:val="center"/>
              <w:rPr>
                <w:sz w:val="20"/>
              </w:rPr>
            </w:pPr>
            <w:r w:rsidRPr="00825487">
              <w:rPr>
                <w:sz w:val="20"/>
              </w:rPr>
              <w:t>(194)</w:t>
            </w:r>
          </w:p>
        </w:tc>
      </w:tr>
      <w:tr w:rsidR="002F113D" w:rsidRPr="00D24EFE" w14:paraId="2B069F5D" w14:textId="77777777" w:rsidTr="00825487">
        <w:tc>
          <w:tcPr>
            <w:tcW w:w="3843" w:type="dxa"/>
            <w:tcBorders>
              <w:top w:val="nil"/>
            </w:tcBorders>
          </w:tcPr>
          <w:p w14:paraId="7EE2648E" w14:textId="77777777" w:rsidR="002F113D" w:rsidRPr="00825487" w:rsidRDefault="002F113D" w:rsidP="002F113D">
            <w:pPr>
              <w:spacing w:line="246" w:lineRule="exact"/>
              <w:ind w:right="-50"/>
              <w:rPr>
                <w:b/>
                <w:bCs/>
                <w:sz w:val="20"/>
                <w:lang w:bidi="th-TH"/>
              </w:rPr>
            </w:pPr>
            <w:r w:rsidRPr="00825487">
              <w:rPr>
                <w:b/>
                <w:bCs/>
                <w:sz w:val="20"/>
                <w:lang w:bidi="th-TH"/>
              </w:rPr>
              <w:t xml:space="preserve">Total weighted average number of    </w:t>
            </w:r>
          </w:p>
          <w:p w14:paraId="455CB356" w14:textId="31FD9463" w:rsidR="002F113D" w:rsidRPr="00825487" w:rsidRDefault="002F113D" w:rsidP="002F113D">
            <w:pPr>
              <w:spacing w:line="246" w:lineRule="exact"/>
              <w:ind w:right="-50"/>
              <w:rPr>
                <w:sz w:val="20"/>
                <w:lang w:bidi="th-TH"/>
              </w:rPr>
            </w:pPr>
            <w:r w:rsidRPr="00825487">
              <w:rPr>
                <w:b/>
                <w:bCs/>
                <w:sz w:val="20"/>
                <w:lang w:bidi="th-TH"/>
              </w:rPr>
              <w:t xml:space="preserve">   ordinary shares as at 31 March</w:t>
            </w:r>
          </w:p>
        </w:tc>
        <w:tc>
          <w:tcPr>
            <w:tcW w:w="1170" w:type="dxa"/>
            <w:tcBorders>
              <w:top w:val="single" w:sz="4" w:space="0" w:color="auto"/>
              <w:bottom w:val="double" w:sz="4" w:space="0" w:color="auto"/>
            </w:tcBorders>
            <w:vAlign w:val="bottom"/>
          </w:tcPr>
          <w:p w14:paraId="1058C8BB" w14:textId="3B6362B6" w:rsidR="002F113D" w:rsidRPr="00825487" w:rsidRDefault="002F113D" w:rsidP="002F113D">
            <w:pPr>
              <w:spacing w:line="246" w:lineRule="exact"/>
              <w:jc w:val="right"/>
              <w:rPr>
                <w:b/>
                <w:bCs/>
                <w:sz w:val="20"/>
              </w:rPr>
            </w:pPr>
            <w:r w:rsidRPr="00825487">
              <w:rPr>
                <w:b/>
                <w:bCs/>
                <w:sz w:val="20"/>
              </w:rPr>
              <w:t>599,782</w:t>
            </w:r>
          </w:p>
        </w:tc>
        <w:tc>
          <w:tcPr>
            <w:tcW w:w="270" w:type="dxa"/>
            <w:tcBorders>
              <w:top w:val="nil"/>
            </w:tcBorders>
            <w:vAlign w:val="bottom"/>
          </w:tcPr>
          <w:p w14:paraId="39196349" w14:textId="77777777" w:rsidR="002F113D" w:rsidRPr="00825487" w:rsidRDefault="002F113D" w:rsidP="002F113D">
            <w:pPr>
              <w:spacing w:line="246" w:lineRule="exact"/>
              <w:jc w:val="right"/>
              <w:rPr>
                <w:b/>
                <w:bCs/>
                <w:sz w:val="20"/>
              </w:rPr>
            </w:pPr>
          </w:p>
        </w:tc>
        <w:tc>
          <w:tcPr>
            <w:tcW w:w="1170" w:type="dxa"/>
            <w:tcBorders>
              <w:top w:val="single" w:sz="4" w:space="0" w:color="auto"/>
              <w:bottom w:val="double" w:sz="4" w:space="0" w:color="auto"/>
            </w:tcBorders>
            <w:vAlign w:val="bottom"/>
          </w:tcPr>
          <w:p w14:paraId="1E02A796" w14:textId="0FC8AC3F" w:rsidR="002F113D" w:rsidRPr="00825487" w:rsidRDefault="002F113D" w:rsidP="002F113D">
            <w:pPr>
              <w:spacing w:line="246" w:lineRule="exact"/>
              <w:jc w:val="right"/>
              <w:rPr>
                <w:b/>
                <w:bCs/>
                <w:sz w:val="20"/>
              </w:rPr>
            </w:pPr>
            <w:r w:rsidRPr="00825487">
              <w:rPr>
                <w:b/>
                <w:bCs/>
                <w:sz w:val="20"/>
              </w:rPr>
              <w:t>599,806</w:t>
            </w:r>
          </w:p>
        </w:tc>
        <w:tc>
          <w:tcPr>
            <w:tcW w:w="270" w:type="dxa"/>
            <w:tcBorders>
              <w:top w:val="nil"/>
            </w:tcBorders>
            <w:vAlign w:val="bottom"/>
          </w:tcPr>
          <w:p w14:paraId="66E3E494" w14:textId="77777777" w:rsidR="002F113D" w:rsidRPr="00825487" w:rsidRDefault="002F113D" w:rsidP="002F113D">
            <w:pPr>
              <w:spacing w:line="246" w:lineRule="exact"/>
              <w:jc w:val="right"/>
              <w:rPr>
                <w:b/>
                <w:bCs/>
                <w:sz w:val="20"/>
              </w:rPr>
            </w:pPr>
          </w:p>
        </w:tc>
        <w:tc>
          <w:tcPr>
            <w:tcW w:w="1080" w:type="dxa"/>
            <w:tcBorders>
              <w:top w:val="single" w:sz="4" w:space="0" w:color="auto"/>
              <w:bottom w:val="double" w:sz="4" w:space="0" w:color="auto"/>
            </w:tcBorders>
            <w:vAlign w:val="bottom"/>
          </w:tcPr>
          <w:p w14:paraId="4FC4FFB8" w14:textId="067ADF87" w:rsidR="002F113D" w:rsidRPr="00825487" w:rsidRDefault="002F113D" w:rsidP="002F113D">
            <w:pPr>
              <w:spacing w:line="246" w:lineRule="exact"/>
              <w:jc w:val="right"/>
              <w:rPr>
                <w:b/>
                <w:bCs/>
                <w:sz w:val="20"/>
              </w:rPr>
            </w:pPr>
            <w:r w:rsidRPr="00825487">
              <w:rPr>
                <w:b/>
                <w:bCs/>
                <w:sz w:val="20"/>
              </w:rPr>
              <w:t>599,782</w:t>
            </w:r>
          </w:p>
        </w:tc>
        <w:tc>
          <w:tcPr>
            <w:tcW w:w="270" w:type="dxa"/>
            <w:tcBorders>
              <w:top w:val="nil"/>
            </w:tcBorders>
            <w:vAlign w:val="bottom"/>
          </w:tcPr>
          <w:p w14:paraId="53931CA5" w14:textId="77777777" w:rsidR="002F113D" w:rsidRPr="00825487" w:rsidRDefault="002F113D" w:rsidP="002F113D">
            <w:pPr>
              <w:spacing w:line="246" w:lineRule="exact"/>
              <w:jc w:val="right"/>
              <w:rPr>
                <w:b/>
                <w:bCs/>
                <w:sz w:val="20"/>
              </w:rPr>
            </w:pPr>
          </w:p>
        </w:tc>
        <w:tc>
          <w:tcPr>
            <w:tcW w:w="1080" w:type="dxa"/>
            <w:tcBorders>
              <w:top w:val="single" w:sz="4" w:space="0" w:color="auto"/>
              <w:bottom w:val="double" w:sz="4" w:space="0" w:color="auto"/>
            </w:tcBorders>
            <w:vAlign w:val="bottom"/>
          </w:tcPr>
          <w:p w14:paraId="4DBEC7DF" w14:textId="78C3328E" w:rsidR="002F113D" w:rsidRPr="00825487" w:rsidRDefault="002F113D" w:rsidP="002F113D">
            <w:pPr>
              <w:spacing w:line="246" w:lineRule="exact"/>
              <w:jc w:val="right"/>
              <w:rPr>
                <w:b/>
                <w:bCs/>
                <w:sz w:val="20"/>
              </w:rPr>
            </w:pPr>
            <w:r w:rsidRPr="00825487">
              <w:rPr>
                <w:b/>
                <w:bCs/>
                <w:sz w:val="20"/>
              </w:rPr>
              <w:t>599,806</w:t>
            </w:r>
          </w:p>
        </w:tc>
      </w:tr>
      <w:tr w:rsidR="002F113D" w:rsidRPr="00D24EFE" w14:paraId="6CD09861" w14:textId="77777777" w:rsidTr="00825487">
        <w:trPr>
          <w:trHeight w:val="180"/>
        </w:trPr>
        <w:tc>
          <w:tcPr>
            <w:tcW w:w="3843" w:type="dxa"/>
            <w:tcBorders>
              <w:top w:val="nil"/>
            </w:tcBorders>
          </w:tcPr>
          <w:p w14:paraId="2B11345C" w14:textId="77777777" w:rsidR="002F113D" w:rsidRPr="00825487" w:rsidRDefault="002F113D" w:rsidP="002F113D">
            <w:pPr>
              <w:spacing w:line="246" w:lineRule="exact"/>
              <w:ind w:right="-50"/>
              <w:rPr>
                <w:b/>
                <w:bCs/>
                <w:sz w:val="20"/>
              </w:rPr>
            </w:pPr>
            <w:r w:rsidRPr="00825487">
              <w:rPr>
                <w:b/>
                <w:bCs/>
                <w:sz w:val="20"/>
              </w:rPr>
              <w:t>Earnings per share (basic)</w:t>
            </w:r>
            <w:r w:rsidRPr="00825487">
              <w:rPr>
                <w:b/>
                <w:bCs/>
                <w:i/>
                <w:iCs/>
                <w:sz w:val="20"/>
              </w:rPr>
              <w:t xml:space="preserve"> (in Baht)</w:t>
            </w:r>
          </w:p>
        </w:tc>
        <w:tc>
          <w:tcPr>
            <w:tcW w:w="1170" w:type="dxa"/>
            <w:tcBorders>
              <w:top w:val="double" w:sz="4" w:space="0" w:color="auto"/>
              <w:left w:val="nil"/>
              <w:bottom w:val="double" w:sz="4" w:space="0" w:color="auto"/>
              <w:right w:val="nil"/>
            </w:tcBorders>
          </w:tcPr>
          <w:p w14:paraId="4E1280E4" w14:textId="6ECEBC0D" w:rsidR="002F113D" w:rsidRPr="00825487" w:rsidRDefault="002F113D" w:rsidP="002F113D">
            <w:pPr>
              <w:spacing w:line="246" w:lineRule="exact"/>
              <w:jc w:val="right"/>
              <w:rPr>
                <w:b/>
                <w:bCs/>
                <w:sz w:val="20"/>
              </w:rPr>
            </w:pPr>
            <w:r w:rsidRPr="00825487">
              <w:rPr>
                <w:b/>
                <w:bCs/>
                <w:sz w:val="20"/>
              </w:rPr>
              <w:t>0.31</w:t>
            </w:r>
          </w:p>
        </w:tc>
        <w:tc>
          <w:tcPr>
            <w:tcW w:w="270" w:type="dxa"/>
            <w:tcBorders>
              <w:top w:val="nil"/>
              <w:bottom w:val="nil"/>
            </w:tcBorders>
          </w:tcPr>
          <w:p w14:paraId="36E79201" w14:textId="77777777" w:rsidR="002F113D" w:rsidRPr="00825487" w:rsidRDefault="002F113D" w:rsidP="002F113D">
            <w:pPr>
              <w:spacing w:line="246" w:lineRule="exact"/>
              <w:jc w:val="right"/>
              <w:rPr>
                <w:sz w:val="20"/>
              </w:rPr>
            </w:pPr>
          </w:p>
        </w:tc>
        <w:tc>
          <w:tcPr>
            <w:tcW w:w="1170" w:type="dxa"/>
            <w:tcBorders>
              <w:top w:val="double" w:sz="4" w:space="0" w:color="auto"/>
              <w:bottom w:val="double" w:sz="4" w:space="0" w:color="auto"/>
            </w:tcBorders>
          </w:tcPr>
          <w:p w14:paraId="6CD90EC5" w14:textId="1987B2CA" w:rsidR="002F113D" w:rsidRPr="00825487" w:rsidRDefault="002F113D" w:rsidP="002F113D">
            <w:pPr>
              <w:spacing w:line="246" w:lineRule="exact"/>
              <w:jc w:val="right"/>
              <w:rPr>
                <w:b/>
                <w:bCs/>
                <w:sz w:val="20"/>
              </w:rPr>
            </w:pPr>
            <w:r w:rsidRPr="00825487">
              <w:rPr>
                <w:b/>
                <w:bCs/>
                <w:sz w:val="20"/>
              </w:rPr>
              <w:t>0.38</w:t>
            </w:r>
          </w:p>
        </w:tc>
        <w:tc>
          <w:tcPr>
            <w:tcW w:w="270" w:type="dxa"/>
            <w:tcBorders>
              <w:top w:val="nil"/>
              <w:bottom w:val="nil"/>
            </w:tcBorders>
          </w:tcPr>
          <w:p w14:paraId="5E1896AC" w14:textId="77777777" w:rsidR="002F113D" w:rsidRPr="00825487" w:rsidRDefault="002F113D" w:rsidP="002F113D">
            <w:pPr>
              <w:spacing w:line="246" w:lineRule="exact"/>
              <w:jc w:val="right"/>
              <w:rPr>
                <w:b/>
                <w:bCs/>
                <w:sz w:val="20"/>
              </w:rPr>
            </w:pPr>
          </w:p>
        </w:tc>
        <w:tc>
          <w:tcPr>
            <w:tcW w:w="1080" w:type="dxa"/>
            <w:tcBorders>
              <w:top w:val="double" w:sz="4" w:space="0" w:color="auto"/>
              <w:left w:val="nil"/>
              <w:bottom w:val="double" w:sz="4" w:space="0" w:color="auto"/>
              <w:right w:val="nil"/>
            </w:tcBorders>
          </w:tcPr>
          <w:p w14:paraId="70592F1B" w14:textId="32DDFD22" w:rsidR="002F113D" w:rsidRPr="00825487" w:rsidRDefault="002F113D" w:rsidP="002F113D">
            <w:pPr>
              <w:spacing w:line="246" w:lineRule="exact"/>
              <w:jc w:val="right"/>
              <w:rPr>
                <w:b/>
                <w:bCs/>
                <w:sz w:val="20"/>
              </w:rPr>
            </w:pPr>
            <w:r w:rsidRPr="00825487">
              <w:rPr>
                <w:b/>
                <w:bCs/>
                <w:sz w:val="20"/>
              </w:rPr>
              <w:t>0.50</w:t>
            </w:r>
          </w:p>
        </w:tc>
        <w:tc>
          <w:tcPr>
            <w:tcW w:w="270" w:type="dxa"/>
            <w:tcBorders>
              <w:top w:val="nil"/>
              <w:bottom w:val="nil"/>
            </w:tcBorders>
          </w:tcPr>
          <w:p w14:paraId="28710ADB" w14:textId="77777777" w:rsidR="002F113D" w:rsidRPr="00825487" w:rsidRDefault="002F113D" w:rsidP="002F113D">
            <w:pPr>
              <w:spacing w:line="246" w:lineRule="exact"/>
              <w:jc w:val="right"/>
              <w:rPr>
                <w:b/>
                <w:bCs/>
                <w:sz w:val="20"/>
              </w:rPr>
            </w:pPr>
          </w:p>
        </w:tc>
        <w:tc>
          <w:tcPr>
            <w:tcW w:w="1080" w:type="dxa"/>
            <w:tcBorders>
              <w:top w:val="double" w:sz="4" w:space="0" w:color="auto"/>
              <w:bottom w:val="double" w:sz="4" w:space="0" w:color="auto"/>
            </w:tcBorders>
          </w:tcPr>
          <w:p w14:paraId="13BA4AB4" w14:textId="46F953DA" w:rsidR="002F113D" w:rsidRPr="00825487" w:rsidRDefault="002F113D" w:rsidP="002F113D">
            <w:pPr>
              <w:spacing w:line="246" w:lineRule="exact"/>
              <w:jc w:val="right"/>
              <w:rPr>
                <w:b/>
                <w:bCs/>
                <w:sz w:val="20"/>
              </w:rPr>
            </w:pPr>
            <w:r w:rsidRPr="00825487">
              <w:rPr>
                <w:b/>
                <w:bCs/>
                <w:sz w:val="20"/>
              </w:rPr>
              <w:t>0.16</w:t>
            </w:r>
          </w:p>
        </w:tc>
      </w:tr>
    </w:tbl>
    <w:p w14:paraId="40F0ABDF" w14:textId="77777777" w:rsidR="00FF6CFA" w:rsidRPr="00CC2561" w:rsidRDefault="00FF6CFA">
      <w:pPr>
        <w:spacing w:line="240" w:lineRule="auto"/>
        <w:rPr>
          <w:szCs w:val="22"/>
        </w:rPr>
      </w:pPr>
    </w:p>
    <w:p w14:paraId="625C6A88" w14:textId="36911836" w:rsidR="00332E21" w:rsidRPr="00CC2561" w:rsidRDefault="00055ECF" w:rsidP="00085098">
      <w:pPr>
        <w:pStyle w:val="Heading1"/>
      </w:pPr>
      <w:r>
        <w:t>19</w:t>
      </w:r>
      <w:r w:rsidR="00332E21" w:rsidRPr="00CC2561">
        <w:tab/>
        <w:t>Financial instruments</w:t>
      </w:r>
    </w:p>
    <w:p w14:paraId="0E6FD1EE" w14:textId="77777777" w:rsidR="00332E21" w:rsidRPr="00CC2561" w:rsidRDefault="00332E21" w:rsidP="00E523B9">
      <w:pPr>
        <w:pStyle w:val="BodyText"/>
        <w:spacing w:after="0" w:line="240" w:lineRule="atLeast"/>
        <w:ind w:left="540"/>
        <w:rPr>
          <w:szCs w:val="22"/>
          <w:lang w:val="en-US" w:bidi="th-TH"/>
        </w:rPr>
      </w:pPr>
    </w:p>
    <w:p w14:paraId="72D547DD" w14:textId="77777777" w:rsidR="00332E21" w:rsidRPr="00CC2561" w:rsidRDefault="00332E21" w:rsidP="00E523B9">
      <w:pPr>
        <w:pStyle w:val="block"/>
        <w:spacing w:after="0" w:line="240" w:lineRule="atLeast"/>
        <w:ind w:left="540" w:right="-7"/>
        <w:jc w:val="both"/>
        <w:rPr>
          <w:i/>
          <w:iCs/>
          <w:szCs w:val="22"/>
          <w:lang w:bidi="th-TH"/>
        </w:rPr>
      </w:pPr>
      <w:r w:rsidRPr="00CC2561">
        <w:rPr>
          <w:i/>
          <w:iCs/>
          <w:szCs w:val="22"/>
          <w:lang w:bidi="th-TH"/>
        </w:rPr>
        <w:t>Carrying amounts and fair values</w:t>
      </w:r>
    </w:p>
    <w:p w14:paraId="7B32D029" w14:textId="77777777" w:rsidR="00332E21" w:rsidRPr="00CC2561" w:rsidRDefault="00332E21" w:rsidP="00E523B9">
      <w:pPr>
        <w:pStyle w:val="block"/>
        <w:spacing w:after="0" w:line="240" w:lineRule="atLeast"/>
        <w:ind w:left="540" w:right="-7"/>
        <w:jc w:val="both"/>
        <w:rPr>
          <w:b/>
          <w:bCs/>
          <w:i/>
          <w:iCs/>
          <w:szCs w:val="22"/>
          <w:lang w:bidi="th-TH"/>
        </w:rPr>
      </w:pPr>
    </w:p>
    <w:p w14:paraId="67689DDE" w14:textId="77777777" w:rsidR="00332E21" w:rsidRPr="00CC2561" w:rsidRDefault="00332E21" w:rsidP="00825487">
      <w:pPr>
        <w:autoSpaceDE w:val="0"/>
        <w:autoSpaceDN w:val="0"/>
        <w:adjustRightInd w:val="0"/>
        <w:spacing w:line="240" w:lineRule="atLeast"/>
        <w:ind w:left="540" w:right="-25"/>
        <w:jc w:val="both"/>
        <w:rPr>
          <w:szCs w:val="22"/>
          <w:lang w:bidi="th-TH"/>
        </w:rPr>
      </w:pPr>
      <w:r w:rsidRPr="00CC2561">
        <w:rPr>
          <w:szCs w:val="22"/>
          <w:lang w:bidi="th-TH"/>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Pr="00CC2561">
        <w:rPr>
          <w:szCs w:val="22"/>
          <w:lang w:val="en-US"/>
        </w:rPr>
        <w:t xml:space="preserve">measured at amortised cost </w:t>
      </w:r>
      <w:r w:rsidRPr="00CC2561">
        <w:rPr>
          <w:szCs w:val="22"/>
          <w:lang w:bidi="th-TH"/>
        </w:rPr>
        <w:t>if the carrying amount is a reasonable approximation of fair value.</w:t>
      </w:r>
    </w:p>
    <w:p w14:paraId="337D39EC" w14:textId="77777777" w:rsidR="00332E21" w:rsidRPr="00CC2561" w:rsidRDefault="00332E21" w:rsidP="00E523B9">
      <w:pPr>
        <w:autoSpaceDE w:val="0"/>
        <w:autoSpaceDN w:val="0"/>
        <w:adjustRightInd w:val="0"/>
        <w:spacing w:line="240" w:lineRule="auto"/>
        <w:ind w:left="540"/>
        <w:jc w:val="both"/>
        <w:rPr>
          <w:szCs w:val="22"/>
          <w:lang w:bidi="th-TH"/>
        </w:rPr>
      </w:pPr>
    </w:p>
    <w:p w14:paraId="6623D844" w14:textId="77777777" w:rsidR="00332E21" w:rsidRPr="00CC2561" w:rsidRDefault="00332E21" w:rsidP="00E523B9">
      <w:pPr>
        <w:tabs>
          <w:tab w:val="left" w:pos="2133"/>
        </w:tabs>
        <w:ind w:left="540"/>
        <w:rPr>
          <w:szCs w:val="22"/>
          <w:lang w:bidi="th-TH"/>
        </w:rPr>
      </w:pPr>
    </w:p>
    <w:p w14:paraId="082C9820" w14:textId="77777777" w:rsidR="00332E21" w:rsidRPr="00CC2561" w:rsidRDefault="00332E21" w:rsidP="00E523B9">
      <w:pPr>
        <w:tabs>
          <w:tab w:val="left" w:pos="2133"/>
        </w:tabs>
        <w:ind w:left="540"/>
        <w:rPr>
          <w:szCs w:val="22"/>
          <w:lang w:val="en-AU"/>
        </w:rPr>
        <w:sectPr w:rsidR="00332E21" w:rsidRPr="00CC2561" w:rsidSect="00332E21">
          <w:footerReference w:type="default" r:id="rId19"/>
          <w:pgSz w:w="11909" w:h="16834" w:code="9"/>
          <w:pgMar w:top="691" w:right="1152" w:bottom="576" w:left="1152" w:header="720" w:footer="720" w:gutter="0"/>
          <w:cols w:space="720"/>
          <w:docGrid w:linePitch="360"/>
        </w:sectPr>
      </w:pPr>
      <w:r w:rsidRPr="00CC2561">
        <w:rPr>
          <w:szCs w:val="22"/>
          <w:lang w:val="en-AU"/>
        </w:rPr>
        <w:tab/>
      </w:r>
    </w:p>
    <w:tbl>
      <w:tblPr>
        <w:tblW w:w="14747" w:type="dxa"/>
        <w:tblInd w:w="349" w:type="dxa"/>
        <w:tblLayout w:type="fixed"/>
        <w:tblCellMar>
          <w:left w:w="79" w:type="dxa"/>
          <w:right w:w="79" w:type="dxa"/>
        </w:tblCellMar>
        <w:tblLook w:val="0000" w:firstRow="0" w:lastRow="0" w:firstColumn="0" w:lastColumn="0" w:noHBand="0" w:noVBand="0"/>
      </w:tblPr>
      <w:tblGrid>
        <w:gridCol w:w="3855"/>
        <w:gridCol w:w="1343"/>
        <w:gridCol w:w="220"/>
        <w:gridCol w:w="1335"/>
        <w:gridCol w:w="178"/>
        <w:gridCol w:w="1433"/>
        <w:gridCol w:w="178"/>
        <w:gridCol w:w="1256"/>
        <w:gridCol w:w="178"/>
        <w:gridCol w:w="1013"/>
        <w:gridCol w:w="180"/>
        <w:gridCol w:w="987"/>
        <w:gridCol w:w="178"/>
        <w:gridCol w:w="987"/>
        <w:gridCol w:w="178"/>
        <w:gridCol w:w="1248"/>
      </w:tblGrid>
      <w:tr w:rsidR="00332E21" w:rsidRPr="00307389" w14:paraId="17739AB7" w14:textId="77777777" w:rsidTr="00C24776">
        <w:trPr>
          <w:cantSplit/>
          <w:trHeight w:val="60"/>
          <w:tblHeader/>
        </w:trPr>
        <w:tc>
          <w:tcPr>
            <w:tcW w:w="3855" w:type="dxa"/>
            <w:vAlign w:val="bottom"/>
          </w:tcPr>
          <w:p w14:paraId="31D4BAEC" w14:textId="77777777" w:rsidR="00332E21" w:rsidRPr="00307389" w:rsidRDefault="00332E21" w:rsidP="00307389">
            <w:pPr>
              <w:tabs>
                <w:tab w:val="left" w:pos="100"/>
              </w:tabs>
              <w:spacing w:line="240" w:lineRule="atLeast"/>
              <w:rPr>
                <w:b/>
                <w:bCs/>
                <w:i/>
                <w:iCs/>
                <w:sz w:val="20"/>
                <w:lang w:val="en-AU"/>
              </w:rPr>
            </w:pPr>
          </w:p>
        </w:tc>
        <w:tc>
          <w:tcPr>
            <w:tcW w:w="10892" w:type="dxa"/>
            <w:gridSpan w:val="15"/>
            <w:vAlign w:val="bottom"/>
          </w:tcPr>
          <w:p w14:paraId="4913CB85" w14:textId="433AAAB5" w:rsidR="00332E21" w:rsidRPr="00307389" w:rsidRDefault="00332E21" w:rsidP="00307389">
            <w:pPr>
              <w:spacing w:line="240" w:lineRule="atLeast"/>
              <w:ind w:right="-79"/>
              <w:jc w:val="center"/>
              <w:rPr>
                <w:sz w:val="20"/>
              </w:rPr>
            </w:pPr>
            <w:r w:rsidRPr="00307389">
              <w:rPr>
                <w:b/>
                <w:bCs/>
                <w:sz w:val="20"/>
              </w:rPr>
              <w:t>Consolidated financial statement</w:t>
            </w:r>
            <w:r w:rsidR="00334683">
              <w:rPr>
                <w:b/>
                <w:bCs/>
                <w:sz w:val="20"/>
              </w:rPr>
              <w:t>s</w:t>
            </w:r>
            <w:r w:rsidRPr="00307389">
              <w:rPr>
                <w:b/>
                <w:bCs/>
                <w:sz w:val="20"/>
              </w:rPr>
              <w:t xml:space="preserve"> </w:t>
            </w:r>
          </w:p>
        </w:tc>
      </w:tr>
      <w:tr w:rsidR="00332E21" w:rsidRPr="00307389" w14:paraId="4003AB9E" w14:textId="77777777" w:rsidTr="00C24776">
        <w:trPr>
          <w:cantSplit/>
          <w:trHeight w:val="74"/>
          <w:tblHeader/>
        </w:trPr>
        <w:tc>
          <w:tcPr>
            <w:tcW w:w="3855" w:type="dxa"/>
            <w:vAlign w:val="bottom"/>
          </w:tcPr>
          <w:p w14:paraId="49031973" w14:textId="77777777" w:rsidR="00332E21" w:rsidRPr="00307389" w:rsidDel="00A71EB6" w:rsidRDefault="00332E21" w:rsidP="00307389">
            <w:pPr>
              <w:tabs>
                <w:tab w:val="left" w:pos="100"/>
              </w:tabs>
              <w:spacing w:line="240" w:lineRule="atLeast"/>
              <w:ind w:left="100" w:hanging="100"/>
              <w:rPr>
                <w:b/>
                <w:bCs/>
                <w:i/>
                <w:iCs/>
                <w:sz w:val="20"/>
              </w:rPr>
            </w:pPr>
          </w:p>
        </w:tc>
        <w:tc>
          <w:tcPr>
            <w:tcW w:w="5943" w:type="dxa"/>
            <w:gridSpan w:val="7"/>
            <w:vAlign w:val="bottom"/>
          </w:tcPr>
          <w:p w14:paraId="16F428BF" w14:textId="77777777" w:rsidR="00332E21" w:rsidRPr="00307389" w:rsidRDefault="00332E21" w:rsidP="00307389">
            <w:pPr>
              <w:spacing w:line="240" w:lineRule="atLeast"/>
              <w:jc w:val="center"/>
              <w:rPr>
                <w:sz w:val="20"/>
              </w:rPr>
            </w:pPr>
            <w:r w:rsidRPr="00307389">
              <w:rPr>
                <w:sz w:val="20"/>
              </w:rPr>
              <w:t>Carrying amount</w:t>
            </w:r>
          </w:p>
        </w:tc>
        <w:tc>
          <w:tcPr>
            <w:tcW w:w="178" w:type="dxa"/>
            <w:vAlign w:val="bottom"/>
          </w:tcPr>
          <w:p w14:paraId="2FCBE44E" w14:textId="77777777" w:rsidR="00332E21" w:rsidRPr="00307389" w:rsidRDefault="00332E21" w:rsidP="00307389">
            <w:pPr>
              <w:spacing w:line="240" w:lineRule="atLeast"/>
              <w:jc w:val="center"/>
              <w:rPr>
                <w:sz w:val="20"/>
              </w:rPr>
            </w:pPr>
          </w:p>
        </w:tc>
        <w:tc>
          <w:tcPr>
            <w:tcW w:w="4771" w:type="dxa"/>
            <w:gridSpan w:val="7"/>
            <w:vAlign w:val="bottom"/>
          </w:tcPr>
          <w:p w14:paraId="3C0251AA" w14:textId="77777777" w:rsidR="00332E21" w:rsidRPr="00307389" w:rsidRDefault="00332E21" w:rsidP="00307389">
            <w:pPr>
              <w:spacing w:line="240" w:lineRule="atLeast"/>
              <w:ind w:right="-79"/>
              <w:jc w:val="center"/>
              <w:rPr>
                <w:sz w:val="20"/>
              </w:rPr>
            </w:pPr>
            <w:r w:rsidRPr="00307389">
              <w:rPr>
                <w:sz w:val="20"/>
              </w:rPr>
              <w:t>Fair value</w:t>
            </w:r>
            <w:r w:rsidRPr="00307389" w:rsidDel="00A71EB6">
              <w:rPr>
                <w:sz w:val="20"/>
              </w:rPr>
              <w:t xml:space="preserve"> </w:t>
            </w:r>
          </w:p>
        </w:tc>
      </w:tr>
      <w:tr w:rsidR="00332E21" w:rsidRPr="00307389" w14:paraId="50F939AE" w14:textId="77777777" w:rsidTr="00C24776">
        <w:trPr>
          <w:cantSplit/>
          <w:trHeight w:val="60"/>
          <w:tblHeader/>
        </w:trPr>
        <w:tc>
          <w:tcPr>
            <w:tcW w:w="3855" w:type="dxa"/>
            <w:vAlign w:val="bottom"/>
          </w:tcPr>
          <w:p w14:paraId="67DBA377" w14:textId="583E4DEB" w:rsidR="00332E21" w:rsidRPr="00307389" w:rsidRDefault="00332E21" w:rsidP="00307389">
            <w:pPr>
              <w:tabs>
                <w:tab w:val="left" w:pos="100"/>
              </w:tabs>
              <w:spacing w:line="240" w:lineRule="atLeast"/>
              <w:ind w:left="100" w:hanging="100"/>
              <w:rPr>
                <w:b/>
                <w:bCs/>
                <w:i/>
                <w:iCs/>
                <w:sz w:val="20"/>
              </w:rPr>
            </w:pPr>
            <w:r w:rsidRPr="00307389">
              <w:rPr>
                <w:b/>
                <w:bCs/>
                <w:i/>
                <w:iCs/>
                <w:sz w:val="20"/>
              </w:rPr>
              <w:t xml:space="preserve">At </w:t>
            </w:r>
            <w:r w:rsidR="009676DC">
              <w:rPr>
                <w:b/>
                <w:bCs/>
                <w:i/>
                <w:iCs/>
                <w:sz w:val="20"/>
              </w:rPr>
              <w:t>31 March 2026</w:t>
            </w:r>
          </w:p>
        </w:tc>
        <w:tc>
          <w:tcPr>
            <w:tcW w:w="1343" w:type="dxa"/>
            <w:vAlign w:val="bottom"/>
          </w:tcPr>
          <w:p w14:paraId="701AE89D" w14:textId="77777777" w:rsidR="00332E21" w:rsidRPr="00307389" w:rsidRDefault="00332E21" w:rsidP="00307389">
            <w:pPr>
              <w:spacing w:line="240" w:lineRule="atLeast"/>
              <w:ind w:left="-82" w:right="-85"/>
              <w:jc w:val="center"/>
              <w:rPr>
                <w:sz w:val="20"/>
              </w:rPr>
            </w:pPr>
            <w:r w:rsidRPr="00307389">
              <w:rPr>
                <w:sz w:val="20"/>
              </w:rPr>
              <w:t>Financial instruments measured at FVTPL</w:t>
            </w:r>
          </w:p>
        </w:tc>
        <w:tc>
          <w:tcPr>
            <w:tcW w:w="220" w:type="dxa"/>
            <w:vAlign w:val="bottom"/>
          </w:tcPr>
          <w:p w14:paraId="535ACDD0" w14:textId="77777777" w:rsidR="00332E21" w:rsidRPr="00307389" w:rsidRDefault="00332E21" w:rsidP="00307389">
            <w:pPr>
              <w:spacing w:line="240" w:lineRule="atLeast"/>
              <w:jc w:val="center"/>
              <w:rPr>
                <w:sz w:val="20"/>
              </w:rPr>
            </w:pPr>
          </w:p>
        </w:tc>
        <w:tc>
          <w:tcPr>
            <w:tcW w:w="1335" w:type="dxa"/>
            <w:vAlign w:val="bottom"/>
          </w:tcPr>
          <w:p w14:paraId="5D968B4A" w14:textId="77777777" w:rsidR="00332E21" w:rsidRPr="00307389" w:rsidRDefault="00332E21" w:rsidP="00307389">
            <w:pPr>
              <w:spacing w:line="240" w:lineRule="atLeast"/>
              <w:ind w:left="-89" w:right="-79"/>
              <w:jc w:val="center"/>
              <w:rPr>
                <w:sz w:val="20"/>
              </w:rPr>
            </w:pPr>
            <w:r w:rsidRPr="00307389">
              <w:rPr>
                <w:sz w:val="20"/>
              </w:rPr>
              <w:t>Financial instruments measured at FVOCI</w:t>
            </w:r>
          </w:p>
        </w:tc>
        <w:tc>
          <w:tcPr>
            <w:tcW w:w="178" w:type="dxa"/>
            <w:vAlign w:val="bottom"/>
          </w:tcPr>
          <w:p w14:paraId="736A70D8" w14:textId="77777777" w:rsidR="00332E21" w:rsidRPr="00307389" w:rsidRDefault="00332E21" w:rsidP="00307389">
            <w:pPr>
              <w:spacing w:line="240" w:lineRule="atLeast"/>
              <w:jc w:val="center"/>
              <w:rPr>
                <w:sz w:val="20"/>
              </w:rPr>
            </w:pPr>
          </w:p>
        </w:tc>
        <w:tc>
          <w:tcPr>
            <w:tcW w:w="1433" w:type="dxa"/>
            <w:vAlign w:val="bottom"/>
          </w:tcPr>
          <w:p w14:paraId="5577FBF0" w14:textId="77777777" w:rsidR="00332E21" w:rsidRPr="00307389" w:rsidRDefault="00332E21" w:rsidP="00307389">
            <w:pPr>
              <w:spacing w:line="240" w:lineRule="atLeast"/>
              <w:ind w:left="-70" w:right="-80"/>
              <w:jc w:val="center"/>
              <w:rPr>
                <w:sz w:val="20"/>
              </w:rPr>
            </w:pPr>
            <w:r w:rsidRPr="00307389">
              <w:rPr>
                <w:sz w:val="20"/>
              </w:rPr>
              <w:t>Financial instruments measured at amortised cost</w:t>
            </w:r>
          </w:p>
        </w:tc>
        <w:tc>
          <w:tcPr>
            <w:tcW w:w="178" w:type="dxa"/>
            <w:vAlign w:val="bottom"/>
          </w:tcPr>
          <w:p w14:paraId="77090E8F" w14:textId="77777777" w:rsidR="00332E21" w:rsidRPr="00307389" w:rsidRDefault="00332E21" w:rsidP="00307389">
            <w:pPr>
              <w:spacing w:line="240" w:lineRule="atLeast"/>
              <w:jc w:val="center"/>
              <w:rPr>
                <w:sz w:val="20"/>
              </w:rPr>
            </w:pPr>
          </w:p>
        </w:tc>
        <w:tc>
          <w:tcPr>
            <w:tcW w:w="1256" w:type="dxa"/>
            <w:vAlign w:val="bottom"/>
          </w:tcPr>
          <w:p w14:paraId="31808520" w14:textId="77777777" w:rsidR="00332E21" w:rsidRPr="00307389" w:rsidRDefault="00332E21" w:rsidP="00307389">
            <w:pPr>
              <w:spacing w:line="240" w:lineRule="atLeast"/>
              <w:ind w:left="-79" w:right="-79"/>
              <w:jc w:val="center"/>
              <w:rPr>
                <w:sz w:val="20"/>
              </w:rPr>
            </w:pPr>
            <w:r w:rsidRPr="00307389">
              <w:rPr>
                <w:sz w:val="20"/>
              </w:rPr>
              <w:t>Total</w:t>
            </w:r>
          </w:p>
        </w:tc>
        <w:tc>
          <w:tcPr>
            <w:tcW w:w="178" w:type="dxa"/>
            <w:vAlign w:val="bottom"/>
          </w:tcPr>
          <w:p w14:paraId="2A7FFC29" w14:textId="77777777" w:rsidR="00332E21" w:rsidRPr="00307389" w:rsidRDefault="00332E21" w:rsidP="00307389">
            <w:pPr>
              <w:spacing w:line="240" w:lineRule="atLeast"/>
              <w:jc w:val="center"/>
              <w:rPr>
                <w:sz w:val="20"/>
              </w:rPr>
            </w:pPr>
          </w:p>
        </w:tc>
        <w:tc>
          <w:tcPr>
            <w:tcW w:w="1013" w:type="dxa"/>
            <w:vAlign w:val="bottom"/>
          </w:tcPr>
          <w:p w14:paraId="0AF97B14" w14:textId="77777777" w:rsidR="00332E21" w:rsidRPr="00307389" w:rsidRDefault="00332E21" w:rsidP="00307389">
            <w:pPr>
              <w:spacing w:line="240" w:lineRule="atLeast"/>
              <w:ind w:left="-79" w:right="-79"/>
              <w:jc w:val="center"/>
              <w:rPr>
                <w:sz w:val="20"/>
              </w:rPr>
            </w:pPr>
            <w:r w:rsidRPr="00307389">
              <w:rPr>
                <w:sz w:val="20"/>
              </w:rPr>
              <w:t>Level 1</w:t>
            </w:r>
          </w:p>
        </w:tc>
        <w:tc>
          <w:tcPr>
            <w:tcW w:w="180" w:type="dxa"/>
            <w:vAlign w:val="bottom"/>
          </w:tcPr>
          <w:p w14:paraId="1FF35B00" w14:textId="77777777" w:rsidR="00332E21" w:rsidRPr="00307389" w:rsidRDefault="00332E21" w:rsidP="00307389">
            <w:pPr>
              <w:spacing w:line="240" w:lineRule="atLeast"/>
              <w:jc w:val="center"/>
              <w:rPr>
                <w:sz w:val="20"/>
              </w:rPr>
            </w:pPr>
          </w:p>
        </w:tc>
        <w:tc>
          <w:tcPr>
            <w:tcW w:w="987" w:type="dxa"/>
            <w:vAlign w:val="bottom"/>
          </w:tcPr>
          <w:p w14:paraId="55F6D355" w14:textId="77777777" w:rsidR="00332E21" w:rsidRPr="00307389" w:rsidRDefault="00332E21" w:rsidP="00307389">
            <w:pPr>
              <w:spacing w:line="240" w:lineRule="atLeast"/>
              <w:ind w:left="-79" w:right="-79"/>
              <w:jc w:val="center"/>
              <w:rPr>
                <w:sz w:val="20"/>
              </w:rPr>
            </w:pPr>
            <w:r w:rsidRPr="00307389">
              <w:rPr>
                <w:sz w:val="20"/>
              </w:rPr>
              <w:t>Level 2</w:t>
            </w:r>
          </w:p>
        </w:tc>
        <w:tc>
          <w:tcPr>
            <w:tcW w:w="178" w:type="dxa"/>
            <w:vAlign w:val="bottom"/>
          </w:tcPr>
          <w:p w14:paraId="791656E4" w14:textId="77777777" w:rsidR="00332E21" w:rsidRPr="00307389" w:rsidRDefault="00332E21" w:rsidP="00307389">
            <w:pPr>
              <w:spacing w:line="240" w:lineRule="atLeast"/>
              <w:jc w:val="center"/>
              <w:rPr>
                <w:sz w:val="20"/>
              </w:rPr>
            </w:pPr>
          </w:p>
        </w:tc>
        <w:tc>
          <w:tcPr>
            <w:tcW w:w="987" w:type="dxa"/>
            <w:vAlign w:val="bottom"/>
          </w:tcPr>
          <w:p w14:paraId="6910620F" w14:textId="77777777" w:rsidR="00332E21" w:rsidRPr="00307389" w:rsidRDefault="00332E21" w:rsidP="00307389">
            <w:pPr>
              <w:spacing w:line="240" w:lineRule="atLeast"/>
              <w:ind w:left="-79" w:right="-79"/>
              <w:jc w:val="center"/>
              <w:rPr>
                <w:sz w:val="20"/>
              </w:rPr>
            </w:pPr>
            <w:r w:rsidRPr="00307389">
              <w:rPr>
                <w:sz w:val="20"/>
              </w:rPr>
              <w:t>Level 3</w:t>
            </w:r>
          </w:p>
        </w:tc>
        <w:tc>
          <w:tcPr>
            <w:tcW w:w="178" w:type="dxa"/>
            <w:vAlign w:val="bottom"/>
          </w:tcPr>
          <w:p w14:paraId="348ED5C2" w14:textId="77777777" w:rsidR="00332E21" w:rsidRPr="00307389" w:rsidRDefault="00332E21" w:rsidP="00307389">
            <w:pPr>
              <w:spacing w:line="240" w:lineRule="atLeast"/>
              <w:ind w:left="-79" w:right="-79"/>
              <w:jc w:val="center"/>
              <w:rPr>
                <w:sz w:val="20"/>
              </w:rPr>
            </w:pPr>
          </w:p>
        </w:tc>
        <w:tc>
          <w:tcPr>
            <w:tcW w:w="1248" w:type="dxa"/>
            <w:vAlign w:val="bottom"/>
          </w:tcPr>
          <w:p w14:paraId="66AB3410" w14:textId="77777777" w:rsidR="00332E21" w:rsidRPr="00307389" w:rsidRDefault="00332E21" w:rsidP="00307389">
            <w:pPr>
              <w:spacing w:line="240" w:lineRule="atLeast"/>
              <w:ind w:left="-79" w:right="-79"/>
              <w:jc w:val="center"/>
              <w:rPr>
                <w:sz w:val="20"/>
              </w:rPr>
            </w:pPr>
            <w:r w:rsidRPr="00307389">
              <w:rPr>
                <w:sz w:val="20"/>
              </w:rPr>
              <w:t>Total</w:t>
            </w:r>
          </w:p>
        </w:tc>
      </w:tr>
      <w:tr w:rsidR="00332E21" w:rsidRPr="00307389" w14:paraId="0F2E817A" w14:textId="77777777" w:rsidTr="00C24776">
        <w:trPr>
          <w:cantSplit/>
          <w:trHeight w:val="60"/>
          <w:tblHeader/>
        </w:trPr>
        <w:tc>
          <w:tcPr>
            <w:tcW w:w="3855" w:type="dxa"/>
            <w:vAlign w:val="bottom"/>
          </w:tcPr>
          <w:p w14:paraId="0426A952" w14:textId="77777777" w:rsidR="00332E21" w:rsidRPr="00307389" w:rsidRDefault="00332E21" w:rsidP="00307389">
            <w:pPr>
              <w:tabs>
                <w:tab w:val="left" w:pos="100"/>
              </w:tabs>
              <w:spacing w:line="240" w:lineRule="atLeast"/>
              <w:ind w:left="100" w:hanging="100"/>
              <w:rPr>
                <w:b/>
                <w:bCs/>
                <w:i/>
                <w:iCs/>
                <w:sz w:val="20"/>
              </w:rPr>
            </w:pPr>
          </w:p>
        </w:tc>
        <w:tc>
          <w:tcPr>
            <w:tcW w:w="10892" w:type="dxa"/>
            <w:gridSpan w:val="15"/>
            <w:vAlign w:val="bottom"/>
          </w:tcPr>
          <w:p w14:paraId="5A3A71D9" w14:textId="77777777" w:rsidR="00332E21" w:rsidRPr="00307389" w:rsidRDefault="00332E21" w:rsidP="00307389">
            <w:pPr>
              <w:spacing w:line="240" w:lineRule="atLeast"/>
              <w:ind w:left="-79" w:right="-79"/>
              <w:jc w:val="center"/>
              <w:rPr>
                <w:sz w:val="20"/>
              </w:rPr>
            </w:pPr>
            <w:r w:rsidRPr="00307389">
              <w:rPr>
                <w:i/>
                <w:iCs/>
                <w:sz w:val="20"/>
              </w:rPr>
              <w:t>(in thousand Baht)</w:t>
            </w:r>
          </w:p>
        </w:tc>
      </w:tr>
      <w:tr w:rsidR="00332E21" w:rsidRPr="00307389" w14:paraId="6230F74E" w14:textId="77777777" w:rsidTr="00C24776">
        <w:trPr>
          <w:cantSplit/>
        </w:trPr>
        <w:tc>
          <w:tcPr>
            <w:tcW w:w="3855" w:type="dxa"/>
          </w:tcPr>
          <w:p w14:paraId="0629F187" w14:textId="77777777" w:rsidR="00332E21" w:rsidRPr="00307389" w:rsidRDefault="00332E21" w:rsidP="00307389">
            <w:pPr>
              <w:tabs>
                <w:tab w:val="left" w:pos="100"/>
              </w:tabs>
              <w:spacing w:line="240" w:lineRule="atLeast"/>
              <w:ind w:left="100" w:hanging="100"/>
              <w:rPr>
                <w:b/>
                <w:bCs/>
                <w:i/>
                <w:iCs/>
                <w:sz w:val="20"/>
              </w:rPr>
            </w:pPr>
            <w:r w:rsidRPr="00307389">
              <w:rPr>
                <w:b/>
                <w:bCs/>
                <w:i/>
                <w:iCs/>
                <w:sz w:val="20"/>
              </w:rPr>
              <w:t>Financial assets</w:t>
            </w:r>
          </w:p>
        </w:tc>
        <w:tc>
          <w:tcPr>
            <w:tcW w:w="1343" w:type="dxa"/>
          </w:tcPr>
          <w:p w14:paraId="1223711B" w14:textId="77777777" w:rsidR="00332E21" w:rsidRPr="00307389" w:rsidRDefault="00332E21" w:rsidP="00307389">
            <w:pPr>
              <w:tabs>
                <w:tab w:val="decimal" w:pos="765"/>
              </w:tabs>
              <w:spacing w:line="240" w:lineRule="atLeast"/>
              <w:jc w:val="center"/>
              <w:rPr>
                <w:sz w:val="20"/>
              </w:rPr>
            </w:pPr>
          </w:p>
        </w:tc>
        <w:tc>
          <w:tcPr>
            <w:tcW w:w="220" w:type="dxa"/>
          </w:tcPr>
          <w:p w14:paraId="74B6E0F6" w14:textId="77777777" w:rsidR="00332E21" w:rsidRPr="00307389" w:rsidRDefault="00332E21" w:rsidP="00307389">
            <w:pPr>
              <w:tabs>
                <w:tab w:val="decimal" w:pos="765"/>
              </w:tabs>
              <w:spacing w:line="240" w:lineRule="atLeast"/>
              <w:jc w:val="center"/>
              <w:rPr>
                <w:sz w:val="20"/>
              </w:rPr>
            </w:pPr>
          </w:p>
        </w:tc>
        <w:tc>
          <w:tcPr>
            <w:tcW w:w="1335" w:type="dxa"/>
          </w:tcPr>
          <w:p w14:paraId="26E13A80"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98E012A" w14:textId="77777777" w:rsidR="00332E21" w:rsidRPr="00307389" w:rsidRDefault="00332E21" w:rsidP="00307389">
            <w:pPr>
              <w:tabs>
                <w:tab w:val="decimal" w:pos="765"/>
              </w:tabs>
              <w:spacing w:line="240" w:lineRule="atLeast"/>
              <w:jc w:val="center"/>
              <w:rPr>
                <w:sz w:val="20"/>
              </w:rPr>
            </w:pPr>
          </w:p>
        </w:tc>
        <w:tc>
          <w:tcPr>
            <w:tcW w:w="1433" w:type="dxa"/>
            <w:vAlign w:val="bottom"/>
          </w:tcPr>
          <w:p w14:paraId="47CF78BB"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7D577AEB" w14:textId="77777777" w:rsidR="00332E21" w:rsidRPr="00307389" w:rsidRDefault="00332E21" w:rsidP="00307389">
            <w:pPr>
              <w:tabs>
                <w:tab w:val="decimal" w:pos="765"/>
              </w:tabs>
              <w:spacing w:line="240" w:lineRule="atLeast"/>
              <w:jc w:val="center"/>
              <w:rPr>
                <w:sz w:val="20"/>
              </w:rPr>
            </w:pPr>
          </w:p>
        </w:tc>
        <w:tc>
          <w:tcPr>
            <w:tcW w:w="1256" w:type="dxa"/>
            <w:vAlign w:val="bottom"/>
          </w:tcPr>
          <w:p w14:paraId="2013732C"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53624BF" w14:textId="77777777" w:rsidR="00332E21" w:rsidRPr="00307389" w:rsidRDefault="00332E21" w:rsidP="00307389">
            <w:pPr>
              <w:tabs>
                <w:tab w:val="decimal" w:pos="765"/>
              </w:tabs>
              <w:spacing w:line="240" w:lineRule="atLeast"/>
              <w:jc w:val="center"/>
              <w:rPr>
                <w:sz w:val="20"/>
              </w:rPr>
            </w:pPr>
          </w:p>
        </w:tc>
        <w:tc>
          <w:tcPr>
            <w:tcW w:w="1013" w:type="dxa"/>
            <w:vAlign w:val="bottom"/>
          </w:tcPr>
          <w:p w14:paraId="292C6AFC" w14:textId="77777777" w:rsidR="00332E21" w:rsidRPr="00307389" w:rsidRDefault="00332E21" w:rsidP="00307389">
            <w:pPr>
              <w:tabs>
                <w:tab w:val="decimal" w:pos="765"/>
              </w:tabs>
              <w:spacing w:line="240" w:lineRule="atLeast"/>
              <w:jc w:val="center"/>
              <w:rPr>
                <w:sz w:val="20"/>
              </w:rPr>
            </w:pPr>
          </w:p>
        </w:tc>
        <w:tc>
          <w:tcPr>
            <w:tcW w:w="180" w:type="dxa"/>
            <w:vAlign w:val="bottom"/>
          </w:tcPr>
          <w:p w14:paraId="281116D9"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32A63962"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DF42112"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09A5796C" w14:textId="77777777" w:rsidR="00332E21" w:rsidRPr="00307389" w:rsidRDefault="00332E21" w:rsidP="00307389">
            <w:pPr>
              <w:tabs>
                <w:tab w:val="decimal" w:pos="765"/>
              </w:tabs>
              <w:spacing w:line="240" w:lineRule="atLeast"/>
              <w:jc w:val="center"/>
              <w:rPr>
                <w:sz w:val="20"/>
              </w:rPr>
            </w:pPr>
          </w:p>
        </w:tc>
        <w:tc>
          <w:tcPr>
            <w:tcW w:w="178" w:type="dxa"/>
          </w:tcPr>
          <w:p w14:paraId="2C2FDB75" w14:textId="77777777" w:rsidR="00332E21" w:rsidRPr="00307389" w:rsidRDefault="00332E21" w:rsidP="00307389">
            <w:pPr>
              <w:tabs>
                <w:tab w:val="decimal" w:pos="765"/>
              </w:tabs>
              <w:spacing w:line="240" w:lineRule="atLeast"/>
              <w:jc w:val="center"/>
              <w:rPr>
                <w:sz w:val="20"/>
              </w:rPr>
            </w:pPr>
          </w:p>
        </w:tc>
        <w:tc>
          <w:tcPr>
            <w:tcW w:w="1248" w:type="dxa"/>
          </w:tcPr>
          <w:p w14:paraId="4302EC53" w14:textId="77777777" w:rsidR="00332E21" w:rsidRPr="00307389" w:rsidRDefault="00332E21" w:rsidP="00307389">
            <w:pPr>
              <w:tabs>
                <w:tab w:val="decimal" w:pos="765"/>
              </w:tabs>
              <w:spacing w:line="240" w:lineRule="atLeast"/>
              <w:jc w:val="center"/>
              <w:rPr>
                <w:sz w:val="20"/>
              </w:rPr>
            </w:pPr>
          </w:p>
        </w:tc>
      </w:tr>
      <w:tr w:rsidR="00332E21" w:rsidRPr="00307389" w14:paraId="68F69FE9" w14:textId="77777777" w:rsidTr="00C24776">
        <w:trPr>
          <w:cantSplit/>
        </w:trPr>
        <w:tc>
          <w:tcPr>
            <w:tcW w:w="3855" w:type="dxa"/>
          </w:tcPr>
          <w:p w14:paraId="6968932D" w14:textId="77777777" w:rsidR="00332E21" w:rsidRPr="00307389" w:rsidRDefault="00332E21" w:rsidP="00307389">
            <w:pPr>
              <w:tabs>
                <w:tab w:val="left" w:pos="100"/>
              </w:tabs>
              <w:spacing w:line="240" w:lineRule="atLeast"/>
              <w:ind w:left="100" w:hanging="100"/>
              <w:rPr>
                <w:sz w:val="20"/>
              </w:rPr>
            </w:pPr>
            <w:r w:rsidRPr="00307389">
              <w:rPr>
                <w:sz w:val="20"/>
              </w:rPr>
              <w:t>Other current financial assets:</w:t>
            </w:r>
          </w:p>
        </w:tc>
        <w:tc>
          <w:tcPr>
            <w:tcW w:w="1343" w:type="dxa"/>
            <w:vAlign w:val="bottom"/>
          </w:tcPr>
          <w:p w14:paraId="6BE31BA8" w14:textId="77777777" w:rsidR="00332E21" w:rsidRPr="00307389" w:rsidRDefault="00332E21" w:rsidP="00307389">
            <w:pPr>
              <w:tabs>
                <w:tab w:val="decimal" w:pos="765"/>
              </w:tabs>
              <w:spacing w:line="240" w:lineRule="atLeast"/>
              <w:rPr>
                <w:sz w:val="20"/>
              </w:rPr>
            </w:pPr>
          </w:p>
        </w:tc>
        <w:tc>
          <w:tcPr>
            <w:tcW w:w="220" w:type="dxa"/>
          </w:tcPr>
          <w:p w14:paraId="02A8F4F8" w14:textId="77777777" w:rsidR="00332E21" w:rsidRPr="00307389" w:rsidRDefault="00332E21" w:rsidP="00307389">
            <w:pPr>
              <w:tabs>
                <w:tab w:val="decimal" w:pos="765"/>
              </w:tabs>
              <w:spacing w:line="240" w:lineRule="atLeast"/>
              <w:jc w:val="center"/>
              <w:rPr>
                <w:sz w:val="20"/>
              </w:rPr>
            </w:pPr>
          </w:p>
        </w:tc>
        <w:tc>
          <w:tcPr>
            <w:tcW w:w="1335" w:type="dxa"/>
          </w:tcPr>
          <w:p w14:paraId="26CA882A" w14:textId="77777777" w:rsidR="00332E21" w:rsidRPr="00307389" w:rsidRDefault="00332E21" w:rsidP="00307389">
            <w:pPr>
              <w:tabs>
                <w:tab w:val="decimal" w:pos="938"/>
              </w:tabs>
              <w:spacing w:line="240" w:lineRule="atLeast"/>
              <w:rPr>
                <w:sz w:val="20"/>
              </w:rPr>
            </w:pPr>
          </w:p>
        </w:tc>
        <w:tc>
          <w:tcPr>
            <w:tcW w:w="178" w:type="dxa"/>
            <w:vAlign w:val="bottom"/>
          </w:tcPr>
          <w:p w14:paraId="42D68455" w14:textId="77777777" w:rsidR="00332E21" w:rsidRPr="00307389" w:rsidRDefault="00332E21" w:rsidP="00307389">
            <w:pPr>
              <w:tabs>
                <w:tab w:val="decimal" w:pos="765"/>
              </w:tabs>
              <w:spacing w:line="240" w:lineRule="atLeast"/>
              <w:jc w:val="center"/>
              <w:rPr>
                <w:sz w:val="20"/>
              </w:rPr>
            </w:pPr>
          </w:p>
        </w:tc>
        <w:tc>
          <w:tcPr>
            <w:tcW w:w="1433" w:type="dxa"/>
          </w:tcPr>
          <w:p w14:paraId="3A9F8FE3" w14:textId="77777777" w:rsidR="00332E21" w:rsidRPr="00307389" w:rsidRDefault="00332E21" w:rsidP="00307389">
            <w:pPr>
              <w:tabs>
                <w:tab w:val="decimal" w:pos="1002"/>
              </w:tabs>
              <w:spacing w:line="240" w:lineRule="atLeast"/>
              <w:rPr>
                <w:sz w:val="20"/>
              </w:rPr>
            </w:pPr>
          </w:p>
        </w:tc>
        <w:tc>
          <w:tcPr>
            <w:tcW w:w="178" w:type="dxa"/>
            <w:vAlign w:val="bottom"/>
          </w:tcPr>
          <w:p w14:paraId="165FDD98" w14:textId="77777777" w:rsidR="00332E21" w:rsidRPr="00307389" w:rsidRDefault="00332E21" w:rsidP="00307389">
            <w:pPr>
              <w:tabs>
                <w:tab w:val="decimal" w:pos="765"/>
              </w:tabs>
              <w:spacing w:line="240" w:lineRule="atLeast"/>
              <w:jc w:val="center"/>
              <w:rPr>
                <w:sz w:val="20"/>
              </w:rPr>
            </w:pPr>
          </w:p>
        </w:tc>
        <w:tc>
          <w:tcPr>
            <w:tcW w:w="1256" w:type="dxa"/>
            <w:vAlign w:val="bottom"/>
          </w:tcPr>
          <w:p w14:paraId="76C4D9CC" w14:textId="77777777" w:rsidR="00332E21" w:rsidRPr="00307389" w:rsidRDefault="00332E21" w:rsidP="00307389">
            <w:pPr>
              <w:tabs>
                <w:tab w:val="decimal" w:pos="1000"/>
              </w:tabs>
              <w:spacing w:line="240" w:lineRule="atLeast"/>
              <w:rPr>
                <w:sz w:val="20"/>
              </w:rPr>
            </w:pPr>
          </w:p>
        </w:tc>
        <w:tc>
          <w:tcPr>
            <w:tcW w:w="178" w:type="dxa"/>
            <w:vAlign w:val="bottom"/>
          </w:tcPr>
          <w:p w14:paraId="78E44F2E" w14:textId="77777777" w:rsidR="00332E21" w:rsidRPr="00307389" w:rsidRDefault="00332E21" w:rsidP="00307389">
            <w:pPr>
              <w:tabs>
                <w:tab w:val="decimal" w:pos="765"/>
              </w:tabs>
              <w:spacing w:line="240" w:lineRule="atLeast"/>
              <w:jc w:val="center"/>
              <w:rPr>
                <w:sz w:val="20"/>
              </w:rPr>
            </w:pPr>
          </w:p>
        </w:tc>
        <w:tc>
          <w:tcPr>
            <w:tcW w:w="1013" w:type="dxa"/>
            <w:vAlign w:val="bottom"/>
          </w:tcPr>
          <w:p w14:paraId="69BEA373" w14:textId="77777777" w:rsidR="00332E21" w:rsidRPr="00307389" w:rsidRDefault="00332E21" w:rsidP="00307389">
            <w:pPr>
              <w:tabs>
                <w:tab w:val="decimal" w:pos="198"/>
              </w:tabs>
              <w:spacing w:line="240" w:lineRule="atLeast"/>
              <w:jc w:val="center"/>
              <w:rPr>
                <w:sz w:val="20"/>
              </w:rPr>
            </w:pPr>
          </w:p>
        </w:tc>
        <w:tc>
          <w:tcPr>
            <w:tcW w:w="180" w:type="dxa"/>
            <w:vAlign w:val="bottom"/>
          </w:tcPr>
          <w:p w14:paraId="519169D6"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529628A2"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65A1AC49" w14:textId="77777777" w:rsidR="00332E21" w:rsidRPr="00307389" w:rsidRDefault="00332E21" w:rsidP="00307389">
            <w:pPr>
              <w:tabs>
                <w:tab w:val="decimal" w:pos="765"/>
              </w:tabs>
              <w:spacing w:line="240" w:lineRule="atLeast"/>
              <w:jc w:val="center"/>
              <w:rPr>
                <w:sz w:val="20"/>
              </w:rPr>
            </w:pPr>
          </w:p>
        </w:tc>
        <w:tc>
          <w:tcPr>
            <w:tcW w:w="987" w:type="dxa"/>
            <w:vAlign w:val="bottom"/>
          </w:tcPr>
          <w:p w14:paraId="065B59C5" w14:textId="77777777" w:rsidR="00332E21" w:rsidRPr="00307389" w:rsidRDefault="00332E21" w:rsidP="00307389">
            <w:pPr>
              <w:tabs>
                <w:tab w:val="decimal" w:pos="459"/>
              </w:tabs>
              <w:spacing w:line="240" w:lineRule="atLeast"/>
              <w:rPr>
                <w:sz w:val="20"/>
              </w:rPr>
            </w:pPr>
          </w:p>
        </w:tc>
        <w:tc>
          <w:tcPr>
            <w:tcW w:w="178" w:type="dxa"/>
          </w:tcPr>
          <w:p w14:paraId="798F8798" w14:textId="77777777" w:rsidR="00332E21" w:rsidRPr="00307389" w:rsidRDefault="00332E21" w:rsidP="00307389">
            <w:pPr>
              <w:tabs>
                <w:tab w:val="decimal" w:pos="765"/>
              </w:tabs>
              <w:spacing w:line="240" w:lineRule="atLeast"/>
              <w:jc w:val="center"/>
              <w:rPr>
                <w:sz w:val="20"/>
              </w:rPr>
            </w:pPr>
          </w:p>
        </w:tc>
        <w:tc>
          <w:tcPr>
            <w:tcW w:w="1248" w:type="dxa"/>
          </w:tcPr>
          <w:p w14:paraId="1251D8CB" w14:textId="77777777" w:rsidR="00332E21" w:rsidRPr="00307389" w:rsidRDefault="00332E21" w:rsidP="00307389">
            <w:pPr>
              <w:tabs>
                <w:tab w:val="decimal" w:pos="893"/>
              </w:tabs>
              <w:spacing w:line="240" w:lineRule="atLeast"/>
              <w:jc w:val="center"/>
              <w:rPr>
                <w:sz w:val="20"/>
              </w:rPr>
            </w:pPr>
          </w:p>
        </w:tc>
      </w:tr>
      <w:tr w:rsidR="00474907" w:rsidRPr="00307389" w14:paraId="5B338A26" w14:textId="77777777" w:rsidTr="00C24776">
        <w:trPr>
          <w:cantSplit/>
        </w:trPr>
        <w:tc>
          <w:tcPr>
            <w:tcW w:w="3855" w:type="dxa"/>
          </w:tcPr>
          <w:p w14:paraId="5861A860" w14:textId="417EF7F2" w:rsidR="00474907" w:rsidRPr="00307389" w:rsidRDefault="00D22D8F" w:rsidP="00474907">
            <w:pPr>
              <w:tabs>
                <w:tab w:val="left" w:pos="377"/>
              </w:tabs>
              <w:spacing w:line="240" w:lineRule="atLeast"/>
              <w:ind w:left="287" w:hanging="100"/>
              <w:rPr>
                <w:sz w:val="20"/>
              </w:rPr>
            </w:pPr>
            <w:r w:rsidRPr="00307389">
              <w:rPr>
                <w:sz w:val="20"/>
              </w:rPr>
              <w:t>Government bond</w:t>
            </w:r>
          </w:p>
        </w:tc>
        <w:tc>
          <w:tcPr>
            <w:tcW w:w="1343" w:type="dxa"/>
            <w:vAlign w:val="bottom"/>
          </w:tcPr>
          <w:p w14:paraId="358558F2" w14:textId="152EE5B8" w:rsidR="00474907" w:rsidRPr="007B6392" w:rsidRDefault="00474907" w:rsidP="00DB531E">
            <w:pPr>
              <w:tabs>
                <w:tab w:val="decimal" w:pos="850"/>
              </w:tabs>
              <w:spacing w:line="240" w:lineRule="atLeast"/>
              <w:rPr>
                <w:sz w:val="20"/>
                <w:lang w:val="en-US" w:bidi="th-TH"/>
              </w:rPr>
            </w:pPr>
            <w:r w:rsidRPr="007B6392">
              <w:rPr>
                <w:sz w:val="20"/>
                <w:cs/>
              </w:rPr>
              <w:t>-</w:t>
            </w:r>
          </w:p>
        </w:tc>
        <w:tc>
          <w:tcPr>
            <w:tcW w:w="220" w:type="dxa"/>
          </w:tcPr>
          <w:p w14:paraId="57B20F3C" w14:textId="77777777" w:rsidR="00474907" w:rsidRPr="007B6392" w:rsidRDefault="00474907" w:rsidP="00474907">
            <w:pPr>
              <w:tabs>
                <w:tab w:val="decimal" w:pos="1000"/>
              </w:tabs>
              <w:spacing w:line="240" w:lineRule="atLeast"/>
              <w:rPr>
                <w:sz w:val="20"/>
              </w:rPr>
            </w:pPr>
          </w:p>
        </w:tc>
        <w:tc>
          <w:tcPr>
            <w:tcW w:w="1335" w:type="dxa"/>
            <w:vAlign w:val="bottom"/>
          </w:tcPr>
          <w:p w14:paraId="64FF4A09" w14:textId="432F6E41" w:rsidR="00474907" w:rsidRPr="007B6392" w:rsidRDefault="00474907" w:rsidP="00DB531E">
            <w:pPr>
              <w:tabs>
                <w:tab w:val="decimal" w:pos="862"/>
              </w:tabs>
              <w:spacing w:line="240" w:lineRule="atLeast"/>
              <w:rPr>
                <w:sz w:val="20"/>
              </w:rPr>
            </w:pPr>
            <w:r w:rsidRPr="007B6392">
              <w:rPr>
                <w:sz w:val="20"/>
                <w:cs/>
              </w:rPr>
              <w:t>-</w:t>
            </w:r>
          </w:p>
        </w:tc>
        <w:tc>
          <w:tcPr>
            <w:tcW w:w="178" w:type="dxa"/>
          </w:tcPr>
          <w:p w14:paraId="30C821EC" w14:textId="77777777" w:rsidR="00474907" w:rsidRPr="007B6392" w:rsidRDefault="00474907" w:rsidP="00474907">
            <w:pPr>
              <w:tabs>
                <w:tab w:val="decimal" w:pos="1000"/>
              </w:tabs>
              <w:spacing w:line="240" w:lineRule="atLeast"/>
              <w:rPr>
                <w:sz w:val="20"/>
              </w:rPr>
            </w:pPr>
          </w:p>
        </w:tc>
        <w:tc>
          <w:tcPr>
            <w:tcW w:w="1433" w:type="dxa"/>
            <w:vAlign w:val="bottom"/>
          </w:tcPr>
          <w:p w14:paraId="08CA2EBC" w14:textId="712D40C8" w:rsidR="00474907" w:rsidRPr="007B6392" w:rsidRDefault="00474907" w:rsidP="00DB531E">
            <w:pPr>
              <w:tabs>
                <w:tab w:val="decimal" w:pos="1228"/>
              </w:tabs>
              <w:spacing w:line="240" w:lineRule="atLeast"/>
              <w:rPr>
                <w:sz w:val="20"/>
              </w:rPr>
            </w:pPr>
            <w:r w:rsidRPr="007B6392">
              <w:rPr>
                <w:sz w:val="20"/>
              </w:rPr>
              <w:t>50,00</w:t>
            </w:r>
            <w:r w:rsidR="00046044" w:rsidRPr="007B6392">
              <w:rPr>
                <w:sz w:val="20"/>
              </w:rPr>
              <w:t>7</w:t>
            </w:r>
          </w:p>
        </w:tc>
        <w:tc>
          <w:tcPr>
            <w:tcW w:w="178" w:type="dxa"/>
          </w:tcPr>
          <w:p w14:paraId="4F6F8729" w14:textId="77777777" w:rsidR="00474907" w:rsidRPr="007B6392" w:rsidRDefault="00474907" w:rsidP="00474907">
            <w:pPr>
              <w:tabs>
                <w:tab w:val="decimal" w:pos="1000"/>
              </w:tabs>
              <w:spacing w:line="240" w:lineRule="atLeast"/>
              <w:rPr>
                <w:sz w:val="20"/>
              </w:rPr>
            </w:pPr>
          </w:p>
        </w:tc>
        <w:tc>
          <w:tcPr>
            <w:tcW w:w="1256" w:type="dxa"/>
            <w:vAlign w:val="bottom"/>
          </w:tcPr>
          <w:p w14:paraId="04A117D3" w14:textId="5D2D0CE4" w:rsidR="00474907" w:rsidRPr="007B6392" w:rsidRDefault="00474907" w:rsidP="00474907">
            <w:pPr>
              <w:tabs>
                <w:tab w:val="decimal" w:pos="1056"/>
              </w:tabs>
              <w:spacing w:line="240" w:lineRule="atLeast"/>
              <w:rPr>
                <w:sz w:val="20"/>
                <w:lang w:val="en-US"/>
              </w:rPr>
            </w:pPr>
            <w:r w:rsidRPr="007B6392">
              <w:rPr>
                <w:sz w:val="20"/>
              </w:rPr>
              <w:t>50,00</w:t>
            </w:r>
            <w:r w:rsidR="00046044" w:rsidRPr="007B6392">
              <w:rPr>
                <w:sz w:val="20"/>
              </w:rPr>
              <w:t>7</w:t>
            </w:r>
          </w:p>
        </w:tc>
        <w:tc>
          <w:tcPr>
            <w:tcW w:w="178" w:type="dxa"/>
          </w:tcPr>
          <w:p w14:paraId="331BAAA8" w14:textId="77777777" w:rsidR="00474907" w:rsidRPr="00474907" w:rsidRDefault="00474907" w:rsidP="00474907">
            <w:pPr>
              <w:tabs>
                <w:tab w:val="decimal" w:pos="1000"/>
              </w:tabs>
              <w:spacing w:line="240" w:lineRule="atLeast"/>
              <w:rPr>
                <w:sz w:val="20"/>
              </w:rPr>
            </w:pPr>
          </w:p>
        </w:tc>
        <w:tc>
          <w:tcPr>
            <w:tcW w:w="1013" w:type="dxa"/>
            <w:vAlign w:val="bottom"/>
          </w:tcPr>
          <w:p w14:paraId="476EC0EE" w14:textId="5CD6B7AA" w:rsidR="00474907" w:rsidRPr="00474907" w:rsidRDefault="00474907" w:rsidP="00623521">
            <w:pPr>
              <w:tabs>
                <w:tab w:val="decimal" w:pos="477"/>
              </w:tabs>
              <w:spacing w:line="240" w:lineRule="atLeast"/>
              <w:ind w:right="-84"/>
              <w:rPr>
                <w:sz w:val="20"/>
              </w:rPr>
            </w:pPr>
            <w:r w:rsidRPr="00474907">
              <w:rPr>
                <w:sz w:val="20"/>
                <w:cs/>
              </w:rPr>
              <w:t>-</w:t>
            </w:r>
          </w:p>
        </w:tc>
        <w:tc>
          <w:tcPr>
            <w:tcW w:w="180" w:type="dxa"/>
          </w:tcPr>
          <w:p w14:paraId="7EEC3263" w14:textId="77777777" w:rsidR="00474907" w:rsidRPr="00474907" w:rsidRDefault="00474907" w:rsidP="00474907">
            <w:pPr>
              <w:tabs>
                <w:tab w:val="decimal" w:pos="730"/>
              </w:tabs>
              <w:spacing w:line="240" w:lineRule="atLeast"/>
              <w:rPr>
                <w:sz w:val="20"/>
              </w:rPr>
            </w:pPr>
          </w:p>
        </w:tc>
        <w:tc>
          <w:tcPr>
            <w:tcW w:w="987" w:type="dxa"/>
            <w:vAlign w:val="bottom"/>
          </w:tcPr>
          <w:p w14:paraId="46560E8E" w14:textId="3450EAFF" w:rsidR="00474907" w:rsidRPr="00474907" w:rsidRDefault="00474907" w:rsidP="00474907">
            <w:pPr>
              <w:tabs>
                <w:tab w:val="decimal" w:pos="823"/>
              </w:tabs>
              <w:spacing w:line="240" w:lineRule="atLeast"/>
              <w:jc w:val="center"/>
              <w:rPr>
                <w:sz w:val="20"/>
              </w:rPr>
            </w:pPr>
            <w:r w:rsidRPr="00474907">
              <w:rPr>
                <w:sz w:val="20"/>
              </w:rPr>
              <w:t>50,380</w:t>
            </w:r>
          </w:p>
        </w:tc>
        <w:tc>
          <w:tcPr>
            <w:tcW w:w="178" w:type="dxa"/>
          </w:tcPr>
          <w:p w14:paraId="6E792A89" w14:textId="77777777" w:rsidR="00474907" w:rsidRPr="00474907" w:rsidRDefault="00474907" w:rsidP="00474907">
            <w:pPr>
              <w:tabs>
                <w:tab w:val="decimal" w:pos="555"/>
                <w:tab w:val="decimal" w:pos="730"/>
              </w:tabs>
              <w:spacing w:line="240" w:lineRule="atLeast"/>
              <w:rPr>
                <w:sz w:val="20"/>
              </w:rPr>
            </w:pPr>
          </w:p>
        </w:tc>
        <w:tc>
          <w:tcPr>
            <w:tcW w:w="987" w:type="dxa"/>
            <w:vAlign w:val="bottom"/>
          </w:tcPr>
          <w:p w14:paraId="3961B884" w14:textId="1F54043E" w:rsidR="00474907" w:rsidRPr="00474907" w:rsidRDefault="00474907" w:rsidP="00623521">
            <w:pPr>
              <w:tabs>
                <w:tab w:val="decimal" w:pos="460"/>
              </w:tabs>
              <w:spacing w:line="240" w:lineRule="atLeast"/>
              <w:ind w:right="-84"/>
              <w:rPr>
                <w:sz w:val="20"/>
              </w:rPr>
            </w:pPr>
            <w:r w:rsidRPr="00474907">
              <w:rPr>
                <w:sz w:val="20"/>
                <w:cs/>
              </w:rPr>
              <w:t>-</w:t>
            </w:r>
          </w:p>
        </w:tc>
        <w:tc>
          <w:tcPr>
            <w:tcW w:w="178" w:type="dxa"/>
          </w:tcPr>
          <w:p w14:paraId="74F06569" w14:textId="77777777" w:rsidR="00474907" w:rsidRPr="00474907" w:rsidRDefault="00474907" w:rsidP="00474907">
            <w:pPr>
              <w:tabs>
                <w:tab w:val="decimal" w:pos="730"/>
              </w:tabs>
              <w:spacing w:line="240" w:lineRule="atLeast"/>
              <w:rPr>
                <w:sz w:val="20"/>
              </w:rPr>
            </w:pPr>
          </w:p>
        </w:tc>
        <w:tc>
          <w:tcPr>
            <w:tcW w:w="1248" w:type="dxa"/>
            <w:vAlign w:val="bottom"/>
          </w:tcPr>
          <w:p w14:paraId="456F5598" w14:textId="75337C90" w:rsidR="00474907" w:rsidRPr="00474907" w:rsidRDefault="00474907" w:rsidP="00623521">
            <w:pPr>
              <w:tabs>
                <w:tab w:val="decimal" w:pos="821"/>
              </w:tabs>
              <w:spacing w:line="240" w:lineRule="atLeast"/>
              <w:jc w:val="center"/>
              <w:rPr>
                <w:sz w:val="20"/>
                <w:lang w:val="en-US"/>
              </w:rPr>
            </w:pPr>
            <w:r w:rsidRPr="00474907">
              <w:rPr>
                <w:sz w:val="20"/>
              </w:rPr>
              <w:t>50,380</w:t>
            </w:r>
          </w:p>
        </w:tc>
      </w:tr>
      <w:tr w:rsidR="00474907" w:rsidRPr="00307389" w14:paraId="72762D63" w14:textId="77777777" w:rsidTr="00C24776">
        <w:trPr>
          <w:cantSplit/>
        </w:trPr>
        <w:tc>
          <w:tcPr>
            <w:tcW w:w="3855" w:type="dxa"/>
          </w:tcPr>
          <w:p w14:paraId="6347BD27" w14:textId="77777777" w:rsidR="00474907" w:rsidRPr="00307389" w:rsidRDefault="00474907" w:rsidP="00474907">
            <w:pPr>
              <w:tabs>
                <w:tab w:val="left" w:pos="377"/>
              </w:tabs>
              <w:spacing w:line="240" w:lineRule="atLeast"/>
              <w:ind w:left="287" w:hanging="100"/>
              <w:rPr>
                <w:sz w:val="20"/>
              </w:rPr>
            </w:pPr>
            <w:r w:rsidRPr="00474907">
              <w:rPr>
                <w:sz w:val="20"/>
              </w:rPr>
              <w:t>Debentures</w:t>
            </w:r>
          </w:p>
        </w:tc>
        <w:tc>
          <w:tcPr>
            <w:tcW w:w="1343" w:type="dxa"/>
            <w:vAlign w:val="bottom"/>
          </w:tcPr>
          <w:p w14:paraId="523069D8" w14:textId="5C42059F" w:rsidR="00474907" w:rsidRPr="007B6392" w:rsidRDefault="00474907" w:rsidP="00474907">
            <w:pPr>
              <w:tabs>
                <w:tab w:val="decimal" w:pos="1090"/>
              </w:tabs>
              <w:spacing w:line="240" w:lineRule="atLeast"/>
              <w:rPr>
                <w:sz w:val="20"/>
                <w:lang w:val="en-US"/>
              </w:rPr>
            </w:pPr>
            <w:r w:rsidRPr="007B6392">
              <w:rPr>
                <w:sz w:val="20"/>
              </w:rPr>
              <w:t>20,56</w:t>
            </w:r>
            <w:r w:rsidR="00046044" w:rsidRPr="007B6392">
              <w:rPr>
                <w:sz w:val="20"/>
              </w:rPr>
              <w:t>0</w:t>
            </w:r>
          </w:p>
        </w:tc>
        <w:tc>
          <w:tcPr>
            <w:tcW w:w="220" w:type="dxa"/>
          </w:tcPr>
          <w:p w14:paraId="265953CB" w14:textId="77777777" w:rsidR="00474907" w:rsidRPr="007B6392" w:rsidRDefault="00474907" w:rsidP="00474907">
            <w:pPr>
              <w:tabs>
                <w:tab w:val="decimal" w:pos="1000"/>
              </w:tabs>
              <w:spacing w:line="240" w:lineRule="atLeast"/>
              <w:rPr>
                <w:sz w:val="20"/>
              </w:rPr>
            </w:pPr>
          </w:p>
        </w:tc>
        <w:tc>
          <w:tcPr>
            <w:tcW w:w="1335" w:type="dxa"/>
            <w:vAlign w:val="bottom"/>
          </w:tcPr>
          <w:p w14:paraId="4BF061CC" w14:textId="212B6189" w:rsidR="00474907" w:rsidRPr="007B6392" w:rsidRDefault="00474907" w:rsidP="00DB531E">
            <w:pPr>
              <w:tabs>
                <w:tab w:val="decimal" w:pos="862"/>
              </w:tabs>
              <w:spacing w:line="240" w:lineRule="atLeast"/>
              <w:rPr>
                <w:sz w:val="20"/>
              </w:rPr>
            </w:pPr>
            <w:r w:rsidRPr="007B6392">
              <w:rPr>
                <w:sz w:val="20"/>
                <w:cs/>
              </w:rPr>
              <w:t>-</w:t>
            </w:r>
          </w:p>
        </w:tc>
        <w:tc>
          <w:tcPr>
            <w:tcW w:w="178" w:type="dxa"/>
          </w:tcPr>
          <w:p w14:paraId="5FE49AC9" w14:textId="77777777" w:rsidR="00474907" w:rsidRPr="007B6392" w:rsidRDefault="00474907" w:rsidP="00474907">
            <w:pPr>
              <w:tabs>
                <w:tab w:val="decimal" w:pos="1000"/>
              </w:tabs>
              <w:spacing w:line="240" w:lineRule="atLeast"/>
              <w:rPr>
                <w:sz w:val="20"/>
              </w:rPr>
            </w:pPr>
          </w:p>
        </w:tc>
        <w:tc>
          <w:tcPr>
            <w:tcW w:w="1433" w:type="dxa"/>
            <w:vAlign w:val="bottom"/>
          </w:tcPr>
          <w:p w14:paraId="6012FC64" w14:textId="18498210" w:rsidR="00474907" w:rsidRPr="007B6392" w:rsidRDefault="00474907" w:rsidP="00DB531E">
            <w:pPr>
              <w:tabs>
                <w:tab w:val="left" w:pos="1156"/>
              </w:tabs>
              <w:spacing w:line="240" w:lineRule="atLeast"/>
              <w:ind w:left="166" w:right="-660" w:hanging="81"/>
              <w:jc w:val="center"/>
              <w:rPr>
                <w:sz w:val="20"/>
              </w:rPr>
            </w:pPr>
            <w:r w:rsidRPr="007B6392">
              <w:rPr>
                <w:sz w:val="20"/>
              </w:rPr>
              <w:t>9,980</w:t>
            </w:r>
          </w:p>
        </w:tc>
        <w:tc>
          <w:tcPr>
            <w:tcW w:w="178" w:type="dxa"/>
          </w:tcPr>
          <w:p w14:paraId="53696D55" w14:textId="77777777" w:rsidR="00474907" w:rsidRPr="007B6392" w:rsidRDefault="00474907" w:rsidP="00474907">
            <w:pPr>
              <w:tabs>
                <w:tab w:val="decimal" w:pos="1000"/>
              </w:tabs>
              <w:spacing w:line="240" w:lineRule="atLeast"/>
              <w:rPr>
                <w:sz w:val="20"/>
              </w:rPr>
            </w:pPr>
          </w:p>
        </w:tc>
        <w:tc>
          <w:tcPr>
            <w:tcW w:w="1256" w:type="dxa"/>
            <w:vAlign w:val="bottom"/>
          </w:tcPr>
          <w:p w14:paraId="0E942A07" w14:textId="58CD3B16" w:rsidR="00474907" w:rsidRPr="007B6392" w:rsidRDefault="00474907" w:rsidP="00474907">
            <w:pPr>
              <w:tabs>
                <w:tab w:val="decimal" w:pos="1056"/>
              </w:tabs>
              <w:spacing w:line="240" w:lineRule="atLeast"/>
              <w:rPr>
                <w:sz w:val="20"/>
              </w:rPr>
            </w:pPr>
            <w:r w:rsidRPr="007B6392">
              <w:rPr>
                <w:sz w:val="20"/>
              </w:rPr>
              <w:t>30,54</w:t>
            </w:r>
            <w:r w:rsidR="00046044" w:rsidRPr="007B6392">
              <w:rPr>
                <w:sz w:val="20"/>
              </w:rPr>
              <w:t>0</w:t>
            </w:r>
          </w:p>
        </w:tc>
        <w:tc>
          <w:tcPr>
            <w:tcW w:w="178" w:type="dxa"/>
          </w:tcPr>
          <w:p w14:paraId="651D0158" w14:textId="77777777" w:rsidR="00474907" w:rsidRPr="00474907" w:rsidRDefault="00474907" w:rsidP="00474907">
            <w:pPr>
              <w:tabs>
                <w:tab w:val="decimal" w:pos="1000"/>
              </w:tabs>
              <w:spacing w:line="240" w:lineRule="atLeast"/>
              <w:rPr>
                <w:sz w:val="20"/>
              </w:rPr>
            </w:pPr>
          </w:p>
        </w:tc>
        <w:tc>
          <w:tcPr>
            <w:tcW w:w="1013" w:type="dxa"/>
            <w:vAlign w:val="bottom"/>
          </w:tcPr>
          <w:p w14:paraId="24C96CA7" w14:textId="0553A905" w:rsidR="00474907" w:rsidRPr="00474907" w:rsidRDefault="00474907" w:rsidP="00623521">
            <w:pPr>
              <w:tabs>
                <w:tab w:val="decimal" w:pos="477"/>
              </w:tabs>
              <w:spacing w:line="240" w:lineRule="atLeast"/>
              <w:ind w:right="-84"/>
              <w:rPr>
                <w:sz w:val="20"/>
              </w:rPr>
            </w:pPr>
            <w:r w:rsidRPr="00474907">
              <w:rPr>
                <w:sz w:val="20"/>
                <w:cs/>
              </w:rPr>
              <w:t>-</w:t>
            </w:r>
          </w:p>
        </w:tc>
        <w:tc>
          <w:tcPr>
            <w:tcW w:w="180" w:type="dxa"/>
          </w:tcPr>
          <w:p w14:paraId="5E5A1AC8" w14:textId="77777777" w:rsidR="00474907" w:rsidRPr="00474907" w:rsidRDefault="00474907" w:rsidP="00474907">
            <w:pPr>
              <w:tabs>
                <w:tab w:val="decimal" w:pos="730"/>
              </w:tabs>
              <w:spacing w:line="240" w:lineRule="atLeast"/>
              <w:rPr>
                <w:sz w:val="20"/>
              </w:rPr>
            </w:pPr>
          </w:p>
        </w:tc>
        <w:tc>
          <w:tcPr>
            <w:tcW w:w="987" w:type="dxa"/>
            <w:vAlign w:val="bottom"/>
          </w:tcPr>
          <w:p w14:paraId="41C25BE0" w14:textId="7587D764" w:rsidR="00474907" w:rsidRPr="00474907" w:rsidRDefault="00474907" w:rsidP="00474907">
            <w:pPr>
              <w:tabs>
                <w:tab w:val="decimal" w:pos="823"/>
              </w:tabs>
              <w:spacing w:line="240" w:lineRule="atLeast"/>
              <w:jc w:val="center"/>
              <w:rPr>
                <w:sz w:val="20"/>
              </w:rPr>
            </w:pPr>
            <w:r w:rsidRPr="00474907">
              <w:rPr>
                <w:sz w:val="20"/>
              </w:rPr>
              <w:t>30,596</w:t>
            </w:r>
          </w:p>
        </w:tc>
        <w:tc>
          <w:tcPr>
            <w:tcW w:w="178" w:type="dxa"/>
          </w:tcPr>
          <w:p w14:paraId="584B6575" w14:textId="77777777" w:rsidR="00474907" w:rsidRPr="00474907" w:rsidRDefault="00474907" w:rsidP="00474907">
            <w:pPr>
              <w:tabs>
                <w:tab w:val="decimal" w:pos="730"/>
              </w:tabs>
              <w:spacing w:line="240" w:lineRule="atLeast"/>
              <w:rPr>
                <w:sz w:val="20"/>
              </w:rPr>
            </w:pPr>
          </w:p>
        </w:tc>
        <w:tc>
          <w:tcPr>
            <w:tcW w:w="987" w:type="dxa"/>
            <w:vAlign w:val="bottom"/>
          </w:tcPr>
          <w:p w14:paraId="5F802579" w14:textId="775F0878" w:rsidR="00474907" w:rsidRPr="00474907" w:rsidRDefault="00474907" w:rsidP="00623521">
            <w:pPr>
              <w:tabs>
                <w:tab w:val="decimal" w:pos="460"/>
              </w:tabs>
              <w:spacing w:line="240" w:lineRule="atLeast"/>
              <w:ind w:right="-84"/>
              <w:rPr>
                <w:sz w:val="20"/>
              </w:rPr>
            </w:pPr>
            <w:r w:rsidRPr="00474907">
              <w:rPr>
                <w:sz w:val="20"/>
                <w:cs/>
              </w:rPr>
              <w:t>-</w:t>
            </w:r>
          </w:p>
        </w:tc>
        <w:tc>
          <w:tcPr>
            <w:tcW w:w="178" w:type="dxa"/>
          </w:tcPr>
          <w:p w14:paraId="522A8958" w14:textId="77777777" w:rsidR="00474907" w:rsidRPr="00474907" w:rsidRDefault="00474907" w:rsidP="00474907">
            <w:pPr>
              <w:tabs>
                <w:tab w:val="decimal" w:pos="730"/>
              </w:tabs>
              <w:spacing w:line="240" w:lineRule="atLeast"/>
              <w:rPr>
                <w:sz w:val="20"/>
              </w:rPr>
            </w:pPr>
          </w:p>
        </w:tc>
        <w:tc>
          <w:tcPr>
            <w:tcW w:w="1248" w:type="dxa"/>
            <w:vAlign w:val="bottom"/>
          </w:tcPr>
          <w:p w14:paraId="44E3CE82" w14:textId="13D4C83A" w:rsidR="00474907" w:rsidRPr="00474907" w:rsidRDefault="00474907" w:rsidP="00623521">
            <w:pPr>
              <w:tabs>
                <w:tab w:val="decimal" w:pos="821"/>
              </w:tabs>
              <w:spacing w:line="240" w:lineRule="atLeast"/>
              <w:jc w:val="center"/>
              <w:rPr>
                <w:sz w:val="20"/>
              </w:rPr>
            </w:pPr>
            <w:r w:rsidRPr="00474907">
              <w:rPr>
                <w:sz w:val="20"/>
              </w:rPr>
              <w:t>30,596</w:t>
            </w:r>
          </w:p>
        </w:tc>
      </w:tr>
      <w:tr w:rsidR="00474907" w:rsidRPr="00307389" w14:paraId="1C271A96" w14:textId="77777777" w:rsidTr="00C24776">
        <w:trPr>
          <w:cantSplit/>
        </w:trPr>
        <w:tc>
          <w:tcPr>
            <w:tcW w:w="3855" w:type="dxa"/>
          </w:tcPr>
          <w:p w14:paraId="3AB818D7" w14:textId="36B68486" w:rsidR="00474907" w:rsidRPr="00307389" w:rsidRDefault="00474907" w:rsidP="00474907">
            <w:pPr>
              <w:tabs>
                <w:tab w:val="left" w:pos="377"/>
              </w:tabs>
              <w:spacing w:line="240" w:lineRule="atLeast"/>
              <w:ind w:left="287" w:hanging="100"/>
              <w:rPr>
                <w:sz w:val="20"/>
              </w:rPr>
            </w:pPr>
            <w:r w:rsidRPr="00307389">
              <w:rPr>
                <w:sz w:val="20"/>
              </w:rPr>
              <w:t>Fixed income mutual fund</w:t>
            </w:r>
          </w:p>
        </w:tc>
        <w:tc>
          <w:tcPr>
            <w:tcW w:w="1343" w:type="dxa"/>
          </w:tcPr>
          <w:p w14:paraId="439DBCE8" w14:textId="65120A72" w:rsidR="00474907" w:rsidRPr="007B6392" w:rsidRDefault="00474907" w:rsidP="00474907">
            <w:pPr>
              <w:tabs>
                <w:tab w:val="decimal" w:pos="1090"/>
              </w:tabs>
              <w:spacing w:line="240" w:lineRule="atLeast"/>
              <w:rPr>
                <w:sz w:val="20"/>
              </w:rPr>
            </w:pPr>
            <w:r w:rsidRPr="007B6392">
              <w:rPr>
                <w:sz w:val="20"/>
              </w:rPr>
              <w:t>205,001</w:t>
            </w:r>
          </w:p>
        </w:tc>
        <w:tc>
          <w:tcPr>
            <w:tcW w:w="220" w:type="dxa"/>
          </w:tcPr>
          <w:p w14:paraId="1564F117" w14:textId="77777777" w:rsidR="00474907" w:rsidRPr="007B6392" w:rsidRDefault="00474907" w:rsidP="00474907">
            <w:pPr>
              <w:tabs>
                <w:tab w:val="decimal" w:pos="1000"/>
              </w:tabs>
              <w:spacing w:line="240" w:lineRule="atLeast"/>
              <w:rPr>
                <w:sz w:val="20"/>
              </w:rPr>
            </w:pPr>
          </w:p>
        </w:tc>
        <w:tc>
          <w:tcPr>
            <w:tcW w:w="1335" w:type="dxa"/>
          </w:tcPr>
          <w:p w14:paraId="5C81CCE8" w14:textId="0027AC28" w:rsidR="00474907" w:rsidRPr="007B6392" w:rsidRDefault="00474907" w:rsidP="00DB531E">
            <w:pPr>
              <w:tabs>
                <w:tab w:val="decimal" w:pos="862"/>
              </w:tabs>
              <w:spacing w:line="240" w:lineRule="atLeast"/>
              <w:rPr>
                <w:sz w:val="20"/>
              </w:rPr>
            </w:pPr>
            <w:r w:rsidRPr="007B6392">
              <w:rPr>
                <w:sz w:val="20"/>
                <w:cs/>
              </w:rPr>
              <w:t>-</w:t>
            </w:r>
          </w:p>
        </w:tc>
        <w:tc>
          <w:tcPr>
            <w:tcW w:w="178" w:type="dxa"/>
          </w:tcPr>
          <w:p w14:paraId="7A9EBA0B" w14:textId="77777777" w:rsidR="00474907" w:rsidRPr="007B6392" w:rsidRDefault="00474907" w:rsidP="00474907">
            <w:pPr>
              <w:tabs>
                <w:tab w:val="decimal" w:pos="1000"/>
              </w:tabs>
              <w:spacing w:line="240" w:lineRule="atLeast"/>
              <w:rPr>
                <w:sz w:val="20"/>
              </w:rPr>
            </w:pPr>
          </w:p>
        </w:tc>
        <w:tc>
          <w:tcPr>
            <w:tcW w:w="1433" w:type="dxa"/>
          </w:tcPr>
          <w:p w14:paraId="36542910" w14:textId="0D042DDC" w:rsidR="00474907" w:rsidRPr="007B6392" w:rsidRDefault="00474907" w:rsidP="00474907">
            <w:pPr>
              <w:tabs>
                <w:tab w:val="decimal" w:pos="945"/>
              </w:tabs>
              <w:spacing w:line="240" w:lineRule="atLeast"/>
              <w:rPr>
                <w:sz w:val="20"/>
              </w:rPr>
            </w:pPr>
            <w:r w:rsidRPr="007B6392">
              <w:rPr>
                <w:sz w:val="20"/>
                <w:cs/>
              </w:rPr>
              <w:t>-</w:t>
            </w:r>
          </w:p>
        </w:tc>
        <w:tc>
          <w:tcPr>
            <w:tcW w:w="178" w:type="dxa"/>
          </w:tcPr>
          <w:p w14:paraId="55B82866" w14:textId="77777777" w:rsidR="00474907" w:rsidRPr="007B6392" w:rsidRDefault="00474907" w:rsidP="00474907">
            <w:pPr>
              <w:tabs>
                <w:tab w:val="decimal" w:pos="1000"/>
              </w:tabs>
              <w:spacing w:line="240" w:lineRule="atLeast"/>
              <w:rPr>
                <w:sz w:val="20"/>
              </w:rPr>
            </w:pPr>
          </w:p>
        </w:tc>
        <w:tc>
          <w:tcPr>
            <w:tcW w:w="1256" w:type="dxa"/>
          </w:tcPr>
          <w:p w14:paraId="14F2A5E0" w14:textId="746014A8" w:rsidR="00474907" w:rsidRPr="007B6392" w:rsidRDefault="00474907" w:rsidP="00474907">
            <w:pPr>
              <w:tabs>
                <w:tab w:val="decimal" w:pos="1056"/>
              </w:tabs>
              <w:spacing w:line="240" w:lineRule="atLeast"/>
              <w:rPr>
                <w:sz w:val="20"/>
              </w:rPr>
            </w:pPr>
            <w:r w:rsidRPr="007B6392">
              <w:rPr>
                <w:sz w:val="20"/>
              </w:rPr>
              <w:t>205,001</w:t>
            </w:r>
          </w:p>
        </w:tc>
        <w:tc>
          <w:tcPr>
            <w:tcW w:w="178" w:type="dxa"/>
          </w:tcPr>
          <w:p w14:paraId="3BD24D87" w14:textId="77777777" w:rsidR="00474907" w:rsidRPr="00474907" w:rsidRDefault="00474907" w:rsidP="00474907">
            <w:pPr>
              <w:tabs>
                <w:tab w:val="decimal" w:pos="1000"/>
              </w:tabs>
              <w:spacing w:line="240" w:lineRule="atLeast"/>
              <w:rPr>
                <w:sz w:val="20"/>
              </w:rPr>
            </w:pPr>
          </w:p>
        </w:tc>
        <w:tc>
          <w:tcPr>
            <w:tcW w:w="1013" w:type="dxa"/>
            <w:vAlign w:val="bottom"/>
          </w:tcPr>
          <w:p w14:paraId="0DF51501" w14:textId="2505610B" w:rsidR="00474907" w:rsidRPr="00474907" w:rsidRDefault="00474907" w:rsidP="00623521">
            <w:pPr>
              <w:tabs>
                <w:tab w:val="decimal" w:pos="477"/>
              </w:tabs>
              <w:spacing w:line="240" w:lineRule="atLeast"/>
              <w:ind w:right="-84"/>
              <w:rPr>
                <w:sz w:val="20"/>
                <w:cs/>
                <w:lang w:bidi="th-TH"/>
              </w:rPr>
            </w:pPr>
            <w:r w:rsidRPr="00474907">
              <w:rPr>
                <w:sz w:val="20"/>
                <w:cs/>
              </w:rPr>
              <w:t>-</w:t>
            </w:r>
          </w:p>
        </w:tc>
        <w:tc>
          <w:tcPr>
            <w:tcW w:w="180" w:type="dxa"/>
          </w:tcPr>
          <w:p w14:paraId="0E337C7E" w14:textId="77777777" w:rsidR="00474907" w:rsidRPr="00474907" w:rsidRDefault="00474907" w:rsidP="00474907">
            <w:pPr>
              <w:tabs>
                <w:tab w:val="decimal" w:pos="730"/>
              </w:tabs>
              <w:spacing w:line="240" w:lineRule="atLeast"/>
              <w:rPr>
                <w:sz w:val="20"/>
              </w:rPr>
            </w:pPr>
          </w:p>
        </w:tc>
        <w:tc>
          <w:tcPr>
            <w:tcW w:w="987" w:type="dxa"/>
          </w:tcPr>
          <w:p w14:paraId="683B98EE" w14:textId="5A689C77" w:rsidR="00474907" w:rsidRPr="00474907" w:rsidRDefault="00474907" w:rsidP="00474907">
            <w:pPr>
              <w:tabs>
                <w:tab w:val="decimal" w:pos="823"/>
              </w:tabs>
              <w:spacing w:line="240" w:lineRule="atLeast"/>
              <w:jc w:val="center"/>
              <w:rPr>
                <w:sz w:val="20"/>
              </w:rPr>
            </w:pPr>
            <w:r w:rsidRPr="00474907">
              <w:rPr>
                <w:sz w:val="20"/>
              </w:rPr>
              <w:t>205,001</w:t>
            </w:r>
          </w:p>
        </w:tc>
        <w:tc>
          <w:tcPr>
            <w:tcW w:w="178" w:type="dxa"/>
          </w:tcPr>
          <w:p w14:paraId="5166D447" w14:textId="77777777" w:rsidR="00474907" w:rsidRPr="00474907" w:rsidRDefault="00474907" w:rsidP="00474907">
            <w:pPr>
              <w:tabs>
                <w:tab w:val="decimal" w:pos="730"/>
              </w:tabs>
              <w:spacing w:line="240" w:lineRule="atLeast"/>
              <w:rPr>
                <w:sz w:val="20"/>
              </w:rPr>
            </w:pPr>
          </w:p>
        </w:tc>
        <w:tc>
          <w:tcPr>
            <w:tcW w:w="987" w:type="dxa"/>
            <w:vAlign w:val="bottom"/>
          </w:tcPr>
          <w:p w14:paraId="70EA7E42" w14:textId="7A476748" w:rsidR="00474907" w:rsidRPr="00474907" w:rsidRDefault="00474907" w:rsidP="00623521">
            <w:pPr>
              <w:tabs>
                <w:tab w:val="decimal" w:pos="460"/>
              </w:tabs>
              <w:spacing w:line="240" w:lineRule="atLeast"/>
              <w:ind w:right="-84"/>
              <w:rPr>
                <w:sz w:val="20"/>
              </w:rPr>
            </w:pPr>
            <w:r w:rsidRPr="00474907">
              <w:rPr>
                <w:sz w:val="20"/>
                <w:cs/>
              </w:rPr>
              <w:t>-</w:t>
            </w:r>
          </w:p>
        </w:tc>
        <w:tc>
          <w:tcPr>
            <w:tcW w:w="178" w:type="dxa"/>
          </w:tcPr>
          <w:p w14:paraId="6EFA9B57" w14:textId="77777777" w:rsidR="00474907" w:rsidRPr="00474907" w:rsidRDefault="00474907" w:rsidP="00474907">
            <w:pPr>
              <w:tabs>
                <w:tab w:val="decimal" w:pos="730"/>
              </w:tabs>
              <w:spacing w:line="240" w:lineRule="atLeast"/>
              <w:rPr>
                <w:sz w:val="20"/>
              </w:rPr>
            </w:pPr>
          </w:p>
        </w:tc>
        <w:tc>
          <w:tcPr>
            <w:tcW w:w="1248" w:type="dxa"/>
          </w:tcPr>
          <w:p w14:paraId="1F265211" w14:textId="20521E22" w:rsidR="00474907" w:rsidRPr="00474907" w:rsidRDefault="00474907" w:rsidP="00623521">
            <w:pPr>
              <w:tabs>
                <w:tab w:val="decimal" w:pos="821"/>
              </w:tabs>
              <w:spacing w:line="240" w:lineRule="atLeast"/>
              <w:jc w:val="center"/>
              <w:rPr>
                <w:sz w:val="20"/>
              </w:rPr>
            </w:pPr>
            <w:r w:rsidRPr="00474907">
              <w:rPr>
                <w:sz w:val="20"/>
              </w:rPr>
              <w:t>205,001</w:t>
            </w:r>
          </w:p>
        </w:tc>
      </w:tr>
      <w:tr w:rsidR="00474907" w:rsidRPr="00307389" w14:paraId="59A2CC7E" w14:textId="77777777" w:rsidTr="00C24776">
        <w:trPr>
          <w:cantSplit/>
        </w:trPr>
        <w:tc>
          <w:tcPr>
            <w:tcW w:w="3855" w:type="dxa"/>
          </w:tcPr>
          <w:p w14:paraId="2333C01D" w14:textId="77777777" w:rsidR="00474907" w:rsidRPr="00307389" w:rsidRDefault="00474907" w:rsidP="00474907">
            <w:pPr>
              <w:tabs>
                <w:tab w:val="left" w:pos="377"/>
              </w:tabs>
              <w:spacing w:line="240" w:lineRule="atLeast"/>
              <w:ind w:left="287" w:hanging="100"/>
              <w:rPr>
                <w:sz w:val="20"/>
              </w:rPr>
            </w:pPr>
            <w:r w:rsidRPr="00307389">
              <w:rPr>
                <w:sz w:val="20"/>
              </w:rPr>
              <w:t>Equity Instrument</w:t>
            </w:r>
          </w:p>
        </w:tc>
        <w:tc>
          <w:tcPr>
            <w:tcW w:w="1343" w:type="dxa"/>
          </w:tcPr>
          <w:p w14:paraId="135DE74A" w14:textId="095AC443" w:rsidR="00474907" w:rsidRPr="007B6392" w:rsidRDefault="00474907" w:rsidP="00474907">
            <w:pPr>
              <w:tabs>
                <w:tab w:val="decimal" w:pos="1090"/>
              </w:tabs>
              <w:spacing w:line="240" w:lineRule="atLeast"/>
              <w:rPr>
                <w:sz w:val="20"/>
              </w:rPr>
            </w:pPr>
            <w:r w:rsidRPr="007B6392">
              <w:rPr>
                <w:sz w:val="20"/>
              </w:rPr>
              <w:t>12,903</w:t>
            </w:r>
          </w:p>
        </w:tc>
        <w:tc>
          <w:tcPr>
            <w:tcW w:w="220" w:type="dxa"/>
          </w:tcPr>
          <w:p w14:paraId="147EB1B1" w14:textId="77777777" w:rsidR="00474907" w:rsidRPr="007B6392" w:rsidRDefault="00474907" w:rsidP="00474907">
            <w:pPr>
              <w:tabs>
                <w:tab w:val="decimal" w:pos="1000"/>
              </w:tabs>
              <w:spacing w:line="240" w:lineRule="atLeast"/>
              <w:rPr>
                <w:sz w:val="20"/>
              </w:rPr>
            </w:pPr>
          </w:p>
        </w:tc>
        <w:tc>
          <w:tcPr>
            <w:tcW w:w="1335" w:type="dxa"/>
          </w:tcPr>
          <w:p w14:paraId="5B73826E" w14:textId="7A2803DF" w:rsidR="00474907" w:rsidRPr="007B6392" w:rsidRDefault="00474907" w:rsidP="00DB531E">
            <w:pPr>
              <w:tabs>
                <w:tab w:val="decimal" w:pos="862"/>
              </w:tabs>
              <w:spacing w:line="240" w:lineRule="atLeast"/>
              <w:rPr>
                <w:sz w:val="20"/>
              </w:rPr>
            </w:pPr>
            <w:r w:rsidRPr="007B6392">
              <w:rPr>
                <w:sz w:val="20"/>
                <w:cs/>
              </w:rPr>
              <w:t>-</w:t>
            </w:r>
          </w:p>
        </w:tc>
        <w:tc>
          <w:tcPr>
            <w:tcW w:w="178" w:type="dxa"/>
          </w:tcPr>
          <w:p w14:paraId="795F9976" w14:textId="77777777" w:rsidR="00474907" w:rsidRPr="007B6392" w:rsidRDefault="00474907" w:rsidP="00474907">
            <w:pPr>
              <w:tabs>
                <w:tab w:val="decimal" w:pos="1000"/>
              </w:tabs>
              <w:spacing w:line="240" w:lineRule="atLeast"/>
              <w:rPr>
                <w:sz w:val="20"/>
              </w:rPr>
            </w:pPr>
          </w:p>
        </w:tc>
        <w:tc>
          <w:tcPr>
            <w:tcW w:w="1433" w:type="dxa"/>
          </w:tcPr>
          <w:p w14:paraId="638F4C76" w14:textId="6C29716D" w:rsidR="00474907" w:rsidRPr="007B6392" w:rsidRDefault="00474907" w:rsidP="00474907">
            <w:pPr>
              <w:tabs>
                <w:tab w:val="decimal" w:pos="945"/>
              </w:tabs>
              <w:spacing w:line="240" w:lineRule="atLeast"/>
              <w:rPr>
                <w:sz w:val="20"/>
              </w:rPr>
            </w:pPr>
            <w:r w:rsidRPr="007B6392">
              <w:rPr>
                <w:sz w:val="20"/>
                <w:cs/>
              </w:rPr>
              <w:t>-</w:t>
            </w:r>
          </w:p>
        </w:tc>
        <w:tc>
          <w:tcPr>
            <w:tcW w:w="178" w:type="dxa"/>
          </w:tcPr>
          <w:p w14:paraId="0B7529CE" w14:textId="77777777" w:rsidR="00474907" w:rsidRPr="007B6392" w:rsidRDefault="00474907" w:rsidP="00474907">
            <w:pPr>
              <w:tabs>
                <w:tab w:val="decimal" w:pos="1000"/>
              </w:tabs>
              <w:spacing w:line="240" w:lineRule="atLeast"/>
              <w:rPr>
                <w:sz w:val="20"/>
              </w:rPr>
            </w:pPr>
          </w:p>
        </w:tc>
        <w:tc>
          <w:tcPr>
            <w:tcW w:w="1256" w:type="dxa"/>
          </w:tcPr>
          <w:p w14:paraId="28D17CA2" w14:textId="0CF166B3" w:rsidR="00474907" w:rsidRPr="007B6392" w:rsidRDefault="00474907" w:rsidP="00474907">
            <w:pPr>
              <w:tabs>
                <w:tab w:val="decimal" w:pos="1056"/>
              </w:tabs>
              <w:spacing w:line="240" w:lineRule="atLeast"/>
              <w:rPr>
                <w:sz w:val="20"/>
              </w:rPr>
            </w:pPr>
            <w:r w:rsidRPr="007B6392">
              <w:rPr>
                <w:sz w:val="20"/>
              </w:rPr>
              <w:t>12,903</w:t>
            </w:r>
          </w:p>
        </w:tc>
        <w:tc>
          <w:tcPr>
            <w:tcW w:w="178" w:type="dxa"/>
          </w:tcPr>
          <w:p w14:paraId="07A7208E" w14:textId="77777777" w:rsidR="00474907" w:rsidRPr="00474907" w:rsidRDefault="00474907" w:rsidP="00474907">
            <w:pPr>
              <w:tabs>
                <w:tab w:val="decimal" w:pos="1000"/>
              </w:tabs>
              <w:spacing w:line="240" w:lineRule="atLeast"/>
              <w:rPr>
                <w:sz w:val="20"/>
              </w:rPr>
            </w:pPr>
          </w:p>
        </w:tc>
        <w:tc>
          <w:tcPr>
            <w:tcW w:w="1013" w:type="dxa"/>
          </w:tcPr>
          <w:p w14:paraId="3198A8ED" w14:textId="23FD9D7F" w:rsidR="00474907" w:rsidRPr="00474907" w:rsidRDefault="00474907" w:rsidP="00623521">
            <w:pPr>
              <w:tabs>
                <w:tab w:val="decimal" w:pos="756"/>
              </w:tabs>
              <w:spacing w:line="240" w:lineRule="atLeast"/>
              <w:rPr>
                <w:sz w:val="20"/>
              </w:rPr>
            </w:pPr>
            <w:r w:rsidRPr="00474907">
              <w:rPr>
                <w:sz w:val="20"/>
              </w:rPr>
              <w:t>12,903</w:t>
            </w:r>
          </w:p>
        </w:tc>
        <w:tc>
          <w:tcPr>
            <w:tcW w:w="180" w:type="dxa"/>
          </w:tcPr>
          <w:p w14:paraId="48954E8F" w14:textId="77777777" w:rsidR="00474907" w:rsidRPr="00474907" w:rsidRDefault="00474907" w:rsidP="00474907">
            <w:pPr>
              <w:tabs>
                <w:tab w:val="decimal" w:pos="730"/>
              </w:tabs>
              <w:spacing w:line="240" w:lineRule="atLeast"/>
              <w:rPr>
                <w:sz w:val="20"/>
              </w:rPr>
            </w:pPr>
          </w:p>
        </w:tc>
        <w:tc>
          <w:tcPr>
            <w:tcW w:w="987" w:type="dxa"/>
          </w:tcPr>
          <w:p w14:paraId="22F3A236" w14:textId="538FDB04" w:rsidR="00474907" w:rsidRPr="00474907" w:rsidRDefault="00474907" w:rsidP="00623521">
            <w:pPr>
              <w:tabs>
                <w:tab w:val="decimal" w:pos="567"/>
              </w:tabs>
              <w:spacing w:line="240" w:lineRule="atLeast"/>
              <w:ind w:right="-84"/>
              <w:rPr>
                <w:sz w:val="20"/>
              </w:rPr>
            </w:pPr>
            <w:r w:rsidRPr="00474907">
              <w:rPr>
                <w:sz w:val="20"/>
                <w:cs/>
              </w:rPr>
              <w:t>-</w:t>
            </w:r>
          </w:p>
        </w:tc>
        <w:tc>
          <w:tcPr>
            <w:tcW w:w="178" w:type="dxa"/>
          </w:tcPr>
          <w:p w14:paraId="77A2B86C" w14:textId="77777777" w:rsidR="00474907" w:rsidRPr="00474907" w:rsidRDefault="00474907" w:rsidP="00474907">
            <w:pPr>
              <w:tabs>
                <w:tab w:val="decimal" w:pos="730"/>
              </w:tabs>
              <w:spacing w:line="240" w:lineRule="atLeast"/>
              <w:rPr>
                <w:sz w:val="20"/>
              </w:rPr>
            </w:pPr>
          </w:p>
        </w:tc>
        <w:tc>
          <w:tcPr>
            <w:tcW w:w="987" w:type="dxa"/>
          </w:tcPr>
          <w:p w14:paraId="3889FA06" w14:textId="50D2060A" w:rsidR="00474907" w:rsidRPr="00474907" w:rsidRDefault="00474907" w:rsidP="00623521">
            <w:pPr>
              <w:tabs>
                <w:tab w:val="decimal" w:pos="460"/>
              </w:tabs>
              <w:spacing w:line="240" w:lineRule="atLeast"/>
              <w:ind w:right="-84"/>
              <w:rPr>
                <w:sz w:val="20"/>
              </w:rPr>
            </w:pPr>
            <w:r w:rsidRPr="00474907">
              <w:rPr>
                <w:sz w:val="20"/>
                <w:cs/>
              </w:rPr>
              <w:t>-</w:t>
            </w:r>
          </w:p>
        </w:tc>
        <w:tc>
          <w:tcPr>
            <w:tcW w:w="178" w:type="dxa"/>
          </w:tcPr>
          <w:p w14:paraId="20499C83" w14:textId="77777777" w:rsidR="00474907" w:rsidRPr="00474907" w:rsidRDefault="00474907" w:rsidP="00474907">
            <w:pPr>
              <w:tabs>
                <w:tab w:val="decimal" w:pos="730"/>
              </w:tabs>
              <w:spacing w:line="240" w:lineRule="atLeast"/>
              <w:rPr>
                <w:sz w:val="20"/>
              </w:rPr>
            </w:pPr>
          </w:p>
        </w:tc>
        <w:tc>
          <w:tcPr>
            <w:tcW w:w="1248" w:type="dxa"/>
          </w:tcPr>
          <w:p w14:paraId="43060962" w14:textId="243E8274" w:rsidR="00474907" w:rsidRPr="00474907" w:rsidRDefault="00474907" w:rsidP="00623521">
            <w:pPr>
              <w:tabs>
                <w:tab w:val="decimal" w:pos="821"/>
              </w:tabs>
              <w:spacing w:line="240" w:lineRule="atLeast"/>
              <w:jc w:val="center"/>
              <w:rPr>
                <w:sz w:val="20"/>
              </w:rPr>
            </w:pPr>
            <w:r w:rsidRPr="00474907">
              <w:rPr>
                <w:sz w:val="20"/>
              </w:rPr>
              <w:t>12,903</w:t>
            </w:r>
          </w:p>
        </w:tc>
      </w:tr>
      <w:tr w:rsidR="00474907" w:rsidRPr="00307389" w14:paraId="20078C2C" w14:textId="77777777" w:rsidTr="00C24776">
        <w:trPr>
          <w:cantSplit/>
          <w:trHeight w:val="236"/>
        </w:trPr>
        <w:tc>
          <w:tcPr>
            <w:tcW w:w="3855" w:type="dxa"/>
          </w:tcPr>
          <w:p w14:paraId="558BDA16" w14:textId="465CB419" w:rsidR="00474907" w:rsidRPr="00307389" w:rsidRDefault="00474907" w:rsidP="00474907">
            <w:pPr>
              <w:tabs>
                <w:tab w:val="left" w:pos="377"/>
              </w:tabs>
              <w:spacing w:line="240" w:lineRule="atLeast"/>
              <w:ind w:left="287" w:hanging="100"/>
              <w:rPr>
                <w:sz w:val="20"/>
              </w:rPr>
            </w:pPr>
            <w:r w:rsidRPr="00307389">
              <w:rPr>
                <w:sz w:val="20"/>
              </w:rPr>
              <w:t>Equity mutual fund</w:t>
            </w:r>
          </w:p>
        </w:tc>
        <w:tc>
          <w:tcPr>
            <w:tcW w:w="1343" w:type="dxa"/>
            <w:tcBorders>
              <w:bottom w:val="single" w:sz="4" w:space="0" w:color="auto"/>
            </w:tcBorders>
          </w:tcPr>
          <w:p w14:paraId="713A4F70" w14:textId="0D1F674C" w:rsidR="00474907" w:rsidRPr="007B6392" w:rsidRDefault="00474907" w:rsidP="00474907">
            <w:pPr>
              <w:tabs>
                <w:tab w:val="decimal" w:pos="1090"/>
              </w:tabs>
              <w:spacing w:line="240" w:lineRule="atLeast"/>
              <w:rPr>
                <w:sz w:val="20"/>
              </w:rPr>
            </w:pPr>
            <w:r w:rsidRPr="007B6392">
              <w:rPr>
                <w:sz w:val="20"/>
              </w:rPr>
              <w:t>27,475</w:t>
            </w:r>
          </w:p>
        </w:tc>
        <w:tc>
          <w:tcPr>
            <w:tcW w:w="220" w:type="dxa"/>
          </w:tcPr>
          <w:p w14:paraId="65066689" w14:textId="77777777" w:rsidR="00474907" w:rsidRPr="007B6392" w:rsidRDefault="00474907" w:rsidP="00474907">
            <w:pPr>
              <w:tabs>
                <w:tab w:val="decimal" w:pos="1000"/>
              </w:tabs>
              <w:spacing w:line="240" w:lineRule="atLeast"/>
              <w:rPr>
                <w:sz w:val="20"/>
              </w:rPr>
            </w:pPr>
          </w:p>
        </w:tc>
        <w:tc>
          <w:tcPr>
            <w:tcW w:w="1335" w:type="dxa"/>
            <w:tcBorders>
              <w:bottom w:val="single" w:sz="4" w:space="0" w:color="auto"/>
            </w:tcBorders>
          </w:tcPr>
          <w:p w14:paraId="41987082" w14:textId="08CA8935" w:rsidR="00474907" w:rsidRPr="007B6392" w:rsidRDefault="00474907" w:rsidP="00DB531E">
            <w:pPr>
              <w:tabs>
                <w:tab w:val="decimal" w:pos="862"/>
              </w:tabs>
              <w:spacing w:line="240" w:lineRule="atLeast"/>
              <w:rPr>
                <w:sz w:val="20"/>
              </w:rPr>
            </w:pPr>
            <w:r w:rsidRPr="007B6392">
              <w:rPr>
                <w:sz w:val="20"/>
                <w:cs/>
              </w:rPr>
              <w:t>-</w:t>
            </w:r>
          </w:p>
        </w:tc>
        <w:tc>
          <w:tcPr>
            <w:tcW w:w="178" w:type="dxa"/>
          </w:tcPr>
          <w:p w14:paraId="102103CC" w14:textId="77777777" w:rsidR="00474907" w:rsidRPr="007B6392" w:rsidRDefault="00474907" w:rsidP="00474907">
            <w:pPr>
              <w:tabs>
                <w:tab w:val="decimal" w:pos="1000"/>
              </w:tabs>
              <w:spacing w:line="240" w:lineRule="atLeast"/>
              <w:rPr>
                <w:sz w:val="20"/>
              </w:rPr>
            </w:pPr>
          </w:p>
        </w:tc>
        <w:tc>
          <w:tcPr>
            <w:tcW w:w="1433" w:type="dxa"/>
            <w:tcBorders>
              <w:bottom w:val="single" w:sz="4" w:space="0" w:color="auto"/>
            </w:tcBorders>
          </w:tcPr>
          <w:p w14:paraId="5D9B510B" w14:textId="5CFE6B60" w:rsidR="00474907" w:rsidRPr="007B6392" w:rsidRDefault="00474907" w:rsidP="00474907">
            <w:pPr>
              <w:tabs>
                <w:tab w:val="decimal" w:pos="945"/>
              </w:tabs>
              <w:spacing w:line="240" w:lineRule="atLeast"/>
              <w:rPr>
                <w:sz w:val="20"/>
              </w:rPr>
            </w:pPr>
            <w:r w:rsidRPr="007B6392">
              <w:rPr>
                <w:sz w:val="20"/>
                <w:cs/>
              </w:rPr>
              <w:t>-</w:t>
            </w:r>
          </w:p>
        </w:tc>
        <w:tc>
          <w:tcPr>
            <w:tcW w:w="178" w:type="dxa"/>
          </w:tcPr>
          <w:p w14:paraId="2A810C15" w14:textId="77777777" w:rsidR="00474907" w:rsidRPr="007B6392" w:rsidRDefault="00474907" w:rsidP="00474907">
            <w:pPr>
              <w:tabs>
                <w:tab w:val="decimal" w:pos="1000"/>
              </w:tabs>
              <w:spacing w:line="240" w:lineRule="atLeast"/>
              <w:rPr>
                <w:sz w:val="20"/>
              </w:rPr>
            </w:pPr>
          </w:p>
        </w:tc>
        <w:tc>
          <w:tcPr>
            <w:tcW w:w="1256" w:type="dxa"/>
            <w:tcBorders>
              <w:bottom w:val="single" w:sz="4" w:space="0" w:color="auto"/>
            </w:tcBorders>
          </w:tcPr>
          <w:p w14:paraId="33B9497C" w14:textId="276A39C3" w:rsidR="00474907" w:rsidRPr="007B6392" w:rsidRDefault="00474907" w:rsidP="00474907">
            <w:pPr>
              <w:tabs>
                <w:tab w:val="decimal" w:pos="1056"/>
              </w:tabs>
              <w:spacing w:line="240" w:lineRule="atLeast"/>
              <w:rPr>
                <w:sz w:val="20"/>
              </w:rPr>
            </w:pPr>
            <w:r w:rsidRPr="007B6392">
              <w:rPr>
                <w:sz w:val="20"/>
              </w:rPr>
              <w:t>27,475</w:t>
            </w:r>
          </w:p>
        </w:tc>
        <w:tc>
          <w:tcPr>
            <w:tcW w:w="178" w:type="dxa"/>
          </w:tcPr>
          <w:p w14:paraId="6644FB4D" w14:textId="77777777" w:rsidR="00474907" w:rsidRPr="00474907" w:rsidRDefault="00474907" w:rsidP="00474907">
            <w:pPr>
              <w:tabs>
                <w:tab w:val="decimal" w:pos="1000"/>
              </w:tabs>
              <w:spacing w:line="240" w:lineRule="atLeast"/>
              <w:rPr>
                <w:sz w:val="20"/>
              </w:rPr>
            </w:pPr>
          </w:p>
        </w:tc>
        <w:tc>
          <w:tcPr>
            <w:tcW w:w="1013" w:type="dxa"/>
          </w:tcPr>
          <w:p w14:paraId="7F69B054" w14:textId="3136B94B" w:rsidR="00474907" w:rsidRPr="00474907" w:rsidRDefault="00474907" w:rsidP="00623521">
            <w:pPr>
              <w:tabs>
                <w:tab w:val="decimal" w:pos="747"/>
              </w:tabs>
              <w:spacing w:line="240" w:lineRule="atLeast"/>
              <w:rPr>
                <w:sz w:val="20"/>
              </w:rPr>
            </w:pPr>
            <w:r w:rsidRPr="00474907">
              <w:rPr>
                <w:sz w:val="20"/>
              </w:rPr>
              <w:t>16,766</w:t>
            </w:r>
          </w:p>
        </w:tc>
        <w:tc>
          <w:tcPr>
            <w:tcW w:w="180" w:type="dxa"/>
          </w:tcPr>
          <w:p w14:paraId="149E9448" w14:textId="77777777" w:rsidR="00474907" w:rsidRPr="00474907" w:rsidRDefault="00474907" w:rsidP="00474907">
            <w:pPr>
              <w:tabs>
                <w:tab w:val="decimal" w:pos="730"/>
              </w:tabs>
              <w:spacing w:line="240" w:lineRule="atLeast"/>
              <w:rPr>
                <w:sz w:val="20"/>
              </w:rPr>
            </w:pPr>
          </w:p>
        </w:tc>
        <w:tc>
          <w:tcPr>
            <w:tcW w:w="987" w:type="dxa"/>
          </w:tcPr>
          <w:p w14:paraId="22AB5B1C" w14:textId="1B6F48B7" w:rsidR="00474907" w:rsidRPr="00474907" w:rsidRDefault="00474907" w:rsidP="00474907">
            <w:pPr>
              <w:tabs>
                <w:tab w:val="decimal" w:pos="823"/>
              </w:tabs>
              <w:spacing w:line="240" w:lineRule="atLeast"/>
              <w:jc w:val="center"/>
              <w:rPr>
                <w:sz w:val="20"/>
              </w:rPr>
            </w:pPr>
            <w:r w:rsidRPr="00474907">
              <w:rPr>
                <w:sz w:val="20"/>
              </w:rPr>
              <w:t>10,709</w:t>
            </w:r>
          </w:p>
        </w:tc>
        <w:tc>
          <w:tcPr>
            <w:tcW w:w="178" w:type="dxa"/>
          </w:tcPr>
          <w:p w14:paraId="22D3098E" w14:textId="77777777" w:rsidR="00474907" w:rsidRPr="00474907" w:rsidRDefault="00474907" w:rsidP="00474907">
            <w:pPr>
              <w:tabs>
                <w:tab w:val="decimal" w:pos="730"/>
              </w:tabs>
              <w:spacing w:line="240" w:lineRule="atLeast"/>
              <w:rPr>
                <w:sz w:val="20"/>
              </w:rPr>
            </w:pPr>
          </w:p>
        </w:tc>
        <w:tc>
          <w:tcPr>
            <w:tcW w:w="987" w:type="dxa"/>
          </w:tcPr>
          <w:p w14:paraId="152251E6" w14:textId="17455F7D" w:rsidR="00474907" w:rsidRPr="00474907" w:rsidRDefault="00474907" w:rsidP="00623521">
            <w:pPr>
              <w:tabs>
                <w:tab w:val="decimal" w:pos="460"/>
              </w:tabs>
              <w:spacing w:line="240" w:lineRule="atLeast"/>
              <w:ind w:right="-84"/>
              <w:rPr>
                <w:sz w:val="20"/>
              </w:rPr>
            </w:pPr>
            <w:r w:rsidRPr="00474907">
              <w:rPr>
                <w:sz w:val="20"/>
                <w:cs/>
              </w:rPr>
              <w:t>-</w:t>
            </w:r>
          </w:p>
        </w:tc>
        <w:tc>
          <w:tcPr>
            <w:tcW w:w="178" w:type="dxa"/>
          </w:tcPr>
          <w:p w14:paraId="60AC98B4" w14:textId="77777777" w:rsidR="00474907" w:rsidRPr="00474907" w:rsidRDefault="00474907" w:rsidP="00474907">
            <w:pPr>
              <w:tabs>
                <w:tab w:val="decimal" w:pos="730"/>
              </w:tabs>
              <w:spacing w:line="240" w:lineRule="atLeast"/>
              <w:rPr>
                <w:sz w:val="20"/>
              </w:rPr>
            </w:pPr>
          </w:p>
        </w:tc>
        <w:tc>
          <w:tcPr>
            <w:tcW w:w="1248" w:type="dxa"/>
          </w:tcPr>
          <w:p w14:paraId="586B1B6A" w14:textId="5B6CEB11" w:rsidR="00474907" w:rsidRPr="00474907" w:rsidRDefault="00474907" w:rsidP="00623521">
            <w:pPr>
              <w:tabs>
                <w:tab w:val="decimal" w:pos="821"/>
              </w:tabs>
              <w:spacing w:line="240" w:lineRule="atLeast"/>
              <w:jc w:val="center"/>
              <w:rPr>
                <w:sz w:val="20"/>
              </w:rPr>
            </w:pPr>
            <w:r w:rsidRPr="00474907">
              <w:rPr>
                <w:sz w:val="20"/>
              </w:rPr>
              <w:t>27,475</w:t>
            </w:r>
          </w:p>
        </w:tc>
      </w:tr>
      <w:tr w:rsidR="00474907" w:rsidRPr="00307389" w14:paraId="2321C441" w14:textId="77777777" w:rsidTr="00C24776">
        <w:trPr>
          <w:cantSplit/>
        </w:trPr>
        <w:tc>
          <w:tcPr>
            <w:tcW w:w="3855" w:type="dxa"/>
          </w:tcPr>
          <w:p w14:paraId="5C994594" w14:textId="77777777" w:rsidR="00474907" w:rsidRPr="00307389" w:rsidRDefault="00474907" w:rsidP="00474907">
            <w:pPr>
              <w:tabs>
                <w:tab w:val="left" w:pos="190"/>
              </w:tabs>
              <w:spacing w:line="240" w:lineRule="atLeast"/>
              <w:rPr>
                <w:sz w:val="20"/>
              </w:rPr>
            </w:pPr>
            <w:r w:rsidRPr="00307389">
              <w:rPr>
                <w:b/>
                <w:bCs/>
                <w:sz w:val="20"/>
              </w:rPr>
              <w:t>Total other current financial assets</w:t>
            </w:r>
          </w:p>
        </w:tc>
        <w:tc>
          <w:tcPr>
            <w:tcW w:w="1343" w:type="dxa"/>
            <w:tcBorders>
              <w:top w:val="single" w:sz="4" w:space="0" w:color="auto"/>
              <w:bottom w:val="single" w:sz="4" w:space="0" w:color="auto"/>
            </w:tcBorders>
            <w:vAlign w:val="bottom"/>
          </w:tcPr>
          <w:p w14:paraId="7F0F378C" w14:textId="4FEB77B7" w:rsidR="00474907" w:rsidRPr="007B6392" w:rsidRDefault="00474907" w:rsidP="00474907">
            <w:pPr>
              <w:tabs>
                <w:tab w:val="decimal" w:pos="1090"/>
              </w:tabs>
              <w:spacing w:line="240" w:lineRule="atLeast"/>
              <w:rPr>
                <w:b/>
                <w:bCs/>
                <w:sz w:val="20"/>
                <w:lang w:val="en-US" w:bidi="th-TH"/>
              </w:rPr>
            </w:pPr>
            <w:r w:rsidRPr="007B6392">
              <w:rPr>
                <w:b/>
                <w:bCs/>
                <w:sz w:val="20"/>
              </w:rPr>
              <w:t>265,9</w:t>
            </w:r>
            <w:r w:rsidR="006007CF" w:rsidRPr="007B6392">
              <w:rPr>
                <w:b/>
                <w:bCs/>
                <w:sz w:val="20"/>
              </w:rPr>
              <w:t>39</w:t>
            </w:r>
          </w:p>
        </w:tc>
        <w:tc>
          <w:tcPr>
            <w:tcW w:w="220" w:type="dxa"/>
          </w:tcPr>
          <w:p w14:paraId="05D2EE93" w14:textId="77777777" w:rsidR="00474907" w:rsidRPr="007B6392" w:rsidRDefault="00474907" w:rsidP="00474907">
            <w:pPr>
              <w:tabs>
                <w:tab w:val="decimal" w:pos="1000"/>
              </w:tabs>
              <w:spacing w:line="240" w:lineRule="atLeast"/>
              <w:rPr>
                <w:b/>
                <w:bCs/>
                <w:sz w:val="20"/>
              </w:rPr>
            </w:pPr>
          </w:p>
        </w:tc>
        <w:tc>
          <w:tcPr>
            <w:tcW w:w="1335" w:type="dxa"/>
            <w:tcBorders>
              <w:top w:val="single" w:sz="4" w:space="0" w:color="auto"/>
              <w:bottom w:val="single" w:sz="4" w:space="0" w:color="auto"/>
            </w:tcBorders>
          </w:tcPr>
          <w:p w14:paraId="0817227F" w14:textId="41486B0E" w:rsidR="00474907" w:rsidRPr="007B6392" w:rsidRDefault="00474907" w:rsidP="00DB531E">
            <w:pPr>
              <w:tabs>
                <w:tab w:val="decimal" w:pos="862"/>
              </w:tabs>
              <w:spacing w:line="240" w:lineRule="atLeast"/>
              <w:rPr>
                <w:b/>
                <w:bCs/>
                <w:sz w:val="20"/>
              </w:rPr>
            </w:pPr>
            <w:r w:rsidRPr="007B6392">
              <w:rPr>
                <w:b/>
                <w:bCs/>
                <w:sz w:val="20"/>
                <w:cs/>
              </w:rPr>
              <w:t>-</w:t>
            </w:r>
          </w:p>
        </w:tc>
        <w:tc>
          <w:tcPr>
            <w:tcW w:w="178" w:type="dxa"/>
          </w:tcPr>
          <w:p w14:paraId="7A93123D" w14:textId="77777777" w:rsidR="00474907" w:rsidRPr="007B6392" w:rsidRDefault="00474907" w:rsidP="00474907">
            <w:pPr>
              <w:tabs>
                <w:tab w:val="decimal" w:pos="1000"/>
              </w:tabs>
              <w:spacing w:line="240" w:lineRule="atLeast"/>
              <w:rPr>
                <w:b/>
                <w:bCs/>
                <w:sz w:val="20"/>
              </w:rPr>
            </w:pPr>
          </w:p>
        </w:tc>
        <w:tc>
          <w:tcPr>
            <w:tcW w:w="1433" w:type="dxa"/>
            <w:tcBorders>
              <w:top w:val="single" w:sz="4" w:space="0" w:color="auto"/>
              <w:bottom w:val="single" w:sz="4" w:space="0" w:color="auto"/>
            </w:tcBorders>
          </w:tcPr>
          <w:p w14:paraId="772F9F86" w14:textId="51DF694A" w:rsidR="00474907" w:rsidRPr="007B6392" w:rsidRDefault="00474907" w:rsidP="00623521">
            <w:pPr>
              <w:tabs>
                <w:tab w:val="decimal" w:pos="46"/>
                <w:tab w:val="left" w:pos="967"/>
              </w:tabs>
              <w:spacing w:line="240" w:lineRule="atLeast"/>
              <w:ind w:right="-660" w:hanging="59"/>
              <w:jc w:val="center"/>
              <w:rPr>
                <w:b/>
                <w:bCs/>
                <w:sz w:val="20"/>
              </w:rPr>
            </w:pPr>
            <w:r w:rsidRPr="007B6392">
              <w:rPr>
                <w:b/>
                <w:bCs/>
                <w:sz w:val="20"/>
              </w:rPr>
              <w:t>59,98</w:t>
            </w:r>
            <w:r w:rsidR="00046044" w:rsidRPr="007B6392">
              <w:rPr>
                <w:b/>
                <w:bCs/>
                <w:sz w:val="20"/>
              </w:rPr>
              <w:t>7</w:t>
            </w:r>
          </w:p>
        </w:tc>
        <w:tc>
          <w:tcPr>
            <w:tcW w:w="178" w:type="dxa"/>
          </w:tcPr>
          <w:p w14:paraId="7907D123" w14:textId="77777777" w:rsidR="00474907" w:rsidRPr="007B6392" w:rsidRDefault="00474907" w:rsidP="00474907">
            <w:pPr>
              <w:tabs>
                <w:tab w:val="decimal" w:pos="1000"/>
              </w:tabs>
              <w:spacing w:line="240" w:lineRule="atLeast"/>
              <w:rPr>
                <w:b/>
                <w:bCs/>
                <w:sz w:val="20"/>
              </w:rPr>
            </w:pPr>
          </w:p>
        </w:tc>
        <w:tc>
          <w:tcPr>
            <w:tcW w:w="1256" w:type="dxa"/>
            <w:tcBorders>
              <w:top w:val="single" w:sz="4" w:space="0" w:color="auto"/>
              <w:bottom w:val="single" w:sz="4" w:space="0" w:color="auto"/>
            </w:tcBorders>
            <w:vAlign w:val="bottom"/>
          </w:tcPr>
          <w:p w14:paraId="3BEF167D" w14:textId="34514F30" w:rsidR="00474907" w:rsidRPr="007B6392" w:rsidRDefault="00474907" w:rsidP="00474907">
            <w:pPr>
              <w:tabs>
                <w:tab w:val="decimal" w:pos="1056"/>
              </w:tabs>
              <w:spacing w:line="240" w:lineRule="atLeast"/>
              <w:rPr>
                <w:b/>
                <w:bCs/>
                <w:sz w:val="20"/>
              </w:rPr>
            </w:pPr>
            <w:r w:rsidRPr="007B6392">
              <w:rPr>
                <w:b/>
                <w:bCs/>
                <w:sz w:val="20"/>
              </w:rPr>
              <w:t>325,926</w:t>
            </w:r>
          </w:p>
        </w:tc>
        <w:tc>
          <w:tcPr>
            <w:tcW w:w="178" w:type="dxa"/>
          </w:tcPr>
          <w:p w14:paraId="5E3E8D1B" w14:textId="77777777" w:rsidR="00474907" w:rsidRPr="00474907" w:rsidRDefault="00474907" w:rsidP="00474907">
            <w:pPr>
              <w:tabs>
                <w:tab w:val="decimal" w:pos="1000"/>
              </w:tabs>
              <w:spacing w:line="240" w:lineRule="atLeast"/>
              <w:rPr>
                <w:b/>
                <w:bCs/>
                <w:sz w:val="20"/>
              </w:rPr>
            </w:pPr>
          </w:p>
        </w:tc>
        <w:tc>
          <w:tcPr>
            <w:tcW w:w="1013" w:type="dxa"/>
            <w:vAlign w:val="bottom"/>
          </w:tcPr>
          <w:p w14:paraId="20B81A87" w14:textId="77777777" w:rsidR="00474907" w:rsidRPr="00474907" w:rsidRDefault="00474907" w:rsidP="00474907">
            <w:pPr>
              <w:tabs>
                <w:tab w:val="decimal" w:pos="730"/>
              </w:tabs>
              <w:spacing w:line="240" w:lineRule="atLeast"/>
              <w:rPr>
                <w:sz w:val="20"/>
              </w:rPr>
            </w:pPr>
          </w:p>
        </w:tc>
        <w:tc>
          <w:tcPr>
            <w:tcW w:w="180" w:type="dxa"/>
          </w:tcPr>
          <w:p w14:paraId="51DE7F17" w14:textId="77777777" w:rsidR="00474907" w:rsidRPr="00474907" w:rsidRDefault="00474907" w:rsidP="00474907">
            <w:pPr>
              <w:tabs>
                <w:tab w:val="decimal" w:pos="730"/>
              </w:tabs>
              <w:spacing w:line="240" w:lineRule="atLeast"/>
              <w:rPr>
                <w:b/>
                <w:bCs/>
                <w:sz w:val="20"/>
              </w:rPr>
            </w:pPr>
          </w:p>
        </w:tc>
        <w:tc>
          <w:tcPr>
            <w:tcW w:w="987" w:type="dxa"/>
            <w:vAlign w:val="bottom"/>
          </w:tcPr>
          <w:p w14:paraId="5FBE6B39" w14:textId="77777777" w:rsidR="00474907" w:rsidRPr="00474907" w:rsidRDefault="00474907" w:rsidP="00474907">
            <w:pPr>
              <w:tabs>
                <w:tab w:val="decimal" w:pos="765"/>
              </w:tabs>
              <w:spacing w:line="240" w:lineRule="atLeast"/>
              <w:jc w:val="center"/>
              <w:rPr>
                <w:sz w:val="20"/>
              </w:rPr>
            </w:pPr>
          </w:p>
        </w:tc>
        <w:tc>
          <w:tcPr>
            <w:tcW w:w="178" w:type="dxa"/>
          </w:tcPr>
          <w:p w14:paraId="272449B1" w14:textId="77777777" w:rsidR="00474907" w:rsidRPr="00474907" w:rsidRDefault="00474907" w:rsidP="00474907">
            <w:pPr>
              <w:tabs>
                <w:tab w:val="decimal" w:pos="730"/>
              </w:tabs>
              <w:spacing w:line="240" w:lineRule="atLeast"/>
              <w:rPr>
                <w:b/>
                <w:bCs/>
                <w:sz w:val="20"/>
              </w:rPr>
            </w:pPr>
          </w:p>
        </w:tc>
        <w:tc>
          <w:tcPr>
            <w:tcW w:w="987" w:type="dxa"/>
            <w:vAlign w:val="bottom"/>
          </w:tcPr>
          <w:p w14:paraId="362BD8ED" w14:textId="77777777" w:rsidR="00474907" w:rsidRPr="00474907" w:rsidRDefault="00474907" w:rsidP="00474907">
            <w:pPr>
              <w:tabs>
                <w:tab w:val="decimal" w:pos="555"/>
              </w:tabs>
              <w:spacing w:line="240" w:lineRule="atLeast"/>
              <w:rPr>
                <w:sz w:val="20"/>
              </w:rPr>
            </w:pPr>
          </w:p>
        </w:tc>
        <w:tc>
          <w:tcPr>
            <w:tcW w:w="178" w:type="dxa"/>
          </w:tcPr>
          <w:p w14:paraId="4B2DDCD4" w14:textId="77777777" w:rsidR="00474907" w:rsidRPr="00474907" w:rsidRDefault="00474907" w:rsidP="00474907">
            <w:pPr>
              <w:tabs>
                <w:tab w:val="decimal" w:pos="730"/>
              </w:tabs>
              <w:spacing w:line="240" w:lineRule="atLeast"/>
              <w:rPr>
                <w:b/>
                <w:bCs/>
                <w:sz w:val="20"/>
              </w:rPr>
            </w:pPr>
          </w:p>
        </w:tc>
        <w:tc>
          <w:tcPr>
            <w:tcW w:w="1248" w:type="dxa"/>
            <w:vAlign w:val="bottom"/>
          </w:tcPr>
          <w:p w14:paraId="397D9DF6" w14:textId="77777777" w:rsidR="00474907" w:rsidRPr="00474907" w:rsidRDefault="00474907" w:rsidP="00474907">
            <w:pPr>
              <w:tabs>
                <w:tab w:val="decimal" w:pos="893"/>
              </w:tabs>
              <w:spacing w:line="240" w:lineRule="atLeast"/>
              <w:jc w:val="center"/>
              <w:rPr>
                <w:sz w:val="20"/>
              </w:rPr>
            </w:pPr>
          </w:p>
        </w:tc>
      </w:tr>
      <w:tr w:rsidR="00474907" w:rsidRPr="00307389" w14:paraId="1ECD7893" w14:textId="77777777" w:rsidTr="00C24776">
        <w:trPr>
          <w:cantSplit/>
        </w:trPr>
        <w:tc>
          <w:tcPr>
            <w:tcW w:w="3855" w:type="dxa"/>
          </w:tcPr>
          <w:p w14:paraId="6172BBF1" w14:textId="77777777" w:rsidR="00474907" w:rsidRPr="00307389" w:rsidRDefault="00474907" w:rsidP="00474907">
            <w:pPr>
              <w:tabs>
                <w:tab w:val="left" w:pos="100"/>
              </w:tabs>
              <w:spacing w:line="240" w:lineRule="atLeast"/>
              <w:ind w:left="100" w:hanging="100"/>
              <w:rPr>
                <w:sz w:val="20"/>
              </w:rPr>
            </w:pPr>
            <w:r w:rsidRPr="00307389">
              <w:rPr>
                <w:sz w:val="20"/>
              </w:rPr>
              <w:t>Other non-current financial assets:</w:t>
            </w:r>
          </w:p>
        </w:tc>
        <w:tc>
          <w:tcPr>
            <w:tcW w:w="1343" w:type="dxa"/>
            <w:vAlign w:val="bottom"/>
          </w:tcPr>
          <w:p w14:paraId="09A0ED96" w14:textId="77777777" w:rsidR="00474907" w:rsidRPr="007B6392" w:rsidRDefault="00474907" w:rsidP="00474907">
            <w:pPr>
              <w:tabs>
                <w:tab w:val="decimal" w:pos="937"/>
              </w:tabs>
              <w:spacing w:line="240" w:lineRule="atLeast"/>
              <w:rPr>
                <w:sz w:val="20"/>
              </w:rPr>
            </w:pPr>
          </w:p>
        </w:tc>
        <w:tc>
          <w:tcPr>
            <w:tcW w:w="220" w:type="dxa"/>
          </w:tcPr>
          <w:p w14:paraId="7DC74F95" w14:textId="77777777" w:rsidR="00474907" w:rsidRPr="007B6392" w:rsidRDefault="00474907" w:rsidP="00474907">
            <w:pPr>
              <w:tabs>
                <w:tab w:val="decimal" w:pos="1000"/>
              </w:tabs>
              <w:spacing w:line="240" w:lineRule="atLeast"/>
              <w:rPr>
                <w:sz w:val="20"/>
              </w:rPr>
            </w:pPr>
          </w:p>
        </w:tc>
        <w:tc>
          <w:tcPr>
            <w:tcW w:w="1335" w:type="dxa"/>
            <w:vAlign w:val="bottom"/>
          </w:tcPr>
          <w:p w14:paraId="6244FAE4" w14:textId="77777777" w:rsidR="00474907" w:rsidRPr="007B6392" w:rsidRDefault="00474907" w:rsidP="00474907">
            <w:pPr>
              <w:tabs>
                <w:tab w:val="decimal" w:pos="1090"/>
              </w:tabs>
              <w:spacing w:line="240" w:lineRule="atLeast"/>
              <w:rPr>
                <w:sz w:val="20"/>
              </w:rPr>
            </w:pPr>
          </w:p>
        </w:tc>
        <w:tc>
          <w:tcPr>
            <w:tcW w:w="178" w:type="dxa"/>
          </w:tcPr>
          <w:p w14:paraId="0B59EF19" w14:textId="77777777" w:rsidR="00474907" w:rsidRPr="007B6392" w:rsidRDefault="00474907" w:rsidP="00474907">
            <w:pPr>
              <w:tabs>
                <w:tab w:val="decimal" w:pos="1000"/>
              </w:tabs>
              <w:spacing w:line="240" w:lineRule="atLeast"/>
              <w:rPr>
                <w:sz w:val="20"/>
              </w:rPr>
            </w:pPr>
          </w:p>
        </w:tc>
        <w:tc>
          <w:tcPr>
            <w:tcW w:w="1433" w:type="dxa"/>
            <w:vAlign w:val="bottom"/>
          </w:tcPr>
          <w:p w14:paraId="143645A3" w14:textId="77777777" w:rsidR="00474907" w:rsidRPr="007B6392" w:rsidRDefault="00474907" w:rsidP="00474907">
            <w:pPr>
              <w:tabs>
                <w:tab w:val="decimal" w:pos="1180"/>
              </w:tabs>
              <w:spacing w:line="240" w:lineRule="atLeast"/>
              <w:rPr>
                <w:sz w:val="20"/>
              </w:rPr>
            </w:pPr>
          </w:p>
        </w:tc>
        <w:tc>
          <w:tcPr>
            <w:tcW w:w="178" w:type="dxa"/>
          </w:tcPr>
          <w:p w14:paraId="011A307F" w14:textId="77777777" w:rsidR="00474907" w:rsidRPr="007B6392" w:rsidRDefault="00474907" w:rsidP="00474907">
            <w:pPr>
              <w:tabs>
                <w:tab w:val="decimal" w:pos="1000"/>
              </w:tabs>
              <w:spacing w:line="240" w:lineRule="atLeast"/>
              <w:rPr>
                <w:sz w:val="20"/>
              </w:rPr>
            </w:pPr>
          </w:p>
        </w:tc>
        <w:tc>
          <w:tcPr>
            <w:tcW w:w="1256" w:type="dxa"/>
            <w:vAlign w:val="bottom"/>
          </w:tcPr>
          <w:p w14:paraId="64C3270A" w14:textId="77777777" w:rsidR="00474907" w:rsidRPr="007B6392" w:rsidRDefault="00474907" w:rsidP="00474907">
            <w:pPr>
              <w:tabs>
                <w:tab w:val="decimal" w:pos="1000"/>
              </w:tabs>
              <w:spacing w:line="240" w:lineRule="atLeast"/>
              <w:rPr>
                <w:sz w:val="20"/>
              </w:rPr>
            </w:pPr>
          </w:p>
        </w:tc>
        <w:tc>
          <w:tcPr>
            <w:tcW w:w="178" w:type="dxa"/>
          </w:tcPr>
          <w:p w14:paraId="2DBD9F99" w14:textId="77777777" w:rsidR="00474907" w:rsidRPr="00474907" w:rsidRDefault="00474907" w:rsidP="00474907">
            <w:pPr>
              <w:tabs>
                <w:tab w:val="decimal" w:pos="1000"/>
              </w:tabs>
              <w:spacing w:line="240" w:lineRule="atLeast"/>
              <w:rPr>
                <w:sz w:val="20"/>
              </w:rPr>
            </w:pPr>
          </w:p>
        </w:tc>
        <w:tc>
          <w:tcPr>
            <w:tcW w:w="1013" w:type="dxa"/>
            <w:vAlign w:val="bottom"/>
          </w:tcPr>
          <w:p w14:paraId="5EA08446" w14:textId="77777777" w:rsidR="00474907" w:rsidRPr="00474907" w:rsidRDefault="00474907" w:rsidP="00474907">
            <w:pPr>
              <w:tabs>
                <w:tab w:val="decimal" w:pos="730"/>
              </w:tabs>
              <w:spacing w:line="240" w:lineRule="atLeast"/>
              <w:rPr>
                <w:sz w:val="20"/>
              </w:rPr>
            </w:pPr>
          </w:p>
        </w:tc>
        <w:tc>
          <w:tcPr>
            <w:tcW w:w="180" w:type="dxa"/>
          </w:tcPr>
          <w:p w14:paraId="4EFF6D83" w14:textId="77777777" w:rsidR="00474907" w:rsidRPr="00474907" w:rsidRDefault="00474907" w:rsidP="00474907">
            <w:pPr>
              <w:tabs>
                <w:tab w:val="decimal" w:pos="730"/>
              </w:tabs>
              <w:spacing w:line="240" w:lineRule="atLeast"/>
              <w:rPr>
                <w:sz w:val="20"/>
              </w:rPr>
            </w:pPr>
          </w:p>
        </w:tc>
        <w:tc>
          <w:tcPr>
            <w:tcW w:w="987" w:type="dxa"/>
            <w:vAlign w:val="bottom"/>
          </w:tcPr>
          <w:p w14:paraId="38190CA3" w14:textId="77777777" w:rsidR="00474907" w:rsidRPr="00474907" w:rsidRDefault="00474907" w:rsidP="00474907">
            <w:pPr>
              <w:tabs>
                <w:tab w:val="decimal" w:pos="730"/>
              </w:tabs>
              <w:spacing w:line="240" w:lineRule="atLeast"/>
              <w:rPr>
                <w:sz w:val="20"/>
              </w:rPr>
            </w:pPr>
          </w:p>
        </w:tc>
        <w:tc>
          <w:tcPr>
            <w:tcW w:w="178" w:type="dxa"/>
          </w:tcPr>
          <w:p w14:paraId="34069F15" w14:textId="77777777" w:rsidR="00474907" w:rsidRPr="00474907" w:rsidRDefault="00474907" w:rsidP="00474907">
            <w:pPr>
              <w:tabs>
                <w:tab w:val="decimal" w:pos="730"/>
              </w:tabs>
              <w:spacing w:line="240" w:lineRule="atLeast"/>
              <w:rPr>
                <w:sz w:val="20"/>
              </w:rPr>
            </w:pPr>
          </w:p>
        </w:tc>
        <w:tc>
          <w:tcPr>
            <w:tcW w:w="987" w:type="dxa"/>
            <w:vAlign w:val="bottom"/>
          </w:tcPr>
          <w:p w14:paraId="7D11C89C" w14:textId="77777777" w:rsidR="00474907" w:rsidRPr="00474907" w:rsidRDefault="00474907" w:rsidP="00474907">
            <w:pPr>
              <w:tabs>
                <w:tab w:val="decimal" w:pos="730"/>
              </w:tabs>
              <w:spacing w:line="240" w:lineRule="atLeast"/>
              <w:rPr>
                <w:sz w:val="20"/>
              </w:rPr>
            </w:pPr>
          </w:p>
        </w:tc>
        <w:tc>
          <w:tcPr>
            <w:tcW w:w="178" w:type="dxa"/>
          </w:tcPr>
          <w:p w14:paraId="2E49FCAA" w14:textId="77777777" w:rsidR="00474907" w:rsidRPr="00474907" w:rsidRDefault="00474907" w:rsidP="00474907">
            <w:pPr>
              <w:tabs>
                <w:tab w:val="decimal" w:pos="730"/>
              </w:tabs>
              <w:spacing w:line="240" w:lineRule="atLeast"/>
              <w:rPr>
                <w:sz w:val="20"/>
              </w:rPr>
            </w:pPr>
          </w:p>
        </w:tc>
        <w:tc>
          <w:tcPr>
            <w:tcW w:w="1248" w:type="dxa"/>
            <w:vAlign w:val="bottom"/>
          </w:tcPr>
          <w:p w14:paraId="676EC020" w14:textId="77777777" w:rsidR="00474907" w:rsidRPr="00474907" w:rsidRDefault="00474907" w:rsidP="00474907">
            <w:pPr>
              <w:tabs>
                <w:tab w:val="decimal" w:pos="893"/>
              </w:tabs>
              <w:spacing w:line="240" w:lineRule="atLeast"/>
              <w:jc w:val="center"/>
              <w:rPr>
                <w:sz w:val="20"/>
              </w:rPr>
            </w:pPr>
          </w:p>
        </w:tc>
      </w:tr>
      <w:tr w:rsidR="00474907" w:rsidRPr="00307389" w14:paraId="5264B0D9" w14:textId="77777777" w:rsidTr="00C24776">
        <w:trPr>
          <w:cantSplit/>
        </w:trPr>
        <w:tc>
          <w:tcPr>
            <w:tcW w:w="3855" w:type="dxa"/>
          </w:tcPr>
          <w:p w14:paraId="4B9756ED" w14:textId="08FBE521" w:rsidR="00474907" w:rsidRPr="00307389" w:rsidRDefault="00FA4607" w:rsidP="00474907">
            <w:pPr>
              <w:tabs>
                <w:tab w:val="left" w:pos="377"/>
              </w:tabs>
              <w:spacing w:line="240" w:lineRule="atLeast"/>
              <w:ind w:left="287" w:hanging="100"/>
              <w:rPr>
                <w:sz w:val="20"/>
              </w:rPr>
            </w:pPr>
            <w:r>
              <w:rPr>
                <w:sz w:val="20"/>
              </w:rPr>
              <w:t>Equity instrument - c</w:t>
            </w:r>
            <w:r w:rsidR="00474907" w:rsidRPr="00307389">
              <w:rPr>
                <w:sz w:val="20"/>
              </w:rPr>
              <w:t>ommon shares</w:t>
            </w:r>
          </w:p>
        </w:tc>
        <w:tc>
          <w:tcPr>
            <w:tcW w:w="1343" w:type="dxa"/>
            <w:vAlign w:val="bottom"/>
          </w:tcPr>
          <w:p w14:paraId="07EE8C6E" w14:textId="2E57A374" w:rsidR="00474907" w:rsidRPr="007B6392" w:rsidRDefault="00474907" w:rsidP="00DB531E">
            <w:pPr>
              <w:tabs>
                <w:tab w:val="decimal" w:pos="850"/>
              </w:tabs>
              <w:spacing w:line="240" w:lineRule="atLeast"/>
              <w:rPr>
                <w:sz w:val="20"/>
                <w:lang w:val="en-US" w:bidi="th-TH"/>
              </w:rPr>
            </w:pPr>
            <w:r w:rsidRPr="007B6392">
              <w:rPr>
                <w:sz w:val="20"/>
                <w:cs/>
                <w:lang w:val="en-US"/>
              </w:rPr>
              <w:t>-</w:t>
            </w:r>
          </w:p>
        </w:tc>
        <w:tc>
          <w:tcPr>
            <w:tcW w:w="220" w:type="dxa"/>
          </w:tcPr>
          <w:p w14:paraId="658E12A1" w14:textId="77777777" w:rsidR="00474907" w:rsidRPr="007B6392" w:rsidRDefault="00474907" w:rsidP="00474907">
            <w:pPr>
              <w:tabs>
                <w:tab w:val="decimal" w:pos="1000"/>
              </w:tabs>
              <w:spacing w:line="240" w:lineRule="atLeast"/>
              <w:rPr>
                <w:sz w:val="20"/>
              </w:rPr>
            </w:pPr>
          </w:p>
        </w:tc>
        <w:tc>
          <w:tcPr>
            <w:tcW w:w="1335" w:type="dxa"/>
          </w:tcPr>
          <w:p w14:paraId="166D8CF2" w14:textId="732669C3" w:rsidR="00474907" w:rsidRPr="007B6392" w:rsidRDefault="00474907" w:rsidP="00474907">
            <w:pPr>
              <w:tabs>
                <w:tab w:val="decimal" w:pos="1116"/>
              </w:tabs>
              <w:spacing w:line="240" w:lineRule="atLeast"/>
              <w:rPr>
                <w:sz w:val="20"/>
              </w:rPr>
            </w:pPr>
            <w:r w:rsidRPr="007B6392">
              <w:rPr>
                <w:sz w:val="20"/>
              </w:rPr>
              <w:t>201,089</w:t>
            </w:r>
          </w:p>
        </w:tc>
        <w:tc>
          <w:tcPr>
            <w:tcW w:w="178" w:type="dxa"/>
          </w:tcPr>
          <w:p w14:paraId="03C4ED52" w14:textId="77777777" w:rsidR="00474907" w:rsidRPr="007B6392" w:rsidRDefault="00474907" w:rsidP="00474907">
            <w:pPr>
              <w:tabs>
                <w:tab w:val="decimal" w:pos="1000"/>
              </w:tabs>
              <w:spacing w:line="240" w:lineRule="atLeast"/>
              <w:rPr>
                <w:sz w:val="20"/>
              </w:rPr>
            </w:pPr>
          </w:p>
        </w:tc>
        <w:tc>
          <w:tcPr>
            <w:tcW w:w="1433" w:type="dxa"/>
            <w:vAlign w:val="bottom"/>
          </w:tcPr>
          <w:p w14:paraId="34D10841" w14:textId="23B448C4" w:rsidR="00474907" w:rsidRPr="007B6392" w:rsidRDefault="00474907" w:rsidP="00474907">
            <w:pPr>
              <w:tabs>
                <w:tab w:val="decimal" w:pos="945"/>
              </w:tabs>
              <w:spacing w:line="240" w:lineRule="atLeast"/>
              <w:rPr>
                <w:sz w:val="20"/>
              </w:rPr>
            </w:pPr>
            <w:r w:rsidRPr="007B6392">
              <w:rPr>
                <w:sz w:val="20"/>
                <w:cs/>
              </w:rPr>
              <w:t>-</w:t>
            </w:r>
          </w:p>
        </w:tc>
        <w:tc>
          <w:tcPr>
            <w:tcW w:w="178" w:type="dxa"/>
          </w:tcPr>
          <w:p w14:paraId="5236788F" w14:textId="77777777" w:rsidR="00474907" w:rsidRPr="007B6392" w:rsidRDefault="00474907" w:rsidP="00474907">
            <w:pPr>
              <w:tabs>
                <w:tab w:val="decimal" w:pos="1000"/>
              </w:tabs>
              <w:spacing w:line="240" w:lineRule="atLeast"/>
              <w:rPr>
                <w:sz w:val="20"/>
              </w:rPr>
            </w:pPr>
          </w:p>
        </w:tc>
        <w:tc>
          <w:tcPr>
            <w:tcW w:w="1256" w:type="dxa"/>
          </w:tcPr>
          <w:p w14:paraId="0EBBE2B7" w14:textId="56584278" w:rsidR="00474907" w:rsidRPr="007B6392" w:rsidRDefault="00474907" w:rsidP="00474907">
            <w:pPr>
              <w:tabs>
                <w:tab w:val="decimal" w:pos="1056"/>
              </w:tabs>
              <w:spacing w:line="240" w:lineRule="atLeast"/>
              <w:rPr>
                <w:sz w:val="20"/>
              </w:rPr>
            </w:pPr>
            <w:r w:rsidRPr="007B6392">
              <w:rPr>
                <w:sz w:val="20"/>
              </w:rPr>
              <w:t>201,089</w:t>
            </w:r>
          </w:p>
        </w:tc>
        <w:tc>
          <w:tcPr>
            <w:tcW w:w="178" w:type="dxa"/>
          </w:tcPr>
          <w:p w14:paraId="58F53502" w14:textId="77777777" w:rsidR="00474907" w:rsidRPr="00474907" w:rsidRDefault="00474907" w:rsidP="00474907">
            <w:pPr>
              <w:tabs>
                <w:tab w:val="decimal" w:pos="1000"/>
              </w:tabs>
              <w:spacing w:line="240" w:lineRule="atLeast"/>
              <w:rPr>
                <w:sz w:val="20"/>
              </w:rPr>
            </w:pPr>
          </w:p>
        </w:tc>
        <w:tc>
          <w:tcPr>
            <w:tcW w:w="1013" w:type="dxa"/>
            <w:vAlign w:val="bottom"/>
          </w:tcPr>
          <w:p w14:paraId="51FF8636" w14:textId="12FAE970" w:rsidR="00474907" w:rsidRPr="00474907" w:rsidRDefault="00474907" w:rsidP="00623521">
            <w:pPr>
              <w:tabs>
                <w:tab w:val="decimal" w:pos="765"/>
              </w:tabs>
              <w:spacing w:line="240" w:lineRule="atLeast"/>
              <w:rPr>
                <w:sz w:val="20"/>
              </w:rPr>
            </w:pPr>
            <w:r w:rsidRPr="00474907">
              <w:rPr>
                <w:sz w:val="20"/>
              </w:rPr>
              <w:t>201,089</w:t>
            </w:r>
          </w:p>
        </w:tc>
        <w:tc>
          <w:tcPr>
            <w:tcW w:w="180" w:type="dxa"/>
          </w:tcPr>
          <w:p w14:paraId="52CCA274" w14:textId="77777777" w:rsidR="00474907" w:rsidRPr="00474907" w:rsidRDefault="00474907" w:rsidP="00474907">
            <w:pPr>
              <w:tabs>
                <w:tab w:val="decimal" w:pos="730"/>
              </w:tabs>
              <w:spacing w:line="240" w:lineRule="atLeast"/>
              <w:rPr>
                <w:sz w:val="20"/>
              </w:rPr>
            </w:pPr>
          </w:p>
        </w:tc>
        <w:tc>
          <w:tcPr>
            <w:tcW w:w="987" w:type="dxa"/>
            <w:vAlign w:val="bottom"/>
          </w:tcPr>
          <w:p w14:paraId="0F811802" w14:textId="3EDA1A1F" w:rsidR="00474907" w:rsidRPr="00474907" w:rsidRDefault="00474907" w:rsidP="00623521">
            <w:pPr>
              <w:tabs>
                <w:tab w:val="decimal" w:pos="567"/>
              </w:tabs>
              <w:spacing w:line="240" w:lineRule="atLeast"/>
              <w:ind w:right="-84"/>
              <w:rPr>
                <w:sz w:val="20"/>
              </w:rPr>
            </w:pPr>
            <w:r w:rsidRPr="00474907">
              <w:rPr>
                <w:sz w:val="20"/>
                <w:cs/>
              </w:rPr>
              <w:t>-</w:t>
            </w:r>
          </w:p>
        </w:tc>
        <w:tc>
          <w:tcPr>
            <w:tcW w:w="178" w:type="dxa"/>
          </w:tcPr>
          <w:p w14:paraId="6682AC5D" w14:textId="77777777" w:rsidR="00474907" w:rsidRPr="00474907" w:rsidRDefault="00474907" w:rsidP="00474907">
            <w:pPr>
              <w:tabs>
                <w:tab w:val="decimal" w:pos="730"/>
              </w:tabs>
              <w:spacing w:line="240" w:lineRule="atLeast"/>
              <w:rPr>
                <w:sz w:val="20"/>
              </w:rPr>
            </w:pPr>
          </w:p>
        </w:tc>
        <w:tc>
          <w:tcPr>
            <w:tcW w:w="987" w:type="dxa"/>
            <w:vAlign w:val="bottom"/>
          </w:tcPr>
          <w:p w14:paraId="3E1B48FF" w14:textId="5028E616" w:rsidR="00474907" w:rsidRPr="00474907" w:rsidRDefault="00474907" w:rsidP="00623521">
            <w:pPr>
              <w:tabs>
                <w:tab w:val="decimal" w:pos="469"/>
              </w:tabs>
              <w:spacing w:line="240" w:lineRule="atLeast"/>
              <w:ind w:right="-84"/>
              <w:rPr>
                <w:sz w:val="20"/>
              </w:rPr>
            </w:pPr>
            <w:r w:rsidRPr="00474907">
              <w:rPr>
                <w:sz w:val="20"/>
                <w:cs/>
              </w:rPr>
              <w:t>-</w:t>
            </w:r>
          </w:p>
        </w:tc>
        <w:tc>
          <w:tcPr>
            <w:tcW w:w="178" w:type="dxa"/>
          </w:tcPr>
          <w:p w14:paraId="37CC36FA" w14:textId="77777777" w:rsidR="00474907" w:rsidRPr="00474907" w:rsidRDefault="00474907" w:rsidP="00474907">
            <w:pPr>
              <w:tabs>
                <w:tab w:val="decimal" w:pos="730"/>
              </w:tabs>
              <w:spacing w:line="240" w:lineRule="atLeast"/>
              <w:rPr>
                <w:sz w:val="20"/>
              </w:rPr>
            </w:pPr>
          </w:p>
        </w:tc>
        <w:tc>
          <w:tcPr>
            <w:tcW w:w="1248" w:type="dxa"/>
            <w:vAlign w:val="bottom"/>
          </w:tcPr>
          <w:p w14:paraId="3065F494" w14:textId="4C0FB721" w:rsidR="00474907" w:rsidRPr="00474907" w:rsidRDefault="00474907" w:rsidP="00623521">
            <w:pPr>
              <w:tabs>
                <w:tab w:val="decimal" w:pos="830"/>
              </w:tabs>
              <w:spacing w:line="240" w:lineRule="atLeast"/>
              <w:jc w:val="center"/>
              <w:rPr>
                <w:sz w:val="20"/>
              </w:rPr>
            </w:pPr>
            <w:r w:rsidRPr="00474907">
              <w:rPr>
                <w:sz w:val="20"/>
              </w:rPr>
              <w:t>201,089</w:t>
            </w:r>
          </w:p>
        </w:tc>
      </w:tr>
      <w:tr w:rsidR="00474907" w:rsidRPr="00307389" w14:paraId="49712241" w14:textId="77777777" w:rsidTr="00C24776">
        <w:trPr>
          <w:cantSplit/>
        </w:trPr>
        <w:tc>
          <w:tcPr>
            <w:tcW w:w="3855" w:type="dxa"/>
          </w:tcPr>
          <w:p w14:paraId="7BE161ED" w14:textId="4D41B7EE" w:rsidR="00474907" w:rsidRPr="00307389" w:rsidRDefault="00FA4607" w:rsidP="00474907">
            <w:pPr>
              <w:tabs>
                <w:tab w:val="left" w:pos="377"/>
              </w:tabs>
              <w:spacing w:line="240" w:lineRule="atLeast"/>
              <w:ind w:left="287" w:hanging="100"/>
              <w:rPr>
                <w:sz w:val="20"/>
              </w:rPr>
            </w:pPr>
            <w:r>
              <w:rPr>
                <w:sz w:val="20"/>
              </w:rPr>
              <w:t>Equity instrument - p</w:t>
            </w:r>
            <w:r w:rsidR="00474907" w:rsidRPr="00307389">
              <w:rPr>
                <w:sz w:val="20"/>
              </w:rPr>
              <w:t>referred shares</w:t>
            </w:r>
          </w:p>
        </w:tc>
        <w:tc>
          <w:tcPr>
            <w:tcW w:w="1343" w:type="dxa"/>
            <w:vAlign w:val="bottom"/>
          </w:tcPr>
          <w:p w14:paraId="1076ACEC" w14:textId="11F13E5D" w:rsidR="00474907" w:rsidRPr="007B6392" w:rsidRDefault="00474907" w:rsidP="00DB531E">
            <w:pPr>
              <w:tabs>
                <w:tab w:val="decimal" w:pos="850"/>
              </w:tabs>
              <w:spacing w:line="240" w:lineRule="atLeast"/>
              <w:rPr>
                <w:sz w:val="20"/>
                <w:lang w:val="en-US" w:bidi="th-TH"/>
              </w:rPr>
            </w:pPr>
            <w:r w:rsidRPr="007B6392">
              <w:rPr>
                <w:sz w:val="20"/>
                <w:cs/>
                <w:lang w:val="en-US"/>
              </w:rPr>
              <w:t>-</w:t>
            </w:r>
          </w:p>
        </w:tc>
        <w:tc>
          <w:tcPr>
            <w:tcW w:w="220" w:type="dxa"/>
          </w:tcPr>
          <w:p w14:paraId="33D49BE6" w14:textId="77777777" w:rsidR="00474907" w:rsidRPr="007B6392" w:rsidRDefault="00474907" w:rsidP="00474907">
            <w:pPr>
              <w:tabs>
                <w:tab w:val="decimal" w:pos="1000"/>
              </w:tabs>
              <w:spacing w:line="240" w:lineRule="atLeast"/>
              <w:rPr>
                <w:sz w:val="20"/>
              </w:rPr>
            </w:pPr>
          </w:p>
        </w:tc>
        <w:tc>
          <w:tcPr>
            <w:tcW w:w="1335" w:type="dxa"/>
          </w:tcPr>
          <w:p w14:paraId="7E6D88F0" w14:textId="6EF2334C" w:rsidR="00474907" w:rsidRPr="007B6392" w:rsidRDefault="00474907" w:rsidP="00474907">
            <w:pPr>
              <w:tabs>
                <w:tab w:val="decimal" w:pos="1116"/>
              </w:tabs>
              <w:spacing w:line="240" w:lineRule="atLeast"/>
              <w:rPr>
                <w:sz w:val="20"/>
              </w:rPr>
            </w:pPr>
            <w:r w:rsidRPr="007B6392">
              <w:rPr>
                <w:sz w:val="20"/>
              </w:rPr>
              <w:t>9,999</w:t>
            </w:r>
          </w:p>
        </w:tc>
        <w:tc>
          <w:tcPr>
            <w:tcW w:w="178" w:type="dxa"/>
          </w:tcPr>
          <w:p w14:paraId="4B2B5CD8" w14:textId="77777777" w:rsidR="00474907" w:rsidRPr="007B6392" w:rsidRDefault="00474907" w:rsidP="00474907">
            <w:pPr>
              <w:tabs>
                <w:tab w:val="decimal" w:pos="1000"/>
              </w:tabs>
              <w:spacing w:line="240" w:lineRule="atLeast"/>
              <w:rPr>
                <w:sz w:val="20"/>
              </w:rPr>
            </w:pPr>
          </w:p>
        </w:tc>
        <w:tc>
          <w:tcPr>
            <w:tcW w:w="1433" w:type="dxa"/>
            <w:vAlign w:val="bottom"/>
          </w:tcPr>
          <w:p w14:paraId="59959579" w14:textId="5CA6EFAE" w:rsidR="00474907" w:rsidRPr="007B6392" w:rsidRDefault="00474907" w:rsidP="00474907">
            <w:pPr>
              <w:tabs>
                <w:tab w:val="decimal" w:pos="945"/>
              </w:tabs>
              <w:spacing w:line="240" w:lineRule="atLeast"/>
              <w:rPr>
                <w:sz w:val="20"/>
              </w:rPr>
            </w:pPr>
            <w:r w:rsidRPr="007B6392">
              <w:rPr>
                <w:sz w:val="20"/>
                <w:cs/>
              </w:rPr>
              <w:t>-</w:t>
            </w:r>
          </w:p>
        </w:tc>
        <w:tc>
          <w:tcPr>
            <w:tcW w:w="178" w:type="dxa"/>
          </w:tcPr>
          <w:p w14:paraId="5A9415FA" w14:textId="77777777" w:rsidR="00474907" w:rsidRPr="007B6392" w:rsidRDefault="00474907" w:rsidP="00474907">
            <w:pPr>
              <w:tabs>
                <w:tab w:val="decimal" w:pos="1000"/>
              </w:tabs>
              <w:spacing w:line="240" w:lineRule="atLeast"/>
              <w:rPr>
                <w:sz w:val="20"/>
              </w:rPr>
            </w:pPr>
          </w:p>
        </w:tc>
        <w:tc>
          <w:tcPr>
            <w:tcW w:w="1256" w:type="dxa"/>
          </w:tcPr>
          <w:p w14:paraId="7E1BFB8C" w14:textId="0B45D6D5" w:rsidR="00474907" w:rsidRPr="007B6392" w:rsidRDefault="00474907" w:rsidP="00474907">
            <w:pPr>
              <w:tabs>
                <w:tab w:val="decimal" w:pos="1056"/>
              </w:tabs>
              <w:spacing w:line="240" w:lineRule="atLeast"/>
              <w:rPr>
                <w:sz w:val="20"/>
              </w:rPr>
            </w:pPr>
            <w:r w:rsidRPr="007B6392">
              <w:rPr>
                <w:sz w:val="20"/>
              </w:rPr>
              <w:t>9,999</w:t>
            </w:r>
          </w:p>
        </w:tc>
        <w:tc>
          <w:tcPr>
            <w:tcW w:w="178" w:type="dxa"/>
          </w:tcPr>
          <w:p w14:paraId="128E2100" w14:textId="77777777" w:rsidR="00474907" w:rsidRPr="00474907" w:rsidRDefault="00474907" w:rsidP="00474907">
            <w:pPr>
              <w:tabs>
                <w:tab w:val="decimal" w:pos="1000"/>
              </w:tabs>
              <w:spacing w:line="240" w:lineRule="atLeast"/>
              <w:rPr>
                <w:sz w:val="20"/>
              </w:rPr>
            </w:pPr>
          </w:p>
        </w:tc>
        <w:tc>
          <w:tcPr>
            <w:tcW w:w="1013" w:type="dxa"/>
            <w:vAlign w:val="bottom"/>
          </w:tcPr>
          <w:p w14:paraId="7194A948" w14:textId="114F5D15" w:rsidR="00474907" w:rsidRPr="00474907" w:rsidRDefault="00474907" w:rsidP="00623521">
            <w:pPr>
              <w:tabs>
                <w:tab w:val="decimal" w:pos="495"/>
              </w:tabs>
              <w:spacing w:line="240" w:lineRule="atLeast"/>
              <w:ind w:right="-84"/>
              <w:rPr>
                <w:sz w:val="20"/>
              </w:rPr>
            </w:pPr>
            <w:r w:rsidRPr="00474907">
              <w:rPr>
                <w:sz w:val="20"/>
                <w:cs/>
              </w:rPr>
              <w:t>-</w:t>
            </w:r>
          </w:p>
        </w:tc>
        <w:tc>
          <w:tcPr>
            <w:tcW w:w="180" w:type="dxa"/>
          </w:tcPr>
          <w:p w14:paraId="6F2F1668" w14:textId="77777777" w:rsidR="00474907" w:rsidRPr="00474907" w:rsidRDefault="00474907" w:rsidP="00474907">
            <w:pPr>
              <w:tabs>
                <w:tab w:val="decimal" w:pos="730"/>
              </w:tabs>
              <w:spacing w:line="240" w:lineRule="atLeast"/>
              <w:rPr>
                <w:sz w:val="20"/>
              </w:rPr>
            </w:pPr>
          </w:p>
        </w:tc>
        <w:tc>
          <w:tcPr>
            <w:tcW w:w="987" w:type="dxa"/>
            <w:vAlign w:val="bottom"/>
          </w:tcPr>
          <w:p w14:paraId="7C7B794E" w14:textId="2CB2AED8" w:rsidR="00474907" w:rsidRPr="00474907" w:rsidRDefault="00474907" w:rsidP="00623521">
            <w:pPr>
              <w:tabs>
                <w:tab w:val="decimal" w:pos="567"/>
              </w:tabs>
              <w:spacing w:line="240" w:lineRule="atLeast"/>
              <w:ind w:right="-84"/>
              <w:rPr>
                <w:sz w:val="20"/>
              </w:rPr>
            </w:pPr>
            <w:r w:rsidRPr="00474907">
              <w:rPr>
                <w:sz w:val="20"/>
                <w:cs/>
              </w:rPr>
              <w:t>-</w:t>
            </w:r>
          </w:p>
        </w:tc>
        <w:tc>
          <w:tcPr>
            <w:tcW w:w="178" w:type="dxa"/>
          </w:tcPr>
          <w:p w14:paraId="27E9AA56" w14:textId="77777777" w:rsidR="00474907" w:rsidRPr="00474907" w:rsidRDefault="00474907" w:rsidP="00474907">
            <w:pPr>
              <w:tabs>
                <w:tab w:val="decimal" w:pos="730"/>
              </w:tabs>
              <w:spacing w:line="240" w:lineRule="atLeast"/>
              <w:rPr>
                <w:sz w:val="20"/>
              </w:rPr>
            </w:pPr>
          </w:p>
        </w:tc>
        <w:tc>
          <w:tcPr>
            <w:tcW w:w="987" w:type="dxa"/>
            <w:vAlign w:val="bottom"/>
          </w:tcPr>
          <w:p w14:paraId="4A38689A" w14:textId="5DEA617E" w:rsidR="00474907" w:rsidRPr="00474907" w:rsidRDefault="00474907" w:rsidP="00474907">
            <w:pPr>
              <w:tabs>
                <w:tab w:val="decimal" w:pos="730"/>
              </w:tabs>
              <w:spacing w:line="240" w:lineRule="atLeast"/>
              <w:rPr>
                <w:sz w:val="20"/>
              </w:rPr>
            </w:pPr>
            <w:r w:rsidRPr="00474907">
              <w:rPr>
                <w:sz w:val="20"/>
              </w:rPr>
              <w:t>9,999</w:t>
            </w:r>
          </w:p>
        </w:tc>
        <w:tc>
          <w:tcPr>
            <w:tcW w:w="178" w:type="dxa"/>
          </w:tcPr>
          <w:p w14:paraId="7111C119" w14:textId="77777777" w:rsidR="00474907" w:rsidRPr="00474907" w:rsidRDefault="00474907" w:rsidP="00474907">
            <w:pPr>
              <w:tabs>
                <w:tab w:val="decimal" w:pos="730"/>
              </w:tabs>
              <w:spacing w:line="240" w:lineRule="atLeast"/>
              <w:rPr>
                <w:sz w:val="20"/>
              </w:rPr>
            </w:pPr>
          </w:p>
        </w:tc>
        <w:tc>
          <w:tcPr>
            <w:tcW w:w="1248" w:type="dxa"/>
            <w:vAlign w:val="bottom"/>
          </w:tcPr>
          <w:p w14:paraId="5129BE2A" w14:textId="5B45683F" w:rsidR="00474907" w:rsidRPr="00474907" w:rsidRDefault="00474907" w:rsidP="00623521">
            <w:pPr>
              <w:tabs>
                <w:tab w:val="decimal" w:pos="830"/>
              </w:tabs>
              <w:spacing w:line="240" w:lineRule="atLeast"/>
              <w:jc w:val="center"/>
              <w:rPr>
                <w:sz w:val="20"/>
              </w:rPr>
            </w:pPr>
            <w:r w:rsidRPr="00474907">
              <w:rPr>
                <w:sz w:val="20"/>
              </w:rPr>
              <w:t>9,999</w:t>
            </w:r>
          </w:p>
        </w:tc>
      </w:tr>
      <w:tr w:rsidR="00D22D8F" w:rsidRPr="00307389" w14:paraId="5D7CED35" w14:textId="77777777" w:rsidTr="006C2C59">
        <w:trPr>
          <w:cantSplit/>
        </w:trPr>
        <w:tc>
          <w:tcPr>
            <w:tcW w:w="3855" w:type="dxa"/>
          </w:tcPr>
          <w:p w14:paraId="45C57126" w14:textId="77777777" w:rsidR="00D22D8F" w:rsidRPr="00307389" w:rsidRDefault="00D22D8F" w:rsidP="00D22D8F">
            <w:pPr>
              <w:tabs>
                <w:tab w:val="left" w:pos="190"/>
              </w:tabs>
              <w:spacing w:line="240" w:lineRule="atLeast"/>
              <w:rPr>
                <w:b/>
                <w:bCs/>
                <w:sz w:val="20"/>
              </w:rPr>
            </w:pPr>
            <w:r w:rsidRPr="00307389">
              <w:rPr>
                <w:b/>
                <w:bCs/>
                <w:sz w:val="20"/>
              </w:rPr>
              <w:t>Total other non-current financial assets</w:t>
            </w:r>
          </w:p>
        </w:tc>
        <w:tc>
          <w:tcPr>
            <w:tcW w:w="1343" w:type="dxa"/>
            <w:tcBorders>
              <w:top w:val="single" w:sz="4" w:space="0" w:color="auto"/>
              <w:bottom w:val="single" w:sz="4" w:space="0" w:color="auto"/>
            </w:tcBorders>
            <w:vAlign w:val="bottom"/>
          </w:tcPr>
          <w:p w14:paraId="429297AB" w14:textId="4C9BB84E" w:rsidR="00D22D8F" w:rsidRPr="007B6392" w:rsidRDefault="00D22D8F" w:rsidP="00DB531E">
            <w:pPr>
              <w:tabs>
                <w:tab w:val="decimal" w:pos="850"/>
              </w:tabs>
              <w:spacing w:line="240" w:lineRule="atLeast"/>
              <w:rPr>
                <w:b/>
                <w:bCs/>
                <w:sz w:val="20"/>
                <w:lang w:val="en-US" w:bidi="th-TH"/>
              </w:rPr>
            </w:pPr>
            <w:r w:rsidRPr="007B6392">
              <w:rPr>
                <w:b/>
                <w:bCs/>
                <w:sz w:val="20"/>
                <w:cs/>
                <w:lang w:val="en-US"/>
              </w:rPr>
              <w:t>-</w:t>
            </w:r>
          </w:p>
        </w:tc>
        <w:tc>
          <w:tcPr>
            <w:tcW w:w="220" w:type="dxa"/>
          </w:tcPr>
          <w:p w14:paraId="0CD1654C" w14:textId="77777777" w:rsidR="00D22D8F" w:rsidRPr="007B6392" w:rsidRDefault="00D22D8F" w:rsidP="00D22D8F">
            <w:pPr>
              <w:tabs>
                <w:tab w:val="decimal" w:pos="1000"/>
              </w:tabs>
              <w:spacing w:line="240" w:lineRule="atLeast"/>
              <w:rPr>
                <w:b/>
                <w:bCs/>
                <w:sz w:val="20"/>
              </w:rPr>
            </w:pPr>
          </w:p>
        </w:tc>
        <w:tc>
          <w:tcPr>
            <w:tcW w:w="1335" w:type="dxa"/>
            <w:tcBorders>
              <w:top w:val="single" w:sz="4" w:space="0" w:color="auto"/>
              <w:bottom w:val="single" w:sz="4" w:space="0" w:color="auto"/>
            </w:tcBorders>
          </w:tcPr>
          <w:p w14:paraId="5827D6D8" w14:textId="0CFA6374" w:rsidR="00D22D8F" w:rsidRPr="007B6392" w:rsidRDefault="00D22D8F" w:rsidP="00D22D8F">
            <w:pPr>
              <w:tabs>
                <w:tab w:val="decimal" w:pos="1116"/>
              </w:tabs>
              <w:spacing w:line="240" w:lineRule="atLeast"/>
              <w:rPr>
                <w:b/>
                <w:bCs/>
                <w:sz w:val="20"/>
              </w:rPr>
            </w:pPr>
            <w:r w:rsidRPr="007B6392">
              <w:rPr>
                <w:b/>
                <w:bCs/>
                <w:sz w:val="20"/>
              </w:rPr>
              <w:t>211,088</w:t>
            </w:r>
          </w:p>
        </w:tc>
        <w:tc>
          <w:tcPr>
            <w:tcW w:w="178" w:type="dxa"/>
          </w:tcPr>
          <w:p w14:paraId="0B6A0C31" w14:textId="77777777" w:rsidR="00D22D8F" w:rsidRPr="007B6392" w:rsidRDefault="00D22D8F" w:rsidP="00D22D8F">
            <w:pPr>
              <w:tabs>
                <w:tab w:val="decimal" w:pos="1000"/>
              </w:tabs>
              <w:spacing w:line="240" w:lineRule="atLeast"/>
              <w:rPr>
                <w:b/>
                <w:bCs/>
                <w:sz w:val="20"/>
              </w:rPr>
            </w:pPr>
          </w:p>
        </w:tc>
        <w:tc>
          <w:tcPr>
            <w:tcW w:w="1433" w:type="dxa"/>
            <w:tcBorders>
              <w:top w:val="single" w:sz="4" w:space="0" w:color="auto"/>
              <w:bottom w:val="single" w:sz="4" w:space="0" w:color="auto"/>
            </w:tcBorders>
          </w:tcPr>
          <w:p w14:paraId="7E62609B" w14:textId="7CC607D1" w:rsidR="00D22D8F" w:rsidRPr="007B6392" w:rsidRDefault="00D22D8F" w:rsidP="00D22D8F">
            <w:pPr>
              <w:tabs>
                <w:tab w:val="decimal" w:pos="945"/>
              </w:tabs>
              <w:spacing w:line="240" w:lineRule="atLeast"/>
              <w:rPr>
                <w:b/>
                <w:bCs/>
                <w:sz w:val="20"/>
              </w:rPr>
            </w:pPr>
            <w:r w:rsidRPr="007B6392">
              <w:rPr>
                <w:b/>
                <w:bCs/>
                <w:sz w:val="20"/>
                <w:cs/>
              </w:rPr>
              <w:t>-</w:t>
            </w:r>
          </w:p>
        </w:tc>
        <w:tc>
          <w:tcPr>
            <w:tcW w:w="178" w:type="dxa"/>
          </w:tcPr>
          <w:p w14:paraId="1F210BFA" w14:textId="77777777" w:rsidR="00D22D8F" w:rsidRPr="007B6392" w:rsidRDefault="00D22D8F" w:rsidP="00D22D8F">
            <w:pPr>
              <w:tabs>
                <w:tab w:val="decimal" w:pos="945"/>
                <w:tab w:val="decimal" w:pos="1000"/>
              </w:tabs>
              <w:spacing w:line="240" w:lineRule="atLeast"/>
              <w:rPr>
                <w:sz w:val="20"/>
              </w:rPr>
            </w:pPr>
          </w:p>
        </w:tc>
        <w:tc>
          <w:tcPr>
            <w:tcW w:w="1256" w:type="dxa"/>
            <w:tcBorders>
              <w:top w:val="single" w:sz="4" w:space="0" w:color="auto"/>
              <w:bottom w:val="single" w:sz="4" w:space="0" w:color="auto"/>
            </w:tcBorders>
          </w:tcPr>
          <w:p w14:paraId="51D53E6D" w14:textId="5426E359" w:rsidR="00D22D8F" w:rsidRPr="007B6392" w:rsidRDefault="00D22D8F" w:rsidP="00D22D8F">
            <w:pPr>
              <w:tabs>
                <w:tab w:val="decimal" w:pos="1056"/>
              </w:tabs>
              <w:spacing w:line="240" w:lineRule="atLeast"/>
              <w:rPr>
                <w:b/>
                <w:bCs/>
                <w:sz w:val="20"/>
              </w:rPr>
            </w:pPr>
            <w:r w:rsidRPr="007B6392">
              <w:rPr>
                <w:b/>
                <w:bCs/>
                <w:sz w:val="20"/>
              </w:rPr>
              <w:t>211,088</w:t>
            </w:r>
          </w:p>
        </w:tc>
        <w:tc>
          <w:tcPr>
            <w:tcW w:w="178" w:type="dxa"/>
          </w:tcPr>
          <w:p w14:paraId="7CC8B5CF" w14:textId="77777777" w:rsidR="00D22D8F" w:rsidRPr="00474907" w:rsidRDefault="00D22D8F" w:rsidP="00D22D8F">
            <w:pPr>
              <w:tabs>
                <w:tab w:val="decimal" w:pos="1000"/>
              </w:tabs>
              <w:spacing w:line="240" w:lineRule="atLeast"/>
              <w:rPr>
                <w:b/>
                <w:bCs/>
                <w:sz w:val="20"/>
              </w:rPr>
            </w:pPr>
          </w:p>
        </w:tc>
        <w:tc>
          <w:tcPr>
            <w:tcW w:w="1013" w:type="dxa"/>
            <w:vAlign w:val="bottom"/>
          </w:tcPr>
          <w:p w14:paraId="3AF3BAB7" w14:textId="77777777" w:rsidR="00D22D8F" w:rsidRPr="00474907" w:rsidRDefault="00D22D8F" w:rsidP="00D22D8F">
            <w:pPr>
              <w:tabs>
                <w:tab w:val="decimal" w:pos="550"/>
              </w:tabs>
              <w:spacing w:line="240" w:lineRule="atLeast"/>
              <w:rPr>
                <w:sz w:val="20"/>
              </w:rPr>
            </w:pPr>
          </w:p>
        </w:tc>
        <w:tc>
          <w:tcPr>
            <w:tcW w:w="180" w:type="dxa"/>
          </w:tcPr>
          <w:p w14:paraId="334EC357" w14:textId="77777777" w:rsidR="00D22D8F" w:rsidRPr="00474907" w:rsidRDefault="00D22D8F" w:rsidP="00D22D8F">
            <w:pPr>
              <w:tabs>
                <w:tab w:val="decimal" w:pos="730"/>
              </w:tabs>
              <w:spacing w:line="240" w:lineRule="atLeast"/>
              <w:rPr>
                <w:sz w:val="20"/>
              </w:rPr>
            </w:pPr>
          </w:p>
        </w:tc>
        <w:tc>
          <w:tcPr>
            <w:tcW w:w="987" w:type="dxa"/>
            <w:vAlign w:val="bottom"/>
          </w:tcPr>
          <w:p w14:paraId="6FA8B7AB" w14:textId="77777777" w:rsidR="00D22D8F" w:rsidRPr="00474907" w:rsidRDefault="00D22D8F" w:rsidP="00D22D8F">
            <w:pPr>
              <w:tabs>
                <w:tab w:val="decimal" w:pos="730"/>
              </w:tabs>
              <w:spacing w:line="240" w:lineRule="atLeast"/>
              <w:rPr>
                <w:sz w:val="20"/>
              </w:rPr>
            </w:pPr>
          </w:p>
        </w:tc>
        <w:tc>
          <w:tcPr>
            <w:tcW w:w="178" w:type="dxa"/>
          </w:tcPr>
          <w:p w14:paraId="369B1DDF" w14:textId="77777777" w:rsidR="00D22D8F" w:rsidRPr="00474907" w:rsidRDefault="00D22D8F" w:rsidP="00D22D8F">
            <w:pPr>
              <w:tabs>
                <w:tab w:val="decimal" w:pos="730"/>
              </w:tabs>
              <w:spacing w:line="240" w:lineRule="atLeast"/>
              <w:rPr>
                <w:sz w:val="20"/>
              </w:rPr>
            </w:pPr>
          </w:p>
        </w:tc>
        <w:tc>
          <w:tcPr>
            <w:tcW w:w="987" w:type="dxa"/>
            <w:vAlign w:val="bottom"/>
          </w:tcPr>
          <w:p w14:paraId="77D5CC80" w14:textId="77777777" w:rsidR="00D22D8F" w:rsidRPr="00474907" w:rsidRDefault="00D22D8F" w:rsidP="00D22D8F">
            <w:pPr>
              <w:tabs>
                <w:tab w:val="decimal" w:pos="555"/>
              </w:tabs>
              <w:spacing w:line="240" w:lineRule="atLeast"/>
              <w:rPr>
                <w:sz w:val="20"/>
              </w:rPr>
            </w:pPr>
          </w:p>
        </w:tc>
        <w:tc>
          <w:tcPr>
            <w:tcW w:w="178" w:type="dxa"/>
          </w:tcPr>
          <w:p w14:paraId="60133832" w14:textId="77777777" w:rsidR="00D22D8F" w:rsidRPr="00474907" w:rsidRDefault="00D22D8F" w:rsidP="00D22D8F">
            <w:pPr>
              <w:tabs>
                <w:tab w:val="decimal" w:pos="730"/>
              </w:tabs>
              <w:spacing w:line="240" w:lineRule="atLeast"/>
              <w:rPr>
                <w:sz w:val="20"/>
              </w:rPr>
            </w:pPr>
          </w:p>
        </w:tc>
        <w:tc>
          <w:tcPr>
            <w:tcW w:w="1248" w:type="dxa"/>
            <w:vAlign w:val="bottom"/>
          </w:tcPr>
          <w:p w14:paraId="5C5FAD01" w14:textId="77777777" w:rsidR="00D22D8F" w:rsidRPr="00474907" w:rsidRDefault="00D22D8F" w:rsidP="00D22D8F">
            <w:pPr>
              <w:tabs>
                <w:tab w:val="decimal" w:pos="910"/>
              </w:tabs>
              <w:spacing w:line="240" w:lineRule="atLeast"/>
              <w:rPr>
                <w:sz w:val="20"/>
              </w:rPr>
            </w:pPr>
          </w:p>
        </w:tc>
      </w:tr>
      <w:tr w:rsidR="00D22D8F" w:rsidRPr="00307389" w14:paraId="280C9D59" w14:textId="77777777" w:rsidTr="006C2C59">
        <w:trPr>
          <w:cantSplit/>
        </w:trPr>
        <w:tc>
          <w:tcPr>
            <w:tcW w:w="3855" w:type="dxa"/>
          </w:tcPr>
          <w:p w14:paraId="1CA4EF09" w14:textId="77777777" w:rsidR="00D22D8F" w:rsidRPr="00307389" w:rsidRDefault="00D22D8F" w:rsidP="00D22D8F">
            <w:pPr>
              <w:tabs>
                <w:tab w:val="left" w:pos="190"/>
              </w:tabs>
              <w:spacing w:line="240" w:lineRule="atLeast"/>
              <w:rPr>
                <w:b/>
                <w:bCs/>
                <w:sz w:val="20"/>
              </w:rPr>
            </w:pPr>
            <w:r w:rsidRPr="00307389">
              <w:rPr>
                <w:b/>
                <w:bCs/>
                <w:sz w:val="20"/>
              </w:rPr>
              <w:t>Total financial assets</w:t>
            </w:r>
          </w:p>
        </w:tc>
        <w:tc>
          <w:tcPr>
            <w:tcW w:w="1343" w:type="dxa"/>
            <w:tcBorders>
              <w:top w:val="single" w:sz="4" w:space="0" w:color="auto"/>
              <w:bottom w:val="double" w:sz="4" w:space="0" w:color="auto"/>
            </w:tcBorders>
            <w:vAlign w:val="bottom"/>
          </w:tcPr>
          <w:p w14:paraId="7E72EB81" w14:textId="2D3B3449" w:rsidR="00D22D8F" w:rsidRPr="007B6392" w:rsidRDefault="00D22D8F" w:rsidP="00D22D8F">
            <w:pPr>
              <w:tabs>
                <w:tab w:val="decimal" w:pos="1080"/>
              </w:tabs>
              <w:spacing w:line="240" w:lineRule="atLeast"/>
              <w:rPr>
                <w:b/>
                <w:bCs/>
                <w:sz w:val="20"/>
              </w:rPr>
            </w:pPr>
            <w:r w:rsidRPr="007B6392">
              <w:rPr>
                <w:b/>
                <w:bCs/>
                <w:sz w:val="20"/>
              </w:rPr>
              <w:t>265,9</w:t>
            </w:r>
            <w:r w:rsidR="006007CF" w:rsidRPr="007B6392">
              <w:rPr>
                <w:b/>
                <w:bCs/>
                <w:sz w:val="20"/>
              </w:rPr>
              <w:t>39</w:t>
            </w:r>
          </w:p>
        </w:tc>
        <w:tc>
          <w:tcPr>
            <w:tcW w:w="220" w:type="dxa"/>
          </w:tcPr>
          <w:p w14:paraId="19C1BFC2" w14:textId="77777777" w:rsidR="00D22D8F" w:rsidRPr="007B6392" w:rsidRDefault="00D22D8F" w:rsidP="00D22D8F">
            <w:pPr>
              <w:tabs>
                <w:tab w:val="decimal" w:pos="1000"/>
              </w:tabs>
              <w:spacing w:line="240" w:lineRule="atLeast"/>
              <w:rPr>
                <w:b/>
                <w:bCs/>
                <w:sz w:val="20"/>
              </w:rPr>
            </w:pPr>
          </w:p>
        </w:tc>
        <w:tc>
          <w:tcPr>
            <w:tcW w:w="1335" w:type="dxa"/>
            <w:tcBorders>
              <w:top w:val="single" w:sz="4" w:space="0" w:color="auto"/>
              <w:bottom w:val="double" w:sz="4" w:space="0" w:color="auto"/>
            </w:tcBorders>
          </w:tcPr>
          <w:p w14:paraId="38E62DC0" w14:textId="7B129D72" w:rsidR="00D22D8F" w:rsidRPr="007B6392" w:rsidRDefault="00D22D8F" w:rsidP="00D22D8F">
            <w:pPr>
              <w:tabs>
                <w:tab w:val="decimal" w:pos="1116"/>
              </w:tabs>
              <w:spacing w:line="240" w:lineRule="atLeast"/>
              <w:rPr>
                <w:b/>
                <w:bCs/>
                <w:sz w:val="20"/>
              </w:rPr>
            </w:pPr>
            <w:r w:rsidRPr="007B6392">
              <w:rPr>
                <w:b/>
                <w:bCs/>
                <w:sz w:val="20"/>
              </w:rPr>
              <w:t>211,088</w:t>
            </w:r>
          </w:p>
        </w:tc>
        <w:tc>
          <w:tcPr>
            <w:tcW w:w="178" w:type="dxa"/>
          </w:tcPr>
          <w:p w14:paraId="7175E208" w14:textId="77777777" w:rsidR="00D22D8F" w:rsidRPr="007B6392" w:rsidRDefault="00D22D8F" w:rsidP="00D22D8F">
            <w:pPr>
              <w:tabs>
                <w:tab w:val="decimal" w:pos="1000"/>
                <w:tab w:val="decimal" w:pos="1090"/>
              </w:tabs>
              <w:spacing w:line="240" w:lineRule="atLeast"/>
              <w:rPr>
                <w:b/>
                <w:bCs/>
                <w:sz w:val="20"/>
              </w:rPr>
            </w:pPr>
          </w:p>
        </w:tc>
        <w:tc>
          <w:tcPr>
            <w:tcW w:w="1433" w:type="dxa"/>
            <w:tcBorders>
              <w:top w:val="single" w:sz="4" w:space="0" w:color="auto"/>
              <w:bottom w:val="double" w:sz="4" w:space="0" w:color="auto"/>
            </w:tcBorders>
          </w:tcPr>
          <w:p w14:paraId="526D5174" w14:textId="10B9A843" w:rsidR="00D22D8F" w:rsidRPr="007B6392" w:rsidRDefault="00D22D8F" w:rsidP="00623521">
            <w:pPr>
              <w:tabs>
                <w:tab w:val="decimal" w:pos="1228"/>
              </w:tabs>
              <w:spacing w:line="240" w:lineRule="atLeast"/>
              <w:ind w:firstLine="22"/>
              <w:rPr>
                <w:b/>
                <w:bCs/>
                <w:sz w:val="20"/>
              </w:rPr>
            </w:pPr>
            <w:r w:rsidRPr="007B6392">
              <w:rPr>
                <w:b/>
                <w:bCs/>
                <w:sz w:val="20"/>
              </w:rPr>
              <w:t>59,98</w:t>
            </w:r>
            <w:r w:rsidR="00046044" w:rsidRPr="007B6392">
              <w:rPr>
                <w:b/>
                <w:bCs/>
                <w:sz w:val="20"/>
              </w:rPr>
              <w:t>7</w:t>
            </w:r>
          </w:p>
        </w:tc>
        <w:tc>
          <w:tcPr>
            <w:tcW w:w="178" w:type="dxa"/>
          </w:tcPr>
          <w:p w14:paraId="46DAB56B" w14:textId="77777777" w:rsidR="00D22D8F" w:rsidRPr="007B6392" w:rsidRDefault="00D22D8F" w:rsidP="00D22D8F">
            <w:pPr>
              <w:tabs>
                <w:tab w:val="decimal" w:pos="1000"/>
              </w:tabs>
              <w:spacing w:line="240" w:lineRule="atLeast"/>
              <w:rPr>
                <w:b/>
                <w:bCs/>
                <w:sz w:val="20"/>
              </w:rPr>
            </w:pPr>
          </w:p>
        </w:tc>
        <w:tc>
          <w:tcPr>
            <w:tcW w:w="1256" w:type="dxa"/>
            <w:tcBorders>
              <w:top w:val="single" w:sz="4" w:space="0" w:color="auto"/>
              <w:bottom w:val="double" w:sz="4" w:space="0" w:color="auto"/>
            </w:tcBorders>
          </w:tcPr>
          <w:p w14:paraId="4F6EA163" w14:textId="706B517C" w:rsidR="00D22D8F" w:rsidRPr="007B6392" w:rsidRDefault="00D22D8F" w:rsidP="00D22D8F">
            <w:pPr>
              <w:tabs>
                <w:tab w:val="decimal" w:pos="1056"/>
              </w:tabs>
              <w:spacing w:line="240" w:lineRule="atLeast"/>
              <w:rPr>
                <w:b/>
                <w:bCs/>
                <w:sz w:val="20"/>
              </w:rPr>
            </w:pPr>
            <w:r w:rsidRPr="007B6392">
              <w:rPr>
                <w:b/>
                <w:bCs/>
                <w:sz w:val="20"/>
              </w:rPr>
              <w:t>537,014</w:t>
            </w:r>
          </w:p>
        </w:tc>
        <w:tc>
          <w:tcPr>
            <w:tcW w:w="178" w:type="dxa"/>
          </w:tcPr>
          <w:p w14:paraId="623232CC" w14:textId="77777777" w:rsidR="00D22D8F" w:rsidRPr="00474907" w:rsidRDefault="00D22D8F" w:rsidP="00D22D8F">
            <w:pPr>
              <w:tabs>
                <w:tab w:val="decimal" w:pos="1000"/>
              </w:tabs>
              <w:spacing w:line="240" w:lineRule="atLeast"/>
              <w:rPr>
                <w:b/>
                <w:bCs/>
                <w:sz w:val="20"/>
              </w:rPr>
            </w:pPr>
          </w:p>
        </w:tc>
        <w:tc>
          <w:tcPr>
            <w:tcW w:w="1013" w:type="dxa"/>
            <w:vAlign w:val="bottom"/>
          </w:tcPr>
          <w:p w14:paraId="3AD3A22A" w14:textId="77777777" w:rsidR="00D22D8F" w:rsidRPr="00474907" w:rsidRDefault="00D22D8F" w:rsidP="00D22D8F">
            <w:pPr>
              <w:tabs>
                <w:tab w:val="decimal" w:pos="730"/>
              </w:tabs>
              <w:spacing w:line="240" w:lineRule="atLeast"/>
              <w:rPr>
                <w:sz w:val="20"/>
              </w:rPr>
            </w:pPr>
          </w:p>
        </w:tc>
        <w:tc>
          <w:tcPr>
            <w:tcW w:w="180" w:type="dxa"/>
          </w:tcPr>
          <w:p w14:paraId="6400E7DE" w14:textId="77777777" w:rsidR="00D22D8F" w:rsidRPr="00474907" w:rsidRDefault="00D22D8F" w:rsidP="00D22D8F">
            <w:pPr>
              <w:tabs>
                <w:tab w:val="decimal" w:pos="730"/>
              </w:tabs>
              <w:spacing w:line="240" w:lineRule="atLeast"/>
              <w:rPr>
                <w:b/>
                <w:bCs/>
                <w:sz w:val="20"/>
              </w:rPr>
            </w:pPr>
          </w:p>
        </w:tc>
        <w:tc>
          <w:tcPr>
            <w:tcW w:w="987" w:type="dxa"/>
            <w:vAlign w:val="bottom"/>
          </w:tcPr>
          <w:p w14:paraId="11CC1BD9" w14:textId="77777777" w:rsidR="00D22D8F" w:rsidRPr="00474907" w:rsidRDefault="00D22D8F" w:rsidP="00D22D8F">
            <w:pPr>
              <w:tabs>
                <w:tab w:val="decimal" w:pos="730"/>
              </w:tabs>
              <w:spacing w:line="240" w:lineRule="atLeast"/>
              <w:rPr>
                <w:b/>
                <w:bCs/>
                <w:sz w:val="20"/>
              </w:rPr>
            </w:pPr>
          </w:p>
        </w:tc>
        <w:tc>
          <w:tcPr>
            <w:tcW w:w="178" w:type="dxa"/>
          </w:tcPr>
          <w:p w14:paraId="5E551265" w14:textId="77777777" w:rsidR="00D22D8F" w:rsidRPr="00474907" w:rsidRDefault="00D22D8F" w:rsidP="00D22D8F">
            <w:pPr>
              <w:tabs>
                <w:tab w:val="decimal" w:pos="730"/>
              </w:tabs>
              <w:spacing w:line="240" w:lineRule="atLeast"/>
              <w:rPr>
                <w:b/>
                <w:bCs/>
                <w:sz w:val="20"/>
              </w:rPr>
            </w:pPr>
          </w:p>
        </w:tc>
        <w:tc>
          <w:tcPr>
            <w:tcW w:w="987" w:type="dxa"/>
            <w:vAlign w:val="bottom"/>
          </w:tcPr>
          <w:p w14:paraId="00AFA03C" w14:textId="77777777" w:rsidR="00D22D8F" w:rsidRPr="00474907" w:rsidRDefault="00D22D8F" w:rsidP="00D22D8F">
            <w:pPr>
              <w:tabs>
                <w:tab w:val="decimal" w:pos="730"/>
              </w:tabs>
              <w:spacing w:line="240" w:lineRule="atLeast"/>
              <w:rPr>
                <w:sz w:val="20"/>
              </w:rPr>
            </w:pPr>
          </w:p>
        </w:tc>
        <w:tc>
          <w:tcPr>
            <w:tcW w:w="178" w:type="dxa"/>
          </w:tcPr>
          <w:p w14:paraId="6CA2D4B8" w14:textId="77777777" w:rsidR="00D22D8F" w:rsidRPr="00474907" w:rsidRDefault="00D22D8F" w:rsidP="00D22D8F">
            <w:pPr>
              <w:tabs>
                <w:tab w:val="decimal" w:pos="730"/>
              </w:tabs>
              <w:spacing w:line="240" w:lineRule="atLeast"/>
              <w:rPr>
                <w:b/>
                <w:bCs/>
                <w:sz w:val="20"/>
              </w:rPr>
            </w:pPr>
          </w:p>
        </w:tc>
        <w:tc>
          <w:tcPr>
            <w:tcW w:w="1248" w:type="dxa"/>
            <w:vAlign w:val="bottom"/>
          </w:tcPr>
          <w:p w14:paraId="3DC77627" w14:textId="77777777" w:rsidR="00D22D8F" w:rsidRPr="00474907" w:rsidRDefault="00D22D8F" w:rsidP="00D22D8F">
            <w:pPr>
              <w:tabs>
                <w:tab w:val="decimal" w:pos="910"/>
              </w:tabs>
              <w:spacing w:line="240" w:lineRule="atLeast"/>
              <w:rPr>
                <w:b/>
                <w:bCs/>
                <w:sz w:val="20"/>
              </w:rPr>
            </w:pPr>
          </w:p>
        </w:tc>
      </w:tr>
    </w:tbl>
    <w:p w14:paraId="06FD1762" w14:textId="77777777" w:rsidR="00332E21" w:rsidRPr="00CC2561" w:rsidRDefault="00332E21"/>
    <w:p w14:paraId="3676B8FC" w14:textId="77777777" w:rsidR="00332E21" w:rsidRPr="00CC2561" w:rsidRDefault="00332E21">
      <w:pPr>
        <w:spacing w:line="240" w:lineRule="auto"/>
      </w:pPr>
      <w:r w:rsidRPr="00CC2561">
        <w:br w:type="page"/>
      </w:r>
    </w:p>
    <w:tbl>
      <w:tblPr>
        <w:tblW w:w="14689" w:type="dxa"/>
        <w:tblInd w:w="349" w:type="dxa"/>
        <w:tblLayout w:type="fixed"/>
        <w:tblCellMar>
          <w:left w:w="79" w:type="dxa"/>
          <w:right w:w="79" w:type="dxa"/>
        </w:tblCellMar>
        <w:tblLook w:val="0000" w:firstRow="0" w:lastRow="0" w:firstColumn="0" w:lastColumn="0" w:noHBand="0" w:noVBand="0"/>
      </w:tblPr>
      <w:tblGrid>
        <w:gridCol w:w="3888"/>
        <w:gridCol w:w="1351"/>
        <w:gridCol w:w="186"/>
        <w:gridCol w:w="1343"/>
        <w:gridCol w:w="178"/>
        <w:gridCol w:w="1441"/>
        <w:gridCol w:w="178"/>
        <w:gridCol w:w="1263"/>
        <w:gridCol w:w="178"/>
        <w:gridCol w:w="992"/>
        <w:gridCol w:w="178"/>
        <w:gridCol w:w="992"/>
        <w:gridCol w:w="178"/>
        <w:gridCol w:w="992"/>
        <w:gridCol w:w="178"/>
        <w:gridCol w:w="1173"/>
      </w:tblGrid>
      <w:tr w:rsidR="00332E21" w:rsidRPr="00CC2561" w14:paraId="65354433" w14:textId="77777777" w:rsidTr="00623521">
        <w:trPr>
          <w:cantSplit/>
          <w:trHeight w:val="60"/>
          <w:tblHeader/>
        </w:trPr>
        <w:tc>
          <w:tcPr>
            <w:tcW w:w="3888" w:type="dxa"/>
            <w:vAlign w:val="bottom"/>
          </w:tcPr>
          <w:p w14:paraId="03A35FBC" w14:textId="77777777" w:rsidR="00332E21" w:rsidRPr="00307389" w:rsidRDefault="00332E21" w:rsidP="00307389">
            <w:pPr>
              <w:tabs>
                <w:tab w:val="left" w:pos="100"/>
              </w:tabs>
              <w:spacing w:line="240" w:lineRule="atLeast"/>
              <w:rPr>
                <w:b/>
                <w:bCs/>
                <w:i/>
                <w:iCs/>
                <w:sz w:val="20"/>
              </w:rPr>
            </w:pPr>
          </w:p>
        </w:tc>
        <w:tc>
          <w:tcPr>
            <w:tcW w:w="10801" w:type="dxa"/>
            <w:gridSpan w:val="15"/>
            <w:vAlign w:val="bottom"/>
          </w:tcPr>
          <w:p w14:paraId="2D9C6E03" w14:textId="060DE569" w:rsidR="00332E21" w:rsidRPr="00307389" w:rsidRDefault="00332E21" w:rsidP="00307389">
            <w:pPr>
              <w:spacing w:line="240" w:lineRule="atLeast"/>
              <w:ind w:right="-79"/>
              <w:jc w:val="center"/>
              <w:rPr>
                <w:sz w:val="20"/>
              </w:rPr>
            </w:pPr>
            <w:r w:rsidRPr="00307389">
              <w:rPr>
                <w:b/>
                <w:bCs/>
                <w:sz w:val="20"/>
              </w:rPr>
              <w:t>Consolidated financial statement</w:t>
            </w:r>
            <w:r w:rsidR="008B72C3">
              <w:rPr>
                <w:b/>
                <w:bCs/>
                <w:sz w:val="20"/>
              </w:rPr>
              <w:t>s</w:t>
            </w:r>
            <w:r w:rsidRPr="00307389">
              <w:rPr>
                <w:b/>
                <w:bCs/>
                <w:sz w:val="20"/>
              </w:rPr>
              <w:t xml:space="preserve"> </w:t>
            </w:r>
          </w:p>
        </w:tc>
      </w:tr>
      <w:tr w:rsidR="00332E21" w:rsidRPr="00CC2561" w14:paraId="676024BF" w14:textId="77777777" w:rsidTr="00623521">
        <w:trPr>
          <w:cantSplit/>
          <w:trHeight w:val="74"/>
          <w:tblHeader/>
        </w:trPr>
        <w:tc>
          <w:tcPr>
            <w:tcW w:w="3888" w:type="dxa"/>
            <w:vAlign w:val="bottom"/>
          </w:tcPr>
          <w:p w14:paraId="478653EF" w14:textId="77777777" w:rsidR="00332E21" w:rsidRPr="00307389" w:rsidDel="00A71EB6" w:rsidRDefault="00332E21" w:rsidP="00307389">
            <w:pPr>
              <w:tabs>
                <w:tab w:val="left" w:pos="100"/>
              </w:tabs>
              <w:spacing w:line="240" w:lineRule="atLeast"/>
              <w:ind w:left="100" w:hanging="100"/>
              <w:rPr>
                <w:b/>
                <w:bCs/>
                <w:i/>
                <w:iCs/>
                <w:sz w:val="20"/>
              </w:rPr>
            </w:pPr>
          </w:p>
        </w:tc>
        <w:tc>
          <w:tcPr>
            <w:tcW w:w="5940" w:type="dxa"/>
            <w:gridSpan w:val="7"/>
            <w:vAlign w:val="bottom"/>
          </w:tcPr>
          <w:p w14:paraId="074ED7E3" w14:textId="77777777" w:rsidR="00332E21" w:rsidRPr="00307389" w:rsidRDefault="00332E21" w:rsidP="00307389">
            <w:pPr>
              <w:spacing w:line="240" w:lineRule="atLeast"/>
              <w:jc w:val="center"/>
              <w:rPr>
                <w:sz w:val="20"/>
              </w:rPr>
            </w:pPr>
            <w:r w:rsidRPr="00307389">
              <w:rPr>
                <w:sz w:val="20"/>
              </w:rPr>
              <w:t>Carrying amount</w:t>
            </w:r>
          </w:p>
        </w:tc>
        <w:tc>
          <w:tcPr>
            <w:tcW w:w="178" w:type="dxa"/>
            <w:vAlign w:val="bottom"/>
          </w:tcPr>
          <w:p w14:paraId="76BCCDB1" w14:textId="77777777" w:rsidR="00332E21" w:rsidRPr="00307389" w:rsidRDefault="00332E21" w:rsidP="00307389">
            <w:pPr>
              <w:spacing w:line="240" w:lineRule="atLeast"/>
              <w:jc w:val="center"/>
              <w:rPr>
                <w:sz w:val="20"/>
              </w:rPr>
            </w:pPr>
          </w:p>
        </w:tc>
        <w:tc>
          <w:tcPr>
            <w:tcW w:w="4683" w:type="dxa"/>
            <w:gridSpan w:val="7"/>
            <w:vAlign w:val="bottom"/>
          </w:tcPr>
          <w:p w14:paraId="442C0247" w14:textId="77777777" w:rsidR="00332E21" w:rsidRPr="00307389" w:rsidRDefault="00332E21" w:rsidP="00307389">
            <w:pPr>
              <w:spacing w:line="240" w:lineRule="atLeast"/>
              <w:ind w:right="-79"/>
              <w:jc w:val="center"/>
              <w:rPr>
                <w:sz w:val="20"/>
              </w:rPr>
            </w:pPr>
            <w:r w:rsidRPr="00307389">
              <w:rPr>
                <w:sz w:val="20"/>
              </w:rPr>
              <w:t>Fair value</w:t>
            </w:r>
            <w:r w:rsidRPr="00307389" w:rsidDel="00A71EB6">
              <w:rPr>
                <w:sz w:val="20"/>
              </w:rPr>
              <w:t xml:space="preserve"> </w:t>
            </w:r>
          </w:p>
        </w:tc>
      </w:tr>
      <w:tr w:rsidR="00332E21" w:rsidRPr="00CC2561" w14:paraId="470E8D4E" w14:textId="77777777" w:rsidTr="00623521">
        <w:trPr>
          <w:cantSplit/>
          <w:trHeight w:val="60"/>
          <w:tblHeader/>
        </w:trPr>
        <w:tc>
          <w:tcPr>
            <w:tcW w:w="3888" w:type="dxa"/>
            <w:vAlign w:val="bottom"/>
          </w:tcPr>
          <w:p w14:paraId="6E6EB41C" w14:textId="11EDDBF8" w:rsidR="00332E21" w:rsidRPr="00307389" w:rsidRDefault="00332E21" w:rsidP="00307389">
            <w:pPr>
              <w:tabs>
                <w:tab w:val="left" w:pos="100"/>
              </w:tabs>
              <w:spacing w:line="240" w:lineRule="atLeast"/>
              <w:ind w:left="100" w:hanging="100"/>
              <w:rPr>
                <w:b/>
                <w:bCs/>
                <w:i/>
                <w:iCs/>
                <w:sz w:val="20"/>
              </w:rPr>
            </w:pPr>
            <w:r w:rsidRPr="00307389">
              <w:rPr>
                <w:b/>
                <w:bCs/>
                <w:i/>
                <w:iCs/>
                <w:sz w:val="20"/>
              </w:rPr>
              <w:t>At 31 December 202</w:t>
            </w:r>
            <w:r w:rsidR="009676DC">
              <w:rPr>
                <w:b/>
                <w:bCs/>
                <w:i/>
                <w:iCs/>
                <w:sz w:val="20"/>
              </w:rPr>
              <w:t>5</w:t>
            </w:r>
          </w:p>
        </w:tc>
        <w:tc>
          <w:tcPr>
            <w:tcW w:w="1351" w:type="dxa"/>
            <w:vAlign w:val="bottom"/>
          </w:tcPr>
          <w:p w14:paraId="280098A0" w14:textId="77777777" w:rsidR="00332E21" w:rsidRPr="00307389" w:rsidRDefault="00332E21" w:rsidP="00307389">
            <w:pPr>
              <w:spacing w:line="240" w:lineRule="atLeast"/>
              <w:ind w:left="-82" w:right="-85"/>
              <w:jc w:val="center"/>
              <w:rPr>
                <w:sz w:val="20"/>
              </w:rPr>
            </w:pPr>
            <w:r w:rsidRPr="00307389">
              <w:rPr>
                <w:sz w:val="20"/>
              </w:rPr>
              <w:t>Financial instruments measured at FVTPL</w:t>
            </w:r>
          </w:p>
        </w:tc>
        <w:tc>
          <w:tcPr>
            <w:tcW w:w="186" w:type="dxa"/>
            <w:vAlign w:val="bottom"/>
          </w:tcPr>
          <w:p w14:paraId="39EBEEBE" w14:textId="77777777" w:rsidR="00332E21" w:rsidRPr="00307389" w:rsidRDefault="00332E21" w:rsidP="00307389">
            <w:pPr>
              <w:spacing w:line="240" w:lineRule="atLeast"/>
              <w:jc w:val="center"/>
              <w:rPr>
                <w:sz w:val="20"/>
              </w:rPr>
            </w:pPr>
          </w:p>
        </w:tc>
        <w:tc>
          <w:tcPr>
            <w:tcW w:w="1343" w:type="dxa"/>
            <w:vAlign w:val="bottom"/>
          </w:tcPr>
          <w:p w14:paraId="2B32C6D7" w14:textId="77777777" w:rsidR="00332E21" w:rsidRPr="00307389" w:rsidRDefault="00332E21" w:rsidP="00307389">
            <w:pPr>
              <w:spacing w:line="240" w:lineRule="atLeast"/>
              <w:ind w:left="-89" w:right="-79"/>
              <w:jc w:val="center"/>
              <w:rPr>
                <w:sz w:val="20"/>
              </w:rPr>
            </w:pPr>
            <w:r w:rsidRPr="00307389">
              <w:rPr>
                <w:sz w:val="20"/>
              </w:rPr>
              <w:t>Financial instruments measured at FVOCI</w:t>
            </w:r>
          </w:p>
        </w:tc>
        <w:tc>
          <w:tcPr>
            <w:tcW w:w="178" w:type="dxa"/>
            <w:vAlign w:val="bottom"/>
          </w:tcPr>
          <w:p w14:paraId="5602FB73" w14:textId="77777777" w:rsidR="00332E21" w:rsidRPr="00307389" w:rsidRDefault="00332E21" w:rsidP="00307389">
            <w:pPr>
              <w:spacing w:line="240" w:lineRule="atLeast"/>
              <w:jc w:val="center"/>
              <w:rPr>
                <w:sz w:val="20"/>
              </w:rPr>
            </w:pPr>
          </w:p>
        </w:tc>
        <w:tc>
          <w:tcPr>
            <w:tcW w:w="1441" w:type="dxa"/>
            <w:vAlign w:val="bottom"/>
          </w:tcPr>
          <w:p w14:paraId="4B754058" w14:textId="77777777" w:rsidR="00332E21" w:rsidRPr="00307389" w:rsidRDefault="00332E21" w:rsidP="00307389">
            <w:pPr>
              <w:spacing w:line="240" w:lineRule="atLeast"/>
              <w:ind w:left="-70" w:right="-80"/>
              <w:jc w:val="center"/>
              <w:rPr>
                <w:sz w:val="20"/>
              </w:rPr>
            </w:pPr>
            <w:r w:rsidRPr="00307389">
              <w:rPr>
                <w:sz w:val="20"/>
              </w:rPr>
              <w:t>Financial instruments measured at amortised cost</w:t>
            </w:r>
          </w:p>
        </w:tc>
        <w:tc>
          <w:tcPr>
            <w:tcW w:w="178" w:type="dxa"/>
            <w:vAlign w:val="bottom"/>
          </w:tcPr>
          <w:p w14:paraId="6C325A71" w14:textId="77777777" w:rsidR="00332E21" w:rsidRPr="00307389" w:rsidRDefault="00332E21" w:rsidP="00307389">
            <w:pPr>
              <w:spacing w:line="240" w:lineRule="atLeast"/>
              <w:jc w:val="center"/>
              <w:rPr>
                <w:sz w:val="20"/>
              </w:rPr>
            </w:pPr>
          </w:p>
        </w:tc>
        <w:tc>
          <w:tcPr>
            <w:tcW w:w="1263" w:type="dxa"/>
            <w:vAlign w:val="bottom"/>
          </w:tcPr>
          <w:p w14:paraId="62C47F29" w14:textId="77777777" w:rsidR="00332E21" w:rsidRPr="00307389" w:rsidRDefault="00332E21" w:rsidP="00307389">
            <w:pPr>
              <w:spacing w:line="240" w:lineRule="atLeast"/>
              <w:ind w:left="-79" w:right="-79"/>
              <w:jc w:val="center"/>
              <w:rPr>
                <w:sz w:val="20"/>
              </w:rPr>
            </w:pPr>
            <w:r w:rsidRPr="00307389">
              <w:rPr>
                <w:sz w:val="20"/>
              </w:rPr>
              <w:t>Total</w:t>
            </w:r>
          </w:p>
        </w:tc>
        <w:tc>
          <w:tcPr>
            <w:tcW w:w="178" w:type="dxa"/>
            <w:vAlign w:val="bottom"/>
          </w:tcPr>
          <w:p w14:paraId="274F2721" w14:textId="77777777" w:rsidR="00332E21" w:rsidRPr="00307389" w:rsidRDefault="00332E21" w:rsidP="00307389">
            <w:pPr>
              <w:spacing w:line="240" w:lineRule="atLeast"/>
              <w:jc w:val="center"/>
              <w:rPr>
                <w:sz w:val="20"/>
              </w:rPr>
            </w:pPr>
          </w:p>
        </w:tc>
        <w:tc>
          <w:tcPr>
            <w:tcW w:w="992" w:type="dxa"/>
            <w:vAlign w:val="bottom"/>
          </w:tcPr>
          <w:p w14:paraId="229CF1A9" w14:textId="77777777" w:rsidR="00332E21" w:rsidRPr="00307389" w:rsidRDefault="00332E21" w:rsidP="00307389">
            <w:pPr>
              <w:spacing w:line="240" w:lineRule="atLeast"/>
              <w:ind w:left="-79" w:right="-79"/>
              <w:jc w:val="center"/>
              <w:rPr>
                <w:sz w:val="20"/>
              </w:rPr>
            </w:pPr>
            <w:r w:rsidRPr="00307389">
              <w:rPr>
                <w:sz w:val="20"/>
              </w:rPr>
              <w:t>Level 1</w:t>
            </w:r>
          </w:p>
        </w:tc>
        <w:tc>
          <w:tcPr>
            <w:tcW w:w="178" w:type="dxa"/>
            <w:vAlign w:val="bottom"/>
          </w:tcPr>
          <w:p w14:paraId="79EF9D9C" w14:textId="77777777" w:rsidR="00332E21" w:rsidRPr="00307389" w:rsidRDefault="00332E21" w:rsidP="00307389">
            <w:pPr>
              <w:spacing w:line="240" w:lineRule="atLeast"/>
              <w:jc w:val="center"/>
              <w:rPr>
                <w:sz w:val="20"/>
              </w:rPr>
            </w:pPr>
          </w:p>
        </w:tc>
        <w:tc>
          <w:tcPr>
            <w:tcW w:w="992" w:type="dxa"/>
            <w:vAlign w:val="bottom"/>
          </w:tcPr>
          <w:p w14:paraId="787E52DE" w14:textId="77777777" w:rsidR="00332E21" w:rsidRPr="00307389" w:rsidRDefault="00332E21" w:rsidP="00307389">
            <w:pPr>
              <w:spacing w:line="240" w:lineRule="atLeast"/>
              <w:ind w:left="-79" w:right="-79"/>
              <w:jc w:val="center"/>
              <w:rPr>
                <w:sz w:val="20"/>
              </w:rPr>
            </w:pPr>
            <w:r w:rsidRPr="00307389">
              <w:rPr>
                <w:sz w:val="20"/>
              </w:rPr>
              <w:t>Level 2</w:t>
            </w:r>
          </w:p>
        </w:tc>
        <w:tc>
          <w:tcPr>
            <w:tcW w:w="178" w:type="dxa"/>
            <w:vAlign w:val="bottom"/>
          </w:tcPr>
          <w:p w14:paraId="213E0FC1" w14:textId="77777777" w:rsidR="00332E21" w:rsidRPr="00307389" w:rsidRDefault="00332E21" w:rsidP="00307389">
            <w:pPr>
              <w:spacing w:line="240" w:lineRule="atLeast"/>
              <w:jc w:val="center"/>
              <w:rPr>
                <w:sz w:val="20"/>
              </w:rPr>
            </w:pPr>
          </w:p>
        </w:tc>
        <w:tc>
          <w:tcPr>
            <w:tcW w:w="992" w:type="dxa"/>
            <w:vAlign w:val="bottom"/>
          </w:tcPr>
          <w:p w14:paraId="64EF1163" w14:textId="77777777" w:rsidR="00332E21" w:rsidRPr="00307389" w:rsidRDefault="00332E21" w:rsidP="00307389">
            <w:pPr>
              <w:spacing w:line="240" w:lineRule="atLeast"/>
              <w:ind w:left="-79" w:right="-79"/>
              <w:jc w:val="center"/>
              <w:rPr>
                <w:sz w:val="20"/>
              </w:rPr>
            </w:pPr>
            <w:r w:rsidRPr="00307389">
              <w:rPr>
                <w:sz w:val="20"/>
              </w:rPr>
              <w:t>Level 3</w:t>
            </w:r>
          </w:p>
        </w:tc>
        <w:tc>
          <w:tcPr>
            <w:tcW w:w="178" w:type="dxa"/>
            <w:vAlign w:val="bottom"/>
          </w:tcPr>
          <w:p w14:paraId="427AFE99" w14:textId="77777777" w:rsidR="00332E21" w:rsidRPr="00307389" w:rsidRDefault="00332E21" w:rsidP="00307389">
            <w:pPr>
              <w:spacing w:line="240" w:lineRule="atLeast"/>
              <w:ind w:left="-79" w:right="-79"/>
              <w:jc w:val="center"/>
              <w:rPr>
                <w:sz w:val="20"/>
              </w:rPr>
            </w:pPr>
          </w:p>
        </w:tc>
        <w:tc>
          <w:tcPr>
            <w:tcW w:w="1173" w:type="dxa"/>
            <w:vAlign w:val="bottom"/>
          </w:tcPr>
          <w:p w14:paraId="03860230" w14:textId="77777777" w:rsidR="00332E21" w:rsidRPr="00307389" w:rsidRDefault="00332E21" w:rsidP="00307389">
            <w:pPr>
              <w:spacing w:line="240" w:lineRule="atLeast"/>
              <w:ind w:left="-79" w:right="-79"/>
              <w:jc w:val="center"/>
              <w:rPr>
                <w:sz w:val="20"/>
              </w:rPr>
            </w:pPr>
            <w:r w:rsidRPr="00307389">
              <w:rPr>
                <w:sz w:val="20"/>
              </w:rPr>
              <w:t>Total</w:t>
            </w:r>
          </w:p>
        </w:tc>
      </w:tr>
      <w:tr w:rsidR="00332E21" w:rsidRPr="00CC2561" w14:paraId="116D8686" w14:textId="77777777" w:rsidTr="00623521">
        <w:trPr>
          <w:cantSplit/>
          <w:trHeight w:val="60"/>
          <w:tblHeader/>
        </w:trPr>
        <w:tc>
          <w:tcPr>
            <w:tcW w:w="3888" w:type="dxa"/>
            <w:vAlign w:val="bottom"/>
          </w:tcPr>
          <w:p w14:paraId="144FC713" w14:textId="77777777" w:rsidR="00332E21" w:rsidRPr="00307389" w:rsidRDefault="00332E21" w:rsidP="00307389">
            <w:pPr>
              <w:tabs>
                <w:tab w:val="left" w:pos="100"/>
              </w:tabs>
              <w:spacing w:line="240" w:lineRule="atLeast"/>
              <w:ind w:left="100" w:hanging="100"/>
              <w:rPr>
                <w:b/>
                <w:bCs/>
                <w:i/>
                <w:iCs/>
                <w:sz w:val="20"/>
              </w:rPr>
            </w:pPr>
          </w:p>
        </w:tc>
        <w:tc>
          <w:tcPr>
            <w:tcW w:w="10801" w:type="dxa"/>
            <w:gridSpan w:val="15"/>
            <w:vAlign w:val="bottom"/>
          </w:tcPr>
          <w:p w14:paraId="5394E04B" w14:textId="77777777" w:rsidR="00332E21" w:rsidRPr="00307389" w:rsidRDefault="00332E21" w:rsidP="00307389">
            <w:pPr>
              <w:spacing w:line="240" w:lineRule="atLeast"/>
              <w:ind w:left="-79" w:right="-79"/>
              <w:jc w:val="center"/>
              <w:rPr>
                <w:sz w:val="20"/>
              </w:rPr>
            </w:pPr>
            <w:r w:rsidRPr="00307389">
              <w:rPr>
                <w:i/>
                <w:iCs/>
                <w:sz w:val="20"/>
              </w:rPr>
              <w:t>(in thousand Baht)</w:t>
            </w:r>
          </w:p>
        </w:tc>
      </w:tr>
      <w:tr w:rsidR="00332E21" w:rsidRPr="00CC2561" w14:paraId="5B0797E0" w14:textId="77777777" w:rsidTr="00623521">
        <w:trPr>
          <w:cantSplit/>
        </w:trPr>
        <w:tc>
          <w:tcPr>
            <w:tcW w:w="3888" w:type="dxa"/>
          </w:tcPr>
          <w:p w14:paraId="31CE7E06" w14:textId="77777777" w:rsidR="00332E21" w:rsidRPr="00307389" w:rsidRDefault="00332E21" w:rsidP="00307389">
            <w:pPr>
              <w:tabs>
                <w:tab w:val="left" w:pos="100"/>
              </w:tabs>
              <w:spacing w:line="240" w:lineRule="atLeast"/>
              <w:ind w:left="100" w:hanging="100"/>
              <w:rPr>
                <w:b/>
                <w:bCs/>
                <w:i/>
                <w:iCs/>
                <w:sz w:val="20"/>
              </w:rPr>
            </w:pPr>
            <w:bookmarkStart w:id="3" w:name="_Hlk67493333"/>
            <w:r w:rsidRPr="00307389">
              <w:rPr>
                <w:b/>
                <w:bCs/>
                <w:i/>
                <w:iCs/>
                <w:sz w:val="20"/>
              </w:rPr>
              <w:t>Financial assets</w:t>
            </w:r>
          </w:p>
        </w:tc>
        <w:tc>
          <w:tcPr>
            <w:tcW w:w="1351" w:type="dxa"/>
          </w:tcPr>
          <w:p w14:paraId="59C5809F" w14:textId="77777777" w:rsidR="00332E21" w:rsidRPr="00307389" w:rsidRDefault="00332E21" w:rsidP="00307389">
            <w:pPr>
              <w:tabs>
                <w:tab w:val="decimal" w:pos="765"/>
              </w:tabs>
              <w:spacing w:line="240" w:lineRule="atLeast"/>
              <w:jc w:val="center"/>
              <w:rPr>
                <w:sz w:val="20"/>
              </w:rPr>
            </w:pPr>
          </w:p>
        </w:tc>
        <w:tc>
          <w:tcPr>
            <w:tcW w:w="186" w:type="dxa"/>
          </w:tcPr>
          <w:p w14:paraId="08E448CE" w14:textId="77777777" w:rsidR="00332E21" w:rsidRPr="00307389" w:rsidRDefault="00332E21" w:rsidP="00307389">
            <w:pPr>
              <w:tabs>
                <w:tab w:val="decimal" w:pos="765"/>
              </w:tabs>
              <w:spacing w:line="240" w:lineRule="atLeast"/>
              <w:jc w:val="center"/>
              <w:rPr>
                <w:sz w:val="20"/>
              </w:rPr>
            </w:pPr>
          </w:p>
        </w:tc>
        <w:tc>
          <w:tcPr>
            <w:tcW w:w="1343" w:type="dxa"/>
          </w:tcPr>
          <w:p w14:paraId="38C9AFAC"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2C65331A" w14:textId="77777777" w:rsidR="00332E21" w:rsidRPr="00307389" w:rsidRDefault="00332E21" w:rsidP="00307389">
            <w:pPr>
              <w:tabs>
                <w:tab w:val="decimal" w:pos="765"/>
              </w:tabs>
              <w:spacing w:line="240" w:lineRule="atLeast"/>
              <w:jc w:val="center"/>
              <w:rPr>
                <w:sz w:val="20"/>
              </w:rPr>
            </w:pPr>
          </w:p>
        </w:tc>
        <w:tc>
          <w:tcPr>
            <w:tcW w:w="1441" w:type="dxa"/>
            <w:vAlign w:val="bottom"/>
          </w:tcPr>
          <w:p w14:paraId="41662936"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0747E260" w14:textId="77777777" w:rsidR="00332E21" w:rsidRPr="00307389" w:rsidRDefault="00332E21" w:rsidP="00307389">
            <w:pPr>
              <w:tabs>
                <w:tab w:val="decimal" w:pos="765"/>
              </w:tabs>
              <w:spacing w:line="240" w:lineRule="atLeast"/>
              <w:jc w:val="center"/>
              <w:rPr>
                <w:sz w:val="20"/>
              </w:rPr>
            </w:pPr>
          </w:p>
        </w:tc>
        <w:tc>
          <w:tcPr>
            <w:tcW w:w="1263" w:type="dxa"/>
            <w:vAlign w:val="bottom"/>
          </w:tcPr>
          <w:p w14:paraId="6BC4239C"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5E97145A"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64F4A420"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18493AE4"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4C64F972"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58C2623B"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343F46C7" w14:textId="77777777" w:rsidR="00332E21" w:rsidRPr="00307389" w:rsidRDefault="00332E21" w:rsidP="00307389">
            <w:pPr>
              <w:tabs>
                <w:tab w:val="decimal" w:pos="765"/>
              </w:tabs>
              <w:spacing w:line="240" w:lineRule="atLeast"/>
              <w:jc w:val="center"/>
              <w:rPr>
                <w:sz w:val="20"/>
              </w:rPr>
            </w:pPr>
          </w:p>
        </w:tc>
        <w:tc>
          <w:tcPr>
            <w:tcW w:w="178" w:type="dxa"/>
          </w:tcPr>
          <w:p w14:paraId="7A8B15DC" w14:textId="77777777" w:rsidR="00332E21" w:rsidRPr="00307389" w:rsidRDefault="00332E21" w:rsidP="00307389">
            <w:pPr>
              <w:tabs>
                <w:tab w:val="decimal" w:pos="765"/>
              </w:tabs>
              <w:spacing w:line="240" w:lineRule="atLeast"/>
              <w:jc w:val="center"/>
              <w:rPr>
                <w:sz w:val="20"/>
              </w:rPr>
            </w:pPr>
          </w:p>
        </w:tc>
        <w:tc>
          <w:tcPr>
            <w:tcW w:w="1173" w:type="dxa"/>
          </w:tcPr>
          <w:p w14:paraId="44D28365" w14:textId="77777777" w:rsidR="00332E21" w:rsidRPr="00307389" w:rsidRDefault="00332E21" w:rsidP="00307389">
            <w:pPr>
              <w:tabs>
                <w:tab w:val="decimal" w:pos="765"/>
              </w:tabs>
              <w:spacing w:line="240" w:lineRule="atLeast"/>
              <w:jc w:val="center"/>
              <w:rPr>
                <w:sz w:val="20"/>
              </w:rPr>
            </w:pPr>
          </w:p>
        </w:tc>
      </w:tr>
      <w:bookmarkEnd w:id="3"/>
      <w:tr w:rsidR="00332E21" w:rsidRPr="00CC2561" w14:paraId="3A5AEDBF" w14:textId="77777777" w:rsidTr="00623521">
        <w:trPr>
          <w:cantSplit/>
        </w:trPr>
        <w:tc>
          <w:tcPr>
            <w:tcW w:w="3888" w:type="dxa"/>
          </w:tcPr>
          <w:p w14:paraId="2E919E0E" w14:textId="77777777" w:rsidR="00332E21" w:rsidRPr="00307389" w:rsidRDefault="00332E21" w:rsidP="00307389">
            <w:pPr>
              <w:tabs>
                <w:tab w:val="left" w:pos="100"/>
              </w:tabs>
              <w:spacing w:line="240" w:lineRule="atLeast"/>
              <w:ind w:left="100" w:hanging="100"/>
              <w:rPr>
                <w:sz w:val="20"/>
              </w:rPr>
            </w:pPr>
            <w:r w:rsidRPr="00307389">
              <w:rPr>
                <w:sz w:val="20"/>
              </w:rPr>
              <w:t>Other current financial assets:</w:t>
            </w:r>
          </w:p>
        </w:tc>
        <w:tc>
          <w:tcPr>
            <w:tcW w:w="1351" w:type="dxa"/>
            <w:vAlign w:val="bottom"/>
          </w:tcPr>
          <w:p w14:paraId="236951BC" w14:textId="77777777" w:rsidR="00332E21" w:rsidRPr="00307389" w:rsidRDefault="00332E21" w:rsidP="00307389">
            <w:pPr>
              <w:tabs>
                <w:tab w:val="decimal" w:pos="765"/>
              </w:tabs>
              <w:spacing w:line="240" w:lineRule="atLeast"/>
              <w:rPr>
                <w:sz w:val="20"/>
              </w:rPr>
            </w:pPr>
          </w:p>
        </w:tc>
        <w:tc>
          <w:tcPr>
            <w:tcW w:w="186" w:type="dxa"/>
          </w:tcPr>
          <w:p w14:paraId="1A715A30" w14:textId="77777777" w:rsidR="00332E21" w:rsidRPr="00307389" w:rsidRDefault="00332E21" w:rsidP="00307389">
            <w:pPr>
              <w:tabs>
                <w:tab w:val="decimal" w:pos="765"/>
              </w:tabs>
              <w:spacing w:line="240" w:lineRule="atLeast"/>
              <w:jc w:val="center"/>
              <w:rPr>
                <w:sz w:val="20"/>
              </w:rPr>
            </w:pPr>
          </w:p>
        </w:tc>
        <w:tc>
          <w:tcPr>
            <w:tcW w:w="1343" w:type="dxa"/>
            <w:vAlign w:val="bottom"/>
          </w:tcPr>
          <w:p w14:paraId="099DA275" w14:textId="77777777" w:rsidR="00332E21" w:rsidRPr="00307389" w:rsidRDefault="00332E21" w:rsidP="00307389">
            <w:pPr>
              <w:tabs>
                <w:tab w:val="decimal" w:pos="912"/>
              </w:tabs>
              <w:spacing w:line="240" w:lineRule="atLeast"/>
              <w:rPr>
                <w:sz w:val="20"/>
              </w:rPr>
            </w:pPr>
          </w:p>
        </w:tc>
        <w:tc>
          <w:tcPr>
            <w:tcW w:w="178" w:type="dxa"/>
            <w:vAlign w:val="bottom"/>
          </w:tcPr>
          <w:p w14:paraId="7F6E0CC3" w14:textId="77777777" w:rsidR="00332E21" w:rsidRPr="00307389" w:rsidRDefault="00332E21" w:rsidP="00307389">
            <w:pPr>
              <w:tabs>
                <w:tab w:val="decimal" w:pos="765"/>
              </w:tabs>
              <w:spacing w:line="240" w:lineRule="atLeast"/>
              <w:jc w:val="center"/>
              <w:rPr>
                <w:sz w:val="20"/>
              </w:rPr>
            </w:pPr>
          </w:p>
        </w:tc>
        <w:tc>
          <w:tcPr>
            <w:tcW w:w="1441" w:type="dxa"/>
            <w:vAlign w:val="bottom"/>
          </w:tcPr>
          <w:p w14:paraId="3BEC7FC3" w14:textId="77777777" w:rsidR="00332E21" w:rsidRPr="00307389" w:rsidRDefault="00332E21" w:rsidP="00307389">
            <w:pPr>
              <w:tabs>
                <w:tab w:val="decimal" w:pos="1002"/>
              </w:tabs>
              <w:spacing w:line="240" w:lineRule="atLeast"/>
              <w:rPr>
                <w:sz w:val="20"/>
              </w:rPr>
            </w:pPr>
          </w:p>
        </w:tc>
        <w:tc>
          <w:tcPr>
            <w:tcW w:w="178" w:type="dxa"/>
            <w:vAlign w:val="bottom"/>
          </w:tcPr>
          <w:p w14:paraId="7AEE3D78" w14:textId="77777777" w:rsidR="00332E21" w:rsidRPr="00307389" w:rsidRDefault="00332E21" w:rsidP="00307389">
            <w:pPr>
              <w:tabs>
                <w:tab w:val="decimal" w:pos="765"/>
              </w:tabs>
              <w:spacing w:line="240" w:lineRule="atLeast"/>
              <w:jc w:val="center"/>
              <w:rPr>
                <w:sz w:val="20"/>
              </w:rPr>
            </w:pPr>
          </w:p>
        </w:tc>
        <w:tc>
          <w:tcPr>
            <w:tcW w:w="1263" w:type="dxa"/>
            <w:vAlign w:val="bottom"/>
          </w:tcPr>
          <w:p w14:paraId="20B9186F" w14:textId="77777777" w:rsidR="00332E21" w:rsidRPr="00307389" w:rsidRDefault="00332E21" w:rsidP="00307389">
            <w:pPr>
              <w:tabs>
                <w:tab w:val="decimal" w:pos="765"/>
              </w:tabs>
              <w:spacing w:line="240" w:lineRule="atLeast"/>
              <w:jc w:val="center"/>
              <w:rPr>
                <w:sz w:val="20"/>
              </w:rPr>
            </w:pPr>
          </w:p>
        </w:tc>
        <w:tc>
          <w:tcPr>
            <w:tcW w:w="178" w:type="dxa"/>
            <w:vAlign w:val="bottom"/>
          </w:tcPr>
          <w:p w14:paraId="77EB2D44"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14348CD5" w14:textId="2C36A4C4" w:rsidR="00332E21" w:rsidRPr="007C0566" w:rsidRDefault="007C0566" w:rsidP="007C0566">
            <w:pPr>
              <w:spacing w:line="240" w:lineRule="atLeast"/>
              <w:jc w:val="center"/>
              <w:rPr>
                <w:rFonts w:cstheme="minorBidi"/>
                <w:sz w:val="20"/>
                <w:szCs w:val="25"/>
                <w:lang w:bidi="th-TH"/>
              </w:rPr>
            </w:pPr>
            <w:r>
              <w:rPr>
                <w:rFonts w:cstheme="minorBidi" w:hint="cs"/>
                <w:sz w:val="20"/>
                <w:szCs w:val="25"/>
                <w:cs/>
                <w:lang w:bidi="th-TH"/>
              </w:rPr>
              <w:t xml:space="preserve">   </w:t>
            </w:r>
          </w:p>
        </w:tc>
        <w:tc>
          <w:tcPr>
            <w:tcW w:w="178" w:type="dxa"/>
            <w:vAlign w:val="bottom"/>
          </w:tcPr>
          <w:p w14:paraId="3F0B760F"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35BCFD82" w14:textId="77777777" w:rsidR="00332E21" w:rsidRPr="00307389" w:rsidRDefault="00332E21" w:rsidP="00307389">
            <w:pPr>
              <w:tabs>
                <w:tab w:val="decimal" w:pos="823"/>
              </w:tabs>
              <w:spacing w:line="240" w:lineRule="atLeast"/>
              <w:jc w:val="center"/>
              <w:rPr>
                <w:sz w:val="20"/>
              </w:rPr>
            </w:pPr>
          </w:p>
        </w:tc>
        <w:tc>
          <w:tcPr>
            <w:tcW w:w="178" w:type="dxa"/>
            <w:vAlign w:val="bottom"/>
          </w:tcPr>
          <w:p w14:paraId="2E5638D2" w14:textId="77777777" w:rsidR="00332E21" w:rsidRPr="00307389" w:rsidRDefault="00332E21" w:rsidP="00307389">
            <w:pPr>
              <w:tabs>
                <w:tab w:val="decimal" w:pos="765"/>
              </w:tabs>
              <w:spacing w:line="240" w:lineRule="atLeast"/>
              <w:jc w:val="center"/>
              <w:rPr>
                <w:sz w:val="20"/>
              </w:rPr>
            </w:pPr>
          </w:p>
        </w:tc>
        <w:tc>
          <w:tcPr>
            <w:tcW w:w="992" w:type="dxa"/>
            <w:vAlign w:val="bottom"/>
          </w:tcPr>
          <w:p w14:paraId="3CCEACE7" w14:textId="77777777" w:rsidR="00332E21" w:rsidRPr="0053195C" w:rsidRDefault="00332E21" w:rsidP="0053195C">
            <w:pPr>
              <w:tabs>
                <w:tab w:val="left" w:pos="639"/>
              </w:tabs>
              <w:spacing w:line="240" w:lineRule="atLeast"/>
              <w:jc w:val="center"/>
              <w:rPr>
                <w:rFonts w:cstheme="minorBidi"/>
                <w:sz w:val="20"/>
                <w:szCs w:val="25"/>
                <w:lang w:bidi="th-TH"/>
              </w:rPr>
            </w:pPr>
          </w:p>
        </w:tc>
        <w:tc>
          <w:tcPr>
            <w:tcW w:w="178" w:type="dxa"/>
          </w:tcPr>
          <w:p w14:paraId="5FCBE0E0" w14:textId="77777777" w:rsidR="00332E21" w:rsidRPr="00307389" w:rsidRDefault="00332E21" w:rsidP="00307389">
            <w:pPr>
              <w:tabs>
                <w:tab w:val="decimal" w:pos="765"/>
              </w:tabs>
              <w:spacing w:line="240" w:lineRule="atLeast"/>
              <w:jc w:val="center"/>
              <w:rPr>
                <w:sz w:val="20"/>
              </w:rPr>
            </w:pPr>
          </w:p>
        </w:tc>
        <w:tc>
          <w:tcPr>
            <w:tcW w:w="1173" w:type="dxa"/>
          </w:tcPr>
          <w:p w14:paraId="2B7ECBBD" w14:textId="77777777" w:rsidR="00332E21" w:rsidRPr="00307389" w:rsidRDefault="00332E21" w:rsidP="00307389">
            <w:pPr>
              <w:tabs>
                <w:tab w:val="decimal" w:pos="893"/>
              </w:tabs>
              <w:spacing w:line="240" w:lineRule="atLeast"/>
              <w:jc w:val="center"/>
              <w:rPr>
                <w:sz w:val="20"/>
              </w:rPr>
            </w:pPr>
          </w:p>
        </w:tc>
      </w:tr>
      <w:tr w:rsidR="009676DC" w:rsidRPr="00CC2561" w14:paraId="47225639" w14:textId="77777777" w:rsidTr="00623521">
        <w:trPr>
          <w:cantSplit/>
        </w:trPr>
        <w:tc>
          <w:tcPr>
            <w:tcW w:w="3888" w:type="dxa"/>
          </w:tcPr>
          <w:p w14:paraId="4D5F9B4B" w14:textId="01E42549" w:rsidR="009676DC" w:rsidRPr="00307389" w:rsidRDefault="009676DC" w:rsidP="009676DC">
            <w:pPr>
              <w:tabs>
                <w:tab w:val="left" w:pos="377"/>
              </w:tabs>
              <w:spacing w:line="240" w:lineRule="atLeast"/>
              <w:ind w:left="287" w:hanging="100"/>
              <w:rPr>
                <w:sz w:val="20"/>
              </w:rPr>
            </w:pPr>
            <w:r w:rsidRPr="0060296C">
              <w:rPr>
                <w:rFonts w:cs="Angsana New"/>
                <w:sz w:val="20"/>
              </w:rPr>
              <w:t>Government bond</w:t>
            </w:r>
          </w:p>
        </w:tc>
        <w:tc>
          <w:tcPr>
            <w:tcW w:w="1351" w:type="dxa"/>
            <w:vAlign w:val="bottom"/>
          </w:tcPr>
          <w:p w14:paraId="67D55D17" w14:textId="2C998529" w:rsidR="009676DC" w:rsidRPr="00307389" w:rsidRDefault="009676DC" w:rsidP="00EE7D36">
            <w:pPr>
              <w:tabs>
                <w:tab w:val="decimal" w:pos="816"/>
              </w:tabs>
              <w:spacing w:line="240" w:lineRule="atLeast"/>
              <w:rPr>
                <w:sz w:val="20"/>
              </w:rPr>
            </w:pPr>
            <w:r w:rsidRPr="0060296C">
              <w:rPr>
                <w:sz w:val="20"/>
              </w:rPr>
              <w:t>-</w:t>
            </w:r>
          </w:p>
        </w:tc>
        <w:tc>
          <w:tcPr>
            <w:tcW w:w="186" w:type="dxa"/>
          </w:tcPr>
          <w:p w14:paraId="7F613B2E" w14:textId="77777777" w:rsidR="009676DC" w:rsidRPr="00307389" w:rsidRDefault="009676DC" w:rsidP="009676DC">
            <w:pPr>
              <w:tabs>
                <w:tab w:val="decimal" w:pos="1000"/>
              </w:tabs>
              <w:spacing w:line="240" w:lineRule="atLeast"/>
              <w:rPr>
                <w:sz w:val="20"/>
              </w:rPr>
            </w:pPr>
          </w:p>
        </w:tc>
        <w:tc>
          <w:tcPr>
            <w:tcW w:w="1343" w:type="dxa"/>
            <w:vAlign w:val="bottom"/>
          </w:tcPr>
          <w:p w14:paraId="50284F44" w14:textId="598EF031" w:rsidR="009676DC" w:rsidRPr="00307389" w:rsidRDefault="009676DC" w:rsidP="00623521">
            <w:pPr>
              <w:tabs>
                <w:tab w:val="decimal" w:pos="816"/>
              </w:tabs>
              <w:spacing w:line="240" w:lineRule="atLeast"/>
              <w:rPr>
                <w:sz w:val="20"/>
              </w:rPr>
            </w:pPr>
            <w:r w:rsidRPr="0060296C">
              <w:rPr>
                <w:sz w:val="20"/>
              </w:rPr>
              <w:t>-</w:t>
            </w:r>
          </w:p>
        </w:tc>
        <w:tc>
          <w:tcPr>
            <w:tcW w:w="178" w:type="dxa"/>
            <w:vAlign w:val="bottom"/>
          </w:tcPr>
          <w:p w14:paraId="3575D1C6" w14:textId="77777777" w:rsidR="009676DC" w:rsidRPr="00307389" w:rsidRDefault="009676DC" w:rsidP="009676DC">
            <w:pPr>
              <w:tabs>
                <w:tab w:val="decimal" w:pos="1000"/>
              </w:tabs>
              <w:spacing w:line="240" w:lineRule="atLeast"/>
              <w:rPr>
                <w:sz w:val="20"/>
              </w:rPr>
            </w:pPr>
          </w:p>
        </w:tc>
        <w:tc>
          <w:tcPr>
            <w:tcW w:w="1441" w:type="dxa"/>
            <w:vAlign w:val="bottom"/>
          </w:tcPr>
          <w:p w14:paraId="03FD6C41" w14:textId="5B258B7D" w:rsidR="009676DC" w:rsidRPr="00307389" w:rsidRDefault="009676DC" w:rsidP="00623521">
            <w:pPr>
              <w:tabs>
                <w:tab w:val="left" w:pos="979"/>
              </w:tabs>
              <w:spacing w:line="240" w:lineRule="atLeast"/>
              <w:ind w:left="458" w:right="-53"/>
              <w:jc w:val="center"/>
              <w:rPr>
                <w:sz w:val="20"/>
              </w:rPr>
            </w:pPr>
            <w:r w:rsidRPr="0060296C">
              <w:rPr>
                <w:sz w:val="20"/>
              </w:rPr>
              <w:t>50,020</w:t>
            </w:r>
          </w:p>
        </w:tc>
        <w:tc>
          <w:tcPr>
            <w:tcW w:w="178" w:type="dxa"/>
            <w:vAlign w:val="bottom"/>
          </w:tcPr>
          <w:p w14:paraId="2C2EAC7E" w14:textId="77777777" w:rsidR="009676DC" w:rsidRPr="00307389" w:rsidRDefault="009676DC" w:rsidP="009676DC">
            <w:pPr>
              <w:tabs>
                <w:tab w:val="decimal" w:pos="1000"/>
              </w:tabs>
              <w:spacing w:line="240" w:lineRule="atLeast"/>
              <w:rPr>
                <w:sz w:val="20"/>
              </w:rPr>
            </w:pPr>
          </w:p>
        </w:tc>
        <w:tc>
          <w:tcPr>
            <w:tcW w:w="1263" w:type="dxa"/>
            <w:vAlign w:val="bottom"/>
          </w:tcPr>
          <w:p w14:paraId="159C1E11" w14:textId="233F677E" w:rsidR="009676DC" w:rsidRPr="00307389" w:rsidRDefault="009676DC" w:rsidP="009676DC">
            <w:pPr>
              <w:tabs>
                <w:tab w:val="decimal" w:pos="1000"/>
              </w:tabs>
              <w:spacing w:line="240" w:lineRule="atLeast"/>
              <w:rPr>
                <w:sz w:val="20"/>
              </w:rPr>
            </w:pPr>
            <w:r w:rsidRPr="0060296C">
              <w:rPr>
                <w:sz w:val="20"/>
              </w:rPr>
              <w:t>50,020</w:t>
            </w:r>
          </w:p>
        </w:tc>
        <w:tc>
          <w:tcPr>
            <w:tcW w:w="178" w:type="dxa"/>
            <w:vAlign w:val="bottom"/>
          </w:tcPr>
          <w:p w14:paraId="213A1FCF" w14:textId="77777777" w:rsidR="009676DC" w:rsidRPr="00307389" w:rsidRDefault="009676DC" w:rsidP="009676DC">
            <w:pPr>
              <w:tabs>
                <w:tab w:val="decimal" w:pos="1000"/>
              </w:tabs>
              <w:spacing w:line="240" w:lineRule="atLeast"/>
              <w:rPr>
                <w:sz w:val="20"/>
              </w:rPr>
            </w:pPr>
          </w:p>
        </w:tc>
        <w:tc>
          <w:tcPr>
            <w:tcW w:w="992" w:type="dxa"/>
            <w:vAlign w:val="bottom"/>
          </w:tcPr>
          <w:p w14:paraId="4DE3136D" w14:textId="7D3DC95D" w:rsidR="009676DC" w:rsidRPr="007C0566" w:rsidRDefault="009676DC" w:rsidP="009676DC">
            <w:pPr>
              <w:spacing w:line="240" w:lineRule="atLeast"/>
              <w:jc w:val="center"/>
              <w:rPr>
                <w:rFonts w:cstheme="minorBidi"/>
                <w:sz w:val="20"/>
                <w:szCs w:val="25"/>
                <w:lang w:bidi="th-TH"/>
              </w:rPr>
            </w:pPr>
            <w:r w:rsidRPr="0060296C">
              <w:rPr>
                <w:sz w:val="20"/>
              </w:rPr>
              <w:t>-</w:t>
            </w:r>
          </w:p>
        </w:tc>
        <w:tc>
          <w:tcPr>
            <w:tcW w:w="178" w:type="dxa"/>
            <w:vAlign w:val="bottom"/>
          </w:tcPr>
          <w:p w14:paraId="1B6D2487" w14:textId="77777777" w:rsidR="009676DC" w:rsidRPr="00307389" w:rsidRDefault="009676DC" w:rsidP="009676DC">
            <w:pPr>
              <w:tabs>
                <w:tab w:val="decimal" w:pos="730"/>
              </w:tabs>
              <w:spacing w:line="240" w:lineRule="atLeast"/>
              <w:rPr>
                <w:sz w:val="20"/>
              </w:rPr>
            </w:pPr>
          </w:p>
        </w:tc>
        <w:tc>
          <w:tcPr>
            <w:tcW w:w="992" w:type="dxa"/>
            <w:vAlign w:val="bottom"/>
          </w:tcPr>
          <w:p w14:paraId="451F000C" w14:textId="5C15AE66" w:rsidR="009676DC" w:rsidRPr="00307389" w:rsidRDefault="009676DC" w:rsidP="009676DC">
            <w:pPr>
              <w:tabs>
                <w:tab w:val="decimal" w:pos="823"/>
              </w:tabs>
              <w:spacing w:line="240" w:lineRule="atLeast"/>
              <w:jc w:val="center"/>
              <w:rPr>
                <w:sz w:val="20"/>
              </w:rPr>
            </w:pPr>
            <w:r w:rsidRPr="0060296C">
              <w:rPr>
                <w:sz w:val="20"/>
              </w:rPr>
              <w:t>50,505</w:t>
            </w:r>
          </w:p>
        </w:tc>
        <w:tc>
          <w:tcPr>
            <w:tcW w:w="178" w:type="dxa"/>
            <w:vAlign w:val="bottom"/>
          </w:tcPr>
          <w:p w14:paraId="51519E41" w14:textId="77777777" w:rsidR="009676DC" w:rsidRPr="00307389" w:rsidRDefault="009676DC" w:rsidP="009676DC">
            <w:pPr>
              <w:tabs>
                <w:tab w:val="decimal" w:pos="555"/>
                <w:tab w:val="decimal" w:pos="730"/>
              </w:tabs>
              <w:spacing w:line="240" w:lineRule="atLeast"/>
              <w:rPr>
                <w:sz w:val="20"/>
              </w:rPr>
            </w:pPr>
          </w:p>
        </w:tc>
        <w:tc>
          <w:tcPr>
            <w:tcW w:w="992" w:type="dxa"/>
            <w:vAlign w:val="bottom"/>
          </w:tcPr>
          <w:p w14:paraId="433111E8" w14:textId="44535F51" w:rsidR="009676DC" w:rsidRPr="0053195C" w:rsidRDefault="009676DC" w:rsidP="009676DC">
            <w:pPr>
              <w:tabs>
                <w:tab w:val="left" w:pos="639"/>
              </w:tabs>
              <w:spacing w:line="240" w:lineRule="atLeast"/>
              <w:jc w:val="center"/>
              <w:rPr>
                <w:rFonts w:cstheme="minorBidi"/>
                <w:sz w:val="20"/>
                <w:szCs w:val="25"/>
                <w:lang w:bidi="th-TH"/>
              </w:rPr>
            </w:pPr>
            <w:r w:rsidRPr="0060296C">
              <w:rPr>
                <w:sz w:val="20"/>
              </w:rPr>
              <w:t>-</w:t>
            </w:r>
          </w:p>
        </w:tc>
        <w:tc>
          <w:tcPr>
            <w:tcW w:w="178" w:type="dxa"/>
          </w:tcPr>
          <w:p w14:paraId="4C88D982" w14:textId="77777777" w:rsidR="009676DC" w:rsidRPr="00307389" w:rsidRDefault="009676DC" w:rsidP="009676DC">
            <w:pPr>
              <w:tabs>
                <w:tab w:val="decimal" w:pos="730"/>
              </w:tabs>
              <w:spacing w:line="240" w:lineRule="atLeast"/>
              <w:rPr>
                <w:sz w:val="20"/>
              </w:rPr>
            </w:pPr>
          </w:p>
        </w:tc>
        <w:tc>
          <w:tcPr>
            <w:tcW w:w="1173" w:type="dxa"/>
          </w:tcPr>
          <w:p w14:paraId="390D1D1B" w14:textId="3CEF9B43" w:rsidR="009676DC" w:rsidRPr="00307389" w:rsidRDefault="009676DC" w:rsidP="00EA46FE">
            <w:pPr>
              <w:tabs>
                <w:tab w:val="decimal" w:pos="866"/>
              </w:tabs>
              <w:spacing w:line="240" w:lineRule="atLeast"/>
              <w:jc w:val="center"/>
              <w:rPr>
                <w:sz w:val="20"/>
              </w:rPr>
            </w:pPr>
            <w:r w:rsidRPr="0060296C">
              <w:rPr>
                <w:sz w:val="20"/>
              </w:rPr>
              <w:t>50,505</w:t>
            </w:r>
          </w:p>
        </w:tc>
      </w:tr>
      <w:tr w:rsidR="009676DC" w:rsidRPr="00CC2561" w14:paraId="25551172" w14:textId="77777777" w:rsidTr="00623521">
        <w:trPr>
          <w:cantSplit/>
        </w:trPr>
        <w:tc>
          <w:tcPr>
            <w:tcW w:w="3888" w:type="dxa"/>
          </w:tcPr>
          <w:p w14:paraId="0B529224" w14:textId="7967E396" w:rsidR="009676DC" w:rsidRPr="00307389" w:rsidRDefault="009676DC" w:rsidP="009676DC">
            <w:pPr>
              <w:tabs>
                <w:tab w:val="left" w:pos="377"/>
              </w:tabs>
              <w:spacing w:line="240" w:lineRule="atLeast"/>
              <w:ind w:left="287" w:hanging="100"/>
              <w:rPr>
                <w:sz w:val="20"/>
              </w:rPr>
            </w:pPr>
            <w:r w:rsidRPr="0060296C">
              <w:rPr>
                <w:rFonts w:cs="Angsana New"/>
                <w:sz w:val="20"/>
              </w:rPr>
              <w:t>Debentures</w:t>
            </w:r>
          </w:p>
        </w:tc>
        <w:tc>
          <w:tcPr>
            <w:tcW w:w="1351" w:type="dxa"/>
            <w:vAlign w:val="bottom"/>
          </w:tcPr>
          <w:p w14:paraId="79BD22DA" w14:textId="3B421815" w:rsidR="009676DC" w:rsidRPr="00307389" w:rsidRDefault="009676DC" w:rsidP="009676DC">
            <w:pPr>
              <w:tabs>
                <w:tab w:val="decimal" w:pos="1090"/>
              </w:tabs>
              <w:spacing w:line="240" w:lineRule="atLeast"/>
              <w:rPr>
                <w:sz w:val="20"/>
              </w:rPr>
            </w:pPr>
            <w:r w:rsidRPr="0060296C">
              <w:rPr>
                <w:sz w:val="20"/>
              </w:rPr>
              <w:t>20,938</w:t>
            </w:r>
          </w:p>
        </w:tc>
        <w:tc>
          <w:tcPr>
            <w:tcW w:w="186" w:type="dxa"/>
          </w:tcPr>
          <w:p w14:paraId="67EEF2BD" w14:textId="77777777" w:rsidR="009676DC" w:rsidRPr="00307389" w:rsidRDefault="009676DC" w:rsidP="009676DC">
            <w:pPr>
              <w:tabs>
                <w:tab w:val="decimal" w:pos="1000"/>
              </w:tabs>
              <w:spacing w:line="240" w:lineRule="atLeast"/>
              <w:rPr>
                <w:sz w:val="20"/>
              </w:rPr>
            </w:pPr>
          </w:p>
        </w:tc>
        <w:tc>
          <w:tcPr>
            <w:tcW w:w="1343" w:type="dxa"/>
            <w:vAlign w:val="bottom"/>
          </w:tcPr>
          <w:p w14:paraId="54E32C14" w14:textId="080103D1" w:rsidR="009676DC" w:rsidRPr="00307389" w:rsidRDefault="009676DC" w:rsidP="00623521">
            <w:pPr>
              <w:tabs>
                <w:tab w:val="decimal" w:pos="816"/>
              </w:tabs>
              <w:spacing w:line="240" w:lineRule="atLeast"/>
              <w:rPr>
                <w:sz w:val="20"/>
              </w:rPr>
            </w:pPr>
            <w:r w:rsidRPr="0060296C">
              <w:rPr>
                <w:sz w:val="20"/>
              </w:rPr>
              <w:t>-</w:t>
            </w:r>
          </w:p>
        </w:tc>
        <w:tc>
          <w:tcPr>
            <w:tcW w:w="178" w:type="dxa"/>
            <w:vAlign w:val="bottom"/>
          </w:tcPr>
          <w:p w14:paraId="2A1ED8ED" w14:textId="77777777" w:rsidR="009676DC" w:rsidRPr="00307389" w:rsidRDefault="009676DC" w:rsidP="009676DC">
            <w:pPr>
              <w:tabs>
                <w:tab w:val="decimal" w:pos="1000"/>
              </w:tabs>
              <w:spacing w:line="240" w:lineRule="atLeast"/>
              <w:rPr>
                <w:sz w:val="20"/>
              </w:rPr>
            </w:pPr>
          </w:p>
        </w:tc>
        <w:tc>
          <w:tcPr>
            <w:tcW w:w="1441" w:type="dxa"/>
            <w:vAlign w:val="bottom"/>
          </w:tcPr>
          <w:p w14:paraId="7C74D7E2" w14:textId="471CB5A0" w:rsidR="009676DC" w:rsidRPr="00307389" w:rsidRDefault="009676DC" w:rsidP="009676DC">
            <w:pPr>
              <w:tabs>
                <w:tab w:val="decimal" w:pos="1173"/>
              </w:tabs>
              <w:spacing w:line="240" w:lineRule="atLeast"/>
              <w:rPr>
                <w:sz w:val="20"/>
              </w:rPr>
            </w:pPr>
            <w:r w:rsidRPr="0060296C">
              <w:rPr>
                <w:sz w:val="20"/>
              </w:rPr>
              <w:t>9,980</w:t>
            </w:r>
          </w:p>
        </w:tc>
        <w:tc>
          <w:tcPr>
            <w:tcW w:w="178" w:type="dxa"/>
            <w:vAlign w:val="bottom"/>
          </w:tcPr>
          <w:p w14:paraId="298AE680" w14:textId="77777777" w:rsidR="009676DC" w:rsidRPr="00307389" w:rsidRDefault="009676DC" w:rsidP="009676DC">
            <w:pPr>
              <w:tabs>
                <w:tab w:val="decimal" w:pos="1000"/>
              </w:tabs>
              <w:spacing w:line="240" w:lineRule="atLeast"/>
              <w:rPr>
                <w:sz w:val="20"/>
              </w:rPr>
            </w:pPr>
          </w:p>
        </w:tc>
        <w:tc>
          <w:tcPr>
            <w:tcW w:w="1263" w:type="dxa"/>
            <w:vAlign w:val="bottom"/>
          </w:tcPr>
          <w:p w14:paraId="50B97778" w14:textId="0182943C" w:rsidR="009676DC" w:rsidRPr="00307389" w:rsidRDefault="009676DC" w:rsidP="009676DC">
            <w:pPr>
              <w:tabs>
                <w:tab w:val="decimal" w:pos="1000"/>
              </w:tabs>
              <w:spacing w:line="240" w:lineRule="atLeast"/>
              <w:rPr>
                <w:sz w:val="20"/>
              </w:rPr>
            </w:pPr>
            <w:r w:rsidRPr="0060296C">
              <w:rPr>
                <w:sz w:val="20"/>
              </w:rPr>
              <w:t>30,918</w:t>
            </w:r>
          </w:p>
        </w:tc>
        <w:tc>
          <w:tcPr>
            <w:tcW w:w="178" w:type="dxa"/>
            <w:vAlign w:val="bottom"/>
          </w:tcPr>
          <w:p w14:paraId="76290E8E" w14:textId="77777777" w:rsidR="009676DC" w:rsidRPr="00307389" w:rsidRDefault="009676DC" w:rsidP="009676DC">
            <w:pPr>
              <w:tabs>
                <w:tab w:val="decimal" w:pos="1000"/>
              </w:tabs>
              <w:spacing w:line="240" w:lineRule="atLeast"/>
              <w:rPr>
                <w:sz w:val="20"/>
              </w:rPr>
            </w:pPr>
          </w:p>
        </w:tc>
        <w:tc>
          <w:tcPr>
            <w:tcW w:w="992" w:type="dxa"/>
            <w:vAlign w:val="bottom"/>
          </w:tcPr>
          <w:p w14:paraId="2020673B" w14:textId="2B42A48A" w:rsidR="009676DC" w:rsidRPr="007C0566" w:rsidRDefault="009676DC" w:rsidP="009676DC">
            <w:pPr>
              <w:spacing w:line="240" w:lineRule="atLeast"/>
              <w:jc w:val="center"/>
              <w:rPr>
                <w:rFonts w:cstheme="minorBidi"/>
                <w:sz w:val="20"/>
                <w:szCs w:val="25"/>
                <w:lang w:bidi="th-TH"/>
              </w:rPr>
            </w:pPr>
            <w:r w:rsidRPr="0060296C">
              <w:rPr>
                <w:sz w:val="20"/>
              </w:rPr>
              <w:t>-</w:t>
            </w:r>
          </w:p>
        </w:tc>
        <w:tc>
          <w:tcPr>
            <w:tcW w:w="178" w:type="dxa"/>
            <w:vAlign w:val="bottom"/>
          </w:tcPr>
          <w:p w14:paraId="16250FD6" w14:textId="77777777" w:rsidR="009676DC" w:rsidRPr="00307389" w:rsidRDefault="009676DC" w:rsidP="009676DC">
            <w:pPr>
              <w:tabs>
                <w:tab w:val="decimal" w:pos="730"/>
              </w:tabs>
              <w:spacing w:line="240" w:lineRule="atLeast"/>
              <w:rPr>
                <w:sz w:val="20"/>
              </w:rPr>
            </w:pPr>
          </w:p>
        </w:tc>
        <w:tc>
          <w:tcPr>
            <w:tcW w:w="992" w:type="dxa"/>
            <w:vAlign w:val="bottom"/>
          </w:tcPr>
          <w:p w14:paraId="26DD5092" w14:textId="7290F213" w:rsidR="009676DC" w:rsidRPr="00307389" w:rsidRDefault="009676DC" w:rsidP="009676DC">
            <w:pPr>
              <w:tabs>
                <w:tab w:val="decimal" w:pos="823"/>
              </w:tabs>
              <w:spacing w:line="240" w:lineRule="atLeast"/>
              <w:jc w:val="center"/>
              <w:rPr>
                <w:sz w:val="20"/>
              </w:rPr>
            </w:pPr>
            <w:r w:rsidRPr="0060296C">
              <w:rPr>
                <w:sz w:val="20"/>
              </w:rPr>
              <w:t>31,007</w:t>
            </w:r>
          </w:p>
        </w:tc>
        <w:tc>
          <w:tcPr>
            <w:tcW w:w="178" w:type="dxa"/>
            <w:vAlign w:val="bottom"/>
          </w:tcPr>
          <w:p w14:paraId="1368C3FD" w14:textId="77777777" w:rsidR="009676DC" w:rsidRPr="00307389" w:rsidRDefault="009676DC" w:rsidP="009676DC">
            <w:pPr>
              <w:tabs>
                <w:tab w:val="decimal" w:pos="730"/>
              </w:tabs>
              <w:spacing w:line="240" w:lineRule="atLeast"/>
              <w:rPr>
                <w:sz w:val="20"/>
              </w:rPr>
            </w:pPr>
          </w:p>
        </w:tc>
        <w:tc>
          <w:tcPr>
            <w:tcW w:w="992" w:type="dxa"/>
            <w:vAlign w:val="bottom"/>
          </w:tcPr>
          <w:p w14:paraId="3533774F" w14:textId="4F584AEE" w:rsidR="009676DC" w:rsidRPr="0053195C" w:rsidRDefault="009676DC" w:rsidP="009676DC">
            <w:pPr>
              <w:tabs>
                <w:tab w:val="left" w:pos="639"/>
              </w:tabs>
              <w:spacing w:line="240" w:lineRule="atLeast"/>
              <w:jc w:val="center"/>
              <w:rPr>
                <w:rFonts w:cstheme="minorBidi"/>
                <w:sz w:val="20"/>
                <w:szCs w:val="25"/>
                <w:lang w:bidi="th-TH"/>
              </w:rPr>
            </w:pPr>
            <w:r w:rsidRPr="0060296C">
              <w:rPr>
                <w:sz w:val="20"/>
              </w:rPr>
              <w:t>-</w:t>
            </w:r>
          </w:p>
        </w:tc>
        <w:tc>
          <w:tcPr>
            <w:tcW w:w="178" w:type="dxa"/>
          </w:tcPr>
          <w:p w14:paraId="1274E699" w14:textId="77777777" w:rsidR="009676DC" w:rsidRPr="00307389" w:rsidRDefault="009676DC" w:rsidP="009676DC">
            <w:pPr>
              <w:tabs>
                <w:tab w:val="decimal" w:pos="730"/>
              </w:tabs>
              <w:spacing w:line="240" w:lineRule="atLeast"/>
              <w:rPr>
                <w:sz w:val="20"/>
              </w:rPr>
            </w:pPr>
          </w:p>
        </w:tc>
        <w:tc>
          <w:tcPr>
            <w:tcW w:w="1173" w:type="dxa"/>
          </w:tcPr>
          <w:p w14:paraId="29BF2758" w14:textId="61F6761D" w:rsidR="009676DC" w:rsidRPr="00307389" w:rsidRDefault="009676DC" w:rsidP="00EA46FE">
            <w:pPr>
              <w:tabs>
                <w:tab w:val="decimal" w:pos="866"/>
              </w:tabs>
              <w:spacing w:line="240" w:lineRule="atLeast"/>
              <w:jc w:val="center"/>
              <w:rPr>
                <w:sz w:val="20"/>
              </w:rPr>
            </w:pPr>
            <w:r w:rsidRPr="0060296C">
              <w:rPr>
                <w:sz w:val="20"/>
              </w:rPr>
              <w:t>31,007</w:t>
            </w:r>
          </w:p>
        </w:tc>
      </w:tr>
      <w:tr w:rsidR="009676DC" w:rsidRPr="00CC2561" w14:paraId="58573F16" w14:textId="77777777" w:rsidTr="00623521">
        <w:trPr>
          <w:cantSplit/>
        </w:trPr>
        <w:tc>
          <w:tcPr>
            <w:tcW w:w="3888" w:type="dxa"/>
          </w:tcPr>
          <w:p w14:paraId="4B8AF7EA" w14:textId="1CDEF062" w:rsidR="009676DC" w:rsidRPr="00307389" w:rsidRDefault="009676DC" w:rsidP="009676DC">
            <w:pPr>
              <w:tabs>
                <w:tab w:val="left" w:pos="377"/>
              </w:tabs>
              <w:spacing w:line="240" w:lineRule="atLeast"/>
              <w:ind w:left="287" w:hanging="100"/>
              <w:rPr>
                <w:sz w:val="20"/>
              </w:rPr>
            </w:pPr>
            <w:r w:rsidRPr="0060296C">
              <w:rPr>
                <w:rFonts w:cs="Angsana New"/>
                <w:sz w:val="20"/>
              </w:rPr>
              <w:t>Investment in money market</w:t>
            </w:r>
          </w:p>
        </w:tc>
        <w:tc>
          <w:tcPr>
            <w:tcW w:w="1351" w:type="dxa"/>
            <w:vAlign w:val="bottom"/>
          </w:tcPr>
          <w:p w14:paraId="2D559A02" w14:textId="6BD0B1B8" w:rsidR="009676DC" w:rsidRPr="00307389" w:rsidRDefault="009676DC" w:rsidP="009676DC">
            <w:pPr>
              <w:tabs>
                <w:tab w:val="decimal" w:pos="1090"/>
              </w:tabs>
              <w:spacing w:line="240" w:lineRule="atLeast"/>
              <w:rPr>
                <w:sz w:val="20"/>
              </w:rPr>
            </w:pPr>
            <w:r w:rsidRPr="0060296C">
              <w:rPr>
                <w:sz w:val="20"/>
              </w:rPr>
              <w:t>151,433</w:t>
            </w:r>
          </w:p>
        </w:tc>
        <w:tc>
          <w:tcPr>
            <w:tcW w:w="186" w:type="dxa"/>
          </w:tcPr>
          <w:p w14:paraId="48021BF0" w14:textId="77777777" w:rsidR="009676DC" w:rsidRPr="00307389" w:rsidRDefault="009676DC" w:rsidP="009676DC">
            <w:pPr>
              <w:tabs>
                <w:tab w:val="decimal" w:pos="1000"/>
              </w:tabs>
              <w:spacing w:line="240" w:lineRule="atLeast"/>
              <w:rPr>
                <w:sz w:val="20"/>
              </w:rPr>
            </w:pPr>
          </w:p>
        </w:tc>
        <w:tc>
          <w:tcPr>
            <w:tcW w:w="1343" w:type="dxa"/>
          </w:tcPr>
          <w:p w14:paraId="13F69E88" w14:textId="45D5AD50" w:rsidR="009676DC" w:rsidRPr="00307389" w:rsidRDefault="009676DC" w:rsidP="00623521">
            <w:pPr>
              <w:tabs>
                <w:tab w:val="decimal" w:pos="816"/>
              </w:tabs>
              <w:spacing w:line="240" w:lineRule="atLeast"/>
              <w:rPr>
                <w:sz w:val="20"/>
              </w:rPr>
            </w:pPr>
            <w:r w:rsidRPr="0060296C">
              <w:rPr>
                <w:sz w:val="20"/>
              </w:rPr>
              <w:t>-</w:t>
            </w:r>
          </w:p>
        </w:tc>
        <w:tc>
          <w:tcPr>
            <w:tcW w:w="178" w:type="dxa"/>
            <w:vAlign w:val="bottom"/>
          </w:tcPr>
          <w:p w14:paraId="772C80CC" w14:textId="77777777" w:rsidR="009676DC" w:rsidRPr="00307389" w:rsidRDefault="009676DC" w:rsidP="009676DC">
            <w:pPr>
              <w:tabs>
                <w:tab w:val="decimal" w:pos="1000"/>
              </w:tabs>
              <w:spacing w:line="240" w:lineRule="atLeast"/>
              <w:rPr>
                <w:sz w:val="20"/>
              </w:rPr>
            </w:pPr>
          </w:p>
        </w:tc>
        <w:tc>
          <w:tcPr>
            <w:tcW w:w="1441" w:type="dxa"/>
            <w:vAlign w:val="bottom"/>
          </w:tcPr>
          <w:p w14:paraId="01561790" w14:textId="4B0127E4" w:rsidR="009676DC" w:rsidRPr="00F77013" w:rsidRDefault="009676DC" w:rsidP="009676DC">
            <w:pPr>
              <w:tabs>
                <w:tab w:val="left" w:pos="891"/>
                <w:tab w:val="left" w:pos="999"/>
              </w:tabs>
              <w:spacing w:line="240" w:lineRule="atLeast"/>
              <w:ind w:left="458"/>
              <w:jc w:val="center"/>
              <w:rPr>
                <w:rFonts w:cstheme="minorBidi"/>
                <w:sz w:val="20"/>
                <w:szCs w:val="25"/>
                <w:lang w:bidi="th-TH"/>
              </w:rPr>
            </w:pPr>
            <w:r w:rsidRPr="0060296C">
              <w:rPr>
                <w:sz w:val="20"/>
              </w:rPr>
              <w:t>-</w:t>
            </w:r>
          </w:p>
        </w:tc>
        <w:tc>
          <w:tcPr>
            <w:tcW w:w="178" w:type="dxa"/>
            <w:vAlign w:val="bottom"/>
          </w:tcPr>
          <w:p w14:paraId="5ED28FC1" w14:textId="77777777" w:rsidR="009676DC" w:rsidRPr="00307389" w:rsidRDefault="009676DC" w:rsidP="009676DC">
            <w:pPr>
              <w:tabs>
                <w:tab w:val="decimal" w:pos="1000"/>
              </w:tabs>
              <w:spacing w:line="240" w:lineRule="atLeast"/>
              <w:rPr>
                <w:sz w:val="20"/>
              </w:rPr>
            </w:pPr>
          </w:p>
        </w:tc>
        <w:tc>
          <w:tcPr>
            <w:tcW w:w="1263" w:type="dxa"/>
            <w:vAlign w:val="bottom"/>
          </w:tcPr>
          <w:p w14:paraId="4EE1D1E7" w14:textId="4EC74ACC" w:rsidR="009676DC" w:rsidRPr="00307389" w:rsidRDefault="009676DC" w:rsidP="009676DC">
            <w:pPr>
              <w:tabs>
                <w:tab w:val="decimal" w:pos="1000"/>
              </w:tabs>
              <w:spacing w:line="240" w:lineRule="atLeast"/>
              <w:rPr>
                <w:sz w:val="20"/>
              </w:rPr>
            </w:pPr>
            <w:r w:rsidRPr="0060296C">
              <w:rPr>
                <w:sz w:val="20"/>
              </w:rPr>
              <w:t>151,433</w:t>
            </w:r>
          </w:p>
        </w:tc>
        <w:tc>
          <w:tcPr>
            <w:tcW w:w="178" w:type="dxa"/>
            <w:vAlign w:val="bottom"/>
          </w:tcPr>
          <w:p w14:paraId="483E7AB6" w14:textId="77777777" w:rsidR="009676DC" w:rsidRPr="00307389" w:rsidRDefault="009676DC" w:rsidP="009676DC">
            <w:pPr>
              <w:tabs>
                <w:tab w:val="decimal" w:pos="1000"/>
              </w:tabs>
              <w:spacing w:line="240" w:lineRule="atLeast"/>
              <w:rPr>
                <w:sz w:val="20"/>
              </w:rPr>
            </w:pPr>
          </w:p>
        </w:tc>
        <w:tc>
          <w:tcPr>
            <w:tcW w:w="992" w:type="dxa"/>
            <w:vAlign w:val="bottom"/>
          </w:tcPr>
          <w:p w14:paraId="1FF67242" w14:textId="203BBAB3" w:rsidR="009676DC" w:rsidRPr="00307389" w:rsidRDefault="009676DC" w:rsidP="009676DC">
            <w:pPr>
              <w:spacing w:line="240" w:lineRule="atLeast"/>
              <w:jc w:val="center"/>
              <w:rPr>
                <w:sz w:val="20"/>
              </w:rPr>
            </w:pPr>
            <w:r w:rsidRPr="0060296C">
              <w:rPr>
                <w:sz w:val="20"/>
              </w:rPr>
              <w:t>-</w:t>
            </w:r>
          </w:p>
        </w:tc>
        <w:tc>
          <w:tcPr>
            <w:tcW w:w="178" w:type="dxa"/>
            <w:vAlign w:val="bottom"/>
          </w:tcPr>
          <w:p w14:paraId="4C8A1528" w14:textId="77777777" w:rsidR="009676DC" w:rsidRPr="00307389" w:rsidRDefault="009676DC" w:rsidP="009676DC">
            <w:pPr>
              <w:tabs>
                <w:tab w:val="decimal" w:pos="730"/>
              </w:tabs>
              <w:spacing w:line="240" w:lineRule="atLeast"/>
              <w:rPr>
                <w:sz w:val="20"/>
              </w:rPr>
            </w:pPr>
          </w:p>
        </w:tc>
        <w:tc>
          <w:tcPr>
            <w:tcW w:w="992" w:type="dxa"/>
            <w:vAlign w:val="bottom"/>
          </w:tcPr>
          <w:p w14:paraId="685A8ECC" w14:textId="04A23283" w:rsidR="009676DC" w:rsidRPr="00307389" w:rsidRDefault="009676DC" w:rsidP="009676DC">
            <w:pPr>
              <w:tabs>
                <w:tab w:val="decimal" w:pos="823"/>
              </w:tabs>
              <w:spacing w:line="240" w:lineRule="atLeast"/>
              <w:jc w:val="center"/>
              <w:rPr>
                <w:sz w:val="20"/>
              </w:rPr>
            </w:pPr>
            <w:r w:rsidRPr="0060296C">
              <w:rPr>
                <w:sz w:val="20"/>
              </w:rPr>
              <w:t>151,433</w:t>
            </w:r>
          </w:p>
        </w:tc>
        <w:tc>
          <w:tcPr>
            <w:tcW w:w="178" w:type="dxa"/>
            <w:vAlign w:val="bottom"/>
          </w:tcPr>
          <w:p w14:paraId="75251E32" w14:textId="77777777" w:rsidR="009676DC" w:rsidRPr="00307389" w:rsidRDefault="009676DC" w:rsidP="009676DC">
            <w:pPr>
              <w:tabs>
                <w:tab w:val="decimal" w:pos="730"/>
              </w:tabs>
              <w:spacing w:line="240" w:lineRule="atLeast"/>
              <w:rPr>
                <w:sz w:val="20"/>
              </w:rPr>
            </w:pPr>
          </w:p>
        </w:tc>
        <w:tc>
          <w:tcPr>
            <w:tcW w:w="992" w:type="dxa"/>
            <w:vAlign w:val="bottom"/>
          </w:tcPr>
          <w:p w14:paraId="2C044832" w14:textId="72ACA0F9" w:rsidR="009676DC" w:rsidRPr="0053195C" w:rsidRDefault="009676DC" w:rsidP="009676DC">
            <w:pPr>
              <w:tabs>
                <w:tab w:val="left" w:pos="639"/>
              </w:tabs>
              <w:spacing w:line="240" w:lineRule="atLeast"/>
              <w:jc w:val="center"/>
              <w:rPr>
                <w:rFonts w:cstheme="minorBidi"/>
                <w:sz w:val="20"/>
                <w:szCs w:val="25"/>
                <w:lang w:bidi="th-TH"/>
              </w:rPr>
            </w:pPr>
            <w:r w:rsidRPr="0060296C">
              <w:rPr>
                <w:sz w:val="20"/>
              </w:rPr>
              <w:t>-</w:t>
            </w:r>
          </w:p>
        </w:tc>
        <w:tc>
          <w:tcPr>
            <w:tcW w:w="178" w:type="dxa"/>
          </w:tcPr>
          <w:p w14:paraId="3B526C86" w14:textId="77777777" w:rsidR="009676DC" w:rsidRPr="00307389" w:rsidRDefault="009676DC" w:rsidP="009676DC">
            <w:pPr>
              <w:tabs>
                <w:tab w:val="decimal" w:pos="730"/>
              </w:tabs>
              <w:spacing w:line="240" w:lineRule="atLeast"/>
              <w:rPr>
                <w:sz w:val="20"/>
              </w:rPr>
            </w:pPr>
          </w:p>
        </w:tc>
        <w:tc>
          <w:tcPr>
            <w:tcW w:w="1173" w:type="dxa"/>
            <w:vAlign w:val="bottom"/>
          </w:tcPr>
          <w:p w14:paraId="641A19A8" w14:textId="5083AEBB" w:rsidR="009676DC" w:rsidRPr="00307389" w:rsidRDefault="009676DC" w:rsidP="00EA46FE">
            <w:pPr>
              <w:tabs>
                <w:tab w:val="decimal" w:pos="866"/>
              </w:tabs>
              <w:spacing w:line="240" w:lineRule="atLeast"/>
              <w:jc w:val="center"/>
              <w:rPr>
                <w:sz w:val="20"/>
              </w:rPr>
            </w:pPr>
            <w:r w:rsidRPr="0060296C">
              <w:rPr>
                <w:sz w:val="20"/>
              </w:rPr>
              <w:t>151,433</w:t>
            </w:r>
          </w:p>
        </w:tc>
      </w:tr>
      <w:tr w:rsidR="009676DC" w:rsidRPr="00CC2561" w14:paraId="6198AAD4" w14:textId="77777777" w:rsidTr="00623521">
        <w:trPr>
          <w:cantSplit/>
        </w:trPr>
        <w:tc>
          <w:tcPr>
            <w:tcW w:w="3888" w:type="dxa"/>
          </w:tcPr>
          <w:p w14:paraId="261C0EE7" w14:textId="57F4CC2B" w:rsidR="009676DC" w:rsidRPr="00307389" w:rsidRDefault="009676DC" w:rsidP="009676DC">
            <w:pPr>
              <w:tabs>
                <w:tab w:val="left" w:pos="377"/>
              </w:tabs>
              <w:spacing w:line="240" w:lineRule="atLeast"/>
              <w:ind w:left="287" w:hanging="100"/>
              <w:rPr>
                <w:sz w:val="20"/>
                <w:lang w:val="en-US" w:bidi="th-TH"/>
              </w:rPr>
            </w:pPr>
            <w:r w:rsidRPr="0060296C">
              <w:rPr>
                <w:sz w:val="20"/>
              </w:rPr>
              <w:t>Investment in equity fund</w:t>
            </w:r>
          </w:p>
        </w:tc>
        <w:tc>
          <w:tcPr>
            <w:tcW w:w="1351" w:type="dxa"/>
            <w:vAlign w:val="bottom"/>
          </w:tcPr>
          <w:p w14:paraId="1D747A94" w14:textId="4961D0D6" w:rsidR="009676DC" w:rsidRPr="00307389" w:rsidRDefault="009676DC" w:rsidP="009676DC">
            <w:pPr>
              <w:tabs>
                <w:tab w:val="decimal" w:pos="1090"/>
              </w:tabs>
              <w:spacing w:line="240" w:lineRule="atLeast"/>
              <w:rPr>
                <w:sz w:val="20"/>
              </w:rPr>
            </w:pPr>
            <w:r w:rsidRPr="0060296C">
              <w:rPr>
                <w:sz w:val="20"/>
              </w:rPr>
              <w:t>12,114</w:t>
            </w:r>
          </w:p>
        </w:tc>
        <w:tc>
          <w:tcPr>
            <w:tcW w:w="186" w:type="dxa"/>
          </w:tcPr>
          <w:p w14:paraId="188F3E42" w14:textId="77777777" w:rsidR="009676DC" w:rsidRPr="00307389" w:rsidRDefault="009676DC" w:rsidP="009676DC">
            <w:pPr>
              <w:tabs>
                <w:tab w:val="decimal" w:pos="1000"/>
              </w:tabs>
              <w:spacing w:line="240" w:lineRule="atLeast"/>
              <w:rPr>
                <w:sz w:val="20"/>
              </w:rPr>
            </w:pPr>
          </w:p>
        </w:tc>
        <w:tc>
          <w:tcPr>
            <w:tcW w:w="1343" w:type="dxa"/>
          </w:tcPr>
          <w:p w14:paraId="4A54302F" w14:textId="2A792BE1" w:rsidR="009676DC" w:rsidRPr="00307389" w:rsidRDefault="009676DC" w:rsidP="00623521">
            <w:pPr>
              <w:tabs>
                <w:tab w:val="decimal" w:pos="816"/>
              </w:tabs>
              <w:spacing w:line="240" w:lineRule="atLeast"/>
              <w:rPr>
                <w:sz w:val="20"/>
              </w:rPr>
            </w:pPr>
            <w:r w:rsidRPr="0060296C">
              <w:rPr>
                <w:sz w:val="20"/>
              </w:rPr>
              <w:t>-</w:t>
            </w:r>
          </w:p>
        </w:tc>
        <w:tc>
          <w:tcPr>
            <w:tcW w:w="178" w:type="dxa"/>
            <w:vAlign w:val="bottom"/>
          </w:tcPr>
          <w:p w14:paraId="1AC95C7C" w14:textId="77777777" w:rsidR="009676DC" w:rsidRPr="00307389" w:rsidRDefault="009676DC" w:rsidP="009676DC">
            <w:pPr>
              <w:tabs>
                <w:tab w:val="decimal" w:pos="1000"/>
              </w:tabs>
              <w:spacing w:line="240" w:lineRule="atLeast"/>
              <w:rPr>
                <w:sz w:val="20"/>
              </w:rPr>
            </w:pPr>
          </w:p>
        </w:tc>
        <w:tc>
          <w:tcPr>
            <w:tcW w:w="1441" w:type="dxa"/>
            <w:vAlign w:val="bottom"/>
          </w:tcPr>
          <w:p w14:paraId="39EDB99E" w14:textId="4505AB80" w:rsidR="009676DC" w:rsidRPr="00F77013" w:rsidRDefault="009676DC" w:rsidP="009676DC">
            <w:pPr>
              <w:tabs>
                <w:tab w:val="left" w:pos="909"/>
              </w:tabs>
              <w:spacing w:line="240" w:lineRule="atLeast"/>
              <w:ind w:left="458"/>
              <w:jc w:val="center"/>
              <w:rPr>
                <w:rFonts w:cstheme="minorBidi"/>
                <w:sz w:val="20"/>
                <w:szCs w:val="25"/>
                <w:lang w:bidi="th-TH"/>
              </w:rPr>
            </w:pPr>
            <w:r w:rsidRPr="0060296C">
              <w:rPr>
                <w:sz w:val="20"/>
              </w:rPr>
              <w:t>-</w:t>
            </w:r>
          </w:p>
        </w:tc>
        <w:tc>
          <w:tcPr>
            <w:tcW w:w="178" w:type="dxa"/>
            <w:vAlign w:val="bottom"/>
          </w:tcPr>
          <w:p w14:paraId="6FF6C18E" w14:textId="77777777" w:rsidR="009676DC" w:rsidRPr="00307389" w:rsidRDefault="009676DC" w:rsidP="009676DC">
            <w:pPr>
              <w:tabs>
                <w:tab w:val="decimal" w:pos="1000"/>
              </w:tabs>
              <w:spacing w:line="240" w:lineRule="atLeast"/>
              <w:rPr>
                <w:sz w:val="20"/>
              </w:rPr>
            </w:pPr>
          </w:p>
        </w:tc>
        <w:tc>
          <w:tcPr>
            <w:tcW w:w="1263" w:type="dxa"/>
            <w:vAlign w:val="bottom"/>
          </w:tcPr>
          <w:p w14:paraId="686C58A6" w14:textId="2E56D27E" w:rsidR="009676DC" w:rsidRPr="00307389" w:rsidRDefault="009676DC" w:rsidP="009676DC">
            <w:pPr>
              <w:tabs>
                <w:tab w:val="decimal" w:pos="1000"/>
              </w:tabs>
              <w:spacing w:line="240" w:lineRule="atLeast"/>
              <w:rPr>
                <w:sz w:val="20"/>
              </w:rPr>
            </w:pPr>
            <w:r w:rsidRPr="0060296C">
              <w:rPr>
                <w:sz w:val="20"/>
              </w:rPr>
              <w:t>12,114</w:t>
            </w:r>
          </w:p>
        </w:tc>
        <w:tc>
          <w:tcPr>
            <w:tcW w:w="178" w:type="dxa"/>
            <w:vAlign w:val="bottom"/>
          </w:tcPr>
          <w:p w14:paraId="1F91C015" w14:textId="77777777" w:rsidR="009676DC" w:rsidRPr="00307389" w:rsidRDefault="009676DC" w:rsidP="009676DC">
            <w:pPr>
              <w:tabs>
                <w:tab w:val="decimal" w:pos="1000"/>
              </w:tabs>
              <w:spacing w:line="240" w:lineRule="atLeast"/>
              <w:rPr>
                <w:sz w:val="20"/>
              </w:rPr>
            </w:pPr>
          </w:p>
        </w:tc>
        <w:tc>
          <w:tcPr>
            <w:tcW w:w="992" w:type="dxa"/>
            <w:vAlign w:val="bottom"/>
          </w:tcPr>
          <w:p w14:paraId="3582AF0F" w14:textId="520FE752" w:rsidR="009676DC" w:rsidRPr="00307389" w:rsidRDefault="009676DC" w:rsidP="009676DC">
            <w:pPr>
              <w:tabs>
                <w:tab w:val="decimal" w:pos="730"/>
              </w:tabs>
              <w:spacing w:line="240" w:lineRule="atLeast"/>
              <w:rPr>
                <w:sz w:val="20"/>
              </w:rPr>
            </w:pPr>
            <w:r w:rsidRPr="0060296C">
              <w:rPr>
                <w:rFonts w:cs="Angsana New"/>
                <w:sz w:val="20"/>
              </w:rPr>
              <w:t>12,114</w:t>
            </w:r>
          </w:p>
        </w:tc>
        <w:tc>
          <w:tcPr>
            <w:tcW w:w="178" w:type="dxa"/>
            <w:vAlign w:val="bottom"/>
          </w:tcPr>
          <w:p w14:paraId="7182AC96" w14:textId="77777777" w:rsidR="009676DC" w:rsidRPr="00307389" w:rsidRDefault="009676DC" w:rsidP="009676DC">
            <w:pPr>
              <w:tabs>
                <w:tab w:val="decimal" w:pos="730"/>
              </w:tabs>
              <w:spacing w:line="240" w:lineRule="atLeast"/>
              <w:rPr>
                <w:sz w:val="20"/>
              </w:rPr>
            </w:pPr>
          </w:p>
        </w:tc>
        <w:tc>
          <w:tcPr>
            <w:tcW w:w="992" w:type="dxa"/>
            <w:vAlign w:val="bottom"/>
          </w:tcPr>
          <w:p w14:paraId="3D23E40A" w14:textId="36E1413C" w:rsidR="009676DC" w:rsidRPr="00307389" w:rsidRDefault="009676DC" w:rsidP="00EE7D36">
            <w:pPr>
              <w:tabs>
                <w:tab w:val="left" w:pos="692"/>
              </w:tabs>
              <w:spacing w:line="240" w:lineRule="atLeast"/>
              <w:ind w:right="-222" w:firstLine="8"/>
              <w:jc w:val="center"/>
              <w:rPr>
                <w:sz w:val="20"/>
              </w:rPr>
            </w:pPr>
            <w:r w:rsidRPr="0060296C">
              <w:rPr>
                <w:sz w:val="20"/>
              </w:rPr>
              <w:t>-</w:t>
            </w:r>
          </w:p>
        </w:tc>
        <w:tc>
          <w:tcPr>
            <w:tcW w:w="178" w:type="dxa"/>
            <w:vAlign w:val="bottom"/>
          </w:tcPr>
          <w:p w14:paraId="24F01CB1" w14:textId="77777777" w:rsidR="009676DC" w:rsidRPr="00307389" w:rsidRDefault="009676DC" w:rsidP="009676DC">
            <w:pPr>
              <w:tabs>
                <w:tab w:val="decimal" w:pos="730"/>
              </w:tabs>
              <w:spacing w:line="240" w:lineRule="atLeast"/>
              <w:rPr>
                <w:sz w:val="20"/>
              </w:rPr>
            </w:pPr>
          </w:p>
        </w:tc>
        <w:tc>
          <w:tcPr>
            <w:tcW w:w="992" w:type="dxa"/>
            <w:vAlign w:val="bottom"/>
          </w:tcPr>
          <w:p w14:paraId="2A896999" w14:textId="10DA99C8" w:rsidR="009676DC" w:rsidRPr="0053195C" w:rsidRDefault="009676DC" w:rsidP="009676DC">
            <w:pPr>
              <w:tabs>
                <w:tab w:val="left" w:pos="639"/>
              </w:tabs>
              <w:spacing w:line="240" w:lineRule="atLeast"/>
              <w:jc w:val="center"/>
              <w:rPr>
                <w:rFonts w:cstheme="minorBidi"/>
                <w:sz w:val="20"/>
                <w:szCs w:val="25"/>
                <w:lang w:bidi="th-TH"/>
              </w:rPr>
            </w:pPr>
            <w:r w:rsidRPr="0060296C">
              <w:rPr>
                <w:sz w:val="20"/>
              </w:rPr>
              <w:t>-</w:t>
            </w:r>
          </w:p>
        </w:tc>
        <w:tc>
          <w:tcPr>
            <w:tcW w:w="178" w:type="dxa"/>
          </w:tcPr>
          <w:p w14:paraId="74A4EE5E" w14:textId="77777777" w:rsidR="009676DC" w:rsidRPr="00307389" w:rsidRDefault="009676DC" w:rsidP="009676DC">
            <w:pPr>
              <w:tabs>
                <w:tab w:val="decimal" w:pos="730"/>
              </w:tabs>
              <w:spacing w:line="240" w:lineRule="atLeast"/>
              <w:rPr>
                <w:sz w:val="20"/>
              </w:rPr>
            </w:pPr>
          </w:p>
        </w:tc>
        <w:tc>
          <w:tcPr>
            <w:tcW w:w="1173" w:type="dxa"/>
          </w:tcPr>
          <w:p w14:paraId="7659798A" w14:textId="14B746C5" w:rsidR="009676DC" w:rsidRPr="00307389" w:rsidRDefault="009676DC" w:rsidP="00EA46FE">
            <w:pPr>
              <w:tabs>
                <w:tab w:val="decimal" w:pos="866"/>
              </w:tabs>
              <w:spacing w:line="240" w:lineRule="atLeast"/>
              <w:jc w:val="center"/>
              <w:rPr>
                <w:sz w:val="20"/>
              </w:rPr>
            </w:pPr>
            <w:r w:rsidRPr="0060296C">
              <w:rPr>
                <w:sz w:val="20"/>
              </w:rPr>
              <w:t>12,114</w:t>
            </w:r>
          </w:p>
        </w:tc>
      </w:tr>
      <w:tr w:rsidR="009676DC" w:rsidRPr="00CC2561" w14:paraId="6D88FC83" w14:textId="77777777" w:rsidTr="00623521">
        <w:trPr>
          <w:cantSplit/>
        </w:trPr>
        <w:tc>
          <w:tcPr>
            <w:tcW w:w="3888" w:type="dxa"/>
          </w:tcPr>
          <w:p w14:paraId="38DE5F0F" w14:textId="4D4C3D71" w:rsidR="009676DC" w:rsidRPr="00307389" w:rsidRDefault="009676DC" w:rsidP="009676DC">
            <w:pPr>
              <w:tabs>
                <w:tab w:val="left" w:pos="377"/>
              </w:tabs>
              <w:spacing w:line="240" w:lineRule="atLeast"/>
              <w:ind w:left="287" w:hanging="100"/>
              <w:rPr>
                <w:sz w:val="20"/>
              </w:rPr>
            </w:pPr>
            <w:r w:rsidRPr="0060296C">
              <w:rPr>
                <w:rFonts w:cs="Angsana New"/>
                <w:sz w:val="20"/>
              </w:rPr>
              <w:t>Trusts fund</w:t>
            </w:r>
          </w:p>
        </w:tc>
        <w:tc>
          <w:tcPr>
            <w:tcW w:w="1351" w:type="dxa"/>
            <w:vAlign w:val="bottom"/>
          </w:tcPr>
          <w:p w14:paraId="45F18656" w14:textId="0921B1AC" w:rsidR="009676DC" w:rsidRPr="00307389" w:rsidRDefault="009676DC" w:rsidP="009676DC">
            <w:pPr>
              <w:tabs>
                <w:tab w:val="decimal" w:pos="1090"/>
              </w:tabs>
              <w:spacing w:line="240" w:lineRule="atLeast"/>
              <w:rPr>
                <w:sz w:val="20"/>
              </w:rPr>
            </w:pPr>
            <w:r w:rsidRPr="0060296C">
              <w:rPr>
                <w:sz w:val="20"/>
              </w:rPr>
              <w:t>26,676</w:t>
            </w:r>
          </w:p>
        </w:tc>
        <w:tc>
          <w:tcPr>
            <w:tcW w:w="186" w:type="dxa"/>
          </w:tcPr>
          <w:p w14:paraId="5DBB5A72" w14:textId="77777777" w:rsidR="009676DC" w:rsidRPr="00307389" w:rsidRDefault="009676DC" w:rsidP="009676DC">
            <w:pPr>
              <w:tabs>
                <w:tab w:val="decimal" w:pos="1000"/>
              </w:tabs>
              <w:spacing w:line="240" w:lineRule="atLeast"/>
              <w:rPr>
                <w:sz w:val="20"/>
              </w:rPr>
            </w:pPr>
          </w:p>
        </w:tc>
        <w:tc>
          <w:tcPr>
            <w:tcW w:w="1343" w:type="dxa"/>
          </w:tcPr>
          <w:p w14:paraId="7789B302" w14:textId="4AD7BF4B" w:rsidR="009676DC" w:rsidRPr="00307389" w:rsidRDefault="009676DC" w:rsidP="00623521">
            <w:pPr>
              <w:tabs>
                <w:tab w:val="decimal" w:pos="816"/>
              </w:tabs>
              <w:spacing w:line="240" w:lineRule="atLeast"/>
              <w:rPr>
                <w:sz w:val="20"/>
              </w:rPr>
            </w:pPr>
            <w:r w:rsidRPr="0060296C">
              <w:rPr>
                <w:sz w:val="20"/>
              </w:rPr>
              <w:t>-</w:t>
            </w:r>
          </w:p>
        </w:tc>
        <w:tc>
          <w:tcPr>
            <w:tcW w:w="178" w:type="dxa"/>
            <w:vAlign w:val="bottom"/>
          </w:tcPr>
          <w:p w14:paraId="78A54DA2" w14:textId="77777777" w:rsidR="009676DC" w:rsidRPr="00307389" w:rsidRDefault="009676DC" w:rsidP="009676DC">
            <w:pPr>
              <w:tabs>
                <w:tab w:val="decimal" w:pos="1000"/>
              </w:tabs>
              <w:spacing w:line="240" w:lineRule="atLeast"/>
              <w:rPr>
                <w:sz w:val="20"/>
              </w:rPr>
            </w:pPr>
          </w:p>
        </w:tc>
        <w:tc>
          <w:tcPr>
            <w:tcW w:w="1441" w:type="dxa"/>
            <w:vAlign w:val="bottom"/>
          </w:tcPr>
          <w:p w14:paraId="78A02E11" w14:textId="14405D0B" w:rsidR="009676DC" w:rsidRPr="00F77013" w:rsidRDefault="009676DC" w:rsidP="009676DC">
            <w:pPr>
              <w:tabs>
                <w:tab w:val="left" w:pos="909"/>
              </w:tabs>
              <w:spacing w:line="240" w:lineRule="atLeast"/>
              <w:ind w:left="458"/>
              <w:jc w:val="center"/>
              <w:rPr>
                <w:rFonts w:cstheme="minorBidi"/>
                <w:sz w:val="20"/>
                <w:szCs w:val="25"/>
                <w:lang w:bidi="th-TH"/>
              </w:rPr>
            </w:pPr>
            <w:r w:rsidRPr="0060296C">
              <w:rPr>
                <w:sz w:val="20"/>
              </w:rPr>
              <w:t>-</w:t>
            </w:r>
          </w:p>
        </w:tc>
        <w:tc>
          <w:tcPr>
            <w:tcW w:w="178" w:type="dxa"/>
            <w:vAlign w:val="bottom"/>
          </w:tcPr>
          <w:p w14:paraId="341449DF" w14:textId="77777777" w:rsidR="009676DC" w:rsidRPr="00307389" w:rsidRDefault="009676DC" w:rsidP="009676DC">
            <w:pPr>
              <w:tabs>
                <w:tab w:val="decimal" w:pos="1000"/>
              </w:tabs>
              <w:spacing w:line="240" w:lineRule="atLeast"/>
              <w:rPr>
                <w:sz w:val="20"/>
              </w:rPr>
            </w:pPr>
          </w:p>
        </w:tc>
        <w:tc>
          <w:tcPr>
            <w:tcW w:w="1263" w:type="dxa"/>
            <w:vAlign w:val="bottom"/>
          </w:tcPr>
          <w:p w14:paraId="0962C80E" w14:textId="61B9EB3A" w:rsidR="009676DC" w:rsidRPr="00307389" w:rsidRDefault="009676DC" w:rsidP="009676DC">
            <w:pPr>
              <w:tabs>
                <w:tab w:val="decimal" w:pos="1000"/>
              </w:tabs>
              <w:spacing w:line="240" w:lineRule="atLeast"/>
              <w:rPr>
                <w:sz w:val="20"/>
              </w:rPr>
            </w:pPr>
            <w:r w:rsidRPr="0060296C">
              <w:rPr>
                <w:sz w:val="20"/>
              </w:rPr>
              <w:t>26,676</w:t>
            </w:r>
          </w:p>
        </w:tc>
        <w:tc>
          <w:tcPr>
            <w:tcW w:w="178" w:type="dxa"/>
            <w:vAlign w:val="bottom"/>
          </w:tcPr>
          <w:p w14:paraId="2DA184F9" w14:textId="77777777" w:rsidR="009676DC" w:rsidRPr="00307389" w:rsidRDefault="009676DC" w:rsidP="009676DC">
            <w:pPr>
              <w:tabs>
                <w:tab w:val="decimal" w:pos="1000"/>
              </w:tabs>
              <w:spacing w:line="240" w:lineRule="atLeast"/>
              <w:rPr>
                <w:sz w:val="20"/>
              </w:rPr>
            </w:pPr>
          </w:p>
        </w:tc>
        <w:tc>
          <w:tcPr>
            <w:tcW w:w="992" w:type="dxa"/>
            <w:vAlign w:val="bottom"/>
          </w:tcPr>
          <w:p w14:paraId="28770DAA" w14:textId="7958C5E5" w:rsidR="009676DC" w:rsidRPr="00307389" w:rsidRDefault="009676DC" w:rsidP="009676DC">
            <w:pPr>
              <w:tabs>
                <w:tab w:val="decimal" w:pos="730"/>
              </w:tabs>
              <w:spacing w:line="240" w:lineRule="atLeast"/>
              <w:rPr>
                <w:sz w:val="20"/>
              </w:rPr>
            </w:pPr>
            <w:r w:rsidRPr="0060296C">
              <w:rPr>
                <w:sz w:val="20"/>
              </w:rPr>
              <w:t>16,358</w:t>
            </w:r>
          </w:p>
        </w:tc>
        <w:tc>
          <w:tcPr>
            <w:tcW w:w="178" w:type="dxa"/>
            <w:vAlign w:val="bottom"/>
          </w:tcPr>
          <w:p w14:paraId="7A53F7FD" w14:textId="77777777" w:rsidR="009676DC" w:rsidRPr="00307389" w:rsidRDefault="009676DC" w:rsidP="009676DC">
            <w:pPr>
              <w:tabs>
                <w:tab w:val="decimal" w:pos="730"/>
              </w:tabs>
              <w:spacing w:line="240" w:lineRule="atLeast"/>
              <w:rPr>
                <w:sz w:val="20"/>
              </w:rPr>
            </w:pPr>
          </w:p>
        </w:tc>
        <w:tc>
          <w:tcPr>
            <w:tcW w:w="992" w:type="dxa"/>
            <w:vAlign w:val="bottom"/>
          </w:tcPr>
          <w:p w14:paraId="025D9ED3" w14:textId="4DB24036" w:rsidR="009676DC" w:rsidRPr="00307389" w:rsidRDefault="009676DC" w:rsidP="009676DC">
            <w:pPr>
              <w:tabs>
                <w:tab w:val="decimal" w:pos="823"/>
              </w:tabs>
              <w:spacing w:line="240" w:lineRule="atLeast"/>
              <w:jc w:val="center"/>
              <w:rPr>
                <w:sz w:val="20"/>
              </w:rPr>
            </w:pPr>
            <w:r w:rsidRPr="0060296C">
              <w:rPr>
                <w:sz w:val="20"/>
              </w:rPr>
              <w:t>10,318</w:t>
            </w:r>
          </w:p>
        </w:tc>
        <w:tc>
          <w:tcPr>
            <w:tcW w:w="178" w:type="dxa"/>
            <w:vAlign w:val="bottom"/>
          </w:tcPr>
          <w:p w14:paraId="5CA2A625" w14:textId="77777777" w:rsidR="009676DC" w:rsidRPr="00307389" w:rsidRDefault="009676DC" w:rsidP="009676DC">
            <w:pPr>
              <w:tabs>
                <w:tab w:val="decimal" w:pos="730"/>
              </w:tabs>
              <w:spacing w:line="240" w:lineRule="atLeast"/>
              <w:rPr>
                <w:sz w:val="20"/>
              </w:rPr>
            </w:pPr>
          </w:p>
        </w:tc>
        <w:tc>
          <w:tcPr>
            <w:tcW w:w="992" w:type="dxa"/>
            <w:vAlign w:val="bottom"/>
          </w:tcPr>
          <w:p w14:paraId="66CCBAB3" w14:textId="69BC6FC4" w:rsidR="009676DC" w:rsidRPr="0053195C" w:rsidRDefault="009676DC" w:rsidP="009676DC">
            <w:pPr>
              <w:tabs>
                <w:tab w:val="left" w:pos="473"/>
                <w:tab w:val="left" w:pos="639"/>
              </w:tabs>
              <w:spacing w:line="240" w:lineRule="atLeast"/>
              <w:jc w:val="center"/>
              <w:rPr>
                <w:rFonts w:cstheme="minorBidi"/>
                <w:sz w:val="20"/>
                <w:szCs w:val="25"/>
                <w:lang w:bidi="th-TH"/>
              </w:rPr>
            </w:pPr>
            <w:r w:rsidRPr="0060296C">
              <w:rPr>
                <w:sz w:val="20"/>
              </w:rPr>
              <w:t>-</w:t>
            </w:r>
          </w:p>
        </w:tc>
        <w:tc>
          <w:tcPr>
            <w:tcW w:w="178" w:type="dxa"/>
          </w:tcPr>
          <w:p w14:paraId="57234D07" w14:textId="77777777" w:rsidR="009676DC" w:rsidRPr="00307389" w:rsidRDefault="009676DC" w:rsidP="009676DC">
            <w:pPr>
              <w:tabs>
                <w:tab w:val="decimal" w:pos="730"/>
              </w:tabs>
              <w:spacing w:line="240" w:lineRule="atLeast"/>
              <w:rPr>
                <w:sz w:val="20"/>
              </w:rPr>
            </w:pPr>
          </w:p>
        </w:tc>
        <w:tc>
          <w:tcPr>
            <w:tcW w:w="1173" w:type="dxa"/>
          </w:tcPr>
          <w:p w14:paraId="004EE3E2" w14:textId="34E34F96" w:rsidR="009676DC" w:rsidRPr="00307389" w:rsidRDefault="009676DC" w:rsidP="00EA46FE">
            <w:pPr>
              <w:tabs>
                <w:tab w:val="decimal" w:pos="866"/>
              </w:tabs>
              <w:spacing w:line="240" w:lineRule="atLeast"/>
              <w:jc w:val="center"/>
              <w:rPr>
                <w:sz w:val="20"/>
              </w:rPr>
            </w:pPr>
            <w:r w:rsidRPr="0060296C">
              <w:rPr>
                <w:sz w:val="20"/>
              </w:rPr>
              <w:t>26,676</w:t>
            </w:r>
          </w:p>
        </w:tc>
      </w:tr>
      <w:tr w:rsidR="009676DC" w:rsidRPr="00CC2561" w14:paraId="1CB854D2" w14:textId="77777777" w:rsidTr="00623521">
        <w:trPr>
          <w:cantSplit/>
        </w:trPr>
        <w:tc>
          <w:tcPr>
            <w:tcW w:w="3888" w:type="dxa"/>
          </w:tcPr>
          <w:p w14:paraId="3B4C1C43" w14:textId="7046F311" w:rsidR="009676DC" w:rsidRPr="00307389" w:rsidRDefault="009676DC" w:rsidP="009676DC">
            <w:pPr>
              <w:tabs>
                <w:tab w:val="left" w:pos="190"/>
              </w:tabs>
              <w:spacing w:line="240" w:lineRule="atLeast"/>
              <w:rPr>
                <w:sz w:val="20"/>
              </w:rPr>
            </w:pPr>
            <w:r w:rsidRPr="00307389">
              <w:rPr>
                <w:b/>
                <w:bCs/>
                <w:sz w:val="20"/>
              </w:rPr>
              <w:t>Total other current financial assets</w:t>
            </w:r>
          </w:p>
        </w:tc>
        <w:tc>
          <w:tcPr>
            <w:tcW w:w="1351" w:type="dxa"/>
            <w:tcBorders>
              <w:top w:val="single" w:sz="4" w:space="0" w:color="auto"/>
              <w:bottom w:val="single" w:sz="4" w:space="0" w:color="auto"/>
            </w:tcBorders>
            <w:vAlign w:val="bottom"/>
          </w:tcPr>
          <w:p w14:paraId="71E50323" w14:textId="7E4FD841" w:rsidR="009676DC" w:rsidRPr="00307389" w:rsidRDefault="009676DC" w:rsidP="009676DC">
            <w:pPr>
              <w:tabs>
                <w:tab w:val="decimal" w:pos="1090"/>
              </w:tabs>
              <w:spacing w:line="240" w:lineRule="atLeast"/>
              <w:rPr>
                <w:b/>
                <w:bCs/>
                <w:sz w:val="20"/>
                <w:lang w:val="en-US" w:bidi="th-TH"/>
              </w:rPr>
            </w:pPr>
            <w:r w:rsidRPr="0060296C">
              <w:rPr>
                <w:b/>
                <w:bCs/>
                <w:sz w:val="20"/>
              </w:rPr>
              <w:t>211,161</w:t>
            </w:r>
          </w:p>
        </w:tc>
        <w:tc>
          <w:tcPr>
            <w:tcW w:w="186" w:type="dxa"/>
          </w:tcPr>
          <w:p w14:paraId="79B65CE2" w14:textId="77777777" w:rsidR="009676DC" w:rsidRPr="00307389" w:rsidRDefault="009676DC" w:rsidP="009676DC">
            <w:pPr>
              <w:tabs>
                <w:tab w:val="decimal" w:pos="1000"/>
              </w:tabs>
              <w:spacing w:line="240" w:lineRule="atLeast"/>
              <w:rPr>
                <w:b/>
                <w:bCs/>
                <w:sz w:val="20"/>
              </w:rPr>
            </w:pPr>
          </w:p>
        </w:tc>
        <w:tc>
          <w:tcPr>
            <w:tcW w:w="1343" w:type="dxa"/>
            <w:tcBorders>
              <w:top w:val="single" w:sz="4" w:space="0" w:color="auto"/>
              <w:bottom w:val="single" w:sz="4" w:space="0" w:color="auto"/>
            </w:tcBorders>
          </w:tcPr>
          <w:p w14:paraId="64163E04" w14:textId="1926EA5E" w:rsidR="009676DC" w:rsidRPr="00307389" w:rsidRDefault="009676DC" w:rsidP="00623521">
            <w:pPr>
              <w:tabs>
                <w:tab w:val="decimal" w:pos="816"/>
              </w:tabs>
              <w:spacing w:line="240" w:lineRule="atLeast"/>
              <w:rPr>
                <w:b/>
                <w:bCs/>
                <w:sz w:val="20"/>
              </w:rPr>
            </w:pPr>
            <w:r w:rsidRPr="0060296C">
              <w:rPr>
                <w:b/>
                <w:bCs/>
                <w:sz w:val="20"/>
              </w:rPr>
              <w:t>-</w:t>
            </w:r>
          </w:p>
        </w:tc>
        <w:tc>
          <w:tcPr>
            <w:tcW w:w="178" w:type="dxa"/>
            <w:vAlign w:val="bottom"/>
          </w:tcPr>
          <w:p w14:paraId="4455F94B" w14:textId="77777777" w:rsidR="009676DC" w:rsidRPr="00307389" w:rsidRDefault="009676DC" w:rsidP="009676DC">
            <w:pPr>
              <w:tabs>
                <w:tab w:val="decimal" w:pos="1000"/>
              </w:tabs>
              <w:spacing w:line="240" w:lineRule="atLeast"/>
              <w:rPr>
                <w:b/>
                <w:bCs/>
                <w:sz w:val="20"/>
              </w:rPr>
            </w:pPr>
          </w:p>
        </w:tc>
        <w:tc>
          <w:tcPr>
            <w:tcW w:w="1441" w:type="dxa"/>
            <w:tcBorders>
              <w:top w:val="single" w:sz="4" w:space="0" w:color="auto"/>
              <w:bottom w:val="single" w:sz="4" w:space="0" w:color="auto"/>
            </w:tcBorders>
            <w:vAlign w:val="bottom"/>
          </w:tcPr>
          <w:p w14:paraId="314983EB" w14:textId="7D6D31A6" w:rsidR="009676DC" w:rsidRPr="00307389" w:rsidRDefault="009676DC" w:rsidP="009676DC">
            <w:pPr>
              <w:tabs>
                <w:tab w:val="decimal" w:pos="1173"/>
              </w:tabs>
              <w:spacing w:line="240" w:lineRule="atLeast"/>
              <w:rPr>
                <w:b/>
                <w:bCs/>
                <w:sz w:val="20"/>
              </w:rPr>
            </w:pPr>
            <w:r w:rsidRPr="0060296C">
              <w:rPr>
                <w:b/>
                <w:bCs/>
                <w:sz w:val="20"/>
              </w:rPr>
              <w:t>60,000</w:t>
            </w:r>
          </w:p>
        </w:tc>
        <w:tc>
          <w:tcPr>
            <w:tcW w:w="178" w:type="dxa"/>
            <w:vAlign w:val="bottom"/>
          </w:tcPr>
          <w:p w14:paraId="6C56A7C2" w14:textId="77777777" w:rsidR="009676DC" w:rsidRPr="00307389" w:rsidRDefault="009676DC" w:rsidP="009676DC">
            <w:pPr>
              <w:tabs>
                <w:tab w:val="decimal" w:pos="1000"/>
              </w:tabs>
              <w:spacing w:line="240" w:lineRule="atLeast"/>
              <w:rPr>
                <w:b/>
                <w:bCs/>
                <w:sz w:val="20"/>
              </w:rPr>
            </w:pPr>
          </w:p>
        </w:tc>
        <w:tc>
          <w:tcPr>
            <w:tcW w:w="1263" w:type="dxa"/>
            <w:tcBorders>
              <w:top w:val="single" w:sz="4" w:space="0" w:color="auto"/>
              <w:bottom w:val="single" w:sz="4" w:space="0" w:color="auto"/>
            </w:tcBorders>
            <w:vAlign w:val="bottom"/>
          </w:tcPr>
          <w:p w14:paraId="536EB210" w14:textId="3C369AFB" w:rsidR="009676DC" w:rsidRPr="00307389" w:rsidRDefault="009676DC" w:rsidP="009676DC">
            <w:pPr>
              <w:tabs>
                <w:tab w:val="decimal" w:pos="1000"/>
              </w:tabs>
              <w:spacing w:line="240" w:lineRule="atLeast"/>
              <w:rPr>
                <w:b/>
                <w:bCs/>
                <w:sz w:val="20"/>
              </w:rPr>
            </w:pPr>
            <w:r w:rsidRPr="0060296C">
              <w:rPr>
                <w:b/>
                <w:bCs/>
                <w:sz w:val="20"/>
              </w:rPr>
              <w:t>271,161</w:t>
            </w:r>
          </w:p>
        </w:tc>
        <w:tc>
          <w:tcPr>
            <w:tcW w:w="178" w:type="dxa"/>
            <w:vAlign w:val="bottom"/>
          </w:tcPr>
          <w:p w14:paraId="58B201ED" w14:textId="77777777" w:rsidR="009676DC" w:rsidRPr="00307389" w:rsidRDefault="009676DC" w:rsidP="009676DC">
            <w:pPr>
              <w:tabs>
                <w:tab w:val="decimal" w:pos="1000"/>
              </w:tabs>
              <w:spacing w:line="240" w:lineRule="atLeast"/>
              <w:rPr>
                <w:b/>
                <w:bCs/>
                <w:sz w:val="20"/>
              </w:rPr>
            </w:pPr>
          </w:p>
        </w:tc>
        <w:tc>
          <w:tcPr>
            <w:tcW w:w="992" w:type="dxa"/>
            <w:vAlign w:val="bottom"/>
          </w:tcPr>
          <w:p w14:paraId="4000D370" w14:textId="77777777" w:rsidR="009676DC" w:rsidRPr="00307389" w:rsidRDefault="009676DC" w:rsidP="009676DC">
            <w:pPr>
              <w:tabs>
                <w:tab w:val="decimal" w:pos="730"/>
              </w:tabs>
              <w:spacing w:line="240" w:lineRule="atLeast"/>
              <w:rPr>
                <w:b/>
                <w:bCs/>
                <w:sz w:val="20"/>
              </w:rPr>
            </w:pPr>
          </w:p>
        </w:tc>
        <w:tc>
          <w:tcPr>
            <w:tcW w:w="178" w:type="dxa"/>
            <w:vAlign w:val="bottom"/>
          </w:tcPr>
          <w:p w14:paraId="7ABC5091" w14:textId="77777777" w:rsidR="009676DC" w:rsidRPr="00307389" w:rsidRDefault="009676DC" w:rsidP="009676DC">
            <w:pPr>
              <w:tabs>
                <w:tab w:val="decimal" w:pos="730"/>
              </w:tabs>
              <w:spacing w:line="240" w:lineRule="atLeast"/>
              <w:rPr>
                <w:b/>
                <w:bCs/>
                <w:sz w:val="20"/>
              </w:rPr>
            </w:pPr>
          </w:p>
        </w:tc>
        <w:tc>
          <w:tcPr>
            <w:tcW w:w="992" w:type="dxa"/>
            <w:vAlign w:val="bottom"/>
          </w:tcPr>
          <w:p w14:paraId="256BC58F" w14:textId="77777777" w:rsidR="009676DC" w:rsidRPr="00307389" w:rsidRDefault="009676DC" w:rsidP="009676DC">
            <w:pPr>
              <w:tabs>
                <w:tab w:val="decimal" w:pos="765"/>
              </w:tabs>
              <w:spacing w:line="240" w:lineRule="atLeast"/>
              <w:jc w:val="center"/>
              <w:rPr>
                <w:sz w:val="20"/>
              </w:rPr>
            </w:pPr>
          </w:p>
        </w:tc>
        <w:tc>
          <w:tcPr>
            <w:tcW w:w="178" w:type="dxa"/>
            <w:vAlign w:val="bottom"/>
          </w:tcPr>
          <w:p w14:paraId="3286D498" w14:textId="77777777" w:rsidR="009676DC" w:rsidRPr="00307389" w:rsidRDefault="009676DC" w:rsidP="009676DC">
            <w:pPr>
              <w:tabs>
                <w:tab w:val="decimal" w:pos="730"/>
              </w:tabs>
              <w:spacing w:line="240" w:lineRule="atLeast"/>
              <w:rPr>
                <w:b/>
                <w:bCs/>
                <w:sz w:val="20"/>
              </w:rPr>
            </w:pPr>
          </w:p>
        </w:tc>
        <w:tc>
          <w:tcPr>
            <w:tcW w:w="992" w:type="dxa"/>
            <w:vAlign w:val="bottom"/>
          </w:tcPr>
          <w:p w14:paraId="7996964B" w14:textId="77777777" w:rsidR="009676DC" w:rsidRPr="00307389" w:rsidRDefault="009676DC" w:rsidP="009676DC">
            <w:pPr>
              <w:tabs>
                <w:tab w:val="decimal" w:pos="730"/>
              </w:tabs>
              <w:spacing w:line="240" w:lineRule="atLeast"/>
              <w:rPr>
                <w:sz w:val="20"/>
              </w:rPr>
            </w:pPr>
          </w:p>
        </w:tc>
        <w:tc>
          <w:tcPr>
            <w:tcW w:w="178" w:type="dxa"/>
            <w:vAlign w:val="bottom"/>
          </w:tcPr>
          <w:p w14:paraId="2110BB9A" w14:textId="77777777" w:rsidR="009676DC" w:rsidRPr="00307389" w:rsidRDefault="009676DC" w:rsidP="009676DC">
            <w:pPr>
              <w:tabs>
                <w:tab w:val="decimal" w:pos="730"/>
              </w:tabs>
              <w:spacing w:line="240" w:lineRule="atLeast"/>
              <w:rPr>
                <w:b/>
                <w:bCs/>
                <w:sz w:val="20"/>
              </w:rPr>
            </w:pPr>
          </w:p>
        </w:tc>
        <w:tc>
          <w:tcPr>
            <w:tcW w:w="1173" w:type="dxa"/>
            <w:vAlign w:val="bottom"/>
          </w:tcPr>
          <w:p w14:paraId="19F9BC45" w14:textId="77777777" w:rsidR="009676DC" w:rsidRPr="00307389" w:rsidRDefault="009676DC" w:rsidP="009676DC">
            <w:pPr>
              <w:tabs>
                <w:tab w:val="decimal" w:pos="910"/>
              </w:tabs>
              <w:spacing w:line="240" w:lineRule="atLeast"/>
              <w:jc w:val="center"/>
              <w:rPr>
                <w:sz w:val="20"/>
              </w:rPr>
            </w:pPr>
          </w:p>
        </w:tc>
      </w:tr>
      <w:tr w:rsidR="009676DC" w:rsidRPr="00CC2561" w14:paraId="02833CA8" w14:textId="77777777" w:rsidTr="00623521">
        <w:trPr>
          <w:cantSplit/>
        </w:trPr>
        <w:tc>
          <w:tcPr>
            <w:tcW w:w="3888" w:type="dxa"/>
          </w:tcPr>
          <w:p w14:paraId="669AC724" w14:textId="77777777" w:rsidR="009676DC" w:rsidRPr="00307389" w:rsidRDefault="009676DC" w:rsidP="009676DC">
            <w:pPr>
              <w:tabs>
                <w:tab w:val="left" w:pos="100"/>
              </w:tabs>
              <w:spacing w:line="240" w:lineRule="atLeast"/>
              <w:ind w:left="100" w:hanging="100"/>
              <w:rPr>
                <w:sz w:val="20"/>
              </w:rPr>
            </w:pPr>
            <w:r w:rsidRPr="00307389">
              <w:rPr>
                <w:sz w:val="20"/>
              </w:rPr>
              <w:t>Other non-current financial assets:</w:t>
            </w:r>
          </w:p>
        </w:tc>
        <w:tc>
          <w:tcPr>
            <w:tcW w:w="1351" w:type="dxa"/>
            <w:tcBorders>
              <w:top w:val="single" w:sz="4" w:space="0" w:color="auto"/>
            </w:tcBorders>
            <w:vAlign w:val="bottom"/>
          </w:tcPr>
          <w:p w14:paraId="5AD69B86" w14:textId="77777777" w:rsidR="009676DC" w:rsidRPr="00307389" w:rsidRDefault="009676DC" w:rsidP="009676DC">
            <w:pPr>
              <w:tabs>
                <w:tab w:val="decimal" w:pos="1090"/>
              </w:tabs>
              <w:spacing w:line="240" w:lineRule="atLeast"/>
              <w:rPr>
                <w:sz w:val="20"/>
              </w:rPr>
            </w:pPr>
          </w:p>
        </w:tc>
        <w:tc>
          <w:tcPr>
            <w:tcW w:w="186" w:type="dxa"/>
          </w:tcPr>
          <w:p w14:paraId="76194FA6" w14:textId="77777777" w:rsidR="009676DC" w:rsidRPr="00307389" w:rsidRDefault="009676DC" w:rsidP="009676DC">
            <w:pPr>
              <w:tabs>
                <w:tab w:val="decimal" w:pos="1000"/>
              </w:tabs>
              <w:spacing w:line="240" w:lineRule="atLeast"/>
              <w:rPr>
                <w:sz w:val="20"/>
              </w:rPr>
            </w:pPr>
          </w:p>
        </w:tc>
        <w:tc>
          <w:tcPr>
            <w:tcW w:w="1343" w:type="dxa"/>
            <w:tcBorders>
              <w:top w:val="single" w:sz="4" w:space="0" w:color="auto"/>
            </w:tcBorders>
          </w:tcPr>
          <w:p w14:paraId="441189B1" w14:textId="77777777" w:rsidR="009676DC" w:rsidRPr="00307389" w:rsidRDefault="009676DC" w:rsidP="009676DC">
            <w:pPr>
              <w:tabs>
                <w:tab w:val="decimal" w:pos="1090"/>
              </w:tabs>
              <w:spacing w:line="240" w:lineRule="atLeast"/>
              <w:rPr>
                <w:sz w:val="20"/>
              </w:rPr>
            </w:pPr>
          </w:p>
        </w:tc>
        <w:tc>
          <w:tcPr>
            <w:tcW w:w="178" w:type="dxa"/>
            <w:vAlign w:val="bottom"/>
          </w:tcPr>
          <w:p w14:paraId="6FDC24D6" w14:textId="77777777" w:rsidR="009676DC" w:rsidRPr="00307389" w:rsidRDefault="009676DC" w:rsidP="009676DC">
            <w:pPr>
              <w:tabs>
                <w:tab w:val="decimal" w:pos="1000"/>
              </w:tabs>
              <w:spacing w:line="240" w:lineRule="atLeast"/>
              <w:rPr>
                <w:sz w:val="20"/>
              </w:rPr>
            </w:pPr>
          </w:p>
        </w:tc>
        <w:tc>
          <w:tcPr>
            <w:tcW w:w="1441" w:type="dxa"/>
            <w:tcBorders>
              <w:top w:val="single" w:sz="4" w:space="0" w:color="auto"/>
            </w:tcBorders>
            <w:vAlign w:val="bottom"/>
          </w:tcPr>
          <w:p w14:paraId="6B7E2844" w14:textId="77777777" w:rsidR="009676DC" w:rsidRPr="00307389" w:rsidRDefault="009676DC" w:rsidP="009676DC">
            <w:pPr>
              <w:tabs>
                <w:tab w:val="decimal" w:pos="1180"/>
              </w:tabs>
              <w:spacing w:line="240" w:lineRule="atLeast"/>
              <w:rPr>
                <w:sz w:val="20"/>
              </w:rPr>
            </w:pPr>
          </w:p>
        </w:tc>
        <w:tc>
          <w:tcPr>
            <w:tcW w:w="178" w:type="dxa"/>
            <w:vAlign w:val="bottom"/>
          </w:tcPr>
          <w:p w14:paraId="61DBA2BA" w14:textId="77777777" w:rsidR="009676DC" w:rsidRPr="00307389" w:rsidRDefault="009676DC" w:rsidP="009676DC">
            <w:pPr>
              <w:tabs>
                <w:tab w:val="decimal" w:pos="1000"/>
              </w:tabs>
              <w:spacing w:line="240" w:lineRule="atLeast"/>
              <w:rPr>
                <w:sz w:val="20"/>
              </w:rPr>
            </w:pPr>
          </w:p>
        </w:tc>
        <w:tc>
          <w:tcPr>
            <w:tcW w:w="1263" w:type="dxa"/>
            <w:tcBorders>
              <w:top w:val="single" w:sz="4" w:space="0" w:color="auto"/>
            </w:tcBorders>
            <w:vAlign w:val="bottom"/>
          </w:tcPr>
          <w:p w14:paraId="41FE944F" w14:textId="77777777" w:rsidR="009676DC" w:rsidRPr="00307389" w:rsidRDefault="009676DC" w:rsidP="009676DC">
            <w:pPr>
              <w:tabs>
                <w:tab w:val="decimal" w:pos="1000"/>
              </w:tabs>
              <w:spacing w:line="240" w:lineRule="atLeast"/>
              <w:rPr>
                <w:sz w:val="20"/>
              </w:rPr>
            </w:pPr>
          </w:p>
        </w:tc>
        <w:tc>
          <w:tcPr>
            <w:tcW w:w="178" w:type="dxa"/>
            <w:vAlign w:val="bottom"/>
          </w:tcPr>
          <w:p w14:paraId="5E8C7343" w14:textId="77777777" w:rsidR="009676DC" w:rsidRPr="00307389" w:rsidRDefault="009676DC" w:rsidP="009676DC">
            <w:pPr>
              <w:tabs>
                <w:tab w:val="decimal" w:pos="1000"/>
              </w:tabs>
              <w:spacing w:line="240" w:lineRule="atLeast"/>
              <w:rPr>
                <w:sz w:val="20"/>
              </w:rPr>
            </w:pPr>
          </w:p>
        </w:tc>
        <w:tc>
          <w:tcPr>
            <w:tcW w:w="992" w:type="dxa"/>
            <w:vAlign w:val="bottom"/>
          </w:tcPr>
          <w:p w14:paraId="4D2EC601" w14:textId="77777777" w:rsidR="009676DC" w:rsidRPr="00307389" w:rsidRDefault="009676DC" w:rsidP="009676DC">
            <w:pPr>
              <w:tabs>
                <w:tab w:val="decimal" w:pos="730"/>
              </w:tabs>
              <w:spacing w:line="240" w:lineRule="atLeast"/>
              <w:rPr>
                <w:sz w:val="20"/>
              </w:rPr>
            </w:pPr>
          </w:p>
        </w:tc>
        <w:tc>
          <w:tcPr>
            <w:tcW w:w="178" w:type="dxa"/>
            <w:vAlign w:val="bottom"/>
          </w:tcPr>
          <w:p w14:paraId="166EE716" w14:textId="77777777" w:rsidR="009676DC" w:rsidRPr="00307389" w:rsidRDefault="009676DC" w:rsidP="009676DC">
            <w:pPr>
              <w:tabs>
                <w:tab w:val="decimal" w:pos="730"/>
              </w:tabs>
              <w:spacing w:line="240" w:lineRule="atLeast"/>
              <w:rPr>
                <w:sz w:val="20"/>
              </w:rPr>
            </w:pPr>
          </w:p>
        </w:tc>
        <w:tc>
          <w:tcPr>
            <w:tcW w:w="992" w:type="dxa"/>
            <w:vAlign w:val="bottom"/>
          </w:tcPr>
          <w:p w14:paraId="37A3FED9" w14:textId="77777777" w:rsidR="009676DC" w:rsidRPr="00307389" w:rsidRDefault="009676DC" w:rsidP="009676DC">
            <w:pPr>
              <w:tabs>
                <w:tab w:val="decimal" w:pos="730"/>
              </w:tabs>
              <w:spacing w:line="240" w:lineRule="atLeast"/>
              <w:rPr>
                <w:sz w:val="20"/>
              </w:rPr>
            </w:pPr>
          </w:p>
        </w:tc>
        <w:tc>
          <w:tcPr>
            <w:tcW w:w="178" w:type="dxa"/>
            <w:vAlign w:val="bottom"/>
          </w:tcPr>
          <w:p w14:paraId="2974AC17" w14:textId="77777777" w:rsidR="009676DC" w:rsidRPr="00307389" w:rsidRDefault="009676DC" w:rsidP="009676DC">
            <w:pPr>
              <w:tabs>
                <w:tab w:val="decimal" w:pos="730"/>
              </w:tabs>
              <w:spacing w:line="240" w:lineRule="atLeast"/>
              <w:rPr>
                <w:sz w:val="20"/>
              </w:rPr>
            </w:pPr>
          </w:p>
        </w:tc>
        <w:tc>
          <w:tcPr>
            <w:tcW w:w="992" w:type="dxa"/>
            <w:vAlign w:val="bottom"/>
          </w:tcPr>
          <w:p w14:paraId="7BFABF5A" w14:textId="77777777" w:rsidR="009676DC" w:rsidRPr="00307389" w:rsidRDefault="009676DC" w:rsidP="009676DC">
            <w:pPr>
              <w:tabs>
                <w:tab w:val="decimal" w:pos="730"/>
              </w:tabs>
              <w:spacing w:line="240" w:lineRule="atLeast"/>
              <w:rPr>
                <w:sz w:val="20"/>
              </w:rPr>
            </w:pPr>
          </w:p>
        </w:tc>
        <w:tc>
          <w:tcPr>
            <w:tcW w:w="178" w:type="dxa"/>
          </w:tcPr>
          <w:p w14:paraId="5D8BC718" w14:textId="77777777" w:rsidR="009676DC" w:rsidRPr="00307389" w:rsidRDefault="009676DC" w:rsidP="009676DC">
            <w:pPr>
              <w:tabs>
                <w:tab w:val="decimal" w:pos="730"/>
              </w:tabs>
              <w:spacing w:line="240" w:lineRule="atLeast"/>
              <w:rPr>
                <w:sz w:val="20"/>
              </w:rPr>
            </w:pPr>
          </w:p>
        </w:tc>
        <w:tc>
          <w:tcPr>
            <w:tcW w:w="1173" w:type="dxa"/>
          </w:tcPr>
          <w:p w14:paraId="5661D708" w14:textId="77777777" w:rsidR="009676DC" w:rsidRPr="00307389" w:rsidRDefault="009676DC" w:rsidP="009676DC">
            <w:pPr>
              <w:tabs>
                <w:tab w:val="decimal" w:pos="910"/>
              </w:tabs>
              <w:spacing w:line="240" w:lineRule="atLeast"/>
              <w:jc w:val="center"/>
              <w:rPr>
                <w:sz w:val="20"/>
              </w:rPr>
            </w:pPr>
          </w:p>
        </w:tc>
      </w:tr>
      <w:tr w:rsidR="009676DC" w:rsidRPr="00CC2561" w14:paraId="3C755466" w14:textId="77777777" w:rsidTr="00623521">
        <w:trPr>
          <w:cantSplit/>
        </w:trPr>
        <w:tc>
          <w:tcPr>
            <w:tcW w:w="3888" w:type="dxa"/>
          </w:tcPr>
          <w:p w14:paraId="7FBA97F9" w14:textId="3D493718" w:rsidR="009676DC" w:rsidRPr="00307389" w:rsidRDefault="00FA4607" w:rsidP="009676DC">
            <w:pPr>
              <w:tabs>
                <w:tab w:val="left" w:pos="377"/>
              </w:tabs>
              <w:spacing w:line="240" w:lineRule="atLeast"/>
              <w:ind w:left="287" w:hanging="100"/>
              <w:rPr>
                <w:sz w:val="20"/>
              </w:rPr>
            </w:pPr>
            <w:r>
              <w:rPr>
                <w:sz w:val="20"/>
              </w:rPr>
              <w:t>Equity instrument - c</w:t>
            </w:r>
            <w:r w:rsidRPr="00307389">
              <w:rPr>
                <w:sz w:val="20"/>
              </w:rPr>
              <w:t>ommon shares</w:t>
            </w:r>
          </w:p>
        </w:tc>
        <w:tc>
          <w:tcPr>
            <w:tcW w:w="1351" w:type="dxa"/>
            <w:vAlign w:val="bottom"/>
          </w:tcPr>
          <w:p w14:paraId="34652C56" w14:textId="73BB1E16" w:rsidR="009676DC" w:rsidRPr="00307389" w:rsidRDefault="009676DC" w:rsidP="00EE7D36">
            <w:pPr>
              <w:tabs>
                <w:tab w:val="decimal" w:pos="816"/>
              </w:tabs>
              <w:spacing w:line="240" w:lineRule="atLeast"/>
              <w:rPr>
                <w:sz w:val="20"/>
                <w:lang w:val="en-US" w:bidi="th-TH"/>
              </w:rPr>
            </w:pPr>
            <w:r w:rsidRPr="0060296C">
              <w:rPr>
                <w:sz w:val="20"/>
              </w:rPr>
              <w:t>-</w:t>
            </w:r>
          </w:p>
        </w:tc>
        <w:tc>
          <w:tcPr>
            <w:tcW w:w="186" w:type="dxa"/>
          </w:tcPr>
          <w:p w14:paraId="2862B9FB" w14:textId="77777777" w:rsidR="009676DC" w:rsidRPr="00307389" w:rsidRDefault="009676DC" w:rsidP="009676DC">
            <w:pPr>
              <w:tabs>
                <w:tab w:val="decimal" w:pos="1000"/>
              </w:tabs>
              <w:spacing w:line="240" w:lineRule="atLeast"/>
              <w:rPr>
                <w:sz w:val="20"/>
              </w:rPr>
            </w:pPr>
          </w:p>
        </w:tc>
        <w:tc>
          <w:tcPr>
            <w:tcW w:w="1343" w:type="dxa"/>
          </w:tcPr>
          <w:p w14:paraId="6E85AABF" w14:textId="3E05749B" w:rsidR="009676DC" w:rsidRPr="00307389" w:rsidRDefault="009676DC" w:rsidP="00623521">
            <w:pPr>
              <w:tabs>
                <w:tab w:val="decimal" w:pos="1086"/>
              </w:tabs>
              <w:spacing w:line="240" w:lineRule="atLeast"/>
              <w:rPr>
                <w:sz w:val="20"/>
              </w:rPr>
            </w:pPr>
            <w:r w:rsidRPr="0060296C">
              <w:rPr>
                <w:sz w:val="20"/>
              </w:rPr>
              <w:t>193,224</w:t>
            </w:r>
          </w:p>
        </w:tc>
        <w:tc>
          <w:tcPr>
            <w:tcW w:w="178" w:type="dxa"/>
            <w:vAlign w:val="bottom"/>
          </w:tcPr>
          <w:p w14:paraId="18F4560E" w14:textId="77777777" w:rsidR="009676DC" w:rsidRPr="00307389" w:rsidRDefault="009676DC" w:rsidP="009676DC">
            <w:pPr>
              <w:tabs>
                <w:tab w:val="decimal" w:pos="1000"/>
              </w:tabs>
              <w:spacing w:line="240" w:lineRule="atLeast"/>
              <w:rPr>
                <w:sz w:val="20"/>
              </w:rPr>
            </w:pPr>
          </w:p>
        </w:tc>
        <w:tc>
          <w:tcPr>
            <w:tcW w:w="1441" w:type="dxa"/>
            <w:vAlign w:val="bottom"/>
          </w:tcPr>
          <w:p w14:paraId="70960384" w14:textId="185F4C7A" w:rsidR="009676DC" w:rsidRPr="00F77013" w:rsidRDefault="009676DC" w:rsidP="009676DC">
            <w:pPr>
              <w:tabs>
                <w:tab w:val="left" w:pos="909"/>
                <w:tab w:val="left" w:pos="1089"/>
              </w:tabs>
              <w:spacing w:line="240" w:lineRule="atLeast"/>
              <w:ind w:left="459"/>
              <w:jc w:val="center"/>
              <w:rPr>
                <w:rFonts w:cstheme="minorBidi"/>
                <w:sz w:val="20"/>
                <w:szCs w:val="25"/>
                <w:lang w:bidi="th-TH"/>
              </w:rPr>
            </w:pPr>
            <w:r w:rsidRPr="0060296C">
              <w:rPr>
                <w:sz w:val="20"/>
              </w:rPr>
              <w:t>-</w:t>
            </w:r>
          </w:p>
        </w:tc>
        <w:tc>
          <w:tcPr>
            <w:tcW w:w="178" w:type="dxa"/>
            <w:vAlign w:val="bottom"/>
          </w:tcPr>
          <w:p w14:paraId="4611D424" w14:textId="77777777" w:rsidR="009676DC" w:rsidRPr="00307389" w:rsidRDefault="009676DC" w:rsidP="009676DC">
            <w:pPr>
              <w:tabs>
                <w:tab w:val="decimal" w:pos="1000"/>
              </w:tabs>
              <w:spacing w:line="240" w:lineRule="atLeast"/>
              <w:rPr>
                <w:sz w:val="20"/>
              </w:rPr>
            </w:pPr>
          </w:p>
        </w:tc>
        <w:tc>
          <w:tcPr>
            <w:tcW w:w="1263" w:type="dxa"/>
          </w:tcPr>
          <w:p w14:paraId="35044637" w14:textId="43AB1B9B" w:rsidR="009676DC" w:rsidRPr="00307389" w:rsidRDefault="009676DC" w:rsidP="009676DC">
            <w:pPr>
              <w:tabs>
                <w:tab w:val="decimal" w:pos="1000"/>
              </w:tabs>
              <w:spacing w:line="240" w:lineRule="atLeast"/>
              <w:rPr>
                <w:sz w:val="20"/>
              </w:rPr>
            </w:pPr>
            <w:r w:rsidRPr="0060296C">
              <w:rPr>
                <w:sz w:val="20"/>
              </w:rPr>
              <w:t>193,224</w:t>
            </w:r>
          </w:p>
        </w:tc>
        <w:tc>
          <w:tcPr>
            <w:tcW w:w="178" w:type="dxa"/>
            <w:vAlign w:val="bottom"/>
          </w:tcPr>
          <w:p w14:paraId="00067D5B" w14:textId="77777777" w:rsidR="009676DC" w:rsidRPr="00307389" w:rsidRDefault="009676DC" w:rsidP="009676DC">
            <w:pPr>
              <w:tabs>
                <w:tab w:val="decimal" w:pos="1000"/>
              </w:tabs>
              <w:spacing w:line="240" w:lineRule="atLeast"/>
              <w:rPr>
                <w:sz w:val="20"/>
              </w:rPr>
            </w:pPr>
          </w:p>
        </w:tc>
        <w:tc>
          <w:tcPr>
            <w:tcW w:w="992" w:type="dxa"/>
            <w:vAlign w:val="bottom"/>
          </w:tcPr>
          <w:p w14:paraId="1403C994" w14:textId="6A19C9BC" w:rsidR="009676DC" w:rsidRPr="00307389" w:rsidRDefault="009676DC" w:rsidP="009676DC">
            <w:pPr>
              <w:tabs>
                <w:tab w:val="decimal" w:pos="730"/>
              </w:tabs>
              <w:spacing w:line="240" w:lineRule="atLeast"/>
              <w:rPr>
                <w:sz w:val="20"/>
              </w:rPr>
            </w:pPr>
            <w:r w:rsidRPr="0060296C">
              <w:rPr>
                <w:sz w:val="20"/>
              </w:rPr>
              <w:t>193,224</w:t>
            </w:r>
          </w:p>
        </w:tc>
        <w:tc>
          <w:tcPr>
            <w:tcW w:w="178" w:type="dxa"/>
            <w:vAlign w:val="bottom"/>
          </w:tcPr>
          <w:p w14:paraId="7058EB1C" w14:textId="77777777" w:rsidR="009676DC" w:rsidRPr="00307389" w:rsidRDefault="009676DC" w:rsidP="009676DC">
            <w:pPr>
              <w:tabs>
                <w:tab w:val="decimal" w:pos="730"/>
              </w:tabs>
              <w:spacing w:line="240" w:lineRule="atLeast"/>
              <w:rPr>
                <w:sz w:val="20"/>
              </w:rPr>
            </w:pPr>
          </w:p>
        </w:tc>
        <w:tc>
          <w:tcPr>
            <w:tcW w:w="992" w:type="dxa"/>
            <w:vAlign w:val="bottom"/>
          </w:tcPr>
          <w:p w14:paraId="1E408F72" w14:textId="6252636A" w:rsidR="009676DC" w:rsidRPr="007C0566" w:rsidRDefault="009676DC" w:rsidP="00EE7D36">
            <w:pPr>
              <w:tabs>
                <w:tab w:val="left" w:pos="639"/>
              </w:tabs>
              <w:spacing w:line="240" w:lineRule="atLeast"/>
              <w:ind w:right="-222"/>
              <w:jc w:val="center"/>
              <w:rPr>
                <w:rFonts w:cstheme="minorBidi"/>
                <w:sz w:val="20"/>
                <w:szCs w:val="25"/>
                <w:lang w:bidi="th-TH"/>
              </w:rPr>
            </w:pPr>
            <w:r w:rsidRPr="0060296C">
              <w:rPr>
                <w:sz w:val="20"/>
              </w:rPr>
              <w:t>-</w:t>
            </w:r>
          </w:p>
        </w:tc>
        <w:tc>
          <w:tcPr>
            <w:tcW w:w="178" w:type="dxa"/>
            <w:vAlign w:val="bottom"/>
          </w:tcPr>
          <w:p w14:paraId="2DCBDD02" w14:textId="77777777" w:rsidR="009676DC" w:rsidRPr="00307389" w:rsidRDefault="009676DC" w:rsidP="009676DC">
            <w:pPr>
              <w:tabs>
                <w:tab w:val="decimal" w:pos="730"/>
              </w:tabs>
              <w:spacing w:line="240" w:lineRule="atLeast"/>
              <w:rPr>
                <w:sz w:val="20"/>
              </w:rPr>
            </w:pPr>
          </w:p>
        </w:tc>
        <w:tc>
          <w:tcPr>
            <w:tcW w:w="992" w:type="dxa"/>
            <w:vAlign w:val="bottom"/>
          </w:tcPr>
          <w:p w14:paraId="00EA7258" w14:textId="1DEB0FF8" w:rsidR="009676DC" w:rsidRPr="00307389" w:rsidRDefault="009676DC" w:rsidP="009676DC">
            <w:pPr>
              <w:tabs>
                <w:tab w:val="left" w:pos="639"/>
              </w:tabs>
              <w:spacing w:line="240" w:lineRule="atLeast"/>
              <w:jc w:val="center"/>
              <w:rPr>
                <w:sz w:val="20"/>
              </w:rPr>
            </w:pPr>
            <w:r w:rsidRPr="0060296C">
              <w:rPr>
                <w:sz w:val="20"/>
              </w:rPr>
              <w:t>-</w:t>
            </w:r>
          </w:p>
        </w:tc>
        <w:tc>
          <w:tcPr>
            <w:tcW w:w="178" w:type="dxa"/>
          </w:tcPr>
          <w:p w14:paraId="3D313A90" w14:textId="77777777" w:rsidR="009676DC" w:rsidRPr="00307389" w:rsidRDefault="009676DC" w:rsidP="009676DC">
            <w:pPr>
              <w:tabs>
                <w:tab w:val="decimal" w:pos="730"/>
              </w:tabs>
              <w:spacing w:line="240" w:lineRule="atLeast"/>
              <w:rPr>
                <w:sz w:val="20"/>
              </w:rPr>
            </w:pPr>
          </w:p>
        </w:tc>
        <w:tc>
          <w:tcPr>
            <w:tcW w:w="1173" w:type="dxa"/>
          </w:tcPr>
          <w:p w14:paraId="24A080AE" w14:textId="131CE06A" w:rsidR="009676DC" w:rsidRPr="00197FA9" w:rsidRDefault="006C2C59" w:rsidP="00EA46FE">
            <w:pPr>
              <w:tabs>
                <w:tab w:val="decimal" w:pos="866"/>
              </w:tabs>
              <w:spacing w:line="240" w:lineRule="atLeast"/>
              <w:jc w:val="center"/>
              <w:rPr>
                <w:rFonts w:cstheme="minorBidi"/>
                <w:sz w:val="20"/>
                <w:szCs w:val="25"/>
                <w:cs/>
                <w:lang w:bidi="th-TH"/>
              </w:rPr>
            </w:pPr>
            <w:r w:rsidRPr="0060296C">
              <w:rPr>
                <w:sz w:val="20"/>
              </w:rPr>
              <w:t>193,224</w:t>
            </w:r>
          </w:p>
        </w:tc>
      </w:tr>
      <w:tr w:rsidR="00FA4607" w:rsidRPr="00CC2561" w14:paraId="565768CE" w14:textId="77777777" w:rsidTr="00623521">
        <w:trPr>
          <w:cantSplit/>
        </w:trPr>
        <w:tc>
          <w:tcPr>
            <w:tcW w:w="3888" w:type="dxa"/>
          </w:tcPr>
          <w:p w14:paraId="7C33A7F0" w14:textId="21D1AAC4" w:rsidR="00FA4607" w:rsidRPr="00307389" w:rsidRDefault="00FA4607" w:rsidP="00FA4607">
            <w:pPr>
              <w:tabs>
                <w:tab w:val="left" w:pos="377"/>
              </w:tabs>
              <w:spacing w:line="240" w:lineRule="atLeast"/>
              <w:ind w:left="287" w:hanging="100"/>
              <w:rPr>
                <w:sz w:val="20"/>
              </w:rPr>
            </w:pPr>
            <w:r>
              <w:rPr>
                <w:sz w:val="20"/>
              </w:rPr>
              <w:t>Equity instrument - p</w:t>
            </w:r>
            <w:r w:rsidRPr="00307389">
              <w:rPr>
                <w:sz w:val="20"/>
              </w:rPr>
              <w:t>referred shares</w:t>
            </w:r>
          </w:p>
        </w:tc>
        <w:tc>
          <w:tcPr>
            <w:tcW w:w="1351" w:type="dxa"/>
            <w:vAlign w:val="bottom"/>
          </w:tcPr>
          <w:p w14:paraId="64BEAF0D" w14:textId="082013F3" w:rsidR="00FA4607" w:rsidRPr="00307389" w:rsidRDefault="00FA4607" w:rsidP="00FA4607">
            <w:pPr>
              <w:tabs>
                <w:tab w:val="decimal" w:pos="816"/>
              </w:tabs>
              <w:spacing w:line="240" w:lineRule="atLeast"/>
              <w:rPr>
                <w:sz w:val="20"/>
                <w:lang w:val="en-US" w:bidi="th-TH"/>
              </w:rPr>
            </w:pPr>
            <w:r w:rsidRPr="0060296C">
              <w:rPr>
                <w:sz w:val="20"/>
              </w:rPr>
              <w:t>-</w:t>
            </w:r>
          </w:p>
        </w:tc>
        <w:tc>
          <w:tcPr>
            <w:tcW w:w="186" w:type="dxa"/>
          </w:tcPr>
          <w:p w14:paraId="024E7226" w14:textId="77777777" w:rsidR="00FA4607" w:rsidRPr="00307389" w:rsidRDefault="00FA4607" w:rsidP="00FA4607">
            <w:pPr>
              <w:tabs>
                <w:tab w:val="decimal" w:pos="1000"/>
              </w:tabs>
              <w:spacing w:line="240" w:lineRule="atLeast"/>
              <w:rPr>
                <w:sz w:val="20"/>
              </w:rPr>
            </w:pPr>
          </w:p>
        </w:tc>
        <w:tc>
          <w:tcPr>
            <w:tcW w:w="1343" w:type="dxa"/>
          </w:tcPr>
          <w:p w14:paraId="167DC8EA" w14:textId="01F57841" w:rsidR="00FA4607" w:rsidRPr="00307389" w:rsidRDefault="00FA4607" w:rsidP="00FA4607">
            <w:pPr>
              <w:tabs>
                <w:tab w:val="decimal" w:pos="1086"/>
              </w:tabs>
              <w:spacing w:line="240" w:lineRule="atLeast"/>
              <w:rPr>
                <w:sz w:val="20"/>
              </w:rPr>
            </w:pPr>
            <w:r w:rsidRPr="0060296C">
              <w:rPr>
                <w:sz w:val="20"/>
              </w:rPr>
              <w:t>9,999</w:t>
            </w:r>
          </w:p>
        </w:tc>
        <w:tc>
          <w:tcPr>
            <w:tcW w:w="178" w:type="dxa"/>
            <w:vAlign w:val="bottom"/>
          </w:tcPr>
          <w:p w14:paraId="729179D2" w14:textId="77777777" w:rsidR="00FA4607" w:rsidRPr="00307389" w:rsidRDefault="00FA4607" w:rsidP="00FA4607">
            <w:pPr>
              <w:tabs>
                <w:tab w:val="decimal" w:pos="1000"/>
              </w:tabs>
              <w:spacing w:line="240" w:lineRule="atLeast"/>
              <w:rPr>
                <w:sz w:val="20"/>
              </w:rPr>
            </w:pPr>
          </w:p>
        </w:tc>
        <w:tc>
          <w:tcPr>
            <w:tcW w:w="1441" w:type="dxa"/>
            <w:vAlign w:val="bottom"/>
          </w:tcPr>
          <w:p w14:paraId="51FB62B3" w14:textId="1461713D" w:rsidR="00FA4607" w:rsidRPr="00F77013" w:rsidRDefault="00FA4607" w:rsidP="00FA4607">
            <w:pPr>
              <w:tabs>
                <w:tab w:val="left" w:pos="909"/>
                <w:tab w:val="left" w:pos="999"/>
              </w:tabs>
              <w:spacing w:line="240" w:lineRule="atLeast"/>
              <w:ind w:left="458"/>
              <w:jc w:val="center"/>
              <w:rPr>
                <w:rFonts w:cstheme="minorBidi"/>
                <w:sz w:val="20"/>
                <w:szCs w:val="25"/>
                <w:lang w:bidi="th-TH"/>
              </w:rPr>
            </w:pPr>
            <w:r w:rsidRPr="0060296C">
              <w:rPr>
                <w:sz w:val="20"/>
              </w:rPr>
              <w:t>-</w:t>
            </w:r>
          </w:p>
        </w:tc>
        <w:tc>
          <w:tcPr>
            <w:tcW w:w="178" w:type="dxa"/>
            <w:vAlign w:val="bottom"/>
          </w:tcPr>
          <w:p w14:paraId="34065F25" w14:textId="77777777" w:rsidR="00FA4607" w:rsidRPr="00307389" w:rsidRDefault="00FA4607" w:rsidP="00FA4607">
            <w:pPr>
              <w:tabs>
                <w:tab w:val="decimal" w:pos="1000"/>
              </w:tabs>
              <w:spacing w:line="240" w:lineRule="atLeast"/>
              <w:rPr>
                <w:sz w:val="20"/>
              </w:rPr>
            </w:pPr>
          </w:p>
        </w:tc>
        <w:tc>
          <w:tcPr>
            <w:tcW w:w="1263" w:type="dxa"/>
          </w:tcPr>
          <w:p w14:paraId="737CDA6A" w14:textId="6EE77EA7" w:rsidR="00FA4607" w:rsidRPr="00307389" w:rsidRDefault="00FA4607" w:rsidP="00FA4607">
            <w:pPr>
              <w:tabs>
                <w:tab w:val="decimal" w:pos="1000"/>
              </w:tabs>
              <w:spacing w:line="240" w:lineRule="atLeast"/>
              <w:rPr>
                <w:sz w:val="20"/>
              </w:rPr>
            </w:pPr>
            <w:r w:rsidRPr="0060296C">
              <w:rPr>
                <w:sz w:val="20"/>
              </w:rPr>
              <w:t>9,999</w:t>
            </w:r>
          </w:p>
        </w:tc>
        <w:tc>
          <w:tcPr>
            <w:tcW w:w="178" w:type="dxa"/>
            <w:vAlign w:val="bottom"/>
          </w:tcPr>
          <w:p w14:paraId="17D41BC2" w14:textId="77777777" w:rsidR="00FA4607" w:rsidRPr="00307389" w:rsidRDefault="00FA4607" w:rsidP="00FA4607">
            <w:pPr>
              <w:tabs>
                <w:tab w:val="decimal" w:pos="1000"/>
              </w:tabs>
              <w:spacing w:line="240" w:lineRule="atLeast"/>
              <w:rPr>
                <w:sz w:val="20"/>
              </w:rPr>
            </w:pPr>
          </w:p>
        </w:tc>
        <w:tc>
          <w:tcPr>
            <w:tcW w:w="992" w:type="dxa"/>
            <w:vAlign w:val="bottom"/>
          </w:tcPr>
          <w:p w14:paraId="3F398FB5" w14:textId="19516848" w:rsidR="00FA4607" w:rsidRPr="007C0566" w:rsidRDefault="00FA4607" w:rsidP="00FA4607">
            <w:pPr>
              <w:spacing w:line="240" w:lineRule="atLeast"/>
              <w:jc w:val="center"/>
              <w:rPr>
                <w:rFonts w:cstheme="minorBidi"/>
                <w:sz w:val="20"/>
                <w:szCs w:val="25"/>
                <w:lang w:bidi="th-TH"/>
              </w:rPr>
            </w:pPr>
            <w:r w:rsidRPr="0060296C">
              <w:rPr>
                <w:sz w:val="20"/>
              </w:rPr>
              <w:t>-</w:t>
            </w:r>
          </w:p>
        </w:tc>
        <w:tc>
          <w:tcPr>
            <w:tcW w:w="178" w:type="dxa"/>
            <w:vAlign w:val="bottom"/>
          </w:tcPr>
          <w:p w14:paraId="1E4AEF5E" w14:textId="77777777" w:rsidR="00FA4607" w:rsidRPr="00307389" w:rsidRDefault="00FA4607" w:rsidP="00FA4607">
            <w:pPr>
              <w:tabs>
                <w:tab w:val="decimal" w:pos="730"/>
              </w:tabs>
              <w:spacing w:line="240" w:lineRule="atLeast"/>
              <w:rPr>
                <w:sz w:val="20"/>
              </w:rPr>
            </w:pPr>
          </w:p>
        </w:tc>
        <w:tc>
          <w:tcPr>
            <w:tcW w:w="992" w:type="dxa"/>
          </w:tcPr>
          <w:p w14:paraId="3BCDB01B" w14:textId="02474585" w:rsidR="00FA4607" w:rsidRPr="007C0566" w:rsidRDefault="00FA4607" w:rsidP="00FA4607">
            <w:pPr>
              <w:tabs>
                <w:tab w:val="left" w:pos="639"/>
              </w:tabs>
              <w:spacing w:line="240" w:lineRule="atLeast"/>
              <w:ind w:right="-222"/>
              <w:jc w:val="center"/>
              <w:rPr>
                <w:rFonts w:cstheme="minorBidi"/>
                <w:sz w:val="20"/>
                <w:szCs w:val="25"/>
                <w:lang w:bidi="th-TH"/>
              </w:rPr>
            </w:pPr>
            <w:r w:rsidRPr="0060296C">
              <w:rPr>
                <w:sz w:val="20"/>
              </w:rPr>
              <w:t>-</w:t>
            </w:r>
          </w:p>
        </w:tc>
        <w:tc>
          <w:tcPr>
            <w:tcW w:w="178" w:type="dxa"/>
            <w:vAlign w:val="bottom"/>
          </w:tcPr>
          <w:p w14:paraId="5CE9D62C" w14:textId="77777777" w:rsidR="00FA4607" w:rsidRPr="00307389" w:rsidRDefault="00FA4607" w:rsidP="00FA4607">
            <w:pPr>
              <w:tabs>
                <w:tab w:val="decimal" w:pos="641"/>
                <w:tab w:val="decimal" w:pos="730"/>
              </w:tabs>
              <w:spacing w:line="240" w:lineRule="atLeast"/>
              <w:rPr>
                <w:sz w:val="20"/>
              </w:rPr>
            </w:pPr>
          </w:p>
        </w:tc>
        <w:tc>
          <w:tcPr>
            <w:tcW w:w="992" w:type="dxa"/>
            <w:vAlign w:val="bottom"/>
          </w:tcPr>
          <w:p w14:paraId="11CA3213" w14:textId="2EDADE0E" w:rsidR="00FA4607" w:rsidRPr="00307389" w:rsidRDefault="00FA4607" w:rsidP="00FA4607">
            <w:pPr>
              <w:tabs>
                <w:tab w:val="decimal" w:pos="730"/>
              </w:tabs>
              <w:spacing w:line="240" w:lineRule="atLeast"/>
              <w:rPr>
                <w:sz w:val="20"/>
              </w:rPr>
            </w:pPr>
            <w:r w:rsidRPr="0060296C">
              <w:rPr>
                <w:sz w:val="20"/>
              </w:rPr>
              <w:t>9,999</w:t>
            </w:r>
          </w:p>
        </w:tc>
        <w:tc>
          <w:tcPr>
            <w:tcW w:w="178" w:type="dxa"/>
          </w:tcPr>
          <w:p w14:paraId="14EFBF73" w14:textId="77777777" w:rsidR="00FA4607" w:rsidRPr="00307389" w:rsidRDefault="00FA4607" w:rsidP="00FA4607">
            <w:pPr>
              <w:tabs>
                <w:tab w:val="decimal" w:pos="730"/>
              </w:tabs>
              <w:spacing w:line="240" w:lineRule="atLeast"/>
              <w:rPr>
                <w:sz w:val="20"/>
              </w:rPr>
            </w:pPr>
          </w:p>
        </w:tc>
        <w:tc>
          <w:tcPr>
            <w:tcW w:w="1173" w:type="dxa"/>
          </w:tcPr>
          <w:p w14:paraId="4C904943" w14:textId="25C1C860" w:rsidR="00FA4607" w:rsidRPr="00307389" w:rsidRDefault="00FA4607" w:rsidP="00FA4607">
            <w:pPr>
              <w:tabs>
                <w:tab w:val="decimal" w:pos="866"/>
              </w:tabs>
              <w:spacing w:line="240" w:lineRule="atLeast"/>
              <w:jc w:val="center"/>
              <w:rPr>
                <w:sz w:val="20"/>
              </w:rPr>
            </w:pPr>
            <w:r w:rsidRPr="0060296C">
              <w:rPr>
                <w:sz w:val="20"/>
              </w:rPr>
              <w:t>9,999</w:t>
            </w:r>
          </w:p>
        </w:tc>
      </w:tr>
      <w:tr w:rsidR="00FA4607" w:rsidRPr="00CC2561" w14:paraId="290F1E6F" w14:textId="77777777" w:rsidTr="00623521">
        <w:trPr>
          <w:cantSplit/>
        </w:trPr>
        <w:tc>
          <w:tcPr>
            <w:tcW w:w="3888" w:type="dxa"/>
          </w:tcPr>
          <w:p w14:paraId="3B1DDDAA" w14:textId="77777777" w:rsidR="00FA4607" w:rsidRPr="00307389" w:rsidRDefault="00FA4607" w:rsidP="00FA4607">
            <w:pPr>
              <w:tabs>
                <w:tab w:val="left" w:pos="190"/>
              </w:tabs>
              <w:spacing w:line="240" w:lineRule="atLeast"/>
              <w:rPr>
                <w:sz w:val="20"/>
              </w:rPr>
            </w:pPr>
            <w:r w:rsidRPr="00307389">
              <w:rPr>
                <w:b/>
                <w:bCs/>
                <w:sz w:val="20"/>
              </w:rPr>
              <w:t>Total other non-current financial assets</w:t>
            </w:r>
          </w:p>
        </w:tc>
        <w:tc>
          <w:tcPr>
            <w:tcW w:w="1351" w:type="dxa"/>
            <w:tcBorders>
              <w:top w:val="single" w:sz="4" w:space="0" w:color="auto"/>
              <w:bottom w:val="single" w:sz="4" w:space="0" w:color="auto"/>
            </w:tcBorders>
            <w:vAlign w:val="bottom"/>
          </w:tcPr>
          <w:p w14:paraId="03CDA06C" w14:textId="681D07B1" w:rsidR="00FA4607" w:rsidRPr="00307389" w:rsidRDefault="00FA4607" w:rsidP="00FA4607">
            <w:pPr>
              <w:tabs>
                <w:tab w:val="decimal" w:pos="816"/>
              </w:tabs>
              <w:spacing w:line="240" w:lineRule="atLeast"/>
              <w:rPr>
                <w:b/>
                <w:bCs/>
                <w:sz w:val="20"/>
              </w:rPr>
            </w:pPr>
            <w:r w:rsidRPr="0060296C">
              <w:rPr>
                <w:b/>
                <w:bCs/>
                <w:sz w:val="20"/>
              </w:rPr>
              <w:t>-</w:t>
            </w:r>
          </w:p>
        </w:tc>
        <w:tc>
          <w:tcPr>
            <w:tcW w:w="186" w:type="dxa"/>
          </w:tcPr>
          <w:p w14:paraId="029004AA" w14:textId="77777777" w:rsidR="00FA4607" w:rsidRPr="00307389" w:rsidRDefault="00FA4607" w:rsidP="00FA4607">
            <w:pPr>
              <w:tabs>
                <w:tab w:val="decimal" w:pos="1000"/>
              </w:tabs>
              <w:spacing w:line="240" w:lineRule="atLeast"/>
              <w:rPr>
                <w:sz w:val="20"/>
              </w:rPr>
            </w:pPr>
          </w:p>
        </w:tc>
        <w:tc>
          <w:tcPr>
            <w:tcW w:w="1343" w:type="dxa"/>
            <w:tcBorders>
              <w:top w:val="single" w:sz="4" w:space="0" w:color="auto"/>
              <w:bottom w:val="single" w:sz="4" w:space="0" w:color="auto"/>
            </w:tcBorders>
            <w:vAlign w:val="bottom"/>
          </w:tcPr>
          <w:p w14:paraId="6A0F8E6D" w14:textId="393BF73B" w:rsidR="00FA4607" w:rsidRPr="00307389" w:rsidRDefault="00FA4607" w:rsidP="00FA4607">
            <w:pPr>
              <w:tabs>
                <w:tab w:val="decimal" w:pos="1086"/>
              </w:tabs>
              <w:spacing w:line="240" w:lineRule="atLeast"/>
              <w:rPr>
                <w:b/>
                <w:bCs/>
                <w:sz w:val="20"/>
              </w:rPr>
            </w:pPr>
            <w:r w:rsidRPr="0060296C">
              <w:rPr>
                <w:b/>
                <w:bCs/>
                <w:sz w:val="20"/>
              </w:rPr>
              <w:t>203,223</w:t>
            </w:r>
          </w:p>
        </w:tc>
        <w:tc>
          <w:tcPr>
            <w:tcW w:w="178" w:type="dxa"/>
            <w:vAlign w:val="bottom"/>
          </w:tcPr>
          <w:p w14:paraId="71D7CCEE" w14:textId="77777777" w:rsidR="00FA4607" w:rsidRPr="00307389" w:rsidRDefault="00FA4607" w:rsidP="00FA4607">
            <w:pPr>
              <w:tabs>
                <w:tab w:val="decimal" w:pos="1000"/>
              </w:tabs>
              <w:spacing w:line="240" w:lineRule="atLeast"/>
              <w:rPr>
                <w:b/>
                <w:bCs/>
                <w:sz w:val="20"/>
              </w:rPr>
            </w:pPr>
          </w:p>
        </w:tc>
        <w:tc>
          <w:tcPr>
            <w:tcW w:w="1441" w:type="dxa"/>
            <w:tcBorders>
              <w:top w:val="single" w:sz="4" w:space="0" w:color="auto"/>
              <w:bottom w:val="single" w:sz="4" w:space="0" w:color="auto"/>
            </w:tcBorders>
            <w:vAlign w:val="bottom"/>
          </w:tcPr>
          <w:p w14:paraId="7EDDB56D" w14:textId="2697E328" w:rsidR="00FA4607" w:rsidRPr="00307389" w:rsidRDefault="00FA4607" w:rsidP="00FA4607">
            <w:pPr>
              <w:tabs>
                <w:tab w:val="left" w:pos="909"/>
                <w:tab w:val="left" w:pos="999"/>
              </w:tabs>
              <w:spacing w:line="240" w:lineRule="atLeast"/>
              <w:ind w:left="458"/>
              <w:jc w:val="center"/>
              <w:rPr>
                <w:b/>
                <w:bCs/>
                <w:sz w:val="20"/>
              </w:rPr>
            </w:pPr>
            <w:r w:rsidRPr="0060296C">
              <w:rPr>
                <w:b/>
                <w:bCs/>
                <w:sz w:val="20"/>
              </w:rPr>
              <w:t>-</w:t>
            </w:r>
          </w:p>
        </w:tc>
        <w:tc>
          <w:tcPr>
            <w:tcW w:w="178" w:type="dxa"/>
            <w:vAlign w:val="bottom"/>
          </w:tcPr>
          <w:p w14:paraId="1A861741" w14:textId="77777777" w:rsidR="00FA4607" w:rsidRPr="00307389" w:rsidRDefault="00FA4607" w:rsidP="00FA4607">
            <w:pPr>
              <w:tabs>
                <w:tab w:val="decimal" w:pos="1000"/>
              </w:tabs>
              <w:spacing w:line="240" w:lineRule="atLeast"/>
              <w:rPr>
                <w:b/>
                <w:bCs/>
                <w:sz w:val="20"/>
              </w:rPr>
            </w:pPr>
          </w:p>
        </w:tc>
        <w:tc>
          <w:tcPr>
            <w:tcW w:w="1263" w:type="dxa"/>
            <w:tcBorders>
              <w:top w:val="single" w:sz="4" w:space="0" w:color="auto"/>
              <w:bottom w:val="single" w:sz="4" w:space="0" w:color="auto"/>
            </w:tcBorders>
            <w:vAlign w:val="bottom"/>
          </w:tcPr>
          <w:p w14:paraId="2536C772" w14:textId="09ADC342" w:rsidR="00FA4607" w:rsidRPr="00307389" w:rsidRDefault="00FA4607" w:rsidP="00FA4607">
            <w:pPr>
              <w:tabs>
                <w:tab w:val="decimal" w:pos="1000"/>
              </w:tabs>
              <w:spacing w:line="240" w:lineRule="atLeast"/>
              <w:rPr>
                <w:b/>
                <w:bCs/>
                <w:sz w:val="20"/>
              </w:rPr>
            </w:pPr>
            <w:r w:rsidRPr="0060296C">
              <w:rPr>
                <w:b/>
                <w:bCs/>
                <w:sz w:val="20"/>
              </w:rPr>
              <w:t>203,223</w:t>
            </w:r>
          </w:p>
        </w:tc>
        <w:tc>
          <w:tcPr>
            <w:tcW w:w="178" w:type="dxa"/>
            <w:vAlign w:val="bottom"/>
          </w:tcPr>
          <w:p w14:paraId="418E280C" w14:textId="77777777" w:rsidR="00FA4607" w:rsidRPr="00307389" w:rsidRDefault="00FA4607" w:rsidP="00FA4607">
            <w:pPr>
              <w:tabs>
                <w:tab w:val="decimal" w:pos="1000"/>
              </w:tabs>
              <w:spacing w:line="240" w:lineRule="atLeast"/>
              <w:rPr>
                <w:sz w:val="20"/>
              </w:rPr>
            </w:pPr>
          </w:p>
        </w:tc>
        <w:tc>
          <w:tcPr>
            <w:tcW w:w="992" w:type="dxa"/>
            <w:vAlign w:val="bottom"/>
          </w:tcPr>
          <w:p w14:paraId="05A320B7" w14:textId="77777777" w:rsidR="00FA4607" w:rsidRPr="00307389" w:rsidRDefault="00FA4607" w:rsidP="00FA4607">
            <w:pPr>
              <w:tabs>
                <w:tab w:val="decimal" w:pos="550"/>
              </w:tabs>
              <w:spacing w:line="240" w:lineRule="atLeast"/>
              <w:rPr>
                <w:sz w:val="20"/>
              </w:rPr>
            </w:pPr>
          </w:p>
        </w:tc>
        <w:tc>
          <w:tcPr>
            <w:tcW w:w="178" w:type="dxa"/>
            <w:vAlign w:val="bottom"/>
          </w:tcPr>
          <w:p w14:paraId="5E2AC37A" w14:textId="77777777" w:rsidR="00FA4607" w:rsidRPr="00307389" w:rsidRDefault="00FA4607" w:rsidP="00FA4607">
            <w:pPr>
              <w:tabs>
                <w:tab w:val="decimal" w:pos="730"/>
              </w:tabs>
              <w:spacing w:line="240" w:lineRule="atLeast"/>
              <w:rPr>
                <w:sz w:val="20"/>
              </w:rPr>
            </w:pPr>
          </w:p>
        </w:tc>
        <w:tc>
          <w:tcPr>
            <w:tcW w:w="992" w:type="dxa"/>
            <w:vAlign w:val="bottom"/>
          </w:tcPr>
          <w:p w14:paraId="299A0599" w14:textId="77777777" w:rsidR="00FA4607" w:rsidRPr="00307389" w:rsidRDefault="00FA4607" w:rsidP="00FA4607">
            <w:pPr>
              <w:tabs>
                <w:tab w:val="decimal" w:pos="823"/>
              </w:tabs>
              <w:spacing w:line="240" w:lineRule="atLeast"/>
              <w:jc w:val="center"/>
              <w:rPr>
                <w:sz w:val="20"/>
              </w:rPr>
            </w:pPr>
          </w:p>
        </w:tc>
        <w:tc>
          <w:tcPr>
            <w:tcW w:w="178" w:type="dxa"/>
            <w:vAlign w:val="bottom"/>
          </w:tcPr>
          <w:p w14:paraId="14D5961A" w14:textId="77777777" w:rsidR="00FA4607" w:rsidRPr="00307389" w:rsidRDefault="00FA4607" w:rsidP="00FA4607">
            <w:pPr>
              <w:tabs>
                <w:tab w:val="decimal" w:pos="730"/>
              </w:tabs>
              <w:spacing w:line="240" w:lineRule="atLeast"/>
              <w:rPr>
                <w:sz w:val="20"/>
              </w:rPr>
            </w:pPr>
          </w:p>
        </w:tc>
        <w:tc>
          <w:tcPr>
            <w:tcW w:w="992" w:type="dxa"/>
            <w:vAlign w:val="bottom"/>
          </w:tcPr>
          <w:p w14:paraId="60EC1CEA" w14:textId="77777777" w:rsidR="00FA4607" w:rsidRPr="00307389" w:rsidRDefault="00FA4607" w:rsidP="00FA4607">
            <w:pPr>
              <w:tabs>
                <w:tab w:val="decimal" w:pos="555"/>
              </w:tabs>
              <w:spacing w:line="240" w:lineRule="atLeast"/>
              <w:rPr>
                <w:sz w:val="20"/>
              </w:rPr>
            </w:pPr>
          </w:p>
        </w:tc>
        <w:tc>
          <w:tcPr>
            <w:tcW w:w="178" w:type="dxa"/>
          </w:tcPr>
          <w:p w14:paraId="5D1E230F" w14:textId="77777777" w:rsidR="00FA4607" w:rsidRPr="00307389" w:rsidRDefault="00FA4607" w:rsidP="00FA4607">
            <w:pPr>
              <w:tabs>
                <w:tab w:val="decimal" w:pos="730"/>
              </w:tabs>
              <w:spacing w:line="240" w:lineRule="atLeast"/>
              <w:rPr>
                <w:sz w:val="20"/>
              </w:rPr>
            </w:pPr>
          </w:p>
        </w:tc>
        <w:tc>
          <w:tcPr>
            <w:tcW w:w="1173" w:type="dxa"/>
            <w:vAlign w:val="bottom"/>
          </w:tcPr>
          <w:p w14:paraId="6833DF6C" w14:textId="77777777" w:rsidR="00FA4607" w:rsidRPr="00307389" w:rsidRDefault="00FA4607" w:rsidP="00FA4607">
            <w:pPr>
              <w:tabs>
                <w:tab w:val="decimal" w:pos="910"/>
              </w:tabs>
              <w:spacing w:line="240" w:lineRule="atLeast"/>
              <w:rPr>
                <w:sz w:val="20"/>
              </w:rPr>
            </w:pPr>
          </w:p>
        </w:tc>
      </w:tr>
      <w:tr w:rsidR="00FA4607" w:rsidRPr="00CC2561" w14:paraId="5AD61958" w14:textId="77777777" w:rsidTr="00623521">
        <w:trPr>
          <w:cantSplit/>
        </w:trPr>
        <w:tc>
          <w:tcPr>
            <w:tcW w:w="3888" w:type="dxa"/>
          </w:tcPr>
          <w:p w14:paraId="440F46E4" w14:textId="77777777" w:rsidR="00FA4607" w:rsidRPr="00307389" w:rsidRDefault="00FA4607" w:rsidP="00FA4607">
            <w:pPr>
              <w:tabs>
                <w:tab w:val="left" w:pos="190"/>
              </w:tabs>
              <w:spacing w:line="240" w:lineRule="atLeast"/>
              <w:rPr>
                <w:b/>
                <w:bCs/>
                <w:sz w:val="20"/>
              </w:rPr>
            </w:pPr>
            <w:r w:rsidRPr="00307389">
              <w:rPr>
                <w:b/>
                <w:bCs/>
                <w:sz w:val="20"/>
              </w:rPr>
              <w:t>Total financial assets</w:t>
            </w:r>
          </w:p>
        </w:tc>
        <w:tc>
          <w:tcPr>
            <w:tcW w:w="1351" w:type="dxa"/>
            <w:tcBorders>
              <w:top w:val="single" w:sz="4" w:space="0" w:color="auto"/>
              <w:bottom w:val="double" w:sz="4" w:space="0" w:color="auto"/>
            </w:tcBorders>
            <w:vAlign w:val="bottom"/>
          </w:tcPr>
          <w:p w14:paraId="191F6602" w14:textId="2A72FD37" w:rsidR="00FA4607" w:rsidRPr="00307389" w:rsidRDefault="00FA4607" w:rsidP="00FA4607">
            <w:pPr>
              <w:tabs>
                <w:tab w:val="decimal" w:pos="1082"/>
              </w:tabs>
              <w:spacing w:line="240" w:lineRule="atLeast"/>
              <w:rPr>
                <w:b/>
                <w:bCs/>
                <w:sz w:val="20"/>
              </w:rPr>
            </w:pPr>
            <w:r w:rsidRPr="0060296C">
              <w:rPr>
                <w:b/>
                <w:bCs/>
                <w:sz w:val="20"/>
              </w:rPr>
              <w:t>211,161</w:t>
            </w:r>
          </w:p>
        </w:tc>
        <w:tc>
          <w:tcPr>
            <w:tcW w:w="186" w:type="dxa"/>
          </w:tcPr>
          <w:p w14:paraId="649911A6" w14:textId="77777777" w:rsidR="00FA4607" w:rsidRPr="00307389" w:rsidRDefault="00FA4607" w:rsidP="00FA4607">
            <w:pPr>
              <w:tabs>
                <w:tab w:val="decimal" w:pos="1000"/>
              </w:tabs>
              <w:spacing w:line="240" w:lineRule="atLeast"/>
              <w:rPr>
                <w:b/>
                <w:bCs/>
                <w:sz w:val="20"/>
              </w:rPr>
            </w:pPr>
          </w:p>
        </w:tc>
        <w:tc>
          <w:tcPr>
            <w:tcW w:w="1343" w:type="dxa"/>
            <w:tcBorders>
              <w:top w:val="single" w:sz="4" w:space="0" w:color="auto"/>
              <w:bottom w:val="double" w:sz="4" w:space="0" w:color="auto"/>
            </w:tcBorders>
          </w:tcPr>
          <w:p w14:paraId="5F46EC9D" w14:textId="0A270574" w:rsidR="00FA4607" w:rsidRPr="00307389" w:rsidRDefault="00FA4607" w:rsidP="00FA4607">
            <w:pPr>
              <w:tabs>
                <w:tab w:val="decimal" w:pos="1086"/>
              </w:tabs>
              <w:spacing w:line="240" w:lineRule="atLeast"/>
              <w:rPr>
                <w:b/>
                <w:bCs/>
                <w:sz w:val="20"/>
              </w:rPr>
            </w:pPr>
            <w:r w:rsidRPr="0060296C">
              <w:rPr>
                <w:b/>
                <w:bCs/>
                <w:sz w:val="20"/>
              </w:rPr>
              <w:t>203,223</w:t>
            </w:r>
          </w:p>
        </w:tc>
        <w:tc>
          <w:tcPr>
            <w:tcW w:w="178" w:type="dxa"/>
            <w:vAlign w:val="bottom"/>
          </w:tcPr>
          <w:p w14:paraId="3EF01EAC" w14:textId="77777777" w:rsidR="00FA4607" w:rsidRPr="00307389" w:rsidRDefault="00FA4607" w:rsidP="00FA4607">
            <w:pPr>
              <w:tabs>
                <w:tab w:val="decimal" w:pos="1000"/>
              </w:tabs>
              <w:spacing w:line="240" w:lineRule="atLeast"/>
              <w:rPr>
                <w:b/>
                <w:bCs/>
                <w:sz w:val="20"/>
              </w:rPr>
            </w:pPr>
          </w:p>
        </w:tc>
        <w:tc>
          <w:tcPr>
            <w:tcW w:w="1441" w:type="dxa"/>
            <w:tcBorders>
              <w:top w:val="single" w:sz="4" w:space="0" w:color="auto"/>
              <w:bottom w:val="double" w:sz="4" w:space="0" w:color="auto"/>
            </w:tcBorders>
            <w:vAlign w:val="bottom"/>
          </w:tcPr>
          <w:p w14:paraId="1CD58BF2" w14:textId="70D4326D" w:rsidR="00FA4607" w:rsidRPr="00307389" w:rsidRDefault="00FA4607" w:rsidP="00FA4607">
            <w:pPr>
              <w:tabs>
                <w:tab w:val="decimal" w:pos="1173"/>
              </w:tabs>
              <w:spacing w:line="240" w:lineRule="atLeast"/>
              <w:rPr>
                <w:b/>
                <w:bCs/>
                <w:sz w:val="20"/>
              </w:rPr>
            </w:pPr>
            <w:r w:rsidRPr="0060296C">
              <w:rPr>
                <w:b/>
                <w:bCs/>
                <w:sz w:val="20"/>
              </w:rPr>
              <w:t>60,000</w:t>
            </w:r>
          </w:p>
        </w:tc>
        <w:tc>
          <w:tcPr>
            <w:tcW w:w="178" w:type="dxa"/>
            <w:vAlign w:val="bottom"/>
          </w:tcPr>
          <w:p w14:paraId="47668620" w14:textId="77777777" w:rsidR="00FA4607" w:rsidRPr="00307389" w:rsidRDefault="00FA4607" w:rsidP="00FA4607">
            <w:pPr>
              <w:tabs>
                <w:tab w:val="decimal" w:pos="1000"/>
              </w:tabs>
              <w:spacing w:line="240" w:lineRule="atLeast"/>
              <w:rPr>
                <w:b/>
                <w:bCs/>
                <w:sz w:val="20"/>
              </w:rPr>
            </w:pPr>
          </w:p>
        </w:tc>
        <w:tc>
          <w:tcPr>
            <w:tcW w:w="1263" w:type="dxa"/>
            <w:tcBorders>
              <w:top w:val="single" w:sz="4" w:space="0" w:color="auto"/>
              <w:bottom w:val="double" w:sz="4" w:space="0" w:color="auto"/>
            </w:tcBorders>
            <w:vAlign w:val="bottom"/>
          </w:tcPr>
          <w:p w14:paraId="433450D7" w14:textId="5C27B688" w:rsidR="00FA4607" w:rsidRPr="00307389" w:rsidRDefault="00FA4607" w:rsidP="00FA4607">
            <w:pPr>
              <w:tabs>
                <w:tab w:val="decimal" w:pos="1000"/>
              </w:tabs>
              <w:spacing w:line="240" w:lineRule="atLeast"/>
              <w:rPr>
                <w:b/>
                <w:bCs/>
                <w:sz w:val="20"/>
              </w:rPr>
            </w:pPr>
            <w:r w:rsidRPr="0060296C">
              <w:rPr>
                <w:b/>
                <w:bCs/>
                <w:sz w:val="20"/>
              </w:rPr>
              <w:t>474,384</w:t>
            </w:r>
          </w:p>
        </w:tc>
        <w:tc>
          <w:tcPr>
            <w:tcW w:w="178" w:type="dxa"/>
            <w:vAlign w:val="bottom"/>
          </w:tcPr>
          <w:p w14:paraId="490E326E" w14:textId="77777777" w:rsidR="00FA4607" w:rsidRPr="00307389" w:rsidRDefault="00FA4607" w:rsidP="00FA4607">
            <w:pPr>
              <w:tabs>
                <w:tab w:val="decimal" w:pos="1000"/>
              </w:tabs>
              <w:spacing w:line="240" w:lineRule="atLeast"/>
              <w:rPr>
                <w:b/>
                <w:bCs/>
                <w:sz w:val="20"/>
              </w:rPr>
            </w:pPr>
          </w:p>
        </w:tc>
        <w:tc>
          <w:tcPr>
            <w:tcW w:w="992" w:type="dxa"/>
            <w:vAlign w:val="bottom"/>
          </w:tcPr>
          <w:p w14:paraId="40B17622" w14:textId="77777777" w:rsidR="00FA4607" w:rsidRPr="00307389" w:rsidRDefault="00FA4607" w:rsidP="00FA4607">
            <w:pPr>
              <w:tabs>
                <w:tab w:val="decimal" w:pos="730"/>
              </w:tabs>
              <w:spacing w:line="240" w:lineRule="atLeast"/>
              <w:rPr>
                <w:sz w:val="20"/>
              </w:rPr>
            </w:pPr>
          </w:p>
        </w:tc>
        <w:tc>
          <w:tcPr>
            <w:tcW w:w="178" w:type="dxa"/>
            <w:vAlign w:val="bottom"/>
          </w:tcPr>
          <w:p w14:paraId="730DDDD3" w14:textId="77777777" w:rsidR="00FA4607" w:rsidRPr="00307389" w:rsidRDefault="00FA4607" w:rsidP="00FA4607">
            <w:pPr>
              <w:tabs>
                <w:tab w:val="decimal" w:pos="730"/>
              </w:tabs>
              <w:spacing w:line="240" w:lineRule="atLeast"/>
              <w:rPr>
                <w:b/>
                <w:bCs/>
                <w:sz w:val="20"/>
              </w:rPr>
            </w:pPr>
          </w:p>
        </w:tc>
        <w:tc>
          <w:tcPr>
            <w:tcW w:w="992" w:type="dxa"/>
            <w:vAlign w:val="bottom"/>
          </w:tcPr>
          <w:p w14:paraId="7603E1EF" w14:textId="77777777" w:rsidR="00FA4607" w:rsidRPr="00307389" w:rsidRDefault="00FA4607" w:rsidP="00FA4607">
            <w:pPr>
              <w:tabs>
                <w:tab w:val="decimal" w:pos="539"/>
              </w:tabs>
              <w:spacing w:line="240" w:lineRule="atLeast"/>
              <w:rPr>
                <w:b/>
                <w:bCs/>
                <w:sz w:val="20"/>
              </w:rPr>
            </w:pPr>
          </w:p>
        </w:tc>
        <w:tc>
          <w:tcPr>
            <w:tcW w:w="178" w:type="dxa"/>
            <w:vAlign w:val="bottom"/>
          </w:tcPr>
          <w:p w14:paraId="0DFF7873" w14:textId="77777777" w:rsidR="00FA4607" w:rsidRPr="00307389" w:rsidRDefault="00FA4607" w:rsidP="00FA4607">
            <w:pPr>
              <w:tabs>
                <w:tab w:val="decimal" w:pos="730"/>
              </w:tabs>
              <w:spacing w:line="240" w:lineRule="atLeast"/>
              <w:rPr>
                <w:b/>
                <w:bCs/>
                <w:sz w:val="20"/>
              </w:rPr>
            </w:pPr>
          </w:p>
        </w:tc>
        <w:tc>
          <w:tcPr>
            <w:tcW w:w="992" w:type="dxa"/>
            <w:vAlign w:val="bottom"/>
          </w:tcPr>
          <w:p w14:paraId="1CBC998A" w14:textId="77777777" w:rsidR="00FA4607" w:rsidRPr="00307389" w:rsidRDefault="00FA4607" w:rsidP="00FA4607">
            <w:pPr>
              <w:tabs>
                <w:tab w:val="decimal" w:pos="730"/>
              </w:tabs>
              <w:spacing w:line="240" w:lineRule="atLeast"/>
              <w:rPr>
                <w:sz w:val="20"/>
              </w:rPr>
            </w:pPr>
          </w:p>
        </w:tc>
        <w:tc>
          <w:tcPr>
            <w:tcW w:w="178" w:type="dxa"/>
            <w:vAlign w:val="bottom"/>
          </w:tcPr>
          <w:p w14:paraId="0A5AFABC" w14:textId="77777777" w:rsidR="00FA4607" w:rsidRPr="00307389" w:rsidRDefault="00FA4607" w:rsidP="00FA4607">
            <w:pPr>
              <w:tabs>
                <w:tab w:val="decimal" w:pos="730"/>
              </w:tabs>
              <w:spacing w:line="240" w:lineRule="atLeast"/>
              <w:rPr>
                <w:b/>
                <w:bCs/>
                <w:sz w:val="20"/>
              </w:rPr>
            </w:pPr>
          </w:p>
        </w:tc>
        <w:tc>
          <w:tcPr>
            <w:tcW w:w="1173" w:type="dxa"/>
            <w:vAlign w:val="bottom"/>
          </w:tcPr>
          <w:p w14:paraId="5F51A93B" w14:textId="77777777" w:rsidR="00FA4607" w:rsidRPr="00307389" w:rsidRDefault="00FA4607" w:rsidP="00FA4607">
            <w:pPr>
              <w:tabs>
                <w:tab w:val="decimal" w:pos="910"/>
              </w:tabs>
              <w:spacing w:line="240" w:lineRule="atLeast"/>
              <w:rPr>
                <w:b/>
                <w:bCs/>
                <w:sz w:val="20"/>
              </w:rPr>
            </w:pPr>
          </w:p>
        </w:tc>
      </w:tr>
    </w:tbl>
    <w:p w14:paraId="629727CC" w14:textId="77777777" w:rsidR="00332E21" w:rsidRPr="00CC2561" w:rsidRDefault="00332E21">
      <w:pPr>
        <w:rPr>
          <w:rFonts w:cstheme="minorBidi"/>
          <w:cs/>
          <w:lang w:bidi="th-TH"/>
        </w:rPr>
      </w:pPr>
    </w:p>
    <w:p w14:paraId="5BDEAD5A" w14:textId="77777777" w:rsidR="00332E21" w:rsidRPr="00CC2561" w:rsidRDefault="00332E21"/>
    <w:p w14:paraId="08AD3349" w14:textId="77777777" w:rsidR="00332E21" w:rsidRPr="00CC2561" w:rsidRDefault="00332E21"/>
    <w:p w14:paraId="779525F9" w14:textId="77777777" w:rsidR="00332E21" w:rsidRPr="00CC2561" w:rsidRDefault="00332E21" w:rsidP="00477E7C">
      <w:pPr>
        <w:tabs>
          <w:tab w:val="decimal" w:pos="1090"/>
        </w:tabs>
        <w:spacing w:line="240" w:lineRule="auto"/>
        <w:rPr>
          <w:rFonts w:cstheme="minorBidi"/>
          <w:sz w:val="20"/>
          <w:szCs w:val="25"/>
          <w:cs/>
          <w:lang w:bidi="th-TH"/>
        </w:rPr>
      </w:pPr>
      <w:r w:rsidRPr="00CC2561">
        <w:rPr>
          <w:sz w:val="20"/>
        </w:rPr>
        <w:br w:type="page"/>
      </w:r>
    </w:p>
    <w:tbl>
      <w:tblPr>
        <w:tblW w:w="14697" w:type="dxa"/>
        <w:tblInd w:w="349" w:type="dxa"/>
        <w:tblLayout w:type="fixed"/>
        <w:tblCellMar>
          <w:left w:w="79" w:type="dxa"/>
          <w:right w:w="79" w:type="dxa"/>
        </w:tblCellMar>
        <w:tblLook w:val="0000" w:firstRow="0" w:lastRow="0" w:firstColumn="0" w:lastColumn="0" w:noHBand="0" w:noVBand="0"/>
      </w:tblPr>
      <w:tblGrid>
        <w:gridCol w:w="3888"/>
        <w:gridCol w:w="1359"/>
        <w:gridCol w:w="180"/>
        <w:gridCol w:w="1342"/>
        <w:gridCol w:w="178"/>
        <w:gridCol w:w="1434"/>
        <w:gridCol w:w="178"/>
        <w:gridCol w:w="1278"/>
        <w:gridCol w:w="178"/>
        <w:gridCol w:w="987"/>
        <w:gridCol w:w="178"/>
        <w:gridCol w:w="987"/>
        <w:gridCol w:w="178"/>
        <w:gridCol w:w="987"/>
        <w:gridCol w:w="178"/>
        <w:gridCol w:w="1187"/>
      </w:tblGrid>
      <w:tr w:rsidR="00332E21" w:rsidRPr="00CC2561" w14:paraId="3CE52CDE" w14:textId="77777777" w:rsidTr="001B4D68">
        <w:trPr>
          <w:cantSplit/>
          <w:trHeight w:val="60"/>
          <w:tblHeader/>
        </w:trPr>
        <w:tc>
          <w:tcPr>
            <w:tcW w:w="3888" w:type="dxa"/>
            <w:vAlign w:val="bottom"/>
          </w:tcPr>
          <w:p w14:paraId="2FDEB2FA" w14:textId="77777777" w:rsidR="00332E21" w:rsidRPr="00CC2561" w:rsidRDefault="00332E21">
            <w:pPr>
              <w:tabs>
                <w:tab w:val="left" w:pos="100"/>
              </w:tabs>
              <w:spacing w:line="240" w:lineRule="auto"/>
              <w:ind w:left="100" w:firstLine="2"/>
              <w:rPr>
                <w:b/>
                <w:bCs/>
                <w:i/>
                <w:iCs/>
                <w:sz w:val="20"/>
              </w:rPr>
            </w:pPr>
          </w:p>
        </w:tc>
        <w:tc>
          <w:tcPr>
            <w:tcW w:w="10804" w:type="dxa"/>
            <w:gridSpan w:val="15"/>
            <w:vAlign w:val="bottom"/>
          </w:tcPr>
          <w:p w14:paraId="0D84DB7E" w14:textId="5E2699F3" w:rsidR="00332E21" w:rsidRPr="00CC2561" w:rsidRDefault="00332E21">
            <w:pPr>
              <w:spacing w:line="240" w:lineRule="auto"/>
              <w:ind w:right="-79"/>
              <w:jc w:val="center"/>
              <w:rPr>
                <w:sz w:val="20"/>
              </w:rPr>
            </w:pPr>
            <w:r w:rsidRPr="00CC2561">
              <w:rPr>
                <w:b/>
                <w:bCs/>
                <w:sz w:val="20"/>
              </w:rPr>
              <w:t>Separate financial statement</w:t>
            </w:r>
            <w:r w:rsidR="008B72C3">
              <w:rPr>
                <w:b/>
                <w:bCs/>
                <w:sz w:val="20"/>
              </w:rPr>
              <w:t>s</w:t>
            </w:r>
          </w:p>
        </w:tc>
      </w:tr>
      <w:tr w:rsidR="00332E21" w:rsidRPr="00CC2561" w14:paraId="6D8D927E" w14:textId="77777777" w:rsidTr="001B4D68">
        <w:trPr>
          <w:cantSplit/>
          <w:trHeight w:val="74"/>
          <w:tblHeader/>
        </w:trPr>
        <w:tc>
          <w:tcPr>
            <w:tcW w:w="3888" w:type="dxa"/>
            <w:vAlign w:val="bottom"/>
          </w:tcPr>
          <w:p w14:paraId="3EF70E0D" w14:textId="77777777" w:rsidR="00332E21" w:rsidRPr="00CC2561" w:rsidDel="00A71EB6" w:rsidRDefault="00332E21">
            <w:pPr>
              <w:tabs>
                <w:tab w:val="left" w:pos="100"/>
              </w:tabs>
              <w:spacing w:line="240" w:lineRule="auto"/>
              <w:ind w:left="100" w:hanging="100"/>
              <w:rPr>
                <w:b/>
                <w:bCs/>
                <w:i/>
                <w:iCs/>
                <w:sz w:val="20"/>
              </w:rPr>
            </w:pPr>
          </w:p>
        </w:tc>
        <w:tc>
          <w:tcPr>
            <w:tcW w:w="5944" w:type="dxa"/>
            <w:gridSpan w:val="7"/>
            <w:vAlign w:val="bottom"/>
          </w:tcPr>
          <w:p w14:paraId="26E2D48D" w14:textId="77777777" w:rsidR="00332E21" w:rsidRPr="00CC2561" w:rsidRDefault="00332E21">
            <w:pPr>
              <w:spacing w:line="240" w:lineRule="auto"/>
              <w:jc w:val="center"/>
              <w:rPr>
                <w:sz w:val="20"/>
              </w:rPr>
            </w:pPr>
            <w:r w:rsidRPr="00CC2561">
              <w:rPr>
                <w:sz w:val="20"/>
              </w:rPr>
              <w:t>Carrying amount</w:t>
            </w:r>
          </w:p>
        </w:tc>
        <w:tc>
          <w:tcPr>
            <w:tcW w:w="178" w:type="dxa"/>
            <w:vAlign w:val="bottom"/>
          </w:tcPr>
          <w:p w14:paraId="6700F82B" w14:textId="77777777" w:rsidR="00332E21" w:rsidRPr="00CC2561" w:rsidRDefault="00332E21">
            <w:pPr>
              <w:spacing w:line="240" w:lineRule="auto"/>
              <w:jc w:val="center"/>
              <w:rPr>
                <w:sz w:val="20"/>
              </w:rPr>
            </w:pPr>
          </w:p>
        </w:tc>
        <w:tc>
          <w:tcPr>
            <w:tcW w:w="4682" w:type="dxa"/>
            <w:gridSpan w:val="7"/>
            <w:vAlign w:val="bottom"/>
          </w:tcPr>
          <w:p w14:paraId="2B3D6662" w14:textId="77777777" w:rsidR="00332E21" w:rsidRPr="00CC2561" w:rsidRDefault="00332E21">
            <w:pPr>
              <w:spacing w:line="240" w:lineRule="auto"/>
              <w:ind w:right="-79"/>
              <w:jc w:val="center"/>
              <w:rPr>
                <w:sz w:val="20"/>
              </w:rPr>
            </w:pPr>
            <w:r w:rsidRPr="00CC2561">
              <w:rPr>
                <w:sz w:val="20"/>
              </w:rPr>
              <w:t>Fair value</w:t>
            </w:r>
            <w:r w:rsidRPr="00CC2561" w:rsidDel="00A71EB6">
              <w:rPr>
                <w:sz w:val="20"/>
              </w:rPr>
              <w:t xml:space="preserve"> </w:t>
            </w:r>
          </w:p>
        </w:tc>
      </w:tr>
      <w:tr w:rsidR="00332E21" w:rsidRPr="00CC2561" w14:paraId="403EDCAB" w14:textId="77777777" w:rsidTr="001B4D68">
        <w:trPr>
          <w:cantSplit/>
          <w:trHeight w:val="60"/>
          <w:tblHeader/>
        </w:trPr>
        <w:tc>
          <w:tcPr>
            <w:tcW w:w="3888" w:type="dxa"/>
            <w:vAlign w:val="bottom"/>
          </w:tcPr>
          <w:p w14:paraId="6B39E441" w14:textId="05B1A44E" w:rsidR="00332E21" w:rsidRPr="00CC2561" w:rsidRDefault="00332E21">
            <w:pPr>
              <w:tabs>
                <w:tab w:val="left" w:pos="100"/>
              </w:tabs>
              <w:spacing w:line="240" w:lineRule="auto"/>
              <w:ind w:left="100" w:hanging="100"/>
              <w:rPr>
                <w:b/>
                <w:bCs/>
                <w:i/>
                <w:iCs/>
                <w:sz w:val="20"/>
              </w:rPr>
            </w:pPr>
            <w:r w:rsidRPr="00CC2561">
              <w:rPr>
                <w:b/>
                <w:bCs/>
                <w:i/>
                <w:iCs/>
                <w:sz w:val="20"/>
              </w:rPr>
              <w:t xml:space="preserve">At </w:t>
            </w:r>
            <w:r w:rsidR="009676DC">
              <w:rPr>
                <w:b/>
                <w:bCs/>
                <w:i/>
                <w:iCs/>
                <w:sz w:val="20"/>
              </w:rPr>
              <w:t>31 March 2026</w:t>
            </w:r>
          </w:p>
        </w:tc>
        <w:tc>
          <w:tcPr>
            <w:tcW w:w="1359" w:type="dxa"/>
            <w:vAlign w:val="bottom"/>
          </w:tcPr>
          <w:p w14:paraId="26F694D1" w14:textId="77777777" w:rsidR="00332E21" w:rsidRPr="00CC2561" w:rsidRDefault="00332E21">
            <w:pPr>
              <w:spacing w:line="240" w:lineRule="auto"/>
              <w:ind w:left="-82" w:right="-85"/>
              <w:jc w:val="center"/>
              <w:rPr>
                <w:sz w:val="20"/>
              </w:rPr>
            </w:pPr>
            <w:r w:rsidRPr="00CC2561">
              <w:rPr>
                <w:sz w:val="20"/>
              </w:rPr>
              <w:t>Financial instruments measured at FVTPL</w:t>
            </w:r>
          </w:p>
        </w:tc>
        <w:tc>
          <w:tcPr>
            <w:tcW w:w="180" w:type="dxa"/>
            <w:vAlign w:val="bottom"/>
          </w:tcPr>
          <w:p w14:paraId="5CB7CB80" w14:textId="77777777" w:rsidR="00332E21" w:rsidRPr="00CC2561" w:rsidRDefault="00332E21">
            <w:pPr>
              <w:spacing w:line="240" w:lineRule="auto"/>
              <w:jc w:val="center"/>
              <w:rPr>
                <w:sz w:val="20"/>
              </w:rPr>
            </w:pPr>
          </w:p>
        </w:tc>
        <w:tc>
          <w:tcPr>
            <w:tcW w:w="1342" w:type="dxa"/>
            <w:vAlign w:val="bottom"/>
          </w:tcPr>
          <w:p w14:paraId="1206C279" w14:textId="77777777" w:rsidR="00332E21" w:rsidRPr="00CC2561" w:rsidRDefault="00332E21">
            <w:pPr>
              <w:spacing w:line="240" w:lineRule="auto"/>
              <w:ind w:left="-89" w:right="-79"/>
              <w:jc w:val="center"/>
              <w:rPr>
                <w:sz w:val="20"/>
              </w:rPr>
            </w:pPr>
            <w:r w:rsidRPr="00CC2561">
              <w:rPr>
                <w:sz w:val="20"/>
              </w:rPr>
              <w:t>Financial instruments measured at FVOCI</w:t>
            </w:r>
          </w:p>
        </w:tc>
        <w:tc>
          <w:tcPr>
            <w:tcW w:w="178" w:type="dxa"/>
            <w:vAlign w:val="bottom"/>
          </w:tcPr>
          <w:p w14:paraId="285F4EAF" w14:textId="77777777" w:rsidR="00332E21" w:rsidRPr="00CC2561" w:rsidRDefault="00332E21">
            <w:pPr>
              <w:spacing w:line="240" w:lineRule="auto"/>
              <w:jc w:val="center"/>
              <w:rPr>
                <w:sz w:val="20"/>
              </w:rPr>
            </w:pPr>
          </w:p>
        </w:tc>
        <w:tc>
          <w:tcPr>
            <w:tcW w:w="1434" w:type="dxa"/>
            <w:vAlign w:val="bottom"/>
          </w:tcPr>
          <w:p w14:paraId="6B5A6849" w14:textId="77777777" w:rsidR="00332E21" w:rsidRPr="00CC2561" w:rsidRDefault="00332E21">
            <w:pPr>
              <w:spacing w:line="240" w:lineRule="auto"/>
              <w:ind w:left="-70" w:right="-80"/>
              <w:jc w:val="center"/>
              <w:rPr>
                <w:sz w:val="20"/>
              </w:rPr>
            </w:pPr>
            <w:r w:rsidRPr="00CC2561">
              <w:rPr>
                <w:sz w:val="20"/>
              </w:rPr>
              <w:t>Financial instruments measured at amortised cost</w:t>
            </w:r>
          </w:p>
        </w:tc>
        <w:tc>
          <w:tcPr>
            <w:tcW w:w="178" w:type="dxa"/>
            <w:vAlign w:val="bottom"/>
          </w:tcPr>
          <w:p w14:paraId="065FBB20" w14:textId="77777777" w:rsidR="00332E21" w:rsidRPr="00CC2561" w:rsidRDefault="00332E21">
            <w:pPr>
              <w:spacing w:line="240" w:lineRule="auto"/>
              <w:jc w:val="center"/>
              <w:rPr>
                <w:sz w:val="20"/>
              </w:rPr>
            </w:pPr>
          </w:p>
        </w:tc>
        <w:tc>
          <w:tcPr>
            <w:tcW w:w="1278" w:type="dxa"/>
            <w:vAlign w:val="bottom"/>
          </w:tcPr>
          <w:p w14:paraId="219A5ED1" w14:textId="77777777" w:rsidR="00332E21" w:rsidRPr="00CC2561" w:rsidRDefault="00332E21">
            <w:pPr>
              <w:spacing w:line="240" w:lineRule="auto"/>
              <w:ind w:left="-79" w:right="-79"/>
              <w:jc w:val="center"/>
              <w:rPr>
                <w:sz w:val="20"/>
              </w:rPr>
            </w:pPr>
            <w:r w:rsidRPr="00CC2561">
              <w:rPr>
                <w:sz w:val="20"/>
              </w:rPr>
              <w:t>Total</w:t>
            </w:r>
          </w:p>
        </w:tc>
        <w:tc>
          <w:tcPr>
            <w:tcW w:w="178" w:type="dxa"/>
            <w:vAlign w:val="bottom"/>
          </w:tcPr>
          <w:p w14:paraId="3A344780" w14:textId="77777777" w:rsidR="00332E21" w:rsidRPr="00CC2561" w:rsidRDefault="00332E21">
            <w:pPr>
              <w:spacing w:line="240" w:lineRule="auto"/>
              <w:jc w:val="center"/>
              <w:rPr>
                <w:sz w:val="20"/>
              </w:rPr>
            </w:pPr>
          </w:p>
        </w:tc>
        <w:tc>
          <w:tcPr>
            <w:tcW w:w="987" w:type="dxa"/>
            <w:vAlign w:val="bottom"/>
          </w:tcPr>
          <w:p w14:paraId="02A7CF99" w14:textId="77777777" w:rsidR="00332E21" w:rsidRPr="00CC2561" w:rsidRDefault="00332E21">
            <w:pPr>
              <w:spacing w:line="240" w:lineRule="auto"/>
              <w:ind w:left="-79" w:right="-79"/>
              <w:jc w:val="center"/>
              <w:rPr>
                <w:sz w:val="20"/>
              </w:rPr>
            </w:pPr>
            <w:r w:rsidRPr="00CC2561">
              <w:rPr>
                <w:sz w:val="20"/>
              </w:rPr>
              <w:t>Level 1</w:t>
            </w:r>
          </w:p>
        </w:tc>
        <w:tc>
          <w:tcPr>
            <w:tcW w:w="178" w:type="dxa"/>
            <w:vAlign w:val="bottom"/>
          </w:tcPr>
          <w:p w14:paraId="7AD3C8BE" w14:textId="77777777" w:rsidR="00332E21" w:rsidRPr="00CC2561" w:rsidRDefault="00332E21">
            <w:pPr>
              <w:spacing w:line="240" w:lineRule="auto"/>
              <w:jc w:val="center"/>
              <w:rPr>
                <w:sz w:val="20"/>
              </w:rPr>
            </w:pPr>
          </w:p>
        </w:tc>
        <w:tc>
          <w:tcPr>
            <w:tcW w:w="987" w:type="dxa"/>
            <w:vAlign w:val="bottom"/>
          </w:tcPr>
          <w:p w14:paraId="29C908A7" w14:textId="77777777" w:rsidR="00332E21" w:rsidRPr="00CC2561" w:rsidRDefault="00332E21">
            <w:pPr>
              <w:spacing w:line="240" w:lineRule="auto"/>
              <w:ind w:left="-79" w:right="-79"/>
              <w:jc w:val="center"/>
              <w:rPr>
                <w:sz w:val="20"/>
              </w:rPr>
            </w:pPr>
            <w:r w:rsidRPr="00CC2561">
              <w:rPr>
                <w:sz w:val="20"/>
              </w:rPr>
              <w:t>Level 2</w:t>
            </w:r>
          </w:p>
        </w:tc>
        <w:tc>
          <w:tcPr>
            <w:tcW w:w="178" w:type="dxa"/>
            <w:vAlign w:val="bottom"/>
          </w:tcPr>
          <w:p w14:paraId="205DC12B" w14:textId="77777777" w:rsidR="00332E21" w:rsidRPr="00CC2561" w:rsidRDefault="00332E21">
            <w:pPr>
              <w:spacing w:line="240" w:lineRule="auto"/>
              <w:jc w:val="center"/>
              <w:rPr>
                <w:sz w:val="20"/>
              </w:rPr>
            </w:pPr>
          </w:p>
        </w:tc>
        <w:tc>
          <w:tcPr>
            <w:tcW w:w="987" w:type="dxa"/>
            <w:vAlign w:val="bottom"/>
          </w:tcPr>
          <w:p w14:paraId="47C84192" w14:textId="77777777" w:rsidR="00332E21" w:rsidRPr="00CC2561" w:rsidRDefault="00332E21">
            <w:pPr>
              <w:spacing w:line="240" w:lineRule="auto"/>
              <w:ind w:left="-79" w:right="-79"/>
              <w:jc w:val="center"/>
              <w:rPr>
                <w:sz w:val="20"/>
              </w:rPr>
            </w:pPr>
            <w:r w:rsidRPr="00CC2561">
              <w:rPr>
                <w:sz w:val="20"/>
              </w:rPr>
              <w:t>Level 3</w:t>
            </w:r>
          </w:p>
        </w:tc>
        <w:tc>
          <w:tcPr>
            <w:tcW w:w="178" w:type="dxa"/>
            <w:vAlign w:val="bottom"/>
          </w:tcPr>
          <w:p w14:paraId="68886BA8" w14:textId="77777777" w:rsidR="00332E21" w:rsidRPr="00CC2561" w:rsidRDefault="00332E21">
            <w:pPr>
              <w:spacing w:line="240" w:lineRule="auto"/>
              <w:ind w:left="-79" w:right="-79"/>
              <w:jc w:val="center"/>
              <w:rPr>
                <w:sz w:val="20"/>
              </w:rPr>
            </w:pPr>
          </w:p>
        </w:tc>
        <w:tc>
          <w:tcPr>
            <w:tcW w:w="1187" w:type="dxa"/>
            <w:vAlign w:val="bottom"/>
          </w:tcPr>
          <w:p w14:paraId="54970244" w14:textId="77777777" w:rsidR="00332E21" w:rsidRPr="00CC2561" w:rsidRDefault="00332E21">
            <w:pPr>
              <w:spacing w:line="240" w:lineRule="auto"/>
              <w:ind w:left="-79" w:right="-79"/>
              <w:jc w:val="center"/>
              <w:rPr>
                <w:sz w:val="20"/>
              </w:rPr>
            </w:pPr>
            <w:r w:rsidRPr="00CC2561">
              <w:rPr>
                <w:sz w:val="20"/>
              </w:rPr>
              <w:t>Total</w:t>
            </w:r>
          </w:p>
        </w:tc>
      </w:tr>
      <w:tr w:rsidR="00332E21" w:rsidRPr="00CC2561" w14:paraId="49818B9B" w14:textId="77777777" w:rsidTr="001B4D68">
        <w:trPr>
          <w:cantSplit/>
          <w:trHeight w:val="60"/>
          <w:tblHeader/>
        </w:trPr>
        <w:tc>
          <w:tcPr>
            <w:tcW w:w="3888" w:type="dxa"/>
            <w:vAlign w:val="bottom"/>
          </w:tcPr>
          <w:p w14:paraId="46A47086" w14:textId="77777777" w:rsidR="00332E21" w:rsidRPr="00CC2561" w:rsidRDefault="00332E21">
            <w:pPr>
              <w:tabs>
                <w:tab w:val="left" w:pos="100"/>
              </w:tabs>
              <w:spacing w:line="240" w:lineRule="auto"/>
              <w:ind w:left="100" w:hanging="100"/>
              <w:rPr>
                <w:b/>
                <w:bCs/>
                <w:i/>
                <w:iCs/>
                <w:sz w:val="20"/>
              </w:rPr>
            </w:pPr>
          </w:p>
        </w:tc>
        <w:tc>
          <w:tcPr>
            <w:tcW w:w="10804" w:type="dxa"/>
            <w:gridSpan w:val="15"/>
            <w:vAlign w:val="bottom"/>
          </w:tcPr>
          <w:p w14:paraId="2D7DADCE" w14:textId="77777777" w:rsidR="00332E21" w:rsidRPr="00CC2561" w:rsidRDefault="00332E21">
            <w:pPr>
              <w:spacing w:line="240" w:lineRule="auto"/>
              <w:ind w:left="-79" w:right="-79"/>
              <w:jc w:val="center"/>
              <w:rPr>
                <w:sz w:val="20"/>
              </w:rPr>
            </w:pPr>
            <w:r w:rsidRPr="00CC2561">
              <w:rPr>
                <w:i/>
                <w:iCs/>
                <w:sz w:val="20"/>
              </w:rPr>
              <w:t>(in thousand Baht)</w:t>
            </w:r>
          </w:p>
        </w:tc>
      </w:tr>
      <w:tr w:rsidR="00332E21" w:rsidRPr="00CC2561" w14:paraId="53255B9F" w14:textId="77777777" w:rsidTr="001B4D68">
        <w:trPr>
          <w:cantSplit/>
        </w:trPr>
        <w:tc>
          <w:tcPr>
            <w:tcW w:w="3888" w:type="dxa"/>
          </w:tcPr>
          <w:p w14:paraId="09D59600" w14:textId="77777777" w:rsidR="00332E21" w:rsidRPr="00CC2561" w:rsidRDefault="00332E21">
            <w:pPr>
              <w:tabs>
                <w:tab w:val="left" w:pos="100"/>
              </w:tabs>
              <w:spacing w:line="240" w:lineRule="auto"/>
              <w:ind w:left="100" w:hanging="100"/>
              <w:rPr>
                <w:b/>
                <w:bCs/>
                <w:i/>
                <w:iCs/>
                <w:sz w:val="20"/>
              </w:rPr>
            </w:pPr>
            <w:r w:rsidRPr="00CC2561">
              <w:rPr>
                <w:rFonts w:cs="Angsana New"/>
                <w:b/>
                <w:bCs/>
                <w:i/>
                <w:iCs/>
                <w:sz w:val="20"/>
                <w:szCs w:val="25"/>
                <w:lang w:val="en-US" w:bidi="th-TH"/>
              </w:rPr>
              <w:t>F</w:t>
            </w:r>
            <w:r w:rsidRPr="00CC2561">
              <w:rPr>
                <w:b/>
                <w:bCs/>
                <w:i/>
                <w:iCs/>
                <w:sz w:val="20"/>
              </w:rPr>
              <w:t>inancial assets</w:t>
            </w:r>
          </w:p>
        </w:tc>
        <w:tc>
          <w:tcPr>
            <w:tcW w:w="1359" w:type="dxa"/>
          </w:tcPr>
          <w:p w14:paraId="61E8258F" w14:textId="77777777" w:rsidR="00332E21" w:rsidRPr="00CC2561" w:rsidRDefault="00332E21" w:rsidP="00E332F8">
            <w:pPr>
              <w:tabs>
                <w:tab w:val="decimal" w:pos="765"/>
              </w:tabs>
              <w:spacing w:line="240" w:lineRule="auto"/>
              <w:jc w:val="center"/>
              <w:rPr>
                <w:sz w:val="20"/>
              </w:rPr>
            </w:pPr>
          </w:p>
        </w:tc>
        <w:tc>
          <w:tcPr>
            <w:tcW w:w="180" w:type="dxa"/>
          </w:tcPr>
          <w:p w14:paraId="21F5DB8F" w14:textId="77777777" w:rsidR="00332E21" w:rsidRPr="00CC2561" w:rsidRDefault="00332E21">
            <w:pPr>
              <w:tabs>
                <w:tab w:val="decimal" w:pos="765"/>
              </w:tabs>
              <w:spacing w:line="240" w:lineRule="auto"/>
              <w:jc w:val="center"/>
              <w:rPr>
                <w:sz w:val="20"/>
              </w:rPr>
            </w:pPr>
          </w:p>
        </w:tc>
        <w:tc>
          <w:tcPr>
            <w:tcW w:w="1342" w:type="dxa"/>
          </w:tcPr>
          <w:p w14:paraId="6FF4B30B" w14:textId="77777777" w:rsidR="00332E21" w:rsidRPr="00CC2561" w:rsidRDefault="00332E21">
            <w:pPr>
              <w:tabs>
                <w:tab w:val="decimal" w:pos="765"/>
              </w:tabs>
              <w:spacing w:line="240" w:lineRule="auto"/>
              <w:jc w:val="center"/>
              <w:rPr>
                <w:sz w:val="20"/>
              </w:rPr>
            </w:pPr>
          </w:p>
        </w:tc>
        <w:tc>
          <w:tcPr>
            <w:tcW w:w="178" w:type="dxa"/>
            <w:vAlign w:val="bottom"/>
          </w:tcPr>
          <w:p w14:paraId="1985B2BF" w14:textId="77777777" w:rsidR="00332E21" w:rsidRPr="00CC2561" w:rsidRDefault="00332E21">
            <w:pPr>
              <w:tabs>
                <w:tab w:val="decimal" w:pos="765"/>
              </w:tabs>
              <w:spacing w:line="240" w:lineRule="auto"/>
              <w:jc w:val="center"/>
              <w:rPr>
                <w:sz w:val="20"/>
              </w:rPr>
            </w:pPr>
          </w:p>
        </w:tc>
        <w:tc>
          <w:tcPr>
            <w:tcW w:w="1434" w:type="dxa"/>
            <w:vAlign w:val="bottom"/>
          </w:tcPr>
          <w:p w14:paraId="392705B4" w14:textId="77777777" w:rsidR="00332E21" w:rsidRPr="00CC2561" w:rsidRDefault="00332E21">
            <w:pPr>
              <w:tabs>
                <w:tab w:val="decimal" w:pos="765"/>
              </w:tabs>
              <w:spacing w:line="240" w:lineRule="auto"/>
              <w:jc w:val="center"/>
              <w:rPr>
                <w:sz w:val="20"/>
              </w:rPr>
            </w:pPr>
          </w:p>
        </w:tc>
        <w:tc>
          <w:tcPr>
            <w:tcW w:w="178" w:type="dxa"/>
            <w:vAlign w:val="bottom"/>
          </w:tcPr>
          <w:p w14:paraId="2912ACB3" w14:textId="77777777" w:rsidR="00332E21" w:rsidRPr="00CC2561" w:rsidRDefault="00332E21">
            <w:pPr>
              <w:tabs>
                <w:tab w:val="decimal" w:pos="765"/>
              </w:tabs>
              <w:spacing w:line="240" w:lineRule="auto"/>
              <w:jc w:val="center"/>
              <w:rPr>
                <w:sz w:val="20"/>
              </w:rPr>
            </w:pPr>
          </w:p>
        </w:tc>
        <w:tc>
          <w:tcPr>
            <w:tcW w:w="1278" w:type="dxa"/>
            <w:vAlign w:val="bottom"/>
          </w:tcPr>
          <w:p w14:paraId="4C780E7E" w14:textId="77777777" w:rsidR="00332E21" w:rsidRPr="00CC2561" w:rsidRDefault="00332E21">
            <w:pPr>
              <w:tabs>
                <w:tab w:val="decimal" w:pos="765"/>
              </w:tabs>
              <w:spacing w:line="240" w:lineRule="auto"/>
              <w:jc w:val="center"/>
              <w:rPr>
                <w:sz w:val="20"/>
              </w:rPr>
            </w:pPr>
          </w:p>
        </w:tc>
        <w:tc>
          <w:tcPr>
            <w:tcW w:w="178" w:type="dxa"/>
            <w:vAlign w:val="bottom"/>
          </w:tcPr>
          <w:p w14:paraId="34D0CBD8" w14:textId="77777777" w:rsidR="00332E21" w:rsidRPr="00CC2561" w:rsidRDefault="00332E21">
            <w:pPr>
              <w:tabs>
                <w:tab w:val="decimal" w:pos="765"/>
              </w:tabs>
              <w:spacing w:line="240" w:lineRule="auto"/>
              <w:jc w:val="center"/>
              <w:rPr>
                <w:sz w:val="20"/>
              </w:rPr>
            </w:pPr>
          </w:p>
        </w:tc>
        <w:tc>
          <w:tcPr>
            <w:tcW w:w="987" w:type="dxa"/>
            <w:vAlign w:val="bottom"/>
          </w:tcPr>
          <w:p w14:paraId="4928EFAA" w14:textId="77777777" w:rsidR="00332E21" w:rsidRPr="00CC2561" w:rsidRDefault="00332E21">
            <w:pPr>
              <w:tabs>
                <w:tab w:val="decimal" w:pos="630"/>
                <w:tab w:val="decimal" w:pos="765"/>
              </w:tabs>
              <w:spacing w:line="240" w:lineRule="auto"/>
              <w:jc w:val="center"/>
              <w:rPr>
                <w:sz w:val="20"/>
              </w:rPr>
            </w:pPr>
          </w:p>
        </w:tc>
        <w:tc>
          <w:tcPr>
            <w:tcW w:w="178" w:type="dxa"/>
            <w:vAlign w:val="bottom"/>
          </w:tcPr>
          <w:p w14:paraId="427F3090" w14:textId="77777777" w:rsidR="00332E21" w:rsidRPr="00CC2561" w:rsidRDefault="00332E21">
            <w:pPr>
              <w:tabs>
                <w:tab w:val="decimal" w:pos="765"/>
              </w:tabs>
              <w:spacing w:line="240" w:lineRule="auto"/>
              <w:jc w:val="center"/>
              <w:rPr>
                <w:sz w:val="20"/>
              </w:rPr>
            </w:pPr>
          </w:p>
        </w:tc>
        <w:tc>
          <w:tcPr>
            <w:tcW w:w="987" w:type="dxa"/>
            <w:vAlign w:val="bottom"/>
          </w:tcPr>
          <w:p w14:paraId="2476DC0E" w14:textId="77777777" w:rsidR="00332E21" w:rsidRPr="00CC2561" w:rsidRDefault="00332E21">
            <w:pPr>
              <w:tabs>
                <w:tab w:val="decimal" w:pos="765"/>
              </w:tabs>
              <w:spacing w:line="240" w:lineRule="auto"/>
              <w:jc w:val="center"/>
              <w:rPr>
                <w:sz w:val="20"/>
              </w:rPr>
            </w:pPr>
          </w:p>
        </w:tc>
        <w:tc>
          <w:tcPr>
            <w:tcW w:w="178" w:type="dxa"/>
            <w:vAlign w:val="bottom"/>
          </w:tcPr>
          <w:p w14:paraId="7EE4D375" w14:textId="77777777" w:rsidR="00332E21" w:rsidRPr="00CC2561" w:rsidRDefault="00332E21">
            <w:pPr>
              <w:tabs>
                <w:tab w:val="decimal" w:pos="765"/>
              </w:tabs>
              <w:spacing w:line="240" w:lineRule="auto"/>
              <w:jc w:val="center"/>
              <w:rPr>
                <w:sz w:val="20"/>
              </w:rPr>
            </w:pPr>
          </w:p>
        </w:tc>
        <w:tc>
          <w:tcPr>
            <w:tcW w:w="987" w:type="dxa"/>
            <w:vAlign w:val="bottom"/>
          </w:tcPr>
          <w:p w14:paraId="2B912F8F" w14:textId="77777777" w:rsidR="00332E21" w:rsidRPr="00CC2561" w:rsidRDefault="00332E21">
            <w:pPr>
              <w:tabs>
                <w:tab w:val="decimal" w:pos="540"/>
                <w:tab w:val="decimal" w:pos="765"/>
              </w:tabs>
              <w:spacing w:line="240" w:lineRule="auto"/>
              <w:jc w:val="center"/>
              <w:rPr>
                <w:sz w:val="20"/>
              </w:rPr>
            </w:pPr>
          </w:p>
        </w:tc>
        <w:tc>
          <w:tcPr>
            <w:tcW w:w="178" w:type="dxa"/>
          </w:tcPr>
          <w:p w14:paraId="7BDA44C2" w14:textId="77777777" w:rsidR="00332E21" w:rsidRPr="00CC2561" w:rsidRDefault="00332E21">
            <w:pPr>
              <w:tabs>
                <w:tab w:val="decimal" w:pos="765"/>
              </w:tabs>
              <w:spacing w:line="240" w:lineRule="auto"/>
              <w:jc w:val="center"/>
              <w:rPr>
                <w:sz w:val="20"/>
              </w:rPr>
            </w:pPr>
          </w:p>
        </w:tc>
        <w:tc>
          <w:tcPr>
            <w:tcW w:w="1187" w:type="dxa"/>
          </w:tcPr>
          <w:p w14:paraId="7F8CAF13" w14:textId="77777777" w:rsidR="00332E21" w:rsidRPr="00CC2561" w:rsidRDefault="00332E21">
            <w:pPr>
              <w:tabs>
                <w:tab w:val="decimal" w:pos="765"/>
              </w:tabs>
              <w:spacing w:line="240" w:lineRule="auto"/>
              <w:jc w:val="center"/>
              <w:rPr>
                <w:sz w:val="20"/>
              </w:rPr>
            </w:pPr>
          </w:p>
        </w:tc>
      </w:tr>
      <w:tr w:rsidR="00332E21" w:rsidRPr="00CC2561" w14:paraId="0B4B7AEA" w14:textId="77777777" w:rsidTr="001B4D68">
        <w:trPr>
          <w:cantSplit/>
        </w:trPr>
        <w:tc>
          <w:tcPr>
            <w:tcW w:w="3888" w:type="dxa"/>
          </w:tcPr>
          <w:p w14:paraId="3DC2B7C0" w14:textId="77777777" w:rsidR="00332E21" w:rsidRPr="00CC2561" w:rsidRDefault="00332E21" w:rsidP="00F0089E">
            <w:pPr>
              <w:tabs>
                <w:tab w:val="left" w:pos="100"/>
              </w:tabs>
              <w:spacing w:line="240" w:lineRule="auto"/>
              <w:ind w:left="100" w:hanging="100"/>
              <w:rPr>
                <w:sz w:val="20"/>
              </w:rPr>
            </w:pPr>
            <w:r w:rsidRPr="00CC2561">
              <w:rPr>
                <w:sz w:val="20"/>
              </w:rPr>
              <w:t>Other non-current financial assets:</w:t>
            </w:r>
          </w:p>
        </w:tc>
        <w:tc>
          <w:tcPr>
            <w:tcW w:w="1359" w:type="dxa"/>
            <w:vAlign w:val="bottom"/>
          </w:tcPr>
          <w:p w14:paraId="72100E4C" w14:textId="77777777" w:rsidR="00332E21" w:rsidRPr="00CC2561" w:rsidRDefault="00332E21" w:rsidP="00F0089E">
            <w:pPr>
              <w:tabs>
                <w:tab w:val="decimal" w:pos="765"/>
              </w:tabs>
              <w:spacing w:line="240" w:lineRule="auto"/>
              <w:jc w:val="center"/>
              <w:rPr>
                <w:sz w:val="20"/>
              </w:rPr>
            </w:pPr>
          </w:p>
        </w:tc>
        <w:tc>
          <w:tcPr>
            <w:tcW w:w="180" w:type="dxa"/>
          </w:tcPr>
          <w:p w14:paraId="6D0179BC" w14:textId="77777777" w:rsidR="00332E21" w:rsidRPr="00CC2561" w:rsidRDefault="00332E21" w:rsidP="00F0089E">
            <w:pPr>
              <w:tabs>
                <w:tab w:val="decimal" w:pos="765"/>
              </w:tabs>
              <w:spacing w:line="240" w:lineRule="auto"/>
              <w:jc w:val="center"/>
              <w:rPr>
                <w:sz w:val="20"/>
              </w:rPr>
            </w:pPr>
          </w:p>
        </w:tc>
        <w:tc>
          <w:tcPr>
            <w:tcW w:w="1342" w:type="dxa"/>
            <w:vAlign w:val="bottom"/>
          </w:tcPr>
          <w:p w14:paraId="6CA81283" w14:textId="77777777" w:rsidR="00332E21" w:rsidRPr="00CC2561" w:rsidRDefault="00332E21" w:rsidP="00F0089E">
            <w:pPr>
              <w:tabs>
                <w:tab w:val="decimal" w:pos="765"/>
              </w:tabs>
              <w:spacing w:line="240" w:lineRule="auto"/>
              <w:jc w:val="center"/>
              <w:rPr>
                <w:sz w:val="20"/>
              </w:rPr>
            </w:pPr>
          </w:p>
        </w:tc>
        <w:tc>
          <w:tcPr>
            <w:tcW w:w="178" w:type="dxa"/>
          </w:tcPr>
          <w:p w14:paraId="06DB171E" w14:textId="77777777" w:rsidR="00332E21" w:rsidRPr="00CC2561" w:rsidRDefault="00332E21" w:rsidP="00F0089E">
            <w:pPr>
              <w:tabs>
                <w:tab w:val="decimal" w:pos="765"/>
              </w:tabs>
              <w:spacing w:line="240" w:lineRule="auto"/>
              <w:jc w:val="center"/>
              <w:rPr>
                <w:sz w:val="20"/>
              </w:rPr>
            </w:pPr>
          </w:p>
        </w:tc>
        <w:tc>
          <w:tcPr>
            <w:tcW w:w="1434" w:type="dxa"/>
            <w:vAlign w:val="bottom"/>
          </w:tcPr>
          <w:p w14:paraId="1E128030" w14:textId="77777777" w:rsidR="00332E21" w:rsidRPr="00CC2561" w:rsidRDefault="00332E21" w:rsidP="00F0089E">
            <w:pPr>
              <w:tabs>
                <w:tab w:val="decimal" w:pos="765"/>
              </w:tabs>
              <w:spacing w:line="240" w:lineRule="auto"/>
              <w:jc w:val="center"/>
              <w:rPr>
                <w:sz w:val="20"/>
              </w:rPr>
            </w:pPr>
          </w:p>
        </w:tc>
        <w:tc>
          <w:tcPr>
            <w:tcW w:w="178" w:type="dxa"/>
          </w:tcPr>
          <w:p w14:paraId="46CC844F" w14:textId="77777777" w:rsidR="00332E21" w:rsidRPr="00CC2561" w:rsidRDefault="00332E21" w:rsidP="00F0089E">
            <w:pPr>
              <w:tabs>
                <w:tab w:val="decimal" w:pos="765"/>
              </w:tabs>
              <w:spacing w:line="240" w:lineRule="auto"/>
              <w:jc w:val="center"/>
              <w:rPr>
                <w:sz w:val="20"/>
              </w:rPr>
            </w:pPr>
          </w:p>
        </w:tc>
        <w:tc>
          <w:tcPr>
            <w:tcW w:w="1278" w:type="dxa"/>
            <w:vAlign w:val="bottom"/>
          </w:tcPr>
          <w:p w14:paraId="2EFCA07E" w14:textId="77777777" w:rsidR="00332E21" w:rsidRPr="00CC2561" w:rsidRDefault="00332E21" w:rsidP="00F0089E">
            <w:pPr>
              <w:tabs>
                <w:tab w:val="decimal" w:pos="1000"/>
              </w:tabs>
              <w:spacing w:line="240" w:lineRule="auto"/>
              <w:rPr>
                <w:sz w:val="20"/>
              </w:rPr>
            </w:pPr>
          </w:p>
        </w:tc>
        <w:tc>
          <w:tcPr>
            <w:tcW w:w="178" w:type="dxa"/>
          </w:tcPr>
          <w:p w14:paraId="2CA5DACA" w14:textId="77777777" w:rsidR="00332E21" w:rsidRPr="00CC2561" w:rsidRDefault="00332E21" w:rsidP="00F0089E">
            <w:pPr>
              <w:tabs>
                <w:tab w:val="decimal" w:pos="765"/>
              </w:tabs>
              <w:spacing w:line="240" w:lineRule="auto"/>
              <w:jc w:val="center"/>
              <w:rPr>
                <w:sz w:val="20"/>
              </w:rPr>
            </w:pPr>
          </w:p>
        </w:tc>
        <w:tc>
          <w:tcPr>
            <w:tcW w:w="987" w:type="dxa"/>
            <w:vAlign w:val="bottom"/>
          </w:tcPr>
          <w:p w14:paraId="71C74920" w14:textId="77777777" w:rsidR="00332E21" w:rsidRPr="00CC2561" w:rsidRDefault="00332E21" w:rsidP="00F0089E">
            <w:pPr>
              <w:tabs>
                <w:tab w:val="decimal" w:pos="765"/>
              </w:tabs>
              <w:spacing w:line="240" w:lineRule="auto"/>
              <w:jc w:val="center"/>
              <w:rPr>
                <w:sz w:val="20"/>
              </w:rPr>
            </w:pPr>
          </w:p>
        </w:tc>
        <w:tc>
          <w:tcPr>
            <w:tcW w:w="178" w:type="dxa"/>
          </w:tcPr>
          <w:p w14:paraId="054D575A" w14:textId="77777777" w:rsidR="00332E21" w:rsidRPr="00CC2561" w:rsidRDefault="00332E21" w:rsidP="00F0089E">
            <w:pPr>
              <w:tabs>
                <w:tab w:val="decimal" w:pos="765"/>
              </w:tabs>
              <w:spacing w:line="240" w:lineRule="auto"/>
              <w:jc w:val="center"/>
              <w:rPr>
                <w:sz w:val="20"/>
              </w:rPr>
            </w:pPr>
          </w:p>
        </w:tc>
        <w:tc>
          <w:tcPr>
            <w:tcW w:w="987" w:type="dxa"/>
            <w:vAlign w:val="bottom"/>
          </w:tcPr>
          <w:p w14:paraId="031CBB97" w14:textId="77777777" w:rsidR="00332E21" w:rsidRPr="00CC2561" w:rsidRDefault="00332E21" w:rsidP="00F0089E">
            <w:pPr>
              <w:tabs>
                <w:tab w:val="decimal" w:pos="730"/>
              </w:tabs>
              <w:spacing w:line="240" w:lineRule="auto"/>
              <w:rPr>
                <w:sz w:val="20"/>
              </w:rPr>
            </w:pPr>
          </w:p>
        </w:tc>
        <w:tc>
          <w:tcPr>
            <w:tcW w:w="178" w:type="dxa"/>
          </w:tcPr>
          <w:p w14:paraId="0055438F" w14:textId="77777777" w:rsidR="00332E21" w:rsidRPr="00CC2561" w:rsidRDefault="00332E21" w:rsidP="00F0089E">
            <w:pPr>
              <w:tabs>
                <w:tab w:val="decimal" w:pos="765"/>
              </w:tabs>
              <w:spacing w:line="240" w:lineRule="auto"/>
              <w:jc w:val="center"/>
              <w:rPr>
                <w:sz w:val="20"/>
              </w:rPr>
            </w:pPr>
          </w:p>
        </w:tc>
        <w:tc>
          <w:tcPr>
            <w:tcW w:w="987" w:type="dxa"/>
            <w:vAlign w:val="bottom"/>
          </w:tcPr>
          <w:p w14:paraId="620D852A" w14:textId="77777777" w:rsidR="00332E21" w:rsidRPr="00CC2561" w:rsidRDefault="00332E21" w:rsidP="00F0089E">
            <w:pPr>
              <w:tabs>
                <w:tab w:val="decimal" w:pos="540"/>
                <w:tab w:val="decimal" w:pos="765"/>
              </w:tabs>
              <w:spacing w:line="240" w:lineRule="auto"/>
              <w:jc w:val="center"/>
              <w:rPr>
                <w:sz w:val="20"/>
              </w:rPr>
            </w:pPr>
          </w:p>
        </w:tc>
        <w:tc>
          <w:tcPr>
            <w:tcW w:w="178" w:type="dxa"/>
          </w:tcPr>
          <w:p w14:paraId="3BBA8048" w14:textId="77777777" w:rsidR="00332E21" w:rsidRPr="00CC2561" w:rsidRDefault="00332E21" w:rsidP="00F0089E">
            <w:pPr>
              <w:tabs>
                <w:tab w:val="decimal" w:pos="765"/>
              </w:tabs>
              <w:spacing w:line="240" w:lineRule="auto"/>
              <w:jc w:val="center"/>
              <w:rPr>
                <w:sz w:val="20"/>
              </w:rPr>
            </w:pPr>
          </w:p>
        </w:tc>
        <w:tc>
          <w:tcPr>
            <w:tcW w:w="1187" w:type="dxa"/>
            <w:vAlign w:val="bottom"/>
          </w:tcPr>
          <w:p w14:paraId="7CD8268A" w14:textId="77777777" w:rsidR="00332E21" w:rsidRPr="00CC2561" w:rsidRDefault="00332E21" w:rsidP="00F0089E">
            <w:pPr>
              <w:tabs>
                <w:tab w:val="decimal" w:pos="910"/>
              </w:tabs>
              <w:spacing w:line="240" w:lineRule="auto"/>
              <w:rPr>
                <w:sz w:val="20"/>
              </w:rPr>
            </w:pPr>
          </w:p>
        </w:tc>
      </w:tr>
      <w:tr w:rsidR="00175635" w:rsidRPr="00CC2561" w14:paraId="2DE2BF20" w14:textId="77777777" w:rsidTr="001B4D68">
        <w:trPr>
          <w:cantSplit/>
        </w:trPr>
        <w:tc>
          <w:tcPr>
            <w:tcW w:w="3888" w:type="dxa"/>
          </w:tcPr>
          <w:p w14:paraId="69B7235E" w14:textId="3243FFBF" w:rsidR="00175635" w:rsidRPr="00CC2561" w:rsidRDefault="00FA4607" w:rsidP="00175635">
            <w:pPr>
              <w:tabs>
                <w:tab w:val="left" w:pos="190"/>
              </w:tabs>
              <w:spacing w:line="240" w:lineRule="auto"/>
              <w:ind w:left="190" w:hanging="10"/>
              <w:rPr>
                <w:sz w:val="20"/>
              </w:rPr>
            </w:pPr>
            <w:r>
              <w:rPr>
                <w:sz w:val="20"/>
              </w:rPr>
              <w:t>Equity instrument - c</w:t>
            </w:r>
            <w:r w:rsidRPr="00307389">
              <w:rPr>
                <w:sz w:val="20"/>
              </w:rPr>
              <w:t>ommon shares</w:t>
            </w:r>
          </w:p>
        </w:tc>
        <w:tc>
          <w:tcPr>
            <w:tcW w:w="1359" w:type="dxa"/>
            <w:tcBorders>
              <w:bottom w:val="single" w:sz="4" w:space="0" w:color="auto"/>
            </w:tcBorders>
            <w:vAlign w:val="bottom"/>
          </w:tcPr>
          <w:p w14:paraId="31D4CE7A" w14:textId="4185B06C" w:rsidR="00175635" w:rsidRPr="00CC2561" w:rsidRDefault="00175635" w:rsidP="001B4D68">
            <w:pPr>
              <w:tabs>
                <w:tab w:val="decimal" w:pos="815"/>
              </w:tabs>
              <w:spacing w:line="240" w:lineRule="auto"/>
              <w:rPr>
                <w:sz w:val="20"/>
              </w:rPr>
            </w:pPr>
            <w:r w:rsidRPr="00175635">
              <w:rPr>
                <w:sz w:val="20"/>
              </w:rPr>
              <w:t>-</w:t>
            </w:r>
          </w:p>
        </w:tc>
        <w:tc>
          <w:tcPr>
            <w:tcW w:w="180" w:type="dxa"/>
          </w:tcPr>
          <w:p w14:paraId="4C01E56D" w14:textId="77777777" w:rsidR="00175635" w:rsidRPr="00CC2561" w:rsidRDefault="00175635" w:rsidP="00175635">
            <w:pPr>
              <w:tabs>
                <w:tab w:val="decimal" w:pos="765"/>
              </w:tabs>
              <w:spacing w:line="240" w:lineRule="auto"/>
              <w:jc w:val="center"/>
              <w:rPr>
                <w:sz w:val="20"/>
              </w:rPr>
            </w:pPr>
          </w:p>
        </w:tc>
        <w:tc>
          <w:tcPr>
            <w:tcW w:w="1342" w:type="dxa"/>
            <w:tcBorders>
              <w:bottom w:val="single" w:sz="4" w:space="0" w:color="auto"/>
            </w:tcBorders>
            <w:vAlign w:val="bottom"/>
          </w:tcPr>
          <w:p w14:paraId="7FCB6EE5" w14:textId="40CDFB8C" w:rsidR="00175635" w:rsidRPr="00CC2561" w:rsidRDefault="00175635" w:rsidP="001B4D68">
            <w:pPr>
              <w:tabs>
                <w:tab w:val="decimal" w:pos="1060"/>
              </w:tabs>
              <w:spacing w:line="240" w:lineRule="auto"/>
              <w:rPr>
                <w:sz w:val="20"/>
              </w:rPr>
            </w:pPr>
            <w:r w:rsidRPr="00175635">
              <w:rPr>
                <w:sz w:val="20"/>
              </w:rPr>
              <w:t>201,089</w:t>
            </w:r>
          </w:p>
        </w:tc>
        <w:tc>
          <w:tcPr>
            <w:tcW w:w="178" w:type="dxa"/>
          </w:tcPr>
          <w:p w14:paraId="3A6A4166" w14:textId="77777777" w:rsidR="00175635" w:rsidRPr="00CC2561" w:rsidRDefault="00175635" w:rsidP="00175635">
            <w:pPr>
              <w:tabs>
                <w:tab w:val="decimal" w:pos="765"/>
                <w:tab w:val="decimal" w:pos="1116"/>
              </w:tabs>
              <w:spacing w:line="240" w:lineRule="auto"/>
              <w:jc w:val="center"/>
              <w:rPr>
                <w:sz w:val="20"/>
              </w:rPr>
            </w:pPr>
          </w:p>
        </w:tc>
        <w:tc>
          <w:tcPr>
            <w:tcW w:w="1434" w:type="dxa"/>
            <w:vAlign w:val="bottom"/>
          </w:tcPr>
          <w:p w14:paraId="195BC9C9" w14:textId="3937FB4F" w:rsidR="00175635" w:rsidRPr="00CC2561" w:rsidRDefault="00175635" w:rsidP="001B4D68">
            <w:pPr>
              <w:tabs>
                <w:tab w:val="decimal" w:pos="894"/>
              </w:tabs>
              <w:spacing w:line="240" w:lineRule="auto"/>
              <w:rPr>
                <w:sz w:val="20"/>
              </w:rPr>
            </w:pPr>
            <w:r w:rsidRPr="00175635">
              <w:rPr>
                <w:sz w:val="20"/>
              </w:rPr>
              <w:t>-</w:t>
            </w:r>
          </w:p>
        </w:tc>
        <w:tc>
          <w:tcPr>
            <w:tcW w:w="178" w:type="dxa"/>
          </w:tcPr>
          <w:p w14:paraId="7158F4CA" w14:textId="77777777" w:rsidR="00175635" w:rsidRPr="00CC2561" w:rsidRDefault="00175635" w:rsidP="00175635">
            <w:pPr>
              <w:tabs>
                <w:tab w:val="decimal" w:pos="586"/>
                <w:tab w:val="decimal" w:pos="765"/>
              </w:tabs>
              <w:spacing w:line="240" w:lineRule="auto"/>
              <w:jc w:val="center"/>
              <w:rPr>
                <w:sz w:val="20"/>
              </w:rPr>
            </w:pPr>
          </w:p>
        </w:tc>
        <w:tc>
          <w:tcPr>
            <w:tcW w:w="1278" w:type="dxa"/>
            <w:vAlign w:val="bottom"/>
          </w:tcPr>
          <w:p w14:paraId="7CB3E23D" w14:textId="33B0CA2F" w:rsidR="00175635" w:rsidRPr="00CC2561" w:rsidRDefault="00175635" w:rsidP="001B4D68">
            <w:pPr>
              <w:tabs>
                <w:tab w:val="decimal" w:pos="992"/>
              </w:tabs>
              <w:spacing w:line="240" w:lineRule="auto"/>
              <w:rPr>
                <w:sz w:val="20"/>
              </w:rPr>
            </w:pPr>
            <w:r w:rsidRPr="00175635">
              <w:rPr>
                <w:sz w:val="20"/>
              </w:rPr>
              <w:t>201,089</w:t>
            </w:r>
          </w:p>
        </w:tc>
        <w:tc>
          <w:tcPr>
            <w:tcW w:w="178" w:type="dxa"/>
          </w:tcPr>
          <w:p w14:paraId="1BFB3DEA" w14:textId="77777777" w:rsidR="00175635" w:rsidRPr="00CC2561" w:rsidRDefault="00175635" w:rsidP="00175635">
            <w:pPr>
              <w:tabs>
                <w:tab w:val="decimal" w:pos="765"/>
              </w:tabs>
              <w:spacing w:line="240" w:lineRule="auto"/>
              <w:jc w:val="center"/>
              <w:rPr>
                <w:sz w:val="20"/>
              </w:rPr>
            </w:pPr>
          </w:p>
        </w:tc>
        <w:tc>
          <w:tcPr>
            <w:tcW w:w="987" w:type="dxa"/>
            <w:vAlign w:val="bottom"/>
          </w:tcPr>
          <w:p w14:paraId="10830850" w14:textId="204947AA" w:rsidR="00175635" w:rsidRPr="00CC2561" w:rsidRDefault="00175635" w:rsidP="00175635">
            <w:pPr>
              <w:tabs>
                <w:tab w:val="decimal" w:pos="732"/>
              </w:tabs>
              <w:spacing w:line="240" w:lineRule="auto"/>
              <w:rPr>
                <w:sz w:val="20"/>
              </w:rPr>
            </w:pPr>
            <w:r w:rsidRPr="00175635">
              <w:rPr>
                <w:sz w:val="20"/>
              </w:rPr>
              <w:t>201,089</w:t>
            </w:r>
          </w:p>
        </w:tc>
        <w:tc>
          <w:tcPr>
            <w:tcW w:w="178" w:type="dxa"/>
          </w:tcPr>
          <w:p w14:paraId="0DE2916C" w14:textId="77777777" w:rsidR="00175635" w:rsidRPr="00CC2561" w:rsidRDefault="00175635" w:rsidP="00175635">
            <w:pPr>
              <w:tabs>
                <w:tab w:val="decimal" w:pos="765"/>
              </w:tabs>
              <w:spacing w:line="240" w:lineRule="auto"/>
              <w:jc w:val="center"/>
              <w:rPr>
                <w:sz w:val="20"/>
              </w:rPr>
            </w:pPr>
          </w:p>
        </w:tc>
        <w:tc>
          <w:tcPr>
            <w:tcW w:w="987" w:type="dxa"/>
            <w:vAlign w:val="bottom"/>
          </w:tcPr>
          <w:p w14:paraId="47F1A417" w14:textId="364F0F63" w:rsidR="00175635" w:rsidRPr="00CC2561" w:rsidRDefault="00175635" w:rsidP="001B4D68">
            <w:pPr>
              <w:tabs>
                <w:tab w:val="decimal" w:pos="559"/>
              </w:tabs>
              <w:spacing w:line="240" w:lineRule="auto"/>
              <w:rPr>
                <w:sz w:val="20"/>
              </w:rPr>
            </w:pPr>
            <w:r w:rsidRPr="00175635">
              <w:rPr>
                <w:sz w:val="20"/>
              </w:rPr>
              <w:t>-</w:t>
            </w:r>
          </w:p>
        </w:tc>
        <w:tc>
          <w:tcPr>
            <w:tcW w:w="178" w:type="dxa"/>
          </w:tcPr>
          <w:p w14:paraId="1C30E79D" w14:textId="77777777" w:rsidR="00175635" w:rsidRPr="00CC2561" w:rsidRDefault="00175635" w:rsidP="00175635">
            <w:pPr>
              <w:tabs>
                <w:tab w:val="decimal" w:pos="765"/>
              </w:tabs>
              <w:spacing w:line="240" w:lineRule="auto"/>
              <w:jc w:val="center"/>
              <w:rPr>
                <w:sz w:val="20"/>
              </w:rPr>
            </w:pPr>
          </w:p>
        </w:tc>
        <w:tc>
          <w:tcPr>
            <w:tcW w:w="987" w:type="dxa"/>
            <w:vAlign w:val="bottom"/>
          </w:tcPr>
          <w:p w14:paraId="1B324309" w14:textId="120E1F83" w:rsidR="00175635" w:rsidRPr="00CC2561" w:rsidRDefault="00175635" w:rsidP="001B4D68">
            <w:pPr>
              <w:tabs>
                <w:tab w:val="decimal" w:pos="464"/>
              </w:tabs>
              <w:spacing w:line="240" w:lineRule="auto"/>
              <w:rPr>
                <w:sz w:val="20"/>
              </w:rPr>
            </w:pPr>
            <w:r w:rsidRPr="00175635">
              <w:rPr>
                <w:sz w:val="20"/>
              </w:rPr>
              <w:t>-</w:t>
            </w:r>
          </w:p>
        </w:tc>
        <w:tc>
          <w:tcPr>
            <w:tcW w:w="178" w:type="dxa"/>
          </w:tcPr>
          <w:p w14:paraId="7242714E" w14:textId="77777777" w:rsidR="00175635" w:rsidRPr="00CC2561" w:rsidRDefault="00175635" w:rsidP="00175635">
            <w:pPr>
              <w:tabs>
                <w:tab w:val="decimal" w:pos="765"/>
              </w:tabs>
              <w:spacing w:line="240" w:lineRule="auto"/>
              <w:jc w:val="center"/>
              <w:rPr>
                <w:sz w:val="20"/>
              </w:rPr>
            </w:pPr>
          </w:p>
        </w:tc>
        <w:tc>
          <w:tcPr>
            <w:tcW w:w="1187" w:type="dxa"/>
            <w:vAlign w:val="bottom"/>
          </w:tcPr>
          <w:p w14:paraId="7A01B0A6" w14:textId="42DB9033" w:rsidR="00175635" w:rsidRPr="00CC2561" w:rsidRDefault="00175635" w:rsidP="001B4D68">
            <w:pPr>
              <w:tabs>
                <w:tab w:val="decimal" w:pos="937"/>
              </w:tabs>
              <w:spacing w:line="240" w:lineRule="auto"/>
              <w:rPr>
                <w:sz w:val="20"/>
              </w:rPr>
            </w:pPr>
            <w:r w:rsidRPr="00175635">
              <w:rPr>
                <w:sz w:val="20"/>
              </w:rPr>
              <w:t>201,089</w:t>
            </w:r>
          </w:p>
        </w:tc>
      </w:tr>
      <w:tr w:rsidR="00175635" w:rsidRPr="00CC2561" w14:paraId="32817143" w14:textId="77777777" w:rsidTr="001B4D68">
        <w:trPr>
          <w:cantSplit/>
        </w:trPr>
        <w:tc>
          <w:tcPr>
            <w:tcW w:w="3888" w:type="dxa"/>
          </w:tcPr>
          <w:p w14:paraId="4C7FB86D" w14:textId="77777777" w:rsidR="00175635" w:rsidRPr="00CC2561" w:rsidRDefault="00175635" w:rsidP="00175635">
            <w:pPr>
              <w:tabs>
                <w:tab w:val="left" w:pos="190"/>
              </w:tabs>
              <w:spacing w:line="240" w:lineRule="auto"/>
              <w:rPr>
                <w:b/>
                <w:bCs/>
                <w:sz w:val="20"/>
              </w:rPr>
            </w:pPr>
            <w:r w:rsidRPr="00CC2561">
              <w:rPr>
                <w:b/>
                <w:bCs/>
                <w:sz w:val="20"/>
              </w:rPr>
              <w:t>Total financial assets</w:t>
            </w:r>
          </w:p>
        </w:tc>
        <w:tc>
          <w:tcPr>
            <w:tcW w:w="1359" w:type="dxa"/>
            <w:tcBorders>
              <w:top w:val="single" w:sz="4" w:space="0" w:color="auto"/>
              <w:bottom w:val="double" w:sz="4" w:space="0" w:color="auto"/>
            </w:tcBorders>
            <w:vAlign w:val="bottom"/>
          </w:tcPr>
          <w:p w14:paraId="5AD2FFDE" w14:textId="7C37C36C" w:rsidR="00175635" w:rsidRPr="00175635" w:rsidRDefault="00175635" w:rsidP="001B4D68">
            <w:pPr>
              <w:tabs>
                <w:tab w:val="decimal" w:pos="815"/>
              </w:tabs>
              <w:spacing w:line="240" w:lineRule="auto"/>
              <w:rPr>
                <w:b/>
                <w:bCs/>
                <w:sz w:val="20"/>
              </w:rPr>
            </w:pPr>
            <w:r w:rsidRPr="00175635">
              <w:rPr>
                <w:b/>
                <w:bCs/>
                <w:sz w:val="20"/>
              </w:rPr>
              <w:t>-</w:t>
            </w:r>
          </w:p>
        </w:tc>
        <w:tc>
          <w:tcPr>
            <w:tcW w:w="180" w:type="dxa"/>
          </w:tcPr>
          <w:p w14:paraId="6BAED26B" w14:textId="77777777" w:rsidR="00175635" w:rsidRPr="00175635" w:rsidRDefault="00175635" w:rsidP="00175635">
            <w:pPr>
              <w:tabs>
                <w:tab w:val="decimal" w:pos="765"/>
                <w:tab w:val="decimal" w:pos="913"/>
              </w:tabs>
              <w:spacing w:line="240" w:lineRule="auto"/>
              <w:jc w:val="center"/>
              <w:rPr>
                <w:b/>
                <w:bCs/>
                <w:sz w:val="20"/>
              </w:rPr>
            </w:pPr>
          </w:p>
        </w:tc>
        <w:tc>
          <w:tcPr>
            <w:tcW w:w="1342" w:type="dxa"/>
            <w:tcBorders>
              <w:top w:val="single" w:sz="4" w:space="0" w:color="auto"/>
              <w:bottom w:val="double" w:sz="4" w:space="0" w:color="auto"/>
            </w:tcBorders>
            <w:vAlign w:val="bottom"/>
          </w:tcPr>
          <w:p w14:paraId="2CCB4CDB" w14:textId="025110B5" w:rsidR="00175635" w:rsidRPr="00175635" w:rsidRDefault="00175635" w:rsidP="001B4D68">
            <w:pPr>
              <w:tabs>
                <w:tab w:val="decimal" w:pos="1060"/>
              </w:tabs>
              <w:spacing w:line="240" w:lineRule="auto"/>
              <w:rPr>
                <w:b/>
                <w:bCs/>
                <w:sz w:val="20"/>
              </w:rPr>
            </w:pPr>
            <w:r w:rsidRPr="00175635">
              <w:rPr>
                <w:b/>
                <w:bCs/>
                <w:sz w:val="20"/>
              </w:rPr>
              <w:t>201,089</w:t>
            </w:r>
          </w:p>
        </w:tc>
        <w:tc>
          <w:tcPr>
            <w:tcW w:w="178" w:type="dxa"/>
          </w:tcPr>
          <w:p w14:paraId="0E503C50" w14:textId="77777777" w:rsidR="00175635" w:rsidRPr="00175635" w:rsidRDefault="00175635" w:rsidP="00175635">
            <w:pPr>
              <w:tabs>
                <w:tab w:val="decimal" w:pos="1002"/>
              </w:tabs>
              <w:spacing w:line="240" w:lineRule="auto"/>
              <w:rPr>
                <w:b/>
                <w:bCs/>
                <w:sz w:val="20"/>
              </w:rPr>
            </w:pPr>
          </w:p>
        </w:tc>
        <w:tc>
          <w:tcPr>
            <w:tcW w:w="1434" w:type="dxa"/>
            <w:tcBorders>
              <w:top w:val="single" w:sz="4" w:space="0" w:color="auto"/>
              <w:bottom w:val="double" w:sz="4" w:space="0" w:color="auto"/>
            </w:tcBorders>
            <w:vAlign w:val="bottom"/>
          </w:tcPr>
          <w:p w14:paraId="372678DE" w14:textId="7AFA96A3" w:rsidR="00175635" w:rsidRPr="00175635" w:rsidRDefault="00175635" w:rsidP="001B4D68">
            <w:pPr>
              <w:tabs>
                <w:tab w:val="decimal" w:pos="894"/>
              </w:tabs>
              <w:spacing w:line="240" w:lineRule="auto"/>
              <w:rPr>
                <w:b/>
                <w:bCs/>
                <w:sz w:val="20"/>
              </w:rPr>
            </w:pPr>
            <w:r w:rsidRPr="00175635">
              <w:rPr>
                <w:b/>
                <w:bCs/>
                <w:sz w:val="20"/>
              </w:rPr>
              <w:t>-</w:t>
            </w:r>
          </w:p>
        </w:tc>
        <w:tc>
          <w:tcPr>
            <w:tcW w:w="178" w:type="dxa"/>
          </w:tcPr>
          <w:p w14:paraId="59F7B224" w14:textId="77777777" w:rsidR="00175635" w:rsidRPr="00175635" w:rsidRDefault="00175635" w:rsidP="00175635">
            <w:pPr>
              <w:tabs>
                <w:tab w:val="decimal" w:pos="765"/>
                <w:tab w:val="decimal" w:pos="913"/>
              </w:tabs>
              <w:spacing w:line="240" w:lineRule="auto"/>
              <w:jc w:val="center"/>
              <w:rPr>
                <w:b/>
                <w:bCs/>
                <w:sz w:val="20"/>
              </w:rPr>
            </w:pPr>
          </w:p>
        </w:tc>
        <w:tc>
          <w:tcPr>
            <w:tcW w:w="1278" w:type="dxa"/>
            <w:tcBorders>
              <w:top w:val="single" w:sz="4" w:space="0" w:color="auto"/>
              <w:bottom w:val="double" w:sz="4" w:space="0" w:color="auto"/>
            </w:tcBorders>
            <w:vAlign w:val="bottom"/>
          </w:tcPr>
          <w:p w14:paraId="0E79F296" w14:textId="7A71F5D5" w:rsidR="00175635" w:rsidRPr="00175635" w:rsidRDefault="00175635" w:rsidP="001B4D68">
            <w:pPr>
              <w:tabs>
                <w:tab w:val="decimal" w:pos="992"/>
              </w:tabs>
              <w:spacing w:line="240" w:lineRule="auto"/>
              <w:rPr>
                <w:b/>
                <w:bCs/>
                <w:sz w:val="20"/>
              </w:rPr>
            </w:pPr>
            <w:r w:rsidRPr="00175635">
              <w:rPr>
                <w:b/>
                <w:bCs/>
                <w:sz w:val="20"/>
              </w:rPr>
              <w:t>201,089</w:t>
            </w:r>
          </w:p>
        </w:tc>
        <w:tc>
          <w:tcPr>
            <w:tcW w:w="178" w:type="dxa"/>
          </w:tcPr>
          <w:p w14:paraId="775C205B" w14:textId="77777777" w:rsidR="00175635" w:rsidRPr="00CC2561" w:rsidRDefault="00175635" w:rsidP="00175635">
            <w:pPr>
              <w:tabs>
                <w:tab w:val="decimal" w:pos="765"/>
              </w:tabs>
              <w:spacing w:line="240" w:lineRule="auto"/>
              <w:jc w:val="center"/>
              <w:rPr>
                <w:b/>
                <w:bCs/>
                <w:sz w:val="20"/>
              </w:rPr>
            </w:pPr>
          </w:p>
        </w:tc>
        <w:tc>
          <w:tcPr>
            <w:tcW w:w="987" w:type="dxa"/>
            <w:vAlign w:val="bottom"/>
          </w:tcPr>
          <w:p w14:paraId="24524848" w14:textId="77777777" w:rsidR="00175635" w:rsidRPr="00CC2561" w:rsidRDefault="00175635" w:rsidP="00175635">
            <w:pPr>
              <w:tabs>
                <w:tab w:val="decimal" w:pos="765"/>
              </w:tabs>
              <w:spacing w:line="240" w:lineRule="auto"/>
              <w:jc w:val="center"/>
              <w:rPr>
                <w:b/>
                <w:bCs/>
                <w:sz w:val="20"/>
              </w:rPr>
            </w:pPr>
          </w:p>
        </w:tc>
        <w:tc>
          <w:tcPr>
            <w:tcW w:w="178" w:type="dxa"/>
          </w:tcPr>
          <w:p w14:paraId="03ABCA80" w14:textId="77777777" w:rsidR="00175635" w:rsidRPr="00CC2561" w:rsidRDefault="00175635" w:rsidP="00175635">
            <w:pPr>
              <w:tabs>
                <w:tab w:val="decimal" w:pos="765"/>
              </w:tabs>
              <w:spacing w:line="240" w:lineRule="auto"/>
              <w:jc w:val="center"/>
              <w:rPr>
                <w:b/>
                <w:bCs/>
                <w:sz w:val="20"/>
              </w:rPr>
            </w:pPr>
          </w:p>
        </w:tc>
        <w:tc>
          <w:tcPr>
            <w:tcW w:w="987" w:type="dxa"/>
            <w:vAlign w:val="bottom"/>
          </w:tcPr>
          <w:p w14:paraId="708449E4" w14:textId="77777777" w:rsidR="00175635" w:rsidRPr="00CC2561" w:rsidRDefault="00175635" w:rsidP="00175635">
            <w:pPr>
              <w:tabs>
                <w:tab w:val="decimal" w:pos="765"/>
              </w:tabs>
              <w:spacing w:line="240" w:lineRule="auto"/>
              <w:jc w:val="center"/>
              <w:rPr>
                <w:b/>
                <w:bCs/>
                <w:sz w:val="20"/>
              </w:rPr>
            </w:pPr>
          </w:p>
        </w:tc>
        <w:tc>
          <w:tcPr>
            <w:tcW w:w="178" w:type="dxa"/>
          </w:tcPr>
          <w:p w14:paraId="1E13B547" w14:textId="77777777" w:rsidR="00175635" w:rsidRPr="00CC2561" w:rsidRDefault="00175635" w:rsidP="00175635">
            <w:pPr>
              <w:tabs>
                <w:tab w:val="decimal" w:pos="765"/>
              </w:tabs>
              <w:spacing w:line="240" w:lineRule="auto"/>
              <w:jc w:val="center"/>
              <w:rPr>
                <w:b/>
                <w:bCs/>
                <w:sz w:val="20"/>
              </w:rPr>
            </w:pPr>
          </w:p>
        </w:tc>
        <w:tc>
          <w:tcPr>
            <w:tcW w:w="987" w:type="dxa"/>
            <w:vAlign w:val="bottom"/>
          </w:tcPr>
          <w:p w14:paraId="751E2B99" w14:textId="77777777" w:rsidR="00175635" w:rsidRPr="00CC2561" w:rsidRDefault="00175635" w:rsidP="00175635">
            <w:pPr>
              <w:tabs>
                <w:tab w:val="decimal" w:pos="540"/>
                <w:tab w:val="decimal" w:pos="765"/>
              </w:tabs>
              <w:spacing w:line="240" w:lineRule="auto"/>
              <w:jc w:val="center"/>
              <w:rPr>
                <w:sz w:val="20"/>
              </w:rPr>
            </w:pPr>
          </w:p>
        </w:tc>
        <w:tc>
          <w:tcPr>
            <w:tcW w:w="178" w:type="dxa"/>
          </w:tcPr>
          <w:p w14:paraId="217B7F60" w14:textId="77777777" w:rsidR="00175635" w:rsidRPr="00CC2561" w:rsidRDefault="00175635" w:rsidP="00175635">
            <w:pPr>
              <w:tabs>
                <w:tab w:val="decimal" w:pos="765"/>
              </w:tabs>
              <w:spacing w:line="240" w:lineRule="auto"/>
              <w:rPr>
                <w:b/>
                <w:bCs/>
                <w:sz w:val="20"/>
              </w:rPr>
            </w:pPr>
          </w:p>
        </w:tc>
        <w:tc>
          <w:tcPr>
            <w:tcW w:w="1187" w:type="dxa"/>
            <w:vAlign w:val="bottom"/>
          </w:tcPr>
          <w:p w14:paraId="19D243D8" w14:textId="77777777" w:rsidR="00175635" w:rsidRPr="00CC2561" w:rsidRDefault="00175635" w:rsidP="00175635">
            <w:pPr>
              <w:tabs>
                <w:tab w:val="decimal" w:pos="910"/>
              </w:tabs>
              <w:spacing w:line="240" w:lineRule="auto"/>
              <w:rPr>
                <w:sz w:val="20"/>
              </w:rPr>
            </w:pPr>
          </w:p>
        </w:tc>
      </w:tr>
      <w:tr w:rsidR="00175635" w:rsidRPr="00CC2561" w14:paraId="5FF0B0BD" w14:textId="77777777" w:rsidTr="001B4D68">
        <w:trPr>
          <w:cantSplit/>
        </w:trPr>
        <w:tc>
          <w:tcPr>
            <w:tcW w:w="3888" w:type="dxa"/>
          </w:tcPr>
          <w:p w14:paraId="2AE2EF3B" w14:textId="18946B1C" w:rsidR="00175635" w:rsidRPr="00CC2561" w:rsidRDefault="00175635" w:rsidP="00175635">
            <w:pPr>
              <w:spacing w:line="240" w:lineRule="auto"/>
              <w:rPr>
                <w:b/>
                <w:bCs/>
                <w:i/>
                <w:iCs/>
                <w:sz w:val="20"/>
              </w:rPr>
            </w:pPr>
          </w:p>
        </w:tc>
        <w:tc>
          <w:tcPr>
            <w:tcW w:w="1359" w:type="dxa"/>
            <w:tcBorders>
              <w:top w:val="double" w:sz="4" w:space="0" w:color="auto"/>
            </w:tcBorders>
          </w:tcPr>
          <w:p w14:paraId="5F0086BE" w14:textId="77777777" w:rsidR="00175635" w:rsidRPr="00CC2561" w:rsidRDefault="00175635" w:rsidP="00175635">
            <w:pPr>
              <w:tabs>
                <w:tab w:val="decimal" w:pos="765"/>
              </w:tabs>
              <w:spacing w:line="240" w:lineRule="auto"/>
              <w:jc w:val="center"/>
              <w:rPr>
                <w:sz w:val="20"/>
              </w:rPr>
            </w:pPr>
          </w:p>
        </w:tc>
        <w:tc>
          <w:tcPr>
            <w:tcW w:w="180" w:type="dxa"/>
          </w:tcPr>
          <w:p w14:paraId="323E1ED6" w14:textId="77777777" w:rsidR="00175635" w:rsidRPr="00CC2561" w:rsidRDefault="00175635" w:rsidP="00175635">
            <w:pPr>
              <w:tabs>
                <w:tab w:val="decimal" w:pos="765"/>
              </w:tabs>
              <w:spacing w:line="240" w:lineRule="auto"/>
              <w:jc w:val="center"/>
              <w:rPr>
                <w:sz w:val="20"/>
              </w:rPr>
            </w:pPr>
          </w:p>
        </w:tc>
        <w:tc>
          <w:tcPr>
            <w:tcW w:w="1342" w:type="dxa"/>
            <w:tcBorders>
              <w:top w:val="double" w:sz="4" w:space="0" w:color="auto"/>
            </w:tcBorders>
          </w:tcPr>
          <w:p w14:paraId="1431BC3B" w14:textId="77777777" w:rsidR="00175635" w:rsidRPr="00CC2561" w:rsidRDefault="00175635" w:rsidP="00175635">
            <w:pPr>
              <w:tabs>
                <w:tab w:val="decimal" w:pos="1116"/>
              </w:tabs>
              <w:spacing w:line="240" w:lineRule="auto"/>
              <w:rPr>
                <w:sz w:val="20"/>
              </w:rPr>
            </w:pPr>
          </w:p>
        </w:tc>
        <w:tc>
          <w:tcPr>
            <w:tcW w:w="178" w:type="dxa"/>
            <w:vAlign w:val="bottom"/>
          </w:tcPr>
          <w:p w14:paraId="530ED7A8" w14:textId="77777777" w:rsidR="00175635" w:rsidRPr="00CC2561" w:rsidRDefault="00175635" w:rsidP="00175635">
            <w:pPr>
              <w:tabs>
                <w:tab w:val="decimal" w:pos="765"/>
              </w:tabs>
              <w:spacing w:line="240" w:lineRule="auto"/>
              <w:jc w:val="center"/>
              <w:rPr>
                <w:sz w:val="20"/>
              </w:rPr>
            </w:pPr>
          </w:p>
        </w:tc>
        <w:tc>
          <w:tcPr>
            <w:tcW w:w="1434" w:type="dxa"/>
            <w:tcBorders>
              <w:top w:val="double" w:sz="4" w:space="0" w:color="auto"/>
            </w:tcBorders>
            <w:vAlign w:val="bottom"/>
          </w:tcPr>
          <w:p w14:paraId="7B743905" w14:textId="77777777" w:rsidR="00175635" w:rsidRPr="00CC2561" w:rsidRDefault="00175635" w:rsidP="00175635">
            <w:pPr>
              <w:tabs>
                <w:tab w:val="decimal" w:pos="765"/>
              </w:tabs>
              <w:spacing w:line="240" w:lineRule="auto"/>
              <w:jc w:val="center"/>
              <w:rPr>
                <w:sz w:val="20"/>
              </w:rPr>
            </w:pPr>
          </w:p>
        </w:tc>
        <w:tc>
          <w:tcPr>
            <w:tcW w:w="178" w:type="dxa"/>
            <w:vAlign w:val="bottom"/>
          </w:tcPr>
          <w:p w14:paraId="34BC71B9" w14:textId="77777777" w:rsidR="00175635" w:rsidRPr="00CC2561" w:rsidRDefault="00175635" w:rsidP="00175635">
            <w:pPr>
              <w:tabs>
                <w:tab w:val="decimal" w:pos="765"/>
              </w:tabs>
              <w:spacing w:line="240" w:lineRule="auto"/>
              <w:jc w:val="center"/>
              <w:rPr>
                <w:sz w:val="20"/>
              </w:rPr>
            </w:pPr>
          </w:p>
        </w:tc>
        <w:tc>
          <w:tcPr>
            <w:tcW w:w="1278" w:type="dxa"/>
            <w:tcBorders>
              <w:top w:val="double" w:sz="4" w:space="0" w:color="auto"/>
            </w:tcBorders>
            <w:vAlign w:val="bottom"/>
          </w:tcPr>
          <w:p w14:paraId="3C639841" w14:textId="77777777" w:rsidR="00175635" w:rsidRPr="00CC2561" w:rsidRDefault="00175635" w:rsidP="00175635">
            <w:pPr>
              <w:tabs>
                <w:tab w:val="decimal" w:pos="1000"/>
              </w:tabs>
              <w:spacing w:line="240" w:lineRule="auto"/>
              <w:rPr>
                <w:sz w:val="20"/>
              </w:rPr>
            </w:pPr>
          </w:p>
        </w:tc>
        <w:tc>
          <w:tcPr>
            <w:tcW w:w="178" w:type="dxa"/>
            <w:vAlign w:val="bottom"/>
          </w:tcPr>
          <w:p w14:paraId="53D4CB7B" w14:textId="77777777" w:rsidR="00175635" w:rsidRPr="00CC2561" w:rsidRDefault="00175635" w:rsidP="00175635">
            <w:pPr>
              <w:tabs>
                <w:tab w:val="decimal" w:pos="765"/>
              </w:tabs>
              <w:spacing w:line="240" w:lineRule="auto"/>
              <w:jc w:val="center"/>
              <w:rPr>
                <w:sz w:val="20"/>
              </w:rPr>
            </w:pPr>
          </w:p>
        </w:tc>
        <w:tc>
          <w:tcPr>
            <w:tcW w:w="987" w:type="dxa"/>
            <w:vAlign w:val="bottom"/>
          </w:tcPr>
          <w:p w14:paraId="258F0DAB" w14:textId="77777777" w:rsidR="00175635" w:rsidRPr="00CC2561" w:rsidRDefault="00175635" w:rsidP="00175635">
            <w:pPr>
              <w:tabs>
                <w:tab w:val="decimal" w:pos="630"/>
                <w:tab w:val="decimal" w:pos="765"/>
              </w:tabs>
              <w:spacing w:line="240" w:lineRule="auto"/>
              <w:jc w:val="center"/>
              <w:rPr>
                <w:sz w:val="20"/>
              </w:rPr>
            </w:pPr>
          </w:p>
        </w:tc>
        <w:tc>
          <w:tcPr>
            <w:tcW w:w="178" w:type="dxa"/>
            <w:vAlign w:val="bottom"/>
          </w:tcPr>
          <w:p w14:paraId="7C0C26BE" w14:textId="77777777" w:rsidR="00175635" w:rsidRPr="00CC2561" w:rsidRDefault="00175635" w:rsidP="00175635">
            <w:pPr>
              <w:tabs>
                <w:tab w:val="decimal" w:pos="765"/>
              </w:tabs>
              <w:spacing w:line="240" w:lineRule="auto"/>
              <w:jc w:val="center"/>
              <w:rPr>
                <w:sz w:val="20"/>
              </w:rPr>
            </w:pPr>
          </w:p>
        </w:tc>
        <w:tc>
          <w:tcPr>
            <w:tcW w:w="987" w:type="dxa"/>
            <w:vAlign w:val="bottom"/>
          </w:tcPr>
          <w:p w14:paraId="79374E1E" w14:textId="77777777" w:rsidR="00175635" w:rsidRPr="00CC2561" w:rsidRDefault="00175635" w:rsidP="00175635">
            <w:pPr>
              <w:tabs>
                <w:tab w:val="decimal" w:pos="765"/>
              </w:tabs>
              <w:spacing w:line="240" w:lineRule="auto"/>
              <w:jc w:val="center"/>
              <w:rPr>
                <w:sz w:val="20"/>
              </w:rPr>
            </w:pPr>
          </w:p>
        </w:tc>
        <w:tc>
          <w:tcPr>
            <w:tcW w:w="178" w:type="dxa"/>
            <w:vAlign w:val="bottom"/>
          </w:tcPr>
          <w:p w14:paraId="59BCC1EB" w14:textId="77777777" w:rsidR="00175635" w:rsidRPr="00CC2561" w:rsidRDefault="00175635" w:rsidP="00175635">
            <w:pPr>
              <w:tabs>
                <w:tab w:val="decimal" w:pos="765"/>
              </w:tabs>
              <w:spacing w:line="240" w:lineRule="auto"/>
              <w:jc w:val="center"/>
              <w:rPr>
                <w:sz w:val="20"/>
              </w:rPr>
            </w:pPr>
          </w:p>
        </w:tc>
        <w:tc>
          <w:tcPr>
            <w:tcW w:w="987" w:type="dxa"/>
            <w:vAlign w:val="bottom"/>
          </w:tcPr>
          <w:p w14:paraId="3968394D" w14:textId="77777777" w:rsidR="00175635" w:rsidRPr="00CC2561" w:rsidRDefault="00175635" w:rsidP="00175635">
            <w:pPr>
              <w:tabs>
                <w:tab w:val="decimal" w:pos="540"/>
                <w:tab w:val="decimal" w:pos="765"/>
              </w:tabs>
              <w:spacing w:line="240" w:lineRule="auto"/>
              <w:jc w:val="center"/>
              <w:rPr>
                <w:sz w:val="20"/>
              </w:rPr>
            </w:pPr>
          </w:p>
        </w:tc>
        <w:tc>
          <w:tcPr>
            <w:tcW w:w="178" w:type="dxa"/>
          </w:tcPr>
          <w:p w14:paraId="6E6B0C25" w14:textId="77777777" w:rsidR="00175635" w:rsidRPr="00CC2561" w:rsidRDefault="00175635" w:rsidP="00175635">
            <w:pPr>
              <w:tabs>
                <w:tab w:val="decimal" w:pos="765"/>
              </w:tabs>
              <w:spacing w:line="240" w:lineRule="auto"/>
              <w:jc w:val="center"/>
              <w:rPr>
                <w:sz w:val="20"/>
              </w:rPr>
            </w:pPr>
          </w:p>
        </w:tc>
        <w:tc>
          <w:tcPr>
            <w:tcW w:w="1187" w:type="dxa"/>
          </w:tcPr>
          <w:p w14:paraId="1BBDEB18" w14:textId="77777777" w:rsidR="00175635" w:rsidRPr="00CC2561" w:rsidRDefault="00175635" w:rsidP="00175635">
            <w:pPr>
              <w:tabs>
                <w:tab w:val="decimal" w:pos="910"/>
              </w:tabs>
              <w:spacing w:line="240" w:lineRule="auto"/>
              <w:rPr>
                <w:sz w:val="20"/>
              </w:rPr>
            </w:pPr>
          </w:p>
        </w:tc>
      </w:tr>
      <w:tr w:rsidR="00175635" w:rsidRPr="00CC2561" w14:paraId="26A8CC2E" w14:textId="77777777" w:rsidTr="001B4D68">
        <w:trPr>
          <w:cantSplit/>
        </w:trPr>
        <w:tc>
          <w:tcPr>
            <w:tcW w:w="3888" w:type="dxa"/>
          </w:tcPr>
          <w:p w14:paraId="2FB92544" w14:textId="47BE4340" w:rsidR="00175635" w:rsidRPr="00CC2561" w:rsidRDefault="00175635" w:rsidP="00175635">
            <w:pPr>
              <w:tabs>
                <w:tab w:val="left" w:pos="100"/>
              </w:tabs>
              <w:spacing w:line="240" w:lineRule="auto"/>
              <w:ind w:left="100" w:hanging="100"/>
              <w:rPr>
                <w:b/>
                <w:bCs/>
                <w:i/>
                <w:iCs/>
                <w:sz w:val="20"/>
              </w:rPr>
            </w:pPr>
            <w:r w:rsidRPr="00CC2561">
              <w:rPr>
                <w:b/>
                <w:bCs/>
                <w:i/>
                <w:iCs/>
                <w:sz w:val="20"/>
              </w:rPr>
              <w:t>At 31 December 202</w:t>
            </w:r>
            <w:r>
              <w:rPr>
                <w:b/>
                <w:bCs/>
                <w:i/>
                <w:iCs/>
                <w:sz w:val="20"/>
              </w:rPr>
              <w:t>5</w:t>
            </w:r>
          </w:p>
        </w:tc>
        <w:tc>
          <w:tcPr>
            <w:tcW w:w="1359" w:type="dxa"/>
          </w:tcPr>
          <w:p w14:paraId="6CD77D0A" w14:textId="77777777" w:rsidR="00175635" w:rsidRPr="00CC2561" w:rsidRDefault="00175635" w:rsidP="00175635">
            <w:pPr>
              <w:tabs>
                <w:tab w:val="decimal" w:pos="765"/>
              </w:tabs>
              <w:spacing w:line="240" w:lineRule="auto"/>
              <w:jc w:val="center"/>
              <w:rPr>
                <w:sz w:val="20"/>
              </w:rPr>
            </w:pPr>
          </w:p>
        </w:tc>
        <w:tc>
          <w:tcPr>
            <w:tcW w:w="180" w:type="dxa"/>
          </w:tcPr>
          <w:p w14:paraId="21E4D295" w14:textId="77777777" w:rsidR="00175635" w:rsidRPr="00CC2561" w:rsidRDefault="00175635" w:rsidP="00175635">
            <w:pPr>
              <w:tabs>
                <w:tab w:val="decimal" w:pos="765"/>
              </w:tabs>
              <w:spacing w:line="240" w:lineRule="auto"/>
              <w:jc w:val="center"/>
              <w:rPr>
                <w:sz w:val="20"/>
              </w:rPr>
            </w:pPr>
          </w:p>
        </w:tc>
        <w:tc>
          <w:tcPr>
            <w:tcW w:w="1342" w:type="dxa"/>
          </w:tcPr>
          <w:p w14:paraId="626F71F9" w14:textId="77777777" w:rsidR="00175635" w:rsidRPr="00CC2561" w:rsidRDefault="00175635" w:rsidP="00175635">
            <w:pPr>
              <w:tabs>
                <w:tab w:val="decimal" w:pos="765"/>
              </w:tabs>
              <w:spacing w:line="240" w:lineRule="auto"/>
              <w:jc w:val="center"/>
              <w:rPr>
                <w:sz w:val="20"/>
              </w:rPr>
            </w:pPr>
          </w:p>
        </w:tc>
        <w:tc>
          <w:tcPr>
            <w:tcW w:w="178" w:type="dxa"/>
            <w:vAlign w:val="bottom"/>
          </w:tcPr>
          <w:p w14:paraId="6874411C" w14:textId="77777777" w:rsidR="00175635" w:rsidRPr="00CC2561" w:rsidRDefault="00175635" w:rsidP="00175635">
            <w:pPr>
              <w:tabs>
                <w:tab w:val="decimal" w:pos="765"/>
              </w:tabs>
              <w:spacing w:line="240" w:lineRule="auto"/>
              <w:jc w:val="center"/>
              <w:rPr>
                <w:sz w:val="20"/>
              </w:rPr>
            </w:pPr>
          </w:p>
        </w:tc>
        <w:tc>
          <w:tcPr>
            <w:tcW w:w="1434" w:type="dxa"/>
            <w:vAlign w:val="bottom"/>
          </w:tcPr>
          <w:p w14:paraId="4EF2BF57" w14:textId="77777777" w:rsidR="00175635" w:rsidRPr="00CC2561" w:rsidRDefault="00175635" w:rsidP="00175635">
            <w:pPr>
              <w:tabs>
                <w:tab w:val="decimal" w:pos="765"/>
              </w:tabs>
              <w:spacing w:line="240" w:lineRule="auto"/>
              <w:jc w:val="center"/>
              <w:rPr>
                <w:sz w:val="20"/>
              </w:rPr>
            </w:pPr>
          </w:p>
        </w:tc>
        <w:tc>
          <w:tcPr>
            <w:tcW w:w="178" w:type="dxa"/>
            <w:vAlign w:val="bottom"/>
          </w:tcPr>
          <w:p w14:paraId="51A34339" w14:textId="77777777" w:rsidR="00175635" w:rsidRPr="00CC2561" w:rsidRDefault="00175635" w:rsidP="00175635">
            <w:pPr>
              <w:tabs>
                <w:tab w:val="decimal" w:pos="765"/>
              </w:tabs>
              <w:spacing w:line="240" w:lineRule="auto"/>
              <w:jc w:val="center"/>
              <w:rPr>
                <w:sz w:val="20"/>
              </w:rPr>
            </w:pPr>
          </w:p>
        </w:tc>
        <w:tc>
          <w:tcPr>
            <w:tcW w:w="1278" w:type="dxa"/>
            <w:vAlign w:val="bottom"/>
          </w:tcPr>
          <w:p w14:paraId="7F56BAA5" w14:textId="77777777" w:rsidR="00175635" w:rsidRPr="00CC2561" w:rsidRDefault="00175635" w:rsidP="00175635">
            <w:pPr>
              <w:tabs>
                <w:tab w:val="decimal" w:pos="1000"/>
              </w:tabs>
              <w:spacing w:line="240" w:lineRule="auto"/>
              <w:rPr>
                <w:sz w:val="20"/>
              </w:rPr>
            </w:pPr>
          </w:p>
        </w:tc>
        <w:tc>
          <w:tcPr>
            <w:tcW w:w="178" w:type="dxa"/>
            <w:vAlign w:val="bottom"/>
          </w:tcPr>
          <w:p w14:paraId="3D433D15" w14:textId="77777777" w:rsidR="00175635" w:rsidRPr="00CC2561" w:rsidRDefault="00175635" w:rsidP="00175635">
            <w:pPr>
              <w:tabs>
                <w:tab w:val="decimal" w:pos="765"/>
              </w:tabs>
              <w:spacing w:line="240" w:lineRule="auto"/>
              <w:jc w:val="center"/>
              <w:rPr>
                <w:sz w:val="20"/>
              </w:rPr>
            </w:pPr>
          </w:p>
        </w:tc>
        <w:tc>
          <w:tcPr>
            <w:tcW w:w="987" w:type="dxa"/>
            <w:vAlign w:val="bottom"/>
          </w:tcPr>
          <w:p w14:paraId="578B3342" w14:textId="77777777" w:rsidR="00175635" w:rsidRPr="00CC2561" w:rsidRDefault="00175635" w:rsidP="00175635">
            <w:pPr>
              <w:tabs>
                <w:tab w:val="decimal" w:pos="630"/>
                <w:tab w:val="decimal" w:pos="765"/>
              </w:tabs>
              <w:spacing w:line="240" w:lineRule="auto"/>
              <w:jc w:val="center"/>
              <w:rPr>
                <w:sz w:val="20"/>
              </w:rPr>
            </w:pPr>
          </w:p>
        </w:tc>
        <w:tc>
          <w:tcPr>
            <w:tcW w:w="178" w:type="dxa"/>
            <w:vAlign w:val="bottom"/>
          </w:tcPr>
          <w:p w14:paraId="123A42A5" w14:textId="77777777" w:rsidR="00175635" w:rsidRPr="00CC2561" w:rsidRDefault="00175635" w:rsidP="00175635">
            <w:pPr>
              <w:tabs>
                <w:tab w:val="decimal" w:pos="765"/>
              </w:tabs>
              <w:spacing w:line="240" w:lineRule="auto"/>
              <w:jc w:val="center"/>
              <w:rPr>
                <w:sz w:val="20"/>
              </w:rPr>
            </w:pPr>
          </w:p>
        </w:tc>
        <w:tc>
          <w:tcPr>
            <w:tcW w:w="987" w:type="dxa"/>
            <w:vAlign w:val="bottom"/>
          </w:tcPr>
          <w:p w14:paraId="601B7B59" w14:textId="77777777" w:rsidR="00175635" w:rsidRPr="00CC2561" w:rsidRDefault="00175635" w:rsidP="00175635">
            <w:pPr>
              <w:tabs>
                <w:tab w:val="decimal" w:pos="765"/>
              </w:tabs>
              <w:spacing w:line="240" w:lineRule="auto"/>
              <w:jc w:val="center"/>
              <w:rPr>
                <w:sz w:val="20"/>
              </w:rPr>
            </w:pPr>
          </w:p>
        </w:tc>
        <w:tc>
          <w:tcPr>
            <w:tcW w:w="178" w:type="dxa"/>
            <w:vAlign w:val="bottom"/>
          </w:tcPr>
          <w:p w14:paraId="1957E325" w14:textId="77777777" w:rsidR="00175635" w:rsidRPr="00CC2561" w:rsidRDefault="00175635" w:rsidP="00175635">
            <w:pPr>
              <w:tabs>
                <w:tab w:val="decimal" w:pos="765"/>
              </w:tabs>
              <w:spacing w:line="240" w:lineRule="auto"/>
              <w:jc w:val="center"/>
              <w:rPr>
                <w:sz w:val="20"/>
              </w:rPr>
            </w:pPr>
          </w:p>
        </w:tc>
        <w:tc>
          <w:tcPr>
            <w:tcW w:w="987" w:type="dxa"/>
            <w:vAlign w:val="bottom"/>
          </w:tcPr>
          <w:p w14:paraId="5BB1C5CD" w14:textId="77777777" w:rsidR="00175635" w:rsidRPr="00CC2561" w:rsidRDefault="00175635" w:rsidP="00175635">
            <w:pPr>
              <w:tabs>
                <w:tab w:val="decimal" w:pos="540"/>
                <w:tab w:val="decimal" w:pos="765"/>
              </w:tabs>
              <w:spacing w:line="240" w:lineRule="auto"/>
              <w:jc w:val="center"/>
              <w:rPr>
                <w:sz w:val="20"/>
              </w:rPr>
            </w:pPr>
          </w:p>
        </w:tc>
        <w:tc>
          <w:tcPr>
            <w:tcW w:w="178" w:type="dxa"/>
          </w:tcPr>
          <w:p w14:paraId="4DFE2EA0" w14:textId="77777777" w:rsidR="00175635" w:rsidRPr="00CC2561" w:rsidRDefault="00175635" w:rsidP="00175635">
            <w:pPr>
              <w:tabs>
                <w:tab w:val="decimal" w:pos="765"/>
              </w:tabs>
              <w:spacing w:line="240" w:lineRule="auto"/>
              <w:jc w:val="center"/>
              <w:rPr>
                <w:sz w:val="20"/>
              </w:rPr>
            </w:pPr>
          </w:p>
        </w:tc>
        <w:tc>
          <w:tcPr>
            <w:tcW w:w="1187" w:type="dxa"/>
          </w:tcPr>
          <w:p w14:paraId="2B4F9235" w14:textId="77777777" w:rsidR="00175635" w:rsidRPr="00CC2561" w:rsidRDefault="00175635" w:rsidP="00175635">
            <w:pPr>
              <w:tabs>
                <w:tab w:val="decimal" w:pos="910"/>
              </w:tabs>
              <w:spacing w:line="240" w:lineRule="auto"/>
              <w:rPr>
                <w:sz w:val="20"/>
              </w:rPr>
            </w:pPr>
          </w:p>
        </w:tc>
      </w:tr>
      <w:tr w:rsidR="00175635" w:rsidRPr="00CC2561" w14:paraId="3DCFA4CA" w14:textId="77777777" w:rsidTr="001B4D68">
        <w:trPr>
          <w:cantSplit/>
        </w:trPr>
        <w:tc>
          <w:tcPr>
            <w:tcW w:w="3888" w:type="dxa"/>
          </w:tcPr>
          <w:p w14:paraId="34ADBAC8" w14:textId="77777777" w:rsidR="00175635" w:rsidRPr="00CC2561" w:rsidRDefault="00175635" w:rsidP="00175635">
            <w:pPr>
              <w:tabs>
                <w:tab w:val="left" w:pos="100"/>
              </w:tabs>
              <w:spacing w:line="240" w:lineRule="auto"/>
              <w:ind w:left="100" w:hanging="100"/>
              <w:rPr>
                <w:b/>
                <w:bCs/>
                <w:i/>
                <w:iCs/>
                <w:sz w:val="20"/>
              </w:rPr>
            </w:pPr>
            <w:r w:rsidRPr="00CC2561">
              <w:rPr>
                <w:b/>
                <w:bCs/>
                <w:i/>
                <w:iCs/>
                <w:sz w:val="20"/>
              </w:rPr>
              <w:t>Financial assets</w:t>
            </w:r>
          </w:p>
        </w:tc>
        <w:tc>
          <w:tcPr>
            <w:tcW w:w="1359" w:type="dxa"/>
          </w:tcPr>
          <w:p w14:paraId="07E35BBB" w14:textId="77777777" w:rsidR="00175635" w:rsidRPr="00CC2561" w:rsidRDefault="00175635" w:rsidP="00175635">
            <w:pPr>
              <w:tabs>
                <w:tab w:val="decimal" w:pos="765"/>
              </w:tabs>
              <w:spacing w:line="240" w:lineRule="auto"/>
              <w:jc w:val="center"/>
              <w:rPr>
                <w:sz w:val="20"/>
              </w:rPr>
            </w:pPr>
          </w:p>
        </w:tc>
        <w:tc>
          <w:tcPr>
            <w:tcW w:w="180" w:type="dxa"/>
          </w:tcPr>
          <w:p w14:paraId="3842DCF1" w14:textId="77777777" w:rsidR="00175635" w:rsidRPr="00CC2561" w:rsidRDefault="00175635" w:rsidP="00175635">
            <w:pPr>
              <w:tabs>
                <w:tab w:val="decimal" w:pos="765"/>
              </w:tabs>
              <w:spacing w:line="240" w:lineRule="auto"/>
              <w:jc w:val="center"/>
              <w:rPr>
                <w:sz w:val="20"/>
              </w:rPr>
            </w:pPr>
          </w:p>
        </w:tc>
        <w:tc>
          <w:tcPr>
            <w:tcW w:w="1342" w:type="dxa"/>
          </w:tcPr>
          <w:p w14:paraId="7822D261" w14:textId="77777777" w:rsidR="00175635" w:rsidRPr="00CC2561" w:rsidRDefault="00175635" w:rsidP="00175635">
            <w:pPr>
              <w:tabs>
                <w:tab w:val="decimal" w:pos="765"/>
              </w:tabs>
              <w:spacing w:line="240" w:lineRule="auto"/>
              <w:jc w:val="center"/>
              <w:rPr>
                <w:sz w:val="20"/>
              </w:rPr>
            </w:pPr>
          </w:p>
        </w:tc>
        <w:tc>
          <w:tcPr>
            <w:tcW w:w="178" w:type="dxa"/>
            <w:vAlign w:val="bottom"/>
          </w:tcPr>
          <w:p w14:paraId="6AEDC25B" w14:textId="77777777" w:rsidR="00175635" w:rsidRPr="00CC2561" w:rsidRDefault="00175635" w:rsidP="00175635">
            <w:pPr>
              <w:tabs>
                <w:tab w:val="decimal" w:pos="765"/>
              </w:tabs>
              <w:spacing w:line="240" w:lineRule="auto"/>
              <w:jc w:val="center"/>
              <w:rPr>
                <w:sz w:val="20"/>
              </w:rPr>
            </w:pPr>
          </w:p>
        </w:tc>
        <w:tc>
          <w:tcPr>
            <w:tcW w:w="1434" w:type="dxa"/>
            <w:vAlign w:val="bottom"/>
          </w:tcPr>
          <w:p w14:paraId="3E460549" w14:textId="77777777" w:rsidR="00175635" w:rsidRPr="00CC2561" w:rsidRDefault="00175635" w:rsidP="00175635">
            <w:pPr>
              <w:tabs>
                <w:tab w:val="decimal" w:pos="765"/>
              </w:tabs>
              <w:spacing w:line="240" w:lineRule="auto"/>
              <w:jc w:val="center"/>
              <w:rPr>
                <w:sz w:val="20"/>
              </w:rPr>
            </w:pPr>
          </w:p>
        </w:tc>
        <w:tc>
          <w:tcPr>
            <w:tcW w:w="178" w:type="dxa"/>
            <w:vAlign w:val="bottom"/>
          </w:tcPr>
          <w:p w14:paraId="1F458E79" w14:textId="77777777" w:rsidR="00175635" w:rsidRPr="00CC2561" w:rsidRDefault="00175635" w:rsidP="00175635">
            <w:pPr>
              <w:tabs>
                <w:tab w:val="decimal" w:pos="765"/>
              </w:tabs>
              <w:spacing w:line="240" w:lineRule="auto"/>
              <w:jc w:val="center"/>
              <w:rPr>
                <w:sz w:val="20"/>
              </w:rPr>
            </w:pPr>
          </w:p>
        </w:tc>
        <w:tc>
          <w:tcPr>
            <w:tcW w:w="1278" w:type="dxa"/>
            <w:vAlign w:val="bottom"/>
          </w:tcPr>
          <w:p w14:paraId="4A778056" w14:textId="77777777" w:rsidR="00175635" w:rsidRPr="00CC2561" w:rsidRDefault="00175635" w:rsidP="00175635">
            <w:pPr>
              <w:tabs>
                <w:tab w:val="decimal" w:pos="1000"/>
              </w:tabs>
              <w:spacing w:line="240" w:lineRule="auto"/>
              <w:rPr>
                <w:sz w:val="20"/>
              </w:rPr>
            </w:pPr>
          </w:p>
        </w:tc>
        <w:tc>
          <w:tcPr>
            <w:tcW w:w="178" w:type="dxa"/>
            <w:vAlign w:val="bottom"/>
          </w:tcPr>
          <w:p w14:paraId="65834EEA" w14:textId="77777777" w:rsidR="00175635" w:rsidRPr="00CC2561" w:rsidRDefault="00175635" w:rsidP="00175635">
            <w:pPr>
              <w:tabs>
                <w:tab w:val="decimal" w:pos="765"/>
              </w:tabs>
              <w:spacing w:line="240" w:lineRule="auto"/>
              <w:jc w:val="center"/>
              <w:rPr>
                <w:sz w:val="20"/>
              </w:rPr>
            </w:pPr>
          </w:p>
        </w:tc>
        <w:tc>
          <w:tcPr>
            <w:tcW w:w="987" w:type="dxa"/>
            <w:vAlign w:val="bottom"/>
          </w:tcPr>
          <w:p w14:paraId="79774185" w14:textId="77777777" w:rsidR="00175635" w:rsidRPr="00CC2561" w:rsidRDefault="00175635" w:rsidP="00175635">
            <w:pPr>
              <w:tabs>
                <w:tab w:val="decimal" w:pos="630"/>
                <w:tab w:val="decimal" w:pos="765"/>
              </w:tabs>
              <w:spacing w:line="240" w:lineRule="auto"/>
              <w:jc w:val="center"/>
              <w:rPr>
                <w:sz w:val="20"/>
              </w:rPr>
            </w:pPr>
          </w:p>
        </w:tc>
        <w:tc>
          <w:tcPr>
            <w:tcW w:w="178" w:type="dxa"/>
            <w:vAlign w:val="bottom"/>
          </w:tcPr>
          <w:p w14:paraId="6F197556" w14:textId="77777777" w:rsidR="00175635" w:rsidRPr="00CC2561" w:rsidRDefault="00175635" w:rsidP="00175635">
            <w:pPr>
              <w:tabs>
                <w:tab w:val="decimal" w:pos="765"/>
              </w:tabs>
              <w:spacing w:line="240" w:lineRule="auto"/>
              <w:jc w:val="center"/>
              <w:rPr>
                <w:sz w:val="20"/>
              </w:rPr>
            </w:pPr>
          </w:p>
        </w:tc>
        <w:tc>
          <w:tcPr>
            <w:tcW w:w="987" w:type="dxa"/>
            <w:vAlign w:val="bottom"/>
          </w:tcPr>
          <w:p w14:paraId="3EB76558" w14:textId="77777777" w:rsidR="00175635" w:rsidRPr="00CC2561" w:rsidRDefault="00175635" w:rsidP="00175635">
            <w:pPr>
              <w:tabs>
                <w:tab w:val="decimal" w:pos="765"/>
              </w:tabs>
              <w:spacing w:line="240" w:lineRule="auto"/>
              <w:jc w:val="center"/>
              <w:rPr>
                <w:sz w:val="20"/>
              </w:rPr>
            </w:pPr>
          </w:p>
        </w:tc>
        <w:tc>
          <w:tcPr>
            <w:tcW w:w="178" w:type="dxa"/>
            <w:vAlign w:val="bottom"/>
          </w:tcPr>
          <w:p w14:paraId="1CB7B99D" w14:textId="77777777" w:rsidR="00175635" w:rsidRPr="00CC2561" w:rsidRDefault="00175635" w:rsidP="00175635">
            <w:pPr>
              <w:tabs>
                <w:tab w:val="decimal" w:pos="765"/>
              </w:tabs>
              <w:spacing w:line="240" w:lineRule="auto"/>
              <w:jc w:val="center"/>
              <w:rPr>
                <w:sz w:val="20"/>
              </w:rPr>
            </w:pPr>
          </w:p>
        </w:tc>
        <w:tc>
          <w:tcPr>
            <w:tcW w:w="987" w:type="dxa"/>
            <w:vAlign w:val="bottom"/>
          </w:tcPr>
          <w:p w14:paraId="4F586AF1" w14:textId="77777777" w:rsidR="00175635" w:rsidRPr="00CC2561" w:rsidRDefault="00175635" w:rsidP="00175635">
            <w:pPr>
              <w:tabs>
                <w:tab w:val="decimal" w:pos="540"/>
                <w:tab w:val="decimal" w:pos="765"/>
              </w:tabs>
              <w:spacing w:line="240" w:lineRule="auto"/>
              <w:jc w:val="center"/>
              <w:rPr>
                <w:sz w:val="20"/>
              </w:rPr>
            </w:pPr>
          </w:p>
        </w:tc>
        <w:tc>
          <w:tcPr>
            <w:tcW w:w="178" w:type="dxa"/>
          </w:tcPr>
          <w:p w14:paraId="0E0B6E27" w14:textId="77777777" w:rsidR="00175635" w:rsidRPr="00CC2561" w:rsidRDefault="00175635" w:rsidP="00175635">
            <w:pPr>
              <w:tabs>
                <w:tab w:val="decimal" w:pos="765"/>
              </w:tabs>
              <w:spacing w:line="240" w:lineRule="auto"/>
              <w:jc w:val="center"/>
              <w:rPr>
                <w:sz w:val="20"/>
              </w:rPr>
            </w:pPr>
          </w:p>
        </w:tc>
        <w:tc>
          <w:tcPr>
            <w:tcW w:w="1187" w:type="dxa"/>
          </w:tcPr>
          <w:p w14:paraId="678D9666" w14:textId="77777777" w:rsidR="00175635" w:rsidRPr="00CC2561" w:rsidRDefault="00175635" w:rsidP="00175635">
            <w:pPr>
              <w:tabs>
                <w:tab w:val="decimal" w:pos="910"/>
              </w:tabs>
              <w:spacing w:line="240" w:lineRule="auto"/>
              <w:rPr>
                <w:sz w:val="20"/>
              </w:rPr>
            </w:pPr>
          </w:p>
        </w:tc>
      </w:tr>
      <w:tr w:rsidR="00175635" w:rsidRPr="00CC2561" w14:paraId="0E84E4C0" w14:textId="77777777" w:rsidTr="001B4D68">
        <w:trPr>
          <w:cantSplit/>
        </w:trPr>
        <w:tc>
          <w:tcPr>
            <w:tcW w:w="3888" w:type="dxa"/>
          </w:tcPr>
          <w:p w14:paraId="10D255F3" w14:textId="77777777" w:rsidR="00175635" w:rsidRPr="00CC2561" w:rsidRDefault="00175635" w:rsidP="00175635">
            <w:pPr>
              <w:tabs>
                <w:tab w:val="left" w:pos="100"/>
              </w:tabs>
              <w:spacing w:line="240" w:lineRule="auto"/>
              <w:ind w:left="100" w:hanging="100"/>
              <w:rPr>
                <w:sz w:val="20"/>
              </w:rPr>
            </w:pPr>
            <w:r w:rsidRPr="00CC2561">
              <w:rPr>
                <w:sz w:val="20"/>
              </w:rPr>
              <w:t>Other non-current financial assets:</w:t>
            </w:r>
          </w:p>
        </w:tc>
        <w:tc>
          <w:tcPr>
            <w:tcW w:w="1359" w:type="dxa"/>
            <w:vAlign w:val="bottom"/>
          </w:tcPr>
          <w:p w14:paraId="703817C7" w14:textId="77777777" w:rsidR="00175635" w:rsidRPr="00CC2561" w:rsidRDefault="00175635" w:rsidP="00175635">
            <w:pPr>
              <w:tabs>
                <w:tab w:val="decimal" w:pos="1090"/>
              </w:tabs>
              <w:spacing w:line="240" w:lineRule="auto"/>
              <w:rPr>
                <w:b/>
                <w:bCs/>
                <w:sz w:val="20"/>
              </w:rPr>
            </w:pPr>
          </w:p>
        </w:tc>
        <w:tc>
          <w:tcPr>
            <w:tcW w:w="180" w:type="dxa"/>
          </w:tcPr>
          <w:p w14:paraId="32F51897" w14:textId="77777777" w:rsidR="00175635" w:rsidRPr="00CC2561" w:rsidRDefault="00175635" w:rsidP="00175635">
            <w:pPr>
              <w:tabs>
                <w:tab w:val="decimal" w:pos="765"/>
              </w:tabs>
              <w:spacing w:line="240" w:lineRule="auto"/>
              <w:jc w:val="center"/>
              <w:rPr>
                <w:sz w:val="20"/>
              </w:rPr>
            </w:pPr>
          </w:p>
        </w:tc>
        <w:tc>
          <w:tcPr>
            <w:tcW w:w="1342" w:type="dxa"/>
          </w:tcPr>
          <w:p w14:paraId="7FBD36E3" w14:textId="77777777" w:rsidR="00175635" w:rsidRPr="00CC2561" w:rsidRDefault="00175635" w:rsidP="00175635">
            <w:pPr>
              <w:tabs>
                <w:tab w:val="decimal" w:pos="765"/>
              </w:tabs>
              <w:spacing w:line="240" w:lineRule="auto"/>
              <w:jc w:val="center"/>
              <w:rPr>
                <w:sz w:val="20"/>
              </w:rPr>
            </w:pPr>
          </w:p>
        </w:tc>
        <w:tc>
          <w:tcPr>
            <w:tcW w:w="178" w:type="dxa"/>
            <w:vAlign w:val="bottom"/>
          </w:tcPr>
          <w:p w14:paraId="18EFA119" w14:textId="77777777" w:rsidR="00175635" w:rsidRPr="00CC2561" w:rsidRDefault="00175635" w:rsidP="00175635">
            <w:pPr>
              <w:tabs>
                <w:tab w:val="decimal" w:pos="765"/>
              </w:tabs>
              <w:spacing w:line="240" w:lineRule="auto"/>
              <w:jc w:val="center"/>
              <w:rPr>
                <w:sz w:val="20"/>
              </w:rPr>
            </w:pPr>
          </w:p>
        </w:tc>
        <w:tc>
          <w:tcPr>
            <w:tcW w:w="1434" w:type="dxa"/>
            <w:vAlign w:val="bottom"/>
          </w:tcPr>
          <w:p w14:paraId="3C03EEA9" w14:textId="77777777" w:rsidR="00175635" w:rsidRPr="00CC2561" w:rsidRDefault="00175635" w:rsidP="00175635">
            <w:pPr>
              <w:tabs>
                <w:tab w:val="decimal" w:pos="586"/>
              </w:tabs>
              <w:spacing w:line="240" w:lineRule="auto"/>
              <w:jc w:val="center"/>
              <w:rPr>
                <w:sz w:val="20"/>
              </w:rPr>
            </w:pPr>
          </w:p>
        </w:tc>
        <w:tc>
          <w:tcPr>
            <w:tcW w:w="178" w:type="dxa"/>
            <w:vAlign w:val="bottom"/>
          </w:tcPr>
          <w:p w14:paraId="7DE7942B" w14:textId="77777777" w:rsidR="00175635" w:rsidRPr="00CC2561" w:rsidRDefault="00175635" w:rsidP="00175635">
            <w:pPr>
              <w:tabs>
                <w:tab w:val="decimal" w:pos="765"/>
              </w:tabs>
              <w:spacing w:line="240" w:lineRule="auto"/>
              <w:jc w:val="center"/>
              <w:rPr>
                <w:sz w:val="20"/>
              </w:rPr>
            </w:pPr>
          </w:p>
        </w:tc>
        <w:tc>
          <w:tcPr>
            <w:tcW w:w="1278" w:type="dxa"/>
            <w:vAlign w:val="bottom"/>
          </w:tcPr>
          <w:p w14:paraId="382C4077" w14:textId="77777777" w:rsidR="00175635" w:rsidRPr="00CC2561" w:rsidRDefault="00175635" w:rsidP="00175635">
            <w:pPr>
              <w:tabs>
                <w:tab w:val="decimal" w:pos="1018"/>
              </w:tabs>
              <w:spacing w:line="240" w:lineRule="auto"/>
              <w:rPr>
                <w:sz w:val="20"/>
              </w:rPr>
            </w:pPr>
          </w:p>
        </w:tc>
        <w:tc>
          <w:tcPr>
            <w:tcW w:w="178" w:type="dxa"/>
            <w:vAlign w:val="bottom"/>
          </w:tcPr>
          <w:p w14:paraId="14B1DF0A" w14:textId="77777777" w:rsidR="00175635" w:rsidRPr="00CC2561" w:rsidRDefault="00175635" w:rsidP="00175635">
            <w:pPr>
              <w:tabs>
                <w:tab w:val="decimal" w:pos="765"/>
              </w:tabs>
              <w:spacing w:line="240" w:lineRule="auto"/>
              <w:jc w:val="center"/>
              <w:rPr>
                <w:sz w:val="20"/>
              </w:rPr>
            </w:pPr>
          </w:p>
        </w:tc>
        <w:tc>
          <w:tcPr>
            <w:tcW w:w="987" w:type="dxa"/>
            <w:vAlign w:val="bottom"/>
          </w:tcPr>
          <w:p w14:paraId="06C632E4" w14:textId="77777777" w:rsidR="00175635" w:rsidRPr="00CC2561" w:rsidRDefault="00175635" w:rsidP="00175635">
            <w:pPr>
              <w:tabs>
                <w:tab w:val="decimal" w:pos="765"/>
              </w:tabs>
              <w:spacing w:line="240" w:lineRule="auto"/>
              <w:jc w:val="center"/>
              <w:rPr>
                <w:sz w:val="20"/>
              </w:rPr>
            </w:pPr>
          </w:p>
        </w:tc>
        <w:tc>
          <w:tcPr>
            <w:tcW w:w="178" w:type="dxa"/>
            <w:vAlign w:val="bottom"/>
          </w:tcPr>
          <w:p w14:paraId="7C9B0767" w14:textId="77777777" w:rsidR="00175635" w:rsidRPr="00CC2561" w:rsidRDefault="00175635" w:rsidP="00175635">
            <w:pPr>
              <w:tabs>
                <w:tab w:val="decimal" w:pos="765"/>
              </w:tabs>
              <w:spacing w:line="240" w:lineRule="auto"/>
              <w:jc w:val="center"/>
              <w:rPr>
                <w:sz w:val="20"/>
              </w:rPr>
            </w:pPr>
          </w:p>
        </w:tc>
        <w:tc>
          <w:tcPr>
            <w:tcW w:w="987" w:type="dxa"/>
            <w:vAlign w:val="bottom"/>
          </w:tcPr>
          <w:p w14:paraId="6277EB8F" w14:textId="77777777" w:rsidR="00175635" w:rsidRPr="00CC2561" w:rsidRDefault="00175635" w:rsidP="00175635">
            <w:pPr>
              <w:tabs>
                <w:tab w:val="decimal" w:pos="765"/>
              </w:tabs>
              <w:spacing w:line="240" w:lineRule="auto"/>
              <w:jc w:val="center"/>
              <w:rPr>
                <w:sz w:val="20"/>
              </w:rPr>
            </w:pPr>
          </w:p>
        </w:tc>
        <w:tc>
          <w:tcPr>
            <w:tcW w:w="178" w:type="dxa"/>
            <w:vAlign w:val="bottom"/>
          </w:tcPr>
          <w:p w14:paraId="2D94B194" w14:textId="77777777" w:rsidR="00175635" w:rsidRPr="00CC2561" w:rsidRDefault="00175635" w:rsidP="00175635">
            <w:pPr>
              <w:tabs>
                <w:tab w:val="decimal" w:pos="765"/>
              </w:tabs>
              <w:spacing w:line="240" w:lineRule="auto"/>
              <w:jc w:val="center"/>
              <w:rPr>
                <w:sz w:val="20"/>
              </w:rPr>
            </w:pPr>
          </w:p>
        </w:tc>
        <w:tc>
          <w:tcPr>
            <w:tcW w:w="987" w:type="dxa"/>
            <w:vAlign w:val="bottom"/>
          </w:tcPr>
          <w:p w14:paraId="3C6D526F" w14:textId="77777777" w:rsidR="00175635" w:rsidRPr="00CC2561" w:rsidRDefault="00175635" w:rsidP="00175635">
            <w:pPr>
              <w:tabs>
                <w:tab w:val="decimal" w:pos="540"/>
              </w:tabs>
              <w:spacing w:line="240" w:lineRule="auto"/>
              <w:rPr>
                <w:sz w:val="20"/>
                <w:lang w:bidi="th-TH"/>
              </w:rPr>
            </w:pPr>
          </w:p>
        </w:tc>
        <w:tc>
          <w:tcPr>
            <w:tcW w:w="178" w:type="dxa"/>
          </w:tcPr>
          <w:p w14:paraId="490033BB" w14:textId="77777777" w:rsidR="00175635" w:rsidRPr="00CC2561" w:rsidRDefault="00175635" w:rsidP="00175635">
            <w:pPr>
              <w:tabs>
                <w:tab w:val="decimal" w:pos="765"/>
              </w:tabs>
              <w:spacing w:line="240" w:lineRule="auto"/>
              <w:jc w:val="center"/>
              <w:rPr>
                <w:sz w:val="20"/>
              </w:rPr>
            </w:pPr>
          </w:p>
        </w:tc>
        <w:tc>
          <w:tcPr>
            <w:tcW w:w="1187" w:type="dxa"/>
          </w:tcPr>
          <w:p w14:paraId="27CD6ABF" w14:textId="77777777" w:rsidR="00175635" w:rsidRPr="00CC2561" w:rsidRDefault="00175635" w:rsidP="00175635">
            <w:pPr>
              <w:tabs>
                <w:tab w:val="decimal" w:pos="926"/>
              </w:tabs>
              <w:spacing w:line="240" w:lineRule="auto"/>
              <w:rPr>
                <w:sz w:val="20"/>
              </w:rPr>
            </w:pPr>
          </w:p>
        </w:tc>
      </w:tr>
      <w:tr w:rsidR="00175635" w:rsidRPr="00CC2561" w14:paraId="534B3DC4" w14:textId="77777777" w:rsidTr="001B4D68">
        <w:trPr>
          <w:cantSplit/>
        </w:trPr>
        <w:tc>
          <w:tcPr>
            <w:tcW w:w="3888" w:type="dxa"/>
          </w:tcPr>
          <w:p w14:paraId="1B48588B" w14:textId="08590192" w:rsidR="00175635" w:rsidRPr="00970BA0" w:rsidRDefault="00FA4607" w:rsidP="00175635">
            <w:pPr>
              <w:tabs>
                <w:tab w:val="left" w:pos="190"/>
              </w:tabs>
              <w:spacing w:line="240" w:lineRule="auto"/>
              <w:ind w:left="190" w:hanging="10"/>
              <w:rPr>
                <w:rFonts w:cstheme="minorBidi"/>
                <w:sz w:val="20"/>
                <w:szCs w:val="25"/>
                <w:cs/>
                <w:lang w:bidi="th-TH"/>
              </w:rPr>
            </w:pPr>
            <w:r>
              <w:rPr>
                <w:sz w:val="20"/>
              </w:rPr>
              <w:t>Equity instrument - c</w:t>
            </w:r>
            <w:r w:rsidRPr="00307389">
              <w:rPr>
                <w:sz w:val="20"/>
              </w:rPr>
              <w:t>ommon shares</w:t>
            </w:r>
          </w:p>
        </w:tc>
        <w:tc>
          <w:tcPr>
            <w:tcW w:w="1359" w:type="dxa"/>
            <w:vAlign w:val="bottom"/>
          </w:tcPr>
          <w:p w14:paraId="41798837" w14:textId="0AB101C1" w:rsidR="00175635" w:rsidRPr="00CC2561" w:rsidRDefault="00175635" w:rsidP="001B4D68">
            <w:pPr>
              <w:tabs>
                <w:tab w:val="decimal" w:pos="824"/>
              </w:tabs>
              <w:spacing w:line="240" w:lineRule="auto"/>
              <w:rPr>
                <w:sz w:val="20"/>
              </w:rPr>
            </w:pPr>
            <w:r w:rsidRPr="0060296C">
              <w:rPr>
                <w:sz w:val="20"/>
              </w:rPr>
              <w:t>-</w:t>
            </w:r>
          </w:p>
        </w:tc>
        <w:tc>
          <w:tcPr>
            <w:tcW w:w="180" w:type="dxa"/>
          </w:tcPr>
          <w:p w14:paraId="6E6B76E7" w14:textId="77777777" w:rsidR="00175635" w:rsidRPr="00CC2561" w:rsidRDefault="00175635" w:rsidP="00175635">
            <w:pPr>
              <w:tabs>
                <w:tab w:val="decimal" w:pos="765"/>
              </w:tabs>
              <w:spacing w:line="240" w:lineRule="auto"/>
              <w:jc w:val="center"/>
              <w:rPr>
                <w:sz w:val="20"/>
              </w:rPr>
            </w:pPr>
          </w:p>
        </w:tc>
        <w:tc>
          <w:tcPr>
            <w:tcW w:w="1342" w:type="dxa"/>
          </w:tcPr>
          <w:p w14:paraId="2BBD5C5A" w14:textId="7A33CBC6" w:rsidR="00175635" w:rsidRPr="00CC2561" w:rsidRDefault="00175635" w:rsidP="001B4D68">
            <w:pPr>
              <w:tabs>
                <w:tab w:val="decimal" w:pos="1060"/>
              </w:tabs>
              <w:spacing w:line="240" w:lineRule="auto"/>
              <w:rPr>
                <w:sz w:val="20"/>
              </w:rPr>
            </w:pPr>
            <w:r w:rsidRPr="0060296C">
              <w:rPr>
                <w:sz w:val="20"/>
              </w:rPr>
              <w:t>193,224</w:t>
            </w:r>
          </w:p>
        </w:tc>
        <w:tc>
          <w:tcPr>
            <w:tcW w:w="178" w:type="dxa"/>
            <w:vAlign w:val="bottom"/>
          </w:tcPr>
          <w:p w14:paraId="1A8CB9D8" w14:textId="77777777" w:rsidR="00175635" w:rsidRPr="00CC2561" w:rsidRDefault="00175635" w:rsidP="00175635">
            <w:pPr>
              <w:tabs>
                <w:tab w:val="decimal" w:pos="765"/>
              </w:tabs>
              <w:spacing w:line="240" w:lineRule="auto"/>
              <w:jc w:val="center"/>
              <w:rPr>
                <w:sz w:val="20"/>
              </w:rPr>
            </w:pPr>
          </w:p>
        </w:tc>
        <w:tc>
          <w:tcPr>
            <w:tcW w:w="1434" w:type="dxa"/>
            <w:vAlign w:val="bottom"/>
          </w:tcPr>
          <w:p w14:paraId="23C26272" w14:textId="70429019" w:rsidR="00175635" w:rsidRPr="00CC2561" w:rsidRDefault="00175635" w:rsidP="001B4D68">
            <w:pPr>
              <w:tabs>
                <w:tab w:val="decimal" w:pos="903"/>
              </w:tabs>
              <w:spacing w:line="240" w:lineRule="auto"/>
              <w:rPr>
                <w:sz w:val="20"/>
              </w:rPr>
            </w:pPr>
            <w:r w:rsidRPr="0060296C">
              <w:rPr>
                <w:sz w:val="20"/>
              </w:rPr>
              <w:t>-</w:t>
            </w:r>
          </w:p>
        </w:tc>
        <w:tc>
          <w:tcPr>
            <w:tcW w:w="178" w:type="dxa"/>
            <w:vAlign w:val="bottom"/>
          </w:tcPr>
          <w:p w14:paraId="7347741F" w14:textId="77777777" w:rsidR="00175635" w:rsidRPr="00CC2561" w:rsidRDefault="00175635" w:rsidP="00175635">
            <w:pPr>
              <w:tabs>
                <w:tab w:val="decimal" w:pos="765"/>
              </w:tabs>
              <w:spacing w:line="240" w:lineRule="auto"/>
              <w:jc w:val="center"/>
              <w:rPr>
                <w:sz w:val="20"/>
              </w:rPr>
            </w:pPr>
          </w:p>
        </w:tc>
        <w:tc>
          <w:tcPr>
            <w:tcW w:w="1278" w:type="dxa"/>
            <w:vAlign w:val="bottom"/>
          </w:tcPr>
          <w:p w14:paraId="173EB8C2" w14:textId="234B6A2A" w:rsidR="00175635" w:rsidRPr="00CC2561" w:rsidRDefault="00175635" w:rsidP="001B4D68">
            <w:pPr>
              <w:tabs>
                <w:tab w:val="decimal" w:pos="1001"/>
              </w:tabs>
              <w:spacing w:line="240" w:lineRule="auto"/>
              <w:rPr>
                <w:sz w:val="20"/>
              </w:rPr>
            </w:pPr>
            <w:r w:rsidRPr="0060296C">
              <w:rPr>
                <w:sz w:val="20"/>
              </w:rPr>
              <w:t>193,224</w:t>
            </w:r>
          </w:p>
        </w:tc>
        <w:tc>
          <w:tcPr>
            <w:tcW w:w="178" w:type="dxa"/>
            <w:vAlign w:val="bottom"/>
          </w:tcPr>
          <w:p w14:paraId="5C42A8BE" w14:textId="77777777" w:rsidR="00175635" w:rsidRPr="00CC2561" w:rsidRDefault="00175635" w:rsidP="00175635">
            <w:pPr>
              <w:tabs>
                <w:tab w:val="decimal" w:pos="765"/>
              </w:tabs>
              <w:spacing w:line="240" w:lineRule="auto"/>
              <w:jc w:val="center"/>
              <w:rPr>
                <w:sz w:val="20"/>
              </w:rPr>
            </w:pPr>
          </w:p>
        </w:tc>
        <w:tc>
          <w:tcPr>
            <w:tcW w:w="987" w:type="dxa"/>
            <w:vAlign w:val="bottom"/>
          </w:tcPr>
          <w:p w14:paraId="045058B2" w14:textId="3FF2F32A" w:rsidR="00175635" w:rsidRPr="00CC2561" w:rsidRDefault="00175635" w:rsidP="00175635">
            <w:pPr>
              <w:tabs>
                <w:tab w:val="decimal" w:pos="730"/>
              </w:tabs>
              <w:spacing w:line="240" w:lineRule="auto"/>
              <w:rPr>
                <w:sz w:val="20"/>
              </w:rPr>
            </w:pPr>
            <w:r w:rsidRPr="0060296C">
              <w:rPr>
                <w:sz w:val="20"/>
              </w:rPr>
              <w:t>193,224</w:t>
            </w:r>
          </w:p>
        </w:tc>
        <w:tc>
          <w:tcPr>
            <w:tcW w:w="178" w:type="dxa"/>
            <w:vAlign w:val="bottom"/>
          </w:tcPr>
          <w:p w14:paraId="196745B6" w14:textId="77777777" w:rsidR="00175635" w:rsidRPr="00CC2561" w:rsidRDefault="00175635" w:rsidP="00175635">
            <w:pPr>
              <w:tabs>
                <w:tab w:val="decimal" w:pos="765"/>
              </w:tabs>
              <w:spacing w:line="240" w:lineRule="auto"/>
              <w:jc w:val="center"/>
              <w:rPr>
                <w:sz w:val="20"/>
              </w:rPr>
            </w:pPr>
          </w:p>
        </w:tc>
        <w:tc>
          <w:tcPr>
            <w:tcW w:w="987" w:type="dxa"/>
            <w:vAlign w:val="bottom"/>
          </w:tcPr>
          <w:p w14:paraId="29EA0E91" w14:textId="25665264" w:rsidR="00175635" w:rsidRPr="00CC2561" w:rsidRDefault="00175635" w:rsidP="001B4D68">
            <w:pPr>
              <w:tabs>
                <w:tab w:val="decimal" w:pos="559"/>
              </w:tabs>
              <w:spacing w:line="240" w:lineRule="auto"/>
              <w:rPr>
                <w:sz w:val="20"/>
              </w:rPr>
            </w:pPr>
            <w:r w:rsidRPr="0060296C">
              <w:rPr>
                <w:sz w:val="20"/>
              </w:rPr>
              <w:t>-</w:t>
            </w:r>
          </w:p>
        </w:tc>
        <w:tc>
          <w:tcPr>
            <w:tcW w:w="178" w:type="dxa"/>
            <w:vAlign w:val="bottom"/>
          </w:tcPr>
          <w:p w14:paraId="133D940A" w14:textId="77777777" w:rsidR="00175635" w:rsidRPr="00CC2561" w:rsidRDefault="00175635" w:rsidP="00175635">
            <w:pPr>
              <w:tabs>
                <w:tab w:val="decimal" w:pos="641"/>
              </w:tabs>
              <w:spacing w:line="240" w:lineRule="auto"/>
              <w:rPr>
                <w:sz w:val="20"/>
              </w:rPr>
            </w:pPr>
          </w:p>
        </w:tc>
        <w:tc>
          <w:tcPr>
            <w:tcW w:w="987" w:type="dxa"/>
            <w:vAlign w:val="bottom"/>
          </w:tcPr>
          <w:p w14:paraId="3C65026C" w14:textId="2781B516" w:rsidR="00175635" w:rsidRPr="00CC2561" w:rsidRDefault="00175635" w:rsidP="001B4D68">
            <w:pPr>
              <w:tabs>
                <w:tab w:val="decimal" w:pos="464"/>
              </w:tabs>
              <w:spacing w:line="240" w:lineRule="auto"/>
              <w:rPr>
                <w:sz w:val="20"/>
                <w:lang w:bidi="th-TH"/>
              </w:rPr>
            </w:pPr>
            <w:r w:rsidRPr="0060296C">
              <w:rPr>
                <w:sz w:val="20"/>
              </w:rPr>
              <w:t>-</w:t>
            </w:r>
          </w:p>
        </w:tc>
        <w:tc>
          <w:tcPr>
            <w:tcW w:w="178" w:type="dxa"/>
          </w:tcPr>
          <w:p w14:paraId="0A1ACB52" w14:textId="77777777" w:rsidR="00175635" w:rsidRPr="00CC2561" w:rsidRDefault="00175635" w:rsidP="00175635">
            <w:pPr>
              <w:tabs>
                <w:tab w:val="decimal" w:pos="765"/>
              </w:tabs>
              <w:spacing w:line="240" w:lineRule="auto"/>
              <w:jc w:val="center"/>
              <w:rPr>
                <w:sz w:val="20"/>
              </w:rPr>
            </w:pPr>
          </w:p>
        </w:tc>
        <w:tc>
          <w:tcPr>
            <w:tcW w:w="1187" w:type="dxa"/>
          </w:tcPr>
          <w:p w14:paraId="40F6B359" w14:textId="243D5660" w:rsidR="00175635" w:rsidRPr="00CC2561" w:rsidRDefault="00175635" w:rsidP="001B4D68">
            <w:pPr>
              <w:tabs>
                <w:tab w:val="decimal" w:pos="937"/>
              </w:tabs>
              <w:spacing w:line="240" w:lineRule="auto"/>
              <w:rPr>
                <w:sz w:val="20"/>
              </w:rPr>
            </w:pPr>
            <w:r w:rsidRPr="0060296C">
              <w:rPr>
                <w:sz w:val="20"/>
              </w:rPr>
              <w:t>193,224</w:t>
            </w:r>
          </w:p>
        </w:tc>
      </w:tr>
      <w:tr w:rsidR="00175635" w:rsidRPr="00CC2561" w14:paraId="37918D97" w14:textId="77777777" w:rsidTr="001B4D68">
        <w:trPr>
          <w:cantSplit/>
        </w:trPr>
        <w:tc>
          <w:tcPr>
            <w:tcW w:w="3888" w:type="dxa"/>
          </w:tcPr>
          <w:p w14:paraId="73054CEA" w14:textId="77777777" w:rsidR="00175635" w:rsidRPr="00CC2561" w:rsidRDefault="00175635" w:rsidP="00175635">
            <w:pPr>
              <w:tabs>
                <w:tab w:val="left" w:pos="190"/>
              </w:tabs>
              <w:spacing w:line="240" w:lineRule="auto"/>
              <w:rPr>
                <w:b/>
                <w:bCs/>
                <w:sz w:val="20"/>
              </w:rPr>
            </w:pPr>
            <w:r w:rsidRPr="00CC2561">
              <w:rPr>
                <w:b/>
                <w:bCs/>
                <w:sz w:val="20"/>
              </w:rPr>
              <w:t>Total financial assets</w:t>
            </w:r>
          </w:p>
        </w:tc>
        <w:tc>
          <w:tcPr>
            <w:tcW w:w="1359" w:type="dxa"/>
            <w:tcBorders>
              <w:top w:val="single" w:sz="4" w:space="0" w:color="auto"/>
              <w:bottom w:val="double" w:sz="4" w:space="0" w:color="auto"/>
            </w:tcBorders>
            <w:vAlign w:val="bottom"/>
          </w:tcPr>
          <w:p w14:paraId="2D64AA11" w14:textId="657631D5" w:rsidR="00175635" w:rsidRPr="00CC2561" w:rsidRDefault="00175635" w:rsidP="001B4D68">
            <w:pPr>
              <w:tabs>
                <w:tab w:val="decimal" w:pos="824"/>
              </w:tabs>
              <w:spacing w:line="240" w:lineRule="auto"/>
              <w:rPr>
                <w:b/>
                <w:bCs/>
                <w:sz w:val="20"/>
              </w:rPr>
            </w:pPr>
            <w:r w:rsidRPr="0060296C">
              <w:rPr>
                <w:b/>
                <w:bCs/>
                <w:sz w:val="20"/>
              </w:rPr>
              <w:t>-</w:t>
            </w:r>
          </w:p>
        </w:tc>
        <w:tc>
          <w:tcPr>
            <w:tcW w:w="180" w:type="dxa"/>
          </w:tcPr>
          <w:p w14:paraId="09DD1357" w14:textId="77777777" w:rsidR="00175635" w:rsidRPr="00CC2561" w:rsidRDefault="00175635" w:rsidP="00175635">
            <w:pPr>
              <w:tabs>
                <w:tab w:val="decimal" w:pos="765"/>
              </w:tabs>
              <w:spacing w:line="240" w:lineRule="auto"/>
              <w:jc w:val="center"/>
              <w:rPr>
                <w:b/>
                <w:bCs/>
                <w:sz w:val="20"/>
              </w:rPr>
            </w:pPr>
          </w:p>
        </w:tc>
        <w:tc>
          <w:tcPr>
            <w:tcW w:w="1342" w:type="dxa"/>
            <w:tcBorders>
              <w:top w:val="single" w:sz="4" w:space="0" w:color="auto"/>
              <w:bottom w:val="double" w:sz="4" w:space="0" w:color="auto"/>
            </w:tcBorders>
          </w:tcPr>
          <w:p w14:paraId="013B96D3" w14:textId="1CC6868A" w:rsidR="00175635" w:rsidRPr="00CC2561" w:rsidRDefault="00175635" w:rsidP="001B4D68">
            <w:pPr>
              <w:tabs>
                <w:tab w:val="decimal" w:pos="1060"/>
              </w:tabs>
              <w:spacing w:line="240" w:lineRule="auto"/>
              <w:rPr>
                <w:b/>
                <w:bCs/>
                <w:sz w:val="20"/>
              </w:rPr>
            </w:pPr>
            <w:r w:rsidRPr="0060296C">
              <w:rPr>
                <w:b/>
                <w:bCs/>
                <w:sz w:val="20"/>
              </w:rPr>
              <w:t>193,224</w:t>
            </w:r>
          </w:p>
        </w:tc>
        <w:tc>
          <w:tcPr>
            <w:tcW w:w="178" w:type="dxa"/>
            <w:vAlign w:val="bottom"/>
          </w:tcPr>
          <w:p w14:paraId="6615C230" w14:textId="77777777" w:rsidR="00175635" w:rsidRPr="00CC2561" w:rsidRDefault="00175635" w:rsidP="00175635">
            <w:pPr>
              <w:tabs>
                <w:tab w:val="decimal" w:pos="765"/>
              </w:tabs>
              <w:spacing w:line="240" w:lineRule="auto"/>
              <w:jc w:val="center"/>
              <w:rPr>
                <w:b/>
                <w:bCs/>
                <w:sz w:val="20"/>
              </w:rPr>
            </w:pPr>
          </w:p>
        </w:tc>
        <w:tc>
          <w:tcPr>
            <w:tcW w:w="1434" w:type="dxa"/>
            <w:tcBorders>
              <w:top w:val="single" w:sz="4" w:space="0" w:color="auto"/>
              <w:bottom w:val="double" w:sz="4" w:space="0" w:color="auto"/>
            </w:tcBorders>
            <w:vAlign w:val="bottom"/>
          </w:tcPr>
          <w:p w14:paraId="6BC7ABB7" w14:textId="1237A5A5" w:rsidR="00175635" w:rsidRPr="00CC2561" w:rsidRDefault="00175635" w:rsidP="001B4D68">
            <w:pPr>
              <w:tabs>
                <w:tab w:val="decimal" w:pos="903"/>
              </w:tabs>
              <w:spacing w:line="240" w:lineRule="auto"/>
              <w:rPr>
                <w:sz w:val="20"/>
              </w:rPr>
            </w:pPr>
            <w:r w:rsidRPr="0060296C">
              <w:rPr>
                <w:b/>
                <w:bCs/>
                <w:sz w:val="20"/>
              </w:rPr>
              <w:t>-</w:t>
            </w:r>
          </w:p>
        </w:tc>
        <w:tc>
          <w:tcPr>
            <w:tcW w:w="178" w:type="dxa"/>
            <w:vAlign w:val="bottom"/>
          </w:tcPr>
          <w:p w14:paraId="66136F95" w14:textId="77777777" w:rsidR="00175635" w:rsidRPr="00CC2561" w:rsidRDefault="00175635" w:rsidP="00175635">
            <w:pPr>
              <w:tabs>
                <w:tab w:val="decimal" w:pos="765"/>
              </w:tabs>
              <w:spacing w:line="240" w:lineRule="auto"/>
              <w:jc w:val="center"/>
              <w:rPr>
                <w:b/>
                <w:bCs/>
                <w:sz w:val="20"/>
              </w:rPr>
            </w:pPr>
          </w:p>
        </w:tc>
        <w:tc>
          <w:tcPr>
            <w:tcW w:w="1278" w:type="dxa"/>
            <w:tcBorders>
              <w:top w:val="single" w:sz="4" w:space="0" w:color="auto"/>
              <w:bottom w:val="double" w:sz="4" w:space="0" w:color="auto"/>
            </w:tcBorders>
            <w:vAlign w:val="bottom"/>
          </w:tcPr>
          <w:p w14:paraId="12AC9ABF" w14:textId="0530EBDB" w:rsidR="00175635" w:rsidRPr="00CC2561" w:rsidRDefault="00175635" w:rsidP="001B4D68">
            <w:pPr>
              <w:tabs>
                <w:tab w:val="decimal" w:pos="1001"/>
              </w:tabs>
              <w:spacing w:line="240" w:lineRule="auto"/>
              <w:rPr>
                <w:b/>
                <w:bCs/>
                <w:sz w:val="20"/>
              </w:rPr>
            </w:pPr>
            <w:r w:rsidRPr="0060296C">
              <w:rPr>
                <w:b/>
                <w:bCs/>
                <w:sz w:val="20"/>
              </w:rPr>
              <w:t>193,224</w:t>
            </w:r>
          </w:p>
        </w:tc>
        <w:tc>
          <w:tcPr>
            <w:tcW w:w="178" w:type="dxa"/>
            <w:vAlign w:val="bottom"/>
          </w:tcPr>
          <w:p w14:paraId="02B94F48" w14:textId="77777777" w:rsidR="00175635" w:rsidRPr="00CC2561" w:rsidRDefault="00175635" w:rsidP="00175635">
            <w:pPr>
              <w:tabs>
                <w:tab w:val="decimal" w:pos="765"/>
              </w:tabs>
              <w:spacing w:line="240" w:lineRule="auto"/>
              <w:jc w:val="center"/>
              <w:rPr>
                <w:b/>
                <w:bCs/>
                <w:sz w:val="20"/>
              </w:rPr>
            </w:pPr>
          </w:p>
        </w:tc>
        <w:tc>
          <w:tcPr>
            <w:tcW w:w="987" w:type="dxa"/>
            <w:vAlign w:val="bottom"/>
          </w:tcPr>
          <w:p w14:paraId="1A2331FC" w14:textId="77777777" w:rsidR="00175635" w:rsidRPr="00CC2561" w:rsidRDefault="00175635" w:rsidP="00175635">
            <w:pPr>
              <w:tabs>
                <w:tab w:val="decimal" w:pos="765"/>
              </w:tabs>
              <w:spacing w:line="240" w:lineRule="auto"/>
              <w:jc w:val="center"/>
              <w:rPr>
                <w:b/>
                <w:bCs/>
                <w:sz w:val="20"/>
              </w:rPr>
            </w:pPr>
          </w:p>
        </w:tc>
        <w:tc>
          <w:tcPr>
            <w:tcW w:w="178" w:type="dxa"/>
            <w:vAlign w:val="bottom"/>
          </w:tcPr>
          <w:p w14:paraId="53414632" w14:textId="77777777" w:rsidR="00175635" w:rsidRPr="00CC2561" w:rsidRDefault="00175635" w:rsidP="00175635">
            <w:pPr>
              <w:tabs>
                <w:tab w:val="decimal" w:pos="765"/>
              </w:tabs>
              <w:spacing w:line="240" w:lineRule="auto"/>
              <w:jc w:val="center"/>
              <w:rPr>
                <w:b/>
                <w:bCs/>
                <w:sz w:val="20"/>
              </w:rPr>
            </w:pPr>
          </w:p>
        </w:tc>
        <w:tc>
          <w:tcPr>
            <w:tcW w:w="987" w:type="dxa"/>
            <w:vAlign w:val="bottom"/>
          </w:tcPr>
          <w:p w14:paraId="0A2EDF1C" w14:textId="77777777" w:rsidR="00175635" w:rsidRPr="00CC2561" w:rsidRDefault="00175635" w:rsidP="00175635">
            <w:pPr>
              <w:tabs>
                <w:tab w:val="decimal" w:pos="765"/>
              </w:tabs>
              <w:spacing w:line="240" w:lineRule="auto"/>
              <w:jc w:val="center"/>
              <w:rPr>
                <w:b/>
                <w:bCs/>
                <w:sz w:val="20"/>
              </w:rPr>
            </w:pPr>
          </w:p>
        </w:tc>
        <w:tc>
          <w:tcPr>
            <w:tcW w:w="178" w:type="dxa"/>
            <w:vAlign w:val="bottom"/>
          </w:tcPr>
          <w:p w14:paraId="4331DAB6" w14:textId="77777777" w:rsidR="00175635" w:rsidRPr="00CC2561" w:rsidRDefault="00175635" w:rsidP="00175635">
            <w:pPr>
              <w:tabs>
                <w:tab w:val="decimal" w:pos="765"/>
              </w:tabs>
              <w:spacing w:line="240" w:lineRule="auto"/>
              <w:jc w:val="center"/>
              <w:rPr>
                <w:b/>
                <w:bCs/>
                <w:sz w:val="20"/>
              </w:rPr>
            </w:pPr>
          </w:p>
        </w:tc>
        <w:tc>
          <w:tcPr>
            <w:tcW w:w="987" w:type="dxa"/>
            <w:vAlign w:val="bottom"/>
          </w:tcPr>
          <w:p w14:paraId="6AA05207" w14:textId="77777777" w:rsidR="00175635" w:rsidRPr="00CC2561" w:rsidRDefault="00175635" w:rsidP="00175635">
            <w:pPr>
              <w:tabs>
                <w:tab w:val="decimal" w:pos="765"/>
              </w:tabs>
              <w:spacing w:line="240" w:lineRule="auto"/>
              <w:jc w:val="center"/>
              <w:rPr>
                <w:b/>
                <w:bCs/>
                <w:sz w:val="20"/>
              </w:rPr>
            </w:pPr>
          </w:p>
        </w:tc>
        <w:tc>
          <w:tcPr>
            <w:tcW w:w="178" w:type="dxa"/>
            <w:vAlign w:val="bottom"/>
          </w:tcPr>
          <w:p w14:paraId="2377D58C" w14:textId="77777777" w:rsidR="00175635" w:rsidRPr="00CC2561" w:rsidRDefault="00175635" w:rsidP="00175635">
            <w:pPr>
              <w:tabs>
                <w:tab w:val="decimal" w:pos="765"/>
              </w:tabs>
              <w:spacing w:line="240" w:lineRule="auto"/>
              <w:rPr>
                <w:b/>
                <w:bCs/>
                <w:sz w:val="20"/>
              </w:rPr>
            </w:pPr>
          </w:p>
        </w:tc>
        <w:tc>
          <w:tcPr>
            <w:tcW w:w="1187" w:type="dxa"/>
            <w:vAlign w:val="bottom"/>
          </w:tcPr>
          <w:p w14:paraId="47483121" w14:textId="77777777" w:rsidR="00175635" w:rsidRPr="00CC2561" w:rsidRDefault="00175635" w:rsidP="00175635">
            <w:pPr>
              <w:tabs>
                <w:tab w:val="decimal" w:pos="765"/>
              </w:tabs>
              <w:spacing w:line="240" w:lineRule="auto"/>
              <w:rPr>
                <w:b/>
                <w:bCs/>
                <w:sz w:val="20"/>
              </w:rPr>
            </w:pPr>
          </w:p>
        </w:tc>
      </w:tr>
    </w:tbl>
    <w:p w14:paraId="65F1A216" w14:textId="77777777" w:rsidR="00332E21" w:rsidRPr="00CC2561" w:rsidRDefault="00332E21" w:rsidP="00646588">
      <w:pPr>
        <w:spacing w:line="240" w:lineRule="auto"/>
        <w:rPr>
          <w:sz w:val="20"/>
        </w:rPr>
      </w:pPr>
    </w:p>
    <w:p w14:paraId="01E403BB" w14:textId="77777777" w:rsidR="00332E21" w:rsidRPr="00CC2561" w:rsidRDefault="00332E21" w:rsidP="00646588">
      <w:pPr>
        <w:spacing w:line="240" w:lineRule="auto"/>
        <w:rPr>
          <w:sz w:val="20"/>
        </w:rPr>
      </w:pPr>
    </w:p>
    <w:p w14:paraId="236FD954" w14:textId="77777777" w:rsidR="00332E21" w:rsidRPr="00CC2561" w:rsidRDefault="00332E21">
      <w:pPr>
        <w:spacing w:line="240" w:lineRule="auto"/>
        <w:rPr>
          <w:b/>
          <w:bCs/>
          <w:i/>
          <w:iCs/>
          <w:sz w:val="20"/>
          <w:lang w:val="en-US" w:bidi="th-TH"/>
        </w:rPr>
      </w:pPr>
    </w:p>
    <w:p w14:paraId="14F12E6F" w14:textId="77777777" w:rsidR="00332E21" w:rsidRPr="00CC2561" w:rsidRDefault="00332E21">
      <w:pPr>
        <w:spacing w:line="240" w:lineRule="auto"/>
        <w:rPr>
          <w:b/>
          <w:bCs/>
          <w:i/>
          <w:iCs/>
          <w:sz w:val="20"/>
          <w:lang w:val="en-US" w:bidi="th-TH"/>
        </w:rPr>
        <w:sectPr w:rsidR="00332E21" w:rsidRPr="00CC2561" w:rsidSect="00307389">
          <w:footerReference w:type="default" r:id="rId20"/>
          <w:pgSz w:w="16840" w:h="11907" w:orient="landscape" w:code="9"/>
          <w:pgMar w:top="691" w:right="1152" w:bottom="576" w:left="1152" w:header="720" w:footer="720" w:gutter="0"/>
          <w:cols w:space="720"/>
          <w:docGrid w:linePitch="360"/>
        </w:sectPr>
      </w:pPr>
    </w:p>
    <w:p w14:paraId="038F0450" w14:textId="77777777" w:rsidR="00332E21" w:rsidRPr="00CC2561" w:rsidRDefault="00332E21" w:rsidP="009A245D">
      <w:pPr>
        <w:spacing w:line="240" w:lineRule="atLeast"/>
        <w:ind w:left="540"/>
        <w:rPr>
          <w:i/>
          <w:iCs/>
          <w:szCs w:val="22"/>
          <w:lang w:bidi="th-TH"/>
        </w:rPr>
      </w:pPr>
      <w:r w:rsidRPr="00CC2561">
        <w:rPr>
          <w:i/>
          <w:iCs/>
          <w:szCs w:val="22"/>
          <w:lang w:bidi="th-TH"/>
        </w:rPr>
        <w:t xml:space="preserve">Valuation techniques and inputs used for Level 1 fair value measurement </w:t>
      </w:r>
    </w:p>
    <w:p w14:paraId="20A51614" w14:textId="77777777" w:rsidR="00332E21" w:rsidRPr="00CC2561" w:rsidRDefault="00332E21" w:rsidP="009A245D">
      <w:pPr>
        <w:spacing w:line="240" w:lineRule="atLeast"/>
        <w:ind w:left="540"/>
        <w:rPr>
          <w:i/>
          <w:iCs/>
          <w:szCs w:val="22"/>
          <w:lang w:bidi="th-TH"/>
        </w:rPr>
      </w:pPr>
    </w:p>
    <w:p w14:paraId="784CCCC3" w14:textId="77777777" w:rsidR="00332E21" w:rsidRPr="00CC2561" w:rsidRDefault="00332E21" w:rsidP="009A245D">
      <w:pPr>
        <w:spacing w:line="240" w:lineRule="atLeast"/>
        <w:ind w:left="540"/>
        <w:rPr>
          <w:szCs w:val="22"/>
          <w:lang w:bidi="th-TH"/>
        </w:rPr>
      </w:pPr>
      <w:r w:rsidRPr="00CC2561">
        <w:rPr>
          <w:szCs w:val="22"/>
          <w:lang w:bidi="th-TH"/>
        </w:rPr>
        <w:t>For equity securities, their fair value is determined by using quoted market prices.</w:t>
      </w:r>
    </w:p>
    <w:p w14:paraId="35584A54" w14:textId="77777777" w:rsidR="00332E21" w:rsidRPr="00CC2561" w:rsidRDefault="00332E21" w:rsidP="009A245D">
      <w:pPr>
        <w:spacing w:line="240" w:lineRule="atLeast"/>
        <w:ind w:left="540"/>
        <w:rPr>
          <w:szCs w:val="22"/>
          <w:lang w:bidi="th-TH"/>
        </w:rPr>
      </w:pPr>
    </w:p>
    <w:p w14:paraId="17284B2A" w14:textId="77777777" w:rsidR="00332E21" w:rsidRPr="00CC2561" w:rsidRDefault="00332E21" w:rsidP="009A245D">
      <w:pPr>
        <w:spacing w:line="240" w:lineRule="atLeast"/>
        <w:ind w:left="540"/>
        <w:rPr>
          <w:i/>
          <w:iCs/>
          <w:szCs w:val="22"/>
          <w:lang w:bidi="th-TH"/>
        </w:rPr>
      </w:pPr>
      <w:r w:rsidRPr="00CC2561">
        <w:rPr>
          <w:i/>
          <w:iCs/>
          <w:szCs w:val="22"/>
          <w:lang w:bidi="th-TH"/>
        </w:rPr>
        <w:t xml:space="preserve">Valuation techniques and inputs used for Level 2 fair value measurement </w:t>
      </w:r>
    </w:p>
    <w:p w14:paraId="7FD84B24" w14:textId="77777777" w:rsidR="00332E21" w:rsidRPr="00CC2561" w:rsidRDefault="00332E21" w:rsidP="009A245D">
      <w:pPr>
        <w:spacing w:line="240" w:lineRule="atLeast"/>
        <w:ind w:left="540"/>
        <w:rPr>
          <w:i/>
          <w:iCs/>
          <w:szCs w:val="22"/>
          <w:lang w:bidi="th-TH"/>
        </w:rPr>
      </w:pPr>
    </w:p>
    <w:p w14:paraId="27C7AFD2" w14:textId="77777777" w:rsidR="00332E21" w:rsidRPr="00CC2561" w:rsidRDefault="00332E21" w:rsidP="00EA46FE">
      <w:pPr>
        <w:spacing w:line="240" w:lineRule="atLeast"/>
        <w:ind w:left="540" w:right="18"/>
        <w:jc w:val="both"/>
        <w:rPr>
          <w:szCs w:val="22"/>
          <w:lang w:bidi="th-TH"/>
        </w:rPr>
      </w:pPr>
      <w:r w:rsidRPr="00CC2561">
        <w:rPr>
          <w:szCs w:val="22"/>
          <w:lang w:bidi="th-TH"/>
        </w:rPr>
        <w:t>For unit trusts, their fair value is determined by using the net asset value announced by asset management company.</w:t>
      </w:r>
    </w:p>
    <w:p w14:paraId="32B0DBFD" w14:textId="77777777" w:rsidR="00332E21" w:rsidRPr="00CC2561" w:rsidRDefault="00332E21" w:rsidP="009A245D">
      <w:pPr>
        <w:spacing w:line="240" w:lineRule="atLeast"/>
        <w:ind w:left="540"/>
        <w:jc w:val="both"/>
        <w:rPr>
          <w:szCs w:val="22"/>
          <w:lang w:bidi="th-TH"/>
        </w:rPr>
      </w:pPr>
    </w:p>
    <w:p w14:paraId="45F44470" w14:textId="77777777" w:rsidR="00332E21" w:rsidRPr="00CC2561" w:rsidRDefault="00332E21" w:rsidP="009A245D">
      <w:pPr>
        <w:spacing w:line="240" w:lineRule="atLeast"/>
        <w:ind w:left="540"/>
        <w:jc w:val="both"/>
        <w:rPr>
          <w:szCs w:val="22"/>
          <w:lang w:bidi="th-TH"/>
        </w:rPr>
      </w:pPr>
      <w:r w:rsidRPr="00CC2561">
        <w:rPr>
          <w:szCs w:val="22"/>
          <w:lang w:bidi="th-TH"/>
        </w:rPr>
        <w:t xml:space="preserve">For debts securities, their fair value is determined by using quoted market prices or determined by using the yield curve as announced by the Thai Bond Market Association. </w:t>
      </w:r>
    </w:p>
    <w:p w14:paraId="52E9029F" w14:textId="77777777" w:rsidR="00332E21" w:rsidRPr="00CC2561" w:rsidRDefault="00332E21" w:rsidP="0056202E">
      <w:pPr>
        <w:spacing w:line="240" w:lineRule="atLeast"/>
        <w:rPr>
          <w:szCs w:val="22"/>
          <w:lang w:bidi="th-TH"/>
        </w:rPr>
      </w:pPr>
    </w:p>
    <w:p w14:paraId="50166DF8" w14:textId="77777777" w:rsidR="00332E21" w:rsidRPr="00CC2561" w:rsidRDefault="00332E21" w:rsidP="009A245D">
      <w:pPr>
        <w:spacing w:line="240" w:lineRule="atLeast"/>
        <w:ind w:left="540"/>
        <w:rPr>
          <w:i/>
          <w:iCs/>
          <w:szCs w:val="22"/>
          <w:lang w:bidi="th-TH"/>
        </w:rPr>
      </w:pPr>
      <w:r w:rsidRPr="00CC2561">
        <w:rPr>
          <w:i/>
          <w:iCs/>
          <w:szCs w:val="22"/>
          <w:lang w:bidi="th-TH"/>
        </w:rPr>
        <w:t xml:space="preserve">Valuation techniques and inputs used for Level 3 fair value measurement </w:t>
      </w:r>
    </w:p>
    <w:p w14:paraId="0785A5A1" w14:textId="77777777" w:rsidR="00332E21" w:rsidRPr="00CC2561" w:rsidRDefault="00332E21" w:rsidP="009A245D">
      <w:pPr>
        <w:spacing w:line="240" w:lineRule="atLeast"/>
        <w:ind w:left="540"/>
        <w:rPr>
          <w:i/>
          <w:iCs/>
          <w:szCs w:val="22"/>
          <w:lang w:bidi="th-TH"/>
        </w:rPr>
      </w:pPr>
    </w:p>
    <w:p w14:paraId="2D2FBF7F" w14:textId="77777777" w:rsidR="00332E21" w:rsidRPr="00CC2561" w:rsidRDefault="00332E21" w:rsidP="00EA46FE">
      <w:pPr>
        <w:spacing w:line="240" w:lineRule="atLeast"/>
        <w:ind w:left="540" w:right="36"/>
        <w:jc w:val="thaiDistribute"/>
        <w:rPr>
          <w:szCs w:val="22"/>
          <w:lang w:bidi="th-TH"/>
        </w:rPr>
      </w:pPr>
      <w:r w:rsidRPr="00CC2561">
        <w:rPr>
          <w:szCs w:val="22"/>
          <w:lang w:bidi="th-TH"/>
        </w:rPr>
        <w:t xml:space="preserve">For equity securities, their fair value is determined by using generally accepted pricing models when no market price is available. </w:t>
      </w:r>
    </w:p>
    <w:p w14:paraId="1BD232D8" w14:textId="77777777" w:rsidR="00332E21" w:rsidRPr="00CC2561" w:rsidRDefault="00332E21" w:rsidP="009A245D">
      <w:pPr>
        <w:spacing w:line="240" w:lineRule="atLeast"/>
        <w:ind w:left="540"/>
        <w:rPr>
          <w:sz w:val="28"/>
          <w:szCs w:val="28"/>
          <w:lang w:bidi="th-TH"/>
        </w:rPr>
      </w:pPr>
    </w:p>
    <w:p w14:paraId="69F55BC9" w14:textId="6AF30CE2" w:rsidR="00332E21" w:rsidRPr="00CC2561" w:rsidRDefault="001806EC" w:rsidP="00085098">
      <w:pPr>
        <w:pStyle w:val="Heading1"/>
      </w:pPr>
      <w:r w:rsidRPr="00CC2561">
        <w:t>2</w:t>
      </w:r>
      <w:r w:rsidR="00055ECF">
        <w:t>0</w:t>
      </w:r>
      <w:r w:rsidR="00332E21" w:rsidRPr="00CC2561">
        <w:tab/>
        <w:t xml:space="preserve">Commitments with non-related parties </w:t>
      </w:r>
    </w:p>
    <w:p w14:paraId="04CF2DA0" w14:textId="77777777" w:rsidR="00332E21" w:rsidRPr="009A245D" w:rsidRDefault="00332E21" w:rsidP="003C3924">
      <w:pPr>
        <w:pStyle w:val="BodyText"/>
        <w:spacing w:after="0" w:line="240" w:lineRule="atLeast"/>
        <w:rPr>
          <w:szCs w:val="22"/>
          <w:lang w:val="en-US" w:bidi="th-TH"/>
        </w:rPr>
      </w:pPr>
    </w:p>
    <w:tbl>
      <w:tblPr>
        <w:tblW w:w="9132" w:type="dxa"/>
        <w:tblInd w:w="540" w:type="dxa"/>
        <w:tblLayout w:type="fixed"/>
        <w:tblLook w:val="0000" w:firstRow="0" w:lastRow="0" w:firstColumn="0" w:lastColumn="0" w:noHBand="0" w:noVBand="0"/>
      </w:tblPr>
      <w:tblGrid>
        <w:gridCol w:w="4878"/>
        <w:gridCol w:w="1998"/>
        <w:gridCol w:w="270"/>
        <w:gridCol w:w="1980"/>
        <w:gridCol w:w="6"/>
      </w:tblGrid>
      <w:tr w:rsidR="00332E21" w:rsidRPr="00CC2561" w14:paraId="6FAB3F47" w14:textId="77777777" w:rsidTr="00611ECF">
        <w:trPr>
          <w:gridAfter w:val="1"/>
          <w:wAfter w:w="6" w:type="dxa"/>
          <w:trHeight w:val="70"/>
        </w:trPr>
        <w:tc>
          <w:tcPr>
            <w:tcW w:w="4878" w:type="dxa"/>
            <w:vAlign w:val="center"/>
          </w:tcPr>
          <w:p w14:paraId="1B16136B" w14:textId="77777777" w:rsidR="00332E21" w:rsidRPr="00CC2561" w:rsidRDefault="00332E21" w:rsidP="00545D60">
            <w:pPr>
              <w:spacing w:line="240" w:lineRule="atLeast"/>
              <w:ind w:left="-125" w:firstLine="125"/>
              <w:rPr>
                <w:szCs w:val="22"/>
              </w:rPr>
            </w:pPr>
          </w:p>
        </w:tc>
        <w:tc>
          <w:tcPr>
            <w:tcW w:w="4248" w:type="dxa"/>
            <w:gridSpan w:val="3"/>
          </w:tcPr>
          <w:p w14:paraId="38F39D81" w14:textId="77777777" w:rsidR="00332E21" w:rsidRPr="00CC2561" w:rsidRDefault="00332E21">
            <w:pPr>
              <w:spacing w:line="240" w:lineRule="atLeast"/>
              <w:ind w:left="-108" w:right="-110"/>
              <w:jc w:val="center"/>
              <w:rPr>
                <w:b/>
                <w:bCs/>
                <w:szCs w:val="22"/>
              </w:rPr>
            </w:pPr>
            <w:r w:rsidRPr="00CC2561">
              <w:rPr>
                <w:b/>
                <w:bCs/>
                <w:szCs w:val="22"/>
              </w:rPr>
              <w:t xml:space="preserve">Consolidated </w:t>
            </w:r>
          </w:p>
          <w:p w14:paraId="74EE2917" w14:textId="77777777" w:rsidR="00332E21" w:rsidRPr="00CC2561" w:rsidRDefault="00332E21" w:rsidP="00BD0C24">
            <w:pPr>
              <w:spacing w:line="240" w:lineRule="atLeast"/>
              <w:ind w:left="-108" w:right="-110"/>
              <w:jc w:val="center"/>
              <w:rPr>
                <w:szCs w:val="22"/>
                <w:lang w:val="en-US"/>
              </w:rPr>
            </w:pPr>
            <w:r w:rsidRPr="00CC2561">
              <w:rPr>
                <w:b/>
                <w:bCs/>
                <w:szCs w:val="22"/>
              </w:rPr>
              <w:t>financial statements</w:t>
            </w:r>
          </w:p>
        </w:tc>
      </w:tr>
      <w:tr w:rsidR="00332E21" w:rsidRPr="00CC2561" w14:paraId="4DFB8247" w14:textId="77777777" w:rsidTr="00611ECF">
        <w:trPr>
          <w:gridAfter w:val="1"/>
          <w:wAfter w:w="6" w:type="dxa"/>
          <w:trHeight w:val="70"/>
        </w:trPr>
        <w:tc>
          <w:tcPr>
            <w:tcW w:w="4878" w:type="dxa"/>
            <w:vAlign w:val="center"/>
          </w:tcPr>
          <w:p w14:paraId="17A7849A" w14:textId="77777777" w:rsidR="00332E21" w:rsidRPr="00CC2561" w:rsidRDefault="00332E21">
            <w:pPr>
              <w:spacing w:line="240" w:lineRule="atLeast"/>
              <w:rPr>
                <w:szCs w:val="22"/>
              </w:rPr>
            </w:pPr>
          </w:p>
        </w:tc>
        <w:tc>
          <w:tcPr>
            <w:tcW w:w="1998" w:type="dxa"/>
          </w:tcPr>
          <w:p w14:paraId="1096BA86" w14:textId="1DA6F849" w:rsidR="00332E21" w:rsidRPr="00CC2561" w:rsidRDefault="007A666C">
            <w:pPr>
              <w:spacing w:line="240" w:lineRule="atLeast"/>
              <w:ind w:left="-108" w:right="-110"/>
              <w:jc w:val="center"/>
              <w:rPr>
                <w:szCs w:val="22"/>
              </w:rPr>
            </w:pPr>
            <w:r>
              <w:rPr>
                <w:szCs w:val="22"/>
              </w:rPr>
              <w:t>31 March 2026</w:t>
            </w:r>
          </w:p>
        </w:tc>
        <w:tc>
          <w:tcPr>
            <w:tcW w:w="270" w:type="dxa"/>
          </w:tcPr>
          <w:p w14:paraId="017E7176" w14:textId="77777777" w:rsidR="00332E21" w:rsidRPr="00CC2561" w:rsidRDefault="00332E21">
            <w:pPr>
              <w:spacing w:line="240" w:lineRule="atLeast"/>
              <w:ind w:left="-108" w:right="-105"/>
              <w:jc w:val="center"/>
              <w:rPr>
                <w:szCs w:val="22"/>
              </w:rPr>
            </w:pPr>
          </w:p>
        </w:tc>
        <w:tc>
          <w:tcPr>
            <w:tcW w:w="1980" w:type="dxa"/>
            <w:vAlign w:val="center"/>
          </w:tcPr>
          <w:p w14:paraId="6AD379FB" w14:textId="0EC96229" w:rsidR="00332E21" w:rsidRPr="00CC2561" w:rsidRDefault="00332E21">
            <w:pPr>
              <w:spacing w:line="240" w:lineRule="atLeast"/>
              <w:ind w:left="-108" w:right="-110"/>
              <w:jc w:val="center"/>
            </w:pPr>
            <w:r w:rsidRPr="00CC2561">
              <w:t>31 December 202</w:t>
            </w:r>
            <w:r w:rsidR="007A666C">
              <w:t>5</w:t>
            </w:r>
          </w:p>
        </w:tc>
      </w:tr>
      <w:tr w:rsidR="00332E21" w:rsidRPr="00CC2561" w14:paraId="4351C71A" w14:textId="77777777" w:rsidTr="00611ECF">
        <w:trPr>
          <w:trHeight w:val="70"/>
        </w:trPr>
        <w:tc>
          <w:tcPr>
            <w:tcW w:w="4878" w:type="dxa"/>
            <w:vAlign w:val="center"/>
          </w:tcPr>
          <w:p w14:paraId="44C1B8FB" w14:textId="77777777" w:rsidR="00332E21" w:rsidRPr="00CC2561" w:rsidRDefault="00332E21">
            <w:pPr>
              <w:spacing w:line="240" w:lineRule="atLeast"/>
              <w:rPr>
                <w:b/>
                <w:bCs/>
                <w:i/>
                <w:iCs/>
                <w:szCs w:val="22"/>
                <w:rtl/>
                <w:cs/>
              </w:rPr>
            </w:pPr>
          </w:p>
        </w:tc>
        <w:tc>
          <w:tcPr>
            <w:tcW w:w="4254" w:type="dxa"/>
            <w:gridSpan w:val="4"/>
          </w:tcPr>
          <w:p w14:paraId="56E25132" w14:textId="77777777" w:rsidR="00332E21" w:rsidRPr="00CC2561" w:rsidRDefault="00332E21">
            <w:pPr>
              <w:spacing w:line="240" w:lineRule="atLeast"/>
              <w:ind w:left="-108" w:right="-105"/>
              <w:jc w:val="center"/>
              <w:rPr>
                <w:szCs w:val="22"/>
              </w:rPr>
            </w:pPr>
            <w:r w:rsidRPr="00CC2561">
              <w:rPr>
                <w:i/>
                <w:iCs/>
                <w:szCs w:val="22"/>
                <w:rtl/>
                <w:cs/>
                <w:lang w:val="th-TH"/>
              </w:rPr>
              <w:t>(in thousand Baht)</w:t>
            </w:r>
          </w:p>
        </w:tc>
      </w:tr>
      <w:tr w:rsidR="00332E21" w:rsidRPr="00CC2561" w14:paraId="4F99644F" w14:textId="77777777" w:rsidTr="00611ECF">
        <w:trPr>
          <w:gridAfter w:val="1"/>
          <w:wAfter w:w="6" w:type="dxa"/>
        </w:trPr>
        <w:tc>
          <w:tcPr>
            <w:tcW w:w="4878" w:type="dxa"/>
          </w:tcPr>
          <w:p w14:paraId="3350056A" w14:textId="77777777" w:rsidR="00332E21" w:rsidRPr="00CC2561" w:rsidRDefault="00332E21">
            <w:pPr>
              <w:spacing w:line="240" w:lineRule="atLeast"/>
              <w:rPr>
                <w:szCs w:val="22"/>
                <w:rtl/>
                <w:cs/>
              </w:rPr>
            </w:pPr>
            <w:r w:rsidRPr="00CC2561">
              <w:rPr>
                <w:b/>
                <w:bCs/>
                <w:i/>
                <w:iCs/>
                <w:szCs w:val="22"/>
              </w:rPr>
              <w:t>Capital commitments</w:t>
            </w:r>
          </w:p>
        </w:tc>
        <w:tc>
          <w:tcPr>
            <w:tcW w:w="1998" w:type="dxa"/>
          </w:tcPr>
          <w:p w14:paraId="1FEC8C9A" w14:textId="77777777" w:rsidR="00332E21" w:rsidRPr="00CC2561" w:rsidRDefault="00332E21">
            <w:pPr>
              <w:tabs>
                <w:tab w:val="decimal" w:pos="1597"/>
              </w:tabs>
              <w:spacing w:line="240" w:lineRule="atLeast"/>
              <w:ind w:left="-101" w:right="-108"/>
              <w:rPr>
                <w:szCs w:val="22"/>
              </w:rPr>
            </w:pPr>
          </w:p>
        </w:tc>
        <w:tc>
          <w:tcPr>
            <w:tcW w:w="270" w:type="dxa"/>
          </w:tcPr>
          <w:p w14:paraId="50DAA24C" w14:textId="77777777" w:rsidR="00332E21" w:rsidRPr="00CC2561" w:rsidRDefault="00332E21">
            <w:pPr>
              <w:tabs>
                <w:tab w:val="decimal" w:pos="1597"/>
              </w:tabs>
              <w:spacing w:line="240" w:lineRule="atLeast"/>
              <w:ind w:left="-101" w:right="-105"/>
              <w:rPr>
                <w:szCs w:val="22"/>
              </w:rPr>
            </w:pPr>
          </w:p>
        </w:tc>
        <w:tc>
          <w:tcPr>
            <w:tcW w:w="1980" w:type="dxa"/>
          </w:tcPr>
          <w:p w14:paraId="6E9119D8" w14:textId="77777777" w:rsidR="00332E21" w:rsidRPr="00CC2561" w:rsidRDefault="00332E21">
            <w:pPr>
              <w:tabs>
                <w:tab w:val="decimal" w:pos="1597"/>
              </w:tabs>
              <w:spacing w:line="240" w:lineRule="atLeast"/>
              <w:ind w:left="-101" w:right="-108"/>
              <w:rPr>
                <w:szCs w:val="22"/>
              </w:rPr>
            </w:pPr>
          </w:p>
        </w:tc>
      </w:tr>
      <w:tr w:rsidR="001D5C85" w:rsidRPr="00CC2561" w14:paraId="1DA75608" w14:textId="77777777" w:rsidTr="00611ECF">
        <w:trPr>
          <w:gridAfter w:val="1"/>
          <w:wAfter w:w="6" w:type="dxa"/>
        </w:trPr>
        <w:tc>
          <w:tcPr>
            <w:tcW w:w="4878" w:type="dxa"/>
          </w:tcPr>
          <w:p w14:paraId="4AAA19D1" w14:textId="41075C8B" w:rsidR="001D5C85" w:rsidRPr="00CC2561" w:rsidRDefault="001D5C85" w:rsidP="001D5C85">
            <w:pPr>
              <w:spacing w:line="240" w:lineRule="atLeast"/>
              <w:rPr>
                <w:szCs w:val="22"/>
                <w:rtl/>
                <w:cs/>
              </w:rPr>
            </w:pPr>
            <w:r w:rsidRPr="00CC2561">
              <w:rPr>
                <w:szCs w:val="22"/>
              </w:rPr>
              <w:t>Desig</w:t>
            </w:r>
            <w:r w:rsidR="00334683">
              <w:rPr>
                <w:szCs w:val="22"/>
              </w:rPr>
              <w:t>n</w:t>
            </w:r>
            <w:r w:rsidRPr="00CC2561">
              <w:rPr>
                <w:szCs w:val="22"/>
              </w:rPr>
              <w:t xml:space="preserve"> and develop</w:t>
            </w:r>
            <w:r w:rsidR="00334683">
              <w:rPr>
                <w:szCs w:val="22"/>
              </w:rPr>
              <w:t>ment of</w:t>
            </w:r>
            <w:r w:rsidRPr="00CC2561">
              <w:rPr>
                <w:szCs w:val="22"/>
              </w:rPr>
              <w:t xml:space="preserve"> ERP system</w:t>
            </w:r>
          </w:p>
        </w:tc>
        <w:tc>
          <w:tcPr>
            <w:tcW w:w="1998" w:type="dxa"/>
          </w:tcPr>
          <w:p w14:paraId="7AAD4F13" w14:textId="0355B919" w:rsidR="001D5C85" w:rsidRPr="00CC2561" w:rsidRDefault="001D5C85" w:rsidP="00611ECF">
            <w:pPr>
              <w:tabs>
                <w:tab w:val="decimal" w:pos="1713"/>
              </w:tabs>
              <w:spacing w:line="240" w:lineRule="atLeast"/>
              <w:ind w:left="-101" w:right="-108"/>
              <w:rPr>
                <w:szCs w:val="22"/>
              </w:rPr>
            </w:pPr>
            <w:r w:rsidRPr="001D5C85">
              <w:rPr>
                <w:szCs w:val="22"/>
              </w:rPr>
              <w:t>3,198</w:t>
            </w:r>
          </w:p>
        </w:tc>
        <w:tc>
          <w:tcPr>
            <w:tcW w:w="270" w:type="dxa"/>
          </w:tcPr>
          <w:p w14:paraId="65BF782C" w14:textId="77777777" w:rsidR="001D5C85" w:rsidRPr="00CC2561" w:rsidRDefault="001D5C85" w:rsidP="001D5C85">
            <w:pPr>
              <w:tabs>
                <w:tab w:val="decimal" w:pos="1597"/>
              </w:tabs>
              <w:spacing w:line="240" w:lineRule="atLeast"/>
              <w:ind w:left="-101" w:right="-105"/>
              <w:rPr>
                <w:szCs w:val="22"/>
              </w:rPr>
            </w:pPr>
          </w:p>
        </w:tc>
        <w:tc>
          <w:tcPr>
            <w:tcW w:w="1980" w:type="dxa"/>
          </w:tcPr>
          <w:p w14:paraId="7D721BF4" w14:textId="2347D327" w:rsidR="001D5C85" w:rsidRPr="00CC2561" w:rsidRDefault="001D5C85" w:rsidP="00611ECF">
            <w:pPr>
              <w:tabs>
                <w:tab w:val="decimal" w:pos="1695"/>
              </w:tabs>
              <w:spacing w:line="240" w:lineRule="atLeast"/>
              <w:ind w:left="-101" w:right="-108"/>
              <w:rPr>
                <w:szCs w:val="22"/>
              </w:rPr>
            </w:pPr>
            <w:r w:rsidRPr="0060296C">
              <w:rPr>
                <w:szCs w:val="22"/>
              </w:rPr>
              <w:t>3,198</w:t>
            </w:r>
          </w:p>
        </w:tc>
      </w:tr>
      <w:tr w:rsidR="001D5C85" w:rsidRPr="00CC2561" w14:paraId="7EDEAA8F" w14:textId="77777777" w:rsidTr="00611ECF">
        <w:trPr>
          <w:gridAfter w:val="1"/>
          <w:wAfter w:w="6" w:type="dxa"/>
        </w:trPr>
        <w:tc>
          <w:tcPr>
            <w:tcW w:w="4878" w:type="dxa"/>
          </w:tcPr>
          <w:p w14:paraId="6CEAF9FE" w14:textId="77777777" w:rsidR="001D5C85" w:rsidRPr="00CC2561" w:rsidRDefault="001D5C85" w:rsidP="00825487">
            <w:pPr>
              <w:spacing w:line="240" w:lineRule="atLeast"/>
              <w:ind w:right="192"/>
              <w:rPr>
                <w:szCs w:val="22"/>
              </w:rPr>
            </w:pPr>
            <w:r w:rsidRPr="00CC2561">
              <w:rPr>
                <w:szCs w:val="22"/>
              </w:rPr>
              <w:t>Online insurance management system</w:t>
            </w:r>
          </w:p>
        </w:tc>
        <w:tc>
          <w:tcPr>
            <w:tcW w:w="1998" w:type="dxa"/>
          </w:tcPr>
          <w:p w14:paraId="0D858567" w14:textId="0AAA9820" w:rsidR="001D5C85" w:rsidRPr="00CC2561" w:rsidRDefault="001D5C85" w:rsidP="00611ECF">
            <w:pPr>
              <w:tabs>
                <w:tab w:val="decimal" w:pos="1713"/>
              </w:tabs>
              <w:spacing w:line="240" w:lineRule="atLeast"/>
              <w:ind w:left="-101" w:right="-108"/>
              <w:rPr>
                <w:szCs w:val="22"/>
              </w:rPr>
            </w:pPr>
            <w:r w:rsidRPr="001D5C85">
              <w:rPr>
                <w:szCs w:val="22"/>
              </w:rPr>
              <w:t>856</w:t>
            </w:r>
          </w:p>
        </w:tc>
        <w:tc>
          <w:tcPr>
            <w:tcW w:w="270" w:type="dxa"/>
          </w:tcPr>
          <w:p w14:paraId="565B8B45" w14:textId="77777777" w:rsidR="001D5C85" w:rsidRPr="00CC2561" w:rsidRDefault="001D5C85" w:rsidP="001D5C85">
            <w:pPr>
              <w:tabs>
                <w:tab w:val="decimal" w:pos="1597"/>
              </w:tabs>
              <w:spacing w:line="240" w:lineRule="atLeast"/>
              <w:ind w:left="-101" w:right="-105"/>
              <w:rPr>
                <w:szCs w:val="22"/>
              </w:rPr>
            </w:pPr>
          </w:p>
        </w:tc>
        <w:tc>
          <w:tcPr>
            <w:tcW w:w="1980" w:type="dxa"/>
          </w:tcPr>
          <w:p w14:paraId="10FAC184" w14:textId="5892F6E8" w:rsidR="001D5C85" w:rsidRPr="00CC2561" w:rsidRDefault="001D5C85" w:rsidP="00611ECF">
            <w:pPr>
              <w:tabs>
                <w:tab w:val="decimal" w:pos="1695"/>
              </w:tabs>
              <w:spacing w:line="240" w:lineRule="atLeast"/>
              <w:ind w:left="-101" w:right="-108"/>
              <w:rPr>
                <w:szCs w:val="22"/>
              </w:rPr>
            </w:pPr>
            <w:r w:rsidRPr="0060296C">
              <w:rPr>
                <w:szCs w:val="22"/>
              </w:rPr>
              <w:t>856</w:t>
            </w:r>
          </w:p>
        </w:tc>
      </w:tr>
      <w:tr w:rsidR="001D5C85" w:rsidRPr="00CC2561" w14:paraId="627A5D70" w14:textId="77777777" w:rsidTr="00611ECF">
        <w:trPr>
          <w:gridAfter w:val="1"/>
          <w:wAfter w:w="6" w:type="dxa"/>
        </w:trPr>
        <w:tc>
          <w:tcPr>
            <w:tcW w:w="4878" w:type="dxa"/>
          </w:tcPr>
          <w:p w14:paraId="1E2CF05E" w14:textId="77777777" w:rsidR="001D5C85" w:rsidRPr="00CC2561" w:rsidRDefault="001D5C85" w:rsidP="001D5C85">
            <w:pPr>
              <w:spacing w:line="240" w:lineRule="atLeast"/>
              <w:rPr>
                <w:szCs w:val="22"/>
                <w:rtl/>
                <w:cs/>
              </w:rPr>
            </w:pPr>
            <w:r w:rsidRPr="00CC2561">
              <w:rPr>
                <w:b/>
                <w:bCs/>
                <w:szCs w:val="22"/>
              </w:rPr>
              <w:t>Total</w:t>
            </w:r>
          </w:p>
        </w:tc>
        <w:tc>
          <w:tcPr>
            <w:tcW w:w="1998" w:type="dxa"/>
            <w:tcBorders>
              <w:top w:val="single" w:sz="4" w:space="0" w:color="auto"/>
              <w:bottom w:val="double" w:sz="4" w:space="0" w:color="auto"/>
            </w:tcBorders>
          </w:tcPr>
          <w:p w14:paraId="3D0E17D2" w14:textId="4D9AC543" w:rsidR="001D5C85" w:rsidRPr="001D5C85" w:rsidRDefault="001D5C85" w:rsidP="00611ECF">
            <w:pPr>
              <w:tabs>
                <w:tab w:val="decimal" w:pos="1713"/>
              </w:tabs>
              <w:spacing w:line="240" w:lineRule="atLeast"/>
              <w:ind w:left="-101" w:right="-108"/>
              <w:rPr>
                <w:b/>
                <w:bCs/>
                <w:szCs w:val="22"/>
              </w:rPr>
            </w:pPr>
            <w:r w:rsidRPr="001D5C85">
              <w:rPr>
                <w:b/>
                <w:bCs/>
                <w:szCs w:val="22"/>
              </w:rPr>
              <w:t>4,054</w:t>
            </w:r>
          </w:p>
        </w:tc>
        <w:tc>
          <w:tcPr>
            <w:tcW w:w="270" w:type="dxa"/>
          </w:tcPr>
          <w:p w14:paraId="60B4ACAD" w14:textId="77777777" w:rsidR="001D5C85" w:rsidRPr="001D5C85" w:rsidRDefault="001D5C85" w:rsidP="001D5C85">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tcPr>
          <w:p w14:paraId="0E515D70" w14:textId="73AF66B1" w:rsidR="001D5C85" w:rsidRPr="00CC2561" w:rsidRDefault="001D5C85" w:rsidP="00611ECF">
            <w:pPr>
              <w:tabs>
                <w:tab w:val="decimal" w:pos="1695"/>
              </w:tabs>
              <w:spacing w:line="240" w:lineRule="atLeast"/>
              <w:ind w:left="-101" w:right="-108"/>
              <w:rPr>
                <w:b/>
                <w:bCs/>
                <w:szCs w:val="22"/>
              </w:rPr>
            </w:pPr>
            <w:r w:rsidRPr="0060296C">
              <w:rPr>
                <w:b/>
                <w:bCs/>
                <w:szCs w:val="22"/>
              </w:rPr>
              <w:t>4,054</w:t>
            </w:r>
          </w:p>
        </w:tc>
      </w:tr>
      <w:tr w:rsidR="001D5C85" w:rsidRPr="00CC2561" w14:paraId="215182A7" w14:textId="77777777" w:rsidTr="00611ECF">
        <w:trPr>
          <w:gridAfter w:val="1"/>
          <w:wAfter w:w="6" w:type="dxa"/>
        </w:trPr>
        <w:tc>
          <w:tcPr>
            <w:tcW w:w="4878" w:type="dxa"/>
          </w:tcPr>
          <w:p w14:paraId="0B5F8408" w14:textId="77777777" w:rsidR="001D5C85" w:rsidRPr="00CC2561" w:rsidRDefault="001D5C85" w:rsidP="001D5C85">
            <w:pPr>
              <w:spacing w:line="240" w:lineRule="atLeast"/>
              <w:rPr>
                <w:szCs w:val="22"/>
              </w:rPr>
            </w:pPr>
          </w:p>
        </w:tc>
        <w:tc>
          <w:tcPr>
            <w:tcW w:w="1998" w:type="dxa"/>
          </w:tcPr>
          <w:p w14:paraId="6A58E16C" w14:textId="77777777" w:rsidR="001D5C85" w:rsidRPr="00CC2561" w:rsidRDefault="001D5C85" w:rsidP="001D5C85">
            <w:pPr>
              <w:tabs>
                <w:tab w:val="decimal" w:pos="1597"/>
              </w:tabs>
              <w:spacing w:line="240" w:lineRule="atLeast"/>
              <w:ind w:left="-101" w:right="-108"/>
              <w:rPr>
                <w:szCs w:val="22"/>
              </w:rPr>
            </w:pPr>
          </w:p>
        </w:tc>
        <w:tc>
          <w:tcPr>
            <w:tcW w:w="270" w:type="dxa"/>
          </w:tcPr>
          <w:p w14:paraId="6ECCE71D" w14:textId="77777777" w:rsidR="001D5C85" w:rsidRPr="00CC2561" w:rsidRDefault="001D5C85" w:rsidP="001D5C85">
            <w:pPr>
              <w:tabs>
                <w:tab w:val="decimal" w:pos="1597"/>
              </w:tabs>
              <w:spacing w:line="240" w:lineRule="atLeast"/>
              <w:ind w:left="-101" w:right="-105"/>
              <w:rPr>
                <w:szCs w:val="22"/>
              </w:rPr>
            </w:pPr>
          </w:p>
        </w:tc>
        <w:tc>
          <w:tcPr>
            <w:tcW w:w="1980" w:type="dxa"/>
            <w:tcBorders>
              <w:top w:val="double" w:sz="4" w:space="0" w:color="auto"/>
            </w:tcBorders>
          </w:tcPr>
          <w:p w14:paraId="45CB3F8B" w14:textId="77777777" w:rsidR="001D5C85" w:rsidRPr="00CC2561" w:rsidRDefault="001D5C85" w:rsidP="001D5C85">
            <w:pPr>
              <w:tabs>
                <w:tab w:val="decimal" w:pos="1597"/>
              </w:tabs>
              <w:spacing w:line="240" w:lineRule="atLeast"/>
              <w:ind w:left="-101" w:right="-108"/>
              <w:rPr>
                <w:szCs w:val="22"/>
              </w:rPr>
            </w:pPr>
          </w:p>
        </w:tc>
      </w:tr>
      <w:tr w:rsidR="001D5C85" w:rsidRPr="00CC2561" w14:paraId="4CC36FF6" w14:textId="77777777" w:rsidTr="00611ECF">
        <w:trPr>
          <w:gridAfter w:val="1"/>
          <w:wAfter w:w="6" w:type="dxa"/>
        </w:trPr>
        <w:tc>
          <w:tcPr>
            <w:tcW w:w="4878" w:type="dxa"/>
          </w:tcPr>
          <w:p w14:paraId="4F0DFB43" w14:textId="77777777" w:rsidR="001D5C85" w:rsidRPr="00CC2561" w:rsidRDefault="001D5C85" w:rsidP="001D5C85">
            <w:pPr>
              <w:spacing w:line="240" w:lineRule="atLeast"/>
              <w:rPr>
                <w:szCs w:val="22"/>
                <w:rtl/>
                <w:cs/>
              </w:rPr>
            </w:pPr>
            <w:r w:rsidRPr="00CC2561">
              <w:rPr>
                <w:b/>
                <w:bCs/>
                <w:i/>
                <w:iCs/>
                <w:szCs w:val="22"/>
              </w:rPr>
              <w:t>Other commitments</w:t>
            </w:r>
          </w:p>
        </w:tc>
        <w:tc>
          <w:tcPr>
            <w:tcW w:w="1998" w:type="dxa"/>
          </w:tcPr>
          <w:p w14:paraId="666D14D3" w14:textId="77777777" w:rsidR="001D5C85" w:rsidRPr="00CC2561" w:rsidRDefault="001D5C85" w:rsidP="001D5C85">
            <w:pPr>
              <w:tabs>
                <w:tab w:val="decimal" w:pos="1597"/>
              </w:tabs>
              <w:spacing w:line="240" w:lineRule="atLeast"/>
              <w:ind w:left="-101" w:right="-108"/>
              <w:rPr>
                <w:szCs w:val="22"/>
              </w:rPr>
            </w:pPr>
          </w:p>
        </w:tc>
        <w:tc>
          <w:tcPr>
            <w:tcW w:w="270" w:type="dxa"/>
          </w:tcPr>
          <w:p w14:paraId="01C4DA8B" w14:textId="77777777" w:rsidR="001D5C85" w:rsidRPr="00CC2561" w:rsidRDefault="001D5C85" w:rsidP="001D5C85">
            <w:pPr>
              <w:tabs>
                <w:tab w:val="decimal" w:pos="1597"/>
              </w:tabs>
              <w:spacing w:line="240" w:lineRule="atLeast"/>
              <w:ind w:left="-101" w:right="-105"/>
              <w:rPr>
                <w:szCs w:val="22"/>
              </w:rPr>
            </w:pPr>
          </w:p>
        </w:tc>
        <w:tc>
          <w:tcPr>
            <w:tcW w:w="1980" w:type="dxa"/>
          </w:tcPr>
          <w:p w14:paraId="7800AB95" w14:textId="77777777" w:rsidR="001D5C85" w:rsidRPr="00CC2561" w:rsidRDefault="001D5C85" w:rsidP="001D5C85">
            <w:pPr>
              <w:tabs>
                <w:tab w:val="decimal" w:pos="1597"/>
              </w:tabs>
              <w:spacing w:line="240" w:lineRule="atLeast"/>
              <w:ind w:left="-101" w:right="-108"/>
              <w:rPr>
                <w:szCs w:val="22"/>
              </w:rPr>
            </w:pPr>
          </w:p>
        </w:tc>
      </w:tr>
      <w:tr w:rsidR="001D5C85" w:rsidRPr="00CC2561" w14:paraId="31074DC5" w14:textId="77777777" w:rsidTr="00611ECF">
        <w:trPr>
          <w:gridAfter w:val="1"/>
          <w:wAfter w:w="6" w:type="dxa"/>
        </w:trPr>
        <w:tc>
          <w:tcPr>
            <w:tcW w:w="4878" w:type="dxa"/>
          </w:tcPr>
          <w:p w14:paraId="00AB1274" w14:textId="77777777" w:rsidR="001D5C85" w:rsidRPr="00CC2561" w:rsidRDefault="001D5C85" w:rsidP="001D5C85">
            <w:pPr>
              <w:spacing w:line="240" w:lineRule="atLeast"/>
              <w:rPr>
                <w:szCs w:val="22"/>
                <w:rtl/>
                <w:cs/>
              </w:rPr>
            </w:pPr>
            <w:r w:rsidRPr="00CC2561">
              <w:rPr>
                <w:szCs w:val="22"/>
              </w:rPr>
              <w:t>Other service agreement</w:t>
            </w:r>
          </w:p>
        </w:tc>
        <w:tc>
          <w:tcPr>
            <w:tcW w:w="1998" w:type="dxa"/>
          </w:tcPr>
          <w:p w14:paraId="3DEF96B3" w14:textId="458E79AD" w:rsidR="001D5C85" w:rsidRPr="00CC2561" w:rsidRDefault="001D5C85" w:rsidP="00611ECF">
            <w:pPr>
              <w:tabs>
                <w:tab w:val="decimal" w:pos="1722"/>
              </w:tabs>
              <w:spacing w:line="240" w:lineRule="atLeast"/>
              <w:ind w:left="-101" w:right="-108"/>
              <w:rPr>
                <w:szCs w:val="22"/>
              </w:rPr>
            </w:pPr>
            <w:r w:rsidRPr="001D5C85">
              <w:rPr>
                <w:szCs w:val="22"/>
              </w:rPr>
              <w:t>5,099</w:t>
            </w:r>
          </w:p>
        </w:tc>
        <w:tc>
          <w:tcPr>
            <w:tcW w:w="270" w:type="dxa"/>
          </w:tcPr>
          <w:p w14:paraId="2B753176" w14:textId="77777777" w:rsidR="001D5C85" w:rsidRPr="00CC2561" w:rsidRDefault="001D5C85" w:rsidP="001D5C85">
            <w:pPr>
              <w:tabs>
                <w:tab w:val="decimal" w:pos="1597"/>
              </w:tabs>
              <w:spacing w:line="240" w:lineRule="atLeast"/>
              <w:ind w:left="-101" w:right="-105"/>
              <w:rPr>
                <w:szCs w:val="22"/>
              </w:rPr>
            </w:pPr>
          </w:p>
        </w:tc>
        <w:tc>
          <w:tcPr>
            <w:tcW w:w="1980" w:type="dxa"/>
          </w:tcPr>
          <w:p w14:paraId="49F75867" w14:textId="7DFACFBD" w:rsidR="001D5C85" w:rsidRPr="00CC2561" w:rsidRDefault="001D5C85" w:rsidP="00611ECF">
            <w:pPr>
              <w:tabs>
                <w:tab w:val="decimal" w:pos="1695"/>
              </w:tabs>
              <w:spacing w:line="240" w:lineRule="atLeast"/>
              <w:ind w:left="-101" w:right="-108"/>
              <w:rPr>
                <w:szCs w:val="22"/>
              </w:rPr>
            </w:pPr>
            <w:r w:rsidRPr="0060296C">
              <w:rPr>
                <w:szCs w:val="22"/>
              </w:rPr>
              <w:t>3,384</w:t>
            </w:r>
          </w:p>
        </w:tc>
      </w:tr>
      <w:tr w:rsidR="001D5C85" w:rsidRPr="00CC2561" w14:paraId="6EB8ABC6" w14:textId="77777777" w:rsidTr="00611ECF">
        <w:trPr>
          <w:gridAfter w:val="1"/>
          <w:wAfter w:w="6" w:type="dxa"/>
        </w:trPr>
        <w:tc>
          <w:tcPr>
            <w:tcW w:w="4878" w:type="dxa"/>
          </w:tcPr>
          <w:p w14:paraId="003F5D0E" w14:textId="77777777" w:rsidR="001D5C85" w:rsidRPr="00CC2561" w:rsidRDefault="001D5C85" w:rsidP="001D5C85">
            <w:pPr>
              <w:spacing w:line="240" w:lineRule="atLeast"/>
              <w:rPr>
                <w:szCs w:val="22"/>
                <w:rtl/>
                <w:cs/>
              </w:rPr>
            </w:pPr>
            <w:r w:rsidRPr="00CC2561">
              <w:rPr>
                <w:szCs w:val="22"/>
              </w:rPr>
              <w:t>Other consulting agreement</w:t>
            </w:r>
          </w:p>
        </w:tc>
        <w:tc>
          <w:tcPr>
            <w:tcW w:w="1998" w:type="dxa"/>
          </w:tcPr>
          <w:p w14:paraId="19E19770" w14:textId="05DEAFA1" w:rsidR="001D5C85" w:rsidRPr="00CC2561" w:rsidRDefault="001D5C85" w:rsidP="00611ECF">
            <w:pPr>
              <w:tabs>
                <w:tab w:val="decimal" w:pos="1722"/>
              </w:tabs>
              <w:spacing w:line="240" w:lineRule="atLeast"/>
              <w:ind w:left="-101" w:right="-108"/>
              <w:rPr>
                <w:szCs w:val="22"/>
              </w:rPr>
            </w:pPr>
            <w:r w:rsidRPr="001D5C85">
              <w:rPr>
                <w:szCs w:val="22"/>
              </w:rPr>
              <w:t>5,136</w:t>
            </w:r>
          </w:p>
        </w:tc>
        <w:tc>
          <w:tcPr>
            <w:tcW w:w="270" w:type="dxa"/>
          </w:tcPr>
          <w:p w14:paraId="7E7B63C0" w14:textId="77777777" w:rsidR="001D5C85" w:rsidRPr="00CC2561" w:rsidRDefault="001D5C85" w:rsidP="001D5C85">
            <w:pPr>
              <w:tabs>
                <w:tab w:val="decimal" w:pos="1597"/>
              </w:tabs>
              <w:spacing w:line="240" w:lineRule="atLeast"/>
              <w:ind w:left="-101" w:right="-105"/>
              <w:rPr>
                <w:szCs w:val="22"/>
              </w:rPr>
            </w:pPr>
          </w:p>
        </w:tc>
        <w:tc>
          <w:tcPr>
            <w:tcW w:w="1980" w:type="dxa"/>
          </w:tcPr>
          <w:p w14:paraId="5EAEB092" w14:textId="1E5EE097" w:rsidR="001D5C85" w:rsidRPr="00CC2561" w:rsidRDefault="001D5C85" w:rsidP="00611ECF">
            <w:pPr>
              <w:tabs>
                <w:tab w:val="decimal" w:pos="1695"/>
              </w:tabs>
              <w:spacing w:line="240" w:lineRule="atLeast"/>
              <w:ind w:left="-101" w:right="-108"/>
              <w:rPr>
                <w:szCs w:val="22"/>
              </w:rPr>
            </w:pPr>
            <w:r w:rsidRPr="0060296C">
              <w:rPr>
                <w:szCs w:val="22"/>
              </w:rPr>
              <w:t>1,284</w:t>
            </w:r>
          </w:p>
        </w:tc>
      </w:tr>
      <w:tr w:rsidR="001D5C85" w:rsidRPr="00CC2561" w14:paraId="2D212697" w14:textId="77777777" w:rsidTr="00611ECF">
        <w:trPr>
          <w:gridAfter w:val="1"/>
          <w:wAfter w:w="6" w:type="dxa"/>
        </w:trPr>
        <w:tc>
          <w:tcPr>
            <w:tcW w:w="4878" w:type="dxa"/>
          </w:tcPr>
          <w:p w14:paraId="3DA2C9DC" w14:textId="77777777" w:rsidR="001D5C85" w:rsidRPr="00CC2561" w:rsidRDefault="001D5C85" w:rsidP="001D5C85">
            <w:pPr>
              <w:spacing w:line="240" w:lineRule="atLeast"/>
              <w:rPr>
                <w:szCs w:val="22"/>
              </w:rPr>
            </w:pPr>
            <w:r w:rsidRPr="00CC2561">
              <w:rPr>
                <w:szCs w:val="22"/>
              </w:rPr>
              <w:t>Bank guarantees</w:t>
            </w:r>
          </w:p>
        </w:tc>
        <w:tc>
          <w:tcPr>
            <w:tcW w:w="1998" w:type="dxa"/>
          </w:tcPr>
          <w:p w14:paraId="2926CB60" w14:textId="4B04556E" w:rsidR="001D5C85" w:rsidRPr="00CC2561" w:rsidRDefault="001D5C85" w:rsidP="00611ECF">
            <w:pPr>
              <w:tabs>
                <w:tab w:val="decimal" w:pos="1722"/>
              </w:tabs>
              <w:spacing w:line="240" w:lineRule="atLeast"/>
              <w:ind w:left="-101" w:right="-108"/>
              <w:rPr>
                <w:szCs w:val="22"/>
              </w:rPr>
            </w:pPr>
            <w:r w:rsidRPr="001D5C85">
              <w:rPr>
                <w:szCs w:val="22"/>
              </w:rPr>
              <w:t>15,500</w:t>
            </w:r>
          </w:p>
        </w:tc>
        <w:tc>
          <w:tcPr>
            <w:tcW w:w="270" w:type="dxa"/>
          </w:tcPr>
          <w:p w14:paraId="5054DC2B" w14:textId="77777777" w:rsidR="001D5C85" w:rsidRPr="00CC2561" w:rsidRDefault="001D5C85" w:rsidP="001D5C85">
            <w:pPr>
              <w:tabs>
                <w:tab w:val="decimal" w:pos="1597"/>
              </w:tabs>
              <w:spacing w:line="240" w:lineRule="atLeast"/>
              <w:ind w:left="-101" w:right="-105"/>
              <w:rPr>
                <w:szCs w:val="22"/>
              </w:rPr>
            </w:pPr>
          </w:p>
        </w:tc>
        <w:tc>
          <w:tcPr>
            <w:tcW w:w="1980" w:type="dxa"/>
            <w:tcBorders>
              <w:bottom w:val="single" w:sz="4" w:space="0" w:color="auto"/>
            </w:tcBorders>
          </w:tcPr>
          <w:p w14:paraId="628F4399" w14:textId="3B757955" w:rsidR="001D5C85" w:rsidRPr="00CC2561" w:rsidRDefault="001D5C85" w:rsidP="00611ECF">
            <w:pPr>
              <w:tabs>
                <w:tab w:val="decimal" w:pos="1695"/>
              </w:tabs>
              <w:spacing w:line="240" w:lineRule="atLeast"/>
              <w:ind w:left="-101" w:right="-108"/>
              <w:rPr>
                <w:szCs w:val="22"/>
              </w:rPr>
            </w:pPr>
            <w:r w:rsidRPr="00D77359">
              <w:rPr>
                <w:szCs w:val="22"/>
              </w:rPr>
              <w:t>15,500</w:t>
            </w:r>
          </w:p>
        </w:tc>
      </w:tr>
      <w:tr w:rsidR="001D5C85" w:rsidRPr="00CC2561" w14:paraId="40DE9F71" w14:textId="77777777" w:rsidTr="00611ECF">
        <w:trPr>
          <w:gridAfter w:val="1"/>
          <w:wAfter w:w="6" w:type="dxa"/>
        </w:trPr>
        <w:tc>
          <w:tcPr>
            <w:tcW w:w="4878" w:type="dxa"/>
          </w:tcPr>
          <w:p w14:paraId="6BD238CF" w14:textId="77777777" w:rsidR="001D5C85" w:rsidRPr="00CC2561" w:rsidRDefault="001D5C85" w:rsidP="001D5C85">
            <w:pPr>
              <w:spacing w:line="240" w:lineRule="atLeast"/>
              <w:rPr>
                <w:szCs w:val="22"/>
              </w:rPr>
            </w:pPr>
            <w:r w:rsidRPr="00CC2561">
              <w:rPr>
                <w:b/>
                <w:bCs/>
                <w:szCs w:val="22"/>
              </w:rPr>
              <w:t>Total</w:t>
            </w:r>
          </w:p>
        </w:tc>
        <w:tc>
          <w:tcPr>
            <w:tcW w:w="1998" w:type="dxa"/>
            <w:tcBorders>
              <w:top w:val="single" w:sz="4" w:space="0" w:color="auto"/>
              <w:bottom w:val="double" w:sz="4" w:space="0" w:color="auto"/>
            </w:tcBorders>
          </w:tcPr>
          <w:p w14:paraId="7ADA41C0" w14:textId="004E41AB" w:rsidR="001D5C85" w:rsidRPr="001D5C85" w:rsidRDefault="001D5C85" w:rsidP="00611ECF">
            <w:pPr>
              <w:tabs>
                <w:tab w:val="decimal" w:pos="1722"/>
              </w:tabs>
              <w:spacing w:line="240" w:lineRule="atLeast"/>
              <w:ind w:left="-101" w:right="-108"/>
              <w:rPr>
                <w:b/>
                <w:bCs/>
                <w:szCs w:val="22"/>
              </w:rPr>
            </w:pPr>
            <w:r w:rsidRPr="001D5C85">
              <w:rPr>
                <w:b/>
                <w:bCs/>
                <w:szCs w:val="22"/>
              </w:rPr>
              <w:t>25,735</w:t>
            </w:r>
          </w:p>
        </w:tc>
        <w:tc>
          <w:tcPr>
            <w:tcW w:w="270" w:type="dxa"/>
          </w:tcPr>
          <w:p w14:paraId="221959F7" w14:textId="77777777" w:rsidR="001D5C85" w:rsidRPr="00CC2561" w:rsidRDefault="001D5C85" w:rsidP="001D5C85">
            <w:pPr>
              <w:tabs>
                <w:tab w:val="decimal" w:pos="1597"/>
              </w:tabs>
              <w:spacing w:line="240" w:lineRule="atLeast"/>
              <w:ind w:left="-101" w:right="-105"/>
              <w:rPr>
                <w:b/>
                <w:bCs/>
                <w:szCs w:val="22"/>
              </w:rPr>
            </w:pPr>
          </w:p>
        </w:tc>
        <w:tc>
          <w:tcPr>
            <w:tcW w:w="1980" w:type="dxa"/>
            <w:tcBorders>
              <w:top w:val="single" w:sz="4" w:space="0" w:color="auto"/>
              <w:bottom w:val="double" w:sz="4" w:space="0" w:color="auto"/>
            </w:tcBorders>
          </w:tcPr>
          <w:p w14:paraId="419D0BE8" w14:textId="708540CC" w:rsidR="001D5C85" w:rsidRPr="00CC2561" w:rsidRDefault="001D5C85" w:rsidP="00611ECF">
            <w:pPr>
              <w:tabs>
                <w:tab w:val="decimal" w:pos="1695"/>
              </w:tabs>
              <w:spacing w:line="240" w:lineRule="atLeast"/>
              <w:ind w:left="-101" w:right="-108"/>
              <w:rPr>
                <w:b/>
                <w:bCs/>
                <w:szCs w:val="22"/>
              </w:rPr>
            </w:pPr>
            <w:r w:rsidRPr="00D77359">
              <w:rPr>
                <w:b/>
                <w:bCs/>
                <w:szCs w:val="22"/>
              </w:rPr>
              <w:t>20,168</w:t>
            </w:r>
          </w:p>
        </w:tc>
      </w:tr>
    </w:tbl>
    <w:p w14:paraId="018F6FCA" w14:textId="77777777" w:rsidR="00C53117" w:rsidRPr="00CC2561" w:rsidRDefault="00C53117" w:rsidP="00085098">
      <w:pPr>
        <w:pStyle w:val="Heading1"/>
      </w:pPr>
    </w:p>
    <w:p w14:paraId="4E459FD3" w14:textId="492BBD77" w:rsidR="00332E21" w:rsidRPr="00CC2561" w:rsidRDefault="009D15D8" w:rsidP="00085098">
      <w:pPr>
        <w:pStyle w:val="Heading1"/>
      </w:pPr>
      <w:r w:rsidRPr="00CC2561">
        <w:t>2</w:t>
      </w:r>
      <w:r w:rsidR="00055ECF">
        <w:t>1</w:t>
      </w:r>
      <w:r w:rsidR="00332E21" w:rsidRPr="00CC2561">
        <w:tab/>
        <w:t xml:space="preserve">Contingent liabilities </w:t>
      </w:r>
    </w:p>
    <w:p w14:paraId="60113B7D" w14:textId="77777777" w:rsidR="00332E21" w:rsidRPr="00CC2561" w:rsidRDefault="00332E21" w:rsidP="009A245D">
      <w:pPr>
        <w:spacing w:line="240" w:lineRule="atLeast"/>
        <w:ind w:left="540"/>
        <w:jc w:val="thaiDistribute"/>
        <w:rPr>
          <w:rFonts w:cs="Angsana New"/>
          <w:lang w:bidi="th-TH"/>
        </w:rPr>
      </w:pPr>
    </w:p>
    <w:p w14:paraId="10242273" w14:textId="7A47A879" w:rsidR="00332E21" w:rsidRPr="00CC2561" w:rsidRDefault="00332E21" w:rsidP="009A245D">
      <w:pPr>
        <w:spacing w:line="240" w:lineRule="atLeast"/>
        <w:ind w:left="540"/>
        <w:jc w:val="thaiDistribute"/>
        <w:rPr>
          <w:rFonts w:cs="Angsana New"/>
          <w:lang w:bidi="th-TH"/>
        </w:rPr>
      </w:pPr>
      <w:r w:rsidRPr="001D5C85">
        <w:rPr>
          <w:rFonts w:cs="Angsana New"/>
          <w:lang w:bidi="th-TH"/>
        </w:rPr>
        <w:t xml:space="preserve">As at </w:t>
      </w:r>
      <w:r w:rsidR="007A666C" w:rsidRPr="001D5C85">
        <w:rPr>
          <w:rFonts w:cs="Angsana New"/>
          <w:lang w:bidi="th-TH"/>
        </w:rPr>
        <w:t>31 March 2026</w:t>
      </w:r>
      <w:r w:rsidR="007A1B69" w:rsidRPr="001D5C85">
        <w:rPr>
          <w:rFonts w:cs="Angsana New"/>
          <w:lang w:bidi="th-TH"/>
        </w:rPr>
        <w:t xml:space="preserve"> and 31 December 202</w:t>
      </w:r>
      <w:r w:rsidR="007A666C" w:rsidRPr="001D5C85">
        <w:rPr>
          <w:rFonts w:cs="Angsana New"/>
          <w:lang w:bidi="th-TH"/>
        </w:rPr>
        <w:t>5</w:t>
      </w:r>
      <w:r w:rsidR="008E7BAE" w:rsidRPr="001D5C85">
        <w:rPr>
          <w:rFonts w:cs="Angsana New"/>
          <w:lang w:val="en-US" w:bidi="th-TH"/>
        </w:rPr>
        <w:t>,</w:t>
      </w:r>
      <w:r w:rsidRPr="001D5C85">
        <w:rPr>
          <w:rFonts w:cs="Angsana New"/>
          <w:lang w:bidi="th-TH"/>
        </w:rPr>
        <w:t xml:space="preserve"> the subsidiary was sued by an ordinary person as a co-defendant with respect to civil cases that the subsidiary had joint liability for damages for a failure to comply with insurance agency agreements. The amount in dispute under these cases </w:t>
      </w:r>
      <w:r w:rsidR="008E7BAE" w:rsidRPr="001D5C85">
        <w:rPr>
          <w:rFonts w:cs="Angsana New"/>
          <w:lang w:bidi="th-TH"/>
        </w:rPr>
        <w:t>total</w:t>
      </w:r>
      <w:r w:rsidR="00334683">
        <w:rPr>
          <w:rFonts w:cs="Angsana New"/>
          <w:lang w:bidi="th-TH"/>
        </w:rPr>
        <w:t>l</w:t>
      </w:r>
      <w:r w:rsidR="008E7BAE" w:rsidRPr="001D5C85">
        <w:rPr>
          <w:rFonts w:cs="Angsana New"/>
          <w:lang w:bidi="th-TH"/>
        </w:rPr>
        <w:t>ed</w:t>
      </w:r>
      <w:r w:rsidRPr="001D5C85">
        <w:rPr>
          <w:rFonts w:cs="Angsana New"/>
          <w:lang w:bidi="th-TH"/>
        </w:rPr>
        <w:t xml:space="preserve"> Baht </w:t>
      </w:r>
      <w:r w:rsidR="00B92780" w:rsidRPr="001D5C85">
        <w:rPr>
          <w:rFonts w:cs="Angsana New"/>
          <w:lang w:bidi="th-TH"/>
        </w:rPr>
        <w:t>0.30</w:t>
      </w:r>
      <w:r w:rsidRPr="001D5C85">
        <w:rPr>
          <w:rFonts w:cs="Angsana New"/>
          <w:lang w:bidi="th-TH"/>
        </w:rPr>
        <w:t xml:space="preserve"> million</w:t>
      </w:r>
      <w:r w:rsidR="008E7BAE" w:rsidRPr="001D5C85">
        <w:rPr>
          <w:rFonts w:cs="Angsana New"/>
          <w:i/>
          <w:iCs/>
          <w:lang w:bidi="th-TH"/>
        </w:rPr>
        <w:t xml:space="preserve">. </w:t>
      </w:r>
      <w:r w:rsidRPr="001D5C85">
        <w:rPr>
          <w:rFonts w:cs="Angsana New"/>
          <w:lang w:bidi="th-TH"/>
        </w:rPr>
        <w:t xml:space="preserve">These cases are currently under consideration of the Court of </w:t>
      </w:r>
      <w:r w:rsidR="00656505" w:rsidRPr="001D5C85">
        <w:rPr>
          <w:rFonts w:cs="Angsana New"/>
          <w:lang w:bidi="th-TH"/>
        </w:rPr>
        <w:t>Appeal</w:t>
      </w:r>
      <w:r w:rsidRPr="001D5C85">
        <w:rPr>
          <w:rFonts w:cs="Angsana New"/>
          <w:lang w:bidi="th-TH"/>
        </w:rPr>
        <w:t>. The subsidiary is conducting a negotiation with the plaintiff.</w:t>
      </w:r>
    </w:p>
    <w:p w14:paraId="554A48CD" w14:textId="77777777" w:rsidR="00332E21" w:rsidRPr="00CC2561" w:rsidRDefault="00332E21" w:rsidP="009A245D">
      <w:pPr>
        <w:spacing w:line="240" w:lineRule="atLeast"/>
        <w:ind w:left="540"/>
        <w:jc w:val="thaiDistribute"/>
        <w:rPr>
          <w:rFonts w:cs="Angsana New"/>
          <w:lang w:bidi="th-TH"/>
        </w:rPr>
      </w:pPr>
      <w:r w:rsidRPr="00CC2561">
        <w:rPr>
          <w:rFonts w:cs="Angsana New"/>
          <w:lang w:bidi="th-TH"/>
        </w:rPr>
        <w:t xml:space="preserve"> </w:t>
      </w:r>
    </w:p>
    <w:p w14:paraId="1DD7D510" w14:textId="14804D36" w:rsidR="00332E21" w:rsidRPr="00CC2561" w:rsidRDefault="00332E21" w:rsidP="009A245D">
      <w:pPr>
        <w:spacing w:line="240" w:lineRule="atLeast"/>
        <w:ind w:left="540"/>
        <w:jc w:val="thaiDistribute"/>
        <w:rPr>
          <w:rFonts w:cs="Angsana New"/>
          <w:lang w:val="en-US" w:bidi="th-TH"/>
        </w:rPr>
      </w:pPr>
      <w:r w:rsidRPr="00CC2561">
        <w:rPr>
          <w:rFonts w:cs="Angsana New"/>
          <w:lang w:bidi="th-TH"/>
        </w:rPr>
        <w:t xml:space="preserve">As at </w:t>
      </w:r>
      <w:r w:rsidR="007A666C">
        <w:rPr>
          <w:rFonts w:cs="Angsana New"/>
          <w:lang w:bidi="th-TH"/>
        </w:rPr>
        <w:t>31 March 2026</w:t>
      </w:r>
      <w:r w:rsidRPr="00CC2561">
        <w:rPr>
          <w:rFonts w:cs="Angsana New"/>
          <w:lang w:bidi="th-TH"/>
        </w:rPr>
        <w:t xml:space="preserve">, the subsidiary was sued by an ordinary person in case of termination and breach of contract. The subsidiary is co-defendants </w:t>
      </w:r>
      <w:r w:rsidR="0094257A" w:rsidRPr="00CC2561">
        <w:rPr>
          <w:rFonts w:cs="Angsana New"/>
          <w:lang w:bidi="th-TH"/>
        </w:rPr>
        <w:t xml:space="preserve">in these </w:t>
      </w:r>
      <w:r w:rsidRPr="00CC2561">
        <w:rPr>
          <w:rFonts w:cs="Angsana New"/>
          <w:lang w:bidi="th-TH"/>
        </w:rPr>
        <w:t>civil cases</w:t>
      </w:r>
      <w:r w:rsidR="0094257A" w:rsidRPr="00CC2561">
        <w:rPr>
          <w:rFonts w:cs="Angsana New"/>
          <w:lang w:bidi="th-TH"/>
        </w:rPr>
        <w:t>,</w:t>
      </w:r>
      <w:r w:rsidRPr="00CC2561">
        <w:rPr>
          <w:rFonts w:cs="Angsana New"/>
          <w:lang w:bidi="th-TH"/>
        </w:rPr>
        <w:t xml:space="preserve"> </w:t>
      </w:r>
      <w:r w:rsidR="00E05226" w:rsidRPr="00CC2561">
        <w:rPr>
          <w:rFonts w:cs="Angsana New"/>
          <w:lang w:bidi="th-TH"/>
        </w:rPr>
        <w:t>with a total</w:t>
      </w:r>
      <w:r w:rsidRPr="00CC2561">
        <w:rPr>
          <w:rFonts w:cs="Angsana New"/>
          <w:lang w:bidi="th-TH"/>
        </w:rPr>
        <w:t xml:space="preserve"> amount in dispute </w:t>
      </w:r>
      <w:r w:rsidR="00E05226" w:rsidRPr="00CC2561">
        <w:rPr>
          <w:rFonts w:cs="Angsana New"/>
          <w:lang w:bidi="th-TH"/>
        </w:rPr>
        <w:t>of</w:t>
      </w:r>
      <w:r w:rsidRPr="00CC2561">
        <w:rPr>
          <w:rFonts w:cs="Angsana New"/>
          <w:lang w:bidi="th-TH"/>
        </w:rPr>
        <w:t xml:space="preserve"> Ba</w:t>
      </w:r>
      <w:r w:rsidR="00010D6A" w:rsidRPr="00CC2561">
        <w:rPr>
          <w:rFonts w:cs="Angsana New"/>
          <w:lang w:bidi="th-TH"/>
        </w:rPr>
        <w:t>ht</w:t>
      </w:r>
      <w:r w:rsidRPr="00CC2561">
        <w:rPr>
          <w:rFonts w:cs="Angsana New"/>
          <w:lang w:bidi="th-TH"/>
        </w:rPr>
        <w:t xml:space="preserve"> </w:t>
      </w:r>
      <w:r w:rsidR="001D5C85">
        <w:rPr>
          <w:rFonts w:cs="Angsana New"/>
          <w:lang w:bidi="th-TH"/>
        </w:rPr>
        <w:t>4.12</w:t>
      </w:r>
      <w:r w:rsidR="00B92780" w:rsidRPr="00CC2561">
        <w:rPr>
          <w:rFonts w:cs="Angsana New"/>
          <w:lang w:bidi="th-TH"/>
        </w:rPr>
        <w:t xml:space="preserve"> </w:t>
      </w:r>
      <w:r w:rsidRPr="00CC2561">
        <w:rPr>
          <w:rFonts w:cs="Angsana New"/>
          <w:lang w:bidi="th-TH"/>
        </w:rPr>
        <w:t xml:space="preserve">million. </w:t>
      </w:r>
      <w:r w:rsidRPr="00CC2561">
        <w:rPr>
          <w:rFonts w:cs="Angsana New"/>
          <w:i/>
          <w:iCs/>
          <w:lang w:bidi="th-TH"/>
        </w:rPr>
        <w:t>(31 December 202</w:t>
      </w:r>
      <w:r w:rsidR="007A666C">
        <w:rPr>
          <w:rFonts w:cs="Angsana New"/>
          <w:i/>
          <w:iCs/>
          <w:lang w:bidi="th-TH"/>
        </w:rPr>
        <w:t>5</w:t>
      </w:r>
      <w:r w:rsidRPr="00CC2561">
        <w:rPr>
          <w:rFonts w:cs="Angsana New"/>
          <w:i/>
          <w:iCs/>
          <w:lang w:bidi="th-TH"/>
        </w:rPr>
        <w:t xml:space="preserve">: </w:t>
      </w:r>
      <w:r w:rsidR="007A666C">
        <w:rPr>
          <w:rFonts w:cs="Angsana New"/>
          <w:i/>
          <w:iCs/>
          <w:lang w:bidi="th-TH"/>
        </w:rPr>
        <w:t>Baht 4.56 million</w:t>
      </w:r>
      <w:r w:rsidRPr="00CC2561">
        <w:rPr>
          <w:rFonts w:cs="Angsana New"/>
          <w:i/>
          <w:iCs/>
          <w:lang w:bidi="th-TH"/>
        </w:rPr>
        <w:t>)</w:t>
      </w:r>
    </w:p>
    <w:p w14:paraId="31EE0437" w14:textId="2B937CF4" w:rsidR="009A245D" w:rsidRDefault="00332E21" w:rsidP="00A10F25">
      <w:pPr>
        <w:spacing w:line="240" w:lineRule="atLeast"/>
        <w:ind w:left="540"/>
        <w:jc w:val="thaiDistribute"/>
        <w:rPr>
          <w:rFonts w:cs="Angsana New"/>
          <w:lang w:bidi="th-TH"/>
        </w:rPr>
      </w:pPr>
      <w:r w:rsidRPr="00CC2561">
        <w:rPr>
          <w:rFonts w:cs="Angsana New"/>
          <w:lang w:bidi="th-TH"/>
        </w:rPr>
        <w:t xml:space="preserve"> </w:t>
      </w:r>
    </w:p>
    <w:p w14:paraId="62A490A7" w14:textId="3659E68A" w:rsidR="00332E21" w:rsidRPr="00CC2561" w:rsidRDefault="00332E21" w:rsidP="009A245D">
      <w:pPr>
        <w:spacing w:line="240" w:lineRule="atLeast"/>
        <w:ind w:left="540"/>
        <w:jc w:val="thaiDistribute"/>
        <w:rPr>
          <w:rFonts w:cs="Angsana New"/>
          <w:lang w:bidi="th-TH"/>
        </w:rPr>
      </w:pPr>
      <w:r w:rsidRPr="00CC2561">
        <w:rPr>
          <w:rFonts w:cs="Angsana New"/>
          <w:lang w:bidi="th-TH"/>
        </w:rPr>
        <w:t xml:space="preserve">The management of the subsidiary believes that there will </w:t>
      </w:r>
      <w:r w:rsidR="00E05226" w:rsidRPr="00CC2561">
        <w:rPr>
          <w:rFonts w:cs="Angsana New"/>
          <w:lang w:bidi="th-TH"/>
        </w:rPr>
        <w:t>not have</w:t>
      </w:r>
      <w:r w:rsidRPr="00CC2561">
        <w:rPr>
          <w:rFonts w:cs="Angsana New"/>
          <w:lang w:bidi="th-TH"/>
        </w:rPr>
        <w:t xml:space="preserve"> material effects arising from the above cases. The Company therefore did not set aside a provision for liability arising from legal cases in the financial statements. However, the subsidiary has insured the liability with an insurance company and has claimed compensation from the insurance company.</w:t>
      </w:r>
    </w:p>
    <w:p w14:paraId="5E4E37B3" w14:textId="77777777" w:rsidR="00332E21" w:rsidRDefault="00332E21" w:rsidP="00C75A12">
      <w:pPr>
        <w:spacing w:line="240" w:lineRule="atLeast"/>
        <w:ind w:left="547"/>
        <w:jc w:val="thaiDistribute"/>
        <w:rPr>
          <w:rFonts w:cs="Angsana New"/>
          <w:lang w:bidi="th-TH"/>
        </w:rPr>
      </w:pPr>
    </w:p>
    <w:p w14:paraId="6A89B382" w14:textId="77777777" w:rsidR="00A10F25" w:rsidRPr="00CC2561" w:rsidRDefault="00A10F25" w:rsidP="00C75A12">
      <w:pPr>
        <w:spacing w:line="240" w:lineRule="atLeast"/>
        <w:ind w:left="547"/>
        <w:jc w:val="thaiDistribute"/>
        <w:rPr>
          <w:rFonts w:cs="Angsana New"/>
          <w:cs/>
          <w:lang w:bidi="th-TH"/>
        </w:rPr>
      </w:pPr>
    </w:p>
    <w:p w14:paraId="4E22E792" w14:textId="47317821" w:rsidR="00FC1076" w:rsidRPr="007908F4" w:rsidRDefault="00FC1076" w:rsidP="00085098">
      <w:pPr>
        <w:pStyle w:val="Heading1"/>
      </w:pPr>
      <w:r w:rsidRPr="007908F4">
        <w:t>2</w:t>
      </w:r>
      <w:r w:rsidR="00055ECF" w:rsidRPr="007908F4">
        <w:t>2</w:t>
      </w:r>
      <w:r w:rsidRPr="007908F4">
        <w:tab/>
      </w:r>
      <w:r w:rsidR="007A1B69" w:rsidRPr="007908F4">
        <w:t>Events after the reporting period</w:t>
      </w:r>
      <w:r w:rsidRPr="007908F4">
        <w:t xml:space="preserve"> </w:t>
      </w:r>
    </w:p>
    <w:p w14:paraId="4EAE712D" w14:textId="77777777" w:rsidR="00DC0645" w:rsidRPr="007908F4" w:rsidRDefault="00DC0645" w:rsidP="00374B53">
      <w:pPr>
        <w:pStyle w:val="BodyText"/>
        <w:spacing w:after="0" w:line="240" w:lineRule="atLeast"/>
        <w:jc w:val="thaiDistribute"/>
        <w:rPr>
          <w:rFonts w:cstheme="minorBidi"/>
          <w:szCs w:val="28"/>
          <w:lang w:bidi="th-TH"/>
        </w:rPr>
      </w:pPr>
    </w:p>
    <w:p w14:paraId="02D63910" w14:textId="77777777" w:rsidR="00126D9D" w:rsidRDefault="007908F4" w:rsidP="00236C22">
      <w:pPr>
        <w:spacing w:line="240" w:lineRule="atLeast"/>
        <w:ind w:left="540"/>
        <w:jc w:val="thaiDistribute"/>
        <w:rPr>
          <w:rFonts w:cs="Angsana New"/>
          <w:lang w:bidi="th-TH"/>
        </w:rPr>
      </w:pPr>
      <w:r w:rsidRPr="007908F4">
        <w:rPr>
          <w:rFonts w:cs="Angsana New"/>
          <w:lang w:bidi="th-TH"/>
        </w:rPr>
        <w:t>On 23 April 2026, the Board of Directors' meeting of the TQR Public Company Limited (subsidiary) approved the dividend payment in respect of the 2025 operating results at Baht 0.40 per share, totaling Baht 92 million. The total dividend comprises an interim dividend of Baht 0.175 per share, or a total of Baht 40.25 million, which was paid on 5 September 2025, and a final dividend of Baht 0.225 per share, or a total of Baht 51.75 million, by determining dividends payment on 15 May 2026. </w:t>
      </w:r>
    </w:p>
    <w:p w14:paraId="1635C2B3" w14:textId="77777777" w:rsidR="00126D9D" w:rsidRDefault="00126D9D" w:rsidP="00236C22">
      <w:pPr>
        <w:spacing w:line="240" w:lineRule="atLeast"/>
        <w:ind w:left="540"/>
        <w:jc w:val="thaiDistribute"/>
        <w:rPr>
          <w:rFonts w:cs="Angsana New"/>
          <w:lang w:bidi="th-TH"/>
        </w:rPr>
      </w:pPr>
    </w:p>
    <w:p w14:paraId="3AE956A6" w14:textId="0BAECD38" w:rsidR="00126D9D" w:rsidRPr="00CA0708" w:rsidRDefault="00B753E4" w:rsidP="00236C22">
      <w:pPr>
        <w:spacing w:line="240" w:lineRule="atLeast"/>
        <w:ind w:left="540"/>
        <w:jc w:val="thaiDistribute"/>
        <w:rPr>
          <w:rFonts w:cs="Angsana New"/>
          <w:lang w:val="en-US" w:bidi="th-TH"/>
        </w:rPr>
      </w:pPr>
      <w:r w:rsidRPr="00B753E4">
        <w:rPr>
          <w:rFonts w:cs="Angsana New"/>
          <w:lang w:bidi="th-TH"/>
        </w:rPr>
        <w:t>On 29 April 2026, the Board of Director's meeting of the Company has approved the payment of annual dividends from the Company’s operating results for the period from 1 January 2025 to 31 December 2025 at the rate of Baht 0.60 per share, totaling Baht 356 million. The record date for the right to receive dividends was set on 13 March 2026, and the dividend payment will be made on 15 May 2026.</w:t>
      </w:r>
    </w:p>
    <w:p w14:paraId="3EBCB025" w14:textId="77777777" w:rsidR="00126D9D" w:rsidRPr="00850AAC" w:rsidRDefault="00126D9D" w:rsidP="00236C22">
      <w:pPr>
        <w:spacing w:line="240" w:lineRule="atLeast"/>
        <w:ind w:left="540"/>
        <w:jc w:val="thaiDistribute"/>
        <w:rPr>
          <w:rFonts w:cs="Angsana New"/>
          <w:lang w:bidi="th-TH"/>
        </w:rPr>
      </w:pPr>
    </w:p>
    <w:p w14:paraId="2F59C2EC" w14:textId="306E5273" w:rsidR="00200262" w:rsidRPr="00F73E26" w:rsidRDefault="00200262" w:rsidP="00BD4492">
      <w:pPr>
        <w:pStyle w:val="BodyText"/>
        <w:spacing w:after="0" w:line="240" w:lineRule="atLeast"/>
        <w:rPr>
          <w:rFonts w:cs="Angsana New"/>
          <w:szCs w:val="22"/>
          <w:cs/>
          <w:lang w:bidi="th-TH"/>
        </w:rPr>
      </w:pPr>
    </w:p>
    <w:sectPr w:rsidR="00200262" w:rsidRPr="00F73E26" w:rsidSect="00EA46FE">
      <w:pgSz w:w="11907" w:h="16840"/>
      <w:pgMar w:top="691" w:right="1188"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35FCF" w14:textId="77777777" w:rsidR="00EA2D3B" w:rsidRDefault="00EA2D3B">
      <w:r>
        <w:separator/>
      </w:r>
    </w:p>
  </w:endnote>
  <w:endnote w:type="continuationSeparator" w:id="0">
    <w:p w14:paraId="0C50E528" w14:textId="77777777" w:rsidR="00EA2D3B" w:rsidRDefault="00EA2D3B">
      <w:r>
        <w:continuationSeparator/>
      </w:r>
    </w:p>
  </w:endnote>
  <w:endnote w:type="continuationNotice" w:id="1">
    <w:p w14:paraId="7890789A" w14:textId="77777777" w:rsidR="00EA2D3B" w:rsidRDefault="00EA2D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22E11" w14:textId="77777777" w:rsidR="000E4EA2" w:rsidRPr="00D47AD7" w:rsidRDefault="000E4EA2" w:rsidP="00B66070">
    <w:pPr>
      <w:pStyle w:val="Footer"/>
      <w:tabs>
        <w:tab w:val="clear" w:pos="9639"/>
        <w:tab w:val="left" w:pos="4680"/>
        <w:tab w:val="left" w:pos="7290"/>
        <w:tab w:val="right" w:pos="7560"/>
      </w:tabs>
      <w:rPr>
        <w:rFonts w:cstheme="minorBidi"/>
        <w:sz w:val="22"/>
        <w:szCs w:val="28"/>
        <w:lang w:bidi="th-TH"/>
      </w:rPr>
    </w:pPr>
    <w:r>
      <w:rPr>
        <w:i/>
        <w:iCs/>
        <w:color w:val="0000FF"/>
      </w:rPr>
      <w:tab/>
    </w:r>
    <w:r w:rsidRPr="00931012">
      <w:rPr>
        <w:sz w:val="22"/>
        <w:szCs w:val="22"/>
      </w:rPr>
      <w:fldChar w:fldCharType="begin"/>
    </w:r>
    <w:r w:rsidRPr="00931012">
      <w:rPr>
        <w:sz w:val="22"/>
        <w:szCs w:val="22"/>
      </w:rPr>
      <w:instrText xml:space="preserve"> PAGE   \* MERGEFORMAT </w:instrText>
    </w:r>
    <w:r w:rsidRPr="00931012">
      <w:rPr>
        <w:sz w:val="22"/>
        <w:szCs w:val="22"/>
      </w:rPr>
      <w:fldChar w:fldCharType="separate"/>
    </w:r>
    <w:r w:rsidR="00066935">
      <w:rPr>
        <w:noProof/>
        <w:sz w:val="22"/>
        <w:szCs w:val="22"/>
      </w:rPr>
      <w:t>13</w:t>
    </w:r>
    <w:r w:rsidRPr="00931012">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493402"/>
      <w:docPartObj>
        <w:docPartGallery w:val="Page Numbers (Bottom of Page)"/>
        <w:docPartUnique/>
      </w:docPartObj>
    </w:sdtPr>
    <w:sdtEndPr>
      <w:rPr>
        <w:noProof/>
        <w:sz w:val="22"/>
        <w:szCs w:val="22"/>
      </w:rPr>
    </w:sdtEndPr>
    <w:sdtContent>
      <w:p w14:paraId="407FE2F8" w14:textId="77777777" w:rsidR="000E4EA2" w:rsidRPr="007E130B" w:rsidRDefault="000E4EA2">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E19A6">
          <w:rPr>
            <w:noProof/>
            <w:sz w:val="22"/>
            <w:szCs w:val="22"/>
          </w:rPr>
          <w:t>14</w:t>
        </w:r>
        <w:r w:rsidRPr="007E130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9471925"/>
      <w:docPartObj>
        <w:docPartGallery w:val="Page Numbers (Bottom of Page)"/>
        <w:docPartUnique/>
      </w:docPartObj>
    </w:sdtPr>
    <w:sdtEndPr>
      <w:rPr>
        <w:noProof/>
        <w:sz w:val="22"/>
        <w:szCs w:val="22"/>
      </w:rPr>
    </w:sdtEndPr>
    <w:sdtContent>
      <w:p w14:paraId="278AB803" w14:textId="77777777" w:rsidR="000E4EA2" w:rsidRPr="007E130B" w:rsidRDefault="000E4EA2">
        <w:pPr>
          <w:pStyle w:val="Footer"/>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E19A6">
          <w:rPr>
            <w:noProof/>
            <w:sz w:val="22"/>
            <w:szCs w:val="22"/>
          </w:rPr>
          <w:t>25</w:t>
        </w:r>
        <w:r w:rsidRPr="007E130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40961" w14:textId="77777777" w:rsidR="000E4EA2" w:rsidRPr="007E130B" w:rsidRDefault="000E4EA2" w:rsidP="00283330">
    <w:pPr>
      <w:pStyle w:val="Footer"/>
      <w:tabs>
        <w:tab w:val="center" w:pos="7200"/>
      </w:tabs>
      <w:rPr>
        <w:sz w:val="22"/>
        <w:szCs w:val="22"/>
      </w:rPr>
    </w:pPr>
    <w:r>
      <w:rPr>
        <w:i/>
        <w:iCs/>
        <w:color w:val="0000FF"/>
      </w:rPr>
      <w:tab/>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E19A6">
      <w:rPr>
        <w:noProof/>
        <w:sz w:val="22"/>
        <w:szCs w:val="22"/>
      </w:rPr>
      <w:t>27</w:t>
    </w:r>
    <w:r w:rsidRPr="007E130B">
      <w:rPr>
        <w:noProof/>
        <w:sz w:val="22"/>
        <w:szCs w:val="22"/>
      </w:rPr>
      <w:fldChar w:fldCharType="end"/>
    </w:r>
    <w:r w:rsidRPr="007E130B">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18A6E" w14:textId="77777777" w:rsidR="000E4EA2" w:rsidRPr="007E130B" w:rsidRDefault="000E4EA2" w:rsidP="000522EE">
    <w:pPr>
      <w:pStyle w:val="Footer"/>
      <w:tabs>
        <w:tab w:val="center" w:pos="4860"/>
      </w:tabs>
      <w:jc w:val="center"/>
      <w:rPr>
        <w:sz w:val="22"/>
        <w:szCs w:val="22"/>
      </w:rPr>
    </w:pPr>
    <w:r>
      <w:rPr>
        <w:i/>
        <w:iCs/>
        <w:color w:val="0000FF"/>
      </w:rPr>
      <w:tab/>
    </w:r>
    <w:r w:rsidRPr="007E130B">
      <w:rPr>
        <w:i/>
        <w:iCs/>
        <w:color w:val="0000FF"/>
        <w:sz w:val="22"/>
        <w:szCs w:val="22"/>
      </w:rPr>
      <w:t xml:space="preserve"> </w:t>
    </w: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E19A6">
      <w:rPr>
        <w:noProof/>
        <w:sz w:val="22"/>
        <w:szCs w:val="22"/>
      </w:rPr>
      <w:t>29</w:t>
    </w:r>
    <w:r w:rsidRPr="007E130B">
      <w:rPr>
        <w:noProof/>
        <w:sz w:val="22"/>
        <w:szCs w:val="22"/>
      </w:rPr>
      <w:fldChar w:fldCharType="end"/>
    </w:r>
    <w:r w:rsidRPr="007E130B">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C43A" w14:textId="77777777" w:rsidR="000E4EA2" w:rsidRPr="00B402CE" w:rsidRDefault="000E4EA2" w:rsidP="00283330">
    <w:pPr>
      <w:pStyle w:val="Footer"/>
      <w:tabs>
        <w:tab w:val="clear" w:pos="9639"/>
        <w:tab w:val="center" w:pos="7200"/>
      </w:tabs>
      <w:rPr>
        <w:sz w:val="22"/>
        <w:szCs w:val="22"/>
      </w:rPr>
    </w:pPr>
    <w:r>
      <w:rPr>
        <w:i/>
        <w:iCs/>
        <w:color w:val="0000FF"/>
      </w:rPr>
      <w:tab/>
    </w: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473DF3">
      <w:rPr>
        <w:noProof/>
        <w:sz w:val="22"/>
        <w:szCs w:val="22"/>
      </w:rPr>
      <w:t>32</w:t>
    </w:r>
    <w:r w:rsidRPr="00B402CE">
      <w:rPr>
        <w:noProof/>
        <w:sz w:val="22"/>
        <w:szCs w:val="22"/>
      </w:rPr>
      <w:fldChar w:fldCharType="end"/>
    </w:r>
    <w:r w:rsidRPr="00B402CE">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73734"/>
      <w:docPartObj>
        <w:docPartGallery w:val="Page Numbers (Bottom of Page)"/>
        <w:docPartUnique/>
      </w:docPartObj>
    </w:sdtPr>
    <w:sdtEndPr>
      <w:rPr>
        <w:noProof/>
        <w:sz w:val="22"/>
        <w:szCs w:val="22"/>
      </w:rPr>
    </w:sdtEndPr>
    <w:sdtContent>
      <w:p w14:paraId="2514E221" w14:textId="77777777" w:rsidR="000E4EA2" w:rsidRPr="00B402CE" w:rsidRDefault="000E4EA2">
        <w:pPr>
          <w:pStyle w:val="Footer"/>
          <w:jc w:val="center"/>
          <w:rPr>
            <w:sz w:val="22"/>
            <w:szCs w:val="22"/>
          </w:rPr>
        </w:pPr>
        <w:r w:rsidRPr="00B402CE">
          <w:rPr>
            <w:sz w:val="22"/>
            <w:szCs w:val="22"/>
          </w:rPr>
          <w:fldChar w:fldCharType="begin"/>
        </w:r>
        <w:r w:rsidRPr="00B402CE">
          <w:rPr>
            <w:sz w:val="22"/>
            <w:szCs w:val="22"/>
          </w:rPr>
          <w:instrText xml:space="preserve"> PAGE   \* MERGEFORMAT </w:instrText>
        </w:r>
        <w:r w:rsidRPr="00B402CE">
          <w:rPr>
            <w:sz w:val="22"/>
            <w:szCs w:val="22"/>
          </w:rPr>
          <w:fldChar w:fldCharType="separate"/>
        </w:r>
        <w:r w:rsidR="00473DF3">
          <w:rPr>
            <w:noProof/>
            <w:sz w:val="22"/>
            <w:szCs w:val="22"/>
          </w:rPr>
          <w:t>33</w:t>
        </w:r>
        <w:r w:rsidRPr="00B402CE">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CE41" w14:textId="77777777" w:rsidR="000E4EA2" w:rsidRPr="007E130B" w:rsidRDefault="000E4EA2" w:rsidP="00452AA6">
    <w:pPr>
      <w:pStyle w:val="Footer"/>
      <w:tabs>
        <w:tab w:val="clear" w:pos="9639"/>
        <w:tab w:val="left" w:pos="0"/>
        <w:tab w:val="center" w:pos="4500"/>
      </w:tabs>
      <w:jc w:val="center"/>
      <w:rPr>
        <w:sz w:val="22"/>
        <w:szCs w:val="22"/>
      </w:rPr>
    </w:pPr>
    <w:r w:rsidRPr="007E130B">
      <w:rPr>
        <w:sz w:val="22"/>
        <w:szCs w:val="22"/>
      </w:rPr>
      <w:fldChar w:fldCharType="begin"/>
    </w:r>
    <w:r w:rsidRPr="007E130B">
      <w:rPr>
        <w:sz w:val="22"/>
        <w:szCs w:val="22"/>
      </w:rPr>
      <w:instrText xml:space="preserve"> PAGE   \* MERGEFORMAT </w:instrText>
    </w:r>
    <w:r w:rsidRPr="007E130B">
      <w:rPr>
        <w:sz w:val="22"/>
        <w:szCs w:val="22"/>
      </w:rPr>
      <w:fldChar w:fldCharType="separate"/>
    </w:r>
    <w:r w:rsidR="00473DF3">
      <w:rPr>
        <w:noProof/>
        <w:sz w:val="22"/>
        <w:szCs w:val="22"/>
      </w:rPr>
      <w:t>35</w:t>
    </w:r>
    <w:r w:rsidRPr="007E130B">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1A640" w14:textId="77777777" w:rsidR="00EA2D3B" w:rsidRDefault="00EA2D3B">
      <w:r>
        <w:separator/>
      </w:r>
    </w:p>
  </w:footnote>
  <w:footnote w:type="continuationSeparator" w:id="0">
    <w:p w14:paraId="5D533E79" w14:textId="77777777" w:rsidR="00EA2D3B" w:rsidRDefault="00EA2D3B">
      <w:r>
        <w:continuationSeparator/>
      </w:r>
    </w:p>
  </w:footnote>
  <w:footnote w:type="continuationNotice" w:id="1">
    <w:p w14:paraId="0FFAB0CE" w14:textId="77777777" w:rsidR="00EA2D3B" w:rsidRDefault="00EA2D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7DA7" w14:textId="27E99835" w:rsidR="000E4EA2" w:rsidRDefault="000E4EA2"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79754172" w14:textId="77777777" w:rsidR="000E4EA2" w:rsidRPr="00B67A5D" w:rsidRDefault="000E4EA2"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225CBC22" w14:textId="6CCE35EB" w:rsidR="000E4EA2" w:rsidRDefault="000E4EA2" w:rsidP="00E91C95">
    <w:pPr>
      <w:rPr>
        <w:b/>
        <w:bCs/>
        <w:sz w:val="24"/>
        <w:szCs w:val="24"/>
      </w:rPr>
    </w:pPr>
    <w:r w:rsidRPr="00B67A5D">
      <w:rPr>
        <w:b/>
        <w:bCs/>
        <w:sz w:val="24"/>
        <w:szCs w:val="24"/>
      </w:rPr>
      <w:t xml:space="preserve">For the three-month period ended </w:t>
    </w:r>
    <w:r w:rsidR="008368CC">
      <w:rPr>
        <w:b/>
        <w:bCs/>
        <w:sz w:val="24"/>
        <w:szCs w:val="24"/>
      </w:rPr>
      <w:t>31 March 2026</w:t>
    </w:r>
    <w:r>
      <w:rPr>
        <w:b/>
        <w:bCs/>
        <w:sz w:val="24"/>
        <w:szCs w:val="24"/>
      </w:rPr>
      <w:t xml:space="preserve"> </w:t>
    </w:r>
    <w:r w:rsidRPr="00B67A5D">
      <w:rPr>
        <w:b/>
        <w:bCs/>
        <w:sz w:val="24"/>
        <w:szCs w:val="24"/>
      </w:rPr>
      <w:t>(Unaudited)</w:t>
    </w:r>
  </w:p>
  <w:p w14:paraId="4F0DD2AC" w14:textId="77777777" w:rsidR="000E4EA2" w:rsidRDefault="000E4EA2" w:rsidP="00DB5CE0">
    <w:pPr>
      <w:rPr>
        <w:rFonts w:cstheme="minorBidi"/>
        <w:b/>
        <w:bCs/>
        <w:sz w:val="24"/>
        <w:szCs w:val="30"/>
        <w:lang w:bidi="th-TH"/>
      </w:rPr>
    </w:pPr>
  </w:p>
  <w:p w14:paraId="7F2C0EA7" w14:textId="77777777" w:rsidR="000E4EA2" w:rsidRPr="00502EAE" w:rsidRDefault="000E4EA2" w:rsidP="00DB5CE0">
    <w:pPr>
      <w:rPr>
        <w:rFonts w:cstheme="minorBidi"/>
        <w:b/>
        <w:bCs/>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269C" w14:textId="77777777" w:rsidR="00991CB7" w:rsidRDefault="00991CB7" w:rsidP="00B67A5D">
    <w:pPr>
      <w:rPr>
        <w:b/>
        <w:bCs/>
        <w:sz w:val="28"/>
        <w:szCs w:val="28"/>
      </w:rPr>
    </w:pPr>
    <w:r w:rsidRPr="00B67A5D">
      <w:rPr>
        <w:b/>
        <w:bCs/>
        <w:sz w:val="28"/>
        <w:szCs w:val="28"/>
      </w:rPr>
      <w:t xml:space="preserve">TQM </w:t>
    </w:r>
    <w:r>
      <w:rPr>
        <w:b/>
        <w:bCs/>
        <w:sz w:val="28"/>
        <w:szCs w:val="28"/>
      </w:rPr>
      <w:t>Alpha</w:t>
    </w:r>
    <w:r w:rsidRPr="00B67A5D">
      <w:rPr>
        <w:b/>
        <w:bCs/>
        <w:sz w:val="28"/>
        <w:szCs w:val="28"/>
      </w:rPr>
      <w:t xml:space="preserve"> Public Company Limited and its Subsidiaries</w:t>
    </w:r>
    <w:r w:rsidRPr="00B67A5D" w:rsidDel="00CF0B0E">
      <w:rPr>
        <w:b/>
        <w:bCs/>
        <w:sz w:val="28"/>
        <w:szCs w:val="28"/>
      </w:rPr>
      <w:t xml:space="preserve"> </w:t>
    </w:r>
  </w:p>
  <w:p w14:paraId="4305037E" w14:textId="77777777" w:rsidR="00991CB7" w:rsidRPr="00B67A5D" w:rsidRDefault="00991CB7" w:rsidP="00E91C95">
    <w:pPr>
      <w:rPr>
        <w:b/>
        <w:bCs/>
        <w:sz w:val="24"/>
        <w:szCs w:val="24"/>
      </w:rPr>
    </w:pPr>
    <w:r w:rsidRPr="00B67A5D">
      <w:rPr>
        <w:b/>
        <w:bCs/>
        <w:sz w:val="24"/>
        <w:szCs w:val="24"/>
      </w:rPr>
      <w:t>Notes to the condensed</w:t>
    </w:r>
    <w:r w:rsidRPr="00DB4259">
      <w:rPr>
        <w:b/>
        <w:bCs/>
        <w:sz w:val="24"/>
        <w:szCs w:val="24"/>
      </w:rPr>
      <w:t xml:space="preserve"> interim</w:t>
    </w:r>
    <w:r w:rsidRPr="00B67A5D">
      <w:rPr>
        <w:b/>
        <w:bCs/>
        <w:sz w:val="24"/>
        <w:szCs w:val="24"/>
      </w:rPr>
      <w:t xml:space="preserve"> financial statements</w:t>
    </w:r>
  </w:p>
  <w:p w14:paraId="3263C3ED" w14:textId="77777777" w:rsidR="00991CB7" w:rsidRDefault="00991CB7" w:rsidP="00E91C95">
    <w:pPr>
      <w:rPr>
        <w:b/>
        <w:bCs/>
        <w:sz w:val="24"/>
        <w:szCs w:val="24"/>
      </w:rPr>
    </w:pPr>
    <w:r w:rsidRPr="00B67A5D">
      <w:rPr>
        <w:b/>
        <w:bCs/>
        <w:sz w:val="24"/>
        <w:szCs w:val="24"/>
      </w:rPr>
      <w:t xml:space="preserve">For the three-month period ended </w:t>
    </w:r>
    <w:r>
      <w:rPr>
        <w:b/>
        <w:bCs/>
        <w:sz w:val="24"/>
        <w:szCs w:val="24"/>
      </w:rPr>
      <w:t xml:space="preserve">31 March 2026 </w:t>
    </w:r>
    <w:r w:rsidRPr="00B67A5D">
      <w:rPr>
        <w:b/>
        <w:bCs/>
        <w:sz w:val="24"/>
        <w:szCs w:val="24"/>
      </w:rPr>
      <w:t>(Unaudited)</w:t>
    </w:r>
  </w:p>
  <w:p w14:paraId="38603C0E" w14:textId="77777777" w:rsidR="00991CB7" w:rsidRDefault="00991CB7" w:rsidP="00DB5CE0">
    <w:pPr>
      <w:rPr>
        <w:rFonts w:cstheme="minorBidi"/>
        <w:b/>
        <w:bCs/>
        <w:sz w:val="24"/>
        <w:szCs w:val="30"/>
        <w:lang w:bidi="th-TH"/>
      </w:rPr>
    </w:pPr>
  </w:p>
  <w:p w14:paraId="5EECC092" w14:textId="77777777" w:rsidR="00991CB7" w:rsidRPr="00502EAE" w:rsidRDefault="00991CB7" w:rsidP="00DB5CE0">
    <w:pPr>
      <w:rPr>
        <w:rFonts w:cstheme="minorBidi"/>
        <w:b/>
        <w:bCs/>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6854FFC"/>
    <w:multiLevelType w:val="hybridMultilevel"/>
    <w:tmpl w:val="B5365D2A"/>
    <w:lvl w:ilvl="0" w:tplc="7DC0AC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6" w15:restartNumberingAfterBreak="0">
    <w:nsid w:val="0F223D2B"/>
    <w:multiLevelType w:val="hybridMultilevel"/>
    <w:tmpl w:val="712AD5F6"/>
    <w:lvl w:ilvl="0" w:tplc="C36A7024">
      <w:start w:val="14"/>
      <w:numFmt w:val="bullet"/>
      <w:lvlText w:val="-"/>
      <w:lvlJc w:val="left"/>
      <w:pPr>
        <w:ind w:left="641" w:hanging="770"/>
      </w:pPr>
      <w:rPr>
        <w:rFonts w:ascii="Times New Roman" w:eastAsia="Times New Roman" w:hAnsi="Times New Roman" w:cs="Times New Roman" w:hint="default"/>
      </w:rPr>
    </w:lvl>
    <w:lvl w:ilvl="1" w:tplc="04090003" w:tentative="1">
      <w:start w:val="1"/>
      <w:numFmt w:val="bullet"/>
      <w:lvlText w:val="o"/>
      <w:lvlJc w:val="left"/>
      <w:pPr>
        <w:ind w:left="951" w:hanging="360"/>
      </w:pPr>
      <w:rPr>
        <w:rFonts w:ascii="Courier New" w:hAnsi="Courier New" w:cs="Courier New" w:hint="default"/>
      </w:rPr>
    </w:lvl>
    <w:lvl w:ilvl="2" w:tplc="04090005" w:tentative="1">
      <w:start w:val="1"/>
      <w:numFmt w:val="bullet"/>
      <w:lvlText w:val=""/>
      <w:lvlJc w:val="left"/>
      <w:pPr>
        <w:ind w:left="1671" w:hanging="360"/>
      </w:pPr>
      <w:rPr>
        <w:rFonts w:ascii="Wingdings" w:hAnsi="Wingdings" w:hint="default"/>
      </w:rPr>
    </w:lvl>
    <w:lvl w:ilvl="3" w:tplc="04090001" w:tentative="1">
      <w:start w:val="1"/>
      <w:numFmt w:val="bullet"/>
      <w:lvlText w:val=""/>
      <w:lvlJc w:val="left"/>
      <w:pPr>
        <w:ind w:left="2391" w:hanging="360"/>
      </w:pPr>
      <w:rPr>
        <w:rFonts w:ascii="Symbol" w:hAnsi="Symbol" w:hint="default"/>
      </w:rPr>
    </w:lvl>
    <w:lvl w:ilvl="4" w:tplc="04090003" w:tentative="1">
      <w:start w:val="1"/>
      <w:numFmt w:val="bullet"/>
      <w:lvlText w:val="o"/>
      <w:lvlJc w:val="left"/>
      <w:pPr>
        <w:ind w:left="3111" w:hanging="360"/>
      </w:pPr>
      <w:rPr>
        <w:rFonts w:ascii="Courier New" w:hAnsi="Courier New" w:cs="Courier New" w:hint="default"/>
      </w:rPr>
    </w:lvl>
    <w:lvl w:ilvl="5" w:tplc="04090005" w:tentative="1">
      <w:start w:val="1"/>
      <w:numFmt w:val="bullet"/>
      <w:lvlText w:val=""/>
      <w:lvlJc w:val="left"/>
      <w:pPr>
        <w:ind w:left="3831" w:hanging="360"/>
      </w:pPr>
      <w:rPr>
        <w:rFonts w:ascii="Wingdings" w:hAnsi="Wingdings" w:hint="default"/>
      </w:rPr>
    </w:lvl>
    <w:lvl w:ilvl="6" w:tplc="04090001" w:tentative="1">
      <w:start w:val="1"/>
      <w:numFmt w:val="bullet"/>
      <w:lvlText w:val=""/>
      <w:lvlJc w:val="left"/>
      <w:pPr>
        <w:ind w:left="4551" w:hanging="360"/>
      </w:pPr>
      <w:rPr>
        <w:rFonts w:ascii="Symbol" w:hAnsi="Symbol" w:hint="default"/>
      </w:rPr>
    </w:lvl>
    <w:lvl w:ilvl="7" w:tplc="04090003" w:tentative="1">
      <w:start w:val="1"/>
      <w:numFmt w:val="bullet"/>
      <w:lvlText w:val="o"/>
      <w:lvlJc w:val="left"/>
      <w:pPr>
        <w:ind w:left="5271" w:hanging="360"/>
      </w:pPr>
      <w:rPr>
        <w:rFonts w:ascii="Courier New" w:hAnsi="Courier New" w:cs="Courier New" w:hint="default"/>
      </w:rPr>
    </w:lvl>
    <w:lvl w:ilvl="8" w:tplc="04090005" w:tentative="1">
      <w:start w:val="1"/>
      <w:numFmt w:val="bullet"/>
      <w:lvlText w:val=""/>
      <w:lvlJc w:val="left"/>
      <w:pPr>
        <w:ind w:left="5991" w:hanging="360"/>
      </w:pPr>
      <w:rPr>
        <w:rFonts w:ascii="Wingdings" w:hAnsi="Wingdings" w:hint="default"/>
      </w:rPr>
    </w:lvl>
  </w:abstractNum>
  <w:abstractNum w:abstractNumId="7" w15:restartNumberingAfterBreak="0">
    <w:nsid w:val="0FA54DF8"/>
    <w:multiLevelType w:val="hybridMultilevel"/>
    <w:tmpl w:val="CA6ACB04"/>
    <w:lvl w:ilvl="0" w:tplc="38A6AD88">
      <w:start w:val="928"/>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8" w15:restartNumberingAfterBreak="0">
    <w:nsid w:val="14A24E53"/>
    <w:multiLevelType w:val="hybridMultilevel"/>
    <w:tmpl w:val="3C3EA5D2"/>
    <w:lvl w:ilvl="0" w:tplc="4B5442CE">
      <w:start w:val="14"/>
      <w:numFmt w:val="bullet"/>
      <w:lvlText w:val="-"/>
      <w:lvlJc w:val="left"/>
      <w:pPr>
        <w:ind w:left="1001" w:hanging="360"/>
      </w:pPr>
      <w:rPr>
        <w:rFonts w:ascii="Times New Roman" w:eastAsia="Times New Roman" w:hAnsi="Times New Roman" w:cs="Times New Roman" w:hint="default"/>
      </w:rPr>
    </w:lvl>
    <w:lvl w:ilvl="1" w:tplc="04090003" w:tentative="1">
      <w:start w:val="1"/>
      <w:numFmt w:val="bullet"/>
      <w:lvlText w:val="o"/>
      <w:lvlJc w:val="left"/>
      <w:pPr>
        <w:ind w:left="1721" w:hanging="360"/>
      </w:pPr>
      <w:rPr>
        <w:rFonts w:ascii="Courier New" w:hAnsi="Courier New" w:cs="Courier New" w:hint="default"/>
      </w:rPr>
    </w:lvl>
    <w:lvl w:ilvl="2" w:tplc="04090005" w:tentative="1">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9"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6473934"/>
    <w:multiLevelType w:val="hybridMultilevel"/>
    <w:tmpl w:val="E1ECBA36"/>
    <w:lvl w:ilvl="0" w:tplc="0FACB7F0">
      <w:start w:val="5"/>
      <w:numFmt w:val="bullet"/>
      <w:lvlText w:val="-"/>
      <w:lvlJc w:val="left"/>
      <w:pPr>
        <w:ind w:left="370" w:hanging="360"/>
      </w:pPr>
      <w:rPr>
        <w:rFonts w:ascii="Times New Roman" w:eastAsia="Times New Roman" w:hAnsi="Times New Roman" w:cs="Times New Roman" w:hint="default"/>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06103D"/>
    <w:multiLevelType w:val="multilevel"/>
    <w:tmpl w:val="AB82092A"/>
    <w:lvl w:ilvl="0">
      <w:start w:val="1"/>
      <w:numFmt w:val="decimal"/>
      <w:lvlText w:val="%1."/>
      <w:lvlJc w:val="left"/>
      <w:pPr>
        <w:tabs>
          <w:tab w:val="num" w:pos="340"/>
        </w:tabs>
        <w:ind w:left="340" w:hanging="340"/>
      </w:pPr>
      <w:rPr>
        <w:lang w:val="en-U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7"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5"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547488"/>
    <w:multiLevelType w:val="multilevel"/>
    <w:tmpl w:val="7CF687C2"/>
    <w:lvl w:ilvl="0">
      <w:start w:val="1"/>
      <w:numFmt w:val="decimal"/>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5"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1209755262">
    <w:abstractNumId w:val="1"/>
  </w:num>
  <w:num w:numId="2" w16cid:durableId="935745213">
    <w:abstractNumId w:val="0"/>
  </w:num>
  <w:num w:numId="3" w16cid:durableId="1091701717">
    <w:abstractNumId w:val="14"/>
  </w:num>
  <w:num w:numId="4" w16cid:durableId="175461844">
    <w:abstractNumId w:val="5"/>
  </w:num>
  <w:num w:numId="5" w16cid:durableId="176971228">
    <w:abstractNumId w:val="41"/>
  </w:num>
  <w:num w:numId="6" w16cid:durableId="490414723">
    <w:abstractNumId w:val="12"/>
  </w:num>
  <w:num w:numId="7" w16cid:durableId="471600982">
    <w:abstractNumId w:val="43"/>
  </w:num>
  <w:num w:numId="8" w16cid:durableId="1385451254">
    <w:abstractNumId w:val="40"/>
  </w:num>
  <w:num w:numId="9" w16cid:durableId="1354183318">
    <w:abstractNumId w:val="21"/>
  </w:num>
  <w:num w:numId="10" w16cid:durableId="67657684">
    <w:abstractNumId w:val="33"/>
  </w:num>
  <w:num w:numId="11" w16cid:durableId="2057730585">
    <w:abstractNumId w:val="19"/>
  </w:num>
  <w:num w:numId="12" w16cid:durableId="2101413464">
    <w:abstractNumId w:val="38"/>
  </w:num>
  <w:num w:numId="13" w16cid:durableId="862865099">
    <w:abstractNumId w:val="44"/>
  </w:num>
  <w:num w:numId="14" w16cid:durableId="1821193738">
    <w:abstractNumId w:val="34"/>
  </w:num>
  <w:num w:numId="15" w16cid:durableId="674771976">
    <w:abstractNumId w:val="39"/>
  </w:num>
  <w:num w:numId="16" w16cid:durableId="1671371023">
    <w:abstractNumId w:val="25"/>
  </w:num>
  <w:num w:numId="17" w16cid:durableId="781417360">
    <w:abstractNumId w:val="9"/>
  </w:num>
  <w:num w:numId="18" w16cid:durableId="414741187">
    <w:abstractNumId w:val="32"/>
  </w:num>
  <w:num w:numId="19" w16cid:durableId="802189338">
    <w:abstractNumId w:val="37"/>
  </w:num>
  <w:num w:numId="20" w16cid:durableId="1215770342">
    <w:abstractNumId w:val="3"/>
  </w:num>
  <w:num w:numId="21" w16cid:durableId="1225985859">
    <w:abstractNumId w:val="35"/>
  </w:num>
  <w:num w:numId="22" w16cid:durableId="1544362632">
    <w:abstractNumId w:val="23"/>
  </w:num>
  <w:num w:numId="23" w16cid:durableId="424033994">
    <w:abstractNumId w:val="30"/>
  </w:num>
  <w:num w:numId="24" w16cid:durableId="1887059307">
    <w:abstractNumId w:val="24"/>
  </w:num>
  <w:num w:numId="25" w16cid:durableId="814031253">
    <w:abstractNumId w:val="20"/>
  </w:num>
  <w:num w:numId="26" w16cid:durableId="1942227077">
    <w:abstractNumId w:val="27"/>
  </w:num>
  <w:num w:numId="27" w16cid:durableId="27609518">
    <w:abstractNumId w:val="31"/>
  </w:num>
  <w:num w:numId="28" w16cid:durableId="1045253900">
    <w:abstractNumId w:val="11"/>
  </w:num>
  <w:num w:numId="29" w16cid:durableId="695425959">
    <w:abstractNumId w:val="2"/>
  </w:num>
  <w:num w:numId="30" w16cid:durableId="245458215">
    <w:abstractNumId w:val="45"/>
  </w:num>
  <w:num w:numId="31" w16cid:durableId="306014398">
    <w:abstractNumId w:val="15"/>
  </w:num>
  <w:num w:numId="32" w16cid:durableId="1019548447">
    <w:abstractNumId w:val="36"/>
  </w:num>
  <w:num w:numId="33" w16cid:durableId="44640865">
    <w:abstractNumId w:val="13"/>
  </w:num>
  <w:num w:numId="34" w16cid:durableId="446311300">
    <w:abstractNumId w:val="28"/>
  </w:num>
  <w:num w:numId="35" w16cid:durableId="1808935713">
    <w:abstractNumId w:val="16"/>
  </w:num>
  <w:num w:numId="36" w16cid:durableId="64840846">
    <w:abstractNumId w:val="17"/>
  </w:num>
  <w:num w:numId="37" w16cid:durableId="1064446466">
    <w:abstractNumId w:val="22"/>
  </w:num>
  <w:num w:numId="38" w16cid:durableId="1185243931">
    <w:abstractNumId w:val="42"/>
  </w:num>
  <w:num w:numId="39" w16cid:durableId="745492484">
    <w:abstractNumId w:val="29"/>
  </w:num>
  <w:num w:numId="40" w16cid:durableId="1189758943">
    <w:abstractNumId w:val="5"/>
  </w:num>
  <w:num w:numId="41" w16cid:durableId="1701933140">
    <w:abstractNumId w:val="10"/>
  </w:num>
  <w:num w:numId="42" w16cid:durableId="26876767">
    <w:abstractNumId w:val="4"/>
  </w:num>
  <w:num w:numId="43" w16cid:durableId="217128205">
    <w:abstractNumId w:val="18"/>
  </w:num>
  <w:num w:numId="44" w16cid:durableId="795176300">
    <w:abstractNumId w:val="7"/>
  </w:num>
  <w:num w:numId="45" w16cid:durableId="1245870322">
    <w:abstractNumId w:val="26"/>
  </w:num>
  <w:num w:numId="46" w16cid:durableId="1234051096">
    <w:abstractNumId w:val="6"/>
  </w:num>
  <w:num w:numId="47" w16cid:durableId="125917081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2AD"/>
    <w:rsid w:val="000003F5"/>
    <w:rsid w:val="00000486"/>
    <w:rsid w:val="00000613"/>
    <w:rsid w:val="000009A5"/>
    <w:rsid w:val="000009C4"/>
    <w:rsid w:val="00000A1C"/>
    <w:rsid w:val="00000A92"/>
    <w:rsid w:val="00000AB1"/>
    <w:rsid w:val="00000B0C"/>
    <w:rsid w:val="00000E00"/>
    <w:rsid w:val="00000EB5"/>
    <w:rsid w:val="00001166"/>
    <w:rsid w:val="00001362"/>
    <w:rsid w:val="000019F8"/>
    <w:rsid w:val="00001A2C"/>
    <w:rsid w:val="00001BD7"/>
    <w:rsid w:val="00001CAE"/>
    <w:rsid w:val="00001E0E"/>
    <w:rsid w:val="00001E2D"/>
    <w:rsid w:val="00002233"/>
    <w:rsid w:val="00002533"/>
    <w:rsid w:val="000027B2"/>
    <w:rsid w:val="00002A65"/>
    <w:rsid w:val="00002E91"/>
    <w:rsid w:val="00003116"/>
    <w:rsid w:val="00003217"/>
    <w:rsid w:val="000034C8"/>
    <w:rsid w:val="0000363B"/>
    <w:rsid w:val="00003985"/>
    <w:rsid w:val="00003A9B"/>
    <w:rsid w:val="00003AEA"/>
    <w:rsid w:val="00003BE9"/>
    <w:rsid w:val="00003E24"/>
    <w:rsid w:val="0000409D"/>
    <w:rsid w:val="000041BD"/>
    <w:rsid w:val="0000472B"/>
    <w:rsid w:val="00004DBD"/>
    <w:rsid w:val="00004E24"/>
    <w:rsid w:val="00005732"/>
    <w:rsid w:val="000058DB"/>
    <w:rsid w:val="00005A06"/>
    <w:rsid w:val="00005B9E"/>
    <w:rsid w:val="00005BBE"/>
    <w:rsid w:val="00005E0C"/>
    <w:rsid w:val="00005F6E"/>
    <w:rsid w:val="0000603C"/>
    <w:rsid w:val="00006042"/>
    <w:rsid w:val="00006319"/>
    <w:rsid w:val="00006358"/>
    <w:rsid w:val="000064EE"/>
    <w:rsid w:val="000068EA"/>
    <w:rsid w:val="00006947"/>
    <w:rsid w:val="00006B87"/>
    <w:rsid w:val="00006C7C"/>
    <w:rsid w:val="00006D35"/>
    <w:rsid w:val="00006F51"/>
    <w:rsid w:val="0000702C"/>
    <w:rsid w:val="0000712E"/>
    <w:rsid w:val="0000752E"/>
    <w:rsid w:val="0000753C"/>
    <w:rsid w:val="0000771E"/>
    <w:rsid w:val="0000790F"/>
    <w:rsid w:val="00007BB4"/>
    <w:rsid w:val="00007C2A"/>
    <w:rsid w:val="00010057"/>
    <w:rsid w:val="0001038B"/>
    <w:rsid w:val="00010A36"/>
    <w:rsid w:val="00010D6A"/>
    <w:rsid w:val="00010E15"/>
    <w:rsid w:val="00010F44"/>
    <w:rsid w:val="00011033"/>
    <w:rsid w:val="0001134F"/>
    <w:rsid w:val="0001135B"/>
    <w:rsid w:val="0001136E"/>
    <w:rsid w:val="00011588"/>
    <w:rsid w:val="000117DB"/>
    <w:rsid w:val="0001199C"/>
    <w:rsid w:val="00011AE2"/>
    <w:rsid w:val="00011C73"/>
    <w:rsid w:val="00011E48"/>
    <w:rsid w:val="000122EC"/>
    <w:rsid w:val="0001235D"/>
    <w:rsid w:val="000125F2"/>
    <w:rsid w:val="0001260E"/>
    <w:rsid w:val="000127BD"/>
    <w:rsid w:val="00012925"/>
    <w:rsid w:val="000129E2"/>
    <w:rsid w:val="00012BBF"/>
    <w:rsid w:val="00012C92"/>
    <w:rsid w:val="00012FA8"/>
    <w:rsid w:val="00013392"/>
    <w:rsid w:val="000137C4"/>
    <w:rsid w:val="00013802"/>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BCB"/>
    <w:rsid w:val="00016197"/>
    <w:rsid w:val="0001624C"/>
    <w:rsid w:val="00016673"/>
    <w:rsid w:val="00016871"/>
    <w:rsid w:val="00016A4C"/>
    <w:rsid w:val="00016A7B"/>
    <w:rsid w:val="00016E23"/>
    <w:rsid w:val="000174BD"/>
    <w:rsid w:val="00017571"/>
    <w:rsid w:val="000175CE"/>
    <w:rsid w:val="00017948"/>
    <w:rsid w:val="00017DF1"/>
    <w:rsid w:val="0002006E"/>
    <w:rsid w:val="00020703"/>
    <w:rsid w:val="0002078D"/>
    <w:rsid w:val="0002095D"/>
    <w:rsid w:val="000209D4"/>
    <w:rsid w:val="00020A44"/>
    <w:rsid w:val="00020A4F"/>
    <w:rsid w:val="00020BEE"/>
    <w:rsid w:val="00020E00"/>
    <w:rsid w:val="00020EB4"/>
    <w:rsid w:val="0002113A"/>
    <w:rsid w:val="0002147E"/>
    <w:rsid w:val="00021745"/>
    <w:rsid w:val="000217FE"/>
    <w:rsid w:val="00021872"/>
    <w:rsid w:val="0002188A"/>
    <w:rsid w:val="00021A66"/>
    <w:rsid w:val="00021B25"/>
    <w:rsid w:val="00021E51"/>
    <w:rsid w:val="000222FF"/>
    <w:rsid w:val="000223A2"/>
    <w:rsid w:val="0002264F"/>
    <w:rsid w:val="0002288A"/>
    <w:rsid w:val="000228EF"/>
    <w:rsid w:val="000229B1"/>
    <w:rsid w:val="000229EC"/>
    <w:rsid w:val="00022F6C"/>
    <w:rsid w:val="0002300E"/>
    <w:rsid w:val="00023088"/>
    <w:rsid w:val="0002310B"/>
    <w:rsid w:val="00023122"/>
    <w:rsid w:val="000232E1"/>
    <w:rsid w:val="0002332C"/>
    <w:rsid w:val="000234F3"/>
    <w:rsid w:val="000235B5"/>
    <w:rsid w:val="0002393D"/>
    <w:rsid w:val="000239D7"/>
    <w:rsid w:val="00023C4A"/>
    <w:rsid w:val="00023E63"/>
    <w:rsid w:val="00023EC4"/>
    <w:rsid w:val="000243F0"/>
    <w:rsid w:val="00024454"/>
    <w:rsid w:val="00024A0E"/>
    <w:rsid w:val="00024C42"/>
    <w:rsid w:val="00024C6E"/>
    <w:rsid w:val="00024ECC"/>
    <w:rsid w:val="00024F20"/>
    <w:rsid w:val="00024F9F"/>
    <w:rsid w:val="000251BB"/>
    <w:rsid w:val="0002557E"/>
    <w:rsid w:val="000255CC"/>
    <w:rsid w:val="0002583F"/>
    <w:rsid w:val="00025996"/>
    <w:rsid w:val="00025A0C"/>
    <w:rsid w:val="00025D7C"/>
    <w:rsid w:val="00025EC2"/>
    <w:rsid w:val="0002605A"/>
    <w:rsid w:val="00026127"/>
    <w:rsid w:val="000261B4"/>
    <w:rsid w:val="000266DE"/>
    <w:rsid w:val="000269F0"/>
    <w:rsid w:val="00026B5F"/>
    <w:rsid w:val="00026B65"/>
    <w:rsid w:val="00026D93"/>
    <w:rsid w:val="00026F1A"/>
    <w:rsid w:val="000271FA"/>
    <w:rsid w:val="00027617"/>
    <w:rsid w:val="0002761D"/>
    <w:rsid w:val="000276E1"/>
    <w:rsid w:val="00027F4C"/>
    <w:rsid w:val="00030347"/>
    <w:rsid w:val="0003044C"/>
    <w:rsid w:val="000304D0"/>
    <w:rsid w:val="0003088C"/>
    <w:rsid w:val="00030A59"/>
    <w:rsid w:val="00030BAA"/>
    <w:rsid w:val="00030BBF"/>
    <w:rsid w:val="00030DD8"/>
    <w:rsid w:val="000312D7"/>
    <w:rsid w:val="000315DF"/>
    <w:rsid w:val="000315E1"/>
    <w:rsid w:val="00031D94"/>
    <w:rsid w:val="0003206B"/>
    <w:rsid w:val="00032079"/>
    <w:rsid w:val="00032523"/>
    <w:rsid w:val="0003285D"/>
    <w:rsid w:val="00032E08"/>
    <w:rsid w:val="0003313B"/>
    <w:rsid w:val="0003332F"/>
    <w:rsid w:val="000337C3"/>
    <w:rsid w:val="000339B0"/>
    <w:rsid w:val="00033ABE"/>
    <w:rsid w:val="000344BA"/>
    <w:rsid w:val="0003469A"/>
    <w:rsid w:val="00034CCD"/>
    <w:rsid w:val="00034DB9"/>
    <w:rsid w:val="0003524E"/>
    <w:rsid w:val="00035322"/>
    <w:rsid w:val="00035453"/>
    <w:rsid w:val="0003566A"/>
    <w:rsid w:val="00035D50"/>
    <w:rsid w:val="00035FB0"/>
    <w:rsid w:val="000360E9"/>
    <w:rsid w:val="00036248"/>
    <w:rsid w:val="000364ED"/>
    <w:rsid w:val="00036D10"/>
    <w:rsid w:val="00036FD9"/>
    <w:rsid w:val="000371AB"/>
    <w:rsid w:val="000371AF"/>
    <w:rsid w:val="00037E27"/>
    <w:rsid w:val="000402F1"/>
    <w:rsid w:val="000404A7"/>
    <w:rsid w:val="00040741"/>
    <w:rsid w:val="000407B3"/>
    <w:rsid w:val="000408DB"/>
    <w:rsid w:val="000409EE"/>
    <w:rsid w:val="00040E1C"/>
    <w:rsid w:val="00040E2B"/>
    <w:rsid w:val="00040FC4"/>
    <w:rsid w:val="00041166"/>
    <w:rsid w:val="000411F2"/>
    <w:rsid w:val="000416B1"/>
    <w:rsid w:val="000417CC"/>
    <w:rsid w:val="000418B0"/>
    <w:rsid w:val="000419AB"/>
    <w:rsid w:val="0004225F"/>
    <w:rsid w:val="000423C6"/>
    <w:rsid w:val="00042AFE"/>
    <w:rsid w:val="000434B7"/>
    <w:rsid w:val="000438B1"/>
    <w:rsid w:val="0004391E"/>
    <w:rsid w:val="0004395A"/>
    <w:rsid w:val="00043A30"/>
    <w:rsid w:val="00043D87"/>
    <w:rsid w:val="00043F79"/>
    <w:rsid w:val="00044135"/>
    <w:rsid w:val="00044A03"/>
    <w:rsid w:val="00044A7D"/>
    <w:rsid w:val="00044C1C"/>
    <w:rsid w:val="00044CBE"/>
    <w:rsid w:val="00044D7C"/>
    <w:rsid w:val="00044E60"/>
    <w:rsid w:val="00045088"/>
    <w:rsid w:val="000450E7"/>
    <w:rsid w:val="00045540"/>
    <w:rsid w:val="00045814"/>
    <w:rsid w:val="00045955"/>
    <w:rsid w:val="00045A12"/>
    <w:rsid w:val="00045AC6"/>
    <w:rsid w:val="00045B91"/>
    <w:rsid w:val="00045C99"/>
    <w:rsid w:val="00045EEB"/>
    <w:rsid w:val="00045F96"/>
    <w:rsid w:val="00045F9E"/>
    <w:rsid w:val="00046044"/>
    <w:rsid w:val="00046087"/>
    <w:rsid w:val="00046162"/>
    <w:rsid w:val="0004622A"/>
    <w:rsid w:val="0004633C"/>
    <w:rsid w:val="00046400"/>
    <w:rsid w:val="00046401"/>
    <w:rsid w:val="0004653F"/>
    <w:rsid w:val="00046647"/>
    <w:rsid w:val="00046845"/>
    <w:rsid w:val="00046A0B"/>
    <w:rsid w:val="00046AA6"/>
    <w:rsid w:val="00046FE1"/>
    <w:rsid w:val="000470B9"/>
    <w:rsid w:val="000470E9"/>
    <w:rsid w:val="0004719C"/>
    <w:rsid w:val="000471AE"/>
    <w:rsid w:val="00047465"/>
    <w:rsid w:val="0004778A"/>
    <w:rsid w:val="00047C4F"/>
    <w:rsid w:val="00047C99"/>
    <w:rsid w:val="0005035B"/>
    <w:rsid w:val="00050467"/>
    <w:rsid w:val="000505B3"/>
    <w:rsid w:val="00050CEF"/>
    <w:rsid w:val="00050D18"/>
    <w:rsid w:val="00050D9E"/>
    <w:rsid w:val="00050E22"/>
    <w:rsid w:val="00050E6D"/>
    <w:rsid w:val="000511DB"/>
    <w:rsid w:val="000512D0"/>
    <w:rsid w:val="000512EE"/>
    <w:rsid w:val="00051531"/>
    <w:rsid w:val="00051895"/>
    <w:rsid w:val="000518F7"/>
    <w:rsid w:val="000519A7"/>
    <w:rsid w:val="00051E96"/>
    <w:rsid w:val="000521E4"/>
    <w:rsid w:val="00052284"/>
    <w:rsid w:val="000522EE"/>
    <w:rsid w:val="000523F9"/>
    <w:rsid w:val="00052457"/>
    <w:rsid w:val="0005246B"/>
    <w:rsid w:val="00052475"/>
    <w:rsid w:val="000525D2"/>
    <w:rsid w:val="000525EC"/>
    <w:rsid w:val="000526C8"/>
    <w:rsid w:val="00052899"/>
    <w:rsid w:val="000528C2"/>
    <w:rsid w:val="00052ACA"/>
    <w:rsid w:val="00052BEA"/>
    <w:rsid w:val="00052DEB"/>
    <w:rsid w:val="00052E25"/>
    <w:rsid w:val="0005305A"/>
    <w:rsid w:val="0005387B"/>
    <w:rsid w:val="00053CEF"/>
    <w:rsid w:val="00053D09"/>
    <w:rsid w:val="00053D11"/>
    <w:rsid w:val="00053F88"/>
    <w:rsid w:val="0005450A"/>
    <w:rsid w:val="000545FA"/>
    <w:rsid w:val="00054837"/>
    <w:rsid w:val="00054A2E"/>
    <w:rsid w:val="00054C4D"/>
    <w:rsid w:val="00054CFF"/>
    <w:rsid w:val="00055048"/>
    <w:rsid w:val="000556AC"/>
    <w:rsid w:val="00055954"/>
    <w:rsid w:val="00055CC6"/>
    <w:rsid w:val="00055E10"/>
    <w:rsid w:val="00055ECF"/>
    <w:rsid w:val="00055F98"/>
    <w:rsid w:val="000560F0"/>
    <w:rsid w:val="00056534"/>
    <w:rsid w:val="000567EA"/>
    <w:rsid w:val="000568F7"/>
    <w:rsid w:val="00056B12"/>
    <w:rsid w:val="00056B5C"/>
    <w:rsid w:val="00056C08"/>
    <w:rsid w:val="00056DAA"/>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0D90"/>
    <w:rsid w:val="0006107E"/>
    <w:rsid w:val="0006124E"/>
    <w:rsid w:val="000614F9"/>
    <w:rsid w:val="000617AA"/>
    <w:rsid w:val="00061B29"/>
    <w:rsid w:val="000621A9"/>
    <w:rsid w:val="00062456"/>
    <w:rsid w:val="000624EE"/>
    <w:rsid w:val="00062572"/>
    <w:rsid w:val="00062939"/>
    <w:rsid w:val="00062B6F"/>
    <w:rsid w:val="00062C75"/>
    <w:rsid w:val="00062E8B"/>
    <w:rsid w:val="00062F0A"/>
    <w:rsid w:val="000631DF"/>
    <w:rsid w:val="00063632"/>
    <w:rsid w:val="000638E2"/>
    <w:rsid w:val="00063C70"/>
    <w:rsid w:val="00063D0F"/>
    <w:rsid w:val="00063DF1"/>
    <w:rsid w:val="00063F39"/>
    <w:rsid w:val="00064000"/>
    <w:rsid w:val="000642E5"/>
    <w:rsid w:val="000643A9"/>
    <w:rsid w:val="0006455E"/>
    <w:rsid w:val="00064690"/>
    <w:rsid w:val="000646D9"/>
    <w:rsid w:val="00064F58"/>
    <w:rsid w:val="00064FD7"/>
    <w:rsid w:val="0006568B"/>
    <w:rsid w:val="000656F7"/>
    <w:rsid w:val="00065A73"/>
    <w:rsid w:val="00065E44"/>
    <w:rsid w:val="00065E92"/>
    <w:rsid w:val="00065F47"/>
    <w:rsid w:val="00065F83"/>
    <w:rsid w:val="00065FBE"/>
    <w:rsid w:val="0006659A"/>
    <w:rsid w:val="000665B0"/>
    <w:rsid w:val="00066791"/>
    <w:rsid w:val="000667F4"/>
    <w:rsid w:val="0006681D"/>
    <w:rsid w:val="00066895"/>
    <w:rsid w:val="00066935"/>
    <w:rsid w:val="0006698A"/>
    <w:rsid w:val="00066AF5"/>
    <w:rsid w:val="000676AB"/>
    <w:rsid w:val="000677B8"/>
    <w:rsid w:val="00067848"/>
    <w:rsid w:val="00067929"/>
    <w:rsid w:val="00067A03"/>
    <w:rsid w:val="00067BF8"/>
    <w:rsid w:val="00067C0A"/>
    <w:rsid w:val="00067C48"/>
    <w:rsid w:val="00067C61"/>
    <w:rsid w:val="0007008F"/>
    <w:rsid w:val="0007010C"/>
    <w:rsid w:val="00070C90"/>
    <w:rsid w:val="00071195"/>
    <w:rsid w:val="00071372"/>
    <w:rsid w:val="0007170C"/>
    <w:rsid w:val="00071BB2"/>
    <w:rsid w:val="00071E25"/>
    <w:rsid w:val="00072224"/>
    <w:rsid w:val="000722BB"/>
    <w:rsid w:val="00072533"/>
    <w:rsid w:val="00072593"/>
    <w:rsid w:val="000726AE"/>
    <w:rsid w:val="00072945"/>
    <w:rsid w:val="00072A90"/>
    <w:rsid w:val="00072BC9"/>
    <w:rsid w:val="00072FEF"/>
    <w:rsid w:val="00073088"/>
    <w:rsid w:val="00073099"/>
    <w:rsid w:val="000734AA"/>
    <w:rsid w:val="000734C3"/>
    <w:rsid w:val="00073710"/>
    <w:rsid w:val="000738FD"/>
    <w:rsid w:val="000739D9"/>
    <w:rsid w:val="00073C0E"/>
    <w:rsid w:val="00073D9E"/>
    <w:rsid w:val="00073DAA"/>
    <w:rsid w:val="00073F98"/>
    <w:rsid w:val="0007409E"/>
    <w:rsid w:val="0007413E"/>
    <w:rsid w:val="000741B3"/>
    <w:rsid w:val="00074299"/>
    <w:rsid w:val="000742B8"/>
    <w:rsid w:val="0007463F"/>
    <w:rsid w:val="0007470E"/>
    <w:rsid w:val="00074B31"/>
    <w:rsid w:val="00074B6B"/>
    <w:rsid w:val="00074BCA"/>
    <w:rsid w:val="00074E03"/>
    <w:rsid w:val="00074F0D"/>
    <w:rsid w:val="000759BB"/>
    <w:rsid w:val="00075A9E"/>
    <w:rsid w:val="00075D78"/>
    <w:rsid w:val="00075F66"/>
    <w:rsid w:val="00075FAF"/>
    <w:rsid w:val="0007642A"/>
    <w:rsid w:val="00076438"/>
    <w:rsid w:val="000764E8"/>
    <w:rsid w:val="00076FF9"/>
    <w:rsid w:val="00077000"/>
    <w:rsid w:val="00077102"/>
    <w:rsid w:val="0007740F"/>
    <w:rsid w:val="00077780"/>
    <w:rsid w:val="00077942"/>
    <w:rsid w:val="00077981"/>
    <w:rsid w:val="00077C02"/>
    <w:rsid w:val="00077E30"/>
    <w:rsid w:val="00077EF1"/>
    <w:rsid w:val="00080302"/>
    <w:rsid w:val="00080408"/>
    <w:rsid w:val="00080412"/>
    <w:rsid w:val="000804F6"/>
    <w:rsid w:val="0008060B"/>
    <w:rsid w:val="0008069F"/>
    <w:rsid w:val="000809F7"/>
    <w:rsid w:val="00080AD1"/>
    <w:rsid w:val="00080B9D"/>
    <w:rsid w:val="00080BFC"/>
    <w:rsid w:val="00080CB8"/>
    <w:rsid w:val="00080D15"/>
    <w:rsid w:val="0008115A"/>
    <w:rsid w:val="0008150C"/>
    <w:rsid w:val="000819DA"/>
    <w:rsid w:val="00081A17"/>
    <w:rsid w:val="00081ACB"/>
    <w:rsid w:val="00081BAB"/>
    <w:rsid w:val="000823A6"/>
    <w:rsid w:val="000824B1"/>
    <w:rsid w:val="000827C7"/>
    <w:rsid w:val="000828C6"/>
    <w:rsid w:val="00082CE7"/>
    <w:rsid w:val="00082D60"/>
    <w:rsid w:val="00083134"/>
    <w:rsid w:val="00083535"/>
    <w:rsid w:val="00083CDC"/>
    <w:rsid w:val="00083DE6"/>
    <w:rsid w:val="00083F26"/>
    <w:rsid w:val="00084661"/>
    <w:rsid w:val="000847D5"/>
    <w:rsid w:val="000848B5"/>
    <w:rsid w:val="00084A9A"/>
    <w:rsid w:val="00084DD4"/>
    <w:rsid w:val="00084E05"/>
    <w:rsid w:val="00084EBF"/>
    <w:rsid w:val="00085098"/>
    <w:rsid w:val="00085141"/>
    <w:rsid w:val="000852EA"/>
    <w:rsid w:val="000853B8"/>
    <w:rsid w:val="000856A5"/>
    <w:rsid w:val="0008587C"/>
    <w:rsid w:val="0008611A"/>
    <w:rsid w:val="000862AE"/>
    <w:rsid w:val="000868F6"/>
    <w:rsid w:val="00086A22"/>
    <w:rsid w:val="00086EEB"/>
    <w:rsid w:val="00087153"/>
    <w:rsid w:val="00087691"/>
    <w:rsid w:val="00087764"/>
    <w:rsid w:val="00087D73"/>
    <w:rsid w:val="000904A8"/>
    <w:rsid w:val="00090661"/>
    <w:rsid w:val="000906B0"/>
    <w:rsid w:val="0009075F"/>
    <w:rsid w:val="0009090C"/>
    <w:rsid w:val="00090995"/>
    <w:rsid w:val="00090B6C"/>
    <w:rsid w:val="00091185"/>
    <w:rsid w:val="00091244"/>
    <w:rsid w:val="000912EB"/>
    <w:rsid w:val="00091377"/>
    <w:rsid w:val="00091412"/>
    <w:rsid w:val="000917C6"/>
    <w:rsid w:val="000917FD"/>
    <w:rsid w:val="00091839"/>
    <w:rsid w:val="00091996"/>
    <w:rsid w:val="000919AB"/>
    <w:rsid w:val="00091A7A"/>
    <w:rsid w:val="00091ACD"/>
    <w:rsid w:val="00091B73"/>
    <w:rsid w:val="00091BDF"/>
    <w:rsid w:val="00091CC9"/>
    <w:rsid w:val="00091D93"/>
    <w:rsid w:val="00091F23"/>
    <w:rsid w:val="00091F5D"/>
    <w:rsid w:val="00091F79"/>
    <w:rsid w:val="00092332"/>
    <w:rsid w:val="0009280D"/>
    <w:rsid w:val="00092855"/>
    <w:rsid w:val="000929F6"/>
    <w:rsid w:val="0009308E"/>
    <w:rsid w:val="0009354F"/>
    <w:rsid w:val="000935F4"/>
    <w:rsid w:val="00093A86"/>
    <w:rsid w:val="00093AE0"/>
    <w:rsid w:val="00093B67"/>
    <w:rsid w:val="00093D2F"/>
    <w:rsid w:val="00093E1D"/>
    <w:rsid w:val="00093EBF"/>
    <w:rsid w:val="00093F4B"/>
    <w:rsid w:val="000944C2"/>
    <w:rsid w:val="00094532"/>
    <w:rsid w:val="000945F7"/>
    <w:rsid w:val="00094B0E"/>
    <w:rsid w:val="00094BB3"/>
    <w:rsid w:val="00094C4E"/>
    <w:rsid w:val="0009532D"/>
    <w:rsid w:val="00095331"/>
    <w:rsid w:val="000956F4"/>
    <w:rsid w:val="000958BB"/>
    <w:rsid w:val="0009598E"/>
    <w:rsid w:val="000959FA"/>
    <w:rsid w:val="00095B6D"/>
    <w:rsid w:val="00095CCC"/>
    <w:rsid w:val="00096103"/>
    <w:rsid w:val="00096304"/>
    <w:rsid w:val="00096424"/>
    <w:rsid w:val="000964D0"/>
    <w:rsid w:val="0009662F"/>
    <w:rsid w:val="00096631"/>
    <w:rsid w:val="000967C5"/>
    <w:rsid w:val="00096820"/>
    <w:rsid w:val="0009696F"/>
    <w:rsid w:val="000969EB"/>
    <w:rsid w:val="00096A43"/>
    <w:rsid w:val="00096AA4"/>
    <w:rsid w:val="00096FA5"/>
    <w:rsid w:val="00096FFF"/>
    <w:rsid w:val="000970EC"/>
    <w:rsid w:val="000971A3"/>
    <w:rsid w:val="00097213"/>
    <w:rsid w:val="00097280"/>
    <w:rsid w:val="00097333"/>
    <w:rsid w:val="000975E4"/>
    <w:rsid w:val="000977C8"/>
    <w:rsid w:val="0009793F"/>
    <w:rsid w:val="00097C2F"/>
    <w:rsid w:val="00097D3B"/>
    <w:rsid w:val="000A006E"/>
    <w:rsid w:val="000A0134"/>
    <w:rsid w:val="000A016A"/>
    <w:rsid w:val="000A0248"/>
    <w:rsid w:val="000A05F0"/>
    <w:rsid w:val="000A0AE1"/>
    <w:rsid w:val="000A0DE2"/>
    <w:rsid w:val="000A10B6"/>
    <w:rsid w:val="000A136C"/>
    <w:rsid w:val="000A1424"/>
    <w:rsid w:val="000A1564"/>
    <w:rsid w:val="000A15BD"/>
    <w:rsid w:val="000A1608"/>
    <w:rsid w:val="000A1731"/>
    <w:rsid w:val="000A1A35"/>
    <w:rsid w:val="000A209D"/>
    <w:rsid w:val="000A2170"/>
    <w:rsid w:val="000A2202"/>
    <w:rsid w:val="000A2800"/>
    <w:rsid w:val="000A292F"/>
    <w:rsid w:val="000A294F"/>
    <w:rsid w:val="000A2CA0"/>
    <w:rsid w:val="000A2E70"/>
    <w:rsid w:val="000A2FB6"/>
    <w:rsid w:val="000A3222"/>
    <w:rsid w:val="000A33AC"/>
    <w:rsid w:val="000A356C"/>
    <w:rsid w:val="000A39A5"/>
    <w:rsid w:val="000A39CD"/>
    <w:rsid w:val="000A3B58"/>
    <w:rsid w:val="000A4092"/>
    <w:rsid w:val="000A4095"/>
    <w:rsid w:val="000A41A1"/>
    <w:rsid w:val="000A450B"/>
    <w:rsid w:val="000A4836"/>
    <w:rsid w:val="000A4847"/>
    <w:rsid w:val="000A4A1D"/>
    <w:rsid w:val="000A4AA1"/>
    <w:rsid w:val="000A4DEE"/>
    <w:rsid w:val="000A4FE1"/>
    <w:rsid w:val="000A517A"/>
    <w:rsid w:val="000A5211"/>
    <w:rsid w:val="000A5289"/>
    <w:rsid w:val="000A52D1"/>
    <w:rsid w:val="000A52D5"/>
    <w:rsid w:val="000A5404"/>
    <w:rsid w:val="000A5443"/>
    <w:rsid w:val="000A55C5"/>
    <w:rsid w:val="000A58A1"/>
    <w:rsid w:val="000A5945"/>
    <w:rsid w:val="000A5A7D"/>
    <w:rsid w:val="000A5F57"/>
    <w:rsid w:val="000A6039"/>
    <w:rsid w:val="000A638C"/>
    <w:rsid w:val="000A64F9"/>
    <w:rsid w:val="000A6908"/>
    <w:rsid w:val="000A6DEC"/>
    <w:rsid w:val="000A6E6A"/>
    <w:rsid w:val="000A6EAA"/>
    <w:rsid w:val="000A6EBC"/>
    <w:rsid w:val="000A6F5D"/>
    <w:rsid w:val="000A6F6A"/>
    <w:rsid w:val="000A6FCA"/>
    <w:rsid w:val="000A70D3"/>
    <w:rsid w:val="000A71B3"/>
    <w:rsid w:val="000A7336"/>
    <w:rsid w:val="000A73E7"/>
    <w:rsid w:val="000A7646"/>
    <w:rsid w:val="000A7661"/>
    <w:rsid w:val="000A768D"/>
    <w:rsid w:val="000A7924"/>
    <w:rsid w:val="000A7C33"/>
    <w:rsid w:val="000B0066"/>
    <w:rsid w:val="000B00B9"/>
    <w:rsid w:val="000B013F"/>
    <w:rsid w:val="000B01E6"/>
    <w:rsid w:val="000B074D"/>
    <w:rsid w:val="000B07AF"/>
    <w:rsid w:val="000B1113"/>
    <w:rsid w:val="000B11C2"/>
    <w:rsid w:val="000B15A1"/>
    <w:rsid w:val="000B170A"/>
    <w:rsid w:val="000B1A04"/>
    <w:rsid w:val="000B1B7F"/>
    <w:rsid w:val="000B226C"/>
    <w:rsid w:val="000B227C"/>
    <w:rsid w:val="000B2656"/>
    <w:rsid w:val="000B2B88"/>
    <w:rsid w:val="000B2CCC"/>
    <w:rsid w:val="000B2E6D"/>
    <w:rsid w:val="000B2F52"/>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9D4"/>
    <w:rsid w:val="000B5B87"/>
    <w:rsid w:val="000B5E99"/>
    <w:rsid w:val="000B5FE6"/>
    <w:rsid w:val="000B6369"/>
    <w:rsid w:val="000B651F"/>
    <w:rsid w:val="000B6756"/>
    <w:rsid w:val="000B677A"/>
    <w:rsid w:val="000B6819"/>
    <w:rsid w:val="000B68A1"/>
    <w:rsid w:val="000B6AC0"/>
    <w:rsid w:val="000B6D0E"/>
    <w:rsid w:val="000B7032"/>
    <w:rsid w:val="000B752C"/>
    <w:rsid w:val="000B75E5"/>
    <w:rsid w:val="000B7A31"/>
    <w:rsid w:val="000B7B46"/>
    <w:rsid w:val="000B7BEE"/>
    <w:rsid w:val="000C0271"/>
    <w:rsid w:val="000C0384"/>
    <w:rsid w:val="000C0782"/>
    <w:rsid w:val="000C07FC"/>
    <w:rsid w:val="000C0A40"/>
    <w:rsid w:val="000C0F2C"/>
    <w:rsid w:val="000C15FB"/>
    <w:rsid w:val="000C176C"/>
    <w:rsid w:val="000C1997"/>
    <w:rsid w:val="000C1ADC"/>
    <w:rsid w:val="000C1CFA"/>
    <w:rsid w:val="000C2048"/>
    <w:rsid w:val="000C29BC"/>
    <w:rsid w:val="000C2A48"/>
    <w:rsid w:val="000C2BE6"/>
    <w:rsid w:val="000C2E2F"/>
    <w:rsid w:val="000C2EE4"/>
    <w:rsid w:val="000C36AE"/>
    <w:rsid w:val="000C3904"/>
    <w:rsid w:val="000C39C0"/>
    <w:rsid w:val="000C39ED"/>
    <w:rsid w:val="000C3B8F"/>
    <w:rsid w:val="000C3C95"/>
    <w:rsid w:val="000C4020"/>
    <w:rsid w:val="000C40E5"/>
    <w:rsid w:val="000C41F5"/>
    <w:rsid w:val="000C420A"/>
    <w:rsid w:val="000C4424"/>
    <w:rsid w:val="000C4603"/>
    <w:rsid w:val="000C4714"/>
    <w:rsid w:val="000C48B0"/>
    <w:rsid w:val="000C4D4B"/>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7F4"/>
    <w:rsid w:val="000C78D7"/>
    <w:rsid w:val="000C7BE8"/>
    <w:rsid w:val="000C7CA5"/>
    <w:rsid w:val="000C7CCD"/>
    <w:rsid w:val="000C7DDD"/>
    <w:rsid w:val="000D004A"/>
    <w:rsid w:val="000D015F"/>
    <w:rsid w:val="000D01AD"/>
    <w:rsid w:val="000D0228"/>
    <w:rsid w:val="000D0810"/>
    <w:rsid w:val="000D0BB4"/>
    <w:rsid w:val="000D0C6A"/>
    <w:rsid w:val="000D0D9F"/>
    <w:rsid w:val="000D162C"/>
    <w:rsid w:val="000D165D"/>
    <w:rsid w:val="000D17C0"/>
    <w:rsid w:val="000D17D4"/>
    <w:rsid w:val="000D1857"/>
    <w:rsid w:val="000D1922"/>
    <w:rsid w:val="000D1BD4"/>
    <w:rsid w:val="000D2022"/>
    <w:rsid w:val="000D207C"/>
    <w:rsid w:val="000D2654"/>
    <w:rsid w:val="000D2747"/>
    <w:rsid w:val="000D2979"/>
    <w:rsid w:val="000D2B8A"/>
    <w:rsid w:val="000D2C95"/>
    <w:rsid w:val="000D2CF8"/>
    <w:rsid w:val="000D2D16"/>
    <w:rsid w:val="000D3152"/>
    <w:rsid w:val="000D31D1"/>
    <w:rsid w:val="000D31EC"/>
    <w:rsid w:val="000D3230"/>
    <w:rsid w:val="000D35F1"/>
    <w:rsid w:val="000D38DB"/>
    <w:rsid w:val="000D3F3A"/>
    <w:rsid w:val="000D3F67"/>
    <w:rsid w:val="000D471A"/>
    <w:rsid w:val="000D47F9"/>
    <w:rsid w:val="000D494F"/>
    <w:rsid w:val="000D4D1C"/>
    <w:rsid w:val="000D4FBD"/>
    <w:rsid w:val="000D5032"/>
    <w:rsid w:val="000D508C"/>
    <w:rsid w:val="000D517A"/>
    <w:rsid w:val="000D5316"/>
    <w:rsid w:val="000D5483"/>
    <w:rsid w:val="000D5713"/>
    <w:rsid w:val="000D57BD"/>
    <w:rsid w:val="000D58D3"/>
    <w:rsid w:val="000D59CA"/>
    <w:rsid w:val="000D5AC8"/>
    <w:rsid w:val="000D5B90"/>
    <w:rsid w:val="000D5BD7"/>
    <w:rsid w:val="000D5C78"/>
    <w:rsid w:val="000D6080"/>
    <w:rsid w:val="000D61DF"/>
    <w:rsid w:val="000D637C"/>
    <w:rsid w:val="000D6496"/>
    <w:rsid w:val="000D6683"/>
    <w:rsid w:val="000D66CD"/>
    <w:rsid w:val="000D67AD"/>
    <w:rsid w:val="000D6A30"/>
    <w:rsid w:val="000D6C1C"/>
    <w:rsid w:val="000D6C5B"/>
    <w:rsid w:val="000D6E95"/>
    <w:rsid w:val="000D71ED"/>
    <w:rsid w:val="000D7699"/>
    <w:rsid w:val="000D77A3"/>
    <w:rsid w:val="000D7999"/>
    <w:rsid w:val="000D79CE"/>
    <w:rsid w:val="000D7BE1"/>
    <w:rsid w:val="000E01C6"/>
    <w:rsid w:val="000E0295"/>
    <w:rsid w:val="000E0547"/>
    <w:rsid w:val="000E0887"/>
    <w:rsid w:val="000E0ACF"/>
    <w:rsid w:val="000E0B2D"/>
    <w:rsid w:val="000E0F28"/>
    <w:rsid w:val="000E118C"/>
    <w:rsid w:val="000E12D8"/>
    <w:rsid w:val="000E14B9"/>
    <w:rsid w:val="000E14F6"/>
    <w:rsid w:val="000E1551"/>
    <w:rsid w:val="000E156E"/>
    <w:rsid w:val="000E17C6"/>
    <w:rsid w:val="000E1BDB"/>
    <w:rsid w:val="000E1C24"/>
    <w:rsid w:val="000E1CFC"/>
    <w:rsid w:val="000E214F"/>
    <w:rsid w:val="000E2262"/>
    <w:rsid w:val="000E2499"/>
    <w:rsid w:val="000E249F"/>
    <w:rsid w:val="000E2A16"/>
    <w:rsid w:val="000E2A85"/>
    <w:rsid w:val="000E2C93"/>
    <w:rsid w:val="000E30E3"/>
    <w:rsid w:val="000E348B"/>
    <w:rsid w:val="000E36CD"/>
    <w:rsid w:val="000E37DB"/>
    <w:rsid w:val="000E3983"/>
    <w:rsid w:val="000E3D4B"/>
    <w:rsid w:val="000E3F13"/>
    <w:rsid w:val="000E3F7D"/>
    <w:rsid w:val="000E40A5"/>
    <w:rsid w:val="000E40F7"/>
    <w:rsid w:val="000E4319"/>
    <w:rsid w:val="000E49FA"/>
    <w:rsid w:val="000E4A60"/>
    <w:rsid w:val="000E4D03"/>
    <w:rsid w:val="000E4EA2"/>
    <w:rsid w:val="000E544B"/>
    <w:rsid w:val="000E5A63"/>
    <w:rsid w:val="000E5B5E"/>
    <w:rsid w:val="000E5EFC"/>
    <w:rsid w:val="000E60F1"/>
    <w:rsid w:val="000E61E0"/>
    <w:rsid w:val="000E626A"/>
    <w:rsid w:val="000E626E"/>
    <w:rsid w:val="000E686C"/>
    <w:rsid w:val="000E6BA5"/>
    <w:rsid w:val="000E71AE"/>
    <w:rsid w:val="000E7638"/>
    <w:rsid w:val="000E76A3"/>
    <w:rsid w:val="000E783C"/>
    <w:rsid w:val="000E78D4"/>
    <w:rsid w:val="000E78FF"/>
    <w:rsid w:val="000E7AB9"/>
    <w:rsid w:val="000E7B8D"/>
    <w:rsid w:val="000E7D9A"/>
    <w:rsid w:val="000E7FE7"/>
    <w:rsid w:val="000F01F7"/>
    <w:rsid w:val="000F0216"/>
    <w:rsid w:val="000F036A"/>
    <w:rsid w:val="000F03DE"/>
    <w:rsid w:val="000F08A0"/>
    <w:rsid w:val="000F099A"/>
    <w:rsid w:val="000F0C32"/>
    <w:rsid w:val="000F12B4"/>
    <w:rsid w:val="000F1515"/>
    <w:rsid w:val="000F1927"/>
    <w:rsid w:val="000F1BD9"/>
    <w:rsid w:val="000F1C7E"/>
    <w:rsid w:val="000F1DA3"/>
    <w:rsid w:val="000F2104"/>
    <w:rsid w:val="000F2148"/>
    <w:rsid w:val="000F2398"/>
    <w:rsid w:val="000F2763"/>
    <w:rsid w:val="000F2804"/>
    <w:rsid w:val="000F29FB"/>
    <w:rsid w:val="000F2CC1"/>
    <w:rsid w:val="000F3023"/>
    <w:rsid w:val="000F32C1"/>
    <w:rsid w:val="000F34FC"/>
    <w:rsid w:val="000F350A"/>
    <w:rsid w:val="000F364F"/>
    <w:rsid w:val="000F36ED"/>
    <w:rsid w:val="000F3744"/>
    <w:rsid w:val="000F3A24"/>
    <w:rsid w:val="000F3B00"/>
    <w:rsid w:val="000F3C93"/>
    <w:rsid w:val="000F406F"/>
    <w:rsid w:val="000F41BD"/>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177"/>
    <w:rsid w:val="000F72A2"/>
    <w:rsid w:val="000F72BC"/>
    <w:rsid w:val="000F7335"/>
    <w:rsid w:val="000F7535"/>
    <w:rsid w:val="000F76C8"/>
    <w:rsid w:val="000F79B5"/>
    <w:rsid w:val="000F79EF"/>
    <w:rsid w:val="000F7DC2"/>
    <w:rsid w:val="000F7E08"/>
    <w:rsid w:val="0010008C"/>
    <w:rsid w:val="0010017E"/>
    <w:rsid w:val="0010027E"/>
    <w:rsid w:val="00100498"/>
    <w:rsid w:val="001004FF"/>
    <w:rsid w:val="0010051C"/>
    <w:rsid w:val="001005A1"/>
    <w:rsid w:val="00100603"/>
    <w:rsid w:val="001008B9"/>
    <w:rsid w:val="00100BC2"/>
    <w:rsid w:val="00100E2F"/>
    <w:rsid w:val="00100E91"/>
    <w:rsid w:val="00100EA6"/>
    <w:rsid w:val="00100F78"/>
    <w:rsid w:val="0010121B"/>
    <w:rsid w:val="00101393"/>
    <w:rsid w:val="00101686"/>
    <w:rsid w:val="00101950"/>
    <w:rsid w:val="00101BFE"/>
    <w:rsid w:val="00101EAC"/>
    <w:rsid w:val="00102432"/>
    <w:rsid w:val="0010273A"/>
    <w:rsid w:val="00102B64"/>
    <w:rsid w:val="00102D53"/>
    <w:rsid w:val="001031A7"/>
    <w:rsid w:val="0010328A"/>
    <w:rsid w:val="00103445"/>
    <w:rsid w:val="00103569"/>
    <w:rsid w:val="0010369D"/>
    <w:rsid w:val="00103908"/>
    <w:rsid w:val="00103B62"/>
    <w:rsid w:val="00104401"/>
    <w:rsid w:val="0010452C"/>
    <w:rsid w:val="001045B6"/>
    <w:rsid w:val="00104705"/>
    <w:rsid w:val="00104781"/>
    <w:rsid w:val="00104897"/>
    <w:rsid w:val="00104934"/>
    <w:rsid w:val="00104AAB"/>
    <w:rsid w:val="00105028"/>
    <w:rsid w:val="001051BD"/>
    <w:rsid w:val="0010569F"/>
    <w:rsid w:val="0010574C"/>
    <w:rsid w:val="0010584A"/>
    <w:rsid w:val="001058CE"/>
    <w:rsid w:val="00105B7B"/>
    <w:rsid w:val="00105C94"/>
    <w:rsid w:val="00105EC9"/>
    <w:rsid w:val="00105F42"/>
    <w:rsid w:val="00106459"/>
    <w:rsid w:val="00106530"/>
    <w:rsid w:val="001069AD"/>
    <w:rsid w:val="00106A6D"/>
    <w:rsid w:val="0010703C"/>
    <w:rsid w:val="00107751"/>
    <w:rsid w:val="00107940"/>
    <w:rsid w:val="00107D3C"/>
    <w:rsid w:val="00107FD4"/>
    <w:rsid w:val="00110136"/>
    <w:rsid w:val="001107AB"/>
    <w:rsid w:val="0011083F"/>
    <w:rsid w:val="00110D8B"/>
    <w:rsid w:val="0011107F"/>
    <w:rsid w:val="00111136"/>
    <w:rsid w:val="00111325"/>
    <w:rsid w:val="001118D1"/>
    <w:rsid w:val="001119F5"/>
    <w:rsid w:val="00111EE5"/>
    <w:rsid w:val="00112430"/>
    <w:rsid w:val="00112A8C"/>
    <w:rsid w:val="00112B39"/>
    <w:rsid w:val="00112DD5"/>
    <w:rsid w:val="00112DD8"/>
    <w:rsid w:val="00112E5C"/>
    <w:rsid w:val="0011328E"/>
    <w:rsid w:val="00113348"/>
    <w:rsid w:val="001133FA"/>
    <w:rsid w:val="00113525"/>
    <w:rsid w:val="0011361F"/>
    <w:rsid w:val="001137BF"/>
    <w:rsid w:val="001137E0"/>
    <w:rsid w:val="00113971"/>
    <w:rsid w:val="00113972"/>
    <w:rsid w:val="00113AEF"/>
    <w:rsid w:val="00113BBF"/>
    <w:rsid w:val="00113D88"/>
    <w:rsid w:val="00113E73"/>
    <w:rsid w:val="00114333"/>
    <w:rsid w:val="001144A7"/>
    <w:rsid w:val="001144DC"/>
    <w:rsid w:val="001146FF"/>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17EA3"/>
    <w:rsid w:val="00120091"/>
    <w:rsid w:val="0012015F"/>
    <w:rsid w:val="001202E9"/>
    <w:rsid w:val="00120514"/>
    <w:rsid w:val="0012054C"/>
    <w:rsid w:val="001206EB"/>
    <w:rsid w:val="001209F5"/>
    <w:rsid w:val="00120BB6"/>
    <w:rsid w:val="00120DAC"/>
    <w:rsid w:val="00120E37"/>
    <w:rsid w:val="0012105C"/>
    <w:rsid w:val="001212C7"/>
    <w:rsid w:val="00121379"/>
    <w:rsid w:val="001214F1"/>
    <w:rsid w:val="0012174C"/>
    <w:rsid w:val="001217D6"/>
    <w:rsid w:val="00121C89"/>
    <w:rsid w:val="00121CFD"/>
    <w:rsid w:val="00121E46"/>
    <w:rsid w:val="001221DB"/>
    <w:rsid w:val="00122271"/>
    <w:rsid w:val="00122680"/>
    <w:rsid w:val="00122860"/>
    <w:rsid w:val="00122A8B"/>
    <w:rsid w:val="0012306C"/>
    <w:rsid w:val="00123218"/>
    <w:rsid w:val="00123370"/>
    <w:rsid w:val="00123463"/>
    <w:rsid w:val="001237D4"/>
    <w:rsid w:val="00123958"/>
    <w:rsid w:val="00123B78"/>
    <w:rsid w:val="00123BA7"/>
    <w:rsid w:val="00123C05"/>
    <w:rsid w:val="00123D25"/>
    <w:rsid w:val="00123E4B"/>
    <w:rsid w:val="00124563"/>
    <w:rsid w:val="001245E3"/>
    <w:rsid w:val="001246ED"/>
    <w:rsid w:val="00124B34"/>
    <w:rsid w:val="00124C09"/>
    <w:rsid w:val="00124E20"/>
    <w:rsid w:val="00125049"/>
    <w:rsid w:val="0012549F"/>
    <w:rsid w:val="00125835"/>
    <w:rsid w:val="00125A34"/>
    <w:rsid w:val="00125A50"/>
    <w:rsid w:val="0012608C"/>
    <w:rsid w:val="0012615C"/>
    <w:rsid w:val="001262E4"/>
    <w:rsid w:val="00126655"/>
    <w:rsid w:val="001267FD"/>
    <w:rsid w:val="00126856"/>
    <w:rsid w:val="001269B8"/>
    <w:rsid w:val="00126D9D"/>
    <w:rsid w:val="00126E6A"/>
    <w:rsid w:val="0012721E"/>
    <w:rsid w:val="0012734F"/>
    <w:rsid w:val="001274C1"/>
    <w:rsid w:val="00127533"/>
    <w:rsid w:val="00127613"/>
    <w:rsid w:val="0012770B"/>
    <w:rsid w:val="001278DD"/>
    <w:rsid w:val="00127B10"/>
    <w:rsid w:val="00127E3B"/>
    <w:rsid w:val="001304B2"/>
    <w:rsid w:val="0013083A"/>
    <w:rsid w:val="00130ADF"/>
    <w:rsid w:val="00130E0F"/>
    <w:rsid w:val="00131A49"/>
    <w:rsid w:val="00131CCF"/>
    <w:rsid w:val="00131D56"/>
    <w:rsid w:val="00132154"/>
    <w:rsid w:val="00132756"/>
    <w:rsid w:val="0013275D"/>
    <w:rsid w:val="00132896"/>
    <w:rsid w:val="00132EA6"/>
    <w:rsid w:val="00132ECF"/>
    <w:rsid w:val="00132FF3"/>
    <w:rsid w:val="0013300B"/>
    <w:rsid w:val="00133071"/>
    <w:rsid w:val="001332BD"/>
    <w:rsid w:val="00133690"/>
    <w:rsid w:val="001337EA"/>
    <w:rsid w:val="001339FA"/>
    <w:rsid w:val="00133DDE"/>
    <w:rsid w:val="00133F0E"/>
    <w:rsid w:val="0013409D"/>
    <w:rsid w:val="00134190"/>
    <w:rsid w:val="001341DC"/>
    <w:rsid w:val="001341E1"/>
    <w:rsid w:val="00134289"/>
    <w:rsid w:val="00134429"/>
    <w:rsid w:val="00134826"/>
    <w:rsid w:val="00134B23"/>
    <w:rsid w:val="00134C0B"/>
    <w:rsid w:val="00134E3C"/>
    <w:rsid w:val="00134EAC"/>
    <w:rsid w:val="00134F3B"/>
    <w:rsid w:val="001351C5"/>
    <w:rsid w:val="001352AC"/>
    <w:rsid w:val="001352C4"/>
    <w:rsid w:val="00135690"/>
    <w:rsid w:val="00135A4C"/>
    <w:rsid w:val="00135B97"/>
    <w:rsid w:val="00135DCE"/>
    <w:rsid w:val="0013608C"/>
    <w:rsid w:val="00136129"/>
    <w:rsid w:val="0013646C"/>
    <w:rsid w:val="001366F2"/>
    <w:rsid w:val="00136734"/>
    <w:rsid w:val="00136782"/>
    <w:rsid w:val="001367F8"/>
    <w:rsid w:val="00136A96"/>
    <w:rsid w:val="0013729A"/>
    <w:rsid w:val="00137883"/>
    <w:rsid w:val="0013796D"/>
    <w:rsid w:val="00137A69"/>
    <w:rsid w:val="00137E25"/>
    <w:rsid w:val="0014023D"/>
    <w:rsid w:val="00140266"/>
    <w:rsid w:val="00140475"/>
    <w:rsid w:val="0014049C"/>
    <w:rsid w:val="00140635"/>
    <w:rsid w:val="00140EE1"/>
    <w:rsid w:val="0014102E"/>
    <w:rsid w:val="00141154"/>
    <w:rsid w:val="001414D8"/>
    <w:rsid w:val="00141531"/>
    <w:rsid w:val="00141608"/>
    <w:rsid w:val="00141D5B"/>
    <w:rsid w:val="00141DEB"/>
    <w:rsid w:val="00141FC5"/>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13"/>
    <w:rsid w:val="001437E7"/>
    <w:rsid w:val="0014381E"/>
    <w:rsid w:val="00143A64"/>
    <w:rsid w:val="00143C24"/>
    <w:rsid w:val="00143E60"/>
    <w:rsid w:val="00143F7E"/>
    <w:rsid w:val="00143FAE"/>
    <w:rsid w:val="001440E7"/>
    <w:rsid w:val="001443A5"/>
    <w:rsid w:val="0014442A"/>
    <w:rsid w:val="001448D5"/>
    <w:rsid w:val="00144A68"/>
    <w:rsid w:val="00144C93"/>
    <w:rsid w:val="00144D62"/>
    <w:rsid w:val="00144FBB"/>
    <w:rsid w:val="001450FD"/>
    <w:rsid w:val="0014522C"/>
    <w:rsid w:val="00145269"/>
    <w:rsid w:val="001452D8"/>
    <w:rsid w:val="001452F1"/>
    <w:rsid w:val="00145338"/>
    <w:rsid w:val="001455BC"/>
    <w:rsid w:val="00145757"/>
    <w:rsid w:val="00145787"/>
    <w:rsid w:val="001457D5"/>
    <w:rsid w:val="00145DBB"/>
    <w:rsid w:val="00145FD7"/>
    <w:rsid w:val="001460AD"/>
    <w:rsid w:val="001460B4"/>
    <w:rsid w:val="001461C9"/>
    <w:rsid w:val="001461EB"/>
    <w:rsid w:val="001462CE"/>
    <w:rsid w:val="00146564"/>
    <w:rsid w:val="001467A3"/>
    <w:rsid w:val="00146943"/>
    <w:rsid w:val="00146C63"/>
    <w:rsid w:val="00147101"/>
    <w:rsid w:val="001471BC"/>
    <w:rsid w:val="001471EB"/>
    <w:rsid w:val="00147223"/>
    <w:rsid w:val="001474E0"/>
    <w:rsid w:val="00147B10"/>
    <w:rsid w:val="00147B6F"/>
    <w:rsid w:val="00147C85"/>
    <w:rsid w:val="00147F79"/>
    <w:rsid w:val="001500A4"/>
    <w:rsid w:val="001501D4"/>
    <w:rsid w:val="00150244"/>
    <w:rsid w:val="0015050F"/>
    <w:rsid w:val="00150802"/>
    <w:rsid w:val="001509E1"/>
    <w:rsid w:val="00150FBD"/>
    <w:rsid w:val="0015121B"/>
    <w:rsid w:val="001513FC"/>
    <w:rsid w:val="00151478"/>
    <w:rsid w:val="0015149F"/>
    <w:rsid w:val="00151891"/>
    <w:rsid w:val="00151ADB"/>
    <w:rsid w:val="00151B9F"/>
    <w:rsid w:val="00151CFC"/>
    <w:rsid w:val="00151E3B"/>
    <w:rsid w:val="00152074"/>
    <w:rsid w:val="0015237B"/>
    <w:rsid w:val="00152461"/>
    <w:rsid w:val="0015260B"/>
    <w:rsid w:val="00152614"/>
    <w:rsid w:val="001529D7"/>
    <w:rsid w:val="00152C49"/>
    <w:rsid w:val="00152D32"/>
    <w:rsid w:val="00152D72"/>
    <w:rsid w:val="00152F69"/>
    <w:rsid w:val="001530A1"/>
    <w:rsid w:val="00153421"/>
    <w:rsid w:val="001536BC"/>
    <w:rsid w:val="00153D8E"/>
    <w:rsid w:val="00153E47"/>
    <w:rsid w:val="001543E1"/>
    <w:rsid w:val="001546D4"/>
    <w:rsid w:val="00154CAC"/>
    <w:rsid w:val="00154FA2"/>
    <w:rsid w:val="001551E7"/>
    <w:rsid w:val="001552B4"/>
    <w:rsid w:val="001553D4"/>
    <w:rsid w:val="001559C5"/>
    <w:rsid w:val="00155A20"/>
    <w:rsid w:val="00155BAC"/>
    <w:rsid w:val="00155BEA"/>
    <w:rsid w:val="00155F34"/>
    <w:rsid w:val="001562E2"/>
    <w:rsid w:val="00156308"/>
    <w:rsid w:val="00156899"/>
    <w:rsid w:val="001568A5"/>
    <w:rsid w:val="001569E4"/>
    <w:rsid w:val="00156C40"/>
    <w:rsid w:val="00156CCC"/>
    <w:rsid w:val="00156CE9"/>
    <w:rsid w:val="00156D8B"/>
    <w:rsid w:val="00157222"/>
    <w:rsid w:val="001578C9"/>
    <w:rsid w:val="00157915"/>
    <w:rsid w:val="00157990"/>
    <w:rsid w:val="00157F61"/>
    <w:rsid w:val="001602BC"/>
    <w:rsid w:val="00160424"/>
    <w:rsid w:val="0016046E"/>
    <w:rsid w:val="00160A74"/>
    <w:rsid w:val="00160F1D"/>
    <w:rsid w:val="00160F53"/>
    <w:rsid w:val="001615E0"/>
    <w:rsid w:val="001619F5"/>
    <w:rsid w:val="00161A27"/>
    <w:rsid w:val="00161D25"/>
    <w:rsid w:val="00162257"/>
    <w:rsid w:val="00162724"/>
    <w:rsid w:val="00162ABB"/>
    <w:rsid w:val="00162ACC"/>
    <w:rsid w:val="00162C8E"/>
    <w:rsid w:val="00162EC1"/>
    <w:rsid w:val="00162FFE"/>
    <w:rsid w:val="001630B9"/>
    <w:rsid w:val="0016336B"/>
    <w:rsid w:val="0016347F"/>
    <w:rsid w:val="001635CA"/>
    <w:rsid w:val="00163E00"/>
    <w:rsid w:val="001640FD"/>
    <w:rsid w:val="00164258"/>
    <w:rsid w:val="00164685"/>
    <w:rsid w:val="0016485F"/>
    <w:rsid w:val="00164B3F"/>
    <w:rsid w:val="00164BA2"/>
    <w:rsid w:val="00164C98"/>
    <w:rsid w:val="00164DA3"/>
    <w:rsid w:val="001650A3"/>
    <w:rsid w:val="001650C1"/>
    <w:rsid w:val="00165126"/>
    <w:rsid w:val="0016538C"/>
    <w:rsid w:val="00165390"/>
    <w:rsid w:val="0016539D"/>
    <w:rsid w:val="00165767"/>
    <w:rsid w:val="00165780"/>
    <w:rsid w:val="00165839"/>
    <w:rsid w:val="0016589B"/>
    <w:rsid w:val="001658AE"/>
    <w:rsid w:val="00165914"/>
    <w:rsid w:val="0016595E"/>
    <w:rsid w:val="00165AD2"/>
    <w:rsid w:val="00165D2C"/>
    <w:rsid w:val="00165E1A"/>
    <w:rsid w:val="00165E43"/>
    <w:rsid w:val="00165FEE"/>
    <w:rsid w:val="00166020"/>
    <w:rsid w:val="0016649D"/>
    <w:rsid w:val="0016689C"/>
    <w:rsid w:val="001669EB"/>
    <w:rsid w:val="00166C7A"/>
    <w:rsid w:val="00166D06"/>
    <w:rsid w:val="00167006"/>
    <w:rsid w:val="0016748D"/>
    <w:rsid w:val="001675E1"/>
    <w:rsid w:val="00167764"/>
    <w:rsid w:val="00167E84"/>
    <w:rsid w:val="00170015"/>
    <w:rsid w:val="001702A3"/>
    <w:rsid w:val="00170755"/>
    <w:rsid w:val="001707A8"/>
    <w:rsid w:val="00170A5F"/>
    <w:rsid w:val="00170D2F"/>
    <w:rsid w:val="00170F58"/>
    <w:rsid w:val="00170FA0"/>
    <w:rsid w:val="001710DC"/>
    <w:rsid w:val="00171112"/>
    <w:rsid w:val="00171212"/>
    <w:rsid w:val="001712DF"/>
    <w:rsid w:val="001715D0"/>
    <w:rsid w:val="00171748"/>
    <w:rsid w:val="00171DA1"/>
    <w:rsid w:val="00171E16"/>
    <w:rsid w:val="00171F20"/>
    <w:rsid w:val="001720A8"/>
    <w:rsid w:val="001723B6"/>
    <w:rsid w:val="0017244B"/>
    <w:rsid w:val="00172569"/>
    <w:rsid w:val="001727CA"/>
    <w:rsid w:val="00172919"/>
    <w:rsid w:val="00172BEC"/>
    <w:rsid w:val="0017339B"/>
    <w:rsid w:val="001734B4"/>
    <w:rsid w:val="0017354F"/>
    <w:rsid w:val="00173591"/>
    <w:rsid w:val="00173A1A"/>
    <w:rsid w:val="00173B3F"/>
    <w:rsid w:val="00173D24"/>
    <w:rsid w:val="00173D80"/>
    <w:rsid w:val="001742A7"/>
    <w:rsid w:val="001745DD"/>
    <w:rsid w:val="00174794"/>
    <w:rsid w:val="001747D1"/>
    <w:rsid w:val="001747EB"/>
    <w:rsid w:val="00174831"/>
    <w:rsid w:val="0017483F"/>
    <w:rsid w:val="0017495C"/>
    <w:rsid w:val="00174A9A"/>
    <w:rsid w:val="00174D27"/>
    <w:rsid w:val="00174D6F"/>
    <w:rsid w:val="001753EF"/>
    <w:rsid w:val="00175635"/>
    <w:rsid w:val="0017565E"/>
    <w:rsid w:val="00175A6B"/>
    <w:rsid w:val="00175B9B"/>
    <w:rsid w:val="00175BDC"/>
    <w:rsid w:val="00175ECB"/>
    <w:rsid w:val="00175F57"/>
    <w:rsid w:val="00175F81"/>
    <w:rsid w:val="00176071"/>
    <w:rsid w:val="00176722"/>
    <w:rsid w:val="001768BB"/>
    <w:rsid w:val="00176A85"/>
    <w:rsid w:val="00176B1D"/>
    <w:rsid w:val="00176C07"/>
    <w:rsid w:val="00176C47"/>
    <w:rsid w:val="00176DF5"/>
    <w:rsid w:val="00177116"/>
    <w:rsid w:val="00177421"/>
    <w:rsid w:val="00177661"/>
    <w:rsid w:val="001777E0"/>
    <w:rsid w:val="001778EF"/>
    <w:rsid w:val="00177914"/>
    <w:rsid w:val="00177922"/>
    <w:rsid w:val="00177BBA"/>
    <w:rsid w:val="00177F9A"/>
    <w:rsid w:val="00177FB7"/>
    <w:rsid w:val="0018004D"/>
    <w:rsid w:val="001804B6"/>
    <w:rsid w:val="001804E2"/>
    <w:rsid w:val="001806EC"/>
    <w:rsid w:val="00180D44"/>
    <w:rsid w:val="00180E0C"/>
    <w:rsid w:val="00180E1F"/>
    <w:rsid w:val="00180F5B"/>
    <w:rsid w:val="00181153"/>
    <w:rsid w:val="0018123B"/>
    <w:rsid w:val="00181C79"/>
    <w:rsid w:val="00182192"/>
    <w:rsid w:val="0018235D"/>
    <w:rsid w:val="001823AE"/>
    <w:rsid w:val="001823BF"/>
    <w:rsid w:val="0018248D"/>
    <w:rsid w:val="00182890"/>
    <w:rsid w:val="00182AAB"/>
    <w:rsid w:val="00182AFB"/>
    <w:rsid w:val="00182C89"/>
    <w:rsid w:val="0018315A"/>
    <w:rsid w:val="00183390"/>
    <w:rsid w:val="001833AD"/>
    <w:rsid w:val="001839E9"/>
    <w:rsid w:val="00183A50"/>
    <w:rsid w:val="00183B39"/>
    <w:rsid w:val="00183EC0"/>
    <w:rsid w:val="001841B7"/>
    <w:rsid w:val="00184358"/>
    <w:rsid w:val="00184776"/>
    <w:rsid w:val="001849BD"/>
    <w:rsid w:val="00184D24"/>
    <w:rsid w:val="00184E34"/>
    <w:rsid w:val="00184E48"/>
    <w:rsid w:val="001854D3"/>
    <w:rsid w:val="0018558F"/>
    <w:rsid w:val="00185708"/>
    <w:rsid w:val="001858B2"/>
    <w:rsid w:val="00186184"/>
    <w:rsid w:val="00186241"/>
    <w:rsid w:val="001866C4"/>
    <w:rsid w:val="00186B9B"/>
    <w:rsid w:val="00186DC5"/>
    <w:rsid w:val="0018733C"/>
    <w:rsid w:val="001875D2"/>
    <w:rsid w:val="00187697"/>
    <w:rsid w:val="001876B0"/>
    <w:rsid w:val="001879D0"/>
    <w:rsid w:val="00187A76"/>
    <w:rsid w:val="00187B48"/>
    <w:rsid w:val="00187BC2"/>
    <w:rsid w:val="00187C95"/>
    <w:rsid w:val="00187D4D"/>
    <w:rsid w:val="00187D9D"/>
    <w:rsid w:val="00187E47"/>
    <w:rsid w:val="00190044"/>
    <w:rsid w:val="00190119"/>
    <w:rsid w:val="001907C2"/>
    <w:rsid w:val="001907FB"/>
    <w:rsid w:val="00190C5F"/>
    <w:rsid w:val="00190C74"/>
    <w:rsid w:val="00190D37"/>
    <w:rsid w:val="00190D43"/>
    <w:rsid w:val="00190EF9"/>
    <w:rsid w:val="00190FAA"/>
    <w:rsid w:val="00191159"/>
    <w:rsid w:val="00191871"/>
    <w:rsid w:val="00191AD8"/>
    <w:rsid w:val="00191B96"/>
    <w:rsid w:val="00191CEC"/>
    <w:rsid w:val="00191CF6"/>
    <w:rsid w:val="00191ED0"/>
    <w:rsid w:val="001920C1"/>
    <w:rsid w:val="0019230D"/>
    <w:rsid w:val="00192564"/>
    <w:rsid w:val="001925A6"/>
    <w:rsid w:val="001926EE"/>
    <w:rsid w:val="00192711"/>
    <w:rsid w:val="001928F1"/>
    <w:rsid w:val="00193011"/>
    <w:rsid w:val="001932A9"/>
    <w:rsid w:val="0019337A"/>
    <w:rsid w:val="00193543"/>
    <w:rsid w:val="001938B0"/>
    <w:rsid w:val="001939DB"/>
    <w:rsid w:val="00193A45"/>
    <w:rsid w:val="00193CA8"/>
    <w:rsid w:val="00193D96"/>
    <w:rsid w:val="00193F2A"/>
    <w:rsid w:val="00194036"/>
    <w:rsid w:val="00194804"/>
    <w:rsid w:val="00194F6A"/>
    <w:rsid w:val="00195173"/>
    <w:rsid w:val="00195267"/>
    <w:rsid w:val="0019541D"/>
    <w:rsid w:val="00195860"/>
    <w:rsid w:val="001959F3"/>
    <w:rsid w:val="00195D7A"/>
    <w:rsid w:val="00195DDE"/>
    <w:rsid w:val="00195E58"/>
    <w:rsid w:val="00195F5E"/>
    <w:rsid w:val="00195F96"/>
    <w:rsid w:val="001960B2"/>
    <w:rsid w:val="0019616A"/>
    <w:rsid w:val="00196294"/>
    <w:rsid w:val="001963E2"/>
    <w:rsid w:val="0019687E"/>
    <w:rsid w:val="00196930"/>
    <w:rsid w:val="00196C93"/>
    <w:rsid w:val="00196E3A"/>
    <w:rsid w:val="00197320"/>
    <w:rsid w:val="001974B2"/>
    <w:rsid w:val="00197590"/>
    <w:rsid w:val="001975FF"/>
    <w:rsid w:val="00197687"/>
    <w:rsid w:val="0019770C"/>
    <w:rsid w:val="00197887"/>
    <w:rsid w:val="00197A04"/>
    <w:rsid w:val="00197E8B"/>
    <w:rsid w:val="00197FA9"/>
    <w:rsid w:val="00197FB7"/>
    <w:rsid w:val="001A0067"/>
    <w:rsid w:val="001A025A"/>
    <w:rsid w:val="001A0616"/>
    <w:rsid w:val="001A080D"/>
    <w:rsid w:val="001A08A2"/>
    <w:rsid w:val="001A08E6"/>
    <w:rsid w:val="001A0938"/>
    <w:rsid w:val="001A0C87"/>
    <w:rsid w:val="001A0CC3"/>
    <w:rsid w:val="001A0D38"/>
    <w:rsid w:val="001A10FF"/>
    <w:rsid w:val="001A1105"/>
    <w:rsid w:val="001A1364"/>
    <w:rsid w:val="001A1735"/>
    <w:rsid w:val="001A181E"/>
    <w:rsid w:val="001A1C67"/>
    <w:rsid w:val="001A1D4B"/>
    <w:rsid w:val="001A1E04"/>
    <w:rsid w:val="001A202E"/>
    <w:rsid w:val="001A20D7"/>
    <w:rsid w:val="001A229B"/>
    <w:rsid w:val="001A23CA"/>
    <w:rsid w:val="001A25F0"/>
    <w:rsid w:val="001A279C"/>
    <w:rsid w:val="001A2C15"/>
    <w:rsid w:val="001A3265"/>
    <w:rsid w:val="001A32A4"/>
    <w:rsid w:val="001A3334"/>
    <w:rsid w:val="001A3490"/>
    <w:rsid w:val="001A363B"/>
    <w:rsid w:val="001A3CFC"/>
    <w:rsid w:val="001A3D6E"/>
    <w:rsid w:val="001A3F50"/>
    <w:rsid w:val="001A3F81"/>
    <w:rsid w:val="001A4095"/>
    <w:rsid w:val="001A4279"/>
    <w:rsid w:val="001A42F7"/>
    <w:rsid w:val="001A43E3"/>
    <w:rsid w:val="001A4718"/>
    <w:rsid w:val="001A483F"/>
    <w:rsid w:val="001A4AB2"/>
    <w:rsid w:val="001A5151"/>
    <w:rsid w:val="001A516A"/>
    <w:rsid w:val="001A53E0"/>
    <w:rsid w:val="001A5450"/>
    <w:rsid w:val="001A54B9"/>
    <w:rsid w:val="001A5536"/>
    <w:rsid w:val="001A55B6"/>
    <w:rsid w:val="001A562D"/>
    <w:rsid w:val="001A5700"/>
    <w:rsid w:val="001A57AF"/>
    <w:rsid w:val="001A5B0C"/>
    <w:rsid w:val="001A5C9F"/>
    <w:rsid w:val="001A5CAA"/>
    <w:rsid w:val="001A5EDB"/>
    <w:rsid w:val="001A5F38"/>
    <w:rsid w:val="001A61CA"/>
    <w:rsid w:val="001A6236"/>
    <w:rsid w:val="001A6864"/>
    <w:rsid w:val="001A68B4"/>
    <w:rsid w:val="001A6937"/>
    <w:rsid w:val="001A6B40"/>
    <w:rsid w:val="001A72B0"/>
    <w:rsid w:val="001A7329"/>
    <w:rsid w:val="001A733A"/>
    <w:rsid w:val="001A76A8"/>
    <w:rsid w:val="001A7C02"/>
    <w:rsid w:val="001A7C83"/>
    <w:rsid w:val="001A7E29"/>
    <w:rsid w:val="001B0044"/>
    <w:rsid w:val="001B0225"/>
    <w:rsid w:val="001B02D7"/>
    <w:rsid w:val="001B03A0"/>
    <w:rsid w:val="001B0414"/>
    <w:rsid w:val="001B09A1"/>
    <w:rsid w:val="001B0A44"/>
    <w:rsid w:val="001B0C3E"/>
    <w:rsid w:val="001B0D6A"/>
    <w:rsid w:val="001B0ED8"/>
    <w:rsid w:val="001B10C6"/>
    <w:rsid w:val="001B1184"/>
    <w:rsid w:val="001B17A2"/>
    <w:rsid w:val="001B1C0A"/>
    <w:rsid w:val="001B20C9"/>
    <w:rsid w:val="001B21C6"/>
    <w:rsid w:val="001B2949"/>
    <w:rsid w:val="001B2C72"/>
    <w:rsid w:val="001B2D6B"/>
    <w:rsid w:val="001B2F40"/>
    <w:rsid w:val="001B2FB4"/>
    <w:rsid w:val="001B309F"/>
    <w:rsid w:val="001B31C1"/>
    <w:rsid w:val="001B31C3"/>
    <w:rsid w:val="001B33FE"/>
    <w:rsid w:val="001B36A9"/>
    <w:rsid w:val="001B3729"/>
    <w:rsid w:val="001B383B"/>
    <w:rsid w:val="001B38C4"/>
    <w:rsid w:val="001B400E"/>
    <w:rsid w:val="001B410B"/>
    <w:rsid w:val="001B4174"/>
    <w:rsid w:val="001B4426"/>
    <w:rsid w:val="001B451F"/>
    <w:rsid w:val="001B458E"/>
    <w:rsid w:val="001B45BB"/>
    <w:rsid w:val="001B4BD4"/>
    <w:rsid w:val="001B4D68"/>
    <w:rsid w:val="001B4E1A"/>
    <w:rsid w:val="001B4F60"/>
    <w:rsid w:val="001B50B2"/>
    <w:rsid w:val="001B50D3"/>
    <w:rsid w:val="001B5115"/>
    <w:rsid w:val="001B52F3"/>
    <w:rsid w:val="001B5AC2"/>
    <w:rsid w:val="001B61A8"/>
    <w:rsid w:val="001B62EF"/>
    <w:rsid w:val="001B63EC"/>
    <w:rsid w:val="001B64AA"/>
    <w:rsid w:val="001B68C0"/>
    <w:rsid w:val="001B6B7A"/>
    <w:rsid w:val="001B6C1C"/>
    <w:rsid w:val="001B7079"/>
    <w:rsid w:val="001B7298"/>
    <w:rsid w:val="001B7B59"/>
    <w:rsid w:val="001B7DF5"/>
    <w:rsid w:val="001B7E02"/>
    <w:rsid w:val="001B7F7F"/>
    <w:rsid w:val="001C01C3"/>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B98"/>
    <w:rsid w:val="001C3D9F"/>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8B5"/>
    <w:rsid w:val="001C6F7A"/>
    <w:rsid w:val="001C7104"/>
    <w:rsid w:val="001C7298"/>
    <w:rsid w:val="001C7918"/>
    <w:rsid w:val="001C7990"/>
    <w:rsid w:val="001C7D44"/>
    <w:rsid w:val="001C7E4E"/>
    <w:rsid w:val="001D0447"/>
    <w:rsid w:val="001D04C9"/>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731"/>
    <w:rsid w:val="001D383A"/>
    <w:rsid w:val="001D3943"/>
    <w:rsid w:val="001D3A79"/>
    <w:rsid w:val="001D3C9B"/>
    <w:rsid w:val="001D3F0A"/>
    <w:rsid w:val="001D4051"/>
    <w:rsid w:val="001D4416"/>
    <w:rsid w:val="001D4429"/>
    <w:rsid w:val="001D473C"/>
    <w:rsid w:val="001D48A0"/>
    <w:rsid w:val="001D4A8E"/>
    <w:rsid w:val="001D4C1E"/>
    <w:rsid w:val="001D4D81"/>
    <w:rsid w:val="001D4F54"/>
    <w:rsid w:val="001D50EE"/>
    <w:rsid w:val="001D51E7"/>
    <w:rsid w:val="001D53AD"/>
    <w:rsid w:val="001D5753"/>
    <w:rsid w:val="001D58DC"/>
    <w:rsid w:val="001D5942"/>
    <w:rsid w:val="001D5C6D"/>
    <w:rsid w:val="001D5C85"/>
    <w:rsid w:val="001D5F5C"/>
    <w:rsid w:val="001D60BD"/>
    <w:rsid w:val="001D6199"/>
    <w:rsid w:val="001D6321"/>
    <w:rsid w:val="001D6859"/>
    <w:rsid w:val="001D6D2A"/>
    <w:rsid w:val="001D6FA0"/>
    <w:rsid w:val="001D70D4"/>
    <w:rsid w:val="001D7150"/>
    <w:rsid w:val="001D7216"/>
    <w:rsid w:val="001D723A"/>
    <w:rsid w:val="001D733C"/>
    <w:rsid w:val="001D7572"/>
    <w:rsid w:val="001D787C"/>
    <w:rsid w:val="001D7EEF"/>
    <w:rsid w:val="001E0051"/>
    <w:rsid w:val="001E01DD"/>
    <w:rsid w:val="001E026D"/>
    <w:rsid w:val="001E03B6"/>
    <w:rsid w:val="001E0405"/>
    <w:rsid w:val="001E051A"/>
    <w:rsid w:val="001E069F"/>
    <w:rsid w:val="001E0B54"/>
    <w:rsid w:val="001E0CFB"/>
    <w:rsid w:val="001E0D3B"/>
    <w:rsid w:val="001E111B"/>
    <w:rsid w:val="001E12A5"/>
    <w:rsid w:val="001E12D5"/>
    <w:rsid w:val="001E12F9"/>
    <w:rsid w:val="001E13E2"/>
    <w:rsid w:val="001E1564"/>
    <w:rsid w:val="001E1596"/>
    <w:rsid w:val="001E16D7"/>
    <w:rsid w:val="001E1829"/>
    <w:rsid w:val="001E19D7"/>
    <w:rsid w:val="001E1C07"/>
    <w:rsid w:val="001E1C7A"/>
    <w:rsid w:val="001E1D62"/>
    <w:rsid w:val="001E2164"/>
    <w:rsid w:val="001E22EB"/>
    <w:rsid w:val="001E22F1"/>
    <w:rsid w:val="001E2351"/>
    <w:rsid w:val="001E2464"/>
    <w:rsid w:val="001E263F"/>
    <w:rsid w:val="001E264D"/>
    <w:rsid w:val="001E2664"/>
    <w:rsid w:val="001E28A9"/>
    <w:rsid w:val="001E300A"/>
    <w:rsid w:val="001E314B"/>
    <w:rsid w:val="001E3387"/>
    <w:rsid w:val="001E3A95"/>
    <w:rsid w:val="001E3EE2"/>
    <w:rsid w:val="001E3F3B"/>
    <w:rsid w:val="001E3F68"/>
    <w:rsid w:val="001E40B7"/>
    <w:rsid w:val="001E4201"/>
    <w:rsid w:val="001E42A3"/>
    <w:rsid w:val="001E454D"/>
    <w:rsid w:val="001E454F"/>
    <w:rsid w:val="001E45FA"/>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39"/>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22"/>
    <w:rsid w:val="001F337F"/>
    <w:rsid w:val="001F3854"/>
    <w:rsid w:val="001F3A1B"/>
    <w:rsid w:val="001F3DA7"/>
    <w:rsid w:val="001F3F7A"/>
    <w:rsid w:val="001F4400"/>
    <w:rsid w:val="001F4406"/>
    <w:rsid w:val="001F4454"/>
    <w:rsid w:val="001F44BE"/>
    <w:rsid w:val="001F46AB"/>
    <w:rsid w:val="001F5186"/>
    <w:rsid w:val="001F5559"/>
    <w:rsid w:val="001F55EC"/>
    <w:rsid w:val="001F5639"/>
    <w:rsid w:val="001F56F4"/>
    <w:rsid w:val="001F5B6B"/>
    <w:rsid w:val="001F5BC0"/>
    <w:rsid w:val="001F5BC9"/>
    <w:rsid w:val="001F5CE1"/>
    <w:rsid w:val="001F605B"/>
    <w:rsid w:val="001F6060"/>
    <w:rsid w:val="001F609E"/>
    <w:rsid w:val="001F615D"/>
    <w:rsid w:val="001F63FE"/>
    <w:rsid w:val="001F64B7"/>
    <w:rsid w:val="001F65AB"/>
    <w:rsid w:val="001F67A6"/>
    <w:rsid w:val="001F67B5"/>
    <w:rsid w:val="001F6847"/>
    <w:rsid w:val="001F69D2"/>
    <w:rsid w:val="001F6A22"/>
    <w:rsid w:val="001F6E59"/>
    <w:rsid w:val="001F6E98"/>
    <w:rsid w:val="001F6FF0"/>
    <w:rsid w:val="001F7311"/>
    <w:rsid w:val="001F7700"/>
    <w:rsid w:val="001F782B"/>
    <w:rsid w:val="001F7B1A"/>
    <w:rsid w:val="002000DE"/>
    <w:rsid w:val="002001DB"/>
    <w:rsid w:val="00200262"/>
    <w:rsid w:val="0020028B"/>
    <w:rsid w:val="00200352"/>
    <w:rsid w:val="0020050B"/>
    <w:rsid w:val="002006A4"/>
    <w:rsid w:val="00200785"/>
    <w:rsid w:val="00200AC3"/>
    <w:rsid w:val="00200C43"/>
    <w:rsid w:val="002010CC"/>
    <w:rsid w:val="0020111E"/>
    <w:rsid w:val="002011E1"/>
    <w:rsid w:val="0020124E"/>
    <w:rsid w:val="0020135F"/>
    <w:rsid w:val="00201385"/>
    <w:rsid w:val="0020171D"/>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0C"/>
    <w:rsid w:val="00204CDA"/>
    <w:rsid w:val="00204EA7"/>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EDA"/>
    <w:rsid w:val="00206F80"/>
    <w:rsid w:val="00207531"/>
    <w:rsid w:val="002075D5"/>
    <w:rsid w:val="00207B45"/>
    <w:rsid w:val="00207B85"/>
    <w:rsid w:val="00207BA6"/>
    <w:rsid w:val="00207F23"/>
    <w:rsid w:val="00210015"/>
    <w:rsid w:val="00210449"/>
    <w:rsid w:val="002104E8"/>
    <w:rsid w:val="0021078D"/>
    <w:rsid w:val="00210BC8"/>
    <w:rsid w:val="00210C37"/>
    <w:rsid w:val="00210E57"/>
    <w:rsid w:val="00210FEE"/>
    <w:rsid w:val="0021100C"/>
    <w:rsid w:val="0021124F"/>
    <w:rsid w:val="00211465"/>
    <w:rsid w:val="0021181E"/>
    <w:rsid w:val="002118D4"/>
    <w:rsid w:val="00211A91"/>
    <w:rsid w:val="00211B8A"/>
    <w:rsid w:val="00211BCA"/>
    <w:rsid w:val="00211D3A"/>
    <w:rsid w:val="00211D57"/>
    <w:rsid w:val="00211DCA"/>
    <w:rsid w:val="00211F52"/>
    <w:rsid w:val="002123BC"/>
    <w:rsid w:val="002123EB"/>
    <w:rsid w:val="0021276B"/>
    <w:rsid w:val="002129B7"/>
    <w:rsid w:val="00212C7D"/>
    <w:rsid w:val="00212CB5"/>
    <w:rsid w:val="00212E71"/>
    <w:rsid w:val="002134D3"/>
    <w:rsid w:val="00213515"/>
    <w:rsid w:val="00213DF0"/>
    <w:rsid w:val="00213F69"/>
    <w:rsid w:val="0021410B"/>
    <w:rsid w:val="0021442C"/>
    <w:rsid w:val="00214541"/>
    <w:rsid w:val="00214641"/>
    <w:rsid w:val="00214914"/>
    <w:rsid w:val="00214A2A"/>
    <w:rsid w:val="00214BFE"/>
    <w:rsid w:val="00214C8C"/>
    <w:rsid w:val="00214CDD"/>
    <w:rsid w:val="00214CEB"/>
    <w:rsid w:val="00214EE7"/>
    <w:rsid w:val="00214F32"/>
    <w:rsid w:val="00215213"/>
    <w:rsid w:val="00215231"/>
    <w:rsid w:val="00215253"/>
    <w:rsid w:val="0021532D"/>
    <w:rsid w:val="002153AE"/>
    <w:rsid w:val="002156E1"/>
    <w:rsid w:val="00215790"/>
    <w:rsid w:val="002158DB"/>
    <w:rsid w:val="002158DC"/>
    <w:rsid w:val="00215953"/>
    <w:rsid w:val="00215B46"/>
    <w:rsid w:val="002164BD"/>
    <w:rsid w:val="00216831"/>
    <w:rsid w:val="00216873"/>
    <w:rsid w:val="002169DD"/>
    <w:rsid w:val="002169E1"/>
    <w:rsid w:val="00217292"/>
    <w:rsid w:val="002172BC"/>
    <w:rsid w:val="0021736D"/>
    <w:rsid w:val="00217409"/>
    <w:rsid w:val="00217531"/>
    <w:rsid w:val="0021785E"/>
    <w:rsid w:val="00217A88"/>
    <w:rsid w:val="00217B9B"/>
    <w:rsid w:val="00220411"/>
    <w:rsid w:val="002204D4"/>
    <w:rsid w:val="00220529"/>
    <w:rsid w:val="002205CE"/>
    <w:rsid w:val="0022090C"/>
    <w:rsid w:val="0022093C"/>
    <w:rsid w:val="00220D5C"/>
    <w:rsid w:val="00221140"/>
    <w:rsid w:val="002219E3"/>
    <w:rsid w:val="00221B7B"/>
    <w:rsid w:val="00221C4A"/>
    <w:rsid w:val="00221EA0"/>
    <w:rsid w:val="00221ED0"/>
    <w:rsid w:val="00222077"/>
    <w:rsid w:val="0022266C"/>
    <w:rsid w:val="00222729"/>
    <w:rsid w:val="00222AAF"/>
    <w:rsid w:val="00222BC3"/>
    <w:rsid w:val="00222D9E"/>
    <w:rsid w:val="00222DB2"/>
    <w:rsid w:val="00222E8B"/>
    <w:rsid w:val="00222E9E"/>
    <w:rsid w:val="00223422"/>
    <w:rsid w:val="002234C3"/>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187"/>
    <w:rsid w:val="00225221"/>
    <w:rsid w:val="002253EB"/>
    <w:rsid w:val="002257A7"/>
    <w:rsid w:val="00225864"/>
    <w:rsid w:val="00225916"/>
    <w:rsid w:val="00225DB5"/>
    <w:rsid w:val="00225F62"/>
    <w:rsid w:val="00225FB0"/>
    <w:rsid w:val="002260BC"/>
    <w:rsid w:val="002261EE"/>
    <w:rsid w:val="002262E7"/>
    <w:rsid w:val="0022632D"/>
    <w:rsid w:val="002265B3"/>
    <w:rsid w:val="0022666D"/>
    <w:rsid w:val="002267FE"/>
    <w:rsid w:val="00226BA0"/>
    <w:rsid w:val="00226BD2"/>
    <w:rsid w:val="00227203"/>
    <w:rsid w:val="00227538"/>
    <w:rsid w:val="00227608"/>
    <w:rsid w:val="002277D5"/>
    <w:rsid w:val="0022788D"/>
    <w:rsid w:val="00227C9D"/>
    <w:rsid w:val="00227CB8"/>
    <w:rsid w:val="00227D72"/>
    <w:rsid w:val="00227DB9"/>
    <w:rsid w:val="002302BF"/>
    <w:rsid w:val="002309AE"/>
    <w:rsid w:val="002309E9"/>
    <w:rsid w:val="00230B1A"/>
    <w:rsid w:val="00230F2B"/>
    <w:rsid w:val="00231058"/>
    <w:rsid w:val="002310D3"/>
    <w:rsid w:val="0023120A"/>
    <w:rsid w:val="0023120F"/>
    <w:rsid w:val="00231280"/>
    <w:rsid w:val="002316F4"/>
    <w:rsid w:val="00231B85"/>
    <w:rsid w:val="00231C77"/>
    <w:rsid w:val="00231D0F"/>
    <w:rsid w:val="00231D45"/>
    <w:rsid w:val="00231EC8"/>
    <w:rsid w:val="0023220E"/>
    <w:rsid w:val="002322CC"/>
    <w:rsid w:val="00232A2B"/>
    <w:rsid w:val="00233003"/>
    <w:rsid w:val="0023317C"/>
    <w:rsid w:val="00233201"/>
    <w:rsid w:val="002333A5"/>
    <w:rsid w:val="00233831"/>
    <w:rsid w:val="002339C0"/>
    <w:rsid w:val="00233A11"/>
    <w:rsid w:val="00233A38"/>
    <w:rsid w:val="00233A41"/>
    <w:rsid w:val="00233D1C"/>
    <w:rsid w:val="00233EB3"/>
    <w:rsid w:val="00233F47"/>
    <w:rsid w:val="00233F87"/>
    <w:rsid w:val="002342E9"/>
    <w:rsid w:val="00234350"/>
    <w:rsid w:val="00234591"/>
    <w:rsid w:val="0023499B"/>
    <w:rsid w:val="00234EEC"/>
    <w:rsid w:val="00234F5D"/>
    <w:rsid w:val="00234FEC"/>
    <w:rsid w:val="0023516F"/>
    <w:rsid w:val="002354B2"/>
    <w:rsid w:val="002356C1"/>
    <w:rsid w:val="002357B7"/>
    <w:rsid w:val="00235EFF"/>
    <w:rsid w:val="00235F07"/>
    <w:rsid w:val="00236296"/>
    <w:rsid w:val="0023630E"/>
    <w:rsid w:val="00236443"/>
    <w:rsid w:val="0023666B"/>
    <w:rsid w:val="0023682A"/>
    <w:rsid w:val="00236C0D"/>
    <w:rsid w:val="00236C22"/>
    <w:rsid w:val="00236C48"/>
    <w:rsid w:val="00236CE8"/>
    <w:rsid w:val="00236D35"/>
    <w:rsid w:val="00236DA4"/>
    <w:rsid w:val="00237085"/>
    <w:rsid w:val="002371EE"/>
    <w:rsid w:val="0023738A"/>
    <w:rsid w:val="002373A0"/>
    <w:rsid w:val="0023740B"/>
    <w:rsid w:val="0023746C"/>
    <w:rsid w:val="002377EA"/>
    <w:rsid w:val="00237B8E"/>
    <w:rsid w:val="00237C23"/>
    <w:rsid w:val="00237DE8"/>
    <w:rsid w:val="00237FC7"/>
    <w:rsid w:val="002401C8"/>
    <w:rsid w:val="00240236"/>
    <w:rsid w:val="0024035E"/>
    <w:rsid w:val="002403FB"/>
    <w:rsid w:val="0024045C"/>
    <w:rsid w:val="00240537"/>
    <w:rsid w:val="002405A1"/>
    <w:rsid w:val="0024078B"/>
    <w:rsid w:val="00240BD1"/>
    <w:rsid w:val="00240E85"/>
    <w:rsid w:val="002410AD"/>
    <w:rsid w:val="0024160C"/>
    <w:rsid w:val="0024172B"/>
    <w:rsid w:val="00241760"/>
    <w:rsid w:val="002418E4"/>
    <w:rsid w:val="00241A89"/>
    <w:rsid w:val="00242026"/>
    <w:rsid w:val="002420C0"/>
    <w:rsid w:val="00242427"/>
    <w:rsid w:val="00242687"/>
    <w:rsid w:val="0024276B"/>
    <w:rsid w:val="00242BE8"/>
    <w:rsid w:val="00242CC4"/>
    <w:rsid w:val="00242E23"/>
    <w:rsid w:val="00243043"/>
    <w:rsid w:val="00243099"/>
    <w:rsid w:val="00243199"/>
    <w:rsid w:val="002431CC"/>
    <w:rsid w:val="0024362B"/>
    <w:rsid w:val="00243712"/>
    <w:rsid w:val="002437EF"/>
    <w:rsid w:val="0024380F"/>
    <w:rsid w:val="00243D4A"/>
    <w:rsid w:val="00243E50"/>
    <w:rsid w:val="00243F44"/>
    <w:rsid w:val="002440A3"/>
    <w:rsid w:val="0024415D"/>
    <w:rsid w:val="00244488"/>
    <w:rsid w:val="00244558"/>
    <w:rsid w:val="002445A2"/>
    <w:rsid w:val="002447F4"/>
    <w:rsid w:val="00244871"/>
    <w:rsid w:val="0024491C"/>
    <w:rsid w:val="00244CC1"/>
    <w:rsid w:val="00244EE6"/>
    <w:rsid w:val="00244F1C"/>
    <w:rsid w:val="002451BD"/>
    <w:rsid w:val="0024531D"/>
    <w:rsid w:val="002454EA"/>
    <w:rsid w:val="0024581D"/>
    <w:rsid w:val="00245C32"/>
    <w:rsid w:val="00245E09"/>
    <w:rsid w:val="00245FD2"/>
    <w:rsid w:val="002460ED"/>
    <w:rsid w:val="00246174"/>
    <w:rsid w:val="002461EE"/>
    <w:rsid w:val="002462B2"/>
    <w:rsid w:val="00246518"/>
    <w:rsid w:val="002469C3"/>
    <w:rsid w:val="00246A22"/>
    <w:rsid w:val="00246A55"/>
    <w:rsid w:val="00246C18"/>
    <w:rsid w:val="00246C2F"/>
    <w:rsid w:val="00246D65"/>
    <w:rsid w:val="00246DD6"/>
    <w:rsid w:val="00247039"/>
    <w:rsid w:val="00247055"/>
    <w:rsid w:val="00247150"/>
    <w:rsid w:val="0024750F"/>
    <w:rsid w:val="00247565"/>
    <w:rsid w:val="002475D8"/>
    <w:rsid w:val="00247903"/>
    <w:rsid w:val="00247AB4"/>
    <w:rsid w:val="00247D9A"/>
    <w:rsid w:val="00247F49"/>
    <w:rsid w:val="00250063"/>
    <w:rsid w:val="002502D6"/>
    <w:rsid w:val="002502EA"/>
    <w:rsid w:val="002503F7"/>
    <w:rsid w:val="00250510"/>
    <w:rsid w:val="002505CA"/>
    <w:rsid w:val="00250989"/>
    <w:rsid w:val="00250A09"/>
    <w:rsid w:val="00250D18"/>
    <w:rsid w:val="00250EF3"/>
    <w:rsid w:val="00251224"/>
    <w:rsid w:val="002513DA"/>
    <w:rsid w:val="00251B47"/>
    <w:rsid w:val="00251CC8"/>
    <w:rsid w:val="00252008"/>
    <w:rsid w:val="002520FD"/>
    <w:rsid w:val="00252114"/>
    <w:rsid w:val="00252198"/>
    <w:rsid w:val="002521C7"/>
    <w:rsid w:val="0025241C"/>
    <w:rsid w:val="002527D9"/>
    <w:rsid w:val="0025292B"/>
    <w:rsid w:val="00252B7B"/>
    <w:rsid w:val="00252BB0"/>
    <w:rsid w:val="00253338"/>
    <w:rsid w:val="00253666"/>
    <w:rsid w:val="00253DB8"/>
    <w:rsid w:val="00253F5C"/>
    <w:rsid w:val="00254B0B"/>
    <w:rsid w:val="00254D6A"/>
    <w:rsid w:val="00254EE6"/>
    <w:rsid w:val="00255039"/>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57C3E"/>
    <w:rsid w:val="002601C9"/>
    <w:rsid w:val="002605C4"/>
    <w:rsid w:val="002607A3"/>
    <w:rsid w:val="002608DD"/>
    <w:rsid w:val="00260C78"/>
    <w:rsid w:val="00260D5D"/>
    <w:rsid w:val="00260D9A"/>
    <w:rsid w:val="0026136B"/>
    <w:rsid w:val="002614DD"/>
    <w:rsid w:val="00261598"/>
    <w:rsid w:val="002619C8"/>
    <w:rsid w:val="00261AC5"/>
    <w:rsid w:val="00261B2A"/>
    <w:rsid w:val="002620A3"/>
    <w:rsid w:val="00262107"/>
    <w:rsid w:val="00262250"/>
    <w:rsid w:val="0026240A"/>
    <w:rsid w:val="0026242C"/>
    <w:rsid w:val="0026243C"/>
    <w:rsid w:val="00262445"/>
    <w:rsid w:val="0026262D"/>
    <w:rsid w:val="0026266B"/>
    <w:rsid w:val="002628E7"/>
    <w:rsid w:val="0026291A"/>
    <w:rsid w:val="00262AAA"/>
    <w:rsid w:val="00262B2F"/>
    <w:rsid w:val="00262E70"/>
    <w:rsid w:val="00262E98"/>
    <w:rsid w:val="00263168"/>
    <w:rsid w:val="00263312"/>
    <w:rsid w:val="002633B5"/>
    <w:rsid w:val="002633CE"/>
    <w:rsid w:val="002633EA"/>
    <w:rsid w:val="0026344E"/>
    <w:rsid w:val="0026396D"/>
    <w:rsid w:val="00263B05"/>
    <w:rsid w:val="00263E9D"/>
    <w:rsid w:val="00263EC0"/>
    <w:rsid w:val="00264380"/>
    <w:rsid w:val="00264B44"/>
    <w:rsid w:val="00264BD9"/>
    <w:rsid w:val="00264C4F"/>
    <w:rsid w:val="00265027"/>
    <w:rsid w:val="00265386"/>
    <w:rsid w:val="002658CA"/>
    <w:rsid w:val="0026599C"/>
    <w:rsid w:val="00265A69"/>
    <w:rsid w:val="00265CCF"/>
    <w:rsid w:val="00265CE5"/>
    <w:rsid w:val="00265EDE"/>
    <w:rsid w:val="002662D6"/>
    <w:rsid w:val="0026633C"/>
    <w:rsid w:val="002663B0"/>
    <w:rsid w:val="00266475"/>
    <w:rsid w:val="0026647C"/>
    <w:rsid w:val="00266660"/>
    <w:rsid w:val="00266865"/>
    <w:rsid w:val="00266928"/>
    <w:rsid w:val="00266A8E"/>
    <w:rsid w:val="00266D2F"/>
    <w:rsid w:val="00266F84"/>
    <w:rsid w:val="002671CF"/>
    <w:rsid w:val="002672A3"/>
    <w:rsid w:val="002675AD"/>
    <w:rsid w:val="00267A93"/>
    <w:rsid w:val="00267AB9"/>
    <w:rsid w:val="00267D3A"/>
    <w:rsid w:val="00267ED2"/>
    <w:rsid w:val="00267FF4"/>
    <w:rsid w:val="002700D2"/>
    <w:rsid w:val="0027030D"/>
    <w:rsid w:val="00270868"/>
    <w:rsid w:val="00270A69"/>
    <w:rsid w:val="00270BBC"/>
    <w:rsid w:val="00270BD2"/>
    <w:rsid w:val="00270C28"/>
    <w:rsid w:val="00270D43"/>
    <w:rsid w:val="00271524"/>
    <w:rsid w:val="00271634"/>
    <w:rsid w:val="0027166F"/>
    <w:rsid w:val="00271983"/>
    <w:rsid w:val="00271A1A"/>
    <w:rsid w:val="00271A39"/>
    <w:rsid w:val="00271BAE"/>
    <w:rsid w:val="00271DD2"/>
    <w:rsid w:val="00271F4D"/>
    <w:rsid w:val="002721E0"/>
    <w:rsid w:val="002724C0"/>
    <w:rsid w:val="00272654"/>
    <w:rsid w:val="0027268F"/>
    <w:rsid w:val="00272785"/>
    <w:rsid w:val="002728FC"/>
    <w:rsid w:val="00272D04"/>
    <w:rsid w:val="00272D1F"/>
    <w:rsid w:val="00272D6D"/>
    <w:rsid w:val="00272DA7"/>
    <w:rsid w:val="00272E05"/>
    <w:rsid w:val="00272E4C"/>
    <w:rsid w:val="00272E77"/>
    <w:rsid w:val="002730FC"/>
    <w:rsid w:val="0027332D"/>
    <w:rsid w:val="00273418"/>
    <w:rsid w:val="0027344C"/>
    <w:rsid w:val="002736A1"/>
    <w:rsid w:val="00273C76"/>
    <w:rsid w:val="00273D17"/>
    <w:rsid w:val="00273D2D"/>
    <w:rsid w:val="00273E0C"/>
    <w:rsid w:val="00273F49"/>
    <w:rsid w:val="00274086"/>
    <w:rsid w:val="00274126"/>
    <w:rsid w:val="002741F4"/>
    <w:rsid w:val="0027423C"/>
    <w:rsid w:val="00274588"/>
    <w:rsid w:val="00274918"/>
    <w:rsid w:val="00274A2D"/>
    <w:rsid w:val="00274C7C"/>
    <w:rsid w:val="00274D23"/>
    <w:rsid w:val="00274EC5"/>
    <w:rsid w:val="00275271"/>
    <w:rsid w:val="00275407"/>
    <w:rsid w:val="002754DF"/>
    <w:rsid w:val="0027579C"/>
    <w:rsid w:val="002757B6"/>
    <w:rsid w:val="00275810"/>
    <w:rsid w:val="00275906"/>
    <w:rsid w:val="00275BD9"/>
    <w:rsid w:val="00275BFF"/>
    <w:rsid w:val="00275D00"/>
    <w:rsid w:val="00275DF2"/>
    <w:rsid w:val="00275F19"/>
    <w:rsid w:val="00275FC8"/>
    <w:rsid w:val="00276019"/>
    <w:rsid w:val="00276156"/>
    <w:rsid w:val="0027640C"/>
    <w:rsid w:val="002766D4"/>
    <w:rsid w:val="002767C1"/>
    <w:rsid w:val="002769B9"/>
    <w:rsid w:val="00276AD8"/>
    <w:rsid w:val="00276D81"/>
    <w:rsid w:val="00276DA5"/>
    <w:rsid w:val="00276E1A"/>
    <w:rsid w:val="00276E3B"/>
    <w:rsid w:val="00276E81"/>
    <w:rsid w:val="00277215"/>
    <w:rsid w:val="002772ED"/>
    <w:rsid w:val="00277531"/>
    <w:rsid w:val="0027766C"/>
    <w:rsid w:val="002776A9"/>
    <w:rsid w:val="00277D56"/>
    <w:rsid w:val="0028004C"/>
    <w:rsid w:val="002803AB"/>
    <w:rsid w:val="0028075B"/>
    <w:rsid w:val="002807F7"/>
    <w:rsid w:val="00280BFC"/>
    <w:rsid w:val="00280C1F"/>
    <w:rsid w:val="00280EBA"/>
    <w:rsid w:val="00281149"/>
    <w:rsid w:val="0028166D"/>
    <w:rsid w:val="0028178E"/>
    <w:rsid w:val="00281847"/>
    <w:rsid w:val="00281AB3"/>
    <w:rsid w:val="00281ACC"/>
    <w:rsid w:val="00281CCC"/>
    <w:rsid w:val="00282698"/>
    <w:rsid w:val="002826D6"/>
    <w:rsid w:val="00282D4A"/>
    <w:rsid w:val="00282D7B"/>
    <w:rsid w:val="00283008"/>
    <w:rsid w:val="0028313A"/>
    <w:rsid w:val="00283160"/>
    <w:rsid w:val="002831EC"/>
    <w:rsid w:val="002832AA"/>
    <w:rsid w:val="00283330"/>
    <w:rsid w:val="00283375"/>
    <w:rsid w:val="00283610"/>
    <w:rsid w:val="002836B0"/>
    <w:rsid w:val="00283743"/>
    <w:rsid w:val="00283BC2"/>
    <w:rsid w:val="00283D54"/>
    <w:rsid w:val="00283FDA"/>
    <w:rsid w:val="002840A3"/>
    <w:rsid w:val="00284412"/>
    <w:rsid w:val="00284794"/>
    <w:rsid w:val="00284A72"/>
    <w:rsid w:val="00284EB2"/>
    <w:rsid w:val="0028534F"/>
    <w:rsid w:val="00285440"/>
    <w:rsid w:val="002854D6"/>
    <w:rsid w:val="00285C64"/>
    <w:rsid w:val="00286189"/>
    <w:rsid w:val="002861EF"/>
    <w:rsid w:val="002864BF"/>
    <w:rsid w:val="0028666E"/>
    <w:rsid w:val="00286AE5"/>
    <w:rsid w:val="00286FE5"/>
    <w:rsid w:val="0028723A"/>
    <w:rsid w:val="0028724D"/>
    <w:rsid w:val="00287287"/>
    <w:rsid w:val="00287310"/>
    <w:rsid w:val="002877C1"/>
    <w:rsid w:val="002878F2"/>
    <w:rsid w:val="0028793E"/>
    <w:rsid w:val="00287E01"/>
    <w:rsid w:val="0029007A"/>
    <w:rsid w:val="00290189"/>
    <w:rsid w:val="002902E3"/>
    <w:rsid w:val="0029034E"/>
    <w:rsid w:val="00290963"/>
    <w:rsid w:val="00290AE9"/>
    <w:rsid w:val="0029100F"/>
    <w:rsid w:val="00291531"/>
    <w:rsid w:val="002916DA"/>
    <w:rsid w:val="0029171F"/>
    <w:rsid w:val="0029177D"/>
    <w:rsid w:val="00291A57"/>
    <w:rsid w:val="00291B07"/>
    <w:rsid w:val="00291B19"/>
    <w:rsid w:val="00292071"/>
    <w:rsid w:val="00292415"/>
    <w:rsid w:val="002926EF"/>
    <w:rsid w:val="002927B7"/>
    <w:rsid w:val="002928C8"/>
    <w:rsid w:val="00292A23"/>
    <w:rsid w:val="00292AAF"/>
    <w:rsid w:val="00292B1F"/>
    <w:rsid w:val="00293511"/>
    <w:rsid w:val="00293590"/>
    <w:rsid w:val="002936BE"/>
    <w:rsid w:val="0029373D"/>
    <w:rsid w:val="00293824"/>
    <w:rsid w:val="002938C6"/>
    <w:rsid w:val="002938FF"/>
    <w:rsid w:val="002939AE"/>
    <w:rsid w:val="00293AE6"/>
    <w:rsid w:val="00293B36"/>
    <w:rsid w:val="00293D3C"/>
    <w:rsid w:val="00293FA3"/>
    <w:rsid w:val="002946DA"/>
    <w:rsid w:val="00294C44"/>
    <w:rsid w:val="00294D04"/>
    <w:rsid w:val="00294E3E"/>
    <w:rsid w:val="0029525A"/>
    <w:rsid w:val="002952D8"/>
    <w:rsid w:val="00295619"/>
    <w:rsid w:val="0029572C"/>
    <w:rsid w:val="002958D5"/>
    <w:rsid w:val="00295C0B"/>
    <w:rsid w:val="00295D80"/>
    <w:rsid w:val="002961B3"/>
    <w:rsid w:val="00296279"/>
    <w:rsid w:val="00296286"/>
    <w:rsid w:val="0029660F"/>
    <w:rsid w:val="00296848"/>
    <w:rsid w:val="0029691A"/>
    <w:rsid w:val="00296A87"/>
    <w:rsid w:val="00296E52"/>
    <w:rsid w:val="00296EC8"/>
    <w:rsid w:val="00296FF2"/>
    <w:rsid w:val="00297033"/>
    <w:rsid w:val="002970EB"/>
    <w:rsid w:val="00297386"/>
    <w:rsid w:val="002979A6"/>
    <w:rsid w:val="00297A39"/>
    <w:rsid w:val="00297AD3"/>
    <w:rsid w:val="00297C33"/>
    <w:rsid w:val="00297CD6"/>
    <w:rsid w:val="00297EF0"/>
    <w:rsid w:val="00297F3F"/>
    <w:rsid w:val="00297FF5"/>
    <w:rsid w:val="002A000E"/>
    <w:rsid w:val="002A0097"/>
    <w:rsid w:val="002A023D"/>
    <w:rsid w:val="002A03F1"/>
    <w:rsid w:val="002A05F0"/>
    <w:rsid w:val="002A0634"/>
    <w:rsid w:val="002A06CC"/>
    <w:rsid w:val="002A0935"/>
    <w:rsid w:val="002A0DE6"/>
    <w:rsid w:val="002A0EF1"/>
    <w:rsid w:val="002A1220"/>
    <w:rsid w:val="002A1307"/>
    <w:rsid w:val="002A13B0"/>
    <w:rsid w:val="002A13CD"/>
    <w:rsid w:val="002A18BD"/>
    <w:rsid w:val="002A1AD5"/>
    <w:rsid w:val="002A1B0A"/>
    <w:rsid w:val="002A1B47"/>
    <w:rsid w:val="002A1CAA"/>
    <w:rsid w:val="002A1E1E"/>
    <w:rsid w:val="002A1F32"/>
    <w:rsid w:val="002A2025"/>
    <w:rsid w:val="002A2338"/>
    <w:rsid w:val="002A241F"/>
    <w:rsid w:val="002A25DF"/>
    <w:rsid w:val="002A272C"/>
    <w:rsid w:val="002A2A27"/>
    <w:rsid w:val="002A2A6F"/>
    <w:rsid w:val="002A2D50"/>
    <w:rsid w:val="002A2E9C"/>
    <w:rsid w:val="002A35E4"/>
    <w:rsid w:val="002A3BF1"/>
    <w:rsid w:val="002A4058"/>
    <w:rsid w:val="002A40FF"/>
    <w:rsid w:val="002A443B"/>
    <w:rsid w:val="002A4603"/>
    <w:rsid w:val="002A4747"/>
    <w:rsid w:val="002A4766"/>
    <w:rsid w:val="002A4B4A"/>
    <w:rsid w:val="002A4B7B"/>
    <w:rsid w:val="002A4C95"/>
    <w:rsid w:val="002A4E3D"/>
    <w:rsid w:val="002A50F5"/>
    <w:rsid w:val="002A51E5"/>
    <w:rsid w:val="002A51FE"/>
    <w:rsid w:val="002A55BB"/>
    <w:rsid w:val="002A55CC"/>
    <w:rsid w:val="002A55FE"/>
    <w:rsid w:val="002A5B0E"/>
    <w:rsid w:val="002A5CBE"/>
    <w:rsid w:val="002A5D0A"/>
    <w:rsid w:val="002A5D14"/>
    <w:rsid w:val="002A5E20"/>
    <w:rsid w:val="002A5E6F"/>
    <w:rsid w:val="002A6176"/>
    <w:rsid w:val="002A620D"/>
    <w:rsid w:val="002A63D6"/>
    <w:rsid w:val="002A63E8"/>
    <w:rsid w:val="002A69A5"/>
    <w:rsid w:val="002A6CEC"/>
    <w:rsid w:val="002A6E16"/>
    <w:rsid w:val="002A6EC0"/>
    <w:rsid w:val="002A7086"/>
    <w:rsid w:val="002A7285"/>
    <w:rsid w:val="002A7734"/>
    <w:rsid w:val="002A7B20"/>
    <w:rsid w:val="002A7B92"/>
    <w:rsid w:val="002A7BED"/>
    <w:rsid w:val="002A7DC7"/>
    <w:rsid w:val="002A7F48"/>
    <w:rsid w:val="002A7FA4"/>
    <w:rsid w:val="002B00C3"/>
    <w:rsid w:val="002B011C"/>
    <w:rsid w:val="002B0237"/>
    <w:rsid w:val="002B03F1"/>
    <w:rsid w:val="002B0665"/>
    <w:rsid w:val="002B066E"/>
    <w:rsid w:val="002B0986"/>
    <w:rsid w:val="002B0B56"/>
    <w:rsid w:val="002B0B8C"/>
    <w:rsid w:val="002B0EEB"/>
    <w:rsid w:val="002B1003"/>
    <w:rsid w:val="002B142D"/>
    <w:rsid w:val="002B164D"/>
    <w:rsid w:val="002B16CD"/>
    <w:rsid w:val="002B1ACB"/>
    <w:rsid w:val="002B1D8D"/>
    <w:rsid w:val="002B1E3F"/>
    <w:rsid w:val="002B21CF"/>
    <w:rsid w:val="002B26E3"/>
    <w:rsid w:val="002B2721"/>
    <w:rsid w:val="002B2736"/>
    <w:rsid w:val="002B2958"/>
    <w:rsid w:val="002B2C2D"/>
    <w:rsid w:val="002B2E46"/>
    <w:rsid w:val="002B2EB3"/>
    <w:rsid w:val="002B308A"/>
    <w:rsid w:val="002B318E"/>
    <w:rsid w:val="002B33B4"/>
    <w:rsid w:val="002B3440"/>
    <w:rsid w:val="002B398B"/>
    <w:rsid w:val="002B3BEA"/>
    <w:rsid w:val="002B3F28"/>
    <w:rsid w:val="002B4060"/>
    <w:rsid w:val="002B40E2"/>
    <w:rsid w:val="002B4413"/>
    <w:rsid w:val="002B45AB"/>
    <w:rsid w:val="002B45B6"/>
    <w:rsid w:val="002B464F"/>
    <w:rsid w:val="002B475C"/>
    <w:rsid w:val="002B497E"/>
    <w:rsid w:val="002B4AAC"/>
    <w:rsid w:val="002B4CC2"/>
    <w:rsid w:val="002B4DDB"/>
    <w:rsid w:val="002B4E7D"/>
    <w:rsid w:val="002B50C2"/>
    <w:rsid w:val="002B510A"/>
    <w:rsid w:val="002B5138"/>
    <w:rsid w:val="002B51BD"/>
    <w:rsid w:val="002B53FE"/>
    <w:rsid w:val="002B578B"/>
    <w:rsid w:val="002B587D"/>
    <w:rsid w:val="002B5BF7"/>
    <w:rsid w:val="002B6047"/>
    <w:rsid w:val="002B63B4"/>
    <w:rsid w:val="002B652C"/>
    <w:rsid w:val="002B6856"/>
    <w:rsid w:val="002B68E8"/>
    <w:rsid w:val="002B6964"/>
    <w:rsid w:val="002B6B0A"/>
    <w:rsid w:val="002B6C06"/>
    <w:rsid w:val="002B6C11"/>
    <w:rsid w:val="002B6C32"/>
    <w:rsid w:val="002B6C50"/>
    <w:rsid w:val="002B6D78"/>
    <w:rsid w:val="002B7178"/>
    <w:rsid w:val="002B7361"/>
    <w:rsid w:val="002B7447"/>
    <w:rsid w:val="002B7632"/>
    <w:rsid w:val="002B779B"/>
    <w:rsid w:val="002B7827"/>
    <w:rsid w:val="002B7960"/>
    <w:rsid w:val="002B7CA3"/>
    <w:rsid w:val="002B7CE0"/>
    <w:rsid w:val="002B7FA9"/>
    <w:rsid w:val="002B7FF6"/>
    <w:rsid w:val="002C0100"/>
    <w:rsid w:val="002C01C3"/>
    <w:rsid w:val="002C027D"/>
    <w:rsid w:val="002C0342"/>
    <w:rsid w:val="002C075B"/>
    <w:rsid w:val="002C0A1D"/>
    <w:rsid w:val="002C0A36"/>
    <w:rsid w:val="002C0D8D"/>
    <w:rsid w:val="002C0FE2"/>
    <w:rsid w:val="002C138D"/>
    <w:rsid w:val="002C1422"/>
    <w:rsid w:val="002C1899"/>
    <w:rsid w:val="002C198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8E8"/>
    <w:rsid w:val="002C3D80"/>
    <w:rsid w:val="002C3F27"/>
    <w:rsid w:val="002C42B7"/>
    <w:rsid w:val="002C46BD"/>
    <w:rsid w:val="002C47A1"/>
    <w:rsid w:val="002C4804"/>
    <w:rsid w:val="002C48F6"/>
    <w:rsid w:val="002C4CD0"/>
    <w:rsid w:val="002C4D2C"/>
    <w:rsid w:val="002C4D97"/>
    <w:rsid w:val="002C4EB8"/>
    <w:rsid w:val="002C4F73"/>
    <w:rsid w:val="002C52FF"/>
    <w:rsid w:val="002C53AB"/>
    <w:rsid w:val="002C5990"/>
    <w:rsid w:val="002C5D59"/>
    <w:rsid w:val="002C5DCD"/>
    <w:rsid w:val="002C5F56"/>
    <w:rsid w:val="002C5FF3"/>
    <w:rsid w:val="002C6252"/>
    <w:rsid w:val="002C658F"/>
    <w:rsid w:val="002C6724"/>
    <w:rsid w:val="002C684D"/>
    <w:rsid w:val="002C6F2A"/>
    <w:rsid w:val="002C7064"/>
    <w:rsid w:val="002C7486"/>
    <w:rsid w:val="002C76A8"/>
    <w:rsid w:val="002C7749"/>
    <w:rsid w:val="002C7989"/>
    <w:rsid w:val="002C7A0A"/>
    <w:rsid w:val="002C7C95"/>
    <w:rsid w:val="002C7E84"/>
    <w:rsid w:val="002C7FAB"/>
    <w:rsid w:val="002D0011"/>
    <w:rsid w:val="002D00FF"/>
    <w:rsid w:val="002D08CB"/>
    <w:rsid w:val="002D09DB"/>
    <w:rsid w:val="002D0AE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4A1"/>
    <w:rsid w:val="002D4615"/>
    <w:rsid w:val="002D475A"/>
    <w:rsid w:val="002D4771"/>
    <w:rsid w:val="002D4ED4"/>
    <w:rsid w:val="002D4F9C"/>
    <w:rsid w:val="002D4FAC"/>
    <w:rsid w:val="002D5259"/>
    <w:rsid w:val="002D551A"/>
    <w:rsid w:val="002D55B4"/>
    <w:rsid w:val="002D5ABA"/>
    <w:rsid w:val="002D5B55"/>
    <w:rsid w:val="002D5CD0"/>
    <w:rsid w:val="002D5D80"/>
    <w:rsid w:val="002D5F04"/>
    <w:rsid w:val="002D5FD7"/>
    <w:rsid w:val="002D6293"/>
    <w:rsid w:val="002D6388"/>
    <w:rsid w:val="002D6608"/>
    <w:rsid w:val="002D6827"/>
    <w:rsid w:val="002D68CD"/>
    <w:rsid w:val="002D6C45"/>
    <w:rsid w:val="002D7009"/>
    <w:rsid w:val="002D758A"/>
    <w:rsid w:val="002D75E8"/>
    <w:rsid w:val="002D7686"/>
    <w:rsid w:val="002D7AE0"/>
    <w:rsid w:val="002D7BFC"/>
    <w:rsid w:val="002E029E"/>
    <w:rsid w:val="002E029F"/>
    <w:rsid w:val="002E0501"/>
    <w:rsid w:val="002E0670"/>
    <w:rsid w:val="002E0675"/>
    <w:rsid w:val="002E0789"/>
    <w:rsid w:val="002E07D4"/>
    <w:rsid w:val="002E0806"/>
    <w:rsid w:val="002E097C"/>
    <w:rsid w:val="002E0DD5"/>
    <w:rsid w:val="002E0E94"/>
    <w:rsid w:val="002E0F69"/>
    <w:rsid w:val="002E10C4"/>
    <w:rsid w:val="002E177E"/>
    <w:rsid w:val="002E19D8"/>
    <w:rsid w:val="002E1B6F"/>
    <w:rsid w:val="002E1D3D"/>
    <w:rsid w:val="002E2003"/>
    <w:rsid w:val="002E250C"/>
    <w:rsid w:val="002E2590"/>
    <w:rsid w:val="002E2751"/>
    <w:rsid w:val="002E29CD"/>
    <w:rsid w:val="002E2DCE"/>
    <w:rsid w:val="002E2F7F"/>
    <w:rsid w:val="002E3342"/>
    <w:rsid w:val="002E3BF0"/>
    <w:rsid w:val="002E3D71"/>
    <w:rsid w:val="002E4111"/>
    <w:rsid w:val="002E4278"/>
    <w:rsid w:val="002E4331"/>
    <w:rsid w:val="002E4707"/>
    <w:rsid w:val="002E4709"/>
    <w:rsid w:val="002E4971"/>
    <w:rsid w:val="002E4C5C"/>
    <w:rsid w:val="002E4D1B"/>
    <w:rsid w:val="002E4D4E"/>
    <w:rsid w:val="002E4EE8"/>
    <w:rsid w:val="002E507C"/>
    <w:rsid w:val="002E50E2"/>
    <w:rsid w:val="002E520E"/>
    <w:rsid w:val="002E54FE"/>
    <w:rsid w:val="002E5567"/>
    <w:rsid w:val="002E5585"/>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599"/>
    <w:rsid w:val="002F07CA"/>
    <w:rsid w:val="002F096F"/>
    <w:rsid w:val="002F0C45"/>
    <w:rsid w:val="002F0F67"/>
    <w:rsid w:val="002F101B"/>
    <w:rsid w:val="002F109B"/>
    <w:rsid w:val="002F113D"/>
    <w:rsid w:val="002F1581"/>
    <w:rsid w:val="002F1621"/>
    <w:rsid w:val="002F16BB"/>
    <w:rsid w:val="002F172D"/>
    <w:rsid w:val="002F1846"/>
    <w:rsid w:val="002F18CA"/>
    <w:rsid w:val="002F1C13"/>
    <w:rsid w:val="002F2049"/>
    <w:rsid w:val="002F2172"/>
    <w:rsid w:val="002F239A"/>
    <w:rsid w:val="002F24E8"/>
    <w:rsid w:val="002F2712"/>
    <w:rsid w:val="002F275D"/>
    <w:rsid w:val="002F2944"/>
    <w:rsid w:val="002F298A"/>
    <w:rsid w:val="002F2BB0"/>
    <w:rsid w:val="002F2C5F"/>
    <w:rsid w:val="002F2D0B"/>
    <w:rsid w:val="002F2FD7"/>
    <w:rsid w:val="002F3433"/>
    <w:rsid w:val="002F387D"/>
    <w:rsid w:val="002F3896"/>
    <w:rsid w:val="002F3B0A"/>
    <w:rsid w:val="002F3B4E"/>
    <w:rsid w:val="002F3C31"/>
    <w:rsid w:val="002F418E"/>
    <w:rsid w:val="002F439E"/>
    <w:rsid w:val="002F46CC"/>
    <w:rsid w:val="002F4E3D"/>
    <w:rsid w:val="002F51AA"/>
    <w:rsid w:val="002F5238"/>
    <w:rsid w:val="002F5267"/>
    <w:rsid w:val="002F56F9"/>
    <w:rsid w:val="002F596F"/>
    <w:rsid w:val="002F59B3"/>
    <w:rsid w:val="002F5B19"/>
    <w:rsid w:val="002F5B70"/>
    <w:rsid w:val="002F5EBD"/>
    <w:rsid w:val="002F5F89"/>
    <w:rsid w:val="002F60CB"/>
    <w:rsid w:val="002F6770"/>
    <w:rsid w:val="002F6B5D"/>
    <w:rsid w:val="002F6D19"/>
    <w:rsid w:val="002F710E"/>
    <w:rsid w:val="002F783C"/>
    <w:rsid w:val="002F7F07"/>
    <w:rsid w:val="002F7F86"/>
    <w:rsid w:val="0030004B"/>
    <w:rsid w:val="00300157"/>
    <w:rsid w:val="0030051E"/>
    <w:rsid w:val="00300554"/>
    <w:rsid w:val="00300573"/>
    <w:rsid w:val="00300EB1"/>
    <w:rsid w:val="00301238"/>
    <w:rsid w:val="003013C5"/>
    <w:rsid w:val="003014A7"/>
    <w:rsid w:val="00301794"/>
    <w:rsid w:val="00301826"/>
    <w:rsid w:val="00301953"/>
    <w:rsid w:val="00302084"/>
    <w:rsid w:val="00302427"/>
    <w:rsid w:val="00302507"/>
    <w:rsid w:val="00302673"/>
    <w:rsid w:val="0030286E"/>
    <w:rsid w:val="00302FC5"/>
    <w:rsid w:val="00302FCC"/>
    <w:rsid w:val="00303097"/>
    <w:rsid w:val="003030C3"/>
    <w:rsid w:val="0030362A"/>
    <w:rsid w:val="00303651"/>
    <w:rsid w:val="00303707"/>
    <w:rsid w:val="003038D2"/>
    <w:rsid w:val="0030393B"/>
    <w:rsid w:val="00303A21"/>
    <w:rsid w:val="00303C33"/>
    <w:rsid w:val="00303C6F"/>
    <w:rsid w:val="00303F67"/>
    <w:rsid w:val="00304013"/>
    <w:rsid w:val="0030450D"/>
    <w:rsid w:val="003046AB"/>
    <w:rsid w:val="00304854"/>
    <w:rsid w:val="003049CA"/>
    <w:rsid w:val="00304A46"/>
    <w:rsid w:val="00304A61"/>
    <w:rsid w:val="00304F0C"/>
    <w:rsid w:val="00305054"/>
    <w:rsid w:val="00305482"/>
    <w:rsid w:val="00305CFF"/>
    <w:rsid w:val="00305DBB"/>
    <w:rsid w:val="00306128"/>
    <w:rsid w:val="00306215"/>
    <w:rsid w:val="0030634E"/>
    <w:rsid w:val="003066FA"/>
    <w:rsid w:val="00306912"/>
    <w:rsid w:val="0030699A"/>
    <w:rsid w:val="00306B2B"/>
    <w:rsid w:val="00307027"/>
    <w:rsid w:val="003072B9"/>
    <w:rsid w:val="0030738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75F"/>
    <w:rsid w:val="0031195D"/>
    <w:rsid w:val="00311E96"/>
    <w:rsid w:val="003120CA"/>
    <w:rsid w:val="0031221A"/>
    <w:rsid w:val="003122DA"/>
    <w:rsid w:val="003123F1"/>
    <w:rsid w:val="00312441"/>
    <w:rsid w:val="0031252B"/>
    <w:rsid w:val="0031260E"/>
    <w:rsid w:val="003126D1"/>
    <w:rsid w:val="003129D5"/>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4EFA"/>
    <w:rsid w:val="00314F34"/>
    <w:rsid w:val="003150EB"/>
    <w:rsid w:val="003151EC"/>
    <w:rsid w:val="003153E9"/>
    <w:rsid w:val="0031551D"/>
    <w:rsid w:val="00315846"/>
    <w:rsid w:val="00315AA7"/>
    <w:rsid w:val="003160E6"/>
    <w:rsid w:val="0031612D"/>
    <w:rsid w:val="00316507"/>
    <w:rsid w:val="0031650B"/>
    <w:rsid w:val="003166FD"/>
    <w:rsid w:val="00316A0A"/>
    <w:rsid w:val="00316DAD"/>
    <w:rsid w:val="003171D5"/>
    <w:rsid w:val="00317336"/>
    <w:rsid w:val="00317391"/>
    <w:rsid w:val="0031741F"/>
    <w:rsid w:val="003176DD"/>
    <w:rsid w:val="003177DC"/>
    <w:rsid w:val="003179A9"/>
    <w:rsid w:val="00317A65"/>
    <w:rsid w:val="00317AFD"/>
    <w:rsid w:val="00317D3B"/>
    <w:rsid w:val="00317D82"/>
    <w:rsid w:val="00317EC2"/>
    <w:rsid w:val="00320010"/>
    <w:rsid w:val="003203E4"/>
    <w:rsid w:val="003204FA"/>
    <w:rsid w:val="0032061F"/>
    <w:rsid w:val="00320797"/>
    <w:rsid w:val="00320903"/>
    <w:rsid w:val="00320BC8"/>
    <w:rsid w:val="00320D79"/>
    <w:rsid w:val="00320DB9"/>
    <w:rsid w:val="00321229"/>
    <w:rsid w:val="00321EF1"/>
    <w:rsid w:val="003224C8"/>
    <w:rsid w:val="0032253A"/>
    <w:rsid w:val="00322829"/>
    <w:rsid w:val="00322A1D"/>
    <w:rsid w:val="00322AF1"/>
    <w:rsid w:val="00323036"/>
    <w:rsid w:val="00323177"/>
    <w:rsid w:val="00323202"/>
    <w:rsid w:val="0032346E"/>
    <w:rsid w:val="00323890"/>
    <w:rsid w:val="0032391A"/>
    <w:rsid w:val="00323AAD"/>
    <w:rsid w:val="00323D1E"/>
    <w:rsid w:val="00323DB5"/>
    <w:rsid w:val="00323F12"/>
    <w:rsid w:val="00323FB7"/>
    <w:rsid w:val="00324370"/>
    <w:rsid w:val="003246DC"/>
    <w:rsid w:val="00324943"/>
    <w:rsid w:val="00324A53"/>
    <w:rsid w:val="00324A86"/>
    <w:rsid w:val="00324AAB"/>
    <w:rsid w:val="00324AE2"/>
    <w:rsid w:val="00324B02"/>
    <w:rsid w:val="00324B66"/>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6AF2"/>
    <w:rsid w:val="00326D6A"/>
    <w:rsid w:val="00326ED8"/>
    <w:rsid w:val="00327000"/>
    <w:rsid w:val="00327058"/>
    <w:rsid w:val="0032728A"/>
    <w:rsid w:val="003272F2"/>
    <w:rsid w:val="003277AC"/>
    <w:rsid w:val="00327853"/>
    <w:rsid w:val="00327896"/>
    <w:rsid w:val="0032792E"/>
    <w:rsid w:val="0032797A"/>
    <w:rsid w:val="0032797F"/>
    <w:rsid w:val="00327BE8"/>
    <w:rsid w:val="00327C0F"/>
    <w:rsid w:val="00330134"/>
    <w:rsid w:val="003302BF"/>
    <w:rsid w:val="00330568"/>
    <w:rsid w:val="003307BA"/>
    <w:rsid w:val="003308D0"/>
    <w:rsid w:val="0033090D"/>
    <w:rsid w:val="00330AB9"/>
    <w:rsid w:val="00330C0F"/>
    <w:rsid w:val="003311D2"/>
    <w:rsid w:val="00331378"/>
    <w:rsid w:val="00331651"/>
    <w:rsid w:val="00331813"/>
    <w:rsid w:val="0033196B"/>
    <w:rsid w:val="00331A11"/>
    <w:rsid w:val="00331A96"/>
    <w:rsid w:val="00332069"/>
    <w:rsid w:val="003320E2"/>
    <w:rsid w:val="00332670"/>
    <w:rsid w:val="00332704"/>
    <w:rsid w:val="0033286D"/>
    <w:rsid w:val="00332BCA"/>
    <w:rsid w:val="00332BEB"/>
    <w:rsid w:val="00332C2C"/>
    <w:rsid w:val="00332C34"/>
    <w:rsid w:val="00332E21"/>
    <w:rsid w:val="00333067"/>
    <w:rsid w:val="0033328F"/>
    <w:rsid w:val="003333F8"/>
    <w:rsid w:val="0033365B"/>
    <w:rsid w:val="00333C4B"/>
    <w:rsid w:val="00333EDA"/>
    <w:rsid w:val="00333F34"/>
    <w:rsid w:val="00333FCC"/>
    <w:rsid w:val="003341F0"/>
    <w:rsid w:val="003344B6"/>
    <w:rsid w:val="003344E0"/>
    <w:rsid w:val="0033450C"/>
    <w:rsid w:val="00334623"/>
    <w:rsid w:val="00334683"/>
    <w:rsid w:val="003346CF"/>
    <w:rsid w:val="003348DB"/>
    <w:rsid w:val="00334C74"/>
    <w:rsid w:val="00334CE1"/>
    <w:rsid w:val="0033507C"/>
    <w:rsid w:val="0033516E"/>
    <w:rsid w:val="00335189"/>
    <w:rsid w:val="00335758"/>
    <w:rsid w:val="003357D9"/>
    <w:rsid w:val="00335A3C"/>
    <w:rsid w:val="00335EF0"/>
    <w:rsid w:val="0033607A"/>
    <w:rsid w:val="003360C3"/>
    <w:rsid w:val="003361A1"/>
    <w:rsid w:val="00336304"/>
    <w:rsid w:val="0033655D"/>
    <w:rsid w:val="00336802"/>
    <w:rsid w:val="003368F4"/>
    <w:rsid w:val="0033694E"/>
    <w:rsid w:val="00336ADC"/>
    <w:rsid w:val="00337015"/>
    <w:rsid w:val="00337323"/>
    <w:rsid w:val="00337392"/>
    <w:rsid w:val="00337729"/>
    <w:rsid w:val="003379C2"/>
    <w:rsid w:val="00337B39"/>
    <w:rsid w:val="00337B80"/>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7DA"/>
    <w:rsid w:val="00342A87"/>
    <w:rsid w:val="00342B86"/>
    <w:rsid w:val="00342B9A"/>
    <w:rsid w:val="0034301C"/>
    <w:rsid w:val="0034330F"/>
    <w:rsid w:val="00343365"/>
    <w:rsid w:val="00343415"/>
    <w:rsid w:val="0034367B"/>
    <w:rsid w:val="00343CCF"/>
    <w:rsid w:val="0034404B"/>
    <w:rsid w:val="00344390"/>
    <w:rsid w:val="003443F4"/>
    <w:rsid w:val="00344474"/>
    <w:rsid w:val="003444B3"/>
    <w:rsid w:val="003445C8"/>
    <w:rsid w:val="003445F2"/>
    <w:rsid w:val="0034474F"/>
    <w:rsid w:val="00344991"/>
    <w:rsid w:val="00344B48"/>
    <w:rsid w:val="00344E82"/>
    <w:rsid w:val="0034514B"/>
    <w:rsid w:val="003454BD"/>
    <w:rsid w:val="003458B5"/>
    <w:rsid w:val="00345ADA"/>
    <w:rsid w:val="00345D0D"/>
    <w:rsid w:val="00345DE3"/>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870"/>
    <w:rsid w:val="00347B11"/>
    <w:rsid w:val="00347D4A"/>
    <w:rsid w:val="003500A3"/>
    <w:rsid w:val="0035031F"/>
    <w:rsid w:val="003503B2"/>
    <w:rsid w:val="00350413"/>
    <w:rsid w:val="0035059A"/>
    <w:rsid w:val="00350602"/>
    <w:rsid w:val="0035064A"/>
    <w:rsid w:val="00350660"/>
    <w:rsid w:val="00350B21"/>
    <w:rsid w:val="00350BB8"/>
    <w:rsid w:val="0035108D"/>
    <w:rsid w:val="003511BB"/>
    <w:rsid w:val="00351221"/>
    <w:rsid w:val="003513D0"/>
    <w:rsid w:val="003515A0"/>
    <w:rsid w:val="003515A5"/>
    <w:rsid w:val="00351703"/>
    <w:rsid w:val="0035198C"/>
    <w:rsid w:val="00351ACF"/>
    <w:rsid w:val="00352024"/>
    <w:rsid w:val="00352028"/>
    <w:rsid w:val="003524A0"/>
    <w:rsid w:val="00352599"/>
    <w:rsid w:val="003525BE"/>
    <w:rsid w:val="003525C5"/>
    <w:rsid w:val="00352C76"/>
    <w:rsid w:val="00352EA8"/>
    <w:rsid w:val="003530C9"/>
    <w:rsid w:val="00353390"/>
    <w:rsid w:val="00353428"/>
    <w:rsid w:val="0035348E"/>
    <w:rsid w:val="00353704"/>
    <w:rsid w:val="003538FE"/>
    <w:rsid w:val="00353908"/>
    <w:rsid w:val="00353A06"/>
    <w:rsid w:val="00353A17"/>
    <w:rsid w:val="00353CFE"/>
    <w:rsid w:val="00353FA3"/>
    <w:rsid w:val="00354020"/>
    <w:rsid w:val="0035425A"/>
    <w:rsid w:val="00354346"/>
    <w:rsid w:val="003543C3"/>
    <w:rsid w:val="00354614"/>
    <w:rsid w:val="003547F6"/>
    <w:rsid w:val="0035483A"/>
    <w:rsid w:val="00354892"/>
    <w:rsid w:val="00354B99"/>
    <w:rsid w:val="00354DA1"/>
    <w:rsid w:val="00355129"/>
    <w:rsid w:val="00355237"/>
    <w:rsid w:val="0035536E"/>
    <w:rsid w:val="003553C7"/>
    <w:rsid w:val="00355745"/>
    <w:rsid w:val="003557CD"/>
    <w:rsid w:val="00355842"/>
    <w:rsid w:val="00355966"/>
    <w:rsid w:val="00355A54"/>
    <w:rsid w:val="00355DC2"/>
    <w:rsid w:val="003560CE"/>
    <w:rsid w:val="00356261"/>
    <w:rsid w:val="003563A0"/>
    <w:rsid w:val="0035652B"/>
    <w:rsid w:val="003566B0"/>
    <w:rsid w:val="0035670E"/>
    <w:rsid w:val="00356888"/>
    <w:rsid w:val="00356E4C"/>
    <w:rsid w:val="00356EE6"/>
    <w:rsid w:val="00356F69"/>
    <w:rsid w:val="003570DA"/>
    <w:rsid w:val="00357451"/>
    <w:rsid w:val="003575D8"/>
    <w:rsid w:val="00357670"/>
    <w:rsid w:val="003579A6"/>
    <w:rsid w:val="00357DC6"/>
    <w:rsid w:val="00360186"/>
    <w:rsid w:val="00360234"/>
    <w:rsid w:val="0036056A"/>
    <w:rsid w:val="003607DB"/>
    <w:rsid w:val="0036081A"/>
    <w:rsid w:val="003609C6"/>
    <w:rsid w:val="003609E2"/>
    <w:rsid w:val="00360DCB"/>
    <w:rsid w:val="00360FB2"/>
    <w:rsid w:val="0036117F"/>
    <w:rsid w:val="003611AF"/>
    <w:rsid w:val="00361462"/>
    <w:rsid w:val="00361559"/>
    <w:rsid w:val="003619E5"/>
    <w:rsid w:val="00361FB7"/>
    <w:rsid w:val="003620C0"/>
    <w:rsid w:val="00362276"/>
    <w:rsid w:val="00362559"/>
    <w:rsid w:val="0036265B"/>
    <w:rsid w:val="00362702"/>
    <w:rsid w:val="0036293C"/>
    <w:rsid w:val="00362E0F"/>
    <w:rsid w:val="00362E8E"/>
    <w:rsid w:val="00362ED4"/>
    <w:rsid w:val="00362EE9"/>
    <w:rsid w:val="00362F47"/>
    <w:rsid w:val="00363438"/>
    <w:rsid w:val="0036359C"/>
    <w:rsid w:val="003635CB"/>
    <w:rsid w:val="003636CA"/>
    <w:rsid w:val="00363959"/>
    <w:rsid w:val="00363BC9"/>
    <w:rsid w:val="00363CA6"/>
    <w:rsid w:val="00363EC3"/>
    <w:rsid w:val="0036400B"/>
    <w:rsid w:val="00364044"/>
    <w:rsid w:val="00364117"/>
    <w:rsid w:val="00364140"/>
    <w:rsid w:val="0036433B"/>
    <w:rsid w:val="003646A7"/>
    <w:rsid w:val="00364744"/>
    <w:rsid w:val="003648C0"/>
    <w:rsid w:val="003648F4"/>
    <w:rsid w:val="0036498D"/>
    <w:rsid w:val="00364A3E"/>
    <w:rsid w:val="00364CD3"/>
    <w:rsid w:val="00364E2E"/>
    <w:rsid w:val="00364FFB"/>
    <w:rsid w:val="0036513B"/>
    <w:rsid w:val="003653FE"/>
    <w:rsid w:val="0036567D"/>
    <w:rsid w:val="00365A01"/>
    <w:rsid w:val="00365D05"/>
    <w:rsid w:val="00365DAB"/>
    <w:rsid w:val="00365E4F"/>
    <w:rsid w:val="00366010"/>
    <w:rsid w:val="003662B3"/>
    <w:rsid w:val="00366316"/>
    <w:rsid w:val="0036670F"/>
    <w:rsid w:val="00366711"/>
    <w:rsid w:val="00366997"/>
    <w:rsid w:val="00366E79"/>
    <w:rsid w:val="00366FF7"/>
    <w:rsid w:val="0036795D"/>
    <w:rsid w:val="00367A61"/>
    <w:rsid w:val="00367B22"/>
    <w:rsid w:val="0037054C"/>
    <w:rsid w:val="003705CE"/>
    <w:rsid w:val="00370B44"/>
    <w:rsid w:val="00371329"/>
    <w:rsid w:val="003714A2"/>
    <w:rsid w:val="00371519"/>
    <w:rsid w:val="0037184D"/>
    <w:rsid w:val="0037225D"/>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B53"/>
    <w:rsid w:val="00374E69"/>
    <w:rsid w:val="00374E89"/>
    <w:rsid w:val="00374F70"/>
    <w:rsid w:val="00375008"/>
    <w:rsid w:val="003750D9"/>
    <w:rsid w:val="00375153"/>
    <w:rsid w:val="00375325"/>
    <w:rsid w:val="00375478"/>
    <w:rsid w:val="00375B64"/>
    <w:rsid w:val="00375CBF"/>
    <w:rsid w:val="00375D03"/>
    <w:rsid w:val="00375EA1"/>
    <w:rsid w:val="00375F78"/>
    <w:rsid w:val="00376172"/>
    <w:rsid w:val="00376439"/>
    <w:rsid w:val="003765BC"/>
    <w:rsid w:val="00376B87"/>
    <w:rsid w:val="00376F6C"/>
    <w:rsid w:val="0037705A"/>
    <w:rsid w:val="003776A2"/>
    <w:rsid w:val="0037791A"/>
    <w:rsid w:val="00377A6E"/>
    <w:rsid w:val="00377C1C"/>
    <w:rsid w:val="00377D2A"/>
    <w:rsid w:val="00380152"/>
    <w:rsid w:val="00380518"/>
    <w:rsid w:val="00380A0E"/>
    <w:rsid w:val="00380B9A"/>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3E3"/>
    <w:rsid w:val="00383878"/>
    <w:rsid w:val="003838AF"/>
    <w:rsid w:val="003838E8"/>
    <w:rsid w:val="00383B64"/>
    <w:rsid w:val="00383F32"/>
    <w:rsid w:val="00383F7F"/>
    <w:rsid w:val="003841A5"/>
    <w:rsid w:val="00384B90"/>
    <w:rsid w:val="00385C52"/>
    <w:rsid w:val="00385D02"/>
    <w:rsid w:val="00385D29"/>
    <w:rsid w:val="00385DCD"/>
    <w:rsid w:val="00385E60"/>
    <w:rsid w:val="00386169"/>
    <w:rsid w:val="00386251"/>
    <w:rsid w:val="003862D8"/>
    <w:rsid w:val="003865EA"/>
    <w:rsid w:val="0038672D"/>
    <w:rsid w:val="003870AC"/>
    <w:rsid w:val="00387A96"/>
    <w:rsid w:val="00387D41"/>
    <w:rsid w:val="00387EEB"/>
    <w:rsid w:val="00387F9A"/>
    <w:rsid w:val="0039022A"/>
    <w:rsid w:val="00390671"/>
    <w:rsid w:val="003908C6"/>
    <w:rsid w:val="003912D8"/>
    <w:rsid w:val="003913E6"/>
    <w:rsid w:val="0039149D"/>
    <w:rsid w:val="00391610"/>
    <w:rsid w:val="00391702"/>
    <w:rsid w:val="00391792"/>
    <w:rsid w:val="00391D57"/>
    <w:rsid w:val="00391E6A"/>
    <w:rsid w:val="00391F19"/>
    <w:rsid w:val="00391F88"/>
    <w:rsid w:val="00391FE1"/>
    <w:rsid w:val="00392508"/>
    <w:rsid w:val="0039259A"/>
    <w:rsid w:val="003927B3"/>
    <w:rsid w:val="0039289B"/>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4D"/>
    <w:rsid w:val="00394AA8"/>
    <w:rsid w:val="00394B3C"/>
    <w:rsid w:val="00394B79"/>
    <w:rsid w:val="00394B96"/>
    <w:rsid w:val="00394DCD"/>
    <w:rsid w:val="00394ED7"/>
    <w:rsid w:val="00395076"/>
    <w:rsid w:val="003950A8"/>
    <w:rsid w:val="00395225"/>
    <w:rsid w:val="003952D7"/>
    <w:rsid w:val="0039539F"/>
    <w:rsid w:val="00395558"/>
    <w:rsid w:val="0039575A"/>
    <w:rsid w:val="00395B3E"/>
    <w:rsid w:val="00395CB8"/>
    <w:rsid w:val="0039604C"/>
    <w:rsid w:val="00396093"/>
    <w:rsid w:val="003960C2"/>
    <w:rsid w:val="003963AF"/>
    <w:rsid w:val="0039657D"/>
    <w:rsid w:val="00396A4C"/>
    <w:rsid w:val="00396B6E"/>
    <w:rsid w:val="00396CE2"/>
    <w:rsid w:val="00396E15"/>
    <w:rsid w:val="00396E70"/>
    <w:rsid w:val="003974FB"/>
    <w:rsid w:val="003978C3"/>
    <w:rsid w:val="00397D92"/>
    <w:rsid w:val="003A023A"/>
    <w:rsid w:val="003A087B"/>
    <w:rsid w:val="003A0C48"/>
    <w:rsid w:val="003A0C64"/>
    <w:rsid w:val="003A0CAA"/>
    <w:rsid w:val="003A10CB"/>
    <w:rsid w:val="003A11A0"/>
    <w:rsid w:val="003A14B9"/>
    <w:rsid w:val="003A1509"/>
    <w:rsid w:val="003A18A7"/>
    <w:rsid w:val="003A1E23"/>
    <w:rsid w:val="003A1E77"/>
    <w:rsid w:val="003A1FAD"/>
    <w:rsid w:val="003A202A"/>
    <w:rsid w:val="003A20BC"/>
    <w:rsid w:val="003A2357"/>
    <w:rsid w:val="003A23FE"/>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87"/>
    <w:rsid w:val="003A4AA5"/>
    <w:rsid w:val="003A4B09"/>
    <w:rsid w:val="003A4C9E"/>
    <w:rsid w:val="003A4DC4"/>
    <w:rsid w:val="003A4DDF"/>
    <w:rsid w:val="003A4F06"/>
    <w:rsid w:val="003A4FC3"/>
    <w:rsid w:val="003A4FED"/>
    <w:rsid w:val="003A5379"/>
    <w:rsid w:val="003A53C8"/>
    <w:rsid w:val="003A55BD"/>
    <w:rsid w:val="003A5614"/>
    <w:rsid w:val="003A5636"/>
    <w:rsid w:val="003A5673"/>
    <w:rsid w:val="003A58CF"/>
    <w:rsid w:val="003A5B54"/>
    <w:rsid w:val="003A5C19"/>
    <w:rsid w:val="003A5CA8"/>
    <w:rsid w:val="003A5E17"/>
    <w:rsid w:val="003A5E99"/>
    <w:rsid w:val="003A5F21"/>
    <w:rsid w:val="003A61BA"/>
    <w:rsid w:val="003A63FC"/>
    <w:rsid w:val="003A6512"/>
    <w:rsid w:val="003A670B"/>
    <w:rsid w:val="003A67DC"/>
    <w:rsid w:val="003A68A0"/>
    <w:rsid w:val="003A6AFD"/>
    <w:rsid w:val="003A6BD0"/>
    <w:rsid w:val="003A6E72"/>
    <w:rsid w:val="003A6FBA"/>
    <w:rsid w:val="003A706E"/>
    <w:rsid w:val="003A707D"/>
    <w:rsid w:val="003A70C9"/>
    <w:rsid w:val="003A72CD"/>
    <w:rsid w:val="003A783C"/>
    <w:rsid w:val="003A794F"/>
    <w:rsid w:val="003B0669"/>
    <w:rsid w:val="003B078D"/>
    <w:rsid w:val="003B0A57"/>
    <w:rsid w:val="003B0C62"/>
    <w:rsid w:val="003B0D0D"/>
    <w:rsid w:val="003B0EE5"/>
    <w:rsid w:val="003B0F54"/>
    <w:rsid w:val="003B0FE0"/>
    <w:rsid w:val="003B1073"/>
    <w:rsid w:val="003B10ED"/>
    <w:rsid w:val="003B1679"/>
    <w:rsid w:val="003B1753"/>
    <w:rsid w:val="003B19D7"/>
    <w:rsid w:val="003B1A4B"/>
    <w:rsid w:val="003B1BDF"/>
    <w:rsid w:val="003B1E8A"/>
    <w:rsid w:val="003B1F95"/>
    <w:rsid w:val="003B2005"/>
    <w:rsid w:val="003B2101"/>
    <w:rsid w:val="003B224D"/>
    <w:rsid w:val="003B2267"/>
    <w:rsid w:val="003B2787"/>
    <w:rsid w:val="003B28B8"/>
    <w:rsid w:val="003B2F6D"/>
    <w:rsid w:val="003B3006"/>
    <w:rsid w:val="003B3071"/>
    <w:rsid w:val="003B31B3"/>
    <w:rsid w:val="003B344F"/>
    <w:rsid w:val="003B3751"/>
    <w:rsid w:val="003B3A8F"/>
    <w:rsid w:val="003B3B24"/>
    <w:rsid w:val="003B3DE8"/>
    <w:rsid w:val="003B4494"/>
    <w:rsid w:val="003B4564"/>
    <w:rsid w:val="003B46B0"/>
    <w:rsid w:val="003B4912"/>
    <w:rsid w:val="003B4B88"/>
    <w:rsid w:val="003B4C34"/>
    <w:rsid w:val="003B501C"/>
    <w:rsid w:val="003B51AA"/>
    <w:rsid w:val="003B569E"/>
    <w:rsid w:val="003B58AD"/>
    <w:rsid w:val="003B5B0D"/>
    <w:rsid w:val="003B5F01"/>
    <w:rsid w:val="003B67A4"/>
    <w:rsid w:val="003B67F4"/>
    <w:rsid w:val="003B6883"/>
    <w:rsid w:val="003B69E9"/>
    <w:rsid w:val="003B6CD5"/>
    <w:rsid w:val="003B6E4C"/>
    <w:rsid w:val="003B6F94"/>
    <w:rsid w:val="003B71C4"/>
    <w:rsid w:val="003B71E9"/>
    <w:rsid w:val="003B7205"/>
    <w:rsid w:val="003B7491"/>
    <w:rsid w:val="003B79B5"/>
    <w:rsid w:val="003B79BA"/>
    <w:rsid w:val="003B7A2F"/>
    <w:rsid w:val="003B7A3B"/>
    <w:rsid w:val="003B7B79"/>
    <w:rsid w:val="003B7E1B"/>
    <w:rsid w:val="003C0033"/>
    <w:rsid w:val="003C0341"/>
    <w:rsid w:val="003C068F"/>
    <w:rsid w:val="003C0A5A"/>
    <w:rsid w:val="003C0C92"/>
    <w:rsid w:val="003C0CBE"/>
    <w:rsid w:val="003C0E92"/>
    <w:rsid w:val="003C120B"/>
    <w:rsid w:val="003C1258"/>
    <w:rsid w:val="003C150A"/>
    <w:rsid w:val="003C1A9D"/>
    <w:rsid w:val="003C1DE4"/>
    <w:rsid w:val="003C213A"/>
    <w:rsid w:val="003C220F"/>
    <w:rsid w:val="003C22FB"/>
    <w:rsid w:val="003C2459"/>
    <w:rsid w:val="003C25AE"/>
    <w:rsid w:val="003C2632"/>
    <w:rsid w:val="003C2667"/>
    <w:rsid w:val="003C29B3"/>
    <w:rsid w:val="003C2B3E"/>
    <w:rsid w:val="003C2F2C"/>
    <w:rsid w:val="003C2F46"/>
    <w:rsid w:val="003C31D4"/>
    <w:rsid w:val="003C339D"/>
    <w:rsid w:val="003C34C0"/>
    <w:rsid w:val="003C3843"/>
    <w:rsid w:val="003C3878"/>
    <w:rsid w:val="003C3924"/>
    <w:rsid w:val="003C411B"/>
    <w:rsid w:val="003C41C6"/>
    <w:rsid w:val="003C438B"/>
    <w:rsid w:val="003C451C"/>
    <w:rsid w:val="003C470C"/>
    <w:rsid w:val="003C4931"/>
    <w:rsid w:val="003C4A02"/>
    <w:rsid w:val="003C4CBB"/>
    <w:rsid w:val="003C4D87"/>
    <w:rsid w:val="003C4FF7"/>
    <w:rsid w:val="003C539C"/>
    <w:rsid w:val="003C56E9"/>
    <w:rsid w:val="003C5DE3"/>
    <w:rsid w:val="003C5E77"/>
    <w:rsid w:val="003C5E7D"/>
    <w:rsid w:val="003C6234"/>
    <w:rsid w:val="003C6660"/>
    <w:rsid w:val="003C6685"/>
    <w:rsid w:val="003C6747"/>
    <w:rsid w:val="003C6792"/>
    <w:rsid w:val="003C67A6"/>
    <w:rsid w:val="003C6A8B"/>
    <w:rsid w:val="003C6AA3"/>
    <w:rsid w:val="003C6F6F"/>
    <w:rsid w:val="003C6F86"/>
    <w:rsid w:val="003C6FFD"/>
    <w:rsid w:val="003C7295"/>
    <w:rsid w:val="003C740E"/>
    <w:rsid w:val="003C7C95"/>
    <w:rsid w:val="003D009F"/>
    <w:rsid w:val="003D0387"/>
    <w:rsid w:val="003D0389"/>
    <w:rsid w:val="003D0542"/>
    <w:rsid w:val="003D07BB"/>
    <w:rsid w:val="003D0863"/>
    <w:rsid w:val="003D08E6"/>
    <w:rsid w:val="003D0AC6"/>
    <w:rsid w:val="003D0E69"/>
    <w:rsid w:val="003D0F08"/>
    <w:rsid w:val="003D0F14"/>
    <w:rsid w:val="003D0F36"/>
    <w:rsid w:val="003D1018"/>
    <w:rsid w:val="003D1157"/>
    <w:rsid w:val="003D126D"/>
    <w:rsid w:val="003D12B9"/>
    <w:rsid w:val="003D1662"/>
    <w:rsid w:val="003D17DE"/>
    <w:rsid w:val="003D1D5D"/>
    <w:rsid w:val="003D1E22"/>
    <w:rsid w:val="003D1E9A"/>
    <w:rsid w:val="003D2221"/>
    <w:rsid w:val="003D225F"/>
    <w:rsid w:val="003D2510"/>
    <w:rsid w:val="003D2561"/>
    <w:rsid w:val="003D26DD"/>
    <w:rsid w:val="003D29DE"/>
    <w:rsid w:val="003D2AAC"/>
    <w:rsid w:val="003D2B20"/>
    <w:rsid w:val="003D2EB3"/>
    <w:rsid w:val="003D335C"/>
    <w:rsid w:val="003D3586"/>
    <w:rsid w:val="003D35F8"/>
    <w:rsid w:val="003D36CD"/>
    <w:rsid w:val="003D3B22"/>
    <w:rsid w:val="003D3F92"/>
    <w:rsid w:val="003D4634"/>
    <w:rsid w:val="003D4848"/>
    <w:rsid w:val="003D4C0C"/>
    <w:rsid w:val="003D4F8E"/>
    <w:rsid w:val="003D5297"/>
    <w:rsid w:val="003D54A9"/>
    <w:rsid w:val="003D55C0"/>
    <w:rsid w:val="003D55D3"/>
    <w:rsid w:val="003D5750"/>
    <w:rsid w:val="003D5799"/>
    <w:rsid w:val="003D5C1F"/>
    <w:rsid w:val="003D5CA5"/>
    <w:rsid w:val="003D5DBC"/>
    <w:rsid w:val="003D5EB9"/>
    <w:rsid w:val="003D64AD"/>
    <w:rsid w:val="003D65FD"/>
    <w:rsid w:val="003D6AA7"/>
    <w:rsid w:val="003D6D18"/>
    <w:rsid w:val="003D6D1F"/>
    <w:rsid w:val="003D6F15"/>
    <w:rsid w:val="003D732C"/>
    <w:rsid w:val="003D73A5"/>
    <w:rsid w:val="003D7437"/>
    <w:rsid w:val="003D79B6"/>
    <w:rsid w:val="003D79EB"/>
    <w:rsid w:val="003D7BC5"/>
    <w:rsid w:val="003D7C4A"/>
    <w:rsid w:val="003E00A4"/>
    <w:rsid w:val="003E047D"/>
    <w:rsid w:val="003E0592"/>
    <w:rsid w:val="003E06D7"/>
    <w:rsid w:val="003E0B43"/>
    <w:rsid w:val="003E0BE5"/>
    <w:rsid w:val="003E0EA6"/>
    <w:rsid w:val="003E12E5"/>
    <w:rsid w:val="003E1558"/>
    <w:rsid w:val="003E163B"/>
    <w:rsid w:val="003E1764"/>
    <w:rsid w:val="003E1C87"/>
    <w:rsid w:val="003E1CA2"/>
    <w:rsid w:val="003E1ECE"/>
    <w:rsid w:val="003E25E3"/>
    <w:rsid w:val="003E261B"/>
    <w:rsid w:val="003E283B"/>
    <w:rsid w:val="003E2DB2"/>
    <w:rsid w:val="003E2F62"/>
    <w:rsid w:val="003E3195"/>
    <w:rsid w:val="003E3295"/>
    <w:rsid w:val="003E3423"/>
    <w:rsid w:val="003E35A4"/>
    <w:rsid w:val="003E38F4"/>
    <w:rsid w:val="003E3BA1"/>
    <w:rsid w:val="003E3C0D"/>
    <w:rsid w:val="003E3C22"/>
    <w:rsid w:val="003E3CF5"/>
    <w:rsid w:val="003E3FCA"/>
    <w:rsid w:val="003E46DF"/>
    <w:rsid w:val="003E4728"/>
    <w:rsid w:val="003E4734"/>
    <w:rsid w:val="003E48BD"/>
    <w:rsid w:val="003E4A39"/>
    <w:rsid w:val="003E4AA1"/>
    <w:rsid w:val="003E4DC3"/>
    <w:rsid w:val="003E5258"/>
    <w:rsid w:val="003E554B"/>
    <w:rsid w:val="003E562B"/>
    <w:rsid w:val="003E5905"/>
    <w:rsid w:val="003E5A6A"/>
    <w:rsid w:val="003E5AB6"/>
    <w:rsid w:val="003E5BAE"/>
    <w:rsid w:val="003E5F03"/>
    <w:rsid w:val="003E626A"/>
    <w:rsid w:val="003E645B"/>
    <w:rsid w:val="003E64C9"/>
    <w:rsid w:val="003E6732"/>
    <w:rsid w:val="003E6793"/>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8C"/>
    <w:rsid w:val="003E7BED"/>
    <w:rsid w:val="003E7D0B"/>
    <w:rsid w:val="003E7EF8"/>
    <w:rsid w:val="003E7FB9"/>
    <w:rsid w:val="003F0269"/>
    <w:rsid w:val="003F026C"/>
    <w:rsid w:val="003F0275"/>
    <w:rsid w:val="003F02B7"/>
    <w:rsid w:val="003F036F"/>
    <w:rsid w:val="003F03E5"/>
    <w:rsid w:val="003F0491"/>
    <w:rsid w:val="003F05C2"/>
    <w:rsid w:val="003F0764"/>
    <w:rsid w:val="003F0860"/>
    <w:rsid w:val="003F0C8D"/>
    <w:rsid w:val="003F0D55"/>
    <w:rsid w:val="003F0DBF"/>
    <w:rsid w:val="003F115C"/>
    <w:rsid w:val="003F1831"/>
    <w:rsid w:val="003F188C"/>
    <w:rsid w:val="003F18C5"/>
    <w:rsid w:val="003F1D4F"/>
    <w:rsid w:val="003F1E4E"/>
    <w:rsid w:val="003F2E61"/>
    <w:rsid w:val="003F2EAA"/>
    <w:rsid w:val="003F32A6"/>
    <w:rsid w:val="003F34D3"/>
    <w:rsid w:val="003F371A"/>
    <w:rsid w:val="003F373A"/>
    <w:rsid w:val="003F37AA"/>
    <w:rsid w:val="003F3AEE"/>
    <w:rsid w:val="003F3E4A"/>
    <w:rsid w:val="003F3FA0"/>
    <w:rsid w:val="003F3FA4"/>
    <w:rsid w:val="003F42C5"/>
    <w:rsid w:val="003F43B2"/>
    <w:rsid w:val="003F448F"/>
    <w:rsid w:val="003F45F6"/>
    <w:rsid w:val="003F4838"/>
    <w:rsid w:val="003F4976"/>
    <w:rsid w:val="003F4B3E"/>
    <w:rsid w:val="003F4B90"/>
    <w:rsid w:val="003F4C00"/>
    <w:rsid w:val="003F5291"/>
    <w:rsid w:val="003F52A3"/>
    <w:rsid w:val="003F5606"/>
    <w:rsid w:val="003F5668"/>
    <w:rsid w:val="003F5BB7"/>
    <w:rsid w:val="003F5C58"/>
    <w:rsid w:val="003F6352"/>
    <w:rsid w:val="003F636D"/>
    <w:rsid w:val="003F6462"/>
    <w:rsid w:val="003F64C1"/>
    <w:rsid w:val="003F6912"/>
    <w:rsid w:val="003F6B23"/>
    <w:rsid w:val="003F6BF3"/>
    <w:rsid w:val="003F6E69"/>
    <w:rsid w:val="003F70A4"/>
    <w:rsid w:val="003F70FD"/>
    <w:rsid w:val="003F718E"/>
    <w:rsid w:val="003F7250"/>
    <w:rsid w:val="003F7499"/>
    <w:rsid w:val="003F74E0"/>
    <w:rsid w:val="003F7800"/>
    <w:rsid w:val="003F7F64"/>
    <w:rsid w:val="00400017"/>
    <w:rsid w:val="0040026B"/>
    <w:rsid w:val="004003FE"/>
    <w:rsid w:val="00400522"/>
    <w:rsid w:val="0040066F"/>
    <w:rsid w:val="00400864"/>
    <w:rsid w:val="00401002"/>
    <w:rsid w:val="00401119"/>
    <w:rsid w:val="004013D8"/>
    <w:rsid w:val="00401773"/>
    <w:rsid w:val="004017CA"/>
    <w:rsid w:val="00401C1D"/>
    <w:rsid w:val="00401D50"/>
    <w:rsid w:val="00401EB7"/>
    <w:rsid w:val="00402035"/>
    <w:rsid w:val="004020FB"/>
    <w:rsid w:val="0040222A"/>
    <w:rsid w:val="00402418"/>
    <w:rsid w:val="0040248E"/>
    <w:rsid w:val="00402678"/>
    <w:rsid w:val="0040271E"/>
    <w:rsid w:val="004027DE"/>
    <w:rsid w:val="00402D31"/>
    <w:rsid w:val="00402DA3"/>
    <w:rsid w:val="00402EF5"/>
    <w:rsid w:val="00402F27"/>
    <w:rsid w:val="0040301E"/>
    <w:rsid w:val="0040322B"/>
    <w:rsid w:val="004032DA"/>
    <w:rsid w:val="004035E0"/>
    <w:rsid w:val="004036B0"/>
    <w:rsid w:val="004039CB"/>
    <w:rsid w:val="00403A80"/>
    <w:rsid w:val="00403AC1"/>
    <w:rsid w:val="00403D5E"/>
    <w:rsid w:val="00403EB1"/>
    <w:rsid w:val="00403EE2"/>
    <w:rsid w:val="00404010"/>
    <w:rsid w:val="004040BE"/>
    <w:rsid w:val="004040C2"/>
    <w:rsid w:val="004041DE"/>
    <w:rsid w:val="00404217"/>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32"/>
    <w:rsid w:val="0040689F"/>
    <w:rsid w:val="00406C28"/>
    <w:rsid w:val="00406C80"/>
    <w:rsid w:val="004070CE"/>
    <w:rsid w:val="00407C79"/>
    <w:rsid w:val="00407CA2"/>
    <w:rsid w:val="00407DC1"/>
    <w:rsid w:val="004105E9"/>
    <w:rsid w:val="00410615"/>
    <w:rsid w:val="00410805"/>
    <w:rsid w:val="00410D7B"/>
    <w:rsid w:val="00410DA3"/>
    <w:rsid w:val="00410DA7"/>
    <w:rsid w:val="00410E66"/>
    <w:rsid w:val="00411031"/>
    <w:rsid w:val="00411301"/>
    <w:rsid w:val="00411334"/>
    <w:rsid w:val="0041136E"/>
    <w:rsid w:val="00411511"/>
    <w:rsid w:val="004115CD"/>
    <w:rsid w:val="00411802"/>
    <w:rsid w:val="00411B31"/>
    <w:rsid w:val="00411B74"/>
    <w:rsid w:val="00412024"/>
    <w:rsid w:val="00412422"/>
    <w:rsid w:val="00412641"/>
    <w:rsid w:val="00412BE2"/>
    <w:rsid w:val="00413EB3"/>
    <w:rsid w:val="00413F43"/>
    <w:rsid w:val="0041427B"/>
    <w:rsid w:val="00414412"/>
    <w:rsid w:val="00414483"/>
    <w:rsid w:val="004145D0"/>
    <w:rsid w:val="0041461D"/>
    <w:rsid w:val="00414735"/>
    <w:rsid w:val="00414CE3"/>
    <w:rsid w:val="00415094"/>
    <w:rsid w:val="004155CA"/>
    <w:rsid w:val="00415A35"/>
    <w:rsid w:val="00415AD1"/>
    <w:rsid w:val="00415B4F"/>
    <w:rsid w:val="00415CAD"/>
    <w:rsid w:val="00415D46"/>
    <w:rsid w:val="00415D57"/>
    <w:rsid w:val="00415D82"/>
    <w:rsid w:val="00416018"/>
    <w:rsid w:val="00416024"/>
    <w:rsid w:val="00416205"/>
    <w:rsid w:val="0041626E"/>
    <w:rsid w:val="0041627F"/>
    <w:rsid w:val="004163ED"/>
    <w:rsid w:val="00416425"/>
    <w:rsid w:val="004165BB"/>
    <w:rsid w:val="00416623"/>
    <w:rsid w:val="00416A63"/>
    <w:rsid w:val="00416B4E"/>
    <w:rsid w:val="00416BCD"/>
    <w:rsid w:val="0041706C"/>
    <w:rsid w:val="004171C7"/>
    <w:rsid w:val="004172EE"/>
    <w:rsid w:val="00417324"/>
    <w:rsid w:val="00417328"/>
    <w:rsid w:val="00417514"/>
    <w:rsid w:val="004175E2"/>
    <w:rsid w:val="00417808"/>
    <w:rsid w:val="00417899"/>
    <w:rsid w:val="004178E3"/>
    <w:rsid w:val="004179AE"/>
    <w:rsid w:val="00417A13"/>
    <w:rsid w:val="00417B2A"/>
    <w:rsid w:val="0042002D"/>
    <w:rsid w:val="004200B8"/>
    <w:rsid w:val="004202A3"/>
    <w:rsid w:val="004203EB"/>
    <w:rsid w:val="00420422"/>
    <w:rsid w:val="00420429"/>
    <w:rsid w:val="0042046E"/>
    <w:rsid w:val="004206D4"/>
    <w:rsid w:val="004207CB"/>
    <w:rsid w:val="00420E63"/>
    <w:rsid w:val="00420ED4"/>
    <w:rsid w:val="0042102D"/>
    <w:rsid w:val="004211B8"/>
    <w:rsid w:val="0042131F"/>
    <w:rsid w:val="00421385"/>
    <w:rsid w:val="004213E5"/>
    <w:rsid w:val="00421531"/>
    <w:rsid w:val="0042155E"/>
    <w:rsid w:val="00421729"/>
    <w:rsid w:val="00421A5D"/>
    <w:rsid w:val="00421AC3"/>
    <w:rsid w:val="00421B38"/>
    <w:rsid w:val="00421C5C"/>
    <w:rsid w:val="00421C9A"/>
    <w:rsid w:val="00421ED5"/>
    <w:rsid w:val="0042210C"/>
    <w:rsid w:val="00422354"/>
    <w:rsid w:val="00422500"/>
    <w:rsid w:val="0042254A"/>
    <w:rsid w:val="004225EC"/>
    <w:rsid w:val="00422919"/>
    <w:rsid w:val="00422949"/>
    <w:rsid w:val="00422B93"/>
    <w:rsid w:val="004231EB"/>
    <w:rsid w:val="0042329A"/>
    <w:rsid w:val="0042346D"/>
    <w:rsid w:val="0042348E"/>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35C"/>
    <w:rsid w:val="00425483"/>
    <w:rsid w:val="0042550E"/>
    <w:rsid w:val="00425D41"/>
    <w:rsid w:val="00425DDF"/>
    <w:rsid w:val="00425EE1"/>
    <w:rsid w:val="00425F46"/>
    <w:rsid w:val="00425FF6"/>
    <w:rsid w:val="00426145"/>
    <w:rsid w:val="004263EC"/>
    <w:rsid w:val="004264A7"/>
    <w:rsid w:val="004266E0"/>
    <w:rsid w:val="00426732"/>
    <w:rsid w:val="004270F6"/>
    <w:rsid w:val="004276B3"/>
    <w:rsid w:val="00427864"/>
    <w:rsid w:val="0042788D"/>
    <w:rsid w:val="00427C30"/>
    <w:rsid w:val="00427CAC"/>
    <w:rsid w:val="00427D14"/>
    <w:rsid w:val="00430495"/>
    <w:rsid w:val="0043056F"/>
    <w:rsid w:val="00430584"/>
    <w:rsid w:val="00430587"/>
    <w:rsid w:val="004307A4"/>
    <w:rsid w:val="0043085C"/>
    <w:rsid w:val="00430C11"/>
    <w:rsid w:val="00430C7C"/>
    <w:rsid w:val="00430C9F"/>
    <w:rsid w:val="00430FA1"/>
    <w:rsid w:val="00430FEC"/>
    <w:rsid w:val="00431046"/>
    <w:rsid w:val="004311B0"/>
    <w:rsid w:val="00431659"/>
    <w:rsid w:val="0043171F"/>
    <w:rsid w:val="00431801"/>
    <w:rsid w:val="0043201F"/>
    <w:rsid w:val="0043206C"/>
    <w:rsid w:val="00432086"/>
    <w:rsid w:val="00432210"/>
    <w:rsid w:val="004326D8"/>
    <w:rsid w:val="0043272B"/>
    <w:rsid w:val="00432947"/>
    <w:rsid w:val="00432AFF"/>
    <w:rsid w:val="004332A1"/>
    <w:rsid w:val="004332AF"/>
    <w:rsid w:val="00433431"/>
    <w:rsid w:val="0043384A"/>
    <w:rsid w:val="00433ADD"/>
    <w:rsid w:val="00433CE7"/>
    <w:rsid w:val="00433D2A"/>
    <w:rsid w:val="00433D59"/>
    <w:rsid w:val="00433E5D"/>
    <w:rsid w:val="00433F18"/>
    <w:rsid w:val="004341FC"/>
    <w:rsid w:val="00434219"/>
    <w:rsid w:val="00434534"/>
    <w:rsid w:val="0043459E"/>
    <w:rsid w:val="00434751"/>
    <w:rsid w:val="00434839"/>
    <w:rsid w:val="0043493E"/>
    <w:rsid w:val="004349DF"/>
    <w:rsid w:val="00434B59"/>
    <w:rsid w:val="00434CDE"/>
    <w:rsid w:val="00434DEA"/>
    <w:rsid w:val="00434E99"/>
    <w:rsid w:val="00434FA4"/>
    <w:rsid w:val="00435139"/>
    <w:rsid w:val="00435270"/>
    <w:rsid w:val="00435388"/>
    <w:rsid w:val="00435501"/>
    <w:rsid w:val="00435506"/>
    <w:rsid w:val="004356AA"/>
    <w:rsid w:val="00435741"/>
    <w:rsid w:val="0043583B"/>
    <w:rsid w:val="00435E05"/>
    <w:rsid w:val="00435F22"/>
    <w:rsid w:val="00435F43"/>
    <w:rsid w:val="00435FB9"/>
    <w:rsid w:val="004360EC"/>
    <w:rsid w:val="00436477"/>
    <w:rsid w:val="00436625"/>
    <w:rsid w:val="0043673D"/>
    <w:rsid w:val="004369AD"/>
    <w:rsid w:val="00436A61"/>
    <w:rsid w:val="00436AEF"/>
    <w:rsid w:val="00436BCA"/>
    <w:rsid w:val="00436E51"/>
    <w:rsid w:val="00437238"/>
    <w:rsid w:val="00437260"/>
    <w:rsid w:val="00437377"/>
    <w:rsid w:val="00437762"/>
    <w:rsid w:val="0043777E"/>
    <w:rsid w:val="0043789C"/>
    <w:rsid w:val="00437F5D"/>
    <w:rsid w:val="004400B2"/>
    <w:rsid w:val="00440483"/>
    <w:rsid w:val="004404DE"/>
    <w:rsid w:val="0044051A"/>
    <w:rsid w:val="004405DC"/>
    <w:rsid w:val="004406AD"/>
    <w:rsid w:val="004407F1"/>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68C"/>
    <w:rsid w:val="00442C1E"/>
    <w:rsid w:val="00442F01"/>
    <w:rsid w:val="00442F06"/>
    <w:rsid w:val="00442F4E"/>
    <w:rsid w:val="00442FBD"/>
    <w:rsid w:val="0044302E"/>
    <w:rsid w:val="00443462"/>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918"/>
    <w:rsid w:val="00445EE0"/>
    <w:rsid w:val="00445F85"/>
    <w:rsid w:val="00446396"/>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439"/>
    <w:rsid w:val="00450523"/>
    <w:rsid w:val="004505B8"/>
    <w:rsid w:val="0045086D"/>
    <w:rsid w:val="00450C04"/>
    <w:rsid w:val="00450C5D"/>
    <w:rsid w:val="00451080"/>
    <w:rsid w:val="004510F5"/>
    <w:rsid w:val="004518B0"/>
    <w:rsid w:val="004518BC"/>
    <w:rsid w:val="00451A7A"/>
    <w:rsid w:val="0045218C"/>
    <w:rsid w:val="00452241"/>
    <w:rsid w:val="00452891"/>
    <w:rsid w:val="00452A8E"/>
    <w:rsid w:val="00452AA6"/>
    <w:rsid w:val="004530F3"/>
    <w:rsid w:val="00453253"/>
    <w:rsid w:val="0045368E"/>
    <w:rsid w:val="004537AF"/>
    <w:rsid w:val="00453821"/>
    <w:rsid w:val="004538B7"/>
    <w:rsid w:val="004538EC"/>
    <w:rsid w:val="004539DC"/>
    <w:rsid w:val="00453BE6"/>
    <w:rsid w:val="00453E6D"/>
    <w:rsid w:val="00454239"/>
    <w:rsid w:val="00454353"/>
    <w:rsid w:val="0045437B"/>
    <w:rsid w:val="00454681"/>
    <w:rsid w:val="004548C8"/>
    <w:rsid w:val="00454918"/>
    <w:rsid w:val="00454926"/>
    <w:rsid w:val="00454EF5"/>
    <w:rsid w:val="00454F08"/>
    <w:rsid w:val="0045502D"/>
    <w:rsid w:val="0045525A"/>
    <w:rsid w:val="00455867"/>
    <w:rsid w:val="0045587C"/>
    <w:rsid w:val="00455C59"/>
    <w:rsid w:val="00455DCC"/>
    <w:rsid w:val="0045602D"/>
    <w:rsid w:val="004565E4"/>
    <w:rsid w:val="004566DF"/>
    <w:rsid w:val="0045672D"/>
    <w:rsid w:val="00456855"/>
    <w:rsid w:val="00456B21"/>
    <w:rsid w:val="00456F68"/>
    <w:rsid w:val="00457091"/>
    <w:rsid w:val="004572FA"/>
    <w:rsid w:val="00457355"/>
    <w:rsid w:val="004573D4"/>
    <w:rsid w:val="0045767A"/>
    <w:rsid w:val="00457926"/>
    <w:rsid w:val="00457A1F"/>
    <w:rsid w:val="00457DB6"/>
    <w:rsid w:val="00457E6A"/>
    <w:rsid w:val="00457FF1"/>
    <w:rsid w:val="004603E4"/>
    <w:rsid w:val="00460482"/>
    <w:rsid w:val="00460CB5"/>
    <w:rsid w:val="0046109B"/>
    <w:rsid w:val="00461106"/>
    <w:rsid w:val="00461193"/>
    <w:rsid w:val="004611DD"/>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3ECE"/>
    <w:rsid w:val="00464683"/>
    <w:rsid w:val="004646B8"/>
    <w:rsid w:val="00464760"/>
    <w:rsid w:val="00464797"/>
    <w:rsid w:val="00464A6F"/>
    <w:rsid w:val="00464CA4"/>
    <w:rsid w:val="0046509A"/>
    <w:rsid w:val="0046521E"/>
    <w:rsid w:val="00465753"/>
    <w:rsid w:val="004657B5"/>
    <w:rsid w:val="004659DB"/>
    <w:rsid w:val="00465B90"/>
    <w:rsid w:val="004663BE"/>
    <w:rsid w:val="0046675A"/>
    <w:rsid w:val="0046698C"/>
    <w:rsid w:val="00466AAD"/>
    <w:rsid w:val="00466E51"/>
    <w:rsid w:val="00467020"/>
    <w:rsid w:val="00467217"/>
    <w:rsid w:val="00467DED"/>
    <w:rsid w:val="00467F87"/>
    <w:rsid w:val="00467FB3"/>
    <w:rsid w:val="00470281"/>
    <w:rsid w:val="004705D7"/>
    <w:rsid w:val="00470851"/>
    <w:rsid w:val="0047091D"/>
    <w:rsid w:val="00470C25"/>
    <w:rsid w:val="00470FA3"/>
    <w:rsid w:val="00471413"/>
    <w:rsid w:val="0047154F"/>
    <w:rsid w:val="004717B6"/>
    <w:rsid w:val="0047199F"/>
    <w:rsid w:val="00471C67"/>
    <w:rsid w:val="00471C77"/>
    <w:rsid w:val="0047200A"/>
    <w:rsid w:val="00472196"/>
    <w:rsid w:val="00472567"/>
    <w:rsid w:val="004727B1"/>
    <w:rsid w:val="00472AC0"/>
    <w:rsid w:val="00472C27"/>
    <w:rsid w:val="00472EF2"/>
    <w:rsid w:val="00472F01"/>
    <w:rsid w:val="004730CA"/>
    <w:rsid w:val="0047339C"/>
    <w:rsid w:val="0047356D"/>
    <w:rsid w:val="004736D1"/>
    <w:rsid w:val="004737BC"/>
    <w:rsid w:val="004739C8"/>
    <w:rsid w:val="00473A29"/>
    <w:rsid w:val="00473A40"/>
    <w:rsid w:val="00473D6F"/>
    <w:rsid w:val="00473DF3"/>
    <w:rsid w:val="00473EF4"/>
    <w:rsid w:val="0047400D"/>
    <w:rsid w:val="0047445C"/>
    <w:rsid w:val="0047450D"/>
    <w:rsid w:val="0047454C"/>
    <w:rsid w:val="004747AC"/>
    <w:rsid w:val="00474907"/>
    <w:rsid w:val="00474BBE"/>
    <w:rsid w:val="00474CE5"/>
    <w:rsid w:val="00474E9A"/>
    <w:rsid w:val="004750B0"/>
    <w:rsid w:val="00475371"/>
    <w:rsid w:val="004753C6"/>
    <w:rsid w:val="00475472"/>
    <w:rsid w:val="00475534"/>
    <w:rsid w:val="004757A5"/>
    <w:rsid w:val="0047589B"/>
    <w:rsid w:val="00475AA1"/>
    <w:rsid w:val="00475B2F"/>
    <w:rsid w:val="00475B38"/>
    <w:rsid w:val="00475D46"/>
    <w:rsid w:val="00476104"/>
    <w:rsid w:val="004763D0"/>
    <w:rsid w:val="004763D4"/>
    <w:rsid w:val="00476678"/>
    <w:rsid w:val="00476723"/>
    <w:rsid w:val="0047676E"/>
    <w:rsid w:val="0047684D"/>
    <w:rsid w:val="004769E3"/>
    <w:rsid w:val="00476A37"/>
    <w:rsid w:val="00476B35"/>
    <w:rsid w:val="00476B64"/>
    <w:rsid w:val="00477245"/>
    <w:rsid w:val="004774E1"/>
    <w:rsid w:val="00477529"/>
    <w:rsid w:val="00477A48"/>
    <w:rsid w:val="00477CC3"/>
    <w:rsid w:val="00477D22"/>
    <w:rsid w:val="00477D73"/>
    <w:rsid w:val="00477E7C"/>
    <w:rsid w:val="00477F74"/>
    <w:rsid w:val="00480381"/>
    <w:rsid w:val="0048040A"/>
    <w:rsid w:val="004804EF"/>
    <w:rsid w:val="0048050B"/>
    <w:rsid w:val="00480604"/>
    <w:rsid w:val="00480704"/>
    <w:rsid w:val="0048074D"/>
    <w:rsid w:val="00480D4A"/>
    <w:rsid w:val="00480F49"/>
    <w:rsid w:val="00481012"/>
    <w:rsid w:val="00481565"/>
    <w:rsid w:val="00481679"/>
    <w:rsid w:val="004817EA"/>
    <w:rsid w:val="00481F11"/>
    <w:rsid w:val="00481FAE"/>
    <w:rsid w:val="00482292"/>
    <w:rsid w:val="004823BD"/>
    <w:rsid w:val="00482752"/>
    <w:rsid w:val="00482808"/>
    <w:rsid w:val="00482830"/>
    <w:rsid w:val="004828EF"/>
    <w:rsid w:val="00482CD8"/>
    <w:rsid w:val="00482D63"/>
    <w:rsid w:val="00482E15"/>
    <w:rsid w:val="00483095"/>
    <w:rsid w:val="00483237"/>
    <w:rsid w:val="0048334F"/>
    <w:rsid w:val="0048392B"/>
    <w:rsid w:val="0048392D"/>
    <w:rsid w:val="00483D7C"/>
    <w:rsid w:val="00483DB2"/>
    <w:rsid w:val="00483FFB"/>
    <w:rsid w:val="00484194"/>
    <w:rsid w:val="004841B4"/>
    <w:rsid w:val="004843BC"/>
    <w:rsid w:val="00484400"/>
    <w:rsid w:val="0048440E"/>
    <w:rsid w:val="0048456B"/>
    <w:rsid w:val="0048476D"/>
    <w:rsid w:val="004847AF"/>
    <w:rsid w:val="00484A2B"/>
    <w:rsid w:val="00484A3C"/>
    <w:rsid w:val="00484D35"/>
    <w:rsid w:val="00484F55"/>
    <w:rsid w:val="00484FCB"/>
    <w:rsid w:val="00485002"/>
    <w:rsid w:val="00485229"/>
    <w:rsid w:val="00485641"/>
    <w:rsid w:val="00485857"/>
    <w:rsid w:val="00485928"/>
    <w:rsid w:val="00485A21"/>
    <w:rsid w:val="00485ACE"/>
    <w:rsid w:val="00485D4C"/>
    <w:rsid w:val="00486057"/>
    <w:rsid w:val="004860E4"/>
    <w:rsid w:val="00486218"/>
    <w:rsid w:val="00486AD8"/>
    <w:rsid w:val="00486E37"/>
    <w:rsid w:val="00486F08"/>
    <w:rsid w:val="00487309"/>
    <w:rsid w:val="0048734E"/>
    <w:rsid w:val="004878CA"/>
    <w:rsid w:val="004878FF"/>
    <w:rsid w:val="00487A6F"/>
    <w:rsid w:val="00487D65"/>
    <w:rsid w:val="00487F26"/>
    <w:rsid w:val="0049028F"/>
    <w:rsid w:val="00490316"/>
    <w:rsid w:val="004903B7"/>
    <w:rsid w:val="004903C2"/>
    <w:rsid w:val="0049044E"/>
    <w:rsid w:val="00490587"/>
    <w:rsid w:val="004905C5"/>
    <w:rsid w:val="0049095A"/>
    <w:rsid w:val="00490A51"/>
    <w:rsid w:val="00491458"/>
    <w:rsid w:val="00491487"/>
    <w:rsid w:val="00491731"/>
    <w:rsid w:val="00491C6E"/>
    <w:rsid w:val="00491D6D"/>
    <w:rsid w:val="00491E19"/>
    <w:rsid w:val="00492007"/>
    <w:rsid w:val="00492253"/>
    <w:rsid w:val="004924C1"/>
    <w:rsid w:val="004924CE"/>
    <w:rsid w:val="0049272D"/>
    <w:rsid w:val="0049277A"/>
    <w:rsid w:val="004927A5"/>
    <w:rsid w:val="00492B2A"/>
    <w:rsid w:val="00492EF2"/>
    <w:rsid w:val="004930D7"/>
    <w:rsid w:val="004931AA"/>
    <w:rsid w:val="0049335A"/>
    <w:rsid w:val="00493A49"/>
    <w:rsid w:val="00493B1F"/>
    <w:rsid w:val="00493B7F"/>
    <w:rsid w:val="00494079"/>
    <w:rsid w:val="00494182"/>
    <w:rsid w:val="004942B7"/>
    <w:rsid w:val="0049430A"/>
    <w:rsid w:val="004945FE"/>
    <w:rsid w:val="004948D2"/>
    <w:rsid w:val="00494B0C"/>
    <w:rsid w:val="00494FE3"/>
    <w:rsid w:val="0049516D"/>
    <w:rsid w:val="004956DF"/>
    <w:rsid w:val="004957D8"/>
    <w:rsid w:val="00495858"/>
    <w:rsid w:val="0049598A"/>
    <w:rsid w:val="00495BD2"/>
    <w:rsid w:val="00496076"/>
    <w:rsid w:val="004961A2"/>
    <w:rsid w:val="00496240"/>
    <w:rsid w:val="004962D4"/>
    <w:rsid w:val="004963A4"/>
    <w:rsid w:val="00496CF9"/>
    <w:rsid w:val="00496E62"/>
    <w:rsid w:val="00496F6C"/>
    <w:rsid w:val="00496F80"/>
    <w:rsid w:val="00496FBE"/>
    <w:rsid w:val="00497237"/>
    <w:rsid w:val="00497300"/>
    <w:rsid w:val="00497399"/>
    <w:rsid w:val="00497425"/>
    <w:rsid w:val="004974C3"/>
    <w:rsid w:val="00497773"/>
    <w:rsid w:val="0049796F"/>
    <w:rsid w:val="00497A92"/>
    <w:rsid w:val="00497ACC"/>
    <w:rsid w:val="00497DA1"/>
    <w:rsid w:val="00497FCE"/>
    <w:rsid w:val="004A0118"/>
    <w:rsid w:val="004A015A"/>
    <w:rsid w:val="004A018C"/>
    <w:rsid w:val="004A03A9"/>
    <w:rsid w:val="004A046A"/>
    <w:rsid w:val="004A0592"/>
    <w:rsid w:val="004A06BD"/>
    <w:rsid w:val="004A09D6"/>
    <w:rsid w:val="004A0BA7"/>
    <w:rsid w:val="004A0E14"/>
    <w:rsid w:val="004A0E8A"/>
    <w:rsid w:val="004A0F6A"/>
    <w:rsid w:val="004A0F8C"/>
    <w:rsid w:val="004A0FF0"/>
    <w:rsid w:val="004A1143"/>
    <w:rsid w:val="004A126D"/>
    <w:rsid w:val="004A135E"/>
    <w:rsid w:val="004A15BD"/>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DD8"/>
    <w:rsid w:val="004A2E5F"/>
    <w:rsid w:val="004A2F25"/>
    <w:rsid w:val="004A305D"/>
    <w:rsid w:val="004A3170"/>
    <w:rsid w:val="004A3354"/>
    <w:rsid w:val="004A3370"/>
    <w:rsid w:val="004A38B7"/>
    <w:rsid w:val="004A394D"/>
    <w:rsid w:val="004A39B9"/>
    <w:rsid w:val="004A3C34"/>
    <w:rsid w:val="004A3CD8"/>
    <w:rsid w:val="004A41B3"/>
    <w:rsid w:val="004A444C"/>
    <w:rsid w:val="004A4494"/>
    <w:rsid w:val="004A45BD"/>
    <w:rsid w:val="004A461A"/>
    <w:rsid w:val="004A4646"/>
    <w:rsid w:val="004A478A"/>
    <w:rsid w:val="004A49F2"/>
    <w:rsid w:val="004A4AD3"/>
    <w:rsid w:val="004A4B1C"/>
    <w:rsid w:val="004A4BAB"/>
    <w:rsid w:val="004A51CE"/>
    <w:rsid w:val="004A5747"/>
    <w:rsid w:val="004A5B96"/>
    <w:rsid w:val="004A5B9F"/>
    <w:rsid w:val="004A609A"/>
    <w:rsid w:val="004A62DE"/>
    <w:rsid w:val="004A631D"/>
    <w:rsid w:val="004A6352"/>
    <w:rsid w:val="004A65F5"/>
    <w:rsid w:val="004A67A2"/>
    <w:rsid w:val="004A693E"/>
    <w:rsid w:val="004A6A5D"/>
    <w:rsid w:val="004A6D08"/>
    <w:rsid w:val="004A6D77"/>
    <w:rsid w:val="004A6F03"/>
    <w:rsid w:val="004A7125"/>
    <w:rsid w:val="004A72C4"/>
    <w:rsid w:val="004A73C4"/>
    <w:rsid w:val="004A7484"/>
    <w:rsid w:val="004A757B"/>
    <w:rsid w:val="004A7597"/>
    <w:rsid w:val="004A75E0"/>
    <w:rsid w:val="004A76F0"/>
    <w:rsid w:val="004A794F"/>
    <w:rsid w:val="004A79B2"/>
    <w:rsid w:val="004A7AF4"/>
    <w:rsid w:val="004A7AF6"/>
    <w:rsid w:val="004A7BFD"/>
    <w:rsid w:val="004A7C04"/>
    <w:rsid w:val="004A7C7D"/>
    <w:rsid w:val="004A7E3B"/>
    <w:rsid w:val="004B0053"/>
    <w:rsid w:val="004B0403"/>
    <w:rsid w:val="004B0506"/>
    <w:rsid w:val="004B0685"/>
    <w:rsid w:val="004B07D9"/>
    <w:rsid w:val="004B0828"/>
    <w:rsid w:val="004B0901"/>
    <w:rsid w:val="004B0B53"/>
    <w:rsid w:val="004B0ECA"/>
    <w:rsid w:val="004B0F09"/>
    <w:rsid w:val="004B0F83"/>
    <w:rsid w:val="004B1219"/>
    <w:rsid w:val="004B1387"/>
    <w:rsid w:val="004B141A"/>
    <w:rsid w:val="004B1E78"/>
    <w:rsid w:val="004B200F"/>
    <w:rsid w:val="004B2662"/>
    <w:rsid w:val="004B267E"/>
    <w:rsid w:val="004B2686"/>
    <w:rsid w:val="004B2948"/>
    <w:rsid w:val="004B2971"/>
    <w:rsid w:val="004B29A8"/>
    <w:rsid w:val="004B2AD9"/>
    <w:rsid w:val="004B2BDF"/>
    <w:rsid w:val="004B2C37"/>
    <w:rsid w:val="004B307F"/>
    <w:rsid w:val="004B32A3"/>
    <w:rsid w:val="004B336E"/>
    <w:rsid w:val="004B3408"/>
    <w:rsid w:val="004B3424"/>
    <w:rsid w:val="004B3A31"/>
    <w:rsid w:val="004B3B4E"/>
    <w:rsid w:val="004B3B99"/>
    <w:rsid w:val="004B3F78"/>
    <w:rsid w:val="004B4009"/>
    <w:rsid w:val="004B400E"/>
    <w:rsid w:val="004B40E9"/>
    <w:rsid w:val="004B44B3"/>
    <w:rsid w:val="004B4A21"/>
    <w:rsid w:val="004B4DB9"/>
    <w:rsid w:val="004B4F05"/>
    <w:rsid w:val="004B4F12"/>
    <w:rsid w:val="004B50C5"/>
    <w:rsid w:val="004B535A"/>
    <w:rsid w:val="004B564A"/>
    <w:rsid w:val="004B572D"/>
    <w:rsid w:val="004B582C"/>
    <w:rsid w:val="004B58B7"/>
    <w:rsid w:val="004B593C"/>
    <w:rsid w:val="004B5AFB"/>
    <w:rsid w:val="004B5B1D"/>
    <w:rsid w:val="004B5B99"/>
    <w:rsid w:val="004B5C1C"/>
    <w:rsid w:val="004B61C9"/>
    <w:rsid w:val="004B6363"/>
    <w:rsid w:val="004B63E8"/>
    <w:rsid w:val="004B66C2"/>
    <w:rsid w:val="004B7003"/>
    <w:rsid w:val="004B7014"/>
    <w:rsid w:val="004B7130"/>
    <w:rsid w:val="004B713B"/>
    <w:rsid w:val="004B7439"/>
    <w:rsid w:val="004B7839"/>
    <w:rsid w:val="004B7853"/>
    <w:rsid w:val="004B7DC1"/>
    <w:rsid w:val="004B7E8F"/>
    <w:rsid w:val="004C0261"/>
    <w:rsid w:val="004C032D"/>
    <w:rsid w:val="004C0C2F"/>
    <w:rsid w:val="004C0E13"/>
    <w:rsid w:val="004C15DF"/>
    <w:rsid w:val="004C16DD"/>
    <w:rsid w:val="004C17C0"/>
    <w:rsid w:val="004C17DA"/>
    <w:rsid w:val="004C17DF"/>
    <w:rsid w:val="004C17ED"/>
    <w:rsid w:val="004C180D"/>
    <w:rsid w:val="004C182A"/>
    <w:rsid w:val="004C1A27"/>
    <w:rsid w:val="004C1A45"/>
    <w:rsid w:val="004C1C8A"/>
    <w:rsid w:val="004C1CB3"/>
    <w:rsid w:val="004C1DBA"/>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8C0"/>
    <w:rsid w:val="004C3A47"/>
    <w:rsid w:val="004C3A96"/>
    <w:rsid w:val="004C3B1E"/>
    <w:rsid w:val="004C3CD8"/>
    <w:rsid w:val="004C3DE3"/>
    <w:rsid w:val="004C3E0C"/>
    <w:rsid w:val="004C3E84"/>
    <w:rsid w:val="004C426F"/>
    <w:rsid w:val="004C45A2"/>
    <w:rsid w:val="004C4B85"/>
    <w:rsid w:val="004C4BE7"/>
    <w:rsid w:val="004C4DE6"/>
    <w:rsid w:val="004C4E6E"/>
    <w:rsid w:val="004C4F1A"/>
    <w:rsid w:val="004C4F70"/>
    <w:rsid w:val="004C5065"/>
    <w:rsid w:val="004C5225"/>
    <w:rsid w:val="004C5501"/>
    <w:rsid w:val="004C5673"/>
    <w:rsid w:val="004C586A"/>
    <w:rsid w:val="004C5AD8"/>
    <w:rsid w:val="004C5DB4"/>
    <w:rsid w:val="004C5EE7"/>
    <w:rsid w:val="004C60E6"/>
    <w:rsid w:val="004C617D"/>
    <w:rsid w:val="004C631B"/>
    <w:rsid w:val="004C6612"/>
    <w:rsid w:val="004C68A6"/>
    <w:rsid w:val="004C6D63"/>
    <w:rsid w:val="004C6ECF"/>
    <w:rsid w:val="004C7028"/>
    <w:rsid w:val="004C7448"/>
    <w:rsid w:val="004C7616"/>
    <w:rsid w:val="004C7A67"/>
    <w:rsid w:val="004C7BF2"/>
    <w:rsid w:val="004C7CDB"/>
    <w:rsid w:val="004D0203"/>
    <w:rsid w:val="004D0342"/>
    <w:rsid w:val="004D0AF9"/>
    <w:rsid w:val="004D104E"/>
    <w:rsid w:val="004D1423"/>
    <w:rsid w:val="004D153A"/>
    <w:rsid w:val="004D1609"/>
    <w:rsid w:val="004D16CE"/>
    <w:rsid w:val="004D1CA1"/>
    <w:rsid w:val="004D24F9"/>
    <w:rsid w:val="004D252B"/>
    <w:rsid w:val="004D266E"/>
    <w:rsid w:val="004D2A93"/>
    <w:rsid w:val="004D2CCF"/>
    <w:rsid w:val="004D2DE1"/>
    <w:rsid w:val="004D2FF2"/>
    <w:rsid w:val="004D3506"/>
    <w:rsid w:val="004D35A2"/>
    <w:rsid w:val="004D3D64"/>
    <w:rsid w:val="004D4112"/>
    <w:rsid w:val="004D4418"/>
    <w:rsid w:val="004D48DE"/>
    <w:rsid w:val="004D4B15"/>
    <w:rsid w:val="004D4CAD"/>
    <w:rsid w:val="004D4CF0"/>
    <w:rsid w:val="004D4D10"/>
    <w:rsid w:val="004D5371"/>
    <w:rsid w:val="004D543F"/>
    <w:rsid w:val="004D56F3"/>
    <w:rsid w:val="004D59D5"/>
    <w:rsid w:val="004D5ECF"/>
    <w:rsid w:val="004D5EF0"/>
    <w:rsid w:val="004D5F90"/>
    <w:rsid w:val="004D635D"/>
    <w:rsid w:val="004D63BD"/>
    <w:rsid w:val="004D6441"/>
    <w:rsid w:val="004D64EE"/>
    <w:rsid w:val="004D6631"/>
    <w:rsid w:val="004D6C5A"/>
    <w:rsid w:val="004D6D53"/>
    <w:rsid w:val="004D6E84"/>
    <w:rsid w:val="004D7024"/>
    <w:rsid w:val="004D750E"/>
    <w:rsid w:val="004D77A2"/>
    <w:rsid w:val="004D7934"/>
    <w:rsid w:val="004D7984"/>
    <w:rsid w:val="004D7CE2"/>
    <w:rsid w:val="004D7D55"/>
    <w:rsid w:val="004D7D9D"/>
    <w:rsid w:val="004D7F77"/>
    <w:rsid w:val="004E0126"/>
    <w:rsid w:val="004E0179"/>
    <w:rsid w:val="004E04D2"/>
    <w:rsid w:val="004E06EF"/>
    <w:rsid w:val="004E07BF"/>
    <w:rsid w:val="004E0A52"/>
    <w:rsid w:val="004E0BE2"/>
    <w:rsid w:val="004E0C76"/>
    <w:rsid w:val="004E0D3B"/>
    <w:rsid w:val="004E0E28"/>
    <w:rsid w:val="004E12E4"/>
    <w:rsid w:val="004E1951"/>
    <w:rsid w:val="004E19A6"/>
    <w:rsid w:val="004E1DB4"/>
    <w:rsid w:val="004E255F"/>
    <w:rsid w:val="004E285A"/>
    <w:rsid w:val="004E28B6"/>
    <w:rsid w:val="004E29DE"/>
    <w:rsid w:val="004E2B3F"/>
    <w:rsid w:val="004E2C7B"/>
    <w:rsid w:val="004E2EE4"/>
    <w:rsid w:val="004E39E7"/>
    <w:rsid w:val="004E3A85"/>
    <w:rsid w:val="004E3DFE"/>
    <w:rsid w:val="004E3F57"/>
    <w:rsid w:val="004E41DE"/>
    <w:rsid w:val="004E422F"/>
    <w:rsid w:val="004E456F"/>
    <w:rsid w:val="004E457F"/>
    <w:rsid w:val="004E4740"/>
    <w:rsid w:val="004E4D56"/>
    <w:rsid w:val="004E5727"/>
    <w:rsid w:val="004E591A"/>
    <w:rsid w:val="004E593E"/>
    <w:rsid w:val="004E5961"/>
    <w:rsid w:val="004E5A28"/>
    <w:rsid w:val="004E5AC1"/>
    <w:rsid w:val="004E5CC6"/>
    <w:rsid w:val="004E5D7F"/>
    <w:rsid w:val="004E5F93"/>
    <w:rsid w:val="004E66C9"/>
    <w:rsid w:val="004E687B"/>
    <w:rsid w:val="004E6EF0"/>
    <w:rsid w:val="004E79B7"/>
    <w:rsid w:val="004E7BD7"/>
    <w:rsid w:val="004E7C09"/>
    <w:rsid w:val="004E7D0C"/>
    <w:rsid w:val="004E7DC6"/>
    <w:rsid w:val="004E7F1A"/>
    <w:rsid w:val="004E7FF9"/>
    <w:rsid w:val="004F005C"/>
    <w:rsid w:val="004F00F2"/>
    <w:rsid w:val="004F01ED"/>
    <w:rsid w:val="004F020C"/>
    <w:rsid w:val="004F0319"/>
    <w:rsid w:val="004F0429"/>
    <w:rsid w:val="004F0602"/>
    <w:rsid w:val="004F093A"/>
    <w:rsid w:val="004F09C2"/>
    <w:rsid w:val="004F0A42"/>
    <w:rsid w:val="004F0A66"/>
    <w:rsid w:val="004F0CCA"/>
    <w:rsid w:val="004F0D9D"/>
    <w:rsid w:val="004F0DE9"/>
    <w:rsid w:val="004F0F11"/>
    <w:rsid w:val="004F104B"/>
    <w:rsid w:val="004F113B"/>
    <w:rsid w:val="004F125C"/>
    <w:rsid w:val="004F1413"/>
    <w:rsid w:val="004F1956"/>
    <w:rsid w:val="004F19E6"/>
    <w:rsid w:val="004F1A4A"/>
    <w:rsid w:val="004F1AFC"/>
    <w:rsid w:val="004F1B6E"/>
    <w:rsid w:val="004F1CFC"/>
    <w:rsid w:val="004F1D56"/>
    <w:rsid w:val="004F1DCD"/>
    <w:rsid w:val="004F1FAA"/>
    <w:rsid w:val="004F2196"/>
    <w:rsid w:val="004F25C1"/>
    <w:rsid w:val="004F2677"/>
    <w:rsid w:val="004F26D9"/>
    <w:rsid w:val="004F29A2"/>
    <w:rsid w:val="004F2A51"/>
    <w:rsid w:val="004F2AC3"/>
    <w:rsid w:val="004F2F78"/>
    <w:rsid w:val="004F3169"/>
    <w:rsid w:val="004F3198"/>
    <w:rsid w:val="004F33B2"/>
    <w:rsid w:val="004F3881"/>
    <w:rsid w:val="004F3A1E"/>
    <w:rsid w:val="004F3B43"/>
    <w:rsid w:val="004F3D4B"/>
    <w:rsid w:val="004F4014"/>
    <w:rsid w:val="004F421C"/>
    <w:rsid w:val="004F4517"/>
    <w:rsid w:val="004F4691"/>
    <w:rsid w:val="004F472A"/>
    <w:rsid w:val="004F493E"/>
    <w:rsid w:val="004F4B00"/>
    <w:rsid w:val="004F4CF3"/>
    <w:rsid w:val="004F4EE3"/>
    <w:rsid w:val="004F5025"/>
    <w:rsid w:val="004F510A"/>
    <w:rsid w:val="004F522E"/>
    <w:rsid w:val="004F5572"/>
    <w:rsid w:val="004F6027"/>
    <w:rsid w:val="004F6082"/>
    <w:rsid w:val="004F64E4"/>
    <w:rsid w:val="004F66AA"/>
    <w:rsid w:val="004F68FD"/>
    <w:rsid w:val="004F6C34"/>
    <w:rsid w:val="004F6EC0"/>
    <w:rsid w:val="004F723D"/>
    <w:rsid w:val="004F730F"/>
    <w:rsid w:val="004F738D"/>
    <w:rsid w:val="004F7523"/>
    <w:rsid w:val="004F76E1"/>
    <w:rsid w:val="004F797A"/>
    <w:rsid w:val="004F7A17"/>
    <w:rsid w:val="004F7C15"/>
    <w:rsid w:val="004F7CE6"/>
    <w:rsid w:val="00500043"/>
    <w:rsid w:val="00500220"/>
    <w:rsid w:val="00500229"/>
    <w:rsid w:val="00500BCA"/>
    <w:rsid w:val="00500DA9"/>
    <w:rsid w:val="00500F19"/>
    <w:rsid w:val="005010E7"/>
    <w:rsid w:val="0050148E"/>
    <w:rsid w:val="0050164C"/>
    <w:rsid w:val="005016D2"/>
    <w:rsid w:val="00502346"/>
    <w:rsid w:val="005024F7"/>
    <w:rsid w:val="00502664"/>
    <w:rsid w:val="005026E6"/>
    <w:rsid w:val="005027FB"/>
    <w:rsid w:val="00502B66"/>
    <w:rsid w:val="00502EAE"/>
    <w:rsid w:val="00503250"/>
    <w:rsid w:val="005033D7"/>
    <w:rsid w:val="0050352F"/>
    <w:rsid w:val="00503907"/>
    <w:rsid w:val="005039BF"/>
    <w:rsid w:val="00503A08"/>
    <w:rsid w:val="0050408E"/>
    <w:rsid w:val="005040E6"/>
    <w:rsid w:val="005041F3"/>
    <w:rsid w:val="005043B5"/>
    <w:rsid w:val="0050449C"/>
    <w:rsid w:val="00504715"/>
    <w:rsid w:val="00504E29"/>
    <w:rsid w:val="00504E5B"/>
    <w:rsid w:val="00505185"/>
    <w:rsid w:val="0050522C"/>
    <w:rsid w:val="00505348"/>
    <w:rsid w:val="005054A1"/>
    <w:rsid w:val="005054D1"/>
    <w:rsid w:val="005056AA"/>
    <w:rsid w:val="0050580E"/>
    <w:rsid w:val="005059F2"/>
    <w:rsid w:val="00505B91"/>
    <w:rsid w:val="00505DD2"/>
    <w:rsid w:val="0050618C"/>
    <w:rsid w:val="005062F0"/>
    <w:rsid w:val="0050635C"/>
    <w:rsid w:val="0050645C"/>
    <w:rsid w:val="00506506"/>
    <w:rsid w:val="00506599"/>
    <w:rsid w:val="0050676B"/>
    <w:rsid w:val="00506F29"/>
    <w:rsid w:val="00507036"/>
    <w:rsid w:val="00507135"/>
    <w:rsid w:val="0050721B"/>
    <w:rsid w:val="00507527"/>
    <w:rsid w:val="00507661"/>
    <w:rsid w:val="005079F8"/>
    <w:rsid w:val="00507B71"/>
    <w:rsid w:val="00507C16"/>
    <w:rsid w:val="00507D80"/>
    <w:rsid w:val="00507E42"/>
    <w:rsid w:val="00507F09"/>
    <w:rsid w:val="00510094"/>
    <w:rsid w:val="00510548"/>
    <w:rsid w:val="005108A4"/>
    <w:rsid w:val="0051095F"/>
    <w:rsid w:val="00510997"/>
    <w:rsid w:val="00510A62"/>
    <w:rsid w:val="00510AA3"/>
    <w:rsid w:val="00510CAE"/>
    <w:rsid w:val="00510D8C"/>
    <w:rsid w:val="005111D1"/>
    <w:rsid w:val="00511376"/>
    <w:rsid w:val="00511398"/>
    <w:rsid w:val="0051154B"/>
    <w:rsid w:val="005118A1"/>
    <w:rsid w:val="0051198F"/>
    <w:rsid w:val="00511DAB"/>
    <w:rsid w:val="00511F0C"/>
    <w:rsid w:val="00512060"/>
    <w:rsid w:val="005123E8"/>
    <w:rsid w:val="005126A4"/>
    <w:rsid w:val="005126C4"/>
    <w:rsid w:val="0051288C"/>
    <w:rsid w:val="00512C64"/>
    <w:rsid w:val="00512D18"/>
    <w:rsid w:val="00512D4E"/>
    <w:rsid w:val="00512E1C"/>
    <w:rsid w:val="005131C7"/>
    <w:rsid w:val="005135B1"/>
    <w:rsid w:val="005136B3"/>
    <w:rsid w:val="00513C17"/>
    <w:rsid w:val="00513C5D"/>
    <w:rsid w:val="00513C85"/>
    <w:rsid w:val="00513CF6"/>
    <w:rsid w:val="00513E82"/>
    <w:rsid w:val="005147ED"/>
    <w:rsid w:val="00514C50"/>
    <w:rsid w:val="0051506B"/>
    <w:rsid w:val="00515181"/>
    <w:rsid w:val="00515329"/>
    <w:rsid w:val="005153BB"/>
    <w:rsid w:val="00515878"/>
    <w:rsid w:val="00515A09"/>
    <w:rsid w:val="00515ADC"/>
    <w:rsid w:val="00516648"/>
    <w:rsid w:val="0051691E"/>
    <w:rsid w:val="00516F11"/>
    <w:rsid w:val="005174C8"/>
    <w:rsid w:val="00517694"/>
    <w:rsid w:val="0051783E"/>
    <w:rsid w:val="00517858"/>
    <w:rsid w:val="00517BC8"/>
    <w:rsid w:val="00520010"/>
    <w:rsid w:val="005200A4"/>
    <w:rsid w:val="00520569"/>
    <w:rsid w:val="0052063D"/>
    <w:rsid w:val="0052096B"/>
    <w:rsid w:val="005209A7"/>
    <w:rsid w:val="005209F4"/>
    <w:rsid w:val="005214E2"/>
    <w:rsid w:val="005217B0"/>
    <w:rsid w:val="00521951"/>
    <w:rsid w:val="00521A33"/>
    <w:rsid w:val="00522045"/>
    <w:rsid w:val="005223AA"/>
    <w:rsid w:val="0052252B"/>
    <w:rsid w:val="00522F1B"/>
    <w:rsid w:val="00522F97"/>
    <w:rsid w:val="005230BE"/>
    <w:rsid w:val="005233AF"/>
    <w:rsid w:val="0052374B"/>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5D53"/>
    <w:rsid w:val="005260B1"/>
    <w:rsid w:val="005263CD"/>
    <w:rsid w:val="00526601"/>
    <w:rsid w:val="005268A9"/>
    <w:rsid w:val="00526ABE"/>
    <w:rsid w:val="00526B65"/>
    <w:rsid w:val="00527033"/>
    <w:rsid w:val="00527058"/>
    <w:rsid w:val="00527128"/>
    <w:rsid w:val="005274D4"/>
    <w:rsid w:val="00527706"/>
    <w:rsid w:val="00527BBF"/>
    <w:rsid w:val="00527BEA"/>
    <w:rsid w:val="00527C8E"/>
    <w:rsid w:val="00527D31"/>
    <w:rsid w:val="00527FED"/>
    <w:rsid w:val="00530032"/>
    <w:rsid w:val="005301AA"/>
    <w:rsid w:val="005303CA"/>
    <w:rsid w:val="00530527"/>
    <w:rsid w:val="00530576"/>
    <w:rsid w:val="0053069B"/>
    <w:rsid w:val="0053089C"/>
    <w:rsid w:val="00530AB8"/>
    <w:rsid w:val="00530CB8"/>
    <w:rsid w:val="00530CBD"/>
    <w:rsid w:val="00530E2D"/>
    <w:rsid w:val="00530F77"/>
    <w:rsid w:val="0053105B"/>
    <w:rsid w:val="005311FE"/>
    <w:rsid w:val="00531891"/>
    <w:rsid w:val="0053195C"/>
    <w:rsid w:val="00531B78"/>
    <w:rsid w:val="00531F2D"/>
    <w:rsid w:val="0053205F"/>
    <w:rsid w:val="0053213C"/>
    <w:rsid w:val="005321C5"/>
    <w:rsid w:val="005322CD"/>
    <w:rsid w:val="005323E4"/>
    <w:rsid w:val="00532547"/>
    <w:rsid w:val="005325BA"/>
    <w:rsid w:val="00532892"/>
    <w:rsid w:val="00532E54"/>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D1"/>
    <w:rsid w:val="00535CE1"/>
    <w:rsid w:val="00535DE7"/>
    <w:rsid w:val="00535F79"/>
    <w:rsid w:val="005362D8"/>
    <w:rsid w:val="005362E5"/>
    <w:rsid w:val="005363F8"/>
    <w:rsid w:val="00536585"/>
    <w:rsid w:val="005368C0"/>
    <w:rsid w:val="00536B25"/>
    <w:rsid w:val="005379CF"/>
    <w:rsid w:val="00537A1E"/>
    <w:rsid w:val="00537A4C"/>
    <w:rsid w:val="00537BA6"/>
    <w:rsid w:val="00537F60"/>
    <w:rsid w:val="00537F63"/>
    <w:rsid w:val="00537F6E"/>
    <w:rsid w:val="00537F8B"/>
    <w:rsid w:val="005400BB"/>
    <w:rsid w:val="005400CD"/>
    <w:rsid w:val="00540912"/>
    <w:rsid w:val="00540BF4"/>
    <w:rsid w:val="00540CF2"/>
    <w:rsid w:val="00540E72"/>
    <w:rsid w:val="00540E7A"/>
    <w:rsid w:val="00540F40"/>
    <w:rsid w:val="00540F93"/>
    <w:rsid w:val="005411A2"/>
    <w:rsid w:val="005411E5"/>
    <w:rsid w:val="005414B9"/>
    <w:rsid w:val="00541676"/>
    <w:rsid w:val="005419A7"/>
    <w:rsid w:val="00541D23"/>
    <w:rsid w:val="00542125"/>
    <w:rsid w:val="005421F4"/>
    <w:rsid w:val="005424FB"/>
    <w:rsid w:val="0054291C"/>
    <w:rsid w:val="0054325C"/>
    <w:rsid w:val="0054332A"/>
    <w:rsid w:val="005433F2"/>
    <w:rsid w:val="005435C6"/>
    <w:rsid w:val="005437A6"/>
    <w:rsid w:val="00543898"/>
    <w:rsid w:val="00543E86"/>
    <w:rsid w:val="00543F3D"/>
    <w:rsid w:val="00544037"/>
    <w:rsid w:val="005442BD"/>
    <w:rsid w:val="005444A8"/>
    <w:rsid w:val="00544503"/>
    <w:rsid w:val="005445E9"/>
    <w:rsid w:val="0054482B"/>
    <w:rsid w:val="00544B90"/>
    <w:rsid w:val="00544D4D"/>
    <w:rsid w:val="00544EDF"/>
    <w:rsid w:val="00544F67"/>
    <w:rsid w:val="00545178"/>
    <w:rsid w:val="005451E1"/>
    <w:rsid w:val="005452F5"/>
    <w:rsid w:val="0054533A"/>
    <w:rsid w:val="0054534A"/>
    <w:rsid w:val="0054567F"/>
    <w:rsid w:val="005456B0"/>
    <w:rsid w:val="005457D0"/>
    <w:rsid w:val="00545A5E"/>
    <w:rsid w:val="00545AD1"/>
    <w:rsid w:val="00545AD6"/>
    <w:rsid w:val="00545B2A"/>
    <w:rsid w:val="00545D60"/>
    <w:rsid w:val="00545DA1"/>
    <w:rsid w:val="00546262"/>
    <w:rsid w:val="005466F1"/>
    <w:rsid w:val="0054676A"/>
    <w:rsid w:val="00546DE2"/>
    <w:rsid w:val="00547194"/>
    <w:rsid w:val="005471B4"/>
    <w:rsid w:val="005472D0"/>
    <w:rsid w:val="00547480"/>
    <w:rsid w:val="005474B1"/>
    <w:rsid w:val="00547870"/>
    <w:rsid w:val="00550027"/>
    <w:rsid w:val="0055009C"/>
    <w:rsid w:val="00550337"/>
    <w:rsid w:val="005505CD"/>
    <w:rsid w:val="0055080D"/>
    <w:rsid w:val="00550D9E"/>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3C99"/>
    <w:rsid w:val="00553D9C"/>
    <w:rsid w:val="00553DD1"/>
    <w:rsid w:val="00553EDB"/>
    <w:rsid w:val="00554A96"/>
    <w:rsid w:val="00554D85"/>
    <w:rsid w:val="005551FA"/>
    <w:rsid w:val="0055524D"/>
    <w:rsid w:val="005552AD"/>
    <w:rsid w:val="005553F5"/>
    <w:rsid w:val="005555ED"/>
    <w:rsid w:val="0055561A"/>
    <w:rsid w:val="0055568B"/>
    <w:rsid w:val="00555A5A"/>
    <w:rsid w:val="00555D31"/>
    <w:rsid w:val="00555EB9"/>
    <w:rsid w:val="00556078"/>
    <w:rsid w:val="005560B5"/>
    <w:rsid w:val="0055610E"/>
    <w:rsid w:val="005561C0"/>
    <w:rsid w:val="005565FA"/>
    <w:rsid w:val="00556689"/>
    <w:rsid w:val="0055673D"/>
    <w:rsid w:val="005569C6"/>
    <w:rsid w:val="00556BD0"/>
    <w:rsid w:val="00556C5B"/>
    <w:rsid w:val="00556C9F"/>
    <w:rsid w:val="00556D98"/>
    <w:rsid w:val="00556DE8"/>
    <w:rsid w:val="00557213"/>
    <w:rsid w:val="005574F7"/>
    <w:rsid w:val="00557645"/>
    <w:rsid w:val="005577E1"/>
    <w:rsid w:val="00557931"/>
    <w:rsid w:val="00557A30"/>
    <w:rsid w:val="00557C0C"/>
    <w:rsid w:val="00557D18"/>
    <w:rsid w:val="00557E24"/>
    <w:rsid w:val="00557ED9"/>
    <w:rsid w:val="00557F7D"/>
    <w:rsid w:val="005603FF"/>
    <w:rsid w:val="00560402"/>
    <w:rsid w:val="00560512"/>
    <w:rsid w:val="0056071E"/>
    <w:rsid w:val="00560751"/>
    <w:rsid w:val="00560A0E"/>
    <w:rsid w:val="00560E96"/>
    <w:rsid w:val="00560FE7"/>
    <w:rsid w:val="00561104"/>
    <w:rsid w:val="0056113C"/>
    <w:rsid w:val="005611A5"/>
    <w:rsid w:val="00561664"/>
    <w:rsid w:val="005619BF"/>
    <w:rsid w:val="00561BB9"/>
    <w:rsid w:val="00561CFA"/>
    <w:rsid w:val="0056202E"/>
    <w:rsid w:val="00562240"/>
    <w:rsid w:val="00562382"/>
    <w:rsid w:val="005624BB"/>
    <w:rsid w:val="00562886"/>
    <w:rsid w:val="00562CC6"/>
    <w:rsid w:val="00562F46"/>
    <w:rsid w:val="005631C4"/>
    <w:rsid w:val="00563225"/>
    <w:rsid w:val="00563243"/>
    <w:rsid w:val="0056364C"/>
    <w:rsid w:val="00563889"/>
    <w:rsid w:val="00563ACE"/>
    <w:rsid w:val="00563D26"/>
    <w:rsid w:val="00563F44"/>
    <w:rsid w:val="00563FAF"/>
    <w:rsid w:val="00564442"/>
    <w:rsid w:val="0056444C"/>
    <w:rsid w:val="00564468"/>
    <w:rsid w:val="00564581"/>
    <w:rsid w:val="00564713"/>
    <w:rsid w:val="00564729"/>
    <w:rsid w:val="00565025"/>
    <w:rsid w:val="00565381"/>
    <w:rsid w:val="0056559B"/>
    <w:rsid w:val="00565739"/>
    <w:rsid w:val="00565959"/>
    <w:rsid w:val="00565A9D"/>
    <w:rsid w:val="005660EE"/>
    <w:rsid w:val="0056655E"/>
    <w:rsid w:val="0056670B"/>
    <w:rsid w:val="00566CA2"/>
    <w:rsid w:val="00566CC4"/>
    <w:rsid w:val="00566D1A"/>
    <w:rsid w:val="00566DDA"/>
    <w:rsid w:val="00566E25"/>
    <w:rsid w:val="00566F78"/>
    <w:rsid w:val="0056704C"/>
    <w:rsid w:val="005670AD"/>
    <w:rsid w:val="00567306"/>
    <w:rsid w:val="0056764E"/>
    <w:rsid w:val="0056794A"/>
    <w:rsid w:val="005679EA"/>
    <w:rsid w:val="00567DA3"/>
    <w:rsid w:val="00567F2C"/>
    <w:rsid w:val="00570046"/>
    <w:rsid w:val="0057005E"/>
    <w:rsid w:val="005701EF"/>
    <w:rsid w:val="005703DC"/>
    <w:rsid w:val="00570649"/>
    <w:rsid w:val="00570AE4"/>
    <w:rsid w:val="00570D83"/>
    <w:rsid w:val="00570DA6"/>
    <w:rsid w:val="00570E49"/>
    <w:rsid w:val="00570E79"/>
    <w:rsid w:val="005711FF"/>
    <w:rsid w:val="005714B0"/>
    <w:rsid w:val="005714C5"/>
    <w:rsid w:val="00571B46"/>
    <w:rsid w:val="00571C6D"/>
    <w:rsid w:val="00571D39"/>
    <w:rsid w:val="00571DDE"/>
    <w:rsid w:val="00571F22"/>
    <w:rsid w:val="00572167"/>
    <w:rsid w:val="0057228F"/>
    <w:rsid w:val="00572379"/>
    <w:rsid w:val="00572585"/>
    <w:rsid w:val="0057273B"/>
    <w:rsid w:val="0057299B"/>
    <w:rsid w:val="00572CFB"/>
    <w:rsid w:val="00572DD9"/>
    <w:rsid w:val="00573050"/>
    <w:rsid w:val="00573102"/>
    <w:rsid w:val="0057343A"/>
    <w:rsid w:val="0057354F"/>
    <w:rsid w:val="00573DF6"/>
    <w:rsid w:val="00573E68"/>
    <w:rsid w:val="00573E95"/>
    <w:rsid w:val="00573F4A"/>
    <w:rsid w:val="00573F7B"/>
    <w:rsid w:val="00574B9B"/>
    <w:rsid w:val="00574EBE"/>
    <w:rsid w:val="005751D6"/>
    <w:rsid w:val="00575517"/>
    <w:rsid w:val="00575666"/>
    <w:rsid w:val="005756E0"/>
    <w:rsid w:val="00575933"/>
    <w:rsid w:val="00575B9F"/>
    <w:rsid w:val="00575C6C"/>
    <w:rsid w:val="005762AC"/>
    <w:rsid w:val="005762BC"/>
    <w:rsid w:val="0057631A"/>
    <w:rsid w:val="00576436"/>
    <w:rsid w:val="00576929"/>
    <w:rsid w:val="0057693D"/>
    <w:rsid w:val="00576C21"/>
    <w:rsid w:val="00577004"/>
    <w:rsid w:val="00577256"/>
    <w:rsid w:val="005778F1"/>
    <w:rsid w:val="00577969"/>
    <w:rsid w:val="005779E8"/>
    <w:rsid w:val="00577AD4"/>
    <w:rsid w:val="00577AE8"/>
    <w:rsid w:val="00577C50"/>
    <w:rsid w:val="00577C62"/>
    <w:rsid w:val="00577CA9"/>
    <w:rsid w:val="00577D9A"/>
    <w:rsid w:val="00577DA4"/>
    <w:rsid w:val="00580065"/>
    <w:rsid w:val="0058042E"/>
    <w:rsid w:val="00580457"/>
    <w:rsid w:val="00580519"/>
    <w:rsid w:val="0058053D"/>
    <w:rsid w:val="00580A82"/>
    <w:rsid w:val="00580C2C"/>
    <w:rsid w:val="00581188"/>
    <w:rsid w:val="0058118B"/>
    <w:rsid w:val="00581293"/>
    <w:rsid w:val="00581312"/>
    <w:rsid w:val="0058148E"/>
    <w:rsid w:val="005816EA"/>
    <w:rsid w:val="005816FA"/>
    <w:rsid w:val="00581947"/>
    <w:rsid w:val="00581EE8"/>
    <w:rsid w:val="00581F9B"/>
    <w:rsid w:val="00582208"/>
    <w:rsid w:val="005822C0"/>
    <w:rsid w:val="0058264A"/>
    <w:rsid w:val="00582D11"/>
    <w:rsid w:val="00583379"/>
    <w:rsid w:val="00583412"/>
    <w:rsid w:val="005840E9"/>
    <w:rsid w:val="0058458D"/>
    <w:rsid w:val="00584725"/>
    <w:rsid w:val="005848CF"/>
    <w:rsid w:val="005849E4"/>
    <w:rsid w:val="00584D4A"/>
    <w:rsid w:val="00584D5C"/>
    <w:rsid w:val="00584D92"/>
    <w:rsid w:val="005850CE"/>
    <w:rsid w:val="005851B6"/>
    <w:rsid w:val="0058545F"/>
    <w:rsid w:val="005854E3"/>
    <w:rsid w:val="00585976"/>
    <w:rsid w:val="00585AA1"/>
    <w:rsid w:val="00585AD2"/>
    <w:rsid w:val="00585AF6"/>
    <w:rsid w:val="00585DF5"/>
    <w:rsid w:val="00585EA9"/>
    <w:rsid w:val="00586091"/>
    <w:rsid w:val="00586132"/>
    <w:rsid w:val="00586226"/>
    <w:rsid w:val="0058628F"/>
    <w:rsid w:val="0058631A"/>
    <w:rsid w:val="00586459"/>
    <w:rsid w:val="005865B6"/>
    <w:rsid w:val="0058661C"/>
    <w:rsid w:val="0058685E"/>
    <w:rsid w:val="005868F8"/>
    <w:rsid w:val="00586DE8"/>
    <w:rsid w:val="005870D3"/>
    <w:rsid w:val="00587115"/>
    <w:rsid w:val="00587236"/>
    <w:rsid w:val="00587290"/>
    <w:rsid w:val="00587564"/>
    <w:rsid w:val="0058778D"/>
    <w:rsid w:val="005878C6"/>
    <w:rsid w:val="00587918"/>
    <w:rsid w:val="00587A43"/>
    <w:rsid w:val="00587B90"/>
    <w:rsid w:val="00587CA8"/>
    <w:rsid w:val="005903BD"/>
    <w:rsid w:val="0059040E"/>
    <w:rsid w:val="005905A6"/>
    <w:rsid w:val="005905E2"/>
    <w:rsid w:val="00590976"/>
    <w:rsid w:val="00590BE5"/>
    <w:rsid w:val="00590C25"/>
    <w:rsid w:val="00590E2B"/>
    <w:rsid w:val="00590F99"/>
    <w:rsid w:val="00591045"/>
    <w:rsid w:val="005910A7"/>
    <w:rsid w:val="00591184"/>
    <w:rsid w:val="0059128B"/>
    <w:rsid w:val="005914F1"/>
    <w:rsid w:val="00591641"/>
    <w:rsid w:val="0059192C"/>
    <w:rsid w:val="005919F4"/>
    <w:rsid w:val="00591D26"/>
    <w:rsid w:val="005920B2"/>
    <w:rsid w:val="00592159"/>
    <w:rsid w:val="0059244F"/>
    <w:rsid w:val="00592581"/>
    <w:rsid w:val="0059281C"/>
    <w:rsid w:val="00592918"/>
    <w:rsid w:val="00592956"/>
    <w:rsid w:val="005929E9"/>
    <w:rsid w:val="00592CE7"/>
    <w:rsid w:val="00592E62"/>
    <w:rsid w:val="00592EB3"/>
    <w:rsid w:val="00593017"/>
    <w:rsid w:val="00593139"/>
    <w:rsid w:val="00593157"/>
    <w:rsid w:val="005935E5"/>
    <w:rsid w:val="00593612"/>
    <w:rsid w:val="0059372B"/>
    <w:rsid w:val="0059396D"/>
    <w:rsid w:val="00593B5E"/>
    <w:rsid w:val="00593C19"/>
    <w:rsid w:val="00593C41"/>
    <w:rsid w:val="0059400F"/>
    <w:rsid w:val="0059409A"/>
    <w:rsid w:val="00594288"/>
    <w:rsid w:val="00594353"/>
    <w:rsid w:val="00594645"/>
    <w:rsid w:val="00594651"/>
    <w:rsid w:val="00594779"/>
    <w:rsid w:val="00594A54"/>
    <w:rsid w:val="00594B01"/>
    <w:rsid w:val="005951CA"/>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C1E"/>
    <w:rsid w:val="00597D3B"/>
    <w:rsid w:val="00597DF1"/>
    <w:rsid w:val="005A02E0"/>
    <w:rsid w:val="005A04E8"/>
    <w:rsid w:val="005A055E"/>
    <w:rsid w:val="005A064F"/>
    <w:rsid w:val="005A09E1"/>
    <w:rsid w:val="005A0D97"/>
    <w:rsid w:val="005A13F8"/>
    <w:rsid w:val="005A14B5"/>
    <w:rsid w:val="005A15EC"/>
    <w:rsid w:val="005A1CAD"/>
    <w:rsid w:val="005A214D"/>
    <w:rsid w:val="005A22C2"/>
    <w:rsid w:val="005A231D"/>
    <w:rsid w:val="005A2753"/>
    <w:rsid w:val="005A28CB"/>
    <w:rsid w:val="005A2C2E"/>
    <w:rsid w:val="005A306E"/>
    <w:rsid w:val="005A3078"/>
    <w:rsid w:val="005A3483"/>
    <w:rsid w:val="005A38FF"/>
    <w:rsid w:val="005A39B3"/>
    <w:rsid w:val="005A3BC1"/>
    <w:rsid w:val="005A45E4"/>
    <w:rsid w:val="005A4CDA"/>
    <w:rsid w:val="005A4D75"/>
    <w:rsid w:val="005A4DBB"/>
    <w:rsid w:val="005A4E31"/>
    <w:rsid w:val="005A4E6D"/>
    <w:rsid w:val="005A529F"/>
    <w:rsid w:val="005A532F"/>
    <w:rsid w:val="005A547F"/>
    <w:rsid w:val="005A57D2"/>
    <w:rsid w:val="005A5C1D"/>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C77"/>
    <w:rsid w:val="005A7D4E"/>
    <w:rsid w:val="005A7E48"/>
    <w:rsid w:val="005A7E75"/>
    <w:rsid w:val="005A7EF9"/>
    <w:rsid w:val="005B00BB"/>
    <w:rsid w:val="005B03DB"/>
    <w:rsid w:val="005B0634"/>
    <w:rsid w:val="005B0710"/>
    <w:rsid w:val="005B0844"/>
    <w:rsid w:val="005B0855"/>
    <w:rsid w:val="005B08DD"/>
    <w:rsid w:val="005B0A00"/>
    <w:rsid w:val="005B19DE"/>
    <w:rsid w:val="005B1B8C"/>
    <w:rsid w:val="005B20BA"/>
    <w:rsid w:val="005B2614"/>
    <w:rsid w:val="005B28DE"/>
    <w:rsid w:val="005B2A48"/>
    <w:rsid w:val="005B2C09"/>
    <w:rsid w:val="005B2D09"/>
    <w:rsid w:val="005B2FF3"/>
    <w:rsid w:val="005B324C"/>
    <w:rsid w:val="005B3355"/>
    <w:rsid w:val="005B3416"/>
    <w:rsid w:val="005B3560"/>
    <w:rsid w:val="005B3715"/>
    <w:rsid w:val="005B38C5"/>
    <w:rsid w:val="005B3C1D"/>
    <w:rsid w:val="005B3D3F"/>
    <w:rsid w:val="005B3D5F"/>
    <w:rsid w:val="005B3DF1"/>
    <w:rsid w:val="005B3DFD"/>
    <w:rsid w:val="005B4189"/>
    <w:rsid w:val="005B436F"/>
    <w:rsid w:val="005B43A8"/>
    <w:rsid w:val="005B449D"/>
    <w:rsid w:val="005B4796"/>
    <w:rsid w:val="005B4881"/>
    <w:rsid w:val="005B4910"/>
    <w:rsid w:val="005B4A6C"/>
    <w:rsid w:val="005B4D82"/>
    <w:rsid w:val="005B4DEA"/>
    <w:rsid w:val="005B4E49"/>
    <w:rsid w:val="005B51B7"/>
    <w:rsid w:val="005B5321"/>
    <w:rsid w:val="005B5360"/>
    <w:rsid w:val="005B538C"/>
    <w:rsid w:val="005B552D"/>
    <w:rsid w:val="005B5F28"/>
    <w:rsid w:val="005B5F2C"/>
    <w:rsid w:val="005B5F43"/>
    <w:rsid w:val="005B6018"/>
    <w:rsid w:val="005B6103"/>
    <w:rsid w:val="005B6136"/>
    <w:rsid w:val="005B6232"/>
    <w:rsid w:val="005B6269"/>
    <w:rsid w:val="005B6386"/>
    <w:rsid w:val="005B64AA"/>
    <w:rsid w:val="005B64F9"/>
    <w:rsid w:val="005B65C0"/>
    <w:rsid w:val="005B67A1"/>
    <w:rsid w:val="005B6CB3"/>
    <w:rsid w:val="005B6E84"/>
    <w:rsid w:val="005B6E85"/>
    <w:rsid w:val="005B71D9"/>
    <w:rsid w:val="005B7355"/>
    <w:rsid w:val="005B73A0"/>
    <w:rsid w:val="005B75AC"/>
    <w:rsid w:val="005B7908"/>
    <w:rsid w:val="005B7AB2"/>
    <w:rsid w:val="005B7CEA"/>
    <w:rsid w:val="005B7EFF"/>
    <w:rsid w:val="005B7FCF"/>
    <w:rsid w:val="005C010D"/>
    <w:rsid w:val="005C03A5"/>
    <w:rsid w:val="005C0801"/>
    <w:rsid w:val="005C0870"/>
    <w:rsid w:val="005C09D0"/>
    <w:rsid w:val="005C0A51"/>
    <w:rsid w:val="005C0DF6"/>
    <w:rsid w:val="005C0F67"/>
    <w:rsid w:val="005C1134"/>
    <w:rsid w:val="005C151C"/>
    <w:rsid w:val="005C1A12"/>
    <w:rsid w:val="005C1ADB"/>
    <w:rsid w:val="005C1BD9"/>
    <w:rsid w:val="005C1CBC"/>
    <w:rsid w:val="005C2050"/>
    <w:rsid w:val="005C250C"/>
    <w:rsid w:val="005C29DA"/>
    <w:rsid w:val="005C2C64"/>
    <w:rsid w:val="005C2C86"/>
    <w:rsid w:val="005C2D95"/>
    <w:rsid w:val="005C2DFB"/>
    <w:rsid w:val="005C3052"/>
    <w:rsid w:val="005C3082"/>
    <w:rsid w:val="005C336A"/>
    <w:rsid w:val="005C3406"/>
    <w:rsid w:val="005C341B"/>
    <w:rsid w:val="005C3666"/>
    <w:rsid w:val="005C3742"/>
    <w:rsid w:val="005C39CE"/>
    <w:rsid w:val="005C3BD8"/>
    <w:rsid w:val="005C40EF"/>
    <w:rsid w:val="005C440A"/>
    <w:rsid w:val="005C489C"/>
    <w:rsid w:val="005C48A6"/>
    <w:rsid w:val="005C490C"/>
    <w:rsid w:val="005C4E4D"/>
    <w:rsid w:val="005C51C6"/>
    <w:rsid w:val="005C53A9"/>
    <w:rsid w:val="005C54F4"/>
    <w:rsid w:val="005C58B1"/>
    <w:rsid w:val="005C5A68"/>
    <w:rsid w:val="005C5E7B"/>
    <w:rsid w:val="005C5EDB"/>
    <w:rsid w:val="005C60D8"/>
    <w:rsid w:val="005C60E1"/>
    <w:rsid w:val="005C6260"/>
    <w:rsid w:val="005C6C9D"/>
    <w:rsid w:val="005C6D13"/>
    <w:rsid w:val="005C71B8"/>
    <w:rsid w:val="005C7ACA"/>
    <w:rsid w:val="005C7BB8"/>
    <w:rsid w:val="005C7CE9"/>
    <w:rsid w:val="005C7DB0"/>
    <w:rsid w:val="005D00A2"/>
    <w:rsid w:val="005D00B1"/>
    <w:rsid w:val="005D021C"/>
    <w:rsid w:val="005D0374"/>
    <w:rsid w:val="005D0728"/>
    <w:rsid w:val="005D0801"/>
    <w:rsid w:val="005D0828"/>
    <w:rsid w:val="005D0861"/>
    <w:rsid w:val="005D0ABB"/>
    <w:rsid w:val="005D0C6C"/>
    <w:rsid w:val="005D0D26"/>
    <w:rsid w:val="005D0DC6"/>
    <w:rsid w:val="005D0FDB"/>
    <w:rsid w:val="005D0FF4"/>
    <w:rsid w:val="005D1339"/>
    <w:rsid w:val="005D18DA"/>
    <w:rsid w:val="005D1992"/>
    <w:rsid w:val="005D19C1"/>
    <w:rsid w:val="005D1C68"/>
    <w:rsid w:val="005D220D"/>
    <w:rsid w:val="005D27E1"/>
    <w:rsid w:val="005D2907"/>
    <w:rsid w:val="005D2D02"/>
    <w:rsid w:val="005D2FF5"/>
    <w:rsid w:val="005D3110"/>
    <w:rsid w:val="005D3985"/>
    <w:rsid w:val="005D39DF"/>
    <w:rsid w:val="005D3A7B"/>
    <w:rsid w:val="005D3C34"/>
    <w:rsid w:val="005D3FC3"/>
    <w:rsid w:val="005D44A6"/>
    <w:rsid w:val="005D44A7"/>
    <w:rsid w:val="005D44E5"/>
    <w:rsid w:val="005D46A0"/>
    <w:rsid w:val="005D48ED"/>
    <w:rsid w:val="005D4A89"/>
    <w:rsid w:val="005D4DAF"/>
    <w:rsid w:val="005D52DF"/>
    <w:rsid w:val="005D53B5"/>
    <w:rsid w:val="005D556C"/>
    <w:rsid w:val="005D5680"/>
    <w:rsid w:val="005D59B9"/>
    <w:rsid w:val="005D5E3F"/>
    <w:rsid w:val="005D60BF"/>
    <w:rsid w:val="005D61F1"/>
    <w:rsid w:val="005D63B8"/>
    <w:rsid w:val="005D6641"/>
    <w:rsid w:val="005D6C3A"/>
    <w:rsid w:val="005D6F6A"/>
    <w:rsid w:val="005D754E"/>
    <w:rsid w:val="005D7975"/>
    <w:rsid w:val="005D79D0"/>
    <w:rsid w:val="005D7B18"/>
    <w:rsid w:val="005D7B73"/>
    <w:rsid w:val="005D7B95"/>
    <w:rsid w:val="005D7DD0"/>
    <w:rsid w:val="005D7E1F"/>
    <w:rsid w:val="005D7F4B"/>
    <w:rsid w:val="005E002E"/>
    <w:rsid w:val="005E01FE"/>
    <w:rsid w:val="005E034E"/>
    <w:rsid w:val="005E080B"/>
    <w:rsid w:val="005E0862"/>
    <w:rsid w:val="005E08A5"/>
    <w:rsid w:val="005E0AE1"/>
    <w:rsid w:val="005E0E1E"/>
    <w:rsid w:val="005E1108"/>
    <w:rsid w:val="005E114F"/>
    <w:rsid w:val="005E1A6C"/>
    <w:rsid w:val="005E1DBA"/>
    <w:rsid w:val="005E1E1B"/>
    <w:rsid w:val="005E2020"/>
    <w:rsid w:val="005E20E3"/>
    <w:rsid w:val="005E214A"/>
    <w:rsid w:val="005E2248"/>
    <w:rsid w:val="005E2761"/>
    <w:rsid w:val="005E29DC"/>
    <w:rsid w:val="005E2AF8"/>
    <w:rsid w:val="005E2CE2"/>
    <w:rsid w:val="005E2D3B"/>
    <w:rsid w:val="005E2DCE"/>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6923"/>
    <w:rsid w:val="005E744A"/>
    <w:rsid w:val="005E753D"/>
    <w:rsid w:val="005E773E"/>
    <w:rsid w:val="005E7A02"/>
    <w:rsid w:val="005E7C9B"/>
    <w:rsid w:val="005E7DC8"/>
    <w:rsid w:val="005F00C6"/>
    <w:rsid w:val="005F00D9"/>
    <w:rsid w:val="005F039C"/>
    <w:rsid w:val="005F0648"/>
    <w:rsid w:val="005F07B4"/>
    <w:rsid w:val="005F0928"/>
    <w:rsid w:val="005F09F6"/>
    <w:rsid w:val="005F127B"/>
    <w:rsid w:val="005F12F7"/>
    <w:rsid w:val="005F14B9"/>
    <w:rsid w:val="005F14C5"/>
    <w:rsid w:val="005F15A9"/>
    <w:rsid w:val="005F1685"/>
    <w:rsid w:val="005F171A"/>
    <w:rsid w:val="005F1C15"/>
    <w:rsid w:val="005F1CD8"/>
    <w:rsid w:val="005F1E54"/>
    <w:rsid w:val="005F1E84"/>
    <w:rsid w:val="005F1FDD"/>
    <w:rsid w:val="005F2444"/>
    <w:rsid w:val="005F24D2"/>
    <w:rsid w:val="005F27C7"/>
    <w:rsid w:val="005F28CC"/>
    <w:rsid w:val="005F2C36"/>
    <w:rsid w:val="005F2CE2"/>
    <w:rsid w:val="005F30F7"/>
    <w:rsid w:val="005F31A1"/>
    <w:rsid w:val="005F31BF"/>
    <w:rsid w:val="005F3263"/>
    <w:rsid w:val="005F3279"/>
    <w:rsid w:val="005F3473"/>
    <w:rsid w:val="005F36F0"/>
    <w:rsid w:val="005F37ED"/>
    <w:rsid w:val="005F39FC"/>
    <w:rsid w:val="005F3AE3"/>
    <w:rsid w:val="005F3B35"/>
    <w:rsid w:val="005F3F92"/>
    <w:rsid w:val="005F4194"/>
    <w:rsid w:val="005F440F"/>
    <w:rsid w:val="005F4709"/>
    <w:rsid w:val="005F488E"/>
    <w:rsid w:val="005F490A"/>
    <w:rsid w:val="005F4BA2"/>
    <w:rsid w:val="005F4DE2"/>
    <w:rsid w:val="005F4DF1"/>
    <w:rsid w:val="005F4FCE"/>
    <w:rsid w:val="005F526E"/>
    <w:rsid w:val="005F527C"/>
    <w:rsid w:val="005F52C7"/>
    <w:rsid w:val="005F5514"/>
    <w:rsid w:val="005F5790"/>
    <w:rsid w:val="005F5D59"/>
    <w:rsid w:val="005F602F"/>
    <w:rsid w:val="005F6220"/>
    <w:rsid w:val="005F64AA"/>
    <w:rsid w:val="005F6834"/>
    <w:rsid w:val="005F6EFA"/>
    <w:rsid w:val="005F6F9F"/>
    <w:rsid w:val="005F716A"/>
    <w:rsid w:val="005F75A1"/>
    <w:rsid w:val="005F75E2"/>
    <w:rsid w:val="005F7891"/>
    <w:rsid w:val="005F7913"/>
    <w:rsid w:val="005F7C67"/>
    <w:rsid w:val="006001BE"/>
    <w:rsid w:val="00600503"/>
    <w:rsid w:val="00600752"/>
    <w:rsid w:val="006007CF"/>
    <w:rsid w:val="006008C1"/>
    <w:rsid w:val="00600BF3"/>
    <w:rsid w:val="00600D92"/>
    <w:rsid w:val="00600DD6"/>
    <w:rsid w:val="00601559"/>
    <w:rsid w:val="006018A1"/>
    <w:rsid w:val="00601A81"/>
    <w:rsid w:val="00601AC1"/>
    <w:rsid w:val="00601B66"/>
    <w:rsid w:val="00601C35"/>
    <w:rsid w:val="00601E10"/>
    <w:rsid w:val="006023AF"/>
    <w:rsid w:val="006027E4"/>
    <w:rsid w:val="00602DF0"/>
    <w:rsid w:val="00602E26"/>
    <w:rsid w:val="00602F27"/>
    <w:rsid w:val="00603434"/>
    <w:rsid w:val="00603445"/>
    <w:rsid w:val="00603491"/>
    <w:rsid w:val="00603505"/>
    <w:rsid w:val="00603616"/>
    <w:rsid w:val="006036C0"/>
    <w:rsid w:val="00603C7B"/>
    <w:rsid w:val="00603CB8"/>
    <w:rsid w:val="00603CCB"/>
    <w:rsid w:val="00603F84"/>
    <w:rsid w:val="00603FD8"/>
    <w:rsid w:val="00604322"/>
    <w:rsid w:val="00604476"/>
    <w:rsid w:val="00604790"/>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32"/>
    <w:rsid w:val="006066DB"/>
    <w:rsid w:val="006069AD"/>
    <w:rsid w:val="00606BCE"/>
    <w:rsid w:val="00606DC0"/>
    <w:rsid w:val="00606E3F"/>
    <w:rsid w:val="00606FA8"/>
    <w:rsid w:val="00606FBC"/>
    <w:rsid w:val="0060727B"/>
    <w:rsid w:val="00607423"/>
    <w:rsid w:val="00607652"/>
    <w:rsid w:val="006076A7"/>
    <w:rsid w:val="006077AC"/>
    <w:rsid w:val="00607BA8"/>
    <w:rsid w:val="00607CA0"/>
    <w:rsid w:val="00607CBA"/>
    <w:rsid w:val="00607E47"/>
    <w:rsid w:val="00607F24"/>
    <w:rsid w:val="00610431"/>
    <w:rsid w:val="0061043D"/>
    <w:rsid w:val="00610606"/>
    <w:rsid w:val="00610BA4"/>
    <w:rsid w:val="00610D75"/>
    <w:rsid w:val="00611726"/>
    <w:rsid w:val="006117B6"/>
    <w:rsid w:val="00611808"/>
    <w:rsid w:val="006118A5"/>
    <w:rsid w:val="00611D9E"/>
    <w:rsid w:val="00611ECF"/>
    <w:rsid w:val="00611F7F"/>
    <w:rsid w:val="00612118"/>
    <w:rsid w:val="0061213A"/>
    <w:rsid w:val="00612299"/>
    <w:rsid w:val="006122A8"/>
    <w:rsid w:val="006122B0"/>
    <w:rsid w:val="006123F6"/>
    <w:rsid w:val="0061246E"/>
    <w:rsid w:val="00612472"/>
    <w:rsid w:val="006124BD"/>
    <w:rsid w:val="00612740"/>
    <w:rsid w:val="006127CA"/>
    <w:rsid w:val="006128DB"/>
    <w:rsid w:val="00612ADD"/>
    <w:rsid w:val="00612C52"/>
    <w:rsid w:val="00612E35"/>
    <w:rsid w:val="006131DE"/>
    <w:rsid w:val="0061338E"/>
    <w:rsid w:val="0061341A"/>
    <w:rsid w:val="00613434"/>
    <w:rsid w:val="006135BF"/>
    <w:rsid w:val="006135DC"/>
    <w:rsid w:val="0061382F"/>
    <w:rsid w:val="0061384A"/>
    <w:rsid w:val="00613879"/>
    <w:rsid w:val="0061396A"/>
    <w:rsid w:val="00613EB0"/>
    <w:rsid w:val="00613F15"/>
    <w:rsid w:val="0061413D"/>
    <w:rsid w:val="0061442C"/>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83E"/>
    <w:rsid w:val="00617999"/>
    <w:rsid w:val="00617A12"/>
    <w:rsid w:val="00617AD1"/>
    <w:rsid w:val="00617B54"/>
    <w:rsid w:val="00617D2D"/>
    <w:rsid w:val="00617DC4"/>
    <w:rsid w:val="00617FCA"/>
    <w:rsid w:val="00620296"/>
    <w:rsid w:val="006209A8"/>
    <w:rsid w:val="00620A0A"/>
    <w:rsid w:val="00620B33"/>
    <w:rsid w:val="00621175"/>
    <w:rsid w:val="006212D1"/>
    <w:rsid w:val="00621876"/>
    <w:rsid w:val="006218F8"/>
    <w:rsid w:val="00621904"/>
    <w:rsid w:val="00621B29"/>
    <w:rsid w:val="00621B7E"/>
    <w:rsid w:val="00621FA0"/>
    <w:rsid w:val="00621FEE"/>
    <w:rsid w:val="0062229F"/>
    <w:rsid w:val="006226BE"/>
    <w:rsid w:val="00622903"/>
    <w:rsid w:val="00622948"/>
    <w:rsid w:val="006229F7"/>
    <w:rsid w:val="00622A60"/>
    <w:rsid w:val="00622AE0"/>
    <w:rsid w:val="00622BE8"/>
    <w:rsid w:val="00622C84"/>
    <w:rsid w:val="00622E0D"/>
    <w:rsid w:val="00622FD6"/>
    <w:rsid w:val="00623068"/>
    <w:rsid w:val="006232CE"/>
    <w:rsid w:val="006233FB"/>
    <w:rsid w:val="0062341B"/>
    <w:rsid w:val="00623521"/>
    <w:rsid w:val="0062352D"/>
    <w:rsid w:val="00623CCD"/>
    <w:rsid w:val="00623E1E"/>
    <w:rsid w:val="006243D8"/>
    <w:rsid w:val="006243FB"/>
    <w:rsid w:val="00624560"/>
    <w:rsid w:val="00624647"/>
    <w:rsid w:val="0062495F"/>
    <w:rsid w:val="006249F1"/>
    <w:rsid w:val="00624B77"/>
    <w:rsid w:val="00624ED3"/>
    <w:rsid w:val="00624F59"/>
    <w:rsid w:val="00625275"/>
    <w:rsid w:val="00625500"/>
    <w:rsid w:val="00625574"/>
    <w:rsid w:val="006258E4"/>
    <w:rsid w:val="006259A2"/>
    <w:rsid w:val="00625A40"/>
    <w:rsid w:val="00625AA2"/>
    <w:rsid w:val="00625B5F"/>
    <w:rsid w:val="00625B62"/>
    <w:rsid w:val="00625C3F"/>
    <w:rsid w:val="00625C91"/>
    <w:rsid w:val="00625FC4"/>
    <w:rsid w:val="00625FFE"/>
    <w:rsid w:val="00626295"/>
    <w:rsid w:val="00626497"/>
    <w:rsid w:val="006264F0"/>
    <w:rsid w:val="00626605"/>
    <w:rsid w:val="00626699"/>
    <w:rsid w:val="00626E56"/>
    <w:rsid w:val="00626EA9"/>
    <w:rsid w:val="00627021"/>
    <w:rsid w:val="006272A8"/>
    <w:rsid w:val="006272D3"/>
    <w:rsid w:val="0062748C"/>
    <w:rsid w:val="006279C9"/>
    <w:rsid w:val="00627B4D"/>
    <w:rsid w:val="00627C28"/>
    <w:rsid w:val="00627CF9"/>
    <w:rsid w:val="00627D96"/>
    <w:rsid w:val="00627F9E"/>
    <w:rsid w:val="00627FF1"/>
    <w:rsid w:val="0063017A"/>
    <w:rsid w:val="006303D3"/>
    <w:rsid w:val="00630667"/>
    <w:rsid w:val="006307EB"/>
    <w:rsid w:val="006307F6"/>
    <w:rsid w:val="00630892"/>
    <w:rsid w:val="006308F3"/>
    <w:rsid w:val="00630AAE"/>
    <w:rsid w:val="00630C17"/>
    <w:rsid w:val="00630DA1"/>
    <w:rsid w:val="0063102B"/>
    <w:rsid w:val="00631203"/>
    <w:rsid w:val="00631228"/>
    <w:rsid w:val="006313B1"/>
    <w:rsid w:val="006315F6"/>
    <w:rsid w:val="0063170D"/>
    <w:rsid w:val="00631953"/>
    <w:rsid w:val="00631975"/>
    <w:rsid w:val="00631E42"/>
    <w:rsid w:val="00631E64"/>
    <w:rsid w:val="0063216D"/>
    <w:rsid w:val="0063226E"/>
    <w:rsid w:val="00632278"/>
    <w:rsid w:val="0063240D"/>
    <w:rsid w:val="006327F5"/>
    <w:rsid w:val="0063292C"/>
    <w:rsid w:val="00632B4B"/>
    <w:rsid w:val="00632BDA"/>
    <w:rsid w:val="00632F4A"/>
    <w:rsid w:val="0063304E"/>
    <w:rsid w:val="00633361"/>
    <w:rsid w:val="00633648"/>
    <w:rsid w:val="0063369A"/>
    <w:rsid w:val="00633749"/>
    <w:rsid w:val="00633A4E"/>
    <w:rsid w:val="00633B52"/>
    <w:rsid w:val="00633F70"/>
    <w:rsid w:val="006340A7"/>
    <w:rsid w:val="006340B7"/>
    <w:rsid w:val="00634638"/>
    <w:rsid w:val="006347DC"/>
    <w:rsid w:val="006348CA"/>
    <w:rsid w:val="00634995"/>
    <w:rsid w:val="006349D3"/>
    <w:rsid w:val="00634D7C"/>
    <w:rsid w:val="0063505C"/>
    <w:rsid w:val="00635247"/>
    <w:rsid w:val="00635AB2"/>
    <w:rsid w:val="00635AE2"/>
    <w:rsid w:val="00635E49"/>
    <w:rsid w:val="00635EA7"/>
    <w:rsid w:val="00635FF1"/>
    <w:rsid w:val="006366AF"/>
    <w:rsid w:val="0063673E"/>
    <w:rsid w:val="006369F2"/>
    <w:rsid w:val="00636D0A"/>
    <w:rsid w:val="00637286"/>
    <w:rsid w:val="006373B7"/>
    <w:rsid w:val="00637621"/>
    <w:rsid w:val="00637640"/>
    <w:rsid w:val="006377F1"/>
    <w:rsid w:val="00637B02"/>
    <w:rsid w:val="00637C6D"/>
    <w:rsid w:val="00637CAB"/>
    <w:rsid w:val="00637E30"/>
    <w:rsid w:val="00637E6A"/>
    <w:rsid w:val="00640438"/>
    <w:rsid w:val="0064047E"/>
    <w:rsid w:val="006409FE"/>
    <w:rsid w:val="00640A4F"/>
    <w:rsid w:val="00640BB2"/>
    <w:rsid w:val="00640BCC"/>
    <w:rsid w:val="00640FA8"/>
    <w:rsid w:val="0064104E"/>
    <w:rsid w:val="00641277"/>
    <w:rsid w:val="006414BE"/>
    <w:rsid w:val="00641796"/>
    <w:rsid w:val="00641858"/>
    <w:rsid w:val="00641B07"/>
    <w:rsid w:val="00641C51"/>
    <w:rsid w:val="00641C68"/>
    <w:rsid w:val="00642066"/>
    <w:rsid w:val="006420C8"/>
    <w:rsid w:val="006420E0"/>
    <w:rsid w:val="00642223"/>
    <w:rsid w:val="00642232"/>
    <w:rsid w:val="0064278B"/>
    <w:rsid w:val="00642B7F"/>
    <w:rsid w:val="0064305A"/>
    <w:rsid w:val="00643079"/>
    <w:rsid w:val="00643316"/>
    <w:rsid w:val="00643341"/>
    <w:rsid w:val="00643C0F"/>
    <w:rsid w:val="00643F83"/>
    <w:rsid w:val="006440EB"/>
    <w:rsid w:val="006442A1"/>
    <w:rsid w:val="00644581"/>
    <w:rsid w:val="006449F0"/>
    <w:rsid w:val="00644E29"/>
    <w:rsid w:val="00644F4B"/>
    <w:rsid w:val="006450EE"/>
    <w:rsid w:val="006451B0"/>
    <w:rsid w:val="0064529C"/>
    <w:rsid w:val="006457F2"/>
    <w:rsid w:val="006460CC"/>
    <w:rsid w:val="006463B0"/>
    <w:rsid w:val="0064651E"/>
    <w:rsid w:val="00646588"/>
    <w:rsid w:val="00646614"/>
    <w:rsid w:val="0064662A"/>
    <w:rsid w:val="0064663A"/>
    <w:rsid w:val="00646646"/>
    <w:rsid w:val="00646732"/>
    <w:rsid w:val="00646829"/>
    <w:rsid w:val="00646A24"/>
    <w:rsid w:val="00646CC6"/>
    <w:rsid w:val="00646DB4"/>
    <w:rsid w:val="00646FBB"/>
    <w:rsid w:val="00647474"/>
    <w:rsid w:val="00647551"/>
    <w:rsid w:val="00647748"/>
    <w:rsid w:val="00647A57"/>
    <w:rsid w:val="00647DFE"/>
    <w:rsid w:val="00647EEC"/>
    <w:rsid w:val="00647F9E"/>
    <w:rsid w:val="00647FF2"/>
    <w:rsid w:val="00650028"/>
    <w:rsid w:val="00650229"/>
    <w:rsid w:val="006505B1"/>
    <w:rsid w:val="0065079B"/>
    <w:rsid w:val="00650B6B"/>
    <w:rsid w:val="00650BA7"/>
    <w:rsid w:val="00650BA8"/>
    <w:rsid w:val="00650C49"/>
    <w:rsid w:val="00650C72"/>
    <w:rsid w:val="00650F77"/>
    <w:rsid w:val="00651086"/>
    <w:rsid w:val="006512D3"/>
    <w:rsid w:val="0065133A"/>
    <w:rsid w:val="00651433"/>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3A17"/>
    <w:rsid w:val="00653BD2"/>
    <w:rsid w:val="006542EC"/>
    <w:rsid w:val="006543E0"/>
    <w:rsid w:val="00654404"/>
    <w:rsid w:val="006544A0"/>
    <w:rsid w:val="00654791"/>
    <w:rsid w:val="006547E2"/>
    <w:rsid w:val="00654987"/>
    <w:rsid w:val="00654D7B"/>
    <w:rsid w:val="00654E05"/>
    <w:rsid w:val="00654F55"/>
    <w:rsid w:val="0065540C"/>
    <w:rsid w:val="00655452"/>
    <w:rsid w:val="00655590"/>
    <w:rsid w:val="006557F6"/>
    <w:rsid w:val="00655B36"/>
    <w:rsid w:val="00655D57"/>
    <w:rsid w:val="00655FF3"/>
    <w:rsid w:val="0065607D"/>
    <w:rsid w:val="006562CC"/>
    <w:rsid w:val="00656450"/>
    <w:rsid w:val="006564AB"/>
    <w:rsid w:val="00656505"/>
    <w:rsid w:val="0065651D"/>
    <w:rsid w:val="00656810"/>
    <w:rsid w:val="00656898"/>
    <w:rsid w:val="00656DCC"/>
    <w:rsid w:val="00656E60"/>
    <w:rsid w:val="00656F67"/>
    <w:rsid w:val="00656F71"/>
    <w:rsid w:val="00657014"/>
    <w:rsid w:val="00657064"/>
    <w:rsid w:val="00657476"/>
    <w:rsid w:val="00657640"/>
    <w:rsid w:val="00657687"/>
    <w:rsid w:val="00657DF4"/>
    <w:rsid w:val="006600F0"/>
    <w:rsid w:val="006602D7"/>
    <w:rsid w:val="0066042B"/>
    <w:rsid w:val="00660483"/>
    <w:rsid w:val="006609BA"/>
    <w:rsid w:val="00660C25"/>
    <w:rsid w:val="00661695"/>
    <w:rsid w:val="00661875"/>
    <w:rsid w:val="00661A48"/>
    <w:rsid w:val="00661B59"/>
    <w:rsid w:val="00661DBC"/>
    <w:rsid w:val="00661DF2"/>
    <w:rsid w:val="00661E68"/>
    <w:rsid w:val="00661E82"/>
    <w:rsid w:val="00661F9C"/>
    <w:rsid w:val="00662119"/>
    <w:rsid w:val="006623D9"/>
    <w:rsid w:val="00662627"/>
    <w:rsid w:val="006629E9"/>
    <w:rsid w:val="00662ADF"/>
    <w:rsid w:val="00662B04"/>
    <w:rsid w:val="00662C62"/>
    <w:rsid w:val="0066307D"/>
    <w:rsid w:val="00663140"/>
    <w:rsid w:val="00663173"/>
    <w:rsid w:val="00663299"/>
    <w:rsid w:val="006632BF"/>
    <w:rsid w:val="006634FB"/>
    <w:rsid w:val="00663873"/>
    <w:rsid w:val="00663A35"/>
    <w:rsid w:val="00663B17"/>
    <w:rsid w:val="00663B64"/>
    <w:rsid w:val="00663B79"/>
    <w:rsid w:val="00663BAF"/>
    <w:rsid w:val="006640DA"/>
    <w:rsid w:val="00664182"/>
    <w:rsid w:val="00664415"/>
    <w:rsid w:val="0066475F"/>
    <w:rsid w:val="0066479D"/>
    <w:rsid w:val="00664BED"/>
    <w:rsid w:val="006650E9"/>
    <w:rsid w:val="0066533D"/>
    <w:rsid w:val="0066535C"/>
    <w:rsid w:val="00665497"/>
    <w:rsid w:val="0066574D"/>
    <w:rsid w:val="0066578B"/>
    <w:rsid w:val="00665801"/>
    <w:rsid w:val="0066588C"/>
    <w:rsid w:val="006658D6"/>
    <w:rsid w:val="00665A12"/>
    <w:rsid w:val="00665C69"/>
    <w:rsid w:val="00665C93"/>
    <w:rsid w:val="00665CA5"/>
    <w:rsid w:val="00665CBA"/>
    <w:rsid w:val="00665D56"/>
    <w:rsid w:val="00665F2B"/>
    <w:rsid w:val="0066617D"/>
    <w:rsid w:val="00666390"/>
    <w:rsid w:val="0066647D"/>
    <w:rsid w:val="00666600"/>
    <w:rsid w:val="00666806"/>
    <w:rsid w:val="00666840"/>
    <w:rsid w:val="00666AE7"/>
    <w:rsid w:val="00666BBB"/>
    <w:rsid w:val="00666F40"/>
    <w:rsid w:val="0066711F"/>
    <w:rsid w:val="00667205"/>
    <w:rsid w:val="00667682"/>
    <w:rsid w:val="00667CBB"/>
    <w:rsid w:val="00667DC4"/>
    <w:rsid w:val="00667ED4"/>
    <w:rsid w:val="006701AF"/>
    <w:rsid w:val="00670572"/>
    <w:rsid w:val="0067091E"/>
    <w:rsid w:val="00670C54"/>
    <w:rsid w:val="00670CCF"/>
    <w:rsid w:val="00670DF6"/>
    <w:rsid w:val="006713CA"/>
    <w:rsid w:val="0067142D"/>
    <w:rsid w:val="0067170D"/>
    <w:rsid w:val="006718EE"/>
    <w:rsid w:val="00671CD1"/>
    <w:rsid w:val="00671E36"/>
    <w:rsid w:val="00671E95"/>
    <w:rsid w:val="006720E7"/>
    <w:rsid w:val="00672498"/>
    <w:rsid w:val="0067259C"/>
    <w:rsid w:val="006728C9"/>
    <w:rsid w:val="00672A07"/>
    <w:rsid w:val="00672C15"/>
    <w:rsid w:val="00673092"/>
    <w:rsid w:val="00673149"/>
    <w:rsid w:val="006733EF"/>
    <w:rsid w:val="00673600"/>
    <w:rsid w:val="00673F60"/>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0D"/>
    <w:rsid w:val="00675F63"/>
    <w:rsid w:val="00676003"/>
    <w:rsid w:val="00676208"/>
    <w:rsid w:val="00676647"/>
    <w:rsid w:val="00676B0A"/>
    <w:rsid w:val="00676CB6"/>
    <w:rsid w:val="00676CF5"/>
    <w:rsid w:val="00676EC0"/>
    <w:rsid w:val="00677265"/>
    <w:rsid w:val="006772BB"/>
    <w:rsid w:val="0067731B"/>
    <w:rsid w:val="006773CE"/>
    <w:rsid w:val="006775A5"/>
    <w:rsid w:val="006775BE"/>
    <w:rsid w:val="00677611"/>
    <w:rsid w:val="00677806"/>
    <w:rsid w:val="00677A7B"/>
    <w:rsid w:val="00677B37"/>
    <w:rsid w:val="00677D4D"/>
    <w:rsid w:val="00677E7A"/>
    <w:rsid w:val="00677E91"/>
    <w:rsid w:val="00680127"/>
    <w:rsid w:val="00680275"/>
    <w:rsid w:val="00680493"/>
    <w:rsid w:val="00680539"/>
    <w:rsid w:val="006807F8"/>
    <w:rsid w:val="00680852"/>
    <w:rsid w:val="006809ED"/>
    <w:rsid w:val="00680C01"/>
    <w:rsid w:val="00680C3E"/>
    <w:rsid w:val="00680C4C"/>
    <w:rsid w:val="00680C56"/>
    <w:rsid w:val="00680CCD"/>
    <w:rsid w:val="00680D07"/>
    <w:rsid w:val="0068119E"/>
    <w:rsid w:val="00681475"/>
    <w:rsid w:val="00681874"/>
    <w:rsid w:val="006818C3"/>
    <w:rsid w:val="006819DD"/>
    <w:rsid w:val="00681D33"/>
    <w:rsid w:val="00681D5C"/>
    <w:rsid w:val="00681ED7"/>
    <w:rsid w:val="00681F59"/>
    <w:rsid w:val="00682673"/>
    <w:rsid w:val="00682837"/>
    <w:rsid w:val="00682961"/>
    <w:rsid w:val="00682C31"/>
    <w:rsid w:val="00682F31"/>
    <w:rsid w:val="006833CE"/>
    <w:rsid w:val="00683402"/>
    <w:rsid w:val="006834D2"/>
    <w:rsid w:val="0068379D"/>
    <w:rsid w:val="0068396A"/>
    <w:rsid w:val="00683C2B"/>
    <w:rsid w:val="00683D8E"/>
    <w:rsid w:val="0068428A"/>
    <w:rsid w:val="006843F7"/>
    <w:rsid w:val="00684464"/>
    <w:rsid w:val="006844BA"/>
    <w:rsid w:val="006848EE"/>
    <w:rsid w:val="0068499D"/>
    <w:rsid w:val="00684EA4"/>
    <w:rsid w:val="00684EF2"/>
    <w:rsid w:val="0068519B"/>
    <w:rsid w:val="0068530E"/>
    <w:rsid w:val="006853A5"/>
    <w:rsid w:val="00685712"/>
    <w:rsid w:val="00685AD9"/>
    <w:rsid w:val="00685B0D"/>
    <w:rsid w:val="00685E47"/>
    <w:rsid w:val="006865C3"/>
    <w:rsid w:val="006867E8"/>
    <w:rsid w:val="00686BCA"/>
    <w:rsid w:val="00686C05"/>
    <w:rsid w:val="00686DCC"/>
    <w:rsid w:val="00686DE1"/>
    <w:rsid w:val="00687155"/>
    <w:rsid w:val="006871E2"/>
    <w:rsid w:val="006873C9"/>
    <w:rsid w:val="006873D9"/>
    <w:rsid w:val="0068745F"/>
    <w:rsid w:val="00687583"/>
    <w:rsid w:val="00687754"/>
    <w:rsid w:val="00687AE7"/>
    <w:rsid w:val="00687B60"/>
    <w:rsid w:val="00687E4E"/>
    <w:rsid w:val="006902F1"/>
    <w:rsid w:val="00690461"/>
    <w:rsid w:val="00690646"/>
    <w:rsid w:val="006907BD"/>
    <w:rsid w:val="00690C42"/>
    <w:rsid w:val="00690C78"/>
    <w:rsid w:val="00691261"/>
    <w:rsid w:val="006915E8"/>
    <w:rsid w:val="00691967"/>
    <w:rsid w:val="00691AFD"/>
    <w:rsid w:val="00691B7E"/>
    <w:rsid w:val="00691C15"/>
    <w:rsid w:val="00691C6F"/>
    <w:rsid w:val="00691D95"/>
    <w:rsid w:val="00691EEA"/>
    <w:rsid w:val="00692482"/>
    <w:rsid w:val="006925F4"/>
    <w:rsid w:val="006926CD"/>
    <w:rsid w:val="00692A68"/>
    <w:rsid w:val="00693080"/>
    <w:rsid w:val="0069312A"/>
    <w:rsid w:val="006932A2"/>
    <w:rsid w:val="00693435"/>
    <w:rsid w:val="00693A42"/>
    <w:rsid w:val="00693ABB"/>
    <w:rsid w:val="00693AD8"/>
    <w:rsid w:val="00693BD1"/>
    <w:rsid w:val="00693D43"/>
    <w:rsid w:val="00693DE7"/>
    <w:rsid w:val="00693F1E"/>
    <w:rsid w:val="00693F67"/>
    <w:rsid w:val="006942F1"/>
    <w:rsid w:val="0069435E"/>
    <w:rsid w:val="0069444E"/>
    <w:rsid w:val="006944D4"/>
    <w:rsid w:val="006944DE"/>
    <w:rsid w:val="006948CB"/>
    <w:rsid w:val="00694A88"/>
    <w:rsid w:val="00694C7C"/>
    <w:rsid w:val="006952AD"/>
    <w:rsid w:val="00695317"/>
    <w:rsid w:val="00695752"/>
    <w:rsid w:val="00695AD1"/>
    <w:rsid w:val="00695CA3"/>
    <w:rsid w:val="00695DE5"/>
    <w:rsid w:val="00696236"/>
    <w:rsid w:val="006963E6"/>
    <w:rsid w:val="006964EE"/>
    <w:rsid w:val="006966B4"/>
    <w:rsid w:val="006966BF"/>
    <w:rsid w:val="006969C5"/>
    <w:rsid w:val="00696B8F"/>
    <w:rsid w:val="00696D15"/>
    <w:rsid w:val="00696F1F"/>
    <w:rsid w:val="0069712A"/>
    <w:rsid w:val="00697150"/>
    <w:rsid w:val="00697535"/>
    <w:rsid w:val="00697738"/>
    <w:rsid w:val="006977F4"/>
    <w:rsid w:val="00697915"/>
    <w:rsid w:val="00697D22"/>
    <w:rsid w:val="006A05A3"/>
    <w:rsid w:val="006A0845"/>
    <w:rsid w:val="006A158F"/>
    <w:rsid w:val="006A181F"/>
    <w:rsid w:val="006A1C30"/>
    <w:rsid w:val="006A1D57"/>
    <w:rsid w:val="006A2196"/>
    <w:rsid w:val="006A24D4"/>
    <w:rsid w:val="006A285B"/>
    <w:rsid w:val="006A2A7D"/>
    <w:rsid w:val="006A2B14"/>
    <w:rsid w:val="006A3124"/>
    <w:rsid w:val="006A32FF"/>
    <w:rsid w:val="006A3338"/>
    <w:rsid w:val="006A3857"/>
    <w:rsid w:val="006A3898"/>
    <w:rsid w:val="006A3C7A"/>
    <w:rsid w:val="006A3DA6"/>
    <w:rsid w:val="006A41A8"/>
    <w:rsid w:val="006A441C"/>
    <w:rsid w:val="006A4626"/>
    <w:rsid w:val="006A481B"/>
    <w:rsid w:val="006A4BA3"/>
    <w:rsid w:val="006A4C09"/>
    <w:rsid w:val="006A4D97"/>
    <w:rsid w:val="006A4DB5"/>
    <w:rsid w:val="006A4F6F"/>
    <w:rsid w:val="006A5160"/>
    <w:rsid w:val="006A5177"/>
    <w:rsid w:val="006A53FB"/>
    <w:rsid w:val="006A5481"/>
    <w:rsid w:val="006A54C7"/>
    <w:rsid w:val="006A56CA"/>
    <w:rsid w:val="006A5B88"/>
    <w:rsid w:val="006A5C2D"/>
    <w:rsid w:val="006A5EEA"/>
    <w:rsid w:val="006A6005"/>
    <w:rsid w:val="006A6061"/>
    <w:rsid w:val="006A63B0"/>
    <w:rsid w:val="006A6407"/>
    <w:rsid w:val="006A6679"/>
    <w:rsid w:val="006A67EF"/>
    <w:rsid w:val="006A69E5"/>
    <w:rsid w:val="006A6C74"/>
    <w:rsid w:val="006A6D83"/>
    <w:rsid w:val="006A72C2"/>
    <w:rsid w:val="006A73A3"/>
    <w:rsid w:val="006A7470"/>
    <w:rsid w:val="006A7ACD"/>
    <w:rsid w:val="006B0589"/>
    <w:rsid w:val="006B05F1"/>
    <w:rsid w:val="006B05FA"/>
    <w:rsid w:val="006B07F0"/>
    <w:rsid w:val="006B1127"/>
    <w:rsid w:val="006B1261"/>
    <w:rsid w:val="006B1460"/>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41"/>
    <w:rsid w:val="006B31C7"/>
    <w:rsid w:val="006B32EE"/>
    <w:rsid w:val="006B371D"/>
    <w:rsid w:val="006B3A55"/>
    <w:rsid w:val="006B3A75"/>
    <w:rsid w:val="006B3B94"/>
    <w:rsid w:val="006B3C3B"/>
    <w:rsid w:val="006B3CA6"/>
    <w:rsid w:val="006B3ED5"/>
    <w:rsid w:val="006B406A"/>
    <w:rsid w:val="006B43D5"/>
    <w:rsid w:val="006B441D"/>
    <w:rsid w:val="006B442B"/>
    <w:rsid w:val="006B4482"/>
    <w:rsid w:val="006B44C5"/>
    <w:rsid w:val="006B46E9"/>
    <w:rsid w:val="006B47A9"/>
    <w:rsid w:val="006B4890"/>
    <w:rsid w:val="006B49B8"/>
    <w:rsid w:val="006B4D27"/>
    <w:rsid w:val="006B4D39"/>
    <w:rsid w:val="006B4EA4"/>
    <w:rsid w:val="006B4F00"/>
    <w:rsid w:val="006B4FD6"/>
    <w:rsid w:val="006B5128"/>
    <w:rsid w:val="006B5131"/>
    <w:rsid w:val="006B52A6"/>
    <w:rsid w:val="006B555A"/>
    <w:rsid w:val="006B5592"/>
    <w:rsid w:val="006B562A"/>
    <w:rsid w:val="006B56EF"/>
    <w:rsid w:val="006B5BFB"/>
    <w:rsid w:val="006B5C9D"/>
    <w:rsid w:val="006B5D69"/>
    <w:rsid w:val="006B5D84"/>
    <w:rsid w:val="006B5E9D"/>
    <w:rsid w:val="006B602B"/>
    <w:rsid w:val="006B60FE"/>
    <w:rsid w:val="006B6331"/>
    <w:rsid w:val="006B651B"/>
    <w:rsid w:val="006B6AF7"/>
    <w:rsid w:val="006B6B39"/>
    <w:rsid w:val="006B6B8C"/>
    <w:rsid w:val="006B6DFC"/>
    <w:rsid w:val="006B7220"/>
    <w:rsid w:val="006B7412"/>
    <w:rsid w:val="006B7583"/>
    <w:rsid w:val="006B782C"/>
    <w:rsid w:val="006B7896"/>
    <w:rsid w:val="006B7A82"/>
    <w:rsid w:val="006B7AEF"/>
    <w:rsid w:val="006B7BDD"/>
    <w:rsid w:val="006B7CFE"/>
    <w:rsid w:val="006B7E04"/>
    <w:rsid w:val="006B7F15"/>
    <w:rsid w:val="006C0095"/>
    <w:rsid w:val="006C00CB"/>
    <w:rsid w:val="006C00CD"/>
    <w:rsid w:val="006C050C"/>
    <w:rsid w:val="006C05BD"/>
    <w:rsid w:val="006C0E96"/>
    <w:rsid w:val="006C1070"/>
    <w:rsid w:val="006C15F4"/>
    <w:rsid w:val="006C1778"/>
    <w:rsid w:val="006C18AE"/>
    <w:rsid w:val="006C1C91"/>
    <w:rsid w:val="006C1DC4"/>
    <w:rsid w:val="006C1DDC"/>
    <w:rsid w:val="006C1E1D"/>
    <w:rsid w:val="006C211D"/>
    <w:rsid w:val="006C2671"/>
    <w:rsid w:val="006C29F3"/>
    <w:rsid w:val="006C2AFF"/>
    <w:rsid w:val="006C2C59"/>
    <w:rsid w:val="006C2E80"/>
    <w:rsid w:val="006C2F59"/>
    <w:rsid w:val="006C3070"/>
    <w:rsid w:val="006C3128"/>
    <w:rsid w:val="006C314E"/>
    <w:rsid w:val="006C32C0"/>
    <w:rsid w:val="006C33D5"/>
    <w:rsid w:val="006C33F2"/>
    <w:rsid w:val="006C3507"/>
    <w:rsid w:val="006C3963"/>
    <w:rsid w:val="006C39C5"/>
    <w:rsid w:val="006C3C4D"/>
    <w:rsid w:val="006C3F4B"/>
    <w:rsid w:val="006C3F6C"/>
    <w:rsid w:val="006C3FAC"/>
    <w:rsid w:val="006C4262"/>
    <w:rsid w:val="006C4608"/>
    <w:rsid w:val="006C492C"/>
    <w:rsid w:val="006C4992"/>
    <w:rsid w:val="006C4E3B"/>
    <w:rsid w:val="006C4F59"/>
    <w:rsid w:val="006C524F"/>
    <w:rsid w:val="006C561F"/>
    <w:rsid w:val="006C5782"/>
    <w:rsid w:val="006C5A2C"/>
    <w:rsid w:val="006C5A67"/>
    <w:rsid w:val="006C5B44"/>
    <w:rsid w:val="006C5BF7"/>
    <w:rsid w:val="006C5ECB"/>
    <w:rsid w:val="006C6155"/>
    <w:rsid w:val="006C615D"/>
    <w:rsid w:val="006C61BA"/>
    <w:rsid w:val="006C640A"/>
    <w:rsid w:val="006C6539"/>
    <w:rsid w:val="006C66B4"/>
    <w:rsid w:val="006C6B7B"/>
    <w:rsid w:val="006C6E5D"/>
    <w:rsid w:val="006C6EE6"/>
    <w:rsid w:val="006C70BE"/>
    <w:rsid w:val="006C7406"/>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715"/>
    <w:rsid w:val="006D2818"/>
    <w:rsid w:val="006D28D5"/>
    <w:rsid w:val="006D290C"/>
    <w:rsid w:val="006D2983"/>
    <w:rsid w:val="006D2E6F"/>
    <w:rsid w:val="006D3090"/>
    <w:rsid w:val="006D30D7"/>
    <w:rsid w:val="006D30EA"/>
    <w:rsid w:val="006D3116"/>
    <w:rsid w:val="006D342C"/>
    <w:rsid w:val="006D3618"/>
    <w:rsid w:val="006D3B13"/>
    <w:rsid w:val="006D3C82"/>
    <w:rsid w:val="006D40BA"/>
    <w:rsid w:val="006D4249"/>
    <w:rsid w:val="006D4459"/>
    <w:rsid w:val="006D4557"/>
    <w:rsid w:val="006D48A0"/>
    <w:rsid w:val="006D4B82"/>
    <w:rsid w:val="006D4C9D"/>
    <w:rsid w:val="006D4D51"/>
    <w:rsid w:val="006D5024"/>
    <w:rsid w:val="006D58B8"/>
    <w:rsid w:val="006D5EAA"/>
    <w:rsid w:val="006D5EBD"/>
    <w:rsid w:val="006D5FE1"/>
    <w:rsid w:val="006D61EA"/>
    <w:rsid w:val="006D624E"/>
    <w:rsid w:val="006D6686"/>
    <w:rsid w:val="006D66BF"/>
    <w:rsid w:val="006D6AAB"/>
    <w:rsid w:val="006D6B11"/>
    <w:rsid w:val="006D6B6D"/>
    <w:rsid w:val="006D6CC8"/>
    <w:rsid w:val="006D6FBD"/>
    <w:rsid w:val="006D738C"/>
    <w:rsid w:val="006D77CF"/>
    <w:rsid w:val="006D7AB3"/>
    <w:rsid w:val="006D7AB8"/>
    <w:rsid w:val="006D7AEA"/>
    <w:rsid w:val="006D7C86"/>
    <w:rsid w:val="006D7D51"/>
    <w:rsid w:val="006D7FB4"/>
    <w:rsid w:val="006D7FE9"/>
    <w:rsid w:val="006E0028"/>
    <w:rsid w:val="006E0045"/>
    <w:rsid w:val="006E01AA"/>
    <w:rsid w:val="006E032A"/>
    <w:rsid w:val="006E0C64"/>
    <w:rsid w:val="006E0D65"/>
    <w:rsid w:val="006E0D6B"/>
    <w:rsid w:val="006E100E"/>
    <w:rsid w:val="006E103C"/>
    <w:rsid w:val="006E10F1"/>
    <w:rsid w:val="006E13F7"/>
    <w:rsid w:val="006E146C"/>
    <w:rsid w:val="006E17D9"/>
    <w:rsid w:val="006E18E5"/>
    <w:rsid w:val="006E1937"/>
    <w:rsid w:val="006E1ADF"/>
    <w:rsid w:val="006E1C97"/>
    <w:rsid w:val="006E1D1B"/>
    <w:rsid w:val="006E1ECD"/>
    <w:rsid w:val="006E2058"/>
    <w:rsid w:val="006E20D1"/>
    <w:rsid w:val="006E214C"/>
    <w:rsid w:val="006E230B"/>
    <w:rsid w:val="006E27BD"/>
    <w:rsid w:val="006E28DC"/>
    <w:rsid w:val="006E2934"/>
    <w:rsid w:val="006E2973"/>
    <w:rsid w:val="006E2E10"/>
    <w:rsid w:val="006E2F38"/>
    <w:rsid w:val="006E37B2"/>
    <w:rsid w:val="006E3AB9"/>
    <w:rsid w:val="006E3AD9"/>
    <w:rsid w:val="006E3B85"/>
    <w:rsid w:val="006E3E32"/>
    <w:rsid w:val="006E413E"/>
    <w:rsid w:val="006E4381"/>
    <w:rsid w:val="006E43F5"/>
    <w:rsid w:val="006E4C9B"/>
    <w:rsid w:val="006E4F41"/>
    <w:rsid w:val="006E5194"/>
    <w:rsid w:val="006E52D8"/>
    <w:rsid w:val="006E53AE"/>
    <w:rsid w:val="006E5467"/>
    <w:rsid w:val="006E5527"/>
    <w:rsid w:val="006E55BC"/>
    <w:rsid w:val="006E5811"/>
    <w:rsid w:val="006E5863"/>
    <w:rsid w:val="006E5935"/>
    <w:rsid w:val="006E5A89"/>
    <w:rsid w:val="006E5BF7"/>
    <w:rsid w:val="006E6071"/>
    <w:rsid w:val="006E6725"/>
    <w:rsid w:val="006E6D20"/>
    <w:rsid w:val="006E6D54"/>
    <w:rsid w:val="006E6FE4"/>
    <w:rsid w:val="006E7140"/>
    <w:rsid w:val="006E73AE"/>
    <w:rsid w:val="006E781B"/>
    <w:rsid w:val="006E7B29"/>
    <w:rsid w:val="006E7BB3"/>
    <w:rsid w:val="006F00B4"/>
    <w:rsid w:val="006F0152"/>
    <w:rsid w:val="006F0342"/>
    <w:rsid w:val="006F03B5"/>
    <w:rsid w:val="006F06E9"/>
    <w:rsid w:val="006F0AB4"/>
    <w:rsid w:val="006F0C6D"/>
    <w:rsid w:val="006F13A6"/>
    <w:rsid w:val="006F17F5"/>
    <w:rsid w:val="006F19B6"/>
    <w:rsid w:val="006F19B9"/>
    <w:rsid w:val="006F19CF"/>
    <w:rsid w:val="006F1B6A"/>
    <w:rsid w:val="006F1C48"/>
    <w:rsid w:val="006F1D07"/>
    <w:rsid w:val="006F1D9B"/>
    <w:rsid w:val="006F223E"/>
    <w:rsid w:val="006F2385"/>
    <w:rsid w:val="006F287A"/>
    <w:rsid w:val="006F2999"/>
    <w:rsid w:val="006F2A2F"/>
    <w:rsid w:val="006F2A3F"/>
    <w:rsid w:val="006F2AE1"/>
    <w:rsid w:val="006F2CD0"/>
    <w:rsid w:val="006F2D08"/>
    <w:rsid w:val="006F2DEC"/>
    <w:rsid w:val="006F2E2F"/>
    <w:rsid w:val="006F3686"/>
    <w:rsid w:val="006F3691"/>
    <w:rsid w:val="006F37D8"/>
    <w:rsid w:val="006F383A"/>
    <w:rsid w:val="006F3F7F"/>
    <w:rsid w:val="006F407E"/>
    <w:rsid w:val="006F4152"/>
    <w:rsid w:val="006F4339"/>
    <w:rsid w:val="006F47AE"/>
    <w:rsid w:val="006F4AD6"/>
    <w:rsid w:val="006F4D19"/>
    <w:rsid w:val="006F4D30"/>
    <w:rsid w:val="006F4E0E"/>
    <w:rsid w:val="006F5095"/>
    <w:rsid w:val="006F515A"/>
    <w:rsid w:val="006F5275"/>
    <w:rsid w:val="006F55D8"/>
    <w:rsid w:val="006F56CF"/>
    <w:rsid w:val="006F5781"/>
    <w:rsid w:val="006F5829"/>
    <w:rsid w:val="006F5923"/>
    <w:rsid w:val="006F5A5F"/>
    <w:rsid w:val="006F5B7A"/>
    <w:rsid w:val="006F5DF0"/>
    <w:rsid w:val="006F6046"/>
    <w:rsid w:val="006F6047"/>
    <w:rsid w:val="006F6101"/>
    <w:rsid w:val="006F611C"/>
    <w:rsid w:val="006F6194"/>
    <w:rsid w:val="006F65C3"/>
    <w:rsid w:val="006F681B"/>
    <w:rsid w:val="006F68A5"/>
    <w:rsid w:val="006F6951"/>
    <w:rsid w:val="006F69C6"/>
    <w:rsid w:val="006F69EF"/>
    <w:rsid w:val="006F6BC7"/>
    <w:rsid w:val="006F6E7F"/>
    <w:rsid w:val="006F6EF9"/>
    <w:rsid w:val="006F7128"/>
    <w:rsid w:val="006F7187"/>
    <w:rsid w:val="006F72F2"/>
    <w:rsid w:val="006F7521"/>
    <w:rsid w:val="006F7DF8"/>
    <w:rsid w:val="00700044"/>
    <w:rsid w:val="007002AE"/>
    <w:rsid w:val="00700589"/>
    <w:rsid w:val="00700663"/>
    <w:rsid w:val="00700810"/>
    <w:rsid w:val="00700BE9"/>
    <w:rsid w:val="00700EEE"/>
    <w:rsid w:val="00700F0A"/>
    <w:rsid w:val="00701053"/>
    <w:rsid w:val="0070124E"/>
    <w:rsid w:val="0070137C"/>
    <w:rsid w:val="00701389"/>
    <w:rsid w:val="0070142A"/>
    <w:rsid w:val="007014AF"/>
    <w:rsid w:val="007016A0"/>
    <w:rsid w:val="00701833"/>
    <w:rsid w:val="0070216A"/>
    <w:rsid w:val="00702312"/>
    <w:rsid w:val="00702426"/>
    <w:rsid w:val="00702427"/>
    <w:rsid w:val="0070249D"/>
    <w:rsid w:val="0070262E"/>
    <w:rsid w:val="0070263E"/>
    <w:rsid w:val="00702681"/>
    <w:rsid w:val="00702863"/>
    <w:rsid w:val="0070286E"/>
    <w:rsid w:val="00702891"/>
    <w:rsid w:val="00702C36"/>
    <w:rsid w:val="00702E4D"/>
    <w:rsid w:val="00703159"/>
    <w:rsid w:val="0070342B"/>
    <w:rsid w:val="00703692"/>
    <w:rsid w:val="00703957"/>
    <w:rsid w:val="00703B67"/>
    <w:rsid w:val="00703C30"/>
    <w:rsid w:val="0070405C"/>
    <w:rsid w:val="00704193"/>
    <w:rsid w:val="0070420A"/>
    <w:rsid w:val="007045BE"/>
    <w:rsid w:val="0070475D"/>
    <w:rsid w:val="007048B4"/>
    <w:rsid w:val="00704A27"/>
    <w:rsid w:val="007050BD"/>
    <w:rsid w:val="007052E1"/>
    <w:rsid w:val="007054D6"/>
    <w:rsid w:val="00705569"/>
    <w:rsid w:val="00705656"/>
    <w:rsid w:val="007057EA"/>
    <w:rsid w:val="007059DA"/>
    <w:rsid w:val="00705BFF"/>
    <w:rsid w:val="00705E06"/>
    <w:rsid w:val="00705F30"/>
    <w:rsid w:val="00705FD5"/>
    <w:rsid w:val="00706039"/>
    <w:rsid w:val="0070617B"/>
    <w:rsid w:val="007062D6"/>
    <w:rsid w:val="00706371"/>
    <w:rsid w:val="0070638F"/>
    <w:rsid w:val="007064D8"/>
    <w:rsid w:val="007068A6"/>
    <w:rsid w:val="00706AB6"/>
    <w:rsid w:val="00706F7D"/>
    <w:rsid w:val="0070707D"/>
    <w:rsid w:val="00707467"/>
    <w:rsid w:val="00707623"/>
    <w:rsid w:val="0070763D"/>
    <w:rsid w:val="00707681"/>
    <w:rsid w:val="00707B17"/>
    <w:rsid w:val="00707D96"/>
    <w:rsid w:val="007106CE"/>
    <w:rsid w:val="00710F23"/>
    <w:rsid w:val="007115BA"/>
    <w:rsid w:val="0071196C"/>
    <w:rsid w:val="0071198B"/>
    <w:rsid w:val="00711A63"/>
    <w:rsid w:val="00711D9E"/>
    <w:rsid w:val="00712313"/>
    <w:rsid w:val="007123D3"/>
    <w:rsid w:val="00712B1C"/>
    <w:rsid w:val="00712B53"/>
    <w:rsid w:val="00712D5A"/>
    <w:rsid w:val="0071300E"/>
    <w:rsid w:val="007134F1"/>
    <w:rsid w:val="007135ED"/>
    <w:rsid w:val="00713C68"/>
    <w:rsid w:val="00713D0A"/>
    <w:rsid w:val="00713FFD"/>
    <w:rsid w:val="00714A50"/>
    <w:rsid w:val="00714AA8"/>
    <w:rsid w:val="00714D8E"/>
    <w:rsid w:val="00714F93"/>
    <w:rsid w:val="0071518A"/>
    <w:rsid w:val="007155E7"/>
    <w:rsid w:val="0071593D"/>
    <w:rsid w:val="00715A2E"/>
    <w:rsid w:val="00715E23"/>
    <w:rsid w:val="00716006"/>
    <w:rsid w:val="007162D6"/>
    <w:rsid w:val="0071657D"/>
    <w:rsid w:val="00716B32"/>
    <w:rsid w:val="00716BC4"/>
    <w:rsid w:val="00716C39"/>
    <w:rsid w:val="00716DE4"/>
    <w:rsid w:val="00716F35"/>
    <w:rsid w:val="007170A7"/>
    <w:rsid w:val="00717299"/>
    <w:rsid w:val="007179B3"/>
    <w:rsid w:val="00717B1B"/>
    <w:rsid w:val="00717BC5"/>
    <w:rsid w:val="00717C70"/>
    <w:rsid w:val="00717D85"/>
    <w:rsid w:val="00717EB7"/>
    <w:rsid w:val="0072000B"/>
    <w:rsid w:val="00720756"/>
    <w:rsid w:val="007208DA"/>
    <w:rsid w:val="00720B03"/>
    <w:rsid w:val="00720FB3"/>
    <w:rsid w:val="0072128E"/>
    <w:rsid w:val="007214D8"/>
    <w:rsid w:val="00721951"/>
    <w:rsid w:val="007219AE"/>
    <w:rsid w:val="00721B35"/>
    <w:rsid w:val="00721C80"/>
    <w:rsid w:val="00721D2F"/>
    <w:rsid w:val="0072244E"/>
    <w:rsid w:val="00722724"/>
    <w:rsid w:val="00722822"/>
    <w:rsid w:val="0072286A"/>
    <w:rsid w:val="00722ADE"/>
    <w:rsid w:val="00722B69"/>
    <w:rsid w:val="00722C3E"/>
    <w:rsid w:val="00722D03"/>
    <w:rsid w:val="00722D73"/>
    <w:rsid w:val="00722DF0"/>
    <w:rsid w:val="00722E69"/>
    <w:rsid w:val="00723245"/>
    <w:rsid w:val="00723246"/>
    <w:rsid w:val="00723296"/>
    <w:rsid w:val="0072353C"/>
    <w:rsid w:val="00723727"/>
    <w:rsid w:val="0072383F"/>
    <w:rsid w:val="007238F5"/>
    <w:rsid w:val="00723921"/>
    <w:rsid w:val="00723B2D"/>
    <w:rsid w:val="00723B44"/>
    <w:rsid w:val="0072417F"/>
    <w:rsid w:val="007241FC"/>
    <w:rsid w:val="0072440E"/>
    <w:rsid w:val="007245C7"/>
    <w:rsid w:val="00724647"/>
    <w:rsid w:val="00724833"/>
    <w:rsid w:val="00724A8B"/>
    <w:rsid w:val="00724B00"/>
    <w:rsid w:val="00724B28"/>
    <w:rsid w:val="00724BB3"/>
    <w:rsid w:val="00724E1D"/>
    <w:rsid w:val="00724E9C"/>
    <w:rsid w:val="00724F09"/>
    <w:rsid w:val="00724F3A"/>
    <w:rsid w:val="00725093"/>
    <w:rsid w:val="0072533D"/>
    <w:rsid w:val="00725469"/>
    <w:rsid w:val="007258B5"/>
    <w:rsid w:val="00725CC4"/>
    <w:rsid w:val="00725E7A"/>
    <w:rsid w:val="00725FCC"/>
    <w:rsid w:val="0072619D"/>
    <w:rsid w:val="00726226"/>
    <w:rsid w:val="007262F3"/>
    <w:rsid w:val="00726666"/>
    <w:rsid w:val="007267DD"/>
    <w:rsid w:val="00726843"/>
    <w:rsid w:val="00726ADE"/>
    <w:rsid w:val="00726BF9"/>
    <w:rsid w:val="00726E6F"/>
    <w:rsid w:val="00727101"/>
    <w:rsid w:val="00727115"/>
    <w:rsid w:val="0072726B"/>
    <w:rsid w:val="007273E4"/>
    <w:rsid w:val="00727530"/>
    <w:rsid w:val="00727790"/>
    <w:rsid w:val="007279A5"/>
    <w:rsid w:val="00727CAB"/>
    <w:rsid w:val="00730252"/>
    <w:rsid w:val="00730513"/>
    <w:rsid w:val="00730590"/>
    <w:rsid w:val="007305E7"/>
    <w:rsid w:val="007309DF"/>
    <w:rsid w:val="00730BB5"/>
    <w:rsid w:val="00730BFF"/>
    <w:rsid w:val="00730F75"/>
    <w:rsid w:val="00731317"/>
    <w:rsid w:val="007315DB"/>
    <w:rsid w:val="00731828"/>
    <w:rsid w:val="007318A0"/>
    <w:rsid w:val="0073196D"/>
    <w:rsid w:val="007321A5"/>
    <w:rsid w:val="00732209"/>
    <w:rsid w:val="007324EC"/>
    <w:rsid w:val="00732538"/>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8E4"/>
    <w:rsid w:val="007349EA"/>
    <w:rsid w:val="00734C06"/>
    <w:rsid w:val="00734F1D"/>
    <w:rsid w:val="0073519E"/>
    <w:rsid w:val="00735374"/>
    <w:rsid w:val="00735414"/>
    <w:rsid w:val="00735579"/>
    <w:rsid w:val="0073558D"/>
    <w:rsid w:val="0073565F"/>
    <w:rsid w:val="00735C0A"/>
    <w:rsid w:val="00735C2C"/>
    <w:rsid w:val="00735C37"/>
    <w:rsid w:val="007362BE"/>
    <w:rsid w:val="00736462"/>
    <w:rsid w:val="007366B5"/>
    <w:rsid w:val="007367F3"/>
    <w:rsid w:val="007369D0"/>
    <w:rsid w:val="00736FFA"/>
    <w:rsid w:val="00737046"/>
    <w:rsid w:val="00737260"/>
    <w:rsid w:val="00737263"/>
    <w:rsid w:val="007376FA"/>
    <w:rsid w:val="0073792A"/>
    <w:rsid w:val="00737AF6"/>
    <w:rsid w:val="00737DA8"/>
    <w:rsid w:val="00737EF9"/>
    <w:rsid w:val="0074041A"/>
    <w:rsid w:val="00740420"/>
    <w:rsid w:val="00740573"/>
    <w:rsid w:val="0074067F"/>
    <w:rsid w:val="00740711"/>
    <w:rsid w:val="00740888"/>
    <w:rsid w:val="00740C26"/>
    <w:rsid w:val="00740F74"/>
    <w:rsid w:val="007412BE"/>
    <w:rsid w:val="007413F1"/>
    <w:rsid w:val="007416AA"/>
    <w:rsid w:val="007418DA"/>
    <w:rsid w:val="00741ABB"/>
    <w:rsid w:val="00741B09"/>
    <w:rsid w:val="00741B39"/>
    <w:rsid w:val="00741C3B"/>
    <w:rsid w:val="00742156"/>
    <w:rsid w:val="0074227E"/>
    <w:rsid w:val="0074238F"/>
    <w:rsid w:val="0074256C"/>
    <w:rsid w:val="007425E0"/>
    <w:rsid w:val="00742690"/>
    <w:rsid w:val="007427FB"/>
    <w:rsid w:val="00742807"/>
    <w:rsid w:val="007428C7"/>
    <w:rsid w:val="007429BD"/>
    <w:rsid w:val="00742B25"/>
    <w:rsid w:val="00743291"/>
    <w:rsid w:val="007432C7"/>
    <w:rsid w:val="007432CC"/>
    <w:rsid w:val="00743373"/>
    <w:rsid w:val="00743564"/>
    <w:rsid w:val="007435A1"/>
    <w:rsid w:val="0074370F"/>
    <w:rsid w:val="00743A33"/>
    <w:rsid w:val="00743BF0"/>
    <w:rsid w:val="00743D00"/>
    <w:rsid w:val="00743D22"/>
    <w:rsid w:val="00744103"/>
    <w:rsid w:val="007444B5"/>
    <w:rsid w:val="007445DA"/>
    <w:rsid w:val="00744A4C"/>
    <w:rsid w:val="00744C4F"/>
    <w:rsid w:val="00744F7A"/>
    <w:rsid w:val="00744FC4"/>
    <w:rsid w:val="00745645"/>
    <w:rsid w:val="00745804"/>
    <w:rsid w:val="00745A7E"/>
    <w:rsid w:val="00745AA4"/>
    <w:rsid w:val="007460BE"/>
    <w:rsid w:val="00746190"/>
    <w:rsid w:val="007462E2"/>
    <w:rsid w:val="00746346"/>
    <w:rsid w:val="00746546"/>
    <w:rsid w:val="00746758"/>
    <w:rsid w:val="007467FC"/>
    <w:rsid w:val="007468CB"/>
    <w:rsid w:val="0074694E"/>
    <w:rsid w:val="00746CED"/>
    <w:rsid w:val="00746E64"/>
    <w:rsid w:val="007471C7"/>
    <w:rsid w:val="007474DD"/>
    <w:rsid w:val="007478C2"/>
    <w:rsid w:val="00747F51"/>
    <w:rsid w:val="00750265"/>
    <w:rsid w:val="0075030B"/>
    <w:rsid w:val="007506C7"/>
    <w:rsid w:val="00750739"/>
    <w:rsid w:val="0075082A"/>
    <w:rsid w:val="007509D3"/>
    <w:rsid w:val="00750C39"/>
    <w:rsid w:val="00751160"/>
    <w:rsid w:val="00751183"/>
    <w:rsid w:val="00751220"/>
    <w:rsid w:val="007513C5"/>
    <w:rsid w:val="0075170D"/>
    <w:rsid w:val="00751736"/>
    <w:rsid w:val="007517AA"/>
    <w:rsid w:val="00751809"/>
    <w:rsid w:val="00751B82"/>
    <w:rsid w:val="00751D64"/>
    <w:rsid w:val="00751D91"/>
    <w:rsid w:val="00751DD0"/>
    <w:rsid w:val="00751E40"/>
    <w:rsid w:val="00752244"/>
    <w:rsid w:val="007522DB"/>
    <w:rsid w:val="00752319"/>
    <w:rsid w:val="00752624"/>
    <w:rsid w:val="00752655"/>
    <w:rsid w:val="00752691"/>
    <w:rsid w:val="00752829"/>
    <w:rsid w:val="00752BBA"/>
    <w:rsid w:val="00752C49"/>
    <w:rsid w:val="00752D45"/>
    <w:rsid w:val="007531B3"/>
    <w:rsid w:val="00753381"/>
    <w:rsid w:val="0075343C"/>
    <w:rsid w:val="00753637"/>
    <w:rsid w:val="0075384A"/>
    <w:rsid w:val="0075398A"/>
    <w:rsid w:val="00753B2B"/>
    <w:rsid w:val="0075456B"/>
    <w:rsid w:val="007545CF"/>
    <w:rsid w:val="007546BF"/>
    <w:rsid w:val="0075499C"/>
    <w:rsid w:val="00754A0C"/>
    <w:rsid w:val="00754A8D"/>
    <w:rsid w:val="00754E82"/>
    <w:rsid w:val="007550DB"/>
    <w:rsid w:val="007551F9"/>
    <w:rsid w:val="0075526E"/>
    <w:rsid w:val="007558B9"/>
    <w:rsid w:val="00755C0C"/>
    <w:rsid w:val="00755D19"/>
    <w:rsid w:val="007562A7"/>
    <w:rsid w:val="007565DE"/>
    <w:rsid w:val="007565E2"/>
    <w:rsid w:val="007568E0"/>
    <w:rsid w:val="00756AE9"/>
    <w:rsid w:val="00756B9D"/>
    <w:rsid w:val="00756E7E"/>
    <w:rsid w:val="00757763"/>
    <w:rsid w:val="007577B0"/>
    <w:rsid w:val="007577EA"/>
    <w:rsid w:val="00757B55"/>
    <w:rsid w:val="0076003D"/>
    <w:rsid w:val="007600E4"/>
    <w:rsid w:val="007602D4"/>
    <w:rsid w:val="007603AF"/>
    <w:rsid w:val="007603B1"/>
    <w:rsid w:val="00760435"/>
    <w:rsid w:val="007605A9"/>
    <w:rsid w:val="00760BEB"/>
    <w:rsid w:val="00760FE6"/>
    <w:rsid w:val="00761392"/>
    <w:rsid w:val="00761537"/>
    <w:rsid w:val="00761574"/>
    <w:rsid w:val="00761791"/>
    <w:rsid w:val="007618C5"/>
    <w:rsid w:val="00761BA3"/>
    <w:rsid w:val="00762377"/>
    <w:rsid w:val="0076279D"/>
    <w:rsid w:val="0076298D"/>
    <w:rsid w:val="007629A5"/>
    <w:rsid w:val="007629C4"/>
    <w:rsid w:val="00762FA8"/>
    <w:rsid w:val="0076303E"/>
    <w:rsid w:val="00763488"/>
    <w:rsid w:val="00763780"/>
    <w:rsid w:val="007637F0"/>
    <w:rsid w:val="00763833"/>
    <w:rsid w:val="00763A24"/>
    <w:rsid w:val="00763DFE"/>
    <w:rsid w:val="007640D3"/>
    <w:rsid w:val="007643E9"/>
    <w:rsid w:val="007643FE"/>
    <w:rsid w:val="00764495"/>
    <w:rsid w:val="00764581"/>
    <w:rsid w:val="00764639"/>
    <w:rsid w:val="00764F70"/>
    <w:rsid w:val="00765C09"/>
    <w:rsid w:val="00765D52"/>
    <w:rsid w:val="00766598"/>
    <w:rsid w:val="00766617"/>
    <w:rsid w:val="00766839"/>
    <w:rsid w:val="00766911"/>
    <w:rsid w:val="00766A4A"/>
    <w:rsid w:val="0076740A"/>
    <w:rsid w:val="00767418"/>
    <w:rsid w:val="00767535"/>
    <w:rsid w:val="007677B0"/>
    <w:rsid w:val="00767AA7"/>
    <w:rsid w:val="00767ABD"/>
    <w:rsid w:val="00767BA1"/>
    <w:rsid w:val="00767D54"/>
    <w:rsid w:val="00767D69"/>
    <w:rsid w:val="00767F06"/>
    <w:rsid w:val="00767F6C"/>
    <w:rsid w:val="007700AA"/>
    <w:rsid w:val="007705D3"/>
    <w:rsid w:val="0077065E"/>
    <w:rsid w:val="007708C5"/>
    <w:rsid w:val="00770ADF"/>
    <w:rsid w:val="00770DE5"/>
    <w:rsid w:val="00770E49"/>
    <w:rsid w:val="00770E68"/>
    <w:rsid w:val="0077154F"/>
    <w:rsid w:val="0077168B"/>
    <w:rsid w:val="007716AE"/>
    <w:rsid w:val="00771C93"/>
    <w:rsid w:val="00771CD0"/>
    <w:rsid w:val="00771D0C"/>
    <w:rsid w:val="007720DD"/>
    <w:rsid w:val="007726C8"/>
    <w:rsid w:val="0077295F"/>
    <w:rsid w:val="00772B24"/>
    <w:rsid w:val="00772C8A"/>
    <w:rsid w:val="00772F1F"/>
    <w:rsid w:val="00773236"/>
    <w:rsid w:val="00773253"/>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B67"/>
    <w:rsid w:val="00775CF6"/>
    <w:rsid w:val="00775F57"/>
    <w:rsid w:val="00775F92"/>
    <w:rsid w:val="0077601E"/>
    <w:rsid w:val="00776236"/>
    <w:rsid w:val="00776754"/>
    <w:rsid w:val="00776844"/>
    <w:rsid w:val="00776CC2"/>
    <w:rsid w:val="007772CE"/>
    <w:rsid w:val="00777474"/>
    <w:rsid w:val="007774EA"/>
    <w:rsid w:val="00777BBD"/>
    <w:rsid w:val="00777C08"/>
    <w:rsid w:val="0078005E"/>
    <w:rsid w:val="0078037C"/>
    <w:rsid w:val="00780601"/>
    <w:rsid w:val="00780695"/>
    <w:rsid w:val="0078088C"/>
    <w:rsid w:val="00780A04"/>
    <w:rsid w:val="00780AC8"/>
    <w:rsid w:val="00780C47"/>
    <w:rsid w:val="00780C77"/>
    <w:rsid w:val="00780CDF"/>
    <w:rsid w:val="00780D74"/>
    <w:rsid w:val="00780E89"/>
    <w:rsid w:val="00780FB3"/>
    <w:rsid w:val="0078117F"/>
    <w:rsid w:val="007814F2"/>
    <w:rsid w:val="007816BD"/>
    <w:rsid w:val="007817D5"/>
    <w:rsid w:val="00781823"/>
    <w:rsid w:val="0078184D"/>
    <w:rsid w:val="00781A2E"/>
    <w:rsid w:val="00781C43"/>
    <w:rsid w:val="007828B2"/>
    <w:rsid w:val="00782B16"/>
    <w:rsid w:val="00782B50"/>
    <w:rsid w:val="00782BD2"/>
    <w:rsid w:val="00782BE2"/>
    <w:rsid w:val="00782C3F"/>
    <w:rsid w:val="00782C9B"/>
    <w:rsid w:val="00782DEB"/>
    <w:rsid w:val="00782EA9"/>
    <w:rsid w:val="007830AE"/>
    <w:rsid w:val="007834CD"/>
    <w:rsid w:val="0078366F"/>
    <w:rsid w:val="0078393D"/>
    <w:rsid w:val="00783A3C"/>
    <w:rsid w:val="00783C40"/>
    <w:rsid w:val="00784000"/>
    <w:rsid w:val="007842BB"/>
    <w:rsid w:val="0078452E"/>
    <w:rsid w:val="00784784"/>
    <w:rsid w:val="00784843"/>
    <w:rsid w:val="00784F50"/>
    <w:rsid w:val="00785157"/>
    <w:rsid w:val="007854A4"/>
    <w:rsid w:val="0078560D"/>
    <w:rsid w:val="00785617"/>
    <w:rsid w:val="0078568D"/>
    <w:rsid w:val="00785822"/>
    <w:rsid w:val="00785A5F"/>
    <w:rsid w:val="00785C49"/>
    <w:rsid w:val="00785D71"/>
    <w:rsid w:val="00785E10"/>
    <w:rsid w:val="00785F50"/>
    <w:rsid w:val="00785F8C"/>
    <w:rsid w:val="00786032"/>
    <w:rsid w:val="007861FB"/>
    <w:rsid w:val="007864FB"/>
    <w:rsid w:val="00786A56"/>
    <w:rsid w:val="00786A74"/>
    <w:rsid w:val="00786F74"/>
    <w:rsid w:val="007870CA"/>
    <w:rsid w:val="0078711B"/>
    <w:rsid w:val="00787139"/>
    <w:rsid w:val="007872AA"/>
    <w:rsid w:val="00787979"/>
    <w:rsid w:val="00787A21"/>
    <w:rsid w:val="00787CF0"/>
    <w:rsid w:val="00787E6C"/>
    <w:rsid w:val="00790205"/>
    <w:rsid w:val="0079026D"/>
    <w:rsid w:val="007904B2"/>
    <w:rsid w:val="007907C2"/>
    <w:rsid w:val="007908F4"/>
    <w:rsid w:val="00790A0C"/>
    <w:rsid w:val="00791458"/>
    <w:rsid w:val="0079187D"/>
    <w:rsid w:val="0079192F"/>
    <w:rsid w:val="007919F4"/>
    <w:rsid w:val="00792357"/>
    <w:rsid w:val="00792444"/>
    <w:rsid w:val="00792696"/>
    <w:rsid w:val="00792940"/>
    <w:rsid w:val="00792F54"/>
    <w:rsid w:val="0079323B"/>
    <w:rsid w:val="0079388D"/>
    <w:rsid w:val="0079399A"/>
    <w:rsid w:val="00793A51"/>
    <w:rsid w:val="00793B03"/>
    <w:rsid w:val="00793DB8"/>
    <w:rsid w:val="00793F28"/>
    <w:rsid w:val="007942EF"/>
    <w:rsid w:val="0079465E"/>
    <w:rsid w:val="0079471A"/>
    <w:rsid w:val="007947A0"/>
    <w:rsid w:val="007948FE"/>
    <w:rsid w:val="0079491D"/>
    <w:rsid w:val="00794977"/>
    <w:rsid w:val="00794D1E"/>
    <w:rsid w:val="00794D84"/>
    <w:rsid w:val="00794EDA"/>
    <w:rsid w:val="007951A8"/>
    <w:rsid w:val="00795310"/>
    <w:rsid w:val="0079547A"/>
    <w:rsid w:val="007954ED"/>
    <w:rsid w:val="0079563F"/>
    <w:rsid w:val="0079569E"/>
    <w:rsid w:val="00795A57"/>
    <w:rsid w:val="00795D01"/>
    <w:rsid w:val="00795D19"/>
    <w:rsid w:val="00796108"/>
    <w:rsid w:val="007963EC"/>
    <w:rsid w:val="00796403"/>
    <w:rsid w:val="00796666"/>
    <w:rsid w:val="00796828"/>
    <w:rsid w:val="0079693E"/>
    <w:rsid w:val="00796A33"/>
    <w:rsid w:val="00796B0B"/>
    <w:rsid w:val="00796B67"/>
    <w:rsid w:val="00796D80"/>
    <w:rsid w:val="007972AF"/>
    <w:rsid w:val="00797574"/>
    <w:rsid w:val="007978FF"/>
    <w:rsid w:val="00797990"/>
    <w:rsid w:val="00797B86"/>
    <w:rsid w:val="00797C0A"/>
    <w:rsid w:val="00797E13"/>
    <w:rsid w:val="00797EDA"/>
    <w:rsid w:val="007A03D2"/>
    <w:rsid w:val="007A042E"/>
    <w:rsid w:val="007A098D"/>
    <w:rsid w:val="007A0B73"/>
    <w:rsid w:val="007A0C47"/>
    <w:rsid w:val="007A0D0B"/>
    <w:rsid w:val="007A0D0C"/>
    <w:rsid w:val="007A0ED4"/>
    <w:rsid w:val="007A1573"/>
    <w:rsid w:val="007A1B44"/>
    <w:rsid w:val="007A1B69"/>
    <w:rsid w:val="007A1DCF"/>
    <w:rsid w:val="007A1F76"/>
    <w:rsid w:val="007A257A"/>
    <w:rsid w:val="007A2788"/>
    <w:rsid w:val="007A28BD"/>
    <w:rsid w:val="007A28D3"/>
    <w:rsid w:val="007A295D"/>
    <w:rsid w:val="007A2AC7"/>
    <w:rsid w:val="007A2AFA"/>
    <w:rsid w:val="007A2F44"/>
    <w:rsid w:val="007A30BE"/>
    <w:rsid w:val="007A30D1"/>
    <w:rsid w:val="007A35D1"/>
    <w:rsid w:val="007A3610"/>
    <w:rsid w:val="007A39D4"/>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5C78"/>
    <w:rsid w:val="007A6164"/>
    <w:rsid w:val="007A63B0"/>
    <w:rsid w:val="007A63F7"/>
    <w:rsid w:val="007A64E8"/>
    <w:rsid w:val="007A656D"/>
    <w:rsid w:val="007A666C"/>
    <w:rsid w:val="007A74C5"/>
    <w:rsid w:val="007A74ED"/>
    <w:rsid w:val="007A786B"/>
    <w:rsid w:val="007A7AA2"/>
    <w:rsid w:val="007A7B0A"/>
    <w:rsid w:val="007A7DDE"/>
    <w:rsid w:val="007A7FC9"/>
    <w:rsid w:val="007B023A"/>
    <w:rsid w:val="007B03AE"/>
    <w:rsid w:val="007B0659"/>
    <w:rsid w:val="007B079D"/>
    <w:rsid w:val="007B091E"/>
    <w:rsid w:val="007B0A0B"/>
    <w:rsid w:val="007B0A8D"/>
    <w:rsid w:val="007B0BB9"/>
    <w:rsid w:val="007B10C9"/>
    <w:rsid w:val="007B10D3"/>
    <w:rsid w:val="007B145B"/>
    <w:rsid w:val="007B1539"/>
    <w:rsid w:val="007B1770"/>
    <w:rsid w:val="007B17F9"/>
    <w:rsid w:val="007B1DFE"/>
    <w:rsid w:val="007B1E4A"/>
    <w:rsid w:val="007B1FA1"/>
    <w:rsid w:val="007B2261"/>
    <w:rsid w:val="007B22C0"/>
    <w:rsid w:val="007B22CC"/>
    <w:rsid w:val="007B234B"/>
    <w:rsid w:val="007B239E"/>
    <w:rsid w:val="007B2496"/>
    <w:rsid w:val="007B2544"/>
    <w:rsid w:val="007B27B7"/>
    <w:rsid w:val="007B2826"/>
    <w:rsid w:val="007B2A5A"/>
    <w:rsid w:val="007B2E9F"/>
    <w:rsid w:val="007B315E"/>
    <w:rsid w:val="007B3766"/>
    <w:rsid w:val="007B3782"/>
    <w:rsid w:val="007B396F"/>
    <w:rsid w:val="007B3B52"/>
    <w:rsid w:val="007B3E6A"/>
    <w:rsid w:val="007B3F91"/>
    <w:rsid w:val="007B4489"/>
    <w:rsid w:val="007B45DE"/>
    <w:rsid w:val="007B4675"/>
    <w:rsid w:val="007B46ED"/>
    <w:rsid w:val="007B4929"/>
    <w:rsid w:val="007B49B8"/>
    <w:rsid w:val="007B4DCF"/>
    <w:rsid w:val="007B5256"/>
    <w:rsid w:val="007B53E6"/>
    <w:rsid w:val="007B567C"/>
    <w:rsid w:val="007B5798"/>
    <w:rsid w:val="007B6103"/>
    <w:rsid w:val="007B6132"/>
    <w:rsid w:val="007B6392"/>
    <w:rsid w:val="007B641A"/>
    <w:rsid w:val="007B64BE"/>
    <w:rsid w:val="007B66CC"/>
    <w:rsid w:val="007B67CF"/>
    <w:rsid w:val="007B67F1"/>
    <w:rsid w:val="007B67F9"/>
    <w:rsid w:val="007B6BBD"/>
    <w:rsid w:val="007B72BB"/>
    <w:rsid w:val="007B7A7A"/>
    <w:rsid w:val="007B7CE7"/>
    <w:rsid w:val="007B7EB8"/>
    <w:rsid w:val="007B7F02"/>
    <w:rsid w:val="007B7F6A"/>
    <w:rsid w:val="007C00E7"/>
    <w:rsid w:val="007C00F8"/>
    <w:rsid w:val="007C01BC"/>
    <w:rsid w:val="007C022B"/>
    <w:rsid w:val="007C0262"/>
    <w:rsid w:val="007C0293"/>
    <w:rsid w:val="007C029F"/>
    <w:rsid w:val="007C0444"/>
    <w:rsid w:val="007C053B"/>
    <w:rsid w:val="007C0566"/>
    <w:rsid w:val="007C085B"/>
    <w:rsid w:val="007C0D61"/>
    <w:rsid w:val="007C0FB0"/>
    <w:rsid w:val="007C11AE"/>
    <w:rsid w:val="007C19A5"/>
    <w:rsid w:val="007C21A4"/>
    <w:rsid w:val="007C228F"/>
    <w:rsid w:val="007C2304"/>
    <w:rsid w:val="007C2470"/>
    <w:rsid w:val="007C2732"/>
    <w:rsid w:val="007C2762"/>
    <w:rsid w:val="007C2793"/>
    <w:rsid w:val="007C2884"/>
    <w:rsid w:val="007C29B0"/>
    <w:rsid w:val="007C2A2E"/>
    <w:rsid w:val="007C2C11"/>
    <w:rsid w:val="007C2CD0"/>
    <w:rsid w:val="007C2D7B"/>
    <w:rsid w:val="007C2F6E"/>
    <w:rsid w:val="007C308A"/>
    <w:rsid w:val="007C3269"/>
    <w:rsid w:val="007C354E"/>
    <w:rsid w:val="007C35D4"/>
    <w:rsid w:val="007C3840"/>
    <w:rsid w:val="007C3859"/>
    <w:rsid w:val="007C3900"/>
    <w:rsid w:val="007C39F5"/>
    <w:rsid w:val="007C3BE8"/>
    <w:rsid w:val="007C3CEA"/>
    <w:rsid w:val="007C3E43"/>
    <w:rsid w:val="007C412E"/>
    <w:rsid w:val="007C4725"/>
    <w:rsid w:val="007C48A9"/>
    <w:rsid w:val="007C4A49"/>
    <w:rsid w:val="007C4B2B"/>
    <w:rsid w:val="007C5541"/>
    <w:rsid w:val="007C5572"/>
    <w:rsid w:val="007C581C"/>
    <w:rsid w:val="007C59D8"/>
    <w:rsid w:val="007C5C92"/>
    <w:rsid w:val="007C6455"/>
    <w:rsid w:val="007C6503"/>
    <w:rsid w:val="007C6691"/>
    <w:rsid w:val="007C682E"/>
    <w:rsid w:val="007C68C3"/>
    <w:rsid w:val="007C6C6E"/>
    <w:rsid w:val="007C6E6A"/>
    <w:rsid w:val="007C7181"/>
    <w:rsid w:val="007C720B"/>
    <w:rsid w:val="007C7C6F"/>
    <w:rsid w:val="007D0023"/>
    <w:rsid w:val="007D02B0"/>
    <w:rsid w:val="007D035D"/>
    <w:rsid w:val="007D03B6"/>
    <w:rsid w:val="007D03D2"/>
    <w:rsid w:val="007D0422"/>
    <w:rsid w:val="007D07EB"/>
    <w:rsid w:val="007D0C04"/>
    <w:rsid w:val="007D0C09"/>
    <w:rsid w:val="007D0DAE"/>
    <w:rsid w:val="007D0E1E"/>
    <w:rsid w:val="007D0FFB"/>
    <w:rsid w:val="007D120D"/>
    <w:rsid w:val="007D1345"/>
    <w:rsid w:val="007D14FA"/>
    <w:rsid w:val="007D1891"/>
    <w:rsid w:val="007D1987"/>
    <w:rsid w:val="007D1B79"/>
    <w:rsid w:val="007D1C1D"/>
    <w:rsid w:val="007D1C42"/>
    <w:rsid w:val="007D20EB"/>
    <w:rsid w:val="007D215A"/>
    <w:rsid w:val="007D27DF"/>
    <w:rsid w:val="007D292D"/>
    <w:rsid w:val="007D29D0"/>
    <w:rsid w:val="007D2CC7"/>
    <w:rsid w:val="007D2E15"/>
    <w:rsid w:val="007D2E42"/>
    <w:rsid w:val="007D30A0"/>
    <w:rsid w:val="007D3231"/>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49"/>
    <w:rsid w:val="007D4DEC"/>
    <w:rsid w:val="007D4E0D"/>
    <w:rsid w:val="007D4E9A"/>
    <w:rsid w:val="007D4F7F"/>
    <w:rsid w:val="007D5265"/>
    <w:rsid w:val="007D55BB"/>
    <w:rsid w:val="007D55E3"/>
    <w:rsid w:val="007D55E7"/>
    <w:rsid w:val="007D5781"/>
    <w:rsid w:val="007D5A68"/>
    <w:rsid w:val="007D5BBA"/>
    <w:rsid w:val="007D5EA3"/>
    <w:rsid w:val="007D6204"/>
    <w:rsid w:val="007D6368"/>
    <w:rsid w:val="007D6532"/>
    <w:rsid w:val="007D668A"/>
    <w:rsid w:val="007D68DC"/>
    <w:rsid w:val="007D6D38"/>
    <w:rsid w:val="007D6E90"/>
    <w:rsid w:val="007D6EBB"/>
    <w:rsid w:val="007D6F12"/>
    <w:rsid w:val="007D71BD"/>
    <w:rsid w:val="007D732B"/>
    <w:rsid w:val="007D7487"/>
    <w:rsid w:val="007D7575"/>
    <w:rsid w:val="007D7831"/>
    <w:rsid w:val="007D7962"/>
    <w:rsid w:val="007D7B06"/>
    <w:rsid w:val="007D7D6B"/>
    <w:rsid w:val="007D7E28"/>
    <w:rsid w:val="007D7F6A"/>
    <w:rsid w:val="007E0073"/>
    <w:rsid w:val="007E0291"/>
    <w:rsid w:val="007E02A6"/>
    <w:rsid w:val="007E04B6"/>
    <w:rsid w:val="007E0D92"/>
    <w:rsid w:val="007E0E54"/>
    <w:rsid w:val="007E0F7E"/>
    <w:rsid w:val="007E0FA5"/>
    <w:rsid w:val="007E11E5"/>
    <w:rsid w:val="007E125C"/>
    <w:rsid w:val="007E130B"/>
    <w:rsid w:val="007E13C4"/>
    <w:rsid w:val="007E1848"/>
    <w:rsid w:val="007E1B3E"/>
    <w:rsid w:val="007E1C0E"/>
    <w:rsid w:val="007E1EE5"/>
    <w:rsid w:val="007E2028"/>
    <w:rsid w:val="007E208F"/>
    <w:rsid w:val="007E222B"/>
    <w:rsid w:val="007E2889"/>
    <w:rsid w:val="007E2B12"/>
    <w:rsid w:val="007E2B7D"/>
    <w:rsid w:val="007E2CCE"/>
    <w:rsid w:val="007E2D78"/>
    <w:rsid w:val="007E308B"/>
    <w:rsid w:val="007E3695"/>
    <w:rsid w:val="007E389C"/>
    <w:rsid w:val="007E4544"/>
    <w:rsid w:val="007E496F"/>
    <w:rsid w:val="007E4AD1"/>
    <w:rsid w:val="007E4C29"/>
    <w:rsid w:val="007E50E4"/>
    <w:rsid w:val="007E5339"/>
    <w:rsid w:val="007E5755"/>
    <w:rsid w:val="007E5B40"/>
    <w:rsid w:val="007E5FD1"/>
    <w:rsid w:val="007E61B5"/>
    <w:rsid w:val="007E62C7"/>
    <w:rsid w:val="007E66C1"/>
    <w:rsid w:val="007E66E0"/>
    <w:rsid w:val="007E6730"/>
    <w:rsid w:val="007E69AC"/>
    <w:rsid w:val="007E6C4F"/>
    <w:rsid w:val="007E6D8B"/>
    <w:rsid w:val="007E6DD1"/>
    <w:rsid w:val="007E6EC0"/>
    <w:rsid w:val="007E7040"/>
    <w:rsid w:val="007E719B"/>
    <w:rsid w:val="007E7BF7"/>
    <w:rsid w:val="007F0022"/>
    <w:rsid w:val="007F002B"/>
    <w:rsid w:val="007F006A"/>
    <w:rsid w:val="007F01D8"/>
    <w:rsid w:val="007F02EF"/>
    <w:rsid w:val="007F0315"/>
    <w:rsid w:val="007F033A"/>
    <w:rsid w:val="007F082F"/>
    <w:rsid w:val="007F098E"/>
    <w:rsid w:val="007F0C52"/>
    <w:rsid w:val="007F1037"/>
    <w:rsid w:val="007F10EE"/>
    <w:rsid w:val="007F15E2"/>
    <w:rsid w:val="007F1826"/>
    <w:rsid w:val="007F1C32"/>
    <w:rsid w:val="007F1D09"/>
    <w:rsid w:val="007F1DEB"/>
    <w:rsid w:val="007F1F6F"/>
    <w:rsid w:val="007F2035"/>
    <w:rsid w:val="007F20B3"/>
    <w:rsid w:val="007F2237"/>
    <w:rsid w:val="007F230C"/>
    <w:rsid w:val="007F2548"/>
    <w:rsid w:val="007F2605"/>
    <w:rsid w:val="007F2789"/>
    <w:rsid w:val="007F2B2D"/>
    <w:rsid w:val="007F2E4F"/>
    <w:rsid w:val="007F30F0"/>
    <w:rsid w:val="007F3330"/>
    <w:rsid w:val="007F3520"/>
    <w:rsid w:val="007F3642"/>
    <w:rsid w:val="007F369C"/>
    <w:rsid w:val="007F37C6"/>
    <w:rsid w:val="007F3803"/>
    <w:rsid w:val="007F3C78"/>
    <w:rsid w:val="007F3E11"/>
    <w:rsid w:val="007F41D1"/>
    <w:rsid w:val="007F4225"/>
    <w:rsid w:val="007F4340"/>
    <w:rsid w:val="007F43DE"/>
    <w:rsid w:val="007F4600"/>
    <w:rsid w:val="007F4614"/>
    <w:rsid w:val="007F473A"/>
    <w:rsid w:val="007F49B4"/>
    <w:rsid w:val="007F4C3D"/>
    <w:rsid w:val="007F4E88"/>
    <w:rsid w:val="007F51A2"/>
    <w:rsid w:val="007F51DD"/>
    <w:rsid w:val="007F56CD"/>
    <w:rsid w:val="007F56F2"/>
    <w:rsid w:val="007F5898"/>
    <w:rsid w:val="007F59F2"/>
    <w:rsid w:val="007F5DBE"/>
    <w:rsid w:val="007F5FBA"/>
    <w:rsid w:val="007F614B"/>
    <w:rsid w:val="007F6199"/>
    <w:rsid w:val="007F6274"/>
    <w:rsid w:val="007F675D"/>
    <w:rsid w:val="007F68C1"/>
    <w:rsid w:val="007F68DA"/>
    <w:rsid w:val="007F6B6B"/>
    <w:rsid w:val="007F6B9A"/>
    <w:rsid w:val="007F6DCE"/>
    <w:rsid w:val="007F6E60"/>
    <w:rsid w:val="007F6E6C"/>
    <w:rsid w:val="007F70C1"/>
    <w:rsid w:val="007F76D0"/>
    <w:rsid w:val="007F785E"/>
    <w:rsid w:val="007F7865"/>
    <w:rsid w:val="007F7B5F"/>
    <w:rsid w:val="007F7F31"/>
    <w:rsid w:val="007F7FB9"/>
    <w:rsid w:val="0080039F"/>
    <w:rsid w:val="00800704"/>
    <w:rsid w:val="00800735"/>
    <w:rsid w:val="008009E5"/>
    <w:rsid w:val="00800BBF"/>
    <w:rsid w:val="00800E2F"/>
    <w:rsid w:val="00800F0B"/>
    <w:rsid w:val="00800F81"/>
    <w:rsid w:val="0080116C"/>
    <w:rsid w:val="008011FF"/>
    <w:rsid w:val="00801211"/>
    <w:rsid w:val="00801430"/>
    <w:rsid w:val="00801D2B"/>
    <w:rsid w:val="0080230B"/>
    <w:rsid w:val="008023FF"/>
    <w:rsid w:val="008025BF"/>
    <w:rsid w:val="0080264E"/>
    <w:rsid w:val="0080273D"/>
    <w:rsid w:val="00802890"/>
    <w:rsid w:val="00802E39"/>
    <w:rsid w:val="00802F01"/>
    <w:rsid w:val="00803317"/>
    <w:rsid w:val="0080377D"/>
    <w:rsid w:val="00803792"/>
    <w:rsid w:val="00803A3E"/>
    <w:rsid w:val="00803AA4"/>
    <w:rsid w:val="00803B7A"/>
    <w:rsid w:val="00803E5E"/>
    <w:rsid w:val="0080417E"/>
    <w:rsid w:val="0080446A"/>
    <w:rsid w:val="00804535"/>
    <w:rsid w:val="008045DF"/>
    <w:rsid w:val="00804714"/>
    <w:rsid w:val="008047C5"/>
    <w:rsid w:val="00804973"/>
    <w:rsid w:val="00804B38"/>
    <w:rsid w:val="00804BE8"/>
    <w:rsid w:val="00804D70"/>
    <w:rsid w:val="00804F2E"/>
    <w:rsid w:val="00804F91"/>
    <w:rsid w:val="00804FFD"/>
    <w:rsid w:val="008050A8"/>
    <w:rsid w:val="00805211"/>
    <w:rsid w:val="0080524F"/>
    <w:rsid w:val="008054C7"/>
    <w:rsid w:val="008059F8"/>
    <w:rsid w:val="00805B63"/>
    <w:rsid w:val="008062B9"/>
    <w:rsid w:val="00806303"/>
    <w:rsid w:val="0080632F"/>
    <w:rsid w:val="00806448"/>
    <w:rsid w:val="008064CE"/>
    <w:rsid w:val="008068DD"/>
    <w:rsid w:val="008069A9"/>
    <w:rsid w:val="008070F2"/>
    <w:rsid w:val="0080718D"/>
    <w:rsid w:val="008072BF"/>
    <w:rsid w:val="0080744C"/>
    <w:rsid w:val="0080759B"/>
    <w:rsid w:val="00807943"/>
    <w:rsid w:val="00807C5A"/>
    <w:rsid w:val="00810289"/>
    <w:rsid w:val="008103FE"/>
    <w:rsid w:val="0081056E"/>
    <w:rsid w:val="0081076F"/>
    <w:rsid w:val="00810942"/>
    <w:rsid w:val="00810CBC"/>
    <w:rsid w:val="00811020"/>
    <w:rsid w:val="008116EE"/>
    <w:rsid w:val="00811826"/>
    <w:rsid w:val="00811964"/>
    <w:rsid w:val="00811BAC"/>
    <w:rsid w:val="00811E3C"/>
    <w:rsid w:val="0081208F"/>
    <w:rsid w:val="00812695"/>
    <w:rsid w:val="008129DB"/>
    <w:rsid w:val="00812A6D"/>
    <w:rsid w:val="00812AB8"/>
    <w:rsid w:val="00812AE5"/>
    <w:rsid w:val="00812D19"/>
    <w:rsid w:val="00812DA1"/>
    <w:rsid w:val="00812DC0"/>
    <w:rsid w:val="00812E0F"/>
    <w:rsid w:val="00812E20"/>
    <w:rsid w:val="0081303D"/>
    <w:rsid w:val="008132CD"/>
    <w:rsid w:val="0081357D"/>
    <w:rsid w:val="0081380F"/>
    <w:rsid w:val="0081394E"/>
    <w:rsid w:val="00813AE0"/>
    <w:rsid w:val="00813B0D"/>
    <w:rsid w:val="00813B91"/>
    <w:rsid w:val="00813CE9"/>
    <w:rsid w:val="00813EBE"/>
    <w:rsid w:val="00814042"/>
    <w:rsid w:val="00814105"/>
    <w:rsid w:val="0081414D"/>
    <w:rsid w:val="0081421E"/>
    <w:rsid w:val="0081438B"/>
    <w:rsid w:val="008146D3"/>
    <w:rsid w:val="008147FA"/>
    <w:rsid w:val="00814917"/>
    <w:rsid w:val="00814A19"/>
    <w:rsid w:val="00814ADC"/>
    <w:rsid w:val="00814FB6"/>
    <w:rsid w:val="008150DA"/>
    <w:rsid w:val="008153A6"/>
    <w:rsid w:val="00815572"/>
    <w:rsid w:val="00815827"/>
    <w:rsid w:val="00815834"/>
    <w:rsid w:val="0081588A"/>
    <w:rsid w:val="008159BA"/>
    <w:rsid w:val="00815B16"/>
    <w:rsid w:val="00815DE0"/>
    <w:rsid w:val="00815FC5"/>
    <w:rsid w:val="00816162"/>
    <w:rsid w:val="008164D2"/>
    <w:rsid w:val="00816BAF"/>
    <w:rsid w:val="00816BC3"/>
    <w:rsid w:val="00816D75"/>
    <w:rsid w:val="00816D8E"/>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1"/>
    <w:rsid w:val="008213A8"/>
    <w:rsid w:val="00821547"/>
    <w:rsid w:val="00821630"/>
    <w:rsid w:val="008216DE"/>
    <w:rsid w:val="00821951"/>
    <w:rsid w:val="008224B5"/>
    <w:rsid w:val="0082256A"/>
    <w:rsid w:val="0082274D"/>
    <w:rsid w:val="008227D1"/>
    <w:rsid w:val="00822838"/>
    <w:rsid w:val="00822904"/>
    <w:rsid w:val="00822AAC"/>
    <w:rsid w:val="00822D5D"/>
    <w:rsid w:val="00822EAF"/>
    <w:rsid w:val="0082321A"/>
    <w:rsid w:val="00823697"/>
    <w:rsid w:val="008236F9"/>
    <w:rsid w:val="00823774"/>
    <w:rsid w:val="00823A6C"/>
    <w:rsid w:val="008240E7"/>
    <w:rsid w:val="0082413A"/>
    <w:rsid w:val="008241D1"/>
    <w:rsid w:val="0082425A"/>
    <w:rsid w:val="008242A0"/>
    <w:rsid w:val="008245E6"/>
    <w:rsid w:val="00824785"/>
    <w:rsid w:val="00824A5A"/>
    <w:rsid w:val="00825487"/>
    <w:rsid w:val="00825583"/>
    <w:rsid w:val="0082576C"/>
    <w:rsid w:val="008258AE"/>
    <w:rsid w:val="00825A37"/>
    <w:rsid w:val="00825C31"/>
    <w:rsid w:val="0082613D"/>
    <w:rsid w:val="008261C0"/>
    <w:rsid w:val="00826328"/>
    <w:rsid w:val="0082645E"/>
    <w:rsid w:val="00826597"/>
    <w:rsid w:val="00826740"/>
    <w:rsid w:val="00826C8F"/>
    <w:rsid w:val="008271F0"/>
    <w:rsid w:val="00827332"/>
    <w:rsid w:val="008275F6"/>
    <w:rsid w:val="0082762F"/>
    <w:rsid w:val="00827B0A"/>
    <w:rsid w:val="00827EE7"/>
    <w:rsid w:val="00827F3C"/>
    <w:rsid w:val="00827FFE"/>
    <w:rsid w:val="008300DF"/>
    <w:rsid w:val="00830A9E"/>
    <w:rsid w:val="00830B0E"/>
    <w:rsid w:val="0083128D"/>
    <w:rsid w:val="00831426"/>
    <w:rsid w:val="00831483"/>
    <w:rsid w:val="008317DF"/>
    <w:rsid w:val="00831986"/>
    <w:rsid w:val="00831A6A"/>
    <w:rsid w:val="00831D21"/>
    <w:rsid w:val="00831FE6"/>
    <w:rsid w:val="00832242"/>
    <w:rsid w:val="008325E9"/>
    <w:rsid w:val="0083286D"/>
    <w:rsid w:val="00832875"/>
    <w:rsid w:val="00832B6B"/>
    <w:rsid w:val="00832DBA"/>
    <w:rsid w:val="00832E44"/>
    <w:rsid w:val="0083301F"/>
    <w:rsid w:val="008334C1"/>
    <w:rsid w:val="00833606"/>
    <w:rsid w:val="008337F2"/>
    <w:rsid w:val="00833C23"/>
    <w:rsid w:val="00833CAD"/>
    <w:rsid w:val="00833EC4"/>
    <w:rsid w:val="008341B5"/>
    <w:rsid w:val="00834297"/>
    <w:rsid w:val="008346B6"/>
    <w:rsid w:val="00834777"/>
    <w:rsid w:val="008347EA"/>
    <w:rsid w:val="0083487A"/>
    <w:rsid w:val="00834A2B"/>
    <w:rsid w:val="00834AAE"/>
    <w:rsid w:val="00834B9C"/>
    <w:rsid w:val="00834BE8"/>
    <w:rsid w:val="00834C4A"/>
    <w:rsid w:val="00834FF5"/>
    <w:rsid w:val="00835047"/>
    <w:rsid w:val="0083573F"/>
    <w:rsid w:val="00835A4E"/>
    <w:rsid w:val="00836418"/>
    <w:rsid w:val="008364F9"/>
    <w:rsid w:val="0083658E"/>
    <w:rsid w:val="0083663D"/>
    <w:rsid w:val="008368CC"/>
    <w:rsid w:val="00836E92"/>
    <w:rsid w:val="00836EA6"/>
    <w:rsid w:val="008370E6"/>
    <w:rsid w:val="00837331"/>
    <w:rsid w:val="008373F8"/>
    <w:rsid w:val="008373F9"/>
    <w:rsid w:val="008379CC"/>
    <w:rsid w:val="00840113"/>
    <w:rsid w:val="00840230"/>
    <w:rsid w:val="008403A0"/>
    <w:rsid w:val="008403CE"/>
    <w:rsid w:val="00840453"/>
    <w:rsid w:val="00840460"/>
    <w:rsid w:val="008407DC"/>
    <w:rsid w:val="00840836"/>
    <w:rsid w:val="00841707"/>
    <w:rsid w:val="00841769"/>
    <w:rsid w:val="00841865"/>
    <w:rsid w:val="008418F1"/>
    <w:rsid w:val="00841A77"/>
    <w:rsid w:val="00841A99"/>
    <w:rsid w:val="00841ADF"/>
    <w:rsid w:val="008422DF"/>
    <w:rsid w:val="00842366"/>
    <w:rsid w:val="00842499"/>
    <w:rsid w:val="0084257B"/>
    <w:rsid w:val="00842582"/>
    <w:rsid w:val="0084279E"/>
    <w:rsid w:val="00842827"/>
    <w:rsid w:val="0084313B"/>
    <w:rsid w:val="008431AA"/>
    <w:rsid w:val="008431C6"/>
    <w:rsid w:val="008432E2"/>
    <w:rsid w:val="00843341"/>
    <w:rsid w:val="0084360A"/>
    <w:rsid w:val="008439E2"/>
    <w:rsid w:val="00843A87"/>
    <w:rsid w:val="00843AAD"/>
    <w:rsid w:val="00843C52"/>
    <w:rsid w:val="00843C75"/>
    <w:rsid w:val="00843E4D"/>
    <w:rsid w:val="00843FBC"/>
    <w:rsid w:val="00844248"/>
    <w:rsid w:val="0084494D"/>
    <w:rsid w:val="0084499B"/>
    <w:rsid w:val="00844AB2"/>
    <w:rsid w:val="00844B08"/>
    <w:rsid w:val="00844B8F"/>
    <w:rsid w:val="00845129"/>
    <w:rsid w:val="00845471"/>
    <w:rsid w:val="00845733"/>
    <w:rsid w:val="00845873"/>
    <w:rsid w:val="00845A3A"/>
    <w:rsid w:val="00845BDF"/>
    <w:rsid w:val="00845FC8"/>
    <w:rsid w:val="008460CB"/>
    <w:rsid w:val="008461BE"/>
    <w:rsid w:val="0084629B"/>
    <w:rsid w:val="00846340"/>
    <w:rsid w:val="008465DA"/>
    <w:rsid w:val="008465F9"/>
    <w:rsid w:val="0084669A"/>
    <w:rsid w:val="0084679B"/>
    <w:rsid w:val="008467BC"/>
    <w:rsid w:val="008467DB"/>
    <w:rsid w:val="00846C99"/>
    <w:rsid w:val="008475EB"/>
    <w:rsid w:val="0084787E"/>
    <w:rsid w:val="008479EC"/>
    <w:rsid w:val="00847D27"/>
    <w:rsid w:val="00847D62"/>
    <w:rsid w:val="008501EA"/>
    <w:rsid w:val="008503E9"/>
    <w:rsid w:val="00850427"/>
    <w:rsid w:val="00850583"/>
    <w:rsid w:val="0085085D"/>
    <w:rsid w:val="008508B0"/>
    <w:rsid w:val="00850A21"/>
    <w:rsid w:val="00850A3F"/>
    <w:rsid w:val="00850AAC"/>
    <w:rsid w:val="00850D42"/>
    <w:rsid w:val="00850E42"/>
    <w:rsid w:val="00850E8B"/>
    <w:rsid w:val="00850ED9"/>
    <w:rsid w:val="00850EDE"/>
    <w:rsid w:val="008511FD"/>
    <w:rsid w:val="0085154D"/>
    <w:rsid w:val="0085154E"/>
    <w:rsid w:val="00851697"/>
    <w:rsid w:val="008518C2"/>
    <w:rsid w:val="00851BC6"/>
    <w:rsid w:val="0085229A"/>
    <w:rsid w:val="0085245E"/>
    <w:rsid w:val="008527FB"/>
    <w:rsid w:val="0085296C"/>
    <w:rsid w:val="00852DBC"/>
    <w:rsid w:val="00852FA5"/>
    <w:rsid w:val="00852FBE"/>
    <w:rsid w:val="00853029"/>
    <w:rsid w:val="008531F2"/>
    <w:rsid w:val="0085324A"/>
    <w:rsid w:val="008532F6"/>
    <w:rsid w:val="008535AC"/>
    <w:rsid w:val="0085376F"/>
    <w:rsid w:val="008537DF"/>
    <w:rsid w:val="00853A91"/>
    <w:rsid w:val="00853ABB"/>
    <w:rsid w:val="00853E3A"/>
    <w:rsid w:val="00854110"/>
    <w:rsid w:val="008541C9"/>
    <w:rsid w:val="0085423F"/>
    <w:rsid w:val="008543D8"/>
    <w:rsid w:val="0085447C"/>
    <w:rsid w:val="008547E1"/>
    <w:rsid w:val="00854A86"/>
    <w:rsid w:val="00854E82"/>
    <w:rsid w:val="00855173"/>
    <w:rsid w:val="008552FC"/>
    <w:rsid w:val="00855484"/>
    <w:rsid w:val="008555F6"/>
    <w:rsid w:val="008559CC"/>
    <w:rsid w:val="00855D81"/>
    <w:rsid w:val="00856374"/>
    <w:rsid w:val="008563C8"/>
    <w:rsid w:val="008564D7"/>
    <w:rsid w:val="00856A06"/>
    <w:rsid w:val="00856A9E"/>
    <w:rsid w:val="00856D5B"/>
    <w:rsid w:val="0085704B"/>
    <w:rsid w:val="008573E2"/>
    <w:rsid w:val="00857573"/>
    <w:rsid w:val="00857574"/>
    <w:rsid w:val="00857638"/>
    <w:rsid w:val="008576D6"/>
    <w:rsid w:val="008578EA"/>
    <w:rsid w:val="00857A66"/>
    <w:rsid w:val="00857ACB"/>
    <w:rsid w:val="00860215"/>
    <w:rsid w:val="008603D1"/>
    <w:rsid w:val="00860527"/>
    <w:rsid w:val="00860530"/>
    <w:rsid w:val="0086053D"/>
    <w:rsid w:val="008605B8"/>
    <w:rsid w:val="00860850"/>
    <w:rsid w:val="00860B69"/>
    <w:rsid w:val="00860CAE"/>
    <w:rsid w:val="00860E0B"/>
    <w:rsid w:val="00860F04"/>
    <w:rsid w:val="008610AE"/>
    <w:rsid w:val="008611AC"/>
    <w:rsid w:val="0086126B"/>
    <w:rsid w:val="0086129F"/>
    <w:rsid w:val="00861341"/>
    <w:rsid w:val="0086140E"/>
    <w:rsid w:val="008616EC"/>
    <w:rsid w:val="008616F5"/>
    <w:rsid w:val="00861719"/>
    <w:rsid w:val="00861A78"/>
    <w:rsid w:val="00861B5F"/>
    <w:rsid w:val="00861B64"/>
    <w:rsid w:val="00861B90"/>
    <w:rsid w:val="00861B9B"/>
    <w:rsid w:val="00861C6D"/>
    <w:rsid w:val="00861CC8"/>
    <w:rsid w:val="00861F16"/>
    <w:rsid w:val="00862024"/>
    <w:rsid w:val="00862028"/>
    <w:rsid w:val="008620D2"/>
    <w:rsid w:val="0086239F"/>
    <w:rsid w:val="00862523"/>
    <w:rsid w:val="0086261F"/>
    <w:rsid w:val="00862658"/>
    <w:rsid w:val="008627B6"/>
    <w:rsid w:val="0086288C"/>
    <w:rsid w:val="00862966"/>
    <w:rsid w:val="00862EE2"/>
    <w:rsid w:val="008632D5"/>
    <w:rsid w:val="00863350"/>
    <w:rsid w:val="008636E3"/>
    <w:rsid w:val="0086377E"/>
    <w:rsid w:val="00863797"/>
    <w:rsid w:val="00863829"/>
    <w:rsid w:val="008639C6"/>
    <w:rsid w:val="00863A1C"/>
    <w:rsid w:val="00863A5A"/>
    <w:rsid w:val="00863F62"/>
    <w:rsid w:val="008640D3"/>
    <w:rsid w:val="00864315"/>
    <w:rsid w:val="008645E4"/>
    <w:rsid w:val="00864602"/>
    <w:rsid w:val="00864684"/>
    <w:rsid w:val="00864760"/>
    <w:rsid w:val="008647C4"/>
    <w:rsid w:val="00864AAF"/>
    <w:rsid w:val="00864B7A"/>
    <w:rsid w:val="00864C2D"/>
    <w:rsid w:val="00864CE2"/>
    <w:rsid w:val="00864E89"/>
    <w:rsid w:val="00864F95"/>
    <w:rsid w:val="00864F9F"/>
    <w:rsid w:val="00865706"/>
    <w:rsid w:val="00865AFC"/>
    <w:rsid w:val="00865EED"/>
    <w:rsid w:val="00866281"/>
    <w:rsid w:val="008662F6"/>
    <w:rsid w:val="008664D2"/>
    <w:rsid w:val="00866509"/>
    <w:rsid w:val="00866856"/>
    <w:rsid w:val="00866A2A"/>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2A0"/>
    <w:rsid w:val="0087137E"/>
    <w:rsid w:val="008713AD"/>
    <w:rsid w:val="0087166C"/>
    <w:rsid w:val="008716AA"/>
    <w:rsid w:val="00871750"/>
    <w:rsid w:val="0087190F"/>
    <w:rsid w:val="00871992"/>
    <w:rsid w:val="0087205D"/>
    <w:rsid w:val="00872169"/>
    <w:rsid w:val="00872296"/>
    <w:rsid w:val="008725CA"/>
    <w:rsid w:val="008726AD"/>
    <w:rsid w:val="008727FA"/>
    <w:rsid w:val="00872876"/>
    <w:rsid w:val="008729DC"/>
    <w:rsid w:val="00872DE5"/>
    <w:rsid w:val="00872FA8"/>
    <w:rsid w:val="00873024"/>
    <w:rsid w:val="0087305B"/>
    <w:rsid w:val="008730C6"/>
    <w:rsid w:val="0087319A"/>
    <w:rsid w:val="008731DE"/>
    <w:rsid w:val="008732E1"/>
    <w:rsid w:val="008732F0"/>
    <w:rsid w:val="008735BF"/>
    <w:rsid w:val="0087369B"/>
    <w:rsid w:val="008738E5"/>
    <w:rsid w:val="008739E7"/>
    <w:rsid w:val="00873A64"/>
    <w:rsid w:val="00874097"/>
    <w:rsid w:val="008740E4"/>
    <w:rsid w:val="008743B4"/>
    <w:rsid w:val="00874574"/>
    <w:rsid w:val="008755E4"/>
    <w:rsid w:val="00875659"/>
    <w:rsid w:val="008757FE"/>
    <w:rsid w:val="00875814"/>
    <w:rsid w:val="00875CD7"/>
    <w:rsid w:val="00875E99"/>
    <w:rsid w:val="008763D0"/>
    <w:rsid w:val="0087646A"/>
    <w:rsid w:val="00876849"/>
    <w:rsid w:val="0087704D"/>
    <w:rsid w:val="008770F5"/>
    <w:rsid w:val="00877214"/>
    <w:rsid w:val="008775A7"/>
    <w:rsid w:val="00877739"/>
    <w:rsid w:val="00877A78"/>
    <w:rsid w:val="00877DA1"/>
    <w:rsid w:val="00880198"/>
    <w:rsid w:val="008804DF"/>
    <w:rsid w:val="008806D3"/>
    <w:rsid w:val="008806D4"/>
    <w:rsid w:val="008809B2"/>
    <w:rsid w:val="00880B4A"/>
    <w:rsid w:val="00880BB9"/>
    <w:rsid w:val="00880DE2"/>
    <w:rsid w:val="00880DE8"/>
    <w:rsid w:val="00880EB1"/>
    <w:rsid w:val="00881056"/>
    <w:rsid w:val="00881063"/>
    <w:rsid w:val="00881216"/>
    <w:rsid w:val="00881336"/>
    <w:rsid w:val="008813D8"/>
    <w:rsid w:val="00881426"/>
    <w:rsid w:val="00881436"/>
    <w:rsid w:val="00881441"/>
    <w:rsid w:val="008817D9"/>
    <w:rsid w:val="00881809"/>
    <w:rsid w:val="00881814"/>
    <w:rsid w:val="0088236D"/>
    <w:rsid w:val="008823BE"/>
    <w:rsid w:val="00882703"/>
    <w:rsid w:val="00882CAA"/>
    <w:rsid w:val="00882CB5"/>
    <w:rsid w:val="00882F15"/>
    <w:rsid w:val="0088350C"/>
    <w:rsid w:val="0088364C"/>
    <w:rsid w:val="00883691"/>
    <w:rsid w:val="008839B7"/>
    <w:rsid w:val="008839CF"/>
    <w:rsid w:val="00883D41"/>
    <w:rsid w:val="00883ECF"/>
    <w:rsid w:val="008842DF"/>
    <w:rsid w:val="00884488"/>
    <w:rsid w:val="008845BD"/>
    <w:rsid w:val="008846AF"/>
    <w:rsid w:val="008846DA"/>
    <w:rsid w:val="008847A3"/>
    <w:rsid w:val="00884901"/>
    <w:rsid w:val="00884C0F"/>
    <w:rsid w:val="00884F28"/>
    <w:rsid w:val="00884F43"/>
    <w:rsid w:val="00884FB8"/>
    <w:rsid w:val="00885325"/>
    <w:rsid w:val="00885355"/>
    <w:rsid w:val="00885865"/>
    <w:rsid w:val="0088588B"/>
    <w:rsid w:val="00885ACF"/>
    <w:rsid w:val="00885AF3"/>
    <w:rsid w:val="00885DFD"/>
    <w:rsid w:val="00886128"/>
    <w:rsid w:val="008863E3"/>
    <w:rsid w:val="00886608"/>
    <w:rsid w:val="00886797"/>
    <w:rsid w:val="008867A8"/>
    <w:rsid w:val="008868F4"/>
    <w:rsid w:val="008869A5"/>
    <w:rsid w:val="008869A9"/>
    <w:rsid w:val="008869EB"/>
    <w:rsid w:val="00886F1A"/>
    <w:rsid w:val="008870B3"/>
    <w:rsid w:val="008873DC"/>
    <w:rsid w:val="00887419"/>
    <w:rsid w:val="008875F4"/>
    <w:rsid w:val="0088765C"/>
    <w:rsid w:val="008876FE"/>
    <w:rsid w:val="008877D1"/>
    <w:rsid w:val="00887C18"/>
    <w:rsid w:val="00887D4B"/>
    <w:rsid w:val="00887DC2"/>
    <w:rsid w:val="00887F61"/>
    <w:rsid w:val="00890059"/>
    <w:rsid w:val="008901EC"/>
    <w:rsid w:val="00890515"/>
    <w:rsid w:val="0089068D"/>
    <w:rsid w:val="00890A1A"/>
    <w:rsid w:val="00890A2B"/>
    <w:rsid w:val="00890BF3"/>
    <w:rsid w:val="00890C99"/>
    <w:rsid w:val="00890EAC"/>
    <w:rsid w:val="00891167"/>
    <w:rsid w:val="00891191"/>
    <w:rsid w:val="008913D6"/>
    <w:rsid w:val="008913EF"/>
    <w:rsid w:val="0089153D"/>
    <w:rsid w:val="00891685"/>
    <w:rsid w:val="00891739"/>
    <w:rsid w:val="0089197C"/>
    <w:rsid w:val="00891A70"/>
    <w:rsid w:val="00891B40"/>
    <w:rsid w:val="00891CD9"/>
    <w:rsid w:val="00891EC2"/>
    <w:rsid w:val="00892317"/>
    <w:rsid w:val="00892422"/>
    <w:rsid w:val="00892612"/>
    <w:rsid w:val="00892621"/>
    <w:rsid w:val="0089293D"/>
    <w:rsid w:val="00892ADC"/>
    <w:rsid w:val="00892CF6"/>
    <w:rsid w:val="008930FA"/>
    <w:rsid w:val="00893203"/>
    <w:rsid w:val="00893315"/>
    <w:rsid w:val="008934C5"/>
    <w:rsid w:val="0089354C"/>
    <w:rsid w:val="008935C1"/>
    <w:rsid w:val="008937C7"/>
    <w:rsid w:val="0089396A"/>
    <w:rsid w:val="00893978"/>
    <w:rsid w:val="00893AE7"/>
    <w:rsid w:val="00893B02"/>
    <w:rsid w:val="00893D18"/>
    <w:rsid w:val="00893D37"/>
    <w:rsid w:val="00893E6C"/>
    <w:rsid w:val="00893F5D"/>
    <w:rsid w:val="00893FE4"/>
    <w:rsid w:val="00894045"/>
    <w:rsid w:val="0089422F"/>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A45"/>
    <w:rsid w:val="00896C76"/>
    <w:rsid w:val="00896E6A"/>
    <w:rsid w:val="00896F5F"/>
    <w:rsid w:val="0089711B"/>
    <w:rsid w:val="008972BB"/>
    <w:rsid w:val="008977DF"/>
    <w:rsid w:val="00897D61"/>
    <w:rsid w:val="00897E97"/>
    <w:rsid w:val="008A01B6"/>
    <w:rsid w:val="008A07A2"/>
    <w:rsid w:val="008A09CA"/>
    <w:rsid w:val="008A0AB7"/>
    <w:rsid w:val="008A0DDD"/>
    <w:rsid w:val="008A0E0E"/>
    <w:rsid w:val="008A12F8"/>
    <w:rsid w:val="008A145F"/>
    <w:rsid w:val="008A14B7"/>
    <w:rsid w:val="008A14D1"/>
    <w:rsid w:val="008A158D"/>
    <w:rsid w:val="008A165C"/>
    <w:rsid w:val="008A18A8"/>
    <w:rsid w:val="008A1B3A"/>
    <w:rsid w:val="008A1F4C"/>
    <w:rsid w:val="008A1F6B"/>
    <w:rsid w:val="008A1FBF"/>
    <w:rsid w:val="008A242D"/>
    <w:rsid w:val="008A2B51"/>
    <w:rsid w:val="008A2D5D"/>
    <w:rsid w:val="008A2E79"/>
    <w:rsid w:val="008A2FF5"/>
    <w:rsid w:val="008A301C"/>
    <w:rsid w:val="008A30F0"/>
    <w:rsid w:val="008A3333"/>
    <w:rsid w:val="008A3934"/>
    <w:rsid w:val="008A39A7"/>
    <w:rsid w:val="008A3B93"/>
    <w:rsid w:val="008A3C61"/>
    <w:rsid w:val="008A3CF1"/>
    <w:rsid w:val="008A3D90"/>
    <w:rsid w:val="008A3E88"/>
    <w:rsid w:val="008A3F5E"/>
    <w:rsid w:val="008A3FF3"/>
    <w:rsid w:val="008A4248"/>
    <w:rsid w:val="008A42C8"/>
    <w:rsid w:val="008A43D4"/>
    <w:rsid w:val="008A4781"/>
    <w:rsid w:val="008A47D2"/>
    <w:rsid w:val="008A48ED"/>
    <w:rsid w:val="008A4C5E"/>
    <w:rsid w:val="008A4E3A"/>
    <w:rsid w:val="008A4FF4"/>
    <w:rsid w:val="008A5198"/>
    <w:rsid w:val="008A578E"/>
    <w:rsid w:val="008A5801"/>
    <w:rsid w:val="008A5937"/>
    <w:rsid w:val="008A5947"/>
    <w:rsid w:val="008A5D17"/>
    <w:rsid w:val="008A5E17"/>
    <w:rsid w:val="008A60A0"/>
    <w:rsid w:val="008A61F4"/>
    <w:rsid w:val="008A671A"/>
    <w:rsid w:val="008A6740"/>
    <w:rsid w:val="008A68BB"/>
    <w:rsid w:val="008A69EC"/>
    <w:rsid w:val="008A6A97"/>
    <w:rsid w:val="008A6FB9"/>
    <w:rsid w:val="008A7191"/>
    <w:rsid w:val="008A722E"/>
    <w:rsid w:val="008A72BB"/>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1FFA"/>
    <w:rsid w:val="008B2135"/>
    <w:rsid w:val="008B2767"/>
    <w:rsid w:val="008B2E78"/>
    <w:rsid w:val="008B2ED2"/>
    <w:rsid w:val="008B310A"/>
    <w:rsid w:val="008B31A8"/>
    <w:rsid w:val="008B3516"/>
    <w:rsid w:val="008B3778"/>
    <w:rsid w:val="008B38E3"/>
    <w:rsid w:val="008B3D74"/>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0C9"/>
    <w:rsid w:val="008B72C3"/>
    <w:rsid w:val="008B7414"/>
    <w:rsid w:val="008B793A"/>
    <w:rsid w:val="008B7EEA"/>
    <w:rsid w:val="008C0107"/>
    <w:rsid w:val="008C0155"/>
    <w:rsid w:val="008C019A"/>
    <w:rsid w:val="008C025D"/>
    <w:rsid w:val="008C0303"/>
    <w:rsid w:val="008C03F6"/>
    <w:rsid w:val="008C04BD"/>
    <w:rsid w:val="008C0981"/>
    <w:rsid w:val="008C0997"/>
    <w:rsid w:val="008C116D"/>
    <w:rsid w:val="008C1224"/>
    <w:rsid w:val="008C16F5"/>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A3A"/>
    <w:rsid w:val="008C3CB3"/>
    <w:rsid w:val="008C3F5B"/>
    <w:rsid w:val="008C416C"/>
    <w:rsid w:val="008C4353"/>
    <w:rsid w:val="008C44C5"/>
    <w:rsid w:val="008C45FE"/>
    <w:rsid w:val="008C4603"/>
    <w:rsid w:val="008C463D"/>
    <w:rsid w:val="008C4841"/>
    <w:rsid w:val="008C4846"/>
    <w:rsid w:val="008C4AA3"/>
    <w:rsid w:val="008C4B47"/>
    <w:rsid w:val="008C4D7D"/>
    <w:rsid w:val="008C4D83"/>
    <w:rsid w:val="008C4FDD"/>
    <w:rsid w:val="008C5394"/>
    <w:rsid w:val="008C5A01"/>
    <w:rsid w:val="008C5A37"/>
    <w:rsid w:val="008C5C5C"/>
    <w:rsid w:val="008C5CFC"/>
    <w:rsid w:val="008C6880"/>
    <w:rsid w:val="008C6A7E"/>
    <w:rsid w:val="008C6BC2"/>
    <w:rsid w:val="008C6F73"/>
    <w:rsid w:val="008C70E9"/>
    <w:rsid w:val="008C7636"/>
    <w:rsid w:val="008C7871"/>
    <w:rsid w:val="008D03E3"/>
    <w:rsid w:val="008D08EB"/>
    <w:rsid w:val="008D0E31"/>
    <w:rsid w:val="008D1498"/>
    <w:rsid w:val="008D168E"/>
    <w:rsid w:val="008D1A3E"/>
    <w:rsid w:val="008D1B0A"/>
    <w:rsid w:val="008D1B4D"/>
    <w:rsid w:val="008D1BCD"/>
    <w:rsid w:val="008D1CD9"/>
    <w:rsid w:val="008D1D63"/>
    <w:rsid w:val="008D1EA5"/>
    <w:rsid w:val="008D2108"/>
    <w:rsid w:val="008D212B"/>
    <w:rsid w:val="008D215D"/>
    <w:rsid w:val="008D2509"/>
    <w:rsid w:val="008D25D5"/>
    <w:rsid w:val="008D2680"/>
    <w:rsid w:val="008D2A66"/>
    <w:rsid w:val="008D2C63"/>
    <w:rsid w:val="008D2DBB"/>
    <w:rsid w:val="008D2FFF"/>
    <w:rsid w:val="008D3059"/>
    <w:rsid w:val="008D3221"/>
    <w:rsid w:val="008D33BB"/>
    <w:rsid w:val="008D34A4"/>
    <w:rsid w:val="008D35AB"/>
    <w:rsid w:val="008D35EB"/>
    <w:rsid w:val="008D378E"/>
    <w:rsid w:val="008D3AA1"/>
    <w:rsid w:val="008D3ECF"/>
    <w:rsid w:val="008D3FAF"/>
    <w:rsid w:val="008D4204"/>
    <w:rsid w:val="008D443F"/>
    <w:rsid w:val="008D45C5"/>
    <w:rsid w:val="008D46C5"/>
    <w:rsid w:val="008D47D8"/>
    <w:rsid w:val="008D4A9A"/>
    <w:rsid w:val="008D4AE0"/>
    <w:rsid w:val="008D4C69"/>
    <w:rsid w:val="008D4EDE"/>
    <w:rsid w:val="008D4F3F"/>
    <w:rsid w:val="008D5003"/>
    <w:rsid w:val="008D51AB"/>
    <w:rsid w:val="008D537F"/>
    <w:rsid w:val="008D575C"/>
    <w:rsid w:val="008D587F"/>
    <w:rsid w:val="008D5972"/>
    <w:rsid w:val="008D5E09"/>
    <w:rsid w:val="008D5E32"/>
    <w:rsid w:val="008D5F36"/>
    <w:rsid w:val="008D6022"/>
    <w:rsid w:val="008D6100"/>
    <w:rsid w:val="008D618B"/>
    <w:rsid w:val="008D6313"/>
    <w:rsid w:val="008D66E3"/>
    <w:rsid w:val="008D6815"/>
    <w:rsid w:val="008D696B"/>
    <w:rsid w:val="008D6B75"/>
    <w:rsid w:val="008D6C56"/>
    <w:rsid w:val="008D6E17"/>
    <w:rsid w:val="008D708E"/>
    <w:rsid w:val="008D70A5"/>
    <w:rsid w:val="008D70B7"/>
    <w:rsid w:val="008D7355"/>
    <w:rsid w:val="008D7591"/>
    <w:rsid w:val="008D77F2"/>
    <w:rsid w:val="008D7892"/>
    <w:rsid w:val="008D794F"/>
    <w:rsid w:val="008D7F13"/>
    <w:rsid w:val="008D7F7C"/>
    <w:rsid w:val="008E0218"/>
    <w:rsid w:val="008E02A9"/>
    <w:rsid w:val="008E02B6"/>
    <w:rsid w:val="008E041C"/>
    <w:rsid w:val="008E04D7"/>
    <w:rsid w:val="008E06F9"/>
    <w:rsid w:val="008E08AE"/>
    <w:rsid w:val="008E0970"/>
    <w:rsid w:val="008E0A0A"/>
    <w:rsid w:val="008E0A81"/>
    <w:rsid w:val="008E0C54"/>
    <w:rsid w:val="008E0EAB"/>
    <w:rsid w:val="008E1086"/>
    <w:rsid w:val="008E1595"/>
    <w:rsid w:val="008E1A8E"/>
    <w:rsid w:val="008E1B20"/>
    <w:rsid w:val="008E1CCC"/>
    <w:rsid w:val="008E1DA4"/>
    <w:rsid w:val="008E20CD"/>
    <w:rsid w:val="008E2320"/>
    <w:rsid w:val="008E274F"/>
    <w:rsid w:val="008E29E7"/>
    <w:rsid w:val="008E2A1F"/>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6F3"/>
    <w:rsid w:val="008E4B77"/>
    <w:rsid w:val="008E4EA6"/>
    <w:rsid w:val="008E54C2"/>
    <w:rsid w:val="008E5897"/>
    <w:rsid w:val="008E58FB"/>
    <w:rsid w:val="008E5B55"/>
    <w:rsid w:val="008E5CBF"/>
    <w:rsid w:val="008E5D97"/>
    <w:rsid w:val="008E5E10"/>
    <w:rsid w:val="008E649B"/>
    <w:rsid w:val="008E649E"/>
    <w:rsid w:val="008E6515"/>
    <w:rsid w:val="008E6582"/>
    <w:rsid w:val="008E6588"/>
    <w:rsid w:val="008E683F"/>
    <w:rsid w:val="008E6B23"/>
    <w:rsid w:val="008E6C5F"/>
    <w:rsid w:val="008E6C77"/>
    <w:rsid w:val="008E715D"/>
    <w:rsid w:val="008E7173"/>
    <w:rsid w:val="008E71DB"/>
    <w:rsid w:val="008E72DD"/>
    <w:rsid w:val="008E75B3"/>
    <w:rsid w:val="008E7928"/>
    <w:rsid w:val="008E7ABB"/>
    <w:rsid w:val="008E7BAE"/>
    <w:rsid w:val="008F0002"/>
    <w:rsid w:val="008F0017"/>
    <w:rsid w:val="008F016E"/>
    <w:rsid w:val="008F032F"/>
    <w:rsid w:val="008F06DB"/>
    <w:rsid w:val="008F06E8"/>
    <w:rsid w:val="008F0B26"/>
    <w:rsid w:val="008F0CB9"/>
    <w:rsid w:val="008F10DE"/>
    <w:rsid w:val="008F1382"/>
    <w:rsid w:val="008F19ED"/>
    <w:rsid w:val="008F1C47"/>
    <w:rsid w:val="008F1D25"/>
    <w:rsid w:val="008F1DA8"/>
    <w:rsid w:val="008F203F"/>
    <w:rsid w:val="008F28FC"/>
    <w:rsid w:val="008F2C5D"/>
    <w:rsid w:val="008F2CB8"/>
    <w:rsid w:val="008F2D48"/>
    <w:rsid w:val="008F2D62"/>
    <w:rsid w:val="008F2D72"/>
    <w:rsid w:val="008F2F9D"/>
    <w:rsid w:val="008F31A5"/>
    <w:rsid w:val="008F3204"/>
    <w:rsid w:val="008F335E"/>
    <w:rsid w:val="008F33EF"/>
    <w:rsid w:val="008F356A"/>
    <w:rsid w:val="008F37D9"/>
    <w:rsid w:val="008F38F2"/>
    <w:rsid w:val="008F3A1E"/>
    <w:rsid w:val="008F3A91"/>
    <w:rsid w:val="008F3AC7"/>
    <w:rsid w:val="008F3C88"/>
    <w:rsid w:val="008F3DF6"/>
    <w:rsid w:val="008F3F9A"/>
    <w:rsid w:val="008F420D"/>
    <w:rsid w:val="008F4294"/>
    <w:rsid w:val="008F42B0"/>
    <w:rsid w:val="008F4371"/>
    <w:rsid w:val="008F4417"/>
    <w:rsid w:val="008F46A7"/>
    <w:rsid w:val="008F4866"/>
    <w:rsid w:val="008F4AC0"/>
    <w:rsid w:val="008F4B51"/>
    <w:rsid w:val="008F4C90"/>
    <w:rsid w:val="008F4DAD"/>
    <w:rsid w:val="008F526F"/>
    <w:rsid w:val="008F5841"/>
    <w:rsid w:val="008F58AB"/>
    <w:rsid w:val="008F59BC"/>
    <w:rsid w:val="008F5A40"/>
    <w:rsid w:val="008F5A53"/>
    <w:rsid w:val="008F5CC9"/>
    <w:rsid w:val="008F5CD2"/>
    <w:rsid w:val="008F6596"/>
    <w:rsid w:val="008F6637"/>
    <w:rsid w:val="008F6E3B"/>
    <w:rsid w:val="008F6E48"/>
    <w:rsid w:val="008F6F8C"/>
    <w:rsid w:val="008F7061"/>
    <w:rsid w:val="008F723C"/>
    <w:rsid w:val="008F7516"/>
    <w:rsid w:val="008F7619"/>
    <w:rsid w:val="008F787E"/>
    <w:rsid w:val="008F7977"/>
    <w:rsid w:val="008F7F09"/>
    <w:rsid w:val="008F7FA6"/>
    <w:rsid w:val="00900018"/>
    <w:rsid w:val="009000EE"/>
    <w:rsid w:val="0090012A"/>
    <w:rsid w:val="0090026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3F2"/>
    <w:rsid w:val="00906A7F"/>
    <w:rsid w:val="00906D97"/>
    <w:rsid w:val="00906E37"/>
    <w:rsid w:val="009073E9"/>
    <w:rsid w:val="00907417"/>
    <w:rsid w:val="00907543"/>
    <w:rsid w:val="00907C60"/>
    <w:rsid w:val="00907EFB"/>
    <w:rsid w:val="00907F2C"/>
    <w:rsid w:val="00907FA1"/>
    <w:rsid w:val="00910153"/>
    <w:rsid w:val="00910177"/>
    <w:rsid w:val="0091040E"/>
    <w:rsid w:val="00910492"/>
    <w:rsid w:val="0091076C"/>
    <w:rsid w:val="009108DA"/>
    <w:rsid w:val="0091095C"/>
    <w:rsid w:val="00910AD5"/>
    <w:rsid w:val="00910B20"/>
    <w:rsid w:val="00910BB9"/>
    <w:rsid w:val="00910D01"/>
    <w:rsid w:val="00910F7A"/>
    <w:rsid w:val="0091141C"/>
    <w:rsid w:val="00911574"/>
    <w:rsid w:val="0091175F"/>
    <w:rsid w:val="0091177F"/>
    <w:rsid w:val="00911855"/>
    <w:rsid w:val="0091197A"/>
    <w:rsid w:val="00911CE7"/>
    <w:rsid w:val="00911EDB"/>
    <w:rsid w:val="00911F33"/>
    <w:rsid w:val="009123B5"/>
    <w:rsid w:val="00912A20"/>
    <w:rsid w:val="00912AE4"/>
    <w:rsid w:val="00912BE0"/>
    <w:rsid w:val="00912D25"/>
    <w:rsid w:val="00912E6C"/>
    <w:rsid w:val="009130A1"/>
    <w:rsid w:val="0091365E"/>
    <w:rsid w:val="00913852"/>
    <w:rsid w:val="00913CFC"/>
    <w:rsid w:val="00913D4C"/>
    <w:rsid w:val="00913D70"/>
    <w:rsid w:val="00913EF2"/>
    <w:rsid w:val="00913F95"/>
    <w:rsid w:val="00914112"/>
    <w:rsid w:val="009145E0"/>
    <w:rsid w:val="009149B0"/>
    <w:rsid w:val="00914B43"/>
    <w:rsid w:val="00914B4B"/>
    <w:rsid w:val="00914B92"/>
    <w:rsid w:val="00914E2D"/>
    <w:rsid w:val="00915007"/>
    <w:rsid w:val="00915080"/>
    <w:rsid w:val="00915231"/>
    <w:rsid w:val="00915480"/>
    <w:rsid w:val="00915521"/>
    <w:rsid w:val="00915774"/>
    <w:rsid w:val="00915A37"/>
    <w:rsid w:val="00915DCC"/>
    <w:rsid w:val="009160C2"/>
    <w:rsid w:val="009163FC"/>
    <w:rsid w:val="0091648C"/>
    <w:rsid w:val="0091697E"/>
    <w:rsid w:val="00916D26"/>
    <w:rsid w:val="00916E6C"/>
    <w:rsid w:val="00916EAB"/>
    <w:rsid w:val="00916EE1"/>
    <w:rsid w:val="009170F5"/>
    <w:rsid w:val="009171B4"/>
    <w:rsid w:val="00917434"/>
    <w:rsid w:val="0091770A"/>
    <w:rsid w:val="00917A78"/>
    <w:rsid w:val="00917AB0"/>
    <w:rsid w:val="00917CAE"/>
    <w:rsid w:val="00917EA8"/>
    <w:rsid w:val="00917F58"/>
    <w:rsid w:val="00920290"/>
    <w:rsid w:val="009204CF"/>
    <w:rsid w:val="009204D7"/>
    <w:rsid w:val="009206DA"/>
    <w:rsid w:val="00920A56"/>
    <w:rsid w:val="00920B16"/>
    <w:rsid w:val="00920F19"/>
    <w:rsid w:val="00920F85"/>
    <w:rsid w:val="00920FC1"/>
    <w:rsid w:val="00920FCA"/>
    <w:rsid w:val="00921037"/>
    <w:rsid w:val="009210FD"/>
    <w:rsid w:val="0092176A"/>
    <w:rsid w:val="00921805"/>
    <w:rsid w:val="00921A80"/>
    <w:rsid w:val="00921C82"/>
    <w:rsid w:val="00921D24"/>
    <w:rsid w:val="00921E04"/>
    <w:rsid w:val="00921ED9"/>
    <w:rsid w:val="009224A2"/>
    <w:rsid w:val="00922DC1"/>
    <w:rsid w:val="00923446"/>
    <w:rsid w:val="00923546"/>
    <w:rsid w:val="009238C3"/>
    <w:rsid w:val="00923B5B"/>
    <w:rsid w:val="00923DEF"/>
    <w:rsid w:val="00923E5A"/>
    <w:rsid w:val="00924115"/>
    <w:rsid w:val="0092427C"/>
    <w:rsid w:val="00924406"/>
    <w:rsid w:val="00924A00"/>
    <w:rsid w:val="00924A8A"/>
    <w:rsid w:val="00924C4E"/>
    <w:rsid w:val="00924DEB"/>
    <w:rsid w:val="00925134"/>
    <w:rsid w:val="009252B6"/>
    <w:rsid w:val="00925431"/>
    <w:rsid w:val="00925439"/>
    <w:rsid w:val="009254BE"/>
    <w:rsid w:val="009255A7"/>
    <w:rsid w:val="0092561B"/>
    <w:rsid w:val="009256CE"/>
    <w:rsid w:val="00925779"/>
    <w:rsid w:val="009257C1"/>
    <w:rsid w:val="009259F8"/>
    <w:rsid w:val="009259FB"/>
    <w:rsid w:val="00925A78"/>
    <w:rsid w:val="00925C3E"/>
    <w:rsid w:val="0092608C"/>
    <w:rsid w:val="0092610D"/>
    <w:rsid w:val="0092629F"/>
    <w:rsid w:val="00926432"/>
    <w:rsid w:val="00926523"/>
    <w:rsid w:val="009266FE"/>
    <w:rsid w:val="00926800"/>
    <w:rsid w:val="00926816"/>
    <w:rsid w:val="00926AFB"/>
    <w:rsid w:val="00926B32"/>
    <w:rsid w:val="0092702B"/>
    <w:rsid w:val="009272A9"/>
    <w:rsid w:val="009274DA"/>
    <w:rsid w:val="00927697"/>
    <w:rsid w:val="009278AA"/>
    <w:rsid w:val="009278E5"/>
    <w:rsid w:val="0092793E"/>
    <w:rsid w:val="00927BC2"/>
    <w:rsid w:val="00927C3B"/>
    <w:rsid w:val="0093006F"/>
    <w:rsid w:val="00930109"/>
    <w:rsid w:val="0093037E"/>
    <w:rsid w:val="009308C2"/>
    <w:rsid w:val="009309F4"/>
    <w:rsid w:val="00930A90"/>
    <w:rsid w:val="00930B76"/>
    <w:rsid w:val="00930DF3"/>
    <w:rsid w:val="00931012"/>
    <w:rsid w:val="0093107B"/>
    <w:rsid w:val="00931113"/>
    <w:rsid w:val="0093118E"/>
    <w:rsid w:val="009313D4"/>
    <w:rsid w:val="00931A09"/>
    <w:rsid w:val="00931D0D"/>
    <w:rsid w:val="00932255"/>
    <w:rsid w:val="009323FC"/>
    <w:rsid w:val="009324CD"/>
    <w:rsid w:val="009325C4"/>
    <w:rsid w:val="00932670"/>
    <w:rsid w:val="00932AFF"/>
    <w:rsid w:val="00932C67"/>
    <w:rsid w:val="00932CBD"/>
    <w:rsid w:val="00932DF9"/>
    <w:rsid w:val="00933655"/>
    <w:rsid w:val="0093397A"/>
    <w:rsid w:val="00933ACE"/>
    <w:rsid w:val="00933B66"/>
    <w:rsid w:val="0093402F"/>
    <w:rsid w:val="0093418E"/>
    <w:rsid w:val="009341E8"/>
    <w:rsid w:val="009347AA"/>
    <w:rsid w:val="009348B1"/>
    <w:rsid w:val="00934967"/>
    <w:rsid w:val="00934C8A"/>
    <w:rsid w:val="00934DDF"/>
    <w:rsid w:val="00934F9D"/>
    <w:rsid w:val="00935448"/>
    <w:rsid w:val="009354FB"/>
    <w:rsid w:val="00935557"/>
    <w:rsid w:val="009355CA"/>
    <w:rsid w:val="00935BFB"/>
    <w:rsid w:val="00935E66"/>
    <w:rsid w:val="00935E70"/>
    <w:rsid w:val="009362D9"/>
    <w:rsid w:val="0093648E"/>
    <w:rsid w:val="0093689C"/>
    <w:rsid w:val="009369BE"/>
    <w:rsid w:val="00936C56"/>
    <w:rsid w:val="00936DD3"/>
    <w:rsid w:val="00936FCA"/>
    <w:rsid w:val="009370BD"/>
    <w:rsid w:val="0093722D"/>
    <w:rsid w:val="009373C7"/>
    <w:rsid w:val="009374FD"/>
    <w:rsid w:val="0093769B"/>
    <w:rsid w:val="009376E3"/>
    <w:rsid w:val="0093777A"/>
    <w:rsid w:val="00937948"/>
    <w:rsid w:val="00937B3C"/>
    <w:rsid w:val="00937BF3"/>
    <w:rsid w:val="00937C41"/>
    <w:rsid w:val="00937C4F"/>
    <w:rsid w:val="00937C9E"/>
    <w:rsid w:val="00937D00"/>
    <w:rsid w:val="00937EF2"/>
    <w:rsid w:val="00940190"/>
    <w:rsid w:val="0094020D"/>
    <w:rsid w:val="009404CA"/>
    <w:rsid w:val="00940611"/>
    <w:rsid w:val="0094075F"/>
    <w:rsid w:val="0094094A"/>
    <w:rsid w:val="00940C53"/>
    <w:rsid w:val="00940DF8"/>
    <w:rsid w:val="00940EA9"/>
    <w:rsid w:val="00940ED8"/>
    <w:rsid w:val="00941042"/>
    <w:rsid w:val="00941076"/>
    <w:rsid w:val="00941253"/>
    <w:rsid w:val="0094160A"/>
    <w:rsid w:val="00941B7E"/>
    <w:rsid w:val="00941CAD"/>
    <w:rsid w:val="00941CB1"/>
    <w:rsid w:val="00941D22"/>
    <w:rsid w:val="009421DD"/>
    <w:rsid w:val="0094244E"/>
    <w:rsid w:val="009424F0"/>
    <w:rsid w:val="0094257A"/>
    <w:rsid w:val="00942911"/>
    <w:rsid w:val="00942B38"/>
    <w:rsid w:val="0094301D"/>
    <w:rsid w:val="00943294"/>
    <w:rsid w:val="0094340A"/>
    <w:rsid w:val="009436B5"/>
    <w:rsid w:val="00943A39"/>
    <w:rsid w:val="00943EAF"/>
    <w:rsid w:val="00943FF9"/>
    <w:rsid w:val="00943FFA"/>
    <w:rsid w:val="00944065"/>
    <w:rsid w:val="009445B3"/>
    <w:rsid w:val="009449C5"/>
    <w:rsid w:val="00944A45"/>
    <w:rsid w:val="00944A9A"/>
    <w:rsid w:val="009450B8"/>
    <w:rsid w:val="00945191"/>
    <w:rsid w:val="0094520C"/>
    <w:rsid w:val="00945331"/>
    <w:rsid w:val="009455C1"/>
    <w:rsid w:val="00945761"/>
    <w:rsid w:val="009457DD"/>
    <w:rsid w:val="00945837"/>
    <w:rsid w:val="00945B95"/>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6F6C"/>
    <w:rsid w:val="009471D3"/>
    <w:rsid w:val="00947312"/>
    <w:rsid w:val="00947491"/>
    <w:rsid w:val="00947598"/>
    <w:rsid w:val="009475BE"/>
    <w:rsid w:val="0094775F"/>
    <w:rsid w:val="009478C2"/>
    <w:rsid w:val="00947B5D"/>
    <w:rsid w:val="00947BAA"/>
    <w:rsid w:val="00947D6A"/>
    <w:rsid w:val="00950199"/>
    <w:rsid w:val="009509B5"/>
    <w:rsid w:val="00950B45"/>
    <w:rsid w:val="00950F70"/>
    <w:rsid w:val="00950FD3"/>
    <w:rsid w:val="00951241"/>
    <w:rsid w:val="00951324"/>
    <w:rsid w:val="009515E8"/>
    <w:rsid w:val="00951705"/>
    <w:rsid w:val="00951A2C"/>
    <w:rsid w:val="00951D84"/>
    <w:rsid w:val="00951E9F"/>
    <w:rsid w:val="0095272F"/>
    <w:rsid w:val="00952803"/>
    <w:rsid w:val="0095289E"/>
    <w:rsid w:val="009529E2"/>
    <w:rsid w:val="00952A61"/>
    <w:rsid w:val="00952A6D"/>
    <w:rsid w:val="00952BA6"/>
    <w:rsid w:val="00952CC7"/>
    <w:rsid w:val="00952EE0"/>
    <w:rsid w:val="00953124"/>
    <w:rsid w:val="009534BF"/>
    <w:rsid w:val="009535BC"/>
    <w:rsid w:val="009535C0"/>
    <w:rsid w:val="00953739"/>
    <w:rsid w:val="0095377F"/>
    <w:rsid w:val="00953851"/>
    <w:rsid w:val="009539BC"/>
    <w:rsid w:val="00953A16"/>
    <w:rsid w:val="00953D49"/>
    <w:rsid w:val="00953DF1"/>
    <w:rsid w:val="00953F7C"/>
    <w:rsid w:val="009540B8"/>
    <w:rsid w:val="0095418C"/>
    <w:rsid w:val="009542C7"/>
    <w:rsid w:val="0095478A"/>
    <w:rsid w:val="009547BE"/>
    <w:rsid w:val="00954DF5"/>
    <w:rsid w:val="00954E63"/>
    <w:rsid w:val="00954EB9"/>
    <w:rsid w:val="009552AE"/>
    <w:rsid w:val="0095563C"/>
    <w:rsid w:val="00955742"/>
    <w:rsid w:val="00955E15"/>
    <w:rsid w:val="00955F0C"/>
    <w:rsid w:val="00956754"/>
    <w:rsid w:val="009567A0"/>
    <w:rsid w:val="009568A3"/>
    <w:rsid w:val="00956902"/>
    <w:rsid w:val="00956A27"/>
    <w:rsid w:val="00956AC2"/>
    <w:rsid w:val="00956B79"/>
    <w:rsid w:val="00956E9F"/>
    <w:rsid w:val="00956EEC"/>
    <w:rsid w:val="009572BB"/>
    <w:rsid w:val="009572F4"/>
    <w:rsid w:val="009574B9"/>
    <w:rsid w:val="00957592"/>
    <w:rsid w:val="009575BD"/>
    <w:rsid w:val="009575DC"/>
    <w:rsid w:val="009575DD"/>
    <w:rsid w:val="00957717"/>
    <w:rsid w:val="00957CA1"/>
    <w:rsid w:val="00957D21"/>
    <w:rsid w:val="009600B0"/>
    <w:rsid w:val="00960214"/>
    <w:rsid w:val="0096057A"/>
    <w:rsid w:val="00960746"/>
    <w:rsid w:val="00960AD1"/>
    <w:rsid w:val="00960C21"/>
    <w:rsid w:val="0096100A"/>
    <w:rsid w:val="009610BB"/>
    <w:rsid w:val="009612B2"/>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A6E"/>
    <w:rsid w:val="00964BDE"/>
    <w:rsid w:val="00964C91"/>
    <w:rsid w:val="00965375"/>
    <w:rsid w:val="009656A5"/>
    <w:rsid w:val="009656D1"/>
    <w:rsid w:val="00965870"/>
    <w:rsid w:val="0096587A"/>
    <w:rsid w:val="00965E03"/>
    <w:rsid w:val="00965FA1"/>
    <w:rsid w:val="0096660C"/>
    <w:rsid w:val="00966851"/>
    <w:rsid w:val="00966A54"/>
    <w:rsid w:val="00966B1E"/>
    <w:rsid w:val="00967124"/>
    <w:rsid w:val="00967216"/>
    <w:rsid w:val="00967252"/>
    <w:rsid w:val="0096737C"/>
    <w:rsid w:val="009676DC"/>
    <w:rsid w:val="0096789C"/>
    <w:rsid w:val="00967970"/>
    <w:rsid w:val="00967AC6"/>
    <w:rsid w:val="00967ACE"/>
    <w:rsid w:val="00967BF3"/>
    <w:rsid w:val="00967C02"/>
    <w:rsid w:val="00967C78"/>
    <w:rsid w:val="0097001B"/>
    <w:rsid w:val="0097016B"/>
    <w:rsid w:val="009703AD"/>
    <w:rsid w:val="009703C4"/>
    <w:rsid w:val="009703D4"/>
    <w:rsid w:val="0097055F"/>
    <w:rsid w:val="009707B1"/>
    <w:rsid w:val="0097082E"/>
    <w:rsid w:val="00970884"/>
    <w:rsid w:val="00970958"/>
    <w:rsid w:val="0097098F"/>
    <w:rsid w:val="00970A9A"/>
    <w:rsid w:val="00970BA0"/>
    <w:rsid w:val="009713C7"/>
    <w:rsid w:val="0097144F"/>
    <w:rsid w:val="0097167B"/>
    <w:rsid w:val="009716EA"/>
    <w:rsid w:val="00971855"/>
    <w:rsid w:val="00971863"/>
    <w:rsid w:val="00971C97"/>
    <w:rsid w:val="009721BD"/>
    <w:rsid w:val="00972311"/>
    <w:rsid w:val="0097231D"/>
    <w:rsid w:val="00972622"/>
    <w:rsid w:val="00972AED"/>
    <w:rsid w:val="00972BB0"/>
    <w:rsid w:val="00972BDC"/>
    <w:rsid w:val="00972D5D"/>
    <w:rsid w:val="00972E20"/>
    <w:rsid w:val="00973043"/>
    <w:rsid w:val="00973236"/>
    <w:rsid w:val="009733AA"/>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7F4"/>
    <w:rsid w:val="00975914"/>
    <w:rsid w:val="00975A77"/>
    <w:rsid w:val="00975C11"/>
    <w:rsid w:val="00975CED"/>
    <w:rsid w:val="00975E57"/>
    <w:rsid w:val="00975ED8"/>
    <w:rsid w:val="009760EC"/>
    <w:rsid w:val="0097665C"/>
    <w:rsid w:val="009766FD"/>
    <w:rsid w:val="00976892"/>
    <w:rsid w:val="0097691A"/>
    <w:rsid w:val="00976CB0"/>
    <w:rsid w:val="00976D03"/>
    <w:rsid w:val="00976E9E"/>
    <w:rsid w:val="00976F20"/>
    <w:rsid w:val="00976FAE"/>
    <w:rsid w:val="009778D5"/>
    <w:rsid w:val="00977945"/>
    <w:rsid w:val="00977B90"/>
    <w:rsid w:val="00977C40"/>
    <w:rsid w:val="00977C52"/>
    <w:rsid w:val="00977DEF"/>
    <w:rsid w:val="00977EFA"/>
    <w:rsid w:val="00977F24"/>
    <w:rsid w:val="0098027C"/>
    <w:rsid w:val="0098036B"/>
    <w:rsid w:val="0098060B"/>
    <w:rsid w:val="00980831"/>
    <w:rsid w:val="0098090A"/>
    <w:rsid w:val="00980959"/>
    <w:rsid w:val="00980A68"/>
    <w:rsid w:val="00980B85"/>
    <w:rsid w:val="00980E4C"/>
    <w:rsid w:val="00980F95"/>
    <w:rsid w:val="00981302"/>
    <w:rsid w:val="00981803"/>
    <w:rsid w:val="0098180D"/>
    <w:rsid w:val="0098184D"/>
    <w:rsid w:val="00981A34"/>
    <w:rsid w:val="00981D5B"/>
    <w:rsid w:val="00981DAA"/>
    <w:rsid w:val="00981DF0"/>
    <w:rsid w:val="009824AB"/>
    <w:rsid w:val="0098297D"/>
    <w:rsid w:val="00982C88"/>
    <w:rsid w:val="00983437"/>
    <w:rsid w:val="00983535"/>
    <w:rsid w:val="00983866"/>
    <w:rsid w:val="00983B3B"/>
    <w:rsid w:val="00983EF5"/>
    <w:rsid w:val="009841D0"/>
    <w:rsid w:val="009842A7"/>
    <w:rsid w:val="0098441B"/>
    <w:rsid w:val="00984588"/>
    <w:rsid w:val="00984683"/>
    <w:rsid w:val="00984727"/>
    <w:rsid w:val="00984855"/>
    <w:rsid w:val="0098493A"/>
    <w:rsid w:val="00984EFB"/>
    <w:rsid w:val="00985604"/>
    <w:rsid w:val="009858F2"/>
    <w:rsid w:val="009858F7"/>
    <w:rsid w:val="00985974"/>
    <w:rsid w:val="00985CAB"/>
    <w:rsid w:val="00985CFC"/>
    <w:rsid w:val="00985D3E"/>
    <w:rsid w:val="00985DF9"/>
    <w:rsid w:val="00985E33"/>
    <w:rsid w:val="00985EF7"/>
    <w:rsid w:val="00986039"/>
    <w:rsid w:val="0098610C"/>
    <w:rsid w:val="009862FB"/>
    <w:rsid w:val="00986349"/>
    <w:rsid w:val="00986377"/>
    <w:rsid w:val="00986580"/>
    <w:rsid w:val="0098662C"/>
    <w:rsid w:val="009866A9"/>
    <w:rsid w:val="00986806"/>
    <w:rsid w:val="00986876"/>
    <w:rsid w:val="00986AC7"/>
    <w:rsid w:val="00986CA1"/>
    <w:rsid w:val="00986E05"/>
    <w:rsid w:val="00986F13"/>
    <w:rsid w:val="00986F9D"/>
    <w:rsid w:val="0098705E"/>
    <w:rsid w:val="00987461"/>
    <w:rsid w:val="0098750E"/>
    <w:rsid w:val="00987749"/>
    <w:rsid w:val="00987792"/>
    <w:rsid w:val="00987898"/>
    <w:rsid w:val="00987936"/>
    <w:rsid w:val="00987966"/>
    <w:rsid w:val="009879BF"/>
    <w:rsid w:val="00990175"/>
    <w:rsid w:val="009907E4"/>
    <w:rsid w:val="0099092B"/>
    <w:rsid w:val="00990B55"/>
    <w:rsid w:val="00990F60"/>
    <w:rsid w:val="009912B3"/>
    <w:rsid w:val="009914A9"/>
    <w:rsid w:val="009915F8"/>
    <w:rsid w:val="009918EE"/>
    <w:rsid w:val="00991CB7"/>
    <w:rsid w:val="00992057"/>
    <w:rsid w:val="0099224F"/>
    <w:rsid w:val="00992290"/>
    <w:rsid w:val="009922A5"/>
    <w:rsid w:val="0099284D"/>
    <w:rsid w:val="009928A3"/>
    <w:rsid w:val="00992C09"/>
    <w:rsid w:val="00992DAD"/>
    <w:rsid w:val="00992E1F"/>
    <w:rsid w:val="0099303B"/>
    <w:rsid w:val="0099310B"/>
    <w:rsid w:val="00993490"/>
    <w:rsid w:val="00993A79"/>
    <w:rsid w:val="00993C26"/>
    <w:rsid w:val="00993CD5"/>
    <w:rsid w:val="00994031"/>
    <w:rsid w:val="00994364"/>
    <w:rsid w:val="0099447E"/>
    <w:rsid w:val="0099448E"/>
    <w:rsid w:val="00994B1A"/>
    <w:rsid w:val="00994B76"/>
    <w:rsid w:val="00994DA0"/>
    <w:rsid w:val="00994E65"/>
    <w:rsid w:val="00994EB8"/>
    <w:rsid w:val="00994F92"/>
    <w:rsid w:val="00995316"/>
    <w:rsid w:val="009953A7"/>
    <w:rsid w:val="0099546E"/>
    <w:rsid w:val="009954D2"/>
    <w:rsid w:val="00995B11"/>
    <w:rsid w:val="0099612A"/>
    <w:rsid w:val="009961D5"/>
    <w:rsid w:val="0099622D"/>
    <w:rsid w:val="009967AC"/>
    <w:rsid w:val="00996952"/>
    <w:rsid w:val="00996A97"/>
    <w:rsid w:val="00996BA8"/>
    <w:rsid w:val="00996D7A"/>
    <w:rsid w:val="00996FD4"/>
    <w:rsid w:val="0099755A"/>
    <w:rsid w:val="009976C1"/>
    <w:rsid w:val="00997817"/>
    <w:rsid w:val="00997872"/>
    <w:rsid w:val="009978FA"/>
    <w:rsid w:val="0099792A"/>
    <w:rsid w:val="00997CE8"/>
    <w:rsid w:val="00997EBA"/>
    <w:rsid w:val="009A0189"/>
    <w:rsid w:val="009A0233"/>
    <w:rsid w:val="009A046F"/>
    <w:rsid w:val="009A04A2"/>
    <w:rsid w:val="009A067F"/>
    <w:rsid w:val="009A091D"/>
    <w:rsid w:val="009A0BAC"/>
    <w:rsid w:val="009A0C1D"/>
    <w:rsid w:val="009A0C72"/>
    <w:rsid w:val="009A0CB3"/>
    <w:rsid w:val="009A0D33"/>
    <w:rsid w:val="009A0FA2"/>
    <w:rsid w:val="009A10D6"/>
    <w:rsid w:val="009A1499"/>
    <w:rsid w:val="009A1835"/>
    <w:rsid w:val="009A187E"/>
    <w:rsid w:val="009A190E"/>
    <w:rsid w:val="009A1A5B"/>
    <w:rsid w:val="009A1AAD"/>
    <w:rsid w:val="009A1D52"/>
    <w:rsid w:val="009A22E1"/>
    <w:rsid w:val="009A245D"/>
    <w:rsid w:val="009A24A8"/>
    <w:rsid w:val="009A2548"/>
    <w:rsid w:val="009A263B"/>
    <w:rsid w:val="009A26B0"/>
    <w:rsid w:val="009A2A46"/>
    <w:rsid w:val="009A2A81"/>
    <w:rsid w:val="009A3133"/>
    <w:rsid w:val="009A31E8"/>
    <w:rsid w:val="009A3262"/>
    <w:rsid w:val="009A35B8"/>
    <w:rsid w:val="009A35DA"/>
    <w:rsid w:val="009A35F4"/>
    <w:rsid w:val="009A36FB"/>
    <w:rsid w:val="009A403C"/>
    <w:rsid w:val="009A41C4"/>
    <w:rsid w:val="009A42A2"/>
    <w:rsid w:val="009A43ED"/>
    <w:rsid w:val="009A485A"/>
    <w:rsid w:val="009A4A45"/>
    <w:rsid w:val="009A4BAF"/>
    <w:rsid w:val="009A4D08"/>
    <w:rsid w:val="009A4EA0"/>
    <w:rsid w:val="009A50E8"/>
    <w:rsid w:val="009A52DB"/>
    <w:rsid w:val="009A53FB"/>
    <w:rsid w:val="009A546C"/>
    <w:rsid w:val="009A5474"/>
    <w:rsid w:val="009A5621"/>
    <w:rsid w:val="009A59BD"/>
    <w:rsid w:val="009A5A23"/>
    <w:rsid w:val="009A5EF9"/>
    <w:rsid w:val="009A633A"/>
    <w:rsid w:val="009A6A7A"/>
    <w:rsid w:val="009A6A7B"/>
    <w:rsid w:val="009A6BC5"/>
    <w:rsid w:val="009A6C38"/>
    <w:rsid w:val="009A6C3D"/>
    <w:rsid w:val="009A6E05"/>
    <w:rsid w:val="009A75B0"/>
    <w:rsid w:val="009A75C7"/>
    <w:rsid w:val="009A75F6"/>
    <w:rsid w:val="009A764D"/>
    <w:rsid w:val="009A77AE"/>
    <w:rsid w:val="009A7845"/>
    <w:rsid w:val="009A7882"/>
    <w:rsid w:val="009A7ACB"/>
    <w:rsid w:val="009A7C11"/>
    <w:rsid w:val="009A7DCA"/>
    <w:rsid w:val="009A7DE2"/>
    <w:rsid w:val="009B001F"/>
    <w:rsid w:val="009B035F"/>
    <w:rsid w:val="009B0459"/>
    <w:rsid w:val="009B0593"/>
    <w:rsid w:val="009B084D"/>
    <w:rsid w:val="009B0C98"/>
    <w:rsid w:val="009B0FE2"/>
    <w:rsid w:val="009B10E6"/>
    <w:rsid w:val="009B1343"/>
    <w:rsid w:val="009B138D"/>
    <w:rsid w:val="009B145D"/>
    <w:rsid w:val="009B1790"/>
    <w:rsid w:val="009B1E4A"/>
    <w:rsid w:val="009B213A"/>
    <w:rsid w:val="009B2827"/>
    <w:rsid w:val="009B2CB6"/>
    <w:rsid w:val="009B2E29"/>
    <w:rsid w:val="009B3458"/>
    <w:rsid w:val="009B34E9"/>
    <w:rsid w:val="009B3B78"/>
    <w:rsid w:val="009B4078"/>
    <w:rsid w:val="009B41ED"/>
    <w:rsid w:val="009B42BB"/>
    <w:rsid w:val="009B42D8"/>
    <w:rsid w:val="009B44F6"/>
    <w:rsid w:val="009B48A7"/>
    <w:rsid w:val="009B4999"/>
    <w:rsid w:val="009B4AD6"/>
    <w:rsid w:val="009B4C65"/>
    <w:rsid w:val="009B4EC3"/>
    <w:rsid w:val="009B4FFD"/>
    <w:rsid w:val="009B5097"/>
    <w:rsid w:val="009B51C8"/>
    <w:rsid w:val="009B5241"/>
    <w:rsid w:val="009B535B"/>
    <w:rsid w:val="009B5422"/>
    <w:rsid w:val="009B554E"/>
    <w:rsid w:val="009B598A"/>
    <w:rsid w:val="009B5C66"/>
    <w:rsid w:val="009B5E43"/>
    <w:rsid w:val="009B5E6A"/>
    <w:rsid w:val="009B5EE4"/>
    <w:rsid w:val="009B5F59"/>
    <w:rsid w:val="009B6476"/>
    <w:rsid w:val="009B68A5"/>
    <w:rsid w:val="009B6A43"/>
    <w:rsid w:val="009B6F38"/>
    <w:rsid w:val="009B6F78"/>
    <w:rsid w:val="009B7067"/>
    <w:rsid w:val="009B7075"/>
    <w:rsid w:val="009B737D"/>
    <w:rsid w:val="009B751F"/>
    <w:rsid w:val="009B7891"/>
    <w:rsid w:val="009B79C1"/>
    <w:rsid w:val="009B7A62"/>
    <w:rsid w:val="009B7EA4"/>
    <w:rsid w:val="009B7EF4"/>
    <w:rsid w:val="009B7F1D"/>
    <w:rsid w:val="009C01F2"/>
    <w:rsid w:val="009C063C"/>
    <w:rsid w:val="009C0913"/>
    <w:rsid w:val="009C0F2D"/>
    <w:rsid w:val="009C1473"/>
    <w:rsid w:val="009C1584"/>
    <w:rsid w:val="009C16E6"/>
    <w:rsid w:val="009C1789"/>
    <w:rsid w:val="009C19BE"/>
    <w:rsid w:val="009C1E35"/>
    <w:rsid w:val="009C20E9"/>
    <w:rsid w:val="009C210E"/>
    <w:rsid w:val="009C2140"/>
    <w:rsid w:val="009C2381"/>
    <w:rsid w:val="009C25C2"/>
    <w:rsid w:val="009C2816"/>
    <w:rsid w:val="009C28E2"/>
    <w:rsid w:val="009C2907"/>
    <w:rsid w:val="009C2B64"/>
    <w:rsid w:val="009C2D11"/>
    <w:rsid w:val="009C2D7A"/>
    <w:rsid w:val="009C2DE3"/>
    <w:rsid w:val="009C3095"/>
    <w:rsid w:val="009C31C9"/>
    <w:rsid w:val="009C35D5"/>
    <w:rsid w:val="009C36FF"/>
    <w:rsid w:val="009C38F5"/>
    <w:rsid w:val="009C39B4"/>
    <w:rsid w:val="009C3AD9"/>
    <w:rsid w:val="009C3DD2"/>
    <w:rsid w:val="009C3F2D"/>
    <w:rsid w:val="009C405F"/>
    <w:rsid w:val="009C44A2"/>
    <w:rsid w:val="009C4B01"/>
    <w:rsid w:val="009C4BC2"/>
    <w:rsid w:val="009C4D4E"/>
    <w:rsid w:val="009C4E25"/>
    <w:rsid w:val="009C5126"/>
    <w:rsid w:val="009C54D9"/>
    <w:rsid w:val="009C55E5"/>
    <w:rsid w:val="009C57E2"/>
    <w:rsid w:val="009C595A"/>
    <w:rsid w:val="009C5CEB"/>
    <w:rsid w:val="009C66E7"/>
    <w:rsid w:val="009C693C"/>
    <w:rsid w:val="009C6D4D"/>
    <w:rsid w:val="009C6E0C"/>
    <w:rsid w:val="009C70E7"/>
    <w:rsid w:val="009C71D0"/>
    <w:rsid w:val="009C72B8"/>
    <w:rsid w:val="009C776B"/>
    <w:rsid w:val="009C7AC8"/>
    <w:rsid w:val="009C7B7F"/>
    <w:rsid w:val="009C7B88"/>
    <w:rsid w:val="009C7C41"/>
    <w:rsid w:val="009C7F98"/>
    <w:rsid w:val="009D01D5"/>
    <w:rsid w:val="009D04B2"/>
    <w:rsid w:val="009D06A4"/>
    <w:rsid w:val="009D0F67"/>
    <w:rsid w:val="009D10F8"/>
    <w:rsid w:val="009D119B"/>
    <w:rsid w:val="009D11F3"/>
    <w:rsid w:val="009D13A3"/>
    <w:rsid w:val="009D143E"/>
    <w:rsid w:val="009D155B"/>
    <w:rsid w:val="009D15D8"/>
    <w:rsid w:val="009D162C"/>
    <w:rsid w:val="009D1A54"/>
    <w:rsid w:val="009D1A96"/>
    <w:rsid w:val="009D1FD4"/>
    <w:rsid w:val="009D22C2"/>
    <w:rsid w:val="009D240C"/>
    <w:rsid w:val="009D2557"/>
    <w:rsid w:val="009D25E7"/>
    <w:rsid w:val="009D2A18"/>
    <w:rsid w:val="009D2AE3"/>
    <w:rsid w:val="009D2C17"/>
    <w:rsid w:val="009D2C37"/>
    <w:rsid w:val="009D3097"/>
    <w:rsid w:val="009D31DC"/>
    <w:rsid w:val="009D3640"/>
    <w:rsid w:val="009D3787"/>
    <w:rsid w:val="009D3C31"/>
    <w:rsid w:val="009D3FC7"/>
    <w:rsid w:val="009D4172"/>
    <w:rsid w:val="009D423C"/>
    <w:rsid w:val="009D4354"/>
    <w:rsid w:val="009D472D"/>
    <w:rsid w:val="009D478A"/>
    <w:rsid w:val="009D4BE0"/>
    <w:rsid w:val="009D54A8"/>
    <w:rsid w:val="009D5657"/>
    <w:rsid w:val="009D56FB"/>
    <w:rsid w:val="009D59DF"/>
    <w:rsid w:val="009D5ABD"/>
    <w:rsid w:val="009D5B4F"/>
    <w:rsid w:val="009D5DDB"/>
    <w:rsid w:val="009D62E6"/>
    <w:rsid w:val="009D67BC"/>
    <w:rsid w:val="009D6A52"/>
    <w:rsid w:val="009D6E70"/>
    <w:rsid w:val="009D6EBD"/>
    <w:rsid w:val="009D7013"/>
    <w:rsid w:val="009D7087"/>
    <w:rsid w:val="009D7138"/>
    <w:rsid w:val="009D733B"/>
    <w:rsid w:val="009D74A3"/>
    <w:rsid w:val="009D762F"/>
    <w:rsid w:val="009D764C"/>
    <w:rsid w:val="009D788D"/>
    <w:rsid w:val="009D795F"/>
    <w:rsid w:val="009D79C3"/>
    <w:rsid w:val="009D7C04"/>
    <w:rsid w:val="009E00D8"/>
    <w:rsid w:val="009E0115"/>
    <w:rsid w:val="009E03E1"/>
    <w:rsid w:val="009E06E9"/>
    <w:rsid w:val="009E06F5"/>
    <w:rsid w:val="009E0876"/>
    <w:rsid w:val="009E08F4"/>
    <w:rsid w:val="009E0C86"/>
    <w:rsid w:val="009E0C9B"/>
    <w:rsid w:val="009E0E6D"/>
    <w:rsid w:val="009E0F6C"/>
    <w:rsid w:val="009E115A"/>
    <w:rsid w:val="009E1190"/>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282"/>
    <w:rsid w:val="009E3351"/>
    <w:rsid w:val="009E342E"/>
    <w:rsid w:val="009E35A0"/>
    <w:rsid w:val="009E363C"/>
    <w:rsid w:val="009E379C"/>
    <w:rsid w:val="009E3810"/>
    <w:rsid w:val="009E38F8"/>
    <w:rsid w:val="009E3947"/>
    <w:rsid w:val="009E3A3B"/>
    <w:rsid w:val="009E3B14"/>
    <w:rsid w:val="009E3B91"/>
    <w:rsid w:val="009E3F55"/>
    <w:rsid w:val="009E4297"/>
    <w:rsid w:val="009E43D1"/>
    <w:rsid w:val="009E43F2"/>
    <w:rsid w:val="009E457C"/>
    <w:rsid w:val="009E4881"/>
    <w:rsid w:val="009E4D25"/>
    <w:rsid w:val="009E4F14"/>
    <w:rsid w:val="009E4FD1"/>
    <w:rsid w:val="009E536A"/>
    <w:rsid w:val="009E5547"/>
    <w:rsid w:val="009E5758"/>
    <w:rsid w:val="009E5A73"/>
    <w:rsid w:val="009E5B15"/>
    <w:rsid w:val="009E5C03"/>
    <w:rsid w:val="009E5C07"/>
    <w:rsid w:val="009E5C29"/>
    <w:rsid w:val="009E5D99"/>
    <w:rsid w:val="009E5DE0"/>
    <w:rsid w:val="009E60E2"/>
    <w:rsid w:val="009E6103"/>
    <w:rsid w:val="009E6917"/>
    <w:rsid w:val="009E6954"/>
    <w:rsid w:val="009E69B8"/>
    <w:rsid w:val="009E6B32"/>
    <w:rsid w:val="009E6C7D"/>
    <w:rsid w:val="009E6CCA"/>
    <w:rsid w:val="009E6FD6"/>
    <w:rsid w:val="009E700F"/>
    <w:rsid w:val="009E716F"/>
    <w:rsid w:val="009E72EF"/>
    <w:rsid w:val="009E72FD"/>
    <w:rsid w:val="009E78E3"/>
    <w:rsid w:val="009E7A5F"/>
    <w:rsid w:val="009E7ACB"/>
    <w:rsid w:val="009F008F"/>
    <w:rsid w:val="009F011D"/>
    <w:rsid w:val="009F0246"/>
    <w:rsid w:val="009F0398"/>
    <w:rsid w:val="009F04BE"/>
    <w:rsid w:val="009F0FFF"/>
    <w:rsid w:val="009F122B"/>
    <w:rsid w:val="009F151C"/>
    <w:rsid w:val="009F1639"/>
    <w:rsid w:val="009F1FB5"/>
    <w:rsid w:val="009F1FFB"/>
    <w:rsid w:val="009F20E7"/>
    <w:rsid w:val="009F21BB"/>
    <w:rsid w:val="009F231C"/>
    <w:rsid w:val="009F23D6"/>
    <w:rsid w:val="009F24D8"/>
    <w:rsid w:val="009F259B"/>
    <w:rsid w:val="009F287E"/>
    <w:rsid w:val="009F28D1"/>
    <w:rsid w:val="009F28DA"/>
    <w:rsid w:val="009F29D0"/>
    <w:rsid w:val="009F2AB3"/>
    <w:rsid w:val="009F2D89"/>
    <w:rsid w:val="009F2E69"/>
    <w:rsid w:val="009F314E"/>
    <w:rsid w:val="009F3183"/>
    <w:rsid w:val="009F3AC8"/>
    <w:rsid w:val="009F3E94"/>
    <w:rsid w:val="009F3F96"/>
    <w:rsid w:val="009F41E9"/>
    <w:rsid w:val="009F4320"/>
    <w:rsid w:val="009F4505"/>
    <w:rsid w:val="009F465F"/>
    <w:rsid w:val="009F470B"/>
    <w:rsid w:val="009F4925"/>
    <w:rsid w:val="009F495A"/>
    <w:rsid w:val="009F4B0B"/>
    <w:rsid w:val="009F4E1A"/>
    <w:rsid w:val="009F4E6C"/>
    <w:rsid w:val="009F4E83"/>
    <w:rsid w:val="009F4FF3"/>
    <w:rsid w:val="009F503A"/>
    <w:rsid w:val="009F5143"/>
    <w:rsid w:val="009F553C"/>
    <w:rsid w:val="009F55E2"/>
    <w:rsid w:val="009F5668"/>
    <w:rsid w:val="009F5ACF"/>
    <w:rsid w:val="009F5AFE"/>
    <w:rsid w:val="009F5C0F"/>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DFF"/>
    <w:rsid w:val="00A000C6"/>
    <w:rsid w:val="00A0083B"/>
    <w:rsid w:val="00A00B08"/>
    <w:rsid w:val="00A0105E"/>
    <w:rsid w:val="00A01077"/>
    <w:rsid w:val="00A012B3"/>
    <w:rsid w:val="00A0145E"/>
    <w:rsid w:val="00A015BD"/>
    <w:rsid w:val="00A016B4"/>
    <w:rsid w:val="00A016FD"/>
    <w:rsid w:val="00A01888"/>
    <w:rsid w:val="00A019A4"/>
    <w:rsid w:val="00A01CE7"/>
    <w:rsid w:val="00A01E17"/>
    <w:rsid w:val="00A01E84"/>
    <w:rsid w:val="00A01F5B"/>
    <w:rsid w:val="00A0216C"/>
    <w:rsid w:val="00A02472"/>
    <w:rsid w:val="00A027F7"/>
    <w:rsid w:val="00A02845"/>
    <w:rsid w:val="00A02B29"/>
    <w:rsid w:val="00A02BC7"/>
    <w:rsid w:val="00A02CD2"/>
    <w:rsid w:val="00A02CE7"/>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4B57"/>
    <w:rsid w:val="00A04CD6"/>
    <w:rsid w:val="00A054AA"/>
    <w:rsid w:val="00A057BD"/>
    <w:rsid w:val="00A058A3"/>
    <w:rsid w:val="00A05D64"/>
    <w:rsid w:val="00A05F6F"/>
    <w:rsid w:val="00A05F77"/>
    <w:rsid w:val="00A060A0"/>
    <w:rsid w:val="00A0614E"/>
    <w:rsid w:val="00A065BC"/>
    <w:rsid w:val="00A0683C"/>
    <w:rsid w:val="00A0692E"/>
    <w:rsid w:val="00A06A44"/>
    <w:rsid w:val="00A06AF9"/>
    <w:rsid w:val="00A06C85"/>
    <w:rsid w:val="00A06CFC"/>
    <w:rsid w:val="00A06D88"/>
    <w:rsid w:val="00A06FA1"/>
    <w:rsid w:val="00A070AD"/>
    <w:rsid w:val="00A072DF"/>
    <w:rsid w:val="00A07570"/>
    <w:rsid w:val="00A0791E"/>
    <w:rsid w:val="00A07D5F"/>
    <w:rsid w:val="00A10210"/>
    <w:rsid w:val="00A1082C"/>
    <w:rsid w:val="00A108AC"/>
    <w:rsid w:val="00A10A6F"/>
    <w:rsid w:val="00A10F25"/>
    <w:rsid w:val="00A11299"/>
    <w:rsid w:val="00A112EF"/>
    <w:rsid w:val="00A117DD"/>
    <w:rsid w:val="00A11A57"/>
    <w:rsid w:val="00A11C19"/>
    <w:rsid w:val="00A11C72"/>
    <w:rsid w:val="00A11CF8"/>
    <w:rsid w:val="00A11D28"/>
    <w:rsid w:val="00A11FCF"/>
    <w:rsid w:val="00A1248B"/>
    <w:rsid w:val="00A12857"/>
    <w:rsid w:val="00A128F9"/>
    <w:rsid w:val="00A129CE"/>
    <w:rsid w:val="00A12C2F"/>
    <w:rsid w:val="00A12D2A"/>
    <w:rsid w:val="00A12DB1"/>
    <w:rsid w:val="00A12FB8"/>
    <w:rsid w:val="00A12FD9"/>
    <w:rsid w:val="00A13103"/>
    <w:rsid w:val="00A13190"/>
    <w:rsid w:val="00A132A5"/>
    <w:rsid w:val="00A1343A"/>
    <w:rsid w:val="00A136AE"/>
    <w:rsid w:val="00A136FB"/>
    <w:rsid w:val="00A1388F"/>
    <w:rsid w:val="00A139A0"/>
    <w:rsid w:val="00A13AAC"/>
    <w:rsid w:val="00A13B9D"/>
    <w:rsid w:val="00A13D8C"/>
    <w:rsid w:val="00A14053"/>
    <w:rsid w:val="00A146A1"/>
    <w:rsid w:val="00A14A5D"/>
    <w:rsid w:val="00A14D39"/>
    <w:rsid w:val="00A15323"/>
    <w:rsid w:val="00A1540F"/>
    <w:rsid w:val="00A15A83"/>
    <w:rsid w:val="00A15C60"/>
    <w:rsid w:val="00A15CC8"/>
    <w:rsid w:val="00A1602D"/>
    <w:rsid w:val="00A1607F"/>
    <w:rsid w:val="00A160B4"/>
    <w:rsid w:val="00A16450"/>
    <w:rsid w:val="00A165A4"/>
    <w:rsid w:val="00A16959"/>
    <w:rsid w:val="00A16AC4"/>
    <w:rsid w:val="00A16B67"/>
    <w:rsid w:val="00A16BB8"/>
    <w:rsid w:val="00A16C3F"/>
    <w:rsid w:val="00A16C79"/>
    <w:rsid w:val="00A170E2"/>
    <w:rsid w:val="00A17136"/>
    <w:rsid w:val="00A173CE"/>
    <w:rsid w:val="00A17795"/>
    <w:rsid w:val="00A17FB9"/>
    <w:rsid w:val="00A200CC"/>
    <w:rsid w:val="00A20223"/>
    <w:rsid w:val="00A202B7"/>
    <w:rsid w:val="00A20374"/>
    <w:rsid w:val="00A2093E"/>
    <w:rsid w:val="00A20B93"/>
    <w:rsid w:val="00A20EA2"/>
    <w:rsid w:val="00A21372"/>
    <w:rsid w:val="00A21426"/>
    <w:rsid w:val="00A21433"/>
    <w:rsid w:val="00A215A8"/>
    <w:rsid w:val="00A21625"/>
    <w:rsid w:val="00A2173B"/>
    <w:rsid w:val="00A217F6"/>
    <w:rsid w:val="00A21B22"/>
    <w:rsid w:val="00A21FD9"/>
    <w:rsid w:val="00A22231"/>
    <w:rsid w:val="00A22380"/>
    <w:rsid w:val="00A225DB"/>
    <w:rsid w:val="00A227D2"/>
    <w:rsid w:val="00A22903"/>
    <w:rsid w:val="00A22A02"/>
    <w:rsid w:val="00A22E9D"/>
    <w:rsid w:val="00A23060"/>
    <w:rsid w:val="00A234F0"/>
    <w:rsid w:val="00A234F8"/>
    <w:rsid w:val="00A23669"/>
    <w:rsid w:val="00A23D21"/>
    <w:rsid w:val="00A2404B"/>
    <w:rsid w:val="00A24416"/>
    <w:rsid w:val="00A246BF"/>
    <w:rsid w:val="00A246CE"/>
    <w:rsid w:val="00A24D15"/>
    <w:rsid w:val="00A24D48"/>
    <w:rsid w:val="00A24DCA"/>
    <w:rsid w:val="00A24EA4"/>
    <w:rsid w:val="00A25052"/>
    <w:rsid w:val="00A255CF"/>
    <w:rsid w:val="00A256A3"/>
    <w:rsid w:val="00A25B0E"/>
    <w:rsid w:val="00A25E81"/>
    <w:rsid w:val="00A2687E"/>
    <w:rsid w:val="00A26BEA"/>
    <w:rsid w:val="00A26CB5"/>
    <w:rsid w:val="00A26DF2"/>
    <w:rsid w:val="00A26F31"/>
    <w:rsid w:val="00A2760F"/>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39B5"/>
    <w:rsid w:val="00A344F3"/>
    <w:rsid w:val="00A34DBE"/>
    <w:rsid w:val="00A354BC"/>
    <w:rsid w:val="00A35540"/>
    <w:rsid w:val="00A35A05"/>
    <w:rsid w:val="00A35CE3"/>
    <w:rsid w:val="00A35D88"/>
    <w:rsid w:val="00A3633F"/>
    <w:rsid w:val="00A3646C"/>
    <w:rsid w:val="00A364B4"/>
    <w:rsid w:val="00A365BD"/>
    <w:rsid w:val="00A36826"/>
    <w:rsid w:val="00A36A16"/>
    <w:rsid w:val="00A36C3E"/>
    <w:rsid w:val="00A36CED"/>
    <w:rsid w:val="00A36DB1"/>
    <w:rsid w:val="00A36E06"/>
    <w:rsid w:val="00A36E70"/>
    <w:rsid w:val="00A36F3C"/>
    <w:rsid w:val="00A377C1"/>
    <w:rsid w:val="00A3787E"/>
    <w:rsid w:val="00A37B4A"/>
    <w:rsid w:val="00A37C00"/>
    <w:rsid w:val="00A37E61"/>
    <w:rsid w:val="00A37F46"/>
    <w:rsid w:val="00A40437"/>
    <w:rsid w:val="00A405B2"/>
    <w:rsid w:val="00A408BB"/>
    <w:rsid w:val="00A40AD6"/>
    <w:rsid w:val="00A40F0F"/>
    <w:rsid w:val="00A40F81"/>
    <w:rsid w:val="00A411FE"/>
    <w:rsid w:val="00A4127C"/>
    <w:rsid w:val="00A41A19"/>
    <w:rsid w:val="00A41A51"/>
    <w:rsid w:val="00A41CC3"/>
    <w:rsid w:val="00A41CDE"/>
    <w:rsid w:val="00A41D4E"/>
    <w:rsid w:val="00A41D8D"/>
    <w:rsid w:val="00A41DEA"/>
    <w:rsid w:val="00A4242C"/>
    <w:rsid w:val="00A4242D"/>
    <w:rsid w:val="00A426E8"/>
    <w:rsid w:val="00A42B42"/>
    <w:rsid w:val="00A42B91"/>
    <w:rsid w:val="00A42DD7"/>
    <w:rsid w:val="00A42E19"/>
    <w:rsid w:val="00A430C4"/>
    <w:rsid w:val="00A4311A"/>
    <w:rsid w:val="00A431F0"/>
    <w:rsid w:val="00A4333C"/>
    <w:rsid w:val="00A4338E"/>
    <w:rsid w:val="00A43D72"/>
    <w:rsid w:val="00A43ED9"/>
    <w:rsid w:val="00A441F6"/>
    <w:rsid w:val="00A442D2"/>
    <w:rsid w:val="00A4432B"/>
    <w:rsid w:val="00A44983"/>
    <w:rsid w:val="00A44BE3"/>
    <w:rsid w:val="00A44D95"/>
    <w:rsid w:val="00A44F26"/>
    <w:rsid w:val="00A44FD0"/>
    <w:rsid w:val="00A4509E"/>
    <w:rsid w:val="00A45A9E"/>
    <w:rsid w:val="00A45A9F"/>
    <w:rsid w:val="00A45C41"/>
    <w:rsid w:val="00A45CCE"/>
    <w:rsid w:val="00A45E73"/>
    <w:rsid w:val="00A461BA"/>
    <w:rsid w:val="00A46537"/>
    <w:rsid w:val="00A46718"/>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1200"/>
    <w:rsid w:val="00A51425"/>
    <w:rsid w:val="00A517AB"/>
    <w:rsid w:val="00A5198B"/>
    <w:rsid w:val="00A519D8"/>
    <w:rsid w:val="00A51E65"/>
    <w:rsid w:val="00A51E83"/>
    <w:rsid w:val="00A51F5E"/>
    <w:rsid w:val="00A52179"/>
    <w:rsid w:val="00A52662"/>
    <w:rsid w:val="00A52692"/>
    <w:rsid w:val="00A5291A"/>
    <w:rsid w:val="00A52EB7"/>
    <w:rsid w:val="00A536B9"/>
    <w:rsid w:val="00A53782"/>
    <w:rsid w:val="00A53807"/>
    <w:rsid w:val="00A53868"/>
    <w:rsid w:val="00A5392B"/>
    <w:rsid w:val="00A539AD"/>
    <w:rsid w:val="00A53A3C"/>
    <w:rsid w:val="00A53A83"/>
    <w:rsid w:val="00A53CE8"/>
    <w:rsid w:val="00A53F25"/>
    <w:rsid w:val="00A53F41"/>
    <w:rsid w:val="00A54110"/>
    <w:rsid w:val="00A5418C"/>
    <w:rsid w:val="00A54406"/>
    <w:rsid w:val="00A54504"/>
    <w:rsid w:val="00A545D4"/>
    <w:rsid w:val="00A5477B"/>
    <w:rsid w:val="00A549EF"/>
    <w:rsid w:val="00A54B34"/>
    <w:rsid w:val="00A54D97"/>
    <w:rsid w:val="00A54EA7"/>
    <w:rsid w:val="00A551B6"/>
    <w:rsid w:val="00A55D3E"/>
    <w:rsid w:val="00A55E06"/>
    <w:rsid w:val="00A55E31"/>
    <w:rsid w:val="00A55EE3"/>
    <w:rsid w:val="00A5628A"/>
    <w:rsid w:val="00A564CB"/>
    <w:rsid w:val="00A5661B"/>
    <w:rsid w:val="00A567E7"/>
    <w:rsid w:val="00A567FB"/>
    <w:rsid w:val="00A56811"/>
    <w:rsid w:val="00A56919"/>
    <w:rsid w:val="00A56BAE"/>
    <w:rsid w:val="00A56E77"/>
    <w:rsid w:val="00A57002"/>
    <w:rsid w:val="00A5709A"/>
    <w:rsid w:val="00A570A7"/>
    <w:rsid w:val="00A57273"/>
    <w:rsid w:val="00A575B1"/>
    <w:rsid w:val="00A575E9"/>
    <w:rsid w:val="00A57621"/>
    <w:rsid w:val="00A57A95"/>
    <w:rsid w:val="00A57CF3"/>
    <w:rsid w:val="00A57DC9"/>
    <w:rsid w:val="00A57F01"/>
    <w:rsid w:val="00A603F1"/>
    <w:rsid w:val="00A604B2"/>
    <w:rsid w:val="00A6052E"/>
    <w:rsid w:val="00A6077C"/>
    <w:rsid w:val="00A60786"/>
    <w:rsid w:val="00A60992"/>
    <w:rsid w:val="00A60E28"/>
    <w:rsid w:val="00A6129C"/>
    <w:rsid w:val="00A6145E"/>
    <w:rsid w:val="00A614C9"/>
    <w:rsid w:val="00A61985"/>
    <w:rsid w:val="00A61F9E"/>
    <w:rsid w:val="00A62378"/>
    <w:rsid w:val="00A6240B"/>
    <w:rsid w:val="00A62585"/>
    <w:rsid w:val="00A62716"/>
    <w:rsid w:val="00A62729"/>
    <w:rsid w:val="00A62767"/>
    <w:rsid w:val="00A62AA4"/>
    <w:rsid w:val="00A62C6E"/>
    <w:rsid w:val="00A62E7A"/>
    <w:rsid w:val="00A62FB9"/>
    <w:rsid w:val="00A63459"/>
    <w:rsid w:val="00A63480"/>
    <w:rsid w:val="00A634EE"/>
    <w:rsid w:val="00A63581"/>
    <w:rsid w:val="00A6369D"/>
    <w:rsid w:val="00A63715"/>
    <w:rsid w:val="00A639F2"/>
    <w:rsid w:val="00A63BAC"/>
    <w:rsid w:val="00A63D87"/>
    <w:rsid w:val="00A63E49"/>
    <w:rsid w:val="00A6414E"/>
    <w:rsid w:val="00A641D3"/>
    <w:rsid w:val="00A64442"/>
    <w:rsid w:val="00A6471F"/>
    <w:rsid w:val="00A647B4"/>
    <w:rsid w:val="00A647FE"/>
    <w:rsid w:val="00A648A0"/>
    <w:rsid w:val="00A64E11"/>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441"/>
    <w:rsid w:val="00A666C8"/>
    <w:rsid w:val="00A66C30"/>
    <w:rsid w:val="00A66F71"/>
    <w:rsid w:val="00A673A7"/>
    <w:rsid w:val="00A673E8"/>
    <w:rsid w:val="00A67575"/>
    <w:rsid w:val="00A678E4"/>
    <w:rsid w:val="00A678EF"/>
    <w:rsid w:val="00A67A53"/>
    <w:rsid w:val="00A67AB4"/>
    <w:rsid w:val="00A67AB8"/>
    <w:rsid w:val="00A67C6B"/>
    <w:rsid w:val="00A67D62"/>
    <w:rsid w:val="00A700F0"/>
    <w:rsid w:val="00A70246"/>
    <w:rsid w:val="00A70394"/>
    <w:rsid w:val="00A70604"/>
    <w:rsid w:val="00A70C2E"/>
    <w:rsid w:val="00A70D34"/>
    <w:rsid w:val="00A70E8B"/>
    <w:rsid w:val="00A70EB7"/>
    <w:rsid w:val="00A70FA0"/>
    <w:rsid w:val="00A70FE5"/>
    <w:rsid w:val="00A71043"/>
    <w:rsid w:val="00A7120C"/>
    <w:rsid w:val="00A7178A"/>
    <w:rsid w:val="00A718B1"/>
    <w:rsid w:val="00A71D17"/>
    <w:rsid w:val="00A71E2D"/>
    <w:rsid w:val="00A71EE5"/>
    <w:rsid w:val="00A71F17"/>
    <w:rsid w:val="00A71FA6"/>
    <w:rsid w:val="00A7276A"/>
    <w:rsid w:val="00A72934"/>
    <w:rsid w:val="00A729A2"/>
    <w:rsid w:val="00A73035"/>
    <w:rsid w:val="00A731FA"/>
    <w:rsid w:val="00A73568"/>
    <w:rsid w:val="00A73583"/>
    <w:rsid w:val="00A73630"/>
    <w:rsid w:val="00A736C7"/>
    <w:rsid w:val="00A7375B"/>
    <w:rsid w:val="00A73824"/>
    <w:rsid w:val="00A73A01"/>
    <w:rsid w:val="00A73AA7"/>
    <w:rsid w:val="00A73CD0"/>
    <w:rsid w:val="00A73FC9"/>
    <w:rsid w:val="00A74026"/>
    <w:rsid w:val="00A7435F"/>
    <w:rsid w:val="00A744ED"/>
    <w:rsid w:val="00A74669"/>
    <w:rsid w:val="00A7485A"/>
    <w:rsid w:val="00A74885"/>
    <w:rsid w:val="00A74A40"/>
    <w:rsid w:val="00A74A5F"/>
    <w:rsid w:val="00A74D4D"/>
    <w:rsid w:val="00A74DDB"/>
    <w:rsid w:val="00A75134"/>
    <w:rsid w:val="00A751DC"/>
    <w:rsid w:val="00A75314"/>
    <w:rsid w:val="00A75403"/>
    <w:rsid w:val="00A7585C"/>
    <w:rsid w:val="00A75CA7"/>
    <w:rsid w:val="00A75F62"/>
    <w:rsid w:val="00A7603F"/>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560"/>
    <w:rsid w:val="00A77756"/>
    <w:rsid w:val="00A77793"/>
    <w:rsid w:val="00A801DE"/>
    <w:rsid w:val="00A8025A"/>
    <w:rsid w:val="00A802A8"/>
    <w:rsid w:val="00A8071E"/>
    <w:rsid w:val="00A80D45"/>
    <w:rsid w:val="00A80E1E"/>
    <w:rsid w:val="00A80E9B"/>
    <w:rsid w:val="00A80EFA"/>
    <w:rsid w:val="00A80FDD"/>
    <w:rsid w:val="00A810BD"/>
    <w:rsid w:val="00A81247"/>
    <w:rsid w:val="00A815AA"/>
    <w:rsid w:val="00A81751"/>
    <w:rsid w:val="00A818B8"/>
    <w:rsid w:val="00A81AEB"/>
    <w:rsid w:val="00A81B1F"/>
    <w:rsid w:val="00A81BCA"/>
    <w:rsid w:val="00A81BEB"/>
    <w:rsid w:val="00A81CA9"/>
    <w:rsid w:val="00A81EC7"/>
    <w:rsid w:val="00A81F33"/>
    <w:rsid w:val="00A821C3"/>
    <w:rsid w:val="00A8223B"/>
    <w:rsid w:val="00A822D1"/>
    <w:rsid w:val="00A82379"/>
    <w:rsid w:val="00A82540"/>
    <w:rsid w:val="00A82548"/>
    <w:rsid w:val="00A82658"/>
    <w:rsid w:val="00A82669"/>
    <w:rsid w:val="00A82671"/>
    <w:rsid w:val="00A82A89"/>
    <w:rsid w:val="00A82C11"/>
    <w:rsid w:val="00A82CF2"/>
    <w:rsid w:val="00A82E7D"/>
    <w:rsid w:val="00A82F1C"/>
    <w:rsid w:val="00A82FA7"/>
    <w:rsid w:val="00A82FEC"/>
    <w:rsid w:val="00A83030"/>
    <w:rsid w:val="00A83B10"/>
    <w:rsid w:val="00A83D29"/>
    <w:rsid w:val="00A84067"/>
    <w:rsid w:val="00A8441F"/>
    <w:rsid w:val="00A84436"/>
    <w:rsid w:val="00A8467F"/>
    <w:rsid w:val="00A84825"/>
    <w:rsid w:val="00A84969"/>
    <w:rsid w:val="00A84A19"/>
    <w:rsid w:val="00A84AD5"/>
    <w:rsid w:val="00A84B91"/>
    <w:rsid w:val="00A84BE2"/>
    <w:rsid w:val="00A84C53"/>
    <w:rsid w:val="00A84C94"/>
    <w:rsid w:val="00A85013"/>
    <w:rsid w:val="00A8525E"/>
    <w:rsid w:val="00A852C6"/>
    <w:rsid w:val="00A85301"/>
    <w:rsid w:val="00A8544F"/>
    <w:rsid w:val="00A85530"/>
    <w:rsid w:val="00A85586"/>
    <w:rsid w:val="00A8564E"/>
    <w:rsid w:val="00A856FB"/>
    <w:rsid w:val="00A85968"/>
    <w:rsid w:val="00A859CF"/>
    <w:rsid w:val="00A85AA4"/>
    <w:rsid w:val="00A85D5C"/>
    <w:rsid w:val="00A86064"/>
    <w:rsid w:val="00A8606B"/>
    <w:rsid w:val="00A86083"/>
    <w:rsid w:val="00A8665C"/>
    <w:rsid w:val="00A86664"/>
    <w:rsid w:val="00A86B85"/>
    <w:rsid w:val="00A86D3F"/>
    <w:rsid w:val="00A8702A"/>
    <w:rsid w:val="00A8735D"/>
    <w:rsid w:val="00A873F4"/>
    <w:rsid w:val="00A875F4"/>
    <w:rsid w:val="00A87710"/>
    <w:rsid w:val="00A87728"/>
    <w:rsid w:val="00A879AE"/>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74"/>
    <w:rsid w:val="00A91291"/>
    <w:rsid w:val="00A91398"/>
    <w:rsid w:val="00A913C2"/>
    <w:rsid w:val="00A914FD"/>
    <w:rsid w:val="00A917D5"/>
    <w:rsid w:val="00A91819"/>
    <w:rsid w:val="00A91A8B"/>
    <w:rsid w:val="00A920F1"/>
    <w:rsid w:val="00A92140"/>
    <w:rsid w:val="00A92422"/>
    <w:rsid w:val="00A9248E"/>
    <w:rsid w:val="00A927D8"/>
    <w:rsid w:val="00A92AA0"/>
    <w:rsid w:val="00A92AEF"/>
    <w:rsid w:val="00A92B09"/>
    <w:rsid w:val="00A92D6E"/>
    <w:rsid w:val="00A92E0A"/>
    <w:rsid w:val="00A92F2E"/>
    <w:rsid w:val="00A93226"/>
    <w:rsid w:val="00A9334F"/>
    <w:rsid w:val="00A936A5"/>
    <w:rsid w:val="00A936F7"/>
    <w:rsid w:val="00A937BF"/>
    <w:rsid w:val="00A9381D"/>
    <w:rsid w:val="00A93CC1"/>
    <w:rsid w:val="00A93CFD"/>
    <w:rsid w:val="00A93E37"/>
    <w:rsid w:val="00A93F42"/>
    <w:rsid w:val="00A9430D"/>
    <w:rsid w:val="00A94676"/>
    <w:rsid w:val="00A946B4"/>
    <w:rsid w:val="00A94724"/>
    <w:rsid w:val="00A9473F"/>
    <w:rsid w:val="00A9476F"/>
    <w:rsid w:val="00A94964"/>
    <w:rsid w:val="00A94D46"/>
    <w:rsid w:val="00A94F21"/>
    <w:rsid w:val="00A952CC"/>
    <w:rsid w:val="00A9559D"/>
    <w:rsid w:val="00A956CA"/>
    <w:rsid w:val="00A95806"/>
    <w:rsid w:val="00A95810"/>
    <w:rsid w:val="00A958FE"/>
    <w:rsid w:val="00A959AF"/>
    <w:rsid w:val="00A95BC8"/>
    <w:rsid w:val="00A95C8C"/>
    <w:rsid w:val="00A95D6C"/>
    <w:rsid w:val="00A95D83"/>
    <w:rsid w:val="00A95E06"/>
    <w:rsid w:val="00A95E61"/>
    <w:rsid w:val="00A95ED0"/>
    <w:rsid w:val="00A95EDE"/>
    <w:rsid w:val="00A95F04"/>
    <w:rsid w:val="00A95F06"/>
    <w:rsid w:val="00A9600E"/>
    <w:rsid w:val="00A962C1"/>
    <w:rsid w:val="00A967CC"/>
    <w:rsid w:val="00A96859"/>
    <w:rsid w:val="00A96A3E"/>
    <w:rsid w:val="00A96AF2"/>
    <w:rsid w:val="00A96B8B"/>
    <w:rsid w:val="00A96DF9"/>
    <w:rsid w:val="00A96F6C"/>
    <w:rsid w:val="00A96F7C"/>
    <w:rsid w:val="00A971F9"/>
    <w:rsid w:val="00A97655"/>
    <w:rsid w:val="00A97C95"/>
    <w:rsid w:val="00A97D1A"/>
    <w:rsid w:val="00AA0148"/>
    <w:rsid w:val="00AA0928"/>
    <w:rsid w:val="00AA0B30"/>
    <w:rsid w:val="00AA0B8C"/>
    <w:rsid w:val="00AA107B"/>
    <w:rsid w:val="00AA19F4"/>
    <w:rsid w:val="00AA1BC8"/>
    <w:rsid w:val="00AA202E"/>
    <w:rsid w:val="00AA20DF"/>
    <w:rsid w:val="00AA219F"/>
    <w:rsid w:val="00AA2697"/>
    <w:rsid w:val="00AA27B4"/>
    <w:rsid w:val="00AA27D2"/>
    <w:rsid w:val="00AA2830"/>
    <w:rsid w:val="00AA2848"/>
    <w:rsid w:val="00AA2996"/>
    <w:rsid w:val="00AA2B55"/>
    <w:rsid w:val="00AA2D44"/>
    <w:rsid w:val="00AA32B1"/>
    <w:rsid w:val="00AA35DB"/>
    <w:rsid w:val="00AA37C2"/>
    <w:rsid w:val="00AA39C0"/>
    <w:rsid w:val="00AA3C23"/>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810"/>
    <w:rsid w:val="00AA5BA7"/>
    <w:rsid w:val="00AA5EBC"/>
    <w:rsid w:val="00AA5FC3"/>
    <w:rsid w:val="00AA611C"/>
    <w:rsid w:val="00AA67D5"/>
    <w:rsid w:val="00AA6DF7"/>
    <w:rsid w:val="00AA7075"/>
    <w:rsid w:val="00AA70DF"/>
    <w:rsid w:val="00AA7389"/>
    <w:rsid w:val="00AA73FF"/>
    <w:rsid w:val="00AA7BFB"/>
    <w:rsid w:val="00AA7F04"/>
    <w:rsid w:val="00AB01F5"/>
    <w:rsid w:val="00AB03CD"/>
    <w:rsid w:val="00AB06E8"/>
    <w:rsid w:val="00AB0A6F"/>
    <w:rsid w:val="00AB0B04"/>
    <w:rsid w:val="00AB0F2E"/>
    <w:rsid w:val="00AB0FE1"/>
    <w:rsid w:val="00AB1298"/>
    <w:rsid w:val="00AB15C1"/>
    <w:rsid w:val="00AB1623"/>
    <w:rsid w:val="00AB164B"/>
    <w:rsid w:val="00AB1686"/>
    <w:rsid w:val="00AB1A19"/>
    <w:rsid w:val="00AB1A48"/>
    <w:rsid w:val="00AB1E62"/>
    <w:rsid w:val="00AB1F3B"/>
    <w:rsid w:val="00AB2721"/>
    <w:rsid w:val="00AB2895"/>
    <w:rsid w:val="00AB2D0D"/>
    <w:rsid w:val="00AB2D22"/>
    <w:rsid w:val="00AB2F52"/>
    <w:rsid w:val="00AB3018"/>
    <w:rsid w:val="00AB3225"/>
    <w:rsid w:val="00AB32C4"/>
    <w:rsid w:val="00AB3A2E"/>
    <w:rsid w:val="00AB3C04"/>
    <w:rsid w:val="00AB4367"/>
    <w:rsid w:val="00AB4374"/>
    <w:rsid w:val="00AB480D"/>
    <w:rsid w:val="00AB4975"/>
    <w:rsid w:val="00AB4A40"/>
    <w:rsid w:val="00AB4BC6"/>
    <w:rsid w:val="00AB4E6C"/>
    <w:rsid w:val="00AB4F4C"/>
    <w:rsid w:val="00AB50B0"/>
    <w:rsid w:val="00AB56B5"/>
    <w:rsid w:val="00AB5780"/>
    <w:rsid w:val="00AB57BA"/>
    <w:rsid w:val="00AB5868"/>
    <w:rsid w:val="00AB5ABB"/>
    <w:rsid w:val="00AB5B7A"/>
    <w:rsid w:val="00AB5DD5"/>
    <w:rsid w:val="00AB5E98"/>
    <w:rsid w:val="00AB5FB6"/>
    <w:rsid w:val="00AB61DC"/>
    <w:rsid w:val="00AB6601"/>
    <w:rsid w:val="00AB6942"/>
    <w:rsid w:val="00AB7255"/>
    <w:rsid w:val="00AB733E"/>
    <w:rsid w:val="00AB739C"/>
    <w:rsid w:val="00AB7494"/>
    <w:rsid w:val="00AB7509"/>
    <w:rsid w:val="00AB7B13"/>
    <w:rsid w:val="00AB7C34"/>
    <w:rsid w:val="00AB7C36"/>
    <w:rsid w:val="00AB7E20"/>
    <w:rsid w:val="00AB7F75"/>
    <w:rsid w:val="00AC013F"/>
    <w:rsid w:val="00AC0761"/>
    <w:rsid w:val="00AC08E1"/>
    <w:rsid w:val="00AC0B08"/>
    <w:rsid w:val="00AC0D31"/>
    <w:rsid w:val="00AC0D5F"/>
    <w:rsid w:val="00AC1095"/>
    <w:rsid w:val="00AC12D1"/>
    <w:rsid w:val="00AC1442"/>
    <w:rsid w:val="00AC1A93"/>
    <w:rsid w:val="00AC1B42"/>
    <w:rsid w:val="00AC1D6E"/>
    <w:rsid w:val="00AC1DE4"/>
    <w:rsid w:val="00AC1E0C"/>
    <w:rsid w:val="00AC2491"/>
    <w:rsid w:val="00AC2768"/>
    <w:rsid w:val="00AC27F9"/>
    <w:rsid w:val="00AC2A04"/>
    <w:rsid w:val="00AC2CF4"/>
    <w:rsid w:val="00AC2E52"/>
    <w:rsid w:val="00AC3410"/>
    <w:rsid w:val="00AC34A2"/>
    <w:rsid w:val="00AC35F4"/>
    <w:rsid w:val="00AC37B9"/>
    <w:rsid w:val="00AC38B2"/>
    <w:rsid w:val="00AC3ACD"/>
    <w:rsid w:val="00AC3BAA"/>
    <w:rsid w:val="00AC3C61"/>
    <w:rsid w:val="00AC3E62"/>
    <w:rsid w:val="00AC3ECB"/>
    <w:rsid w:val="00AC3F4D"/>
    <w:rsid w:val="00AC4171"/>
    <w:rsid w:val="00AC42E7"/>
    <w:rsid w:val="00AC4405"/>
    <w:rsid w:val="00AC4CE2"/>
    <w:rsid w:val="00AC4FFC"/>
    <w:rsid w:val="00AC5082"/>
    <w:rsid w:val="00AC5189"/>
    <w:rsid w:val="00AC580A"/>
    <w:rsid w:val="00AC593D"/>
    <w:rsid w:val="00AC5A7A"/>
    <w:rsid w:val="00AC6018"/>
    <w:rsid w:val="00AC60AD"/>
    <w:rsid w:val="00AC6204"/>
    <w:rsid w:val="00AC6223"/>
    <w:rsid w:val="00AC6382"/>
    <w:rsid w:val="00AC639A"/>
    <w:rsid w:val="00AC64D7"/>
    <w:rsid w:val="00AC65EF"/>
    <w:rsid w:val="00AC670A"/>
    <w:rsid w:val="00AC695B"/>
    <w:rsid w:val="00AC6D61"/>
    <w:rsid w:val="00AC7000"/>
    <w:rsid w:val="00AC700D"/>
    <w:rsid w:val="00AC7215"/>
    <w:rsid w:val="00AC7854"/>
    <w:rsid w:val="00AC797A"/>
    <w:rsid w:val="00AC7B45"/>
    <w:rsid w:val="00AC7EB4"/>
    <w:rsid w:val="00AD008A"/>
    <w:rsid w:val="00AD00BE"/>
    <w:rsid w:val="00AD00EA"/>
    <w:rsid w:val="00AD0432"/>
    <w:rsid w:val="00AD04C5"/>
    <w:rsid w:val="00AD0605"/>
    <w:rsid w:val="00AD0654"/>
    <w:rsid w:val="00AD0676"/>
    <w:rsid w:val="00AD0760"/>
    <w:rsid w:val="00AD082C"/>
    <w:rsid w:val="00AD0908"/>
    <w:rsid w:val="00AD097D"/>
    <w:rsid w:val="00AD155B"/>
    <w:rsid w:val="00AD176E"/>
    <w:rsid w:val="00AD17CD"/>
    <w:rsid w:val="00AD1C3F"/>
    <w:rsid w:val="00AD214E"/>
    <w:rsid w:val="00AD2450"/>
    <w:rsid w:val="00AD2AD3"/>
    <w:rsid w:val="00AD2D8D"/>
    <w:rsid w:val="00AD313E"/>
    <w:rsid w:val="00AD31BA"/>
    <w:rsid w:val="00AD330C"/>
    <w:rsid w:val="00AD33AE"/>
    <w:rsid w:val="00AD3489"/>
    <w:rsid w:val="00AD34CC"/>
    <w:rsid w:val="00AD3632"/>
    <w:rsid w:val="00AD368A"/>
    <w:rsid w:val="00AD370F"/>
    <w:rsid w:val="00AD379C"/>
    <w:rsid w:val="00AD3819"/>
    <w:rsid w:val="00AD3900"/>
    <w:rsid w:val="00AD3B09"/>
    <w:rsid w:val="00AD3DA3"/>
    <w:rsid w:val="00AD3DCE"/>
    <w:rsid w:val="00AD3E72"/>
    <w:rsid w:val="00AD3EC3"/>
    <w:rsid w:val="00AD3F47"/>
    <w:rsid w:val="00AD4221"/>
    <w:rsid w:val="00AD44DE"/>
    <w:rsid w:val="00AD4911"/>
    <w:rsid w:val="00AD4C07"/>
    <w:rsid w:val="00AD4C25"/>
    <w:rsid w:val="00AD4CF0"/>
    <w:rsid w:val="00AD4F8C"/>
    <w:rsid w:val="00AD4FEF"/>
    <w:rsid w:val="00AD50BA"/>
    <w:rsid w:val="00AD510C"/>
    <w:rsid w:val="00AD5138"/>
    <w:rsid w:val="00AD537C"/>
    <w:rsid w:val="00AD55A7"/>
    <w:rsid w:val="00AD5765"/>
    <w:rsid w:val="00AD5CD4"/>
    <w:rsid w:val="00AD5E65"/>
    <w:rsid w:val="00AD5F13"/>
    <w:rsid w:val="00AD60CC"/>
    <w:rsid w:val="00AD61D3"/>
    <w:rsid w:val="00AD6288"/>
    <w:rsid w:val="00AD62B6"/>
    <w:rsid w:val="00AD63AF"/>
    <w:rsid w:val="00AD6724"/>
    <w:rsid w:val="00AD6802"/>
    <w:rsid w:val="00AD6876"/>
    <w:rsid w:val="00AD6C6B"/>
    <w:rsid w:val="00AD6CBA"/>
    <w:rsid w:val="00AD71A5"/>
    <w:rsid w:val="00AD749F"/>
    <w:rsid w:val="00AD756E"/>
    <w:rsid w:val="00AD781F"/>
    <w:rsid w:val="00AD79E6"/>
    <w:rsid w:val="00AD7DFD"/>
    <w:rsid w:val="00AE00E4"/>
    <w:rsid w:val="00AE01C5"/>
    <w:rsid w:val="00AE02FD"/>
    <w:rsid w:val="00AE032E"/>
    <w:rsid w:val="00AE04F0"/>
    <w:rsid w:val="00AE0518"/>
    <w:rsid w:val="00AE054F"/>
    <w:rsid w:val="00AE0769"/>
    <w:rsid w:val="00AE0789"/>
    <w:rsid w:val="00AE07E4"/>
    <w:rsid w:val="00AE09B5"/>
    <w:rsid w:val="00AE0B0C"/>
    <w:rsid w:val="00AE0CD6"/>
    <w:rsid w:val="00AE0E29"/>
    <w:rsid w:val="00AE0E57"/>
    <w:rsid w:val="00AE0F2C"/>
    <w:rsid w:val="00AE111B"/>
    <w:rsid w:val="00AE11DE"/>
    <w:rsid w:val="00AE1284"/>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840"/>
    <w:rsid w:val="00AE3959"/>
    <w:rsid w:val="00AE4014"/>
    <w:rsid w:val="00AE4548"/>
    <w:rsid w:val="00AE45B6"/>
    <w:rsid w:val="00AE4891"/>
    <w:rsid w:val="00AE4DAB"/>
    <w:rsid w:val="00AE51F0"/>
    <w:rsid w:val="00AE559A"/>
    <w:rsid w:val="00AE5889"/>
    <w:rsid w:val="00AE588D"/>
    <w:rsid w:val="00AE6333"/>
    <w:rsid w:val="00AE6412"/>
    <w:rsid w:val="00AE645E"/>
    <w:rsid w:val="00AE65F3"/>
    <w:rsid w:val="00AE660C"/>
    <w:rsid w:val="00AE6708"/>
    <w:rsid w:val="00AE6868"/>
    <w:rsid w:val="00AE6871"/>
    <w:rsid w:val="00AE6A0F"/>
    <w:rsid w:val="00AE6C4F"/>
    <w:rsid w:val="00AE6D9F"/>
    <w:rsid w:val="00AE6E3B"/>
    <w:rsid w:val="00AE70C3"/>
    <w:rsid w:val="00AE71CD"/>
    <w:rsid w:val="00AE7205"/>
    <w:rsid w:val="00AE747D"/>
    <w:rsid w:val="00AE77C7"/>
    <w:rsid w:val="00AE79DA"/>
    <w:rsid w:val="00AE7BA9"/>
    <w:rsid w:val="00AE7D62"/>
    <w:rsid w:val="00AF0385"/>
    <w:rsid w:val="00AF0617"/>
    <w:rsid w:val="00AF093B"/>
    <w:rsid w:val="00AF0E07"/>
    <w:rsid w:val="00AF10B6"/>
    <w:rsid w:val="00AF1127"/>
    <w:rsid w:val="00AF11C2"/>
    <w:rsid w:val="00AF1251"/>
    <w:rsid w:val="00AF1338"/>
    <w:rsid w:val="00AF14B0"/>
    <w:rsid w:val="00AF151F"/>
    <w:rsid w:val="00AF16E3"/>
    <w:rsid w:val="00AF176B"/>
    <w:rsid w:val="00AF18E3"/>
    <w:rsid w:val="00AF19F1"/>
    <w:rsid w:val="00AF1ABC"/>
    <w:rsid w:val="00AF1B30"/>
    <w:rsid w:val="00AF21B2"/>
    <w:rsid w:val="00AF2285"/>
    <w:rsid w:val="00AF25E3"/>
    <w:rsid w:val="00AF2AEE"/>
    <w:rsid w:val="00AF2C58"/>
    <w:rsid w:val="00AF302B"/>
    <w:rsid w:val="00AF3164"/>
    <w:rsid w:val="00AF33B8"/>
    <w:rsid w:val="00AF35AF"/>
    <w:rsid w:val="00AF3766"/>
    <w:rsid w:val="00AF38C5"/>
    <w:rsid w:val="00AF3AC4"/>
    <w:rsid w:val="00AF3E34"/>
    <w:rsid w:val="00AF3EBF"/>
    <w:rsid w:val="00AF4088"/>
    <w:rsid w:val="00AF4116"/>
    <w:rsid w:val="00AF42AA"/>
    <w:rsid w:val="00AF4504"/>
    <w:rsid w:val="00AF45CC"/>
    <w:rsid w:val="00AF460E"/>
    <w:rsid w:val="00AF4954"/>
    <w:rsid w:val="00AF496A"/>
    <w:rsid w:val="00AF4A23"/>
    <w:rsid w:val="00AF4C14"/>
    <w:rsid w:val="00AF4C92"/>
    <w:rsid w:val="00AF4CEF"/>
    <w:rsid w:val="00AF4DB9"/>
    <w:rsid w:val="00AF4E29"/>
    <w:rsid w:val="00AF5ACC"/>
    <w:rsid w:val="00AF5E0A"/>
    <w:rsid w:val="00AF5EAE"/>
    <w:rsid w:val="00AF624D"/>
    <w:rsid w:val="00AF6444"/>
    <w:rsid w:val="00AF662B"/>
    <w:rsid w:val="00AF66EE"/>
    <w:rsid w:val="00AF6EC8"/>
    <w:rsid w:val="00AF6F66"/>
    <w:rsid w:val="00AF717F"/>
    <w:rsid w:val="00AF7187"/>
    <w:rsid w:val="00AF722C"/>
    <w:rsid w:val="00AF74CD"/>
    <w:rsid w:val="00AF74F6"/>
    <w:rsid w:val="00AF758C"/>
    <w:rsid w:val="00AF7600"/>
    <w:rsid w:val="00AF760C"/>
    <w:rsid w:val="00AF78DB"/>
    <w:rsid w:val="00AF78E3"/>
    <w:rsid w:val="00AF7BA9"/>
    <w:rsid w:val="00AF7C5A"/>
    <w:rsid w:val="00AF7E9C"/>
    <w:rsid w:val="00AF7EAB"/>
    <w:rsid w:val="00B00050"/>
    <w:rsid w:val="00B0035F"/>
    <w:rsid w:val="00B007D7"/>
    <w:rsid w:val="00B00905"/>
    <w:rsid w:val="00B00950"/>
    <w:rsid w:val="00B00CF0"/>
    <w:rsid w:val="00B00D3F"/>
    <w:rsid w:val="00B00DAA"/>
    <w:rsid w:val="00B00EEE"/>
    <w:rsid w:val="00B010B6"/>
    <w:rsid w:val="00B014B4"/>
    <w:rsid w:val="00B018F3"/>
    <w:rsid w:val="00B02113"/>
    <w:rsid w:val="00B0219C"/>
    <w:rsid w:val="00B02292"/>
    <w:rsid w:val="00B023D5"/>
    <w:rsid w:val="00B0269F"/>
    <w:rsid w:val="00B029C8"/>
    <w:rsid w:val="00B02BCE"/>
    <w:rsid w:val="00B02C18"/>
    <w:rsid w:val="00B02E49"/>
    <w:rsid w:val="00B03000"/>
    <w:rsid w:val="00B03799"/>
    <w:rsid w:val="00B03A6D"/>
    <w:rsid w:val="00B03D2A"/>
    <w:rsid w:val="00B04023"/>
    <w:rsid w:val="00B040D7"/>
    <w:rsid w:val="00B041A1"/>
    <w:rsid w:val="00B042BC"/>
    <w:rsid w:val="00B049D7"/>
    <w:rsid w:val="00B04D74"/>
    <w:rsid w:val="00B0509A"/>
    <w:rsid w:val="00B05248"/>
    <w:rsid w:val="00B05439"/>
    <w:rsid w:val="00B055D0"/>
    <w:rsid w:val="00B05634"/>
    <w:rsid w:val="00B0568D"/>
    <w:rsid w:val="00B05A88"/>
    <w:rsid w:val="00B05E30"/>
    <w:rsid w:val="00B06235"/>
    <w:rsid w:val="00B064E5"/>
    <w:rsid w:val="00B066B9"/>
    <w:rsid w:val="00B069B1"/>
    <w:rsid w:val="00B069D1"/>
    <w:rsid w:val="00B06B45"/>
    <w:rsid w:val="00B06BEA"/>
    <w:rsid w:val="00B07052"/>
    <w:rsid w:val="00B070BC"/>
    <w:rsid w:val="00B0719B"/>
    <w:rsid w:val="00B071A8"/>
    <w:rsid w:val="00B07310"/>
    <w:rsid w:val="00B07C33"/>
    <w:rsid w:val="00B07C3D"/>
    <w:rsid w:val="00B07C93"/>
    <w:rsid w:val="00B07D1D"/>
    <w:rsid w:val="00B07D4D"/>
    <w:rsid w:val="00B07F2A"/>
    <w:rsid w:val="00B07FB3"/>
    <w:rsid w:val="00B1016E"/>
    <w:rsid w:val="00B10202"/>
    <w:rsid w:val="00B104FA"/>
    <w:rsid w:val="00B10646"/>
    <w:rsid w:val="00B109C9"/>
    <w:rsid w:val="00B10AED"/>
    <w:rsid w:val="00B10EC0"/>
    <w:rsid w:val="00B10F49"/>
    <w:rsid w:val="00B110EC"/>
    <w:rsid w:val="00B112AF"/>
    <w:rsid w:val="00B11887"/>
    <w:rsid w:val="00B1193A"/>
    <w:rsid w:val="00B11995"/>
    <w:rsid w:val="00B11C4B"/>
    <w:rsid w:val="00B11C7F"/>
    <w:rsid w:val="00B11DCD"/>
    <w:rsid w:val="00B11DF4"/>
    <w:rsid w:val="00B11F4A"/>
    <w:rsid w:val="00B11F98"/>
    <w:rsid w:val="00B1212E"/>
    <w:rsid w:val="00B1230E"/>
    <w:rsid w:val="00B1257A"/>
    <w:rsid w:val="00B12668"/>
    <w:rsid w:val="00B126FC"/>
    <w:rsid w:val="00B12735"/>
    <w:rsid w:val="00B12886"/>
    <w:rsid w:val="00B12AAD"/>
    <w:rsid w:val="00B12C07"/>
    <w:rsid w:val="00B13143"/>
    <w:rsid w:val="00B13179"/>
    <w:rsid w:val="00B13376"/>
    <w:rsid w:val="00B133A3"/>
    <w:rsid w:val="00B133CF"/>
    <w:rsid w:val="00B134FD"/>
    <w:rsid w:val="00B1387E"/>
    <w:rsid w:val="00B13892"/>
    <w:rsid w:val="00B13BDA"/>
    <w:rsid w:val="00B13D10"/>
    <w:rsid w:val="00B1403A"/>
    <w:rsid w:val="00B141BE"/>
    <w:rsid w:val="00B145B0"/>
    <w:rsid w:val="00B14651"/>
    <w:rsid w:val="00B14923"/>
    <w:rsid w:val="00B14AE4"/>
    <w:rsid w:val="00B14D5F"/>
    <w:rsid w:val="00B14DB6"/>
    <w:rsid w:val="00B152FC"/>
    <w:rsid w:val="00B1579D"/>
    <w:rsid w:val="00B15B61"/>
    <w:rsid w:val="00B16042"/>
    <w:rsid w:val="00B160D0"/>
    <w:rsid w:val="00B16123"/>
    <w:rsid w:val="00B16739"/>
    <w:rsid w:val="00B169F9"/>
    <w:rsid w:val="00B169FC"/>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488"/>
    <w:rsid w:val="00B216D9"/>
    <w:rsid w:val="00B2184B"/>
    <w:rsid w:val="00B21EE6"/>
    <w:rsid w:val="00B22067"/>
    <w:rsid w:val="00B22154"/>
    <w:rsid w:val="00B2250C"/>
    <w:rsid w:val="00B226EB"/>
    <w:rsid w:val="00B227C9"/>
    <w:rsid w:val="00B22992"/>
    <w:rsid w:val="00B231C5"/>
    <w:rsid w:val="00B2327C"/>
    <w:rsid w:val="00B2343D"/>
    <w:rsid w:val="00B235F3"/>
    <w:rsid w:val="00B2371C"/>
    <w:rsid w:val="00B23733"/>
    <w:rsid w:val="00B2374F"/>
    <w:rsid w:val="00B23815"/>
    <w:rsid w:val="00B23863"/>
    <w:rsid w:val="00B23ACF"/>
    <w:rsid w:val="00B23E8C"/>
    <w:rsid w:val="00B23F12"/>
    <w:rsid w:val="00B240F2"/>
    <w:rsid w:val="00B2416E"/>
    <w:rsid w:val="00B24225"/>
    <w:rsid w:val="00B242B6"/>
    <w:rsid w:val="00B244B7"/>
    <w:rsid w:val="00B24881"/>
    <w:rsid w:val="00B24F33"/>
    <w:rsid w:val="00B250D7"/>
    <w:rsid w:val="00B254EA"/>
    <w:rsid w:val="00B2572A"/>
    <w:rsid w:val="00B25809"/>
    <w:rsid w:val="00B25D52"/>
    <w:rsid w:val="00B25DDF"/>
    <w:rsid w:val="00B25EA7"/>
    <w:rsid w:val="00B26107"/>
    <w:rsid w:val="00B26672"/>
    <w:rsid w:val="00B2667D"/>
    <w:rsid w:val="00B266DD"/>
    <w:rsid w:val="00B26B33"/>
    <w:rsid w:val="00B26B89"/>
    <w:rsid w:val="00B26CEC"/>
    <w:rsid w:val="00B26E94"/>
    <w:rsid w:val="00B26F62"/>
    <w:rsid w:val="00B27160"/>
    <w:rsid w:val="00B272F9"/>
    <w:rsid w:val="00B27C8E"/>
    <w:rsid w:val="00B27D08"/>
    <w:rsid w:val="00B27D38"/>
    <w:rsid w:val="00B27F84"/>
    <w:rsid w:val="00B27FAF"/>
    <w:rsid w:val="00B30058"/>
    <w:rsid w:val="00B3016F"/>
    <w:rsid w:val="00B30692"/>
    <w:rsid w:val="00B30754"/>
    <w:rsid w:val="00B30D54"/>
    <w:rsid w:val="00B30D7B"/>
    <w:rsid w:val="00B30FC0"/>
    <w:rsid w:val="00B3113B"/>
    <w:rsid w:val="00B31142"/>
    <w:rsid w:val="00B31355"/>
    <w:rsid w:val="00B3193C"/>
    <w:rsid w:val="00B31A13"/>
    <w:rsid w:val="00B31AD4"/>
    <w:rsid w:val="00B31DCF"/>
    <w:rsid w:val="00B31EFD"/>
    <w:rsid w:val="00B31F18"/>
    <w:rsid w:val="00B31F5A"/>
    <w:rsid w:val="00B32374"/>
    <w:rsid w:val="00B3243E"/>
    <w:rsid w:val="00B32687"/>
    <w:rsid w:val="00B32786"/>
    <w:rsid w:val="00B3293F"/>
    <w:rsid w:val="00B32997"/>
    <w:rsid w:val="00B330F5"/>
    <w:rsid w:val="00B3324E"/>
    <w:rsid w:val="00B33504"/>
    <w:rsid w:val="00B3376F"/>
    <w:rsid w:val="00B33784"/>
    <w:rsid w:val="00B337DA"/>
    <w:rsid w:val="00B33878"/>
    <w:rsid w:val="00B3388E"/>
    <w:rsid w:val="00B339F9"/>
    <w:rsid w:val="00B33B4F"/>
    <w:rsid w:val="00B33D2A"/>
    <w:rsid w:val="00B340F9"/>
    <w:rsid w:val="00B341FC"/>
    <w:rsid w:val="00B34359"/>
    <w:rsid w:val="00B34644"/>
    <w:rsid w:val="00B34A3D"/>
    <w:rsid w:val="00B34B05"/>
    <w:rsid w:val="00B34D0A"/>
    <w:rsid w:val="00B34D26"/>
    <w:rsid w:val="00B34D85"/>
    <w:rsid w:val="00B34EB7"/>
    <w:rsid w:val="00B34EC9"/>
    <w:rsid w:val="00B35D83"/>
    <w:rsid w:val="00B35F1D"/>
    <w:rsid w:val="00B364A2"/>
    <w:rsid w:val="00B364B4"/>
    <w:rsid w:val="00B36689"/>
    <w:rsid w:val="00B366FD"/>
    <w:rsid w:val="00B36D7D"/>
    <w:rsid w:val="00B36D99"/>
    <w:rsid w:val="00B36E91"/>
    <w:rsid w:val="00B3716A"/>
    <w:rsid w:val="00B374E6"/>
    <w:rsid w:val="00B376EB"/>
    <w:rsid w:val="00B37870"/>
    <w:rsid w:val="00B37B07"/>
    <w:rsid w:val="00B37E07"/>
    <w:rsid w:val="00B40053"/>
    <w:rsid w:val="00B4015F"/>
    <w:rsid w:val="00B402CE"/>
    <w:rsid w:val="00B405B1"/>
    <w:rsid w:val="00B40A57"/>
    <w:rsid w:val="00B40AF4"/>
    <w:rsid w:val="00B40B80"/>
    <w:rsid w:val="00B40DC8"/>
    <w:rsid w:val="00B40DFA"/>
    <w:rsid w:val="00B418AA"/>
    <w:rsid w:val="00B41947"/>
    <w:rsid w:val="00B41D87"/>
    <w:rsid w:val="00B41E07"/>
    <w:rsid w:val="00B4203F"/>
    <w:rsid w:val="00B423C2"/>
    <w:rsid w:val="00B424B0"/>
    <w:rsid w:val="00B42501"/>
    <w:rsid w:val="00B4254E"/>
    <w:rsid w:val="00B42631"/>
    <w:rsid w:val="00B428F2"/>
    <w:rsid w:val="00B42906"/>
    <w:rsid w:val="00B42ABB"/>
    <w:rsid w:val="00B42ACA"/>
    <w:rsid w:val="00B42CA3"/>
    <w:rsid w:val="00B42D1F"/>
    <w:rsid w:val="00B42E25"/>
    <w:rsid w:val="00B433D6"/>
    <w:rsid w:val="00B43768"/>
    <w:rsid w:val="00B43B0C"/>
    <w:rsid w:val="00B43CFD"/>
    <w:rsid w:val="00B43FA6"/>
    <w:rsid w:val="00B440A5"/>
    <w:rsid w:val="00B440B7"/>
    <w:rsid w:val="00B440EA"/>
    <w:rsid w:val="00B442ED"/>
    <w:rsid w:val="00B44307"/>
    <w:rsid w:val="00B44441"/>
    <w:rsid w:val="00B444C7"/>
    <w:rsid w:val="00B4468D"/>
    <w:rsid w:val="00B44891"/>
    <w:rsid w:val="00B448DD"/>
    <w:rsid w:val="00B44B57"/>
    <w:rsid w:val="00B44C2E"/>
    <w:rsid w:val="00B44E9B"/>
    <w:rsid w:val="00B44ED7"/>
    <w:rsid w:val="00B45117"/>
    <w:rsid w:val="00B452E9"/>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47B6B"/>
    <w:rsid w:val="00B50162"/>
    <w:rsid w:val="00B501AB"/>
    <w:rsid w:val="00B502AD"/>
    <w:rsid w:val="00B50903"/>
    <w:rsid w:val="00B50941"/>
    <w:rsid w:val="00B50C19"/>
    <w:rsid w:val="00B50CFA"/>
    <w:rsid w:val="00B50E50"/>
    <w:rsid w:val="00B50EFC"/>
    <w:rsid w:val="00B50F06"/>
    <w:rsid w:val="00B5116C"/>
    <w:rsid w:val="00B511F0"/>
    <w:rsid w:val="00B5259F"/>
    <w:rsid w:val="00B52955"/>
    <w:rsid w:val="00B531F3"/>
    <w:rsid w:val="00B536DC"/>
    <w:rsid w:val="00B536F9"/>
    <w:rsid w:val="00B5376A"/>
    <w:rsid w:val="00B53B00"/>
    <w:rsid w:val="00B53C2F"/>
    <w:rsid w:val="00B53D31"/>
    <w:rsid w:val="00B53E2C"/>
    <w:rsid w:val="00B53FB2"/>
    <w:rsid w:val="00B5406D"/>
    <w:rsid w:val="00B5434E"/>
    <w:rsid w:val="00B545AD"/>
    <w:rsid w:val="00B547EE"/>
    <w:rsid w:val="00B549A7"/>
    <w:rsid w:val="00B54A19"/>
    <w:rsid w:val="00B54E4C"/>
    <w:rsid w:val="00B54FCD"/>
    <w:rsid w:val="00B551CE"/>
    <w:rsid w:val="00B553AB"/>
    <w:rsid w:val="00B554D9"/>
    <w:rsid w:val="00B55805"/>
    <w:rsid w:val="00B55F2E"/>
    <w:rsid w:val="00B560BD"/>
    <w:rsid w:val="00B56281"/>
    <w:rsid w:val="00B5644E"/>
    <w:rsid w:val="00B5660D"/>
    <w:rsid w:val="00B56998"/>
    <w:rsid w:val="00B56F8B"/>
    <w:rsid w:val="00B570ED"/>
    <w:rsid w:val="00B5716B"/>
    <w:rsid w:val="00B571E5"/>
    <w:rsid w:val="00B57368"/>
    <w:rsid w:val="00B576EA"/>
    <w:rsid w:val="00B579E1"/>
    <w:rsid w:val="00B57AF4"/>
    <w:rsid w:val="00B57B07"/>
    <w:rsid w:val="00B57C03"/>
    <w:rsid w:val="00B57D52"/>
    <w:rsid w:val="00B57EFD"/>
    <w:rsid w:val="00B6046F"/>
    <w:rsid w:val="00B6063C"/>
    <w:rsid w:val="00B606B8"/>
    <w:rsid w:val="00B61095"/>
    <w:rsid w:val="00B6162A"/>
    <w:rsid w:val="00B61A1A"/>
    <w:rsid w:val="00B61B87"/>
    <w:rsid w:val="00B61C4C"/>
    <w:rsid w:val="00B62185"/>
    <w:rsid w:val="00B62719"/>
    <w:rsid w:val="00B6288E"/>
    <w:rsid w:val="00B6292B"/>
    <w:rsid w:val="00B62B05"/>
    <w:rsid w:val="00B62E36"/>
    <w:rsid w:val="00B62F69"/>
    <w:rsid w:val="00B63447"/>
    <w:rsid w:val="00B63486"/>
    <w:rsid w:val="00B63495"/>
    <w:rsid w:val="00B634DD"/>
    <w:rsid w:val="00B637C5"/>
    <w:rsid w:val="00B63BB8"/>
    <w:rsid w:val="00B63D7E"/>
    <w:rsid w:val="00B63E0F"/>
    <w:rsid w:val="00B646FF"/>
    <w:rsid w:val="00B64805"/>
    <w:rsid w:val="00B649F7"/>
    <w:rsid w:val="00B649FC"/>
    <w:rsid w:val="00B64A63"/>
    <w:rsid w:val="00B64BCB"/>
    <w:rsid w:val="00B64D66"/>
    <w:rsid w:val="00B64E84"/>
    <w:rsid w:val="00B64F0B"/>
    <w:rsid w:val="00B6504A"/>
    <w:rsid w:val="00B655E6"/>
    <w:rsid w:val="00B657E3"/>
    <w:rsid w:val="00B6583E"/>
    <w:rsid w:val="00B659E4"/>
    <w:rsid w:val="00B65A75"/>
    <w:rsid w:val="00B65AEA"/>
    <w:rsid w:val="00B65B6F"/>
    <w:rsid w:val="00B65BDC"/>
    <w:rsid w:val="00B65E7A"/>
    <w:rsid w:val="00B65FF4"/>
    <w:rsid w:val="00B65FF6"/>
    <w:rsid w:val="00B66070"/>
    <w:rsid w:val="00B660A1"/>
    <w:rsid w:val="00B6610F"/>
    <w:rsid w:val="00B66149"/>
    <w:rsid w:val="00B661E7"/>
    <w:rsid w:val="00B66344"/>
    <w:rsid w:val="00B663E7"/>
    <w:rsid w:val="00B664FC"/>
    <w:rsid w:val="00B6669C"/>
    <w:rsid w:val="00B667F7"/>
    <w:rsid w:val="00B66946"/>
    <w:rsid w:val="00B66DE5"/>
    <w:rsid w:val="00B66E35"/>
    <w:rsid w:val="00B66ED4"/>
    <w:rsid w:val="00B66F5A"/>
    <w:rsid w:val="00B67151"/>
    <w:rsid w:val="00B67285"/>
    <w:rsid w:val="00B67425"/>
    <w:rsid w:val="00B674A8"/>
    <w:rsid w:val="00B67A21"/>
    <w:rsid w:val="00B67A5D"/>
    <w:rsid w:val="00B67B9A"/>
    <w:rsid w:val="00B67DB0"/>
    <w:rsid w:val="00B67EB9"/>
    <w:rsid w:val="00B67FCC"/>
    <w:rsid w:val="00B701CD"/>
    <w:rsid w:val="00B70234"/>
    <w:rsid w:val="00B702B0"/>
    <w:rsid w:val="00B70353"/>
    <w:rsid w:val="00B70440"/>
    <w:rsid w:val="00B705B1"/>
    <w:rsid w:val="00B70615"/>
    <w:rsid w:val="00B70817"/>
    <w:rsid w:val="00B70B36"/>
    <w:rsid w:val="00B70B5E"/>
    <w:rsid w:val="00B70BAA"/>
    <w:rsid w:val="00B70C06"/>
    <w:rsid w:val="00B70CF3"/>
    <w:rsid w:val="00B70FC1"/>
    <w:rsid w:val="00B71030"/>
    <w:rsid w:val="00B71328"/>
    <w:rsid w:val="00B7148B"/>
    <w:rsid w:val="00B71496"/>
    <w:rsid w:val="00B715FB"/>
    <w:rsid w:val="00B71619"/>
    <w:rsid w:val="00B71740"/>
    <w:rsid w:val="00B717BA"/>
    <w:rsid w:val="00B71A8E"/>
    <w:rsid w:val="00B71C23"/>
    <w:rsid w:val="00B7232D"/>
    <w:rsid w:val="00B7237D"/>
    <w:rsid w:val="00B72AFC"/>
    <w:rsid w:val="00B72B2C"/>
    <w:rsid w:val="00B72CC9"/>
    <w:rsid w:val="00B72D65"/>
    <w:rsid w:val="00B72D6A"/>
    <w:rsid w:val="00B734A7"/>
    <w:rsid w:val="00B7370D"/>
    <w:rsid w:val="00B737AA"/>
    <w:rsid w:val="00B73F9A"/>
    <w:rsid w:val="00B7433A"/>
    <w:rsid w:val="00B7440E"/>
    <w:rsid w:val="00B74570"/>
    <w:rsid w:val="00B7490A"/>
    <w:rsid w:val="00B74938"/>
    <w:rsid w:val="00B74B99"/>
    <w:rsid w:val="00B74EE0"/>
    <w:rsid w:val="00B74FBC"/>
    <w:rsid w:val="00B753E4"/>
    <w:rsid w:val="00B753F6"/>
    <w:rsid w:val="00B754BE"/>
    <w:rsid w:val="00B7561F"/>
    <w:rsid w:val="00B75642"/>
    <w:rsid w:val="00B756D1"/>
    <w:rsid w:val="00B75A67"/>
    <w:rsid w:val="00B75F23"/>
    <w:rsid w:val="00B7651B"/>
    <w:rsid w:val="00B7679D"/>
    <w:rsid w:val="00B7698A"/>
    <w:rsid w:val="00B77384"/>
    <w:rsid w:val="00B77393"/>
    <w:rsid w:val="00B7743A"/>
    <w:rsid w:val="00B776FC"/>
    <w:rsid w:val="00B777D5"/>
    <w:rsid w:val="00B778A5"/>
    <w:rsid w:val="00B77D5E"/>
    <w:rsid w:val="00B77EFA"/>
    <w:rsid w:val="00B802A0"/>
    <w:rsid w:val="00B802E5"/>
    <w:rsid w:val="00B80348"/>
    <w:rsid w:val="00B80628"/>
    <w:rsid w:val="00B80C30"/>
    <w:rsid w:val="00B80C9D"/>
    <w:rsid w:val="00B80D62"/>
    <w:rsid w:val="00B81080"/>
    <w:rsid w:val="00B8138A"/>
    <w:rsid w:val="00B81503"/>
    <w:rsid w:val="00B81579"/>
    <w:rsid w:val="00B8159B"/>
    <w:rsid w:val="00B81637"/>
    <w:rsid w:val="00B818D4"/>
    <w:rsid w:val="00B81964"/>
    <w:rsid w:val="00B819C7"/>
    <w:rsid w:val="00B81E95"/>
    <w:rsid w:val="00B82106"/>
    <w:rsid w:val="00B824C1"/>
    <w:rsid w:val="00B825B3"/>
    <w:rsid w:val="00B826EB"/>
    <w:rsid w:val="00B82B1D"/>
    <w:rsid w:val="00B82B8F"/>
    <w:rsid w:val="00B82CF8"/>
    <w:rsid w:val="00B82D68"/>
    <w:rsid w:val="00B82DE1"/>
    <w:rsid w:val="00B82E86"/>
    <w:rsid w:val="00B82FA6"/>
    <w:rsid w:val="00B831E4"/>
    <w:rsid w:val="00B83919"/>
    <w:rsid w:val="00B8394A"/>
    <w:rsid w:val="00B83A26"/>
    <w:rsid w:val="00B83EA9"/>
    <w:rsid w:val="00B83FE7"/>
    <w:rsid w:val="00B840E2"/>
    <w:rsid w:val="00B84238"/>
    <w:rsid w:val="00B8439D"/>
    <w:rsid w:val="00B8450B"/>
    <w:rsid w:val="00B8477D"/>
    <w:rsid w:val="00B847DC"/>
    <w:rsid w:val="00B84AE9"/>
    <w:rsid w:val="00B85111"/>
    <w:rsid w:val="00B8514E"/>
    <w:rsid w:val="00B85200"/>
    <w:rsid w:val="00B8577C"/>
    <w:rsid w:val="00B857F2"/>
    <w:rsid w:val="00B85991"/>
    <w:rsid w:val="00B85BD1"/>
    <w:rsid w:val="00B85E32"/>
    <w:rsid w:val="00B8605C"/>
    <w:rsid w:val="00B86231"/>
    <w:rsid w:val="00B86311"/>
    <w:rsid w:val="00B8638F"/>
    <w:rsid w:val="00B86505"/>
    <w:rsid w:val="00B86535"/>
    <w:rsid w:val="00B86991"/>
    <w:rsid w:val="00B86A9A"/>
    <w:rsid w:val="00B86BB8"/>
    <w:rsid w:val="00B86DFE"/>
    <w:rsid w:val="00B86E1F"/>
    <w:rsid w:val="00B86FAF"/>
    <w:rsid w:val="00B8717F"/>
    <w:rsid w:val="00B87301"/>
    <w:rsid w:val="00B87665"/>
    <w:rsid w:val="00B87E76"/>
    <w:rsid w:val="00B87F63"/>
    <w:rsid w:val="00B902EE"/>
    <w:rsid w:val="00B90362"/>
    <w:rsid w:val="00B90940"/>
    <w:rsid w:val="00B90A9A"/>
    <w:rsid w:val="00B90AEB"/>
    <w:rsid w:val="00B90B81"/>
    <w:rsid w:val="00B91071"/>
    <w:rsid w:val="00B911B2"/>
    <w:rsid w:val="00B913D9"/>
    <w:rsid w:val="00B91563"/>
    <w:rsid w:val="00B91711"/>
    <w:rsid w:val="00B9175C"/>
    <w:rsid w:val="00B917EE"/>
    <w:rsid w:val="00B91892"/>
    <w:rsid w:val="00B91909"/>
    <w:rsid w:val="00B91B83"/>
    <w:rsid w:val="00B91F25"/>
    <w:rsid w:val="00B91FDF"/>
    <w:rsid w:val="00B920BB"/>
    <w:rsid w:val="00B92126"/>
    <w:rsid w:val="00B92385"/>
    <w:rsid w:val="00B924E9"/>
    <w:rsid w:val="00B924F3"/>
    <w:rsid w:val="00B92780"/>
    <w:rsid w:val="00B929D3"/>
    <w:rsid w:val="00B92A7C"/>
    <w:rsid w:val="00B92E42"/>
    <w:rsid w:val="00B92FC1"/>
    <w:rsid w:val="00B93048"/>
    <w:rsid w:val="00B93433"/>
    <w:rsid w:val="00B93596"/>
    <w:rsid w:val="00B935CE"/>
    <w:rsid w:val="00B93748"/>
    <w:rsid w:val="00B93AB3"/>
    <w:rsid w:val="00B93B48"/>
    <w:rsid w:val="00B943AB"/>
    <w:rsid w:val="00B9461E"/>
    <w:rsid w:val="00B94868"/>
    <w:rsid w:val="00B9497B"/>
    <w:rsid w:val="00B949CC"/>
    <w:rsid w:val="00B94C19"/>
    <w:rsid w:val="00B94F0F"/>
    <w:rsid w:val="00B95207"/>
    <w:rsid w:val="00B9580F"/>
    <w:rsid w:val="00B95A19"/>
    <w:rsid w:val="00B95B17"/>
    <w:rsid w:val="00B95D03"/>
    <w:rsid w:val="00B95D2B"/>
    <w:rsid w:val="00B96007"/>
    <w:rsid w:val="00B96365"/>
    <w:rsid w:val="00B9641B"/>
    <w:rsid w:val="00B9644D"/>
    <w:rsid w:val="00B96821"/>
    <w:rsid w:val="00B96A33"/>
    <w:rsid w:val="00B96D46"/>
    <w:rsid w:val="00B96D7C"/>
    <w:rsid w:val="00B96DAD"/>
    <w:rsid w:val="00B96F04"/>
    <w:rsid w:val="00B96F79"/>
    <w:rsid w:val="00B970DA"/>
    <w:rsid w:val="00B97585"/>
    <w:rsid w:val="00B976A6"/>
    <w:rsid w:val="00B97AC4"/>
    <w:rsid w:val="00B97D08"/>
    <w:rsid w:val="00B97D76"/>
    <w:rsid w:val="00B97E31"/>
    <w:rsid w:val="00B97F87"/>
    <w:rsid w:val="00BA00BE"/>
    <w:rsid w:val="00BA00E8"/>
    <w:rsid w:val="00BA052E"/>
    <w:rsid w:val="00BA07AF"/>
    <w:rsid w:val="00BA0814"/>
    <w:rsid w:val="00BA081A"/>
    <w:rsid w:val="00BA0894"/>
    <w:rsid w:val="00BA093A"/>
    <w:rsid w:val="00BA098B"/>
    <w:rsid w:val="00BA0BDB"/>
    <w:rsid w:val="00BA0BE2"/>
    <w:rsid w:val="00BA0D8C"/>
    <w:rsid w:val="00BA0EBD"/>
    <w:rsid w:val="00BA0F95"/>
    <w:rsid w:val="00BA0FE8"/>
    <w:rsid w:val="00BA157D"/>
    <w:rsid w:val="00BA18FA"/>
    <w:rsid w:val="00BA19FD"/>
    <w:rsid w:val="00BA1B9D"/>
    <w:rsid w:val="00BA2119"/>
    <w:rsid w:val="00BA21CD"/>
    <w:rsid w:val="00BA21FD"/>
    <w:rsid w:val="00BA2357"/>
    <w:rsid w:val="00BA264D"/>
    <w:rsid w:val="00BA2697"/>
    <w:rsid w:val="00BA2799"/>
    <w:rsid w:val="00BA2876"/>
    <w:rsid w:val="00BA2909"/>
    <w:rsid w:val="00BA2A65"/>
    <w:rsid w:val="00BA2BDB"/>
    <w:rsid w:val="00BA2D5B"/>
    <w:rsid w:val="00BA3016"/>
    <w:rsid w:val="00BA3377"/>
    <w:rsid w:val="00BA36BC"/>
    <w:rsid w:val="00BA36DD"/>
    <w:rsid w:val="00BA382B"/>
    <w:rsid w:val="00BA3B97"/>
    <w:rsid w:val="00BA424D"/>
    <w:rsid w:val="00BA458E"/>
    <w:rsid w:val="00BA4698"/>
    <w:rsid w:val="00BA491E"/>
    <w:rsid w:val="00BA4DE5"/>
    <w:rsid w:val="00BA4F1D"/>
    <w:rsid w:val="00BA5178"/>
    <w:rsid w:val="00BA5180"/>
    <w:rsid w:val="00BA574D"/>
    <w:rsid w:val="00BA5C38"/>
    <w:rsid w:val="00BA5EA6"/>
    <w:rsid w:val="00BA5FDC"/>
    <w:rsid w:val="00BA6348"/>
    <w:rsid w:val="00BA63F1"/>
    <w:rsid w:val="00BA669C"/>
    <w:rsid w:val="00BA68D1"/>
    <w:rsid w:val="00BA706E"/>
    <w:rsid w:val="00BA719D"/>
    <w:rsid w:val="00BA7446"/>
    <w:rsid w:val="00BA7546"/>
    <w:rsid w:val="00BA7861"/>
    <w:rsid w:val="00BA7C0E"/>
    <w:rsid w:val="00BB0090"/>
    <w:rsid w:val="00BB01A9"/>
    <w:rsid w:val="00BB01AA"/>
    <w:rsid w:val="00BB04E4"/>
    <w:rsid w:val="00BB0639"/>
    <w:rsid w:val="00BB09EA"/>
    <w:rsid w:val="00BB0C7A"/>
    <w:rsid w:val="00BB0D19"/>
    <w:rsid w:val="00BB0F82"/>
    <w:rsid w:val="00BB121B"/>
    <w:rsid w:val="00BB12D5"/>
    <w:rsid w:val="00BB1753"/>
    <w:rsid w:val="00BB17EB"/>
    <w:rsid w:val="00BB1A2A"/>
    <w:rsid w:val="00BB1A96"/>
    <w:rsid w:val="00BB1AA6"/>
    <w:rsid w:val="00BB1B0B"/>
    <w:rsid w:val="00BB1E35"/>
    <w:rsid w:val="00BB1FF6"/>
    <w:rsid w:val="00BB22E0"/>
    <w:rsid w:val="00BB2481"/>
    <w:rsid w:val="00BB2672"/>
    <w:rsid w:val="00BB2E0A"/>
    <w:rsid w:val="00BB2EA8"/>
    <w:rsid w:val="00BB2FB7"/>
    <w:rsid w:val="00BB316E"/>
    <w:rsid w:val="00BB342C"/>
    <w:rsid w:val="00BB3A39"/>
    <w:rsid w:val="00BB3E37"/>
    <w:rsid w:val="00BB4041"/>
    <w:rsid w:val="00BB42C7"/>
    <w:rsid w:val="00BB4332"/>
    <w:rsid w:val="00BB43DC"/>
    <w:rsid w:val="00BB44CD"/>
    <w:rsid w:val="00BB46C3"/>
    <w:rsid w:val="00BB48B5"/>
    <w:rsid w:val="00BB4939"/>
    <w:rsid w:val="00BB4A53"/>
    <w:rsid w:val="00BB4CBC"/>
    <w:rsid w:val="00BB4D6F"/>
    <w:rsid w:val="00BB4D7E"/>
    <w:rsid w:val="00BB53A6"/>
    <w:rsid w:val="00BB558F"/>
    <w:rsid w:val="00BB5752"/>
    <w:rsid w:val="00BB57AA"/>
    <w:rsid w:val="00BB57BE"/>
    <w:rsid w:val="00BB58FA"/>
    <w:rsid w:val="00BB5BE7"/>
    <w:rsid w:val="00BB5BEC"/>
    <w:rsid w:val="00BB5C5C"/>
    <w:rsid w:val="00BB5C68"/>
    <w:rsid w:val="00BB5CCB"/>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381"/>
    <w:rsid w:val="00BC05E3"/>
    <w:rsid w:val="00BC0D36"/>
    <w:rsid w:val="00BC0FE9"/>
    <w:rsid w:val="00BC13C1"/>
    <w:rsid w:val="00BC1453"/>
    <w:rsid w:val="00BC1530"/>
    <w:rsid w:val="00BC1682"/>
    <w:rsid w:val="00BC1908"/>
    <w:rsid w:val="00BC1916"/>
    <w:rsid w:val="00BC1B37"/>
    <w:rsid w:val="00BC1C56"/>
    <w:rsid w:val="00BC1F09"/>
    <w:rsid w:val="00BC23DD"/>
    <w:rsid w:val="00BC2599"/>
    <w:rsid w:val="00BC263F"/>
    <w:rsid w:val="00BC26DD"/>
    <w:rsid w:val="00BC2960"/>
    <w:rsid w:val="00BC2AC6"/>
    <w:rsid w:val="00BC2CF8"/>
    <w:rsid w:val="00BC2DBA"/>
    <w:rsid w:val="00BC2E1E"/>
    <w:rsid w:val="00BC2F00"/>
    <w:rsid w:val="00BC30B5"/>
    <w:rsid w:val="00BC31A8"/>
    <w:rsid w:val="00BC31E9"/>
    <w:rsid w:val="00BC333B"/>
    <w:rsid w:val="00BC3408"/>
    <w:rsid w:val="00BC34AE"/>
    <w:rsid w:val="00BC35A7"/>
    <w:rsid w:val="00BC3662"/>
    <w:rsid w:val="00BC37D0"/>
    <w:rsid w:val="00BC3809"/>
    <w:rsid w:val="00BC38C1"/>
    <w:rsid w:val="00BC3C23"/>
    <w:rsid w:val="00BC3EE1"/>
    <w:rsid w:val="00BC3FDA"/>
    <w:rsid w:val="00BC42A7"/>
    <w:rsid w:val="00BC42AC"/>
    <w:rsid w:val="00BC4323"/>
    <w:rsid w:val="00BC493C"/>
    <w:rsid w:val="00BC4A02"/>
    <w:rsid w:val="00BC4A4C"/>
    <w:rsid w:val="00BC4EAC"/>
    <w:rsid w:val="00BC4EC3"/>
    <w:rsid w:val="00BC4F24"/>
    <w:rsid w:val="00BC5471"/>
    <w:rsid w:val="00BC56F7"/>
    <w:rsid w:val="00BC57B2"/>
    <w:rsid w:val="00BC596F"/>
    <w:rsid w:val="00BC5CA2"/>
    <w:rsid w:val="00BC5FA1"/>
    <w:rsid w:val="00BC619E"/>
    <w:rsid w:val="00BC63EB"/>
    <w:rsid w:val="00BC64B4"/>
    <w:rsid w:val="00BC6A3C"/>
    <w:rsid w:val="00BC6C5F"/>
    <w:rsid w:val="00BC6C8B"/>
    <w:rsid w:val="00BC70ED"/>
    <w:rsid w:val="00BC7161"/>
    <w:rsid w:val="00BC71BD"/>
    <w:rsid w:val="00BC72BF"/>
    <w:rsid w:val="00BC7394"/>
    <w:rsid w:val="00BC762C"/>
    <w:rsid w:val="00BC7767"/>
    <w:rsid w:val="00BC783A"/>
    <w:rsid w:val="00BC7B54"/>
    <w:rsid w:val="00BC7B7D"/>
    <w:rsid w:val="00BC7DAC"/>
    <w:rsid w:val="00BC7E4D"/>
    <w:rsid w:val="00BC7F3E"/>
    <w:rsid w:val="00BC7F5E"/>
    <w:rsid w:val="00BD02CC"/>
    <w:rsid w:val="00BD0893"/>
    <w:rsid w:val="00BD0924"/>
    <w:rsid w:val="00BD0ADD"/>
    <w:rsid w:val="00BD0C24"/>
    <w:rsid w:val="00BD0E44"/>
    <w:rsid w:val="00BD0E98"/>
    <w:rsid w:val="00BD0FAF"/>
    <w:rsid w:val="00BD109B"/>
    <w:rsid w:val="00BD14A5"/>
    <w:rsid w:val="00BD16A6"/>
    <w:rsid w:val="00BD186A"/>
    <w:rsid w:val="00BD1955"/>
    <w:rsid w:val="00BD1A9C"/>
    <w:rsid w:val="00BD1D14"/>
    <w:rsid w:val="00BD1FF3"/>
    <w:rsid w:val="00BD228F"/>
    <w:rsid w:val="00BD23A6"/>
    <w:rsid w:val="00BD250C"/>
    <w:rsid w:val="00BD26A8"/>
    <w:rsid w:val="00BD2708"/>
    <w:rsid w:val="00BD280B"/>
    <w:rsid w:val="00BD2951"/>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2"/>
    <w:rsid w:val="00BD4496"/>
    <w:rsid w:val="00BD46B2"/>
    <w:rsid w:val="00BD46DB"/>
    <w:rsid w:val="00BD46F6"/>
    <w:rsid w:val="00BD47F0"/>
    <w:rsid w:val="00BD47FF"/>
    <w:rsid w:val="00BD4883"/>
    <w:rsid w:val="00BD4A49"/>
    <w:rsid w:val="00BD4B5F"/>
    <w:rsid w:val="00BD4E2C"/>
    <w:rsid w:val="00BD4ECD"/>
    <w:rsid w:val="00BD50AA"/>
    <w:rsid w:val="00BD514B"/>
    <w:rsid w:val="00BD5236"/>
    <w:rsid w:val="00BD5454"/>
    <w:rsid w:val="00BD550F"/>
    <w:rsid w:val="00BD554F"/>
    <w:rsid w:val="00BD59EE"/>
    <w:rsid w:val="00BD5A49"/>
    <w:rsid w:val="00BD5A50"/>
    <w:rsid w:val="00BD5B8B"/>
    <w:rsid w:val="00BD5D45"/>
    <w:rsid w:val="00BD5ED8"/>
    <w:rsid w:val="00BD5F39"/>
    <w:rsid w:val="00BD5F6C"/>
    <w:rsid w:val="00BD61B0"/>
    <w:rsid w:val="00BD648D"/>
    <w:rsid w:val="00BD679A"/>
    <w:rsid w:val="00BD6A03"/>
    <w:rsid w:val="00BD6E52"/>
    <w:rsid w:val="00BD710D"/>
    <w:rsid w:val="00BD7166"/>
    <w:rsid w:val="00BD71BC"/>
    <w:rsid w:val="00BD73A2"/>
    <w:rsid w:val="00BD7734"/>
    <w:rsid w:val="00BD775E"/>
    <w:rsid w:val="00BD7819"/>
    <w:rsid w:val="00BD79AD"/>
    <w:rsid w:val="00BD7AF1"/>
    <w:rsid w:val="00BD7D9D"/>
    <w:rsid w:val="00BD7EB9"/>
    <w:rsid w:val="00BE0263"/>
    <w:rsid w:val="00BE0276"/>
    <w:rsid w:val="00BE06EE"/>
    <w:rsid w:val="00BE0865"/>
    <w:rsid w:val="00BE0A6E"/>
    <w:rsid w:val="00BE0D05"/>
    <w:rsid w:val="00BE0E57"/>
    <w:rsid w:val="00BE0EE6"/>
    <w:rsid w:val="00BE128D"/>
    <w:rsid w:val="00BE190D"/>
    <w:rsid w:val="00BE1972"/>
    <w:rsid w:val="00BE1AEC"/>
    <w:rsid w:val="00BE1DA0"/>
    <w:rsid w:val="00BE20B9"/>
    <w:rsid w:val="00BE20E0"/>
    <w:rsid w:val="00BE275F"/>
    <w:rsid w:val="00BE2B50"/>
    <w:rsid w:val="00BE2E9B"/>
    <w:rsid w:val="00BE35C6"/>
    <w:rsid w:val="00BE3727"/>
    <w:rsid w:val="00BE3770"/>
    <w:rsid w:val="00BE3E93"/>
    <w:rsid w:val="00BE3F02"/>
    <w:rsid w:val="00BE4033"/>
    <w:rsid w:val="00BE40ED"/>
    <w:rsid w:val="00BE418E"/>
    <w:rsid w:val="00BE43B8"/>
    <w:rsid w:val="00BE452B"/>
    <w:rsid w:val="00BE461B"/>
    <w:rsid w:val="00BE4D80"/>
    <w:rsid w:val="00BE4E2D"/>
    <w:rsid w:val="00BE54DF"/>
    <w:rsid w:val="00BE563C"/>
    <w:rsid w:val="00BE56EA"/>
    <w:rsid w:val="00BE575D"/>
    <w:rsid w:val="00BE58A3"/>
    <w:rsid w:val="00BE5A85"/>
    <w:rsid w:val="00BE5CD8"/>
    <w:rsid w:val="00BE5E51"/>
    <w:rsid w:val="00BE6002"/>
    <w:rsid w:val="00BE60BD"/>
    <w:rsid w:val="00BE61E7"/>
    <w:rsid w:val="00BE6226"/>
    <w:rsid w:val="00BE63DF"/>
    <w:rsid w:val="00BE645B"/>
    <w:rsid w:val="00BE64BE"/>
    <w:rsid w:val="00BE65CC"/>
    <w:rsid w:val="00BE6726"/>
    <w:rsid w:val="00BE6748"/>
    <w:rsid w:val="00BE67D7"/>
    <w:rsid w:val="00BE6952"/>
    <w:rsid w:val="00BE6953"/>
    <w:rsid w:val="00BE6A9D"/>
    <w:rsid w:val="00BE6B9D"/>
    <w:rsid w:val="00BE6BC6"/>
    <w:rsid w:val="00BE6D6F"/>
    <w:rsid w:val="00BE70F6"/>
    <w:rsid w:val="00BE759F"/>
    <w:rsid w:val="00BE76BD"/>
    <w:rsid w:val="00BE77D3"/>
    <w:rsid w:val="00BE79AF"/>
    <w:rsid w:val="00BE7DA6"/>
    <w:rsid w:val="00BE7E21"/>
    <w:rsid w:val="00BF00F1"/>
    <w:rsid w:val="00BF031C"/>
    <w:rsid w:val="00BF09AD"/>
    <w:rsid w:val="00BF0BCC"/>
    <w:rsid w:val="00BF10A5"/>
    <w:rsid w:val="00BF110E"/>
    <w:rsid w:val="00BF12FF"/>
    <w:rsid w:val="00BF14B2"/>
    <w:rsid w:val="00BF19BC"/>
    <w:rsid w:val="00BF1EC9"/>
    <w:rsid w:val="00BF21B5"/>
    <w:rsid w:val="00BF21CE"/>
    <w:rsid w:val="00BF2226"/>
    <w:rsid w:val="00BF23DA"/>
    <w:rsid w:val="00BF25D4"/>
    <w:rsid w:val="00BF27FD"/>
    <w:rsid w:val="00BF2CD2"/>
    <w:rsid w:val="00BF2EBA"/>
    <w:rsid w:val="00BF3046"/>
    <w:rsid w:val="00BF31D0"/>
    <w:rsid w:val="00BF343D"/>
    <w:rsid w:val="00BF3614"/>
    <w:rsid w:val="00BF3973"/>
    <w:rsid w:val="00BF39A8"/>
    <w:rsid w:val="00BF3ADA"/>
    <w:rsid w:val="00BF3B9F"/>
    <w:rsid w:val="00BF3DAC"/>
    <w:rsid w:val="00BF3E3F"/>
    <w:rsid w:val="00BF43AA"/>
    <w:rsid w:val="00BF44AF"/>
    <w:rsid w:val="00BF45C3"/>
    <w:rsid w:val="00BF45CA"/>
    <w:rsid w:val="00BF4612"/>
    <w:rsid w:val="00BF4661"/>
    <w:rsid w:val="00BF4827"/>
    <w:rsid w:val="00BF491A"/>
    <w:rsid w:val="00BF491D"/>
    <w:rsid w:val="00BF49D9"/>
    <w:rsid w:val="00BF51A3"/>
    <w:rsid w:val="00BF5270"/>
    <w:rsid w:val="00BF547A"/>
    <w:rsid w:val="00BF57F7"/>
    <w:rsid w:val="00BF5979"/>
    <w:rsid w:val="00BF5EAF"/>
    <w:rsid w:val="00BF5FBD"/>
    <w:rsid w:val="00BF61DD"/>
    <w:rsid w:val="00BF62CF"/>
    <w:rsid w:val="00BF63C1"/>
    <w:rsid w:val="00BF6419"/>
    <w:rsid w:val="00BF6500"/>
    <w:rsid w:val="00BF6549"/>
    <w:rsid w:val="00BF68EE"/>
    <w:rsid w:val="00BF69FC"/>
    <w:rsid w:val="00BF6D97"/>
    <w:rsid w:val="00BF6E81"/>
    <w:rsid w:val="00BF6F9D"/>
    <w:rsid w:val="00BF7212"/>
    <w:rsid w:val="00BF7528"/>
    <w:rsid w:val="00BF78CA"/>
    <w:rsid w:val="00BF7B7D"/>
    <w:rsid w:val="00BF7C9C"/>
    <w:rsid w:val="00BF7CAC"/>
    <w:rsid w:val="00BF7E0E"/>
    <w:rsid w:val="00BF7F81"/>
    <w:rsid w:val="00C00050"/>
    <w:rsid w:val="00C00257"/>
    <w:rsid w:val="00C0056B"/>
    <w:rsid w:val="00C007B9"/>
    <w:rsid w:val="00C00912"/>
    <w:rsid w:val="00C00B68"/>
    <w:rsid w:val="00C00B92"/>
    <w:rsid w:val="00C00FE4"/>
    <w:rsid w:val="00C0137A"/>
    <w:rsid w:val="00C01806"/>
    <w:rsid w:val="00C01841"/>
    <w:rsid w:val="00C01A3D"/>
    <w:rsid w:val="00C01A61"/>
    <w:rsid w:val="00C01B83"/>
    <w:rsid w:val="00C01EED"/>
    <w:rsid w:val="00C01F23"/>
    <w:rsid w:val="00C020B5"/>
    <w:rsid w:val="00C021FA"/>
    <w:rsid w:val="00C02493"/>
    <w:rsid w:val="00C02705"/>
    <w:rsid w:val="00C02811"/>
    <w:rsid w:val="00C029DD"/>
    <w:rsid w:val="00C02BBF"/>
    <w:rsid w:val="00C03593"/>
    <w:rsid w:val="00C03774"/>
    <w:rsid w:val="00C037D1"/>
    <w:rsid w:val="00C037F7"/>
    <w:rsid w:val="00C0384C"/>
    <w:rsid w:val="00C03A20"/>
    <w:rsid w:val="00C0449C"/>
    <w:rsid w:val="00C04605"/>
    <w:rsid w:val="00C046AD"/>
    <w:rsid w:val="00C046E2"/>
    <w:rsid w:val="00C04B08"/>
    <w:rsid w:val="00C04DD0"/>
    <w:rsid w:val="00C04EF9"/>
    <w:rsid w:val="00C05012"/>
    <w:rsid w:val="00C051E7"/>
    <w:rsid w:val="00C0534E"/>
    <w:rsid w:val="00C053F8"/>
    <w:rsid w:val="00C05857"/>
    <w:rsid w:val="00C058E6"/>
    <w:rsid w:val="00C05964"/>
    <w:rsid w:val="00C059B3"/>
    <w:rsid w:val="00C06302"/>
    <w:rsid w:val="00C06765"/>
    <w:rsid w:val="00C06BDE"/>
    <w:rsid w:val="00C06BF2"/>
    <w:rsid w:val="00C06DAB"/>
    <w:rsid w:val="00C06F81"/>
    <w:rsid w:val="00C07011"/>
    <w:rsid w:val="00C074D2"/>
    <w:rsid w:val="00C075CF"/>
    <w:rsid w:val="00C07C02"/>
    <w:rsid w:val="00C07DAD"/>
    <w:rsid w:val="00C10406"/>
    <w:rsid w:val="00C105C1"/>
    <w:rsid w:val="00C105C7"/>
    <w:rsid w:val="00C1081E"/>
    <w:rsid w:val="00C10B5E"/>
    <w:rsid w:val="00C10B65"/>
    <w:rsid w:val="00C10C0C"/>
    <w:rsid w:val="00C11507"/>
    <w:rsid w:val="00C1156D"/>
    <w:rsid w:val="00C115E7"/>
    <w:rsid w:val="00C115F5"/>
    <w:rsid w:val="00C11869"/>
    <w:rsid w:val="00C118D8"/>
    <w:rsid w:val="00C11971"/>
    <w:rsid w:val="00C11B2C"/>
    <w:rsid w:val="00C11C16"/>
    <w:rsid w:val="00C11FDC"/>
    <w:rsid w:val="00C11FDD"/>
    <w:rsid w:val="00C12096"/>
    <w:rsid w:val="00C122F5"/>
    <w:rsid w:val="00C12494"/>
    <w:rsid w:val="00C1261A"/>
    <w:rsid w:val="00C12714"/>
    <w:rsid w:val="00C13110"/>
    <w:rsid w:val="00C1322D"/>
    <w:rsid w:val="00C1352A"/>
    <w:rsid w:val="00C13943"/>
    <w:rsid w:val="00C13F58"/>
    <w:rsid w:val="00C13FAF"/>
    <w:rsid w:val="00C140D7"/>
    <w:rsid w:val="00C142FE"/>
    <w:rsid w:val="00C14677"/>
    <w:rsid w:val="00C14C01"/>
    <w:rsid w:val="00C14C10"/>
    <w:rsid w:val="00C14C88"/>
    <w:rsid w:val="00C14D4F"/>
    <w:rsid w:val="00C14E51"/>
    <w:rsid w:val="00C1545D"/>
    <w:rsid w:val="00C15556"/>
    <w:rsid w:val="00C15710"/>
    <w:rsid w:val="00C15C3E"/>
    <w:rsid w:val="00C15C4D"/>
    <w:rsid w:val="00C15C73"/>
    <w:rsid w:val="00C15CBE"/>
    <w:rsid w:val="00C15EDE"/>
    <w:rsid w:val="00C15EE3"/>
    <w:rsid w:val="00C16174"/>
    <w:rsid w:val="00C1617F"/>
    <w:rsid w:val="00C16232"/>
    <w:rsid w:val="00C1630D"/>
    <w:rsid w:val="00C16539"/>
    <w:rsid w:val="00C1672F"/>
    <w:rsid w:val="00C16995"/>
    <w:rsid w:val="00C16AB2"/>
    <w:rsid w:val="00C16CB5"/>
    <w:rsid w:val="00C16D4F"/>
    <w:rsid w:val="00C16F56"/>
    <w:rsid w:val="00C170DD"/>
    <w:rsid w:val="00C176AB"/>
    <w:rsid w:val="00C17733"/>
    <w:rsid w:val="00C17927"/>
    <w:rsid w:val="00C17E54"/>
    <w:rsid w:val="00C17EA9"/>
    <w:rsid w:val="00C17EB0"/>
    <w:rsid w:val="00C17F0D"/>
    <w:rsid w:val="00C17F2B"/>
    <w:rsid w:val="00C2001D"/>
    <w:rsid w:val="00C20113"/>
    <w:rsid w:val="00C204A6"/>
    <w:rsid w:val="00C20717"/>
    <w:rsid w:val="00C2094C"/>
    <w:rsid w:val="00C2097B"/>
    <w:rsid w:val="00C20A49"/>
    <w:rsid w:val="00C20C24"/>
    <w:rsid w:val="00C20DAB"/>
    <w:rsid w:val="00C20DFC"/>
    <w:rsid w:val="00C20EA9"/>
    <w:rsid w:val="00C20FAC"/>
    <w:rsid w:val="00C2110E"/>
    <w:rsid w:val="00C21208"/>
    <w:rsid w:val="00C2157E"/>
    <w:rsid w:val="00C21616"/>
    <w:rsid w:val="00C21825"/>
    <w:rsid w:val="00C2189B"/>
    <w:rsid w:val="00C21A62"/>
    <w:rsid w:val="00C21B12"/>
    <w:rsid w:val="00C21BA5"/>
    <w:rsid w:val="00C21E3D"/>
    <w:rsid w:val="00C21F6E"/>
    <w:rsid w:val="00C221A6"/>
    <w:rsid w:val="00C221C1"/>
    <w:rsid w:val="00C22531"/>
    <w:rsid w:val="00C22695"/>
    <w:rsid w:val="00C2269C"/>
    <w:rsid w:val="00C2272E"/>
    <w:rsid w:val="00C2298A"/>
    <w:rsid w:val="00C22C62"/>
    <w:rsid w:val="00C22FF5"/>
    <w:rsid w:val="00C230E2"/>
    <w:rsid w:val="00C23208"/>
    <w:rsid w:val="00C233E3"/>
    <w:rsid w:val="00C235A2"/>
    <w:rsid w:val="00C236FF"/>
    <w:rsid w:val="00C238DA"/>
    <w:rsid w:val="00C23B2C"/>
    <w:rsid w:val="00C23B78"/>
    <w:rsid w:val="00C23CD3"/>
    <w:rsid w:val="00C23D8B"/>
    <w:rsid w:val="00C23FCF"/>
    <w:rsid w:val="00C2438F"/>
    <w:rsid w:val="00C2447B"/>
    <w:rsid w:val="00C246A7"/>
    <w:rsid w:val="00C24776"/>
    <w:rsid w:val="00C24839"/>
    <w:rsid w:val="00C248D6"/>
    <w:rsid w:val="00C24D31"/>
    <w:rsid w:val="00C24E3E"/>
    <w:rsid w:val="00C24E93"/>
    <w:rsid w:val="00C253BD"/>
    <w:rsid w:val="00C25AAA"/>
    <w:rsid w:val="00C25E99"/>
    <w:rsid w:val="00C2637F"/>
    <w:rsid w:val="00C26796"/>
    <w:rsid w:val="00C269AB"/>
    <w:rsid w:val="00C26A5E"/>
    <w:rsid w:val="00C26BBA"/>
    <w:rsid w:val="00C26E3A"/>
    <w:rsid w:val="00C26EE6"/>
    <w:rsid w:val="00C26F8F"/>
    <w:rsid w:val="00C26FC0"/>
    <w:rsid w:val="00C2708C"/>
    <w:rsid w:val="00C271F6"/>
    <w:rsid w:val="00C272DE"/>
    <w:rsid w:val="00C2732B"/>
    <w:rsid w:val="00C27452"/>
    <w:rsid w:val="00C27467"/>
    <w:rsid w:val="00C275CF"/>
    <w:rsid w:val="00C275DD"/>
    <w:rsid w:val="00C277C7"/>
    <w:rsid w:val="00C279D5"/>
    <w:rsid w:val="00C27B02"/>
    <w:rsid w:val="00C27BF7"/>
    <w:rsid w:val="00C27F43"/>
    <w:rsid w:val="00C3002E"/>
    <w:rsid w:val="00C30086"/>
    <w:rsid w:val="00C30352"/>
    <w:rsid w:val="00C3063B"/>
    <w:rsid w:val="00C30D4E"/>
    <w:rsid w:val="00C31001"/>
    <w:rsid w:val="00C31135"/>
    <w:rsid w:val="00C313FE"/>
    <w:rsid w:val="00C31462"/>
    <w:rsid w:val="00C3164C"/>
    <w:rsid w:val="00C3185F"/>
    <w:rsid w:val="00C319DF"/>
    <w:rsid w:val="00C31B69"/>
    <w:rsid w:val="00C31E8B"/>
    <w:rsid w:val="00C31F76"/>
    <w:rsid w:val="00C321B6"/>
    <w:rsid w:val="00C32288"/>
    <w:rsid w:val="00C324A3"/>
    <w:rsid w:val="00C325C8"/>
    <w:rsid w:val="00C326F6"/>
    <w:rsid w:val="00C32782"/>
    <w:rsid w:val="00C32928"/>
    <w:rsid w:val="00C329DB"/>
    <w:rsid w:val="00C32F17"/>
    <w:rsid w:val="00C33068"/>
    <w:rsid w:val="00C334A4"/>
    <w:rsid w:val="00C337E6"/>
    <w:rsid w:val="00C338CE"/>
    <w:rsid w:val="00C33953"/>
    <w:rsid w:val="00C33B89"/>
    <w:rsid w:val="00C34265"/>
    <w:rsid w:val="00C3460E"/>
    <w:rsid w:val="00C347D0"/>
    <w:rsid w:val="00C34A14"/>
    <w:rsid w:val="00C34B37"/>
    <w:rsid w:val="00C34C30"/>
    <w:rsid w:val="00C34DB3"/>
    <w:rsid w:val="00C34DCD"/>
    <w:rsid w:val="00C35033"/>
    <w:rsid w:val="00C35200"/>
    <w:rsid w:val="00C35299"/>
    <w:rsid w:val="00C352DB"/>
    <w:rsid w:val="00C35321"/>
    <w:rsid w:val="00C353AE"/>
    <w:rsid w:val="00C35401"/>
    <w:rsid w:val="00C35438"/>
    <w:rsid w:val="00C3545F"/>
    <w:rsid w:val="00C355B4"/>
    <w:rsid w:val="00C355BD"/>
    <w:rsid w:val="00C355E6"/>
    <w:rsid w:val="00C35898"/>
    <w:rsid w:val="00C358DC"/>
    <w:rsid w:val="00C3596D"/>
    <w:rsid w:val="00C35E6C"/>
    <w:rsid w:val="00C3632F"/>
    <w:rsid w:val="00C364D1"/>
    <w:rsid w:val="00C364F7"/>
    <w:rsid w:val="00C367C2"/>
    <w:rsid w:val="00C36859"/>
    <w:rsid w:val="00C368D5"/>
    <w:rsid w:val="00C3694A"/>
    <w:rsid w:val="00C36AC9"/>
    <w:rsid w:val="00C36C05"/>
    <w:rsid w:val="00C36C1B"/>
    <w:rsid w:val="00C36C78"/>
    <w:rsid w:val="00C36C88"/>
    <w:rsid w:val="00C36F10"/>
    <w:rsid w:val="00C37125"/>
    <w:rsid w:val="00C3720B"/>
    <w:rsid w:val="00C37409"/>
    <w:rsid w:val="00C3763A"/>
    <w:rsid w:val="00C3799D"/>
    <w:rsid w:val="00C379B0"/>
    <w:rsid w:val="00C37AC7"/>
    <w:rsid w:val="00C4028A"/>
    <w:rsid w:val="00C402D2"/>
    <w:rsid w:val="00C40430"/>
    <w:rsid w:val="00C4051F"/>
    <w:rsid w:val="00C40BB2"/>
    <w:rsid w:val="00C40CAD"/>
    <w:rsid w:val="00C40F18"/>
    <w:rsid w:val="00C40F8C"/>
    <w:rsid w:val="00C41056"/>
    <w:rsid w:val="00C4113C"/>
    <w:rsid w:val="00C412E5"/>
    <w:rsid w:val="00C4153C"/>
    <w:rsid w:val="00C41B15"/>
    <w:rsid w:val="00C41BB3"/>
    <w:rsid w:val="00C41BBF"/>
    <w:rsid w:val="00C42120"/>
    <w:rsid w:val="00C4268F"/>
    <w:rsid w:val="00C42BBE"/>
    <w:rsid w:val="00C42CE7"/>
    <w:rsid w:val="00C4312E"/>
    <w:rsid w:val="00C43187"/>
    <w:rsid w:val="00C43B0E"/>
    <w:rsid w:val="00C43E55"/>
    <w:rsid w:val="00C440BA"/>
    <w:rsid w:val="00C4475E"/>
    <w:rsid w:val="00C449CD"/>
    <w:rsid w:val="00C44D5D"/>
    <w:rsid w:val="00C44F42"/>
    <w:rsid w:val="00C45022"/>
    <w:rsid w:val="00C45365"/>
    <w:rsid w:val="00C453DF"/>
    <w:rsid w:val="00C455E3"/>
    <w:rsid w:val="00C45A07"/>
    <w:rsid w:val="00C45B05"/>
    <w:rsid w:val="00C45DD2"/>
    <w:rsid w:val="00C460B4"/>
    <w:rsid w:val="00C461BD"/>
    <w:rsid w:val="00C461F9"/>
    <w:rsid w:val="00C46275"/>
    <w:rsid w:val="00C467C5"/>
    <w:rsid w:val="00C46952"/>
    <w:rsid w:val="00C46E9B"/>
    <w:rsid w:val="00C46F51"/>
    <w:rsid w:val="00C46FE4"/>
    <w:rsid w:val="00C470E9"/>
    <w:rsid w:val="00C470F0"/>
    <w:rsid w:val="00C4710A"/>
    <w:rsid w:val="00C4725D"/>
    <w:rsid w:val="00C472BD"/>
    <w:rsid w:val="00C4739F"/>
    <w:rsid w:val="00C47A13"/>
    <w:rsid w:val="00C47B8C"/>
    <w:rsid w:val="00C47C70"/>
    <w:rsid w:val="00C47E1C"/>
    <w:rsid w:val="00C50252"/>
    <w:rsid w:val="00C5070E"/>
    <w:rsid w:val="00C50792"/>
    <w:rsid w:val="00C5084C"/>
    <w:rsid w:val="00C509B9"/>
    <w:rsid w:val="00C50E4C"/>
    <w:rsid w:val="00C50E9D"/>
    <w:rsid w:val="00C5124E"/>
    <w:rsid w:val="00C51368"/>
    <w:rsid w:val="00C515FD"/>
    <w:rsid w:val="00C51837"/>
    <w:rsid w:val="00C51905"/>
    <w:rsid w:val="00C51988"/>
    <w:rsid w:val="00C51CB3"/>
    <w:rsid w:val="00C52234"/>
    <w:rsid w:val="00C5265F"/>
    <w:rsid w:val="00C5280F"/>
    <w:rsid w:val="00C528C1"/>
    <w:rsid w:val="00C52B32"/>
    <w:rsid w:val="00C52C9D"/>
    <w:rsid w:val="00C52CE7"/>
    <w:rsid w:val="00C52D5E"/>
    <w:rsid w:val="00C52D91"/>
    <w:rsid w:val="00C52DE8"/>
    <w:rsid w:val="00C52F0A"/>
    <w:rsid w:val="00C53117"/>
    <w:rsid w:val="00C5313F"/>
    <w:rsid w:val="00C5330B"/>
    <w:rsid w:val="00C5346C"/>
    <w:rsid w:val="00C53738"/>
    <w:rsid w:val="00C53A28"/>
    <w:rsid w:val="00C53B78"/>
    <w:rsid w:val="00C53C9D"/>
    <w:rsid w:val="00C54012"/>
    <w:rsid w:val="00C5403A"/>
    <w:rsid w:val="00C54053"/>
    <w:rsid w:val="00C540A5"/>
    <w:rsid w:val="00C5442C"/>
    <w:rsid w:val="00C5461D"/>
    <w:rsid w:val="00C546FC"/>
    <w:rsid w:val="00C5472C"/>
    <w:rsid w:val="00C548E1"/>
    <w:rsid w:val="00C54973"/>
    <w:rsid w:val="00C5507B"/>
    <w:rsid w:val="00C55143"/>
    <w:rsid w:val="00C5569A"/>
    <w:rsid w:val="00C5594E"/>
    <w:rsid w:val="00C559A5"/>
    <w:rsid w:val="00C55DA6"/>
    <w:rsid w:val="00C55DD6"/>
    <w:rsid w:val="00C55FBF"/>
    <w:rsid w:val="00C56007"/>
    <w:rsid w:val="00C5618D"/>
    <w:rsid w:val="00C56306"/>
    <w:rsid w:val="00C56456"/>
    <w:rsid w:val="00C567A4"/>
    <w:rsid w:val="00C56AF9"/>
    <w:rsid w:val="00C56C94"/>
    <w:rsid w:val="00C56D65"/>
    <w:rsid w:val="00C56D81"/>
    <w:rsid w:val="00C56E6F"/>
    <w:rsid w:val="00C56F17"/>
    <w:rsid w:val="00C56F7D"/>
    <w:rsid w:val="00C5700C"/>
    <w:rsid w:val="00C57293"/>
    <w:rsid w:val="00C573DB"/>
    <w:rsid w:val="00C57536"/>
    <w:rsid w:val="00C576C8"/>
    <w:rsid w:val="00C57D27"/>
    <w:rsid w:val="00C57DAF"/>
    <w:rsid w:val="00C57F2D"/>
    <w:rsid w:val="00C600CD"/>
    <w:rsid w:val="00C600F5"/>
    <w:rsid w:val="00C601E3"/>
    <w:rsid w:val="00C606F0"/>
    <w:rsid w:val="00C60721"/>
    <w:rsid w:val="00C60FB4"/>
    <w:rsid w:val="00C60FDF"/>
    <w:rsid w:val="00C610EC"/>
    <w:rsid w:val="00C61148"/>
    <w:rsid w:val="00C6129C"/>
    <w:rsid w:val="00C613EA"/>
    <w:rsid w:val="00C614FC"/>
    <w:rsid w:val="00C616EA"/>
    <w:rsid w:val="00C617AF"/>
    <w:rsid w:val="00C61B97"/>
    <w:rsid w:val="00C61BAD"/>
    <w:rsid w:val="00C61C2F"/>
    <w:rsid w:val="00C61C5B"/>
    <w:rsid w:val="00C61C87"/>
    <w:rsid w:val="00C61DC0"/>
    <w:rsid w:val="00C61E16"/>
    <w:rsid w:val="00C622E3"/>
    <w:rsid w:val="00C6255D"/>
    <w:rsid w:val="00C626C8"/>
    <w:rsid w:val="00C6322D"/>
    <w:rsid w:val="00C63509"/>
    <w:rsid w:val="00C63C57"/>
    <w:rsid w:val="00C63D15"/>
    <w:rsid w:val="00C63FB9"/>
    <w:rsid w:val="00C6402F"/>
    <w:rsid w:val="00C64199"/>
    <w:rsid w:val="00C64260"/>
    <w:rsid w:val="00C6451D"/>
    <w:rsid w:val="00C6460A"/>
    <w:rsid w:val="00C64BD2"/>
    <w:rsid w:val="00C64CAF"/>
    <w:rsid w:val="00C64DDD"/>
    <w:rsid w:val="00C64E8B"/>
    <w:rsid w:val="00C64F08"/>
    <w:rsid w:val="00C64F5C"/>
    <w:rsid w:val="00C65015"/>
    <w:rsid w:val="00C65163"/>
    <w:rsid w:val="00C65577"/>
    <w:rsid w:val="00C657B0"/>
    <w:rsid w:val="00C6594B"/>
    <w:rsid w:val="00C65956"/>
    <w:rsid w:val="00C65973"/>
    <w:rsid w:val="00C65B37"/>
    <w:rsid w:val="00C65C01"/>
    <w:rsid w:val="00C65C21"/>
    <w:rsid w:val="00C65EED"/>
    <w:rsid w:val="00C660F1"/>
    <w:rsid w:val="00C66716"/>
    <w:rsid w:val="00C66970"/>
    <w:rsid w:val="00C6698D"/>
    <w:rsid w:val="00C669AD"/>
    <w:rsid w:val="00C66BA5"/>
    <w:rsid w:val="00C66DA3"/>
    <w:rsid w:val="00C66DB1"/>
    <w:rsid w:val="00C66EC2"/>
    <w:rsid w:val="00C66ECE"/>
    <w:rsid w:val="00C66FF4"/>
    <w:rsid w:val="00C67215"/>
    <w:rsid w:val="00C672C2"/>
    <w:rsid w:val="00C673B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884"/>
    <w:rsid w:val="00C71DAF"/>
    <w:rsid w:val="00C720DE"/>
    <w:rsid w:val="00C72196"/>
    <w:rsid w:val="00C7240D"/>
    <w:rsid w:val="00C72535"/>
    <w:rsid w:val="00C72747"/>
    <w:rsid w:val="00C7286F"/>
    <w:rsid w:val="00C72A71"/>
    <w:rsid w:val="00C72A87"/>
    <w:rsid w:val="00C72B18"/>
    <w:rsid w:val="00C72DD5"/>
    <w:rsid w:val="00C735B4"/>
    <w:rsid w:val="00C73DDA"/>
    <w:rsid w:val="00C73E3A"/>
    <w:rsid w:val="00C73E62"/>
    <w:rsid w:val="00C74528"/>
    <w:rsid w:val="00C75335"/>
    <w:rsid w:val="00C75A12"/>
    <w:rsid w:val="00C75BFA"/>
    <w:rsid w:val="00C75EC2"/>
    <w:rsid w:val="00C75FC8"/>
    <w:rsid w:val="00C76291"/>
    <w:rsid w:val="00C762AB"/>
    <w:rsid w:val="00C76474"/>
    <w:rsid w:val="00C76602"/>
    <w:rsid w:val="00C76609"/>
    <w:rsid w:val="00C766E6"/>
    <w:rsid w:val="00C76849"/>
    <w:rsid w:val="00C76B36"/>
    <w:rsid w:val="00C76B59"/>
    <w:rsid w:val="00C76F79"/>
    <w:rsid w:val="00C77048"/>
    <w:rsid w:val="00C77463"/>
    <w:rsid w:val="00C775CC"/>
    <w:rsid w:val="00C776CB"/>
    <w:rsid w:val="00C776E9"/>
    <w:rsid w:val="00C77859"/>
    <w:rsid w:val="00C77A1C"/>
    <w:rsid w:val="00C77ABF"/>
    <w:rsid w:val="00C77F44"/>
    <w:rsid w:val="00C80080"/>
    <w:rsid w:val="00C80CF9"/>
    <w:rsid w:val="00C80F8F"/>
    <w:rsid w:val="00C8105F"/>
    <w:rsid w:val="00C8127A"/>
    <w:rsid w:val="00C8142D"/>
    <w:rsid w:val="00C81447"/>
    <w:rsid w:val="00C815AC"/>
    <w:rsid w:val="00C81952"/>
    <w:rsid w:val="00C8209B"/>
    <w:rsid w:val="00C82102"/>
    <w:rsid w:val="00C822C5"/>
    <w:rsid w:val="00C824C8"/>
    <w:rsid w:val="00C827FE"/>
    <w:rsid w:val="00C82911"/>
    <w:rsid w:val="00C82A47"/>
    <w:rsid w:val="00C82B49"/>
    <w:rsid w:val="00C82F9F"/>
    <w:rsid w:val="00C832E8"/>
    <w:rsid w:val="00C8342F"/>
    <w:rsid w:val="00C838F4"/>
    <w:rsid w:val="00C839E8"/>
    <w:rsid w:val="00C83CDC"/>
    <w:rsid w:val="00C83E23"/>
    <w:rsid w:val="00C840C9"/>
    <w:rsid w:val="00C84574"/>
    <w:rsid w:val="00C84819"/>
    <w:rsid w:val="00C84BF4"/>
    <w:rsid w:val="00C84C7B"/>
    <w:rsid w:val="00C84CC9"/>
    <w:rsid w:val="00C84D50"/>
    <w:rsid w:val="00C84DCB"/>
    <w:rsid w:val="00C84F9B"/>
    <w:rsid w:val="00C84FC0"/>
    <w:rsid w:val="00C8507E"/>
    <w:rsid w:val="00C8511B"/>
    <w:rsid w:val="00C851F0"/>
    <w:rsid w:val="00C85470"/>
    <w:rsid w:val="00C855AA"/>
    <w:rsid w:val="00C85640"/>
    <w:rsid w:val="00C857A1"/>
    <w:rsid w:val="00C857E4"/>
    <w:rsid w:val="00C857ED"/>
    <w:rsid w:val="00C858DA"/>
    <w:rsid w:val="00C85AB6"/>
    <w:rsid w:val="00C85E79"/>
    <w:rsid w:val="00C85E83"/>
    <w:rsid w:val="00C85FCE"/>
    <w:rsid w:val="00C860F8"/>
    <w:rsid w:val="00C862A3"/>
    <w:rsid w:val="00C864F7"/>
    <w:rsid w:val="00C867A7"/>
    <w:rsid w:val="00C86A8E"/>
    <w:rsid w:val="00C86F66"/>
    <w:rsid w:val="00C87155"/>
    <w:rsid w:val="00C87190"/>
    <w:rsid w:val="00C87255"/>
    <w:rsid w:val="00C8726F"/>
    <w:rsid w:val="00C874C7"/>
    <w:rsid w:val="00C876AC"/>
    <w:rsid w:val="00C8770E"/>
    <w:rsid w:val="00C87AFD"/>
    <w:rsid w:val="00C87C4D"/>
    <w:rsid w:val="00C87DE4"/>
    <w:rsid w:val="00C90034"/>
    <w:rsid w:val="00C9013C"/>
    <w:rsid w:val="00C90176"/>
    <w:rsid w:val="00C901BF"/>
    <w:rsid w:val="00C90354"/>
    <w:rsid w:val="00C9043B"/>
    <w:rsid w:val="00C90849"/>
    <w:rsid w:val="00C909A5"/>
    <w:rsid w:val="00C90B65"/>
    <w:rsid w:val="00C90DA7"/>
    <w:rsid w:val="00C90E24"/>
    <w:rsid w:val="00C90FAD"/>
    <w:rsid w:val="00C91320"/>
    <w:rsid w:val="00C9140C"/>
    <w:rsid w:val="00C91576"/>
    <w:rsid w:val="00C91D65"/>
    <w:rsid w:val="00C91D99"/>
    <w:rsid w:val="00C91EC5"/>
    <w:rsid w:val="00C921AD"/>
    <w:rsid w:val="00C922A1"/>
    <w:rsid w:val="00C92330"/>
    <w:rsid w:val="00C923E3"/>
    <w:rsid w:val="00C929D9"/>
    <w:rsid w:val="00C92B79"/>
    <w:rsid w:val="00C92C7D"/>
    <w:rsid w:val="00C92EC9"/>
    <w:rsid w:val="00C92F74"/>
    <w:rsid w:val="00C93010"/>
    <w:rsid w:val="00C9327B"/>
    <w:rsid w:val="00C93832"/>
    <w:rsid w:val="00C940AA"/>
    <w:rsid w:val="00C94EC6"/>
    <w:rsid w:val="00C9501E"/>
    <w:rsid w:val="00C95129"/>
    <w:rsid w:val="00C951D2"/>
    <w:rsid w:val="00C952B4"/>
    <w:rsid w:val="00C953AE"/>
    <w:rsid w:val="00C95462"/>
    <w:rsid w:val="00C957CA"/>
    <w:rsid w:val="00C958E7"/>
    <w:rsid w:val="00C959C0"/>
    <w:rsid w:val="00C95A5B"/>
    <w:rsid w:val="00C95A6A"/>
    <w:rsid w:val="00C95AA4"/>
    <w:rsid w:val="00C95C37"/>
    <w:rsid w:val="00C95CFF"/>
    <w:rsid w:val="00C95DB5"/>
    <w:rsid w:val="00C95FA5"/>
    <w:rsid w:val="00C960A2"/>
    <w:rsid w:val="00C969AC"/>
    <w:rsid w:val="00C969CF"/>
    <w:rsid w:val="00C97005"/>
    <w:rsid w:val="00C970FB"/>
    <w:rsid w:val="00C973BC"/>
    <w:rsid w:val="00C97512"/>
    <w:rsid w:val="00C978C7"/>
    <w:rsid w:val="00C97C25"/>
    <w:rsid w:val="00C97CEE"/>
    <w:rsid w:val="00C97D06"/>
    <w:rsid w:val="00C97E4A"/>
    <w:rsid w:val="00CA0018"/>
    <w:rsid w:val="00CA00FB"/>
    <w:rsid w:val="00CA0312"/>
    <w:rsid w:val="00CA0337"/>
    <w:rsid w:val="00CA039F"/>
    <w:rsid w:val="00CA0538"/>
    <w:rsid w:val="00CA0667"/>
    <w:rsid w:val="00CA067F"/>
    <w:rsid w:val="00CA06C8"/>
    <w:rsid w:val="00CA06E5"/>
    <w:rsid w:val="00CA0708"/>
    <w:rsid w:val="00CA0828"/>
    <w:rsid w:val="00CA0956"/>
    <w:rsid w:val="00CA0AD7"/>
    <w:rsid w:val="00CA0BD6"/>
    <w:rsid w:val="00CA0E6A"/>
    <w:rsid w:val="00CA0E73"/>
    <w:rsid w:val="00CA0F7F"/>
    <w:rsid w:val="00CA1044"/>
    <w:rsid w:val="00CA11E4"/>
    <w:rsid w:val="00CA1556"/>
    <w:rsid w:val="00CA165E"/>
    <w:rsid w:val="00CA16D4"/>
    <w:rsid w:val="00CA16D9"/>
    <w:rsid w:val="00CA1A1F"/>
    <w:rsid w:val="00CA1AF8"/>
    <w:rsid w:val="00CA1C18"/>
    <w:rsid w:val="00CA1D0F"/>
    <w:rsid w:val="00CA1D80"/>
    <w:rsid w:val="00CA1E14"/>
    <w:rsid w:val="00CA1F1D"/>
    <w:rsid w:val="00CA20CE"/>
    <w:rsid w:val="00CA20E3"/>
    <w:rsid w:val="00CA21AE"/>
    <w:rsid w:val="00CA2451"/>
    <w:rsid w:val="00CA24C4"/>
    <w:rsid w:val="00CA2623"/>
    <w:rsid w:val="00CA2834"/>
    <w:rsid w:val="00CA28E9"/>
    <w:rsid w:val="00CA2980"/>
    <w:rsid w:val="00CA2987"/>
    <w:rsid w:val="00CA2A19"/>
    <w:rsid w:val="00CA2A6C"/>
    <w:rsid w:val="00CA2B5C"/>
    <w:rsid w:val="00CA2E96"/>
    <w:rsid w:val="00CA32E5"/>
    <w:rsid w:val="00CA3340"/>
    <w:rsid w:val="00CA33AD"/>
    <w:rsid w:val="00CA362F"/>
    <w:rsid w:val="00CA3896"/>
    <w:rsid w:val="00CA39D5"/>
    <w:rsid w:val="00CA3A3A"/>
    <w:rsid w:val="00CA3D9F"/>
    <w:rsid w:val="00CA3F42"/>
    <w:rsid w:val="00CA3F57"/>
    <w:rsid w:val="00CA3F96"/>
    <w:rsid w:val="00CA41FC"/>
    <w:rsid w:val="00CA42B8"/>
    <w:rsid w:val="00CA42BA"/>
    <w:rsid w:val="00CA44F7"/>
    <w:rsid w:val="00CA4575"/>
    <w:rsid w:val="00CA4878"/>
    <w:rsid w:val="00CA5658"/>
    <w:rsid w:val="00CA56DF"/>
    <w:rsid w:val="00CA570C"/>
    <w:rsid w:val="00CA5961"/>
    <w:rsid w:val="00CA61D1"/>
    <w:rsid w:val="00CA6226"/>
    <w:rsid w:val="00CA62B8"/>
    <w:rsid w:val="00CA62FD"/>
    <w:rsid w:val="00CA6F29"/>
    <w:rsid w:val="00CA76F3"/>
    <w:rsid w:val="00CA7876"/>
    <w:rsid w:val="00CA796C"/>
    <w:rsid w:val="00CA7CB8"/>
    <w:rsid w:val="00CA7FDD"/>
    <w:rsid w:val="00CB00F8"/>
    <w:rsid w:val="00CB014F"/>
    <w:rsid w:val="00CB02D9"/>
    <w:rsid w:val="00CB02FF"/>
    <w:rsid w:val="00CB0546"/>
    <w:rsid w:val="00CB07D8"/>
    <w:rsid w:val="00CB08E9"/>
    <w:rsid w:val="00CB0BB6"/>
    <w:rsid w:val="00CB0E69"/>
    <w:rsid w:val="00CB0ED9"/>
    <w:rsid w:val="00CB1154"/>
    <w:rsid w:val="00CB13ED"/>
    <w:rsid w:val="00CB174E"/>
    <w:rsid w:val="00CB17A3"/>
    <w:rsid w:val="00CB1981"/>
    <w:rsid w:val="00CB1B2F"/>
    <w:rsid w:val="00CB1F63"/>
    <w:rsid w:val="00CB2297"/>
    <w:rsid w:val="00CB240C"/>
    <w:rsid w:val="00CB25CE"/>
    <w:rsid w:val="00CB2997"/>
    <w:rsid w:val="00CB29C9"/>
    <w:rsid w:val="00CB2B86"/>
    <w:rsid w:val="00CB306D"/>
    <w:rsid w:val="00CB3260"/>
    <w:rsid w:val="00CB32CC"/>
    <w:rsid w:val="00CB3303"/>
    <w:rsid w:val="00CB34DA"/>
    <w:rsid w:val="00CB361D"/>
    <w:rsid w:val="00CB365B"/>
    <w:rsid w:val="00CB378E"/>
    <w:rsid w:val="00CB390D"/>
    <w:rsid w:val="00CB3C5B"/>
    <w:rsid w:val="00CB41BF"/>
    <w:rsid w:val="00CB425D"/>
    <w:rsid w:val="00CB42AC"/>
    <w:rsid w:val="00CB434C"/>
    <w:rsid w:val="00CB45D2"/>
    <w:rsid w:val="00CB4825"/>
    <w:rsid w:val="00CB4981"/>
    <w:rsid w:val="00CB4DDA"/>
    <w:rsid w:val="00CB508C"/>
    <w:rsid w:val="00CB50A0"/>
    <w:rsid w:val="00CB53B0"/>
    <w:rsid w:val="00CB55CD"/>
    <w:rsid w:val="00CB583C"/>
    <w:rsid w:val="00CB5AA8"/>
    <w:rsid w:val="00CB5ACA"/>
    <w:rsid w:val="00CB5ACB"/>
    <w:rsid w:val="00CB5E2F"/>
    <w:rsid w:val="00CB601C"/>
    <w:rsid w:val="00CB6200"/>
    <w:rsid w:val="00CB640A"/>
    <w:rsid w:val="00CB6415"/>
    <w:rsid w:val="00CB6A9B"/>
    <w:rsid w:val="00CB6BD8"/>
    <w:rsid w:val="00CB6F0B"/>
    <w:rsid w:val="00CB764A"/>
    <w:rsid w:val="00CB7658"/>
    <w:rsid w:val="00CB76BE"/>
    <w:rsid w:val="00CB777B"/>
    <w:rsid w:val="00CB77E1"/>
    <w:rsid w:val="00CB79CB"/>
    <w:rsid w:val="00CB7A4C"/>
    <w:rsid w:val="00CB7A7C"/>
    <w:rsid w:val="00CB7BCC"/>
    <w:rsid w:val="00CB7E5C"/>
    <w:rsid w:val="00CC0351"/>
    <w:rsid w:val="00CC048B"/>
    <w:rsid w:val="00CC05D3"/>
    <w:rsid w:val="00CC07DA"/>
    <w:rsid w:val="00CC0980"/>
    <w:rsid w:val="00CC0D25"/>
    <w:rsid w:val="00CC0E2E"/>
    <w:rsid w:val="00CC0EBE"/>
    <w:rsid w:val="00CC0FDE"/>
    <w:rsid w:val="00CC129B"/>
    <w:rsid w:val="00CC165E"/>
    <w:rsid w:val="00CC172F"/>
    <w:rsid w:val="00CC1750"/>
    <w:rsid w:val="00CC177A"/>
    <w:rsid w:val="00CC1816"/>
    <w:rsid w:val="00CC1F08"/>
    <w:rsid w:val="00CC2248"/>
    <w:rsid w:val="00CC236B"/>
    <w:rsid w:val="00CC2561"/>
    <w:rsid w:val="00CC25DA"/>
    <w:rsid w:val="00CC268B"/>
    <w:rsid w:val="00CC281A"/>
    <w:rsid w:val="00CC29DC"/>
    <w:rsid w:val="00CC32F1"/>
    <w:rsid w:val="00CC3494"/>
    <w:rsid w:val="00CC36B2"/>
    <w:rsid w:val="00CC3754"/>
    <w:rsid w:val="00CC3A07"/>
    <w:rsid w:val="00CC3A67"/>
    <w:rsid w:val="00CC3F6E"/>
    <w:rsid w:val="00CC40C7"/>
    <w:rsid w:val="00CC48B1"/>
    <w:rsid w:val="00CC48BA"/>
    <w:rsid w:val="00CC4A7F"/>
    <w:rsid w:val="00CC4C3C"/>
    <w:rsid w:val="00CC4CBD"/>
    <w:rsid w:val="00CC4CC3"/>
    <w:rsid w:val="00CC4D20"/>
    <w:rsid w:val="00CC4D94"/>
    <w:rsid w:val="00CC5476"/>
    <w:rsid w:val="00CC5489"/>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96"/>
    <w:rsid w:val="00CC73BC"/>
    <w:rsid w:val="00CC79A6"/>
    <w:rsid w:val="00CC7AF9"/>
    <w:rsid w:val="00CC7C61"/>
    <w:rsid w:val="00CC7E96"/>
    <w:rsid w:val="00CD002B"/>
    <w:rsid w:val="00CD02CF"/>
    <w:rsid w:val="00CD056A"/>
    <w:rsid w:val="00CD0B08"/>
    <w:rsid w:val="00CD0F15"/>
    <w:rsid w:val="00CD1568"/>
    <w:rsid w:val="00CD1609"/>
    <w:rsid w:val="00CD17F3"/>
    <w:rsid w:val="00CD18C8"/>
    <w:rsid w:val="00CD1970"/>
    <w:rsid w:val="00CD199A"/>
    <w:rsid w:val="00CD1CF5"/>
    <w:rsid w:val="00CD1DC4"/>
    <w:rsid w:val="00CD1F8A"/>
    <w:rsid w:val="00CD1FB6"/>
    <w:rsid w:val="00CD2206"/>
    <w:rsid w:val="00CD2382"/>
    <w:rsid w:val="00CD2631"/>
    <w:rsid w:val="00CD26AB"/>
    <w:rsid w:val="00CD2741"/>
    <w:rsid w:val="00CD2876"/>
    <w:rsid w:val="00CD293C"/>
    <w:rsid w:val="00CD2BD5"/>
    <w:rsid w:val="00CD2C83"/>
    <w:rsid w:val="00CD2D51"/>
    <w:rsid w:val="00CD2F17"/>
    <w:rsid w:val="00CD311F"/>
    <w:rsid w:val="00CD3314"/>
    <w:rsid w:val="00CD35B7"/>
    <w:rsid w:val="00CD371F"/>
    <w:rsid w:val="00CD375B"/>
    <w:rsid w:val="00CD3775"/>
    <w:rsid w:val="00CD3A6A"/>
    <w:rsid w:val="00CD3FAE"/>
    <w:rsid w:val="00CD4021"/>
    <w:rsid w:val="00CD4123"/>
    <w:rsid w:val="00CD4318"/>
    <w:rsid w:val="00CD432E"/>
    <w:rsid w:val="00CD45CD"/>
    <w:rsid w:val="00CD47BE"/>
    <w:rsid w:val="00CD49AB"/>
    <w:rsid w:val="00CD4A08"/>
    <w:rsid w:val="00CD4C5C"/>
    <w:rsid w:val="00CD55EF"/>
    <w:rsid w:val="00CD5700"/>
    <w:rsid w:val="00CD591C"/>
    <w:rsid w:val="00CD59AD"/>
    <w:rsid w:val="00CD59C3"/>
    <w:rsid w:val="00CD5B37"/>
    <w:rsid w:val="00CD5E26"/>
    <w:rsid w:val="00CD60F8"/>
    <w:rsid w:val="00CD62D4"/>
    <w:rsid w:val="00CD64C4"/>
    <w:rsid w:val="00CD6A9B"/>
    <w:rsid w:val="00CD6BC4"/>
    <w:rsid w:val="00CD6DE1"/>
    <w:rsid w:val="00CD707C"/>
    <w:rsid w:val="00CD71B6"/>
    <w:rsid w:val="00CD72BD"/>
    <w:rsid w:val="00CD76BD"/>
    <w:rsid w:val="00CD785C"/>
    <w:rsid w:val="00CD7862"/>
    <w:rsid w:val="00CD7AE9"/>
    <w:rsid w:val="00CD7BA6"/>
    <w:rsid w:val="00CD7C22"/>
    <w:rsid w:val="00CD7CEF"/>
    <w:rsid w:val="00CD7F04"/>
    <w:rsid w:val="00CD7F8E"/>
    <w:rsid w:val="00CE03E6"/>
    <w:rsid w:val="00CE047A"/>
    <w:rsid w:val="00CE0614"/>
    <w:rsid w:val="00CE07F3"/>
    <w:rsid w:val="00CE0910"/>
    <w:rsid w:val="00CE0CD6"/>
    <w:rsid w:val="00CE0D50"/>
    <w:rsid w:val="00CE1509"/>
    <w:rsid w:val="00CE1529"/>
    <w:rsid w:val="00CE15C8"/>
    <w:rsid w:val="00CE15EF"/>
    <w:rsid w:val="00CE16A8"/>
    <w:rsid w:val="00CE17A0"/>
    <w:rsid w:val="00CE19B0"/>
    <w:rsid w:val="00CE1BF7"/>
    <w:rsid w:val="00CE1C4C"/>
    <w:rsid w:val="00CE21EF"/>
    <w:rsid w:val="00CE227D"/>
    <w:rsid w:val="00CE227F"/>
    <w:rsid w:val="00CE229A"/>
    <w:rsid w:val="00CE23D2"/>
    <w:rsid w:val="00CE263E"/>
    <w:rsid w:val="00CE26F4"/>
    <w:rsid w:val="00CE27B7"/>
    <w:rsid w:val="00CE2A88"/>
    <w:rsid w:val="00CE2B0C"/>
    <w:rsid w:val="00CE2DE9"/>
    <w:rsid w:val="00CE2EB9"/>
    <w:rsid w:val="00CE2ED0"/>
    <w:rsid w:val="00CE2ED4"/>
    <w:rsid w:val="00CE3293"/>
    <w:rsid w:val="00CE32EB"/>
    <w:rsid w:val="00CE3439"/>
    <w:rsid w:val="00CE3467"/>
    <w:rsid w:val="00CE35EC"/>
    <w:rsid w:val="00CE3747"/>
    <w:rsid w:val="00CE3821"/>
    <w:rsid w:val="00CE382D"/>
    <w:rsid w:val="00CE3A3D"/>
    <w:rsid w:val="00CE3E89"/>
    <w:rsid w:val="00CE3EB4"/>
    <w:rsid w:val="00CE4063"/>
    <w:rsid w:val="00CE4337"/>
    <w:rsid w:val="00CE453D"/>
    <w:rsid w:val="00CE484E"/>
    <w:rsid w:val="00CE4B5F"/>
    <w:rsid w:val="00CE4BEB"/>
    <w:rsid w:val="00CE4EDB"/>
    <w:rsid w:val="00CE552D"/>
    <w:rsid w:val="00CE5682"/>
    <w:rsid w:val="00CE5962"/>
    <w:rsid w:val="00CE5CE5"/>
    <w:rsid w:val="00CE5D94"/>
    <w:rsid w:val="00CE5FA7"/>
    <w:rsid w:val="00CE5FBF"/>
    <w:rsid w:val="00CE6014"/>
    <w:rsid w:val="00CE6152"/>
    <w:rsid w:val="00CE637D"/>
    <w:rsid w:val="00CE6442"/>
    <w:rsid w:val="00CE696E"/>
    <w:rsid w:val="00CE6997"/>
    <w:rsid w:val="00CE6BAC"/>
    <w:rsid w:val="00CE703A"/>
    <w:rsid w:val="00CE70C6"/>
    <w:rsid w:val="00CE7129"/>
    <w:rsid w:val="00CE755B"/>
    <w:rsid w:val="00CE757A"/>
    <w:rsid w:val="00CE789A"/>
    <w:rsid w:val="00CE79C1"/>
    <w:rsid w:val="00CE7EEA"/>
    <w:rsid w:val="00CF022F"/>
    <w:rsid w:val="00CF044F"/>
    <w:rsid w:val="00CF0470"/>
    <w:rsid w:val="00CF0653"/>
    <w:rsid w:val="00CF066B"/>
    <w:rsid w:val="00CF0897"/>
    <w:rsid w:val="00CF08DE"/>
    <w:rsid w:val="00CF08EB"/>
    <w:rsid w:val="00CF0958"/>
    <w:rsid w:val="00CF09A5"/>
    <w:rsid w:val="00CF0AA7"/>
    <w:rsid w:val="00CF0B0E"/>
    <w:rsid w:val="00CF0CA5"/>
    <w:rsid w:val="00CF0CD2"/>
    <w:rsid w:val="00CF0D08"/>
    <w:rsid w:val="00CF0E53"/>
    <w:rsid w:val="00CF10D0"/>
    <w:rsid w:val="00CF10F5"/>
    <w:rsid w:val="00CF1104"/>
    <w:rsid w:val="00CF186D"/>
    <w:rsid w:val="00CF1B0F"/>
    <w:rsid w:val="00CF1F6D"/>
    <w:rsid w:val="00CF1FC7"/>
    <w:rsid w:val="00CF252F"/>
    <w:rsid w:val="00CF26F6"/>
    <w:rsid w:val="00CF28C9"/>
    <w:rsid w:val="00CF294B"/>
    <w:rsid w:val="00CF29BC"/>
    <w:rsid w:val="00CF2AAF"/>
    <w:rsid w:val="00CF2AB7"/>
    <w:rsid w:val="00CF3054"/>
    <w:rsid w:val="00CF332E"/>
    <w:rsid w:val="00CF3527"/>
    <w:rsid w:val="00CF352C"/>
    <w:rsid w:val="00CF352D"/>
    <w:rsid w:val="00CF3735"/>
    <w:rsid w:val="00CF38F8"/>
    <w:rsid w:val="00CF3ADB"/>
    <w:rsid w:val="00CF3C1A"/>
    <w:rsid w:val="00CF4511"/>
    <w:rsid w:val="00CF45CF"/>
    <w:rsid w:val="00CF4791"/>
    <w:rsid w:val="00CF4BB4"/>
    <w:rsid w:val="00CF4C8C"/>
    <w:rsid w:val="00CF513A"/>
    <w:rsid w:val="00CF569C"/>
    <w:rsid w:val="00CF56C3"/>
    <w:rsid w:val="00CF5763"/>
    <w:rsid w:val="00CF576C"/>
    <w:rsid w:val="00CF5817"/>
    <w:rsid w:val="00CF588F"/>
    <w:rsid w:val="00CF58A4"/>
    <w:rsid w:val="00CF59E8"/>
    <w:rsid w:val="00CF6065"/>
    <w:rsid w:val="00CF60C0"/>
    <w:rsid w:val="00CF61AB"/>
    <w:rsid w:val="00CF6439"/>
    <w:rsid w:val="00CF6607"/>
    <w:rsid w:val="00CF6768"/>
    <w:rsid w:val="00CF684B"/>
    <w:rsid w:val="00CF6974"/>
    <w:rsid w:val="00CF6EB1"/>
    <w:rsid w:val="00CF7040"/>
    <w:rsid w:val="00CF7BA7"/>
    <w:rsid w:val="00CF7E51"/>
    <w:rsid w:val="00D00698"/>
    <w:rsid w:val="00D0097A"/>
    <w:rsid w:val="00D00E8D"/>
    <w:rsid w:val="00D010E8"/>
    <w:rsid w:val="00D012E9"/>
    <w:rsid w:val="00D0149E"/>
    <w:rsid w:val="00D0151A"/>
    <w:rsid w:val="00D01621"/>
    <w:rsid w:val="00D01701"/>
    <w:rsid w:val="00D017C5"/>
    <w:rsid w:val="00D01AE8"/>
    <w:rsid w:val="00D01C26"/>
    <w:rsid w:val="00D01EAD"/>
    <w:rsid w:val="00D021D9"/>
    <w:rsid w:val="00D022BA"/>
    <w:rsid w:val="00D025BE"/>
    <w:rsid w:val="00D02821"/>
    <w:rsid w:val="00D02884"/>
    <w:rsid w:val="00D02D44"/>
    <w:rsid w:val="00D02EFD"/>
    <w:rsid w:val="00D030BD"/>
    <w:rsid w:val="00D0320B"/>
    <w:rsid w:val="00D0334C"/>
    <w:rsid w:val="00D0337A"/>
    <w:rsid w:val="00D033A3"/>
    <w:rsid w:val="00D03896"/>
    <w:rsid w:val="00D038CB"/>
    <w:rsid w:val="00D03D1B"/>
    <w:rsid w:val="00D03DA0"/>
    <w:rsid w:val="00D03E65"/>
    <w:rsid w:val="00D03EF2"/>
    <w:rsid w:val="00D04191"/>
    <w:rsid w:val="00D04239"/>
    <w:rsid w:val="00D0426D"/>
    <w:rsid w:val="00D0427A"/>
    <w:rsid w:val="00D0428A"/>
    <w:rsid w:val="00D042BB"/>
    <w:rsid w:val="00D044AD"/>
    <w:rsid w:val="00D04A41"/>
    <w:rsid w:val="00D04AA5"/>
    <w:rsid w:val="00D04B6A"/>
    <w:rsid w:val="00D05112"/>
    <w:rsid w:val="00D05374"/>
    <w:rsid w:val="00D053F6"/>
    <w:rsid w:val="00D055C1"/>
    <w:rsid w:val="00D058F8"/>
    <w:rsid w:val="00D0591D"/>
    <w:rsid w:val="00D0597C"/>
    <w:rsid w:val="00D05A0B"/>
    <w:rsid w:val="00D05A38"/>
    <w:rsid w:val="00D05AF1"/>
    <w:rsid w:val="00D05BF9"/>
    <w:rsid w:val="00D05E0F"/>
    <w:rsid w:val="00D06151"/>
    <w:rsid w:val="00D064F3"/>
    <w:rsid w:val="00D0681C"/>
    <w:rsid w:val="00D06A64"/>
    <w:rsid w:val="00D06BF8"/>
    <w:rsid w:val="00D06E3E"/>
    <w:rsid w:val="00D0706B"/>
    <w:rsid w:val="00D07160"/>
    <w:rsid w:val="00D07397"/>
    <w:rsid w:val="00D073A1"/>
    <w:rsid w:val="00D07573"/>
    <w:rsid w:val="00D0765E"/>
    <w:rsid w:val="00D07A63"/>
    <w:rsid w:val="00D07B32"/>
    <w:rsid w:val="00D07ECB"/>
    <w:rsid w:val="00D100BD"/>
    <w:rsid w:val="00D103A3"/>
    <w:rsid w:val="00D103AE"/>
    <w:rsid w:val="00D10475"/>
    <w:rsid w:val="00D1069F"/>
    <w:rsid w:val="00D1071C"/>
    <w:rsid w:val="00D1074A"/>
    <w:rsid w:val="00D1084C"/>
    <w:rsid w:val="00D108A0"/>
    <w:rsid w:val="00D10D4E"/>
    <w:rsid w:val="00D10EDD"/>
    <w:rsid w:val="00D10FDB"/>
    <w:rsid w:val="00D113B9"/>
    <w:rsid w:val="00D116DA"/>
    <w:rsid w:val="00D11718"/>
    <w:rsid w:val="00D117FF"/>
    <w:rsid w:val="00D119D2"/>
    <w:rsid w:val="00D11ADF"/>
    <w:rsid w:val="00D11B42"/>
    <w:rsid w:val="00D11B9C"/>
    <w:rsid w:val="00D11C62"/>
    <w:rsid w:val="00D12249"/>
    <w:rsid w:val="00D1245D"/>
    <w:rsid w:val="00D12485"/>
    <w:rsid w:val="00D128DD"/>
    <w:rsid w:val="00D12968"/>
    <w:rsid w:val="00D12FA4"/>
    <w:rsid w:val="00D13026"/>
    <w:rsid w:val="00D1345C"/>
    <w:rsid w:val="00D13969"/>
    <w:rsid w:val="00D13F71"/>
    <w:rsid w:val="00D140CB"/>
    <w:rsid w:val="00D14285"/>
    <w:rsid w:val="00D142CF"/>
    <w:rsid w:val="00D147EC"/>
    <w:rsid w:val="00D14862"/>
    <w:rsid w:val="00D14C13"/>
    <w:rsid w:val="00D14F2E"/>
    <w:rsid w:val="00D14FB1"/>
    <w:rsid w:val="00D156DF"/>
    <w:rsid w:val="00D15D9E"/>
    <w:rsid w:val="00D15E83"/>
    <w:rsid w:val="00D16235"/>
    <w:rsid w:val="00D164D9"/>
    <w:rsid w:val="00D16625"/>
    <w:rsid w:val="00D168AD"/>
    <w:rsid w:val="00D16979"/>
    <w:rsid w:val="00D16A21"/>
    <w:rsid w:val="00D16D2C"/>
    <w:rsid w:val="00D174C0"/>
    <w:rsid w:val="00D177A0"/>
    <w:rsid w:val="00D17A96"/>
    <w:rsid w:val="00D17C00"/>
    <w:rsid w:val="00D17CD2"/>
    <w:rsid w:val="00D17E24"/>
    <w:rsid w:val="00D20327"/>
    <w:rsid w:val="00D20417"/>
    <w:rsid w:val="00D20547"/>
    <w:rsid w:val="00D209EE"/>
    <w:rsid w:val="00D21159"/>
    <w:rsid w:val="00D21520"/>
    <w:rsid w:val="00D21612"/>
    <w:rsid w:val="00D2192F"/>
    <w:rsid w:val="00D21A8B"/>
    <w:rsid w:val="00D21B99"/>
    <w:rsid w:val="00D21E23"/>
    <w:rsid w:val="00D21E6B"/>
    <w:rsid w:val="00D21F36"/>
    <w:rsid w:val="00D21FCF"/>
    <w:rsid w:val="00D223ED"/>
    <w:rsid w:val="00D225CF"/>
    <w:rsid w:val="00D2296F"/>
    <w:rsid w:val="00D22AAC"/>
    <w:rsid w:val="00D22B1D"/>
    <w:rsid w:val="00D22D8F"/>
    <w:rsid w:val="00D23306"/>
    <w:rsid w:val="00D233B3"/>
    <w:rsid w:val="00D236E1"/>
    <w:rsid w:val="00D23AE0"/>
    <w:rsid w:val="00D23BFD"/>
    <w:rsid w:val="00D23C13"/>
    <w:rsid w:val="00D24233"/>
    <w:rsid w:val="00D2429C"/>
    <w:rsid w:val="00D24343"/>
    <w:rsid w:val="00D244D6"/>
    <w:rsid w:val="00D24574"/>
    <w:rsid w:val="00D2458C"/>
    <w:rsid w:val="00D246E7"/>
    <w:rsid w:val="00D24833"/>
    <w:rsid w:val="00D248EC"/>
    <w:rsid w:val="00D24B38"/>
    <w:rsid w:val="00D24BE3"/>
    <w:rsid w:val="00D24D86"/>
    <w:rsid w:val="00D24EFE"/>
    <w:rsid w:val="00D25121"/>
    <w:rsid w:val="00D2514E"/>
    <w:rsid w:val="00D251B3"/>
    <w:rsid w:val="00D25380"/>
    <w:rsid w:val="00D25465"/>
    <w:rsid w:val="00D25815"/>
    <w:rsid w:val="00D25B4B"/>
    <w:rsid w:val="00D25CFC"/>
    <w:rsid w:val="00D25E82"/>
    <w:rsid w:val="00D25EF2"/>
    <w:rsid w:val="00D26065"/>
    <w:rsid w:val="00D2631D"/>
    <w:rsid w:val="00D263AF"/>
    <w:rsid w:val="00D2652F"/>
    <w:rsid w:val="00D26572"/>
    <w:rsid w:val="00D265E8"/>
    <w:rsid w:val="00D26856"/>
    <w:rsid w:val="00D26862"/>
    <w:rsid w:val="00D268CB"/>
    <w:rsid w:val="00D26A39"/>
    <w:rsid w:val="00D26D99"/>
    <w:rsid w:val="00D270DC"/>
    <w:rsid w:val="00D2710F"/>
    <w:rsid w:val="00D27A40"/>
    <w:rsid w:val="00D27A7A"/>
    <w:rsid w:val="00D27B38"/>
    <w:rsid w:val="00D27D0F"/>
    <w:rsid w:val="00D30254"/>
    <w:rsid w:val="00D305C4"/>
    <w:rsid w:val="00D306DC"/>
    <w:rsid w:val="00D3071E"/>
    <w:rsid w:val="00D307CF"/>
    <w:rsid w:val="00D30E4C"/>
    <w:rsid w:val="00D30E85"/>
    <w:rsid w:val="00D30EDA"/>
    <w:rsid w:val="00D311B2"/>
    <w:rsid w:val="00D314E8"/>
    <w:rsid w:val="00D314ED"/>
    <w:rsid w:val="00D31537"/>
    <w:rsid w:val="00D3164E"/>
    <w:rsid w:val="00D31735"/>
    <w:rsid w:val="00D3180E"/>
    <w:rsid w:val="00D31A26"/>
    <w:rsid w:val="00D31C72"/>
    <w:rsid w:val="00D31EAF"/>
    <w:rsid w:val="00D31F06"/>
    <w:rsid w:val="00D32172"/>
    <w:rsid w:val="00D321B3"/>
    <w:rsid w:val="00D3228E"/>
    <w:rsid w:val="00D3254F"/>
    <w:rsid w:val="00D32586"/>
    <w:rsid w:val="00D3288C"/>
    <w:rsid w:val="00D32CC2"/>
    <w:rsid w:val="00D32D88"/>
    <w:rsid w:val="00D32F47"/>
    <w:rsid w:val="00D32F96"/>
    <w:rsid w:val="00D3300A"/>
    <w:rsid w:val="00D33313"/>
    <w:rsid w:val="00D33396"/>
    <w:rsid w:val="00D33625"/>
    <w:rsid w:val="00D33822"/>
    <w:rsid w:val="00D33C17"/>
    <w:rsid w:val="00D33CDA"/>
    <w:rsid w:val="00D33E67"/>
    <w:rsid w:val="00D33F09"/>
    <w:rsid w:val="00D33F6E"/>
    <w:rsid w:val="00D34002"/>
    <w:rsid w:val="00D341E7"/>
    <w:rsid w:val="00D34225"/>
    <w:rsid w:val="00D3441E"/>
    <w:rsid w:val="00D344D6"/>
    <w:rsid w:val="00D34873"/>
    <w:rsid w:val="00D34DA2"/>
    <w:rsid w:val="00D34DE5"/>
    <w:rsid w:val="00D34EFB"/>
    <w:rsid w:val="00D34F14"/>
    <w:rsid w:val="00D35085"/>
    <w:rsid w:val="00D35173"/>
    <w:rsid w:val="00D3554A"/>
    <w:rsid w:val="00D358EC"/>
    <w:rsid w:val="00D35B1F"/>
    <w:rsid w:val="00D36094"/>
    <w:rsid w:val="00D36113"/>
    <w:rsid w:val="00D3658F"/>
    <w:rsid w:val="00D36DB4"/>
    <w:rsid w:val="00D36ED6"/>
    <w:rsid w:val="00D37023"/>
    <w:rsid w:val="00D37180"/>
    <w:rsid w:val="00D371DA"/>
    <w:rsid w:val="00D37791"/>
    <w:rsid w:val="00D37D79"/>
    <w:rsid w:val="00D40068"/>
    <w:rsid w:val="00D400D1"/>
    <w:rsid w:val="00D40419"/>
    <w:rsid w:val="00D404A0"/>
    <w:rsid w:val="00D407E9"/>
    <w:rsid w:val="00D40974"/>
    <w:rsid w:val="00D40B82"/>
    <w:rsid w:val="00D40D99"/>
    <w:rsid w:val="00D4104B"/>
    <w:rsid w:val="00D4121F"/>
    <w:rsid w:val="00D4134D"/>
    <w:rsid w:val="00D41420"/>
    <w:rsid w:val="00D415E4"/>
    <w:rsid w:val="00D41715"/>
    <w:rsid w:val="00D41A5C"/>
    <w:rsid w:val="00D41A9D"/>
    <w:rsid w:val="00D41D24"/>
    <w:rsid w:val="00D41DC6"/>
    <w:rsid w:val="00D42220"/>
    <w:rsid w:val="00D42864"/>
    <w:rsid w:val="00D42BC4"/>
    <w:rsid w:val="00D42CA5"/>
    <w:rsid w:val="00D42D6F"/>
    <w:rsid w:val="00D430B2"/>
    <w:rsid w:val="00D431AB"/>
    <w:rsid w:val="00D433CD"/>
    <w:rsid w:val="00D43463"/>
    <w:rsid w:val="00D4357E"/>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BE4"/>
    <w:rsid w:val="00D44D87"/>
    <w:rsid w:val="00D450EA"/>
    <w:rsid w:val="00D4515E"/>
    <w:rsid w:val="00D452DF"/>
    <w:rsid w:val="00D4541E"/>
    <w:rsid w:val="00D454AA"/>
    <w:rsid w:val="00D455D5"/>
    <w:rsid w:val="00D4562F"/>
    <w:rsid w:val="00D459F5"/>
    <w:rsid w:val="00D45B81"/>
    <w:rsid w:val="00D45D6C"/>
    <w:rsid w:val="00D45F45"/>
    <w:rsid w:val="00D46105"/>
    <w:rsid w:val="00D4634C"/>
    <w:rsid w:val="00D469AE"/>
    <w:rsid w:val="00D46B8B"/>
    <w:rsid w:val="00D46BB4"/>
    <w:rsid w:val="00D46E7A"/>
    <w:rsid w:val="00D46FCF"/>
    <w:rsid w:val="00D4731D"/>
    <w:rsid w:val="00D4740A"/>
    <w:rsid w:val="00D4759D"/>
    <w:rsid w:val="00D47693"/>
    <w:rsid w:val="00D477E3"/>
    <w:rsid w:val="00D479D0"/>
    <w:rsid w:val="00D47A68"/>
    <w:rsid w:val="00D47AD7"/>
    <w:rsid w:val="00D47D89"/>
    <w:rsid w:val="00D47DE3"/>
    <w:rsid w:val="00D47DF3"/>
    <w:rsid w:val="00D47E84"/>
    <w:rsid w:val="00D502B1"/>
    <w:rsid w:val="00D504F6"/>
    <w:rsid w:val="00D5059A"/>
    <w:rsid w:val="00D50652"/>
    <w:rsid w:val="00D507DF"/>
    <w:rsid w:val="00D507FE"/>
    <w:rsid w:val="00D50987"/>
    <w:rsid w:val="00D50A5B"/>
    <w:rsid w:val="00D50B6A"/>
    <w:rsid w:val="00D50D0C"/>
    <w:rsid w:val="00D50D25"/>
    <w:rsid w:val="00D50EF1"/>
    <w:rsid w:val="00D50F61"/>
    <w:rsid w:val="00D51650"/>
    <w:rsid w:val="00D5197A"/>
    <w:rsid w:val="00D519E9"/>
    <w:rsid w:val="00D51A67"/>
    <w:rsid w:val="00D51B71"/>
    <w:rsid w:val="00D51FB2"/>
    <w:rsid w:val="00D52098"/>
    <w:rsid w:val="00D520CE"/>
    <w:rsid w:val="00D521F4"/>
    <w:rsid w:val="00D5240C"/>
    <w:rsid w:val="00D52427"/>
    <w:rsid w:val="00D52515"/>
    <w:rsid w:val="00D52713"/>
    <w:rsid w:val="00D52755"/>
    <w:rsid w:val="00D5276C"/>
    <w:rsid w:val="00D52886"/>
    <w:rsid w:val="00D52A02"/>
    <w:rsid w:val="00D52DCA"/>
    <w:rsid w:val="00D52DE6"/>
    <w:rsid w:val="00D53170"/>
    <w:rsid w:val="00D531B2"/>
    <w:rsid w:val="00D53336"/>
    <w:rsid w:val="00D535D8"/>
    <w:rsid w:val="00D5378A"/>
    <w:rsid w:val="00D53806"/>
    <w:rsid w:val="00D53846"/>
    <w:rsid w:val="00D53AD8"/>
    <w:rsid w:val="00D53B0C"/>
    <w:rsid w:val="00D53CB0"/>
    <w:rsid w:val="00D53EFA"/>
    <w:rsid w:val="00D540C1"/>
    <w:rsid w:val="00D54441"/>
    <w:rsid w:val="00D5456A"/>
    <w:rsid w:val="00D54598"/>
    <w:rsid w:val="00D5462F"/>
    <w:rsid w:val="00D54B18"/>
    <w:rsid w:val="00D54C7F"/>
    <w:rsid w:val="00D54D8E"/>
    <w:rsid w:val="00D54EA4"/>
    <w:rsid w:val="00D54F53"/>
    <w:rsid w:val="00D55336"/>
    <w:rsid w:val="00D554E0"/>
    <w:rsid w:val="00D55A1F"/>
    <w:rsid w:val="00D55D49"/>
    <w:rsid w:val="00D55D82"/>
    <w:rsid w:val="00D55D8C"/>
    <w:rsid w:val="00D56060"/>
    <w:rsid w:val="00D560C7"/>
    <w:rsid w:val="00D5633B"/>
    <w:rsid w:val="00D564AF"/>
    <w:rsid w:val="00D5665C"/>
    <w:rsid w:val="00D56701"/>
    <w:rsid w:val="00D56713"/>
    <w:rsid w:val="00D56957"/>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73"/>
    <w:rsid w:val="00D619C9"/>
    <w:rsid w:val="00D61D4E"/>
    <w:rsid w:val="00D61E49"/>
    <w:rsid w:val="00D62195"/>
    <w:rsid w:val="00D62297"/>
    <w:rsid w:val="00D623E5"/>
    <w:rsid w:val="00D6278E"/>
    <w:rsid w:val="00D62899"/>
    <w:rsid w:val="00D62B24"/>
    <w:rsid w:val="00D62B5C"/>
    <w:rsid w:val="00D62B76"/>
    <w:rsid w:val="00D62C3A"/>
    <w:rsid w:val="00D62D5E"/>
    <w:rsid w:val="00D62E58"/>
    <w:rsid w:val="00D63425"/>
    <w:rsid w:val="00D63AA3"/>
    <w:rsid w:val="00D63AC5"/>
    <w:rsid w:val="00D63C5C"/>
    <w:rsid w:val="00D640DB"/>
    <w:rsid w:val="00D64184"/>
    <w:rsid w:val="00D64190"/>
    <w:rsid w:val="00D643A0"/>
    <w:rsid w:val="00D64699"/>
    <w:rsid w:val="00D647DB"/>
    <w:rsid w:val="00D64AD9"/>
    <w:rsid w:val="00D6501B"/>
    <w:rsid w:val="00D6509F"/>
    <w:rsid w:val="00D65151"/>
    <w:rsid w:val="00D653F5"/>
    <w:rsid w:val="00D65595"/>
    <w:rsid w:val="00D65654"/>
    <w:rsid w:val="00D656F0"/>
    <w:rsid w:val="00D6574E"/>
    <w:rsid w:val="00D65DBC"/>
    <w:rsid w:val="00D66284"/>
    <w:rsid w:val="00D664B6"/>
    <w:rsid w:val="00D6686B"/>
    <w:rsid w:val="00D66C18"/>
    <w:rsid w:val="00D66DE7"/>
    <w:rsid w:val="00D66ED0"/>
    <w:rsid w:val="00D66F7F"/>
    <w:rsid w:val="00D6753A"/>
    <w:rsid w:val="00D67637"/>
    <w:rsid w:val="00D679F7"/>
    <w:rsid w:val="00D67C2A"/>
    <w:rsid w:val="00D67E7B"/>
    <w:rsid w:val="00D67EC0"/>
    <w:rsid w:val="00D701E5"/>
    <w:rsid w:val="00D7021A"/>
    <w:rsid w:val="00D7027F"/>
    <w:rsid w:val="00D7028B"/>
    <w:rsid w:val="00D7029D"/>
    <w:rsid w:val="00D7042C"/>
    <w:rsid w:val="00D7048E"/>
    <w:rsid w:val="00D70953"/>
    <w:rsid w:val="00D70A32"/>
    <w:rsid w:val="00D70A7A"/>
    <w:rsid w:val="00D7106A"/>
    <w:rsid w:val="00D714BA"/>
    <w:rsid w:val="00D717F5"/>
    <w:rsid w:val="00D71A28"/>
    <w:rsid w:val="00D71D2B"/>
    <w:rsid w:val="00D71D4B"/>
    <w:rsid w:val="00D7203D"/>
    <w:rsid w:val="00D723B6"/>
    <w:rsid w:val="00D7256E"/>
    <w:rsid w:val="00D725A3"/>
    <w:rsid w:val="00D728F2"/>
    <w:rsid w:val="00D72B10"/>
    <w:rsid w:val="00D73519"/>
    <w:rsid w:val="00D73680"/>
    <w:rsid w:val="00D73681"/>
    <w:rsid w:val="00D736E3"/>
    <w:rsid w:val="00D73903"/>
    <w:rsid w:val="00D73E1D"/>
    <w:rsid w:val="00D73FB5"/>
    <w:rsid w:val="00D743C8"/>
    <w:rsid w:val="00D74448"/>
    <w:rsid w:val="00D7444F"/>
    <w:rsid w:val="00D75003"/>
    <w:rsid w:val="00D751B9"/>
    <w:rsid w:val="00D759E7"/>
    <w:rsid w:val="00D75CA1"/>
    <w:rsid w:val="00D75E68"/>
    <w:rsid w:val="00D75FB5"/>
    <w:rsid w:val="00D764C8"/>
    <w:rsid w:val="00D7665A"/>
    <w:rsid w:val="00D76670"/>
    <w:rsid w:val="00D766C9"/>
    <w:rsid w:val="00D769D2"/>
    <w:rsid w:val="00D76C48"/>
    <w:rsid w:val="00D76E63"/>
    <w:rsid w:val="00D76ECC"/>
    <w:rsid w:val="00D7704C"/>
    <w:rsid w:val="00D770C9"/>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86A"/>
    <w:rsid w:val="00D80ADF"/>
    <w:rsid w:val="00D80C41"/>
    <w:rsid w:val="00D80D26"/>
    <w:rsid w:val="00D80F33"/>
    <w:rsid w:val="00D80F80"/>
    <w:rsid w:val="00D81284"/>
    <w:rsid w:val="00D8145C"/>
    <w:rsid w:val="00D815C1"/>
    <w:rsid w:val="00D816B4"/>
    <w:rsid w:val="00D817E4"/>
    <w:rsid w:val="00D8189A"/>
    <w:rsid w:val="00D81A2F"/>
    <w:rsid w:val="00D81A8F"/>
    <w:rsid w:val="00D81B77"/>
    <w:rsid w:val="00D81BCD"/>
    <w:rsid w:val="00D81D60"/>
    <w:rsid w:val="00D81E58"/>
    <w:rsid w:val="00D821C8"/>
    <w:rsid w:val="00D8242A"/>
    <w:rsid w:val="00D82772"/>
    <w:rsid w:val="00D82813"/>
    <w:rsid w:val="00D82BA9"/>
    <w:rsid w:val="00D82D6C"/>
    <w:rsid w:val="00D82DA0"/>
    <w:rsid w:val="00D82E76"/>
    <w:rsid w:val="00D83327"/>
    <w:rsid w:val="00D83337"/>
    <w:rsid w:val="00D8371D"/>
    <w:rsid w:val="00D83772"/>
    <w:rsid w:val="00D83881"/>
    <w:rsid w:val="00D83A03"/>
    <w:rsid w:val="00D83E03"/>
    <w:rsid w:val="00D83E98"/>
    <w:rsid w:val="00D83F39"/>
    <w:rsid w:val="00D840B5"/>
    <w:rsid w:val="00D841E1"/>
    <w:rsid w:val="00D8423D"/>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0EE"/>
    <w:rsid w:val="00D864C1"/>
    <w:rsid w:val="00D86861"/>
    <w:rsid w:val="00D86994"/>
    <w:rsid w:val="00D86AC1"/>
    <w:rsid w:val="00D86AFD"/>
    <w:rsid w:val="00D86B36"/>
    <w:rsid w:val="00D86E45"/>
    <w:rsid w:val="00D86F62"/>
    <w:rsid w:val="00D875B2"/>
    <w:rsid w:val="00D87687"/>
    <w:rsid w:val="00D879B4"/>
    <w:rsid w:val="00D87CA7"/>
    <w:rsid w:val="00D87EA7"/>
    <w:rsid w:val="00D903C8"/>
    <w:rsid w:val="00D90605"/>
    <w:rsid w:val="00D90745"/>
    <w:rsid w:val="00D90876"/>
    <w:rsid w:val="00D90A93"/>
    <w:rsid w:val="00D90B5A"/>
    <w:rsid w:val="00D9107A"/>
    <w:rsid w:val="00D912D9"/>
    <w:rsid w:val="00D913CB"/>
    <w:rsid w:val="00D914E6"/>
    <w:rsid w:val="00D91569"/>
    <w:rsid w:val="00D91733"/>
    <w:rsid w:val="00D9175C"/>
    <w:rsid w:val="00D9193A"/>
    <w:rsid w:val="00D91BA6"/>
    <w:rsid w:val="00D91C8F"/>
    <w:rsid w:val="00D91FF2"/>
    <w:rsid w:val="00D92340"/>
    <w:rsid w:val="00D923F8"/>
    <w:rsid w:val="00D92595"/>
    <w:rsid w:val="00D926ED"/>
    <w:rsid w:val="00D92866"/>
    <w:rsid w:val="00D929BA"/>
    <w:rsid w:val="00D929D7"/>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1B7"/>
    <w:rsid w:val="00D9591D"/>
    <w:rsid w:val="00D959E8"/>
    <w:rsid w:val="00D95AF9"/>
    <w:rsid w:val="00D96343"/>
    <w:rsid w:val="00D96387"/>
    <w:rsid w:val="00D963D7"/>
    <w:rsid w:val="00D965BF"/>
    <w:rsid w:val="00D96608"/>
    <w:rsid w:val="00D968AE"/>
    <w:rsid w:val="00D96ADE"/>
    <w:rsid w:val="00D96CC1"/>
    <w:rsid w:val="00D97282"/>
    <w:rsid w:val="00D9732C"/>
    <w:rsid w:val="00D9790F"/>
    <w:rsid w:val="00D979CD"/>
    <w:rsid w:val="00D97C3A"/>
    <w:rsid w:val="00D97D12"/>
    <w:rsid w:val="00D97D70"/>
    <w:rsid w:val="00DA02D6"/>
    <w:rsid w:val="00DA034F"/>
    <w:rsid w:val="00DA043A"/>
    <w:rsid w:val="00DA0601"/>
    <w:rsid w:val="00DA065B"/>
    <w:rsid w:val="00DA06B5"/>
    <w:rsid w:val="00DA0800"/>
    <w:rsid w:val="00DA085D"/>
    <w:rsid w:val="00DA0EEF"/>
    <w:rsid w:val="00DA12EC"/>
    <w:rsid w:val="00DA13B8"/>
    <w:rsid w:val="00DA1822"/>
    <w:rsid w:val="00DA1857"/>
    <w:rsid w:val="00DA19E4"/>
    <w:rsid w:val="00DA1AAB"/>
    <w:rsid w:val="00DA1D52"/>
    <w:rsid w:val="00DA1D72"/>
    <w:rsid w:val="00DA1FB1"/>
    <w:rsid w:val="00DA249B"/>
    <w:rsid w:val="00DA2508"/>
    <w:rsid w:val="00DA2669"/>
    <w:rsid w:val="00DA26E5"/>
    <w:rsid w:val="00DA2FDA"/>
    <w:rsid w:val="00DA3136"/>
    <w:rsid w:val="00DA31B6"/>
    <w:rsid w:val="00DA31C3"/>
    <w:rsid w:val="00DA34A2"/>
    <w:rsid w:val="00DA34A8"/>
    <w:rsid w:val="00DA35B4"/>
    <w:rsid w:val="00DA36C7"/>
    <w:rsid w:val="00DA3823"/>
    <w:rsid w:val="00DA3D63"/>
    <w:rsid w:val="00DA3E24"/>
    <w:rsid w:val="00DA3F7A"/>
    <w:rsid w:val="00DA42BB"/>
    <w:rsid w:val="00DA4448"/>
    <w:rsid w:val="00DA4B70"/>
    <w:rsid w:val="00DA4F0E"/>
    <w:rsid w:val="00DA4F33"/>
    <w:rsid w:val="00DA51D9"/>
    <w:rsid w:val="00DA53A0"/>
    <w:rsid w:val="00DA53D3"/>
    <w:rsid w:val="00DA639F"/>
    <w:rsid w:val="00DA6524"/>
    <w:rsid w:val="00DA6705"/>
    <w:rsid w:val="00DA67C3"/>
    <w:rsid w:val="00DA6844"/>
    <w:rsid w:val="00DA6846"/>
    <w:rsid w:val="00DA6C1C"/>
    <w:rsid w:val="00DA6EF4"/>
    <w:rsid w:val="00DA6FF6"/>
    <w:rsid w:val="00DA70C1"/>
    <w:rsid w:val="00DA73A1"/>
    <w:rsid w:val="00DA773B"/>
    <w:rsid w:val="00DA773C"/>
    <w:rsid w:val="00DA7AC4"/>
    <w:rsid w:val="00DA7C26"/>
    <w:rsid w:val="00DA7F7D"/>
    <w:rsid w:val="00DA7FA5"/>
    <w:rsid w:val="00DB01A2"/>
    <w:rsid w:val="00DB0296"/>
    <w:rsid w:val="00DB0350"/>
    <w:rsid w:val="00DB04B1"/>
    <w:rsid w:val="00DB07A3"/>
    <w:rsid w:val="00DB0CAE"/>
    <w:rsid w:val="00DB0E2D"/>
    <w:rsid w:val="00DB1349"/>
    <w:rsid w:val="00DB169A"/>
    <w:rsid w:val="00DB1836"/>
    <w:rsid w:val="00DB18C6"/>
    <w:rsid w:val="00DB19AB"/>
    <w:rsid w:val="00DB1C77"/>
    <w:rsid w:val="00DB1D43"/>
    <w:rsid w:val="00DB2539"/>
    <w:rsid w:val="00DB263E"/>
    <w:rsid w:val="00DB294F"/>
    <w:rsid w:val="00DB29DB"/>
    <w:rsid w:val="00DB2B21"/>
    <w:rsid w:val="00DB2CE9"/>
    <w:rsid w:val="00DB2DC6"/>
    <w:rsid w:val="00DB2F8F"/>
    <w:rsid w:val="00DB31A1"/>
    <w:rsid w:val="00DB333F"/>
    <w:rsid w:val="00DB342D"/>
    <w:rsid w:val="00DB4259"/>
    <w:rsid w:val="00DB438F"/>
    <w:rsid w:val="00DB443A"/>
    <w:rsid w:val="00DB481D"/>
    <w:rsid w:val="00DB4BBE"/>
    <w:rsid w:val="00DB4FF4"/>
    <w:rsid w:val="00DB5243"/>
    <w:rsid w:val="00DB52E4"/>
    <w:rsid w:val="00DB531E"/>
    <w:rsid w:val="00DB54F8"/>
    <w:rsid w:val="00DB5660"/>
    <w:rsid w:val="00DB5670"/>
    <w:rsid w:val="00DB5B9B"/>
    <w:rsid w:val="00DB5CE0"/>
    <w:rsid w:val="00DB5F55"/>
    <w:rsid w:val="00DB6169"/>
    <w:rsid w:val="00DB646E"/>
    <w:rsid w:val="00DB677E"/>
    <w:rsid w:val="00DB69E6"/>
    <w:rsid w:val="00DB6CAD"/>
    <w:rsid w:val="00DB6CF9"/>
    <w:rsid w:val="00DB6E11"/>
    <w:rsid w:val="00DB6F1F"/>
    <w:rsid w:val="00DB6F3D"/>
    <w:rsid w:val="00DB7063"/>
    <w:rsid w:val="00DB7488"/>
    <w:rsid w:val="00DB76F7"/>
    <w:rsid w:val="00DB79BB"/>
    <w:rsid w:val="00DB7AEB"/>
    <w:rsid w:val="00DB7B22"/>
    <w:rsid w:val="00DB7BED"/>
    <w:rsid w:val="00DB7E14"/>
    <w:rsid w:val="00DC0112"/>
    <w:rsid w:val="00DC03E5"/>
    <w:rsid w:val="00DC0475"/>
    <w:rsid w:val="00DC0645"/>
    <w:rsid w:val="00DC07CF"/>
    <w:rsid w:val="00DC0AD7"/>
    <w:rsid w:val="00DC0B90"/>
    <w:rsid w:val="00DC0B93"/>
    <w:rsid w:val="00DC0DA2"/>
    <w:rsid w:val="00DC111A"/>
    <w:rsid w:val="00DC1231"/>
    <w:rsid w:val="00DC140A"/>
    <w:rsid w:val="00DC145A"/>
    <w:rsid w:val="00DC14ED"/>
    <w:rsid w:val="00DC1637"/>
    <w:rsid w:val="00DC1962"/>
    <w:rsid w:val="00DC1CD2"/>
    <w:rsid w:val="00DC1CFA"/>
    <w:rsid w:val="00DC1F8E"/>
    <w:rsid w:val="00DC217E"/>
    <w:rsid w:val="00DC2225"/>
    <w:rsid w:val="00DC26A3"/>
    <w:rsid w:val="00DC26AD"/>
    <w:rsid w:val="00DC2B5C"/>
    <w:rsid w:val="00DC2ECE"/>
    <w:rsid w:val="00DC326B"/>
    <w:rsid w:val="00DC369D"/>
    <w:rsid w:val="00DC38E8"/>
    <w:rsid w:val="00DC3927"/>
    <w:rsid w:val="00DC3CCC"/>
    <w:rsid w:val="00DC3DDC"/>
    <w:rsid w:val="00DC401F"/>
    <w:rsid w:val="00DC4133"/>
    <w:rsid w:val="00DC4165"/>
    <w:rsid w:val="00DC4439"/>
    <w:rsid w:val="00DC446B"/>
    <w:rsid w:val="00DC4610"/>
    <w:rsid w:val="00DC4710"/>
    <w:rsid w:val="00DC4835"/>
    <w:rsid w:val="00DC4996"/>
    <w:rsid w:val="00DC4DBC"/>
    <w:rsid w:val="00DC4E15"/>
    <w:rsid w:val="00DC4F91"/>
    <w:rsid w:val="00DC5194"/>
    <w:rsid w:val="00DC54FB"/>
    <w:rsid w:val="00DC561A"/>
    <w:rsid w:val="00DC5E77"/>
    <w:rsid w:val="00DC609C"/>
    <w:rsid w:val="00DC6782"/>
    <w:rsid w:val="00DC6847"/>
    <w:rsid w:val="00DC6D69"/>
    <w:rsid w:val="00DC6EAA"/>
    <w:rsid w:val="00DC6F1E"/>
    <w:rsid w:val="00DC7133"/>
    <w:rsid w:val="00DC749C"/>
    <w:rsid w:val="00DC7C79"/>
    <w:rsid w:val="00DC7F3B"/>
    <w:rsid w:val="00DD001A"/>
    <w:rsid w:val="00DD0075"/>
    <w:rsid w:val="00DD0195"/>
    <w:rsid w:val="00DD0273"/>
    <w:rsid w:val="00DD0781"/>
    <w:rsid w:val="00DD0E2E"/>
    <w:rsid w:val="00DD0EAA"/>
    <w:rsid w:val="00DD0F48"/>
    <w:rsid w:val="00DD11F3"/>
    <w:rsid w:val="00DD128B"/>
    <w:rsid w:val="00DD1348"/>
    <w:rsid w:val="00DD1397"/>
    <w:rsid w:val="00DD1781"/>
    <w:rsid w:val="00DD1DD2"/>
    <w:rsid w:val="00DD1F10"/>
    <w:rsid w:val="00DD261D"/>
    <w:rsid w:val="00DD2895"/>
    <w:rsid w:val="00DD2966"/>
    <w:rsid w:val="00DD2E84"/>
    <w:rsid w:val="00DD31E2"/>
    <w:rsid w:val="00DD35F0"/>
    <w:rsid w:val="00DD3782"/>
    <w:rsid w:val="00DD383E"/>
    <w:rsid w:val="00DD390C"/>
    <w:rsid w:val="00DD3BF3"/>
    <w:rsid w:val="00DD3DB8"/>
    <w:rsid w:val="00DD41C9"/>
    <w:rsid w:val="00DD4372"/>
    <w:rsid w:val="00DD46A6"/>
    <w:rsid w:val="00DD48E8"/>
    <w:rsid w:val="00DD49A7"/>
    <w:rsid w:val="00DD4B35"/>
    <w:rsid w:val="00DD4CB7"/>
    <w:rsid w:val="00DD4CEE"/>
    <w:rsid w:val="00DD4E13"/>
    <w:rsid w:val="00DD4E83"/>
    <w:rsid w:val="00DD4EC8"/>
    <w:rsid w:val="00DD4F32"/>
    <w:rsid w:val="00DD4FFD"/>
    <w:rsid w:val="00DD5165"/>
    <w:rsid w:val="00DD5605"/>
    <w:rsid w:val="00DD568E"/>
    <w:rsid w:val="00DD582F"/>
    <w:rsid w:val="00DD5886"/>
    <w:rsid w:val="00DD5A8B"/>
    <w:rsid w:val="00DD5B01"/>
    <w:rsid w:val="00DD5D02"/>
    <w:rsid w:val="00DD5DCB"/>
    <w:rsid w:val="00DD5E1B"/>
    <w:rsid w:val="00DD60AD"/>
    <w:rsid w:val="00DD60D5"/>
    <w:rsid w:val="00DD6175"/>
    <w:rsid w:val="00DD618F"/>
    <w:rsid w:val="00DD61A2"/>
    <w:rsid w:val="00DD672F"/>
    <w:rsid w:val="00DD6931"/>
    <w:rsid w:val="00DD69BA"/>
    <w:rsid w:val="00DD69FA"/>
    <w:rsid w:val="00DD6B0D"/>
    <w:rsid w:val="00DD6B44"/>
    <w:rsid w:val="00DD6C5C"/>
    <w:rsid w:val="00DD6DA5"/>
    <w:rsid w:val="00DD6E4F"/>
    <w:rsid w:val="00DD6EC4"/>
    <w:rsid w:val="00DD6F0A"/>
    <w:rsid w:val="00DD71BB"/>
    <w:rsid w:val="00DD7227"/>
    <w:rsid w:val="00DD7442"/>
    <w:rsid w:val="00DD79B2"/>
    <w:rsid w:val="00DD79E4"/>
    <w:rsid w:val="00DD7A18"/>
    <w:rsid w:val="00DD7A9C"/>
    <w:rsid w:val="00DD7BDB"/>
    <w:rsid w:val="00DD7E7F"/>
    <w:rsid w:val="00DE0242"/>
    <w:rsid w:val="00DE05BD"/>
    <w:rsid w:val="00DE0612"/>
    <w:rsid w:val="00DE0E51"/>
    <w:rsid w:val="00DE10CC"/>
    <w:rsid w:val="00DE15E7"/>
    <w:rsid w:val="00DE1645"/>
    <w:rsid w:val="00DE16F1"/>
    <w:rsid w:val="00DE17DF"/>
    <w:rsid w:val="00DE1826"/>
    <w:rsid w:val="00DE1841"/>
    <w:rsid w:val="00DE1B4F"/>
    <w:rsid w:val="00DE1BD0"/>
    <w:rsid w:val="00DE1D5C"/>
    <w:rsid w:val="00DE2183"/>
    <w:rsid w:val="00DE2244"/>
    <w:rsid w:val="00DE2520"/>
    <w:rsid w:val="00DE268D"/>
    <w:rsid w:val="00DE2ABD"/>
    <w:rsid w:val="00DE2DF2"/>
    <w:rsid w:val="00DE3048"/>
    <w:rsid w:val="00DE313E"/>
    <w:rsid w:val="00DE33C5"/>
    <w:rsid w:val="00DE3603"/>
    <w:rsid w:val="00DE374F"/>
    <w:rsid w:val="00DE399C"/>
    <w:rsid w:val="00DE3A22"/>
    <w:rsid w:val="00DE3A24"/>
    <w:rsid w:val="00DE3A64"/>
    <w:rsid w:val="00DE3ABB"/>
    <w:rsid w:val="00DE3B15"/>
    <w:rsid w:val="00DE3BDA"/>
    <w:rsid w:val="00DE3C5D"/>
    <w:rsid w:val="00DE3CB9"/>
    <w:rsid w:val="00DE3ED4"/>
    <w:rsid w:val="00DE3F55"/>
    <w:rsid w:val="00DE4521"/>
    <w:rsid w:val="00DE467E"/>
    <w:rsid w:val="00DE46D7"/>
    <w:rsid w:val="00DE4AF5"/>
    <w:rsid w:val="00DE4C5A"/>
    <w:rsid w:val="00DE4CBC"/>
    <w:rsid w:val="00DE4D74"/>
    <w:rsid w:val="00DE4DBF"/>
    <w:rsid w:val="00DE4E6A"/>
    <w:rsid w:val="00DE507C"/>
    <w:rsid w:val="00DE50E2"/>
    <w:rsid w:val="00DE50F4"/>
    <w:rsid w:val="00DE530B"/>
    <w:rsid w:val="00DE53C7"/>
    <w:rsid w:val="00DE558C"/>
    <w:rsid w:val="00DE570C"/>
    <w:rsid w:val="00DE57FC"/>
    <w:rsid w:val="00DE583E"/>
    <w:rsid w:val="00DE593F"/>
    <w:rsid w:val="00DE59A0"/>
    <w:rsid w:val="00DE5B3D"/>
    <w:rsid w:val="00DE5CC8"/>
    <w:rsid w:val="00DE5CE6"/>
    <w:rsid w:val="00DE5E32"/>
    <w:rsid w:val="00DE5F5A"/>
    <w:rsid w:val="00DE602F"/>
    <w:rsid w:val="00DE60B0"/>
    <w:rsid w:val="00DE625C"/>
    <w:rsid w:val="00DE63B9"/>
    <w:rsid w:val="00DE69D6"/>
    <w:rsid w:val="00DE6A2E"/>
    <w:rsid w:val="00DE6EC8"/>
    <w:rsid w:val="00DE6F5A"/>
    <w:rsid w:val="00DE757F"/>
    <w:rsid w:val="00DE7729"/>
    <w:rsid w:val="00DE7936"/>
    <w:rsid w:val="00DE795B"/>
    <w:rsid w:val="00DE7B5C"/>
    <w:rsid w:val="00DE7DF7"/>
    <w:rsid w:val="00DE7E45"/>
    <w:rsid w:val="00DF0429"/>
    <w:rsid w:val="00DF05D8"/>
    <w:rsid w:val="00DF069E"/>
    <w:rsid w:val="00DF06BA"/>
    <w:rsid w:val="00DF0ACB"/>
    <w:rsid w:val="00DF0BEC"/>
    <w:rsid w:val="00DF100E"/>
    <w:rsid w:val="00DF10FF"/>
    <w:rsid w:val="00DF12A7"/>
    <w:rsid w:val="00DF1407"/>
    <w:rsid w:val="00DF1546"/>
    <w:rsid w:val="00DF16F3"/>
    <w:rsid w:val="00DF17AA"/>
    <w:rsid w:val="00DF1998"/>
    <w:rsid w:val="00DF203D"/>
    <w:rsid w:val="00DF2162"/>
    <w:rsid w:val="00DF23C2"/>
    <w:rsid w:val="00DF23FC"/>
    <w:rsid w:val="00DF2554"/>
    <w:rsid w:val="00DF2A69"/>
    <w:rsid w:val="00DF2AA3"/>
    <w:rsid w:val="00DF31CC"/>
    <w:rsid w:val="00DF3245"/>
    <w:rsid w:val="00DF3257"/>
    <w:rsid w:val="00DF33CB"/>
    <w:rsid w:val="00DF366A"/>
    <w:rsid w:val="00DF36F3"/>
    <w:rsid w:val="00DF39E3"/>
    <w:rsid w:val="00DF3A01"/>
    <w:rsid w:val="00DF3D7D"/>
    <w:rsid w:val="00DF3FCA"/>
    <w:rsid w:val="00DF3FF9"/>
    <w:rsid w:val="00DF40E5"/>
    <w:rsid w:val="00DF4280"/>
    <w:rsid w:val="00DF4437"/>
    <w:rsid w:val="00DF4454"/>
    <w:rsid w:val="00DF4D13"/>
    <w:rsid w:val="00DF5054"/>
    <w:rsid w:val="00DF543D"/>
    <w:rsid w:val="00DF5602"/>
    <w:rsid w:val="00DF56ED"/>
    <w:rsid w:val="00DF60CD"/>
    <w:rsid w:val="00DF61E9"/>
    <w:rsid w:val="00DF6203"/>
    <w:rsid w:val="00DF62C0"/>
    <w:rsid w:val="00DF6337"/>
    <w:rsid w:val="00DF6674"/>
    <w:rsid w:val="00DF6746"/>
    <w:rsid w:val="00DF69CB"/>
    <w:rsid w:val="00DF6EC8"/>
    <w:rsid w:val="00DF6F10"/>
    <w:rsid w:val="00DF6F14"/>
    <w:rsid w:val="00DF70CC"/>
    <w:rsid w:val="00DF7101"/>
    <w:rsid w:val="00DF735A"/>
    <w:rsid w:val="00DF778B"/>
    <w:rsid w:val="00DF790C"/>
    <w:rsid w:val="00DF795B"/>
    <w:rsid w:val="00DF7A3F"/>
    <w:rsid w:val="00DF7B26"/>
    <w:rsid w:val="00DF7C83"/>
    <w:rsid w:val="00DF7D11"/>
    <w:rsid w:val="00DF7D99"/>
    <w:rsid w:val="00E00043"/>
    <w:rsid w:val="00E00118"/>
    <w:rsid w:val="00E0048B"/>
    <w:rsid w:val="00E005AD"/>
    <w:rsid w:val="00E00965"/>
    <w:rsid w:val="00E00A21"/>
    <w:rsid w:val="00E00D07"/>
    <w:rsid w:val="00E01024"/>
    <w:rsid w:val="00E012B8"/>
    <w:rsid w:val="00E01494"/>
    <w:rsid w:val="00E014E8"/>
    <w:rsid w:val="00E015EC"/>
    <w:rsid w:val="00E0166A"/>
    <w:rsid w:val="00E01691"/>
    <w:rsid w:val="00E01BBA"/>
    <w:rsid w:val="00E01C64"/>
    <w:rsid w:val="00E01EC3"/>
    <w:rsid w:val="00E01EFF"/>
    <w:rsid w:val="00E024BA"/>
    <w:rsid w:val="00E02509"/>
    <w:rsid w:val="00E02549"/>
    <w:rsid w:val="00E02755"/>
    <w:rsid w:val="00E02798"/>
    <w:rsid w:val="00E02A6D"/>
    <w:rsid w:val="00E02B43"/>
    <w:rsid w:val="00E02E8A"/>
    <w:rsid w:val="00E02E8B"/>
    <w:rsid w:val="00E0305D"/>
    <w:rsid w:val="00E031C7"/>
    <w:rsid w:val="00E03246"/>
    <w:rsid w:val="00E03258"/>
    <w:rsid w:val="00E03A77"/>
    <w:rsid w:val="00E03B72"/>
    <w:rsid w:val="00E03BA4"/>
    <w:rsid w:val="00E04181"/>
    <w:rsid w:val="00E043D5"/>
    <w:rsid w:val="00E04AFF"/>
    <w:rsid w:val="00E04DDA"/>
    <w:rsid w:val="00E04DF4"/>
    <w:rsid w:val="00E0514B"/>
    <w:rsid w:val="00E05226"/>
    <w:rsid w:val="00E052A1"/>
    <w:rsid w:val="00E05877"/>
    <w:rsid w:val="00E05BBA"/>
    <w:rsid w:val="00E060B8"/>
    <w:rsid w:val="00E0618D"/>
    <w:rsid w:val="00E062D7"/>
    <w:rsid w:val="00E0661E"/>
    <w:rsid w:val="00E06628"/>
    <w:rsid w:val="00E0673E"/>
    <w:rsid w:val="00E06773"/>
    <w:rsid w:val="00E068A1"/>
    <w:rsid w:val="00E06FFF"/>
    <w:rsid w:val="00E070D5"/>
    <w:rsid w:val="00E071A8"/>
    <w:rsid w:val="00E07212"/>
    <w:rsid w:val="00E072CD"/>
    <w:rsid w:val="00E073F2"/>
    <w:rsid w:val="00E074F1"/>
    <w:rsid w:val="00E077F0"/>
    <w:rsid w:val="00E079D3"/>
    <w:rsid w:val="00E07AAE"/>
    <w:rsid w:val="00E07DEA"/>
    <w:rsid w:val="00E07E78"/>
    <w:rsid w:val="00E101BC"/>
    <w:rsid w:val="00E101E5"/>
    <w:rsid w:val="00E104CE"/>
    <w:rsid w:val="00E105A3"/>
    <w:rsid w:val="00E10781"/>
    <w:rsid w:val="00E10B06"/>
    <w:rsid w:val="00E10C3D"/>
    <w:rsid w:val="00E11CBD"/>
    <w:rsid w:val="00E11EE7"/>
    <w:rsid w:val="00E121F1"/>
    <w:rsid w:val="00E1263D"/>
    <w:rsid w:val="00E12722"/>
    <w:rsid w:val="00E12BD1"/>
    <w:rsid w:val="00E12D3C"/>
    <w:rsid w:val="00E12F93"/>
    <w:rsid w:val="00E13A23"/>
    <w:rsid w:val="00E13B92"/>
    <w:rsid w:val="00E13CCB"/>
    <w:rsid w:val="00E13E45"/>
    <w:rsid w:val="00E14023"/>
    <w:rsid w:val="00E14042"/>
    <w:rsid w:val="00E1429A"/>
    <w:rsid w:val="00E1439E"/>
    <w:rsid w:val="00E14552"/>
    <w:rsid w:val="00E14590"/>
    <w:rsid w:val="00E14701"/>
    <w:rsid w:val="00E150EB"/>
    <w:rsid w:val="00E15110"/>
    <w:rsid w:val="00E152BE"/>
    <w:rsid w:val="00E153AB"/>
    <w:rsid w:val="00E154C5"/>
    <w:rsid w:val="00E15826"/>
    <w:rsid w:val="00E15D94"/>
    <w:rsid w:val="00E16080"/>
    <w:rsid w:val="00E16104"/>
    <w:rsid w:val="00E16380"/>
    <w:rsid w:val="00E163D0"/>
    <w:rsid w:val="00E1640E"/>
    <w:rsid w:val="00E167D0"/>
    <w:rsid w:val="00E16A02"/>
    <w:rsid w:val="00E16FA2"/>
    <w:rsid w:val="00E1734B"/>
    <w:rsid w:val="00E1736C"/>
    <w:rsid w:val="00E173E1"/>
    <w:rsid w:val="00E17490"/>
    <w:rsid w:val="00E17731"/>
    <w:rsid w:val="00E17761"/>
    <w:rsid w:val="00E17BDE"/>
    <w:rsid w:val="00E17F27"/>
    <w:rsid w:val="00E2023A"/>
    <w:rsid w:val="00E20247"/>
    <w:rsid w:val="00E20610"/>
    <w:rsid w:val="00E206A3"/>
    <w:rsid w:val="00E2091B"/>
    <w:rsid w:val="00E21040"/>
    <w:rsid w:val="00E2118B"/>
    <w:rsid w:val="00E21335"/>
    <w:rsid w:val="00E2145E"/>
    <w:rsid w:val="00E2152E"/>
    <w:rsid w:val="00E215A8"/>
    <w:rsid w:val="00E216AC"/>
    <w:rsid w:val="00E21950"/>
    <w:rsid w:val="00E21A07"/>
    <w:rsid w:val="00E21A3B"/>
    <w:rsid w:val="00E21CFB"/>
    <w:rsid w:val="00E21EA8"/>
    <w:rsid w:val="00E2207C"/>
    <w:rsid w:val="00E222D3"/>
    <w:rsid w:val="00E2232E"/>
    <w:rsid w:val="00E2268E"/>
    <w:rsid w:val="00E2282D"/>
    <w:rsid w:val="00E23170"/>
    <w:rsid w:val="00E23400"/>
    <w:rsid w:val="00E2350C"/>
    <w:rsid w:val="00E238DE"/>
    <w:rsid w:val="00E23CD7"/>
    <w:rsid w:val="00E23CFA"/>
    <w:rsid w:val="00E23F66"/>
    <w:rsid w:val="00E23FBF"/>
    <w:rsid w:val="00E241A9"/>
    <w:rsid w:val="00E24493"/>
    <w:rsid w:val="00E245A0"/>
    <w:rsid w:val="00E24938"/>
    <w:rsid w:val="00E24B0B"/>
    <w:rsid w:val="00E25365"/>
    <w:rsid w:val="00E25398"/>
    <w:rsid w:val="00E253CA"/>
    <w:rsid w:val="00E256F9"/>
    <w:rsid w:val="00E25C88"/>
    <w:rsid w:val="00E26403"/>
    <w:rsid w:val="00E26CAF"/>
    <w:rsid w:val="00E26DC6"/>
    <w:rsid w:val="00E26FFB"/>
    <w:rsid w:val="00E2708A"/>
    <w:rsid w:val="00E2736F"/>
    <w:rsid w:val="00E27529"/>
    <w:rsid w:val="00E27599"/>
    <w:rsid w:val="00E279DE"/>
    <w:rsid w:val="00E27B2C"/>
    <w:rsid w:val="00E3016B"/>
    <w:rsid w:val="00E3019B"/>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2B"/>
    <w:rsid w:val="00E3125E"/>
    <w:rsid w:val="00E312B2"/>
    <w:rsid w:val="00E313D2"/>
    <w:rsid w:val="00E3145A"/>
    <w:rsid w:val="00E3174D"/>
    <w:rsid w:val="00E3183D"/>
    <w:rsid w:val="00E319DD"/>
    <w:rsid w:val="00E31A54"/>
    <w:rsid w:val="00E31A5D"/>
    <w:rsid w:val="00E31CC7"/>
    <w:rsid w:val="00E31FA2"/>
    <w:rsid w:val="00E32471"/>
    <w:rsid w:val="00E32654"/>
    <w:rsid w:val="00E32886"/>
    <w:rsid w:val="00E32911"/>
    <w:rsid w:val="00E32E91"/>
    <w:rsid w:val="00E331DC"/>
    <w:rsid w:val="00E331E3"/>
    <w:rsid w:val="00E332F8"/>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732"/>
    <w:rsid w:val="00E35A0F"/>
    <w:rsid w:val="00E35C6E"/>
    <w:rsid w:val="00E36431"/>
    <w:rsid w:val="00E3662E"/>
    <w:rsid w:val="00E36658"/>
    <w:rsid w:val="00E36776"/>
    <w:rsid w:val="00E36784"/>
    <w:rsid w:val="00E36B8D"/>
    <w:rsid w:val="00E36C09"/>
    <w:rsid w:val="00E36D65"/>
    <w:rsid w:val="00E372F1"/>
    <w:rsid w:val="00E37332"/>
    <w:rsid w:val="00E3737F"/>
    <w:rsid w:val="00E37496"/>
    <w:rsid w:val="00E3752B"/>
    <w:rsid w:val="00E376F9"/>
    <w:rsid w:val="00E37DC1"/>
    <w:rsid w:val="00E37E77"/>
    <w:rsid w:val="00E4050D"/>
    <w:rsid w:val="00E40683"/>
    <w:rsid w:val="00E40980"/>
    <w:rsid w:val="00E40AF6"/>
    <w:rsid w:val="00E40CC1"/>
    <w:rsid w:val="00E40FBE"/>
    <w:rsid w:val="00E41357"/>
    <w:rsid w:val="00E41485"/>
    <w:rsid w:val="00E4185A"/>
    <w:rsid w:val="00E419F7"/>
    <w:rsid w:val="00E41BDD"/>
    <w:rsid w:val="00E41F47"/>
    <w:rsid w:val="00E4222C"/>
    <w:rsid w:val="00E422D5"/>
    <w:rsid w:val="00E42A57"/>
    <w:rsid w:val="00E42B12"/>
    <w:rsid w:val="00E42B85"/>
    <w:rsid w:val="00E42C68"/>
    <w:rsid w:val="00E42FD6"/>
    <w:rsid w:val="00E42FFB"/>
    <w:rsid w:val="00E430A1"/>
    <w:rsid w:val="00E43281"/>
    <w:rsid w:val="00E433CA"/>
    <w:rsid w:val="00E434DA"/>
    <w:rsid w:val="00E434EC"/>
    <w:rsid w:val="00E43AA0"/>
    <w:rsid w:val="00E43C77"/>
    <w:rsid w:val="00E43E97"/>
    <w:rsid w:val="00E43F93"/>
    <w:rsid w:val="00E4421B"/>
    <w:rsid w:val="00E44490"/>
    <w:rsid w:val="00E448D0"/>
    <w:rsid w:val="00E449E2"/>
    <w:rsid w:val="00E44A0D"/>
    <w:rsid w:val="00E44A17"/>
    <w:rsid w:val="00E44B81"/>
    <w:rsid w:val="00E44E97"/>
    <w:rsid w:val="00E44F5F"/>
    <w:rsid w:val="00E4502A"/>
    <w:rsid w:val="00E45330"/>
    <w:rsid w:val="00E459DA"/>
    <w:rsid w:val="00E45F39"/>
    <w:rsid w:val="00E46379"/>
    <w:rsid w:val="00E46D0A"/>
    <w:rsid w:val="00E46D46"/>
    <w:rsid w:val="00E4701B"/>
    <w:rsid w:val="00E471BD"/>
    <w:rsid w:val="00E4730D"/>
    <w:rsid w:val="00E473F4"/>
    <w:rsid w:val="00E474F1"/>
    <w:rsid w:val="00E4786D"/>
    <w:rsid w:val="00E47CE8"/>
    <w:rsid w:val="00E47CF8"/>
    <w:rsid w:val="00E47E45"/>
    <w:rsid w:val="00E50329"/>
    <w:rsid w:val="00E50551"/>
    <w:rsid w:val="00E5061D"/>
    <w:rsid w:val="00E507DB"/>
    <w:rsid w:val="00E5088E"/>
    <w:rsid w:val="00E508D6"/>
    <w:rsid w:val="00E50DA0"/>
    <w:rsid w:val="00E50F40"/>
    <w:rsid w:val="00E50FBD"/>
    <w:rsid w:val="00E51013"/>
    <w:rsid w:val="00E5101A"/>
    <w:rsid w:val="00E51BC7"/>
    <w:rsid w:val="00E51C1F"/>
    <w:rsid w:val="00E51C22"/>
    <w:rsid w:val="00E51CB2"/>
    <w:rsid w:val="00E51CF5"/>
    <w:rsid w:val="00E51EE6"/>
    <w:rsid w:val="00E52039"/>
    <w:rsid w:val="00E5232F"/>
    <w:rsid w:val="00E523B9"/>
    <w:rsid w:val="00E5263E"/>
    <w:rsid w:val="00E526B8"/>
    <w:rsid w:val="00E5277B"/>
    <w:rsid w:val="00E529DE"/>
    <w:rsid w:val="00E52D68"/>
    <w:rsid w:val="00E53156"/>
    <w:rsid w:val="00E535C4"/>
    <w:rsid w:val="00E5369F"/>
    <w:rsid w:val="00E536F3"/>
    <w:rsid w:val="00E53A55"/>
    <w:rsid w:val="00E54068"/>
    <w:rsid w:val="00E54585"/>
    <w:rsid w:val="00E54725"/>
    <w:rsid w:val="00E5477A"/>
    <w:rsid w:val="00E5479C"/>
    <w:rsid w:val="00E54831"/>
    <w:rsid w:val="00E54DD2"/>
    <w:rsid w:val="00E54F33"/>
    <w:rsid w:val="00E55083"/>
    <w:rsid w:val="00E55191"/>
    <w:rsid w:val="00E551D5"/>
    <w:rsid w:val="00E55D74"/>
    <w:rsid w:val="00E55E68"/>
    <w:rsid w:val="00E55FB8"/>
    <w:rsid w:val="00E561DC"/>
    <w:rsid w:val="00E564AE"/>
    <w:rsid w:val="00E56738"/>
    <w:rsid w:val="00E568F9"/>
    <w:rsid w:val="00E569B3"/>
    <w:rsid w:val="00E56CBF"/>
    <w:rsid w:val="00E5704C"/>
    <w:rsid w:val="00E5718A"/>
    <w:rsid w:val="00E572B6"/>
    <w:rsid w:val="00E573D0"/>
    <w:rsid w:val="00E5742C"/>
    <w:rsid w:val="00E57525"/>
    <w:rsid w:val="00E579CB"/>
    <w:rsid w:val="00E57B08"/>
    <w:rsid w:val="00E57D6D"/>
    <w:rsid w:val="00E57E98"/>
    <w:rsid w:val="00E57F99"/>
    <w:rsid w:val="00E6035C"/>
    <w:rsid w:val="00E60762"/>
    <w:rsid w:val="00E609F0"/>
    <w:rsid w:val="00E60BE8"/>
    <w:rsid w:val="00E60E9E"/>
    <w:rsid w:val="00E6129E"/>
    <w:rsid w:val="00E614A3"/>
    <w:rsid w:val="00E614E4"/>
    <w:rsid w:val="00E61A72"/>
    <w:rsid w:val="00E61BE3"/>
    <w:rsid w:val="00E620A0"/>
    <w:rsid w:val="00E62349"/>
    <w:rsid w:val="00E6242D"/>
    <w:rsid w:val="00E62540"/>
    <w:rsid w:val="00E625F2"/>
    <w:rsid w:val="00E6299F"/>
    <w:rsid w:val="00E62B67"/>
    <w:rsid w:val="00E62BB9"/>
    <w:rsid w:val="00E62D36"/>
    <w:rsid w:val="00E6360E"/>
    <w:rsid w:val="00E63C6D"/>
    <w:rsid w:val="00E63DF9"/>
    <w:rsid w:val="00E642F6"/>
    <w:rsid w:val="00E643B9"/>
    <w:rsid w:val="00E64530"/>
    <w:rsid w:val="00E64B6E"/>
    <w:rsid w:val="00E6517E"/>
    <w:rsid w:val="00E65483"/>
    <w:rsid w:val="00E655EE"/>
    <w:rsid w:val="00E65BB4"/>
    <w:rsid w:val="00E66094"/>
    <w:rsid w:val="00E66411"/>
    <w:rsid w:val="00E66537"/>
    <w:rsid w:val="00E668B6"/>
    <w:rsid w:val="00E66AC6"/>
    <w:rsid w:val="00E66D7C"/>
    <w:rsid w:val="00E66F96"/>
    <w:rsid w:val="00E670AA"/>
    <w:rsid w:val="00E671DF"/>
    <w:rsid w:val="00E6727D"/>
    <w:rsid w:val="00E674B5"/>
    <w:rsid w:val="00E674E1"/>
    <w:rsid w:val="00E677D2"/>
    <w:rsid w:val="00E67914"/>
    <w:rsid w:val="00E67939"/>
    <w:rsid w:val="00E67BA3"/>
    <w:rsid w:val="00E67C15"/>
    <w:rsid w:val="00E67EE1"/>
    <w:rsid w:val="00E67FE3"/>
    <w:rsid w:val="00E7001E"/>
    <w:rsid w:val="00E7018F"/>
    <w:rsid w:val="00E7046E"/>
    <w:rsid w:val="00E706CA"/>
    <w:rsid w:val="00E7083F"/>
    <w:rsid w:val="00E708A9"/>
    <w:rsid w:val="00E708CA"/>
    <w:rsid w:val="00E7097F"/>
    <w:rsid w:val="00E70A74"/>
    <w:rsid w:val="00E70A9E"/>
    <w:rsid w:val="00E70B49"/>
    <w:rsid w:val="00E70BDE"/>
    <w:rsid w:val="00E70D8A"/>
    <w:rsid w:val="00E70F45"/>
    <w:rsid w:val="00E7118A"/>
    <w:rsid w:val="00E711E6"/>
    <w:rsid w:val="00E7156E"/>
    <w:rsid w:val="00E7171D"/>
    <w:rsid w:val="00E71763"/>
    <w:rsid w:val="00E71AF4"/>
    <w:rsid w:val="00E71CD8"/>
    <w:rsid w:val="00E71D0C"/>
    <w:rsid w:val="00E71F49"/>
    <w:rsid w:val="00E721AE"/>
    <w:rsid w:val="00E7224C"/>
    <w:rsid w:val="00E7225E"/>
    <w:rsid w:val="00E723E1"/>
    <w:rsid w:val="00E728BF"/>
    <w:rsid w:val="00E72AA6"/>
    <w:rsid w:val="00E72C08"/>
    <w:rsid w:val="00E72CCD"/>
    <w:rsid w:val="00E72D29"/>
    <w:rsid w:val="00E72E3B"/>
    <w:rsid w:val="00E72F84"/>
    <w:rsid w:val="00E72FAB"/>
    <w:rsid w:val="00E72FC3"/>
    <w:rsid w:val="00E7303F"/>
    <w:rsid w:val="00E7313C"/>
    <w:rsid w:val="00E73623"/>
    <w:rsid w:val="00E738D0"/>
    <w:rsid w:val="00E73CF0"/>
    <w:rsid w:val="00E73D66"/>
    <w:rsid w:val="00E73F67"/>
    <w:rsid w:val="00E7405C"/>
    <w:rsid w:val="00E74070"/>
    <w:rsid w:val="00E74260"/>
    <w:rsid w:val="00E747E4"/>
    <w:rsid w:val="00E74849"/>
    <w:rsid w:val="00E74875"/>
    <w:rsid w:val="00E74895"/>
    <w:rsid w:val="00E749A7"/>
    <w:rsid w:val="00E74BB5"/>
    <w:rsid w:val="00E74F3F"/>
    <w:rsid w:val="00E7513C"/>
    <w:rsid w:val="00E7542A"/>
    <w:rsid w:val="00E754A0"/>
    <w:rsid w:val="00E754F6"/>
    <w:rsid w:val="00E755F2"/>
    <w:rsid w:val="00E75F55"/>
    <w:rsid w:val="00E76337"/>
    <w:rsid w:val="00E76703"/>
    <w:rsid w:val="00E76B77"/>
    <w:rsid w:val="00E76CAD"/>
    <w:rsid w:val="00E76CB2"/>
    <w:rsid w:val="00E770D3"/>
    <w:rsid w:val="00E77B98"/>
    <w:rsid w:val="00E77BDD"/>
    <w:rsid w:val="00E77C21"/>
    <w:rsid w:val="00E77D00"/>
    <w:rsid w:val="00E77E39"/>
    <w:rsid w:val="00E80111"/>
    <w:rsid w:val="00E8035B"/>
    <w:rsid w:val="00E805FF"/>
    <w:rsid w:val="00E80B69"/>
    <w:rsid w:val="00E810ED"/>
    <w:rsid w:val="00E81143"/>
    <w:rsid w:val="00E813A1"/>
    <w:rsid w:val="00E81554"/>
    <w:rsid w:val="00E8179F"/>
    <w:rsid w:val="00E817F7"/>
    <w:rsid w:val="00E81877"/>
    <w:rsid w:val="00E81A31"/>
    <w:rsid w:val="00E81C3F"/>
    <w:rsid w:val="00E81C9D"/>
    <w:rsid w:val="00E821B2"/>
    <w:rsid w:val="00E821FC"/>
    <w:rsid w:val="00E82B95"/>
    <w:rsid w:val="00E82BAA"/>
    <w:rsid w:val="00E82EFD"/>
    <w:rsid w:val="00E82F57"/>
    <w:rsid w:val="00E82F7A"/>
    <w:rsid w:val="00E8356A"/>
    <w:rsid w:val="00E83572"/>
    <w:rsid w:val="00E8385F"/>
    <w:rsid w:val="00E83AD5"/>
    <w:rsid w:val="00E83E56"/>
    <w:rsid w:val="00E83FF7"/>
    <w:rsid w:val="00E84070"/>
    <w:rsid w:val="00E8407D"/>
    <w:rsid w:val="00E84173"/>
    <w:rsid w:val="00E84620"/>
    <w:rsid w:val="00E84813"/>
    <w:rsid w:val="00E84D6B"/>
    <w:rsid w:val="00E84D72"/>
    <w:rsid w:val="00E85186"/>
    <w:rsid w:val="00E85261"/>
    <w:rsid w:val="00E855E8"/>
    <w:rsid w:val="00E856FF"/>
    <w:rsid w:val="00E857C2"/>
    <w:rsid w:val="00E857C6"/>
    <w:rsid w:val="00E85AB5"/>
    <w:rsid w:val="00E85B41"/>
    <w:rsid w:val="00E85BC2"/>
    <w:rsid w:val="00E85C7C"/>
    <w:rsid w:val="00E85CF7"/>
    <w:rsid w:val="00E85D55"/>
    <w:rsid w:val="00E85E50"/>
    <w:rsid w:val="00E85E99"/>
    <w:rsid w:val="00E8605F"/>
    <w:rsid w:val="00E86198"/>
    <w:rsid w:val="00E864EA"/>
    <w:rsid w:val="00E86633"/>
    <w:rsid w:val="00E867CE"/>
    <w:rsid w:val="00E869F6"/>
    <w:rsid w:val="00E86B4F"/>
    <w:rsid w:val="00E86BF6"/>
    <w:rsid w:val="00E86CD4"/>
    <w:rsid w:val="00E86ECD"/>
    <w:rsid w:val="00E87311"/>
    <w:rsid w:val="00E87768"/>
    <w:rsid w:val="00E901A3"/>
    <w:rsid w:val="00E901AD"/>
    <w:rsid w:val="00E901BD"/>
    <w:rsid w:val="00E90475"/>
    <w:rsid w:val="00E904E8"/>
    <w:rsid w:val="00E91522"/>
    <w:rsid w:val="00E916BD"/>
    <w:rsid w:val="00E9192B"/>
    <w:rsid w:val="00E919B3"/>
    <w:rsid w:val="00E91B01"/>
    <w:rsid w:val="00E91C95"/>
    <w:rsid w:val="00E91DEB"/>
    <w:rsid w:val="00E922A6"/>
    <w:rsid w:val="00E923AF"/>
    <w:rsid w:val="00E927C8"/>
    <w:rsid w:val="00E927F5"/>
    <w:rsid w:val="00E92B52"/>
    <w:rsid w:val="00E92E9B"/>
    <w:rsid w:val="00E93043"/>
    <w:rsid w:val="00E93129"/>
    <w:rsid w:val="00E9354B"/>
    <w:rsid w:val="00E93889"/>
    <w:rsid w:val="00E93A1E"/>
    <w:rsid w:val="00E93B2D"/>
    <w:rsid w:val="00E93B33"/>
    <w:rsid w:val="00E94129"/>
    <w:rsid w:val="00E9439F"/>
    <w:rsid w:val="00E946C0"/>
    <w:rsid w:val="00E94CC5"/>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015"/>
    <w:rsid w:val="00E97A31"/>
    <w:rsid w:val="00E97BB4"/>
    <w:rsid w:val="00E97BCC"/>
    <w:rsid w:val="00E97E06"/>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D3B"/>
    <w:rsid w:val="00EA2E93"/>
    <w:rsid w:val="00EA2ECE"/>
    <w:rsid w:val="00EA303A"/>
    <w:rsid w:val="00EA355A"/>
    <w:rsid w:val="00EA364A"/>
    <w:rsid w:val="00EA37E3"/>
    <w:rsid w:val="00EA390F"/>
    <w:rsid w:val="00EA3A04"/>
    <w:rsid w:val="00EA3DA1"/>
    <w:rsid w:val="00EA41ED"/>
    <w:rsid w:val="00EA421E"/>
    <w:rsid w:val="00EA46FE"/>
    <w:rsid w:val="00EA4812"/>
    <w:rsid w:val="00EA488F"/>
    <w:rsid w:val="00EA491F"/>
    <w:rsid w:val="00EA49CE"/>
    <w:rsid w:val="00EA4A43"/>
    <w:rsid w:val="00EA4AC4"/>
    <w:rsid w:val="00EA4F26"/>
    <w:rsid w:val="00EA4FD4"/>
    <w:rsid w:val="00EA5084"/>
    <w:rsid w:val="00EA51E2"/>
    <w:rsid w:val="00EA5713"/>
    <w:rsid w:val="00EA5805"/>
    <w:rsid w:val="00EA583F"/>
    <w:rsid w:val="00EA585A"/>
    <w:rsid w:val="00EA5D4C"/>
    <w:rsid w:val="00EA5DBC"/>
    <w:rsid w:val="00EA652E"/>
    <w:rsid w:val="00EA66B8"/>
    <w:rsid w:val="00EA6A64"/>
    <w:rsid w:val="00EA6BA0"/>
    <w:rsid w:val="00EA6C1B"/>
    <w:rsid w:val="00EA6C91"/>
    <w:rsid w:val="00EA6CD3"/>
    <w:rsid w:val="00EA7317"/>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761"/>
    <w:rsid w:val="00EB196F"/>
    <w:rsid w:val="00EB1AB8"/>
    <w:rsid w:val="00EB1C8C"/>
    <w:rsid w:val="00EB1CEF"/>
    <w:rsid w:val="00EB1D7C"/>
    <w:rsid w:val="00EB1D9D"/>
    <w:rsid w:val="00EB1FD7"/>
    <w:rsid w:val="00EB266A"/>
    <w:rsid w:val="00EB2673"/>
    <w:rsid w:val="00EB2BCE"/>
    <w:rsid w:val="00EB2D5E"/>
    <w:rsid w:val="00EB300F"/>
    <w:rsid w:val="00EB3476"/>
    <w:rsid w:val="00EB34B4"/>
    <w:rsid w:val="00EB38CA"/>
    <w:rsid w:val="00EB3A20"/>
    <w:rsid w:val="00EB3A54"/>
    <w:rsid w:val="00EB3C81"/>
    <w:rsid w:val="00EB3D0C"/>
    <w:rsid w:val="00EB3E37"/>
    <w:rsid w:val="00EB3F06"/>
    <w:rsid w:val="00EB408D"/>
    <w:rsid w:val="00EB4259"/>
    <w:rsid w:val="00EB4396"/>
    <w:rsid w:val="00EB43EA"/>
    <w:rsid w:val="00EB4702"/>
    <w:rsid w:val="00EB4C68"/>
    <w:rsid w:val="00EB506F"/>
    <w:rsid w:val="00EB50C2"/>
    <w:rsid w:val="00EB531D"/>
    <w:rsid w:val="00EB53AF"/>
    <w:rsid w:val="00EB540F"/>
    <w:rsid w:val="00EB558D"/>
    <w:rsid w:val="00EB5CE4"/>
    <w:rsid w:val="00EB5FA5"/>
    <w:rsid w:val="00EB6065"/>
    <w:rsid w:val="00EB62D8"/>
    <w:rsid w:val="00EB63E7"/>
    <w:rsid w:val="00EB65C8"/>
    <w:rsid w:val="00EB65E4"/>
    <w:rsid w:val="00EB6613"/>
    <w:rsid w:val="00EB6976"/>
    <w:rsid w:val="00EB6A71"/>
    <w:rsid w:val="00EB6D93"/>
    <w:rsid w:val="00EB737D"/>
    <w:rsid w:val="00EB75F8"/>
    <w:rsid w:val="00EB769E"/>
    <w:rsid w:val="00EB76D4"/>
    <w:rsid w:val="00EB7935"/>
    <w:rsid w:val="00EB7992"/>
    <w:rsid w:val="00EB7A6D"/>
    <w:rsid w:val="00EB7AFC"/>
    <w:rsid w:val="00EB7D2E"/>
    <w:rsid w:val="00EC0051"/>
    <w:rsid w:val="00EC0427"/>
    <w:rsid w:val="00EC08B8"/>
    <w:rsid w:val="00EC0B59"/>
    <w:rsid w:val="00EC0E6F"/>
    <w:rsid w:val="00EC1332"/>
    <w:rsid w:val="00EC16DE"/>
    <w:rsid w:val="00EC1747"/>
    <w:rsid w:val="00EC1779"/>
    <w:rsid w:val="00EC180B"/>
    <w:rsid w:val="00EC1843"/>
    <w:rsid w:val="00EC1CE4"/>
    <w:rsid w:val="00EC1DAE"/>
    <w:rsid w:val="00EC1FAF"/>
    <w:rsid w:val="00EC23E4"/>
    <w:rsid w:val="00EC24EC"/>
    <w:rsid w:val="00EC2748"/>
    <w:rsid w:val="00EC280D"/>
    <w:rsid w:val="00EC2CAD"/>
    <w:rsid w:val="00EC2E44"/>
    <w:rsid w:val="00EC2F26"/>
    <w:rsid w:val="00EC31AA"/>
    <w:rsid w:val="00EC32B2"/>
    <w:rsid w:val="00EC36C4"/>
    <w:rsid w:val="00EC3E2F"/>
    <w:rsid w:val="00EC3E92"/>
    <w:rsid w:val="00EC423B"/>
    <w:rsid w:val="00EC4323"/>
    <w:rsid w:val="00EC4344"/>
    <w:rsid w:val="00EC461A"/>
    <w:rsid w:val="00EC4AC7"/>
    <w:rsid w:val="00EC4C9D"/>
    <w:rsid w:val="00EC4C9F"/>
    <w:rsid w:val="00EC4D33"/>
    <w:rsid w:val="00EC4D65"/>
    <w:rsid w:val="00EC5018"/>
    <w:rsid w:val="00EC512C"/>
    <w:rsid w:val="00EC54F8"/>
    <w:rsid w:val="00EC5847"/>
    <w:rsid w:val="00EC59FF"/>
    <w:rsid w:val="00EC5A55"/>
    <w:rsid w:val="00EC5B81"/>
    <w:rsid w:val="00EC6260"/>
    <w:rsid w:val="00EC62AD"/>
    <w:rsid w:val="00EC62F6"/>
    <w:rsid w:val="00EC6398"/>
    <w:rsid w:val="00EC64C4"/>
    <w:rsid w:val="00EC652F"/>
    <w:rsid w:val="00EC6594"/>
    <w:rsid w:val="00EC6710"/>
    <w:rsid w:val="00EC6BD2"/>
    <w:rsid w:val="00EC6BF8"/>
    <w:rsid w:val="00EC6F83"/>
    <w:rsid w:val="00EC7053"/>
    <w:rsid w:val="00EC7250"/>
    <w:rsid w:val="00EC7254"/>
    <w:rsid w:val="00EC72AE"/>
    <w:rsid w:val="00EC7425"/>
    <w:rsid w:val="00EC77DE"/>
    <w:rsid w:val="00EC7965"/>
    <w:rsid w:val="00EC7A85"/>
    <w:rsid w:val="00EC7AC5"/>
    <w:rsid w:val="00EC7B7D"/>
    <w:rsid w:val="00EC7CAE"/>
    <w:rsid w:val="00EC7CBB"/>
    <w:rsid w:val="00ED003E"/>
    <w:rsid w:val="00ED02D1"/>
    <w:rsid w:val="00ED02FD"/>
    <w:rsid w:val="00ED033A"/>
    <w:rsid w:val="00ED061A"/>
    <w:rsid w:val="00ED0814"/>
    <w:rsid w:val="00ED0925"/>
    <w:rsid w:val="00ED0A99"/>
    <w:rsid w:val="00ED11A1"/>
    <w:rsid w:val="00ED133C"/>
    <w:rsid w:val="00ED14C1"/>
    <w:rsid w:val="00ED15AF"/>
    <w:rsid w:val="00ED190B"/>
    <w:rsid w:val="00ED1AAE"/>
    <w:rsid w:val="00ED1C0C"/>
    <w:rsid w:val="00ED1DB4"/>
    <w:rsid w:val="00ED1FF3"/>
    <w:rsid w:val="00ED206C"/>
    <w:rsid w:val="00ED235B"/>
    <w:rsid w:val="00ED2402"/>
    <w:rsid w:val="00ED2707"/>
    <w:rsid w:val="00ED27EA"/>
    <w:rsid w:val="00ED28C5"/>
    <w:rsid w:val="00ED2932"/>
    <w:rsid w:val="00ED2AD2"/>
    <w:rsid w:val="00ED322B"/>
    <w:rsid w:val="00ED340B"/>
    <w:rsid w:val="00ED36B0"/>
    <w:rsid w:val="00ED38F9"/>
    <w:rsid w:val="00ED3B7D"/>
    <w:rsid w:val="00ED3D57"/>
    <w:rsid w:val="00ED40B2"/>
    <w:rsid w:val="00ED4125"/>
    <w:rsid w:val="00ED46F4"/>
    <w:rsid w:val="00ED4785"/>
    <w:rsid w:val="00ED487B"/>
    <w:rsid w:val="00ED489C"/>
    <w:rsid w:val="00ED48AB"/>
    <w:rsid w:val="00ED4D9A"/>
    <w:rsid w:val="00ED4DA8"/>
    <w:rsid w:val="00ED538E"/>
    <w:rsid w:val="00ED555E"/>
    <w:rsid w:val="00ED56C3"/>
    <w:rsid w:val="00ED57E1"/>
    <w:rsid w:val="00ED580D"/>
    <w:rsid w:val="00ED599C"/>
    <w:rsid w:val="00ED5DE7"/>
    <w:rsid w:val="00ED5E65"/>
    <w:rsid w:val="00ED6163"/>
    <w:rsid w:val="00ED64D6"/>
    <w:rsid w:val="00ED65D9"/>
    <w:rsid w:val="00ED665D"/>
    <w:rsid w:val="00ED6886"/>
    <w:rsid w:val="00ED6AC1"/>
    <w:rsid w:val="00ED6CB3"/>
    <w:rsid w:val="00ED6D4C"/>
    <w:rsid w:val="00ED700F"/>
    <w:rsid w:val="00ED704D"/>
    <w:rsid w:val="00ED7657"/>
    <w:rsid w:val="00ED79B9"/>
    <w:rsid w:val="00ED7AD1"/>
    <w:rsid w:val="00ED7C57"/>
    <w:rsid w:val="00ED7D9F"/>
    <w:rsid w:val="00EE0031"/>
    <w:rsid w:val="00EE00DC"/>
    <w:rsid w:val="00EE035B"/>
    <w:rsid w:val="00EE0645"/>
    <w:rsid w:val="00EE0A78"/>
    <w:rsid w:val="00EE0DEB"/>
    <w:rsid w:val="00EE0EEC"/>
    <w:rsid w:val="00EE100C"/>
    <w:rsid w:val="00EE125B"/>
    <w:rsid w:val="00EE1451"/>
    <w:rsid w:val="00EE16EE"/>
    <w:rsid w:val="00EE195D"/>
    <w:rsid w:val="00EE1A92"/>
    <w:rsid w:val="00EE1DB7"/>
    <w:rsid w:val="00EE1DF8"/>
    <w:rsid w:val="00EE20C4"/>
    <w:rsid w:val="00EE22CF"/>
    <w:rsid w:val="00EE22D2"/>
    <w:rsid w:val="00EE2351"/>
    <w:rsid w:val="00EE251A"/>
    <w:rsid w:val="00EE29F3"/>
    <w:rsid w:val="00EE2CC0"/>
    <w:rsid w:val="00EE2E4D"/>
    <w:rsid w:val="00EE3066"/>
    <w:rsid w:val="00EE30DA"/>
    <w:rsid w:val="00EE3119"/>
    <w:rsid w:val="00EE3140"/>
    <w:rsid w:val="00EE3145"/>
    <w:rsid w:val="00EE32DC"/>
    <w:rsid w:val="00EE344D"/>
    <w:rsid w:val="00EE379E"/>
    <w:rsid w:val="00EE3912"/>
    <w:rsid w:val="00EE3ADC"/>
    <w:rsid w:val="00EE3AE4"/>
    <w:rsid w:val="00EE3AF4"/>
    <w:rsid w:val="00EE3D1B"/>
    <w:rsid w:val="00EE4433"/>
    <w:rsid w:val="00EE489B"/>
    <w:rsid w:val="00EE4AFB"/>
    <w:rsid w:val="00EE4D1A"/>
    <w:rsid w:val="00EE4E30"/>
    <w:rsid w:val="00EE4F0C"/>
    <w:rsid w:val="00EE4FFF"/>
    <w:rsid w:val="00EE5538"/>
    <w:rsid w:val="00EE55AB"/>
    <w:rsid w:val="00EE5683"/>
    <w:rsid w:val="00EE5A20"/>
    <w:rsid w:val="00EE5A92"/>
    <w:rsid w:val="00EE5D69"/>
    <w:rsid w:val="00EE5F92"/>
    <w:rsid w:val="00EE6036"/>
    <w:rsid w:val="00EE63BF"/>
    <w:rsid w:val="00EE6419"/>
    <w:rsid w:val="00EE6439"/>
    <w:rsid w:val="00EE64E6"/>
    <w:rsid w:val="00EE66C6"/>
    <w:rsid w:val="00EE6E6E"/>
    <w:rsid w:val="00EE7110"/>
    <w:rsid w:val="00EE715B"/>
    <w:rsid w:val="00EE75BF"/>
    <w:rsid w:val="00EE76AC"/>
    <w:rsid w:val="00EE784F"/>
    <w:rsid w:val="00EE7859"/>
    <w:rsid w:val="00EE791C"/>
    <w:rsid w:val="00EE7935"/>
    <w:rsid w:val="00EE7BFA"/>
    <w:rsid w:val="00EE7D36"/>
    <w:rsid w:val="00EF00AF"/>
    <w:rsid w:val="00EF016B"/>
    <w:rsid w:val="00EF05BB"/>
    <w:rsid w:val="00EF06F3"/>
    <w:rsid w:val="00EF07B7"/>
    <w:rsid w:val="00EF0D61"/>
    <w:rsid w:val="00EF0FBE"/>
    <w:rsid w:val="00EF10B7"/>
    <w:rsid w:val="00EF1141"/>
    <w:rsid w:val="00EF1212"/>
    <w:rsid w:val="00EF1339"/>
    <w:rsid w:val="00EF1424"/>
    <w:rsid w:val="00EF1903"/>
    <w:rsid w:val="00EF1EBF"/>
    <w:rsid w:val="00EF1F2B"/>
    <w:rsid w:val="00EF20A6"/>
    <w:rsid w:val="00EF23DD"/>
    <w:rsid w:val="00EF2581"/>
    <w:rsid w:val="00EF25D3"/>
    <w:rsid w:val="00EF278D"/>
    <w:rsid w:val="00EF28FE"/>
    <w:rsid w:val="00EF2A67"/>
    <w:rsid w:val="00EF2A88"/>
    <w:rsid w:val="00EF2AD7"/>
    <w:rsid w:val="00EF2F6E"/>
    <w:rsid w:val="00EF2F82"/>
    <w:rsid w:val="00EF3086"/>
    <w:rsid w:val="00EF3227"/>
    <w:rsid w:val="00EF35B4"/>
    <w:rsid w:val="00EF3735"/>
    <w:rsid w:val="00EF380F"/>
    <w:rsid w:val="00EF38FC"/>
    <w:rsid w:val="00EF39E9"/>
    <w:rsid w:val="00EF4170"/>
    <w:rsid w:val="00EF42EB"/>
    <w:rsid w:val="00EF443A"/>
    <w:rsid w:val="00EF44ED"/>
    <w:rsid w:val="00EF4B3C"/>
    <w:rsid w:val="00EF4B5C"/>
    <w:rsid w:val="00EF4B7C"/>
    <w:rsid w:val="00EF4C23"/>
    <w:rsid w:val="00EF50AF"/>
    <w:rsid w:val="00EF55C8"/>
    <w:rsid w:val="00EF5650"/>
    <w:rsid w:val="00EF579E"/>
    <w:rsid w:val="00EF57B6"/>
    <w:rsid w:val="00EF57DA"/>
    <w:rsid w:val="00EF5F42"/>
    <w:rsid w:val="00EF5FFA"/>
    <w:rsid w:val="00EF6129"/>
    <w:rsid w:val="00EF6A8E"/>
    <w:rsid w:val="00EF6DA6"/>
    <w:rsid w:val="00EF6DFD"/>
    <w:rsid w:val="00EF6FA1"/>
    <w:rsid w:val="00EF7047"/>
    <w:rsid w:val="00EF714D"/>
    <w:rsid w:val="00EF744F"/>
    <w:rsid w:val="00EF7505"/>
    <w:rsid w:val="00EF76D1"/>
    <w:rsid w:val="00EF7E24"/>
    <w:rsid w:val="00EF7ED6"/>
    <w:rsid w:val="00F003A7"/>
    <w:rsid w:val="00F0089E"/>
    <w:rsid w:val="00F00A53"/>
    <w:rsid w:val="00F00C12"/>
    <w:rsid w:val="00F00C87"/>
    <w:rsid w:val="00F00D36"/>
    <w:rsid w:val="00F00ED9"/>
    <w:rsid w:val="00F00FE9"/>
    <w:rsid w:val="00F0100F"/>
    <w:rsid w:val="00F0196F"/>
    <w:rsid w:val="00F01FA9"/>
    <w:rsid w:val="00F02065"/>
    <w:rsid w:val="00F02539"/>
    <w:rsid w:val="00F02580"/>
    <w:rsid w:val="00F026D2"/>
    <w:rsid w:val="00F027F6"/>
    <w:rsid w:val="00F02DDC"/>
    <w:rsid w:val="00F0314B"/>
    <w:rsid w:val="00F031EB"/>
    <w:rsid w:val="00F0336B"/>
    <w:rsid w:val="00F03690"/>
    <w:rsid w:val="00F037E8"/>
    <w:rsid w:val="00F0381F"/>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888"/>
    <w:rsid w:val="00F06A71"/>
    <w:rsid w:val="00F06E07"/>
    <w:rsid w:val="00F07077"/>
    <w:rsid w:val="00F07145"/>
    <w:rsid w:val="00F07370"/>
    <w:rsid w:val="00F074A8"/>
    <w:rsid w:val="00F07572"/>
    <w:rsid w:val="00F077EA"/>
    <w:rsid w:val="00F07D2D"/>
    <w:rsid w:val="00F1004A"/>
    <w:rsid w:val="00F100F2"/>
    <w:rsid w:val="00F10253"/>
    <w:rsid w:val="00F102B7"/>
    <w:rsid w:val="00F10568"/>
    <w:rsid w:val="00F10638"/>
    <w:rsid w:val="00F1066A"/>
    <w:rsid w:val="00F10670"/>
    <w:rsid w:val="00F1078A"/>
    <w:rsid w:val="00F107A8"/>
    <w:rsid w:val="00F10B52"/>
    <w:rsid w:val="00F10B7A"/>
    <w:rsid w:val="00F10BA3"/>
    <w:rsid w:val="00F10C3B"/>
    <w:rsid w:val="00F1104F"/>
    <w:rsid w:val="00F11182"/>
    <w:rsid w:val="00F11423"/>
    <w:rsid w:val="00F114C1"/>
    <w:rsid w:val="00F115F7"/>
    <w:rsid w:val="00F1170A"/>
    <w:rsid w:val="00F11804"/>
    <w:rsid w:val="00F11A09"/>
    <w:rsid w:val="00F11A5B"/>
    <w:rsid w:val="00F11B30"/>
    <w:rsid w:val="00F11BC5"/>
    <w:rsid w:val="00F11EF2"/>
    <w:rsid w:val="00F12254"/>
    <w:rsid w:val="00F12262"/>
    <w:rsid w:val="00F123FD"/>
    <w:rsid w:val="00F12695"/>
    <w:rsid w:val="00F12AD6"/>
    <w:rsid w:val="00F12C86"/>
    <w:rsid w:val="00F13056"/>
    <w:rsid w:val="00F138BC"/>
    <w:rsid w:val="00F13930"/>
    <w:rsid w:val="00F139CC"/>
    <w:rsid w:val="00F13B2E"/>
    <w:rsid w:val="00F13F31"/>
    <w:rsid w:val="00F1419A"/>
    <w:rsid w:val="00F14433"/>
    <w:rsid w:val="00F146C6"/>
    <w:rsid w:val="00F14877"/>
    <w:rsid w:val="00F14C91"/>
    <w:rsid w:val="00F14DCD"/>
    <w:rsid w:val="00F14EE4"/>
    <w:rsid w:val="00F150D5"/>
    <w:rsid w:val="00F15221"/>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CEF"/>
    <w:rsid w:val="00F16D04"/>
    <w:rsid w:val="00F16F47"/>
    <w:rsid w:val="00F17086"/>
    <w:rsid w:val="00F170D7"/>
    <w:rsid w:val="00F17131"/>
    <w:rsid w:val="00F172B1"/>
    <w:rsid w:val="00F1778F"/>
    <w:rsid w:val="00F17A0E"/>
    <w:rsid w:val="00F17C78"/>
    <w:rsid w:val="00F17D5D"/>
    <w:rsid w:val="00F17DBE"/>
    <w:rsid w:val="00F17DC1"/>
    <w:rsid w:val="00F17E24"/>
    <w:rsid w:val="00F17F65"/>
    <w:rsid w:val="00F20010"/>
    <w:rsid w:val="00F2001F"/>
    <w:rsid w:val="00F2027F"/>
    <w:rsid w:val="00F20485"/>
    <w:rsid w:val="00F204FD"/>
    <w:rsid w:val="00F205C2"/>
    <w:rsid w:val="00F20868"/>
    <w:rsid w:val="00F20AF6"/>
    <w:rsid w:val="00F20BB4"/>
    <w:rsid w:val="00F20BD6"/>
    <w:rsid w:val="00F2136E"/>
    <w:rsid w:val="00F214DE"/>
    <w:rsid w:val="00F215CF"/>
    <w:rsid w:val="00F21B1D"/>
    <w:rsid w:val="00F21EA9"/>
    <w:rsid w:val="00F220E9"/>
    <w:rsid w:val="00F2216A"/>
    <w:rsid w:val="00F2252F"/>
    <w:rsid w:val="00F22781"/>
    <w:rsid w:val="00F22864"/>
    <w:rsid w:val="00F229FD"/>
    <w:rsid w:val="00F22B01"/>
    <w:rsid w:val="00F22C1A"/>
    <w:rsid w:val="00F22C7D"/>
    <w:rsid w:val="00F22D8B"/>
    <w:rsid w:val="00F22E38"/>
    <w:rsid w:val="00F22E3F"/>
    <w:rsid w:val="00F22FB8"/>
    <w:rsid w:val="00F22FCD"/>
    <w:rsid w:val="00F2318A"/>
    <w:rsid w:val="00F2355F"/>
    <w:rsid w:val="00F23D60"/>
    <w:rsid w:val="00F24072"/>
    <w:rsid w:val="00F242A1"/>
    <w:rsid w:val="00F2465D"/>
    <w:rsid w:val="00F248CB"/>
    <w:rsid w:val="00F24C5F"/>
    <w:rsid w:val="00F24ED9"/>
    <w:rsid w:val="00F25047"/>
    <w:rsid w:val="00F25194"/>
    <w:rsid w:val="00F25317"/>
    <w:rsid w:val="00F25338"/>
    <w:rsid w:val="00F257BC"/>
    <w:rsid w:val="00F25BEB"/>
    <w:rsid w:val="00F25FF6"/>
    <w:rsid w:val="00F26196"/>
    <w:rsid w:val="00F262F2"/>
    <w:rsid w:val="00F2640F"/>
    <w:rsid w:val="00F26EB3"/>
    <w:rsid w:val="00F26EDE"/>
    <w:rsid w:val="00F27060"/>
    <w:rsid w:val="00F274CA"/>
    <w:rsid w:val="00F27521"/>
    <w:rsid w:val="00F2780A"/>
    <w:rsid w:val="00F2782A"/>
    <w:rsid w:val="00F30061"/>
    <w:rsid w:val="00F3013D"/>
    <w:rsid w:val="00F30623"/>
    <w:rsid w:val="00F307C6"/>
    <w:rsid w:val="00F30A45"/>
    <w:rsid w:val="00F30B57"/>
    <w:rsid w:val="00F30EA8"/>
    <w:rsid w:val="00F30FAE"/>
    <w:rsid w:val="00F3100F"/>
    <w:rsid w:val="00F310AD"/>
    <w:rsid w:val="00F310F9"/>
    <w:rsid w:val="00F3118D"/>
    <w:rsid w:val="00F313E5"/>
    <w:rsid w:val="00F316AB"/>
    <w:rsid w:val="00F318D0"/>
    <w:rsid w:val="00F31D68"/>
    <w:rsid w:val="00F31FFB"/>
    <w:rsid w:val="00F320CB"/>
    <w:rsid w:val="00F32292"/>
    <w:rsid w:val="00F32354"/>
    <w:rsid w:val="00F32C8E"/>
    <w:rsid w:val="00F32D0C"/>
    <w:rsid w:val="00F32F65"/>
    <w:rsid w:val="00F32FE8"/>
    <w:rsid w:val="00F331AE"/>
    <w:rsid w:val="00F33302"/>
    <w:rsid w:val="00F333C6"/>
    <w:rsid w:val="00F3350B"/>
    <w:rsid w:val="00F336CD"/>
    <w:rsid w:val="00F337A8"/>
    <w:rsid w:val="00F33D00"/>
    <w:rsid w:val="00F33E31"/>
    <w:rsid w:val="00F33E52"/>
    <w:rsid w:val="00F33EB5"/>
    <w:rsid w:val="00F33F0C"/>
    <w:rsid w:val="00F348E7"/>
    <w:rsid w:val="00F34AAF"/>
    <w:rsid w:val="00F352EC"/>
    <w:rsid w:val="00F355B7"/>
    <w:rsid w:val="00F35AC3"/>
    <w:rsid w:val="00F35B8A"/>
    <w:rsid w:val="00F35D9D"/>
    <w:rsid w:val="00F35F3F"/>
    <w:rsid w:val="00F35F5D"/>
    <w:rsid w:val="00F361E4"/>
    <w:rsid w:val="00F36253"/>
    <w:rsid w:val="00F36299"/>
    <w:rsid w:val="00F36305"/>
    <w:rsid w:val="00F36867"/>
    <w:rsid w:val="00F36952"/>
    <w:rsid w:val="00F36DE6"/>
    <w:rsid w:val="00F36E38"/>
    <w:rsid w:val="00F37049"/>
    <w:rsid w:val="00F3719D"/>
    <w:rsid w:val="00F37252"/>
    <w:rsid w:val="00F3729C"/>
    <w:rsid w:val="00F3734B"/>
    <w:rsid w:val="00F37658"/>
    <w:rsid w:val="00F37693"/>
    <w:rsid w:val="00F376C6"/>
    <w:rsid w:val="00F3794D"/>
    <w:rsid w:val="00F37BD7"/>
    <w:rsid w:val="00F37C5E"/>
    <w:rsid w:val="00F37EAD"/>
    <w:rsid w:val="00F4008A"/>
    <w:rsid w:val="00F40096"/>
    <w:rsid w:val="00F4019B"/>
    <w:rsid w:val="00F40448"/>
    <w:rsid w:val="00F4053F"/>
    <w:rsid w:val="00F40BFB"/>
    <w:rsid w:val="00F40CAD"/>
    <w:rsid w:val="00F40DE2"/>
    <w:rsid w:val="00F41125"/>
    <w:rsid w:val="00F411F6"/>
    <w:rsid w:val="00F41206"/>
    <w:rsid w:val="00F413A3"/>
    <w:rsid w:val="00F41455"/>
    <w:rsid w:val="00F41597"/>
    <w:rsid w:val="00F41815"/>
    <w:rsid w:val="00F41D75"/>
    <w:rsid w:val="00F421BC"/>
    <w:rsid w:val="00F4232E"/>
    <w:rsid w:val="00F423E8"/>
    <w:rsid w:val="00F42697"/>
    <w:rsid w:val="00F4289B"/>
    <w:rsid w:val="00F42944"/>
    <w:rsid w:val="00F42A44"/>
    <w:rsid w:val="00F42BB5"/>
    <w:rsid w:val="00F42D90"/>
    <w:rsid w:val="00F42EB6"/>
    <w:rsid w:val="00F433C6"/>
    <w:rsid w:val="00F4350C"/>
    <w:rsid w:val="00F43C7E"/>
    <w:rsid w:val="00F43EE7"/>
    <w:rsid w:val="00F44051"/>
    <w:rsid w:val="00F4448F"/>
    <w:rsid w:val="00F4495F"/>
    <w:rsid w:val="00F44B2E"/>
    <w:rsid w:val="00F44C77"/>
    <w:rsid w:val="00F44CDF"/>
    <w:rsid w:val="00F45006"/>
    <w:rsid w:val="00F450C3"/>
    <w:rsid w:val="00F455AD"/>
    <w:rsid w:val="00F45C79"/>
    <w:rsid w:val="00F469DF"/>
    <w:rsid w:val="00F46A82"/>
    <w:rsid w:val="00F46C24"/>
    <w:rsid w:val="00F46EA7"/>
    <w:rsid w:val="00F46FAD"/>
    <w:rsid w:val="00F46FAE"/>
    <w:rsid w:val="00F46FF6"/>
    <w:rsid w:val="00F4751D"/>
    <w:rsid w:val="00F479E3"/>
    <w:rsid w:val="00F47A6F"/>
    <w:rsid w:val="00F47A70"/>
    <w:rsid w:val="00F47DCE"/>
    <w:rsid w:val="00F50009"/>
    <w:rsid w:val="00F50131"/>
    <w:rsid w:val="00F5020E"/>
    <w:rsid w:val="00F506C6"/>
    <w:rsid w:val="00F506E0"/>
    <w:rsid w:val="00F507AA"/>
    <w:rsid w:val="00F50928"/>
    <w:rsid w:val="00F50AF0"/>
    <w:rsid w:val="00F50D13"/>
    <w:rsid w:val="00F50DA1"/>
    <w:rsid w:val="00F50F50"/>
    <w:rsid w:val="00F50F8F"/>
    <w:rsid w:val="00F50FF5"/>
    <w:rsid w:val="00F51835"/>
    <w:rsid w:val="00F5185E"/>
    <w:rsid w:val="00F51C36"/>
    <w:rsid w:val="00F5249B"/>
    <w:rsid w:val="00F52A47"/>
    <w:rsid w:val="00F52BF4"/>
    <w:rsid w:val="00F52FC4"/>
    <w:rsid w:val="00F53061"/>
    <w:rsid w:val="00F53187"/>
    <w:rsid w:val="00F531ED"/>
    <w:rsid w:val="00F53703"/>
    <w:rsid w:val="00F538E9"/>
    <w:rsid w:val="00F53B89"/>
    <w:rsid w:val="00F53C35"/>
    <w:rsid w:val="00F53D1F"/>
    <w:rsid w:val="00F53F26"/>
    <w:rsid w:val="00F5417F"/>
    <w:rsid w:val="00F547A6"/>
    <w:rsid w:val="00F54828"/>
    <w:rsid w:val="00F54B07"/>
    <w:rsid w:val="00F556AE"/>
    <w:rsid w:val="00F5570E"/>
    <w:rsid w:val="00F55786"/>
    <w:rsid w:val="00F5586C"/>
    <w:rsid w:val="00F558D6"/>
    <w:rsid w:val="00F55A38"/>
    <w:rsid w:val="00F55F4C"/>
    <w:rsid w:val="00F56028"/>
    <w:rsid w:val="00F56161"/>
    <w:rsid w:val="00F56450"/>
    <w:rsid w:val="00F56574"/>
    <w:rsid w:val="00F56857"/>
    <w:rsid w:val="00F5694A"/>
    <w:rsid w:val="00F5695B"/>
    <w:rsid w:val="00F569B3"/>
    <w:rsid w:val="00F56AA6"/>
    <w:rsid w:val="00F56E43"/>
    <w:rsid w:val="00F56E4D"/>
    <w:rsid w:val="00F57057"/>
    <w:rsid w:val="00F5717B"/>
    <w:rsid w:val="00F571D8"/>
    <w:rsid w:val="00F5739D"/>
    <w:rsid w:val="00F57772"/>
    <w:rsid w:val="00F5788B"/>
    <w:rsid w:val="00F57895"/>
    <w:rsid w:val="00F578F4"/>
    <w:rsid w:val="00F57D2F"/>
    <w:rsid w:val="00F57D47"/>
    <w:rsid w:val="00F57E81"/>
    <w:rsid w:val="00F57F07"/>
    <w:rsid w:val="00F60480"/>
    <w:rsid w:val="00F60593"/>
    <w:rsid w:val="00F60800"/>
    <w:rsid w:val="00F60ACD"/>
    <w:rsid w:val="00F60B50"/>
    <w:rsid w:val="00F60BC1"/>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27F"/>
    <w:rsid w:val="00F643BE"/>
    <w:rsid w:val="00F6441C"/>
    <w:rsid w:val="00F64663"/>
    <w:rsid w:val="00F647CF"/>
    <w:rsid w:val="00F6482E"/>
    <w:rsid w:val="00F6486B"/>
    <w:rsid w:val="00F648F9"/>
    <w:rsid w:val="00F64950"/>
    <w:rsid w:val="00F64ADC"/>
    <w:rsid w:val="00F64CAA"/>
    <w:rsid w:val="00F64CB8"/>
    <w:rsid w:val="00F64E34"/>
    <w:rsid w:val="00F64FB2"/>
    <w:rsid w:val="00F654A0"/>
    <w:rsid w:val="00F654BE"/>
    <w:rsid w:val="00F654C0"/>
    <w:rsid w:val="00F65795"/>
    <w:rsid w:val="00F657E5"/>
    <w:rsid w:val="00F6584D"/>
    <w:rsid w:val="00F65A97"/>
    <w:rsid w:val="00F65E28"/>
    <w:rsid w:val="00F6604E"/>
    <w:rsid w:val="00F6609F"/>
    <w:rsid w:val="00F660BF"/>
    <w:rsid w:val="00F662B7"/>
    <w:rsid w:val="00F6630C"/>
    <w:rsid w:val="00F66418"/>
    <w:rsid w:val="00F66761"/>
    <w:rsid w:val="00F667B1"/>
    <w:rsid w:val="00F66ABB"/>
    <w:rsid w:val="00F670CF"/>
    <w:rsid w:val="00F6715D"/>
    <w:rsid w:val="00F671D3"/>
    <w:rsid w:val="00F6728B"/>
    <w:rsid w:val="00F672EF"/>
    <w:rsid w:val="00F67341"/>
    <w:rsid w:val="00F6736E"/>
    <w:rsid w:val="00F674F2"/>
    <w:rsid w:val="00F67587"/>
    <w:rsid w:val="00F6768D"/>
    <w:rsid w:val="00F67735"/>
    <w:rsid w:val="00F6773E"/>
    <w:rsid w:val="00F677A8"/>
    <w:rsid w:val="00F67D50"/>
    <w:rsid w:val="00F67D8B"/>
    <w:rsid w:val="00F67F10"/>
    <w:rsid w:val="00F67F30"/>
    <w:rsid w:val="00F7014D"/>
    <w:rsid w:val="00F7046D"/>
    <w:rsid w:val="00F70656"/>
    <w:rsid w:val="00F706F0"/>
    <w:rsid w:val="00F70ABA"/>
    <w:rsid w:val="00F70BE6"/>
    <w:rsid w:val="00F7148E"/>
    <w:rsid w:val="00F71997"/>
    <w:rsid w:val="00F71AC6"/>
    <w:rsid w:val="00F71B58"/>
    <w:rsid w:val="00F71D66"/>
    <w:rsid w:val="00F71E30"/>
    <w:rsid w:val="00F72192"/>
    <w:rsid w:val="00F7225A"/>
    <w:rsid w:val="00F72523"/>
    <w:rsid w:val="00F7255F"/>
    <w:rsid w:val="00F72743"/>
    <w:rsid w:val="00F727D6"/>
    <w:rsid w:val="00F728AE"/>
    <w:rsid w:val="00F728EE"/>
    <w:rsid w:val="00F72C3B"/>
    <w:rsid w:val="00F72FF4"/>
    <w:rsid w:val="00F7343D"/>
    <w:rsid w:val="00F7374E"/>
    <w:rsid w:val="00F73760"/>
    <w:rsid w:val="00F7382D"/>
    <w:rsid w:val="00F7397F"/>
    <w:rsid w:val="00F73A58"/>
    <w:rsid w:val="00F73AE1"/>
    <w:rsid w:val="00F73E26"/>
    <w:rsid w:val="00F73FD5"/>
    <w:rsid w:val="00F7401E"/>
    <w:rsid w:val="00F7422B"/>
    <w:rsid w:val="00F74296"/>
    <w:rsid w:val="00F742E6"/>
    <w:rsid w:val="00F74604"/>
    <w:rsid w:val="00F748E8"/>
    <w:rsid w:val="00F749EF"/>
    <w:rsid w:val="00F74ACC"/>
    <w:rsid w:val="00F74B02"/>
    <w:rsid w:val="00F75433"/>
    <w:rsid w:val="00F754D5"/>
    <w:rsid w:val="00F7558F"/>
    <w:rsid w:val="00F75D29"/>
    <w:rsid w:val="00F75D3A"/>
    <w:rsid w:val="00F76250"/>
    <w:rsid w:val="00F763E6"/>
    <w:rsid w:val="00F76812"/>
    <w:rsid w:val="00F76AD5"/>
    <w:rsid w:val="00F76F04"/>
    <w:rsid w:val="00F76F0A"/>
    <w:rsid w:val="00F76F2C"/>
    <w:rsid w:val="00F77013"/>
    <w:rsid w:val="00F770B3"/>
    <w:rsid w:val="00F770E2"/>
    <w:rsid w:val="00F772EC"/>
    <w:rsid w:val="00F77685"/>
    <w:rsid w:val="00F778D0"/>
    <w:rsid w:val="00F77ED2"/>
    <w:rsid w:val="00F77F3D"/>
    <w:rsid w:val="00F77F5D"/>
    <w:rsid w:val="00F801E4"/>
    <w:rsid w:val="00F8024C"/>
    <w:rsid w:val="00F80849"/>
    <w:rsid w:val="00F80DE4"/>
    <w:rsid w:val="00F81482"/>
    <w:rsid w:val="00F815A4"/>
    <w:rsid w:val="00F815DF"/>
    <w:rsid w:val="00F8170F"/>
    <w:rsid w:val="00F81714"/>
    <w:rsid w:val="00F819AC"/>
    <w:rsid w:val="00F820DE"/>
    <w:rsid w:val="00F820E3"/>
    <w:rsid w:val="00F82118"/>
    <w:rsid w:val="00F824D3"/>
    <w:rsid w:val="00F82563"/>
    <w:rsid w:val="00F828DD"/>
    <w:rsid w:val="00F82A55"/>
    <w:rsid w:val="00F82B26"/>
    <w:rsid w:val="00F83213"/>
    <w:rsid w:val="00F83503"/>
    <w:rsid w:val="00F8351E"/>
    <w:rsid w:val="00F83522"/>
    <w:rsid w:val="00F837AF"/>
    <w:rsid w:val="00F83A07"/>
    <w:rsid w:val="00F83C29"/>
    <w:rsid w:val="00F83F2D"/>
    <w:rsid w:val="00F84149"/>
    <w:rsid w:val="00F84170"/>
    <w:rsid w:val="00F841AF"/>
    <w:rsid w:val="00F8431D"/>
    <w:rsid w:val="00F843AB"/>
    <w:rsid w:val="00F8452F"/>
    <w:rsid w:val="00F845B7"/>
    <w:rsid w:val="00F8475E"/>
    <w:rsid w:val="00F84AFA"/>
    <w:rsid w:val="00F84BC9"/>
    <w:rsid w:val="00F84D0A"/>
    <w:rsid w:val="00F84E11"/>
    <w:rsid w:val="00F84E82"/>
    <w:rsid w:val="00F84EF1"/>
    <w:rsid w:val="00F85081"/>
    <w:rsid w:val="00F8511B"/>
    <w:rsid w:val="00F8514C"/>
    <w:rsid w:val="00F851A0"/>
    <w:rsid w:val="00F851B3"/>
    <w:rsid w:val="00F851C8"/>
    <w:rsid w:val="00F85C72"/>
    <w:rsid w:val="00F85E36"/>
    <w:rsid w:val="00F85E87"/>
    <w:rsid w:val="00F86A85"/>
    <w:rsid w:val="00F86C6C"/>
    <w:rsid w:val="00F86CDC"/>
    <w:rsid w:val="00F86E19"/>
    <w:rsid w:val="00F870F4"/>
    <w:rsid w:val="00F872CB"/>
    <w:rsid w:val="00F87307"/>
    <w:rsid w:val="00F87360"/>
    <w:rsid w:val="00F87365"/>
    <w:rsid w:val="00F875B1"/>
    <w:rsid w:val="00F875EC"/>
    <w:rsid w:val="00F87970"/>
    <w:rsid w:val="00F87B86"/>
    <w:rsid w:val="00F9017D"/>
    <w:rsid w:val="00F9027F"/>
    <w:rsid w:val="00F903BE"/>
    <w:rsid w:val="00F904EE"/>
    <w:rsid w:val="00F90701"/>
    <w:rsid w:val="00F90919"/>
    <w:rsid w:val="00F90A8F"/>
    <w:rsid w:val="00F90B1B"/>
    <w:rsid w:val="00F90DA0"/>
    <w:rsid w:val="00F90F2E"/>
    <w:rsid w:val="00F90F51"/>
    <w:rsid w:val="00F9101B"/>
    <w:rsid w:val="00F9124F"/>
    <w:rsid w:val="00F91366"/>
    <w:rsid w:val="00F91384"/>
    <w:rsid w:val="00F913B3"/>
    <w:rsid w:val="00F914C1"/>
    <w:rsid w:val="00F917D1"/>
    <w:rsid w:val="00F917E4"/>
    <w:rsid w:val="00F918B2"/>
    <w:rsid w:val="00F91917"/>
    <w:rsid w:val="00F91BE7"/>
    <w:rsid w:val="00F91D1E"/>
    <w:rsid w:val="00F91E43"/>
    <w:rsid w:val="00F91EEA"/>
    <w:rsid w:val="00F91F6C"/>
    <w:rsid w:val="00F92117"/>
    <w:rsid w:val="00F925F8"/>
    <w:rsid w:val="00F92772"/>
    <w:rsid w:val="00F92AD3"/>
    <w:rsid w:val="00F92C0B"/>
    <w:rsid w:val="00F92C85"/>
    <w:rsid w:val="00F92DAF"/>
    <w:rsid w:val="00F92F16"/>
    <w:rsid w:val="00F93261"/>
    <w:rsid w:val="00F93443"/>
    <w:rsid w:val="00F934F3"/>
    <w:rsid w:val="00F93517"/>
    <w:rsid w:val="00F9382C"/>
    <w:rsid w:val="00F93866"/>
    <w:rsid w:val="00F93A57"/>
    <w:rsid w:val="00F93E3B"/>
    <w:rsid w:val="00F93EEC"/>
    <w:rsid w:val="00F94316"/>
    <w:rsid w:val="00F94360"/>
    <w:rsid w:val="00F9439B"/>
    <w:rsid w:val="00F943E6"/>
    <w:rsid w:val="00F94732"/>
    <w:rsid w:val="00F94B32"/>
    <w:rsid w:val="00F94D2C"/>
    <w:rsid w:val="00F94DC6"/>
    <w:rsid w:val="00F94E0A"/>
    <w:rsid w:val="00F95176"/>
    <w:rsid w:val="00F95408"/>
    <w:rsid w:val="00F95586"/>
    <w:rsid w:val="00F9561C"/>
    <w:rsid w:val="00F959C3"/>
    <w:rsid w:val="00F95B7A"/>
    <w:rsid w:val="00F95BB1"/>
    <w:rsid w:val="00F95D2D"/>
    <w:rsid w:val="00F95D39"/>
    <w:rsid w:val="00F95E78"/>
    <w:rsid w:val="00F95EDF"/>
    <w:rsid w:val="00F95FED"/>
    <w:rsid w:val="00F95FF6"/>
    <w:rsid w:val="00F96118"/>
    <w:rsid w:val="00F96131"/>
    <w:rsid w:val="00F961AF"/>
    <w:rsid w:val="00F96272"/>
    <w:rsid w:val="00F962EB"/>
    <w:rsid w:val="00F96376"/>
    <w:rsid w:val="00F965A5"/>
    <w:rsid w:val="00F96714"/>
    <w:rsid w:val="00F968E8"/>
    <w:rsid w:val="00F96A6E"/>
    <w:rsid w:val="00F96AA9"/>
    <w:rsid w:val="00F96C83"/>
    <w:rsid w:val="00F96DEC"/>
    <w:rsid w:val="00F96E4F"/>
    <w:rsid w:val="00F96F04"/>
    <w:rsid w:val="00F9727A"/>
    <w:rsid w:val="00F97445"/>
    <w:rsid w:val="00F97456"/>
    <w:rsid w:val="00F975EA"/>
    <w:rsid w:val="00F97826"/>
    <w:rsid w:val="00F97943"/>
    <w:rsid w:val="00F9796F"/>
    <w:rsid w:val="00F97AC7"/>
    <w:rsid w:val="00F97B49"/>
    <w:rsid w:val="00F97B94"/>
    <w:rsid w:val="00F97C04"/>
    <w:rsid w:val="00F97E75"/>
    <w:rsid w:val="00F97F25"/>
    <w:rsid w:val="00FA0487"/>
    <w:rsid w:val="00FA0561"/>
    <w:rsid w:val="00FA0673"/>
    <w:rsid w:val="00FA08AF"/>
    <w:rsid w:val="00FA0971"/>
    <w:rsid w:val="00FA0D6D"/>
    <w:rsid w:val="00FA0E4D"/>
    <w:rsid w:val="00FA103A"/>
    <w:rsid w:val="00FA17AC"/>
    <w:rsid w:val="00FA195A"/>
    <w:rsid w:val="00FA19E1"/>
    <w:rsid w:val="00FA1B04"/>
    <w:rsid w:val="00FA1E0F"/>
    <w:rsid w:val="00FA1ED2"/>
    <w:rsid w:val="00FA23C4"/>
    <w:rsid w:val="00FA2BBE"/>
    <w:rsid w:val="00FA2DDC"/>
    <w:rsid w:val="00FA3104"/>
    <w:rsid w:val="00FA3233"/>
    <w:rsid w:val="00FA3335"/>
    <w:rsid w:val="00FA3367"/>
    <w:rsid w:val="00FA33F3"/>
    <w:rsid w:val="00FA34EB"/>
    <w:rsid w:val="00FA35FC"/>
    <w:rsid w:val="00FA366A"/>
    <w:rsid w:val="00FA3691"/>
    <w:rsid w:val="00FA3BDF"/>
    <w:rsid w:val="00FA3C19"/>
    <w:rsid w:val="00FA3CB0"/>
    <w:rsid w:val="00FA3CE0"/>
    <w:rsid w:val="00FA3D18"/>
    <w:rsid w:val="00FA3DB9"/>
    <w:rsid w:val="00FA3F5B"/>
    <w:rsid w:val="00FA41A2"/>
    <w:rsid w:val="00FA41B6"/>
    <w:rsid w:val="00FA421E"/>
    <w:rsid w:val="00FA457C"/>
    <w:rsid w:val="00FA4607"/>
    <w:rsid w:val="00FA4718"/>
    <w:rsid w:val="00FA4864"/>
    <w:rsid w:val="00FA4D56"/>
    <w:rsid w:val="00FA4EB4"/>
    <w:rsid w:val="00FA4EE1"/>
    <w:rsid w:val="00FA4F24"/>
    <w:rsid w:val="00FA520B"/>
    <w:rsid w:val="00FA520F"/>
    <w:rsid w:val="00FA551D"/>
    <w:rsid w:val="00FA55AC"/>
    <w:rsid w:val="00FA5736"/>
    <w:rsid w:val="00FA5912"/>
    <w:rsid w:val="00FA6435"/>
    <w:rsid w:val="00FA649D"/>
    <w:rsid w:val="00FA687B"/>
    <w:rsid w:val="00FA6904"/>
    <w:rsid w:val="00FA699A"/>
    <w:rsid w:val="00FA6B15"/>
    <w:rsid w:val="00FA6B82"/>
    <w:rsid w:val="00FA6E7A"/>
    <w:rsid w:val="00FA7091"/>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506"/>
    <w:rsid w:val="00FB0708"/>
    <w:rsid w:val="00FB0858"/>
    <w:rsid w:val="00FB0867"/>
    <w:rsid w:val="00FB0B03"/>
    <w:rsid w:val="00FB0FDC"/>
    <w:rsid w:val="00FB1030"/>
    <w:rsid w:val="00FB17F7"/>
    <w:rsid w:val="00FB19E8"/>
    <w:rsid w:val="00FB1BEC"/>
    <w:rsid w:val="00FB1E1B"/>
    <w:rsid w:val="00FB20C6"/>
    <w:rsid w:val="00FB245A"/>
    <w:rsid w:val="00FB24EA"/>
    <w:rsid w:val="00FB264D"/>
    <w:rsid w:val="00FB26C5"/>
    <w:rsid w:val="00FB2D14"/>
    <w:rsid w:val="00FB2DE0"/>
    <w:rsid w:val="00FB2FF0"/>
    <w:rsid w:val="00FB319E"/>
    <w:rsid w:val="00FB32A8"/>
    <w:rsid w:val="00FB3350"/>
    <w:rsid w:val="00FB3578"/>
    <w:rsid w:val="00FB35BB"/>
    <w:rsid w:val="00FB3A54"/>
    <w:rsid w:val="00FB3AD8"/>
    <w:rsid w:val="00FB3E5F"/>
    <w:rsid w:val="00FB42B0"/>
    <w:rsid w:val="00FB437E"/>
    <w:rsid w:val="00FB4404"/>
    <w:rsid w:val="00FB466A"/>
    <w:rsid w:val="00FB4753"/>
    <w:rsid w:val="00FB495C"/>
    <w:rsid w:val="00FB4BFD"/>
    <w:rsid w:val="00FB4C1F"/>
    <w:rsid w:val="00FB52BE"/>
    <w:rsid w:val="00FB5307"/>
    <w:rsid w:val="00FB532B"/>
    <w:rsid w:val="00FB57BA"/>
    <w:rsid w:val="00FB5949"/>
    <w:rsid w:val="00FB5B03"/>
    <w:rsid w:val="00FB5C94"/>
    <w:rsid w:val="00FB5D0C"/>
    <w:rsid w:val="00FB6395"/>
    <w:rsid w:val="00FB643C"/>
    <w:rsid w:val="00FB6B85"/>
    <w:rsid w:val="00FB6D0E"/>
    <w:rsid w:val="00FB6D18"/>
    <w:rsid w:val="00FB6DEA"/>
    <w:rsid w:val="00FB6E50"/>
    <w:rsid w:val="00FB700D"/>
    <w:rsid w:val="00FB7260"/>
    <w:rsid w:val="00FB75FE"/>
    <w:rsid w:val="00FB7A11"/>
    <w:rsid w:val="00FB7BCB"/>
    <w:rsid w:val="00FB7EC4"/>
    <w:rsid w:val="00FC00B6"/>
    <w:rsid w:val="00FC00D5"/>
    <w:rsid w:val="00FC00D9"/>
    <w:rsid w:val="00FC0296"/>
    <w:rsid w:val="00FC0402"/>
    <w:rsid w:val="00FC0615"/>
    <w:rsid w:val="00FC0A7A"/>
    <w:rsid w:val="00FC0B78"/>
    <w:rsid w:val="00FC0C13"/>
    <w:rsid w:val="00FC1076"/>
    <w:rsid w:val="00FC10BB"/>
    <w:rsid w:val="00FC1143"/>
    <w:rsid w:val="00FC1645"/>
    <w:rsid w:val="00FC166C"/>
    <w:rsid w:val="00FC1690"/>
    <w:rsid w:val="00FC1974"/>
    <w:rsid w:val="00FC1982"/>
    <w:rsid w:val="00FC1AB1"/>
    <w:rsid w:val="00FC20AF"/>
    <w:rsid w:val="00FC2160"/>
    <w:rsid w:val="00FC23C9"/>
    <w:rsid w:val="00FC26D3"/>
    <w:rsid w:val="00FC2761"/>
    <w:rsid w:val="00FC27DF"/>
    <w:rsid w:val="00FC2A1E"/>
    <w:rsid w:val="00FC2DFE"/>
    <w:rsid w:val="00FC2E76"/>
    <w:rsid w:val="00FC2FBC"/>
    <w:rsid w:val="00FC302A"/>
    <w:rsid w:val="00FC30C4"/>
    <w:rsid w:val="00FC3172"/>
    <w:rsid w:val="00FC33B2"/>
    <w:rsid w:val="00FC3509"/>
    <w:rsid w:val="00FC3536"/>
    <w:rsid w:val="00FC35C3"/>
    <w:rsid w:val="00FC3D8D"/>
    <w:rsid w:val="00FC40BD"/>
    <w:rsid w:val="00FC42FF"/>
    <w:rsid w:val="00FC434F"/>
    <w:rsid w:val="00FC4417"/>
    <w:rsid w:val="00FC441A"/>
    <w:rsid w:val="00FC4441"/>
    <w:rsid w:val="00FC4494"/>
    <w:rsid w:val="00FC497D"/>
    <w:rsid w:val="00FC5072"/>
    <w:rsid w:val="00FC5102"/>
    <w:rsid w:val="00FC52EB"/>
    <w:rsid w:val="00FC5310"/>
    <w:rsid w:val="00FC5733"/>
    <w:rsid w:val="00FC589D"/>
    <w:rsid w:val="00FC5C32"/>
    <w:rsid w:val="00FC6037"/>
    <w:rsid w:val="00FC6462"/>
    <w:rsid w:val="00FC68BA"/>
    <w:rsid w:val="00FC6F42"/>
    <w:rsid w:val="00FC7696"/>
    <w:rsid w:val="00FC78A6"/>
    <w:rsid w:val="00FC7AC2"/>
    <w:rsid w:val="00FC7D7E"/>
    <w:rsid w:val="00FC7ECF"/>
    <w:rsid w:val="00FC7FDD"/>
    <w:rsid w:val="00FD0000"/>
    <w:rsid w:val="00FD002B"/>
    <w:rsid w:val="00FD03AA"/>
    <w:rsid w:val="00FD055E"/>
    <w:rsid w:val="00FD0599"/>
    <w:rsid w:val="00FD07F1"/>
    <w:rsid w:val="00FD0928"/>
    <w:rsid w:val="00FD0A3E"/>
    <w:rsid w:val="00FD0A82"/>
    <w:rsid w:val="00FD0D63"/>
    <w:rsid w:val="00FD0DBC"/>
    <w:rsid w:val="00FD0EEA"/>
    <w:rsid w:val="00FD0FD0"/>
    <w:rsid w:val="00FD10B0"/>
    <w:rsid w:val="00FD11A3"/>
    <w:rsid w:val="00FD15B1"/>
    <w:rsid w:val="00FD1650"/>
    <w:rsid w:val="00FD1E09"/>
    <w:rsid w:val="00FD1FE0"/>
    <w:rsid w:val="00FD2111"/>
    <w:rsid w:val="00FD2492"/>
    <w:rsid w:val="00FD27F6"/>
    <w:rsid w:val="00FD29E5"/>
    <w:rsid w:val="00FD2AEA"/>
    <w:rsid w:val="00FD2AEE"/>
    <w:rsid w:val="00FD2B19"/>
    <w:rsid w:val="00FD2C3F"/>
    <w:rsid w:val="00FD2E9E"/>
    <w:rsid w:val="00FD3287"/>
    <w:rsid w:val="00FD32AC"/>
    <w:rsid w:val="00FD34E8"/>
    <w:rsid w:val="00FD38FE"/>
    <w:rsid w:val="00FD3ECE"/>
    <w:rsid w:val="00FD407B"/>
    <w:rsid w:val="00FD4105"/>
    <w:rsid w:val="00FD43FD"/>
    <w:rsid w:val="00FD47C8"/>
    <w:rsid w:val="00FD4C7A"/>
    <w:rsid w:val="00FD53A5"/>
    <w:rsid w:val="00FD54EB"/>
    <w:rsid w:val="00FD54F2"/>
    <w:rsid w:val="00FD55F8"/>
    <w:rsid w:val="00FD5645"/>
    <w:rsid w:val="00FD56E0"/>
    <w:rsid w:val="00FD572C"/>
    <w:rsid w:val="00FD5808"/>
    <w:rsid w:val="00FD5AEA"/>
    <w:rsid w:val="00FD6338"/>
    <w:rsid w:val="00FD64D4"/>
    <w:rsid w:val="00FD6AF2"/>
    <w:rsid w:val="00FD6BAD"/>
    <w:rsid w:val="00FD6BCA"/>
    <w:rsid w:val="00FD6D55"/>
    <w:rsid w:val="00FD6D96"/>
    <w:rsid w:val="00FD70AA"/>
    <w:rsid w:val="00FD76C9"/>
    <w:rsid w:val="00FD7DB6"/>
    <w:rsid w:val="00FD7EF3"/>
    <w:rsid w:val="00FD7FA8"/>
    <w:rsid w:val="00FE00AC"/>
    <w:rsid w:val="00FE0207"/>
    <w:rsid w:val="00FE0314"/>
    <w:rsid w:val="00FE069D"/>
    <w:rsid w:val="00FE0797"/>
    <w:rsid w:val="00FE07B6"/>
    <w:rsid w:val="00FE0ADD"/>
    <w:rsid w:val="00FE0D0E"/>
    <w:rsid w:val="00FE0F2C"/>
    <w:rsid w:val="00FE0FB6"/>
    <w:rsid w:val="00FE10C6"/>
    <w:rsid w:val="00FE10E0"/>
    <w:rsid w:val="00FE1314"/>
    <w:rsid w:val="00FE1480"/>
    <w:rsid w:val="00FE173B"/>
    <w:rsid w:val="00FE1990"/>
    <w:rsid w:val="00FE1B4F"/>
    <w:rsid w:val="00FE1BBB"/>
    <w:rsid w:val="00FE1E37"/>
    <w:rsid w:val="00FE20D5"/>
    <w:rsid w:val="00FE24E6"/>
    <w:rsid w:val="00FE269E"/>
    <w:rsid w:val="00FE2833"/>
    <w:rsid w:val="00FE283D"/>
    <w:rsid w:val="00FE2B14"/>
    <w:rsid w:val="00FE2C27"/>
    <w:rsid w:val="00FE2E11"/>
    <w:rsid w:val="00FE3381"/>
    <w:rsid w:val="00FE35D0"/>
    <w:rsid w:val="00FE3617"/>
    <w:rsid w:val="00FE3927"/>
    <w:rsid w:val="00FE3A81"/>
    <w:rsid w:val="00FE4317"/>
    <w:rsid w:val="00FE4780"/>
    <w:rsid w:val="00FE49C4"/>
    <w:rsid w:val="00FE4DFC"/>
    <w:rsid w:val="00FE5743"/>
    <w:rsid w:val="00FE5882"/>
    <w:rsid w:val="00FE58AC"/>
    <w:rsid w:val="00FE5942"/>
    <w:rsid w:val="00FE59A1"/>
    <w:rsid w:val="00FE5C77"/>
    <w:rsid w:val="00FE5CF0"/>
    <w:rsid w:val="00FE6044"/>
    <w:rsid w:val="00FE6165"/>
    <w:rsid w:val="00FE63AA"/>
    <w:rsid w:val="00FE6C07"/>
    <w:rsid w:val="00FE6F8B"/>
    <w:rsid w:val="00FE7076"/>
    <w:rsid w:val="00FE76C8"/>
    <w:rsid w:val="00FE7707"/>
    <w:rsid w:val="00FE7DDD"/>
    <w:rsid w:val="00FE7E22"/>
    <w:rsid w:val="00FE7ECC"/>
    <w:rsid w:val="00FE7F36"/>
    <w:rsid w:val="00FF01C7"/>
    <w:rsid w:val="00FF0245"/>
    <w:rsid w:val="00FF04E3"/>
    <w:rsid w:val="00FF05ED"/>
    <w:rsid w:val="00FF09F5"/>
    <w:rsid w:val="00FF0A1C"/>
    <w:rsid w:val="00FF0CCA"/>
    <w:rsid w:val="00FF0F18"/>
    <w:rsid w:val="00FF103B"/>
    <w:rsid w:val="00FF11F8"/>
    <w:rsid w:val="00FF128B"/>
    <w:rsid w:val="00FF1A60"/>
    <w:rsid w:val="00FF1BD0"/>
    <w:rsid w:val="00FF1D54"/>
    <w:rsid w:val="00FF1DBC"/>
    <w:rsid w:val="00FF1DC9"/>
    <w:rsid w:val="00FF1E71"/>
    <w:rsid w:val="00FF2133"/>
    <w:rsid w:val="00FF22AF"/>
    <w:rsid w:val="00FF232C"/>
    <w:rsid w:val="00FF2760"/>
    <w:rsid w:val="00FF27B6"/>
    <w:rsid w:val="00FF298F"/>
    <w:rsid w:val="00FF2A9F"/>
    <w:rsid w:val="00FF2B53"/>
    <w:rsid w:val="00FF2E6F"/>
    <w:rsid w:val="00FF2E77"/>
    <w:rsid w:val="00FF2F7B"/>
    <w:rsid w:val="00FF32CA"/>
    <w:rsid w:val="00FF341B"/>
    <w:rsid w:val="00FF355E"/>
    <w:rsid w:val="00FF3863"/>
    <w:rsid w:val="00FF428C"/>
    <w:rsid w:val="00FF4411"/>
    <w:rsid w:val="00FF4BCA"/>
    <w:rsid w:val="00FF4C1A"/>
    <w:rsid w:val="00FF4DB1"/>
    <w:rsid w:val="00FF5009"/>
    <w:rsid w:val="00FF52B0"/>
    <w:rsid w:val="00FF53B6"/>
    <w:rsid w:val="00FF552A"/>
    <w:rsid w:val="00FF5788"/>
    <w:rsid w:val="00FF5999"/>
    <w:rsid w:val="00FF5FE1"/>
    <w:rsid w:val="00FF6546"/>
    <w:rsid w:val="00FF6668"/>
    <w:rsid w:val="00FF699D"/>
    <w:rsid w:val="00FF69EA"/>
    <w:rsid w:val="00FF6BC5"/>
    <w:rsid w:val="00FF6CC8"/>
    <w:rsid w:val="00FF6CFA"/>
    <w:rsid w:val="00FF70B2"/>
    <w:rsid w:val="00FF7234"/>
    <w:rsid w:val="00FF7962"/>
    <w:rsid w:val="00FF79B5"/>
    <w:rsid w:val="00FF7C13"/>
    <w:rsid w:val="00FF7D6B"/>
    <w:rsid w:val="00FF7E34"/>
    <w:rsid w:val="00FF7EE1"/>
    <w:rsid w:val="00FF7F73"/>
    <w:rsid w:val="049A9EF8"/>
    <w:rsid w:val="1FCD2A09"/>
    <w:rsid w:val="2168FA6A"/>
    <w:rsid w:val="37E09017"/>
    <w:rsid w:val="37F64D3E"/>
    <w:rsid w:val="397413D0"/>
    <w:rsid w:val="3DA370CA"/>
    <w:rsid w:val="5A21A137"/>
    <w:rsid w:val="656967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15:docId w15:val="{5F518C40-5526-4384-BE45-39DE85F38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D3A"/>
    <w:pPr>
      <w:spacing w:line="260" w:lineRule="atLeast"/>
    </w:pPr>
    <w:rPr>
      <w:sz w:val="22"/>
      <w:lang w:eastAsia="en-US" w:bidi="ar-SA"/>
    </w:rPr>
  </w:style>
  <w:style w:type="paragraph" w:styleId="Heading1">
    <w:name w:val="heading 1"/>
    <w:basedOn w:val="Heading2"/>
    <w:next w:val="BodyText"/>
    <w:link w:val="Heading1Char"/>
    <w:autoRedefine/>
    <w:qFormat/>
    <w:rsid w:val="00085098"/>
    <w:pPr>
      <w:numPr>
        <w:ilvl w:val="0"/>
        <w:numId w:val="0"/>
      </w:numPr>
      <w:spacing w:before="0" w:after="0" w:line="240" w:lineRule="atLeast"/>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085098"/>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uiPriority w:val="99"/>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 w:type="paragraph" w:customStyle="1" w:styleId="a">
    <w:name w:val="??"/>
    <w:basedOn w:val="Normal"/>
    <w:rsid w:val="009B6A43"/>
    <w:pPr>
      <w:tabs>
        <w:tab w:val="left" w:pos="360"/>
        <w:tab w:val="left" w:pos="720"/>
        <w:tab w:val="left" w:pos="1080"/>
      </w:tabs>
      <w:spacing w:line="240" w:lineRule="auto"/>
    </w:pPr>
    <w:rPr>
      <w:rFonts w:eastAsia="Batang" w:cs="Angsana New"/>
      <w:sz w:val="28"/>
      <w:szCs w:val="28"/>
      <w:lang w:val="th-TH" w:bidi="th-TH"/>
    </w:rPr>
  </w:style>
  <w:style w:type="character" w:customStyle="1" w:styleId="ui-provider">
    <w:name w:val="ui-provider"/>
    <w:basedOn w:val="DefaultParagraphFont"/>
    <w:rsid w:val="00D01EAD"/>
  </w:style>
  <w:style w:type="table" w:customStyle="1" w:styleId="TableGrid1">
    <w:name w:val="Table Grid1"/>
    <w:basedOn w:val="TableNormal"/>
    <w:next w:val="TableGrid"/>
    <w:uiPriority w:val="39"/>
    <w:rsid w:val="003E12E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เนื้อเรื่อง"/>
    <w:basedOn w:val="Normal"/>
    <w:rsid w:val="00505B91"/>
    <w:pPr>
      <w:spacing w:line="240" w:lineRule="auto"/>
      <w:ind w:right="386"/>
    </w:pPr>
    <w:rPr>
      <w:rFonts w:ascii="Arial" w:eastAsia="MS Mincho" w:hAnsi="Arial"/>
      <w:b/>
      <w:bCs/>
      <w:sz w:val="28"/>
      <w:szCs w:val="28"/>
      <w:lang w:val="th-TH" w:bidi="th-TH"/>
    </w:rPr>
  </w:style>
  <w:style w:type="character" w:customStyle="1" w:styleId="BodyText2Char">
    <w:name w:val="Body Text 2 Char"/>
    <w:basedOn w:val="DefaultParagraphFont"/>
    <w:link w:val="BodyText2"/>
    <w:rsid w:val="0006698A"/>
    <w:rPr>
      <w:sz w:val="22"/>
      <w:lang w:eastAsia="en-US" w:bidi="ar-SA"/>
    </w:rPr>
  </w:style>
  <w:style w:type="paragraph" w:customStyle="1" w:styleId="ReportHeading1">
    <w:name w:val="ReportHeading1"/>
    <w:basedOn w:val="Normal"/>
    <w:uiPriority w:val="99"/>
    <w:rsid w:val="00332E21"/>
    <w:pPr>
      <w:framePr w:w="6521" w:h="1055" w:hSpace="142" w:wrap="auto" w:vAnchor="page" w:hAnchor="page" w:x="1441" w:y="4452"/>
      <w:spacing w:line="300" w:lineRule="atLeast"/>
    </w:pPr>
    <w:rPr>
      <w:rFonts w:ascii="Arial" w:hAnsi="Arial"/>
      <w:b/>
      <w:bCs/>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72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9053203">
      <w:bodyDiv w:val="1"/>
      <w:marLeft w:val="0"/>
      <w:marRight w:val="0"/>
      <w:marTop w:val="0"/>
      <w:marBottom w:val="0"/>
      <w:divBdr>
        <w:top w:val="none" w:sz="0" w:space="0" w:color="auto"/>
        <w:left w:val="none" w:sz="0" w:space="0" w:color="auto"/>
        <w:bottom w:val="none" w:sz="0" w:space="0" w:color="auto"/>
        <w:right w:val="none" w:sz="0" w:space="0" w:color="auto"/>
      </w:divBdr>
    </w:div>
    <w:div w:id="272907571">
      <w:bodyDiv w:val="1"/>
      <w:marLeft w:val="0"/>
      <w:marRight w:val="0"/>
      <w:marTop w:val="0"/>
      <w:marBottom w:val="0"/>
      <w:divBdr>
        <w:top w:val="none" w:sz="0" w:space="0" w:color="auto"/>
        <w:left w:val="none" w:sz="0" w:space="0" w:color="auto"/>
        <w:bottom w:val="none" w:sz="0" w:space="0" w:color="auto"/>
        <w:right w:val="none" w:sz="0" w:space="0" w:color="auto"/>
      </w:divBdr>
    </w:div>
    <w:div w:id="33792581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9496097">
      <w:bodyDiv w:val="1"/>
      <w:marLeft w:val="0"/>
      <w:marRight w:val="0"/>
      <w:marTop w:val="0"/>
      <w:marBottom w:val="0"/>
      <w:divBdr>
        <w:top w:val="none" w:sz="0" w:space="0" w:color="auto"/>
        <w:left w:val="none" w:sz="0" w:space="0" w:color="auto"/>
        <w:bottom w:val="none" w:sz="0" w:space="0" w:color="auto"/>
        <w:right w:val="none" w:sz="0" w:space="0" w:color="auto"/>
      </w:divBdr>
    </w:div>
    <w:div w:id="46546723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4925726">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5576138">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572591">
      <w:bodyDiv w:val="1"/>
      <w:marLeft w:val="0"/>
      <w:marRight w:val="0"/>
      <w:marTop w:val="0"/>
      <w:marBottom w:val="0"/>
      <w:divBdr>
        <w:top w:val="none" w:sz="0" w:space="0" w:color="auto"/>
        <w:left w:val="none" w:sz="0" w:space="0" w:color="auto"/>
        <w:bottom w:val="none" w:sz="0" w:space="0" w:color="auto"/>
        <w:right w:val="none" w:sz="0" w:space="0" w:color="auto"/>
      </w:divBdr>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1007784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564753648">
      <w:bodyDiv w:val="1"/>
      <w:marLeft w:val="0"/>
      <w:marRight w:val="0"/>
      <w:marTop w:val="0"/>
      <w:marBottom w:val="0"/>
      <w:divBdr>
        <w:top w:val="none" w:sz="0" w:space="0" w:color="auto"/>
        <w:left w:val="none" w:sz="0" w:space="0" w:color="auto"/>
        <w:bottom w:val="none" w:sz="0" w:space="0" w:color="auto"/>
        <w:right w:val="none" w:sz="0" w:space="0" w:color="auto"/>
      </w:divBdr>
    </w:div>
    <w:div w:id="1576403190">
      <w:bodyDiv w:val="1"/>
      <w:marLeft w:val="0"/>
      <w:marRight w:val="0"/>
      <w:marTop w:val="0"/>
      <w:marBottom w:val="0"/>
      <w:divBdr>
        <w:top w:val="none" w:sz="0" w:space="0" w:color="auto"/>
        <w:left w:val="none" w:sz="0" w:space="0" w:color="auto"/>
        <w:bottom w:val="none" w:sz="0" w:space="0" w:color="auto"/>
        <w:right w:val="none" w:sz="0" w:space="0" w:color="auto"/>
      </w:divBdr>
    </w:div>
    <w:div w:id="1606839182">
      <w:bodyDiv w:val="1"/>
      <w:marLeft w:val="0"/>
      <w:marRight w:val="0"/>
      <w:marTop w:val="0"/>
      <w:marBottom w:val="0"/>
      <w:divBdr>
        <w:top w:val="none" w:sz="0" w:space="0" w:color="auto"/>
        <w:left w:val="none" w:sz="0" w:space="0" w:color="auto"/>
        <w:bottom w:val="none" w:sz="0" w:space="0" w:color="auto"/>
        <w:right w:val="none" w:sz="0" w:space="0" w:color="auto"/>
      </w:divBdr>
    </w:div>
    <w:div w:id="170139972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6748939">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6426143">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0737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18375F9B-5105-485E-9C7D-4CE6A988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678A7-FB73-4E31-9A59-FE35D977C5AB}">
  <ds:schemaRefs>
    <ds:schemaRef ds:uri="http://schemas.microsoft.com/sharepoint/v3/contenttype/forms"/>
  </ds:schemaRefs>
</ds:datastoreItem>
</file>

<file path=customXml/itemProps3.xml><?xml version="1.0" encoding="utf-8"?>
<ds:datastoreItem xmlns:ds="http://schemas.openxmlformats.org/officeDocument/2006/customXml" ds:itemID="{1AC0F3AE-9BC5-4A00-A231-5CDE5D15B747}">
  <ds:schemaRefs>
    <ds:schemaRef ds:uri="http://schemas.openxmlformats.org/officeDocument/2006/bibliography"/>
  </ds:schemaRefs>
</ds:datastoreItem>
</file>

<file path=customXml/itemProps4.xml><?xml version="1.0" encoding="utf-8"?>
<ds:datastoreItem xmlns:ds="http://schemas.openxmlformats.org/officeDocument/2006/customXml" ds:itemID="{8DC40E76-9EC1-4CFE-947A-B3CC862E3CF1}">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2522</TotalTime>
  <Pages>26</Pages>
  <Words>6074</Words>
  <Characters>34622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KPMG - DPP</dc:creator>
  <cp:lastModifiedBy>Kornsiri, Chongaksorn</cp:lastModifiedBy>
  <cp:revision>708</cp:revision>
  <cp:lastPrinted>2026-05-12T15:54:00Z</cp:lastPrinted>
  <dcterms:created xsi:type="dcterms:W3CDTF">2025-06-20T07:58:00Z</dcterms:created>
  <dcterms:modified xsi:type="dcterms:W3CDTF">2026-05-14T03:05:00Z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