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BE10D7" w:rsidRPr="00D72255" w14:paraId="08206B76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032ADC99" w:rsidR="00BE10D7" w:rsidRPr="00D72255" w:rsidRDefault="00BE10D7" w:rsidP="003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35024373"/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BE10D7" w:rsidRPr="00D72255" w14:paraId="37B700AE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C25" w:rsidRPr="00D72255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EB4282" w:rsidRDefault="005E7C2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D72255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EB4282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BE10D7" w:rsidRPr="00D72255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4A43BB66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</w:t>
            </w:r>
            <w:r w:rsidR="00A541D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ใน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การจัดทำ</w:t>
            </w:r>
            <w:r w:rsidR="00E9245A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ข้อมูลทางการเงิน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</w:t>
            </w:r>
            <w:r w:rsidR="005D6401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2E093F" w:rsidRPr="00D72255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EB4282" w:rsidRDefault="002E093F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D72255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0FB185CE" w:rsidR="002E093F" w:rsidRPr="00EB4282" w:rsidRDefault="00B8036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BE10D7" w:rsidRPr="00D72255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5B48EA5" w14:textId="2CE36B00" w:rsidR="00BE10D7" w:rsidRPr="00EB4282" w:rsidRDefault="002B19AE" w:rsidP="002B19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รายการธุรกิจกับ</w:t>
            </w:r>
            <w:r w:rsidR="00BE10D7" w:rsidRPr="00EB42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BE10D7" w:rsidRPr="00D72255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49202D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77B4F4F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72255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BE10D7" w:rsidRPr="002617CC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2617CC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7777777" w:rsidR="00BE10D7" w:rsidRPr="002617CC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17CC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</w:p>
        </w:tc>
      </w:tr>
      <w:tr w:rsidR="00174B28" w:rsidRPr="00D72255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174B28" w:rsidRPr="00D72255" w:rsidRDefault="00174B28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174B28" w:rsidRPr="00D72255" w:rsidRDefault="00174B2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715476BD" w:rsidR="00174B28" w:rsidRPr="00EB4282" w:rsidRDefault="00857D7A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เงินฝากสถาบันการเงินที่ติดภาระค้ำประกัน</w:t>
            </w:r>
          </w:p>
        </w:tc>
      </w:tr>
      <w:tr w:rsidR="00BE10D7" w:rsidRPr="00D72255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BE10D7" w:rsidRPr="00D72255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09DD9206" w:rsidR="00BE10D7" w:rsidRPr="00EB4282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1B5AA5" w:rsidRPr="00D72255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3284809D" w:rsidR="001B5AA5" w:rsidRPr="0068108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C45210" w:rsidRPr="00D72255" w14:paraId="08EEEC1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A8036FC" w14:textId="77777777" w:rsidR="00C45210" w:rsidRPr="00556006" w:rsidRDefault="00C45210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A4C2C" w14:textId="77777777" w:rsidR="00C45210" w:rsidRPr="00556006" w:rsidRDefault="00C4521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2D8F9AA" w14:textId="4EE1927F" w:rsidR="00C45210" w:rsidRPr="00556006" w:rsidRDefault="00333C7D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60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หุ้นกู้แปลงสภาพ</w:t>
            </w:r>
            <w:r w:rsidRPr="0055600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และใบสำคัญแสดงสิทธิ</w:t>
            </w:r>
          </w:p>
        </w:tc>
      </w:tr>
      <w:tr w:rsidR="00AF5929" w:rsidRPr="00D72255" w14:paraId="430C7BE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88CFFE" w14:textId="77777777" w:rsidR="00AF5929" w:rsidRPr="00556006" w:rsidRDefault="00AF5929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02EA6" w14:textId="77777777" w:rsidR="00AF5929" w:rsidRPr="00556006" w:rsidRDefault="00AF5929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02A5506" w14:textId="3CC10A87" w:rsidR="00AF5929" w:rsidRPr="00556006" w:rsidRDefault="00ED7A4E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  <w:tr w:rsidR="00991D97" w:rsidRPr="00D72255" w14:paraId="5A8870D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07025B" w14:textId="77777777" w:rsidR="00991D97" w:rsidRPr="00681085" w:rsidRDefault="00991D9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22F1A" w14:textId="77777777" w:rsidR="00991D97" w:rsidRPr="0068108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705F4AE" w14:textId="484FECA9" w:rsidR="00991D97" w:rsidRPr="00EB4282" w:rsidRDefault="007035A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</w:t>
            </w:r>
            <w:r w:rsidR="00602E5B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E0FE3" w:rsidRPr="00D72255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7E0FE3" w:rsidRPr="00681085" w:rsidRDefault="007E0FE3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7E0FE3" w:rsidRPr="00681085" w:rsidRDefault="007E0F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546A6D1E" w:rsidR="007E0FE3" w:rsidRPr="00EB4282" w:rsidRDefault="009924AE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924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1B5AA5" w:rsidRPr="00D72255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6CCFE39C" w:rsidR="001B5AA5" w:rsidRPr="00EB4282" w:rsidRDefault="004715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AD6515" w:rsidRPr="00D72255" w14:paraId="617DFC7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B32F971" w14:textId="77777777" w:rsidR="00AD6515" w:rsidRPr="00681085" w:rsidRDefault="00AD651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3F9C" w14:textId="77777777" w:rsidR="00AD6515" w:rsidRPr="00681085" w:rsidRDefault="00AD651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4CD4286" w14:textId="6F9DD0F7" w:rsidR="00AD6515" w:rsidRPr="00EB4282" w:rsidRDefault="00B5514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B5AA5" w:rsidRPr="00D72255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0057EF8F" w:rsidR="001B5AA5" w:rsidRPr="00681085" w:rsidRDefault="007E3D7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7D3829" w:rsidRPr="00D72255" w14:paraId="58BBE77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B5EA3AC" w14:textId="77777777" w:rsidR="007D3829" w:rsidRPr="00AE7CB1" w:rsidRDefault="007D3829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9F1C6" w14:textId="77777777" w:rsidR="007D3829" w:rsidRPr="00AE7CB1" w:rsidRDefault="007D3829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007D0F2D" w14:textId="587532F6" w:rsidR="007D3829" w:rsidRPr="00AE7CB1" w:rsidRDefault="007D3829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CB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สัญญาที่สำคัญ</w:t>
            </w:r>
          </w:p>
        </w:tc>
      </w:tr>
      <w:bookmarkEnd w:id="0"/>
    </w:tbl>
    <w:p w14:paraId="3673FE73" w14:textId="77777777" w:rsidR="00BE10D7" w:rsidRPr="00EB4282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4DC93C1C" w14:textId="77777777" w:rsidR="00BE10D7" w:rsidRPr="00EB4282" w:rsidRDefault="00BE10D7" w:rsidP="001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3C13E0DA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E12F9B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EC2BCB" w14:textId="7D0BBA24" w:rsidR="0034567D" w:rsidRPr="00D72255" w:rsidRDefault="009646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br w:type="page"/>
      </w:r>
      <w:r w:rsidR="00FB1B0E" w:rsidRPr="00EB4282">
        <w:rPr>
          <w:rFonts w:ascii="Angsana New" w:eastAsia="Malgun Gothic" w:hAnsi="Angsana New"/>
          <w:sz w:val="28"/>
          <w:szCs w:val="28"/>
          <w:cs/>
        </w:rPr>
        <w:lastRenderedPageBreak/>
        <w:t>หมายเหตุประกอบข้อมูลทางการเงินระหว่างกาลแบบย่อเป็นส่วนหนึ่งของข้อมูลทางการเงินระหว่างกาลนี้</w:t>
      </w:r>
    </w:p>
    <w:p w14:paraId="298DFCEF" w14:textId="4E88D41F" w:rsidR="0034567D" w:rsidRPr="00D72255" w:rsidRDefault="00412F1E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eastAsia="Malgun Gothic" w:hAnsi="Angsana New"/>
          <w:sz w:val="28"/>
          <w:szCs w:val="28"/>
          <w:cs/>
        </w:rPr>
        <w:t>คณะกรรมการบริษัทได้อนุมัติให้ออกข้อมูลทางการเงินระหว่างกาลนี้</w:t>
      </w:r>
      <w:r w:rsidR="0034567D" w:rsidRPr="00EB4282">
        <w:rPr>
          <w:rFonts w:ascii="Angsana New" w:eastAsia="Malgun Gothic" w:hAnsi="Angsana New" w:hint="cs"/>
          <w:sz w:val="28"/>
          <w:szCs w:val="28"/>
          <w:cs/>
        </w:rPr>
        <w:t>เมื่อวันที่</w:t>
      </w:r>
      <w:r w:rsidR="0025354D" w:rsidRPr="00AA03FE">
        <w:rPr>
          <w:rFonts w:ascii="Angsana New" w:eastAsia="Malgun Gothic" w:hAnsi="Angsana New" w:hint="cs"/>
          <w:sz w:val="28"/>
          <w:szCs w:val="28"/>
        </w:rPr>
        <w:t xml:space="preserve"> </w:t>
      </w:r>
      <w:r w:rsidR="00B3741D" w:rsidRPr="00186395">
        <w:rPr>
          <w:rFonts w:ascii="Angsana New" w:eastAsia="Malgun Gothic" w:hAnsi="Angsana New"/>
          <w:sz w:val="28"/>
          <w:szCs w:val="28"/>
        </w:rPr>
        <w:t>11</w:t>
      </w:r>
      <w:r w:rsidR="00D50CBF" w:rsidRPr="00186395">
        <w:rPr>
          <w:rFonts w:ascii="Angsana New" w:eastAsia="Malgun Gothic" w:hAnsi="Angsana New"/>
          <w:sz w:val="28"/>
          <w:szCs w:val="28"/>
        </w:rPr>
        <w:t xml:space="preserve"> </w:t>
      </w:r>
      <w:r w:rsidR="00B3741D" w:rsidRPr="00186395">
        <w:rPr>
          <w:rFonts w:ascii="Angsana New" w:eastAsia="Malgun Gothic" w:hAnsi="Angsana New"/>
          <w:sz w:val="28"/>
          <w:szCs w:val="28"/>
          <w:cs/>
        </w:rPr>
        <w:t>พฤ</w:t>
      </w:r>
      <w:r w:rsidR="00A603AC" w:rsidRPr="00186395">
        <w:rPr>
          <w:rFonts w:ascii="Angsana New" w:eastAsia="Malgun Gothic" w:hAnsi="Angsana New"/>
          <w:sz w:val="28"/>
          <w:szCs w:val="28"/>
          <w:cs/>
        </w:rPr>
        <w:t>ษภาคม</w:t>
      </w:r>
      <w:r w:rsidR="0025354D" w:rsidRPr="00186395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="0025354D" w:rsidRPr="00186395">
        <w:rPr>
          <w:rFonts w:ascii="Angsana New" w:eastAsia="Malgun Gothic" w:hAnsi="Angsana New"/>
          <w:sz w:val="28"/>
          <w:szCs w:val="28"/>
        </w:rPr>
        <w:t>256</w:t>
      </w:r>
      <w:r w:rsidR="00A603AC">
        <w:rPr>
          <w:rFonts w:ascii="Angsana New" w:eastAsia="Malgun Gothic" w:hAnsi="Angsana New"/>
          <w:sz w:val="28"/>
          <w:szCs w:val="28"/>
        </w:rPr>
        <w:t>9</w:t>
      </w:r>
    </w:p>
    <w:p w14:paraId="1345591D" w14:textId="07D4EF5B" w:rsidR="005E7C25" w:rsidRPr="00C16B98" w:rsidRDefault="005E7C25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ข้อมูลทั่วไป</w:t>
      </w:r>
    </w:p>
    <w:p w14:paraId="098C0DC3" w14:textId="2824E605" w:rsidR="005E7C25" w:rsidRPr="00D72255" w:rsidRDefault="00750F0C" w:rsidP="0017236A">
      <w:pPr>
        <w:pStyle w:val="BodyText2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D72255">
        <w:rPr>
          <w:rFonts w:hint="cs"/>
          <w:sz w:val="28"/>
          <w:szCs w:val="28"/>
          <w:lang w:val="en-US"/>
        </w:rPr>
        <w:t>(</w:t>
      </w:r>
      <w:r w:rsidRPr="00D72255">
        <w:rPr>
          <w:rFonts w:hint="cs"/>
          <w:sz w:val="28"/>
          <w:szCs w:val="28"/>
          <w:lang w:val="en-US"/>
        </w:rPr>
        <w:t>“</w:t>
      </w:r>
      <w:r w:rsidRPr="00EB4282">
        <w:rPr>
          <w:rFonts w:hint="cs"/>
          <w:sz w:val="28"/>
          <w:szCs w:val="28"/>
          <w:cs/>
          <w:lang w:val="en-US"/>
        </w:rPr>
        <w:t>บริษัท”</w:t>
      </w:r>
      <w:r w:rsidR="00BE034B" w:rsidRPr="00D72255">
        <w:rPr>
          <w:rFonts w:hint="cs"/>
          <w:sz w:val="28"/>
          <w:szCs w:val="28"/>
          <w:lang w:val="en-US"/>
        </w:rPr>
        <w:t>)</w:t>
      </w:r>
      <w:r w:rsidRPr="00EB4282">
        <w:rPr>
          <w:rFonts w:hint="cs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D72255">
        <w:rPr>
          <w:rFonts w:hint="cs"/>
          <w:sz w:val="28"/>
          <w:szCs w:val="28"/>
          <w:lang w:val="en-US"/>
        </w:rPr>
        <w:t xml:space="preserve">3 </w:t>
      </w:r>
      <w:r w:rsidRPr="00EB4282">
        <w:rPr>
          <w:rFonts w:hint="cs"/>
          <w:sz w:val="28"/>
          <w:szCs w:val="28"/>
          <w:cs/>
          <w:lang w:val="en-US"/>
        </w:rPr>
        <w:t xml:space="preserve">พฤษภาคม </w:t>
      </w:r>
      <w:r w:rsidRPr="00D72255">
        <w:rPr>
          <w:rFonts w:hint="cs"/>
          <w:sz w:val="28"/>
          <w:szCs w:val="28"/>
          <w:lang w:val="en-US"/>
        </w:rPr>
        <w:t xml:space="preserve">2561 </w:t>
      </w:r>
      <w:r w:rsidRPr="00EB4282">
        <w:rPr>
          <w:rFonts w:hint="cs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D72255">
        <w:rPr>
          <w:rFonts w:hint="cs"/>
          <w:sz w:val="28"/>
          <w:szCs w:val="28"/>
          <w:lang w:val="en-US"/>
        </w:rPr>
        <w:t xml:space="preserve">239 </w:t>
      </w:r>
      <w:r w:rsidR="000D114B">
        <w:rPr>
          <w:rFonts w:hint="cs"/>
          <w:sz w:val="28"/>
          <w:szCs w:val="28"/>
          <w:cs/>
          <w:lang w:val="en-US"/>
        </w:rPr>
        <w:t xml:space="preserve">                </w:t>
      </w:r>
      <w:r w:rsidRPr="00EB4282">
        <w:rPr>
          <w:rFonts w:hint="cs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D72255" w:rsidRDefault="00A642DA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(</w:t>
      </w: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51B16AA3" w:rsidR="00750F0C" w:rsidRPr="00D72255" w:rsidRDefault="00457384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</w:t>
      </w:r>
      <w:r w:rsidR="006A54AF" w:rsidRPr="00EB4282">
        <w:rPr>
          <w:rFonts w:hint="cs"/>
          <w:sz w:val="28"/>
          <w:szCs w:val="28"/>
          <w:cs/>
          <w:lang w:val="en-US"/>
        </w:rPr>
        <w:t>รอบระยะเวลาไ</w:t>
      </w:r>
      <w:r w:rsidRPr="00EB4282">
        <w:rPr>
          <w:rFonts w:hint="cs"/>
          <w:sz w:val="28"/>
          <w:szCs w:val="28"/>
          <w:cs/>
          <w:lang w:val="en-US"/>
        </w:rPr>
        <w:t>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D72255" w:rsidRDefault="00E429E6" w:rsidP="0017236A">
      <w:pPr>
        <w:pStyle w:val="BodyText2"/>
        <w:spacing w:before="120" w:after="120"/>
        <w:ind w:left="360"/>
        <w:rPr>
          <w:b/>
          <w:bCs/>
          <w:sz w:val="28"/>
          <w:szCs w:val="28"/>
          <w:lang w:val="en-US"/>
        </w:rPr>
      </w:pPr>
      <w:r w:rsidRPr="00EB4282">
        <w:rPr>
          <w:rFonts w:hint="cs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D72255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="Angsana New" w:hAnsi="Angsana New"/>
          <w:sz w:val="28"/>
          <w:szCs w:val="28"/>
        </w:rPr>
      </w:pP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บริการรับเหมาก่อสร้างแบบครบวงจร:</w:t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="000F5A69"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229D8F74" w:rsidR="00457384" w:rsidRPr="00D72255" w:rsidRDefault="00C8669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D72255">
        <w:rPr>
          <w:rStyle w:val="PageNumber"/>
          <w:rFonts w:hint="cs"/>
          <w:sz w:val="28"/>
          <w:szCs w:val="28"/>
        </w:rPr>
        <w:t>:</w:t>
      </w:r>
      <w:r w:rsidR="00F85EB7" w:rsidRPr="00D72255">
        <w:rPr>
          <w:rStyle w:val="PageNumber"/>
          <w:rFonts w:hint="cs"/>
          <w:sz w:val="28"/>
          <w:szCs w:val="28"/>
          <w:lang w:val="en-US"/>
        </w:rPr>
        <w:tab/>
      </w:r>
      <w:r w:rsidR="0017236A" w:rsidRPr="00D72255">
        <w:rPr>
          <w:rStyle w:val="PageNumber"/>
          <w:rFonts w:hint="cs"/>
          <w:sz w:val="28"/>
          <w:szCs w:val="28"/>
          <w:lang w:val="en-US"/>
        </w:rPr>
        <w:tab/>
      </w:r>
      <w:r w:rsidR="00F85EB7" w:rsidRPr="00EB4282">
        <w:rPr>
          <w:rStyle w:val="PageNumber"/>
          <w:rFonts w:hint="cs"/>
          <w:sz w:val="28"/>
          <w:szCs w:val="28"/>
          <w:cs/>
          <w:lang w:val="en-US"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</w:t>
      </w:r>
      <w:r w:rsidR="00B64A3C">
        <w:rPr>
          <w:rStyle w:val="PageNumber"/>
          <w:rFonts w:hint="cs"/>
          <w:sz w:val="28"/>
          <w:szCs w:val="28"/>
          <w:cs/>
          <w:lang w:val="en-US"/>
        </w:rPr>
        <w:t>ณ์</w:t>
      </w:r>
      <w:r w:rsidR="00F85EB7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D72255" w:rsidRDefault="00A26C4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บริการงานด้านวิศวกรรมโยธา</w:t>
      </w:r>
      <w:r w:rsidRPr="00D72255">
        <w:rPr>
          <w:rStyle w:val="PageNumber"/>
          <w:rFonts w:hint="cs"/>
          <w:sz w:val="28"/>
          <w:szCs w:val="28"/>
        </w:rPr>
        <w:t>:</w:t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3736E208" w14:textId="6DCA3B97" w:rsidR="00415842" w:rsidRPr="00D72255" w:rsidRDefault="00AB23B7" w:rsidP="00695C6B">
      <w:pPr>
        <w:pStyle w:val="BodyText2"/>
        <w:spacing w:before="120"/>
        <w:ind w:left="4752" w:hanging="4392"/>
        <w:rPr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บริการงานก่อสร้างทั่วไป:</w:t>
      </w:r>
      <w:r w:rsidR="00C13AB1" w:rsidRPr="00EB4282">
        <w:rPr>
          <w:rStyle w:val="PageNumber"/>
          <w:rFonts w:hint="cs"/>
          <w:sz w:val="28"/>
          <w:szCs w:val="28"/>
          <w:cs/>
          <w:lang w:val="en-US"/>
        </w:rPr>
        <w:tab/>
      </w:r>
      <w:r w:rsidR="00C13AB1" w:rsidRPr="00EB4282">
        <w:rPr>
          <w:rFonts w:hint="cs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การให้บริการงานก่อสร้างด้านวิศวกรรมโยธาและงานโครงสร้างเหล็ก ประกอบด้วย งานฐานราก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EB4282">
        <w:rPr>
          <w:rFonts w:hint="cs"/>
          <w:sz w:val="28"/>
          <w:szCs w:val="28"/>
          <w:cs/>
          <w:lang w:val="en-US"/>
        </w:rPr>
        <w:t xml:space="preserve">งานโครงสร้างพื้นฐาน งานอาคาร ซึ่งครอบคลุมถึงงานโครงสร้างเหล็ก </w:t>
      </w:r>
      <w:r w:rsidR="00DB062B">
        <w:rPr>
          <w:sz w:val="28"/>
          <w:szCs w:val="28"/>
          <w:cs/>
          <w:lang w:val="en-US"/>
        </w:rPr>
        <w:br/>
      </w:r>
      <w:r w:rsidR="00C13AB1" w:rsidRPr="00EB4282">
        <w:rPr>
          <w:rFonts w:hint="cs"/>
          <w:sz w:val="28"/>
          <w:szCs w:val="28"/>
          <w:cs/>
          <w:lang w:val="en-US"/>
        </w:rPr>
        <w:t>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47D0057C" w14:textId="77777777" w:rsidR="00695C6B" w:rsidRDefault="00695C6B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111E87DC" w14:textId="77777777" w:rsidR="00FB2A8F" w:rsidRPr="00D72255" w:rsidRDefault="00FB2A8F" w:rsidP="00BC3D30">
      <w:pPr>
        <w:pStyle w:val="BodyText2"/>
        <w:rPr>
          <w:sz w:val="28"/>
          <w:szCs w:val="28"/>
          <w:lang w:val="en-US"/>
        </w:rPr>
      </w:pPr>
    </w:p>
    <w:p w14:paraId="3AC5B969" w14:textId="4BEA51F3" w:rsidR="005C5243" w:rsidRPr="00D72255" w:rsidRDefault="005C5243" w:rsidP="009878D2">
      <w:pPr>
        <w:pStyle w:val="BodyText2"/>
        <w:ind w:left="4770" w:hanging="441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lastRenderedPageBreak/>
        <w:t>บริการผลิตและบริการอื่น</w:t>
      </w:r>
      <w:r w:rsidRPr="00D72255">
        <w:rPr>
          <w:rStyle w:val="PageNumber"/>
          <w:rFonts w:hint="cs"/>
          <w:sz w:val="28"/>
          <w:szCs w:val="28"/>
        </w:rPr>
        <w:t>:</w:t>
      </w:r>
      <w:r w:rsidR="00904904" w:rsidRPr="00D72255">
        <w:rPr>
          <w:rStyle w:val="PageNumber"/>
          <w:rFonts w:hint="cs"/>
          <w:sz w:val="28"/>
          <w:szCs w:val="28"/>
          <w:lang w:val="en-US"/>
        </w:rPr>
        <w:tab/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EB4282">
        <w:rPr>
          <w:rStyle w:val="PageNumber"/>
          <w:rFonts w:hint="cs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พลังงาน</w:t>
      </w:r>
      <w:r w:rsidR="00904904" w:rsidRPr="00D72255">
        <w:rPr>
          <w:rStyle w:val="PageNumber"/>
          <w:rFonts w:hint="cs"/>
          <w:sz w:val="28"/>
          <w:szCs w:val="28"/>
        </w:rPr>
        <w:t xml:space="preserve"> </w:t>
      </w:r>
      <w:r w:rsidR="00C80B25">
        <w:rPr>
          <w:rStyle w:val="PageNumber"/>
          <w:sz w:val="28"/>
          <w:szCs w:val="28"/>
          <w:lang w:val="en-US"/>
        </w:rPr>
        <w:br/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ปิโตรเคมี และเคมีภัณฑ์</w:t>
      </w:r>
    </w:p>
    <w:p w14:paraId="28979779" w14:textId="74AB5341" w:rsidR="0034567D" w:rsidRPr="00EB4282" w:rsidRDefault="00235F6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เกณฑ์</w:t>
      </w:r>
      <w:r w:rsidR="00FA2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ใน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การจัดทำ</w:t>
      </w:r>
      <w:r w:rsidR="00E16972"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ข้อมูลทางการเงินระหว่างกาล</w:t>
      </w:r>
    </w:p>
    <w:p w14:paraId="4FD0D620" w14:textId="4C36FD96" w:rsidR="000068DA" w:rsidRPr="00D72255" w:rsidRDefault="00B751AA" w:rsidP="00C3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ข้อมูลทาง</w:t>
      </w:r>
      <w:r w:rsidR="0094224D" w:rsidRPr="00EB4282">
        <w:rPr>
          <w:rFonts w:ascii="Angsana New" w:hAnsi="Angsana New" w:hint="cs"/>
          <w:sz w:val="28"/>
          <w:szCs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8714E3" w:rsidRPr="00EB4282">
        <w:rPr>
          <w:rFonts w:ascii="Angsana New" w:hAnsi="Angsana New" w:hint="cs"/>
          <w:sz w:val="28"/>
          <w:szCs w:val="28"/>
          <w:cs/>
        </w:rPr>
        <w:t>งบการเงิน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ประจำปีและจัดทำ</w:t>
      </w:r>
      <w:r w:rsidR="00DE6E3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หมายเหตุประกอบ</w:t>
      </w:r>
      <w:r w:rsidR="0056621D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ระหว่างกาลในรูปแบบย่อ (“</w:t>
      </w:r>
      <w:r w:rsidR="00DB4559" w:rsidRPr="00EB4282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”) ตามมาตรฐานการบัญชี ฉบับที่ </w:t>
      </w:r>
      <w:r w:rsidR="0094224D" w:rsidRPr="00D72255">
        <w:rPr>
          <w:rFonts w:ascii="Angsana New" w:hAnsi="Angsana New" w:hint="cs"/>
          <w:sz w:val="28"/>
          <w:szCs w:val="28"/>
        </w:rPr>
        <w:t>34</w:t>
      </w:r>
      <w:r w:rsidR="00765E02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822910" w:rsidRPr="00EB4282">
        <w:rPr>
          <w:rFonts w:ascii="Angsana New" w:hAnsi="Angsana New" w:hint="cs"/>
          <w:sz w:val="28"/>
          <w:szCs w:val="28"/>
          <w:cs/>
        </w:rPr>
        <w:t>โดย</w:t>
      </w:r>
      <w:r w:rsidR="007778E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86270D">
        <w:rPr>
          <w:rFonts w:ascii="Angsana New" w:hAnsi="Angsana New"/>
          <w:sz w:val="28"/>
          <w:szCs w:val="28"/>
        </w:rPr>
        <w:t xml:space="preserve"> </w:t>
      </w:r>
      <w:r w:rsidR="00822910" w:rsidRPr="00EB4282">
        <w:rPr>
          <w:rFonts w:ascii="Angsana New" w:hAnsi="Angsana New" w:hint="cs"/>
          <w:sz w:val="28"/>
          <w:szCs w:val="28"/>
          <w:cs/>
        </w:rPr>
        <w:t>ๆ เพื่อไม่ให้ซ้ำซ้อนกับข้อมูลที่ได้นำเสนอไปแล้ว</w:t>
      </w:r>
      <w:r w:rsidR="00455CF0" w:rsidRPr="00EB4282">
        <w:rPr>
          <w:rFonts w:ascii="Angsana New" w:hAnsi="Angsana New" w:hint="cs"/>
          <w:sz w:val="28"/>
          <w:szCs w:val="28"/>
          <w:cs/>
        </w:rPr>
        <w:t xml:space="preserve">   </w:t>
      </w:r>
      <w:r w:rsidR="00822910" w:rsidRPr="00EB4282">
        <w:rPr>
          <w:rFonts w:ascii="Angsana New" w:hAnsi="Angsana New" w:hint="cs"/>
          <w:sz w:val="28"/>
          <w:szCs w:val="28"/>
          <w:cs/>
        </w:rPr>
        <w:t>ในงบการเงินประจำปี ดังนั้นการอ่าน</w:t>
      </w:r>
      <w:r w:rsidR="0032311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ระหว่างกาลนี้จึงควรอ่านควบคู่กับ</w:t>
      </w:r>
      <w:r w:rsidR="00DE2A3F" w:rsidRPr="00EB4282">
        <w:rPr>
          <w:rFonts w:ascii="Angsana New" w:hAnsi="Angsana New" w:hint="cs"/>
          <w:sz w:val="28"/>
          <w:szCs w:val="28"/>
          <w:cs/>
        </w:rPr>
        <w:t>งบ</w:t>
      </w:r>
      <w:r w:rsidR="00F00906" w:rsidRPr="00EB4282">
        <w:rPr>
          <w:rFonts w:ascii="Angsana New" w:hAnsi="Angsana New"/>
          <w:sz w:val="28"/>
          <w:szCs w:val="28"/>
          <w:cs/>
        </w:rPr>
        <w:t>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 xml:space="preserve">ของบริษัทและบริษัทย่อยสำหรับปีสิ้นสุดวันที่ </w:t>
      </w:r>
      <w:r w:rsidR="00822910" w:rsidRPr="00186395">
        <w:rPr>
          <w:rFonts w:ascii="Angsana New" w:hAnsi="Angsana New"/>
          <w:sz w:val="28"/>
          <w:szCs w:val="28"/>
        </w:rPr>
        <w:t xml:space="preserve">31 </w:t>
      </w:r>
      <w:r w:rsidR="00822910" w:rsidRPr="00186395">
        <w:rPr>
          <w:rFonts w:ascii="Angsana New" w:hAnsi="Angsana New"/>
          <w:sz w:val="28"/>
          <w:szCs w:val="28"/>
          <w:cs/>
        </w:rPr>
        <w:t xml:space="preserve">ธันวาคม </w:t>
      </w:r>
      <w:r w:rsidR="00822910" w:rsidRPr="00186395">
        <w:rPr>
          <w:rFonts w:ascii="Angsana New" w:hAnsi="Angsana New"/>
          <w:sz w:val="28"/>
          <w:szCs w:val="28"/>
        </w:rPr>
        <w:t>256</w:t>
      </w:r>
      <w:r w:rsidR="00254960" w:rsidRPr="00186395">
        <w:rPr>
          <w:rFonts w:ascii="Angsana New" w:hAnsi="Angsana New"/>
          <w:sz w:val="28"/>
          <w:szCs w:val="28"/>
        </w:rPr>
        <w:t>8</w:t>
      </w:r>
    </w:p>
    <w:p w14:paraId="19B35DC6" w14:textId="607268EB" w:rsidR="00EF79CC" w:rsidRPr="00D72255" w:rsidRDefault="007969FB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ในการจัดทำ</w:t>
      </w:r>
      <w:r w:rsidR="000101AB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EB4282">
        <w:rPr>
          <w:rFonts w:ascii="Angsana New" w:hAnsi="Angsana New" w:hint="cs"/>
          <w:sz w:val="28"/>
          <w:szCs w:val="28"/>
          <w:cs/>
        </w:rPr>
        <w:t xml:space="preserve"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822910" w:rsidRPr="00EB4282">
        <w:rPr>
          <w:rFonts w:ascii="Angsana New" w:hAnsi="Angsana New" w:hint="cs"/>
          <w:sz w:val="28"/>
          <w:szCs w:val="28"/>
          <w:cs/>
        </w:rPr>
        <w:t>ที่</w:t>
      </w:r>
      <w:r w:rsidRPr="00EB4282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</w:t>
      </w:r>
      <w:r w:rsidR="002171AB" w:rsidRPr="00EB4282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B4282">
        <w:rPr>
          <w:rFonts w:ascii="Angsana New" w:hAnsi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="001B6C1A" w:rsidRPr="00186395">
        <w:rPr>
          <w:rFonts w:ascii="Angsana New" w:hAnsi="Angsana New"/>
          <w:sz w:val="28"/>
          <w:szCs w:val="28"/>
        </w:rPr>
        <w:t>3</w:t>
      </w:r>
      <w:r w:rsidR="00493A4B" w:rsidRPr="00186395">
        <w:rPr>
          <w:rFonts w:ascii="Angsana New" w:hAnsi="Angsana New"/>
          <w:sz w:val="28"/>
          <w:szCs w:val="28"/>
        </w:rPr>
        <w:t>1</w:t>
      </w:r>
      <w:r w:rsidRPr="0018639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3A4B" w:rsidRPr="00186395">
        <w:rPr>
          <w:rFonts w:ascii="Angsana New" w:hAnsi="Angsana New"/>
          <w:sz w:val="28"/>
          <w:szCs w:val="28"/>
        </w:rPr>
        <w:t>2</w:t>
      </w:r>
      <w:r w:rsidR="001B6C1A" w:rsidRPr="00186395">
        <w:rPr>
          <w:rFonts w:ascii="Angsana New" w:hAnsi="Angsana New"/>
          <w:sz w:val="28"/>
          <w:szCs w:val="28"/>
        </w:rPr>
        <w:t>56</w:t>
      </w:r>
      <w:r w:rsidR="00254960" w:rsidRPr="00186395">
        <w:rPr>
          <w:rFonts w:ascii="Angsana New" w:hAnsi="Angsana New"/>
          <w:sz w:val="28"/>
          <w:szCs w:val="28"/>
        </w:rPr>
        <w:t>8</w:t>
      </w:r>
    </w:p>
    <w:p w14:paraId="2088DEA4" w14:textId="06D484A4" w:rsidR="00E800A0" w:rsidRDefault="00E844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bookmarkStart w:id="1" w:name="_Hlk78294162"/>
      <w:r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ระหว่างกาลฉบับภาษาอังกฤษจัดทำขึ้นจาก</w:t>
      </w:r>
      <w:r w:rsidR="0088606C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</w:t>
      </w:r>
      <w:r w:rsidR="005D0822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ระหว่างกาลฉบับภาษาไทยเป็นหลัก</w:t>
      </w:r>
    </w:p>
    <w:p w14:paraId="2BDC918D" w14:textId="79E04030" w:rsidR="00EF3942" w:rsidRPr="00471D0D" w:rsidRDefault="004521CB" w:rsidP="00471D0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6FFF37DB" w14:textId="7B233811" w:rsidR="00265A3D" w:rsidRDefault="00B751AA" w:rsidP="00452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575EBE">
        <w:rPr>
          <w:rFonts w:ascii="Angsana New" w:hAnsi="Angsana New"/>
          <w:sz w:val="28"/>
          <w:szCs w:val="28"/>
          <w:cs/>
        </w:rPr>
        <w:t>ข้อมูลทาง</w:t>
      </w:r>
      <w:r w:rsidR="004521CB" w:rsidRPr="00575EBE">
        <w:rPr>
          <w:rFonts w:ascii="Angsana New" w:hAnsi="Angsana New"/>
          <w:sz w:val="28"/>
          <w:szCs w:val="28"/>
          <w:cs/>
        </w:rPr>
        <w:t xml:space="preserve"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A30">
        <w:rPr>
          <w:rFonts w:ascii="Angsana New" w:hAnsi="Angsana New"/>
          <w:sz w:val="28"/>
          <w:szCs w:val="28"/>
        </w:rPr>
        <w:t>31</w:t>
      </w:r>
      <w:r w:rsidR="004521CB" w:rsidRPr="00D923D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E56B9">
        <w:rPr>
          <w:rFonts w:ascii="Angsana New" w:hAnsi="Angsana New"/>
          <w:sz w:val="28"/>
          <w:szCs w:val="28"/>
        </w:rPr>
        <w:t>2568</w:t>
      </w:r>
      <w:r w:rsidR="004521CB" w:rsidRPr="00575EBE">
        <w:rPr>
          <w:rFonts w:ascii="Angsana New" w:hAnsi="Angsana New"/>
          <w:sz w:val="28"/>
          <w:szCs w:val="28"/>
          <w:cs/>
        </w:rPr>
        <w:t xml:space="preserve"> ยกเว้น</w:t>
      </w:r>
      <w:r w:rsidR="0051674F" w:rsidRPr="00575EBE">
        <w:rPr>
          <w:rFonts w:ascii="Angsana New" w:hAnsi="Angsana New"/>
          <w:sz w:val="28"/>
          <w:szCs w:val="28"/>
          <w:cs/>
        </w:rPr>
        <w:t xml:space="preserve"> 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การนำมาตรฐานการรายงานทางการเงินฉบับใหม่และฉบับปรับปรุง มาถือปฏิบัติ ซึ่งมีผลบังคับใช้วันที่ </w:t>
      </w:r>
      <w:r w:rsidR="00D923DD">
        <w:rPr>
          <w:rFonts w:ascii="Angsana New" w:hAnsi="Angsana New"/>
          <w:sz w:val="28"/>
          <w:szCs w:val="28"/>
        </w:rPr>
        <w:t>1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 มกราคม </w:t>
      </w:r>
      <w:r w:rsidR="00D923DD">
        <w:rPr>
          <w:rFonts w:ascii="Angsana New" w:hAnsi="Angsana New"/>
          <w:sz w:val="28"/>
          <w:szCs w:val="28"/>
        </w:rPr>
        <w:t>2569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 ไม่มีผลกระทบที่มีนัยสำคัญต่อกลุ่มบริษัท</w:t>
      </w:r>
    </w:p>
    <w:p w14:paraId="3FFE109E" w14:textId="0EE2CD77" w:rsidR="0023426A" w:rsidRPr="009E526E" w:rsidRDefault="006F7280" w:rsidP="009E526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  <w:r w:rsidRPr="006F728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รายการธุรกิจกับ</w:t>
      </w:r>
      <w:r w:rsidR="0023426A" w:rsidRPr="006F7280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บุคคลหรือกิจการที่เกี่ยวข้องกัน</w:t>
      </w:r>
      <w:r w:rsidR="0023426A" w:rsidRPr="009E526E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 xml:space="preserve"> </w:t>
      </w:r>
    </w:p>
    <w:bookmarkEnd w:id="1"/>
    <w:p w14:paraId="167C0803" w14:textId="13E27E7E" w:rsidR="000E29D4" w:rsidRDefault="0011258D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sz w:val="28"/>
          <w:szCs w:val="28"/>
          <w:cs/>
        </w:rPr>
        <w:t>ใน</w:t>
      </w:r>
      <w:r w:rsidRPr="00852CEF">
        <w:rPr>
          <w:rFonts w:ascii="Angsana New" w:hAnsi="Angsana New"/>
          <w:sz w:val="28"/>
          <w:szCs w:val="28"/>
          <w:cs/>
        </w:rPr>
        <w:t>ระหว่างรอบระยะเวลา</w:t>
      </w:r>
      <w:r w:rsidR="00FA2318" w:rsidRPr="00852CEF">
        <w:rPr>
          <w:rFonts w:ascii="Angsana New" w:hAnsi="Angsana New"/>
          <w:sz w:val="28"/>
          <w:szCs w:val="28"/>
          <w:cs/>
        </w:rPr>
        <w:t>สามเดือน</w:t>
      </w:r>
      <w:r w:rsidRPr="00852CEF">
        <w:rPr>
          <w:rFonts w:ascii="Angsana New" w:hAnsi="Angsana New"/>
          <w:sz w:val="28"/>
          <w:szCs w:val="28"/>
          <w:cs/>
        </w:rPr>
        <w:t>สิ้นสุดวันที่</w:t>
      </w:r>
      <w:r w:rsidRPr="00852CEF">
        <w:rPr>
          <w:rFonts w:ascii="Angsana New" w:hAnsi="Angsana New"/>
          <w:sz w:val="28"/>
          <w:szCs w:val="28"/>
        </w:rPr>
        <w:t xml:space="preserve"> </w:t>
      </w:r>
      <w:r w:rsidR="00491B8D" w:rsidRPr="00852CEF">
        <w:rPr>
          <w:rFonts w:ascii="Angsana New" w:hAnsi="Angsana New"/>
          <w:sz w:val="28"/>
          <w:szCs w:val="28"/>
        </w:rPr>
        <w:t>3</w:t>
      </w:r>
      <w:r w:rsidR="00B66A7F" w:rsidRPr="00852CEF">
        <w:rPr>
          <w:rFonts w:ascii="Angsana New" w:hAnsi="Angsana New"/>
          <w:sz w:val="28"/>
          <w:szCs w:val="28"/>
        </w:rPr>
        <w:t xml:space="preserve">1 </w:t>
      </w:r>
      <w:r w:rsidR="00B66A7F" w:rsidRPr="00852CEF">
        <w:rPr>
          <w:rFonts w:ascii="Angsana New" w:hAnsi="Angsana New"/>
          <w:sz w:val="28"/>
          <w:szCs w:val="28"/>
          <w:cs/>
        </w:rPr>
        <w:t>มีนาคม</w:t>
      </w:r>
      <w:r w:rsidR="00491B8D" w:rsidRPr="00852CEF">
        <w:rPr>
          <w:rFonts w:ascii="Angsana New" w:hAnsi="Angsana New"/>
          <w:sz w:val="28"/>
          <w:szCs w:val="28"/>
        </w:rPr>
        <w:t xml:space="preserve"> </w:t>
      </w:r>
      <w:r w:rsidRPr="00852CEF">
        <w:rPr>
          <w:rFonts w:ascii="Angsana New" w:hAnsi="Angsana New"/>
          <w:sz w:val="28"/>
          <w:szCs w:val="28"/>
        </w:rPr>
        <w:t>256</w:t>
      </w:r>
      <w:r w:rsidR="0051160B" w:rsidRPr="00852CEF">
        <w:rPr>
          <w:rFonts w:ascii="Angsana New" w:hAnsi="Angsana New"/>
          <w:sz w:val="28"/>
          <w:szCs w:val="28"/>
        </w:rPr>
        <w:t>9</w:t>
      </w:r>
      <w:r w:rsidRPr="00852CEF">
        <w:rPr>
          <w:rFonts w:ascii="Angsana New" w:hAnsi="Angsana New"/>
          <w:sz w:val="28"/>
          <w:szCs w:val="28"/>
        </w:rPr>
        <w:t xml:space="preserve"> </w:t>
      </w:r>
      <w:r w:rsidRPr="00852CEF">
        <w:rPr>
          <w:rFonts w:ascii="Angsana New" w:hAnsi="Angsana New"/>
          <w:sz w:val="28"/>
          <w:szCs w:val="28"/>
          <w:cs/>
        </w:rPr>
        <w:t xml:space="preserve">และ </w:t>
      </w:r>
      <w:r w:rsidRPr="00852CEF">
        <w:rPr>
          <w:rFonts w:ascii="Angsana New" w:hAnsi="Angsana New"/>
          <w:sz w:val="28"/>
          <w:szCs w:val="28"/>
        </w:rPr>
        <w:t>256</w:t>
      </w:r>
      <w:r w:rsidR="0051160B" w:rsidRPr="00852CEF">
        <w:rPr>
          <w:rFonts w:ascii="Angsana New" w:hAnsi="Angsana New"/>
          <w:sz w:val="28"/>
          <w:szCs w:val="28"/>
        </w:rPr>
        <w:t>8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Pr="00F75824">
        <w:rPr>
          <w:rFonts w:ascii="Angsana New" w:hAnsi="Angsana New" w:hint="cs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3D34">
        <w:rPr>
          <w:rFonts w:ascii="Angsana New" w:hAnsi="Angsana New" w:hint="cs"/>
          <w:sz w:val="28"/>
          <w:szCs w:val="28"/>
          <w:cs/>
        </w:rPr>
        <w:t>กลุ่ม</w:t>
      </w:r>
      <w:r w:rsidRPr="00F75824">
        <w:rPr>
          <w:rFonts w:ascii="Angsana New" w:hAnsi="Angsana New" w:hint="cs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C88EA51" w14:textId="77777777" w:rsidR="00F76D36" w:rsidRDefault="00F76D36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</w:p>
    <w:p w14:paraId="24ED4B15" w14:textId="77777777" w:rsidR="00F76D36" w:rsidRDefault="00F76D36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D57863" w:rsidRPr="00D72255" w14:paraId="60864D6E" w14:textId="77777777">
        <w:trPr>
          <w:tblHeader/>
        </w:trPr>
        <w:tc>
          <w:tcPr>
            <w:tcW w:w="3438" w:type="dxa"/>
          </w:tcPr>
          <w:p w14:paraId="0B579C4D" w14:textId="2CF10780" w:rsidR="00D57863" w:rsidRPr="00D72255" w:rsidRDefault="00F7578A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lastRenderedPageBreak/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089BEAAB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57863" w:rsidRPr="00D72255" w14:paraId="7F950C62" w14:textId="77777777" w:rsidTr="007B3F6D">
        <w:tc>
          <w:tcPr>
            <w:tcW w:w="3438" w:type="dxa"/>
          </w:tcPr>
          <w:p w14:paraId="1B554E5A" w14:textId="3033C7D2" w:rsidR="00D57863" w:rsidRPr="00D72255" w:rsidRDefault="00D5786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555D76">
              <w:rPr>
                <w:rFonts w:ascii="Angsana New" w:hAnsi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555D7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7D49497C" w14:textId="77777777" w:rsidR="00D57863" w:rsidRPr="00EB4282" w:rsidRDefault="00D57863">
            <w:pPr>
              <w:pStyle w:val="block"/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D57863" w:rsidRPr="00D72255" w14:paraId="5941E3FB" w14:textId="77777777">
        <w:tc>
          <w:tcPr>
            <w:tcW w:w="3438" w:type="dxa"/>
          </w:tcPr>
          <w:p w14:paraId="14091300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6DC27CFD" w14:textId="77777777" w:rsidR="00D57863" w:rsidRPr="00D72255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D57863" w:rsidRPr="00D72255" w14:paraId="5294A047" w14:textId="77777777">
        <w:tc>
          <w:tcPr>
            <w:tcW w:w="3438" w:type="dxa"/>
          </w:tcPr>
          <w:p w14:paraId="4FD3E794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22C74AFD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D57863" w:rsidRPr="00D72255" w14:paraId="0E827684" w14:textId="77777777">
        <w:tc>
          <w:tcPr>
            <w:tcW w:w="3438" w:type="dxa"/>
          </w:tcPr>
          <w:p w14:paraId="2AD5B1DD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410F998C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8159B1" w:rsidRPr="00D72255" w14:paraId="751E7978" w14:textId="77777777">
        <w:tc>
          <w:tcPr>
            <w:tcW w:w="3438" w:type="dxa"/>
          </w:tcPr>
          <w:p w14:paraId="6DFED877" w14:textId="6A67DC3F" w:rsidR="008159B1" w:rsidRPr="00BE672D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E672D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30ACED75" w14:textId="7BEE1CB1" w:rsidR="008159B1" w:rsidRPr="00EB4282" w:rsidRDefault="00B100B9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0EB7F7DD" w14:textId="1B39C108" w:rsidR="00F31296" w:rsidRDefault="00F31296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B4282">
        <w:rPr>
          <w:rFonts w:asciiTheme="majorBidi" w:hAnsiTheme="majorBidi" w:cstheme="majorBidi" w:hint="cs"/>
          <w:sz w:val="28"/>
          <w:szCs w:val="28"/>
          <w:cs/>
        </w:rPr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41748" w:rsidRPr="008C6DCB" w14:paraId="5A35199C" w14:textId="77777777" w:rsidTr="00ED065F">
        <w:trPr>
          <w:tblHeader/>
        </w:trPr>
        <w:tc>
          <w:tcPr>
            <w:tcW w:w="4050" w:type="dxa"/>
          </w:tcPr>
          <w:p w14:paraId="2A4BF1AF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E839D44" w14:textId="77777777" w:rsidR="00B41748" w:rsidRPr="00EB4282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B41748" w:rsidRPr="008C6DCB" w14:paraId="3B3195BD" w14:textId="77777777" w:rsidTr="00ED065F">
        <w:trPr>
          <w:tblHeader/>
        </w:trPr>
        <w:tc>
          <w:tcPr>
            <w:tcW w:w="4050" w:type="dxa"/>
          </w:tcPr>
          <w:p w14:paraId="422462B1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8EB0528" w14:textId="0E864A39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32539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354CB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B41748" w:rsidRPr="0056764B" w14:paraId="35E77682" w14:textId="77777777" w:rsidTr="00ED065F">
        <w:trPr>
          <w:tblHeader/>
        </w:trPr>
        <w:tc>
          <w:tcPr>
            <w:tcW w:w="4050" w:type="dxa"/>
          </w:tcPr>
          <w:p w14:paraId="784A5510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6AE4C1C" w14:textId="4807A51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7AAAD67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CB4373" w14:textId="78D672F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</w:t>
            </w:r>
            <w:r w:rsidR="00B41748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56764B" w14:paraId="23820679" w14:textId="77777777" w:rsidTr="00ED065F">
        <w:trPr>
          <w:tblHeader/>
        </w:trPr>
        <w:tc>
          <w:tcPr>
            <w:tcW w:w="4050" w:type="dxa"/>
          </w:tcPr>
          <w:p w14:paraId="0BBA2A01" w14:textId="77777777" w:rsidR="00B41748" w:rsidRPr="00EB4282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A147E" w14:textId="0CBAB361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12573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69A65" w14:textId="61B54983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E7E0AE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761810" w14:textId="4F3EB86C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86024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2C0FB" w14:textId="142AA602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41748" w:rsidRPr="0056764B" w14:paraId="62071853" w14:textId="77777777">
        <w:tc>
          <w:tcPr>
            <w:tcW w:w="4050" w:type="dxa"/>
          </w:tcPr>
          <w:p w14:paraId="4E3F1228" w14:textId="77777777" w:rsidR="00B41748" w:rsidRPr="00CD6D69" w:rsidRDefault="00B417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86195" w14:textId="77777777" w:rsidR="00B41748" w:rsidRPr="00EB4282" w:rsidRDefault="00B417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B47995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9048B" w14:textId="77777777" w:rsidR="00B41748" w:rsidRPr="00EB4282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7204A46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29FB" w14:textId="77777777" w:rsidR="00B41748" w:rsidRPr="00CD6D69" w:rsidRDefault="00B41748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D781F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61381" w14:textId="77777777" w:rsidR="00B41748" w:rsidRPr="00EB4282" w:rsidRDefault="00B41748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3886" w:rsidRPr="00CD6D69" w14:paraId="713FC234" w14:textId="77777777" w:rsidTr="003C3A64">
        <w:tc>
          <w:tcPr>
            <w:tcW w:w="4050" w:type="dxa"/>
          </w:tcPr>
          <w:p w14:paraId="453D0789" w14:textId="77777777" w:rsidR="001A3886" w:rsidRPr="00EB4282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5156F560" w14:textId="503AE560" w:rsidR="001A3886" w:rsidRPr="00EB4282" w:rsidRDefault="003C3A6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0103F37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55E491" w14:textId="4760B00E" w:rsidR="001A3886" w:rsidRPr="00EB4282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C2E625F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80AC3C" w14:textId="2D7C7DD8" w:rsidR="001A3886" w:rsidRPr="00337CB4" w:rsidRDefault="00413835" w:rsidP="001A388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1A3886"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  <w:vAlign w:val="center"/>
          </w:tcPr>
          <w:p w14:paraId="055C257C" w14:textId="77777777" w:rsidR="001A3886" w:rsidRPr="00337CB4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16B58D" w14:textId="47E6D46F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680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3886" w:rsidRPr="00CD6D69" w14:paraId="7EFE278B" w14:textId="77777777" w:rsidTr="003C3A64">
        <w:tc>
          <w:tcPr>
            <w:tcW w:w="4050" w:type="dxa"/>
          </w:tcPr>
          <w:p w14:paraId="360A38E1" w14:textId="77777777" w:rsidR="001A3886" w:rsidRPr="00CD6D69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center"/>
          </w:tcPr>
          <w:p w14:paraId="4134F079" w14:textId="7E7E6B03" w:rsidR="001A3886" w:rsidRPr="00337CB4" w:rsidRDefault="003C3A6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FA188B" w14:textId="77777777" w:rsidR="001A3886" w:rsidRPr="00337CB4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38C4404" w14:textId="1EF35AA0" w:rsidR="001A3886" w:rsidRPr="006D3AE0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71A3E26" w14:textId="77777777" w:rsidR="001A3886" w:rsidRPr="00337CB4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CEF279" w14:textId="0F2B6FEC" w:rsidR="001A3886" w:rsidRPr="00337CB4" w:rsidRDefault="00413835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A3886"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  <w:vAlign w:val="center"/>
          </w:tcPr>
          <w:p w14:paraId="7238EE69" w14:textId="77777777" w:rsidR="001A3886" w:rsidRPr="00337CB4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D1F25EA" w14:textId="042A4461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680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3886" w:rsidRPr="00CD6D69" w14:paraId="510DA276" w14:textId="77777777" w:rsidTr="00B97440">
        <w:tc>
          <w:tcPr>
            <w:tcW w:w="4050" w:type="dxa"/>
          </w:tcPr>
          <w:p w14:paraId="7021B0A1" w14:textId="77777777" w:rsidR="001A3886" w:rsidRPr="00EB4282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820B72" w14:textId="6ABAE8A4" w:rsidR="001A3886" w:rsidRPr="00337CB4" w:rsidRDefault="003C3A6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FDF11A" w14:textId="77777777" w:rsidR="001A3886" w:rsidRPr="00337CB4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317405F" w14:textId="0518AF16" w:rsidR="001A3886" w:rsidRPr="006D3AE0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0D52C1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02C9294" w14:textId="24E84727" w:rsidR="001A3886" w:rsidRPr="000670CB" w:rsidRDefault="004B2B51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26,919</w:t>
            </w:r>
            <w:r w:rsidR="001A3886" w:rsidRPr="00067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6743" w:rsidRPr="000670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8FFF0C9" w14:textId="77777777" w:rsidR="001A3886" w:rsidRPr="00337CB4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DC531A0" w14:textId="3DBDAE5F" w:rsidR="001A3886" w:rsidRPr="00337CB4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2BFA">
              <w:rPr>
                <w:rFonts w:asciiTheme="majorBidi" w:hAnsiTheme="majorBidi" w:cstheme="majorBidi"/>
                <w:sz w:val="28"/>
                <w:szCs w:val="28"/>
              </w:rPr>
              <w:t>24,374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97440" w:rsidRPr="00CD6D69" w14:paraId="1D040CD2" w14:textId="77777777" w:rsidTr="00B97440">
        <w:tc>
          <w:tcPr>
            <w:tcW w:w="4050" w:type="dxa"/>
          </w:tcPr>
          <w:p w14:paraId="7D5C2D9F" w14:textId="574D97F3" w:rsidR="00B97440" w:rsidRPr="00EB4282" w:rsidRDefault="00B97440" w:rsidP="00B9744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355B" w14:textId="04819097" w:rsidR="00B97440" w:rsidRDefault="00B97440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BEC2FD" w14:textId="77777777" w:rsidR="00B97440" w:rsidRPr="00337CB4" w:rsidRDefault="00B97440" w:rsidP="00B97440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B696F" w14:textId="5606C756" w:rsidR="00B97440" w:rsidRPr="006D3AE0" w:rsidRDefault="00B97440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18952C" w14:textId="77777777" w:rsidR="00B97440" w:rsidRPr="00337CB4" w:rsidRDefault="00B97440" w:rsidP="00B97440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FAE9E" w14:textId="16006946" w:rsidR="00B97440" w:rsidRDefault="00194A80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27,313</w:t>
            </w:r>
          </w:p>
        </w:tc>
        <w:tc>
          <w:tcPr>
            <w:tcW w:w="180" w:type="dxa"/>
          </w:tcPr>
          <w:p w14:paraId="667AEA58" w14:textId="77777777" w:rsidR="00B97440" w:rsidRPr="00337CB4" w:rsidRDefault="00B97440" w:rsidP="00B97440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D110E" w14:textId="33F3BD5B" w:rsidR="00B97440" w:rsidRPr="00526D4D" w:rsidRDefault="00194A80" w:rsidP="00B9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24,581</w:t>
            </w:r>
          </w:p>
        </w:tc>
      </w:tr>
      <w:tr w:rsidR="00656FC4" w:rsidRPr="00CD6D69" w14:paraId="5924CAEC" w14:textId="77777777" w:rsidTr="00F76D36">
        <w:trPr>
          <w:trHeight w:val="20"/>
        </w:trPr>
        <w:tc>
          <w:tcPr>
            <w:tcW w:w="4050" w:type="dxa"/>
          </w:tcPr>
          <w:p w14:paraId="3D2C8FAA" w14:textId="77777777" w:rsidR="00656FC4" w:rsidRPr="00EB4282" w:rsidRDefault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90447F" w14:textId="77777777" w:rsidR="00656FC4" w:rsidRPr="00337CB4" w:rsidRDefault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0B0E0" w14:textId="77777777" w:rsidR="00656FC4" w:rsidRPr="00337CB4" w:rsidRDefault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AE5B37" w14:textId="77777777" w:rsidR="00656FC4" w:rsidRPr="00337CB4" w:rsidRDefault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1EA7" w14:textId="77777777" w:rsidR="00656FC4" w:rsidRPr="00337CB4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1AC60E" w14:textId="77777777" w:rsidR="00656FC4" w:rsidRPr="00FC5178" w:rsidRDefault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CFBAC" w14:textId="77777777" w:rsidR="00656FC4" w:rsidRPr="00337CB4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BFE79A" w14:textId="77777777" w:rsidR="00656FC4" w:rsidRPr="00337CB4" w:rsidRDefault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0115" w:rsidRPr="00CA2552" w14:paraId="03F988D3" w14:textId="77777777" w:rsidTr="00220B7B">
        <w:tc>
          <w:tcPr>
            <w:tcW w:w="4050" w:type="dxa"/>
          </w:tcPr>
          <w:p w14:paraId="30B8A063" w14:textId="5477BAAE" w:rsidR="00450115" w:rsidRPr="00EB428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5EDB847" w14:textId="77777777" w:rsidR="00450115" w:rsidRPr="00337CB4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34C1D" w14:textId="77777777" w:rsidR="00450115" w:rsidRPr="00337CB4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BE9F3" w14:textId="77777777" w:rsidR="00450115" w:rsidRPr="00337CB4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ADB08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918DE2" w14:textId="77777777" w:rsidR="00450115" w:rsidRPr="00FC5178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FCF7FD" w14:textId="77777777" w:rsidR="00450115" w:rsidRPr="00337CB4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5311" w14:textId="77777777" w:rsidR="00450115" w:rsidRPr="00337CB4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0AC" w:rsidRPr="00CA2552" w14:paraId="07D87DBD" w14:textId="77777777" w:rsidTr="00914E49">
        <w:tc>
          <w:tcPr>
            <w:tcW w:w="4050" w:type="dxa"/>
          </w:tcPr>
          <w:p w14:paraId="481A0C77" w14:textId="1E51DCFD" w:rsidR="00F030AC" w:rsidRPr="00EB4282" w:rsidRDefault="00F030AC" w:rsidP="0045011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2A5D1ACE" w14:textId="6BBD049B" w:rsidR="00F030AC" w:rsidRDefault="00F030AC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80" w:type="dxa"/>
          </w:tcPr>
          <w:p w14:paraId="50DA280D" w14:textId="77777777" w:rsidR="00F030AC" w:rsidRPr="00337CB4" w:rsidRDefault="00F030AC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3F650B" w14:textId="41ADCF36" w:rsidR="00F030AC" w:rsidRDefault="00F030AC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144D89" w14:textId="77777777" w:rsidR="00F030AC" w:rsidRPr="00337CB4" w:rsidRDefault="00F030AC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F41E2" w14:textId="1DD64F52" w:rsidR="00F030AC" w:rsidRDefault="00F030AC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80" w:type="dxa"/>
          </w:tcPr>
          <w:p w14:paraId="65BF4F05" w14:textId="77777777" w:rsidR="00F030AC" w:rsidRPr="00337CB4" w:rsidRDefault="00F030AC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475D70" w14:textId="43F31CF7" w:rsidR="00F030AC" w:rsidRDefault="00F030AC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5559" w:rsidRPr="00CA2552" w14:paraId="5C005E4C" w14:textId="77777777" w:rsidTr="00914E49">
        <w:trPr>
          <w:trHeight w:val="171"/>
        </w:trPr>
        <w:tc>
          <w:tcPr>
            <w:tcW w:w="4050" w:type="dxa"/>
          </w:tcPr>
          <w:p w14:paraId="598B2270" w14:textId="77777777" w:rsidR="00DA5559" w:rsidRPr="00EB4282" w:rsidRDefault="00DA5559" w:rsidP="0045011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B500CC" w14:textId="77777777" w:rsidR="00DA5559" w:rsidRDefault="00DA5559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EC7158" w14:textId="77777777" w:rsidR="00DA5559" w:rsidRPr="00337CB4" w:rsidRDefault="00DA5559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511A3" w14:textId="77777777" w:rsidR="00DA5559" w:rsidRDefault="00DA5559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427DCB" w14:textId="77777777" w:rsidR="00DA5559" w:rsidRPr="00337CB4" w:rsidRDefault="00DA5559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0BE06" w14:textId="77777777" w:rsidR="00DA5559" w:rsidRDefault="00DA5559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E6A787" w14:textId="77777777" w:rsidR="00DA5559" w:rsidRPr="00337CB4" w:rsidRDefault="00DA5559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B59421" w14:textId="77777777" w:rsidR="00DA5559" w:rsidRDefault="00DA5559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7BA" w:rsidRPr="00CA2552" w14:paraId="41914815" w14:textId="77777777" w:rsidTr="00AF6CBA">
        <w:tc>
          <w:tcPr>
            <w:tcW w:w="4050" w:type="dxa"/>
          </w:tcPr>
          <w:p w14:paraId="4127F7DF" w14:textId="25D164CD" w:rsidR="006617BA" w:rsidRPr="00EB4282" w:rsidRDefault="006617BA" w:rsidP="006617B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355D0A31" w14:textId="77777777" w:rsidR="006617BA" w:rsidRDefault="006617BA" w:rsidP="006617B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CCE05" w14:textId="77777777" w:rsidR="006617BA" w:rsidRPr="00337CB4" w:rsidRDefault="006617BA" w:rsidP="006617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875F2" w14:textId="77777777" w:rsidR="006617BA" w:rsidRDefault="006617BA" w:rsidP="006617B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B1C6D6" w14:textId="77777777" w:rsidR="006617BA" w:rsidRPr="00337CB4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25FEC0" w14:textId="77777777" w:rsidR="006617BA" w:rsidRDefault="006617BA" w:rsidP="006617B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ABAA7" w14:textId="77777777" w:rsidR="006617BA" w:rsidRPr="00337CB4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78DA1" w14:textId="77777777" w:rsidR="006617BA" w:rsidRDefault="006617BA" w:rsidP="006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7BA" w:rsidRPr="00CA2552" w14:paraId="0FA96331" w14:textId="77777777" w:rsidTr="00AF6CBA">
        <w:tc>
          <w:tcPr>
            <w:tcW w:w="4050" w:type="dxa"/>
          </w:tcPr>
          <w:p w14:paraId="1A6258D2" w14:textId="6D14E509" w:rsidR="006617BA" w:rsidRPr="00EB4282" w:rsidRDefault="006617BA" w:rsidP="006617B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49F61D9F" w14:textId="3F371E6F" w:rsidR="006617BA" w:rsidRDefault="005426FA" w:rsidP="006617B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</w:tcPr>
          <w:p w14:paraId="01DB327C" w14:textId="77777777" w:rsidR="006617BA" w:rsidRPr="00337CB4" w:rsidRDefault="006617BA" w:rsidP="006617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2C6ABB" w14:textId="79319B1E" w:rsidR="006617BA" w:rsidRDefault="00984F34" w:rsidP="006617B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075DCE" w14:textId="77777777" w:rsidR="006617BA" w:rsidRPr="00337CB4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A67876" w14:textId="5D08059B" w:rsidR="006617BA" w:rsidRDefault="00F030AC" w:rsidP="006617B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80" w:type="dxa"/>
          </w:tcPr>
          <w:p w14:paraId="7E680B6C" w14:textId="77777777" w:rsidR="006617BA" w:rsidRPr="00337CB4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8B3627" w14:textId="655539AF" w:rsidR="006617BA" w:rsidRDefault="00984F34" w:rsidP="006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A11" w:rsidRPr="00337CB4" w14:paraId="5CBC7623" w14:textId="77777777" w:rsidTr="00B22333">
        <w:trPr>
          <w:trHeight w:val="144"/>
        </w:trPr>
        <w:tc>
          <w:tcPr>
            <w:tcW w:w="4050" w:type="dxa"/>
          </w:tcPr>
          <w:p w14:paraId="75CF8DF5" w14:textId="77777777" w:rsidR="00831A11" w:rsidRPr="00EB4282" w:rsidRDefault="00831A11" w:rsidP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85F7C6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7F45DD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80E72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3EF91D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7B53D" w14:textId="77777777" w:rsidR="00831A11" w:rsidRPr="00FC5178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0A79E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B5D05" w14:textId="77777777" w:rsidR="00831A11" w:rsidRPr="00337CB4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CD6D69" w14:paraId="0978939B" w14:textId="77777777">
        <w:tc>
          <w:tcPr>
            <w:tcW w:w="4050" w:type="dxa"/>
          </w:tcPr>
          <w:p w14:paraId="5767AE29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F913DBA" w14:textId="77777777" w:rsidR="007002A5" w:rsidRPr="00CD6D69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D273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0B635D" w14:textId="77777777" w:rsidR="007002A5" w:rsidRPr="00CD6D69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FBB9A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CF477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3B33D3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00124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CD6D69" w14:paraId="19CF7917" w14:textId="77777777">
        <w:tc>
          <w:tcPr>
            <w:tcW w:w="4050" w:type="dxa"/>
          </w:tcPr>
          <w:p w14:paraId="71C34665" w14:textId="77777777" w:rsidR="007002A5" w:rsidRPr="00885617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B708D85" w14:textId="77777777" w:rsidR="007002A5" w:rsidRPr="00EB4282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F218D5" w14:textId="77777777" w:rsidR="007002A5" w:rsidRPr="00CD6D69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F8468" w14:textId="77777777" w:rsidR="007002A5" w:rsidRPr="00CD6D69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779299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FEB7E" w14:textId="77777777" w:rsidR="007002A5" w:rsidRPr="00FC5178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3A40E6" w14:textId="77777777" w:rsidR="007002A5" w:rsidRPr="00CD6D69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8A8C6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37CB4" w14:paraId="672BB67A" w14:textId="77777777" w:rsidTr="00371F64">
        <w:tc>
          <w:tcPr>
            <w:tcW w:w="4050" w:type="dxa"/>
          </w:tcPr>
          <w:p w14:paraId="476533EF" w14:textId="77777777" w:rsidR="007002A5" w:rsidRPr="00CD6D69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108623BB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</w:tcPr>
          <w:p w14:paraId="0515707D" w14:textId="77777777" w:rsidR="007002A5" w:rsidRPr="00B227CE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2891DB0" w14:textId="08588DB9" w:rsidR="007002A5" w:rsidRPr="00B227CE" w:rsidRDefault="00371F6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180" w:type="dxa"/>
          </w:tcPr>
          <w:p w14:paraId="0144BE36" w14:textId="77777777" w:rsidR="007002A5" w:rsidRPr="00B227C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1C5DB" w14:textId="77777777" w:rsidR="007002A5" w:rsidRPr="00B227CE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7502ACB" w14:textId="69006D7E" w:rsidR="007002A5" w:rsidRPr="00B227CE" w:rsidRDefault="009F53B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>4,333</w:t>
            </w:r>
            <w:r w:rsidR="007002A5"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9867095" w14:textId="77777777" w:rsidR="007002A5" w:rsidRPr="00B227CE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9DEDE" w14:textId="77777777" w:rsidR="007002A5" w:rsidRPr="00B227CE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B07C337" w14:textId="53D273DF" w:rsidR="007002A5" w:rsidRPr="00B227CE" w:rsidRDefault="00371F6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>4,06</w:t>
            </w:r>
            <w:r w:rsidR="00DB4CA2" w:rsidRPr="00B227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3D8E349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413E2" w14:textId="77777777" w:rsidR="007002A5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B6699" w14:textId="2253B429" w:rsidR="007002A5" w:rsidRPr="00337CB4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53B9">
              <w:rPr>
                <w:rFonts w:asciiTheme="majorBidi" w:hAnsiTheme="majorBidi" w:cstheme="majorBidi"/>
                <w:sz w:val="28"/>
                <w:szCs w:val="28"/>
              </w:rPr>
              <w:t>3,520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002A5" w:rsidRPr="00337CB4" w14:paraId="331FB7F3" w14:textId="77777777" w:rsidTr="00371F64">
        <w:tc>
          <w:tcPr>
            <w:tcW w:w="4050" w:type="dxa"/>
          </w:tcPr>
          <w:p w14:paraId="13044E51" w14:textId="77777777" w:rsidR="007002A5" w:rsidRPr="00EB4282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21D" w14:textId="63A8B804" w:rsidR="007002A5" w:rsidRPr="00B227CE" w:rsidRDefault="00DB4CA2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7002A5"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</w:tcPr>
          <w:p w14:paraId="6F527E36" w14:textId="77777777" w:rsidR="007002A5" w:rsidRPr="00B227C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0C8FD" w14:textId="50755DD4" w:rsidR="007002A5" w:rsidRPr="00B227CE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5896" w:rsidRPr="00B227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0EB76FD" w14:textId="77777777" w:rsidR="007002A5" w:rsidRPr="00B227CE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0A306" w14:textId="7C8DF391" w:rsidR="007002A5" w:rsidRPr="00B227CE" w:rsidRDefault="00DB4CA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7002A5"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</w:tcPr>
          <w:p w14:paraId="7EBAF238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EB54C3" w14:textId="003354E0" w:rsidR="007002A5" w:rsidRPr="00337CB4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58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002A5" w:rsidRPr="00337CB4" w14:paraId="5132DAB8" w14:textId="77777777" w:rsidTr="00371F64">
        <w:tc>
          <w:tcPr>
            <w:tcW w:w="4050" w:type="dxa"/>
          </w:tcPr>
          <w:p w14:paraId="62E0A976" w14:textId="77777777" w:rsidR="007002A5" w:rsidRPr="00EB4282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1F8F2" w14:textId="65C7A761" w:rsidR="007002A5" w:rsidRPr="00B227CE" w:rsidRDefault="00B97440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A25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80" w:type="dxa"/>
          </w:tcPr>
          <w:p w14:paraId="15483708" w14:textId="77777777" w:rsidR="007002A5" w:rsidRPr="00B227CE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3DC97" w14:textId="020CB712" w:rsidR="007002A5" w:rsidRPr="00B227CE" w:rsidRDefault="009F53B9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4,336</w:t>
            </w:r>
          </w:p>
        </w:tc>
        <w:tc>
          <w:tcPr>
            <w:tcW w:w="180" w:type="dxa"/>
          </w:tcPr>
          <w:p w14:paraId="0DE2468E" w14:textId="77777777" w:rsidR="007002A5" w:rsidRPr="00B227CE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63D1" w14:textId="21A2D918" w:rsidR="007002A5" w:rsidRPr="00B227CE" w:rsidRDefault="00B97440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180" w:type="dxa"/>
          </w:tcPr>
          <w:p w14:paraId="2F37258A" w14:textId="77777777" w:rsidR="007002A5" w:rsidRPr="00337CB4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E616" w14:textId="741A47DB" w:rsidR="007002A5" w:rsidRPr="00337CB4" w:rsidRDefault="00B9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3,523</w:t>
            </w:r>
          </w:p>
        </w:tc>
      </w:tr>
    </w:tbl>
    <w:p w14:paraId="72D65A81" w14:textId="77777777" w:rsidR="00F76D36" w:rsidRDefault="00F76D36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000BB731" w14:textId="77777777" w:rsidR="00DA3AB3" w:rsidRDefault="00DA3AB3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11867827" w14:textId="245B0738" w:rsidR="00FB2A8F" w:rsidRPr="00D72255" w:rsidRDefault="002E4A0B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lastRenderedPageBreak/>
        <w:t>ยอดคงค้างระหว่างบริษัทและบุคคลหรือกิจการที่เกี่ยวข้องกัน ณ วันที่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>3</w:t>
      </w:r>
      <w:r w:rsidR="004919BB">
        <w:rPr>
          <w:rFonts w:ascii="Angsana New" w:eastAsia="Malgun Gothic" w:hAnsi="Angsana New"/>
          <w:color w:val="000000"/>
          <w:spacing w:val="-2"/>
          <w:sz w:val="28"/>
          <w:szCs w:val="28"/>
        </w:rPr>
        <w:t>1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 </w:t>
      </w:r>
      <w:r w:rsidR="004919BB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มีนาคม</w:t>
      </w:r>
      <w:r w:rsidRPr="008C6DCB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>256</w:t>
      </w:r>
      <w:r w:rsidR="004919BB">
        <w:rPr>
          <w:rFonts w:ascii="Angsana New" w:eastAsia="Malgun Gothic" w:hAnsi="Angsana New"/>
          <w:color w:val="000000"/>
          <w:spacing w:val="-2"/>
          <w:sz w:val="28"/>
          <w:szCs w:val="28"/>
        </w:rPr>
        <w:t>9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31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>256</w:t>
      </w:r>
      <w:r w:rsidR="004919BB">
        <w:rPr>
          <w:rFonts w:ascii="Angsana New" w:eastAsia="Malgun Gothic" w:hAnsi="Angsana New"/>
          <w:color w:val="000000"/>
          <w:spacing w:val="-2"/>
          <w:sz w:val="28"/>
          <w:szCs w:val="28"/>
        </w:rPr>
        <w:t>8</w:t>
      </w:r>
      <w:r w:rsidR="00B77E81"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  <w:br/>
      </w:r>
      <w:r w:rsidR="00B77E81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</w:t>
      </w:r>
      <w:r w:rsidRPr="0035623C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รายละเอียดดังนี</w:t>
      </w:r>
      <w:r w:rsidR="00FB2A8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้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85"/>
        <w:gridCol w:w="173"/>
        <w:gridCol w:w="1008"/>
        <w:gridCol w:w="173"/>
        <w:gridCol w:w="1009"/>
        <w:gridCol w:w="169"/>
        <w:gridCol w:w="1143"/>
      </w:tblGrid>
      <w:tr w:rsidR="001D0DD2" w:rsidRPr="00D72255" w14:paraId="58BB47BE" w14:textId="77777777" w:rsidTr="00171EA5">
        <w:tc>
          <w:tcPr>
            <w:tcW w:w="4050" w:type="dxa"/>
          </w:tcPr>
          <w:p w14:paraId="4A505D56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81999F1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dxa"/>
          </w:tcPr>
          <w:p w14:paraId="5933630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236AF164" w14:textId="77777777" w:rsidR="001D0DD2" w:rsidRPr="00EB4282" w:rsidRDefault="001D0DD2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0DD2" w:rsidRPr="00D72255" w14:paraId="6FB0B00E" w14:textId="77777777" w:rsidTr="00171EA5">
        <w:tc>
          <w:tcPr>
            <w:tcW w:w="4050" w:type="dxa"/>
          </w:tcPr>
          <w:p w14:paraId="23BC29A1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495C4A8" w14:textId="48F81C6E" w:rsidR="001D0DD2" w:rsidRPr="00D72255" w:rsidRDefault="00E10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3" w:type="dxa"/>
          </w:tcPr>
          <w:p w14:paraId="00A6193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7F22A8BF" w14:textId="78524B9A" w:rsidR="001D0DD2" w:rsidRPr="00D72255" w:rsidRDefault="000A78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D0DD2" w:rsidRPr="00D72255" w14:paraId="6595FCFD" w14:textId="77777777" w:rsidTr="00171EA5">
        <w:tc>
          <w:tcPr>
            <w:tcW w:w="4050" w:type="dxa"/>
          </w:tcPr>
          <w:p w14:paraId="685EFA73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EBB073D" w14:textId="1711413A" w:rsidR="001D0DD2" w:rsidRPr="00EB4282" w:rsidRDefault="00441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E95">
              <w:rPr>
                <w:rFonts w:ascii="Angsana New" w:hAnsi="Angsana New"/>
                <w:sz w:val="28"/>
                <w:szCs w:val="28"/>
              </w:rPr>
              <w:t>3</w:t>
            </w:r>
            <w:r w:rsidR="004919BB">
              <w:rPr>
                <w:rFonts w:ascii="Angsana New" w:hAnsi="Angsana New"/>
                <w:sz w:val="28"/>
                <w:szCs w:val="28"/>
              </w:rPr>
              <w:t>1</w:t>
            </w:r>
            <w:r w:rsidRPr="00441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9B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08117380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89BCA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" w:type="dxa"/>
          </w:tcPr>
          <w:p w14:paraId="33CD6741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9FEFE67" w14:textId="23089EF6" w:rsidR="001D0DD2" w:rsidRPr="00D72255" w:rsidRDefault="00127E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7E84">
              <w:rPr>
                <w:rFonts w:ascii="Angsana New" w:hAnsi="Angsana New"/>
                <w:sz w:val="28"/>
                <w:szCs w:val="28"/>
              </w:rPr>
              <w:t>3</w:t>
            </w:r>
            <w:r w:rsidR="004919BB">
              <w:rPr>
                <w:rFonts w:ascii="Angsana New" w:hAnsi="Angsana New"/>
                <w:sz w:val="28"/>
                <w:szCs w:val="28"/>
              </w:rPr>
              <w:t>1</w:t>
            </w:r>
            <w:r w:rsidRPr="00127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9B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7672B4C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8EC7D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0DD2" w:rsidRPr="00D72255" w14:paraId="45B555B0" w14:textId="77777777" w:rsidTr="00171EA5">
        <w:tc>
          <w:tcPr>
            <w:tcW w:w="4050" w:type="dxa"/>
          </w:tcPr>
          <w:p w14:paraId="46176D59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AB757" w14:textId="1BA9AA54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3" w:type="dxa"/>
          </w:tcPr>
          <w:p w14:paraId="7AE84D6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F8A72" w14:textId="21FE9F62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4C9EF94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9CDE5AC" w14:textId="7593FBD2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9" w:type="dxa"/>
          </w:tcPr>
          <w:p w14:paraId="3AF0B8E6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FF218FC" w14:textId="56254F85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D0DD2" w:rsidRPr="00D72255" w14:paraId="5F525A43" w14:textId="77777777" w:rsidTr="00171EA5">
        <w:tc>
          <w:tcPr>
            <w:tcW w:w="4050" w:type="dxa"/>
            <w:vAlign w:val="bottom"/>
          </w:tcPr>
          <w:p w14:paraId="4E35562B" w14:textId="09FAA8CC" w:rsidR="001D0DD2" w:rsidRPr="00D72255" w:rsidRDefault="001D0DD2" w:rsidP="004303C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AE0D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F377F5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1D3700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D3C15B" w14:textId="77777777" w:rsidR="001D0DD2" w:rsidRPr="00D72255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CADAF66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E2ED91D" w14:textId="77777777" w:rsidR="001D0DD2" w:rsidRPr="00EB4282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</w:tcPr>
          <w:p w14:paraId="564BE727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EFB72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0DD2" w:rsidRPr="00D72255" w14:paraId="4A2FEB6E" w14:textId="77777777" w:rsidTr="00401901">
        <w:tc>
          <w:tcPr>
            <w:tcW w:w="4050" w:type="dxa"/>
            <w:vAlign w:val="bottom"/>
          </w:tcPr>
          <w:p w14:paraId="6B4CD485" w14:textId="45170811" w:rsidR="001D0DD2" w:rsidRPr="00EB4282" w:rsidRDefault="004303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7D81DB70" w14:textId="49F2E863" w:rsidR="001D0DD2" w:rsidRPr="00D72255" w:rsidRDefault="00401901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19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79CC51E4" w14:textId="77777777" w:rsidR="001D0DD2" w:rsidRPr="00D72255" w:rsidRDefault="001D0DD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E6EA1EC" w14:textId="31C7AC5A" w:rsidR="001D0DD2" w:rsidRPr="00D72255" w:rsidRDefault="00BF2090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6546AB94" w14:textId="77777777" w:rsidR="001D0DD2" w:rsidRPr="00D72255" w:rsidRDefault="001D0DD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3314C97" w14:textId="238CA308" w:rsidR="001D0DD2" w:rsidRPr="00D72255" w:rsidRDefault="0022313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69" w:type="dxa"/>
            <w:vAlign w:val="center"/>
          </w:tcPr>
          <w:p w14:paraId="75543869" w14:textId="77777777" w:rsidR="001D0DD2" w:rsidRPr="00D72255" w:rsidRDefault="001D0DD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B050224" w14:textId="17F4466E" w:rsidR="001D0DD2" w:rsidRPr="00D72255" w:rsidRDefault="00481C88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324AA2" w:rsidRPr="00D72255" w14:paraId="3F84FE3C" w14:textId="77777777" w:rsidTr="00401901">
        <w:tc>
          <w:tcPr>
            <w:tcW w:w="4050" w:type="dxa"/>
            <w:vAlign w:val="center"/>
          </w:tcPr>
          <w:p w14:paraId="755DA948" w14:textId="2127E970" w:rsidR="00324AA2" w:rsidRPr="00EB4282" w:rsidRDefault="00324A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43368" w14:textId="06C9FA35" w:rsidR="00324AA2" w:rsidRPr="008E5C19" w:rsidRDefault="00401901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19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5EA4E72F" w14:textId="77777777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DE12" w14:textId="4B1D655E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E655D3D" w14:textId="77777777" w:rsidR="00324AA2" w:rsidRPr="008E5C19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BB03" w14:textId="5698FB1B" w:rsidR="00324AA2" w:rsidRPr="008E5C19" w:rsidRDefault="0022313A" w:rsidP="00FF405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169" w:type="dxa"/>
            <w:vAlign w:val="center"/>
          </w:tcPr>
          <w:p w14:paraId="7A31315C" w14:textId="77777777" w:rsidR="00324AA2" w:rsidRPr="008E5C19" w:rsidRDefault="00324AA2">
            <w:pPr>
              <w:ind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F9D5E" w14:textId="12B0C4DE" w:rsidR="00324AA2" w:rsidRPr="008E5C19" w:rsidRDefault="00481C88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1,699</w:t>
            </w:r>
          </w:p>
        </w:tc>
      </w:tr>
      <w:tr w:rsidR="00324AA2" w:rsidRPr="00D72255" w14:paraId="41F17862" w14:textId="77777777" w:rsidTr="00401901">
        <w:trPr>
          <w:trHeight w:val="249"/>
        </w:trPr>
        <w:tc>
          <w:tcPr>
            <w:tcW w:w="4050" w:type="dxa"/>
            <w:vAlign w:val="center"/>
          </w:tcPr>
          <w:p w14:paraId="6C1A0A87" w14:textId="29069003" w:rsidR="00324AA2" w:rsidRPr="00EB4282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E12C8DD" w14:textId="7BCF8CE4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1B0AEC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2F23F3" w14:textId="645D03C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582F8B9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0C8C83B6" w14:textId="5F67F523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05A5A0E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1B8CB3" w14:textId="323430DC" w:rsidR="00324AA2" w:rsidRPr="00D72255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DBEAA60" w14:textId="77777777" w:rsidTr="00401901">
        <w:tc>
          <w:tcPr>
            <w:tcW w:w="4050" w:type="dxa"/>
            <w:vAlign w:val="bottom"/>
          </w:tcPr>
          <w:p w14:paraId="67A41AC5" w14:textId="6656707F" w:rsidR="00324AA2" w:rsidRPr="00EB4282" w:rsidRDefault="00324AA2" w:rsidP="00F66A9C">
            <w:pPr>
              <w:tabs>
                <w:tab w:val="clear" w:pos="227"/>
                <w:tab w:val="left" w:pos="3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เงินจ่ายล่วงหน้าผู้รับเหมา </w:t>
            </w:r>
            <w:r w:rsidR="00F66A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F66A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รวมอยู่ในลูกหนี้หมุนเวียนอื่น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AE0D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85" w:type="dxa"/>
            <w:vAlign w:val="bottom"/>
          </w:tcPr>
          <w:p w14:paraId="1DA3E93C" w14:textId="77777777" w:rsidR="00324AA2" w:rsidRPr="00D72255" w:rsidRDefault="00324AA2" w:rsidP="00A501B5">
            <w:pPr>
              <w:tabs>
                <w:tab w:val="decimal" w:pos="559"/>
                <w:tab w:val="left" w:pos="721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4376B54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D1D48C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77D331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91EA3F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47844E9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9C88C64" w14:textId="77777777" w:rsidR="00324AA2" w:rsidRPr="00D72255" w:rsidRDefault="00324AA2">
            <w:pPr>
              <w:tabs>
                <w:tab w:val="decimal" w:pos="98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72E78A62" w14:textId="77777777" w:rsidTr="00401901">
        <w:tc>
          <w:tcPr>
            <w:tcW w:w="4050" w:type="dxa"/>
            <w:vAlign w:val="bottom"/>
          </w:tcPr>
          <w:p w14:paraId="769AFABD" w14:textId="694AF162" w:rsidR="00324AA2" w:rsidRPr="00AA03FE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2922B02" w14:textId="0D90675F" w:rsidR="00324AA2" w:rsidRPr="00811AD8" w:rsidRDefault="00401901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19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C88B96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3E724D" w14:textId="5CA85726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AB3B66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B6A9E96" w14:textId="6D456F46" w:rsidR="00324AA2" w:rsidRPr="00811AD8" w:rsidRDefault="007460F4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88,173</w:t>
            </w:r>
          </w:p>
        </w:tc>
        <w:tc>
          <w:tcPr>
            <w:tcW w:w="169" w:type="dxa"/>
            <w:vAlign w:val="center"/>
          </w:tcPr>
          <w:p w14:paraId="6452A74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90166" w14:textId="31E05D92" w:rsidR="00324AA2" w:rsidRPr="00D72255" w:rsidRDefault="00481C88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AA2" w:rsidRPr="00D72255" w14:paraId="454855F0" w14:textId="77777777" w:rsidTr="00401901">
        <w:tc>
          <w:tcPr>
            <w:tcW w:w="4050" w:type="dxa"/>
            <w:vAlign w:val="bottom"/>
          </w:tcPr>
          <w:p w14:paraId="37B4B3C2" w14:textId="35F4B0FD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F185" w14:textId="77DA701D" w:rsidR="00324AA2" w:rsidRPr="00811AD8" w:rsidRDefault="00401901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19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41E3F33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B7718" w14:textId="3100CB54" w:rsidR="00324AA2" w:rsidRPr="00811AD8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C2BD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70C4BF50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C59F9" w14:textId="54C5306A" w:rsidR="00324AA2" w:rsidRPr="00811AD8" w:rsidRDefault="007460F4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88,173</w:t>
            </w:r>
          </w:p>
        </w:tc>
        <w:tc>
          <w:tcPr>
            <w:tcW w:w="169" w:type="dxa"/>
            <w:vAlign w:val="center"/>
          </w:tcPr>
          <w:p w14:paraId="74446D4F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27753" w14:textId="5460FFB4" w:rsidR="00324AA2" w:rsidRPr="00811AD8" w:rsidRDefault="00481C88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24AA2" w:rsidRPr="00D72255" w14:paraId="0480AA91" w14:textId="77777777" w:rsidTr="007460F4">
        <w:trPr>
          <w:trHeight w:val="249"/>
        </w:trPr>
        <w:tc>
          <w:tcPr>
            <w:tcW w:w="4050" w:type="dxa"/>
            <w:vAlign w:val="bottom"/>
          </w:tcPr>
          <w:p w14:paraId="0315A72B" w14:textId="7415433C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0BAC95A" w14:textId="6EC137D9" w:rsidR="00324AA2" w:rsidRPr="00AC2BD0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CB6C65" w14:textId="77777777" w:rsidR="00324AA2" w:rsidRPr="00AC2BD0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0A426C" w14:textId="05888522" w:rsidR="00324AA2" w:rsidRPr="00AC2BD0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</w:tcPr>
          <w:p w14:paraId="07A2FA0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5DF13A" w14:textId="61682238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38FBF106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45A3A70" w14:textId="72F5B960" w:rsidR="00324AA2" w:rsidRPr="00D72255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2968AA46" w14:textId="77777777" w:rsidTr="007460F4">
        <w:tc>
          <w:tcPr>
            <w:tcW w:w="4050" w:type="dxa"/>
            <w:vAlign w:val="bottom"/>
          </w:tcPr>
          <w:p w14:paraId="571C21EA" w14:textId="780D8CB3" w:rsidR="00324AA2" w:rsidRPr="00EB4282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="00B90A5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5" w:type="dxa"/>
          </w:tcPr>
          <w:p w14:paraId="6D4DF26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2598F44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DA1DEA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ABA574C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B3EEC8" w14:textId="77777777" w:rsidR="00324AA2" w:rsidRPr="002C0A28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56DC1EE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9AA99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0A28" w:rsidRPr="00D72255" w14:paraId="501EBF9F" w14:textId="77777777" w:rsidTr="007460F4">
        <w:tc>
          <w:tcPr>
            <w:tcW w:w="4050" w:type="dxa"/>
            <w:vAlign w:val="bottom"/>
          </w:tcPr>
          <w:p w14:paraId="2F58FD8C" w14:textId="4BAC9637" w:rsidR="002C0A28" w:rsidRPr="00EB4282" w:rsidRDefault="002C0A28" w:rsidP="002C0A28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0403AD98" w14:textId="5B6D5BF7" w:rsidR="002C0A28" w:rsidRPr="007D4E35" w:rsidRDefault="007460F4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C274982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BB6ED" w14:textId="51B07446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FE56C80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F805280" w14:textId="291557EE" w:rsidR="002C0A28" w:rsidRPr="002C0A28" w:rsidRDefault="002F136D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55,696</w:t>
            </w:r>
            <w:r w:rsidR="002C0A28" w:rsidRPr="002C0A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69" w:type="dxa"/>
          </w:tcPr>
          <w:p w14:paraId="68E9D6D5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E39D84" w14:textId="15953FCC" w:rsidR="002C0A28" w:rsidRPr="007D4E35" w:rsidRDefault="00481C8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42,618</w:t>
            </w:r>
          </w:p>
        </w:tc>
      </w:tr>
      <w:tr w:rsidR="002C0A28" w:rsidRPr="00D72255" w14:paraId="2D8633C3" w14:textId="77777777" w:rsidTr="007460F4">
        <w:tc>
          <w:tcPr>
            <w:tcW w:w="4050" w:type="dxa"/>
            <w:vAlign w:val="bottom"/>
          </w:tcPr>
          <w:p w14:paraId="46AA1B8A" w14:textId="1F150F28" w:rsidR="002C0A28" w:rsidRPr="00EB4282" w:rsidRDefault="002C0A28" w:rsidP="002C0A2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EF62BD" w14:textId="0D6DF411" w:rsidR="002C0A28" w:rsidRPr="00D72255" w:rsidRDefault="007460F4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8ABABD4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EB9C36" w14:textId="0648C0AA" w:rsidR="002C0A28" w:rsidRPr="00D72255" w:rsidRDefault="00481C88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55D4A64C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FC93EA" w14:textId="32DB1449" w:rsidR="002C0A28" w:rsidRPr="002C0A28" w:rsidRDefault="002F136D" w:rsidP="002C0A28">
            <w:pPr>
              <w:tabs>
                <w:tab w:val="clear" w:pos="907"/>
                <w:tab w:val="decimal" w:pos="900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2C0A28" w:rsidRPr="002C0A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</w:tcPr>
          <w:p w14:paraId="49C35DD6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F3AECF" w14:textId="6A52B8BE" w:rsidR="002C0A28" w:rsidRPr="00D72255" w:rsidRDefault="00481C88" w:rsidP="002C0A28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324AA2" w:rsidRPr="00D72255" w14:paraId="5C08057A" w14:textId="77777777" w:rsidTr="007460F4">
        <w:trPr>
          <w:trHeight w:val="288"/>
        </w:trPr>
        <w:tc>
          <w:tcPr>
            <w:tcW w:w="4050" w:type="dxa"/>
            <w:vAlign w:val="bottom"/>
          </w:tcPr>
          <w:p w14:paraId="107C7D49" w14:textId="3D74A747" w:rsidR="00324AA2" w:rsidRPr="00EB4282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F0AE6" w14:textId="4E38E1C7" w:rsidR="00324AA2" w:rsidRPr="007D4E35" w:rsidRDefault="007460F4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1B1E7EF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6F26" w14:textId="7D264660" w:rsidR="00324AA2" w:rsidRPr="007D4E35" w:rsidRDefault="00481C88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4483EEE7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0F58D" w14:textId="1EBE5010" w:rsidR="00324AA2" w:rsidRPr="007D4E35" w:rsidRDefault="002F136D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55,696</w:t>
            </w:r>
          </w:p>
        </w:tc>
        <w:tc>
          <w:tcPr>
            <w:tcW w:w="169" w:type="dxa"/>
            <w:vAlign w:val="bottom"/>
          </w:tcPr>
          <w:p w14:paraId="4C88EFB3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78D3" w14:textId="566241A3" w:rsidR="00324AA2" w:rsidRPr="007D4E35" w:rsidRDefault="00481C88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42,957</w:t>
            </w:r>
          </w:p>
        </w:tc>
      </w:tr>
      <w:tr w:rsidR="00CA5622" w:rsidRPr="00D72255" w14:paraId="53E740B8" w14:textId="77777777" w:rsidTr="00CA5622">
        <w:trPr>
          <w:trHeight w:val="288"/>
        </w:trPr>
        <w:tc>
          <w:tcPr>
            <w:tcW w:w="4050" w:type="dxa"/>
            <w:vAlign w:val="bottom"/>
          </w:tcPr>
          <w:p w14:paraId="0FF7A8C9" w14:textId="77777777" w:rsidR="0034638D" w:rsidRPr="00EB4282" w:rsidRDefault="0034638D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2B12DC4C" w14:textId="77777777" w:rsidR="00CA5622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D9A08B5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94CCAF6" w14:textId="77777777" w:rsidR="00CA5622" w:rsidRPr="00F426DF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2133CF2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715FA3C" w14:textId="77777777" w:rsidR="00CA5622" w:rsidRPr="002C0A28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212DC656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41E9280" w14:textId="77777777" w:rsidR="00CA5622" w:rsidRDefault="00CA562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3F1E857A" w14:textId="77777777" w:rsidTr="00CA5622">
        <w:tc>
          <w:tcPr>
            <w:tcW w:w="4050" w:type="dxa"/>
            <w:vAlign w:val="center"/>
          </w:tcPr>
          <w:p w14:paraId="0F6F1A43" w14:textId="16EFD26D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344F37AF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E180904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B1ED37D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48A457F9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center"/>
          </w:tcPr>
          <w:p w14:paraId="63CFC512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34C826AC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vAlign w:val="center"/>
          </w:tcPr>
          <w:p w14:paraId="7D8053DF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1FE07E83" w14:textId="77777777" w:rsidTr="00940FBE">
        <w:tc>
          <w:tcPr>
            <w:tcW w:w="4050" w:type="dxa"/>
            <w:vAlign w:val="center"/>
          </w:tcPr>
          <w:p w14:paraId="10F36FB7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6118383" w14:textId="3DBB84CE" w:rsidR="007C4FE6" w:rsidRPr="008040DD" w:rsidRDefault="00940FBE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C4FE6" w:rsidRPr="000E3E6A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73" w:type="dxa"/>
          </w:tcPr>
          <w:p w14:paraId="48EF3618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BFB1A14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0B241F33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3CDA845" w14:textId="6CCC1D67" w:rsidR="007C4FE6" w:rsidRPr="008040DD" w:rsidRDefault="00940FBE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19,012</w:t>
            </w:r>
          </w:p>
        </w:tc>
        <w:tc>
          <w:tcPr>
            <w:tcW w:w="169" w:type="dxa"/>
            <w:vAlign w:val="center"/>
          </w:tcPr>
          <w:p w14:paraId="03BD1026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344F" w14:textId="151E3536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3D5F3F">
              <w:rPr>
                <w:rFonts w:ascii="Angsana New" w:hAnsi="Angsana New"/>
                <w:sz w:val="28"/>
                <w:szCs w:val="28"/>
              </w:rPr>
              <w:t>8,866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C4FE6" w:rsidRPr="00D72255" w14:paraId="65F8F63A" w14:textId="77777777" w:rsidTr="00940FBE">
        <w:tc>
          <w:tcPr>
            <w:tcW w:w="4050" w:type="dxa"/>
            <w:vAlign w:val="center"/>
          </w:tcPr>
          <w:p w14:paraId="026229D5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0AEB7360" w14:textId="541B7DF2" w:rsidR="007C4FE6" w:rsidRPr="008040DD" w:rsidRDefault="00940FBE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C4FE6" w:rsidRPr="000E3E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</w:tcPr>
          <w:p w14:paraId="05B5D6B0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F9D9DF" w14:textId="6C37FF12" w:rsidR="007C4FE6" w:rsidRPr="00D72255" w:rsidRDefault="003D5F3F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73" w:type="dxa"/>
            <w:vAlign w:val="center"/>
          </w:tcPr>
          <w:p w14:paraId="2B281695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BF72B85" w14:textId="378C2244" w:rsidR="007C4FE6" w:rsidRPr="008040DD" w:rsidRDefault="006D5A6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144D5B8B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AF3F" w14:textId="5F2CDB16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E5C26">
              <w:rPr>
                <w:rFonts w:ascii="Angsana New" w:hAnsi="Angsana New"/>
                <w:sz w:val="28"/>
                <w:szCs w:val="28"/>
              </w:rPr>
              <w:t>216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C4FE6" w:rsidRPr="00654615" w14:paraId="53CFD755" w14:textId="77777777" w:rsidTr="00940FBE">
        <w:tc>
          <w:tcPr>
            <w:tcW w:w="4050" w:type="dxa"/>
            <w:vAlign w:val="center"/>
          </w:tcPr>
          <w:p w14:paraId="1B0AF01B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</w:tcPr>
          <w:p w14:paraId="0DA9F7E8" w14:textId="4EBC8EC5" w:rsidR="007C4FE6" w:rsidRPr="00FC5178" w:rsidRDefault="00841E6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C4FE6" w:rsidRPr="00FC51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</w:tcPr>
          <w:p w14:paraId="4C982652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02E39F" w14:textId="26ECC042" w:rsidR="007C4FE6" w:rsidRPr="00FC5178" w:rsidRDefault="003D5F3F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  <w:tc>
          <w:tcPr>
            <w:tcW w:w="173" w:type="dxa"/>
            <w:vAlign w:val="center"/>
          </w:tcPr>
          <w:p w14:paraId="7DE2F757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737C7BC" w14:textId="532305D2" w:rsidR="007C4FE6" w:rsidRPr="00FC5178" w:rsidRDefault="00841E6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C4FE6" w:rsidRPr="00FC51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vAlign w:val="center"/>
          </w:tcPr>
          <w:p w14:paraId="01F625FB" w14:textId="77777777" w:rsidR="007C4FE6" w:rsidRPr="00AA03F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BC7E1" w14:textId="183FBDDE" w:rsidR="007C4FE6" w:rsidRPr="00AA03FE" w:rsidRDefault="006E5C2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</w:tr>
      <w:tr w:rsidR="007C4FE6" w:rsidRPr="009B481E" w14:paraId="1B45ADE0" w14:textId="77777777" w:rsidTr="006727E6">
        <w:tc>
          <w:tcPr>
            <w:tcW w:w="4050" w:type="dxa"/>
            <w:vAlign w:val="center"/>
          </w:tcPr>
          <w:p w14:paraId="6784CB7E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6C7F8506" w14:textId="3C70E8F9" w:rsidR="007C4FE6" w:rsidRPr="000E3E6A" w:rsidRDefault="00841E6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7C4FE6" w:rsidRPr="000E3E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</w:tcPr>
          <w:p w14:paraId="731F38BA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03A06" w14:textId="7D64C3AB" w:rsidR="007C4FE6" w:rsidRPr="009B481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 w:rsidR="003D5F3F">
              <w:rPr>
                <w:rFonts w:ascii="Angsana New" w:hAnsi="Angsana New"/>
                <w:b/>
                <w:bCs/>
                <w:sz w:val="28"/>
                <w:szCs w:val="28"/>
              </w:rPr>
              <w:t>3,520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424EB4CC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ACDEC" w14:textId="5201BEB5" w:rsidR="007C4FE6" w:rsidRPr="000E3E6A" w:rsidRDefault="00940FBE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</w:t>
            </w:r>
            <w:r w:rsidR="00841E62">
              <w:rPr>
                <w:rFonts w:ascii="Angsana New" w:hAnsi="Angsana New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169" w:type="dxa"/>
            <w:vAlign w:val="center"/>
          </w:tcPr>
          <w:p w14:paraId="623AD270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80E9F" w14:textId="69336127" w:rsidR="007C4FE6" w:rsidRPr="009B481E" w:rsidRDefault="006E5C2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12,386</w:t>
            </w:r>
            <w:r w:rsidR="007C4FE6"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727E6" w:rsidRPr="009B481E" w14:paraId="51E3EA86" w14:textId="77777777" w:rsidTr="006727E6">
        <w:tc>
          <w:tcPr>
            <w:tcW w:w="4050" w:type="dxa"/>
            <w:vAlign w:val="center"/>
          </w:tcPr>
          <w:p w14:paraId="08D9CFC1" w14:textId="77777777" w:rsidR="006727E6" w:rsidRPr="00EB4282" w:rsidRDefault="006727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703CB19" w14:textId="77777777" w:rsidR="006727E6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7934975" w14:textId="77777777" w:rsidR="006727E6" w:rsidRPr="00D72255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76035E" w14:textId="77777777" w:rsidR="006727E6" w:rsidRPr="009B481E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26BFC45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3B9DC14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7C3CAC3A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A8196B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27E6" w:rsidRPr="009B481E" w14:paraId="3510C93D" w14:textId="77777777" w:rsidTr="006727E6">
        <w:tc>
          <w:tcPr>
            <w:tcW w:w="4050" w:type="dxa"/>
            <w:vAlign w:val="center"/>
          </w:tcPr>
          <w:p w14:paraId="2481AA17" w14:textId="51CE179D" w:rsidR="006727E6" w:rsidRPr="00D1738A" w:rsidRDefault="00D1738A" w:rsidP="00D1738A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ค้างจ่าย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รวมอยู่ในเจ้าหนี้หมุนเวียนอื่น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</w:tcPr>
          <w:p w14:paraId="1D66F6F8" w14:textId="77777777" w:rsidR="006727E6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121D4DEE" w14:textId="77777777" w:rsidR="006727E6" w:rsidRPr="00D72255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9436208" w14:textId="77777777" w:rsidR="006727E6" w:rsidRPr="009B481E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91473B7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20A83722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7057CC5F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73483B1D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576C" w:rsidRPr="009B481E" w14:paraId="7E4E5A15" w14:textId="77777777">
        <w:tc>
          <w:tcPr>
            <w:tcW w:w="4050" w:type="dxa"/>
            <w:vAlign w:val="center"/>
          </w:tcPr>
          <w:p w14:paraId="585B7C1C" w14:textId="73426FAB" w:rsidR="006F576C" w:rsidRPr="0046493B" w:rsidRDefault="006F576C" w:rsidP="006F576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493B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48B52233" w14:textId="18978532" w:rsidR="006F576C" w:rsidRPr="0046493B" w:rsidRDefault="00161CD6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73" w:type="dxa"/>
          </w:tcPr>
          <w:p w14:paraId="67EDEB2C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D63DF5C" w14:textId="1519C3BB" w:rsidR="006F576C" w:rsidRPr="0046493B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3" w:type="dxa"/>
            <w:vAlign w:val="center"/>
          </w:tcPr>
          <w:p w14:paraId="6B7CA73C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28288855" w14:textId="3EC0C7F9" w:rsidR="006F576C" w:rsidRPr="0046493B" w:rsidRDefault="00161CD6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69" w:type="dxa"/>
            <w:vAlign w:val="center"/>
          </w:tcPr>
          <w:p w14:paraId="3602EF22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99CC56B" w14:textId="024EAE05" w:rsidR="006F576C" w:rsidRPr="0046493B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F576C" w:rsidRPr="009B481E" w14:paraId="69192095" w14:textId="77777777">
        <w:tc>
          <w:tcPr>
            <w:tcW w:w="4050" w:type="dxa"/>
            <w:vAlign w:val="center"/>
          </w:tcPr>
          <w:p w14:paraId="5F9C3FC4" w14:textId="14A04D77" w:rsidR="006F576C" w:rsidRPr="0046493B" w:rsidRDefault="006F576C" w:rsidP="006F576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C15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8471AB2" w14:textId="6F37BF76" w:rsidR="006F576C" w:rsidRPr="0046493B" w:rsidRDefault="00161CD6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88,567</w:t>
            </w:r>
          </w:p>
        </w:tc>
        <w:tc>
          <w:tcPr>
            <w:tcW w:w="173" w:type="dxa"/>
          </w:tcPr>
          <w:p w14:paraId="2AD7E5FF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79F3E7B" w14:textId="1876973B" w:rsidR="006F576C" w:rsidRPr="0046493B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173" w:type="dxa"/>
            <w:vAlign w:val="center"/>
          </w:tcPr>
          <w:p w14:paraId="732CBC2A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163B7C0A" w14:textId="59519797" w:rsidR="006F576C" w:rsidRPr="0046493B" w:rsidRDefault="00161CD6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88,567</w:t>
            </w:r>
          </w:p>
        </w:tc>
        <w:tc>
          <w:tcPr>
            <w:tcW w:w="169" w:type="dxa"/>
            <w:vAlign w:val="center"/>
          </w:tcPr>
          <w:p w14:paraId="03124AF4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</w:tcPr>
          <w:p w14:paraId="6FD21268" w14:textId="1F76B97B" w:rsidR="006F576C" w:rsidRPr="0046493B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</w:tr>
      <w:tr w:rsidR="006F576C" w:rsidRPr="009B481E" w14:paraId="3C176C8A" w14:textId="77777777">
        <w:tc>
          <w:tcPr>
            <w:tcW w:w="4050" w:type="dxa"/>
            <w:vAlign w:val="center"/>
          </w:tcPr>
          <w:p w14:paraId="397D6A55" w14:textId="48C93697" w:rsidR="006F576C" w:rsidRPr="00EB4282" w:rsidRDefault="00047249" w:rsidP="006F576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B650517" w14:textId="7EDAC7B6" w:rsidR="006F576C" w:rsidRDefault="00161CD6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88,784</w:t>
            </w:r>
          </w:p>
        </w:tc>
        <w:tc>
          <w:tcPr>
            <w:tcW w:w="173" w:type="dxa"/>
          </w:tcPr>
          <w:p w14:paraId="0D80FE67" w14:textId="77777777" w:rsidR="006F576C" w:rsidRPr="00D72255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AC6DFE" w14:textId="1894720D" w:rsidR="006F576C" w:rsidRPr="009B481E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41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173" w:type="dxa"/>
            <w:vAlign w:val="center"/>
          </w:tcPr>
          <w:p w14:paraId="7A046211" w14:textId="77777777" w:rsidR="006F576C" w:rsidRPr="009B481E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5331A3E" w14:textId="23431993" w:rsidR="006F576C" w:rsidRDefault="0091103A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88,784</w:t>
            </w:r>
          </w:p>
        </w:tc>
        <w:tc>
          <w:tcPr>
            <w:tcW w:w="169" w:type="dxa"/>
            <w:vAlign w:val="center"/>
          </w:tcPr>
          <w:p w14:paraId="64827DEF" w14:textId="77777777" w:rsidR="006F576C" w:rsidRPr="009B481E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D26299D" w14:textId="28B657FD" w:rsidR="006F576C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12A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</w:tr>
    </w:tbl>
    <w:p w14:paraId="2A9C9980" w14:textId="7322F646" w:rsidR="00CA5622" w:rsidRDefault="00CA5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750F16F1" w14:textId="77777777" w:rsidR="000E519B" w:rsidRDefault="000E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3CD89553" w14:textId="77777777" w:rsidR="000E519B" w:rsidRDefault="000E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0AE1C87A" w14:textId="77777777" w:rsidR="000E519B" w:rsidRDefault="000E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cs/>
        </w:rPr>
      </w:pPr>
    </w:p>
    <w:tbl>
      <w:tblPr>
        <w:tblW w:w="89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89"/>
        <w:gridCol w:w="1109"/>
        <w:gridCol w:w="91"/>
        <w:gridCol w:w="1096"/>
        <w:gridCol w:w="93"/>
        <w:gridCol w:w="1155"/>
        <w:gridCol w:w="130"/>
        <w:gridCol w:w="1137"/>
        <w:gridCol w:w="126"/>
        <w:gridCol w:w="1163"/>
      </w:tblGrid>
      <w:tr w:rsidR="00546963" w:rsidRPr="00546963" w14:paraId="7BBFB378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597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60A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85D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49DE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9A93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46963" w:rsidRPr="00546963" w14:paraId="774A768C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FA0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CD1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B59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5A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1DD7A" w14:textId="61EEF552" w:rsidR="00546963" w:rsidRPr="00EB4282" w:rsidRDefault="00E94010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46963" w:rsidRPr="00546963" w14:paraId="1264A143" w14:textId="77777777" w:rsidTr="00546963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C1E8" w14:textId="6DB9BA93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87438A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D49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B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0A0B" w14:textId="743DC63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55FCA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B208F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F220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1B049" w14:textId="5A4C2449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3</w:t>
            </w:r>
            <w:r w:rsidR="00533D25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533D25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มีนาคม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</w:tr>
      <w:tr w:rsidR="00546963" w:rsidRPr="00546963" w14:paraId="01EA9C69" w14:textId="77777777" w:rsidTr="00546963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B386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39B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3CB78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332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E7E8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0B8877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91B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04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7605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584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FAD5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546963" w:rsidRPr="00546963" w14:paraId="7FCE7B49" w14:textId="77777777" w:rsidTr="006609EA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7F1088" w14:textId="23EBD6B1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  <w:r w:rsidR="002F34F3">
              <w:rPr>
                <w:rFonts w:ascii="Angsana New" w:eastAsia="Malgun Gothic" w:hAnsi="Angsana New"/>
                <w:sz w:val="28"/>
                <w:szCs w:val="28"/>
              </w:rPr>
              <w:t xml:space="preserve"> 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ดูหมายเหตุข้อ </w:t>
            </w:r>
            <w:r w:rsidR="002F34F3">
              <w:rPr>
                <w:rFonts w:ascii="Angsana New" w:eastAsia="Malgun Gothic" w:hAnsi="Angsana New"/>
                <w:sz w:val="28"/>
                <w:szCs w:val="28"/>
              </w:rPr>
              <w:t>9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AA0793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7EE6" w14:textId="2245436F" w:rsidR="00546963" w:rsidRPr="00546963" w:rsidRDefault="00C42D32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17FF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4E54" w14:textId="49305647" w:rsidR="00546963" w:rsidRPr="00546963" w:rsidRDefault="005E7121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B4E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C1A31" w14:textId="2D62CFB2" w:rsidR="00546963" w:rsidRPr="00546963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C61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DE0D5" w14:textId="286746AE" w:rsidR="00546963" w:rsidRPr="00546963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3,833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24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F4E9" w14:textId="0A56D7E0" w:rsidR="00546963" w:rsidRPr="00546963" w:rsidRDefault="006609EA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3,820</w:t>
            </w:r>
          </w:p>
        </w:tc>
      </w:tr>
      <w:tr w:rsidR="007E4771" w:rsidRPr="00546963" w14:paraId="77EB8927" w14:textId="77777777" w:rsidTr="006609EA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F5CAE42" w14:textId="78B8B283" w:rsidR="00546963" w:rsidRPr="00546963" w:rsidRDefault="00F7439A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5F4D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A8CA" w14:textId="5CA3B180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137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A985" w14:textId="1BE6BCBA" w:rsidR="00546963" w:rsidRPr="004D666B" w:rsidRDefault="005E7121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3A7F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230" w14:textId="42C6B8E7" w:rsidR="00546963" w:rsidRPr="004D666B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9D2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6217B" w14:textId="3975414D" w:rsidR="00546963" w:rsidRPr="00D527F3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3,833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1B09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D20AE" w14:textId="6F0C9FAF" w:rsidR="00546963" w:rsidRPr="004D666B" w:rsidRDefault="006609EA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3,820</w:t>
            </w:r>
          </w:p>
        </w:tc>
      </w:tr>
      <w:tr w:rsidR="00546963" w:rsidRPr="00546963" w14:paraId="5AE8E0C5" w14:textId="77777777" w:rsidTr="007E4771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41F" w14:textId="482971DD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62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A0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60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B1DF0D" w14:textId="5E50430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90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FC8B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32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7742F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B3C1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CCB8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B426C6" w:rsidRPr="00546963" w14:paraId="2DF93EFB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AC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2FE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3E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DC77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99441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6C6" w:rsidRPr="00546963" w14:paraId="03F4DBC1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F3F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08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97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42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B7F06" w14:textId="67834011" w:rsidR="00B426C6" w:rsidRPr="00EB4282" w:rsidRDefault="000A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26C6" w:rsidRPr="00546963" w14:paraId="563F76B7" w14:textId="77777777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F3508" w14:textId="4294577C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F82194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5D6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62F0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0E1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35295" w14:textId="0ADC7990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033DEA4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122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9303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B1F" w14:textId="020385CF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3</w:t>
            </w:r>
            <w:r w:rsidR="00533D25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533D25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มีนาคม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</w:tr>
      <w:tr w:rsidR="00B426C6" w:rsidRPr="00546963" w14:paraId="66E21161" w14:textId="77777777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A3E3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C2B8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4B96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675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C095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74E3A8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E9B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2D88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623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DCF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266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7052F8" w:rsidRPr="00546963" w14:paraId="5969E524" w14:textId="77777777" w:rsidTr="007556C7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C1B4A5" w14:textId="120C648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  <w:r w:rsidR="002F34F3">
              <w:rPr>
                <w:rFonts w:ascii="Angsana New" w:eastAsia="Malgun Gothic" w:hAnsi="Angsana New"/>
                <w:sz w:val="28"/>
                <w:szCs w:val="28"/>
              </w:rPr>
              <w:t xml:space="preserve"> 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ดูหมายเหตุข้อ </w:t>
            </w:r>
            <w:r w:rsidR="002F34F3">
              <w:rPr>
                <w:rFonts w:ascii="Angsana New" w:eastAsia="Malgun Gothic" w:hAnsi="Angsana New"/>
                <w:sz w:val="28"/>
                <w:szCs w:val="28"/>
              </w:rPr>
              <w:t>9</w:t>
            </w:r>
            <w:r w:rsidR="002F34F3" w:rsidRPr="002F34F3">
              <w:rPr>
                <w:rFonts w:ascii="Angsana New" w:eastAsia="Malgun Gothic" w:hAnsi="Angsana New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3BE1D3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4B38" w14:textId="4097A21C" w:rsidR="007052F8" w:rsidRPr="00546963" w:rsidRDefault="00630536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630536">
              <w:rPr>
                <w:rFonts w:ascii="Angsana New" w:eastAsia="Malgun Gothic" w:hAnsi="Angsana New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8EF1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D8719" w14:textId="3096D3D9" w:rsidR="007052F8" w:rsidRPr="00546963" w:rsidRDefault="005E7121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91DE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CA593" w14:textId="5F8E4D3A" w:rsidR="007052F8" w:rsidRPr="00546963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86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14E57" w14:textId="5C78570B" w:rsidR="007052F8" w:rsidRPr="00546963" w:rsidRDefault="00AC4234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1,333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670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C0A0A" w14:textId="0B13BC96" w:rsidR="007052F8" w:rsidRPr="00546963" w:rsidRDefault="00E8480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3,820</w:t>
            </w:r>
          </w:p>
        </w:tc>
      </w:tr>
      <w:tr w:rsidR="007052F8" w:rsidRPr="00546963" w14:paraId="70A4BA28" w14:textId="77777777" w:rsidTr="00E84800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E88892B" w14:textId="061C810C" w:rsidR="007052F8" w:rsidRPr="00546963" w:rsidRDefault="00F7439A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031075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5089" w14:textId="77777777" w:rsidR="007052F8" w:rsidRPr="00EB4282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787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ABDFB" w14:textId="5843323D" w:rsidR="007052F8" w:rsidRPr="004A65A9" w:rsidRDefault="005E7121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18E7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34424" w14:textId="71358601" w:rsidR="007052F8" w:rsidRPr="004A65A9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3F9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5C874" w14:textId="24F4D4A4" w:rsidR="007052F8" w:rsidRPr="004A65A9" w:rsidRDefault="00E22EB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1,333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F18B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2E73" w14:textId="1E3689C3" w:rsidR="007052F8" w:rsidRPr="004A65A9" w:rsidRDefault="00E84800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3,820</w:t>
            </w:r>
          </w:p>
        </w:tc>
      </w:tr>
      <w:tr w:rsidR="00B426C6" w:rsidRPr="00546963" w14:paraId="5323FE7D" w14:textId="77777777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7C3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1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66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6179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8532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54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7FD2D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FB6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61116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9F36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CC6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</w:tbl>
    <w:p w14:paraId="4E057AF7" w14:textId="43E200F3" w:rsidR="0046321A" w:rsidRDefault="0046321A" w:rsidP="0046321A">
      <w:pPr>
        <w:pStyle w:val="ListParagraph"/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04B5426" w14:textId="77777777" w:rsidR="0046321A" w:rsidRDefault="0046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7A34D147" w14:textId="6F37E2D2" w:rsidR="00B23029" w:rsidRPr="00E845B2" w:rsidRDefault="00B23029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ลูกหนี้การค้า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และลูกหนี้</w:t>
      </w:r>
      <w:r w:rsidR="005A1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หมุนเวียน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อื่น</w:t>
      </w:r>
    </w:p>
    <w:p w14:paraId="0352F746" w14:textId="2E44C491" w:rsidR="00CA6CBE" w:rsidRPr="002A4C80" w:rsidRDefault="00CA6CBE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="00095454">
        <w:rPr>
          <w:rFonts w:asciiTheme="majorBidi" w:hAnsiTheme="majorBidi" w:cs="Angsana New"/>
          <w:spacing w:val="-6"/>
          <w:sz w:val="28"/>
        </w:rPr>
        <w:t>3</w:t>
      </w:r>
      <w:r w:rsidR="004A5FDB">
        <w:rPr>
          <w:rFonts w:asciiTheme="majorBidi" w:hAnsiTheme="majorBidi" w:cs="Angsana New"/>
          <w:spacing w:val="-6"/>
          <w:sz w:val="28"/>
          <w:lang w:val="en-US"/>
        </w:rPr>
        <w:t>1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</w:t>
      </w:r>
      <w:r w:rsidR="004A5FDB">
        <w:rPr>
          <w:rFonts w:asciiTheme="majorBidi" w:hAnsiTheme="majorBidi" w:cs="Angsana New" w:hint="cs"/>
          <w:spacing w:val="-6"/>
          <w:sz w:val="28"/>
          <w:cs/>
          <w:lang w:val="en-US"/>
        </w:rPr>
        <w:t>มีนาคม</w:t>
      </w:r>
      <w:r w:rsidRPr="00885617">
        <w:rPr>
          <w:rFonts w:asciiTheme="majorBidi" w:hAnsiTheme="majorBidi" w:cs="Angsana New"/>
          <w:spacing w:val="-6"/>
          <w:sz w:val="28"/>
          <w:lang w:val="en-US"/>
        </w:rPr>
        <w:t xml:space="preserve"> </w:t>
      </w:r>
      <w:r w:rsidR="005C05F4">
        <w:rPr>
          <w:rFonts w:asciiTheme="majorBidi" w:hAnsiTheme="majorBidi" w:cs="Angsana New"/>
          <w:spacing w:val="-6"/>
          <w:sz w:val="28"/>
        </w:rPr>
        <w:t>256</w:t>
      </w:r>
      <w:r w:rsidR="004A5FDB">
        <w:rPr>
          <w:rFonts w:asciiTheme="majorBidi" w:hAnsiTheme="majorBidi" w:cs="Angsana New"/>
          <w:spacing w:val="-6"/>
          <w:sz w:val="28"/>
        </w:rPr>
        <w:t>9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และ </w:t>
      </w:r>
      <w:r w:rsidR="00095454">
        <w:rPr>
          <w:rFonts w:asciiTheme="majorBidi" w:hAnsiTheme="majorBidi" w:cs="Angsana New"/>
          <w:spacing w:val="-6"/>
          <w:sz w:val="28"/>
        </w:rPr>
        <w:t>31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ธันวาคม </w:t>
      </w:r>
      <w:r w:rsidR="005C05F4">
        <w:rPr>
          <w:rFonts w:asciiTheme="majorBidi" w:hAnsiTheme="majorBidi" w:cs="Angsana New"/>
          <w:spacing w:val="-6"/>
          <w:sz w:val="28"/>
        </w:rPr>
        <w:t>256</w:t>
      </w:r>
      <w:r w:rsidR="004A5FDB">
        <w:rPr>
          <w:rFonts w:asciiTheme="majorBidi" w:hAnsiTheme="majorBidi" w:cs="Angsana New"/>
          <w:spacing w:val="-6"/>
          <w:sz w:val="28"/>
        </w:rPr>
        <w:t>8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531"/>
        <w:gridCol w:w="1080"/>
        <w:gridCol w:w="90"/>
        <w:gridCol w:w="1034"/>
        <w:gridCol w:w="80"/>
        <w:gridCol w:w="1136"/>
        <w:gridCol w:w="90"/>
        <w:gridCol w:w="1080"/>
      </w:tblGrid>
      <w:tr w:rsidR="00342BA3" w:rsidRPr="00D72255" w14:paraId="0DD6923A" w14:textId="77777777" w:rsidTr="00C65990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D72255" w:rsidRDefault="00342B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9" w:type="dxa"/>
            <w:gridSpan w:val="9"/>
          </w:tcPr>
          <w:p w14:paraId="581A8E6B" w14:textId="5A960E17" w:rsidR="00342BA3" w:rsidRPr="00EB4282" w:rsidRDefault="00342B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2BA3" w:rsidRPr="00D72255" w14:paraId="263D5959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58B83B85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49EF3B0A" w:rsidR="00342BA3" w:rsidRPr="00D72255" w:rsidRDefault="00E9401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45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0" w:type="dxa"/>
          </w:tcPr>
          <w:p w14:paraId="1B8B3F54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7C952BC8" w:rsidR="00342BA3" w:rsidRPr="00D72255" w:rsidRDefault="00C65990" w:rsidP="00C65990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42BA3" w:rsidRPr="00D72255" w14:paraId="3E6709F8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1A99755D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44436E42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3835F3" w14:textId="4CBFF977" w:rsidR="00342BA3" w:rsidRPr="00EB4282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>3</w:t>
            </w:r>
            <w:r w:rsidR="004A5FDB">
              <w:rPr>
                <w:rFonts w:ascii="Angsana New" w:hAnsi="Angsana New"/>
                <w:sz w:val="28"/>
                <w:szCs w:val="28"/>
              </w:rPr>
              <w:t>1</w:t>
            </w:r>
            <w:r w:rsidRPr="00751B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5FD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37A517D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66951AAC" w14:textId="77777777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012D38C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14:paraId="3EE7697B" w14:textId="3473AB29" w:rsidR="00342BA3" w:rsidRPr="00D72255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>3</w:t>
            </w:r>
            <w:r w:rsidR="004A5FDB">
              <w:rPr>
                <w:rFonts w:ascii="Angsana New" w:hAnsi="Angsana New"/>
                <w:sz w:val="28"/>
                <w:szCs w:val="28"/>
              </w:rPr>
              <w:t>1</w:t>
            </w:r>
            <w:r w:rsidRPr="00751B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5FD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EC668F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B532B5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42BA3" w:rsidRPr="00D72255" w14:paraId="7BC83531" w14:textId="77777777" w:rsidTr="00C65990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D72255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7CDBCEC5" w14:textId="0BEB861D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6D409D" w14:textId="477C7B2F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A5F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3054883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5FACD99" w14:textId="67C52B51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04C0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1104D44" w14:textId="69BCDF05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A5F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2970FD40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B04807" w14:textId="4D993113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04C0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42BA3" w:rsidRPr="00D72255" w14:paraId="6892F68E" w14:textId="77777777" w:rsidTr="001A700A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D72255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42BA3"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79128D42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AE91C" w14:textId="369DA0C2" w:rsidR="00342BA3" w:rsidRPr="008136D3" w:rsidRDefault="001B2DA4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903,845</w:t>
            </w:r>
          </w:p>
        </w:tc>
        <w:tc>
          <w:tcPr>
            <w:tcW w:w="90" w:type="dxa"/>
          </w:tcPr>
          <w:p w14:paraId="3C0DA3D3" w14:textId="77777777" w:rsidR="00342BA3" w:rsidRPr="008136D3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252A885" w14:textId="4B14E9A8" w:rsidR="00342BA3" w:rsidRPr="008136D3" w:rsidRDefault="005E7121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322,608</w:t>
            </w:r>
          </w:p>
        </w:tc>
        <w:tc>
          <w:tcPr>
            <w:tcW w:w="80" w:type="dxa"/>
          </w:tcPr>
          <w:p w14:paraId="6817F278" w14:textId="77777777" w:rsidR="00342BA3" w:rsidRPr="008136D3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9BDE50B" w14:textId="113776F3" w:rsidR="00342BA3" w:rsidRPr="008136D3" w:rsidRDefault="001B2DA4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903,845</w:t>
            </w:r>
          </w:p>
        </w:tc>
        <w:tc>
          <w:tcPr>
            <w:tcW w:w="90" w:type="dxa"/>
            <w:vAlign w:val="bottom"/>
          </w:tcPr>
          <w:p w14:paraId="0508D61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097324" w14:textId="5D37E932" w:rsidR="00342BA3" w:rsidRPr="00D72255" w:rsidRDefault="00804C08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322,608</w:t>
            </w:r>
          </w:p>
        </w:tc>
      </w:tr>
      <w:tr w:rsidR="00511CD0" w:rsidRPr="00D72255" w14:paraId="00F31101" w14:textId="77777777" w:rsidTr="001A700A">
        <w:trPr>
          <w:trHeight w:val="371"/>
        </w:trPr>
        <w:tc>
          <w:tcPr>
            <w:tcW w:w="3969" w:type="dxa"/>
            <w:gridSpan w:val="2"/>
          </w:tcPr>
          <w:p w14:paraId="5D8AD512" w14:textId="472A8595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255F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2425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321CF0D3" w14:textId="77777777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ADF7" w14:textId="7FCCA5F8" w:rsidR="00511CD0" w:rsidRPr="008136D3" w:rsidRDefault="00DB0E96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D19201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4DB0FD3" w14:textId="4A89B90A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2FAD4DD" w14:textId="77777777" w:rsidR="00511CD0" w:rsidRPr="008136D3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C4F980" w14:textId="1BF00A5A" w:rsidR="00511CD0" w:rsidRPr="008136D3" w:rsidRDefault="002F339D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90" w:type="dxa"/>
            <w:vAlign w:val="bottom"/>
          </w:tcPr>
          <w:p w14:paraId="4EA48DD3" w14:textId="77777777" w:rsidR="00511CD0" w:rsidRPr="00D72255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1A7E7" w14:textId="13C34444" w:rsidR="00511CD0" w:rsidRPr="00D72255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7761C0" w:rsidRPr="00D72255" w14:paraId="7BCEAB21" w14:textId="77777777" w:rsidTr="001A700A">
        <w:trPr>
          <w:trHeight w:val="371"/>
        </w:trPr>
        <w:tc>
          <w:tcPr>
            <w:tcW w:w="3969" w:type="dxa"/>
            <w:gridSpan w:val="2"/>
          </w:tcPr>
          <w:p w14:paraId="4C4CDC27" w14:textId="24F66FB3" w:rsidR="007761C0" w:rsidRPr="00EB4282" w:rsidRDefault="007761C0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3BA69F0E" w14:textId="77777777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C298" w14:textId="4EAF748D" w:rsidR="007761C0" w:rsidRPr="008136D3" w:rsidRDefault="00BD0B12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90" w:type="dxa"/>
          </w:tcPr>
          <w:p w14:paraId="23A5E0EA" w14:textId="77777777" w:rsidR="007761C0" w:rsidRPr="008136D3" w:rsidRDefault="007761C0" w:rsidP="007761C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DB2447B" w14:textId="5EA86D56" w:rsidR="007761C0" w:rsidRPr="008136D3" w:rsidRDefault="00831A22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80" w:type="dxa"/>
          </w:tcPr>
          <w:p w14:paraId="2AF9FA80" w14:textId="77777777" w:rsidR="007761C0" w:rsidRPr="008136D3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0BD5D8" w14:textId="5D86FF7A" w:rsidR="007761C0" w:rsidRPr="008136D3" w:rsidRDefault="001000B1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90" w:type="dxa"/>
            <w:vAlign w:val="bottom"/>
          </w:tcPr>
          <w:p w14:paraId="0817950A" w14:textId="77777777" w:rsidR="007761C0" w:rsidRPr="00D72255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D64BF" w14:textId="1149B3CD" w:rsidR="007761C0" w:rsidRPr="00D72255" w:rsidRDefault="00804C08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</w:tr>
      <w:tr w:rsidR="0045347C" w:rsidRPr="00D72255" w14:paraId="0EB8BC32" w14:textId="77777777" w:rsidTr="001A700A">
        <w:trPr>
          <w:trHeight w:val="371"/>
        </w:trPr>
        <w:tc>
          <w:tcPr>
            <w:tcW w:w="3969" w:type="dxa"/>
            <w:gridSpan w:val="2"/>
          </w:tcPr>
          <w:p w14:paraId="23F6B9F1" w14:textId="2BEA6808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1" w:type="dxa"/>
          </w:tcPr>
          <w:p w14:paraId="4B4809B3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8E5E1" w14:textId="093016C1" w:rsidR="0045347C" w:rsidRPr="008136D3" w:rsidRDefault="00915A1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A16">
              <w:rPr>
                <w:rFonts w:ascii="Angsana New" w:hAnsi="Angsana New"/>
                <w:sz w:val="28"/>
                <w:szCs w:val="28"/>
              </w:rPr>
              <w:t>3</w:t>
            </w:r>
            <w:r w:rsidR="00A45463">
              <w:rPr>
                <w:rFonts w:ascii="Angsana New" w:hAnsi="Angsana New"/>
                <w:sz w:val="28"/>
                <w:szCs w:val="28"/>
              </w:rPr>
              <w:t>4</w:t>
            </w:r>
            <w:r w:rsidRPr="00915A16">
              <w:rPr>
                <w:rFonts w:ascii="Angsana New" w:hAnsi="Angsana New"/>
                <w:sz w:val="28"/>
                <w:szCs w:val="28"/>
              </w:rPr>
              <w:t>,</w:t>
            </w:r>
            <w:r w:rsidR="00281CC1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5B87B803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AB2BAD" w14:textId="697494B8" w:rsidR="0045347C" w:rsidRPr="008136D3" w:rsidRDefault="003D6D8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37,518</w:t>
            </w:r>
          </w:p>
        </w:tc>
        <w:tc>
          <w:tcPr>
            <w:tcW w:w="80" w:type="dxa"/>
          </w:tcPr>
          <w:p w14:paraId="41B7447E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CB7BE7" w14:textId="1600DDA9" w:rsidR="0045347C" w:rsidRPr="008136D3" w:rsidRDefault="001000B1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C315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81CC1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90" w:type="dxa"/>
            <w:vAlign w:val="bottom"/>
          </w:tcPr>
          <w:p w14:paraId="4F5D21F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CBA6D" w14:textId="4407AEAC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37,431</w:t>
            </w:r>
          </w:p>
        </w:tc>
      </w:tr>
      <w:tr w:rsidR="0045347C" w:rsidRPr="00D72255" w14:paraId="730D057F" w14:textId="77777777" w:rsidTr="001A700A">
        <w:trPr>
          <w:trHeight w:val="371"/>
        </w:trPr>
        <w:tc>
          <w:tcPr>
            <w:tcW w:w="3969" w:type="dxa"/>
            <w:gridSpan w:val="2"/>
          </w:tcPr>
          <w:p w14:paraId="44FB4D8B" w14:textId="52700780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531" w:type="dxa"/>
          </w:tcPr>
          <w:p w14:paraId="77DAB3FF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82A0F" w14:textId="3E9B9478" w:rsidR="0045347C" w:rsidRPr="008136D3" w:rsidRDefault="00FD6432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432">
              <w:rPr>
                <w:rFonts w:ascii="Angsana New" w:hAnsi="Angsana New"/>
                <w:sz w:val="28"/>
                <w:szCs w:val="28"/>
              </w:rPr>
              <w:t>4</w:t>
            </w:r>
            <w:r w:rsidR="00A45463">
              <w:rPr>
                <w:rFonts w:ascii="Angsana New" w:hAnsi="Angsana New"/>
                <w:sz w:val="28"/>
                <w:szCs w:val="28"/>
              </w:rPr>
              <w:t>7</w:t>
            </w:r>
            <w:r w:rsidRPr="00FD6432">
              <w:rPr>
                <w:rFonts w:ascii="Angsana New" w:hAnsi="Angsana New"/>
                <w:sz w:val="28"/>
                <w:szCs w:val="28"/>
              </w:rPr>
              <w:t>,</w:t>
            </w:r>
            <w:r w:rsidR="00281CC1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90" w:type="dxa"/>
          </w:tcPr>
          <w:p w14:paraId="31B254FF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73826C" w14:textId="55BDF23E" w:rsidR="0045347C" w:rsidRPr="008136D3" w:rsidRDefault="003D6D8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412,69</w:t>
            </w:r>
            <w:r w:rsidR="002020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" w:type="dxa"/>
          </w:tcPr>
          <w:p w14:paraId="675F1D28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EE8303" w14:textId="7D7CA7D6" w:rsidR="0045347C" w:rsidRPr="008136D3" w:rsidRDefault="0066148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C315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81CC1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4724F11E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2DC5E" w14:textId="14DB27E5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412,696</w:t>
            </w:r>
          </w:p>
        </w:tc>
      </w:tr>
      <w:tr w:rsidR="0045347C" w:rsidRPr="00D72255" w14:paraId="2182D485" w14:textId="77777777" w:rsidTr="001A700A">
        <w:trPr>
          <w:trHeight w:val="371"/>
        </w:trPr>
        <w:tc>
          <w:tcPr>
            <w:tcW w:w="3969" w:type="dxa"/>
            <w:gridSpan w:val="2"/>
          </w:tcPr>
          <w:p w14:paraId="321B818C" w14:textId="77777777" w:rsidR="0045347C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-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298CB852" w14:textId="2CB9BE9B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B34BD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DB34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687FCD4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837C9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FB1F16" w14:textId="46EF5EE5" w:rsidR="00C92CED" w:rsidRPr="008136D3" w:rsidRDefault="00DB0E9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E49989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FD59DD5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E2F111" w14:textId="6114AA6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246D9EB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5BC3A09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22BD72" w14:textId="464B821F" w:rsidR="005A7B9E" w:rsidRPr="008136D3" w:rsidRDefault="00DD4CC4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88,173</w:t>
            </w:r>
          </w:p>
        </w:tc>
        <w:tc>
          <w:tcPr>
            <w:tcW w:w="90" w:type="dxa"/>
            <w:vAlign w:val="bottom"/>
          </w:tcPr>
          <w:p w14:paraId="16CABDA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B41D8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DA3DD3" w14:textId="7751127A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6CD3" w:rsidRPr="00D72255" w14:paraId="06E260B5" w14:textId="77777777" w:rsidTr="001A700A">
        <w:trPr>
          <w:trHeight w:val="371"/>
        </w:trPr>
        <w:tc>
          <w:tcPr>
            <w:tcW w:w="3969" w:type="dxa"/>
            <w:gridSpan w:val="2"/>
          </w:tcPr>
          <w:p w14:paraId="1ED01E84" w14:textId="26785B68" w:rsidR="00996CD3" w:rsidRPr="00EB4282" w:rsidRDefault="00996CD3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531" w:type="dxa"/>
          </w:tcPr>
          <w:p w14:paraId="312F8086" w14:textId="77777777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274F7" w14:textId="312EA63F" w:rsidR="00996CD3" w:rsidRPr="008136D3" w:rsidRDefault="00FD6432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432">
              <w:rPr>
                <w:rFonts w:ascii="Angsana New" w:hAnsi="Angsana New"/>
                <w:sz w:val="28"/>
                <w:szCs w:val="28"/>
              </w:rPr>
              <w:t>13,618</w:t>
            </w:r>
          </w:p>
        </w:tc>
        <w:tc>
          <w:tcPr>
            <w:tcW w:w="90" w:type="dxa"/>
          </w:tcPr>
          <w:p w14:paraId="0A2DEADF" w14:textId="77777777" w:rsidR="00996CD3" w:rsidRPr="008136D3" w:rsidRDefault="00996CD3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9816E6" w14:textId="264FADEB" w:rsidR="00996CD3" w:rsidRPr="008136D3" w:rsidRDefault="003D6D8C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7,146</w:t>
            </w:r>
          </w:p>
        </w:tc>
        <w:tc>
          <w:tcPr>
            <w:tcW w:w="80" w:type="dxa"/>
          </w:tcPr>
          <w:p w14:paraId="4BB33DA3" w14:textId="77777777" w:rsidR="00996CD3" w:rsidRPr="008136D3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506604" w14:textId="7A48D25D" w:rsidR="00996CD3" w:rsidRPr="008136D3" w:rsidRDefault="002A1B8E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13,618</w:t>
            </w:r>
          </w:p>
        </w:tc>
        <w:tc>
          <w:tcPr>
            <w:tcW w:w="90" w:type="dxa"/>
            <w:vAlign w:val="bottom"/>
          </w:tcPr>
          <w:p w14:paraId="45666C16" w14:textId="77777777" w:rsidR="00996CD3" w:rsidRPr="00D72255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D7085" w14:textId="2F1F2C86" w:rsidR="00996CD3" w:rsidRPr="00D72255" w:rsidRDefault="00804C08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7,146</w:t>
            </w:r>
          </w:p>
        </w:tc>
      </w:tr>
      <w:tr w:rsidR="002E4C1B" w:rsidRPr="00D72255" w14:paraId="4C88B364" w14:textId="77777777" w:rsidTr="001A700A">
        <w:trPr>
          <w:trHeight w:val="371"/>
        </w:trPr>
        <w:tc>
          <w:tcPr>
            <w:tcW w:w="3969" w:type="dxa"/>
            <w:gridSpan w:val="2"/>
          </w:tcPr>
          <w:p w14:paraId="03972E44" w14:textId="0EA29662" w:rsidR="002E4C1B" w:rsidRPr="00EB4282" w:rsidRDefault="002E0CA2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2E0CA2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531" w:type="dxa"/>
          </w:tcPr>
          <w:p w14:paraId="59D69203" w14:textId="77777777" w:rsidR="002E4C1B" w:rsidRPr="00D72255" w:rsidRDefault="002E4C1B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C567B" w14:textId="64608846" w:rsidR="002E4C1B" w:rsidRPr="008136D3" w:rsidRDefault="00F32F35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2F35">
              <w:rPr>
                <w:rFonts w:ascii="Angsana New" w:hAnsi="Angsana New"/>
                <w:sz w:val="28"/>
                <w:szCs w:val="28"/>
              </w:rPr>
              <w:t>51,791</w:t>
            </w:r>
          </w:p>
        </w:tc>
        <w:tc>
          <w:tcPr>
            <w:tcW w:w="90" w:type="dxa"/>
          </w:tcPr>
          <w:p w14:paraId="497E7AE9" w14:textId="77777777" w:rsidR="002E4C1B" w:rsidRPr="008136D3" w:rsidRDefault="002E4C1B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43E0866" w14:textId="26137FE9" w:rsidR="002E4C1B" w:rsidRDefault="00AA6157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AD4FD09" w14:textId="77777777" w:rsidR="002E4C1B" w:rsidRPr="008136D3" w:rsidRDefault="002E4C1B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7FBFCCA" w14:textId="6CC96EEC" w:rsidR="002E4C1B" w:rsidRDefault="00C2676D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76D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Pr="00C2676D">
              <w:rPr>
                <w:rFonts w:ascii="Angsana New" w:hAnsi="Angsana New"/>
                <w:sz w:val="28"/>
                <w:szCs w:val="28"/>
              </w:rPr>
              <w:t>,</w:t>
            </w:r>
            <w:r w:rsidRPr="00C2676D">
              <w:rPr>
                <w:rFonts w:ascii="Angsana New" w:hAnsi="Angsana New"/>
                <w:sz w:val="28"/>
                <w:szCs w:val="28"/>
                <w:cs/>
              </w:rPr>
              <w:t>999</w:t>
            </w:r>
          </w:p>
        </w:tc>
        <w:tc>
          <w:tcPr>
            <w:tcW w:w="90" w:type="dxa"/>
            <w:vAlign w:val="bottom"/>
          </w:tcPr>
          <w:p w14:paraId="291DA5E7" w14:textId="77777777" w:rsidR="002E4C1B" w:rsidRPr="00D72255" w:rsidRDefault="002E4C1B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2648F" w14:textId="1088FEFD" w:rsidR="002E4C1B" w:rsidRDefault="00525161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CD0" w:rsidRPr="00D72255" w14:paraId="3114DE38" w14:textId="77777777" w:rsidTr="001A700A">
        <w:trPr>
          <w:trHeight w:val="371"/>
        </w:trPr>
        <w:tc>
          <w:tcPr>
            <w:tcW w:w="3969" w:type="dxa"/>
            <w:gridSpan w:val="2"/>
          </w:tcPr>
          <w:p w14:paraId="6186EF81" w14:textId="4FAC1989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31" w:type="dxa"/>
          </w:tcPr>
          <w:p w14:paraId="109F23DF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FED17" w14:textId="488ACDF7" w:rsidR="00511CD0" w:rsidRPr="005070DB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00E">
              <w:rPr>
                <w:rFonts w:ascii="Angsana New" w:hAnsi="Angsana New"/>
                <w:sz w:val="28"/>
                <w:szCs w:val="28"/>
              </w:rPr>
              <w:t>1,052,582</w:t>
            </w:r>
          </w:p>
        </w:tc>
        <w:tc>
          <w:tcPr>
            <w:tcW w:w="90" w:type="dxa"/>
          </w:tcPr>
          <w:p w14:paraId="7DA76557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9E7C094" w14:textId="5B6F87BC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785,07</w:t>
            </w:r>
            <w:r w:rsidR="0020201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dxa"/>
          </w:tcPr>
          <w:p w14:paraId="6AD3BEE9" w14:textId="77777777" w:rsidR="00511CD0" w:rsidRPr="005070DB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4FE5FB" w14:textId="5A35BF17" w:rsidR="00511CD0" w:rsidRPr="005070DB" w:rsidRDefault="00521162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106">
              <w:rPr>
                <w:rFonts w:ascii="Angsana New" w:hAnsi="Angsana New"/>
                <w:sz w:val="28"/>
                <w:szCs w:val="28"/>
              </w:rPr>
              <w:t>1,137,9</w:t>
            </w:r>
            <w:r w:rsidR="00456D35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" w:type="dxa"/>
            <w:vAlign w:val="bottom"/>
          </w:tcPr>
          <w:p w14:paraId="0C36B969" w14:textId="77777777" w:rsidR="00511CD0" w:rsidRPr="00AA03FE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3A1D9" w14:textId="28CC1B3B" w:rsidR="00511CD0" w:rsidRPr="00AA03FE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786,307</w:t>
            </w:r>
          </w:p>
        </w:tc>
      </w:tr>
      <w:tr w:rsidR="00511CD0" w:rsidRPr="00D72255" w14:paraId="44389AF7" w14:textId="77777777" w:rsidTr="001A700A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511CD0" w:rsidRPr="00EB4282" w:rsidRDefault="00511CD0" w:rsidP="00511CD0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1C0002D9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E9196" w14:textId="3EA842B5" w:rsidR="00511CD0" w:rsidRPr="005070DB" w:rsidRDefault="00525161" w:rsidP="00EE66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53F27F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38AC529" w14:textId="44997092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DBA7343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4A21E" w14:textId="5813F41E" w:rsidR="00511CD0" w:rsidRPr="005070DB" w:rsidRDefault="00525161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2C0508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9DD38" w14:textId="3C45C148" w:rsidR="00511CD0" w:rsidRPr="00D72255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CD0" w:rsidRPr="00D72255" w14:paraId="3C71A9C5" w14:textId="77777777" w:rsidTr="00851982">
        <w:trPr>
          <w:trHeight w:val="386"/>
        </w:trPr>
        <w:tc>
          <w:tcPr>
            <w:tcW w:w="3969" w:type="dxa"/>
            <w:gridSpan w:val="2"/>
          </w:tcPr>
          <w:p w14:paraId="30EDD2F7" w14:textId="4EED7EAA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1" w:type="dxa"/>
          </w:tcPr>
          <w:p w14:paraId="382609AB" w14:textId="77777777" w:rsidR="00511CD0" w:rsidRPr="005070DB" w:rsidRDefault="00511CD0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32925" w14:textId="587E1944" w:rsidR="00511CD0" w:rsidRPr="00EB4282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500E">
              <w:rPr>
                <w:rFonts w:ascii="Angsana New" w:hAnsi="Angsana New"/>
                <w:b/>
                <w:bCs/>
                <w:sz w:val="28"/>
                <w:szCs w:val="28"/>
              </w:rPr>
              <w:t>1,052,582</w:t>
            </w:r>
          </w:p>
        </w:tc>
        <w:tc>
          <w:tcPr>
            <w:tcW w:w="90" w:type="dxa"/>
          </w:tcPr>
          <w:p w14:paraId="100E3B00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A1837" w14:textId="6C1EA61B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785,07</w:t>
            </w:r>
            <w:r w:rsidR="0020201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0" w:type="dxa"/>
          </w:tcPr>
          <w:p w14:paraId="717FA5B5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90505A4" w14:textId="5840A5FA" w:rsidR="00511CD0" w:rsidRPr="005070DB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00E">
              <w:rPr>
                <w:rFonts w:ascii="Angsana New" w:hAnsi="Angsana New"/>
                <w:b/>
                <w:bCs/>
                <w:sz w:val="28"/>
                <w:szCs w:val="28"/>
              </w:rPr>
              <w:t>1,137,9</w:t>
            </w:r>
            <w:r w:rsidR="00057DCE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0" w:type="dxa"/>
            <w:vAlign w:val="bottom"/>
          </w:tcPr>
          <w:p w14:paraId="60B64C34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648BF" w14:textId="1348BD8B" w:rsidR="00511CD0" w:rsidRPr="00D72255" w:rsidRDefault="004571E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786,307</w:t>
            </w:r>
          </w:p>
        </w:tc>
      </w:tr>
      <w:tr w:rsidR="00AC41CF" w:rsidRPr="00D72255" w14:paraId="6A0AE3CF" w14:textId="77777777" w:rsidTr="00851982">
        <w:trPr>
          <w:trHeight w:val="386"/>
        </w:trPr>
        <w:tc>
          <w:tcPr>
            <w:tcW w:w="3969" w:type="dxa"/>
            <w:gridSpan w:val="2"/>
          </w:tcPr>
          <w:p w14:paraId="2B8FD842" w14:textId="77777777" w:rsidR="00AC41CF" w:rsidRPr="00EB4282" w:rsidRDefault="00AC41CF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dxa"/>
          </w:tcPr>
          <w:p w14:paraId="48681DD7" w14:textId="77777777" w:rsidR="00AC41CF" w:rsidRPr="00D72255" w:rsidRDefault="00AC41C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4D8DFB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4CBDF7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32204FCC" w14:textId="77777777" w:rsidR="00AC41CF" w:rsidRPr="008136D3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1CA21F41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295B870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4D16088" w14:textId="77777777" w:rsidR="00AC41CF" w:rsidRPr="00D72255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70EB97" w14:textId="77777777" w:rsidR="00AC41CF" w:rsidRPr="00D72255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58800D8A" w14:textId="77777777" w:rsidTr="000A2847">
        <w:trPr>
          <w:trHeight w:val="386"/>
        </w:trPr>
        <w:tc>
          <w:tcPr>
            <w:tcW w:w="3969" w:type="dxa"/>
            <w:gridSpan w:val="2"/>
          </w:tcPr>
          <w:p w14:paraId="615AE216" w14:textId="7979338F" w:rsidR="00D32AFF" w:rsidRPr="00885617" w:rsidRDefault="009A1FAD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76A04B84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E0BDF" w14:textId="7623161C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9A7335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4428235" w14:textId="77777777" w:rsidR="00D32AFF" w:rsidRPr="008136D3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368A0FCF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98D490B" w14:textId="41A55E38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382AD2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FB5D9" w14:textId="77777777" w:rsidR="00D32AFF" w:rsidRPr="00D72255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6D5995D2" w14:textId="77777777" w:rsidTr="001A700A">
        <w:trPr>
          <w:trHeight w:val="386"/>
        </w:trPr>
        <w:tc>
          <w:tcPr>
            <w:tcW w:w="3969" w:type="dxa"/>
            <w:gridSpan w:val="2"/>
          </w:tcPr>
          <w:p w14:paraId="7AD668E5" w14:textId="5AEF1145" w:rsidR="00D32AFF" w:rsidRPr="00EB4282" w:rsidRDefault="00C8074C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074C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="004B2825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="004B28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B282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531" w:type="dxa"/>
          </w:tcPr>
          <w:p w14:paraId="0E831AE5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86DA" w14:textId="1DECA03F" w:rsidR="00D32AFF" w:rsidRPr="00353CF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6133DD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50F5084" w14:textId="138A0F36" w:rsidR="00D32AFF" w:rsidRPr="00353CF4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1790D0BE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9A4B502" w14:textId="21919BCE" w:rsidR="00D32AFF" w:rsidRPr="00353CF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C0D91B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5B04F" w14:textId="27DFA2EC" w:rsidR="00D32AFF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</w:tr>
      <w:tr w:rsidR="009A1FAD" w:rsidRPr="00D72255" w14:paraId="469E1C9D" w14:textId="77777777" w:rsidTr="001A700A">
        <w:trPr>
          <w:trHeight w:val="386"/>
        </w:trPr>
        <w:tc>
          <w:tcPr>
            <w:tcW w:w="3969" w:type="dxa"/>
            <w:gridSpan w:val="2"/>
          </w:tcPr>
          <w:p w14:paraId="59225528" w14:textId="2CDC7855" w:rsidR="009A1FAD" w:rsidRPr="00EB4282" w:rsidRDefault="007505F3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ED032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2B2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529B4BA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70B33" w14:textId="19CC6602" w:rsidR="009A1FAD" w:rsidRPr="00353CF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45963E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9A1A5F5" w14:textId="201D0724" w:rsidR="009A1FAD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(352,917)</w:t>
            </w:r>
          </w:p>
        </w:tc>
        <w:tc>
          <w:tcPr>
            <w:tcW w:w="80" w:type="dxa"/>
          </w:tcPr>
          <w:p w14:paraId="59689540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C328BA6" w14:textId="6A12E475" w:rsidR="009A1FAD" w:rsidRPr="00353CF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A241926" w14:textId="77777777" w:rsidR="009A1FAD" w:rsidRPr="00D72255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5A956" w14:textId="0F3DE01A" w:rsidR="009A1FAD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53CF4" w:rsidRPr="00353CF4">
              <w:rPr>
                <w:rFonts w:ascii="Angsana New" w:hAnsi="Angsana New"/>
                <w:sz w:val="28"/>
                <w:szCs w:val="28"/>
              </w:rPr>
              <w:t>352,917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A1FAD" w:rsidRPr="00D72255" w14:paraId="3967F37F" w14:textId="77777777" w:rsidTr="001A700A">
        <w:trPr>
          <w:trHeight w:val="386"/>
        </w:trPr>
        <w:tc>
          <w:tcPr>
            <w:tcW w:w="3969" w:type="dxa"/>
            <w:gridSpan w:val="2"/>
          </w:tcPr>
          <w:p w14:paraId="36D5AF8E" w14:textId="53D8EB13" w:rsidR="009A1FAD" w:rsidRPr="00EB4282" w:rsidRDefault="00A31AF7" w:rsidP="00A05881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DD5D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</w:t>
            </w:r>
            <w:r w:rsidR="0040786E" w:rsidRPr="004078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531" w:type="dxa"/>
          </w:tcPr>
          <w:p w14:paraId="3EBCB374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3D2CF3" w14:textId="51721B64" w:rsidR="009A1FAD" w:rsidRPr="002D7DB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F24EE1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D718" w14:textId="0F8C8491" w:rsidR="009A1FAD" w:rsidRPr="002D7DB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6AF086E3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873A422" w14:textId="71D3464D" w:rsidR="009A1FAD" w:rsidRPr="002D7DB4" w:rsidRDefault="007D500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6C74F4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B538" w14:textId="0BE6CB9E" w:rsidR="009A1FAD" w:rsidRPr="002D7DB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8846410" w14:textId="0998A22E" w:rsidR="00D119F3" w:rsidRDefault="00D119F3" w:rsidP="0022662E">
      <w:pPr>
        <w:pStyle w:val="BodyText2"/>
        <w:spacing w:before="120"/>
        <w:ind w:left="360"/>
        <w:rPr>
          <w:sz w:val="28"/>
          <w:szCs w:val="28"/>
          <w:lang w:val="en-US"/>
        </w:rPr>
      </w:pPr>
    </w:p>
    <w:p w14:paraId="3F926646" w14:textId="77777777" w:rsidR="00D119F3" w:rsidRDefault="00D1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sz w:val="28"/>
          <w:szCs w:val="28"/>
        </w:rPr>
        <w:br w:type="page"/>
      </w:r>
    </w:p>
    <w:p w14:paraId="4F672F0F" w14:textId="74A1BCE5" w:rsidR="001B19FB" w:rsidRPr="000E419E" w:rsidRDefault="009A314C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before="240" w:after="0" w:line="240" w:lineRule="atLeast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lastRenderedPageBreak/>
        <w:t>การวิเคราะห์อายุของลูกหนี้การค้า ณ วันที่</w:t>
      </w:r>
      <w:r w:rsidRPr="00885617">
        <w:rPr>
          <w:rFonts w:asciiTheme="majorBidi" w:hAnsiTheme="majorBidi" w:cstheme="majorBidi"/>
          <w:spacing w:val="-6"/>
          <w:sz w:val="28"/>
          <w:lang w:val="en-US"/>
        </w:rPr>
        <w:t xml:space="preserve"> </w:t>
      </w:r>
      <w:r w:rsidRPr="000E419E">
        <w:rPr>
          <w:rFonts w:asciiTheme="majorBidi" w:hAnsiTheme="majorBidi" w:cstheme="majorBidi"/>
          <w:sz w:val="28"/>
        </w:rPr>
        <w:t>3</w:t>
      </w:r>
      <w:r w:rsidR="00A55585">
        <w:rPr>
          <w:rFonts w:asciiTheme="majorBidi" w:hAnsiTheme="majorBidi" w:cstheme="majorBidi"/>
          <w:sz w:val="28"/>
        </w:rPr>
        <w:t>1</w:t>
      </w:r>
      <w:r w:rsidRPr="000E419E">
        <w:rPr>
          <w:rFonts w:asciiTheme="majorBidi" w:hAnsiTheme="majorBidi" w:cstheme="majorBidi"/>
          <w:sz w:val="28"/>
        </w:rPr>
        <w:t xml:space="preserve"> </w:t>
      </w:r>
      <w:r w:rsidR="00A55585">
        <w:rPr>
          <w:rFonts w:asciiTheme="majorBidi" w:hAnsiTheme="majorBidi" w:cstheme="majorBidi" w:hint="cs"/>
          <w:sz w:val="28"/>
          <w:cs/>
          <w:lang w:val="en-US"/>
        </w:rPr>
        <w:t xml:space="preserve">มีนาคม </w:t>
      </w:r>
      <w:r w:rsidRPr="000E419E">
        <w:rPr>
          <w:rFonts w:asciiTheme="majorBidi" w:hAnsiTheme="majorBidi" w:cstheme="majorBidi"/>
          <w:spacing w:val="-6"/>
          <w:sz w:val="28"/>
        </w:rPr>
        <w:t>256</w:t>
      </w:r>
      <w:r w:rsidR="00A55585">
        <w:rPr>
          <w:rFonts w:asciiTheme="majorBidi" w:hAnsiTheme="majorBidi" w:cstheme="majorBidi"/>
          <w:spacing w:val="-6"/>
          <w:sz w:val="28"/>
        </w:rPr>
        <w:t>9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และ </w:t>
      </w:r>
      <w:r w:rsidRPr="000E419E">
        <w:rPr>
          <w:rFonts w:asciiTheme="majorBidi" w:hAnsiTheme="majorBidi" w:cstheme="majorBidi"/>
          <w:spacing w:val="-6"/>
          <w:sz w:val="28"/>
        </w:rPr>
        <w:t xml:space="preserve">31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ธันวาคม </w:t>
      </w:r>
      <w:r w:rsidRPr="000E419E">
        <w:rPr>
          <w:rFonts w:asciiTheme="majorBidi" w:hAnsiTheme="majorBidi" w:cstheme="majorBidi"/>
          <w:spacing w:val="-6"/>
          <w:sz w:val="28"/>
        </w:rPr>
        <w:t>256</w:t>
      </w:r>
      <w:r w:rsidR="00A55585">
        <w:rPr>
          <w:rFonts w:asciiTheme="majorBidi" w:hAnsiTheme="majorBidi" w:cstheme="majorBidi"/>
          <w:spacing w:val="-6"/>
          <w:sz w:val="28"/>
        </w:rPr>
        <w:t>8</w:t>
      </w:r>
      <w:r w:rsidRPr="000E419E">
        <w:rPr>
          <w:rFonts w:asciiTheme="majorBidi" w:hAnsiTheme="majorBidi" w:cstheme="majorBidi"/>
          <w:spacing w:val="-6"/>
          <w:sz w:val="28"/>
        </w:rPr>
        <w:t xml:space="preserve">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>มีดังนี้</w:t>
      </w:r>
    </w:p>
    <w:tbl>
      <w:tblPr>
        <w:tblW w:w="909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10"/>
        <w:gridCol w:w="1150"/>
        <w:gridCol w:w="95"/>
        <w:gridCol w:w="1080"/>
      </w:tblGrid>
      <w:tr w:rsidR="000E419E" w:rsidRPr="000E419E" w14:paraId="68E48E7A" w14:textId="77777777" w:rsidTr="00A44C6D">
        <w:trPr>
          <w:trHeight w:val="20"/>
        </w:trPr>
        <w:tc>
          <w:tcPr>
            <w:tcW w:w="4320" w:type="dxa"/>
          </w:tcPr>
          <w:p w14:paraId="3B2EA51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801A0F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5874557D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200846A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</w:tr>
      <w:tr w:rsidR="000E419E" w:rsidRPr="000E419E" w14:paraId="00089FF1" w14:textId="77777777" w:rsidTr="00A44C6D">
        <w:trPr>
          <w:trHeight w:val="20"/>
        </w:trPr>
        <w:tc>
          <w:tcPr>
            <w:tcW w:w="4320" w:type="dxa"/>
          </w:tcPr>
          <w:p w14:paraId="233AD27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2A8D82E" w14:textId="3F7FAC2F" w:rsidR="000E419E" w:rsidRPr="00EB4282" w:rsidRDefault="00E94010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0" w:type="dxa"/>
          </w:tcPr>
          <w:p w14:paraId="427A11F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bottom w:val="single" w:sz="4" w:space="0" w:color="auto"/>
            </w:tcBorders>
            <w:vAlign w:val="bottom"/>
          </w:tcPr>
          <w:p w14:paraId="6010D001" w14:textId="372672F7" w:rsidR="000E419E" w:rsidRPr="00EB4282" w:rsidRDefault="00003CC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419E" w:rsidRPr="000E419E" w14:paraId="2035F604" w14:textId="77777777" w:rsidTr="00A44C6D">
        <w:trPr>
          <w:trHeight w:val="20"/>
        </w:trPr>
        <w:tc>
          <w:tcPr>
            <w:tcW w:w="4320" w:type="dxa"/>
          </w:tcPr>
          <w:p w14:paraId="65EC916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06BE" w14:textId="3EC69ED2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1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A55585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7684D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D2C9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" w:type="dxa"/>
          </w:tcPr>
          <w:p w14:paraId="3079CF9A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C1E02AA" w14:textId="5325986D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1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A55585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65904AE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567A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419E" w:rsidRPr="000E419E" w14:paraId="196A36F6" w14:textId="77777777" w:rsidTr="00A44C6D">
        <w:trPr>
          <w:trHeight w:val="20"/>
        </w:trPr>
        <w:tc>
          <w:tcPr>
            <w:tcW w:w="4320" w:type="dxa"/>
          </w:tcPr>
          <w:p w14:paraId="512BBF75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CDAB3" w14:textId="5CCD1D36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33ECDC9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959CF" w14:textId="58893310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33A7201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87AEB6" w14:textId="616FC3DD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5" w:type="dxa"/>
          </w:tcPr>
          <w:p w14:paraId="49463C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CB64C" w14:textId="0F3E7CC6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E42299" w:rsidRPr="000E419E" w14:paraId="1EE32EFE" w14:textId="77777777" w:rsidTr="00A519A9">
        <w:trPr>
          <w:trHeight w:val="305"/>
        </w:trPr>
        <w:tc>
          <w:tcPr>
            <w:tcW w:w="4320" w:type="dxa"/>
          </w:tcPr>
          <w:p w14:paraId="1ACB3B6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-90" w:firstLine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3D06B" w14:textId="7BB14B8E" w:rsidR="00E42299" w:rsidRPr="005C1A56" w:rsidRDefault="00922F0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903,845</w:t>
            </w:r>
          </w:p>
        </w:tc>
        <w:tc>
          <w:tcPr>
            <w:tcW w:w="90" w:type="dxa"/>
            <w:vAlign w:val="bottom"/>
          </w:tcPr>
          <w:p w14:paraId="6A4F4A19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A87E2" w14:textId="0D487206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110" w:type="dxa"/>
            <w:vAlign w:val="bottom"/>
          </w:tcPr>
          <w:p w14:paraId="209BE20A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3B53B4" w14:textId="05144E62" w:rsidR="00E42299" w:rsidRPr="00EB4282" w:rsidRDefault="00922F0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903,845</w:t>
            </w:r>
          </w:p>
        </w:tc>
        <w:tc>
          <w:tcPr>
            <w:tcW w:w="95" w:type="dxa"/>
            <w:vAlign w:val="bottom"/>
          </w:tcPr>
          <w:p w14:paraId="5A06F176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A2A3C" w14:textId="2A6D05D0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</w:tr>
      <w:tr w:rsidR="00E42299" w:rsidRPr="000E419E" w14:paraId="253124B5" w14:textId="77777777" w:rsidTr="00A519A9">
        <w:trPr>
          <w:trHeight w:val="20"/>
        </w:trPr>
        <w:tc>
          <w:tcPr>
            <w:tcW w:w="4320" w:type="dxa"/>
          </w:tcPr>
          <w:p w14:paraId="0C8E8F08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411E7B1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F25D92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95E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610E13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9DE52E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746E17DC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64064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E42299" w:rsidRPr="000E419E" w14:paraId="4FE9A3E7" w14:textId="77777777" w:rsidTr="00A519A9">
        <w:trPr>
          <w:trHeight w:val="20"/>
        </w:trPr>
        <w:tc>
          <w:tcPr>
            <w:tcW w:w="4320" w:type="dxa"/>
          </w:tcPr>
          <w:p w14:paraId="6959E834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2DF26D" w14:textId="1E845F94" w:rsidR="00E42299" w:rsidRPr="005C1A56" w:rsidRDefault="00944D1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2BA09C7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15EA64" w14:textId="2551C4A4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31CDC2AA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DB1C069" w14:textId="29B3C9A8" w:rsidR="00E42299" w:rsidRPr="005C1A56" w:rsidRDefault="000164AD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72F4F03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72240" w14:textId="057914C4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711286D4" w14:textId="77777777" w:rsidTr="00A519A9">
        <w:trPr>
          <w:trHeight w:val="20"/>
        </w:trPr>
        <w:tc>
          <w:tcPr>
            <w:tcW w:w="4320" w:type="dxa"/>
          </w:tcPr>
          <w:p w14:paraId="5141A6AA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3 - 6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EA3A81D" w14:textId="57536105" w:rsidR="00E42299" w:rsidRPr="005C1A56" w:rsidRDefault="00944D1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755101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15F7D" w14:textId="7F6FFF8F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01A92D3C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38FCC9" w14:textId="714BECD9" w:rsidR="00E42299" w:rsidRPr="005C1A56" w:rsidRDefault="000164AD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F468861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AE2FA" w14:textId="5174DF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11C966D4" w14:textId="77777777" w:rsidTr="00A519A9">
        <w:trPr>
          <w:trHeight w:val="243"/>
        </w:trPr>
        <w:tc>
          <w:tcPr>
            <w:tcW w:w="4320" w:type="dxa"/>
          </w:tcPr>
          <w:p w14:paraId="6ECB7683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6 - 12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E8E7767" w14:textId="34BDD5C2" w:rsidR="00E42299" w:rsidRPr="005C1A56" w:rsidRDefault="00944D1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876EFB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B94E61" w14:textId="3C946DFD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4800A5B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E3674D" w14:textId="08CA313A" w:rsidR="00E42299" w:rsidRPr="005C1A56" w:rsidRDefault="000164AD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3DFEE9C9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BA4AD" w14:textId="2005A031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516B49AE" w14:textId="77777777" w:rsidTr="00A519A9">
        <w:trPr>
          <w:trHeight w:val="243"/>
        </w:trPr>
        <w:tc>
          <w:tcPr>
            <w:tcW w:w="4320" w:type="dxa"/>
          </w:tcPr>
          <w:p w14:paraId="767A8EBB" w14:textId="06C4DB53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12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C29338" w14:textId="71BE3E41" w:rsidR="00E42299" w:rsidRPr="005C1A56" w:rsidRDefault="00944D1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96ABC8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8C25E" w14:textId="7592A489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5E555827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23CADE" w14:textId="4FCF433A" w:rsidR="00E42299" w:rsidRPr="005C1A56" w:rsidRDefault="000164AD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72A57A6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17391" w14:textId="161639C5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3B7AB4DF" w14:textId="77777777" w:rsidTr="00011FE2">
        <w:trPr>
          <w:trHeight w:val="20"/>
        </w:trPr>
        <w:tc>
          <w:tcPr>
            <w:tcW w:w="4320" w:type="dxa"/>
          </w:tcPr>
          <w:p w14:paraId="1BF68768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56989" w14:textId="770FC80F" w:rsidR="00E42299" w:rsidRPr="00CC5940" w:rsidRDefault="00922F0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903,845</w:t>
            </w:r>
          </w:p>
        </w:tc>
        <w:tc>
          <w:tcPr>
            <w:tcW w:w="90" w:type="dxa"/>
            <w:vAlign w:val="bottom"/>
          </w:tcPr>
          <w:p w14:paraId="599E94EB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3E7A5" w14:textId="77BF1466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  <w:tc>
          <w:tcPr>
            <w:tcW w:w="110" w:type="dxa"/>
            <w:vAlign w:val="bottom"/>
          </w:tcPr>
          <w:p w14:paraId="7D9A6A79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9361" w14:textId="337AEC13" w:rsidR="00E42299" w:rsidRPr="00CC5940" w:rsidRDefault="00922F07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903,845</w:t>
            </w:r>
          </w:p>
        </w:tc>
        <w:tc>
          <w:tcPr>
            <w:tcW w:w="95" w:type="dxa"/>
            <w:vAlign w:val="bottom"/>
          </w:tcPr>
          <w:p w14:paraId="4669A79C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FEE6D" w14:textId="06A4B3AD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</w:tr>
    </w:tbl>
    <w:p w14:paraId="107BFB4B" w14:textId="77777777" w:rsidR="005868F1" w:rsidRDefault="0058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3DFFB79D" w14:textId="5AB5EE18" w:rsidR="00F56D15" w:rsidRPr="00E845B2" w:rsidRDefault="00B7518E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สินทรัพย์และหนี้สินที่เกิดจากสัญญา</w:t>
      </w:r>
    </w:p>
    <w:p w14:paraId="40DEF2EB" w14:textId="3CA5950E" w:rsidR="00C929E6" w:rsidRPr="009E051C" w:rsidRDefault="00C929E6" w:rsidP="00CC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130" w:firstLine="360"/>
        <w:rPr>
          <w:rFonts w:ascii="Angsana New" w:hAnsi="Angsana New"/>
          <w:spacing w:val="-2"/>
          <w:sz w:val="28"/>
          <w:szCs w:val="28"/>
        </w:rPr>
      </w:pPr>
      <w:r w:rsidRPr="009E051C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กลุ่มบริษัทมียอดคงเหลือของสินทรัพย์ที่เกิดจากสัญญาและหนี้สินที่เกิดจากสัญญากับลูกค้า </w:t>
      </w:r>
    </w:p>
    <w:tbl>
      <w:tblPr>
        <w:tblW w:w="9180" w:type="dxa"/>
        <w:tblInd w:w="3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621"/>
        <w:gridCol w:w="1170"/>
        <w:gridCol w:w="90"/>
        <w:gridCol w:w="990"/>
        <w:gridCol w:w="90"/>
        <w:gridCol w:w="1085"/>
        <w:gridCol w:w="80"/>
        <w:gridCol w:w="1085"/>
      </w:tblGrid>
      <w:tr w:rsidR="00C80570" w:rsidRPr="00EB4282" w14:paraId="0748D914" w14:textId="77777777" w:rsidTr="005067A1">
        <w:trPr>
          <w:trHeight w:val="371"/>
          <w:tblHeader/>
        </w:trPr>
        <w:tc>
          <w:tcPr>
            <w:tcW w:w="971" w:type="dxa"/>
            <w:tcBorders>
              <w:top w:val="nil"/>
              <w:bottom w:val="nil"/>
            </w:tcBorders>
          </w:tcPr>
          <w:p w14:paraId="1756A25B" w14:textId="77777777" w:rsidR="00C80570" w:rsidRPr="009E051C" w:rsidRDefault="00C805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9" w:type="dxa"/>
            <w:gridSpan w:val="9"/>
            <w:tcBorders>
              <w:top w:val="nil"/>
              <w:bottom w:val="nil"/>
            </w:tcBorders>
          </w:tcPr>
          <w:p w14:paraId="719F4C8E" w14:textId="77777777" w:rsidR="00C80570" w:rsidRPr="00EB4282" w:rsidRDefault="00C805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80570" w:rsidRPr="009E051C" w14:paraId="2A6010E3" w14:textId="77777777" w:rsidTr="005067A1">
        <w:trPr>
          <w:trHeight w:val="386"/>
          <w:tblHeader/>
        </w:trPr>
        <w:tc>
          <w:tcPr>
            <w:tcW w:w="3969" w:type="dxa"/>
            <w:gridSpan w:val="2"/>
            <w:tcBorders>
              <w:top w:val="nil"/>
            </w:tcBorders>
          </w:tcPr>
          <w:p w14:paraId="10BC808D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  <w:tcBorders>
              <w:top w:val="nil"/>
            </w:tcBorders>
          </w:tcPr>
          <w:p w14:paraId="2A9C621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C6CB18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</w:tcPr>
          <w:p w14:paraId="00E43EDA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F4BCF64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80570" w:rsidRPr="009E051C" w14:paraId="11AF25C1" w14:textId="77777777" w:rsidTr="00AE66FF">
        <w:trPr>
          <w:trHeight w:val="386"/>
          <w:tblHeader/>
        </w:trPr>
        <w:tc>
          <w:tcPr>
            <w:tcW w:w="3969" w:type="dxa"/>
            <w:gridSpan w:val="2"/>
          </w:tcPr>
          <w:p w14:paraId="4274A670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1021E59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7F718F98" w14:textId="69193A9E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="00C457F3">
              <w:rPr>
                <w:rFonts w:asciiTheme="majorBidi" w:eastAsia="Malgun Gothic" w:hAnsiTheme="majorBidi" w:cstheme="majorBidi"/>
                <w:sz w:val="28"/>
                <w:szCs w:val="28"/>
              </w:rPr>
              <w:t>1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C457F3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  <w:vAlign w:val="center"/>
          </w:tcPr>
          <w:p w14:paraId="429EADD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center"/>
          </w:tcPr>
          <w:p w14:paraId="5C7FA8B5" w14:textId="77777777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  <w:vAlign w:val="center"/>
          </w:tcPr>
          <w:p w14:paraId="287809E9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2021078A" w14:textId="2E4285D4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="00C457F3">
              <w:rPr>
                <w:rFonts w:asciiTheme="majorBidi" w:eastAsia="Malgun Gothic" w:hAnsiTheme="majorBidi" w:cstheme="majorBidi"/>
                <w:sz w:val="28"/>
                <w:szCs w:val="28"/>
              </w:rPr>
              <w:t>1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C457F3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  <w:bottom w:val="nil"/>
            </w:tcBorders>
            <w:vAlign w:val="center"/>
          </w:tcPr>
          <w:p w14:paraId="2E2AEF1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4022CA14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80570" w:rsidRPr="00EB4282" w14:paraId="2E8FD351" w14:textId="77777777" w:rsidTr="00AE66FF">
        <w:trPr>
          <w:trHeight w:val="371"/>
          <w:tblHeader/>
        </w:trPr>
        <w:tc>
          <w:tcPr>
            <w:tcW w:w="3969" w:type="dxa"/>
            <w:gridSpan w:val="2"/>
          </w:tcPr>
          <w:p w14:paraId="07481158" w14:textId="77777777" w:rsidR="00C80570" w:rsidRPr="009E051C" w:rsidRDefault="00C80570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72CE013B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4123156" w14:textId="53DC4795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28FBA8A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981E489" w14:textId="4C165714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67293BC0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33E628BD" w14:textId="40D5922A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0" w:type="dxa"/>
            <w:tcBorders>
              <w:top w:val="nil"/>
            </w:tcBorders>
            <w:vAlign w:val="center"/>
          </w:tcPr>
          <w:p w14:paraId="1FB5BB6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19E2D847" w14:textId="717462F5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80570" w:rsidRPr="009E051C" w14:paraId="202A9379" w14:textId="77777777" w:rsidTr="00AE66FF">
        <w:trPr>
          <w:trHeight w:val="386"/>
        </w:trPr>
        <w:tc>
          <w:tcPr>
            <w:tcW w:w="3969" w:type="dxa"/>
            <w:gridSpan w:val="2"/>
          </w:tcPr>
          <w:p w14:paraId="5EAA94C1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21" w:type="dxa"/>
          </w:tcPr>
          <w:p w14:paraId="5119912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CE21AE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2EB6F4" w14:textId="77777777" w:rsidR="00C80570" w:rsidRPr="009E051C" w:rsidRDefault="00C8057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02DA0D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17FDE53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180F2EB" w14:textId="77777777" w:rsidR="00C80570" w:rsidRPr="009E051C" w:rsidRDefault="00C80570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1AF3CFE7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67BA30B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C0" w:rsidRPr="009E051C" w14:paraId="247F929F" w14:textId="77777777" w:rsidTr="00AE66FF">
        <w:trPr>
          <w:trHeight w:val="371"/>
        </w:trPr>
        <w:tc>
          <w:tcPr>
            <w:tcW w:w="3969" w:type="dxa"/>
            <w:gridSpan w:val="2"/>
          </w:tcPr>
          <w:p w14:paraId="1C683E75" w14:textId="77777777" w:rsidR="00392FC0" w:rsidRPr="009E051C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6630DC81" w14:textId="77777777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B881E12" w14:textId="2DCF0CA7" w:rsidR="00392FC0" w:rsidRPr="009E051C" w:rsidRDefault="008B5BFC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BFC">
              <w:rPr>
                <w:rFonts w:ascii="Angsana New" w:hAnsi="Angsana New"/>
                <w:sz w:val="28"/>
                <w:szCs w:val="28"/>
              </w:rPr>
              <w:t>3,929,407</w:t>
            </w:r>
          </w:p>
        </w:tc>
        <w:tc>
          <w:tcPr>
            <w:tcW w:w="90" w:type="dxa"/>
            <w:vAlign w:val="bottom"/>
          </w:tcPr>
          <w:p w14:paraId="2FF6973E" w14:textId="77777777" w:rsidR="00392FC0" w:rsidRPr="009E051C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215055C" w14:textId="72C28004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14,522,474</w:t>
            </w:r>
          </w:p>
        </w:tc>
        <w:tc>
          <w:tcPr>
            <w:tcW w:w="90" w:type="dxa"/>
            <w:vAlign w:val="bottom"/>
          </w:tcPr>
          <w:p w14:paraId="1B7B5A1D" w14:textId="77777777" w:rsidR="00392FC0" w:rsidRPr="009E051C" w:rsidRDefault="00392FC0" w:rsidP="00392FC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663CCD25" w14:textId="606E7716" w:rsidR="00392FC0" w:rsidRPr="00EB4282" w:rsidRDefault="008B5BFC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BFC">
              <w:rPr>
                <w:rFonts w:ascii="Angsana New" w:hAnsi="Angsana New"/>
                <w:sz w:val="28"/>
                <w:szCs w:val="28"/>
              </w:rPr>
              <w:t>3,929,407</w:t>
            </w:r>
          </w:p>
        </w:tc>
        <w:tc>
          <w:tcPr>
            <w:tcW w:w="80" w:type="dxa"/>
            <w:vAlign w:val="bottom"/>
          </w:tcPr>
          <w:p w14:paraId="4596F0A3" w14:textId="77777777" w:rsidR="00392FC0" w:rsidRPr="009E051C" w:rsidRDefault="00392FC0" w:rsidP="00392FC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4A9A8225" w14:textId="4821290C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14,522,474</w:t>
            </w:r>
          </w:p>
        </w:tc>
      </w:tr>
      <w:tr w:rsidR="00392FC0" w:rsidRPr="009E051C" w14:paraId="23073555" w14:textId="77777777" w:rsidTr="00D85E9B">
        <w:trPr>
          <w:trHeight w:val="198"/>
        </w:trPr>
        <w:tc>
          <w:tcPr>
            <w:tcW w:w="3969" w:type="dxa"/>
            <w:gridSpan w:val="2"/>
          </w:tcPr>
          <w:p w14:paraId="4D2894AF" w14:textId="77777777" w:rsidR="00392FC0" w:rsidRPr="004F2779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</w:tcPr>
          <w:p w14:paraId="28DCDCE2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C12A5BD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26D231F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E91F7A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693C2C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9364E4E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366FCE0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0FFDE7C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E5C" w:rsidRPr="00D72255" w14:paraId="6CFFE099" w14:textId="77777777" w:rsidTr="00D85E9B">
        <w:trPr>
          <w:trHeight w:val="371"/>
        </w:trPr>
        <w:tc>
          <w:tcPr>
            <w:tcW w:w="3969" w:type="dxa"/>
            <w:gridSpan w:val="2"/>
          </w:tcPr>
          <w:p w14:paraId="6695C223" w14:textId="77777777" w:rsidR="00120E5C" w:rsidRPr="00EB4282" w:rsidRDefault="00120E5C" w:rsidP="00120E5C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1A45A4C4" w14:textId="77777777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EA3D4" w14:textId="2C29F0AE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E4C">
              <w:rPr>
                <w:rFonts w:ascii="Angsana New" w:hAnsi="Angsana New"/>
                <w:sz w:val="28"/>
                <w:szCs w:val="28"/>
              </w:rPr>
              <w:t>3,740,262</w:t>
            </w:r>
          </w:p>
        </w:tc>
        <w:tc>
          <w:tcPr>
            <w:tcW w:w="90" w:type="dxa"/>
            <w:vAlign w:val="bottom"/>
          </w:tcPr>
          <w:p w14:paraId="1E6FF7CD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8229A5" w14:textId="58090E90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3,581,154</w:t>
            </w:r>
          </w:p>
        </w:tc>
        <w:tc>
          <w:tcPr>
            <w:tcW w:w="90" w:type="dxa"/>
            <w:vAlign w:val="bottom"/>
          </w:tcPr>
          <w:p w14:paraId="4484854B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FA6CBB" w14:textId="179F79CB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E4C">
              <w:rPr>
                <w:rFonts w:ascii="Angsana New" w:hAnsi="Angsana New"/>
                <w:sz w:val="28"/>
                <w:szCs w:val="28"/>
              </w:rPr>
              <w:t>3,740,262</w:t>
            </w:r>
          </w:p>
        </w:tc>
        <w:tc>
          <w:tcPr>
            <w:tcW w:w="80" w:type="dxa"/>
            <w:vAlign w:val="bottom"/>
          </w:tcPr>
          <w:p w14:paraId="642A1DA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C0295E" w14:textId="52897BFB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3,581,154</w:t>
            </w:r>
          </w:p>
        </w:tc>
      </w:tr>
      <w:tr w:rsidR="00120E5C" w:rsidRPr="00D72255" w14:paraId="64C82A63" w14:textId="77777777" w:rsidTr="002030D2">
        <w:trPr>
          <w:trHeight w:val="386"/>
        </w:trPr>
        <w:tc>
          <w:tcPr>
            <w:tcW w:w="3969" w:type="dxa"/>
            <w:gridSpan w:val="2"/>
          </w:tcPr>
          <w:p w14:paraId="2F584B8A" w14:textId="77777777" w:rsidR="00120E5C" w:rsidRPr="00EB4282" w:rsidRDefault="00120E5C" w:rsidP="00120E5C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621" w:type="dxa"/>
          </w:tcPr>
          <w:p w14:paraId="6956ADA5" w14:textId="77777777" w:rsidR="00120E5C" w:rsidRPr="00D72255" w:rsidRDefault="00120E5C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07BD7" w14:textId="6002FD5B" w:rsidR="00120E5C" w:rsidRPr="0068297E" w:rsidRDefault="00120E5C" w:rsidP="00120E5C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E8E">
              <w:rPr>
                <w:rFonts w:ascii="Angsana New" w:hAnsi="Angsana New"/>
                <w:sz w:val="28"/>
                <w:szCs w:val="28"/>
              </w:rPr>
              <w:t>(3,644,102)</w:t>
            </w:r>
          </w:p>
        </w:tc>
        <w:tc>
          <w:tcPr>
            <w:tcW w:w="90" w:type="dxa"/>
            <w:vAlign w:val="bottom"/>
          </w:tcPr>
          <w:p w14:paraId="53ABCC5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CAC1EF" w14:textId="0C2F496B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3,510,104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D7E9442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C0AAF25" w14:textId="7395D6C5" w:rsidR="00120E5C" w:rsidRPr="00A8200D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E8E">
              <w:rPr>
                <w:rFonts w:ascii="Angsana New" w:hAnsi="Angsana New"/>
                <w:sz w:val="28"/>
                <w:szCs w:val="28"/>
              </w:rPr>
              <w:t>(3,644,102)</w:t>
            </w:r>
          </w:p>
        </w:tc>
        <w:tc>
          <w:tcPr>
            <w:tcW w:w="80" w:type="dxa"/>
            <w:vAlign w:val="bottom"/>
          </w:tcPr>
          <w:p w14:paraId="40EE1DE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9FDB2FC" w14:textId="0D09E324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3,510,104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26EE9" w:rsidRPr="00D72255" w14:paraId="553E13C2" w14:textId="77777777" w:rsidTr="002030D2">
        <w:trPr>
          <w:trHeight w:val="371"/>
        </w:trPr>
        <w:tc>
          <w:tcPr>
            <w:tcW w:w="3969" w:type="dxa"/>
            <w:gridSpan w:val="2"/>
          </w:tcPr>
          <w:p w14:paraId="1025DD6D" w14:textId="6B56EA7A" w:rsidR="00326EE9" w:rsidRPr="00704C57" w:rsidRDefault="00326EE9" w:rsidP="00326EE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621" w:type="dxa"/>
          </w:tcPr>
          <w:p w14:paraId="17AC6076" w14:textId="77777777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FD5BBE" w14:textId="006E3087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E8E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90" w:type="dxa"/>
            <w:vAlign w:val="bottom"/>
          </w:tcPr>
          <w:p w14:paraId="74B56FCC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F8ED4E6" w14:textId="1E48553B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558A7C0E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3CC612B5" w14:textId="57FA7606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E8E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80" w:type="dxa"/>
            <w:vAlign w:val="bottom"/>
          </w:tcPr>
          <w:p w14:paraId="15C879A1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46EEE117" w14:textId="3E8EB55C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</w:tr>
      <w:tr w:rsidR="00326EE9" w:rsidRPr="00D72255" w14:paraId="3C56E73C" w14:textId="77777777" w:rsidTr="00574275">
        <w:trPr>
          <w:trHeight w:val="371"/>
        </w:trPr>
        <w:tc>
          <w:tcPr>
            <w:tcW w:w="3969" w:type="dxa"/>
            <w:gridSpan w:val="2"/>
          </w:tcPr>
          <w:p w14:paraId="7F057436" w14:textId="03D05F3F" w:rsidR="00326EE9" w:rsidRPr="00704C57" w:rsidRDefault="00326EE9" w:rsidP="00326EE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0F482D70" w14:textId="77777777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3D1DD" w14:textId="6BE298AD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097039F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72B9AA" w14:textId="6F0805CD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496C80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D437C0" w14:textId="21D38B7A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F6BA501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FA5F28E" w14:textId="4B9A807D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E5C" w:rsidRPr="00D72255" w14:paraId="49D357E9" w14:textId="77777777" w:rsidTr="00574275">
        <w:trPr>
          <w:trHeight w:val="371"/>
        </w:trPr>
        <w:tc>
          <w:tcPr>
            <w:tcW w:w="3969" w:type="dxa"/>
            <w:gridSpan w:val="2"/>
          </w:tcPr>
          <w:p w14:paraId="6E0F04AF" w14:textId="15E302BD" w:rsidR="00120E5C" w:rsidRPr="00704C57" w:rsidRDefault="00326EE9" w:rsidP="00120E5C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1" w:type="dxa"/>
          </w:tcPr>
          <w:p w14:paraId="51339CEB" w14:textId="77777777" w:rsidR="00120E5C" w:rsidRPr="00704C57" w:rsidRDefault="00120E5C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7BA37" w14:textId="6DBE6419" w:rsidR="00120E5C" w:rsidRPr="00704C57" w:rsidRDefault="00120E5C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96,160</w:t>
            </w:r>
          </w:p>
        </w:tc>
        <w:tc>
          <w:tcPr>
            <w:tcW w:w="90" w:type="dxa"/>
            <w:vAlign w:val="bottom"/>
          </w:tcPr>
          <w:p w14:paraId="5D4F9776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26EA5" w14:textId="6C6A5C16" w:rsidR="00120E5C" w:rsidRPr="00704C57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2E0B958C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4DB07" w14:textId="07475667" w:rsidR="00120E5C" w:rsidRPr="00704C57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96,160</w:t>
            </w:r>
          </w:p>
        </w:tc>
        <w:tc>
          <w:tcPr>
            <w:tcW w:w="80" w:type="dxa"/>
            <w:vAlign w:val="bottom"/>
          </w:tcPr>
          <w:p w14:paraId="570353BD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05C57" w14:textId="05181DDA" w:rsidR="00120E5C" w:rsidRPr="00704C57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71,050</w:t>
            </w:r>
          </w:p>
        </w:tc>
      </w:tr>
      <w:tr w:rsidR="00392FC0" w:rsidRPr="00D72255" w14:paraId="7D277A45" w14:textId="77777777" w:rsidTr="00574275">
        <w:trPr>
          <w:trHeight w:val="240"/>
        </w:trPr>
        <w:tc>
          <w:tcPr>
            <w:tcW w:w="3969" w:type="dxa"/>
            <w:gridSpan w:val="2"/>
            <w:vAlign w:val="bottom"/>
          </w:tcPr>
          <w:p w14:paraId="5E762ECF" w14:textId="77777777" w:rsidR="00392FC0" w:rsidRPr="004F2779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vAlign w:val="bottom"/>
          </w:tcPr>
          <w:p w14:paraId="76EE9A21" w14:textId="77777777" w:rsidR="00392FC0" w:rsidRPr="004F2779" w:rsidRDefault="00392FC0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A9BE983" w14:textId="77777777" w:rsidR="00392FC0" w:rsidRPr="004F2779" w:rsidRDefault="00392FC0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A5A1472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CCF0253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990ABC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463DAD4E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72E6F77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5B76F1CF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6036" w:rsidRPr="00D72255" w14:paraId="0CB4F254" w14:textId="77777777" w:rsidTr="00574275">
        <w:trPr>
          <w:trHeight w:val="387"/>
        </w:trPr>
        <w:tc>
          <w:tcPr>
            <w:tcW w:w="3969" w:type="dxa"/>
            <w:gridSpan w:val="2"/>
            <w:vAlign w:val="bottom"/>
          </w:tcPr>
          <w:p w14:paraId="7AEB6679" w14:textId="761A8C6F" w:rsidR="00E66036" w:rsidRPr="00D85E9B" w:rsidRDefault="00DD31FC" w:rsidP="00F1626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85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การวิเคราะห์อายุของสินทรัพย์ที่เกิดจากสัญญา</w:t>
            </w:r>
          </w:p>
        </w:tc>
        <w:tc>
          <w:tcPr>
            <w:tcW w:w="621" w:type="dxa"/>
            <w:vAlign w:val="bottom"/>
          </w:tcPr>
          <w:p w14:paraId="33C71D94" w14:textId="77777777" w:rsidR="00E66036" w:rsidRPr="004F2779" w:rsidRDefault="00E66036" w:rsidP="00F16263">
            <w:pPr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8C686B6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2AED0C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D4EC2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3748BAE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791F612F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3E03326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0B170203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5E9B" w:rsidRPr="00D72255" w14:paraId="433CB729" w14:textId="77777777" w:rsidTr="00D85E9B">
        <w:trPr>
          <w:trHeight w:val="387"/>
        </w:trPr>
        <w:tc>
          <w:tcPr>
            <w:tcW w:w="3969" w:type="dxa"/>
            <w:gridSpan w:val="2"/>
            <w:vAlign w:val="bottom"/>
          </w:tcPr>
          <w:p w14:paraId="565AA788" w14:textId="175618F7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F25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1" w:type="dxa"/>
            <w:vAlign w:val="bottom"/>
          </w:tcPr>
          <w:p w14:paraId="6ED9F0F5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FDDE11" w14:textId="17A68CEF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5E9B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90" w:type="dxa"/>
            <w:vAlign w:val="bottom"/>
          </w:tcPr>
          <w:p w14:paraId="5B3CFDC7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E09FB2" w14:textId="6FB69EBE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3D5B58CA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46A1126" w14:textId="42E29BFC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5E9B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80" w:type="dxa"/>
            <w:vAlign w:val="bottom"/>
          </w:tcPr>
          <w:p w14:paraId="2420E1DB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C855C90" w14:textId="70118AFD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</w:tr>
      <w:tr w:rsidR="00D85E9B" w:rsidRPr="00D72255" w14:paraId="217C758D" w14:textId="77777777" w:rsidTr="00D85E9B">
        <w:trPr>
          <w:trHeight w:val="387"/>
        </w:trPr>
        <w:tc>
          <w:tcPr>
            <w:tcW w:w="3969" w:type="dxa"/>
            <w:gridSpan w:val="2"/>
            <w:vAlign w:val="bottom"/>
          </w:tcPr>
          <w:p w14:paraId="1316CA70" w14:textId="690AE3E1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330A0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21" w:type="dxa"/>
            <w:vAlign w:val="bottom"/>
          </w:tcPr>
          <w:p w14:paraId="6C60D385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99F954B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A2F4160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EBE5A0" w14:textId="77777777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D51E97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8035D2C" w14:textId="77777777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41A446B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4EBF71C5" w14:textId="77777777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5E9B" w:rsidRPr="00D72255" w14:paraId="62BF0A12" w14:textId="77777777" w:rsidTr="00D85E9B">
        <w:trPr>
          <w:trHeight w:val="387"/>
        </w:trPr>
        <w:tc>
          <w:tcPr>
            <w:tcW w:w="3969" w:type="dxa"/>
            <w:gridSpan w:val="2"/>
            <w:vAlign w:val="bottom"/>
          </w:tcPr>
          <w:p w14:paraId="2CD5AEC1" w14:textId="604D5390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7288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7288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7288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621" w:type="dxa"/>
            <w:vAlign w:val="bottom"/>
          </w:tcPr>
          <w:p w14:paraId="1C9DE780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6D49E" w14:textId="1F20E58D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6D7974E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D44002" w14:textId="4BF4D017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4A8812A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F700C6F" w14:textId="697F9206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6899F8E8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5EEBC69" w14:textId="6C0E110E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42DA8A58" w14:textId="77777777" w:rsidTr="00D85E9B">
        <w:trPr>
          <w:trHeight w:val="387"/>
        </w:trPr>
        <w:tc>
          <w:tcPr>
            <w:tcW w:w="3969" w:type="dxa"/>
            <w:gridSpan w:val="2"/>
            <w:vAlign w:val="bottom"/>
          </w:tcPr>
          <w:p w14:paraId="674B8DD4" w14:textId="542D5F9C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6B2DD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B2D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621" w:type="dxa"/>
            <w:vAlign w:val="bottom"/>
          </w:tcPr>
          <w:p w14:paraId="588CECE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16979E4" w14:textId="4C1304F3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75F21A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5D593DA" w14:textId="09DFDFF2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D960C2E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05E0F77" w14:textId="5E11E90A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0383F80A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8CF46C2" w14:textId="72B13DBE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4D22C7C9" w14:textId="77777777" w:rsidTr="00752DC9">
        <w:trPr>
          <w:trHeight w:val="387"/>
        </w:trPr>
        <w:tc>
          <w:tcPr>
            <w:tcW w:w="3969" w:type="dxa"/>
            <w:gridSpan w:val="2"/>
            <w:vAlign w:val="bottom"/>
          </w:tcPr>
          <w:p w14:paraId="2E9857EB" w14:textId="3F847AE3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65A4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65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621" w:type="dxa"/>
            <w:vAlign w:val="bottom"/>
          </w:tcPr>
          <w:p w14:paraId="25719E6D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D77D17" w14:textId="10B1B6FF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FE68563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9982358" w14:textId="6C9EF55E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90D4E3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B43F44A" w14:textId="7025FDF2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8FF7CF8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C6A17E0" w14:textId="149AA560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53C3F759" w14:textId="77777777" w:rsidTr="00752DC9">
        <w:trPr>
          <w:trHeight w:val="387"/>
        </w:trPr>
        <w:tc>
          <w:tcPr>
            <w:tcW w:w="3969" w:type="dxa"/>
            <w:gridSpan w:val="2"/>
            <w:vAlign w:val="bottom"/>
          </w:tcPr>
          <w:p w14:paraId="3A971612" w14:textId="0E80EDFB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5328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532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53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621" w:type="dxa"/>
            <w:vAlign w:val="bottom"/>
          </w:tcPr>
          <w:p w14:paraId="5136904C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A92B2" w14:textId="0CC60A83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8EA7D66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D97784" w14:textId="293808AB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FCAC509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0F5F26B" w14:textId="7C8C1A88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1661A800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B76B329" w14:textId="0BC71764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0426AEED" w14:textId="77777777" w:rsidTr="00752DC9">
        <w:trPr>
          <w:trHeight w:val="387"/>
        </w:trPr>
        <w:tc>
          <w:tcPr>
            <w:tcW w:w="3969" w:type="dxa"/>
            <w:gridSpan w:val="2"/>
            <w:vAlign w:val="bottom"/>
          </w:tcPr>
          <w:p w14:paraId="4ABDEBA1" w14:textId="7C725F24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F648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dxa"/>
            <w:vAlign w:val="bottom"/>
          </w:tcPr>
          <w:p w14:paraId="730559D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F54DC49" w14:textId="6B3B04F6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5E9B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5939922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A66AB87" w14:textId="65B142CA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FCF55BF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50197C51" w14:textId="697E974B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5E9B">
              <w:rPr>
                <w:rFonts w:ascii="Angsana New" w:hAnsi="Angsana New"/>
                <w:sz w:val="28"/>
                <w:szCs w:val="28"/>
              </w:rPr>
              <w:t>96,160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7CC31A0C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63CB2A67" w14:textId="6FD8FDB0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</w:tr>
      <w:tr w:rsidR="00D85E9B" w:rsidRPr="00D72255" w14:paraId="304A6D87" w14:textId="77777777" w:rsidTr="00752DC9">
        <w:trPr>
          <w:trHeight w:val="387"/>
        </w:trPr>
        <w:tc>
          <w:tcPr>
            <w:tcW w:w="3969" w:type="dxa"/>
            <w:gridSpan w:val="2"/>
            <w:vAlign w:val="bottom"/>
          </w:tcPr>
          <w:p w14:paraId="643A5A8D" w14:textId="00FC1F53" w:rsidR="00D85E9B" w:rsidRPr="009F6489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6C59E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9E4">
              <w:rPr>
                <w:rFonts w:ascii="Angsana New" w:hAnsi="Angsana New"/>
                <w:sz w:val="28"/>
                <w:szCs w:val="28"/>
                <w:u w:val="single"/>
              </w:rPr>
              <w:t>:</w:t>
            </w:r>
            <w:r w:rsidRPr="006C59E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  <w:vAlign w:val="bottom"/>
          </w:tcPr>
          <w:p w14:paraId="2DB0CB0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269DCC0" w14:textId="78BE9124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246B2B3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D426E18" w14:textId="5C5C21D6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8866C3C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27F2E149" w14:textId="08616A7E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2BB97CCC" w14:textId="77777777" w:rsidR="00D85E9B" w:rsidRPr="004F2779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05F55855" w14:textId="72894923" w:rsidR="00D85E9B" w:rsidRPr="004F2779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0651CF54" w14:textId="77777777" w:rsidTr="00D85E9B">
        <w:trPr>
          <w:trHeight w:val="387"/>
        </w:trPr>
        <w:tc>
          <w:tcPr>
            <w:tcW w:w="3969" w:type="dxa"/>
            <w:gridSpan w:val="2"/>
            <w:vAlign w:val="bottom"/>
          </w:tcPr>
          <w:p w14:paraId="29BCAD62" w14:textId="3128BD30" w:rsidR="00D85E9B" w:rsidRPr="006C59E4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4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1" w:type="dxa"/>
            <w:vAlign w:val="bottom"/>
          </w:tcPr>
          <w:p w14:paraId="465444B2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C2E11" w14:textId="1480CDD2" w:rsidR="00D85E9B" w:rsidRPr="00D85E9B" w:rsidRDefault="00D85E9B" w:rsidP="00D85E9B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/>
                <w:b/>
                <w:bCs/>
                <w:sz w:val="28"/>
                <w:szCs w:val="28"/>
              </w:rPr>
              <w:t>96,160</w:t>
            </w:r>
          </w:p>
        </w:tc>
        <w:tc>
          <w:tcPr>
            <w:tcW w:w="90" w:type="dxa"/>
            <w:vAlign w:val="bottom"/>
          </w:tcPr>
          <w:p w14:paraId="7EE00E00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F4E" w14:textId="2C64B95F" w:rsidR="00D85E9B" w:rsidRPr="00D85E9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 w:hint="cs"/>
                <w:b/>
                <w:bCs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56062689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31B5" w14:textId="2F284150" w:rsidR="00D85E9B" w:rsidRPr="00D85E9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/>
                <w:b/>
                <w:bCs/>
                <w:sz w:val="28"/>
                <w:szCs w:val="28"/>
              </w:rPr>
              <w:t>96,160</w:t>
            </w:r>
          </w:p>
        </w:tc>
        <w:tc>
          <w:tcPr>
            <w:tcW w:w="80" w:type="dxa"/>
            <w:vAlign w:val="bottom"/>
          </w:tcPr>
          <w:p w14:paraId="59DCC1B9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0AF4D" w14:textId="365E5EB3" w:rsidR="00D85E9B" w:rsidRPr="00D85E9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 w:hint="cs"/>
                <w:b/>
                <w:bCs/>
                <w:sz w:val="28"/>
                <w:szCs w:val="28"/>
              </w:rPr>
              <w:t>71,050</w:t>
            </w:r>
          </w:p>
        </w:tc>
      </w:tr>
      <w:tr w:rsidR="00E66036" w:rsidRPr="00D72255" w14:paraId="77DB3A4C" w14:textId="77777777" w:rsidTr="001F437D">
        <w:trPr>
          <w:trHeight w:val="387"/>
        </w:trPr>
        <w:tc>
          <w:tcPr>
            <w:tcW w:w="3969" w:type="dxa"/>
            <w:gridSpan w:val="2"/>
            <w:vAlign w:val="bottom"/>
          </w:tcPr>
          <w:p w14:paraId="2634B73D" w14:textId="77777777" w:rsidR="00E66036" w:rsidRPr="004F2779" w:rsidRDefault="00E66036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vAlign w:val="bottom"/>
          </w:tcPr>
          <w:p w14:paraId="4F665DF3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52F155C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A533B59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06187F6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4DC637D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45E1A0C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7BE1E18F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2397210A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2ED6DA0" w14:textId="77777777">
        <w:trPr>
          <w:trHeight w:val="387"/>
        </w:trPr>
        <w:tc>
          <w:tcPr>
            <w:tcW w:w="3969" w:type="dxa"/>
            <w:gridSpan w:val="2"/>
          </w:tcPr>
          <w:p w14:paraId="01CFD1F9" w14:textId="320E8C13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1CB6DC6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3235EF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74BEC7D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6BC49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049A42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42B1827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44A5B8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3A6D95B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2EB17862" w14:textId="77777777" w:rsidTr="00517CD2">
        <w:trPr>
          <w:trHeight w:val="387"/>
        </w:trPr>
        <w:tc>
          <w:tcPr>
            <w:tcW w:w="3969" w:type="dxa"/>
            <w:gridSpan w:val="2"/>
          </w:tcPr>
          <w:p w14:paraId="075E263B" w14:textId="73207E8E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21" w:type="dxa"/>
          </w:tcPr>
          <w:p w14:paraId="41ED6A12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0B0DB2" w14:textId="40A3FCA1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F19361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53BD9D4" w14:textId="6E1F8DD1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2087EF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F0BC793" w14:textId="4B908941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1F40D85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AB78D38" w14:textId="02EE660C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</w:tr>
      <w:tr w:rsidR="00517CD2" w:rsidRPr="00D72255" w14:paraId="40E8FACF" w14:textId="77777777" w:rsidTr="00517CD2">
        <w:trPr>
          <w:trHeight w:val="387"/>
        </w:trPr>
        <w:tc>
          <w:tcPr>
            <w:tcW w:w="3969" w:type="dxa"/>
            <w:gridSpan w:val="2"/>
          </w:tcPr>
          <w:p w14:paraId="0C117D51" w14:textId="0ECD8F43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dxa"/>
          </w:tcPr>
          <w:p w14:paraId="16013C2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86D990E" w14:textId="7EFDB9F5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F9595B7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89D48FA" w14:textId="66D3DAD2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5055AD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197AB08A" w14:textId="687E9D01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2D36E1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5432EE33" w14:textId="5C5A0CB9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CD2" w:rsidRPr="00D72255" w14:paraId="024571CC" w14:textId="77777777" w:rsidTr="00517CD2">
        <w:trPr>
          <w:trHeight w:val="387"/>
        </w:trPr>
        <w:tc>
          <w:tcPr>
            <w:tcW w:w="3969" w:type="dxa"/>
            <w:gridSpan w:val="2"/>
          </w:tcPr>
          <w:p w14:paraId="0D01A8CA" w14:textId="05A6FB7D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621" w:type="dxa"/>
          </w:tcPr>
          <w:p w14:paraId="13B5007D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6A3E" w14:textId="720A9B8F" w:rsidR="00517CD2" w:rsidRPr="00776730" w:rsidRDefault="00517CD2" w:rsidP="00517CD2">
            <w:pPr>
              <w:ind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9589428" w14:textId="77777777" w:rsidR="00517CD2" w:rsidRPr="00776730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8EE3" w14:textId="1BFEC326" w:rsidR="00517CD2" w:rsidRPr="00776730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CE5177" w14:textId="77777777" w:rsidR="00517CD2" w:rsidRPr="00776730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0226" w14:textId="17914892" w:rsidR="00517CD2" w:rsidRPr="00776730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4171CF6" w14:textId="77777777" w:rsidR="00517CD2" w:rsidRPr="00776730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EC2D7" w14:textId="3B99D29F" w:rsidR="00517CD2" w:rsidRPr="00776730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17CD2" w:rsidRPr="00D72255" w14:paraId="2504A2E8" w14:textId="77777777" w:rsidTr="00517CD2">
        <w:trPr>
          <w:trHeight w:val="387"/>
        </w:trPr>
        <w:tc>
          <w:tcPr>
            <w:tcW w:w="3969" w:type="dxa"/>
            <w:gridSpan w:val="2"/>
            <w:vAlign w:val="bottom"/>
          </w:tcPr>
          <w:p w14:paraId="6712E653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vAlign w:val="bottom"/>
          </w:tcPr>
          <w:p w14:paraId="5B1AE0F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135ED6D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CE24C2E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10917BE5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4ACB5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2867CFED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1A0929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782456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7A4527F" w14:textId="77777777" w:rsidTr="000B6F5B">
        <w:trPr>
          <w:trHeight w:val="387"/>
        </w:trPr>
        <w:tc>
          <w:tcPr>
            <w:tcW w:w="3969" w:type="dxa"/>
            <w:gridSpan w:val="2"/>
            <w:tcBorders>
              <w:bottom w:val="nil"/>
            </w:tcBorders>
            <w:vAlign w:val="bottom"/>
          </w:tcPr>
          <w:p w14:paraId="317ADCBC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tcBorders>
              <w:bottom w:val="nil"/>
            </w:tcBorders>
            <w:vAlign w:val="bottom"/>
          </w:tcPr>
          <w:p w14:paraId="5172D570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D730BE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9D153C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24450A1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1D5DBF3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463C5BD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2A5C7A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CE927AF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449FCBB8" w14:textId="77777777" w:rsidTr="000B6F5B">
        <w:trPr>
          <w:trHeight w:val="387"/>
        </w:trPr>
        <w:tc>
          <w:tcPr>
            <w:tcW w:w="3969" w:type="dxa"/>
            <w:gridSpan w:val="2"/>
            <w:tcBorders>
              <w:bottom w:val="nil"/>
            </w:tcBorders>
            <w:vAlign w:val="bottom"/>
          </w:tcPr>
          <w:p w14:paraId="177DD873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tcBorders>
              <w:bottom w:val="nil"/>
            </w:tcBorders>
            <w:vAlign w:val="bottom"/>
          </w:tcPr>
          <w:p w14:paraId="51E562F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81321A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FF0824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2E82C51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FF8CDB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6F96284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84524DE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FA413FE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37ADFF39" w14:textId="77777777" w:rsidTr="000B6F5B">
        <w:trPr>
          <w:trHeight w:val="386"/>
        </w:trPr>
        <w:tc>
          <w:tcPr>
            <w:tcW w:w="3969" w:type="dxa"/>
            <w:gridSpan w:val="2"/>
            <w:tcBorders>
              <w:top w:val="nil"/>
            </w:tcBorders>
            <w:vAlign w:val="bottom"/>
          </w:tcPr>
          <w:p w14:paraId="2C344EE0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621" w:type="dxa"/>
            <w:tcBorders>
              <w:top w:val="nil"/>
            </w:tcBorders>
          </w:tcPr>
          <w:p w14:paraId="6DC2BF57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334FE2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28C84DE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D2047A" w14:textId="77777777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B028F44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3C3F0077" w14:textId="77777777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5801AA20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52E85FBF" w14:textId="77777777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CD2" w:rsidRPr="00D72255" w14:paraId="688D61AB" w14:textId="77777777" w:rsidTr="001F437D">
        <w:trPr>
          <w:trHeight w:val="386"/>
        </w:trPr>
        <w:tc>
          <w:tcPr>
            <w:tcW w:w="3969" w:type="dxa"/>
            <w:gridSpan w:val="2"/>
            <w:vAlign w:val="bottom"/>
          </w:tcPr>
          <w:p w14:paraId="29250992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0CECF40B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95B00D7" w14:textId="1BD55FC2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11,567,468</w:t>
            </w:r>
          </w:p>
        </w:tc>
        <w:tc>
          <w:tcPr>
            <w:tcW w:w="90" w:type="dxa"/>
            <w:vAlign w:val="bottom"/>
          </w:tcPr>
          <w:p w14:paraId="333C36C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0F8309" w14:textId="30D3C3A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2,968,699</w:t>
            </w:r>
          </w:p>
        </w:tc>
        <w:tc>
          <w:tcPr>
            <w:tcW w:w="90" w:type="dxa"/>
            <w:vAlign w:val="bottom"/>
          </w:tcPr>
          <w:p w14:paraId="7622AFF5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C532FB" w14:textId="1D103D6D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11,567,468</w:t>
            </w:r>
          </w:p>
        </w:tc>
        <w:tc>
          <w:tcPr>
            <w:tcW w:w="80" w:type="dxa"/>
            <w:vAlign w:val="bottom"/>
          </w:tcPr>
          <w:p w14:paraId="47418D17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8CE9741" w14:textId="714C8EDC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2,968,699</w:t>
            </w:r>
          </w:p>
        </w:tc>
      </w:tr>
      <w:tr w:rsidR="00517CD2" w:rsidRPr="00D72255" w14:paraId="18E47EC4" w14:textId="77777777" w:rsidTr="00D85E9B">
        <w:trPr>
          <w:trHeight w:val="225"/>
        </w:trPr>
        <w:tc>
          <w:tcPr>
            <w:tcW w:w="3969" w:type="dxa"/>
            <w:gridSpan w:val="2"/>
            <w:vAlign w:val="bottom"/>
          </w:tcPr>
          <w:p w14:paraId="12E8BAC9" w14:textId="77777777" w:rsidR="00517CD2" w:rsidRPr="005B2C8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14:paraId="05526673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30EA72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09EF8C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B98F5A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2BD52F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42519C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E5A18A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16F60E2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9556D92" w14:textId="77777777" w:rsidTr="00D85E9B">
        <w:trPr>
          <w:trHeight w:val="386"/>
        </w:trPr>
        <w:tc>
          <w:tcPr>
            <w:tcW w:w="3969" w:type="dxa"/>
            <w:gridSpan w:val="2"/>
            <w:vAlign w:val="bottom"/>
          </w:tcPr>
          <w:p w14:paraId="10DFF5AE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621" w:type="dxa"/>
          </w:tcPr>
          <w:p w14:paraId="7AE0CAD5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D2372E" w14:textId="0CAA64A5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1,842,93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bottom"/>
          </w:tcPr>
          <w:p w14:paraId="479BA578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CA8E" w14:textId="06C4FABA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655,740</w:t>
            </w:r>
          </w:p>
        </w:tc>
        <w:tc>
          <w:tcPr>
            <w:tcW w:w="90" w:type="dxa"/>
            <w:vAlign w:val="bottom"/>
          </w:tcPr>
          <w:p w14:paraId="46927AE2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C810D02" w14:textId="612C444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1,842,93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vAlign w:val="bottom"/>
          </w:tcPr>
          <w:p w14:paraId="7DDD0EE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923DB1" w14:textId="39B15182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655,740</w:t>
            </w:r>
          </w:p>
        </w:tc>
      </w:tr>
      <w:tr w:rsidR="00517CD2" w:rsidRPr="00D72255" w14:paraId="0C857145" w14:textId="77777777" w:rsidTr="001F437D">
        <w:trPr>
          <w:trHeight w:val="386"/>
        </w:trPr>
        <w:tc>
          <w:tcPr>
            <w:tcW w:w="3969" w:type="dxa"/>
            <w:gridSpan w:val="2"/>
            <w:vAlign w:val="bottom"/>
          </w:tcPr>
          <w:p w14:paraId="7D592B57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60E09660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F5BEC3" w14:textId="2425EE4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(1,234,403)</w:t>
            </w:r>
          </w:p>
        </w:tc>
        <w:tc>
          <w:tcPr>
            <w:tcW w:w="90" w:type="dxa"/>
            <w:vAlign w:val="bottom"/>
          </w:tcPr>
          <w:p w14:paraId="48A4092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097A7" w14:textId="0B332E5D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2,405,992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9C6C420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95ECD07" w14:textId="15C6540F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(1,234,403)</w:t>
            </w:r>
          </w:p>
        </w:tc>
        <w:tc>
          <w:tcPr>
            <w:tcW w:w="80" w:type="dxa"/>
            <w:vAlign w:val="bottom"/>
          </w:tcPr>
          <w:p w14:paraId="54EC515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8FA7C76" w14:textId="64F3890C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2,405,992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17CD2" w:rsidRPr="00D72255" w14:paraId="0FA01C78" w14:textId="77777777" w:rsidTr="001F437D">
        <w:trPr>
          <w:trHeight w:val="386"/>
        </w:trPr>
        <w:tc>
          <w:tcPr>
            <w:tcW w:w="3969" w:type="dxa"/>
            <w:gridSpan w:val="2"/>
          </w:tcPr>
          <w:p w14:paraId="76571298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</w:tcPr>
          <w:p w14:paraId="057149B5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6255B3A" w14:textId="736422C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608,53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42299BE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14FEDD3" w14:textId="49ACFA6A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249,748</w:t>
            </w:r>
          </w:p>
        </w:tc>
        <w:tc>
          <w:tcPr>
            <w:tcW w:w="90" w:type="dxa"/>
            <w:vAlign w:val="bottom"/>
          </w:tcPr>
          <w:p w14:paraId="026394DE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4152BAA0" w14:textId="1F5A28C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42D">
              <w:rPr>
                <w:rFonts w:ascii="Angsana New" w:hAnsi="Angsana New"/>
                <w:sz w:val="28"/>
                <w:szCs w:val="28"/>
              </w:rPr>
              <w:t>608,53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  <w:vAlign w:val="bottom"/>
          </w:tcPr>
          <w:p w14:paraId="1DCE6BE3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30DB331" w14:textId="63FBA2F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249,748</w:t>
            </w:r>
          </w:p>
        </w:tc>
      </w:tr>
      <w:tr w:rsidR="00517CD2" w:rsidRPr="00D72255" w14:paraId="251377CB" w14:textId="77777777" w:rsidTr="00517CD2">
        <w:trPr>
          <w:trHeight w:val="242"/>
        </w:trPr>
        <w:tc>
          <w:tcPr>
            <w:tcW w:w="3969" w:type="dxa"/>
            <w:gridSpan w:val="2"/>
            <w:tcBorders>
              <w:bottom w:val="nil"/>
            </w:tcBorders>
            <w:vAlign w:val="bottom"/>
          </w:tcPr>
          <w:p w14:paraId="0C70EDE1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dxa"/>
            <w:tcBorders>
              <w:bottom w:val="nil"/>
            </w:tcBorders>
            <w:vAlign w:val="bottom"/>
          </w:tcPr>
          <w:p w14:paraId="636292C0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7A4AA90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3035D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8E90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737963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A8973C5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362B3F95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4330A00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4F16D16D" w14:textId="77777777" w:rsidTr="00517CD2">
        <w:trPr>
          <w:trHeight w:val="386"/>
        </w:trPr>
        <w:tc>
          <w:tcPr>
            <w:tcW w:w="3969" w:type="dxa"/>
            <w:gridSpan w:val="2"/>
            <w:tcBorders>
              <w:bottom w:val="nil"/>
            </w:tcBorders>
            <w:vAlign w:val="bottom"/>
          </w:tcPr>
          <w:p w14:paraId="76E77FC2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621" w:type="dxa"/>
            <w:tcBorders>
              <w:bottom w:val="nil"/>
            </w:tcBorders>
          </w:tcPr>
          <w:p w14:paraId="2A1D2D97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6AB3ED" w14:textId="70A5C0F5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972,453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4855C2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2DCBFD" w14:textId="278F90B4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6F7981A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3930C90" w14:textId="6EB0784F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972,453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6B55D876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75E134A" w14:textId="07543810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CD2" w:rsidRPr="00D72255" w14:paraId="73C52C32" w14:textId="77777777" w:rsidTr="00517CD2">
        <w:trPr>
          <w:trHeight w:val="386"/>
        </w:trPr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396D30BE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  <w:tcBorders>
              <w:top w:val="nil"/>
              <w:bottom w:val="nil"/>
            </w:tcBorders>
          </w:tcPr>
          <w:p w14:paraId="2CF3C350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8A92F" w14:textId="19F3B6E1" w:rsidR="00517CD2" w:rsidRPr="00FF5702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1744">
              <w:rPr>
                <w:rFonts w:ascii="Angsana New" w:hAnsi="Angsana New"/>
                <w:b/>
                <w:bCs/>
                <w:sz w:val="28"/>
                <w:szCs w:val="28"/>
              </w:rPr>
              <w:t>1,580,986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19F30BC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9322" w14:textId="655F8E25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249,748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0A25C57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D390B" w14:textId="322B1E38" w:rsidR="00517CD2" w:rsidRPr="00F86E9B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1744">
              <w:rPr>
                <w:rFonts w:ascii="Angsana New" w:hAnsi="Angsana New"/>
                <w:b/>
                <w:bCs/>
                <w:sz w:val="28"/>
                <w:szCs w:val="28"/>
              </w:rPr>
              <w:t>1,580,986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94220C1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F6A12" w14:textId="615AD13B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249,748</w:t>
            </w:r>
          </w:p>
        </w:tc>
      </w:tr>
    </w:tbl>
    <w:p w14:paraId="080DB110" w14:textId="2CCE0785" w:rsidR="000E13F4" w:rsidRPr="000E13F4" w:rsidRDefault="000E13F4" w:rsidP="00C73464">
      <w:pPr>
        <w:pStyle w:val="BodyText2"/>
        <w:spacing w:before="120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3C30402A" w14:textId="080DE873" w:rsidR="00252C34" w:rsidRPr="00E845B2" w:rsidRDefault="00252C3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เงินฝ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า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สถาบันการเงินที่ติดภาระค้ำประกัน</w:t>
      </w:r>
    </w:p>
    <w:p w14:paraId="12D7FD31" w14:textId="4CC7968D" w:rsidR="00CD7EFD" w:rsidRPr="00D72255" w:rsidRDefault="00262297" w:rsidP="000C7A1A">
      <w:pPr>
        <w:pStyle w:val="BodyText2"/>
        <w:ind w:left="547" w:hanging="187"/>
        <w:rPr>
          <w:sz w:val="28"/>
          <w:szCs w:val="28"/>
          <w:lang w:val="en-US"/>
        </w:rPr>
      </w:pPr>
      <w:r w:rsidRPr="000C60A2">
        <w:rPr>
          <w:rFonts w:hint="cs"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  <w:r w:rsidR="00DD3377" w:rsidRPr="000C60A2">
        <w:rPr>
          <w:rFonts w:hint="cs"/>
          <w:sz w:val="28"/>
          <w:szCs w:val="28"/>
          <w:cs/>
          <w:lang w:val="en-US"/>
        </w:rPr>
        <w:t xml:space="preserve"> ณ วันที่</w:t>
      </w:r>
      <w:r w:rsidR="00DD3377" w:rsidRPr="000C60A2">
        <w:rPr>
          <w:rFonts w:hint="cs"/>
          <w:sz w:val="28"/>
          <w:szCs w:val="28"/>
          <w:lang w:val="en-US"/>
        </w:rPr>
        <w:t xml:space="preserve"> </w:t>
      </w:r>
      <w:r w:rsidR="00D92CCD" w:rsidRPr="00D92CCD">
        <w:rPr>
          <w:sz w:val="28"/>
          <w:szCs w:val="28"/>
          <w:lang w:val="en-US"/>
        </w:rPr>
        <w:t>3</w:t>
      </w:r>
      <w:r w:rsidR="007B7826">
        <w:rPr>
          <w:sz w:val="28"/>
          <w:szCs w:val="28"/>
          <w:lang w:val="en-US"/>
        </w:rPr>
        <w:t>1</w:t>
      </w:r>
      <w:r w:rsidR="00D92CCD" w:rsidRPr="00D92CCD">
        <w:rPr>
          <w:sz w:val="28"/>
          <w:szCs w:val="28"/>
          <w:lang w:val="en-US"/>
        </w:rPr>
        <w:t xml:space="preserve"> </w:t>
      </w:r>
      <w:r w:rsidR="00A47C20">
        <w:rPr>
          <w:rFonts w:hint="cs"/>
          <w:sz w:val="28"/>
          <w:szCs w:val="28"/>
          <w:cs/>
          <w:lang w:val="en-US"/>
        </w:rPr>
        <w:t>มีนาคม</w:t>
      </w:r>
      <w:r w:rsidR="00DD3377" w:rsidRPr="008C6DCB">
        <w:rPr>
          <w:rFonts w:hint="cs"/>
          <w:sz w:val="28"/>
          <w:szCs w:val="28"/>
          <w:lang w:val="en-US"/>
        </w:rPr>
        <w:t xml:space="preserve"> </w:t>
      </w:r>
      <w:r w:rsidR="00DD3377" w:rsidRPr="00D72255">
        <w:rPr>
          <w:rFonts w:hint="cs"/>
          <w:sz w:val="28"/>
          <w:szCs w:val="28"/>
          <w:lang w:val="en-US"/>
        </w:rPr>
        <w:t>256</w:t>
      </w:r>
      <w:r w:rsidR="00A47C20">
        <w:rPr>
          <w:sz w:val="28"/>
          <w:szCs w:val="28"/>
          <w:lang w:val="en-US"/>
        </w:rPr>
        <w:t>9</w:t>
      </w:r>
      <w:r w:rsidR="00DD3377" w:rsidRPr="00D72255">
        <w:rPr>
          <w:rFonts w:hint="cs"/>
          <w:sz w:val="28"/>
          <w:szCs w:val="28"/>
          <w:lang w:val="en-US"/>
        </w:rPr>
        <w:t xml:space="preserve">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และ </w:t>
      </w:r>
      <w:r w:rsidR="00DD3377" w:rsidRPr="00D72255">
        <w:rPr>
          <w:rFonts w:hint="cs"/>
          <w:sz w:val="28"/>
          <w:szCs w:val="28"/>
          <w:lang w:val="en-US"/>
        </w:rPr>
        <w:t xml:space="preserve">31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DD3377" w:rsidRPr="00D72255">
        <w:rPr>
          <w:rFonts w:hint="cs"/>
          <w:sz w:val="28"/>
          <w:szCs w:val="28"/>
          <w:lang w:val="en-US"/>
        </w:rPr>
        <w:t>256</w:t>
      </w:r>
      <w:r w:rsidR="007B7826">
        <w:rPr>
          <w:sz w:val="28"/>
          <w:szCs w:val="28"/>
          <w:lang w:val="en-US"/>
        </w:rPr>
        <w:t>8</w:t>
      </w:r>
      <w:r w:rsidR="00DD3377" w:rsidRPr="00D72255">
        <w:rPr>
          <w:rFonts w:hint="cs"/>
          <w:sz w:val="28"/>
          <w:szCs w:val="28"/>
          <w:lang w:val="en-US"/>
        </w:rPr>
        <w:t xml:space="preserve"> </w:t>
      </w:r>
      <w:r w:rsidR="00DD3377" w:rsidRPr="00EB4282">
        <w:rPr>
          <w:rFonts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19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1093"/>
      </w:tblGrid>
      <w:tr w:rsidR="00AC7BC2" w:rsidRPr="00D72255" w14:paraId="228B5AA3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2E5239B1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37C0662" w14:textId="77777777" w:rsidR="00AC7BC2" w:rsidRPr="00EB4282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0D913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B893DAD" w14:textId="77777777" w:rsidR="00AC7BC2" w:rsidRPr="00EB4282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100D5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vAlign w:val="bottom"/>
          </w:tcPr>
          <w:p w14:paraId="01DD517A" w14:textId="77777777" w:rsidR="00AC7BC2" w:rsidRPr="00EB4282" w:rsidRDefault="00AC7BC2" w:rsidP="00F67EB6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7BC2" w:rsidRPr="00D72255" w14:paraId="1D0CB5D8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5720E43A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3E05AB7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7104E98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480ECF0" w14:textId="0F5B9569" w:rsidR="00AC7BC2" w:rsidRPr="00D72255" w:rsidRDefault="00E9401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410E92D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bottom"/>
          </w:tcPr>
          <w:p w14:paraId="67254D20" w14:textId="174EDA4B" w:rsidR="00AC7BC2" w:rsidRPr="00D72255" w:rsidRDefault="00A4271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6E98" w:rsidRPr="00D72255" w14:paraId="3A807826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0BA8E48E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54E131" w14:textId="70331ECA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7B78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7B78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8500B2F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A09FA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2EED980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EF41ED" w14:textId="02CC8524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7B78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7B78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4C1101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23678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D404859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4655B" w14:textId="1BE02692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7B78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7B78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D514AE6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2B3102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C6E98" w:rsidRPr="00D72255" w14:paraId="5C678CFC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6D8E0F8F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7E545" w14:textId="3D5C07E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2A237FE1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ED9F4D" w14:textId="5C25D92D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6D05082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172020" w14:textId="574C5B29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133868F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03AAC" w14:textId="11C61865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D77E25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378EE" w14:textId="7BCEBBF3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0B2FAF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D526131" w14:textId="298833F4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E3064F" w:rsidRPr="00D72255" w14:paraId="4E95E697" w14:textId="77777777" w:rsidTr="0062115A">
        <w:tc>
          <w:tcPr>
            <w:tcW w:w="2520" w:type="dxa"/>
          </w:tcPr>
          <w:p w14:paraId="17BEB0B3" w14:textId="28E1E20B" w:rsidR="00E3064F" w:rsidRPr="00D72255" w:rsidRDefault="00E3064F" w:rsidP="00E3064F">
            <w:pPr>
              <w:ind w:right="-108" w:firstLine="2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เงินฝากสถาบันการเงินที่ติด</w:t>
            </w:r>
          </w:p>
          <w:p w14:paraId="0B9886E0" w14:textId="7CA99303" w:rsidR="00E3064F" w:rsidRPr="00EB4282" w:rsidRDefault="00E3064F" w:rsidP="00E3064F">
            <w:pPr>
              <w:ind w:right="-108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  ภาระค้ำประกัน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B055B" w14:textId="09D1299C" w:rsidR="00E3064F" w:rsidRPr="00C27EB6" w:rsidRDefault="00CF288F" w:rsidP="00E306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90" w:type="dxa"/>
            <w:vAlign w:val="bottom"/>
          </w:tcPr>
          <w:p w14:paraId="0B8966ED" w14:textId="77777777" w:rsidR="00E3064F" w:rsidRPr="0058249E" w:rsidRDefault="00E3064F" w:rsidP="00E306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3E571C" w14:textId="6A402F53" w:rsidR="00E3064F" w:rsidRPr="0058249E" w:rsidRDefault="00E3064F" w:rsidP="00E306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" w:type="dxa"/>
            <w:vAlign w:val="bottom"/>
          </w:tcPr>
          <w:p w14:paraId="3FA08BD0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7EB6" w14:textId="493AE732" w:rsidR="00E3064F" w:rsidRPr="00D72255" w:rsidRDefault="0062115A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2A9BEEB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1D0E" w14:textId="3FCF7FA4" w:rsidR="00E3064F" w:rsidRPr="00D72255" w:rsidRDefault="00E3064F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797D7A33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E7BE" w14:textId="480D6AFD" w:rsidR="00E3064F" w:rsidRPr="00EB4282" w:rsidRDefault="0062115A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0C584F8D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7A70" w14:textId="43CF4C39" w:rsidR="00E3064F" w:rsidRPr="00D72255" w:rsidRDefault="00E3064F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3064F" w:rsidRPr="00D72255" w14:paraId="539F0E0C" w14:textId="77777777" w:rsidTr="0062115A">
        <w:tc>
          <w:tcPr>
            <w:tcW w:w="2520" w:type="dxa"/>
            <w:vAlign w:val="bottom"/>
          </w:tcPr>
          <w:p w14:paraId="67BC08C4" w14:textId="77777777" w:rsidR="00E3064F" w:rsidRPr="00EB4282" w:rsidRDefault="00E3064F" w:rsidP="00E3064F">
            <w:pPr>
              <w:ind w:right="-108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3A94635" w14:textId="77777777" w:rsidR="00E3064F" w:rsidRPr="00D72255" w:rsidRDefault="00E3064F" w:rsidP="00E3064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FF73485" w14:textId="77777777" w:rsidR="00E3064F" w:rsidRPr="00862C21" w:rsidRDefault="00E3064F" w:rsidP="00E306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6C747" w14:textId="77777777" w:rsidR="00E3064F" w:rsidRPr="00D72255" w:rsidRDefault="00E3064F" w:rsidP="00E3064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37DD77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37DC92" w14:textId="4E6A6B15" w:rsidR="00E3064F" w:rsidRPr="00D72255" w:rsidRDefault="0062115A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5A15ABAC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67CF23" w14:textId="08A81FEF" w:rsidR="00E3064F" w:rsidRPr="00D72255" w:rsidRDefault="00E3064F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0582298A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052F8" w14:textId="15FD60ED" w:rsidR="00E3064F" w:rsidRPr="00D72255" w:rsidRDefault="0062115A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6EFBEB01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1736964" w14:textId="1B27F1D6" w:rsidR="00E3064F" w:rsidRPr="00D72255" w:rsidRDefault="00E3064F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</w:tr>
    </w:tbl>
    <w:p w14:paraId="28998BC3" w14:textId="74C1B025" w:rsidR="00C7625C" w:rsidRDefault="00BF14DA" w:rsidP="008E4426">
      <w:pPr>
        <w:pStyle w:val="BodyText2"/>
        <w:spacing w:before="120"/>
        <w:ind w:left="547" w:hanging="187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เงินฝากสถาบันการเงินที่ติดภาระค้ำประกัน </w:t>
      </w:r>
      <w:r w:rsidR="00464B88" w:rsidRPr="00EB4282">
        <w:rPr>
          <w:rFonts w:hint="cs"/>
          <w:sz w:val="28"/>
          <w:szCs w:val="28"/>
          <w:cs/>
          <w:lang w:val="en-US"/>
        </w:rPr>
        <w:t>บริษัท</w:t>
      </w:r>
      <w:r w:rsidRPr="00EB4282">
        <w:rPr>
          <w:rFonts w:hint="cs"/>
          <w:sz w:val="28"/>
          <w:szCs w:val="28"/>
          <w:cs/>
          <w:lang w:val="en-US"/>
        </w:rPr>
        <w:t>ได้นำไปเป็นหลักทรัพย์ค้ำประกันวงเงินสินเชื่อ</w:t>
      </w:r>
    </w:p>
    <w:p w14:paraId="59093E5F" w14:textId="77777777" w:rsidR="008E4426" w:rsidRPr="00FC46D2" w:rsidRDefault="008E4426" w:rsidP="00BA685D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C46D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ที่ดิน อาคารและอุปกรณ์</w:t>
      </w:r>
    </w:p>
    <w:p w14:paraId="5A157FC4" w14:textId="33816C1C" w:rsidR="008E4426" w:rsidRPr="00D72255" w:rsidRDefault="008E4426" w:rsidP="008E44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b/>
          <w:sz w:val="28"/>
          <w:szCs w:val="28"/>
          <w:cs/>
        </w:rPr>
        <w:t>รายการเคลื่อนไหวของ</w:t>
      </w:r>
      <w:r w:rsidRPr="00D72255">
        <w:rPr>
          <w:rFonts w:ascii="Angsana New" w:hAnsi="Angsana New" w:hint="cs"/>
          <w:sz w:val="28"/>
          <w:szCs w:val="28"/>
          <w:cs/>
        </w:rPr>
        <w:t>ที่ดิน อาคารและอุปกรณ์ระหว่างรอบระยะเวลา</w:t>
      </w:r>
      <w:r w:rsidR="007B0C60">
        <w:rPr>
          <w:rFonts w:ascii="Angsana New" w:hAnsi="Angsana New" w:hint="cs"/>
          <w:sz w:val="28"/>
          <w:szCs w:val="28"/>
          <w:cs/>
        </w:rPr>
        <w:t>สาม</w:t>
      </w:r>
      <w:r w:rsidRPr="00D72255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3</w:t>
      </w:r>
      <w:r w:rsidR="002018EE">
        <w:rPr>
          <w:rFonts w:ascii="Angsana New" w:hAnsi="Angsana New"/>
          <w:sz w:val="28"/>
          <w:szCs w:val="28"/>
        </w:rPr>
        <w:t>1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="002018EE">
        <w:rPr>
          <w:rFonts w:ascii="Angsana New" w:hAnsi="Angsana New" w:hint="cs"/>
          <w:sz w:val="28"/>
          <w:szCs w:val="28"/>
          <w:cs/>
        </w:rPr>
        <w:t>มีนาคม</w:t>
      </w:r>
      <w:r w:rsidRPr="008C6DCB">
        <w:rPr>
          <w:rFonts w:ascii="Angsana New" w:hAnsi="Angsana New" w:hint="cs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>256</w:t>
      </w:r>
      <w:r w:rsidR="002018EE">
        <w:rPr>
          <w:rFonts w:ascii="Angsana New" w:hAnsi="Angsana New"/>
          <w:sz w:val="28"/>
          <w:szCs w:val="28"/>
        </w:rPr>
        <w:t>9</w:t>
      </w:r>
      <w:r w:rsidR="003F2923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และ</w:t>
      </w:r>
      <w:r w:rsidRPr="008C11DF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EB4282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EB4282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2018EE">
        <w:rPr>
          <w:rFonts w:ascii="Angsana New" w:hAnsi="Angsana New"/>
          <w:sz w:val="28"/>
          <w:szCs w:val="28"/>
        </w:rPr>
        <w:t>8</w:t>
      </w:r>
      <w:r w:rsidRPr="00EB428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8E4426" w:rsidRPr="00D72255" w14:paraId="3E050916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90D7DB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5ADD3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A3325" w14:textId="77777777" w:rsidR="008E4426" w:rsidRPr="00EB4282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F4D4" w14:textId="77777777" w:rsidR="008E4426" w:rsidRPr="00D72255" w:rsidRDefault="008E4426" w:rsidP="00167900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8E4426" w:rsidRPr="00D72255" w14:paraId="19B65B23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A60F1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5E71F" w14:textId="026C05FE" w:rsidR="008E4426" w:rsidRPr="00D72255" w:rsidRDefault="00E94010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8DD8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E5B6D" w14:textId="651E8B7A" w:rsidR="008E4426" w:rsidRPr="00EB4282" w:rsidRDefault="00441EF5" w:rsidP="0016790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426" w:rsidRPr="00D72255" w14:paraId="5BD84198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D30EFB" w14:textId="77777777" w:rsidR="008E4426" w:rsidRPr="00EB4282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26EAD" w14:textId="346622A5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2018E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018E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  <w:p w14:paraId="398CC53B" w14:textId="3DE1E5F2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2EDD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DCA99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26622228" w14:textId="5DFBF5DE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51274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1AF47" w14:textId="5C9A6171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2018E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018E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  <w:p w14:paraId="3A8E070B" w14:textId="4713B332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F913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04411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5004E3" w14:textId="6D33EE24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E4426" w:rsidRPr="00D72255" w14:paraId="398C8A87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5948DA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C8481" w14:textId="29AC4030" w:rsidR="008E4426" w:rsidRPr="00EB4282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622,200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83E9E8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B14718" w14:textId="5F0E3BDB" w:rsidR="008E4426" w:rsidRPr="00DC7617" w:rsidRDefault="00FC46D2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17">
              <w:rPr>
                <w:rFonts w:ascii="Angsana New" w:hAnsi="Angsana New"/>
                <w:sz w:val="28"/>
                <w:szCs w:val="28"/>
              </w:rPr>
              <w:t>569</w:t>
            </w:r>
            <w:r w:rsidR="00DC7617">
              <w:rPr>
                <w:rFonts w:ascii="Angsana New" w:hAnsi="Angsana New"/>
                <w:sz w:val="28"/>
                <w:szCs w:val="28"/>
              </w:rPr>
              <w:t>,</w:t>
            </w:r>
            <w:r w:rsidRPr="00DC7617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012714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450F6C" w14:textId="240560A5" w:rsidR="008E4426" w:rsidRPr="003775C9" w:rsidRDefault="002A4E9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611,676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5E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BFEA4F" w14:textId="0D9C56A7" w:rsidR="008E4426" w:rsidRPr="002A4E95" w:rsidRDefault="00B5217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552,253</w:t>
            </w:r>
          </w:p>
        </w:tc>
      </w:tr>
      <w:tr w:rsidR="00462A38" w:rsidRPr="00D72255" w14:paraId="685F955C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BF127E" w14:textId="6A58CEF8" w:rsidR="00462A38" w:rsidRPr="00EB4282" w:rsidRDefault="00462A38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ราคาทุน</w:t>
            </w:r>
            <w:r w:rsidR="00F036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52398" w14:textId="77777777" w:rsidR="00462A38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A3646C" w14:textId="77777777" w:rsidR="00462A38" w:rsidRPr="00D72255" w:rsidRDefault="00462A38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5053C8" w14:textId="77777777" w:rsidR="00462A38" w:rsidRPr="00DC7617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AB039C" w14:textId="77777777" w:rsidR="00462A38" w:rsidRPr="00D72255" w:rsidRDefault="00462A38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B65D7F" w14:textId="77777777" w:rsidR="00462A38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DCBA5" w14:textId="77777777" w:rsidR="00462A38" w:rsidRPr="00D72255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EA522E" w14:textId="77777777" w:rsidR="00462A38" w:rsidRPr="002A4E95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426" w:rsidRPr="00D72255" w14:paraId="52C4EC30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AB2EDD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ซื้อระหว่าง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1BB9C" w14:textId="24D7562E" w:rsidR="008E4426" w:rsidRPr="003775C9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12,550</w:t>
            </w:r>
            <w:r w:rsidR="000F3013" w:rsidRPr="00377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F73C0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C65851" w14:textId="33CBCCF4" w:rsidR="008E4426" w:rsidRPr="00DC7617" w:rsidRDefault="007645A4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706B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09C53F" w14:textId="513795D4" w:rsidR="008E4426" w:rsidRPr="003775C9" w:rsidRDefault="002A4E9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6,195</w:t>
            </w:r>
            <w:r w:rsidR="00D07B6E" w:rsidRPr="003775C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0B3C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C5E252C" w14:textId="20F616AD" w:rsidR="008E4426" w:rsidRPr="002A4E95" w:rsidRDefault="006323A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</w:tr>
      <w:tr w:rsidR="007105D4" w:rsidRPr="002A4E95" w14:paraId="5A1330A8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3D7083" w14:textId="3FC5D660" w:rsidR="007105D4" w:rsidRPr="00EB4282" w:rsidRDefault="007105D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ส่วนเกินทุนจากการตีราคา</w:t>
            </w:r>
            <w:r w:rsidRPr="00EB4282">
              <w:rPr>
                <w:rFonts w:asciiTheme="majorBidi" w:eastAsia="MS Mincho" w:hAnsiTheme="majorBidi" w:cs="Angsana New" w:hint="cs"/>
                <w:b w:val="0"/>
                <w:bCs w:val="0"/>
                <w:sz w:val="28"/>
                <w:szCs w:val="28"/>
                <w:cs/>
              </w:rPr>
              <w:t>สินทรัพย์</w:t>
            </w: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122463" w14:textId="0B2AF1C2" w:rsidR="007105D4" w:rsidRPr="003775C9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77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0AB8CB" w14:textId="77777777" w:rsidR="007105D4" w:rsidRPr="00D72255" w:rsidRDefault="007105D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5FFA85" w14:textId="270F7CFE" w:rsidR="007105D4" w:rsidRPr="00DC7617" w:rsidRDefault="007645A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1A91B1" w14:textId="77777777" w:rsidR="007105D4" w:rsidRPr="00D72255" w:rsidRDefault="007105D4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3F0D2" w14:textId="000B558C" w:rsidR="007105D4" w:rsidRPr="003775C9" w:rsidRDefault="006B753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105D4" w:rsidRPr="003775C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A60A2" w14:textId="77777777" w:rsidR="007105D4" w:rsidRPr="00D72255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D6A1778" w14:textId="2B47F0D1" w:rsidR="007105D4" w:rsidRPr="002A4E95" w:rsidRDefault="006B753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</w:tr>
      <w:tr w:rsidR="000A3D8C" w:rsidRPr="002A4E95" w14:paraId="5E20BAA3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D8F2AF" w14:textId="77777777" w:rsidR="000A3D8C" w:rsidRPr="00EB4282" w:rsidRDefault="000A3D8C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:</w:t>
            </w:r>
            <w:r w:rsidRPr="002721AA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2FDDD" w14:textId="77777777" w:rsidR="000A3D8C" w:rsidRPr="003775C9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31DC68" w14:textId="77777777" w:rsidR="000A3D8C" w:rsidRPr="00D72255" w:rsidRDefault="000A3D8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E14272" w14:textId="77777777" w:rsidR="000A3D8C" w:rsidRPr="00DC7617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17">
              <w:rPr>
                <w:rFonts w:ascii="Angsana New" w:hAnsi="Angsana New"/>
                <w:sz w:val="28"/>
                <w:szCs w:val="28"/>
              </w:rPr>
              <w:t>(147,288)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BEDFE3" w14:textId="77777777" w:rsidR="000A3D8C" w:rsidRPr="00D72255" w:rsidRDefault="000A3D8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B9FE474" w14:textId="77777777" w:rsidR="000A3D8C" w:rsidRPr="003775C9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77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BF994" w14:textId="77777777" w:rsidR="000A3D8C" w:rsidRPr="00D72255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726886" w14:textId="77777777" w:rsidR="000A3D8C" w:rsidRPr="002A4E95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(142,744)</w:t>
            </w:r>
          </w:p>
        </w:tc>
      </w:tr>
      <w:tr w:rsidR="00F0365C" w:rsidRPr="002A4E95" w14:paraId="3D51DC33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935429" w14:textId="4AC8F047" w:rsidR="00F0365C" w:rsidRPr="00F0365C" w:rsidRDefault="00F0365C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65C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ค่าเสื่อม</w:t>
            </w:r>
            <w:r w:rsidR="00C177A9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ราคา</w:t>
            </w:r>
            <w:r w:rsidRPr="00F0365C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สะสม</w:t>
            </w:r>
            <w:r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0A4C1" w14:textId="56E049A5" w:rsidR="00F0365C" w:rsidRPr="003775C9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8D3D42" w14:textId="77777777" w:rsidR="00F0365C" w:rsidRPr="00D72255" w:rsidRDefault="00F0365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573C8D9" w14:textId="1E9BB7A0" w:rsidR="00F0365C" w:rsidRPr="00DC7617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ECFC55" w14:textId="77777777" w:rsidR="00F0365C" w:rsidRPr="00D72255" w:rsidRDefault="00F0365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991800" w14:textId="0E1389D7" w:rsidR="00F0365C" w:rsidRPr="003775C9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AB103" w14:textId="77777777" w:rsidR="00F0365C" w:rsidRPr="00D72255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9A580FA" w14:textId="19B69F8C" w:rsidR="00F0365C" w:rsidRPr="002A4E95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426" w:rsidRPr="00D72255" w14:paraId="59923521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A5DA28" w14:textId="59B73607" w:rsidR="008E4426" w:rsidRPr="00EB4282" w:rsidRDefault="002E41AB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F1FDF" w14:textId="46DEA9B7" w:rsidR="008E4426" w:rsidRPr="003775C9" w:rsidRDefault="007105D4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(13,483)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6AB1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BD8B16" w14:textId="4D8D3583" w:rsidR="008E4426" w:rsidRPr="00DC7617" w:rsidRDefault="00957434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(69,527)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8D91A7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197228" w14:textId="18D22430" w:rsidR="008E4426" w:rsidRPr="003775C9" w:rsidRDefault="006B753B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(11,631)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D55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F6A7DA" w14:textId="197D3EC5" w:rsidR="008E4426" w:rsidRPr="002A4E95" w:rsidRDefault="006B753B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(62,553)</w:t>
            </w:r>
          </w:p>
        </w:tc>
      </w:tr>
      <w:tr w:rsidR="007105D4" w:rsidRPr="002A4E95" w14:paraId="7982879E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E407D2" w14:textId="77777777" w:rsidR="007105D4" w:rsidRPr="00EB4282" w:rsidRDefault="007105D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2721AA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</w:rPr>
              <w:t xml:space="preserve">     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CE3F2" w14:textId="1096C766" w:rsidR="007105D4" w:rsidRPr="003775C9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91A0E5" w14:textId="77777777" w:rsidR="007105D4" w:rsidRPr="00D72255" w:rsidRDefault="007105D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D62CD5" w14:textId="3B198C80" w:rsidR="007105D4" w:rsidRPr="00DC7617" w:rsidRDefault="0095743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82D7B2" w14:textId="77777777" w:rsidR="007105D4" w:rsidRPr="00D72255" w:rsidRDefault="007105D4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99B7D5" w14:textId="77777777" w:rsidR="007105D4" w:rsidRPr="003775C9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77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E3CFE" w14:textId="77777777" w:rsidR="007105D4" w:rsidRPr="00D72255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EE6DB93" w14:textId="5E2FE337" w:rsidR="007105D4" w:rsidRPr="002A4E95" w:rsidRDefault="00DC7A7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111,799</w:t>
            </w:r>
          </w:p>
        </w:tc>
      </w:tr>
      <w:tr w:rsidR="00BC70B8" w:rsidRPr="00D72255" w14:paraId="2E0CC4B4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2D2DF2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8793A" w14:textId="67CE58DC" w:rsidR="008E4426" w:rsidRPr="003775C9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621,</w:t>
            </w:r>
            <w:r w:rsidR="002E41AB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726B4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5F778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EDCD" w14:textId="493B1CC8" w:rsidR="008E4426" w:rsidRPr="00DC7617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617">
              <w:rPr>
                <w:rFonts w:ascii="Angsana New" w:hAnsi="Angsana New"/>
                <w:b/>
                <w:bCs/>
                <w:sz w:val="28"/>
                <w:szCs w:val="28"/>
              </w:rPr>
              <w:t>622,200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7AC0F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0AC71" w14:textId="1FFCB7B7" w:rsidR="008E4426" w:rsidRPr="003775C9" w:rsidRDefault="0009003C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606,240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44199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53631" w14:textId="32F7348F" w:rsidR="008E4426" w:rsidRPr="002A4E95" w:rsidRDefault="002A4E9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E95">
              <w:rPr>
                <w:rFonts w:ascii="Angsana New" w:hAnsi="Angsana New"/>
                <w:b/>
                <w:bCs/>
                <w:sz w:val="28"/>
                <w:szCs w:val="28"/>
              </w:rPr>
              <w:t>611,676</w:t>
            </w:r>
          </w:p>
        </w:tc>
      </w:tr>
    </w:tbl>
    <w:p w14:paraId="742031B9" w14:textId="56EFC7B0" w:rsidR="008C618B" w:rsidRPr="00EB4282" w:rsidRDefault="008E4426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  <w:r w:rsidRPr="003B3571">
        <w:rPr>
          <w:rFonts w:ascii="Angsana New" w:hAnsi="Angsana New" w:hint="cs"/>
          <w:b/>
          <w:sz w:val="28"/>
          <w:szCs w:val="28"/>
          <w:cs/>
        </w:rPr>
        <w:t xml:space="preserve">ณ วันที่ </w:t>
      </w:r>
      <w:r w:rsidRPr="003B3571">
        <w:rPr>
          <w:rFonts w:ascii="Angsana New" w:hAnsi="Angsana New" w:hint="cs"/>
          <w:bCs/>
          <w:sz w:val="28"/>
          <w:szCs w:val="28"/>
        </w:rPr>
        <w:t>3</w:t>
      </w:r>
      <w:r w:rsidR="002018EE" w:rsidRPr="003B3571">
        <w:rPr>
          <w:rFonts w:ascii="Angsana New" w:hAnsi="Angsana New"/>
          <w:bCs/>
          <w:sz w:val="28"/>
          <w:szCs w:val="28"/>
        </w:rPr>
        <w:t>1</w:t>
      </w:r>
      <w:r w:rsidRPr="003B3571">
        <w:rPr>
          <w:rFonts w:ascii="Angsana New" w:hAnsi="Angsana New" w:hint="cs"/>
          <w:b/>
          <w:sz w:val="28"/>
          <w:szCs w:val="28"/>
        </w:rPr>
        <w:t xml:space="preserve"> </w:t>
      </w:r>
      <w:r w:rsidR="002018EE" w:rsidRPr="003B3571">
        <w:rPr>
          <w:rFonts w:ascii="Angsana New" w:hAnsi="Angsana New" w:hint="cs"/>
          <w:b/>
          <w:sz w:val="28"/>
          <w:szCs w:val="28"/>
          <w:cs/>
        </w:rPr>
        <w:t>มีนาคม</w:t>
      </w:r>
      <w:r w:rsidRPr="003B3571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3B3571">
        <w:rPr>
          <w:rFonts w:ascii="Angsana New" w:hAnsi="Angsana New" w:hint="cs"/>
          <w:bCs/>
          <w:sz w:val="28"/>
          <w:szCs w:val="28"/>
        </w:rPr>
        <w:t>256</w:t>
      </w:r>
      <w:r w:rsidR="002018EE" w:rsidRPr="003B3571">
        <w:rPr>
          <w:rFonts w:ascii="Angsana New" w:hAnsi="Angsana New"/>
          <w:bCs/>
          <w:sz w:val="28"/>
          <w:szCs w:val="28"/>
        </w:rPr>
        <w:t>9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="001D3B22">
        <w:rPr>
          <w:rFonts w:ascii="Angsana New" w:hAnsi="Angsana New"/>
          <w:bCs/>
          <w:sz w:val="28"/>
          <w:szCs w:val="28"/>
        </w:rPr>
        <w:t>560.29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>ล้านบาท และ</w:t>
      </w:r>
      <w:r w:rsidR="003B3571">
        <w:rPr>
          <w:rFonts w:ascii="Angsana New" w:hAnsi="Angsana New"/>
          <w:b/>
          <w:sz w:val="28"/>
          <w:szCs w:val="28"/>
        </w:rPr>
        <w:t xml:space="preserve"> </w:t>
      </w:r>
      <w:r w:rsidR="004E5A90">
        <w:rPr>
          <w:rFonts w:ascii="Angsana New" w:hAnsi="Angsana New"/>
          <w:bCs/>
          <w:sz w:val="28"/>
          <w:szCs w:val="28"/>
        </w:rPr>
        <w:t>553.92</w:t>
      </w:r>
      <w:r w:rsidR="003B3571">
        <w:rPr>
          <w:rFonts w:ascii="Angsana New" w:hAnsi="Angsana New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ล้านบาท ตามลำดับ ได้นำไปวางเป็นหลักประกันเงินกู้ยืมจากสถาบันการเงิน </w:t>
      </w:r>
      <w:r w:rsidRPr="009547FF">
        <w:rPr>
          <w:rFonts w:ascii="Angsana New" w:hAnsi="Angsana New" w:hint="cs"/>
          <w:b/>
          <w:sz w:val="28"/>
          <w:szCs w:val="28"/>
          <w:cs/>
        </w:rPr>
        <w:t>(</w:t>
      </w:r>
      <w:r w:rsidRPr="009547FF">
        <w:rPr>
          <w:rFonts w:ascii="Angsana New" w:hAnsi="Angsana New" w:hint="cs"/>
          <w:bCs/>
          <w:sz w:val="28"/>
          <w:szCs w:val="28"/>
        </w:rPr>
        <w:t>31</w:t>
      </w:r>
      <w:r w:rsidRPr="009547FF">
        <w:rPr>
          <w:rFonts w:ascii="Angsana New" w:hAnsi="Angsana New" w:hint="cs"/>
          <w:b/>
          <w:sz w:val="28"/>
          <w:szCs w:val="28"/>
        </w:rPr>
        <w:t xml:space="preserve"> </w:t>
      </w:r>
      <w:r w:rsidR="00826FDD">
        <w:rPr>
          <w:rFonts w:ascii="Angsana New" w:hAnsi="Angsana New" w:hint="cs"/>
          <w:b/>
          <w:sz w:val="28"/>
          <w:szCs w:val="28"/>
          <w:cs/>
        </w:rPr>
        <w:t>ธั</w:t>
      </w:r>
      <w:r w:rsidR="0046739B">
        <w:rPr>
          <w:rFonts w:ascii="Angsana New" w:hAnsi="Angsana New" w:hint="cs"/>
          <w:b/>
          <w:sz w:val="28"/>
          <w:szCs w:val="28"/>
          <w:cs/>
        </w:rPr>
        <w:t>นวาคม</w:t>
      </w:r>
      <w:r w:rsidRPr="009547FF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9547FF">
        <w:rPr>
          <w:rFonts w:ascii="Angsana New" w:hAnsi="Angsana New" w:hint="cs"/>
          <w:bCs/>
          <w:sz w:val="28"/>
          <w:szCs w:val="28"/>
        </w:rPr>
        <w:t>256</w:t>
      </w:r>
      <w:r w:rsidR="00F42F2C">
        <w:rPr>
          <w:rFonts w:ascii="Angsana New" w:hAnsi="Angsana New"/>
          <w:bCs/>
          <w:sz w:val="28"/>
          <w:szCs w:val="28"/>
        </w:rPr>
        <w:t>8</w:t>
      </w:r>
      <w:r w:rsidRPr="008E4426">
        <w:rPr>
          <w:rFonts w:ascii="Angsana New" w:hAnsi="Angsana New" w:hint="cs"/>
          <w:bCs/>
          <w:sz w:val="28"/>
          <w:szCs w:val="28"/>
        </w:rPr>
        <w:t xml:space="preserve">: </w:t>
      </w:r>
      <w:r w:rsidR="0079190E" w:rsidRPr="008E678D">
        <w:rPr>
          <w:rFonts w:ascii="Angsana New" w:hAnsi="Angsana New"/>
          <w:bCs/>
          <w:sz w:val="28"/>
          <w:szCs w:val="28"/>
        </w:rPr>
        <w:t>551.35</w:t>
      </w:r>
      <w:r w:rsidR="00BB0CD2" w:rsidRPr="008E678D">
        <w:rPr>
          <w:rFonts w:ascii="Angsana New" w:hAnsi="Angsana New"/>
          <w:bCs/>
          <w:sz w:val="28"/>
          <w:szCs w:val="28"/>
        </w:rPr>
        <w:t xml:space="preserve"> </w:t>
      </w:r>
      <w:r w:rsidRPr="008E678D">
        <w:rPr>
          <w:rFonts w:ascii="Angsana New" w:hAnsi="Angsana New"/>
          <w:b/>
          <w:sz w:val="28"/>
          <w:szCs w:val="28"/>
          <w:cs/>
        </w:rPr>
        <w:t xml:space="preserve">ล้านบาท และ </w:t>
      </w:r>
      <w:r w:rsidR="0079190E" w:rsidRPr="008E678D">
        <w:rPr>
          <w:rFonts w:ascii="Angsana New" w:hAnsi="Angsana New"/>
          <w:bCs/>
          <w:sz w:val="28"/>
          <w:szCs w:val="28"/>
        </w:rPr>
        <w:t>551.09</w:t>
      </w:r>
      <w:r w:rsidRPr="008E678D">
        <w:rPr>
          <w:rFonts w:ascii="Angsana New" w:hAnsi="Angsana New"/>
          <w:bCs/>
          <w:sz w:val="28"/>
          <w:szCs w:val="28"/>
        </w:rPr>
        <w:t xml:space="preserve"> </w:t>
      </w:r>
      <w:r w:rsidRPr="008E678D">
        <w:rPr>
          <w:rFonts w:ascii="Angsana New" w:hAnsi="Angsana New"/>
          <w:b/>
          <w:sz w:val="28"/>
          <w:szCs w:val="28"/>
          <w:cs/>
        </w:rPr>
        <w:t>ล้าน</w:t>
      </w:r>
      <w:r w:rsidRPr="00EB4282">
        <w:rPr>
          <w:rFonts w:ascii="Angsana New" w:hAnsi="Angsana New" w:hint="cs"/>
          <w:b/>
          <w:sz w:val="28"/>
          <w:szCs w:val="28"/>
          <w:cs/>
        </w:rPr>
        <w:t>บาท ตามลำดับ)</w:t>
      </w:r>
    </w:p>
    <w:p w14:paraId="4ED7124E" w14:textId="77777777" w:rsidR="00471D0D" w:rsidRDefault="00471D0D" w:rsidP="000B3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right="-43"/>
        <w:jc w:val="thaiDistribute"/>
        <w:rPr>
          <w:rFonts w:ascii="Angsana New" w:hAnsi="Angsana New"/>
          <w:b/>
          <w:sz w:val="28"/>
          <w:szCs w:val="28"/>
        </w:rPr>
      </w:pPr>
    </w:p>
    <w:p w14:paraId="1455DAC8" w14:textId="146D40C7" w:rsidR="007F143A" w:rsidRPr="00FB3CB7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FB3CB7">
        <w:rPr>
          <w:rFonts w:ascii="Angsana New" w:hAnsi="Angsana New"/>
          <w:b/>
          <w:sz w:val="28"/>
          <w:szCs w:val="28"/>
          <w:cs/>
        </w:rPr>
        <w:lastRenderedPageBreak/>
        <w:t>มูลค่ายุติธรรม</w:t>
      </w:r>
      <w:r w:rsidR="00FB3CB7">
        <w:rPr>
          <w:rFonts w:ascii="Angsana New" w:hAnsi="Angsana New" w:hint="cs"/>
          <w:b/>
          <w:sz w:val="28"/>
          <w:szCs w:val="28"/>
          <w:cs/>
        </w:rPr>
        <w:t>จากการตี</w:t>
      </w:r>
      <w:r w:rsidR="00F4399A">
        <w:rPr>
          <w:rFonts w:ascii="Angsana New" w:hAnsi="Angsana New" w:hint="cs"/>
          <w:b/>
          <w:sz w:val="28"/>
          <w:szCs w:val="28"/>
          <w:cs/>
        </w:rPr>
        <w:t>ราคาที่ดิน</w:t>
      </w:r>
    </w:p>
    <w:p w14:paraId="5217E61F" w14:textId="4B8D96B9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ของบริษัทเป็นประจำทุก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="00E85F2C">
        <w:rPr>
          <w:rFonts w:ascii="Angsana New" w:hAnsi="Angsana New"/>
          <w:sz w:val="27"/>
          <w:szCs w:val="27"/>
        </w:rPr>
        <w:t xml:space="preserve"> </w:t>
      </w:r>
      <w:r w:rsidR="00C73E27">
        <w:rPr>
          <w:rFonts w:ascii="Angsana New" w:hAnsi="Angsana New"/>
          <w:sz w:val="27"/>
          <w:szCs w:val="27"/>
        </w:rPr>
        <w:t>-</w:t>
      </w:r>
      <w:r w:rsidR="00E85F2C">
        <w:rPr>
          <w:rFonts w:ascii="Angsana New" w:hAnsi="Angsana New"/>
          <w:b/>
          <w:sz w:val="28"/>
          <w:szCs w:val="28"/>
        </w:rPr>
        <w:t xml:space="preserve"> </w:t>
      </w:r>
      <w:r w:rsidR="00E85F2C" w:rsidRPr="00D35239">
        <w:rPr>
          <w:rFonts w:ascii="Angsana New" w:hAnsi="Angsana New" w:hint="cs"/>
          <w:sz w:val="27"/>
          <w:szCs w:val="27"/>
        </w:rPr>
        <w:t>5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ปี</w:t>
      </w:r>
    </w:p>
    <w:p w14:paraId="3DE5A3F6" w14:textId="027D0135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การวัดมูลค่ายุติธรรมของที่ดิน ถูกจัดลำดับชั้นการวัดมูลค่ายุติธรรม อยู่ในระดับที่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17BB871C" w14:textId="0014EAB0" w:rsidR="007F143A" w:rsidRDefault="00907C86" w:rsidP="008C6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</w:t>
      </w:r>
      <w:r w:rsidR="00DA2187">
        <w:rPr>
          <w:rFonts w:ascii="Angsana New" w:hAnsi="Angsana New"/>
          <w:b/>
          <w:sz w:val="28"/>
          <w:szCs w:val="28"/>
        </w:rPr>
        <w:br/>
      </w:r>
      <w:r w:rsidRPr="00EB4282">
        <w:rPr>
          <w:rFonts w:ascii="Angsana New" w:hAnsi="Angsana New"/>
          <w:b/>
          <w:sz w:val="28"/>
          <w:szCs w:val="28"/>
          <w:cs/>
        </w:rPr>
        <w:t>แสดงในตารางดังต่อไปนี้</w:t>
      </w:r>
    </w:p>
    <w:tbl>
      <w:tblPr>
        <w:tblW w:w="9013" w:type="dxa"/>
        <w:tblInd w:w="450" w:type="dxa"/>
        <w:tblLook w:val="04A0" w:firstRow="1" w:lastRow="0" w:firstColumn="1" w:lastColumn="0" w:noHBand="0" w:noVBand="1"/>
      </w:tblPr>
      <w:tblGrid>
        <w:gridCol w:w="2160"/>
        <w:gridCol w:w="236"/>
        <w:gridCol w:w="2942"/>
        <w:gridCol w:w="265"/>
        <w:gridCol w:w="3410"/>
      </w:tblGrid>
      <w:tr w:rsidR="00676D77" w:rsidRPr="00676D77" w14:paraId="6DCC36EB" w14:textId="77777777" w:rsidTr="00E74D6B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B33DD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9D523CE" w14:textId="5842B088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center"/>
          </w:tcPr>
          <w:p w14:paraId="60CB6BC7" w14:textId="77777777" w:rsidR="00676D77" w:rsidRPr="00505800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995C5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F2983E" w14:textId="3E8172B0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vAlign w:val="center"/>
          </w:tcPr>
          <w:p w14:paraId="53C77264" w14:textId="77777777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0369F" w14:textId="7D6283E7" w:rsidR="00676D77" w:rsidRPr="00676D77" w:rsidRDefault="00676D77" w:rsidP="00FD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="00FD59C8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</w:t>
            </w: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676D77" w:rsidRPr="00676D77" w14:paraId="3C180E65" w14:textId="77777777" w:rsidTr="00E74D6B">
        <w:trPr>
          <w:trHeight w:hRule="exact" w:val="158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3C850" w14:textId="77777777" w:rsidR="00676D77" w:rsidRPr="00676D77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08711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84D64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DED9F5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788CF" w14:textId="77777777" w:rsidR="00676D77" w:rsidRPr="00EB4282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76D77" w:rsidRPr="00676D77" w14:paraId="0DE526F0" w14:textId="77777777" w:rsidTr="00E74D6B">
        <w:tc>
          <w:tcPr>
            <w:tcW w:w="2160" w:type="dxa"/>
            <w:hideMark/>
          </w:tcPr>
          <w:p w14:paraId="01ECFE15" w14:textId="77764D59" w:rsidR="00676D77" w:rsidRPr="00676D77" w:rsidRDefault="00676D77" w:rsidP="0033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วิธี</w:t>
            </w:r>
            <w:r w:rsidR="00336EFB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</w:t>
            </w: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7BDC0E0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942" w:type="dxa"/>
            <w:hideMark/>
          </w:tcPr>
          <w:p w14:paraId="4412BDF8" w14:textId="4984505F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ราคาเสนอขายและราคาซื้อขาย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</w:rPr>
              <w:t>จริงของที่ดินเปรียบเทียบที่คล้ายคลึงกัน ปรับด้วยปัจจัยความต่างอื่น</w:t>
            </w:r>
            <w:r w:rsidR="00D754C1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1E0EB01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10" w:type="dxa"/>
            <w:hideMark/>
          </w:tcPr>
          <w:p w14:paraId="3485D911" w14:textId="77777777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7DDF687" w14:textId="0A459F2E" w:rsidR="000B4BC3" w:rsidRPr="00EB4282" w:rsidRDefault="000B4BC3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3DBAA8D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3F4E0E7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C51382A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3B3ED5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3A7CFB1E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A0A4E6C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2786A224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6E34D081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41535B8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2F049F0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37D98B25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517BC80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2509866" w14:textId="695A6F00" w:rsidR="00167900" w:rsidRPr="00FA2EB1" w:rsidRDefault="00167900" w:rsidP="00683F32">
      <w:pPr>
        <w:pStyle w:val="ListParagraph"/>
        <w:numPr>
          <w:ilvl w:val="0"/>
          <w:numId w:val="19"/>
        </w:numPr>
        <w:spacing w:before="24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A2EB1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หนี้สินที่มีภาระดอกเบี้ย</w:t>
      </w:r>
    </w:p>
    <w:tbl>
      <w:tblPr>
        <w:tblStyle w:val="TableGrid"/>
        <w:tblW w:w="970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994"/>
        <w:gridCol w:w="265"/>
        <w:gridCol w:w="904"/>
        <w:gridCol w:w="267"/>
        <w:gridCol w:w="907"/>
        <w:gridCol w:w="270"/>
        <w:gridCol w:w="987"/>
        <w:gridCol w:w="236"/>
        <w:gridCol w:w="934"/>
        <w:gridCol w:w="244"/>
        <w:gridCol w:w="818"/>
      </w:tblGrid>
      <w:tr w:rsidR="00167900" w:rsidRPr="00552A14" w14:paraId="318B35E6" w14:textId="77777777" w:rsidTr="003F5955">
        <w:trPr>
          <w:tblHeader/>
        </w:trPr>
        <w:tc>
          <w:tcPr>
            <w:tcW w:w="2876" w:type="dxa"/>
          </w:tcPr>
          <w:p w14:paraId="49432E3F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vAlign w:val="center"/>
          </w:tcPr>
          <w:p w14:paraId="3151FE08" w14:textId="77777777" w:rsidR="00167900" w:rsidRPr="00EB4282" w:rsidRDefault="00167900" w:rsidP="0069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167900" w:rsidRPr="00552A14" w14:paraId="58337344" w14:textId="77777777" w:rsidTr="003F5955">
        <w:trPr>
          <w:tblHeader/>
        </w:trPr>
        <w:tc>
          <w:tcPr>
            <w:tcW w:w="2876" w:type="dxa"/>
          </w:tcPr>
          <w:p w14:paraId="449F8CD9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tcBorders>
              <w:bottom w:val="single" w:sz="4" w:space="0" w:color="auto"/>
            </w:tcBorders>
          </w:tcPr>
          <w:p w14:paraId="37EB47EF" w14:textId="658C2CC0" w:rsidR="00167900" w:rsidRPr="00100492" w:rsidRDefault="00E9401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67900" w:rsidRPr="00552A14" w14:paraId="662C5E61" w14:textId="77777777" w:rsidTr="003F5955">
        <w:trPr>
          <w:tblHeader/>
        </w:trPr>
        <w:tc>
          <w:tcPr>
            <w:tcW w:w="2876" w:type="dxa"/>
          </w:tcPr>
          <w:p w14:paraId="48D9D09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2334D9" w14:textId="42DF2D6D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>3</w:t>
            </w:r>
            <w:r w:rsidR="00D754C1">
              <w:rPr>
                <w:rFonts w:ascii="Angsana New" w:hAnsi="Angsana New"/>
                <w:sz w:val="27"/>
                <w:szCs w:val="27"/>
              </w:rPr>
              <w:t>1</w:t>
            </w:r>
            <w:r w:rsidRPr="008F4D8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754C1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D754C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</w:tcPr>
          <w:p w14:paraId="4CAF516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D3D8AD" w14:textId="4AC88F54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D754C1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67900" w:rsidRPr="00552A14" w14:paraId="36D712D8" w14:textId="77777777" w:rsidTr="003F5955">
        <w:trPr>
          <w:tblHeader/>
        </w:trPr>
        <w:tc>
          <w:tcPr>
            <w:tcW w:w="2876" w:type="dxa"/>
          </w:tcPr>
          <w:p w14:paraId="4F2DA10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6C8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0B94E97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C9E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6C357A1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A2E9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7F9EA69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2A7A4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353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60F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31B6DDA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E55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167900" w:rsidRPr="00552A14" w14:paraId="79788B6D" w14:textId="77777777" w:rsidTr="001B07CB">
        <w:tc>
          <w:tcPr>
            <w:tcW w:w="2876" w:type="dxa"/>
          </w:tcPr>
          <w:p w14:paraId="73FABEB5" w14:textId="7777777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32893" w14:textId="763B48CA" w:rsidR="00167900" w:rsidRPr="00D35239" w:rsidRDefault="00BF512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>
              <w:rPr>
                <w:rFonts w:ascii="Angsana New" w:hAnsi="Angsana New"/>
                <w:sz w:val="27"/>
                <w:szCs w:val="27"/>
              </w:rPr>
              <w:t>22,246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954C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4753A" w14:textId="6664768A" w:rsidR="00167900" w:rsidRPr="00D35239" w:rsidRDefault="00BF512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2,530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0C23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5AED" w14:textId="109DFA9E" w:rsidR="00167900" w:rsidRPr="00EB4282" w:rsidRDefault="00BF512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24,776</w:t>
            </w:r>
          </w:p>
        </w:tc>
        <w:tc>
          <w:tcPr>
            <w:tcW w:w="270" w:type="dxa"/>
            <w:vAlign w:val="bottom"/>
          </w:tcPr>
          <w:p w14:paraId="20E5297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center"/>
          </w:tcPr>
          <w:p w14:paraId="12756FC3" w14:textId="2EE5641F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27,269</w:t>
            </w:r>
          </w:p>
        </w:tc>
        <w:tc>
          <w:tcPr>
            <w:tcW w:w="236" w:type="dxa"/>
            <w:vAlign w:val="bottom"/>
          </w:tcPr>
          <w:p w14:paraId="3E4D4D07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690E06F" w14:textId="313ED0C7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2,551</w:t>
            </w:r>
          </w:p>
        </w:tc>
        <w:tc>
          <w:tcPr>
            <w:tcW w:w="244" w:type="dxa"/>
            <w:vAlign w:val="bottom"/>
          </w:tcPr>
          <w:p w14:paraId="6EFEC276" w14:textId="51DC4220" w:rsidR="00167900" w:rsidRPr="005B1D2F" w:rsidRDefault="00380DC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A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818" w:type="dxa"/>
            <w:vAlign w:val="bottom"/>
          </w:tcPr>
          <w:p w14:paraId="3E77154A" w14:textId="58D2F4FB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D70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/>
                <w:sz w:val="27"/>
                <w:szCs w:val="27"/>
              </w:rPr>
              <w:t>29,820</w:t>
            </w:r>
            <w:r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167900" w:rsidRPr="00552A14" w14:paraId="4F366833" w14:textId="77777777" w:rsidTr="001B07CB">
        <w:tc>
          <w:tcPr>
            <w:tcW w:w="2876" w:type="dxa"/>
          </w:tcPr>
          <w:p w14:paraId="2089C2BF" w14:textId="7777777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vAlign w:val="bottom"/>
          </w:tcPr>
          <w:p w14:paraId="6000CD76" w14:textId="77777777" w:rsidR="00167900" w:rsidRPr="00D35239" w:rsidRDefault="00167900" w:rsidP="0050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5" w:type="dxa"/>
            <w:vAlign w:val="bottom"/>
          </w:tcPr>
          <w:p w14:paraId="19D70AE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69CADE84" w14:textId="77777777" w:rsidR="00167900" w:rsidRPr="00D35239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7" w:type="dxa"/>
            <w:vAlign w:val="bottom"/>
          </w:tcPr>
          <w:p w14:paraId="26C7658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4A8F3513" w14:textId="77777777" w:rsidR="00167900" w:rsidRPr="00EB4282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2F400D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5D19B11" w14:textId="77777777" w:rsidR="00167900" w:rsidRPr="005B1D2F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253695FF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A2521AB" w14:textId="77777777" w:rsidR="00167900" w:rsidRPr="005B1D2F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3D896248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A8C30BB" w14:textId="77777777" w:rsidR="00167900" w:rsidRPr="005B1D2F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67900" w:rsidRPr="00552A14" w14:paraId="775D3108" w14:textId="77777777" w:rsidTr="00D65FEA">
        <w:tc>
          <w:tcPr>
            <w:tcW w:w="2876" w:type="dxa"/>
          </w:tcPr>
          <w:p w14:paraId="75484670" w14:textId="77777777" w:rsidR="00167900" w:rsidRPr="00EB428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35B0" w14:textId="415D9E46" w:rsidR="00167900" w:rsidRPr="00131041" w:rsidRDefault="00AB71B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9CA6" w14:textId="77777777" w:rsidR="00167900" w:rsidRPr="00131041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3B97" w14:textId="192F08B1" w:rsidR="00167900" w:rsidRPr="00131041" w:rsidRDefault="004623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492" w14:textId="77777777" w:rsidR="00167900" w:rsidRPr="00131041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1F07" w14:textId="2629C9BD" w:rsidR="00167900" w:rsidRPr="00131041" w:rsidRDefault="004623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70" w:type="dxa"/>
            <w:vAlign w:val="bottom"/>
          </w:tcPr>
          <w:p w14:paraId="54E64627" w14:textId="77777777" w:rsidR="00167900" w:rsidRPr="008A12EA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211E34B0" w14:textId="41F6AC2F" w:rsidR="00167900" w:rsidRPr="005744BC" w:rsidRDefault="004623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ED81AB5" w14:textId="77777777" w:rsidR="00167900" w:rsidRPr="005744BC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3855244" w14:textId="1E30421C" w:rsidR="00167900" w:rsidRPr="005744BC" w:rsidRDefault="004623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44" w:type="dxa"/>
            <w:vAlign w:val="bottom"/>
          </w:tcPr>
          <w:p w14:paraId="0CB1E39B" w14:textId="77777777" w:rsidR="00167900" w:rsidRPr="005744BC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1F75702D" w14:textId="42026922" w:rsidR="00167900" w:rsidRPr="005744BC" w:rsidRDefault="004623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167900" w:rsidRPr="00552A14" w14:paraId="7FABDF31" w14:textId="77777777" w:rsidTr="00BB2540">
        <w:tc>
          <w:tcPr>
            <w:tcW w:w="2876" w:type="dxa"/>
          </w:tcPr>
          <w:p w14:paraId="4D2EF312" w14:textId="5B25FBE4" w:rsidR="00167900" w:rsidRPr="0010049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7D2AF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A6C" w14:textId="40C2654A" w:rsidR="00167900" w:rsidRPr="00D35239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35C1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02C2" w14:textId="76068DD6" w:rsidR="00167900" w:rsidRPr="00D35239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3,820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978E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FC93" w14:textId="03156294" w:rsidR="00167900" w:rsidRPr="00501452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3,820</w:t>
            </w:r>
          </w:p>
        </w:tc>
        <w:tc>
          <w:tcPr>
            <w:tcW w:w="270" w:type="dxa"/>
            <w:vAlign w:val="bottom"/>
          </w:tcPr>
          <w:p w14:paraId="6458730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30410B3D" w14:textId="7B3C51B2" w:rsidR="00167900" w:rsidRPr="005B1D2F" w:rsidRDefault="00A57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A58F222" w14:textId="77777777" w:rsidR="00167900" w:rsidRPr="005B1D2F" w:rsidRDefault="00167900" w:rsidP="005B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514DED6C" w14:textId="02085487" w:rsidR="00167900" w:rsidRPr="005B1D2F" w:rsidRDefault="005E7DA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7,653</w:t>
            </w:r>
          </w:p>
        </w:tc>
        <w:tc>
          <w:tcPr>
            <w:tcW w:w="244" w:type="dxa"/>
            <w:vAlign w:val="bottom"/>
          </w:tcPr>
          <w:p w14:paraId="359A37BB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7858BF32" w14:textId="123F8ADB" w:rsidR="00167900" w:rsidRPr="005B1D2F" w:rsidRDefault="005E7DA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7,653</w:t>
            </w:r>
          </w:p>
        </w:tc>
      </w:tr>
      <w:tr w:rsidR="00167900" w:rsidRPr="00552A14" w14:paraId="1A7BBF59" w14:textId="77777777" w:rsidTr="00A8598B">
        <w:tc>
          <w:tcPr>
            <w:tcW w:w="2876" w:type="dxa"/>
          </w:tcPr>
          <w:p w14:paraId="7F9E48B8" w14:textId="753A124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6AA" w14:textId="416AA5EB" w:rsidR="00167900" w:rsidRPr="00D35239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B04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A2FB" w14:textId="3CFEAF89" w:rsidR="00167900" w:rsidRPr="00D35239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557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BD38" w14:textId="12A790CC" w:rsidR="00167900" w:rsidRPr="00501452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270" w:type="dxa"/>
            <w:vAlign w:val="bottom"/>
          </w:tcPr>
          <w:p w14:paraId="624C00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8ADFCAF" w14:textId="5417064F" w:rsidR="00167900" w:rsidRPr="005B1D2F" w:rsidRDefault="00A57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5C3815D" w14:textId="77777777" w:rsidR="00167900" w:rsidRPr="005B1D2F" w:rsidRDefault="00167900" w:rsidP="005B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1846CB0B" w14:textId="06D6CFEC" w:rsidR="00167900" w:rsidRPr="005B1D2F" w:rsidRDefault="00E6103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A57083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244" w:type="dxa"/>
            <w:vAlign w:val="bottom"/>
          </w:tcPr>
          <w:p w14:paraId="6EE81AF1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5E875C" w14:textId="60494D2D" w:rsidR="00167900" w:rsidRPr="005B1D2F" w:rsidRDefault="00E6103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A57083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</w:tr>
      <w:tr w:rsidR="00167900" w:rsidRPr="00552A14" w14:paraId="0FDC3E2A" w14:textId="77777777" w:rsidTr="00D65FEA">
        <w:tc>
          <w:tcPr>
            <w:tcW w:w="2876" w:type="dxa"/>
          </w:tcPr>
          <w:p w14:paraId="18687487" w14:textId="14DA0A52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 w:rsidR="00663F1D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258C" w14:textId="7306F5D7" w:rsidR="00167900" w:rsidRPr="00505578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87,474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692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5888" w14:textId="7136C158" w:rsidR="00167900" w:rsidRPr="00505578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13B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A001" w14:textId="27548D32" w:rsidR="00167900" w:rsidRPr="00505578" w:rsidRDefault="000C531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87,474</w:t>
            </w:r>
          </w:p>
        </w:tc>
        <w:tc>
          <w:tcPr>
            <w:tcW w:w="270" w:type="dxa"/>
            <w:vAlign w:val="bottom"/>
          </w:tcPr>
          <w:p w14:paraId="6752285E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55E38E77" w14:textId="20DAC7A1" w:rsidR="00167900" w:rsidRPr="005B1D2F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98,689</w:t>
            </w:r>
          </w:p>
        </w:tc>
        <w:tc>
          <w:tcPr>
            <w:tcW w:w="236" w:type="dxa"/>
            <w:vAlign w:val="bottom"/>
          </w:tcPr>
          <w:p w14:paraId="15DD4FCA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64AA2B7" w14:textId="0D2F2279" w:rsidR="00167900" w:rsidRPr="005B1D2F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5851385F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3EEC71F3" w14:textId="15B9E891" w:rsidR="00167900" w:rsidRPr="005B1D2F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98,689</w:t>
            </w:r>
          </w:p>
        </w:tc>
      </w:tr>
      <w:tr w:rsidR="00167900" w:rsidRPr="00552A14" w14:paraId="1B22A736" w14:textId="77777777" w:rsidTr="00CB34F4">
        <w:tc>
          <w:tcPr>
            <w:tcW w:w="2876" w:type="dxa"/>
          </w:tcPr>
          <w:p w14:paraId="0F497E4B" w14:textId="7777777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BD18" w14:textId="5FD4E446" w:rsidR="00167900" w:rsidRPr="00AA03FE" w:rsidRDefault="00C945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50,584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FDE3" w14:textId="77777777" w:rsidR="00167900" w:rsidRPr="00AA03FE" w:rsidRDefault="00167900" w:rsidP="00D7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C1D6" w14:textId="6EBFF504" w:rsidR="00167900" w:rsidRPr="00D35239" w:rsidRDefault="00C945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F674" w14:textId="77777777" w:rsidR="00167900" w:rsidRPr="00AA03FE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6D1A" w14:textId="74BBB5D3" w:rsidR="00167900" w:rsidRPr="00501452" w:rsidRDefault="006200C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50,58</w:t>
            </w:r>
            <w:r w:rsidR="00DE08A8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528D315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DA9FD72" w14:textId="116CA066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51,919</w:t>
            </w:r>
          </w:p>
        </w:tc>
        <w:tc>
          <w:tcPr>
            <w:tcW w:w="236" w:type="dxa"/>
            <w:vAlign w:val="bottom"/>
          </w:tcPr>
          <w:p w14:paraId="4D6CAC0B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B1D2F">
              <w:rPr>
                <w:rFonts w:ascii="Angsana New" w:hAnsi="Angsana New" w:hint="cs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5D111396" w14:textId="0F521B8D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="00167900" w:rsidRPr="005B1D2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329496A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14:paraId="11F2653E" w14:textId="6FF0E7F6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51,919</w:t>
            </w:r>
          </w:p>
        </w:tc>
      </w:tr>
      <w:tr w:rsidR="00167900" w:rsidRPr="00552A14" w14:paraId="7102612F" w14:textId="77777777" w:rsidTr="00D65FEA">
        <w:tc>
          <w:tcPr>
            <w:tcW w:w="2876" w:type="dxa"/>
          </w:tcPr>
          <w:p w14:paraId="1B757220" w14:textId="77777777" w:rsidR="00167900" w:rsidRPr="0010049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A7EF40" w14:textId="7B82CEE7" w:rsidR="00167900" w:rsidRPr="00100492" w:rsidRDefault="000E7619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160,304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1183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B6AF52" w14:textId="1FF3E62E" w:rsidR="00167900" w:rsidRPr="00100492" w:rsidRDefault="000E7619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59,350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C9BB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F80F2E" w14:textId="74E9FB90" w:rsidR="00167900" w:rsidRPr="00505578" w:rsidRDefault="006B3CE9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219,65</w:t>
            </w:r>
            <w:r w:rsidR="00822A65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496B487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85866" w14:textId="1B5ABB56" w:rsidR="00167900" w:rsidRPr="005B1D2F" w:rsidRDefault="00395E06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177,877</w:t>
            </w:r>
          </w:p>
        </w:tc>
        <w:tc>
          <w:tcPr>
            <w:tcW w:w="236" w:type="dxa"/>
            <w:vAlign w:val="bottom"/>
          </w:tcPr>
          <w:p w14:paraId="27F3FFFF" w14:textId="7580BF46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0A34A" w14:textId="41A904A8" w:rsidR="00167900" w:rsidRPr="005B1D2F" w:rsidRDefault="00395E06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73,204</w:t>
            </w:r>
          </w:p>
        </w:tc>
        <w:tc>
          <w:tcPr>
            <w:tcW w:w="244" w:type="dxa"/>
            <w:vAlign w:val="bottom"/>
          </w:tcPr>
          <w:p w14:paraId="51753CED" w14:textId="77777777" w:rsidR="00167900" w:rsidRPr="005B1D2F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F3148" w14:textId="30DAAA35" w:rsidR="00167900" w:rsidRPr="005B1D2F" w:rsidRDefault="00D65FE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251,081</w:t>
            </w:r>
          </w:p>
        </w:tc>
      </w:tr>
    </w:tbl>
    <w:p w14:paraId="7A4134B0" w14:textId="77777777" w:rsidR="00E50B3C" w:rsidRDefault="00E50B3C" w:rsidP="00102C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43"/>
        <w:jc w:val="thaiDistribute"/>
        <w:rPr>
          <w:rFonts w:asciiTheme="majorBidi" w:eastAsia="Malgun Gothic" w:hAnsiTheme="majorBidi" w:cstheme="majorBidi"/>
          <w:b/>
          <w:bCs/>
          <w:sz w:val="28"/>
          <w:cs/>
        </w:rPr>
      </w:pPr>
    </w:p>
    <w:tbl>
      <w:tblPr>
        <w:tblStyle w:val="TableGrid"/>
        <w:tblW w:w="970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92"/>
        <w:gridCol w:w="270"/>
        <w:gridCol w:w="983"/>
        <w:gridCol w:w="270"/>
        <w:gridCol w:w="906"/>
        <w:gridCol w:w="270"/>
        <w:gridCol w:w="900"/>
        <w:gridCol w:w="270"/>
        <w:gridCol w:w="900"/>
        <w:gridCol w:w="244"/>
        <w:gridCol w:w="822"/>
      </w:tblGrid>
      <w:tr w:rsidR="00E50B3C" w:rsidRPr="00552A14" w14:paraId="0F16158B" w14:textId="77777777" w:rsidTr="003F5955">
        <w:trPr>
          <w:tblHeader/>
        </w:trPr>
        <w:tc>
          <w:tcPr>
            <w:tcW w:w="2880" w:type="dxa"/>
          </w:tcPr>
          <w:p w14:paraId="28B937C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vAlign w:val="center"/>
          </w:tcPr>
          <w:p w14:paraId="649DA6D5" w14:textId="77777777" w:rsidR="00E50B3C" w:rsidRPr="00EB4282" w:rsidRDefault="00E50B3C" w:rsidP="0069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50B3C" w:rsidRPr="00552A14" w14:paraId="3E0511FB" w14:textId="77777777" w:rsidTr="003F5955">
        <w:trPr>
          <w:tblHeader/>
        </w:trPr>
        <w:tc>
          <w:tcPr>
            <w:tcW w:w="2880" w:type="dxa"/>
          </w:tcPr>
          <w:p w14:paraId="5D45390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tcBorders>
              <w:bottom w:val="single" w:sz="4" w:space="0" w:color="auto"/>
            </w:tcBorders>
          </w:tcPr>
          <w:p w14:paraId="43A8CE74" w14:textId="63AC33F7" w:rsidR="00E50B3C" w:rsidRPr="00100492" w:rsidRDefault="00441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E50B3C" w:rsidRPr="00552A14" w14:paraId="74DBEE5F" w14:textId="77777777" w:rsidTr="003F5955">
        <w:trPr>
          <w:tblHeader/>
        </w:trPr>
        <w:tc>
          <w:tcPr>
            <w:tcW w:w="2880" w:type="dxa"/>
          </w:tcPr>
          <w:p w14:paraId="638F9BD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5AF9F3" w14:textId="51A01163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>3</w:t>
            </w:r>
            <w:r w:rsidR="000D25D6">
              <w:rPr>
                <w:rFonts w:ascii="Angsana New" w:hAnsi="Angsana New"/>
                <w:sz w:val="27"/>
                <w:szCs w:val="27"/>
              </w:rPr>
              <w:t>1</w:t>
            </w:r>
            <w:r w:rsidRPr="008F4D8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D25D6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D25D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</w:tcPr>
          <w:p w14:paraId="1833AD8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3F99E" w14:textId="233DB591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D25D6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50B3C" w:rsidRPr="00552A14" w14:paraId="6B1B7B41" w14:textId="77777777" w:rsidTr="003F5955">
        <w:trPr>
          <w:tblHeader/>
        </w:trPr>
        <w:tc>
          <w:tcPr>
            <w:tcW w:w="2880" w:type="dxa"/>
          </w:tcPr>
          <w:p w14:paraId="3454B9C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71C12" w14:textId="77777777" w:rsidR="00E50B3C" w:rsidRPr="00100492" w:rsidRDefault="00E50B3C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ACBB2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48E2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A1D3BFD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3500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064FD8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8E5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E49F6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3AA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F6887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A5569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50B3C" w:rsidRPr="00552A14" w14:paraId="0DC2870D" w14:textId="77777777" w:rsidTr="001B07CB">
        <w:tc>
          <w:tcPr>
            <w:tcW w:w="2880" w:type="dxa"/>
          </w:tcPr>
          <w:p w14:paraId="18544BDA" w14:textId="77777777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9893" w14:textId="6DDC102C" w:rsidR="00E50B3C" w:rsidRPr="00D35239" w:rsidRDefault="00D71DF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>
              <w:rPr>
                <w:rFonts w:ascii="Angsana New" w:hAnsi="Angsana New"/>
                <w:sz w:val="27"/>
                <w:szCs w:val="27"/>
              </w:rPr>
              <w:t>22,246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29F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3482" w14:textId="706635FE" w:rsidR="00E50B3C" w:rsidRPr="00D35239" w:rsidRDefault="00D71DF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21EA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E92E" w14:textId="162E357E" w:rsidR="00E50B3C" w:rsidRPr="00EB4282" w:rsidRDefault="00D71DF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24,776</w:t>
            </w:r>
          </w:p>
        </w:tc>
        <w:tc>
          <w:tcPr>
            <w:tcW w:w="270" w:type="dxa"/>
            <w:vAlign w:val="bottom"/>
          </w:tcPr>
          <w:p w14:paraId="7E8C753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6D78DB79" w14:textId="2AFD1B67" w:rsidR="00E50B3C" w:rsidRPr="008D707E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27,269</w:t>
            </w:r>
          </w:p>
        </w:tc>
        <w:tc>
          <w:tcPr>
            <w:tcW w:w="270" w:type="dxa"/>
            <w:vAlign w:val="bottom"/>
          </w:tcPr>
          <w:p w14:paraId="5088A8C4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BF5221" w14:textId="783CCB60" w:rsidR="00E50B3C" w:rsidRPr="008D707E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2,551</w:t>
            </w:r>
          </w:p>
        </w:tc>
        <w:tc>
          <w:tcPr>
            <w:tcW w:w="244" w:type="dxa"/>
            <w:vAlign w:val="bottom"/>
          </w:tcPr>
          <w:p w14:paraId="37BE772F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A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20EF0C95" w14:textId="1C456B24" w:rsidR="00E50B3C" w:rsidRPr="008D707E" w:rsidRDefault="00AE49DF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D70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380DC4">
              <w:rPr>
                <w:rFonts w:ascii="Angsana New" w:hAnsi="Angsana New"/>
                <w:sz w:val="27"/>
                <w:szCs w:val="27"/>
              </w:rPr>
              <w:t>29,820</w:t>
            </w:r>
            <w:r w:rsidR="00E50B3C"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E50B3C" w:rsidRPr="00552A14" w14:paraId="6C0C2846" w14:textId="77777777" w:rsidTr="001B07CB">
        <w:tc>
          <w:tcPr>
            <w:tcW w:w="2880" w:type="dxa"/>
          </w:tcPr>
          <w:p w14:paraId="7AC3A5CE" w14:textId="77777777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-16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D6DB" w14:textId="77777777" w:rsidR="00E50B3C" w:rsidRPr="00D35239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5A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AA85" w14:textId="77777777" w:rsidR="00E50B3C" w:rsidRPr="00D35239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22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1B97" w14:textId="77777777" w:rsidR="00E50B3C" w:rsidRPr="00EB4282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1E4314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A42ED80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49DFB47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D99FA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03C8D4BB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vAlign w:val="bottom"/>
          </w:tcPr>
          <w:p w14:paraId="4A95B34B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50B3C" w:rsidRPr="00552A14" w14:paraId="1B7389B8" w14:textId="77777777" w:rsidTr="003E0A42">
        <w:tc>
          <w:tcPr>
            <w:tcW w:w="2880" w:type="dxa"/>
          </w:tcPr>
          <w:p w14:paraId="2971F214" w14:textId="77777777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AB6E" w14:textId="7A58A5A3" w:rsidR="00E50B3C" w:rsidRPr="00282454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5D58" w14:textId="77777777" w:rsidR="00E50B3C" w:rsidRPr="0028245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F69F" w14:textId="711EE18D" w:rsidR="00E50B3C" w:rsidRPr="00282454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2321" w14:textId="77777777" w:rsidR="00E50B3C" w:rsidRPr="0028245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C16" w14:textId="521CD1C2" w:rsidR="00E50B3C" w:rsidRPr="00282454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70" w:type="dxa"/>
            <w:vAlign w:val="bottom"/>
          </w:tcPr>
          <w:p w14:paraId="64A11C5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3C88F2C" w14:textId="5ABB6408" w:rsidR="00E50B3C" w:rsidRPr="000164AD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029377F" w14:textId="0F986D2E" w:rsidR="00E50B3C" w:rsidRPr="00385E88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842B292" w14:textId="3AFDC326" w:rsidR="00E50B3C" w:rsidRPr="000164AD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244" w:type="dxa"/>
            <w:vAlign w:val="bottom"/>
          </w:tcPr>
          <w:p w14:paraId="51C93DB1" w14:textId="75D459FE" w:rsidR="00E50B3C" w:rsidRPr="00385E88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822" w:type="dxa"/>
            <w:vAlign w:val="bottom"/>
          </w:tcPr>
          <w:p w14:paraId="3050810D" w14:textId="290F7926" w:rsidR="00E50B3C" w:rsidRPr="000164AD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E50B3C" w:rsidRPr="00552A14" w14:paraId="2001EBBC" w14:textId="77777777" w:rsidTr="00BB2540">
        <w:tc>
          <w:tcPr>
            <w:tcW w:w="2880" w:type="dxa"/>
          </w:tcPr>
          <w:p w14:paraId="3A7721F3" w14:textId="0790C24C" w:rsidR="00E50B3C" w:rsidRPr="0010049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641B5E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br/>
            </w:r>
            <w:r w:rsidR="0077322E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เ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26013C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F99C" w14:textId="77777777" w:rsidR="005F2611" w:rsidRDefault="005F2611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75E3369" w14:textId="3EEF2DBF" w:rsidR="00E50B3C" w:rsidRPr="00D35239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2540">
              <w:rPr>
                <w:rFonts w:ascii="Angsana New" w:hAnsi="Angsana New"/>
                <w:sz w:val="27"/>
                <w:szCs w:val="27"/>
              </w:rPr>
              <w:t>-</w:t>
            </w:r>
            <w:r w:rsidR="00657FA2" w:rsidRPr="00657FA2">
              <w:rPr>
                <w:rFonts w:ascii="Angsana New" w:hAnsi="Angsana New"/>
                <w:sz w:val="27"/>
                <w:szCs w:val="27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E53D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2171" w14:textId="65813D24" w:rsidR="00E50B3C" w:rsidRPr="00D35239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2540">
              <w:rPr>
                <w:rFonts w:ascii="Angsana New" w:hAnsi="Angsana New"/>
                <w:sz w:val="27"/>
                <w:szCs w:val="27"/>
              </w:rPr>
              <w:t>3,820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9C1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95AA" w14:textId="417ED82F" w:rsidR="00E50B3C" w:rsidRPr="00B75A83" w:rsidRDefault="00BB254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2540">
              <w:rPr>
                <w:rFonts w:ascii="Angsana New" w:hAnsi="Angsana New"/>
                <w:sz w:val="27"/>
                <w:szCs w:val="27"/>
              </w:rPr>
              <w:t>3,820</w:t>
            </w:r>
          </w:p>
        </w:tc>
        <w:tc>
          <w:tcPr>
            <w:tcW w:w="270" w:type="dxa"/>
            <w:vAlign w:val="bottom"/>
          </w:tcPr>
          <w:p w14:paraId="06BA71E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39B067E9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F8F29F0" w14:textId="4C333A06" w:rsidR="00E50B3C" w:rsidRPr="008D707E" w:rsidRDefault="00563C8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48C349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6C78C552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036DA17" w14:textId="17B45DDB" w:rsidR="00E50B3C" w:rsidRPr="008D707E" w:rsidRDefault="005D13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5,153</w:t>
            </w:r>
          </w:p>
        </w:tc>
        <w:tc>
          <w:tcPr>
            <w:tcW w:w="244" w:type="dxa"/>
            <w:vAlign w:val="bottom"/>
          </w:tcPr>
          <w:p w14:paraId="03599593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1ECBED90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06579E4" w14:textId="5AD16FE5" w:rsidR="00E50B3C" w:rsidRPr="008D707E" w:rsidRDefault="005D13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5,153</w:t>
            </w:r>
            <w:r w:rsidR="00E50B3C" w:rsidRPr="005E7DA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E50B3C" w:rsidRPr="00552A14" w14:paraId="20A0C19C" w14:textId="77777777" w:rsidTr="00A8598B">
        <w:tc>
          <w:tcPr>
            <w:tcW w:w="2880" w:type="dxa"/>
          </w:tcPr>
          <w:p w14:paraId="04BD3EDA" w14:textId="12BC6184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0F443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378" w14:textId="336C10F9" w:rsidR="00E50B3C" w:rsidRPr="00D35239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="00657FA2" w:rsidRPr="00657FA2">
              <w:rPr>
                <w:rFonts w:ascii="Angsana New" w:hAnsi="Angsana New"/>
                <w:sz w:val="27"/>
                <w:szCs w:val="27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E39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75D2" w14:textId="137ED195" w:rsidR="00E50B3C" w:rsidRPr="00D35239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CF7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0FF" w14:textId="38002CC2" w:rsidR="00E50B3C" w:rsidRPr="00B75A83" w:rsidRDefault="00A8598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270" w:type="dxa"/>
            <w:vAlign w:val="bottom"/>
          </w:tcPr>
          <w:p w14:paraId="4BDA6A3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529A92F" w14:textId="6445C55B" w:rsidR="00E50B3C" w:rsidRPr="008D707E" w:rsidRDefault="00563C8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4C2472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561F2857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5B866C" w14:textId="38C8B883" w:rsidR="00E50B3C" w:rsidRPr="008D707E" w:rsidRDefault="00C70A7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563C8C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244" w:type="dxa"/>
            <w:vAlign w:val="bottom"/>
          </w:tcPr>
          <w:p w14:paraId="46409787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3701FC05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22E2DD2" w14:textId="4D237083" w:rsidR="00E50B3C" w:rsidRPr="008D707E" w:rsidRDefault="00C70A7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563C8C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</w:tr>
      <w:tr w:rsidR="00E50B3C" w:rsidRPr="00552A14" w14:paraId="36ADC011" w14:textId="77777777" w:rsidTr="00D8743D">
        <w:trPr>
          <w:trHeight w:val="207"/>
        </w:trPr>
        <w:tc>
          <w:tcPr>
            <w:tcW w:w="2880" w:type="dxa"/>
          </w:tcPr>
          <w:p w14:paraId="52303BDD" w14:textId="796CA97C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 w:rsidR="00663F1D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5DFC" w14:textId="3F85F5EF" w:rsidR="00E50B3C" w:rsidRPr="00D35239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82,828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581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AE57" w14:textId="3938C699" w:rsidR="00E50B3C" w:rsidRPr="00D35239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0691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9CAD" w14:textId="3AD2EA6C" w:rsidR="00E50B3C" w:rsidRPr="00B75A83" w:rsidRDefault="00832C79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82,828</w:t>
            </w:r>
          </w:p>
        </w:tc>
        <w:tc>
          <w:tcPr>
            <w:tcW w:w="270" w:type="dxa"/>
            <w:vAlign w:val="bottom"/>
          </w:tcPr>
          <w:p w14:paraId="5A1274E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11CD7BC" w14:textId="4D2591A0" w:rsidR="00E50B3C" w:rsidRPr="008D707E" w:rsidRDefault="00446A3F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90,311</w:t>
            </w:r>
          </w:p>
        </w:tc>
        <w:tc>
          <w:tcPr>
            <w:tcW w:w="270" w:type="dxa"/>
            <w:vAlign w:val="bottom"/>
          </w:tcPr>
          <w:p w14:paraId="1A8CF1C9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2C245F1F" w14:textId="0510A806" w:rsidR="00E50B3C" w:rsidRPr="008D707E" w:rsidRDefault="00446A3F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0A61FD75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6C453922" w14:textId="0CCD3916" w:rsidR="00E50B3C" w:rsidRPr="008D707E" w:rsidRDefault="009667A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90,311</w:t>
            </w:r>
          </w:p>
        </w:tc>
      </w:tr>
      <w:tr w:rsidR="00E50B3C" w:rsidRPr="00552A14" w14:paraId="171B2BBD" w14:textId="77777777" w:rsidTr="00CB34F4">
        <w:tc>
          <w:tcPr>
            <w:tcW w:w="2880" w:type="dxa"/>
          </w:tcPr>
          <w:p w14:paraId="42AE299D" w14:textId="77777777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2EB" w14:textId="61BCC2E6" w:rsidR="00E50B3C" w:rsidRPr="00AA03FE" w:rsidRDefault="006200C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37,510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34C4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2369" w14:textId="218DDC68" w:rsidR="00E50B3C" w:rsidRPr="00D35239" w:rsidRDefault="006200C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="00DA006F">
              <w:rPr>
                <w:rFonts w:ascii="Angsana New" w:hAnsi="Angsana New"/>
                <w:sz w:val="27"/>
                <w:szCs w:val="27"/>
              </w:rPr>
              <w:t xml:space="preserve">       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55AE" w14:textId="77777777" w:rsidR="00E50B3C" w:rsidRPr="00AA03F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A237" w14:textId="72CD582B" w:rsidR="00E50B3C" w:rsidRPr="00B75A83" w:rsidRDefault="006200C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37,510</w:t>
            </w:r>
          </w:p>
        </w:tc>
        <w:tc>
          <w:tcPr>
            <w:tcW w:w="270" w:type="dxa"/>
            <w:vAlign w:val="bottom"/>
          </w:tcPr>
          <w:p w14:paraId="31B0060E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8E50B0C" w14:textId="4C3734D4" w:rsidR="00E50B3C" w:rsidRPr="008D707E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41,87</w:t>
            </w:r>
            <w:r w:rsidR="00BB359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15E59B89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8C97E2" w14:textId="45F3DB9A" w:rsidR="00E50B3C" w:rsidRPr="008D707E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-</w:t>
            </w:r>
            <w:r w:rsidR="00E50B3C"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40AB8D06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04DE371" w14:textId="0F4C9FBD" w:rsidR="00E50B3C" w:rsidRPr="008D707E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41,87</w:t>
            </w:r>
            <w:r w:rsidR="00E455EC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50B3C" w:rsidRPr="00552A14" w14:paraId="661B3F22" w14:textId="77777777" w:rsidTr="003E0A42">
        <w:tc>
          <w:tcPr>
            <w:tcW w:w="2880" w:type="dxa"/>
          </w:tcPr>
          <w:p w14:paraId="0869A24B" w14:textId="77777777" w:rsidR="00E50B3C" w:rsidRPr="0010049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83C64D" w14:textId="3BE4D548" w:rsidR="00E50B3C" w:rsidRPr="00D35239" w:rsidRDefault="008D22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142,584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548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5E594" w14:textId="6E20A693" w:rsidR="00E50B3C" w:rsidRPr="00D35239" w:rsidRDefault="00E268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D67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115BB5" w14:textId="78F04C95" w:rsidR="00E50B3C" w:rsidRPr="00D35239" w:rsidRDefault="00000BD9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00BD9">
              <w:rPr>
                <w:rFonts w:ascii="Angsana New" w:hAnsi="Angsana New"/>
                <w:b/>
                <w:bCs/>
                <w:sz w:val="27"/>
                <w:szCs w:val="27"/>
              </w:rPr>
              <w:t>201,934</w:t>
            </w:r>
          </w:p>
        </w:tc>
        <w:tc>
          <w:tcPr>
            <w:tcW w:w="270" w:type="dxa"/>
            <w:vAlign w:val="bottom"/>
          </w:tcPr>
          <w:p w14:paraId="1AF7E695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5929C" w14:textId="40C4E487" w:rsidR="00E50B3C" w:rsidRPr="008D707E" w:rsidRDefault="00C0305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159,477</w:t>
            </w:r>
          </w:p>
        </w:tc>
        <w:tc>
          <w:tcPr>
            <w:tcW w:w="270" w:type="dxa"/>
            <w:vAlign w:val="bottom"/>
          </w:tcPr>
          <w:p w14:paraId="74E63227" w14:textId="6ED30CB1" w:rsidR="00E50B3C" w:rsidRPr="008D707E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EE6F2" w14:textId="7740CED5" w:rsidR="00E50B3C" w:rsidRPr="008D707E" w:rsidRDefault="00E268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70,704</w:t>
            </w:r>
          </w:p>
        </w:tc>
        <w:tc>
          <w:tcPr>
            <w:tcW w:w="244" w:type="dxa"/>
            <w:vAlign w:val="bottom"/>
          </w:tcPr>
          <w:p w14:paraId="428EB798" w14:textId="77777777" w:rsidR="00E50B3C" w:rsidRPr="008D707E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D707E">
              <w:rPr>
                <w:rFonts w:ascii="Angsana New" w:hAnsi="Angsana New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60859" w14:textId="351B4B39" w:rsidR="00E50B3C" w:rsidRPr="008D707E" w:rsidRDefault="00DB407F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230,18</w:t>
            </w:r>
            <w:r w:rsidR="008E069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</w:tr>
    </w:tbl>
    <w:p w14:paraId="2B980D30" w14:textId="77777777" w:rsidR="006F779A" w:rsidRPr="006F779A" w:rsidRDefault="006F779A" w:rsidP="006F779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2542BA91" w14:textId="4D69536E" w:rsidR="00897826" w:rsidRPr="000C31F2" w:rsidRDefault="00897826" w:rsidP="0036154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897826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หุ้นกู้แปลงสภาพและใบสำคัญแสดงสิทธิ</w:t>
      </w:r>
    </w:p>
    <w:p w14:paraId="406A47D6" w14:textId="77777777" w:rsidR="00B544FB" w:rsidRDefault="004868EE" w:rsidP="00B544FB">
      <w:pPr>
        <w:pStyle w:val="ListParagraph"/>
        <w:numPr>
          <w:ilvl w:val="0"/>
          <w:numId w:val="37"/>
        </w:numPr>
        <w:spacing w:before="120" w:line="240" w:lineRule="auto"/>
        <w:ind w:left="360"/>
        <w:jc w:val="thaiDistribute"/>
        <w:rPr>
          <w:rFonts w:asciiTheme="majorBidi" w:eastAsia="Malgun Gothic" w:hAnsiTheme="majorBidi" w:cs="Angsana New"/>
          <w:sz w:val="28"/>
          <w:lang w:val="en-US"/>
        </w:rPr>
      </w:pP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เมื่อวันที่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บริษัทได้ออกหุ้นกู้แปลงสภาพจำนวน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ซึ่งมีอัตราดอกเบี้ยร้อยละ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6.00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ต่อปี และมูลค่าที่ตราไว้หน่วยละ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รวมเป็นมูลค่า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120,000,000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หุ้นกู้แปลงสภาพดังกล่าวมีวันครบกำหนดไถ่ถอนในวันที่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2570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และเมื่อครบกำหนด ผู้ถือหุ้นกู้แปลงสภาพสามารถเลือกใช้สิทธิแปลงสภาพ โดยหุ้นกู้แปลงสภาพ</w:t>
      </w:r>
      <w:r w:rsidR="00AC275C"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สามารถแปลงเป็นหุ้นสามัญได้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หุ้น และมีราคาใช้สิทธิแปลงสภาพหุ้นละ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5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</w:t>
      </w:r>
    </w:p>
    <w:p w14:paraId="3ADE958B" w14:textId="488F66DF" w:rsidR="00A95348" w:rsidRPr="00B544FB" w:rsidRDefault="004868EE" w:rsidP="00B544FB">
      <w:pPr>
        <w:pStyle w:val="ListParagraph"/>
        <w:numPr>
          <w:ilvl w:val="0"/>
          <w:numId w:val="37"/>
        </w:numPr>
        <w:spacing w:before="120" w:line="240" w:lineRule="auto"/>
        <w:ind w:left="360"/>
        <w:jc w:val="thaiDistribute"/>
        <w:rPr>
          <w:rFonts w:asciiTheme="majorBidi" w:eastAsia="Malgun Gothic" w:hAnsiTheme="majorBidi" w:cs="Angsana New"/>
          <w:sz w:val="28"/>
          <w:lang w:val="en-US"/>
        </w:rPr>
      </w:pP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เมื่อวันที่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16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บริษัทได้ออกใบสำคัญแสดงสิทธิที่จะซื้อหุ้นสามัญของบริษัทครั้งที่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1 (CAZ-W1)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โดยไม่คิดมูลค่า จำนวน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122,400,000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หน่วยหุ้นกู้แปลงสภาพต่อ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1,020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หน่วยใบสำคัญแสดงสิทธิที่จะซื้อหุ้นสามัญ ใบสำคัญแสดงสิทธิที่จะซื้อหุ้นสามัญ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แปลงสภาพได้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หุ้นสามัญ และมีราคาใช้สิทธิหุ้นละ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0.80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โดยใช้สิทธิได้ภายหลังจาก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เดือน</w:t>
      </w:r>
      <w:r w:rsidR="005774C1"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>นับจากวันที่ออก ซึ่งใช้สิทธิได้ทุก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 w:hint="cs"/>
          <w:sz w:val="28"/>
          <w:cs/>
          <w:lang w:val="en-US"/>
        </w:rPr>
        <w:t>ๆ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เดือน นับตั้งแต่วันใช้สิทธิครั้งแรก และมีกำหนดครบระยะเวลาการใช้สิทธิ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5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ปี นับจากวันที่ออก ตลาดหลักทรัพย์แห่งประเทศไทยได้รับใบสำคัญแสดงสิทธิดังกล่าวเป็นหลักทรัพย์จดทะเบียนตั้งแต่วันที่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16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</w:p>
    <w:p w14:paraId="50DF69A8" w14:textId="2F4C9823" w:rsidR="00BD2EF4" w:rsidRDefault="00A95348" w:rsidP="00A95348">
      <w:pPr>
        <w:spacing w:before="120" w:after="120" w:line="240" w:lineRule="auto"/>
        <w:ind w:left="360" w:hanging="360"/>
        <w:jc w:val="thaiDistribute"/>
        <w:rPr>
          <w:rFonts w:asciiTheme="majorBidi" w:eastAsia="Malgun Gothic" w:hAnsiTheme="majorBidi"/>
          <w:sz w:val="28"/>
          <w:szCs w:val="28"/>
          <w:cs/>
        </w:rPr>
      </w:pPr>
      <w:r>
        <w:rPr>
          <w:rFonts w:asciiTheme="majorBidi" w:eastAsia="Malgun Gothic" w:hAnsiTheme="majorBidi"/>
          <w:sz w:val="28"/>
          <w:szCs w:val="28"/>
        </w:rPr>
        <w:tab/>
      </w:r>
      <w:r>
        <w:rPr>
          <w:rFonts w:asciiTheme="majorBidi" w:eastAsia="Malgun Gothic" w:hAnsiTheme="majorBidi"/>
          <w:sz w:val="28"/>
          <w:szCs w:val="28"/>
        </w:rPr>
        <w:tab/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การเปลี่ยนแปลงของหุ้นกู้แปลงสภาพและใบสำคัญแสดงสิทธิที่จะซื้อหุ้นสามัญสำหรับรอบระยะเวลาสามเดือนสิ้นสุดวันที่ </w:t>
      </w:r>
      <w:r w:rsidR="00B80B1E">
        <w:rPr>
          <w:rFonts w:asciiTheme="majorBidi" w:eastAsia="Malgun Gothic" w:hAnsiTheme="majorBidi"/>
          <w:sz w:val="28"/>
          <w:szCs w:val="28"/>
        </w:rPr>
        <w:t>31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มีนาคม </w:t>
      </w:r>
      <w:r w:rsidR="00B80B1E">
        <w:rPr>
          <w:rFonts w:asciiTheme="majorBidi" w:eastAsia="Malgun Gothic" w:hAnsiTheme="majorBidi"/>
          <w:sz w:val="28"/>
          <w:szCs w:val="28"/>
        </w:rPr>
        <w:t>2569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และสำหรับปีสิ้นสุดวันที่ </w:t>
      </w:r>
      <w:r w:rsidR="00B80B1E">
        <w:rPr>
          <w:rFonts w:asciiTheme="majorBidi" w:eastAsia="Malgun Gothic" w:hAnsiTheme="majorBidi"/>
          <w:sz w:val="28"/>
          <w:szCs w:val="28"/>
        </w:rPr>
        <w:t>31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ธันวาคม </w:t>
      </w:r>
      <w:r w:rsidR="00B80B1E">
        <w:rPr>
          <w:rFonts w:asciiTheme="majorBidi" w:eastAsia="Malgun Gothic" w:hAnsiTheme="majorBidi"/>
          <w:sz w:val="28"/>
          <w:szCs w:val="28"/>
        </w:rPr>
        <w:t>2568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มีดังนี</w:t>
      </w:r>
      <w:r w:rsidR="008F5F5E">
        <w:rPr>
          <w:rFonts w:asciiTheme="majorBidi" w:eastAsia="Malgun Gothic" w:hAnsiTheme="majorBidi" w:hint="cs"/>
          <w:sz w:val="28"/>
          <w:szCs w:val="28"/>
          <w:cs/>
        </w:rPr>
        <w:t>้</w:t>
      </w: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F671BC" w:rsidRPr="00F671BC" w14:paraId="19BBC4D5" w14:textId="77777777">
        <w:tc>
          <w:tcPr>
            <w:tcW w:w="3132" w:type="dxa"/>
          </w:tcPr>
          <w:p w14:paraId="2209749D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069" w:type="dxa"/>
            <w:gridSpan w:val="5"/>
          </w:tcPr>
          <w:p w14:paraId="5FCB6A59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</w:rPr>
              <w:tab/>
              <w:t>(</w:t>
            </w: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671BC" w:rsidRPr="00F671BC" w14:paraId="198818F3" w14:textId="77777777">
        <w:tc>
          <w:tcPr>
            <w:tcW w:w="3132" w:type="dxa"/>
          </w:tcPr>
          <w:p w14:paraId="537AD374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2A0EEC33" w14:textId="496C3B10" w:rsidR="00F671BC" w:rsidRPr="00F671BC" w:rsidRDefault="0050332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8F5F5E" w:rsidRPr="00503322">
              <w:rPr>
                <w:rFonts w:ascii="Angsana New" w:hAnsi="Angsana New"/>
                <w:b/>
                <w:sz w:val="27"/>
                <w:szCs w:val="27"/>
                <w:cs/>
              </w:rPr>
              <w:t>เงินรวม</w:t>
            </w:r>
            <w:r w:rsidR="008F5F5E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="008F5F5E"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8F5F5E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เงินเฉพาะกิจการ</w:t>
            </w:r>
            <w:r w:rsidR="00F671BC"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671BC" w:rsidRPr="00F671BC" w14:paraId="73D0B57C" w14:textId="77777777" w:rsidTr="007808A5">
        <w:trPr>
          <w:trHeight w:val="539"/>
        </w:trPr>
        <w:tc>
          <w:tcPr>
            <w:tcW w:w="3132" w:type="dxa"/>
          </w:tcPr>
          <w:p w14:paraId="1531F381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8574B72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275" w:type="dxa"/>
            <w:shd w:val="clear" w:color="auto" w:fill="FFFFFF" w:themeFill="background1"/>
            <w:vAlign w:val="bottom"/>
          </w:tcPr>
          <w:p w14:paraId="07F61502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069090DF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หุ้นกู้แปลงสภาพ - องค์ประกอบที่เป็นทุน</w:t>
            </w:r>
          </w:p>
        </w:tc>
        <w:tc>
          <w:tcPr>
            <w:tcW w:w="275" w:type="dxa"/>
            <w:shd w:val="clear" w:color="auto" w:fill="FFFFFF" w:themeFill="background1"/>
            <w:vAlign w:val="bottom"/>
          </w:tcPr>
          <w:p w14:paraId="731275C1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63C568A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F671BC" w:rsidRPr="00F671BC" w14:paraId="33FC2CA3" w14:textId="77777777" w:rsidTr="002A7466">
        <w:tc>
          <w:tcPr>
            <w:tcW w:w="3132" w:type="dxa"/>
            <w:vAlign w:val="bottom"/>
          </w:tcPr>
          <w:p w14:paraId="28CF4F95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671BC">
              <w:rPr>
                <w:rFonts w:ascii="Angsana New" w:eastAsia="Malgun Gothic" w:hAnsi="Angsana New"/>
                <w:sz w:val="28"/>
                <w:szCs w:val="28"/>
              </w:rPr>
              <w:t xml:space="preserve">1 </w:t>
            </w: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มกราคม </w:t>
            </w:r>
            <w:r w:rsidRPr="00F671BC">
              <w:rPr>
                <w:rFonts w:ascii="Angsana New" w:eastAsia="Malgun Gothic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2CD295" w14:textId="0C2FC0F6" w:rsidR="00F671BC" w:rsidRPr="002A7466" w:rsidRDefault="002A7466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111,313</w:t>
            </w:r>
          </w:p>
        </w:tc>
        <w:tc>
          <w:tcPr>
            <w:tcW w:w="275" w:type="dxa"/>
            <w:vAlign w:val="bottom"/>
          </w:tcPr>
          <w:p w14:paraId="36977499" w14:textId="77777777" w:rsidR="00F671BC" w:rsidRPr="002A7466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6B60DC95" w14:textId="1687A3EC" w:rsidR="00F671BC" w:rsidRPr="002A7466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430</w:t>
            </w:r>
          </w:p>
        </w:tc>
        <w:tc>
          <w:tcPr>
            <w:tcW w:w="275" w:type="dxa"/>
          </w:tcPr>
          <w:p w14:paraId="7DFB3982" w14:textId="77777777" w:rsidR="00F671BC" w:rsidRPr="002A7466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9DA3A52" w14:textId="00336B0D" w:rsidR="00F671BC" w:rsidRPr="002A7466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2,192</w:t>
            </w:r>
          </w:p>
        </w:tc>
      </w:tr>
      <w:tr w:rsidR="00F671BC" w:rsidRPr="00F671BC" w14:paraId="6DBBE1D8" w14:textId="77777777" w:rsidTr="002A746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C4942AD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หุ้นกู้แปลงสภาพและ</w:t>
            </w:r>
          </w:p>
          <w:p w14:paraId="518FE267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</w:rPr>
              <w:t xml:space="preserve">  </w:t>
            </w: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ใบสำคั</w:t>
            </w:r>
            <w:r w:rsidRPr="002A3126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ญแสดงสิทธิ</w:t>
            </w:r>
          </w:p>
        </w:tc>
        <w:tc>
          <w:tcPr>
            <w:tcW w:w="2070" w:type="dxa"/>
            <w:vAlign w:val="bottom"/>
          </w:tcPr>
          <w:p w14:paraId="17ED777E" w14:textId="600829B6" w:rsidR="00F671BC" w:rsidRPr="00F671BC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C0DC9BC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0800E42D" w14:textId="34352327" w:rsidR="00F671BC" w:rsidRPr="002A7466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253E52A3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vAlign w:val="bottom"/>
          </w:tcPr>
          <w:p w14:paraId="62F50B35" w14:textId="7592688E" w:rsidR="00F671BC" w:rsidRPr="00F671BC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</w:tr>
      <w:tr w:rsidR="00F671BC" w:rsidRPr="00F671BC" w14:paraId="3C169884" w14:textId="77777777" w:rsidTr="002A746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2F5B44A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1712394D" w14:textId="7E49BF1C" w:rsidR="00F671BC" w:rsidRPr="00F671BC" w:rsidRDefault="004263F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1,032</w:t>
            </w:r>
          </w:p>
        </w:tc>
        <w:tc>
          <w:tcPr>
            <w:tcW w:w="275" w:type="dxa"/>
            <w:vAlign w:val="bottom"/>
          </w:tcPr>
          <w:p w14:paraId="312CFE37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26214326" w14:textId="0A26FE1B" w:rsidR="00F671BC" w:rsidRPr="002A7466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519C100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0DFFAF" w14:textId="0CC2042E" w:rsidR="00F671BC" w:rsidRPr="00F671BC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</w:tr>
      <w:tr w:rsidR="00C46151" w:rsidRPr="00F671BC" w14:paraId="63ECFE22" w14:textId="77777777" w:rsidTr="002A746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3EEE328" w14:textId="0F7518C9" w:rsidR="00C46151" w:rsidRPr="00F671BC" w:rsidRDefault="008B5F6D" w:rsidP="008B5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8B5F6D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ใช้สิทธิซื้อหุ้นสามัญของใบสำคัญ</w:t>
            </w:r>
            <w:r>
              <w:rPr>
                <w:rFonts w:ascii="Angsana New" w:eastAsia="Malgun Gothic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B5F6D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E8D336C" w14:textId="2E96CB1E" w:rsidR="00C46151" w:rsidRPr="00F671BC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19FAA86E" w14:textId="77777777" w:rsidR="00C46151" w:rsidRPr="00F671BC" w:rsidRDefault="00C4615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401C308B" w14:textId="14EEF76D" w:rsidR="00C46151" w:rsidRPr="002A7466" w:rsidRDefault="00EB43C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147F2143" w14:textId="77777777" w:rsidR="00C46151" w:rsidRPr="00F671BC" w:rsidRDefault="00C4615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C2BB5DE" w14:textId="2E6AB89D" w:rsidR="00C46151" w:rsidRPr="00F671BC" w:rsidRDefault="007D2A4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150</w:t>
            </w:r>
            <w:r>
              <w:rPr>
                <w:rFonts w:ascii="Angsana New" w:eastAsia="Malgun Gothic" w:hAnsi="Angsana New" w:hint="cs"/>
                <w:sz w:val="28"/>
                <w:szCs w:val="28"/>
                <w:cs/>
              </w:rPr>
              <w:t>)</w:t>
            </w:r>
          </w:p>
        </w:tc>
      </w:tr>
      <w:tr w:rsidR="00F671BC" w:rsidRPr="00F671BC" w14:paraId="7BAC35A6" w14:textId="77777777" w:rsidTr="002A7466">
        <w:trPr>
          <w:trHeight w:val="278"/>
        </w:trPr>
        <w:tc>
          <w:tcPr>
            <w:tcW w:w="3132" w:type="dxa"/>
            <w:vAlign w:val="bottom"/>
          </w:tcPr>
          <w:p w14:paraId="49E5E5C8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CFDBB" w14:textId="6285D61A" w:rsidR="00F671BC" w:rsidRPr="00F671BC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112,345</w:t>
            </w:r>
          </w:p>
        </w:tc>
        <w:tc>
          <w:tcPr>
            <w:tcW w:w="275" w:type="dxa"/>
            <w:vAlign w:val="bottom"/>
          </w:tcPr>
          <w:p w14:paraId="6E8E9AC4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3501" w14:textId="189492E5" w:rsidR="00F671BC" w:rsidRPr="002A7466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75" w:type="dxa"/>
          </w:tcPr>
          <w:p w14:paraId="3B026578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7B0B" w14:textId="56377664" w:rsidR="00F671BC" w:rsidRPr="00F671BC" w:rsidRDefault="007D2A4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2,042</w:t>
            </w:r>
          </w:p>
        </w:tc>
      </w:tr>
    </w:tbl>
    <w:p w14:paraId="345837BC" w14:textId="77777777" w:rsidR="007C187B" w:rsidRDefault="007C187B" w:rsidP="00F671BC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</w:rPr>
      </w:pPr>
    </w:p>
    <w:p w14:paraId="53B86201" w14:textId="77777777" w:rsidR="007C187B" w:rsidRDefault="007C187B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</w:rPr>
      </w:pPr>
    </w:p>
    <w:p w14:paraId="12714AF1" w14:textId="77777777" w:rsidR="00804562" w:rsidRDefault="00804562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  <w:cs/>
        </w:rPr>
      </w:pPr>
      <w:r>
        <w:rPr>
          <w:rFonts w:asciiTheme="majorBidi" w:eastAsia="Malgun Gothic" w:hAnsiTheme="majorBidi"/>
          <w:sz w:val="28"/>
          <w:szCs w:val="28"/>
          <w:cs/>
        </w:rPr>
        <w:tab/>
      </w:r>
      <w:r>
        <w:rPr>
          <w:rFonts w:asciiTheme="majorBidi" w:eastAsia="Malgun Gothic" w:hAnsiTheme="majorBidi"/>
          <w:sz w:val="28"/>
          <w:szCs w:val="28"/>
          <w:cs/>
        </w:rPr>
        <w:tab/>
      </w:r>
    </w:p>
    <w:tbl>
      <w:tblPr>
        <w:tblW w:w="94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2099"/>
        <w:gridCol w:w="257"/>
        <w:gridCol w:w="1926"/>
        <w:gridCol w:w="236"/>
        <w:gridCol w:w="1653"/>
      </w:tblGrid>
      <w:tr w:rsidR="00804562" w:rsidRPr="00B86DDE" w14:paraId="053B19D0" w14:textId="77777777">
        <w:tc>
          <w:tcPr>
            <w:tcW w:w="3312" w:type="dxa"/>
          </w:tcPr>
          <w:p w14:paraId="1F54B786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1" w:type="dxa"/>
            <w:gridSpan w:val="5"/>
          </w:tcPr>
          <w:p w14:paraId="10115D75" w14:textId="77777777" w:rsidR="00804562" w:rsidRPr="00B86DDE" w:rsidRDefault="00804562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04562" w:rsidRPr="00B86DDE" w14:paraId="7FF884DE" w14:textId="77777777">
        <w:tc>
          <w:tcPr>
            <w:tcW w:w="3312" w:type="dxa"/>
          </w:tcPr>
          <w:p w14:paraId="4759FEE7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1" w:type="dxa"/>
            <w:gridSpan w:val="5"/>
            <w:tcBorders>
              <w:bottom w:val="single" w:sz="4" w:space="0" w:color="auto"/>
            </w:tcBorders>
          </w:tcPr>
          <w:p w14:paraId="6294C28D" w14:textId="744B749A" w:rsidR="00804562" w:rsidRPr="00B86DDE" w:rsidRDefault="00C35C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ข้อมูลทางการเงินรวม</w:t>
            </w:r>
            <w:r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804562" w:rsidRPr="00B86DDE" w14:paraId="4A6458C5" w14:textId="77777777">
        <w:trPr>
          <w:trHeight w:val="539"/>
        </w:trPr>
        <w:tc>
          <w:tcPr>
            <w:tcW w:w="3312" w:type="dxa"/>
          </w:tcPr>
          <w:p w14:paraId="7C0E3D31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494E8D71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257" w:type="dxa"/>
            <w:vAlign w:val="bottom"/>
          </w:tcPr>
          <w:p w14:paraId="6594FFA4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20201D62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องค์ประกอบที่เป็นทุน</w:t>
            </w:r>
          </w:p>
        </w:tc>
        <w:tc>
          <w:tcPr>
            <w:tcW w:w="236" w:type="dxa"/>
            <w:vAlign w:val="bottom"/>
          </w:tcPr>
          <w:p w14:paraId="0B13F42C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78AFEF9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ที่จะซื้อหุ้น</w:t>
            </w:r>
          </w:p>
        </w:tc>
      </w:tr>
      <w:tr w:rsidR="00804562" w:rsidRPr="00B86DDE" w14:paraId="339ABDC9" w14:textId="77777777">
        <w:tc>
          <w:tcPr>
            <w:tcW w:w="3312" w:type="dxa"/>
            <w:vAlign w:val="bottom"/>
          </w:tcPr>
          <w:p w14:paraId="06AE4DE5" w14:textId="77777777" w:rsidR="00804562" w:rsidRPr="00B86DDE" w:rsidRDefault="00804562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67EEF2E0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54E86D6A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73BA66E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09AABE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7AE80F2A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562" w:rsidRPr="00B86DDE" w14:paraId="4A04A316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50FBF1" w14:textId="77777777" w:rsidR="00112ECB" w:rsidRPr="00C53343" w:rsidRDefault="00112ECB" w:rsidP="0011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หุ้นกู้แปลงสภาพและ</w:t>
            </w:r>
          </w:p>
          <w:p w14:paraId="526FA7DA" w14:textId="14DE1456" w:rsidR="00804562" w:rsidRPr="00B86DDE" w:rsidRDefault="00112ECB" w:rsidP="00112ECB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</w:rPr>
              <w:t xml:space="preserve">  </w:t>
            </w: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099" w:type="dxa"/>
            <w:vAlign w:val="bottom"/>
          </w:tcPr>
          <w:p w14:paraId="20873C40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117,23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7" w:type="dxa"/>
            <w:vAlign w:val="bottom"/>
          </w:tcPr>
          <w:p w14:paraId="7F1F25DC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8FC551E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335A44D4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290F4632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804562" w:rsidRPr="00B86DDE" w14:paraId="72FE94CD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EF1624D" w14:textId="42299F64" w:rsidR="00804562" w:rsidRPr="00B86DDE" w:rsidRDefault="007808A5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ค่าใช้จ่ายในการออกหุ้นกู้แปลงสภาพและใบสำคัญแสดงสิทธิ</w:t>
            </w:r>
          </w:p>
        </w:tc>
        <w:tc>
          <w:tcPr>
            <w:tcW w:w="2099" w:type="dxa"/>
            <w:vAlign w:val="bottom"/>
          </w:tcPr>
          <w:p w14:paraId="7D54FF9B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40DEE321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41BC52B6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BDF545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2773A26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4562" w:rsidRPr="00B86DDE" w14:paraId="01BF521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9F63E0" w14:textId="77777777" w:rsidR="00804562" w:rsidRPr="00B86DDE" w:rsidRDefault="00804562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1CC75554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57" w:type="dxa"/>
            <w:vAlign w:val="bottom"/>
          </w:tcPr>
          <w:p w14:paraId="26213FE6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49D1FDD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DC3BCC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6DEEEB2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562" w:rsidRPr="00B86DDE" w14:paraId="6CE316F0" w14:textId="77777777">
        <w:trPr>
          <w:trHeight w:val="278"/>
        </w:trPr>
        <w:tc>
          <w:tcPr>
            <w:tcW w:w="3312" w:type="dxa"/>
            <w:vAlign w:val="bottom"/>
          </w:tcPr>
          <w:p w14:paraId="23BD14FF" w14:textId="77777777" w:rsidR="00804562" w:rsidRPr="00B86DDE" w:rsidRDefault="00804562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4FE9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57" w:type="dxa"/>
            <w:vAlign w:val="bottom"/>
          </w:tcPr>
          <w:p w14:paraId="23955CE3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92FA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36" w:type="dxa"/>
          </w:tcPr>
          <w:p w14:paraId="4545120C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2390B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2,192</w:t>
            </w:r>
          </w:p>
        </w:tc>
      </w:tr>
    </w:tbl>
    <w:p w14:paraId="62CC20F1" w14:textId="316BDFB1" w:rsidR="008F5F5E" w:rsidRDefault="008F5F5E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  <w:cs/>
        </w:rPr>
      </w:pPr>
    </w:p>
    <w:p w14:paraId="1A22FBBD" w14:textId="77777777" w:rsidR="00066038" w:rsidRDefault="00066038" w:rsidP="00066038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240" w:line="360" w:lineRule="auto"/>
        <w:ind w:left="360"/>
        <w:textAlignment w:val="baseline"/>
        <w:rPr>
          <w:rFonts w:asciiTheme="majorBidi" w:eastAsia="Malgun Gothic" w:hAnsiTheme="majorBidi"/>
          <w:sz w:val="28"/>
          <w:szCs w:val="28"/>
          <w:cs/>
        </w:rPr>
        <w:sectPr w:rsidR="00066038" w:rsidSect="00BF0F61">
          <w:headerReference w:type="default" r:id="rId11"/>
          <w:footerReference w:type="default" r:id="rId12"/>
          <w:pgSz w:w="11909" w:h="16834" w:code="9"/>
          <w:pgMar w:top="1440" w:right="1008" w:bottom="1080" w:left="1584" w:header="720" w:footer="720" w:gutter="0"/>
          <w:pgNumType w:start="10"/>
          <w:cols w:space="720"/>
          <w:docGrid w:linePitch="245"/>
        </w:sectPr>
      </w:pPr>
      <w:r>
        <w:rPr>
          <w:rFonts w:asciiTheme="majorBidi" w:eastAsia="Malgun Gothic" w:hAnsiTheme="majorBidi" w:hint="cs"/>
          <w:sz w:val="28"/>
          <w:szCs w:val="28"/>
          <w:cs/>
        </w:rPr>
        <w:t xml:space="preserve">                             </w:t>
      </w:r>
      <w:r>
        <w:rPr>
          <w:rFonts w:asciiTheme="majorBidi" w:eastAsia="Malgun Gothic" w:hAnsiTheme="majorBidi"/>
          <w:sz w:val="28"/>
          <w:szCs w:val="28"/>
          <w:cs/>
        </w:rPr>
        <w:tab/>
      </w:r>
    </w:p>
    <w:p w14:paraId="6D28E844" w14:textId="4261ECAB" w:rsidR="00B87C0A" w:rsidRPr="00B87C0A" w:rsidRDefault="00B87C0A" w:rsidP="00687D81">
      <w:pPr>
        <w:pStyle w:val="ListParagraph"/>
        <w:numPr>
          <w:ilvl w:val="0"/>
          <w:numId w:val="37"/>
        </w:numPr>
        <w:spacing w:line="240" w:lineRule="atLeast"/>
        <w:ind w:left="450"/>
        <w:jc w:val="thaiDistribute"/>
        <w:rPr>
          <w:rFonts w:asciiTheme="majorBidi" w:eastAsia="Malgun Gothic" w:hAnsiTheme="majorBidi" w:cstheme="majorBidi"/>
          <w:sz w:val="28"/>
          <w:lang w:val="en-US"/>
        </w:rPr>
      </w:pPr>
      <w:r w:rsidRPr="00B87C0A">
        <w:rPr>
          <w:rFonts w:asciiTheme="majorBidi" w:eastAsia="Malgun Gothic" w:hAnsiTheme="majorBidi" w:cstheme="majorBidi"/>
          <w:sz w:val="28"/>
          <w:cs/>
          <w:lang w:val="en-US"/>
        </w:rPr>
        <w:lastRenderedPageBreak/>
        <w:t>ใบสำคัญแสดงสิทธิที่จะซื้อหุ้นสามัญ</w:t>
      </w:r>
    </w:p>
    <w:p w14:paraId="042343ED" w14:textId="05EE3644" w:rsidR="00392F9E" w:rsidRPr="001750BB" w:rsidRDefault="00B87C0A" w:rsidP="009F4CC3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120" w:line="240" w:lineRule="auto"/>
        <w:ind w:left="432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7C0A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กลุ่มบริษัทไม่ได้บันทึกต้นทุนสำหรับมูลค่ายุติธรรมหรือ มูลค่าที่แท้จริงของใบสำคัญแสดงสิทธิที่จะซื้อหุ้นสามัญดังกล่าวใน</w:t>
      </w:r>
      <w:r w:rsidR="002A068A">
        <w:rPr>
          <w:rFonts w:asciiTheme="majorBidi" w:eastAsia="Malgun Gothic" w:hAnsiTheme="majorBidi" w:cstheme="majorBidi" w:hint="cs"/>
          <w:sz w:val="28"/>
          <w:szCs w:val="28"/>
          <w:cs/>
        </w:rPr>
        <w:t>ข้อมูลทางการเงิน</w:t>
      </w:r>
      <w:r w:rsidRPr="00B87C0A">
        <w:rPr>
          <w:rFonts w:asciiTheme="majorBidi" w:eastAsia="Malgun Gothic" w:hAnsiTheme="majorBidi" w:cstheme="majorBidi"/>
          <w:sz w:val="28"/>
          <w:szCs w:val="28"/>
          <w:cs/>
        </w:rPr>
        <w:t>นี้</w:t>
      </w:r>
    </w:p>
    <w:p w14:paraId="66ED8BDF" w14:textId="270008A8" w:rsidR="000A03AA" w:rsidRDefault="00392F9E" w:rsidP="009F4CC3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1750BB">
        <w:rPr>
          <w:rFonts w:asciiTheme="majorBidi" w:eastAsia="Malgun Gothic" w:hAnsiTheme="majorBidi" w:cstheme="majorBidi"/>
          <w:sz w:val="28"/>
          <w:szCs w:val="28"/>
          <w:cs/>
        </w:rPr>
        <w:tab/>
      </w:r>
      <w:r w:rsidR="001750BB">
        <w:rPr>
          <w:rFonts w:asciiTheme="majorBidi" w:eastAsia="Malgun Gothic" w:hAnsiTheme="majorBidi" w:cstheme="majorBidi"/>
          <w:sz w:val="28"/>
          <w:szCs w:val="28"/>
        </w:rPr>
        <w:tab/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กลุ่มบริษัทมีการแสดงกำไร</w:t>
      </w:r>
      <w:r w:rsidR="0097520E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(ขาดทุน)</w:t>
      </w:r>
      <w:r w:rsidR="00E43C95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ต่อหุ้นปรับลดสำหรับ</w:t>
      </w:r>
      <w:r w:rsidR="00EA0BE0">
        <w:rPr>
          <w:rFonts w:asciiTheme="majorBidi" w:eastAsia="Malgun Gothic" w:hAnsiTheme="majorBidi" w:cstheme="majorBidi" w:hint="cs"/>
          <w:sz w:val="28"/>
          <w:szCs w:val="28"/>
          <w:cs/>
        </w:rPr>
        <w:t>รอบระยะเวลา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 xml:space="preserve">สิ้นสุดวันที่ </w:t>
      </w:r>
      <w:r w:rsidRPr="00404E15">
        <w:rPr>
          <w:rFonts w:asciiTheme="majorBidi" w:eastAsia="Malgun Gothic" w:hAnsiTheme="majorBidi" w:cstheme="majorBidi"/>
          <w:sz w:val="28"/>
          <w:szCs w:val="28"/>
        </w:rPr>
        <w:t xml:space="preserve">31 </w:t>
      </w:r>
      <w:r w:rsidR="00404E15" w:rsidRPr="00404E15">
        <w:rPr>
          <w:rFonts w:asciiTheme="majorBidi" w:eastAsia="Malgun Gothic" w:hAnsiTheme="majorBidi" w:cstheme="majorBidi" w:hint="cs"/>
          <w:sz w:val="28"/>
          <w:szCs w:val="28"/>
          <w:cs/>
        </w:rPr>
        <w:t>มีนาคม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</w:rPr>
        <w:t>256</w:t>
      </w:r>
      <w:r w:rsidR="00404E15" w:rsidRPr="00404E15">
        <w:rPr>
          <w:rFonts w:asciiTheme="majorBidi" w:eastAsia="Malgun Gothic" w:hAnsiTheme="majorBidi" w:cstheme="majorBidi"/>
          <w:sz w:val="28"/>
          <w:szCs w:val="28"/>
        </w:rPr>
        <w:t>9</w:t>
      </w:r>
      <w:r w:rsidRPr="00404E15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เนื่องจากราคา</w:t>
      </w:r>
      <w:r w:rsidR="00404E15" w:rsidRPr="00404E15">
        <w:rPr>
          <w:rFonts w:asciiTheme="majorBidi" w:eastAsia="Malgun Gothic" w:hAnsiTheme="majorBidi" w:cstheme="majorBidi"/>
          <w:sz w:val="28"/>
          <w:szCs w:val="28"/>
          <w:cs/>
        </w:rPr>
        <w:t>ใช้สิทธิของใบสำคัญแสดงสิทธิ</w:t>
      </w:r>
      <w:r w:rsidR="00404E15">
        <w:rPr>
          <w:rFonts w:asciiTheme="majorBidi" w:eastAsia="Malgun Gothic" w:hAnsiTheme="majorBidi" w:cstheme="majorBidi" w:hint="cs"/>
          <w:sz w:val="28"/>
          <w:szCs w:val="28"/>
          <w:cs/>
        </w:rPr>
        <w:t>ต่ำกว่าราคา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ตลาดของหุ้นสามัญ</w:t>
      </w:r>
    </w:p>
    <w:tbl>
      <w:tblPr>
        <w:tblStyle w:val="TableGrid5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A457DE" w:rsidRPr="00A457DE" w14:paraId="50B87CF1" w14:textId="77777777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4853C4FA" w14:textId="203CDD75" w:rsidR="00A457DE" w:rsidRPr="00503322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ข้อมูลทางการเงินรวม</w:t>
            </w:r>
            <w:r w:rsidR="00503322">
              <w:rPr>
                <w:rFonts w:ascii="Angsana New" w:hAnsi="Angsana New"/>
                <w:b/>
                <w:sz w:val="27"/>
                <w:szCs w:val="27"/>
              </w:rPr>
              <w:t xml:space="preserve"> </w:t>
            </w:r>
            <w:r w:rsidR="00503322" w:rsidRPr="00503322">
              <w:rPr>
                <w:rFonts w:ascii="Angsana New" w:hAnsi="Angsana New"/>
                <w:b/>
                <w:sz w:val="27"/>
                <w:szCs w:val="27"/>
              </w:rPr>
              <w:t xml:space="preserve">/ </w:t>
            </w:r>
            <w:r w:rsidR="00503322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A457DE" w:rsidRPr="00A457DE" w14:paraId="37CD6FF1" w14:textId="77777777">
        <w:trPr>
          <w:trHeight w:val="162"/>
        </w:trPr>
        <w:tc>
          <w:tcPr>
            <w:tcW w:w="831" w:type="dxa"/>
            <w:vAlign w:val="center"/>
          </w:tcPr>
          <w:p w14:paraId="509E066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5967DFD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01029605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5B41F4A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53F61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0C15084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1DEC6F6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127A9EC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52B1D4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620E06F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4F2E7FC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45E9092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180FF8E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457DE" w:rsidRPr="00A457DE" w14:paraId="3D541EA7" w14:textId="77777777">
        <w:trPr>
          <w:trHeight w:val="495"/>
        </w:trPr>
        <w:tc>
          <w:tcPr>
            <w:tcW w:w="831" w:type="dxa"/>
            <w:vAlign w:val="center"/>
          </w:tcPr>
          <w:p w14:paraId="5F4C543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0E473F1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5E4AF91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7D41DA1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597BA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1DEA807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484F9FFC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31B9745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32B0253D" w14:textId="4A50DE0E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จำนวนคงเหลือ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 xml:space="preserve">1 </w:t>
            </w:r>
            <w:r w:rsidR="00EE087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มกราคม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>256</w:t>
            </w:r>
            <w:r w:rsidR="00EE087D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</w:p>
        </w:tc>
        <w:tc>
          <w:tcPr>
            <w:tcW w:w="78" w:type="dxa"/>
            <w:vAlign w:val="bottom"/>
          </w:tcPr>
          <w:p w14:paraId="2A915886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4FDCB79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A457DE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7739CA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94E69C5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อัตราการใช้สิทธิ</w:t>
            </w:r>
          </w:p>
          <w:p w14:paraId="003C8B0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ซื้อหุ้นสามัญ</w:t>
            </w:r>
          </w:p>
          <w:p w14:paraId="2DAD501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ต่อใบสำคัญ</w:t>
            </w:r>
          </w:p>
          <w:p w14:paraId="6CE5B0E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2C0B1DC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5742F3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หุ้นสามัญ</w:t>
            </w:r>
          </w:p>
          <w:p w14:paraId="0545541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ออกเพิ่ม</w:t>
            </w:r>
          </w:p>
          <w:p w14:paraId="4FB6AB1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ระหว่าง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DCDD9C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27C9D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ราคาในการ</w:t>
            </w:r>
          </w:p>
          <w:p w14:paraId="0A77C35C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ใช้สิทธิซื้อ</w:t>
            </w:r>
          </w:p>
          <w:p w14:paraId="2F8E4A02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00BA014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AD0A0E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0B9345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19564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สิทธิซื้อ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>หุ้นสามัญ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>ที่หมดอายุ</w:t>
            </w:r>
          </w:p>
        </w:tc>
        <w:tc>
          <w:tcPr>
            <w:tcW w:w="86" w:type="dxa"/>
            <w:vAlign w:val="bottom"/>
          </w:tcPr>
          <w:p w14:paraId="0310B55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330AB87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จำนวนคงเหลือ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มีนาคม 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>2569</w:t>
            </w:r>
          </w:p>
        </w:tc>
      </w:tr>
      <w:tr w:rsidR="00A457DE" w:rsidRPr="00A457DE" w14:paraId="0A3805E6" w14:textId="77777777" w:rsidTr="00A457DE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5F28C096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3971251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4A9B595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3DA7EC1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1A36A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7EB08DB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63ABED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26B7171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8FDABE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/>
            </w:tcBorders>
          </w:tcPr>
          <w:p w14:paraId="16B912B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50ECC3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33BE4C5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683ECC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2E1EED67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8645D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หน่วย)</w:t>
            </w:r>
          </w:p>
        </w:tc>
        <w:tc>
          <w:tcPr>
            <w:tcW w:w="78" w:type="dxa"/>
          </w:tcPr>
          <w:p w14:paraId="0132E0A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7E1A836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(หุ้น)</w:t>
            </w:r>
          </w:p>
        </w:tc>
        <w:tc>
          <w:tcPr>
            <w:tcW w:w="84" w:type="dxa"/>
          </w:tcPr>
          <w:p w14:paraId="46FED9E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AB12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(บาท)</w:t>
            </w:r>
          </w:p>
        </w:tc>
        <w:tc>
          <w:tcPr>
            <w:tcW w:w="86" w:type="dxa"/>
          </w:tcPr>
          <w:p w14:paraId="6169E2F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6348BAC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(บาท)</w:t>
            </w:r>
          </w:p>
        </w:tc>
        <w:tc>
          <w:tcPr>
            <w:tcW w:w="90" w:type="dxa"/>
          </w:tcPr>
          <w:p w14:paraId="18DF27F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15F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(ล้านหน่วย)</w:t>
            </w:r>
          </w:p>
        </w:tc>
        <w:tc>
          <w:tcPr>
            <w:tcW w:w="86" w:type="dxa"/>
          </w:tcPr>
          <w:p w14:paraId="1EB2FD7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B2B78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(หน่วย)</w:t>
            </w:r>
          </w:p>
        </w:tc>
      </w:tr>
      <w:tr w:rsidR="000542DF" w:rsidRPr="00A457DE" w14:paraId="43026829" w14:textId="77777777" w:rsidTr="00861E0A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246F716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78" w:type="dxa"/>
          </w:tcPr>
          <w:p w14:paraId="1781D91E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B730A5E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spacing w:line="240" w:lineRule="auto"/>
              <w:ind w:right="-43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ผู้ถือหุ้นเดิม</w:t>
            </w:r>
          </w:p>
          <w:p w14:paraId="3761BA60" w14:textId="221355AC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CAZ-W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  <w:cs/>
              </w:rPr>
              <w:t>1</w:t>
            </w:r>
            <w:r w:rsidRPr="00A457D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97" w:type="dxa"/>
          </w:tcPr>
          <w:p w14:paraId="3B37C307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41A853" w14:textId="0028E2E4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 xml:space="preserve">16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8" w:type="dxa"/>
          </w:tcPr>
          <w:p w14:paraId="22E36E9E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A175D8C" w14:textId="5DFDCEE3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 xml:space="preserve">15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มกราคม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79" w:type="dxa"/>
          </w:tcPr>
          <w:p w14:paraId="3D6C758A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4E5F306" w14:textId="5027DDBB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 xml:space="preserve">15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2573</w:t>
            </w:r>
          </w:p>
        </w:tc>
        <w:tc>
          <w:tcPr>
            <w:tcW w:w="82" w:type="dxa"/>
            <w:tcBorders>
              <w:top w:val="single" w:sz="4" w:space="0" w:color="FFFFFF"/>
            </w:tcBorders>
          </w:tcPr>
          <w:p w14:paraId="04A8D006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B413B69" w14:textId="4B3F7DD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122,400,000</w:t>
            </w:r>
          </w:p>
        </w:tc>
        <w:tc>
          <w:tcPr>
            <w:tcW w:w="78" w:type="dxa"/>
          </w:tcPr>
          <w:p w14:paraId="7091250D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B4751DF" w14:textId="1CB9D4AF" w:rsidR="000542DF" w:rsidRPr="00A457DE" w:rsidRDefault="00861E0A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8,379</w:t>
            </w:r>
            <w:r w:rsidR="00324E34">
              <w:rPr>
                <w:rFonts w:ascii="Angsana New" w:hAnsi="Angsana New"/>
                <w:spacing w:val="-6"/>
                <w:sz w:val="24"/>
                <w:szCs w:val="24"/>
              </w:rPr>
              <w:t>,800</w:t>
            </w:r>
          </w:p>
        </w:tc>
        <w:tc>
          <w:tcPr>
            <w:tcW w:w="78" w:type="dxa"/>
          </w:tcPr>
          <w:p w14:paraId="4A1C8C16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370B0C" w14:textId="1FFEF797" w:rsidR="000542DF" w:rsidRPr="00A457DE" w:rsidRDefault="006A5372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804885">
              <w:rPr>
                <w:rFonts w:ascii="Angsana New" w:hAnsi="Angsana New"/>
                <w:spacing w:val="-6"/>
                <w:sz w:val="24"/>
                <w:szCs w:val="24"/>
              </w:rPr>
              <w:t>:</w:t>
            </w:r>
            <w:r w:rsidR="007C0302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78" w:type="dxa"/>
          </w:tcPr>
          <w:p w14:paraId="0EAFAA26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41F1EAB" w14:textId="300CB08F" w:rsidR="000542DF" w:rsidRPr="00A457DE" w:rsidRDefault="00804885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04885">
              <w:rPr>
                <w:rFonts w:ascii="Angsana New" w:hAnsi="Angsana New"/>
                <w:spacing w:val="-6"/>
                <w:sz w:val="24"/>
                <w:szCs w:val="24"/>
              </w:rPr>
              <w:t>8,379,800</w:t>
            </w:r>
          </w:p>
        </w:tc>
        <w:tc>
          <w:tcPr>
            <w:tcW w:w="84" w:type="dxa"/>
          </w:tcPr>
          <w:p w14:paraId="38E835B4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60FAFB" w14:textId="1427522C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6"/>
                <w:szCs w:val="26"/>
              </w:rPr>
              <w:t>0.80</w:t>
            </w:r>
          </w:p>
        </w:tc>
        <w:tc>
          <w:tcPr>
            <w:tcW w:w="86" w:type="dxa"/>
          </w:tcPr>
          <w:p w14:paraId="068938B1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950990B" w14:textId="1034974D" w:rsidR="000542DF" w:rsidRPr="00A457DE" w:rsidRDefault="00563C7A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6,7</w:t>
            </w:r>
            <w:r w:rsidR="00F347C8">
              <w:rPr>
                <w:rFonts w:ascii="Angsana New" w:hAnsi="Angsana New"/>
                <w:spacing w:val="-6"/>
                <w:sz w:val="24"/>
                <w:szCs w:val="24"/>
              </w:rPr>
              <w:t>03,840</w:t>
            </w:r>
          </w:p>
        </w:tc>
        <w:tc>
          <w:tcPr>
            <w:tcW w:w="90" w:type="dxa"/>
          </w:tcPr>
          <w:p w14:paraId="040C246D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DE0C83" w14:textId="1B08D960" w:rsidR="000542DF" w:rsidRPr="00A457DE" w:rsidRDefault="00700122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192F028" w14:textId="77777777" w:rsidR="000542DF" w:rsidRPr="00A457DE" w:rsidRDefault="000542DF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D13FDF5" w14:textId="365B5C89" w:rsidR="000542DF" w:rsidRPr="00A457DE" w:rsidRDefault="006E4B47" w:rsidP="0005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114,020,200</w:t>
            </w:r>
          </w:p>
        </w:tc>
      </w:tr>
    </w:tbl>
    <w:p w14:paraId="5874DC14" w14:textId="7294402A" w:rsidR="00066038" w:rsidRDefault="00066038" w:rsidP="004D4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/>
          <w:sz w:val="28"/>
          <w:szCs w:val="28"/>
          <w:cs/>
        </w:rPr>
        <w:sectPr w:rsidR="00066038" w:rsidSect="00F441B4">
          <w:pgSz w:w="16834" w:h="11909" w:orient="landscape" w:code="9"/>
          <w:pgMar w:top="1584" w:right="1440" w:bottom="1008" w:left="1080" w:header="720" w:footer="720" w:gutter="0"/>
          <w:pgNumType w:start="25"/>
          <w:cols w:space="720"/>
          <w:docGrid w:linePitch="245"/>
        </w:sectPr>
      </w:pPr>
    </w:p>
    <w:p w14:paraId="25C94672" w14:textId="65A882BC" w:rsidR="00440AF6" w:rsidRPr="00F3112C" w:rsidRDefault="00F3112C" w:rsidP="00B97C8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 w:hanging="274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2A555F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ทุน</w:t>
      </w:r>
      <w:r w:rsidRPr="00B86DDE">
        <w:rPr>
          <w:rFonts w:asciiTheme="majorBidi" w:hAnsiTheme="majorBidi" w:cstheme="majorBidi"/>
          <w:b/>
          <w:bCs/>
          <w:sz w:val="28"/>
          <w:cs/>
        </w:rPr>
        <w:t>เรือนหุ้น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170"/>
      </w:tblGrid>
      <w:tr w:rsidR="009D4B48" w:rsidRPr="00B86DDE" w14:paraId="4EDE4966" w14:textId="77777777" w:rsidTr="002546E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55E260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DA6194" w14:textId="77777777" w:rsidR="009D4B48" w:rsidRPr="00B86DDE" w:rsidRDefault="009D4B48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D4B48" w:rsidRPr="00B86DDE" w14:paraId="28F2B79B" w14:textId="77777777" w:rsidTr="002546E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B2B7B4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E5294" w14:textId="7CB59CDB" w:rsidR="009D4B48" w:rsidRPr="00B86DDE" w:rsidRDefault="00186395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9D4B48" w:rsidRPr="00503322">
              <w:rPr>
                <w:rFonts w:ascii="Angsana New" w:hAnsi="Angsana New"/>
                <w:b/>
                <w:sz w:val="27"/>
                <w:szCs w:val="27"/>
                <w:cs/>
              </w:rPr>
              <w:t>เงินรวม</w:t>
            </w:r>
            <w:r w:rsidR="009D4B48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="009D4B48"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9D4B48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เงินเฉพาะกิจการ</w:t>
            </w:r>
          </w:p>
        </w:tc>
      </w:tr>
      <w:tr w:rsidR="009D4B48" w:rsidRPr="00B86DDE" w14:paraId="49BFC8BE" w14:textId="77777777" w:rsidTr="002546E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7A85DC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E0684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CB545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2F534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59D43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EF738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FE0D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52958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46E5" w:rsidRPr="00C72565" w14:paraId="739C163D" w14:textId="77777777" w:rsidTr="002546E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0E91" w14:textId="3DE0396A" w:rsidR="002546E5" w:rsidRPr="00C72565" w:rsidRDefault="002546E5" w:rsidP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2C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CBFF2" w14:textId="2F4A7C9B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76A3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02F3F" w14:textId="74E266D6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4A2B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73C00" w14:textId="2EE46726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8073" w14:textId="77777777" w:rsidR="002546E5" w:rsidRPr="00C72565" w:rsidRDefault="002546E5" w:rsidP="002546E5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D9B4F" w14:textId="774C3E81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393,10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46E5" w:rsidRPr="00C72565" w14:paraId="6D2E595B" w14:textId="77777777" w:rsidTr="002546E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B417" w14:textId="325A90C1" w:rsidR="002546E5" w:rsidRPr="00C72565" w:rsidRDefault="002546E5" w:rsidP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6B0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  <w:r w:rsidR="002176E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CBDFC" w14:textId="4306D825" w:rsidR="002546E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280A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9EA03" w14:textId="789ED1E3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61E3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F116B" w14:textId="7FE6F87B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E215" w14:textId="77777777" w:rsidR="002546E5" w:rsidRPr="00C72565" w:rsidRDefault="002546E5" w:rsidP="002546E5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CF98D" w14:textId="5AD7932C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6E5" w:rsidRPr="00C72565" w14:paraId="78A8F1AA" w14:textId="77777777" w:rsidTr="002546E5">
        <w:trPr>
          <w:cantSplit/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BC5" w14:textId="777C0790" w:rsidR="002546E5" w:rsidRPr="00C72565" w:rsidRDefault="002546E5" w:rsidP="002546E5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4B6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687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C26EA" w14:textId="7F1EC20A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AA63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E6777" w14:textId="59C50BD0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0F5A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DE8B5" w14:textId="305E6A8B" w:rsidR="002546E5" w:rsidRPr="00C72565" w:rsidRDefault="002546E5" w:rsidP="002546E5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28B7" w14:textId="77777777" w:rsidR="002546E5" w:rsidRPr="00C72565" w:rsidRDefault="002546E5" w:rsidP="002546E5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7E0D4" w14:textId="3887BC32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D4B48" w:rsidRPr="00C72565" w14:paraId="4A6D1999" w14:textId="77777777" w:rsidTr="0057700E">
        <w:trPr>
          <w:cantSplit/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FFFF" w14:textId="2EF9D5F0" w:rsidR="009D4B48" w:rsidRPr="000C6B05" w:rsidRDefault="009D4B48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00F6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  <w:r w:rsidR="002176E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8937" w14:textId="72C995ED" w:rsidR="009D4B48" w:rsidRPr="00C72565" w:rsidRDefault="00E1035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E9EF" w14:textId="77777777" w:rsidR="009D4B48" w:rsidRPr="00C72565" w:rsidRDefault="009D4B4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3F7B" w14:textId="1510A428" w:rsidR="009D4B48" w:rsidRPr="00C72565" w:rsidRDefault="007A11E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A5D" w14:textId="77777777" w:rsidR="009D4B48" w:rsidRPr="00C72565" w:rsidRDefault="009D4B4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742F7" w14:textId="044A60B1" w:rsidR="009D4B48" w:rsidRPr="00C72565" w:rsidRDefault="00E17CB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EE1F" w14:textId="77777777" w:rsidR="009D4B48" w:rsidRPr="00C72565" w:rsidRDefault="009D4B4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06C9" w14:textId="493329BB" w:rsidR="009D4B48" w:rsidRPr="00C72565" w:rsidRDefault="00B82A2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4,190</w:t>
            </w:r>
          </w:p>
        </w:tc>
      </w:tr>
      <w:tr w:rsidR="009D4B48" w:rsidRPr="00C72565" w14:paraId="55F88DF3" w14:textId="77777777" w:rsidTr="0057700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CE7C" w14:textId="0C9C27CA" w:rsidR="009D4B48" w:rsidRPr="00C72565" w:rsidRDefault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546E5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ณ วันที่ </w:t>
            </w:r>
            <w:r w:rsidRPr="002546E5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2546E5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มีนาคม </w:t>
            </w:r>
            <w:r w:rsidRPr="002546E5">
              <w:rPr>
                <w:rFonts w:ascii="Angsana New" w:eastAsia="Malgun Gothic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D44F5" w14:textId="7AAA36E6" w:rsidR="009D4B48" w:rsidRPr="00C72565" w:rsidRDefault="00E10357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A02" w14:textId="77777777" w:rsidR="009D4B48" w:rsidRPr="00C72565" w:rsidRDefault="009D4B4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EA3FF" w14:textId="68511EE0" w:rsidR="009D4B48" w:rsidRPr="00C72565" w:rsidRDefault="007A11E8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3C3D" w14:textId="77777777" w:rsidR="009D4B48" w:rsidRPr="00C72565" w:rsidRDefault="009D4B4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1B865" w14:textId="48E6BB22" w:rsidR="009D4B48" w:rsidRPr="00C72565" w:rsidRDefault="00E17C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B210" w14:textId="77777777" w:rsidR="009D4B48" w:rsidRPr="00C72565" w:rsidRDefault="009D4B4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BAF292" w14:textId="02942E5E" w:rsidR="009D4B48" w:rsidRPr="00C72565" w:rsidRDefault="0057700E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397,295</w:t>
            </w:r>
          </w:p>
        </w:tc>
      </w:tr>
    </w:tbl>
    <w:p w14:paraId="280A0C2B" w14:textId="77777777" w:rsidR="00017C74" w:rsidRPr="00C72565" w:rsidRDefault="00017C74" w:rsidP="001154E1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7256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2565">
        <w:rPr>
          <w:rFonts w:asciiTheme="majorBidi" w:hAnsiTheme="majorBidi" w:cstheme="majorBidi"/>
          <w:sz w:val="28"/>
          <w:szCs w:val="28"/>
        </w:rPr>
        <w:t>10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C72565">
        <w:rPr>
          <w:rFonts w:asciiTheme="majorBidi" w:hAnsiTheme="majorBidi" w:cstheme="majorBidi"/>
          <w:sz w:val="28"/>
          <w:szCs w:val="28"/>
        </w:rPr>
        <w:t>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C72565">
        <w:rPr>
          <w:rFonts w:asciiTheme="majorBidi" w:hAnsiTheme="majorBidi" w:cstheme="majorBidi"/>
          <w:sz w:val="28"/>
          <w:szCs w:val="28"/>
        </w:rPr>
        <w:t>1/2568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มีมติอนุมัติการลดทุนจดทะเบียนของบริษัท จำนวน </w:t>
      </w:r>
      <w:r w:rsidRPr="00C72565">
        <w:rPr>
          <w:rFonts w:asciiTheme="majorBidi" w:hAnsiTheme="majorBidi" w:cstheme="majorBidi"/>
          <w:sz w:val="28"/>
          <w:szCs w:val="28"/>
        </w:rPr>
        <w:t>124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จำนวน </w:t>
      </w:r>
      <w:r w:rsidRPr="00C72565">
        <w:rPr>
          <w:rFonts w:asciiTheme="majorBidi" w:hAnsiTheme="majorBidi" w:cstheme="majorBidi"/>
          <w:sz w:val="28"/>
          <w:szCs w:val="28"/>
        </w:rPr>
        <w:t xml:space="preserve">248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72565">
        <w:rPr>
          <w:rFonts w:asciiTheme="majorBidi" w:hAnsiTheme="majorBidi" w:cstheme="majorBidi"/>
          <w:sz w:val="28"/>
          <w:szCs w:val="28"/>
          <w:cs/>
        </w:rPr>
        <w:t>โดยการตัดหุ้นสามัญที่เหลือจากการจัดสรรไว้เพื่อรองรับการจ่ายปันผลเป็นหุ้นสามัญเพิ่มทุน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ในอดีต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จากทุนจดทะเบียนเดิมจำนวน </w:t>
      </w:r>
      <w:r w:rsidRPr="00C72565">
        <w:rPr>
          <w:rFonts w:asciiTheme="majorBidi" w:hAnsiTheme="majorBidi" w:cstheme="majorBidi"/>
          <w:sz w:val="28"/>
          <w:szCs w:val="28"/>
        </w:rPr>
        <w:t>147,000,000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>294,000,000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>0.50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เป็นทุนจดทะเบียนใหม่ จำนวน </w:t>
      </w:r>
      <w:r w:rsidRPr="00C72565">
        <w:rPr>
          <w:rFonts w:asciiTheme="majorBidi" w:hAnsiTheme="majorBidi" w:cstheme="majorBidi"/>
          <w:sz w:val="28"/>
          <w:szCs w:val="28"/>
        </w:rPr>
        <w:t>146,999,876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 xml:space="preserve">293,999,752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บาท </w:t>
      </w:r>
    </w:p>
    <w:p w14:paraId="29E1C6CA" w14:textId="248185F8" w:rsidR="00F3112C" w:rsidRDefault="00017C74" w:rsidP="00FF2F3F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เมื่อวันที่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พฤศจิกายน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2568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ที่ประชุมวิสามัญผู้ถือหุ้นครั้งที่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/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 xml:space="preserve">2568 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มีมติอนุมัติการเพิ่มทุนจดทะเบียนของบริษัท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73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จากทุนจดทะเบียนเดิม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146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999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876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แบ่งออกเป็นหุ้นสามัญ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293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999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752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มูลค่าหุ้นที่ตราไว้หุ้นละ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0.50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เป็นทุนจดทะเบียนใหม่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220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876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 แบ่งออกเป็นหุ้นสามัญ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440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399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752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มูลค่าที่ตราไว้หุ้นละ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 xml:space="preserve">0.50 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บาท โดยการออกหุ้นสามัญเพิ่มทุน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146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400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มูลค่าที่ตราไว้หุ้นละ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0.50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เพื่อรองรับการออกเสนอขายหุ้นกู้แปลงสภาพ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24,000,000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และการใช้สิทธิตามใบสำคัญแสดงสิทธิที่จะซื้อหุ้นสามัญของบริษัท ครั้งที่ 1 (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CAZ-W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1)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122,400,000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</w:t>
      </w:r>
    </w:p>
    <w:p w14:paraId="3519713D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B36926C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3F79ADAE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B4CCD4A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DC917C0" w14:textId="77777777" w:rsidR="00017C74" w:rsidRP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5163D438" w14:textId="213FC084" w:rsidR="00305AC2" w:rsidRPr="00B0681B" w:rsidRDefault="00393D74" w:rsidP="00E01B7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-180" w:firstLine="27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lastRenderedPageBreak/>
        <w:t>ค่าใช้จ่าย</w:t>
      </w:r>
      <w:r w:rsidR="007B4B1C"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ภาษีเงินได้</w:t>
      </w:r>
    </w:p>
    <w:p w14:paraId="2E96211B" w14:textId="50F95C66" w:rsidR="003B50FF" w:rsidRDefault="00BC6C63" w:rsidP="00F81ED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>ภาษีเงินได้นิติบุคคลระหว่างกาลคำนวณขึ้นจากกำไร (ขาดทุน) ก่อนภาษีเงินได้สำหรับรอบระยะเวลา คูณด้วยอัตราภาษีเฉลี่ยทั้งปีที่ประมาณไว้ รายได้ (ค่าใช้จ่าย) ภาษีเงินได้สำหรับ</w:t>
      </w:r>
      <w:r w:rsidRPr="00C17C6F">
        <w:rPr>
          <w:rFonts w:asciiTheme="majorBidi" w:eastAsia="Malgun Gothic" w:hAnsiTheme="majorBidi" w:cs="Angsana New"/>
          <w:sz w:val="28"/>
          <w:cs/>
          <w:lang w:val="en-US"/>
        </w:rPr>
        <w:t xml:space="preserve">รอบระยะเวลาสามเดือนสิ้นสุดวันที่ </w:t>
      </w:r>
      <w:r w:rsidR="00C85DF7" w:rsidRPr="00C17C6F">
        <w:rPr>
          <w:rFonts w:asciiTheme="majorBidi" w:eastAsia="Malgun Gothic" w:hAnsiTheme="majorBidi" w:cs="Angsana New"/>
          <w:sz w:val="28"/>
          <w:lang w:val="en-US"/>
        </w:rPr>
        <w:t>3</w:t>
      </w:r>
      <w:r w:rsidR="00544FE7" w:rsidRPr="00C17C6F">
        <w:rPr>
          <w:rFonts w:asciiTheme="majorBidi" w:eastAsia="Malgun Gothic" w:hAnsiTheme="majorBidi" w:cs="Angsana New"/>
          <w:sz w:val="28"/>
          <w:lang w:val="en-US"/>
        </w:rPr>
        <w:t>1</w:t>
      </w:r>
      <w:r w:rsidR="00544FE7" w:rsidRPr="00C17C6F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 มีนาคม</w:t>
      </w:r>
      <w:r w:rsidRPr="00C17C6F">
        <w:rPr>
          <w:rFonts w:asciiTheme="majorBidi" w:eastAsia="Malgun Gothic" w:hAnsiTheme="majorBidi" w:cs="Angsana New"/>
          <w:sz w:val="28"/>
          <w:cs/>
          <w:lang w:val="en-US"/>
        </w:rPr>
        <w:t xml:space="preserve"> </w:t>
      </w:r>
      <w:r w:rsidR="00C85DF7" w:rsidRPr="00C17C6F">
        <w:rPr>
          <w:rFonts w:asciiTheme="majorBidi" w:eastAsia="Malgun Gothic" w:hAnsiTheme="majorBidi" w:cs="Angsana New"/>
          <w:sz w:val="28"/>
          <w:lang w:val="en-US"/>
        </w:rPr>
        <w:t>256</w:t>
      </w:r>
      <w:r w:rsidR="00544FE7" w:rsidRPr="00C17C6F">
        <w:rPr>
          <w:rFonts w:asciiTheme="majorBidi" w:eastAsia="Malgun Gothic" w:hAnsiTheme="majorBidi" w:cs="Angsana New"/>
          <w:sz w:val="28"/>
          <w:lang w:val="en-US"/>
        </w:rPr>
        <w:t>9</w:t>
      </w:r>
      <w:r w:rsidRPr="00C17C6F">
        <w:rPr>
          <w:rFonts w:asciiTheme="majorBidi" w:eastAsia="Malgun Gothic" w:hAnsiTheme="majorBidi" w:cs="Angsana New"/>
          <w:sz w:val="28"/>
          <w:cs/>
          <w:lang w:val="en-US"/>
        </w:rPr>
        <w:t xml:space="preserve"> และ </w:t>
      </w:r>
      <w:r w:rsidR="00C85DF7" w:rsidRPr="00C17C6F">
        <w:rPr>
          <w:rFonts w:asciiTheme="majorBidi" w:eastAsia="Malgun Gothic" w:hAnsiTheme="majorBidi" w:cs="Angsana New"/>
          <w:sz w:val="28"/>
          <w:lang w:val="en-US"/>
        </w:rPr>
        <w:t>256</w:t>
      </w:r>
      <w:r w:rsidR="00544FE7" w:rsidRPr="00C17C6F">
        <w:rPr>
          <w:rFonts w:asciiTheme="majorBidi" w:eastAsia="Malgun Gothic" w:hAnsiTheme="majorBidi" w:cs="Angsana New"/>
          <w:sz w:val="28"/>
          <w:lang w:val="en-US"/>
        </w:rPr>
        <w:t>8</w:t>
      </w:r>
      <w:r w:rsidRPr="00C17C6F">
        <w:rPr>
          <w:rFonts w:asciiTheme="majorBidi" w:eastAsia="Malgun Gothic" w:hAnsiTheme="majorBidi" w:cs="Angsana New"/>
          <w:sz w:val="28"/>
          <w:cs/>
          <w:lang w:val="en-US"/>
        </w:rPr>
        <w:t xml:space="preserve"> 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64"/>
        <w:gridCol w:w="97"/>
        <w:gridCol w:w="1163"/>
        <w:gridCol w:w="96"/>
        <w:gridCol w:w="1170"/>
      </w:tblGrid>
      <w:tr w:rsidR="0085512F" w:rsidRPr="00834EC4" w14:paraId="50279491" w14:textId="77777777" w:rsidTr="00F81ED2">
        <w:trPr>
          <w:cantSplit/>
          <w:trHeight w:val="26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6894D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E15EE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0EC25D4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3EBBD" w14:textId="77777777" w:rsidR="0085512F" w:rsidRPr="005703DB" w:rsidRDefault="0085512F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703D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512F" w:rsidRPr="00834EC4" w14:paraId="5580DDA2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7B4F87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A125" w14:textId="0F19A1D0" w:rsidR="0085512F" w:rsidRPr="005703DB" w:rsidRDefault="0085512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544F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44FE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5512F" w:rsidRPr="00834EC4" w14:paraId="38061D76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C37DD9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A30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567A6F" w14:textId="77777777" w:rsidR="0085512F" w:rsidRPr="005703DB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3DA9A" w14:textId="77777777" w:rsidR="0085512F" w:rsidRPr="005703DB" w:rsidRDefault="0085512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5512F" w:rsidRPr="00834EC4" w14:paraId="49C06F15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A517B3" w14:textId="77777777" w:rsidR="0085512F" w:rsidRPr="005703DB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B1415" w14:textId="5A4CBA99" w:rsidR="0085512F" w:rsidRPr="005703DB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 w:rsidR="00544FE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E2C3D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40C5B" w14:textId="175BDFBD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 w:rsidR="00544FE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99AE3FD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2E16" w14:textId="1C828B4D" w:rsidR="0085512F" w:rsidRPr="005703DB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 w:rsidR="00544FE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9DF47" w14:textId="77777777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861A" w14:textId="0799311A" w:rsidR="0085512F" w:rsidRPr="005703DB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 w:rsidR="00544FE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85512F" w:rsidRPr="00834EC4" w14:paraId="1016C8AB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725816" w14:textId="77777777" w:rsidR="0085512F" w:rsidRPr="005703DB" w:rsidRDefault="0085512F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A2D92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EAF7" w14:textId="77777777" w:rsidR="0085512F" w:rsidRPr="005703DB" w:rsidRDefault="0085512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71CF707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D3D6D3A" w14:textId="77777777" w:rsidR="0085512F" w:rsidRPr="005703DB" w:rsidRDefault="0085512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945849" w14:textId="77777777" w:rsidR="0085512F" w:rsidRPr="005703DB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E0BB912" w14:textId="77777777" w:rsidR="0085512F" w:rsidRPr="005703DB" w:rsidRDefault="0085512F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C7A522" w14:textId="77777777" w:rsidR="0085512F" w:rsidRPr="005703DB" w:rsidRDefault="0085512F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D17D8" w:rsidRPr="00834EC4" w14:paraId="1B1A9B4F" w14:textId="77777777" w:rsidTr="00AC4014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1D0E41" w14:textId="77777777" w:rsidR="005D17D8" w:rsidRPr="005703DB" w:rsidRDefault="005D17D8" w:rsidP="005D17D8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</w:t>
            </w:r>
            <w:r w:rsidR="00AC401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AE0D" w14:textId="598BF44B" w:rsidR="005D17D8" w:rsidRPr="00AC4014" w:rsidRDefault="00591EBC" w:rsidP="00AC4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87E7F" w:rsidRPr="00AC40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A0BC8" w14:textId="77777777" w:rsidR="005D17D8" w:rsidRPr="005703DB" w:rsidRDefault="005D17D8" w:rsidP="00AC401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B013" w14:textId="45118D71" w:rsidR="005D17D8" w:rsidRPr="00AC4014" w:rsidRDefault="00591EBC" w:rsidP="00AC4014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ABF" w:rsidRPr="00AC4014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F17ABF" w:rsidRPr="00AC40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7ABF" w:rsidRPr="00AC4014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049C07D" w14:textId="77777777" w:rsidR="005D17D8" w:rsidRPr="005703DB" w:rsidRDefault="005D17D8" w:rsidP="00AC4014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6A515B" w14:textId="63525F47" w:rsidR="005D17D8" w:rsidRPr="005703DB" w:rsidRDefault="00591EBC" w:rsidP="00AC4014">
            <w:pPr>
              <w:tabs>
                <w:tab w:val="left" w:pos="216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ABF" w:rsidRPr="00AC4014">
              <w:rPr>
                <w:rFonts w:asciiTheme="majorBidi" w:hAnsiTheme="majorBidi" w:cstheme="majorBidi"/>
                <w:sz w:val="28"/>
                <w:szCs w:val="28"/>
              </w:rPr>
              <w:t>7,458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1BFD0A5" w14:textId="77777777" w:rsidR="005D17D8" w:rsidRPr="005703DB" w:rsidRDefault="005D17D8" w:rsidP="00AC4014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39D0" w14:textId="42C8228E" w:rsidR="005D17D8" w:rsidRPr="00AC4014" w:rsidRDefault="00591EBC" w:rsidP="00AC4014">
            <w:pPr>
              <w:tabs>
                <w:tab w:val="left" w:pos="21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ABF" w:rsidRPr="00AC4014">
              <w:rPr>
                <w:rFonts w:asciiTheme="majorBidi" w:hAnsiTheme="majorBidi" w:cstheme="majorBidi"/>
                <w:sz w:val="28"/>
                <w:szCs w:val="28"/>
              </w:rPr>
              <w:t>10,346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7D8" w:rsidRPr="00834EC4" w14:paraId="6987179E" w14:textId="77777777" w:rsidTr="00AC4014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C4E8C2" w14:textId="77777777" w:rsidR="005D17D8" w:rsidRPr="005703DB" w:rsidRDefault="005D17D8" w:rsidP="005D17D8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A1F" w14:textId="77777777" w:rsidR="005D17D8" w:rsidRPr="005703DB" w:rsidRDefault="005D17D8" w:rsidP="00AC4014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25376" w14:textId="77777777" w:rsidR="005D17D8" w:rsidRPr="005703DB" w:rsidRDefault="005D17D8" w:rsidP="00AC401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CBA7" w14:textId="77777777" w:rsidR="005D17D8" w:rsidRPr="00AC4014" w:rsidRDefault="005D17D8" w:rsidP="00AC4014">
            <w:pPr>
              <w:tabs>
                <w:tab w:val="decimal" w:pos="810"/>
              </w:tabs>
              <w:ind w:right="-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139B431" w14:textId="77777777" w:rsidR="005D17D8" w:rsidRPr="005703DB" w:rsidRDefault="005D17D8" w:rsidP="00AC4014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DC26C47" w14:textId="77777777" w:rsidR="005D17D8" w:rsidRPr="005703DB" w:rsidRDefault="005D17D8" w:rsidP="00AC4014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6C0CDA3" w14:textId="77777777" w:rsidR="005D17D8" w:rsidRPr="005703DB" w:rsidRDefault="005D17D8" w:rsidP="00AC4014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CB25" w14:textId="77777777" w:rsidR="005D17D8" w:rsidRPr="00AC4014" w:rsidRDefault="005D17D8" w:rsidP="00AC40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014" w:rsidRPr="00834EC4" w14:paraId="13A3CF7E" w14:textId="77777777" w:rsidTr="00AC401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A1E5AE" w14:textId="77777777" w:rsidR="00AC4014" w:rsidRPr="005703DB" w:rsidRDefault="00AC4014" w:rsidP="00AC4014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549E3" w14:textId="2DD704E9" w:rsidR="00AC4014" w:rsidRPr="005703DB" w:rsidRDefault="00AC4014" w:rsidP="00AC4014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C40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218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03EBE" w14:textId="77777777" w:rsidR="00AC4014" w:rsidRPr="005703DB" w:rsidRDefault="00AC4014" w:rsidP="00AC401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B81F" w14:textId="2F22E8CB" w:rsidR="00AC4014" w:rsidRPr="00AC4014" w:rsidRDefault="00591EBC" w:rsidP="00AC40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4014" w:rsidRPr="00AC4014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38B4078" w14:textId="77777777" w:rsidR="00AC4014" w:rsidRPr="005703DB" w:rsidRDefault="00AC4014" w:rsidP="00AC4014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5392D" w14:textId="1350F344" w:rsidR="00AC4014" w:rsidRPr="005703DB" w:rsidRDefault="00AC4014" w:rsidP="00AC40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AC40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257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F374F" w14:textId="77777777" w:rsidR="00AC4014" w:rsidRPr="005703DB" w:rsidRDefault="00AC4014" w:rsidP="00AC4014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A1E0" w14:textId="3CBED9A2" w:rsidR="00AC4014" w:rsidRPr="00AC4014" w:rsidRDefault="00591EBC" w:rsidP="00AC401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C4014" w:rsidRPr="00444D53">
              <w:rPr>
                <w:rFonts w:asciiTheme="majorBidi" w:hAnsiTheme="majorBidi" w:cstheme="majorBidi"/>
                <w:sz w:val="28"/>
              </w:rPr>
              <w:t>153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C4014" w:rsidRPr="00834EC4" w14:paraId="36EA444F" w14:textId="77777777" w:rsidTr="00AC401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E2184B" w14:textId="2FB74A8C" w:rsidR="00AC4014" w:rsidRPr="005703DB" w:rsidRDefault="00AC4014" w:rsidP="00AC4014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0FC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D035" w14:textId="6ABD314F" w:rsidR="00AC4014" w:rsidRPr="005703DB" w:rsidRDefault="00AC4014" w:rsidP="00AC4014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C40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8,416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26EBA" w14:textId="77777777" w:rsidR="00AC4014" w:rsidRPr="005703DB" w:rsidRDefault="00AC4014" w:rsidP="00AC401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9782" w14:textId="38BDB6E1" w:rsidR="00AC4014" w:rsidRPr="00AC4014" w:rsidRDefault="00AC4014" w:rsidP="00AC40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0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F872A14" w14:textId="77777777" w:rsidR="00AC4014" w:rsidRPr="005703DB" w:rsidRDefault="00AC4014" w:rsidP="00AC4014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EF32" w14:textId="5ED56656" w:rsidR="00AC4014" w:rsidRPr="005703DB" w:rsidRDefault="00AC4014" w:rsidP="00AC40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AC40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7,458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4963845" w14:textId="77777777" w:rsidR="00AC4014" w:rsidRPr="005703DB" w:rsidRDefault="00AC4014" w:rsidP="00AC4014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6025" w14:textId="3DCC354B" w:rsidR="00AC4014" w:rsidRPr="00AC4014" w:rsidRDefault="00AC4014" w:rsidP="00AC401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0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17D8" w:rsidRPr="00CB239F" w14:paraId="56972F79" w14:textId="77777777" w:rsidTr="00AC401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5BC255" w14:textId="1E856C2C" w:rsidR="005D17D8" w:rsidRPr="005703DB" w:rsidRDefault="00DC73A8" w:rsidP="005D17D8">
            <w:pPr>
              <w:pStyle w:val="Heading5"/>
              <w:keepNext w:val="0"/>
              <w:spacing w:line="240" w:lineRule="auto"/>
              <w:ind w:left="180" w:right="58" w:hanging="1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17D8"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5D17D8"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13AFB23" w14:textId="77777777" w:rsidR="005D17D8" w:rsidRPr="005703DB" w:rsidRDefault="005D17D8" w:rsidP="005D17D8">
            <w:pPr>
              <w:pStyle w:val="Heading5"/>
              <w:keepNext w:val="0"/>
              <w:spacing w:line="240" w:lineRule="auto"/>
              <w:ind w:left="180" w:right="58" w:hanging="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159C2" w14:textId="4801D99E" w:rsidR="005D17D8" w:rsidRPr="00AC4014" w:rsidRDefault="00287E7F" w:rsidP="00AC4014">
            <w:pPr>
              <w:tabs>
                <w:tab w:val="decimal" w:pos="10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0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64FB" w14:textId="77777777" w:rsidR="005D17D8" w:rsidRPr="005703DB" w:rsidRDefault="005D17D8" w:rsidP="00AC401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D49D" w14:textId="21075F1B" w:rsidR="005D17D8" w:rsidRPr="00AC4014" w:rsidRDefault="00591EBC" w:rsidP="00AC4014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17ABF" w:rsidRPr="00AC40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</w:t>
            </w:r>
            <w:r w:rsidR="00F17ABF" w:rsidRPr="00AC40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17ABF" w:rsidRPr="00AC40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FE4664C" w14:textId="77777777" w:rsidR="005D17D8" w:rsidRPr="005703DB" w:rsidRDefault="005D17D8" w:rsidP="00AC4014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55497" w14:textId="32F60BD9" w:rsidR="005D17D8" w:rsidRPr="005703DB" w:rsidRDefault="00AC4014" w:rsidP="00AC40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40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0FAFCC0" w14:textId="77777777" w:rsidR="005D17D8" w:rsidRPr="005703DB" w:rsidRDefault="005D17D8" w:rsidP="00AC4014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F07B2" w14:textId="12D176DD" w:rsidR="005D17D8" w:rsidRPr="00AC4014" w:rsidRDefault="00591EBC" w:rsidP="00AC401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C4014" w:rsidRPr="00AC40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98D3808" w14:textId="54C0D9B0" w:rsidR="00F356A1" w:rsidRDefault="00EB009E" w:rsidP="004D19CA">
      <w:pPr>
        <w:pStyle w:val="ListParagraph"/>
        <w:numPr>
          <w:ilvl w:val="0"/>
          <w:numId w:val="19"/>
        </w:numPr>
        <w:tabs>
          <w:tab w:val="left" w:pos="3600"/>
        </w:tabs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กำไร</w:t>
      </w:r>
      <w:r w:rsidR="007B30DD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(ขาดทุน) 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ต่อหุ้น</w:t>
      </w:r>
    </w:p>
    <w:p w14:paraId="14B01C88" w14:textId="12D73CE7" w:rsidR="005A7FBD" w:rsidRDefault="00020156" w:rsidP="004D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="00BF487E">
        <w:rPr>
          <w:rFonts w:ascii="Angsana New" w:hAnsi="Angsana New"/>
          <w:sz w:val="28"/>
          <w:szCs w:val="28"/>
        </w:rPr>
        <w:t>(</w:t>
      </w:r>
      <w:r w:rsidR="00BF487E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BF487E">
        <w:rPr>
          <w:rFonts w:ascii="Angsana New" w:hAnsi="Angsana New"/>
          <w:sz w:val="28"/>
          <w:szCs w:val="28"/>
        </w:rPr>
        <w:t>)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 xml:space="preserve">ต่อหุ้นขั้นพื้นฐานคำนวณโดยหารกำไรสำหรับรอบระยะเวลาที่เป็นของผู้ถือหุ้นของบริษัทใหญ่ </w:t>
      </w:r>
      <w:r w:rsidR="00BC7ED1">
        <w:rPr>
          <w:rFonts w:ascii="Angsana New" w:hAnsi="Angsana New"/>
          <w:sz w:val="28"/>
          <w:szCs w:val="28"/>
        </w:rPr>
        <w:t xml:space="preserve">              </w:t>
      </w:r>
      <w:r w:rsidR="00EB5D77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>(ไม่รวมกำไ</w:t>
      </w:r>
      <w:r w:rsidR="00004431" w:rsidRPr="00EB4282">
        <w:rPr>
          <w:rFonts w:ascii="Angsana New" w:hAnsi="Angsana New" w:hint="cs"/>
          <w:sz w:val="28"/>
          <w:szCs w:val="28"/>
          <w:cs/>
        </w:rPr>
        <w:t>ร</w:t>
      </w:r>
      <w:r w:rsidRPr="00EB4282">
        <w:rPr>
          <w:rFonts w:ascii="Angsana New" w:hAnsi="Angsana New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08955353" w14:textId="7607FCC7" w:rsidR="005A7FBD" w:rsidRDefault="004B52FE" w:rsidP="004D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4B52FE">
        <w:rPr>
          <w:rFonts w:ascii="Angsana New" w:hAnsi="Angsana New"/>
          <w:sz w:val="28"/>
          <w:szCs w:val="28"/>
          <w:cs/>
        </w:rPr>
        <w:t>สำหรับกำไร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374806CD" w14:textId="399D4D9A" w:rsidR="002960B5" w:rsidRDefault="002960B5" w:rsidP="00471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เมื่อวันที่ </w:t>
      </w:r>
      <w:r w:rsidRPr="005774C1">
        <w:rPr>
          <w:rFonts w:asciiTheme="majorBidi" w:eastAsia="Malgun Gothic" w:hAnsiTheme="majorBidi"/>
          <w:sz w:val="28"/>
          <w:szCs w:val="28"/>
        </w:rPr>
        <w:t>16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ธันวาคม </w:t>
      </w:r>
      <w:r w:rsidRPr="005774C1">
        <w:rPr>
          <w:rFonts w:asciiTheme="majorBidi" w:eastAsia="Malgun Gothic" w:hAnsiTheme="majorBidi"/>
          <w:sz w:val="28"/>
          <w:szCs w:val="28"/>
        </w:rPr>
        <w:t>2568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บริษัทได้ออกใบสำคัญแสดงสิทธิที่จะซื้อหุ้นสามัญของบริษัทครั้งที่ </w:t>
      </w:r>
      <w:r w:rsidRPr="005774C1">
        <w:rPr>
          <w:rFonts w:asciiTheme="majorBidi" w:eastAsia="Malgun Gothic" w:hAnsiTheme="majorBidi"/>
          <w:sz w:val="28"/>
          <w:szCs w:val="28"/>
        </w:rPr>
        <w:t xml:space="preserve">1 (CAZ-W1) 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โดยไม่คิดมูลค่า จำนวน </w:t>
      </w:r>
      <w:r w:rsidRPr="005774C1">
        <w:rPr>
          <w:rFonts w:asciiTheme="majorBidi" w:eastAsia="Malgun Gothic" w:hAnsiTheme="majorBidi"/>
          <w:sz w:val="28"/>
          <w:szCs w:val="28"/>
        </w:rPr>
        <w:t>122,400,000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 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หน่วยหุ้นกู้แปลงสภาพต่อ </w:t>
      </w:r>
      <w:r w:rsidRPr="005774C1">
        <w:rPr>
          <w:rFonts w:asciiTheme="majorBidi" w:eastAsia="Malgun Gothic" w:hAnsiTheme="majorBidi"/>
          <w:sz w:val="28"/>
          <w:szCs w:val="28"/>
        </w:rPr>
        <w:t>1,020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หน่วยใบสำคัญแสดงสิทธิที่จะซื้อหุ้นสามัญ ใบสำคัญแสดงสิทธิที่จะซื้อหุ้นสามัญ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 แปลงสภาพได้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หุ้นสามัญ และมีราคาใช้สิทธิหุ้นละ </w:t>
      </w:r>
      <w:r w:rsidRPr="005774C1">
        <w:rPr>
          <w:rFonts w:asciiTheme="majorBidi" w:eastAsia="Malgun Gothic" w:hAnsiTheme="majorBidi"/>
          <w:sz w:val="28"/>
          <w:szCs w:val="28"/>
        </w:rPr>
        <w:t>0.80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บาท โดยใช้สิทธิได้ภายหลังจาก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เดือน</w:t>
      </w:r>
      <w:r>
        <w:rPr>
          <w:rFonts w:asciiTheme="majorBidi" w:eastAsia="Malgun Gothic" w:hAnsiTheme="majorBidi"/>
          <w:sz w:val="28"/>
          <w:szCs w:val="28"/>
        </w:rPr>
        <w:t xml:space="preserve"> </w:t>
      </w:r>
      <w:r w:rsidRPr="005774C1">
        <w:rPr>
          <w:rFonts w:asciiTheme="majorBidi" w:eastAsia="Malgun Gothic" w:hAnsiTheme="majorBidi"/>
          <w:sz w:val="28"/>
          <w:szCs w:val="28"/>
          <w:cs/>
        </w:rPr>
        <w:t>นับจากวันที่ออก</w:t>
      </w:r>
      <w:r w:rsidR="00925A63">
        <w:rPr>
          <w:rFonts w:asciiTheme="majorBidi" w:eastAsia="Malgun Gothic" w:hAnsiTheme="majorBidi"/>
          <w:sz w:val="28"/>
          <w:szCs w:val="28"/>
        </w:rPr>
        <w:t xml:space="preserve"> </w:t>
      </w:r>
      <w:r w:rsidR="00925A63">
        <w:rPr>
          <w:rFonts w:asciiTheme="majorBidi" w:eastAsia="Malgun Gothic" w:hAnsiTheme="majorBidi" w:hint="cs"/>
          <w:sz w:val="28"/>
          <w:szCs w:val="28"/>
          <w:cs/>
        </w:rPr>
        <w:t>เริ่มใช้สิทธิ</w:t>
      </w:r>
      <w:r w:rsidR="00251439">
        <w:rPr>
          <w:rFonts w:asciiTheme="majorBidi" w:eastAsia="Malgun Gothic" w:hAnsiTheme="majorBidi" w:hint="cs"/>
          <w:sz w:val="28"/>
          <w:szCs w:val="28"/>
          <w:cs/>
        </w:rPr>
        <w:t>ครั้งแรก</w:t>
      </w:r>
      <w:r w:rsidR="004643EF">
        <w:rPr>
          <w:rFonts w:asciiTheme="majorBidi" w:eastAsia="Malgun Gothic" w:hAnsiTheme="majorBidi" w:hint="cs"/>
          <w:sz w:val="28"/>
          <w:szCs w:val="28"/>
          <w:cs/>
        </w:rPr>
        <w:t xml:space="preserve"> วันที่ </w:t>
      </w:r>
      <w:r w:rsidR="002F2D1B">
        <w:rPr>
          <w:rFonts w:asciiTheme="majorBidi" w:eastAsia="Malgun Gothic" w:hAnsiTheme="majorBidi"/>
          <w:sz w:val="28"/>
          <w:szCs w:val="28"/>
        </w:rPr>
        <w:t xml:space="preserve">15 </w:t>
      </w:r>
      <w:r w:rsidR="002F2D1B">
        <w:rPr>
          <w:rFonts w:asciiTheme="majorBidi" w:eastAsia="Malgun Gothic" w:hAnsiTheme="majorBidi" w:hint="cs"/>
          <w:sz w:val="28"/>
          <w:szCs w:val="28"/>
          <w:cs/>
        </w:rPr>
        <w:t xml:space="preserve">มกราคม </w:t>
      </w:r>
      <w:r w:rsidR="00ED343B">
        <w:rPr>
          <w:rFonts w:asciiTheme="majorBidi" w:eastAsia="Malgun Gothic" w:hAnsiTheme="majorBidi"/>
          <w:sz w:val="28"/>
          <w:szCs w:val="28"/>
        </w:rPr>
        <w:t>2569</w:t>
      </w:r>
    </w:p>
    <w:p w14:paraId="1CB80A98" w14:textId="77777777" w:rsidR="00ED343B" w:rsidRDefault="00ED343B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B35CAD9" w14:textId="77777777" w:rsidR="002B287E" w:rsidRDefault="002B287E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028C8CC" w14:textId="77777777" w:rsidR="00DA58E9" w:rsidRDefault="00DA58E9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C4AF2E0" w14:textId="402131E6" w:rsidR="00ED343B" w:rsidRPr="002B287E" w:rsidRDefault="002B287E" w:rsidP="00DA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2B287E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ใบสำคัญแสดงสิทธิซื้อหุ้นสามัญคงเหลือ ณ วันที่ </w:t>
      </w:r>
      <w:r w:rsidRPr="002B287E">
        <w:rPr>
          <w:rFonts w:ascii="Angsana New" w:hAnsi="Angsana New"/>
          <w:color w:val="000000"/>
          <w:sz w:val="28"/>
          <w:szCs w:val="28"/>
        </w:rPr>
        <w:t xml:space="preserve">31 </w:t>
      </w:r>
      <w:r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2B287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2B287E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 xml:space="preserve">9 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เป็นใบสำคัญแสดงสิทธิซื้อหุ้นสามัญที่จัดสรรให้แก่ผู้ถือหุ้นของบริษัท</w:t>
      </w:r>
      <w:r w:rsidRPr="002B287E">
        <w:rPr>
          <w:rFonts w:ascii="Angsana New" w:hAnsi="Angsana New"/>
          <w:color w:val="FF0000"/>
          <w:sz w:val="28"/>
          <w:szCs w:val="28"/>
        </w:rPr>
        <w:t xml:space="preserve"> 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ซึ่งมีผลต่อการคำนวณกำไร (ขาดทุน)</w:t>
      </w:r>
      <w:r w:rsidRPr="002B287E">
        <w:rPr>
          <w:rFonts w:ascii="Angsana New" w:hAnsi="Angsana New"/>
          <w:color w:val="000000"/>
          <w:sz w:val="28"/>
          <w:szCs w:val="28"/>
        </w:rPr>
        <w:t xml:space="preserve"> 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ต่อหุ้นปรับลดเนื่องจากราคาตามสิทธิของใบสำคัญแสดงสิทธิที่เหลืออยู่</w:t>
      </w:r>
      <w:r>
        <w:rPr>
          <w:rFonts w:ascii="Angsana New" w:hAnsi="Angsana New" w:hint="cs"/>
          <w:color w:val="000000"/>
          <w:sz w:val="28"/>
          <w:szCs w:val="28"/>
          <w:cs/>
        </w:rPr>
        <w:t>ต่ำ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กว่าราคาตลาดเฉลี่ยของหุ้นสามัญของบริษัทในระหว่างปีสิ้นสุดวันที่</w:t>
      </w:r>
      <w:r w:rsidRPr="002B287E">
        <w:rPr>
          <w:rFonts w:ascii="Angsana New" w:hAnsi="Angsana New"/>
          <w:color w:val="000000"/>
          <w:sz w:val="28"/>
          <w:szCs w:val="28"/>
        </w:rPr>
        <w:t xml:space="preserve"> 31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2B287E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9</w:t>
      </w:r>
    </w:p>
    <w:p w14:paraId="6887608C" w14:textId="270E16B8" w:rsidR="003746AE" w:rsidRDefault="003746AE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D90E60">
        <w:rPr>
          <w:rFonts w:ascii="Angsana New" w:hAnsi="Angsana New"/>
          <w:sz w:val="28"/>
          <w:szCs w:val="28"/>
        </w:rPr>
        <w:t xml:space="preserve"> (</w:t>
      </w:r>
      <w:r w:rsidR="00D90E60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D90E60">
        <w:rPr>
          <w:rFonts w:ascii="Angsana New" w:hAnsi="Angsana New"/>
          <w:sz w:val="28"/>
          <w:szCs w:val="28"/>
        </w:rPr>
        <w:t xml:space="preserve">) </w:t>
      </w:r>
      <w:r w:rsidRPr="008C6DCB">
        <w:rPr>
          <w:rFonts w:ascii="Angsana New" w:hAnsi="Angsana New"/>
          <w:sz w:val="28"/>
          <w:szCs w:val="28"/>
          <w:cs/>
        </w:rPr>
        <w:t>ต่อหุ้นขั้นพื้นฐาน</w:t>
      </w:r>
      <w:r w:rsidRPr="00A8370D">
        <w:rPr>
          <w:rFonts w:ascii="Angsana New" w:hAnsi="Angsana New"/>
          <w:sz w:val="28"/>
          <w:szCs w:val="28"/>
          <w:cs/>
        </w:rPr>
        <w:t>สำหรับรอบระยะเวลา</w:t>
      </w:r>
      <w:r w:rsidRPr="00A8370D">
        <w:rPr>
          <w:rFonts w:ascii="Angsana New" w:hAnsi="Angsana New" w:hint="cs"/>
          <w:sz w:val="28"/>
          <w:szCs w:val="28"/>
          <w:cs/>
        </w:rPr>
        <w:t>สาม</w:t>
      </w:r>
      <w:r w:rsidRPr="00A8370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A8370D">
        <w:rPr>
          <w:rFonts w:ascii="Angsana New" w:hAnsi="Angsana New"/>
          <w:sz w:val="28"/>
          <w:szCs w:val="28"/>
        </w:rPr>
        <w:t xml:space="preserve"> 3</w:t>
      </w:r>
      <w:r w:rsidR="00B036FF" w:rsidRPr="00A8370D">
        <w:rPr>
          <w:rFonts w:ascii="Angsana New" w:hAnsi="Angsana New"/>
          <w:sz w:val="28"/>
          <w:szCs w:val="28"/>
        </w:rPr>
        <w:t>1</w:t>
      </w:r>
      <w:r w:rsidRPr="00A8370D">
        <w:rPr>
          <w:rFonts w:ascii="Angsana New" w:hAnsi="Angsana New"/>
          <w:sz w:val="28"/>
          <w:szCs w:val="28"/>
        </w:rPr>
        <w:t xml:space="preserve"> </w:t>
      </w:r>
      <w:r w:rsidR="00B036FF" w:rsidRPr="00A8370D">
        <w:rPr>
          <w:rFonts w:ascii="Angsana New" w:hAnsi="Angsana New" w:hint="cs"/>
          <w:sz w:val="28"/>
          <w:szCs w:val="28"/>
          <w:cs/>
        </w:rPr>
        <w:t>มีนาคม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3746AE" w:rsidRPr="00EC08B1" w14:paraId="24EAF0F6" w14:textId="77777777" w:rsidTr="00441EF5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FD4FE" w14:textId="77777777" w:rsidR="003746AE" w:rsidRPr="00EB4282" w:rsidRDefault="003746A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746AE" w:rsidRPr="00273E96" w14:paraId="059BA04D" w14:textId="77777777" w:rsidTr="00F63B6D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42ADB4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A27D" w14:textId="380C4477" w:rsidR="003746AE" w:rsidRPr="002721AA" w:rsidRDefault="00E940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40571D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E5765" w14:textId="3A47475D" w:rsidR="003746AE" w:rsidRPr="00EB4282" w:rsidRDefault="00441EF5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746AE" w:rsidRPr="00273E96" w14:paraId="7DEC395B" w14:textId="77777777" w:rsidTr="00F63B6D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E615EF3" w14:textId="77777777" w:rsidR="003746AE" w:rsidRPr="00EB4282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53DD" w14:textId="03E1037B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218FB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52AE7" w14:textId="7E3F1552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EDBB1F6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72698" w14:textId="0E72445B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9BB7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2971F" w14:textId="4C8759C2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746AE" w:rsidRPr="00273E96" w14:paraId="517F649D" w14:textId="77777777" w:rsidTr="00F63B6D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A6141A1" w14:textId="6AEECD37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FBB25" w14:textId="77777777" w:rsidR="003746AE" w:rsidRPr="002721AA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C5B455F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11990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7BE912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C8A7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C5AB0C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D947" w14:textId="77777777" w:rsidR="003746AE" w:rsidRPr="002721AA" w:rsidRDefault="003746A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3746AE" w:rsidRPr="00B425C5" w14:paraId="3DC17A1E" w14:textId="77777777" w:rsidTr="006738AE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F43C37D" w14:textId="77777777" w:rsidR="003746AE" w:rsidRPr="00B425C5" w:rsidRDefault="003746A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4DD5" w14:textId="293B76B2" w:rsidR="003746AE" w:rsidRPr="006738AE" w:rsidRDefault="00862C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CA780E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96E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F8FDB83" w14:textId="14F19AA3" w:rsidR="003746AE" w:rsidRPr="006738AE" w:rsidRDefault="0044047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8AE">
              <w:rPr>
                <w:rFonts w:asciiTheme="majorBidi" w:hAnsiTheme="majorBidi"/>
                <w:sz w:val="28"/>
                <w:szCs w:val="28"/>
              </w:rPr>
              <w:t>39,587</w:t>
            </w:r>
            <w:r w:rsidR="00F63B6D" w:rsidRPr="006738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686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E03DF48" w14:textId="6E529D8B" w:rsidR="003746AE" w:rsidRPr="006738AE" w:rsidRDefault="00697A6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5E35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37C4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D00E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28CF8F84" w14:textId="45709017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440475">
              <w:rPr>
                <w:rFonts w:asciiTheme="majorBidi" w:hAnsiTheme="majorBidi"/>
                <w:sz w:val="28"/>
                <w:szCs w:val="28"/>
              </w:rPr>
              <w:t>37,997</w:t>
            </w:r>
            <w:r w:rsidRPr="00271A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3746AE" w:rsidRPr="00B425C5" w14:paraId="184D2A8E" w14:textId="77777777" w:rsidTr="006738AE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4276AF75" w14:textId="77777777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FE2F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3361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D70F611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BE3F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53B4915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8E6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08B81012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AE" w:rsidRPr="00B425C5" w14:paraId="2EB5BFD7" w14:textId="77777777" w:rsidTr="006738AE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3663CE9" w14:textId="77777777" w:rsidR="003746AE" w:rsidRPr="00B425C5" w:rsidRDefault="003746A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A0BE" w14:textId="185C7764" w:rsidR="003746AE" w:rsidRPr="006738AE" w:rsidRDefault="00AE5E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295,813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7AA7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784C82" w14:textId="4A6CA017" w:rsidR="003746AE" w:rsidRPr="006738AE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8AE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EA07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7EDB700" w14:textId="14B7B681" w:rsidR="003746AE" w:rsidRPr="006738AE" w:rsidRDefault="00F8232D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295,813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7E7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100BC5F3" w14:textId="2F64421F" w:rsidR="003746AE" w:rsidRPr="00271AB0" w:rsidRDefault="00F63B6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</w:tr>
      <w:tr w:rsidR="003746AE" w:rsidRPr="00B425C5" w14:paraId="4B46A397" w14:textId="77777777" w:rsidTr="006738AE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564D" w14:textId="1C2A194E" w:rsidR="003746AE" w:rsidRPr="00B425C5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48E7C" w14:textId="710C2F9B" w:rsidR="003746AE" w:rsidRPr="006738AE" w:rsidRDefault="00862C24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54ADB9A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77167" w14:textId="02509A8C" w:rsidR="003746AE" w:rsidRPr="006738AE" w:rsidRDefault="0044047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275A" w14:textId="77777777" w:rsidR="003746AE" w:rsidRPr="006738AE" w:rsidRDefault="003746AE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0849C" w14:textId="7ACAABAE" w:rsidR="003746AE" w:rsidRPr="006738AE" w:rsidRDefault="00DC2EFD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1124" w14:textId="77777777" w:rsidR="003746AE" w:rsidRPr="00271AB0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5BF5" w14:textId="66F613E7" w:rsidR="003746AE" w:rsidRPr="00EB4282" w:rsidRDefault="0044047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</w:tr>
    </w:tbl>
    <w:p w14:paraId="5854ED8D" w14:textId="15C58412" w:rsidR="00C031B0" w:rsidRPr="00BF3EB6" w:rsidRDefault="00BF3EB6" w:rsidP="00471D0D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C723CE">
        <w:rPr>
          <w:rFonts w:asciiTheme="majorBidi" w:eastAsia="Malgun Gothic" w:hAnsiTheme="majorBidi" w:cs="Angsana New"/>
          <w:sz w:val="28"/>
          <w:cs/>
          <w:lang w:val="en-US"/>
        </w:rPr>
        <w:t>กำไรต่อหุ้นปรับลดแสดงดังนี้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0442D7" w:rsidRPr="00EC08B1" w14:paraId="13E90B0C" w14:textId="77777777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31BB3E" w14:textId="77777777" w:rsidR="000442D7" w:rsidRPr="00EB4282" w:rsidRDefault="000442D7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442D7" w:rsidRPr="00273E96" w14:paraId="34C9DF24" w14:textId="77777777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E5996CF" w14:textId="77777777" w:rsidR="000442D7" w:rsidRPr="002721AA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B8007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46B7E0F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FE67C" w14:textId="77777777" w:rsidR="000442D7" w:rsidRPr="00EB4282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442D7" w:rsidRPr="00273E96" w14:paraId="1C586CFA" w14:textId="77777777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F82357B" w14:textId="77777777" w:rsidR="000442D7" w:rsidRPr="00EB4282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A7B84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1238A" w14:textId="77777777" w:rsidR="000442D7" w:rsidRPr="002721AA" w:rsidRDefault="000442D7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D1B89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0C610CD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F693E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4CBD" w14:textId="77777777" w:rsidR="000442D7" w:rsidRPr="002721AA" w:rsidRDefault="000442D7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DA0A3" w14:textId="77777777" w:rsidR="000442D7" w:rsidRPr="002721AA" w:rsidRDefault="000442D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442D7" w:rsidRPr="00273E96" w14:paraId="6969EFF0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07596B8B" w14:textId="07B2A943" w:rsidR="000442D7" w:rsidRPr="00EB4282" w:rsidRDefault="000442D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F7A3B" w14:textId="77777777" w:rsidR="000442D7" w:rsidRPr="002721AA" w:rsidRDefault="000442D7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1180EEE5" w14:textId="77777777" w:rsidR="000442D7" w:rsidRPr="002721AA" w:rsidRDefault="000442D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98948" w14:textId="77777777" w:rsidR="000442D7" w:rsidRPr="002721AA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7F44A92" w14:textId="77777777" w:rsidR="000442D7" w:rsidRPr="002721AA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DC4D0" w14:textId="77777777" w:rsidR="000442D7" w:rsidRPr="002721AA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3D4507A" w14:textId="77777777" w:rsidR="000442D7" w:rsidRPr="002721AA" w:rsidRDefault="000442D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04E55" w14:textId="77777777" w:rsidR="000442D7" w:rsidRPr="002721AA" w:rsidRDefault="000442D7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0442D7" w:rsidRPr="00B425C5" w14:paraId="4C7931B3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026BAF5" w14:textId="77777777" w:rsidR="000442D7" w:rsidRPr="00B425C5" w:rsidRDefault="000442D7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0AA5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38,788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13E9" w14:textId="77777777" w:rsidR="000442D7" w:rsidRPr="006738AE" w:rsidRDefault="000442D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E10C5C9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8AE">
              <w:rPr>
                <w:rFonts w:asciiTheme="majorBidi" w:hAnsiTheme="majorBidi"/>
                <w:sz w:val="28"/>
                <w:szCs w:val="28"/>
              </w:rPr>
              <w:t xml:space="preserve">39,587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787B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F9AAC99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3FF9" w14:textId="77777777" w:rsidR="000442D7" w:rsidRPr="00271AB0" w:rsidRDefault="000442D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4B8F1DDB" w14:textId="77777777" w:rsidR="000442D7" w:rsidRPr="00271AB0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37,997</w:t>
            </w:r>
            <w:r w:rsidRPr="00271A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0442D7" w:rsidRPr="00B425C5" w14:paraId="361A8595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0748361" w14:textId="77777777" w:rsidR="000442D7" w:rsidRPr="00EB4282" w:rsidRDefault="000442D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1AE5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AA4C" w14:textId="77777777" w:rsidR="000442D7" w:rsidRPr="006738AE" w:rsidRDefault="000442D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7ED6B0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6CE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504F00A5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A28C" w14:textId="77777777" w:rsidR="000442D7" w:rsidRPr="00271AB0" w:rsidRDefault="000442D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6EE08350" w14:textId="77777777" w:rsidR="000442D7" w:rsidRPr="00271AB0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2D7" w:rsidRPr="00B425C5" w14:paraId="2292638A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28376BA" w14:textId="77777777" w:rsidR="000442D7" w:rsidRPr="00B425C5" w:rsidRDefault="000442D7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8FFD" w14:textId="71E400FB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291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7E6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12065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D59F" w14:textId="77777777" w:rsidR="000442D7" w:rsidRPr="006738AE" w:rsidRDefault="000442D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98E0036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8AE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1474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93C4AC8" w14:textId="0304B26B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374CC4">
              <w:rPr>
                <w:rFonts w:asciiTheme="majorBidi" w:hAnsiTheme="majorBidi"/>
                <w:sz w:val="28"/>
                <w:szCs w:val="28"/>
              </w:rPr>
              <w:t>51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374CC4">
              <w:rPr>
                <w:rFonts w:asciiTheme="majorBidi" w:hAnsiTheme="majorBidi"/>
                <w:sz w:val="28"/>
                <w:szCs w:val="28"/>
              </w:rPr>
              <w:t>5</w:t>
            </w:r>
            <w:r w:rsidR="00A12065">
              <w:rPr>
                <w:rFonts w:asciiTheme="majorBidi" w:hAnsiTheme="majorBidi"/>
                <w:sz w:val="28"/>
                <w:szCs w:val="28"/>
              </w:rPr>
              <w:t>45</w:t>
            </w:r>
            <w:r w:rsidRPr="006738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ADAE" w14:textId="77777777" w:rsidR="000442D7" w:rsidRPr="00271AB0" w:rsidRDefault="000442D7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0CCCA995" w14:textId="77777777" w:rsidR="000442D7" w:rsidRPr="00271AB0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AB0">
              <w:rPr>
                <w:rFonts w:asciiTheme="majorBidi" w:hAnsiTheme="majorBidi"/>
                <w:sz w:val="28"/>
                <w:szCs w:val="28"/>
              </w:rPr>
              <w:t xml:space="preserve"> 294,000 </w:t>
            </w:r>
          </w:p>
        </w:tc>
      </w:tr>
      <w:tr w:rsidR="000442D7" w:rsidRPr="00B425C5" w14:paraId="2F1EBED6" w14:textId="77777777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77A0" w14:textId="5CDBAE56" w:rsidR="000442D7" w:rsidRPr="00B425C5" w:rsidRDefault="000442D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="007E5C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734CF" w14:textId="1E12FA16" w:rsidR="000442D7" w:rsidRPr="006738AE" w:rsidRDefault="000442D7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  <w:r w:rsidR="00374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20918A18" w14:textId="77777777" w:rsidR="000442D7" w:rsidRPr="006738AE" w:rsidRDefault="000442D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B8A99" w14:textId="77777777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B4D2" w14:textId="77777777" w:rsidR="000442D7" w:rsidRPr="006738AE" w:rsidRDefault="000442D7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5C0B1" w14:textId="76BC2931" w:rsidR="000442D7" w:rsidRPr="006738AE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  <w:r w:rsidR="00374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2F6E" w14:textId="77777777" w:rsidR="000442D7" w:rsidRPr="00271AB0" w:rsidRDefault="000442D7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E3C5E" w14:textId="77777777" w:rsidR="000442D7" w:rsidRPr="00EB4282" w:rsidRDefault="000442D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</w:tr>
    </w:tbl>
    <w:p w14:paraId="64BFC848" w14:textId="7E1C4BE0" w:rsidR="009C28E1" w:rsidRPr="00EB4282" w:rsidRDefault="00BF2407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ข้อมูลทางการเงินจำแนกตามส่วนงานและการจำแนกรายได้</w:t>
      </w:r>
    </w:p>
    <w:p w14:paraId="60E088A8" w14:textId="3B19121D" w:rsidR="00A009ED" w:rsidRPr="00FB19D2" w:rsidRDefault="00A009ED" w:rsidP="002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i/>
          <w:iCs/>
          <w:sz w:val="28"/>
          <w:szCs w:val="28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ส่วนงานภูมิศาสตร์</w:t>
      </w:r>
    </w:p>
    <w:p w14:paraId="6CA02FA2" w14:textId="2A5CE011" w:rsidR="00A009ED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A009ED" w:rsidRPr="00EB4282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CE684E8" w14:textId="27FC53D7" w:rsidR="00237909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237909"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ส่วนงานธุรกิจ</w:t>
      </w:r>
    </w:p>
    <w:p w14:paraId="6BE04EE1" w14:textId="006D5C64" w:rsidR="00B372CC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37909" w:rsidRPr="00EB4282">
        <w:rPr>
          <w:rFonts w:ascii="Angsana New" w:hAnsi="Angsana New" w:hint="cs"/>
          <w:sz w:val="28"/>
          <w:szCs w:val="28"/>
          <w:cs/>
        </w:rPr>
        <w:t>ผู้บริหารเห็นว่า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237909" w:rsidRPr="00EB4282">
        <w:rPr>
          <w:rFonts w:ascii="Angsana New" w:hAnsi="Angsana New" w:hint="cs"/>
          <w:sz w:val="28"/>
          <w:szCs w:val="28"/>
          <w:cs/>
        </w:rPr>
        <w:t>ดังนั้นฝ่ายบริหารจึงพิจารณาว่า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บริษัทมีส่วนงานธุรกิจเพียงส่วนงานเดียว</w:t>
      </w:r>
    </w:p>
    <w:p w14:paraId="3C01E9E2" w14:textId="66F2A536" w:rsidR="002C334E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717396" w:rsidRPr="00EB4282">
        <w:rPr>
          <w:rFonts w:ascii="Angsana New" w:hAnsi="Angsana New" w:hint="cs"/>
          <w:i/>
          <w:iCs/>
          <w:sz w:val="28"/>
          <w:szCs w:val="28"/>
          <w:cs/>
        </w:rPr>
        <w:t>จังหวะเวลาการรับรู้รายได้</w:t>
      </w:r>
    </w:p>
    <w:p w14:paraId="06F269E0" w14:textId="094A4B4D" w:rsidR="00102C84" w:rsidRPr="00102C84" w:rsidRDefault="00BC14AB" w:rsidP="0010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C334E" w:rsidRPr="00FB19D2">
        <w:rPr>
          <w:rFonts w:ascii="Angsana New" w:hAnsi="Angsana New" w:hint="cs"/>
          <w:sz w:val="28"/>
          <w:szCs w:val="28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FB19D2">
        <w:rPr>
          <w:rFonts w:ascii="Angsana New" w:hAnsi="Angsana New" w:hint="cs"/>
          <w:sz w:val="28"/>
          <w:szCs w:val="28"/>
          <w:cs/>
        </w:rPr>
        <w:t>หนึ่ง</w:t>
      </w:r>
      <w:r w:rsidR="002C334E" w:rsidRPr="00FB19D2">
        <w:rPr>
          <w:rFonts w:ascii="Angsana New" w:hAnsi="Angsana New" w:hint="cs"/>
          <w:sz w:val="28"/>
          <w:szCs w:val="28"/>
          <w:cs/>
        </w:rPr>
        <w:t>ตามภาระที่ต้องปฏิบัติ</w:t>
      </w:r>
      <w:r w:rsidR="00D05CF7" w:rsidRPr="00FB19D2">
        <w:rPr>
          <w:rFonts w:ascii="Angsana New" w:hAnsi="Angsana New" w:hint="cs"/>
          <w:sz w:val="28"/>
          <w:szCs w:val="28"/>
        </w:rPr>
        <w:t xml:space="preserve"> (</w:t>
      </w:r>
      <w:r w:rsidR="008159C6">
        <w:rPr>
          <w:rFonts w:ascii="Angsana New" w:hAnsi="Angsana New"/>
          <w:sz w:val="28"/>
          <w:szCs w:val="28"/>
        </w:rPr>
        <w:t>O</w:t>
      </w:r>
      <w:r w:rsidR="00D05CF7" w:rsidRPr="00FB19D2">
        <w:rPr>
          <w:rFonts w:ascii="Angsana New" w:hAnsi="Angsana New" w:hint="cs"/>
          <w:sz w:val="28"/>
          <w:szCs w:val="28"/>
        </w:rPr>
        <w:t>ver</w:t>
      </w:r>
      <w:r w:rsidR="004436F5" w:rsidRPr="00FB19D2">
        <w:rPr>
          <w:rFonts w:ascii="Angsana New" w:hAnsi="Angsana New" w:hint="cs"/>
          <w:sz w:val="28"/>
          <w:szCs w:val="28"/>
        </w:rPr>
        <w:t xml:space="preserve"> </w:t>
      </w:r>
      <w:r w:rsidR="00D05CF7" w:rsidRPr="00FB19D2">
        <w:rPr>
          <w:rFonts w:ascii="Angsana New" w:hAnsi="Angsana New" w:hint="cs"/>
          <w:sz w:val="28"/>
          <w:szCs w:val="28"/>
        </w:rPr>
        <w:t>time</w:t>
      </w:r>
      <w:r w:rsidR="00287A37" w:rsidRPr="00FB19D2">
        <w:rPr>
          <w:rFonts w:ascii="Angsana New" w:hAnsi="Angsana New" w:hint="cs"/>
          <w:sz w:val="28"/>
          <w:szCs w:val="28"/>
        </w:rPr>
        <w:t>)</w:t>
      </w:r>
      <w:bookmarkStart w:id="2" w:name="_Hlk78289610"/>
    </w:p>
    <w:tbl>
      <w:tblPr>
        <w:tblW w:w="86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18"/>
      </w:tblGrid>
      <w:tr w:rsidR="00BD0253" w:rsidRPr="00F75824" w14:paraId="54EE8B9B" w14:textId="77777777" w:rsidTr="000C2301">
        <w:trPr>
          <w:trHeight w:val="423"/>
        </w:trPr>
        <w:tc>
          <w:tcPr>
            <w:tcW w:w="4050" w:type="dxa"/>
          </w:tcPr>
          <w:p w14:paraId="096185DF" w14:textId="77777777" w:rsidR="00BD0253" w:rsidRPr="00FB19D2" w:rsidRDefault="00BD0253" w:rsidP="003A65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98285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6DF11639" w14:textId="77777777" w:rsidR="00BD0253" w:rsidRPr="00EB4282" w:rsidRDefault="00BD0253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BD0253" w:rsidRPr="00F75824" w14:paraId="4BB26D68" w14:textId="77777777" w:rsidTr="000C2301">
        <w:trPr>
          <w:trHeight w:val="423"/>
        </w:trPr>
        <w:tc>
          <w:tcPr>
            <w:tcW w:w="4050" w:type="dxa"/>
          </w:tcPr>
          <w:p w14:paraId="5E6E9FBC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F2D4C0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02D8A158" w14:textId="6ADE02BB" w:rsidR="00BD0253" w:rsidRPr="00EB4282" w:rsidRDefault="00E94010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BD0253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D0253" w:rsidRPr="00F75824" w14:paraId="62257109" w14:textId="77777777" w:rsidTr="000C2301">
        <w:trPr>
          <w:trHeight w:val="423"/>
        </w:trPr>
        <w:tc>
          <w:tcPr>
            <w:tcW w:w="4050" w:type="dxa"/>
          </w:tcPr>
          <w:p w14:paraId="171C10B8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BA1679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3FFCD934" w14:textId="1935C911" w:rsidR="00BD0253" w:rsidRPr="00EB428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E00">
              <w:rPr>
                <w:rFonts w:ascii="Angsana New" w:hAnsi="Angsana New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Pr="002C2E00">
              <w:rPr>
                <w:rFonts w:ascii="Angsana New" w:hAnsi="Angsana New"/>
                <w:sz w:val="28"/>
                <w:szCs w:val="28"/>
              </w:rPr>
              <w:t>3</w:t>
            </w:r>
            <w:r w:rsidR="00E22E5D" w:rsidRPr="002C2E00">
              <w:rPr>
                <w:rFonts w:ascii="Angsana New" w:hAnsi="Angsana New"/>
                <w:sz w:val="28"/>
                <w:szCs w:val="28"/>
              </w:rPr>
              <w:t>1</w:t>
            </w:r>
            <w:r w:rsidRPr="002C2E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2E5D" w:rsidRPr="002C2E0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D0253" w:rsidRPr="00F75824" w14:paraId="3123C9BE" w14:textId="77777777" w:rsidTr="000C2301">
        <w:trPr>
          <w:trHeight w:val="372"/>
        </w:trPr>
        <w:tc>
          <w:tcPr>
            <w:tcW w:w="4050" w:type="dxa"/>
          </w:tcPr>
          <w:p w14:paraId="516E5B9B" w14:textId="77777777" w:rsidR="00BD0253" w:rsidRPr="00EB4282" w:rsidRDefault="00BD0253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1BD3462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28F5CBC" w14:textId="5EB301D5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22E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0E5568F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2936A9FB" w14:textId="632435E4" w:rsidR="00BD0253" w:rsidRPr="00EB428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22E5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0253" w:rsidRPr="00F75824" w14:paraId="626F3F4B" w14:textId="77777777" w:rsidTr="004B37FF">
        <w:trPr>
          <w:trHeight w:val="386"/>
        </w:trPr>
        <w:tc>
          <w:tcPr>
            <w:tcW w:w="4050" w:type="dxa"/>
          </w:tcPr>
          <w:p w14:paraId="44FF4368" w14:textId="77777777" w:rsidR="00BD0253" w:rsidRPr="008455B7" w:rsidRDefault="00BD025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C9CE44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FAC63E" w14:textId="02A44DB9" w:rsidR="00BD0253" w:rsidRPr="00717E5C" w:rsidRDefault="00457B5E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E94138F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41BF4963" w14:textId="0C62B1B6" w:rsidR="00BD0253" w:rsidRPr="00EB4282" w:rsidRDefault="00A2436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D0253" w:rsidRPr="0022616D" w14:paraId="09F5A5FE" w14:textId="77777777" w:rsidTr="004B37FF">
        <w:trPr>
          <w:trHeight w:val="372"/>
        </w:trPr>
        <w:tc>
          <w:tcPr>
            <w:tcW w:w="4050" w:type="dxa"/>
          </w:tcPr>
          <w:p w14:paraId="60DC0267" w14:textId="14DBE3A6" w:rsidR="00471D0D" w:rsidRPr="00471D0D" w:rsidRDefault="00BD0253" w:rsidP="00503322">
            <w:pPr>
              <w:tabs>
                <w:tab w:val="clear" w:pos="227"/>
                <w:tab w:val="left" w:pos="273"/>
              </w:tabs>
              <w:ind w:left="18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D0D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355014E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F201003" w14:textId="1D125F2E" w:rsidR="00BD0253" w:rsidRPr="00717E5C" w:rsidRDefault="004B37FF" w:rsidP="004B37FF">
            <w:pPr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973,695</w:t>
            </w:r>
          </w:p>
        </w:tc>
        <w:tc>
          <w:tcPr>
            <w:tcW w:w="180" w:type="dxa"/>
          </w:tcPr>
          <w:p w14:paraId="2C13148A" w14:textId="77777777" w:rsidR="00BD0253" w:rsidRPr="00717E5C" w:rsidRDefault="00BD0253" w:rsidP="00471D0D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7307B69D" w14:textId="7DBF2494" w:rsidR="00BD0253" w:rsidRPr="00717E5C" w:rsidRDefault="00471D0D" w:rsidP="00471D0D">
            <w:pPr>
              <w:ind w:left="1170" w:right="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A24361">
              <w:rPr>
                <w:rFonts w:ascii="Angsana New" w:hAnsi="Angsana New"/>
                <w:sz w:val="28"/>
                <w:szCs w:val="28"/>
              </w:rPr>
              <w:t>736,282</w:t>
            </w:r>
          </w:p>
        </w:tc>
      </w:tr>
      <w:tr w:rsidR="00BD0253" w:rsidRPr="0022616D" w14:paraId="46F87FA7" w14:textId="77777777" w:rsidTr="004B37FF">
        <w:trPr>
          <w:trHeight w:val="372"/>
        </w:trPr>
        <w:tc>
          <w:tcPr>
            <w:tcW w:w="4050" w:type="dxa"/>
          </w:tcPr>
          <w:p w14:paraId="2FEDA59D" w14:textId="77777777" w:rsidR="00BD0253" w:rsidRPr="00EB4282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4AF7558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99A9B7" w14:textId="1EA24E7E" w:rsidR="00BD0253" w:rsidRPr="00717E5C" w:rsidRDefault="004B37FF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5B107A64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2342EEA" w14:textId="2491D996" w:rsidR="00BD0253" w:rsidRPr="00717E5C" w:rsidRDefault="00A24361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4EC78090" w14:textId="1227AEEF" w:rsidR="003F22AF" w:rsidRPr="003F22AF" w:rsidRDefault="003F22AF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bookmarkStart w:id="3" w:name="_Hlk78280964"/>
      <w:bookmarkEnd w:id="2"/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เครื่องมือทางการเงิน</w:t>
      </w:r>
    </w:p>
    <w:p w14:paraId="15A30FA2" w14:textId="77777777" w:rsidR="00053488" w:rsidRPr="00EB4282" w:rsidRDefault="00053488" w:rsidP="00053488">
      <w:pPr>
        <w:pStyle w:val="block"/>
        <w:spacing w:after="0" w:line="240" w:lineRule="atLeast"/>
        <w:ind w:left="0" w:firstLine="360"/>
        <w:jc w:val="both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มูลค่าตามบัญชีและมูลค่ายุติธรรม</w:t>
      </w:r>
    </w:p>
    <w:p w14:paraId="04F1BEDD" w14:textId="1D175C6C" w:rsidR="00053488" w:rsidRPr="00C01D5B" w:rsidRDefault="00053488" w:rsidP="00C01D5B">
      <w:pPr>
        <w:pStyle w:val="block"/>
        <w:spacing w:before="120" w:after="0" w:line="240" w:lineRule="atLeast"/>
        <w:ind w:left="36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EB4282">
        <w:rPr>
          <w:rFonts w:ascii="Angsana New" w:hAnsi="Angsana New" w:hint="cs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10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053488" w:rsidRPr="00FB19D2" w14:paraId="1AD29017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4933D9DC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9A1E3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6F0480EA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FB19D2" w14:paraId="2CFCF740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1AEE783B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739E9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63C58E9D" w14:textId="7BA7253E" w:rsidR="00053488" w:rsidRPr="00EB4282" w:rsidRDefault="001C7B72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053488"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การเงินรวม</w:t>
            </w:r>
          </w:p>
        </w:tc>
      </w:tr>
      <w:tr w:rsidR="00053488" w:rsidRPr="00FB19D2" w14:paraId="497D854C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7FA62066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335D434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31A9F23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F57F02A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524B2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FB19D2" w14:paraId="23AB5E44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6F6F9D22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7EC0A1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C5EE3" w14:textId="77777777" w:rsidR="00053488" w:rsidRPr="00C25EEF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7DE1035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4997B1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D239C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C0E5C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FAE7A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523A3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4E939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414B6" w14:textId="77777777" w:rsidR="00053488" w:rsidRPr="00FB19D2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FB19D2" w14:paraId="0E331EFB" w14:textId="77777777" w:rsidTr="00672B7F">
        <w:trPr>
          <w:cantSplit/>
          <w:trHeight w:val="20"/>
        </w:trPr>
        <w:tc>
          <w:tcPr>
            <w:tcW w:w="3240" w:type="dxa"/>
          </w:tcPr>
          <w:p w14:paraId="004C0982" w14:textId="1FE5DA22" w:rsidR="00053488" w:rsidRPr="00BA6E90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2720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A6E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72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272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015798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E4C7FA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DD89B0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9C0FBA4" w14:textId="77777777" w:rsidR="00053488" w:rsidRPr="00BA6E90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B82AC14" w14:textId="77777777" w:rsidR="00053488" w:rsidRPr="00BA6E90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4F104B83" w14:textId="77777777" w:rsidR="00053488" w:rsidRPr="00BA6E90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2DCF09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6C5C11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4E32C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5BF783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345367FE" w14:textId="77777777" w:rsidTr="000E7A3F">
        <w:trPr>
          <w:cantSplit/>
          <w:trHeight w:val="20"/>
        </w:trPr>
        <w:tc>
          <w:tcPr>
            <w:tcW w:w="3240" w:type="dxa"/>
          </w:tcPr>
          <w:p w14:paraId="5A38341C" w14:textId="2FF6C24D" w:rsidR="00053488" w:rsidRPr="003950E8" w:rsidRDefault="00D62790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3934077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0F2C49" w14:textId="4A53EDE7" w:rsidR="00053488" w:rsidRPr="003950E8" w:rsidRDefault="000E7A3F" w:rsidP="006839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87,474</w:t>
            </w:r>
          </w:p>
        </w:tc>
        <w:tc>
          <w:tcPr>
            <w:tcW w:w="182" w:type="dxa"/>
          </w:tcPr>
          <w:p w14:paraId="0D22AE0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67A5321" w14:textId="33B1947A" w:rsidR="00053488" w:rsidRPr="003950E8" w:rsidRDefault="000E7A3F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DD3C8A5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0C5297F" w14:textId="2EC53AF7" w:rsidR="00053488" w:rsidRPr="003950E8" w:rsidRDefault="000E7A3F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240D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240D3">
              <w:rPr>
                <w:rFonts w:ascii="Angsana New" w:hAnsi="Angsana New"/>
                <w:sz w:val="28"/>
                <w:szCs w:val="28"/>
              </w:rPr>
              <w:t>17</w:t>
            </w:r>
            <w:r w:rsidR="000215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6D5D8E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4EE3795" w14:textId="3E99EA81" w:rsidR="00053488" w:rsidRPr="003950E8" w:rsidRDefault="000E7A3F" w:rsidP="00BB27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D73508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81A4EF2" w14:textId="7AE9062B" w:rsidR="00053488" w:rsidRPr="003950E8" w:rsidRDefault="000E7A3F" w:rsidP="00470E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240D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240D3">
              <w:rPr>
                <w:rFonts w:ascii="Angsana New" w:hAnsi="Angsana New"/>
                <w:sz w:val="28"/>
                <w:szCs w:val="28"/>
              </w:rPr>
              <w:t>17</w:t>
            </w:r>
            <w:r w:rsidR="000215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6B46" w:rsidRPr="003950E8" w14:paraId="5DB50F02" w14:textId="77777777" w:rsidTr="00EC4C09">
        <w:trPr>
          <w:cantSplit/>
          <w:trHeight w:val="20"/>
        </w:trPr>
        <w:tc>
          <w:tcPr>
            <w:tcW w:w="3240" w:type="dxa"/>
          </w:tcPr>
          <w:p w14:paraId="534E5C51" w14:textId="263C4007" w:rsidR="005E6B46" w:rsidRPr="005E6B46" w:rsidRDefault="00D62790" w:rsidP="005E6B4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00387C27" w14:textId="77777777" w:rsidR="005E6B46" w:rsidRPr="005E6B46" w:rsidRDefault="005E6B46" w:rsidP="005E6B46">
            <w:pPr>
              <w:pStyle w:val="acctfourfigures"/>
              <w:tabs>
                <w:tab w:val="decimal" w:pos="731"/>
              </w:tabs>
              <w:spacing w:line="240" w:lineRule="auto"/>
              <w:ind w:left="180" w:right="11" w:hanging="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1FF86CA" w14:textId="38B96E09" w:rsidR="005E6B46" w:rsidRPr="005E6B46" w:rsidRDefault="00EC4C09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  <w:tc>
          <w:tcPr>
            <w:tcW w:w="182" w:type="dxa"/>
          </w:tcPr>
          <w:p w14:paraId="12E2A3B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BAF6B65" w14:textId="332EF12B" w:rsidR="005E6B46" w:rsidRPr="005E6B46" w:rsidRDefault="00EC4C09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3B7CB6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D0305F0" w14:textId="3CBF24EA" w:rsidR="005E6B46" w:rsidRPr="005E6B46" w:rsidRDefault="00EC4C09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  <w:tc>
          <w:tcPr>
            <w:tcW w:w="180" w:type="dxa"/>
          </w:tcPr>
          <w:p w14:paraId="680781A8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05F016" w14:textId="2AE6C355" w:rsidR="005E6B46" w:rsidRPr="005E6B46" w:rsidRDefault="00EC4C09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D83E9B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3E68625" w14:textId="0BF7F017" w:rsidR="005E6B46" w:rsidRPr="005E6B46" w:rsidRDefault="00EC4C09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</w:tr>
      <w:tr w:rsidR="00053488" w:rsidRPr="003950E8" w14:paraId="4FB6FCB4" w14:textId="77777777" w:rsidTr="00672B7F">
        <w:trPr>
          <w:cantSplit/>
          <w:trHeight w:val="20"/>
        </w:trPr>
        <w:tc>
          <w:tcPr>
            <w:tcW w:w="3240" w:type="dxa"/>
          </w:tcPr>
          <w:p w14:paraId="089FFB94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31688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46155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F16D28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9970D9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F1021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72EA1AF2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18BA05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1A4FED9" w14:textId="77777777" w:rsidR="00053488" w:rsidRPr="00985C53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1AB0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39B812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369F682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3A095411" w14:textId="4E4035C3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272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2EADF6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83F7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F881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88E70E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B8D81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4EB06E11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B6C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7011A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6429D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A6647C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2A0DB91B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4322D708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AA026D9" w14:textId="77777777" w:rsidR="00053488" w:rsidRPr="003950E8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FF1D9C" w14:textId="24CE0CFA" w:rsidR="00053488" w:rsidRPr="003950E8" w:rsidRDefault="00AB651C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98,689</w:t>
            </w:r>
          </w:p>
        </w:tc>
        <w:tc>
          <w:tcPr>
            <w:tcW w:w="182" w:type="dxa"/>
            <w:vAlign w:val="bottom"/>
          </w:tcPr>
          <w:p w14:paraId="421FCE2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93477E5" w14:textId="77777777" w:rsidR="00053488" w:rsidRPr="003950E8" w:rsidRDefault="00053488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CE88234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ED7E1F4" w14:textId="15834757" w:rsidR="00053488" w:rsidRPr="003950E8" w:rsidRDefault="00AB651C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99,779</w:t>
            </w:r>
          </w:p>
        </w:tc>
        <w:tc>
          <w:tcPr>
            <w:tcW w:w="180" w:type="dxa"/>
            <w:vAlign w:val="bottom"/>
          </w:tcPr>
          <w:p w14:paraId="0B04180C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71B45FF" w14:textId="1F13850C" w:rsidR="00053488" w:rsidRPr="003950E8" w:rsidRDefault="00AB651C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5925F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128F3B" w14:textId="29CA5758" w:rsidR="00053488" w:rsidRPr="003950E8" w:rsidRDefault="00711CC7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99,779</w:t>
            </w:r>
          </w:p>
        </w:tc>
      </w:tr>
      <w:tr w:rsidR="007928EF" w:rsidRPr="003950E8" w14:paraId="5CD47BA8" w14:textId="77777777" w:rsidTr="00672B7F">
        <w:trPr>
          <w:cantSplit/>
          <w:trHeight w:val="20"/>
        </w:trPr>
        <w:tc>
          <w:tcPr>
            <w:tcW w:w="3240" w:type="dxa"/>
          </w:tcPr>
          <w:p w14:paraId="10505495" w14:textId="43385BB0" w:rsidR="007928EF" w:rsidRPr="00EB4282" w:rsidRDefault="00BC5D01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180" w:type="dxa"/>
          </w:tcPr>
          <w:p w14:paraId="74C985D5" w14:textId="77777777" w:rsidR="007928EF" w:rsidRPr="003950E8" w:rsidRDefault="007928EF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2034F0" w14:textId="5F28DF73" w:rsidR="007928EF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  <w:tc>
          <w:tcPr>
            <w:tcW w:w="182" w:type="dxa"/>
            <w:vAlign w:val="bottom"/>
          </w:tcPr>
          <w:p w14:paraId="589BBF11" w14:textId="77777777" w:rsidR="007928EF" w:rsidRPr="003950E8" w:rsidRDefault="007928EF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9FDCDF5" w14:textId="3E1126EE" w:rsidR="007928EF" w:rsidRPr="003950E8" w:rsidRDefault="00BC5D01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8D32797" w14:textId="77777777" w:rsidR="007928EF" w:rsidRPr="003950E8" w:rsidRDefault="007928EF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7A2A1CC" w14:textId="58EE48E2" w:rsidR="007928EF" w:rsidRDefault="00BC5D01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  <w:tc>
          <w:tcPr>
            <w:tcW w:w="180" w:type="dxa"/>
            <w:vAlign w:val="bottom"/>
          </w:tcPr>
          <w:p w14:paraId="6525F60F" w14:textId="77777777" w:rsidR="007928EF" w:rsidRPr="003950E8" w:rsidRDefault="007928EF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C5D8D50" w14:textId="486EDA8C" w:rsidR="007928EF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033D89" w14:textId="77777777" w:rsidR="007928EF" w:rsidRPr="003950E8" w:rsidRDefault="007928EF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35C73D5" w14:textId="773B48B5" w:rsidR="007928EF" w:rsidRPr="003950E8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</w:tr>
    </w:tbl>
    <w:p w14:paraId="47698BB0" w14:textId="77777777" w:rsidR="000C2301" w:rsidRPr="000C2301" w:rsidRDefault="000C2301" w:rsidP="000C2301">
      <w:pPr>
        <w:spacing w:line="240" w:lineRule="auto"/>
        <w:rPr>
          <w:rFonts w:ascii="Angsana New" w:hAnsi="Angsana New"/>
          <w:i/>
          <w:iCs/>
          <w:sz w:val="28"/>
        </w:rPr>
      </w:pP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053488" w:rsidRPr="003950E8" w14:paraId="63E1F12B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1B861350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9FA33B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6445C6A1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3950E8" w14:paraId="2B7BFBD8" w14:textId="77777777" w:rsidTr="00672B7F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6DEDEC63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929623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2196A671" w14:textId="506C4EC7" w:rsidR="00053488" w:rsidRPr="00EB4282" w:rsidRDefault="001C7B72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053488"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053488" w:rsidRPr="003950E8" w14:paraId="41BB8CC1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4E794930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DF9875D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8CAB4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8906A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03C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3950E8" w14:paraId="48D0152B" w14:textId="77777777" w:rsidTr="00672B7F">
        <w:trPr>
          <w:cantSplit/>
          <w:trHeight w:val="20"/>
          <w:tblHeader/>
        </w:trPr>
        <w:tc>
          <w:tcPr>
            <w:tcW w:w="3240" w:type="dxa"/>
            <w:hideMark/>
          </w:tcPr>
          <w:p w14:paraId="531390DE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A97CC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258A6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83A9723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C4E2C6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C7D3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CF5DC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0BFF4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20D4F8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2C80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2EE63" w14:textId="77777777" w:rsidR="00053488" w:rsidRPr="003950E8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3950E8" w14:paraId="3735A217" w14:textId="77777777" w:rsidTr="00672B7F">
        <w:trPr>
          <w:cantSplit/>
          <w:trHeight w:val="20"/>
        </w:trPr>
        <w:tc>
          <w:tcPr>
            <w:tcW w:w="3240" w:type="dxa"/>
          </w:tcPr>
          <w:p w14:paraId="71C8FE37" w14:textId="085658AF" w:rsidR="00053488" w:rsidRPr="009E37BA" w:rsidRDefault="00C2720B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A6E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6CD7DE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35BA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C129D6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6EA16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31C7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2B6D2BF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FCF38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7D450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D5E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F17C2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27FE321" w14:textId="77777777" w:rsidTr="005B5154">
        <w:trPr>
          <w:cantSplit/>
          <w:trHeight w:val="20"/>
        </w:trPr>
        <w:tc>
          <w:tcPr>
            <w:tcW w:w="3240" w:type="dxa"/>
          </w:tcPr>
          <w:p w14:paraId="1F981ABC" w14:textId="7CE113D5" w:rsidR="00053488" w:rsidRPr="003950E8" w:rsidRDefault="00D62790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294651A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B62ADD" w14:textId="07A30CAA" w:rsidR="00053488" w:rsidRPr="003950E8" w:rsidRDefault="0013299E" w:rsidP="001C66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82,828</w:t>
            </w:r>
          </w:p>
        </w:tc>
        <w:tc>
          <w:tcPr>
            <w:tcW w:w="180" w:type="dxa"/>
          </w:tcPr>
          <w:p w14:paraId="2C971B8E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08E410" w14:textId="0EDCE7D6" w:rsidR="00053488" w:rsidRPr="003950E8" w:rsidRDefault="005B5154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220C9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4A8B80" w14:textId="04029BAB" w:rsidR="00053488" w:rsidRPr="003950E8" w:rsidRDefault="005B5154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002C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002CD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80" w:type="dxa"/>
            <w:vAlign w:val="bottom"/>
          </w:tcPr>
          <w:p w14:paraId="23D664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1A2CD" w14:textId="4BB6C858" w:rsidR="00053488" w:rsidRPr="003950E8" w:rsidRDefault="005B5154" w:rsidP="00BA6E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5F81DA" w14:textId="77777777" w:rsidR="00053488" w:rsidRPr="003950E8" w:rsidRDefault="00053488" w:rsidP="00672B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0575AA" w14:textId="26D3E2F6" w:rsidR="00053488" w:rsidRPr="00EB4282" w:rsidRDefault="005B5154" w:rsidP="00BA6E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719E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D755E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D34826" w:rsidRPr="003950E8" w14:paraId="7FDBB28B" w14:textId="77777777" w:rsidTr="00EC4C09">
        <w:trPr>
          <w:cantSplit/>
          <w:trHeight w:val="20"/>
        </w:trPr>
        <w:tc>
          <w:tcPr>
            <w:tcW w:w="3240" w:type="dxa"/>
          </w:tcPr>
          <w:p w14:paraId="238D7CD3" w14:textId="0B62E0E1" w:rsidR="00D34826" w:rsidRPr="00D34826" w:rsidRDefault="00D62790" w:rsidP="00D34826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05FA7DAD" w14:textId="77777777" w:rsidR="00D34826" w:rsidRPr="00D34826" w:rsidRDefault="00D34826" w:rsidP="00D348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5B41336" w14:textId="7E40A350" w:rsidR="00D34826" w:rsidRPr="00D34826" w:rsidRDefault="00EC4C09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  <w:tc>
          <w:tcPr>
            <w:tcW w:w="180" w:type="dxa"/>
          </w:tcPr>
          <w:p w14:paraId="1851F5C2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DBFC3" w14:textId="51065FA4" w:rsidR="00D34826" w:rsidRPr="00D34826" w:rsidRDefault="00EC4C09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C25CBB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6C30F4" w14:textId="1E8809C3" w:rsidR="00D34826" w:rsidRPr="00D34826" w:rsidRDefault="00EC4C09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  <w:tc>
          <w:tcPr>
            <w:tcW w:w="180" w:type="dxa"/>
            <w:vAlign w:val="bottom"/>
          </w:tcPr>
          <w:p w14:paraId="509EAAE6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F247A" w14:textId="7C8FEE64" w:rsidR="00D34826" w:rsidRPr="00D34826" w:rsidRDefault="00EC4C09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F73DE0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0DA766" w14:textId="63EB32BD" w:rsidR="00D34826" w:rsidRPr="00D34826" w:rsidRDefault="00EC4C09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112,345</w:t>
            </w:r>
          </w:p>
        </w:tc>
      </w:tr>
      <w:tr w:rsidR="00053488" w:rsidRPr="003950E8" w14:paraId="28BB3E8A" w14:textId="77777777" w:rsidTr="00672B7F">
        <w:trPr>
          <w:cantSplit/>
          <w:trHeight w:val="20"/>
        </w:trPr>
        <w:tc>
          <w:tcPr>
            <w:tcW w:w="3240" w:type="dxa"/>
          </w:tcPr>
          <w:p w14:paraId="2F396A2A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AACC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3B1E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6BDA43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50D67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41B92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068E01D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6A954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E598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C7BFB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D4F6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657D48B9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325B091A" w14:textId="1BCEA0F3" w:rsidR="00053488" w:rsidRPr="009E37BA" w:rsidRDefault="00C2720B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979038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89777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B9AC4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33700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31C39B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29EB87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D41D4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34D2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422BE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5AEB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4A6CFC43" w14:textId="77777777" w:rsidTr="00672B7F">
        <w:trPr>
          <w:cantSplit/>
          <w:trHeight w:val="20"/>
        </w:trPr>
        <w:tc>
          <w:tcPr>
            <w:tcW w:w="3240" w:type="dxa"/>
            <w:hideMark/>
          </w:tcPr>
          <w:p w14:paraId="125BC6AA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65E118FC" w14:textId="77777777" w:rsidR="00053488" w:rsidRPr="00FB19D2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8625A" w14:textId="43526BA7" w:rsidR="00053488" w:rsidRPr="00FB19D2" w:rsidRDefault="0094487F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90,331</w:t>
            </w:r>
          </w:p>
        </w:tc>
        <w:tc>
          <w:tcPr>
            <w:tcW w:w="180" w:type="dxa"/>
            <w:vAlign w:val="bottom"/>
          </w:tcPr>
          <w:p w14:paraId="1631D24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5C3DB1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7719D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8E645C" w14:textId="44C42C29" w:rsidR="00053488" w:rsidRPr="00FB19D2" w:rsidRDefault="0094487F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90,997</w:t>
            </w:r>
          </w:p>
        </w:tc>
        <w:tc>
          <w:tcPr>
            <w:tcW w:w="180" w:type="dxa"/>
            <w:vAlign w:val="bottom"/>
          </w:tcPr>
          <w:p w14:paraId="0EACEC7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F8A9A3" w14:textId="27D04E0C" w:rsidR="00053488" w:rsidRPr="00FB19D2" w:rsidRDefault="0094487F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90973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064AB6" w14:textId="04BA1AD3" w:rsidR="00053488" w:rsidRPr="00FB19D2" w:rsidRDefault="00711CC7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90,997</w:t>
            </w:r>
          </w:p>
        </w:tc>
      </w:tr>
      <w:tr w:rsidR="00BC5D01" w:rsidRPr="00FB19D2" w14:paraId="28D0438A" w14:textId="77777777" w:rsidTr="00672B7F">
        <w:trPr>
          <w:cantSplit/>
          <w:trHeight w:val="20"/>
        </w:trPr>
        <w:tc>
          <w:tcPr>
            <w:tcW w:w="3240" w:type="dxa"/>
          </w:tcPr>
          <w:p w14:paraId="05B81A62" w14:textId="505C65A7" w:rsidR="00BC5D01" w:rsidRPr="006A593B" w:rsidRDefault="00167DE4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180" w:type="dxa"/>
          </w:tcPr>
          <w:p w14:paraId="02D8C5A5" w14:textId="77777777" w:rsidR="00BC5D01" w:rsidRPr="00FB19D2" w:rsidRDefault="00BC5D01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230C94" w14:textId="54E37AE4" w:rsidR="00BC5D01" w:rsidRDefault="00167DE4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E51FF">
              <w:rPr>
                <w:rFonts w:ascii="Angsana New" w:hAnsi="Angsana New"/>
                <w:sz w:val="28"/>
                <w:szCs w:val="28"/>
              </w:rPr>
              <w:t>11,313</w:t>
            </w:r>
          </w:p>
        </w:tc>
        <w:tc>
          <w:tcPr>
            <w:tcW w:w="180" w:type="dxa"/>
            <w:vAlign w:val="bottom"/>
          </w:tcPr>
          <w:p w14:paraId="48A6681A" w14:textId="77777777" w:rsidR="00BC5D01" w:rsidRPr="00FB19D2" w:rsidRDefault="00BC5D01" w:rsidP="00672B7F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F4923A" w14:textId="55CB5328" w:rsidR="00BC5D01" w:rsidRPr="00FB19D2" w:rsidRDefault="00167DE4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9A7A4F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530E3B" w14:textId="69FCB4EC" w:rsidR="00BC5D01" w:rsidRDefault="00167DE4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111,313</w:t>
            </w:r>
          </w:p>
        </w:tc>
        <w:tc>
          <w:tcPr>
            <w:tcW w:w="180" w:type="dxa"/>
            <w:vAlign w:val="bottom"/>
          </w:tcPr>
          <w:p w14:paraId="2D55A5B5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C2D40A" w14:textId="1EB5BE91" w:rsidR="00BC5D01" w:rsidRDefault="00167DE4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D61D1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AE7520" w14:textId="087D9457" w:rsidR="00BC5D01" w:rsidRPr="00FB19D2" w:rsidRDefault="00167DE4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111,313</w:t>
            </w:r>
          </w:p>
        </w:tc>
      </w:tr>
    </w:tbl>
    <w:p w14:paraId="7425FEF3" w14:textId="319E376A" w:rsidR="00423EDA" w:rsidRPr="006702EA" w:rsidRDefault="006702EA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ภาระผูกพันและหนี้สินที่อาจเกิดขึ้น</w:t>
      </w:r>
    </w:p>
    <w:p w14:paraId="24A3E928" w14:textId="36014101" w:rsidR="00BB7DC7" w:rsidRDefault="00AF5F79" w:rsidP="00BB7DC7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กลุ่มบริษัทมีภาระผูกพันและหนี้สินที่อาจเกิดขึ้นนอกเหนือจากที่เปิดเผยในหมายเหตุประกอบ</w:t>
      </w:r>
      <w:r w:rsidR="00094BE5" w:rsidRPr="00EB4282">
        <w:rPr>
          <w:rFonts w:asciiTheme="majorBidi" w:eastAsia="Malgun Gothic" w:hAnsiTheme="majorBidi" w:cs="Angsana New"/>
          <w:sz w:val="28"/>
          <w:cs/>
          <w:lang w:val="en-US"/>
        </w:rPr>
        <w:t>ข้อมูลทางการเงิน</w:t>
      </w: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อื่น ดังนี้</w:t>
      </w:r>
    </w:p>
    <w:p w14:paraId="76F4ED33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CBDB27A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A6DF041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88ECFAF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9BE6896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BD05F72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9555E13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0F7DFBA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F1BFBD9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F36442C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ACD5228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76BE01FD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C40ABE6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311E7DF9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0824D6D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4C52EC7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C224C43" w14:textId="77777777" w:rsidR="00A45D1C" w:rsidRPr="00A45D1C" w:rsidRDefault="00A45D1C" w:rsidP="00975F6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</w:rPr>
      </w:pPr>
    </w:p>
    <w:p w14:paraId="5F80B8DB" w14:textId="77777777" w:rsidR="00A45D1C" w:rsidRPr="00A45D1C" w:rsidRDefault="00A45D1C" w:rsidP="00975F6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</w:rPr>
      </w:pPr>
    </w:p>
    <w:p w14:paraId="49CC69CB" w14:textId="1EF14182" w:rsidR="005936C1" w:rsidRPr="00E537E0" w:rsidRDefault="00E537E0" w:rsidP="00CC4D9C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t xml:space="preserve"> </w:t>
      </w:r>
      <w:r w:rsidR="003F78E6" w:rsidRPr="00E537E0">
        <w:rPr>
          <w:rFonts w:asciiTheme="majorBidi" w:eastAsia="Malgun Gothic" w:hAnsiTheme="majorBidi" w:cstheme="majorBidi"/>
          <w:b/>
          <w:bCs/>
          <w:sz w:val="28"/>
          <w:cs/>
        </w:rPr>
        <w:t>หนังสือค้ำประกันธนาคาร</w:t>
      </w:r>
    </w:p>
    <w:p w14:paraId="7705724A" w14:textId="02902A68" w:rsidR="00947E39" w:rsidRPr="00053488" w:rsidRDefault="00947E39" w:rsidP="00CC4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2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>ณ วันที่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3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1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 xml:space="preserve"> </w:t>
      </w:r>
      <w:r w:rsidR="00C2720B">
        <w:rPr>
          <w:rFonts w:asciiTheme="majorBidi" w:eastAsia="Malgun Gothic" w:hAnsiTheme="majorBidi" w:cstheme="majorBidi" w:hint="cs"/>
          <w:color w:val="000000"/>
          <w:spacing w:val="-2"/>
          <w:sz w:val="28"/>
          <w:szCs w:val="28"/>
          <w:cs/>
        </w:rPr>
        <w:t>มีนาคม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256</w:t>
      </w:r>
      <w:r w:rsidR="00C2720B">
        <w:rPr>
          <w:rFonts w:asciiTheme="majorBidi" w:eastAsia="Malgun Gothic" w:hAnsiTheme="majorBidi" w:cstheme="majorBidi"/>
          <w:sz w:val="28"/>
          <w:szCs w:val="28"/>
        </w:rPr>
        <w:t>9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31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256</w:t>
      </w:r>
      <w:r w:rsidR="00C2720B">
        <w:rPr>
          <w:rFonts w:asciiTheme="majorBidi" w:eastAsia="Malgun Gothic" w:hAnsiTheme="majorBidi" w:cstheme="majorBidi"/>
          <w:sz w:val="28"/>
          <w:szCs w:val="28"/>
        </w:rPr>
        <w:t>8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มีหนังสือค้ำประกัน</w:t>
      </w:r>
      <w:r w:rsidR="00A17513" w:rsidRPr="00053488">
        <w:rPr>
          <w:rFonts w:asciiTheme="majorBidi" w:eastAsia="Malgun Gothic" w:hAnsiTheme="majorBidi" w:cstheme="majorBidi"/>
          <w:sz w:val="28"/>
          <w:szCs w:val="28"/>
          <w:cs/>
        </w:rPr>
        <w:t>โครงการก่อสร้าง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>ซึ่งออกโดยสถาบันการเงิน ดังนี้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947E39" w:rsidRPr="00053488" w14:paraId="31814E36" w14:textId="77777777" w:rsidTr="00D0057D">
        <w:trPr>
          <w:trHeight w:val="423"/>
          <w:tblHeader/>
        </w:trPr>
        <w:tc>
          <w:tcPr>
            <w:tcW w:w="4050" w:type="dxa"/>
          </w:tcPr>
          <w:p w14:paraId="26FE85F5" w14:textId="77777777" w:rsidR="00947E39" w:rsidRPr="00053488" w:rsidRDefault="00947E39" w:rsidP="0058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5D243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1640080B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47E39" w:rsidRPr="00053488" w14:paraId="36A17637" w14:textId="77777777" w:rsidTr="00D0057D">
        <w:trPr>
          <w:trHeight w:val="423"/>
          <w:tblHeader/>
        </w:trPr>
        <w:tc>
          <w:tcPr>
            <w:tcW w:w="4050" w:type="dxa"/>
          </w:tcPr>
          <w:p w14:paraId="48A23AA5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B09B4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1C424D70" w14:textId="2692B76C" w:rsidR="00947E39" w:rsidRPr="00EB4282" w:rsidRDefault="00E9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  <w:r w:rsidR="008E60DF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7E39" w:rsidRPr="00053488" w14:paraId="460A6BB6" w14:textId="77777777" w:rsidTr="00D0057D">
        <w:trPr>
          <w:trHeight w:val="372"/>
          <w:tblHeader/>
        </w:trPr>
        <w:tc>
          <w:tcPr>
            <w:tcW w:w="4050" w:type="dxa"/>
          </w:tcPr>
          <w:p w14:paraId="6B40DC1E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495752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A7B856" w14:textId="50EA64E1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C2720B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1</w:t>
            </w:r>
            <w:r w:rsidRPr="00053488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 </w:t>
            </w:r>
            <w:r w:rsidR="00C2720B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7578306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34A5778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E39" w:rsidRPr="00053488" w14:paraId="000B331F" w14:textId="77777777" w:rsidTr="00D0057D">
        <w:trPr>
          <w:trHeight w:val="372"/>
          <w:tblHeader/>
        </w:trPr>
        <w:tc>
          <w:tcPr>
            <w:tcW w:w="4050" w:type="dxa"/>
          </w:tcPr>
          <w:p w14:paraId="18D30C25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85B7E9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ED68FE" w14:textId="170272D3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C2720B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DE1C227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8E1F89C" w14:textId="7DA915EC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C2720B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947E39" w:rsidRPr="00053488" w14:paraId="0757CAF8" w14:textId="77777777" w:rsidTr="008A02D3">
        <w:trPr>
          <w:trHeight w:val="372"/>
          <w:tblHeader/>
        </w:trPr>
        <w:tc>
          <w:tcPr>
            <w:tcW w:w="4050" w:type="dxa"/>
          </w:tcPr>
          <w:p w14:paraId="48B4D373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C20BC8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EEDF8D6" w14:textId="29EB1B9E" w:rsidR="00947E39" w:rsidRPr="00053488" w:rsidRDefault="008A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2,195,865</w:t>
            </w:r>
          </w:p>
        </w:tc>
        <w:tc>
          <w:tcPr>
            <w:tcW w:w="180" w:type="dxa"/>
            <w:vAlign w:val="bottom"/>
          </w:tcPr>
          <w:p w14:paraId="3A700980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72952BB" w14:textId="00310EC0" w:rsidR="00947E39" w:rsidRPr="00053488" w:rsidRDefault="00F9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2,517,792</w:t>
            </w:r>
          </w:p>
        </w:tc>
      </w:tr>
    </w:tbl>
    <w:bookmarkEnd w:id="3"/>
    <w:p w14:paraId="08626EAC" w14:textId="1B18A70E" w:rsidR="005C378B" w:rsidRPr="00E537E0" w:rsidRDefault="006C2A06" w:rsidP="00E537E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E537E0">
        <w:rPr>
          <w:rFonts w:asciiTheme="majorBidi" w:eastAsia="Malgun Gothic" w:hAnsiTheme="majorBidi" w:cstheme="majorBidi"/>
          <w:b/>
          <w:bCs/>
          <w:sz w:val="28"/>
          <w:cs/>
        </w:rPr>
        <w:t>ภาระผูกพันอื่น</w:t>
      </w:r>
    </w:p>
    <w:p w14:paraId="62DEE0D5" w14:textId="62077C47" w:rsidR="00EE6A21" w:rsidRPr="00053488" w:rsidRDefault="00EE6A21" w:rsidP="00D0446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Malgun Gothic" w:hAnsiTheme="majorBidi" w:cstheme="majorBidi"/>
          <w:color w:val="000000"/>
          <w:spacing w:val="-2"/>
          <w:sz w:val="28"/>
        </w:rPr>
      </w:pP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จำนวนเงินขั้นต่ำที่กลุ่มบริษัทย่อยต้องจ่ายในอนาคตทั้งสิ้นภายใต้คำสั่งซื้อวัสดุก่อสร้าง ณ วันที่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</w:rPr>
        <w:t>1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</w:t>
      </w:r>
      <w:r w:rsidR="00C2720B">
        <w:rPr>
          <w:rFonts w:asciiTheme="majorBidi" w:eastAsia="Malgun Gothic" w:hAnsiTheme="majorBidi" w:cstheme="majorBidi" w:hint="cs"/>
          <w:color w:val="000000"/>
          <w:spacing w:val="-2"/>
          <w:sz w:val="28"/>
          <w:cs/>
          <w:lang w:val="en-US"/>
        </w:rPr>
        <w:t>มีนาคม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</w:rPr>
        <w:t>9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และ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31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</w:rPr>
        <w:t>8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มีรายละเอียด ดังนี้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EE6A21" w:rsidRPr="008C6DCB" w14:paraId="42B3F1D3" w14:textId="77777777" w:rsidTr="00D04460">
        <w:trPr>
          <w:trHeight w:val="423"/>
          <w:tblHeader/>
        </w:trPr>
        <w:tc>
          <w:tcPr>
            <w:tcW w:w="4050" w:type="dxa"/>
          </w:tcPr>
          <w:p w14:paraId="1B64473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0DAC4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3497E834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หน่วย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พันบาท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)</w:t>
            </w:r>
          </w:p>
        </w:tc>
      </w:tr>
      <w:tr w:rsidR="00EE6A21" w:rsidRPr="00931B57" w14:paraId="39110575" w14:textId="77777777" w:rsidTr="00D04460">
        <w:trPr>
          <w:trHeight w:val="423"/>
          <w:tblHeader/>
        </w:trPr>
        <w:tc>
          <w:tcPr>
            <w:tcW w:w="4050" w:type="dxa"/>
          </w:tcPr>
          <w:p w14:paraId="0C510AD1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189B4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7709410A" w14:textId="52BDCBD5" w:rsidR="00EE6A21" w:rsidRPr="00EB4282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742894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E6A21" w:rsidRPr="00931B57" w14:paraId="7036CBDB" w14:textId="77777777" w:rsidTr="00D04460">
        <w:trPr>
          <w:trHeight w:val="372"/>
          <w:tblHeader/>
        </w:trPr>
        <w:tc>
          <w:tcPr>
            <w:tcW w:w="4050" w:type="dxa"/>
          </w:tcPr>
          <w:p w14:paraId="5D0B37D6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26A00E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7B0A669" w14:textId="06F38121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3</w:t>
            </w:r>
            <w:r w:rsidR="00C2720B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1</w:t>
            </w: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C2720B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ECC87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CD41BAE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6A21" w:rsidRPr="00931B57" w14:paraId="1A59BC61" w14:textId="77777777" w:rsidTr="00D04460">
        <w:trPr>
          <w:trHeight w:val="372"/>
          <w:tblHeader/>
        </w:trPr>
        <w:tc>
          <w:tcPr>
            <w:tcW w:w="4050" w:type="dxa"/>
          </w:tcPr>
          <w:p w14:paraId="01379543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C65D2D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55DE4A" w14:textId="1A2125A1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</w:t>
            </w:r>
            <w:r w:rsidR="00C2720B">
              <w:rPr>
                <w:rFonts w:ascii="Angsana New" w:eastAsia="Malgun Gothic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6E3DA8E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E86899A" w14:textId="0A199968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</w:t>
            </w:r>
            <w:r w:rsidR="00C2720B">
              <w:rPr>
                <w:rFonts w:ascii="Angsana New" w:eastAsia="Malgun Gothic" w:hAnsi="Angsana New"/>
                <w:sz w:val="28"/>
                <w:szCs w:val="28"/>
              </w:rPr>
              <w:t>8</w:t>
            </w:r>
          </w:p>
        </w:tc>
      </w:tr>
      <w:tr w:rsidR="00EE6A21" w:rsidRPr="00931B57" w14:paraId="3BF231D9" w14:textId="77777777" w:rsidTr="00A51A9A">
        <w:trPr>
          <w:trHeight w:val="372"/>
          <w:tblHeader/>
        </w:trPr>
        <w:tc>
          <w:tcPr>
            <w:tcW w:w="4050" w:type="dxa"/>
          </w:tcPr>
          <w:p w14:paraId="7F9C8A22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336C43B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B6DDB8E" w14:textId="411EB035" w:rsidR="00EE6A21" w:rsidRPr="00931B57" w:rsidRDefault="00A5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74,533</w:t>
            </w:r>
          </w:p>
        </w:tc>
        <w:tc>
          <w:tcPr>
            <w:tcW w:w="180" w:type="dxa"/>
            <w:vAlign w:val="bottom"/>
          </w:tcPr>
          <w:p w14:paraId="208CB2E6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0B7F300" w14:textId="0BA5A005" w:rsidR="00EE6A21" w:rsidRPr="00EB4282" w:rsidRDefault="00AB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53,104</w:t>
            </w:r>
          </w:p>
        </w:tc>
      </w:tr>
    </w:tbl>
    <w:p w14:paraId="1DA641AB" w14:textId="77777777" w:rsidR="00936474" w:rsidRPr="00EB4282" w:rsidRDefault="00936474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</w:p>
    <w:p w14:paraId="775E6681" w14:textId="77777777" w:rsidR="00B95D47" w:rsidRPr="00885617" w:rsidRDefault="00B95D47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sectPr w:rsidR="00B95D47" w:rsidRPr="00885617" w:rsidSect="00400F8D">
          <w:pgSz w:w="11909" w:h="16834" w:code="9"/>
          <w:pgMar w:top="1440" w:right="1008" w:bottom="1080" w:left="1584" w:header="720" w:footer="720" w:gutter="0"/>
          <w:pgNumType w:start="26"/>
          <w:cols w:space="720"/>
          <w:docGrid w:linePitch="245"/>
        </w:sectPr>
      </w:pPr>
    </w:p>
    <w:p w14:paraId="3397D778" w14:textId="2BA670D9" w:rsidR="0080481D" w:rsidRPr="006F0F9F" w:rsidRDefault="00E537E0" w:rsidP="00E537E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6F0F9F">
        <w:rPr>
          <w:rFonts w:asciiTheme="majorBidi" w:eastAsia="Malgun Gothic" w:hAnsiTheme="majorBidi" w:cstheme="majorBidi"/>
          <w:b/>
          <w:bCs/>
          <w:sz w:val="28"/>
          <w:lang w:val="en-US"/>
        </w:rPr>
        <w:lastRenderedPageBreak/>
        <w:t xml:space="preserve"> </w:t>
      </w:r>
      <w:r w:rsidR="0080481D" w:rsidRPr="006F0F9F">
        <w:rPr>
          <w:rFonts w:asciiTheme="majorBidi" w:eastAsia="Malgun Gothic" w:hAnsiTheme="majorBidi" w:cstheme="majorBidi"/>
          <w:b/>
          <w:bCs/>
          <w:sz w:val="28"/>
          <w:cs/>
        </w:rPr>
        <w:t>การค้ำประกันสินเชื่อ</w:t>
      </w:r>
    </w:p>
    <w:p w14:paraId="72AF727F" w14:textId="6A2D563D" w:rsidR="002642EC" w:rsidRPr="008943AA" w:rsidRDefault="002642EC" w:rsidP="002642E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792" w:right="-29" w:firstLine="72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EB4282">
        <w:rPr>
          <w:rFonts w:asciiTheme="majorBidi" w:eastAsia="Malgun Gothic" w:hAnsiTheme="majorBidi" w:cstheme="majorBidi"/>
          <w:sz w:val="28"/>
          <w:cs/>
          <w:lang w:val="en-US"/>
        </w:rPr>
        <w:t xml:space="preserve">ณ วันที่ </w:t>
      </w:r>
      <w:r w:rsidR="00A77F9C">
        <w:rPr>
          <w:rFonts w:asciiTheme="majorBidi" w:eastAsia="Malgun Gothic" w:hAnsiTheme="majorBidi" w:cstheme="majorBidi"/>
          <w:sz w:val="28"/>
          <w:lang w:val="en-US"/>
        </w:rPr>
        <w:t>3</w:t>
      </w:r>
      <w:r w:rsidR="002E3BAA">
        <w:rPr>
          <w:rFonts w:asciiTheme="majorBidi" w:eastAsia="Malgun Gothic" w:hAnsiTheme="majorBidi" w:cstheme="majorBidi"/>
          <w:sz w:val="28"/>
          <w:lang w:val="en-US"/>
        </w:rPr>
        <w:t>1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</w:rPr>
        <w:t xml:space="preserve"> </w:t>
      </w:r>
      <w:r w:rsidR="002E3BAA">
        <w:rPr>
          <w:rFonts w:asciiTheme="majorBidi" w:eastAsia="Malgun Gothic" w:hAnsiTheme="majorBidi" w:cstheme="majorBidi" w:hint="cs"/>
          <w:color w:val="000000"/>
          <w:spacing w:val="-2"/>
          <w:sz w:val="28"/>
          <w:cs/>
          <w:lang w:val="en-US"/>
        </w:rPr>
        <w:t>มีนาคม</w:t>
      </w:r>
      <w:r w:rsidRPr="008943AA">
        <w:rPr>
          <w:rFonts w:asciiTheme="majorBidi" w:eastAsia="Malgun Gothic" w:hAnsiTheme="majorBidi" w:cstheme="majorBidi"/>
          <w:sz w:val="28"/>
        </w:rPr>
        <w:t xml:space="preserve"> 256</w:t>
      </w:r>
      <w:r w:rsidR="002E3BAA">
        <w:rPr>
          <w:rFonts w:asciiTheme="majorBidi" w:eastAsia="Malgun Gothic" w:hAnsiTheme="majorBidi" w:cstheme="majorBidi"/>
          <w:sz w:val="28"/>
        </w:rPr>
        <w:t>9</w:t>
      </w:r>
      <w:r w:rsidRPr="008943AA">
        <w:rPr>
          <w:rFonts w:asciiTheme="majorBidi" w:eastAsia="Malgun Gothic" w:hAnsiTheme="majorBidi" w:cstheme="majorBidi"/>
          <w:sz w:val="28"/>
        </w:rPr>
        <w:t xml:space="preserve"> </w:t>
      </w:r>
      <w:r w:rsidR="00997C2E">
        <w:rPr>
          <w:rFonts w:asciiTheme="majorBidi" w:eastAsia="Malgun Gothic" w:hAnsiTheme="majorBidi" w:cstheme="majorBidi" w:hint="cs"/>
          <w:sz w:val="28"/>
          <w:cs/>
        </w:rPr>
        <w:t xml:space="preserve">และ </w:t>
      </w:r>
      <w:r w:rsidR="00997C2E">
        <w:rPr>
          <w:rFonts w:asciiTheme="majorBidi" w:eastAsia="Malgun Gothic" w:hAnsiTheme="majorBidi" w:cstheme="majorBidi"/>
          <w:sz w:val="28"/>
          <w:lang w:val="en-US"/>
        </w:rPr>
        <w:t>31</w:t>
      </w:r>
      <w:r w:rsidR="00997C2E"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 </w:t>
      </w:r>
      <w:r w:rsidR="00997C2E" w:rsidRPr="00997C2E">
        <w:rPr>
          <w:rFonts w:asciiTheme="majorBidi" w:eastAsia="Malgun Gothic" w:hAnsiTheme="majorBidi" w:cs="Angsana New"/>
          <w:sz w:val="28"/>
          <w:cs/>
        </w:rPr>
        <w:t>ธันวาคม</w:t>
      </w:r>
      <w:r w:rsidR="00997C2E" w:rsidRPr="008943AA">
        <w:rPr>
          <w:rFonts w:asciiTheme="majorBidi" w:eastAsia="Malgun Gothic" w:hAnsiTheme="majorBidi" w:cstheme="majorBidi"/>
          <w:sz w:val="28"/>
        </w:rPr>
        <w:t xml:space="preserve"> 256</w:t>
      </w:r>
      <w:r w:rsidR="00997C2E">
        <w:rPr>
          <w:rFonts w:asciiTheme="majorBidi" w:eastAsia="Malgun Gothic" w:hAnsiTheme="majorBidi" w:cstheme="majorBidi"/>
          <w:sz w:val="28"/>
          <w:lang w:val="en-US"/>
        </w:rPr>
        <w:t>8</w:t>
      </w:r>
      <w:r w:rsidR="00997C2E" w:rsidRPr="008943AA">
        <w:rPr>
          <w:rFonts w:asciiTheme="majorBidi" w:eastAsia="Malgun Gothic" w:hAnsiTheme="majorBidi" w:cstheme="majorBidi"/>
          <w:sz w:val="28"/>
        </w:rPr>
        <w:t xml:space="preserve"> 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กลุ่มบริษัท</w:t>
      </w:r>
      <w:r w:rsidRPr="008943AA">
        <w:rPr>
          <w:rFonts w:asciiTheme="majorBidi" w:eastAsia="Malgun Gothic" w:hAnsiTheme="majorBidi" w:cstheme="majorBidi"/>
          <w:sz w:val="28"/>
          <w:cs/>
        </w:rPr>
        <w:t>และบริษัทมีการค้ำประกันสินเชื่อกับสถาบันการเงิน ดังนี้</w:t>
      </w:r>
    </w:p>
    <w:tbl>
      <w:tblPr>
        <w:tblW w:w="13696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06"/>
        <w:gridCol w:w="77"/>
        <w:gridCol w:w="2353"/>
        <w:gridCol w:w="141"/>
        <w:gridCol w:w="1207"/>
        <w:gridCol w:w="81"/>
        <w:gridCol w:w="1181"/>
        <w:gridCol w:w="118"/>
        <w:gridCol w:w="1232"/>
        <w:gridCol w:w="90"/>
        <w:gridCol w:w="1177"/>
      </w:tblGrid>
      <w:tr w:rsidR="002642EC" w:rsidRPr="008943AA" w14:paraId="2A95DF4B" w14:textId="77777777" w:rsidTr="001835D5">
        <w:tc>
          <w:tcPr>
            <w:tcW w:w="3634" w:type="dxa"/>
          </w:tcPr>
          <w:p w14:paraId="4FC862F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589FFF0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2A2C82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0891098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3F26D27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65CE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</w:tcPr>
          <w:p w14:paraId="0FAE88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" w:type="dxa"/>
          </w:tcPr>
          <w:p w14:paraId="35C66E9E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</w:tcPr>
          <w:p w14:paraId="188E6A6F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2EC" w:rsidRPr="008943AA" w14:paraId="551D6C70" w14:textId="77777777" w:rsidTr="001835D5">
        <w:tc>
          <w:tcPr>
            <w:tcW w:w="3634" w:type="dxa"/>
          </w:tcPr>
          <w:p w14:paraId="52A4183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1B2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7F78EEE1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5D7118F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56D76C8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16A9A9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14:paraId="11B91A6D" w14:textId="49F79095" w:rsidR="002642EC" w:rsidRPr="008943AA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8" w:type="dxa"/>
          </w:tcPr>
          <w:p w14:paraId="053788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E7622AF" w14:textId="1CED469E" w:rsidR="002642EC" w:rsidRPr="008943AA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2EC" w:rsidRPr="008943AA" w14:paraId="2540FB0E" w14:textId="77777777" w:rsidTr="001835D5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64D5EED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7E39568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Merge w:val="restart"/>
            <w:tcBorders>
              <w:bottom w:val="single" w:sz="4" w:space="0" w:color="auto"/>
            </w:tcBorders>
            <w:vAlign w:val="center"/>
          </w:tcPr>
          <w:p w14:paraId="78B91C0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70755883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 w:val="restart"/>
            <w:tcBorders>
              <w:bottom w:val="single" w:sz="4" w:space="0" w:color="auto"/>
            </w:tcBorders>
            <w:vAlign w:val="center"/>
          </w:tcPr>
          <w:p w14:paraId="60D1924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141" w:type="dxa"/>
          </w:tcPr>
          <w:p w14:paraId="62E65F6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AE7AF11" w14:textId="7EF1F2BA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2E3B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1</w:t>
            </w: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 </w:t>
            </w:r>
            <w:r w:rsidR="002E3BAA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81" w:type="dxa"/>
          </w:tcPr>
          <w:p w14:paraId="6533EA2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ABB9B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3E011EA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C023088" w14:textId="226F219D" w:rsidR="002642EC" w:rsidRPr="00EB4282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2E3B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1</w:t>
            </w: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 </w:t>
            </w:r>
            <w:r w:rsidR="002E3BAA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B0CA3E8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EF8AE3B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42EC" w:rsidRPr="008943AA" w14:paraId="71E70F9D" w14:textId="77777777" w:rsidTr="001835D5">
        <w:tc>
          <w:tcPr>
            <w:tcW w:w="36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EC1809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462E3D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CB8F6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C48B2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F34F7B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03CF54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D9A1027" w14:textId="28A6555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" w:type="dxa"/>
          </w:tcPr>
          <w:p w14:paraId="0A6A6D3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FECAC4A" w14:textId="68E550E2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" w:type="dxa"/>
          </w:tcPr>
          <w:p w14:paraId="259A51C9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C406560" w14:textId="20F8D1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3D7DCB6F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DF24252" w14:textId="4651CD7A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2F0C80" w:rsidRPr="008943AA" w14:paraId="4ACFD233" w14:textId="77777777" w:rsidTr="006F0F9F">
        <w:tc>
          <w:tcPr>
            <w:tcW w:w="3634" w:type="dxa"/>
            <w:tcBorders>
              <w:top w:val="single" w:sz="4" w:space="0" w:color="auto"/>
            </w:tcBorders>
          </w:tcPr>
          <w:p w14:paraId="484EF358" w14:textId="30FB2135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บริษัท ซี </w:t>
            </w:r>
            <w:r w:rsidRPr="00B77521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17DA53CF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14:paraId="2DCDE1B3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E585E0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2F1C0FC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6295377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17D3CE7" w14:textId="7DD44499" w:rsidR="002F0C80" w:rsidRPr="006F0F9F" w:rsidRDefault="00191DB9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207,770</w:t>
            </w:r>
          </w:p>
        </w:tc>
        <w:tc>
          <w:tcPr>
            <w:tcW w:w="81" w:type="dxa"/>
            <w:vAlign w:val="bottom"/>
          </w:tcPr>
          <w:p w14:paraId="0C9622A4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6BBB44F" w14:textId="265CA95A" w:rsidR="002F0C80" w:rsidRPr="006F0F9F" w:rsidRDefault="00A56FF4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227,258</w:t>
            </w:r>
          </w:p>
        </w:tc>
        <w:tc>
          <w:tcPr>
            <w:tcW w:w="118" w:type="dxa"/>
            <w:vAlign w:val="bottom"/>
          </w:tcPr>
          <w:p w14:paraId="1A012686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92FA4D8" w14:textId="62C2BB65" w:rsidR="002F0C80" w:rsidRPr="006F0F9F" w:rsidRDefault="00191DB9" w:rsidP="00F4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207,770</w:t>
            </w:r>
          </w:p>
        </w:tc>
        <w:tc>
          <w:tcPr>
            <w:tcW w:w="90" w:type="dxa"/>
            <w:vAlign w:val="bottom"/>
          </w:tcPr>
          <w:p w14:paraId="73D3B4DA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E0CDA" w14:textId="2CF7BBA1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227,258</w:t>
            </w:r>
          </w:p>
        </w:tc>
      </w:tr>
      <w:tr w:rsidR="002F0C80" w:rsidRPr="008943AA" w14:paraId="1AF56101" w14:textId="77777777" w:rsidTr="006F0F9F">
        <w:tc>
          <w:tcPr>
            <w:tcW w:w="3634" w:type="dxa"/>
          </w:tcPr>
          <w:p w14:paraId="07FA409A" w14:textId="7F7B9E3A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268D18C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Align w:val="bottom"/>
          </w:tcPr>
          <w:p w14:paraId="0DFD6DE8" w14:textId="536FABE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</w:t>
            </w:r>
            <w:r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กสิกรไทย</w:t>
            </w:r>
          </w:p>
        </w:tc>
        <w:tc>
          <w:tcPr>
            <w:tcW w:w="77" w:type="dxa"/>
          </w:tcPr>
          <w:p w14:paraId="4E6E134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Align w:val="bottom"/>
          </w:tcPr>
          <w:p w14:paraId="6FE76FC0" w14:textId="2A668F81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1CB6FF7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373C65C" w14:textId="0768D066" w:rsidR="002F0C80" w:rsidRPr="006F0F9F" w:rsidRDefault="00191DB9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246,302</w:t>
            </w:r>
          </w:p>
        </w:tc>
        <w:tc>
          <w:tcPr>
            <w:tcW w:w="81" w:type="dxa"/>
            <w:vAlign w:val="bottom"/>
          </w:tcPr>
          <w:p w14:paraId="7B8D857E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F473D50" w14:textId="0D96AA87" w:rsidR="002F0C80" w:rsidRPr="006F0F9F" w:rsidRDefault="00D3393D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449,966</w:t>
            </w:r>
          </w:p>
        </w:tc>
        <w:tc>
          <w:tcPr>
            <w:tcW w:w="118" w:type="dxa"/>
            <w:vAlign w:val="bottom"/>
          </w:tcPr>
          <w:p w14:paraId="6B0820B8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1DC1A05" w14:textId="7B7C721E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246,302</w:t>
            </w:r>
          </w:p>
        </w:tc>
        <w:tc>
          <w:tcPr>
            <w:tcW w:w="90" w:type="dxa"/>
            <w:vAlign w:val="bottom"/>
          </w:tcPr>
          <w:p w14:paraId="63DF104D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F8135AE" w14:textId="11D984C9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449,966</w:t>
            </w:r>
          </w:p>
        </w:tc>
      </w:tr>
      <w:tr w:rsidR="002F0C80" w:rsidRPr="008943AA" w14:paraId="1F59284D" w14:textId="77777777" w:rsidTr="006F0F9F">
        <w:tc>
          <w:tcPr>
            <w:tcW w:w="3634" w:type="dxa"/>
          </w:tcPr>
          <w:p w14:paraId="1C8204A5" w14:textId="3444BD7A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" w:type="dxa"/>
          </w:tcPr>
          <w:p w14:paraId="42F8E6A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61B5CE7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6BF7D3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4B3428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B1147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0FF8483" w14:textId="232D41DA" w:rsidR="002F0C80" w:rsidRPr="006F0F9F" w:rsidRDefault="00191DB9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F0F9F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454,072</w:t>
            </w:r>
          </w:p>
        </w:tc>
        <w:tc>
          <w:tcPr>
            <w:tcW w:w="81" w:type="dxa"/>
          </w:tcPr>
          <w:p w14:paraId="758B8681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4B3F8CE" w14:textId="4BB39813" w:rsidR="002F0C80" w:rsidRPr="006F0F9F" w:rsidRDefault="00191DB9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F0F9F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677,22</w:t>
            </w:r>
            <w:r w:rsidR="00AF0A3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" w:type="dxa"/>
          </w:tcPr>
          <w:p w14:paraId="075CA6B8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87496F2" w14:textId="4EFE75A9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454,072</w:t>
            </w:r>
          </w:p>
        </w:tc>
        <w:tc>
          <w:tcPr>
            <w:tcW w:w="90" w:type="dxa"/>
          </w:tcPr>
          <w:p w14:paraId="7BCF7AEE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1AC056E" w14:textId="35F8D060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F0F9F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677,22</w:t>
            </w:r>
            <w:r w:rsidR="00AF0A3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455A4" w:rsidRPr="008943AA" w14:paraId="54D97CF1" w14:textId="77777777" w:rsidTr="001835D5">
        <w:tc>
          <w:tcPr>
            <w:tcW w:w="3634" w:type="dxa"/>
          </w:tcPr>
          <w:p w14:paraId="3A6BD58F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55ECA2A5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722869A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36A4A72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6FB6A6FE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4D31453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76398BB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18B22741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</w:tcPr>
          <w:p w14:paraId="0598A396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  <w:tcBorders>
              <w:bottom w:val="nil"/>
            </w:tcBorders>
          </w:tcPr>
          <w:p w14:paraId="4BC8631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618E72F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0DE9454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</w:tcPr>
          <w:p w14:paraId="65ED1F5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545AE3" w14:textId="77777777" w:rsidR="0080481D" w:rsidRDefault="0080481D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44DE6BAF" w14:textId="77777777" w:rsidR="00B95D4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7CA23F2C" w14:textId="77777777" w:rsidR="00B95D47" w:rsidRPr="0088561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  <w:sectPr w:rsidR="00B95D47" w:rsidRPr="00885617" w:rsidSect="00F441B4">
          <w:pgSz w:w="16834" w:h="11909" w:orient="landscape" w:code="9"/>
          <w:pgMar w:top="1584" w:right="1440" w:bottom="1008" w:left="1080" w:header="720" w:footer="720" w:gutter="0"/>
          <w:pgNumType w:start="31"/>
          <w:cols w:space="720"/>
          <w:docGrid w:linePitch="245"/>
        </w:sectPr>
      </w:pPr>
    </w:p>
    <w:p w14:paraId="14366237" w14:textId="65709114" w:rsidR="00680D3D" w:rsidRPr="00E537E0" w:rsidRDefault="00E537E0" w:rsidP="00E537E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>
        <w:rPr>
          <w:rFonts w:asciiTheme="majorBidi" w:eastAsia="Malgun Gothic" w:hAnsiTheme="majorBidi" w:cstheme="majorBidi"/>
          <w:b/>
          <w:bCs/>
          <w:sz w:val="28"/>
          <w:lang w:val="en-US"/>
        </w:rPr>
        <w:lastRenderedPageBreak/>
        <w:t xml:space="preserve"> </w:t>
      </w:r>
      <w:r w:rsidR="00EE6A21" w:rsidRPr="00E537E0">
        <w:rPr>
          <w:rFonts w:asciiTheme="majorBidi" w:eastAsia="Malgun Gothic" w:hAnsiTheme="majorBidi" w:cstheme="majorBidi"/>
          <w:b/>
          <w:bCs/>
          <w:sz w:val="28"/>
          <w:cs/>
        </w:rPr>
        <w:t>คดีความฟ้องร้อง</w:t>
      </w:r>
      <w:r w:rsidR="0018233A" w:rsidRPr="00E537E0">
        <w:rPr>
          <w:rFonts w:asciiTheme="majorBidi" w:eastAsia="Malgun Gothic" w:hAnsiTheme="majorBidi" w:cstheme="majorBidi"/>
          <w:b/>
          <w:bCs/>
          <w:sz w:val="28"/>
          <w:cs/>
        </w:rPr>
        <w:tab/>
      </w:r>
    </w:p>
    <w:p w14:paraId="41D44964" w14:textId="68710D7E" w:rsidR="00A45D1C" w:rsidRDefault="00A32038" w:rsidP="00D54DD7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  <w:lang w:val="en-US"/>
        </w:rPr>
      </w:pPr>
      <w:r w:rsidRPr="00D62511">
        <w:rPr>
          <w:rFonts w:ascii="Angsana New" w:eastAsia="Times New Roman" w:hAnsi="Angsana New" w:cs="Angsana New"/>
          <w:sz w:val="28"/>
          <w:cs/>
          <w:lang w:val="en-US"/>
        </w:rPr>
        <w:t>ในระหว่างรอบระยะเวลา กลุ่มบริษัทและบริษัทได้รับหนังสือฟ้องร้องจากเจ้าหนี้จากกรณีผิดนัดชำระหนี้ตามสัญญาซื้อขาย</w:t>
      </w:r>
      <w:r w:rsidR="005E1210" w:rsidRPr="00D62511">
        <w:rPr>
          <w:rFonts w:ascii="Angsana New" w:eastAsia="Times New Roman" w:hAnsi="Angsana New" w:cs="Angsana New"/>
          <w:sz w:val="28"/>
          <w:cs/>
          <w:lang w:val="en-US"/>
        </w:rPr>
        <w:t>และบริการ</w:t>
      </w:r>
      <w:r w:rsidRPr="00D62511">
        <w:rPr>
          <w:rFonts w:ascii="Angsana New" w:eastAsia="Times New Roman" w:hAnsi="Angsana New" w:cs="Angsana New"/>
          <w:sz w:val="28"/>
          <w:cs/>
          <w:lang w:val="en-US"/>
        </w:rPr>
        <w:t xml:space="preserve"> โดยเจ้าหนี้ได้ยื่นฟ้องเรียกให้ชำระเงินจำนวน </w:t>
      </w:r>
      <w:r w:rsidR="00A8370D" w:rsidRPr="00D62511">
        <w:rPr>
          <w:rFonts w:ascii="Angsana New" w:eastAsia="Times New Roman" w:hAnsi="Angsana New" w:cs="Angsana New"/>
          <w:sz w:val="28"/>
          <w:lang w:val="en-US"/>
        </w:rPr>
        <w:t>0.56</w:t>
      </w:r>
      <w:r w:rsidRPr="00D62511">
        <w:rPr>
          <w:rFonts w:ascii="Angsana New" w:eastAsia="Times New Roman" w:hAnsi="Angsana New" w:cs="Angsana New"/>
          <w:sz w:val="28"/>
          <w:cs/>
          <w:lang w:val="en-US"/>
        </w:rPr>
        <w:t xml:space="preserve"> ล้านบาท และ </w:t>
      </w:r>
      <w:r w:rsidR="00A8370D" w:rsidRPr="00D62511">
        <w:rPr>
          <w:rFonts w:ascii="Angsana New" w:eastAsia="Times New Roman" w:hAnsi="Angsana New" w:cs="Angsana New"/>
          <w:sz w:val="28"/>
          <w:lang w:val="en-US"/>
        </w:rPr>
        <w:t>0.29</w:t>
      </w:r>
      <w:r w:rsidRPr="00D62511">
        <w:rPr>
          <w:rFonts w:ascii="Angsana New" w:eastAsia="Times New Roman" w:hAnsi="Angsana New" w:cs="Angsana New"/>
          <w:sz w:val="28"/>
          <w:cs/>
          <w:lang w:val="en-US"/>
        </w:rPr>
        <w:t xml:space="preserve">  ล้านบาท ตามลำดับ ต่อมาศาลได้มีการพิจารณาคดีบางส่วน ซึ่งกลุ่มบริษัทและบริษัทสามารถตกลงกับเจ้าหนี้ได้จำนวน </w:t>
      </w:r>
      <w:r w:rsidR="00A8370D" w:rsidRPr="00D62511">
        <w:rPr>
          <w:rFonts w:ascii="Angsana New" w:eastAsia="Times New Roman" w:hAnsi="Angsana New" w:cs="Angsana New"/>
          <w:sz w:val="28"/>
          <w:lang w:val="en-US"/>
        </w:rPr>
        <w:t>0.27</w:t>
      </w:r>
      <w:r w:rsidRPr="00D62511">
        <w:rPr>
          <w:rFonts w:ascii="Angsana New" w:eastAsia="Times New Roman" w:hAnsi="Angsana New" w:cs="Angsana New"/>
          <w:sz w:val="28"/>
          <w:cs/>
          <w:lang w:val="en-US"/>
        </w:rPr>
        <w:t xml:space="preserve"> ล้านบาท โดยได้ทำสัญญาประนีประนอมยอมความและตกลงชำระหนี้ตามเงื่อนไขที่ระบุในสัญญา รวมถึงดอกเบี้ยที่เกี่ยวข้อง ณ วันที่รายงาน คดีความบางส่วนที่ยังไม่ได้ข้อยุติ อยู่ระหว่างกระบวนการไกล่เกลี่ยและการสืบพยานในศาลชั้นต้น</w:t>
      </w:r>
    </w:p>
    <w:p w14:paraId="604FA7AA" w14:textId="77777777" w:rsidR="00466214" w:rsidRPr="00466214" w:rsidRDefault="00466214" w:rsidP="00466214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  <w:lang w:val="en-US"/>
        </w:rPr>
      </w:pPr>
    </w:p>
    <w:p w14:paraId="08332E57" w14:textId="46101B00" w:rsidR="00C12E5A" w:rsidRPr="00A45D1C" w:rsidRDefault="00C12E5A" w:rsidP="0002504C">
      <w:pPr>
        <w:pStyle w:val="ListParagraph"/>
        <w:numPr>
          <w:ilvl w:val="0"/>
          <w:numId w:val="19"/>
        </w:numPr>
        <w:spacing w:before="240" w:after="120"/>
        <w:ind w:left="360"/>
        <w:jc w:val="both"/>
        <w:rPr>
          <w:rFonts w:ascii="Angsana New" w:hAnsi="Angsana New" w:cs="Angsana New"/>
          <w:b/>
          <w:bCs/>
          <w:sz w:val="28"/>
          <w:lang w:val="en-US"/>
        </w:rPr>
      </w:pPr>
      <w:r w:rsidRPr="00A45D1C">
        <w:rPr>
          <w:rFonts w:asciiTheme="majorBidi" w:eastAsia="Malgun Gothic" w:hAnsiTheme="majorBidi" w:cstheme="majorBidi"/>
          <w:b/>
          <w:bCs/>
          <w:sz w:val="28"/>
          <w:cs/>
        </w:rPr>
        <w:t>สัญญาที่สำคัญ</w:t>
      </w:r>
    </w:p>
    <w:p w14:paraId="77FC017A" w14:textId="5D62F274" w:rsidR="00A45D1C" w:rsidRPr="00A45D1C" w:rsidRDefault="009E7BFA" w:rsidP="00A45D1C">
      <w:pPr>
        <w:pStyle w:val="ListParagraph"/>
        <w:spacing w:before="240" w:after="120"/>
        <w:ind w:left="360"/>
        <w:jc w:val="thaiDistribute"/>
        <w:rPr>
          <w:rFonts w:ascii="Angsana New" w:eastAsia="Times New Roman" w:hAnsi="Angsana New" w:cs="Angsana New"/>
          <w:sz w:val="28"/>
          <w:lang w:val="en-US"/>
        </w:rPr>
      </w:pPr>
      <w:r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ในเดือนมิถุนายน </w:t>
      </w:r>
      <w:r w:rsidR="002F290F" w:rsidRPr="00A45D1C">
        <w:rPr>
          <w:rFonts w:ascii="Angsana New" w:eastAsia="Times New Roman" w:hAnsi="Angsana New" w:cs="Angsana New"/>
          <w:sz w:val="28"/>
          <w:lang w:val="en-US"/>
        </w:rPr>
        <w:t>2568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="0005595C" w:rsidRPr="00A45D1C">
        <w:rPr>
          <w:rFonts w:ascii="Angsana New" w:eastAsia="Times New Roman" w:hAnsi="Angsana New" w:cs="Angsana New"/>
          <w:sz w:val="28"/>
          <w:cs/>
          <w:lang w:val="en-US"/>
        </w:rPr>
        <w:t>บริษัท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ได้ลงนามในสัญญา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>รับเหมา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ก่อสร้าง</w:t>
      </w:r>
      <w:r w:rsidR="00CC5F34" w:rsidRPr="00A45D1C">
        <w:rPr>
          <w:rFonts w:ascii="Angsana New" w:eastAsia="Times New Roman" w:hAnsi="Angsana New" w:cs="Angsana New"/>
          <w:sz w:val="28"/>
          <w:cs/>
          <w:lang w:val="en-US"/>
        </w:rPr>
        <w:t>โครงการ</w:t>
      </w:r>
      <w:r w:rsidR="007258FB" w:rsidRPr="00A45D1C">
        <w:rPr>
          <w:rFonts w:ascii="Angsana New" w:eastAsia="Times New Roman" w:hAnsi="Angsana New" w:cs="Angsana New"/>
          <w:sz w:val="28"/>
          <w:cs/>
          <w:lang w:val="en-US"/>
        </w:rPr>
        <w:t>แห่งหนึ่ง</w:t>
      </w:r>
      <w:r w:rsidR="00CC5F34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>โดย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เป็นการ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>ร่วมงาน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ประเภทการดำเนินงานร่วมกัน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ระหว่าง</w:t>
      </w:r>
      <w:r w:rsidR="0003184A" w:rsidRPr="00A45D1C">
        <w:rPr>
          <w:rFonts w:ascii="Angsana New" w:eastAsia="Times New Roman" w:hAnsi="Angsana New" w:cs="Angsana New"/>
          <w:sz w:val="28"/>
          <w:cs/>
          <w:lang w:val="en-US"/>
        </w:rPr>
        <w:t>บริษัท</w:t>
      </w:r>
      <w:r w:rsidR="009F016F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กับบริษัทแห่งหนึ่ง 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ภายใต้สัญญา</w:t>
      </w:r>
      <w:r w:rsidR="000D7D2A" w:rsidRPr="00A45D1C">
        <w:rPr>
          <w:rFonts w:ascii="Angsana New" w:eastAsia="Times New Roman" w:hAnsi="Angsana New" w:cs="Angsana New"/>
          <w:sz w:val="28"/>
          <w:cs/>
          <w:lang w:val="en-US"/>
        </w:rPr>
        <w:t>การร่วมการงาน</w:t>
      </w:r>
      <w:r w:rsidR="00C44AF2" w:rsidRPr="00A45D1C">
        <w:rPr>
          <w:rFonts w:ascii="Angsana New" w:eastAsia="Times New Roman" w:hAnsi="Angsana New" w:cs="Angsana New"/>
          <w:sz w:val="28"/>
          <w:cs/>
          <w:lang w:val="en-US"/>
        </w:rPr>
        <w:t>ดังกล่าว บริษัท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มีส่วนได้เสียในการดำเนินงานร่วมกันในกิจการ</w:t>
      </w:r>
      <w:r w:rsidR="00CF5F82" w:rsidRPr="00A45D1C">
        <w:rPr>
          <w:rFonts w:ascii="Angsana New" w:eastAsia="Times New Roman" w:hAnsi="Angsana New" w:cs="Angsana New"/>
          <w:sz w:val="28"/>
          <w:cs/>
          <w:lang w:val="en-US"/>
        </w:rPr>
        <w:t>ร่วมการงาน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ดังกล่าวเป็นจำนวน</w:t>
      </w:r>
      <w:r w:rsidR="006F098C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Pr="00A45D1C">
        <w:rPr>
          <w:rFonts w:ascii="Angsana New" w:eastAsia="Times New Roman" w:hAnsi="Angsana New" w:cs="Angsana New"/>
          <w:sz w:val="28"/>
          <w:cs/>
          <w:lang w:val="en-US"/>
        </w:rPr>
        <w:t>ร้อยละ</w:t>
      </w:r>
      <w:r w:rsidR="007A2191" w:rsidRPr="00A45D1C">
        <w:rPr>
          <w:rFonts w:ascii="Angsana New" w:eastAsia="Times New Roman" w:hAnsi="Angsana New" w:cs="Angsana New"/>
          <w:sz w:val="28"/>
          <w:cs/>
          <w:lang w:val="en-US"/>
        </w:rPr>
        <w:t xml:space="preserve"> </w:t>
      </w:r>
      <w:r w:rsidR="00AD47A0" w:rsidRPr="00A45D1C">
        <w:rPr>
          <w:rFonts w:ascii="Angsana New" w:eastAsia="Times New Roman" w:hAnsi="Angsana New" w:cs="Angsana New"/>
          <w:sz w:val="28"/>
          <w:lang w:val="en-US"/>
        </w:rPr>
        <w:t>34.50</w:t>
      </w:r>
    </w:p>
    <w:p w14:paraId="5EC7AB48" w14:textId="77777777" w:rsidR="00466214" w:rsidRPr="00466214" w:rsidRDefault="00466214" w:rsidP="00466214">
      <w:pPr>
        <w:pStyle w:val="ListParagraph"/>
        <w:spacing w:before="240" w:after="120"/>
        <w:ind w:left="360"/>
        <w:jc w:val="thaiDistribute"/>
        <w:rPr>
          <w:rFonts w:ascii="Angsana New" w:eastAsia="Times New Roman" w:hAnsi="Angsana New" w:cs="Angsana New"/>
          <w:sz w:val="12"/>
          <w:szCs w:val="12"/>
          <w:lang w:val="en-US"/>
        </w:rPr>
      </w:pPr>
    </w:p>
    <w:p w14:paraId="220279E5" w14:textId="2A0134ED" w:rsidR="00A45D1C" w:rsidRPr="00A45D1C" w:rsidRDefault="00A45D1C" w:rsidP="000E7535">
      <w:pPr>
        <w:pStyle w:val="ListParagraph"/>
        <w:spacing w:before="120" w:after="120"/>
        <w:ind w:left="360"/>
        <w:jc w:val="both"/>
        <w:rPr>
          <w:rFonts w:ascii="Angsana New" w:hAnsi="Angsana New" w:cs="Angsana New"/>
          <w:b/>
          <w:bCs/>
          <w:sz w:val="28"/>
          <w:lang w:val="en-US"/>
        </w:rPr>
      </w:pPr>
    </w:p>
    <w:p w14:paraId="11D6AF8F" w14:textId="48EE68B5" w:rsidR="00C12E5A" w:rsidRPr="00EB4282" w:rsidRDefault="00C12E5A" w:rsidP="009E7BFA">
      <w:pPr>
        <w:pStyle w:val="BodyText2"/>
        <w:ind w:left="360"/>
        <w:rPr>
          <w:sz w:val="28"/>
          <w:szCs w:val="28"/>
          <w:cs/>
          <w:lang w:val="en-US"/>
        </w:rPr>
      </w:pPr>
    </w:p>
    <w:p w14:paraId="1AD3A273" w14:textId="77777777" w:rsidR="00D0648B" w:rsidRPr="00EB4282" w:rsidRDefault="00D0648B" w:rsidP="00D0648B">
      <w:pPr>
        <w:pStyle w:val="BodyText2"/>
        <w:rPr>
          <w:sz w:val="28"/>
          <w:szCs w:val="28"/>
          <w:cs/>
          <w:lang w:val="en-US"/>
        </w:rPr>
      </w:pPr>
    </w:p>
    <w:p w14:paraId="0D2A8F84" w14:textId="727A452A" w:rsidR="00482E4D" w:rsidRPr="00E34CCC" w:rsidRDefault="00482E4D" w:rsidP="00316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sectPr w:rsidR="00482E4D" w:rsidRPr="00E34CCC" w:rsidSect="00400F8D">
      <w:pgSz w:w="11909" w:h="16834" w:code="9"/>
      <w:pgMar w:top="1440" w:right="1008" w:bottom="1080" w:left="1584" w:header="720" w:footer="720" w:gutter="0"/>
      <w:pgNumType w:start="3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BDF5" w14:textId="77777777" w:rsidR="00D05E43" w:rsidRDefault="00D05E43" w:rsidP="003D743A">
      <w:r>
        <w:separator/>
      </w:r>
    </w:p>
  </w:endnote>
  <w:endnote w:type="continuationSeparator" w:id="0">
    <w:p w14:paraId="1F2A9226" w14:textId="77777777" w:rsidR="00D05E43" w:rsidRDefault="00D05E43" w:rsidP="003D743A">
      <w:r>
        <w:continuationSeparator/>
      </w:r>
    </w:p>
  </w:endnote>
  <w:endnote w:type="continuationNotice" w:id="1">
    <w:p w14:paraId="03D7C258" w14:textId="77777777" w:rsidR="00D05E43" w:rsidRDefault="00D05E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  <w:p w14:paraId="5FFDF839" w14:textId="0E3E2987" w:rsidR="00FD234D" w:rsidRDefault="00FD234D" w:rsidP="00EF1B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3AA8" w14:textId="77777777" w:rsidR="00D05E43" w:rsidRDefault="00D05E43" w:rsidP="003D743A">
      <w:r>
        <w:separator/>
      </w:r>
    </w:p>
  </w:footnote>
  <w:footnote w:type="continuationSeparator" w:id="0">
    <w:p w14:paraId="414411D3" w14:textId="77777777" w:rsidR="00D05E43" w:rsidRDefault="00D05E43" w:rsidP="003D743A">
      <w:r>
        <w:continuationSeparator/>
      </w:r>
    </w:p>
  </w:footnote>
  <w:footnote w:type="continuationNotice" w:id="1">
    <w:p w14:paraId="3EEDE8C9" w14:textId="77777777" w:rsidR="00D05E43" w:rsidRDefault="00D05E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4EB557B3" w14:textId="7922233B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</w:t>
    </w:r>
    <w:r w:rsidR="00F15F68">
      <w:rPr>
        <w:rFonts w:ascii="Angsana New" w:eastAsia="Malgun Gothic" w:hAnsi="Angsana New" w:hint="cs"/>
        <w:b/>
        <w:bCs/>
        <w:sz w:val="28"/>
        <w:szCs w:val="28"/>
        <w:cs/>
      </w:rPr>
      <w:t>ข้อมูลทางการเงิน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ระหว่างกาลแบบย่อ</w:t>
    </w:r>
  </w:p>
  <w:p w14:paraId="5A54C468" w14:textId="71143B2E" w:rsidR="00170AD4" w:rsidRPr="00FD234D" w:rsidRDefault="005059AC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สำหรับรอบระยะเวลาสามเดือนสิ้นสุดวันที่ </w:t>
    </w:r>
    <w:r w:rsidR="00B92EDB">
      <w:rPr>
        <w:rFonts w:ascii="Angsana New" w:eastAsia="Malgun Gothic" w:hAnsi="Angsana New"/>
        <w:b/>
        <w:bCs/>
        <w:sz w:val="28"/>
        <w:szCs w:val="28"/>
      </w:rPr>
      <w:t>31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</w:t>
    </w:r>
    <w:r w:rsidR="003F094D">
      <w:rPr>
        <w:rFonts w:ascii="Angsana New" w:eastAsia="Malgun Gothic" w:hAnsi="Angsana New" w:hint="cs"/>
        <w:b/>
        <w:bCs/>
        <w:sz w:val="28"/>
        <w:szCs w:val="28"/>
        <w:cs/>
      </w:rPr>
      <w:t>มีนาคม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</w:t>
    </w:r>
    <w:r w:rsidR="00B92EDB">
      <w:rPr>
        <w:rFonts w:ascii="Angsana New" w:eastAsia="Malgun Gothic" w:hAnsi="Angsana New"/>
        <w:b/>
        <w:bCs/>
        <w:sz w:val="28"/>
        <w:szCs w:val="28"/>
      </w:rPr>
      <w:t>2569</w:t>
    </w:r>
  </w:p>
  <w:p w14:paraId="665185B8" w14:textId="70E305FD" w:rsidR="004C1C9E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>ยัง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ไม่ได้ตรวจสอบ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แต่สอบทานแล้ว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)</w:t>
    </w:r>
  </w:p>
  <w:p w14:paraId="08A15154" w14:textId="77777777" w:rsidR="00934920" w:rsidRPr="00934920" w:rsidRDefault="00934920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61673D"/>
    <w:multiLevelType w:val="hybridMultilevel"/>
    <w:tmpl w:val="D78240D2"/>
    <w:lvl w:ilvl="0" w:tplc="A1B63522">
      <w:start w:val="16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34FBB"/>
    <w:multiLevelType w:val="hybridMultilevel"/>
    <w:tmpl w:val="D86C2702"/>
    <w:lvl w:ilvl="0" w:tplc="2766E2CE">
      <w:start w:val="1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65787"/>
    <w:multiLevelType w:val="hybridMultilevel"/>
    <w:tmpl w:val="0E0C6720"/>
    <w:lvl w:ilvl="0" w:tplc="72CA47DC">
      <w:start w:val="1"/>
      <w:numFmt w:val="decimal"/>
      <w:lvlText w:val="3.%1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3C82"/>
    <w:multiLevelType w:val="multilevel"/>
    <w:tmpl w:val="8F6495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2C4D87"/>
    <w:multiLevelType w:val="multilevel"/>
    <w:tmpl w:val="80C44F0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10.%3"/>
      <w:lvlJc w:val="left"/>
      <w:pPr>
        <w:ind w:left="1080" w:hanging="36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4BB53E9"/>
    <w:multiLevelType w:val="hybridMultilevel"/>
    <w:tmpl w:val="760C2ED2"/>
    <w:lvl w:ilvl="0" w:tplc="1C56580A">
      <w:start w:val="1"/>
      <w:numFmt w:val="decimal"/>
      <w:lvlText w:val="10.%1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00957"/>
    <w:multiLevelType w:val="hybridMultilevel"/>
    <w:tmpl w:val="E682B7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6478E2"/>
    <w:multiLevelType w:val="multilevel"/>
    <w:tmpl w:val="7048F90A"/>
    <w:lvl w:ilvl="0">
      <w:start w:val="18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71272A"/>
    <w:multiLevelType w:val="hybridMultilevel"/>
    <w:tmpl w:val="55A4EFF8"/>
    <w:lvl w:ilvl="0" w:tplc="932EDF20">
      <w:start w:val="1"/>
      <w:numFmt w:val="decimal"/>
      <w:lvlText w:val="10.%1"/>
      <w:lvlJc w:val="left"/>
      <w:pPr>
        <w:ind w:left="81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D594329"/>
    <w:multiLevelType w:val="multilevel"/>
    <w:tmpl w:val="77BCF68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1B7D17"/>
    <w:multiLevelType w:val="multilevel"/>
    <w:tmpl w:val="DC5AF756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6" w15:restartNumberingAfterBreak="0">
    <w:nsid w:val="4447177D"/>
    <w:multiLevelType w:val="hybridMultilevel"/>
    <w:tmpl w:val="9A10E8D8"/>
    <w:lvl w:ilvl="0" w:tplc="A58437E0">
      <w:start w:val="19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262E9"/>
    <w:multiLevelType w:val="hybridMultilevel"/>
    <w:tmpl w:val="BFB620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AC5388"/>
    <w:multiLevelType w:val="hybridMultilevel"/>
    <w:tmpl w:val="4B9E5FC8"/>
    <w:lvl w:ilvl="0" w:tplc="AE626FC0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062"/>
    <w:multiLevelType w:val="hybridMultilevel"/>
    <w:tmpl w:val="45D6B78A"/>
    <w:lvl w:ilvl="0" w:tplc="68E0C19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A44CA250">
      <w:start w:val="1"/>
      <w:numFmt w:val="decimal"/>
      <w:lvlText w:val="18.%2.1"/>
      <w:lvlJc w:val="left"/>
      <w:pPr>
        <w:ind w:left="1440" w:hanging="360"/>
      </w:pPr>
      <w:rPr>
        <w:rFonts w:hint="default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03306"/>
    <w:multiLevelType w:val="multilevel"/>
    <w:tmpl w:val="FBEA00CC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71045F"/>
    <w:multiLevelType w:val="hybridMultilevel"/>
    <w:tmpl w:val="A25E63CA"/>
    <w:lvl w:ilvl="0" w:tplc="5AECA122">
      <w:start w:val="1"/>
      <w:numFmt w:val="decimal"/>
      <w:lvlText w:val="19.%1.1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3" w15:restartNumberingAfterBreak="0">
    <w:nsid w:val="6B9E5E24"/>
    <w:multiLevelType w:val="hybridMultilevel"/>
    <w:tmpl w:val="CEC03310"/>
    <w:lvl w:ilvl="0" w:tplc="2EE09FB6">
      <w:start w:val="4"/>
      <w:numFmt w:val="decimal"/>
      <w:lvlText w:val="18.%1.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F3F84"/>
    <w:multiLevelType w:val="hybridMultilevel"/>
    <w:tmpl w:val="BA18B9F2"/>
    <w:lvl w:ilvl="0" w:tplc="3ADA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7B57D0"/>
    <w:multiLevelType w:val="hybridMultilevel"/>
    <w:tmpl w:val="83920B54"/>
    <w:lvl w:ilvl="0" w:tplc="72CA47D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1"/>
  </w:num>
  <w:num w:numId="12" w16cid:durableId="365175702">
    <w:abstractNumId w:val="16"/>
  </w:num>
  <w:num w:numId="13" w16cid:durableId="1533570076">
    <w:abstractNumId w:val="31"/>
  </w:num>
  <w:num w:numId="14" w16cid:durableId="214656838">
    <w:abstractNumId w:val="20"/>
  </w:num>
  <w:num w:numId="15" w16cid:durableId="1171220717">
    <w:abstractNumId w:val="24"/>
  </w:num>
  <w:num w:numId="16" w16cid:durableId="160122113">
    <w:abstractNumId w:val="35"/>
  </w:num>
  <w:num w:numId="17" w16cid:durableId="112477358">
    <w:abstractNumId w:val="36"/>
  </w:num>
  <w:num w:numId="18" w16cid:durableId="91903636">
    <w:abstractNumId w:val="19"/>
  </w:num>
  <w:num w:numId="19" w16cid:durableId="270476830">
    <w:abstractNumId w:val="11"/>
  </w:num>
  <w:num w:numId="20" w16cid:durableId="1415282412">
    <w:abstractNumId w:val="30"/>
  </w:num>
  <w:num w:numId="21" w16cid:durableId="1037466416">
    <w:abstractNumId w:val="25"/>
  </w:num>
  <w:num w:numId="22" w16cid:durableId="1341421619">
    <w:abstractNumId w:val="28"/>
  </w:num>
  <w:num w:numId="23" w16cid:durableId="2057779836">
    <w:abstractNumId w:val="37"/>
  </w:num>
  <w:num w:numId="24" w16cid:durableId="681737934">
    <w:abstractNumId w:val="34"/>
  </w:num>
  <w:num w:numId="25" w16cid:durableId="508176406">
    <w:abstractNumId w:val="12"/>
  </w:num>
  <w:num w:numId="26" w16cid:durableId="1967926783">
    <w:abstractNumId w:val="26"/>
  </w:num>
  <w:num w:numId="27" w16cid:durableId="1820000768">
    <w:abstractNumId w:val="29"/>
  </w:num>
  <w:num w:numId="28" w16cid:durableId="1096907569">
    <w:abstractNumId w:val="27"/>
  </w:num>
  <w:num w:numId="29" w16cid:durableId="708454333">
    <w:abstractNumId w:val="17"/>
  </w:num>
  <w:num w:numId="30" w16cid:durableId="1519390062">
    <w:abstractNumId w:val="32"/>
  </w:num>
  <w:num w:numId="31" w16cid:durableId="1513957230">
    <w:abstractNumId w:val="33"/>
  </w:num>
  <w:num w:numId="32" w16cid:durableId="1608149851">
    <w:abstractNumId w:val="18"/>
  </w:num>
  <w:num w:numId="33" w16cid:durableId="450708759">
    <w:abstractNumId w:val="23"/>
  </w:num>
  <w:num w:numId="34" w16cid:durableId="851071333">
    <w:abstractNumId w:val="14"/>
  </w:num>
  <w:num w:numId="35" w16cid:durableId="57674090">
    <w:abstractNumId w:val="13"/>
  </w:num>
  <w:num w:numId="36" w16cid:durableId="1780029171">
    <w:abstractNumId w:val="10"/>
  </w:num>
  <w:num w:numId="37" w16cid:durableId="2090421010">
    <w:abstractNumId w:val="15"/>
  </w:num>
  <w:num w:numId="38" w16cid:durableId="78611959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33"/>
    <w:rsid w:val="000000B0"/>
    <w:rsid w:val="0000012A"/>
    <w:rsid w:val="00000298"/>
    <w:rsid w:val="000003DF"/>
    <w:rsid w:val="000004B9"/>
    <w:rsid w:val="0000061C"/>
    <w:rsid w:val="00000898"/>
    <w:rsid w:val="00000BD9"/>
    <w:rsid w:val="00000CD1"/>
    <w:rsid w:val="00000CD4"/>
    <w:rsid w:val="00000EE5"/>
    <w:rsid w:val="00000FE2"/>
    <w:rsid w:val="00001210"/>
    <w:rsid w:val="000015CF"/>
    <w:rsid w:val="000015EC"/>
    <w:rsid w:val="000019F9"/>
    <w:rsid w:val="00001D52"/>
    <w:rsid w:val="00001EE5"/>
    <w:rsid w:val="0000200C"/>
    <w:rsid w:val="00002094"/>
    <w:rsid w:val="000021E6"/>
    <w:rsid w:val="00002498"/>
    <w:rsid w:val="00002782"/>
    <w:rsid w:val="0000290A"/>
    <w:rsid w:val="00002D74"/>
    <w:rsid w:val="00002D8A"/>
    <w:rsid w:val="00002D9B"/>
    <w:rsid w:val="00002D9E"/>
    <w:rsid w:val="00003047"/>
    <w:rsid w:val="00003156"/>
    <w:rsid w:val="000031F3"/>
    <w:rsid w:val="0000330E"/>
    <w:rsid w:val="000035D8"/>
    <w:rsid w:val="00003609"/>
    <w:rsid w:val="000038FA"/>
    <w:rsid w:val="00003B2D"/>
    <w:rsid w:val="00003CC8"/>
    <w:rsid w:val="00003DA5"/>
    <w:rsid w:val="00003DEB"/>
    <w:rsid w:val="00003EF7"/>
    <w:rsid w:val="00003F94"/>
    <w:rsid w:val="00004185"/>
    <w:rsid w:val="000041DD"/>
    <w:rsid w:val="00004431"/>
    <w:rsid w:val="000044DD"/>
    <w:rsid w:val="00004544"/>
    <w:rsid w:val="000045D2"/>
    <w:rsid w:val="00004846"/>
    <w:rsid w:val="0000489B"/>
    <w:rsid w:val="00004A78"/>
    <w:rsid w:val="00004A81"/>
    <w:rsid w:val="00004A99"/>
    <w:rsid w:val="00004D33"/>
    <w:rsid w:val="00004F42"/>
    <w:rsid w:val="00004F84"/>
    <w:rsid w:val="00005218"/>
    <w:rsid w:val="0000525E"/>
    <w:rsid w:val="00005417"/>
    <w:rsid w:val="0000541D"/>
    <w:rsid w:val="000057FA"/>
    <w:rsid w:val="00005A50"/>
    <w:rsid w:val="00005A5F"/>
    <w:rsid w:val="00005C69"/>
    <w:rsid w:val="00005C96"/>
    <w:rsid w:val="00005D13"/>
    <w:rsid w:val="00005EA8"/>
    <w:rsid w:val="0000605F"/>
    <w:rsid w:val="00006347"/>
    <w:rsid w:val="00006571"/>
    <w:rsid w:val="00006716"/>
    <w:rsid w:val="000068DA"/>
    <w:rsid w:val="000069CC"/>
    <w:rsid w:val="00006A49"/>
    <w:rsid w:val="00006DDA"/>
    <w:rsid w:val="00006E8C"/>
    <w:rsid w:val="000070C8"/>
    <w:rsid w:val="0000720D"/>
    <w:rsid w:val="000072EF"/>
    <w:rsid w:val="0000757D"/>
    <w:rsid w:val="0000761B"/>
    <w:rsid w:val="00007723"/>
    <w:rsid w:val="00007A30"/>
    <w:rsid w:val="00007CEB"/>
    <w:rsid w:val="00007F74"/>
    <w:rsid w:val="000101AB"/>
    <w:rsid w:val="0001054B"/>
    <w:rsid w:val="00010558"/>
    <w:rsid w:val="00010567"/>
    <w:rsid w:val="00010892"/>
    <w:rsid w:val="00010B90"/>
    <w:rsid w:val="00010C04"/>
    <w:rsid w:val="000110E8"/>
    <w:rsid w:val="00011319"/>
    <w:rsid w:val="000113B8"/>
    <w:rsid w:val="0001156F"/>
    <w:rsid w:val="00011687"/>
    <w:rsid w:val="00011992"/>
    <w:rsid w:val="00011AE4"/>
    <w:rsid w:val="00011BC0"/>
    <w:rsid w:val="00011FE2"/>
    <w:rsid w:val="00012090"/>
    <w:rsid w:val="00012810"/>
    <w:rsid w:val="0001323F"/>
    <w:rsid w:val="0001354F"/>
    <w:rsid w:val="00013673"/>
    <w:rsid w:val="000139AC"/>
    <w:rsid w:val="00013E15"/>
    <w:rsid w:val="00013F04"/>
    <w:rsid w:val="000143DF"/>
    <w:rsid w:val="0001461C"/>
    <w:rsid w:val="00014651"/>
    <w:rsid w:val="000146E4"/>
    <w:rsid w:val="00014B66"/>
    <w:rsid w:val="00014BFA"/>
    <w:rsid w:val="00014C6E"/>
    <w:rsid w:val="00014D0F"/>
    <w:rsid w:val="00014E79"/>
    <w:rsid w:val="0001504B"/>
    <w:rsid w:val="0001512B"/>
    <w:rsid w:val="000153E4"/>
    <w:rsid w:val="00015A1B"/>
    <w:rsid w:val="00015B11"/>
    <w:rsid w:val="00015BA4"/>
    <w:rsid w:val="00016120"/>
    <w:rsid w:val="000164AD"/>
    <w:rsid w:val="0001660D"/>
    <w:rsid w:val="00016611"/>
    <w:rsid w:val="00016842"/>
    <w:rsid w:val="00016B18"/>
    <w:rsid w:val="00016B1F"/>
    <w:rsid w:val="00016CEB"/>
    <w:rsid w:val="00016D8B"/>
    <w:rsid w:val="00016EE6"/>
    <w:rsid w:val="00016F9F"/>
    <w:rsid w:val="0001705A"/>
    <w:rsid w:val="00017106"/>
    <w:rsid w:val="00017419"/>
    <w:rsid w:val="00017610"/>
    <w:rsid w:val="000177C1"/>
    <w:rsid w:val="0001785C"/>
    <w:rsid w:val="00017A1A"/>
    <w:rsid w:val="00017B1F"/>
    <w:rsid w:val="00017B35"/>
    <w:rsid w:val="00017BDE"/>
    <w:rsid w:val="00017C15"/>
    <w:rsid w:val="00017C74"/>
    <w:rsid w:val="00017C87"/>
    <w:rsid w:val="00017D44"/>
    <w:rsid w:val="00020057"/>
    <w:rsid w:val="00020156"/>
    <w:rsid w:val="000205C4"/>
    <w:rsid w:val="00020658"/>
    <w:rsid w:val="000206DD"/>
    <w:rsid w:val="000206ED"/>
    <w:rsid w:val="000207FE"/>
    <w:rsid w:val="00020909"/>
    <w:rsid w:val="00020ABE"/>
    <w:rsid w:val="00020BB8"/>
    <w:rsid w:val="0002105A"/>
    <w:rsid w:val="00021140"/>
    <w:rsid w:val="0002122E"/>
    <w:rsid w:val="00021283"/>
    <w:rsid w:val="000215EB"/>
    <w:rsid w:val="00021715"/>
    <w:rsid w:val="00021F59"/>
    <w:rsid w:val="00021FDF"/>
    <w:rsid w:val="000225A7"/>
    <w:rsid w:val="00022655"/>
    <w:rsid w:val="000228BF"/>
    <w:rsid w:val="000229CF"/>
    <w:rsid w:val="00022AFC"/>
    <w:rsid w:val="00022BDD"/>
    <w:rsid w:val="00022F1E"/>
    <w:rsid w:val="00022F23"/>
    <w:rsid w:val="000231BC"/>
    <w:rsid w:val="000231DB"/>
    <w:rsid w:val="00023260"/>
    <w:rsid w:val="00023344"/>
    <w:rsid w:val="000233CE"/>
    <w:rsid w:val="00023766"/>
    <w:rsid w:val="00023A5A"/>
    <w:rsid w:val="00023A5D"/>
    <w:rsid w:val="00023B54"/>
    <w:rsid w:val="00023F33"/>
    <w:rsid w:val="00024494"/>
    <w:rsid w:val="00024585"/>
    <w:rsid w:val="00024686"/>
    <w:rsid w:val="000246C8"/>
    <w:rsid w:val="00024812"/>
    <w:rsid w:val="000249B4"/>
    <w:rsid w:val="00024EF0"/>
    <w:rsid w:val="0002504C"/>
    <w:rsid w:val="000250C9"/>
    <w:rsid w:val="000252D8"/>
    <w:rsid w:val="000255D9"/>
    <w:rsid w:val="000256D9"/>
    <w:rsid w:val="00025707"/>
    <w:rsid w:val="00025917"/>
    <w:rsid w:val="00025C5D"/>
    <w:rsid w:val="00025FAC"/>
    <w:rsid w:val="00026100"/>
    <w:rsid w:val="000266D6"/>
    <w:rsid w:val="0002697E"/>
    <w:rsid w:val="00026A3B"/>
    <w:rsid w:val="00026CE0"/>
    <w:rsid w:val="00026F42"/>
    <w:rsid w:val="00026FCD"/>
    <w:rsid w:val="0002747F"/>
    <w:rsid w:val="00027A8E"/>
    <w:rsid w:val="00027B23"/>
    <w:rsid w:val="00027C3A"/>
    <w:rsid w:val="00027E17"/>
    <w:rsid w:val="00027F78"/>
    <w:rsid w:val="00027F91"/>
    <w:rsid w:val="00027FFE"/>
    <w:rsid w:val="000301D8"/>
    <w:rsid w:val="00030249"/>
    <w:rsid w:val="0003026C"/>
    <w:rsid w:val="0003030E"/>
    <w:rsid w:val="0003032E"/>
    <w:rsid w:val="000303A9"/>
    <w:rsid w:val="00030822"/>
    <w:rsid w:val="00030A64"/>
    <w:rsid w:val="00030A73"/>
    <w:rsid w:val="00030C00"/>
    <w:rsid w:val="00030CC6"/>
    <w:rsid w:val="00030DEF"/>
    <w:rsid w:val="00030E4F"/>
    <w:rsid w:val="000310FF"/>
    <w:rsid w:val="00031264"/>
    <w:rsid w:val="000312F1"/>
    <w:rsid w:val="000315F5"/>
    <w:rsid w:val="00031836"/>
    <w:rsid w:val="0003184A"/>
    <w:rsid w:val="00031A2A"/>
    <w:rsid w:val="00031A5A"/>
    <w:rsid w:val="00031AA3"/>
    <w:rsid w:val="00031EBA"/>
    <w:rsid w:val="00032152"/>
    <w:rsid w:val="000324FD"/>
    <w:rsid w:val="00032677"/>
    <w:rsid w:val="000327F6"/>
    <w:rsid w:val="0003286A"/>
    <w:rsid w:val="00032C84"/>
    <w:rsid w:val="00032DEE"/>
    <w:rsid w:val="00033113"/>
    <w:rsid w:val="0003315C"/>
    <w:rsid w:val="00033232"/>
    <w:rsid w:val="0003331F"/>
    <w:rsid w:val="0003335A"/>
    <w:rsid w:val="0003335D"/>
    <w:rsid w:val="000334FD"/>
    <w:rsid w:val="00033666"/>
    <w:rsid w:val="00033811"/>
    <w:rsid w:val="000339B2"/>
    <w:rsid w:val="00033A34"/>
    <w:rsid w:val="00033D32"/>
    <w:rsid w:val="00033D96"/>
    <w:rsid w:val="00033E87"/>
    <w:rsid w:val="00033EB9"/>
    <w:rsid w:val="00033FA6"/>
    <w:rsid w:val="0003409F"/>
    <w:rsid w:val="00034259"/>
    <w:rsid w:val="00034305"/>
    <w:rsid w:val="00034315"/>
    <w:rsid w:val="00034368"/>
    <w:rsid w:val="00034399"/>
    <w:rsid w:val="0003440C"/>
    <w:rsid w:val="00034B86"/>
    <w:rsid w:val="00034C3B"/>
    <w:rsid w:val="00034D73"/>
    <w:rsid w:val="00034FD3"/>
    <w:rsid w:val="00035149"/>
    <w:rsid w:val="00035452"/>
    <w:rsid w:val="000355ED"/>
    <w:rsid w:val="00035D70"/>
    <w:rsid w:val="00035D97"/>
    <w:rsid w:val="00035EC1"/>
    <w:rsid w:val="0003669F"/>
    <w:rsid w:val="000366A9"/>
    <w:rsid w:val="00036A62"/>
    <w:rsid w:val="00036AB3"/>
    <w:rsid w:val="00036CB6"/>
    <w:rsid w:val="00036F26"/>
    <w:rsid w:val="00037079"/>
    <w:rsid w:val="000370CF"/>
    <w:rsid w:val="0003718D"/>
    <w:rsid w:val="000372BA"/>
    <w:rsid w:val="00037470"/>
    <w:rsid w:val="0004012F"/>
    <w:rsid w:val="0004064A"/>
    <w:rsid w:val="00040653"/>
    <w:rsid w:val="000407B9"/>
    <w:rsid w:val="00040ACC"/>
    <w:rsid w:val="00040B03"/>
    <w:rsid w:val="00040B0B"/>
    <w:rsid w:val="00040CAF"/>
    <w:rsid w:val="00040D11"/>
    <w:rsid w:val="00040EF6"/>
    <w:rsid w:val="00040FB1"/>
    <w:rsid w:val="00040FE5"/>
    <w:rsid w:val="000410E8"/>
    <w:rsid w:val="00041133"/>
    <w:rsid w:val="000412FC"/>
    <w:rsid w:val="00041A2B"/>
    <w:rsid w:val="00041B09"/>
    <w:rsid w:val="00041B67"/>
    <w:rsid w:val="00041CB1"/>
    <w:rsid w:val="00042012"/>
    <w:rsid w:val="000424F0"/>
    <w:rsid w:val="00042533"/>
    <w:rsid w:val="0004285E"/>
    <w:rsid w:val="00042E35"/>
    <w:rsid w:val="00042E49"/>
    <w:rsid w:val="00043070"/>
    <w:rsid w:val="000433CB"/>
    <w:rsid w:val="0004359A"/>
    <w:rsid w:val="000435D4"/>
    <w:rsid w:val="000436ED"/>
    <w:rsid w:val="000436FE"/>
    <w:rsid w:val="0004374A"/>
    <w:rsid w:val="00043956"/>
    <w:rsid w:val="00043AB4"/>
    <w:rsid w:val="000442D7"/>
    <w:rsid w:val="0004447D"/>
    <w:rsid w:val="00044490"/>
    <w:rsid w:val="00044497"/>
    <w:rsid w:val="000444B8"/>
    <w:rsid w:val="00044979"/>
    <w:rsid w:val="00044B5F"/>
    <w:rsid w:val="00044C18"/>
    <w:rsid w:val="00044C8B"/>
    <w:rsid w:val="00044E5D"/>
    <w:rsid w:val="00044F86"/>
    <w:rsid w:val="0004522F"/>
    <w:rsid w:val="00045488"/>
    <w:rsid w:val="0004583A"/>
    <w:rsid w:val="000458D2"/>
    <w:rsid w:val="000459B0"/>
    <w:rsid w:val="00045B61"/>
    <w:rsid w:val="00045B6B"/>
    <w:rsid w:val="00045C95"/>
    <w:rsid w:val="00045EAF"/>
    <w:rsid w:val="00046045"/>
    <w:rsid w:val="000461E8"/>
    <w:rsid w:val="00046344"/>
    <w:rsid w:val="000465CD"/>
    <w:rsid w:val="00046708"/>
    <w:rsid w:val="000467F8"/>
    <w:rsid w:val="00046F29"/>
    <w:rsid w:val="00047249"/>
    <w:rsid w:val="00047691"/>
    <w:rsid w:val="00047A4E"/>
    <w:rsid w:val="00047BE5"/>
    <w:rsid w:val="00047D99"/>
    <w:rsid w:val="00047F49"/>
    <w:rsid w:val="0005006C"/>
    <w:rsid w:val="00050736"/>
    <w:rsid w:val="00050866"/>
    <w:rsid w:val="00050AD9"/>
    <w:rsid w:val="00050B00"/>
    <w:rsid w:val="00050BB5"/>
    <w:rsid w:val="00050C9F"/>
    <w:rsid w:val="0005108A"/>
    <w:rsid w:val="0005132F"/>
    <w:rsid w:val="0005138F"/>
    <w:rsid w:val="000513D1"/>
    <w:rsid w:val="000516C0"/>
    <w:rsid w:val="000518E7"/>
    <w:rsid w:val="000519E3"/>
    <w:rsid w:val="0005220B"/>
    <w:rsid w:val="000530C6"/>
    <w:rsid w:val="00053159"/>
    <w:rsid w:val="000532F4"/>
    <w:rsid w:val="00053488"/>
    <w:rsid w:val="00053526"/>
    <w:rsid w:val="00053624"/>
    <w:rsid w:val="00053F57"/>
    <w:rsid w:val="000541C9"/>
    <w:rsid w:val="0005428E"/>
    <w:rsid w:val="000542DF"/>
    <w:rsid w:val="0005438B"/>
    <w:rsid w:val="000543BA"/>
    <w:rsid w:val="000543BB"/>
    <w:rsid w:val="000543C5"/>
    <w:rsid w:val="000543DB"/>
    <w:rsid w:val="000544EC"/>
    <w:rsid w:val="000546FC"/>
    <w:rsid w:val="00054B10"/>
    <w:rsid w:val="00054C14"/>
    <w:rsid w:val="00054C3A"/>
    <w:rsid w:val="00054DA4"/>
    <w:rsid w:val="00054DEC"/>
    <w:rsid w:val="00054E4F"/>
    <w:rsid w:val="00054F9B"/>
    <w:rsid w:val="00055099"/>
    <w:rsid w:val="000550F6"/>
    <w:rsid w:val="0005548D"/>
    <w:rsid w:val="00055674"/>
    <w:rsid w:val="0005595C"/>
    <w:rsid w:val="000559DA"/>
    <w:rsid w:val="000559FC"/>
    <w:rsid w:val="00055EDE"/>
    <w:rsid w:val="0005602B"/>
    <w:rsid w:val="000563CC"/>
    <w:rsid w:val="000566A2"/>
    <w:rsid w:val="00056704"/>
    <w:rsid w:val="00056D14"/>
    <w:rsid w:val="00056F04"/>
    <w:rsid w:val="0005762A"/>
    <w:rsid w:val="000578D0"/>
    <w:rsid w:val="00057A7A"/>
    <w:rsid w:val="00057D59"/>
    <w:rsid w:val="00057DCE"/>
    <w:rsid w:val="00057EF4"/>
    <w:rsid w:val="00057F7A"/>
    <w:rsid w:val="00060321"/>
    <w:rsid w:val="00060440"/>
    <w:rsid w:val="00060603"/>
    <w:rsid w:val="0006061C"/>
    <w:rsid w:val="000606FC"/>
    <w:rsid w:val="0006079D"/>
    <w:rsid w:val="00060D3D"/>
    <w:rsid w:val="00060D8C"/>
    <w:rsid w:val="00060EF6"/>
    <w:rsid w:val="00060FA9"/>
    <w:rsid w:val="000611B1"/>
    <w:rsid w:val="000612C7"/>
    <w:rsid w:val="000612DA"/>
    <w:rsid w:val="00061402"/>
    <w:rsid w:val="00061AC6"/>
    <w:rsid w:val="00061B47"/>
    <w:rsid w:val="00061B78"/>
    <w:rsid w:val="00061C8B"/>
    <w:rsid w:val="0006246A"/>
    <w:rsid w:val="000627A5"/>
    <w:rsid w:val="000627A7"/>
    <w:rsid w:val="000629AA"/>
    <w:rsid w:val="00062B98"/>
    <w:rsid w:val="00062F50"/>
    <w:rsid w:val="00062F98"/>
    <w:rsid w:val="000630BD"/>
    <w:rsid w:val="00063256"/>
    <w:rsid w:val="0006329C"/>
    <w:rsid w:val="000635B6"/>
    <w:rsid w:val="00063A8F"/>
    <w:rsid w:val="00063E2F"/>
    <w:rsid w:val="00064107"/>
    <w:rsid w:val="00064280"/>
    <w:rsid w:val="000643DF"/>
    <w:rsid w:val="00064B27"/>
    <w:rsid w:val="0006500B"/>
    <w:rsid w:val="00065084"/>
    <w:rsid w:val="000652C5"/>
    <w:rsid w:val="00065357"/>
    <w:rsid w:val="000654BC"/>
    <w:rsid w:val="00065545"/>
    <w:rsid w:val="0006573A"/>
    <w:rsid w:val="00065859"/>
    <w:rsid w:val="00065947"/>
    <w:rsid w:val="00065AE6"/>
    <w:rsid w:val="00065B64"/>
    <w:rsid w:val="00065DB2"/>
    <w:rsid w:val="00065E80"/>
    <w:rsid w:val="00066038"/>
    <w:rsid w:val="00066054"/>
    <w:rsid w:val="000662B2"/>
    <w:rsid w:val="000664CF"/>
    <w:rsid w:val="00066A11"/>
    <w:rsid w:val="00066A49"/>
    <w:rsid w:val="000670CB"/>
    <w:rsid w:val="000671FD"/>
    <w:rsid w:val="00067453"/>
    <w:rsid w:val="00067599"/>
    <w:rsid w:val="000675E2"/>
    <w:rsid w:val="00067635"/>
    <w:rsid w:val="00067C0F"/>
    <w:rsid w:val="00070230"/>
    <w:rsid w:val="0007029C"/>
    <w:rsid w:val="000702D5"/>
    <w:rsid w:val="00070B95"/>
    <w:rsid w:val="00070FDD"/>
    <w:rsid w:val="00071077"/>
    <w:rsid w:val="0007114E"/>
    <w:rsid w:val="000713F0"/>
    <w:rsid w:val="00071457"/>
    <w:rsid w:val="00071599"/>
    <w:rsid w:val="00071CC1"/>
    <w:rsid w:val="00071EB4"/>
    <w:rsid w:val="00071F4E"/>
    <w:rsid w:val="000720AD"/>
    <w:rsid w:val="000720FF"/>
    <w:rsid w:val="00072432"/>
    <w:rsid w:val="0007243C"/>
    <w:rsid w:val="00072C19"/>
    <w:rsid w:val="0007303C"/>
    <w:rsid w:val="00073216"/>
    <w:rsid w:val="0007333A"/>
    <w:rsid w:val="00073403"/>
    <w:rsid w:val="0007356A"/>
    <w:rsid w:val="000735E5"/>
    <w:rsid w:val="00073995"/>
    <w:rsid w:val="0007399C"/>
    <w:rsid w:val="00073A44"/>
    <w:rsid w:val="00073C6C"/>
    <w:rsid w:val="00073F0B"/>
    <w:rsid w:val="0007409F"/>
    <w:rsid w:val="00074285"/>
    <w:rsid w:val="000742AB"/>
    <w:rsid w:val="00074333"/>
    <w:rsid w:val="0007457F"/>
    <w:rsid w:val="0007469B"/>
    <w:rsid w:val="00074701"/>
    <w:rsid w:val="00074800"/>
    <w:rsid w:val="00074A7F"/>
    <w:rsid w:val="00074DCB"/>
    <w:rsid w:val="00074F99"/>
    <w:rsid w:val="00075212"/>
    <w:rsid w:val="0007564D"/>
    <w:rsid w:val="00075BA1"/>
    <w:rsid w:val="00075CDE"/>
    <w:rsid w:val="00075F5B"/>
    <w:rsid w:val="000763CD"/>
    <w:rsid w:val="00076430"/>
    <w:rsid w:val="000764FA"/>
    <w:rsid w:val="0007657C"/>
    <w:rsid w:val="000765FC"/>
    <w:rsid w:val="0007693A"/>
    <w:rsid w:val="000769B3"/>
    <w:rsid w:val="00076A81"/>
    <w:rsid w:val="00076BC0"/>
    <w:rsid w:val="000773AD"/>
    <w:rsid w:val="00077541"/>
    <w:rsid w:val="00077688"/>
    <w:rsid w:val="00077699"/>
    <w:rsid w:val="00077809"/>
    <w:rsid w:val="00077B54"/>
    <w:rsid w:val="00077D38"/>
    <w:rsid w:val="00077EAB"/>
    <w:rsid w:val="00080546"/>
    <w:rsid w:val="000807AC"/>
    <w:rsid w:val="00080A2E"/>
    <w:rsid w:val="00080D76"/>
    <w:rsid w:val="00080EA7"/>
    <w:rsid w:val="00080F6D"/>
    <w:rsid w:val="00080F95"/>
    <w:rsid w:val="000811C1"/>
    <w:rsid w:val="0008122F"/>
    <w:rsid w:val="000814BC"/>
    <w:rsid w:val="000815E1"/>
    <w:rsid w:val="000815FE"/>
    <w:rsid w:val="000817C0"/>
    <w:rsid w:val="00081876"/>
    <w:rsid w:val="00081A59"/>
    <w:rsid w:val="00081E9E"/>
    <w:rsid w:val="00081EEB"/>
    <w:rsid w:val="00082079"/>
    <w:rsid w:val="00082165"/>
    <w:rsid w:val="000822F9"/>
    <w:rsid w:val="000828B0"/>
    <w:rsid w:val="00082ABC"/>
    <w:rsid w:val="00082B8C"/>
    <w:rsid w:val="0008320C"/>
    <w:rsid w:val="0008322C"/>
    <w:rsid w:val="00083276"/>
    <w:rsid w:val="00083A97"/>
    <w:rsid w:val="00084244"/>
    <w:rsid w:val="0008435C"/>
    <w:rsid w:val="0008444A"/>
    <w:rsid w:val="00084704"/>
    <w:rsid w:val="00084BCE"/>
    <w:rsid w:val="00084FF6"/>
    <w:rsid w:val="0008513A"/>
    <w:rsid w:val="000851A5"/>
    <w:rsid w:val="000851FD"/>
    <w:rsid w:val="00085385"/>
    <w:rsid w:val="000856DC"/>
    <w:rsid w:val="00085894"/>
    <w:rsid w:val="00085A47"/>
    <w:rsid w:val="00085D3E"/>
    <w:rsid w:val="00085DF1"/>
    <w:rsid w:val="00085F0E"/>
    <w:rsid w:val="000860BE"/>
    <w:rsid w:val="000861F4"/>
    <w:rsid w:val="0008634C"/>
    <w:rsid w:val="00086389"/>
    <w:rsid w:val="00086642"/>
    <w:rsid w:val="000867C5"/>
    <w:rsid w:val="000869C5"/>
    <w:rsid w:val="00086E02"/>
    <w:rsid w:val="00086FF3"/>
    <w:rsid w:val="00087022"/>
    <w:rsid w:val="00087351"/>
    <w:rsid w:val="0008740C"/>
    <w:rsid w:val="0008752A"/>
    <w:rsid w:val="00087613"/>
    <w:rsid w:val="00087742"/>
    <w:rsid w:val="00087BFA"/>
    <w:rsid w:val="00087D7E"/>
    <w:rsid w:val="00087F68"/>
    <w:rsid w:val="0009003C"/>
    <w:rsid w:val="00090162"/>
    <w:rsid w:val="00090306"/>
    <w:rsid w:val="000903EF"/>
    <w:rsid w:val="00090471"/>
    <w:rsid w:val="000906DA"/>
    <w:rsid w:val="00090A0C"/>
    <w:rsid w:val="00090A66"/>
    <w:rsid w:val="00090C83"/>
    <w:rsid w:val="00090E2F"/>
    <w:rsid w:val="00090F24"/>
    <w:rsid w:val="000910EA"/>
    <w:rsid w:val="000911B1"/>
    <w:rsid w:val="000912BA"/>
    <w:rsid w:val="0009181E"/>
    <w:rsid w:val="0009192B"/>
    <w:rsid w:val="0009192C"/>
    <w:rsid w:val="00091C99"/>
    <w:rsid w:val="00091CCC"/>
    <w:rsid w:val="00091F6F"/>
    <w:rsid w:val="00092135"/>
    <w:rsid w:val="0009234E"/>
    <w:rsid w:val="00092498"/>
    <w:rsid w:val="000924FE"/>
    <w:rsid w:val="0009261B"/>
    <w:rsid w:val="00092D9D"/>
    <w:rsid w:val="00092E69"/>
    <w:rsid w:val="00093369"/>
    <w:rsid w:val="000934C6"/>
    <w:rsid w:val="000935EA"/>
    <w:rsid w:val="000936CF"/>
    <w:rsid w:val="0009380C"/>
    <w:rsid w:val="000938AB"/>
    <w:rsid w:val="0009398A"/>
    <w:rsid w:val="00093A4B"/>
    <w:rsid w:val="00093E02"/>
    <w:rsid w:val="00093E11"/>
    <w:rsid w:val="000940CE"/>
    <w:rsid w:val="0009428B"/>
    <w:rsid w:val="00094411"/>
    <w:rsid w:val="00094475"/>
    <w:rsid w:val="00094611"/>
    <w:rsid w:val="0009463C"/>
    <w:rsid w:val="0009463F"/>
    <w:rsid w:val="00094747"/>
    <w:rsid w:val="00094872"/>
    <w:rsid w:val="00094BE5"/>
    <w:rsid w:val="00094DCF"/>
    <w:rsid w:val="00094EA9"/>
    <w:rsid w:val="00094EC4"/>
    <w:rsid w:val="00095031"/>
    <w:rsid w:val="0009537A"/>
    <w:rsid w:val="00095454"/>
    <w:rsid w:val="00095859"/>
    <w:rsid w:val="00095A61"/>
    <w:rsid w:val="00095BF1"/>
    <w:rsid w:val="00095C8D"/>
    <w:rsid w:val="0009638E"/>
    <w:rsid w:val="00096401"/>
    <w:rsid w:val="000965DD"/>
    <w:rsid w:val="0009663D"/>
    <w:rsid w:val="00096F03"/>
    <w:rsid w:val="00097156"/>
    <w:rsid w:val="0009730C"/>
    <w:rsid w:val="0009759D"/>
    <w:rsid w:val="00097D74"/>
    <w:rsid w:val="000A00DF"/>
    <w:rsid w:val="000A0165"/>
    <w:rsid w:val="000A0367"/>
    <w:rsid w:val="000A03AA"/>
    <w:rsid w:val="000A063F"/>
    <w:rsid w:val="000A0671"/>
    <w:rsid w:val="000A082B"/>
    <w:rsid w:val="000A085B"/>
    <w:rsid w:val="000A0AED"/>
    <w:rsid w:val="000A0F2C"/>
    <w:rsid w:val="000A0F9C"/>
    <w:rsid w:val="000A1263"/>
    <w:rsid w:val="000A14D2"/>
    <w:rsid w:val="000A1605"/>
    <w:rsid w:val="000A17E8"/>
    <w:rsid w:val="000A1854"/>
    <w:rsid w:val="000A1973"/>
    <w:rsid w:val="000A1D87"/>
    <w:rsid w:val="000A1E9B"/>
    <w:rsid w:val="000A1F4B"/>
    <w:rsid w:val="000A2052"/>
    <w:rsid w:val="000A21EF"/>
    <w:rsid w:val="000A248B"/>
    <w:rsid w:val="000A2525"/>
    <w:rsid w:val="000A2847"/>
    <w:rsid w:val="000A2B24"/>
    <w:rsid w:val="000A2C98"/>
    <w:rsid w:val="000A2E0E"/>
    <w:rsid w:val="000A2FBB"/>
    <w:rsid w:val="000A311B"/>
    <w:rsid w:val="000A3157"/>
    <w:rsid w:val="000A36F6"/>
    <w:rsid w:val="000A3948"/>
    <w:rsid w:val="000A39A0"/>
    <w:rsid w:val="000A3A7D"/>
    <w:rsid w:val="000A3C98"/>
    <w:rsid w:val="000A3D8C"/>
    <w:rsid w:val="000A3E00"/>
    <w:rsid w:val="000A3E02"/>
    <w:rsid w:val="000A3E9C"/>
    <w:rsid w:val="000A3FCC"/>
    <w:rsid w:val="000A44D1"/>
    <w:rsid w:val="000A4840"/>
    <w:rsid w:val="000A519E"/>
    <w:rsid w:val="000A53DA"/>
    <w:rsid w:val="000A5BBA"/>
    <w:rsid w:val="000A5C27"/>
    <w:rsid w:val="000A6086"/>
    <w:rsid w:val="000A6224"/>
    <w:rsid w:val="000A6320"/>
    <w:rsid w:val="000A65A7"/>
    <w:rsid w:val="000A66C2"/>
    <w:rsid w:val="000A676E"/>
    <w:rsid w:val="000A6778"/>
    <w:rsid w:val="000A6955"/>
    <w:rsid w:val="000A69B8"/>
    <w:rsid w:val="000A6A29"/>
    <w:rsid w:val="000A6BDA"/>
    <w:rsid w:val="000A6D8A"/>
    <w:rsid w:val="000A730B"/>
    <w:rsid w:val="000A747C"/>
    <w:rsid w:val="000A74A0"/>
    <w:rsid w:val="000A7506"/>
    <w:rsid w:val="000A7807"/>
    <w:rsid w:val="000A7B5D"/>
    <w:rsid w:val="000A7C03"/>
    <w:rsid w:val="000A7D6E"/>
    <w:rsid w:val="000B03CF"/>
    <w:rsid w:val="000B0877"/>
    <w:rsid w:val="000B0AC0"/>
    <w:rsid w:val="000B0AF7"/>
    <w:rsid w:val="000B0C38"/>
    <w:rsid w:val="000B1042"/>
    <w:rsid w:val="000B1741"/>
    <w:rsid w:val="000B194A"/>
    <w:rsid w:val="000B1CC6"/>
    <w:rsid w:val="000B1EB0"/>
    <w:rsid w:val="000B1FB5"/>
    <w:rsid w:val="000B268D"/>
    <w:rsid w:val="000B28AA"/>
    <w:rsid w:val="000B2931"/>
    <w:rsid w:val="000B2933"/>
    <w:rsid w:val="000B2A80"/>
    <w:rsid w:val="000B2C33"/>
    <w:rsid w:val="000B31C1"/>
    <w:rsid w:val="000B32F3"/>
    <w:rsid w:val="000B3671"/>
    <w:rsid w:val="000B395E"/>
    <w:rsid w:val="000B3B16"/>
    <w:rsid w:val="000B3C2B"/>
    <w:rsid w:val="000B460D"/>
    <w:rsid w:val="000B477D"/>
    <w:rsid w:val="000B4990"/>
    <w:rsid w:val="000B4A06"/>
    <w:rsid w:val="000B4BC3"/>
    <w:rsid w:val="000B4F05"/>
    <w:rsid w:val="000B525F"/>
    <w:rsid w:val="000B545B"/>
    <w:rsid w:val="000B548D"/>
    <w:rsid w:val="000B5503"/>
    <w:rsid w:val="000B5510"/>
    <w:rsid w:val="000B58CC"/>
    <w:rsid w:val="000B62F9"/>
    <w:rsid w:val="000B6317"/>
    <w:rsid w:val="000B64AC"/>
    <w:rsid w:val="000B67ED"/>
    <w:rsid w:val="000B6803"/>
    <w:rsid w:val="000B695F"/>
    <w:rsid w:val="000B6BA1"/>
    <w:rsid w:val="000B6E4A"/>
    <w:rsid w:val="000B6F5B"/>
    <w:rsid w:val="000B701B"/>
    <w:rsid w:val="000B702E"/>
    <w:rsid w:val="000B720E"/>
    <w:rsid w:val="000B7365"/>
    <w:rsid w:val="000B7832"/>
    <w:rsid w:val="000B79B8"/>
    <w:rsid w:val="000B7AE5"/>
    <w:rsid w:val="000B7D02"/>
    <w:rsid w:val="000B7D94"/>
    <w:rsid w:val="000C00B3"/>
    <w:rsid w:val="000C021A"/>
    <w:rsid w:val="000C0A17"/>
    <w:rsid w:val="000C0A40"/>
    <w:rsid w:val="000C0A4F"/>
    <w:rsid w:val="000C0A68"/>
    <w:rsid w:val="000C0CD5"/>
    <w:rsid w:val="000C0CD9"/>
    <w:rsid w:val="000C0D17"/>
    <w:rsid w:val="000C0D6E"/>
    <w:rsid w:val="000C0FAA"/>
    <w:rsid w:val="000C1030"/>
    <w:rsid w:val="000C1111"/>
    <w:rsid w:val="000C117A"/>
    <w:rsid w:val="000C1296"/>
    <w:rsid w:val="000C1527"/>
    <w:rsid w:val="000C1532"/>
    <w:rsid w:val="000C1757"/>
    <w:rsid w:val="000C1957"/>
    <w:rsid w:val="000C1B88"/>
    <w:rsid w:val="000C1E0E"/>
    <w:rsid w:val="000C1FE9"/>
    <w:rsid w:val="000C1FF7"/>
    <w:rsid w:val="000C2301"/>
    <w:rsid w:val="000C247C"/>
    <w:rsid w:val="000C24CD"/>
    <w:rsid w:val="000C2651"/>
    <w:rsid w:val="000C281C"/>
    <w:rsid w:val="000C2831"/>
    <w:rsid w:val="000C2AA3"/>
    <w:rsid w:val="000C2D9E"/>
    <w:rsid w:val="000C2EF0"/>
    <w:rsid w:val="000C2F42"/>
    <w:rsid w:val="000C2FD3"/>
    <w:rsid w:val="000C300C"/>
    <w:rsid w:val="000C31F2"/>
    <w:rsid w:val="000C3213"/>
    <w:rsid w:val="000C33F6"/>
    <w:rsid w:val="000C3768"/>
    <w:rsid w:val="000C3851"/>
    <w:rsid w:val="000C3AA9"/>
    <w:rsid w:val="000C3BE3"/>
    <w:rsid w:val="000C3C48"/>
    <w:rsid w:val="000C3C6D"/>
    <w:rsid w:val="000C41C8"/>
    <w:rsid w:val="000C422B"/>
    <w:rsid w:val="000C42A0"/>
    <w:rsid w:val="000C435E"/>
    <w:rsid w:val="000C46AD"/>
    <w:rsid w:val="000C495E"/>
    <w:rsid w:val="000C4E55"/>
    <w:rsid w:val="000C4F84"/>
    <w:rsid w:val="000C5069"/>
    <w:rsid w:val="000C506E"/>
    <w:rsid w:val="000C5080"/>
    <w:rsid w:val="000C5125"/>
    <w:rsid w:val="000C5310"/>
    <w:rsid w:val="000C596E"/>
    <w:rsid w:val="000C59B3"/>
    <w:rsid w:val="000C5DEF"/>
    <w:rsid w:val="000C5E91"/>
    <w:rsid w:val="000C60A2"/>
    <w:rsid w:val="000C624D"/>
    <w:rsid w:val="000C6262"/>
    <w:rsid w:val="000C6533"/>
    <w:rsid w:val="000C6805"/>
    <w:rsid w:val="000C68A7"/>
    <w:rsid w:val="000C6A61"/>
    <w:rsid w:val="000C6E6E"/>
    <w:rsid w:val="000C7295"/>
    <w:rsid w:val="000C734E"/>
    <w:rsid w:val="000C74C4"/>
    <w:rsid w:val="000C76FA"/>
    <w:rsid w:val="000C77E5"/>
    <w:rsid w:val="000C77F9"/>
    <w:rsid w:val="000C7930"/>
    <w:rsid w:val="000C7A1A"/>
    <w:rsid w:val="000C7BD8"/>
    <w:rsid w:val="000D00E0"/>
    <w:rsid w:val="000D0321"/>
    <w:rsid w:val="000D07A7"/>
    <w:rsid w:val="000D09EB"/>
    <w:rsid w:val="000D0AFF"/>
    <w:rsid w:val="000D0B6A"/>
    <w:rsid w:val="000D0BE4"/>
    <w:rsid w:val="000D0C2C"/>
    <w:rsid w:val="000D0D40"/>
    <w:rsid w:val="000D114B"/>
    <w:rsid w:val="000D15DE"/>
    <w:rsid w:val="000D16AD"/>
    <w:rsid w:val="000D17AF"/>
    <w:rsid w:val="000D19BC"/>
    <w:rsid w:val="000D1C99"/>
    <w:rsid w:val="000D218C"/>
    <w:rsid w:val="000D22E1"/>
    <w:rsid w:val="000D25D6"/>
    <w:rsid w:val="000D2626"/>
    <w:rsid w:val="000D2631"/>
    <w:rsid w:val="000D27E2"/>
    <w:rsid w:val="000D3197"/>
    <w:rsid w:val="000D31FA"/>
    <w:rsid w:val="000D3388"/>
    <w:rsid w:val="000D3389"/>
    <w:rsid w:val="000D3589"/>
    <w:rsid w:val="000D3590"/>
    <w:rsid w:val="000D36AE"/>
    <w:rsid w:val="000D36B4"/>
    <w:rsid w:val="000D3832"/>
    <w:rsid w:val="000D389C"/>
    <w:rsid w:val="000D38BF"/>
    <w:rsid w:val="000D3C0F"/>
    <w:rsid w:val="000D3DEE"/>
    <w:rsid w:val="000D402E"/>
    <w:rsid w:val="000D4227"/>
    <w:rsid w:val="000D437F"/>
    <w:rsid w:val="000D4886"/>
    <w:rsid w:val="000D49E6"/>
    <w:rsid w:val="000D5140"/>
    <w:rsid w:val="000D524B"/>
    <w:rsid w:val="000D529F"/>
    <w:rsid w:val="000D54DB"/>
    <w:rsid w:val="000D5807"/>
    <w:rsid w:val="000D59D4"/>
    <w:rsid w:val="000D5C8D"/>
    <w:rsid w:val="000D5F90"/>
    <w:rsid w:val="000D609B"/>
    <w:rsid w:val="000D61E3"/>
    <w:rsid w:val="000D62A8"/>
    <w:rsid w:val="000D6414"/>
    <w:rsid w:val="000D66A6"/>
    <w:rsid w:val="000D66CC"/>
    <w:rsid w:val="000D6950"/>
    <w:rsid w:val="000D6B15"/>
    <w:rsid w:val="000D6D05"/>
    <w:rsid w:val="000D6FCD"/>
    <w:rsid w:val="000D714D"/>
    <w:rsid w:val="000D7167"/>
    <w:rsid w:val="000D7231"/>
    <w:rsid w:val="000D7280"/>
    <w:rsid w:val="000D78A1"/>
    <w:rsid w:val="000D78CE"/>
    <w:rsid w:val="000D7936"/>
    <w:rsid w:val="000D7A76"/>
    <w:rsid w:val="000D7B58"/>
    <w:rsid w:val="000D7D2A"/>
    <w:rsid w:val="000D7D53"/>
    <w:rsid w:val="000D7FCC"/>
    <w:rsid w:val="000E041D"/>
    <w:rsid w:val="000E0423"/>
    <w:rsid w:val="000E04D5"/>
    <w:rsid w:val="000E06F2"/>
    <w:rsid w:val="000E08E6"/>
    <w:rsid w:val="000E0B38"/>
    <w:rsid w:val="000E0C74"/>
    <w:rsid w:val="000E0D56"/>
    <w:rsid w:val="000E0E9F"/>
    <w:rsid w:val="000E0EC0"/>
    <w:rsid w:val="000E0FA7"/>
    <w:rsid w:val="000E13F4"/>
    <w:rsid w:val="000E1544"/>
    <w:rsid w:val="000E1557"/>
    <w:rsid w:val="000E1566"/>
    <w:rsid w:val="000E16C7"/>
    <w:rsid w:val="000E1815"/>
    <w:rsid w:val="000E1847"/>
    <w:rsid w:val="000E18CA"/>
    <w:rsid w:val="000E19C6"/>
    <w:rsid w:val="000E2312"/>
    <w:rsid w:val="000E235D"/>
    <w:rsid w:val="000E27AF"/>
    <w:rsid w:val="000E28CA"/>
    <w:rsid w:val="000E29D4"/>
    <w:rsid w:val="000E2D92"/>
    <w:rsid w:val="000E2FA4"/>
    <w:rsid w:val="000E32B0"/>
    <w:rsid w:val="000E37DF"/>
    <w:rsid w:val="000E3959"/>
    <w:rsid w:val="000E39C9"/>
    <w:rsid w:val="000E3A4E"/>
    <w:rsid w:val="000E3BB2"/>
    <w:rsid w:val="000E3D5A"/>
    <w:rsid w:val="000E3E6A"/>
    <w:rsid w:val="000E419E"/>
    <w:rsid w:val="000E4353"/>
    <w:rsid w:val="000E45FC"/>
    <w:rsid w:val="000E4974"/>
    <w:rsid w:val="000E4A3E"/>
    <w:rsid w:val="000E4A71"/>
    <w:rsid w:val="000E4BFD"/>
    <w:rsid w:val="000E4C6C"/>
    <w:rsid w:val="000E4C72"/>
    <w:rsid w:val="000E519B"/>
    <w:rsid w:val="000E5361"/>
    <w:rsid w:val="000E56E0"/>
    <w:rsid w:val="000E571C"/>
    <w:rsid w:val="000E5A8D"/>
    <w:rsid w:val="000E5C31"/>
    <w:rsid w:val="000E5EDB"/>
    <w:rsid w:val="000E61A8"/>
    <w:rsid w:val="000E6927"/>
    <w:rsid w:val="000E69BA"/>
    <w:rsid w:val="000E7257"/>
    <w:rsid w:val="000E7293"/>
    <w:rsid w:val="000E7414"/>
    <w:rsid w:val="000E74CA"/>
    <w:rsid w:val="000E7535"/>
    <w:rsid w:val="000E75CB"/>
    <w:rsid w:val="000E7619"/>
    <w:rsid w:val="000E7855"/>
    <w:rsid w:val="000E7A3F"/>
    <w:rsid w:val="000E7E24"/>
    <w:rsid w:val="000E7E80"/>
    <w:rsid w:val="000E7EA7"/>
    <w:rsid w:val="000F01C1"/>
    <w:rsid w:val="000F060B"/>
    <w:rsid w:val="000F079F"/>
    <w:rsid w:val="000F0DDB"/>
    <w:rsid w:val="000F0E69"/>
    <w:rsid w:val="000F0F10"/>
    <w:rsid w:val="000F1359"/>
    <w:rsid w:val="000F15F0"/>
    <w:rsid w:val="000F1788"/>
    <w:rsid w:val="000F1A0F"/>
    <w:rsid w:val="000F1AB2"/>
    <w:rsid w:val="000F1B88"/>
    <w:rsid w:val="000F1BEC"/>
    <w:rsid w:val="000F1C1F"/>
    <w:rsid w:val="000F1D3D"/>
    <w:rsid w:val="000F1F5D"/>
    <w:rsid w:val="000F2070"/>
    <w:rsid w:val="000F218D"/>
    <w:rsid w:val="000F22AA"/>
    <w:rsid w:val="000F2691"/>
    <w:rsid w:val="000F28CD"/>
    <w:rsid w:val="000F2B89"/>
    <w:rsid w:val="000F2E67"/>
    <w:rsid w:val="000F3013"/>
    <w:rsid w:val="000F327C"/>
    <w:rsid w:val="000F36B5"/>
    <w:rsid w:val="000F37F1"/>
    <w:rsid w:val="000F38AA"/>
    <w:rsid w:val="000F38EE"/>
    <w:rsid w:val="000F3927"/>
    <w:rsid w:val="000F399D"/>
    <w:rsid w:val="000F39AB"/>
    <w:rsid w:val="000F407D"/>
    <w:rsid w:val="000F4242"/>
    <w:rsid w:val="000F42A3"/>
    <w:rsid w:val="000F4332"/>
    <w:rsid w:val="000F443A"/>
    <w:rsid w:val="000F46D1"/>
    <w:rsid w:val="000F4C44"/>
    <w:rsid w:val="000F4F27"/>
    <w:rsid w:val="000F4F70"/>
    <w:rsid w:val="000F50D5"/>
    <w:rsid w:val="000F5190"/>
    <w:rsid w:val="000F5440"/>
    <w:rsid w:val="000F5A07"/>
    <w:rsid w:val="000F5A69"/>
    <w:rsid w:val="000F5CF8"/>
    <w:rsid w:val="000F5D11"/>
    <w:rsid w:val="000F6B40"/>
    <w:rsid w:val="000F6C22"/>
    <w:rsid w:val="000F6C2A"/>
    <w:rsid w:val="000F71D3"/>
    <w:rsid w:val="000F7489"/>
    <w:rsid w:val="000F7504"/>
    <w:rsid w:val="000F75E3"/>
    <w:rsid w:val="000F7604"/>
    <w:rsid w:val="000F7919"/>
    <w:rsid w:val="000F7C13"/>
    <w:rsid w:val="000F7C14"/>
    <w:rsid w:val="000F7EF4"/>
    <w:rsid w:val="001000B1"/>
    <w:rsid w:val="001003A3"/>
    <w:rsid w:val="00100492"/>
    <w:rsid w:val="0010060B"/>
    <w:rsid w:val="00100724"/>
    <w:rsid w:val="001007EA"/>
    <w:rsid w:val="001008A1"/>
    <w:rsid w:val="001008C2"/>
    <w:rsid w:val="00100A0F"/>
    <w:rsid w:val="00100A49"/>
    <w:rsid w:val="00100ACF"/>
    <w:rsid w:val="00100B91"/>
    <w:rsid w:val="00100DCB"/>
    <w:rsid w:val="00100F21"/>
    <w:rsid w:val="00100FE1"/>
    <w:rsid w:val="00101347"/>
    <w:rsid w:val="001013DA"/>
    <w:rsid w:val="001016A8"/>
    <w:rsid w:val="001017FD"/>
    <w:rsid w:val="00101816"/>
    <w:rsid w:val="00101F36"/>
    <w:rsid w:val="00102137"/>
    <w:rsid w:val="00102577"/>
    <w:rsid w:val="001026E5"/>
    <w:rsid w:val="001026F8"/>
    <w:rsid w:val="001029BD"/>
    <w:rsid w:val="00102A14"/>
    <w:rsid w:val="00102A63"/>
    <w:rsid w:val="00102B35"/>
    <w:rsid w:val="00102C84"/>
    <w:rsid w:val="00102E27"/>
    <w:rsid w:val="00103B6A"/>
    <w:rsid w:val="00103BFA"/>
    <w:rsid w:val="00103CB9"/>
    <w:rsid w:val="00103E1E"/>
    <w:rsid w:val="00103E8D"/>
    <w:rsid w:val="001043FD"/>
    <w:rsid w:val="001046BA"/>
    <w:rsid w:val="00105127"/>
    <w:rsid w:val="001052FE"/>
    <w:rsid w:val="00105319"/>
    <w:rsid w:val="001053B3"/>
    <w:rsid w:val="00105678"/>
    <w:rsid w:val="0010589C"/>
    <w:rsid w:val="00105936"/>
    <w:rsid w:val="00105AB3"/>
    <w:rsid w:val="00105B00"/>
    <w:rsid w:val="00105B2C"/>
    <w:rsid w:val="00105B60"/>
    <w:rsid w:val="00106255"/>
    <w:rsid w:val="00106771"/>
    <w:rsid w:val="00106991"/>
    <w:rsid w:val="00106A13"/>
    <w:rsid w:val="00106D61"/>
    <w:rsid w:val="00106ED0"/>
    <w:rsid w:val="001071F0"/>
    <w:rsid w:val="001072C8"/>
    <w:rsid w:val="0010752E"/>
    <w:rsid w:val="00107752"/>
    <w:rsid w:val="00107973"/>
    <w:rsid w:val="00107B48"/>
    <w:rsid w:val="00107CB3"/>
    <w:rsid w:val="00107EFE"/>
    <w:rsid w:val="00110186"/>
    <w:rsid w:val="001101AE"/>
    <w:rsid w:val="001101DA"/>
    <w:rsid w:val="001102B6"/>
    <w:rsid w:val="00110335"/>
    <w:rsid w:val="00110705"/>
    <w:rsid w:val="00110B48"/>
    <w:rsid w:val="00110B89"/>
    <w:rsid w:val="00110D58"/>
    <w:rsid w:val="00110E52"/>
    <w:rsid w:val="00110E65"/>
    <w:rsid w:val="00110EB4"/>
    <w:rsid w:val="001113A6"/>
    <w:rsid w:val="0011153C"/>
    <w:rsid w:val="001116BE"/>
    <w:rsid w:val="00111832"/>
    <w:rsid w:val="00111848"/>
    <w:rsid w:val="00111AEC"/>
    <w:rsid w:val="00111BD7"/>
    <w:rsid w:val="00111F4D"/>
    <w:rsid w:val="00112366"/>
    <w:rsid w:val="00112519"/>
    <w:rsid w:val="0011258D"/>
    <w:rsid w:val="00112734"/>
    <w:rsid w:val="00112755"/>
    <w:rsid w:val="00112827"/>
    <w:rsid w:val="00112984"/>
    <w:rsid w:val="00112A5A"/>
    <w:rsid w:val="00112C2A"/>
    <w:rsid w:val="00112D44"/>
    <w:rsid w:val="00112EAC"/>
    <w:rsid w:val="00112ECB"/>
    <w:rsid w:val="0011314D"/>
    <w:rsid w:val="00113313"/>
    <w:rsid w:val="00113846"/>
    <w:rsid w:val="00113905"/>
    <w:rsid w:val="00113B2D"/>
    <w:rsid w:val="00113B6D"/>
    <w:rsid w:val="00113C7A"/>
    <w:rsid w:val="001140F9"/>
    <w:rsid w:val="0011438F"/>
    <w:rsid w:val="0011479E"/>
    <w:rsid w:val="00114A39"/>
    <w:rsid w:val="00114BB5"/>
    <w:rsid w:val="00114CA1"/>
    <w:rsid w:val="00114DF3"/>
    <w:rsid w:val="00114E55"/>
    <w:rsid w:val="0011505B"/>
    <w:rsid w:val="001150FA"/>
    <w:rsid w:val="0011517F"/>
    <w:rsid w:val="0011535B"/>
    <w:rsid w:val="001154E1"/>
    <w:rsid w:val="00115562"/>
    <w:rsid w:val="001156C3"/>
    <w:rsid w:val="00115B77"/>
    <w:rsid w:val="00115BF5"/>
    <w:rsid w:val="00115EBF"/>
    <w:rsid w:val="00115ECB"/>
    <w:rsid w:val="00116187"/>
    <w:rsid w:val="001161FA"/>
    <w:rsid w:val="0011642D"/>
    <w:rsid w:val="001168DD"/>
    <w:rsid w:val="001169F5"/>
    <w:rsid w:val="00116A33"/>
    <w:rsid w:val="00116AFC"/>
    <w:rsid w:val="00116D94"/>
    <w:rsid w:val="00116E23"/>
    <w:rsid w:val="00117146"/>
    <w:rsid w:val="00117219"/>
    <w:rsid w:val="00117294"/>
    <w:rsid w:val="001175DC"/>
    <w:rsid w:val="00117800"/>
    <w:rsid w:val="00117D35"/>
    <w:rsid w:val="00117E05"/>
    <w:rsid w:val="00117FB7"/>
    <w:rsid w:val="00120032"/>
    <w:rsid w:val="0012019D"/>
    <w:rsid w:val="0012038C"/>
    <w:rsid w:val="001205CF"/>
    <w:rsid w:val="00120804"/>
    <w:rsid w:val="00120BF7"/>
    <w:rsid w:val="00120D52"/>
    <w:rsid w:val="00120D8A"/>
    <w:rsid w:val="00120E5C"/>
    <w:rsid w:val="001211DC"/>
    <w:rsid w:val="001211F7"/>
    <w:rsid w:val="001212D1"/>
    <w:rsid w:val="001212D6"/>
    <w:rsid w:val="0012130E"/>
    <w:rsid w:val="00121348"/>
    <w:rsid w:val="0012140F"/>
    <w:rsid w:val="0012162E"/>
    <w:rsid w:val="0012178B"/>
    <w:rsid w:val="001217D7"/>
    <w:rsid w:val="0012183E"/>
    <w:rsid w:val="001218E2"/>
    <w:rsid w:val="001219BF"/>
    <w:rsid w:val="00121C5C"/>
    <w:rsid w:val="00121EBB"/>
    <w:rsid w:val="00121F2D"/>
    <w:rsid w:val="001222A0"/>
    <w:rsid w:val="001222B3"/>
    <w:rsid w:val="00122614"/>
    <w:rsid w:val="001226A5"/>
    <w:rsid w:val="001229C3"/>
    <w:rsid w:val="00122E2D"/>
    <w:rsid w:val="0012313E"/>
    <w:rsid w:val="001235E5"/>
    <w:rsid w:val="0012366D"/>
    <w:rsid w:val="001236DC"/>
    <w:rsid w:val="001237B8"/>
    <w:rsid w:val="001238DA"/>
    <w:rsid w:val="00123B42"/>
    <w:rsid w:val="00123EA1"/>
    <w:rsid w:val="00123EE8"/>
    <w:rsid w:val="001240B9"/>
    <w:rsid w:val="0012426A"/>
    <w:rsid w:val="00124370"/>
    <w:rsid w:val="001249F7"/>
    <w:rsid w:val="001249FE"/>
    <w:rsid w:val="00124BFA"/>
    <w:rsid w:val="00124F36"/>
    <w:rsid w:val="00124F89"/>
    <w:rsid w:val="00125433"/>
    <w:rsid w:val="00125792"/>
    <w:rsid w:val="00125845"/>
    <w:rsid w:val="00125846"/>
    <w:rsid w:val="00125BF9"/>
    <w:rsid w:val="00125F11"/>
    <w:rsid w:val="001261FE"/>
    <w:rsid w:val="0012622E"/>
    <w:rsid w:val="0012625E"/>
    <w:rsid w:val="001263F5"/>
    <w:rsid w:val="001266E7"/>
    <w:rsid w:val="001266FA"/>
    <w:rsid w:val="001268A5"/>
    <w:rsid w:val="001268EA"/>
    <w:rsid w:val="0012693D"/>
    <w:rsid w:val="00126A42"/>
    <w:rsid w:val="00126C69"/>
    <w:rsid w:val="00126D68"/>
    <w:rsid w:val="00126E40"/>
    <w:rsid w:val="00126FCF"/>
    <w:rsid w:val="0012729C"/>
    <w:rsid w:val="00127455"/>
    <w:rsid w:val="00127DA6"/>
    <w:rsid w:val="00127DFD"/>
    <w:rsid w:val="00127E84"/>
    <w:rsid w:val="00127F13"/>
    <w:rsid w:val="0013020D"/>
    <w:rsid w:val="001304F9"/>
    <w:rsid w:val="00130845"/>
    <w:rsid w:val="00130A82"/>
    <w:rsid w:val="00130A9C"/>
    <w:rsid w:val="00131041"/>
    <w:rsid w:val="00131301"/>
    <w:rsid w:val="001315D2"/>
    <w:rsid w:val="00131634"/>
    <w:rsid w:val="001316CF"/>
    <w:rsid w:val="0013185A"/>
    <w:rsid w:val="00131872"/>
    <w:rsid w:val="0013191D"/>
    <w:rsid w:val="00131A74"/>
    <w:rsid w:val="00131BDC"/>
    <w:rsid w:val="00131E18"/>
    <w:rsid w:val="00131E59"/>
    <w:rsid w:val="00131EC6"/>
    <w:rsid w:val="00131FEC"/>
    <w:rsid w:val="001322AC"/>
    <w:rsid w:val="00132318"/>
    <w:rsid w:val="001323A6"/>
    <w:rsid w:val="001325AA"/>
    <w:rsid w:val="001326F0"/>
    <w:rsid w:val="0013299E"/>
    <w:rsid w:val="00132C08"/>
    <w:rsid w:val="00132C5A"/>
    <w:rsid w:val="00132D0D"/>
    <w:rsid w:val="00132E12"/>
    <w:rsid w:val="00132FA2"/>
    <w:rsid w:val="00132FEC"/>
    <w:rsid w:val="001333A8"/>
    <w:rsid w:val="001333A9"/>
    <w:rsid w:val="0013349B"/>
    <w:rsid w:val="00133837"/>
    <w:rsid w:val="00133C23"/>
    <w:rsid w:val="00133C2A"/>
    <w:rsid w:val="00133DF0"/>
    <w:rsid w:val="00133F80"/>
    <w:rsid w:val="00133F87"/>
    <w:rsid w:val="0013415D"/>
    <w:rsid w:val="00134407"/>
    <w:rsid w:val="001344A0"/>
    <w:rsid w:val="00134AF8"/>
    <w:rsid w:val="0013518D"/>
    <w:rsid w:val="00135453"/>
    <w:rsid w:val="001354A3"/>
    <w:rsid w:val="00135A10"/>
    <w:rsid w:val="00135B65"/>
    <w:rsid w:val="00135BE3"/>
    <w:rsid w:val="00135D2A"/>
    <w:rsid w:val="00135DB1"/>
    <w:rsid w:val="00135DE2"/>
    <w:rsid w:val="00136077"/>
    <w:rsid w:val="00136A06"/>
    <w:rsid w:val="00136A6D"/>
    <w:rsid w:val="00136AAF"/>
    <w:rsid w:val="00136ACF"/>
    <w:rsid w:val="00136EC2"/>
    <w:rsid w:val="001373CD"/>
    <w:rsid w:val="001375B8"/>
    <w:rsid w:val="00137725"/>
    <w:rsid w:val="0013782B"/>
    <w:rsid w:val="00137C14"/>
    <w:rsid w:val="00137C16"/>
    <w:rsid w:val="00137E58"/>
    <w:rsid w:val="00137EA8"/>
    <w:rsid w:val="00140550"/>
    <w:rsid w:val="00140AA4"/>
    <w:rsid w:val="00140ADD"/>
    <w:rsid w:val="00140C19"/>
    <w:rsid w:val="00140C7C"/>
    <w:rsid w:val="00140CAC"/>
    <w:rsid w:val="00140E12"/>
    <w:rsid w:val="00141304"/>
    <w:rsid w:val="001413CC"/>
    <w:rsid w:val="0014156D"/>
    <w:rsid w:val="00141649"/>
    <w:rsid w:val="00141660"/>
    <w:rsid w:val="00141781"/>
    <w:rsid w:val="00141966"/>
    <w:rsid w:val="00141DA6"/>
    <w:rsid w:val="00141E68"/>
    <w:rsid w:val="00141F9A"/>
    <w:rsid w:val="00142062"/>
    <w:rsid w:val="00142175"/>
    <w:rsid w:val="0014237C"/>
    <w:rsid w:val="0014249D"/>
    <w:rsid w:val="0014251B"/>
    <w:rsid w:val="001426FA"/>
    <w:rsid w:val="00142ABE"/>
    <w:rsid w:val="00142AF2"/>
    <w:rsid w:val="00142B89"/>
    <w:rsid w:val="00142C73"/>
    <w:rsid w:val="00143542"/>
    <w:rsid w:val="00143A58"/>
    <w:rsid w:val="00143CAE"/>
    <w:rsid w:val="00143FC6"/>
    <w:rsid w:val="00143FCA"/>
    <w:rsid w:val="0014402E"/>
    <w:rsid w:val="0014410D"/>
    <w:rsid w:val="0014438D"/>
    <w:rsid w:val="00144731"/>
    <w:rsid w:val="0014488B"/>
    <w:rsid w:val="00144946"/>
    <w:rsid w:val="00144A3C"/>
    <w:rsid w:val="00144B5C"/>
    <w:rsid w:val="00144C22"/>
    <w:rsid w:val="00144CE7"/>
    <w:rsid w:val="00144E52"/>
    <w:rsid w:val="00145201"/>
    <w:rsid w:val="00145364"/>
    <w:rsid w:val="00145373"/>
    <w:rsid w:val="001453F4"/>
    <w:rsid w:val="001453FF"/>
    <w:rsid w:val="00145667"/>
    <w:rsid w:val="00145B1B"/>
    <w:rsid w:val="00145CF3"/>
    <w:rsid w:val="00145E08"/>
    <w:rsid w:val="001460E0"/>
    <w:rsid w:val="0014620A"/>
    <w:rsid w:val="0014645C"/>
    <w:rsid w:val="00146632"/>
    <w:rsid w:val="00146723"/>
    <w:rsid w:val="00146AA7"/>
    <w:rsid w:val="00146AB2"/>
    <w:rsid w:val="00146C8C"/>
    <w:rsid w:val="00146D5D"/>
    <w:rsid w:val="001474D5"/>
    <w:rsid w:val="001477CE"/>
    <w:rsid w:val="00147893"/>
    <w:rsid w:val="00147932"/>
    <w:rsid w:val="001479E1"/>
    <w:rsid w:val="00147DB1"/>
    <w:rsid w:val="00147FE2"/>
    <w:rsid w:val="0015012F"/>
    <w:rsid w:val="00150255"/>
    <w:rsid w:val="0015026F"/>
    <w:rsid w:val="001502ED"/>
    <w:rsid w:val="00150331"/>
    <w:rsid w:val="001506E1"/>
    <w:rsid w:val="00150805"/>
    <w:rsid w:val="001508E9"/>
    <w:rsid w:val="00150B7C"/>
    <w:rsid w:val="00150C15"/>
    <w:rsid w:val="00150EB9"/>
    <w:rsid w:val="00150ED1"/>
    <w:rsid w:val="00150F95"/>
    <w:rsid w:val="0015125E"/>
    <w:rsid w:val="001513CA"/>
    <w:rsid w:val="00151750"/>
    <w:rsid w:val="00151CCC"/>
    <w:rsid w:val="00151DFB"/>
    <w:rsid w:val="00151EF3"/>
    <w:rsid w:val="001523B3"/>
    <w:rsid w:val="0015240B"/>
    <w:rsid w:val="00152793"/>
    <w:rsid w:val="0015288B"/>
    <w:rsid w:val="00152A6A"/>
    <w:rsid w:val="00152C2F"/>
    <w:rsid w:val="0015394C"/>
    <w:rsid w:val="00153986"/>
    <w:rsid w:val="001539CA"/>
    <w:rsid w:val="00153B48"/>
    <w:rsid w:val="00153B78"/>
    <w:rsid w:val="00153C45"/>
    <w:rsid w:val="001542A0"/>
    <w:rsid w:val="001543A0"/>
    <w:rsid w:val="001544AE"/>
    <w:rsid w:val="0015466F"/>
    <w:rsid w:val="00154955"/>
    <w:rsid w:val="00154973"/>
    <w:rsid w:val="00154CD4"/>
    <w:rsid w:val="00154F04"/>
    <w:rsid w:val="00154F29"/>
    <w:rsid w:val="001552CC"/>
    <w:rsid w:val="0015543A"/>
    <w:rsid w:val="00155466"/>
    <w:rsid w:val="00155622"/>
    <w:rsid w:val="001558CB"/>
    <w:rsid w:val="00155951"/>
    <w:rsid w:val="00155AB9"/>
    <w:rsid w:val="00155B38"/>
    <w:rsid w:val="00155BB9"/>
    <w:rsid w:val="00155FA8"/>
    <w:rsid w:val="00156247"/>
    <w:rsid w:val="00156738"/>
    <w:rsid w:val="00156C56"/>
    <w:rsid w:val="00156CEE"/>
    <w:rsid w:val="00156DE2"/>
    <w:rsid w:val="00156F2F"/>
    <w:rsid w:val="00156F99"/>
    <w:rsid w:val="001572D9"/>
    <w:rsid w:val="0015782B"/>
    <w:rsid w:val="00157A2D"/>
    <w:rsid w:val="00157FCB"/>
    <w:rsid w:val="00160547"/>
    <w:rsid w:val="00160557"/>
    <w:rsid w:val="00160611"/>
    <w:rsid w:val="00160725"/>
    <w:rsid w:val="001607B0"/>
    <w:rsid w:val="00161307"/>
    <w:rsid w:val="001614D2"/>
    <w:rsid w:val="001617A7"/>
    <w:rsid w:val="00161843"/>
    <w:rsid w:val="0016185A"/>
    <w:rsid w:val="0016194C"/>
    <w:rsid w:val="00161A80"/>
    <w:rsid w:val="00161BB5"/>
    <w:rsid w:val="00161CD6"/>
    <w:rsid w:val="00161D04"/>
    <w:rsid w:val="00161E82"/>
    <w:rsid w:val="00162376"/>
    <w:rsid w:val="001623C3"/>
    <w:rsid w:val="001623C6"/>
    <w:rsid w:val="00162721"/>
    <w:rsid w:val="00162954"/>
    <w:rsid w:val="00162D6C"/>
    <w:rsid w:val="00162E2C"/>
    <w:rsid w:val="00163126"/>
    <w:rsid w:val="001634A2"/>
    <w:rsid w:val="001634C9"/>
    <w:rsid w:val="00163515"/>
    <w:rsid w:val="001635B0"/>
    <w:rsid w:val="0016372B"/>
    <w:rsid w:val="001637D3"/>
    <w:rsid w:val="001639D6"/>
    <w:rsid w:val="00163B33"/>
    <w:rsid w:val="00163CF5"/>
    <w:rsid w:val="00163EDF"/>
    <w:rsid w:val="00163F75"/>
    <w:rsid w:val="001640C5"/>
    <w:rsid w:val="001641C1"/>
    <w:rsid w:val="00164245"/>
    <w:rsid w:val="001642EC"/>
    <w:rsid w:val="00164540"/>
    <w:rsid w:val="0016474C"/>
    <w:rsid w:val="001648C0"/>
    <w:rsid w:val="00164A44"/>
    <w:rsid w:val="00164AF8"/>
    <w:rsid w:val="00164B3A"/>
    <w:rsid w:val="00164BFD"/>
    <w:rsid w:val="00164D25"/>
    <w:rsid w:val="00165022"/>
    <w:rsid w:val="00165184"/>
    <w:rsid w:val="001651AC"/>
    <w:rsid w:val="0016524D"/>
    <w:rsid w:val="001652D2"/>
    <w:rsid w:val="00165587"/>
    <w:rsid w:val="001655DE"/>
    <w:rsid w:val="0016561B"/>
    <w:rsid w:val="001656F8"/>
    <w:rsid w:val="001657EE"/>
    <w:rsid w:val="001657F0"/>
    <w:rsid w:val="00165AEA"/>
    <w:rsid w:val="00165C3F"/>
    <w:rsid w:val="00165E00"/>
    <w:rsid w:val="00165F8F"/>
    <w:rsid w:val="00165FD6"/>
    <w:rsid w:val="00166218"/>
    <w:rsid w:val="00166338"/>
    <w:rsid w:val="00166548"/>
    <w:rsid w:val="00166BEC"/>
    <w:rsid w:val="00166CB4"/>
    <w:rsid w:val="0016710C"/>
    <w:rsid w:val="00167704"/>
    <w:rsid w:val="00167900"/>
    <w:rsid w:val="00167DE4"/>
    <w:rsid w:val="00167FB3"/>
    <w:rsid w:val="00167FB9"/>
    <w:rsid w:val="00170046"/>
    <w:rsid w:val="001702F4"/>
    <w:rsid w:val="001703E8"/>
    <w:rsid w:val="001703FF"/>
    <w:rsid w:val="0017041B"/>
    <w:rsid w:val="0017042A"/>
    <w:rsid w:val="00170430"/>
    <w:rsid w:val="001704D4"/>
    <w:rsid w:val="00170AD4"/>
    <w:rsid w:val="00170B7A"/>
    <w:rsid w:val="00171287"/>
    <w:rsid w:val="001712A9"/>
    <w:rsid w:val="001714DB"/>
    <w:rsid w:val="0017159D"/>
    <w:rsid w:val="001715E7"/>
    <w:rsid w:val="00171885"/>
    <w:rsid w:val="001719BA"/>
    <w:rsid w:val="00171C74"/>
    <w:rsid w:val="00171DD0"/>
    <w:rsid w:val="00171EA5"/>
    <w:rsid w:val="00171FD6"/>
    <w:rsid w:val="001720B5"/>
    <w:rsid w:val="0017217F"/>
    <w:rsid w:val="001721A8"/>
    <w:rsid w:val="001721F4"/>
    <w:rsid w:val="0017236A"/>
    <w:rsid w:val="00172394"/>
    <w:rsid w:val="0017250F"/>
    <w:rsid w:val="001728C6"/>
    <w:rsid w:val="0017299E"/>
    <w:rsid w:val="00172ADD"/>
    <w:rsid w:val="00172C2D"/>
    <w:rsid w:val="00172CCB"/>
    <w:rsid w:val="00172D13"/>
    <w:rsid w:val="001730F9"/>
    <w:rsid w:val="001731B3"/>
    <w:rsid w:val="001734C1"/>
    <w:rsid w:val="00173545"/>
    <w:rsid w:val="001737D8"/>
    <w:rsid w:val="001737EF"/>
    <w:rsid w:val="00173A6C"/>
    <w:rsid w:val="00173B66"/>
    <w:rsid w:val="00173BEF"/>
    <w:rsid w:val="00173C37"/>
    <w:rsid w:val="00173D21"/>
    <w:rsid w:val="00173EE2"/>
    <w:rsid w:val="0017447F"/>
    <w:rsid w:val="001744DC"/>
    <w:rsid w:val="0017459B"/>
    <w:rsid w:val="001745E9"/>
    <w:rsid w:val="001747E8"/>
    <w:rsid w:val="00174883"/>
    <w:rsid w:val="00174B28"/>
    <w:rsid w:val="00174B4C"/>
    <w:rsid w:val="00174DEC"/>
    <w:rsid w:val="00174EDF"/>
    <w:rsid w:val="001750BB"/>
    <w:rsid w:val="00175336"/>
    <w:rsid w:val="0017550F"/>
    <w:rsid w:val="001755BC"/>
    <w:rsid w:val="001756CF"/>
    <w:rsid w:val="001757A5"/>
    <w:rsid w:val="00175867"/>
    <w:rsid w:val="00175B9D"/>
    <w:rsid w:val="00175D2E"/>
    <w:rsid w:val="00175D79"/>
    <w:rsid w:val="00175E78"/>
    <w:rsid w:val="00175FF7"/>
    <w:rsid w:val="00176170"/>
    <w:rsid w:val="001762F6"/>
    <w:rsid w:val="0017632D"/>
    <w:rsid w:val="00176336"/>
    <w:rsid w:val="00176352"/>
    <w:rsid w:val="00176498"/>
    <w:rsid w:val="0017671D"/>
    <w:rsid w:val="00176B9B"/>
    <w:rsid w:val="00176D10"/>
    <w:rsid w:val="00177245"/>
    <w:rsid w:val="00177377"/>
    <w:rsid w:val="001774DB"/>
    <w:rsid w:val="0017755E"/>
    <w:rsid w:val="0017793A"/>
    <w:rsid w:val="001779D8"/>
    <w:rsid w:val="001779DE"/>
    <w:rsid w:val="00177CDF"/>
    <w:rsid w:val="00177D3D"/>
    <w:rsid w:val="00177E48"/>
    <w:rsid w:val="00180603"/>
    <w:rsid w:val="00180621"/>
    <w:rsid w:val="00180730"/>
    <w:rsid w:val="001807C9"/>
    <w:rsid w:val="00180951"/>
    <w:rsid w:val="00180A0D"/>
    <w:rsid w:val="00180B3C"/>
    <w:rsid w:val="00180C57"/>
    <w:rsid w:val="00180E7B"/>
    <w:rsid w:val="00180E7E"/>
    <w:rsid w:val="001811AE"/>
    <w:rsid w:val="001814A3"/>
    <w:rsid w:val="00181B0C"/>
    <w:rsid w:val="00181EF0"/>
    <w:rsid w:val="00182034"/>
    <w:rsid w:val="001821A2"/>
    <w:rsid w:val="0018233A"/>
    <w:rsid w:val="00182948"/>
    <w:rsid w:val="00182988"/>
    <w:rsid w:val="00182AE3"/>
    <w:rsid w:val="00182D60"/>
    <w:rsid w:val="00183126"/>
    <w:rsid w:val="0018323C"/>
    <w:rsid w:val="00183409"/>
    <w:rsid w:val="001835D5"/>
    <w:rsid w:val="00183A2C"/>
    <w:rsid w:val="00183C36"/>
    <w:rsid w:val="00183EE3"/>
    <w:rsid w:val="0018404A"/>
    <w:rsid w:val="001842EB"/>
    <w:rsid w:val="00184882"/>
    <w:rsid w:val="00184900"/>
    <w:rsid w:val="0018498D"/>
    <w:rsid w:val="00184AAB"/>
    <w:rsid w:val="00184AC6"/>
    <w:rsid w:val="00184BF0"/>
    <w:rsid w:val="00184C71"/>
    <w:rsid w:val="00184D3B"/>
    <w:rsid w:val="00184D56"/>
    <w:rsid w:val="00184DC8"/>
    <w:rsid w:val="00184F89"/>
    <w:rsid w:val="001850A1"/>
    <w:rsid w:val="00185390"/>
    <w:rsid w:val="00185512"/>
    <w:rsid w:val="0018570F"/>
    <w:rsid w:val="00185899"/>
    <w:rsid w:val="00185D0E"/>
    <w:rsid w:val="00185DCD"/>
    <w:rsid w:val="001860BA"/>
    <w:rsid w:val="0018613F"/>
    <w:rsid w:val="00186146"/>
    <w:rsid w:val="00186221"/>
    <w:rsid w:val="0018629B"/>
    <w:rsid w:val="001862E0"/>
    <w:rsid w:val="00186395"/>
    <w:rsid w:val="001864F6"/>
    <w:rsid w:val="001865B5"/>
    <w:rsid w:val="001867E7"/>
    <w:rsid w:val="00186A1B"/>
    <w:rsid w:val="00186A22"/>
    <w:rsid w:val="00186EE3"/>
    <w:rsid w:val="00186FD6"/>
    <w:rsid w:val="00187031"/>
    <w:rsid w:val="00187043"/>
    <w:rsid w:val="001870E2"/>
    <w:rsid w:val="00187424"/>
    <w:rsid w:val="001877A5"/>
    <w:rsid w:val="0018791D"/>
    <w:rsid w:val="00187EDB"/>
    <w:rsid w:val="00187FF6"/>
    <w:rsid w:val="0019016C"/>
    <w:rsid w:val="001903BB"/>
    <w:rsid w:val="0019047C"/>
    <w:rsid w:val="00190AE4"/>
    <w:rsid w:val="00190B14"/>
    <w:rsid w:val="00190BD8"/>
    <w:rsid w:val="00190C77"/>
    <w:rsid w:val="00190CE8"/>
    <w:rsid w:val="00190F4C"/>
    <w:rsid w:val="0019105F"/>
    <w:rsid w:val="001910F9"/>
    <w:rsid w:val="00191189"/>
    <w:rsid w:val="0019122E"/>
    <w:rsid w:val="00191409"/>
    <w:rsid w:val="00191411"/>
    <w:rsid w:val="00191589"/>
    <w:rsid w:val="0019161C"/>
    <w:rsid w:val="00191ACE"/>
    <w:rsid w:val="00191C15"/>
    <w:rsid w:val="00191DB9"/>
    <w:rsid w:val="00191E74"/>
    <w:rsid w:val="00192367"/>
    <w:rsid w:val="0019239D"/>
    <w:rsid w:val="001924B2"/>
    <w:rsid w:val="00192706"/>
    <w:rsid w:val="00192D0B"/>
    <w:rsid w:val="00192DE5"/>
    <w:rsid w:val="00192FC8"/>
    <w:rsid w:val="0019321D"/>
    <w:rsid w:val="001932D5"/>
    <w:rsid w:val="001932E2"/>
    <w:rsid w:val="001933FC"/>
    <w:rsid w:val="001934EE"/>
    <w:rsid w:val="00193628"/>
    <w:rsid w:val="00193A8A"/>
    <w:rsid w:val="00193C6D"/>
    <w:rsid w:val="00193CB8"/>
    <w:rsid w:val="00193DB3"/>
    <w:rsid w:val="00193E0B"/>
    <w:rsid w:val="00193ED2"/>
    <w:rsid w:val="00194293"/>
    <w:rsid w:val="001944BB"/>
    <w:rsid w:val="001946CF"/>
    <w:rsid w:val="00194765"/>
    <w:rsid w:val="001948CB"/>
    <w:rsid w:val="001949CA"/>
    <w:rsid w:val="001949E5"/>
    <w:rsid w:val="00194A80"/>
    <w:rsid w:val="00194E17"/>
    <w:rsid w:val="00194E18"/>
    <w:rsid w:val="0019502B"/>
    <w:rsid w:val="00195031"/>
    <w:rsid w:val="0019527C"/>
    <w:rsid w:val="00195325"/>
    <w:rsid w:val="00195D81"/>
    <w:rsid w:val="00195E45"/>
    <w:rsid w:val="00195EFF"/>
    <w:rsid w:val="0019622E"/>
    <w:rsid w:val="00196253"/>
    <w:rsid w:val="00196650"/>
    <w:rsid w:val="00196B36"/>
    <w:rsid w:val="00196BD1"/>
    <w:rsid w:val="00196BED"/>
    <w:rsid w:val="00196C80"/>
    <w:rsid w:val="00196CBE"/>
    <w:rsid w:val="00196DD4"/>
    <w:rsid w:val="00196DDD"/>
    <w:rsid w:val="00196FB6"/>
    <w:rsid w:val="001970F8"/>
    <w:rsid w:val="00197382"/>
    <w:rsid w:val="00197385"/>
    <w:rsid w:val="0019739D"/>
    <w:rsid w:val="00197563"/>
    <w:rsid w:val="0019790E"/>
    <w:rsid w:val="00197BBA"/>
    <w:rsid w:val="00197C5A"/>
    <w:rsid w:val="00197CF0"/>
    <w:rsid w:val="001A01BB"/>
    <w:rsid w:val="001A0354"/>
    <w:rsid w:val="001A062D"/>
    <w:rsid w:val="001A0658"/>
    <w:rsid w:val="001A0C2B"/>
    <w:rsid w:val="001A0D15"/>
    <w:rsid w:val="001A0D27"/>
    <w:rsid w:val="001A0E5F"/>
    <w:rsid w:val="001A0EFD"/>
    <w:rsid w:val="001A1141"/>
    <w:rsid w:val="001A119C"/>
    <w:rsid w:val="001A11C6"/>
    <w:rsid w:val="001A146E"/>
    <w:rsid w:val="001A14A3"/>
    <w:rsid w:val="001A14DB"/>
    <w:rsid w:val="001A17E1"/>
    <w:rsid w:val="001A1849"/>
    <w:rsid w:val="001A19C7"/>
    <w:rsid w:val="001A1AA2"/>
    <w:rsid w:val="001A1AA7"/>
    <w:rsid w:val="001A1BF3"/>
    <w:rsid w:val="001A1D26"/>
    <w:rsid w:val="001A21D0"/>
    <w:rsid w:val="001A2356"/>
    <w:rsid w:val="001A25CE"/>
    <w:rsid w:val="001A269A"/>
    <w:rsid w:val="001A27FD"/>
    <w:rsid w:val="001A29E5"/>
    <w:rsid w:val="001A2D52"/>
    <w:rsid w:val="001A30BA"/>
    <w:rsid w:val="001A31B3"/>
    <w:rsid w:val="001A3416"/>
    <w:rsid w:val="001A36CD"/>
    <w:rsid w:val="001A3886"/>
    <w:rsid w:val="001A3EBB"/>
    <w:rsid w:val="001A4403"/>
    <w:rsid w:val="001A4473"/>
    <w:rsid w:val="001A44C6"/>
    <w:rsid w:val="001A4532"/>
    <w:rsid w:val="001A487F"/>
    <w:rsid w:val="001A492D"/>
    <w:rsid w:val="001A4952"/>
    <w:rsid w:val="001A4AC6"/>
    <w:rsid w:val="001A4C88"/>
    <w:rsid w:val="001A4D9A"/>
    <w:rsid w:val="001A5128"/>
    <w:rsid w:val="001A535F"/>
    <w:rsid w:val="001A5CAD"/>
    <w:rsid w:val="001A5DC7"/>
    <w:rsid w:val="001A5E2A"/>
    <w:rsid w:val="001A607F"/>
    <w:rsid w:val="001A62EA"/>
    <w:rsid w:val="001A6325"/>
    <w:rsid w:val="001A63A6"/>
    <w:rsid w:val="001A66DF"/>
    <w:rsid w:val="001A6A76"/>
    <w:rsid w:val="001A6ABA"/>
    <w:rsid w:val="001A6B1D"/>
    <w:rsid w:val="001A6BD2"/>
    <w:rsid w:val="001A6FE0"/>
    <w:rsid w:val="001A700A"/>
    <w:rsid w:val="001A7084"/>
    <w:rsid w:val="001A736A"/>
    <w:rsid w:val="001A792B"/>
    <w:rsid w:val="001A7DAE"/>
    <w:rsid w:val="001B02A8"/>
    <w:rsid w:val="001B02F8"/>
    <w:rsid w:val="001B0309"/>
    <w:rsid w:val="001B036F"/>
    <w:rsid w:val="001B0450"/>
    <w:rsid w:val="001B05FD"/>
    <w:rsid w:val="001B0686"/>
    <w:rsid w:val="001B07CB"/>
    <w:rsid w:val="001B0826"/>
    <w:rsid w:val="001B0887"/>
    <w:rsid w:val="001B0F80"/>
    <w:rsid w:val="001B11B2"/>
    <w:rsid w:val="001B1541"/>
    <w:rsid w:val="001B1684"/>
    <w:rsid w:val="001B16F9"/>
    <w:rsid w:val="001B1726"/>
    <w:rsid w:val="001B19FB"/>
    <w:rsid w:val="001B1BD4"/>
    <w:rsid w:val="001B1C3F"/>
    <w:rsid w:val="001B1D2E"/>
    <w:rsid w:val="001B1D55"/>
    <w:rsid w:val="001B1EC5"/>
    <w:rsid w:val="001B2385"/>
    <w:rsid w:val="001B254A"/>
    <w:rsid w:val="001B261A"/>
    <w:rsid w:val="001B2749"/>
    <w:rsid w:val="001B2785"/>
    <w:rsid w:val="001B28AB"/>
    <w:rsid w:val="001B2DA4"/>
    <w:rsid w:val="001B30D8"/>
    <w:rsid w:val="001B32AB"/>
    <w:rsid w:val="001B32B8"/>
    <w:rsid w:val="001B32F8"/>
    <w:rsid w:val="001B3666"/>
    <w:rsid w:val="001B37F6"/>
    <w:rsid w:val="001B3864"/>
    <w:rsid w:val="001B3930"/>
    <w:rsid w:val="001B39F9"/>
    <w:rsid w:val="001B3AFF"/>
    <w:rsid w:val="001B3BD7"/>
    <w:rsid w:val="001B4005"/>
    <w:rsid w:val="001B41A9"/>
    <w:rsid w:val="001B4334"/>
    <w:rsid w:val="001B454A"/>
    <w:rsid w:val="001B455A"/>
    <w:rsid w:val="001B4854"/>
    <w:rsid w:val="001B5573"/>
    <w:rsid w:val="001B55FA"/>
    <w:rsid w:val="001B5646"/>
    <w:rsid w:val="001B5995"/>
    <w:rsid w:val="001B59DE"/>
    <w:rsid w:val="001B5AA5"/>
    <w:rsid w:val="001B5B80"/>
    <w:rsid w:val="001B5BE5"/>
    <w:rsid w:val="001B5C86"/>
    <w:rsid w:val="001B5CB7"/>
    <w:rsid w:val="001B5E27"/>
    <w:rsid w:val="001B5F14"/>
    <w:rsid w:val="001B5FEE"/>
    <w:rsid w:val="001B6071"/>
    <w:rsid w:val="001B6178"/>
    <w:rsid w:val="001B639D"/>
    <w:rsid w:val="001B6509"/>
    <w:rsid w:val="001B69A4"/>
    <w:rsid w:val="001B69C5"/>
    <w:rsid w:val="001B6A09"/>
    <w:rsid w:val="001B6A36"/>
    <w:rsid w:val="001B6C1A"/>
    <w:rsid w:val="001B6CA5"/>
    <w:rsid w:val="001B6E29"/>
    <w:rsid w:val="001B6E4E"/>
    <w:rsid w:val="001B6F16"/>
    <w:rsid w:val="001B7121"/>
    <w:rsid w:val="001B723A"/>
    <w:rsid w:val="001B725A"/>
    <w:rsid w:val="001B77EF"/>
    <w:rsid w:val="001B7C68"/>
    <w:rsid w:val="001B7CBE"/>
    <w:rsid w:val="001B7E82"/>
    <w:rsid w:val="001B7EAC"/>
    <w:rsid w:val="001C0072"/>
    <w:rsid w:val="001C04A2"/>
    <w:rsid w:val="001C06C7"/>
    <w:rsid w:val="001C0900"/>
    <w:rsid w:val="001C0CF1"/>
    <w:rsid w:val="001C0D4E"/>
    <w:rsid w:val="001C0E5B"/>
    <w:rsid w:val="001C1505"/>
    <w:rsid w:val="001C17CF"/>
    <w:rsid w:val="001C1981"/>
    <w:rsid w:val="001C27B7"/>
    <w:rsid w:val="001C2826"/>
    <w:rsid w:val="001C2905"/>
    <w:rsid w:val="001C2EAB"/>
    <w:rsid w:val="001C334B"/>
    <w:rsid w:val="001C381C"/>
    <w:rsid w:val="001C3821"/>
    <w:rsid w:val="001C3C98"/>
    <w:rsid w:val="001C3E07"/>
    <w:rsid w:val="001C42BA"/>
    <w:rsid w:val="001C4B72"/>
    <w:rsid w:val="001C4E20"/>
    <w:rsid w:val="001C4E34"/>
    <w:rsid w:val="001C4FA9"/>
    <w:rsid w:val="001C50F7"/>
    <w:rsid w:val="001C5344"/>
    <w:rsid w:val="001C5723"/>
    <w:rsid w:val="001C58BA"/>
    <w:rsid w:val="001C5B6C"/>
    <w:rsid w:val="001C5B7E"/>
    <w:rsid w:val="001C5E12"/>
    <w:rsid w:val="001C6050"/>
    <w:rsid w:val="001C61CB"/>
    <w:rsid w:val="001C629F"/>
    <w:rsid w:val="001C657E"/>
    <w:rsid w:val="001C665A"/>
    <w:rsid w:val="001C66AE"/>
    <w:rsid w:val="001C6DE1"/>
    <w:rsid w:val="001C6ED7"/>
    <w:rsid w:val="001C70D8"/>
    <w:rsid w:val="001C7214"/>
    <w:rsid w:val="001C75E4"/>
    <w:rsid w:val="001C7658"/>
    <w:rsid w:val="001C788E"/>
    <w:rsid w:val="001C796E"/>
    <w:rsid w:val="001C7B72"/>
    <w:rsid w:val="001C7FF1"/>
    <w:rsid w:val="001D089A"/>
    <w:rsid w:val="001D08D8"/>
    <w:rsid w:val="001D0C60"/>
    <w:rsid w:val="001D0DD2"/>
    <w:rsid w:val="001D0ECA"/>
    <w:rsid w:val="001D1006"/>
    <w:rsid w:val="001D13B4"/>
    <w:rsid w:val="001D1784"/>
    <w:rsid w:val="001D1D2D"/>
    <w:rsid w:val="001D1F9C"/>
    <w:rsid w:val="001D21DE"/>
    <w:rsid w:val="001D261B"/>
    <w:rsid w:val="001D2694"/>
    <w:rsid w:val="001D2989"/>
    <w:rsid w:val="001D29F4"/>
    <w:rsid w:val="001D2A3E"/>
    <w:rsid w:val="001D2EB3"/>
    <w:rsid w:val="001D3003"/>
    <w:rsid w:val="001D3223"/>
    <w:rsid w:val="001D325D"/>
    <w:rsid w:val="001D35D5"/>
    <w:rsid w:val="001D377A"/>
    <w:rsid w:val="001D38B0"/>
    <w:rsid w:val="001D3983"/>
    <w:rsid w:val="001D3A75"/>
    <w:rsid w:val="001D3B22"/>
    <w:rsid w:val="001D3C7E"/>
    <w:rsid w:val="001D443F"/>
    <w:rsid w:val="001D4604"/>
    <w:rsid w:val="001D4622"/>
    <w:rsid w:val="001D46C7"/>
    <w:rsid w:val="001D4790"/>
    <w:rsid w:val="001D4A35"/>
    <w:rsid w:val="001D4CD7"/>
    <w:rsid w:val="001D4DC1"/>
    <w:rsid w:val="001D4F27"/>
    <w:rsid w:val="001D4F9A"/>
    <w:rsid w:val="001D545F"/>
    <w:rsid w:val="001D5736"/>
    <w:rsid w:val="001D5811"/>
    <w:rsid w:val="001D5A12"/>
    <w:rsid w:val="001D5A26"/>
    <w:rsid w:val="001D5AE1"/>
    <w:rsid w:val="001D61BB"/>
    <w:rsid w:val="001D640A"/>
    <w:rsid w:val="001D6B71"/>
    <w:rsid w:val="001D6CAB"/>
    <w:rsid w:val="001D6D5D"/>
    <w:rsid w:val="001D6FFC"/>
    <w:rsid w:val="001D70AD"/>
    <w:rsid w:val="001D70C8"/>
    <w:rsid w:val="001D725A"/>
    <w:rsid w:val="001D725E"/>
    <w:rsid w:val="001D7319"/>
    <w:rsid w:val="001D78CB"/>
    <w:rsid w:val="001D7AC4"/>
    <w:rsid w:val="001D7B45"/>
    <w:rsid w:val="001D7BBA"/>
    <w:rsid w:val="001E044F"/>
    <w:rsid w:val="001E045E"/>
    <w:rsid w:val="001E054E"/>
    <w:rsid w:val="001E0927"/>
    <w:rsid w:val="001E09A8"/>
    <w:rsid w:val="001E1095"/>
    <w:rsid w:val="001E1586"/>
    <w:rsid w:val="001E16CB"/>
    <w:rsid w:val="001E179F"/>
    <w:rsid w:val="001E1842"/>
    <w:rsid w:val="001E1B3E"/>
    <w:rsid w:val="001E1BCB"/>
    <w:rsid w:val="001E1C14"/>
    <w:rsid w:val="001E1F86"/>
    <w:rsid w:val="001E2062"/>
    <w:rsid w:val="001E20BC"/>
    <w:rsid w:val="001E2687"/>
    <w:rsid w:val="001E2730"/>
    <w:rsid w:val="001E2842"/>
    <w:rsid w:val="001E2B36"/>
    <w:rsid w:val="001E2F9E"/>
    <w:rsid w:val="001E32F5"/>
    <w:rsid w:val="001E333C"/>
    <w:rsid w:val="001E36B9"/>
    <w:rsid w:val="001E36BC"/>
    <w:rsid w:val="001E3704"/>
    <w:rsid w:val="001E3845"/>
    <w:rsid w:val="001E389C"/>
    <w:rsid w:val="001E3B25"/>
    <w:rsid w:val="001E3DAB"/>
    <w:rsid w:val="001E3FF6"/>
    <w:rsid w:val="001E40DF"/>
    <w:rsid w:val="001E41DC"/>
    <w:rsid w:val="001E4408"/>
    <w:rsid w:val="001E44F7"/>
    <w:rsid w:val="001E4601"/>
    <w:rsid w:val="001E465A"/>
    <w:rsid w:val="001E4714"/>
    <w:rsid w:val="001E4807"/>
    <w:rsid w:val="001E48BC"/>
    <w:rsid w:val="001E48DF"/>
    <w:rsid w:val="001E4C6D"/>
    <w:rsid w:val="001E4ED2"/>
    <w:rsid w:val="001E506A"/>
    <w:rsid w:val="001E535F"/>
    <w:rsid w:val="001E53AF"/>
    <w:rsid w:val="001E564A"/>
    <w:rsid w:val="001E5775"/>
    <w:rsid w:val="001E5960"/>
    <w:rsid w:val="001E6168"/>
    <w:rsid w:val="001E6178"/>
    <w:rsid w:val="001E61DB"/>
    <w:rsid w:val="001E623F"/>
    <w:rsid w:val="001E6549"/>
    <w:rsid w:val="001E6B84"/>
    <w:rsid w:val="001E6E72"/>
    <w:rsid w:val="001E6F19"/>
    <w:rsid w:val="001E76ED"/>
    <w:rsid w:val="001E7B89"/>
    <w:rsid w:val="001E7E51"/>
    <w:rsid w:val="001F0000"/>
    <w:rsid w:val="001F0138"/>
    <w:rsid w:val="001F0369"/>
    <w:rsid w:val="001F037F"/>
    <w:rsid w:val="001F03CB"/>
    <w:rsid w:val="001F0632"/>
    <w:rsid w:val="001F0A79"/>
    <w:rsid w:val="001F0B61"/>
    <w:rsid w:val="001F0D1B"/>
    <w:rsid w:val="001F0D41"/>
    <w:rsid w:val="001F102E"/>
    <w:rsid w:val="001F139C"/>
    <w:rsid w:val="001F13AF"/>
    <w:rsid w:val="001F1569"/>
    <w:rsid w:val="001F16E3"/>
    <w:rsid w:val="001F1726"/>
    <w:rsid w:val="001F1784"/>
    <w:rsid w:val="001F1988"/>
    <w:rsid w:val="001F19CC"/>
    <w:rsid w:val="001F1C29"/>
    <w:rsid w:val="001F1DB6"/>
    <w:rsid w:val="001F1E8E"/>
    <w:rsid w:val="001F1FAB"/>
    <w:rsid w:val="001F2275"/>
    <w:rsid w:val="001F23A7"/>
    <w:rsid w:val="001F23CF"/>
    <w:rsid w:val="001F2AD2"/>
    <w:rsid w:val="001F2AF5"/>
    <w:rsid w:val="001F2DF7"/>
    <w:rsid w:val="001F2E02"/>
    <w:rsid w:val="001F2F2A"/>
    <w:rsid w:val="001F2F91"/>
    <w:rsid w:val="001F30D9"/>
    <w:rsid w:val="001F3191"/>
    <w:rsid w:val="001F322A"/>
    <w:rsid w:val="001F3984"/>
    <w:rsid w:val="001F3CD2"/>
    <w:rsid w:val="001F3CDD"/>
    <w:rsid w:val="001F3E2A"/>
    <w:rsid w:val="001F4001"/>
    <w:rsid w:val="001F41C5"/>
    <w:rsid w:val="001F437D"/>
    <w:rsid w:val="001F484C"/>
    <w:rsid w:val="001F4923"/>
    <w:rsid w:val="001F4B5C"/>
    <w:rsid w:val="001F4BBE"/>
    <w:rsid w:val="001F4C5B"/>
    <w:rsid w:val="001F4C67"/>
    <w:rsid w:val="001F5480"/>
    <w:rsid w:val="001F555B"/>
    <w:rsid w:val="001F5597"/>
    <w:rsid w:val="001F55A5"/>
    <w:rsid w:val="001F57A5"/>
    <w:rsid w:val="001F57F2"/>
    <w:rsid w:val="001F59D2"/>
    <w:rsid w:val="001F5A72"/>
    <w:rsid w:val="001F5C2D"/>
    <w:rsid w:val="001F5FAF"/>
    <w:rsid w:val="001F5FC4"/>
    <w:rsid w:val="001F64A1"/>
    <w:rsid w:val="001F6513"/>
    <w:rsid w:val="001F6581"/>
    <w:rsid w:val="001F6631"/>
    <w:rsid w:val="001F6ADC"/>
    <w:rsid w:val="001F6B15"/>
    <w:rsid w:val="001F6D62"/>
    <w:rsid w:val="001F6E0A"/>
    <w:rsid w:val="001F6EFF"/>
    <w:rsid w:val="001F761C"/>
    <w:rsid w:val="001F79FE"/>
    <w:rsid w:val="001F7AFA"/>
    <w:rsid w:val="001F7C3F"/>
    <w:rsid w:val="001F7CE8"/>
    <w:rsid w:val="002002CD"/>
    <w:rsid w:val="00200391"/>
    <w:rsid w:val="00200451"/>
    <w:rsid w:val="00200A9D"/>
    <w:rsid w:val="00200D09"/>
    <w:rsid w:val="00200E06"/>
    <w:rsid w:val="00200E9A"/>
    <w:rsid w:val="00200F53"/>
    <w:rsid w:val="00201323"/>
    <w:rsid w:val="00201504"/>
    <w:rsid w:val="002017F7"/>
    <w:rsid w:val="00201802"/>
    <w:rsid w:val="002018EE"/>
    <w:rsid w:val="00201A98"/>
    <w:rsid w:val="00202017"/>
    <w:rsid w:val="002021E0"/>
    <w:rsid w:val="0020244C"/>
    <w:rsid w:val="002025C5"/>
    <w:rsid w:val="002027BD"/>
    <w:rsid w:val="00202860"/>
    <w:rsid w:val="00202E0C"/>
    <w:rsid w:val="002030D2"/>
    <w:rsid w:val="0020319A"/>
    <w:rsid w:val="00203858"/>
    <w:rsid w:val="00203B63"/>
    <w:rsid w:val="00203D76"/>
    <w:rsid w:val="00203E58"/>
    <w:rsid w:val="00203EBB"/>
    <w:rsid w:val="00204340"/>
    <w:rsid w:val="002043CE"/>
    <w:rsid w:val="00204590"/>
    <w:rsid w:val="002049F8"/>
    <w:rsid w:val="00204A5F"/>
    <w:rsid w:val="00204A66"/>
    <w:rsid w:val="00204B0E"/>
    <w:rsid w:val="00204CA3"/>
    <w:rsid w:val="00204D50"/>
    <w:rsid w:val="00204DAA"/>
    <w:rsid w:val="00204FA3"/>
    <w:rsid w:val="0020514B"/>
    <w:rsid w:val="0020532E"/>
    <w:rsid w:val="002053F7"/>
    <w:rsid w:val="00205425"/>
    <w:rsid w:val="0020568E"/>
    <w:rsid w:val="002056EE"/>
    <w:rsid w:val="00205983"/>
    <w:rsid w:val="00205A4C"/>
    <w:rsid w:val="00205A68"/>
    <w:rsid w:val="00205AC3"/>
    <w:rsid w:val="00205C1F"/>
    <w:rsid w:val="00205FAF"/>
    <w:rsid w:val="0020601B"/>
    <w:rsid w:val="00206191"/>
    <w:rsid w:val="0020636C"/>
    <w:rsid w:val="002066A5"/>
    <w:rsid w:val="00206705"/>
    <w:rsid w:val="00206754"/>
    <w:rsid w:val="0020686F"/>
    <w:rsid w:val="002068DC"/>
    <w:rsid w:val="00206953"/>
    <w:rsid w:val="002069EA"/>
    <w:rsid w:val="00206E70"/>
    <w:rsid w:val="00207119"/>
    <w:rsid w:val="002072C6"/>
    <w:rsid w:val="0020748D"/>
    <w:rsid w:val="00207626"/>
    <w:rsid w:val="00207A18"/>
    <w:rsid w:val="00207A9A"/>
    <w:rsid w:val="00207ABE"/>
    <w:rsid w:val="00207AEE"/>
    <w:rsid w:val="00207B0A"/>
    <w:rsid w:val="00210173"/>
    <w:rsid w:val="002103A0"/>
    <w:rsid w:val="0021058D"/>
    <w:rsid w:val="002105AA"/>
    <w:rsid w:val="00210664"/>
    <w:rsid w:val="00210735"/>
    <w:rsid w:val="002108B6"/>
    <w:rsid w:val="0021090B"/>
    <w:rsid w:val="00210B55"/>
    <w:rsid w:val="00210CCB"/>
    <w:rsid w:val="00210D80"/>
    <w:rsid w:val="00210DBF"/>
    <w:rsid w:val="00210E74"/>
    <w:rsid w:val="00211063"/>
    <w:rsid w:val="00211154"/>
    <w:rsid w:val="002116C5"/>
    <w:rsid w:val="00211827"/>
    <w:rsid w:val="0021194C"/>
    <w:rsid w:val="00211BDE"/>
    <w:rsid w:val="00211C91"/>
    <w:rsid w:val="00211D27"/>
    <w:rsid w:val="00211E5F"/>
    <w:rsid w:val="00212329"/>
    <w:rsid w:val="00212416"/>
    <w:rsid w:val="002124B4"/>
    <w:rsid w:val="00212537"/>
    <w:rsid w:val="00212572"/>
    <w:rsid w:val="0021278F"/>
    <w:rsid w:val="00212998"/>
    <w:rsid w:val="002129F4"/>
    <w:rsid w:val="00212AD2"/>
    <w:rsid w:val="00212B15"/>
    <w:rsid w:val="00212CBD"/>
    <w:rsid w:val="002132C5"/>
    <w:rsid w:val="00213325"/>
    <w:rsid w:val="00213354"/>
    <w:rsid w:val="002133C0"/>
    <w:rsid w:val="002137A3"/>
    <w:rsid w:val="002139FE"/>
    <w:rsid w:val="00213C52"/>
    <w:rsid w:val="00213E2A"/>
    <w:rsid w:val="00214393"/>
    <w:rsid w:val="002149D1"/>
    <w:rsid w:val="00214A42"/>
    <w:rsid w:val="00214D33"/>
    <w:rsid w:val="00214D7B"/>
    <w:rsid w:val="00214DD0"/>
    <w:rsid w:val="00214E83"/>
    <w:rsid w:val="002150F1"/>
    <w:rsid w:val="002152AE"/>
    <w:rsid w:val="002152E0"/>
    <w:rsid w:val="0021548B"/>
    <w:rsid w:val="0021564E"/>
    <w:rsid w:val="002156E4"/>
    <w:rsid w:val="0021589F"/>
    <w:rsid w:val="002158AC"/>
    <w:rsid w:val="00215A2E"/>
    <w:rsid w:val="00215B23"/>
    <w:rsid w:val="00215C4C"/>
    <w:rsid w:val="00215ECC"/>
    <w:rsid w:val="00215EE1"/>
    <w:rsid w:val="00215F77"/>
    <w:rsid w:val="002161FB"/>
    <w:rsid w:val="002163AB"/>
    <w:rsid w:val="0021693F"/>
    <w:rsid w:val="00216C4A"/>
    <w:rsid w:val="00216FBA"/>
    <w:rsid w:val="002171AB"/>
    <w:rsid w:val="002172B3"/>
    <w:rsid w:val="0021769B"/>
    <w:rsid w:val="002176E9"/>
    <w:rsid w:val="00217AE5"/>
    <w:rsid w:val="00220211"/>
    <w:rsid w:val="0022056A"/>
    <w:rsid w:val="0022073E"/>
    <w:rsid w:val="00220B23"/>
    <w:rsid w:val="00220B7B"/>
    <w:rsid w:val="00220CE8"/>
    <w:rsid w:val="00221202"/>
    <w:rsid w:val="0022139A"/>
    <w:rsid w:val="00221973"/>
    <w:rsid w:val="0022198A"/>
    <w:rsid w:val="00221D4C"/>
    <w:rsid w:val="00222361"/>
    <w:rsid w:val="002223D2"/>
    <w:rsid w:val="0022241C"/>
    <w:rsid w:val="00222599"/>
    <w:rsid w:val="002225D7"/>
    <w:rsid w:val="002227AA"/>
    <w:rsid w:val="00222904"/>
    <w:rsid w:val="00222A93"/>
    <w:rsid w:val="00222E83"/>
    <w:rsid w:val="00222F6F"/>
    <w:rsid w:val="00222F96"/>
    <w:rsid w:val="00222FB8"/>
    <w:rsid w:val="00223006"/>
    <w:rsid w:val="0022310B"/>
    <w:rsid w:val="0022313A"/>
    <w:rsid w:val="002231D4"/>
    <w:rsid w:val="0022329E"/>
    <w:rsid w:val="002234C2"/>
    <w:rsid w:val="00223504"/>
    <w:rsid w:val="0022358B"/>
    <w:rsid w:val="002239F4"/>
    <w:rsid w:val="00223E5C"/>
    <w:rsid w:val="0022409F"/>
    <w:rsid w:val="00224213"/>
    <w:rsid w:val="00224384"/>
    <w:rsid w:val="002246B3"/>
    <w:rsid w:val="002248ED"/>
    <w:rsid w:val="00224A38"/>
    <w:rsid w:val="00224ADD"/>
    <w:rsid w:val="00224FF6"/>
    <w:rsid w:val="00225106"/>
    <w:rsid w:val="002251AC"/>
    <w:rsid w:val="00225286"/>
    <w:rsid w:val="00225805"/>
    <w:rsid w:val="002259E0"/>
    <w:rsid w:val="0022616D"/>
    <w:rsid w:val="002264DB"/>
    <w:rsid w:val="0022662E"/>
    <w:rsid w:val="002268A3"/>
    <w:rsid w:val="0022690B"/>
    <w:rsid w:val="00226BA6"/>
    <w:rsid w:val="00226C23"/>
    <w:rsid w:val="00226D2B"/>
    <w:rsid w:val="00226DCE"/>
    <w:rsid w:val="00226ED4"/>
    <w:rsid w:val="00226EE6"/>
    <w:rsid w:val="0022712A"/>
    <w:rsid w:val="002279F6"/>
    <w:rsid w:val="00227B9F"/>
    <w:rsid w:val="00227C65"/>
    <w:rsid w:val="00227D0F"/>
    <w:rsid w:val="00227E1D"/>
    <w:rsid w:val="00227E88"/>
    <w:rsid w:val="00227F18"/>
    <w:rsid w:val="00230829"/>
    <w:rsid w:val="00230839"/>
    <w:rsid w:val="00230CCC"/>
    <w:rsid w:val="00230E4A"/>
    <w:rsid w:val="00231349"/>
    <w:rsid w:val="00231365"/>
    <w:rsid w:val="002313CE"/>
    <w:rsid w:val="00231563"/>
    <w:rsid w:val="00231622"/>
    <w:rsid w:val="00231855"/>
    <w:rsid w:val="002319A4"/>
    <w:rsid w:val="00231CAD"/>
    <w:rsid w:val="00231D32"/>
    <w:rsid w:val="00231E3D"/>
    <w:rsid w:val="00231F99"/>
    <w:rsid w:val="00232398"/>
    <w:rsid w:val="002326E6"/>
    <w:rsid w:val="00232CE7"/>
    <w:rsid w:val="00232E05"/>
    <w:rsid w:val="00233050"/>
    <w:rsid w:val="002330AF"/>
    <w:rsid w:val="00233137"/>
    <w:rsid w:val="0023336F"/>
    <w:rsid w:val="002338CD"/>
    <w:rsid w:val="0023426A"/>
    <w:rsid w:val="002344AE"/>
    <w:rsid w:val="00234672"/>
    <w:rsid w:val="002346CA"/>
    <w:rsid w:val="002346FD"/>
    <w:rsid w:val="00234928"/>
    <w:rsid w:val="00234D66"/>
    <w:rsid w:val="00234FF9"/>
    <w:rsid w:val="002357BF"/>
    <w:rsid w:val="00235E83"/>
    <w:rsid w:val="00235F24"/>
    <w:rsid w:val="00235F64"/>
    <w:rsid w:val="00235FF7"/>
    <w:rsid w:val="00236295"/>
    <w:rsid w:val="0023651F"/>
    <w:rsid w:val="002366C8"/>
    <w:rsid w:val="00236962"/>
    <w:rsid w:val="00236B12"/>
    <w:rsid w:val="00236C7E"/>
    <w:rsid w:val="00236D07"/>
    <w:rsid w:val="00236D12"/>
    <w:rsid w:val="00236D16"/>
    <w:rsid w:val="00236E48"/>
    <w:rsid w:val="00236FBE"/>
    <w:rsid w:val="00237039"/>
    <w:rsid w:val="0023707C"/>
    <w:rsid w:val="00237145"/>
    <w:rsid w:val="00237496"/>
    <w:rsid w:val="0023779D"/>
    <w:rsid w:val="00237831"/>
    <w:rsid w:val="0023784F"/>
    <w:rsid w:val="002378F5"/>
    <w:rsid w:val="00237909"/>
    <w:rsid w:val="00237E77"/>
    <w:rsid w:val="00237EB3"/>
    <w:rsid w:val="002400F9"/>
    <w:rsid w:val="002403EB"/>
    <w:rsid w:val="002404BA"/>
    <w:rsid w:val="002405BF"/>
    <w:rsid w:val="002406C8"/>
    <w:rsid w:val="00240AD0"/>
    <w:rsid w:val="00240DD5"/>
    <w:rsid w:val="00240EA9"/>
    <w:rsid w:val="00240FAC"/>
    <w:rsid w:val="002413A8"/>
    <w:rsid w:val="00241460"/>
    <w:rsid w:val="0024173E"/>
    <w:rsid w:val="0024191B"/>
    <w:rsid w:val="00241D54"/>
    <w:rsid w:val="00241FC7"/>
    <w:rsid w:val="002421EC"/>
    <w:rsid w:val="0024225F"/>
    <w:rsid w:val="002423AB"/>
    <w:rsid w:val="0024253D"/>
    <w:rsid w:val="0024255F"/>
    <w:rsid w:val="0024258D"/>
    <w:rsid w:val="002429F0"/>
    <w:rsid w:val="00242C85"/>
    <w:rsid w:val="002431FC"/>
    <w:rsid w:val="002433DC"/>
    <w:rsid w:val="00243474"/>
    <w:rsid w:val="002435FA"/>
    <w:rsid w:val="00243795"/>
    <w:rsid w:val="00243942"/>
    <w:rsid w:val="00243952"/>
    <w:rsid w:val="00243953"/>
    <w:rsid w:val="00243AF0"/>
    <w:rsid w:val="00243D4D"/>
    <w:rsid w:val="00243E62"/>
    <w:rsid w:val="00243ED6"/>
    <w:rsid w:val="0024404E"/>
    <w:rsid w:val="00244173"/>
    <w:rsid w:val="0024441D"/>
    <w:rsid w:val="00244EE7"/>
    <w:rsid w:val="0024515E"/>
    <w:rsid w:val="002451A5"/>
    <w:rsid w:val="00245237"/>
    <w:rsid w:val="002452EA"/>
    <w:rsid w:val="00245497"/>
    <w:rsid w:val="002454EE"/>
    <w:rsid w:val="002455AF"/>
    <w:rsid w:val="002455E6"/>
    <w:rsid w:val="002456DF"/>
    <w:rsid w:val="00245A7B"/>
    <w:rsid w:val="00245B98"/>
    <w:rsid w:val="00245F34"/>
    <w:rsid w:val="00245F40"/>
    <w:rsid w:val="0024601B"/>
    <w:rsid w:val="00246112"/>
    <w:rsid w:val="0024616D"/>
    <w:rsid w:val="00246640"/>
    <w:rsid w:val="0024671E"/>
    <w:rsid w:val="002467B2"/>
    <w:rsid w:val="00246A80"/>
    <w:rsid w:val="00246ADD"/>
    <w:rsid w:val="00246B29"/>
    <w:rsid w:val="00246D91"/>
    <w:rsid w:val="0024724E"/>
    <w:rsid w:val="002472FB"/>
    <w:rsid w:val="0024767A"/>
    <w:rsid w:val="00247AFE"/>
    <w:rsid w:val="0025021F"/>
    <w:rsid w:val="002504AD"/>
    <w:rsid w:val="0025054E"/>
    <w:rsid w:val="00250573"/>
    <w:rsid w:val="00250998"/>
    <w:rsid w:val="0025113B"/>
    <w:rsid w:val="002511DF"/>
    <w:rsid w:val="00251439"/>
    <w:rsid w:val="00251816"/>
    <w:rsid w:val="002519C3"/>
    <w:rsid w:val="00251B80"/>
    <w:rsid w:val="00251BBA"/>
    <w:rsid w:val="00251F01"/>
    <w:rsid w:val="002520AA"/>
    <w:rsid w:val="00252173"/>
    <w:rsid w:val="0025243A"/>
    <w:rsid w:val="002525C7"/>
    <w:rsid w:val="00252C34"/>
    <w:rsid w:val="00252D2C"/>
    <w:rsid w:val="00253083"/>
    <w:rsid w:val="0025321F"/>
    <w:rsid w:val="0025322B"/>
    <w:rsid w:val="00253439"/>
    <w:rsid w:val="0025354D"/>
    <w:rsid w:val="00253706"/>
    <w:rsid w:val="002539C6"/>
    <w:rsid w:val="00253BB4"/>
    <w:rsid w:val="00253BE5"/>
    <w:rsid w:val="00253C11"/>
    <w:rsid w:val="00253E04"/>
    <w:rsid w:val="00253E25"/>
    <w:rsid w:val="0025404F"/>
    <w:rsid w:val="002541C2"/>
    <w:rsid w:val="002543C6"/>
    <w:rsid w:val="002544BA"/>
    <w:rsid w:val="002545B7"/>
    <w:rsid w:val="002546E5"/>
    <w:rsid w:val="0025483D"/>
    <w:rsid w:val="00254960"/>
    <w:rsid w:val="002549D0"/>
    <w:rsid w:val="00254F65"/>
    <w:rsid w:val="002550E6"/>
    <w:rsid w:val="002551B9"/>
    <w:rsid w:val="00255307"/>
    <w:rsid w:val="0025535B"/>
    <w:rsid w:val="0025553C"/>
    <w:rsid w:val="002555E9"/>
    <w:rsid w:val="0025565B"/>
    <w:rsid w:val="002558AF"/>
    <w:rsid w:val="0025593B"/>
    <w:rsid w:val="00255C6E"/>
    <w:rsid w:val="00255F66"/>
    <w:rsid w:val="00256111"/>
    <w:rsid w:val="002561B6"/>
    <w:rsid w:val="00256287"/>
    <w:rsid w:val="002563B8"/>
    <w:rsid w:val="0025645E"/>
    <w:rsid w:val="002569FD"/>
    <w:rsid w:val="00256A00"/>
    <w:rsid w:val="00256B65"/>
    <w:rsid w:val="00256D15"/>
    <w:rsid w:val="00256EAE"/>
    <w:rsid w:val="0025733F"/>
    <w:rsid w:val="00257514"/>
    <w:rsid w:val="002576AE"/>
    <w:rsid w:val="002576D4"/>
    <w:rsid w:val="00257796"/>
    <w:rsid w:val="0025789E"/>
    <w:rsid w:val="002579FE"/>
    <w:rsid w:val="00257A1A"/>
    <w:rsid w:val="00257E6F"/>
    <w:rsid w:val="0026013C"/>
    <w:rsid w:val="0026016E"/>
    <w:rsid w:val="00260244"/>
    <w:rsid w:val="002604AD"/>
    <w:rsid w:val="00260587"/>
    <w:rsid w:val="0026058C"/>
    <w:rsid w:val="002605A9"/>
    <w:rsid w:val="002606E7"/>
    <w:rsid w:val="0026088E"/>
    <w:rsid w:val="0026090C"/>
    <w:rsid w:val="00260BF0"/>
    <w:rsid w:val="00260DCE"/>
    <w:rsid w:val="00260E33"/>
    <w:rsid w:val="00260E51"/>
    <w:rsid w:val="00261153"/>
    <w:rsid w:val="00261384"/>
    <w:rsid w:val="002615A9"/>
    <w:rsid w:val="0026160E"/>
    <w:rsid w:val="002617CC"/>
    <w:rsid w:val="00261809"/>
    <w:rsid w:val="00261882"/>
    <w:rsid w:val="00261A3C"/>
    <w:rsid w:val="00261B9A"/>
    <w:rsid w:val="00261DF6"/>
    <w:rsid w:val="00261F66"/>
    <w:rsid w:val="0026200E"/>
    <w:rsid w:val="00262297"/>
    <w:rsid w:val="002622E8"/>
    <w:rsid w:val="00262390"/>
    <w:rsid w:val="00262600"/>
    <w:rsid w:val="002629A5"/>
    <w:rsid w:val="00262DD7"/>
    <w:rsid w:val="00262DF0"/>
    <w:rsid w:val="00262E67"/>
    <w:rsid w:val="00262FA3"/>
    <w:rsid w:val="00263166"/>
    <w:rsid w:val="002631D8"/>
    <w:rsid w:val="00263283"/>
    <w:rsid w:val="00263431"/>
    <w:rsid w:val="00263442"/>
    <w:rsid w:val="0026357C"/>
    <w:rsid w:val="00263E59"/>
    <w:rsid w:val="00263E90"/>
    <w:rsid w:val="00263F46"/>
    <w:rsid w:val="00264124"/>
    <w:rsid w:val="00264162"/>
    <w:rsid w:val="002642E2"/>
    <w:rsid w:val="002642EC"/>
    <w:rsid w:val="00264549"/>
    <w:rsid w:val="002646EC"/>
    <w:rsid w:val="00264DCF"/>
    <w:rsid w:val="00264E4A"/>
    <w:rsid w:val="00264E72"/>
    <w:rsid w:val="00264F44"/>
    <w:rsid w:val="002650E6"/>
    <w:rsid w:val="002651B6"/>
    <w:rsid w:val="00265301"/>
    <w:rsid w:val="00265422"/>
    <w:rsid w:val="00265A3D"/>
    <w:rsid w:val="00265D38"/>
    <w:rsid w:val="00265F71"/>
    <w:rsid w:val="00266135"/>
    <w:rsid w:val="0026630E"/>
    <w:rsid w:val="00266346"/>
    <w:rsid w:val="002664DD"/>
    <w:rsid w:val="0026689A"/>
    <w:rsid w:val="00266937"/>
    <w:rsid w:val="00266ADE"/>
    <w:rsid w:val="00266AF7"/>
    <w:rsid w:val="00266CAE"/>
    <w:rsid w:val="00266F62"/>
    <w:rsid w:val="0026728B"/>
    <w:rsid w:val="0026774A"/>
    <w:rsid w:val="00267752"/>
    <w:rsid w:val="002677F1"/>
    <w:rsid w:val="00267F25"/>
    <w:rsid w:val="00267FDF"/>
    <w:rsid w:val="002700CB"/>
    <w:rsid w:val="002701CF"/>
    <w:rsid w:val="00270361"/>
    <w:rsid w:val="0027046F"/>
    <w:rsid w:val="00270674"/>
    <w:rsid w:val="002708FC"/>
    <w:rsid w:val="00270FC5"/>
    <w:rsid w:val="002710A7"/>
    <w:rsid w:val="002710BE"/>
    <w:rsid w:val="00271271"/>
    <w:rsid w:val="002712E2"/>
    <w:rsid w:val="00271334"/>
    <w:rsid w:val="002713B1"/>
    <w:rsid w:val="00271457"/>
    <w:rsid w:val="0027148A"/>
    <w:rsid w:val="0027186C"/>
    <w:rsid w:val="002719ED"/>
    <w:rsid w:val="00271A25"/>
    <w:rsid w:val="00271AB0"/>
    <w:rsid w:val="00271B0D"/>
    <w:rsid w:val="00271DD4"/>
    <w:rsid w:val="00271E5A"/>
    <w:rsid w:val="0027208B"/>
    <w:rsid w:val="002721AA"/>
    <w:rsid w:val="002726A7"/>
    <w:rsid w:val="0027298A"/>
    <w:rsid w:val="00272C44"/>
    <w:rsid w:val="00272E4A"/>
    <w:rsid w:val="002732BF"/>
    <w:rsid w:val="00273529"/>
    <w:rsid w:val="002735A9"/>
    <w:rsid w:val="0027386C"/>
    <w:rsid w:val="0027389F"/>
    <w:rsid w:val="00273926"/>
    <w:rsid w:val="00273B8C"/>
    <w:rsid w:val="00273D6F"/>
    <w:rsid w:val="00273E3D"/>
    <w:rsid w:val="00274128"/>
    <w:rsid w:val="00274213"/>
    <w:rsid w:val="0027422B"/>
    <w:rsid w:val="00274238"/>
    <w:rsid w:val="00274275"/>
    <w:rsid w:val="0027436B"/>
    <w:rsid w:val="00275191"/>
    <w:rsid w:val="00275207"/>
    <w:rsid w:val="002753C3"/>
    <w:rsid w:val="002753CC"/>
    <w:rsid w:val="0027581F"/>
    <w:rsid w:val="002759DC"/>
    <w:rsid w:val="00275B4D"/>
    <w:rsid w:val="00275CAE"/>
    <w:rsid w:val="00275DB3"/>
    <w:rsid w:val="00275E3B"/>
    <w:rsid w:val="00275E9D"/>
    <w:rsid w:val="00275FE3"/>
    <w:rsid w:val="0027649A"/>
    <w:rsid w:val="0027651A"/>
    <w:rsid w:val="00276577"/>
    <w:rsid w:val="00276AC4"/>
    <w:rsid w:val="00276D27"/>
    <w:rsid w:val="00276F92"/>
    <w:rsid w:val="0027722A"/>
    <w:rsid w:val="002772A8"/>
    <w:rsid w:val="0027742B"/>
    <w:rsid w:val="002778D8"/>
    <w:rsid w:val="00277A84"/>
    <w:rsid w:val="00277D84"/>
    <w:rsid w:val="00277EA0"/>
    <w:rsid w:val="00277EB8"/>
    <w:rsid w:val="00277F13"/>
    <w:rsid w:val="002803AE"/>
    <w:rsid w:val="002805E6"/>
    <w:rsid w:val="00280606"/>
    <w:rsid w:val="00280AC2"/>
    <w:rsid w:val="00280EF6"/>
    <w:rsid w:val="00281288"/>
    <w:rsid w:val="00281692"/>
    <w:rsid w:val="002818BB"/>
    <w:rsid w:val="00281B75"/>
    <w:rsid w:val="00281C7A"/>
    <w:rsid w:val="00281CC1"/>
    <w:rsid w:val="0028209D"/>
    <w:rsid w:val="00282454"/>
    <w:rsid w:val="002827AD"/>
    <w:rsid w:val="002827EF"/>
    <w:rsid w:val="00282862"/>
    <w:rsid w:val="00282A86"/>
    <w:rsid w:val="00282AF4"/>
    <w:rsid w:val="00282B82"/>
    <w:rsid w:val="00282DA9"/>
    <w:rsid w:val="00282E5F"/>
    <w:rsid w:val="00282FDC"/>
    <w:rsid w:val="00282FEA"/>
    <w:rsid w:val="00282FF8"/>
    <w:rsid w:val="002835B5"/>
    <w:rsid w:val="0028360C"/>
    <w:rsid w:val="002838AF"/>
    <w:rsid w:val="00283921"/>
    <w:rsid w:val="00283941"/>
    <w:rsid w:val="0028402E"/>
    <w:rsid w:val="002840CD"/>
    <w:rsid w:val="002840EF"/>
    <w:rsid w:val="002842E8"/>
    <w:rsid w:val="002844E6"/>
    <w:rsid w:val="00284541"/>
    <w:rsid w:val="00284652"/>
    <w:rsid w:val="00284656"/>
    <w:rsid w:val="0028465E"/>
    <w:rsid w:val="0028476F"/>
    <w:rsid w:val="00284820"/>
    <w:rsid w:val="00284B9D"/>
    <w:rsid w:val="00284BBC"/>
    <w:rsid w:val="00284DA6"/>
    <w:rsid w:val="00284E97"/>
    <w:rsid w:val="002852B1"/>
    <w:rsid w:val="00285634"/>
    <w:rsid w:val="00285850"/>
    <w:rsid w:val="00285D60"/>
    <w:rsid w:val="00285F80"/>
    <w:rsid w:val="00286186"/>
    <w:rsid w:val="0028635C"/>
    <w:rsid w:val="0028659B"/>
    <w:rsid w:val="002865EE"/>
    <w:rsid w:val="0028660E"/>
    <w:rsid w:val="00286AF6"/>
    <w:rsid w:val="00286C7C"/>
    <w:rsid w:val="00286E4E"/>
    <w:rsid w:val="00286E9C"/>
    <w:rsid w:val="00287386"/>
    <w:rsid w:val="002873B9"/>
    <w:rsid w:val="0028750A"/>
    <w:rsid w:val="0028781C"/>
    <w:rsid w:val="00287A37"/>
    <w:rsid w:val="00287A9E"/>
    <w:rsid w:val="00287BEE"/>
    <w:rsid w:val="00287C49"/>
    <w:rsid w:val="00287E7F"/>
    <w:rsid w:val="00290113"/>
    <w:rsid w:val="00290162"/>
    <w:rsid w:val="00290340"/>
    <w:rsid w:val="002903A5"/>
    <w:rsid w:val="00290564"/>
    <w:rsid w:val="0029089E"/>
    <w:rsid w:val="00290B53"/>
    <w:rsid w:val="0029124C"/>
    <w:rsid w:val="00291325"/>
    <w:rsid w:val="002913C5"/>
    <w:rsid w:val="0029150F"/>
    <w:rsid w:val="00291598"/>
    <w:rsid w:val="0029164C"/>
    <w:rsid w:val="0029183D"/>
    <w:rsid w:val="00291857"/>
    <w:rsid w:val="002918FD"/>
    <w:rsid w:val="00291AC4"/>
    <w:rsid w:val="0029202D"/>
    <w:rsid w:val="002922E6"/>
    <w:rsid w:val="002926BC"/>
    <w:rsid w:val="00292824"/>
    <w:rsid w:val="0029292D"/>
    <w:rsid w:val="00292B5A"/>
    <w:rsid w:val="00292CDB"/>
    <w:rsid w:val="00292D2C"/>
    <w:rsid w:val="00292EAE"/>
    <w:rsid w:val="00292FAD"/>
    <w:rsid w:val="002931B3"/>
    <w:rsid w:val="00293372"/>
    <w:rsid w:val="0029348F"/>
    <w:rsid w:val="002936ED"/>
    <w:rsid w:val="00293859"/>
    <w:rsid w:val="002938AC"/>
    <w:rsid w:val="00293B08"/>
    <w:rsid w:val="00293BF2"/>
    <w:rsid w:val="00293C42"/>
    <w:rsid w:val="00293DA2"/>
    <w:rsid w:val="00293EB7"/>
    <w:rsid w:val="00294106"/>
    <w:rsid w:val="002941BD"/>
    <w:rsid w:val="002942AD"/>
    <w:rsid w:val="00294311"/>
    <w:rsid w:val="002943DF"/>
    <w:rsid w:val="002944D6"/>
    <w:rsid w:val="0029454B"/>
    <w:rsid w:val="002945E1"/>
    <w:rsid w:val="0029465E"/>
    <w:rsid w:val="002946BD"/>
    <w:rsid w:val="00294B4C"/>
    <w:rsid w:val="00294BA4"/>
    <w:rsid w:val="00294D6D"/>
    <w:rsid w:val="00294E38"/>
    <w:rsid w:val="00294F8A"/>
    <w:rsid w:val="002951F1"/>
    <w:rsid w:val="00295275"/>
    <w:rsid w:val="00295358"/>
    <w:rsid w:val="0029545E"/>
    <w:rsid w:val="0029561F"/>
    <w:rsid w:val="0029582F"/>
    <w:rsid w:val="0029588B"/>
    <w:rsid w:val="002959D0"/>
    <w:rsid w:val="00295B8D"/>
    <w:rsid w:val="00295FFD"/>
    <w:rsid w:val="0029601A"/>
    <w:rsid w:val="00296046"/>
    <w:rsid w:val="002960B5"/>
    <w:rsid w:val="00296D96"/>
    <w:rsid w:val="00297007"/>
    <w:rsid w:val="00297171"/>
    <w:rsid w:val="00297227"/>
    <w:rsid w:val="002974D6"/>
    <w:rsid w:val="00297614"/>
    <w:rsid w:val="00297A03"/>
    <w:rsid w:val="002A0024"/>
    <w:rsid w:val="002A01BF"/>
    <w:rsid w:val="002A03D0"/>
    <w:rsid w:val="002A068A"/>
    <w:rsid w:val="002A1008"/>
    <w:rsid w:val="002A141C"/>
    <w:rsid w:val="002A1658"/>
    <w:rsid w:val="002A16E4"/>
    <w:rsid w:val="002A1956"/>
    <w:rsid w:val="002A1990"/>
    <w:rsid w:val="002A19BC"/>
    <w:rsid w:val="002A1ADB"/>
    <w:rsid w:val="002A1B8E"/>
    <w:rsid w:val="002A1EB5"/>
    <w:rsid w:val="002A1FC5"/>
    <w:rsid w:val="002A207C"/>
    <w:rsid w:val="002A20E7"/>
    <w:rsid w:val="002A216E"/>
    <w:rsid w:val="002A24C1"/>
    <w:rsid w:val="002A283E"/>
    <w:rsid w:val="002A2AE0"/>
    <w:rsid w:val="002A2B63"/>
    <w:rsid w:val="002A2C90"/>
    <w:rsid w:val="002A2EE2"/>
    <w:rsid w:val="002A2F29"/>
    <w:rsid w:val="002A2F45"/>
    <w:rsid w:val="002A2FA1"/>
    <w:rsid w:val="002A3126"/>
    <w:rsid w:val="002A3AC3"/>
    <w:rsid w:val="002A3D67"/>
    <w:rsid w:val="002A3E94"/>
    <w:rsid w:val="002A4117"/>
    <w:rsid w:val="002A42B4"/>
    <w:rsid w:val="002A4328"/>
    <w:rsid w:val="002A4404"/>
    <w:rsid w:val="002A46B2"/>
    <w:rsid w:val="002A46F9"/>
    <w:rsid w:val="002A4C1B"/>
    <w:rsid w:val="002A4C80"/>
    <w:rsid w:val="002A4D1D"/>
    <w:rsid w:val="002A4DE0"/>
    <w:rsid w:val="002A4E7B"/>
    <w:rsid w:val="002A4E95"/>
    <w:rsid w:val="002A5076"/>
    <w:rsid w:val="002A5255"/>
    <w:rsid w:val="002A5473"/>
    <w:rsid w:val="002A5564"/>
    <w:rsid w:val="002A5839"/>
    <w:rsid w:val="002A5C30"/>
    <w:rsid w:val="002A60AB"/>
    <w:rsid w:val="002A619F"/>
    <w:rsid w:val="002A6211"/>
    <w:rsid w:val="002A67C0"/>
    <w:rsid w:val="002A688D"/>
    <w:rsid w:val="002A69C8"/>
    <w:rsid w:val="002A6AE4"/>
    <w:rsid w:val="002A6C3E"/>
    <w:rsid w:val="002A6D7B"/>
    <w:rsid w:val="002A6DC2"/>
    <w:rsid w:val="002A6DCB"/>
    <w:rsid w:val="002A6E81"/>
    <w:rsid w:val="002A6F32"/>
    <w:rsid w:val="002A7320"/>
    <w:rsid w:val="002A7324"/>
    <w:rsid w:val="002A73B0"/>
    <w:rsid w:val="002A7466"/>
    <w:rsid w:val="002A799E"/>
    <w:rsid w:val="002A7C75"/>
    <w:rsid w:val="002B010D"/>
    <w:rsid w:val="002B06AE"/>
    <w:rsid w:val="002B072A"/>
    <w:rsid w:val="002B08FE"/>
    <w:rsid w:val="002B0A4E"/>
    <w:rsid w:val="002B0B68"/>
    <w:rsid w:val="002B0D75"/>
    <w:rsid w:val="002B0E2B"/>
    <w:rsid w:val="002B1073"/>
    <w:rsid w:val="002B12BF"/>
    <w:rsid w:val="002B1482"/>
    <w:rsid w:val="002B15A5"/>
    <w:rsid w:val="002B15AA"/>
    <w:rsid w:val="002B16C0"/>
    <w:rsid w:val="002B16F0"/>
    <w:rsid w:val="002B17DF"/>
    <w:rsid w:val="002B185E"/>
    <w:rsid w:val="002B19AE"/>
    <w:rsid w:val="002B1DB1"/>
    <w:rsid w:val="002B1EB2"/>
    <w:rsid w:val="002B1EB5"/>
    <w:rsid w:val="002B1FBD"/>
    <w:rsid w:val="002B2262"/>
    <w:rsid w:val="002B27C1"/>
    <w:rsid w:val="002B287E"/>
    <w:rsid w:val="002B3020"/>
    <w:rsid w:val="002B3022"/>
    <w:rsid w:val="002B34DB"/>
    <w:rsid w:val="002B35A6"/>
    <w:rsid w:val="002B3777"/>
    <w:rsid w:val="002B3A61"/>
    <w:rsid w:val="002B3CAD"/>
    <w:rsid w:val="002B406E"/>
    <w:rsid w:val="002B4130"/>
    <w:rsid w:val="002B46A8"/>
    <w:rsid w:val="002B4819"/>
    <w:rsid w:val="002B517F"/>
    <w:rsid w:val="002B53CD"/>
    <w:rsid w:val="002B54BD"/>
    <w:rsid w:val="002B55C8"/>
    <w:rsid w:val="002B58AB"/>
    <w:rsid w:val="002B5BDB"/>
    <w:rsid w:val="002B5C01"/>
    <w:rsid w:val="002B602C"/>
    <w:rsid w:val="002B62A7"/>
    <w:rsid w:val="002B6407"/>
    <w:rsid w:val="002B64A4"/>
    <w:rsid w:val="002B64F2"/>
    <w:rsid w:val="002B666F"/>
    <w:rsid w:val="002B67D8"/>
    <w:rsid w:val="002B68FA"/>
    <w:rsid w:val="002B698A"/>
    <w:rsid w:val="002B735E"/>
    <w:rsid w:val="002B754D"/>
    <w:rsid w:val="002B7734"/>
    <w:rsid w:val="002B77BF"/>
    <w:rsid w:val="002B78F8"/>
    <w:rsid w:val="002B7BD7"/>
    <w:rsid w:val="002B7C2A"/>
    <w:rsid w:val="002B7CBB"/>
    <w:rsid w:val="002B7D95"/>
    <w:rsid w:val="002B7E7D"/>
    <w:rsid w:val="002C004B"/>
    <w:rsid w:val="002C02B5"/>
    <w:rsid w:val="002C0384"/>
    <w:rsid w:val="002C03AD"/>
    <w:rsid w:val="002C06CA"/>
    <w:rsid w:val="002C0884"/>
    <w:rsid w:val="002C0A28"/>
    <w:rsid w:val="002C0AD7"/>
    <w:rsid w:val="002C0B92"/>
    <w:rsid w:val="002C0E01"/>
    <w:rsid w:val="002C0E8C"/>
    <w:rsid w:val="002C10EF"/>
    <w:rsid w:val="002C123B"/>
    <w:rsid w:val="002C1625"/>
    <w:rsid w:val="002C16DA"/>
    <w:rsid w:val="002C1852"/>
    <w:rsid w:val="002C1DA2"/>
    <w:rsid w:val="002C20A4"/>
    <w:rsid w:val="002C2136"/>
    <w:rsid w:val="002C239A"/>
    <w:rsid w:val="002C243B"/>
    <w:rsid w:val="002C24CF"/>
    <w:rsid w:val="002C2E00"/>
    <w:rsid w:val="002C334E"/>
    <w:rsid w:val="002C3524"/>
    <w:rsid w:val="002C368D"/>
    <w:rsid w:val="002C376C"/>
    <w:rsid w:val="002C37DD"/>
    <w:rsid w:val="002C3D41"/>
    <w:rsid w:val="002C3D63"/>
    <w:rsid w:val="002C412E"/>
    <w:rsid w:val="002C4140"/>
    <w:rsid w:val="002C4272"/>
    <w:rsid w:val="002C4289"/>
    <w:rsid w:val="002C43A9"/>
    <w:rsid w:val="002C4451"/>
    <w:rsid w:val="002C4664"/>
    <w:rsid w:val="002C4A36"/>
    <w:rsid w:val="002C4A80"/>
    <w:rsid w:val="002C4B43"/>
    <w:rsid w:val="002C4B69"/>
    <w:rsid w:val="002C4C68"/>
    <w:rsid w:val="002C4E34"/>
    <w:rsid w:val="002C4E8A"/>
    <w:rsid w:val="002C5416"/>
    <w:rsid w:val="002C5654"/>
    <w:rsid w:val="002C5880"/>
    <w:rsid w:val="002C5AA7"/>
    <w:rsid w:val="002C5D3B"/>
    <w:rsid w:val="002C5EAE"/>
    <w:rsid w:val="002C6068"/>
    <w:rsid w:val="002C622C"/>
    <w:rsid w:val="002C6449"/>
    <w:rsid w:val="002C67E6"/>
    <w:rsid w:val="002C692E"/>
    <w:rsid w:val="002C69C2"/>
    <w:rsid w:val="002C6F15"/>
    <w:rsid w:val="002C70DA"/>
    <w:rsid w:val="002C70FD"/>
    <w:rsid w:val="002C71E7"/>
    <w:rsid w:val="002C7354"/>
    <w:rsid w:val="002C73CC"/>
    <w:rsid w:val="002C75B7"/>
    <w:rsid w:val="002C7751"/>
    <w:rsid w:val="002C7911"/>
    <w:rsid w:val="002C7C6A"/>
    <w:rsid w:val="002D0088"/>
    <w:rsid w:val="002D0464"/>
    <w:rsid w:val="002D05BF"/>
    <w:rsid w:val="002D0789"/>
    <w:rsid w:val="002D093B"/>
    <w:rsid w:val="002D09F5"/>
    <w:rsid w:val="002D0B8A"/>
    <w:rsid w:val="002D1046"/>
    <w:rsid w:val="002D162A"/>
    <w:rsid w:val="002D1728"/>
    <w:rsid w:val="002D1A7E"/>
    <w:rsid w:val="002D1AA5"/>
    <w:rsid w:val="002D1DCF"/>
    <w:rsid w:val="002D1E71"/>
    <w:rsid w:val="002D20C9"/>
    <w:rsid w:val="002D213B"/>
    <w:rsid w:val="002D221F"/>
    <w:rsid w:val="002D2741"/>
    <w:rsid w:val="002D299A"/>
    <w:rsid w:val="002D2B13"/>
    <w:rsid w:val="002D2D47"/>
    <w:rsid w:val="002D2D89"/>
    <w:rsid w:val="002D2E54"/>
    <w:rsid w:val="002D2F22"/>
    <w:rsid w:val="002D2F4A"/>
    <w:rsid w:val="002D3271"/>
    <w:rsid w:val="002D3280"/>
    <w:rsid w:val="002D331F"/>
    <w:rsid w:val="002D3334"/>
    <w:rsid w:val="002D34AA"/>
    <w:rsid w:val="002D3548"/>
    <w:rsid w:val="002D36F0"/>
    <w:rsid w:val="002D3B29"/>
    <w:rsid w:val="002D3C58"/>
    <w:rsid w:val="002D41AC"/>
    <w:rsid w:val="002D47C4"/>
    <w:rsid w:val="002D5180"/>
    <w:rsid w:val="002D545A"/>
    <w:rsid w:val="002D5477"/>
    <w:rsid w:val="002D574A"/>
    <w:rsid w:val="002D58C0"/>
    <w:rsid w:val="002D5AEA"/>
    <w:rsid w:val="002D5B49"/>
    <w:rsid w:val="002D5C8E"/>
    <w:rsid w:val="002D5F34"/>
    <w:rsid w:val="002D602D"/>
    <w:rsid w:val="002D614B"/>
    <w:rsid w:val="002D63FC"/>
    <w:rsid w:val="002D6404"/>
    <w:rsid w:val="002D6956"/>
    <w:rsid w:val="002D6A01"/>
    <w:rsid w:val="002D702A"/>
    <w:rsid w:val="002D71AF"/>
    <w:rsid w:val="002D730C"/>
    <w:rsid w:val="002D7545"/>
    <w:rsid w:val="002D79DD"/>
    <w:rsid w:val="002D7C4C"/>
    <w:rsid w:val="002D7C68"/>
    <w:rsid w:val="002D7DB4"/>
    <w:rsid w:val="002D7EDE"/>
    <w:rsid w:val="002D7EF1"/>
    <w:rsid w:val="002D7F33"/>
    <w:rsid w:val="002E0100"/>
    <w:rsid w:val="002E035E"/>
    <w:rsid w:val="002E06E7"/>
    <w:rsid w:val="002E093F"/>
    <w:rsid w:val="002E0AC2"/>
    <w:rsid w:val="002E0CA2"/>
    <w:rsid w:val="002E0CD7"/>
    <w:rsid w:val="002E0D50"/>
    <w:rsid w:val="002E0E61"/>
    <w:rsid w:val="002E0EA1"/>
    <w:rsid w:val="002E0EF1"/>
    <w:rsid w:val="002E10F4"/>
    <w:rsid w:val="002E12FB"/>
    <w:rsid w:val="002E166F"/>
    <w:rsid w:val="002E17D2"/>
    <w:rsid w:val="002E19FB"/>
    <w:rsid w:val="002E1B6D"/>
    <w:rsid w:val="002E1D9C"/>
    <w:rsid w:val="002E1EE6"/>
    <w:rsid w:val="002E2096"/>
    <w:rsid w:val="002E2348"/>
    <w:rsid w:val="002E26AC"/>
    <w:rsid w:val="002E291F"/>
    <w:rsid w:val="002E2A40"/>
    <w:rsid w:val="002E2A8B"/>
    <w:rsid w:val="002E3495"/>
    <w:rsid w:val="002E3804"/>
    <w:rsid w:val="002E3914"/>
    <w:rsid w:val="002E3BAA"/>
    <w:rsid w:val="002E3D44"/>
    <w:rsid w:val="002E3D4E"/>
    <w:rsid w:val="002E3EBC"/>
    <w:rsid w:val="002E3F0C"/>
    <w:rsid w:val="002E402B"/>
    <w:rsid w:val="002E41AB"/>
    <w:rsid w:val="002E4238"/>
    <w:rsid w:val="002E4718"/>
    <w:rsid w:val="002E47A2"/>
    <w:rsid w:val="002E47F5"/>
    <w:rsid w:val="002E4A0B"/>
    <w:rsid w:val="002E4AD2"/>
    <w:rsid w:val="002E4C1B"/>
    <w:rsid w:val="002E4C64"/>
    <w:rsid w:val="002E4D8C"/>
    <w:rsid w:val="002E4E9C"/>
    <w:rsid w:val="002E4F1B"/>
    <w:rsid w:val="002E5102"/>
    <w:rsid w:val="002E52E5"/>
    <w:rsid w:val="002E566B"/>
    <w:rsid w:val="002E56EC"/>
    <w:rsid w:val="002E591A"/>
    <w:rsid w:val="002E5C9F"/>
    <w:rsid w:val="002E5F12"/>
    <w:rsid w:val="002E6010"/>
    <w:rsid w:val="002E613C"/>
    <w:rsid w:val="002E6220"/>
    <w:rsid w:val="002E6258"/>
    <w:rsid w:val="002E68CE"/>
    <w:rsid w:val="002E6990"/>
    <w:rsid w:val="002E6CDC"/>
    <w:rsid w:val="002E6F37"/>
    <w:rsid w:val="002E746C"/>
    <w:rsid w:val="002E766D"/>
    <w:rsid w:val="002E7AD8"/>
    <w:rsid w:val="002E7BE9"/>
    <w:rsid w:val="002E7DB9"/>
    <w:rsid w:val="002E7F7C"/>
    <w:rsid w:val="002F04F5"/>
    <w:rsid w:val="002F0613"/>
    <w:rsid w:val="002F0811"/>
    <w:rsid w:val="002F0933"/>
    <w:rsid w:val="002F0C80"/>
    <w:rsid w:val="002F0CF9"/>
    <w:rsid w:val="002F0D5C"/>
    <w:rsid w:val="002F0F72"/>
    <w:rsid w:val="002F1050"/>
    <w:rsid w:val="002F1154"/>
    <w:rsid w:val="002F12AE"/>
    <w:rsid w:val="002F12B5"/>
    <w:rsid w:val="002F136D"/>
    <w:rsid w:val="002F13AC"/>
    <w:rsid w:val="002F13CC"/>
    <w:rsid w:val="002F145A"/>
    <w:rsid w:val="002F15B2"/>
    <w:rsid w:val="002F1635"/>
    <w:rsid w:val="002F1922"/>
    <w:rsid w:val="002F1F30"/>
    <w:rsid w:val="002F2292"/>
    <w:rsid w:val="002F2650"/>
    <w:rsid w:val="002F28B4"/>
    <w:rsid w:val="002F290F"/>
    <w:rsid w:val="002F292B"/>
    <w:rsid w:val="002F2C71"/>
    <w:rsid w:val="002F2C89"/>
    <w:rsid w:val="002F2D1B"/>
    <w:rsid w:val="002F3286"/>
    <w:rsid w:val="002F339D"/>
    <w:rsid w:val="002F34F3"/>
    <w:rsid w:val="002F3B6D"/>
    <w:rsid w:val="002F3BDC"/>
    <w:rsid w:val="002F3D4D"/>
    <w:rsid w:val="002F3D55"/>
    <w:rsid w:val="002F3E02"/>
    <w:rsid w:val="002F438A"/>
    <w:rsid w:val="002F4645"/>
    <w:rsid w:val="002F4B68"/>
    <w:rsid w:val="002F4CC7"/>
    <w:rsid w:val="002F4E86"/>
    <w:rsid w:val="002F4ECF"/>
    <w:rsid w:val="002F4FD1"/>
    <w:rsid w:val="002F5192"/>
    <w:rsid w:val="002F5301"/>
    <w:rsid w:val="002F55DF"/>
    <w:rsid w:val="002F5613"/>
    <w:rsid w:val="002F56DC"/>
    <w:rsid w:val="002F5E82"/>
    <w:rsid w:val="002F5FA2"/>
    <w:rsid w:val="002F6063"/>
    <w:rsid w:val="002F616F"/>
    <w:rsid w:val="002F6224"/>
    <w:rsid w:val="002F6749"/>
    <w:rsid w:val="002F696C"/>
    <w:rsid w:val="002F6A2E"/>
    <w:rsid w:val="002F6D8F"/>
    <w:rsid w:val="002F6E1F"/>
    <w:rsid w:val="002F7164"/>
    <w:rsid w:val="002F7392"/>
    <w:rsid w:val="002F73EE"/>
    <w:rsid w:val="002F746B"/>
    <w:rsid w:val="002F757E"/>
    <w:rsid w:val="002F76EC"/>
    <w:rsid w:val="002F7739"/>
    <w:rsid w:val="002F7BEA"/>
    <w:rsid w:val="002F7FD6"/>
    <w:rsid w:val="00300239"/>
    <w:rsid w:val="00300282"/>
    <w:rsid w:val="003002B8"/>
    <w:rsid w:val="0030032C"/>
    <w:rsid w:val="003003C3"/>
    <w:rsid w:val="003004DE"/>
    <w:rsid w:val="003005EE"/>
    <w:rsid w:val="0030062A"/>
    <w:rsid w:val="00300698"/>
    <w:rsid w:val="00300776"/>
    <w:rsid w:val="00300900"/>
    <w:rsid w:val="00300A18"/>
    <w:rsid w:val="00300ECB"/>
    <w:rsid w:val="0030113F"/>
    <w:rsid w:val="003012C1"/>
    <w:rsid w:val="003012E5"/>
    <w:rsid w:val="003013F1"/>
    <w:rsid w:val="00301979"/>
    <w:rsid w:val="00301BE4"/>
    <w:rsid w:val="00301CD3"/>
    <w:rsid w:val="00301D0A"/>
    <w:rsid w:val="00301D66"/>
    <w:rsid w:val="00302033"/>
    <w:rsid w:val="0030216B"/>
    <w:rsid w:val="003025B4"/>
    <w:rsid w:val="00302631"/>
    <w:rsid w:val="00302906"/>
    <w:rsid w:val="00302EEF"/>
    <w:rsid w:val="00302FD8"/>
    <w:rsid w:val="00303025"/>
    <w:rsid w:val="003033A5"/>
    <w:rsid w:val="003033DF"/>
    <w:rsid w:val="003034CA"/>
    <w:rsid w:val="003034FF"/>
    <w:rsid w:val="00303723"/>
    <w:rsid w:val="00303A29"/>
    <w:rsid w:val="00303F96"/>
    <w:rsid w:val="0030417A"/>
    <w:rsid w:val="00304290"/>
    <w:rsid w:val="003044C9"/>
    <w:rsid w:val="0030458C"/>
    <w:rsid w:val="00304FFE"/>
    <w:rsid w:val="00305078"/>
    <w:rsid w:val="003053E3"/>
    <w:rsid w:val="00305635"/>
    <w:rsid w:val="00305794"/>
    <w:rsid w:val="00305A4B"/>
    <w:rsid w:val="00305AC2"/>
    <w:rsid w:val="00306160"/>
    <w:rsid w:val="003061F9"/>
    <w:rsid w:val="0030658E"/>
    <w:rsid w:val="00306B38"/>
    <w:rsid w:val="00306B43"/>
    <w:rsid w:val="00306B82"/>
    <w:rsid w:val="00306F9C"/>
    <w:rsid w:val="00306FC5"/>
    <w:rsid w:val="00307047"/>
    <w:rsid w:val="003070C1"/>
    <w:rsid w:val="00307561"/>
    <w:rsid w:val="00307A72"/>
    <w:rsid w:val="00307D46"/>
    <w:rsid w:val="00310238"/>
    <w:rsid w:val="0031034E"/>
    <w:rsid w:val="00310976"/>
    <w:rsid w:val="00310CC8"/>
    <w:rsid w:val="00310F32"/>
    <w:rsid w:val="00310F86"/>
    <w:rsid w:val="0031114E"/>
    <w:rsid w:val="003111A0"/>
    <w:rsid w:val="003113A2"/>
    <w:rsid w:val="003116EE"/>
    <w:rsid w:val="003117AF"/>
    <w:rsid w:val="00311AFC"/>
    <w:rsid w:val="00311CD0"/>
    <w:rsid w:val="00312333"/>
    <w:rsid w:val="0031274B"/>
    <w:rsid w:val="003129E9"/>
    <w:rsid w:val="00312B33"/>
    <w:rsid w:val="00312CAF"/>
    <w:rsid w:val="003131FD"/>
    <w:rsid w:val="0031324B"/>
    <w:rsid w:val="003134F4"/>
    <w:rsid w:val="00313526"/>
    <w:rsid w:val="003135E9"/>
    <w:rsid w:val="00313DEB"/>
    <w:rsid w:val="00313EA7"/>
    <w:rsid w:val="00314017"/>
    <w:rsid w:val="0031401B"/>
    <w:rsid w:val="00314083"/>
    <w:rsid w:val="00314118"/>
    <w:rsid w:val="0031418E"/>
    <w:rsid w:val="00314458"/>
    <w:rsid w:val="003146E4"/>
    <w:rsid w:val="003147F6"/>
    <w:rsid w:val="00314BC3"/>
    <w:rsid w:val="00314BF4"/>
    <w:rsid w:val="00314D93"/>
    <w:rsid w:val="003153A8"/>
    <w:rsid w:val="003153BC"/>
    <w:rsid w:val="0031555D"/>
    <w:rsid w:val="003158BA"/>
    <w:rsid w:val="0031596F"/>
    <w:rsid w:val="00315A31"/>
    <w:rsid w:val="00315C8A"/>
    <w:rsid w:val="00315D41"/>
    <w:rsid w:val="00315E62"/>
    <w:rsid w:val="003160DB"/>
    <w:rsid w:val="0031619D"/>
    <w:rsid w:val="00316231"/>
    <w:rsid w:val="0031639C"/>
    <w:rsid w:val="00316426"/>
    <w:rsid w:val="00316B52"/>
    <w:rsid w:val="00316BD4"/>
    <w:rsid w:val="00316E80"/>
    <w:rsid w:val="003174FF"/>
    <w:rsid w:val="0031753C"/>
    <w:rsid w:val="00317551"/>
    <w:rsid w:val="0031766E"/>
    <w:rsid w:val="00317A4B"/>
    <w:rsid w:val="00320005"/>
    <w:rsid w:val="00320157"/>
    <w:rsid w:val="0032065B"/>
    <w:rsid w:val="00320692"/>
    <w:rsid w:val="003206AC"/>
    <w:rsid w:val="003208DF"/>
    <w:rsid w:val="00320AF6"/>
    <w:rsid w:val="00320B71"/>
    <w:rsid w:val="00320B8B"/>
    <w:rsid w:val="00320F29"/>
    <w:rsid w:val="00320F68"/>
    <w:rsid w:val="00321307"/>
    <w:rsid w:val="00321858"/>
    <w:rsid w:val="003219DE"/>
    <w:rsid w:val="00321BF6"/>
    <w:rsid w:val="00322444"/>
    <w:rsid w:val="003226F1"/>
    <w:rsid w:val="00322AFE"/>
    <w:rsid w:val="00322C6F"/>
    <w:rsid w:val="00322D57"/>
    <w:rsid w:val="00322D98"/>
    <w:rsid w:val="00322FED"/>
    <w:rsid w:val="00323045"/>
    <w:rsid w:val="0032311A"/>
    <w:rsid w:val="0032323C"/>
    <w:rsid w:val="00323568"/>
    <w:rsid w:val="0032360B"/>
    <w:rsid w:val="003237A8"/>
    <w:rsid w:val="00323A31"/>
    <w:rsid w:val="00323C1E"/>
    <w:rsid w:val="00323D3D"/>
    <w:rsid w:val="00323D5F"/>
    <w:rsid w:val="00324135"/>
    <w:rsid w:val="00324AA2"/>
    <w:rsid w:val="00324BBA"/>
    <w:rsid w:val="00324E34"/>
    <w:rsid w:val="00324EAB"/>
    <w:rsid w:val="00325155"/>
    <w:rsid w:val="00325193"/>
    <w:rsid w:val="003251AD"/>
    <w:rsid w:val="003253B5"/>
    <w:rsid w:val="00325651"/>
    <w:rsid w:val="003257C5"/>
    <w:rsid w:val="00325A1E"/>
    <w:rsid w:val="00325A22"/>
    <w:rsid w:val="00325BA9"/>
    <w:rsid w:val="00325EB0"/>
    <w:rsid w:val="00326054"/>
    <w:rsid w:val="00326456"/>
    <w:rsid w:val="003264C2"/>
    <w:rsid w:val="00326A48"/>
    <w:rsid w:val="00326AE5"/>
    <w:rsid w:val="00326BE8"/>
    <w:rsid w:val="00326EDE"/>
    <w:rsid w:val="00326EE9"/>
    <w:rsid w:val="00327035"/>
    <w:rsid w:val="003270B3"/>
    <w:rsid w:val="00327724"/>
    <w:rsid w:val="00327EAA"/>
    <w:rsid w:val="0033009E"/>
    <w:rsid w:val="003302E0"/>
    <w:rsid w:val="0033050D"/>
    <w:rsid w:val="00330563"/>
    <w:rsid w:val="00330620"/>
    <w:rsid w:val="00330901"/>
    <w:rsid w:val="00330A06"/>
    <w:rsid w:val="00330D6E"/>
    <w:rsid w:val="0033159E"/>
    <w:rsid w:val="0033190B"/>
    <w:rsid w:val="0033190F"/>
    <w:rsid w:val="003319E5"/>
    <w:rsid w:val="00331B28"/>
    <w:rsid w:val="00331E4F"/>
    <w:rsid w:val="00332059"/>
    <w:rsid w:val="003321D1"/>
    <w:rsid w:val="00332A9D"/>
    <w:rsid w:val="00332B01"/>
    <w:rsid w:val="0033320E"/>
    <w:rsid w:val="00333363"/>
    <w:rsid w:val="00333370"/>
    <w:rsid w:val="003338BD"/>
    <w:rsid w:val="003339FB"/>
    <w:rsid w:val="00333C75"/>
    <w:rsid w:val="00333C7D"/>
    <w:rsid w:val="00333F68"/>
    <w:rsid w:val="003340FD"/>
    <w:rsid w:val="003343E1"/>
    <w:rsid w:val="003343EE"/>
    <w:rsid w:val="00334531"/>
    <w:rsid w:val="0033474F"/>
    <w:rsid w:val="00334902"/>
    <w:rsid w:val="00334A52"/>
    <w:rsid w:val="00334F14"/>
    <w:rsid w:val="003355DE"/>
    <w:rsid w:val="003358B3"/>
    <w:rsid w:val="00335C80"/>
    <w:rsid w:val="003362DC"/>
    <w:rsid w:val="0033640E"/>
    <w:rsid w:val="00336504"/>
    <w:rsid w:val="003367EB"/>
    <w:rsid w:val="003369A2"/>
    <w:rsid w:val="003369A4"/>
    <w:rsid w:val="003369CA"/>
    <w:rsid w:val="00336A64"/>
    <w:rsid w:val="00336AA4"/>
    <w:rsid w:val="00336B41"/>
    <w:rsid w:val="00336EDE"/>
    <w:rsid w:val="00336EFB"/>
    <w:rsid w:val="0033703D"/>
    <w:rsid w:val="0033711D"/>
    <w:rsid w:val="00337223"/>
    <w:rsid w:val="003372BA"/>
    <w:rsid w:val="003374BB"/>
    <w:rsid w:val="0033757A"/>
    <w:rsid w:val="00337648"/>
    <w:rsid w:val="003377BD"/>
    <w:rsid w:val="00337818"/>
    <w:rsid w:val="003378FF"/>
    <w:rsid w:val="00337BDA"/>
    <w:rsid w:val="00337C41"/>
    <w:rsid w:val="00337CB4"/>
    <w:rsid w:val="00337D76"/>
    <w:rsid w:val="00337E50"/>
    <w:rsid w:val="00337E69"/>
    <w:rsid w:val="00337EEE"/>
    <w:rsid w:val="0034017D"/>
    <w:rsid w:val="003406A6"/>
    <w:rsid w:val="003406BB"/>
    <w:rsid w:val="003406F1"/>
    <w:rsid w:val="00340851"/>
    <w:rsid w:val="0034087C"/>
    <w:rsid w:val="00340A74"/>
    <w:rsid w:val="00340F95"/>
    <w:rsid w:val="00341049"/>
    <w:rsid w:val="0034120F"/>
    <w:rsid w:val="0034127F"/>
    <w:rsid w:val="003415C4"/>
    <w:rsid w:val="003415F5"/>
    <w:rsid w:val="00341CF2"/>
    <w:rsid w:val="00341D08"/>
    <w:rsid w:val="00341DA5"/>
    <w:rsid w:val="00341DDB"/>
    <w:rsid w:val="00341F6E"/>
    <w:rsid w:val="003422D3"/>
    <w:rsid w:val="003426E7"/>
    <w:rsid w:val="00342716"/>
    <w:rsid w:val="003427F0"/>
    <w:rsid w:val="003428D4"/>
    <w:rsid w:val="003429E8"/>
    <w:rsid w:val="00342BA3"/>
    <w:rsid w:val="00342F74"/>
    <w:rsid w:val="003430FF"/>
    <w:rsid w:val="00343510"/>
    <w:rsid w:val="0034395D"/>
    <w:rsid w:val="00343A23"/>
    <w:rsid w:val="00343A5E"/>
    <w:rsid w:val="00344268"/>
    <w:rsid w:val="003443F8"/>
    <w:rsid w:val="00344B3C"/>
    <w:rsid w:val="00344DFD"/>
    <w:rsid w:val="0034502B"/>
    <w:rsid w:val="00345277"/>
    <w:rsid w:val="003454B4"/>
    <w:rsid w:val="003455B6"/>
    <w:rsid w:val="0034567D"/>
    <w:rsid w:val="003457DF"/>
    <w:rsid w:val="003458C2"/>
    <w:rsid w:val="00345931"/>
    <w:rsid w:val="0034599F"/>
    <w:rsid w:val="00345C15"/>
    <w:rsid w:val="00345CDF"/>
    <w:rsid w:val="0034611A"/>
    <w:rsid w:val="00346387"/>
    <w:rsid w:val="0034638D"/>
    <w:rsid w:val="00346406"/>
    <w:rsid w:val="003470B4"/>
    <w:rsid w:val="00347150"/>
    <w:rsid w:val="00350266"/>
    <w:rsid w:val="003509B3"/>
    <w:rsid w:val="00350A08"/>
    <w:rsid w:val="00350A4D"/>
    <w:rsid w:val="00350F3C"/>
    <w:rsid w:val="00350F4F"/>
    <w:rsid w:val="00351E48"/>
    <w:rsid w:val="00351FB3"/>
    <w:rsid w:val="0035213F"/>
    <w:rsid w:val="00352785"/>
    <w:rsid w:val="00352AD0"/>
    <w:rsid w:val="00352C1A"/>
    <w:rsid w:val="00352E3A"/>
    <w:rsid w:val="00353421"/>
    <w:rsid w:val="00353452"/>
    <w:rsid w:val="003534A8"/>
    <w:rsid w:val="00353B98"/>
    <w:rsid w:val="00353CF4"/>
    <w:rsid w:val="00353E03"/>
    <w:rsid w:val="00353E47"/>
    <w:rsid w:val="00353F6D"/>
    <w:rsid w:val="00353FDB"/>
    <w:rsid w:val="003540C1"/>
    <w:rsid w:val="00354129"/>
    <w:rsid w:val="0035426B"/>
    <w:rsid w:val="00354331"/>
    <w:rsid w:val="00354491"/>
    <w:rsid w:val="00354580"/>
    <w:rsid w:val="003546C1"/>
    <w:rsid w:val="00354AAF"/>
    <w:rsid w:val="00354BB6"/>
    <w:rsid w:val="00354CB5"/>
    <w:rsid w:val="00354DD2"/>
    <w:rsid w:val="00354FC5"/>
    <w:rsid w:val="00355068"/>
    <w:rsid w:val="003551D1"/>
    <w:rsid w:val="00355299"/>
    <w:rsid w:val="00355559"/>
    <w:rsid w:val="0035564F"/>
    <w:rsid w:val="00355651"/>
    <w:rsid w:val="00355655"/>
    <w:rsid w:val="003556CF"/>
    <w:rsid w:val="003557CD"/>
    <w:rsid w:val="00355AA6"/>
    <w:rsid w:val="00355CC5"/>
    <w:rsid w:val="00355D89"/>
    <w:rsid w:val="00355DAE"/>
    <w:rsid w:val="00356208"/>
    <w:rsid w:val="0035623C"/>
    <w:rsid w:val="003562AE"/>
    <w:rsid w:val="003563F2"/>
    <w:rsid w:val="00356613"/>
    <w:rsid w:val="00356ADE"/>
    <w:rsid w:val="00356BCC"/>
    <w:rsid w:val="00356C23"/>
    <w:rsid w:val="00356D2E"/>
    <w:rsid w:val="00356DED"/>
    <w:rsid w:val="0035727F"/>
    <w:rsid w:val="003572DC"/>
    <w:rsid w:val="003574AD"/>
    <w:rsid w:val="003575B3"/>
    <w:rsid w:val="00357644"/>
    <w:rsid w:val="00357DC7"/>
    <w:rsid w:val="00357DF2"/>
    <w:rsid w:val="00360222"/>
    <w:rsid w:val="003602AD"/>
    <w:rsid w:val="00360543"/>
    <w:rsid w:val="003607D0"/>
    <w:rsid w:val="00360926"/>
    <w:rsid w:val="003609C5"/>
    <w:rsid w:val="003609D3"/>
    <w:rsid w:val="00360D1F"/>
    <w:rsid w:val="00360EA4"/>
    <w:rsid w:val="0036112B"/>
    <w:rsid w:val="00361545"/>
    <w:rsid w:val="003616B3"/>
    <w:rsid w:val="003618E9"/>
    <w:rsid w:val="00361A02"/>
    <w:rsid w:val="00361C89"/>
    <w:rsid w:val="00361CA2"/>
    <w:rsid w:val="00361CC2"/>
    <w:rsid w:val="00361FB2"/>
    <w:rsid w:val="0036201C"/>
    <w:rsid w:val="00362139"/>
    <w:rsid w:val="003622FF"/>
    <w:rsid w:val="00362322"/>
    <w:rsid w:val="00362473"/>
    <w:rsid w:val="003624A8"/>
    <w:rsid w:val="003627D4"/>
    <w:rsid w:val="00362A5A"/>
    <w:rsid w:val="00362AAA"/>
    <w:rsid w:val="00362D43"/>
    <w:rsid w:val="00362E2F"/>
    <w:rsid w:val="00362E38"/>
    <w:rsid w:val="00362EBF"/>
    <w:rsid w:val="00362F61"/>
    <w:rsid w:val="0036326F"/>
    <w:rsid w:val="003633D2"/>
    <w:rsid w:val="003633FB"/>
    <w:rsid w:val="003637FA"/>
    <w:rsid w:val="003638BC"/>
    <w:rsid w:val="0036398A"/>
    <w:rsid w:val="00363BCF"/>
    <w:rsid w:val="00363C2D"/>
    <w:rsid w:val="0036432A"/>
    <w:rsid w:val="00364451"/>
    <w:rsid w:val="003645D6"/>
    <w:rsid w:val="003648B6"/>
    <w:rsid w:val="00364948"/>
    <w:rsid w:val="00364AC1"/>
    <w:rsid w:val="00364CB0"/>
    <w:rsid w:val="00364E6C"/>
    <w:rsid w:val="00364FAE"/>
    <w:rsid w:val="003655E4"/>
    <w:rsid w:val="00365BAB"/>
    <w:rsid w:val="00365C43"/>
    <w:rsid w:val="00365DD2"/>
    <w:rsid w:val="00365EE1"/>
    <w:rsid w:val="00365EFB"/>
    <w:rsid w:val="00365FB9"/>
    <w:rsid w:val="003663CD"/>
    <w:rsid w:val="00366780"/>
    <w:rsid w:val="003668AF"/>
    <w:rsid w:val="00366974"/>
    <w:rsid w:val="00366FB9"/>
    <w:rsid w:val="00367048"/>
    <w:rsid w:val="00367092"/>
    <w:rsid w:val="0036722E"/>
    <w:rsid w:val="00367666"/>
    <w:rsid w:val="0036771E"/>
    <w:rsid w:val="00367B17"/>
    <w:rsid w:val="00367B96"/>
    <w:rsid w:val="003700BB"/>
    <w:rsid w:val="003703D0"/>
    <w:rsid w:val="0037046E"/>
    <w:rsid w:val="0037062F"/>
    <w:rsid w:val="003706C7"/>
    <w:rsid w:val="0037085A"/>
    <w:rsid w:val="003708E2"/>
    <w:rsid w:val="0037095B"/>
    <w:rsid w:val="00370DB6"/>
    <w:rsid w:val="00370E85"/>
    <w:rsid w:val="00370EBD"/>
    <w:rsid w:val="003713CF"/>
    <w:rsid w:val="00371439"/>
    <w:rsid w:val="00371471"/>
    <w:rsid w:val="00371543"/>
    <w:rsid w:val="00371957"/>
    <w:rsid w:val="0037196F"/>
    <w:rsid w:val="00371970"/>
    <w:rsid w:val="003719AA"/>
    <w:rsid w:val="00371D18"/>
    <w:rsid w:val="00371DAD"/>
    <w:rsid w:val="00371F3A"/>
    <w:rsid w:val="00371F58"/>
    <w:rsid w:val="00371F64"/>
    <w:rsid w:val="00372724"/>
    <w:rsid w:val="00372A48"/>
    <w:rsid w:val="00372A56"/>
    <w:rsid w:val="00372A73"/>
    <w:rsid w:val="00372AFA"/>
    <w:rsid w:val="00372B30"/>
    <w:rsid w:val="00372C5B"/>
    <w:rsid w:val="00372FFE"/>
    <w:rsid w:val="00373450"/>
    <w:rsid w:val="0037350D"/>
    <w:rsid w:val="00373802"/>
    <w:rsid w:val="00373A6B"/>
    <w:rsid w:val="00373EAB"/>
    <w:rsid w:val="00373F1B"/>
    <w:rsid w:val="00373F81"/>
    <w:rsid w:val="003742BC"/>
    <w:rsid w:val="0037444E"/>
    <w:rsid w:val="00374550"/>
    <w:rsid w:val="003745AC"/>
    <w:rsid w:val="003746AE"/>
    <w:rsid w:val="0037491B"/>
    <w:rsid w:val="00374BD8"/>
    <w:rsid w:val="00374C82"/>
    <w:rsid w:val="00374CC4"/>
    <w:rsid w:val="00374EAF"/>
    <w:rsid w:val="00374F0C"/>
    <w:rsid w:val="00375040"/>
    <w:rsid w:val="003751F6"/>
    <w:rsid w:val="0037523A"/>
    <w:rsid w:val="003753E2"/>
    <w:rsid w:val="003756CD"/>
    <w:rsid w:val="0037570A"/>
    <w:rsid w:val="00375AC1"/>
    <w:rsid w:val="00375ADA"/>
    <w:rsid w:val="00375EA1"/>
    <w:rsid w:val="00376224"/>
    <w:rsid w:val="003763A7"/>
    <w:rsid w:val="00376403"/>
    <w:rsid w:val="00376415"/>
    <w:rsid w:val="0037641F"/>
    <w:rsid w:val="003764DD"/>
    <w:rsid w:val="00376911"/>
    <w:rsid w:val="00376B84"/>
    <w:rsid w:val="00376FF0"/>
    <w:rsid w:val="00377304"/>
    <w:rsid w:val="00377351"/>
    <w:rsid w:val="003773E5"/>
    <w:rsid w:val="003775C9"/>
    <w:rsid w:val="003777D2"/>
    <w:rsid w:val="003778DF"/>
    <w:rsid w:val="00377999"/>
    <w:rsid w:val="00377F24"/>
    <w:rsid w:val="0038025B"/>
    <w:rsid w:val="00380397"/>
    <w:rsid w:val="003803DC"/>
    <w:rsid w:val="00380618"/>
    <w:rsid w:val="00380680"/>
    <w:rsid w:val="0038070E"/>
    <w:rsid w:val="00380797"/>
    <w:rsid w:val="00380799"/>
    <w:rsid w:val="00380AF7"/>
    <w:rsid w:val="00380BE4"/>
    <w:rsid w:val="00380D99"/>
    <w:rsid w:val="00380DC4"/>
    <w:rsid w:val="00380F27"/>
    <w:rsid w:val="00380FFE"/>
    <w:rsid w:val="00381152"/>
    <w:rsid w:val="00381192"/>
    <w:rsid w:val="003813A7"/>
    <w:rsid w:val="0038161A"/>
    <w:rsid w:val="00381672"/>
    <w:rsid w:val="00381881"/>
    <w:rsid w:val="00382017"/>
    <w:rsid w:val="00382230"/>
    <w:rsid w:val="0038231A"/>
    <w:rsid w:val="003823B6"/>
    <w:rsid w:val="00382B15"/>
    <w:rsid w:val="00382BFA"/>
    <w:rsid w:val="00382D14"/>
    <w:rsid w:val="00382E59"/>
    <w:rsid w:val="003830C8"/>
    <w:rsid w:val="003832D8"/>
    <w:rsid w:val="0038347B"/>
    <w:rsid w:val="0038356C"/>
    <w:rsid w:val="0038381F"/>
    <w:rsid w:val="00383BED"/>
    <w:rsid w:val="00383DA9"/>
    <w:rsid w:val="00383EA4"/>
    <w:rsid w:val="00383F0B"/>
    <w:rsid w:val="00384447"/>
    <w:rsid w:val="003844FC"/>
    <w:rsid w:val="00384533"/>
    <w:rsid w:val="00384AD6"/>
    <w:rsid w:val="00384AF1"/>
    <w:rsid w:val="00384ED6"/>
    <w:rsid w:val="003850DB"/>
    <w:rsid w:val="00385104"/>
    <w:rsid w:val="00385341"/>
    <w:rsid w:val="00385A7D"/>
    <w:rsid w:val="00385AC3"/>
    <w:rsid w:val="00385C2A"/>
    <w:rsid w:val="00385CB4"/>
    <w:rsid w:val="00385E88"/>
    <w:rsid w:val="00385F80"/>
    <w:rsid w:val="00386051"/>
    <w:rsid w:val="003861A1"/>
    <w:rsid w:val="003861C4"/>
    <w:rsid w:val="003861CC"/>
    <w:rsid w:val="003862B4"/>
    <w:rsid w:val="00386448"/>
    <w:rsid w:val="003864ED"/>
    <w:rsid w:val="003866BB"/>
    <w:rsid w:val="00386B60"/>
    <w:rsid w:val="00386D37"/>
    <w:rsid w:val="00386F2F"/>
    <w:rsid w:val="00386F86"/>
    <w:rsid w:val="003874B7"/>
    <w:rsid w:val="00387538"/>
    <w:rsid w:val="0038766B"/>
    <w:rsid w:val="0038767C"/>
    <w:rsid w:val="003878EC"/>
    <w:rsid w:val="0038791A"/>
    <w:rsid w:val="00387984"/>
    <w:rsid w:val="003879CC"/>
    <w:rsid w:val="00387AB6"/>
    <w:rsid w:val="00387C84"/>
    <w:rsid w:val="00387F62"/>
    <w:rsid w:val="0039017A"/>
    <w:rsid w:val="003902D0"/>
    <w:rsid w:val="00390398"/>
    <w:rsid w:val="003903F4"/>
    <w:rsid w:val="00390448"/>
    <w:rsid w:val="00390677"/>
    <w:rsid w:val="003906CE"/>
    <w:rsid w:val="00390B17"/>
    <w:rsid w:val="00390C8E"/>
    <w:rsid w:val="00390CBC"/>
    <w:rsid w:val="00391056"/>
    <w:rsid w:val="0039105B"/>
    <w:rsid w:val="003910F4"/>
    <w:rsid w:val="003911AD"/>
    <w:rsid w:val="003917A6"/>
    <w:rsid w:val="003918F4"/>
    <w:rsid w:val="003919B5"/>
    <w:rsid w:val="00391A11"/>
    <w:rsid w:val="00391A4C"/>
    <w:rsid w:val="00391B88"/>
    <w:rsid w:val="00391CF6"/>
    <w:rsid w:val="00391D2E"/>
    <w:rsid w:val="00391D97"/>
    <w:rsid w:val="00391DF4"/>
    <w:rsid w:val="00391F16"/>
    <w:rsid w:val="003920F3"/>
    <w:rsid w:val="00392437"/>
    <w:rsid w:val="003925BD"/>
    <w:rsid w:val="00392687"/>
    <w:rsid w:val="00392854"/>
    <w:rsid w:val="00392B29"/>
    <w:rsid w:val="00392B60"/>
    <w:rsid w:val="00392C51"/>
    <w:rsid w:val="00392C63"/>
    <w:rsid w:val="00392D22"/>
    <w:rsid w:val="00392F9E"/>
    <w:rsid w:val="00392FC0"/>
    <w:rsid w:val="00392FE4"/>
    <w:rsid w:val="0039338A"/>
    <w:rsid w:val="00393A0D"/>
    <w:rsid w:val="00393D74"/>
    <w:rsid w:val="00393EC6"/>
    <w:rsid w:val="0039415B"/>
    <w:rsid w:val="00394187"/>
    <w:rsid w:val="0039431B"/>
    <w:rsid w:val="00394333"/>
    <w:rsid w:val="003943AD"/>
    <w:rsid w:val="00394596"/>
    <w:rsid w:val="003945D5"/>
    <w:rsid w:val="003946E7"/>
    <w:rsid w:val="003947DB"/>
    <w:rsid w:val="003947E5"/>
    <w:rsid w:val="003948EE"/>
    <w:rsid w:val="00394D00"/>
    <w:rsid w:val="00394DCB"/>
    <w:rsid w:val="00394E03"/>
    <w:rsid w:val="00394EEC"/>
    <w:rsid w:val="0039500B"/>
    <w:rsid w:val="0039508A"/>
    <w:rsid w:val="003950E8"/>
    <w:rsid w:val="0039516E"/>
    <w:rsid w:val="0039525C"/>
    <w:rsid w:val="003958FF"/>
    <w:rsid w:val="00395B6B"/>
    <w:rsid w:val="00395C89"/>
    <w:rsid w:val="00395E06"/>
    <w:rsid w:val="0039647E"/>
    <w:rsid w:val="003965AA"/>
    <w:rsid w:val="00396663"/>
    <w:rsid w:val="003968DF"/>
    <w:rsid w:val="003968E4"/>
    <w:rsid w:val="00396A20"/>
    <w:rsid w:val="00396BE1"/>
    <w:rsid w:val="00396E40"/>
    <w:rsid w:val="00396E76"/>
    <w:rsid w:val="00397077"/>
    <w:rsid w:val="003970F3"/>
    <w:rsid w:val="0039710F"/>
    <w:rsid w:val="00397148"/>
    <w:rsid w:val="00397233"/>
    <w:rsid w:val="003972AB"/>
    <w:rsid w:val="00397431"/>
    <w:rsid w:val="003979CA"/>
    <w:rsid w:val="00397BD8"/>
    <w:rsid w:val="00397F5A"/>
    <w:rsid w:val="003A00DF"/>
    <w:rsid w:val="003A016B"/>
    <w:rsid w:val="003A021E"/>
    <w:rsid w:val="003A024A"/>
    <w:rsid w:val="003A0F25"/>
    <w:rsid w:val="003A103E"/>
    <w:rsid w:val="003A10C7"/>
    <w:rsid w:val="003A113E"/>
    <w:rsid w:val="003A1187"/>
    <w:rsid w:val="003A11D2"/>
    <w:rsid w:val="003A137A"/>
    <w:rsid w:val="003A13E4"/>
    <w:rsid w:val="003A1659"/>
    <w:rsid w:val="003A166B"/>
    <w:rsid w:val="003A195E"/>
    <w:rsid w:val="003A19D6"/>
    <w:rsid w:val="003A1C2F"/>
    <w:rsid w:val="003A1C6F"/>
    <w:rsid w:val="003A1EC1"/>
    <w:rsid w:val="003A2799"/>
    <w:rsid w:val="003A29DF"/>
    <w:rsid w:val="003A2AEE"/>
    <w:rsid w:val="003A2B3B"/>
    <w:rsid w:val="003A2F1B"/>
    <w:rsid w:val="003A2F66"/>
    <w:rsid w:val="003A3603"/>
    <w:rsid w:val="003A3891"/>
    <w:rsid w:val="003A3A50"/>
    <w:rsid w:val="003A3A93"/>
    <w:rsid w:val="003A3D52"/>
    <w:rsid w:val="003A3E15"/>
    <w:rsid w:val="003A4620"/>
    <w:rsid w:val="003A47CC"/>
    <w:rsid w:val="003A49C1"/>
    <w:rsid w:val="003A547F"/>
    <w:rsid w:val="003A54E0"/>
    <w:rsid w:val="003A5ADD"/>
    <w:rsid w:val="003A5AFD"/>
    <w:rsid w:val="003A5B5B"/>
    <w:rsid w:val="003A5D3E"/>
    <w:rsid w:val="003A5E7F"/>
    <w:rsid w:val="003A5EE8"/>
    <w:rsid w:val="003A600B"/>
    <w:rsid w:val="003A6129"/>
    <w:rsid w:val="003A6578"/>
    <w:rsid w:val="003A6582"/>
    <w:rsid w:val="003A65C6"/>
    <w:rsid w:val="003A675B"/>
    <w:rsid w:val="003A6807"/>
    <w:rsid w:val="003A6B05"/>
    <w:rsid w:val="003A72F2"/>
    <w:rsid w:val="003A755C"/>
    <w:rsid w:val="003A7608"/>
    <w:rsid w:val="003A78FA"/>
    <w:rsid w:val="003A799B"/>
    <w:rsid w:val="003A7E3E"/>
    <w:rsid w:val="003A7EA2"/>
    <w:rsid w:val="003A7FDB"/>
    <w:rsid w:val="003B0175"/>
    <w:rsid w:val="003B0E33"/>
    <w:rsid w:val="003B0E3D"/>
    <w:rsid w:val="003B0FB1"/>
    <w:rsid w:val="003B0FD4"/>
    <w:rsid w:val="003B11FB"/>
    <w:rsid w:val="003B1847"/>
    <w:rsid w:val="003B1EDD"/>
    <w:rsid w:val="003B2094"/>
    <w:rsid w:val="003B245B"/>
    <w:rsid w:val="003B2727"/>
    <w:rsid w:val="003B2761"/>
    <w:rsid w:val="003B284E"/>
    <w:rsid w:val="003B2B83"/>
    <w:rsid w:val="003B2C5A"/>
    <w:rsid w:val="003B2CC8"/>
    <w:rsid w:val="003B2DAB"/>
    <w:rsid w:val="003B2E8E"/>
    <w:rsid w:val="003B2F08"/>
    <w:rsid w:val="003B3047"/>
    <w:rsid w:val="003B30B6"/>
    <w:rsid w:val="003B314A"/>
    <w:rsid w:val="003B3449"/>
    <w:rsid w:val="003B3454"/>
    <w:rsid w:val="003B3571"/>
    <w:rsid w:val="003B3899"/>
    <w:rsid w:val="003B3B9C"/>
    <w:rsid w:val="003B3E58"/>
    <w:rsid w:val="003B3F3B"/>
    <w:rsid w:val="003B40AF"/>
    <w:rsid w:val="003B4468"/>
    <w:rsid w:val="003B4631"/>
    <w:rsid w:val="003B4727"/>
    <w:rsid w:val="003B4961"/>
    <w:rsid w:val="003B50DB"/>
    <w:rsid w:val="003B50E0"/>
    <w:rsid w:val="003B50FF"/>
    <w:rsid w:val="003B5157"/>
    <w:rsid w:val="003B5212"/>
    <w:rsid w:val="003B55F4"/>
    <w:rsid w:val="003B5681"/>
    <w:rsid w:val="003B56F9"/>
    <w:rsid w:val="003B5801"/>
    <w:rsid w:val="003B5998"/>
    <w:rsid w:val="003B59E6"/>
    <w:rsid w:val="003B5A06"/>
    <w:rsid w:val="003B5D5C"/>
    <w:rsid w:val="003B5E4A"/>
    <w:rsid w:val="003B5F50"/>
    <w:rsid w:val="003B5F8D"/>
    <w:rsid w:val="003B60D6"/>
    <w:rsid w:val="003B6113"/>
    <w:rsid w:val="003B62AE"/>
    <w:rsid w:val="003B66C4"/>
    <w:rsid w:val="003B6924"/>
    <w:rsid w:val="003B6969"/>
    <w:rsid w:val="003B6BB7"/>
    <w:rsid w:val="003B6EFC"/>
    <w:rsid w:val="003B7162"/>
    <w:rsid w:val="003B72AC"/>
    <w:rsid w:val="003B7649"/>
    <w:rsid w:val="003B76B8"/>
    <w:rsid w:val="003B773E"/>
    <w:rsid w:val="003B7898"/>
    <w:rsid w:val="003B79E7"/>
    <w:rsid w:val="003C0213"/>
    <w:rsid w:val="003C035C"/>
    <w:rsid w:val="003C0756"/>
    <w:rsid w:val="003C07CB"/>
    <w:rsid w:val="003C085A"/>
    <w:rsid w:val="003C087A"/>
    <w:rsid w:val="003C0CC6"/>
    <w:rsid w:val="003C0FEE"/>
    <w:rsid w:val="003C1155"/>
    <w:rsid w:val="003C147F"/>
    <w:rsid w:val="003C15FF"/>
    <w:rsid w:val="003C179F"/>
    <w:rsid w:val="003C1964"/>
    <w:rsid w:val="003C1C51"/>
    <w:rsid w:val="003C1E75"/>
    <w:rsid w:val="003C2034"/>
    <w:rsid w:val="003C20F8"/>
    <w:rsid w:val="003C22F4"/>
    <w:rsid w:val="003C23A6"/>
    <w:rsid w:val="003C250F"/>
    <w:rsid w:val="003C26DA"/>
    <w:rsid w:val="003C28D6"/>
    <w:rsid w:val="003C294C"/>
    <w:rsid w:val="003C2A9A"/>
    <w:rsid w:val="003C2B6C"/>
    <w:rsid w:val="003C2FF3"/>
    <w:rsid w:val="003C31A2"/>
    <w:rsid w:val="003C32AC"/>
    <w:rsid w:val="003C334A"/>
    <w:rsid w:val="003C35BD"/>
    <w:rsid w:val="003C35E1"/>
    <w:rsid w:val="003C3602"/>
    <w:rsid w:val="003C3615"/>
    <w:rsid w:val="003C36C0"/>
    <w:rsid w:val="003C3791"/>
    <w:rsid w:val="003C3857"/>
    <w:rsid w:val="003C3A64"/>
    <w:rsid w:val="003C3E9F"/>
    <w:rsid w:val="003C3FA5"/>
    <w:rsid w:val="003C3FC8"/>
    <w:rsid w:val="003C4192"/>
    <w:rsid w:val="003C4331"/>
    <w:rsid w:val="003C469B"/>
    <w:rsid w:val="003C46C9"/>
    <w:rsid w:val="003C48D3"/>
    <w:rsid w:val="003C4BA8"/>
    <w:rsid w:val="003C4D39"/>
    <w:rsid w:val="003C4E25"/>
    <w:rsid w:val="003C51CD"/>
    <w:rsid w:val="003C5516"/>
    <w:rsid w:val="003C587B"/>
    <w:rsid w:val="003C588D"/>
    <w:rsid w:val="003C5D34"/>
    <w:rsid w:val="003C689E"/>
    <w:rsid w:val="003C68E4"/>
    <w:rsid w:val="003C6905"/>
    <w:rsid w:val="003C6948"/>
    <w:rsid w:val="003C6A0C"/>
    <w:rsid w:val="003C6B50"/>
    <w:rsid w:val="003C6FDD"/>
    <w:rsid w:val="003C71B7"/>
    <w:rsid w:val="003C7287"/>
    <w:rsid w:val="003C7352"/>
    <w:rsid w:val="003C7453"/>
    <w:rsid w:val="003C75E0"/>
    <w:rsid w:val="003C7981"/>
    <w:rsid w:val="003C7A25"/>
    <w:rsid w:val="003C7EC0"/>
    <w:rsid w:val="003D031B"/>
    <w:rsid w:val="003D0370"/>
    <w:rsid w:val="003D0417"/>
    <w:rsid w:val="003D0573"/>
    <w:rsid w:val="003D0820"/>
    <w:rsid w:val="003D0AFE"/>
    <w:rsid w:val="003D0BD4"/>
    <w:rsid w:val="003D0BEA"/>
    <w:rsid w:val="003D0CD9"/>
    <w:rsid w:val="003D0D7F"/>
    <w:rsid w:val="003D0F10"/>
    <w:rsid w:val="003D0F83"/>
    <w:rsid w:val="003D11CD"/>
    <w:rsid w:val="003D15D5"/>
    <w:rsid w:val="003D1642"/>
    <w:rsid w:val="003D173E"/>
    <w:rsid w:val="003D1785"/>
    <w:rsid w:val="003D1871"/>
    <w:rsid w:val="003D18F7"/>
    <w:rsid w:val="003D1AE2"/>
    <w:rsid w:val="003D1E32"/>
    <w:rsid w:val="003D1E63"/>
    <w:rsid w:val="003D1FA8"/>
    <w:rsid w:val="003D1FAE"/>
    <w:rsid w:val="003D21A5"/>
    <w:rsid w:val="003D29EF"/>
    <w:rsid w:val="003D2A63"/>
    <w:rsid w:val="003D2C26"/>
    <w:rsid w:val="003D3299"/>
    <w:rsid w:val="003D358A"/>
    <w:rsid w:val="003D3669"/>
    <w:rsid w:val="003D37A4"/>
    <w:rsid w:val="003D3961"/>
    <w:rsid w:val="003D3B28"/>
    <w:rsid w:val="003D42D3"/>
    <w:rsid w:val="003D45DF"/>
    <w:rsid w:val="003D45F8"/>
    <w:rsid w:val="003D470E"/>
    <w:rsid w:val="003D48A4"/>
    <w:rsid w:val="003D49CF"/>
    <w:rsid w:val="003D4D06"/>
    <w:rsid w:val="003D4E11"/>
    <w:rsid w:val="003D4E48"/>
    <w:rsid w:val="003D4EAE"/>
    <w:rsid w:val="003D502C"/>
    <w:rsid w:val="003D521B"/>
    <w:rsid w:val="003D5398"/>
    <w:rsid w:val="003D59CC"/>
    <w:rsid w:val="003D5AD8"/>
    <w:rsid w:val="003D5D01"/>
    <w:rsid w:val="003D5F3F"/>
    <w:rsid w:val="003D6A08"/>
    <w:rsid w:val="003D6AAA"/>
    <w:rsid w:val="003D6BA8"/>
    <w:rsid w:val="003D6D8C"/>
    <w:rsid w:val="003D6EAE"/>
    <w:rsid w:val="003D70EC"/>
    <w:rsid w:val="003D743A"/>
    <w:rsid w:val="003D751E"/>
    <w:rsid w:val="003D78CC"/>
    <w:rsid w:val="003E005F"/>
    <w:rsid w:val="003E01E3"/>
    <w:rsid w:val="003E0374"/>
    <w:rsid w:val="003E052B"/>
    <w:rsid w:val="003E05CE"/>
    <w:rsid w:val="003E0616"/>
    <w:rsid w:val="003E075F"/>
    <w:rsid w:val="003E0A42"/>
    <w:rsid w:val="003E0F0C"/>
    <w:rsid w:val="003E1158"/>
    <w:rsid w:val="003E131A"/>
    <w:rsid w:val="003E1342"/>
    <w:rsid w:val="003E144B"/>
    <w:rsid w:val="003E1947"/>
    <w:rsid w:val="003E1BF6"/>
    <w:rsid w:val="003E2236"/>
    <w:rsid w:val="003E2395"/>
    <w:rsid w:val="003E23E3"/>
    <w:rsid w:val="003E23E6"/>
    <w:rsid w:val="003E25D5"/>
    <w:rsid w:val="003E2BF5"/>
    <w:rsid w:val="003E2D6E"/>
    <w:rsid w:val="003E33D3"/>
    <w:rsid w:val="003E340F"/>
    <w:rsid w:val="003E381F"/>
    <w:rsid w:val="003E384E"/>
    <w:rsid w:val="003E3929"/>
    <w:rsid w:val="003E399D"/>
    <w:rsid w:val="003E3AC9"/>
    <w:rsid w:val="003E3C59"/>
    <w:rsid w:val="003E3D57"/>
    <w:rsid w:val="003E3F55"/>
    <w:rsid w:val="003E4154"/>
    <w:rsid w:val="003E43AB"/>
    <w:rsid w:val="003E4536"/>
    <w:rsid w:val="003E4540"/>
    <w:rsid w:val="003E45F4"/>
    <w:rsid w:val="003E48AA"/>
    <w:rsid w:val="003E491B"/>
    <w:rsid w:val="003E4C04"/>
    <w:rsid w:val="003E4D42"/>
    <w:rsid w:val="003E4F13"/>
    <w:rsid w:val="003E5000"/>
    <w:rsid w:val="003E50D9"/>
    <w:rsid w:val="003E50FA"/>
    <w:rsid w:val="003E5277"/>
    <w:rsid w:val="003E53DB"/>
    <w:rsid w:val="003E53DF"/>
    <w:rsid w:val="003E55FE"/>
    <w:rsid w:val="003E58BB"/>
    <w:rsid w:val="003E5904"/>
    <w:rsid w:val="003E5A5C"/>
    <w:rsid w:val="003E5A78"/>
    <w:rsid w:val="003E5CF3"/>
    <w:rsid w:val="003E5D8F"/>
    <w:rsid w:val="003E5E91"/>
    <w:rsid w:val="003E604F"/>
    <w:rsid w:val="003E6109"/>
    <w:rsid w:val="003E648C"/>
    <w:rsid w:val="003E6604"/>
    <w:rsid w:val="003E669F"/>
    <w:rsid w:val="003E6822"/>
    <w:rsid w:val="003E73F8"/>
    <w:rsid w:val="003E75EF"/>
    <w:rsid w:val="003E774F"/>
    <w:rsid w:val="003E7CA0"/>
    <w:rsid w:val="003E7D7A"/>
    <w:rsid w:val="003E7DFA"/>
    <w:rsid w:val="003E7F5A"/>
    <w:rsid w:val="003F002D"/>
    <w:rsid w:val="003F0370"/>
    <w:rsid w:val="003F0463"/>
    <w:rsid w:val="003F083E"/>
    <w:rsid w:val="003F086C"/>
    <w:rsid w:val="003F094D"/>
    <w:rsid w:val="003F0A42"/>
    <w:rsid w:val="003F0BC7"/>
    <w:rsid w:val="003F0DF9"/>
    <w:rsid w:val="003F0E1F"/>
    <w:rsid w:val="003F0F34"/>
    <w:rsid w:val="003F1036"/>
    <w:rsid w:val="003F113F"/>
    <w:rsid w:val="003F1340"/>
    <w:rsid w:val="003F1414"/>
    <w:rsid w:val="003F146A"/>
    <w:rsid w:val="003F14BB"/>
    <w:rsid w:val="003F1733"/>
    <w:rsid w:val="003F182B"/>
    <w:rsid w:val="003F1A01"/>
    <w:rsid w:val="003F1CE8"/>
    <w:rsid w:val="003F22AF"/>
    <w:rsid w:val="003F2494"/>
    <w:rsid w:val="003F2569"/>
    <w:rsid w:val="003F2923"/>
    <w:rsid w:val="003F2D10"/>
    <w:rsid w:val="003F30B5"/>
    <w:rsid w:val="003F337E"/>
    <w:rsid w:val="003F34BF"/>
    <w:rsid w:val="003F36E0"/>
    <w:rsid w:val="003F3784"/>
    <w:rsid w:val="003F37BE"/>
    <w:rsid w:val="003F3917"/>
    <w:rsid w:val="003F3F71"/>
    <w:rsid w:val="003F4093"/>
    <w:rsid w:val="003F41FA"/>
    <w:rsid w:val="003F457C"/>
    <w:rsid w:val="003F478F"/>
    <w:rsid w:val="003F4892"/>
    <w:rsid w:val="003F4C99"/>
    <w:rsid w:val="003F50F5"/>
    <w:rsid w:val="003F5275"/>
    <w:rsid w:val="003F5309"/>
    <w:rsid w:val="003F55A7"/>
    <w:rsid w:val="003F55EE"/>
    <w:rsid w:val="003F5955"/>
    <w:rsid w:val="003F5B4C"/>
    <w:rsid w:val="003F5C11"/>
    <w:rsid w:val="003F5D61"/>
    <w:rsid w:val="003F5F1A"/>
    <w:rsid w:val="003F6017"/>
    <w:rsid w:val="003F6320"/>
    <w:rsid w:val="003F63BF"/>
    <w:rsid w:val="003F6432"/>
    <w:rsid w:val="003F6446"/>
    <w:rsid w:val="003F64B1"/>
    <w:rsid w:val="003F6A5B"/>
    <w:rsid w:val="003F6B4F"/>
    <w:rsid w:val="003F6DF9"/>
    <w:rsid w:val="003F72FF"/>
    <w:rsid w:val="003F757B"/>
    <w:rsid w:val="003F75DC"/>
    <w:rsid w:val="003F78E6"/>
    <w:rsid w:val="003F79DB"/>
    <w:rsid w:val="003F7AF0"/>
    <w:rsid w:val="003F7B9A"/>
    <w:rsid w:val="003F7BFF"/>
    <w:rsid w:val="0040037D"/>
    <w:rsid w:val="0040044E"/>
    <w:rsid w:val="00400498"/>
    <w:rsid w:val="00400675"/>
    <w:rsid w:val="004006D1"/>
    <w:rsid w:val="0040070E"/>
    <w:rsid w:val="004008BE"/>
    <w:rsid w:val="00400B21"/>
    <w:rsid w:val="00400C98"/>
    <w:rsid w:val="00400DCA"/>
    <w:rsid w:val="00400E64"/>
    <w:rsid w:val="00400F8D"/>
    <w:rsid w:val="0040146B"/>
    <w:rsid w:val="00401782"/>
    <w:rsid w:val="00401901"/>
    <w:rsid w:val="004019D6"/>
    <w:rsid w:val="00401AAC"/>
    <w:rsid w:val="004020C2"/>
    <w:rsid w:val="00402353"/>
    <w:rsid w:val="004028F0"/>
    <w:rsid w:val="00402984"/>
    <w:rsid w:val="00402BDD"/>
    <w:rsid w:val="00402DA5"/>
    <w:rsid w:val="00402DB1"/>
    <w:rsid w:val="00402DEB"/>
    <w:rsid w:val="00402E57"/>
    <w:rsid w:val="00402F2B"/>
    <w:rsid w:val="004031C3"/>
    <w:rsid w:val="004031C8"/>
    <w:rsid w:val="00403220"/>
    <w:rsid w:val="0040328D"/>
    <w:rsid w:val="0040346A"/>
    <w:rsid w:val="004034BD"/>
    <w:rsid w:val="0040350A"/>
    <w:rsid w:val="00403905"/>
    <w:rsid w:val="00403A39"/>
    <w:rsid w:val="00403A43"/>
    <w:rsid w:val="00403A53"/>
    <w:rsid w:val="00403A93"/>
    <w:rsid w:val="00403E6E"/>
    <w:rsid w:val="00404341"/>
    <w:rsid w:val="00404398"/>
    <w:rsid w:val="004044FA"/>
    <w:rsid w:val="004046B5"/>
    <w:rsid w:val="004046C4"/>
    <w:rsid w:val="004046FC"/>
    <w:rsid w:val="00404A4E"/>
    <w:rsid w:val="00404CC6"/>
    <w:rsid w:val="00404E15"/>
    <w:rsid w:val="00404E24"/>
    <w:rsid w:val="00404F25"/>
    <w:rsid w:val="004050CE"/>
    <w:rsid w:val="0040513A"/>
    <w:rsid w:val="004056D4"/>
    <w:rsid w:val="004058DA"/>
    <w:rsid w:val="00405AD9"/>
    <w:rsid w:val="00405F3B"/>
    <w:rsid w:val="004063AE"/>
    <w:rsid w:val="00406575"/>
    <w:rsid w:val="0040657D"/>
    <w:rsid w:val="004066DF"/>
    <w:rsid w:val="004069FB"/>
    <w:rsid w:val="00406A1F"/>
    <w:rsid w:val="00406B49"/>
    <w:rsid w:val="00406BC0"/>
    <w:rsid w:val="00406E15"/>
    <w:rsid w:val="004074F4"/>
    <w:rsid w:val="004077F8"/>
    <w:rsid w:val="0040786E"/>
    <w:rsid w:val="00407B3B"/>
    <w:rsid w:val="00407C12"/>
    <w:rsid w:val="00407DC3"/>
    <w:rsid w:val="00410309"/>
    <w:rsid w:val="004108B6"/>
    <w:rsid w:val="00410901"/>
    <w:rsid w:val="00410BAF"/>
    <w:rsid w:val="00410E4F"/>
    <w:rsid w:val="00410FD7"/>
    <w:rsid w:val="00411094"/>
    <w:rsid w:val="0041124A"/>
    <w:rsid w:val="0041131D"/>
    <w:rsid w:val="00411334"/>
    <w:rsid w:val="00411937"/>
    <w:rsid w:val="00411D42"/>
    <w:rsid w:val="00411DDD"/>
    <w:rsid w:val="00411FEE"/>
    <w:rsid w:val="004120CD"/>
    <w:rsid w:val="0041217E"/>
    <w:rsid w:val="0041253C"/>
    <w:rsid w:val="004126BD"/>
    <w:rsid w:val="004128B7"/>
    <w:rsid w:val="00412AFE"/>
    <w:rsid w:val="00412DF1"/>
    <w:rsid w:val="00412F1E"/>
    <w:rsid w:val="00413006"/>
    <w:rsid w:val="004130CA"/>
    <w:rsid w:val="0041356A"/>
    <w:rsid w:val="004135A9"/>
    <w:rsid w:val="00413741"/>
    <w:rsid w:val="00413796"/>
    <w:rsid w:val="004137F2"/>
    <w:rsid w:val="00413835"/>
    <w:rsid w:val="00413AC5"/>
    <w:rsid w:val="00413C3A"/>
    <w:rsid w:val="004143EC"/>
    <w:rsid w:val="00414599"/>
    <w:rsid w:val="004145B7"/>
    <w:rsid w:val="004146F6"/>
    <w:rsid w:val="00414703"/>
    <w:rsid w:val="00414891"/>
    <w:rsid w:val="00414899"/>
    <w:rsid w:val="00414BEB"/>
    <w:rsid w:val="00414CFC"/>
    <w:rsid w:val="00414DB5"/>
    <w:rsid w:val="00414F0A"/>
    <w:rsid w:val="004150A4"/>
    <w:rsid w:val="00415288"/>
    <w:rsid w:val="00415316"/>
    <w:rsid w:val="00415384"/>
    <w:rsid w:val="00415498"/>
    <w:rsid w:val="0041551E"/>
    <w:rsid w:val="004155D4"/>
    <w:rsid w:val="00415842"/>
    <w:rsid w:val="004158B3"/>
    <w:rsid w:val="0041590B"/>
    <w:rsid w:val="004159C8"/>
    <w:rsid w:val="00415A5C"/>
    <w:rsid w:val="00415B1B"/>
    <w:rsid w:val="00415D42"/>
    <w:rsid w:val="00415D51"/>
    <w:rsid w:val="00415D99"/>
    <w:rsid w:val="00415FAE"/>
    <w:rsid w:val="0041604F"/>
    <w:rsid w:val="0041617C"/>
    <w:rsid w:val="004163F0"/>
    <w:rsid w:val="00416953"/>
    <w:rsid w:val="00417296"/>
    <w:rsid w:val="0041737C"/>
    <w:rsid w:val="004173E2"/>
    <w:rsid w:val="00417505"/>
    <w:rsid w:val="0041750C"/>
    <w:rsid w:val="00417984"/>
    <w:rsid w:val="00417A8B"/>
    <w:rsid w:val="00417C6B"/>
    <w:rsid w:val="00417CFB"/>
    <w:rsid w:val="00417D90"/>
    <w:rsid w:val="00417DDA"/>
    <w:rsid w:val="00417F07"/>
    <w:rsid w:val="00417FB0"/>
    <w:rsid w:val="0042088D"/>
    <w:rsid w:val="00420A42"/>
    <w:rsid w:val="00420ADB"/>
    <w:rsid w:val="00420C5E"/>
    <w:rsid w:val="00420D66"/>
    <w:rsid w:val="00420F34"/>
    <w:rsid w:val="00421242"/>
    <w:rsid w:val="00421359"/>
    <w:rsid w:val="004213D4"/>
    <w:rsid w:val="004215D7"/>
    <w:rsid w:val="00421B24"/>
    <w:rsid w:val="00421EA5"/>
    <w:rsid w:val="004220B4"/>
    <w:rsid w:val="00422483"/>
    <w:rsid w:val="00422485"/>
    <w:rsid w:val="00422615"/>
    <w:rsid w:val="00422731"/>
    <w:rsid w:val="004227E2"/>
    <w:rsid w:val="0042280D"/>
    <w:rsid w:val="004229CB"/>
    <w:rsid w:val="00422B01"/>
    <w:rsid w:val="00422B8C"/>
    <w:rsid w:val="00423057"/>
    <w:rsid w:val="00423153"/>
    <w:rsid w:val="00423377"/>
    <w:rsid w:val="004234CC"/>
    <w:rsid w:val="00423693"/>
    <w:rsid w:val="0042394D"/>
    <w:rsid w:val="00423EDA"/>
    <w:rsid w:val="00424023"/>
    <w:rsid w:val="004240AB"/>
    <w:rsid w:val="00424234"/>
    <w:rsid w:val="004242DD"/>
    <w:rsid w:val="004243BF"/>
    <w:rsid w:val="00424DB8"/>
    <w:rsid w:val="0042503D"/>
    <w:rsid w:val="004256AD"/>
    <w:rsid w:val="0042579F"/>
    <w:rsid w:val="00425915"/>
    <w:rsid w:val="00425BF6"/>
    <w:rsid w:val="00425E6B"/>
    <w:rsid w:val="004263F2"/>
    <w:rsid w:val="00426475"/>
    <w:rsid w:val="004264CE"/>
    <w:rsid w:val="00426CB1"/>
    <w:rsid w:val="00426D11"/>
    <w:rsid w:val="00426EB4"/>
    <w:rsid w:val="0042713E"/>
    <w:rsid w:val="00427173"/>
    <w:rsid w:val="00427643"/>
    <w:rsid w:val="00427651"/>
    <w:rsid w:val="00427A09"/>
    <w:rsid w:val="00427BBD"/>
    <w:rsid w:val="00427D56"/>
    <w:rsid w:val="004303C4"/>
    <w:rsid w:val="004307F0"/>
    <w:rsid w:val="00430965"/>
    <w:rsid w:val="00430BF3"/>
    <w:rsid w:val="00430C22"/>
    <w:rsid w:val="00430E42"/>
    <w:rsid w:val="00430F61"/>
    <w:rsid w:val="004316EB"/>
    <w:rsid w:val="00431752"/>
    <w:rsid w:val="00431B04"/>
    <w:rsid w:val="00431F1A"/>
    <w:rsid w:val="0043213E"/>
    <w:rsid w:val="0043216A"/>
    <w:rsid w:val="00432194"/>
    <w:rsid w:val="0043233A"/>
    <w:rsid w:val="0043244A"/>
    <w:rsid w:val="00432539"/>
    <w:rsid w:val="004325F5"/>
    <w:rsid w:val="004328F2"/>
    <w:rsid w:val="0043297B"/>
    <w:rsid w:val="00432AE7"/>
    <w:rsid w:val="00432DAE"/>
    <w:rsid w:val="00432F7E"/>
    <w:rsid w:val="004333E3"/>
    <w:rsid w:val="004334BB"/>
    <w:rsid w:val="0043367C"/>
    <w:rsid w:val="00433708"/>
    <w:rsid w:val="00433A63"/>
    <w:rsid w:val="00433A7C"/>
    <w:rsid w:val="00433AE3"/>
    <w:rsid w:val="00433C04"/>
    <w:rsid w:val="00433C73"/>
    <w:rsid w:val="00433FC5"/>
    <w:rsid w:val="00434016"/>
    <w:rsid w:val="00434047"/>
    <w:rsid w:val="0043422A"/>
    <w:rsid w:val="0043461C"/>
    <w:rsid w:val="00434716"/>
    <w:rsid w:val="0043473F"/>
    <w:rsid w:val="00434990"/>
    <w:rsid w:val="00434A6D"/>
    <w:rsid w:val="00434B63"/>
    <w:rsid w:val="00434CAD"/>
    <w:rsid w:val="00434CFF"/>
    <w:rsid w:val="00434D24"/>
    <w:rsid w:val="00434DAC"/>
    <w:rsid w:val="00434F32"/>
    <w:rsid w:val="004353B3"/>
    <w:rsid w:val="004356CD"/>
    <w:rsid w:val="004357F0"/>
    <w:rsid w:val="004359D4"/>
    <w:rsid w:val="00435B75"/>
    <w:rsid w:val="00435C11"/>
    <w:rsid w:val="00435FA2"/>
    <w:rsid w:val="00436292"/>
    <w:rsid w:val="0043662F"/>
    <w:rsid w:val="0043682D"/>
    <w:rsid w:val="00436D3F"/>
    <w:rsid w:val="00436D75"/>
    <w:rsid w:val="00436DFD"/>
    <w:rsid w:val="004370C3"/>
    <w:rsid w:val="00437623"/>
    <w:rsid w:val="0043777F"/>
    <w:rsid w:val="00437860"/>
    <w:rsid w:val="00437D43"/>
    <w:rsid w:val="00437F14"/>
    <w:rsid w:val="0044024C"/>
    <w:rsid w:val="00440475"/>
    <w:rsid w:val="004408CE"/>
    <w:rsid w:val="00440A19"/>
    <w:rsid w:val="00440AC0"/>
    <w:rsid w:val="00440AF6"/>
    <w:rsid w:val="00440E46"/>
    <w:rsid w:val="00440FFF"/>
    <w:rsid w:val="0044114C"/>
    <w:rsid w:val="0044114F"/>
    <w:rsid w:val="0044160C"/>
    <w:rsid w:val="00441641"/>
    <w:rsid w:val="004417C9"/>
    <w:rsid w:val="00441866"/>
    <w:rsid w:val="0044187A"/>
    <w:rsid w:val="0044192C"/>
    <w:rsid w:val="00441E95"/>
    <w:rsid w:val="00441EF5"/>
    <w:rsid w:val="00441F83"/>
    <w:rsid w:val="00441FE3"/>
    <w:rsid w:val="00441FE4"/>
    <w:rsid w:val="004420BF"/>
    <w:rsid w:val="0044260D"/>
    <w:rsid w:val="004428BD"/>
    <w:rsid w:val="0044293E"/>
    <w:rsid w:val="00442C86"/>
    <w:rsid w:val="00443574"/>
    <w:rsid w:val="004436F5"/>
    <w:rsid w:val="0044375C"/>
    <w:rsid w:val="004437B5"/>
    <w:rsid w:val="00443991"/>
    <w:rsid w:val="00443AC0"/>
    <w:rsid w:val="00443C09"/>
    <w:rsid w:val="00443CAB"/>
    <w:rsid w:val="00443E1C"/>
    <w:rsid w:val="00443F46"/>
    <w:rsid w:val="00443F47"/>
    <w:rsid w:val="0044404F"/>
    <w:rsid w:val="004441D7"/>
    <w:rsid w:val="0044453D"/>
    <w:rsid w:val="00444948"/>
    <w:rsid w:val="00444D53"/>
    <w:rsid w:val="00444E3E"/>
    <w:rsid w:val="00444EFD"/>
    <w:rsid w:val="00444F16"/>
    <w:rsid w:val="00444FBA"/>
    <w:rsid w:val="004450A3"/>
    <w:rsid w:val="00445153"/>
    <w:rsid w:val="004454B5"/>
    <w:rsid w:val="004458DA"/>
    <w:rsid w:val="00445918"/>
    <w:rsid w:val="0044591F"/>
    <w:rsid w:val="00445F1D"/>
    <w:rsid w:val="00445F5F"/>
    <w:rsid w:val="00445FAE"/>
    <w:rsid w:val="00446A3F"/>
    <w:rsid w:val="00446AA5"/>
    <w:rsid w:val="00446CD6"/>
    <w:rsid w:val="004472FE"/>
    <w:rsid w:val="0044741D"/>
    <w:rsid w:val="004474CF"/>
    <w:rsid w:val="004479AD"/>
    <w:rsid w:val="00447AD1"/>
    <w:rsid w:val="00447AD4"/>
    <w:rsid w:val="00447AD7"/>
    <w:rsid w:val="00447B49"/>
    <w:rsid w:val="00447C96"/>
    <w:rsid w:val="00447D3E"/>
    <w:rsid w:val="00447D5E"/>
    <w:rsid w:val="00447DFB"/>
    <w:rsid w:val="00447ECB"/>
    <w:rsid w:val="00450115"/>
    <w:rsid w:val="0045047A"/>
    <w:rsid w:val="0045062A"/>
    <w:rsid w:val="00450640"/>
    <w:rsid w:val="00450748"/>
    <w:rsid w:val="004508BA"/>
    <w:rsid w:val="004508D4"/>
    <w:rsid w:val="004509B1"/>
    <w:rsid w:val="004509C6"/>
    <w:rsid w:val="00450E5F"/>
    <w:rsid w:val="00450E7A"/>
    <w:rsid w:val="004512BA"/>
    <w:rsid w:val="004514E6"/>
    <w:rsid w:val="0045158D"/>
    <w:rsid w:val="0045168A"/>
    <w:rsid w:val="00451AF8"/>
    <w:rsid w:val="00451B32"/>
    <w:rsid w:val="00451BAE"/>
    <w:rsid w:val="00451CEE"/>
    <w:rsid w:val="00451D3C"/>
    <w:rsid w:val="00451F6C"/>
    <w:rsid w:val="00451F85"/>
    <w:rsid w:val="004521CB"/>
    <w:rsid w:val="004521EB"/>
    <w:rsid w:val="004521FF"/>
    <w:rsid w:val="00452273"/>
    <w:rsid w:val="004522D0"/>
    <w:rsid w:val="00452557"/>
    <w:rsid w:val="0045261D"/>
    <w:rsid w:val="00452A0D"/>
    <w:rsid w:val="00452A96"/>
    <w:rsid w:val="004530D3"/>
    <w:rsid w:val="0045311F"/>
    <w:rsid w:val="00453283"/>
    <w:rsid w:val="00453316"/>
    <w:rsid w:val="0045347C"/>
    <w:rsid w:val="00453572"/>
    <w:rsid w:val="00453766"/>
    <w:rsid w:val="004537BA"/>
    <w:rsid w:val="00453BE1"/>
    <w:rsid w:val="0045429F"/>
    <w:rsid w:val="0045434D"/>
    <w:rsid w:val="0045438C"/>
    <w:rsid w:val="004543E4"/>
    <w:rsid w:val="004548AA"/>
    <w:rsid w:val="00454CE6"/>
    <w:rsid w:val="00454DBF"/>
    <w:rsid w:val="00455201"/>
    <w:rsid w:val="00455258"/>
    <w:rsid w:val="004558CE"/>
    <w:rsid w:val="00455AD0"/>
    <w:rsid w:val="00455B72"/>
    <w:rsid w:val="00455CF0"/>
    <w:rsid w:val="00455E20"/>
    <w:rsid w:val="0045619B"/>
    <w:rsid w:val="004561CB"/>
    <w:rsid w:val="00456360"/>
    <w:rsid w:val="004564CE"/>
    <w:rsid w:val="00456566"/>
    <w:rsid w:val="00456754"/>
    <w:rsid w:val="00456766"/>
    <w:rsid w:val="0045692A"/>
    <w:rsid w:val="00456A46"/>
    <w:rsid w:val="00456D35"/>
    <w:rsid w:val="00456E59"/>
    <w:rsid w:val="00457085"/>
    <w:rsid w:val="004570E8"/>
    <w:rsid w:val="004571CB"/>
    <w:rsid w:val="004571E8"/>
    <w:rsid w:val="00457251"/>
    <w:rsid w:val="00457384"/>
    <w:rsid w:val="00457555"/>
    <w:rsid w:val="0045773A"/>
    <w:rsid w:val="00457770"/>
    <w:rsid w:val="00457B5E"/>
    <w:rsid w:val="00457B80"/>
    <w:rsid w:val="00457CD6"/>
    <w:rsid w:val="004602BF"/>
    <w:rsid w:val="00460482"/>
    <w:rsid w:val="00460636"/>
    <w:rsid w:val="0046065B"/>
    <w:rsid w:val="004607E0"/>
    <w:rsid w:val="00460EBF"/>
    <w:rsid w:val="00461011"/>
    <w:rsid w:val="0046145E"/>
    <w:rsid w:val="00461569"/>
    <w:rsid w:val="004615BE"/>
    <w:rsid w:val="00461AF9"/>
    <w:rsid w:val="00462009"/>
    <w:rsid w:val="004622CE"/>
    <w:rsid w:val="00462300"/>
    <w:rsid w:val="00462690"/>
    <w:rsid w:val="00462695"/>
    <w:rsid w:val="00462A38"/>
    <w:rsid w:val="00462A69"/>
    <w:rsid w:val="00462B2B"/>
    <w:rsid w:val="00462BA3"/>
    <w:rsid w:val="00462BBA"/>
    <w:rsid w:val="00462D94"/>
    <w:rsid w:val="0046321A"/>
    <w:rsid w:val="004633A9"/>
    <w:rsid w:val="0046348A"/>
    <w:rsid w:val="00463796"/>
    <w:rsid w:val="0046390E"/>
    <w:rsid w:val="00463AC3"/>
    <w:rsid w:val="00463C4B"/>
    <w:rsid w:val="00463E07"/>
    <w:rsid w:val="00463E4F"/>
    <w:rsid w:val="004640D5"/>
    <w:rsid w:val="00464102"/>
    <w:rsid w:val="004641EA"/>
    <w:rsid w:val="004643EF"/>
    <w:rsid w:val="00464495"/>
    <w:rsid w:val="00464509"/>
    <w:rsid w:val="004647C9"/>
    <w:rsid w:val="0046493B"/>
    <w:rsid w:val="00464B88"/>
    <w:rsid w:val="004650F0"/>
    <w:rsid w:val="00465742"/>
    <w:rsid w:val="004657D4"/>
    <w:rsid w:val="004658A6"/>
    <w:rsid w:val="00465A16"/>
    <w:rsid w:val="00465D14"/>
    <w:rsid w:val="00465DDD"/>
    <w:rsid w:val="00465E28"/>
    <w:rsid w:val="004661DC"/>
    <w:rsid w:val="00466214"/>
    <w:rsid w:val="004662EB"/>
    <w:rsid w:val="00466472"/>
    <w:rsid w:val="004667AF"/>
    <w:rsid w:val="004667BC"/>
    <w:rsid w:val="004669DE"/>
    <w:rsid w:val="00466D29"/>
    <w:rsid w:val="00466E67"/>
    <w:rsid w:val="004672FF"/>
    <w:rsid w:val="00467394"/>
    <w:rsid w:val="0046739B"/>
    <w:rsid w:val="004673D2"/>
    <w:rsid w:val="0046757E"/>
    <w:rsid w:val="0046759E"/>
    <w:rsid w:val="0046777B"/>
    <w:rsid w:val="004677DA"/>
    <w:rsid w:val="004678F4"/>
    <w:rsid w:val="00467951"/>
    <w:rsid w:val="00467A5C"/>
    <w:rsid w:val="004700E3"/>
    <w:rsid w:val="00470121"/>
    <w:rsid w:val="00470154"/>
    <w:rsid w:val="004703F1"/>
    <w:rsid w:val="004704B6"/>
    <w:rsid w:val="0047073C"/>
    <w:rsid w:val="004708F6"/>
    <w:rsid w:val="00470CD4"/>
    <w:rsid w:val="00470D14"/>
    <w:rsid w:val="00470E5B"/>
    <w:rsid w:val="00470EB2"/>
    <w:rsid w:val="00471458"/>
    <w:rsid w:val="004714A3"/>
    <w:rsid w:val="004715E3"/>
    <w:rsid w:val="004719DB"/>
    <w:rsid w:val="00471D0D"/>
    <w:rsid w:val="00472126"/>
    <w:rsid w:val="0047222A"/>
    <w:rsid w:val="0047228E"/>
    <w:rsid w:val="004726EE"/>
    <w:rsid w:val="00472822"/>
    <w:rsid w:val="00472886"/>
    <w:rsid w:val="00472E19"/>
    <w:rsid w:val="00472FF5"/>
    <w:rsid w:val="004731BB"/>
    <w:rsid w:val="00473349"/>
    <w:rsid w:val="00473481"/>
    <w:rsid w:val="004734DE"/>
    <w:rsid w:val="0047352D"/>
    <w:rsid w:val="004735C1"/>
    <w:rsid w:val="004736C9"/>
    <w:rsid w:val="004738CB"/>
    <w:rsid w:val="00473A83"/>
    <w:rsid w:val="00473D9C"/>
    <w:rsid w:val="00473E16"/>
    <w:rsid w:val="00473EA7"/>
    <w:rsid w:val="00474115"/>
    <w:rsid w:val="00474460"/>
    <w:rsid w:val="004744A4"/>
    <w:rsid w:val="004746A5"/>
    <w:rsid w:val="004747F1"/>
    <w:rsid w:val="00474E0C"/>
    <w:rsid w:val="00474E1F"/>
    <w:rsid w:val="00475029"/>
    <w:rsid w:val="004751EE"/>
    <w:rsid w:val="0047522D"/>
    <w:rsid w:val="0047526F"/>
    <w:rsid w:val="004752BB"/>
    <w:rsid w:val="00475447"/>
    <w:rsid w:val="004754A6"/>
    <w:rsid w:val="00475527"/>
    <w:rsid w:val="0047571D"/>
    <w:rsid w:val="00475A97"/>
    <w:rsid w:val="00475D00"/>
    <w:rsid w:val="0047610A"/>
    <w:rsid w:val="00476131"/>
    <w:rsid w:val="004761C4"/>
    <w:rsid w:val="00476216"/>
    <w:rsid w:val="00476586"/>
    <w:rsid w:val="004768BE"/>
    <w:rsid w:val="00477604"/>
    <w:rsid w:val="004778EC"/>
    <w:rsid w:val="00477EC9"/>
    <w:rsid w:val="00480028"/>
    <w:rsid w:val="00480139"/>
    <w:rsid w:val="004801B2"/>
    <w:rsid w:val="00480AFB"/>
    <w:rsid w:val="00480E10"/>
    <w:rsid w:val="00480EF7"/>
    <w:rsid w:val="004810AA"/>
    <w:rsid w:val="004811F3"/>
    <w:rsid w:val="004813CD"/>
    <w:rsid w:val="004816B5"/>
    <w:rsid w:val="00481781"/>
    <w:rsid w:val="00481796"/>
    <w:rsid w:val="00481BA2"/>
    <w:rsid w:val="00481C88"/>
    <w:rsid w:val="00481E39"/>
    <w:rsid w:val="00482099"/>
    <w:rsid w:val="004824C0"/>
    <w:rsid w:val="00482609"/>
    <w:rsid w:val="00482865"/>
    <w:rsid w:val="0048288B"/>
    <w:rsid w:val="0048289A"/>
    <w:rsid w:val="0048297C"/>
    <w:rsid w:val="00482D84"/>
    <w:rsid w:val="00482E4D"/>
    <w:rsid w:val="00482E88"/>
    <w:rsid w:val="004831E9"/>
    <w:rsid w:val="0048329C"/>
    <w:rsid w:val="004833EB"/>
    <w:rsid w:val="004833F9"/>
    <w:rsid w:val="004838DF"/>
    <w:rsid w:val="00483AFE"/>
    <w:rsid w:val="00483CCB"/>
    <w:rsid w:val="00483E5F"/>
    <w:rsid w:val="00483F69"/>
    <w:rsid w:val="00483F8A"/>
    <w:rsid w:val="00484908"/>
    <w:rsid w:val="00484BE7"/>
    <w:rsid w:val="00484E51"/>
    <w:rsid w:val="004854AE"/>
    <w:rsid w:val="0048587D"/>
    <w:rsid w:val="0048592E"/>
    <w:rsid w:val="00485E67"/>
    <w:rsid w:val="00486233"/>
    <w:rsid w:val="004865E6"/>
    <w:rsid w:val="00486661"/>
    <w:rsid w:val="004868EE"/>
    <w:rsid w:val="00486C26"/>
    <w:rsid w:val="00486C57"/>
    <w:rsid w:val="00486DF4"/>
    <w:rsid w:val="00486E42"/>
    <w:rsid w:val="00486F1C"/>
    <w:rsid w:val="00486F66"/>
    <w:rsid w:val="00487128"/>
    <w:rsid w:val="0048717E"/>
    <w:rsid w:val="00487282"/>
    <w:rsid w:val="004872BE"/>
    <w:rsid w:val="004873BE"/>
    <w:rsid w:val="00487686"/>
    <w:rsid w:val="0048773F"/>
    <w:rsid w:val="00487B9B"/>
    <w:rsid w:val="00487EC8"/>
    <w:rsid w:val="00490781"/>
    <w:rsid w:val="00490E96"/>
    <w:rsid w:val="00490E9E"/>
    <w:rsid w:val="00490FCF"/>
    <w:rsid w:val="0049194F"/>
    <w:rsid w:val="004919A9"/>
    <w:rsid w:val="004919BB"/>
    <w:rsid w:val="00491A80"/>
    <w:rsid w:val="00491B8D"/>
    <w:rsid w:val="00491DE5"/>
    <w:rsid w:val="0049202D"/>
    <w:rsid w:val="004920ED"/>
    <w:rsid w:val="0049238F"/>
    <w:rsid w:val="00492481"/>
    <w:rsid w:val="004925B9"/>
    <w:rsid w:val="00492726"/>
    <w:rsid w:val="00492737"/>
    <w:rsid w:val="004929E1"/>
    <w:rsid w:val="00492BB8"/>
    <w:rsid w:val="00492BFA"/>
    <w:rsid w:val="00492D98"/>
    <w:rsid w:val="00492FF4"/>
    <w:rsid w:val="004930FA"/>
    <w:rsid w:val="0049313D"/>
    <w:rsid w:val="00493244"/>
    <w:rsid w:val="004934E1"/>
    <w:rsid w:val="00493561"/>
    <w:rsid w:val="00493603"/>
    <w:rsid w:val="00493683"/>
    <w:rsid w:val="00493840"/>
    <w:rsid w:val="00493867"/>
    <w:rsid w:val="00493A4B"/>
    <w:rsid w:val="00493A76"/>
    <w:rsid w:val="00493D11"/>
    <w:rsid w:val="00493D46"/>
    <w:rsid w:val="00493EF7"/>
    <w:rsid w:val="00494426"/>
    <w:rsid w:val="004948C9"/>
    <w:rsid w:val="00494ADD"/>
    <w:rsid w:val="00494B0F"/>
    <w:rsid w:val="0049520F"/>
    <w:rsid w:val="004952F6"/>
    <w:rsid w:val="004953EA"/>
    <w:rsid w:val="0049586B"/>
    <w:rsid w:val="00495A25"/>
    <w:rsid w:val="00495A43"/>
    <w:rsid w:val="00495AAF"/>
    <w:rsid w:val="00495AB9"/>
    <w:rsid w:val="00495C78"/>
    <w:rsid w:val="00495DBA"/>
    <w:rsid w:val="00495F75"/>
    <w:rsid w:val="00495F76"/>
    <w:rsid w:val="004965CF"/>
    <w:rsid w:val="00496797"/>
    <w:rsid w:val="00496A17"/>
    <w:rsid w:val="00496C45"/>
    <w:rsid w:val="00496E4D"/>
    <w:rsid w:val="0049700B"/>
    <w:rsid w:val="00497083"/>
    <w:rsid w:val="00497170"/>
    <w:rsid w:val="004973A9"/>
    <w:rsid w:val="004973ED"/>
    <w:rsid w:val="004974EA"/>
    <w:rsid w:val="00497B5A"/>
    <w:rsid w:val="00497CDD"/>
    <w:rsid w:val="00497DD5"/>
    <w:rsid w:val="00497F8B"/>
    <w:rsid w:val="00497FE5"/>
    <w:rsid w:val="004A019C"/>
    <w:rsid w:val="004A04F7"/>
    <w:rsid w:val="004A0715"/>
    <w:rsid w:val="004A0916"/>
    <w:rsid w:val="004A0A48"/>
    <w:rsid w:val="004A0A9B"/>
    <w:rsid w:val="004A0AE2"/>
    <w:rsid w:val="004A0BBA"/>
    <w:rsid w:val="004A0C2F"/>
    <w:rsid w:val="004A0EC2"/>
    <w:rsid w:val="004A0F8C"/>
    <w:rsid w:val="004A0FC0"/>
    <w:rsid w:val="004A1390"/>
    <w:rsid w:val="004A1582"/>
    <w:rsid w:val="004A17A9"/>
    <w:rsid w:val="004A1B39"/>
    <w:rsid w:val="004A1E8E"/>
    <w:rsid w:val="004A203E"/>
    <w:rsid w:val="004A2074"/>
    <w:rsid w:val="004A231A"/>
    <w:rsid w:val="004A2411"/>
    <w:rsid w:val="004A2892"/>
    <w:rsid w:val="004A2904"/>
    <w:rsid w:val="004A295D"/>
    <w:rsid w:val="004A2B69"/>
    <w:rsid w:val="004A2BB4"/>
    <w:rsid w:val="004A2CBA"/>
    <w:rsid w:val="004A2D2B"/>
    <w:rsid w:val="004A30E9"/>
    <w:rsid w:val="004A3147"/>
    <w:rsid w:val="004A336F"/>
    <w:rsid w:val="004A33A0"/>
    <w:rsid w:val="004A33F6"/>
    <w:rsid w:val="004A3461"/>
    <w:rsid w:val="004A3665"/>
    <w:rsid w:val="004A381E"/>
    <w:rsid w:val="004A38AA"/>
    <w:rsid w:val="004A3939"/>
    <w:rsid w:val="004A3D1E"/>
    <w:rsid w:val="004A3D73"/>
    <w:rsid w:val="004A41D5"/>
    <w:rsid w:val="004A41E9"/>
    <w:rsid w:val="004A457F"/>
    <w:rsid w:val="004A45B8"/>
    <w:rsid w:val="004A49C1"/>
    <w:rsid w:val="004A4BB4"/>
    <w:rsid w:val="004A4CBB"/>
    <w:rsid w:val="004A4D92"/>
    <w:rsid w:val="004A4E9E"/>
    <w:rsid w:val="004A4EB3"/>
    <w:rsid w:val="004A4F1B"/>
    <w:rsid w:val="004A4F28"/>
    <w:rsid w:val="004A5093"/>
    <w:rsid w:val="004A558A"/>
    <w:rsid w:val="004A56E9"/>
    <w:rsid w:val="004A59D3"/>
    <w:rsid w:val="004A5A01"/>
    <w:rsid w:val="004A5B86"/>
    <w:rsid w:val="004A5D85"/>
    <w:rsid w:val="004A5DDE"/>
    <w:rsid w:val="004A5EF7"/>
    <w:rsid w:val="004A5FDB"/>
    <w:rsid w:val="004A60A2"/>
    <w:rsid w:val="004A61AC"/>
    <w:rsid w:val="004A65A9"/>
    <w:rsid w:val="004A6D4D"/>
    <w:rsid w:val="004A718F"/>
    <w:rsid w:val="004A77A0"/>
    <w:rsid w:val="004A7BEF"/>
    <w:rsid w:val="004A7E38"/>
    <w:rsid w:val="004B0120"/>
    <w:rsid w:val="004B020E"/>
    <w:rsid w:val="004B02D0"/>
    <w:rsid w:val="004B0522"/>
    <w:rsid w:val="004B09BC"/>
    <w:rsid w:val="004B0A09"/>
    <w:rsid w:val="004B0BB8"/>
    <w:rsid w:val="004B1005"/>
    <w:rsid w:val="004B11D7"/>
    <w:rsid w:val="004B1544"/>
    <w:rsid w:val="004B175E"/>
    <w:rsid w:val="004B19E9"/>
    <w:rsid w:val="004B1A2C"/>
    <w:rsid w:val="004B1A5B"/>
    <w:rsid w:val="004B1AAF"/>
    <w:rsid w:val="004B1B41"/>
    <w:rsid w:val="004B1B98"/>
    <w:rsid w:val="004B1CED"/>
    <w:rsid w:val="004B1DB1"/>
    <w:rsid w:val="004B1FAA"/>
    <w:rsid w:val="004B2178"/>
    <w:rsid w:val="004B2214"/>
    <w:rsid w:val="004B23F4"/>
    <w:rsid w:val="004B24CD"/>
    <w:rsid w:val="004B2825"/>
    <w:rsid w:val="004B2B51"/>
    <w:rsid w:val="004B2BD9"/>
    <w:rsid w:val="004B2CA6"/>
    <w:rsid w:val="004B2CFC"/>
    <w:rsid w:val="004B2D28"/>
    <w:rsid w:val="004B2D9E"/>
    <w:rsid w:val="004B300C"/>
    <w:rsid w:val="004B309F"/>
    <w:rsid w:val="004B3416"/>
    <w:rsid w:val="004B352C"/>
    <w:rsid w:val="004B36BF"/>
    <w:rsid w:val="004B37FF"/>
    <w:rsid w:val="004B3AA1"/>
    <w:rsid w:val="004B3B98"/>
    <w:rsid w:val="004B3BC8"/>
    <w:rsid w:val="004B3CF4"/>
    <w:rsid w:val="004B402B"/>
    <w:rsid w:val="004B407B"/>
    <w:rsid w:val="004B40EF"/>
    <w:rsid w:val="004B41A4"/>
    <w:rsid w:val="004B4541"/>
    <w:rsid w:val="004B4777"/>
    <w:rsid w:val="004B47BC"/>
    <w:rsid w:val="004B47D7"/>
    <w:rsid w:val="004B4A1B"/>
    <w:rsid w:val="004B4D22"/>
    <w:rsid w:val="004B4F13"/>
    <w:rsid w:val="004B4F64"/>
    <w:rsid w:val="004B52FE"/>
    <w:rsid w:val="004B548D"/>
    <w:rsid w:val="004B55EF"/>
    <w:rsid w:val="004B59D6"/>
    <w:rsid w:val="004B5A05"/>
    <w:rsid w:val="004B5B8A"/>
    <w:rsid w:val="004B5B91"/>
    <w:rsid w:val="004B5BEE"/>
    <w:rsid w:val="004B5C43"/>
    <w:rsid w:val="004B5CB2"/>
    <w:rsid w:val="004B64ED"/>
    <w:rsid w:val="004B6527"/>
    <w:rsid w:val="004B654B"/>
    <w:rsid w:val="004B6564"/>
    <w:rsid w:val="004B661E"/>
    <w:rsid w:val="004B6636"/>
    <w:rsid w:val="004B66DC"/>
    <w:rsid w:val="004B6734"/>
    <w:rsid w:val="004B68CE"/>
    <w:rsid w:val="004B6B66"/>
    <w:rsid w:val="004B6B86"/>
    <w:rsid w:val="004B6BDC"/>
    <w:rsid w:val="004B6E77"/>
    <w:rsid w:val="004B7115"/>
    <w:rsid w:val="004B714C"/>
    <w:rsid w:val="004B7178"/>
    <w:rsid w:val="004B71FD"/>
    <w:rsid w:val="004B7234"/>
    <w:rsid w:val="004B72C1"/>
    <w:rsid w:val="004B72D6"/>
    <w:rsid w:val="004B73FD"/>
    <w:rsid w:val="004B744C"/>
    <w:rsid w:val="004B74F4"/>
    <w:rsid w:val="004B7AA1"/>
    <w:rsid w:val="004B7D4D"/>
    <w:rsid w:val="004B7DDB"/>
    <w:rsid w:val="004C00CC"/>
    <w:rsid w:val="004C0935"/>
    <w:rsid w:val="004C0986"/>
    <w:rsid w:val="004C09ED"/>
    <w:rsid w:val="004C0BA0"/>
    <w:rsid w:val="004C0C2E"/>
    <w:rsid w:val="004C0EA7"/>
    <w:rsid w:val="004C0F09"/>
    <w:rsid w:val="004C0F63"/>
    <w:rsid w:val="004C112F"/>
    <w:rsid w:val="004C1260"/>
    <w:rsid w:val="004C12F0"/>
    <w:rsid w:val="004C13AB"/>
    <w:rsid w:val="004C164F"/>
    <w:rsid w:val="004C179F"/>
    <w:rsid w:val="004C18D0"/>
    <w:rsid w:val="004C1A20"/>
    <w:rsid w:val="004C1C9E"/>
    <w:rsid w:val="004C1CB0"/>
    <w:rsid w:val="004C1CED"/>
    <w:rsid w:val="004C20C8"/>
    <w:rsid w:val="004C2119"/>
    <w:rsid w:val="004C217E"/>
    <w:rsid w:val="004C237B"/>
    <w:rsid w:val="004C3053"/>
    <w:rsid w:val="004C3147"/>
    <w:rsid w:val="004C352B"/>
    <w:rsid w:val="004C3589"/>
    <w:rsid w:val="004C3646"/>
    <w:rsid w:val="004C3876"/>
    <w:rsid w:val="004C3883"/>
    <w:rsid w:val="004C398F"/>
    <w:rsid w:val="004C3A32"/>
    <w:rsid w:val="004C3A63"/>
    <w:rsid w:val="004C3C7C"/>
    <w:rsid w:val="004C3DB0"/>
    <w:rsid w:val="004C3E29"/>
    <w:rsid w:val="004C4312"/>
    <w:rsid w:val="004C43E9"/>
    <w:rsid w:val="004C47D7"/>
    <w:rsid w:val="004C48D7"/>
    <w:rsid w:val="004C4A3F"/>
    <w:rsid w:val="004C4A9B"/>
    <w:rsid w:val="004C4B0A"/>
    <w:rsid w:val="004C4F74"/>
    <w:rsid w:val="004C5334"/>
    <w:rsid w:val="004C5384"/>
    <w:rsid w:val="004C5576"/>
    <w:rsid w:val="004C5BD7"/>
    <w:rsid w:val="004C5DE2"/>
    <w:rsid w:val="004C5E0B"/>
    <w:rsid w:val="004C5E81"/>
    <w:rsid w:val="004C5F08"/>
    <w:rsid w:val="004C61F4"/>
    <w:rsid w:val="004C61FF"/>
    <w:rsid w:val="004C630D"/>
    <w:rsid w:val="004C637C"/>
    <w:rsid w:val="004C640C"/>
    <w:rsid w:val="004C65C3"/>
    <w:rsid w:val="004C684D"/>
    <w:rsid w:val="004C6C55"/>
    <w:rsid w:val="004C743D"/>
    <w:rsid w:val="004C757A"/>
    <w:rsid w:val="004C757C"/>
    <w:rsid w:val="004C7816"/>
    <w:rsid w:val="004C7D2A"/>
    <w:rsid w:val="004D062B"/>
    <w:rsid w:val="004D0FB1"/>
    <w:rsid w:val="004D1396"/>
    <w:rsid w:val="004D15A4"/>
    <w:rsid w:val="004D161D"/>
    <w:rsid w:val="004D185A"/>
    <w:rsid w:val="004D19A4"/>
    <w:rsid w:val="004D19CA"/>
    <w:rsid w:val="004D1AAB"/>
    <w:rsid w:val="004D1BA8"/>
    <w:rsid w:val="004D1BD2"/>
    <w:rsid w:val="004D21FD"/>
    <w:rsid w:val="004D2214"/>
    <w:rsid w:val="004D231F"/>
    <w:rsid w:val="004D2786"/>
    <w:rsid w:val="004D2AA5"/>
    <w:rsid w:val="004D2C93"/>
    <w:rsid w:val="004D2CA5"/>
    <w:rsid w:val="004D2E0F"/>
    <w:rsid w:val="004D322D"/>
    <w:rsid w:val="004D328F"/>
    <w:rsid w:val="004D32B3"/>
    <w:rsid w:val="004D32F9"/>
    <w:rsid w:val="004D36DA"/>
    <w:rsid w:val="004D373B"/>
    <w:rsid w:val="004D376F"/>
    <w:rsid w:val="004D386A"/>
    <w:rsid w:val="004D388C"/>
    <w:rsid w:val="004D38D8"/>
    <w:rsid w:val="004D3A4E"/>
    <w:rsid w:val="004D3AC9"/>
    <w:rsid w:val="004D3D86"/>
    <w:rsid w:val="004D40C1"/>
    <w:rsid w:val="004D4432"/>
    <w:rsid w:val="004D4435"/>
    <w:rsid w:val="004D4890"/>
    <w:rsid w:val="004D4BAA"/>
    <w:rsid w:val="004D4BAD"/>
    <w:rsid w:val="004D4FF1"/>
    <w:rsid w:val="004D5603"/>
    <w:rsid w:val="004D5F9C"/>
    <w:rsid w:val="004D5FF3"/>
    <w:rsid w:val="004D6099"/>
    <w:rsid w:val="004D60E7"/>
    <w:rsid w:val="004D6105"/>
    <w:rsid w:val="004D6225"/>
    <w:rsid w:val="004D6518"/>
    <w:rsid w:val="004D663E"/>
    <w:rsid w:val="004D666B"/>
    <w:rsid w:val="004D67B4"/>
    <w:rsid w:val="004D69A5"/>
    <w:rsid w:val="004D6ECB"/>
    <w:rsid w:val="004D7480"/>
    <w:rsid w:val="004D755E"/>
    <w:rsid w:val="004D75ED"/>
    <w:rsid w:val="004D7632"/>
    <w:rsid w:val="004D767F"/>
    <w:rsid w:val="004D78D3"/>
    <w:rsid w:val="004D7AFA"/>
    <w:rsid w:val="004D7E68"/>
    <w:rsid w:val="004D7F2F"/>
    <w:rsid w:val="004D7F4E"/>
    <w:rsid w:val="004E0203"/>
    <w:rsid w:val="004E021B"/>
    <w:rsid w:val="004E026F"/>
    <w:rsid w:val="004E0424"/>
    <w:rsid w:val="004E09C7"/>
    <w:rsid w:val="004E0ACE"/>
    <w:rsid w:val="004E0B54"/>
    <w:rsid w:val="004E0CE6"/>
    <w:rsid w:val="004E0F6D"/>
    <w:rsid w:val="004E11D3"/>
    <w:rsid w:val="004E1365"/>
    <w:rsid w:val="004E151B"/>
    <w:rsid w:val="004E1657"/>
    <w:rsid w:val="004E16A9"/>
    <w:rsid w:val="004E1809"/>
    <w:rsid w:val="004E1874"/>
    <w:rsid w:val="004E1AC3"/>
    <w:rsid w:val="004E1B86"/>
    <w:rsid w:val="004E1BB2"/>
    <w:rsid w:val="004E1D74"/>
    <w:rsid w:val="004E1E8A"/>
    <w:rsid w:val="004E1FAB"/>
    <w:rsid w:val="004E2336"/>
    <w:rsid w:val="004E2401"/>
    <w:rsid w:val="004E265E"/>
    <w:rsid w:val="004E26C8"/>
    <w:rsid w:val="004E2A8A"/>
    <w:rsid w:val="004E2ACE"/>
    <w:rsid w:val="004E3761"/>
    <w:rsid w:val="004E3ADD"/>
    <w:rsid w:val="004E3D5F"/>
    <w:rsid w:val="004E3F90"/>
    <w:rsid w:val="004E3FC5"/>
    <w:rsid w:val="004E4143"/>
    <w:rsid w:val="004E4286"/>
    <w:rsid w:val="004E43B5"/>
    <w:rsid w:val="004E45C8"/>
    <w:rsid w:val="004E47C0"/>
    <w:rsid w:val="004E4CD3"/>
    <w:rsid w:val="004E505D"/>
    <w:rsid w:val="004E51F9"/>
    <w:rsid w:val="004E5536"/>
    <w:rsid w:val="004E5678"/>
    <w:rsid w:val="004E5A90"/>
    <w:rsid w:val="004E5B1A"/>
    <w:rsid w:val="004E5F94"/>
    <w:rsid w:val="004E60A6"/>
    <w:rsid w:val="004E615A"/>
    <w:rsid w:val="004E61D7"/>
    <w:rsid w:val="004E6350"/>
    <w:rsid w:val="004E6E6F"/>
    <w:rsid w:val="004E6E80"/>
    <w:rsid w:val="004E6F14"/>
    <w:rsid w:val="004E7148"/>
    <w:rsid w:val="004E72BD"/>
    <w:rsid w:val="004E7718"/>
    <w:rsid w:val="004E798B"/>
    <w:rsid w:val="004E7A2C"/>
    <w:rsid w:val="004E7CBF"/>
    <w:rsid w:val="004F009D"/>
    <w:rsid w:val="004F02D3"/>
    <w:rsid w:val="004F036F"/>
    <w:rsid w:val="004F03C3"/>
    <w:rsid w:val="004F0457"/>
    <w:rsid w:val="004F068C"/>
    <w:rsid w:val="004F0830"/>
    <w:rsid w:val="004F0A84"/>
    <w:rsid w:val="004F0BD1"/>
    <w:rsid w:val="004F0C46"/>
    <w:rsid w:val="004F11AD"/>
    <w:rsid w:val="004F11E0"/>
    <w:rsid w:val="004F11E3"/>
    <w:rsid w:val="004F154F"/>
    <w:rsid w:val="004F15A3"/>
    <w:rsid w:val="004F16A7"/>
    <w:rsid w:val="004F176B"/>
    <w:rsid w:val="004F1800"/>
    <w:rsid w:val="004F1864"/>
    <w:rsid w:val="004F1A4C"/>
    <w:rsid w:val="004F1F3F"/>
    <w:rsid w:val="004F20C0"/>
    <w:rsid w:val="004F23BD"/>
    <w:rsid w:val="004F2578"/>
    <w:rsid w:val="004F2648"/>
    <w:rsid w:val="004F267F"/>
    <w:rsid w:val="004F2779"/>
    <w:rsid w:val="004F2909"/>
    <w:rsid w:val="004F2A93"/>
    <w:rsid w:val="004F2B7C"/>
    <w:rsid w:val="004F2D1C"/>
    <w:rsid w:val="004F2EF3"/>
    <w:rsid w:val="004F33F7"/>
    <w:rsid w:val="004F3423"/>
    <w:rsid w:val="004F3480"/>
    <w:rsid w:val="004F373A"/>
    <w:rsid w:val="004F3AD0"/>
    <w:rsid w:val="004F3C1C"/>
    <w:rsid w:val="004F42BB"/>
    <w:rsid w:val="004F42BE"/>
    <w:rsid w:val="004F4827"/>
    <w:rsid w:val="004F4E28"/>
    <w:rsid w:val="004F4EE9"/>
    <w:rsid w:val="004F4FA8"/>
    <w:rsid w:val="004F5302"/>
    <w:rsid w:val="004F53C6"/>
    <w:rsid w:val="004F5469"/>
    <w:rsid w:val="004F5488"/>
    <w:rsid w:val="004F5514"/>
    <w:rsid w:val="004F575A"/>
    <w:rsid w:val="004F57D8"/>
    <w:rsid w:val="004F5920"/>
    <w:rsid w:val="004F5F23"/>
    <w:rsid w:val="004F5FB3"/>
    <w:rsid w:val="004F6205"/>
    <w:rsid w:val="004F672F"/>
    <w:rsid w:val="004F6799"/>
    <w:rsid w:val="004F686D"/>
    <w:rsid w:val="004F68B8"/>
    <w:rsid w:val="004F6908"/>
    <w:rsid w:val="004F6940"/>
    <w:rsid w:val="004F6DD3"/>
    <w:rsid w:val="004F7244"/>
    <w:rsid w:val="004F73BC"/>
    <w:rsid w:val="004F7495"/>
    <w:rsid w:val="004F74B8"/>
    <w:rsid w:val="004F74EE"/>
    <w:rsid w:val="004F7986"/>
    <w:rsid w:val="004F7D9E"/>
    <w:rsid w:val="004F7E41"/>
    <w:rsid w:val="005000B1"/>
    <w:rsid w:val="005001BE"/>
    <w:rsid w:val="0050024A"/>
    <w:rsid w:val="005002CB"/>
    <w:rsid w:val="005003F1"/>
    <w:rsid w:val="00500463"/>
    <w:rsid w:val="005004FD"/>
    <w:rsid w:val="0050064D"/>
    <w:rsid w:val="00500676"/>
    <w:rsid w:val="005006C6"/>
    <w:rsid w:val="0050083A"/>
    <w:rsid w:val="00500CBF"/>
    <w:rsid w:val="00500DC3"/>
    <w:rsid w:val="00500E20"/>
    <w:rsid w:val="00500FB2"/>
    <w:rsid w:val="0050110E"/>
    <w:rsid w:val="0050115E"/>
    <w:rsid w:val="00501216"/>
    <w:rsid w:val="00501452"/>
    <w:rsid w:val="00501477"/>
    <w:rsid w:val="0050157D"/>
    <w:rsid w:val="005016A7"/>
    <w:rsid w:val="005018A2"/>
    <w:rsid w:val="00501AAF"/>
    <w:rsid w:val="005024DF"/>
    <w:rsid w:val="00502685"/>
    <w:rsid w:val="005027B6"/>
    <w:rsid w:val="00502AB8"/>
    <w:rsid w:val="00502C28"/>
    <w:rsid w:val="00503109"/>
    <w:rsid w:val="00503173"/>
    <w:rsid w:val="00503322"/>
    <w:rsid w:val="00503536"/>
    <w:rsid w:val="00503703"/>
    <w:rsid w:val="00503CA5"/>
    <w:rsid w:val="00503CDE"/>
    <w:rsid w:val="00503D04"/>
    <w:rsid w:val="00503DBE"/>
    <w:rsid w:val="0050427F"/>
    <w:rsid w:val="00504410"/>
    <w:rsid w:val="00504673"/>
    <w:rsid w:val="00504798"/>
    <w:rsid w:val="00504A6A"/>
    <w:rsid w:val="00504BF2"/>
    <w:rsid w:val="00504D02"/>
    <w:rsid w:val="00504DDB"/>
    <w:rsid w:val="00504FA9"/>
    <w:rsid w:val="0050523C"/>
    <w:rsid w:val="00505481"/>
    <w:rsid w:val="00505578"/>
    <w:rsid w:val="0050573E"/>
    <w:rsid w:val="00505800"/>
    <w:rsid w:val="005058DD"/>
    <w:rsid w:val="005059AC"/>
    <w:rsid w:val="00505A4A"/>
    <w:rsid w:val="00505B12"/>
    <w:rsid w:val="00505C61"/>
    <w:rsid w:val="00505CB1"/>
    <w:rsid w:val="00505CFE"/>
    <w:rsid w:val="005062BC"/>
    <w:rsid w:val="00506326"/>
    <w:rsid w:val="00506363"/>
    <w:rsid w:val="005066DF"/>
    <w:rsid w:val="00506786"/>
    <w:rsid w:val="0050678C"/>
    <w:rsid w:val="005067A1"/>
    <w:rsid w:val="005068DD"/>
    <w:rsid w:val="00506BAC"/>
    <w:rsid w:val="00507011"/>
    <w:rsid w:val="005070DB"/>
    <w:rsid w:val="005075B9"/>
    <w:rsid w:val="0050795C"/>
    <w:rsid w:val="0050798F"/>
    <w:rsid w:val="00507CC9"/>
    <w:rsid w:val="00507D00"/>
    <w:rsid w:val="00507DD5"/>
    <w:rsid w:val="00507ECC"/>
    <w:rsid w:val="0051016F"/>
    <w:rsid w:val="00510625"/>
    <w:rsid w:val="005109E2"/>
    <w:rsid w:val="00510F0A"/>
    <w:rsid w:val="00510F55"/>
    <w:rsid w:val="00511142"/>
    <w:rsid w:val="00511161"/>
    <w:rsid w:val="005111EB"/>
    <w:rsid w:val="00511470"/>
    <w:rsid w:val="005115BA"/>
    <w:rsid w:val="0051160B"/>
    <w:rsid w:val="005116AB"/>
    <w:rsid w:val="005117AE"/>
    <w:rsid w:val="00511803"/>
    <w:rsid w:val="00511B8C"/>
    <w:rsid w:val="00511C2B"/>
    <w:rsid w:val="00511CD0"/>
    <w:rsid w:val="00511D7E"/>
    <w:rsid w:val="00511DAA"/>
    <w:rsid w:val="00511EBC"/>
    <w:rsid w:val="00511FC9"/>
    <w:rsid w:val="005120C1"/>
    <w:rsid w:val="00512362"/>
    <w:rsid w:val="00512580"/>
    <w:rsid w:val="00512631"/>
    <w:rsid w:val="00512680"/>
    <w:rsid w:val="00512973"/>
    <w:rsid w:val="0051297A"/>
    <w:rsid w:val="005129E5"/>
    <w:rsid w:val="00512A90"/>
    <w:rsid w:val="00512B7A"/>
    <w:rsid w:val="00512C18"/>
    <w:rsid w:val="00512E49"/>
    <w:rsid w:val="00512EF7"/>
    <w:rsid w:val="0051335D"/>
    <w:rsid w:val="00513495"/>
    <w:rsid w:val="005136FA"/>
    <w:rsid w:val="005137E6"/>
    <w:rsid w:val="005137E7"/>
    <w:rsid w:val="0051386B"/>
    <w:rsid w:val="00513889"/>
    <w:rsid w:val="005138A6"/>
    <w:rsid w:val="005138E6"/>
    <w:rsid w:val="00513CAE"/>
    <w:rsid w:val="00513CB9"/>
    <w:rsid w:val="0051400D"/>
    <w:rsid w:val="005141EE"/>
    <w:rsid w:val="0051427D"/>
    <w:rsid w:val="00514603"/>
    <w:rsid w:val="00514A58"/>
    <w:rsid w:val="00514AD2"/>
    <w:rsid w:val="00514D1E"/>
    <w:rsid w:val="005150AC"/>
    <w:rsid w:val="00515322"/>
    <w:rsid w:val="005154FD"/>
    <w:rsid w:val="00515614"/>
    <w:rsid w:val="00515671"/>
    <w:rsid w:val="005158B5"/>
    <w:rsid w:val="0051599B"/>
    <w:rsid w:val="005159A5"/>
    <w:rsid w:val="005159E5"/>
    <w:rsid w:val="00515E39"/>
    <w:rsid w:val="0051674F"/>
    <w:rsid w:val="00516B86"/>
    <w:rsid w:val="00516D8D"/>
    <w:rsid w:val="005172FB"/>
    <w:rsid w:val="00517332"/>
    <w:rsid w:val="00517727"/>
    <w:rsid w:val="005178F1"/>
    <w:rsid w:val="00517A94"/>
    <w:rsid w:val="00517CD2"/>
    <w:rsid w:val="00517E56"/>
    <w:rsid w:val="0052003A"/>
    <w:rsid w:val="00520081"/>
    <w:rsid w:val="005205D9"/>
    <w:rsid w:val="00520623"/>
    <w:rsid w:val="00520726"/>
    <w:rsid w:val="00520874"/>
    <w:rsid w:val="00520C30"/>
    <w:rsid w:val="00520CBD"/>
    <w:rsid w:val="00520EA9"/>
    <w:rsid w:val="00520FAF"/>
    <w:rsid w:val="0052104A"/>
    <w:rsid w:val="00521083"/>
    <w:rsid w:val="00521162"/>
    <w:rsid w:val="005211B7"/>
    <w:rsid w:val="005212F5"/>
    <w:rsid w:val="0052160D"/>
    <w:rsid w:val="00521694"/>
    <w:rsid w:val="005219BE"/>
    <w:rsid w:val="00521C56"/>
    <w:rsid w:val="00521CC8"/>
    <w:rsid w:val="00521DF9"/>
    <w:rsid w:val="00521F32"/>
    <w:rsid w:val="0052205B"/>
    <w:rsid w:val="005220C5"/>
    <w:rsid w:val="005220DF"/>
    <w:rsid w:val="00522237"/>
    <w:rsid w:val="005222BA"/>
    <w:rsid w:val="0052248B"/>
    <w:rsid w:val="005224E6"/>
    <w:rsid w:val="00522607"/>
    <w:rsid w:val="00522ADA"/>
    <w:rsid w:val="00522AEC"/>
    <w:rsid w:val="00522BE6"/>
    <w:rsid w:val="00522CE0"/>
    <w:rsid w:val="00522F25"/>
    <w:rsid w:val="00522FB0"/>
    <w:rsid w:val="00523284"/>
    <w:rsid w:val="00523C76"/>
    <w:rsid w:val="00523D2D"/>
    <w:rsid w:val="00523E1A"/>
    <w:rsid w:val="00523E22"/>
    <w:rsid w:val="00523F00"/>
    <w:rsid w:val="005240A7"/>
    <w:rsid w:val="005245AE"/>
    <w:rsid w:val="00524637"/>
    <w:rsid w:val="005246E0"/>
    <w:rsid w:val="005247AB"/>
    <w:rsid w:val="005249B1"/>
    <w:rsid w:val="00524D13"/>
    <w:rsid w:val="00524F6E"/>
    <w:rsid w:val="0052507A"/>
    <w:rsid w:val="00525161"/>
    <w:rsid w:val="00525177"/>
    <w:rsid w:val="0052522D"/>
    <w:rsid w:val="0052527F"/>
    <w:rsid w:val="0052535A"/>
    <w:rsid w:val="00525508"/>
    <w:rsid w:val="00525550"/>
    <w:rsid w:val="005258FE"/>
    <w:rsid w:val="005259BA"/>
    <w:rsid w:val="00526205"/>
    <w:rsid w:val="005262DF"/>
    <w:rsid w:val="0052647E"/>
    <w:rsid w:val="00526521"/>
    <w:rsid w:val="005266BA"/>
    <w:rsid w:val="0052670E"/>
    <w:rsid w:val="005268D9"/>
    <w:rsid w:val="00526911"/>
    <w:rsid w:val="00526940"/>
    <w:rsid w:val="00526B3D"/>
    <w:rsid w:val="00526D22"/>
    <w:rsid w:val="00526D4D"/>
    <w:rsid w:val="00526DCB"/>
    <w:rsid w:val="00526EE7"/>
    <w:rsid w:val="00527159"/>
    <w:rsid w:val="0052734A"/>
    <w:rsid w:val="0052736C"/>
    <w:rsid w:val="0052756D"/>
    <w:rsid w:val="005277A5"/>
    <w:rsid w:val="00527935"/>
    <w:rsid w:val="005279EC"/>
    <w:rsid w:val="00527B0D"/>
    <w:rsid w:val="00527B0F"/>
    <w:rsid w:val="00527CFC"/>
    <w:rsid w:val="00527FB1"/>
    <w:rsid w:val="00527FD0"/>
    <w:rsid w:val="005305F6"/>
    <w:rsid w:val="00530A2A"/>
    <w:rsid w:val="00530B94"/>
    <w:rsid w:val="00530CD6"/>
    <w:rsid w:val="00530ED8"/>
    <w:rsid w:val="00531513"/>
    <w:rsid w:val="00531615"/>
    <w:rsid w:val="00531635"/>
    <w:rsid w:val="0053173E"/>
    <w:rsid w:val="00531872"/>
    <w:rsid w:val="0053191E"/>
    <w:rsid w:val="005319D6"/>
    <w:rsid w:val="00531D01"/>
    <w:rsid w:val="00531D8F"/>
    <w:rsid w:val="00531F14"/>
    <w:rsid w:val="00531F76"/>
    <w:rsid w:val="005322F7"/>
    <w:rsid w:val="00532315"/>
    <w:rsid w:val="005324CB"/>
    <w:rsid w:val="00532B92"/>
    <w:rsid w:val="00532BA8"/>
    <w:rsid w:val="00532BDA"/>
    <w:rsid w:val="00532EAE"/>
    <w:rsid w:val="00532F95"/>
    <w:rsid w:val="0053310E"/>
    <w:rsid w:val="005335B8"/>
    <w:rsid w:val="005335C8"/>
    <w:rsid w:val="00533727"/>
    <w:rsid w:val="00533732"/>
    <w:rsid w:val="0053383D"/>
    <w:rsid w:val="00533951"/>
    <w:rsid w:val="00533C95"/>
    <w:rsid w:val="00533D25"/>
    <w:rsid w:val="00533E74"/>
    <w:rsid w:val="00534015"/>
    <w:rsid w:val="0053430D"/>
    <w:rsid w:val="00534A29"/>
    <w:rsid w:val="00534DE2"/>
    <w:rsid w:val="00535115"/>
    <w:rsid w:val="0053511D"/>
    <w:rsid w:val="0053549A"/>
    <w:rsid w:val="005354B2"/>
    <w:rsid w:val="005356B7"/>
    <w:rsid w:val="00535893"/>
    <w:rsid w:val="00535B02"/>
    <w:rsid w:val="00535BE0"/>
    <w:rsid w:val="005362F8"/>
    <w:rsid w:val="005364EF"/>
    <w:rsid w:val="005364FC"/>
    <w:rsid w:val="00536597"/>
    <w:rsid w:val="005368DA"/>
    <w:rsid w:val="00536903"/>
    <w:rsid w:val="00536B96"/>
    <w:rsid w:val="00536C5D"/>
    <w:rsid w:val="00537111"/>
    <w:rsid w:val="00537AB2"/>
    <w:rsid w:val="00537BC5"/>
    <w:rsid w:val="00537BE2"/>
    <w:rsid w:val="00537E57"/>
    <w:rsid w:val="00537F06"/>
    <w:rsid w:val="005400E2"/>
    <w:rsid w:val="0054072B"/>
    <w:rsid w:val="00540A24"/>
    <w:rsid w:val="00540ABE"/>
    <w:rsid w:val="00540C4E"/>
    <w:rsid w:val="00540EA7"/>
    <w:rsid w:val="00540F49"/>
    <w:rsid w:val="00541303"/>
    <w:rsid w:val="00541319"/>
    <w:rsid w:val="005413D1"/>
    <w:rsid w:val="005414E2"/>
    <w:rsid w:val="00541574"/>
    <w:rsid w:val="005415FB"/>
    <w:rsid w:val="00541BFE"/>
    <w:rsid w:val="00541C93"/>
    <w:rsid w:val="00541C96"/>
    <w:rsid w:val="00541E87"/>
    <w:rsid w:val="00541FE9"/>
    <w:rsid w:val="005420DC"/>
    <w:rsid w:val="0054212D"/>
    <w:rsid w:val="005424BE"/>
    <w:rsid w:val="005425BA"/>
    <w:rsid w:val="005426FA"/>
    <w:rsid w:val="00542D18"/>
    <w:rsid w:val="00542E49"/>
    <w:rsid w:val="00542F59"/>
    <w:rsid w:val="0054326B"/>
    <w:rsid w:val="00543347"/>
    <w:rsid w:val="00543381"/>
    <w:rsid w:val="005435EB"/>
    <w:rsid w:val="00543880"/>
    <w:rsid w:val="00543891"/>
    <w:rsid w:val="00543974"/>
    <w:rsid w:val="00543B47"/>
    <w:rsid w:val="00543E22"/>
    <w:rsid w:val="00543EDF"/>
    <w:rsid w:val="00543F6D"/>
    <w:rsid w:val="005440BA"/>
    <w:rsid w:val="0054417A"/>
    <w:rsid w:val="00544210"/>
    <w:rsid w:val="00544477"/>
    <w:rsid w:val="005447C8"/>
    <w:rsid w:val="00544991"/>
    <w:rsid w:val="00544B7B"/>
    <w:rsid w:val="00544BC2"/>
    <w:rsid w:val="00544D44"/>
    <w:rsid w:val="00544FE7"/>
    <w:rsid w:val="00545106"/>
    <w:rsid w:val="005452B1"/>
    <w:rsid w:val="00545342"/>
    <w:rsid w:val="005454C9"/>
    <w:rsid w:val="0054553E"/>
    <w:rsid w:val="00545981"/>
    <w:rsid w:val="00545A2D"/>
    <w:rsid w:val="00545B0B"/>
    <w:rsid w:val="00545B0D"/>
    <w:rsid w:val="00545F26"/>
    <w:rsid w:val="00545F56"/>
    <w:rsid w:val="005460BB"/>
    <w:rsid w:val="005461D1"/>
    <w:rsid w:val="00546356"/>
    <w:rsid w:val="00546723"/>
    <w:rsid w:val="00546896"/>
    <w:rsid w:val="00546963"/>
    <w:rsid w:val="005469E3"/>
    <w:rsid w:val="00546A71"/>
    <w:rsid w:val="00546BFE"/>
    <w:rsid w:val="00546DDF"/>
    <w:rsid w:val="00547225"/>
    <w:rsid w:val="005472F5"/>
    <w:rsid w:val="005473F0"/>
    <w:rsid w:val="00547882"/>
    <w:rsid w:val="00547EA6"/>
    <w:rsid w:val="00547FAA"/>
    <w:rsid w:val="00550287"/>
    <w:rsid w:val="005505ED"/>
    <w:rsid w:val="005506CF"/>
    <w:rsid w:val="005508F0"/>
    <w:rsid w:val="005508F7"/>
    <w:rsid w:val="005510D0"/>
    <w:rsid w:val="005514D6"/>
    <w:rsid w:val="00551504"/>
    <w:rsid w:val="005515A5"/>
    <w:rsid w:val="005517BE"/>
    <w:rsid w:val="0055206E"/>
    <w:rsid w:val="005520F4"/>
    <w:rsid w:val="005521DA"/>
    <w:rsid w:val="005521F3"/>
    <w:rsid w:val="00552374"/>
    <w:rsid w:val="00552422"/>
    <w:rsid w:val="00552440"/>
    <w:rsid w:val="0055264C"/>
    <w:rsid w:val="0055265A"/>
    <w:rsid w:val="00552AC5"/>
    <w:rsid w:val="00552F96"/>
    <w:rsid w:val="0055308F"/>
    <w:rsid w:val="0055315B"/>
    <w:rsid w:val="00553231"/>
    <w:rsid w:val="0055329D"/>
    <w:rsid w:val="005536CF"/>
    <w:rsid w:val="005538A1"/>
    <w:rsid w:val="005538D7"/>
    <w:rsid w:val="00553B27"/>
    <w:rsid w:val="00553CB2"/>
    <w:rsid w:val="00553FCB"/>
    <w:rsid w:val="00554168"/>
    <w:rsid w:val="0055464C"/>
    <w:rsid w:val="005548EC"/>
    <w:rsid w:val="00554A52"/>
    <w:rsid w:val="00554BC2"/>
    <w:rsid w:val="00554EB5"/>
    <w:rsid w:val="00554EC2"/>
    <w:rsid w:val="00554F7F"/>
    <w:rsid w:val="0055513C"/>
    <w:rsid w:val="005552D4"/>
    <w:rsid w:val="005553F0"/>
    <w:rsid w:val="005555C9"/>
    <w:rsid w:val="005557E4"/>
    <w:rsid w:val="0055585B"/>
    <w:rsid w:val="00555D63"/>
    <w:rsid w:val="00555D76"/>
    <w:rsid w:val="00555E9B"/>
    <w:rsid w:val="00556006"/>
    <w:rsid w:val="00556133"/>
    <w:rsid w:val="005561AB"/>
    <w:rsid w:val="00556206"/>
    <w:rsid w:val="005562A3"/>
    <w:rsid w:val="0055630A"/>
    <w:rsid w:val="005563AF"/>
    <w:rsid w:val="0055660B"/>
    <w:rsid w:val="005567EC"/>
    <w:rsid w:val="00556B66"/>
    <w:rsid w:val="00556CF2"/>
    <w:rsid w:val="00556D04"/>
    <w:rsid w:val="00556D5C"/>
    <w:rsid w:val="00556E1B"/>
    <w:rsid w:val="00557249"/>
    <w:rsid w:val="00557430"/>
    <w:rsid w:val="005575F9"/>
    <w:rsid w:val="00557647"/>
    <w:rsid w:val="00557933"/>
    <w:rsid w:val="00557AC1"/>
    <w:rsid w:val="00557E53"/>
    <w:rsid w:val="00560336"/>
    <w:rsid w:val="00560442"/>
    <w:rsid w:val="00560519"/>
    <w:rsid w:val="005605B3"/>
    <w:rsid w:val="0056093F"/>
    <w:rsid w:val="00561279"/>
    <w:rsid w:val="005618A6"/>
    <w:rsid w:val="00561B63"/>
    <w:rsid w:val="00561C2E"/>
    <w:rsid w:val="00561CC3"/>
    <w:rsid w:val="00561D33"/>
    <w:rsid w:val="005621E6"/>
    <w:rsid w:val="0056229B"/>
    <w:rsid w:val="005623D7"/>
    <w:rsid w:val="005624BF"/>
    <w:rsid w:val="005625BB"/>
    <w:rsid w:val="00562727"/>
    <w:rsid w:val="005627C1"/>
    <w:rsid w:val="005628AE"/>
    <w:rsid w:val="00562B12"/>
    <w:rsid w:val="00562FFF"/>
    <w:rsid w:val="005630F8"/>
    <w:rsid w:val="005632AB"/>
    <w:rsid w:val="005632EA"/>
    <w:rsid w:val="00563592"/>
    <w:rsid w:val="00563634"/>
    <w:rsid w:val="00563A83"/>
    <w:rsid w:val="00563C7A"/>
    <w:rsid w:val="00563C8C"/>
    <w:rsid w:val="00563CDE"/>
    <w:rsid w:val="00563D12"/>
    <w:rsid w:val="00563F5B"/>
    <w:rsid w:val="005640AA"/>
    <w:rsid w:val="00564240"/>
    <w:rsid w:val="00564337"/>
    <w:rsid w:val="005643B6"/>
    <w:rsid w:val="00564640"/>
    <w:rsid w:val="005646EE"/>
    <w:rsid w:val="005647D5"/>
    <w:rsid w:val="00564BA8"/>
    <w:rsid w:val="00564C05"/>
    <w:rsid w:val="005654BA"/>
    <w:rsid w:val="0056572D"/>
    <w:rsid w:val="005657C4"/>
    <w:rsid w:val="00565873"/>
    <w:rsid w:val="00565EF1"/>
    <w:rsid w:val="0056621D"/>
    <w:rsid w:val="005662B9"/>
    <w:rsid w:val="00566475"/>
    <w:rsid w:val="005664F0"/>
    <w:rsid w:val="005666F2"/>
    <w:rsid w:val="00566D98"/>
    <w:rsid w:val="00566F3E"/>
    <w:rsid w:val="0056734D"/>
    <w:rsid w:val="00567495"/>
    <w:rsid w:val="0056764B"/>
    <w:rsid w:val="005677DC"/>
    <w:rsid w:val="005678DE"/>
    <w:rsid w:val="00567BB8"/>
    <w:rsid w:val="00567C67"/>
    <w:rsid w:val="00567CB3"/>
    <w:rsid w:val="00567DA0"/>
    <w:rsid w:val="00567FEC"/>
    <w:rsid w:val="00570043"/>
    <w:rsid w:val="005701E8"/>
    <w:rsid w:val="005703DB"/>
    <w:rsid w:val="00570438"/>
    <w:rsid w:val="005707EA"/>
    <w:rsid w:val="00570A03"/>
    <w:rsid w:val="00570B89"/>
    <w:rsid w:val="00570C36"/>
    <w:rsid w:val="00570CFB"/>
    <w:rsid w:val="00570DB6"/>
    <w:rsid w:val="00570F3F"/>
    <w:rsid w:val="00571497"/>
    <w:rsid w:val="005714A2"/>
    <w:rsid w:val="0057153C"/>
    <w:rsid w:val="005715B6"/>
    <w:rsid w:val="0057164D"/>
    <w:rsid w:val="00571690"/>
    <w:rsid w:val="00571916"/>
    <w:rsid w:val="00571B22"/>
    <w:rsid w:val="00571B96"/>
    <w:rsid w:val="00571EA9"/>
    <w:rsid w:val="00571F55"/>
    <w:rsid w:val="00572029"/>
    <w:rsid w:val="0057205D"/>
    <w:rsid w:val="005720B6"/>
    <w:rsid w:val="00572117"/>
    <w:rsid w:val="0057291C"/>
    <w:rsid w:val="005730AD"/>
    <w:rsid w:val="005735CA"/>
    <w:rsid w:val="005738A4"/>
    <w:rsid w:val="005738F0"/>
    <w:rsid w:val="00573AE5"/>
    <w:rsid w:val="00573AEB"/>
    <w:rsid w:val="00573B97"/>
    <w:rsid w:val="00573EE4"/>
    <w:rsid w:val="00574143"/>
    <w:rsid w:val="00574275"/>
    <w:rsid w:val="005744BC"/>
    <w:rsid w:val="0057474D"/>
    <w:rsid w:val="0057499F"/>
    <w:rsid w:val="00574BFE"/>
    <w:rsid w:val="00574E59"/>
    <w:rsid w:val="00574FBB"/>
    <w:rsid w:val="005751CB"/>
    <w:rsid w:val="0057527A"/>
    <w:rsid w:val="005752F0"/>
    <w:rsid w:val="00575523"/>
    <w:rsid w:val="00575931"/>
    <w:rsid w:val="00575B20"/>
    <w:rsid w:val="00575DA4"/>
    <w:rsid w:val="00575DEB"/>
    <w:rsid w:val="00575EBE"/>
    <w:rsid w:val="00575F40"/>
    <w:rsid w:val="0057644A"/>
    <w:rsid w:val="0057669F"/>
    <w:rsid w:val="00576877"/>
    <w:rsid w:val="00576BC0"/>
    <w:rsid w:val="00576C3B"/>
    <w:rsid w:val="00576ECE"/>
    <w:rsid w:val="00576F15"/>
    <w:rsid w:val="00576FA5"/>
    <w:rsid w:val="0057700E"/>
    <w:rsid w:val="005770EE"/>
    <w:rsid w:val="005773FF"/>
    <w:rsid w:val="005774C1"/>
    <w:rsid w:val="00577556"/>
    <w:rsid w:val="00577563"/>
    <w:rsid w:val="00577744"/>
    <w:rsid w:val="005778A9"/>
    <w:rsid w:val="00577A6C"/>
    <w:rsid w:val="00577B5B"/>
    <w:rsid w:val="00577E76"/>
    <w:rsid w:val="00580334"/>
    <w:rsid w:val="0058042A"/>
    <w:rsid w:val="005808E8"/>
    <w:rsid w:val="00580C61"/>
    <w:rsid w:val="00580D6B"/>
    <w:rsid w:val="00580D83"/>
    <w:rsid w:val="0058116C"/>
    <w:rsid w:val="0058117C"/>
    <w:rsid w:val="0058129D"/>
    <w:rsid w:val="0058144A"/>
    <w:rsid w:val="005816D4"/>
    <w:rsid w:val="0058187A"/>
    <w:rsid w:val="00581A93"/>
    <w:rsid w:val="00581CEF"/>
    <w:rsid w:val="00581D7B"/>
    <w:rsid w:val="00581E1A"/>
    <w:rsid w:val="00582200"/>
    <w:rsid w:val="0058249E"/>
    <w:rsid w:val="00582AB5"/>
    <w:rsid w:val="00582C9C"/>
    <w:rsid w:val="00582D3D"/>
    <w:rsid w:val="00582E94"/>
    <w:rsid w:val="00582F20"/>
    <w:rsid w:val="00582FF6"/>
    <w:rsid w:val="00583296"/>
    <w:rsid w:val="0058342F"/>
    <w:rsid w:val="00583869"/>
    <w:rsid w:val="00583C03"/>
    <w:rsid w:val="00583F8F"/>
    <w:rsid w:val="00584486"/>
    <w:rsid w:val="005848EC"/>
    <w:rsid w:val="005849D8"/>
    <w:rsid w:val="00584C50"/>
    <w:rsid w:val="00584D8F"/>
    <w:rsid w:val="00584EBA"/>
    <w:rsid w:val="0058516C"/>
    <w:rsid w:val="0058524E"/>
    <w:rsid w:val="005856AF"/>
    <w:rsid w:val="00585711"/>
    <w:rsid w:val="00585A74"/>
    <w:rsid w:val="00585CB9"/>
    <w:rsid w:val="005860A4"/>
    <w:rsid w:val="005862AB"/>
    <w:rsid w:val="00586718"/>
    <w:rsid w:val="005868A9"/>
    <w:rsid w:val="005868CA"/>
    <w:rsid w:val="005868F1"/>
    <w:rsid w:val="00586AF7"/>
    <w:rsid w:val="00586E97"/>
    <w:rsid w:val="005870C7"/>
    <w:rsid w:val="00587173"/>
    <w:rsid w:val="0058745D"/>
    <w:rsid w:val="005874BF"/>
    <w:rsid w:val="005875BA"/>
    <w:rsid w:val="00587A4A"/>
    <w:rsid w:val="00587A69"/>
    <w:rsid w:val="00587C2C"/>
    <w:rsid w:val="00587CC0"/>
    <w:rsid w:val="00587D5E"/>
    <w:rsid w:val="00587D70"/>
    <w:rsid w:val="005901A5"/>
    <w:rsid w:val="0059035E"/>
    <w:rsid w:val="005903B7"/>
    <w:rsid w:val="005906FD"/>
    <w:rsid w:val="005907A0"/>
    <w:rsid w:val="00590977"/>
    <w:rsid w:val="00590A86"/>
    <w:rsid w:val="00590C83"/>
    <w:rsid w:val="0059122B"/>
    <w:rsid w:val="005912E0"/>
    <w:rsid w:val="0059152E"/>
    <w:rsid w:val="00591B7D"/>
    <w:rsid w:val="00591EBC"/>
    <w:rsid w:val="00592585"/>
    <w:rsid w:val="005925DA"/>
    <w:rsid w:val="00592696"/>
    <w:rsid w:val="0059276D"/>
    <w:rsid w:val="005928A3"/>
    <w:rsid w:val="00592A41"/>
    <w:rsid w:val="00592AE6"/>
    <w:rsid w:val="0059320A"/>
    <w:rsid w:val="00593657"/>
    <w:rsid w:val="005936C1"/>
    <w:rsid w:val="0059384B"/>
    <w:rsid w:val="0059434B"/>
    <w:rsid w:val="005944CE"/>
    <w:rsid w:val="00594593"/>
    <w:rsid w:val="00594651"/>
    <w:rsid w:val="00594792"/>
    <w:rsid w:val="005947E0"/>
    <w:rsid w:val="00594D3E"/>
    <w:rsid w:val="00595165"/>
    <w:rsid w:val="0059520C"/>
    <w:rsid w:val="00595261"/>
    <w:rsid w:val="0059545A"/>
    <w:rsid w:val="005955C0"/>
    <w:rsid w:val="0059575E"/>
    <w:rsid w:val="0059576B"/>
    <w:rsid w:val="005958CB"/>
    <w:rsid w:val="005963CB"/>
    <w:rsid w:val="0059644C"/>
    <w:rsid w:val="0059684D"/>
    <w:rsid w:val="00596B7A"/>
    <w:rsid w:val="00596C03"/>
    <w:rsid w:val="00596F39"/>
    <w:rsid w:val="00596F79"/>
    <w:rsid w:val="005973D8"/>
    <w:rsid w:val="005973E2"/>
    <w:rsid w:val="0059765A"/>
    <w:rsid w:val="0059776C"/>
    <w:rsid w:val="0059782C"/>
    <w:rsid w:val="00597EAF"/>
    <w:rsid w:val="005A00CC"/>
    <w:rsid w:val="005A08C3"/>
    <w:rsid w:val="005A0B68"/>
    <w:rsid w:val="005A0BF6"/>
    <w:rsid w:val="005A0C29"/>
    <w:rsid w:val="005A0CFB"/>
    <w:rsid w:val="005A0F7B"/>
    <w:rsid w:val="005A113F"/>
    <w:rsid w:val="005A140A"/>
    <w:rsid w:val="005A1BB0"/>
    <w:rsid w:val="005A1BFF"/>
    <w:rsid w:val="005A1CC1"/>
    <w:rsid w:val="005A1CC9"/>
    <w:rsid w:val="005A1D87"/>
    <w:rsid w:val="005A1E76"/>
    <w:rsid w:val="005A2209"/>
    <w:rsid w:val="005A22A5"/>
    <w:rsid w:val="005A2583"/>
    <w:rsid w:val="005A2736"/>
    <w:rsid w:val="005A274E"/>
    <w:rsid w:val="005A2FA4"/>
    <w:rsid w:val="005A2FAE"/>
    <w:rsid w:val="005A338A"/>
    <w:rsid w:val="005A33D6"/>
    <w:rsid w:val="005A349A"/>
    <w:rsid w:val="005A35B3"/>
    <w:rsid w:val="005A3A1D"/>
    <w:rsid w:val="005A407C"/>
    <w:rsid w:val="005A4127"/>
    <w:rsid w:val="005A43BC"/>
    <w:rsid w:val="005A44FE"/>
    <w:rsid w:val="005A47BF"/>
    <w:rsid w:val="005A4849"/>
    <w:rsid w:val="005A49E4"/>
    <w:rsid w:val="005A4A56"/>
    <w:rsid w:val="005A4AAD"/>
    <w:rsid w:val="005A4E91"/>
    <w:rsid w:val="005A50AD"/>
    <w:rsid w:val="005A5102"/>
    <w:rsid w:val="005A5209"/>
    <w:rsid w:val="005A56E4"/>
    <w:rsid w:val="005A5A50"/>
    <w:rsid w:val="005A5A96"/>
    <w:rsid w:val="005A682D"/>
    <w:rsid w:val="005A6993"/>
    <w:rsid w:val="005A713D"/>
    <w:rsid w:val="005A7291"/>
    <w:rsid w:val="005A729B"/>
    <w:rsid w:val="005A7711"/>
    <w:rsid w:val="005A786F"/>
    <w:rsid w:val="005A7956"/>
    <w:rsid w:val="005A7B9E"/>
    <w:rsid w:val="005A7CA7"/>
    <w:rsid w:val="005A7F17"/>
    <w:rsid w:val="005A7FBD"/>
    <w:rsid w:val="005B05EC"/>
    <w:rsid w:val="005B0615"/>
    <w:rsid w:val="005B0738"/>
    <w:rsid w:val="005B0AFC"/>
    <w:rsid w:val="005B0E72"/>
    <w:rsid w:val="005B1028"/>
    <w:rsid w:val="005B10F8"/>
    <w:rsid w:val="005B118F"/>
    <w:rsid w:val="005B1201"/>
    <w:rsid w:val="005B12AB"/>
    <w:rsid w:val="005B13D3"/>
    <w:rsid w:val="005B1409"/>
    <w:rsid w:val="005B161F"/>
    <w:rsid w:val="005B17D1"/>
    <w:rsid w:val="005B17EB"/>
    <w:rsid w:val="005B1828"/>
    <w:rsid w:val="005B1C57"/>
    <w:rsid w:val="005B1D2F"/>
    <w:rsid w:val="005B24C8"/>
    <w:rsid w:val="005B2534"/>
    <w:rsid w:val="005B29EF"/>
    <w:rsid w:val="005B2B38"/>
    <w:rsid w:val="005B2B3E"/>
    <w:rsid w:val="005B2B71"/>
    <w:rsid w:val="005B2B9D"/>
    <w:rsid w:val="005B2C1B"/>
    <w:rsid w:val="005B2C89"/>
    <w:rsid w:val="005B2E5A"/>
    <w:rsid w:val="005B3187"/>
    <w:rsid w:val="005B33CF"/>
    <w:rsid w:val="005B34C3"/>
    <w:rsid w:val="005B3593"/>
    <w:rsid w:val="005B371D"/>
    <w:rsid w:val="005B37EF"/>
    <w:rsid w:val="005B3F9A"/>
    <w:rsid w:val="005B3FBF"/>
    <w:rsid w:val="005B4071"/>
    <w:rsid w:val="005B4287"/>
    <w:rsid w:val="005B4378"/>
    <w:rsid w:val="005B455D"/>
    <w:rsid w:val="005B4BC2"/>
    <w:rsid w:val="005B4CDB"/>
    <w:rsid w:val="005B5154"/>
    <w:rsid w:val="005B54BC"/>
    <w:rsid w:val="005B57A0"/>
    <w:rsid w:val="005B57C7"/>
    <w:rsid w:val="005B58FC"/>
    <w:rsid w:val="005B5A82"/>
    <w:rsid w:val="005B5C58"/>
    <w:rsid w:val="005B5CA0"/>
    <w:rsid w:val="005B6116"/>
    <w:rsid w:val="005B65CC"/>
    <w:rsid w:val="005B6A10"/>
    <w:rsid w:val="005B6FAF"/>
    <w:rsid w:val="005B713D"/>
    <w:rsid w:val="005B71D3"/>
    <w:rsid w:val="005B7451"/>
    <w:rsid w:val="005B7535"/>
    <w:rsid w:val="005B7797"/>
    <w:rsid w:val="005B780F"/>
    <w:rsid w:val="005B7E03"/>
    <w:rsid w:val="005B7EF4"/>
    <w:rsid w:val="005B7FE6"/>
    <w:rsid w:val="005C031F"/>
    <w:rsid w:val="005C05F4"/>
    <w:rsid w:val="005C08AC"/>
    <w:rsid w:val="005C0A18"/>
    <w:rsid w:val="005C0CC0"/>
    <w:rsid w:val="005C11E2"/>
    <w:rsid w:val="005C121D"/>
    <w:rsid w:val="005C1281"/>
    <w:rsid w:val="005C133E"/>
    <w:rsid w:val="005C1528"/>
    <w:rsid w:val="005C1A56"/>
    <w:rsid w:val="005C1C6E"/>
    <w:rsid w:val="005C1EB9"/>
    <w:rsid w:val="005C1F51"/>
    <w:rsid w:val="005C20CD"/>
    <w:rsid w:val="005C26C8"/>
    <w:rsid w:val="005C27AA"/>
    <w:rsid w:val="005C2809"/>
    <w:rsid w:val="005C283D"/>
    <w:rsid w:val="005C284D"/>
    <w:rsid w:val="005C31E5"/>
    <w:rsid w:val="005C378B"/>
    <w:rsid w:val="005C3B45"/>
    <w:rsid w:val="005C3B86"/>
    <w:rsid w:val="005C3C72"/>
    <w:rsid w:val="005C4176"/>
    <w:rsid w:val="005C428D"/>
    <w:rsid w:val="005C4617"/>
    <w:rsid w:val="005C4A85"/>
    <w:rsid w:val="005C4D11"/>
    <w:rsid w:val="005C4E6A"/>
    <w:rsid w:val="005C4ED0"/>
    <w:rsid w:val="005C514F"/>
    <w:rsid w:val="005C51E2"/>
    <w:rsid w:val="005C523D"/>
    <w:rsid w:val="005C5243"/>
    <w:rsid w:val="005C5335"/>
    <w:rsid w:val="005C53E8"/>
    <w:rsid w:val="005C56AC"/>
    <w:rsid w:val="005C57C5"/>
    <w:rsid w:val="005C5C6A"/>
    <w:rsid w:val="005C6084"/>
    <w:rsid w:val="005C61C7"/>
    <w:rsid w:val="005C6371"/>
    <w:rsid w:val="005C66AB"/>
    <w:rsid w:val="005C67E9"/>
    <w:rsid w:val="005C69A2"/>
    <w:rsid w:val="005C6AC7"/>
    <w:rsid w:val="005C6BC3"/>
    <w:rsid w:val="005C6EE5"/>
    <w:rsid w:val="005C7128"/>
    <w:rsid w:val="005C723F"/>
    <w:rsid w:val="005C72D4"/>
    <w:rsid w:val="005C7437"/>
    <w:rsid w:val="005C7470"/>
    <w:rsid w:val="005C74A7"/>
    <w:rsid w:val="005C74D6"/>
    <w:rsid w:val="005C7877"/>
    <w:rsid w:val="005C7A05"/>
    <w:rsid w:val="005C7A50"/>
    <w:rsid w:val="005C7BB9"/>
    <w:rsid w:val="005D014C"/>
    <w:rsid w:val="005D047B"/>
    <w:rsid w:val="005D0531"/>
    <w:rsid w:val="005D079D"/>
    <w:rsid w:val="005D0822"/>
    <w:rsid w:val="005D0CA8"/>
    <w:rsid w:val="005D0F30"/>
    <w:rsid w:val="005D12F2"/>
    <w:rsid w:val="005D1320"/>
    <w:rsid w:val="005D1572"/>
    <w:rsid w:val="005D15C2"/>
    <w:rsid w:val="005D16C1"/>
    <w:rsid w:val="005D17D8"/>
    <w:rsid w:val="005D1DCF"/>
    <w:rsid w:val="005D20A9"/>
    <w:rsid w:val="005D2138"/>
    <w:rsid w:val="005D24BA"/>
    <w:rsid w:val="005D2642"/>
    <w:rsid w:val="005D2703"/>
    <w:rsid w:val="005D2710"/>
    <w:rsid w:val="005D2C7F"/>
    <w:rsid w:val="005D2F1E"/>
    <w:rsid w:val="005D3075"/>
    <w:rsid w:val="005D30E7"/>
    <w:rsid w:val="005D343A"/>
    <w:rsid w:val="005D3728"/>
    <w:rsid w:val="005D3793"/>
    <w:rsid w:val="005D393F"/>
    <w:rsid w:val="005D3991"/>
    <w:rsid w:val="005D3B3F"/>
    <w:rsid w:val="005D3C38"/>
    <w:rsid w:val="005D3C93"/>
    <w:rsid w:val="005D3F24"/>
    <w:rsid w:val="005D4247"/>
    <w:rsid w:val="005D4AB0"/>
    <w:rsid w:val="005D4E47"/>
    <w:rsid w:val="005D4ECC"/>
    <w:rsid w:val="005D4F82"/>
    <w:rsid w:val="005D5319"/>
    <w:rsid w:val="005D5320"/>
    <w:rsid w:val="005D5415"/>
    <w:rsid w:val="005D552F"/>
    <w:rsid w:val="005D55CB"/>
    <w:rsid w:val="005D56AB"/>
    <w:rsid w:val="005D5942"/>
    <w:rsid w:val="005D596D"/>
    <w:rsid w:val="005D5A0F"/>
    <w:rsid w:val="005D5D1B"/>
    <w:rsid w:val="005D5D97"/>
    <w:rsid w:val="005D604A"/>
    <w:rsid w:val="005D61AA"/>
    <w:rsid w:val="005D61E1"/>
    <w:rsid w:val="005D632A"/>
    <w:rsid w:val="005D6401"/>
    <w:rsid w:val="005D6414"/>
    <w:rsid w:val="005D6523"/>
    <w:rsid w:val="005D6545"/>
    <w:rsid w:val="005D68C2"/>
    <w:rsid w:val="005D6CEB"/>
    <w:rsid w:val="005D6EDF"/>
    <w:rsid w:val="005D6EF3"/>
    <w:rsid w:val="005D7223"/>
    <w:rsid w:val="005D7791"/>
    <w:rsid w:val="005D7B73"/>
    <w:rsid w:val="005D7BE8"/>
    <w:rsid w:val="005D7CFD"/>
    <w:rsid w:val="005E000B"/>
    <w:rsid w:val="005E03D4"/>
    <w:rsid w:val="005E04B9"/>
    <w:rsid w:val="005E074F"/>
    <w:rsid w:val="005E0947"/>
    <w:rsid w:val="005E0D5E"/>
    <w:rsid w:val="005E0E28"/>
    <w:rsid w:val="005E1210"/>
    <w:rsid w:val="005E14E0"/>
    <w:rsid w:val="005E1662"/>
    <w:rsid w:val="005E16E7"/>
    <w:rsid w:val="005E1D7C"/>
    <w:rsid w:val="005E2124"/>
    <w:rsid w:val="005E24F6"/>
    <w:rsid w:val="005E2630"/>
    <w:rsid w:val="005E268E"/>
    <w:rsid w:val="005E279F"/>
    <w:rsid w:val="005E2BB9"/>
    <w:rsid w:val="005E2BE1"/>
    <w:rsid w:val="005E2C62"/>
    <w:rsid w:val="005E2EBE"/>
    <w:rsid w:val="005E30AF"/>
    <w:rsid w:val="005E3341"/>
    <w:rsid w:val="005E34C1"/>
    <w:rsid w:val="005E35F4"/>
    <w:rsid w:val="005E37CD"/>
    <w:rsid w:val="005E3B02"/>
    <w:rsid w:val="005E3D36"/>
    <w:rsid w:val="005E3EB9"/>
    <w:rsid w:val="005E3FC6"/>
    <w:rsid w:val="005E4B99"/>
    <w:rsid w:val="005E4BEB"/>
    <w:rsid w:val="005E4D96"/>
    <w:rsid w:val="005E4F47"/>
    <w:rsid w:val="005E504D"/>
    <w:rsid w:val="005E51AF"/>
    <w:rsid w:val="005E51CB"/>
    <w:rsid w:val="005E52ED"/>
    <w:rsid w:val="005E53EE"/>
    <w:rsid w:val="005E56AF"/>
    <w:rsid w:val="005E5A96"/>
    <w:rsid w:val="005E5C7F"/>
    <w:rsid w:val="005E6324"/>
    <w:rsid w:val="005E68A7"/>
    <w:rsid w:val="005E698C"/>
    <w:rsid w:val="005E6B37"/>
    <w:rsid w:val="005E6B46"/>
    <w:rsid w:val="005E704E"/>
    <w:rsid w:val="005E7121"/>
    <w:rsid w:val="005E742E"/>
    <w:rsid w:val="005E752A"/>
    <w:rsid w:val="005E75CE"/>
    <w:rsid w:val="005E7749"/>
    <w:rsid w:val="005E7836"/>
    <w:rsid w:val="005E78C9"/>
    <w:rsid w:val="005E7909"/>
    <w:rsid w:val="005E7BD1"/>
    <w:rsid w:val="005E7C25"/>
    <w:rsid w:val="005E7DA4"/>
    <w:rsid w:val="005F0040"/>
    <w:rsid w:val="005F01E1"/>
    <w:rsid w:val="005F0202"/>
    <w:rsid w:val="005F058C"/>
    <w:rsid w:val="005F0848"/>
    <w:rsid w:val="005F095F"/>
    <w:rsid w:val="005F0970"/>
    <w:rsid w:val="005F09D1"/>
    <w:rsid w:val="005F0A15"/>
    <w:rsid w:val="005F0A7E"/>
    <w:rsid w:val="005F0AA7"/>
    <w:rsid w:val="005F0AC2"/>
    <w:rsid w:val="005F0B37"/>
    <w:rsid w:val="005F0C50"/>
    <w:rsid w:val="005F0D5B"/>
    <w:rsid w:val="005F118F"/>
    <w:rsid w:val="005F11EC"/>
    <w:rsid w:val="005F123B"/>
    <w:rsid w:val="005F124D"/>
    <w:rsid w:val="005F125B"/>
    <w:rsid w:val="005F1449"/>
    <w:rsid w:val="005F156D"/>
    <w:rsid w:val="005F1767"/>
    <w:rsid w:val="005F1902"/>
    <w:rsid w:val="005F1ADE"/>
    <w:rsid w:val="005F1B47"/>
    <w:rsid w:val="005F1D16"/>
    <w:rsid w:val="005F202A"/>
    <w:rsid w:val="005F2363"/>
    <w:rsid w:val="005F2371"/>
    <w:rsid w:val="005F25D7"/>
    <w:rsid w:val="005F2611"/>
    <w:rsid w:val="005F296D"/>
    <w:rsid w:val="005F2B1C"/>
    <w:rsid w:val="005F2EC2"/>
    <w:rsid w:val="005F3068"/>
    <w:rsid w:val="005F35A3"/>
    <w:rsid w:val="005F36F5"/>
    <w:rsid w:val="005F37C3"/>
    <w:rsid w:val="005F38C6"/>
    <w:rsid w:val="005F3D66"/>
    <w:rsid w:val="005F3E51"/>
    <w:rsid w:val="005F3F20"/>
    <w:rsid w:val="005F42CB"/>
    <w:rsid w:val="005F4530"/>
    <w:rsid w:val="005F45A0"/>
    <w:rsid w:val="005F45AC"/>
    <w:rsid w:val="005F45DB"/>
    <w:rsid w:val="005F464E"/>
    <w:rsid w:val="005F46BC"/>
    <w:rsid w:val="005F4725"/>
    <w:rsid w:val="005F4D7A"/>
    <w:rsid w:val="005F4EAA"/>
    <w:rsid w:val="005F5524"/>
    <w:rsid w:val="005F554B"/>
    <w:rsid w:val="005F561E"/>
    <w:rsid w:val="005F5906"/>
    <w:rsid w:val="005F5D47"/>
    <w:rsid w:val="005F5EA1"/>
    <w:rsid w:val="005F60E9"/>
    <w:rsid w:val="005F624C"/>
    <w:rsid w:val="005F6BA8"/>
    <w:rsid w:val="005F6DAC"/>
    <w:rsid w:val="005F714D"/>
    <w:rsid w:val="005F72D5"/>
    <w:rsid w:val="005F7360"/>
    <w:rsid w:val="005F77CA"/>
    <w:rsid w:val="005F790D"/>
    <w:rsid w:val="005F7A40"/>
    <w:rsid w:val="005F7CB0"/>
    <w:rsid w:val="005F7CE1"/>
    <w:rsid w:val="005F7D04"/>
    <w:rsid w:val="005F7F21"/>
    <w:rsid w:val="00600693"/>
    <w:rsid w:val="006006F3"/>
    <w:rsid w:val="006007C0"/>
    <w:rsid w:val="00600836"/>
    <w:rsid w:val="00600B10"/>
    <w:rsid w:val="00600B22"/>
    <w:rsid w:val="00600BA5"/>
    <w:rsid w:val="00600EA6"/>
    <w:rsid w:val="00600F6F"/>
    <w:rsid w:val="00601287"/>
    <w:rsid w:val="006012E9"/>
    <w:rsid w:val="0060145E"/>
    <w:rsid w:val="00601470"/>
    <w:rsid w:val="006014F4"/>
    <w:rsid w:val="00601B93"/>
    <w:rsid w:val="00601EF0"/>
    <w:rsid w:val="006022D4"/>
    <w:rsid w:val="006023DB"/>
    <w:rsid w:val="00602429"/>
    <w:rsid w:val="006024B7"/>
    <w:rsid w:val="0060257D"/>
    <w:rsid w:val="00602AAD"/>
    <w:rsid w:val="00602D3A"/>
    <w:rsid w:val="00602E5B"/>
    <w:rsid w:val="00602F92"/>
    <w:rsid w:val="006031E0"/>
    <w:rsid w:val="0060364A"/>
    <w:rsid w:val="006039B6"/>
    <w:rsid w:val="00603B8F"/>
    <w:rsid w:val="00603C9C"/>
    <w:rsid w:val="00603DE6"/>
    <w:rsid w:val="00603F5F"/>
    <w:rsid w:val="006042A6"/>
    <w:rsid w:val="0060435B"/>
    <w:rsid w:val="00604A65"/>
    <w:rsid w:val="00604B14"/>
    <w:rsid w:val="00604B30"/>
    <w:rsid w:val="00604EBD"/>
    <w:rsid w:val="00604F38"/>
    <w:rsid w:val="00605CAE"/>
    <w:rsid w:val="00605E6A"/>
    <w:rsid w:val="00606338"/>
    <w:rsid w:val="006063F8"/>
    <w:rsid w:val="0060653A"/>
    <w:rsid w:val="00606B10"/>
    <w:rsid w:val="00606BF9"/>
    <w:rsid w:val="00606E4B"/>
    <w:rsid w:val="00606ECB"/>
    <w:rsid w:val="00607039"/>
    <w:rsid w:val="006071F2"/>
    <w:rsid w:val="0060744A"/>
    <w:rsid w:val="0060791C"/>
    <w:rsid w:val="00607AA4"/>
    <w:rsid w:val="00607ADB"/>
    <w:rsid w:val="00607D91"/>
    <w:rsid w:val="00607DA9"/>
    <w:rsid w:val="00607E91"/>
    <w:rsid w:val="00610054"/>
    <w:rsid w:val="006101AB"/>
    <w:rsid w:val="00610402"/>
    <w:rsid w:val="00610476"/>
    <w:rsid w:val="0061053E"/>
    <w:rsid w:val="00610555"/>
    <w:rsid w:val="0061056B"/>
    <w:rsid w:val="00610611"/>
    <w:rsid w:val="00610624"/>
    <w:rsid w:val="0061063C"/>
    <w:rsid w:val="00610B7B"/>
    <w:rsid w:val="00610B84"/>
    <w:rsid w:val="00611104"/>
    <w:rsid w:val="00611495"/>
    <w:rsid w:val="0061150D"/>
    <w:rsid w:val="00611647"/>
    <w:rsid w:val="0061176A"/>
    <w:rsid w:val="006117BD"/>
    <w:rsid w:val="006119AF"/>
    <w:rsid w:val="00611A5D"/>
    <w:rsid w:val="00611AA0"/>
    <w:rsid w:val="00611ACE"/>
    <w:rsid w:val="00611D62"/>
    <w:rsid w:val="00611D66"/>
    <w:rsid w:val="00611D6C"/>
    <w:rsid w:val="00611D97"/>
    <w:rsid w:val="00611EFA"/>
    <w:rsid w:val="00611FAB"/>
    <w:rsid w:val="00611FB2"/>
    <w:rsid w:val="00611FF3"/>
    <w:rsid w:val="00612076"/>
    <w:rsid w:val="006120AC"/>
    <w:rsid w:val="00612220"/>
    <w:rsid w:val="00612422"/>
    <w:rsid w:val="0061270B"/>
    <w:rsid w:val="0061271F"/>
    <w:rsid w:val="006127E0"/>
    <w:rsid w:val="0061289B"/>
    <w:rsid w:val="00612962"/>
    <w:rsid w:val="00612A06"/>
    <w:rsid w:val="00612A50"/>
    <w:rsid w:val="00612A66"/>
    <w:rsid w:val="00612F64"/>
    <w:rsid w:val="00613205"/>
    <w:rsid w:val="00613297"/>
    <w:rsid w:val="00613418"/>
    <w:rsid w:val="00613900"/>
    <w:rsid w:val="00613A1B"/>
    <w:rsid w:val="00613DE6"/>
    <w:rsid w:val="00613FB4"/>
    <w:rsid w:val="00614382"/>
    <w:rsid w:val="00614440"/>
    <w:rsid w:val="00614584"/>
    <w:rsid w:val="00614679"/>
    <w:rsid w:val="006146EF"/>
    <w:rsid w:val="006148CB"/>
    <w:rsid w:val="00614972"/>
    <w:rsid w:val="00615032"/>
    <w:rsid w:val="0061525C"/>
    <w:rsid w:val="00615269"/>
    <w:rsid w:val="0061548F"/>
    <w:rsid w:val="0061553F"/>
    <w:rsid w:val="00615632"/>
    <w:rsid w:val="00615859"/>
    <w:rsid w:val="0061587E"/>
    <w:rsid w:val="006159CC"/>
    <w:rsid w:val="00615D24"/>
    <w:rsid w:val="00615D74"/>
    <w:rsid w:val="00615D87"/>
    <w:rsid w:val="00616090"/>
    <w:rsid w:val="00616421"/>
    <w:rsid w:val="006166F4"/>
    <w:rsid w:val="006169F7"/>
    <w:rsid w:val="00616D10"/>
    <w:rsid w:val="00616F61"/>
    <w:rsid w:val="00617046"/>
    <w:rsid w:val="00617255"/>
    <w:rsid w:val="0061749D"/>
    <w:rsid w:val="0061762D"/>
    <w:rsid w:val="00617794"/>
    <w:rsid w:val="00617819"/>
    <w:rsid w:val="0061787E"/>
    <w:rsid w:val="006179D1"/>
    <w:rsid w:val="00617A43"/>
    <w:rsid w:val="00617C43"/>
    <w:rsid w:val="00617C4B"/>
    <w:rsid w:val="00617D06"/>
    <w:rsid w:val="00617DFC"/>
    <w:rsid w:val="006200CE"/>
    <w:rsid w:val="00620234"/>
    <w:rsid w:val="00620315"/>
    <w:rsid w:val="00620670"/>
    <w:rsid w:val="006206BE"/>
    <w:rsid w:val="00620862"/>
    <w:rsid w:val="0062088F"/>
    <w:rsid w:val="00620A08"/>
    <w:rsid w:val="00620BFC"/>
    <w:rsid w:val="00620DCA"/>
    <w:rsid w:val="0062115A"/>
    <w:rsid w:val="006211C5"/>
    <w:rsid w:val="0062136B"/>
    <w:rsid w:val="006215F3"/>
    <w:rsid w:val="00621B43"/>
    <w:rsid w:val="00621D46"/>
    <w:rsid w:val="00622D3B"/>
    <w:rsid w:val="00622E90"/>
    <w:rsid w:val="00623046"/>
    <w:rsid w:val="00623062"/>
    <w:rsid w:val="00623115"/>
    <w:rsid w:val="006233C6"/>
    <w:rsid w:val="006235B8"/>
    <w:rsid w:val="00623642"/>
    <w:rsid w:val="006237BA"/>
    <w:rsid w:val="00623F7C"/>
    <w:rsid w:val="0062439C"/>
    <w:rsid w:val="00624648"/>
    <w:rsid w:val="006247C0"/>
    <w:rsid w:val="00624CAE"/>
    <w:rsid w:val="00624E0E"/>
    <w:rsid w:val="00624E74"/>
    <w:rsid w:val="0062500F"/>
    <w:rsid w:val="0062508C"/>
    <w:rsid w:val="0062521B"/>
    <w:rsid w:val="00625311"/>
    <w:rsid w:val="0062542D"/>
    <w:rsid w:val="00625CA9"/>
    <w:rsid w:val="00625D25"/>
    <w:rsid w:val="00625D92"/>
    <w:rsid w:val="006260B9"/>
    <w:rsid w:val="006260CD"/>
    <w:rsid w:val="00626387"/>
    <w:rsid w:val="006264C0"/>
    <w:rsid w:val="006269D3"/>
    <w:rsid w:val="00626DCB"/>
    <w:rsid w:val="00626E8D"/>
    <w:rsid w:val="006270BB"/>
    <w:rsid w:val="006273B1"/>
    <w:rsid w:val="00627728"/>
    <w:rsid w:val="006278D0"/>
    <w:rsid w:val="00627996"/>
    <w:rsid w:val="00627999"/>
    <w:rsid w:val="006279DC"/>
    <w:rsid w:val="00627CAD"/>
    <w:rsid w:val="00627F2E"/>
    <w:rsid w:val="00627FE1"/>
    <w:rsid w:val="006301AC"/>
    <w:rsid w:val="006304FF"/>
    <w:rsid w:val="00630536"/>
    <w:rsid w:val="00630B68"/>
    <w:rsid w:val="00630BC2"/>
    <w:rsid w:val="006312DF"/>
    <w:rsid w:val="006314A8"/>
    <w:rsid w:val="006317A7"/>
    <w:rsid w:val="00631868"/>
    <w:rsid w:val="006319E9"/>
    <w:rsid w:val="00631A2C"/>
    <w:rsid w:val="00631AB7"/>
    <w:rsid w:val="00631D11"/>
    <w:rsid w:val="00631E37"/>
    <w:rsid w:val="00631F9A"/>
    <w:rsid w:val="00632102"/>
    <w:rsid w:val="00632370"/>
    <w:rsid w:val="006323A6"/>
    <w:rsid w:val="006323AE"/>
    <w:rsid w:val="006323BD"/>
    <w:rsid w:val="006324A9"/>
    <w:rsid w:val="0063253B"/>
    <w:rsid w:val="0063272A"/>
    <w:rsid w:val="006327BD"/>
    <w:rsid w:val="00632D9E"/>
    <w:rsid w:val="00632EF0"/>
    <w:rsid w:val="0063315D"/>
    <w:rsid w:val="00633376"/>
    <w:rsid w:val="00633442"/>
    <w:rsid w:val="00633649"/>
    <w:rsid w:val="0063386E"/>
    <w:rsid w:val="00633876"/>
    <w:rsid w:val="006338F6"/>
    <w:rsid w:val="00633B04"/>
    <w:rsid w:val="00633DA4"/>
    <w:rsid w:val="00633EE3"/>
    <w:rsid w:val="00633EE9"/>
    <w:rsid w:val="00633EF4"/>
    <w:rsid w:val="006345C4"/>
    <w:rsid w:val="00634736"/>
    <w:rsid w:val="00634737"/>
    <w:rsid w:val="00634763"/>
    <w:rsid w:val="00634BEB"/>
    <w:rsid w:val="00635194"/>
    <w:rsid w:val="0063537C"/>
    <w:rsid w:val="006353CB"/>
    <w:rsid w:val="006354AF"/>
    <w:rsid w:val="00635624"/>
    <w:rsid w:val="0063577E"/>
    <w:rsid w:val="0063591F"/>
    <w:rsid w:val="00635929"/>
    <w:rsid w:val="00635A0A"/>
    <w:rsid w:val="00635F8C"/>
    <w:rsid w:val="00635F97"/>
    <w:rsid w:val="006361E5"/>
    <w:rsid w:val="006366B3"/>
    <w:rsid w:val="006369F5"/>
    <w:rsid w:val="00636B10"/>
    <w:rsid w:val="00636B83"/>
    <w:rsid w:val="006371E2"/>
    <w:rsid w:val="00637265"/>
    <w:rsid w:val="006377B0"/>
    <w:rsid w:val="0063792D"/>
    <w:rsid w:val="006379CF"/>
    <w:rsid w:val="00637ABE"/>
    <w:rsid w:val="00637AF8"/>
    <w:rsid w:val="00637B22"/>
    <w:rsid w:val="00637CFC"/>
    <w:rsid w:val="00637F87"/>
    <w:rsid w:val="00640047"/>
    <w:rsid w:val="006401D3"/>
    <w:rsid w:val="00640455"/>
    <w:rsid w:val="0064053A"/>
    <w:rsid w:val="006405C8"/>
    <w:rsid w:val="00640635"/>
    <w:rsid w:val="0064079C"/>
    <w:rsid w:val="006407E4"/>
    <w:rsid w:val="006409BD"/>
    <w:rsid w:val="00640BFD"/>
    <w:rsid w:val="00640C06"/>
    <w:rsid w:val="00640E38"/>
    <w:rsid w:val="006410B7"/>
    <w:rsid w:val="006413C7"/>
    <w:rsid w:val="00641530"/>
    <w:rsid w:val="006416A0"/>
    <w:rsid w:val="00641A8D"/>
    <w:rsid w:val="00641B5E"/>
    <w:rsid w:val="00641CDD"/>
    <w:rsid w:val="00641EAB"/>
    <w:rsid w:val="00641EF4"/>
    <w:rsid w:val="006420F7"/>
    <w:rsid w:val="006424C2"/>
    <w:rsid w:val="0064256C"/>
    <w:rsid w:val="00642735"/>
    <w:rsid w:val="00642944"/>
    <w:rsid w:val="006429E7"/>
    <w:rsid w:val="00642AB9"/>
    <w:rsid w:val="00642C90"/>
    <w:rsid w:val="0064305B"/>
    <w:rsid w:val="006434D6"/>
    <w:rsid w:val="00643534"/>
    <w:rsid w:val="0064357F"/>
    <w:rsid w:val="006437AA"/>
    <w:rsid w:val="006438F6"/>
    <w:rsid w:val="00643950"/>
    <w:rsid w:val="00643A7D"/>
    <w:rsid w:val="00643BC8"/>
    <w:rsid w:val="00643DB1"/>
    <w:rsid w:val="00643F5D"/>
    <w:rsid w:val="00643FAF"/>
    <w:rsid w:val="00644004"/>
    <w:rsid w:val="00644136"/>
    <w:rsid w:val="00644389"/>
    <w:rsid w:val="006443DA"/>
    <w:rsid w:val="0064452A"/>
    <w:rsid w:val="00644602"/>
    <w:rsid w:val="006446C5"/>
    <w:rsid w:val="006448B6"/>
    <w:rsid w:val="00644A47"/>
    <w:rsid w:val="00644AB3"/>
    <w:rsid w:val="00644B58"/>
    <w:rsid w:val="00644BB1"/>
    <w:rsid w:val="00644D54"/>
    <w:rsid w:val="00645009"/>
    <w:rsid w:val="0064537A"/>
    <w:rsid w:val="0064566E"/>
    <w:rsid w:val="00645671"/>
    <w:rsid w:val="00645B91"/>
    <w:rsid w:val="00645C2F"/>
    <w:rsid w:val="00645CD6"/>
    <w:rsid w:val="00645D7F"/>
    <w:rsid w:val="00645E07"/>
    <w:rsid w:val="00645F3B"/>
    <w:rsid w:val="0064649E"/>
    <w:rsid w:val="00646586"/>
    <w:rsid w:val="00646F53"/>
    <w:rsid w:val="00646F5E"/>
    <w:rsid w:val="00646F76"/>
    <w:rsid w:val="0064709A"/>
    <w:rsid w:val="006474E7"/>
    <w:rsid w:val="006474FF"/>
    <w:rsid w:val="006479C4"/>
    <w:rsid w:val="00647A2C"/>
    <w:rsid w:val="00647B78"/>
    <w:rsid w:val="00647B7F"/>
    <w:rsid w:val="00647D34"/>
    <w:rsid w:val="00647E10"/>
    <w:rsid w:val="006501D4"/>
    <w:rsid w:val="006503B1"/>
    <w:rsid w:val="006507B6"/>
    <w:rsid w:val="006508BD"/>
    <w:rsid w:val="00650ADA"/>
    <w:rsid w:val="00650BAF"/>
    <w:rsid w:val="00650C22"/>
    <w:rsid w:val="00650C97"/>
    <w:rsid w:val="00650E47"/>
    <w:rsid w:val="00651294"/>
    <w:rsid w:val="006517F6"/>
    <w:rsid w:val="00651B45"/>
    <w:rsid w:val="00651F5D"/>
    <w:rsid w:val="00652015"/>
    <w:rsid w:val="006525EA"/>
    <w:rsid w:val="00652ACF"/>
    <w:rsid w:val="00652EAA"/>
    <w:rsid w:val="00653282"/>
    <w:rsid w:val="00653704"/>
    <w:rsid w:val="0065379F"/>
    <w:rsid w:val="00653B5A"/>
    <w:rsid w:val="00653E17"/>
    <w:rsid w:val="00653E92"/>
    <w:rsid w:val="00653ED1"/>
    <w:rsid w:val="00653F08"/>
    <w:rsid w:val="00653F8F"/>
    <w:rsid w:val="00653FE4"/>
    <w:rsid w:val="00654615"/>
    <w:rsid w:val="006548D1"/>
    <w:rsid w:val="00654C01"/>
    <w:rsid w:val="00654C16"/>
    <w:rsid w:val="00655183"/>
    <w:rsid w:val="00655461"/>
    <w:rsid w:val="006554CA"/>
    <w:rsid w:val="0065573D"/>
    <w:rsid w:val="00655842"/>
    <w:rsid w:val="0065587C"/>
    <w:rsid w:val="00655BAF"/>
    <w:rsid w:val="00655DFF"/>
    <w:rsid w:val="0065607A"/>
    <w:rsid w:val="0065648E"/>
    <w:rsid w:val="00656C68"/>
    <w:rsid w:val="00656D9D"/>
    <w:rsid w:val="00656DB7"/>
    <w:rsid w:val="00656FC4"/>
    <w:rsid w:val="006573DB"/>
    <w:rsid w:val="0065742F"/>
    <w:rsid w:val="00657597"/>
    <w:rsid w:val="006576E5"/>
    <w:rsid w:val="0065791D"/>
    <w:rsid w:val="00657A9C"/>
    <w:rsid w:val="00657BD8"/>
    <w:rsid w:val="00657D43"/>
    <w:rsid w:val="00657E79"/>
    <w:rsid w:val="00657FA2"/>
    <w:rsid w:val="0066019D"/>
    <w:rsid w:val="006603AA"/>
    <w:rsid w:val="00660633"/>
    <w:rsid w:val="00660695"/>
    <w:rsid w:val="0066071B"/>
    <w:rsid w:val="00660751"/>
    <w:rsid w:val="00660784"/>
    <w:rsid w:val="00660851"/>
    <w:rsid w:val="006608DD"/>
    <w:rsid w:val="006609EA"/>
    <w:rsid w:val="00660ADA"/>
    <w:rsid w:val="00660ADB"/>
    <w:rsid w:val="00660BB4"/>
    <w:rsid w:val="00660BB6"/>
    <w:rsid w:val="00660C16"/>
    <w:rsid w:val="00660D15"/>
    <w:rsid w:val="00660D37"/>
    <w:rsid w:val="00660D85"/>
    <w:rsid w:val="00660ED3"/>
    <w:rsid w:val="006610BD"/>
    <w:rsid w:val="00661200"/>
    <w:rsid w:val="00661296"/>
    <w:rsid w:val="00661302"/>
    <w:rsid w:val="0066137D"/>
    <w:rsid w:val="00661486"/>
    <w:rsid w:val="00661570"/>
    <w:rsid w:val="006617BA"/>
    <w:rsid w:val="0066188F"/>
    <w:rsid w:val="006619B7"/>
    <w:rsid w:val="00661ADB"/>
    <w:rsid w:val="00661B15"/>
    <w:rsid w:val="00661D84"/>
    <w:rsid w:val="00661F12"/>
    <w:rsid w:val="0066208E"/>
    <w:rsid w:val="006622D3"/>
    <w:rsid w:val="00662320"/>
    <w:rsid w:val="00662620"/>
    <w:rsid w:val="00662850"/>
    <w:rsid w:val="006628FA"/>
    <w:rsid w:val="006629BD"/>
    <w:rsid w:val="00662A44"/>
    <w:rsid w:val="00662AF6"/>
    <w:rsid w:val="00662D6D"/>
    <w:rsid w:val="00662E00"/>
    <w:rsid w:val="00662E78"/>
    <w:rsid w:val="006637F3"/>
    <w:rsid w:val="00663A00"/>
    <w:rsid w:val="00663A40"/>
    <w:rsid w:val="00663D9E"/>
    <w:rsid w:val="00663F1D"/>
    <w:rsid w:val="006640A3"/>
    <w:rsid w:val="00664173"/>
    <w:rsid w:val="006642F6"/>
    <w:rsid w:val="006643C8"/>
    <w:rsid w:val="00664438"/>
    <w:rsid w:val="00664598"/>
    <w:rsid w:val="006646F4"/>
    <w:rsid w:val="00664996"/>
    <w:rsid w:val="00664A0D"/>
    <w:rsid w:val="00664A38"/>
    <w:rsid w:val="00664CBC"/>
    <w:rsid w:val="00664E2F"/>
    <w:rsid w:val="00665070"/>
    <w:rsid w:val="006655D4"/>
    <w:rsid w:val="00665616"/>
    <w:rsid w:val="0066568C"/>
    <w:rsid w:val="00665A99"/>
    <w:rsid w:val="00665F5C"/>
    <w:rsid w:val="00666316"/>
    <w:rsid w:val="006668F2"/>
    <w:rsid w:val="00666920"/>
    <w:rsid w:val="00666962"/>
    <w:rsid w:val="00666D01"/>
    <w:rsid w:val="0066737B"/>
    <w:rsid w:val="00667484"/>
    <w:rsid w:val="006675DF"/>
    <w:rsid w:val="00667A1E"/>
    <w:rsid w:val="00667AC9"/>
    <w:rsid w:val="00667D4E"/>
    <w:rsid w:val="0067000B"/>
    <w:rsid w:val="0067002A"/>
    <w:rsid w:val="00670123"/>
    <w:rsid w:val="006701E3"/>
    <w:rsid w:val="006702EA"/>
    <w:rsid w:val="00670428"/>
    <w:rsid w:val="00670452"/>
    <w:rsid w:val="006707F4"/>
    <w:rsid w:val="00670814"/>
    <w:rsid w:val="00670934"/>
    <w:rsid w:val="00670A14"/>
    <w:rsid w:val="00670C8F"/>
    <w:rsid w:val="00670FBF"/>
    <w:rsid w:val="006711B6"/>
    <w:rsid w:val="006718A6"/>
    <w:rsid w:val="006718C0"/>
    <w:rsid w:val="0067197B"/>
    <w:rsid w:val="00671AA3"/>
    <w:rsid w:val="00671F98"/>
    <w:rsid w:val="00672002"/>
    <w:rsid w:val="00672116"/>
    <w:rsid w:val="00672285"/>
    <w:rsid w:val="00672528"/>
    <w:rsid w:val="0067264A"/>
    <w:rsid w:val="006727E6"/>
    <w:rsid w:val="00672B31"/>
    <w:rsid w:val="00672B7F"/>
    <w:rsid w:val="00672D0D"/>
    <w:rsid w:val="0067320A"/>
    <w:rsid w:val="00673549"/>
    <w:rsid w:val="00673608"/>
    <w:rsid w:val="006736D2"/>
    <w:rsid w:val="00673875"/>
    <w:rsid w:val="006738AE"/>
    <w:rsid w:val="006738BD"/>
    <w:rsid w:val="00673AA7"/>
    <w:rsid w:val="00673ADF"/>
    <w:rsid w:val="00673C66"/>
    <w:rsid w:val="0067418A"/>
    <w:rsid w:val="0067435B"/>
    <w:rsid w:val="00674905"/>
    <w:rsid w:val="00674BA8"/>
    <w:rsid w:val="00674BE4"/>
    <w:rsid w:val="00674DFE"/>
    <w:rsid w:val="00675041"/>
    <w:rsid w:val="006750E2"/>
    <w:rsid w:val="0067532F"/>
    <w:rsid w:val="00675445"/>
    <w:rsid w:val="006756FB"/>
    <w:rsid w:val="00675755"/>
    <w:rsid w:val="00675784"/>
    <w:rsid w:val="00675796"/>
    <w:rsid w:val="00675AD4"/>
    <w:rsid w:val="00675DB0"/>
    <w:rsid w:val="00675E12"/>
    <w:rsid w:val="00675E16"/>
    <w:rsid w:val="00676300"/>
    <w:rsid w:val="006763D3"/>
    <w:rsid w:val="006763E8"/>
    <w:rsid w:val="0067640E"/>
    <w:rsid w:val="006764B4"/>
    <w:rsid w:val="00676549"/>
    <w:rsid w:val="00676710"/>
    <w:rsid w:val="0067674B"/>
    <w:rsid w:val="0067676F"/>
    <w:rsid w:val="00676923"/>
    <w:rsid w:val="006769B6"/>
    <w:rsid w:val="00676B85"/>
    <w:rsid w:val="00676BD4"/>
    <w:rsid w:val="00676D77"/>
    <w:rsid w:val="00676EAA"/>
    <w:rsid w:val="00676F3F"/>
    <w:rsid w:val="00677074"/>
    <w:rsid w:val="0067765D"/>
    <w:rsid w:val="00677852"/>
    <w:rsid w:val="00677F0A"/>
    <w:rsid w:val="006800DD"/>
    <w:rsid w:val="00680131"/>
    <w:rsid w:val="006801CA"/>
    <w:rsid w:val="00680334"/>
    <w:rsid w:val="0068088D"/>
    <w:rsid w:val="00680905"/>
    <w:rsid w:val="00680CFF"/>
    <w:rsid w:val="00680D3D"/>
    <w:rsid w:val="00680E18"/>
    <w:rsid w:val="00680E9E"/>
    <w:rsid w:val="00680EA9"/>
    <w:rsid w:val="0068105F"/>
    <w:rsid w:val="00681085"/>
    <w:rsid w:val="0068119A"/>
    <w:rsid w:val="006811A3"/>
    <w:rsid w:val="006813D4"/>
    <w:rsid w:val="0068146E"/>
    <w:rsid w:val="006815A1"/>
    <w:rsid w:val="006815E5"/>
    <w:rsid w:val="006819C6"/>
    <w:rsid w:val="00681D46"/>
    <w:rsid w:val="00681E6E"/>
    <w:rsid w:val="00682233"/>
    <w:rsid w:val="00682415"/>
    <w:rsid w:val="006827A3"/>
    <w:rsid w:val="0068297E"/>
    <w:rsid w:val="00682A3E"/>
    <w:rsid w:val="00682F6B"/>
    <w:rsid w:val="0068341A"/>
    <w:rsid w:val="0068390E"/>
    <w:rsid w:val="0068397F"/>
    <w:rsid w:val="00683BC9"/>
    <w:rsid w:val="00683D83"/>
    <w:rsid w:val="00683F32"/>
    <w:rsid w:val="00683FD6"/>
    <w:rsid w:val="006842D3"/>
    <w:rsid w:val="0068449F"/>
    <w:rsid w:val="00684730"/>
    <w:rsid w:val="0068475C"/>
    <w:rsid w:val="00684891"/>
    <w:rsid w:val="00684E1F"/>
    <w:rsid w:val="00684F0E"/>
    <w:rsid w:val="006850AD"/>
    <w:rsid w:val="006853DD"/>
    <w:rsid w:val="006855CA"/>
    <w:rsid w:val="00685696"/>
    <w:rsid w:val="00685703"/>
    <w:rsid w:val="0068570C"/>
    <w:rsid w:val="00685734"/>
    <w:rsid w:val="006857EE"/>
    <w:rsid w:val="006859C9"/>
    <w:rsid w:val="006859FB"/>
    <w:rsid w:val="00685CF7"/>
    <w:rsid w:val="00685D86"/>
    <w:rsid w:val="00685E2E"/>
    <w:rsid w:val="00686328"/>
    <w:rsid w:val="00686497"/>
    <w:rsid w:val="00686795"/>
    <w:rsid w:val="00686AFB"/>
    <w:rsid w:val="00686B0C"/>
    <w:rsid w:val="00686C1E"/>
    <w:rsid w:val="00686CD4"/>
    <w:rsid w:val="00686D06"/>
    <w:rsid w:val="0068702E"/>
    <w:rsid w:val="006870FF"/>
    <w:rsid w:val="00687264"/>
    <w:rsid w:val="0068728A"/>
    <w:rsid w:val="00687374"/>
    <w:rsid w:val="006876ED"/>
    <w:rsid w:val="006876F9"/>
    <w:rsid w:val="00687D81"/>
    <w:rsid w:val="00687E03"/>
    <w:rsid w:val="00687E5A"/>
    <w:rsid w:val="00687F4F"/>
    <w:rsid w:val="00690537"/>
    <w:rsid w:val="0069066D"/>
    <w:rsid w:val="006907B7"/>
    <w:rsid w:val="00690C69"/>
    <w:rsid w:val="00690DF7"/>
    <w:rsid w:val="00690F54"/>
    <w:rsid w:val="00690FAA"/>
    <w:rsid w:val="0069106F"/>
    <w:rsid w:val="006913A6"/>
    <w:rsid w:val="00691815"/>
    <w:rsid w:val="00691A58"/>
    <w:rsid w:val="00691B2C"/>
    <w:rsid w:val="00691C61"/>
    <w:rsid w:val="00691CF1"/>
    <w:rsid w:val="006920A8"/>
    <w:rsid w:val="0069215B"/>
    <w:rsid w:val="00692222"/>
    <w:rsid w:val="0069225A"/>
    <w:rsid w:val="006923B4"/>
    <w:rsid w:val="006924E6"/>
    <w:rsid w:val="00692507"/>
    <w:rsid w:val="00692630"/>
    <w:rsid w:val="006927FB"/>
    <w:rsid w:val="00692A22"/>
    <w:rsid w:val="00692B2C"/>
    <w:rsid w:val="00692B71"/>
    <w:rsid w:val="00692CF7"/>
    <w:rsid w:val="00692DFA"/>
    <w:rsid w:val="00693043"/>
    <w:rsid w:val="0069304E"/>
    <w:rsid w:val="006932EB"/>
    <w:rsid w:val="006939A8"/>
    <w:rsid w:val="00693B71"/>
    <w:rsid w:val="00693C09"/>
    <w:rsid w:val="00693E4C"/>
    <w:rsid w:val="00693F4D"/>
    <w:rsid w:val="006940A6"/>
    <w:rsid w:val="0069446C"/>
    <w:rsid w:val="00694650"/>
    <w:rsid w:val="00694779"/>
    <w:rsid w:val="00694B3E"/>
    <w:rsid w:val="00694BA7"/>
    <w:rsid w:val="006951D7"/>
    <w:rsid w:val="006954CF"/>
    <w:rsid w:val="006956E2"/>
    <w:rsid w:val="00695AD3"/>
    <w:rsid w:val="00695C08"/>
    <w:rsid w:val="00695C6B"/>
    <w:rsid w:val="00695C6C"/>
    <w:rsid w:val="00695CBD"/>
    <w:rsid w:val="00695EFB"/>
    <w:rsid w:val="00695F0E"/>
    <w:rsid w:val="006964C8"/>
    <w:rsid w:val="006968ED"/>
    <w:rsid w:val="00696EAA"/>
    <w:rsid w:val="00697017"/>
    <w:rsid w:val="00697459"/>
    <w:rsid w:val="006976D9"/>
    <w:rsid w:val="0069782C"/>
    <w:rsid w:val="00697834"/>
    <w:rsid w:val="00697A69"/>
    <w:rsid w:val="00697F24"/>
    <w:rsid w:val="006A030A"/>
    <w:rsid w:val="006A054B"/>
    <w:rsid w:val="006A07D8"/>
    <w:rsid w:val="006A080F"/>
    <w:rsid w:val="006A0916"/>
    <w:rsid w:val="006A0CD1"/>
    <w:rsid w:val="006A0DEA"/>
    <w:rsid w:val="006A10ED"/>
    <w:rsid w:val="006A1497"/>
    <w:rsid w:val="006A14F2"/>
    <w:rsid w:val="006A153F"/>
    <w:rsid w:val="006A1566"/>
    <w:rsid w:val="006A15B9"/>
    <w:rsid w:val="006A15D9"/>
    <w:rsid w:val="006A1792"/>
    <w:rsid w:val="006A1C3C"/>
    <w:rsid w:val="006A1CB3"/>
    <w:rsid w:val="006A1F2B"/>
    <w:rsid w:val="006A1F9B"/>
    <w:rsid w:val="006A2782"/>
    <w:rsid w:val="006A2B7B"/>
    <w:rsid w:val="006A301E"/>
    <w:rsid w:val="006A321F"/>
    <w:rsid w:val="006A366D"/>
    <w:rsid w:val="006A3B0D"/>
    <w:rsid w:val="006A3C93"/>
    <w:rsid w:val="006A3DE0"/>
    <w:rsid w:val="006A40E8"/>
    <w:rsid w:val="006A4350"/>
    <w:rsid w:val="006A4586"/>
    <w:rsid w:val="006A4846"/>
    <w:rsid w:val="006A4987"/>
    <w:rsid w:val="006A4A5E"/>
    <w:rsid w:val="006A4E4D"/>
    <w:rsid w:val="006A5072"/>
    <w:rsid w:val="006A51B6"/>
    <w:rsid w:val="006A5262"/>
    <w:rsid w:val="006A52D1"/>
    <w:rsid w:val="006A5372"/>
    <w:rsid w:val="006A54AF"/>
    <w:rsid w:val="006A5548"/>
    <w:rsid w:val="006A5634"/>
    <w:rsid w:val="006A58E3"/>
    <w:rsid w:val="006A593B"/>
    <w:rsid w:val="006A5A67"/>
    <w:rsid w:val="006A5E14"/>
    <w:rsid w:val="006A6595"/>
    <w:rsid w:val="006A66AA"/>
    <w:rsid w:val="006A6919"/>
    <w:rsid w:val="006A6A45"/>
    <w:rsid w:val="006A6A76"/>
    <w:rsid w:val="006A6C50"/>
    <w:rsid w:val="006A6E1B"/>
    <w:rsid w:val="006A6E35"/>
    <w:rsid w:val="006A70ED"/>
    <w:rsid w:val="006A719F"/>
    <w:rsid w:val="006A725D"/>
    <w:rsid w:val="006A72D4"/>
    <w:rsid w:val="006A7601"/>
    <w:rsid w:val="006A7901"/>
    <w:rsid w:val="006A7B38"/>
    <w:rsid w:val="006A7FE4"/>
    <w:rsid w:val="006B022E"/>
    <w:rsid w:val="006B0243"/>
    <w:rsid w:val="006B0875"/>
    <w:rsid w:val="006B09D3"/>
    <w:rsid w:val="006B0BEC"/>
    <w:rsid w:val="006B0C52"/>
    <w:rsid w:val="006B0E57"/>
    <w:rsid w:val="006B0EE7"/>
    <w:rsid w:val="006B123F"/>
    <w:rsid w:val="006B143F"/>
    <w:rsid w:val="006B16FA"/>
    <w:rsid w:val="006B17E9"/>
    <w:rsid w:val="006B18B1"/>
    <w:rsid w:val="006B1AE5"/>
    <w:rsid w:val="006B1B1A"/>
    <w:rsid w:val="006B1F7A"/>
    <w:rsid w:val="006B1FFF"/>
    <w:rsid w:val="006B208C"/>
    <w:rsid w:val="006B2132"/>
    <w:rsid w:val="006B2406"/>
    <w:rsid w:val="006B24E9"/>
    <w:rsid w:val="006B25CB"/>
    <w:rsid w:val="006B2727"/>
    <w:rsid w:val="006B275D"/>
    <w:rsid w:val="006B288F"/>
    <w:rsid w:val="006B28B7"/>
    <w:rsid w:val="006B2B13"/>
    <w:rsid w:val="006B2DD6"/>
    <w:rsid w:val="006B2E19"/>
    <w:rsid w:val="006B2F4F"/>
    <w:rsid w:val="006B342A"/>
    <w:rsid w:val="006B3682"/>
    <w:rsid w:val="006B370C"/>
    <w:rsid w:val="006B38C2"/>
    <w:rsid w:val="006B395E"/>
    <w:rsid w:val="006B3BDC"/>
    <w:rsid w:val="006B3CB7"/>
    <w:rsid w:val="006B3CE9"/>
    <w:rsid w:val="006B4085"/>
    <w:rsid w:val="006B409C"/>
    <w:rsid w:val="006B42E7"/>
    <w:rsid w:val="006B4620"/>
    <w:rsid w:val="006B4819"/>
    <w:rsid w:val="006B48DD"/>
    <w:rsid w:val="006B4B64"/>
    <w:rsid w:val="006B4B79"/>
    <w:rsid w:val="006B4BDF"/>
    <w:rsid w:val="006B533B"/>
    <w:rsid w:val="006B54A4"/>
    <w:rsid w:val="006B5683"/>
    <w:rsid w:val="006B5EF2"/>
    <w:rsid w:val="006B6186"/>
    <w:rsid w:val="006B61C3"/>
    <w:rsid w:val="006B6815"/>
    <w:rsid w:val="006B6A98"/>
    <w:rsid w:val="006B6D77"/>
    <w:rsid w:val="006B6DC0"/>
    <w:rsid w:val="006B7326"/>
    <w:rsid w:val="006B744C"/>
    <w:rsid w:val="006B74BF"/>
    <w:rsid w:val="006B753B"/>
    <w:rsid w:val="006B7CB1"/>
    <w:rsid w:val="006B7D70"/>
    <w:rsid w:val="006B7E39"/>
    <w:rsid w:val="006C0F73"/>
    <w:rsid w:val="006C0FA4"/>
    <w:rsid w:val="006C12ED"/>
    <w:rsid w:val="006C1744"/>
    <w:rsid w:val="006C17A4"/>
    <w:rsid w:val="006C1934"/>
    <w:rsid w:val="006C2885"/>
    <w:rsid w:val="006C2918"/>
    <w:rsid w:val="006C2A06"/>
    <w:rsid w:val="006C2D27"/>
    <w:rsid w:val="006C2F25"/>
    <w:rsid w:val="006C3250"/>
    <w:rsid w:val="006C3433"/>
    <w:rsid w:val="006C343B"/>
    <w:rsid w:val="006C34B0"/>
    <w:rsid w:val="006C35D7"/>
    <w:rsid w:val="006C3659"/>
    <w:rsid w:val="006C3B0D"/>
    <w:rsid w:val="006C3B70"/>
    <w:rsid w:val="006C3B74"/>
    <w:rsid w:val="006C3D1D"/>
    <w:rsid w:val="006C3E16"/>
    <w:rsid w:val="006C4146"/>
    <w:rsid w:val="006C42CF"/>
    <w:rsid w:val="006C48BC"/>
    <w:rsid w:val="006C4A87"/>
    <w:rsid w:val="006C4CE0"/>
    <w:rsid w:val="006C4D09"/>
    <w:rsid w:val="006C4F4E"/>
    <w:rsid w:val="006C4FD7"/>
    <w:rsid w:val="006C50AA"/>
    <w:rsid w:val="006C50EB"/>
    <w:rsid w:val="006C5534"/>
    <w:rsid w:val="006C56B2"/>
    <w:rsid w:val="006C56E0"/>
    <w:rsid w:val="006C57F9"/>
    <w:rsid w:val="006C58AC"/>
    <w:rsid w:val="006C596D"/>
    <w:rsid w:val="006C59E4"/>
    <w:rsid w:val="006C5B42"/>
    <w:rsid w:val="006C5C1E"/>
    <w:rsid w:val="006C5C8F"/>
    <w:rsid w:val="006C5CBF"/>
    <w:rsid w:val="006C63C6"/>
    <w:rsid w:val="006C64D8"/>
    <w:rsid w:val="006C65D9"/>
    <w:rsid w:val="006C66DE"/>
    <w:rsid w:val="006C6746"/>
    <w:rsid w:val="006C6AF4"/>
    <w:rsid w:val="006C6DFA"/>
    <w:rsid w:val="006C6E70"/>
    <w:rsid w:val="006C6E98"/>
    <w:rsid w:val="006C7104"/>
    <w:rsid w:val="006C769B"/>
    <w:rsid w:val="006C76D3"/>
    <w:rsid w:val="006C789B"/>
    <w:rsid w:val="006C79D6"/>
    <w:rsid w:val="006C7A88"/>
    <w:rsid w:val="006C7B29"/>
    <w:rsid w:val="006C7C3F"/>
    <w:rsid w:val="006C7C6F"/>
    <w:rsid w:val="006C7CC9"/>
    <w:rsid w:val="006C7F3A"/>
    <w:rsid w:val="006D0143"/>
    <w:rsid w:val="006D020E"/>
    <w:rsid w:val="006D02B6"/>
    <w:rsid w:val="006D037C"/>
    <w:rsid w:val="006D0B4F"/>
    <w:rsid w:val="006D0C6C"/>
    <w:rsid w:val="006D0D76"/>
    <w:rsid w:val="006D0DC2"/>
    <w:rsid w:val="006D0F58"/>
    <w:rsid w:val="006D11FF"/>
    <w:rsid w:val="006D120B"/>
    <w:rsid w:val="006D1345"/>
    <w:rsid w:val="006D1446"/>
    <w:rsid w:val="006D194F"/>
    <w:rsid w:val="006D1A63"/>
    <w:rsid w:val="006D1B94"/>
    <w:rsid w:val="006D1C84"/>
    <w:rsid w:val="006D1E12"/>
    <w:rsid w:val="006D2183"/>
    <w:rsid w:val="006D23CE"/>
    <w:rsid w:val="006D2557"/>
    <w:rsid w:val="006D25DF"/>
    <w:rsid w:val="006D28D3"/>
    <w:rsid w:val="006D29C6"/>
    <w:rsid w:val="006D2C82"/>
    <w:rsid w:val="006D2EFB"/>
    <w:rsid w:val="006D3206"/>
    <w:rsid w:val="006D3259"/>
    <w:rsid w:val="006D33B1"/>
    <w:rsid w:val="006D347C"/>
    <w:rsid w:val="006D395D"/>
    <w:rsid w:val="006D3AE0"/>
    <w:rsid w:val="006D3C23"/>
    <w:rsid w:val="006D3DC6"/>
    <w:rsid w:val="006D3F79"/>
    <w:rsid w:val="006D4389"/>
    <w:rsid w:val="006D4477"/>
    <w:rsid w:val="006D450B"/>
    <w:rsid w:val="006D5412"/>
    <w:rsid w:val="006D5504"/>
    <w:rsid w:val="006D560B"/>
    <w:rsid w:val="006D561C"/>
    <w:rsid w:val="006D57AB"/>
    <w:rsid w:val="006D583B"/>
    <w:rsid w:val="006D5898"/>
    <w:rsid w:val="006D5A0D"/>
    <w:rsid w:val="006D5A62"/>
    <w:rsid w:val="006D5A8F"/>
    <w:rsid w:val="006D5BB9"/>
    <w:rsid w:val="006D6028"/>
    <w:rsid w:val="006D631D"/>
    <w:rsid w:val="006D6379"/>
    <w:rsid w:val="006D655C"/>
    <w:rsid w:val="006D6567"/>
    <w:rsid w:val="006D6697"/>
    <w:rsid w:val="006D6C95"/>
    <w:rsid w:val="006D6CA6"/>
    <w:rsid w:val="006D6CC2"/>
    <w:rsid w:val="006D6F7A"/>
    <w:rsid w:val="006D7262"/>
    <w:rsid w:val="006D726E"/>
    <w:rsid w:val="006D73DB"/>
    <w:rsid w:val="006D7529"/>
    <w:rsid w:val="006D75EE"/>
    <w:rsid w:val="006D7D73"/>
    <w:rsid w:val="006D7E52"/>
    <w:rsid w:val="006D7FA6"/>
    <w:rsid w:val="006E0027"/>
    <w:rsid w:val="006E0040"/>
    <w:rsid w:val="006E0299"/>
    <w:rsid w:val="006E02BA"/>
    <w:rsid w:val="006E0397"/>
    <w:rsid w:val="006E05E8"/>
    <w:rsid w:val="006E074C"/>
    <w:rsid w:val="006E0A0F"/>
    <w:rsid w:val="006E0C79"/>
    <w:rsid w:val="006E0D03"/>
    <w:rsid w:val="006E0DB7"/>
    <w:rsid w:val="006E12A2"/>
    <w:rsid w:val="006E1483"/>
    <w:rsid w:val="006E1507"/>
    <w:rsid w:val="006E168D"/>
    <w:rsid w:val="006E1C1F"/>
    <w:rsid w:val="006E1E38"/>
    <w:rsid w:val="006E1E99"/>
    <w:rsid w:val="006E266E"/>
    <w:rsid w:val="006E27E8"/>
    <w:rsid w:val="006E2B37"/>
    <w:rsid w:val="006E2B3C"/>
    <w:rsid w:val="006E2B6E"/>
    <w:rsid w:val="006E2B8D"/>
    <w:rsid w:val="006E2DB0"/>
    <w:rsid w:val="006E2EFE"/>
    <w:rsid w:val="006E2F14"/>
    <w:rsid w:val="006E317A"/>
    <w:rsid w:val="006E32E1"/>
    <w:rsid w:val="006E3441"/>
    <w:rsid w:val="006E37D2"/>
    <w:rsid w:val="006E37D6"/>
    <w:rsid w:val="006E39C1"/>
    <w:rsid w:val="006E3AE5"/>
    <w:rsid w:val="006E3BE4"/>
    <w:rsid w:val="006E3DFC"/>
    <w:rsid w:val="006E3F1B"/>
    <w:rsid w:val="006E3F6C"/>
    <w:rsid w:val="006E400B"/>
    <w:rsid w:val="006E4142"/>
    <w:rsid w:val="006E4222"/>
    <w:rsid w:val="006E443E"/>
    <w:rsid w:val="006E45B0"/>
    <w:rsid w:val="006E4B47"/>
    <w:rsid w:val="006E4BB0"/>
    <w:rsid w:val="006E4BE4"/>
    <w:rsid w:val="006E4C44"/>
    <w:rsid w:val="006E4CAB"/>
    <w:rsid w:val="006E4E26"/>
    <w:rsid w:val="006E4E6E"/>
    <w:rsid w:val="006E4F21"/>
    <w:rsid w:val="006E5247"/>
    <w:rsid w:val="006E5366"/>
    <w:rsid w:val="006E5967"/>
    <w:rsid w:val="006E5C26"/>
    <w:rsid w:val="006E5C43"/>
    <w:rsid w:val="006E5C66"/>
    <w:rsid w:val="006E5F86"/>
    <w:rsid w:val="006E5F8E"/>
    <w:rsid w:val="006E6156"/>
    <w:rsid w:val="006E6208"/>
    <w:rsid w:val="006E6442"/>
    <w:rsid w:val="006E65CB"/>
    <w:rsid w:val="006E68A9"/>
    <w:rsid w:val="006E68B0"/>
    <w:rsid w:val="006E6C72"/>
    <w:rsid w:val="006E707F"/>
    <w:rsid w:val="006E7506"/>
    <w:rsid w:val="006E755D"/>
    <w:rsid w:val="006E7782"/>
    <w:rsid w:val="006E78A0"/>
    <w:rsid w:val="006E7B4C"/>
    <w:rsid w:val="006E7D8F"/>
    <w:rsid w:val="006E7DD1"/>
    <w:rsid w:val="006E7EA0"/>
    <w:rsid w:val="006F0058"/>
    <w:rsid w:val="006F0232"/>
    <w:rsid w:val="006F04DA"/>
    <w:rsid w:val="006F0859"/>
    <w:rsid w:val="006F08D8"/>
    <w:rsid w:val="006F093F"/>
    <w:rsid w:val="006F098C"/>
    <w:rsid w:val="006F099E"/>
    <w:rsid w:val="006F0B55"/>
    <w:rsid w:val="006F0C3C"/>
    <w:rsid w:val="006F0F74"/>
    <w:rsid w:val="006F0F9F"/>
    <w:rsid w:val="006F10B4"/>
    <w:rsid w:val="006F11C5"/>
    <w:rsid w:val="006F1254"/>
    <w:rsid w:val="006F13FC"/>
    <w:rsid w:val="006F1836"/>
    <w:rsid w:val="006F1944"/>
    <w:rsid w:val="006F1996"/>
    <w:rsid w:val="006F1BF9"/>
    <w:rsid w:val="006F1C1D"/>
    <w:rsid w:val="006F1DD2"/>
    <w:rsid w:val="006F1F2B"/>
    <w:rsid w:val="006F1F8D"/>
    <w:rsid w:val="006F23BD"/>
    <w:rsid w:val="006F2ADD"/>
    <w:rsid w:val="006F2C40"/>
    <w:rsid w:val="006F2C54"/>
    <w:rsid w:val="006F2C8F"/>
    <w:rsid w:val="006F2CE2"/>
    <w:rsid w:val="006F31D5"/>
    <w:rsid w:val="006F31E4"/>
    <w:rsid w:val="006F3339"/>
    <w:rsid w:val="006F373A"/>
    <w:rsid w:val="006F3754"/>
    <w:rsid w:val="006F384F"/>
    <w:rsid w:val="006F3A51"/>
    <w:rsid w:val="006F3C30"/>
    <w:rsid w:val="006F4302"/>
    <w:rsid w:val="006F4877"/>
    <w:rsid w:val="006F494A"/>
    <w:rsid w:val="006F4A62"/>
    <w:rsid w:val="006F4C5D"/>
    <w:rsid w:val="006F4C6F"/>
    <w:rsid w:val="006F4D63"/>
    <w:rsid w:val="006F4E55"/>
    <w:rsid w:val="006F5366"/>
    <w:rsid w:val="006F53D8"/>
    <w:rsid w:val="006F5557"/>
    <w:rsid w:val="006F576C"/>
    <w:rsid w:val="006F5963"/>
    <w:rsid w:val="006F5A9B"/>
    <w:rsid w:val="006F5C47"/>
    <w:rsid w:val="006F5EB8"/>
    <w:rsid w:val="006F606E"/>
    <w:rsid w:val="006F614B"/>
    <w:rsid w:val="006F6438"/>
    <w:rsid w:val="006F654E"/>
    <w:rsid w:val="006F681F"/>
    <w:rsid w:val="006F69A3"/>
    <w:rsid w:val="006F6AFC"/>
    <w:rsid w:val="006F6D55"/>
    <w:rsid w:val="006F7249"/>
    <w:rsid w:val="006F7280"/>
    <w:rsid w:val="006F7327"/>
    <w:rsid w:val="006F779A"/>
    <w:rsid w:val="006F795A"/>
    <w:rsid w:val="006F7B18"/>
    <w:rsid w:val="006F7C47"/>
    <w:rsid w:val="00700122"/>
    <w:rsid w:val="007001FD"/>
    <w:rsid w:val="007002A5"/>
    <w:rsid w:val="00700BA4"/>
    <w:rsid w:val="007010C7"/>
    <w:rsid w:val="007011B2"/>
    <w:rsid w:val="00701495"/>
    <w:rsid w:val="00701626"/>
    <w:rsid w:val="007019C0"/>
    <w:rsid w:val="00701C93"/>
    <w:rsid w:val="007020D7"/>
    <w:rsid w:val="00702277"/>
    <w:rsid w:val="007026F4"/>
    <w:rsid w:val="007027E5"/>
    <w:rsid w:val="007029A5"/>
    <w:rsid w:val="00702BFA"/>
    <w:rsid w:val="00702CC4"/>
    <w:rsid w:val="00702DBF"/>
    <w:rsid w:val="00702FAF"/>
    <w:rsid w:val="007034CE"/>
    <w:rsid w:val="007035A0"/>
    <w:rsid w:val="0070394B"/>
    <w:rsid w:val="00703C35"/>
    <w:rsid w:val="0070405C"/>
    <w:rsid w:val="0070408A"/>
    <w:rsid w:val="007040E8"/>
    <w:rsid w:val="00704119"/>
    <w:rsid w:val="00704474"/>
    <w:rsid w:val="00704579"/>
    <w:rsid w:val="007045D6"/>
    <w:rsid w:val="00704743"/>
    <w:rsid w:val="00704B6D"/>
    <w:rsid w:val="00704C57"/>
    <w:rsid w:val="007052D1"/>
    <w:rsid w:val="007052F8"/>
    <w:rsid w:val="007055D1"/>
    <w:rsid w:val="00705677"/>
    <w:rsid w:val="00705708"/>
    <w:rsid w:val="00705BE8"/>
    <w:rsid w:val="00705C54"/>
    <w:rsid w:val="00705D4A"/>
    <w:rsid w:val="00705FBA"/>
    <w:rsid w:val="00706808"/>
    <w:rsid w:val="007068D7"/>
    <w:rsid w:val="00706DCE"/>
    <w:rsid w:val="00706E54"/>
    <w:rsid w:val="00706F09"/>
    <w:rsid w:val="00706F8E"/>
    <w:rsid w:val="0070706B"/>
    <w:rsid w:val="00707837"/>
    <w:rsid w:val="00707AFB"/>
    <w:rsid w:val="00707D04"/>
    <w:rsid w:val="00707FCB"/>
    <w:rsid w:val="00710220"/>
    <w:rsid w:val="00710386"/>
    <w:rsid w:val="007103C8"/>
    <w:rsid w:val="007105D4"/>
    <w:rsid w:val="00710AF2"/>
    <w:rsid w:val="00710E4B"/>
    <w:rsid w:val="007110A1"/>
    <w:rsid w:val="00711442"/>
    <w:rsid w:val="00711744"/>
    <w:rsid w:val="00711776"/>
    <w:rsid w:val="007117F0"/>
    <w:rsid w:val="00711C05"/>
    <w:rsid w:val="00711CC7"/>
    <w:rsid w:val="00711E26"/>
    <w:rsid w:val="00711F9B"/>
    <w:rsid w:val="00712084"/>
    <w:rsid w:val="00712258"/>
    <w:rsid w:val="007122C3"/>
    <w:rsid w:val="007123B8"/>
    <w:rsid w:val="00712797"/>
    <w:rsid w:val="00712838"/>
    <w:rsid w:val="00712953"/>
    <w:rsid w:val="007129EA"/>
    <w:rsid w:val="00712A43"/>
    <w:rsid w:val="00712A58"/>
    <w:rsid w:val="00713146"/>
    <w:rsid w:val="0071315F"/>
    <w:rsid w:val="007131F2"/>
    <w:rsid w:val="007135F2"/>
    <w:rsid w:val="007139FA"/>
    <w:rsid w:val="00713E80"/>
    <w:rsid w:val="00713F02"/>
    <w:rsid w:val="00713F86"/>
    <w:rsid w:val="007141C7"/>
    <w:rsid w:val="00714285"/>
    <w:rsid w:val="00714378"/>
    <w:rsid w:val="007143F4"/>
    <w:rsid w:val="0071442A"/>
    <w:rsid w:val="00714855"/>
    <w:rsid w:val="00714E85"/>
    <w:rsid w:val="007150B0"/>
    <w:rsid w:val="00715537"/>
    <w:rsid w:val="0071568D"/>
    <w:rsid w:val="00715B7C"/>
    <w:rsid w:val="00715D8C"/>
    <w:rsid w:val="00715F74"/>
    <w:rsid w:val="007160B8"/>
    <w:rsid w:val="00716342"/>
    <w:rsid w:val="0071635C"/>
    <w:rsid w:val="0071635E"/>
    <w:rsid w:val="0071648A"/>
    <w:rsid w:val="007164A5"/>
    <w:rsid w:val="007168E0"/>
    <w:rsid w:val="00716A45"/>
    <w:rsid w:val="00716AA2"/>
    <w:rsid w:val="00716BEB"/>
    <w:rsid w:val="00716F5D"/>
    <w:rsid w:val="00717396"/>
    <w:rsid w:val="0071739C"/>
    <w:rsid w:val="007175D1"/>
    <w:rsid w:val="007177F9"/>
    <w:rsid w:val="007178BD"/>
    <w:rsid w:val="00717958"/>
    <w:rsid w:val="00717A7F"/>
    <w:rsid w:val="00717B57"/>
    <w:rsid w:val="00717D75"/>
    <w:rsid w:val="00717E43"/>
    <w:rsid w:val="00717E5C"/>
    <w:rsid w:val="007201A0"/>
    <w:rsid w:val="007201EA"/>
    <w:rsid w:val="007201FD"/>
    <w:rsid w:val="0072026C"/>
    <w:rsid w:val="007202A9"/>
    <w:rsid w:val="007203F1"/>
    <w:rsid w:val="00720649"/>
    <w:rsid w:val="0072064F"/>
    <w:rsid w:val="007209B8"/>
    <w:rsid w:val="00720AA3"/>
    <w:rsid w:val="00720D04"/>
    <w:rsid w:val="00720E27"/>
    <w:rsid w:val="00720E47"/>
    <w:rsid w:val="00721696"/>
    <w:rsid w:val="007219D2"/>
    <w:rsid w:val="00721AB3"/>
    <w:rsid w:val="00721B7E"/>
    <w:rsid w:val="00721BBD"/>
    <w:rsid w:val="00721ED7"/>
    <w:rsid w:val="007221F5"/>
    <w:rsid w:val="0072252D"/>
    <w:rsid w:val="00722762"/>
    <w:rsid w:val="007228F0"/>
    <w:rsid w:val="007229AE"/>
    <w:rsid w:val="00722A4B"/>
    <w:rsid w:val="00722A80"/>
    <w:rsid w:val="00722CA2"/>
    <w:rsid w:val="00722E25"/>
    <w:rsid w:val="00723025"/>
    <w:rsid w:val="0072356B"/>
    <w:rsid w:val="0072357D"/>
    <w:rsid w:val="007236BD"/>
    <w:rsid w:val="00723840"/>
    <w:rsid w:val="00723BCC"/>
    <w:rsid w:val="00723C04"/>
    <w:rsid w:val="00723F05"/>
    <w:rsid w:val="00723F7B"/>
    <w:rsid w:val="007240A5"/>
    <w:rsid w:val="007240D3"/>
    <w:rsid w:val="00724172"/>
    <w:rsid w:val="007242D5"/>
    <w:rsid w:val="007244ED"/>
    <w:rsid w:val="0072482D"/>
    <w:rsid w:val="00724A64"/>
    <w:rsid w:val="00724C6F"/>
    <w:rsid w:val="00724CEF"/>
    <w:rsid w:val="00724D5A"/>
    <w:rsid w:val="00724E59"/>
    <w:rsid w:val="0072504A"/>
    <w:rsid w:val="007256D4"/>
    <w:rsid w:val="007258FB"/>
    <w:rsid w:val="0072596D"/>
    <w:rsid w:val="007259EA"/>
    <w:rsid w:val="00725B05"/>
    <w:rsid w:val="00725C0B"/>
    <w:rsid w:val="00725C37"/>
    <w:rsid w:val="00725CE2"/>
    <w:rsid w:val="007260C9"/>
    <w:rsid w:val="0072622F"/>
    <w:rsid w:val="007266C1"/>
    <w:rsid w:val="00726B4F"/>
    <w:rsid w:val="00726B66"/>
    <w:rsid w:val="00726D2C"/>
    <w:rsid w:val="00726E1E"/>
    <w:rsid w:val="00726ED8"/>
    <w:rsid w:val="00726F12"/>
    <w:rsid w:val="007270B2"/>
    <w:rsid w:val="0072754B"/>
    <w:rsid w:val="007276D0"/>
    <w:rsid w:val="0072772E"/>
    <w:rsid w:val="007277B3"/>
    <w:rsid w:val="00727A24"/>
    <w:rsid w:val="00727BB5"/>
    <w:rsid w:val="00727C0D"/>
    <w:rsid w:val="00727DAA"/>
    <w:rsid w:val="00730085"/>
    <w:rsid w:val="00730269"/>
    <w:rsid w:val="00730288"/>
    <w:rsid w:val="007302B8"/>
    <w:rsid w:val="007302D9"/>
    <w:rsid w:val="007303AA"/>
    <w:rsid w:val="00730655"/>
    <w:rsid w:val="007308C8"/>
    <w:rsid w:val="007309ED"/>
    <w:rsid w:val="00730CFA"/>
    <w:rsid w:val="00730DE2"/>
    <w:rsid w:val="00731399"/>
    <w:rsid w:val="00731443"/>
    <w:rsid w:val="0073147B"/>
    <w:rsid w:val="00731642"/>
    <w:rsid w:val="00731A17"/>
    <w:rsid w:val="00731E14"/>
    <w:rsid w:val="0073206A"/>
    <w:rsid w:val="00732183"/>
    <w:rsid w:val="007324F6"/>
    <w:rsid w:val="00732541"/>
    <w:rsid w:val="007329CB"/>
    <w:rsid w:val="00733451"/>
    <w:rsid w:val="007335AC"/>
    <w:rsid w:val="007338CE"/>
    <w:rsid w:val="00733929"/>
    <w:rsid w:val="00733961"/>
    <w:rsid w:val="00733B9B"/>
    <w:rsid w:val="007341ED"/>
    <w:rsid w:val="00734269"/>
    <w:rsid w:val="00734347"/>
    <w:rsid w:val="00734541"/>
    <w:rsid w:val="007345B6"/>
    <w:rsid w:val="007345CC"/>
    <w:rsid w:val="007351C8"/>
    <w:rsid w:val="007351D6"/>
    <w:rsid w:val="007354EF"/>
    <w:rsid w:val="007356F2"/>
    <w:rsid w:val="007358C3"/>
    <w:rsid w:val="00735E50"/>
    <w:rsid w:val="00735E5B"/>
    <w:rsid w:val="00735F50"/>
    <w:rsid w:val="00736306"/>
    <w:rsid w:val="0073692C"/>
    <w:rsid w:val="00736A8D"/>
    <w:rsid w:val="00736C45"/>
    <w:rsid w:val="00736E19"/>
    <w:rsid w:val="00736E69"/>
    <w:rsid w:val="00736FC4"/>
    <w:rsid w:val="00736FE1"/>
    <w:rsid w:val="00737341"/>
    <w:rsid w:val="007373D3"/>
    <w:rsid w:val="00737806"/>
    <w:rsid w:val="0073782D"/>
    <w:rsid w:val="00737989"/>
    <w:rsid w:val="00737B03"/>
    <w:rsid w:val="00737B66"/>
    <w:rsid w:val="00737E90"/>
    <w:rsid w:val="00740000"/>
    <w:rsid w:val="00740169"/>
    <w:rsid w:val="00740365"/>
    <w:rsid w:val="00740444"/>
    <w:rsid w:val="00740495"/>
    <w:rsid w:val="0074051C"/>
    <w:rsid w:val="00740E04"/>
    <w:rsid w:val="00740FDE"/>
    <w:rsid w:val="0074113C"/>
    <w:rsid w:val="00741373"/>
    <w:rsid w:val="007415A5"/>
    <w:rsid w:val="00742091"/>
    <w:rsid w:val="007424D0"/>
    <w:rsid w:val="0074287C"/>
    <w:rsid w:val="00742894"/>
    <w:rsid w:val="00742A13"/>
    <w:rsid w:val="00742AC7"/>
    <w:rsid w:val="00742D7E"/>
    <w:rsid w:val="00742EE4"/>
    <w:rsid w:val="00742F7E"/>
    <w:rsid w:val="007430B6"/>
    <w:rsid w:val="007433EA"/>
    <w:rsid w:val="0074340C"/>
    <w:rsid w:val="007438A6"/>
    <w:rsid w:val="00743B7E"/>
    <w:rsid w:val="00743D74"/>
    <w:rsid w:val="00743ED5"/>
    <w:rsid w:val="0074401A"/>
    <w:rsid w:val="007441F4"/>
    <w:rsid w:val="0074455F"/>
    <w:rsid w:val="0074457C"/>
    <w:rsid w:val="00744683"/>
    <w:rsid w:val="007448A4"/>
    <w:rsid w:val="007448FD"/>
    <w:rsid w:val="00745185"/>
    <w:rsid w:val="00745308"/>
    <w:rsid w:val="00745392"/>
    <w:rsid w:val="00745448"/>
    <w:rsid w:val="0074558B"/>
    <w:rsid w:val="0074566A"/>
    <w:rsid w:val="007458F7"/>
    <w:rsid w:val="00745A2D"/>
    <w:rsid w:val="00745B92"/>
    <w:rsid w:val="00745BD6"/>
    <w:rsid w:val="00745C44"/>
    <w:rsid w:val="00745E76"/>
    <w:rsid w:val="007460F4"/>
    <w:rsid w:val="007461C7"/>
    <w:rsid w:val="007463E7"/>
    <w:rsid w:val="007464FC"/>
    <w:rsid w:val="0074682B"/>
    <w:rsid w:val="00746D60"/>
    <w:rsid w:val="00746FA4"/>
    <w:rsid w:val="007471F5"/>
    <w:rsid w:val="007473CA"/>
    <w:rsid w:val="0074758E"/>
    <w:rsid w:val="0074779F"/>
    <w:rsid w:val="00747983"/>
    <w:rsid w:val="00747BDF"/>
    <w:rsid w:val="00747C96"/>
    <w:rsid w:val="00747CA3"/>
    <w:rsid w:val="00750274"/>
    <w:rsid w:val="00750302"/>
    <w:rsid w:val="007505F3"/>
    <w:rsid w:val="007505F7"/>
    <w:rsid w:val="00750945"/>
    <w:rsid w:val="00750ABF"/>
    <w:rsid w:val="00750F0C"/>
    <w:rsid w:val="00750F6A"/>
    <w:rsid w:val="00751381"/>
    <w:rsid w:val="007513AE"/>
    <w:rsid w:val="00751603"/>
    <w:rsid w:val="007516D8"/>
    <w:rsid w:val="00751BC8"/>
    <w:rsid w:val="00751FAF"/>
    <w:rsid w:val="00752959"/>
    <w:rsid w:val="007529C5"/>
    <w:rsid w:val="00752A6E"/>
    <w:rsid w:val="00752C43"/>
    <w:rsid w:val="00752C97"/>
    <w:rsid w:val="00752CA5"/>
    <w:rsid w:val="00752DC9"/>
    <w:rsid w:val="00752FDE"/>
    <w:rsid w:val="00753055"/>
    <w:rsid w:val="00753250"/>
    <w:rsid w:val="0075328F"/>
    <w:rsid w:val="007535B3"/>
    <w:rsid w:val="007537CA"/>
    <w:rsid w:val="00753813"/>
    <w:rsid w:val="00753F3F"/>
    <w:rsid w:val="00753F56"/>
    <w:rsid w:val="0075400B"/>
    <w:rsid w:val="007541A5"/>
    <w:rsid w:val="00754454"/>
    <w:rsid w:val="007546B1"/>
    <w:rsid w:val="0075484A"/>
    <w:rsid w:val="00754ACA"/>
    <w:rsid w:val="00754B3F"/>
    <w:rsid w:val="00754D33"/>
    <w:rsid w:val="0075504E"/>
    <w:rsid w:val="007552C0"/>
    <w:rsid w:val="0075535D"/>
    <w:rsid w:val="0075551F"/>
    <w:rsid w:val="007556C7"/>
    <w:rsid w:val="007557F7"/>
    <w:rsid w:val="007558C3"/>
    <w:rsid w:val="007559CB"/>
    <w:rsid w:val="00755A26"/>
    <w:rsid w:val="00755D58"/>
    <w:rsid w:val="007560E0"/>
    <w:rsid w:val="007561B3"/>
    <w:rsid w:val="00756483"/>
    <w:rsid w:val="00756599"/>
    <w:rsid w:val="00756725"/>
    <w:rsid w:val="00756740"/>
    <w:rsid w:val="00756770"/>
    <w:rsid w:val="00756987"/>
    <w:rsid w:val="00756B55"/>
    <w:rsid w:val="00756B7B"/>
    <w:rsid w:val="00756F17"/>
    <w:rsid w:val="00756FE2"/>
    <w:rsid w:val="0075754F"/>
    <w:rsid w:val="007575CF"/>
    <w:rsid w:val="0075760B"/>
    <w:rsid w:val="00757ACA"/>
    <w:rsid w:val="00757BCA"/>
    <w:rsid w:val="00757C74"/>
    <w:rsid w:val="00757CEB"/>
    <w:rsid w:val="00757D5D"/>
    <w:rsid w:val="00757E87"/>
    <w:rsid w:val="007600E9"/>
    <w:rsid w:val="0076058A"/>
    <w:rsid w:val="007605F0"/>
    <w:rsid w:val="00760789"/>
    <w:rsid w:val="007608B9"/>
    <w:rsid w:val="0076098D"/>
    <w:rsid w:val="00760BB7"/>
    <w:rsid w:val="00760EC1"/>
    <w:rsid w:val="007610BC"/>
    <w:rsid w:val="0076117A"/>
    <w:rsid w:val="00761217"/>
    <w:rsid w:val="0076152C"/>
    <w:rsid w:val="0076155D"/>
    <w:rsid w:val="00761708"/>
    <w:rsid w:val="0076199E"/>
    <w:rsid w:val="00761ABB"/>
    <w:rsid w:val="00761B27"/>
    <w:rsid w:val="00761DDB"/>
    <w:rsid w:val="00762092"/>
    <w:rsid w:val="0076269F"/>
    <w:rsid w:val="007627A1"/>
    <w:rsid w:val="00762813"/>
    <w:rsid w:val="0076292D"/>
    <w:rsid w:val="00762A2C"/>
    <w:rsid w:val="00762C85"/>
    <w:rsid w:val="00762F00"/>
    <w:rsid w:val="00762F0B"/>
    <w:rsid w:val="00762FF3"/>
    <w:rsid w:val="00763003"/>
    <w:rsid w:val="00763331"/>
    <w:rsid w:val="0076349E"/>
    <w:rsid w:val="007634DF"/>
    <w:rsid w:val="007634F5"/>
    <w:rsid w:val="00763790"/>
    <w:rsid w:val="007637DD"/>
    <w:rsid w:val="007639B6"/>
    <w:rsid w:val="00763B23"/>
    <w:rsid w:val="00763EB9"/>
    <w:rsid w:val="0076409E"/>
    <w:rsid w:val="00764110"/>
    <w:rsid w:val="00764164"/>
    <w:rsid w:val="007641CF"/>
    <w:rsid w:val="0076426E"/>
    <w:rsid w:val="007645A4"/>
    <w:rsid w:val="00764B4D"/>
    <w:rsid w:val="00764BC2"/>
    <w:rsid w:val="00764CCB"/>
    <w:rsid w:val="00764D4D"/>
    <w:rsid w:val="00764E43"/>
    <w:rsid w:val="0076548B"/>
    <w:rsid w:val="00765668"/>
    <w:rsid w:val="007656F5"/>
    <w:rsid w:val="007659D8"/>
    <w:rsid w:val="00765B53"/>
    <w:rsid w:val="00765C0A"/>
    <w:rsid w:val="00765C19"/>
    <w:rsid w:val="00765C8B"/>
    <w:rsid w:val="00765D64"/>
    <w:rsid w:val="00765D67"/>
    <w:rsid w:val="00765E02"/>
    <w:rsid w:val="00765E52"/>
    <w:rsid w:val="00765E9E"/>
    <w:rsid w:val="00766005"/>
    <w:rsid w:val="007661AA"/>
    <w:rsid w:val="00766246"/>
    <w:rsid w:val="0076627A"/>
    <w:rsid w:val="00766505"/>
    <w:rsid w:val="007666ED"/>
    <w:rsid w:val="00766C25"/>
    <w:rsid w:val="00766CC8"/>
    <w:rsid w:val="00766E29"/>
    <w:rsid w:val="00766EA0"/>
    <w:rsid w:val="00766FF4"/>
    <w:rsid w:val="00767116"/>
    <w:rsid w:val="00767169"/>
    <w:rsid w:val="007676BC"/>
    <w:rsid w:val="00767866"/>
    <w:rsid w:val="007678C8"/>
    <w:rsid w:val="00767BAE"/>
    <w:rsid w:val="00767C9A"/>
    <w:rsid w:val="00767D5A"/>
    <w:rsid w:val="00767D7E"/>
    <w:rsid w:val="00767DDC"/>
    <w:rsid w:val="00770033"/>
    <w:rsid w:val="007700A8"/>
    <w:rsid w:val="007703A4"/>
    <w:rsid w:val="007705A9"/>
    <w:rsid w:val="00770626"/>
    <w:rsid w:val="0077073B"/>
    <w:rsid w:val="00770B24"/>
    <w:rsid w:val="007710AD"/>
    <w:rsid w:val="00771334"/>
    <w:rsid w:val="007716AD"/>
    <w:rsid w:val="007716AF"/>
    <w:rsid w:val="007717E8"/>
    <w:rsid w:val="007718B5"/>
    <w:rsid w:val="00771BC5"/>
    <w:rsid w:val="00771FEA"/>
    <w:rsid w:val="00772329"/>
    <w:rsid w:val="007723FB"/>
    <w:rsid w:val="007725D3"/>
    <w:rsid w:val="00772628"/>
    <w:rsid w:val="0077286A"/>
    <w:rsid w:val="00772950"/>
    <w:rsid w:val="00772BEA"/>
    <w:rsid w:val="00772C40"/>
    <w:rsid w:val="00772EEE"/>
    <w:rsid w:val="00772F4B"/>
    <w:rsid w:val="0077300C"/>
    <w:rsid w:val="0077322E"/>
    <w:rsid w:val="0077360F"/>
    <w:rsid w:val="0077371D"/>
    <w:rsid w:val="0077385F"/>
    <w:rsid w:val="00773AB1"/>
    <w:rsid w:val="00773BC5"/>
    <w:rsid w:val="007740E2"/>
    <w:rsid w:val="00774411"/>
    <w:rsid w:val="0077470D"/>
    <w:rsid w:val="007749E2"/>
    <w:rsid w:val="00774DB4"/>
    <w:rsid w:val="00774F03"/>
    <w:rsid w:val="00775154"/>
    <w:rsid w:val="007751A7"/>
    <w:rsid w:val="00775579"/>
    <w:rsid w:val="00775623"/>
    <w:rsid w:val="00775A45"/>
    <w:rsid w:val="00775F92"/>
    <w:rsid w:val="007761C0"/>
    <w:rsid w:val="0077625C"/>
    <w:rsid w:val="007764F8"/>
    <w:rsid w:val="00776730"/>
    <w:rsid w:val="00776887"/>
    <w:rsid w:val="00776A79"/>
    <w:rsid w:val="00776C2C"/>
    <w:rsid w:val="00776DD9"/>
    <w:rsid w:val="00777114"/>
    <w:rsid w:val="00777530"/>
    <w:rsid w:val="0077763E"/>
    <w:rsid w:val="0077765A"/>
    <w:rsid w:val="007778EA"/>
    <w:rsid w:val="00777956"/>
    <w:rsid w:val="00777CA2"/>
    <w:rsid w:val="007804CA"/>
    <w:rsid w:val="007804DE"/>
    <w:rsid w:val="00780573"/>
    <w:rsid w:val="007808A5"/>
    <w:rsid w:val="00780DAB"/>
    <w:rsid w:val="00780DB8"/>
    <w:rsid w:val="00780DBA"/>
    <w:rsid w:val="00780E17"/>
    <w:rsid w:val="007811C7"/>
    <w:rsid w:val="0078134C"/>
    <w:rsid w:val="007814E8"/>
    <w:rsid w:val="007818C9"/>
    <w:rsid w:val="00781906"/>
    <w:rsid w:val="007819BB"/>
    <w:rsid w:val="00781AD6"/>
    <w:rsid w:val="00781B2D"/>
    <w:rsid w:val="00781D10"/>
    <w:rsid w:val="00781E6D"/>
    <w:rsid w:val="007828BD"/>
    <w:rsid w:val="00782B22"/>
    <w:rsid w:val="00782C3F"/>
    <w:rsid w:val="00782D3C"/>
    <w:rsid w:val="00782DBD"/>
    <w:rsid w:val="00782DEF"/>
    <w:rsid w:val="007831CD"/>
    <w:rsid w:val="0078321B"/>
    <w:rsid w:val="0078347B"/>
    <w:rsid w:val="0078352E"/>
    <w:rsid w:val="0078376A"/>
    <w:rsid w:val="0078385B"/>
    <w:rsid w:val="00784151"/>
    <w:rsid w:val="007841E7"/>
    <w:rsid w:val="00784248"/>
    <w:rsid w:val="0078427D"/>
    <w:rsid w:val="007847B4"/>
    <w:rsid w:val="007847F1"/>
    <w:rsid w:val="0078484D"/>
    <w:rsid w:val="00784D2E"/>
    <w:rsid w:val="00784DA2"/>
    <w:rsid w:val="00784E1E"/>
    <w:rsid w:val="00784F00"/>
    <w:rsid w:val="007850DC"/>
    <w:rsid w:val="00785394"/>
    <w:rsid w:val="007853B6"/>
    <w:rsid w:val="00785726"/>
    <w:rsid w:val="0078580A"/>
    <w:rsid w:val="007859CA"/>
    <w:rsid w:val="00785A5C"/>
    <w:rsid w:val="00785AFF"/>
    <w:rsid w:val="00785FFE"/>
    <w:rsid w:val="007862FF"/>
    <w:rsid w:val="00786500"/>
    <w:rsid w:val="007867E7"/>
    <w:rsid w:val="00786A93"/>
    <w:rsid w:val="00786B9B"/>
    <w:rsid w:val="00786BAD"/>
    <w:rsid w:val="00787050"/>
    <w:rsid w:val="00787444"/>
    <w:rsid w:val="0078748F"/>
    <w:rsid w:val="0078750C"/>
    <w:rsid w:val="0078790E"/>
    <w:rsid w:val="00787C99"/>
    <w:rsid w:val="007909AF"/>
    <w:rsid w:val="00790A8A"/>
    <w:rsid w:val="00790AB5"/>
    <w:rsid w:val="00791269"/>
    <w:rsid w:val="0079130F"/>
    <w:rsid w:val="00791402"/>
    <w:rsid w:val="0079190E"/>
    <w:rsid w:val="007919DF"/>
    <w:rsid w:val="00791A85"/>
    <w:rsid w:val="00791B12"/>
    <w:rsid w:val="00791B6B"/>
    <w:rsid w:val="00791B70"/>
    <w:rsid w:val="007921A2"/>
    <w:rsid w:val="007921B1"/>
    <w:rsid w:val="007924A9"/>
    <w:rsid w:val="00792627"/>
    <w:rsid w:val="00792680"/>
    <w:rsid w:val="007926DC"/>
    <w:rsid w:val="007928EF"/>
    <w:rsid w:val="007929C7"/>
    <w:rsid w:val="00792AFC"/>
    <w:rsid w:val="00792B3C"/>
    <w:rsid w:val="00792BE1"/>
    <w:rsid w:val="00792D16"/>
    <w:rsid w:val="00792DD4"/>
    <w:rsid w:val="00792F2B"/>
    <w:rsid w:val="0079375D"/>
    <w:rsid w:val="00793783"/>
    <w:rsid w:val="007937CC"/>
    <w:rsid w:val="00793D88"/>
    <w:rsid w:val="00793EFA"/>
    <w:rsid w:val="007941A2"/>
    <w:rsid w:val="00794266"/>
    <w:rsid w:val="0079434F"/>
    <w:rsid w:val="00794518"/>
    <w:rsid w:val="00794A37"/>
    <w:rsid w:val="00794AE0"/>
    <w:rsid w:val="00794D7C"/>
    <w:rsid w:val="00794FEB"/>
    <w:rsid w:val="0079569F"/>
    <w:rsid w:val="00795863"/>
    <w:rsid w:val="00795895"/>
    <w:rsid w:val="00795CF4"/>
    <w:rsid w:val="00795CFF"/>
    <w:rsid w:val="00795D02"/>
    <w:rsid w:val="00795E54"/>
    <w:rsid w:val="00796015"/>
    <w:rsid w:val="00796428"/>
    <w:rsid w:val="007969FB"/>
    <w:rsid w:val="00796A81"/>
    <w:rsid w:val="00796F11"/>
    <w:rsid w:val="00797109"/>
    <w:rsid w:val="00797310"/>
    <w:rsid w:val="00797315"/>
    <w:rsid w:val="00797336"/>
    <w:rsid w:val="0079744A"/>
    <w:rsid w:val="007974CF"/>
    <w:rsid w:val="007974DC"/>
    <w:rsid w:val="00797715"/>
    <w:rsid w:val="00797895"/>
    <w:rsid w:val="00797AAF"/>
    <w:rsid w:val="00797B25"/>
    <w:rsid w:val="00797DD3"/>
    <w:rsid w:val="00797DF8"/>
    <w:rsid w:val="00797E5E"/>
    <w:rsid w:val="007A00C8"/>
    <w:rsid w:val="007A0164"/>
    <w:rsid w:val="007A0217"/>
    <w:rsid w:val="007A022E"/>
    <w:rsid w:val="007A043B"/>
    <w:rsid w:val="007A08A9"/>
    <w:rsid w:val="007A08F5"/>
    <w:rsid w:val="007A0BD3"/>
    <w:rsid w:val="007A0FC0"/>
    <w:rsid w:val="007A1016"/>
    <w:rsid w:val="007A103A"/>
    <w:rsid w:val="007A11E8"/>
    <w:rsid w:val="007A13C8"/>
    <w:rsid w:val="007A173D"/>
    <w:rsid w:val="007A1A65"/>
    <w:rsid w:val="007A1E79"/>
    <w:rsid w:val="007A2191"/>
    <w:rsid w:val="007A2276"/>
    <w:rsid w:val="007A2379"/>
    <w:rsid w:val="007A23A7"/>
    <w:rsid w:val="007A268F"/>
    <w:rsid w:val="007A2F5F"/>
    <w:rsid w:val="007A3532"/>
    <w:rsid w:val="007A36C9"/>
    <w:rsid w:val="007A3B4F"/>
    <w:rsid w:val="007A3C42"/>
    <w:rsid w:val="007A457E"/>
    <w:rsid w:val="007A45D5"/>
    <w:rsid w:val="007A4809"/>
    <w:rsid w:val="007A4A63"/>
    <w:rsid w:val="007A4B39"/>
    <w:rsid w:val="007A4BAE"/>
    <w:rsid w:val="007A4BD5"/>
    <w:rsid w:val="007A4E8B"/>
    <w:rsid w:val="007A51A8"/>
    <w:rsid w:val="007A51D8"/>
    <w:rsid w:val="007A5521"/>
    <w:rsid w:val="007A5793"/>
    <w:rsid w:val="007A579D"/>
    <w:rsid w:val="007A5D48"/>
    <w:rsid w:val="007A605E"/>
    <w:rsid w:val="007A60E1"/>
    <w:rsid w:val="007A6167"/>
    <w:rsid w:val="007A6800"/>
    <w:rsid w:val="007A6B44"/>
    <w:rsid w:val="007A6BF6"/>
    <w:rsid w:val="007A700E"/>
    <w:rsid w:val="007A737F"/>
    <w:rsid w:val="007A76E9"/>
    <w:rsid w:val="007A77E8"/>
    <w:rsid w:val="007A7D09"/>
    <w:rsid w:val="007A7E66"/>
    <w:rsid w:val="007B0126"/>
    <w:rsid w:val="007B014B"/>
    <w:rsid w:val="007B074D"/>
    <w:rsid w:val="007B0C60"/>
    <w:rsid w:val="007B0DB7"/>
    <w:rsid w:val="007B1033"/>
    <w:rsid w:val="007B1442"/>
    <w:rsid w:val="007B1633"/>
    <w:rsid w:val="007B163A"/>
    <w:rsid w:val="007B18E2"/>
    <w:rsid w:val="007B198B"/>
    <w:rsid w:val="007B1A71"/>
    <w:rsid w:val="007B1A8E"/>
    <w:rsid w:val="007B1DD5"/>
    <w:rsid w:val="007B1EB6"/>
    <w:rsid w:val="007B1FE5"/>
    <w:rsid w:val="007B232B"/>
    <w:rsid w:val="007B2504"/>
    <w:rsid w:val="007B2758"/>
    <w:rsid w:val="007B27D2"/>
    <w:rsid w:val="007B2DB3"/>
    <w:rsid w:val="007B2F1F"/>
    <w:rsid w:val="007B30DB"/>
    <w:rsid w:val="007B30DD"/>
    <w:rsid w:val="007B3114"/>
    <w:rsid w:val="007B313D"/>
    <w:rsid w:val="007B3648"/>
    <w:rsid w:val="007B36F2"/>
    <w:rsid w:val="007B37E6"/>
    <w:rsid w:val="007B3930"/>
    <w:rsid w:val="007B3A8A"/>
    <w:rsid w:val="007B3BA5"/>
    <w:rsid w:val="007B3D8E"/>
    <w:rsid w:val="007B3E25"/>
    <w:rsid w:val="007B3F6D"/>
    <w:rsid w:val="007B401E"/>
    <w:rsid w:val="007B4394"/>
    <w:rsid w:val="007B4B1C"/>
    <w:rsid w:val="007B4EC0"/>
    <w:rsid w:val="007B4EF9"/>
    <w:rsid w:val="007B4FF7"/>
    <w:rsid w:val="007B50AF"/>
    <w:rsid w:val="007B52B0"/>
    <w:rsid w:val="007B52D0"/>
    <w:rsid w:val="007B53C9"/>
    <w:rsid w:val="007B5571"/>
    <w:rsid w:val="007B5696"/>
    <w:rsid w:val="007B5936"/>
    <w:rsid w:val="007B5B62"/>
    <w:rsid w:val="007B5BCA"/>
    <w:rsid w:val="007B5D80"/>
    <w:rsid w:val="007B6277"/>
    <w:rsid w:val="007B6601"/>
    <w:rsid w:val="007B6ED8"/>
    <w:rsid w:val="007B6F1A"/>
    <w:rsid w:val="007B6FE3"/>
    <w:rsid w:val="007B71DA"/>
    <w:rsid w:val="007B72AB"/>
    <w:rsid w:val="007B7351"/>
    <w:rsid w:val="007B73EB"/>
    <w:rsid w:val="007B7443"/>
    <w:rsid w:val="007B74FB"/>
    <w:rsid w:val="007B7826"/>
    <w:rsid w:val="007B7B42"/>
    <w:rsid w:val="007C0041"/>
    <w:rsid w:val="007C0302"/>
    <w:rsid w:val="007C03F6"/>
    <w:rsid w:val="007C047C"/>
    <w:rsid w:val="007C080A"/>
    <w:rsid w:val="007C089B"/>
    <w:rsid w:val="007C0934"/>
    <w:rsid w:val="007C0AD3"/>
    <w:rsid w:val="007C0D3D"/>
    <w:rsid w:val="007C0DA9"/>
    <w:rsid w:val="007C112B"/>
    <w:rsid w:val="007C1631"/>
    <w:rsid w:val="007C1758"/>
    <w:rsid w:val="007C1835"/>
    <w:rsid w:val="007C187B"/>
    <w:rsid w:val="007C18E2"/>
    <w:rsid w:val="007C1951"/>
    <w:rsid w:val="007C1C26"/>
    <w:rsid w:val="007C1CA2"/>
    <w:rsid w:val="007C27B7"/>
    <w:rsid w:val="007C2E55"/>
    <w:rsid w:val="007C2E7D"/>
    <w:rsid w:val="007C2FBE"/>
    <w:rsid w:val="007C3030"/>
    <w:rsid w:val="007C385B"/>
    <w:rsid w:val="007C3D53"/>
    <w:rsid w:val="007C3D65"/>
    <w:rsid w:val="007C4611"/>
    <w:rsid w:val="007C48B3"/>
    <w:rsid w:val="007C4BA2"/>
    <w:rsid w:val="007C4D9E"/>
    <w:rsid w:val="007C4E59"/>
    <w:rsid w:val="007C4F09"/>
    <w:rsid w:val="007C4FE6"/>
    <w:rsid w:val="007C5110"/>
    <w:rsid w:val="007C536F"/>
    <w:rsid w:val="007C569E"/>
    <w:rsid w:val="007C5879"/>
    <w:rsid w:val="007C5910"/>
    <w:rsid w:val="007C61C7"/>
    <w:rsid w:val="007C6231"/>
    <w:rsid w:val="007C672F"/>
    <w:rsid w:val="007C67A2"/>
    <w:rsid w:val="007C6B3B"/>
    <w:rsid w:val="007C6C5C"/>
    <w:rsid w:val="007C71FD"/>
    <w:rsid w:val="007C7469"/>
    <w:rsid w:val="007C74A3"/>
    <w:rsid w:val="007C76F2"/>
    <w:rsid w:val="007C7BC5"/>
    <w:rsid w:val="007C7F32"/>
    <w:rsid w:val="007C7F5F"/>
    <w:rsid w:val="007D021D"/>
    <w:rsid w:val="007D03FA"/>
    <w:rsid w:val="007D05E1"/>
    <w:rsid w:val="007D0747"/>
    <w:rsid w:val="007D0764"/>
    <w:rsid w:val="007D07F2"/>
    <w:rsid w:val="007D0954"/>
    <w:rsid w:val="007D0B47"/>
    <w:rsid w:val="007D0C70"/>
    <w:rsid w:val="007D0FC9"/>
    <w:rsid w:val="007D125D"/>
    <w:rsid w:val="007D126C"/>
    <w:rsid w:val="007D12C5"/>
    <w:rsid w:val="007D16AF"/>
    <w:rsid w:val="007D1D6D"/>
    <w:rsid w:val="007D200E"/>
    <w:rsid w:val="007D23D6"/>
    <w:rsid w:val="007D24FE"/>
    <w:rsid w:val="007D2519"/>
    <w:rsid w:val="007D29ED"/>
    <w:rsid w:val="007D2A41"/>
    <w:rsid w:val="007D2AFB"/>
    <w:rsid w:val="007D2C37"/>
    <w:rsid w:val="007D31C8"/>
    <w:rsid w:val="007D325F"/>
    <w:rsid w:val="007D33AC"/>
    <w:rsid w:val="007D35AB"/>
    <w:rsid w:val="007D3829"/>
    <w:rsid w:val="007D38F1"/>
    <w:rsid w:val="007D3A49"/>
    <w:rsid w:val="007D3AC6"/>
    <w:rsid w:val="007D3C59"/>
    <w:rsid w:val="007D4145"/>
    <w:rsid w:val="007D44D9"/>
    <w:rsid w:val="007D47A8"/>
    <w:rsid w:val="007D4A01"/>
    <w:rsid w:val="007D4A3E"/>
    <w:rsid w:val="007D4D8A"/>
    <w:rsid w:val="007D4E35"/>
    <w:rsid w:val="007D4FBD"/>
    <w:rsid w:val="007D500E"/>
    <w:rsid w:val="007D5209"/>
    <w:rsid w:val="007D528B"/>
    <w:rsid w:val="007D5424"/>
    <w:rsid w:val="007D5661"/>
    <w:rsid w:val="007D56D7"/>
    <w:rsid w:val="007D582E"/>
    <w:rsid w:val="007D596F"/>
    <w:rsid w:val="007D5A8A"/>
    <w:rsid w:val="007D5B20"/>
    <w:rsid w:val="007D5CA6"/>
    <w:rsid w:val="007D601B"/>
    <w:rsid w:val="007D6367"/>
    <w:rsid w:val="007D65AD"/>
    <w:rsid w:val="007D668F"/>
    <w:rsid w:val="007D6754"/>
    <w:rsid w:val="007D6794"/>
    <w:rsid w:val="007D68C3"/>
    <w:rsid w:val="007D6B6D"/>
    <w:rsid w:val="007D6BC3"/>
    <w:rsid w:val="007D6E69"/>
    <w:rsid w:val="007D702E"/>
    <w:rsid w:val="007D724F"/>
    <w:rsid w:val="007D74BE"/>
    <w:rsid w:val="007D7635"/>
    <w:rsid w:val="007D7820"/>
    <w:rsid w:val="007D78DB"/>
    <w:rsid w:val="007D7A09"/>
    <w:rsid w:val="007D7BCA"/>
    <w:rsid w:val="007D7CBE"/>
    <w:rsid w:val="007D7F2A"/>
    <w:rsid w:val="007E0042"/>
    <w:rsid w:val="007E0110"/>
    <w:rsid w:val="007E03EB"/>
    <w:rsid w:val="007E04B5"/>
    <w:rsid w:val="007E04CD"/>
    <w:rsid w:val="007E070B"/>
    <w:rsid w:val="007E0805"/>
    <w:rsid w:val="007E08B8"/>
    <w:rsid w:val="007E0C1F"/>
    <w:rsid w:val="007E0D87"/>
    <w:rsid w:val="007E0E74"/>
    <w:rsid w:val="007E0FE3"/>
    <w:rsid w:val="007E15CF"/>
    <w:rsid w:val="007E1667"/>
    <w:rsid w:val="007E16C9"/>
    <w:rsid w:val="007E1709"/>
    <w:rsid w:val="007E1A66"/>
    <w:rsid w:val="007E1B70"/>
    <w:rsid w:val="007E1D7D"/>
    <w:rsid w:val="007E1E39"/>
    <w:rsid w:val="007E1F02"/>
    <w:rsid w:val="007E22F8"/>
    <w:rsid w:val="007E2343"/>
    <w:rsid w:val="007E2371"/>
    <w:rsid w:val="007E2508"/>
    <w:rsid w:val="007E2519"/>
    <w:rsid w:val="007E306E"/>
    <w:rsid w:val="007E30DF"/>
    <w:rsid w:val="007E326F"/>
    <w:rsid w:val="007E34DD"/>
    <w:rsid w:val="007E3AAE"/>
    <w:rsid w:val="007E3AC3"/>
    <w:rsid w:val="007E3B54"/>
    <w:rsid w:val="007E3C1F"/>
    <w:rsid w:val="007E3D73"/>
    <w:rsid w:val="007E3FCA"/>
    <w:rsid w:val="007E457C"/>
    <w:rsid w:val="007E471D"/>
    <w:rsid w:val="007E4771"/>
    <w:rsid w:val="007E4882"/>
    <w:rsid w:val="007E48B3"/>
    <w:rsid w:val="007E48CD"/>
    <w:rsid w:val="007E492B"/>
    <w:rsid w:val="007E4A06"/>
    <w:rsid w:val="007E4D97"/>
    <w:rsid w:val="007E4DF9"/>
    <w:rsid w:val="007E4EE1"/>
    <w:rsid w:val="007E4FB5"/>
    <w:rsid w:val="007E50B4"/>
    <w:rsid w:val="007E50C6"/>
    <w:rsid w:val="007E5991"/>
    <w:rsid w:val="007E5B43"/>
    <w:rsid w:val="007E5C5D"/>
    <w:rsid w:val="007E5C6A"/>
    <w:rsid w:val="007E5CB6"/>
    <w:rsid w:val="007E5CDB"/>
    <w:rsid w:val="007E5D1E"/>
    <w:rsid w:val="007E5DC5"/>
    <w:rsid w:val="007E5F2E"/>
    <w:rsid w:val="007E608C"/>
    <w:rsid w:val="007E6129"/>
    <w:rsid w:val="007E622D"/>
    <w:rsid w:val="007E696C"/>
    <w:rsid w:val="007E69D9"/>
    <w:rsid w:val="007E69DD"/>
    <w:rsid w:val="007E6B55"/>
    <w:rsid w:val="007E6BDC"/>
    <w:rsid w:val="007E6CAD"/>
    <w:rsid w:val="007E70A8"/>
    <w:rsid w:val="007E72AD"/>
    <w:rsid w:val="007E7578"/>
    <w:rsid w:val="007E7B5E"/>
    <w:rsid w:val="007E7D72"/>
    <w:rsid w:val="007F001E"/>
    <w:rsid w:val="007F006E"/>
    <w:rsid w:val="007F0360"/>
    <w:rsid w:val="007F03A3"/>
    <w:rsid w:val="007F03CC"/>
    <w:rsid w:val="007F046C"/>
    <w:rsid w:val="007F0924"/>
    <w:rsid w:val="007F0BB1"/>
    <w:rsid w:val="007F0CA1"/>
    <w:rsid w:val="007F0E47"/>
    <w:rsid w:val="007F10AC"/>
    <w:rsid w:val="007F12D2"/>
    <w:rsid w:val="007F143A"/>
    <w:rsid w:val="007F17F4"/>
    <w:rsid w:val="007F2076"/>
    <w:rsid w:val="007F2296"/>
    <w:rsid w:val="007F2757"/>
    <w:rsid w:val="007F2761"/>
    <w:rsid w:val="007F2933"/>
    <w:rsid w:val="007F2AAD"/>
    <w:rsid w:val="007F2B09"/>
    <w:rsid w:val="007F2F02"/>
    <w:rsid w:val="007F3829"/>
    <w:rsid w:val="007F3FEE"/>
    <w:rsid w:val="007F4957"/>
    <w:rsid w:val="007F4D0C"/>
    <w:rsid w:val="007F4D5A"/>
    <w:rsid w:val="007F4FA3"/>
    <w:rsid w:val="007F5010"/>
    <w:rsid w:val="007F5069"/>
    <w:rsid w:val="007F508D"/>
    <w:rsid w:val="007F5117"/>
    <w:rsid w:val="007F562A"/>
    <w:rsid w:val="007F57A2"/>
    <w:rsid w:val="007F5811"/>
    <w:rsid w:val="007F5818"/>
    <w:rsid w:val="007F58C4"/>
    <w:rsid w:val="007F592E"/>
    <w:rsid w:val="007F5996"/>
    <w:rsid w:val="007F5ACA"/>
    <w:rsid w:val="007F5B82"/>
    <w:rsid w:val="007F5C22"/>
    <w:rsid w:val="007F5C5F"/>
    <w:rsid w:val="007F5C6B"/>
    <w:rsid w:val="007F5DD4"/>
    <w:rsid w:val="007F6059"/>
    <w:rsid w:val="007F6159"/>
    <w:rsid w:val="007F618D"/>
    <w:rsid w:val="007F6430"/>
    <w:rsid w:val="007F650E"/>
    <w:rsid w:val="007F670F"/>
    <w:rsid w:val="007F6AF1"/>
    <w:rsid w:val="007F6B2D"/>
    <w:rsid w:val="007F6EE6"/>
    <w:rsid w:val="007F6FD3"/>
    <w:rsid w:val="007F72D0"/>
    <w:rsid w:val="007F7385"/>
    <w:rsid w:val="007F74B3"/>
    <w:rsid w:val="007F792B"/>
    <w:rsid w:val="007F7946"/>
    <w:rsid w:val="007F7A50"/>
    <w:rsid w:val="007F7A7A"/>
    <w:rsid w:val="007F7AAE"/>
    <w:rsid w:val="007F7CF8"/>
    <w:rsid w:val="00800180"/>
    <w:rsid w:val="00800269"/>
    <w:rsid w:val="0080040C"/>
    <w:rsid w:val="0080057F"/>
    <w:rsid w:val="00800598"/>
    <w:rsid w:val="0080073A"/>
    <w:rsid w:val="00800D33"/>
    <w:rsid w:val="00800EA3"/>
    <w:rsid w:val="00800F7B"/>
    <w:rsid w:val="008011DF"/>
    <w:rsid w:val="00801547"/>
    <w:rsid w:val="008017BC"/>
    <w:rsid w:val="00801855"/>
    <w:rsid w:val="008018B3"/>
    <w:rsid w:val="00801B1B"/>
    <w:rsid w:val="00801CC3"/>
    <w:rsid w:val="00801EAD"/>
    <w:rsid w:val="00801F94"/>
    <w:rsid w:val="008020E9"/>
    <w:rsid w:val="0080246E"/>
    <w:rsid w:val="0080272A"/>
    <w:rsid w:val="0080273D"/>
    <w:rsid w:val="00802787"/>
    <w:rsid w:val="00802A3B"/>
    <w:rsid w:val="00802C65"/>
    <w:rsid w:val="00802CF0"/>
    <w:rsid w:val="00802EA8"/>
    <w:rsid w:val="0080338F"/>
    <w:rsid w:val="00803500"/>
    <w:rsid w:val="008038D6"/>
    <w:rsid w:val="00803A0D"/>
    <w:rsid w:val="00803F47"/>
    <w:rsid w:val="0080402D"/>
    <w:rsid w:val="008040DD"/>
    <w:rsid w:val="00804187"/>
    <w:rsid w:val="00804460"/>
    <w:rsid w:val="00804562"/>
    <w:rsid w:val="008045FB"/>
    <w:rsid w:val="0080481D"/>
    <w:rsid w:val="00804885"/>
    <w:rsid w:val="008049C2"/>
    <w:rsid w:val="00804BB9"/>
    <w:rsid w:val="00804C08"/>
    <w:rsid w:val="00804C2F"/>
    <w:rsid w:val="00804EAF"/>
    <w:rsid w:val="00804FA1"/>
    <w:rsid w:val="008050F9"/>
    <w:rsid w:val="008050FD"/>
    <w:rsid w:val="00805223"/>
    <w:rsid w:val="008052D3"/>
    <w:rsid w:val="00805337"/>
    <w:rsid w:val="008054F0"/>
    <w:rsid w:val="00805500"/>
    <w:rsid w:val="008055F5"/>
    <w:rsid w:val="00805869"/>
    <w:rsid w:val="00805988"/>
    <w:rsid w:val="00805992"/>
    <w:rsid w:val="00805BCF"/>
    <w:rsid w:val="0080600A"/>
    <w:rsid w:val="00806236"/>
    <w:rsid w:val="00806358"/>
    <w:rsid w:val="0080642F"/>
    <w:rsid w:val="008072AA"/>
    <w:rsid w:val="00807A5E"/>
    <w:rsid w:val="00807C4A"/>
    <w:rsid w:val="00807C60"/>
    <w:rsid w:val="00807C66"/>
    <w:rsid w:val="00807E3E"/>
    <w:rsid w:val="00810017"/>
    <w:rsid w:val="0081007B"/>
    <w:rsid w:val="008100A4"/>
    <w:rsid w:val="0081018E"/>
    <w:rsid w:val="008101F2"/>
    <w:rsid w:val="008106FA"/>
    <w:rsid w:val="0081076D"/>
    <w:rsid w:val="008108A5"/>
    <w:rsid w:val="008108DB"/>
    <w:rsid w:val="00810B1B"/>
    <w:rsid w:val="00810B3E"/>
    <w:rsid w:val="00810CC0"/>
    <w:rsid w:val="00810ECE"/>
    <w:rsid w:val="00811015"/>
    <w:rsid w:val="008110D3"/>
    <w:rsid w:val="008110EE"/>
    <w:rsid w:val="0081115B"/>
    <w:rsid w:val="00811294"/>
    <w:rsid w:val="0081136A"/>
    <w:rsid w:val="0081173C"/>
    <w:rsid w:val="00811AD8"/>
    <w:rsid w:val="00811D38"/>
    <w:rsid w:val="0081219B"/>
    <w:rsid w:val="0081222F"/>
    <w:rsid w:val="00812516"/>
    <w:rsid w:val="00812617"/>
    <w:rsid w:val="008126DE"/>
    <w:rsid w:val="008126FB"/>
    <w:rsid w:val="008127E2"/>
    <w:rsid w:val="00812887"/>
    <w:rsid w:val="00812AF5"/>
    <w:rsid w:val="00812D15"/>
    <w:rsid w:val="00813091"/>
    <w:rsid w:val="008136D3"/>
    <w:rsid w:val="0081391D"/>
    <w:rsid w:val="00813F70"/>
    <w:rsid w:val="008144C2"/>
    <w:rsid w:val="008148D2"/>
    <w:rsid w:val="00814C88"/>
    <w:rsid w:val="008150DA"/>
    <w:rsid w:val="008152F0"/>
    <w:rsid w:val="008157A8"/>
    <w:rsid w:val="008157F6"/>
    <w:rsid w:val="008158CE"/>
    <w:rsid w:val="008159B1"/>
    <w:rsid w:val="008159C6"/>
    <w:rsid w:val="00815B9F"/>
    <w:rsid w:val="00815F35"/>
    <w:rsid w:val="0081630B"/>
    <w:rsid w:val="00816436"/>
    <w:rsid w:val="0081660B"/>
    <w:rsid w:val="00816BC3"/>
    <w:rsid w:val="00817123"/>
    <w:rsid w:val="0081717E"/>
    <w:rsid w:val="0081747F"/>
    <w:rsid w:val="0081749C"/>
    <w:rsid w:val="00817602"/>
    <w:rsid w:val="00817760"/>
    <w:rsid w:val="0081783D"/>
    <w:rsid w:val="00817D06"/>
    <w:rsid w:val="00817E0B"/>
    <w:rsid w:val="00817ED4"/>
    <w:rsid w:val="00817F7B"/>
    <w:rsid w:val="0082013E"/>
    <w:rsid w:val="00820338"/>
    <w:rsid w:val="00820798"/>
    <w:rsid w:val="008207B9"/>
    <w:rsid w:val="00820AB5"/>
    <w:rsid w:val="00820B80"/>
    <w:rsid w:val="00820BD1"/>
    <w:rsid w:val="00820C11"/>
    <w:rsid w:val="00820CF7"/>
    <w:rsid w:val="00820D9C"/>
    <w:rsid w:val="00820E0F"/>
    <w:rsid w:val="00820E53"/>
    <w:rsid w:val="00821429"/>
    <w:rsid w:val="008216DC"/>
    <w:rsid w:val="00821957"/>
    <w:rsid w:val="00821960"/>
    <w:rsid w:val="00821AD7"/>
    <w:rsid w:val="00821E08"/>
    <w:rsid w:val="00821E89"/>
    <w:rsid w:val="00822055"/>
    <w:rsid w:val="008221D0"/>
    <w:rsid w:val="00822705"/>
    <w:rsid w:val="0082275F"/>
    <w:rsid w:val="008227DE"/>
    <w:rsid w:val="00822865"/>
    <w:rsid w:val="00822878"/>
    <w:rsid w:val="00822910"/>
    <w:rsid w:val="00822A65"/>
    <w:rsid w:val="008230B0"/>
    <w:rsid w:val="00823303"/>
    <w:rsid w:val="00823455"/>
    <w:rsid w:val="00823473"/>
    <w:rsid w:val="008234C6"/>
    <w:rsid w:val="00823614"/>
    <w:rsid w:val="00823832"/>
    <w:rsid w:val="00823843"/>
    <w:rsid w:val="0082388C"/>
    <w:rsid w:val="00823F44"/>
    <w:rsid w:val="00824068"/>
    <w:rsid w:val="0082408D"/>
    <w:rsid w:val="0082445F"/>
    <w:rsid w:val="0082451B"/>
    <w:rsid w:val="008245FC"/>
    <w:rsid w:val="00824613"/>
    <w:rsid w:val="008247F1"/>
    <w:rsid w:val="00824832"/>
    <w:rsid w:val="008248EB"/>
    <w:rsid w:val="00824A58"/>
    <w:rsid w:val="00825102"/>
    <w:rsid w:val="008253BB"/>
    <w:rsid w:val="008253C9"/>
    <w:rsid w:val="00825692"/>
    <w:rsid w:val="008257BE"/>
    <w:rsid w:val="008259E4"/>
    <w:rsid w:val="00825A62"/>
    <w:rsid w:val="00825C43"/>
    <w:rsid w:val="00825C9D"/>
    <w:rsid w:val="00825F82"/>
    <w:rsid w:val="0082651A"/>
    <w:rsid w:val="00826588"/>
    <w:rsid w:val="00826757"/>
    <w:rsid w:val="00826C1F"/>
    <w:rsid w:val="00826CFE"/>
    <w:rsid w:val="00826ED9"/>
    <w:rsid w:val="00826FDD"/>
    <w:rsid w:val="00827239"/>
    <w:rsid w:val="00827666"/>
    <w:rsid w:val="00827CB8"/>
    <w:rsid w:val="00827DF7"/>
    <w:rsid w:val="00827E33"/>
    <w:rsid w:val="00827FE4"/>
    <w:rsid w:val="00830142"/>
    <w:rsid w:val="00830566"/>
    <w:rsid w:val="0083075D"/>
    <w:rsid w:val="00830B07"/>
    <w:rsid w:val="00830F99"/>
    <w:rsid w:val="008311FE"/>
    <w:rsid w:val="008312D0"/>
    <w:rsid w:val="00831A11"/>
    <w:rsid w:val="00831A22"/>
    <w:rsid w:val="00831A78"/>
    <w:rsid w:val="00831BC2"/>
    <w:rsid w:val="00831BC3"/>
    <w:rsid w:val="008321BB"/>
    <w:rsid w:val="0083228A"/>
    <w:rsid w:val="00832331"/>
    <w:rsid w:val="00832496"/>
    <w:rsid w:val="00832BAB"/>
    <w:rsid w:val="00832C79"/>
    <w:rsid w:val="0083321D"/>
    <w:rsid w:val="00833782"/>
    <w:rsid w:val="0083383F"/>
    <w:rsid w:val="00833C37"/>
    <w:rsid w:val="00833D17"/>
    <w:rsid w:val="0083404E"/>
    <w:rsid w:val="008340C2"/>
    <w:rsid w:val="008340CA"/>
    <w:rsid w:val="0083461F"/>
    <w:rsid w:val="008346CB"/>
    <w:rsid w:val="00834D31"/>
    <w:rsid w:val="00834F97"/>
    <w:rsid w:val="00835194"/>
    <w:rsid w:val="008351C4"/>
    <w:rsid w:val="00835A67"/>
    <w:rsid w:val="00835A98"/>
    <w:rsid w:val="00835BED"/>
    <w:rsid w:val="00835F12"/>
    <w:rsid w:val="00835FBB"/>
    <w:rsid w:val="00836021"/>
    <w:rsid w:val="0083613D"/>
    <w:rsid w:val="00836493"/>
    <w:rsid w:val="0083652C"/>
    <w:rsid w:val="008366D8"/>
    <w:rsid w:val="008366E8"/>
    <w:rsid w:val="008367A6"/>
    <w:rsid w:val="008367DC"/>
    <w:rsid w:val="00836B78"/>
    <w:rsid w:val="00836CC2"/>
    <w:rsid w:val="00836D85"/>
    <w:rsid w:val="00836ED9"/>
    <w:rsid w:val="00837155"/>
    <w:rsid w:val="00837562"/>
    <w:rsid w:val="008377B7"/>
    <w:rsid w:val="008378DE"/>
    <w:rsid w:val="00837C4E"/>
    <w:rsid w:val="00837DC6"/>
    <w:rsid w:val="00837F98"/>
    <w:rsid w:val="0084077F"/>
    <w:rsid w:val="00840AA5"/>
    <w:rsid w:val="00840B20"/>
    <w:rsid w:val="00840C05"/>
    <w:rsid w:val="0084109F"/>
    <w:rsid w:val="008413BE"/>
    <w:rsid w:val="0084141F"/>
    <w:rsid w:val="00841472"/>
    <w:rsid w:val="00841999"/>
    <w:rsid w:val="00841CA5"/>
    <w:rsid w:val="00841DD9"/>
    <w:rsid w:val="00841E62"/>
    <w:rsid w:val="00841FCA"/>
    <w:rsid w:val="00842068"/>
    <w:rsid w:val="008426C7"/>
    <w:rsid w:val="00842777"/>
    <w:rsid w:val="00842E7F"/>
    <w:rsid w:val="008430A5"/>
    <w:rsid w:val="008430CB"/>
    <w:rsid w:val="008430E2"/>
    <w:rsid w:val="0084312A"/>
    <w:rsid w:val="0084329D"/>
    <w:rsid w:val="00843AF7"/>
    <w:rsid w:val="00843CA7"/>
    <w:rsid w:val="00843E76"/>
    <w:rsid w:val="00844051"/>
    <w:rsid w:val="008440F1"/>
    <w:rsid w:val="00844194"/>
    <w:rsid w:val="00844489"/>
    <w:rsid w:val="00844553"/>
    <w:rsid w:val="00844660"/>
    <w:rsid w:val="00844A50"/>
    <w:rsid w:val="00844BDE"/>
    <w:rsid w:val="00844CB0"/>
    <w:rsid w:val="00844E34"/>
    <w:rsid w:val="00844E8E"/>
    <w:rsid w:val="00844F8A"/>
    <w:rsid w:val="008452C6"/>
    <w:rsid w:val="008454AA"/>
    <w:rsid w:val="008455B7"/>
    <w:rsid w:val="008455F2"/>
    <w:rsid w:val="00845645"/>
    <w:rsid w:val="008456D1"/>
    <w:rsid w:val="008456DC"/>
    <w:rsid w:val="008456FC"/>
    <w:rsid w:val="00845A01"/>
    <w:rsid w:val="00845A79"/>
    <w:rsid w:val="00845B42"/>
    <w:rsid w:val="00845D28"/>
    <w:rsid w:val="00846006"/>
    <w:rsid w:val="0084601E"/>
    <w:rsid w:val="008460DC"/>
    <w:rsid w:val="008461C6"/>
    <w:rsid w:val="008462EE"/>
    <w:rsid w:val="00846473"/>
    <w:rsid w:val="0084687E"/>
    <w:rsid w:val="00846C09"/>
    <w:rsid w:val="00846DA6"/>
    <w:rsid w:val="00846E49"/>
    <w:rsid w:val="00846ECD"/>
    <w:rsid w:val="00847430"/>
    <w:rsid w:val="00847708"/>
    <w:rsid w:val="008477CB"/>
    <w:rsid w:val="00847870"/>
    <w:rsid w:val="008479E8"/>
    <w:rsid w:val="00847A13"/>
    <w:rsid w:val="00847A9F"/>
    <w:rsid w:val="00847C43"/>
    <w:rsid w:val="00847D3D"/>
    <w:rsid w:val="00850222"/>
    <w:rsid w:val="00850471"/>
    <w:rsid w:val="00850691"/>
    <w:rsid w:val="008506CE"/>
    <w:rsid w:val="00850EEF"/>
    <w:rsid w:val="008510F4"/>
    <w:rsid w:val="00851145"/>
    <w:rsid w:val="008512A0"/>
    <w:rsid w:val="00851719"/>
    <w:rsid w:val="00851982"/>
    <w:rsid w:val="0085198F"/>
    <w:rsid w:val="00851C82"/>
    <w:rsid w:val="0085248D"/>
    <w:rsid w:val="008525FC"/>
    <w:rsid w:val="008527ED"/>
    <w:rsid w:val="008527F8"/>
    <w:rsid w:val="00852AC4"/>
    <w:rsid w:val="00852BD6"/>
    <w:rsid w:val="00852CEF"/>
    <w:rsid w:val="00852D7E"/>
    <w:rsid w:val="00852DE8"/>
    <w:rsid w:val="00852EAA"/>
    <w:rsid w:val="00853291"/>
    <w:rsid w:val="008532B3"/>
    <w:rsid w:val="008533E7"/>
    <w:rsid w:val="008533F7"/>
    <w:rsid w:val="008534C1"/>
    <w:rsid w:val="008534D7"/>
    <w:rsid w:val="0085370F"/>
    <w:rsid w:val="008538F4"/>
    <w:rsid w:val="00853F4F"/>
    <w:rsid w:val="0085489C"/>
    <w:rsid w:val="00854B2B"/>
    <w:rsid w:val="00854BFF"/>
    <w:rsid w:val="00854CD5"/>
    <w:rsid w:val="00854D62"/>
    <w:rsid w:val="00854D6F"/>
    <w:rsid w:val="00854EAA"/>
    <w:rsid w:val="0085512F"/>
    <w:rsid w:val="00855812"/>
    <w:rsid w:val="008559AB"/>
    <w:rsid w:val="00855A7D"/>
    <w:rsid w:val="00855C1E"/>
    <w:rsid w:val="00855DF3"/>
    <w:rsid w:val="00856073"/>
    <w:rsid w:val="008562B8"/>
    <w:rsid w:val="00856465"/>
    <w:rsid w:val="008567DC"/>
    <w:rsid w:val="00856824"/>
    <w:rsid w:val="00856E2D"/>
    <w:rsid w:val="00856E5F"/>
    <w:rsid w:val="00856E88"/>
    <w:rsid w:val="00856FE0"/>
    <w:rsid w:val="008570D1"/>
    <w:rsid w:val="008575E9"/>
    <w:rsid w:val="008576AE"/>
    <w:rsid w:val="008578A4"/>
    <w:rsid w:val="00857A0D"/>
    <w:rsid w:val="00857BDF"/>
    <w:rsid w:val="00857D7A"/>
    <w:rsid w:val="00860025"/>
    <w:rsid w:val="008605A3"/>
    <w:rsid w:val="008605F7"/>
    <w:rsid w:val="00860606"/>
    <w:rsid w:val="00860668"/>
    <w:rsid w:val="0086071E"/>
    <w:rsid w:val="00860746"/>
    <w:rsid w:val="00860D52"/>
    <w:rsid w:val="00861008"/>
    <w:rsid w:val="00861150"/>
    <w:rsid w:val="00861203"/>
    <w:rsid w:val="0086127C"/>
    <w:rsid w:val="00861418"/>
    <w:rsid w:val="0086148B"/>
    <w:rsid w:val="0086163D"/>
    <w:rsid w:val="0086180E"/>
    <w:rsid w:val="008618A5"/>
    <w:rsid w:val="00861B1E"/>
    <w:rsid w:val="00861B20"/>
    <w:rsid w:val="00861D6B"/>
    <w:rsid w:val="00861E0A"/>
    <w:rsid w:val="0086219C"/>
    <w:rsid w:val="00862267"/>
    <w:rsid w:val="008622A5"/>
    <w:rsid w:val="00862387"/>
    <w:rsid w:val="0086241A"/>
    <w:rsid w:val="00862460"/>
    <w:rsid w:val="00862515"/>
    <w:rsid w:val="008625FE"/>
    <w:rsid w:val="0086261E"/>
    <w:rsid w:val="008626EF"/>
    <w:rsid w:val="0086270D"/>
    <w:rsid w:val="008628C6"/>
    <w:rsid w:val="0086292F"/>
    <w:rsid w:val="00862C21"/>
    <w:rsid w:val="00862C24"/>
    <w:rsid w:val="00862D2A"/>
    <w:rsid w:val="00862DF9"/>
    <w:rsid w:val="00862E33"/>
    <w:rsid w:val="00862F31"/>
    <w:rsid w:val="008631C5"/>
    <w:rsid w:val="00863204"/>
    <w:rsid w:val="0086332A"/>
    <w:rsid w:val="0086374C"/>
    <w:rsid w:val="0086387C"/>
    <w:rsid w:val="00863917"/>
    <w:rsid w:val="00863A05"/>
    <w:rsid w:val="00863EC2"/>
    <w:rsid w:val="008645D9"/>
    <w:rsid w:val="008648ED"/>
    <w:rsid w:val="00864A6E"/>
    <w:rsid w:val="00864B6F"/>
    <w:rsid w:val="00864BF3"/>
    <w:rsid w:val="00864F04"/>
    <w:rsid w:val="00865104"/>
    <w:rsid w:val="008651C6"/>
    <w:rsid w:val="00865720"/>
    <w:rsid w:val="00865A4F"/>
    <w:rsid w:val="00865B96"/>
    <w:rsid w:val="00866248"/>
    <w:rsid w:val="00866A49"/>
    <w:rsid w:val="00866CBD"/>
    <w:rsid w:val="00866D4C"/>
    <w:rsid w:val="00866D9F"/>
    <w:rsid w:val="00866EA6"/>
    <w:rsid w:val="00866F87"/>
    <w:rsid w:val="00866FCC"/>
    <w:rsid w:val="0086721E"/>
    <w:rsid w:val="008672A1"/>
    <w:rsid w:val="008672BB"/>
    <w:rsid w:val="008672BC"/>
    <w:rsid w:val="0086743C"/>
    <w:rsid w:val="00867458"/>
    <w:rsid w:val="00867C02"/>
    <w:rsid w:val="00867F5A"/>
    <w:rsid w:val="008701BD"/>
    <w:rsid w:val="0087036A"/>
    <w:rsid w:val="008704A0"/>
    <w:rsid w:val="0087059B"/>
    <w:rsid w:val="008706CF"/>
    <w:rsid w:val="00870AC2"/>
    <w:rsid w:val="00870BF4"/>
    <w:rsid w:val="00870D50"/>
    <w:rsid w:val="00871005"/>
    <w:rsid w:val="00871228"/>
    <w:rsid w:val="00871453"/>
    <w:rsid w:val="008714E3"/>
    <w:rsid w:val="00871539"/>
    <w:rsid w:val="00871693"/>
    <w:rsid w:val="0087189C"/>
    <w:rsid w:val="00871B1B"/>
    <w:rsid w:val="00871B40"/>
    <w:rsid w:val="00871D83"/>
    <w:rsid w:val="00872307"/>
    <w:rsid w:val="00872367"/>
    <w:rsid w:val="008723DB"/>
    <w:rsid w:val="00872479"/>
    <w:rsid w:val="008724C9"/>
    <w:rsid w:val="0087263A"/>
    <w:rsid w:val="00872744"/>
    <w:rsid w:val="00872CC4"/>
    <w:rsid w:val="00872CC8"/>
    <w:rsid w:val="00872EEF"/>
    <w:rsid w:val="00872FD1"/>
    <w:rsid w:val="0087351C"/>
    <w:rsid w:val="008735CF"/>
    <w:rsid w:val="008736A2"/>
    <w:rsid w:val="00873714"/>
    <w:rsid w:val="00873A46"/>
    <w:rsid w:val="00873B03"/>
    <w:rsid w:val="00873B47"/>
    <w:rsid w:val="00873C06"/>
    <w:rsid w:val="00873DED"/>
    <w:rsid w:val="00873FA0"/>
    <w:rsid w:val="00874065"/>
    <w:rsid w:val="008740FF"/>
    <w:rsid w:val="00874170"/>
    <w:rsid w:val="0087438A"/>
    <w:rsid w:val="008743EC"/>
    <w:rsid w:val="008745F9"/>
    <w:rsid w:val="008747B5"/>
    <w:rsid w:val="00874B52"/>
    <w:rsid w:val="00874E4A"/>
    <w:rsid w:val="00875132"/>
    <w:rsid w:val="0087543D"/>
    <w:rsid w:val="00875534"/>
    <w:rsid w:val="0087574D"/>
    <w:rsid w:val="008757C5"/>
    <w:rsid w:val="00875C4C"/>
    <w:rsid w:val="00875EA6"/>
    <w:rsid w:val="0087607E"/>
    <w:rsid w:val="008760AA"/>
    <w:rsid w:val="008762DB"/>
    <w:rsid w:val="008763D1"/>
    <w:rsid w:val="008763DB"/>
    <w:rsid w:val="008767B8"/>
    <w:rsid w:val="008769FA"/>
    <w:rsid w:val="00876D48"/>
    <w:rsid w:val="00876F17"/>
    <w:rsid w:val="0087701D"/>
    <w:rsid w:val="008777D8"/>
    <w:rsid w:val="008778C1"/>
    <w:rsid w:val="0087797B"/>
    <w:rsid w:val="00877A88"/>
    <w:rsid w:val="00877DFD"/>
    <w:rsid w:val="00877E08"/>
    <w:rsid w:val="00880251"/>
    <w:rsid w:val="0088030A"/>
    <w:rsid w:val="0088031A"/>
    <w:rsid w:val="00880557"/>
    <w:rsid w:val="00880974"/>
    <w:rsid w:val="00880AB9"/>
    <w:rsid w:val="00880B91"/>
    <w:rsid w:val="00880E51"/>
    <w:rsid w:val="00881131"/>
    <w:rsid w:val="0088182E"/>
    <w:rsid w:val="00881AD1"/>
    <w:rsid w:val="00881B0E"/>
    <w:rsid w:val="00881BD5"/>
    <w:rsid w:val="00881C5C"/>
    <w:rsid w:val="00881E8E"/>
    <w:rsid w:val="0088203B"/>
    <w:rsid w:val="00882097"/>
    <w:rsid w:val="00882532"/>
    <w:rsid w:val="0088253C"/>
    <w:rsid w:val="00882712"/>
    <w:rsid w:val="00882ADE"/>
    <w:rsid w:val="00882C2A"/>
    <w:rsid w:val="00882EAB"/>
    <w:rsid w:val="00882EBE"/>
    <w:rsid w:val="008832BA"/>
    <w:rsid w:val="008832EE"/>
    <w:rsid w:val="008833DA"/>
    <w:rsid w:val="008835F3"/>
    <w:rsid w:val="00883B5C"/>
    <w:rsid w:val="00883B72"/>
    <w:rsid w:val="00883CE2"/>
    <w:rsid w:val="00883D14"/>
    <w:rsid w:val="00883EF8"/>
    <w:rsid w:val="0088417E"/>
    <w:rsid w:val="008844CA"/>
    <w:rsid w:val="00884C2F"/>
    <w:rsid w:val="00884C9D"/>
    <w:rsid w:val="00884F9B"/>
    <w:rsid w:val="008853E8"/>
    <w:rsid w:val="0088546E"/>
    <w:rsid w:val="008855E4"/>
    <w:rsid w:val="00885617"/>
    <w:rsid w:val="00885B50"/>
    <w:rsid w:val="00885BB0"/>
    <w:rsid w:val="00885BDE"/>
    <w:rsid w:val="00885C32"/>
    <w:rsid w:val="00885C6B"/>
    <w:rsid w:val="00885E45"/>
    <w:rsid w:val="00885E62"/>
    <w:rsid w:val="0088606C"/>
    <w:rsid w:val="00886118"/>
    <w:rsid w:val="0088620A"/>
    <w:rsid w:val="0088626F"/>
    <w:rsid w:val="00886278"/>
    <w:rsid w:val="00886544"/>
    <w:rsid w:val="0088689D"/>
    <w:rsid w:val="00886B2C"/>
    <w:rsid w:val="00886E76"/>
    <w:rsid w:val="00886EBE"/>
    <w:rsid w:val="00887101"/>
    <w:rsid w:val="008874D3"/>
    <w:rsid w:val="008875A3"/>
    <w:rsid w:val="008877F6"/>
    <w:rsid w:val="008877F9"/>
    <w:rsid w:val="00887856"/>
    <w:rsid w:val="00887D07"/>
    <w:rsid w:val="00887DCA"/>
    <w:rsid w:val="00887FFA"/>
    <w:rsid w:val="00890198"/>
    <w:rsid w:val="008902DE"/>
    <w:rsid w:val="00890815"/>
    <w:rsid w:val="00890890"/>
    <w:rsid w:val="008908A5"/>
    <w:rsid w:val="008908FF"/>
    <w:rsid w:val="00890B1D"/>
    <w:rsid w:val="00890F30"/>
    <w:rsid w:val="008910A6"/>
    <w:rsid w:val="00891111"/>
    <w:rsid w:val="00891355"/>
    <w:rsid w:val="0089168C"/>
    <w:rsid w:val="00891702"/>
    <w:rsid w:val="00891816"/>
    <w:rsid w:val="00891C1C"/>
    <w:rsid w:val="00891D20"/>
    <w:rsid w:val="00891F6F"/>
    <w:rsid w:val="0089206F"/>
    <w:rsid w:val="008924C6"/>
    <w:rsid w:val="00892510"/>
    <w:rsid w:val="00892532"/>
    <w:rsid w:val="00892561"/>
    <w:rsid w:val="00892872"/>
    <w:rsid w:val="00892CB3"/>
    <w:rsid w:val="00893404"/>
    <w:rsid w:val="00893562"/>
    <w:rsid w:val="008935C0"/>
    <w:rsid w:val="00893610"/>
    <w:rsid w:val="008936C9"/>
    <w:rsid w:val="00893866"/>
    <w:rsid w:val="00893CB7"/>
    <w:rsid w:val="00893E46"/>
    <w:rsid w:val="00893FA0"/>
    <w:rsid w:val="0089414F"/>
    <w:rsid w:val="008942B4"/>
    <w:rsid w:val="008943AA"/>
    <w:rsid w:val="00894480"/>
    <w:rsid w:val="00894E2B"/>
    <w:rsid w:val="00894E5E"/>
    <w:rsid w:val="00894EE2"/>
    <w:rsid w:val="0089516B"/>
    <w:rsid w:val="00895431"/>
    <w:rsid w:val="00895608"/>
    <w:rsid w:val="0089560A"/>
    <w:rsid w:val="008958DD"/>
    <w:rsid w:val="00895ABD"/>
    <w:rsid w:val="00895C7B"/>
    <w:rsid w:val="00895E1B"/>
    <w:rsid w:val="00896102"/>
    <w:rsid w:val="008961A0"/>
    <w:rsid w:val="008962C3"/>
    <w:rsid w:val="0089634F"/>
    <w:rsid w:val="008965BE"/>
    <w:rsid w:val="00896750"/>
    <w:rsid w:val="00896946"/>
    <w:rsid w:val="00896A83"/>
    <w:rsid w:val="00896C66"/>
    <w:rsid w:val="00897022"/>
    <w:rsid w:val="0089780F"/>
    <w:rsid w:val="00897826"/>
    <w:rsid w:val="00897A2F"/>
    <w:rsid w:val="00897AD4"/>
    <w:rsid w:val="00897B45"/>
    <w:rsid w:val="00897C4F"/>
    <w:rsid w:val="00897DD7"/>
    <w:rsid w:val="00897E8C"/>
    <w:rsid w:val="00897EB3"/>
    <w:rsid w:val="008A0036"/>
    <w:rsid w:val="008A02D3"/>
    <w:rsid w:val="008A0325"/>
    <w:rsid w:val="008A04EB"/>
    <w:rsid w:val="008A04F4"/>
    <w:rsid w:val="008A0575"/>
    <w:rsid w:val="008A08AD"/>
    <w:rsid w:val="008A0B0D"/>
    <w:rsid w:val="008A0BEA"/>
    <w:rsid w:val="008A0EC4"/>
    <w:rsid w:val="008A1058"/>
    <w:rsid w:val="008A1295"/>
    <w:rsid w:val="008A12EA"/>
    <w:rsid w:val="008A18DD"/>
    <w:rsid w:val="008A1965"/>
    <w:rsid w:val="008A1D84"/>
    <w:rsid w:val="008A1DF0"/>
    <w:rsid w:val="008A1E4A"/>
    <w:rsid w:val="008A1E99"/>
    <w:rsid w:val="008A1EA8"/>
    <w:rsid w:val="008A1FBE"/>
    <w:rsid w:val="008A2188"/>
    <w:rsid w:val="008A220C"/>
    <w:rsid w:val="008A22D6"/>
    <w:rsid w:val="008A2718"/>
    <w:rsid w:val="008A2772"/>
    <w:rsid w:val="008A29D0"/>
    <w:rsid w:val="008A2CDE"/>
    <w:rsid w:val="008A2FFA"/>
    <w:rsid w:val="008A30F7"/>
    <w:rsid w:val="008A3113"/>
    <w:rsid w:val="008A31B2"/>
    <w:rsid w:val="008A376F"/>
    <w:rsid w:val="008A3770"/>
    <w:rsid w:val="008A38F3"/>
    <w:rsid w:val="008A390E"/>
    <w:rsid w:val="008A39A3"/>
    <w:rsid w:val="008A3CE1"/>
    <w:rsid w:val="008A3E81"/>
    <w:rsid w:val="008A4641"/>
    <w:rsid w:val="008A46BB"/>
    <w:rsid w:val="008A4A93"/>
    <w:rsid w:val="008A4C98"/>
    <w:rsid w:val="008A4D1B"/>
    <w:rsid w:val="008A4DD8"/>
    <w:rsid w:val="008A505C"/>
    <w:rsid w:val="008A5227"/>
    <w:rsid w:val="008A5664"/>
    <w:rsid w:val="008A5714"/>
    <w:rsid w:val="008A58BF"/>
    <w:rsid w:val="008A59E3"/>
    <w:rsid w:val="008A5A1C"/>
    <w:rsid w:val="008A5BC5"/>
    <w:rsid w:val="008A5C10"/>
    <w:rsid w:val="008A5E28"/>
    <w:rsid w:val="008A5F94"/>
    <w:rsid w:val="008A6018"/>
    <w:rsid w:val="008A61EF"/>
    <w:rsid w:val="008A651A"/>
    <w:rsid w:val="008A6743"/>
    <w:rsid w:val="008A6EB8"/>
    <w:rsid w:val="008A6EFC"/>
    <w:rsid w:val="008A6F6B"/>
    <w:rsid w:val="008A7008"/>
    <w:rsid w:val="008A7470"/>
    <w:rsid w:val="008A7631"/>
    <w:rsid w:val="008A7642"/>
    <w:rsid w:val="008A7678"/>
    <w:rsid w:val="008A77AF"/>
    <w:rsid w:val="008A79A4"/>
    <w:rsid w:val="008A7CB2"/>
    <w:rsid w:val="008A7D19"/>
    <w:rsid w:val="008B0218"/>
    <w:rsid w:val="008B042D"/>
    <w:rsid w:val="008B04A6"/>
    <w:rsid w:val="008B0564"/>
    <w:rsid w:val="008B0710"/>
    <w:rsid w:val="008B0AF2"/>
    <w:rsid w:val="008B0D4F"/>
    <w:rsid w:val="008B142A"/>
    <w:rsid w:val="008B14CE"/>
    <w:rsid w:val="008B1552"/>
    <w:rsid w:val="008B155E"/>
    <w:rsid w:val="008B1B6F"/>
    <w:rsid w:val="008B1C2B"/>
    <w:rsid w:val="008B1CDC"/>
    <w:rsid w:val="008B1F43"/>
    <w:rsid w:val="008B22CE"/>
    <w:rsid w:val="008B241B"/>
    <w:rsid w:val="008B252A"/>
    <w:rsid w:val="008B268E"/>
    <w:rsid w:val="008B2860"/>
    <w:rsid w:val="008B2926"/>
    <w:rsid w:val="008B2A67"/>
    <w:rsid w:val="008B2B40"/>
    <w:rsid w:val="008B38C0"/>
    <w:rsid w:val="008B391B"/>
    <w:rsid w:val="008B3922"/>
    <w:rsid w:val="008B3D3D"/>
    <w:rsid w:val="008B454F"/>
    <w:rsid w:val="008B470A"/>
    <w:rsid w:val="008B4748"/>
    <w:rsid w:val="008B491E"/>
    <w:rsid w:val="008B4ACE"/>
    <w:rsid w:val="008B4C5A"/>
    <w:rsid w:val="008B4F96"/>
    <w:rsid w:val="008B5220"/>
    <w:rsid w:val="008B52C2"/>
    <w:rsid w:val="008B52D7"/>
    <w:rsid w:val="008B5491"/>
    <w:rsid w:val="008B5BFC"/>
    <w:rsid w:val="008B5F6D"/>
    <w:rsid w:val="008B6066"/>
    <w:rsid w:val="008B60FE"/>
    <w:rsid w:val="008B625B"/>
    <w:rsid w:val="008B62D5"/>
    <w:rsid w:val="008B6638"/>
    <w:rsid w:val="008B675C"/>
    <w:rsid w:val="008B6862"/>
    <w:rsid w:val="008B6981"/>
    <w:rsid w:val="008B6982"/>
    <w:rsid w:val="008B6D64"/>
    <w:rsid w:val="008B6FF5"/>
    <w:rsid w:val="008B776D"/>
    <w:rsid w:val="008B7B9E"/>
    <w:rsid w:val="008C0086"/>
    <w:rsid w:val="008C03D2"/>
    <w:rsid w:val="008C045A"/>
    <w:rsid w:val="008C06DC"/>
    <w:rsid w:val="008C089C"/>
    <w:rsid w:val="008C0A27"/>
    <w:rsid w:val="008C0B5A"/>
    <w:rsid w:val="008C0B5D"/>
    <w:rsid w:val="008C0C17"/>
    <w:rsid w:val="008C0C4C"/>
    <w:rsid w:val="008C0E92"/>
    <w:rsid w:val="008C0E9D"/>
    <w:rsid w:val="008C0FBC"/>
    <w:rsid w:val="008C102C"/>
    <w:rsid w:val="008C11DF"/>
    <w:rsid w:val="008C144C"/>
    <w:rsid w:val="008C192C"/>
    <w:rsid w:val="008C20FE"/>
    <w:rsid w:val="008C2485"/>
    <w:rsid w:val="008C29BB"/>
    <w:rsid w:val="008C2A34"/>
    <w:rsid w:val="008C2D81"/>
    <w:rsid w:val="008C2DFB"/>
    <w:rsid w:val="008C2F8D"/>
    <w:rsid w:val="008C3155"/>
    <w:rsid w:val="008C3C2E"/>
    <w:rsid w:val="008C3EF1"/>
    <w:rsid w:val="008C3F06"/>
    <w:rsid w:val="008C40FE"/>
    <w:rsid w:val="008C417E"/>
    <w:rsid w:val="008C464A"/>
    <w:rsid w:val="008C46D8"/>
    <w:rsid w:val="008C4894"/>
    <w:rsid w:val="008C4F77"/>
    <w:rsid w:val="008C5291"/>
    <w:rsid w:val="008C54BF"/>
    <w:rsid w:val="008C5596"/>
    <w:rsid w:val="008C5935"/>
    <w:rsid w:val="008C59AB"/>
    <w:rsid w:val="008C5B25"/>
    <w:rsid w:val="008C5BD4"/>
    <w:rsid w:val="008C5E90"/>
    <w:rsid w:val="008C618B"/>
    <w:rsid w:val="008C639F"/>
    <w:rsid w:val="008C6445"/>
    <w:rsid w:val="008C673C"/>
    <w:rsid w:val="008C6924"/>
    <w:rsid w:val="008C69BF"/>
    <w:rsid w:val="008C6B6C"/>
    <w:rsid w:val="008C6C1E"/>
    <w:rsid w:val="008C6D8F"/>
    <w:rsid w:val="008C6DCB"/>
    <w:rsid w:val="008C71C0"/>
    <w:rsid w:val="008C725C"/>
    <w:rsid w:val="008C7408"/>
    <w:rsid w:val="008C755C"/>
    <w:rsid w:val="008C7CA5"/>
    <w:rsid w:val="008C7E85"/>
    <w:rsid w:val="008D00F3"/>
    <w:rsid w:val="008D02CD"/>
    <w:rsid w:val="008D0AE0"/>
    <w:rsid w:val="008D0BA1"/>
    <w:rsid w:val="008D0C35"/>
    <w:rsid w:val="008D0D73"/>
    <w:rsid w:val="008D132F"/>
    <w:rsid w:val="008D13C6"/>
    <w:rsid w:val="008D14C2"/>
    <w:rsid w:val="008D1613"/>
    <w:rsid w:val="008D179C"/>
    <w:rsid w:val="008D1917"/>
    <w:rsid w:val="008D1923"/>
    <w:rsid w:val="008D19A6"/>
    <w:rsid w:val="008D19D0"/>
    <w:rsid w:val="008D1AAF"/>
    <w:rsid w:val="008D1BD0"/>
    <w:rsid w:val="008D1F89"/>
    <w:rsid w:val="008D1FE9"/>
    <w:rsid w:val="008D2031"/>
    <w:rsid w:val="008D2220"/>
    <w:rsid w:val="008D234C"/>
    <w:rsid w:val="008D2362"/>
    <w:rsid w:val="008D23A3"/>
    <w:rsid w:val="008D2461"/>
    <w:rsid w:val="008D25D3"/>
    <w:rsid w:val="008D2959"/>
    <w:rsid w:val="008D2B81"/>
    <w:rsid w:val="008D2C41"/>
    <w:rsid w:val="008D2CFB"/>
    <w:rsid w:val="008D2DB4"/>
    <w:rsid w:val="008D2E0D"/>
    <w:rsid w:val="008D2E4B"/>
    <w:rsid w:val="008D31EB"/>
    <w:rsid w:val="008D3676"/>
    <w:rsid w:val="008D3CCC"/>
    <w:rsid w:val="008D3E1D"/>
    <w:rsid w:val="008D3F0B"/>
    <w:rsid w:val="008D4415"/>
    <w:rsid w:val="008D48AF"/>
    <w:rsid w:val="008D4BD5"/>
    <w:rsid w:val="008D4D63"/>
    <w:rsid w:val="008D4FD7"/>
    <w:rsid w:val="008D4FFD"/>
    <w:rsid w:val="008D53F8"/>
    <w:rsid w:val="008D5435"/>
    <w:rsid w:val="008D5530"/>
    <w:rsid w:val="008D5721"/>
    <w:rsid w:val="008D5A3F"/>
    <w:rsid w:val="008D5C0B"/>
    <w:rsid w:val="008D608C"/>
    <w:rsid w:val="008D651E"/>
    <w:rsid w:val="008D6842"/>
    <w:rsid w:val="008D69AE"/>
    <w:rsid w:val="008D6CC0"/>
    <w:rsid w:val="008D6DBE"/>
    <w:rsid w:val="008D6F3D"/>
    <w:rsid w:val="008D6F6C"/>
    <w:rsid w:val="008D6FED"/>
    <w:rsid w:val="008D707E"/>
    <w:rsid w:val="008D7344"/>
    <w:rsid w:val="008D7605"/>
    <w:rsid w:val="008D7771"/>
    <w:rsid w:val="008D7A26"/>
    <w:rsid w:val="008D7F7A"/>
    <w:rsid w:val="008D7FB6"/>
    <w:rsid w:val="008D7FCD"/>
    <w:rsid w:val="008E00D1"/>
    <w:rsid w:val="008E020C"/>
    <w:rsid w:val="008E069E"/>
    <w:rsid w:val="008E08C3"/>
    <w:rsid w:val="008E0BBA"/>
    <w:rsid w:val="008E0BFC"/>
    <w:rsid w:val="008E0D44"/>
    <w:rsid w:val="008E0DF7"/>
    <w:rsid w:val="008E1243"/>
    <w:rsid w:val="008E1467"/>
    <w:rsid w:val="008E14D1"/>
    <w:rsid w:val="008E14DD"/>
    <w:rsid w:val="008E14DF"/>
    <w:rsid w:val="008E17C7"/>
    <w:rsid w:val="008E181B"/>
    <w:rsid w:val="008E19EC"/>
    <w:rsid w:val="008E1AC5"/>
    <w:rsid w:val="008E1C4E"/>
    <w:rsid w:val="008E1CFB"/>
    <w:rsid w:val="008E1FB3"/>
    <w:rsid w:val="008E2726"/>
    <w:rsid w:val="008E27E7"/>
    <w:rsid w:val="008E28EA"/>
    <w:rsid w:val="008E291B"/>
    <w:rsid w:val="008E2A09"/>
    <w:rsid w:val="008E2F9C"/>
    <w:rsid w:val="008E2FB9"/>
    <w:rsid w:val="008E2FCF"/>
    <w:rsid w:val="008E2FD5"/>
    <w:rsid w:val="008E3060"/>
    <w:rsid w:val="008E3148"/>
    <w:rsid w:val="008E31CB"/>
    <w:rsid w:val="008E32C2"/>
    <w:rsid w:val="008E3DD5"/>
    <w:rsid w:val="008E3F35"/>
    <w:rsid w:val="008E4087"/>
    <w:rsid w:val="008E4216"/>
    <w:rsid w:val="008E4259"/>
    <w:rsid w:val="008E4426"/>
    <w:rsid w:val="008E4528"/>
    <w:rsid w:val="008E4622"/>
    <w:rsid w:val="008E46CF"/>
    <w:rsid w:val="008E4C5B"/>
    <w:rsid w:val="008E50B5"/>
    <w:rsid w:val="008E5534"/>
    <w:rsid w:val="008E572D"/>
    <w:rsid w:val="008E57BF"/>
    <w:rsid w:val="008E5A12"/>
    <w:rsid w:val="008E5B19"/>
    <w:rsid w:val="008E5C19"/>
    <w:rsid w:val="008E5F64"/>
    <w:rsid w:val="008E60DF"/>
    <w:rsid w:val="008E619A"/>
    <w:rsid w:val="008E6243"/>
    <w:rsid w:val="008E64E4"/>
    <w:rsid w:val="008E64FF"/>
    <w:rsid w:val="008E6787"/>
    <w:rsid w:val="008E678D"/>
    <w:rsid w:val="008E69D4"/>
    <w:rsid w:val="008E6A7C"/>
    <w:rsid w:val="008E6AD2"/>
    <w:rsid w:val="008E6C49"/>
    <w:rsid w:val="008E6CCD"/>
    <w:rsid w:val="008E7206"/>
    <w:rsid w:val="008E74FD"/>
    <w:rsid w:val="008E7A59"/>
    <w:rsid w:val="008E7A60"/>
    <w:rsid w:val="008E7B4F"/>
    <w:rsid w:val="008E7C04"/>
    <w:rsid w:val="008E7C91"/>
    <w:rsid w:val="008E7EC7"/>
    <w:rsid w:val="008E7F28"/>
    <w:rsid w:val="008F0030"/>
    <w:rsid w:val="008F0110"/>
    <w:rsid w:val="008F01C7"/>
    <w:rsid w:val="008F02A3"/>
    <w:rsid w:val="008F0956"/>
    <w:rsid w:val="008F0A1C"/>
    <w:rsid w:val="008F0A38"/>
    <w:rsid w:val="008F0AE6"/>
    <w:rsid w:val="008F0B06"/>
    <w:rsid w:val="008F0D27"/>
    <w:rsid w:val="008F10FA"/>
    <w:rsid w:val="008F1406"/>
    <w:rsid w:val="008F14EE"/>
    <w:rsid w:val="008F1E8A"/>
    <w:rsid w:val="008F2740"/>
    <w:rsid w:val="008F2875"/>
    <w:rsid w:val="008F2B30"/>
    <w:rsid w:val="008F2C26"/>
    <w:rsid w:val="008F2C42"/>
    <w:rsid w:val="008F2E65"/>
    <w:rsid w:val="008F2E7D"/>
    <w:rsid w:val="008F2E86"/>
    <w:rsid w:val="008F32B0"/>
    <w:rsid w:val="008F3589"/>
    <w:rsid w:val="008F35EA"/>
    <w:rsid w:val="008F3A96"/>
    <w:rsid w:val="008F3AF0"/>
    <w:rsid w:val="008F3DF3"/>
    <w:rsid w:val="008F3E0B"/>
    <w:rsid w:val="008F40C2"/>
    <w:rsid w:val="008F440E"/>
    <w:rsid w:val="008F4746"/>
    <w:rsid w:val="008F4CCD"/>
    <w:rsid w:val="008F4CDF"/>
    <w:rsid w:val="008F4D86"/>
    <w:rsid w:val="008F4E2B"/>
    <w:rsid w:val="008F4F9A"/>
    <w:rsid w:val="008F53CC"/>
    <w:rsid w:val="008F53EA"/>
    <w:rsid w:val="008F5400"/>
    <w:rsid w:val="008F541C"/>
    <w:rsid w:val="008F550D"/>
    <w:rsid w:val="008F5592"/>
    <w:rsid w:val="008F5775"/>
    <w:rsid w:val="008F5A40"/>
    <w:rsid w:val="008F5DAA"/>
    <w:rsid w:val="008F5F5E"/>
    <w:rsid w:val="008F6232"/>
    <w:rsid w:val="008F6312"/>
    <w:rsid w:val="008F63A6"/>
    <w:rsid w:val="008F66EB"/>
    <w:rsid w:val="008F6715"/>
    <w:rsid w:val="008F6727"/>
    <w:rsid w:val="008F672D"/>
    <w:rsid w:val="008F675A"/>
    <w:rsid w:val="008F6CDB"/>
    <w:rsid w:val="008F7083"/>
    <w:rsid w:val="008F7579"/>
    <w:rsid w:val="008F75A2"/>
    <w:rsid w:val="008F7702"/>
    <w:rsid w:val="00900134"/>
    <w:rsid w:val="0090022F"/>
    <w:rsid w:val="009002CA"/>
    <w:rsid w:val="009004AE"/>
    <w:rsid w:val="00900873"/>
    <w:rsid w:val="00900A57"/>
    <w:rsid w:val="00901170"/>
    <w:rsid w:val="00901298"/>
    <w:rsid w:val="009012DF"/>
    <w:rsid w:val="0090133E"/>
    <w:rsid w:val="0090138E"/>
    <w:rsid w:val="009017C0"/>
    <w:rsid w:val="00901D64"/>
    <w:rsid w:val="00901DD5"/>
    <w:rsid w:val="00901EBB"/>
    <w:rsid w:val="00901F86"/>
    <w:rsid w:val="00902253"/>
    <w:rsid w:val="009024EA"/>
    <w:rsid w:val="009027F6"/>
    <w:rsid w:val="00902810"/>
    <w:rsid w:val="00902959"/>
    <w:rsid w:val="00902CE0"/>
    <w:rsid w:val="00902F12"/>
    <w:rsid w:val="00902FAF"/>
    <w:rsid w:val="00903043"/>
    <w:rsid w:val="00903825"/>
    <w:rsid w:val="009038E5"/>
    <w:rsid w:val="00903B47"/>
    <w:rsid w:val="00903C68"/>
    <w:rsid w:val="00903DB7"/>
    <w:rsid w:val="00903E16"/>
    <w:rsid w:val="00904002"/>
    <w:rsid w:val="0090403B"/>
    <w:rsid w:val="0090404E"/>
    <w:rsid w:val="009041F3"/>
    <w:rsid w:val="00904353"/>
    <w:rsid w:val="009043B1"/>
    <w:rsid w:val="009045C2"/>
    <w:rsid w:val="00904751"/>
    <w:rsid w:val="00904885"/>
    <w:rsid w:val="00904904"/>
    <w:rsid w:val="00904978"/>
    <w:rsid w:val="00904B28"/>
    <w:rsid w:val="00904D2B"/>
    <w:rsid w:val="00904E0E"/>
    <w:rsid w:val="00905356"/>
    <w:rsid w:val="00905726"/>
    <w:rsid w:val="0090572B"/>
    <w:rsid w:val="009058DC"/>
    <w:rsid w:val="00906165"/>
    <w:rsid w:val="009061E3"/>
    <w:rsid w:val="009062B3"/>
    <w:rsid w:val="00906318"/>
    <w:rsid w:val="00906320"/>
    <w:rsid w:val="009063F8"/>
    <w:rsid w:val="009064E1"/>
    <w:rsid w:val="009071BD"/>
    <w:rsid w:val="009071EE"/>
    <w:rsid w:val="009075E2"/>
    <w:rsid w:val="00907629"/>
    <w:rsid w:val="00907642"/>
    <w:rsid w:val="0090786C"/>
    <w:rsid w:val="00907A65"/>
    <w:rsid w:val="00907A86"/>
    <w:rsid w:val="00907AC0"/>
    <w:rsid w:val="00907AC8"/>
    <w:rsid w:val="00907BA6"/>
    <w:rsid w:val="00907BDB"/>
    <w:rsid w:val="00907BE6"/>
    <w:rsid w:val="00907C20"/>
    <w:rsid w:val="00907C86"/>
    <w:rsid w:val="00907D47"/>
    <w:rsid w:val="00907EC2"/>
    <w:rsid w:val="00907F52"/>
    <w:rsid w:val="00907FB2"/>
    <w:rsid w:val="0091050B"/>
    <w:rsid w:val="00910517"/>
    <w:rsid w:val="009107AB"/>
    <w:rsid w:val="009107C9"/>
    <w:rsid w:val="009109E9"/>
    <w:rsid w:val="00910A43"/>
    <w:rsid w:val="00910B24"/>
    <w:rsid w:val="00910B68"/>
    <w:rsid w:val="00910B9C"/>
    <w:rsid w:val="00910BC8"/>
    <w:rsid w:val="0091103A"/>
    <w:rsid w:val="009111E2"/>
    <w:rsid w:val="00911277"/>
    <w:rsid w:val="009112B6"/>
    <w:rsid w:val="0091142F"/>
    <w:rsid w:val="009115FA"/>
    <w:rsid w:val="0091171F"/>
    <w:rsid w:val="00911732"/>
    <w:rsid w:val="00911871"/>
    <w:rsid w:val="00911AD4"/>
    <w:rsid w:val="00911B39"/>
    <w:rsid w:val="00911C01"/>
    <w:rsid w:val="00911D80"/>
    <w:rsid w:val="00911E05"/>
    <w:rsid w:val="009121AB"/>
    <w:rsid w:val="0091221B"/>
    <w:rsid w:val="0091225A"/>
    <w:rsid w:val="00912785"/>
    <w:rsid w:val="009128B5"/>
    <w:rsid w:val="00913074"/>
    <w:rsid w:val="009132F6"/>
    <w:rsid w:val="0091396D"/>
    <w:rsid w:val="009139D4"/>
    <w:rsid w:val="00913AC5"/>
    <w:rsid w:val="00913B5F"/>
    <w:rsid w:val="00913BD7"/>
    <w:rsid w:val="00913D1C"/>
    <w:rsid w:val="00913D57"/>
    <w:rsid w:val="00913E31"/>
    <w:rsid w:val="009140BE"/>
    <w:rsid w:val="0091425A"/>
    <w:rsid w:val="009146F2"/>
    <w:rsid w:val="00914761"/>
    <w:rsid w:val="0091484B"/>
    <w:rsid w:val="0091496D"/>
    <w:rsid w:val="00914BC3"/>
    <w:rsid w:val="00914C20"/>
    <w:rsid w:val="00914CB5"/>
    <w:rsid w:val="00914D34"/>
    <w:rsid w:val="00914E49"/>
    <w:rsid w:val="009151D5"/>
    <w:rsid w:val="00915504"/>
    <w:rsid w:val="0091551B"/>
    <w:rsid w:val="00915522"/>
    <w:rsid w:val="00915692"/>
    <w:rsid w:val="00915A16"/>
    <w:rsid w:val="00915A85"/>
    <w:rsid w:val="00915B69"/>
    <w:rsid w:val="00915D9D"/>
    <w:rsid w:val="00915E5E"/>
    <w:rsid w:val="00915E8C"/>
    <w:rsid w:val="00915FCE"/>
    <w:rsid w:val="00916005"/>
    <w:rsid w:val="00916179"/>
    <w:rsid w:val="0091630A"/>
    <w:rsid w:val="00916409"/>
    <w:rsid w:val="0091657E"/>
    <w:rsid w:val="009167D1"/>
    <w:rsid w:val="0091690A"/>
    <w:rsid w:val="0091699A"/>
    <w:rsid w:val="00916D3E"/>
    <w:rsid w:val="00916D57"/>
    <w:rsid w:val="00916DB5"/>
    <w:rsid w:val="00916F38"/>
    <w:rsid w:val="009171B2"/>
    <w:rsid w:val="009172C8"/>
    <w:rsid w:val="009172EE"/>
    <w:rsid w:val="0091751A"/>
    <w:rsid w:val="00917523"/>
    <w:rsid w:val="00917620"/>
    <w:rsid w:val="00917985"/>
    <w:rsid w:val="00917A94"/>
    <w:rsid w:val="00917C54"/>
    <w:rsid w:val="00917EE6"/>
    <w:rsid w:val="009202BA"/>
    <w:rsid w:val="0092033A"/>
    <w:rsid w:val="0092040F"/>
    <w:rsid w:val="00920471"/>
    <w:rsid w:val="009204CF"/>
    <w:rsid w:val="009206C1"/>
    <w:rsid w:val="009208A4"/>
    <w:rsid w:val="00920988"/>
    <w:rsid w:val="0092098A"/>
    <w:rsid w:val="009209D1"/>
    <w:rsid w:val="00921676"/>
    <w:rsid w:val="00921984"/>
    <w:rsid w:val="00921A53"/>
    <w:rsid w:val="00921CE0"/>
    <w:rsid w:val="0092241C"/>
    <w:rsid w:val="00922652"/>
    <w:rsid w:val="00922867"/>
    <w:rsid w:val="00922C98"/>
    <w:rsid w:val="00922DFD"/>
    <w:rsid w:val="00922F07"/>
    <w:rsid w:val="009236E0"/>
    <w:rsid w:val="009236E7"/>
    <w:rsid w:val="00923927"/>
    <w:rsid w:val="00923A36"/>
    <w:rsid w:val="00923F65"/>
    <w:rsid w:val="00923FD7"/>
    <w:rsid w:val="009240C8"/>
    <w:rsid w:val="009242CD"/>
    <w:rsid w:val="009245D0"/>
    <w:rsid w:val="009247B5"/>
    <w:rsid w:val="00924BE8"/>
    <w:rsid w:val="00924F44"/>
    <w:rsid w:val="009250B8"/>
    <w:rsid w:val="00925264"/>
    <w:rsid w:val="00925283"/>
    <w:rsid w:val="0092537A"/>
    <w:rsid w:val="0092553B"/>
    <w:rsid w:val="00925612"/>
    <w:rsid w:val="00925734"/>
    <w:rsid w:val="00925753"/>
    <w:rsid w:val="009257C5"/>
    <w:rsid w:val="00925844"/>
    <w:rsid w:val="009258D7"/>
    <w:rsid w:val="00925A15"/>
    <w:rsid w:val="00925A63"/>
    <w:rsid w:val="00925B42"/>
    <w:rsid w:val="00925C2E"/>
    <w:rsid w:val="00925D2D"/>
    <w:rsid w:val="00926099"/>
    <w:rsid w:val="009263CA"/>
    <w:rsid w:val="00926405"/>
    <w:rsid w:val="00926526"/>
    <w:rsid w:val="0092655E"/>
    <w:rsid w:val="009265B4"/>
    <w:rsid w:val="009266B4"/>
    <w:rsid w:val="00926885"/>
    <w:rsid w:val="00926B2A"/>
    <w:rsid w:val="00926F34"/>
    <w:rsid w:val="00926FCA"/>
    <w:rsid w:val="009270F0"/>
    <w:rsid w:val="00927305"/>
    <w:rsid w:val="0092764E"/>
    <w:rsid w:val="00927674"/>
    <w:rsid w:val="009276AD"/>
    <w:rsid w:val="009277C1"/>
    <w:rsid w:val="0092786D"/>
    <w:rsid w:val="0092796E"/>
    <w:rsid w:val="00927BBE"/>
    <w:rsid w:val="00927C98"/>
    <w:rsid w:val="00927D4B"/>
    <w:rsid w:val="00927E22"/>
    <w:rsid w:val="009300BC"/>
    <w:rsid w:val="009301BD"/>
    <w:rsid w:val="009302E5"/>
    <w:rsid w:val="00930849"/>
    <w:rsid w:val="00930A2D"/>
    <w:rsid w:val="00930F18"/>
    <w:rsid w:val="0093108C"/>
    <w:rsid w:val="009311B7"/>
    <w:rsid w:val="009311D7"/>
    <w:rsid w:val="009312B1"/>
    <w:rsid w:val="00931318"/>
    <w:rsid w:val="0093153A"/>
    <w:rsid w:val="0093166F"/>
    <w:rsid w:val="00931A7F"/>
    <w:rsid w:val="00931B57"/>
    <w:rsid w:val="00931BAF"/>
    <w:rsid w:val="00931CDE"/>
    <w:rsid w:val="00931FD6"/>
    <w:rsid w:val="009321F3"/>
    <w:rsid w:val="0093256B"/>
    <w:rsid w:val="0093266B"/>
    <w:rsid w:val="00932ADF"/>
    <w:rsid w:val="00932B15"/>
    <w:rsid w:val="00932E8A"/>
    <w:rsid w:val="00933142"/>
    <w:rsid w:val="00933375"/>
    <w:rsid w:val="009337B1"/>
    <w:rsid w:val="00933950"/>
    <w:rsid w:val="00933D39"/>
    <w:rsid w:val="00933DBD"/>
    <w:rsid w:val="00934187"/>
    <w:rsid w:val="00934416"/>
    <w:rsid w:val="009346A6"/>
    <w:rsid w:val="009346FC"/>
    <w:rsid w:val="00934920"/>
    <w:rsid w:val="00934A76"/>
    <w:rsid w:val="00934AAD"/>
    <w:rsid w:val="00934D04"/>
    <w:rsid w:val="00934F35"/>
    <w:rsid w:val="009353AA"/>
    <w:rsid w:val="00935A7C"/>
    <w:rsid w:val="00935E08"/>
    <w:rsid w:val="00935E18"/>
    <w:rsid w:val="00935F68"/>
    <w:rsid w:val="00935F7E"/>
    <w:rsid w:val="009360C0"/>
    <w:rsid w:val="00936474"/>
    <w:rsid w:val="009364AD"/>
    <w:rsid w:val="0093655C"/>
    <w:rsid w:val="009368B7"/>
    <w:rsid w:val="0093692A"/>
    <w:rsid w:val="009369B2"/>
    <w:rsid w:val="00936E75"/>
    <w:rsid w:val="00937027"/>
    <w:rsid w:val="0093708F"/>
    <w:rsid w:val="00937127"/>
    <w:rsid w:val="00937157"/>
    <w:rsid w:val="00937292"/>
    <w:rsid w:val="00937711"/>
    <w:rsid w:val="009378E4"/>
    <w:rsid w:val="00937C1B"/>
    <w:rsid w:val="00937C44"/>
    <w:rsid w:val="00937F39"/>
    <w:rsid w:val="00937FB7"/>
    <w:rsid w:val="00940094"/>
    <w:rsid w:val="00940138"/>
    <w:rsid w:val="009404E6"/>
    <w:rsid w:val="009408F2"/>
    <w:rsid w:val="00940BEA"/>
    <w:rsid w:val="00940C00"/>
    <w:rsid w:val="00940E2A"/>
    <w:rsid w:val="00940EFE"/>
    <w:rsid w:val="00940FBE"/>
    <w:rsid w:val="00941235"/>
    <w:rsid w:val="00941287"/>
    <w:rsid w:val="009415A7"/>
    <w:rsid w:val="009415F7"/>
    <w:rsid w:val="00941707"/>
    <w:rsid w:val="0094199F"/>
    <w:rsid w:val="00941BB8"/>
    <w:rsid w:val="00941BF5"/>
    <w:rsid w:val="00941E3C"/>
    <w:rsid w:val="0094224D"/>
    <w:rsid w:val="0094227C"/>
    <w:rsid w:val="00942436"/>
    <w:rsid w:val="009427B8"/>
    <w:rsid w:val="00942BD1"/>
    <w:rsid w:val="00942BF8"/>
    <w:rsid w:val="00942CD9"/>
    <w:rsid w:val="00942D1C"/>
    <w:rsid w:val="009433B5"/>
    <w:rsid w:val="0094365E"/>
    <w:rsid w:val="00943A96"/>
    <w:rsid w:val="00943B0B"/>
    <w:rsid w:val="00943D88"/>
    <w:rsid w:val="009440D1"/>
    <w:rsid w:val="009446A3"/>
    <w:rsid w:val="009447C7"/>
    <w:rsid w:val="0094487F"/>
    <w:rsid w:val="009448A2"/>
    <w:rsid w:val="009449DA"/>
    <w:rsid w:val="00944D17"/>
    <w:rsid w:val="00944D2C"/>
    <w:rsid w:val="00944DF4"/>
    <w:rsid w:val="00944FCF"/>
    <w:rsid w:val="00945062"/>
    <w:rsid w:val="00945084"/>
    <w:rsid w:val="0094516C"/>
    <w:rsid w:val="009451B2"/>
    <w:rsid w:val="009452A4"/>
    <w:rsid w:val="00945324"/>
    <w:rsid w:val="0094553B"/>
    <w:rsid w:val="009455DD"/>
    <w:rsid w:val="009458B8"/>
    <w:rsid w:val="00945B02"/>
    <w:rsid w:val="00945B60"/>
    <w:rsid w:val="00945C20"/>
    <w:rsid w:val="00945CCE"/>
    <w:rsid w:val="00945E00"/>
    <w:rsid w:val="00945F36"/>
    <w:rsid w:val="00946315"/>
    <w:rsid w:val="00946427"/>
    <w:rsid w:val="00946537"/>
    <w:rsid w:val="0094668E"/>
    <w:rsid w:val="009467D5"/>
    <w:rsid w:val="009467E0"/>
    <w:rsid w:val="00946845"/>
    <w:rsid w:val="00946B46"/>
    <w:rsid w:val="00946E53"/>
    <w:rsid w:val="00946EED"/>
    <w:rsid w:val="00946EF7"/>
    <w:rsid w:val="00946F84"/>
    <w:rsid w:val="00946FF7"/>
    <w:rsid w:val="009475CB"/>
    <w:rsid w:val="00947706"/>
    <w:rsid w:val="009478C8"/>
    <w:rsid w:val="00947A70"/>
    <w:rsid w:val="00947ABA"/>
    <w:rsid w:val="00947B95"/>
    <w:rsid w:val="00947DAA"/>
    <w:rsid w:val="00947E39"/>
    <w:rsid w:val="009502C9"/>
    <w:rsid w:val="00950538"/>
    <w:rsid w:val="0095067E"/>
    <w:rsid w:val="00950900"/>
    <w:rsid w:val="00950A32"/>
    <w:rsid w:val="00950BDA"/>
    <w:rsid w:val="00950BDB"/>
    <w:rsid w:val="00950C14"/>
    <w:rsid w:val="00950D1E"/>
    <w:rsid w:val="00951071"/>
    <w:rsid w:val="009510F4"/>
    <w:rsid w:val="00951118"/>
    <w:rsid w:val="00951182"/>
    <w:rsid w:val="00951298"/>
    <w:rsid w:val="00951318"/>
    <w:rsid w:val="0095133F"/>
    <w:rsid w:val="0095155D"/>
    <w:rsid w:val="009515D8"/>
    <w:rsid w:val="00951661"/>
    <w:rsid w:val="00951AE5"/>
    <w:rsid w:val="009520E0"/>
    <w:rsid w:val="009524F2"/>
    <w:rsid w:val="00952FDC"/>
    <w:rsid w:val="00953090"/>
    <w:rsid w:val="009534D0"/>
    <w:rsid w:val="0095350F"/>
    <w:rsid w:val="0095368D"/>
    <w:rsid w:val="009536D0"/>
    <w:rsid w:val="0095390E"/>
    <w:rsid w:val="0095392E"/>
    <w:rsid w:val="00953B01"/>
    <w:rsid w:val="00953CE6"/>
    <w:rsid w:val="00953D23"/>
    <w:rsid w:val="00953F93"/>
    <w:rsid w:val="0095433F"/>
    <w:rsid w:val="009543DD"/>
    <w:rsid w:val="009546AA"/>
    <w:rsid w:val="009547FF"/>
    <w:rsid w:val="00954A9B"/>
    <w:rsid w:val="00954CB4"/>
    <w:rsid w:val="00954E54"/>
    <w:rsid w:val="00955038"/>
    <w:rsid w:val="009551F2"/>
    <w:rsid w:val="00955256"/>
    <w:rsid w:val="0095571A"/>
    <w:rsid w:val="009558F7"/>
    <w:rsid w:val="0095592A"/>
    <w:rsid w:val="00956202"/>
    <w:rsid w:val="00956262"/>
    <w:rsid w:val="00956293"/>
    <w:rsid w:val="009565EC"/>
    <w:rsid w:val="00956618"/>
    <w:rsid w:val="009567C6"/>
    <w:rsid w:val="009567DF"/>
    <w:rsid w:val="00956A4F"/>
    <w:rsid w:val="00956A81"/>
    <w:rsid w:val="00956B69"/>
    <w:rsid w:val="00956E12"/>
    <w:rsid w:val="00956F57"/>
    <w:rsid w:val="00957074"/>
    <w:rsid w:val="0095727A"/>
    <w:rsid w:val="009573BA"/>
    <w:rsid w:val="00957434"/>
    <w:rsid w:val="0095748F"/>
    <w:rsid w:val="009574C7"/>
    <w:rsid w:val="009575B6"/>
    <w:rsid w:val="00957751"/>
    <w:rsid w:val="00957849"/>
    <w:rsid w:val="00957A9B"/>
    <w:rsid w:val="00957DAA"/>
    <w:rsid w:val="00957DEC"/>
    <w:rsid w:val="00957DF3"/>
    <w:rsid w:val="00960143"/>
    <w:rsid w:val="00960224"/>
    <w:rsid w:val="0096023A"/>
    <w:rsid w:val="009602BB"/>
    <w:rsid w:val="0096042A"/>
    <w:rsid w:val="009604DD"/>
    <w:rsid w:val="0096086D"/>
    <w:rsid w:val="0096109B"/>
    <w:rsid w:val="00961127"/>
    <w:rsid w:val="009612ED"/>
    <w:rsid w:val="00961465"/>
    <w:rsid w:val="009619AF"/>
    <w:rsid w:val="00962177"/>
    <w:rsid w:val="00962278"/>
    <w:rsid w:val="0096246F"/>
    <w:rsid w:val="00962513"/>
    <w:rsid w:val="00962D8B"/>
    <w:rsid w:val="00962FCB"/>
    <w:rsid w:val="00962FDD"/>
    <w:rsid w:val="00963023"/>
    <w:rsid w:val="0096308D"/>
    <w:rsid w:val="009630E8"/>
    <w:rsid w:val="00963134"/>
    <w:rsid w:val="009631B5"/>
    <w:rsid w:val="00963224"/>
    <w:rsid w:val="00963301"/>
    <w:rsid w:val="009633CB"/>
    <w:rsid w:val="00963556"/>
    <w:rsid w:val="009635B0"/>
    <w:rsid w:val="0096363E"/>
    <w:rsid w:val="009639DF"/>
    <w:rsid w:val="00963B4E"/>
    <w:rsid w:val="00963C8F"/>
    <w:rsid w:val="00963E48"/>
    <w:rsid w:val="009640CF"/>
    <w:rsid w:val="009643D3"/>
    <w:rsid w:val="009646D4"/>
    <w:rsid w:val="00964748"/>
    <w:rsid w:val="00964C39"/>
    <w:rsid w:val="00964CCA"/>
    <w:rsid w:val="00964CE3"/>
    <w:rsid w:val="00964D71"/>
    <w:rsid w:val="00965061"/>
    <w:rsid w:val="009656A2"/>
    <w:rsid w:val="00965795"/>
    <w:rsid w:val="00965A9E"/>
    <w:rsid w:val="00965D09"/>
    <w:rsid w:val="00965D32"/>
    <w:rsid w:val="00965F37"/>
    <w:rsid w:val="00966396"/>
    <w:rsid w:val="009665BF"/>
    <w:rsid w:val="00966621"/>
    <w:rsid w:val="00966719"/>
    <w:rsid w:val="009667A0"/>
    <w:rsid w:val="009668B1"/>
    <w:rsid w:val="00966DA6"/>
    <w:rsid w:val="00966E7A"/>
    <w:rsid w:val="0096714D"/>
    <w:rsid w:val="00967154"/>
    <w:rsid w:val="00967337"/>
    <w:rsid w:val="00967482"/>
    <w:rsid w:val="00967602"/>
    <w:rsid w:val="00967793"/>
    <w:rsid w:val="009679F8"/>
    <w:rsid w:val="00967A0D"/>
    <w:rsid w:val="00967C99"/>
    <w:rsid w:val="00967CA6"/>
    <w:rsid w:val="00967FB1"/>
    <w:rsid w:val="00970302"/>
    <w:rsid w:val="009704C3"/>
    <w:rsid w:val="00970531"/>
    <w:rsid w:val="00970890"/>
    <w:rsid w:val="00970A33"/>
    <w:rsid w:val="00970AC2"/>
    <w:rsid w:val="00970C17"/>
    <w:rsid w:val="00970CE2"/>
    <w:rsid w:val="00970FAE"/>
    <w:rsid w:val="009710AA"/>
    <w:rsid w:val="00971159"/>
    <w:rsid w:val="009712E9"/>
    <w:rsid w:val="00971426"/>
    <w:rsid w:val="00971A8D"/>
    <w:rsid w:val="00971C52"/>
    <w:rsid w:val="00971E76"/>
    <w:rsid w:val="009720C6"/>
    <w:rsid w:val="0097233C"/>
    <w:rsid w:val="009723A8"/>
    <w:rsid w:val="0097276D"/>
    <w:rsid w:val="00972830"/>
    <w:rsid w:val="00972953"/>
    <w:rsid w:val="00972A44"/>
    <w:rsid w:val="00972AFD"/>
    <w:rsid w:val="00972C04"/>
    <w:rsid w:val="00972C9C"/>
    <w:rsid w:val="00972FC7"/>
    <w:rsid w:val="00973298"/>
    <w:rsid w:val="0097352E"/>
    <w:rsid w:val="00973819"/>
    <w:rsid w:val="00973986"/>
    <w:rsid w:val="00973AD1"/>
    <w:rsid w:val="0097426B"/>
    <w:rsid w:val="0097426E"/>
    <w:rsid w:val="00974445"/>
    <w:rsid w:val="0097449A"/>
    <w:rsid w:val="00974860"/>
    <w:rsid w:val="00974E75"/>
    <w:rsid w:val="0097520E"/>
    <w:rsid w:val="0097528E"/>
    <w:rsid w:val="009755AA"/>
    <w:rsid w:val="00975673"/>
    <w:rsid w:val="0097589B"/>
    <w:rsid w:val="00975983"/>
    <w:rsid w:val="00975AD0"/>
    <w:rsid w:val="00975CE0"/>
    <w:rsid w:val="00975DF8"/>
    <w:rsid w:val="00975F6C"/>
    <w:rsid w:val="009761F8"/>
    <w:rsid w:val="00976261"/>
    <w:rsid w:val="0097663F"/>
    <w:rsid w:val="00976ECD"/>
    <w:rsid w:val="00976F8A"/>
    <w:rsid w:val="00976FE2"/>
    <w:rsid w:val="009774DB"/>
    <w:rsid w:val="00977584"/>
    <w:rsid w:val="009775FF"/>
    <w:rsid w:val="009776CC"/>
    <w:rsid w:val="00977958"/>
    <w:rsid w:val="00977B12"/>
    <w:rsid w:val="00977C42"/>
    <w:rsid w:val="00977D0E"/>
    <w:rsid w:val="00977FBD"/>
    <w:rsid w:val="00980068"/>
    <w:rsid w:val="009800D0"/>
    <w:rsid w:val="00980261"/>
    <w:rsid w:val="0098026A"/>
    <w:rsid w:val="00980285"/>
    <w:rsid w:val="009805AD"/>
    <w:rsid w:val="00980797"/>
    <w:rsid w:val="00980958"/>
    <w:rsid w:val="0098118D"/>
    <w:rsid w:val="00981197"/>
    <w:rsid w:val="009811E6"/>
    <w:rsid w:val="009811EB"/>
    <w:rsid w:val="009813B3"/>
    <w:rsid w:val="009814EF"/>
    <w:rsid w:val="00981680"/>
    <w:rsid w:val="00981796"/>
    <w:rsid w:val="009818D3"/>
    <w:rsid w:val="00981A9B"/>
    <w:rsid w:val="00981AAA"/>
    <w:rsid w:val="00981F02"/>
    <w:rsid w:val="009820C4"/>
    <w:rsid w:val="00982498"/>
    <w:rsid w:val="0098276E"/>
    <w:rsid w:val="009827B0"/>
    <w:rsid w:val="009827DA"/>
    <w:rsid w:val="00982A77"/>
    <w:rsid w:val="00982D69"/>
    <w:rsid w:val="00982E8B"/>
    <w:rsid w:val="00982FEC"/>
    <w:rsid w:val="009831C0"/>
    <w:rsid w:val="00983502"/>
    <w:rsid w:val="00983781"/>
    <w:rsid w:val="00983D4E"/>
    <w:rsid w:val="00983DAF"/>
    <w:rsid w:val="00984019"/>
    <w:rsid w:val="00984D3D"/>
    <w:rsid w:val="00984F34"/>
    <w:rsid w:val="00985345"/>
    <w:rsid w:val="009858A3"/>
    <w:rsid w:val="00985A0D"/>
    <w:rsid w:val="00985B95"/>
    <w:rsid w:val="00985C1E"/>
    <w:rsid w:val="00985C53"/>
    <w:rsid w:val="00985D47"/>
    <w:rsid w:val="00985E7A"/>
    <w:rsid w:val="00985F6C"/>
    <w:rsid w:val="009860BF"/>
    <w:rsid w:val="009862E2"/>
    <w:rsid w:val="00986447"/>
    <w:rsid w:val="00986C51"/>
    <w:rsid w:val="00986D7D"/>
    <w:rsid w:val="0098709A"/>
    <w:rsid w:val="009872A2"/>
    <w:rsid w:val="00987320"/>
    <w:rsid w:val="009873A9"/>
    <w:rsid w:val="009873E3"/>
    <w:rsid w:val="009876BA"/>
    <w:rsid w:val="009878D0"/>
    <w:rsid w:val="009878D2"/>
    <w:rsid w:val="00987947"/>
    <w:rsid w:val="00987D1F"/>
    <w:rsid w:val="00987DF8"/>
    <w:rsid w:val="009900FA"/>
    <w:rsid w:val="0099018C"/>
    <w:rsid w:val="0099037E"/>
    <w:rsid w:val="009903D4"/>
    <w:rsid w:val="00990404"/>
    <w:rsid w:val="009907E6"/>
    <w:rsid w:val="0099099D"/>
    <w:rsid w:val="009909C8"/>
    <w:rsid w:val="00990C51"/>
    <w:rsid w:val="00990D7D"/>
    <w:rsid w:val="00990F60"/>
    <w:rsid w:val="00991150"/>
    <w:rsid w:val="00991197"/>
    <w:rsid w:val="0099125C"/>
    <w:rsid w:val="0099133D"/>
    <w:rsid w:val="0099135C"/>
    <w:rsid w:val="00991559"/>
    <w:rsid w:val="00991A2C"/>
    <w:rsid w:val="00991A47"/>
    <w:rsid w:val="00991B58"/>
    <w:rsid w:val="00991D00"/>
    <w:rsid w:val="00991D97"/>
    <w:rsid w:val="00991F8C"/>
    <w:rsid w:val="009921E3"/>
    <w:rsid w:val="009924AE"/>
    <w:rsid w:val="0099277F"/>
    <w:rsid w:val="009928CD"/>
    <w:rsid w:val="00992AFB"/>
    <w:rsid w:val="00992E99"/>
    <w:rsid w:val="009931CA"/>
    <w:rsid w:val="00993306"/>
    <w:rsid w:val="0099345C"/>
    <w:rsid w:val="0099359F"/>
    <w:rsid w:val="009939DC"/>
    <w:rsid w:val="00993ACA"/>
    <w:rsid w:val="00993CA4"/>
    <w:rsid w:val="00993E88"/>
    <w:rsid w:val="00993F32"/>
    <w:rsid w:val="009942A1"/>
    <w:rsid w:val="009942A5"/>
    <w:rsid w:val="009942CD"/>
    <w:rsid w:val="0099458A"/>
    <w:rsid w:val="00994BF1"/>
    <w:rsid w:val="00994C87"/>
    <w:rsid w:val="00994DEC"/>
    <w:rsid w:val="00994EE1"/>
    <w:rsid w:val="00995297"/>
    <w:rsid w:val="009954B2"/>
    <w:rsid w:val="009956BA"/>
    <w:rsid w:val="0099581A"/>
    <w:rsid w:val="00995ABF"/>
    <w:rsid w:val="00995BF6"/>
    <w:rsid w:val="00995F99"/>
    <w:rsid w:val="00995FBE"/>
    <w:rsid w:val="009960F8"/>
    <w:rsid w:val="0099627D"/>
    <w:rsid w:val="00996516"/>
    <w:rsid w:val="009967E0"/>
    <w:rsid w:val="00996843"/>
    <w:rsid w:val="00996AD6"/>
    <w:rsid w:val="00996CD3"/>
    <w:rsid w:val="009972D4"/>
    <w:rsid w:val="009972EC"/>
    <w:rsid w:val="00997325"/>
    <w:rsid w:val="0099767F"/>
    <w:rsid w:val="0099770E"/>
    <w:rsid w:val="00997C2E"/>
    <w:rsid w:val="00997E1F"/>
    <w:rsid w:val="00997F5B"/>
    <w:rsid w:val="009A03F0"/>
    <w:rsid w:val="009A046D"/>
    <w:rsid w:val="009A04ED"/>
    <w:rsid w:val="009A0564"/>
    <w:rsid w:val="009A05ED"/>
    <w:rsid w:val="009A06D9"/>
    <w:rsid w:val="009A0B29"/>
    <w:rsid w:val="009A0F15"/>
    <w:rsid w:val="009A0F33"/>
    <w:rsid w:val="009A13CA"/>
    <w:rsid w:val="009A13DE"/>
    <w:rsid w:val="009A13F3"/>
    <w:rsid w:val="009A1743"/>
    <w:rsid w:val="009A1880"/>
    <w:rsid w:val="009A1AA9"/>
    <w:rsid w:val="009A1C43"/>
    <w:rsid w:val="009A1FAD"/>
    <w:rsid w:val="009A229A"/>
    <w:rsid w:val="009A23CC"/>
    <w:rsid w:val="009A23EE"/>
    <w:rsid w:val="009A23F3"/>
    <w:rsid w:val="009A2566"/>
    <w:rsid w:val="009A28C7"/>
    <w:rsid w:val="009A2A5E"/>
    <w:rsid w:val="009A2B1F"/>
    <w:rsid w:val="009A2B42"/>
    <w:rsid w:val="009A2F94"/>
    <w:rsid w:val="009A3118"/>
    <w:rsid w:val="009A313B"/>
    <w:rsid w:val="009A314C"/>
    <w:rsid w:val="009A320C"/>
    <w:rsid w:val="009A3314"/>
    <w:rsid w:val="009A3589"/>
    <w:rsid w:val="009A35DE"/>
    <w:rsid w:val="009A3772"/>
    <w:rsid w:val="009A3C1A"/>
    <w:rsid w:val="009A3F65"/>
    <w:rsid w:val="009A4072"/>
    <w:rsid w:val="009A4081"/>
    <w:rsid w:val="009A4102"/>
    <w:rsid w:val="009A4105"/>
    <w:rsid w:val="009A42E1"/>
    <w:rsid w:val="009A42FA"/>
    <w:rsid w:val="009A4417"/>
    <w:rsid w:val="009A4604"/>
    <w:rsid w:val="009A4CB6"/>
    <w:rsid w:val="009A50F1"/>
    <w:rsid w:val="009A51EB"/>
    <w:rsid w:val="009A55B3"/>
    <w:rsid w:val="009A58E9"/>
    <w:rsid w:val="009A5BB9"/>
    <w:rsid w:val="009A60FD"/>
    <w:rsid w:val="009A62F9"/>
    <w:rsid w:val="009A650A"/>
    <w:rsid w:val="009A6641"/>
    <w:rsid w:val="009A66F1"/>
    <w:rsid w:val="009A6960"/>
    <w:rsid w:val="009A6C07"/>
    <w:rsid w:val="009A6C46"/>
    <w:rsid w:val="009A6C65"/>
    <w:rsid w:val="009A6FC8"/>
    <w:rsid w:val="009A72F3"/>
    <w:rsid w:val="009A7301"/>
    <w:rsid w:val="009A7463"/>
    <w:rsid w:val="009A78B3"/>
    <w:rsid w:val="009A7BAA"/>
    <w:rsid w:val="009A7D0B"/>
    <w:rsid w:val="009A7DB8"/>
    <w:rsid w:val="009B041B"/>
    <w:rsid w:val="009B0605"/>
    <w:rsid w:val="009B0628"/>
    <w:rsid w:val="009B0930"/>
    <w:rsid w:val="009B09CB"/>
    <w:rsid w:val="009B09E3"/>
    <w:rsid w:val="009B0BFC"/>
    <w:rsid w:val="009B0E14"/>
    <w:rsid w:val="009B1249"/>
    <w:rsid w:val="009B1250"/>
    <w:rsid w:val="009B12D7"/>
    <w:rsid w:val="009B14F6"/>
    <w:rsid w:val="009B16CE"/>
    <w:rsid w:val="009B1754"/>
    <w:rsid w:val="009B1791"/>
    <w:rsid w:val="009B17DB"/>
    <w:rsid w:val="009B1959"/>
    <w:rsid w:val="009B1BFA"/>
    <w:rsid w:val="009B1CEE"/>
    <w:rsid w:val="009B1F17"/>
    <w:rsid w:val="009B1F3B"/>
    <w:rsid w:val="009B1F84"/>
    <w:rsid w:val="009B214C"/>
    <w:rsid w:val="009B2172"/>
    <w:rsid w:val="009B2411"/>
    <w:rsid w:val="009B2CFF"/>
    <w:rsid w:val="009B2DED"/>
    <w:rsid w:val="009B2FA9"/>
    <w:rsid w:val="009B3031"/>
    <w:rsid w:val="009B334B"/>
    <w:rsid w:val="009B34CD"/>
    <w:rsid w:val="009B382E"/>
    <w:rsid w:val="009B3837"/>
    <w:rsid w:val="009B3971"/>
    <w:rsid w:val="009B39B7"/>
    <w:rsid w:val="009B39CD"/>
    <w:rsid w:val="009B3F28"/>
    <w:rsid w:val="009B3F32"/>
    <w:rsid w:val="009B3FA5"/>
    <w:rsid w:val="009B40E4"/>
    <w:rsid w:val="009B4180"/>
    <w:rsid w:val="009B4207"/>
    <w:rsid w:val="009B4639"/>
    <w:rsid w:val="009B481E"/>
    <w:rsid w:val="009B4A0C"/>
    <w:rsid w:val="009B4F70"/>
    <w:rsid w:val="009B5158"/>
    <w:rsid w:val="009B5244"/>
    <w:rsid w:val="009B5354"/>
    <w:rsid w:val="009B5377"/>
    <w:rsid w:val="009B57F6"/>
    <w:rsid w:val="009B5936"/>
    <w:rsid w:val="009B597E"/>
    <w:rsid w:val="009B5C11"/>
    <w:rsid w:val="009B5CB7"/>
    <w:rsid w:val="009B5CE0"/>
    <w:rsid w:val="009B5D68"/>
    <w:rsid w:val="009B5E9C"/>
    <w:rsid w:val="009B5F0D"/>
    <w:rsid w:val="009B5FC7"/>
    <w:rsid w:val="009B6436"/>
    <w:rsid w:val="009B67F2"/>
    <w:rsid w:val="009B6827"/>
    <w:rsid w:val="009B683A"/>
    <w:rsid w:val="009B6A60"/>
    <w:rsid w:val="009B6B47"/>
    <w:rsid w:val="009B6E13"/>
    <w:rsid w:val="009B73C3"/>
    <w:rsid w:val="009B73FA"/>
    <w:rsid w:val="009B7500"/>
    <w:rsid w:val="009B75F7"/>
    <w:rsid w:val="009B768C"/>
    <w:rsid w:val="009B7790"/>
    <w:rsid w:val="009B77AD"/>
    <w:rsid w:val="009B7C4F"/>
    <w:rsid w:val="009B7F69"/>
    <w:rsid w:val="009C0435"/>
    <w:rsid w:val="009C046D"/>
    <w:rsid w:val="009C0B9C"/>
    <w:rsid w:val="009C0C66"/>
    <w:rsid w:val="009C0CD9"/>
    <w:rsid w:val="009C0EFD"/>
    <w:rsid w:val="009C0FD5"/>
    <w:rsid w:val="009C116C"/>
    <w:rsid w:val="009C11DB"/>
    <w:rsid w:val="009C128B"/>
    <w:rsid w:val="009C1357"/>
    <w:rsid w:val="009C1620"/>
    <w:rsid w:val="009C177F"/>
    <w:rsid w:val="009C18F7"/>
    <w:rsid w:val="009C198B"/>
    <w:rsid w:val="009C19F7"/>
    <w:rsid w:val="009C1A1B"/>
    <w:rsid w:val="009C1A2A"/>
    <w:rsid w:val="009C1C4D"/>
    <w:rsid w:val="009C1CF6"/>
    <w:rsid w:val="009C1DF7"/>
    <w:rsid w:val="009C1F46"/>
    <w:rsid w:val="009C1FAC"/>
    <w:rsid w:val="009C211E"/>
    <w:rsid w:val="009C2155"/>
    <w:rsid w:val="009C22C7"/>
    <w:rsid w:val="009C22EF"/>
    <w:rsid w:val="009C2301"/>
    <w:rsid w:val="009C237F"/>
    <w:rsid w:val="009C25AF"/>
    <w:rsid w:val="009C27D8"/>
    <w:rsid w:val="009C28E1"/>
    <w:rsid w:val="009C2BC1"/>
    <w:rsid w:val="009C2BC9"/>
    <w:rsid w:val="009C31B9"/>
    <w:rsid w:val="009C31CF"/>
    <w:rsid w:val="009C340E"/>
    <w:rsid w:val="009C3516"/>
    <w:rsid w:val="009C38F0"/>
    <w:rsid w:val="009C3C37"/>
    <w:rsid w:val="009C3CDE"/>
    <w:rsid w:val="009C3D99"/>
    <w:rsid w:val="009C3E14"/>
    <w:rsid w:val="009C3E35"/>
    <w:rsid w:val="009C405B"/>
    <w:rsid w:val="009C42EA"/>
    <w:rsid w:val="009C467A"/>
    <w:rsid w:val="009C4BDB"/>
    <w:rsid w:val="009C4D8A"/>
    <w:rsid w:val="009C4F60"/>
    <w:rsid w:val="009C5363"/>
    <w:rsid w:val="009C5624"/>
    <w:rsid w:val="009C5632"/>
    <w:rsid w:val="009C5855"/>
    <w:rsid w:val="009C59EC"/>
    <w:rsid w:val="009C5DC1"/>
    <w:rsid w:val="009C5DEC"/>
    <w:rsid w:val="009C5FF0"/>
    <w:rsid w:val="009C6064"/>
    <w:rsid w:val="009C6258"/>
    <w:rsid w:val="009C640D"/>
    <w:rsid w:val="009C6484"/>
    <w:rsid w:val="009C65D8"/>
    <w:rsid w:val="009C686B"/>
    <w:rsid w:val="009C69B3"/>
    <w:rsid w:val="009C6CC4"/>
    <w:rsid w:val="009C6D4C"/>
    <w:rsid w:val="009C70A8"/>
    <w:rsid w:val="009C731B"/>
    <w:rsid w:val="009C73FF"/>
    <w:rsid w:val="009C7468"/>
    <w:rsid w:val="009C749B"/>
    <w:rsid w:val="009C74B7"/>
    <w:rsid w:val="009C7549"/>
    <w:rsid w:val="009C7C26"/>
    <w:rsid w:val="009C7C72"/>
    <w:rsid w:val="009C7D70"/>
    <w:rsid w:val="009C7DCB"/>
    <w:rsid w:val="009C7DCE"/>
    <w:rsid w:val="009C7E15"/>
    <w:rsid w:val="009D0062"/>
    <w:rsid w:val="009D0078"/>
    <w:rsid w:val="009D00F4"/>
    <w:rsid w:val="009D039B"/>
    <w:rsid w:val="009D085B"/>
    <w:rsid w:val="009D0E2B"/>
    <w:rsid w:val="009D0FE6"/>
    <w:rsid w:val="009D12E4"/>
    <w:rsid w:val="009D12F3"/>
    <w:rsid w:val="009D14D2"/>
    <w:rsid w:val="009D16B7"/>
    <w:rsid w:val="009D16E5"/>
    <w:rsid w:val="009D1A2D"/>
    <w:rsid w:val="009D1F29"/>
    <w:rsid w:val="009D1F81"/>
    <w:rsid w:val="009D20C9"/>
    <w:rsid w:val="009D23CB"/>
    <w:rsid w:val="009D2886"/>
    <w:rsid w:val="009D2BA2"/>
    <w:rsid w:val="009D2BFF"/>
    <w:rsid w:val="009D2D1B"/>
    <w:rsid w:val="009D2E33"/>
    <w:rsid w:val="009D2F22"/>
    <w:rsid w:val="009D30CD"/>
    <w:rsid w:val="009D320C"/>
    <w:rsid w:val="009D3420"/>
    <w:rsid w:val="009D3520"/>
    <w:rsid w:val="009D366F"/>
    <w:rsid w:val="009D3802"/>
    <w:rsid w:val="009D381B"/>
    <w:rsid w:val="009D3A1F"/>
    <w:rsid w:val="009D3A64"/>
    <w:rsid w:val="009D3B4C"/>
    <w:rsid w:val="009D3E04"/>
    <w:rsid w:val="009D3F1D"/>
    <w:rsid w:val="009D3F88"/>
    <w:rsid w:val="009D453D"/>
    <w:rsid w:val="009D4554"/>
    <w:rsid w:val="009D45F9"/>
    <w:rsid w:val="009D4852"/>
    <w:rsid w:val="009D48E4"/>
    <w:rsid w:val="009D4907"/>
    <w:rsid w:val="009D4B48"/>
    <w:rsid w:val="009D4E4F"/>
    <w:rsid w:val="009D4ED3"/>
    <w:rsid w:val="009D5173"/>
    <w:rsid w:val="009D5358"/>
    <w:rsid w:val="009D5367"/>
    <w:rsid w:val="009D54DA"/>
    <w:rsid w:val="009D58BE"/>
    <w:rsid w:val="009D5BFF"/>
    <w:rsid w:val="009D5CD9"/>
    <w:rsid w:val="009D5DC4"/>
    <w:rsid w:val="009D5F35"/>
    <w:rsid w:val="009D61A7"/>
    <w:rsid w:val="009D6312"/>
    <w:rsid w:val="009D6354"/>
    <w:rsid w:val="009D6B02"/>
    <w:rsid w:val="009D6BD3"/>
    <w:rsid w:val="009D73F8"/>
    <w:rsid w:val="009D76BB"/>
    <w:rsid w:val="009D772F"/>
    <w:rsid w:val="009D7773"/>
    <w:rsid w:val="009D78FE"/>
    <w:rsid w:val="009D7BAA"/>
    <w:rsid w:val="009D7C6A"/>
    <w:rsid w:val="009E001F"/>
    <w:rsid w:val="009E0123"/>
    <w:rsid w:val="009E0146"/>
    <w:rsid w:val="009E038D"/>
    <w:rsid w:val="009E0410"/>
    <w:rsid w:val="009E051C"/>
    <w:rsid w:val="009E05E1"/>
    <w:rsid w:val="009E0668"/>
    <w:rsid w:val="009E06A2"/>
    <w:rsid w:val="009E0A0A"/>
    <w:rsid w:val="009E0EE0"/>
    <w:rsid w:val="009E104D"/>
    <w:rsid w:val="009E1170"/>
    <w:rsid w:val="009E1398"/>
    <w:rsid w:val="009E14F7"/>
    <w:rsid w:val="009E1619"/>
    <w:rsid w:val="009E1680"/>
    <w:rsid w:val="009E17A4"/>
    <w:rsid w:val="009E19E8"/>
    <w:rsid w:val="009E1B4A"/>
    <w:rsid w:val="009E1BF9"/>
    <w:rsid w:val="009E1F5E"/>
    <w:rsid w:val="009E225A"/>
    <w:rsid w:val="009E22F2"/>
    <w:rsid w:val="009E28C3"/>
    <w:rsid w:val="009E2B73"/>
    <w:rsid w:val="009E2D2D"/>
    <w:rsid w:val="009E2D93"/>
    <w:rsid w:val="009E2F51"/>
    <w:rsid w:val="009E2FAC"/>
    <w:rsid w:val="009E3657"/>
    <w:rsid w:val="009E37BA"/>
    <w:rsid w:val="009E3817"/>
    <w:rsid w:val="009E3A5B"/>
    <w:rsid w:val="009E3B9D"/>
    <w:rsid w:val="009E3BCD"/>
    <w:rsid w:val="009E3E6D"/>
    <w:rsid w:val="009E3EFA"/>
    <w:rsid w:val="009E4134"/>
    <w:rsid w:val="009E4213"/>
    <w:rsid w:val="009E427E"/>
    <w:rsid w:val="009E4584"/>
    <w:rsid w:val="009E46AE"/>
    <w:rsid w:val="009E4747"/>
    <w:rsid w:val="009E48A3"/>
    <w:rsid w:val="009E4925"/>
    <w:rsid w:val="009E4A1A"/>
    <w:rsid w:val="009E50F0"/>
    <w:rsid w:val="009E526E"/>
    <w:rsid w:val="009E5379"/>
    <w:rsid w:val="009E5554"/>
    <w:rsid w:val="009E61FA"/>
    <w:rsid w:val="009E6ECC"/>
    <w:rsid w:val="009E7329"/>
    <w:rsid w:val="009E734A"/>
    <w:rsid w:val="009E737B"/>
    <w:rsid w:val="009E763D"/>
    <w:rsid w:val="009E765E"/>
    <w:rsid w:val="009E773D"/>
    <w:rsid w:val="009E7A4B"/>
    <w:rsid w:val="009E7BFA"/>
    <w:rsid w:val="009F016F"/>
    <w:rsid w:val="009F019D"/>
    <w:rsid w:val="009F0266"/>
    <w:rsid w:val="009F035D"/>
    <w:rsid w:val="009F054F"/>
    <w:rsid w:val="009F0A84"/>
    <w:rsid w:val="009F0AEE"/>
    <w:rsid w:val="009F0B49"/>
    <w:rsid w:val="009F0C7D"/>
    <w:rsid w:val="009F0E08"/>
    <w:rsid w:val="009F0E93"/>
    <w:rsid w:val="009F101C"/>
    <w:rsid w:val="009F1072"/>
    <w:rsid w:val="009F1366"/>
    <w:rsid w:val="009F15D1"/>
    <w:rsid w:val="009F163C"/>
    <w:rsid w:val="009F1694"/>
    <w:rsid w:val="009F1736"/>
    <w:rsid w:val="009F17B5"/>
    <w:rsid w:val="009F18D6"/>
    <w:rsid w:val="009F1D50"/>
    <w:rsid w:val="009F2238"/>
    <w:rsid w:val="009F22AA"/>
    <w:rsid w:val="009F2356"/>
    <w:rsid w:val="009F2930"/>
    <w:rsid w:val="009F2B4D"/>
    <w:rsid w:val="009F2C72"/>
    <w:rsid w:val="009F2CB8"/>
    <w:rsid w:val="009F33B5"/>
    <w:rsid w:val="009F3406"/>
    <w:rsid w:val="009F3417"/>
    <w:rsid w:val="009F37B2"/>
    <w:rsid w:val="009F3B50"/>
    <w:rsid w:val="009F3BF6"/>
    <w:rsid w:val="009F3DAB"/>
    <w:rsid w:val="009F3F55"/>
    <w:rsid w:val="009F407E"/>
    <w:rsid w:val="009F4095"/>
    <w:rsid w:val="009F40F1"/>
    <w:rsid w:val="009F419A"/>
    <w:rsid w:val="009F42C3"/>
    <w:rsid w:val="009F4CC3"/>
    <w:rsid w:val="009F4D38"/>
    <w:rsid w:val="009F4DFC"/>
    <w:rsid w:val="009F50EF"/>
    <w:rsid w:val="009F53B9"/>
    <w:rsid w:val="009F5522"/>
    <w:rsid w:val="009F5578"/>
    <w:rsid w:val="009F5655"/>
    <w:rsid w:val="009F57C2"/>
    <w:rsid w:val="009F58FF"/>
    <w:rsid w:val="009F5DB8"/>
    <w:rsid w:val="009F5E3F"/>
    <w:rsid w:val="009F5F35"/>
    <w:rsid w:val="009F60C7"/>
    <w:rsid w:val="009F6294"/>
    <w:rsid w:val="009F63D5"/>
    <w:rsid w:val="009F6489"/>
    <w:rsid w:val="009F64C5"/>
    <w:rsid w:val="009F68DB"/>
    <w:rsid w:val="009F70BF"/>
    <w:rsid w:val="009F7122"/>
    <w:rsid w:val="009F71BF"/>
    <w:rsid w:val="009F71D2"/>
    <w:rsid w:val="009F7346"/>
    <w:rsid w:val="009F735B"/>
    <w:rsid w:val="009F73CC"/>
    <w:rsid w:val="009F7470"/>
    <w:rsid w:val="009F74AE"/>
    <w:rsid w:val="009F7644"/>
    <w:rsid w:val="009F7837"/>
    <w:rsid w:val="009F7B66"/>
    <w:rsid w:val="009F7C77"/>
    <w:rsid w:val="009F7CBF"/>
    <w:rsid w:val="009F7CE6"/>
    <w:rsid w:val="009F7EB3"/>
    <w:rsid w:val="00A00041"/>
    <w:rsid w:val="00A00111"/>
    <w:rsid w:val="00A00152"/>
    <w:rsid w:val="00A001DD"/>
    <w:rsid w:val="00A00229"/>
    <w:rsid w:val="00A003BB"/>
    <w:rsid w:val="00A003C4"/>
    <w:rsid w:val="00A004C4"/>
    <w:rsid w:val="00A00817"/>
    <w:rsid w:val="00A009ED"/>
    <w:rsid w:val="00A00BC9"/>
    <w:rsid w:val="00A00CDB"/>
    <w:rsid w:val="00A00CF4"/>
    <w:rsid w:val="00A00E44"/>
    <w:rsid w:val="00A00E52"/>
    <w:rsid w:val="00A010BA"/>
    <w:rsid w:val="00A01319"/>
    <w:rsid w:val="00A0149C"/>
    <w:rsid w:val="00A0175C"/>
    <w:rsid w:val="00A01A79"/>
    <w:rsid w:val="00A01BD3"/>
    <w:rsid w:val="00A01BD8"/>
    <w:rsid w:val="00A01D02"/>
    <w:rsid w:val="00A01D03"/>
    <w:rsid w:val="00A01E5C"/>
    <w:rsid w:val="00A0226C"/>
    <w:rsid w:val="00A02292"/>
    <w:rsid w:val="00A025AF"/>
    <w:rsid w:val="00A02698"/>
    <w:rsid w:val="00A02707"/>
    <w:rsid w:val="00A0296D"/>
    <w:rsid w:val="00A02CBD"/>
    <w:rsid w:val="00A02CC7"/>
    <w:rsid w:val="00A0303F"/>
    <w:rsid w:val="00A03070"/>
    <w:rsid w:val="00A03150"/>
    <w:rsid w:val="00A032C5"/>
    <w:rsid w:val="00A03940"/>
    <w:rsid w:val="00A03CB6"/>
    <w:rsid w:val="00A03D42"/>
    <w:rsid w:val="00A03DA7"/>
    <w:rsid w:val="00A03FCE"/>
    <w:rsid w:val="00A041D2"/>
    <w:rsid w:val="00A04626"/>
    <w:rsid w:val="00A0476D"/>
    <w:rsid w:val="00A04C44"/>
    <w:rsid w:val="00A04E98"/>
    <w:rsid w:val="00A04F33"/>
    <w:rsid w:val="00A04F82"/>
    <w:rsid w:val="00A04FA1"/>
    <w:rsid w:val="00A052BE"/>
    <w:rsid w:val="00A057C1"/>
    <w:rsid w:val="00A0587B"/>
    <w:rsid w:val="00A05881"/>
    <w:rsid w:val="00A05BB7"/>
    <w:rsid w:val="00A05C4E"/>
    <w:rsid w:val="00A05EE2"/>
    <w:rsid w:val="00A064A6"/>
    <w:rsid w:val="00A06703"/>
    <w:rsid w:val="00A069AA"/>
    <w:rsid w:val="00A06DE0"/>
    <w:rsid w:val="00A06F8C"/>
    <w:rsid w:val="00A06FC1"/>
    <w:rsid w:val="00A06FD1"/>
    <w:rsid w:val="00A07055"/>
    <w:rsid w:val="00A0743C"/>
    <w:rsid w:val="00A079D2"/>
    <w:rsid w:val="00A07CC5"/>
    <w:rsid w:val="00A07F62"/>
    <w:rsid w:val="00A10228"/>
    <w:rsid w:val="00A1057C"/>
    <w:rsid w:val="00A10786"/>
    <w:rsid w:val="00A107E9"/>
    <w:rsid w:val="00A109B4"/>
    <w:rsid w:val="00A10A75"/>
    <w:rsid w:val="00A10CEE"/>
    <w:rsid w:val="00A10DD6"/>
    <w:rsid w:val="00A111CA"/>
    <w:rsid w:val="00A113AF"/>
    <w:rsid w:val="00A115D1"/>
    <w:rsid w:val="00A11624"/>
    <w:rsid w:val="00A11641"/>
    <w:rsid w:val="00A11665"/>
    <w:rsid w:val="00A11770"/>
    <w:rsid w:val="00A11913"/>
    <w:rsid w:val="00A11962"/>
    <w:rsid w:val="00A11A6C"/>
    <w:rsid w:val="00A11B96"/>
    <w:rsid w:val="00A11BD0"/>
    <w:rsid w:val="00A11C30"/>
    <w:rsid w:val="00A11CAF"/>
    <w:rsid w:val="00A11CF5"/>
    <w:rsid w:val="00A11D06"/>
    <w:rsid w:val="00A12065"/>
    <w:rsid w:val="00A122EA"/>
    <w:rsid w:val="00A12312"/>
    <w:rsid w:val="00A12359"/>
    <w:rsid w:val="00A123AC"/>
    <w:rsid w:val="00A123F9"/>
    <w:rsid w:val="00A125EB"/>
    <w:rsid w:val="00A1280E"/>
    <w:rsid w:val="00A12910"/>
    <w:rsid w:val="00A12965"/>
    <w:rsid w:val="00A12C93"/>
    <w:rsid w:val="00A12D89"/>
    <w:rsid w:val="00A12EB4"/>
    <w:rsid w:val="00A12EE7"/>
    <w:rsid w:val="00A13218"/>
    <w:rsid w:val="00A1397D"/>
    <w:rsid w:val="00A13A54"/>
    <w:rsid w:val="00A13AF1"/>
    <w:rsid w:val="00A13D2A"/>
    <w:rsid w:val="00A1403B"/>
    <w:rsid w:val="00A140E4"/>
    <w:rsid w:val="00A14174"/>
    <w:rsid w:val="00A141DE"/>
    <w:rsid w:val="00A1432D"/>
    <w:rsid w:val="00A145BE"/>
    <w:rsid w:val="00A146AA"/>
    <w:rsid w:val="00A14C90"/>
    <w:rsid w:val="00A151A8"/>
    <w:rsid w:val="00A15791"/>
    <w:rsid w:val="00A15A4A"/>
    <w:rsid w:val="00A15AD2"/>
    <w:rsid w:val="00A15B13"/>
    <w:rsid w:val="00A15D78"/>
    <w:rsid w:val="00A161D7"/>
    <w:rsid w:val="00A16379"/>
    <w:rsid w:val="00A163B0"/>
    <w:rsid w:val="00A16AE4"/>
    <w:rsid w:val="00A16C52"/>
    <w:rsid w:val="00A16CF5"/>
    <w:rsid w:val="00A16F0F"/>
    <w:rsid w:val="00A17009"/>
    <w:rsid w:val="00A1737A"/>
    <w:rsid w:val="00A17456"/>
    <w:rsid w:val="00A174C2"/>
    <w:rsid w:val="00A17513"/>
    <w:rsid w:val="00A1779E"/>
    <w:rsid w:val="00A17B53"/>
    <w:rsid w:val="00A17B60"/>
    <w:rsid w:val="00A17DC5"/>
    <w:rsid w:val="00A17E70"/>
    <w:rsid w:val="00A20307"/>
    <w:rsid w:val="00A20340"/>
    <w:rsid w:val="00A20B16"/>
    <w:rsid w:val="00A20F07"/>
    <w:rsid w:val="00A212D7"/>
    <w:rsid w:val="00A213CF"/>
    <w:rsid w:val="00A215B7"/>
    <w:rsid w:val="00A21CEC"/>
    <w:rsid w:val="00A21DB6"/>
    <w:rsid w:val="00A21E75"/>
    <w:rsid w:val="00A22036"/>
    <w:rsid w:val="00A222EA"/>
    <w:rsid w:val="00A22311"/>
    <w:rsid w:val="00A22431"/>
    <w:rsid w:val="00A2257E"/>
    <w:rsid w:val="00A225A1"/>
    <w:rsid w:val="00A22913"/>
    <w:rsid w:val="00A22947"/>
    <w:rsid w:val="00A22C6E"/>
    <w:rsid w:val="00A22D79"/>
    <w:rsid w:val="00A22EC4"/>
    <w:rsid w:val="00A22FC9"/>
    <w:rsid w:val="00A230E0"/>
    <w:rsid w:val="00A2317C"/>
    <w:rsid w:val="00A232C0"/>
    <w:rsid w:val="00A235B1"/>
    <w:rsid w:val="00A2377F"/>
    <w:rsid w:val="00A23810"/>
    <w:rsid w:val="00A23BC9"/>
    <w:rsid w:val="00A23C94"/>
    <w:rsid w:val="00A23CF4"/>
    <w:rsid w:val="00A23D45"/>
    <w:rsid w:val="00A23E8D"/>
    <w:rsid w:val="00A24361"/>
    <w:rsid w:val="00A2436F"/>
    <w:rsid w:val="00A24737"/>
    <w:rsid w:val="00A248FF"/>
    <w:rsid w:val="00A24A4F"/>
    <w:rsid w:val="00A24B31"/>
    <w:rsid w:val="00A24C99"/>
    <w:rsid w:val="00A24CF9"/>
    <w:rsid w:val="00A24E0D"/>
    <w:rsid w:val="00A250C6"/>
    <w:rsid w:val="00A25157"/>
    <w:rsid w:val="00A2517D"/>
    <w:rsid w:val="00A252D2"/>
    <w:rsid w:val="00A2541B"/>
    <w:rsid w:val="00A25A93"/>
    <w:rsid w:val="00A25BFF"/>
    <w:rsid w:val="00A25C31"/>
    <w:rsid w:val="00A25D71"/>
    <w:rsid w:val="00A25E6E"/>
    <w:rsid w:val="00A25E95"/>
    <w:rsid w:val="00A2607F"/>
    <w:rsid w:val="00A2623D"/>
    <w:rsid w:val="00A262B0"/>
    <w:rsid w:val="00A269C9"/>
    <w:rsid w:val="00A26AB9"/>
    <w:rsid w:val="00A26BC9"/>
    <w:rsid w:val="00A26C4B"/>
    <w:rsid w:val="00A26C83"/>
    <w:rsid w:val="00A26CDC"/>
    <w:rsid w:val="00A26D5F"/>
    <w:rsid w:val="00A26F6B"/>
    <w:rsid w:val="00A271CD"/>
    <w:rsid w:val="00A273E7"/>
    <w:rsid w:val="00A27888"/>
    <w:rsid w:val="00A27946"/>
    <w:rsid w:val="00A300D4"/>
    <w:rsid w:val="00A30107"/>
    <w:rsid w:val="00A3042E"/>
    <w:rsid w:val="00A30504"/>
    <w:rsid w:val="00A305E9"/>
    <w:rsid w:val="00A30C4C"/>
    <w:rsid w:val="00A30C8F"/>
    <w:rsid w:val="00A30F1A"/>
    <w:rsid w:val="00A30FF7"/>
    <w:rsid w:val="00A3125F"/>
    <w:rsid w:val="00A312CD"/>
    <w:rsid w:val="00A3187F"/>
    <w:rsid w:val="00A31927"/>
    <w:rsid w:val="00A31966"/>
    <w:rsid w:val="00A31AF7"/>
    <w:rsid w:val="00A31D0A"/>
    <w:rsid w:val="00A31FB5"/>
    <w:rsid w:val="00A31FC0"/>
    <w:rsid w:val="00A32038"/>
    <w:rsid w:val="00A3260D"/>
    <w:rsid w:val="00A32877"/>
    <w:rsid w:val="00A32910"/>
    <w:rsid w:val="00A32BDD"/>
    <w:rsid w:val="00A32CC9"/>
    <w:rsid w:val="00A331EB"/>
    <w:rsid w:val="00A336DC"/>
    <w:rsid w:val="00A33F25"/>
    <w:rsid w:val="00A34054"/>
    <w:rsid w:val="00A345AD"/>
    <w:rsid w:val="00A34689"/>
    <w:rsid w:val="00A3482E"/>
    <w:rsid w:val="00A348A6"/>
    <w:rsid w:val="00A349D4"/>
    <w:rsid w:val="00A34D34"/>
    <w:rsid w:val="00A34DA8"/>
    <w:rsid w:val="00A34E19"/>
    <w:rsid w:val="00A3518D"/>
    <w:rsid w:val="00A354D4"/>
    <w:rsid w:val="00A35568"/>
    <w:rsid w:val="00A355C4"/>
    <w:rsid w:val="00A3577C"/>
    <w:rsid w:val="00A3584D"/>
    <w:rsid w:val="00A359FA"/>
    <w:rsid w:val="00A35BF0"/>
    <w:rsid w:val="00A35C06"/>
    <w:rsid w:val="00A35CF2"/>
    <w:rsid w:val="00A35DA0"/>
    <w:rsid w:val="00A35DC1"/>
    <w:rsid w:val="00A35DCC"/>
    <w:rsid w:val="00A35E3F"/>
    <w:rsid w:val="00A35EEA"/>
    <w:rsid w:val="00A363BC"/>
    <w:rsid w:val="00A36453"/>
    <w:rsid w:val="00A36643"/>
    <w:rsid w:val="00A369DB"/>
    <w:rsid w:val="00A36A77"/>
    <w:rsid w:val="00A36CF5"/>
    <w:rsid w:val="00A36FC2"/>
    <w:rsid w:val="00A37088"/>
    <w:rsid w:val="00A37108"/>
    <w:rsid w:val="00A3752F"/>
    <w:rsid w:val="00A3776F"/>
    <w:rsid w:val="00A37B5D"/>
    <w:rsid w:val="00A37BA7"/>
    <w:rsid w:val="00A400EE"/>
    <w:rsid w:val="00A40109"/>
    <w:rsid w:val="00A40363"/>
    <w:rsid w:val="00A4036E"/>
    <w:rsid w:val="00A40432"/>
    <w:rsid w:val="00A40532"/>
    <w:rsid w:val="00A406A5"/>
    <w:rsid w:val="00A406AD"/>
    <w:rsid w:val="00A4084A"/>
    <w:rsid w:val="00A409C6"/>
    <w:rsid w:val="00A40CD1"/>
    <w:rsid w:val="00A40CE8"/>
    <w:rsid w:val="00A40E49"/>
    <w:rsid w:val="00A40F69"/>
    <w:rsid w:val="00A4110B"/>
    <w:rsid w:val="00A4110C"/>
    <w:rsid w:val="00A4129F"/>
    <w:rsid w:val="00A41326"/>
    <w:rsid w:val="00A4145E"/>
    <w:rsid w:val="00A4198B"/>
    <w:rsid w:val="00A42083"/>
    <w:rsid w:val="00A4239E"/>
    <w:rsid w:val="00A42401"/>
    <w:rsid w:val="00A4271E"/>
    <w:rsid w:val="00A42757"/>
    <w:rsid w:val="00A429C7"/>
    <w:rsid w:val="00A429D7"/>
    <w:rsid w:val="00A42EC3"/>
    <w:rsid w:val="00A430FB"/>
    <w:rsid w:val="00A4313D"/>
    <w:rsid w:val="00A43288"/>
    <w:rsid w:val="00A4360B"/>
    <w:rsid w:val="00A43759"/>
    <w:rsid w:val="00A437FA"/>
    <w:rsid w:val="00A43A33"/>
    <w:rsid w:val="00A43C27"/>
    <w:rsid w:val="00A43C3E"/>
    <w:rsid w:val="00A43C4E"/>
    <w:rsid w:val="00A43C88"/>
    <w:rsid w:val="00A43CF5"/>
    <w:rsid w:val="00A43E4D"/>
    <w:rsid w:val="00A43EE7"/>
    <w:rsid w:val="00A43F7A"/>
    <w:rsid w:val="00A43FD9"/>
    <w:rsid w:val="00A44370"/>
    <w:rsid w:val="00A446E2"/>
    <w:rsid w:val="00A44712"/>
    <w:rsid w:val="00A44922"/>
    <w:rsid w:val="00A44B23"/>
    <w:rsid w:val="00A44C6D"/>
    <w:rsid w:val="00A44F75"/>
    <w:rsid w:val="00A45074"/>
    <w:rsid w:val="00A450BA"/>
    <w:rsid w:val="00A451D2"/>
    <w:rsid w:val="00A452DD"/>
    <w:rsid w:val="00A452F5"/>
    <w:rsid w:val="00A4541F"/>
    <w:rsid w:val="00A45463"/>
    <w:rsid w:val="00A454B6"/>
    <w:rsid w:val="00A45697"/>
    <w:rsid w:val="00A457DE"/>
    <w:rsid w:val="00A4589F"/>
    <w:rsid w:val="00A458A8"/>
    <w:rsid w:val="00A45D1C"/>
    <w:rsid w:val="00A45D96"/>
    <w:rsid w:val="00A46693"/>
    <w:rsid w:val="00A46772"/>
    <w:rsid w:val="00A46CB0"/>
    <w:rsid w:val="00A46D13"/>
    <w:rsid w:val="00A472E0"/>
    <w:rsid w:val="00A47531"/>
    <w:rsid w:val="00A47B72"/>
    <w:rsid w:val="00A47C20"/>
    <w:rsid w:val="00A47E78"/>
    <w:rsid w:val="00A50003"/>
    <w:rsid w:val="00A50146"/>
    <w:rsid w:val="00A501B5"/>
    <w:rsid w:val="00A503BA"/>
    <w:rsid w:val="00A5060C"/>
    <w:rsid w:val="00A5060D"/>
    <w:rsid w:val="00A506A4"/>
    <w:rsid w:val="00A5079C"/>
    <w:rsid w:val="00A50B99"/>
    <w:rsid w:val="00A50D21"/>
    <w:rsid w:val="00A50DFD"/>
    <w:rsid w:val="00A51147"/>
    <w:rsid w:val="00A5118F"/>
    <w:rsid w:val="00A5121F"/>
    <w:rsid w:val="00A51302"/>
    <w:rsid w:val="00A51343"/>
    <w:rsid w:val="00A51386"/>
    <w:rsid w:val="00A513BA"/>
    <w:rsid w:val="00A51581"/>
    <w:rsid w:val="00A5158B"/>
    <w:rsid w:val="00A51679"/>
    <w:rsid w:val="00A516D0"/>
    <w:rsid w:val="00A51797"/>
    <w:rsid w:val="00A519A9"/>
    <w:rsid w:val="00A51A9A"/>
    <w:rsid w:val="00A51EA0"/>
    <w:rsid w:val="00A52021"/>
    <w:rsid w:val="00A52130"/>
    <w:rsid w:val="00A521F2"/>
    <w:rsid w:val="00A523E1"/>
    <w:rsid w:val="00A5272C"/>
    <w:rsid w:val="00A527A6"/>
    <w:rsid w:val="00A5280B"/>
    <w:rsid w:val="00A529F8"/>
    <w:rsid w:val="00A52A12"/>
    <w:rsid w:val="00A52F38"/>
    <w:rsid w:val="00A52F55"/>
    <w:rsid w:val="00A5320D"/>
    <w:rsid w:val="00A53573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1D2"/>
    <w:rsid w:val="00A542A5"/>
    <w:rsid w:val="00A54440"/>
    <w:rsid w:val="00A5446D"/>
    <w:rsid w:val="00A54529"/>
    <w:rsid w:val="00A548ED"/>
    <w:rsid w:val="00A54980"/>
    <w:rsid w:val="00A54C74"/>
    <w:rsid w:val="00A54DF8"/>
    <w:rsid w:val="00A54F5B"/>
    <w:rsid w:val="00A5504E"/>
    <w:rsid w:val="00A55207"/>
    <w:rsid w:val="00A55432"/>
    <w:rsid w:val="00A5545B"/>
    <w:rsid w:val="00A55585"/>
    <w:rsid w:val="00A5563B"/>
    <w:rsid w:val="00A5565A"/>
    <w:rsid w:val="00A55716"/>
    <w:rsid w:val="00A559EC"/>
    <w:rsid w:val="00A55B94"/>
    <w:rsid w:val="00A55DA8"/>
    <w:rsid w:val="00A55FC4"/>
    <w:rsid w:val="00A5628C"/>
    <w:rsid w:val="00A5641C"/>
    <w:rsid w:val="00A56491"/>
    <w:rsid w:val="00A567D7"/>
    <w:rsid w:val="00A56ACE"/>
    <w:rsid w:val="00A56B38"/>
    <w:rsid w:val="00A56FF4"/>
    <w:rsid w:val="00A5700B"/>
    <w:rsid w:val="00A57083"/>
    <w:rsid w:val="00A570F0"/>
    <w:rsid w:val="00A57131"/>
    <w:rsid w:val="00A571FB"/>
    <w:rsid w:val="00A572EA"/>
    <w:rsid w:val="00A57313"/>
    <w:rsid w:val="00A5750C"/>
    <w:rsid w:val="00A57647"/>
    <w:rsid w:val="00A5799D"/>
    <w:rsid w:val="00A57BFD"/>
    <w:rsid w:val="00A57EB1"/>
    <w:rsid w:val="00A57F46"/>
    <w:rsid w:val="00A57F68"/>
    <w:rsid w:val="00A60051"/>
    <w:rsid w:val="00A6025B"/>
    <w:rsid w:val="00A60332"/>
    <w:rsid w:val="00A6039D"/>
    <w:rsid w:val="00A603AC"/>
    <w:rsid w:val="00A60655"/>
    <w:rsid w:val="00A60AA8"/>
    <w:rsid w:val="00A60DEB"/>
    <w:rsid w:val="00A60F20"/>
    <w:rsid w:val="00A61057"/>
    <w:rsid w:val="00A611CA"/>
    <w:rsid w:val="00A6131B"/>
    <w:rsid w:val="00A616F3"/>
    <w:rsid w:val="00A61883"/>
    <w:rsid w:val="00A61995"/>
    <w:rsid w:val="00A619F5"/>
    <w:rsid w:val="00A61D01"/>
    <w:rsid w:val="00A62063"/>
    <w:rsid w:val="00A620D3"/>
    <w:rsid w:val="00A6229B"/>
    <w:rsid w:val="00A622E1"/>
    <w:rsid w:val="00A6237F"/>
    <w:rsid w:val="00A623DF"/>
    <w:rsid w:val="00A62467"/>
    <w:rsid w:val="00A624DB"/>
    <w:rsid w:val="00A62530"/>
    <w:rsid w:val="00A627D9"/>
    <w:rsid w:val="00A62A56"/>
    <w:rsid w:val="00A62B7B"/>
    <w:rsid w:val="00A62D16"/>
    <w:rsid w:val="00A62D8F"/>
    <w:rsid w:val="00A62F93"/>
    <w:rsid w:val="00A63194"/>
    <w:rsid w:val="00A6342D"/>
    <w:rsid w:val="00A6364B"/>
    <w:rsid w:val="00A6372C"/>
    <w:rsid w:val="00A63BBE"/>
    <w:rsid w:val="00A640DB"/>
    <w:rsid w:val="00A640EF"/>
    <w:rsid w:val="00A6422A"/>
    <w:rsid w:val="00A642DA"/>
    <w:rsid w:val="00A64317"/>
    <w:rsid w:val="00A64666"/>
    <w:rsid w:val="00A646AC"/>
    <w:rsid w:val="00A64851"/>
    <w:rsid w:val="00A6497D"/>
    <w:rsid w:val="00A649A6"/>
    <w:rsid w:val="00A64C95"/>
    <w:rsid w:val="00A64CDB"/>
    <w:rsid w:val="00A6559E"/>
    <w:rsid w:val="00A65BBF"/>
    <w:rsid w:val="00A65E15"/>
    <w:rsid w:val="00A65E81"/>
    <w:rsid w:val="00A66136"/>
    <w:rsid w:val="00A6613B"/>
    <w:rsid w:val="00A661DD"/>
    <w:rsid w:val="00A662DA"/>
    <w:rsid w:val="00A662F0"/>
    <w:rsid w:val="00A664B7"/>
    <w:rsid w:val="00A665C3"/>
    <w:rsid w:val="00A66A23"/>
    <w:rsid w:val="00A66C07"/>
    <w:rsid w:val="00A6730B"/>
    <w:rsid w:val="00A67650"/>
    <w:rsid w:val="00A67922"/>
    <w:rsid w:val="00A67D52"/>
    <w:rsid w:val="00A67D6F"/>
    <w:rsid w:val="00A67ED2"/>
    <w:rsid w:val="00A7004B"/>
    <w:rsid w:val="00A7005C"/>
    <w:rsid w:val="00A70099"/>
    <w:rsid w:val="00A7044E"/>
    <w:rsid w:val="00A7066F"/>
    <w:rsid w:val="00A706E7"/>
    <w:rsid w:val="00A708D2"/>
    <w:rsid w:val="00A70958"/>
    <w:rsid w:val="00A70D88"/>
    <w:rsid w:val="00A70DBF"/>
    <w:rsid w:val="00A70E4D"/>
    <w:rsid w:val="00A70E5C"/>
    <w:rsid w:val="00A70E7C"/>
    <w:rsid w:val="00A710C3"/>
    <w:rsid w:val="00A71336"/>
    <w:rsid w:val="00A713E9"/>
    <w:rsid w:val="00A7153B"/>
    <w:rsid w:val="00A71679"/>
    <w:rsid w:val="00A7167A"/>
    <w:rsid w:val="00A716ED"/>
    <w:rsid w:val="00A71726"/>
    <w:rsid w:val="00A717D4"/>
    <w:rsid w:val="00A71863"/>
    <w:rsid w:val="00A71B3C"/>
    <w:rsid w:val="00A71B86"/>
    <w:rsid w:val="00A71CB7"/>
    <w:rsid w:val="00A71CF3"/>
    <w:rsid w:val="00A71DCC"/>
    <w:rsid w:val="00A71E3B"/>
    <w:rsid w:val="00A7201A"/>
    <w:rsid w:val="00A720E2"/>
    <w:rsid w:val="00A7256D"/>
    <w:rsid w:val="00A72685"/>
    <w:rsid w:val="00A727C2"/>
    <w:rsid w:val="00A7280A"/>
    <w:rsid w:val="00A72A43"/>
    <w:rsid w:val="00A72D5E"/>
    <w:rsid w:val="00A72DE1"/>
    <w:rsid w:val="00A73123"/>
    <w:rsid w:val="00A731A7"/>
    <w:rsid w:val="00A73221"/>
    <w:rsid w:val="00A733FC"/>
    <w:rsid w:val="00A73462"/>
    <w:rsid w:val="00A7349F"/>
    <w:rsid w:val="00A737CE"/>
    <w:rsid w:val="00A739A4"/>
    <w:rsid w:val="00A739AC"/>
    <w:rsid w:val="00A73AC4"/>
    <w:rsid w:val="00A73CF0"/>
    <w:rsid w:val="00A73FC0"/>
    <w:rsid w:val="00A74258"/>
    <w:rsid w:val="00A7436D"/>
    <w:rsid w:val="00A747F8"/>
    <w:rsid w:val="00A74A71"/>
    <w:rsid w:val="00A74E5A"/>
    <w:rsid w:val="00A74F08"/>
    <w:rsid w:val="00A759CA"/>
    <w:rsid w:val="00A75C28"/>
    <w:rsid w:val="00A75CB7"/>
    <w:rsid w:val="00A75D27"/>
    <w:rsid w:val="00A75DC2"/>
    <w:rsid w:val="00A760CF"/>
    <w:rsid w:val="00A761E7"/>
    <w:rsid w:val="00A76316"/>
    <w:rsid w:val="00A7634D"/>
    <w:rsid w:val="00A763BE"/>
    <w:rsid w:val="00A76684"/>
    <w:rsid w:val="00A766FF"/>
    <w:rsid w:val="00A76A01"/>
    <w:rsid w:val="00A76D0B"/>
    <w:rsid w:val="00A76E24"/>
    <w:rsid w:val="00A770A0"/>
    <w:rsid w:val="00A7732D"/>
    <w:rsid w:val="00A77F9C"/>
    <w:rsid w:val="00A80327"/>
    <w:rsid w:val="00A80349"/>
    <w:rsid w:val="00A803BA"/>
    <w:rsid w:val="00A80739"/>
    <w:rsid w:val="00A8080A"/>
    <w:rsid w:val="00A80D6F"/>
    <w:rsid w:val="00A80EAA"/>
    <w:rsid w:val="00A80FC6"/>
    <w:rsid w:val="00A81088"/>
    <w:rsid w:val="00A81326"/>
    <w:rsid w:val="00A81376"/>
    <w:rsid w:val="00A816C1"/>
    <w:rsid w:val="00A818C1"/>
    <w:rsid w:val="00A81DBE"/>
    <w:rsid w:val="00A81F44"/>
    <w:rsid w:val="00A81FE8"/>
    <w:rsid w:val="00A8200D"/>
    <w:rsid w:val="00A8204C"/>
    <w:rsid w:val="00A82343"/>
    <w:rsid w:val="00A82444"/>
    <w:rsid w:val="00A826AC"/>
    <w:rsid w:val="00A826B4"/>
    <w:rsid w:val="00A82A8B"/>
    <w:rsid w:val="00A82B4D"/>
    <w:rsid w:val="00A82E46"/>
    <w:rsid w:val="00A8323D"/>
    <w:rsid w:val="00A83364"/>
    <w:rsid w:val="00A835A8"/>
    <w:rsid w:val="00A8370D"/>
    <w:rsid w:val="00A83998"/>
    <w:rsid w:val="00A83B3F"/>
    <w:rsid w:val="00A83D03"/>
    <w:rsid w:val="00A83DB1"/>
    <w:rsid w:val="00A83E6B"/>
    <w:rsid w:val="00A84048"/>
    <w:rsid w:val="00A84564"/>
    <w:rsid w:val="00A84A1B"/>
    <w:rsid w:val="00A84F93"/>
    <w:rsid w:val="00A84FA6"/>
    <w:rsid w:val="00A850F8"/>
    <w:rsid w:val="00A8553E"/>
    <w:rsid w:val="00A855D7"/>
    <w:rsid w:val="00A85654"/>
    <w:rsid w:val="00A85915"/>
    <w:rsid w:val="00A85946"/>
    <w:rsid w:val="00A8598B"/>
    <w:rsid w:val="00A85CD9"/>
    <w:rsid w:val="00A85CDD"/>
    <w:rsid w:val="00A85D5E"/>
    <w:rsid w:val="00A86100"/>
    <w:rsid w:val="00A863C3"/>
    <w:rsid w:val="00A867DC"/>
    <w:rsid w:val="00A86C0B"/>
    <w:rsid w:val="00A86CDB"/>
    <w:rsid w:val="00A87405"/>
    <w:rsid w:val="00A87546"/>
    <w:rsid w:val="00A87643"/>
    <w:rsid w:val="00A8767F"/>
    <w:rsid w:val="00A87AE7"/>
    <w:rsid w:val="00A87C6B"/>
    <w:rsid w:val="00A87CDC"/>
    <w:rsid w:val="00A87E71"/>
    <w:rsid w:val="00A87E8D"/>
    <w:rsid w:val="00A87EAB"/>
    <w:rsid w:val="00A90068"/>
    <w:rsid w:val="00A901D9"/>
    <w:rsid w:val="00A90281"/>
    <w:rsid w:val="00A905CD"/>
    <w:rsid w:val="00A90905"/>
    <w:rsid w:val="00A90A0F"/>
    <w:rsid w:val="00A90B44"/>
    <w:rsid w:val="00A9109B"/>
    <w:rsid w:val="00A91202"/>
    <w:rsid w:val="00A91331"/>
    <w:rsid w:val="00A91491"/>
    <w:rsid w:val="00A917DF"/>
    <w:rsid w:val="00A918AC"/>
    <w:rsid w:val="00A91958"/>
    <w:rsid w:val="00A91AFA"/>
    <w:rsid w:val="00A91B55"/>
    <w:rsid w:val="00A91C74"/>
    <w:rsid w:val="00A91F16"/>
    <w:rsid w:val="00A921B6"/>
    <w:rsid w:val="00A92547"/>
    <w:rsid w:val="00A9271A"/>
    <w:rsid w:val="00A929FF"/>
    <w:rsid w:val="00A92CBA"/>
    <w:rsid w:val="00A92D80"/>
    <w:rsid w:val="00A92E4E"/>
    <w:rsid w:val="00A931A3"/>
    <w:rsid w:val="00A932F2"/>
    <w:rsid w:val="00A934A0"/>
    <w:rsid w:val="00A9380D"/>
    <w:rsid w:val="00A938A8"/>
    <w:rsid w:val="00A93A4A"/>
    <w:rsid w:val="00A93BD4"/>
    <w:rsid w:val="00A93EBF"/>
    <w:rsid w:val="00A941F1"/>
    <w:rsid w:val="00A9432C"/>
    <w:rsid w:val="00A945CA"/>
    <w:rsid w:val="00A94A2C"/>
    <w:rsid w:val="00A94B64"/>
    <w:rsid w:val="00A94D0A"/>
    <w:rsid w:val="00A951C3"/>
    <w:rsid w:val="00A95348"/>
    <w:rsid w:val="00A954EB"/>
    <w:rsid w:val="00A95A26"/>
    <w:rsid w:val="00A9622B"/>
    <w:rsid w:val="00A9626F"/>
    <w:rsid w:val="00A96472"/>
    <w:rsid w:val="00A965CB"/>
    <w:rsid w:val="00A96B24"/>
    <w:rsid w:val="00A97531"/>
    <w:rsid w:val="00A97604"/>
    <w:rsid w:val="00A97652"/>
    <w:rsid w:val="00A97680"/>
    <w:rsid w:val="00A97884"/>
    <w:rsid w:val="00A978DB"/>
    <w:rsid w:val="00A97A96"/>
    <w:rsid w:val="00A97B3B"/>
    <w:rsid w:val="00A97D8C"/>
    <w:rsid w:val="00A97DE1"/>
    <w:rsid w:val="00A97E63"/>
    <w:rsid w:val="00A97E73"/>
    <w:rsid w:val="00AA010F"/>
    <w:rsid w:val="00AA0127"/>
    <w:rsid w:val="00AA03FE"/>
    <w:rsid w:val="00AA0860"/>
    <w:rsid w:val="00AA0DAE"/>
    <w:rsid w:val="00AA11E1"/>
    <w:rsid w:val="00AA1315"/>
    <w:rsid w:val="00AA1406"/>
    <w:rsid w:val="00AA1527"/>
    <w:rsid w:val="00AA166E"/>
    <w:rsid w:val="00AA187C"/>
    <w:rsid w:val="00AA1D15"/>
    <w:rsid w:val="00AA200A"/>
    <w:rsid w:val="00AA20A0"/>
    <w:rsid w:val="00AA21B6"/>
    <w:rsid w:val="00AA223E"/>
    <w:rsid w:val="00AA2671"/>
    <w:rsid w:val="00AA26C9"/>
    <w:rsid w:val="00AA274A"/>
    <w:rsid w:val="00AA281C"/>
    <w:rsid w:val="00AA29BD"/>
    <w:rsid w:val="00AA2A05"/>
    <w:rsid w:val="00AA2C7F"/>
    <w:rsid w:val="00AA2CE4"/>
    <w:rsid w:val="00AA2F4F"/>
    <w:rsid w:val="00AA3179"/>
    <w:rsid w:val="00AA3497"/>
    <w:rsid w:val="00AA3536"/>
    <w:rsid w:val="00AA361E"/>
    <w:rsid w:val="00AA3770"/>
    <w:rsid w:val="00AA3A72"/>
    <w:rsid w:val="00AA3C49"/>
    <w:rsid w:val="00AA44F0"/>
    <w:rsid w:val="00AA4514"/>
    <w:rsid w:val="00AA475F"/>
    <w:rsid w:val="00AA4F32"/>
    <w:rsid w:val="00AA54BF"/>
    <w:rsid w:val="00AA57C6"/>
    <w:rsid w:val="00AA5889"/>
    <w:rsid w:val="00AA5B6E"/>
    <w:rsid w:val="00AA5BE1"/>
    <w:rsid w:val="00AA5CC7"/>
    <w:rsid w:val="00AA5D4F"/>
    <w:rsid w:val="00AA5DEF"/>
    <w:rsid w:val="00AA5E0D"/>
    <w:rsid w:val="00AA6157"/>
    <w:rsid w:val="00AA6218"/>
    <w:rsid w:val="00AA66E8"/>
    <w:rsid w:val="00AA6942"/>
    <w:rsid w:val="00AA6948"/>
    <w:rsid w:val="00AA71D9"/>
    <w:rsid w:val="00AA7263"/>
    <w:rsid w:val="00AA7574"/>
    <w:rsid w:val="00AA77AE"/>
    <w:rsid w:val="00AA792F"/>
    <w:rsid w:val="00AA7A97"/>
    <w:rsid w:val="00AA7BEA"/>
    <w:rsid w:val="00AA7E80"/>
    <w:rsid w:val="00AB037A"/>
    <w:rsid w:val="00AB081D"/>
    <w:rsid w:val="00AB0980"/>
    <w:rsid w:val="00AB0D3F"/>
    <w:rsid w:val="00AB1188"/>
    <w:rsid w:val="00AB163E"/>
    <w:rsid w:val="00AB17FD"/>
    <w:rsid w:val="00AB181D"/>
    <w:rsid w:val="00AB1841"/>
    <w:rsid w:val="00AB1BBF"/>
    <w:rsid w:val="00AB1C64"/>
    <w:rsid w:val="00AB20D1"/>
    <w:rsid w:val="00AB23B7"/>
    <w:rsid w:val="00AB2422"/>
    <w:rsid w:val="00AB25B2"/>
    <w:rsid w:val="00AB2B5B"/>
    <w:rsid w:val="00AB2B8A"/>
    <w:rsid w:val="00AB2C11"/>
    <w:rsid w:val="00AB2C46"/>
    <w:rsid w:val="00AB33DA"/>
    <w:rsid w:val="00AB3406"/>
    <w:rsid w:val="00AB3556"/>
    <w:rsid w:val="00AB3705"/>
    <w:rsid w:val="00AB385E"/>
    <w:rsid w:val="00AB39AB"/>
    <w:rsid w:val="00AB3BB7"/>
    <w:rsid w:val="00AB3E82"/>
    <w:rsid w:val="00AB3F66"/>
    <w:rsid w:val="00AB41C3"/>
    <w:rsid w:val="00AB4702"/>
    <w:rsid w:val="00AB474E"/>
    <w:rsid w:val="00AB4A50"/>
    <w:rsid w:val="00AB4AFC"/>
    <w:rsid w:val="00AB4D60"/>
    <w:rsid w:val="00AB5013"/>
    <w:rsid w:val="00AB53E8"/>
    <w:rsid w:val="00AB55F6"/>
    <w:rsid w:val="00AB5A6B"/>
    <w:rsid w:val="00AB5A76"/>
    <w:rsid w:val="00AB5C9C"/>
    <w:rsid w:val="00AB5D1E"/>
    <w:rsid w:val="00AB5FF2"/>
    <w:rsid w:val="00AB63E4"/>
    <w:rsid w:val="00AB651C"/>
    <w:rsid w:val="00AB6551"/>
    <w:rsid w:val="00AB686A"/>
    <w:rsid w:val="00AB69C4"/>
    <w:rsid w:val="00AB71B4"/>
    <w:rsid w:val="00AB764A"/>
    <w:rsid w:val="00AB7AEF"/>
    <w:rsid w:val="00AC0452"/>
    <w:rsid w:val="00AC04DF"/>
    <w:rsid w:val="00AC0503"/>
    <w:rsid w:val="00AC0569"/>
    <w:rsid w:val="00AC079E"/>
    <w:rsid w:val="00AC0886"/>
    <w:rsid w:val="00AC0C56"/>
    <w:rsid w:val="00AC0C67"/>
    <w:rsid w:val="00AC0C96"/>
    <w:rsid w:val="00AC0D60"/>
    <w:rsid w:val="00AC0DC8"/>
    <w:rsid w:val="00AC0E58"/>
    <w:rsid w:val="00AC0E7B"/>
    <w:rsid w:val="00AC0F1B"/>
    <w:rsid w:val="00AC184C"/>
    <w:rsid w:val="00AC1B31"/>
    <w:rsid w:val="00AC1D55"/>
    <w:rsid w:val="00AC1DBF"/>
    <w:rsid w:val="00AC1E4B"/>
    <w:rsid w:val="00AC1E6B"/>
    <w:rsid w:val="00AC20EC"/>
    <w:rsid w:val="00AC213E"/>
    <w:rsid w:val="00AC222E"/>
    <w:rsid w:val="00AC24B4"/>
    <w:rsid w:val="00AC275C"/>
    <w:rsid w:val="00AC2790"/>
    <w:rsid w:val="00AC2BC8"/>
    <w:rsid w:val="00AC2BCA"/>
    <w:rsid w:val="00AC2BD0"/>
    <w:rsid w:val="00AC2E1F"/>
    <w:rsid w:val="00AC2E27"/>
    <w:rsid w:val="00AC2F31"/>
    <w:rsid w:val="00AC320E"/>
    <w:rsid w:val="00AC344E"/>
    <w:rsid w:val="00AC3465"/>
    <w:rsid w:val="00AC3729"/>
    <w:rsid w:val="00AC37D2"/>
    <w:rsid w:val="00AC3899"/>
    <w:rsid w:val="00AC398A"/>
    <w:rsid w:val="00AC3B41"/>
    <w:rsid w:val="00AC3FDF"/>
    <w:rsid w:val="00AC4014"/>
    <w:rsid w:val="00AC410B"/>
    <w:rsid w:val="00AC41CF"/>
    <w:rsid w:val="00AC4234"/>
    <w:rsid w:val="00AC463B"/>
    <w:rsid w:val="00AC47D8"/>
    <w:rsid w:val="00AC4BBD"/>
    <w:rsid w:val="00AC4EAD"/>
    <w:rsid w:val="00AC4EFB"/>
    <w:rsid w:val="00AC4F82"/>
    <w:rsid w:val="00AC527D"/>
    <w:rsid w:val="00AC5320"/>
    <w:rsid w:val="00AC53F7"/>
    <w:rsid w:val="00AC5661"/>
    <w:rsid w:val="00AC5FD9"/>
    <w:rsid w:val="00AC6385"/>
    <w:rsid w:val="00AC64CC"/>
    <w:rsid w:val="00AC6610"/>
    <w:rsid w:val="00AC66F2"/>
    <w:rsid w:val="00AC67AB"/>
    <w:rsid w:val="00AC6838"/>
    <w:rsid w:val="00AC68E2"/>
    <w:rsid w:val="00AC6B07"/>
    <w:rsid w:val="00AC6B22"/>
    <w:rsid w:val="00AC6D4C"/>
    <w:rsid w:val="00AC707C"/>
    <w:rsid w:val="00AC70BD"/>
    <w:rsid w:val="00AC731B"/>
    <w:rsid w:val="00AC7693"/>
    <w:rsid w:val="00AC781B"/>
    <w:rsid w:val="00AC78F6"/>
    <w:rsid w:val="00AC7A52"/>
    <w:rsid w:val="00AC7B7B"/>
    <w:rsid w:val="00AC7BC2"/>
    <w:rsid w:val="00AC7DB9"/>
    <w:rsid w:val="00AC7E8D"/>
    <w:rsid w:val="00AC7EA9"/>
    <w:rsid w:val="00AD01EE"/>
    <w:rsid w:val="00AD029B"/>
    <w:rsid w:val="00AD0509"/>
    <w:rsid w:val="00AD114F"/>
    <w:rsid w:val="00AD176F"/>
    <w:rsid w:val="00AD188B"/>
    <w:rsid w:val="00AD1C8E"/>
    <w:rsid w:val="00AD1D3E"/>
    <w:rsid w:val="00AD1EF6"/>
    <w:rsid w:val="00AD1F2B"/>
    <w:rsid w:val="00AD1FA6"/>
    <w:rsid w:val="00AD2159"/>
    <w:rsid w:val="00AD21EE"/>
    <w:rsid w:val="00AD2634"/>
    <w:rsid w:val="00AD29C6"/>
    <w:rsid w:val="00AD29CD"/>
    <w:rsid w:val="00AD2D26"/>
    <w:rsid w:val="00AD2E60"/>
    <w:rsid w:val="00AD308E"/>
    <w:rsid w:val="00AD3164"/>
    <w:rsid w:val="00AD3B42"/>
    <w:rsid w:val="00AD3F90"/>
    <w:rsid w:val="00AD3FBF"/>
    <w:rsid w:val="00AD40D7"/>
    <w:rsid w:val="00AD42F5"/>
    <w:rsid w:val="00AD47A0"/>
    <w:rsid w:val="00AD49A1"/>
    <w:rsid w:val="00AD4D42"/>
    <w:rsid w:val="00AD5014"/>
    <w:rsid w:val="00AD5282"/>
    <w:rsid w:val="00AD5457"/>
    <w:rsid w:val="00AD57A7"/>
    <w:rsid w:val="00AD5CA9"/>
    <w:rsid w:val="00AD5DCB"/>
    <w:rsid w:val="00AD5E5A"/>
    <w:rsid w:val="00AD631F"/>
    <w:rsid w:val="00AD6448"/>
    <w:rsid w:val="00AD6515"/>
    <w:rsid w:val="00AD665C"/>
    <w:rsid w:val="00AD669D"/>
    <w:rsid w:val="00AD674B"/>
    <w:rsid w:val="00AD68F2"/>
    <w:rsid w:val="00AD6941"/>
    <w:rsid w:val="00AD6C83"/>
    <w:rsid w:val="00AD6ED1"/>
    <w:rsid w:val="00AD6FBE"/>
    <w:rsid w:val="00AD706E"/>
    <w:rsid w:val="00AD73B5"/>
    <w:rsid w:val="00AD7424"/>
    <w:rsid w:val="00AD7701"/>
    <w:rsid w:val="00AD7761"/>
    <w:rsid w:val="00AD7805"/>
    <w:rsid w:val="00AD7A51"/>
    <w:rsid w:val="00AD7B91"/>
    <w:rsid w:val="00AD7CB9"/>
    <w:rsid w:val="00AE00E3"/>
    <w:rsid w:val="00AE04CA"/>
    <w:rsid w:val="00AE05F0"/>
    <w:rsid w:val="00AE0604"/>
    <w:rsid w:val="00AE0BC3"/>
    <w:rsid w:val="00AE0DD7"/>
    <w:rsid w:val="00AE0F8F"/>
    <w:rsid w:val="00AE11BA"/>
    <w:rsid w:val="00AE1272"/>
    <w:rsid w:val="00AE14C0"/>
    <w:rsid w:val="00AE1520"/>
    <w:rsid w:val="00AE16AB"/>
    <w:rsid w:val="00AE17A6"/>
    <w:rsid w:val="00AE17F5"/>
    <w:rsid w:val="00AE1815"/>
    <w:rsid w:val="00AE195E"/>
    <w:rsid w:val="00AE19D3"/>
    <w:rsid w:val="00AE1ADB"/>
    <w:rsid w:val="00AE1B57"/>
    <w:rsid w:val="00AE21FA"/>
    <w:rsid w:val="00AE2590"/>
    <w:rsid w:val="00AE2DE1"/>
    <w:rsid w:val="00AE2E79"/>
    <w:rsid w:val="00AE3285"/>
    <w:rsid w:val="00AE337F"/>
    <w:rsid w:val="00AE3703"/>
    <w:rsid w:val="00AE3712"/>
    <w:rsid w:val="00AE3891"/>
    <w:rsid w:val="00AE39B1"/>
    <w:rsid w:val="00AE3A18"/>
    <w:rsid w:val="00AE3AB9"/>
    <w:rsid w:val="00AE3B15"/>
    <w:rsid w:val="00AE3D7C"/>
    <w:rsid w:val="00AE40E8"/>
    <w:rsid w:val="00AE458E"/>
    <w:rsid w:val="00AE480C"/>
    <w:rsid w:val="00AE48BB"/>
    <w:rsid w:val="00AE49DF"/>
    <w:rsid w:val="00AE4B0F"/>
    <w:rsid w:val="00AE4B66"/>
    <w:rsid w:val="00AE4ED7"/>
    <w:rsid w:val="00AE5279"/>
    <w:rsid w:val="00AE571A"/>
    <w:rsid w:val="00AE5792"/>
    <w:rsid w:val="00AE5B2F"/>
    <w:rsid w:val="00AE5EAB"/>
    <w:rsid w:val="00AE6393"/>
    <w:rsid w:val="00AE63E4"/>
    <w:rsid w:val="00AE66FF"/>
    <w:rsid w:val="00AE6822"/>
    <w:rsid w:val="00AE6919"/>
    <w:rsid w:val="00AE6940"/>
    <w:rsid w:val="00AE6AC9"/>
    <w:rsid w:val="00AE6BDE"/>
    <w:rsid w:val="00AE6D5E"/>
    <w:rsid w:val="00AE6DE8"/>
    <w:rsid w:val="00AE6FB3"/>
    <w:rsid w:val="00AE705A"/>
    <w:rsid w:val="00AE7068"/>
    <w:rsid w:val="00AE7084"/>
    <w:rsid w:val="00AE7519"/>
    <w:rsid w:val="00AE75B2"/>
    <w:rsid w:val="00AE7826"/>
    <w:rsid w:val="00AE78A5"/>
    <w:rsid w:val="00AE7CB0"/>
    <w:rsid w:val="00AE7CB1"/>
    <w:rsid w:val="00AE7F89"/>
    <w:rsid w:val="00AF030C"/>
    <w:rsid w:val="00AF0327"/>
    <w:rsid w:val="00AF0516"/>
    <w:rsid w:val="00AF08C4"/>
    <w:rsid w:val="00AF0A32"/>
    <w:rsid w:val="00AF0A8A"/>
    <w:rsid w:val="00AF0F6A"/>
    <w:rsid w:val="00AF0F83"/>
    <w:rsid w:val="00AF0FAA"/>
    <w:rsid w:val="00AF1257"/>
    <w:rsid w:val="00AF14CC"/>
    <w:rsid w:val="00AF1E3D"/>
    <w:rsid w:val="00AF1E64"/>
    <w:rsid w:val="00AF1F9C"/>
    <w:rsid w:val="00AF2103"/>
    <w:rsid w:val="00AF2A90"/>
    <w:rsid w:val="00AF2E78"/>
    <w:rsid w:val="00AF2EFE"/>
    <w:rsid w:val="00AF3003"/>
    <w:rsid w:val="00AF369A"/>
    <w:rsid w:val="00AF36AD"/>
    <w:rsid w:val="00AF373E"/>
    <w:rsid w:val="00AF3781"/>
    <w:rsid w:val="00AF3789"/>
    <w:rsid w:val="00AF40CD"/>
    <w:rsid w:val="00AF4254"/>
    <w:rsid w:val="00AF42E1"/>
    <w:rsid w:val="00AF43AF"/>
    <w:rsid w:val="00AF43CC"/>
    <w:rsid w:val="00AF4549"/>
    <w:rsid w:val="00AF4754"/>
    <w:rsid w:val="00AF4860"/>
    <w:rsid w:val="00AF48A8"/>
    <w:rsid w:val="00AF4B14"/>
    <w:rsid w:val="00AF4BF6"/>
    <w:rsid w:val="00AF4D8C"/>
    <w:rsid w:val="00AF4DE4"/>
    <w:rsid w:val="00AF5400"/>
    <w:rsid w:val="00AF55BD"/>
    <w:rsid w:val="00AF5929"/>
    <w:rsid w:val="00AF5E63"/>
    <w:rsid w:val="00AF5E83"/>
    <w:rsid w:val="00AF5EAB"/>
    <w:rsid w:val="00AF5F79"/>
    <w:rsid w:val="00AF6088"/>
    <w:rsid w:val="00AF6589"/>
    <w:rsid w:val="00AF685F"/>
    <w:rsid w:val="00AF6A5F"/>
    <w:rsid w:val="00AF6B25"/>
    <w:rsid w:val="00AF6CBA"/>
    <w:rsid w:val="00AF6EFB"/>
    <w:rsid w:val="00AF6F32"/>
    <w:rsid w:val="00AF6FD1"/>
    <w:rsid w:val="00AF7434"/>
    <w:rsid w:val="00AF7879"/>
    <w:rsid w:val="00AF7893"/>
    <w:rsid w:val="00AF79FE"/>
    <w:rsid w:val="00AF7A69"/>
    <w:rsid w:val="00AF7ACD"/>
    <w:rsid w:val="00AF7D69"/>
    <w:rsid w:val="00B00830"/>
    <w:rsid w:val="00B0092D"/>
    <w:rsid w:val="00B00A1B"/>
    <w:rsid w:val="00B00B7A"/>
    <w:rsid w:val="00B00FCD"/>
    <w:rsid w:val="00B010AB"/>
    <w:rsid w:val="00B010DA"/>
    <w:rsid w:val="00B0110F"/>
    <w:rsid w:val="00B01320"/>
    <w:rsid w:val="00B014C1"/>
    <w:rsid w:val="00B0153C"/>
    <w:rsid w:val="00B016BC"/>
    <w:rsid w:val="00B01703"/>
    <w:rsid w:val="00B0171A"/>
    <w:rsid w:val="00B01B28"/>
    <w:rsid w:val="00B01C14"/>
    <w:rsid w:val="00B01DF1"/>
    <w:rsid w:val="00B02023"/>
    <w:rsid w:val="00B02254"/>
    <w:rsid w:val="00B023E7"/>
    <w:rsid w:val="00B023F3"/>
    <w:rsid w:val="00B0246B"/>
    <w:rsid w:val="00B02554"/>
    <w:rsid w:val="00B02619"/>
    <w:rsid w:val="00B02834"/>
    <w:rsid w:val="00B02FE4"/>
    <w:rsid w:val="00B03232"/>
    <w:rsid w:val="00B0332B"/>
    <w:rsid w:val="00B036FF"/>
    <w:rsid w:val="00B03A47"/>
    <w:rsid w:val="00B03D8B"/>
    <w:rsid w:val="00B04490"/>
    <w:rsid w:val="00B04500"/>
    <w:rsid w:val="00B0463A"/>
    <w:rsid w:val="00B04856"/>
    <w:rsid w:val="00B049B9"/>
    <w:rsid w:val="00B04DA0"/>
    <w:rsid w:val="00B04DEC"/>
    <w:rsid w:val="00B05050"/>
    <w:rsid w:val="00B05174"/>
    <w:rsid w:val="00B05460"/>
    <w:rsid w:val="00B05887"/>
    <w:rsid w:val="00B05BEF"/>
    <w:rsid w:val="00B05BF0"/>
    <w:rsid w:val="00B05E82"/>
    <w:rsid w:val="00B05EAC"/>
    <w:rsid w:val="00B05F64"/>
    <w:rsid w:val="00B05FE1"/>
    <w:rsid w:val="00B060C0"/>
    <w:rsid w:val="00B06344"/>
    <w:rsid w:val="00B06401"/>
    <w:rsid w:val="00B064BD"/>
    <w:rsid w:val="00B06590"/>
    <w:rsid w:val="00B066F4"/>
    <w:rsid w:val="00B0681B"/>
    <w:rsid w:val="00B0687A"/>
    <w:rsid w:val="00B0698B"/>
    <w:rsid w:val="00B06B22"/>
    <w:rsid w:val="00B06B26"/>
    <w:rsid w:val="00B06C77"/>
    <w:rsid w:val="00B06CA4"/>
    <w:rsid w:val="00B06DF9"/>
    <w:rsid w:val="00B06EC3"/>
    <w:rsid w:val="00B07069"/>
    <w:rsid w:val="00B07316"/>
    <w:rsid w:val="00B074D5"/>
    <w:rsid w:val="00B07B0A"/>
    <w:rsid w:val="00B07C8E"/>
    <w:rsid w:val="00B100B9"/>
    <w:rsid w:val="00B101ED"/>
    <w:rsid w:val="00B10497"/>
    <w:rsid w:val="00B104D3"/>
    <w:rsid w:val="00B1062C"/>
    <w:rsid w:val="00B10A97"/>
    <w:rsid w:val="00B10AAA"/>
    <w:rsid w:val="00B10DB1"/>
    <w:rsid w:val="00B10E41"/>
    <w:rsid w:val="00B114C9"/>
    <w:rsid w:val="00B11509"/>
    <w:rsid w:val="00B116AA"/>
    <w:rsid w:val="00B11AC8"/>
    <w:rsid w:val="00B11C1B"/>
    <w:rsid w:val="00B1228A"/>
    <w:rsid w:val="00B12350"/>
    <w:rsid w:val="00B12AA8"/>
    <w:rsid w:val="00B12BE9"/>
    <w:rsid w:val="00B12EFB"/>
    <w:rsid w:val="00B132A9"/>
    <w:rsid w:val="00B132C8"/>
    <w:rsid w:val="00B1345F"/>
    <w:rsid w:val="00B137B9"/>
    <w:rsid w:val="00B137E2"/>
    <w:rsid w:val="00B1397C"/>
    <w:rsid w:val="00B139A4"/>
    <w:rsid w:val="00B13A18"/>
    <w:rsid w:val="00B13B4B"/>
    <w:rsid w:val="00B1403E"/>
    <w:rsid w:val="00B14228"/>
    <w:rsid w:val="00B14788"/>
    <w:rsid w:val="00B14860"/>
    <w:rsid w:val="00B14867"/>
    <w:rsid w:val="00B14B7C"/>
    <w:rsid w:val="00B1535D"/>
    <w:rsid w:val="00B155AD"/>
    <w:rsid w:val="00B15A6D"/>
    <w:rsid w:val="00B15B74"/>
    <w:rsid w:val="00B15DA8"/>
    <w:rsid w:val="00B16013"/>
    <w:rsid w:val="00B16085"/>
    <w:rsid w:val="00B16540"/>
    <w:rsid w:val="00B165A3"/>
    <w:rsid w:val="00B1681B"/>
    <w:rsid w:val="00B16A7B"/>
    <w:rsid w:val="00B16B3F"/>
    <w:rsid w:val="00B16BEC"/>
    <w:rsid w:val="00B16EFC"/>
    <w:rsid w:val="00B16F31"/>
    <w:rsid w:val="00B1734F"/>
    <w:rsid w:val="00B17400"/>
    <w:rsid w:val="00B175BF"/>
    <w:rsid w:val="00B17654"/>
    <w:rsid w:val="00B1782A"/>
    <w:rsid w:val="00B178B5"/>
    <w:rsid w:val="00B17A39"/>
    <w:rsid w:val="00B17C69"/>
    <w:rsid w:val="00B17D08"/>
    <w:rsid w:val="00B17FEE"/>
    <w:rsid w:val="00B202D3"/>
    <w:rsid w:val="00B20435"/>
    <w:rsid w:val="00B206E0"/>
    <w:rsid w:val="00B20A1A"/>
    <w:rsid w:val="00B20B39"/>
    <w:rsid w:val="00B20CAA"/>
    <w:rsid w:val="00B20F1B"/>
    <w:rsid w:val="00B20F33"/>
    <w:rsid w:val="00B2129E"/>
    <w:rsid w:val="00B219F9"/>
    <w:rsid w:val="00B21AF8"/>
    <w:rsid w:val="00B21C19"/>
    <w:rsid w:val="00B21CD2"/>
    <w:rsid w:val="00B22030"/>
    <w:rsid w:val="00B221CC"/>
    <w:rsid w:val="00B22232"/>
    <w:rsid w:val="00B22333"/>
    <w:rsid w:val="00B223C1"/>
    <w:rsid w:val="00B22768"/>
    <w:rsid w:val="00B227CE"/>
    <w:rsid w:val="00B229E0"/>
    <w:rsid w:val="00B22A54"/>
    <w:rsid w:val="00B22D81"/>
    <w:rsid w:val="00B22E6E"/>
    <w:rsid w:val="00B23029"/>
    <w:rsid w:val="00B23340"/>
    <w:rsid w:val="00B23393"/>
    <w:rsid w:val="00B233E1"/>
    <w:rsid w:val="00B23479"/>
    <w:rsid w:val="00B23654"/>
    <w:rsid w:val="00B2367A"/>
    <w:rsid w:val="00B24075"/>
    <w:rsid w:val="00B24143"/>
    <w:rsid w:val="00B2455A"/>
    <w:rsid w:val="00B245D5"/>
    <w:rsid w:val="00B24643"/>
    <w:rsid w:val="00B24B1A"/>
    <w:rsid w:val="00B24B3E"/>
    <w:rsid w:val="00B24FE3"/>
    <w:rsid w:val="00B25038"/>
    <w:rsid w:val="00B25324"/>
    <w:rsid w:val="00B258B4"/>
    <w:rsid w:val="00B259C2"/>
    <w:rsid w:val="00B25BFB"/>
    <w:rsid w:val="00B25D55"/>
    <w:rsid w:val="00B26011"/>
    <w:rsid w:val="00B26073"/>
    <w:rsid w:val="00B2615B"/>
    <w:rsid w:val="00B26257"/>
    <w:rsid w:val="00B263FE"/>
    <w:rsid w:val="00B264DE"/>
    <w:rsid w:val="00B264EC"/>
    <w:rsid w:val="00B2662C"/>
    <w:rsid w:val="00B27118"/>
    <w:rsid w:val="00B27352"/>
    <w:rsid w:val="00B27517"/>
    <w:rsid w:val="00B27582"/>
    <w:rsid w:val="00B2768B"/>
    <w:rsid w:val="00B27970"/>
    <w:rsid w:val="00B27979"/>
    <w:rsid w:val="00B27A92"/>
    <w:rsid w:val="00B27B9C"/>
    <w:rsid w:val="00B27DAB"/>
    <w:rsid w:val="00B27DB1"/>
    <w:rsid w:val="00B27FAF"/>
    <w:rsid w:val="00B300A7"/>
    <w:rsid w:val="00B3030D"/>
    <w:rsid w:val="00B3037F"/>
    <w:rsid w:val="00B30421"/>
    <w:rsid w:val="00B3052E"/>
    <w:rsid w:val="00B3054E"/>
    <w:rsid w:val="00B30F49"/>
    <w:rsid w:val="00B314A9"/>
    <w:rsid w:val="00B3166C"/>
    <w:rsid w:val="00B3180B"/>
    <w:rsid w:val="00B31AEC"/>
    <w:rsid w:val="00B31AED"/>
    <w:rsid w:val="00B31BBC"/>
    <w:rsid w:val="00B32272"/>
    <w:rsid w:val="00B327AA"/>
    <w:rsid w:val="00B32A3C"/>
    <w:rsid w:val="00B32CA4"/>
    <w:rsid w:val="00B32E9F"/>
    <w:rsid w:val="00B330CC"/>
    <w:rsid w:val="00B33147"/>
    <w:rsid w:val="00B3356D"/>
    <w:rsid w:val="00B3367F"/>
    <w:rsid w:val="00B33A95"/>
    <w:rsid w:val="00B33CD3"/>
    <w:rsid w:val="00B3406C"/>
    <w:rsid w:val="00B340FD"/>
    <w:rsid w:val="00B346A3"/>
    <w:rsid w:val="00B34AFA"/>
    <w:rsid w:val="00B34B87"/>
    <w:rsid w:val="00B34E33"/>
    <w:rsid w:val="00B34F68"/>
    <w:rsid w:val="00B34F8E"/>
    <w:rsid w:val="00B3531F"/>
    <w:rsid w:val="00B35325"/>
    <w:rsid w:val="00B35533"/>
    <w:rsid w:val="00B35564"/>
    <w:rsid w:val="00B35838"/>
    <w:rsid w:val="00B35931"/>
    <w:rsid w:val="00B35B40"/>
    <w:rsid w:val="00B35C34"/>
    <w:rsid w:val="00B35C8C"/>
    <w:rsid w:val="00B35C9D"/>
    <w:rsid w:val="00B35CA8"/>
    <w:rsid w:val="00B3608F"/>
    <w:rsid w:val="00B360B6"/>
    <w:rsid w:val="00B362EB"/>
    <w:rsid w:val="00B36419"/>
    <w:rsid w:val="00B36554"/>
    <w:rsid w:val="00B36A53"/>
    <w:rsid w:val="00B36AC3"/>
    <w:rsid w:val="00B36E74"/>
    <w:rsid w:val="00B36F3D"/>
    <w:rsid w:val="00B372CC"/>
    <w:rsid w:val="00B3741D"/>
    <w:rsid w:val="00B374D4"/>
    <w:rsid w:val="00B3775B"/>
    <w:rsid w:val="00B3787D"/>
    <w:rsid w:val="00B40113"/>
    <w:rsid w:val="00B401F6"/>
    <w:rsid w:val="00B40A15"/>
    <w:rsid w:val="00B40B6B"/>
    <w:rsid w:val="00B40CBD"/>
    <w:rsid w:val="00B4116D"/>
    <w:rsid w:val="00B411FA"/>
    <w:rsid w:val="00B41748"/>
    <w:rsid w:val="00B41812"/>
    <w:rsid w:val="00B41834"/>
    <w:rsid w:val="00B41868"/>
    <w:rsid w:val="00B41DFF"/>
    <w:rsid w:val="00B41E59"/>
    <w:rsid w:val="00B4205C"/>
    <w:rsid w:val="00B421C9"/>
    <w:rsid w:val="00B42496"/>
    <w:rsid w:val="00B425C5"/>
    <w:rsid w:val="00B426C6"/>
    <w:rsid w:val="00B4295A"/>
    <w:rsid w:val="00B429C6"/>
    <w:rsid w:val="00B42DB4"/>
    <w:rsid w:val="00B42F0E"/>
    <w:rsid w:val="00B43081"/>
    <w:rsid w:val="00B431D2"/>
    <w:rsid w:val="00B432C0"/>
    <w:rsid w:val="00B433A0"/>
    <w:rsid w:val="00B4355F"/>
    <w:rsid w:val="00B4376F"/>
    <w:rsid w:val="00B43ABD"/>
    <w:rsid w:val="00B43C07"/>
    <w:rsid w:val="00B43CF0"/>
    <w:rsid w:val="00B43DD8"/>
    <w:rsid w:val="00B44136"/>
    <w:rsid w:val="00B4427E"/>
    <w:rsid w:val="00B44356"/>
    <w:rsid w:val="00B444C8"/>
    <w:rsid w:val="00B44738"/>
    <w:rsid w:val="00B44782"/>
    <w:rsid w:val="00B448F7"/>
    <w:rsid w:val="00B44ADD"/>
    <w:rsid w:val="00B44B4E"/>
    <w:rsid w:val="00B44CD7"/>
    <w:rsid w:val="00B44F05"/>
    <w:rsid w:val="00B44F4D"/>
    <w:rsid w:val="00B45042"/>
    <w:rsid w:val="00B45413"/>
    <w:rsid w:val="00B45A95"/>
    <w:rsid w:val="00B45B29"/>
    <w:rsid w:val="00B45B50"/>
    <w:rsid w:val="00B45F15"/>
    <w:rsid w:val="00B45F52"/>
    <w:rsid w:val="00B46405"/>
    <w:rsid w:val="00B46992"/>
    <w:rsid w:val="00B469DF"/>
    <w:rsid w:val="00B46C1B"/>
    <w:rsid w:val="00B46EA6"/>
    <w:rsid w:val="00B47411"/>
    <w:rsid w:val="00B4748C"/>
    <w:rsid w:val="00B47546"/>
    <w:rsid w:val="00B4782F"/>
    <w:rsid w:val="00B47864"/>
    <w:rsid w:val="00B50278"/>
    <w:rsid w:val="00B50581"/>
    <w:rsid w:val="00B505B4"/>
    <w:rsid w:val="00B505F6"/>
    <w:rsid w:val="00B50716"/>
    <w:rsid w:val="00B5085D"/>
    <w:rsid w:val="00B5087A"/>
    <w:rsid w:val="00B509C1"/>
    <w:rsid w:val="00B50AFA"/>
    <w:rsid w:val="00B50DB7"/>
    <w:rsid w:val="00B50E1D"/>
    <w:rsid w:val="00B50EB2"/>
    <w:rsid w:val="00B510FB"/>
    <w:rsid w:val="00B515FC"/>
    <w:rsid w:val="00B51718"/>
    <w:rsid w:val="00B517E2"/>
    <w:rsid w:val="00B518C2"/>
    <w:rsid w:val="00B51B0D"/>
    <w:rsid w:val="00B51B4D"/>
    <w:rsid w:val="00B51CC3"/>
    <w:rsid w:val="00B52082"/>
    <w:rsid w:val="00B52179"/>
    <w:rsid w:val="00B5218D"/>
    <w:rsid w:val="00B5229D"/>
    <w:rsid w:val="00B52499"/>
    <w:rsid w:val="00B524E6"/>
    <w:rsid w:val="00B5279F"/>
    <w:rsid w:val="00B52CD1"/>
    <w:rsid w:val="00B532F6"/>
    <w:rsid w:val="00B5349D"/>
    <w:rsid w:val="00B5368E"/>
    <w:rsid w:val="00B5371A"/>
    <w:rsid w:val="00B5379D"/>
    <w:rsid w:val="00B53B42"/>
    <w:rsid w:val="00B53DE5"/>
    <w:rsid w:val="00B54195"/>
    <w:rsid w:val="00B541B1"/>
    <w:rsid w:val="00B5434B"/>
    <w:rsid w:val="00B5449D"/>
    <w:rsid w:val="00B544FB"/>
    <w:rsid w:val="00B54507"/>
    <w:rsid w:val="00B54547"/>
    <w:rsid w:val="00B54C0E"/>
    <w:rsid w:val="00B54C88"/>
    <w:rsid w:val="00B54D63"/>
    <w:rsid w:val="00B54D7E"/>
    <w:rsid w:val="00B54DDE"/>
    <w:rsid w:val="00B54F0F"/>
    <w:rsid w:val="00B54FCF"/>
    <w:rsid w:val="00B5514B"/>
    <w:rsid w:val="00B557E7"/>
    <w:rsid w:val="00B559DD"/>
    <w:rsid w:val="00B55A29"/>
    <w:rsid w:val="00B55A73"/>
    <w:rsid w:val="00B55E88"/>
    <w:rsid w:val="00B56128"/>
    <w:rsid w:val="00B5633A"/>
    <w:rsid w:val="00B56668"/>
    <w:rsid w:val="00B5695A"/>
    <w:rsid w:val="00B56960"/>
    <w:rsid w:val="00B56A42"/>
    <w:rsid w:val="00B56AB2"/>
    <w:rsid w:val="00B56B63"/>
    <w:rsid w:val="00B56CB5"/>
    <w:rsid w:val="00B5719F"/>
    <w:rsid w:val="00B572AF"/>
    <w:rsid w:val="00B5772B"/>
    <w:rsid w:val="00B577D8"/>
    <w:rsid w:val="00B5781A"/>
    <w:rsid w:val="00B57A28"/>
    <w:rsid w:val="00B57A3F"/>
    <w:rsid w:val="00B57CD7"/>
    <w:rsid w:val="00B57ECB"/>
    <w:rsid w:val="00B60239"/>
    <w:rsid w:val="00B60264"/>
    <w:rsid w:val="00B603D7"/>
    <w:rsid w:val="00B604D2"/>
    <w:rsid w:val="00B60505"/>
    <w:rsid w:val="00B6075A"/>
    <w:rsid w:val="00B60BD9"/>
    <w:rsid w:val="00B60CB7"/>
    <w:rsid w:val="00B60F18"/>
    <w:rsid w:val="00B60F7E"/>
    <w:rsid w:val="00B60FFE"/>
    <w:rsid w:val="00B611B1"/>
    <w:rsid w:val="00B6135A"/>
    <w:rsid w:val="00B61623"/>
    <w:rsid w:val="00B61A10"/>
    <w:rsid w:val="00B61B15"/>
    <w:rsid w:val="00B61B59"/>
    <w:rsid w:val="00B61D06"/>
    <w:rsid w:val="00B61DE8"/>
    <w:rsid w:val="00B61E44"/>
    <w:rsid w:val="00B62458"/>
    <w:rsid w:val="00B62522"/>
    <w:rsid w:val="00B6260B"/>
    <w:rsid w:val="00B627D9"/>
    <w:rsid w:val="00B627E8"/>
    <w:rsid w:val="00B62FEC"/>
    <w:rsid w:val="00B63039"/>
    <w:rsid w:val="00B63186"/>
    <w:rsid w:val="00B635D9"/>
    <w:rsid w:val="00B636B7"/>
    <w:rsid w:val="00B63BBA"/>
    <w:rsid w:val="00B63C16"/>
    <w:rsid w:val="00B63C44"/>
    <w:rsid w:val="00B63E75"/>
    <w:rsid w:val="00B6424E"/>
    <w:rsid w:val="00B644B3"/>
    <w:rsid w:val="00B6481D"/>
    <w:rsid w:val="00B648B8"/>
    <w:rsid w:val="00B64937"/>
    <w:rsid w:val="00B64A3C"/>
    <w:rsid w:val="00B64BB3"/>
    <w:rsid w:val="00B65098"/>
    <w:rsid w:val="00B6535E"/>
    <w:rsid w:val="00B653B9"/>
    <w:rsid w:val="00B65739"/>
    <w:rsid w:val="00B657BA"/>
    <w:rsid w:val="00B65939"/>
    <w:rsid w:val="00B65A90"/>
    <w:rsid w:val="00B65BF6"/>
    <w:rsid w:val="00B65E79"/>
    <w:rsid w:val="00B65E93"/>
    <w:rsid w:val="00B663FB"/>
    <w:rsid w:val="00B66756"/>
    <w:rsid w:val="00B66872"/>
    <w:rsid w:val="00B66A7F"/>
    <w:rsid w:val="00B66D41"/>
    <w:rsid w:val="00B66D8C"/>
    <w:rsid w:val="00B66EF7"/>
    <w:rsid w:val="00B6713D"/>
    <w:rsid w:val="00B671A7"/>
    <w:rsid w:val="00B67215"/>
    <w:rsid w:val="00B6721E"/>
    <w:rsid w:val="00B67854"/>
    <w:rsid w:val="00B67AB5"/>
    <w:rsid w:val="00B67D8E"/>
    <w:rsid w:val="00B67DF3"/>
    <w:rsid w:val="00B67E35"/>
    <w:rsid w:val="00B702F1"/>
    <w:rsid w:val="00B704C2"/>
    <w:rsid w:val="00B70757"/>
    <w:rsid w:val="00B70AC6"/>
    <w:rsid w:val="00B70B8F"/>
    <w:rsid w:val="00B70D4C"/>
    <w:rsid w:val="00B713C7"/>
    <w:rsid w:val="00B71627"/>
    <w:rsid w:val="00B71C01"/>
    <w:rsid w:val="00B71C1E"/>
    <w:rsid w:val="00B71FAA"/>
    <w:rsid w:val="00B71FF0"/>
    <w:rsid w:val="00B72051"/>
    <w:rsid w:val="00B720C2"/>
    <w:rsid w:val="00B720D1"/>
    <w:rsid w:val="00B721BC"/>
    <w:rsid w:val="00B7241D"/>
    <w:rsid w:val="00B724AB"/>
    <w:rsid w:val="00B72528"/>
    <w:rsid w:val="00B72764"/>
    <w:rsid w:val="00B72AD1"/>
    <w:rsid w:val="00B72AD3"/>
    <w:rsid w:val="00B72DAF"/>
    <w:rsid w:val="00B72DD9"/>
    <w:rsid w:val="00B72E6F"/>
    <w:rsid w:val="00B732FE"/>
    <w:rsid w:val="00B73335"/>
    <w:rsid w:val="00B734A6"/>
    <w:rsid w:val="00B735AE"/>
    <w:rsid w:val="00B735CD"/>
    <w:rsid w:val="00B73620"/>
    <w:rsid w:val="00B7373D"/>
    <w:rsid w:val="00B73816"/>
    <w:rsid w:val="00B73984"/>
    <w:rsid w:val="00B73EAF"/>
    <w:rsid w:val="00B73EED"/>
    <w:rsid w:val="00B74070"/>
    <w:rsid w:val="00B7413B"/>
    <w:rsid w:val="00B744C4"/>
    <w:rsid w:val="00B744E4"/>
    <w:rsid w:val="00B74728"/>
    <w:rsid w:val="00B74CBB"/>
    <w:rsid w:val="00B7518E"/>
    <w:rsid w:val="00B751AA"/>
    <w:rsid w:val="00B7543C"/>
    <w:rsid w:val="00B75533"/>
    <w:rsid w:val="00B755A3"/>
    <w:rsid w:val="00B7565F"/>
    <w:rsid w:val="00B7575D"/>
    <w:rsid w:val="00B759E0"/>
    <w:rsid w:val="00B75A83"/>
    <w:rsid w:val="00B75B36"/>
    <w:rsid w:val="00B75D26"/>
    <w:rsid w:val="00B75D5B"/>
    <w:rsid w:val="00B760E4"/>
    <w:rsid w:val="00B761C5"/>
    <w:rsid w:val="00B764AE"/>
    <w:rsid w:val="00B764C4"/>
    <w:rsid w:val="00B766B0"/>
    <w:rsid w:val="00B76714"/>
    <w:rsid w:val="00B767A9"/>
    <w:rsid w:val="00B76863"/>
    <w:rsid w:val="00B76912"/>
    <w:rsid w:val="00B76A8C"/>
    <w:rsid w:val="00B76BE5"/>
    <w:rsid w:val="00B76C9C"/>
    <w:rsid w:val="00B7721C"/>
    <w:rsid w:val="00B77503"/>
    <w:rsid w:val="00B77521"/>
    <w:rsid w:val="00B777DA"/>
    <w:rsid w:val="00B778E7"/>
    <w:rsid w:val="00B77A5B"/>
    <w:rsid w:val="00B77E81"/>
    <w:rsid w:val="00B80058"/>
    <w:rsid w:val="00B80316"/>
    <w:rsid w:val="00B80360"/>
    <w:rsid w:val="00B80522"/>
    <w:rsid w:val="00B807FD"/>
    <w:rsid w:val="00B80940"/>
    <w:rsid w:val="00B80AA5"/>
    <w:rsid w:val="00B80B1E"/>
    <w:rsid w:val="00B80C43"/>
    <w:rsid w:val="00B80DDD"/>
    <w:rsid w:val="00B80E87"/>
    <w:rsid w:val="00B80EC6"/>
    <w:rsid w:val="00B81283"/>
    <w:rsid w:val="00B8165A"/>
    <w:rsid w:val="00B81C2D"/>
    <w:rsid w:val="00B820F6"/>
    <w:rsid w:val="00B824A2"/>
    <w:rsid w:val="00B82706"/>
    <w:rsid w:val="00B82A24"/>
    <w:rsid w:val="00B82B95"/>
    <w:rsid w:val="00B82C6A"/>
    <w:rsid w:val="00B82C7A"/>
    <w:rsid w:val="00B8305F"/>
    <w:rsid w:val="00B83297"/>
    <w:rsid w:val="00B834CF"/>
    <w:rsid w:val="00B8352E"/>
    <w:rsid w:val="00B8353B"/>
    <w:rsid w:val="00B83837"/>
    <w:rsid w:val="00B8384A"/>
    <w:rsid w:val="00B839C4"/>
    <w:rsid w:val="00B83B38"/>
    <w:rsid w:val="00B83C9B"/>
    <w:rsid w:val="00B83F13"/>
    <w:rsid w:val="00B8400C"/>
    <w:rsid w:val="00B84087"/>
    <w:rsid w:val="00B843C2"/>
    <w:rsid w:val="00B84516"/>
    <w:rsid w:val="00B84554"/>
    <w:rsid w:val="00B84603"/>
    <w:rsid w:val="00B8465A"/>
    <w:rsid w:val="00B8473A"/>
    <w:rsid w:val="00B84942"/>
    <w:rsid w:val="00B84CEE"/>
    <w:rsid w:val="00B84D9C"/>
    <w:rsid w:val="00B85103"/>
    <w:rsid w:val="00B851B1"/>
    <w:rsid w:val="00B8536F"/>
    <w:rsid w:val="00B85542"/>
    <w:rsid w:val="00B85906"/>
    <w:rsid w:val="00B85A62"/>
    <w:rsid w:val="00B85BE1"/>
    <w:rsid w:val="00B861FB"/>
    <w:rsid w:val="00B86227"/>
    <w:rsid w:val="00B864D0"/>
    <w:rsid w:val="00B86742"/>
    <w:rsid w:val="00B86871"/>
    <w:rsid w:val="00B8688F"/>
    <w:rsid w:val="00B86950"/>
    <w:rsid w:val="00B87045"/>
    <w:rsid w:val="00B87046"/>
    <w:rsid w:val="00B873C7"/>
    <w:rsid w:val="00B875B1"/>
    <w:rsid w:val="00B879EC"/>
    <w:rsid w:val="00B87AF5"/>
    <w:rsid w:val="00B87C0A"/>
    <w:rsid w:val="00B87FE9"/>
    <w:rsid w:val="00B90020"/>
    <w:rsid w:val="00B90242"/>
    <w:rsid w:val="00B90530"/>
    <w:rsid w:val="00B906CA"/>
    <w:rsid w:val="00B9088C"/>
    <w:rsid w:val="00B90A5E"/>
    <w:rsid w:val="00B90B0D"/>
    <w:rsid w:val="00B90B1C"/>
    <w:rsid w:val="00B90D9F"/>
    <w:rsid w:val="00B90F62"/>
    <w:rsid w:val="00B91BF7"/>
    <w:rsid w:val="00B91D5F"/>
    <w:rsid w:val="00B92841"/>
    <w:rsid w:val="00B92A2D"/>
    <w:rsid w:val="00B92B49"/>
    <w:rsid w:val="00B92EDB"/>
    <w:rsid w:val="00B92FBA"/>
    <w:rsid w:val="00B93042"/>
    <w:rsid w:val="00B93283"/>
    <w:rsid w:val="00B93373"/>
    <w:rsid w:val="00B936C9"/>
    <w:rsid w:val="00B93835"/>
    <w:rsid w:val="00B939A1"/>
    <w:rsid w:val="00B939F3"/>
    <w:rsid w:val="00B93E7A"/>
    <w:rsid w:val="00B942D9"/>
    <w:rsid w:val="00B9447D"/>
    <w:rsid w:val="00B9482B"/>
    <w:rsid w:val="00B949C6"/>
    <w:rsid w:val="00B94A8E"/>
    <w:rsid w:val="00B95030"/>
    <w:rsid w:val="00B95034"/>
    <w:rsid w:val="00B95096"/>
    <w:rsid w:val="00B951AA"/>
    <w:rsid w:val="00B951CA"/>
    <w:rsid w:val="00B95281"/>
    <w:rsid w:val="00B95409"/>
    <w:rsid w:val="00B9540E"/>
    <w:rsid w:val="00B958CD"/>
    <w:rsid w:val="00B95D47"/>
    <w:rsid w:val="00B96017"/>
    <w:rsid w:val="00B96043"/>
    <w:rsid w:val="00B96051"/>
    <w:rsid w:val="00B963EB"/>
    <w:rsid w:val="00B9661C"/>
    <w:rsid w:val="00B96679"/>
    <w:rsid w:val="00B968BA"/>
    <w:rsid w:val="00B96A66"/>
    <w:rsid w:val="00B96FE7"/>
    <w:rsid w:val="00B96FEA"/>
    <w:rsid w:val="00B972D5"/>
    <w:rsid w:val="00B973FE"/>
    <w:rsid w:val="00B97440"/>
    <w:rsid w:val="00B975B1"/>
    <w:rsid w:val="00B97603"/>
    <w:rsid w:val="00B97797"/>
    <w:rsid w:val="00B979B7"/>
    <w:rsid w:val="00B97C8F"/>
    <w:rsid w:val="00B97F57"/>
    <w:rsid w:val="00B97F84"/>
    <w:rsid w:val="00BA02A0"/>
    <w:rsid w:val="00BA05A6"/>
    <w:rsid w:val="00BA0AE5"/>
    <w:rsid w:val="00BA0AFB"/>
    <w:rsid w:val="00BA0D33"/>
    <w:rsid w:val="00BA0FF7"/>
    <w:rsid w:val="00BA10A7"/>
    <w:rsid w:val="00BA1371"/>
    <w:rsid w:val="00BA1B18"/>
    <w:rsid w:val="00BA1BC0"/>
    <w:rsid w:val="00BA1E26"/>
    <w:rsid w:val="00BA1E3B"/>
    <w:rsid w:val="00BA2032"/>
    <w:rsid w:val="00BA2145"/>
    <w:rsid w:val="00BA22A1"/>
    <w:rsid w:val="00BA280F"/>
    <w:rsid w:val="00BA2D78"/>
    <w:rsid w:val="00BA2E24"/>
    <w:rsid w:val="00BA2E80"/>
    <w:rsid w:val="00BA2EB1"/>
    <w:rsid w:val="00BA3518"/>
    <w:rsid w:val="00BA367D"/>
    <w:rsid w:val="00BA37E1"/>
    <w:rsid w:val="00BA41AA"/>
    <w:rsid w:val="00BA41E1"/>
    <w:rsid w:val="00BA4341"/>
    <w:rsid w:val="00BA43E4"/>
    <w:rsid w:val="00BA450E"/>
    <w:rsid w:val="00BA459A"/>
    <w:rsid w:val="00BA46B3"/>
    <w:rsid w:val="00BA46C2"/>
    <w:rsid w:val="00BA479D"/>
    <w:rsid w:val="00BA4916"/>
    <w:rsid w:val="00BA50ED"/>
    <w:rsid w:val="00BA5427"/>
    <w:rsid w:val="00BA566B"/>
    <w:rsid w:val="00BA5B11"/>
    <w:rsid w:val="00BA5FCD"/>
    <w:rsid w:val="00BA60EB"/>
    <w:rsid w:val="00BA620D"/>
    <w:rsid w:val="00BA6383"/>
    <w:rsid w:val="00BA660E"/>
    <w:rsid w:val="00BA685D"/>
    <w:rsid w:val="00BA6CF2"/>
    <w:rsid w:val="00BA6DDE"/>
    <w:rsid w:val="00BA6E08"/>
    <w:rsid w:val="00BA6E90"/>
    <w:rsid w:val="00BA7117"/>
    <w:rsid w:val="00BA7210"/>
    <w:rsid w:val="00BA7AA9"/>
    <w:rsid w:val="00BA7C12"/>
    <w:rsid w:val="00BA7D9E"/>
    <w:rsid w:val="00BB020A"/>
    <w:rsid w:val="00BB0262"/>
    <w:rsid w:val="00BB04B3"/>
    <w:rsid w:val="00BB054A"/>
    <w:rsid w:val="00BB056A"/>
    <w:rsid w:val="00BB0777"/>
    <w:rsid w:val="00BB099D"/>
    <w:rsid w:val="00BB0C48"/>
    <w:rsid w:val="00BB0C71"/>
    <w:rsid w:val="00BB0CD2"/>
    <w:rsid w:val="00BB0D4C"/>
    <w:rsid w:val="00BB0FE6"/>
    <w:rsid w:val="00BB1001"/>
    <w:rsid w:val="00BB105F"/>
    <w:rsid w:val="00BB1089"/>
    <w:rsid w:val="00BB126F"/>
    <w:rsid w:val="00BB1440"/>
    <w:rsid w:val="00BB156B"/>
    <w:rsid w:val="00BB1AEA"/>
    <w:rsid w:val="00BB1E2A"/>
    <w:rsid w:val="00BB1EF2"/>
    <w:rsid w:val="00BB1FE3"/>
    <w:rsid w:val="00BB22D2"/>
    <w:rsid w:val="00BB2540"/>
    <w:rsid w:val="00BB2707"/>
    <w:rsid w:val="00BB27E6"/>
    <w:rsid w:val="00BB2BF0"/>
    <w:rsid w:val="00BB2E69"/>
    <w:rsid w:val="00BB2F50"/>
    <w:rsid w:val="00BB30DF"/>
    <w:rsid w:val="00BB325D"/>
    <w:rsid w:val="00BB346E"/>
    <w:rsid w:val="00BB3550"/>
    <w:rsid w:val="00BB3593"/>
    <w:rsid w:val="00BB366D"/>
    <w:rsid w:val="00BB3D75"/>
    <w:rsid w:val="00BB3E18"/>
    <w:rsid w:val="00BB409F"/>
    <w:rsid w:val="00BB4217"/>
    <w:rsid w:val="00BB4404"/>
    <w:rsid w:val="00BB44E8"/>
    <w:rsid w:val="00BB44EA"/>
    <w:rsid w:val="00BB4683"/>
    <w:rsid w:val="00BB46EA"/>
    <w:rsid w:val="00BB4982"/>
    <w:rsid w:val="00BB4C06"/>
    <w:rsid w:val="00BB4C42"/>
    <w:rsid w:val="00BB4E4D"/>
    <w:rsid w:val="00BB4E9D"/>
    <w:rsid w:val="00BB4FC4"/>
    <w:rsid w:val="00BB505F"/>
    <w:rsid w:val="00BB54D3"/>
    <w:rsid w:val="00BB54F8"/>
    <w:rsid w:val="00BB55B8"/>
    <w:rsid w:val="00BB5639"/>
    <w:rsid w:val="00BB564B"/>
    <w:rsid w:val="00BB5DE2"/>
    <w:rsid w:val="00BB5F4C"/>
    <w:rsid w:val="00BB5FCB"/>
    <w:rsid w:val="00BB5FF2"/>
    <w:rsid w:val="00BB601E"/>
    <w:rsid w:val="00BB60C1"/>
    <w:rsid w:val="00BB62E9"/>
    <w:rsid w:val="00BB6419"/>
    <w:rsid w:val="00BB648B"/>
    <w:rsid w:val="00BB662B"/>
    <w:rsid w:val="00BB6668"/>
    <w:rsid w:val="00BB672C"/>
    <w:rsid w:val="00BB6BBC"/>
    <w:rsid w:val="00BB6CFB"/>
    <w:rsid w:val="00BB6E33"/>
    <w:rsid w:val="00BB6F8F"/>
    <w:rsid w:val="00BB71F8"/>
    <w:rsid w:val="00BB72DA"/>
    <w:rsid w:val="00BB72E3"/>
    <w:rsid w:val="00BB74B4"/>
    <w:rsid w:val="00BB74DA"/>
    <w:rsid w:val="00BB78B4"/>
    <w:rsid w:val="00BB7A8A"/>
    <w:rsid w:val="00BB7B73"/>
    <w:rsid w:val="00BB7DC7"/>
    <w:rsid w:val="00BB7F97"/>
    <w:rsid w:val="00BC003C"/>
    <w:rsid w:val="00BC0824"/>
    <w:rsid w:val="00BC0B8F"/>
    <w:rsid w:val="00BC0BC8"/>
    <w:rsid w:val="00BC0D32"/>
    <w:rsid w:val="00BC0DC8"/>
    <w:rsid w:val="00BC0ED7"/>
    <w:rsid w:val="00BC0FCD"/>
    <w:rsid w:val="00BC1064"/>
    <w:rsid w:val="00BC14AB"/>
    <w:rsid w:val="00BC18DD"/>
    <w:rsid w:val="00BC196A"/>
    <w:rsid w:val="00BC1B8C"/>
    <w:rsid w:val="00BC21B6"/>
    <w:rsid w:val="00BC22D6"/>
    <w:rsid w:val="00BC23CC"/>
    <w:rsid w:val="00BC2718"/>
    <w:rsid w:val="00BC2A07"/>
    <w:rsid w:val="00BC2CD7"/>
    <w:rsid w:val="00BC2D60"/>
    <w:rsid w:val="00BC2E82"/>
    <w:rsid w:val="00BC300B"/>
    <w:rsid w:val="00BC3060"/>
    <w:rsid w:val="00BC319F"/>
    <w:rsid w:val="00BC335A"/>
    <w:rsid w:val="00BC33C2"/>
    <w:rsid w:val="00BC3425"/>
    <w:rsid w:val="00BC37CA"/>
    <w:rsid w:val="00BC389C"/>
    <w:rsid w:val="00BC3A56"/>
    <w:rsid w:val="00BC3AA2"/>
    <w:rsid w:val="00BC3D30"/>
    <w:rsid w:val="00BC3DB9"/>
    <w:rsid w:val="00BC3EA9"/>
    <w:rsid w:val="00BC4038"/>
    <w:rsid w:val="00BC4429"/>
    <w:rsid w:val="00BC456E"/>
    <w:rsid w:val="00BC4888"/>
    <w:rsid w:val="00BC4A7C"/>
    <w:rsid w:val="00BC4BDC"/>
    <w:rsid w:val="00BC4E20"/>
    <w:rsid w:val="00BC4EDC"/>
    <w:rsid w:val="00BC513D"/>
    <w:rsid w:val="00BC5207"/>
    <w:rsid w:val="00BC52D3"/>
    <w:rsid w:val="00BC52D4"/>
    <w:rsid w:val="00BC546B"/>
    <w:rsid w:val="00BC5496"/>
    <w:rsid w:val="00BC5626"/>
    <w:rsid w:val="00BC59B1"/>
    <w:rsid w:val="00BC5D01"/>
    <w:rsid w:val="00BC5F12"/>
    <w:rsid w:val="00BC6236"/>
    <w:rsid w:val="00BC6A03"/>
    <w:rsid w:val="00BC6A86"/>
    <w:rsid w:val="00BC6B11"/>
    <w:rsid w:val="00BC6C63"/>
    <w:rsid w:val="00BC6CD1"/>
    <w:rsid w:val="00BC6D19"/>
    <w:rsid w:val="00BC7043"/>
    <w:rsid w:val="00BC7047"/>
    <w:rsid w:val="00BC70B8"/>
    <w:rsid w:val="00BC70BE"/>
    <w:rsid w:val="00BC75A7"/>
    <w:rsid w:val="00BC7838"/>
    <w:rsid w:val="00BC7AA1"/>
    <w:rsid w:val="00BC7BE8"/>
    <w:rsid w:val="00BC7D0B"/>
    <w:rsid w:val="00BC7DB9"/>
    <w:rsid w:val="00BC7ED1"/>
    <w:rsid w:val="00BC7F4C"/>
    <w:rsid w:val="00BD0207"/>
    <w:rsid w:val="00BD0253"/>
    <w:rsid w:val="00BD0365"/>
    <w:rsid w:val="00BD04F3"/>
    <w:rsid w:val="00BD0673"/>
    <w:rsid w:val="00BD0A6C"/>
    <w:rsid w:val="00BD0B12"/>
    <w:rsid w:val="00BD0BE4"/>
    <w:rsid w:val="00BD0CC7"/>
    <w:rsid w:val="00BD0FD9"/>
    <w:rsid w:val="00BD1006"/>
    <w:rsid w:val="00BD103A"/>
    <w:rsid w:val="00BD1068"/>
    <w:rsid w:val="00BD1265"/>
    <w:rsid w:val="00BD130E"/>
    <w:rsid w:val="00BD13A9"/>
    <w:rsid w:val="00BD1601"/>
    <w:rsid w:val="00BD1660"/>
    <w:rsid w:val="00BD1712"/>
    <w:rsid w:val="00BD17A8"/>
    <w:rsid w:val="00BD18B5"/>
    <w:rsid w:val="00BD1A86"/>
    <w:rsid w:val="00BD1BF7"/>
    <w:rsid w:val="00BD1C4C"/>
    <w:rsid w:val="00BD1EC8"/>
    <w:rsid w:val="00BD2079"/>
    <w:rsid w:val="00BD256D"/>
    <w:rsid w:val="00BD2593"/>
    <w:rsid w:val="00BD25C0"/>
    <w:rsid w:val="00BD268B"/>
    <w:rsid w:val="00BD26C7"/>
    <w:rsid w:val="00BD292D"/>
    <w:rsid w:val="00BD2AB3"/>
    <w:rsid w:val="00BD2EF4"/>
    <w:rsid w:val="00BD300B"/>
    <w:rsid w:val="00BD31F5"/>
    <w:rsid w:val="00BD32DE"/>
    <w:rsid w:val="00BD32F0"/>
    <w:rsid w:val="00BD33E2"/>
    <w:rsid w:val="00BD370B"/>
    <w:rsid w:val="00BD3EE3"/>
    <w:rsid w:val="00BD4001"/>
    <w:rsid w:val="00BD40D1"/>
    <w:rsid w:val="00BD488B"/>
    <w:rsid w:val="00BD49A2"/>
    <w:rsid w:val="00BD4A06"/>
    <w:rsid w:val="00BD4B2E"/>
    <w:rsid w:val="00BD4B82"/>
    <w:rsid w:val="00BD4D91"/>
    <w:rsid w:val="00BD4E05"/>
    <w:rsid w:val="00BD4E6B"/>
    <w:rsid w:val="00BD4EF9"/>
    <w:rsid w:val="00BD503E"/>
    <w:rsid w:val="00BD50BE"/>
    <w:rsid w:val="00BD5641"/>
    <w:rsid w:val="00BD56D1"/>
    <w:rsid w:val="00BD5869"/>
    <w:rsid w:val="00BD5889"/>
    <w:rsid w:val="00BD5974"/>
    <w:rsid w:val="00BD5F4C"/>
    <w:rsid w:val="00BD5F74"/>
    <w:rsid w:val="00BD6049"/>
    <w:rsid w:val="00BD60AA"/>
    <w:rsid w:val="00BD61EC"/>
    <w:rsid w:val="00BD62DA"/>
    <w:rsid w:val="00BD65FA"/>
    <w:rsid w:val="00BD66BC"/>
    <w:rsid w:val="00BD66F6"/>
    <w:rsid w:val="00BD6B89"/>
    <w:rsid w:val="00BD6C73"/>
    <w:rsid w:val="00BD6D64"/>
    <w:rsid w:val="00BD6DB1"/>
    <w:rsid w:val="00BD6E27"/>
    <w:rsid w:val="00BD6E29"/>
    <w:rsid w:val="00BD6EDB"/>
    <w:rsid w:val="00BD700B"/>
    <w:rsid w:val="00BD7189"/>
    <w:rsid w:val="00BD75F3"/>
    <w:rsid w:val="00BD773B"/>
    <w:rsid w:val="00BD7846"/>
    <w:rsid w:val="00BD78BA"/>
    <w:rsid w:val="00BD7B7A"/>
    <w:rsid w:val="00BD7EB6"/>
    <w:rsid w:val="00BE016D"/>
    <w:rsid w:val="00BE034B"/>
    <w:rsid w:val="00BE0681"/>
    <w:rsid w:val="00BE06B5"/>
    <w:rsid w:val="00BE0756"/>
    <w:rsid w:val="00BE0768"/>
    <w:rsid w:val="00BE0925"/>
    <w:rsid w:val="00BE0A64"/>
    <w:rsid w:val="00BE0B66"/>
    <w:rsid w:val="00BE0ED3"/>
    <w:rsid w:val="00BE0FC1"/>
    <w:rsid w:val="00BE1059"/>
    <w:rsid w:val="00BE10D7"/>
    <w:rsid w:val="00BE11A3"/>
    <w:rsid w:val="00BE123A"/>
    <w:rsid w:val="00BE1425"/>
    <w:rsid w:val="00BE1451"/>
    <w:rsid w:val="00BE1479"/>
    <w:rsid w:val="00BE167C"/>
    <w:rsid w:val="00BE1AD2"/>
    <w:rsid w:val="00BE1BD6"/>
    <w:rsid w:val="00BE1D4E"/>
    <w:rsid w:val="00BE1F25"/>
    <w:rsid w:val="00BE21CC"/>
    <w:rsid w:val="00BE220B"/>
    <w:rsid w:val="00BE239D"/>
    <w:rsid w:val="00BE26DC"/>
    <w:rsid w:val="00BE284F"/>
    <w:rsid w:val="00BE2866"/>
    <w:rsid w:val="00BE2892"/>
    <w:rsid w:val="00BE2B42"/>
    <w:rsid w:val="00BE2BC6"/>
    <w:rsid w:val="00BE2CD7"/>
    <w:rsid w:val="00BE2CF0"/>
    <w:rsid w:val="00BE2DB5"/>
    <w:rsid w:val="00BE2DF0"/>
    <w:rsid w:val="00BE2ED5"/>
    <w:rsid w:val="00BE30E7"/>
    <w:rsid w:val="00BE336E"/>
    <w:rsid w:val="00BE3386"/>
    <w:rsid w:val="00BE340B"/>
    <w:rsid w:val="00BE3612"/>
    <w:rsid w:val="00BE3BA3"/>
    <w:rsid w:val="00BE428C"/>
    <w:rsid w:val="00BE43D2"/>
    <w:rsid w:val="00BE449B"/>
    <w:rsid w:val="00BE453E"/>
    <w:rsid w:val="00BE4754"/>
    <w:rsid w:val="00BE48B6"/>
    <w:rsid w:val="00BE48EA"/>
    <w:rsid w:val="00BE4BE6"/>
    <w:rsid w:val="00BE4D20"/>
    <w:rsid w:val="00BE4F02"/>
    <w:rsid w:val="00BE4F94"/>
    <w:rsid w:val="00BE5047"/>
    <w:rsid w:val="00BE5169"/>
    <w:rsid w:val="00BE5634"/>
    <w:rsid w:val="00BE56B9"/>
    <w:rsid w:val="00BE5A5E"/>
    <w:rsid w:val="00BE5A6B"/>
    <w:rsid w:val="00BE5A96"/>
    <w:rsid w:val="00BE5B9B"/>
    <w:rsid w:val="00BE5C95"/>
    <w:rsid w:val="00BE5E1B"/>
    <w:rsid w:val="00BE62A1"/>
    <w:rsid w:val="00BE651D"/>
    <w:rsid w:val="00BE659F"/>
    <w:rsid w:val="00BE66F4"/>
    <w:rsid w:val="00BE6708"/>
    <w:rsid w:val="00BE672D"/>
    <w:rsid w:val="00BE68F3"/>
    <w:rsid w:val="00BE6CB4"/>
    <w:rsid w:val="00BE6FAF"/>
    <w:rsid w:val="00BE6FDE"/>
    <w:rsid w:val="00BE73FE"/>
    <w:rsid w:val="00BE746A"/>
    <w:rsid w:val="00BE7515"/>
    <w:rsid w:val="00BE761F"/>
    <w:rsid w:val="00BE78E4"/>
    <w:rsid w:val="00BE7D4C"/>
    <w:rsid w:val="00BF00F8"/>
    <w:rsid w:val="00BF0410"/>
    <w:rsid w:val="00BF0483"/>
    <w:rsid w:val="00BF04BA"/>
    <w:rsid w:val="00BF0963"/>
    <w:rsid w:val="00BF0A85"/>
    <w:rsid w:val="00BF0CDE"/>
    <w:rsid w:val="00BF0D9A"/>
    <w:rsid w:val="00BF0F61"/>
    <w:rsid w:val="00BF1358"/>
    <w:rsid w:val="00BF1416"/>
    <w:rsid w:val="00BF14DA"/>
    <w:rsid w:val="00BF1559"/>
    <w:rsid w:val="00BF15F1"/>
    <w:rsid w:val="00BF1724"/>
    <w:rsid w:val="00BF177C"/>
    <w:rsid w:val="00BF1891"/>
    <w:rsid w:val="00BF18CC"/>
    <w:rsid w:val="00BF1C6F"/>
    <w:rsid w:val="00BF2090"/>
    <w:rsid w:val="00BF22D9"/>
    <w:rsid w:val="00BF23D8"/>
    <w:rsid w:val="00BF2407"/>
    <w:rsid w:val="00BF2832"/>
    <w:rsid w:val="00BF2A1F"/>
    <w:rsid w:val="00BF2D96"/>
    <w:rsid w:val="00BF2E4C"/>
    <w:rsid w:val="00BF2E7E"/>
    <w:rsid w:val="00BF32D8"/>
    <w:rsid w:val="00BF32F4"/>
    <w:rsid w:val="00BF336E"/>
    <w:rsid w:val="00BF34D4"/>
    <w:rsid w:val="00BF367E"/>
    <w:rsid w:val="00BF3686"/>
    <w:rsid w:val="00BF37A3"/>
    <w:rsid w:val="00BF3D1C"/>
    <w:rsid w:val="00BF3D20"/>
    <w:rsid w:val="00BF3D58"/>
    <w:rsid w:val="00BF3EB6"/>
    <w:rsid w:val="00BF411B"/>
    <w:rsid w:val="00BF41BD"/>
    <w:rsid w:val="00BF445D"/>
    <w:rsid w:val="00BF4772"/>
    <w:rsid w:val="00BF482F"/>
    <w:rsid w:val="00BF487E"/>
    <w:rsid w:val="00BF4B15"/>
    <w:rsid w:val="00BF4B68"/>
    <w:rsid w:val="00BF4C1E"/>
    <w:rsid w:val="00BF50AF"/>
    <w:rsid w:val="00BF512E"/>
    <w:rsid w:val="00BF5362"/>
    <w:rsid w:val="00BF5472"/>
    <w:rsid w:val="00BF5CEA"/>
    <w:rsid w:val="00BF63FB"/>
    <w:rsid w:val="00BF6413"/>
    <w:rsid w:val="00BF6681"/>
    <w:rsid w:val="00BF68EA"/>
    <w:rsid w:val="00BF6913"/>
    <w:rsid w:val="00BF6969"/>
    <w:rsid w:val="00BF6999"/>
    <w:rsid w:val="00BF6BAF"/>
    <w:rsid w:val="00BF6DCF"/>
    <w:rsid w:val="00BF6EDC"/>
    <w:rsid w:val="00BF6EE1"/>
    <w:rsid w:val="00BF70EC"/>
    <w:rsid w:val="00BF71C5"/>
    <w:rsid w:val="00BF7255"/>
    <w:rsid w:val="00BF7295"/>
    <w:rsid w:val="00BF767E"/>
    <w:rsid w:val="00BF76E1"/>
    <w:rsid w:val="00BF7A28"/>
    <w:rsid w:val="00BF7B99"/>
    <w:rsid w:val="00BF7E13"/>
    <w:rsid w:val="00BF7ECB"/>
    <w:rsid w:val="00BF7FF4"/>
    <w:rsid w:val="00C004A7"/>
    <w:rsid w:val="00C00E83"/>
    <w:rsid w:val="00C01417"/>
    <w:rsid w:val="00C0146B"/>
    <w:rsid w:val="00C014B0"/>
    <w:rsid w:val="00C014B5"/>
    <w:rsid w:val="00C01503"/>
    <w:rsid w:val="00C01599"/>
    <w:rsid w:val="00C015F5"/>
    <w:rsid w:val="00C01811"/>
    <w:rsid w:val="00C0194F"/>
    <w:rsid w:val="00C01B8D"/>
    <w:rsid w:val="00C01D5B"/>
    <w:rsid w:val="00C01F14"/>
    <w:rsid w:val="00C02139"/>
    <w:rsid w:val="00C023EC"/>
    <w:rsid w:val="00C025E5"/>
    <w:rsid w:val="00C02BCE"/>
    <w:rsid w:val="00C02C5F"/>
    <w:rsid w:val="00C02FE0"/>
    <w:rsid w:val="00C0305E"/>
    <w:rsid w:val="00C031B0"/>
    <w:rsid w:val="00C033A4"/>
    <w:rsid w:val="00C0367A"/>
    <w:rsid w:val="00C036E5"/>
    <w:rsid w:val="00C0371E"/>
    <w:rsid w:val="00C03955"/>
    <w:rsid w:val="00C0402D"/>
    <w:rsid w:val="00C0459E"/>
    <w:rsid w:val="00C045AE"/>
    <w:rsid w:val="00C04973"/>
    <w:rsid w:val="00C04AB6"/>
    <w:rsid w:val="00C04AC9"/>
    <w:rsid w:val="00C04DE9"/>
    <w:rsid w:val="00C04E95"/>
    <w:rsid w:val="00C04EAF"/>
    <w:rsid w:val="00C056A5"/>
    <w:rsid w:val="00C05721"/>
    <w:rsid w:val="00C057B5"/>
    <w:rsid w:val="00C05810"/>
    <w:rsid w:val="00C05948"/>
    <w:rsid w:val="00C05B36"/>
    <w:rsid w:val="00C05C96"/>
    <w:rsid w:val="00C05E3F"/>
    <w:rsid w:val="00C05FD7"/>
    <w:rsid w:val="00C060D8"/>
    <w:rsid w:val="00C061F9"/>
    <w:rsid w:val="00C06400"/>
    <w:rsid w:val="00C0694B"/>
    <w:rsid w:val="00C06A0F"/>
    <w:rsid w:val="00C06D3D"/>
    <w:rsid w:val="00C06ED7"/>
    <w:rsid w:val="00C06F98"/>
    <w:rsid w:val="00C07016"/>
    <w:rsid w:val="00C07521"/>
    <w:rsid w:val="00C078AC"/>
    <w:rsid w:val="00C078AE"/>
    <w:rsid w:val="00C07D3C"/>
    <w:rsid w:val="00C07D82"/>
    <w:rsid w:val="00C07EAF"/>
    <w:rsid w:val="00C10428"/>
    <w:rsid w:val="00C10744"/>
    <w:rsid w:val="00C108DF"/>
    <w:rsid w:val="00C10A5F"/>
    <w:rsid w:val="00C10C20"/>
    <w:rsid w:val="00C10D60"/>
    <w:rsid w:val="00C10E99"/>
    <w:rsid w:val="00C10ECF"/>
    <w:rsid w:val="00C11063"/>
    <w:rsid w:val="00C112BB"/>
    <w:rsid w:val="00C114C7"/>
    <w:rsid w:val="00C115CA"/>
    <w:rsid w:val="00C1176D"/>
    <w:rsid w:val="00C119E0"/>
    <w:rsid w:val="00C11B14"/>
    <w:rsid w:val="00C11B55"/>
    <w:rsid w:val="00C11BBC"/>
    <w:rsid w:val="00C11BF5"/>
    <w:rsid w:val="00C12294"/>
    <w:rsid w:val="00C124A3"/>
    <w:rsid w:val="00C12578"/>
    <w:rsid w:val="00C126FD"/>
    <w:rsid w:val="00C128D1"/>
    <w:rsid w:val="00C129E3"/>
    <w:rsid w:val="00C12A9B"/>
    <w:rsid w:val="00C12E5A"/>
    <w:rsid w:val="00C12F4D"/>
    <w:rsid w:val="00C1305E"/>
    <w:rsid w:val="00C13096"/>
    <w:rsid w:val="00C131A4"/>
    <w:rsid w:val="00C131FC"/>
    <w:rsid w:val="00C132B9"/>
    <w:rsid w:val="00C13886"/>
    <w:rsid w:val="00C13AB1"/>
    <w:rsid w:val="00C13BE3"/>
    <w:rsid w:val="00C13C42"/>
    <w:rsid w:val="00C13DF8"/>
    <w:rsid w:val="00C14295"/>
    <w:rsid w:val="00C143C5"/>
    <w:rsid w:val="00C145AD"/>
    <w:rsid w:val="00C1479F"/>
    <w:rsid w:val="00C148F4"/>
    <w:rsid w:val="00C14D84"/>
    <w:rsid w:val="00C14DEC"/>
    <w:rsid w:val="00C15282"/>
    <w:rsid w:val="00C153DD"/>
    <w:rsid w:val="00C15422"/>
    <w:rsid w:val="00C15462"/>
    <w:rsid w:val="00C15762"/>
    <w:rsid w:val="00C1592D"/>
    <w:rsid w:val="00C159E3"/>
    <w:rsid w:val="00C15A9C"/>
    <w:rsid w:val="00C15AD0"/>
    <w:rsid w:val="00C15C62"/>
    <w:rsid w:val="00C15D13"/>
    <w:rsid w:val="00C15D9C"/>
    <w:rsid w:val="00C160D2"/>
    <w:rsid w:val="00C16794"/>
    <w:rsid w:val="00C16B98"/>
    <w:rsid w:val="00C16D3F"/>
    <w:rsid w:val="00C17152"/>
    <w:rsid w:val="00C177A9"/>
    <w:rsid w:val="00C17C6F"/>
    <w:rsid w:val="00C2040E"/>
    <w:rsid w:val="00C2065E"/>
    <w:rsid w:val="00C20666"/>
    <w:rsid w:val="00C2081F"/>
    <w:rsid w:val="00C20859"/>
    <w:rsid w:val="00C208EF"/>
    <w:rsid w:val="00C20B1D"/>
    <w:rsid w:val="00C20B2A"/>
    <w:rsid w:val="00C20D42"/>
    <w:rsid w:val="00C20D69"/>
    <w:rsid w:val="00C20DC3"/>
    <w:rsid w:val="00C20EB0"/>
    <w:rsid w:val="00C212DB"/>
    <w:rsid w:val="00C2136D"/>
    <w:rsid w:val="00C21572"/>
    <w:rsid w:val="00C2165A"/>
    <w:rsid w:val="00C21999"/>
    <w:rsid w:val="00C21C08"/>
    <w:rsid w:val="00C21F5C"/>
    <w:rsid w:val="00C21F95"/>
    <w:rsid w:val="00C21FE4"/>
    <w:rsid w:val="00C22212"/>
    <w:rsid w:val="00C2251A"/>
    <w:rsid w:val="00C228CF"/>
    <w:rsid w:val="00C229D9"/>
    <w:rsid w:val="00C22ADE"/>
    <w:rsid w:val="00C22CA0"/>
    <w:rsid w:val="00C22FE4"/>
    <w:rsid w:val="00C232C6"/>
    <w:rsid w:val="00C232DE"/>
    <w:rsid w:val="00C23337"/>
    <w:rsid w:val="00C23346"/>
    <w:rsid w:val="00C2335D"/>
    <w:rsid w:val="00C233AB"/>
    <w:rsid w:val="00C23A04"/>
    <w:rsid w:val="00C23ADD"/>
    <w:rsid w:val="00C23C86"/>
    <w:rsid w:val="00C23C8D"/>
    <w:rsid w:val="00C23EBE"/>
    <w:rsid w:val="00C24168"/>
    <w:rsid w:val="00C242F3"/>
    <w:rsid w:val="00C24360"/>
    <w:rsid w:val="00C246F9"/>
    <w:rsid w:val="00C2497B"/>
    <w:rsid w:val="00C249A7"/>
    <w:rsid w:val="00C24A89"/>
    <w:rsid w:val="00C24AE0"/>
    <w:rsid w:val="00C24B8B"/>
    <w:rsid w:val="00C24D19"/>
    <w:rsid w:val="00C24DF7"/>
    <w:rsid w:val="00C24F7A"/>
    <w:rsid w:val="00C25255"/>
    <w:rsid w:val="00C255E8"/>
    <w:rsid w:val="00C25632"/>
    <w:rsid w:val="00C2593D"/>
    <w:rsid w:val="00C25BB6"/>
    <w:rsid w:val="00C25BE7"/>
    <w:rsid w:val="00C25C9F"/>
    <w:rsid w:val="00C25D09"/>
    <w:rsid w:val="00C25D36"/>
    <w:rsid w:val="00C25DA4"/>
    <w:rsid w:val="00C25EDB"/>
    <w:rsid w:val="00C25EEF"/>
    <w:rsid w:val="00C2614F"/>
    <w:rsid w:val="00C262F8"/>
    <w:rsid w:val="00C26503"/>
    <w:rsid w:val="00C265D4"/>
    <w:rsid w:val="00C2676D"/>
    <w:rsid w:val="00C269B0"/>
    <w:rsid w:val="00C26A42"/>
    <w:rsid w:val="00C26B08"/>
    <w:rsid w:val="00C26C1E"/>
    <w:rsid w:val="00C27048"/>
    <w:rsid w:val="00C27151"/>
    <w:rsid w:val="00C271F9"/>
    <w:rsid w:val="00C2720B"/>
    <w:rsid w:val="00C273B9"/>
    <w:rsid w:val="00C273F5"/>
    <w:rsid w:val="00C27456"/>
    <w:rsid w:val="00C277A6"/>
    <w:rsid w:val="00C27E34"/>
    <w:rsid w:val="00C27EA7"/>
    <w:rsid w:val="00C27EB6"/>
    <w:rsid w:val="00C30377"/>
    <w:rsid w:val="00C30496"/>
    <w:rsid w:val="00C304C0"/>
    <w:rsid w:val="00C30560"/>
    <w:rsid w:val="00C3098D"/>
    <w:rsid w:val="00C309C8"/>
    <w:rsid w:val="00C30AE0"/>
    <w:rsid w:val="00C30BD8"/>
    <w:rsid w:val="00C30F52"/>
    <w:rsid w:val="00C30F79"/>
    <w:rsid w:val="00C310F9"/>
    <w:rsid w:val="00C31228"/>
    <w:rsid w:val="00C313A1"/>
    <w:rsid w:val="00C313E6"/>
    <w:rsid w:val="00C314F8"/>
    <w:rsid w:val="00C316FD"/>
    <w:rsid w:val="00C31834"/>
    <w:rsid w:val="00C318ED"/>
    <w:rsid w:val="00C31A75"/>
    <w:rsid w:val="00C31ADD"/>
    <w:rsid w:val="00C31B2D"/>
    <w:rsid w:val="00C31B9D"/>
    <w:rsid w:val="00C324C3"/>
    <w:rsid w:val="00C32508"/>
    <w:rsid w:val="00C3284A"/>
    <w:rsid w:val="00C32B43"/>
    <w:rsid w:val="00C32DB1"/>
    <w:rsid w:val="00C32E4D"/>
    <w:rsid w:val="00C33099"/>
    <w:rsid w:val="00C33208"/>
    <w:rsid w:val="00C33421"/>
    <w:rsid w:val="00C336CA"/>
    <w:rsid w:val="00C339B2"/>
    <w:rsid w:val="00C33C00"/>
    <w:rsid w:val="00C33D55"/>
    <w:rsid w:val="00C33E13"/>
    <w:rsid w:val="00C340F9"/>
    <w:rsid w:val="00C34397"/>
    <w:rsid w:val="00C3439B"/>
    <w:rsid w:val="00C344C6"/>
    <w:rsid w:val="00C34584"/>
    <w:rsid w:val="00C3498A"/>
    <w:rsid w:val="00C34A61"/>
    <w:rsid w:val="00C34EF1"/>
    <w:rsid w:val="00C34F26"/>
    <w:rsid w:val="00C34FFE"/>
    <w:rsid w:val="00C35460"/>
    <w:rsid w:val="00C35654"/>
    <w:rsid w:val="00C35694"/>
    <w:rsid w:val="00C359C8"/>
    <w:rsid w:val="00C35C07"/>
    <w:rsid w:val="00C35CF4"/>
    <w:rsid w:val="00C35D74"/>
    <w:rsid w:val="00C35E92"/>
    <w:rsid w:val="00C35E9F"/>
    <w:rsid w:val="00C3604F"/>
    <w:rsid w:val="00C360A2"/>
    <w:rsid w:val="00C36245"/>
    <w:rsid w:val="00C36607"/>
    <w:rsid w:val="00C3664B"/>
    <w:rsid w:val="00C368E9"/>
    <w:rsid w:val="00C36904"/>
    <w:rsid w:val="00C36AF7"/>
    <w:rsid w:val="00C370E4"/>
    <w:rsid w:val="00C371FB"/>
    <w:rsid w:val="00C3747E"/>
    <w:rsid w:val="00C37592"/>
    <w:rsid w:val="00C37659"/>
    <w:rsid w:val="00C37782"/>
    <w:rsid w:val="00C37807"/>
    <w:rsid w:val="00C378CB"/>
    <w:rsid w:val="00C37EE7"/>
    <w:rsid w:val="00C40161"/>
    <w:rsid w:val="00C40217"/>
    <w:rsid w:val="00C4022C"/>
    <w:rsid w:val="00C402E2"/>
    <w:rsid w:val="00C40315"/>
    <w:rsid w:val="00C4099D"/>
    <w:rsid w:val="00C40EE0"/>
    <w:rsid w:val="00C40F29"/>
    <w:rsid w:val="00C41067"/>
    <w:rsid w:val="00C4118B"/>
    <w:rsid w:val="00C413DD"/>
    <w:rsid w:val="00C415C6"/>
    <w:rsid w:val="00C417C7"/>
    <w:rsid w:val="00C41F51"/>
    <w:rsid w:val="00C4252F"/>
    <w:rsid w:val="00C425CB"/>
    <w:rsid w:val="00C427D3"/>
    <w:rsid w:val="00C42876"/>
    <w:rsid w:val="00C429AD"/>
    <w:rsid w:val="00C42A83"/>
    <w:rsid w:val="00C42B28"/>
    <w:rsid w:val="00C42BDC"/>
    <w:rsid w:val="00C42C81"/>
    <w:rsid w:val="00C42D32"/>
    <w:rsid w:val="00C4324E"/>
    <w:rsid w:val="00C43573"/>
    <w:rsid w:val="00C43AB0"/>
    <w:rsid w:val="00C43D34"/>
    <w:rsid w:val="00C44384"/>
    <w:rsid w:val="00C447AC"/>
    <w:rsid w:val="00C44AF2"/>
    <w:rsid w:val="00C44EDD"/>
    <w:rsid w:val="00C44F35"/>
    <w:rsid w:val="00C45210"/>
    <w:rsid w:val="00C455A4"/>
    <w:rsid w:val="00C456D1"/>
    <w:rsid w:val="00C457F3"/>
    <w:rsid w:val="00C45A1F"/>
    <w:rsid w:val="00C45AA7"/>
    <w:rsid w:val="00C45BF3"/>
    <w:rsid w:val="00C45C3F"/>
    <w:rsid w:val="00C45D7D"/>
    <w:rsid w:val="00C45D88"/>
    <w:rsid w:val="00C45E25"/>
    <w:rsid w:val="00C460BE"/>
    <w:rsid w:val="00C46151"/>
    <w:rsid w:val="00C461ED"/>
    <w:rsid w:val="00C465B4"/>
    <w:rsid w:val="00C465B6"/>
    <w:rsid w:val="00C465C3"/>
    <w:rsid w:val="00C46743"/>
    <w:rsid w:val="00C46749"/>
    <w:rsid w:val="00C4688B"/>
    <w:rsid w:val="00C469CF"/>
    <w:rsid w:val="00C46A0B"/>
    <w:rsid w:val="00C46BF3"/>
    <w:rsid w:val="00C46CBE"/>
    <w:rsid w:val="00C46E53"/>
    <w:rsid w:val="00C47529"/>
    <w:rsid w:val="00C4760D"/>
    <w:rsid w:val="00C47EF5"/>
    <w:rsid w:val="00C501A4"/>
    <w:rsid w:val="00C50D73"/>
    <w:rsid w:val="00C50E55"/>
    <w:rsid w:val="00C50E85"/>
    <w:rsid w:val="00C513B3"/>
    <w:rsid w:val="00C5146B"/>
    <w:rsid w:val="00C5156D"/>
    <w:rsid w:val="00C51570"/>
    <w:rsid w:val="00C51A4D"/>
    <w:rsid w:val="00C51A4F"/>
    <w:rsid w:val="00C51EEA"/>
    <w:rsid w:val="00C52010"/>
    <w:rsid w:val="00C52214"/>
    <w:rsid w:val="00C52253"/>
    <w:rsid w:val="00C522D1"/>
    <w:rsid w:val="00C5296E"/>
    <w:rsid w:val="00C52AD0"/>
    <w:rsid w:val="00C52CC8"/>
    <w:rsid w:val="00C52EBA"/>
    <w:rsid w:val="00C52FE3"/>
    <w:rsid w:val="00C5320E"/>
    <w:rsid w:val="00C53343"/>
    <w:rsid w:val="00C53388"/>
    <w:rsid w:val="00C53623"/>
    <w:rsid w:val="00C53983"/>
    <w:rsid w:val="00C53A62"/>
    <w:rsid w:val="00C53AEA"/>
    <w:rsid w:val="00C53C5C"/>
    <w:rsid w:val="00C53D73"/>
    <w:rsid w:val="00C54184"/>
    <w:rsid w:val="00C541CD"/>
    <w:rsid w:val="00C54234"/>
    <w:rsid w:val="00C54381"/>
    <w:rsid w:val="00C54857"/>
    <w:rsid w:val="00C548BD"/>
    <w:rsid w:val="00C54AE3"/>
    <w:rsid w:val="00C54B27"/>
    <w:rsid w:val="00C54B40"/>
    <w:rsid w:val="00C54C76"/>
    <w:rsid w:val="00C552F5"/>
    <w:rsid w:val="00C553C1"/>
    <w:rsid w:val="00C55565"/>
    <w:rsid w:val="00C556AD"/>
    <w:rsid w:val="00C55C00"/>
    <w:rsid w:val="00C55C1D"/>
    <w:rsid w:val="00C55D3D"/>
    <w:rsid w:val="00C55D6C"/>
    <w:rsid w:val="00C55DD6"/>
    <w:rsid w:val="00C55EFD"/>
    <w:rsid w:val="00C55F17"/>
    <w:rsid w:val="00C56298"/>
    <w:rsid w:val="00C562FC"/>
    <w:rsid w:val="00C5658B"/>
    <w:rsid w:val="00C568B7"/>
    <w:rsid w:val="00C56922"/>
    <w:rsid w:val="00C56C8A"/>
    <w:rsid w:val="00C56DE7"/>
    <w:rsid w:val="00C571A4"/>
    <w:rsid w:val="00C5725E"/>
    <w:rsid w:val="00C572AB"/>
    <w:rsid w:val="00C5755A"/>
    <w:rsid w:val="00C57596"/>
    <w:rsid w:val="00C57B14"/>
    <w:rsid w:val="00C57DBA"/>
    <w:rsid w:val="00C57EAE"/>
    <w:rsid w:val="00C57F4C"/>
    <w:rsid w:val="00C60165"/>
    <w:rsid w:val="00C60737"/>
    <w:rsid w:val="00C608D8"/>
    <w:rsid w:val="00C60AF8"/>
    <w:rsid w:val="00C60B99"/>
    <w:rsid w:val="00C60EA9"/>
    <w:rsid w:val="00C60F31"/>
    <w:rsid w:val="00C6105D"/>
    <w:rsid w:val="00C61194"/>
    <w:rsid w:val="00C6131B"/>
    <w:rsid w:val="00C61410"/>
    <w:rsid w:val="00C61B51"/>
    <w:rsid w:val="00C620F3"/>
    <w:rsid w:val="00C6236D"/>
    <w:rsid w:val="00C62912"/>
    <w:rsid w:val="00C62A15"/>
    <w:rsid w:val="00C62B2F"/>
    <w:rsid w:val="00C62B8E"/>
    <w:rsid w:val="00C62BF1"/>
    <w:rsid w:val="00C62D10"/>
    <w:rsid w:val="00C62EBF"/>
    <w:rsid w:val="00C63756"/>
    <w:rsid w:val="00C63A88"/>
    <w:rsid w:val="00C63B2E"/>
    <w:rsid w:val="00C63BFF"/>
    <w:rsid w:val="00C63C17"/>
    <w:rsid w:val="00C64055"/>
    <w:rsid w:val="00C642CC"/>
    <w:rsid w:val="00C64651"/>
    <w:rsid w:val="00C648A8"/>
    <w:rsid w:val="00C649ED"/>
    <w:rsid w:val="00C64A6D"/>
    <w:rsid w:val="00C64AA3"/>
    <w:rsid w:val="00C64BA2"/>
    <w:rsid w:val="00C64D2D"/>
    <w:rsid w:val="00C64DC1"/>
    <w:rsid w:val="00C64F77"/>
    <w:rsid w:val="00C650BE"/>
    <w:rsid w:val="00C652AE"/>
    <w:rsid w:val="00C6548D"/>
    <w:rsid w:val="00C65990"/>
    <w:rsid w:val="00C659DC"/>
    <w:rsid w:val="00C65F2E"/>
    <w:rsid w:val="00C66136"/>
    <w:rsid w:val="00C662F6"/>
    <w:rsid w:val="00C6670B"/>
    <w:rsid w:val="00C66DC3"/>
    <w:rsid w:val="00C66E1B"/>
    <w:rsid w:val="00C6713A"/>
    <w:rsid w:val="00C67459"/>
    <w:rsid w:val="00C675B3"/>
    <w:rsid w:val="00C6783E"/>
    <w:rsid w:val="00C67862"/>
    <w:rsid w:val="00C67BB8"/>
    <w:rsid w:val="00C67BC4"/>
    <w:rsid w:val="00C67C38"/>
    <w:rsid w:val="00C67CDF"/>
    <w:rsid w:val="00C67FA7"/>
    <w:rsid w:val="00C70594"/>
    <w:rsid w:val="00C70728"/>
    <w:rsid w:val="00C70A73"/>
    <w:rsid w:val="00C70B22"/>
    <w:rsid w:val="00C70E05"/>
    <w:rsid w:val="00C70EEE"/>
    <w:rsid w:val="00C711B8"/>
    <w:rsid w:val="00C713C8"/>
    <w:rsid w:val="00C7146E"/>
    <w:rsid w:val="00C716B9"/>
    <w:rsid w:val="00C71739"/>
    <w:rsid w:val="00C71BCB"/>
    <w:rsid w:val="00C71F07"/>
    <w:rsid w:val="00C72212"/>
    <w:rsid w:val="00C72394"/>
    <w:rsid w:val="00C723CE"/>
    <w:rsid w:val="00C724E1"/>
    <w:rsid w:val="00C72733"/>
    <w:rsid w:val="00C7282C"/>
    <w:rsid w:val="00C729EE"/>
    <w:rsid w:val="00C72A53"/>
    <w:rsid w:val="00C72DFC"/>
    <w:rsid w:val="00C731FA"/>
    <w:rsid w:val="00C73222"/>
    <w:rsid w:val="00C73464"/>
    <w:rsid w:val="00C73522"/>
    <w:rsid w:val="00C73602"/>
    <w:rsid w:val="00C7382C"/>
    <w:rsid w:val="00C73957"/>
    <w:rsid w:val="00C739D4"/>
    <w:rsid w:val="00C73A8F"/>
    <w:rsid w:val="00C73B26"/>
    <w:rsid w:val="00C73C9D"/>
    <w:rsid w:val="00C73D96"/>
    <w:rsid w:val="00C73E27"/>
    <w:rsid w:val="00C73F32"/>
    <w:rsid w:val="00C74074"/>
    <w:rsid w:val="00C7409B"/>
    <w:rsid w:val="00C74190"/>
    <w:rsid w:val="00C74198"/>
    <w:rsid w:val="00C7431C"/>
    <w:rsid w:val="00C74384"/>
    <w:rsid w:val="00C744A4"/>
    <w:rsid w:val="00C745CA"/>
    <w:rsid w:val="00C7487C"/>
    <w:rsid w:val="00C748E2"/>
    <w:rsid w:val="00C74C66"/>
    <w:rsid w:val="00C74D85"/>
    <w:rsid w:val="00C74EA5"/>
    <w:rsid w:val="00C74EFB"/>
    <w:rsid w:val="00C75087"/>
    <w:rsid w:val="00C75445"/>
    <w:rsid w:val="00C754C0"/>
    <w:rsid w:val="00C7559C"/>
    <w:rsid w:val="00C755A6"/>
    <w:rsid w:val="00C755FF"/>
    <w:rsid w:val="00C75708"/>
    <w:rsid w:val="00C7587D"/>
    <w:rsid w:val="00C75EC3"/>
    <w:rsid w:val="00C7625C"/>
    <w:rsid w:val="00C76265"/>
    <w:rsid w:val="00C7649D"/>
    <w:rsid w:val="00C76669"/>
    <w:rsid w:val="00C76786"/>
    <w:rsid w:val="00C76C53"/>
    <w:rsid w:val="00C76D43"/>
    <w:rsid w:val="00C76ED6"/>
    <w:rsid w:val="00C770FB"/>
    <w:rsid w:val="00C77241"/>
    <w:rsid w:val="00C775FD"/>
    <w:rsid w:val="00C777E9"/>
    <w:rsid w:val="00C779B3"/>
    <w:rsid w:val="00C77B17"/>
    <w:rsid w:val="00C77B75"/>
    <w:rsid w:val="00C77C1A"/>
    <w:rsid w:val="00C77C2F"/>
    <w:rsid w:val="00C801D2"/>
    <w:rsid w:val="00C80213"/>
    <w:rsid w:val="00C8050E"/>
    <w:rsid w:val="00C80570"/>
    <w:rsid w:val="00C80680"/>
    <w:rsid w:val="00C806B5"/>
    <w:rsid w:val="00C8071B"/>
    <w:rsid w:val="00C8074C"/>
    <w:rsid w:val="00C808A2"/>
    <w:rsid w:val="00C80B25"/>
    <w:rsid w:val="00C80CF1"/>
    <w:rsid w:val="00C81069"/>
    <w:rsid w:val="00C811BF"/>
    <w:rsid w:val="00C81741"/>
    <w:rsid w:val="00C818E1"/>
    <w:rsid w:val="00C819E1"/>
    <w:rsid w:val="00C81B76"/>
    <w:rsid w:val="00C81BA4"/>
    <w:rsid w:val="00C81D56"/>
    <w:rsid w:val="00C827F8"/>
    <w:rsid w:val="00C82C72"/>
    <w:rsid w:val="00C82CCC"/>
    <w:rsid w:val="00C82E30"/>
    <w:rsid w:val="00C82E6C"/>
    <w:rsid w:val="00C82F69"/>
    <w:rsid w:val="00C83091"/>
    <w:rsid w:val="00C83141"/>
    <w:rsid w:val="00C835C6"/>
    <w:rsid w:val="00C838E8"/>
    <w:rsid w:val="00C839F2"/>
    <w:rsid w:val="00C83B57"/>
    <w:rsid w:val="00C83EBA"/>
    <w:rsid w:val="00C83F40"/>
    <w:rsid w:val="00C8407D"/>
    <w:rsid w:val="00C848C8"/>
    <w:rsid w:val="00C84A1F"/>
    <w:rsid w:val="00C84A37"/>
    <w:rsid w:val="00C84AAB"/>
    <w:rsid w:val="00C84AD7"/>
    <w:rsid w:val="00C84F50"/>
    <w:rsid w:val="00C85048"/>
    <w:rsid w:val="00C8530C"/>
    <w:rsid w:val="00C854D1"/>
    <w:rsid w:val="00C8567A"/>
    <w:rsid w:val="00C857A3"/>
    <w:rsid w:val="00C85B94"/>
    <w:rsid w:val="00C85C53"/>
    <w:rsid w:val="00C85DF7"/>
    <w:rsid w:val="00C85FD7"/>
    <w:rsid w:val="00C864CB"/>
    <w:rsid w:val="00C86510"/>
    <w:rsid w:val="00C865B8"/>
    <w:rsid w:val="00C8669B"/>
    <w:rsid w:val="00C86756"/>
    <w:rsid w:val="00C86A79"/>
    <w:rsid w:val="00C86B69"/>
    <w:rsid w:val="00C86BC3"/>
    <w:rsid w:val="00C86C0B"/>
    <w:rsid w:val="00C86F01"/>
    <w:rsid w:val="00C86F46"/>
    <w:rsid w:val="00C86FC0"/>
    <w:rsid w:val="00C87176"/>
    <w:rsid w:val="00C874B8"/>
    <w:rsid w:val="00C875DD"/>
    <w:rsid w:val="00C87B54"/>
    <w:rsid w:val="00C87BD9"/>
    <w:rsid w:val="00C87CB0"/>
    <w:rsid w:val="00C87D31"/>
    <w:rsid w:val="00C87D53"/>
    <w:rsid w:val="00C87E62"/>
    <w:rsid w:val="00C87EDD"/>
    <w:rsid w:val="00C87F5D"/>
    <w:rsid w:val="00C9027F"/>
    <w:rsid w:val="00C9049A"/>
    <w:rsid w:val="00C908DB"/>
    <w:rsid w:val="00C90A4B"/>
    <w:rsid w:val="00C910DE"/>
    <w:rsid w:val="00C91336"/>
    <w:rsid w:val="00C91526"/>
    <w:rsid w:val="00C9199A"/>
    <w:rsid w:val="00C91D54"/>
    <w:rsid w:val="00C91DE5"/>
    <w:rsid w:val="00C91F44"/>
    <w:rsid w:val="00C925D6"/>
    <w:rsid w:val="00C925EF"/>
    <w:rsid w:val="00C92680"/>
    <w:rsid w:val="00C927F1"/>
    <w:rsid w:val="00C928B2"/>
    <w:rsid w:val="00C92962"/>
    <w:rsid w:val="00C929E6"/>
    <w:rsid w:val="00C92CED"/>
    <w:rsid w:val="00C92F76"/>
    <w:rsid w:val="00C93110"/>
    <w:rsid w:val="00C93401"/>
    <w:rsid w:val="00C934A9"/>
    <w:rsid w:val="00C9367F"/>
    <w:rsid w:val="00C93D92"/>
    <w:rsid w:val="00C93DB1"/>
    <w:rsid w:val="00C93FEF"/>
    <w:rsid w:val="00C94034"/>
    <w:rsid w:val="00C945C4"/>
    <w:rsid w:val="00C949C3"/>
    <w:rsid w:val="00C94A40"/>
    <w:rsid w:val="00C94EDE"/>
    <w:rsid w:val="00C951CE"/>
    <w:rsid w:val="00C95470"/>
    <w:rsid w:val="00C955AF"/>
    <w:rsid w:val="00C960E8"/>
    <w:rsid w:val="00C964AB"/>
    <w:rsid w:val="00C96838"/>
    <w:rsid w:val="00C96960"/>
    <w:rsid w:val="00C96F23"/>
    <w:rsid w:val="00C96F88"/>
    <w:rsid w:val="00C97040"/>
    <w:rsid w:val="00C97159"/>
    <w:rsid w:val="00C9723D"/>
    <w:rsid w:val="00C9733E"/>
    <w:rsid w:val="00C97742"/>
    <w:rsid w:val="00C977BA"/>
    <w:rsid w:val="00C97871"/>
    <w:rsid w:val="00C97BB7"/>
    <w:rsid w:val="00C97C90"/>
    <w:rsid w:val="00C97D7D"/>
    <w:rsid w:val="00C97DE9"/>
    <w:rsid w:val="00C97DFD"/>
    <w:rsid w:val="00C97F0E"/>
    <w:rsid w:val="00C97FF9"/>
    <w:rsid w:val="00CA01D9"/>
    <w:rsid w:val="00CA0234"/>
    <w:rsid w:val="00CA03F2"/>
    <w:rsid w:val="00CA03FB"/>
    <w:rsid w:val="00CA08A3"/>
    <w:rsid w:val="00CA09DC"/>
    <w:rsid w:val="00CA0BA4"/>
    <w:rsid w:val="00CA0FA7"/>
    <w:rsid w:val="00CA0FD5"/>
    <w:rsid w:val="00CA1171"/>
    <w:rsid w:val="00CA1218"/>
    <w:rsid w:val="00CA13D9"/>
    <w:rsid w:val="00CA160F"/>
    <w:rsid w:val="00CA167B"/>
    <w:rsid w:val="00CA178B"/>
    <w:rsid w:val="00CA19C8"/>
    <w:rsid w:val="00CA19E6"/>
    <w:rsid w:val="00CA1B67"/>
    <w:rsid w:val="00CA1DB9"/>
    <w:rsid w:val="00CA2369"/>
    <w:rsid w:val="00CA2552"/>
    <w:rsid w:val="00CA2667"/>
    <w:rsid w:val="00CA2783"/>
    <w:rsid w:val="00CA2A28"/>
    <w:rsid w:val="00CA2C4B"/>
    <w:rsid w:val="00CA2D4A"/>
    <w:rsid w:val="00CA2E22"/>
    <w:rsid w:val="00CA3123"/>
    <w:rsid w:val="00CA32D6"/>
    <w:rsid w:val="00CA33D2"/>
    <w:rsid w:val="00CA34B3"/>
    <w:rsid w:val="00CA35D8"/>
    <w:rsid w:val="00CA3660"/>
    <w:rsid w:val="00CA3825"/>
    <w:rsid w:val="00CA39B6"/>
    <w:rsid w:val="00CA4206"/>
    <w:rsid w:val="00CA4332"/>
    <w:rsid w:val="00CA441F"/>
    <w:rsid w:val="00CA4478"/>
    <w:rsid w:val="00CA4526"/>
    <w:rsid w:val="00CA47BE"/>
    <w:rsid w:val="00CA493B"/>
    <w:rsid w:val="00CA4E07"/>
    <w:rsid w:val="00CA50D1"/>
    <w:rsid w:val="00CA524D"/>
    <w:rsid w:val="00CA5436"/>
    <w:rsid w:val="00CA5622"/>
    <w:rsid w:val="00CA57F1"/>
    <w:rsid w:val="00CA5990"/>
    <w:rsid w:val="00CA5BC3"/>
    <w:rsid w:val="00CA61EF"/>
    <w:rsid w:val="00CA667F"/>
    <w:rsid w:val="00CA66DC"/>
    <w:rsid w:val="00CA6938"/>
    <w:rsid w:val="00CA69B5"/>
    <w:rsid w:val="00CA6CBE"/>
    <w:rsid w:val="00CA6DFD"/>
    <w:rsid w:val="00CA6F54"/>
    <w:rsid w:val="00CA70E8"/>
    <w:rsid w:val="00CA717F"/>
    <w:rsid w:val="00CA780E"/>
    <w:rsid w:val="00CA7ABD"/>
    <w:rsid w:val="00CA7BF7"/>
    <w:rsid w:val="00CA7C1C"/>
    <w:rsid w:val="00CA7E43"/>
    <w:rsid w:val="00CA7F85"/>
    <w:rsid w:val="00CB0369"/>
    <w:rsid w:val="00CB0375"/>
    <w:rsid w:val="00CB03C6"/>
    <w:rsid w:val="00CB06B7"/>
    <w:rsid w:val="00CB07C6"/>
    <w:rsid w:val="00CB09F8"/>
    <w:rsid w:val="00CB0A57"/>
    <w:rsid w:val="00CB0D44"/>
    <w:rsid w:val="00CB136E"/>
    <w:rsid w:val="00CB1393"/>
    <w:rsid w:val="00CB182D"/>
    <w:rsid w:val="00CB1D81"/>
    <w:rsid w:val="00CB1EEB"/>
    <w:rsid w:val="00CB2439"/>
    <w:rsid w:val="00CB2568"/>
    <w:rsid w:val="00CB26AA"/>
    <w:rsid w:val="00CB2855"/>
    <w:rsid w:val="00CB2A26"/>
    <w:rsid w:val="00CB2BFC"/>
    <w:rsid w:val="00CB2D0B"/>
    <w:rsid w:val="00CB2FCD"/>
    <w:rsid w:val="00CB34F4"/>
    <w:rsid w:val="00CB3581"/>
    <w:rsid w:val="00CB3AC0"/>
    <w:rsid w:val="00CB3B13"/>
    <w:rsid w:val="00CB4008"/>
    <w:rsid w:val="00CB4266"/>
    <w:rsid w:val="00CB4751"/>
    <w:rsid w:val="00CB484F"/>
    <w:rsid w:val="00CB4D4B"/>
    <w:rsid w:val="00CB5029"/>
    <w:rsid w:val="00CB5038"/>
    <w:rsid w:val="00CB5240"/>
    <w:rsid w:val="00CB54C3"/>
    <w:rsid w:val="00CB5932"/>
    <w:rsid w:val="00CB597C"/>
    <w:rsid w:val="00CB5B19"/>
    <w:rsid w:val="00CB5B7A"/>
    <w:rsid w:val="00CB614F"/>
    <w:rsid w:val="00CB6342"/>
    <w:rsid w:val="00CB63DA"/>
    <w:rsid w:val="00CB6428"/>
    <w:rsid w:val="00CB69C3"/>
    <w:rsid w:val="00CB6D66"/>
    <w:rsid w:val="00CB6E85"/>
    <w:rsid w:val="00CB6F69"/>
    <w:rsid w:val="00CB6F93"/>
    <w:rsid w:val="00CB76C4"/>
    <w:rsid w:val="00CB7743"/>
    <w:rsid w:val="00CB7749"/>
    <w:rsid w:val="00CB7773"/>
    <w:rsid w:val="00CB7890"/>
    <w:rsid w:val="00CB7918"/>
    <w:rsid w:val="00CB7997"/>
    <w:rsid w:val="00CB7AFC"/>
    <w:rsid w:val="00CB7B04"/>
    <w:rsid w:val="00CB7DE7"/>
    <w:rsid w:val="00CB7E28"/>
    <w:rsid w:val="00CB7F98"/>
    <w:rsid w:val="00CC030A"/>
    <w:rsid w:val="00CC03FD"/>
    <w:rsid w:val="00CC086C"/>
    <w:rsid w:val="00CC0903"/>
    <w:rsid w:val="00CC09D3"/>
    <w:rsid w:val="00CC0BF1"/>
    <w:rsid w:val="00CC1118"/>
    <w:rsid w:val="00CC118D"/>
    <w:rsid w:val="00CC1900"/>
    <w:rsid w:val="00CC1AA7"/>
    <w:rsid w:val="00CC1EC2"/>
    <w:rsid w:val="00CC1F76"/>
    <w:rsid w:val="00CC2480"/>
    <w:rsid w:val="00CC2719"/>
    <w:rsid w:val="00CC28D1"/>
    <w:rsid w:val="00CC2970"/>
    <w:rsid w:val="00CC29A4"/>
    <w:rsid w:val="00CC29D7"/>
    <w:rsid w:val="00CC2BAB"/>
    <w:rsid w:val="00CC2BD1"/>
    <w:rsid w:val="00CC2C29"/>
    <w:rsid w:val="00CC2E36"/>
    <w:rsid w:val="00CC2F2E"/>
    <w:rsid w:val="00CC3458"/>
    <w:rsid w:val="00CC37B5"/>
    <w:rsid w:val="00CC389C"/>
    <w:rsid w:val="00CC38E2"/>
    <w:rsid w:val="00CC3978"/>
    <w:rsid w:val="00CC39B7"/>
    <w:rsid w:val="00CC3BA7"/>
    <w:rsid w:val="00CC3F43"/>
    <w:rsid w:val="00CC4154"/>
    <w:rsid w:val="00CC41DC"/>
    <w:rsid w:val="00CC427A"/>
    <w:rsid w:val="00CC4440"/>
    <w:rsid w:val="00CC44F0"/>
    <w:rsid w:val="00CC4860"/>
    <w:rsid w:val="00CC4C13"/>
    <w:rsid w:val="00CC4C38"/>
    <w:rsid w:val="00CC4D9C"/>
    <w:rsid w:val="00CC4F1A"/>
    <w:rsid w:val="00CC5117"/>
    <w:rsid w:val="00CC51C2"/>
    <w:rsid w:val="00CC5204"/>
    <w:rsid w:val="00CC52C7"/>
    <w:rsid w:val="00CC53BE"/>
    <w:rsid w:val="00CC5587"/>
    <w:rsid w:val="00CC574E"/>
    <w:rsid w:val="00CC57B4"/>
    <w:rsid w:val="00CC5940"/>
    <w:rsid w:val="00CC59B1"/>
    <w:rsid w:val="00CC5DC1"/>
    <w:rsid w:val="00CC5F34"/>
    <w:rsid w:val="00CC6A90"/>
    <w:rsid w:val="00CC6B37"/>
    <w:rsid w:val="00CC6CAB"/>
    <w:rsid w:val="00CC7089"/>
    <w:rsid w:val="00CC76B8"/>
    <w:rsid w:val="00CC7794"/>
    <w:rsid w:val="00CC7AAD"/>
    <w:rsid w:val="00CC7AEE"/>
    <w:rsid w:val="00CC7B0D"/>
    <w:rsid w:val="00CC7F29"/>
    <w:rsid w:val="00CD005D"/>
    <w:rsid w:val="00CD0562"/>
    <w:rsid w:val="00CD06CC"/>
    <w:rsid w:val="00CD0861"/>
    <w:rsid w:val="00CD0A25"/>
    <w:rsid w:val="00CD15A6"/>
    <w:rsid w:val="00CD17B0"/>
    <w:rsid w:val="00CD1A9C"/>
    <w:rsid w:val="00CD1C5E"/>
    <w:rsid w:val="00CD1D5D"/>
    <w:rsid w:val="00CD1E1D"/>
    <w:rsid w:val="00CD1F3B"/>
    <w:rsid w:val="00CD20E6"/>
    <w:rsid w:val="00CD21F9"/>
    <w:rsid w:val="00CD2235"/>
    <w:rsid w:val="00CD24A9"/>
    <w:rsid w:val="00CD26CC"/>
    <w:rsid w:val="00CD2793"/>
    <w:rsid w:val="00CD29C5"/>
    <w:rsid w:val="00CD2AF9"/>
    <w:rsid w:val="00CD2B09"/>
    <w:rsid w:val="00CD2DFB"/>
    <w:rsid w:val="00CD2EEB"/>
    <w:rsid w:val="00CD33FC"/>
    <w:rsid w:val="00CD3980"/>
    <w:rsid w:val="00CD3C57"/>
    <w:rsid w:val="00CD3ECD"/>
    <w:rsid w:val="00CD3F27"/>
    <w:rsid w:val="00CD44E2"/>
    <w:rsid w:val="00CD485B"/>
    <w:rsid w:val="00CD4923"/>
    <w:rsid w:val="00CD4AE2"/>
    <w:rsid w:val="00CD4CE5"/>
    <w:rsid w:val="00CD4E77"/>
    <w:rsid w:val="00CD4EAA"/>
    <w:rsid w:val="00CD51B4"/>
    <w:rsid w:val="00CD547C"/>
    <w:rsid w:val="00CD54E9"/>
    <w:rsid w:val="00CD5592"/>
    <w:rsid w:val="00CD5638"/>
    <w:rsid w:val="00CD56E4"/>
    <w:rsid w:val="00CD5831"/>
    <w:rsid w:val="00CD5877"/>
    <w:rsid w:val="00CD58E6"/>
    <w:rsid w:val="00CD5ADF"/>
    <w:rsid w:val="00CD5AF6"/>
    <w:rsid w:val="00CD5E43"/>
    <w:rsid w:val="00CD6389"/>
    <w:rsid w:val="00CD638D"/>
    <w:rsid w:val="00CD64BF"/>
    <w:rsid w:val="00CD69C7"/>
    <w:rsid w:val="00CD6D69"/>
    <w:rsid w:val="00CD7362"/>
    <w:rsid w:val="00CD7423"/>
    <w:rsid w:val="00CD749C"/>
    <w:rsid w:val="00CD76DE"/>
    <w:rsid w:val="00CD7D7B"/>
    <w:rsid w:val="00CD7DEE"/>
    <w:rsid w:val="00CD7EED"/>
    <w:rsid w:val="00CD7EFD"/>
    <w:rsid w:val="00CE01B5"/>
    <w:rsid w:val="00CE020A"/>
    <w:rsid w:val="00CE026A"/>
    <w:rsid w:val="00CE0431"/>
    <w:rsid w:val="00CE04E8"/>
    <w:rsid w:val="00CE0770"/>
    <w:rsid w:val="00CE07D8"/>
    <w:rsid w:val="00CE0C60"/>
    <w:rsid w:val="00CE0CB1"/>
    <w:rsid w:val="00CE0EFC"/>
    <w:rsid w:val="00CE0FD2"/>
    <w:rsid w:val="00CE1015"/>
    <w:rsid w:val="00CE137C"/>
    <w:rsid w:val="00CE1467"/>
    <w:rsid w:val="00CE15B5"/>
    <w:rsid w:val="00CE16B0"/>
    <w:rsid w:val="00CE17D4"/>
    <w:rsid w:val="00CE183A"/>
    <w:rsid w:val="00CE1A69"/>
    <w:rsid w:val="00CE1C18"/>
    <w:rsid w:val="00CE1C84"/>
    <w:rsid w:val="00CE1C8B"/>
    <w:rsid w:val="00CE2037"/>
    <w:rsid w:val="00CE2079"/>
    <w:rsid w:val="00CE2544"/>
    <w:rsid w:val="00CE264A"/>
    <w:rsid w:val="00CE281B"/>
    <w:rsid w:val="00CE2870"/>
    <w:rsid w:val="00CE28D2"/>
    <w:rsid w:val="00CE28DC"/>
    <w:rsid w:val="00CE29AF"/>
    <w:rsid w:val="00CE29FB"/>
    <w:rsid w:val="00CE2AED"/>
    <w:rsid w:val="00CE2B5F"/>
    <w:rsid w:val="00CE33A3"/>
    <w:rsid w:val="00CE33B7"/>
    <w:rsid w:val="00CE3609"/>
    <w:rsid w:val="00CE3B1A"/>
    <w:rsid w:val="00CE3C9E"/>
    <w:rsid w:val="00CE3DCC"/>
    <w:rsid w:val="00CE3FB3"/>
    <w:rsid w:val="00CE42AA"/>
    <w:rsid w:val="00CE42EF"/>
    <w:rsid w:val="00CE436E"/>
    <w:rsid w:val="00CE46DB"/>
    <w:rsid w:val="00CE4799"/>
    <w:rsid w:val="00CE481C"/>
    <w:rsid w:val="00CE49DB"/>
    <w:rsid w:val="00CE4A01"/>
    <w:rsid w:val="00CE4D00"/>
    <w:rsid w:val="00CE4D07"/>
    <w:rsid w:val="00CE4D92"/>
    <w:rsid w:val="00CE4EC6"/>
    <w:rsid w:val="00CE4EEB"/>
    <w:rsid w:val="00CE51FB"/>
    <w:rsid w:val="00CE5210"/>
    <w:rsid w:val="00CE5426"/>
    <w:rsid w:val="00CE5594"/>
    <w:rsid w:val="00CE598B"/>
    <w:rsid w:val="00CE5C2F"/>
    <w:rsid w:val="00CE5E61"/>
    <w:rsid w:val="00CE5F92"/>
    <w:rsid w:val="00CE617C"/>
    <w:rsid w:val="00CE6CCB"/>
    <w:rsid w:val="00CE6D5F"/>
    <w:rsid w:val="00CE700E"/>
    <w:rsid w:val="00CE7442"/>
    <w:rsid w:val="00CE7583"/>
    <w:rsid w:val="00CE7603"/>
    <w:rsid w:val="00CE780C"/>
    <w:rsid w:val="00CE7AA7"/>
    <w:rsid w:val="00CF0223"/>
    <w:rsid w:val="00CF056F"/>
    <w:rsid w:val="00CF0872"/>
    <w:rsid w:val="00CF090D"/>
    <w:rsid w:val="00CF0B4B"/>
    <w:rsid w:val="00CF0C24"/>
    <w:rsid w:val="00CF0CBC"/>
    <w:rsid w:val="00CF0EE1"/>
    <w:rsid w:val="00CF0F93"/>
    <w:rsid w:val="00CF1198"/>
    <w:rsid w:val="00CF1367"/>
    <w:rsid w:val="00CF142D"/>
    <w:rsid w:val="00CF15EC"/>
    <w:rsid w:val="00CF1A9E"/>
    <w:rsid w:val="00CF1AF9"/>
    <w:rsid w:val="00CF1E45"/>
    <w:rsid w:val="00CF203D"/>
    <w:rsid w:val="00CF2265"/>
    <w:rsid w:val="00CF288F"/>
    <w:rsid w:val="00CF2D87"/>
    <w:rsid w:val="00CF2E95"/>
    <w:rsid w:val="00CF3123"/>
    <w:rsid w:val="00CF3129"/>
    <w:rsid w:val="00CF3CA6"/>
    <w:rsid w:val="00CF3DAA"/>
    <w:rsid w:val="00CF3F2C"/>
    <w:rsid w:val="00CF4012"/>
    <w:rsid w:val="00CF4666"/>
    <w:rsid w:val="00CF493E"/>
    <w:rsid w:val="00CF4A86"/>
    <w:rsid w:val="00CF4AA4"/>
    <w:rsid w:val="00CF4F36"/>
    <w:rsid w:val="00CF508C"/>
    <w:rsid w:val="00CF532B"/>
    <w:rsid w:val="00CF597C"/>
    <w:rsid w:val="00CF5F82"/>
    <w:rsid w:val="00CF602F"/>
    <w:rsid w:val="00CF6295"/>
    <w:rsid w:val="00CF62C2"/>
    <w:rsid w:val="00CF64BE"/>
    <w:rsid w:val="00CF6814"/>
    <w:rsid w:val="00CF6952"/>
    <w:rsid w:val="00CF6FF5"/>
    <w:rsid w:val="00CF7185"/>
    <w:rsid w:val="00CF7303"/>
    <w:rsid w:val="00CF742A"/>
    <w:rsid w:val="00CF7537"/>
    <w:rsid w:val="00CF75C6"/>
    <w:rsid w:val="00CF794A"/>
    <w:rsid w:val="00CF7AF9"/>
    <w:rsid w:val="00CF7C33"/>
    <w:rsid w:val="00D001D5"/>
    <w:rsid w:val="00D002F1"/>
    <w:rsid w:val="00D00417"/>
    <w:rsid w:val="00D0057D"/>
    <w:rsid w:val="00D006A7"/>
    <w:rsid w:val="00D008F1"/>
    <w:rsid w:val="00D00AEA"/>
    <w:rsid w:val="00D00BC5"/>
    <w:rsid w:val="00D00E9E"/>
    <w:rsid w:val="00D00EC9"/>
    <w:rsid w:val="00D01123"/>
    <w:rsid w:val="00D01554"/>
    <w:rsid w:val="00D019BB"/>
    <w:rsid w:val="00D01B1D"/>
    <w:rsid w:val="00D01DE4"/>
    <w:rsid w:val="00D0211F"/>
    <w:rsid w:val="00D0212D"/>
    <w:rsid w:val="00D02143"/>
    <w:rsid w:val="00D02244"/>
    <w:rsid w:val="00D0240E"/>
    <w:rsid w:val="00D02446"/>
    <w:rsid w:val="00D027F9"/>
    <w:rsid w:val="00D0290F"/>
    <w:rsid w:val="00D02E6C"/>
    <w:rsid w:val="00D02F11"/>
    <w:rsid w:val="00D03102"/>
    <w:rsid w:val="00D03A75"/>
    <w:rsid w:val="00D03B0C"/>
    <w:rsid w:val="00D03CC1"/>
    <w:rsid w:val="00D03E57"/>
    <w:rsid w:val="00D03F17"/>
    <w:rsid w:val="00D04081"/>
    <w:rsid w:val="00D04460"/>
    <w:rsid w:val="00D04486"/>
    <w:rsid w:val="00D047E5"/>
    <w:rsid w:val="00D04D3A"/>
    <w:rsid w:val="00D05057"/>
    <w:rsid w:val="00D051D1"/>
    <w:rsid w:val="00D05520"/>
    <w:rsid w:val="00D05827"/>
    <w:rsid w:val="00D05895"/>
    <w:rsid w:val="00D058E4"/>
    <w:rsid w:val="00D059B3"/>
    <w:rsid w:val="00D059EA"/>
    <w:rsid w:val="00D059EC"/>
    <w:rsid w:val="00D05CE8"/>
    <w:rsid w:val="00D05CF7"/>
    <w:rsid w:val="00D05E43"/>
    <w:rsid w:val="00D05E93"/>
    <w:rsid w:val="00D060D1"/>
    <w:rsid w:val="00D06110"/>
    <w:rsid w:val="00D0648B"/>
    <w:rsid w:val="00D06824"/>
    <w:rsid w:val="00D06D70"/>
    <w:rsid w:val="00D06F54"/>
    <w:rsid w:val="00D07003"/>
    <w:rsid w:val="00D070C8"/>
    <w:rsid w:val="00D071E9"/>
    <w:rsid w:val="00D071F0"/>
    <w:rsid w:val="00D07232"/>
    <w:rsid w:val="00D07474"/>
    <w:rsid w:val="00D07917"/>
    <w:rsid w:val="00D07B6E"/>
    <w:rsid w:val="00D07C62"/>
    <w:rsid w:val="00D1057B"/>
    <w:rsid w:val="00D1062F"/>
    <w:rsid w:val="00D107B1"/>
    <w:rsid w:val="00D108B4"/>
    <w:rsid w:val="00D10BC9"/>
    <w:rsid w:val="00D10C46"/>
    <w:rsid w:val="00D10D01"/>
    <w:rsid w:val="00D10ECD"/>
    <w:rsid w:val="00D110DA"/>
    <w:rsid w:val="00D11552"/>
    <w:rsid w:val="00D118DB"/>
    <w:rsid w:val="00D11936"/>
    <w:rsid w:val="00D119F3"/>
    <w:rsid w:val="00D11BBD"/>
    <w:rsid w:val="00D11D9A"/>
    <w:rsid w:val="00D11EF5"/>
    <w:rsid w:val="00D120CE"/>
    <w:rsid w:val="00D120FC"/>
    <w:rsid w:val="00D1245E"/>
    <w:rsid w:val="00D12765"/>
    <w:rsid w:val="00D12B40"/>
    <w:rsid w:val="00D12E20"/>
    <w:rsid w:val="00D12EE4"/>
    <w:rsid w:val="00D12FC6"/>
    <w:rsid w:val="00D13262"/>
    <w:rsid w:val="00D13812"/>
    <w:rsid w:val="00D13956"/>
    <w:rsid w:val="00D13960"/>
    <w:rsid w:val="00D139B7"/>
    <w:rsid w:val="00D13C56"/>
    <w:rsid w:val="00D140CF"/>
    <w:rsid w:val="00D14216"/>
    <w:rsid w:val="00D14294"/>
    <w:rsid w:val="00D14357"/>
    <w:rsid w:val="00D1470B"/>
    <w:rsid w:val="00D14A47"/>
    <w:rsid w:val="00D14E76"/>
    <w:rsid w:val="00D151C0"/>
    <w:rsid w:val="00D152E2"/>
    <w:rsid w:val="00D15461"/>
    <w:rsid w:val="00D15AE8"/>
    <w:rsid w:val="00D15D48"/>
    <w:rsid w:val="00D15F78"/>
    <w:rsid w:val="00D16112"/>
    <w:rsid w:val="00D16283"/>
    <w:rsid w:val="00D165FF"/>
    <w:rsid w:val="00D16628"/>
    <w:rsid w:val="00D166A7"/>
    <w:rsid w:val="00D16CE7"/>
    <w:rsid w:val="00D16F44"/>
    <w:rsid w:val="00D16FEA"/>
    <w:rsid w:val="00D17174"/>
    <w:rsid w:val="00D1738A"/>
    <w:rsid w:val="00D174BF"/>
    <w:rsid w:val="00D175DB"/>
    <w:rsid w:val="00D17727"/>
    <w:rsid w:val="00D177AA"/>
    <w:rsid w:val="00D17A0E"/>
    <w:rsid w:val="00D17ABE"/>
    <w:rsid w:val="00D17ADF"/>
    <w:rsid w:val="00D17D0C"/>
    <w:rsid w:val="00D17DC2"/>
    <w:rsid w:val="00D17EC1"/>
    <w:rsid w:val="00D17F7E"/>
    <w:rsid w:val="00D201F8"/>
    <w:rsid w:val="00D20395"/>
    <w:rsid w:val="00D20441"/>
    <w:rsid w:val="00D20454"/>
    <w:rsid w:val="00D205D6"/>
    <w:rsid w:val="00D20622"/>
    <w:rsid w:val="00D208C6"/>
    <w:rsid w:val="00D20A2C"/>
    <w:rsid w:val="00D20AFD"/>
    <w:rsid w:val="00D20B3C"/>
    <w:rsid w:val="00D21071"/>
    <w:rsid w:val="00D21382"/>
    <w:rsid w:val="00D215EC"/>
    <w:rsid w:val="00D216B4"/>
    <w:rsid w:val="00D2172D"/>
    <w:rsid w:val="00D21DF1"/>
    <w:rsid w:val="00D21E07"/>
    <w:rsid w:val="00D220B5"/>
    <w:rsid w:val="00D221FD"/>
    <w:rsid w:val="00D22406"/>
    <w:rsid w:val="00D226B1"/>
    <w:rsid w:val="00D22B86"/>
    <w:rsid w:val="00D22C6C"/>
    <w:rsid w:val="00D2315A"/>
    <w:rsid w:val="00D233AD"/>
    <w:rsid w:val="00D23A62"/>
    <w:rsid w:val="00D23BBB"/>
    <w:rsid w:val="00D23DBF"/>
    <w:rsid w:val="00D23FDB"/>
    <w:rsid w:val="00D24020"/>
    <w:rsid w:val="00D240D0"/>
    <w:rsid w:val="00D240D5"/>
    <w:rsid w:val="00D241B4"/>
    <w:rsid w:val="00D242D3"/>
    <w:rsid w:val="00D24680"/>
    <w:rsid w:val="00D2478E"/>
    <w:rsid w:val="00D247B2"/>
    <w:rsid w:val="00D24AA6"/>
    <w:rsid w:val="00D24B71"/>
    <w:rsid w:val="00D24E90"/>
    <w:rsid w:val="00D25168"/>
    <w:rsid w:val="00D2521B"/>
    <w:rsid w:val="00D252FA"/>
    <w:rsid w:val="00D25499"/>
    <w:rsid w:val="00D2550B"/>
    <w:rsid w:val="00D25813"/>
    <w:rsid w:val="00D258A7"/>
    <w:rsid w:val="00D259BA"/>
    <w:rsid w:val="00D25A0D"/>
    <w:rsid w:val="00D25CA6"/>
    <w:rsid w:val="00D25DD2"/>
    <w:rsid w:val="00D261C8"/>
    <w:rsid w:val="00D2635B"/>
    <w:rsid w:val="00D263A3"/>
    <w:rsid w:val="00D263F4"/>
    <w:rsid w:val="00D26751"/>
    <w:rsid w:val="00D267C3"/>
    <w:rsid w:val="00D26832"/>
    <w:rsid w:val="00D26E46"/>
    <w:rsid w:val="00D26EAC"/>
    <w:rsid w:val="00D27445"/>
    <w:rsid w:val="00D2755D"/>
    <w:rsid w:val="00D27726"/>
    <w:rsid w:val="00D279EB"/>
    <w:rsid w:val="00D27A96"/>
    <w:rsid w:val="00D27BF0"/>
    <w:rsid w:val="00D27BFE"/>
    <w:rsid w:val="00D27D83"/>
    <w:rsid w:val="00D27D84"/>
    <w:rsid w:val="00D302BA"/>
    <w:rsid w:val="00D304EE"/>
    <w:rsid w:val="00D306E2"/>
    <w:rsid w:val="00D30A7D"/>
    <w:rsid w:val="00D30BCE"/>
    <w:rsid w:val="00D30D76"/>
    <w:rsid w:val="00D30E2B"/>
    <w:rsid w:val="00D30EF0"/>
    <w:rsid w:val="00D30FC6"/>
    <w:rsid w:val="00D3110E"/>
    <w:rsid w:val="00D31120"/>
    <w:rsid w:val="00D31262"/>
    <w:rsid w:val="00D312C7"/>
    <w:rsid w:val="00D3184E"/>
    <w:rsid w:val="00D31B9C"/>
    <w:rsid w:val="00D322C9"/>
    <w:rsid w:val="00D32605"/>
    <w:rsid w:val="00D3273E"/>
    <w:rsid w:val="00D32A22"/>
    <w:rsid w:val="00D32AFF"/>
    <w:rsid w:val="00D32B0F"/>
    <w:rsid w:val="00D32C0C"/>
    <w:rsid w:val="00D32D2D"/>
    <w:rsid w:val="00D32D8E"/>
    <w:rsid w:val="00D32E64"/>
    <w:rsid w:val="00D32F6E"/>
    <w:rsid w:val="00D3356F"/>
    <w:rsid w:val="00D336D5"/>
    <w:rsid w:val="00D337A8"/>
    <w:rsid w:val="00D33888"/>
    <w:rsid w:val="00D3393D"/>
    <w:rsid w:val="00D33D27"/>
    <w:rsid w:val="00D340DE"/>
    <w:rsid w:val="00D346CA"/>
    <w:rsid w:val="00D34826"/>
    <w:rsid w:val="00D34904"/>
    <w:rsid w:val="00D34A9A"/>
    <w:rsid w:val="00D34B39"/>
    <w:rsid w:val="00D34D85"/>
    <w:rsid w:val="00D34E5E"/>
    <w:rsid w:val="00D34EA0"/>
    <w:rsid w:val="00D35120"/>
    <w:rsid w:val="00D351FA"/>
    <w:rsid w:val="00D35239"/>
    <w:rsid w:val="00D35297"/>
    <w:rsid w:val="00D35327"/>
    <w:rsid w:val="00D354A5"/>
    <w:rsid w:val="00D355CC"/>
    <w:rsid w:val="00D355F9"/>
    <w:rsid w:val="00D3579F"/>
    <w:rsid w:val="00D35828"/>
    <w:rsid w:val="00D359C6"/>
    <w:rsid w:val="00D359D6"/>
    <w:rsid w:val="00D36030"/>
    <w:rsid w:val="00D36116"/>
    <w:rsid w:val="00D361B7"/>
    <w:rsid w:val="00D362F6"/>
    <w:rsid w:val="00D3635D"/>
    <w:rsid w:val="00D363D3"/>
    <w:rsid w:val="00D366FC"/>
    <w:rsid w:val="00D368A6"/>
    <w:rsid w:val="00D368E0"/>
    <w:rsid w:val="00D36B1A"/>
    <w:rsid w:val="00D36CE9"/>
    <w:rsid w:val="00D3726F"/>
    <w:rsid w:val="00D372AB"/>
    <w:rsid w:val="00D37923"/>
    <w:rsid w:val="00D3795D"/>
    <w:rsid w:val="00D37A3C"/>
    <w:rsid w:val="00D37A55"/>
    <w:rsid w:val="00D37A62"/>
    <w:rsid w:val="00D37BDB"/>
    <w:rsid w:val="00D37F72"/>
    <w:rsid w:val="00D400A4"/>
    <w:rsid w:val="00D4053E"/>
    <w:rsid w:val="00D40B0B"/>
    <w:rsid w:val="00D40C05"/>
    <w:rsid w:val="00D40C6C"/>
    <w:rsid w:val="00D40C70"/>
    <w:rsid w:val="00D41263"/>
    <w:rsid w:val="00D417DC"/>
    <w:rsid w:val="00D41B29"/>
    <w:rsid w:val="00D41BC0"/>
    <w:rsid w:val="00D41D14"/>
    <w:rsid w:val="00D41D95"/>
    <w:rsid w:val="00D41ED6"/>
    <w:rsid w:val="00D41FE8"/>
    <w:rsid w:val="00D4205B"/>
    <w:rsid w:val="00D42071"/>
    <w:rsid w:val="00D420DC"/>
    <w:rsid w:val="00D42106"/>
    <w:rsid w:val="00D422CD"/>
    <w:rsid w:val="00D42A07"/>
    <w:rsid w:val="00D42A30"/>
    <w:rsid w:val="00D42FCE"/>
    <w:rsid w:val="00D431B2"/>
    <w:rsid w:val="00D43346"/>
    <w:rsid w:val="00D4379A"/>
    <w:rsid w:val="00D437AD"/>
    <w:rsid w:val="00D439EE"/>
    <w:rsid w:val="00D43A09"/>
    <w:rsid w:val="00D43CF2"/>
    <w:rsid w:val="00D43F11"/>
    <w:rsid w:val="00D43F29"/>
    <w:rsid w:val="00D440AE"/>
    <w:rsid w:val="00D4433D"/>
    <w:rsid w:val="00D44ABE"/>
    <w:rsid w:val="00D44C96"/>
    <w:rsid w:val="00D450EB"/>
    <w:rsid w:val="00D4530E"/>
    <w:rsid w:val="00D458AB"/>
    <w:rsid w:val="00D45A5C"/>
    <w:rsid w:val="00D45AD8"/>
    <w:rsid w:val="00D45ADD"/>
    <w:rsid w:val="00D45C27"/>
    <w:rsid w:val="00D45C8E"/>
    <w:rsid w:val="00D45FBA"/>
    <w:rsid w:val="00D46066"/>
    <w:rsid w:val="00D461BF"/>
    <w:rsid w:val="00D46423"/>
    <w:rsid w:val="00D464C7"/>
    <w:rsid w:val="00D464FB"/>
    <w:rsid w:val="00D466D5"/>
    <w:rsid w:val="00D46940"/>
    <w:rsid w:val="00D469AA"/>
    <w:rsid w:val="00D46ACA"/>
    <w:rsid w:val="00D46D35"/>
    <w:rsid w:val="00D4702B"/>
    <w:rsid w:val="00D47240"/>
    <w:rsid w:val="00D4736D"/>
    <w:rsid w:val="00D4737B"/>
    <w:rsid w:val="00D47654"/>
    <w:rsid w:val="00D47905"/>
    <w:rsid w:val="00D479AC"/>
    <w:rsid w:val="00D47D36"/>
    <w:rsid w:val="00D47DD7"/>
    <w:rsid w:val="00D47EDC"/>
    <w:rsid w:val="00D47FD0"/>
    <w:rsid w:val="00D5054A"/>
    <w:rsid w:val="00D505B5"/>
    <w:rsid w:val="00D50739"/>
    <w:rsid w:val="00D50809"/>
    <w:rsid w:val="00D50CBF"/>
    <w:rsid w:val="00D50D85"/>
    <w:rsid w:val="00D50F63"/>
    <w:rsid w:val="00D50F7F"/>
    <w:rsid w:val="00D50FF9"/>
    <w:rsid w:val="00D51384"/>
    <w:rsid w:val="00D51521"/>
    <w:rsid w:val="00D516DF"/>
    <w:rsid w:val="00D51850"/>
    <w:rsid w:val="00D5197F"/>
    <w:rsid w:val="00D51B6C"/>
    <w:rsid w:val="00D51C4F"/>
    <w:rsid w:val="00D51F14"/>
    <w:rsid w:val="00D51F8B"/>
    <w:rsid w:val="00D527F3"/>
    <w:rsid w:val="00D52BA8"/>
    <w:rsid w:val="00D52C16"/>
    <w:rsid w:val="00D52DB6"/>
    <w:rsid w:val="00D53348"/>
    <w:rsid w:val="00D5343F"/>
    <w:rsid w:val="00D53704"/>
    <w:rsid w:val="00D5370E"/>
    <w:rsid w:val="00D53D3C"/>
    <w:rsid w:val="00D542CC"/>
    <w:rsid w:val="00D544B6"/>
    <w:rsid w:val="00D546E5"/>
    <w:rsid w:val="00D547DB"/>
    <w:rsid w:val="00D547FB"/>
    <w:rsid w:val="00D548BF"/>
    <w:rsid w:val="00D54AED"/>
    <w:rsid w:val="00D54C15"/>
    <w:rsid w:val="00D54C9D"/>
    <w:rsid w:val="00D54DD7"/>
    <w:rsid w:val="00D54F19"/>
    <w:rsid w:val="00D5505A"/>
    <w:rsid w:val="00D554B5"/>
    <w:rsid w:val="00D555C8"/>
    <w:rsid w:val="00D55600"/>
    <w:rsid w:val="00D55656"/>
    <w:rsid w:val="00D55712"/>
    <w:rsid w:val="00D557FB"/>
    <w:rsid w:val="00D55BAF"/>
    <w:rsid w:val="00D55D47"/>
    <w:rsid w:val="00D567FF"/>
    <w:rsid w:val="00D569A3"/>
    <w:rsid w:val="00D56CE9"/>
    <w:rsid w:val="00D56CEC"/>
    <w:rsid w:val="00D56D4F"/>
    <w:rsid w:val="00D56E90"/>
    <w:rsid w:val="00D56F28"/>
    <w:rsid w:val="00D56F32"/>
    <w:rsid w:val="00D57262"/>
    <w:rsid w:val="00D573A3"/>
    <w:rsid w:val="00D57863"/>
    <w:rsid w:val="00D57B2B"/>
    <w:rsid w:val="00D57C19"/>
    <w:rsid w:val="00D57F0C"/>
    <w:rsid w:val="00D6008D"/>
    <w:rsid w:val="00D60129"/>
    <w:rsid w:val="00D602FB"/>
    <w:rsid w:val="00D6034A"/>
    <w:rsid w:val="00D60686"/>
    <w:rsid w:val="00D6074B"/>
    <w:rsid w:val="00D6080A"/>
    <w:rsid w:val="00D60821"/>
    <w:rsid w:val="00D60B46"/>
    <w:rsid w:val="00D60DEF"/>
    <w:rsid w:val="00D6111D"/>
    <w:rsid w:val="00D61779"/>
    <w:rsid w:val="00D61C11"/>
    <w:rsid w:val="00D61ED0"/>
    <w:rsid w:val="00D61F62"/>
    <w:rsid w:val="00D61F93"/>
    <w:rsid w:val="00D623F8"/>
    <w:rsid w:val="00D62511"/>
    <w:rsid w:val="00D62607"/>
    <w:rsid w:val="00D6264A"/>
    <w:rsid w:val="00D62790"/>
    <w:rsid w:val="00D627F8"/>
    <w:rsid w:val="00D629AB"/>
    <w:rsid w:val="00D62A2C"/>
    <w:rsid w:val="00D62B66"/>
    <w:rsid w:val="00D62EBD"/>
    <w:rsid w:val="00D62FC4"/>
    <w:rsid w:val="00D632F5"/>
    <w:rsid w:val="00D6355B"/>
    <w:rsid w:val="00D63564"/>
    <w:rsid w:val="00D6375C"/>
    <w:rsid w:val="00D63948"/>
    <w:rsid w:val="00D63A6E"/>
    <w:rsid w:val="00D63BBF"/>
    <w:rsid w:val="00D63CBC"/>
    <w:rsid w:val="00D63E87"/>
    <w:rsid w:val="00D642FB"/>
    <w:rsid w:val="00D6445E"/>
    <w:rsid w:val="00D645EA"/>
    <w:rsid w:val="00D64679"/>
    <w:rsid w:val="00D646FE"/>
    <w:rsid w:val="00D64717"/>
    <w:rsid w:val="00D64772"/>
    <w:rsid w:val="00D64849"/>
    <w:rsid w:val="00D64C11"/>
    <w:rsid w:val="00D64C89"/>
    <w:rsid w:val="00D64CCC"/>
    <w:rsid w:val="00D64E67"/>
    <w:rsid w:val="00D6505C"/>
    <w:rsid w:val="00D655CE"/>
    <w:rsid w:val="00D65678"/>
    <w:rsid w:val="00D65684"/>
    <w:rsid w:val="00D656EA"/>
    <w:rsid w:val="00D65750"/>
    <w:rsid w:val="00D65A24"/>
    <w:rsid w:val="00D65E26"/>
    <w:rsid w:val="00D65E29"/>
    <w:rsid w:val="00D65F02"/>
    <w:rsid w:val="00D65F5F"/>
    <w:rsid w:val="00D65FEA"/>
    <w:rsid w:val="00D662B8"/>
    <w:rsid w:val="00D66433"/>
    <w:rsid w:val="00D664BA"/>
    <w:rsid w:val="00D66A9A"/>
    <w:rsid w:val="00D66C89"/>
    <w:rsid w:val="00D6751C"/>
    <w:rsid w:val="00D6782C"/>
    <w:rsid w:val="00D67882"/>
    <w:rsid w:val="00D678BB"/>
    <w:rsid w:val="00D6792F"/>
    <w:rsid w:val="00D67A0E"/>
    <w:rsid w:val="00D67ADF"/>
    <w:rsid w:val="00D67D70"/>
    <w:rsid w:val="00D7019F"/>
    <w:rsid w:val="00D704F3"/>
    <w:rsid w:val="00D70555"/>
    <w:rsid w:val="00D7086E"/>
    <w:rsid w:val="00D70C9C"/>
    <w:rsid w:val="00D70F13"/>
    <w:rsid w:val="00D70F9B"/>
    <w:rsid w:val="00D71221"/>
    <w:rsid w:val="00D71602"/>
    <w:rsid w:val="00D717F2"/>
    <w:rsid w:val="00D71B2D"/>
    <w:rsid w:val="00D71BED"/>
    <w:rsid w:val="00D71BFF"/>
    <w:rsid w:val="00D71DFE"/>
    <w:rsid w:val="00D720BD"/>
    <w:rsid w:val="00D72255"/>
    <w:rsid w:val="00D7241F"/>
    <w:rsid w:val="00D72547"/>
    <w:rsid w:val="00D72B7F"/>
    <w:rsid w:val="00D72D70"/>
    <w:rsid w:val="00D72F4A"/>
    <w:rsid w:val="00D730D8"/>
    <w:rsid w:val="00D73101"/>
    <w:rsid w:val="00D731DC"/>
    <w:rsid w:val="00D734B5"/>
    <w:rsid w:val="00D734BC"/>
    <w:rsid w:val="00D7350E"/>
    <w:rsid w:val="00D737FF"/>
    <w:rsid w:val="00D73B1B"/>
    <w:rsid w:val="00D73BFB"/>
    <w:rsid w:val="00D73D38"/>
    <w:rsid w:val="00D7413A"/>
    <w:rsid w:val="00D74375"/>
    <w:rsid w:val="00D744E6"/>
    <w:rsid w:val="00D7465B"/>
    <w:rsid w:val="00D74875"/>
    <w:rsid w:val="00D74BAA"/>
    <w:rsid w:val="00D74F8A"/>
    <w:rsid w:val="00D754C1"/>
    <w:rsid w:val="00D75798"/>
    <w:rsid w:val="00D75895"/>
    <w:rsid w:val="00D75AF7"/>
    <w:rsid w:val="00D75B2F"/>
    <w:rsid w:val="00D75C72"/>
    <w:rsid w:val="00D75FE4"/>
    <w:rsid w:val="00D76008"/>
    <w:rsid w:val="00D7614A"/>
    <w:rsid w:val="00D763A2"/>
    <w:rsid w:val="00D765E4"/>
    <w:rsid w:val="00D76809"/>
    <w:rsid w:val="00D76AAB"/>
    <w:rsid w:val="00D76B44"/>
    <w:rsid w:val="00D7730F"/>
    <w:rsid w:val="00D779C5"/>
    <w:rsid w:val="00D77BEA"/>
    <w:rsid w:val="00D77E0C"/>
    <w:rsid w:val="00D77E41"/>
    <w:rsid w:val="00D77F4A"/>
    <w:rsid w:val="00D800D9"/>
    <w:rsid w:val="00D8021D"/>
    <w:rsid w:val="00D804CF"/>
    <w:rsid w:val="00D80550"/>
    <w:rsid w:val="00D80586"/>
    <w:rsid w:val="00D8064D"/>
    <w:rsid w:val="00D806C7"/>
    <w:rsid w:val="00D80A06"/>
    <w:rsid w:val="00D80A47"/>
    <w:rsid w:val="00D80B40"/>
    <w:rsid w:val="00D80C97"/>
    <w:rsid w:val="00D80F80"/>
    <w:rsid w:val="00D81050"/>
    <w:rsid w:val="00D811F7"/>
    <w:rsid w:val="00D81242"/>
    <w:rsid w:val="00D812D6"/>
    <w:rsid w:val="00D81553"/>
    <w:rsid w:val="00D81586"/>
    <w:rsid w:val="00D816DA"/>
    <w:rsid w:val="00D819DB"/>
    <w:rsid w:val="00D81AB3"/>
    <w:rsid w:val="00D81C6D"/>
    <w:rsid w:val="00D81E3A"/>
    <w:rsid w:val="00D81E4E"/>
    <w:rsid w:val="00D81EFD"/>
    <w:rsid w:val="00D82126"/>
    <w:rsid w:val="00D82482"/>
    <w:rsid w:val="00D826DF"/>
    <w:rsid w:val="00D829E8"/>
    <w:rsid w:val="00D83011"/>
    <w:rsid w:val="00D8342F"/>
    <w:rsid w:val="00D839B6"/>
    <w:rsid w:val="00D83D4F"/>
    <w:rsid w:val="00D83ECD"/>
    <w:rsid w:val="00D84079"/>
    <w:rsid w:val="00D8441B"/>
    <w:rsid w:val="00D849B2"/>
    <w:rsid w:val="00D84BF9"/>
    <w:rsid w:val="00D84D11"/>
    <w:rsid w:val="00D84FB3"/>
    <w:rsid w:val="00D8506B"/>
    <w:rsid w:val="00D850F0"/>
    <w:rsid w:val="00D85168"/>
    <w:rsid w:val="00D851F8"/>
    <w:rsid w:val="00D8547A"/>
    <w:rsid w:val="00D85B2A"/>
    <w:rsid w:val="00D85BC3"/>
    <w:rsid w:val="00D85E9B"/>
    <w:rsid w:val="00D85EE8"/>
    <w:rsid w:val="00D86036"/>
    <w:rsid w:val="00D860D0"/>
    <w:rsid w:val="00D861BE"/>
    <w:rsid w:val="00D8623A"/>
    <w:rsid w:val="00D86505"/>
    <w:rsid w:val="00D86A49"/>
    <w:rsid w:val="00D86D9D"/>
    <w:rsid w:val="00D86DE3"/>
    <w:rsid w:val="00D8743D"/>
    <w:rsid w:val="00D877EE"/>
    <w:rsid w:val="00D87BE4"/>
    <w:rsid w:val="00D87EDB"/>
    <w:rsid w:val="00D901E6"/>
    <w:rsid w:val="00D906A6"/>
    <w:rsid w:val="00D90914"/>
    <w:rsid w:val="00D90DB0"/>
    <w:rsid w:val="00D90E60"/>
    <w:rsid w:val="00D90FE5"/>
    <w:rsid w:val="00D91002"/>
    <w:rsid w:val="00D91184"/>
    <w:rsid w:val="00D91258"/>
    <w:rsid w:val="00D9142C"/>
    <w:rsid w:val="00D91494"/>
    <w:rsid w:val="00D91766"/>
    <w:rsid w:val="00D917CC"/>
    <w:rsid w:val="00D91A71"/>
    <w:rsid w:val="00D91FA2"/>
    <w:rsid w:val="00D920D3"/>
    <w:rsid w:val="00D92261"/>
    <w:rsid w:val="00D923DD"/>
    <w:rsid w:val="00D9295C"/>
    <w:rsid w:val="00D929F3"/>
    <w:rsid w:val="00D929FA"/>
    <w:rsid w:val="00D92BB6"/>
    <w:rsid w:val="00D92CCD"/>
    <w:rsid w:val="00D92E1D"/>
    <w:rsid w:val="00D92EE2"/>
    <w:rsid w:val="00D93051"/>
    <w:rsid w:val="00D93A0B"/>
    <w:rsid w:val="00D940AF"/>
    <w:rsid w:val="00D9417C"/>
    <w:rsid w:val="00D941C1"/>
    <w:rsid w:val="00D94211"/>
    <w:rsid w:val="00D94390"/>
    <w:rsid w:val="00D943EA"/>
    <w:rsid w:val="00D945C6"/>
    <w:rsid w:val="00D94B2B"/>
    <w:rsid w:val="00D94D48"/>
    <w:rsid w:val="00D94F32"/>
    <w:rsid w:val="00D953C7"/>
    <w:rsid w:val="00D9580B"/>
    <w:rsid w:val="00D95888"/>
    <w:rsid w:val="00D95A8B"/>
    <w:rsid w:val="00D95CCE"/>
    <w:rsid w:val="00D95EA4"/>
    <w:rsid w:val="00D962F6"/>
    <w:rsid w:val="00D96703"/>
    <w:rsid w:val="00D96721"/>
    <w:rsid w:val="00D9694A"/>
    <w:rsid w:val="00D96A56"/>
    <w:rsid w:val="00D96A7E"/>
    <w:rsid w:val="00D96B6B"/>
    <w:rsid w:val="00D96C3E"/>
    <w:rsid w:val="00D96C42"/>
    <w:rsid w:val="00D97311"/>
    <w:rsid w:val="00D975A0"/>
    <w:rsid w:val="00D97AD6"/>
    <w:rsid w:val="00D97EE1"/>
    <w:rsid w:val="00D97F37"/>
    <w:rsid w:val="00D97F97"/>
    <w:rsid w:val="00DA006F"/>
    <w:rsid w:val="00DA0260"/>
    <w:rsid w:val="00DA08D5"/>
    <w:rsid w:val="00DA0949"/>
    <w:rsid w:val="00DA0F13"/>
    <w:rsid w:val="00DA14A6"/>
    <w:rsid w:val="00DA1751"/>
    <w:rsid w:val="00DA1B78"/>
    <w:rsid w:val="00DA1F5E"/>
    <w:rsid w:val="00DA200C"/>
    <w:rsid w:val="00DA2187"/>
    <w:rsid w:val="00DA218C"/>
    <w:rsid w:val="00DA223A"/>
    <w:rsid w:val="00DA22CA"/>
    <w:rsid w:val="00DA2372"/>
    <w:rsid w:val="00DA24E0"/>
    <w:rsid w:val="00DA25C2"/>
    <w:rsid w:val="00DA266E"/>
    <w:rsid w:val="00DA2807"/>
    <w:rsid w:val="00DA2900"/>
    <w:rsid w:val="00DA29FB"/>
    <w:rsid w:val="00DA2BC3"/>
    <w:rsid w:val="00DA2C3F"/>
    <w:rsid w:val="00DA2C76"/>
    <w:rsid w:val="00DA33DA"/>
    <w:rsid w:val="00DA35B5"/>
    <w:rsid w:val="00DA3632"/>
    <w:rsid w:val="00DA370F"/>
    <w:rsid w:val="00DA3792"/>
    <w:rsid w:val="00DA3872"/>
    <w:rsid w:val="00DA38EA"/>
    <w:rsid w:val="00DA3A1F"/>
    <w:rsid w:val="00DA3AB3"/>
    <w:rsid w:val="00DA3B6E"/>
    <w:rsid w:val="00DA3C42"/>
    <w:rsid w:val="00DA3CF1"/>
    <w:rsid w:val="00DA3D6E"/>
    <w:rsid w:val="00DA46B4"/>
    <w:rsid w:val="00DA46CB"/>
    <w:rsid w:val="00DA47E1"/>
    <w:rsid w:val="00DA481C"/>
    <w:rsid w:val="00DA4E69"/>
    <w:rsid w:val="00DA4E81"/>
    <w:rsid w:val="00DA4F9A"/>
    <w:rsid w:val="00DA5011"/>
    <w:rsid w:val="00DA50B2"/>
    <w:rsid w:val="00DA50B8"/>
    <w:rsid w:val="00DA50DA"/>
    <w:rsid w:val="00DA5534"/>
    <w:rsid w:val="00DA5559"/>
    <w:rsid w:val="00DA57CF"/>
    <w:rsid w:val="00DA58E9"/>
    <w:rsid w:val="00DA594E"/>
    <w:rsid w:val="00DA5E90"/>
    <w:rsid w:val="00DA6150"/>
    <w:rsid w:val="00DA62A1"/>
    <w:rsid w:val="00DA6693"/>
    <w:rsid w:val="00DA6740"/>
    <w:rsid w:val="00DA68EE"/>
    <w:rsid w:val="00DA6AF7"/>
    <w:rsid w:val="00DA6D83"/>
    <w:rsid w:val="00DA7030"/>
    <w:rsid w:val="00DA7539"/>
    <w:rsid w:val="00DA7C29"/>
    <w:rsid w:val="00DA7D63"/>
    <w:rsid w:val="00DA7E89"/>
    <w:rsid w:val="00DB00A0"/>
    <w:rsid w:val="00DB01C4"/>
    <w:rsid w:val="00DB0210"/>
    <w:rsid w:val="00DB02AA"/>
    <w:rsid w:val="00DB0355"/>
    <w:rsid w:val="00DB062B"/>
    <w:rsid w:val="00DB0718"/>
    <w:rsid w:val="00DB081A"/>
    <w:rsid w:val="00DB0912"/>
    <w:rsid w:val="00DB0BF2"/>
    <w:rsid w:val="00DB0E76"/>
    <w:rsid w:val="00DB0E96"/>
    <w:rsid w:val="00DB0EA5"/>
    <w:rsid w:val="00DB12D9"/>
    <w:rsid w:val="00DB1498"/>
    <w:rsid w:val="00DB14EB"/>
    <w:rsid w:val="00DB16EC"/>
    <w:rsid w:val="00DB1887"/>
    <w:rsid w:val="00DB1AD4"/>
    <w:rsid w:val="00DB1D07"/>
    <w:rsid w:val="00DB1DB1"/>
    <w:rsid w:val="00DB238E"/>
    <w:rsid w:val="00DB284F"/>
    <w:rsid w:val="00DB2AF2"/>
    <w:rsid w:val="00DB2B81"/>
    <w:rsid w:val="00DB2FFA"/>
    <w:rsid w:val="00DB34BD"/>
    <w:rsid w:val="00DB36E1"/>
    <w:rsid w:val="00DB36E9"/>
    <w:rsid w:val="00DB3A01"/>
    <w:rsid w:val="00DB3A89"/>
    <w:rsid w:val="00DB3FEA"/>
    <w:rsid w:val="00DB407F"/>
    <w:rsid w:val="00DB4559"/>
    <w:rsid w:val="00DB4CA2"/>
    <w:rsid w:val="00DB4F7D"/>
    <w:rsid w:val="00DB54A3"/>
    <w:rsid w:val="00DB553D"/>
    <w:rsid w:val="00DB57B0"/>
    <w:rsid w:val="00DB5B77"/>
    <w:rsid w:val="00DB5DF7"/>
    <w:rsid w:val="00DB60E8"/>
    <w:rsid w:val="00DB631E"/>
    <w:rsid w:val="00DB64A0"/>
    <w:rsid w:val="00DB65EB"/>
    <w:rsid w:val="00DB6740"/>
    <w:rsid w:val="00DB6A07"/>
    <w:rsid w:val="00DB6C04"/>
    <w:rsid w:val="00DB6C42"/>
    <w:rsid w:val="00DB6E82"/>
    <w:rsid w:val="00DB73DA"/>
    <w:rsid w:val="00DB75BD"/>
    <w:rsid w:val="00DB7786"/>
    <w:rsid w:val="00DB7814"/>
    <w:rsid w:val="00DB7D6A"/>
    <w:rsid w:val="00DB7D8E"/>
    <w:rsid w:val="00DC01CB"/>
    <w:rsid w:val="00DC020B"/>
    <w:rsid w:val="00DC0217"/>
    <w:rsid w:val="00DC03B8"/>
    <w:rsid w:val="00DC0427"/>
    <w:rsid w:val="00DC0719"/>
    <w:rsid w:val="00DC08CA"/>
    <w:rsid w:val="00DC08F6"/>
    <w:rsid w:val="00DC0E0A"/>
    <w:rsid w:val="00DC1179"/>
    <w:rsid w:val="00DC1841"/>
    <w:rsid w:val="00DC1CFB"/>
    <w:rsid w:val="00DC1E08"/>
    <w:rsid w:val="00DC1F70"/>
    <w:rsid w:val="00DC213D"/>
    <w:rsid w:val="00DC24AB"/>
    <w:rsid w:val="00DC2877"/>
    <w:rsid w:val="00DC2A57"/>
    <w:rsid w:val="00DC2AE3"/>
    <w:rsid w:val="00DC2E8A"/>
    <w:rsid w:val="00DC2EFD"/>
    <w:rsid w:val="00DC2FCA"/>
    <w:rsid w:val="00DC302B"/>
    <w:rsid w:val="00DC3152"/>
    <w:rsid w:val="00DC357B"/>
    <w:rsid w:val="00DC37A5"/>
    <w:rsid w:val="00DC3A2D"/>
    <w:rsid w:val="00DC3F63"/>
    <w:rsid w:val="00DC3F9D"/>
    <w:rsid w:val="00DC4160"/>
    <w:rsid w:val="00DC4176"/>
    <w:rsid w:val="00DC419D"/>
    <w:rsid w:val="00DC42DC"/>
    <w:rsid w:val="00DC44B1"/>
    <w:rsid w:val="00DC47C3"/>
    <w:rsid w:val="00DC4888"/>
    <w:rsid w:val="00DC49BF"/>
    <w:rsid w:val="00DC53AA"/>
    <w:rsid w:val="00DC5933"/>
    <w:rsid w:val="00DC5CB6"/>
    <w:rsid w:val="00DC5E0E"/>
    <w:rsid w:val="00DC5F3D"/>
    <w:rsid w:val="00DC6124"/>
    <w:rsid w:val="00DC6508"/>
    <w:rsid w:val="00DC69D7"/>
    <w:rsid w:val="00DC6D6C"/>
    <w:rsid w:val="00DC6F2A"/>
    <w:rsid w:val="00DC6F58"/>
    <w:rsid w:val="00DC73A8"/>
    <w:rsid w:val="00DC73F2"/>
    <w:rsid w:val="00DC7437"/>
    <w:rsid w:val="00DC7617"/>
    <w:rsid w:val="00DC7645"/>
    <w:rsid w:val="00DC76CF"/>
    <w:rsid w:val="00DC7870"/>
    <w:rsid w:val="00DC7A36"/>
    <w:rsid w:val="00DC7A74"/>
    <w:rsid w:val="00DC7B5B"/>
    <w:rsid w:val="00DC7E8B"/>
    <w:rsid w:val="00DC7F32"/>
    <w:rsid w:val="00DD0071"/>
    <w:rsid w:val="00DD01AD"/>
    <w:rsid w:val="00DD01DB"/>
    <w:rsid w:val="00DD020D"/>
    <w:rsid w:val="00DD02A9"/>
    <w:rsid w:val="00DD043B"/>
    <w:rsid w:val="00DD0B22"/>
    <w:rsid w:val="00DD0C70"/>
    <w:rsid w:val="00DD0F37"/>
    <w:rsid w:val="00DD1014"/>
    <w:rsid w:val="00DD11A5"/>
    <w:rsid w:val="00DD13B7"/>
    <w:rsid w:val="00DD1669"/>
    <w:rsid w:val="00DD1745"/>
    <w:rsid w:val="00DD1A49"/>
    <w:rsid w:val="00DD1CF8"/>
    <w:rsid w:val="00DD2169"/>
    <w:rsid w:val="00DD2375"/>
    <w:rsid w:val="00DD2473"/>
    <w:rsid w:val="00DD250B"/>
    <w:rsid w:val="00DD2512"/>
    <w:rsid w:val="00DD257F"/>
    <w:rsid w:val="00DD281A"/>
    <w:rsid w:val="00DD28AA"/>
    <w:rsid w:val="00DD28AD"/>
    <w:rsid w:val="00DD2A54"/>
    <w:rsid w:val="00DD2B86"/>
    <w:rsid w:val="00DD2D21"/>
    <w:rsid w:val="00DD2FD1"/>
    <w:rsid w:val="00DD311A"/>
    <w:rsid w:val="00DD3156"/>
    <w:rsid w:val="00DD31FC"/>
    <w:rsid w:val="00DD3276"/>
    <w:rsid w:val="00DD3377"/>
    <w:rsid w:val="00DD3763"/>
    <w:rsid w:val="00DD3C41"/>
    <w:rsid w:val="00DD3DAC"/>
    <w:rsid w:val="00DD4158"/>
    <w:rsid w:val="00DD4912"/>
    <w:rsid w:val="00DD49C7"/>
    <w:rsid w:val="00DD4A40"/>
    <w:rsid w:val="00DD4AD6"/>
    <w:rsid w:val="00DD4CA1"/>
    <w:rsid w:val="00DD4CC4"/>
    <w:rsid w:val="00DD4D4B"/>
    <w:rsid w:val="00DD5236"/>
    <w:rsid w:val="00DD5491"/>
    <w:rsid w:val="00DD57D3"/>
    <w:rsid w:val="00DD582D"/>
    <w:rsid w:val="00DD586E"/>
    <w:rsid w:val="00DD5ABD"/>
    <w:rsid w:val="00DD5B89"/>
    <w:rsid w:val="00DD5D50"/>
    <w:rsid w:val="00DD5D99"/>
    <w:rsid w:val="00DD5F6F"/>
    <w:rsid w:val="00DD6181"/>
    <w:rsid w:val="00DD630E"/>
    <w:rsid w:val="00DD6336"/>
    <w:rsid w:val="00DD6426"/>
    <w:rsid w:val="00DD6581"/>
    <w:rsid w:val="00DD66E7"/>
    <w:rsid w:val="00DD66E8"/>
    <w:rsid w:val="00DD6F5B"/>
    <w:rsid w:val="00DD7072"/>
    <w:rsid w:val="00DD7214"/>
    <w:rsid w:val="00DD72DF"/>
    <w:rsid w:val="00DD732D"/>
    <w:rsid w:val="00DD7342"/>
    <w:rsid w:val="00DD7998"/>
    <w:rsid w:val="00DD7BB2"/>
    <w:rsid w:val="00DE0389"/>
    <w:rsid w:val="00DE0893"/>
    <w:rsid w:val="00DE08A8"/>
    <w:rsid w:val="00DE0AAE"/>
    <w:rsid w:val="00DE0B3A"/>
    <w:rsid w:val="00DE0D97"/>
    <w:rsid w:val="00DE0E0C"/>
    <w:rsid w:val="00DE0ECC"/>
    <w:rsid w:val="00DE0EDC"/>
    <w:rsid w:val="00DE1097"/>
    <w:rsid w:val="00DE10C3"/>
    <w:rsid w:val="00DE115C"/>
    <w:rsid w:val="00DE1698"/>
    <w:rsid w:val="00DE17E0"/>
    <w:rsid w:val="00DE1F11"/>
    <w:rsid w:val="00DE2017"/>
    <w:rsid w:val="00DE20B6"/>
    <w:rsid w:val="00DE21B1"/>
    <w:rsid w:val="00DE2680"/>
    <w:rsid w:val="00DE2932"/>
    <w:rsid w:val="00DE2A3F"/>
    <w:rsid w:val="00DE2AD8"/>
    <w:rsid w:val="00DE2B0E"/>
    <w:rsid w:val="00DE2F66"/>
    <w:rsid w:val="00DE35D9"/>
    <w:rsid w:val="00DE3798"/>
    <w:rsid w:val="00DE3CE9"/>
    <w:rsid w:val="00DE3E89"/>
    <w:rsid w:val="00DE3E9B"/>
    <w:rsid w:val="00DE4075"/>
    <w:rsid w:val="00DE4176"/>
    <w:rsid w:val="00DE4423"/>
    <w:rsid w:val="00DE4499"/>
    <w:rsid w:val="00DE46D4"/>
    <w:rsid w:val="00DE4821"/>
    <w:rsid w:val="00DE4A06"/>
    <w:rsid w:val="00DE4A33"/>
    <w:rsid w:val="00DE4A6D"/>
    <w:rsid w:val="00DE4B4F"/>
    <w:rsid w:val="00DE4D79"/>
    <w:rsid w:val="00DE4DB0"/>
    <w:rsid w:val="00DE51B0"/>
    <w:rsid w:val="00DE5609"/>
    <w:rsid w:val="00DE5779"/>
    <w:rsid w:val="00DE581F"/>
    <w:rsid w:val="00DE5C52"/>
    <w:rsid w:val="00DE612B"/>
    <w:rsid w:val="00DE6597"/>
    <w:rsid w:val="00DE660E"/>
    <w:rsid w:val="00DE6632"/>
    <w:rsid w:val="00DE6951"/>
    <w:rsid w:val="00DE6A79"/>
    <w:rsid w:val="00DE6CF0"/>
    <w:rsid w:val="00DE6E39"/>
    <w:rsid w:val="00DE7088"/>
    <w:rsid w:val="00DE732C"/>
    <w:rsid w:val="00DE740E"/>
    <w:rsid w:val="00DE7896"/>
    <w:rsid w:val="00DE7A0F"/>
    <w:rsid w:val="00DE7B19"/>
    <w:rsid w:val="00DE7C86"/>
    <w:rsid w:val="00DE7ECE"/>
    <w:rsid w:val="00DE7F11"/>
    <w:rsid w:val="00DE7F87"/>
    <w:rsid w:val="00DE7F8A"/>
    <w:rsid w:val="00DF00FD"/>
    <w:rsid w:val="00DF0258"/>
    <w:rsid w:val="00DF04BA"/>
    <w:rsid w:val="00DF0676"/>
    <w:rsid w:val="00DF06D2"/>
    <w:rsid w:val="00DF06FC"/>
    <w:rsid w:val="00DF0BCB"/>
    <w:rsid w:val="00DF0DE0"/>
    <w:rsid w:val="00DF116C"/>
    <w:rsid w:val="00DF11E9"/>
    <w:rsid w:val="00DF1484"/>
    <w:rsid w:val="00DF14E2"/>
    <w:rsid w:val="00DF1524"/>
    <w:rsid w:val="00DF1699"/>
    <w:rsid w:val="00DF1A87"/>
    <w:rsid w:val="00DF1C5D"/>
    <w:rsid w:val="00DF1CCA"/>
    <w:rsid w:val="00DF1DEF"/>
    <w:rsid w:val="00DF1F04"/>
    <w:rsid w:val="00DF2244"/>
    <w:rsid w:val="00DF2480"/>
    <w:rsid w:val="00DF28C0"/>
    <w:rsid w:val="00DF28C1"/>
    <w:rsid w:val="00DF3016"/>
    <w:rsid w:val="00DF31A2"/>
    <w:rsid w:val="00DF31C8"/>
    <w:rsid w:val="00DF31C9"/>
    <w:rsid w:val="00DF3D54"/>
    <w:rsid w:val="00DF401B"/>
    <w:rsid w:val="00DF4306"/>
    <w:rsid w:val="00DF4674"/>
    <w:rsid w:val="00DF474F"/>
    <w:rsid w:val="00DF47DE"/>
    <w:rsid w:val="00DF480C"/>
    <w:rsid w:val="00DF4CAD"/>
    <w:rsid w:val="00DF4E3D"/>
    <w:rsid w:val="00DF5317"/>
    <w:rsid w:val="00DF53C6"/>
    <w:rsid w:val="00DF5547"/>
    <w:rsid w:val="00DF5676"/>
    <w:rsid w:val="00DF58AA"/>
    <w:rsid w:val="00DF58DC"/>
    <w:rsid w:val="00DF58EA"/>
    <w:rsid w:val="00DF5D92"/>
    <w:rsid w:val="00DF6016"/>
    <w:rsid w:val="00DF60D0"/>
    <w:rsid w:val="00DF66FD"/>
    <w:rsid w:val="00DF69A5"/>
    <w:rsid w:val="00DF6A8D"/>
    <w:rsid w:val="00DF739E"/>
    <w:rsid w:val="00DF7AFD"/>
    <w:rsid w:val="00DF7CC8"/>
    <w:rsid w:val="00DF7EFB"/>
    <w:rsid w:val="00DF7F9D"/>
    <w:rsid w:val="00E00058"/>
    <w:rsid w:val="00E00336"/>
    <w:rsid w:val="00E0049A"/>
    <w:rsid w:val="00E004B9"/>
    <w:rsid w:val="00E004E7"/>
    <w:rsid w:val="00E0060F"/>
    <w:rsid w:val="00E0065E"/>
    <w:rsid w:val="00E00765"/>
    <w:rsid w:val="00E007CC"/>
    <w:rsid w:val="00E00B1B"/>
    <w:rsid w:val="00E00BC0"/>
    <w:rsid w:val="00E00C3B"/>
    <w:rsid w:val="00E00DF6"/>
    <w:rsid w:val="00E00E04"/>
    <w:rsid w:val="00E00F42"/>
    <w:rsid w:val="00E01030"/>
    <w:rsid w:val="00E01189"/>
    <w:rsid w:val="00E012B6"/>
    <w:rsid w:val="00E012C7"/>
    <w:rsid w:val="00E01856"/>
    <w:rsid w:val="00E018D5"/>
    <w:rsid w:val="00E019D4"/>
    <w:rsid w:val="00E01A99"/>
    <w:rsid w:val="00E01B73"/>
    <w:rsid w:val="00E01BD7"/>
    <w:rsid w:val="00E01CF8"/>
    <w:rsid w:val="00E01D16"/>
    <w:rsid w:val="00E01EE5"/>
    <w:rsid w:val="00E020D0"/>
    <w:rsid w:val="00E02401"/>
    <w:rsid w:val="00E0255E"/>
    <w:rsid w:val="00E02850"/>
    <w:rsid w:val="00E02A5F"/>
    <w:rsid w:val="00E02CD7"/>
    <w:rsid w:val="00E03233"/>
    <w:rsid w:val="00E03690"/>
    <w:rsid w:val="00E03909"/>
    <w:rsid w:val="00E03A73"/>
    <w:rsid w:val="00E03C05"/>
    <w:rsid w:val="00E03E34"/>
    <w:rsid w:val="00E03F7A"/>
    <w:rsid w:val="00E03F9D"/>
    <w:rsid w:val="00E04260"/>
    <w:rsid w:val="00E044E6"/>
    <w:rsid w:val="00E0452B"/>
    <w:rsid w:val="00E0471C"/>
    <w:rsid w:val="00E04787"/>
    <w:rsid w:val="00E04A3F"/>
    <w:rsid w:val="00E04AE7"/>
    <w:rsid w:val="00E04EB9"/>
    <w:rsid w:val="00E04EDC"/>
    <w:rsid w:val="00E05047"/>
    <w:rsid w:val="00E0515F"/>
    <w:rsid w:val="00E052DE"/>
    <w:rsid w:val="00E05577"/>
    <w:rsid w:val="00E055A6"/>
    <w:rsid w:val="00E059AE"/>
    <w:rsid w:val="00E05ACA"/>
    <w:rsid w:val="00E05B3E"/>
    <w:rsid w:val="00E05BFC"/>
    <w:rsid w:val="00E05D38"/>
    <w:rsid w:val="00E05DC0"/>
    <w:rsid w:val="00E05F46"/>
    <w:rsid w:val="00E05F63"/>
    <w:rsid w:val="00E0606A"/>
    <w:rsid w:val="00E06087"/>
    <w:rsid w:val="00E0617A"/>
    <w:rsid w:val="00E06193"/>
    <w:rsid w:val="00E062CE"/>
    <w:rsid w:val="00E06326"/>
    <w:rsid w:val="00E064B6"/>
    <w:rsid w:val="00E06517"/>
    <w:rsid w:val="00E067E9"/>
    <w:rsid w:val="00E067FF"/>
    <w:rsid w:val="00E0687A"/>
    <w:rsid w:val="00E068DA"/>
    <w:rsid w:val="00E06D12"/>
    <w:rsid w:val="00E0708A"/>
    <w:rsid w:val="00E072D5"/>
    <w:rsid w:val="00E07466"/>
    <w:rsid w:val="00E0759A"/>
    <w:rsid w:val="00E0767E"/>
    <w:rsid w:val="00E07694"/>
    <w:rsid w:val="00E0788F"/>
    <w:rsid w:val="00E07B8C"/>
    <w:rsid w:val="00E07CAA"/>
    <w:rsid w:val="00E07D1D"/>
    <w:rsid w:val="00E07E28"/>
    <w:rsid w:val="00E102FC"/>
    <w:rsid w:val="00E10357"/>
    <w:rsid w:val="00E103BE"/>
    <w:rsid w:val="00E107AA"/>
    <w:rsid w:val="00E10C4C"/>
    <w:rsid w:val="00E10D2F"/>
    <w:rsid w:val="00E10EEB"/>
    <w:rsid w:val="00E10FA0"/>
    <w:rsid w:val="00E1146B"/>
    <w:rsid w:val="00E11524"/>
    <w:rsid w:val="00E117F3"/>
    <w:rsid w:val="00E1185F"/>
    <w:rsid w:val="00E119D5"/>
    <w:rsid w:val="00E11A6C"/>
    <w:rsid w:val="00E11A94"/>
    <w:rsid w:val="00E11DF9"/>
    <w:rsid w:val="00E11DFE"/>
    <w:rsid w:val="00E11EDD"/>
    <w:rsid w:val="00E12017"/>
    <w:rsid w:val="00E121BA"/>
    <w:rsid w:val="00E12766"/>
    <w:rsid w:val="00E12773"/>
    <w:rsid w:val="00E1287A"/>
    <w:rsid w:val="00E128AF"/>
    <w:rsid w:val="00E12D7B"/>
    <w:rsid w:val="00E12D90"/>
    <w:rsid w:val="00E12F09"/>
    <w:rsid w:val="00E13342"/>
    <w:rsid w:val="00E13573"/>
    <w:rsid w:val="00E13D46"/>
    <w:rsid w:val="00E13F57"/>
    <w:rsid w:val="00E14079"/>
    <w:rsid w:val="00E14166"/>
    <w:rsid w:val="00E14367"/>
    <w:rsid w:val="00E145BC"/>
    <w:rsid w:val="00E146D5"/>
    <w:rsid w:val="00E146E6"/>
    <w:rsid w:val="00E14937"/>
    <w:rsid w:val="00E14A9A"/>
    <w:rsid w:val="00E14E28"/>
    <w:rsid w:val="00E14E5E"/>
    <w:rsid w:val="00E14F2A"/>
    <w:rsid w:val="00E14F70"/>
    <w:rsid w:val="00E15852"/>
    <w:rsid w:val="00E1596B"/>
    <w:rsid w:val="00E15B3A"/>
    <w:rsid w:val="00E15BC4"/>
    <w:rsid w:val="00E15D29"/>
    <w:rsid w:val="00E15D6C"/>
    <w:rsid w:val="00E15EE1"/>
    <w:rsid w:val="00E165F4"/>
    <w:rsid w:val="00E16733"/>
    <w:rsid w:val="00E167CD"/>
    <w:rsid w:val="00E16972"/>
    <w:rsid w:val="00E169B3"/>
    <w:rsid w:val="00E16B94"/>
    <w:rsid w:val="00E16E4D"/>
    <w:rsid w:val="00E17032"/>
    <w:rsid w:val="00E170CF"/>
    <w:rsid w:val="00E17251"/>
    <w:rsid w:val="00E1726B"/>
    <w:rsid w:val="00E17418"/>
    <w:rsid w:val="00E17486"/>
    <w:rsid w:val="00E17908"/>
    <w:rsid w:val="00E17CB9"/>
    <w:rsid w:val="00E17D0C"/>
    <w:rsid w:val="00E20203"/>
    <w:rsid w:val="00E202EB"/>
    <w:rsid w:val="00E20335"/>
    <w:rsid w:val="00E20382"/>
    <w:rsid w:val="00E20454"/>
    <w:rsid w:val="00E204B8"/>
    <w:rsid w:val="00E20541"/>
    <w:rsid w:val="00E206F2"/>
    <w:rsid w:val="00E20A3D"/>
    <w:rsid w:val="00E20AB6"/>
    <w:rsid w:val="00E20D4C"/>
    <w:rsid w:val="00E20D8B"/>
    <w:rsid w:val="00E20E94"/>
    <w:rsid w:val="00E21099"/>
    <w:rsid w:val="00E21439"/>
    <w:rsid w:val="00E214E9"/>
    <w:rsid w:val="00E2164A"/>
    <w:rsid w:val="00E2169B"/>
    <w:rsid w:val="00E217A2"/>
    <w:rsid w:val="00E218EA"/>
    <w:rsid w:val="00E219A6"/>
    <w:rsid w:val="00E21D22"/>
    <w:rsid w:val="00E21D74"/>
    <w:rsid w:val="00E21D78"/>
    <w:rsid w:val="00E220DC"/>
    <w:rsid w:val="00E221A2"/>
    <w:rsid w:val="00E223CB"/>
    <w:rsid w:val="00E223D5"/>
    <w:rsid w:val="00E22AA1"/>
    <w:rsid w:val="00E22CD4"/>
    <w:rsid w:val="00E22D3D"/>
    <w:rsid w:val="00E22E5D"/>
    <w:rsid w:val="00E22EBF"/>
    <w:rsid w:val="00E232E6"/>
    <w:rsid w:val="00E23A4C"/>
    <w:rsid w:val="00E23AC4"/>
    <w:rsid w:val="00E23C4E"/>
    <w:rsid w:val="00E23EE1"/>
    <w:rsid w:val="00E23FDF"/>
    <w:rsid w:val="00E2419B"/>
    <w:rsid w:val="00E242D1"/>
    <w:rsid w:val="00E242D9"/>
    <w:rsid w:val="00E244D1"/>
    <w:rsid w:val="00E247A8"/>
    <w:rsid w:val="00E24D7E"/>
    <w:rsid w:val="00E256E7"/>
    <w:rsid w:val="00E257F5"/>
    <w:rsid w:val="00E25965"/>
    <w:rsid w:val="00E25AF1"/>
    <w:rsid w:val="00E25B4A"/>
    <w:rsid w:val="00E26093"/>
    <w:rsid w:val="00E26701"/>
    <w:rsid w:val="00E26820"/>
    <w:rsid w:val="00E26BBC"/>
    <w:rsid w:val="00E2736F"/>
    <w:rsid w:val="00E276F3"/>
    <w:rsid w:val="00E2773C"/>
    <w:rsid w:val="00E279A8"/>
    <w:rsid w:val="00E279BD"/>
    <w:rsid w:val="00E27B1A"/>
    <w:rsid w:val="00E27EFD"/>
    <w:rsid w:val="00E303D7"/>
    <w:rsid w:val="00E3064F"/>
    <w:rsid w:val="00E306BE"/>
    <w:rsid w:val="00E3089B"/>
    <w:rsid w:val="00E30A3B"/>
    <w:rsid w:val="00E3104D"/>
    <w:rsid w:val="00E311D4"/>
    <w:rsid w:val="00E3139A"/>
    <w:rsid w:val="00E31791"/>
    <w:rsid w:val="00E317EB"/>
    <w:rsid w:val="00E3183F"/>
    <w:rsid w:val="00E31A4A"/>
    <w:rsid w:val="00E31B9D"/>
    <w:rsid w:val="00E31BFE"/>
    <w:rsid w:val="00E31CEC"/>
    <w:rsid w:val="00E31E22"/>
    <w:rsid w:val="00E31FBA"/>
    <w:rsid w:val="00E321B8"/>
    <w:rsid w:val="00E32488"/>
    <w:rsid w:val="00E3248D"/>
    <w:rsid w:val="00E325AA"/>
    <w:rsid w:val="00E327B8"/>
    <w:rsid w:val="00E3288E"/>
    <w:rsid w:val="00E32C16"/>
    <w:rsid w:val="00E32E8F"/>
    <w:rsid w:val="00E337CA"/>
    <w:rsid w:val="00E33B05"/>
    <w:rsid w:val="00E33C78"/>
    <w:rsid w:val="00E33DE4"/>
    <w:rsid w:val="00E34114"/>
    <w:rsid w:val="00E3423F"/>
    <w:rsid w:val="00E34703"/>
    <w:rsid w:val="00E348B9"/>
    <w:rsid w:val="00E348C7"/>
    <w:rsid w:val="00E34940"/>
    <w:rsid w:val="00E34CCC"/>
    <w:rsid w:val="00E34F5B"/>
    <w:rsid w:val="00E35193"/>
    <w:rsid w:val="00E35247"/>
    <w:rsid w:val="00E3534C"/>
    <w:rsid w:val="00E3552A"/>
    <w:rsid w:val="00E3556E"/>
    <w:rsid w:val="00E3558D"/>
    <w:rsid w:val="00E356EF"/>
    <w:rsid w:val="00E3595A"/>
    <w:rsid w:val="00E35A3F"/>
    <w:rsid w:val="00E35E83"/>
    <w:rsid w:val="00E360C9"/>
    <w:rsid w:val="00E36495"/>
    <w:rsid w:val="00E366CA"/>
    <w:rsid w:val="00E3679E"/>
    <w:rsid w:val="00E36C21"/>
    <w:rsid w:val="00E36F27"/>
    <w:rsid w:val="00E372C2"/>
    <w:rsid w:val="00E37344"/>
    <w:rsid w:val="00E3738C"/>
    <w:rsid w:val="00E37609"/>
    <w:rsid w:val="00E37BE9"/>
    <w:rsid w:val="00E37C09"/>
    <w:rsid w:val="00E37D12"/>
    <w:rsid w:val="00E37E49"/>
    <w:rsid w:val="00E40021"/>
    <w:rsid w:val="00E400B6"/>
    <w:rsid w:val="00E4030E"/>
    <w:rsid w:val="00E4042D"/>
    <w:rsid w:val="00E4054A"/>
    <w:rsid w:val="00E4074A"/>
    <w:rsid w:val="00E40794"/>
    <w:rsid w:val="00E40833"/>
    <w:rsid w:val="00E40A14"/>
    <w:rsid w:val="00E40A1E"/>
    <w:rsid w:val="00E40A73"/>
    <w:rsid w:val="00E40D0E"/>
    <w:rsid w:val="00E40F74"/>
    <w:rsid w:val="00E41286"/>
    <w:rsid w:val="00E412E9"/>
    <w:rsid w:val="00E416AD"/>
    <w:rsid w:val="00E41777"/>
    <w:rsid w:val="00E4182E"/>
    <w:rsid w:val="00E418A0"/>
    <w:rsid w:val="00E41B08"/>
    <w:rsid w:val="00E41B4D"/>
    <w:rsid w:val="00E4202B"/>
    <w:rsid w:val="00E4207D"/>
    <w:rsid w:val="00E42299"/>
    <w:rsid w:val="00E424D8"/>
    <w:rsid w:val="00E4262A"/>
    <w:rsid w:val="00E42642"/>
    <w:rsid w:val="00E42936"/>
    <w:rsid w:val="00E429E6"/>
    <w:rsid w:val="00E42A72"/>
    <w:rsid w:val="00E42B15"/>
    <w:rsid w:val="00E42C0B"/>
    <w:rsid w:val="00E42C54"/>
    <w:rsid w:val="00E42CA0"/>
    <w:rsid w:val="00E42EAB"/>
    <w:rsid w:val="00E4305D"/>
    <w:rsid w:val="00E43107"/>
    <w:rsid w:val="00E435D0"/>
    <w:rsid w:val="00E435D5"/>
    <w:rsid w:val="00E439D2"/>
    <w:rsid w:val="00E43A4E"/>
    <w:rsid w:val="00E43B6B"/>
    <w:rsid w:val="00E43C95"/>
    <w:rsid w:val="00E43E4C"/>
    <w:rsid w:val="00E43F38"/>
    <w:rsid w:val="00E44101"/>
    <w:rsid w:val="00E441F6"/>
    <w:rsid w:val="00E44572"/>
    <w:rsid w:val="00E44658"/>
    <w:rsid w:val="00E447E5"/>
    <w:rsid w:val="00E4499E"/>
    <w:rsid w:val="00E44D1D"/>
    <w:rsid w:val="00E44E1E"/>
    <w:rsid w:val="00E45071"/>
    <w:rsid w:val="00E455EC"/>
    <w:rsid w:val="00E45684"/>
    <w:rsid w:val="00E4589F"/>
    <w:rsid w:val="00E459B7"/>
    <w:rsid w:val="00E45DBC"/>
    <w:rsid w:val="00E45E7F"/>
    <w:rsid w:val="00E46111"/>
    <w:rsid w:val="00E46179"/>
    <w:rsid w:val="00E466FD"/>
    <w:rsid w:val="00E4684F"/>
    <w:rsid w:val="00E46A52"/>
    <w:rsid w:val="00E46CE5"/>
    <w:rsid w:val="00E46D6F"/>
    <w:rsid w:val="00E46E3A"/>
    <w:rsid w:val="00E4722B"/>
    <w:rsid w:val="00E472ED"/>
    <w:rsid w:val="00E4746A"/>
    <w:rsid w:val="00E47507"/>
    <w:rsid w:val="00E4788A"/>
    <w:rsid w:val="00E47977"/>
    <w:rsid w:val="00E47B76"/>
    <w:rsid w:val="00E50193"/>
    <w:rsid w:val="00E50273"/>
    <w:rsid w:val="00E506E9"/>
    <w:rsid w:val="00E50B3C"/>
    <w:rsid w:val="00E50BC0"/>
    <w:rsid w:val="00E50C6B"/>
    <w:rsid w:val="00E50D3F"/>
    <w:rsid w:val="00E50DB7"/>
    <w:rsid w:val="00E50E59"/>
    <w:rsid w:val="00E511EB"/>
    <w:rsid w:val="00E51402"/>
    <w:rsid w:val="00E5158B"/>
    <w:rsid w:val="00E51971"/>
    <w:rsid w:val="00E51A1C"/>
    <w:rsid w:val="00E51E95"/>
    <w:rsid w:val="00E51EB5"/>
    <w:rsid w:val="00E51F1C"/>
    <w:rsid w:val="00E5210E"/>
    <w:rsid w:val="00E52283"/>
    <w:rsid w:val="00E523EC"/>
    <w:rsid w:val="00E52657"/>
    <w:rsid w:val="00E528E2"/>
    <w:rsid w:val="00E52B0D"/>
    <w:rsid w:val="00E52D18"/>
    <w:rsid w:val="00E52D9A"/>
    <w:rsid w:val="00E533B4"/>
    <w:rsid w:val="00E535EC"/>
    <w:rsid w:val="00E53696"/>
    <w:rsid w:val="00E537E0"/>
    <w:rsid w:val="00E537E6"/>
    <w:rsid w:val="00E5382B"/>
    <w:rsid w:val="00E53834"/>
    <w:rsid w:val="00E53B61"/>
    <w:rsid w:val="00E53E4A"/>
    <w:rsid w:val="00E54159"/>
    <w:rsid w:val="00E5419E"/>
    <w:rsid w:val="00E5466F"/>
    <w:rsid w:val="00E5472A"/>
    <w:rsid w:val="00E54897"/>
    <w:rsid w:val="00E54A30"/>
    <w:rsid w:val="00E54B31"/>
    <w:rsid w:val="00E54B4E"/>
    <w:rsid w:val="00E54DBE"/>
    <w:rsid w:val="00E54E0B"/>
    <w:rsid w:val="00E54F86"/>
    <w:rsid w:val="00E55142"/>
    <w:rsid w:val="00E55710"/>
    <w:rsid w:val="00E55B9E"/>
    <w:rsid w:val="00E55EB8"/>
    <w:rsid w:val="00E55F82"/>
    <w:rsid w:val="00E56BE7"/>
    <w:rsid w:val="00E56E98"/>
    <w:rsid w:val="00E56F26"/>
    <w:rsid w:val="00E5740D"/>
    <w:rsid w:val="00E57A24"/>
    <w:rsid w:val="00E57C38"/>
    <w:rsid w:val="00E57DA2"/>
    <w:rsid w:val="00E57E46"/>
    <w:rsid w:val="00E600FB"/>
    <w:rsid w:val="00E602B0"/>
    <w:rsid w:val="00E6052E"/>
    <w:rsid w:val="00E60864"/>
    <w:rsid w:val="00E60A63"/>
    <w:rsid w:val="00E60BB8"/>
    <w:rsid w:val="00E60D80"/>
    <w:rsid w:val="00E60E85"/>
    <w:rsid w:val="00E61002"/>
    <w:rsid w:val="00E6103A"/>
    <w:rsid w:val="00E6109E"/>
    <w:rsid w:val="00E61101"/>
    <w:rsid w:val="00E61452"/>
    <w:rsid w:val="00E6177C"/>
    <w:rsid w:val="00E61804"/>
    <w:rsid w:val="00E6182E"/>
    <w:rsid w:val="00E61B55"/>
    <w:rsid w:val="00E61BC1"/>
    <w:rsid w:val="00E61C8C"/>
    <w:rsid w:val="00E62198"/>
    <w:rsid w:val="00E62456"/>
    <w:rsid w:val="00E6273E"/>
    <w:rsid w:val="00E6288B"/>
    <w:rsid w:val="00E629E0"/>
    <w:rsid w:val="00E62A8E"/>
    <w:rsid w:val="00E62E6B"/>
    <w:rsid w:val="00E63124"/>
    <w:rsid w:val="00E631B4"/>
    <w:rsid w:val="00E631D5"/>
    <w:rsid w:val="00E63299"/>
    <w:rsid w:val="00E6336B"/>
    <w:rsid w:val="00E6353B"/>
    <w:rsid w:val="00E635EB"/>
    <w:rsid w:val="00E63C78"/>
    <w:rsid w:val="00E641B8"/>
    <w:rsid w:val="00E6423F"/>
    <w:rsid w:val="00E6429C"/>
    <w:rsid w:val="00E64571"/>
    <w:rsid w:val="00E649BE"/>
    <w:rsid w:val="00E64A8C"/>
    <w:rsid w:val="00E64B47"/>
    <w:rsid w:val="00E64F0B"/>
    <w:rsid w:val="00E64FC5"/>
    <w:rsid w:val="00E65074"/>
    <w:rsid w:val="00E65423"/>
    <w:rsid w:val="00E65459"/>
    <w:rsid w:val="00E6562A"/>
    <w:rsid w:val="00E65642"/>
    <w:rsid w:val="00E65BBD"/>
    <w:rsid w:val="00E65DCD"/>
    <w:rsid w:val="00E65E0B"/>
    <w:rsid w:val="00E65E3F"/>
    <w:rsid w:val="00E6602E"/>
    <w:rsid w:val="00E66036"/>
    <w:rsid w:val="00E662A3"/>
    <w:rsid w:val="00E66501"/>
    <w:rsid w:val="00E6672D"/>
    <w:rsid w:val="00E6675A"/>
    <w:rsid w:val="00E668C9"/>
    <w:rsid w:val="00E66904"/>
    <w:rsid w:val="00E66D36"/>
    <w:rsid w:val="00E66DFF"/>
    <w:rsid w:val="00E670BD"/>
    <w:rsid w:val="00E67183"/>
    <w:rsid w:val="00E67319"/>
    <w:rsid w:val="00E6757C"/>
    <w:rsid w:val="00E67634"/>
    <w:rsid w:val="00E67700"/>
    <w:rsid w:val="00E677FE"/>
    <w:rsid w:val="00E67AAF"/>
    <w:rsid w:val="00E67AEB"/>
    <w:rsid w:val="00E67BEC"/>
    <w:rsid w:val="00E67C96"/>
    <w:rsid w:val="00E67D81"/>
    <w:rsid w:val="00E67DB9"/>
    <w:rsid w:val="00E70098"/>
    <w:rsid w:val="00E7011B"/>
    <w:rsid w:val="00E701DD"/>
    <w:rsid w:val="00E70753"/>
    <w:rsid w:val="00E70896"/>
    <w:rsid w:val="00E709E1"/>
    <w:rsid w:val="00E70C05"/>
    <w:rsid w:val="00E70C80"/>
    <w:rsid w:val="00E70EA6"/>
    <w:rsid w:val="00E71003"/>
    <w:rsid w:val="00E7103C"/>
    <w:rsid w:val="00E71176"/>
    <w:rsid w:val="00E71257"/>
    <w:rsid w:val="00E7136F"/>
    <w:rsid w:val="00E713EF"/>
    <w:rsid w:val="00E715E2"/>
    <w:rsid w:val="00E71621"/>
    <w:rsid w:val="00E7164F"/>
    <w:rsid w:val="00E716A3"/>
    <w:rsid w:val="00E71B4C"/>
    <w:rsid w:val="00E72054"/>
    <w:rsid w:val="00E72267"/>
    <w:rsid w:val="00E72298"/>
    <w:rsid w:val="00E724A2"/>
    <w:rsid w:val="00E72683"/>
    <w:rsid w:val="00E72753"/>
    <w:rsid w:val="00E72B73"/>
    <w:rsid w:val="00E72BD5"/>
    <w:rsid w:val="00E72C2E"/>
    <w:rsid w:val="00E72FEB"/>
    <w:rsid w:val="00E73117"/>
    <w:rsid w:val="00E73194"/>
    <w:rsid w:val="00E73679"/>
    <w:rsid w:val="00E73685"/>
    <w:rsid w:val="00E73AC8"/>
    <w:rsid w:val="00E73BBB"/>
    <w:rsid w:val="00E73C7B"/>
    <w:rsid w:val="00E73FD5"/>
    <w:rsid w:val="00E74051"/>
    <w:rsid w:val="00E74136"/>
    <w:rsid w:val="00E742C0"/>
    <w:rsid w:val="00E742D1"/>
    <w:rsid w:val="00E7437E"/>
    <w:rsid w:val="00E745F4"/>
    <w:rsid w:val="00E7475F"/>
    <w:rsid w:val="00E74798"/>
    <w:rsid w:val="00E749E4"/>
    <w:rsid w:val="00E74AEF"/>
    <w:rsid w:val="00E74D53"/>
    <w:rsid w:val="00E74D6B"/>
    <w:rsid w:val="00E75034"/>
    <w:rsid w:val="00E751DF"/>
    <w:rsid w:val="00E75242"/>
    <w:rsid w:val="00E753D8"/>
    <w:rsid w:val="00E75DF5"/>
    <w:rsid w:val="00E75E03"/>
    <w:rsid w:val="00E75E4B"/>
    <w:rsid w:val="00E75E64"/>
    <w:rsid w:val="00E75FD7"/>
    <w:rsid w:val="00E76180"/>
    <w:rsid w:val="00E761E4"/>
    <w:rsid w:val="00E765A1"/>
    <w:rsid w:val="00E76B9B"/>
    <w:rsid w:val="00E76D0E"/>
    <w:rsid w:val="00E76D75"/>
    <w:rsid w:val="00E76EC9"/>
    <w:rsid w:val="00E76FC8"/>
    <w:rsid w:val="00E7709E"/>
    <w:rsid w:val="00E773F3"/>
    <w:rsid w:val="00E77591"/>
    <w:rsid w:val="00E77796"/>
    <w:rsid w:val="00E77DD9"/>
    <w:rsid w:val="00E77F9C"/>
    <w:rsid w:val="00E800A0"/>
    <w:rsid w:val="00E80377"/>
    <w:rsid w:val="00E80664"/>
    <w:rsid w:val="00E80698"/>
    <w:rsid w:val="00E80AE3"/>
    <w:rsid w:val="00E81059"/>
    <w:rsid w:val="00E811A0"/>
    <w:rsid w:val="00E81501"/>
    <w:rsid w:val="00E81668"/>
    <w:rsid w:val="00E8168E"/>
    <w:rsid w:val="00E81704"/>
    <w:rsid w:val="00E817DD"/>
    <w:rsid w:val="00E8193C"/>
    <w:rsid w:val="00E819B3"/>
    <w:rsid w:val="00E81DD8"/>
    <w:rsid w:val="00E81F56"/>
    <w:rsid w:val="00E81FF0"/>
    <w:rsid w:val="00E825C9"/>
    <w:rsid w:val="00E82767"/>
    <w:rsid w:val="00E828BD"/>
    <w:rsid w:val="00E82B8F"/>
    <w:rsid w:val="00E8313C"/>
    <w:rsid w:val="00E834BE"/>
    <w:rsid w:val="00E83928"/>
    <w:rsid w:val="00E83963"/>
    <w:rsid w:val="00E83C77"/>
    <w:rsid w:val="00E83F16"/>
    <w:rsid w:val="00E844D4"/>
    <w:rsid w:val="00E845B2"/>
    <w:rsid w:val="00E84644"/>
    <w:rsid w:val="00E846A5"/>
    <w:rsid w:val="00E847B5"/>
    <w:rsid w:val="00E84800"/>
    <w:rsid w:val="00E84881"/>
    <w:rsid w:val="00E84A61"/>
    <w:rsid w:val="00E84A66"/>
    <w:rsid w:val="00E84C7A"/>
    <w:rsid w:val="00E84CBD"/>
    <w:rsid w:val="00E84E31"/>
    <w:rsid w:val="00E84EA7"/>
    <w:rsid w:val="00E84FC9"/>
    <w:rsid w:val="00E853E9"/>
    <w:rsid w:val="00E85497"/>
    <w:rsid w:val="00E854F3"/>
    <w:rsid w:val="00E85670"/>
    <w:rsid w:val="00E85828"/>
    <w:rsid w:val="00E85D2C"/>
    <w:rsid w:val="00E85E52"/>
    <w:rsid w:val="00E85F2C"/>
    <w:rsid w:val="00E8605E"/>
    <w:rsid w:val="00E860A5"/>
    <w:rsid w:val="00E864C2"/>
    <w:rsid w:val="00E86B82"/>
    <w:rsid w:val="00E87096"/>
    <w:rsid w:val="00E872EF"/>
    <w:rsid w:val="00E8738D"/>
    <w:rsid w:val="00E873A5"/>
    <w:rsid w:val="00E8755A"/>
    <w:rsid w:val="00E8790B"/>
    <w:rsid w:val="00E87EBE"/>
    <w:rsid w:val="00E902D7"/>
    <w:rsid w:val="00E903F3"/>
    <w:rsid w:val="00E904E2"/>
    <w:rsid w:val="00E904EC"/>
    <w:rsid w:val="00E9080B"/>
    <w:rsid w:val="00E90837"/>
    <w:rsid w:val="00E9088A"/>
    <w:rsid w:val="00E90B0F"/>
    <w:rsid w:val="00E910F5"/>
    <w:rsid w:val="00E914AA"/>
    <w:rsid w:val="00E919B6"/>
    <w:rsid w:val="00E919BF"/>
    <w:rsid w:val="00E91A50"/>
    <w:rsid w:val="00E91B51"/>
    <w:rsid w:val="00E91F1F"/>
    <w:rsid w:val="00E91F6F"/>
    <w:rsid w:val="00E92035"/>
    <w:rsid w:val="00E92079"/>
    <w:rsid w:val="00E920C1"/>
    <w:rsid w:val="00E9245A"/>
    <w:rsid w:val="00E926E3"/>
    <w:rsid w:val="00E928FF"/>
    <w:rsid w:val="00E92C12"/>
    <w:rsid w:val="00E92F49"/>
    <w:rsid w:val="00E9327E"/>
    <w:rsid w:val="00E935C1"/>
    <w:rsid w:val="00E93607"/>
    <w:rsid w:val="00E93654"/>
    <w:rsid w:val="00E93698"/>
    <w:rsid w:val="00E9378C"/>
    <w:rsid w:val="00E93795"/>
    <w:rsid w:val="00E939C0"/>
    <w:rsid w:val="00E93A08"/>
    <w:rsid w:val="00E93A65"/>
    <w:rsid w:val="00E93BC1"/>
    <w:rsid w:val="00E94010"/>
    <w:rsid w:val="00E94288"/>
    <w:rsid w:val="00E94399"/>
    <w:rsid w:val="00E943E6"/>
    <w:rsid w:val="00E947DB"/>
    <w:rsid w:val="00E94970"/>
    <w:rsid w:val="00E94BB4"/>
    <w:rsid w:val="00E94C83"/>
    <w:rsid w:val="00E94F20"/>
    <w:rsid w:val="00E94FAC"/>
    <w:rsid w:val="00E950FD"/>
    <w:rsid w:val="00E9513F"/>
    <w:rsid w:val="00E951DD"/>
    <w:rsid w:val="00E956D7"/>
    <w:rsid w:val="00E95790"/>
    <w:rsid w:val="00E95B05"/>
    <w:rsid w:val="00E95B08"/>
    <w:rsid w:val="00E95BDA"/>
    <w:rsid w:val="00E95EEF"/>
    <w:rsid w:val="00E95FDF"/>
    <w:rsid w:val="00E963B7"/>
    <w:rsid w:val="00E963C7"/>
    <w:rsid w:val="00E965A0"/>
    <w:rsid w:val="00E965BD"/>
    <w:rsid w:val="00E96737"/>
    <w:rsid w:val="00E96756"/>
    <w:rsid w:val="00E968D5"/>
    <w:rsid w:val="00E96BDD"/>
    <w:rsid w:val="00E96DB9"/>
    <w:rsid w:val="00E96F6A"/>
    <w:rsid w:val="00E96FD1"/>
    <w:rsid w:val="00E970CB"/>
    <w:rsid w:val="00E970D0"/>
    <w:rsid w:val="00E97122"/>
    <w:rsid w:val="00E97351"/>
    <w:rsid w:val="00E97365"/>
    <w:rsid w:val="00E97790"/>
    <w:rsid w:val="00E97AB3"/>
    <w:rsid w:val="00E97AEF"/>
    <w:rsid w:val="00E97B53"/>
    <w:rsid w:val="00E97B8D"/>
    <w:rsid w:val="00E97FBA"/>
    <w:rsid w:val="00EA0049"/>
    <w:rsid w:val="00EA00DC"/>
    <w:rsid w:val="00EA0233"/>
    <w:rsid w:val="00EA03CE"/>
    <w:rsid w:val="00EA0519"/>
    <w:rsid w:val="00EA058E"/>
    <w:rsid w:val="00EA0A1E"/>
    <w:rsid w:val="00EA0AF7"/>
    <w:rsid w:val="00EA0BE0"/>
    <w:rsid w:val="00EA0C42"/>
    <w:rsid w:val="00EA0E31"/>
    <w:rsid w:val="00EA0E56"/>
    <w:rsid w:val="00EA0F4D"/>
    <w:rsid w:val="00EA141D"/>
    <w:rsid w:val="00EA150B"/>
    <w:rsid w:val="00EA18DD"/>
    <w:rsid w:val="00EA1978"/>
    <w:rsid w:val="00EA1AE7"/>
    <w:rsid w:val="00EA1CDB"/>
    <w:rsid w:val="00EA1CF1"/>
    <w:rsid w:val="00EA1D01"/>
    <w:rsid w:val="00EA1D0F"/>
    <w:rsid w:val="00EA1F80"/>
    <w:rsid w:val="00EA210C"/>
    <w:rsid w:val="00EA21BD"/>
    <w:rsid w:val="00EA241B"/>
    <w:rsid w:val="00EA263F"/>
    <w:rsid w:val="00EA2992"/>
    <w:rsid w:val="00EA2A65"/>
    <w:rsid w:val="00EA2B65"/>
    <w:rsid w:val="00EA300D"/>
    <w:rsid w:val="00EA36B8"/>
    <w:rsid w:val="00EA3773"/>
    <w:rsid w:val="00EA3A16"/>
    <w:rsid w:val="00EA3AB0"/>
    <w:rsid w:val="00EA3B30"/>
    <w:rsid w:val="00EA3B71"/>
    <w:rsid w:val="00EA3DDD"/>
    <w:rsid w:val="00EA418F"/>
    <w:rsid w:val="00EA426C"/>
    <w:rsid w:val="00EA4394"/>
    <w:rsid w:val="00EA4509"/>
    <w:rsid w:val="00EA4615"/>
    <w:rsid w:val="00EA4628"/>
    <w:rsid w:val="00EA4847"/>
    <w:rsid w:val="00EA497D"/>
    <w:rsid w:val="00EA49C1"/>
    <w:rsid w:val="00EA4AC5"/>
    <w:rsid w:val="00EA4ADE"/>
    <w:rsid w:val="00EA4E82"/>
    <w:rsid w:val="00EA529C"/>
    <w:rsid w:val="00EA576D"/>
    <w:rsid w:val="00EA57BF"/>
    <w:rsid w:val="00EA5908"/>
    <w:rsid w:val="00EA5A8B"/>
    <w:rsid w:val="00EA5DE7"/>
    <w:rsid w:val="00EA5E56"/>
    <w:rsid w:val="00EA5EBF"/>
    <w:rsid w:val="00EA5F8D"/>
    <w:rsid w:val="00EA607E"/>
    <w:rsid w:val="00EA6405"/>
    <w:rsid w:val="00EA69AC"/>
    <w:rsid w:val="00EA6BF8"/>
    <w:rsid w:val="00EA6E7E"/>
    <w:rsid w:val="00EA6EA2"/>
    <w:rsid w:val="00EA6F93"/>
    <w:rsid w:val="00EA7588"/>
    <w:rsid w:val="00EA75E9"/>
    <w:rsid w:val="00EA7A90"/>
    <w:rsid w:val="00EA7EB2"/>
    <w:rsid w:val="00EA7F37"/>
    <w:rsid w:val="00EA7F82"/>
    <w:rsid w:val="00EB009E"/>
    <w:rsid w:val="00EB0449"/>
    <w:rsid w:val="00EB0B10"/>
    <w:rsid w:val="00EB0B11"/>
    <w:rsid w:val="00EB0D36"/>
    <w:rsid w:val="00EB0FB8"/>
    <w:rsid w:val="00EB101F"/>
    <w:rsid w:val="00EB11FA"/>
    <w:rsid w:val="00EB121A"/>
    <w:rsid w:val="00EB12F5"/>
    <w:rsid w:val="00EB13AA"/>
    <w:rsid w:val="00EB1549"/>
    <w:rsid w:val="00EB19E7"/>
    <w:rsid w:val="00EB1CB0"/>
    <w:rsid w:val="00EB213D"/>
    <w:rsid w:val="00EB2190"/>
    <w:rsid w:val="00EB2262"/>
    <w:rsid w:val="00EB23B4"/>
    <w:rsid w:val="00EB2661"/>
    <w:rsid w:val="00EB2953"/>
    <w:rsid w:val="00EB32F7"/>
    <w:rsid w:val="00EB34DA"/>
    <w:rsid w:val="00EB36EB"/>
    <w:rsid w:val="00EB3C57"/>
    <w:rsid w:val="00EB3ED4"/>
    <w:rsid w:val="00EB3F1F"/>
    <w:rsid w:val="00EB402A"/>
    <w:rsid w:val="00EB40B1"/>
    <w:rsid w:val="00EB40F4"/>
    <w:rsid w:val="00EB4282"/>
    <w:rsid w:val="00EB43C2"/>
    <w:rsid w:val="00EB45C2"/>
    <w:rsid w:val="00EB45CF"/>
    <w:rsid w:val="00EB4719"/>
    <w:rsid w:val="00EB4922"/>
    <w:rsid w:val="00EB492C"/>
    <w:rsid w:val="00EB4B29"/>
    <w:rsid w:val="00EB4B67"/>
    <w:rsid w:val="00EB5350"/>
    <w:rsid w:val="00EB5623"/>
    <w:rsid w:val="00EB5CF9"/>
    <w:rsid w:val="00EB5D77"/>
    <w:rsid w:val="00EB5DD0"/>
    <w:rsid w:val="00EB5FFE"/>
    <w:rsid w:val="00EB608B"/>
    <w:rsid w:val="00EB60EE"/>
    <w:rsid w:val="00EB6195"/>
    <w:rsid w:val="00EB6293"/>
    <w:rsid w:val="00EB6C99"/>
    <w:rsid w:val="00EB6F4C"/>
    <w:rsid w:val="00EB7060"/>
    <w:rsid w:val="00EB71C4"/>
    <w:rsid w:val="00EB73C1"/>
    <w:rsid w:val="00EB7687"/>
    <w:rsid w:val="00EB7802"/>
    <w:rsid w:val="00EB7819"/>
    <w:rsid w:val="00EB7A14"/>
    <w:rsid w:val="00EB7A1D"/>
    <w:rsid w:val="00EB7C98"/>
    <w:rsid w:val="00EB7EF4"/>
    <w:rsid w:val="00EC0124"/>
    <w:rsid w:val="00EC0228"/>
    <w:rsid w:val="00EC0233"/>
    <w:rsid w:val="00EC02FC"/>
    <w:rsid w:val="00EC04C0"/>
    <w:rsid w:val="00EC06C1"/>
    <w:rsid w:val="00EC075B"/>
    <w:rsid w:val="00EC07F8"/>
    <w:rsid w:val="00EC08C5"/>
    <w:rsid w:val="00EC0AE0"/>
    <w:rsid w:val="00EC0C7A"/>
    <w:rsid w:val="00EC0C99"/>
    <w:rsid w:val="00EC0E04"/>
    <w:rsid w:val="00EC0F36"/>
    <w:rsid w:val="00EC0FBE"/>
    <w:rsid w:val="00EC104D"/>
    <w:rsid w:val="00EC1571"/>
    <w:rsid w:val="00EC1E96"/>
    <w:rsid w:val="00EC1F3E"/>
    <w:rsid w:val="00EC2227"/>
    <w:rsid w:val="00EC22E3"/>
    <w:rsid w:val="00EC233E"/>
    <w:rsid w:val="00EC24FD"/>
    <w:rsid w:val="00EC2810"/>
    <w:rsid w:val="00EC2A55"/>
    <w:rsid w:val="00EC2C6F"/>
    <w:rsid w:val="00EC2FE1"/>
    <w:rsid w:val="00EC3032"/>
    <w:rsid w:val="00EC347F"/>
    <w:rsid w:val="00EC3516"/>
    <w:rsid w:val="00EC35CA"/>
    <w:rsid w:val="00EC39E9"/>
    <w:rsid w:val="00EC3C25"/>
    <w:rsid w:val="00EC433E"/>
    <w:rsid w:val="00EC4587"/>
    <w:rsid w:val="00EC480F"/>
    <w:rsid w:val="00EC484A"/>
    <w:rsid w:val="00EC4C09"/>
    <w:rsid w:val="00EC4CED"/>
    <w:rsid w:val="00EC4D1C"/>
    <w:rsid w:val="00EC4D89"/>
    <w:rsid w:val="00EC4D8A"/>
    <w:rsid w:val="00EC4E02"/>
    <w:rsid w:val="00EC4F97"/>
    <w:rsid w:val="00EC52AB"/>
    <w:rsid w:val="00EC52F4"/>
    <w:rsid w:val="00EC53F5"/>
    <w:rsid w:val="00EC5419"/>
    <w:rsid w:val="00EC573C"/>
    <w:rsid w:val="00EC57C8"/>
    <w:rsid w:val="00EC59B6"/>
    <w:rsid w:val="00EC5A11"/>
    <w:rsid w:val="00EC5B3D"/>
    <w:rsid w:val="00EC6080"/>
    <w:rsid w:val="00EC613C"/>
    <w:rsid w:val="00EC61DD"/>
    <w:rsid w:val="00EC626E"/>
    <w:rsid w:val="00EC62B8"/>
    <w:rsid w:val="00EC6382"/>
    <w:rsid w:val="00EC6796"/>
    <w:rsid w:val="00EC6894"/>
    <w:rsid w:val="00EC68BD"/>
    <w:rsid w:val="00EC69CA"/>
    <w:rsid w:val="00EC6DCE"/>
    <w:rsid w:val="00EC6E0C"/>
    <w:rsid w:val="00EC6E2E"/>
    <w:rsid w:val="00EC6EA3"/>
    <w:rsid w:val="00EC709A"/>
    <w:rsid w:val="00EC720A"/>
    <w:rsid w:val="00EC722E"/>
    <w:rsid w:val="00EC76FE"/>
    <w:rsid w:val="00EC788C"/>
    <w:rsid w:val="00EC79B5"/>
    <w:rsid w:val="00EC7A4B"/>
    <w:rsid w:val="00EC7C09"/>
    <w:rsid w:val="00EC7E64"/>
    <w:rsid w:val="00EC7EF2"/>
    <w:rsid w:val="00EC7FE2"/>
    <w:rsid w:val="00EC7FF6"/>
    <w:rsid w:val="00ED032F"/>
    <w:rsid w:val="00ED0527"/>
    <w:rsid w:val="00ED064E"/>
    <w:rsid w:val="00ED065F"/>
    <w:rsid w:val="00ED0693"/>
    <w:rsid w:val="00ED06A3"/>
    <w:rsid w:val="00ED06AE"/>
    <w:rsid w:val="00ED093E"/>
    <w:rsid w:val="00ED098F"/>
    <w:rsid w:val="00ED0E6E"/>
    <w:rsid w:val="00ED0F6A"/>
    <w:rsid w:val="00ED0FBB"/>
    <w:rsid w:val="00ED1045"/>
    <w:rsid w:val="00ED138C"/>
    <w:rsid w:val="00ED1435"/>
    <w:rsid w:val="00ED1505"/>
    <w:rsid w:val="00ED16AB"/>
    <w:rsid w:val="00ED18C0"/>
    <w:rsid w:val="00ED190A"/>
    <w:rsid w:val="00ED1AC5"/>
    <w:rsid w:val="00ED1B2B"/>
    <w:rsid w:val="00ED1D84"/>
    <w:rsid w:val="00ED1E23"/>
    <w:rsid w:val="00ED1FA3"/>
    <w:rsid w:val="00ED2024"/>
    <w:rsid w:val="00ED204D"/>
    <w:rsid w:val="00ED221F"/>
    <w:rsid w:val="00ED2686"/>
    <w:rsid w:val="00ED274A"/>
    <w:rsid w:val="00ED299E"/>
    <w:rsid w:val="00ED29D3"/>
    <w:rsid w:val="00ED2F0F"/>
    <w:rsid w:val="00ED2FA1"/>
    <w:rsid w:val="00ED3049"/>
    <w:rsid w:val="00ED30DF"/>
    <w:rsid w:val="00ED343B"/>
    <w:rsid w:val="00ED358D"/>
    <w:rsid w:val="00ED3AD2"/>
    <w:rsid w:val="00ED4284"/>
    <w:rsid w:val="00ED44E5"/>
    <w:rsid w:val="00ED49C2"/>
    <w:rsid w:val="00ED4A43"/>
    <w:rsid w:val="00ED4AFB"/>
    <w:rsid w:val="00ED51A2"/>
    <w:rsid w:val="00ED52A9"/>
    <w:rsid w:val="00ED532C"/>
    <w:rsid w:val="00ED543A"/>
    <w:rsid w:val="00ED5597"/>
    <w:rsid w:val="00ED56C7"/>
    <w:rsid w:val="00ED56CD"/>
    <w:rsid w:val="00ED585D"/>
    <w:rsid w:val="00ED58D8"/>
    <w:rsid w:val="00ED5A06"/>
    <w:rsid w:val="00ED5DE9"/>
    <w:rsid w:val="00ED65CA"/>
    <w:rsid w:val="00ED6752"/>
    <w:rsid w:val="00ED6E3F"/>
    <w:rsid w:val="00ED7081"/>
    <w:rsid w:val="00ED72F2"/>
    <w:rsid w:val="00ED7314"/>
    <w:rsid w:val="00ED75C4"/>
    <w:rsid w:val="00ED76A0"/>
    <w:rsid w:val="00ED792C"/>
    <w:rsid w:val="00ED7A4E"/>
    <w:rsid w:val="00ED7C17"/>
    <w:rsid w:val="00ED7E3D"/>
    <w:rsid w:val="00ED7EF5"/>
    <w:rsid w:val="00EE0345"/>
    <w:rsid w:val="00EE0814"/>
    <w:rsid w:val="00EE087D"/>
    <w:rsid w:val="00EE0A16"/>
    <w:rsid w:val="00EE0A7B"/>
    <w:rsid w:val="00EE0CA3"/>
    <w:rsid w:val="00EE0F38"/>
    <w:rsid w:val="00EE11F2"/>
    <w:rsid w:val="00EE123F"/>
    <w:rsid w:val="00EE12C6"/>
    <w:rsid w:val="00EE13D2"/>
    <w:rsid w:val="00EE1455"/>
    <w:rsid w:val="00EE1673"/>
    <w:rsid w:val="00EE18AE"/>
    <w:rsid w:val="00EE1A54"/>
    <w:rsid w:val="00EE1ABB"/>
    <w:rsid w:val="00EE1D78"/>
    <w:rsid w:val="00EE235D"/>
    <w:rsid w:val="00EE2456"/>
    <w:rsid w:val="00EE2513"/>
    <w:rsid w:val="00EE2520"/>
    <w:rsid w:val="00EE26AA"/>
    <w:rsid w:val="00EE2744"/>
    <w:rsid w:val="00EE290B"/>
    <w:rsid w:val="00EE2F0D"/>
    <w:rsid w:val="00EE2FB1"/>
    <w:rsid w:val="00EE320F"/>
    <w:rsid w:val="00EE3349"/>
    <w:rsid w:val="00EE334A"/>
    <w:rsid w:val="00EE3B9D"/>
    <w:rsid w:val="00EE3BEA"/>
    <w:rsid w:val="00EE3C9A"/>
    <w:rsid w:val="00EE429D"/>
    <w:rsid w:val="00EE437C"/>
    <w:rsid w:val="00EE4C1E"/>
    <w:rsid w:val="00EE4D3F"/>
    <w:rsid w:val="00EE4F2F"/>
    <w:rsid w:val="00EE51FF"/>
    <w:rsid w:val="00EE525B"/>
    <w:rsid w:val="00EE5268"/>
    <w:rsid w:val="00EE54D1"/>
    <w:rsid w:val="00EE5842"/>
    <w:rsid w:val="00EE5896"/>
    <w:rsid w:val="00EE5B2B"/>
    <w:rsid w:val="00EE5CDC"/>
    <w:rsid w:val="00EE5DDC"/>
    <w:rsid w:val="00EE5F04"/>
    <w:rsid w:val="00EE5F09"/>
    <w:rsid w:val="00EE5F2E"/>
    <w:rsid w:val="00EE623A"/>
    <w:rsid w:val="00EE66F0"/>
    <w:rsid w:val="00EE678F"/>
    <w:rsid w:val="00EE689D"/>
    <w:rsid w:val="00EE6A21"/>
    <w:rsid w:val="00EE6ABB"/>
    <w:rsid w:val="00EE6BA8"/>
    <w:rsid w:val="00EE6ECE"/>
    <w:rsid w:val="00EE6F47"/>
    <w:rsid w:val="00EE7513"/>
    <w:rsid w:val="00EE7702"/>
    <w:rsid w:val="00EE7B94"/>
    <w:rsid w:val="00EE7C46"/>
    <w:rsid w:val="00EF0051"/>
    <w:rsid w:val="00EF00D0"/>
    <w:rsid w:val="00EF00D9"/>
    <w:rsid w:val="00EF0177"/>
    <w:rsid w:val="00EF02F8"/>
    <w:rsid w:val="00EF033B"/>
    <w:rsid w:val="00EF0369"/>
    <w:rsid w:val="00EF0670"/>
    <w:rsid w:val="00EF0B23"/>
    <w:rsid w:val="00EF0F1E"/>
    <w:rsid w:val="00EF1086"/>
    <w:rsid w:val="00EF1131"/>
    <w:rsid w:val="00EF1296"/>
    <w:rsid w:val="00EF13B3"/>
    <w:rsid w:val="00EF1695"/>
    <w:rsid w:val="00EF198B"/>
    <w:rsid w:val="00EF1BA3"/>
    <w:rsid w:val="00EF1F63"/>
    <w:rsid w:val="00EF2208"/>
    <w:rsid w:val="00EF2244"/>
    <w:rsid w:val="00EF22D0"/>
    <w:rsid w:val="00EF255A"/>
    <w:rsid w:val="00EF2C20"/>
    <w:rsid w:val="00EF2C62"/>
    <w:rsid w:val="00EF2C85"/>
    <w:rsid w:val="00EF2DDA"/>
    <w:rsid w:val="00EF3299"/>
    <w:rsid w:val="00EF3503"/>
    <w:rsid w:val="00EF3542"/>
    <w:rsid w:val="00EF3669"/>
    <w:rsid w:val="00EF38E0"/>
    <w:rsid w:val="00EF38E8"/>
    <w:rsid w:val="00EF3942"/>
    <w:rsid w:val="00EF3B46"/>
    <w:rsid w:val="00EF3C90"/>
    <w:rsid w:val="00EF3EE3"/>
    <w:rsid w:val="00EF3FF4"/>
    <w:rsid w:val="00EF4220"/>
    <w:rsid w:val="00EF47BA"/>
    <w:rsid w:val="00EF4BCC"/>
    <w:rsid w:val="00EF4CAF"/>
    <w:rsid w:val="00EF4ECF"/>
    <w:rsid w:val="00EF5198"/>
    <w:rsid w:val="00EF55E6"/>
    <w:rsid w:val="00EF580D"/>
    <w:rsid w:val="00EF5998"/>
    <w:rsid w:val="00EF59DF"/>
    <w:rsid w:val="00EF5A74"/>
    <w:rsid w:val="00EF5C67"/>
    <w:rsid w:val="00EF5C94"/>
    <w:rsid w:val="00EF5CBE"/>
    <w:rsid w:val="00EF5D4D"/>
    <w:rsid w:val="00EF5D73"/>
    <w:rsid w:val="00EF5DB5"/>
    <w:rsid w:val="00EF5DE8"/>
    <w:rsid w:val="00EF639A"/>
    <w:rsid w:val="00EF6496"/>
    <w:rsid w:val="00EF65C8"/>
    <w:rsid w:val="00EF6867"/>
    <w:rsid w:val="00EF6A7D"/>
    <w:rsid w:val="00EF6B6B"/>
    <w:rsid w:val="00EF730B"/>
    <w:rsid w:val="00EF7337"/>
    <w:rsid w:val="00EF74F6"/>
    <w:rsid w:val="00EF7694"/>
    <w:rsid w:val="00EF7898"/>
    <w:rsid w:val="00EF78B2"/>
    <w:rsid w:val="00EF78E5"/>
    <w:rsid w:val="00EF7988"/>
    <w:rsid w:val="00EF79BA"/>
    <w:rsid w:val="00EF79CC"/>
    <w:rsid w:val="00EF7A60"/>
    <w:rsid w:val="00EF7B28"/>
    <w:rsid w:val="00EF7B4F"/>
    <w:rsid w:val="00EF7B90"/>
    <w:rsid w:val="00F0034B"/>
    <w:rsid w:val="00F004D9"/>
    <w:rsid w:val="00F004FF"/>
    <w:rsid w:val="00F00906"/>
    <w:rsid w:val="00F009AC"/>
    <w:rsid w:val="00F00A3D"/>
    <w:rsid w:val="00F00B91"/>
    <w:rsid w:val="00F00CCF"/>
    <w:rsid w:val="00F00FB4"/>
    <w:rsid w:val="00F010B1"/>
    <w:rsid w:val="00F01243"/>
    <w:rsid w:val="00F0127F"/>
    <w:rsid w:val="00F012A4"/>
    <w:rsid w:val="00F01333"/>
    <w:rsid w:val="00F01805"/>
    <w:rsid w:val="00F01965"/>
    <w:rsid w:val="00F01CF8"/>
    <w:rsid w:val="00F01F83"/>
    <w:rsid w:val="00F021A4"/>
    <w:rsid w:val="00F0231A"/>
    <w:rsid w:val="00F026E9"/>
    <w:rsid w:val="00F0283D"/>
    <w:rsid w:val="00F02A4A"/>
    <w:rsid w:val="00F02AC9"/>
    <w:rsid w:val="00F02ADA"/>
    <w:rsid w:val="00F02D4C"/>
    <w:rsid w:val="00F02E30"/>
    <w:rsid w:val="00F02E87"/>
    <w:rsid w:val="00F02F51"/>
    <w:rsid w:val="00F030AC"/>
    <w:rsid w:val="00F03148"/>
    <w:rsid w:val="00F0319E"/>
    <w:rsid w:val="00F0355F"/>
    <w:rsid w:val="00F0365C"/>
    <w:rsid w:val="00F03A38"/>
    <w:rsid w:val="00F04260"/>
    <w:rsid w:val="00F043D7"/>
    <w:rsid w:val="00F048A1"/>
    <w:rsid w:val="00F04BA6"/>
    <w:rsid w:val="00F04DBA"/>
    <w:rsid w:val="00F04E91"/>
    <w:rsid w:val="00F04F2D"/>
    <w:rsid w:val="00F04F46"/>
    <w:rsid w:val="00F05267"/>
    <w:rsid w:val="00F05572"/>
    <w:rsid w:val="00F0577F"/>
    <w:rsid w:val="00F057EB"/>
    <w:rsid w:val="00F05A3B"/>
    <w:rsid w:val="00F05B10"/>
    <w:rsid w:val="00F05B72"/>
    <w:rsid w:val="00F05BC2"/>
    <w:rsid w:val="00F05E3D"/>
    <w:rsid w:val="00F05F57"/>
    <w:rsid w:val="00F0635D"/>
    <w:rsid w:val="00F063A1"/>
    <w:rsid w:val="00F064E8"/>
    <w:rsid w:val="00F0657F"/>
    <w:rsid w:val="00F066C4"/>
    <w:rsid w:val="00F068B0"/>
    <w:rsid w:val="00F068D1"/>
    <w:rsid w:val="00F06971"/>
    <w:rsid w:val="00F06ACC"/>
    <w:rsid w:val="00F06D46"/>
    <w:rsid w:val="00F06F49"/>
    <w:rsid w:val="00F0721F"/>
    <w:rsid w:val="00F073C0"/>
    <w:rsid w:val="00F07845"/>
    <w:rsid w:val="00F07A22"/>
    <w:rsid w:val="00F07ACF"/>
    <w:rsid w:val="00F07CE2"/>
    <w:rsid w:val="00F07D06"/>
    <w:rsid w:val="00F07E6E"/>
    <w:rsid w:val="00F07F4D"/>
    <w:rsid w:val="00F10136"/>
    <w:rsid w:val="00F101EC"/>
    <w:rsid w:val="00F10620"/>
    <w:rsid w:val="00F106EA"/>
    <w:rsid w:val="00F10D92"/>
    <w:rsid w:val="00F10ED0"/>
    <w:rsid w:val="00F113FF"/>
    <w:rsid w:val="00F1148A"/>
    <w:rsid w:val="00F114C5"/>
    <w:rsid w:val="00F11504"/>
    <w:rsid w:val="00F11550"/>
    <w:rsid w:val="00F11839"/>
    <w:rsid w:val="00F11A3B"/>
    <w:rsid w:val="00F11B8B"/>
    <w:rsid w:val="00F11DE1"/>
    <w:rsid w:val="00F11E3B"/>
    <w:rsid w:val="00F12269"/>
    <w:rsid w:val="00F12574"/>
    <w:rsid w:val="00F125FF"/>
    <w:rsid w:val="00F12900"/>
    <w:rsid w:val="00F12BED"/>
    <w:rsid w:val="00F12C71"/>
    <w:rsid w:val="00F12F1A"/>
    <w:rsid w:val="00F13147"/>
    <w:rsid w:val="00F13635"/>
    <w:rsid w:val="00F1374B"/>
    <w:rsid w:val="00F138AC"/>
    <w:rsid w:val="00F139B8"/>
    <w:rsid w:val="00F13B38"/>
    <w:rsid w:val="00F13B88"/>
    <w:rsid w:val="00F13BF9"/>
    <w:rsid w:val="00F13CEA"/>
    <w:rsid w:val="00F13F04"/>
    <w:rsid w:val="00F140AE"/>
    <w:rsid w:val="00F141BA"/>
    <w:rsid w:val="00F141D8"/>
    <w:rsid w:val="00F141FC"/>
    <w:rsid w:val="00F1473B"/>
    <w:rsid w:val="00F1473F"/>
    <w:rsid w:val="00F1474E"/>
    <w:rsid w:val="00F147E9"/>
    <w:rsid w:val="00F14F07"/>
    <w:rsid w:val="00F14F92"/>
    <w:rsid w:val="00F1510A"/>
    <w:rsid w:val="00F15122"/>
    <w:rsid w:val="00F151A7"/>
    <w:rsid w:val="00F152C3"/>
    <w:rsid w:val="00F15300"/>
    <w:rsid w:val="00F15947"/>
    <w:rsid w:val="00F15A47"/>
    <w:rsid w:val="00F15C9B"/>
    <w:rsid w:val="00F15CB1"/>
    <w:rsid w:val="00F15D1C"/>
    <w:rsid w:val="00F15E4F"/>
    <w:rsid w:val="00F15F68"/>
    <w:rsid w:val="00F16002"/>
    <w:rsid w:val="00F16263"/>
    <w:rsid w:val="00F1632F"/>
    <w:rsid w:val="00F1683C"/>
    <w:rsid w:val="00F16A1C"/>
    <w:rsid w:val="00F16C9E"/>
    <w:rsid w:val="00F16CD2"/>
    <w:rsid w:val="00F16EE6"/>
    <w:rsid w:val="00F171E8"/>
    <w:rsid w:val="00F17330"/>
    <w:rsid w:val="00F17620"/>
    <w:rsid w:val="00F176C1"/>
    <w:rsid w:val="00F177CB"/>
    <w:rsid w:val="00F177DB"/>
    <w:rsid w:val="00F17ABF"/>
    <w:rsid w:val="00F17B56"/>
    <w:rsid w:val="00F17B7C"/>
    <w:rsid w:val="00F17E5F"/>
    <w:rsid w:val="00F17FD9"/>
    <w:rsid w:val="00F20134"/>
    <w:rsid w:val="00F20569"/>
    <w:rsid w:val="00F206F8"/>
    <w:rsid w:val="00F20921"/>
    <w:rsid w:val="00F20E26"/>
    <w:rsid w:val="00F20ED8"/>
    <w:rsid w:val="00F20FB3"/>
    <w:rsid w:val="00F21190"/>
    <w:rsid w:val="00F2139B"/>
    <w:rsid w:val="00F2151D"/>
    <w:rsid w:val="00F219FB"/>
    <w:rsid w:val="00F21C6E"/>
    <w:rsid w:val="00F21CE9"/>
    <w:rsid w:val="00F21E5F"/>
    <w:rsid w:val="00F22164"/>
    <w:rsid w:val="00F2237C"/>
    <w:rsid w:val="00F22486"/>
    <w:rsid w:val="00F22AD3"/>
    <w:rsid w:val="00F22B7A"/>
    <w:rsid w:val="00F22BD5"/>
    <w:rsid w:val="00F22D86"/>
    <w:rsid w:val="00F22E34"/>
    <w:rsid w:val="00F23069"/>
    <w:rsid w:val="00F231B3"/>
    <w:rsid w:val="00F231F6"/>
    <w:rsid w:val="00F2336C"/>
    <w:rsid w:val="00F233D0"/>
    <w:rsid w:val="00F2364D"/>
    <w:rsid w:val="00F23D42"/>
    <w:rsid w:val="00F23DC9"/>
    <w:rsid w:val="00F23ED5"/>
    <w:rsid w:val="00F23FAE"/>
    <w:rsid w:val="00F23FB9"/>
    <w:rsid w:val="00F24031"/>
    <w:rsid w:val="00F24352"/>
    <w:rsid w:val="00F247A4"/>
    <w:rsid w:val="00F25654"/>
    <w:rsid w:val="00F25785"/>
    <w:rsid w:val="00F25895"/>
    <w:rsid w:val="00F25A4D"/>
    <w:rsid w:val="00F25D73"/>
    <w:rsid w:val="00F2611A"/>
    <w:rsid w:val="00F26753"/>
    <w:rsid w:val="00F26762"/>
    <w:rsid w:val="00F268B7"/>
    <w:rsid w:val="00F26C2A"/>
    <w:rsid w:val="00F26CDE"/>
    <w:rsid w:val="00F26DA0"/>
    <w:rsid w:val="00F27326"/>
    <w:rsid w:val="00F274E5"/>
    <w:rsid w:val="00F27612"/>
    <w:rsid w:val="00F2776E"/>
    <w:rsid w:val="00F27867"/>
    <w:rsid w:val="00F27AA1"/>
    <w:rsid w:val="00F27BEB"/>
    <w:rsid w:val="00F27E37"/>
    <w:rsid w:val="00F27F2A"/>
    <w:rsid w:val="00F3001A"/>
    <w:rsid w:val="00F300C7"/>
    <w:rsid w:val="00F3010F"/>
    <w:rsid w:val="00F3046F"/>
    <w:rsid w:val="00F3072B"/>
    <w:rsid w:val="00F3074C"/>
    <w:rsid w:val="00F309D9"/>
    <w:rsid w:val="00F30B04"/>
    <w:rsid w:val="00F30C00"/>
    <w:rsid w:val="00F30C8D"/>
    <w:rsid w:val="00F30D97"/>
    <w:rsid w:val="00F30DAC"/>
    <w:rsid w:val="00F30F03"/>
    <w:rsid w:val="00F30F2B"/>
    <w:rsid w:val="00F30FD9"/>
    <w:rsid w:val="00F3112C"/>
    <w:rsid w:val="00F31176"/>
    <w:rsid w:val="00F31296"/>
    <w:rsid w:val="00F3134C"/>
    <w:rsid w:val="00F314E6"/>
    <w:rsid w:val="00F31537"/>
    <w:rsid w:val="00F31886"/>
    <w:rsid w:val="00F31C44"/>
    <w:rsid w:val="00F31E20"/>
    <w:rsid w:val="00F32282"/>
    <w:rsid w:val="00F32287"/>
    <w:rsid w:val="00F3237D"/>
    <w:rsid w:val="00F32380"/>
    <w:rsid w:val="00F32382"/>
    <w:rsid w:val="00F323FC"/>
    <w:rsid w:val="00F324A1"/>
    <w:rsid w:val="00F32640"/>
    <w:rsid w:val="00F3290E"/>
    <w:rsid w:val="00F32F35"/>
    <w:rsid w:val="00F33E08"/>
    <w:rsid w:val="00F33F42"/>
    <w:rsid w:val="00F33F99"/>
    <w:rsid w:val="00F33F9F"/>
    <w:rsid w:val="00F34277"/>
    <w:rsid w:val="00F342F1"/>
    <w:rsid w:val="00F343D2"/>
    <w:rsid w:val="00F344BA"/>
    <w:rsid w:val="00F347C8"/>
    <w:rsid w:val="00F348B3"/>
    <w:rsid w:val="00F34D4D"/>
    <w:rsid w:val="00F34E02"/>
    <w:rsid w:val="00F34E0A"/>
    <w:rsid w:val="00F34E16"/>
    <w:rsid w:val="00F34E90"/>
    <w:rsid w:val="00F34F00"/>
    <w:rsid w:val="00F34FC6"/>
    <w:rsid w:val="00F356A1"/>
    <w:rsid w:val="00F35931"/>
    <w:rsid w:val="00F35D2E"/>
    <w:rsid w:val="00F35F83"/>
    <w:rsid w:val="00F35FEB"/>
    <w:rsid w:val="00F3629A"/>
    <w:rsid w:val="00F3664D"/>
    <w:rsid w:val="00F3664E"/>
    <w:rsid w:val="00F36D0E"/>
    <w:rsid w:val="00F36DE5"/>
    <w:rsid w:val="00F36EBE"/>
    <w:rsid w:val="00F370BD"/>
    <w:rsid w:val="00F37142"/>
    <w:rsid w:val="00F37741"/>
    <w:rsid w:val="00F37791"/>
    <w:rsid w:val="00F377A1"/>
    <w:rsid w:val="00F37C20"/>
    <w:rsid w:val="00F37E3A"/>
    <w:rsid w:val="00F401B3"/>
    <w:rsid w:val="00F4027A"/>
    <w:rsid w:val="00F40288"/>
    <w:rsid w:val="00F404D7"/>
    <w:rsid w:val="00F40665"/>
    <w:rsid w:val="00F406C9"/>
    <w:rsid w:val="00F4085E"/>
    <w:rsid w:val="00F40B0C"/>
    <w:rsid w:val="00F40DDF"/>
    <w:rsid w:val="00F40E2D"/>
    <w:rsid w:val="00F40E78"/>
    <w:rsid w:val="00F4108A"/>
    <w:rsid w:val="00F41193"/>
    <w:rsid w:val="00F412FB"/>
    <w:rsid w:val="00F41310"/>
    <w:rsid w:val="00F415F4"/>
    <w:rsid w:val="00F4175F"/>
    <w:rsid w:val="00F4185B"/>
    <w:rsid w:val="00F4192E"/>
    <w:rsid w:val="00F41A7B"/>
    <w:rsid w:val="00F41AC0"/>
    <w:rsid w:val="00F41CB0"/>
    <w:rsid w:val="00F42001"/>
    <w:rsid w:val="00F42081"/>
    <w:rsid w:val="00F420A5"/>
    <w:rsid w:val="00F42687"/>
    <w:rsid w:val="00F426DF"/>
    <w:rsid w:val="00F4291E"/>
    <w:rsid w:val="00F42C05"/>
    <w:rsid w:val="00F42C5C"/>
    <w:rsid w:val="00F42CE6"/>
    <w:rsid w:val="00F42D62"/>
    <w:rsid w:val="00F42F2C"/>
    <w:rsid w:val="00F43231"/>
    <w:rsid w:val="00F43555"/>
    <w:rsid w:val="00F43856"/>
    <w:rsid w:val="00F4386C"/>
    <w:rsid w:val="00F4399A"/>
    <w:rsid w:val="00F43A94"/>
    <w:rsid w:val="00F4403E"/>
    <w:rsid w:val="00F44095"/>
    <w:rsid w:val="00F441B4"/>
    <w:rsid w:val="00F4445F"/>
    <w:rsid w:val="00F44682"/>
    <w:rsid w:val="00F44B41"/>
    <w:rsid w:val="00F44C8E"/>
    <w:rsid w:val="00F45245"/>
    <w:rsid w:val="00F45430"/>
    <w:rsid w:val="00F456F9"/>
    <w:rsid w:val="00F45862"/>
    <w:rsid w:val="00F4590C"/>
    <w:rsid w:val="00F45DB6"/>
    <w:rsid w:val="00F45EA9"/>
    <w:rsid w:val="00F45EB7"/>
    <w:rsid w:val="00F45ED2"/>
    <w:rsid w:val="00F45FF3"/>
    <w:rsid w:val="00F46518"/>
    <w:rsid w:val="00F4681B"/>
    <w:rsid w:val="00F46B5E"/>
    <w:rsid w:val="00F46BC7"/>
    <w:rsid w:val="00F46E66"/>
    <w:rsid w:val="00F470B8"/>
    <w:rsid w:val="00F4712C"/>
    <w:rsid w:val="00F47217"/>
    <w:rsid w:val="00F4728F"/>
    <w:rsid w:val="00F47315"/>
    <w:rsid w:val="00F4743A"/>
    <w:rsid w:val="00F4755C"/>
    <w:rsid w:val="00F476C6"/>
    <w:rsid w:val="00F47879"/>
    <w:rsid w:val="00F47A62"/>
    <w:rsid w:val="00F47AA1"/>
    <w:rsid w:val="00F47AEC"/>
    <w:rsid w:val="00F47EBE"/>
    <w:rsid w:val="00F47FA8"/>
    <w:rsid w:val="00F5013C"/>
    <w:rsid w:val="00F5016D"/>
    <w:rsid w:val="00F50685"/>
    <w:rsid w:val="00F50861"/>
    <w:rsid w:val="00F5098C"/>
    <w:rsid w:val="00F50B07"/>
    <w:rsid w:val="00F50D73"/>
    <w:rsid w:val="00F510AA"/>
    <w:rsid w:val="00F515C3"/>
    <w:rsid w:val="00F51989"/>
    <w:rsid w:val="00F51AB2"/>
    <w:rsid w:val="00F51C59"/>
    <w:rsid w:val="00F51F27"/>
    <w:rsid w:val="00F51F51"/>
    <w:rsid w:val="00F5217F"/>
    <w:rsid w:val="00F52497"/>
    <w:rsid w:val="00F525E5"/>
    <w:rsid w:val="00F526D4"/>
    <w:rsid w:val="00F5274B"/>
    <w:rsid w:val="00F528D4"/>
    <w:rsid w:val="00F52BE8"/>
    <w:rsid w:val="00F52C39"/>
    <w:rsid w:val="00F52D67"/>
    <w:rsid w:val="00F52D68"/>
    <w:rsid w:val="00F5315F"/>
    <w:rsid w:val="00F5363D"/>
    <w:rsid w:val="00F53748"/>
    <w:rsid w:val="00F53AE1"/>
    <w:rsid w:val="00F53BE1"/>
    <w:rsid w:val="00F53CCD"/>
    <w:rsid w:val="00F53E9C"/>
    <w:rsid w:val="00F53EB1"/>
    <w:rsid w:val="00F54111"/>
    <w:rsid w:val="00F545F2"/>
    <w:rsid w:val="00F54CAE"/>
    <w:rsid w:val="00F54E73"/>
    <w:rsid w:val="00F550E1"/>
    <w:rsid w:val="00F554B7"/>
    <w:rsid w:val="00F555F8"/>
    <w:rsid w:val="00F556B6"/>
    <w:rsid w:val="00F557B9"/>
    <w:rsid w:val="00F557FD"/>
    <w:rsid w:val="00F55976"/>
    <w:rsid w:val="00F55A23"/>
    <w:rsid w:val="00F55E65"/>
    <w:rsid w:val="00F55E6D"/>
    <w:rsid w:val="00F5650B"/>
    <w:rsid w:val="00F56688"/>
    <w:rsid w:val="00F56B9B"/>
    <w:rsid w:val="00F56D15"/>
    <w:rsid w:val="00F56E96"/>
    <w:rsid w:val="00F56FB8"/>
    <w:rsid w:val="00F5776B"/>
    <w:rsid w:val="00F577D0"/>
    <w:rsid w:val="00F57978"/>
    <w:rsid w:val="00F57AFA"/>
    <w:rsid w:val="00F57C6D"/>
    <w:rsid w:val="00F57DCC"/>
    <w:rsid w:val="00F60005"/>
    <w:rsid w:val="00F601BF"/>
    <w:rsid w:val="00F60338"/>
    <w:rsid w:val="00F60571"/>
    <w:rsid w:val="00F60792"/>
    <w:rsid w:val="00F6095C"/>
    <w:rsid w:val="00F60EA0"/>
    <w:rsid w:val="00F61127"/>
    <w:rsid w:val="00F61319"/>
    <w:rsid w:val="00F615A0"/>
    <w:rsid w:val="00F61850"/>
    <w:rsid w:val="00F6191A"/>
    <w:rsid w:val="00F61AEF"/>
    <w:rsid w:val="00F61AF3"/>
    <w:rsid w:val="00F61D29"/>
    <w:rsid w:val="00F62253"/>
    <w:rsid w:val="00F62498"/>
    <w:rsid w:val="00F6277D"/>
    <w:rsid w:val="00F62D2A"/>
    <w:rsid w:val="00F62F44"/>
    <w:rsid w:val="00F632D2"/>
    <w:rsid w:val="00F63588"/>
    <w:rsid w:val="00F638FC"/>
    <w:rsid w:val="00F639C7"/>
    <w:rsid w:val="00F63B6D"/>
    <w:rsid w:val="00F63C0E"/>
    <w:rsid w:val="00F6414A"/>
    <w:rsid w:val="00F644FF"/>
    <w:rsid w:val="00F6457A"/>
    <w:rsid w:val="00F645D0"/>
    <w:rsid w:val="00F6478B"/>
    <w:rsid w:val="00F6495B"/>
    <w:rsid w:val="00F65018"/>
    <w:rsid w:val="00F65177"/>
    <w:rsid w:val="00F65244"/>
    <w:rsid w:val="00F6526E"/>
    <w:rsid w:val="00F65466"/>
    <w:rsid w:val="00F656C0"/>
    <w:rsid w:val="00F65A9F"/>
    <w:rsid w:val="00F65B7C"/>
    <w:rsid w:val="00F65FD7"/>
    <w:rsid w:val="00F660F3"/>
    <w:rsid w:val="00F668F1"/>
    <w:rsid w:val="00F66A9C"/>
    <w:rsid w:val="00F66D07"/>
    <w:rsid w:val="00F66E40"/>
    <w:rsid w:val="00F66F3F"/>
    <w:rsid w:val="00F671BC"/>
    <w:rsid w:val="00F67681"/>
    <w:rsid w:val="00F676FE"/>
    <w:rsid w:val="00F6789B"/>
    <w:rsid w:val="00F678A0"/>
    <w:rsid w:val="00F67A3A"/>
    <w:rsid w:val="00F67EB6"/>
    <w:rsid w:val="00F67F89"/>
    <w:rsid w:val="00F70017"/>
    <w:rsid w:val="00F700D3"/>
    <w:rsid w:val="00F700D9"/>
    <w:rsid w:val="00F70248"/>
    <w:rsid w:val="00F70513"/>
    <w:rsid w:val="00F7068C"/>
    <w:rsid w:val="00F7089C"/>
    <w:rsid w:val="00F708F5"/>
    <w:rsid w:val="00F709F6"/>
    <w:rsid w:val="00F70F23"/>
    <w:rsid w:val="00F70F4A"/>
    <w:rsid w:val="00F71000"/>
    <w:rsid w:val="00F71208"/>
    <w:rsid w:val="00F7124D"/>
    <w:rsid w:val="00F714DC"/>
    <w:rsid w:val="00F715CC"/>
    <w:rsid w:val="00F7164A"/>
    <w:rsid w:val="00F71B2A"/>
    <w:rsid w:val="00F71E38"/>
    <w:rsid w:val="00F71F15"/>
    <w:rsid w:val="00F71F82"/>
    <w:rsid w:val="00F72436"/>
    <w:rsid w:val="00F72F42"/>
    <w:rsid w:val="00F7315F"/>
    <w:rsid w:val="00F731FE"/>
    <w:rsid w:val="00F7331C"/>
    <w:rsid w:val="00F73581"/>
    <w:rsid w:val="00F7368D"/>
    <w:rsid w:val="00F73CB0"/>
    <w:rsid w:val="00F74019"/>
    <w:rsid w:val="00F740A6"/>
    <w:rsid w:val="00F742CE"/>
    <w:rsid w:val="00F74301"/>
    <w:rsid w:val="00F7439A"/>
    <w:rsid w:val="00F74A1C"/>
    <w:rsid w:val="00F74AEA"/>
    <w:rsid w:val="00F74C0F"/>
    <w:rsid w:val="00F7578A"/>
    <w:rsid w:val="00F75824"/>
    <w:rsid w:val="00F759C8"/>
    <w:rsid w:val="00F75ABD"/>
    <w:rsid w:val="00F75CF3"/>
    <w:rsid w:val="00F76039"/>
    <w:rsid w:val="00F76664"/>
    <w:rsid w:val="00F76725"/>
    <w:rsid w:val="00F76B18"/>
    <w:rsid w:val="00F76B2B"/>
    <w:rsid w:val="00F76D36"/>
    <w:rsid w:val="00F76DA4"/>
    <w:rsid w:val="00F777EF"/>
    <w:rsid w:val="00F778AD"/>
    <w:rsid w:val="00F77F0E"/>
    <w:rsid w:val="00F77F79"/>
    <w:rsid w:val="00F77F98"/>
    <w:rsid w:val="00F77FC7"/>
    <w:rsid w:val="00F8032E"/>
    <w:rsid w:val="00F8060C"/>
    <w:rsid w:val="00F807ED"/>
    <w:rsid w:val="00F8096B"/>
    <w:rsid w:val="00F80DE7"/>
    <w:rsid w:val="00F81038"/>
    <w:rsid w:val="00F81132"/>
    <w:rsid w:val="00F8114B"/>
    <w:rsid w:val="00F8151A"/>
    <w:rsid w:val="00F817DD"/>
    <w:rsid w:val="00F81C7E"/>
    <w:rsid w:val="00F81DC2"/>
    <w:rsid w:val="00F81ED2"/>
    <w:rsid w:val="00F82194"/>
    <w:rsid w:val="00F821A6"/>
    <w:rsid w:val="00F821FA"/>
    <w:rsid w:val="00F8232D"/>
    <w:rsid w:val="00F82601"/>
    <w:rsid w:val="00F8285E"/>
    <w:rsid w:val="00F8287E"/>
    <w:rsid w:val="00F829A6"/>
    <w:rsid w:val="00F82A0E"/>
    <w:rsid w:val="00F8313B"/>
    <w:rsid w:val="00F83476"/>
    <w:rsid w:val="00F8357F"/>
    <w:rsid w:val="00F836F9"/>
    <w:rsid w:val="00F837BA"/>
    <w:rsid w:val="00F83889"/>
    <w:rsid w:val="00F838ED"/>
    <w:rsid w:val="00F839B3"/>
    <w:rsid w:val="00F83A55"/>
    <w:rsid w:val="00F83BED"/>
    <w:rsid w:val="00F83CB0"/>
    <w:rsid w:val="00F83D6E"/>
    <w:rsid w:val="00F83E42"/>
    <w:rsid w:val="00F83EB7"/>
    <w:rsid w:val="00F83F2C"/>
    <w:rsid w:val="00F84019"/>
    <w:rsid w:val="00F841CC"/>
    <w:rsid w:val="00F845F1"/>
    <w:rsid w:val="00F84663"/>
    <w:rsid w:val="00F846BC"/>
    <w:rsid w:val="00F8473A"/>
    <w:rsid w:val="00F84B14"/>
    <w:rsid w:val="00F84CF3"/>
    <w:rsid w:val="00F8561D"/>
    <w:rsid w:val="00F859E5"/>
    <w:rsid w:val="00F85A28"/>
    <w:rsid w:val="00F85DA5"/>
    <w:rsid w:val="00F85E3C"/>
    <w:rsid w:val="00F85EB7"/>
    <w:rsid w:val="00F861F8"/>
    <w:rsid w:val="00F86363"/>
    <w:rsid w:val="00F865CE"/>
    <w:rsid w:val="00F866BE"/>
    <w:rsid w:val="00F86741"/>
    <w:rsid w:val="00F8674B"/>
    <w:rsid w:val="00F86E9B"/>
    <w:rsid w:val="00F86EAA"/>
    <w:rsid w:val="00F86EF2"/>
    <w:rsid w:val="00F86F41"/>
    <w:rsid w:val="00F8734E"/>
    <w:rsid w:val="00F874B2"/>
    <w:rsid w:val="00F87814"/>
    <w:rsid w:val="00F87AFD"/>
    <w:rsid w:val="00F900DD"/>
    <w:rsid w:val="00F901DE"/>
    <w:rsid w:val="00F9047C"/>
    <w:rsid w:val="00F905A5"/>
    <w:rsid w:val="00F906F5"/>
    <w:rsid w:val="00F90A0A"/>
    <w:rsid w:val="00F90A27"/>
    <w:rsid w:val="00F90AFB"/>
    <w:rsid w:val="00F90C95"/>
    <w:rsid w:val="00F90D49"/>
    <w:rsid w:val="00F90DE6"/>
    <w:rsid w:val="00F913EF"/>
    <w:rsid w:val="00F915B6"/>
    <w:rsid w:val="00F91618"/>
    <w:rsid w:val="00F91783"/>
    <w:rsid w:val="00F91820"/>
    <w:rsid w:val="00F91BBB"/>
    <w:rsid w:val="00F91F1E"/>
    <w:rsid w:val="00F9231A"/>
    <w:rsid w:val="00F92376"/>
    <w:rsid w:val="00F92435"/>
    <w:rsid w:val="00F92793"/>
    <w:rsid w:val="00F927EC"/>
    <w:rsid w:val="00F92A5C"/>
    <w:rsid w:val="00F92CC6"/>
    <w:rsid w:val="00F92D35"/>
    <w:rsid w:val="00F92F63"/>
    <w:rsid w:val="00F92FDC"/>
    <w:rsid w:val="00F93451"/>
    <w:rsid w:val="00F93630"/>
    <w:rsid w:val="00F937F1"/>
    <w:rsid w:val="00F93B5E"/>
    <w:rsid w:val="00F93C4A"/>
    <w:rsid w:val="00F93D50"/>
    <w:rsid w:val="00F93D90"/>
    <w:rsid w:val="00F93DD1"/>
    <w:rsid w:val="00F93F77"/>
    <w:rsid w:val="00F93FB6"/>
    <w:rsid w:val="00F94201"/>
    <w:rsid w:val="00F94397"/>
    <w:rsid w:val="00F9463C"/>
    <w:rsid w:val="00F94921"/>
    <w:rsid w:val="00F94F34"/>
    <w:rsid w:val="00F94FE2"/>
    <w:rsid w:val="00F9526D"/>
    <w:rsid w:val="00F9530A"/>
    <w:rsid w:val="00F9550B"/>
    <w:rsid w:val="00F95824"/>
    <w:rsid w:val="00F95A87"/>
    <w:rsid w:val="00F95CE5"/>
    <w:rsid w:val="00F96128"/>
    <w:rsid w:val="00F96173"/>
    <w:rsid w:val="00F96234"/>
    <w:rsid w:val="00F9633A"/>
    <w:rsid w:val="00F96639"/>
    <w:rsid w:val="00F9673C"/>
    <w:rsid w:val="00F96C9E"/>
    <w:rsid w:val="00F9709D"/>
    <w:rsid w:val="00F970EF"/>
    <w:rsid w:val="00F9711B"/>
    <w:rsid w:val="00F97231"/>
    <w:rsid w:val="00F9728A"/>
    <w:rsid w:val="00F97541"/>
    <w:rsid w:val="00F9759F"/>
    <w:rsid w:val="00F9799A"/>
    <w:rsid w:val="00F97D40"/>
    <w:rsid w:val="00F97E6C"/>
    <w:rsid w:val="00F97F19"/>
    <w:rsid w:val="00FA0380"/>
    <w:rsid w:val="00FA04F4"/>
    <w:rsid w:val="00FA06AD"/>
    <w:rsid w:val="00FA07C8"/>
    <w:rsid w:val="00FA09BF"/>
    <w:rsid w:val="00FA0B21"/>
    <w:rsid w:val="00FA0BF8"/>
    <w:rsid w:val="00FA0E43"/>
    <w:rsid w:val="00FA1238"/>
    <w:rsid w:val="00FA15BE"/>
    <w:rsid w:val="00FA17B8"/>
    <w:rsid w:val="00FA19EE"/>
    <w:rsid w:val="00FA1A34"/>
    <w:rsid w:val="00FA1A79"/>
    <w:rsid w:val="00FA1B10"/>
    <w:rsid w:val="00FA1B51"/>
    <w:rsid w:val="00FA1B97"/>
    <w:rsid w:val="00FA1CAA"/>
    <w:rsid w:val="00FA1F75"/>
    <w:rsid w:val="00FA2318"/>
    <w:rsid w:val="00FA240A"/>
    <w:rsid w:val="00FA24BB"/>
    <w:rsid w:val="00FA265E"/>
    <w:rsid w:val="00FA29FC"/>
    <w:rsid w:val="00FA2B57"/>
    <w:rsid w:val="00FA2E9D"/>
    <w:rsid w:val="00FA2EB1"/>
    <w:rsid w:val="00FA2F5C"/>
    <w:rsid w:val="00FA32A5"/>
    <w:rsid w:val="00FA32C5"/>
    <w:rsid w:val="00FA3345"/>
    <w:rsid w:val="00FA3358"/>
    <w:rsid w:val="00FA34D3"/>
    <w:rsid w:val="00FA34F1"/>
    <w:rsid w:val="00FA36FE"/>
    <w:rsid w:val="00FA3DC8"/>
    <w:rsid w:val="00FA3DE3"/>
    <w:rsid w:val="00FA3DF9"/>
    <w:rsid w:val="00FA3EA6"/>
    <w:rsid w:val="00FA412A"/>
    <w:rsid w:val="00FA43A4"/>
    <w:rsid w:val="00FA43A8"/>
    <w:rsid w:val="00FA4498"/>
    <w:rsid w:val="00FA4803"/>
    <w:rsid w:val="00FA5209"/>
    <w:rsid w:val="00FA5686"/>
    <w:rsid w:val="00FA56EB"/>
    <w:rsid w:val="00FA5704"/>
    <w:rsid w:val="00FA570F"/>
    <w:rsid w:val="00FA5871"/>
    <w:rsid w:val="00FA5B7A"/>
    <w:rsid w:val="00FA5BDC"/>
    <w:rsid w:val="00FA5F15"/>
    <w:rsid w:val="00FA5F52"/>
    <w:rsid w:val="00FA5FB5"/>
    <w:rsid w:val="00FA5FFC"/>
    <w:rsid w:val="00FA61CF"/>
    <w:rsid w:val="00FA62BE"/>
    <w:rsid w:val="00FA6681"/>
    <w:rsid w:val="00FA6725"/>
    <w:rsid w:val="00FA6913"/>
    <w:rsid w:val="00FA69BD"/>
    <w:rsid w:val="00FA6FBB"/>
    <w:rsid w:val="00FA7036"/>
    <w:rsid w:val="00FA7367"/>
    <w:rsid w:val="00FA737F"/>
    <w:rsid w:val="00FA7500"/>
    <w:rsid w:val="00FA76EB"/>
    <w:rsid w:val="00FA7FAD"/>
    <w:rsid w:val="00FB022C"/>
    <w:rsid w:val="00FB0471"/>
    <w:rsid w:val="00FB04D3"/>
    <w:rsid w:val="00FB07B9"/>
    <w:rsid w:val="00FB0A81"/>
    <w:rsid w:val="00FB0BB7"/>
    <w:rsid w:val="00FB0EDB"/>
    <w:rsid w:val="00FB0F74"/>
    <w:rsid w:val="00FB1132"/>
    <w:rsid w:val="00FB160D"/>
    <w:rsid w:val="00FB17F9"/>
    <w:rsid w:val="00FB1860"/>
    <w:rsid w:val="00FB19D2"/>
    <w:rsid w:val="00FB19EE"/>
    <w:rsid w:val="00FB1B0E"/>
    <w:rsid w:val="00FB1BA5"/>
    <w:rsid w:val="00FB1D82"/>
    <w:rsid w:val="00FB1DF6"/>
    <w:rsid w:val="00FB20CE"/>
    <w:rsid w:val="00FB229B"/>
    <w:rsid w:val="00FB2712"/>
    <w:rsid w:val="00FB27B0"/>
    <w:rsid w:val="00FB297A"/>
    <w:rsid w:val="00FB2996"/>
    <w:rsid w:val="00FB29A8"/>
    <w:rsid w:val="00FB2A8F"/>
    <w:rsid w:val="00FB2B18"/>
    <w:rsid w:val="00FB2E5E"/>
    <w:rsid w:val="00FB2EBA"/>
    <w:rsid w:val="00FB3000"/>
    <w:rsid w:val="00FB3005"/>
    <w:rsid w:val="00FB30EF"/>
    <w:rsid w:val="00FB3133"/>
    <w:rsid w:val="00FB3509"/>
    <w:rsid w:val="00FB365F"/>
    <w:rsid w:val="00FB3765"/>
    <w:rsid w:val="00FB3CB7"/>
    <w:rsid w:val="00FB3FCE"/>
    <w:rsid w:val="00FB409B"/>
    <w:rsid w:val="00FB4383"/>
    <w:rsid w:val="00FB43EB"/>
    <w:rsid w:val="00FB4507"/>
    <w:rsid w:val="00FB46F1"/>
    <w:rsid w:val="00FB48A3"/>
    <w:rsid w:val="00FB48DC"/>
    <w:rsid w:val="00FB4B9F"/>
    <w:rsid w:val="00FB4CD3"/>
    <w:rsid w:val="00FB4CFA"/>
    <w:rsid w:val="00FB4F89"/>
    <w:rsid w:val="00FB50B7"/>
    <w:rsid w:val="00FB52C9"/>
    <w:rsid w:val="00FB5435"/>
    <w:rsid w:val="00FB54B9"/>
    <w:rsid w:val="00FB55CB"/>
    <w:rsid w:val="00FB566B"/>
    <w:rsid w:val="00FB577A"/>
    <w:rsid w:val="00FB58AA"/>
    <w:rsid w:val="00FB592C"/>
    <w:rsid w:val="00FB5A37"/>
    <w:rsid w:val="00FB5AD1"/>
    <w:rsid w:val="00FB5E7C"/>
    <w:rsid w:val="00FB6086"/>
    <w:rsid w:val="00FB61D8"/>
    <w:rsid w:val="00FB61E1"/>
    <w:rsid w:val="00FB63CF"/>
    <w:rsid w:val="00FB65A9"/>
    <w:rsid w:val="00FB6F6B"/>
    <w:rsid w:val="00FB7061"/>
    <w:rsid w:val="00FB712C"/>
    <w:rsid w:val="00FB7204"/>
    <w:rsid w:val="00FB7214"/>
    <w:rsid w:val="00FB7380"/>
    <w:rsid w:val="00FB7868"/>
    <w:rsid w:val="00FB78B2"/>
    <w:rsid w:val="00FB7AC9"/>
    <w:rsid w:val="00FB7C38"/>
    <w:rsid w:val="00FB7E0E"/>
    <w:rsid w:val="00FC006A"/>
    <w:rsid w:val="00FC00D3"/>
    <w:rsid w:val="00FC035B"/>
    <w:rsid w:val="00FC0476"/>
    <w:rsid w:val="00FC0A20"/>
    <w:rsid w:val="00FC0B6B"/>
    <w:rsid w:val="00FC0C7A"/>
    <w:rsid w:val="00FC0DD1"/>
    <w:rsid w:val="00FC0E79"/>
    <w:rsid w:val="00FC0FE4"/>
    <w:rsid w:val="00FC1054"/>
    <w:rsid w:val="00FC11B8"/>
    <w:rsid w:val="00FC13F6"/>
    <w:rsid w:val="00FC1740"/>
    <w:rsid w:val="00FC179E"/>
    <w:rsid w:val="00FC1A9F"/>
    <w:rsid w:val="00FC1DF4"/>
    <w:rsid w:val="00FC23C5"/>
    <w:rsid w:val="00FC240B"/>
    <w:rsid w:val="00FC2504"/>
    <w:rsid w:val="00FC25E4"/>
    <w:rsid w:val="00FC2666"/>
    <w:rsid w:val="00FC26E4"/>
    <w:rsid w:val="00FC2778"/>
    <w:rsid w:val="00FC2894"/>
    <w:rsid w:val="00FC290B"/>
    <w:rsid w:val="00FC2AD9"/>
    <w:rsid w:val="00FC2D13"/>
    <w:rsid w:val="00FC32CF"/>
    <w:rsid w:val="00FC3309"/>
    <w:rsid w:val="00FC3316"/>
    <w:rsid w:val="00FC3615"/>
    <w:rsid w:val="00FC36C8"/>
    <w:rsid w:val="00FC3A66"/>
    <w:rsid w:val="00FC3BDB"/>
    <w:rsid w:val="00FC3C71"/>
    <w:rsid w:val="00FC3D7D"/>
    <w:rsid w:val="00FC3E6A"/>
    <w:rsid w:val="00FC433D"/>
    <w:rsid w:val="00FC4364"/>
    <w:rsid w:val="00FC465F"/>
    <w:rsid w:val="00FC46D2"/>
    <w:rsid w:val="00FC4B81"/>
    <w:rsid w:val="00FC5178"/>
    <w:rsid w:val="00FC52EA"/>
    <w:rsid w:val="00FC5360"/>
    <w:rsid w:val="00FC54A0"/>
    <w:rsid w:val="00FC561D"/>
    <w:rsid w:val="00FC584C"/>
    <w:rsid w:val="00FC596C"/>
    <w:rsid w:val="00FC628C"/>
    <w:rsid w:val="00FC6357"/>
    <w:rsid w:val="00FC63B9"/>
    <w:rsid w:val="00FC6598"/>
    <w:rsid w:val="00FC6654"/>
    <w:rsid w:val="00FC676D"/>
    <w:rsid w:val="00FC6D60"/>
    <w:rsid w:val="00FC6E11"/>
    <w:rsid w:val="00FC6E2C"/>
    <w:rsid w:val="00FC6E4C"/>
    <w:rsid w:val="00FC6F19"/>
    <w:rsid w:val="00FC7055"/>
    <w:rsid w:val="00FC709B"/>
    <w:rsid w:val="00FC78DB"/>
    <w:rsid w:val="00FC7A38"/>
    <w:rsid w:val="00FC7A8B"/>
    <w:rsid w:val="00FC7B21"/>
    <w:rsid w:val="00FC7CCB"/>
    <w:rsid w:val="00FD00B6"/>
    <w:rsid w:val="00FD04CD"/>
    <w:rsid w:val="00FD0555"/>
    <w:rsid w:val="00FD0600"/>
    <w:rsid w:val="00FD06FD"/>
    <w:rsid w:val="00FD0A35"/>
    <w:rsid w:val="00FD0BC8"/>
    <w:rsid w:val="00FD0E13"/>
    <w:rsid w:val="00FD0EB4"/>
    <w:rsid w:val="00FD0F69"/>
    <w:rsid w:val="00FD16ED"/>
    <w:rsid w:val="00FD1795"/>
    <w:rsid w:val="00FD1FE4"/>
    <w:rsid w:val="00FD234D"/>
    <w:rsid w:val="00FD2405"/>
    <w:rsid w:val="00FD2556"/>
    <w:rsid w:val="00FD2731"/>
    <w:rsid w:val="00FD2822"/>
    <w:rsid w:val="00FD2CA3"/>
    <w:rsid w:val="00FD2E55"/>
    <w:rsid w:val="00FD30A6"/>
    <w:rsid w:val="00FD315C"/>
    <w:rsid w:val="00FD3379"/>
    <w:rsid w:val="00FD36BF"/>
    <w:rsid w:val="00FD397D"/>
    <w:rsid w:val="00FD3AE4"/>
    <w:rsid w:val="00FD3C91"/>
    <w:rsid w:val="00FD4100"/>
    <w:rsid w:val="00FD4286"/>
    <w:rsid w:val="00FD4557"/>
    <w:rsid w:val="00FD4B10"/>
    <w:rsid w:val="00FD4C31"/>
    <w:rsid w:val="00FD4C74"/>
    <w:rsid w:val="00FD4F12"/>
    <w:rsid w:val="00FD50BE"/>
    <w:rsid w:val="00FD52F0"/>
    <w:rsid w:val="00FD54EF"/>
    <w:rsid w:val="00FD559B"/>
    <w:rsid w:val="00FD57C3"/>
    <w:rsid w:val="00FD59C8"/>
    <w:rsid w:val="00FD5A00"/>
    <w:rsid w:val="00FD5D4E"/>
    <w:rsid w:val="00FD60CA"/>
    <w:rsid w:val="00FD617A"/>
    <w:rsid w:val="00FD61C0"/>
    <w:rsid w:val="00FD6432"/>
    <w:rsid w:val="00FD66F5"/>
    <w:rsid w:val="00FD6724"/>
    <w:rsid w:val="00FD6900"/>
    <w:rsid w:val="00FD6B7F"/>
    <w:rsid w:val="00FD6DD7"/>
    <w:rsid w:val="00FD6F17"/>
    <w:rsid w:val="00FD70E5"/>
    <w:rsid w:val="00FD721E"/>
    <w:rsid w:val="00FD7497"/>
    <w:rsid w:val="00FE03B8"/>
    <w:rsid w:val="00FE0D80"/>
    <w:rsid w:val="00FE0EBA"/>
    <w:rsid w:val="00FE10DE"/>
    <w:rsid w:val="00FE112D"/>
    <w:rsid w:val="00FE14F4"/>
    <w:rsid w:val="00FE1629"/>
    <w:rsid w:val="00FE1747"/>
    <w:rsid w:val="00FE180A"/>
    <w:rsid w:val="00FE181A"/>
    <w:rsid w:val="00FE1A10"/>
    <w:rsid w:val="00FE1B75"/>
    <w:rsid w:val="00FE1EC6"/>
    <w:rsid w:val="00FE2351"/>
    <w:rsid w:val="00FE251B"/>
    <w:rsid w:val="00FE25B7"/>
    <w:rsid w:val="00FE26EC"/>
    <w:rsid w:val="00FE285C"/>
    <w:rsid w:val="00FE2882"/>
    <w:rsid w:val="00FE2989"/>
    <w:rsid w:val="00FE29F5"/>
    <w:rsid w:val="00FE2C7F"/>
    <w:rsid w:val="00FE3099"/>
    <w:rsid w:val="00FE31E4"/>
    <w:rsid w:val="00FE3208"/>
    <w:rsid w:val="00FE377F"/>
    <w:rsid w:val="00FE388A"/>
    <w:rsid w:val="00FE3C49"/>
    <w:rsid w:val="00FE4391"/>
    <w:rsid w:val="00FE45C2"/>
    <w:rsid w:val="00FE4C5F"/>
    <w:rsid w:val="00FE55A1"/>
    <w:rsid w:val="00FE56F8"/>
    <w:rsid w:val="00FE5907"/>
    <w:rsid w:val="00FE5A2B"/>
    <w:rsid w:val="00FE5A8E"/>
    <w:rsid w:val="00FE5F05"/>
    <w:rsid w:val="00FE68B6"/>
    <w:rsid w:val="00FE6966"/>
    <w:rsid w:val="00FE6BA4"/>
    <w:rsid w:val="00FE6C01"/>
    <w:rsid w:val="00FE6C04"/>
    <w:rsid w:val="00FE6C34"/>
    <w:rsid w:val="00FE6C5A"/>
    <w:rsid w:val="00FE6DFC"/>
    <w:rsid w:val="00FE6F79"/>
    <w:rsid w:val="00FE6F93"/>
    <w:rsid w:val="00FE7274"/>
    <w:rsid w:val="00FE7300"/>
    <w:rsid w:val="00FE74A3"/>
    <w:rsid w:val="00FE7712"/>
    <w:rsid w:val="00FE773A"/>
    <w:rsid w:val="00FE7777"/>
    <w:rsid w:val="00FE77B7"/>
    <w:rsid w:val="00FE79C1"/>
    <w:rsid w:val="00FE7A01"/>
    <w:rsid w:val="00FE7AD1"/>
    <w:rsid w:val="00FE7BD9"/>
    <w:rsid w:val="00FE7D31"/>
    <w:rsid w:val="00FE7D8F"/>
    <w:rsid w:val="00FE7DF8"/>
    <w:rsid w:val="00FE7E7D"/>
    <w:rsid w:val="00FE7EB3"/>
    <w:rsid w:val="00FE7F21"/>
    <w:rsid w:val="00FF0C2C"/>
    <w:rsid w:val="00FF0FB1"/>
    <w:rsid w:val="00FF0FE7"/>
    <w:rsid w:val="00FF110E"/>
    <w:rsid w:val="00FF1476"/>
    <w:rsid w:val="00FF1699"/>
    <w:rsid w:val="00FF17F8"/>
    <w:rsid w:val="00FF1813"/>
    <w:rsid w:val="00FF1A80"/>
    <w:rsid w:val="00FF1C77"/>
    <w:rsid w:val="00FF1D81"/>
    <w:rsid w:val="00FF1DDE"/>
    <w:rsid w:val="00FF1EB8"/>
    <w:rsid w:val="00FF20C9"/>
    <w:rsid w:val="00FF240D"/>
    <w:rsid w:val="00FF2AB5"/>
    <w:rsid w:val="00FF2F3F"/>
    <w:rsid w:val="00FF3157"/>
    <w:rsid w:val="00FF3241"/>
    <w:rsid w:val="00FF3301"/>
    <w:rsid w:val="00FF33CD"/>
    <w:rsid w:val="00FF33FD"/>
    <w:rsid w:val="00FF36FC"/>
    <w:rsid w:val="00FF38B7"/>
    <w:rsid w:val="00FF39E3"/>
    <w:rsid w:val="00FF3E3E"/>
    <w:rsid w:val="00FF3F4C"/>
    <w:rsid w:val="00FF3F75"/>
    <w:rsid w:val="00FF4050"/>
    <w:rsid w:val="00FF4190"/>
    <w:rsid w:val="00FF41B6"/>
    <w:rsid w:val="00FF42B7"/>
    <w:rsid w:val="00FF434B"/>
    <w:rsid w:val="00FF4457"/>
    <w:rsid w:val="00FF45FB"/>
    <w:rsid w:val="00FF461A"/>
    <w:rsid w:val="00FF4676"/>
    <w:rsid w:val="00FF470D"/>
    <w:rsid w:val="00FF4748"/>
    <w:rsid w:val="00FF47AA"/>
    <w:rsid w:val="00FF49C4"/>
    <w:rsid w:val="00FF4ABE"/>
    <w:rsid w:val="00FF53DE"/>
    <w:rsid w:val="00FF540A"/>
    <w:rsid w:val="00FF55FB"/>
    <w:rsid w:val="00FF560E"/>
    <w:rsid w:val="00FF5617"/>
    <w:rsid w:val="00FF5702"/>
    <w:rsid w:val="00FF5CD1"/>
    <w:rsid w:val="00FF5DF3"/>
    <w:rsid w:val="00FF5E99"/>
    <w:rsid w:val="00FF5F5F"/>
    <w:rsid w:val="00FF5FC4"/>
    <w:rsid w:val="00FF6004"/>
    <w:rsid w:val="00FF623A"/>
    <w:rsid w:val="00FF6357"/>
    <w:rsid w:val="00FF6643"/>
    <w:rsid w:val="00FF665D"/>
    <w:rsid w:val="00FF6862"/>
    <w:rsid w:val="00FF6A0D"/>
    <w:rsid w:val="00FF6C00"/>
    <w:rsid w:val="00FF6C04"/>
    <w:rsid w:val="00FF6D1A"/>
    <w:rsid w:val="00FF720D"/>
    <w:rsid w:val="00FF725A"/>
    <w:rsid w:val="00FF7614"/>
    <w:rsid w:val="00FF77B9"/>
    <w:rsid w:val="00FF7919"/>
    <w:rsid w:val="00FF79F5"/>
    <w:rsid w:val="00FF7AA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916086CC-03B7-442B-BAF8-F82AB1C1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B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1F6EFF"/>
    <w:rPr>
      <w:rFonts w:ascii="Aptos" w:eastAsia="Aptos" w:hAnsi="Aptos" w:cs="Cordia New"/>
      <w:kern w:val="2"/>
      <w:sz w:val="22"/>
      <w:szCs w:val="28"/>
      <w14:ligatures w14:val="standardContextual"/>
    </w:rPr>
    <w:tblPr/>
  </w:style>
  <w:style w:type="table" w:customStyle="1" w:styleId="TableGrid5">
    <w:name w:val="Table Grid5"/>
    <w:basedOn w:val="TableNormal"/>
    <w:next w:val="TableGrid"/>
    <w:uiPriority w:val="59"/>
    <w:rsid w:val="00A457DE"/>
    <w:pPr>
      <w:overflowPunct w:val="0"/>
      <w:autoSpaceDE w:val="0"/>
      <w:autoSpaceDN w:val="0"/>
      <w:adjustRightInd w:val="0"/>
      <w:textAlignment w:val="baseline"/>
    </w:pPr>
    <w:rPr>
      <w:rFonts w:ascii="MS Sans Serif" w:eastAsia="Malgun Gothic" w:hAnsi="MS Sans Serif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3da434-3637-4dd5-a2d5-e02122aba82e" xsi:nil="true"/>
    <lcf76f155ced4ddcb4097134ff3c332f xmlns="d4f91098-763f-4f38-a735-0d003a4cf2e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MediaLengthInSeconds xmlns="d4f91098-763f-4f38-a735-0d003a4cf2e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7C402-31F4-4D42-BD8D-365880838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113da434-3637-4dd5-a2d5-e02122aba82e"/>
    <ds:schemaRef ds:uri="d4f91098-763f-4f38-a735-0d003a4cf2e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9470</TotalTime>
  <Pages>23</Pages>
  <Words>4053</Words>
  <Characters>23106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Salisa Panochit</cp:lastModifiedBy>
  <cp:revision>4010</cp:revision>
  <cp:lastPrinted>2026-05-11T21:04:00Z</cp:lastPrinted>
  <dcterms:created xsi:type="dcterms:W3CDTF">2024-05-25T00:23:00Z</dcterms:created>
  <dcterms:modified xsi:type="dcterms:W3CDTF">2026-05-11T09:29:00Z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0x010100941AB3199191B743A5C173D70B3017B5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  <property fmtid="{D5CDD505-2E9C-101B-9397-08002B2CF9AE}" pid="20" name="docLang">
    <vt:lpwstr>th</vt:lpwstr>
  </property>
  <property fmtid="{D5CDD505-2E9C-101B-9397-08002B2CF9AE}" pid="21" name="Order">
    <vt:r8>3561100</vt:r8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  <property fmtid="{D5CDD505-2E9C-101B-9397-08002B2CF9AE}" pid="27" name="xd_Signature">
    <vt:bool>false</vt:bool>
  </property>
</Properties>
</file>