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3DE47" w14:textId="037164EB" w:rsidR="00DE1C23" w:rsidRPr="00CE458C" w:rsidRDefault="00DE1C23" w:rsidP="002E53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0B1322BD" w14:textId="562C0728" w:rsidR="00DE1C23" w:rsidRDefault="00DE1C23" w:rsidP="002E53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78285112" w14:textId="77777777" w:rsidR="00DE1C23" w:rsidRPr="00CE458C" w:rsidRDefault="00DE1C23" w:rsidP="002E53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DBB2A62" w14:textId="77777777" w:rsidR="00DE1C23" w:rsidRPr="00CE458C" w:rsidRDefault="00DE1C23" w:rsidP="002E53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5055BB68" w14:textId="77777777" w:rsidR="00DE1C23" w:rsidRDefault="00DE1C23" w:rsidP="002E53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04035B67" w14:textId="77777777" w:rsidR="005F66DF" w:rsidRPr="00CE458C" w:rsidRDefault="005F66DF" w:rsidP="002E53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2722716B" w14:textId="77777777" w:rsidR="00917A7C" w:rsidRPr="002E53F2" w:rsidRDefault="00917A7C" w:rsidP="002E53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2E53F2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Pr="002E53F2">
        <w:rPr>
          <w:rFonts w:ascii="Angsana New" w:hAnsi="Angsana New" w:cs="Angsana New" w:hint="cs"/>
          <w:sz w:val="52"/>
          <w:szCs w:val="52"/>
          <w:cs/>
        </w:rPr>
        <w:t xml:space="preserve">แอสเสท เวิรด์ คอร์ป จำกัด </w:t>
      </w:r>
      <w:r w:rsidRPr="002E53F2">
        <w:rPr>
          <w:rFonts w:ascii="Angsana New" w:hAnsi="Angsana New" w:cs="Angsana New"/>
          <w:sz w:val="52"/>
          <w:szCs w:val="52"/>
        </w:rPr>
        <w:t>(</w:t>
      </w:r>
      <w:r w:rsidRPr="002E53F2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2E53F2">
        <w:rPr>
          <w:rFonts w:ascii="Angsana New" w:hAnsi="Angsana New" w:cs="Angsana New"/>
          <w:sz w:val="52"/>
          <w:szCs w:val="52"/>
        </w:rPr>
        <w:t xml:space="preserve">) </w:t>
      </w:r>
      <w:r w:rsidRPr="002E53F2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6F65D3FC" w14:textId="77777777" w:rsidR="00DE1C23" w:rsidRPr="002E53F2" w:rsidRDefault="00DE1C23" w:rsidP="002E53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5821A0E" w14:textId="77777777" w:rsidR="009B046C" w:rsidRPr="002E53F2" w:rsidRDefault="009B046C" w:rsidP="002E53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2E53F2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2E53F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098EDCD0" w14:textId="32CAF535" w:rsidR="001819E4" w:rsidRPr="002E53F2" w:rsidRDefault="001819E4" w:rsidP="002E53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E53F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="00A60605" w:rsidRPr="002E53F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</w:t>
      </w:r>
      <w:r w:rsidRPr="002E53F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สุดวันที่</w:t>
      </w:r>
      <w:r w:rsidRPr="002E53F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BE7416" w:rsidRPr="00BE7416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021E0F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021E0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BE7416" w:rsidRPr="00BE7416">
        <w:rPr>
          <w:rFonts w:ascii="Angsana New" w:hAnsi="Angsana New" w:cs="Angsana New"/>
          <w:b w:val="0"/>
          <w:bCs w:val="0"/>
          <w:sz w:val="32"/>
          <w:szCs w:val="32"/>
        </w:rPr>
        <w:t>2569</w:t>
      </w:r>
    </w:p>
    <w:p w14:paraId="7B088A9D" w14:textId="65073CEC" w:rsidR="009B046C" w:rsidRPr="002E53F2" w:rsidRDefault="009B046C" w:rsidP="002E53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E53F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1BAB3BB" w14:textId="77777777" w:rsidR="009B046C" w:rsidRPr="002E53F2" w:rsidRDefault="009B046C" w:rsidP="002E53F2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E53F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AABD530" w14:textId="77777777" w:rsidR="00DE1C23" w:rsidRPr="002E53F2" w:rsidRDefault="00DE1C23" w:rsidP="002E53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D1E77BE" w14:textId="77777777" w:rsidR="00DE1C23" w:rsidRPr="002E53F2" w:rsidRDefault="00DE1C2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  <w:sectPr w:rsidR="00DE1C23" w:rsidRPr="002E53F2" w:rsidSect="0036008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A40E75B" w14:textId="77777777" w:rsidR="00F24EAF" w:rsidRPr="002E53F2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2E53F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6F88E8F" w14:textId="77777777" w:rsidR="00F24EAF" w:rsidRPr="002E53F2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881F17F" w14:textId="77777777" w:rsidR="00F24EAF" w:rsidRPr="002E53F2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2E53F2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</w:t>
      </w:r>
      <w:r w:rsidRPr="002E53F2">
        <w:rPr>
          <w:rFonts w:ascii="Angsana New" w:hAnsi="Angsana New"/>
          <w:b/>
          <w:bCs/>
          <w:sz w:val="30"/>
          <w:szCs w:val="30"/>
        </w:rPr>
        <w:t xml:space="preserve"> </w:t>
      </w:r>
      <w:r w:rsidRPr="002E53F2">
        <w:rPr>
          <w:rFonts w:ascii="Angsana New" w:hAnsi="Angsana New"/>
          <w:b/>
          <w:bCs/>
          <w:sz w:val="30"/>
          <w:szCs w:val="30"/>
          <w:cs/>
        </w:rPr>
        <w:t>แอสเสท เวิรด์ คอร์ป จำกัด (มหาชน)</w:t>
      </w:r>
    </w:p>
    <w:p w14:paraId="4C1A5E0B" w14:textId="77777777" w:rsidR="00F24EAF" w:rsidRPr="002E53F2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1802083C" w14:textId="2AA74D1A" w:rsidR="00BD593D" w:rsidRPr="002E53F2" w:rsidRDefault="00A06A51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2E53F2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BE7416" w:rsidRPr="00BE7416">
        <w:rPr>
          <w:rFonts w:ascii="Angsana New" w:hAnsi="Angsana New"/>
          <w:sz w:val="30"/>
          <w:szCs w:val="30"/>
        </w:rPr>
        <w:t>31</w:t>
      </w:r>
      <w:r w:rsidR="00021E0F">
        <w:rPr>
          <w:rFonts w:ascii="Angsana New" w:hAnsi="Angsana New"/>
          <w:sz w:val="30"/>
          <w:szCs w:val="30"/>
        </w:rPr>
        <w:t xml:space="preserve"> </w:t>
      </w:r>
      <w:r w:rsidR="00021E0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E7416" w:rsidRPr="00BE7416">
        <w:rPr>
          <w:rFonts w:ascii="Angsana New" w:hAnsi="Angsana New"/>
          <w:sz w:val="30"/>
          <w:szCs w:val="30"/>
        </w:rPr>
        <w:t>2569</w:t>
      </w:r>
      <w:r w:rsidR="006B2852" w:rsidRPr="002E53F2">
        <w:rPr>
          <w:rFonts w:ascii="Angsana New" w:hAnsi="Angsana New"/>
          <w:sz w:val="30"/>
          <w:szCs w:val="30"/>
        </w:rPr>
        <w:t xml:space="preserve"> </w:t>
      </w:r>
      <w:r w:rsidR="00487F85" w:rsidRPr="002E53F2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9141F5" w:rsidRPr="002E53F2">
        <w:rPr>
          <w:rFonts w:ascii="Angsana New" w:hAnsi="Angsana New"/>
          <w:sz w:val="30"/>
          <w:szCs w:val="30"/>
        </w:rPr>
        <w:t xml:space="preserve"> </w:t>
      </w:r>
      <w:r w:rsidR="00487F85" w:rsidRPr="002E53F2">
        <w:rPr>
          <w:rFonts w:ascii="Angsana New" w:hAnsi="Angsana New"/>
          <w:sz w:val="30"/>
          <w:szCs w:val="30"/>
          <w:cs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="00487F85" w:rsidRPr="002E53F2">
        <w:rPr>
          <w:rFonts w:ascii="Angsana New" w:hAnsi="Angsana New"/>
          <w:spacing w:val="-6"/>
          <w:sz w:val="30"/>
          <w:szCs w:val="30"/>
          <w:cs/>
        </w:rPr>
        <w:t>สำหรับ</w:t>
      </w:r>
      <w:r w:rsidR="00FF5C0A" w:rsidRPr="002E53F2">
        <w:rPr>
          <w:rFonts w:ascii="Angsana New" w:hAnsi="Angsana New" w:hint="cs"/>
          <w:spacing w:val="-6"/>
          <w:sz w:val="30"/>
          <w:szCs w:val="30"/>
          <w:cs/>
        </w:rPr>
        <w:t>งวด</w:t>
      </w:r>
      <w:r w:rsidR="00021E0F">
        <w:rPr>
          <w:rFonts w:ascii="Angsana New" w:hAnsi="Angsana New" w:hint="cs"/>
          <w:spacing w:val="-6"/>
          <w:sz w:val="30"/>
          <w:szCs w:val="30"/>
          <w:cs/>
        </w:rPr>
        <w:t>สาม</w:t>
      </w:r>
      <w:r w:rsidR="00A139C1" w:rsidRPr="002E53F2">
        <w:rPr>
          <w:rFonts w:ascii="Angsana New" w:hAnsi="Angsana New" w:hint="cs"/>
          <w:spacing w:val="-6"/>
          <w:sz w:val="30"/>
          <w:szCs w:val="30"/>
          <w:cs/>
        </w:rPr>
        <w:t>เดือนสิ้นสุดวันที่</w:t>
      </w:r>
      <w:r w:rsidR="00A139C1" w:rsidRPr="002E53F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BE7416" w:rsidRPr="00BE7416">
        <w:rPr>
          <w:rFonts w:ascii="Angsana New" w:hAnsi="Angsana New"/>
          <w:spacing w:val="-6"/>
          <w:sz w:val="30"/>
          <w:szCs w:val="30"/>
        </w:rPr>
        <w:t>31</w:t>
      </w:r>
      <w:r w:rsidR="00021E0F">
        <w:rPr>
          <w:rFonts w:ascii="Angsana New" w:hAnsi="Angsana New"/>
          <w:spacing w:val="-6"/>
          <w:sz w:val="30"/>
          <w:szCs w:val="30"/>
        </w:rPr>
        <w:t xml:space="preserve"> </w:t>
      </w:r>
      <w:r w:rsidR="00021E0F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="00BE7416" w:rsidRPr="00BE7416">
        <w:rPr>
          <w:rFonts w:ascii="Angsana New" w:hAnsi="Angsana New"/>
          <w:spacing w:val="-6"/>
          <w:sz w:val="30"/>
          <w:szCs w:val="30"/>
        </w:rPr>
        <w:t>2569</w:t>
      </w:r>
      <w:r w:rsidR="00B3700F" w:rsidRPr="002E53F2">
        <w:rPr>
          <w:rFonts w:ascii="Angsana New" w:hAnsi="Angsana New"/>
          <w:spacing w:val="-6"/>
          <w:sz w:val="30"/>
          <w:szCs w:val="30"/>
        </w:rPr>
        <w:t xml:space="preserve"> </w:t>
      </w:r>
      <w:r w:rsidR="00487F85" w:rsidRPr="002E53F2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="00487F85" w:rsidRPr="002E53F2">
        <w:rPr>
          <w:rFonts w:ascii="Angsana New" w:hAnsi="Angsana New"/>
          <w:sz w:val="30"/>
          <w:szCs w:val="30"/>
          <w:cs/>
        </w:rPr>
        <w:t xml:space="preserve"> ของบริษัท แอสเสท เวิรด์ คอร์ป จำกัด (มหาชน)</w:t>
      </w:r>
      <w:r w:rsidR="00487F85" w:rsidRPr="002E53F2">
        <w:rPr>
          <w:rFonts w:ascii="Angsana New" w:hAnsi="Angsana New"/>
          <w:sz w:val="30"/>
          <w:szCs w:val="30"/>
        </w:rPr>
        <w:t xml:space="preserve"> </w:t>
      </w:r>
      <w:r w:rsidR="00487F85" w:rsidRPr="002E53F2">
        <w:rPr>
          <w:rFonts w:ascii="Angsana New" w:hAnsi="Angsana New"/>
          <w:sz w:val="30"/>
          <w:szCs w:val="30"/>
          <w:cs/>
        </w:rPr>
        <w:t>และบริษัทย่อย และของเฉพาะ</w:t>
      </w:r>
      <w:r w:rsidR="00C65EA3" w:rsidRPr="002E53F2">
        <w:rPr>
          <w:rFonts w:ascii="Angsana New" w:hAnsi="Angsana New"/>
          <w:sz w:val="30"/>
          <w:szCs w:val="30"/>
        </w:rPr>
        <w:t xml:space="preserve"> </w:t>
      </w:r>
      <w:r w:rsidR="00487F85" w:rsidRPr="002E53F2">
        <w:rPr>
          <w:rFonts w:ascii="Angsana New" w:hAnsi="Angsana New"/>
          <w:sz w:val="30"/>
          <w:szCs w:val="30"/>
          <w:cs/>
        </w:rPr>
        <w:t>บริษัท แอสเสท เวิรด์ คอร์ป จำกัด (มหาชน)</w:t>
      </w:r>
      <w:r w:rsidR="00487F85" w:rsidRPr="002E53F2">
        <w:rPr>
          <w:rFonts w:ascii="Angsana New" w:hAnsi="Angsana New"/>
          <w:sz w:val="30"/>
          <w:szCs w:val="30"/>
        </w:rPr>
        <w:t xml:space="preserve"> </w:t>
      </w:r>
      <w:r w:rsidR="00487F85" w:rsidRPr="002E53F2">
        <w:rPr>
          <w:rFonts w:ascii="Angsana New" w:hAnsi="Angsana New"/>
          <w:sz w:val="30"/>
          <w:szCs w:val="30"/>
          <w:cs/>
        </w:rPr>
        <w:t>ตามลำดับ</w:t>
      </w:r>
      <w:r w:rsidR="00487F85" w:rsidRPr="002E53F2">
        <w:rPr>
          <w:rFonts w:ascii="Angsana New" w:hAnsi="Angsana New"/>
          <w:sz w:val="30"/>
          <w:szCs w:val="30"/>
        </w:rPr>
        <w:t xml:space="preserve"> </w:t>
      </w:r>
      <w:r w:rsidR="00487F85" w:rsidRPr="002E53F2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72314D">
        <w:rPr>
          <w:rFonts w:ascii="Angsana New" w:hAnsi="Angsana New"/>
          <w:color w:val="FFFFFF"/>
          <w:sz w:val="30"/>
          <w:szCs w:val="30"/>
        </w:rPr>
        <w:br/>
      </w:r>
      <w:r w:rsidR="00487F85" w:rsidRPr="002E53F2">
        <w:rPr>
          <w:rFonts w:ascii="Angsana New" w:hAnsi="Angsana New"/>
          <w:sz w:val="30"/>
          <w:szCs w:val="30"/>
          <w:cs/>
        </w:rPr>
        <w:t xml:space="preserve">ฉบับที่ </w:t>
      </w:r>
      <w:r w:rsidR="00BE7416" w:rsidRPr="00BE7416">
        <w:rPr>
          <w:rFonts w:ascii="Angsana New" w:hAnsi="Angsana New"/>
          <w:sz w:val="30"/>
          <w:szCs w:val="30"/>
        </w:rPr>
        <w:t>34</w:t>
      </w:r>
      <w:r w:rsidR="00487F85" w:rsidRPr="002E53F2">
        <w:rPr>
          <w:rFonts w:ascii="Angsana New" w:hAnsi="Angsana New"/>
          <w:sz w:val="30"/>
          <w:szCs w:val="30"/>
          <w:cs/>
        </w:rPr>
        <w:t xml:space="preserve"> เรื่อง</w:t>
      </w:r>
      <w:r w:rsidR="00487F85" w:rsidRPr="002E53F2">
        <w:rPr>
          <w:rFonts w:ascii="Angsana New" w:hAnsi="Angsana New"/>
          <w:sz w:val="30"/>
          <w:szCs w:val="30"/>
        </w:rPr>
        <w:t xml:space="preserve"> </w:t>
      </w:r>
      <w:r w:rsidR="00487F85" w:rsidRPr="002E53F2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487F85" w:rsidRPr="002E53F2">
        <w:rPr>
          <w:rFonts w:ascii="Angsana New" w:hAnsi="Angsana New"/>
          <w:sz w:val="30"/>
          <w:szCs w:val="30"/>
        </w:rPr>
        <w:t xml:space="preserve"> </w:t>
      </w:r>
      <w:r w:rsidR="00487F85" w:rsidRPr="002E53F2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="00487F85" w:rsidRPr="002E53F2">
        <w:rPr>
          <w:rFonts w:ascii="Angsana New" w:hAnsi="Angsana New"/>
          <w:color w:val="000000"/>
          <w:spacing w:val="-4"/>
          <w:sz w:val="30"/>
          <w:szCs w:val="30"/>
          <w:cs/>
        </w:rPr>
        <w:t>กาล</w:t>
      </w:r>
      <w:r w:rsidR="00487F85" w:rsidRPr="002E53F2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ดังกล่าวจากผลการสอบทานของข้าพเจ้า</w:t>
      </w:r>
    </w:p>
    <w:p w14:paraId="6EE0C5DF" w14:textId="4DF70184" w:rsidR="00F24EAF" w:rsidRPr="002E53F2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/>
          <w:sz w:val="30"/>
          <w:szCs w:val="30"/>
          <w:cs/>
        </w:rPr>
        <w:t xml:space="preserve"> </w:t>
      </w:r>
    </w:p>
    <w:p w14:paraId="4013E8A8" w14:textId="77777777" w:rsidR="00F24EAF" w:rsidRPr="002E53F2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2E53F2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6D15D8E" w14:textId="77777777" w:rsidR="00F24EAF" w:rsidRPr="002E53F2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38FEF956" w14:textId="48B47957" w:rsidR="00F24EAF" w:rsidRPr="002E53F2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BE7416" w:rsidRPr="00BE7416">
        <w:rPr>
          <w:rFonts w:ascii="Angsana New" w:hAnsi="Angsana New"/>
          <w:sz w:val="30"/>
          <w:szCs w:val="30"/>
        </w:rPr>
        <w:t>2410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“</w:t>
      </w:r>
      <w:r w:rsidRPr="002E53F2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2E53F2">
        <w:rPr>
          <w:rFonts w:ascii="Angsana New" w:hAnsi="Angsana New"/>
          <w:sz w:val="30"/>
          <w:szCs w:val="30"/>
          <w:cs/>
        </w:rPr>
        <w:br/>
        <w:t>โดยผู้สอบบัญชีรับอนุญาตของกิจการ</w:t>
      </w:r>
      <w:r w:rsidRPr="002E53F2">
        <w:rPr>
          <w:rFonts w:ascii="Angsana New" w:hAnsi="Angsana New"/>
          <w:sz w:val="30"/>
          <w:szCs w:val="30"/>
        </w:rPr>
        <w:t xml:space="preserve">” </w:t>
      </w:r>
      <w:r w:rsidRPr="002E53F2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2E53F2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 xml:space="preserve">     </w:t>
      </w:r>
      <w:r w:rsidRPr="002E53F2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8B02F89" w14:textId="77777777" w:rsidR="00F24EAF" w:rsidRPr="002E53F2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1DC2996" w14:textId="77777777" w:rsidR="00BD3D1F" w:rsidRDefault="00BD3D1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  <w:sectPr w:rsidR="00BD3D1F" w:rsidSect="00BD3D1F">
          <w:headerReference w:type="default" r:id="rId18"/>
          <w:headerReference w:type="first" r:id="rId19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0A1C65B4" w14:textId="22073C4C" w:rsidR="00F24EAF" w:rsidRPr="002E53F2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E53F2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E765013" w14:textId="77777777" w:rsidR="00F24EAF" w:rsidRPr="002E53F2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BEAF71E" w14:textId="662554BD" w:rsidR="00F24EAF" w:rsidRPr="002E53F2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/>
          <w:spacing w:val="-6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BE7416" w:rsidRPr="00BE7416">
        <w:rPr>
          <w:rFonts w:ascii="Angsana New" w:hAnsi="Angsana New"/>
          <w:spacing w:val="-6"/>
          <w:sz w:val="30"/>
          <w:szCs w:val="30"/>
        </w:rPr>
        <w:t>34</w:t>
      </w:r>
      <w:r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D54B43F" w14:textId="77777777" w:rsidR="003243AB" w:rsidRPr="00BD3D1F" w:rsidRDefault="003243AB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593C8B9" w14:textId="75FEF3EE" w:rsidR="003243AB" w:rsidRPr="00BD3D1F" w:rsidRDefault="003243AB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0E0EAEB" w14:textId="77777777" w:rsidR="00E56400" w:rsidRPr="00BD3D1F" w:rsidRDefault="00E56400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22C680A" w14:textId="3BFB3EDA" w:rsidR="00F24EAF" w:rsidRPr="00BD3D1F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8DDEB5F" w14:textId="6234D075" w:rsidR="00F24EAF" w:rsidRPr="002E53F2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/>
          <w:sz w:val="30"/>
          <w:szCs w:val="30"/>
          <w:cs/>
        </w:rPr>
        <w:t>(</w:t>
      </w:r>
      <w:r w:rsidR="00403ACB" w:rsidRPr="002E53F2">
        <w:rPr>
          <w:rFonts w:ascii="Angsana New" w:hAnsi="Angsana New" w:hint="cs"/>
          <w:sz w:val="30"/>
          <w:szCs w:val="30"/>
          <w:cs/>
        </w:rPr>
        <w:t>สุเมธ แจ้งสามสี</w:t>
      </w:r>
      <w:r w:rsidRPr="002E53F2">
        <w:rPr>
          <w:rFonts w:ascii="Angsana New" w:hAnsi="Angsana New"/>
          <w:sz w:val="30"/>
          <w:szCs w:val="30"/>
          <w:cs/>
        </w:rPr>
        <w:t>)</w:t>
      </w:r>
    </w:p>
    <w:p w14:paraId="049B7D39" w14:textId="77777777" w:rsidR="00F24EAF" w:rsidRPr="002E53F2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C1FA1C9" w14:textId="5FD2C4AA" w:rsidR="00F24EAF" w:rsidRPr="002E53F2" w:rsidRDefault="00F24EAF" w:rsidP="002E53F2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cs/>
          <w:lang w:val="en-US"/>
        </w:rPr>
      </w:pPr>
      <w:r w:rsidRPr="002E53F2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BE7416" w:rsidRPr="00BE7416">
        <w:rPr>
          <w:rFonts w:ascii="Angsana New" w:hAnsi="Angsana New" w:cs="Angsana New"/>
          <w:sz w:val="30"/>
          <w:szCs w:val="30"/>
          <w:lang w:val="en-US"/>
        </w:rPr>
        <w:t>9362</w:t>
      </w:r>
    </w:p>
    <w:p w14:paraId="448E910F" w14:textId="77777777" w:rsidR="00F24EAF" w:rsidRPr="002E53F2" w:rsidRDefault="00F24EAF" w:rsidP="002E53F2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2C5FBBA6" w14:textId="77777777" w:rsidR="00F24EAF" w:rsidRPr="002E53F2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FAEA8EB" w14:textId="77777777" w:rsidR="00F24EAF" w:rsidRPr="002E53F2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147A2C6" w14:textId="3F8B5C79" w:rsidR="003C54E6" w:rsidRPr="002E53F2" w:rsidRDefault="00BE7416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E7416">
        <w:rPr>
          <w:rFonts w:ascii="Angsana New" w:hAnsi="Angsana New"/>
          <w:sz w:val="30"/>
          <w:szCs w:val="30"/>
        </w:rPr>
        <w:t>11</w:t>
      </w:r>
      <w:r w:rsidR="00C92493" w:rsidRPr="002E53F2">
        <w:rPr>
          <w:rFonts w:ascii="Angsana New" w:hAnsi="Angsana New"/>
          <w:sz w:val="30"/>
          <w:szCs w:val="30"/>
        </w:rPr>
        <w:t xml:space="preserve"> </w:t>
      </w:r>
      <w:r w:rsidR="000A1393" w:rsidRPr="002E53F2">
        <w:rPr>
          <w:rFonts w:ascii="Angsana New" w:hAnsi="Angsana New" w:hint="cs"/>
          <w:sz w:val="30"/>
          <w:szCs w:val="30"/>
          <w:cs/>
        </w:rPr>
        <w:t>พฤ</w:t>
      </w:r>
      <w:r w:rsidR="00021E0F">
        <w:rPr>
          <w:rFonts w:ascii="Angsana New" w:hAnsi="Angsana New" w:hint="cs"/>
          <w:sz w:val="30"/>
          <w:szCs w:val="30"/>
          <w:cs/>
        </w:rPr>
        <w:t>ษภาคม</w:t>
      </w:r>
      <w:r w:rsidR="00487F85" w:rsidRPr="002E53F2">
        <w:rPr>
          <w:rFonts w:ascii="Angsana New" w:hAnsi="Angsana New" w:hint="cs"/>
          <w:sz w:val="30"/>
          <w:szCs w:val="30"/>
          <w:cs/>
        </w:rPr>
        <w:t xml:space="preserve"> </w:t>
      </w:r>
      <w:r w:rsidRPr="00BE7416">
        <w:rPr>
          <w:rFonts w:ascii="Angsana New" w:hAnsi="Angsana New"/>
          <w:sz w:val="30"/>
          <w:szCs w:val="30"/>
        </w:rPr>
        <w:t>2569</w:t>
      </w:r>
    </w:p>
    <w:p w14:paraId="2630EAEC" w14:textId="77777777" w:rsidR="0084374E" w:rsidRPr="002E53F2" w:rsidRDefault="0084374E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094472" w14:textId="77777777" w:rsidR="0084374E" w:rsidRPr="002E53F2" w:rsidRDefault="0084374E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84374E" w:rsidRPr="002E53F2" w:rsidSect="00BD3D1F">
      <w:headerReference w:type="first" r:id="rId20"/>
      <w:footerReference w:type="first" r:id="rId21"/>
      <w:pgSz w:w="11909" w:h="16834" w:code="9"/>
      <w:pgMar w:top="691" w:right="1152" w:bottom="576" w:left="1152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B5828" w14:textId="77777777" w:rsidR="00460784" w:rsidRDefault="00460784">
      <w:r>
        <w:separator/>
      </w:r>
    </w:p>
  </w:endnote>
  <w:endnote w:type="continuationSeparator" w:id="0">
    <w:p w14:paraId="70520E17" w14:textId="77777777" w:rsidR="00460784" w:rsidRDefault="00460784">
      <w:r>
        <w:continuationSeparator/>
      </w:r>
    </w:p>
  </w:endnote>
  <w:endnote w:type="continuationNotice" w:id="1">
    <w:p w14:paraId="1332FCAB" w14:textId="77777777" w:rsidR="00460784" w:rsidRDefault="0046078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02782" w14:textId="53C38479" w:rsidR="0078349B" w:rsidRDefault="0078349B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</w:t>
    </w:r>
    <w:r w:rsidR="00BE7416" w:rsidRPr="00BE7416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2958A036" w14:textId="77777777" w:rsidR="0078349B" w:rsidRDefault="0078349B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C1A51" w14:textId="77396577" w:rsidR="0078349B" w:rsidRPr="00305593" w:rsidRDefault="0078349B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BE7416" w:rsidRPr="00BE7416">
      <w:rPr>
        <w:rStyle w:val="PageNumber"/>
        <w:rFonts w:ascii="Angsana New" w:hAnsi="Angsana New"/>
        <w:noProof/>
        <w:sz w:val="30"/>
        <w:szCs w:val="30"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DA6AEC" w14:textId="77777777" w:rsidR="0078349B" w:rsidRPr="002D3586" w:rsidRDefault="0078349B" w:rsidP="002D3586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BF4DC" w14:textId="77777777" w:rsidR="00BD3D1F" w:rsidRDefault="00BD3D1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8279298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30D64207" w14:textId="5B308F01" w:rsidR="00BD3D1F" w:rsidRPr="00BD3D1F" w:rsidRDefault="00BD3D1F" w:rsidP="00BD3D1F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BD3D1F">
          <w:rPr>
            <w:rFonts w:ascii="Angsana New" w:hAnsi="Angsana New"/>
            <w:sz w:val="30"/>
            <w:szCs w:val="30"/>
          </w:rPr>
          <w:fldChar w:fldCharType="begin"/>
        </w:r>
        <w:r w:rsidRPr="00BD3D1F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BD3D1F">
          <w:rPr>
            <w:rFonts w:ascii="Angsana New" w:hAnsi="Angsana New"/>
            <w:sz w:val="30"/>
            <w:szCs w:val="30"/>
          </w:rPr>
          <w:fldChar w:fldCharType="separate"/>
        </w:r>
        <w:r w:rsidRPr="00BD3D1F">
          <w:rPr>
            <w:rFonts w:ascii="Angsana New" w:hAnsi="Angsana New"/>
            <w:noProof/>
            <w:sz w:val="30"/>
            <w:szCs w:val="30"/>
          </w:rPr>
          <w:t>2</w:t>
        </w:r>
        <w:r w:rsidRPr="00BD3D1F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671DD" w14:textId="77777777" w:rsidR="00460784" w:rsidRDefault="00460784">
      <w:r>
        <w:separator/>
      </w:r>
    </w:p>
  </w:footnote>
  <w:footnote w:type="continuationSeparator" w:id="0">
    <w:p w14:paraId="6DAB4A4A" w14:textId="77777777" w:rsidR="00460784" w:rsidRDefault="00460784">
      <w:r>
        <w:continuationSeparator/>
      </w:r>
    </w:p>
  </w:footnote>
  <w:footnote w:type="continuationNotice" w:id="1">
    <w:p w14:paraId="4BDE23CF" w14:textId="77777777" w:rsidR="00460784" w:rsidRDefault="0046078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E146E" w14:textId="77777777" w:rsidR="00BD3D1F" w:rsidRDefault="00BD3D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7DCE5" w14:textId="77777777" w:rsidR="0078349B" w:rsidRDefault="0078349B">
    <w:pPr>
      <w:rPr>
        <w:lang w:val="en-GB"/>
      </w:rPr>
    </w:pPr>
  </w:p>
  <w:p w14:paraId="4301F8FD" w14:textId="77777777" w:rsidR="0078349B" w:rsidRDefault="0078349B">
    <w:pPr>
      <w:rPr>
        <w:lang w:val="en-GB"/>
      </w:rPr>
    </w:pPr>
  </w:p>
  <w:p w14:paraId="3DB9CA71" w14:textId="77777777" w:rsidR="0078349B" w:rsidRDefault="0078349B">
    <w:pPr>
      <w:rPr>
        <w:lang w:val="en-GB"/>
      </w:rPr>
    </w:pPr>
  </w:p>
  <w:p w14:paraId="1B98244C" w14:textId="77777777" w:rsidR="0078349B" w:rsidRDefault="0078349B">
    <w:pPr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F405E" w14:textId="77777777" w:rsidR="00BD3D1F" w:rsidRDefault="00BD3D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0919E" w14:textId="77777777" w:rsidR="00C81CA6" w:rsidRDefault="00C81CA6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  <w:p w14:paraId="4F9975C5" w14:textId="77777777" w:rsidR="00BD3D1F" w:rsidRDefault="00BD3D1F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  <w:p w14:paraId="59CC23B4" w14:textId="77777777" w:rsidR="00BD3D1F" w:rsidRDefault="00BD3D1F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  <w:p w14:paraId="3542F383" w14:textId="77777777" w:rsidR="00BD3D1F" w:rsidRDefault="00BD3D1F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0828D" w14:textId="77777777" w:rsidR="000A071F" w:rsidRDefault="000A071F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  <w:p w14:paraId="1521F893" w14:textId="77777777" w:rsidR="00BD3D1F" w:rsidRDefault="00BD3D1F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  <w:p w14:paraId="56114688" w14:textId="77777777" w:rsidR="00BD3D1F" w:rsidRDefault="00BD3D1F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  <w:p w14:paraId="7741D85A" w14:textId="77777777" w:rsidR="00BD3D1F" w:rsidRDefault="00BD3D1F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  <w:p w14:paraId="11BFAF38" w14:textId="77777777" w:rsidR="00BD3D1F" w:rsidRDefault="00BD3D1F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  <w:p w14:paraId="18ED20B6" w14:textId="77777777" w:rsidR="00BD3D1F" w:rsidRDefault="00BD3D1F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  <w:p w14:paraId="6E1EFA58" w14:textId="77777777" w:rsidR="00BD3D1F" w:rsidRDefault="00BD3D1F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  <w:p w14:paraId="2E370ACA" w14:textId="77777777" w:rsidR="00BD3D1F" w:rsidRDefault="00BD3D1F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  <w:p w14:paraId="3FB6731D" w14:textId="77777777" w:rsidR="00BD3D1F" w:rsidRDefault="00BD3D1F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  <w:p w14:paraId="0607315E" w14:textId="77777777" w:rsidR="00BD3D1F" w:rsidRPr="00333087" w:rsidRDefault="00BD3D1F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9570A" w14:textId="77777777" w:rsidR="00BD3D1F" w:rsidRDefault="00BD3D1F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  <w:p w14:paraId="56DCFCA3" w14:textId="77777777" w:rsidR="00BD3D1F" w:rsidRDefault="00BD3D1F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  <w:p w14:paraId="76D4E988" w14:textId="77777777" w:rsidR="00BD3D1F" w:rsidRDefault="00BD3D1F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  <w:p w14:paraId="610FEAF5" w14:textId="77777777" w:rsidR="00BD3D1F" w:rsidRPr="00333087" w:rsidRDefault="00BD3D1F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735CC7"/>
    <w:multiLevelType w:val="hybridMultilevel"/>
    <w:tmpl w:val="143CC002"/>
    <w:lvl w:ilvl="0" w:tplc="35F0A86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B36E072A">
      <w:start w:val="1"/>
      <w:numFmt w:val="lowerLetter"/>
      <w:lvlText w:val="(%2)"/>
      <w:lvlJc w:val="left"/>
      <w:pPr>
        <w:ind w:left="1665" w:hanging="585"/>
      </w:pPr>
      <w:rPr>
        <w:rFonts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A40B2A"/>
    <w:multiLevelType w:val="multilevel"/>
    <w:tmpl w:val="B2447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  <w:rPr>
        <w:rFonts w:ascii="Angsana New" w:eastAsia="MS Mincho" w:hAnsi="Angsana New" w:cs="Angsana New"/>
        <w:sz w:val="30"/>
        <w:szCs w:val="30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8BF0946"/>
    <w:multiLevelType w:val="hybridMultilevel"/>
    <w:tmpl w:val="97D8C82A"/>
    <w:lvl w:ilvl="0" w:tplc="DC36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9E6209D"/>
    <w:multiLevelType w:val="hybridMultilevel"/>
    <w:tmpl w:val="C57840E6"/>
    <w:lvl w:ilvl="0" w:tplc="DBC0E2D2">
      <w:start w:val="7"/>
      <w:numFmt w:val="bullet"/>
      <w:lvlText w:val="-"/>
      <w:lvlJc w:val="left"/>
      <w:pPr>
        <w:ind w:left="1287" w:hanging="360"/>
      </w:pPr>
      <w:rPr>
        <w:rFonts w:ascii="Angsana New" w:eastAsia="Times New Roman" w:hAnsi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7852F8F"/>
    <w:multiLevelType w:val="hybridMultilevel"/>
    <w:tmpl w:val="794A8A02"/>
    <w:lvl w:ilvl="0" w:tplc="F9305A4C">
      <w:start w:val="1"/>
      <w:numFmt w:val="decimal"/>
      <w:lvlText w:val="%1."/>
      <w:lvlJc w:val="left"/>
      <w:pPr>
        <w:ind w:left="1020" w:hanging="360"/>
      </w:pPr>
    </w:lvl>
    <w:lvl w:ilvl="1" w:tplc="71067A04">
      <w:start w:val="1"/>
      <w:numFmt w:val="decimal"/>
      <w:lvlText w:val="%2."/>
      <w:lvlJc w:val="left"/>
      <w:pPr>
        <w:ind w:left="1020" w:hanging="360"/>
      </w:pPr>
    </w:lvl>
    <w:lvl w:ilvl="2" w:tplc="69E6066C">
      <w:start w:val="1"/>
      <w:numFmt w:val="decimal"/>
      <w:lvlText w:val="%3."/>
      <w:lvlJc w:val="left"/>
      <w:pPr>
        <w:ind w:left="1020" w:hanging="360"/>
      </w:pPr>
    </w:lvl>
    <w:lvl w:ilvl="3" w:tplc="DEA4D726">
      <w:start w:val="1"/>
      <w:numFmt w:val="decimal"/>
      <w:lvlText w:val="%4."/>
      <w:lvlJc w:val="left"/>
      <w:pPr>
        <w:ind w:left="1020" w:hanging="360"/>
      </w:pPr>
    </w:lvl>
    <w:lvl w:ilvl="4" w:tplc="6F905AEA">
      <w:start w:val="1"/>
      <w:numFmt w:val="decimal"/>
      <w:lvlText w:val="%5."/>
      <w:lvlJc w:val="left"/>
      <w:pPr>
        <w:ind w:left="1020" w:hanging="360"/>
      </w:pPr>
    </w:lvl>
    <w:lvl w:ilvl="5" w:tplc="5FA83472">
      <w:start w:val="1"/>
      <w:numFmt w:val="decimal"/>
      <w:lvlText w:val="%6."/>
      <w:lvlJc w:val="left"/>
      <w:pPr>
        <w:ind w:left="1020" w:hanging="360"/>
      </w:pPr>
    </w:lvl>
    <w:lvl w:ilvl="6" w:tplc="6DC6E176">
      <w:start w:val="1"/>
      <w:numFmt w:val="decimal"/>
      <w:lvlText w:val="%7."/>
      <w:lvlJc w:val="left"/>
      <w:pPr>
        <w:ind w:left="1020" w:hanging="360"/>
      </w:pPr>
    </w:lvl>
    <w:lvl w:ilvl="7" w:tplc="ECE83526">
      <w:start w:val="1"/>
      <w:numFmt w:val="decimal"/>
      <w:lvlText w:val="%8."/>
      <w:lvlJc w:val="left"/>
      <w:pPr>
        <w:ind w:left="1020" w:hanging="360"/>
      </w:pPr>
    </w:lvl>
    <w:lvl w:ilvl="8" w:tplc="6D1C5408">
      <w:start w:val="1"/>
      <w:numFmt w:val="decimal"/>
      <w:lvlText w:val="%9."/>
      <w:lvlJc w:val="left"/>
      <w:pPr>
        <w:ind w:left="1020" w:hanging="360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BC94D32"/>
    <w:multiLevelType w:val="hybridMultilevel"/>
    <w:tmpl w:val="6328910C"/>
    <w:lvl w:ilvl="0" w:tplc="2DD0E5A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21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10E5F77"/>
    <w:multiLevelType w:val="hybridMultilevel"/>
    <w:tmpl w:val="5CF6BDF4"/>
    <w:lvl w:ilvl="0" w:tplc="C540C25C">
      <w:start w:val="1"/>
      <w:numFmt w:val="decimal"/>
      <w:lvlText w:val="%1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66222"/>
    <w:multiLevelType w:val="hybridMultilevel"/>
    <w:tmpl w:val="0494E364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54D64E6A"/>
    <w:multiLevelType w:val="hybridMultilevel"/>
    <w:tmpl w:val="BABAFA44"/>
    <w:lvl w:ilvl="0" w:tplc="0E7AAB5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F411BA1"/>
    <w:multiLevelType w:val="hybridMultilevel"/>
    <w:tmpl w:val="3F5C1194"/>
    <w:lvl w:ilvl="0" w:tplc="DBC0E2D2">
      <w:start w:val="7"/>
      <w:numFmt w:val="bullet"/>
      <w:lvlText w:val="-"/>
      <w:lvlJc w:val="left"/>
      <w:pPr>
        <w:ind w:left="1350" w:hanging="360"/>
      </w:pPr>
      <w:rPr>
        <w:rFonts w:ascii="Angsana New" w:eastAsia="Times New Roman" w:hAnsi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603170A1"/>
    <w:multiLevelType w:val="hybridMultilevel"/>
    <w:tmpl w:val="1CB8145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69D50D7"/>
    <w:multiLevelType w:val="hybridMultilevel"/>
    <w:tmpl w:val="BC3C01A4"/>
    <w:lvl w:ilvl="0" w:tplc="8CC04AA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C053820"/>
    <w:multiLevelType w:val="hybridMultilevel"/>
    <w:tmpl w:val="98465E30"/>
    <w:lvl w:ilvl="0" w:tplc="BD4E0420">
      <w:start w:val="1"/>
      <w:numFmt w:val="decimal"/>
      <w:lvlText w:val="%1)"/>
      <w:lvlJc w:val="left"/>
      <w:pPr>
        <w:ind w:left="90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4AE1113"/>
    <w:multiLevelType w:val="hybridMultilevel"/>
    <w:tmpl w:val="3B78DFE8"/>
    <w:lvl w:ilvl="0" w:tplc="8118DB84">
      <w:start w:val="1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2003" w:hanging="360"/>
      </w:pPr>
    </w:lvl>
    <w:lvl w:ilvl="2" w:tplc="0409001B" w:tentative="1">
      <w:start w:val="1"/>
      <w:numFmt w:val="lowerRoman"/>
      <w:lvlText w:val="%3."/>
      <w:lvlJc w:val="right"/>
      <w:pPr>
        <w:ind w:left="2723" w:hanging="180"/>
      </w:pPr>
    </w:lvl>
    <w:lvl w:ilvl="3" w:tplc="0409000F" w:tentative="1">
      <w:start w:val="1"/>
      <w:numFmt w:val="decimal"/>
      <w:lvlText w:val="%4."/>
      <w:lvlJc w:val="left"/>
      <w:pPr>
        <w:ind w:left="3443" w:hanging="360"/>
      </w:pPr>
    </w:lvl>
    <w:lvl w:ilvl="4" w:tplc="04090019" w:tentative="1">
      <w:start w:val="1"/>
      <w:numFmt w:val="lowerLetter"/>
      <w:lvlText w:val="%5."/>
      <w:lvlJc w:val="left"/>
      <w:pPr>
        <w:ind w:left="4163" w:hanging="360"/>
      </w:pPr>
    </w:lvl>
    <w:lvl w:ilvl="5" w:tplc="0409001B" w:tentative="1">
      <w:start w:val="1"/>
      <w:numFmt w:val="lowerRoman"/>
      <w:lvlText w:val="%6."/>
      <w:lvlJc w:val="right"/>
      <w:pPr>
        <w:ind w:left="4883" w:hanging="180"/>
      </w:pPr>
    </w:lvl>
    <w:lvl w:ilvl="6" w:tplc="0409000F" w:tentative="1">
      <w:start w:val="1"/>
      <w:numFmt w:val="decimal"/>
      <w:lvlText w:val="%7."/>
      <w:lvlJc w:val="left"/>
      <w:pPr>
        <w:ind w:left="5603" w:hanging="360"/>
      </w:pPr>
    </w:lvl>
    <w:lvl w:ilvl="7" w:tplc="04090019" w:tentative="1">
      <w:start w:val="1"/>
      <w:numFmt w:val="lowerLetter"/>
      <w:lvlText w:val="%8."/>
      <w:lvlJc w:val="left"/>
      <w:pPr>
        <w:ind w:left="6323" w:hanging="360"/>
      </w:pPr>
    </w:lvl>
    <w:lvl w:ilvl="8" w:tplc="0409001B" w:tentative="1">
      <w:start w:val="1"/>
      <w:numFmt w:val="lowerRoman"/>
      <w:lvlText w:val="%9."/>
      <w:lvlJc w:val="right"/>
      <w:pPr>
        <w:ind w:left="7043" w:hanging="180"/>
      </w:pPr>
    </w:lvl>
  </w:abstractNum>
  <w:num w:numId="1" w16cid:durableId="72701424">
    <w:abstractNumId w:val="6"/>
  </w:num>
  <w:num w:numId="2" w16cid:durableId="887961311">
    <w:abstractNumId w:val="5"/>
  </w:num>
  <w:num w:numId="3" w16cid:durableId="474226300">
    <w:abstractNumId w:val="9"/>
  </w:num>
  <w:num w:numId="4" w16cid:durableId="1795443737">
    <w:abstractNumId w:val="7"/>
  </w:num>
  <w:num w:numId="5" w16cid:durableId="520704059">
    <w:abstractNumId w:val="8"/>
  </w:num>
  <w:num w:numId="6" w16cid:durableId="583144204">
    <w:abstractNumId w:val="3"/>
  </w:num>
  <w:num w:numId="7" w16cid:durableId="175004796">
    <w:abstractNumId w:val="2"/>
  </w:num>
  <w:num w:numId="8" w16cid:durableId="576090692">
    <w:abstractNumId w:val="0"/>
  </w:num>
  <w:num w:numId="9" w16cid:durableId="1324242064">
    <w:abstractNumId w:val="1"/>
  </w:num>
  <w:num w:numId="10" w16cid:durableId="439492456">
    <w:abstractNumId w:val="4"/>
  </w:num>
  <w:num w:numId="11" w16cid:durableId="955916450">
    <w:abstractNumId w:val="17"/>
  </w:num>
  <w:num w:numId="12" w16cid:durableId="1155100608">
    <w:abstractNumId w:val="13"/>
  </w:num>
  <w:num w:numId="13" w16cid:durableId="1265921519">
    <w:abstractNumId w:val="28"/>
  </w:num>
  <w:num w:numId="14" w16cid:durableId="1290935523">
    <w:abstractNumId w:val="15"/>
  </w:num>
  <w:num w:numId="15" w16cid:durableId="981886655">
    <w:abstractNumId w:val="19"/>
  </w:num>
  <w:num w:numId="16" w16cid:durableId="736633362">
    <w:abstractNumId w:val="11"/>
  </w:num>
  <w:num w:numId="17" w16cid:durableId="1216431051">
    <w:abstractNumId w:val="30"/>
  </w:num>
  <w:num w:numId="18" w16cid:durableId="1832941182">
    <w:abstractNumId w:val="21"/>
  </w:num>
  <w:num w:numId="19" w16cid:durableId="1603609294">
    <w:abstractNumId w:val="20"/>
  </w:num>
  <w:num w:numId="20" w16cid:durableId="799765472">
    <w:abstractNumId w:val="25"/>
  </w:num>
  <w:num w:numId="21" w16cid:durableId="629163680">
    <w:abstractNumId w:val="14"/>
  </w:num>
  <w:num w:numId="22" w16cid:durableId="86119911">
    <w:abstractNumId w:val="26"/>
  </w:num>
  <w:num w:numId="23" w16cid:durableId="307589430">
    <w:abstractNumId w:val="24"/>
  </w:num>
  <w:num w:numId="24" w16cid:durableId="1092120692">
    <w:abstractNumId w:val="23"/>
  </w:num>
  <w:num w:numId="25" w16cid:durableId="2147047424">
    <w:abstractNumId w:val="18"/>
  </w:num>
  <w:num w:numId="26" w16cid:durableId="897014810">
    <w:abstractNumId w:val="12"/>
  </w:num>
  <w:num w:numId="27" w16cid:durableId="992873398">
    <w:abstractNumId w:val="29"/>
  </w:num>
  <w:num w:numId="28" w16cid:durableId="2123065700">
    <w:abstractNumId w:val="10"/>
  </w:num>
  <w:num w:numId="29" w16cid:durableId="1095633398">
    <w:abstractNumId w:val="22"/>
  </w:num>
  <w:num w:numId="30" w16cid:durableId="1951081291">
    <w:abstractNumId w:val="27"/>
  </w:num>
  <w:num w:numId="31" w16cid:durableId="684986017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0CE"/>
    <w:rsid w:val="000001B7"/>
    <w:rsid w:val="00000221"/>
    <w:rsid w:val="00000444"/>
    <w:rsid w:val="0000050B"/>
    <w:rsid w:val="00000911"/>
    <w:rsid w:val="00000DF2"/>
    <w:rsid w:val="00000FB1"/>
    <w:rsid w:val="000011C7"/>
    <w:rsid w:val="000012A2"/>
    <w:rsid w:val="00001385"/>
    <w:rsid w:val="000013B2"/>
    <w:rsid w:val="0000142E"/>
    <w:rsid w:val="000014C8"/>
    <w:rsid w:val="0000164F"/>
    <w:rsid w:val="0000173D"/>
    <w:rsid w:val="000017AB"/>
    <w:rsid w:val="000018DB"/>
    <w:rsid w:val="0000194A"/>
    <w:rsid w:val="00001A62"/>
    <w:rsid w:val="00001B39"/>
    <w:rsid w:val="00001B7F"/>
    <w:rsid w:val="00001C3D"/>
    <w:rsid w:val="00002008"/>
    <w:rsid w:val="000025B6"/>
    <w:rsid w:val="000025D4"/>
    <w:rsid w:val="00002659"/>
    <w:rsid w:val="000026AE"/>
    <w:rsid w:val="000027A3"/>
    <w:rsid w:val="00002880"/>
    <w:rsid w:val="000029DA"/>
    <w:rsid w:val="00002AD8"/>
    <w:rsid w:val="00002C15"/>
    <w:rsid w:val="00002DFB"/>
    <w:rsid w:val="00002F5B"/>
    <w:rsid w:val="00002FCB"/>
    <w:rsid w:val="000030A4"/>
    <w:rsid w:val="0000319F"/>
    <w:rsid w:val="000031D7"/>
    <w:rsid w:val="00003227"/>
    <w:rsid w:val="0000323B"/>
    <w:rsid w:val="00003389"/>
    <w:rsid w:val="0000343C"/>
    <w:rsid w:val="00003489"/>
    <w:rsid w:val="000034AA"/>
    <w:rsid w:val="000035CA"/>
    <w:rsid w:val="000035E3"/>
    <w:rsid w:val="00003608"/>
    <w:rsid w:val="0000361A"/>
    <w:rsid w:val="00003652"/>
    <w:rsid w:val="000036F0"/>
    <w:rsid w:val="00003739"/>
    <w:rsid w:val="00003786"/>
    <w:rsid w:val="00003CC4"/>
    <w:rsid w:val="00003D19"/>
    <w:rsid w:val="00003E93"/>
    <w:rsid w:val="00003E9F"/>
    <w:rsid w:val="00003EEC"/>
    <w:rsid w:val="00003F39"/>
    <w:rsid w:val="00003F98"/>
    <w:rsid w:val="000041FC"/>
    <w:rsid w:val="0000425B"/>
    <w:rsid w:val="0000450C"/>
    <w:rsid w:val="00004631"/>
    <w:rsid w:val="000046FB"/>
    <w:rsid w:val="0000481B"/>
    <w:rsid w:val="00004962"/>
    <w:rsid w:val="00004ADB"/>
    <w:rsid w:val="00004C86"/>
    <w:rsid w:val="00004D04"/>
    <w:rsid w:val="00004D2D"/>
    <w:rsid w:val="00004E84"/>
    <w:rsid w:val="0000505C"/>
    <w:rsid w:val="00005088"/>
    <w:rsid w:val="00005233"/>
    <w:rsid w:val="0000524B"/>
    <w:rsid w:val="00005360"/>
    <w:rsid w:val="00005628"/>
    <w:rsid w:val="00005682"/>
    <w:rsid w:val="0000573A"/>
    <w:rsid w:val="000058C7"/>
    <w:rsid w:val="000058D4"/>
    <w:rsid w:val="000058E7"/>
    <w:rsid w:val="000058F0"/>
    <w:rsid w:val="000058F6"/>
    <w:rsid w:val="00005A6E"/>
    <w:rsid w:val="00005B0A"/>
    <w:rsid w:val="00005B3B"/>
    <w:rsid w:val="00005E1F"/>
    <w:rsid w:val="00005E54"/>
    <w:rsid w:val="00005F60"/>
    <w:rsid w:val="00006140"/>
    <w:rsid w:val="0000614A"/>
    <w:rsid w:val="00006283"/>
    <w:rsid w:val="000062F0"/>
    <w:rsid w:val="0000644B"/>
    <w:rsid w:val="00006499"/>
    <w:rsid w:val="0000653F"/>
    <w:rsid w:val="000065C4"/>
    <w:rsid w:val="0000672D"/>
    <w:rsid w:val="00006C56"/>
    <w:rsid w:val="00006D16"/>
    <w:rsid w:val="00006D18"/>
    <w:rsid w:val="00006D88"/>
    <w:rsid w:val="00006DD5"/>
    <w:rsid w:val="00007083"/>
    <w:rsid w:val="000071A5"/>
    <w:rsid w:val="00007389"/>
    <w:rsid w:val="000073C7"/>
    <w:rsid w:val="000074A4"/>
    <w:rsid w:val="000075A8"/>
    <w:rsid w:val="00007647"/>
    <w:rsid w:val="000076F5"/>
    <w:rsid w:val="00007746"/>
    <w:rsid w:val="00007881"/>
    <w:rsid w:val="00007A09"/>
    <w:rsid w:val="00007B7F"/>
    <w:rsid w:val="00007C3E"/>
    <w:rsid w:val="00007C5B"/>
    <w:rsid w:val="00007F2F"/>
    <w:rsid w:val="00007F57"/>
    <w:rsid w:val="00007F68"/>
    <w:rsid w:val="00007F79"/>
    <w:rsid w:val="0001002F"/>
    <w:rsid w:val="000100E3"/>
    <w:rsid w:val="00010187"/>
    <w:rsid w:val="0001025E"/>
    <w:rsid w:val="000103A8"/>
    <w:rsid w:val="000103EA"/>
    <w:rsid w:val="000104A9"/>
    <w:rsid w:val="000105C4"/>
    <w:rsid w:val="00010940"/>
    <w:rsid w:val="00010A1C"/>
    <w:rsid w:val="00010AA3"/>
    <w:rsid w:val="00010B2D"/>
    <w:rsid w:val="00010B3F"/>
    <w:rsid w:val="00010BF5"/>
    <w:rsid w:val="00010C35"/>
    <w:rsid w:val="00010CAB"/>
    <w:rsid w:val="00010D18"/>
    <w:rsid w:val="00010DF7"/>
    <w:rsid w:val="00010E8E"/>
    <w:rsid w:val="00010EE3"/>
    <w:rsid w:val="00010F2D"/>
    <w:rsid w:val="00010FD4"/>
    <w:rsid w:val="00011114"/>
    <w:rsid w:val="00011304"/>
    <w:rsid w:val="00011383"/>
    <w:rsid w:val="00011511"/>
    <w:rsid w:val="000117AE"/>
    <w:rsid w:val="00011A36"/>
    <w:rsid w:val="00011A3E"/>
    <w:rsid w:val="00011BD7"/>
    <w:rsid w:val="00011E6E"/>
    <w:rsid w:val="0001215B"/>
    <w:rsid w:val="00012211"/>
    <w:rsid w:val="00012241"/>
    <w:rsid w:val="00012295"/>
    <w:rsid w:val="00012304"/>
    <w:rsid w:val="00012415"/>
    <w:rsid w:val="0001249B"/>
    <w:rsid w:val="0001256E"/>
    <w:rsid w:val="000125BA"/>
    <w:rsid w:val="000125D2"/>
    <w:rsid w:val="000126D7"/>
    <w:rsid w:val="00012733"/>
    <w:rsid w:val="000127EE"/>
    <w:rsid w:val="000127F5"/>
    <w:rsid w:val="0001280D"/>
    <w:rsid w:val="0001281E"/>
    <w:rsid w:val="00012842"/>
    <w:rsid w:val="00012916"/>
    <w:rsid w:val="0001292F"/>
    <w:rsid w:val="00012F9D"/>
    <w:rsid w:val="00013168"/>
    <w:rsid w:val="00013170"/>
    <w:rsid w:val="00013229"/>
    <w:rsid w:val="0001325B"/>
    <w:rsid w:val="0001327C"/>
    <w:rsid w:val="0001327D"/>
    <w:rsid w:val="00013382"/>
    <w:rsid w:val="0001352D"/>
    <w:rsid w:val="000136F5"/>
    <w:rsid w:val="00013717"/>
    <w:rsid w:val="00013740"/>
    <w:rsid w:val="000137BB"/>
    <w:rsid w:val="000137E8"/>
    <w:rsid w:val="0001383D"/>
    <w:rsid w:val="000138FD"/>
    <w:rsid w:val="00013945"/>
    <w:rsid w:val="000139CC"/>
    <w:rsid w:val="00013AC2"/>
    <w:rsid w:val="00013AF9"/>
    <w:rsid w:val="00013B03"/>
    <w:rsid w:val="00013BD6"/>
    <w:rsid w:val="00013C25"/>
    <w:rsid w:val="00013DB4"/>
    <w:rsid w:val="00013EB3"/>
    <w:rsid w:val="00013F7D"/>
    <w:rsid w:val="00013F8D"/>
    <w:rsid w:val="00013F98"/>
    <w:rsid w:val="00013FEB"/>
    <w:rsid w:val="0001407B"/>
    <w:rsid w:val="00014121"/>
    <w:rsid w:val="00014186"/>
    <w:rsid w:val="00014241"/>
    <w:rsid w:val="000142D1"/>
    <w:rsid w:val="000144C7"/>
    <w:rsid w:val="00014756"/>
    <w:rsid w:val="000147B2"/>
    <w:rsid w:val="00014ADE"/>
    <w:rsid w:val="00014D5F"/>
    <w:rsid w:val="00014D93"/>
    <w:rsid w:val="000150ED"/>
    <w:rsid w:val="0001511C"/>
    <w:rsid w:val="00015241"/>
    <w:rsid w:val="0001524C"/>
    <w:rsid w:val="00015327"/>
    <w:rsid w:val="000153EE"/>
    <w:rsid w:val="0001568C"/>
    <w:rsid w:val="00015734"/>
    <w:rsid w:val="00015773"/>
    <w:rsid w:val="00015789"/>
    <w:rsid w:val="0001579E"/>
    <w:rsid w:val="00015886"/>
    <w:rsid w:val="000158DE"/>
    <w:rsid w:val="00015A0A"/>
    <w:rsid w:val="00015BCB"/>
    <w:rsid w:val="00015D6B"/>
    <w:rsid w:val="00015F48"/>
    <w:rsid w:val="00016075"/>
    <w:rsid w:val="000160C4"/>
    <w:rsid w:val="0001616C"/>
    <w:rsid w:val="000162E5"/>
    <w:rsid w:val="00016378"/>
    <w:rsid w:val="000163E6"/>
    <w:rsid w:val="0001641F"/>
    <w:rsid w:val="000164F6"/>
    <w:rsid w:val="000164FD"/>
    <w:rsid w:val="00016583"/>
    <w:rsid w:val="000165E5"/>
    <w:rsid w:val="00016611"/>
    <w:rsid w:val="0001665D"/>
    <w:rsid w:val="000166F6"/>
    <w:rsid w:val="00016752"/>
    <w:rsid w:val="0001689D"/>
    <w:rsid w:val="000168AB"/>
    <w:rsid w:val="00016AFB"/>
    <w:rsid w:val="00016B39"/>
    <w:rsid w:val="00016BB1"/>
    <w:rsid w:val="00016CF9"/>
    <w:rsid w:val="00016D8B"/>
    <w:rsid w:val="00016E05"/>
    <w:rsid w:val="00017071"/>
    <w:rsid w:val="00017190"/>
    <w:rsid w:val="000171EE"/>
    <w:rsid w:val="00017219"/>
    <w:rsid w:val="000172FD"/>
    <w:rsid w:val="00017530"/>
    <w:rsid w:val="000175F2"/>
    <w:rsid w:val="000175F5"/>
    <w:rsid w:val="00017648"/>
    <w:rsid w:val="000176BB"/>
    <w:rsid w:val="000179E7"/>
    <w:rsid w:val="000179FB"/>
    <w:rsid w:val="00017A0D"/>
    <w:rsid w:val="00017AD2"/>
    <w:rsid w:val="00017B72"/>
    <w:rsid w:val="00017B97"/>
    <w:rsid w:val="00017BFB"/>
    <w:rsid w:val="00017FB8"/>
    <w:rsid w:val="00020089"/>
    <w:rsid w:val="00020331"/>
    <w:rsid w:val="000204CD"/>
    <w:rsid w:val="000204E6"/>
    <w:rsid w:val="00020593"/>
    <w:rsid w:val="000207E3"/>
    <w:rsid w:val="000208D9"/>
    <w:rsid w:val="00020909"/>
    <w:rsid w:val="00020959"/>
    <w:rsid w:val="000209B1"/>
    <w:rsid w:val="000209C3"/>
    <w:rsid w:val="000209F7"/>
    <w:rsid w:val="000209FD"/>
    <w:rsid w:val="00020BF2"/>
    <w:rsid w:val="00020C23"/>
    <w:rsid w:val="00020CD5"/>
    <w:rsid w:val="00020D10"/>
    <w:rsid w:val="00020E0D"/>
    <w:rsid w:val="00020F65"/>
    <w:rsid w:val="00020F7C"/>
    <w:rsid w:val="00020F96"/>
    <w:rsid w:val="000211C9"/>
    <w:rsid w:val="00021638"/>
    <w:rsid w:val="00021685"/>
    <w:rsid w:val="0002168F"/>
    <w:rsid w:val="000216D4"/>
    <w:rsid w:val="000216DC"/>
    <w:rsid w:val="00021A2B"/>
    <w:rsid w:val="00021B5D"/>
    <w:rsid w:val="00021BA0"/>
    <w:rsid w:val="00021C35"/>
    <w:rsid w:val="00021C87"/>
    <w:rsid w:val="00021D0E"/>
    <w:rsid w:val="00021E0B"/>
    <w:rsid w:val="00021E0F"/>
    <w:rsid w:val="00021E20"/>
    <w:rsid w:val="00021EB1"/>
    <w:rsid w:val="00021EB7"/>
    <w:rsid w:val="00021EEC"/>
    <w:rsid w:val="00021FB2"/>
    <w:rsid w:val="000221BA"/>
    <w:rsid w:val="00022248"/>
    <w:rsid w:val="000222D9"/>
    <w:rsid w:val="00022352"/>
    <w:rsid w:val="0002244C"/>
    <w:rsid w:val="00022682"/>
    <w:rsid w:val="0002272A"/>
    <w:rsid w:val="0002277A"/>
    <w:rsid w:val="000228A7"/>
    <w:rsid w:val="0002290B"/>
    <w:rsid w:val="00022B08"/>
    <w:rsid w:val="00022B98"/>
    <w:rsid w:val="00022E03"/>
    <w:rsid w:val="00022E4A"/>
    <w:rsid w:val="00022FB7"/>
    <w:rsid w:val="00023069"/>
    <w:rsid w:val="0002308A"/>
    <w:rsid w:val="0002311B"/>
    <w:rsid w:val="0002313A"/>
    <w:rsid w:val="00023235"/>
    <w:rsid w:val="00023338"/>
    <w:rsid w:val="000233BD"/>
    <w:rsid w:val="000233D1"/>
    <w:rsid w:val="00023527"/>
    <w:rsid w:val="00023596"/>
    <w:rsid w:val="000236AD"/>
    <w:rsid w:val="000237A6"/>
    <w:rsid w:val="0002390A"/>
    <w:rsid w:val="00023970"/>
    <w:rsid w:val="000239D0"/>
    <w:rsid w:val="00023B49"/>
    <w:rsid w:val="00023B95"/>
    <w:rsid w:val="00023CCB"/>
    <w:rsid w:val="00023F1D"/>
    <w:rsid w:val="00023F85"/>
    <w:rsid w:val="00024006"/>
    <w:rsid w:val="0002408E"/>
    <w:rsid w:val="0002428F"/>
    <w:rsid w:val="000243AF"/>
    <w:rsid w:val="000245C8"/>
    <w:rsid w:val="000246AF"/>
    <w:rsid w:val="00024712"/>
    <w:rsid w:val="00024741"/>
    <w:rsid w:val="00024797"/>
    <w:rsid w:val="0002485D"/>
    <w:rsid w:val="00024898"/>
    <w:rsid w:val="000248ED"/>
    <w:rsid w:val="00024976"/>
    <w:rsid w:val="000249BF"/>
    <w:rsid w:val="00024AD9"/>
    <w:rsid w:val="00024CEE"/>
    <w:rsid w:val="00024D29"/>
    <w:rsid w:val="00024ED0"/>
    <w:rsid w:val="00024F42"/>
    <w:rsid w:val="00024F50"/>
    <w:rsid w:val="00025006"/>
    <w:rsid w:val="0002508E"/>
    <w:rsid w:val="00025291"/>
    <w:rsid w:val="000252DA"/>
    <w:rsid w:val="00025310"/>
    <w:rsid w:val="00025352"/>
    <w:rsid w:val="000254DB"/>
    <w:rsid w:val="0002559B"/>
    <w:rsid w:val="0002569A"/>
    <w:rsid w:val="000256A5"/>
    <w:rsid w:val="00025735"/>
    <w:rsid w:val="00025941"/>
    <w:rsid w:val="00025945"/>
    <w:rsid w:val="00025B71"/>
    <w:rsid w:val="00025CF5"/>
    <w:rsid w:val="00025D10"/>
    <w:rsid w:val="00025DAB"/>
    <w:rsid w:val="00025E7A"/>
    <w:rsid w:val="00025FC9"/>
    <w:rsid w:val="000262E2"/>
    <w:rsid w:val="0002652A"/>
    <w:rsid w:val="00026531"/>
    <w:rsid w:val="0002656A"/>
    <w:rsid w:val="00026709"/>
    <w:rsid w:val="00026715"/>
    <w:rsid w:val="0002674C"/>
    <w:rsid w:val="0002690D"/>
    <w:rsid w:val="00026983"/>
    <w:rsid w:val="00026A02"/>
    <w:rsid w:val="00026B1A"/>
    <w:rsid w:val="00026B75"/>
    <w:rsid w:val="00026BB6"/>
    <w:rsid w:val="00026BE1"/>
    <w:rsid w:val="00026CE7"/>
    <w:rsid w:val="00026D60"/>
    <w:rsid w:val="00026DAA"/>
    <w:rsid w:val="00026F7D"/>
    <w:rsid w:val="0002700E"/>
    <w:rsid w:val="000270F6"/>
    <w:rsid w:val="0002713F"/>
    <w:rsid w:val="00027166"/>
    <w:rsid w:val="00027195"/>
    <w:rsid w:val="0002722B"/>
    <w:rsid w:val="00027245"/>
    <w:rsid w:val="000275FE"/>
    <w:rsid w:val="00027661"/>
    <w:rsid w:val="00027675"/>
    <w:rsid w:val="0002770C"/>
    <w:rsid w:val="000277DA"/>
    <w:rsid w:val="000277E7"/>
    <w:rsid w:val="000279C1"/>
    <w:rsid w:val="00027A34"/>
    <w:rsid w:val="00027B72"/>
    <w:rsid w:val="00027C97"/>
    <w:rsid w:val="00027E5C"/>
    <w:rsid w:val="000302E8"/>
    <w:rsid w:val="0003047C"/>
    <w:rsid w:val="000305F8"/>
    <w:rsid w:val="00030637"/>
    <w:rsid w:val="000306CD"/>
    <w:rsid w:val="0003077D"/>
    <w:rsid w:val="00030893"/>
    <w:rsid w:val="000308AD"/>
    <w:rsid w:val="00030902"/>
    <w:rsid w:val="000309A6"/>
    <w:rsid w:val="00030BBF"/>
    <w:rsid w:val="00030ED3"/>
    <w:rsid w:val="00030F7A"/>
    <w:rsid w:val="000310D3"/>
    <w:rsid w:val="0003114D"/>
    <w:rsid w:val="000311EE"/>
    <w:rsid w:val="0003122F"/>
    <w:rsid w:val="000312BE"/>
    <w:rsid w:val="000313BC"/>
    <w:rsid w:val="00031490"/>
    <w:rsid w:val="00031619"/>
    <w:rsid w:val="00031726"/>
    <w:rsid w:val="0003176E"/>
    <w:rsid w:val="0003185C"/>
    <w:rsid w:val="00031A08"/>
    <w:rsid w:val="00031B1F"/>
    <w:rsid w:val="00031B4C"/>
    <w:rsid w:val="00031C37"/>
    <w:rsid w:val="00031D33"/>
    <w:rsid w:val="00031F8D"/>
    <w:rsid w:val="000320A2"/>
    <w:rsid w:val="0003217C"/>
    <w:rsid w:val="000322D6"/>
    <w:rsid w:val="0003231A"/>
    <w:rsid w:val="0003233C"/>
    <w:rsid w:val="00032346"/>
    <w:rsid w:val="000324B9"/>
    <w:rsid w:val="0003252F"/>
    <w:rsid w:val="00032701"/>
    <w:rsid w:val="00032821"/>
    <w:rsid w:val="00032839"/>
    <w:rsid w:val="00032918"/>
    <w:rsid w:val="00032950"/>
    <w:rsid w:val="00032AB2"/>
    <w:rsid w:val="00032B7E"/>
    <w:rsid w:val="00032BBF"/>
    <w:rsid w:val="00032C68"/>
    <w:rsid w:val="00032D67"/>
    <w:rsid w:val="00032DA2"/>
    <w:rsid w:val="00032DD3"/>
    <w:rsid w:val="00032E8F"/>
    <w:rsid w:val="00032F61"/>
    <w:rsid w:val="00033077"/>
    <w:rsid w:val="000330D6"/>
    <w:rsid w:val="00033296"/>
    <w:rsid w:val="0003341D"/>
    <w:rsid w:val="0003348A"/>
    <w:rsid w:val="000335A7"/>
    <w:rsid w:val="00033676"/>
    <w:rsid w:val="000336BE"/>
    <w:rsid w:val="000336F1"/>
    <w:rsid w:val="0003374D"/>
    <w:rsid w:val="000337C7"/>
    <w:rsid w:val="0003398B"/>
    <w:rsid w:val="00033B18"/>
    <w:rsid w:val="00033BBB"/>
    <w:rsid w:val="00033C10"/>
    <w:rsid w:val="00033C29"/>
    <w:rsid w:val="00033C9A"/>
    <w:rsid w:val="00033D14"/>
    <w:rsid w:val="00033FA3"/>
    <w:rsid w:val="0003413F"/>
    <w:rsid w:val="0003415D"/>
    <w:rsid w:val="000342DC"/>
    <w:rsid w:val="00034301"/>
    <w:rsid w:val="00034438"/>
    <w:rsid w:val="00034623"/>
    <w:rsid w:val="000346FE"/>
    <w:rsid w:val="00034760"/>
    <w:rsid w:val="000348BD"/>
    <w:rsid w:val="00034954"/>
    <w:rsid w:val="00034A07"/>
    <w:rsid w:val="00034BB8"/>
    <w:rsid w:val="00034C10"/>
    <w:rsid w:val="00034CEA"/>
    <w:rsid w:val="00034DA2"/>
    <w:rsid w:val="00034EF7"/>
    <w:rsid w:val="00034F99"/>
    <w:rsid w:val="00034F9B"/>
    <w:rsid w:val="0003501E"/>
    <w:rsid w:val="00035027"/>
    <w:rsid w:val="000351DE"/>
    <w:rsid w:val="00035259"/>
    <w:rsid w:val="0003554B"/>
    <w:rsid w:val="0003564F"/>
    <w:rsid w:val="00035670"/>
    <w:rsid w:val="000356A9"/>
    <w:rsid w:val="000356BA"/>
    <w:rsid w:val="00035902"/>
    <w:rsid w:val="00035940"/>
    <w:rsid w:val="0003597E"/>
    <w:rsid w:val="000359BE"/>
    <w:rsid w:val="000359C7"/>
    <w:rsid w:val="000359EC"/>
    <w:rsid w:val="00035A3D"/>
    <w:rsid w:val="00035A47"/>
    <w:rsid w:val="00035DD2"/>
    <w:rsid w:val="00035F3B"/>
    <w:rsid w:val="00035F3D"/>
    <w:rsid w:val="00035F6D"/>
    <w:rsid w:val="00036177"/>
    <w:rsid w:val="000361D4"/>
    <w:rsid w:val="000361D8"/>
    <w:rsid w:val="00036245"/>
    <w:rsid w:val="000364B9"/>
    <w:rsid w:val="000364E2"/>
    <w:rsid w:val="00036505"/>
    <w:rsid w:val="000368C8"/>
    <w:rsid w:val="00036A95"/>
    <w:rsid w:val="00036A99"/>
    <w:rsid w:val="00036BEC"/>
    <w:rsid w:val="00036C18"/>
    <w:rsid w:val="0003704C"/>
    <w:rsid w:val="00037177"/>
    <w:rsid w:val="00037223"/>
    <w:rsid w:val="000374FD"/>
    <w:rsid w:val="000375CB"/>
    <w:rsid w:val="000376D6"/>
    <w:rsid w:val="000377FA"/>
    <w:rsid w:val="000379EE"/>
    <w:rsid w:val="000379F7"/>
    <w:rsid w:val="00037BBB"/>
    <w:rsid w:val="00037C28"/>
    <w:rsid w:val="00037C5B"/>
    <w:rsid w:val="00037CDD"/>
    <w:rsid w:val="00037E3B"/>
    <w:rsid w:val="00037EFD"/>
    <w:rsid w:val="00037F03"/>
    <w:rsid w:val="00037F1A"/>
    <w:rsid w:val="00037FEC"/>
    <w:rsid w:val="0004002E"/>
    <w:rsid w:val="000400DD"/>
    <w:rsid w:val="0004012D"/>
    <w:rsid w:val="0004023D"/>
    <w:rsid w:val="00040275"/>
    <w:rsid w:val="000402BD"/>
    <w:rsid w:val="000403EA"/>
    <w:rsid w:val="0004044A"/>
    <w:rsid w:val="0004053B"/>
    <w:rsid w:val="0004066A"/>
    <w:rsid w:val="000407D1"/>
    <w:rsid w:val="00040976"/>
    <w:rsid w:val="00040A75"/>
    <w:rsid w:val="00040AA7"/>
    <w:rsid w:val="00040BDF"/>
    <w:rsid w:val="00040BF1"/>
    <w:rsid w:val="00040EE1"/>
    <w:rsid w:val="00040F11"/>
    <w:rsid w:val="00040FF7"/>
    <w:rsid w:val="00041115"/>
    <w:rsid w:val="00041123"/>
    <w:rsid w:val="00041233"/>
    <w:rsid w:val="000412E8"/>
    <w:rsid w:val="000413F1"/>
    <w:rsid w:val="0004144C"/>
    <w:rsid w:val="0004164F"/>
    <w:rsid w:val="000417AD"/>
    <w:rsid w:val="000419B9"/>
    <w:rsid w:val="00041AC2"/>
    <w:rsid w:val="00041B29"/>
    <w:rsid w:val="00041BA1"/>
    <w:rsid w:val="00041BB9"/>
    <w:rsid w:val="00041E6E"/>
    <w:rsid w:val="00041EB6"/>
    <w:rsid w:val="00041EF3"/>
    <w:rsid w:val="0004206D"/>
    <w:rsid w:val="00042286"/>
    <w:rsid w:val="000422F4"/>
    <w:rsid w:val="0004231C"/>
    <w:rsid w:val="000423AF"/>
    <w:rsid w:val="000423F9"/>
    <w:rsid w:val="000425F1"/>
    <w:rsid w:val="00042734"/>
    <w:rsid w:val="0004274A"/>
    <w:rsid w:val="00042806"/>
    <w:rsid w:val="00042966"/>
    <w:rsid w:val="000429D6"/>
    <w:rsid w:val="00042A20"/>
    <w:rsid w:val="00042A89"/>
    <w:rsid w:val="00042AD7"/>
    <w:rsid w:val="00042AF3"/>
    <w:rsid w:val="00042B40"/>
    <w:rsid w:val="00042BA5"/>
    <w:rsid w:val="00042CCB"/>
    <w:rsid w:val="00042EE6"/>
    <w:rsid w:val="00042EEE"/>
    <w:rsid w:val="000434EE"/>
    <w:rsid w:val="00043843"/>
    <w:rsid w:val="00043A5B"/>
    <w:rsid w:val="00043B5A"/>
    <w:rsid w:val="00043BC9"/>
    <w:rsid w:val="00043C4D"/>
    <w:rsid w:val="00043D28"/>
    <w:rsid w:val="00043E2A"/>
    <w:rsid w:val="00043E35"/>
    <w:rsid w:val="00044027"/>
    <w:rsid w:val="00044369"/>
    <w:rsid w:val="00044391"/>
    <w:rsid w:val="0004444F"/>
    <w:rsid w:val="00044584"/>
    <w:rsid w:val="000446D9"/>
    <w:rsid w:val="000447C9"/>
    <w:rsid w:val="000449B1"/>
    <w:rsid w:val="00044A04"/>
    <w:rsid w:val="00044CE5"/>
    <w:rsid w:val="00044D5D"/>
    <w:rsid w:val="00044DE5"/>
    <w:rsid w:val="00044E3E"/>
    <w:rsid w:val="00044E85"/>
    <w:rsid w:val="00045035"/>
    <w:rsid w:val="00045247"/>
    <w:rsid w:val="0004524A"/>
    <w:rsid w:val="000452C6"/>
    <w:rsid w:val="000452C8"/>
    <w:rsid w:val="000453BA"/>
    <w:rsid w:val="00045413"/>
    <w:rsid w:val="000454D9"/>
    <w:rsid w:val="0004554D"/>
    <w:rsid w:val="00045568"/>
    <w:rsid w:val="0004583C"/>
    <w:rsid w:val="0004591E"/>
    <w:rsid w:val="000459D5"/>
    <w:rsid w:val="00045D7E"/>
    <w:rsid w:val="00045ECF"/>
    <w:rsid w:val="00045ED5"/>
    <w:rsid w:val="00045FA1"/>
    <w:rsid w:val="000460AC"/>
    <w:rsid w:val="000460AD"/>
    <w:rsid w:val="000460EC"/>
    <w:rsid w:val="000461CA"/>
    <w:rsid w:val="000462AA"/>
    <w:rsid w:val="000462D9"/>
    <w:rsid w:val="0004632C"/>
    <w:rsid w:val="00046347"/>
    <w:rsid w:val="000463A0"/>
    <w:rsid w:val="000463C2"/>
    <w:rsid w:val="000463FD"/>
    <w:rsid w:val="00046488"/>
    <w:rsid w:val="00046541"/>
    <w:rsid w:val="000465F4"/>
    <w:rsid w:val="00046615"/>
    <w:rsid w:val="00046629"/>
    <w:rsid w:val="00046696"/>
    <w:rsid w:val="0004687D"/>
    <w:rsid w:val="00046A76"/>
    <w:rsid w:val="00046ABD"/>
    <w:rsid w:val="00046F13"/>
    <w:rsid w:val="00046F76"/>
    <w:rsid w:val="00047125"/>
    <w:rsid w:val="00047389"/>
    <w:rsid w:val="000473B6"/>
    <w:rsid w:val="00047643"/>
    <w:rsid w:val="00047798"/>
    <w:rsid w:val="00047A2A"/>
    <w:rsid w:val="00047C73"/>
    <w:rsid w:val="00047D8B"/>
    <w:rsid w:val="00047DD2"/>
    <w:rsid w:val="00047EB0"/>
    <w:rsid w:val="00047F21"/>
    <w:rsid w:val="00047F66"/>
    <w:rsid w:val="0005014A"/>
    <w:rsid w:val="000501B1"/>
    <w:rsid w:val="000501D3"/>
    <w:rsid w:val="00050471"/>
    <w:rsid w:val="00050482"/>
    <w:rsid w:val="00050578"/>
    <w:rsid w:val="000505E2"/>
    <w:rsid w:val="00050744"/>
    <w:rsid w:val="000507A4"/>
    <w:rsid w:val="000507EB"/>
    <w:rsid w:val="00050828"/>
    <w:rsid w:val="0005091A"/>
    <w:rsid w:val="00050932"/>
    <w:rsid w:val="00050A0D"/>
    <w:rsid w:val="00050A62"/>
    <w:rsid w:val="00050B5D"/>
    <w:rsid w:val="00050BE7"/>
    <w:rsid w:val="00050C53"/>
    <w:rsid w:val="00050EDE"/>
    <w:rsid w:val="00050FBB"/>
    <w:rsid w:val="00051009"/>
    <w:rsid w:val="000510E5"/>
    <w:rsid w:val="000511BB"/>
    <w:rsid w:val="00051285"/>
    <w:rsid w:val="0005138C"/>
    <w:rsid w:val="0005141F"/>
    <w:rsid w:val="0005146F"/>
    <w:rsid w:val="00051699"/>
    <w:rsid w:val="0005184E"/>
    <w:rsid w:val="000518F2"/>
    <w:rsid w:val="000519E4"/>
    <w:rsid w:val="00051A0A"/>
    <w:rsid w:val="00051A48"/>
    <w:rsid w:val="00051ACA"/>
    <w:rsid w:val="00051CFE"/>
    <w:rsid w:val="00051D83"/>
    <w:rsid w:val="00051D86"/>
    <w:rsid w:val="00051D94"/>
    <w:rsid w:val="0005208D"/>
    <w:rsid w:val="00052192"/>
    <w:rsid w:val="00052332"/>
    <w:rsid w:val="0005237F"/>
    <w:rsid w:val="00052380"/>
    <w:rsid w:val="0005238B"/>
    <w:rsid w:val="00052537"/>
    <w:rsid w:val="00052542"/>
    <w:rsid w:val="00052569"/>
    <w:rsid w:val="000525E9"/>
    <w:rsid w:val="00052608"/>
    <w:rsid w:val="0005263D"/>
    <w:rsid w:val="000526C2"/>
    <w:rsid w:val="00052721"/>
    <w:rsid w:val="00052738"/>
    <w:rsid w:val="000527EE"/>
    <w:rsid w:val="0005298A"/>
    <w:rsid w:val="00052A8A"/>
    <w:rsid w:val="00052ABD"/>
    <w:rsid w:val="00052D7C"/>
    <w:rsid w:val="00052DF1"/>
    <w:rsid w:val="00052E98"/>
    <w:rsid w:val="00053015"/>
    <w:rsid w:val="0005308D"/>
    <w:rsid w:val="000531FA"/>
    <w:rsid w:val="000532E3"/>
    <w:rsid w:val="000534FE"/>
    <w:rsid w:val="00053685"/>
    <w:rsid w:val="000536CA"/>
    <w:rsid w:val="00053710"/>
    <w:rsid w:val="00053733"/>
    <w:rsid w:val="0005392D"/>
    <w:rsid w:val="00053A89"/>
    <w:rsid w:val="00053B1D"/>
    <w:rsid w:val="00053BDE"/>
    <w:rsid w:val="00053D6E"/>
    <w:rsid w:val="00053DDD"/>
    <w:rsid w:val="00053E50"/>
    <w:rsid w:val="00053EA2"/>
    <w:rsid w:val="00053FB0"/>
    <w:rsid w:val="000541CB"/>
    <w:rsid w:val="0005425D"/>
    <w:rsid w:val="00054312"/>
    <w:rsid w:val="00054400"/>
    <w:rsid w:val="00054588"/>
    <w:rsid w:val="0005460B"/>
    <w:rsid w:val="000547B8"/>
    <w:rsid w:val="000548DC"/>
    <w:rsid w:val="000549EA"/>
    <w:rsid w:val="00054AA3"/>
    <w:rsid w:val="00054AB0"/>
    <w:rsid w:val="00054B87"/>
    <w:rsid w:val="00054D35"/>
    <w:rsid w:val="00054DB4"/>
    <w:rsid w:val="00054DFF"/>
    <w:rsid w:val="00054E7C"/>
    <w:rsid w:val="00054F5F"/>
    <w:rsid w:val="00054FD8"/>
    <w:rsid w:val="000550F6"/>
    <w:rsid w:val="000551B2"/>
    <w:rsid w:val="000551D7"/>
    <w:rsid w:val="00055357"/>
    <w:rsid w:val="000554B8"/>
    <w:rsid w:val="000554F9"/>
    <w:rsid w:val="00055696"/>
    <w:rsid w:val="00055844"/>
    <w:rsid w:val="00055970"/>
    <w:rsid w:val="00055C37"/>
    <w:rsid w:val="00055E46"/>
    <w:rsid w:val="00055E69"/>
    <w:rsid w:val="00055F6A"/>
    <w:rsid w:val="00055FD9"/>
    <w:rsid w:val="00056027"/>
    <w:rsid w:val="00056175"/>
    <w:rsid w:val="000561AA"/>
    <w:rsid w:val="00056239"/>
    <w:rsid w:val="00056291"/>
    <w:rsid w:val="000562D9"/>
    <w:rsid w:val="000563D0"/>
    <w:rsid w:val="000563F4"/>
    <w:rsid w:val="00056547"/>
    <w:rsid w:val="000567CB"/>
    <w:rsid w:val="000568CF"/>
    <w:rsid w:val="0005699E"/>
    <w:rsid w:val="000569FE"/>
    <w:rsid w:val="00056B2C"/>
    <w:rsid w:val="00056B3D"/>
    <w:rsid w:val="00056C32"/>
    <w:rsid w:val="0005700F"/>
    <w:rsid w:val="00057122"/>
    <w:rsid w:val="00057144"/>
    <w:rsid w:val="000573B0"/>
    <w:rsid w:val="0005768B"/>
    <w:rsid w:val="00057A15"/>
    <w:rsid w:val="00057ACB"/>
    <w:rsid w:val="00057C03"/>
    <w:rsid w:val="00057C91"/>
    <w:rsid w:val="00057D0A"/>
    <w:rsid w:val="00057D30"/>
    <w:rsid w:val="00057DCB"/>
    <w:rsid w:val="00057E0B"/>
    <w:rsid w:val="000601D8"/>
    <w:rsid w:val="000602DB"/>
    <w:rsid w:val="00060476"/>
    <w:rsid w:val="000604DC"/>
    <w:rsid w:val="000604E0"/>
    <w:rsid w:val="0006058D"/>
    <w:rsid w:val="00060600"/>
    <w:rsid w:val="0006075C"/>
    <w:rsid w:val="000607DE"/>
    <w:rsid w:val="000608B3"/>
    <w:rsid w:val="00060918"/>
    <w:rsid w:val="0006092C"/>
    <w:rsid w:val="000609C1"/>
    <w:rsid w:val="00060A0A"/>
    <w:rsid w:val="00060A3E"/>
    <w:rsid w:val="00060C4D"/>
    <w:rsid w:val="00060C54"/>
    <w:rsid w:val="00060CB4"/>
    <w:rsid w:val="00060DFF"/>
    <w:rsid w:val="000611E9"/>
    <w:rsid w:val="000612BE"/>
    <w:rsid w:val="0006142C"/>
    <w:rsid w:val="0006147F"/>
    <w:rsid w:val="000614DE"/>
    <w:rsid w:val="00061573"/>
    <w:rsid w:val="000615A9"/>
    <w:rsid w:val="00061726"/>
    <w:rsid w:val="0006179C"/>
    <w:rsid w:val="00061B95"/>
    <w:rsid w:val="00061BD7"/>
    <w:rsid w:val="00061D66"/>
    <w:rsid w:val="00061E9C"/>
    <w:rsid w:val="00061FFE"/>
    <w:rsid w:val="00062043"/>
    <w:rsid w:val="00062173"/>
    <w:rsid w:val="00062182"/>
    <w:rsid w:val="000621D9"/>
    <w:rsid w:val="000625CF"/>
    <w:rsid w:val="000625DB"/>
    <w:rsid w:val="00062600"/>
    <w:rsid w:val="00062620"/>
    <w:rsid w:val="00062645"/>
    <w:rsid w:val="0006274E"/>
    <w:rsid w:val="0006284F"/>
    <w:rsid w:val="0006294B"/>
    <w:rsid w:val="00062A86"/>
    <w:rsid w:val="00062B11"/>
    <w:rsid w:val="00062BCC"/>
    <w:rsid w:val="00062CA1"/>
    <w:rsid w:val="00062E18"/>
    <w:rsid w:val="00062E38"/>
    <w:rsid w:val="00062F31"/>
    <w:rsid w:val="000632AA"/>
    <w:rsid w:val="000632AF"/>
    <w:rsid w:val="000632D4"/>
    <w:rsid w:val="000632DB"/>
    <w:rsid w:val="00063387"/>
    <w:rsid w:val="000633AA"/>
    <w:rsid w:val="00063562"/>
    <w:rsid w:val="0006375E"/>
    <w:rsid w:val="000638A0"/>
    <w:rsid w:val="00063E9C"/>
    <w:rsid w:val="00063F1B"/>
    <w:rsid w:val="00063FB4"/>
    <w:rsid w:val="000640E4"/>
    <w:rsid w:val="00064142"/>
    <w:rsid w:val="000641D6"/>
    <w:rsid w:val="00064206"/>
    <w:rsid w:val="00064642"/>
    <w:rsid w:val="0006465E"/>
    <w:rsid w:val="000646BE"/>
    <w:rsid w:val="000647AA"/>
    <w:rsid w:val="000647B3"/>
    <w:rsid w:val="000647F8"/>
    <w:rsid w:val="00064890"/>
    <w:rsid w:val="000648D5"/>
    <w:rsid w:val="0006490A"/>
    <w:rsid w:val="00064996"/>
    <w:rsid w:val="000649A0"/>
    <w:rsid w:val="00064D7F"/>
    <w:rsid w:val="00064D98"/>
    <w:rsid w:val="00064DF0"/>
    <w:rsid w:val="00064F7D"/>
    <w:rsid w:val="0006511D"/>
    <w:rsid w:val="000651A1"/>
    <w:rsid w:val="000654B4"/>
    <w:rsid w:val="000654D3"/>
    <w:rsid w:val="0006566B"/>
    <w:rsid w:val="00065695"/>
    <w:rsid w:val="000658CD"/>
    <w:rsid w:val="00065A5B"/>
    <w:rsid w:val="00065F3B"/>
    <w:rsid w:val="00066212"/>
    <w:rsid w:val="000662C9"/>
    <w:rsid w:val="000663EF"/>
    <w:rsid w:val="000663F0"/>
    <w:rsid w:val="00066625"/>
    <w:rsid w:val="00066891"/>
    <w:rsid w:val="000668A7"/>
    <w:rsid w:val="00066A6E"/>
    <w:rsid w:val="00066A80"/>
    <w:rsid w:val="00066BF1"/>
    <w:rsid w:val="00066D02"/>
    <w:rsid w:val="00066DA8"/>
    <w:rsid w:val="00066DEF"/>
    <w:rsid w:val="00066E16"/>
    <w:rsid w:val="00066EF6"/>
    <w:rsid w:val="00066FA2"/>
    <w:rsid w:val="0006702F"/>
    <w:rsid w:val="0006704E"/>
    <w:rsid w:val="00067062"/>
    <w:rsid w:val="0006716F"/>
    <w:rsid w:val="00067334"/>
    <w:rsid w:val="000674A8"/>
    <w:rsid w:val="0006761C"/>
    <w:rsid w:val="0006764D"/>
    <w:rsid w:val="00067689"/>
    <w:rsid w:val="00067795"/>
    <w:rsid w:val="000678D5"/>
    <w:rsid w:val="0006791F"/>
    <w:rsid w:val="0006799D"/>
    <w:rsid w:val="000679A3"/>
    <w:rsid w:val="00067C17"/>
    <w:rsid w:val="00067DBE"/>
    <w:rsid w:val="00070050"/>
    <w:rsid w:val="00070054"/>
    <w:rsid w:val="00070174"/>
    <w:rsid w:val="000703AE"/>
    <w:rsid w:val="000703CB"/>
    <w:rsid w:val="00070600"/>
    <w:rsid w:val="0007075F"/>
    <w:rsid w:val="000707D9"/>
    <w:rsid w:val="00070827"/>
    <w:rsid w:val="000708CB"/>
    <w:rsid w:val="000708CC"/>
    <w:rsid w:val="000709CB"/>
    <w:rsid w:val="00070AF7"/>
    <w:rsid w:val="00070B11"/>
    <w:rsid w:val="00070BC3"/>
    <w:rsid w:val="00070BC6"/>
    <w:rsid w:val="00070BCA"/>
    <w:rsid w:val="00070C70"/>
    <w:rsid w:val="00070CA0"/>
    <w:rsid w:val="00070D5A"/>
    <w:rsid w:val="00070DCC"/>
    <w:rsid w:val="00070DF1"/>
    <w:rsid w:val="00070EDE"/>
    <w:rsid w:val="00070FDA"/>
    <w:rsid w:val="00070FE8"/>
    <w:rsid w:val="000711A0"/>
    <w:rsid w:val="0007125F"/>
    <w:rsid w:val="000712AB"/>
    <w:rsid w:val="000712CF"/>
    <w:rsid w:val="000713E6"/>
    <w:rsid w:val="0007141F"/>
    <w:rsid w:val="00071555"/>
    <w:rsid w:val="000716E6"/>
    <w:rsid w:val="000718B3"/>
    <w:rsid w:val="00071A21"/>
    <w:rsid w:val="00071ADA"/>
    <w:rsid w:val="00071B43"/>
    <w:rsid w:val="00071E45"/>
    <w:rsid w:val="00071E4F"/>
    <w:rsid w:val="00071E61"/>
    <w:rsid w:val="00071F15"/>
    <w:rsid w:val="00071F73"/>
    <w:rsid w:val="00071FE8"/>
    <w:rsid w:val="0007213A"/>
    <w:rsid w:val="0007229D"/>
    <w:rsid w:val="00072357"/>
    <w:rsid w:val="0007248F"/>
    <w:rsid w:val="00072492"/>
    <w:rsid w:val="00072682"/>
    <w:rsid w:val="00072922"/>
    <w:rsid w:val="00072930"/>
    <w:rsid w:val="00072AB7"/>
    <w:rsid w:val="00072C13"/>
    <w:rsid w:val="00072C29"/>
    <w:rsid w:val="00072C9F"/>
    <w:rsid w:val="00072CDE"/>
    <w:rsid w:val="00072CF0"/>
    <w:rsid w:val="00072F0F"/>
    <w:rsid w:val="00073009"/>
    <w:rsid w:val="000730A5"/>
    <w:rsid w:val="000730D3"/>
    <w:rsid w:val="00073176"/>
    <w:rsid w:val="000734E3"/>
    <w:rsid w:val="000734F3"/>
    <w:rsid w:val="000735C9"/>
    <w:rsid w:val="000737E4"/>
    <w:rsid w:val="000737E9"/>
    <w:rsid w:val="0007386C"/>
    <w:rsid w:val="00073898"/>
    <w:rsid w:val="00073940"/>
    <w:rsid w:val="000739DE"/>
    <w:rsid w:val="00073A56"/>
    <w:rsid w:val="00073A73"/>
    <w:rsid w:val="00073C6B"/>
    <w:rsid w:val="00073D5C"/>
    <w:rsid w:val="00073E5B"/>
    <w:rsid w:val="00073F55"/>
    <w:rsid w:val="0007407B"/>
    <w:rsid w:val="00074147"/>
    <w:rsid w:val="00074279"/>
    <w:rsid w:val="000742BA"/>
    <w:rsid w:val="0007431D"/>
    <w:rsid w:val="00074398"/>
    <w:rsid w:val="00074455"/>
    <w:rsid w:val="000744DC"/>
    <w:rsid w:val="00074513"/>
    <w:rsid w:val="000745C5"/>
    <w:rsid w:val="00074735"/>
    <w:rsid w:val="000749A4"/>
    <w:rsid w:val="00074AC1"/>
    <w:rsid w:val="00074B3F"/>
    <w:rsid w:val="00074D88"/>
    <w:rsid w:val="00074E5F"/>
    <w:rsid w:val="00075026"/>
    <w:rsid w:val="000751F7"/>
    <w:rsid w:val="000752A6"/>
    <w:rsid w:val="00075313"/>
    <w:rsid w:val="00075813"/>
    <w:rsid w:val="00075845"/>
    <w:rsid w:val="00075958"/>
    <w:rsid w:val="00075A7C"/>
    <w:rsid w:val="00075AE5"/>
    <w:rsid w:val="00075B3B"/>
    <w:rsid w:val="00075C24"/>
    <w:rsid w:val="00075DD8"/>
    <w:rsid w:val="00075E44"/>
    <w:rsid w:val="00075EF4"/>
    <w:rsid w:val="00076205"/>
    <w:rsid w:val="000764B2"/>
    <w:rsid w:val="0007655A"/>
    <w:rsid w:val="000766B2"/>
    <w:rsid w:val="00076709"/>
    <w:rsid w:val="00076768"/>
    <w:rsid w:val="00076A05"/>
    <w:rsid w:val="00076A6C"/>
    <w:rsid w:val="00076B05"/>
    <w:rsid w:val="00076DEC"/>
    <w:rsid w:val="00076E7D"/>
    <w:rsid w:val="00076EFB"/>
    <w:rsid w:val="0007700C"/>
    <w:rsid w:val="000771EA"/>
    <w:rsid w:val="0007730F"/>
    <w:rsid w:val="000774CE"/>
    <w:rsid w:val="00077784"/>
    <w:rsid w:val="000777BB"/>
    <w:rsid w:val="000779AC"/>
    <w:rsid w:val="00077A02"/>
    <w:rsid w:val="00077A8D"/>
    <w:rsid w:val="00077C11"/>
    <w:rsid w:val="00077C3F"/>
    <w:rsid w:val="00077C44"/>
    <w:rsid w:val="00077C97"/>
    <w:rsid w:val="00077CAF"/>
    <w:rsid w:val="00077CEA"/>
    <w:rsid w:val="00077E06"/>
    <w:rsid w:val="00077E34"/>
    <w:rsid w:val="00077F3F"/>
    <w:rsid w:val="000801CF"/>
    <w:rsid w:val="00080206"/>
    <w:rsid w:val="0008024C"/>
    <w:rsid w:val="0008042B"/>
    <w:rsid w:val="000804C7"/>
    <w:rsid w:val="00080546"/>
    <w:rsid w:val="00080553"/>
    <w:rsid w:val="000806C0"/>
    <w:rsid w:val="00080900"/>
    <w:rsid w:val="00080B3B"/>
    <w:rsid w:val="00080B9D"/>
    <w:rsid w:val="00080D5A"/>
    <w:rsid w:val="00080F97"/>
    <w:rsid w:val="00080FBC"/>
    <w:rsid w:val="00080FED"/>
    <w:rsid w:val="0008122F"/>
    <w:rsid w:val="000814ED"/>
    <w:rsid w:val="00081560"/>
    <w:rsid w:val="00081568"/>
    <w:rsid w:val="00081695"/>
    <w:rsid w:val="000816C8"/>
    <w:rsid w:val="0008171F"/>
    <w:rsid w:val="00081854"/>
    <w:rsid w:val="00081954"/>
    <w:rsid w:val="00081ACC"/>
    <w:rsid w:val="00081BC9"/>
    <w:rsid w:val="00081BFB"/>
    <w:rsid w:val="00081CE3"/>
    <w:rsid w:val="00081F9C"/>
    <w:rsid w:val="00081FC8"/>
    <w:rsid w:val="0008213E"/>
    <w:rsid w:val="000821A2"/>
    <w:rsid w:val="00082224"/>
    <w:rsid w:val="0008223A"/>
    <w:rsid w:val="00082352"/>
    <w:rsid w:val="0008236C"/>
    <w:rsid w:val="000823A8"/>
    <w:rsid w:val="0008240A"/>
    <w:rsid w:val="0008243C"/>
    <w:rsid w:val="00082455"/>
    <w:rsid w:val="000825F9"/>
    <w:rsid w:val="0008265C"/>
    <w:rsid w:val="00082873"/>
    <w:rsid w:val="0008288A"/>
    <w:rsid w:val="000828A0"/>
    <w:rsid w:val="000828B0"/>
    <w:rsid w:val="00082C3E"/>
    <w:rsid w:val="00082C4D"/>
    <w:rsid w:val="00082D5F"/>
    <w:rsid w:val="00082ED0"/>
    <w:rsid w:val="000832C3"/>
    <w:rsid w:val="000833B7"/>
    <w:rsid w:val="00083470"/>
    <w:rsid w:val="00083921"/>
    <w:rsid w:val="00083931"/>
    <w:rsid w:val="00083CA4"/>
    <w:rsid w:val="00083CD7"/>
    <w:rsid w:val="00083D52"/>
    <w:rsid w:val="00083EDC"/>
    <w:rsid w:val="0008409C"/>
    <w:rsid w:val="00084149"/>
    <w:rsid w:val="000843FA"/>
    <w:rsid w:val="000844EB"/>
    <w:rsid w:val="00084513"/>
    <w:rsid w:val="00084651"/>
    <w:rsid w:val="000847EB"/>
    <w:rsid w:val="00084908"/>
    <w:rsid w:val="00084A23"/>
    <w:rsid w:val="00084A2D"/>
    <w:rsid w:val="00084F2E"/>
    <w:rsid w:val="0008503A"/>
    <w:rsid w:val="00085107"/>
    <w:rsid w:val="000852F2"/>
    <w:rsid w:val="00085400"/>
    <w:rsid w:val="00085638"/>
    <w:rsid w:val="00085686"/>
    <w:rsid w:val="0008584C"/>
    <w:rsid w:val="00085892"/>
    <w:rsid w:val="00085951"/>
    <w:rsid w:val="000859B6"/>
    <w:rsid w:val="000859B9"/>
    <w:rsid w:val="00085CD9"/>
    <w:rsid w:val="00085D9F"/>
    <w:rsid w:val="00085DD7"/>
    <w:rsid w:val="00085F5E"/>
    <w:rsid w:val="00085FD2"/>
    <w:rsid w:val="00086005"/>
    <w:rsid w:val="0008635C"/>
    <w:rsid w:val="00086361"/>
    <w:rsid w:val="000863E0"/>
    <w:rsid w:val="000863FA"/>
    <w:rsid w:val="00086414"/>
    <w:rsid w:val="00086510"/>
    <w:rsid w:val="000865C5"/>
    <w:rsid w:val="00086699"/>
    <w:rsid w:val="00086757"/>
    <w:rsid w:val="0008678B"/>
    <w:rsid w:val="000867AA"/>
    <w:rsid w:val="000867F8"/>
    <w:rsid w:val="00086D70"/>
    <w:rsid w:val="00086DC1"/>
    <w:rsid w:val="00086E2A"/>
    <w:rsid w:val="00086E2E"/>
    <w:rsid w:val="00086F20"/>
    <w:rsid w:val="00086F77"/>
    <w:rsid w:val="00086FCF"/>
    <w:rsid w:val="0008713E"/>
    <w:rsid w:val="00087143"/>
    <w:rsid w:val="00087157"/>
    <w:rsid w:val="00087344"/>
    <w:rsid w:val="00087347"/>
    <w:rsid w:val="00087836"/>
    <w:rsid w:val="00087963"/>
    <w:rsid w:val="000879E9"/>
    <w:rsid w:val="00087B0E"/>
    <w:rsid w:val="00087B45"/>
    <w:rsid w:val="00087B53"/>
    <w:rsid w:val="00087DDC"/>
    <w:rsid w:val="00087F68"/>
    <w:rsid w:val="00090095"/>
    <w:rsid w:val="0009019D"/>
    <w:rsid w:val="000901FE"/>
    <w:rsid w:val="00090233"/>
    <w:rsid w:val="000903BB"/>
    <w:rsid w:val="000904F7"/>
    <w:rsid w:val="000905B4"/>
    <w:rsid w:val="00090722"/>
    <w:rsid w:val="00090846"/>
    <w:rsid w:val="00090D3A"/>
    <w:rsid w:val="00090D96"/>
    <w:rsid w:val="00090D9E"/>
    <w:rsid w:val="00090F56"/>
    <w:rsid w:val="00091018"/>
    <w:rsid w:val="00091033"/>
    <w:rsid w:val="00091042"/>
    <w:rsid w:val="00091066"/>
    <w:rsid w:val="0009108D"/>
    <w:rsid w:val="00091154"/>
    <w:rsid w:val="00091382"/>
    <w:rsid w:val="0009154D"/>
    <w:rsid w:val="0009155E"/>
    <w:rsid w:val="000915C3"/>
    <w:rsid w:val="000915D6"/>
    <w:rsid w:val="000915E4"/>
    <w:rsid w:val="000916E4"/>
    <w:rsid w:val="000917D6"/>
    <w:rsid w:val="00091B75"/>
    <w:rsid w:val="00091B7F"/>
    <w:rsid w:val="00091C5F"/>
    <w:rsid w:val="00091D89"/>
    <w:rsid w:val="00091F4C"/>
    <w:rsid w:val="00092033"/>
    <w:rsid w:val="0009204D"/>
    <w:rsid w:val="0009217D"/>
    <w:rsid w:val="00092360"/>
    <w:rsid w:val="000927F5"/>
    <w:rsid w:val="000928A3"/>
    <w:rsid w:val="00092944"/>
    <w:rsid w:val="000929EF"/>
    <w:rsid w:val="00092B66"/>
    <w:rsid w:val="00092ECB"/>
    <w:rsid w:val="00092FB6"/>
    <w:rsid w:val="0009312D"/>
    <w:rsid w:val="000932ED"/>
    <w:rsid w:val="0009333E"/>
    <w:rsid w:val="00093389"/>
    <w:rsid w:val="00093410"/>
    <w:rsid w:val="00093431"/>
    <w:rsid w:val="0009358A"/>
    <w:rsid w:val="00093736"/>
    <w:rsid w:val="000937B4"/>
    <w:rsid w:val="00093921"/>
    <w:rsid w:val="000939C9"/>
    <w:rsid w:val="00093D02"/>
    <w:rsid w:val="00093D07"/>
    <w:rsid w:val="00093F51"/>
    <w:rsid w:val="0009400D"/>
    <w:rsid w:val="000940AA"/>
    <w:rsid w:val="0009417A"/>
    <w:rsid w:val="00094186"/>
    <w:rsid w:val="0009419B"/>
    <w:rsid w:val="000941D9"/>
    <w:rsid w:val="00094447"/>
    <w:rsid w:val="000945CD"/>
    <w:rsid w:val="000946D8"/>
    <w:rsid w:val="000946DA"/>
    <w:rsid w:val="000946FA"/>
    <w:rsid w:val="0009472E"/>
    <w:rsid w:val="00094909"/>
    <w:rsid w:val="00094A94"/>
    <w:rsid w:val="00094BD7"/>
    <w:rsid w:val="00094BD8"/>
    <w:rsid w:val="00094C0F"/>
    <w:rsid w:val="00094D3F"/>
    <w:rsid w:val="00094E0E"/>
    <w:rsid w:val="00094E72"/>
    <w:rsid w:val="00095026"/>
    <w:rsid w:val="000950D5"/>
    <w:rsid w:val="000950DE"/>
    <w:rsid w:val="0009518B"/>
    <w:rsid w:val="000951B7"/>
    <w:rsid w:val="00095259"/>
    <w:rsid w:val="0009529D"/>
    <w:rsid w:val="00095397"/>
    <w:rsid w:val="000953BB"/>
    <w:rsid w:val="000954B5"/>
    <w:rsid w:val="000954E2"/>
    <w:rsid w:val="000954FC"/>
    <w:rsid w:val="000955C9"/>
    <w:rsid w:val="000955D0"/>
    <w:rsid w:val="00095784"/>
    <w:rsid w:val="00095906"/>
    <w:rsid w:val="00095A5B"/>
    <w:rsid w:val="00095C40"/>
    <w:rsid w:val="00095C4B"/>
    <w:rsid w:val="00095CA7"/>
    <w:rsid w:val="00095F7A"/>
    <w:rsid w:val="0009609C"/>
    <w:rsid w:val="000960C7"/>
    <w:rsid w:val="00096174"/>
    <w:rsid w:val="00096216"/>
    <w:rsid w:val="000964A6"/>
    <w:rsid w:val="000965E3"/>
    <w:rsid w:val="00096658"/>
    <w:rsid w:val="000966F6"/>
    <w:rsid w:val="00096A81"/>
    <w:rsid w:val="00096A8E"/>
    <w:rsid w:val="00096B72"/>
    <w:rsid w:val="00096B77"/>
    <w:rsid w:val="00096BA2"/>
    <w:rsid w:val="00096CD8"/>
    <w:rsid w:val="00096D61"/>
    <w:rsid w:val="00096E27"/>
    <w:rsid w:val="00096FDB"/>
    <w:rsid w:val="00096FF5"/>
    <w:rsid w:val="00097019"/>
    <w:rsid w:val="000970E1"/>
    <w:rsid w:val="00097188"/>
    <w:rsid w:val="000972D1"/>
    <w:rsid w:val="00097448"/>
    <w:rsid w:val="0009745D"/>
    <w:rsid w:val="0009754A"/>
    <w:rsid w:val="000975CF"/>
    <w:rsid w:val="0009782D"/>
    <w:rsid w:val="000978AE"/>
    <w:rsid w:val="00097D91"/>
    <w:rsid w:val="00097E42"/>
    <w:rsid w:val="00097E56"/>
    <w:rsid w:val="00097F4E"/>
    <w:rsid w:val="00097FC6"/>
    <w:rsid w:val="000A004E"/>
    <w:rsid w:val="000A0150"/>
    <w:rsid w:val="000A019F"/>
    <w:rsid w:val="000A01E1"/>
    <w:rsid w:val="000A0396"/>
    <w:rsid w:val="000A0413"/>
    <w:rsid w:val="000A04A1"/>
    <w:rsid w:val="000A05C9"/>
    <w:rsid w:val="000A06A4"/>
    <w:rsid w:val="000A071C"/>
    <w:rsid w:val="000A071F"/>
    <w:rsid w:val="000A07C1"/>
    <w:rsid w:val="000A080C"/>
    <w:rsid w:val="000A0840"/>
    <w:rsid w:val="000A08CF"/>
    <w:rsid w:val="000A09C1"/>
    <w:rsid w:val="000A0C50"/>
    <w:rsid w:val="000A0CB3"/>
    <w:rsid w:val="000A0EDD"/>
    <w:rsid w:val="000A0F37"/>
    <w:rsid w:val="000A0FDB"/>
    <w:rsid w:val="000A11AF"/>
    <w:rsid w:val="000A1393"/>
    <w:rsid w:val="000A13D0"/>
    <w:rsid w:val="000A13F7"/>
    <w:rsid w:val="000A14B5"/>
    <w:rsid w:val="000A15E3"/>
    <w:rsid w:val="000A1608"/>
    <w:rsid w:val="000A16BF"/>
    <w:rsid w:val="000A1720"/>
    <w:rsid w:val="000A1773"/>
    <w:rsid w:val="000A19BF"/>
    <w:rsid w:val="000A19F8"/>
    <w:rsid w:val="000A1A37"/>
    <w:rsid w:val="000A1B32"/>
    <w:rsid w:val="000A1CDD"/>
    <w:rsid w:val="000A1CFB"/>
    <w:rsid w:val="000A1DDD"/>
    <w:rsid w:val="000A1EC8"/>
    <w:rsid w:val="000A1F63"/>
    <w:rsid w:val="000A1F70"/>
    <w:rsid w:val="000A1FDE"/>
    <w:rsid w:val="000A206A"/>
    <w:rsid w:val="000A21CF"/>
    <w:rsid w:val="000A22DF"/>
    <w:rsid w:val="000A232B"/>
    <w:rsid w:val="000A234D"/>
    <w:rsid w:val="000A26F6"/>
    <w:rsid w:val="000A2721"/>
    <w:rsid w:val="000A2777"/>
    <w:rsid w:val="000A279E"/>
    <w:rsid w:val="000A2836"/>
    <w:rsid w:val="000A2861"/>
    <w:rsid w:val="000A2D5D"/>
    <w:rsid w:val="000A2E86"/>
    <w:rsid w:val="000A30FC"/>
    <w:rsid w:val="000A32AC"/>
    <w:rsid w:val="000A3329"/>
    <w:rsid w:val="000A33D2"/>
    <w:rsid w:val="000A3469"/>
    <w:rsid w:val="000A38A0"/>
    <w:rsid w:val="000A3B96"/>
    <w:rsid w:val="000A3C06"/>
    <w:rsid w:val="000A3E00"/>
    <w:rsid w:val="000A3EE4"/>
    <w:rsid w:val="000A4040"/>
    <w:rsid w:val="000A4090"/>
    <w:rsid w:val="000A426F"/>
    <w:rsid w:val="000A4322"/>
    <w:rsid w:val="000A43F1"/>
    <w:rsid w:val="000A45C9"/>
    <w:rsid w:val="000A4624"/>
    <w:rsid w:val="000A46B7"/>
    <w:rsid w:val="000A4759"/>
    <w:rsid w:val="000A4795"/>
    <w:rsid w:val="000A47A1"/>
    <w:rsid w:val="000A4813"/>
    <w:rsid w:val="000A483C"/>
    <w:rsid w:val="000A49AE"/>
    <w:rsid w:val="000A49B4"/>
    <w:rsid w:val="000A49E7"/>
    <w:rsid w:val="000A4A0D"/>
    <w:rsid w:val="000A4C16"/>
    <w:rsid w:val="000A4E6D"/>
    <w:rsid w:val="000A4EB9"/>
    <w:rsid w:val="000A503F"/>
    <w:rsid w:val="000A50D3"/>
    <w:rsid w:val="000A544F"/>
    <w:rsid w:val="000A5516"/>
    <w:rsid w:val="000A5542"/>
    <w:rsid w:val="000A55D7"/>
    <w:rsid w:val="000A5690"/>
    <w:rsid w:val="000A56D8"/>
    <w:rsid w:val="000A5771"/>
    <w:rsid w:val="000A598F"/>
    <w:rsid w:val="000A5B3A"/>
    <w:rsid w:val="000A5C4E"/>
    <w:rsid w:val="000A5CAB"/>
    <w:rsid w:val="000A5E99"/>
    <w:rsid w:val="000A62A0"/>
    <w:rsid w:val="000A630F"/>
    <w:rsid w:val="000A63A9"/>
    <w:rsid w:val="000A643E"/>
    <w:rsid w:val="000A67F8"/>
    <w:rsid w:val="000A6821"/>
    <w:rsid w:val="000A694D"/>
    <w:rsid w:val="000A69CC"/>
    <w:rsid w:val="000A6A51"/>
    <w:rsid w:val="000A6AC6"/>
    <w:rsid w:val="000A6B10"/>
    <w:rsid w:val="000A6BE2"/>
    <w:rsid w:val="000A6C45"/>
    <w:rsid w:val="000A6DAD"/>
    <w:rsid w:val="000A6EA9"/>
    <w:rsid w:val="000A6EDA"/>
    <w:rsid w:val="000A6F45"/>
    <w:rsid w:val="000A6FBC"/>
    <w:rsid w:val="000A7163"/>
    <w:rsid w:val="000A7247"/>
    <w:rsid w:val="000A725C"/>
    <w:rsid w:val="000A730B"/>
    <w:rsid w:val="000A7317"/>
    <w:rsid w:val="000A7319"/>
    <w:rsid w:val="000A732F"/>
    <w:rsid w:val="000A7569"/>
    <w:rsid w:val="000A757F"/>
    <w:rsid w:val="000A7603"/>
    <w:rsid w:val="000A7657"/>
    <w:rsid w:val="000A76D1"/>
    <w:rsid w:val="000A79D6"/>
    <w:rsid w:val="000A7D4E"/>
    <w:rsid w:val="000A7DCB"/>
    <w:rsid w:val="000A7E06"/>
    <w:rsid w:val="000A7F88"/>
    <w:rsid w:val="000A7FA6"/>
    <w:rsid w:val="000A7FBC"/>
    <w:rsid w:val="000B00CD"/>
    <w:rsid w:val="000B00EA"/>
    <w:rsid w:val="000B02BF"/>
    <w:rsid w:val="000B02EA"/>
    <w:rsid w:val="000B046B"/>
    <w:rsid w:val="000B0609"/>
    <w:rsid w:val="000B0A73"/>
    <w:rsid w:val="000B0A80"/>
    <w:rsid w:val="000B0CC4"/>
    <w:rsid w:val="000B0D4B"/>
    <w:rsid w:val="000B0D6B"/>
    <w:rsid w:val="000B0E2D"/>
    <w:rsid w:val="000B0EF3"/>
    <w:rsid w:val="000B1068"/>
    <w:rsid w:val="000B1069"/>
    <w:rsid w:val="000B10CE"/>
    <w:rsid w:val="000B10E0"/>
    <w:rsid w:val="000B10E3"/>
    <w:rsid w:val="000B1156"/>
    <w:rsid w:val="000B11E3"/>
    <w:rsid w:val="000B1286"/>
    <w:rsid w:val="000B12FC"/>
    <w:rsid w:val="000B13F1"/>
    <w:rsid w:val="000B1448"/>
    <w:rsid w:val="000B1498"/>
    <w:rsid w:val="000B14D8"/>
    <w:rsid w:val="000B1551"/>
    <w:rsid w:val="000B1683"/>
    <w:rsid w:val="000B1748"/>
    <w:rsid w:val="000B17DA"/>
    <w:rsid w:val="000B18C6"/>
    <w:rsid w:val="000B1A80"/>
    <w:rsid w:val="000B1A8E"/>
    <w:rsid w:val="000B1ACE"/>
    <w:rsid w:val="000B1B3B"/>
    <w:rsid w:val="000B1BA0"/>
    <w:rsid w:val="000B1BF2"/>
    <w:rsid w:val="000B1C17"/>
    <w:rsid w:val="000B1CF1"/>
    <w:rsid w:val="000B1D4E"/>
    <w:rsid w:val="000B1E61"/>
    <w:rsid w:val="000B1E66"/>
    <w:rsid w:val="000B1FF0"/>
    <w:rsid w:val="000B200A"/>
    <w:rsid w:val="000B2041"/>
    <w:rsid w:val="000B20DA"/>
    <w:rsid w:val="000B2188"/>
    <w:rsid w:val="000B223C"/>
    <w:rsid w:val="000B2291"/>
    <w:rsid w:val="000B22AD"/>
    <w:rsid w:val="000B232C"/>
    <w:rsid w:val="000B235F"/>
    <w:rsid w:val="000B23BA"/>
    <w:rsid w:val="000B23BC"/>
    <w:rsid w:val="000B243C"/>
    <w:rsid w:val="000B26D4"/>
    <w:rsid w:val="000B278B"/>
    <w:rsid w:val="000B2B32"/>
    <w:rsid w:val="000B2BBB"/>
    <w:rsid w:val="000B2BE0"/>
    <w:rsid w:val="000B2C53"/>
    <w:rsid w:val="000B2C7C"/>
    <w:rsid w:val="000B2DC1"/>
    <w:rsid w:val="000B2EE3"/>
    <w:rsid w:val="000B2F10"/>
    <w:rsid w:val="000B2F50"/>
    <w:rsid w:val="000B3172"/>
    <w:rsid w:val="000B31B3"/>
    <w:rsid w:val="000B35A7"/>
    <w:rsid w:val="000B3730"/>
    <w:rsid w:val="000B3780"/>
    <w:rsid w:val="000B378F"/>
    <w:rsid w:val="000B3843"/>
    <w:rsid w:val="000B3AD5"/>
    <w:rsid w:val="000B3B86"/>
    <w:rsid w:val="000B3CCD"/>
    <w:rsid w:val="000B409C"/>
    <w:rsid w:val="000B41D2"/>
    <w:rsid w:val="000B4241"/>
    <w:rsid w:val="000B424A"/>
    <w:rsid w:val="000B4285"/>
    <w:rsid w:val="000B42C9"/>
    <w:rsid w:val="000B431C"/>
    <w:rsid w:val="000B4374"/>
    <w:rsid w:val="000B43B6"/>
    <w:rsid w:val="000B4460"/>
    <w:rsid w:val="000B4481"/>
    <w:rsid w:val="000B46FB"/>
    <w:rsid w:val="000B4796"/>
    <w:rsid w:val="000B4847"/>
    <w:rsid w:val="000B4933"/>
    <w:rsid w:val="000B495E"/>
    <w:rsid w:val="000B4A2D"/>
    <w:rsid w:val="000B4A7F"/>
    <w:rsid w:val="000B4A8E"/>
    <w:rsid w:val="000B4B31"/>
    <w:rsid w:val="000B4B6F"/>
    <w:rsid w:val="000B4BFD"/>
    <w:rsid w:val="000B4EC0"/>
    <w:rsid w:val="000B506D"/>
    <w:rsid w:val="000B5075"/>
    <w:rsid w:val="000B52E4"/>
    <w:rsid w:val="000B531B"/>
    <w:rsid w:val="000B5376"/>
    <w:rsid w:val="000B5781"/>
    <w:rsid w:val="000B5799"/>
    <w:rsid w:val="000B598F"/>
    <w:rsid w:val="000B59C2"/>
    <w:rsid w:val="000B5A1E"/>
    <w:rsid w:val="000B5A4A"/>
    <w:rsid w:val="000B5B16"/>
    <w:rsid w:val="000B5B93"/>
    <w:rsid w:val="000B5C8D"/>
    <w:rsid w:val="000B5F0A"/>
    <w:rsid w:val="000B5F36"/>
    <w:rsid w:val="000B5FB4"/>
    <w:rsid w:val="000B5FC8"/>
    <w:rsid w:val="000B60C6"/>
    <w:rsid w:val="000B60D8"/>
    <w:rsid w:val="000B6252"/>
    <w:rsid w:val="000B62C0"/>
    <w:rsid w:val="000B6331"/>
    <w:rsid w:val="000B6581"/>
    <w:rsid w:val="000B65C8"/>
    <w:rsid w:val="000B66A3"/>
    <w:rsid w:val="000B6739"/>
    <w:rsid w:val="000B687F"/>
    <w:rsid w:val="000B69B1"/>
    <w:rsid w:val="000B69EE"/>
    <w:rsid w:val="000B6A5A"/>
    <w:rsid w:val="000B6D43"/>
    <w:rsid w:val="000B6D8D"/>
    <w:rsid w:val="000B6D9E"/>
    <w:rsid w:val="000B6DE0"/>
    <w:rsid w:val="000B70D9"/>
    <w:rsid w:val="000B726B"/>
    <w:rsid w:val="000B72F4"/>
    <w:rsid w:val="000B7426"/>
    <w:rsid w:val="000B7566"/>
    <w:rsid w:val="000B769A"/>
    <w:rsid w:val="000B7703"/>
    <w:rsid w:val="000B77A1"/>
    <w:rsid w:val="000B78DB"/>
    <w:rsid w:val="000B7950"/>
    <w:rsid w:val="000B7958"/>
    <w:rsid w:val="000B79B1"/>
    <w:rsid w:val="000B7A01"/>
    <w:rsid w:val="000B7E29"/>
    <w:rsid w:val="000C0042"/>
    <w:rsid w:val="000C0163"/>
    <w:rsid w:val="000C0192"/>
    <w:rsid w:val="000C0413"/>
    <w:rsid w:val="000C054A"/>
    <w:rsid w:val="000C05D8"/>
    <w:rsid w:val="000C06AB"/>
    <w:rsid w:val="000C07D3"/>
    <w:rsid w:val="000C08C9"/>
    <w:rsid w:val="000C095E"/>
    <w:rsid w:val="000C0986"/>
    <w:rsid w:val="000C0AC3"/>
    <w:rsid w:val="000C0BB6"/>
    <w:rsid w:val="000C0BEB"/>
    <w:rsid w:val="000C0DD7"/>
    <w:rsid w:val="000C0E6A"/>
    <w:rsid w:val="000C0E6F"/>
    <w:rsid w:val="000C0EE1"/>
    <w:rsid w:val="000C0FC1"/>
    <w:rsid w:val="000C1271"/>
    <w:rsid w:val="000C12AC"/>
    <w:rsid w:val="000C1428"/>
    <w:rsid w:val="000C1472"/>
    <w:rsid w:val="000C15F8"/>
    <w:rsid w:val="000C16E8"/>
    <w:rsid w:val="000C191A"/>
    <w:rsid w:val="000C1A02"/>
    <w:rsid w:val="000C1BC9"/>
    <w:rsid w:val="000C1DE8"/>
    <w:rsid w:val="000C1F0F"/>
    <w:rsid w:val="000C21A4"/>
    <w:rsid w:val="000C24A6"/>
    <w:rsid w:val="000C2531"/>
    <w:rsid w:val="000C2568"/>
    <w:rsid w:val="000C2710"/>
    <w:rsid w:val="000C27DC"/>
    <w:rsid w:val="000C27E3"/>
    <w:rsid w:val="000C2864"/>
    <w:rsid w:val="000C29E5"/>
    <w:rsid w:val="000C2A84"/>
    <w:rsid w:val="000C2B17"/>
    <w:rsid w:val="000C2B19"/>
    <w:rsid w:val="000C2C5D"/>
    <w:rsid w:val="000C2D80"/>
    <w:rsid w:val="000C320E"/>
    <w:rsid w:val="000C3279"/>
    <w:rsid w:val="000C342C"/>
    <w:rsid w:val="000C3562"/>
    <w:rsid w:val="000C3587"/>
    <w:rsid w:val="000C3782"/>
    <w:rsid w:val="000C38F0"/>
    <w:rsid w:val="000C39B1"/>
    <w:rsid w:val="000C3B07"/>
    <w:rsid w:val="000C3B91"/>
    <w:rsid w:val="000C3C4B"/>
    <w:rsid w:val="000C3D60"/>
    <w:rsid w:val="000C3DB4"/>
    <w:rsid w:val="000C3FBE"/>
    <w:rsid w:val="000C401E"/>
    <w:rsid w:val="000C4206"/>
    <w:rsid w:val="000C422D"/>
    <w:rsid w:val="000C429D"/>
    <w:rsid w:val="000C429F"/>
    <w:rsid w:val="000C42DD"/>
    <w:rsid w:val="000C4354"/>
    <w:rsid w:val="000C44FC"/>
    <w:rsid w:val="000C4625"/>
    <w:rsid w:val="000C470D"/>
    <w:rsid w:val="000C4727"/>
    <w:rsid w:val="000C486D"/>
    <w:rsid w:val="000C48DE"/>
    <w:rsid w:val="000C4BD0"/>
    <w:rsid w:val="000C4BE1"/>
    <w:rsid w:val="000C4C7E"/>
    <w:rsid w:val="000C4D7D"/>
    <w:rsid w:val="000C4DC3"/>
    <w:rsid w:val="000C4DE5"/>
    <w:rsid w:val="000C4E42"/>
    <w:rsid w:val="000C4F5D"/>
    <w:rsid w:val="000C5180"/>
    <w:rsid w:val="000C525B"/>
    <w:rsid w:val="000C5401"/>
    <w:rsid w:val="000C54A7"/>
    <w:rsid w:val="000C55B4"/>
    <w:rsid w:val="000C5700"/>
    <w:rsid w:val="000C57FC"/>
    <w:rsid w:val="000C58B2"/>
    <w:rsid w:val="000C58C4"/>
    <w:rsid w:val="000C596B"/>
    <w:rsid w:val="000C59A5"/>
    <w:rsid w:val="000C59E1"/>
    <w:rsid w:val="000C5A7A"/>
    <w:rsid w:val="000C5AAD"/>
    <w:rsid w:val="000C5E76"/>
    <w:rsid w:val="000C5EA5"/>
    <w:rsid w:val="000C6217"/>
    <w:rsid w:val="000C6281"/>
    <w:rsid w:val="000C64FB"/>
    <w:rsid w:val="000C662B"/>
    <w:rsid w:val="000C6955"/>
    <w:rsid w:val="000C6993"/>
    <w:rsid w:val="000C6ADA"/>
    <w:rsid w:val="000C6B5D"/>
    <w:rsid w:val="000C6D2C"/>
    <w:rsid w:val="000C6E7D"/>
    <w:rsid w:val="000C6F47"/>
    <w:rsid w:val="000C6F7F"/>
    <w:rsid w:val="000C74CC"/>
    <w:rsid w:val="000C7549"/>
    <w:rsid w:val="000C7587"/>
    <w:rsid w:val="000C778B"/>
    <w:rsid w:val="000C7878"/>
    <w:rsid w:val="000C7980"/>
    <w:rsid w:val="000C799A"/>
    <w:rsid w:val="000C7A6B"/>
    <w:rsid w:val="000C7A9B"/>
    <w:rsid w:val="000C7B6F"/>
    <w:rsid w:val="000C7C7B"/>
    <w:rsid w:val="000C7CE5"/>
    <w:rsid w:val="000C7E3C"/>
    <w:rsid w:val="000D03B6"/>
    <w:rsid w:val="000D043D"/>
    <w:rsid w:val="000D0487"/>
    <w:rsid w:val="000D0493"/>
    <w:rsid w:val="000D04BD"/>
    <w:rsid w:val="000D04D1"/>
    <w:rsid w:val="000D0573"/>
    <w:rsid w:val="000D062E"/>
    <w:rsid w:val="000D067A"/>
    <w:rsid w:val="000D0755"/>
    <w:rsid w:val="000D07C0"/>
    <w:rsid w:val="000D0899"/>
    <w:rsid w:val="000D09F8"/>
    <w:rsid w:val="000D0A35"/>
    <w:rsid w:val="000D0A4A"/>
    <w:rsid w:val="000D0B16"/>
    <w:rsid w:val="000D0D5A"/>
    <w:rsid w:val="000D0EDE"/>
    <w:rsid w:val="000D11D0"/>
    <w:rsid w:val="000D11E2"/>
    <w:rsid w:val="000D12B1"/>
    <w:rsid w:val="000D130D"/>
    <w:rsid w:val="000D1446"/>
    <w:rsid w:val="000D14BC"/>
    <w:rsid w:val="000D157C"/>
    <w:rsid w:val="000D171B"/>
    <w:rsid w:val="000D1720"/>
    <w:rsid w:val="000D17BF"/>
    <w:rsid w:val="000D1869"/>
    <w:rsid w:val="000D1A74"/>
    <w:rsid w:val="000D1C7D"/>
    <w:rsid w:val="000D1E8D"/>
    <w:rsid w:val="000D1EA0"/>
    <w:rsid w:val="000D1FBD"/>
    <w:rsid w:val="000D20FE"/>
    <w:rsid w:val="000D21AC"/>
    <w:rsid w:val="000D21D5"/>
    <w:rsid w:val="000D2345"/>
    <w:rsid w:val="000D23B0"/>
    <w:rsid w:val="000D23F6"/>
    <w:rsid w:val="000D24E6"/>
    <w:rsid w:val="000D24F3"/>
    <w:rsid w:val="000D268B"/>
    <w:rsid w:val="000D27D7"/>
    <w:rsid w:val="000D29A6"/>
    <w:rsid w:val="000D2C3A"/>
    <w:rsid w:val="000D2CBA"/>
    <w:rsid w:val="000D2E41"/>
    <w:rsid w:val="000D2E95"/>
    <w:rsid w:val="000D2F9A"/>
    <w:rsid w:val="000D3062"/>
    <w:rsid w:val="000D3086"/>
    <w:rsid w:val="000D30E2"/>
    <w:rsid w:val="000D3104"/>
    <w:rsid w:val="000D3212"/>
    <w:rsid w:val="000D32EA"/>
    <w:rsid w:val="000D3535"/>
    <w:rsid w:val="000D362B"/>
    <w:rsid w:val="000D380F"/>
    <w:rsid w:val="000D3829"/>
    <w:rsid w:val="000D382E"/>
    <w:rsid w:val="000D38D0"/>
    <w:rsid w:val="000D3A0F"/>
    <w:rsid w:val="000D3A36"/>
    <w:rsid w:val="000D3AE0"/>
    <w:rsid w:val="000D3BD2"/>
    <w:rsid w:val="000D3C2D"/>
    <w:rsid w:val="000D3EDC"/>
    <w:rsid w:val="000D3F52"/>
    <w:rsid w:val="000D4054"/>
    <w:rsid w:val="000D40B9"/>
    <w:rsid w:val="000D415C"/>
    <w:rsid w:val="000D433A"/>
    <w:rsid w:val="000D442E"/>
    <w:rsid w:val="000D4705"/>
    <w:rsid w:val="000D4748"/>
    <w:rsid w:val="000D4A50"/>
    <w:rsid w:val="000D4ACD"/>
    <w:rsid w:val="000D4B41"/>
    <w:rsid w:val="000D4C01"/>
    <w:rsid w:val="000D4C0B"/>
    <w:rsid w:val="000D4D7F"/>
    <w:rsid w:val="000D4EFB"/>
    <w:rsid w:val="000D4F48"/>
    <w:rsid w:val="000D50F2"/>
    <w:rsid w:val="000D52EA"/>
    <w:rsid w:val="000D5638"/>
    <w:rsid w:val="000D566B"/>
    <w:rsid w:val="000D57C9"/>
    <w:rsid w:val="000D587B"/>
    <w:rsid w:val="000D58B3"/>
    <w:rsid w:val="000D58B9"/>
    <w:rsid w:val="000D58BE"/>
    <w:rsid w:val="000D5BF3"/>
    <w:rsid w:val="000D5D0D"/>
    <w:rsid w:val="000D5D3A"/>
    <w:rsid w:val="000D5D4A"/>
    <w:rsid w:val="000D5FF2"/>
    <w:rsid w:val="000D60EC"/>
    <w:rsid w:val="000D6316"/>
    <w:rsid w:val="000D63C6"/>
    <w:rsid w:val="000D6498"/>
    <w:rsid w:val="000D65CE"/>
    <w:rsid w:val="000D6A7E"/>
    <w:rsid w:val="000D6BE9"/>
    <w:rsid w:val="000D6D71"/>
    <w:rsid w:val="000D6F3A"/>
    <w:rsid w:val="000D6FAA"/>
    <w:rsid w:val="000D6FEF"/>
    <w:rsid w:val="000D7010"/>
    <w:rsid w:val="000D7216"/>
    <w:rsid w:val="000D7272"/>
    <w:rsid w:val="000D7425"/>
    <w:rsid w:val="000D7446"/>
    <w:rsid w:val="000D7461"/>
    <w:rsid w:val="000D748A"/>
    <w:rsid w:val="000D7843"/>
    <w:rsid w:val="000D7B16"/>
    <w:rsid w:val="000D7B40"/>
    <w:rsid w:val="000D7D25"/>
    <w:rsid w:val="000D7E3D"/>
    <w:rsid w:val="000E0067"/>
    <w:rsid w:val="000E018E"/>
    <w:rsid w:val="000E03BB"/>
    <w:rsid w:val="000E0555"/>
    <w:rsid w:val="000E073B"/>
    <w:rsid w:val="000E078B"/>
    <w:rsid w:val="000E07A4"/>
    <w:rsid w:val="000E08CC"/>
    <w:rsid w:val="000E093B"/>
    <w:rsid w:val="000E0A01"/>
    <w:rsid w:val="000E0AB5"/>
    <w:rsid w:val="000E0AD5"/>
    <w:rsid w:val="000E0B11"/>
    <w:rsid w:val="000E0C0B"/>
    <w:rsid w:val="000E0C25"/>
    <w:rsid w:val="000E0C7C"/>
    <w:rsid w:val="000E0DEE"/>
    <w:rsid w:val="000E0E9F"/>
    <w:rsid w:val="000E0EEB"/>
    <w:rsid w:val="000E0FB8"/>
    <w:rsid w:val="000E10DC"/>
    <w:rsid w:val="000E1137"/>
    <w:rsid w:val="000E1428"/>
    <w:rsid w:val="000E1734"/>
    <w:rsid w:val="000E17A9"/>
    <w:rsid w:val="000E1931"/>
    <w:rsid w:val="000E1ADA"/>
    <w:rsid w:val="000E1B3C"/>
    <w:rsid w:val="000E1BA4"/>
    <w:rsid w:val="000E1CE3"/>
    <w:rsid w:val="000E1F6F"/>
    <w:rsid w:val="000E2061"/>
    <w:rsid w:val="000E2186"/>
    <w:rsid w:val="000E2488"/>
    <w:rsid w:val="000E27D7"/>
    <w:rsid w:val="000E28F1"/>
    <w:rsid w:val="000E2AA7"/>
    <w:rsid w:val="000E2B19"/>
    <w:rsid w:val="000E2B57"/>
    <w:rsid w:val="000E2C6D"/>
    <w:rsid w:val="000E2D0A"/>
    <w:rsid w:val="000E2E78"/>
    <w:rsid w:val="000E2EE8"/>
    <w:rsid w:val="000E2EFB"/>
    <w:rsid w:val="000E3006"/>
    <w:rsid w:val="000E30B9"/>
    <w:rsid w:val="000E30D1"/>
    <w:rsid w:val="000E31D2"/>
    <w:rsid w:val="000E33CA"/>
    <w:rsid w:val="000E34EA"/>
    <w:rsid w:val="000E35E8"/>
    <w:rsid w:val="000E363D"/>
    <w:rsid w:val="000E3731"/>
    <w:rsid w:val="000E37DF"/>
    <w:rsid w:val="000E38AD"/>
    <w:rsid w:val="000E3937"/>
    <w:rsid w:val="000E39CD"/>
    <w:rsid w:val="000E3AC4"/>
    <w:rsid w:val="000E3ADC"/>
    <w:rsid w:val="000E3AE7"/>
    <w:rsid w:val="000E3B8D"/>
    <w:rsid w:val="000E3D68"/>
    <w:rsid w:val="000E3F3D"/>
    <w:rsid w:val="000E3F98"/>
    <w:rsid w:val="000E409A"/>
    <w:rsid w:val="000E413F"/>
    <w:rsid w:val="000E4151"/>
    <w:rsid w:val="000E419E"/>
    <w:rsid w:val="000E421D"/>
    <w:rsid w:val="000E4265"/>
    <w:rsid w:val="000E4366"/>
    <w:rsid w:val="000E4398"/>
    <w:rsid w:val="000E44CA"/>
    <w:rsid w:val="000E4594"/>
    <w:rsid w:val="000E475E"/>
    <w:rsid w:val="000E4913"/>
    <w:rsid w:val="000E4939"/>
    <w:rsid w:val="000E4B37"/>
    <w:rsid w:val="000E4B86"/>
    <w:rsid w:val="000E4B8A"/>
    <w:rsid w:val="000E4B93"/>
    <w:rsid w:val="000E4C8C"/>
    <w:rsid w:val="000E4DC8"/>
    <w:rsid w:val="000E4E35"/>
    <w:rsid w:val="000E4EBA"/>
    <w:rsid w:val="000E4EE8"/>
    <w:rsid w:val="000E4F9C"/>
    <w:rsid w:val="000E5138"/>
    <w:rsid w:val="000E518C"/>
    <w:rsid w:val="000E5292"/>
    <w:rsid w:val="000E53AA"/>
    <w:rsid w:val="000E542C"/>
    <w:rsid w:val="000E5939"/>
    <w:rsid w:val="000E5959"/>
    <w:rsid w:val="000E595D"/>
    <w:rsid w:val="000E598F"/>
    <w:rsid w:val="000E5A08"/>
    <w:rsid w:val="000E5A52"/>
    <w:rsid w:val="000E5B29"/>
    <w:rsid w:val="000E5BF7"/>
    <w:rsid w:val="000E5C88"/>
    <w:rsid w:val="000E5E7B"/>
    <w:rsid w:val="000E5EE1"/>
    <w:rsid w:val="000E5F8D"/>
    <w:rsid w:val="000E63FF"/>
    <w:rsid w:val="000E6498"/>
    <w:rsid w:val="000E64E6"/>
    <w:rsid w:val="000E64F9"/>
    <w:rsid w:val="000E654D"/>
    <w:rsid w:val="000E66F7"/>
    <w:rsid w:val="000E67FA"/>
    <w:rsid w:val="000E68AE"/>
    <w:rsid w:val="000E68C6"/>
    <w:rsid w:val="000E6D3C"/>
    <w:rsid w:val="000E6E79"/>
    <w:rsid w:val="000E6E7C"/>
    <w:rsid w:val="000E7107"/>
    <w:rsid w:val="000E71ED"/>
    <w:rsid w:val="000E75E9"/>
    <w:rsid w:val="000E765C"/>
    <w:rsid w:val="000E770D"/>
    <w:rsid w:val="000E77E0"/>
    <w:rsid w:val="000E79B9"/>
    <w:rsid w:val="000E7A2D"/>
    <w:rsid w:val="000E7A96"/>
    <w:rsid w:val="000E7BCE"/>
    <w:rsid w:val="000E7BF9"/>
    <w:rsid w:val="000E7C3F"/>
    <w:rsid w:val="000E7C5A"/>
    <w:rsid w:val="000E7D0B"/>
    <w:rsid w:val="000E7D0C"/>
    <w:rsid w:val="000E7D3C"/>
    <w:rsid w:val="000F0034"/>
    <w:rsid w:val="000F0114"/>
    <w:rsid w:val="000F02D9"/>
    <w:rsid w:val="000F03E7"/>
    <w:rsid w:val="000F0540"/>
    <w:rsid w:val="000F0631"/>
    <w:rsid w:val="000F069F"/>
    <w:rsid w:val="000F07DF"/>
    <w:rsid w:val="000F08CE"/>
    <w:rsid w:val="000F09A9"/>
    <w:rsid w:val="000F0A22"/>
    <w:rsid w:val="000F0AC3"/>
    <w:rsid w:val="000F0AF4"/>
    <w:rsid w:val="000F0E60"/>
    <w:rsid w:val="000F0EC3"/>
    <w:rsid w:val="000F0FAC"/>
    <w:rsid w:val="000F0FDE"/>
    <w:rsid w:val="000F1056"/>
    <w:rsid w:val="000F135D"/>
    <w:rsid w:val="000F15F9"/>
    <w:rsid w:val="000F1780"/>
    <w:rsid w:val="000F17EB"/>
    <w:rsid w:val="000F1857"/>
    <w:rsid w:val="000F1FC1"/>
    <w:rsid w:val="000F200D"/>
    <w:rsid w:val="000F2063"/>
    <w:rsid w:val="000F2288"/>
    <w:rsid w:val="000F22D6"/>
    <w:rsid w:val="000F232D"/>
    <w:rsid w:val="000F2349"/>
    <w:rsid w:val="000F244C"/>
    <w:rsid w:val="000F25B2"/>
    <w:rsid w:val="000F25D9"/>
    <w:rsid w:val="000F25E1"/>
    <w:rsid w:val="000F2687"/>
    <w:rsid w:val="000F26A7"/>
    <w:rsid w:val="000F2741"/>
    <w:rsid w:val="000F2780"/>
    <w:rsid w:val="000F27C6"/>
    <w:rsid w:val="000F2800"/>
    <w:rsid w:val="000F2853"/>
    <w:rsid w:val="000F2972"/>
    <w:rsid w:val="000F298F"/>
    <w:rsid w:val="000F2ADE"/>
    <w:rsid w:val="000F2B01"/>
    <w:rsid w:val="000F2C12"/>
    <w:rsid w:val="000F2EA5"/>
    <w:rsid w:val="000F2ED0"/>
    <w:rsid w:val="000F2F1D"/>
    <w:rsid w:val="000F2FD4"/>
    <w:rsid w:val="000F311B"/>
    <w:rsid w:val="000F3267"/>
    <w:rsid w:val="000F32DB"/>
    <w:rsid w:val="000F3477"/>
    <w:rsid w:val="000F34F6"/>
    <w:rsid w:val="000F3725"/>
    <w:rsid w:val="000F37F9"/>
    <w:rsid w:val="000F3870"/>
    <w:rsid w:val="000F387E"/>
    <w:rsid w:val="000F3A0E"/>
    <w:rsid w:val="000F3A17"/>
    <w:rsid w:val="000F3B67"/>
    <w:rsid w:val="000F3BB5"/>
    <w:rsid w:val="000F3EB2"/>
    <w:rsid w:val="000F3F89"/>
    <w:rsid w:val="000F411F"/>
    <w:rsid w:val="000F4137"/>
    <w:rsid w:val="000F4159"/>
    <w:rsid w:val="000F4309"/>
    <w:rsid w:val="000F4512"/>
    <w:rsid w:val="000F4632"/>
    <w:rsid w:val="000F4926"/>
    <w:rsid w:val="000F494A"/>
    <w:rsid w:val="000F4962"/>
    <w:rsid w:val="000F49BE"/>
    <w:rsid w:val="000F49CC"/>
    <w:rsid w:val="000F49EC"/>
    <w:rsid w:val="000F4A12"/>
    <w:rsid w:val="000F4C59"/>
    <w:rsid w:val="000F4CDF"/>
    <w:rsid w:val="000F4E9F"/>
    <w:rsid w:val="000F4F1B"/>
    <w:rsid w:val="000F4F95"/>
    <w:rsid w:val="000F52BD"/>
    <w:rsid w:val="000F5322"/>
    <w:rsid w:val="000F5359"/>
    <w:rsid w:val="000F55E1"/>
    <w:rsid w:val="000F56E2"/>
    <w:rsid w:val="000F5729"/>
    <w:rsid w:val="000F5801"/>
    <w:rsid w:val="000F589B"/>
    <w:rsid w:val="000F58BC"/>
    <w:rsid w:val="000F5A0A"/>
    <w:rsid w:val="000F5A32"/>
    <w:rsid w:val="000F5AD5"/>
    <w:rsid w:val="000F5B55"/>
    <w:rsid w:val="000F5BC7"/>
    <w:rsid w:val="000F5C73"/>
    <w:rsid w:val="000F5D03"/>
    <w:rsid w:val="000F5D9A"/>
    <w:rsid w:val="000F5E9B"/>
    <w:rsid w:val="000F5FC6"/>
    <w:rsid w:val="000F6132"/>
    <w:rsid w:val="000F615C"/>
    <w:rsid w:val="000F6395"/>
    <w:rsid w:val="000F65C6"/>
    <w:rsid w:val="000F6774"/>
    <w:rsid w:val="000F682C"/>
    <w:rsid w:val="000F68BA"/>
    <w:rsid w:val="000F68CF"/>
    <w:rsid w:val="000F691A"/>
    <w:rsid w:val="000F6A52"/>
    <w:rsid w:val="000F6BDD"/>
    <w:rsid w:val="000F6C0A"/>
    <w:rsid w:val="000F6CC9"/>
    <w:rsid w:val="000F6E21"/>
    <w:rsid w:val="000F7074"/>
    <w:rsid w:val="000F70B2"/>
    <w:rsid w:val="000F70E8"/>
    <w:rsid w:val="000F7137"/>
    <w:rsid w:val="000F714B"/>
    <w:rsid w:val="000F71DB"/>
    <w:rsid w:val="000F72C2"/>
    <w:rsid w:val="000F7423"/>
    <w:rsid w:val="000F760B"/>
    <w:rsid w:val="000F7636"/>
    <w:rsid w:val="000F76A4"/>
    <w:rsid w:val="000F7837"/>
    <w:rsid w:val="000F7B49"/>
    <w:rsid w:val="000F7C0B"/>
    <w:rsid w:val="000F7E19"/>
    <w:rsid w:val="000F7F3F"/>
    <w:rsid w:val="000F7FB3"/>
    <w:rsid w:val="0010009C"/>
    <w:rsid w:val="001000E1"/>
    <w:rsid w:val="0010014D"/>
    <w:rsid w:val="001001BD"/>
    <w:rsid w:val="001001DF"/>
    <w:rsid w:val="001002BE"/>
    <w:rsid w:val="001002F0"/>
    <w:rsid w:val="00100539"/>
    <w:rsid w:val="0010068B"/>
    <w:rsid w:val="00100698"/>
    <w:rsid w:val="0010098B"/>
    <w:rsid w:val="001009DC"/>
    <w:rsid w:val="00100A42"/>
    <w:rsid w:val="00100D95"/>
    <w:rsid w:val="00100E99"/>
    <w:rsid w:val="00101020"/>
    <w:rsid w:val="00101061"/>
    <w:rsid w:val="001012A6"/>
    <w:rsid w:val="001012B9"/>
    <w:rsid w:val="001012BA"/>
    <w:rsid w:val="00101355"/>
    <w:rsid w:val="001013C3"/>
    <w:rsid w:val="0010143F"/>
    <w:rsid w:val="001017BC"/>
    <w:rsid w:val="001018C7"/>
    <w:rsid w:val="00101A6E"/>
    <w:rsid w:val="00101C33"/>
    <w:rsid w:val="00101FB2"/>
    <w:rsid w:val="0010202F"/>
    <w:rsid w:val="00102038"/>
    <w:rsid w:val="001020A3"/>
    <w:rsid w:val="0010223B"/>
    <w:rsid w:val="0010227C"/>
    <w:rsid w:val="001022C5"/>
    <w:rsid w:val="0010232A"/>
    <w:rsid w:val="001025F6"/>
    <w:rsid w:val="00102775"/>
    <w:rsid w:val="001029BD"/>
    <w:rsid w:val="00102BF0"/>
    <w:rsid w:val="00102C97"/>
    <w:rsid w:val="00102CFE"/>
    <w:rsid w:val="00102D05"/>
    <w:rsid w:val="00103068"/>
    <w:rsid w:val="0010306A"/>
    <w:rsid w:val="001031A1"/>
    <w:rsid w:val="001032B4"/>
    <w:rsid w:val="0010343F"/>
    <w:rsid w:val="001034BB"/>
    <w:rsid w:val="001035E6"/>
    <w:rsid w:val="00103641"/>
    <w:rsid w:val="00103828"/>
    <w:rsid w:val="0010387B"/>
    <w:rsid w:val="0010391D"/>
    <w:rsid w:val="00103BFC"/>
    <w:rsid w:val="00103C40"/>
    <w:rsid w:val="00103C8B"/>
    <w:rsid w:val="00103CC8"/>
    <w:rsid w:val="00103D84"/>
    <w:rsid w:val="00103DE3"/>
    <w:rsid w:val="00103E4D"/>
    <w:rsid w:val="00103E5D"/>
    <w:rsid w:val="00104483"/>
    <w:rsid w:val="00104678"/>
    <w:rsid w:val="001047E6"/>
    <w:rsid w:val="00104868"/>
    <w:rsid w:val="00104A86"/>
    <w:rsid w:val="00104B7D"/>
    <w:rsid w:val="00104BF1"/>
    <w:rsid w:val="00104C47"/>
    <w:rsid w:val="00104D2E"/>
    <w:rsid w:val="00104E31"/>
    <w:rsid w:val="00104E9C"/>
    <w:rsid w:val="00105005"/>
    <w:rsid w:val="0010511D"/>
    <w:rsid w:val="001051BB"/>
    <w:rsid w:val="001052A0"/>
    <w:rsid w:val="0010537A"/>
    <w:rsid w:val="001053B9"/>
    <w:rsid w:val="00105611"/>
    <w:rsid w:val="0010594B"/>
    <w:rsid w:val="00105BCD"/>
    <w:rsid w:val="00105DD0"/>
    <w:rsid w:val="00105EB5"/>
    <w:rsid w:val="00105EC0"/>
    <w:rsid w:val="00105EFD"/>
    <w:rsid w:val="00105FDE"/>
    <w:rsid w:val="001060F3"/>
    <w:rsid w:val="00106162"/>
    <w:rsid w:val="0010618B"/>
    <w:rsid w:val="0010618F"/>
    <w:rsid w:val="0010621C"/>
    <w:rsid w:val="00106289"/>
    <w:rsid w:val="001066CA"/>
    <w:rsid w:val="0010671A"/>
    <w:rsid w:val="0010674E"/>
    <w:rsid w:val="0010677D"/>
    <w:rsid w:val="001068B6"/>
    <w:rsid w:val="00106901"/>
    <w:rsid w:val="001069DC"/>
    <w:rsid w:val="00106A08"/>
    <w:rsid w:val="00106A34"/>
    <w:rsid w:val="00106B89"/>
    <w:rsid w:val="00106DB5"/>
    <w:rsid w:val="00106EFA"/>
    <w:rsid w:val="00106FE4"/>
    <w:rsid w:val="00107037"/>
    <w:rsid w:val="00107250"/>
    <w:rsid w:val="0010726D"/>
    <w:rsid w:val="00107460"/>
    <w:rsid w:val="001079A9"/>
    <w:rsid w:val="00107B3E"/>
    <w:rsid w:val="00107C13"/>
    <w:rsid w:val="00107CC7"/>
    <w:rsid w:val="00107F19"/>
    <w:rsid w:val="00107FAB"/>
    <w:rsid w:val="00107FF8"/>
    <w:rsid w:val="0011034D"/>
    <w:rsid w:val="00110463"/>
    <w:rsid w:val="00110574"/>
    <w:rsid w:val="00110730"/>
    <w:rsid w:val="00110A33"/>
    <w:rsid w:val="00110B6E"/>
    <w:rsid w:val="00110B9D"/>
    <w:rsid w:val="00110BBD"/>
    <w:rsid w:val="00110C32"/>
    <w:rsid w:val="00110C91"/>
    <w:rsid w:val="00110D9E"/>
    <w:rsid w:val="00110E6E"/>
    <w:rsid w:val="00110E7B"/>
    <w:rsid w:val="00110EE9"/>
    <w:rsid w:val="0011110A"/>
    <w:rsid w:val="0011112D"/>
    <w:rsid w:val="0011124A"/>
    <w:rsid w:val="001112CF"/>
    <w:rsid w:val="00111531"/>
    <w:rsid w:val="00111734"/>
    <w:rsid w:val="0011184D"/>
    <w:rsid w:val="0011188C"/>
    <w:rsid w:val="00111A57"/>
    <w:rsid w:val="00111B15"/>
    <w:rsid w:val="00111C52"/>
    <w:rsid w:val="00111CDD"/>
    <w:rsid w:val="00111CFE"/>
    <w:rsid w:val="00111E83"/>
    <w:rsid w:val="00111FBD"/>
    <w:rsid w:val="00111FDE"/>
    <w:rsid w:val="001120AB"/>
    <w:rsid w:val="0011219F"/>
    <w:rsid w:val="001122B2"/>
    <w:rsid w:val="001124F9"/>
    <w:rsid w:val="00112550"/>
    <w:rsid w:val="001125B1"/>
    <w:rsid w:val="00112646"/>
    <w:rsid w:val="00112778"/>
    <w:rsid w:val="00112786"/>
    <w:rsid w:val="0011281D"/>
    <w:rsid w:val="00112889"/>
    <w:rsid w:val="00112A9C"/>
    <w:rsid w:val="00112BBF"/>
    <w:rsid w:val="00112C8C"/>
    <w:rsid w:val="00112CF4"/>
    <w:rsid w:val="00112D1C"/>
    <w:rsid w:val="00112F16"/>
    <w:rsid w:val="00112F2F"/>
    <w:rsid w:val="00112F82"/>
    <w:rsid w:val="00113557"/>
    <w:rsid w:val="0011362C"/>
    <w:rsid w:val="0011367E"/>
    <w:rsid w:val="001136B4"/>
    <w:rsid w:val="001136E7"/>
    <w:rsid w:val="001138EF"/>
    <w:rsid w:val="00113919"/>
    <w:rsid w:val="00113932"/>
    <w:rsid w:val="001139AF"/>
    <w:rsid w:val="00113AD2"/>
    <w:rsid w:val="00113AEA"/>
    <w:rsid w:val="00113AFC"/>
    <w:rsid w:val="00113B22"/>
    <w:rsid w:val="00113BDC"/>
    <w:rsid w:val="00113C1E"/>
    <w:rsid w:val="00113C5E"/>
    <w:rsid w:val="00113EC0"/>
    <w:rsid w:val="00113F3E"/>
    <w:rsid w:val="00113F6E"/>
    <w:rsid w:val="00114118"/>
    <w:rsid w:val="001141EE"/>
    <w:rsid w:val="00114323"/>
    <w:rsid w:val="001143F7"/>
    <w:rsid w:val="00114454"/>
    <w:rsid w:val="00114457"/>
    <w:rsid w:val="0011448E"/>
    <w:rsid w:val="001145D4"/>
    <w:rsid w:val="00114628"/>
    <w:rsid w:val="0011474E"/>
    <w:rsid w:val="0011487C"/>
    <w:rsid w:val="00114935"/>
    <w:rsid w:val="00114B87"/>
    <w:rsid w:val="00114C17"/>
    <w:rsid w:val="00114E63"/>
    <w:rsid w:val="001150DD"/>
    <w:rsid w:val="0011541B"/>
    <w:rsid w:val="00115470"/>
    <w:rsid w:val="001154BD"/>
    <w:rsid w:val="001155B1"/>
    <w:rsid w:val="0011566A"/>
    <w:rsid w:val="001157C0"/>
    <w:rsid w:val="00115938"/>
    <w:rsid w:val="00115948"/>
    <w:rsid w:val="001159F4"/>
    <w:rsid w:val="00115A07"/>
    <w:rsid w:val="00115D7D"/>
    <w:rsid w:val="00115DE2"/>
    <w:rsid w:val="00115E63"/>
    <w:rsid w:val="001160D9"/>
    <w:rsid w:val="001160EB"/>
    <w:rsid w:val="0011617D"/>
    <w:rsid w:val="001161D7"/>
    <w:rsid w:val="001162AC"/>
    <w:rsid w:val="0011631E"/>
    <w:rsid w:val="0011637B"/>
    <w:rsid w:val="001163CB"/>
    <w:rsid w:val="00116484"/>
    <w:rsid w:val="001165FA"/>
    <w:rsid w:val="00116710"/>
    <w:rsid w:val="001167B0"/>
    <w:rsid w:val="001167C2"/>
    <w:rsid w:val="00116994"/>
    <w:rsid w:val="001169AC"/>
    <w:rsid w:val="00116A1D"/>
    <w:rsid w:val="00116A2E"/>
    <w:rsid w:val="00116CA5"/>
    <w:rsid w:val="00116D85"/>
    <w:rsid w:val="00116DA2"/>
    <w:rsid w:val="00116EB4"/>
    <w:rsid w:val="00117119"/>
    <w:rsid w:val="00117277"/>
    <w:rsid w:val="00117453"/>
    <w:rsid w:val="0011746D"/>
    <w:rsid w:val="0011756C"/>
    <w:rsid w:val="001177F4"/>
    <w:rsid w:val="00117806"/>
    <w:rsid w:val="00117A68"/>
    <w:rsid w:val="00117B76"/>
    <w:rsid w:val="00117CD8"/>
    <w:rsid w:val="00120027"/>
    <w:rsid w:val="00120100"/>
    <w:rsid w:val="0012012D"/>
    <w:rsid w:val="001203CF"/>
    <w:rsid w:val="001203EC"/>
    <w:rsid w:val="0012054F"/>
    <w:rsid w:val="001205DF"/>
    <w:rsid w:val="001206EC"/>
    <w:rsid w:val="00120A9F"/>
    <w:rsid w:val="00120AAC"/>
    <w:rsid w:val="00120B94"/>
    <w:rsid w:val="00120D94"/>
    <w:rsid w:val="00120E0F"/>
    <w:rsid w:val="00120E67"/>
    <w:rsid w:val="00120E9F"/>
    <w:rsid w:val="00120EC5"/>
    <w:rsid w:val="00121116"/>
    <w:rsid w:val="00121153"/>
    <w:rsid w:val="00121313"/>
    <w:rsid w:val="00121427"/>
    <w:rsid w:val="00121545"/>
    <w:rsid w:val="0012156C"/>
    <w:rsid w:val="00121617"/>
    <w:rsid w:val="001216A4"/>
    <w:rsid w:val="00121744"/>
    <w:rsid w:val="0012176B"/>
    <w:rsid w:val="001217CD"/>
    <w:rsid w:val="00121B28"/>
    <w:rsid w:val="00121B8F"/>
    <w:rsid w:val="00121CA1"/>
    <w:rsid w:val="00121CB0"/>
    <w:rsid w:val="00121D7C"/>
    <w:rsid w:val="00121D86"/>
    <w:rsid w:val="00121EB6"/>
    <w:rsid w:val="00122062"/>
    <w:rsid w:val="0012209B"/>
    <w:rsid w:val="001220DF"/>
    <w:rsid w:val="00122438"/>
    <w:rsid w:val="0012247C"/>
    <w:rsid w:val="001225E0"/>
    <w:rsid w:val="00122B1A"/>
    <w:rsid w:val="00122DE1"/>
    <w:rsid w:val="00122E2F"/>
    <w:rsid w:val="00122F23"/>
    <w:rsid w:val="00123004"/>
    <w:rsid w:val="00123228"/>
    <w:rsid w:val="0012359B"/>
    <w:rsid w:val="00123789"/>
    <w:rsid w:val="001238F1"/>
    <w:rsid w:val="00123935"/>
    <w:rsid w:val="001239DC"/>
    <w:rsid w:val="00123A1E"/>
    <w:rsid w:val="00123A2C"/>
    <w:rsid w:val="00123B88"/>
    <w:rsid w:val="00123B9C"/>
    <w:rsid w:val="00123C99"/>
    <w:rsid w:val="00123D38"/>
    <w:rsid w:val="00123DE4"/>
    <w:rsid w:val="00123E7E"/>
    <w:rsid w:val="0012403F"/>
    <w:rsid w:val="0012408F"/>
    <w:rsid w:val="001242D3"/>
    <w:rsid w:val="00124368"/>
    <w:rsid w:val="001243E4"/>
    <w:rsid w:val="0012444E"/>
    <w:rsid w:val="00124572"/>
    <w:rsid w:val="00124662"/>
    <w:rsid w:val="00124996"/>
    <w:rsid w:val="00124A24"/>
    <w:rsid w:val="00124A32"/>
    <w:rsid w:val="00124AEF"/>
    <w:rsid w:val="00124B2F"/>
    <w:rsid w:val="00124B97"/>
    <w:rsid w:val="00124D8C"/>
    <w:rsid w:val="00124DB2"/>
    <w:rsid w:val="00124DF4"/>
    <w:rsid w:val="001250BF"/>
    <w:rsid w:val="0012523B"/>
    <w:rsid w:val="00125325"/>
    <w:rsid w:val="001254C6"/>
    <w:rsid w:val="001255C6"/>
    <w:rsid w:val="00125669"/>
    <w:rsid w:val="00125696"/>
    <w:rsid w:val="001256A9"/>
    <w:rsid w:val="001256BA"/>
    <w:rsid w:val="00125715"/>
    <w:rsid w:val="00125769"/>
    <w:rsid w:val="00125B02"/>
    <w:rsid w:val="00125B43"/>
    <w:rsid w:val="00125BF7"/>
    <w:rsid w:val="00125C9F"/>
    <w:rsid w:val="00125E1C"/>
    <w:rsid w:val="00125F9F"/>
    <w:rsid w:val="00125FF3"/>
    <w:rsid w:val="0012602A"/>
    <w:rsid w:val="0012610B"/>
    <w:rsid w:val="0012622C"/>
    <w:rsid w:val="00126387"/>
    <w:rsid w:val="001263DE"/>
    <w:rsid w:val="00126528"/>
    <w:rsid w:val="001266D0"/>
    <w:rsid w:val="00126820"/>
    <w:rsid w:val="0012686D"/>
    <w:rsid w:val="0012691E"/>
    <w:rsid w:val="00126A85"/>
    <w:rsid w:val="00126B46"/>
    <w:rsid w:val="00126BB8"/>
    <w:rsid w:val="00126DFA"/>
    <w:rsid w:val="00126E57"/>
    <w:rsid w:val="0012707B"/>
    <w:rsid w:val="001272D4"/>
    <w:rsid w:val="0012732C"/>
    <w:rsid w:val="001275C6"/>
    <w:rsid w:val="0012762B"/>
    <w:rsid w:val="0012763A"/>
    <w:rsid w:val="00127848"/>
    <w:rsid w:val="00127856"/>
    <w:rsid w:val="00127906"/>
    <w:rsid w:val="001279CB"/>
    <w:rsid w:val="00127B40"/>
    <w:rsid w:val="00127BD5"/>
    <w:rsid w:val="00127D96"/>
    <w:rsid w:val="00127DE8"/>
    <w:rsid w:val="00127E10"/>
    <w:rsid w:val="00127E38"/>
    <w:rsid w:val="00127F58"/>
    <w:rsid w:val="001300B6"/>
    <w:rsid w:val="001300D1"/>
    <w:rsid w:val="001300DE"/>
    <w:rsid w:val="001303A8"/>
    <w:rsid w:val="001303FD"/>
    <w:rsid w:val="0013041B"/>
    <w:rsid w:val="00130446"/>
    <w:rsid w:val="0013047A"/>
    <w:rsid w:val="00130483"/>
    <w:rsid w:val="001304C7"/>
    <w:rsid w:val="0013051B"/>
    <w:rsid w:val="0013053D"/>
    <w:rsid w:val="00130558"/>
    <w:rsid w:val="00130599"/>
    <w:rsid w:val="001305AA"/>
    <w:rsid w:val="00130839"/>
    <w:rsid w:val="001308BD"/>
    <w:rsid w:val="001308D9"/>
    <w:rsid w:val="001309C6"/>
    <w:rsid w:val="00130A33"/>
    <w:rsid w:val="00130AFA"/>
    <w:rsid w:val="00130B4C"/>
    <w:rsid w:val="00130C1D"/>
    <w:rsid w:val="00130C1F"/>
    <w:rsid w:val="00130C49"/>
    <w:rsid w:val="00130C5D"/>
    <w:rsid w:val="00130D2B"/>
    <w:rsid w:val="00130D37"/>
    <w:rsid w:val="00130DF1"/>
    <w:rsid w:val="00130F59"/>
    <w:rsid w:val="001311C3"/>
    <w:rsid w:val="00131238"/>
    <w:rsid w:val="001313BF"/>
    <w:rsid w:val="001313FD"/>
    <w:rsid w:val="00131546"/>
    <w:rsid w:val="00131594"/>
    <w:rsid w:val="001316DD"/>
    <w:rsid w:val="001316F3"/>
    <w:rsid w:val="00131759"/>
    <w:rsid w:val="0013185F"/>
    <w:rsid w:val="00131876"/>
    <w:rsid w:val="001318B1"/>
    <w:rsid w:val="0013192D"/>
    <w:rsid w:val="00131B58"/>
    <w:rsid w:val="00131B66"/>
    <w:rsid w:val="00131BB1"/>
    <w:rsid w:val="00131CAB"/>
    <w:rsid w:val="00131FD8"/>
    <w:rsid w:val="00132058"/>
    <w:rsid w:val="001320D5"/>
    <w:rsid w:val="00132120"/>
    <w:rsid w:val="00132257"/>
    <w:rsid w:val="001322BF"/>
    <w:rsid w:val="0013236F"/>
    <w:rsid w:val="00132378"/>
    <w:rsid w:val="001323A0"/>
    <w:rsid w:val="001324E7"/>
    <w:rsid w:val="001325EE"/>
    <w:rsid w:val="00132733"/>
    <w:rsid w:val="00132874"/>
    <w:rsid w:val="001328DF"/>
    <w:rsid w:val="001329A7"/>
    <w:rsid w:val="001329AB"/>
    <w:rsid w:val="00132B5C"/>
    <w:rsid w:val="00132BEE"/>
    <w:rsid w:val="0013304E"/>
    <w:rsid w:val="001330B6"/>
    <w:rsid w:val="001331E6"/>
    <w:rsid w:val="00133286"/>
    <w:rsid w:val="00133299"/>
    <w:rsid w:val="00133337"/>
    <w:rsid w:val="001333FC"/>
    <w:rsid w:val="00133436"/>
    <w:rsid w:val="00133472"/>
    <w:rsid w:val="001336F6"/>
    <w:rsid w:val="0013375C"/>
    <w:rsid w:val="001338F2"/>
    <w:rsid w:val="00133A9B"/>
    <w:rsid w:val="00133C4A"/>
    <w:rsid w:val="00133CF8"/>
    <w:rsid w:val="00133CF9"/>
    <w:rsid w:val="00133D0D"/>
    <w:rsid w:val="00133D67"/>
    <w:rsid w:val="00134183"/>
    <w:rsid w:val="00134237"/>
    <w:rsid w:val="00134338"/>
    <w:rsid w:val="0013447D"/>
    <w:rsid w:val="001346D7"/>
    <w:rsid w:val="0013480D"/>
    <w:rsid w:val="001348C7"/>
    <w:rsid w:val="00134A4A"/>
    <w:rsid w:val="00134AF3"/>
    <w:rsid w:val="00134B29"/>
    <w:rsid w:val="00134BC0"/>
    <w:rsid w:val="00134BF2"/>
    <w:rsid w:val="00134C6D"/>
    <w:rsid w:val="00134E86"/>
    <w:rsid w:val="00134F62"/>
    <w:rsid w:val="001353DF"/>
    <w:rsid w:val="00135410"/>
    <w:rsid w:val="00135447"/>
    <w:rsid w:val="00135531"/>
    <w:rsid w:val="00135570"/>
    <w:rsid w:val="001355AF"/>
    <w:rsid w:val="00135634"/>
    <w:rsid w:val="00135691"/>
    <w:rsid w:val="001356CD"/>
    <w:rsid w:val="001358E0"/>
    <w:rsid w:val="001359AF"/>
    <w:rsid w:val="00135B5E"/>
    <w:rsid w:val="00135E13"/>
    <w:rsid w:val="00135EE0"/>
    <w:rsid w:val="00135F0C"/>
    <w:rsid w:val="00135F8B"/>
    <w:rsid w:val="00136098"/>
    <w:rsid w:val="001360C6"/>
    <w:rsid w:val="00136148"/>
    <w:rsid w:val="00136217"/>
    <w:rsid w:val="001362BF"/>
    <w:rsid w:val="00136339"/>
    <w:rsid w:val="0013636D"/>
    <w:rsid w:val="001363CB"/>
    <w:rsid w:val="001364B0"/>
    <w:rsid w:val="00136629"/>
    <w:rsid w:val="001366B4"/>
    <w:rsid w:val="001366CC"/>
    <w:rsid w:val="0013678A"/>
    <w:rsid w:val="001367FC"/>
    <w:rsid w:val="00136878"/>
    <w:rsid w:val="001368D8"/>
    <w:rsid w:val="0013693B"/>
    <w:rsid w:val="00136941"/>
    <w:rsid w:val="00136BE2"/>
    <w:rsid w:val="00136C26"/>
    <w:rsid w:val="00136CCA"/>
    <w:rsid w:val="00136DF5"/>
    <w:rsid w:val="001370A5"/>
    <w:rsid w:val="001370F4"/>
    <w:rsid w:val="0013711F"/>
    <w:rsid w:val="0013718F"/>
    <w:rsid w:val="00137546"/>
    <w:rsid w:val="00137624"/>
    <w:rsid w:val="00137811"/>
    <w:rsid w:val="001378C0"/>
    <w:rsid w:val="0013790F"/>
    <w:rsid w:val="00137970"/>
    <w:rsid w:val="0013798A"/>
    <w:rsid w:val="001379FE"/>
    <w:rsid w:val="00137B4B"/>
    <w:rsid w:val="00137B5E"/>
    <w:rsid w:val="00137D2F"/>
    <w:rsid w:val="00137F8B"/>
    <w:rsid w:val="00140107"/>
    <w:rsid w:val="001401F3"/>
    <w:rsid w:val="0014026F"/>
    <w:rsid w:val="001402BF"/>
    <w:rsid w:val="00140500"/>
    <w:rsid w:val="00140526"/>
    <w:rsid w:val="00140724"/>
    <w:rsid w:val="001407DB"/>
    <w:rsid w:val="00140810"/>
    <w:rsid w:val="00140A34"/>
    <w:rsid w:val="00140A59"/>
    <w:rsid w:val="00140A87"/>
    <w:rsid w:val="00140CC0"/>
    <w:rsid w:val="00140D40"/>
    <w:rsid w:val="00140D74"/>
    <w:rsid w:val="00140D8E"/>
    <w:rsid w:val="00140E10"/>
    <w:rsid w:val="00140F28"/>
    <w:rsid w:val="00140F4B"/>
    <w:rsid w:val="00141057"/>
    <w:rsid w:val="00141441"/>
    <w:rsid w:val="00141499"/>
    <w:rsid w:val="001414F5"/>
    <w:rsid w:val="001415FA"/>
    <w:rsid w:val="00141861"/>
    <w:rsid w:val="00141875"/>
    <w:rsid w:val="00141990"/>
    <w:rsid w:val="00141A17"/>
    <w:rsid w:val="00141A63"/>
    <w:rsid w:val="00141A76"/>
    <w:rsid w:val="00141AC1"/>
    <w:rsid w:val="00141BAA"/>
    <w:rsid w:val="00141BEB"/>
    <w:rsid w:val="00141F0E"/>
    <w:rsid w:val="00141FBD"/>
    <w:rsid w:val="00142047"/>
    <w:rsid w:val="00142426"/>
    <w:rsid w:val="001424E2"/>
    <w:rsid w:val="00142523"/>
    <w:rsid w:val="001425C0"/>
    <w:rsid w:val="00142862"/>
    <w:rsid w:val="001428A7"/>
    <w:rsid w:val="001428B6"/>
    <w:rsid w:val="00142A41"/>
    <w:rsid w:val="00142A5B"/>
    <w:rsid w:val="00142C35"/>
    <w:rsid w:val="00142E25"/>
    <w:rsid w:val="00142F02"/>
    <w:rsid w:val="00142F90"/>
    <w:rsid w:val="00142FB4"/>
    <w:rsid w:val="00142FD7"/>
    <w:rsid w:val="001430A7"/>
    <w:rsid w:val="0014311F"/>
    <w:rsid w:val="001431E8"/>
    <w:rsid w:val="0014326A"/>
    <w:rsid w:val="001433FC"/>
    <w:rsid w:val="00143439"/>
    <w:rsid w:val="001434DC"/>
    <w:rsid w:val="0014350C"/>
    <w:rsid w:val="001435A3"/>
    <w:rsid w:val="00143764"/>
    <w:rsid w:val="001437BD"/>
    <w:rsid w:val="0014390A"/>
    <w:rsid w:val="0014392A"/>
    <w:rsid w:val="00143987"/>
    <w:rsid w:val="00143B8E"/>
    <w:rsid w:val="00143C96"/>
    <w:rsid w:val="00143CDA"/>
    <w:rsid w:val="00143E83"/>
    <w:rsid w:val="0014436F"/>
    <w:rsid w:val="00144862"/>
    <w:rsid w:val="00144890"/>
    <w:rsid w:val="00144897"/>
    <w:rsid w:val="0014498F"/>
    <w:rsid w:val="00144AB7"/>
    <w:rsid w:val="00144B30"/>
    <w:rsid w:val="00144D4F"/>
    <w:rsid w:val="00144D5B"/>
    <w:rsid w:val="001451A2"/>
    <w:rsid w:val="001451B3"/>
    <w:rsid w:val="0014542C"/>
    <w:rsid w:val="00145510"/>
    <w:rsid w:val="001455E8"/>
    <w:rsid w:val="001455FB"/>
    <w:rsid w:val="00145601"/>
    <w:rsid w:val="00145745"/>
    <w:rsid w:val="0014579B"/>
    <w:rsid w:val="0014583F"/>
    <w:rsid w:val="0014590E"/>
    <w:rsid w:val="00145911"/>
    <w:rsid w:val="00145A7C"/>
    <w:rsid w:val="00145BA8"/>
    <w:rsid w:val="001460B3"/>
    <w:rsid w:val="001461A3"/>
    <w:rsid w:val="001461E3"/>
    <w:rsid w:val="0014633E"/>
    <w:rsid w:val="001465DC"/>
    <w:rsid w:val="0014668D"/>
    <w:rsid w:val="0014670B"/>
    <w:rsid w:val="0014677C"/>
    <w:rsid w:val="001467AC"/>
    <w:rsid w:val="0014681F"/>
    <w:rsid w:val="0014682B"/>
    <w:rsid w:val="00146904"/>
    <w:rsid w:val="0014693A"/>
    <w:rsid w:val="001469E6"/>
    <w:rsid w:val="00146ABD"/>
    <w:rsid w:val="00146B3B"/>
    <w:rsid w:val="00146B9D"/>
    <w:rsid w:val="00146BA6"/>
    <w:rsid w:val="00146D9D"/>
    <w:rsid w:val="00146E21"/>
    <w:rsid w:val="00146E84"/>
    <w:rsid w:val="00146FC4"/>
    <w:rsid w:val="00147029"/>
    <w:rsid w:val="0014709F"/>
    <w:rsid w:val="0014714A"/>
    <w:rsid w:val="001472D4"/>
    <w:rsid w:val="001474A4"/>
    <w:rsid w:val="001474CC"/>
    <w:rsid w:val="001474D5"/>
    <w:rsid w:val="0014773D"/>
    <w:rsid w:val="001477E9"/>
    <w:rsid w:val="001477FD"/>
    <w:rsid w:val="0014796C"/>
    <w:rsid w:val="00147B76"/>
    <w:rsid w:val="00147D1B"/>
    <w:rsid w:val="00150189"/>
    <w:rsid w:val="00150248"/>
    <w:rsid w:val="00150316"/>
    <w:rsid w:val="00150322"/>
    <w:rsid w:val="00150380"/>
    <w:rsid w:val="00150451"/>
    <w:rsid w:val="00150455"/>
    <w:rsid w:val="0015048A"/>
    <w:rsid w:val="001504D5"/>
    <w:rsid w:val="001504F7"/>
    <w:rsid w:val="0015060E"/>
    <w:rsid w:val="001506B2"/>
    <w:rsid w:val="001509F3"/>
    <w:rsid w:val="00150A4A"/>
    <w:rsid w:val="00150AC6"/>
    <w:rsid w:val="00150AE8"/>
    <w:rsid w:val="00150BB2"/>
    <w:rsid w:val="00150BB8"/>
    <w:rsid w:val="00150C8C"/>
    <w:rsid w:val="00150D8B"/>
    <w:rsid w:val="00150DF8"/>
    <w:rsid w:val="00150E92"/>
    <w:rsid w:val="00150EAD"/>
    <w:rsid w:val="00151379"/>
    <w:rsid w:val="00151411"/>
    <w:rsid w:val="0015188E"/>
    <w:rsid w:val="00151D07"/>
    <w:rsid w:val="00151F34"/>
    <w:rsid w:val="00152182"/>
    <w:rsid w:val="00152197"/>
    <w:rsid w:val="001521A5"/>
    <w:rsid w:val="001521BA"/>
    <w:rsid w:val="00152229"/>
    <w:rsid w:val="0015225D"/>
    <w:rsid w:val="0015250E"/>
    <w:rsid w:val="0015267A"/>
    <w:rsid w:val="001526BB"/>
    <w:rsid w:val="0015286F"/>
    <w:rsid w:val="00152A91"/>
    <w:rsid w:val="00152D70"/>
    <w:rsid w:val="00152F26"/>
    <w:rsid w:val="00152FB9"/>
    <w:rsid w:val="00152FCD"/>
    <w:rsid w:val="001530A8"/>
    <w:rsid w:val="001530D3"/>
    <w:rsid w:val="0015312A"/>
    <w:rsid w:val="001532B0"/>
    <w:rsid w:val="00153421"/>
    <w:rsid w:val="001534BA"/>
    <w:rsid w:val="0015365D"/>
    <w:rsid w:val="0015371C"/>
    <w:rsid w:val="00153728"/>
    <w:rsid w:val="00153789"/>
    <w:rsid w:val="00153A06"/>
    <w:rsid w:val="00153AEC"/>
    <w:rsid w:val="00153B63"/>
    <w:rsid w:val="00153C0C"/>
    <w:rsid w:val="00153E1D"/>
    <w:rsid w:val="00153E36"/>
    <w:rsid w:val="00153F35"/>
    <w:rsid w:val="00154149"/>
    <w:rsid w:val="00154163"/>
    <w:rsid w:val="00154188"/>
    <w:rsid w:val="001541A1"/>
    <w:rsid w:val="001541B1"/>
    <w:rsid w:val="001543CA"/>
    <w:rsid w:val="001543E0"/>
    <w:rsid w:val="0015446D"/>
    <w:rsid w:val="00154567"/>
    <w:rsid w:val="001545FC"/>
    <w:rsid w:val="00154658"/>
    <w:rsid w:val="0015484B"/>
    <w:rsid w:val="00154867"/>
    <w:rsid w:val="00154871"/>
    <w:rsid w:val="0015489B"/>
    <w:rsid w:val="001549B2"/>
    <w:rsid w:val="001549E8"/>
    <w:rsid w:val="00154A1B"/>
    <w:rsid w:val="00154A5D"/>
    <w:rsid w:val="00154A65"/>
    <w:rsid w:val="00154B40"/>
    <w:rsid w:val="00154F70"/>
    <w:rsid w:val="001550F4"/>
    <w:rsid w:val="00155179"/>
    <w:rsid w:val="0015518A"/>
    <w:rsid w:val="00155269"/>
    <w:rsid w:val="0015546F"/>
    <w:rsid w:val="001554B5"/>
    <w:rsid w:val="001555BC"/>
    <w:rsid w:val="00155681"/>
    <w:rsid w:val="0015576A"/>
    <w:rsid w:val="001557A1"/>
    <w:rsid w:val="0015580B"/>
    <w:rsid w:val="00155871"/>
    <w:rsid w:val="00155D05"/>
    <w:rsid w:val="00155E84"/>
    <w:rsid w:val="00155EB7"/>
    <w:rsid w:val="00155EBC"/>
    <w:rsid w:val="001560BE"/>
    <w:rsid w:val="001562CB"/>
    <w:rsid w:val="0015637C"/>
    <w:rsid w:val="00156382"/>
    <w:rsid w:val="00156464"/>
    <w:rsid w:val="001565F5"/>
    <w:rsid w:val="001566A2"/>
    <w:rsid w:val="00156876"/>
    <w:rsid w:val="00156E00"/>
    <w:rsid w:val="00156F3A"/>
    <w:rsid w:val="00156F6A"/>
    <w:rsid w:val="00157093"/>
    <w:rsid w:val="0015722F"/>
    <w:rsid w:val="00157278"/>
    <w:rsid w:val="001572E9"/>
    <w:rsid w:val="0015730F"/>
    <w:rsid w:val="0015767F"/>
    <w:rsid w:val="00157741"/>
    <w:rsid w:val="001577C7"/>
    <w:rsid w:val="001577E9"/>
    <w:rsid w:val="00157E96"/>
    <w:rsid w:val="00157F10"/>
    <w:rsid w:val="00160007"/>
    <w:rsid w:val="00160059"/>
    <w:rsid w:val="00160100"/>
    <w:rsid w:val="00160219"/>
    <w:rsid w:val="00160304"/>
    <w:rsid w:val="00160329"/>
    <w:rsid w:val="00160369"/>
    <w:rsid w:val="001603CF"/>
    <w:rsid w:val="0016042D"/>
    <w:rsid w:val="001605D2"/>
    <w:rsid w:val="001606D9"/>
    <w:rsid w:val="001607DC"/>
    <w:rsid w:val="00160A2C"/>
    <w:rsid w:val="00160A35"/>
    <w:rsid w:val="00160ADB"/>
    <w:rsid w:val="00160AF2"/>
    <w:rsid w:val="00160CAA"/>
    <w:rsid w:val="00160CD8"/>
    <w:rsid w:val="00160E6C"/>
    <w:rsid w:val="00160F60"/>
    <w:rsid w:val="00161059"/>
    <w:rsid w:val="00161072"/>
    <w:rsid w:val="00161101"/>
    <w:rsid w:val="00161176"/>
    <w:rsid w:val="001612AB"/>
    <w:rsid w:val="00161303"/>
    <w:rsid w:val="001613DD"/>
    <w:rsid w:val="00161432"/>
    <w:rsid w:val="00161467"/>
    <w:rsid w:val="001614BF"/>
    <w:rsid w:val="00161659"/>
    <w:rsid w:val="00161704"/>
    <w:rsid w:val="00161732"/>
    <w:rsid w:val="00161734"/>
    <w:rsid w:val="00161791"/>
    <w:rsid w:val="001617B6"/>
    <w:rsid w:val="00161801"/>
    <w:rsid w:val="001618BF"/>
    <w:rsid w:val="001619DE"/>
    <w:rsid w:val="001619E0"/>
    <w:rsid w:val="00161C81"/>
    <w:rsid w:val="00161D33"/>
    <w:rsid w:val="00161DDA"/>
    <w:rsid w:val="00161EB6"/>
    <w:rsid w:val="00161F0B"/>
    <w:rsid w:val="00161FA5"/>
    <w:rsid w:val="00162020"/>
    <w:rsid w:val="00162094"/>
    <w:rsid w:val="001620E5"/>
    <w:rsid w:val="001622BB"/>
    <w:rsid w:val="00162333"/>
    <w:rsid w:val="00162440"/>
    <w:rsid w:val="00162483"/>
    <w:rsid w:val="001624AC"/>
    <w:rsid w:val="001625E8"/>
    <w:rsid w:val="001627C9"/>
    <w:rsid w:val="001627FC"/>
    <w:rsid w:val="0016284E"/>
    <w:rsid w:val="001628C2"/>
    <w:rsid w:val="0016294C"/>
    <w:rsid w:val="0016298D"/>
    <w:rsid w:val="001629AC"/>
    <w:rsid w:val="00162AF1"/>
    <w:rsid w:val="00162B58"/>
    <w:rsid w:val="00162C42"/>
    <w:rsid w:val="00162D3F"/>
    <w:rsid w:val="00162DD0"/>
    <w:rsid w:val="00162DF3"/>
    <w:rsid w:val="00163099"/>
    <w:rsid w:val="001631D8"/>
    <w:rsid w:val="001632B1"/>
    <w:rsid w:val="00163377"/>
    <w:rsid w:val="00163411"/>
    <w:rsid w:val="00163459"/>
    <w:rsid w:val="00163464"/>
    <w:rsid w:val="001635CB"/>
    <w:rsid w:val="00163750"/>
    <w:rsid w:val="0016392C"/>
    <w:rsid w:val="00163B38"/>
    <w:rsid w:val="00163D8D"/>
    <w:rsid w:val="00163F04"/>
    <w:rsid w:val="00163F23"/>
    <w:rsid w:val="00164019"/>
    <w:rsid w:val="001640A0"/>
    <w:rsid w:val="00164413"/>
    <w:rsid w:val="001645DC"/>
    <w:rsid w:val="0016483D"/>
    <w:rsid w:val="0016485E"/>
    <w:rsid w:val="001649BD"/>
    <w:rsid w:val="001649C5"/>
    <w:rsid w:val="001649D7"/>
    <w:rsid w:val="00164AB5"/>
    <w:rsid w:val="00164D08"/>
    <w:rsid w:val="00164F8E"/>
    <w:rsid w:val="001650E3"/>
    <w:rsid w:val="0016517C"/>
    <w:rsid w:val="0016527A"/>
    <w:rsid w:val="001652DE"/>
    <w:rsid w:val="0016531A"/>
    <w:rsid w:val="001653AA"/>
    <w:rsid w:val="001653EC"/>
    <w:rsid w:val="0016554F"/>
    <w:rsid w:val="001655F9"/>
    <w:rsid w:val="001656D2"/>
    <w:rsid w:val="00165703"/>
    <w:rsid w:val="001659B3"/>
    <w:rsid w:val="00165AA9"/>
    <w:rsid w:val="00165D74"/>
    <w:rsid w:val="00165E2D"/>
    <w:rsid w:val="00165E9A"/>
    <w:rsid w:val="00165FEC"/>
    <w:rsid w:val="001660BA"/>
    <w:rsid w:val="00166276"/>
    <w:rsid w:val="0016645E"/>
    <w:rsid w:val="001664A3"/>
    <w:rsid w:val="0016652E"/>
    <w:rsid w:val="00166669"/>
    <w:rsid w:val="00166700"/>
    <w:rsid w:val="001668A3"/>
    <w:rsid w:val="001668C9"/>
    <w:rsid w:val="00166971"/>
    <w:rsid w:val="00166A94"/>
    <w:rsid w:val="00166B2F"/>
    <w:rsid w:val="00166B91"/>
    <w:rsid w:val="00166C00"/>
    <w:rsid w:val="00166F9B"/>
    <w:rsid w:val="001671AB"/>
    <w:rsid w:val="001672C5"/>
    <w:rsid w:val="001672EA"/>
    <w:rsid w:val="001673CB"/>
    <w:rsid w:val="0016747E"/>
    <w:rsid w:val="00167482"/>
    <w:rsid w:val="001675A8"/>
    <w:rsid w:val="00167936"/>
    <w:rsid w:val="001679F1"/>
    <w:rsid w:val="00167ACA"/>
    <w:rsid w:val="00167B92"/>
    <w:rsid w:val="00167BAE"/>
    <w:rsid w:val="00167BE5"/>
    <w:rsid w:val="00167C57"/>
    <w:rsid w:val="00167C9A"/>
    <w:rsid w:val="00167D91"/>
    <w:rsid w:val="00167DEA"/>
    <w:rsid w:val="00167F17"/>
    <w:rsid w:val="00167FC4"/>
    <w:rsid w:val="00167FFC"/>
    <w:rsid w:val="00170271"/>
    <w:rsid w:val="00170370"/>
    <w:rsid w:val="00170474"/>
    <w:rsid w:val="001704AF"/>
    <w:rsid w:val="00170543"/>
    <w:rsid w:val="0017058C"/>
    <w:rsid w:val="0017077E"/>
    <w:rsid w:val="0017086C"/>
    <w:rsid w:val="00170997"/>
    <w:rsid w:val="001709D8"/>
    <w:rsid w:val="00170F32"/>
    <w:rsid w:val="00170F48"/>
    <w:rsid w:val="00170FE6"/>
    <w:rsid w:val="001710A9"/>
    <w:rsid w:val="0017118E"/>
    <w:rsid w:val="00171256"/>
    <w:rsid w:val="00171436"/>
    <w:rsid w:val="001715AB"/>
    <w:rsid w:val="001715E5"/>
    <w:rsid w:val="00171676"/>
    <w:rsid w:val="00171723"/>
    <w:rsid w:val="001719CD"/>
    <w:rsid w:val="00171BC8"/>
    <w:rsid w:val="00171C23"/>
    <w:rsid w:val="00171F74"/>
    <w:rsid w:val="0017209C"/>
    <w:rsid w:val="0017219B"/>
    <w:rsid w:val="00172354"/>
    <w:rsid w:val="0017236D"/>
    <w:rsid w:val="00172514"/>
    <w:rsid w:val="0017254E"/>
    <w:rsid w:val="0017272F"/>
    <w:rsid w:val="001727BC"/>
    <w:rsid w:val="00172A2E"/>
    <w:rsid w:val="00172BD0"/>
    <w:rsid w:val="00172C89"/>
    <w:rsid w:val="00172CE0"/>
    <w:rsid w:val="001730A8"/>
    <w:rsid w:val="0017311F"/>
    <w:rsid w:val="00173167"/>
    <w:rsid w:val="0017317D"/>
    <w:rsid w:val="001731E5"/>
    <w:rsid w:val="001735A8"/>
    <w:rsid w:val="00173641"/>
    <w:rsid w:val="001737F1"/>
    <w:rsid w:val="00173839"/>
    <w:rsid w:val="001738CC"/>
    <w:rsid w:val="00173994"/>
    <w:rsid w:val="00173C08"/>
    <w:rsid w:val="00173D5A"/>
    <w:rsid w:val="00173E01"/>
    <w:rsid w:val="00173E38"/>
    <w:rsid w:val="00173EF3"/>
    <w:rsid w:val="00173F0B"/>
    <w:rsid w:val="00173FA7"/>
    <w:rsid w:val="0017406F"/>
    <w:rsid w:val="0017421C"/>
    <w:rsid w:val="001742C8"/>
    <w:rsid w:val="0017431A"/>
    <w:rsid w:val="00174446"/>
    <w:rsid w:val="0017452A"/>
    <w:rsid w:val="00174626"/>
    <w:rsid w:val="001747B3"/>
    <w:rsid w:val="001747E0"/>
    <w:rsid w:val="0017482E"/>
    <w:rsid w:val="0017488B"/>
    <w:rsid w:val="00174B5C"/>
    <w:rsid w:val="00174EC9"/>
    <w:rsid w:val="00174EFF"/>
    <w:rsid w:val="0017517E"/>
    <w:rsid w:val="001752BA"/>
    <w:rsid w:val="0017535F"/>
    <w:rsid w:val="0017539E"/>
    <w:rsid w:val="001753ED"/>
    <w:rsid w:val="0017546B"/>
    <w:rsid w:val="00175559"/>
    <w:rsid w:val="00175596"/>
    <w:rsid w:val="00175610"/>
    <w:rsid w:val="00175612"/>
    <w:rsid w:val="00175892"/>
    <w:rsid w:val="00175902"/>
    <w:rsid w:val="0017596C"/>
    <w:rsid w:val="001759EB"/>
    <w:rsid w:val="00175B5E"/>
    <w:rsid w:val="00175C0E"/>
    <w:rsid w:val="00175C3E"/>
    <w:rsid w:val="00175DF2"/>
    <w:rsid w:val="00175F91"/>
    <w:rsid w:val="001760F2"/>
    <w:rsid w:val="0017610D"/>
    <w:rsid w:val="00176135"/>
    <w:rsid w:val="001762A7"/>
    <w:rsid w:val="00176325"/>
    <w:rsid w:val="001763AB"/>
    <w:rsid w:val="001763EB"/>
    <w:rsid w:val="0017646D"/>
    <w:rsid w:val="0017689E"/>
    <w:rsid w:val="001768F9"/>
    <w:rsid w:val="00176927"/>
    <w:rsid w:val="00176C77"/>
    <w:rsid w:val="00176C98"/>
    <w:rsid w:val="00176CC5"/>
    <w:rsid w:val="00176DA0"/>
    <w:rsid w:val="00176E24"/>
    <w:rsid w:val="00176E43"/>
    <w:rsid w:val="00176E4C"/>
    <w:rsid w:val="00176E7E"/>
    <w:rsid w:val="001770E6"/>
    <w:rsid w:val="001771B1"/>
    <w:rsid w:val="001771D5"/>
    <w:rsid w:val="00177229"/>
    <w:rsid w:val="001772A8"/>
    <w:rsid w:val="00177414"/>
    <w:rsid w:val="0017744B"/>
    <w:rsid w:val="00177810"/>
    <w:rsid w:val="00177A13"/>
    <w:rsid w:val="00177A25"/>
    <w:rsid w:val="00177B94"/>
    <w:rsid w:val="00177CDF"/>
    <w:rsid w:val="00177DBD"/>
    <w:rsid w:val="00177E81"/>
    <w:rsid w:val="00177FE8"/>
    <w:rsid w:val="00180029"/>
    <w:rsid w:val="00180067"/>
    <w:rsid w:val="001802B7"/>
    <w:rsid w:val="001803E0"/>
    <w:rsid w:val="001804E9"/>
    <w:rsid w:val="0018057D"/>
    <w:rsid w:val="001805DB"/>
    <w:rsid w:val="00180673"/>
    <w:rsid w:val="0018071F"/>
    <w:rsid w:val="00180727"/>
    <w:rsid w:val="001809DA"/>
    <w:rsid w:val="00180A52"/>
    <w:rsid w:val="00180A67"/>
    <w:rsid w:val="00180ADF"/>
    <w:rsid w:val="00180B53"/>
    <w:rsid w:val="00180B99"/>
    <w:rsid w:val="00180B9A"/>
    <w:rsid w:val="00180C00"/>
    <w:rsid w:val="00180C4A"/>
    <w:rsid w:val="00180C74"/>
    <w:rsid w:val="00180D38"/>
    <w:rsid w:val="00180E4E"/>
    <w:rsid w:val="00180E68"/>
    <w:rsid w:val="00180F12"/>
    <w:rsid w:val="00180F59"/>
    <w:rsid w:val="001811C2"/>
    <w:rsid w:val="0018124B"/>
    <w:rsid w:val="0018125A"/>
    <w:rsid w:val="00181420"/>
    <w:rsid w:val="0018147C"/>
    <w:rsid w:val="00181544"/>
    <w:rsid w:val="001815BA"/>
    <w:rsid w:val="001815C9"/>
    <w:rsid w:val="001815D9"/>
    <w:rsid w:val="00181790"/>
    <w:rsid w:val="001817AD"/>
    <w:rsid w:val="0018197D"/>
    <w:rsid w:val="001819E4"/>
    <w:rsid w:val="00181BD1"/>
    <w:rsid w:val="00181DF2"/>
    <w:rsid w:val="0018202D"/>
    <w:rsid w:val="0018211F"/>
    <w:rsid w:val="001821EA"/>
    <w:rsid w:val="00182274"/>
    <w:rsid w:val="001824FA"/>
    <w:rsid w:val="00182506"/>
    <w:rsid w:val="001825DF"/>
    <w:rsid w:val="001826BF"/>
    <w:rsid w:val="00182743"/>
    <w:rsid w:val="00182807"/>
    <w:rsid w:val="00182960"/>
    <w:rsid w:val="0018299B"/>
    <w:rsid w:val="00182BBC"/>
    <w:rsid w:val="001830BA"/>
    <w:rsid w:val="00183123"/>
    <w:rsid w:val="001831A2"/>
    <w:rsid w:val="00183221"/>
    <w:rsid w:val="0018350A"/>
    <w:rsid w:val="00183590"/>
    <w:rsid w:val="0018364D"/>
    <w:rsid w:val="00183744"/>
    <w:rsid w:val="0018392F"/>
    <w:rsid w:val="00183B14"/>
    <w:rsid w:val="00183D26"/>
    <w:rsid w:val="00183D50"/>
    <w:rsid w:val="00183F4E"/>
    <w:rsid w:val="00183FF3"/>
    <w:rsid w:val="001840E0"/>
    <w:rsid w:val="001841C9"/>
    <w:rsid w:val="00184300"/>
    <w:rsid w:val="00184329"/>
    <w:rsid w:val="001843FD"/>
    <w:rsid w:val="001844C0"/>
    <w:rsid w:val="0018450A"/>
    <w:rsid w:val="0018456B"/>
    <w:rsid w:val="001845CA"/>
    <w:rsid w:val="00184750"/>
    <w:rsid w:val="0018475E"/>
    <w:rsid w:val="001847A9"/>
    <w:rsid w:val="001848F6"/>
    <w:rsid w:val="0018493E"/>
    <w:rsid w:val="00184986"/>
    <w:rsid w:val="001849A0"/>
    <w:rsid w:val="001849BA"/>
    <w:rsid w:val="001849FF"/>
    <w:rsid w:val="00184B4D"/>
    <w:rsid w:val="00184C3F"/>
    <w:rsid w:val="00184CFC"/>
    <w:rsid w:val="00184DB3"/>
    <w:rsid w:val="00184EAE"/>
    <w:rsid w:val="00184F8B"/>
    <w:rsid w:val="00185083"/>
    <w:rsid w:val="0018508F"/>
    <w:rsid w:val="001851B1"/>
    <w:rsid w:val="001851C6"/>
    <w:rsid w:val="001852C2"/>
    <w:rsid w:val="001852E1"/>
    <w:rsid w:val="0018536D"/>
    <w:rsid w:val="001853B1"/>
    <w:rsid w:val="0018543E"/>
    <w:rsid w:val="00185636"/>
    <w:rsid w:val="00185692"/>
    <w:rsid w:val="001856B9"/>
    <w:rsid w:val="001858B8"/>
    <w:rsid w:val="00185DBE"/>
    <w:rsid w:val="00185E75"/>
    <w:rsid w:val="00185E83"/>
    <w:rsid w:val="00185EDB"/>
    <w:rsid w:val="00185F74"/>
    <w:rsid w:val="00186300"/>
    <w:rsid w:val="00186307"/>
    <w:rsid w:val="0018637C"/>
    <w:rsid w:val="001865BD"/>
    <w:rsid w:val="001865C1"/>
    <w:rsid w:val="00186793"/>
    <w:rsid w:val="001869C6"/>
    <w:rsid w:val="001869F9"/>
    <w:rsid w:val="00186A57"/>
    <w:rsid w:val="00186B07"/>
    <w:rsid w:val="00186C20"/>
    <w:rsid w:val="00186C3B"/>
    <w:rsid w:val="00186C55"/>
    <w:rsid w:val="00186D36"/>
    <w:rsid w:val="00186ED0"/>
    <w:rsid w:val="00186F02"/>
    <w:rsid w:val="00186F44"/>
    <w:rsid w:val="001872F3"/>
    <w:rsid w:val="001873FC"/>
    <w:rsid w:val="0018781D"/>
    <w:rsid w:val="00187954"/>
    <w:rsid w:val="00187968"/>
    <w:rsid w:val="00187982"/>
    <w:rsid w:val="00187B3B"/>
    <w:rsid w:val="00187B43"/>
    <w:rsid w:val="00187F80"/>
    <w:rsid w:val="00187FA7"/>
    <w:rsid w:val="001901C5"/>
    <w:rsid w:val="001902BE"/>
    <w:rsid w:val="001902DA"/>
    <w:rsid w:val="001902E7"/>
    <w:rsid w:val="00190537"/>
    <w:rsid w:val="001905AF"/>
    <w:rsid w:val="0019095D"/>
    <w:rsid w:val="001909CB"/>
    <w:rsid w:val="00190A29"/>
    <w:rsid w:val="00190AEE"/>
    <w:rsid w:val="00190B3B"/>
    <w:rsid w:val="00190B63"/>
    <w:rsid w:val="00190CEC"/>
    <w:rsid w:val="00190D79"/>
    <w:rsid w:val="00190F28"/>
    <w:rsid w:val="00191019"/>
    <w:rsid w:val="001910C0"/>
    <w:rsid w:val="0019128A"/>
    <w:rsid w:val="00191320"/>
    <w:rsid w:val="001913D0"/>
    <w:rsid w:val="001913D3"/>
    <w:rsid w:val="001916A2"/>
    <w:rsid w:val="00191905"/>
    <w:rsid w:val="0019194A"/>
    <w:rsid w:val="00191B2E"/>
    <w:rsid w:val="00191BEE"/>
    <w:rsid w:val="00191C77"/>
    <w:rsid w:val="00191CB0"/>
    <w:rsid w:val="00191CB2"/>
    <w:rsid w:val="00191D21"/>
    <w:rsid w:val="00191DE0"/>
    <w:rsid w:val="00191E06"/>
    <w:rsid w:val="00191EBA"/>
    <w:rsid w:val="00191EEF"/>
    <w:rsid w:val="00191F97"/>
    <w:rsid w:val="0019203C"/>
    <w:rsid w:val="001920F0"/>
    <w:rsid w:val="00192160"/>
    <w:rsid w:val="0019218A"/>
    <w:rsid w:val="001922AA"/>
    <w:rsid w:val="001922EE"/>
    <w:rsid w:val="00192527"/>
    <w:rsid w:val="00192611"/>
    <w:rsid w:val="00192818"/>
    <w:rsid w:val="0019291C"/>
    <w:rsid w:val="00192AC2"/>
    <w:rsid w:val="00192DBF"/>
    <w:rsid w:val="00192E52"/>
    <w:rsid w:val="00192E97"/>
    <w:rsid w:val="00192FF7"/>
    <w:rsid w:val="001931AC"/>
    <w:rsid w:val="001931D6"/>
    <w:rsid w:val="00193299"/>
    <w:rsid w:val="0019339E"/>
    <w:rsid w:val="00193550"/>
    <w:rsid w:val="001935C5"/>
    <w:rsid w:val="0019364B"/>
    <w:rsid w:val="001937B6"/>
    <w:rsid w:val="00193946"/>
    <w:rsid w:val="0019396A"/>
    <w:rsid w:val="00193A3C"/>
    <w:rsid w:val="00193A82"/>
    <w:rsid w:val="00193AB3"/>
    <w:rsid w:val="00193BEE"/>
    <w:rsid w:val="00193CF2"/>
    <w:rsid w:val="00193DF1"/>
    <w:rsid w:val="00193FC9"/>
    <w:rsid w:val="001940F5"/>
    <w:rsid w:val="0019413B"/>
    <w:rsid w:val="0019415F"/>
    <w:rsid w:val="0019432F"/>
    <w:rsid w:val="00194427"/>
    <w:rsid w:val="001945B4"/>
    <w:rsid w:val="001945EB"/>
    <w:rsid w:val="0019474E"/>
    <w:rsid w:val="001947A4"/>
    <w:rsid w:val="001947B8"/>
    <w:rsid w:val="001947CC"/>
    <w:rsid w:val="0019499C"/>
    <w:rsid w:val="001949CC"/>
    <w:rsid w:val="00194A79"/>
    <w:rsid w:val="00194B48"/>
    <w:rsid w:val="00194D51"/>
    <w:rsid w:val="00194D91"/>
    <w:rsid w:val="00194DA0"/>
    <w:rsid w:val="00194E8D"/>
    <w:rsid w:val="00194F2A"/>
    <w:rsid w:val="001950A9"/>
    <w:rsid w:val="00195101"/>
    <w:rsid w:val="0019517D"/>
    <w:rsid w:val="00195236"/>
    <w:rsid w:val="00195321"/>
    <w:rsid w:val="00195514"/>
    <w:rsid w:val="00195520"/>
    <w:rsid w:val="00195555"/>
    <w:rsid w:val="00195593"/>
    <w:rsid w:val="0019561F"/>
    <w:rsid w:val="001956BC"/>
    <w:rsid w:val="00195732"/>
    <w:rsid w:val="00195857"/>
    <w:rsid w:val="00195876"/>
    <w:rsid w:val="001958E5"/>
    <w:rsid w:val="0019597F"/>
    <w:rsid w:val="00195989"/>
    <w:rsid w:val="00195BC3"/>
    <w:rsid w:val="00195BF8"/>
    <w:rsid w:val="00195C2B"/>
    <w:rsid w:val="00195CF4"/>
    <w:rsid w:val="00195D17"/>
    <w:rsid w:val="00195D2D"/>
    <w:rsid w:val="00195D79"/>
    <w:rsid w:val="00195DD0"/>
    <w:rsid w:val="00195ECB"/>
    <w:rsid w:val="001960DD"/>
    <w:rsid w:val="0019615A"/>
    <w:rsid w:val="001962EA"/>
    <w:rsid w:val="0019630C"/>
    <w:rsid w:val="00196345"/>
    <w:rsid w:val="001965A7"/>
    <w:rsid w:val="001965D1"/>
    <w:rsid w:val="001966FF"/>
    <w:rsid w:val="00196831"/>
    <w:rsid w:val="001968C9"/>
    <w:rsid w:val="00196974"/>
    <w:rsid w:val="001969FD"/>
    <w:rsid w:val="00196B16"/>
    <w:rsid w:val="00196BCD"/>
    <w:rsid w:val="00196C80"/>
    <w:rsid w:val="00197013"/>
    <w:rsid w:val="00197021"/>
    <w:rsid w:val="00197151"/>
    <w:rsid w:val="001971AE"/>
    <w:rsid w:val="00197272"/>
    <w:rsid w:val="001974C8"/>
    <w:rsid w:val="00197514"/>
    <w:rsid w:val="001975DF"/>
    <w:rsid w:val="0019762F"/>
    <w:rsid w:val="001976E0"/>
    <w:rsid w:val="001977E6"/>
    <w:rsid w:val="00197997"/>
    <w:rsid w:val="00197A17"/>
    <w:rsid w:val="00197A65"/>
    <w:rsid w:val="00197ACC"/>
    <w:rsid w:val="00197B16"/>
    <w:rsid w:val="00197B5D"/>
    <w:rsid w:val="00197D2B"/>
    <w:rsid w:val="00197D51"/>
    <w:rsid w:val="00197DE0"/>
    <w:rsid w:val="00197F0D"/>
    <w:rsid w:val="001A0031"/>
    <w:rsid w:val="001A0089"/>
    <w:rsid w:val="001A00A1"/>
    <w:rsid w:val="001A03CC"/>
    <w:rsid w:val="001A046E"/>
    <w:rsid w:val="001A0599"/>
    <w:rsid w:val="001A05BD"/>
    <w:rsid w:val="001A05DD"/>
    <w:rsid w:val="001A066B"/>
    <w:rsid w:val="001A06AA"/>
    <w:rsid w:val="001A0A9F"/>
    <w:rsid w:val="001A0B90"/>
    <w:rsid w:val="001A0D4C"/>
    <w:rsid w:val="001A110F"/>
    <w:rsid w:val="001A1169"/>
    <w:rsid w:val="001A1222"/>
    <w:rsid w:val="001A1450"/>
    <w:rsid w:val="001A1457"/>
    <w:rsid w:val="001A145F"/>
    <w:rsid w:val="001A14FB"/>
    <w:rsid w:val="001A157C"/>
    <w:rsid w:val="001A163E"/>
    <w:rsid w:val="001A1797"/>
    <w:rsid w:val="001A17B9"/>
    <w:rsid w:val="001A18AD"/>
    <w:rsid w:val="001A196F"/>
    <w:rsid w:val="001A1AC3"/>
    <w:rsid w:val="001A1ADF"/>
    <w:rsid w:val="001A1C0D"/>
    <w:rsid w:val="001A1F80"/>
    <w:rsid w:val="001A2025"/>
    <w:rsid w:val="001A2106"/>
    <w:rsid w:val="001A2117"/>
    <w:rsid w:val="001A22DE"/>
    <w:rsid w:val="001A2378"/>
    <w:rsid w:val="001A2641"/>
    <w:rsid w:val="001A268A"/>
    <w:rsid w:val="001A26E4"/>
    <w:rsid w:val="001A26F4"/>
    <w:rsid w:val="001A2A1B"/>
    <w:rsid w:val="001A2AE5"/>
    <w:rsid w:val="001A2BFB"/>
    <w:rsid w:val="001A2C1C"/>
    <w:rsid w:val="001A2C4A"/>
    <w:rsid w:val="001A2C77"/>
    <w:rsid w:val="001A2D35"/>
    <w:rsid w:val="001A2E21"/>
    <w:rsid w:val="001A302B"/>
    <w:rsid w:val="001A30D4"/>
    <w:rsid w:val="001A33A6"/>
    <w:rsid w:val="001A3472"/>
    <w:rsid w:val="001A3736"/>
    <w:rsid w:val="001A37C2"/>
    <w:rsid w:val="001A381A"/>
    <w:rsid w:val="001A3829"/>
    <w:rsid w:val="001A39E7"/>
    <w:rsid w:val="001A3A95"/>
    <w:rsid w:val="001A3CED"/>
    <w:rsid w:val="001A3D0D"/>
    <w:rsid w:val="001A3F0F"/>
    <w:rsid w:val="001A3FDF"/>
    <w:rsid w:val="001A40C2"/>
    <w:rsid w:val="001A41DF"/>
    <w:rsid w:val="001A43B4"/>
    <w:rsid w:val="001A4575"/>
    <w:rsid w:val="001A4666"/>
    <w:rsid w:val="001A47A9"/>
    <w:rsid w:val="001A4952"/>
    <w:rsid w:val="001A4997"/>
    <w:rsid w:val="001A4B88"/>
    <w:rsid w:val="001A4BB9"/>
    <w:rsid w:val="001A4FC0"/>
    <w:rsid w:val="001A4FC2"/>
    <w:rsid w:val="001A4FF8"/>
    <w:rsid w:val="001A514A"/>
    <w:rsid w:val="001A5194"/>
    <w:rsid w:val="001A5232"/>
    <w:rsid w:val="001A5255"/>
    <w:rsid w:val="001A5396"/>
    <w:rsid w:val="001A5552"/>
    <w:rsid w:val="001A58DB"/>
    <w:rsid w:val="001A5CEF"/>
    <w:rsid w:val="001A5F37"/>
    <w:rsid w:val="001A5FFD"/>
    <w:rsid w:val="001A6020"/>
    <w:rsid w:val="001A613C"/>
    <w:rsid w:val="001A6146"/>
    <w:rsid w:val="001A619C"/>
    <w:rsid w:val="001A62E6"/>
    <w:rsid w:val="001A6633"/>
    <w:rsid w:val="001A6727"/>
    <w:rsid w:val="001A67B9"/>
    <w:rsid w:val="001A68EF"/>
    <w:rsid w:val="001A6B16"/>
    <w:rsid w:val="001A6E55"/>
    <w:rsid w:val="001A6E70"/>
    <w:rsid w:val="001A6E7B"/>
    <w:rsid w:val="001A6F28"/>
    <w:rsid w:val="001A71C3"/>
    <w:rsid w:val="001A7273"/>
    <w:rsid w:val="001A741F"/>
    <w:rsid w:val="001A768A"/>
    <w:rsid w:val="001A78BF"/>
    <w:rsid w:val="001A799B"/>
    <w:rsid w:val="001A7A8A"/>
    <w:rsid w:val="001A7B12"/>
    <w:rsid w:val="001A7B4D"/>
    <w:rsid w:val="001A7D8F"/>
    <w:rsid w:val="001A7E74"/>
    <w:rsid w:val="001A7EA0"/>
    <w:rsid w:val="001A7F12"/>
    <w:rsid w:val="001A7FF7"/>
    <w:rsid w:val="001B0081"/>
    <w:rsid w:val="001B016A"/>
    <w:rsid w:val="001B016C"/>
    <w:rsid w:val="001B0261"/>
    <w:rsid w:val="001B04FF"/>
    <w:rsid w:val="001B055A"/>
    <w:rsid w:val="001B0721"/>
    <w:rsid w:val="001B0945"/>
    <w:rsid w:val="001B0B24"/>
    <w:rsid w:val="001B0D3B"/>
    <w:rsid w:val="001B0DFA"/>
    <w:rsid w:val="001B0EC8"/>
    <w:rsid w:val="001B0FED"/>
    <w:rsid w:val="001B1274"/>
    <w:rsid w:val="001B12E1"/>
    <w:rsid w:val="001B13B0"/>
    <w:rsid w:val="001B1482"/>
    <w:rsid w:val="001B1495"/>
    <w:rsid w:val="001B14DE"/>
    <w:rsid w:val="001B1500"/>
    <w:rsid w:val="001B1574"/>
    <w:rsid w:val="001B163E"/>
    <w:rsid w:val="001B176F"/>
    <w:rsid w:val="001B185D"/>
    <w:rsid w:val="001B18FD"/>
    <w:rsid w:val="001B1905"/>
    <w:rsid w:val="001B1947"/>
    <w:rsid w:val="001B1A19"/>
    <w:rsid w:val="001B1A91"/>
    <w:rsid w:val="001B1AD8"/>
    <w:rsid w:val="001B1B37"/>
    <w:rsid w:val="001B1B81"/>
    <w:rsid w:val="001B1BEE"/>
    <w:rsid w:val="001B1D0F"/>
    <w:rsid w:val="001B1D18"/>
    <w:rsid w:val="001B1DF7"/>
    <w:rsid w:val="001B1E80"/>
    <w:rsid w:val="001B1EA8"/>
    <w:rsid w:val="001B204D"/>
    <w:rsid w:val="001B22B4"/>
    <w:rsid w:val="001B268A"/>
    <w:rsid w:val="001B26B9"/>
    <w:rsid w:val="001B2A05"/>
    <w:rsid w:val="001B2A1A"/>
    <w:rsid w:val="001B2B33"/>
    <w:rsid w:val="001B2C46"/>
    <w:rsid w:val="001B2C93"/>
    <w:rsid w:val="001B2DED"/>
    <w:rsid w:val="001B2EE2"/>
    <w:rsid w:val="001B3010"/>
    <w:rsid w:val="001B3270"/>
    <w:rsid w:val="001B335E"/>
    <w:rsid w:val="001B3404"/>
    <w:rsid w:val="001B3437"/>
    <w:rsid w:val="001B34A1"/>
    <w:rsid w:val="001B35FE"/>
    <w:rsid w:val="001B3612"/>
    <w:rsid w:val="001B3746"/>
    <w:rsid w:val="001B37CA"/>
    <w:rsid w:val="001B37FF"/>
    <w:rsid w:val="001B3948"/>
    <w:rsid w:val="001B39CE"/>
    <w:rsid w:val="001B3AAB"/>
    <w:rsid w:val="001B3C51"/>
    <w:rsid w:val="001B3CD5"/>
    <w:rsid w:val="001B3CD8"/>
    <w:rsid w:val="001B3DA7"/>
    <w:rsid w:val="001B3DB8"/>
    <w:rsid w:val="001B3FF0"/>
    <w:rsid w:val="001B41C9"/>
    <w:rsid w:val="001B41F0"/>
    <w:rsid w:val="001B4279"/>
    <w:rsid w:val="001B4300"/>
    <w:rsid w:val="001B43CB"/>
    <w:rsid w:val="001B44DC"/>
    <w:rsid w:val="001B44E9"/>
    <w:rsid w:val="001B4529"/>
    <w:rsid w:val="001B458A"/>
    <w:rsid w:val="001B46BF"/>
    <w:rsid w:val="001B47ED"/>
    <w:rsid w:val="001B4832"/>
    <w:rsid w:val="001B4846"/>
    <w:rsid w:val="001B48B4"/>
    <w:rsid w:val="001B48EA"/>
    <w:rsid w:val="001B49D8"/>
    <w:rsid w:val="001B49E9"/>
    <w:rsid w:val="001B4A0F"/>
    <w:rsid w:val="001B4B11"/>
    <w:rsid w:val="001B4C44"/>
    <w:rsid w:val="001B4C47"/>
    <w:rsid w:val="001B4DA9"/>
    <w:rsid w:val="001B4F07"/>
    <w:rsid w:val="001B4F8A"/>
    <w:rsid w:val="001B505C"/>
    <w:rsid w:val="001B5092"/>
    <w:rsid w:val="001B5221"/>
    <w:rsid w:val="001B532D"/>
    <w:rsid w:val="001B53A9"/>
    <w:rsid w:val="001B53CE"/>
    <w:rsid w:val="001B548B"/>
    <w:rsid w:val="001B583C"/>
    <w:rsid w:val="001B594A"/>
    <w:rsid w:val="001B5A70"/>
    <w:rsid w:val="001B5ADD"/>
    <w:rsid w:val="001B5D83"/>
    <w:rsid w:val="001B5E83"/>
    <w:rsid w:val="001B5EBE"/>
    <w:rsid w:val="001B617A"/>
    <w:rsid w:val="001B61BF"/>
    <w:rsid w:val="001B62E4"/>
    <w:rsid w:val="001B6314"/>
    <w:rsid w:val="001B64F3"/>
    <w:rsid w:val="001B65C0"/>
    <w:rsid w:val="001B65FA"/>
    <w:rsid w:val="001B6783"/>
    <w:rsid w:val="001B685F"/>
    <w:rsid w:val="001B6934"/>
    <w:rsid w:val="001B6AD0"/>
    <w:rsid w:val="001B6B19"/>
    <w:rsid w:val="001B6C07"/>
    <w:rsid w:val="001B6DD8"/>
    <w:rsid w:val="001B6F21"/>
    <w:rsid w:val="001B71F7"/>
    <w:rsid w:val="001B72F9"/>
    <w:rsid w:val="001B7360"/>
    <w:rsid w:val="001B737B"/>
    <w:rsid w:val="001B748C"/>
    <w:rsid w:val="001B74A9"/>
    <w:rsid w:val="001B7556"/>
    <w:rsid w:val="001B757E"/>
    <w:rsid w:val="001B75A1"/>
    <w:rsid w:val="001B76CF"/>
    <w:rsid w:val="001B76FF"/>
    <w:rsid w:val="001B7811"/>
    <w:rsid w:val="001B7A41"/>
    <w:rsid w:val="001B7B38"/>
    <w:rsid w:val="001B7B3B"/>
    <w:rsid w:val="001B7BC0"/>
    <w:rsid w:val="001B7CAB"/>
    <w:rsid w:val="001C0021"/>
    <w:rsid w:val="001C0111"/>
    <w:rsid w:val="001C01CB"/>
    <w:rsid w:val="001C02C0"/>
    <w:rsid w:val="001C03F9"/>
    <w:rsid w:val="001C044E"/>
    <w:rsid w:val="001C060C"/>
    <w:rsid w:val="001C0761"/>
    <w:rsid w:val="001C0791"/>
    <w:rsid w:val="001C07A5"/>
    <w:rsid w:val="001C0977"/>
    <w:rsid w:val="001C09AE"/>
    <w:rsid w:val="001C0ABD"/>
    <w:rsid w:val="001C0B0B"/>
    <w:rsid w:val="001C0B45"/>
    <w:rsid w:val="001C0B96"/>
    <w:rsid w:val="001C1020"/>
    <w:rsid w:val="001C10B2"/>
    <w:rsid w:val="001C10DA"/>
    <w:rsid w:val="001C1288"/>
    <w:rsid w:val="001C1338"/>
    <w:rsid w:val="001C13E7"/>
    <w:rsid w:val="001C143E"/>
    <w:rsid w:val="001C164E"/>
    <w:rsid w:val="001C1654"/>
    <w:rsid w:val="001C16AC"/>
    <w:rsid w:val="001C1B27"/>
    <w:rsid w:val="001C1C6E"/>
    <w:rsid w:val="001C1D9A"/>
    <w:rsid w:val="001C1DBD"/>
    <w:rsid w:val="001C1E40"/>
    <w:rsid w:val="001C1F23"/>
    <w:rsid w:val="001C2018"/>
    <w:rsid w:val="001C2051"/>
    <w:rsid w:val="001C2151"/>
    <w:rsid w:val="001C22A4"/>
    <w:rsid w:val="001C22CB"/>
    <w:rsid w:val="001C2326"/>
    <w:rsid w:val="001C2547"/>
    <w:rsid w:val="001C2962"/>
    <w:rsid w:val="001C2A06"/>
    <w:rsid w:val="001C2B01"/>
    <w:rsid w:val="001C2BCA"/>
    <w:rsid w:val="001C2D3B"/>
    <w:rsid w:val="001C3021"/>
    <w:rsid w:val="001C3102"/>
    <w:rsid w:val="001C3149"/>
    <w:rsid w:val="001C319B"/>
    <w:rsid w:val="001C31DD"/>
    <w:rsid w:val="001C3205"/>
    <w:rsid w:val="001C3207"/>
    <w:rsid w:val="001C3259"/>
    <w:rsid w:val="001C340C"/>
    <w:rsid w:val="001C344D"/>
    <w:rsid w:val="001C3671"/>
    <w:rsid w:val="001C375D"/>
    <w:rsid w:val="001C3A10"/>
    <w:rsid w:val="001C3AA2"/>
    <w:rsid w:val="001C3D68"/>
    <w:rsid w:val="001C3E03"/>
    <w:rsid w:val="001C3EAF"/>
    <w:rsid w:val="001C4217"/>
    <w:rsid w:val="001C424C"/>
    <w:rsid w:val="001C43CE"/>
    <w:rsid w:val="001C4600"/>
    <w:rsid w:val="001C47F3"/>
    <w:rsid w:val="001C4868"/>
    <w:rsid w:val="001C4918"/>
    <w:rsid w:val="001C4932"/>
    <w:rsid w:val="001C498E"/>
    <w:rsid w:val="001C49A8"/>
    <w:rsid w:val="001C4A02"/>
    <w:rsid w:val="001C4BDD"/>
    <w:rsid w:val="001C4FB9"/>
    <w:rsid w:val="001C4FBF"/>
    <w:rsid w:val="001C507D"/>
    <w:rsid w:val="001C50B4"/>
    <w:rsid w:val="001C51FE"/>
    <w:rsid w:val="001C5269"/>
    <w:rsid w:val="001C52F5"/>
    <w:rsid w:val="001C54AC"/>
    <w:rsid w:val="001C54E2"/>
    <w:rsid w:val="001C550F"/>
    <w:rsid w:val="001C5685"/>
    <w:rsid w:val="001C56D7"/>
    <w:rsid w:val="001C58FA"/>
    <w:rsid w:val="001C595E"/>
    <w:rsid w:val="001C5A49"/>
    <w:rsid w:val="001C5A50"/>
    <w:rsid w:val="001C5BB2"/>
    <w:rsid w:val="001C5C37"/>
    <w:rsid w:val="001C5E91"/>
    <w:rsid w:val="001C5ED2"/>
    <w:rsid w:val="001C5EE1"/>
    <w:rsid w:val="001C5F5B"/>
    <w:rsid w:val="001C5F89"/>
    <w:rsid w:val="001C6000"/>
    <w:rsid w:val="001C6057"/>
    <w:rsid w:val="001C620A"/>
    <w:rsid w:val="001C642A"/>
    <w:rsid w:val="001C6616"/>
    <w:rsid w:val="001C668D"/>
    <w:rsid w:val="001C673B"/>
    <w:rsid w:val="001C67CC"/>
    <w:rsid w:val="001C686D"/>
    <w:rsid w:val="001C68B0"/>
    <w:rsid w:val="001C68EF"/>
    <w:rsid w:val="001C69BD"/>
    <w:rsid w:val="001C69FA"/>
    <w:rsid w:val="001C6A00"/>
    <w:rsid w:val="001C6A49"/>
    <w:rsid w:val="001C6BD7"/>
    <w:rsid w:val="001C6FFE"/>
    <w:rsid w:val="001C72A9"/>
    <w:rsid w:val="001C7337"/>
    <w:rsid w:val="001C73B1"/>
    <w:rsid w:val="001C73EB"/>
    <w:rsid w:val="001C745C"/>
    <w:rsid w:val="001C74B5"/>
    <w:rsid w:val="001C750E"/>
    <w:rsid w:val="001C755A"/>
    <w:rsid w:val="001C7585"/>
    <w:rsid w:val="001C784A"/>
    <w:rsid w:val="001C7852"/>
    <w:rsid w:val="001C7A47"/>
    <w:rsid w:val="001C7B5F"/>
    <w:rsid w:val="001C7BD0"/>
    <w:rsid w:val="001D0144"/>
    <w:rsid w:val="001D05CC"/>
    <w:rsid w:val="001D0723"/>
    <w:rsid w:val="001D0A6C"/>
    <w:rsid w:val="001D0B35"/>
    <w:rsid w:val="001D0C11"/>
    <w:rsid w:val="001D0E2A"/>
    <w:rsid w:val="001D0E7F"/>
    <w:rsid w:val="001D0E8F"/>
    <w:rsid w:val="001D11E5"/>
    <w:rsid w:val="001D12B5"/>
    <w:rsid w:val="001D136C"/>
    <w:rsid w:val="001D13BD"/>
    <w:rsid w:val="001D1421"/>
    <w:rsid w:val="001D1809"/>
    <w:rsid w:val="001D18A9"/>
    <w:rsid w:val="001D1BA9"/>
    <w:rsid w:val="001D1BCC"/>
    <w:rsid w:val="001D1C34"/>
    <w:rsid w:val="001D1F8E"/>
    <w:rsid w:val="001D2096"/>
    <w:rsid w:val="001D20D3"/>
    <w:rsid w:val="001D2122"/>
    <w:rsid w:val="001D2169"/>
    <w:rsid w:val="001D2209"/>
    <w:rsid w:val="001D2230"/>
    <w:rsid w:val="001D223A"/>
    <w:rsid w:val="001D22B7"/>
    <w:rsid w:val="001D233C"/>
    <w:rsid w:val="001D2354"/>
    <w:rsid w:val="001D2486"/>
    <w:rsid w:val="001D24C9"/>
    <w:rsid w:val="001D25E9"/>
    <w:rsid w:val="001D2763"/>
    <w:rsid w:val="001D2AD8"/>
    <w:rsid w:val="001D2BA9"/>
    <w:rsid w:val="001D2CBF"/>
    <w:rsid w:val="001D2EAF"/>
    <w:rsid w:val="001D3012"/>
    <w:rsid w:val="001D3094"/>
    <w:rsid w:val="001D31F2"/>
    <w:rsid w:val="001D32DC"/>
    <w:rsid w:val="001D338D"/>
    <w:rsid w:val="001D33BE"/>
    <w:rsid w:val="001D3418"/>
    <w:rsid w:val="001D34A1"/>
    <w:rsid w:val="001D362E"/>
    <w:rsid w:val="001D36F5"/>
    <w:rsid w:val="001D3816"/>
    <w:rsid w:val="001D3A58"/>
    <w:rsid w:val="001D3C16"/>
    <w:rsid w:val="001D3CCA"/>
    <w:rsid w:val="001D3CD5"/>
    <w:rsid w:val="001D3CF2"/>
    <w:rsid w:val="001D3F62"/>
    <w:rsid w:val="001D3FF2"/>
    <w:rsid w:val="001D40A0"/>
    <w:rsid w:val="001D4114"/>
    <w:rsid w:val="001D456F"/>
    <w:rsid w:val="001D4593"/>
    <w:rsid w:val="001D45EA"/>
    <w:rsid w:val="001D45FB"/>
    <w:rsid w:val="001D46E8"/>
    <w:rsid w:val="001D4A3D"/>
    <w:rsid w:val="001D4B1F"/>
    <w:rsid w:val="001D4D7A"/>
    <w:rsid w:val="001D4D94"/>
    <w:rsid w:val="001D4EB4"/>
    <w:rsid w:val="001D4F2A"/>
    <w:rsid w:val="001D4FB7"/>
    <w:rsid w:val="001D5154"/>
    <w:rsid w:val="001D5250"/>
    <w:rsid w:val="001D52E6"/>
    <w:rsid w:val="001D530E"/>
    <w:rsid w:val="001D5435"/>
    <w:rsid w:val="001D5550"/>
    <w:rsid w:val="001D5641"/>
    <w:rsid w:val="001D57DA"/>
    <w:rsid w:val="001D592C"/>
    <w:rsid w:val="001D59FA"/>
    <w:rsid w:val="001D5AAA"/>
    <w:rsid w:val="001D5B4C"/>
    <w:rsid w:val="001D5BBB"/>
    <w:rsid w:val="001D5BDE"/>
    <w:rsid w:val="001D5BE2"/>
    <w:rsid w:val="001D5D9B"/>
    <w:rsid w:val="001D5E8A"/>
    <w:rsid w:val="001D5EB4"/>
    <w:rsid w:val="001D5F66"/>
    <w:rsid w:val="001D5F70"/>
    <w:rsid w:val="001D606C"/>
    <w:rsid w:val="001D6150"/>
    <w:rsid w:val="001D61F7"/>
    <w:rsid w:val="001D6335"/>
    <w:rsid w:val="001D634A"/>
    <w:rsid w:val="001D65E2"/>
    <w:rsid w:val="001D6612"/>
    <w:rsid w:val="001D6738"/>
    <w:rsid w:val="001D693E"/>
    <w:rsid w:val="001D69BF"/>
    <w:rsid w:val="001D69F1"/>
    <w:rsid w:val="001D6CAF"/>
    <w:rsid w:val="001D6D97"/>
    <w:rsid w:val="001D6E83"/>
    <w:rsid w:val="001D6F84"/>
    <w:rsid w:val="001D70C0"/>
    <w:rsid w:val="001D72E1"/>
    <w:rsid w:val="001D744F"/>
    <w:rsid w:val="001D7522"/>
    <w:rsid w:val="001D7565"/>
    <w:rsid w:val="001D75C0"/>
    <w:rsid w:val="001D76BA"/>
    <w:rsid w:val="001D790D"/>
    <w:rsid w:val="001D7943"/>
    <w:rsid w:val="001D7975"/>
    <w:rsid w:val="001D798C"/>
    <w:rsid w:val="001D79C9"/>
    <w:rsid w:val="001D7A5F"/>
    <w:rsid w:val="001D7B9D"/>
    <w:rsid w:val="001D7C91"/>
    <w:rsid w:val="001D7F7A"/>
    <w:rsid w:val="001E00A9"/>
    <w:rsid w:val="001E02CA"/>
    <w:rsid w:val="001E0473"/>
    <w:rsid w:val="001E04CB"/>
    <w:rsid w:val="001E0594"/>
    <w:rsid w:val="001E066E"/>
    <w:rsid w:val="001E069F"/>
    <w:rsid w:val="001E06B7"/>
    <w:rsid w:val="001E06EE"/>
    <w:rsid w:val="001E06FD"/>
    <w:rsid w:val="001E0779"/>
    <w:rsid w:val="001E08BB"/>
    <w:rsid w:val="001E08D8"/>
    <w:rsid w:val="001E0B57"/>
    <w:rsid w:val="001E0C02"/>
    <w:rsid w:val="001E0DEC"/>
    <w:rsid w:val="001E0E8E"/>
    <w:rsid w:val="001E0EFB"/>
    <w:rsid w:val="001E0F9A"/>
    <w:rsid w:val="001E1218"/>
    <w:rsid w:val="001E14A6"/>
    <w:rsid w:val="001E14F8"/>
    <w:rsid w:val="001E18DB"/>
    <w:rsid w:val="001E1959"/>
    <w:rsid w:val="001E1B42"/>
    <w:rsid w:val="001E1B86"/>
    <w:rsid w:val="001E1BE8"/>
    <w:rsid w:val="001E1D57"/>
    <w:rsid w:val="001E241E"/>
    <w:rsid w:val="001E2483"/>
    <w:rsid w:val="001E24AC"/>
    <w:rsid w:val="001E2675"/>
    <w:rsid w:val="001E26BA"/>
    <w:rsid w:val="001E26D0"/>
    <w:rsid w:val="001E28F2"/>
    <w:rsid w:val="001E29A4"/>
    <w:rsid w:val="001E2B19"/>
    <w:rsid w:val="001E2C30"/>
    <w:rsid w:val="001E2C32"/>
    <w:rsid w:val="001E2CDC"/>
    <w:rsid w:val="001E2F3C"/>
    <w:rsid w:val="001E2F41"/>
    <w:rsid w:val="001E2F47"/>
    <w:rsid w:val="001E33F5"/>
    <w:rsid w:val="001E3495"/>
    <w:rsid w:val="001E3505"/>
    <w:rsid w:val="001E3562"/>
    <w:rsid w:val="001E3809"/>
    <w:rsid w:val="001E38B9"/>
    <w:rsid w:val="001E38CA"/>
    <w:rsid w:val="001E3924"/>
    <w:rsid w:val="001E3B29"/>
    <w:rsid w:val="001E3C05"/>
    <w:rsid w:val="001E3C6D"/>
    <w:rsid w:val="001E3D50"/>
    <w:rsid w:val="001E3F5E"/>
    <w:rsid w:val="001E4063"/>
    <w:rsid w:val="001E4130"/>
    <w:rsid w:val="001E4188"/>
    <w:rsid w:val="001E42A5"/>
    <w:rsid w:val="001E443B"/>
    <w:rsid w:val="001E4538"/>
    <w:rsid w:val="001E4AB2"/>
    <w:rsid w:val="001E4B6B"/>
    <w:rsid w:val="001E4B97"/>
    <w:rsid w:val="001E4CFD"/>
    <w:rsid w:val="001E4DA8"/>
    <w:rsid w:val="001E4E4C"/>
    <w:rsid w:val="001E4EAF"/>
    <w:rsid w:val="001E4F61"/>
    <w:rsid w:val="001E5205"/>
    <w:rsid w:val="001E52DB"/>
    <w:rsid w:val="001E5358"/>
    <w:rsid w:val="001E53F9"/>
    <w:rsid w:val="001E5572"/>
    <w:rsid w:val="001E567A"/>
    <w:rsid w:val="001E5754"/>
    <w:rsid w:val="001E578C"/>
    <w:rsid w:val="001E5804"/>
    <w:rsid w:val="001E5AA6"/>
    <w:rsid w:val="001E5ADD"/>
    <w:rsid w:val="001E5B36"/>
    <w:rsid w:val="001E5C3C"/>
    <w:rsid w:val="001E5C67"/>
    <w:rsid w:val="001E5DB5"/>
    <w:rsid w:val="001E5DBB"/>
    <w:rsid w:val="001E5EB4"/>
    <w:rsid w:val="001E5EB9"/>
    <w:rsid w:val="001E6016"/>
    <w:rsid w:val="001E607A"/>
    <w:rsid w:val="001E609E"/>
    <w:rsid w:val="001E6134"/>
    <w:rsid w:val="001E61ED"/>
    <w:rsid w:val="001E6481"/>
    <w:rsid w:val="001E64A5"/>
    <w:rsid w:val="001E67AF"/>
    <w:rsid w:val="001E67F9"/>
    <w:rsid w:val="001E691C"/>
    <w:rsid w:val="001E693A"/>
    <w:rsid w:val="001E6C49"/>
    <w:rsid w:val="001E6D27"/>
    <w:rsid w:val="001E6D4A"/>
    <w:rsid w:val="001E6F1C"/>
    <w:rsid w:val="001E71DF"/>
    <w:rsid w:val="001E71ED"/>
    <w:rsid w:val="001E72F5"/>
    <w:rsid w:val="001E746B"/>
    <w:rsid w:val="001E75AE"/>
    <w:rsid w:val="001E78C4"/>
    <w:rsid w:val="001E79A1"/>
    <w:rsid w:val="001E79F5"/>
    <w:rsid w:val="001E7A48"/>
    <w:rsid w:val="001E7CF1"/>
    <w:rsid w:val="001E7E33"/>
    <w:rsid w:val="001E7F36"/>
    <w:rsid w:val="001E7F9F"/>
    <w:rsid w:val="001F007E"/>
    <w:rsid w:val="001F026A"/>
    <w:rsid w:val="001F029A"/>
    <w:rsid w:val="001F02A8"/>
    <w:rsid w:val="001F032C"/>
    <w:rsid w:val="001F0536"/>
    <w:rsid w:val="001F0644"/>
    <w:rsid w:val="001F064A"/>
    <w:rsid w:val="001F08A0"/>
    <w:rsid w:val="001F08A1"/>
    <w:rsid w:val="001F08ED"/>
    <w:rsid w:val="001F0953"/>
    <w:rsid w:val="001F0ACE"/>
    <w:rsid w:val="001F0B18"/>
    <w:rsid w:val="001F0B5E"/>
    <w:rsid w:val="001F0B63"/>
    <w:rsid w:val="001F0B6E"/>
    <w:rsid w:val="001F0C56"/>
    <w:rsid w:val="001F0D56"/>
    <w:rsid w:val="001F0DCB"/>
    <w:rsid w:val="001F0ED9"/>
    <w:rsid w:val="001F1170"/>
    <w:rsid w:val="001F13F4"/>
    <w:rsid w:val="001F1494"/>
    <w:rsid w:val="001F1750"/>
    <w:rsid w:val="001F177B"/>
    <w:rsid w:val="001F1856"/>
    <w:rsid w:val="001F1873"/>
    <w:rsid w:val="001F1892"/>
    <w:rsid w:val="001F19CC"/>
    <w:rsid w:val="001F19D6"/>
    <w:rsid w:val="001F1A4F"/>
    <w:rsid w:val="001F1B64"/>
    <w:rsid w:val="001F1B8A"/>
    <w:rsid w:val="001F1BD2"/>
    <w:rsid w:val="001F1D81"/>
    <w:rsid w:val="001F1F2A"/>
    <w:rsid w:val="001F20AC"/>
    <w:rsid w:val="001F2361"/>
    <w:rsid w:val="001F2778"/>
    <w:rsid w:val="001F27FA"/>
    <w:rsid w:val="001F2ACF"/>
    <w:rsid w:val="001F2C6E"/>
    <w:rsid w:val="001F2D36"/>
    <w:rsid w:val="001F2D39"/>
    <w:rsid w:val="001F2D52"/>
    <w:rsid w:val="001F3282"/>
    <w:rsid w:val="001F328F"/>
    <w:rsid w:val="001F342A"/>
    <w:rsid w:val="001F34A4"/>
    <w:rsid w:val="001F34B8"/>
    <w:rsid w:val="001F34C8"/>
    <w:rsid w:val="001F3530"/>
    <w:rsid w:val="001F36EC"/>
    <w:rsid w:val="001F3776"/>
    <w:rsid w:val="001F377B"/>
    <w:rsid w:val="001F3782"/>
    <w:rsid w:val="001F39BF"/>
    <w:rsid w:val="001F3A7A"/>
    <w:rsid w:val="001F3C14"/>
    <w:rsid w:val="001F3CB3"/>
    <w:rsid w:val="001F3D3D"/>
    <w:rsid w:val="001F3E3A"/>
    <w:rsid w:val="001F3E43"/>
    <w:rsid w:val="001F3F1D"/>
    <w:rsid w:val="001F3F81"/>
    <w:rsid w:val="001F3FD4"/>
    <w:rsid w:val="001F401A"/>
    <w:rsid w:val="001F40D7"/>
    <w:rsid w:val="001F4106"/>
    <w:rsid w:val="001F4130"/>
    <w:rsid w:val="001F419B"/>
    <w:rsid w:val="001F41DF"/>
    <w:rsid w:val="001F426C"/>
    <w:rsid w:val="001F428F"/>
    <w:rsid w:val="001F42C4"/>
    <w:rsid w:val="001F4380"/>
    <w:rsid w:val="001F4395"/>
    <w:rsid w:val="001F4461"/>
    <w:rsid w:val="001F46A2"/>
    <w:rsid w:val="001F4D82"/>
    <w:rsid w:val="001F4E54"/>
    <w:rsid w:val="001F4E7B"/>
    <w:rsid w:val="001F4EFC"/>
    <w:rsid w:val="001F5057"/>
    <w:rsid w:val="001F5163"/>
    <w:rsid w:val="001F5176"/>
    <w:rsid w:val="001F517B"/>
    <w:rsid w:val="001F521A"/>
    <w:rsid w:val="001F527D"/>
    <w:rsid w:val="001F5549"/>
    <w:rsid w:val="001F57E1"/>
    <w:rsid w:val="001F58EB"/>
    <w:rsid w:val="001F5A5E"/>
    <w:rsid w:val="001F5CF4"/>
    <w:rsid w:val="001F5E8D"/>
    <w:rsid w:val="001F62B0"/>
    <w:rsid w:val="001F631C"/>
    <w:rsid w:val="001F639C"/>
    <w:rsid w:val="001F644D"/>
    <w:rsid w:val="001F6479"/>
    <w:rsid w:val="001F6516"/>
    <w:rsid w:val="001F65A9"/>
    <w:rsid w:val="001F66C7"/>
    <w:rsid w:val="001F67A8"/>
    <w:rsid w:val="001F6889"/>
    <w:rsid w:val="001F695E"/>
    <w:rsid w:val="001F6A6A"/>
    <w:rsid w:val="001F6B03"/>
    <w:rsid w:val="001F6C53"/>
    <w:rsid w:val="001F6F9B"/>
    <w:rsid w:val="001F7017"/>
    <w:rsid w:val="001F70DF"/>
    <w:rsid w:val="001F712E"/>
    <w:rsid w:val="001F720B"/>
    <w:rsid w:val="001F721D"/>
    <w:rsid w:val="001F72C5"/>
    <w:rsid w:val="001F7315"/>
    <w:rsid w:val="001F73F9"/>
    <w:rsid w:val="001F7428"/>
    <w:rsid w:val="001F744C"/>
    <w:rsid w:val="001F750E"/>
    <w:rsid w:val="001F767D"/>
    <w:rsid w:val="001F774B"/>
    <w:rsid w:val="001F776F"/>
    <w:rsid w:val="001F77C6"/>
    <w:rsid w:val="001F77FC"/>
    <w:rsid w:val="001F788F"/>
    <w:rsid w:val="001F78A8"/>
    <w:rsid w:val="001F78AB"/>
    <w:rsid w:val="001F78AD"/>
    <w:rsid w:val="001F7935"/>
    <w:rsid w:val="001F79D7"/>
    <w:rsid w:val="001F7A42"/>
    <w:rsid w:val="001F7B29"/>
    <w:rsid w:val="001F7BF7"/>
    <w:rsid w:val="001F7C1B"/>
    <w:rsid w:val="001F7CA3"/>
    <w:rsid w:val="001F7EBC"/>
    <w:rsid w:val="001F7EE5"/>
    <w:rsid w:val="002000AC"/>
    <w:rsid w:val="00200156"/>
    <w:rsid w:val="002001E4"/>
    <w:rsid w:val="00200200"/>
    <w:rsid w:val="002003C9"/>
    <w:rsid w:val="00200414"/>
    <w:rsid w:val="0020047E"/>
    <w:rsid w:val="00200541"/>
    <w:rsid w:val="00200579"/>
    <w:rsid w:val="00200587"/>
    <w:rsid w:val="0020069F"/>
    <w:rsid w:val="00200717"/>
    <w:rsid w:val="0020084F"/>
    <w:rsid w:val="0020086B"/>
    <w:rsid w:val="00200884"/>
    <w:rsid w:val="00200B80"/>
    <w:rsid w:val="00200EB6"/>
    <w:rsid w:val="0020109B"/>
    <w:rsid w:val="00201191"/>
    <w:rsid w:val="002014AA"/>
    <w:rsid w:val="0020152C"/>
    <w:rsid w:val="00201545"/>
    <w:rsid w:val="002015F1"/>
    <w:rsid w:val="0020160E"/>
    <w:rsid w:val="0020166E"/>
    <w:rsid w:val="00201991"/>
    <w:rsid w:val="00201AF9"/>
    <w:rsid w:val="00201B88"/>
    <w:rsid w:val="00201D21"/>
    <w:rsid w:val="00201EC2"/>
    <w:rsid w:val="00201EE2"/>
    <w:rsid w:val="00201F22"/>
    <w:rsid w:val="00202067"/>
    <w:rsid w:val="002020F7"/>
    <w:rsid w:val="00202251"/>
    <w:rsid w:val="00202287"/>
    <w:rsid w:val="00202345"/>
    <w:rsid w:val="00202346"/>
    <w:rsid w:val="0020240D"/>
    <w:rsid w:val="002024EE"/>
    <w:rsid w:val="0020253F"/>
    <w:rsid w:val="00202659"/>
    <w:rsid w:val="002026D4"/>
    <w:rsid w:val="002027B5"/>
    <w:rsid w:val="002028C2"/>
    <w:rsid w:val="002029DF"/>
    <w:rsid w:val="00202A13"/>
    <w:rsid w:val="00202A50"/>
    <w:rsid w:val="00202BDE"/>
    <w:rsid w:val="00202CAF"/>
    <w:rsid w:val="00202CC7"/>
    <w:rsid w:val="00202DDA"/>
    <w:rsid w:val="00202EA2"/>
    <w:rsid w:val="00202F4E"/>
    <w:rsid w:val="00202F58"/>
    <w:rsid w:val="00202FDF"/>
    <w:rsid w:val="002031B4"/>
    <w:rsid w:val="002031C0"/>
    <w:rsid w:val="00203485"/>
    <w:rsid w:val="00203576"/>
    <w:rsid w:val="00203578"/>
    <w:rsid w:val="00203581"/>
    <w:rsid w:val="002038B0"/>
    <w:rsid w:val="002039A0"/>
    <w:rsid w:val="00203AA8"/>
    <w:rsid w:val="00203ADE"/>
    <w:rsid w:val="00203B32"/>
    <w:rsid w:val="00203B36"/>
    <w:rsid w:val="00203CC7"/>
    <w:rsid w:val="00203E1D"/>
    <w:rsid w:val="00203F21"/>
    <w:rsid w:val="002040EC"/>
    <w:rsid w:val="0020413C"/>
    <w:rsid w:val="002041BB"/>
    <w:rsid w:val="0020425F"/>
    <w:rsid w:val="0020436B"/>
    <w:rsid w:val="002043CA"/>
    <w:rsid w:val="002043E3"/>
    <w:rsid w:val="002043FF"/>
    <w:rsid w:val="00204513"/>
    <w:rsid w:val="0020458D"/>
    <w:rsid w:val="0020492C"/>
    <w:rsid w:val="00204A38"/>
    <w:rsid w:val="00204AB6"/>
    <w:rsid w:val="00204B60"/>
    <w:rsid w:val="00204C49"/>
    <w:rsid w:val="00204C57"/>
    <w:rsid w:val="00204D55"/>
    <w:rsid w:val="00204DC2"/>
    <w:rsid w:val="00204EF1"/>
    <w:rsid w:val="00204F6D"/>
    <w:rsid w:val="00205060"/>
    <w:rsid w:val="002050A5"/>
    <w:rsid w:val="00205178"/>
    <w:rsid w:val="0020531A"/>
    <w:rsid w:val="00205505"/>
    <w:rsid w:val="00205527"/>
    <w:rsid w:val="002055ED"/>
    <w:rsid w:val="00205669"/>
    <w:rsid w:val="00205759"/>
    <w:rsid w:val="002057B5"/>
    <w:rsid w:val="00205876"/>
    <w:rsid w:val="002058ED"/>
    <w:rsid w:val="002059F0"/>
    <w:rsid w:val="00205AC7"/>
    <w:rsid w:val="00205B72"/>
    <w:rsid w:val="00205C30"/>
    <w:rsid w:val="00205C9F"/>
    <w:rsid w:val="00205E0F"/>
    <w:rsid w:val="002060C9"/>
    <w:rsid w:val="00206426"/>
    <w:rsid w:val="00206511"/>
    <w:rsid w:val="00206551"/>
    <w:rsid w:val="0020656B"/>
    <w:rsid w:val="002067CD"/>
    <w:rsid w:val="002068A7"/>
    <w:rsid w:val="00206904"/>
    <w:rsid w:val="00206B0D"/>
    <w:rsid w:val="00206B81"/>
    <w:rsid w:val="00206C49"/>
    <w:rsid w:val="00206DD0"/>
    <w:rsid w:val="00206EA5"/>
    <w:rsid w:val="0020706A"/>
    <w:rsid w:val="002070E9"/>
    <w:rsid w:val="00207113"/>
    <w:rsid w:val="002072B5"/>
    <w:rsid w:val="002073BC"/>
    <w:rsid w:val="00207545"/>
    <w:rsid w:val="002075E5"/>
    <w:rsid w:val="00207764"/>
    <w:rsid w:val="0020788E"/>
    <w:rsid w:val="00207927"/>
    <w:rsid w:val="002079C0"/>
    <w:rsid w:val="00207A24"/>
    <w:rsid w:val="00207A72"/>
    <w:rsid w:val="00207B07"/>
    <w:rsid w:val="00207B5F"/>
    <w:rsid w:val="00207CB7"/>
    <w:rsid w:val="00207DA2"/>
    <w:rsid w:val="00207F20"/>
    <w:rsid w:val="00210082"/>
    <w:rsid w:val="00210139"/>
    <w:rsid w:val="002101A3"/>
    <w:rsid w:val="002101A5"/>
    <w:rsid w:val="0021030E"/>
    <w:rsid w:val="002104D1"/>
    <w:rsid w:val="002106A3"/>
    <w:rsid w:val="00210702"/>
    <w:rsid w:val="00210762"/>
    <w:rsid w:val="0021092D"/>
    <w:rsid w:val="00210A23"/>
    <w:rsid w:val="00210A7F"/>
    <w:rsid w:val="00210CA8"/>
    <w:rsid w:val="00210DDB"/>
    <w:rsid w:val="00210E29"/>
    <w:rsid w:val="00210ECF"/>
    <w:rsid w:val="00210F56"/>
    <w:rsid w:val="002110EE"/>
    <w:rsid w:val="00211159"/>
    <w:rsid w:val="002111C7"/>
    <w:rsid w:val="002112B3"/>
    <w:rsid w:val="002114B2"/>
    <w:rsid w:val="00211507"/>
    <w:rsid w:val="00211549"/>
    <w:rsid w:val="002117AF"/>
    <w:rsid w:val="002119E7"/>
    <w:rsid w:val="00211A1E"/>
    <w:rsid w:val="00211C24"/>
    <w:rsid w:val="00211D01"/>
    <w:rsid w:val="00211DF6"/>
    <w:rsid w:val="00211E62"/>
    <w:rsid w:val="00211ECA"/>
    <w:rsid w:val="0021215F"/>
    <w:rsid w:val="002121EE"/>
    <w:rsid w:val="0021243F"/>
    <w:rsid w:val="002125C1"/>
    <w:rsid w:val="00212758"/>
    <w:rsid w:val="002127EE"/>
    <w:rsid w:val="002128B9"/>
    <w:rsid w:val="00212AD0"/>
    <w:rsid w:val="00212C3B"/>
    <w:rsid w:val="00212D22"/>
    <w:rsid w:val="00212E74"/>
    <w:rsid w:val="00213170"/>
    <w:rsid w:val="00213323"/>
    <w:rsid w:val="00213507"/>
    <w:rsid w:val="00213522"/>
    <w:rsid w:val="0021354B"/>
    <w:rsid w:val="00213599"/>
    <w:rsid w:val="0021365E"/>
    <w:rsid w:val="0021378C"/>
    <w:rsid w:val="002137B1"/>
    <w:rsid w:val="0021391F"/>
    <w:rsid w:val="00213994"/>
    <w:rsid w:val="002139C4"/>
    <w:rsid w:val="00213AAD"/>
    <w:rsid w:val="00213B33"/>
    <w:rsid w:val="00213BC9"/>
    <w:rsid w:val="00213C2D"/>
    <w:rsid w:val="00213D91"/>
    <w:rsid w:val="00213E2C"/>
    <w:rsid w:val="00213E5E"/>
    <w:rsid w:val="00213F2B"/>
    <w:rsid w:val="00213F7A"/>
    <w:rsid w:val="0021408C"/>
    <w:rsid w:val="00214110"/>
    <w:rsid w:val="00214435"/>
    <w:rsid w:val="002147FE"/>
    <w:rsid w:val="00214D1A"/>
    <w:rsid w:val="00214D7A"/>
    <w:rsid w:val="00214EA3"/>
    <w:rsid w:val="00214FF9"/>
    <w:rsid w:val="0021502B"/>
    <w:rsid w:val="0021506B"/>
    <w:rsid w:val="00215174"/>
    <w:rsid w:val="0021519D"/>
    <w:rsid w:val="00215343"/>
    <w:rsid w:val="00215454"/>
    <w:rsid w:val="00215473"/>
    <w:rsid w:val="002154C8"/>
    <w:rsid w:val="00215629"/>
    <w:rsid w:val="0021567F"/>
    <w:rsid w:val="002157EC"/>
    <w:rsid w:val="002158AC"/>
    <w:rsid w:val="002159EB"/>
    <w:rsid w:val="00215A36"/>
    <w:rsid w:val="00215CD5"/>
    <w:rsid w:val="00215D2D"/>
    <w:rsid w:val="00215DDA"/>
    <w:rsid w:val="00215E00"/>
    <w:rsid w:val="002161BC"/>
    <w:rsid w:val="002161C6"/>
    <w:rsid w:val="00216341"/>
    <w:rsid w:val="00216417"/>
    <w:rsid w:val="00216579"/>
    <w:rsid w:val="00216620"/>
    <w:rsid w:val="002166E1"/>
    <w:rsid w:val="00216786"/>
    <w:rsid w:val="0021699B"/>
    <w:rsid w:val="002169EA"/>
    <w:rsid w:val="00216AE8"/>
    <w:rsid w:val="00216B70"/>
    <w:rsid w:val="00216C74"/>
    <w:rsid w:val="00216C80"/>
    <w:rsid w:val="00216CB1"/>
    <w:rsid w:val="00216CD2"/>
    <w:rsid w:val="00216D85"/>
    <w:rsid w:val="00216D8B"/>
    <w:rsid w:val="00216DC3"/>
    <w:rsid w:val="00216FB1"/>
    <w:rsid w:val="00216FB5"/>
    <w:rsid w:val="00217093"/>
    <w:rsid w:val="002172CC"/>
    <w:rsid w:val="00217454"/>
    <w:rsid w:val="00217635"/>
    <w:rsid w:val="002176A3"/>
    <w:rsid w:val="0021773C"/>
    <w:rsid w:val="00217783"/>
    <w:rsid w:val="002177E9"/>
    <w:rsid w:val="00217B43"/>
    <w:rsid w:val="00217C02"/>
    <w:rsid w:val="00217DA7"/>
    <w:rsid w:val="00217E20"/>
    <w:rsid w:val="00217F27"/>
    <w:rsid w:val="00217FFC"/>
    <w:rsid w:val="0022016E"/>
    <w:rsid w:val="0022042B"/>
    <w:rsid w:val="002207B0"/>
    <w:rsid w:val="00220801"/>
    <w:rsid w:val="00220819"/>
    <w:rsid w:val="0022090D"/>
    <w:rsid w:val="0022097C"/>
    <w:rsid w:val="002209DA"/>
    <w:rsid w:val="00220A5E"/>
    <w:rsid w:val="00220AA5"/>
    <w:rsid w:val="00220C80"/>
    <w:rsid w:val="00220C8B"/>
    <w:rsid w:val="00220DE7"/>
    <w:rsid w:val="00220E3D"/>
    <w:rsid w:val="00220F3D"/>
    <w:rsid w:val="002212C7"/>
    <w:rsid w:val="002212CC"/>
    <w:rsid w:val="00221431"/>
    <w:rsid w:val="0022148D"/>
    <w:rsid w:val="00221538"/>
    <w:rsid w:val="002216BA"/>
    <w:rsid w:val="00221747"/>
    <w:rsid w:val="0022177D"/>
    <w:rsid w:val="002217E9"/>
    <w:rsid w:val="002218F6"/>
    <w:rsid w:val="002219F0"/>
    <w:rsid w:val="00221A01"/>
    <w:rsid w:val="00221B1D"/>
    <w:rsid w:val="00221CDE"/>
    <w:rsid w:val="00221CEC"/>
    <w:rsid w:val="002220C3"/>
    <w:rsid w:val="002220E0"/>
    <w:rsid w:val="00222101"/>
    <w:rsid w:val="00222557"/>
    <w:rsid w:val="00222618"/>
    <w:rsid w:val="00222625"/>
    <w:rsid w:val="00222691"/>
    <w:rsid w:val="002226C8"/>
    <w:rsid w:val="002227ED"/>
    <w:rsid w:val="00222877"/>
    <w:rsid w:val="0022291D"/>
    <w:rsid w:val="00222A01"/>
    <w:rsid w:val="00222A67"/>
    <w:rsid w:val="00222BDA"/>
    <w:rsid w:val="00222C15"/>
    <w:rsid w:val="00222C1B"/>
    <w:rsid w:val="00222D1C"/>
    <w:rsid w:val="00222E14"/>
    <w:rsid w:val="00222F05"/>
    <w:rsid w:val="00222F23"/>
    <w:rsid w:val="00222FDA"/>
    <w:rsid w:val="00223020"/>
    <w:rsid w:val="00223108"/>
    <w:rsid w:val="002231DF"/>
    <w:rsid w:val="002231F7"/>
    <w:rsid w:val="00223343"/>
    <w:rsid w:val="00223346"/>
    <w:rsid w:val="002233D4"/>
    <w:rsid w:val="0022353E"/>
    <w:rsid w:val="00223722"/>
    <w:rsid w:val="00223769"/>
    <w:rsid w:val="0022385A"/>
    <w:rsid w:val="00223AB3"/>
    <w:rsid w:val="00223ADD"/>
    <w:rsid w:val="00223C7B"/>
    <w:rsid w:val="00223DB2"/>
    <w:rsid w:val="00223FDC"/>
    <w:rsid w:val="00224141"/>
    <w:rsid w:val="0022427C"/>
    <w:rsid w:val="0022463E"/>
    <w:rsid w:val="0022465F"/>
    <w:rsid w:val="002246A5"/>
    <w:rsid w:val="002247B0"/>
    <w:rsid w:val="002247D3"/>
    <w:rsid w:val="002248AC"/>
    <w:rsid w:val="002249E5"/>
    <w:rsid w:val="00224A42"/>
    <w:rsid w:val="00224BF3"/>
    <w:rsid w:val="00224C75"/>
    <w:rsid w:val="00224D2D"/>
    <w:rsid w:val="00224DDE"/>
    <w:rsid w:val="00224E03"/>
    <w:rsid w:val="00224F71"/>
    <w:rsid w:val="00224FC6"/>
    <w:rsid w:val="0022506E"/>
    <w:rsid w:val="002250EB"/>
    <w:rsid w:val="0022548C"/>
    <w:rsid w:val="0022563E"/>
    <w:rsid w:val="00225799"/>
    <w:rsid w:val="00225C05"/>
    <w:rsid w:val="00225C74"/>
    <w:rsid w:val="00225CF1"/>
    <w:rsid w:val="00225D25"/>
    <w:rsid w:val="00225DD7"/>
    <w:rsid w:val="00225F5E"/>
    <w:rsid w:val="00225F71"/>
    <w:rsid w:val="00225F73"/>
    <w:rsid w:val="0022628A"/>
    <w:rsid w:val="002262FA"/>
    <w:rsid w:val="002262FE"/>
    <w:rsid w:val="0022659E"/>
    <w:rsid w:val="0022664E"/>
    <w:rsid w:val="00226720"/>
    <w:rsid w:val="002268D8"/>
    <w:rsid w:val="00226A5A"/>
    <w:rsid w:val="00226A83"/>
    <w:rsid w:val="00226AD6"/>
    <w:rsid w:val="00226C10"/>
    <w:rsid w:val="00226CF1"/>
    <w:rsid w:val="00226D58"/>
    <w:rsid w:val="00226DAE"/>
    <w:rsid w:val="00226DDD"/>
    <w:rsid w:val="00226F06"/>
    <w:rsid w:val="002270BC"/>
    <w:rsid w:val="00227193"/>
    <w:rsid w:val="00227388"/>
    <w:rsid w:val="00227823"/>
    <w:rsid w:val="00227886"/>
    <w:rsid w:val="002278B9"/>
    <w:rsid w:val="0022796A"/>
    <w:rsid w:val="002279FD"/>
    <w:rsid w:val="00227A59"/>
    <w:rsid w:val="00227A73"/>
    <w:rsid w:val="00227AFA"/>
    <w:rsid w:val="00227B75"/>
    <w:rsid w:val="00227BD8"/>
    <w:rsid w:val="00227FAB"/>
    <w:rsid w:val="002300C8"/>
    <w:rsid w:val="00230137"/>
    <w:rsid w:val="00230172"/>
    <w:rsid w:val="00230203"/>
    <w:rsid w:val="0023046C"/>
    <w:rsid w:val="002305EF"/>
    <w:rsid w:val="002307E4"/>
    <w:rsid w:val="002309A8"/>
    <w:rsid w:val="002309E7"/>
    <w:rsid w:val="00230A04"/>
    <w:rsid w:val="00230A49"/>
    <w:rsid w:val="00230AD4"/>
    <w:rsid w:val="00230CDB"/>
    <w:rsid w:val="00230D59"/>
    <w:rsid w:val="00230FC1"/>
    <w:rsid w:val="00230FF7"/>
    <w:rsid w:val="002311BA"/>
    <w:rsid w:val="0023148E"/>
    <w:rsid w:val="00231535"/>
    <w:rsid w:val="002315F1"/>
    <w:rsid w:val="0023162D"/>
    <w:rsid w:val="0023170F"/>
    <w:rsid w:val="0023182A"/>
    <w:rsid w:val="00231926"/>
    <w:rsid w:val="0023193F"/>
    <w:rsid w:val="00231A2F"/>
    <w:rsid w:val="00231C58"/>
    <w:rsid w:val="00231CAD"/>
    <w:rsid w:val="00231D31"/>
    <w:rsid w:val="00231E5C"/>
    <w:rsid w:val="00232157"/>
    <w:rsid w:val="002321BD"/>
    <w:rsid w:val="00232227"/>
    <w:rsid w:val="00232320"/>
    <w:rsid w:val="00232575"/>
    <w:rsid w:val="00232579"/>
    <w:rsid w:val="00232580"/>
    <w:rsid w:val="00232662"/>
    <w:rsid w:val="0023289A"/>
    <w:rsid w:val="00232B28"/>
    <w:rsid w:val="00232BE0"/>
    <w:rsid w:val="00232C9C"/>
    <w:rsid w:val="00232D7F"/>
    <w:rsid w:val="00232EA7"/>
    <w:rsid w:val="00232F3A"/>
    <w:rsid w:val="00233085"/>
    <w:rsid w:val="0023316C"/>
    <w:rsid w:val="00233259"/>
    <w:rsid w:val="0023326C"/>
    <w:rsid w:val="0023329E"/>
    <w:rsid w:val="002332A7"/>
    <w:rsid w:val="00233382"/>
    <w:rsid w:val="002333AC"/>
    <w:rsid w:val="002333FC"/>
    <w:rsid w:val="0023342D"/>
    <w:rsid w:val="0023355B"/>
    <w:rsid w:val="0023375D"/>
    <w:rsid w:val="00233764"/>
    <w:rsid w:val="002337A5"/>
    <w:rsid w:val="0023389E"/>
    <w:rsid w:val="002339D3"/>
    <w:rsid w:val="00233CE2"/>
    <w:rsid w:val="00233D1D"/>
    <w:rsid w:val="00233F08"/>
    <w:rsid w:val="0023425C"/>
    <w:rsid w:val="0023431C"/>
    <w:rsid w:val="002343DF"/>
    <w:rsid w:val="002344EE"/>
    <w:rsid w:val="00234849"/>
    <w:rsid w:val="00234888"/>
    <w:rsid w:val="002348C4"/>
    <w:rsid w:val="00234ACF"/>
    <w:rsid w:val="00234B63"/>
    <w:rsid w:val="00234CA7"/>
    <w:rsid w:val="00234D12"/>
    <w:rsid w:val="00234EAF"/>
    <w:rsid w:val="00234ED4"/>
    <w:rsid w:val="00234FBA"/>
    <w:rsid w:val="00235032"/>
    <w:rsid w:val="0023518A"/>
    <w:rsid w:val="00235317"/>
    <w:rsid w:val="002353EA"/>
    <w:rsid w:val="00235465"/>
    <w:rsid w:val="00235543"/>
    <w:rsid w:val="002355BB"/>
    <w:rsid w:val="0023578A"/>
    <w:rsid w:val="00235927"/>
    <w:rsid w:val="0023593C"/>
    <w:rsid w:val="0023596D"/>
    <w:rsid w:val="00235BFE"/>
    <w:rsid w:val="00235D13"/>
    <w:rsid w:val="00235D1C"/>
    <w:rsid w:val="00235D78"/>
    <w:rsid w:val="0023632C"/>
    <w:rsid w:val="002363F9"/>
    <w:rsid w:val="00236495"/>
    <w:rsid w:val="002365C8"/>
    <w:rsid w:val="00236664"/>
    <w:rsid w:val="002367F3"/>
    <w:rsid w:val="0023685D"/>
    <w:rsid w:val="00236874"/>
    <w:rsid w:val="002368D6"/>
    <w:rsid w:val="00236A53"/>
    <w:rsid w:val="00236AC1"/>
    <w:rsid w:val="00236B2E"/>
    <w:rsid w:val="00236B36"/>
    <w:rsid w:val="00236B5A"/>
    <w:rsid w:val="00236C4E"/>
    <w:rsid w:val="00236CBD"/>
    <w:rsid w:val="002371CF"/>
    <w:rsid w:val="002372B7"/>
    <w:rsid w:val="002372E1"/>
    <w:rsid w:val="00237350"/>
    <w:rsid w:val="002373A4"/>
    <w:rsid w:val="00237436"/>
    <w:rsid w:val="002374C1"/>
    <w:rsid w:val="002374D6"/>
    <w:rsid w:val="00237522"/>
    <w:rsid w:val="002375CF"/>
    <w:rsid w:val="002376C2"/>
    <w:rsid w:val="0023780B"/>
    <w:rsid w:val="00237839"/>
    <w:rsid w:val="00237847"/>
    <w:rsid w:val="002378B7"/>
    <w:rsid w:val="002378C6"/>
    <w:rsid w:val="00237BB4"/>
    <w:rsid w:val="00237BBC"/>
    <w:rsid w:val="00237D8A"/>
    <w:rsid w:val="00237EBB"/>
    <w:rsid w:val="00240074"/>
    <w:rsid w:val="0024010F"/>
    <w:rsid w:val="0024028B"/>
    <w:rsid w:val="00240291"/>
    <w:rsid w:val="002402DB"/>
    <w:rsid w:val="00240345"/>
    <w:rsid w:val="00240366"/>
    <w:rsid w:val="0024040E"/>
    <w:rsid w:val="002405C8"/>
    <w:rsid w:val="00240760"/>
    <w:rsid w:val="0024076D"/>
    <w:rsid w:val="00240825"/>
    <w:rsid w:val="0024098B"/>
    <w:rsid w:val="002409A3"/>
    <w:rsid w:val="00240BA8"/>
    <w:rsid w:val="00240C05"/>
    <w:rsid w:val="00240CC1"/>
    <w:rsid w:val="00240D7A"/>
    <w:rsid w:val="00240DB1"/>
    <w:rsid w:val="00240ECE"/>
    <w:rsid w:val="00240ED2"/>
    <w:rsid w:val="00240EF5"/>
    <w:rsid w:val="0024109E"/>
    <w:rsid w:val="002411A1"/>
    <w:rsid w:val="0024128C"/>
    <w:rsid w:val="0024142B"/>
    <w:rsid w:val="00241578"/>
    <w:rsid w:val="00241763"/>
    <w:rsid w:val="002417D2"/>
    <w:rsid w:val="002417D7"/>
    <w:rsid w:val="00241993"/>
    <w:rsid w:val="00241BC8"/>
    <w:rsid w:val="00241DF9"/>
    <w:rsid w:val="00241F03"/>
    <w:rsid w:val="00241F34"/>
    <w:rsid w:val="0024206F"/>
    <w:rsid w:val="00242171"/>
    <w:rsid w:val="0024229D"/>
    <w:rsid w:val="00242339"/>
    <w:rsid w:val="00242422"/>
    <w:rsid w:val="00242446"/>
    <w:rsid w:val="00242469"/>
    <w:rsid w:val="0024254D"/>
    <w:rsid w:val="00242598"/>
    <w:rsid w:val="002425CA"/>
    <w:rsid w:val="002426C6"/>
    <w:rsid w:val="002426D9"/>
    <w:rsid w:val="002426F5"/>
    <w:rsid w:val="00242933"/>
    <w:rsid w:val="002429E1"/>
    <w:rsid w:val="00242BF0"/>
    <w:rsid w:val="00242DBA"/>
    <w:rsid w:val="00242DCE"/>
    <w:rsid w:val="00242FE3"/>
    <w:rsid w:val="00243043"/>
    <w:rsid w:val="002433AD"/>
    <w:rsid w:val="00243604"/>
    <w:rsid w:val="002436BE"/>
    <w:rsid w:val="00243790"/>
    <w:rsid w:val="002439B6"/>
    <w:rsid w:val="00243A04"/>
    <w:rsid w:val="00243AD1"/>
    <w:rsid w:val="00243B72"/>
    <w:rsid w:val="00243BD8"/>
    <w:rsid w:val="00243C35"/>
    <w:rsid w:val="00243C3E"/>
    <w:rsid w:val="00243D39"/>
    <w:rsid w:val="002440C7"/>
    <w:rsid w:val="0024422B"/>
    <w:rsid w:val="00244252"/>
    <w:rsid w:val="002442A9"/>
    <w:rsid w:val="00244343"/>
    <w:rsid w:val="002443E1"/>
    <w:rsid w:val="0024441E"/>
    <w:rsid w:val="0024454C"/>
    <w:rsid w:val="002445C2"/>
    <w:rsid w:val="002447A1"/>
    <w:rsid w:val="00244992"/>
    <w:rsid w:val="002449D6"/>
    <w:rsid w:val="00244AF5"/>
    <w:rsid w:val="00244B70"/>
    <w:rsid w:val="00244C36"/>
    <w:rsid w:val="00244CEB"/>
    <w:rsid w:val="00244DDE"/>
    <w:rsid w:val="00244ED4"/>
    <w:rsid w:val="00244EF2"/>
    <w:rsid w:val="00244F60"/>
    <w:rsid w:val="00245070"/>
    <w:rsid w:val="00245128"/>
    <w:rsid w:val="002451C8"/>
    <w:rsid w:val="0024529A"/>
    <w:rsid w:val="002452AC"/>
    <w:rsid w:val="00245369"/>
    <w:rsid w:val="00245435"/>
    <w:rsid w:val="00245499"/>
    <w:rsid w:val="002455D2"/>
    <w:rsid w:val="0024564B"/>
    <w:rsid w:val="0024581D"/>
    <w:rsid w:val="002459FA"/>
    <w:rsid w:val="00245A8E"/>
    <w:rsid w:val="00245B82"/>
    <w:rsid w:val="00245CA1"/>
    <w:rsid w:val="00245D2E"/>
    <w:rsid w:val="00245DCE"/>
    <w:rsid w:val="00245F36"/>
    <w:rsid w:val="00245FDF"/>
    <w:rsid w:val="00246296"/>
    <w:rsid w:val="002463EE"/>
    <w:rsid w:val="00246547"/>
    <w:rsid w:val="00246B41"/>
    <w:rsid w:val="00246C7B"/>
    <w:rsid w:val="00246D4A"/>
    <w:rsid w:val="00246D63"/>
    <w:rsid w:val="00246E89"/>
    <w:rsid w:val="0024701E"/>
    <w:rsid w:val="00247111"/>
    <w:rsid w:val="00247232"/>
    <w:rsid w:val="0024725A"/>
    <w:rsid w:val="002472CF"/>
    <w:rsid w:val="0024755F"/>
    <w:rsid w:val="00247677"/>
    <w:rsid w:val="002476AB"/>
    <w:rsid w:val="0024776B"/>
    <w:rsid w:val="002479DC"/>
    <w:rsid w:val="00247C43"/>
    <w:rsid w:val="00247CC1"/>
    <w:rsid w:val="00247D9E"/>
    <w:rsid w:val="00247DA7"/>
    <w:rsid w:val="00247E0C"/>
    <w:rsid w:val="00247E2C"/>
    <w:rsid w:val="00247E3C"/>
    <w:rsid w:val="00247E52"/>
    <w:rsid w:val="00247F10"/>
    <w:rsid w:val="00247F8D"/>
    <w:rsid w:val="002502D6"/>
    <w:rsid w:val="0025033E"/>
    <w:rsid w:val="0025044C"/>
    <w:rsid w:val="00250472"/>
    <w:rsid w:val="0025085F"/>
    <w:rsid w:val="00250867"/>
    <w:rsid w:val="00250927"/>
    <w:rsid w:val="002509A3"/>
    <w:rsid w:val="002509FD"/>
    <w:rsid w:val="00250ABF"/>
    <w:rsid w:val="00250B99"/>
    <w:rsid w:val="00250BEA"/>
    <w:rsid w:val="00250D9D"/>
    <w:rsid w:val="00250DAC"/>
    <w:rsid w:val="00250F35"/>
    <w:rsid w:val="00251020"/>
    <w:rsid w:val="0025107C"/>
    <w:rsid w:val="00251251"/>
    <w:rsid w:val="00251327"/>
    <w:rsid w:val="0025141C"/>
    <w:rsid w:val="00251457"/>
    <w:rsid w:val="0025146C"/>
    <w:rsid w:val="0025152B"/>
    <w:rsid w:val="00251691"/>
    <w:rsid w:val="0025170E"/>
    <w:rsid w:val="002517D4"/>
    <w:rsid w:val="00251A01"/>
    <w:rsid w:val="00251B35"/>
    <w:rsid w:val="00251C32"/>
    <w:rsid w:val="00251C7A"/>
    <w:rsid w:val="00251CBF"/>
    <w:rsid w:val="00251CC2"/>
    <w:rsid w:val="00251CC9"/>
    <w:rsid w:val="00251CCA"/>
    <w:rsid w:val="00251CFA"/>
    <w:rsid w:val="00251D53"/>
    <w:rsid w:val="00251F9A"/>
    <w:rsid w:val="00251FCD"/>
    <w:rsid w:val="00252033"/>
    <w:rsid w:val="002521BB"/>
    <w:rsid w:val="0025223B"/>
    <w:rsid w:val="00252276"/>
    <w:rsid w:val="0025230A"/>
    <w:rsid w:val="0025231A"/>
    <w:rsid w:val="00252383"/>
    <w:rsid w:val="002523A2"/>
    <w:rsid w:val="00252403"/>
    <w:rsid w:val="002526D8"/>
    <w:rsid w:val="00252748"/>
    <w:rsid w:val="0025275A"/>
    <w:rsid w:val="00252783"/>
    <w:rsid w:val="00252874"/>
    <w:rsid w:val="002528B9"/>
    <w:rsid w:val="002529A7"/>
    <w:rsid w:val="00252A65"/>
    <w:rsid w:val="00252ADB"/>
    <w:rsid w:val="00252BC5"/>
    <w:rsid w:val="00252CB6"/>
    <w:rsid w:val="00252E02"/>
    <w:rsid w:val="00252FC5"/>
    <w:rsid w:val="00253295"/>
    <w:rsid w:val="00253501"/>
    <w:rsid w:val="0025381D"/>
    <w:rsid w:val="002538C1"/>
    <w:rsid w:val="00253AC4"/>
    <w:rsid w:val="00253AC7"/>
    <w:rsid w:val="00253CE5"/>
    <w:rsid w:val="00253D54"/>
    <w:rsid w:val="0025402C"/>
    <w:rsid w:val="0025402E"/>
    <w:rsid w:val="00254049"/>
    <w:rsid w:val="002540BE"/>
    <w:rsid w:val="00254129"/>
    <w:rsid w:val="002542F5"/>
    <w:rsid w:val="00254719"/>
    <w:rsid w:val="0025472E"/>
    <w:rsid w:val="00254CDA"/>
    <w:rsid w:val="00254D13"/>
    <w:rsid w:val="00254D2D"/>
    <w:rsid w:val="00254D9F"/>
    <w:rsid w:val="00254E3E"/>
    <w:rsid w:val="00255121"/>
    <w:rsid w:val="00255162"/>
    <w:rsid w:val="00255193"/>
    <w:rsid w:val="00255223"/>
    <w:rsid w:val="00255285"/>
    <w:rsid w:val="00255306"/>
    <w:rsid w:val="002553A2"/>
    <w:rsid w:val="002553F6"/>
    <w:rsid w:val="002554B5"/>
    <w:rsid w:val="00255519"/>
    <w:rsid w:val="00255540"/>
    <w:rsid w:val="00255853"/>
    <w:rsid w:val="00255A88"/>
    <w:rsid w:val="00255A97"/>
    <w:rsid w:val="00255AA5"/>
    <w:rsid w:val="00255AE4"/>
    <w:rsid w:val="00255C71"/>
    <w:rsid w:val="00255CFC"/>
    <w:rsid w:val="00255E58"/>
    <w:rsid w:val="00255E8C"/>
    <w:rsid w:val="00255F59"/>
    <w:rsid w:val="00255F6D"/>
    <w:rsid w:val="00256002"/>
    <w:rsid w:val="002560BD"/>
    <w:rsid w:val="002560D2"/>
    <w:rsid w:val="00256170"/>
    <w:rsid w:val="0025628F"/>
    <w:rsid w:val="00256309"/>
    <w:rsid w:val="0025649E"/>
    <w:rsid w:val="00256567"/>
    <w:rsid w:val="00256571"/>
    <w:rsid w:val="00256679"/>
    <w:rsid w:val="002567FC"/>
    <w:rsid w:val="0025681C"/>
    <w:rsid w:val="0025688E"/>
    <w:rsid w:val="00256AAE"/>
    <w:rsid w:val="00256C4E"/>
    <w:rsid w:val="00256C98"/>
    <w:rsid w:val="00256E6C"/>
    <w:rsid w:val="00256EAE"/>
    <w:rsid w:val="002572C8"/>
    <w:rsid w:val="0025733D"/>
    <w:rsid w:val="002575F1"/>
    <w:rsid w:val="002575F7"/>
    <w:rsid w:val="00257739"/>
    <w:rsid w:val="0025788D"/>
    <w:rsid w:val="0025795C"/>
    <w:rsid w:val="002579A9"/>
    <w:rsid w:val="00257A02"/>
    <w:rsid w:val="00257B0B"/>
    <w:rsid w:val="00257B29"/>
    <w:rsid w:val="00257C03"/>
    <w:rsid w:val="00257F20"/>
    <w:rsid w:val="00257F44"/>
    <w:rsid w:val="00260171"/>
    <w:rsid w:val="002601EA"/>
    <w:rsid w:val="00260369"/>
    <w:rsid w:val="002604B4"/>
    <w:rsid w:val="002604E2"/>
    <w:rsid w:val="0026055E"/>
    <w:rsid w:val="00260588"/>
    <w:rsid w:val="002606B5"/>
    <w:rsid w:val="0026073F"/>
    <w:rsid w:val="002609CF"/>
    <w:rsid w:val="00260A21"/>
    <w:rsid w:val="00260EDD"/>
    <w:rsid w:val="00260F12"/>
    <w:rsid w:val="0026101D"/>
    <w:rsid w:val="00261050"/>
    <w:rsid w:val="00261142"/>
    <w:rsid w:val="00261182"/>
    <w:rsid w:val="002611D0"/>
    <w:rsid w:val="002611EA"/>
    <w:rsid w:val="00261469"/>
    <w:rsid w:val="002614A4"/>
    <w:rsid w:val="00261580"/>
    <w:rsid w:val="00261633"/>
    <w:rsid w:val="00261761"/>
    <w:rsid w:val="0026193E"/>
    <w:rsid w:val="00261958"/>
    <w:rsid w:val="00261A2B"/>
    <w:rsid w:val="00261A2F"/>
    <w:rsid w:val="00261A56"/>
    <w:rsid w:val="00261A9B"/>
    <w:rsid w:val="00261C0E"/>
    <w:rsid w:val="00261DB3"/>
    <w:rsid w:val="00261EE0"/>
    <w:rsid w:val="00261F11"/>
    <w:rsid w:val="0026204A"/>
    <w:rsid w:val="002623BD"/>
    <w:rsid w:val="002625C8"/>
    <w:rsid w:val="002625DD"/>
    <w:rsid w:val="00262660"/>
    <w:rsid w:val="002626C5"/>
    <w:rsid w:val="002626FC"/>
    <w:rsid w:val="0026270B"/>
    <w:rsid w:val="002628B4"/>
    <w:rsid w:val="00262AA4"/>
    <w:rsid w:val="00262BA9"/>
    <w:rsid w:val="00262D3E"/>
    <w:rsid w:val="00262D6A"/>
    <w:rsid w:val="00262D9A"/>
    <w:rsid w:val="00262F4F"/>
    <w:rsid w:val="00262FE5"/>
    <w:rsid w:val="002630BA"/>
    <w:rsid w:val="0026312C"/>
    <w:rsid w:val="00263138"/>
    <w:rsid w:val="00263197"/>
    <w:rsid w:val="002632DD"/>
    <w:rsid w:val="002634B3"/>
    <w:rsid w:val="002634DF"/>
    <w:rsid w:val="0026352B"/>
    <w:rsid w:val="002635B0"/>
    <w:rsid w:val="002636E1"/>
    <w:rsid w:val="00263784"/>
    <w:rsid w:val="002637C5"/>
    <w:rsid w:val="00263926"/>
    <w:rsid w:val="00263934"/>
    <w:rsid w:val="00263C35"/>
    <w:rsid w:val="00263C61"/>
    <w:rsid w:val="00263D1F"/>
    <w:rsid w:val="00263D87"/>
    <w:rsid w:val="00263E46"/>
    <w:rsid w:val="00263F52"/>
    <w:rsid w:val="00263F60"/>
    <w:rsid w:val="002642B1"/>
    <w:rsid w:val="00264582"/>
    <w:rsid w:val="002647D0"/>
    <w:rsid w:val="0026489A"/>
    <w:rsid w:val="00264AD6"/>
    <w:rsid w:val="00264BEA"/>
    <w:rsid w:val="00264C5F"/>
    <w:rsid w:val="00264D68"/>
    <w:rsid w:val="00264E2F"/>
    <w:rsid w:val="002650D4"/>
    <w:rsid w:val="0026520A"/>
    <w:rsid w:val="002652E5"/>
    <w:rsid w:val="002652FA"/>
    <w:rsid w:val="002652FB"/>
    <w:rsid w:val="0026534B"/>
    <w:rsid w:val="00265354"/>
    <w:rsid w:val="0026548D"/>
    <w:rsid w:val="002654E3"/>
    <w:rsid w:val="002655EB"/>
    <w:rsid w:val="00265663"/>
    <w:rsid w:val="0026586F"/>
    <w:rsid w:val="0026590E"/>
    <w:rsid w:val="00265982"/>
    <w:rsid w:val="00265AAB"/>
    <w:rsid w:val="00265BB0"/>
    <w:rsid w:val="00265CC2"/>
    <w:rsid w:val="00265D9B"/>
    <w:rsid w:val="00265E4E"/>
    <w:rsid w:val="00265F22"/>
    <w:rsid w:val="00265F44"/>
    <w:rsid w:val="00265FDA"/>
    <w:rsid w:val="0026606B"/>
    <w:rsid w:val="00266214"/>
    <w:rsid w:val="0026625C"/>
    <w:rsid w:val="00266264"/>
    <w:rsid w:val="002663A7"/>
    <w:rsid w:val="0026648A"/>
    <w:rsid w:val="00266732"/>
    <w:rsid w:val="0026673B"/>
    <w:rsid w:val="00266783"/>
    <w:rsid w:val="00266859"/>
    <w:rsid w:val="002668A5"/>
    <w:rsid w:val="002668AC"/>
    <w:rsid w:val="00266A62"/>
    <w:rsid w:val="00266AB0"/>
    <w:rsid w:val="00266AEE"/>
    <w:rsid w:val="00266BD4"/>
    <w:rsid w:val="00266D22"/>
    <w:rsid w:val="00266E41"/>
    <w:rsid w:val="00266E5A"/>
    <w:rsid w:val="0026703F"/>
    <w:rsid w:val="002670DB"/>
    <w:rsid w:val="0026712F"/>
    <w:rsid w:val="00267264"/>
    <w:rsid w:val="002673D0"/>
    <w:rsid w:val="002673E9"/>
    <w:rsid w:val="0026743A"/>
    <w:rsid w:val="002674D9"/>
    <w:rsid w:val="002675D0"/>
    <w:rsid w:val="00267652"/>
    <w:rsid w:val="00267690"/>
    <w:rsid w:val="0026769B"/>
    <w:rsid w:val="002676F5"/>
    <w:rsid w:val="00267954"/>
    <w:rsid w:val="00267A84"/>
    <w:rsid w:val="00267B41"/>
    <w:rsid w:val="00267CCE"/>
    <w:rsid w:val="00267D1F"/>
    <w:rsid w:val="00267E27"/>
    <w:rsid w:val="00267E75"/>
    <w:rsid w:val="00267ED1"/>
    <w:rsid w:val="0027025B"/>
    <w:rsid w:val="0027034A"/>
    <w:rsid w:val="002703F2"/>
    <w:rsid w:val="00270529"/>
    <w:rsid w:val="002705D4"/>
    <w:rsid w:val="002706F1"/>
    <w:rsid w:val="00270813"/>
    <w:rsid w:val="0027081F"/>
    <w:rsid w:val="00270823"/>
    <w:rsid w:val="00270B3B"/>
    <w:rsid w:val="00270E36"/>
    <w:rsid w:val="00270E57"/>
    <w:rsid w:val="00270F7F"/>
    <w:rsid w:val="00271009"/>
    <w:rsid w:val="00271117"/>
    <w:rsid w:val="002711EE"/>
    <w:rsid w:val="002711F0"/>
    <w:rsid w:val="00271408"/>
    <w:rsid w:val="0027144B"/>
    <w:rsid w:val="002715C6"/>
    <w:rsid w:val="00271712"/>
    <w:rsid w:val="00271766"/>
    <w:rsid w:val="00271889"/>
    <w:rsid w:val="0027198A"/>
    <w:rsid w:val="00271A39"/>
    <w:rsid w:val="00271A64"/>
    <w:rsid w:val="00271AB5"/>
    <w:rsid w:val="00271B17"/>
    <w:rsid w:val="00271B66"/>
    <w:rsid w:val="00271E7C"/>
    <w:rsid w:val="00271EB6"/>
    <w:rsid w:val="00271ED5"/>
    <w:rsid w:val="00272192"/>
    <w:rsid w:val="002721E0"/>
    <w:rsid w:val="00272219"/>
    <w:rsid w:val="00272333"/>
    <w:rsid w:val="002725B5"/>
    <w:rsid w:val="002725D1"/>
    <w:rsid w:val="00272692"/>
    <w:rsid w:val="002727F6"/>
    <w:rsid w:val="00272810"/>
    <w:rsid w:val="0027281E"/>
    <w:rsid w:val="00272831"/>
    <w:rsid w:val="002728B2"/>
    <w:rsid w:val="002729B4"/>
    <w:rsid w:val="00272AEE"/>
    <w:rsid w:val="00272BA4"/>
    <w:rsid w:val="00272CAB"/>
    <w:rsid w:val="00272D69"/>
    <w:rsid w:val="00272E94"/>
    <w:rsid w:val="00272F28"/>
    <w:rsid w:val="002730DC"/>
    <w:rsid w:val="002731FA"/>
    <w:rsid w:val="00273287"/>
    <w:rsid w:val="002732C4"/>
    <w:rsid w:val="002732EE"/>
    <w:rsid w:val="00273336"/>
    <w:rsid w:val="0027335F"/>
    <w:rsid w:val="002735A5"/>
    <w:rsid w:val="002737D0"/>
    <w:rsid w:val="002737EC"/>
    <w:rsid w:val="002738B2"/>
    <w:rsid w:val="00273914"/>
    <w:rsid w:val="00273935"/>
    <w:rsid w:val="00273952"/>
    <w:rsid w:val="00273BEF"/>
    <w:rsid w:val="00273D63"/>
    <w:rsid w:val="00273D99"/>
    <w:rsid w:val="00273E1A"/>
    <w:rsid w:val="00273E29"/>
    <w:rsid w:val="00273F81"/>
    <w:rsid w:val="00274371"/>
    <w:rsid w:val="002744FD"/>
    <w:rsid w:val="002745C5"/>
    <w:rsid w:val="002745CD"/>
    <w:rsid w:val="00274651"/>
    <w:rsid w:val="00274784"/>
    <w:rsid w:val="00274853"/>
    <w:rsid w:val="00274904"/>
    <w:rsid w:val="00274AA1"/>
    <w:rsid w:val="00274AEA"/>
    <w:rsid w:val="00274C16"/>
    <w:rsid w:val="00274D30"/>
    <w:rsid w:val="00274EEA"/>
    <w:rsid w:val="00274FD8"/>
    <w:rsid w:val="0027502C"/>
    <w:rsid w:val="0027518E"/>
    <w:rsid w:val="0027523C"/>
    <w:rsid w:val="00275277"/>
    <w:rsid w:val="002753FD"/>
    <w:rsid w:val="002754BA"/>
    <w:rsid w:val="00275656"/>
    <w:rsid w:val="00275739"/>
    <w:rsid w:val="00275917"/>
    <w:rsid w:val="002759BE"/>
    <w:rsid w:val="00275D7C"/>
    <w:rsid w:val="00275F1F"/>
    <w:rsid w:val="00276017"/>
    <w:rsid w:val="00276029"/>
    <w:rsid w:val="002760B2"/>
    <w:rsid w:val="00276133"/>
    <w:rsid w:val="002762E6"/>
    <w:rsid w:val="002763F6"/>
    <w:rsid w:val="0027641D"/>
    <w:rsid w:val="00276445"/>
    <w:rsid w:val="00276878"/>
    <w:rsid w:val="002768BD"/>
    <w:rsid w:val="002768F5"/>
    <w:rsid w:val="00276AFF"/>
    <w:rsid w:val="00276B30"/>
    <w:rsid w:val="00276B61"/>
    <w:rsid w:val="00276BAD"/>
    <w:rsid w:val="00276D70"/>
    <w:rsid w:val="00276E3B"/>
    <w:rsid w:val="00276EA6"/>
    <w:rsid w:val="00276F13"/>
    <w:rsid w:val="00276FEF"/>
    <w:rsid w:val="002771E1"/>
    <w:rsid w:val="0027725A"/>
    <w:rsid w:val="00277266"/>
    <w:rsid w:val="002773E5"/>
    <w:rsid w:val="0027754C"/>
    <w:rsid w:val="00277717"/>
    <w:rsid w:val="002777F3"/>
    <w:rsid w:val="00277838"/>
    <w:rsid w:val="00277B52"/>
    <w:rsid w:val="00277C6A"/>
    <w:rsid w:val="00277D01"/>
    <w:rsid w:val="00277D65"/>
    <w:rsid w:val="00277D90"/>
    <w:rsid w:val="00277D9A"/>
    <w:rsid w:val="00277DFB"/>
    <w:rsid w:val="00277E90"/>
    <w:rsid w:val="00277E94"/>
    <w:rsid w:val="00277FE4"/>
    <w:rsid w:val="00280079"/>
    <w:rsid w:val="0028015D"/>
    <w:rsid w:val="0028018D"/>
    <w:rsid w:val="0028023F"/>
    <w:rsid w:val="0028028E"/>
    <w:rsid w:val="00280314"/>
    <w:rsid w:val="0028033B"/>
    <w:rsid w:val="0028037D"/>
    <w:rsid w:val="002804A5"/>
    <w:rsid w:val="002804B6"/>
    <w:rsid w:val="00280847"/>
    <w:rsid w:val="0028087D"/>
    <w:rsid w:val="00280A40"/>
    <w:rsid w:val="00280B96"/>
    <w:rsid w:val="00280C0B"/>
    <w:rsid w:val="00280C4D"/>
    <w:rsid w:val="00280D38"/>
    <w:rsid w:val="00280DDA"/>
    <w:rsid w:val="00280F4B"/>
    <w:rsid w:val="00280FEE"/>
    <w:rsid w:val="0028124C"/>
    <w:rsid w:val="00281430"/>
    <w:rsid w:val="00281670"/>
    <w:rsid w:val="002817BF"/>
    <w:rsid w:val="002818F9"/>
    <w:rsid w:val="002819AF"/>
    <w:rsid w:val="00281DDA"/>
    <w:rsid w:val="00281E5B"/>
    <w:rsid w:val="00281FC1"/>
    <w:rsid w:val="00282054"/>
    <w:rsid w:val="00282168"/>
    <w:rsid w:val="00282186"/>
    <w:rsid w:val="002823BF"/>
    <w:rsid w:val="002823FB"/>
    <w:rsid w:val="002824FC"/>
    <w:rsid w:val="0028251E"/>
    <w:rsid w:val="002825BA"/>
    <w:rsid w:val="002825D0"/>
    <w:rsid w:val="00282620"/>
    <w:rsid w:val="00282684"/>
    <w:rsid w:val="00282A89"/>
    <w:rsid w:val="00282AA7"/>
    <w:rsid w:val="00282ACF"/>
    <w:rsid w:val="00282ADD"/>
    <w:rsid w:val="00282B00"/>
    <w:rsid w:val="00282B33"/>
    <w:rsid w:val="00282B6F"/>
    <w:rsid w:val="00282B85"/>
    <w:rsid w:val="00282C05"/>
    <w:rsid w:val="00282D13"/>
    <w:rsid w:val="00282E3D"/>
    <w:rsid w:val="00282E99"/>
    <w:rsid w:val="00282FBD"/>
    <w:rsid w:val="002831DC"/>
    <w:rsid w:val="00283279"/>
    <w:rsid w:val="0028330E"/>
    <w:rsid w:val="0028331B"/>
    <w:rsid w:val="00283345"/>
    <w:rsid w:val="0028375B"/>
    <w:rsid w:val="00283760"/>
    <w:rsid w:val="00283B66"/>
    <w:rsid w:val="00283BB5"/>
    <w:rsid w:val="00283BCF"/>
    <w:rsid w:val="00283D11"/>
    <w:rsid w:val="00283E27"/>
    <w:rsid w:val="0028406D"/>
    <w:rsid w:val="0028407A"/>
    <w:rsid w:val="002840C1"/>
    <w:rsid w:val="00284203"/>
    <w:rsid w:val="00284235"/>
    <w:rsid w:val="002842AE"/>
    <w:rsid w:val="00284499"/>
    <w:rsid w:val="00284565"/>
    <w:rsid w:val="002846CE"/>
    <w:rsid w:val="00284710"/>
    <w:rsid w:val="0028494A"/>
    <w:rsid w:val="002849AA"/>
    <w:rsid w:val="002849B9"/>
    <w:rsid w:val="00284A32"/>
    <w:rsid w:val="00284DAF"/>
    <w:rsid w:val="00284F60"/>
    <w:rsid w:val="00284FE8"/>
    <w:rsid w:val="00285030"/>
    <w:rsid w:val="0028503B"/>
    <w:rsid w:val="00285072"/>
    <w:rsid w:val="00285100"/>
    <w:rsid w:val="0028517A"/>
    <w:rsid w:val="0028523F"/>
    <w:rsid w:val="002852B2"/>
    <w:rsid w:val="002852E5"/>
    <w:rsid w:val="00285330"/>
    <w:rsid w:val="0028539E"/>
    <w:rsid w:val="002854A0"/>
    <w:rsid w:val="002854E4"/>
    <w:rsid w:val="0028558E"/>
    <w:rsid w:val="002856A6"/>
    <w:rsid w:val="0028570F"/>
    <w:rsid w:val="00285801"/>
    <w:rsid w:val="0028591D"/>
    <w:rsid w:val="0028597C"/>
    <w:rsid w:val="002859E4"/>
    <w:rsid w:val="00285A49"/>
    <w:rsid w:val="00285AB8"/>
    <w:rsid w:val="00285C47"/>
    <w:rsid w:val="00285C5E"/>
    <w:rsid w:val="00285D5F"/>
    <w:rsid w:val="00285E19"/>
    <w:rsid w:val="00286258"/>
    <w:rsid w:val="002862C0"/>
    <w:rsid w:val="00286335"/>
    <w:rsid w:val="00286405"/>
    <w:rsid w:val="00286475"/>
    <w:rsid w:val="00286580"/>
    <w:rsid w:val="00286585"/>
    <w:rsid w:val="002866FF"/>
    <w:rsid w:val="0028679F"/>
    <w:rsid w:val="00286922"/>
    <w:rsid w:val="00286930"/>
    <w:rsid w:val="00286970"/>
    <w:rsid w:val="002869A9"/>
    <w:rsid w:val="00286A1F"/>
    <w:rsid w:val="00286A3E"/>
    <w:rsid w:val="00286A6D"/>
    <w:rsid w:val="00286BCA"/>
    <w:rsid w:val="00286C26"/>
    <w:rsid w:val="00286E97"/>
    <w:rsid w:val="00286F81"/>
    <w:rsid w:val="00286FEE"/>
    <w:rsid w:val="00287194"/>
    <w:rsid w:val="002871B8"/>
    <w:rsid w:val="002871F6"/>
    <w:rsid w:val="002872C0"/>
    <w:rsid w:val="002872D0"/>
    <w:rsid w:val="002873C8"/>
    <w:rsid w:val="0028745C"/>
    <w:rsid w:val="002874D7"/>
    <w:rsid w:val="0028763A"/>
    <w:rsid w:val="002876F9"/>
    <w:rsid w:val="00287722"/>
    <w:rsid w:val="0028772C"/>
    <w:rsid w:val="00287A70"/>
    <w:rsid w:val="00287B6B"/>
    <w:rsid w:val="00287BF5"/>
    <w:rsid w:val="00287E57"/>
    <w:rsid w:val="00287F8C"/>
    <w:rsid w:val="00287FDB"/>
    <w:rsid w:val="00290012"/>
    <w:rsid w:val="0029024B"/>
    <w:rsid w:val="0029028B"/>
    <w:rsid w:val="002902BD"/>
    <w:rsid w:val="002903AA"/>
    <w:rsid w:val="00290561"/>
    <w:rsid w:val="002905DE"/>
    <w:rsid w:val="00290821"/>
    <w:rsid w:val="002909D1"/>
    <w:rsid w:val="002909F9"/>
    <w:rsid w:val="00290A13"/>
    <w:rsid w:val="00290A5F"/>
    <w:rsid w:val="00290A6C"/>
    <w:rsid w:val="00290B4B"/>
    <w:rsid w:val="00290BED"/>
    <w:rsid w:val="00290F60"/>
    <w:rsid w:val="00291022"/>
    <w:rsid w:val="0029110A"/>
    <w:rsid w:val="0029148F"/>
    <w:rsid w:val="00291644"/>
    <w:rsid w:val="002917F9"/>
    <w:rsid w:val="00291831"/>
    <w:rsid w:val="00291A09"/>
    <w:rsid w:val="00291B8A"/>
    <w:rsid w:val="00291C22"/>
    <w:rsid w:val="00291C99"/>
    <w:rsid w:val="00291D3A"/>
    <w:rsid w:val="00291D47"/>
    <w:rsid w:val="00291D91"/>
    <w:rsid w:val="00291DAD"/>
    <w:rsid w:val="00291E15"/>
    <w:rsid w:val="00291F8B"/>
    <w:rsid w:val="0029200C"/>
    <w:rsid w:val="002920F4"/>
    <w:rsid w:val="002922E6"/>
    <w:rsid w:val="00292303"/>
    <w:rsid w:val="00292311"/>
    <w:rsid w:val="002924EE"/>
    <w:rsid w:val="002925B1"/>
    <w:rsid w:val="00292872"/>
    <w:rsid w:val="0029298E"/>
    <w:rsid w:val="002929FD"/>
    <w:rsid w:val="00292C02"/>
    <w:rsid w:val="00292C35"/>
    <w:rsid w:val="00292D6F"/>
    <w:rsid w:val="00292EDB"/>
    <w:rsid w:val="00292F4E"/>
    <w:rsid w:val="00292FBF"/>
    <w:rsid w:val="00292FEB"/>
    <w:rsid w:val="00293065"/>
    <w:rsid w:val="002931F4"/>
    <w:rsid w:val="00293336"/>
    <w:rsid w:val="0029333F"/>
    <w:rsid w:val="00293359"/>
    <w:rsid w:val="002933F5"/>
    <w:rsid w:val="00293705"/>
    <w:rsid w:val="00293744"/>
    <w:rsid w:val="0029388E"/>
    <w:rsid w:val="00293941"/>
    <w:rsid w:val="002939D8"/>
    <w:rsid w:val="00293AD1"/>
    <w:rsid w:val="00293AD8"/>
    <w:rsid w:val="00293BAF"/>
    <w:rsid w:val="00293C31"/>
    <w:rsid w:val="00293D44"/>
    <w:rsid w:val="00293F54"/>
    <w:rsid w:val="00293FCD"/>
    <w:rsid w:val="00294049"/>
    <w:rsid w:val="00294147"/>
    <w:rsid w:val="002942AC"/>
    <w:rsid w:val="00294384"/>
    <w:rsid w:val="00294435"/>
    <w:rsid w:val="002944D0"/>
    <w:rsid w:val="00294635"/>
    <w:rsid w:val="00294874"/>
    <w:rsid w:val="002948E2"/>
    <w:rsid w:val="002948FA"/>
    <w:rsid w:val="00294916"/>
    <w:rsid w:val="002949D0"/>
    <w:rsid w:val="002949E0"/>
    <w:rsid w:val="00294A8B"/>
    <w:rsid w:val="00294AF8"/>
    <w:rsid w:val="00294F7A"/>
    <w:rsid w:val="0029504D"/>
    <w:rsid w:val="00295260"/>
    <w:rsid w:val="0029533C"/>
    <w:rsid w:val="0029535B"/>
    <w:rsid w:val="002953A9"/>
    <w:rsid w:val="00295548"/>
    <w:rsid w:val="0029555E"/>
    <w:rsid w:val="002955B9"/>
    <w:rsid w:val="0029593E"/>
    <w:rsid w:val="00295952"/>
    <w:rsid w:val="00295A31"/>
    <w:rsid w:val="00295B74"/>
    <w:rsid w:val="00295BA9"/>
    <w:rsid w:val="00295CD7"/>
    <w:rsid w:val="00295DA2"/>
    <w:rsid w:val="00295E32"/>
    <w:rsid w:val="00295F96"/>
    <w:rsid w:val="00296272"/>
    <w:rsid w:val="002962A0"/>
    <w:rsid w:val="002962F5"/>
    <w:rsid w:val="002964E0"/>
    <w:rsid w:val="002965CB"/>
    <w:rsid w:val="0029663A"/>
    <w:rsid w:val="00296674"/>
    <w:rsid w:val="0029668F"/>
    <w:rsid w:val="002967A1"/>
    <w:rsid w:val="002969B6"/>
    <w:rsid w:val="00296AC6"/>
    <w:rsid w:val="00296AC7"/>
    <w:rsid w:val="00296CC7"/>
    <w:rsid w:val="00296CE9"/>
    <w:rsid w:val="00296D84"/>
    <w:rsid w:val="00296E32"/>
    <w:rsid w:val="00296EBE"/>
    <w:rsid w:val="00296FA5"/>
    <w:rsid w:val="00296FC2"/>
    <w:rsid w:val="00297073"/>
    <w:rsid w:val="0029710C"/>
    <w:rsid w:val="0029714F"/>
    <w:rsid w:val="00297488"/>
    <w:rsid w:val="002974B9"/>
    <w:rsid w:val="002975DE"/>
    <w:rsid w:val="00297670"/>
    <w:rsid w:val="00297817"/>
    <w:rsid w:val="00297892"/>
    <w:rsid w:val="00297B72"/>
    <w:rsid w:val="00297EC0"/>
    <w:rsid w:val="002A0034"/>
    <w:rsid w:val="002A00C1"/>
    <w:rsid w:val="002A0302"/>
    <w:rsid w:val="002A0671"/>
    <w:rsid w:val="002A06C3"/>
    <w:rsid w:val="002A078E"/>
    <w:rsid w:val="002A07C5"/>
    <w:rsid w:val="002A09C6"/>
    <w:rsid w:val="002A0A19"/>
    <w:rsid w:val="002A0AFE"/>
    <w:rsid w:val="002A0B6F"/>
    <w:rsid w:val="002A0CB4"/>
    <w:rsid w:val="002A0CE2"/>
    <w:rsid w:val="002A0D04"/>
    <w:rsid w:val="002A0EFC"/>
    <w:rsid w:val="002A113A"/>
    <w:rsid w:val="002A1172"/>
    <w:rsid w:val="002A117A"/>
    <w:rsid w:val="002A16DC"/>
    <w:rsid w:val="002A17B7"/>
    <w:rsid w:val="002A1851"/>
    <w:rsid w:val="002A1864"/>
    <w:rsid w:val="002A187C"/>
    <w:rsid w:val="002A1906"/>
    <w:rsid w:val="002A19FC"/>
    <w:rsid w:val="002A1A80"/>
    <w:rsid w:val="002A1B83"/>
    <w:rsid w:val="002A1BA0"/>
    <w:rsid w:val="002A1BD9"/>
    <w:rsid w:val="002A1C25"/>
    <w:rsid w:val="002A1C32"/>
    <w:rsid w:val="002A1C6C"/>
    <w:rsid w:val="002A1DF4"/>
    <w:rsid w:val="002A1EDF"/>
    <w:rsid w:val="002A1EE5"/>
    <w:rsid w:val="002A1F6E"/>
    <w:rsid w:val="002A213E"/>
    <w:rsid w:val="002A21A6"/>
    <w:rsid w:val="002A23E3"/>
    <w:rsid w:val="002A241A"/>
    <w:rsid w:val="002A242D"/>
    <w:rsid w:val="002A24AB"/>
    <w:rsid w:val="002A2519"/>
    <w:rsid w:val="002A251C"/>
    <w:rsid w:val="002A2527"/>
    <w:rsid w:val="002A257D"/>
    <w:rsid w:val="002A27E6"/>
    <w:rsid w:val="002A28D7"/>
    <w:rsid w:val="002A28DE"/>
    <w:rsid w:val="002A2A88"/>
    <w:rsid w:val="002A2AAD"/>
    <w:rsid w:val="002A2CA2"/>
    <w:rsid w:val="002A2D37"/>
    <w:rsid w:val="002A2FCA"/>
    <w:rsid w:val="002A3007"/>
    <w:rsid w:val="002A33F5"/>
    <w:rsid w:val="002A3475"/>
    <w:rsid w:val="002A3609"/>
    <w:rsid w:val="002A37D9"/>
    <w:rsid w:val="002A3909"/>
    <w:rsid w:val="002A3AF5"/>
    <w:rsid w:val="002A3B51"/>
    <w:rsid w:val="002A3BDC"/>
    <w:rsid w:val="002A3C8F"/>
    <w:rsid w:val="002A3FC2"/>
    <w:rsid w:val="002A4114"/>
    <w:rsid w:val="002A41F1"/>
    <w:rsid w:val="002A4261"/>
    <w:rsid w:val="002A44E3"/>
    <w:rsid w:val="002A45E0"/>
    <w:rsid w:val="002A4736"/>
    <w:rsid w:val="002A48C8"/>
    <w:rsid w:val="002A4951"/>
    <w:rsid w:val="002A4A3B"/>
    <w:rsid w:val="002A4B99"/>
    <w:rsid w:val="002A4BC3"/>
    <w:rsid w:val="002A4D4F"/>
    <w:rsid w:val="002A4E81"/>
    <w:rsid w:val="002A4E98"/>
    <w:rsid w:val="002A5160"/>
    <w:rsid w:val="002A51A2"/>
    <w:rsid w:val="002A524B"/>
    <w:rsid w:val="002A52A3"/>
    <w:rsid w:val="002A5465"/>
    <w:rsid w:val="002A54B9"/>
    <w:rsid w:val="002A5578"/>
    <w:rsid w:val="002A5623"/>
    <w:rsid w:val="002A5640"/>
    <w:rsid w:val="002A5ACA"/>
    <w:rsid w:val="002A5BA2"/>
    <w:rsid w:val="002A5BB5"/>
    <w:rsid w:val="002A5C3E"/>
    <w:rsid w:val="002A5DA7"/>
    <w:rsid w:val="002A5DE5"/>
    <w:rsid w:val="002A5E64"/>
    <w:rsid w:val="002A5EC6"/>
    <w:rsid w:val="002A5F4E"/>
    <w:rsid w:val="002A5F7C"/>
    <w:rsid w:val="002A6000"/>
    <w:rsid w:val="002A60D7"/>
    <w:rsid w:val="002A614B"/>
    <w:rsid w:val="002A6276"/>
    <w:rsid w:val="002A63A4"/>
    <w:rsid w:val="002A6927"/>
    <w:rsid w:val="002A696E"/>
    <w:rsid w:val="002A69B9"/>
    <w:rsid w:val="002A6B30"/>
    <w:rsid w:val="002A6B72"/>
    <w:rsid w:val="002A6BBE"/>
    <w:rsid w:val="002A6CB9"/>
    <w:rsid w:val="002A6D0C"/>
    <w:rsid w:val="002A6F84"/>
    <w:rsid w:val="002A6FE1"/>
    <w:rsid w:val="002A70C5"/>
    <w:rsid w:val="002A70DD"/>
    <w:rsid w:val="002A71D3"/>
    <w:rsid w:val="002A74E6"/>
    <w:rsid w:val="002A753D"/>
    <w:rsid w:val="002A774A"/>
    <w:rsid w:val="002A78B6"/>
    <w:rsid w:val="002A79D2"/>
    <w:rsid w:val="002A7A3C"/>
    <w:rsid w:val="002A7AE3"/>
    <w:rsid w:val="002A7B71"/>
    <w:rsid w:val="002B00C1"/>
    <w:rsid w:val="002B0163"/>
    <w:rsid w:val="002B0183"/>
    <w:rsid w:val="002B0309"/>
    <w:rsid w:val="002B037A"/>
    <w:rsid w:val="002B03A6"/>
    <w:rsid w:val="002B0443"/>
    <w:rsid w:val="002B04E4"/>
    <w:rsid w:val="002B04E8"/>
    <w:rsid w:val="002B067E"/>
    <w:rsid w:val="002B089E"/>
    <w:rsid w:val="002B08E1"/>
    <w:rsid w:val="002B0932"/>
    <w:rsid w:val="002B099F"/>
    <w:rsid w:val="002B0BD1"/>
    <w:rsid w:val="002B0C43"/>
    <w:rsid w:val="002B0C4A"/>
    <w:rsid w:val="002B0CCA"/>
    <w:rsid w:val="002B0E8F"/>
    <w:rsid w:val="002B10CA"/>
    <w:rsid w:val="002B11B2"/>
    <w:rsid w:val="002B1296"/>
    <w:rsid w:val="002B1325"/>
    <w:rsid w:val="002B15DB"/>
    <w:rsid w:val="002B161E"/>
    <w:rsid w:val="002B16E1"/>
    <w:rsid w:val="002B1A8F"/>
    <w:rsid w:val="002B1BA6"/>
    <w:rsid w:val="002B1C2B"/>
    <w:rsid w:val="002B1CCC"/>
    <w:rsid w:val="002B1D71"/>
    <w:rsid w:val="002B1D74"/>
    <w:rsid w:val="002B1E12"/>
    <w:rsid w:val="002B1EA4"/>
    <w:rsid w:val="002B1F25"/>
    <w:rsid w:val="002B2010"/>
    <w:rsid w:val="002B2086"/>
    <w:rsid w:val="002B20A9"/>
    <w:rsid w:val="002B20F5"/>
    <w:rsid w:val="002B2115"/>
    <w:rsid w:val="002B224A"/>
    <w:rsid w:val="002B24F7"/>
    <w:rsid w:val="002B25E0"/>
    <w:rsid w:val="002B2603"/>
    <w:rsid w:val="002B2675"/>
    <w:rsid w:val="002B28B6"/>
    <w:rsid w:val="002B2983"/>
    <w:rsid w:val="002B2B68"/>
    <w:rsid w:val="002B2CB3"/>
    <w:rsid w:val="002B2CFD"/>
    <w:rsid w:val="002B2EC4"/>
    <w:rsid w:val="002B2ECA"/>
    <w:rsid w:val="002B2EF8"/>
    <w:rsid w:val="002B2F31"/>
    <w:rsid w:val="002B3003"/>
    <w:rsid w:val="002B3325"/>
    <w:rsid w:val="002B335D"/>
    <w:rsid w:val="002B3473"/>
    <w:rsid w:val="002B34F2"/>
    <w:rsid w:val="002B36F7"/>
    <w:rsid w:val="002B39D8"/>
    <w:rsid w:val="002B3AA7"/>
    <w:rsid w:val="002B3ACF"/>
    <w:rsid w:val="002B3C0A"/>
    <w:rsid w:val="002B3C27"/>
    <w:rsid w:val="002B3C56"/>
    <w:rsid w:val="002B3C89"/>
    <w:rsid w:val="002B3C8A"/>
    <w:rsid w:val="002B3DC3"/>
    <w:rsid w:val="002B4226"/>
    <w:rsid w:val="002B479C"/>
    <w:rsid w:val="002B48B7"/>
    <w:rsid w:val="002B494A"/>
    <w:rsid w:val="002B49AF"/>
    <w:rsid w:val="002B4A0B"/>
    <w:rsid w:val="002B4CBF"/>
    <w:rsid w:val="002B4CD0"/>
    <w:rsid w:val="002B4CD9"/>
    <w:rsid w:val="002B4DEB"/>
    <w:rsid w:val="002B4F2C"/>
    <w:rsid w:val="002B508A"/>
    <w:rsid w:val="002B51DB"/>
    <w:rsid w:val="002B5202"/>
    <w:rsid w:val="002B52DC"/>
    <w:rsid w:val="002B531C"/>
    <w:rsid w:val="002B53AB"/>
    <w:rsid w:val="002B5400"/>
    <w:rsid w:val="002B5420"/>
    <w:rsid w:val="002B5437"/>
    <w:rsid w:val="002B54C5"/>
    <w:rsid w:val="002B5694"/>
    <w:rsid w:val="002B5700"/>
    <w:rsid w:val="002B572A"/>
    <w:rsid w:val="002B59E8"/>
    <w:rsid w:val="002B59FB"/>
    <w:rsid w:val="002B5A02"/>
    <w:rsid w:val="002B5AA8"/>
    <w:rsid w:val="002B5B22"/>
    <w:rsid w:val="002B5BA0"/>
    <w:rsid w:val="002B5CA9"/>
    <w:rsid w:val="002B5CB0"/>
    <w:rsid w:val="002B5D20"/>
    <w:rsid w:val="002B5EBF"/>
    <w:rsid w:val="002B5EEF"/>
    <w:rsid w:val="002B5F86"/>
    <w:rsid w:val="002B608E"/>
    <w:rsid w:val="002B60D7"/>
    <w:rsid w:val="002B6103"/>
    <w:rsid w:val="002B623B"/>
    <w:rsid w:val="002B6256"/>
    <w:rsid w:val="002B6295"/>
    <w:rsid w:val="002B657D"/>
    <w:rsid w:val="002B6780"/>
    <w:rsid w:val="002B680F"/>
    <w:rsid w:val="002B6A7A"/>
    <w:rsid w:val="002B6A9F"/>
    <w:rsid w:val="002B6AC1"/>
    <w:rsid w:val="002B6AF6"/>
    <w:rsid w:val="002B6B28"/>
    <w:rsid w:val="002B6E29"/>
    <w:rsid w:val="002B6EAD"/>
    <w:rsid w:val="002B6FA4"/>
    <w:rsid w:val="002B6FC4"/>
    <w:rsid w:val="002B71F3"/>
    <w:rsid w:val="002B71F9"/>
    <w:rsid w:val="002B7293"/>
    <w:rsid w:val="002B72B8"/>
    <w:rsid w:val="002B73E6"/>
    <w:rsid w:val="002B7561"/>
    <w:rsid w:val="002B756E"/>
    <w:rsid w:val="002B7679"/>
    <w:rsid w:val="002B76E5"/>
    <w:rsid w:val="002B777F"/>
    <w:rsid w:val="002B791D"/>
    <w:rsid w:val="002B7B5D"/>
    <w:rsid w:val="002B7BB7"/>
    <w:rsid w:val="002B7BF0"/>
    <w:rsid w:val="002B7CBD"/>
    <w:rsid w:val="002B7D34"/>
    <w:rsid w:val="002B7DCD"/>
    <w:rsid w:val="002B7FE3"/>
    <w:rsid w:val="002C016B"/>
    <w:rsid w:val="002C023D"/>
    <w:rsid w:val="002C02F7"/>
    <w:rsid w:val="002C03DE"/>
    <w:rsid w:val="002C03F4"/>
    <w:rsid w:val="002C0484"/>
    <w:rsid w:val="002C05BE"/>
    <w:rsid w:val="002C072D"/>
    <w:rsid w:val="002C0A63"/>
    <w:rsid w:val="002C0A7E"/>
    <w:rsid w:val="002C0AD9"/>
    <w:rsid w:val="002C0C79"/>
    <w:rsid w:val="002C0D3F"/>
    <w:rsid w:val="002C0DC7"/>
    <w:rsid w:val="002C0E73"/>
    <w:rsid w:val="002C0F5C"/>
    <w:rsid w:val="002C0F72"/>
    <w:rsid w:val="002C0FED"/>
    <w:rsid w:val="002C102B"/>
    <w:rsid w:val="002C14F1"/>
    <w:rsid w:val="002C1501"/>
    <w:rsid w:val="002C1785"/>
    <w:rsid w:val="002C181C"/>
    <w:rsid w:val="002C18D7"/>
    <w:rsid w:val="002C1924"/>
    <w:rsid w:val="002C1990"/>
    <w:rsid w:val="002C19CA"/>
    <w:rsid w:val="002C1A3B"/>
    <w:rsid w:val="002C1B38"/>
    <w:rsid w:val="002C1C4E"/>
    <w:rsid w:val="002C1CA4"/>
    <w:rsid w:val="002C1D7C"/>
    <w:rsid w:val="002C1E1F"/>
    <w:rsid w:val="002C1E95"/>
    <w:rsid w:val="002C20D4"/>
    <w:rsid w:val="002C20D8"/>
    <w:rsid w:val="002C2114"/>
    <w:rsid w:val="002C218C"/>
    <w:rsid w:val="002C23C3"/>
    <w:rsid w:val="002C24C1"/>
    <w:rsid w:val="002C26F7"/>
    <w:rsid w:val="002C2776"/>
    <w:rsid w:val="002C285A"/>
    <w:rsid w:val="002C28C9"/>
    <w:rsid w:val="002C29C0"/>
    <w:rsid w:val="002C2AC0"/>
    <w:rsid w:val="002C2ADE"/>
    <w:rsid w:val="002C2CA7"/>
    <w:rsid w:val="002C2CD1"/>
    <w:rsid w:val="002C2CE5"/>
    <w:rsid w:val="002C2D09"/>
    <w:rsid w:val="002C2D80"/>
    <w:rsid w:val="002C2DA3"/>
    <w:rsid w:val="002C2F6A"/>
    <w:rsid w:val="002C306E"/>
    <w:rsid w:val="002C324C"/>
    <w:rsid w:val="002C32AC"/>
    <w:rsid w:val="002C3343"/>
    <w:rsid w:val="002C3364"/>
    <w:rsid w:val="002C3550"/>
    <w:rsid w:val="002C35F3"/>
    <w:rsid w:val="002C36A2"/>
    <w:rsid w:val="002C36EB"/>
    <w:rsid w:val="002C38DA"/>
    <w:rsid w:val="002C3900"/>
    <w:rsid w:val="002C3908"/>
    <w:rsid w:val="002C3AAE"/>
    <w:rsid w:val="002C3B8D"/>
    <w:rsid w:val="002C3BA2"/>
    <w:rsid w:val="002C3C92"/>
    <w:rsid w:val="002C3DA3"/>
    <w:rsid w:val="002C400C"/>
    <w:rsid w:val="002C4216"/>
    <w:rsid w:val="002C4233"/>
    <w:rsid w:val="002C43CE"/>
    <w:rsid w:val="002C43D0"/>
    <w:rsid w:val="002C443E"/>
    <w:rsid w:val="002C45F4"/>
    <w:rsid w:val="002C464B"/>
    <w:rsid w:val="002C4716"/>
    <w:rsid w:val="002C47BA"/>
    <w:rsid w:val="002C4800"/>
    <w:rsid w:val="002C482E"/>
    <w:rsid w:val="002C4A4A"/>
    <w:rsid w:val="002C4ACD"/>
    <w:rsid w:val="002C4BB8"/>
    <w:rsid w:val="002C4BCA"/>
    <w:rsid w:val="002C4C21"/>
    <w:rsid w:val="002C4C26"/>
    <w:rsid w:val="002C4D1E"/>
    <w:rsid w:val="002C4D39"/>
    <w:rsid w:val="002C4DFD"/>
    <w:rsid w:val="002C4FF6"/>
    <w:rsid w:val="002C5224"/>
    <w:rsid w:val="002C5259"/>
    <w:rsid w:val="002C5262"/>
    <w:rsid w:val="002C5294"/>
    <w:rsid w:val="002C52F4"/>
    <w:rsid w:val="002C5348"/>
    <w:rsid w:val="002C53BA"/>
    <w:rsid w:val="002C53C6"/>
    <w:rsid w:val="002C5416"/>
    <w:rsid w:val="002C5480"/>
    <w:rsid w:val="002C54A2"/>
    <w:rsid w:val="002C54B6"/>
    <w:rsid w:val="002C55FD"/>
    <w:rsid w:val="002C585B"/>
    <w:rsid w:val="002C58F9"/>
    <w:rsid w:val="002C59A7"/>
    <w:rsid w:val="002C5A69"/>
    <w:rsid w:val="002C5AC6"/>
    <w:rsid w:val="002C5CED"/>
    <w:rsid w:val="002C5DD7"/>
    <w:rsid w:val="002C5EF3"/>
    <w:rsid w:val="002C5FE8"/>
    <w:rsid w:val="002C612C"/>
    <w:rsid w:val="002C6143"/>
    <w:rsid w:val="002C6216"/>
    <w:rsid w:val="002C627A"/>
    <w:rsid w:val="002C62BF"/>
    <w:rsid w:val="002C632C"/>
    <w:rsid w:val="002C63F2"/>
    <w:rsid w:val="002C641E"/>
    <w:rsid w:val="002C6422"/>
    <w:rsid w:val="002C644F"/>
    <w:rsid w:val="002C6758"/>
    <w:rsid w:val="002C687E"/>
    <w:rsid w:val="002C6D54"/>
    <w:rsid w:val="002C6DE0"/>
    <w:rsid w:val="002C6EA3"/>
    <w:rsid w:val="002C6F52"/>
    <w:rsid w:val="002C6FF9"/>
    <w:rsid w:val="002C709F"/>
    <w:rsid w:val="002C71AF"/>
    <w:rsid w:val="002C720F"/>
    <w:rsid w:val="002C74BA"/>
    <w:rsid w:val="002C7661"/>
    <w:rsid w:val="002C76A4"/>
    <w:rsid w:val="002C7738"/>
    <w:rsid w:val="002C7B24"/>
    <w:rsid w:val="002C7C45"/>
    <w:rsid w:val="002C7CA0"/>
    <w:rsid w:val="002C7D96"/>
    <w:rsid w:val="002C7DF8"/>
    <w:rsid w:val="002C7E0B"/>
    <w:rsid w:val="002C7FD5"/>
    <w:rsid w:val="002D019C"/>
    <w:rsid w:val="002D01F7"/>
    <w:rsid w:val="002D02F2"/>
    <w:rsid w:val="002D02F6"/>
    <w:rsid w:val="002D053E"/>
    <w:rsid w:val="002D061B"/>
    <w:rsid w:val="002D0726"/>
    <w:rsid w:val="002D08B0"/>
    <w:rsid w:val="002D09BB"/>
    <w:rsid w:val="002D0A1C"/>
    <w:rsid w:val="002D0DF2"/>
    <w:rsid w:val="002D0EA0"/>
    <w:rsid w:val="002D0F67"/>
    <w:rsid w:val="002D10A5"/>
    <w:rsid w:val="002D1121"/>
    <w:rsid w:val="002D117E"/>
    <w:rsid w:val="002D1277"/>
    <w:rsid w:val="002D129C"/>
    <w:rsid w:val="002D14AD"/>
    <w:rsid w:val="002D14F0"/>
    <w:rsid w:val="002D15CE"/>
    <w:rsid w:val="002D15DD"/>
    <w:rsid w:val="002D1831"/>
    <w:rsid w:val="002D1885"/>
    <w:rsid w:val="002D1988"/>
    <w:rsid w:val="002D1AF9"/>
    <w:rsid w:val="002D1BA2"/>
    <w:rsid w:val="002D1BB5"/>
    <w:rsid w:val="002D1C49"/>
    <w:rsid w:val="002D1C5C"/>
    <w:rsid w:val="002D1CCA"/>
    <w:rsid w:val="002D1D93"/>
    <w:rsid w:val="002D1E18"/>
    <w:rsid w:val="002D22F4"/>
    <w:rsid w:val="002D235A"/>
    <w:rsid w:val="002D24A1"/>
    <w:rsid w:val="002D24AC"/>
    <w:rsid w:val="002D257C"/>
    <w:rsid w:val="002D25E8"/>
    <w:rsid w:val="002D2695"/>
    <w:rsid w:val="002D26F4"/>
    <w:rsid w:val="002D2731"/>
    <w:rsid w:val="002D2837"/>
    <w:rsid w:val="002D28CB"/>
    <w:rsid w:val="002D28D0"/>
    <w:rsid w:val="002D2A77"/>
    <w:rsid w:val="002D2A7D"/>
    <w:rsid w:val="002D2B48"/>
    <w:rsid w:val="002D2C7D"/>
    <w:rsid w:val="002D2CAF"/>
    <w:rsid w:val="002D2D17"/>
    <w:rsid w:val="002D2DA6"/>
    <w:rsid w:val="002D2E3F"/>
    <w:rsid w:val="002D2E79"/>
    <w:rsid w:val="002D3165"/>
    <w:rsid w:val="002D3586"/>
    <w:rsid w:val="002D35BF"/>
    <w:rsid w:val="002D367C"/>
    <w:rsid w:val="002D38D6"/>
    <w:rsid w:val="002D3BB1"/>
    <w:rsid w:val="002D3D62"/>
    <w:rsid w:val="002D3D85"/>
    <w:rsid w:val="002D406E"/>
    <w:rsid w:val="002D40F0"/>
    <w:rsid w:val="002D452F"/>
    <w:rsid w:val="002D4587"/>
    <w:rsid w:val="002D4A17"/>
    <w:rsid w:val="002D4A20"/>
    <w:rsid w:val="002D4A5D"/>
    <w:rsid w:val="002D4AB8"/>
    <w:rsid w:val="002D4B4A"/>
    <w:rsid w:val="002D4BEF"/>
    <w:rsid w:val="002D4C8B"/>
    <w:rsid w:val="002D4D1B"/>
    <w:rsid w:val="002D4D60"/>
    <w:rsid w:val="002D4DFD"/>
    <w:rsid w:val="002D4E83"/>
    <w:rsid w:val="002D4F39"/>
    <w:rsid w:val="002D4F9F"/>
    <w:rsid w:val="002D4FA0"/>
    <w:rsid w:val="002D5075"/>
    <w:rsid w:val="002D50C6"/>
    <w:rsid w:val="002D52D0"/>
    <w:rsid w:val="002D52DD"/>
    <w:rsid w:val="002D5330"/>
    <w:rsid w:val="002D543C"/>
    <w:rsid w:val="002D54D2"/>
    <w:rsid w:val="002D551C"/>
    <w:rsid w:val="002D55B3"/>
    <w:rsid w:val="002D55B6"/>
    <w:rsid w:val="002D560A"/>
    <w:rsid w:val="002D564B"/>
    <w:rsid w:val="002D5669"/>
    <w:rsid w:val="002D56E3"/>
    <w:rsid w:val="002D5774"/>
    <w:rsid w:val="002D5975"/>
    <w:rsid w:val="002D5B4E"/>
    <w:rsid w:val="002D5FF6"/>
    <w:rsid w:val="002D5FFC"/>
    <w:rsid w:val="002D60DE"/>
    <w:rsid w:val="002D618E"/>
    <w:rsid w:val="002D620E"/>
    <w:rsid w:val="002D6365"/>
    <w:rsid w:val="002D671F"/>
    <w:rsid w:val="002D679D"/>
    <w:rsid w:val="002D6909"/>
    <w:rsid w:val="002D6ABA"/>
    <w:rsid w:val="002D6B00"/>
    <w:rsid w:val="002D6CA8"/>
    <w:rsid w:val="002D6CC9"/>
    <w:rsid w:val="002D6DA9"/>
    <w:rsid w:val="002D6DC8"/>
    <w:rsid w:val="002D6EB7"/>
    <w:rsid w:val="002D6F82"/>
    <w:rsid w:val="002D6FD2"/>
    <w:rsid w:val="002D7024"/>
    <w:rsid w:val="002D7083"/>
    <w:rsid w:val="002D70A2"/>
    <w:rsid w:val="002D7126"/>
    <w:rsid w:val="002D717B"/>
    <w:rsid w:val="002D71BD"/>
    <w:rsid w:val="002D7367"/>
    <w:rsid w:val="002D739D"/>
    <w:rsid w:val="002D76F2"/>
    <w:rsid w:val="002D778D"/>
    <w:rsid w:val="002D77FB"/>
    <w:rsid w:val="002D77FF"/>
    <w:rsid w:val="002D7821"/>
    <w:rsid w:val="002D7887"/>
    <w:rsid w:val="002D7892"/>
    <w:rsid w:val="002D7A3F"/>
    <w:rsid w:val="002D7AF8"/>
    <w:rsid w:val="002D7D99"/>
    <w:rsid w:val="002D7FB7"/>
    <w:rsid w:val="002E0041"/>
    <w:rsid w:val="002E0121"/>
    <w:rsid w:val="002E01CB"/>
    <w:rsid w:val="002E023F"/>
    <w:rsid w:val="002E02C1"/>
    <w:rsid w:val="002E0706"/>
    <w:rsid w:val="002E0864"/>
    <w:rsid w:val="002E0910"/>
    <w:rsid w:val="002E0FD3"/>
    <w:rsid w:val="002E105B"/>
    <w:rsid w:val="002E10B3"/>
    <w:rsid w:val="002E1114"/>
    <w:rsid w:val="002E111A"/>
    <w:rsid w:val="002E1215"/>
    <w:rsid w:val="002E1238"/>
    <w:rsid w:val="002E13FE"/>
    <w:rsid w:val="002E1708"/>
    <w:rsid w:val="002E17FC"/>
    <w:rsid w:val="002E1978"/>
    <w:rsid w:val="002E1BAA"/>
    <w:rsid w:val="002E1D3F"/>
    <w:rsid w:val="002E1DDA"/>
    <w:rsid w:val="002E200F"/>
    <w:rsid w:val="002E2013"/>
    <w:rsid w:val="002E2110"/>
    <w:rsid w:val="002E2155"/>
    <w:rsid w:val="002E21E1"/>
    <w:rsid w:val="002E23BA"/>
    <w:rsid w:val="002E2484"/>
    <w:rsid w:val="002E273F"/>
    <w:rsid w:val="002E2A20"/>
    <w:rsid w:val="002E2A6F"/>
    <w:rsid w:val="002E2C72"/>
    <w:rsid w:val="002E2E32"/>
    <w:rsid w:val="002E2F7A"/>
    <w:rsid w:val="002E2FAA"/>
    <w:rsid w:val="002E323E"/>
    <w:rsid w:val="002E32BD"/>
    <w:rsid w:val="002E330D"/>
    <w:rsid w:val="002E33E7"/>
    <w:rsid w:val="002E33EE"/>
    <w:rsid w:val="002E345B"/>
    <w:rsid w:val="002E3580"/>
    <w:rsid w:val="002E366B"/>
    <w:rsid w:val="002E3676"/>
    <w:rsid w:val="002E36F5"/>
    <w:rsid w:val="002E3A89"/>
    <w:rsid w:val="002E3AA0"/>
    <w:rsid w:val="002E3AC3"/>
    <w:rsid w:val="002E3B04"/>
    <w:rsid w:val="002E3B46"/>
    <w:rsid w:val="002E3D0C"/>
    <w:rsid w:val="002E3DA0"/>
    <w:rsid w:val="002E3DD6"/>
    <w:rsid w:val="002E3E62"/>
    <w:rsid w:val="002E3EA5"/>
    <w:rsid w:val="002E4018"/>
    <w:rsid w:val="002E4091"/>
    <w:rsid w:val="002E4162"/>
    <w:rsid w:val="002E4286"/>
    <w:rsid w:val="002E428C"/>
    <w:rsid w:val="002E4297"/>
    <w:rsid w:val="002E437B"/>
    <w:rsid w:val="002E461C"/>
    <w:rsid w:val="002E4651"/>
    <w:rsid w:val="002E467A"/>
    <w:rsid w:val="002E46E1"/>
    <w:rsid w:val="002E46EE"/>
    <w:rsid w:val="002E479E"/>
    <w:rsid w:val="002E489B"/>
    <w:rsid w:val="002E4B37"/>
    <w:rsid w:val="002E4B57"/>
    <w:rsid w:val="002E4BA6"/>
    <w:rsid w:val="002E4C13"/>
    <w:rsid w:val="002E4CB0"/>
    <w:rsid w:val="002E4FCC"/>
    <w:rsid w:val="002E5153"/>
    <w:rsid w:val="002E5195"/>
    <w:rsid w:val="002E519B"/>
    <w:rsid w:val="002E53F2"/>
    <w:rsid w:val="002E540D"/>
    <w:rsid w:val="002E5410"/>
    <w:rsid w:val="002E5420"/>
    <w:rsid w:val="002E5479"/>
    <w:rsid w:val="002E592E"/>
    <w:rsid w:val="002E59B7"/>
    <w:rsid w:val="002E5AA5"/>
    <w:rsid w:val="002E5C4A"/>
    <w:rsid w:val="002E5E79"/>
    <w:rsid w:val="002E5E85"/>
    <w:rsid w:val="002E610B"/>
    <w:rsid w:val="002E61AB"/>
    <w:rsid w:val="002E629A"/>
    <w:rsid w:val="002E62D0"/>
    <w:rsid w:val="002E6364"/>
    <w:rsid w:val="002E639D"/>
    <w:rsid w:val="002E63A6"/>
    <w:rsid w:val="002E6492"/>
    <w:rsid w:val="002E650C"/>
    <w:rsid w:val="002E65D0"/>
    <w:rsid w:val="002E6629"/>
    <w:rsid w:val="002E6632"/>
    <w:rsid w:val="002E6666"/>
    <w:rsid w:val="002E6759"/>
    <w:rsid w:val="002E677E"/>
    <w:rsid w:val="002E682E"/>
    <w:rsid w:val="002E68AF"/>
    <w:rsid w:val="002E69CC"/>
    <w:rsid w:val="002E6A37"/>
    <w:rsid w:val="002E6A8A"/>
    <w:rsid w:val="002E6D1D"/>
    <w:rsid w:val="002E6D6B"/>
    <w:rsid w:val="002E6E7C"/>
    <w:rsid w:val="002E6FFD"/>
    <w:rsid w:val="002E70E7"/>
    <w:rsid w:val="002E71BE"/>
    <w:rsid w:val="002E71E0"/>
    <w:rsid w:val="002E72B5"/>
    <w:rsid w:val="002E7314"/>
    <w:rsid w:val="002E73B7"/>
    <w:rsid w:val="002E73B8"/>
    <w:rsid w:val="002E7451"/>
    <w:rsid w:val="002E7543"/>
    <w:rsid w:val="002E77FE"/>
    <w:rsid w:val="002E7808"/>
    <w:rsid w:val="002E7AD7"/>
    <w:rsid w:val="002E7BDF"/>
    <w:rsid w:val="002E7D7D"/>
    <w:rsid w:val="002E7F8C"/>
    <w:rsid w:val="002F00F9"/>
    <w:rsid w:val="002F0124"/>
    <w:rsid w:val="002F01E6"/>
    <w:rsid w:val="002F0382"/>
    <w:rsid w:val="002F050C"/>
    <w:rsid w:val="002F05B1"/>
    <w:rsid w:val="002F06BE"/>
    <w:rsid w:val="002F07A0"/>
    <w:rsid w:val="002F0BD7"/>
    <w:rsid w:val="002F0E0F"/>
    <w:rsid w:val="002F0E5C"/>
    <w:rsid w:val="002F0EAC"/>
    <w:rsid w:val="002F0F04"/>
    <w:rsid w:val="002F0F0C"/>
    <w:rsid w:val="002F10CA"/>
    <w:rsid w:val="002F11B7"/>
    <w:rsid w:val="002F11CB"/>
    <w:rsid w:val="002F1311"/>
    <w:rsid w:val="002F1319"/>
    <w:rsid w:val="002F13E2"/>
    <w:rsid w:val="002F1466"/>
    <w:rsid w:val="002F16A7"/>
    <w:rsid w:val="002F177D"/>
    <w:rsid w:val="002F18C2"/>
    <w:rsid w:val="002F1988"/>
    <w:rsid w:val="002F1A24"/>
    <w:rsid w:val="002F1B3F"/>
    <w:rsid w:val="002F1D81"/>
    <w:rsid w:val="002F1E11"/>
    <w:rsid w:val="002F1EA3"/>
    <w:rsid w:val="002F1ED6"/>
    <w:rsid w:val="002F20E9"/>
    <w:rsid w:val="002F21B1"/>
    <w:rsid w:val="002F22EE"/>
    <w:rsid w:val="002F24A5"/>
    <w:rsid w:val="002F253B"/>
    <w:rsid w:val="002F255A"/>
    <w:rsid w:val="002F270E"/>
    <w:rsid w:val="002F2973"/>
    <w:rsid w:val="002F2AE4"/>
    <w:rsid w:val="002F2B2B"/>
    <w:rsid w:val="002F2BB6"/>
    <w:rsid w:val="002F2E58"/>
    <w:rsid w:val="002F2E95"/>
    <w:rsid w:val="002F2F1A"/>
    <w:rsid w:val="002F2FF5"/>
    <w:rsid w:val="002F33B3"/>
    <w:rsid w:val="002F3437"/>
    <w:rsid w:val="002F3508"/>
    <w:rsid w:val="002F3603"/>
    <w:rsid w:val="002F37A2"/>
    <w:rsid w:val="002F37B3"/>
    <w:rsid w:val="002F38E7"/>
    <w:rsid w:val="002F3B04"/>
    <w:rsid w:val="002F3B93"/>
    <w:rsid w:val="002F3BCA"/>
    <w:rsid w:val="002F3BF7"/>
    <w:rsid w:val="002F3F42"/>
    <w:rsid w:val="002F4116"/>
    <w:rsid w:val="002F4145"/>
    <w:rsid w:val="002F418B"/>
    <w:rsid w:val="002F41C7"/>
    <w:rsid w:val="002F42CE"/>
    <w:rsid w:val="002F43C9"/>
    <w:rsid w:val="002F467B"/>
    <w:rsid w:val="002F47D9"/>
    <w:rsid w:val="002F47F1"/>
    <w:rsid w:val="002F4813"/>
    <w:rsid w:val="002F4898"/>
    <w:rsid w:val="002F48B4"/>
    <w:rsid w:val="002F4AB8"/>
    <w:rsid w:val="002F4BAB"/>
    <w:rsid w:val="002F4C37"/>
    <w:rsid w:val="002F53C7"/>
    <w:rsid w:val="002F548D"/>
    <w:rsid w:val="002F56FA"/>
    <w:rsid w:val="002F5734"/>
    <w:rsid w:val="002F57FE"/>
    <w:rsid w:val="002F5828"/>
    <w:rsid w:val="002F5A07"/>
    <w:rsid w:val="002F5A1E"/>
    <w:rsid w:val="002F5F4B"/>
    <w:rsid w:val="002F5F7C"/>
    <w:rsid w:val="002F6189"/>
    <w:rsid w:val="002F6210"/>
    <w:rsid w:val="002F62DA"/>
    <w:rsid w:val="002F64A6"/>
    <w:rsid w:val="002F6504"/>
    <w:rsid w:val="002F6651"/>
    <w:rsid w:val="002F66DE"/>
    <w:rsid w:val="002F68AB"/>
    <w:rsid w:val="002F6908"/>
    <w:rsid w:val="002F69C7"/>
    <w:rsid w:val="002F6A29"/>
    <w:rsid w:val="002F6AB5"/>
    <w:rsid w:val="002F6B40"/>
    <w:rsid w:val="002F6C6D"/>
    <w:rsid w:val="002F6DE0"/>
    <w:rsid w:val="002F6E28"/>
    <w:rsid w:val="002F6FB7"/>
    <w:rsid w:val="002F6FDC"/>
    <w:rsid w:val="002F7024"/>
    <w:rsid w:val="002F705B"/>
    <w:rsid w:val="002F7117"/>
    <w:rsid w:val="002F7203"/>
    <w:rsid w:val="002F7270"/>
    <w:rsid w:val="002F7287"/>
    <w:rsid w:val="002F7399"/>
    <w:rsid w:val="002F73C1"/>
    <w:rsid w:val="002F73F9"/>
    <w:rsid w:val="002F7499"/>
    <w:rsid w:val="002F7582"/>
    <w:rsid w:val="002F75BD"/>
    <w:rsid w:val="002F7626"/>
    <w:rsid w:val="002F76C1"/>
    <w:rsid w:val="002F7736"/>
    <w:rsid w:val="002F776B"/>
    <w:rsid w:val="002F77CE"/>
    <w:rsid w:val="002F7816"/>
    <w:rsid w:val="002F78C3"/>
    <w:rsid w:val="002F7A8C"/>
    <w:rsid w:val="002F7B6D"/>
    <w:rsid w:val="002F7CF5"/>
    <w:rsid w:val="002F7D85"/>
    <w:rsid w:val="002F7D8D"/>
    <w:rsid w:val="002F7EB8"/>
    <w:rsid w:val="002F7F0C"/>
    <w:rsid w:val="002F7F39"/>
    <w:rsid w:val="002F7F8A"/>
    <w:rsid w:val="003002E2"/>
    <w:rsid w:val="003003B1"/>
    <w:rsid w:val="00300433"/>
    <w:rsid w:val="003005C0"/>
    <w:rsid w:val="0030070E"/>
    <w:rsid w:val="00300872"/>
    <w:rsid w:val="00300955"/>
    <w:rsid w:val="00300A8E"/>
    <w:rsid w:val="00300AF8"/>
    <w:rsid w:val="00300B3A"/>
    <w:rsid w:val="00300BB2"/>
    <w:rsid w:val="00300BC6"/>
    <w:rsid w:val="00300C16"/>
    <w:rsid w:val="00300D6F"/>
    <w:rsid w:val="00300EAB"/>
    <w:rsid w:val="00301040"/>
    <w:rsid w:val="00301074"/>
    <w:rsid w:val="00301081"/>
    <w:rsid w:val="003010CD"/>
    <w:rsid w:val="00301330"/>
    <w:rsid w:val="00301333"/>
    <w:rsid w:val="00301444"/>
    <w:rsid w:val="003015BE"/>
    <w:rsid w:val="003016F8"/>
    <w:rsid w:val="003017EA"/>
    <w:rsid w:val="0030180B"/>
    <w:rsid w:val="003019E3"/>
    <w:rsid w:val="003019E6"/>
    <w:rsid w:val="00301A74"/>
    <w:rsid w:val="00301AD6"/>
    <w:rsid w:val="00301B22"/>
    <w:rsid w:val="00301B34"/>
    <w:rsid w:val="00301BC5"/>
    <w:rsid w:val="00301BE2"/>
    <w:rsid w:val="00301D31"/>
    <w:rsid w:val="00301E85"/>
    <w:rsid w:val="00301E89"/>
    <w:rsid w:val="00301E91"/>
    <w:rsid w:val="00301F22"/>
    <w:rsid w:val="00301F5C"/>
    <w:rsid w:val="00301F76"/>
    <w:rsid w:val="00302408"/>
    <w:rsid w:val="0030244E"/>
    <w:rsid w:val="0030257B"/>
    <w:rsid w:val="00302758"/>
    <w:rsid w:val="003027D0"/>
    <w:rsid w:val="003029F6"/>
    <w:rsid w:val="00302AA8"/>
    <w:rsid w:val="00302AF9"/>
    <w:rsid w:val="00302B57"/>
    <w:rsid w:val="00302BC6"/>
    <w:rsid w:val="00302D96"/>
    <w:rsid w:val="00302E58"/>
    <w:rsid w:val="00302F1C"/>
    <w:rsid w:val="00302FBF"/>
    <w:rsid w:val="003030BF"/>
    <w:rsid w:val="003030FB"/>
    <w:rsid w:val="0030324D"/>
    <w:rsid w:val="00303383"/>
    <w:rsid w:val="00303493"/>
    <w:rsid w:val="003034A8"/>
    <w:rsid w:val="003034B0"/>
    <w:rsid w:val="003034F1"/>
    <w:rsid w:val="003036CB"/>
    <w:rsid w:val="003036F3"/>
    <w:rsid w:val="00303831"/>
    <w:rsid w:val="003038FB"/>
    <w:rsid w:val="00303A01"/>
    <w:rsid w:val="00303C2B"/>
    <w:rsid w:val="00303CAD"/>
    <w:rsid w:val="00304000"/>
    <w:rsid w:val="00304017"/>
    <w:rsid w:val="003043E5"/>
    <w:rsid w:val="0030466C"/>
    <w:rsid w:val="003047D8"/>
    <w:rsid w:val="00304906"/>
    <w:rsid w:val="0030495F"/>
    <w:rsid w:val="003049FA"/>
    <w:rsid w:val="003049FD"/>
    <w:rsid w:val="00304A4E"/>
    <w:rsid w:val="00304A69"/>
    <w:rsid w:val="00304A86"/>
    <w:rsid w:val="00304C89"/>
    <w:rsid w:val="00304CFB"/>
    <w:rsid w:val="00304DDC"/>
    <w:rsid w:val="003051DF"/>
    <w:rsid w:val="0030522F"/>
    <w:rsid w:val="00305414"/>
    <w:rsid w:val="00305520"/>
    <w:rsid w:val="00305593"/>
    <w:rsid w:val="003055AA"/>
    <w:rsid w:val="003055EC"/>
    <w:rsid w:val="003056FC"/>
    <w:rsid w:val="00305768"/>
    <w:rsid w:val="003057AA"/>
    <w:rsid w:val="003057F0"/>
    <w:rsid w:val="003057FE"/>
    <w:rsid w:val="00305A08"/>
    <w:rsid w:val="00305AF5"/>
    <w:rsid w:val="00305B7B"/>
    <w:rsid w:val="00305BEF"/>
    <w:rsid w:val="00305C34"/>
    <w:rsid w:val="00305E11"/>
    <w:rsid w:val="00305EFD"/>
    <w:rsid w:val="0030606A"/>
    <w:rsid w:val="00306370"/>
    <w:rsid w:val="00306480"/>
    <w:rsid w:val="003064AF"/>
    <w:rsid w:val="003064DA"/>
    <w:rsid w:val="00306616"/>
    <w:rsid w:val="00306665"/>
    <w:rsid w:val="003066B3"/>
    <w:rsid w:val="003068C2"/>
    <w:rsid w:val="003068C8"/>
    <w:rsid w:val="00306936"/>
    <w:rsid w:val="00306AAD"/>
    <w:rsid w:val="00306B05"/>
    <w:rsid w:val="00306BB8"/>
    <w:rsid w:val="00306D23"/>
    <w:rsid w:val="00306D42"/>
    <w:rsid w:val="00306DAE"/>
    <w:rsid w:val="00306E0D"/>
    <w:rsid w:val="00306E30"/>
    <w:rsid w:val="00306F1A"/>
    <w:rsid w:val="00307156"/>
    <w:rsid w:val="0030715D"/>
    <w:rsid w:val="00307204"/>
    <w:rsid w:val="00307208"/>
    <w:rsid w:val="003072A1"/>
    <w:rsid w:val="003073C3"/>
    <w:rsid w:val="003073DD"/>
    <w:rsid w:val="003074CF"/>
    <w:rsid w:val="00307670"/>
    <w:rsid w:val="00307714"/>
    <w:rsid w:val="00307926"/>
    <w:rsid w:val="003079B8"/>
    <w:rsid w:val="00307A0C"/>
    <w:rsid w:val="00307A5D"/>
    <w:rsid w:val="00307A76"/>
    <w:rsid w:val="00307AC6"/>
    <w:rsid w:val="00307C0D"/>
    <w:rsid w:val="00307DA4"/>
    <w:rsid w:val="00307F7F"/>
    <w:rsid w:val="00310100"/>
    <w:rsid w:val="003101C2"/>
    <w:rsid w:val="00310212"/>
    <w:rsid w:val="0031022D"/>
    <w:rsid w:val="0031024C"/>
    <w:rsid w:val="003105A5"/>
    <w:rsid w:val="003105B9"/>
    <w:rsid w:val="0031063D"/>
    <w:rsid w:val="00310688"/>
    <w:rsid w:val="003108B1"/>
    <w:rsid w:val="00310987"/>
    <w:rsid w:val="00310A01"/>
    <w:rsid w:val="00310C9D"/>
    <w:rsid w:val="00310EE5"/>
    <w:rsid w:val="00310F11"/>
    <w:rsid w:val="00310F97"/>
    <w:rsid w:val="0031107E"/>
    <w:rsid w:val="003110E2"/>
    <w:rsid w:val="00311501"/>
    <w:rsid w:val="003115B2"/>
    <w:rsid w:val="003115E0"/>
    <w:rsid w:val="0031189F"/>
    <w:rsid w:val="00311907"/>
    <w:rsid w:val="00311ACD"/>
    <w:rsid w:val="00311CE3"/>
    <w:rsid w:val="00311D51"/>
    <w:rsid w:val="00311D7C"/>
    <w:rsid w:val="00311D92"/>
    <w:rsid w:val="00311EA5"/>
    <w:rsid w:val="00311EB0"/>
    <w:rsid w:val="00311F1E"/>
    <w:rsid w:val="00311F59"/>
    <w:rsid w:val="00311F64"/>
    <w:rsid w:val="00312181"/>
    <w:rsid w:val="003121A1"/>
    <w:rsid w:val="00312208"/>
    <w:rsid w:val="00312240"/>
    <w:rsid w:val="00312370"/>
    <w:rsid w:val="003123A6"/>
    <w:rsid w:val="00312475"/>
    <w:rsid w:val="003124AD"/>
    <w:rsid w:val="00312636"/>
    <w:rsid w:val="0031280F"/>
    <w:rsid w:val="0031289A"/>
    <w:rsid w:val="003128A4"/>
    <w:rsid w:val="003129A7"/>
    <w:rsid w:val="00312A46"/>
    <w:rsid w:val="00312C43"/>
    <w:rsid w:val="00312C93"/>
    <w:rsid w:val="00312CE0"/>
    <w:rsid w:val="00312DDD"/>
    <w:rsid w:val="00312EA6"/>
    <w:rsid w:val="00312FB1"/>
    <w:rsid w:val="00312FD4"/>
    <w:rsid w:val="003130CE"/>
    <w:rsid w:val="0031316F"/>
    <w:rsid w:val="0031322A"/>
    <w:rsid w:val="0031342A"/>
    <w:rsid w:val="00313484"/>
    <w:rsid w:val="0031364A"/>
    <w:rsid w:val="003138A0"/>
    <w:rsid w:val="003139AE"/>
    <w:rsid w:val="00313B70"/>
    <w:rsid w:val="00313C34"/>
    <w:rsid w:val="00313D06"/>
    <w:rsid w:val="00313D65"/>
    <w:rsid w:val="00313DBD"/>
    <w:rsid w:val="00314397"/>
    <w:rsid w:val="003144C0"/>
    <w:rsid w:val="0031469E"/>
    <w:rsid w:val="00314707"/>
    <w:rsid w:val="003147C9"/>
    <w:rsid w:val="003148E6"/>
    <w:rsid w:val="00314990"/>
    <w:rsid w:val="00314A9A"/>
    <w:rsid w:val="00314AC2"/>
    <w:rsid w:val="00314D93"/>
    <w:rsid w:val="00314E5E"/>
    <w:rsid w:val="00314E6B"/>
    <w:rsid w:val="00314E8F"/>
    <w:rsid w:val="00314F69"/>
    <w:rsid w:val="003150A1"/>
    <w:rsid w:val="003150ED"/>
    <w:rsid w:val="0031513B"/>
    <w:rsid w:val="00315202"/>
    <w:rsid w:val="0031544F"/>
    <w:rsid w:val="00315590"/>
    <w:rsid w:val="003155BC"/>
    <w:rsid w:val="003155D3"/>
    <w:rsid w:val="003156A1"/>
    <w:rsid w:val="0031578B"/>
    <w:rsid w:val="003157A4"/>
    <w:rsid w:val="003157FF"/>
    <w:rsid w:val="003158C1"/>
    <w:rsid w:val="003159C2"/>
    <w:rsid w:val="00315C2D"/>
    <w:rsid w:val="00315F5A"/>
    <w:rsid w:val="00315F74"/>
    <w:rsid w:val="00315F81"/>
    <w:rsid w:val="00315FC4"/>
    <w:rsid w:val="00315FE3"/>
    <w:rsid w:val="003160A2"/>
    <w:rsid w:val="00316224"/>
    <w:rsid w:val="0031622D"/>
    <w:rsid w:val="003163A8"/>
    <w:rsid w:val="0031647F"/>
    <w:rsid w:val="00316505"/>
    <w:rsid w:val="00316667"/>
    <w:rsid w:val="003167E7"/>
    <w:rsid w:val="0031681C"/>
    <w:rsid w:val="0031696E"/>
    <w:rsid w:val="00316A48"/>
    <w:rsid w:val="00316A4D"/>
    <w:rsid w:val="00316B4C"/>
    <w:rsid w:val="00316E4E"/>
    <w:rsid w:val="00316EF4"/>
    <w:rsid w:val="00316FE1"/>
    <w:rsid w:val="00317004"/>
    <w:rsid w:val="0031702E"/>
    <w:rsid w:val="003170F0"/>
    <w:rsid w:val="003170FD"/>
    <w:rsid w:val="00317205"/>
    <w:rsid w:val="003173BE"/>
    <w:rsid w:val="0031745B"/>
    <w:rsid w:val="00317511"/>
    <w:rsid w:val="003176D9"/>
    <w:rsid w:val="0031771F"/>
    <w:rsid w:val="00317803"/>
    <w:rsid w:val="00317841"/>
    <w:rsid w:val="00317850"/>
    <w:rsid w:val="0031796C"/>
    <w:rsid w:val="003179E5"/>
    <w:rsid w:val="00317D0E"/>
    <w:rsid w:val="00317E38"/>
    <w:rsid w:val="003200BD"/>
    <w:rsid w:val="003200F2"/>
    <w:rsid w:val="0032011C"/>
    <w:rsid w:val="00320187"/>
    <w:rsid w:val="0032027D"/>
    <w:rsid w:val="00320291"/>
    <w:rsid w:val="00320372"/>
    <w:rsid w:val="0032052A"/>
    <w:rsid w:val="003206DF"/>
    <w:rsid w:val="00320708"/>
    <w:rsid w:val="0032071B"/>
    <w:rsid w:val="00320728"/>
    <w:rsid w:val="003207A1"/>
    <w:rsid w:val="003207AA"/>
    <w:rsid w:val="0032085F"/>
    <w:rsid w:val="0032095B"/>
    <w:rsid w:val="00320A99"/>
    <w:rsid w:val="00320AF5"/>
    <w:rsid w:val="00320B9C"/>
    <w:rsid w:val="00320BFD"/>
    <w:rsid w:val="00320CF6"/>
    <w:rsid w:val="00320D52"/>
    <w:rsid w:val="00320D6F"/>
    <w:rsid w:val="00321017"/>
    <w:rsid w:val="00321057"/>
    <w:rsid w:val="00321281"/>
    <w:rsid w:val="0032142A"/>
    <w:rsid w:val="0032173E"/>
    <w:rsid w:val="003217EE"/>
    <w:rsid w:val="0032190A"/>
    <w:rsid w:val="00321A46"/>
    <w:rsid w:val="00321F55"/>
    <w:rsid w:val="00321F81"/>
    <w:rsid w:val="00321F9F"/>
    <w:rsid w:val="003220BD"/>
    <w:rsid w:val="003220C3"/>
    <w:rsid w:val="003220E1"/>
    <w:rsid w:val="00322196"/>
    <w:rsid w:val="003221F0"/>
    <w:rsid w:val="0032226A"/>
    <w:rsid w:val="003223A5"/>
    <w:rsid w:val="00322433"/>
    <w:rsid w:val="003224A6"/>
    <w:rsid w:val="0032250F"/>
    <w:rsid w:val="0032258C"/>
    <w:rsid w:val="00322638"/>
    <w:rsid w:val="00322782"/>
    <w:rsid w:val="00322797"/>
    <w:rsid w:val="003227B9"/>
    <w:rsid w:val="00322883"/>
    <w:rsid w:val="003229BD"/>
    <w:rsid w:val="00322A4F"/>
    <w:rsid w:val="00322AB8"/>
    <w:rsid w:val="00322BCA"/>
    <w:rsid w:val="00322D02"/>
    <w:rsid w:val="00322DD2"/>
    <w:rsid w:val="00322E72"/>
    <w:rsid w:val="00322EE0"/>
    <w:rsid w:val="00322FE1"/>
    <w:rsid w:val="00323133"/>
    <w:rsid w:val="003231F8"/>
    <w:rsid w:val="003232DD"/>
    <w:rsid w:val="0032362E"/>
    <w:rsid w:val="0032363F"/>
    <w:rsid w:val="00323895"/>
    <w:rsid w:val="0032389B"/>
    <w:rsid w:val="003239A1"/>
    <w:rsid w:val="00323B11"/>
    <w:rsid w:val="00323BEF"/>
    <w:rsid w:val="00323DDE"/>
    <w:rsid w:val="00323E83"/>
    <w:rsid w:val="00323FE5"/>
    <w:rsid w:val="003242CB"/>
    <w:rsid w:val="003243AB"/>
    <w:rsid w:val="003243F5"/>
    <w:rsid w:val="00324418"/>
    <w:rsid w:val="003244A3"/>
    <w:rsid w:val="00324541"/>
    <w:rsid w:val="00324766"/>
    <w:rsid w:val="003248A4"/>
    <w:rsid w:val="00324910"/>
    <w:rsid w:val="0032493B"/>
    <w:rsid w:val="00324974"/>
    <w:rsid w:val="003249B0"/>
    <w:rsid w:val="003249B3"/>
    <w:rsid w:val="003249F6"/>
    <w:rsid w:val="00324C66"/>
    <w:rsid w:val="00324DBC"/>
    <w:rsid w:val="00324E13"/>
    <w:rsid w:val="00324E96"/>
    <w:rsid w:val="00324F97"/>
    <w:rsid w:val="0032527E"/>
    <w:rsid w:val="00325345"/>
    <w:rsid w:val="00325402"/>
    <w:rsid w:val="003255DC"/>
    <w:rsid w:val="00325679"/>
    <w:rsid w:val="003256BC"/>
    <w:rsid w:val="00325723"/>
    <w:rsid w:val="00325786"/>
    <w:rsid w:val="003257AA"/>
    <w:rsid w:val="003258EA"/>
    <w:rsid w:val="003259F1"/>
    <w:rsid w:val="00325A15"/>
    <w:rsid w:val="00325AB3"/>
    <w:rsid w:val="00325E61"/>
    <w:rsid w:val="0032602D"/>
    <w:rsid w:val="00326137"/>
    <w:rsid w:val="00326341"/>
    <w:rsid w:val="003263BD"/>
    <w:rsid w:val="00326464"/>
    <w:rsid w:val="00326490"/>
    <w:rsid w:val="00326686"/>
    <w:rsid w:val="0032669C"/>
    <w:rsid w:val="003269C7"/>
    <w:rsid w:val="00326A1D"/>
    <w:rsid w:val="00326AC2"/>
    <w:rsid w:val="00326C9A"/>
    <w:rsid w:val="00326EF1"/>
    <w:rsid w:val="00326F89"/>
    <w:rsid w:val="00326FA5"/>
    <w:rsid w:val="0032709F"/>
    <w:rsid w:val="00327144"/>
    <w:rsid w:val="003271FF"/>
    <w:rsid w:val="0032729F"/>
    <w:rsid w:val="0032734C"/>
    <w:rsid w:val="0032747C"/>
    <w:rsid w:val="0032748C"/>
    <w:rsid w:val="00327614"/>
    <w:rsid w:val="00327647"/>
    <w:rsid w:val="00327789"/>
    <w:rsid w:val="0032781F"/>
    <w:rsid w:val="0032787E"/>
    <w:rsid w:val="00327949"/>
    <w:rsid w:val="00327C3C"/>
    <w:rsid w:val="00327DC6"/>
    <w:rsid w:val="00327F7C"/>
    <w:rsid w:val="00327FF4"/>
    <w:rsid w:val="00330015"/>
    <w:rsid w:val="0033004D"/>
    <w:rsid w:val="0033010F"/>
    <w:rsid w:val="0033032F"/>
    <w:rsid w:val="003303BE"/>
    <w:rsid w:val="003303F3"/>
    <w:rsid w:val="00330404"/>
    <w:rsid w:val="0033066A"/>
    <w:rsid w:val="003306C3"/>
    <w:rsid w:val="0033073B"/>
    <w:rsid w:val="00330AF6"/>
    <w:rsid w:val="00330B38"/>
    <w:rsid w:val="00330BBA"/>
    <w:rsid w:val="00330E39"/>
    <w:rsid w:val="00330F60"/>
    <w:rsid w:val="00330F81"/>
    <w:rsid w:val="00331067"/>
    <w:rsid w:val="0033107C"/>
    <w:rsid w:val="00331195"/>
    <w:rsid w:val="00331226"/>
    <w:rsid w:val="003314B0"/>
    <w:rsid w:val="00331652"/>
    <w:rsid w:val="0033170E"/>
    <w:rsid w:val="003317D6"/>
    <w:rsid w:val="00331AEA"/>
    <w:rsid w:val="00331B49"/>
    <w:rsid w:val="00331B66"/>
    <w:rsid w:val="00331BCE"/>
    <w:rsid w:val="00331C65"/>
    <w:rsid w:val="00331DF0"/>
    <w:rsid w:val="00331EF8"/>
    <w:rsid w:val="00331FB9"/>
    <w:rsid w:val="0033216C"/>
    <w:rsid w:val="003321AA"/>
    <w:rsid w:val="0033229B"/>
    <w:rsid w:val="003325B4"/>
    <w:rsid w:val="003325D8"/>
    <w:rsid w:val="0033272F"/>
    <w:rsid w:val="00332789"/>
    <w:rsid w:val="0033281F"/>
    <w:rsid w:val="00332898"/>
    <w:rsid w:val="003329F4"/>
    <w:rsid w:val="00332AB1"/>
    <w:rsid w:val="00332B80"/>
    <w:rsid w:val="00332BD1"/>
    <w:rsid w:val="00332BF9"/>
    <w:rsid w:val="00332D7D"/>
    <w:rsid w:val="00332DDE"/>
    <w:rsid w:val="00332E8C"/>
    <w:rsid w:val="00332F7A"/>
    <w:rsid w:val="00333020"/>
    <w:rsid w:val="00333142"/>
    <w:rsid w:val="0033322B"/>
    <w:rsid w:val="003332C8"/>
    <w:rsid w:val="00333434"/>
    <w:rsid w:val="0033356F"/>
    <w:rsid w:val="00333577"/>
    <w:rsid w:val="0033366C"/>
    <w:rsid w:val="003336B2"/>
    <w:rsid w:val="003336E5"/>
    <w:rsid w:val="0033374C"/>
    <w:rsid w:val="00333847"/>
    <w:rsid w:val="00333AA7"/>
    <w:rsid w:val="00333B17"/>
    <w:rsid w:val="00333B27"/>
    <w:rsid w:val="00333B62"/>
    <w:rsid w:val="00333CC5"/>
    <w:rsid w:val="00333DDB"/>
    <w:rsid w:val="00333E13"/>
    <w:rsid w:val="00333E3D"/>
    <w:rsid w:val="00333FC0"/>
    <w:rsid w:val="00334014"/>
    <w:rsid w:val="003340FD"/>
    <w:rsid w:val="00334102"/>
    <w:rsid w:val="003341B4"/>
    <w:rsid w:val="003343EE"/>
    <w:rsid w:val="0033445E"/>
    <w:rsid w:val="0033449A"/>
    <w:rsid w:val="003345F3"/>
    <w:rsid w:val="00334646"/>
    <w:rsid w:val="003346AD"/>
    <w:rsid w:val="00334798"/>
    <w:rsid w:val="003347E2"/>
    <w:rsid w:val="003347EB"/>
    <w:rsid w:val="003349A5"/>
    <w:rsid w:val="00334A7B"/>
    <w:rsid w:val="00334AD2"/>
    <w:rsid w:val="00334AE8"/>
    <w:rsid w:val="00334BD6"/>
    <w:rsid w:val="00334D10"/>
    <w:rsid w:val="00334D2F"/>
    <w:rsid w:val="00334E54"/>
    <w:rsid w:val="0033502E"/>
    <w:rsid w:val="003350D0"/>
    <w:rsid w:val="0033513E"/>
    <w:rsid w:val="0033515B"/>
    <w:rsid w:val="00335182"/>
    <w:rsid w:val="0033525B"/>
    <w:rsid w:val="00335331"/>
    <w:rsid w:val="00335478"/>
    <w:rsid w:val="003354C6"/>
    <w:rsid w:val="0033566D"/>
    <w:rsid w:val="003356F9"/>
    <w:rsid w:val="00335746"/>
    <w:rsid w:val="00335A2B"/>
    <w:rsid w:val="00335CCB"/>
    <w:rsid w:val="00335D3C"/>
    <w:rsid w:val="00335D7C"/>
    <w:rsid w:val="00335DC5"/>
    <w:rsid w:val="00335F1F"/>
    <w:rsid w:val="00335F52"/>
    <w:rsid w:val="00335FDE"/>
    <w:rsid w:val="00336119"/>
    <w:rsid w:val="00336164"/>
    <w:rsid w:val="0033623F"/>
    <w:rsid w:val="003362E8"/>
    <w:rsid w:val="00336389"/>
    <w:rsid w:val="00336439"/>
    <w:rsid w:val="003365B5"/>
    <w:rsid w:val="00336681"/>
    <w:rsid w:val="0033674D"/>
    <w:rsid w:val="003368F3"/>
    <w:rsid w:val="0033698F"/>
    <w:rsid w:val="003369EC"/>
    <w:rsid w:val="00336AEC"/>
    <w:rsid w:val="00336BCD"/>
    <w:rsid w:val="00336E0F"/>
    <w:rsid w:val="00337045"/>
    <w:rsid w:val="0033708A"/>
    <w:rsid w:val="0033721E"/>
    <w:rsid w:val="0033723E"/>
    <w:rsid w:val="0033738C"/>
    <w:rsid w:val="00337399"/>
    <w:rsid w:val="003373BF"/>
    <w:rsid w:val="003373C4"/>
    <w:rsid w:val="0033743C"/>
    <w:rsid w:val="0033753F"/>
    <w:rsid w:val="0033776E"/>
    <w:rsid w:val="00337888"/>
    <w:rsid w:val="003378AA"/>
    <w:rsid w:val="0033793A"/>
    <w:rsid w:val="0033793F"/>
    <w:rsid w:val="003379D4"/>
    <w:rsid w:val="00337AB1"/>
    <w:rsid w:val="00337B71"/>
    <w:rsid w:val="00337CB3"/>
    <w:rsid w:val="00337CB8"/>
    <w:rsid w:val="00337D2A"/>
    <w:rsid w:val="00337D52"/>
    <w:rsid w:val="00340053"/>
    <w:rsid w:val="003400E1"/>
    <w:rsid w:val="00340274"/>
    <w:rsid w:val="00340286"/>
    <w:rsid w:val="0034037E"/>
    <w:rsid w:val="003405B3"/>
    <w:rsid w:val="003405C2"/>
    <w:rsid w:val="00340690"/>
    <w:rsid w:val="0034069F"/>
    <w:rsid w:val="00340994"/>
    <w:rsid w:val="003409BE"/>
    <w:rsid w:val="00340AAC"/>
    <w:rsid w:val="00340B1E"/>
    <w:rsid w:val="00340B7E"/>
    <w:rsid w:val="00340C78"/>
    <w:rsid w:val="00340CC1"/>
    <w:rsid w:val="00340D11"/>
    <w:rsid w:val="00340DA4"/>
    <w:rsid w:val="00340E85"/>
    <w:rsid w:val="00340EBD"/>
    <w:rsid w:val="00341125"/>
    <w:rsid w:val="003411CD"/>
    <w:rsid w:val="00341266"/>
    <w:rsid w:val="00341376"/>
    <w:rsid w:val="0034146E"/>
    <w:rsid w:val="003414E7"/>
    <w:rsid w:val="00341513"/>
    <w:rsid w:val="00341581"/>
    <w:rsid w:val="00341585"/>
    <w:rsid w:val="00341592"/>
    <w:rsid w:val="003415C1"/>
    <w:rsid w:val="00341626"/>
    <w:rsid w:val="00341656"/>
    <w:rsid w:val="00341805"/>
    <w:rsid w:val="003418A9"/>
    <w:rsid w:val="003419B7"/>
    <w:rsid w:val="003419FF"/>
    <w:rsid w:val="00341C80"/>
    <w:rsid w:val="00341C8F"/>
    <w:rsid w:val="00341CFF"/>
    <w:rsid w:val="00341D02"/>
    <w:rsid w:val="00341F03"/>
    <w:rsid w:val="00341F23"/>
    <w:rsid w:val="00342196"/>
    <w:rsid w:val="00342244"/>
    <w:rsid w:val="00342455"/>
    <w:rsid w:val="00342578"/>
    <w:rsid w:val="00342641"/>
    <w:rsid w:val="00342662"/>
    <w:rsid w:val="00342771"/>
    <w:rsid w:val="0034282A"/>
    <w:rsid w:val="00342865"/>
    <w:rsid w:val="003428AB"/>
    <w:rsid w:val="00342A05"/>
    <w:rsid w:val="00342AAA"/>
    <w:rsid w:val="00342C28"/>
    <w:rsid w:val="00342D7F"/>
    <w:rsid w:val="00342EFF"/>
    <w:rsid w:val="0034302A"/>
    <w:rsid w:val="003430E0"/>
    <w:rsid w:val="00343380"/>
    <w:rsid w:val="0034350F"/>
    <w:rsid w:val="0034355A"/>
    <w:rsid w:val="003435A0"/>
    <w:rsid w:val="003435F5"/>
    <w:rsid w:val="00343754"/>
    <w:rsid w:val="00343807"/>
    <w:rsid w:val="00343816"/>
    <w:rsid w:val="00343A75"/>
    <w:rsid w:val="00343C48"/>
    <w:rsid w:val="00343EA7"/>
    <w:rsid w:val="00343F13"/>
    <w:rsid w:val="00343FE8"/>
    <w:rsid w:val="0034419D"/>
    <w:rsid w:val="0034429D"/>
    <w:rsid w:val="003442B3"/>
    <w:rsid w:val="003442FD"/>
    <w:rsid w:val="0034446D"/>
    <w:rsid w:val="00344574"/>
    <w:rsid w:val="003445BB"/>
    <w:rsid w:val="003445BE"/>
    <w:rsid w:val="003445C2"/>
    <w:rsid w:val="0034464F"/>
    <w:rsid w:val="003446B3"/>
    <w:rsid w:val="003446B8"/>
    <w:rsid w:val="003446F0"/>
    <w:rsid w:val="00344706"/>
    <w:rsid w:val="00344856"/>
    <w:rsid w:val="00344951"/>
    <w:rsid w:val="00344979"/>
    <w:rsid w:val="00344A99"/>
    <w:rsid w:val="00344AD6"/>
    <w:rsid w:val="00344C74"/>
    <w:rsid w:val="00344CDA"/>
    <w:rsid w:val="00344D4C"/>
    <w:rsid w:val="00344DAD"/>
    <w:rsid w:val="00344DBD"/>
    <w:rsid w:val="00344E03"/>
    <w:rsid w:val="00344E60"/>
    <w:rsid w:val="00344F83"/>
    <w:rsid w:val="0034506E"/>
    <w:rsid w:val="0034516E"/>
    <w:rsid w:val="003451C8"/>
    <w:rsid w:val="00345294"/>
    <w:rsid w:val="003453B0"/>
    <w:rsid w:val="00345417"/>
    <w:rsid w:val="003454EF"/>
    <w:rsid w:val="003455E3"/>
    <w:rsid w:val="00345613"/>
    <w:rsid w:val="00345652"/>
    <w:rsid w:val="003456CA"/>
    <w:rsid w:val="003457F0"/>
    <w:rsid w:val="003458AA"/>
    <w:rsid w:val="003458ED"/>
    <w:rsid w:val="003458F7"/>
    <w:rsid w:val="00345913"/>
    <w:rsid w:val="0034595E"/>
    <w:rsid w:val="003459A5"/>
    <w:rsid w:val="00345A07"/>
    <w:rsid w:val="00345A31"/>
    <w:rsid w:val="00345BA1"/>
    <w:rsid w:val="00345BC7"/>
    <w:rsid w:val="00345BEE"/>
    <w:rsid w:val="00345C1F"/>
    <w:rsid w:val="00345C43"/>
    <w:rsid w:val="00345C86"/>
    <w:rsid w:val="00345CCB"/>
    <w:rsid w:val="00345DD7"/>
    <w:rsid w:val="00345E15"/>
    <w:rsid w:val="00345E3C"/>
    <w:rsid w:val="00346237"/>
    <w:rsid w:val="00346277"/>
    <w:rsid w:val="0034632B"/>
    <w:rsid w:val="003463F2"/>
    <w:rsid w:val="0034648D"/>
    <w:rsid w:val="0034651A"/>
    <w:rsid w:val="00346701"/>
    <w:rsid w:val="0034670E"/>
    <w:rsid w:val="00346739"/>
    <w:rsid w:val="0034675F"/>
    <w:rsid w:val="00346815"/>
    <w:rsid w:val="0034682C"/>
    <w:rsid w:val="0034689B"/>
    <w:rsid w:val="003468D6"/>
    <w:rsid w:val="00346C8F"/>
    <w:rsid w:val="00346F7C"/>
    <w:rsid w:val="00346FF6"/>
    <w:rsid w:val="003471F6"/>
    <w:rsid w:val="00347274"/>
    <w:rsid w:val="00347292"/>
    <w:rsid w:val="0034734E"/>
    <w:rsid w:val="003473B9"/>
    <w:rsid w:val="003473D0"/>
    <w:rsid w:val="00347443"/>
    <w:rsid w:val="003474F7"/>
    <w:rsid w:val="00347500"/>
    <w:rsid w:val="0034750D"/>
    <w:rsid w:val="003475BE"/>
    <w:rsid w:val="003475FA"/>
    <w:rsid w:val="00347646"/>
    <w:rsid w:val="003477F7"/>
    <w:rsid w:val="00347878"/>
    <w:rsid w:val="00347A54"/>
    <w:rsid w:val="00347AD7"/>
    <w:rsid w:val="00347BF8"/>
    <w:rsid w:val="00347E8C"/>
    <w:rsid w:val="00347F40"/>
    <w:rsid w:val="003500A0"/>
    <w:rsid w:val="003500FA"/>
    <w:rsid w:val="0035013A"/>
    <w:rsid w:val="003502A6"/>
    <w:rsid w:val="0035036D"/>
    <w:rsid w:val="00350389"/>
    <w:rsid w:val="003503C7"/>
    <w:rsid w:val="00350402"/>
    <w:rsid w:val="003504DA"/>
    <w:rsid w:val="00350590"/>
    <w:rsid w:val="003505A2"/>
    <w:rsid w:val="00350667"/>
    <w:rsid w:val="0035083D"/>
    <w:rsid w:val="00350882"/>
    <w:rsid w:val="00350993"/>
    <w:rsid w:val="003509BD"/>
    <w:rsid w:val="003509E8"/>
    <w:rsid w:val="003509F5"/>
    <w:rsid w:val="00350A3B"/>
    <w:rsid w:val="00350AF3"/>
    <w:rsid w:val="00350B1F"/>
    <w:rsid w:val="00350C97"/>
    <w:rsid w:val="00350DC4"/>
    <w:rsid w:val="00350EF1"/>
    <w:rsid w:val="00350F94"/>
    <w:rsid w:val="00350FE9"/>
    <w:rsid w:val="003510DB"/>
    <w:rsid w:val="00351351"/>
    <w:rsid w:val="0035141F"/>
    <w:rsid w:val="00351423"/>
    <w:rsid w:val="003514B5"/>
    <w:rsid w:val="00351647"/>
    <w:rsid w:val="00351753"/>
    <w:rsid w:val="0035182E"/>
    <w:rsid w:val="00351830"/>
    <w:rsid w:val="003519A0"/>
    <w:rsid w:val="00351C1F"/>
    <w:rsid w:val="00351C3F"/>
    <w:rsid w:val="00351DA2"/>
    <w:rsid w:val="00351DB7"/>
    <w:rsid w:val="00351F25"/>
    <w:rsid w:val="00351FD8"/>
    <w:rsid w:val="0035207F"/>
    <w:rsid w:val="003520A5"/>
    <w:rsid w:val="00352288"/>
    <w:rsid w:val="003522C1"/>
    <w:rsid w:val="003522EC"/>
    <w:rsid w:val="0035235E"/>
    <w:rsid w:val="00352412"/>
    <w:rsid w:val="00352563"/>
    <w:rsid w:val="00352647"/>
    <w:rsid w:val="003526DB"/>
    <w:rsid w:val="003527D0"/>
    <w:rsid w:val="0035281C"/>
    <w:rsid w:val="00352851"/>
    <w:rsid w:val="0035293C"/>
    <w:rsid w:val="0035297E"/>
    <w:rsid w:val="003529A3"/>
    <w:rsid w:val="00352A1D"/>
    <w:rsid w:val="00352B2C"/>
    <w:rsid w:val="00352BAA"/>
    <w:rsid w:val="00352C90"/>
    <w:rsid w:val="00352EE5"/>
    <w:rsid w:val="0035309E"/>
    <w:rsid w:val="00353442"/>
    <w:rsid w:val="0035355E"/>
    <w:rsid w:val="00353916"/>
    <w:rsid w:val="00353A54"/>
    <w:rsid w:val="00353A9D"/>
    <w:rsid w:val="00353B28"/>
    <w:rsid w:val="00353B6D"/>
    <w:rsid w:val="00353BE8"/>
    <w:rsid w:val="00353C46"/>
    <w:rsid w:val="00353D96"/>
    <w:rsid w:val="00353DAE"/>
    <w:rsid w:val="00353DB7"/>
    <w:rsid w:val="00353DE9"/>
    <w:rsid w:val="00353F19"/>
    <w:rsid w:val="00354086"/>
    <w:rsid w:val="003540F8"/>
    <w:rsid w:val="00354293"/>
    <w:rsid w:val="00354305"/>
    <w:rsid w:val="00354337"/>
    <w:rsid w:val="0035437C"/>
    <w:rsid w:val="0035438F"/>
    <w:rsid w:val="003543DE"/>
    <w:rsid w:val="0035440C"/>
    <w:rsid w:val="00354512"/>
    <w:rsid w:val="00354549"/>
    <w:rsid w:val="0035458B"/>
    <w:rsid w:val="003545F7"/>
    <w:rsid w:val="00354745"/>
    <w:rsid w:val="00354950"/>
    <w:rsid w:val="00354954"/>
    <w:rsid w:val="0035498B"/>
    <w:rsid w:val="00354AC8"/>
    <w:rsid w:val="00354B19"/>
    <w:rsid w:val="00354CF3"/>
    <w:rsid w:val="00354E53"/>
    <w:rsid w:val="00354EE5"/>
    <w:rsid w:val="00354F24"/>
    <w:rsid w:val="00354F39"/>
    <w:rsid w:val="0035513E"/>
    <w:rsid w:val="003551E0"/>
    <w:rsid w:val="0035529E"/>
    <w:rsid w:val="003554E0"/>
    <w:rsid w:val="00355591"/>
    <w:rsid w:val="003555F7"/>
    <w:rsid w:val="003556FD"/>
    <w:rsid w:val="0035574C"/>
    <w:rsid w:val="0035578D"/>
    <w:rsid w:val="003558E4"/>
    <w:rsid w:val="003558F8"/>
    <w:rsid w:val="003558FE"/>
    <w:rsid w:val="00355973"/>
    <w:rsid w:val="00355993"/>
    <w:rsid w:val="00355A04"/>
    <w:rsid w:val="00355A4D"/>
    <w:rsid w:val="00355AA0"/>
    <w:rsid w:val="00355B6B"/>
    <w:rsid w:val="00355C72"/>
    <w:rsid w:val="00355CCF"/>
    <w:rsid w:val="00355DA8"/>
    <w:rsid w:val="00355E4F"/>
    <w:rsid w:val="00355F83"/>
    <w:rsid w:val="00355F90"/>
    <w:rsid w:val="0035608E"/>
    <w:rsid w:val="00356473"/>
    <w:rsid w:val="00356496"/>
    <w:rsid w:val="00356516"/>
    <w:rsid w:val="0035659B"/>
    <w:rsid w:val="003565AC"/>
    <w:rsid w:val="003565CA"/>
    <w:rsid w:val="003565DA"/>
    <w:rsid w:val="003566A9"/>
    <w:rsid w:val="00356830"/>
    <w:rsid w:val="00356966"/>
    <w:rsid w:val="00356AA6"/>
    <w:rsid w:val="00356ADC"/>
    <w:rsid w:val="00356E17"/>
    <w:rsid w:val="00357027"/>
    <w:rsid w:val="0035702C"/>
    <w:rsid w:val="003570BA"/>
    <w:rsid w:val="003571A5"/>
    <w:rsid w:val="00357216"/>
    <w:rsid w:val="0035745C"/>
    <w:rsid w:val="0035757A"/>
    <w:rsid w:val="003575C0"/>
    <w:rsid w:val="00357691"/>
    <w:rsid w:val="00357A6A"/>
    <w:rsid w:val="00357B0A"/>
    <w:rsid w:val="00357B1A"/>
    <w:rsid w:val="00357BE8"/>
    <w:rsid w:val="00357C71"/>
    <w:rsid w:val="00357C7B"/>
    <w:rsid w:val="00357CC2"/>
    <w:rsid w:val="00357E12"/>
    <w:rsid w:val="00357EA3"/>
    <w:rsid w:val="00360081"/>
    <w:rsid w:val="00360118"/>
    <w:rsid w:val="00360182"/>
    <w:rsid w:val="00360184"/>
    <w:rsid w:val="003601DC"/>
    <w:rsid w:val="00360255"/>
    <w:rsid w:val="00360266"/>
    <w:rsid w:val="00360329"/>
    <w:rsid w:val="00360359"/>
    <w:rsid w:val="00360395"/>
    <w:rsid w:val="003603CA"/>
    <w:rsid w:val="00360433"/>
    <w:rsid w:val="00360435"/>
    <w:rsid w:val="0036046E"/>
    <w:rsid w:val="00360501"/>
    <w:rsid w:val="003607FA"/>
    <w:rsid w:val="003609DA"/>
    <w:rsid w:val="00360B18"/>
    <w:rsid w:val="00360FAA"/>
    <w:rsid w:val="00360FC4"/>
    <w:rsid w:val="00361271"/>
    <w:rsid w:val="003613F0"/>
    <w:rsid w:val="00361625"/>
    <w:rsid w:val="00361746"/>
    <w:rsid w:val="0036183E"/>
    <w:rsid w:val="00361888"/>
    <w:rsid w:val="0036197B"/>
    <w:rsid w:val="0036199E"/>
    <w:rsid w:val="00361ADC"/>
    <w:rsid w:val="00361BB6"/>
    <w:rsid w:val="00361D3F"/>
    <w:rsid w:val="00361EAE"/>
    <w:rsid w:val="00361ED7"/>
    <w:rsid w:val="00361F4F"/>
    <w:rsid w:val="00361F6C"/>
    <w:rsid w:val="0036200B"/>
    <w:rsid w:val="00362053"/>
    <w:rsid w:val="003620F3"/>
    <w:rsid w:val="00362173"/>
    <w:rsid w:val="00362767"/>
    <w:rsid w:val="00362796"/>
    <w:rsid w:val="003627EE"/>
    <w:rsid w:val="00362826"/>
    <w:rsid w:val="0036288B"/>
    <w:rsid w:val="003628C8"/>
    <w:rsid w:val="003628DD"/>
    <w:rsid w:val="00362944"/>
    <w:rsid w:val="00362A1D"/>
    <w:rsid w:val="00362AFA"/>
    <w:rsid w:val="00362BCB"/>
    <w:rsid w:val="00362C63"/>
    <w:rsid w:val="00362C80"/>
    <w:rsid w:val="00362D32"/>
    <w:rsid w:val="00362EEA"/>
    <w:rsid w:val="00362EF6"/>
    <w:rsid w:val="00362F33"/>
    <w:rsid w:val="00362FC5"/>
    <w:rsid w:val="003630DD"/>
    <w:rsid w:val="003630DE"/>
    <w:rsid w:val="0036315D"/>
    <w:rsid w:val="003631CC"/>
    <w:rsid w:val="003632B0"/>
    <w:rsid w:val="00363328"/>
    <w:rsid w:val="0036338A"/>
    <w:rsid w:val="0036338F"/>
    <w:rsid w:val="003633BC"/>
    <w:rsid w:val="0036352B"/>
    <w:rsid w:val="003635A1"/>
    <w:rsid w:val="003635C2"/>
    <w:rsid w:val="00363624"/>
    <w:rsid w:val="00363633"/>
    <w:rsid w:val="0036368C"/>
    <w:rsid w:val="0036371D"/>
    <w:rsid w:val="0036372B"/>
    <w:rsid w:val="003637CC"/>
    <w:rsid w:val="00363803"/>
    <w:rsid w:val="00363831"/>
    <w:rsid w:val="0036387A"/>
    <w:rsid w:val="003638F6"/>
    <w:rsid w:val="003639FB"/>
    <w:rsid w:val="00363AA0"/>
    <w:rsid w:val="00363B42"/>
    <w:rsid w:val="00363C6C"/>
    <w:rsid w:val="00363EF3"/>
    <w:rsid w:val="00363F83"/>
    <w:rsid w:val="003640A7"/>
    <w:rsid w:val="00364474"/>
    <w:rsid w:val="003646E4"/>
    <w:rsid w:val="00364717"/>
    <w:rsid w:val="0036472D"/>
    <w:rsid w:val="0036474A"/>
    <w:rsid w:val="00364A00"/>
    <w:rsid w:val="00364A87"/>
    <w:rsid w:val="00364BEC"/>
    <w:rsid w:val="00364D8E"/>
    <w:rsid w:val="00364D9E"/>
    <w:rsid w:val="00364E29"/>
    <w:rsid w:val="00365001"/>
    <w:rsid w:val="003650BF"/>
    <w:rsid w:val="00365144"/>
    <w:rsid w:val="00365213"/>
    <w:rsid w:val="003652DF"/>
    <w:rsid w:val="003655B6"/>
    <w:rsid w:val="003655BC"/>
    <w:rsid w:val="0036562E"/>
    <w:rsid w:val="0036570B"/>
    <w:rsid w:val="00365BA7"/>
    <w:rsid w:val="00365FBB"/>
    <w:rsid w:val="00365FD3"/>
    <w:rsid w:val="003660AA"/>
    <w:rsid w:val="003660F6"/>
    <w:rsid w:val="0036611F"/>
    <w:rsid w:val="00366372"/>
    <w:rsid w:val="003664D0"/>
    <w:rsid w:val="003664D7"/>
    <w:rsid w:val="003664E0"/>
    <w:rsid w:val="003664F2"/>
    <w:rsid w:val="00366513"/>
    <w:rsid w:val="00366662"/>
    <w:rsid w:val="0036668F"/>
    <w:rsid w:val="0036673A"/>
    <w:rsid w:val="00366769"/>
    <w:rsid w:val="0036676C"/>
    <w:rsid w:val="00366865"/>
    <w:rsid w:val="0036686B"/>
    <w:rsid w:val="00366D5D"/>
    <w:rsid w:val="00366E12"/>
    <w:rsid w:val="00366F6F"/>
    <w:rsid w:val="00366FF2"/>
    <w:rsid w:val="00367072"/>
    <w:rsid w:val="003670DC"/>
    <w:rsid w:val="00367289"/>
    <w:rsid w:val="003672C8"/>
    <w:rsid w:val="00367332"/>
    <w:rsid w:val="00367355"/>
    <w:rsid w:val="00367461"/>
    <w:rsid w:val="003676F9"/>
    <w:rsid w:val="00367875"/>
    <w:rsid w:val="0036789A"/>
    <w:rsid w:val="00367A04"/>
    <w:rsid w:val="00367AD9"/>
    <w:rsid w:val="00367AE7"/>
    <w:rsid w:val="00367CA0"/>
    <w:rsid w:val="00367E4E"/>
    <w:rsid w:val="00370018"/>
    <w:rsid w:val="0037001D"/>
    <w:rsid w:val="0037018B"/>
    <w:rsid w:val="003703EC"/>
    <w:rsid w:val="0037046D"/>
    <w:rsid w:val="0037055C"/>
    <w:rsid w:val="003705EA"/>
    <w:rsid w:val="00370631"/>
    <w:rsid w:val="0037068B"/>
    <w:rsid w:val="0037083B"/>
    <w:rsid w:val="0037088D"/>
    <w:rsid w:val="00370A8A"/>
    <w:rsid w:val="00370AE4"/>
    <w:rsid w:val="00370BF7"/>
    <w:rsid w:val="00370CB6"/>
    <w:rsid w:val="00370EEB"/>
    <w:rsid w:val="00370F38"/>
    <w:rsid w:val="00370F8B"/>
    <w:rsid w:val="00371456"/>
    <w:rsid w:val="003714EC"/>
    <w:rsid w:val="0037155F"/>
    <w:rsid w:val="003715A0"/>
    <w:rsid w:val="0037172A"/>
    <w:rsid w:val="00371889"/>
    <w:rsid w:val="00371A01"/>
    <w:rsid w:val="00371B2D"/>
    <w:rsid w:val="00371B66"/>
    <w:rsid w:val="00371B70"/>
    <w:rsid w:val="00371DBC"/>
    <w:rsid w:val="00371E2A"/>
    <w:rsid w:val="00371FFB"/>
    <w:rsid w:val="003721DE"/>
    <w:rsid w:val="00372556"/>
    <w:rsid w:val="0037286F"/>
    <w:rsid w:val="00372983"/>
    <w:rsid w:val="0037298D"/>
    <w:rsid w:val="003729D0"/>
    <w:rsid w:val="00372A4A"/>
    <w:rsid w:val="00372C48"/>
    <w:rsid w:val="00372CBF"/>
    <w:rsid w:val="00372DCF"/>
    <w:rsid w:val="00372E30"/>
    <w:rsid w:val="00372E51"/>
    <w:rsid w:val="00372E5E"/>
    <w:rsid w:val="00372EAE"/>
    <w:rsid w:val="00372ED8"/>
    <w:rsid w:val="00372EEA"/>
    <w:rsid w:val="00372F51"/>
    <w:rsid w:val="00372F9C"/>
    <w:rsid w:val="003731C3"/>
    <w:rsid w:val="003732D3"/>
    <w:rsid w:val="00373567"/>
    <w:rsid w:val="00373609"/>
    <w:rsid w:val="003738A8"/>
    <w:rsid w:val="00373BD2"/>
    <w:rsid w:val="00373D7C"/>
    <w:rsid w:val="00373DDF"/>
    <w:rsid w:val="003740DE"/>
    <w:rsid w:val="00374125"/>
    <w:rsid w:val="00374307"/>
    <w:rsid w:val="0037435D"/>
    <w:rsid w:val="00374676"/>
    <w:rsid w:val="003746B2"/>
    <w:rsid w:val="00374847"/>
    <w:rsid w:val="00374864"/>
    <w:rsid w:val="00374871"/>
    <w:rsid w:val="003749F1"/>
    <w:rsid w:val="00374B8D"/>
    <w:rsid w:val="00374BB3"/>
    <w:rsid w:val="00374BF8"/>
    <w:rsid w:val="00374FCE"/>
    <w:rsid w:val="00375021"/>
    <w:rsid w:val="0037502B"/>
    <w:rsid w:val="00375197"/>
    <w:rsid w:val="00375208"/>
    <w:rsid w:val="00375214"/>
    <w:rsid w:val="003752DC"/>
    <w:rsid w:val="0037538D"/>
    <w:rsid w:val="0037541B"/>
    <w:rsid w:val="00375421"/>
    <w:rsid w:val="0037553D"/>
    <w:rsid w:val="003759EA"/>
    <w:rsid w:val="00375A37"/>
    <w:rsid w:val="00375C33"/>
    <w:rsid w:val="00375E99"/>
    <w:rsid w:val="00375F0C"/>
    <w:rsid w:val="0037609E"/>
    <w:rsid w:val="003760C3"/>
    <w:rsid w:val="003762F7"/>
    <w:rsid w:val="00376360"/>
    <w:rsid w:val="00376513"/>
    <w:rsid w:val="0037652D"/>
    <w:rsid w:val="0037653D"/>
    <w:rsid w:val="00376740"/>
    <w:rsid w:val="00376750"/>
    <w:rsid w:val="00376754"/>
    <w:rsid w:val="0037681E"/>
    <w:rsid w:val="00376B26"/>
    <w:rsid w:val="00376B81"/>
    <w:rsid w:val="00376BAC"/>
    <w:rsid w:val="00376CE2"/>
    <w:rsid w:val="00376D07"/>
    <w:rsid w:val="00376D63"/>
    <w:rsid w:val="0037732F"/>
    <w:rsid w:val="003774F7"/>
    <w:rsid w:val="00377502"/>
    <w:rsid w:val="00377506"/>
    <w:rsid w:val="0037773E"/>
    <w:rsid w:val="003777C9"/>
    <w:rsid w:val="00377AA1"/>
    <w:rsid w:val="00377AB6"/>
    <w:rsid w:val="00377B17"/>
    <w:rsid w:val="00377C73"/>
    <w:rsid w:val="00377CEA"/>
    <w:rsid w:val="00377D6C"/>
    <w:rsid w:val="00377D8C"/>
    <w:rsid w:val="00377EBA"/>
    <w:rsid w:val="00380143"/>
    <w:rsid w:val="0038037C"/>
    <w:rsid w:val="00380501"/>
    <w:rsid w:val="0038068C"/>
    <w:rsid w:val="0038078D"/>
    <w:rsid w:val="00380B70"/>
    <w:rsid w:val="00380CE4"/>
    <w:rsid w:val="00380D5E"/>
    <w:rsid w:val="00380DBB"/>
    <w:rsid w:val="00380DCE"/>
    <w:rsid w:val="00380DF5"/>
    <w:rsid w:val="00380F62"/>
    <w:rsid w:val="00380F98"/>
    <w:rsid w:val="00381187"/>
    <w:rsid w:val="00381259"/>
    <w:rsid w:val="003813A5"/>
    <w:rsid w:val="00381587"/>
    <w:rsid w:val="00381594"/>
    <w:rsid w:val="00381623"/>
    <w:rsid w:val="00381646"/>
    <w:rsid w:val="003816B9"/>
    <w:rsid w:val="00381706"/>
    <w:rsid w:val="003817CC"/>
    <w:rsid w:val="003819C6"/>
    <w:rsid w:val="00381AE8"/>
    <w:rsid w:val="00381C6E"/>
    <w:rsid w:val="00381CAF"/>
    <w:rsid w:val="00381E29"/>
    <w:rsid w:val="00381F6C"/>
    <w:rsid w:val="00382149"/>
    <w:rsid w:val="00382324"/>
    <w:rsid w:val="003824C5"/>
    <w:rsid w:val="0038254E"/>
    <w:rsid w:val="0038256D"/>
    <w:rsid w:val="00382639"/>
    <w:rsid w:val="003826DF"/>
    <w:rsid w:val="00382733"/>
    <w:rsid w:val="00382860"/>
    <w:rsid w:val="00382934"/>
    <w:rsid w:val="003829E2"/>
    <w:rsid w:val="003829F6"/>
    <w:rsid w:val="00382A51"/>
    <w:rsid w:val="00382A80"/>
    <w:rsid w:val="00382AD8"/>
    <w:rsid w:val="00382EE6"/>
    <w:rsid w:val="00382FC1"/>
    <w:rsid w:val="00382FE0"/>
    <w:rsid w:val="00382FF0"/>
    <w:rsid w:val="00383005"/>
    <w:rsid w:val="0038355D"/>
    <w:rsid w:val="003837AE"/>
    <w:rsid w:val="003838B3"/>
    <w:rsid w:val="00383917"/>
    <w:rsid w:val="00383B00"/>
    <w:rsid w:val="00383B74"/>
    <w:rsid w:val="00383CC2"/>
    <w:rsid w:val="00383CF6"/>
    <w:rsid w:val="00383F11"/>
    <w:rsid w:val="00383F81"/>
    <w:rsid w:val="00383F9B"/>
    <w:rsid w:val="00384189"/>
    <w:rsid w:val="00384268"/>
    <w:rsid w:val="003842B0"/>
    <w:rsid w:val="00384303"/>
    <w:rsid w:val="003846B7"/>
    <w:rsid w:val="003847F5"/>
    <w:rsid w:val="0038494E"/>
    <w:rsid w:val="00384BB4"/>
    <w:rsid w:val="00384C95"/>
    <w:rsid w:val="00384F35"/>
    <w:rsid w:val="00384F3A"/>
    <w:rsid w:val="00384F78"/>
    <w:rsid w:val="00384FE7"/>
    <w:rsid w:val="00385228"/>
    <w:rsid w:val="003853FE"/>
    <w:rsid w:val="00385412"/>
    <w:rsid w:val="00385479"/>
    <w:rsid w:val="003854FD"/>
    <w:rsid w:val="0038550F"/>
    <w:rsid w:val="003857AC"/>
    <w:rsid w:val="003858C5"/>
    <w:rsid w:val="0038594B"/>
    <w:rsid w:val="00385B22"/>
    <w:rsid w:val="00385BC3"/>
    <w:rsid w:val="00385BD4"/>
    <w:rsid w:val="00385CC4"/>
    <w:rsid w:val="00386172"/>
    <w:rsid w:val="0038623E"/>
    <w:rsid w:val="003862AA"/>
    <w:rsid w:val="003863C0"/>
    <w:rsid w:val="00386460"/>
    <w:rsid w:val="003864F8"/>
    <w:rsid w:val="0038662E"/>
    <w:rsid w:val="00386775"/>
    <w:rsid w:val="0038678C"/>
    <w:rsid w:val="003867E2"/>
    <w:rsid w:val="003868A8"/>
    <w:rsid w:val="00386A62"/>
    <w:rsid w:val="00386B9A"/>
    <w:rsid w:val="00386DD0"/>
    <w:rsid w:val="00386F68"/>
    <w:rsid w:val="0038700C"/>
    <w:rsid w:val="0038705B"/>
    <w:rsid w:val="0038709F"/>
    <w:rsid w:val="00387189"/>
    <w:rsid w:val="0038727C"/>
    <w:rsid w:val="00387341"/>
    <w:rsid w:val="00387445"/>
    <w:rsid w:val="0038745B"/>
    <w:rsid w:val="0038750E"/>
    <w:rsid w:val="00387545"/>
    <w:rsid w:val="003875D5"/>
    <w:rsid w:val="0038764E"/>
    <w:rsid w:val="00387835"/>
    <w:rsid w:val="00387B6E"/>
    <w:rsid w:val="00387BAB"/>
    <w:rsid w:val="00387CC5"/>
    <w:rsid w:val="00387D3B"/>
    <w:rsid w:val="00387DC3"/>
    <w:rsid w:val="0039006E"/>
    <w:rsid w:val="00390153"/>
    <w:rsid w:val="0039029C"/>
    <w:rsid w:val="003902CE"/>
    <w:rsid w:val="00390306"/>
    <w:rsid w:val="00390346"/>
    <w:rsid w:val="0039040E"/>
    <w:rsid w:val="0039047F"/>
    <w:rsid w:val="0039051A"/>
    <w:rsid w:val="003905EC"/>
    <w:rsid w:val="0039066E"/>
    <w:rsid w:val="0039087B"/>
    <w:rsid w:val="0039090C"/>
    <w:rsid w:val="00390B22"/>
    <w:rsid w:val="00390C01"/>
    <w:rsid w:val="00390C33"/>
    <w:rsid w:val="00390C9F"/>
    <w:rsid w:val="00390D52"/>
    <w:rsid w:val="00390DEB"/>
    <w:rsid w:val="00390E7A"/>
    <w:rsid w:val="00390FB9"/>
    <w:rsid w:val="00390FD0"/>
    <w:rsid w:val="00390FF2"/>
    <w:rsid w:val="00391024"/>
    <w:rsid w:val="00391147"/>
    <w:rsid w:val="003912A9"/>
    <w:rsid w:val="003912C8"/>
    <w:rsid w:val="00391790"/>
    <w:rsid w:val="00391841"/>
    <w:rsid w:val="00391A01"/>
    <w:rsid w:val="00391B10"/>
    <w:rsid w:val="00391B38"/>
    <w:rsid w:val="00391B5F"/>
    <w:rsid w:val="00391C67"/>
    <w:rsid w:val="00391CB1"/>
    <w:rsid w:val="00391CC2"/>
    <w:rsid w:val="00391D4F"/>
    <w:rsid w:val="00391DC4"/>
    <w:rsid w:val="00391EDF"/>
    <w:rsid w:val="00391F68"/>
    <w:rsid w:val="00391FA1"/>
    <w:rsid w:val="0039210A"/>
    <w:rsid w:val="003921C6"/>
    <w:rsid w:val="0039234D"/>
    <w:rsid w:val="0039291A"/>
    <w:rsid w:val="00392A4A"/>
    <w:rsid w:val="00392AC2"/>
    <w:rsid w:val="00392C28"/>
    <w:rsid w:val="00392C5F"/>
    <w:rsid w:val="00392D49"/>
    <w:rsid w:val="00392E6D"/>
    <w:rsid w:val="00392EBA"/>
    <w:rsid w:val="00392F01"/>
    <w:rsid w:val="00393028"/>
    <w:rsid w:val="00393089"/>
    <w:rsid w:val="0039310D"/>
    <w:rsid w:val="0039316D"/>
    <w:rsid w:val="0039344A"/>
    <w:rsid w:val="00393611"/>
    <w:rsid w:val="00393666"/>
    <w:rsid w:val="00393749"/>
    <w:rsid w:val="00393784"/>
    <w:rsid w:val="003937BA"/>
    <w:rsid w:val="00393810"/>
    <w:rsid w:val="00393842"/>
    <w:rsid w:val="00393866"/>
    <w:rsid w:val="00393A33"/>
    <w:rsid w:val="00393A8B"/>
    <w:rsid w:val="00393B4B"/>
    <w:rsid w:val="00393BBC"/>
    <w:rsid w:val="00393D44"/>
    <w:rsid w:val="00393D67"/>
    <w:rsid w:val="00393E58"/>
    <w:rsid w:val="00393E83"/>
    <w:rsid w:val="00393FA0"/>
    <w:rsid w:val="00394061"/>
    <w:rsid w:val="0039417D"/>
    <w:rsid w:val="00394370"/>
    <w:rsid w:val="003945E1"/>
    <w:rsid w:val="003946A8"/>
    <w:rsid w:val="003946EC"/>
    <w:rsid w:val="003946F6"/>
    <w:rsid w:val="0039472F"/>
    <w:rsid w:val="0039478A"/>
    <w:rsid w:val="00394A2E"/>
    <w:rsid w:val="00394B34"/>
    <w:rsid w:val="00394B4D"/>
    <w:rsid w:val="00394B8F"/>
    <w:rsid w:val="00394BD9"/>
    <w:rsid w:val="00394C00"/>
    <w:rsid w:val="00394D9C"/>
    <w:rsid w:val="00394E9A"/>
    <w:rsid w:val="00394EFC"/>
    <w:rsid w:val="00394F10"/>
    <w:rsid w:val="00394FB9"/>
    <w:rsid w:val="00395005"/>
    <w:rsid w:val="00395281"/>
    <w:rsid w:val="00395300"/>
    <w:rsid w:val="00395354"/>
    <w:rsid w:val="003953A3"/>
    <w:rsid w:val="003953CD"/>
    <w:rsid w:val="0039542C"/>
    <w:rsid w:val="00395446"/>
    <w:rsid w:val="003955B4"/>
    <w:rsid w:val="003955F8"/>
    <w:rsid w:val="003957F4"/>
    <w:rsid w:val="0039582B"/>
    <w:rsid w:val="00395880"/>
    <w:rsid w:val="003958D9"/>
    <w:rsid w:val="00395A1F"/>
    <w:rsid w:val="00395C1E"/>
    <w:rsid w:val="00395D1B"/>
    <w:rsid w:val="00395E45"/>
    <w:rsid w:val="00395F6E"/>
    <w:rsid w:val="00395F7E"/>
    <w:rsid w:val="003962A1"/>
    <w:rsid w:val="003962BF"/>
    <w:rsid w:val="00396315"/>
    <w:rsid w:val="00396348"/>
    <w:rsid w:val="003963F8"/>
    <w:rsid w:val="00396401"/>
    <w:rsid w:val="00396423"/>
    <w:rsid w:val="00396515"/>
    <w:rsid w:val="00396520"/>
    <w:rsid w:val="00396557"/>
    <w:rsid w:val="00396591"/>
    <w:rsid w:val="0039663F"/>
    <w:rsid w:val="003968CE"/>
    <w:rsid w:val="0039697F"/>
    <w:rsid w:val="003969B5"/>
    <w:rsid w:val="00396A15"/>
    <w:rsid w:val="00396AB4"/>
    <w:rsid w:val="00396CED"/>
    <w:rsid w:val="00396DEE"/>
    <w:rsid w:val="00396F9F"/>
    <w:rsid w:val="0039701D"/>
    <w:rsid w:val="00397216"/>
    <w:rsid w:val="00397322"/>
    <w:rsid w:val="00397340"/>
    <w:rsid w:val="003974C1"/>
    <w:rsid w:val="0039758D"/>
    <w:rsid w:val="003975C8"/>
    <w:rsid w:val="003975E8"/>
    <w:rsid w:val="00397745"/>
    <w:rsid w:val="003978BA"/>
    <w:rsid w:val="00397A42"/>
    <w:rsid w:val="00397A83"/>
    <w:rsid w:val="00397BFC"/>
    <w:rsid w:val="00397D5C"/>
    <w:rsid w:val="00397D88"/>
    <w:rsid w:val="00397F99"/>
    <w:rsid w:val="00397FF9"/>
    <w:rsid w:val="003A011B"/>
    <w:rsid w:val="003A011F"/>
    <w:rsid w:val="003A0167"/>
    <w:rsid w:val="003A0194"/>
    <w:rsid w:val="003A01EC"/>
    <w:rsid w:val="003A031F"/>
    <w:rsid w:val="003A0364"/>
    <w:rsid w:val="003A0446"/>
    <w:rsid w:val="003A04CD"/>
    <w:rsid w:val="003A065A"/>
    <w:rsid w:val="003A09E3"/>
    <w:rsid w:val="003A0A34"/>
    <w:rsid w:val="003A0B45"/>
    <w:rsid w:val="003A0C41"/>
    <w:rsid w:val="003A0C75"/>
    <w:rsid w:val="003A0D99"/>
    <w:rsid w:val="003A0F97"/>
    <w:rsid w:val="003A0FF0"/>
    <w:rsid w:val="003A102A"/>
    <w:rsid w:val="003A1078"/>
    <w:rsid w:val="003A1262"/>
    <w:rsid w:val="003A144F"/>
    <w:rsid w:val="003A146A"/>
    <w:rsid w:val="003A14C4"/>
    <w:rsid w:val="003A14DD"/>
    <w:rsid w:val="003A157F"/>
    <w:rsid w:val="003A1606"/>
    <w:rsid w:val="003A1609"/>
    <w:rsid w:val="003A1769"/>
    <w:rsid w:val="003A1852"/>
    <w:rsid w:val="003A1891"/>
    <w:rsid w:val="003A194A"/>
    <w:rsid w:val="003A1A8B"/>
    <w:rsid w:val="003A1B1C"/>
    <w:rsid w:val="003A1D02"/>
    <w:rsid w:val="003A1E1A"/>
    <w:rsid w:val="003A2000"/>
    <w:rsid w:val="003A201A"/>
    <w:rsid w:val="003A2027"/>
    <w:rsid w:val="003A204A"/>
    <w:rsid w:val="003A205B"/>
    <w:rsid w:val="003A20A6"/>
    <w:rsid w:val="003A21E3"/>
    <w:rsid w:val="003A2394"/>
    <w:rsid w:val="003A2402"/>
    <w:rsid w:val="003A24C8"/>
    <w:rsid w:val="003A2660"/>
    <w:rsid w:val="003A2670"/>
    <w:rsid w:val="003A28C2"/>
    <w:rsid w:val="003A2BE1"/>
    <w:rsid w:val="003A2C3A"/>
    <w:rsid w:val="003A2CCA"/>
    <w:rsid w:val="003A2D4C"/>
    <w:rsid w:val="003A2E23"/>
    <w:rsid w:val="003A2F25"/>
    <w:rsid w:val="003A2FF7"/>
    <w:rsid w:val="003A3013"/>
    <w:rsid w:val="003A3275"/>
    <w:rsid w:val="003A329F"/>
    <w:rsid w:val="003A35A7"/>
    <w:rsid w:val="003A3653"/>
    <w:rsid w:val="003A36A3"/>
    <w:rsid w:val="003A372D"/>
    <w:rsid w:val="003A3743"/>
    <w:rsid w:val="003A3943"/>
    <w:rsid w:val="003A399A"/>
    <w:rsid w:val="003A39E9"/>
    <w:rsid w:val="003A3C8F"/>
    <w:rsid w:val="003A3F8A"/>
    <w:rsid w:val="003A41E5"/>
    <w:rsid w:val="003A430E"/>
    <w:rsid w:val="003A4358"/>
    <w:rsid w:val="003A43F8"/>
    <w:rsid w:val="003A4656"/>
    <w:rsid w:val="003A47C1"/>
    <w:rsid w:val="003A4895"/>
    <w:rsid w:val="003A48FA"/>
    <w:rsid w:val="003A495F"/>
    <w:rsid w:val="003A4AF9"/>
    <w:rsid w:val="003A4B16"/>
    <w:rsid w:val="003A4BD1"/>
    <w:rsid w:val="003A4CB1"/>
    <w:rsid w:val="003A4CD2"/>
    <w:rsid w:val="003A4DA8"/>
    <w:rsid w:val="003A4DF9"/>
    <w:rsid w:val="003A4E9A"/>
    <w:rsid w:val="003A5158"/>
    <w:rsid w:val="003A520A"/>
    <w:rsid w:val="003A5384"/>
    <w:rsid w:val="003A5413"/>
    <w:rsid w:val="003A559F"/>
    <w:rsid w:val="003A582D"/>
    <w:rsid w:val="003A582F"/>
    <w:rsid w:val="003A5974"/>
    <w:rsid w:val="003A5986"/>
    <w:rsid w:val="003A5C5B"/>
    <w:rsid w:val="003A5E22"/>
    <w:rsid w:val="003A5E61"/>
    <w:rsid w:val="003A5F9B"/>
    <w:rsid w:val="003A6005"/>
    <w:rsid w:val="003A607C"/>
    <w:rsid w:val="003A618C"/>
    <w:rsid w:val="003A6331"/>
    <w:rsid w:val="003A63A8"/>
    <w:rsid w:val="003A66BA"/>
    <w:rsid w:val="003A67C0"/>
    <w:rsid w:val="003A687D"/>
    <w:rsid w:val="003A68FC"/>
    <w:rsid w:val="003A690A"/>
    <w:rsid w:val="003A6933"/>
    <w:rsid w:val="003A6A58"/>
    <w:rsid w:val="003A6ADE"/>
    <w:rsid w:val="003A6B1C"/>
    <w:rsid w:val="003A6BBF"/>
    <w:rsid w:val="003A6BC5"/>
    <w:rsid w:val="003A6BEE"/>
    <w:rsid w:val="003A6C09"/>
    <w:rsid w:val="003A6D0F"/>
    <w:rsid w:val="003A6E4B"/>
    <w:rsid w:val="003A6E9C"/>
    <w:rsid w:val="003A6EA7"/>
    <w:rsid w:val="003A6EC1"/>
    <w:rsid w:val="003A6FBB"/>
    <w:rsid w:val="003A6FF1"/>
    <w:rsid w:val="003A7018"/>
    <w:rsid w:val="003A72F1"/>
    <w:rsid w:val="003A736C"/>
    <w:rsid w:val="003A7415"/>
    <w:rsid w:val="003A755B"/>
    <w:rsid w:val="003A7568"/>
    <w:rsid w:val="003A7660"/>
    <w:rsid w:val="003A773A"/>
    <w:rsid w:val="003A774C"/>
    <w:rsid w:val="003A7854"/>
    <w:rsid w:val="003A78DF"/>
    <w:rsid w:val="003A7ADB"/>
    <w:rsid w:val="003A7B95"/>
    <w:rsid w:val="003A7BE3"/>
    <w:rsid w:val="003A7CF4"/>
    <w:rsid w:val="003A7E29"/>
    <w:rsid w:val="003A7E41"/>
    <w:rsid w:val="003A7E5B"/>
    <w:rsid w:val="003A7EBD"/>
    <w:rsid w:val="003A7F37"/>
    <w:rsid w:val="003B011E"/>
    <w:rsid w:val="003B029C"/>
    <w:rsid w:val="003B038E"/>
    <w:rsid w:val="003B04A1"/>
    <w:rsid w:val="003B052B"/>
    <w:rsid w:val="003B0593"/>
    <w:rsid w:val="003B05D2"/>
    <w:rsid w:val="003B06B6"/>
    <w:rsid w:val="003B071B"/>
    <w:rsid w:val="003B0B83"/>
    <w:rsid w:val="003B0E40"/>
    <w:rsid w:val="003B101E"/>
    <w:rsid w:val="003B1054"/>
    <w:rsid w:val="003B1148"/>
    <w:rsid w:val="003B11DC"/>
    <w:rsid w:val="003B12CC"/>
    <w:rsid w:val="003B15AF"/>
    <w:rsid w:val="003B178F"/>
    <w:rsid w:val="003B17A7"/>
    <w:rsid w:val="003B18CE"/>
    <w:rsid w:val="003B197A"/>
    <w:rsid w:val="003B1CBC"/>
    <w:rsid w:val="003B1D00"/>
    <w:rsid w:val="003B1E74"/>
    <w:rsid w:val="003B1EDF"/>
    <w:rsid w:val="003B1FBC"/>
    <w:rsid w:val="003B2038"/>
    <w:rsid w:val="003B219E"/>
    <w:rsid w:val="003B2584"/>
    <w:rsid w:val="003B264B"/>
    <w:rsid w:val="003B27F8"/>
    <w:rsid w:val="003B28B0"/>
    <w:rsid w:val="003B2B61"/>
    <w:rsid w:val="003B2B86"/>
    <w:rsid w:val="003B2D00"/>
    <w:rsid w:val="003B2DFC"/>
    <w:rsid w:val="003B2FCE"/>
    <w:rsid w:val="003B309B"/>
    <w:rsid w:val="003B30E3"/>
    <w:rsid w:val="003B31CF"/>
    <w:rsid w:val="003B3348"/>
    <w:rsid w:val="003B3781"/>
    <w:rsid w:val="003B3882"/>
    <w:rsid w:val="003B39CB"/>
    <w:rsid w:val="003B39E2"/>
    <w:rsid w:val="003B3B2F"/>
    <w:rsid w:val="003B3B9F"/>
    <w:rsid w:val="003B3C99"/>
    <w:rsid w:val="003B3CD1"/>
    <w:rsid w:val="003B3DEE"/>
    <w:rsid w:val="003B3E1D"/>
    <w:rsid w:val="003B3F45"/>
    <w:rsid w:val="003B4116"/>
    <w:rsid w:val="003B428B"/>
    <w:rsid w:val="003B4306"/>
    <w:rsid w:val="003B437D"/>
    <w:rsid w:val="003B44DB"/>
    <w:rsid w:val="003B474A"/>
    <w:rsid w:val="003B49BF"/>
    <w:rsid w:val="003B4A3D"/>
    <w:rsid w:val="003B4BAC"/>
    <w:rsid w:val="003B4D3D"/>
    <w:rsid w:val="003B4D5E"/>
    <w:rsid w:val="003B4D8C"/>
    <w:rsid w:val="003B4DBD"/>
    <w:rsid w:val="003B4EEE"/>
    <w:rsid w:val="003B4F8D"/>
    <w:rsid w:val="003B50E4"/>
    <w:rsid w:val="003B5150"/>
    <w:rsid w:val="003B526C"/>
    <w:rsid w:val="003B53A5"/>
    <w:rsid w:val="003B53FD"/>
    <w:rsid w:val="003B5518"/>
    <w:rsid w:val="003B5853"/>
    <w:rsid w:val="003B5A12"/>
    <w:rsid w:val="003B5B83"/>
    <w:rsid w:val="003B5DEA"/>
    <w:rsid w:val="003B5E33"/>
    <w:rsid w:val="003B6099"/>
    <w:rsid w:val="003B60BF"/>
    <w:rsid w:val="003B61C5"/>
    <w:rsid w:val="003B61D5"/>
    <w:rsid w:val="003B63C4"/>
    <w:rsid w:val="003B649C"/>
    <w:rsid w:val="003B64E7"/>
    <w:rsid w:val="003B6532"/>
    <w:rsid w:val="003B65D4"/>
    <w:rsid w:val="003B6772"/>
    <w:rsid w:val="003B67EC"/>
    <w:rsid w:val="003B69BD"/>
    <w:rsid w:val="003B6C03"/>
    <w:rsid w:val="003B6E3E"/>
    <w:rsid w:val="003B6E71"/>
    <w:rsid w:val="003B6F2C"/>
    <w:rsid w:val="003B701C"/>
    <w:rsid w:val="003B7053"/>
    <w:rsid w:val="003B705E"/>
    <w:rsid w:val="003B7170"/>
    <w:rsid w:val="003B7234"/>
    <w:rsid w:val="003B7715"/>
    <w:rsid w:val="003B77CC"/>
    <w:rsid w:val="003B77EB"/>
    <w:rsid w:val="003B78A2"/>
    <w:rsid w:val="003B78F7"/>
    <w:rsid w:val="003B7A02"/>
    <w:rsid w:val="003B7A14"/>
    <w:rsid w:val="003B7C6C"/>
    <w:rsid w:val="003B7C94"/>
    <w:rsid w:val="003B7CFD"/>
    <w:rsid w:val="003B7D63"/>
    <w:rsid w:val="003B7DE0"/>
    <w:rsid w:val="003B7F0E"/>
    <w:rsid w:val="003C00BE"/>
    <w:rsid w:val="003C010A"/>
    <w:rsid w:val="003C043E"/>
    <w:rsid w:val="003C05EB"/>
    <w:rsid w:val="003C0640"/>
    <w:rsid w:val="003C06AB"/>
    <w:rsid w:val="003C0794"/>
    <w:rsid w:val="003C07AE"/>
    <w:rsid w:val="003C07F9"/>
    <w:rsid w:val="003C0916"/>
    <w:rsid w:val="003C0957"/>
    <w:rsid w:val="003C0A69"/>
    <w:rsid w:val="003C0AAB"/>
    <w:rsid w:val="003C0AAC"/>
    <w:rsid w:val="003C0DA8"/>
    <w:rsid w:val="003C0DF1"/>
    <w:rsid w:val="003C0EF6"/>
    <w:rsid w:val="003C1000"/>
    <w:rsid w:val="003C10F7"/>
    <w:rsid w:val="003C1158"/>
    <w:rsid w:val="003C11A0"/>
    <w:rsid w:val="003C1345"/>
    <w:rsid w:val="003C137E"/>
    <w:rsid w:val="003C14E5"/>
    <w:rsid w:val="003C1570"/>
    <w:rsid w:val="003C162E"/>
    <w:rsid w:val="003C16AB"/>
    <w:rsid w:val="003C1782"/>
    <w:rsid w:val="003C1835"/>
    <w:rsid w:val="003C1AF8"/>
    <w:rsid w:val="003C1B38"/>
    <w:rsid w:val="003C1CCF"/>
    <w:rsid w:val="003C1EFB"/>
    <w:rsid w:val="003C1F2F"/>
    <w:rsid w:val="003C1F51"/>
    <w:rsid w:val="003C1FD9"/>
    <w:rsid w:val="003C20A3"/>
    <w:rsid w:val="003C20AF"/>
    <w:rsid w:val="003C21DB"/>
    <w:rsid w:val="003C224E"/>
    <w:rsid w:val="003C2320"/>
    <w:rsid w:val="003C25E4"/>
    <w:rsid w:val="003C2616"/>
    <w:rsid w:val="003C2637"/>
    <w:rsid w:val="003C29E4"/>
    <w:rsid w:val="003C2A77"/>
    <w:rsid w:val="003C2BEE"/>
    <w:rsid w:val="003C2CC9"/>
    <w:rsid w:val="003C2CE9"/>
    <w:rsid w:val="003C2CF6"/>
    <w:rsid w:val="003C2DAA"/>
    <w:rsid w:val="003C2E69"/>
    <w:rsid w:val="003C2EF7"/>
    <w:rsid w:val="003C30F2"/>
    <w:rsid w:val="003C3199"/>
    <w:rsid w:val="003C327C"/>
    <w:rsid w:val="003C3320"/>
    <w:rsid w:val="003C33D0"/>
    <w:rsid w:val="003C33D5"/>
    <w:rsid w:val="003C3499"/>
    <w:rsid w:val="003C3742"/>
    <w:rsid w:val="003C3CB0"/>
    <w:rsid w:val="003C3D1F"/>
    <w:rsid w:val="003C3DD0"/>
    <w:rsid w:val="003C3EE8"/>
    <w:rsid w:val="003C3F5F"/>
    <w:rsid w:val="003C3FB2"/>
    <w:rsid w:val="003C4054"/>
    <w:rsid w:val="003C41E8"/>
    <w:rsid w:val="003C42DA"/>
    <w:rsid w:val="003C4368"/>
    <w:rsid w:val="003C440E"/>
    <w:rsid w:val="003C4508"/>
    <w:rsid w:val="003C454D"/>
    <w:rsid w:val="003C45CC"/>
    <w:rsid w:val="003C4607"/>
    <w:rsid w:val="003C46C7"/>
    <w:rsid w:val="003C4938"/>
    <w:rsid w:val="003C49AA"/>
    <w:rsid w:val="003C4CCF"/>
    <w:rsid w:val="003C4D4E"/>
    <w:rsid w:val="003C4DC4"/>
    <w:rsid w:val="003C4E0A"/>
    <w:rsid w:val="003C4F04"/>
    <w:rsid w:val="003C4F76"/>
    <w:rsid w:val="003C4F90"/>
    <w:rsid w:val="003C51AB"/>
    <w:rsid w:val="003C545A"/>
    <w:rsid w:val="003C54E6"/>
    <w:rsid w:val="003C5587"/>
    <w:rsid w:val="003C57BD"/>
    <w:rsid w:val="003C59DA"/>
    <w:rsid w:val="003C5DA4"/>
    <w:rsid w:val="003C5F1D"/>
    <w:rsid w:val="003C6026"/>
    <w:rsid w:val="003C63B5"/>
    <w:rsid w:val="003C6412"/>
    <w:rsid w:val="003C6435"/>
    <w:rsid w:val="003C6437"/>
    <w:rsid w:val="003C659E"/>
    <w:rsid w:val="003C65FF"/>
    <w:rsid w:val="003C669F"/>
    <w:rsid w:val="003C66B9"/>
    <w:rsid w:val="003C66D3"/>
    <w:rsid w:val="003C6950"/>
    <w:rsid w:val="003C6974"/>
    <w:rsid w:val="003C69D5"/>
    <w:rsid w:val="003C6AE7"/>
    <w:rsid w:val="003C6B57"/>
    <w:rsid w:val="003C6B73"/>
    <w:rsid w:val="003C6DF1"/>
    <w:rsid w:val="003C6DF9"/>
    <w:rsid w:val="003C7056"/>
    <w:rsid w:val="003C7196"/>
    <w:rsid w:val="003C71CD"/>
    <w:rsid w:val="003C7388"/>
    <w:rsid w:val="003C7470"/>
    <w:rsid w:val="003C7495"/>
    <w:rsid w:val="003C7638"/>
    <w:rsid w:val="003C774C"/>
    <w:rsid w:val="003C780E"/>
    <w:rsid w:val="003C7874"/>
    <w:rsid w:val="003C78B9"/>
    <w:rsid w:val="003C7980"/>
    <w:rsid w:val="003C79CF"/>
    <w:rsid w:val="003C7CFC"/>
    <w:rsid w:val="003C7D30"/>
    <w:rsid w:val="003C7E05"/>
    <w:rsid w:val="003C7E29"/>
    <w:rsid w:val="003C7E9A"/>
    <w:rsid w:val="003C7EC1"/>
    <w:rsid w:val="003C7F4D"/>
    <w:rsid w:val="003C7F67"/>
    <w:rsid w:val="003D0064"/>
    <w:rsid w:val="003D013E"/>
    <w:rsid w:val="003D0387"/>
    <w:rsid w:val="003D0450"/>
    <w:rsid w:val="003D056B"/>
    <w:rsid w:val="003D060E"/>
    <w:rsid w:val="003D06F5"/>
    <w:rsid w:val="003D0739"/>
    <w:rsid w:val="003D08DF"/>
    <w:rsid w:val="003D0995"/>
    <w:rsid w:val="003D09AD"/>
    <w:rsid w:val="003D0ACF"/>
    <w:rsid w:val="003D0B83"/>
    <w:rsid w:val="003D0BC3"/>
    <w:rsid w:val="003D0D5C"/>
    <w:rsid w:val="003D0DC2"/>
    <w:rsid w:val="003D0FBB"/>
    <w:rsid w:val="003D107B"/>
    <w:rsid w:val="003D1126"/>
    <w:rsid w:val="003D13EF"/>
    <w:rsid w:val="003D1405"/>
    <w:rsid w:val="003D1482"/>
    <w:rsid w:val="003D155C"/>
    <w:rsid w:val="003D166C"/>
    <w:rsid w:val="003D1684"/>
    <w:rsid w:val="003D188B"/>
    <w:rsid w:val="003D18EA"/>
    <w:rsid w:val="003D1970"/>
    <w:rsid w:val="003D19C1"/>
    <w:rsid w:val="003D1A14"/>
    <w:rsid w:val="003D1A20"/>
    <w:rsid w:val="003D1A42"/>
    <w:rsid w:val="003D1A78"/>
    <w:rsid w:val="003D1B31"/>
    <w:rsid w:val="003D1BC3"/>
    <w:rsid w:val="003D1C0C"/>
    <w:rsid w:val="003D1CA9"/>
    <w:rsid w:val="003D1D78"/>
    <w:rsid w:val="003D1D8D"/>
    <w:rsid w:val="003D1E27"/>
    <w:rsid w:val="003D2063"/>
    <w:rsid w:val="003D20AA"/>
    <w:rsid w:val="003D221F"/>
    <w:rsid w:val="003D2283"/>
    <w:rsid w:val="003D245D"/>
    <w:rsid w:val="003D251F"/>
    <w:rsid w:val="003D2533"/>
    <w:rsid w:val="003D25A4"/>
    <w:rsid w:val="003D25B0"/>
    <w:rsid w:val="003D263E"/>
    <w:rsid w:val="003D2772"/>
    <w:rsid w:val="003D2776"/>
    <w:rsid w:val="003D2839"/>
    <w:rsid w:val="003D2849"/>
    <w:rsid w:val="003D2885"/>
    <w:rsid w:val="003D2A66"/>
    <w:rsid w:val="003D2BA0"/>
    <w:rsid w:val="003D2BA9"/>
    <w:rsid w:val="003D2D91"/>
    <w:rsid w:val="003D2EFD"/>
    <w:rsid w:val="003D2F78"/>
    <w:rsid w:val="003D2F9E"/>
    <w:rsid w:val="003D2FEB"/>
    <w:rsid w:val="003D30DC"/>
    <w:rsid w:val="003D3173"/>
    <w:rsid w:val="003D3423"/>
    <w:rsid w:val="003D3556"/>
    <w:rsid w:val="003D3657"/>
    <w:rsid w:val="003D36EB"/>
    <w:rsid w:val="003D3869"/>
    <w:rsid w:val="003D389E"/>
    <w:rsid w:val="003D38A1"/>
    <w:rsid w:val="003D38AE"/>
    <w:rsid w:val="003D38B9"/>
    <w:rsid w:val="003D3B8C"/>
    <w:rsid w:val="003D3C1D"/>
    <w:rsid w:val="003D3E11"/>
    <w:rsid w:val="003D3F55"/>
    <w:rsid w:val="003D3FAA"/>
    <w:rsid w:val="003D406F"/>
    <w:rsid w:val="003D4081"/>
    <w:rsid w:val="003D40F6"/>
    <w:rsid w:val="003D43DF"/>
    <w:rsid w:val="003D43F1"/>
    <w:rsid w:val="003D4476"/>
    <w:rsid w:val="003D4493"/>
    <w:rsid w:val="003D459E"/>
    <w:rsid w:val="003D4645"/>
    <w:rsid w:val="003D48E5"/>
    <w:rsid w:val="003D48E7"/>
    <w:rsid w:val="003D4ACC"/>
    <w:rsid w:val="003D4B97"/>
    <w:rsid w:val="003D4B9E"/>
    <w:rsid w:val="003D4D5A"/>
    <w:rsid w:val="003D4E92"/>
    <w:rsid w:val="003D4F62"/>
    <w:rsid w:val="003D4F7F"/>
    <w:rsid w:val="003D502F"/>
    <w:rsid w:val="003D506D"/>
    <w:rsid w:val="003D5258"/>
    <w:rsid w:val="003D53FD"/>
    <w:rsid w:val="003D5806"/>
    <w:rsid w:val="003D5ACF"/>
    <w:rsid w:val="003D5B5B"/>
    <w:rsid w:val="003D5B8F"/>
    <w:rsid w:val="003D5BFF"/>
    <w:rsid w:val="003D5C98"/>
    <w:rsid w:val="003D5CD9"/>
    <w:rsid w:val="003D5CF8"/>
    <w:rsid w:val="003D5FFF"/>
    <w:rsid w:val="003D6036"/>
    <w:rsid w:val="003D60C0"/>
    <w:rsid w:val="003D60D0"/>
    <w:rsid w:val="003D6111"/>
    <w:rsid w:val="003D6185"/>
    <w:rsid w:val="003D6258"/>
    <w:rsid w:val="003D6380"/>
    <w:rsid w:val="003D65A9"/>
    <w:rsid w:val="003D6644"/>
    <w:rsid w:val="003D664D"/>
    <w:rsid w:val="003D6660"/>
    <w:rsid w:val="003D6676"/>
    <w:rsid w:val="003D6AE2"/>
    <w:rsid w:val="003D6CCA"/>
    <w:rsid w:val="003D6CE2"/>
    <w:rsid w:val="003D6D3A"/>
    <w:rsid w:val="003D6D4C"/>
    <w:rsid w:val="003D6D60"/>
    <w:rsid w:val="003D6D85"/>
    <w:rsid w:val="003D6D95"/>
    <w:rsid w:val="003D70C1"/>
    <w:rsid w:val="003D71CF"/>
    <w:rsid w:val="003D72B6"/>
    <w:rsid w:val="003D72BB"/>
    <w:rsid w:val="003D7336"/>
    <w:rsid w:val="003D7709"/>
    <w:rsid w:val="003D774B"/>
    <w:rsid w:val="003D786C"/>
    <w:rsid w:val="003D7882"/>
    <w:rsid w:val="003D7ABE"/>
    <w:rsid w:val="003D7CD0"/>
    <w:rsid w:val="003D7CD5"/>
    <w:rsid w:val="003D7EBD"/>
    <w:rsid w:val="003D7EF9"/>
    <w:rsid w:val="003D7F81"/>
    <w:rsid w:val="003D7FDE"/>
    <w:rsid w:val="003E004A"/>
    <w:rsid w:val="003E014B"/>
    <w:rsid w:val="003E0166"/>
    <w:rsid w:val="003E0213"/>
    <w:rsid w:val="003E027F"/>
    <w:rsid w:val="003E0666"/>
    <w:rsid w:val="003E0703"/>
    <w:rsid w:val="003E0744"/>
    <w:rsid w:val="003E0797"/>
    <w:rsid w:val="003E0B57"/>
    <w:rsid w:val="003E0C25"/>
    <w:rsid w:val="003E0CE7"/>
    <w:rsid w:val="003E0FFB"/>
    <w:rsid w:val="003E1077"/>
    <w:rsid w:val="003E116C"/>
    <w:rsid w:val="003E11D2"/>
    <w:rsid w:val="003E1202"/>
    <w:rsid w:val="003E1290"/>
    <w:rsid w:val="003E13AC"/>
    <w:rsid w:val="003E1408"/>
    <w:rsid w:val="003E1704"/>
    <w:rsid w:val="003E1757"/>
    <w:rsid w:val="003E17C5"/>
    <w:rsid w:val="003E17DE"/>
    <w:rsid w:val="003E1807"/>
    <w:rsid w:val="003E1915"/>
    <w:rsid w:val="003E193E"/>
    <w:rsid w:val="003E1A1D"/>
    <w:rsid w:val="003E1BF4"/>
    <w:rsid w:val="003E1D7B"/>
    <w:rsid w:val="003E1E13"/>
    <w:rsid w:val="003E2133"/>
    <w:rsid w:val="003E2224"/>
    <w:rsid w:val="003E222F"/>
    <w:rsid w:val="003E227F"/>
    <w:rsid w:val="003E2306"/>
    <w:rsid w:val="003E233D"/>
    <w:rsid w:val="003E247F"/>
    <w:rsid w:val="003E2494"/>
    <w:rsid w:val="003E2655"/>
    <w:rsid w:val="003E2B98"/>
    <w:rsid w:val="003E2D99"/>
    <w:rsid w:val="003E2DE9"/>
    <w:rsid w:val="003E2E4D"/>
    <w:rsid w:val="003E2E6B"/>
    <w:rsid w:val="003E2E90"/>
    <w:rsid w:val="003E3486"/>
    <w:rsid w:val="003E3507"/>
    <w:rsid w:val="003E378E"/>
    <w:rsid w:val="003E392F"/>
    <w:rsid w:val="003E3A5E"/>
    <w:rsid w:val="003E3D2C"/>
    <w:rsid w:val="003E3F06"/>
    <w:rsid w:val="003E3F74"/>
    <w:rsid w:val="003E3FF8"/>
    <w:rsid w:val="003E408B"/>
    <w:rsid w:val="003E41F2"/>
    <w:rsid w:val="003E4227"/>
    <w:rsid w:val="003E42EF"/>
    <w:rsid w:val="003E43B8"/>
    <w:rsid w:val="003E4531"/>
    <w:rsid w:val="003E466E"/>
    <w:rsid w:val="003E4735"/>
    <w:rsid w:val="003E47A8"/>
    <w:rsid w:val="003E4941"/>
    <w:rsid w:val="003E4C40"/>
    <w:rsid w:val="003E4C94"/>
    <w:rsid w:val="003E4CE7"/>
    <w:rsid w:val="003E4EEB"/>
    <w:rsid w:val="003E527C"/>
    <w:rsid w:val="003E527F"/>
    <w:rsid w:val="003E5441"/>
    <w:rsid w:val="003E5753"/>
    <w:rsid w:val="003E5754"/>
    <w:rsid w:val="003E57FA"/>
    <w:rsid w:val="003E5820"/>
    <w:rsid w:val="003E5821"/>
    <w:rsid w:val="003E5864"/>
    <w:rsid w:val="003E5BE1"/>
    <w:rsid w:val="003E5D91"/>
    <w:rsid w:val="003E6003"/>
    <w:rsid w:val="003E6078"/>
    <w:rsid w:val="003E60FD"/>
    <w:rsid w:val="003E6265"/>
    <w:rsid w:val="003E62A5"/>
    <w:rsid w:val="003E62CF"/>
    <w:rsid w:val="003E648E"/>
    <w:rsid w:val="003E666B"/>
    <w:rsid w:val="003E66C9"/>
    <w:rsid w:val="003E6795"/>
    <w:rsid w:val="003E6A55"/>
    <w:rsid w:val="003E6B10"/>
    <w:rsid w:val="003E6B4C"/>
    <w:rsid w:val="003E6B7C"/>
    <w:rsid w:val="003E6B9E"/>
    <w:rsid w:val="003E6BF9"/>
    <w:rsid w:val="003E6E8D"/>
    <w:rsid w:val="003E6E9C"/>
    <w:rsid w:val="003E70D8"/>
    <w:rsid w:val="003E72F3"/>
    <w:rsid w:val="003E73C3"/>
    <w:rsid w:val="003E753E"/>
    <w:rsid w:val="003E76BC"/>
    <w:rsid w:val="003E79B6"/>
    <w:rsid w:val="003E79FF"/>
    <w:rsid w:val="003E7C8A"/>
    <w:rsid w:val="003E7D33"/>
    <w:rsid w:val="003E7D63"/>
    <w:rsid w:val="003E7DBF"/>
    <w:rsid w:val="003E7E6C"/>
    <w:rsid w:val="003E7F61"/>
    <w:rsid w:val="003F01B4"/>
    <w:rsid w:val="003F0283"/>
    <w:rsid w:val="003F02F7"/>
    <w:rsid w:val="003F065E"/>
    <w:rsid w:val="003F07FE"/>
    <w:rsid w:val="003F085D"/>
    <w:rsid w:val="003F0D2C"/>
    <w:rsid w:val="003F0D59"/>
    <w:rsid w:val="003F0EA9"/>
    <w:rsid w:val="003F0F6F"/>
    <w:rsid w:val="003F1068"/>
    <w:rsid w:val="003F11DA"/>
    <w:rsid w:val="003F12AC"/>
    <w:rsid w:val="003F1517"/>
    <w:rsid w:val="003F15B9"/>
    <w:rsid w:val="003F16BC"/>
    <w:rsid w:val="003F1712"/>
    <w:rsid w:val="003F198E"/>
    <w:rsid w:val="003F1B35"/>
    <w:rsid w:val="003F1D43"/>
    <w:rsid w:val="003F1E11"/>
    <w:rsid w:val="003F1E1B"/>
    <w:rsid w:val="003F1E73"/>
    <w:rsid w:val="003F1FB0"/>
    <w:rsid w:val="003F1FFA"/>
    <w:rsid w:val="003F2016"/>
    <w:rsid w:val="003F2471"/>
    <w:rsid w:val="003F2507"/>
    <w:rsid w:val="003F2864"/>
    <w:rsid w:val="003F297E"/>
    <w:rsid w:val="003F2A26"/>
    <w:rsid w:val="003F2A55"/>
    <w:rsid w:val="003F2B74"/>
    <w:rsid w:val="003F2C2F"/>
    <w:rsid w:val="003F2C3B"/>
    <w:rsid w:val="003F2C97"/>
    <w:rsid w:val="003F2CB3"/>
    <w:rsid w:val="003F2D4D"/>
    <w:rsid w:val="003F2DAB"/>
    <w:rsid w:val="003F2F09"/>
    <w:rsid w:val="003F2FF8"/>
    <w:rsid w:val="003F314C"/>
    <w:rsid w:val="003F3208"/>
    <w:rsid w:val="003F32CF"/>
    <w:rsid w:val="003F32EE"/>
    <w:rsid w:val="003F3405"/>
    <w:rsid w:val="003F35ED"/>
    <w:rsid w:val="003F3661"/>
    <w:rsid w:val="003F3674"/>
    <w:rsid w:val="003F381E"/>
    <w:rsid w:val="003F3B5C"/>
    <w:rsid w:val="003F3BD5"/>
    <w:rsid w:val="003F3C74"/>
    <w:rsid w:val="003F3E29"/>
    <w:rsid w:val="003F4013"/>
    <w:rsid w:val="003F4056"/>
    <w:rsid w:val="003F413D"/>
    <w:rsid w:val="003F4384"/>
    <w:rsid w:val="003F4494"/>
    <w:rsid w:val="003F4833"/>
    <w:rsid w:val="003F49C2"/>
    <w:rsid w:val="003F49F7"/>
    <w:rsid w:val="003F4AB1"/>
    <w:rsid w:val="003F4DB9"/>
    <w:rsid w:val="003F4E48"/>
    <w:rsid w:val="003F4EC6"/>
    <w:rsid w:val="003F4F9E"/>
    <w:rsid w:val="003F5227"/>
    <w:rsid w:val="003F542B"/>
    <w:rsid w:val="003F54BA"/>
    <w:rsid w:val="003F557B"/>
    <w:rsid w:val="003F56FC"/>
    <w:rsid w:val="003F5714"/>
    <w:rsid w:val="003F5B44"/>
    <w:rsid w:val="003F5C03"/>
    <w:rsid w:val="003F5D13"/>
    <w:rsid w:val="003F5E4A"/>
    <w:rsid w:val="003F5F19"/>
    <w:rsid w:val="003F5F3E"/>
    <w:rsid w:val="003F60B4"/>
    <w:rsid w:val="003F61B9"/>
    <w:rsid w:val="003F6338"/>
    <w:rsid w:val="003F64E8"/>
    <w:rsid w:val="003F6609"/>
    <w:rsid w:val="003F672C"/>
    <w:rsid w:val="003F6735"/>
    <w:rsid w:val="003F68BC"/>
    <w:rsid w:val="003F699D"/>
    <w:rsid w:val="003F69D5"/>
    <w:rsid w:val="003F6C2C"/>
    <w:rsid w:val="003F6C37"/>
    <w:rsid w:val="003F6CCB"/>
    <w:rsid w:val="003F6D33"/>
    <w:rsid w:val="003F6E05"/>
    <w:rsid w:val="003F7160"/>
    <w:rsid w:val="003F7186"/>
    <w:rsid w:val="003F736D"/>
    <w:rsid w:val="003F7403"/>
    <w:rsid w:val="003F750E"/>
    <w:rsid w:val="003F75CA"/>
    <w:rsid w:val="003F780A"/>
    <w:rsid w:val="003F78B9"/>
    <w:rsid w:val="003F78C6"/>
    <w:rsid w:val="003F793C"/>
    <w:rsid w:val="003F7B39"/>
    <w:rsid w:val="003F7B88"/>
    <w:rsid w:val="003F7C23"/>
    <w:rsid w:val="003F7CB0"/>
    <w:rsid w:val="003F7CD2"/>
    <w:rsid w:val="003F7CF1"/>
    <w:rsid w:val="003F7D0D"/>
    <w:rsid w:val="003F7E4E"/>
    <w:rsid w:val="003F7E92"/>
    <w:rsid w:val="00400311"/>
    <w:rsid w:val="0040032D"/>
    <w:rsid w:val="004005B5"/>
    <w:rsid w:val="0040067A"/>
    <w:rsid w:val="004007A0"/>
    <w:rsid w:val="004007E7"/>
    <w:rsid w:val="00400908"/>
    <w:rsid w:val="0040090C"/>
    <w:rsid w:val="00400AAB"/>
    <w:rsid w:val="00400B5F"/>
    <w:rsid w:val="00400C27"/>
    <w:rsid w:val="00400C80"/>
    <w:rsid w:val="00400CD3"/>
    <w:rsid w:val="00400D5A"/>
    <w:rsid w:val="00400D8F"/>
    <w:rsid w:val="00400DB8"/>
    <w:rsid w:val="00400F1B"/>
    <w:rsid w:val="00400F4A"/>
    <w:rsid w:val="0040114C"/>
    <w:rsid w:val="004011AB"/>
    <w:rsid w:val="00401210"/>
    <w:rsid w:val="0040125C"/>
    <w:rsid w:val="00401354"/>
    <w:rsid w:val="0040145F"/>
    <w:rsid w:val="004014D5"/>
    <w:rsid w:val="0040153D"/>
    <w:rsid w:val="004015C3"/>
    <w:rsid w:val="004015C8"/>
    <w:rsid w:val="004016A6"/>
    <w:rsid w:val="004017A6"/>
    <w:rsid w:val="00401897"/>
    <w:rsid w:val="00401A0B"/>
    <w:rsid w:val="00401A1B"/>
    <w:rsid w:val="00401A2E"/>
    <w:rsid w:val="00401BFF"/>
    <w:rsid w:val="00401C57"/>
    <w:rsid w:val="00401DB6"/>
    <w:rsid w:val="00401DF6"/>
    <w:rsid w:val="00401EB8"/>
    <w:rsid w:val="004020B9"/>
    <w:rsid w:val="004021B4"/>
    <w:rsid w:val="004023CB"/>
    <w:rsid w:val="004024E4"/>
    <w:rsid w:val="004025B5"/>
    <w:rsid w:val="00402703"/>
    <w:rsid w:val="0040270A"/>
    <w:rsid w:val="0040282B"/>
    <w:rsid w:val="00402864"/>
    <w:rsid w:val="00402984"/>
    <w:rsid w:val="0040299E"/>
    <w:rsid w:val="00402A1B"/>
    <w:rsid w:val="00402BA6"/>
    <w:rsid w:val="00402BB1"/>
    <w:rsid w:val="00402C36"/>
    <w:rsid w:val="00402E24"/>
    <w:rsid w:val="00402EA3"/>
    <w:rsid w:val="00402EBA"/>
    <w:rsid w:val="00402FCA"/>
    <w:rsid w:val="00403399"/>
    <w:rsid w:val="004033F6"/>
    <w:rsid w:val="004035C8"/>
    <w:rsid w:val="00403616"/>
    <w:rsid w:val="004036AB"/>
    <w:rsid w:val="004039F1"/>
    <w:rsid w:val="00403ACB"/>
    <w:rsid w:val="00403AD9"/>
    <w:rsid w:val="00403C55"/>
    <w:rsid w:val="00403C7E"/>
    <w:rsid w:val="00403C9E"/>
    <w:rsid w:val="00403CF5"/>
    <w:rsid w:val="00403E33"/>
    <w:rsid w:val="00403E78"/>
    <w:rsid w:val="00404005"/>
    <w:rsid w:val="00404067"/>
    <w:rsid w:val="0040417B"/>
    <w:rsid w:val="0040434A"/>
    <w:rsid w:val="00404458"/>
    <w:rsid w:val="004044F8"/>
    <w:rsid w:val="00404508"/>
    <w:rsid w:val="004046CD"/>
    <w:rsid w:val="00404838"/>
    <w:rsid w:val="0040483E"/>
    <w:rsid w:val="00404A91"/>
    <w:rsid w:val="00404DD4"/>
    <w:rsid w:val="00404E3F"/>
    <w:rsid w:val="00404E43"/>
    <w:rsid w:val="00404E8D"/>
    <w:rsid w:val="00404F65"/>
    <w:rsid w:val="00404FBF"/>
    <w:rsid w:val="00405034"/>
    <w:rsid w:val="00405130"/>
    <w:rsid w:val="00405417"/>
    <w:rsid w:val="004054A5"/>
    <w:rsid w:val="00405A77"/>
    <w:rsid w:val="00405C73"/>
    <w:rsid w:val="00405C81"/>
    <w:rsid w:val="00405F4A"/>
    <w:rsid w:val="004060E9"/>
    <w:rsid w:val="00406197"/>
    <w:rsid w:val="004061EB"/>
    <w:rsid w:val="00406466"/>
    <w:rsid w:val="00406662"/>
    <w:rsid w:val="004066E0"/>
    <w:rsid w:val="0040670F"/>
    <w:rsid w:val="00406733"/>
    <w:rsid w:val="00406914"/>
    <w:rsid w:val="00406970"/>
    <w:rsid w:val="004069B6"/>
    <w:rsid w:val="00406C49"/>
    <w:rsid w:val="00406CE6"/>
    <w:rsid w:val="00406DD1"/>
    <w:rsid w:val="00406F20"/>
    <w:rsid w:val="0040706C"/>
    <w:rsid w:val="004070CB"/>
    <w:rsid w:val="004074E7"/>
    <w:rsid w:val="004075BC"/>
    <w:rsid w:val="0040772E"/>
    <w:rsid w:val="00407822"/>
    <w:rsid w:val="00407879"/>
    <w:rsid w:val="004078B5"/>
    <w:rsid w:val="004078B8"/>
    <w:rsid w:val="00407971"/>
    <w:rsid w:val="00407A53"/>
    <w:rsid w:val="00407A59"/>
    <w:rsid w:val="004100F9"/>
    <w:rsid w:val="004101DE"/>
    <w:rsid w:val="00410251"/>
    <w:rsid w:val="004102CF"/>
    <w:rsid w:val="0041035B"/>
    <w:rsid w:val="00410504"/>
    <w:rsid w:val="0041064D"/>
    <w:rsid w:val="00410681"/>
    <w:rsid w:val="0041071D"/>
    <w:rsid w:val="004108A5"/>
    <w:rsid w:val="00410B45"/>
    <w:rsid w:val="00410D1F"/>
    <w:rsid w:val="00410E1F"/>
    <w:rsid w:val="00410E40"/>
    <w:rsid w:val="0041104B"/>
    <w:rsid w:val="0041114F"/>
    <w:rsid w:val="0041123E"/>
    <w:rsid w:val="004112E5"/>
    <w:rsid w:val="0041140E"/>
    <w:rsid w:val="004114CC"/>
    <w:rsid w:val="0041162D"/>
    <w:rsid w:val="00411742"/>
    <w:rsid w:val="0041175E"/>
    <w:rsid w:val="004117A3"/>
    <w:rsid w:val="0041198E"/>
    <w:rsid w:val="00411A64"/>
    <w:rsid w:val="00411BB7"/>
    <w:rsid w:val="00411BB9"/>
    <w:rsid w:val="00411E7F"/>
    <w:rsid w:val="00411F05"/>
    <w:rsid w:val="00412082"/>
    <w:rsid w:val="004120B7"/>
    <w:rsid w:val="004121B6"/>
    <w:rsid w:val="00412306"/>
    <w:rsid w:val="0041243B"/>
    <w:rsid w:val="0041251A"/>
    <w:rsid w:val="00412631"/>
    <w:rsid w:val="00412700"/>
    <w:rsid w:val="00412790"/>
    <w:rsid w:val="00412795"/>
    <w:rsid w:val="00412841"/>
    <w:rsid w:val="00412868"/>
    <w:rsid w:val="00412919"/>
    <w:rsid w:val="0041297E"/>
    <w:rsid w:val="00412993"/>
    <w:rsid w:val="00412A7B"/>
    <w:rsid w:val="00412DD5"/>
    <w:rsid w:val="00412F69"/>
    <w:rsid w:val="00413048"/>
    <w:rsid w:val="004130D0"/>
    <w:rsid w:val="0041330E"/>
    <w:rsid w:val="00413348"/>
    <w:rsid w:val="0041338D"/>
    <w:rsid w:val="004134AA"/>
    <w:rsid w:val="0041351B"/>
    <w:rsid w:val="004135C5"/>
    <w:rsid w:val="00413620"/>
    <w:rsid w:val="00413659"/>
    <w:rsid w:val="00413691"/>
    <w:rsid w:val="004136BB"/>
    <w:rsid w:val="004136CD"/>
    <w:rsid w:val="004136FA"/>
    <w:rsid w:val="00413833"/>
    <w:rsid w:val="0041386E"/>
    <w:rsid w:val="0041393E"/>
    <w:rsid w:val="004139A2"/>
    <w:rsid w:val="004139C3"/>
    <w:rsid w:val="00413A3A"/>
    <w:rsid w:val="00413AF5"/>
    <w:rsid w:val="00413CF0"/>
    <w:rsid w:val="00413D14"/>
    <w:rsid w:val="00413DAF"/>
    <w:rsid w:val="00413DFB"/>
    <w:rsid w:val="0041403B"/>
    <w:rsid w:val="00414155"/>
    <w:rsid w:val="0041423D"/>
    <w:rsid w:val="00414284"/>
    <w:rsid w:val="004142CE"/>
    <w:rsid w:val="00414345"/>
    <w:rsid w:val="0041442A"/>
    <w:rsid w:val="00414513"/>
    <w:rsid w:val="004146C5"/>
    <w:rsid w:val="0041484B"/>
    <w:rsid w:val="00414889"/>
    <w:rsid w:val="004149F2"/>
    <w:rsid w:val="00414A74"/>
    <w:rsid w:val="00414C6D"/>
    <w:rsid w:val="00414CDC"/>
    <w:rsid w:val="00414DCC"/>
    <w:rsid w:val="00414E38"/>
    <w:rsid w:val="00414E39"/>
    <w:rsid w:val="00414E56"/>
    <w:rsid w:val="00414E5D"/>
    <w:rsid w:val="00414E64"/>
    <w:rsid w:val="00415062"/>
    <w:rsid w:val="0041506F"/>
    <w:rsid w:val="00415133"/>
    <w:rsid w:val="0041525C"/>
    <w:rsid w:val="00415394"/>
    <w:rsid w:val="004153AB"/>
    <w:rsid w:val="004153C2"/>
    <w:rsid w:val="0041552B"/>
    <w:rsid w:val="00415533"/>
    <w:rsid w:val="004155E6"/>
    <w:rsid w:val="004157D3"/>
    <w:rsid w:val="004157E1"/>
    <w:rsid w:val="00415831"/>
    <w:rsid w:val="00415905"/>
    <w:rsid w:val="0041593B"/>
    <w:rsid w:val="00415C9D"/>
    <w:rsid w:val="00415CD6"/>
    <w:rsid w:val="00415CE8"/>
    <w:rsid w:val="00415D1A"/>
    <w:rsid w:val="00415E65"/>
    <w:rsid w:val="00415F96"/>
    <w:rsid w:val="0041608B"/>
    <w:rsid w:val="00416116"/>
    <w:rsid w:val="0041625D"/>
    <w:rsid w:val="0041634B"/>
    <w:rsid w:val="00416352"/>
    <w:rsid w:val="00416405"/>
    <w:rsid w:val="0041650B"/>
    <w:rsid w:val="0041656C"/>
    <w:rsid w:val="00416600"/>
    <w:rsid w:val="00416690"/>
    <w:rsid w:val="004166AA"/>
    <w:rsid w:val="00416943"/>
    <w:rsid w:val="00416A3D"/>
    <w:rsid w:val="00416A63"/>
    <w:rsid w:val="00416A70"/>
    <w:rsid w:val="00416ACD"/>
    <w:rsid w:val="00416D5A"/>
    <w:rsid w:val="00416E47"/>
    <w:rsid w:val="00416E96"/>
    <w:rsid w:val="004170D4"/>
    <w:rsid w:val="004172B8"/>
    <w:rsid w:val="0041738B"/>
    <w:rsid w:val="0041759F"/>
    <w:rsid w:val="004175A6"/>
    <w:rsid w:val="004175C9"/>
    <w:rsid w:val="00417989"/>
    <w:rsid w:val="004179F3"/>
    <w:rsid w:val="00417A42"/>
    <w:rsid w:val="00417AF2"/>
    <w:rsid w:val="00417BC3"/>
    <w:rsid w:val="00417BCA"/>
    <w:rsid w:val="00417C0A"/>
    <w:rsid w:val="00417C88"/>
    <w:rsid w:val="00417C8C"/>
    <w:rsid w:val="00417CE5"/>
    <w:rsid w:val="00417DCB"/>
    <w:rsid w:val="00417DF4"/>
    <w:rsid w:val="00417E69"/>
    <w:rsid w:val="00417EC1"/>
    <w:rsid w:val="00420057"/>
    <w:rsid w:val="0042017B"/>
    <w:rsid w:val="0042019D"/>
    <w:rsid w:val="00420239"/>
    <w:rsid w:val="00420468"/>
    <w:rsid w:val="00420801"/>
    <w:rsid w:val="0042080B"/>
    <w:rsid w:val="00420A85"/>
    <w:rsid w:val="00420C77"/>
    <w:rsid w:val="00420C91"/>
    <w:rsid w:val="00420CB9"/>
    <w:rsid w:val="00420D11"/>
    <w:rsid w:val="00420D5E"/>
    <w:rsid w:val="00420EF4"/>
    <w:rsid w:val="00421120"/>
    <w:rsid w:val="004213C8"/>
    <w:rsid w:val="0042140B"/>
    <w:rsid w:val="004215E6"/>
    <w:rsid w:val="004215E7"/>
    <w:rsid w:val="00421601"/>
    <w:rsid w:val="0042182C"/>
    <w:rsid w:val="004218A2"/>
    <w:rsid w:val="00421966"/>
    <w:rsid w:val="004219B6"/>
    <w:rsid w:val="004219C5"/>
    <w:rsid w:val="00421D32"/>
    <w:rsid w:val="00421E62"/>
    <w:rsid w:val="00421ECC"/>
    <w:rsid w:val="00422124"/>
    <w:rsid w:val="004221B8"/>
    <w:rsid w:val="004222F9"/>
    <w:rsid w:val="0042242E"/>
    <w:rsid w:val="004224B0"/>
    <w:rsid w:val="004224BB"/>
    <w:rsid w:val="004226A6"/>
    <w:rsid w:val="0042271B"/>
    <w:rsid w:val="0042281D"/>
    <w:rsid w:val="0042283B"/>
    <w:rsid w:val="00422C84"/>
    <w:rsid w:val="00422C92"/>
    <w:rsid w:val="00422CC8"/>
    <w:rsid w:val="00422CE5"/>
    <w:rsid w:val="00422D73"/>
    <w:rsid w:val="00422DA0"/>
    <w:rsid w:val="00422E71"/>
    <w:rsid w:val="00422F75"/>
    <w:rsid w:val="00423011"/>
    <w:rsid w:val="00423027"/>
    <w:rsid w:val="0042309C"/>
    <w:rsid w:val="004233A5"/>
    <w:rsid w:val="0042343B"/>
    <w:rsid w:val="0042364A"/>
    <w:rsid w:val="004236BB"/>
    <w:rsid w:val="004238CE"/>
    <w:rsid w:val="004238D7"/>
    <w:rsid w:val="00423937"/>
    <w:rsid w:val="004239C3"/>
    <w:rsid w:val="00423B1D"/>
    <w:rsid w:val="00423B2B"/>
    <w:rsid w:val="00423CF8"/>
    <w:rsid w:val="00423FD8"/>
    <w:rsid w:val="00424064"/>
    <w:rsid w:val="0042411F"/>
    <w:rsid w:val="00424591"/>
    <w:rsid w:val="004245E4"/>
    <w:rsid w:val="004246B6"/>
    <w:rsid w:val="004247D8"/>
    <w:rsid w:val="00424860"/>
    <w:rsid w:val="00424864"/>
    <w:rsid w:val="004248D7"/>
    <w:rsid w:val="00424952"/>
    <w:rsid w:val="0042496B"/>
    <w:rsid w:val="00424D33"/>
    <w:rsid w:val="00424E81"/>
    <w:rsid w:val="00424F5F"/>
    <w:rsid w:val="00424FDC"/>
    <w:rsid w:val="0042531B"/>
    <w:rsid w:val="0042538F"/>
    <w:rsid w:val="0042541D"/>
    <w:rsid w:val="0042551A"/>
    <w:rsid w:val="00425686"/>
    <w:rsid w:val="00425754"/>
    <w:rsid w:val="00425782"/>
    <w:rsid w:val="004257AE"/>
    <w:rsid w:val="004258BD"/>
    <w:rsid w:val="00425998"/>
    <w:rsid w:val="004259D2"/>
    <w:rsid w:val="00425BC6"/>
    <w:rsid w:val="00425C37"/>
    <w:rsid w:val="00425E97"/>
    <w:rsid w:val="00425F77"/>
    <w:rsid w:val="00425FD1"/>
    <w:rsid w:val="004260D4"/>
    <w:rsid w:val="0042619A"/>
    <w:rsid w:val="004262DB"/>
    <w:rsid w:val="00426349"/>
    <w:rsid w:val="00426439"/>
    <w:rsid w:val="00426588"/>
    <w:rsid w:val="00426723"/>
    <w:rsid w:val="004268CC"/>
    <w:rsid w:val="00426CF0"/>
    <w:rsid w:val="00426E1B"/>
    <w:rsid w:val="0042703F"/>
    <w:rsid w:val="004270C0"/>
    <w:rsid w:val="00427101"/>
    <w:rsid w:val="00427127"/>
    <w:rsid w:val="0042717D"/>
    <w:rsid w:val="004271B8"/>
    <w:rsid w:val="00427280"/>
    <w:rsid w:val="00427351"/>
    <w:rsid w:val="00427411"/>
    <w:rsid w:val="0042747D"/>
    <w:rsid w:val="004274BD"/>
    <w:rsid w:val="004275E9"/>
    <w:rsid w:val="0042789A"/>
    <w:rsid w:val="0042791D"/>
    <w:rsid w:val="004279BC"/>
    <w:rsid w:val="00427B3A"/>
    <w:rsid w:val="00427BCA"/>
    <w:rsid w:val="00427D16"/>
    <w:rsid w:val="00427D56"/>
    <w:rsid w:val="00427E07"/>
    <w:rsid w:val="00427FDB"/>
    <w:rsid w:val="004300CD"/>
    <w:rsid w:val="004301B9"/>
    <w:rsid w:val="0043047C"/>
    <w:rsid w:val="004306E7"/>
    <w:rsid w:val="0043081F"/>
    <w:rsid w:val="004308BD"/>
    <w:rsid w:val="004308C4"/>
    <w:rsid w:val="004308C9"/>
    <w:rsid w:val="00430A14"/>
    <w:rsid w:val="00430A18"/>
    <w:rsid w:val="00430AA6"/>
    <w:rsid w:val="00430C2A"/>
    <w:rsid w:val="00430D0C"/>
    <w:rsid w:val="00430D4C"/>
    <w:rsid w:val="00431016"/>
    <w:rsid w:val="00431256"/>
    <w:rsid w:val="0043128B"/>
    <w:rsid w:val="004312BF"/>
    <w:rsid w:val="004313C7"/>
    <w:rsid w:val="00431592"/>
    <w:rsid w:val="0043165C"/>
    <w:rsid w:val="00431702"/>
    <w:rsid w:val="00431767"/>
    <w:rsid w:val="004318BD"/>
    <w:rsid w:val="004319B7"/>
    <w:rsid w:val="00431A75"/>
    <w:rsid w:val="00431A79"/>
    <w:rsid w:val="00431B24"/>
    <w:rsid w:val="00431C27"/>
    <w:rsid w:val="00431F6B"/>
    <w:rsid w:val="00431F75"/>
    <w:rsid w:val="00431F90"/>
    <w:rsid w:val="00432038"/>
    <w:rsid w:val="004320CF"/>
    <w:rsid w:val="0043216A"/>
    <w:rsid w:val="004321D2"/>
    <w:rsid w:val="004321FA"/>
    <w:rsid w:val="00432260"/>
    <w:rsid w:val="004322B5"/>
    <w:rsid w:val="00432306"/>
    <w:rsid w:val="00432459"/>
    <w:rsid w:val="004324F0"/>
    <w:rsid w:val="00432510"/>
    <w:rsid w:val="0043257A"/>
    <w:rsid w:val="00432640"/>
    <w:rsid w:val="004326CC"/>
    <w:rsid w:val="004327C1"/>
    <w:rsid w:val="004327C5"/>
    <w:rsid w:val="00432874"/>
    <w:rsid w:val="00432920"/>
    <w:rsid w:val="00432974"/>
    <w:rsid w:val="0043297C"/>
    <w:rsid w:val="004329CD"/>
    <w:rsid w:val="00432B0A"/>
    <w:rsid w:val="00432BB3"/>
    <w:rsid w:val="00432C3B"/>
    <w:rsid w:val="00432ECF"/>
    <w:rsid w:val="00432F73"/>
    <w:rsid w:val="00432FB8"/>
    <w:rsid w:val="004330E9"/>
    <w:rsid w:val="00433149"/>
    <w:rsid w:val="004331ED"/>
    <w:rsid w:val="00433279"/>
    <w:rsid w:val="004332F9"/>
    <w:rsid w:val="00433300"/>
    <w:rsid w:val="0043349D"/>
    <w:rsid w:val="004334A2"/>
    <w:rsid w:val="00433684"/>
    <w:rsid w:val="004336BD"/>
    <w:rsid w:val="0043387E"/>
    <w:rsid w:val="00433954"/>
    <w:rsid w:val="004339AB"/>
    <w:rsid w:val="004339FB"/>
    <w:rsid w:val="00433A4E"/>
    <w:rsid w:val="00433A82"/>
    <w:rsid w:val="00433AB3"/>
    <w:rsid w:val="00433BCF"/>
    <w:rsid w:val="00433CC6"/>
    <w:rsid w:val="00433D30"/>
    <w:rsid w:val="00433F07"/>
    <w:rsid w:val="00434054"/>
    <w:rsid w:val="0043409E"/>
    <w:rsid w:val="004341EE"/>
    <w:rsid w:val="00434334"/>
    <w:rsid w:val="0043434F"/>
    <w:rsid w:val="004344E8"/>
    <w:rsid w:val="00434545"/>
    <w:rsid w:val="004347F4"/>
    <w:rsid w:val="00434B03"/>
    <w:rsid w:val="00434B32"/>
    <w:rsid w:val="00434C50"/>
    <w:rsid w:val="00434CA3"/>
    <w:rsid w:val="00434CC0"/>
    <w:rsid w:val="00434E30"/>
    <w:rsid w:val="00434E83"/>
    <w:rsid w:val="0043515D"/>
    <w:rsid w:val="004351EB"/>
    <w:rsid w:val="00435390"/>
    <w:rsid w:val="00435413"/>
    <w:rsid w:val="00435419"/>
    <w:rsid w:val="0043543A"/>
    <w:rsid w:val="00435483"/>
    <w:rsid w:val="004355B0"/>
    <w:rsid w:val="0043577D"/>
    <w:rsid w:val="0043578E"/>
    <w:rsid w:val="00435830"/>
    <w:rsid w:val="0043598D"/>
    <w:rsid w:val="00435999"/>
    <w:rsid w:val="00435A92"/>
    <w:rsid w:val="00435B9A"/>
    <w:rsid w:val="00435C88"/>
    <w:rsid w:val="00435EB1"/>
    <w:rsid w:val="00435FAE"/>
    <w:rsid w:val="00435FED"/>
    <w:rsid w:val="00436130"/>
    <w:rsid w:val="00436253"/>
    <w:rsid w:val="00436287"/>
    <w:rsid w:val="004362BF"/>
    <w:rsid w:val="004364A7"/>
    <w:rsid w:val="00436549"/>
    <w:rsid w:val="004366A1"/>
    <w:rsid w:val="00436720"/>
    <w:rsid w:val="0043679B"/>
    <w:rsid w:val="00436AA0"/>
    <w:rsid w:val="00436AC1"/>
    <w:rsid w:val="00436B04"/>
    <w:rsid w:val="00436B7B"/>
    <w:rsid w:val="00436C2C"/>
    <w:rsid w:val="00436F12"/>
    <w:rsid w:val="00436F6E"/>
    <w:rsid w:val="00436FFF"/>
    <w:rsid w:val="0043714B"/>
    <w:rsid w:val="00437158"/>
    <w:rsid w:val="00437256"/>
    <w:rsid w:val="00437320"/>
    <w:rsid w:val="004373B3"/>
    <w:rsid w:val="00437462"/>
    <w:rsid w:val="0043753F"/>
    <w:rsid w:val="0043755E"/>
    <w:rsid w:val="00437793"/>
    <w:rsid w:val="0043785E"/>
    <w:rsid w:val="00437A1D"/>
    <w:rsid w:val="00437A1E"/>
    <w:rsid w:val="00437C14"/>
    <w:rsid w:val="00437D23"/>
    <w:rsid w:val="0044009F"/>
    <w:rsid w:val="0044010C"/>
    <w:rsid w:val="00440174"/>
    <w:rsid w:val="004403D4"/>
    <w:rsid w:val="004406CD"/>
    <w:rsid w:val="004407F3"/>
    <w:rsid w:val="004408DB"/>
    <w:rsid w:val="00440AFA"/>
    <w:rsid w:val="00440D5E"/>
    <w:rsid w:val="00440F0C"/>
    <w:rsid w:val="00441243"/>
    <w:rsid w:val="004412DE"/>
    <w:rsid w:val="00441564"/>
    <w:rsid w:val="0044163D"/>
    <w:rsid w:val="004416CE"/>
    <w:rsid w:val="00441756"/>
    <w:rsid w:val="00441BBA"/>
    <w:rsid w:val="00441DAD"/>
    <w:rsid w:val="00441E4D"/>
    <w:rsid w:val="00441F78"/>
    <w:rsid w:val="00441FE6"/>
    <w:rsid w:val="00442146"/>
    <w:rsid w:val="00442271"/>
    <w:rsid w:val="00442398"/>
    <w:rsid w:val="004424C0"/>
    <w:rsid w:val="00442676"/>
    <w:rsid w:val="00442936"/>
    <w:rsid w:val="00442A49"/>
    <w:rsid w:val="00442ACD"/>
    <w:rsid w:val="00442B12"/>
    <w:rsid w:val="00442BD4"/>
    <w:rsid w:val="00442C13"/>
    <w:rsid w:val="00442D1A"/>
    <w:rsid w:val="00442D51"/>
    <w:rsid w:val="00442DC8"/>
    <w:rsid w:val="00443054"/>
    <w:rsid w:val="00443105"/>
    <w:rsid w:val="004432C3"/>
    <w:rsid w:val="0044332F"/>
    <w:rsid w:val="00443421"/>
    <w:rsid w:val="004434FB"/>
    <w:rsid w:val="0044352F"/>
    <w:rsid w:val="0044359D"/>
    <w:rsid w:val="004435CF"/>
    <w:rsid w:val="0044377F"/>
    <w:rsid w:val="004437D9"/>
    <w:rsid w:val="00443A7C"/>
    <w:rsid w:val="00443AAA"/>
    <w:rsid w:val="00443B8A"/>
    <w:rsid w:val="00443B8F"/>
    <w:rsid w:val="00443D0A"/>
    <w:rsid w:val="00443DBF"/>
    <w:rsid w:val="00444012"/>
    <w:rsid w:val="0044408D"/>
    <w:rsid w:val="0044441E"/>
    <w:rsid w:val="00444444"/>
    <w:rsid w:val="004445BC"/>
    <w:rsid w:val="004445D6"/>
    <w:rsid w:val="0044470B"/>
    <w:rsid w:val="0044473C"/>
    <w:rsid w:val="004447A9"/>
    <w:rsid w:val="00444A73"/>
    <w:rsid w:val="00444B6D"/>
    <w:rsid w:val="00444BBB"/>
    <w:rsid w:val="00444BBC"/>
    <w:rsid w:val="00444BE2"/>
    <w:rsid w:val="00444BEC"/>
    <w:rsid w:val="00444C0B"/>
    <w:rsid w:val="00444C7D"/>
    <w:rsid w:val="00444D4C"/>
    <w:rsid w:val="00444D71"/>
    <w:rsid w:val="00444E00"/>
    <w:rsid w:val="00444F14"/>
    <w:rsid w:val="00444F2C"/>
    <w:rsid w:val="0044510F"/>
    <w:rsid w:val="0044519E"/>
    <w:rsid w:val="004451B4"/>
    <w:rsid w:val="00445334"/>
    <w:rsid w:val="004453E6"/>
    <w:rsid w:val="0044546D"/>
    <w:rsid w:val="004456DC"/>
    <w:rsid w:val="00445917"/>
    <w:rsid w:val="004459E0"/>
    <w:rsid w:val="00445A7F"/>
    <w:rsid w:val="00445C10"/>
    <w:rsid w:val="00445CDE"/>
    <w:rsid w:val="00445D19"/>
    <w:rsid w:val="004460B2"/>
    <w:rsid w:val="0044622F"/>
    <w:rsid w:val="00446245"/>
    <w:rsid w:val="004462BA"/>
    <w:rsid w:val="0044643E"/>
    <w:rsid w:val="00446784"/>
    <w:rsid w:val="0044682E"/>
    <w:rsid w:val="00446900"/>
    <w:rsid w:val="00446985"/>
    <w:rsid w:val="00446B84"/>
    <w:rsid w:val="00446C41"/>
    <w:rsid w:val="00446C61"/>
    <w:rsid w:val="00446CE8"/>
    <w:rsid w:val="00446D3E"/>
    <w:rsid w:val="00446F79"/>
    <w:rsid w:val="00446F7B"/>
    <w:rsid w:val="00447045"/>
    <w:rsid w:val="004470C0"/>
    <w:rsid w:val="0044726B"/>
    <w:rsid w:val="00447311"/>
    <w:rsid w:val="00447314"/>
    <w:rsid w:val="0044734A"/>
    <w:rsid w:val="00447361"/>
    <w:rsid w:val="00447612"/>
    <w:rsid w:val="004477B4"/>
    <w:rsid w:val="00447863"/>
    <w:rsid w:val="004478D6"/>
    <w:rsid w:val="004479DE"/>
    <w:rsid w:val="00447A64"/>
    <w:rsid w:val="00447A7B"/>
    <w:rsid w:val="00447C25"/>
    <w:rsid w:val="00447C5B"/>
    <w:rsid w:val="00447CF5"/>
    <w:rsid w:val="00447D57"/>
    <w:rsid w:val="00447EE8"/>
    <w:rsid w:val="00447FC8"/>
    <w:rsid w:val="004500C0"/>
    <w:rsid w:val="0045011D"/>
    <w:rsid w:val="004501C2"/>
    <w:rsid w:val="00450223"/>
    <w:rsid w:val="00450273"/>
    <w:rsid w:val="0045033B"/>
    <w:rsid w:val="004503C5"/>
    <w:rsid w:val="00450422"/>
    <w:rsid w:val="0045048F"/>
    <w:rsid w:val="0045063A"/>
    <w:rsid w:val="0045083D"/>
    <w:rsid w:val="00450871"/>
    <w:rsid w:val="004509FC"/>
    <w:rsid w:val="00450A0A"/>
    <w:rsid w:val="00450ADC"/>
    <w:rsid w:val="00450C56"/>
    <w:rsid w:val="00450CA1"/>
    <w:rsid w:val="00450E34"/>
    <w:rsid w:val="00450EBE"/>
    <w:rsid w:val="00450EDB"/>
    <w:rsid w:val="00451022"/>
    <w:rsid w:val="004510B8"/>
    <w:rsid w:val="00451121"/>
    <w:rsid w:val="00451585"/>
    <w:rsid w:val="004515D6"/>
    <w:rsid w:val="004516DC"/>
    <w:rsid w:val="00451706"/>
    <w:rsid w:val="0045196A"/>
    <w:rsid w:val="004519F2"/>
    <w:rsid w:val="00451AE0"/>
    <w:rsid w:val="00451B51"/>
    <w:rsid w:val="00451C87"/>
    <w:rsid w:val="00451D57"/>
    <w:rsid w:val="00451F5E"/>
    <w:rsid w:val="00451FA5"/>
    <w:rsid w:val="0045214D"/>
    <w:rsid w:val="00452250"/>
    <w:rsid w:val="0045225D"/>
    <w:rsid w:val="004522AF"/>
    <w:rsid w:val="004522B8"/>
    <w:rsid w:val="0045233A"/>
    <w:rsid w:val="004523E8"/>
    <w:rsid w:val="00452462"/>
    <w:rsid w:val="004524BE"/>
    <w:rsid w:val="004524D5"/>
    <w:rsid w:val="00452593"/>
    <w:rsid w:val="0045259C"/>
    <w:rsid w:val="00452621"/>
    <w:rsid w:val="00452718"/>
    <w:rsid w:val="004527F5"/>
    <w:rsid w:val="004527FA"/>
    <w:rsid w:val="0045299A"/>
    <w:rsid w:val="00452A2D"/>
    <w:rsid w:val="00452E32"/>
    <w:rsid w:val="00452E35"/>
    <w:rsid w:val="00452F06"/>
    <w:rsid w:val="00452F2A"/>
    <w:rsid w:val="00453071"/>
    <w:rsid w:val="004533CA"/>
    <w:rsid w:val="00453410"/>
    <w:rsid w:val="00453412"/>
    <w:rsid w:val="0045343E"/>
    <w:rsid w:val="004535C7"/>
    <w:rsid w:val="00453674"/>
    <w:rsid w:val="004537C0"/>
    <w:rsid w:val="00453819"/>
    <w:rsid w:val="0045387A"/>
    <w:rsid w:val="00453AF0"/>
    <w:rsid w:val="00453B22"/>
    <w:rsid w:val="00453B44"/>
    <w:rsid w:val="00453D49"/>
    <w:rsid w:val="00453E5F"/>
    <w:rsid w:val="00453FCC"/>
    <w:rsid w:val="00453FD1"/>
    <w:rsid w:val="00453FF9"/>
    <w:rsid w:val="00454061"/>
    <w:rsid w:val="004541B6"/>
    <w:rsid w:val="004542A9"/>
    <w:rsid w:val="004542CE"/>
    <w:rsid w:val="004545D1"/>
    <w:rsid w:val="0045496C"/>
    <w:rsid w:val="00454A65"/>
    <w:rsid w:val="00454A82"/>
    <w:rsid w:val="00455028"/>
    <w:rsid w:val="004550A6"/>
    <w:rsid w:val="00455106"/>
    <w:rsid w:val="0045536B"/>
    <w:rsid w:val="00455542"/>
    <w:rsid w:val="004555C9"/>
    <w:rsid w:val="00455660"/>
    <w:rsid w:val="0045567A"/>
    <w:rsid w:val="0045570E"/>
    <w:rsid w:val="00455728"/>
    <w:rsid w:val="004557BD"/>
    <w:rsid w:val="004558EF"/>
    <w:rsid w:val="00455967"/>
    <w:rsid w:val="00455A6A"/>
    <w:rsid w:val="00455B8B"/>
    <w:rsid w:val="00455C13"/>
    <w:rsid w:val="00455C41"/>
    <w:rsid w:val="00455DEA"/>
    <w:rsid w:val="00455E3D"/>
    <w:rsid w:val="00455E77"/>
    <w:rsid w:val="00455E8E"/>
    <w:rsid w:val="00455E94"/>
    <w:rsid w:val="00455F76"/>
    <w:rsid w:val="00456211"/>
    <w:rsid w:val="0045623B"/>
    <w:rsid w:val="0045639F"/>
    <w:rsid w:val="004563C0"/>
    <w:rsid w:val="004563D3"/>
    <w:rsid w:val="004564F4"/>
    <w:rsid w:val="00456581"/>
    <w:rsid w:val="004566A4"/>
    <w:rsid w:val="0045686B"/>
    <w:rsid w:val="00456A8E"/>
    <w:rsid w:val="00456AC6"/>
    <w:rsid w:val="00456B42"/>
    <w:rsid w:val="00456B5E"/>
    <w:rsid w:val="00456B7A"/>
    <w:rsid w:val="00456FE0"/>
    <w:rsid w:val="004570F0"/>
    <w:rsid w:val="004571D2"/>
    <w:rsid w:val="0045722B"/>
    <w:rsid w:val="00457263"/>
    <w:rsid w:val="004572F7"/>
    <w:rsid w:val="004573B2"/>
    <w:rsid w:val="004573B5"/>
    <w:rsid w:val="00457464"/>
    <w:rsid w:val="004574A1"/>
    <w:rsid w:val="00457621"/>
    <w:rsid w:val="0045769F"/>
    <w:rsid w:val="004576CC"/>
    <w:rsid w:val="0045771B"/>
    <w:rsid w:val="0045775F"/>
    <w:rsid w:val="00457761"/>
    <w:rsid w:val="0045776B"/>
    <w:rsid w:val="0045781E"/>
    <w:rsid w:val="00457B85"/>
    <w:rsid w:val="00457B89"/>
    <w:rsid w:val="00457CA8"/>
    <w:rsid w:val="00457E73"/>
    <w:rsid w:val="00457EA8"/>
    <w:rsid w:val="00457EFE"/>
    <w:rsid w:val="0046030D"/>
    <w:rsid w:val="0046049B"/>
    <w:rsid w:val="0046054F"/>
    <w:rsid w:val="00460675"/>
    <w:rsid w:val="00460784"/>
    <w:rsid w:val="004607A2"/>
    <w:rsid w:val="004608FB"/>
    <w:rsid w:val="004609ED"/>
    <w:rsid w:val="00460A48"/>
    <w:rsid w:val="00460A97"/>
    <w:rsid w:val="00460AD0"/>
    <w:rsid w:val="00460AD9"/>
    <w:rsid w:val="00460B30"/>
    <w:rsid w:val="00460B3F"/>
    <w:rsid w:val="00460B54"/>
    <w:rsid w:val="00460BA8"/>
    <w:rsid w:val="00460D5A"/>
    <w:rsid w:val="00460E78"/>
    <w:rsid w:val="00460E95"/>
    <w:rsid w:val="00460F78"/>
    <w:rsid w:val="00460F99"/>
    <w:rsid w:val="00460FC8"/>
    <w:rsid w:val="00460FCE"/>
    <w:rsid w:val="00461002"/>
    <w:rsid w:val="0046100C"/>
    <w:rsid w:val="00461140"/>
    <w:rsid w:val="0046119E"/>
    <w:rsid w:val="004611B7"/>
    <w:rsid w:val="0046127D"/>
    <w:rsid w:val="00461324"/>
    <w:rsid w:val="00461338"/>
    <w:rsid w:val="004613C5"/>
    <w:rsid w:val="004614AE"/>
    <w:rsid w:val="00461566"/>
    <w:rsid w:val="0046161D"/>
    <w:rsid w:val="0046162E"/>
    <w:rsid w:val="004617ED"/>
    <w:rsid w:val="0046180A"/>
    <w:rsid w:val="00461913"/>
    <w:rsid w:val="0046199A"/>
    <w:rsid w:val="004619BC"/>
    <w:rsid w:val="00461A07"/>
    <w:rsid w:val="00461BB3"/>
    <w:rsid w:val="00461CC4"/>
    <w:rsid w:val="00461E5F"/>
    <w:rsid w:val="00461FAE"/>
    <w:rsid w:val="004620E3"/>
    <w:rsid w:val="004622A4"/>
    <w:rsid w:val="0046258C"/>
    <w:rsid w:val="00462701"/>
    <w:rsid w:val="004628F4"/>
    <w:rsid w:val="004629C4"/>
    <w:rsid w:val="004629D3"/>
    <w:rsid w:val="00462A3C"/>
    <w:rsid w:val="00462A69"/>
    <w:rsid w:val="00462D8C"/>
    <w:rsid w:val="00462EBA"/>
    <w:rsid w:val="00462F12"/>
    <w:rsid w:val="00462F58"/>
    <w:rsid w:val="004630EF"/>
    <w:rsid w:val="004630FF"/>
    <w:rsid w:val="00463119"/>
    <w:rsid w:val="00463215"/>
    <w:rsid w:val="0046327E"/>
    <w:rsid w:val="004632CB"/>
    <w:rsid w:val="00463479"/>
    <w:rsid w:val="00463502"/>
    <w:rsid w:val="004638DB"/>
    <w:rsid w:val="004639EA"/>
    <w:rsid w:val="00463A4C"/>
    <w:rsid w:val="00463B86"/>
    <w:rsid w:val="00463CC1"/>
    <w:rsid w:val="00463DE6"/>
    <w:rsid w:val="00463ECF"/>
    <w:rsid w:val="0046406C"/>
    <w:rsid w:val="004640D0"/>
    <w:rsid w:val="00464102"/>
    <w:rsid w:val="00464169"/>
    <w:rsid w:val="00464291"/>
    <w:rsid w:val="00464419"/>
    <w:rsid w:val="004644E0"/>
    <w:rsid w:val="004646CB"/>
    <w:rsid w:val="004646D9"/>
    <w:rsid w:val="0046494B"/>
    <w:rsid w:val="00464C16"/>
    <w:rsid w:val="00464CD7"/>
    <w:rsid w:val="00464F30"/>
    <w:rsid w:val="00465035"/>
    <w:rsid w:val="00465077"/>
    <w:rsid w:val="00465182"/>
    <w:rsid w:val="0046520D"/>
    <w:rsid w:val="00465353"/>
    <w:rsid w:val="00465363"/>
    <w:rsid w:val="00465693"/>
    <w:rsid w:val="0046576D"/>
    <w:rsid w:val="00465C9C"/>
    <w:rsid w:val="00465E30"/>
    <w:rsid w:val="00465EC2"/>
    <w:rsid w:val="00466115"/>
    <w:rsid w:val="0046616D"/>
    <w:rsid w:val="0046628A"/>
    <w:rsid w:val="0046641E"/>
    <w:rsid w:val="004665DA"/>
    <w:rsid w:val="0046666B"/>
    <w:rsid w:val="0046684D"/>
    <w:rsid w:val="004669D8"/>
    <w:rsid w:val="00466B92"/>
    <w:rsid w:val="00466BCA"/>
    <w:rsid w:val="00466BD6"/>
    <w:rsid w:val="00466DA2"/>
    <w:rsid w:val="00466E7B"/>
    <w:rsid w:val="00466E87"/>
    <w:rsid w:val="00466F13"/>
    <w:rsid w:val="004670FB"/>
    <w:rsid w:val="00467469"/>
    <w:rsid w:val="004674FB"/>
    <w:rsid w:val="00467557"/>
    <w:rsid w:val="00467769"/>
    <w:rsid w:val="00467775"/>
    <w:rsid w:val="004677CB"/>
    <w:rsid w:val="00467A24"/>
    <w:rsid w:val="00467A2F"/>
    <w:rsid w:val="00467B16"/>
    <w:rsid w:val="00467C98"/>
    <w:rsid w:val="00467D05"/>
    <w:rsid w:val="00467D59"/>
    <w:rsid w:val="00467EDF"/>
    <w:rsid w:val="004700D3"/>
    <w:rsid w:val="00470149"/>
    <w:rsid w:val="00470183"/>
    <w:rsid w:val="00470304"/>
    <w:rsid w:val="004705F1"/>
    <w:rsid w:val="0047067E"/>
    <w:rsid w:val="004708BE"/>
    <w:rsid w:val="00470954"/>
    <w:rsid w:val="00470C14"/>
    <w:rsid w:val="00470C8F"/>
    <w:rsid w:val="00470D4D"/>
    <w:rsid w:val="00470E3C"/>
    <w:rsid w:val="00470EEC"/>
    <w:rsid w:val="00470F4F"/>
    <w:rsid w:val="00470F85"/>
    <w:rsid w:val="0047105F"/>
    <w:rsid w:val="00471084"/>
    <w:rsid w:val="0047115E"/>
    <w:rsid w:val="00471196"/>
    <w:rsid w:val="004711CC"/>
    <w:rsid w:val="00471365"/>
    <w:rsid w:val="00471525"/>
    <w:rsid w:val="00471560"/>
    <w:rsid w:val="004718F6"/>
    <w:rsid w:val="004719F4"/>
    <w:rsid w:val="00471A08"/>
    <w:rsid w:val="00471A56"/>
    <w:rsid w:val="00471AA7"/>
    <w:rsid w:val="00471C27"/>
    <w:rsid w:val="00471CAC"/>
    <w:rsid w:val="00471D0F"/>
    <w:rsid w:val="00471D5A"/>
    <w:rsid w:val="00471E1E"/>
    <w:rsid w:val="00471EB7"/>
    <w:rsid w:val="00471EBA"/>
    <w:rsid w:val="00471ED2"/>
    <w:rsid w:val="00471F16"/>
    <w:rsid w:val="004720D3"/>
    <w:rsid w:val="0047210E"/>
    <w:rsid w:val="00472311"/>
    <w:rsid w:val="00472424"/>
    <w:rsid w:val="0047257C"/>
    <w:rsid w:val="00472762"/>
    <w:rsid w:val="00472883"/>
    <w:rsid w:val="004728C4"/>
    <w:rsid w:val="004729B8"/>
    <w:rsid w:val="00472A36"/>
    <w:rsid w:val="00472AE6"/>
    <w:rsid w:val="00472D52"/>
    <w:rsid w:val="00472D6B"/>
    <w:rsid w:val="00472DE8"/>
    <w:rsid w:val="00472E50"/>
    <w:rsid w:val="00472EA9"/>
    <w:rsid w:val="00472EDD"/>
    <w:rsid w:val="00472F08"/>
    <w:rsid w:val="00472F34"/>
    <w:rsid w:val="00473265"/>
    <w:rsid w:val="004733F0"/>
    <w:rsid w:val="00473615"/>
    <w:rsid w:val="00473743"/>
    <w:rsid w:val="004739C7"/>
    <w:rsid w:val="00473AEE"/>
    <w:rsid w:val="00473CF8"/>
    <w:rsid w:val="00473D95"/>
    <w:rsid w:val="00473DFB"/>
    <w:rsid w:val="00473EC3"/>
    <w:rsid w:val="00473FE1"/>
    <w:rsid w:val="004740A0"/>
    <w:rsid w:val="00474179"/>
    <w:rsid w:val="004742F1"/>
    <w:rsid w:val="00474386"/>
    <w:rsid w:val="0047455E"/>
    <w:rsid w:val="0047484F"/>
    <w:rsid w:val="00474892"/>
    <w:rsid w:val="004748BA"/>
    <w:rsid w:val="004748E0"/>
    <w:rsid w:val="0047496D"/>
    <w:rsid w:val="00474A28"/>
    <w:rsid w:val="00474B1F"/>
    <w:rsid w:val="00474C4A"/>
    <w:rsid w:val="00474D1D"/>
    <w:rsid w:val="00474D88"/>
    <w:rsid w:val="00474DB6"/>
    <w:rsid w:val="00474E78"/>
    <w:rsid w:val="00474F2F"/>
    <w:rsid w:val="00474F9E"/>
    <w:rsid w:val="0047506E"/>
    <w:rsid w:val="004751B0"/>
    <w:rsid w:val="0047522A"/>
    <w:rsid w:val="00475278"/>
    <w:rsid w:val="00475293"/>
    <w:rsid w:val="004752C8"/>
    <w:rsid w:val="004753DB"/>
    <w:rsid w:val="004755E7"/>
    <w:rsid w:val="00475659"/>
    <w:rsid w:val="00475666"/>
    <w:rsid w:val="00475798"/>
    <w:rsid w:val="004757C0"/>
    <w:rsid w:val="004757E1"/>
    <w:rsid w:val="00475849"/>
    <w:rsid w:val="00475857"/>
    <w:rsid w:val="004758FF"/>
    <w:rsid w:val="00475970"/>
    <w:rsid w:val="00475A8D"/>
    <w:rsid w:val="00475BA2"/>
    <w:rsid w:val="00475BC9"/>
    <w:rsid w:val="00475C83"/>
    <w:rsid w:val="00475CF4"/>
    <w:rsid w:val="00475D15"/>
    <w:rsid w:val="00475DCF"/>
    <w:rsid w:val="00475E97"/>
    <w:rsid w:val="00475F0E"/>
    <w:rsid w:val="00475F86"/>
    <w:rsid w:val="00475FEF"/>
    <w:rsid w:val="0047604A"/>
    <w:rsid w:val="004761C4"/>
    <w:rsid w:val="004762A9"/>
    <w:rsid w:val="004762C7"/>
    <w:rsid w:val="0047631D"/>
    <w:rsid w:val="00476387"/>
    <w:rsid w:val="0047640A"/>
    <w:rsid w:val="0047647B"/>
    <w:rsid w:val="004766CC"/>
    <w:rsid w:val="00476943"/>
    <w:rsid w:val="00476A62"/>
    <w:rsid w:val="00476B34"/>
    <w:rsid w:val="00476C75"/>
    <w:rsid w:val="00476D15"/>
    <w:rsid w:val="00476DC9"/>
    <w:rsid w:val="00476EB9"/>
    <w:rsid w:val="00477232"/>
    <w:rsid w:val="004773FF"/>
    <w:rsid w:val="004775BC"/>
    <w:rsid w:val="004775CC"/>
    <w:rsid w:val="00477603"/>
    <w:rsid w:val="0047771B"/>
    <w:rsid w:val="0047774C"/>
    <w:rsid w:val="00477944"/>
    <w:rsid w:val="004779B4"/>
    <w:rsid w:val="00477A43"/>
    <w:rsid w:val="00477B31"/>
    <w:rsid w:val="00477B5D"/>
    <w:rsid w:val="00477C44"/>
    <w:rsid w:val="00477C6F"/>
    <w:rsid w:val="00477DE5"/>
    <w:rsid w:val="00477F15"/>
    <w:rsid w:val="00477F88"/>
    <w:rsid w:val="00480078"/>
    <w:rsid w:val="00480143"/>
    <w:rsid w:val="00480493"/>
    <w:rsid w:val="0048062B"/>
    <w:rsid w:val="00480654"/>
    <w:rsid w:val="00480849"/>
    <w:rsid w:val="00480A78"/>
    <w:rsid w:val="00480AFD"/>
    <w:rsid w:val="00480C6A"/>
    <w:rsid w:val="00480C77"/>
    <w:rsid w:val="00480CDD"/>
    <w:rsid w:val="00480D0B"/>
    <w:rsid w:val="00480E2B"/>
    <w:rsid w:val="00480EF3"/>
    <w:rsid w:val="00480F14"/>
    <w:rsid w:val="00480F23"/>
    <w:rsid w:val="00480F4D"/>
    <w:rsid w:val="00481179"/>
    <w:rsid w:val="004812A1"/>
    <w:rsid w:val="004815A2"/>
    <w:rsid w:val="0048179C"/>
    <w:rsid w:val="00481893"/>
    <w:rsid w:val="00481A83"/>
    <w:rsid w:val="00481BDA"/>
    <w:rsid w:val="00481C23"/>
    <w:rsid w:val="00481C26"/>
    <w:rsid w:val="00481D24"/>
    <w:rsid w:val="00481E96"/>
    <w:rsid w:val="00481F08"/>
    <w:rsid w:val="00482026"/>
    <w:rsid w:val="004824E0"/>
    <w:rsid w:val="004824E5"/>
    <w:rsid w:val="00482537"/>
    <w:rsid w:val="00482672"/>
    <w:rsid w:val="004826EA"/>
    <w:rsid w:val="0048273C"/>
    <w:rsid w:val="0048277E"/>
    <w:rsid w:val="0048278A"/>
    <w:rsid w:val="00482824"/>
    <w:rsid w:val="00482967"/>
    <w:rsid w:val="0048299A"/>
    <w:rsid w:val="00482ACA"/>
    <w:rsid w:val="00482CAF"/>
    <w:rsid w:val="00482E4E"/>
    <w:rsid w:val="00482E86"/>
    <w:rsid w:val="00482ECA"/>
    <w:rsid w:val="00482F1E"/>
    <w:rsid w:val="00482F28"/>
    <w:rsid w:val="00482FC1"/>
    <w:rsid w:val="00483128"/>
    <w:rsid w:val="004831D7"/>
    <w:rsid w:val="00483329"/>
    <w:rsid w:val="00483384"/>
    <w:rsid w:val="004833E1"/>
    <w:rsid w:val="00483456"/>
    <w:rsid w:val="00483573"/>
    <w:rsid w:val="004836CF"/>
    <w:rsid w:val="00483727"/>
    <w:rsid w:val="0048375E"/>
    <w:rsid w:val="00483AB4"/>
    <w:rsid w:val="00483ABC"/>
    <w:rsid w:val="00483B59"/>
    <w:rsid w:val="00483D7D"/>
    <w:rsid w:val="00483E4D"/>
    <w:rsid w:val="00483E83"/>
    <w:rsid w:val="00483EB5"/>
    <w:rsid w:val="00483FDD"/>
    <w:rsid w:val="004840EC"/>
    <w:rsid w:val="00484155"/>
    <w:rsid w:val="00484276"/>
    <w:rsid w:val="004842EB"/>
    <w:rsid w:val="004844D9"/>
    <w:rsid w:val="0048473A"/>
    <w:rsid w:val="00484978"/>
    <w:rsid w:val="00484986"/>
    <w:rsid w:val="004849CF"/>
    <w:rsid w:val="00484AD4"/>
    <w:rsid w:val="00484BB3"/>
    <w:rsid w:val="00484C79"/>
    <w:rsid w:val="00484C8C"/>
    <w:rsid w:val="00484D0D"/>
    <w:rsid w:val="00484D2E"/>
    <w:rsid w:val="00485066"/>
    <w:rsid w:val="00485252"/>
    <w:rsid w:val="00485347"/>
    <w:rsid w:val="0048534B"/>
    <w:rsid w:val="00485498"/>
    <w:rsid w:val="00485557"/>
    <w:rsid w:val="004857F9"/>
    <w:rsid w:val="00485AF4"/>
    <w:rsid w:val="00485BBB"/>
    <w:rsid w:val="00485BF3"/>
    <w:rsid w:val="00485D4E"/>
    <w:rsid w:val="00485E08"/>
    <w:rsid w:val="00485E66"/>
    <w:rsid w:val="00485E71"/>
    <w:rsid w:val="00485F94"/>
    <w:rsid w:val="00486109"/>
    <w:rsid w:val="00486165"/>
    <w:rsid w:val="0048620D"/>
    <w:rsid w:val="0048623A"/>
    <w:rsid w:val="00486245"/>
    <w:rsid w:val="0048645F"/>
    <w:rsid w:val="00486489"/>
    <w:rsid w:val="0048649D"/>
    <w:rsid w:val="004865F3"/>
    <w:rsid w:val="00486673"/>
    <w:rsid w:val="0048699E"/>
    <w:rsid w:val="00486A51"/>
    <w:rsid w:val="00486AA4"/>
    <w:rsid w:val="00486BB5"/>
    <w:rsid w:val="00486C86"/>
    <w:rsid w:val="00486C94"/>
    <w:rsid w:val="00487146"/>
    <w:rsid w:val="00487394"/>
    <w:rsid w:val="004874F8"/>
    <w:rsid w:val="00487601"/>
    <w:rsid w:val="00487676"/>
    <w:rsid w:val="004876A1"/>
    <w:rsid w:val="00487746"/>
    <w:rsid w:val="00487A66"/>
    <w:rsid w:val="00487AA4"/>
    <w:rsid w:val="00487C12"/>
    <w:rsid w:val="00487CE6"/>
    <w:rsid w:val="00487E1A"/>
    <w:rsid w:val="00487F75"/>
    <w:rsid w:val="00487F85"/>
    <w:rsid w:val="0049005C"/>
    <w:rsid w:val="00490065"/>
    <w:rsid w:val="00490291"/>
    <w:rsid w:val="004903C4"/>
    <w:rsid w:val="00490455"/>
    <w:rsid w:val="004905F6"/>
    <w:rsid w:val="004906E4"/>
    <w:rsid w:val="00490737"/>
    <w:rsid w:val="00490765"/>
    <w:rsid w:val="004907DC"/>
    <w:rsid w:val="0049094C"/>
    <w:rsid w:val="0049094E"/>
    <w:rsid w:val="00490992"/>
    <w:rsid w:val="004909EF"/>
    <w:rsid w:val="00490A21"/>
    <w:rsid w:val="00490A46"/>
    <w:rsid w:val="00490A5E"/>
    <w:rsid w:val="00490A98"/>
    <w:rsid w:val="00490BD6"/>
    <w:rsid w:val="00490C07"/>
    <w:rsid w:val="00490C55"/>
    <w:rsid w:val="00490D53"/>
    <w:rsid w:val="00490E0E"/>
    <w:rsid w:val="00490FC9"/>
    <w:rsid w:val="00491124"/>
    <w:rsid w:val="0049124C"/>
    <w:rsid w:val="00491270"/>
    <w:rsid w:val="0049138E"/>
    <w:rsid w:val="004913BA"/>
    <w:rsid w:val="004913E7"/>
    <w:rsid w:val="004913F0"/>
    <w:rsid w:val="0049145A"/>
    <w:rsid w:val="004914BF"/>
    <w:rsid w:val="00491719"/>
    <w:rsid w:val="004917CF"/>
    <w:rsid w:val="004918B4"/>
    <w:rsid w:val="004918EF"/>
    <w:rsid w:val="00491B95"/>
    <w:rsid w:val="00491BB7"/>
    <w:rsid w:val="00491C32"/>
    <w:rsid w:val="00491EA3"/>
    <w:rsid w:val="00491EEA"/>
    <w:rsid w:val="00491EF6"/>
    <w:rsid w:val="00491F31"/>
    <w:rsid w:val="00491F36"/>
    <w:rsid w:val="00492024"/>
    <w:rsid w:val="004920D3"/>
    <w:rsid w:val="00492422"/>
    <w:rsid w:val="004924AE"/>
    <w:rsid w:val="00492506"/>
    <w:rsid w:val="00492599"/>
    <w:rsid w:val="00492825"/>
    <w:rsid w:val="0049284C"/>
    <w:rsid w:val="00492B18"/>
    <w:rsid w:val="00492B82"/>
    <w:rsid w:val="00492B9B"/>
    <w:rsid w:val="00492BCA"/>
    <w:rsid w:val="00492C65"/>
    <w:rsid w:val="00492CB2"/>
    <w:rsid w:val="00492D4E"/>
    <w:rsid w:val="00492D93"/>
    <w:rsid w:val="00492FB0"/>
    <w:rsid w:val="00492FDE"/>
    <w:rsid w:val="0049300E"/>
    <w:rsid w:val="00493022"/>
    <w:rsid w:val="00493026"/>
    <w:rsid w:val="0049313B"/>
    <w:rsid w:val="0049315A"/>
    <w:rsid w:val="00493360"/>
    <w:rsid w:val="004933D7"/>
    <w:rsid w:val="00493591"/>
    <w:rsid w:val="0049381C"/>
    <w:rsid w:val="004938AE"/>
    <w:rsid w:val="00493B0C"/>
    <w:rsid w:val="00493B44"/>
    <w:rsid w:val="00493C5B"/>
    <w:rsid w:val="00493C8F"/>
    <w:rsid w:val="00493CD2"/>
    <w:rsid w:val="00493D0A"/>
    <w:rsid w:val="00493DA6"/>
    <w:rsid w:val="00493DF8"/>
    <w:rsid w:val="00493EB5"/>
    <w:rsid w:val="00493EB6"/>
    <w:rsid w:val="00493EE9"/>
    <w:rsid w:val="004940C1"/>
    <w:rsid w:val="004940F2"/>
    <w:rsid w:val="004941C4"/>
    <w:rsid w:val="00494303"/>
    <w:rsid w:val="00494306"/>
    <w:rsid w:val="00494411"/>
    <w:rsid w:val="0049449C"/>
    <w:rsid w:val="0049449F"/>
    <w:rsid w:val="004944FD"/>
    <w:rsid w:val="00494503"/>
    <w:rsid w:val="004945ED"/>
    <w:rsid w:val="00494659"/>
    <w:rsid w:val="00494755"/>
    <w:rsid w:val="0049490B"/>
    <w:rsid w:val="00494A74"/>
    <w:rsid w:val="00494ABE"/>
    <w:rsid w:val="00494CEF"/>
    <w:rsid w:val="00494DA3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2EB"/>
    <w:rsid w:val="00495350"/>
    <w:rsid w:val="004953C8"/>
    <w:rsid w:val="00495487"/>
    <w:rsid w:val="00495508"/>
    <w:rsid w:val="0049566A"/>
    <w:rsid w:val="004956A7"/>
    <w:rsid w:val="00495721"/>
    <w:rsid w:val="004959C6"/>
    <w:rsid w:val="00495B39"/>
    <w:rsid w:val="00495C03"/>
    <w:rsid w:val="00495C2E"/>
    <w:rsid w:val="00495CDD"/>
    <w:rsid w:val="00495F56"/>
    <w:rsid w:val="0049602A"/>
    <w:rsid w:val="00496054"/>
    <w:rsid w:val="00496071"/>
    <w:rsid w:val="0049621A"/>
    <w:rsid w:val="00496466"/>
    <w:rsid w:val="0049649C"/>
    <w:rsid w:val="004964ED"/>
    <w:rsid w:val="00496504"/>
    <w:rsid w:val="00496552"/>
    <w:rsid w:val="00496634"/>
    <w:rsid w:val="00496654"/>
    <w:rsid w:val="0049674D"/>
    <w:rsid w:val="0049698A"/>
    <w:rsid w:val="004969C0"/>
    <w:rsid w:val="00496AD3"/>
    <w:rsid w:val="00496B83"/>
    <w:rsid w:val="00496B9A"/>
    <w:rsid w:val="00496BC6"/>
    <w:rsid w:val="00496BC9"/>
    <w:rsid w:val="00496C5C"/>
    <w:rsid w:val="00496D01"/>
    <w:rsid w:val="00496DB9"/>
    <w:rsid w:val="00496DC5"/>
    <w:rsid w:val="00496DD7"/>
    <w:rsid w:val="00496ED7"/>
    <w:rsid w:val="00496F53"/>
    <w:rsid w:val="004970D6"/>
    <w:rsid w:val="0049716D"/>
    <w:rsid w:val="004971C1"/>
    <w:rsid w:val="0049736B"/>
    <w:rsid w:val="004979A2"/>
    <w:rsid w:val="00497A6C"/>
    <w:rsid w:val="00497BF2"/>
    <w:rsid w:val="00497CD0"/>
    <w:rsid w:val="00497D04"/>
    <w:rsid w:val="00497D4D"/>
    <w:rsid w:val="00497D57"/>
    <w:rsid w:val="00497DFD"/>
    <w:rsid w:val="00497FF5"/>
    <w:rsid w:val="004A002F"/>
    <w:rsid w:val="004A00D1"/>
    <w:rsid w:val="004A0120"/>
    <w:rsid w:val="004A01BD"/>
    <w:rsid w:val="004A01D9"/>
    <w:rsid w:val="004A02CE"/>
    <w:rsid w:val="004A02F3"/>
    <w:rsid w:val="004A0455"/>
    <w:rsid w:val="004A049F"/>
    <w:rsid w:val="004A07E8"/>
    <w:rsid w:val="004A08D1"/>
    <w:rsid w:val="004A0994"/>
    <w:rsid w:val="004A0C34"/>
    <w:rsid w:val="004A0CC0"/>
    <w:rsid w:val="004A0DD0"/>
    <w:rsid w:val="004A0DFE"/>
    <w:rsid w:val="004A0FD4"/>
    <w:rsid w:val="004A0FE4"/>
    <w:rsid w:val="004A10F3"/>
    <w:rsid w:val="004A1181"/>
    <w:rsid w:val="004A1189"/>
    <w:rsid w:val="004A11EC"/>
    <w:rsid w:val="004A1226"/>
    <w:rsid w:val="004A13B2"/>
    <w:rsid w:val="004A1449"/>
    <w:rsid w:val="004A1689"/>
    <w:rsid w:val="004A182F"/>
    <w:rsid w:val="004A18EF"/>
    <w:rsid w:val="004A1AF9"/>
    <w:rsid w:val="004A1C16"/>
    <w:rsid w:val="004A1C67"/>
    <w:rsid w:val="004A1CDC"/>
    <w:rsid w:val="004A1D33"/>
    <w:rsid w:val="004A1D8C"/>
    <w:rsid w:val="004A1DFC"/>
    <w:rsid w:val="004A1E30"/>
    <w:rsid w:val="004A1E74"/>
    <w:rsid w:val="004A1ECA"/>
    <w:rsid w:val="004A2129"/>
    <w:rsid w:val="004A2212"/>
    <w:rsid w:val="004A225F"/>
    <w:rsid w:val="004A22B9"/>
    <w:rsid w:val="004A234A"/>
    <w:rsid w:val="004A2587"/>
    <w:rsid w:val="004A258D"/>
    <w:rsid w:val="004A2817"/>
    <w:rsid w:val="004A2881"/>
    <w:rsid w:val="004A28C0"/>
    <w:rsid w:val="004A2906"/>
    <w:rsid w:val="004A295B"/>
    <w:rsid w:val="004A2D2F"/>
    <w:rsid w:val="004A2DE1"/>
    <w:rsid w:val="004A2F37"/>
    <w:rsid w:val="004A2F89"/>
    <w:rsid w:val="004A3267"/>
    <w:rsid w:val="004A3305"/>
    <w:rsid w:val="004A33C8"/>
    <w:rsid w:val="004A33E1"/>
    <w:rsid w:val="004A34A2"/>
    <w:rsid w:val="004A351E"/>
    <w:rsid w:val="004A3675"/>
    <w:rsid w:val="004A37C1"/>
    <w:rsid w:val="004A37D9"/>
    <w:rsid w:val="004A3AD2"/>
    <w:rsid w:val="004A3B65"/>
    <w:rsid w:val="004A3BF5"/>
    <w:rsid w:val="004A3EF1"/>
    <w:rsid w:val="004A3F56"/>
    <w:rsid w:val="004A407C"/>
    <w:rsid w:val="004A40A6"/>
    <w:rsid w:val="004A42F9"/>
    <w:rsid w:val="004A45D5"/>
    <w:rsid w:val="004A46E3"/>
    <w:rsid w:val="004A4982"/>
    <w:rsid w:val="004A4A67"/>
    <w:rsid w:val="004A4B11"/>
    <w:rsid w:val="004A4EAE"/>
    <w:rsid w:val="004A52BE"/>
    <w:rsid w:val="004A5470"/>
    <w:rsid w:val="004A572B"/>
    <w:rsid w:val="004A59B4"/>
    <w:rsid w:val="004A5B51"/>
    <w:rsid w:val="004A5BC3"/>
    <w:rsid w:val="004A5BFC"/>
    <w:rsid w:val="004A5F03"/>
    <w:rsid w:val="004A5FE9"/>
    <w:rsid w:val="004A6005"/>
    <w:rsid w:val="004A6014"/>
    <w:rsid w:val="004A62DD"/>
    <w:rsid w:val="004A63E6"/>
    <w:rsid w:val="004A653C"/>
    <w:rsid w:val="004A6634"/>
    <w:rsid w:val="004A6698"/>
    <w:rsid w:val="004A67D3"/>
    <w:rsid w:val="004A6A9E"/>
    <w:rsid w:val="004A6CF6"/>
    <w:rsid w:val="004A6FF2"/>
    <w:rsid w:val="004A7039"/>
    <w:rsid w:val="004A7096"/>
    <w:rsid w:val="004A73A9"/>
    <w:rsid w:val="004A7443"/>
    <w:rsid w:val="004A765D"/>
    <w:rsid w:val="004A76CD"/>
    <w:rsid w:val="004A77B6"/>
    <w:rsid w:val="004A7905"/>
    <w:rsid w:val="004A796F"/>
    <w:rsid w:val="004A7A2D"/>
    <w:rsid w:val="004A7B68"/>
    <w:rsid w:val="004A7B95"/>
    <w:rsid w:val="004A7DEA"/>
    <w:rsid w:val="004A7F06"/>
    <w:rsid w:val="004B0039"/>
    <w:rsid w:val="004B0040"/>
    <w:rsid w:val="004B00C5"/>
    <w:rsid w:val="004B01C2"/>
    <w:rsid w:val="004B030B"/>
    <w:rsid w:val="004B05D2"/>
    <w:rsid w:val="004B06A5"/>
    <w:rsid w:val="004B07C0"/>
    <w:rsid w:val="004B084D"/>
    <w:rsid w:val="004B0BFF"/>
    <w:rsid w:val="004B0C50"/>
    <w:rsid w:val="004B0C5E"/>
    <w:rsid w:val="004B0D43"/>
    <w:rsid w:val="004B0DF2"/>
    <w:rsid w:val="004B0E57"/>
    <w:rsid w:val="004B0FBD"/>
    <w:rsid w:val="004B10C5"/>
    <w:rsid w:val="004B1105"/>
    <w:rsid w:val="004B12AB"/>
    <w:rsid w:val="004B1305"/>
    <w:rsid w:val="004B133A"/>
    <w:rsid w:val="004B1423"/>
    <w:rsid w:val="004B14AC"/>
    <w:rsid w:val="004B14B9"/>
    <w:rsid w:val="004B14DD"/>
    <w:rsid w:val="004B14FA"/>
    <w:rsid w:val="004B16EB"/>
    <w:rsid w:val="004B19F2"/>
    <w:rsid w:val="004B1A5A"/>
    <w:rsid w:val="004B1B4B"/>
    <w:rsid w:val="004B1CC3"/>
    <w:rsid w:val="004B1DF6"/>
    <w:rsid w:val="004B1F46"/>
    <w:rsid w:val="004B2193"/>
    <w:rsid w:val="004B229B"/>
    <w:rsid w:val="004B22C7"/>
    <w:rsid w:val="004B239B"/>
    <w:rsid w:val="004B24BC"/>
    <w:rsid w:val="004B25D2"/>
    <w:rsid w:val="004B2804"/>
    <w:rsid w:val="004B284E"/>
    <w:rsid w:val="004B28CB"/>
    <w:rsid w:val="004B292E"/>
    <w:rsid w:val="004B2969"/>
    <w:rsid w:val="004B2987"/>
    <w:rsid w:val="004B2B34"/>
    <w:rsid w:val="004B2B95"/>
    <w:rsid w:val="004B2E20"/>
    <w:rsid w:val="004B2E24"/>
    <w:rsid w:val="004B2E92"/>
    <w:rsid w:val="004B2FC7"/>
    <w:rsid w:val="004B30D4"/>
    <w:rsid w:val="004B31F5"/>
    <w:rsid w:val="004B32CA"/>
    <w:rsid w:val="004B32F6"/>
    <w:rsid w:val="004B342A"/>
    <w:rsid w:val="004B3480"/>
    <w:rsid w:val="004B3590"/>
    <w:rsid w:val="004B3615"/>
    <w:rsid w:val="004B364C"/>
    <w:rsid w:val="004B3719"/>
    <w:rsid w:val="004B390D"/>
    <w:rsid w:val="004B3989"/>
    <w:rsid w:val="004B3AB6"/>
    <w:rsid w:val="004B3BE6"/>
    <w:rsid w:val="004B3D12"/>
    <w:rsid w:val="004B3F66"/>
    <w:rsid w:val="004B425D"/>
    <w:rsid w:val="004B42FA"/>
    <w:rsid w:val="004B4324"/>
    <w:rsid w:val="004B4463"/>
    <w:rsid w:val="004B453E"/>
    <w:rsid w:val="004B4571"/>
    <w:rsid w:val="004B45D5"/>
    <w:rsid w:val="004B4717"/>
    <w:rsid w:val="004B48C3"/>
    <w:rsid w:val="004B4C47"/>
    <w:rsid w:val="004B4DAC"/>
    <w:rsid w:val="004B4DAF"/>
    <w:rsid w:val="004B4EAF"/>
    <w:rsid w:val="004B4F72"/>
    <w:rsid w:val="004B4FB7"/>
    <w:rsid w:val="004B4FCA"/>
    <w:rsid w:val="004B4FFF"/>
    <w:rsid w:val="004B522A"/>
    <w:rsid w:val="004B52F5"/>
    <w:rsid w:val="004B5324"/>
    <w:rsid w:val="004B536A"/>
    <w:rsid w:val="004B5429"/>
    <w:rsid w:val="004B546E"/>
    <w:rsid w:val="004B5488"/>
    <w:rsid w:val="004B54A8"/>
    <w:rsid w:val="004B54B3"/>
    <w:rsid w:val="004B54B7"/>
    <w:rsid w:val="004B566B"/>
    <w:rsid w:val="004B5702"/>
    <w:rsid w:val="004B5825"/>
    <w:rsid w:val="004B58EA"/>
    <w:rsid w:val="004B5956"/>
    <w:rsid w:val="004B5B54"/>
    <w:rsid w:val="004B5B69"/>
    <w:rsid w:val="004B5B97"/>
    <w:rsid w:val="004B5BBB"/>
    <w:rsid w:val="004B5BC0"/>
    <w:rsid w:val="004B5C66"/>
    <w:rsid w:val="004B5C81"/>
    <w:rsid w:val="004B5CA7"/>
    <w:rsid w:val="004B5D81"/>
    <w:rsid w:val="004B5F00"/>
    <w:rsid w:val="004B61C3"/>
    <w:rsid w:val="004B61DD"/>
    <w:rsid w:val="004B630A"/>
    <w:rsid w:val="004B64F5"/>
    <w:rsid w:val="004B65DA"/>
    <w:rsid w:val="004B660D"/>
    <w:rsid w:val="004B6614"/>
    <w:rsid w:val="004B6683"/>
    <w:rsid w:val="004B6742"/>
    <w:rsid w:val="004B689B"/>
    <w:rsid w:val="004B69AF"/>
    <w:rsid w:val="004B6B6A"/>
    <w:rsid w:val="004B6D7E"/>
    <w:rsid w:val="004B6EBE"/>
    <w:rsid w:val="004B6F5C"/>
    <w:rsid w:val="004B731D"/>
    <w:rsid w:val="004B73D5"/>
    <w:rsid w:val="004B7433"/>
    <w:rsid w:val="004B7498"/>
    <w:rsid w:val="004B75BF"/>
    <w:rsid w:val="004B7668"/>
    <w:rsid w:val="004B7672"/>
    <w:rsid w:val="004B76C4"/>
    <w:rsid w:val="004B76E0"/>
    <w:rsid w:val="004B7840"/>
    <w:rsid w:val="004B784D"/>
    <w:rsid w:val="004B7A13"/>
    <w:rsid w:val="004B7B3F"/>
    <w:rsid w:val="004B7E5F"/>
    <w:rsid w:val="004B7F96"/>
    <w:rsid w:val="004B7FA5"/>
    <w:rsid w:val="004C0016"/>
    <w:rsid w:val="004C008C"/>
    <w:rsid w:val="004C00D3"/>
    <w:rsid w:val="004C040D"/>
    <w:rsid w:val="004C041D"/>
    <w:rsid w:val="004C05E6"/>
    <w:rsid w:val="004C060D"/>
    <w:rsid w:val="004C0868"/>
    <w:rsid w:val="004C0955"/>
    <w:rsid w:val="004C09BA"/>
    <w:rsid w:val="004C0A7C"/>
    <w:rsid w:val="004C0BCD"/>
    <w:rsid w:val="004C0BD1"/>
    <w:rsid w:val="004C0CBA"/>
    <w:rsid w:val="004C0F0A"/>
    <w:rsid w:val="004C0FAA"/>
    <w:rsid w:val="004C1141"/>
    <w:rsid w:val="004C1166"/>
    <w:rsid w:val="004C1176"/>
    <w:rsid w:val="004C12F8"/>
    <w:rsid w:val="004C141D"/>
    <w:rsid w:val="004C142E"/>
    <w:rsid w:val="004C14C6"/>
    <w:rsid w:val="004C15D8"/>
    <w:rsid w:val="004C1754"/>
    <w:rsid w:val="004C179C"/>
    <w:rsid w:val="004C1807"/>
    <w:rsid w:val="004C18C8"/>
    <w:rsid w:val="004C1990"/>
    <w:rsid w:val="004C1A21"/>
    <w:rsid w:val="004C1AB0"/>
    <w:rsid w:val="004C1AB9"/>
    <w:rsid w:val="004C1B1A"/>
    <w:rsid w:val="004C1B73"/>
    <w:rsid w:val="004C1C38"/>
    <w:rsid w:val="004C1C71"/>
    <w:rsid w:val="004C1D7D"/>
    <w:rsid w:val="004C1F51"/>
    <w:rsid w:val="004C1F69"/>
    <w:rsid w:val="004C20C7"/>
    <w:rsid w:val="004C20CA"/>
    <w:rsid w:val="004C2422"/>
    <w:rsid w:val="004C2651"/>
    <w:rsid w:val="004C26C3"/>
    <w:rsid w:val="004C26D4"/>
    <w:rsid w:val="004C2814"/>
    <w:rsid w:val="004C29D5"/>
    <w:rsid w:val="004C2A06"/>
    <w:rsid w:val="004C2A3B"/>
    <w:rsid w:val="004C2A3C"/>
    <w:rsid w:val="004C2B10"/>
    <w:rsid w:val="004C2B93"/>
    <w:rsid w:val="004C2C18"/>
    <w:rsid w:val="004C2DB8"/>
    <w:rsid w:val="004C2F5D"/>
    <w:rsid w:val="004C2FB7"/>
    <w:rsid w:val="004C2FCE"/>
    <w:rsid w:val="004C3143"/>
    <w:rsid w:val="004C326F"/>
    <w:rsid w:val="004C32BF"/>
    <w:rsid w:val="004C3339"/>
    <w:rsid w:val="004C33B5"/>
    <w:rsid w:val="004C34FE"/>
    <w:rsid w:val="004C35BF"/>
    <w:rsid w:val="004C3805"/>
    <w:rsid w:val="004C381A"/>
    <w:rsid w:val="004C38A7"/>
    <w:rsid w:val="004C39D7"/>
    <w:rsid w:val="004C3A03"/>
    <w:rsid w:val="004C3BD3"/>
    <w:rsid w:val="004C3C64"/>
    <w:rsid w:val="004C3DC3"/>
    <w:rsid w:val="004C3E89"/>
    <w:rsid w:val="004C403F"/>
    <w:rsid w:val="004C4129"/>
    <w:rsid w:val="004C4335"/>
    <w:rsid w:val="004C433A"/>
    <w:rsid w:val="004C43A6"/>
    <w:rsid w:val="004C43D4"/>
    <w:rsid w:val="004C43DB"/>
    <w:rsid w:val="004C44B9"/>
    <w:rsid w:val="004C465F"/>
    <w:rsid w:val="004C4808"/>
    <w:rsid w:val="004C4899"/>
    <w:rsid w:val="004C48B9"/>
    <w:rsid w:val="004C495B"/>
    <w:rsid w:val="004C4AB6"/>
    <w:rsid w:val="004C4AB7"/>
    <w:rsid w:val="004C4C53"/>
    <w:rsid w:val="004C4CD9"/>
    <w:rsid w:val="004C4E85"/>
    <w:rsid w:val="004C4F8A"/>
    <w:rsid w:val="004C5083"/>
    <w:rsid w:val="004C50D1"/>
    <w:rsid w:val="004C515A"/>
    <w:rsid w:val="004C5160"/>
    <w:rsid w:val="004C5172"/>
    <w:rsid w:val="004C52AE"/>
    <w:rsid w:val="004C5301"/>
    <w:rsid w:val="004C5382"/>
    <w:rsid w:val="004C5499"/>
    <w:rsid w:val="004C5501"/>
    <w:rsid w:val="004C5570"/>
    <w:rsid w:val="004C5861"/>
    <w:rsid w:val="004C588D"/>
    <w:rsid w:val="004C599D"/>
    <w:rsid w:val="004C5A80"/>
    <w:rsid w:val="004C5CE9"/>
    <w:rsid w:val="004C5D8E"/>
    <w:rsid w:val="004C5DC4"/>
    <w:rsid w:val="004C5E30"/>
    <w:rsid w:val="004C61EB"/>
    <w:rsid w:val="004C62BD"/>
    <w:rsid w:val="004C6316"/>
    <w:rsid w:val="004C6573"/>
    <w:rsid w:val="004C65E3"/>
    <w:rsid w:val="004C6655"/>
    <w:rsid w:val="004C6697"/>
    <w:rsid w:val="004C6848"/>
    <w:rsid w:val="004C6865"/>
    <w:rsid w:val="004C68B1"/>
    <w:rsid w:val="004C68C4"/>
    <w:rsid w:val="004C6918"/>
    <w:rsid w:val="004C6A7B"/>
    <w:rsid w:val="004C6A8F"/>
    <w:rsid w:val="004C6B19"/>
    <w:rsid w:val="004C6BCF"/>
    <w:rsid w:val="004C6CC3"/>
    <w:rsid w:val="004C6D66"/>
    <w:rsid w:val="004C6DDD"/>
    <w:rsid w:val="004C6E7F"/>
    <w:rsid w:val="004C6FCD"/>
    <w:rsid w:val="004C6FF1"/>
    <w:rsid w:val="004C6FF8"/>
    <w:rsid w:val="004C709C"/>
    <w:rsid w:val="004C75F1"/>
    <w:rsid w:val="004C7665"/>
    <w:rsid w:val="004C7819"/>
    <w:rsid w:val="004C7857"/>
    <w:rsid w:val="004C7874"/>
    <w:rsid w:val="004C7971"/>
    <w:rsid w:val="004C7A85"/>
    <w:rsid w:val="004C7C2D"/>
    <w:rsid w:val="004C7C41"/>
    <w:rsid w:val="004C7CB8"/>
    <w:rsid w:val="004C7D8C"/>
    <w:rsid w:val="004C7EAE"/>
    <w:rsid w:val="004C7ECB"/>
    <w:rsid w:val="004D0073"/>
    <w:rsid w:val="004D0147"/>
    <w:rsid w:val="004D02EF"/>
    <w:rsid w:val="004D035A"/>
    <w:rsid w:val="004D036E"/>
    <w:rsid w:val="004D03CB"/>
    <w:rsid w:val="004D042D"/>
    <w:rsid w:val="004D048F"/>
    <w:rsid w:val="004D0518"/>
    <w:rsid w:val="004D0522"/>
    <w:rsid w:val="004D0526"/>
    <w:rsid w:val="004D05BA"/>
    <w:rsid w:val="004D05FE"/>
    <w:rsid w:val="004D067C"/>
    <w:rsid w:val="004D0692"/>
    <w:rsid w:val="004D0769"/>
    <w:rsid w:val="004D0854"/>
    <w:rsid w:val="004D09CA"/>
    <w:rsid w:val="004D09E5"/>
    <w:rsid w:val="004D0B04"/>
    <w:rsid w:val="004D0D79"/>
    <w:rsid w:val="004D0E8F"/>
    <w:rsid w:val="004D0EA1"/>
    <w:rsid w:val="004D0F24"/>
    <w:rsid w:val="004D0FCA"/>
    <w:rsid w:val="004D10AF"/>
    <w:rsid w:val="004D10B1"/>
    <w:rsid w:val="004D10E8"/>
    <w:rsid w:val="004D1102"/>
    <w:rsid w:val="004D1194"/>
    <w:rsid w:val="004D1294"/>
    <w:rsid w:val="004D151A"/>
    <w:rsid w:val="004D15D6"/>
    <w:rsid w:val="004D1611"/>
    <w:rsid w:val="004D16AF"/>
    <w:rsid w:val="004D1864"/>
    <w:rsid w:val="004D1869"/>
    <w:rsid w:val="004D19B9"/>
    <w:rsid w:val="004D1A0C"/>
    <w:rsid w:val="004D1CE1"/>
    <w:rsid w:val="004D1CE4"/>
    <w:rsid w:val="004D1F99"/>
    <w:rsid w:val="004D2205"/>
    <w:rsid w:val="004D23FB"/>
    <w:rsid w:val="004D25BC"/>
    <w:rsid w:val="004D25FC"/>
    <w:rsid w:val="004D2675"/>
    <w:rsid w:val="004D2688"/>
    <w:rsid w:val="004D27E4"/>
    <w:rsid w:val="004D2873"/>
    <w:rsid w:val="004D2A3B"/>
    <w:rsid w:val="004D2B37"/>
    <w:rsid w:val="004D2BD1"/>
    <w:rsid w:val="004D2C4E"/>
    <w:rsid w:val="004D2D18"/>
    <w:rsid w:val="004D2D63"/>
    <w:rsid w:val="004D2E22"/>
    <w:rsid w:val="004D2ECA"/>
    <w:rsid w:val="004D2EE0"/>
    <w:rsid w:val="004D2F0A"/>
    <w:rsid w:val="004D2F4A"/>
    <w:rsid w:val="004D304D"/>
    <w:rsid w:val="004D31B6"/>
    <w:rsid w:val="004D336D"/>
    <w:rsid w:val="004D33EA"/>
    <w:rsid w:val="004D350C"/>
    <w:rsid w:val="004D3534"/>
    <w:rsid w:val="004D356B"/>
    <w:rsid w:val="004D382B"/>
    <w:rsid w:val="004D390F"/>
    <w:rsid w:val="004D3A99"/>
    <w:rsid w:val="004D3AA1"/>
    <w:rsid w:val="004D3B8D"/>
    <w:rsid w:val="004D3BC7"/>
    <w:rsid w:val="004D3C3A"/>
    <w:rsid w:val="004D3D91"/>
    <w:rsid w:val="004D3DBB"/>
    <w:rsid w:val="004D3F3E"/>
    <w:rsid w:val="004D402B"/>
    <w:rsid w:val="004D40C7"/>
    <w:rsid w:val="004D416D"/>
    <w:rsid w:val="004D433A"/>
    <w:rsid w:val="004D4377"/>
    <w:rsid w:val="004D4431"/>
    <w:rsid w:val="004D44EA"/>
    <w:rsid w:val="004D453F"/>
    <w:rsid w:val="004D454D"/>
    <w:rsid w:val="004D458A"/>
    <w:rsid w:val="004D45AC"/>
    <w:rsid w:val="004D462E"/>
    <w:rsid w:val="004D47C9"/>
    <w:rsid w:val="004D4833"/>
    <w:rsid w:val="004D48CE"/>
    <w:rsid w:val="004D4981"/>
    <w:rsid w:val="004D4A96"/>
    <w:rsid w:val="004D4BF6"/>
    <w:rsid w:val="004D4C1B"/>
    <w:rsid w:val="004D4D05"/>
    <w:rsid w:val="004D4D08"/>
    <w:rsid w:val="004D4D1D"/>
    <w:rsid w:val="004D4D4E"/>
    <w:rsid w:val="004D4D86"/>
    <w:rsid w:val="004D4E12"/>
    <w:rsid w:val="004D4F34"/>
    <w:rsid w:val="004D50D6"/>
    <w:rsid w:val="004D51B1"/>
    <w:rsid w:val="004D552C"/>
    <w:rsid w:val="004D5609"/>
    <w:rsid w:val="004D5660"/>
    <w:rsid w:val="004D5788"/>
    <w:rsid w:val="004D5993"/>
    <w:rsid w:val="004D5A3F"/>
    <w:rsid w:val="004D5B10"/>
    <w:rsid w:val="004D5B99"/>
    <w:rsid w:val="004D5ED7"/>
    <w:rsid w:val="004D5F1A"/>
    <w:rsid w:val="004D6033"/>
    <w:rsid w:val="004D635B"/>
    <w:rsid w:val="004D6535"/>
    <w:rsid w:val="004D656C"/>
    <w:rsid w:val="004D66AA"/>
    <w:rsid w:val="004D66CD"/>
    <w:rsid w:val="004D67F4"/>
    <w:rsid w:val="004D680D"/>
    <w:rsid w:val="004D6876"/>
    <w:rsid w:val="004D68AE"/>
    <w:rsid w:val="004D68D6"/>
    <w:rsid w:val="004D6988"/>
    <w:rsid w:val="004D69A9"/>
    <w:rsid w:val="004D6DED"/>
    <w:rsid w:val="004D700C"/>
    <w:rsid w:val="004D703E"/>
    <w:rsid w:val="004D71C4"/>
    <w:rsid w:val="004D72DB"/>
    <w:rsid w:val="004D72FA"/>
    <w:rsid w:val="004D739A"/>
    <w:rsid w:val="004D73F9"/>
    <w:rsid w:val="004D7500"/>
    <w:rsid w:val="004D7805"/>
    <w:rsid w:val="004D796C"/>
    <w:rsid w:val="004D7996"/>
    <w:rsid w:val="004D79AE"/>
    <w:rsid w:val="004D79B8"/>
    <w:rsid w:val="004D7A6F"/>
    <w:rsid w:val="004D7AA2"/>
    <w:rsid w:val="004D7C5E"/>
    <w:rsid w:val="004D7E23"/>
    <w:rsid w:val="004D7E55"/>
    <w:rsid w:val="004D7F40"/>
    <w:rsid w:val="004D7F48"/>
    <w:rsid w:val="004E0091"/>
    <w:rsid w:val="004E01CF"/>
    <w:rsid w:val="004E02C9"/>
    <w:rsid w:val="004E036E"/>
    <w:rsid w:val="004E04A9"/>
    <w:rsid w:val="004E067A"/>
    <w:rsid w:val="004E06F5"/>
    <w:rsid w:val="004E0741"/>
    <w:rsid w:val="004E08D3"/>
    <w:rsid w:val="004E090F"/>
    <w:rsid w:val="004E0949"/>
    <w:rsid w:val="004E098C"/>
    <w:rsid w:val="004E0997"/>
    <w:rsid w:val="004E0A5B"/>
    <w:rsid w:val="004E0A79"/>
    <w:rsid w:val="004E0AD8"/>
    <w:rsid w:val="004E0B9A"/>
    <w:rsid w:val="004E0D3E"/>
    <w:rsid w:val="004E0E17"/>
    <w:rsid w:val="004E0E6E"/>
    <w:rsid w:val="004E0EF7"/>
    <w:rsid w:val="004E1006"/>
    <w:rsid w:val="004E1057"/>
    <w:rsid w:val="004E113A"/>
    <w:rsid w:val="004E11F5"/>
    <w:rsid w:val="004E1262"/>
    <w:rsid w:val="004E13F9"/>
    <w:rsid w:val="004E147B"/>
    <w:rsid w:val="004E19C7"/>
    <w:rsid w:val="004E1C34"/>
    <w:rsid w:val="004E1C9E"/>
    <w:rsid w:val="004E1CC6"/>
    <w:rsid w:val="004E1D94"/>
    <w:rsid w:val="004E1DCB"/>
    <w:rsid w:val="004E1E02"/>
    <w:rsid w:val="004E1E09"/>
    <w:rsid w:val="004E1F1A"/>
    <w:rsid w:val="004E2110"/>
    <w:rsid w:val="004E2156"/>
    <w:rsid w:val="004E21B7"/>
    <w:rsid w:val="004E21DD"/>
    <w:rsid w:val="004E2266"/>
    <w:rsid w:val="004E228C"/>
    <w:rsid w:val="004E25EA"/>
    <w:rsid w:val="004E2638"/>
    <w:rsid w:val="004E26FF"/>
    <w:rsid w:val="004E2818"/>
    <w:rsid w:val="004E290F"/>
    <w:rsid w:val="004E29D8"/>
    <w:rsid w:val="004E2AD7"/>
    <w:rsid w:val="004E2B26"/>
    <w:rsid w:val="004E2B50"/>
    <w:rsid w:val="004E2C01"/>
    <w:rsid w:val="004E2E9D"/>
    <w:rsid w:val="004E304C"/>
    <w:rsid w:val="004E320B"/>
    <w:rsid w:val="004E32C9"/>
    <w:rsid w:val="004E3422"/>
    <w:rsid w:val="004E348D"/>
    <w:rsid w:val="004E3648"/>
    <w:rsid w:val="004E37D2"/>
    <w:rsid w:val="004E37DE"/>
    <w:rsid w:val="004E38B2"/>
    <w:rsid w:val="004E39BC"/>
    <w:rsid w:val="004E39ED"/>
    <w:rsid w:val="004E3A30"/>
    <w:rsid w:val="004E3A79"/>
    <w:rsid w:val="004E3B7B"/>
    <w:rsid w:val="004E3C3C"/>
    <w:rsid w:val="004E3C3F"/>
    <w:rsid w:val="004E3D81"/>
    <w:rsid w:val="004E3E17"/>
    <w:rsid w:val="004E3EA5"/>
    <w:rsid w:val="004E3EF9"/>
    <w:rsid w:val="004E4135"/>
    <w:rsid w:val="004E41F6"/>
    <w:rsid w:val="004E44D2"/>
    <w:rsid w:val="004E4687"/>
    <w:rsid w:val="004E477E"/>
    <w:rsid w:val="004E47E4"/>
    <w:rsid w:val="004E488D"/>
    <w:rsid w:val="004E49F0"/>
    <w:rsid w:val="004E4AD7"/>
    <w:rsid w:val="004E4B08"/>
    <w:rsid w:val="004E4B56"/>
    <w:rsid w:val="004E4CBD"/>
    <w:rsid w:val="004E4CFE"/>
    <w:rsid w:val="004E4D08"/>
    <w:rsid w:val="004E4D8E"/>
    <w:rsid w:val="004E4F56"/>
    <w:rsid w:val="004E4F65"/>
    <w:rsid w:val="004E4F95"/>
    <w:rsid w:val="004E4FB0"/>
    <w:rsid w:val="004E4FFB"/>
    <w:rsid w:val="004E50EB"/>
    <w:rsid w:val="004E51A9"/>
    <w:rsid w:val="004E51AC"/>
    <w:rsid w:val="004E5213"/>
    <w:rsid w:val="004E5266"/>
    <w:rsid w:val="004E5454"/>
    <w:rsid w:val="004E547B"/>
    <w:rsid w:val="004E54A8"/>
    <w:rsid w:val="004E54AF"/>
    <w:rsid w:val="004E54DA"/>
    <w:rsid w:val="004E55BC"/>
    <w:rsid w:val="004E5865"/>
    <w:rsid w:val="004E58A2"/>
    <w:rsid w:val="004E59CC"/>
    <w:rsid w:val="004E5AD6"/>
    <w:rsid w:val="004E5AD9"/>
    <w:rsid w:val="004E5ADC"/>
    <w:rsid w:val="004E5BB5"/>
    <w:rsid w:val="004E60FB"/>
    <w:rsid w:val="004E61DC"/>
    <w:rsid w:val="004E6594"/>
    <w:rsid w:val="004E67BF"/>
    <w:rsid w:val="004E685F"/>
    <w:rsid w:val="004E6A1E"/>
    <w:rsid w:val="004E6A4C"/>
    <w:rsid w:val="004E6B80"/>
    <w:rsid w:val="004E6BD7"/>
    <w:rsid w:val="004E6CD7"/>
    <w:rsid w:val="004E6D82"/>
    <w:rsid w:val="004E6DE3"/>
    <w:rsid w:val="004E6E59"/>
    <w:rsid w:val="004E6F4E"/>
    <w:rsid w:val="004E6FF8"/>
    <w:rsid w:val="004E7004"/>
    <w:rsid w:val="004E7109"/>
    <w:rsid w:val="004E713D"/>
    <w:rsid w:val="004E7185"/>
    <w:rsid w:val="004E75F5"/>
    <w:rsid w:val="004E760C"/>
    <w:rsid w:val="004E76CD"/>
    <w:rsid w:val="004E7716"/>
    <w:rsid w:val="004E78B5"/>
    <w:rsid w:val="004E7967"/>
    <w:rsid w:val="004E7A78"/>
    <w:rsid w:val="004E7B4A"/>
    <w:rsid w:val="004E7B5E"/>
    <w:rsid w:val="004E7BB3"/>
    <w:rsid w:val="004E7E49"/>
    <w:rsid w:val="004E7EC7"/>
    <w:rsid w:val="004E7EF6"/>
    <w:rsid w:val="004E7FC8"/>
    <w:rsid w:val="004E7FE4"/>
    <w:rsid w:val="004F0023"/>
    <w:rsid w:val="004F002B"/>
    <w:rsid w:val="004F0353"/>
    <w:rsid w:val="004F04B0"/>
    <w:rsid w:val="004F04B8"/>
    <w:rsid w:val="004F05A5"/>
    <w:rsid w:val="004F0632"/>
    <w:rsid w:val="004F0698"/>
    <w:rsid w:val="004F0860"/>
    <w:rsid w:val="004F08C4"/>
    <w:rsid w:val="004F08DF"/>
    <w:rsid w:val="004F09F4"/>
    <w:rsid w:val="004F0A29"/>
    <w:rsid w:val="004F0A65"/>
    <w:rsid w:val="004F0C6C"/>
    <w:rsid w:val="004F0D3F"/>
    <w:rsid w:val="004F0EED"/>
    <w:rsid w:val="004F0F86"/>
    <w:rsid w:val="004F0FB3"/>
    <w:rsid w:val="004F102B"/>
    <w:rsid w:val="004F1042"/>
    <w:rsid w:val="004F1216"/>
    <w:rsid w:val="004F12A8"/>
    <w:rsid w:val="004F132C"/>
    <w:rsid w:val="004F13DC"/>
    <w:rsid w:val="004F1627"/>
    <w:rsid w:val="004F17B5"/>
    <w:rsid w:val="004F18C2"/>
    <w:rsid w:val="004F196B"/>
    <w:rsid w:val="004F19E0"/>
    <w:rsid w:val="004F19E8"/>
    <w:rsid w:val="004F1AAE"/>
    <w:rsid w:val="004F1BF5"/>
    <w:rsid w:val="004F1C94"/>
    <w:rsid w:val="004F1D13"/>
    <w:rsid w:val="004F1D79"/>
    <w:rsid w:val="004F1EDB"/>
    <w:rsid w:val="004F2088"/>
    <w:rsid w:val="004F20FB"/>
    <w:rsid w:val="004F20FC"/>
    <w:rsid w:val="004F2123"/>
    <w:rsid w:val="004F215E"/>
    <w:rsid w:val="004F226B"/>
    <w:rsid w:val="004F2310"/>
    <w:rsid w:val="004F231B"/>
    <w:rsid w:val="004F2475"/>
    <w:rsid w:val="004F2528"/>
    <w:rsid w:val="004F259C"/>
    <w:rsid w:val="004F27D7"/>
    <w:rsid w:val="004F290F"/>
    <w:rsid w:val="004F2A17"/>
    <w:rsid w:val="004F2AA4"/>
    <w:rsid w:val="004F2B0C"/>
    <w:rsid w:val="004F2B15"/>
    <w:rsid w:val="004F2CBF"/>
    <w:rsid w:val="004F2CCD"/>
    <w:rsid w:val="004F2DCC"/>
    <w:rsid w:val="004F2E1F"/>
    <w:rsid w:val="004F2F1C"/>
    <w:rsid w:val="004F3027"/>
    <w:rsid w:val="004F323A"/>
    <w:rsid w:val="004F33ED"/>
    <w:rsid w:val="004F3436"/>
    <w:rsid w:val="004F356C"/>
    <w:rsid w:val="004F367B"/>
    <w:rsid w:val="004F381F"/>
    <w:rsid w:val="004F384C"/>
    <w:rsid w:val="004F38CD"/>
    <w:rsid w:val="004F3B40"/>
    <w:rsid w:val="004F3BDF"/>
    <w:rsid w:val="004F3CA3"/>
    <w:rsid w:val="004F3D1C"/>
    <w:rsid w:val="004F3D80"/>
    <w:rsid w:val="004F3E7B"/>
    <w:rsid w:val="004F3EF4"/>
    <w:rsid w:val="004F41DB"/>
    <w:rsid w:val="004F42D3"/>
    <w:rsid w:val="004F43EE"/>
    <w:rsid w:val="004F4419"/>
    <w:rsid w:val="004F4448"/>
    <w:rsid w:val="004F45E2"/>
    <w:rsid w:val="004F463E"/>
    <w:rsid w:val="004F471B"/>
    <w:rsid w:val="004F4721"/>
    <w:rsid w:val="004F48BE"/>
    <w:rsid w:val="004F49D6"/>
    <w:rsid w:val="004F4AC5"/>
    <w:rsid w:val="004F4B32"/>
    <w:rsid w:val="004F4BE3"/>
    <w:rsid w:val="004F4DE6"/>
    <w:rsid w:val="004F4E4C"/>
    <w:rsid w:val="004F4E59"/>
    <w:rsid w:val="004F4E8C"/>
    <w:rsid w:val="004F4F2A"/>
    <w:rsid w:val="004F4F48"/>
    <w:rsid w:val="004F510E"/>
    <w:rsid w:val="004F530B"/>
    <w:rsid w:val="004F53BF"/>
    <w:rsid w:val="004F5441"/>
    <w:rsid w:val="004F55D3"/>
    <w:rsid w:val="004F56FD"/>
    <w:rsid w:val="004F5B40"/>
    <w:rsid w:val="004F5C39"/>
    <w:rsid w:val="004F5DD3"/>
    <w:rsid w:val="004F5E2D"/>
    <w:rsid w:val="004F5F23"/>
    <w:rsid w:val="004F5F3D"/>
    <w:rsid w:val="004F5F3E"/>
    <w:rsid w:val="004F5F80"/>
    <w:rsid w:val="004F5FED"/>
    <w:rsid w:val="004F60CB"/>
    <w:rsid w:val="004F6106"/>
    <w:rsid w:val="004F615E"/>
    <w:rsid w:val="004F61DE"/>
    <w:rsid w:val="004F61FB"/>
    <w:rsid w:val="004F6201"/>
    <w:rsid w:val="004F62CF"/>
    <w:rsid w:val="004F6421"/>
    <w:rsid w:val="004F6468"/>
    <w:rsid w:val="004F64A6"/>
    <w:rsid w:val="004F6680"/>
    <w:rsid w:val="004F6772"/>
    <w:rsid w:val="004F678D"/>
    <w:rsid w:val="004F6838"/>
    <w:rsid w:val="004F68F4"/>
    <w:rsid w:val="004F6964"/>
    <w:rsid w:val="004F6A79"/>
    <w:rsid w:val="004F6C51"/>
    <w:rsid w:val="004F6C62"/>
    <w:rsid w:val="004F6FA8"/>
    <w:rsid w:val="004F709A"/>
    <w:rsid w:val="004F70B3"/>
    <w:rsid w:val="004F72D1"/>
    <w:rsid w:val="004F72D4"/>
    <w:rsid w:val="004F72DE"/>
    <w:rsid w:val="004F737C"/>
    <w:rsid w:val="004F748D"/>
    <w:rsid w:val="004F759E"/>
    <w:rsid w:val="004F7A9C"/>
    <w:rsid w:val="004F7B10"/>
    <w:rsid w:val="004F7C16"/>
    <w:rsid w:val="004F7DC1"/>
    <w:rsid w:val="004F7DED"/>
    <w:rsid w:val="0050009F"/>
    <w:rsid w:val="0050014E"/>
    <w:rsid w:val="005004C9"/>
    <w:rsid w:val="00500577"/>
    <w:rsid w:val="00500590"/>
    <w:rsid w:val="0050060C"/>
    <w:rsid w:val="005007CA"/>
    <w:rsid w:val="00500878"/>
    <w:rsid w:val="00500975"/>
    <w:rsid w:val="005009B7"/>
    <w:rsid w:val="00500BCB"/>
    <w:rsid w:val="00500C2F"/>
    <w:rsid w:val="00500C7C"/>
    <w:rsid w:val="00500CE2"/>
    <w:rsid w:val="00500D36"/>
    <w:rsid w:val="00500E18"/>
    <w:rsid w:val="00500FD0"/>
    <w:rsid w:val="0050117E"/>
    <w:rsid w:val="0050125C"/>
    <w:rsid w:val="00501403"/>
    <w:rsid w:val="005015FA"/>
    <w:rsid w:val="0050161D"/>
    <w:rsid w:val="005016E7"/>
    <w:rsid w:val="00501729"/>
    <w:rsid w:val="00501838"/>
    <w:rsid w:val="0050189B"/>
    <w:rsid w:val="005018BA"/>
    <w:rsid w:val="00501C3E"/>
    <w:rsid w:val="00501CA0"/>
    <w:rsid w:val="00501DEA"/>
    <w:rsid w:val="00501F95"/>
    <w:rsid w:val="0050220E"/>
    <w:rsid w:val="005022CE"/>
    <w:rsid w:val="005022FB"/>
    <w:rsid w:val="00502329"/>
    <w:rsid w:val="005025CF"/>
    <w:rsid w:val="0050273A"/>
    <w:rsid w:val="00502B46"/>
    <w:rsid w:val="00502C20"/>
    <w:rsid w:val="00502C61"/>
    <w:rsid w:val="00502CC4"/>
    <w:rsid w:val="00502EE1"/>
    <w:rsid w:val="00502F66"/>
    <w:rsid w:val="00502F80"/>
    <w:rsid w:val="00503054"/>
    <w:rsid w:val="00503290"/>
    <w:rsid w:val="0050333C"/>
    <w:rsid w:val="0050336A"/>
    <w:rsid w:val="0050338E"/>
    <w:rsid w:val="0050342F"/>
    <w:rsid w:val="0050368A"/>
    <w:rsid w:val="005036CF"/>
    <w:rsid w:val="005037DA"/>
    <w:rsid w:val="0050382A"/>
    <w:rsid w:val="0050389D"/>
    <w:rsid w:val="00503981"/>
    <w:rsid w:val="00503DB1"/>
    <w:rsid w:val="00503DBA"/>
    <w:rsid w:val="00503E35"/>
    <w:rsid w:val="00503EA2"/>
    <w:rsid w:val="00503EEF"/>
    <w:rsid w:val="00503EF2"/>
    <w:rsid w:val="00503F10"/>
    <w:rsid w:val="00503F93"/>
    <w:rsid w:val="0050404E"/>
    <w:rsid w:val="0050414F"/>
    <w:rsid w:val="00504575"/>
    <w:rsid w:val="00504747"/>
    <w:rsid w:val="005049E6"/>
    <w:rsid w:val="00504B2A"/>
    <w:rsid w:val="00504BC5"/>
    <w:rsid w:val="00504C23"/>
    <w:rsid w:val="00504D07"/>
    <w:rsid w:val="00504D35"/>
    <w:rsid w:val="00504D58"/>
    <w:rsid w:val="00504EB6"/>
    <w:rsid w:val="00504F10"/>
    <w:rsid w:val="00504F20"/>
    <w:rsid w:val="00504FA2"/>
    <w:rsid w:val="00504FCB"/>
    <w:rsid w:val="00504FFB"/>
    <w:rsid w:val="00505016"/>
    <w:rsid w:val="005050A4"/>
    <w:rsid w:val="0050513A"/>
    <w:rsid w:val="00505A0F"/>
    <w:rsid w:val="00505B61"/>
    <w:rsid w:val="00505C36"/>
    <w:rsid w:val="00505CB6"/>
    <w:rsid w:val="00505D36"/>
    <w:rsid w:val="00506019"/>
    <w:rsid w:val="0050617C"/>
    <w:rsid w:val="0050626E"/>
    <w:rsid w:val="005064E0"/>
    <w:rsid w:val="00506513"/>
    <w:rsid w:val="005067B2"/>
    <w:rsid w:val="00506837"/>
    <w:rsid w:val="005069BC"/>
    <w:rsid w:val="00506C5E"/>
    <w:rsid w:val="00506CDB"/>
    <w:rsid w:val="00506D24"/>
    <w:rsid w:val="00506DC1"/>
    <w:rsid w:val="00506E67"/>
    <w:rsid w:val="00507045"/>
    <w:rsid w:val="0050725F"/>
    <w:rsid w:val="00507274"/>
    <w:rsid w:val="00507287"/>
    <w:rsid w:val="005072BB"/>
    <w:rsid w:val="005072ED"/>
    <w:rsid w:val="005073B0"/>
    <w:rsid w:val="0050751B"/>
    <w:rsid w:val="0050753B"/>
    <w:rsid w:val="005077BA"/>
    <w:rsid w:val="005077D9"/>
    <w:rsid w:val="00507903"/>
    <w:rsid w:val="00507AE6"/>
    <w:rsid w:val="00507B92"/>
    <w:rsid w:val="00507D34"/>
    <w:rsid w:val="00507E10"/>
    <w:rsid w:val="00507E3B"/>
    <w:rsid w:val="00507FB6"/>
    <w:rsid w:val="005100DF"/>
    <w:rsid w:val="005102FB"/>
    <w:rsid w:val="0051035B"/>
    <w:rsid w:val="0051041C"/>
    <w:rsid w:val="00510452"/>
    <w:rsid w:val="0051048A"/>
    <w:rsid w:val="005104AF"/>
    <w:rsid w:val="0051076A"/>
    <w:rsid w:val="0051082B"/>
    <w:rsid w:val="00510842"/>
    <w:rsid w:val="00510A8C"/>
    <w:rsid w:val="00510B97"/>
    <w:rsid w:val="00510C60"/>
    <w:rsid w:val="00510C7F"/>
    <w:rsid w:val="00510D22"/>
    <w:rsid w:val="00510DF9"/>
    <w:rsid w:val="00510E03"/>
    <w:rsid w:val="00510E0B"/>
    <w:rsid w:val="00510E72"/>
    <w:rsid w:val="00510ECC"/>
    <w:rsid w:val="00510F17"/>
    <w:rsid w:val="00510F25"/>
    <w:rsid w:val="00511119"/>
    <w:rsid w:val="005112A3"/>
    <w:rsid w:val="005112D3"/>
    <w:rsid w:val="005113A6"/>
    <w:rsid w:val="005115E4"/>
    <w:rsid w:val="00511641"/>
    <w:rsid w:val="005117F3"/>
    <w:rsid w:val="0051180F"/>
    <w:rsid w:val="005118D8"/>
    <w:rsid w:val="00511A1C"/>
    <w:rsid w:val="00511BD3"/>
    <w:rsid w:val="00511C83"/>
    <w:rsid w:val="00511DF2"/>
    <w:rsid w:val="00511E1D"/>
    <w:rsid w:val="00511F3A"/>
    <w:rsid w:val="0051207F"/>
    <w:rsid w:val="00512171"/>
    <w:rsid w:val="0051221B"/>
    <w:rsid w:val="00512221"/>
    <w:rsid w:val="0051234D"/>
    <w:rsid w:val="00512351"/>
    <w:rsid w:val="00512385"/>
    <w:rsid w:val="00512762"/>
    <w:rsid w:val="00512B00"/>
    <w:rsid w:val="00512D66"/>
    <w:rsid w:val="00512E14"/>
    <w:rsid w:val="00512F71"/>
    <w:rsid w:val="005130E3"/>
    <w:rsid w:val="00513105"/>
    <w:rsid w:val="005132F0"/>
    <w:rsid w:val="005133A5"/>
    <w:rsid w:val="005134EF"/>
    <w:rsid w:val="00513519"/>
    <w:rsid w:val="0051351D"/>
    <w:rsid w:val="00513551"/>
    <w:rsid w:val="00513598"/>
    <w:rsid w:val="005135C2"/>
    <w:rsid w:val="0051366E"/>
    <w:rsid w:val="00513858"/>
    <w:rsid w:val="00513AEE"/>
    <w:rsid w:val="00513AF4"/>
    <w:rsid w:val="00513BA0"/>
    <w:rsid w:val="00513C6F"/>
    <w:rsid w:val="00513D36"/>
    <w:rsid w:val="00513DA3"/>
    <w:rsid w:val="00513DC8"/>
    <w:rsid w:val="00513E46"/>
    <w:rsid w:val="00513E7C"/>
    <w:rsid w:val="00514031"/>
    <w:rsid w:val="005140AE"/>
    <w:rsid w:val="00514283"/>
    <w:rsid w:val="005142BE"/>
    <w:rsid w:val="00514399"/>
    <w:rsid w:val="005146DE"/>
    <w:rsid w:val="00514732"/>
    <w:rsid w:val="00514827"/>
    <w:rsid w:val="00514912"/>
    <w:rsid w:val="0051495B"/>
    <w:rsid w:val="00514998"/>
    <w:rsid w:val="005149D9"/>
    <w:rsid w:val="00514A09"/>
    <w:rsid w:val="00514B55"/>
    <w:rsid w:val="00514BA8"/>
    <w:rsid w:val="00514BFA"/>
    <w:rsid w:val="00514C02"/>
    <w:rsid w:val="00514C39"/>
    <w:rsid w:val="00514C4A"/>
    <w:rsid w:val="00514DBA"/>
    <w:rsid w:val="00514E74"/>
    <w:rsid w:val="005150F1"/>
    <w:rsid w:val="00515259"/>
    <w:rsid w:val="005152EA"/>
    <w:rsid w:val="005155A0"/>
    <w:rsid w:val="005155E7"/>
    <w:rsid w:val="00515740"/>
    <w:rsid w:val="00515807"/>
    <w:rsid w:val="0051591E"/>
    <w:rsid w:val="00515BCA"/>
    <w:rsid w:val="00515C28"/>
    <w:rsid w:val="00515CB6"/>
    <w:rsid w:val="00515FB7"/>
    <w:rsid w:val="00515FDB"/>
    <w:rsid w:val="0051603C"/>
    <w:rsid w:val="00516184"/>
    <w:rsid w:val="005162B0"/>
    <w:rsid w:val="005162F9"/>
    <w:rsid w:val="0051636F"/>
    <w:rsid w:val="00516528"/>
    <w:rsid w:val="00516831"/>
    <w:rsid w:val="00516C1F"/>
    <w:rsid w:val="00516DA3"/>
    <w:rsid w:val="00516DBF"/>
    <w:rsid w:val="00516E1B"/>
    <w:rsid w:val="00516F99"/>
    <w:rsid w:val="00516FC5"/>
    <w:rsid w:val="00517230"/>
    <w:rsid w:val="0051734F"/>
    <w:rsid w:val="0051752E"/>
    <w:rsid w:val="0051766F"/>
    <w:rsid w:val="00517683"/>
    <w:rsid w:val="00517A1A"/>
    <w:rsid w:val="00517C1A"/>
    <w:rsid w:val="00517C6A"/>
    <w:rsid w:val="00517CA6"/>
    <w:rsid w:val="00517D38"/>
    <w:rsid w:val="00517D6F"/>
    <w:rsid w:val="00517DC4"/>
    <w:rsid w:val="00517DD8"/>
    <w:rsid w:val="00517DDD"/>
    <w:rsid w:val="00517E37"/>
    <w:rsid w:val="005200D2"/>
    <w:rsid w:val="005201E1"/>
    <w:rsid w:val="0052041B"/>
    <w:rsid w:val="00520427"/>
    <w:rsid w:val="005205FA"/>
    <w:rsid w:val="005208A6"/>
    <w:rsid w:val="0052090A"/>
    <w:rsid w:val="005209F8"/>
    <w:rsid w:val="00520B02"/>
    <w:rsid w:val="00520B7B"/>
    <w:rsid w:val="00520B85"/>
    <w:rsid w:val="00520BFE"/>
    <w:rsid w:val="00520DDA"/>
    <w:rsid w:val="005210E9"/>
    <w:rsid w:val="005210F3"/>
    <w:rsid w:val="00521199"/>
    <w:rsid w:val="00521256"/>
    <w:rsid w:val="005212A0"/>
    <w:rsid w:val="00521473"/>
    <w:rsid w:val="005215E5"/>
    <w:rsid w:val="00521766"/>
    <w:rsid w:val="005218AD"/>
    <w:rsid w:val="0052191C"/>
    <w:rsid w:val="005219EA"/>
    <w:rsid w:val="00521AE2"/>
    <w:rsid w:val="00521BF5"/>
    <w:rsid w:val="00521C9B"/>
    <w:rsid w:val="00521D48"/>
    <w:rsid w:val="00521ED1"/>
    <w:rsid w:val="00522066"/>
    <w:rsid w:val="00522125"/>
    <w:rsid w:val="0052229D"/>
    <w:rsid w:val="0052235E"/>
    <w:rsid w:val="005223C5"/>
    <w:rsid w:val="005223D6"/>
    <w:rsid w:val="005225E4"/>
    <w:rsid w:val="0052262C"/>
    <w:rsid w:val="00522695"/>
    <w:rsid w:val="00522784"/>
    <w:rsid w:val="0052278B"/>
    <w:rsid w:val="005227FC"/>
    <w:rsid w:val="00522817"/>
    <w:rsid w:val="0052288A"/>
    <w:rsid w:val="005229E9"/>
    <w:rsid w:val="00522A2C"/>
    <w:rsid w:val="00522BBF"/>
    <w:rsid w:val="00522C87"/>
    <w:rsid w:val="00522DB5"/>
    <w:rsid w:val="00522DE1"/>
    <w:rsid w:val="005230B7"/>
    <w:rsid w:val="00523123"/>
    <w:rsid w:val="0052321B"/>
    <w:rsid w:val="005235A6"/>
    <w:rsid w:val="0052366A"/>
    <w:rsid w:val="00523750"/>
    <w:rsid w:val="00523811"/>
    <w:rsid w:val="00523820"/>
    <w:rsid w:val="0052382E"/>
    <w:rsid w:val="00523840"/>
    <w:rsid w:val="005238D2"/>
    <w:rsid w:val="00523995"/>
    <w:rsid w:val="00523CB8"/>
    <w:rsid w:val="00523D20"/>
    <w:rsid w:val="00523D2D"/>
    <w:rsid w:val="00523D6E"/>
    <w:rsid w:val="00523D8F"/>
    <w:rsid w:val="005240C9"/>
    <w:rsid w:val="005240ED"/>
    <w:rsid w:val="0052427A"/>
    <w:rsid w:val="0052434A"/>
    <w:rsid w:val="00524364"/>
    <w:rsid w:val="005244B8"/>
    <w:rsid w:val="00524559"/>
    <w:rsid w:val="005249B6"/>
    <w:rsid w:val="00524AA0"/>
    <w:rsid w:val="00524B7F"/>
    <w:rsid w:val="00524B85"/>
    <w:rsid w:val="00524BE9"/>
    <w:rsid w:val="00524BFB"/>
    <w:rsid w:val="00524D2A"/>
    <w:rsid w:val="00524DE0"/>
    <w:rsid w:val="00524F3C"/>
    <w:rsid w:val="00524F7F"/>
    <w:rsid w:val="00525029"/>
    <w:rsid w:val="00525260"/>
    <w:rsid w:val="005252BE"/>
    <w:rsid w:val="00525319"/>
    <w:rsid w:val="005254E2"/>
    <w:rsid w:val="005254F0"/>
    <w:rsid w:val="005254F8"/>
    <w:rsid w:val="005257AA"/>
    <w:rsid w:val="005258F2"/>
    <w:rsid w:val="00525967"/>
    <w:rsid w:val="005259A2"/>
    <w:rsid w:val="00525AF3"/>
    <w:rsid w:val="00525B7C"/>
    <w:rsid w:val="00525C85"/>
    <w:rsid w:val="00525CCC"/>
    <w:rsid w:val="00525D95"/>
    <w:rsid w:val="00525E77"/>
    <w:rsid w:val="00526078"/>
    <w:rsid w:val="005260E9"/>
    <w:rsid w:val="005260F4"/>
    <w:rsid w:val="0052652C"/>
    <w:rsid w:val="00526539"/>
    <w:rsid w:val="00526596"/>
    <w:rsid w:val="00526642"/>
    <w:rsid w:val="00526B87"/>
    <w:rsid w:val="00526D36"/>
    <w:rsid w:val="00526DA9"/>
    <w:rsid w:val="00526DED"/>
    <w:rsid w:val="00526E7D"/>
    <w:rsid w:val="00527104"/>
    <w:rsid w:val="00527132"/>
    <w:rsid w:val="005271AF"/>
    <w:rsid w:val="005271FE"/>
    <w:rsid w:val="005272C9"/>
    <w:rsid w:val="00527372"/>
    <w:rsid w:val="005273CF"/>
    <w:rsid w:val="00527443"/>
    <w:rsid w:val="005276B5"/>
    <w:rsid w:val="00527711"/>
    <w:rsid w:val="00527844"/>
    <w:rsid w:val="00527869"/>
    <w:rsid w:val="0052798E"/>
    <w:rsid w:val="00527C7D"/>
    <w:rsid w:val="00527E40"/>
    <w:rsid w:val="00527E74"/>
    <w:rsid w:val="00527EE0"/>
    <w:rsid w:val="00527F3F"/>
    <w:rsid w:val="00527F77"/>
    <w:rsid w:val="00530291"/>
    <w:rsid w:val="005302A4"/>
    <w:rsid w:val="005302EC"/>
    <w:rsid w:val="005303AB"/>
    <w:rsid w:val="00530410"/>
    <w:rsid w:val="0053042E"/>
    <w:rsid w:val="0053043C"/>
    <w:rsid w:val="0053067E"/>
    <w:rsid w:val="0053072D"/>
    <w:rsid w:val="00530904"/>
    <w:rsid w:val="00530910"/>
    <w:rsid w:val="0053093B"/>
    <w:rsid w:val="00530951"/>
    <w:rsid w:val="00530AC9"/>
    <w:rsid w:val="00530BFB"/>
    <w:rsid w:val="00530C83"/>
    <w:rsid w:val="00530CBA"/>
    <w:rsid w:val="00530CE4"/>
    <w:rsid w:val="00530D6B"/>
    <w:rsid w:val="00530E3B"/>
    <w:rsid w:val="00530EFC"/>
    <w:rsid w:val="00530F5A"/>
    <w:rsid w:val="00530FA8"/>
    <w:rsid w:val="005310C0"/>
    <w:rsid w:val="0053114B"/>
    <w:rsid w:val="005311E1"/>
    <w:rsid w:val="00531217"/>
    <w:rsid w:val="005312A6"/>
    <w:rsid w:val="005313FB"/>
    <w:rsid w:val="0053145D"/>
    <w:rsid w:val="005314F7"/>
    <w:rsid w:val="0053173A"/>
    <w:rsid w:val="0053175D"/>
    <w:rsid w:val="005317A6"/>
    <w:rsid w:val="00531A4E"/>
    <w:rsid w:val="00531AA3"/>
    <w:rsid w:val="00531DA3"/>
    <w:rsid w:val="00531EDC"/>
    <w:rsid w:val="00531FC1"/>
    <w:rsid w:val="005321A0"/>
    <w:rsid w:val="005321B9"/>
    <w:rsid w:val="005321F6"/>
    <w:rsid w:val="0053223C"/>
    <w:rsid w:val="0053237E"/>
    <w:rsid w:val="00532462"/>
    <w:rsid w:val="005324B3"/>
    <w:rsid w:val="005324FA"/>
    <w:rsid w:val="005326D8"/>
    <w:rsid w:val="00532738"/>
    <w:rsid w:val="005327AD"/>
    <w:rsid w:val="00532903"/>
    <w:rsid w:val="005329E9"/>
    <w:rsid w:val="00532A06"/>
    <w:rsid w:val="00532A94"/>
    <w:rsid w:val="00532B78"/>
    <w:rsid w:val="00532B9C"/>
    <w:rsid w:val="00532C4F"/>
    <w:rsid w:val="00532CF0"/>
    <w:rsid w:val="00532D0A"/>
    <w:rsid w:val="00532E15"/>
    <w:rsid w:val="00532E24"/>
    <w:rsid w:val="00532E67"/>
    <w:rsid w:val="005330D6"/>
    <w:rsid w:val="0053312F"/>
    <w:rsid w:val="00533136"/>
    <w:rsid w:val="00533156"/>
    <w:rsid w:val="00533220"/>
    <w:rsid w:val="005332DB"/>
    <w:rsid w:val="005332F7"/>
    <w:rsid w:val="0053330E"/>
    <w:rsid w:val="005333ED"/>
    <w:rsid w:val="00533430"/>
    <w:rsid w:val="00533458"/>
    <w:rsid w:val="00533580"/>
    <w:rsid w:val="005336B8"/>
    <w:rsid w:val="0053394D"/>
    <w:rsid w:val="005339BA"/>
    <w:rsid w:val="00533A28"/>
    <w:rsid w:val="00533B2D"/>
    <w:rsid w:val="00533B34"/>
    <w:rsid w:val="00533C31"/>
    <w:rsid w:val="00533C55"/>
    <w:rsid w:val="00533D34"/>
    <w:rsid w:val="00533D69"/>
    <w:rsid w:val="00533E99"/>
    <w:rsid w:val="00533F14"/>
    <w:rsid w:val="0053404A"/>
    <w:rsid w:val="00534178"/>
    <w:rsid w:val="00534303"/>
    <w:rsid w:val="00534401"/>
    <w:rsid w:val="0053469B"/>
    <w:rsid w:val="0053488A"/>
    <w:rsid w:val="005348B5"/>
    <w:rsid w:val="00534921"/>
    <w:rsid w:val="00534938"/>
    <w:rsid w:val="005349D1"/>
    <w:rsid w:val="005349FA"/>
    <w:rsid w:val="00534A94"/>
    <w:rsid w:val="00534A9A"/>
    <w:rsid w:val="00534E48"/>
    <w:rsid w:val="00534E5C"/>
    <w:rsid w:val="00535011"/>
    <w:rsid w:val="00535021"/>
    <w:rsid w:val="005350C7"/>
    <w:rsid w:val="0053521D"/>
    <w:rsid w:val="0053526F"/>
    <w:rsid w:val="005352F7"/>
    <w:rsid w:val="00535394"/>
    <w:rsid w:val="005354FC"/>
    <w:rsid w:val="00535617"/>
    <w:rsid w:val="00535644"/>
    <w:rsid w:val="0053567E"/>
    <w:rsid w:val="005356FD"/>
    <w:rsid w:val="00535AA6"/>
    <w:rsid w:val="00535B43"/>
    <w:rsid w:val="00535B6A"/>
    <w:rsid w:val="00535C9B"/>
    <w:rsid w:val="00535C9D"/>
    <w:rsid w:val="00535CFA"/>
    <w:rsid w:val="00535D70"/>
    <w:rsid w:val="00535DEE"/>
    <w:rsid w:val="00536084"/>
    <w:rsid w:val="00536263"/>
    <w:rsid w:val="0053627C"/>
    <w:rsid w:val="0053628E"/>
    <w:rsid w:val="0053630D"/>
    <w:rsid w:val="005363D8"/>
    <w:rsid w:val="005363EF"/>
    <w:rsid w:val="005364F3"/>
    <w:rsid w:val="00536533"/>
    <w:rsid w:val="00536607"/>
    <w:rsid w:val="00536736"/>
    <w:rsid w:val="005369E3"/>
    <w:rsid w:val="00536A01"/>
    <w:rsid w:val="00536A64"/>
    <w:rsid w:val="00536A82"/>
    <w:rsid w:val="00536B23"/>
    <w:rsid w:val="00536B76"/>
    <w:rsid w:val="00536BD9"/>
    <w:rsid w:val="00536C75"/>
    <w:rsid w:val="00536ED1"/>
    <w:rsid w:val="0053707D"/>
    <w:rsid w:val="00537130"/>
    <w:rsid w:val="0053717C"/>
    <w:rsid w:val="005372F1"/>
    <w:rsid w:val="00537579"/>
    <w:rsid w:val="00537638"/>
    <w:rsid w:val="00537666"/>
    <w:rsid w:val="00537760"/>
    <w:rsid w:val="00537767"/>
    <w:rsid w:val="00537A73"/>
    <w:rsid w:val="00537AE2"/>
    <w:rsid w:val="00537B94"/>
    <w:rsid w:val="00537B95"/>
    <w:rsid w:val="00537C76"/>
    <w:rsid w:val="00537CB4"/>
    <w:rsid w:val="00537CD3"/>
    <w:rsid w:val="00537D08"/>
    <w:rsid w:val="00537DFB"/>
    <w:rsid w:val="00540067"/>
    <w:rsid w:val="005401F3"/>
    <w:rsid w:val="0054020F"/>
    <w:rsid w:val="00540502"/>
    <w:rsid w:val="005405BD"/>
    <w:rsid w:val="00540675"/>
    <w:rsid w:val="00540688"/>
    <w:rsid w:val="005407B1"/>
    <w:rsid w:val="005407B6"/>
    <w:rsid w:val="0054087F"/>
    <w:rsid w:val="00540946"/>
    <w:rsid w:val="00540A60"/>
    <w:rsid w:val="00540B00"/>
    <w:rsid w:val="00540D39"/>
    <w:rsid w:val="00540F98"/>
    <w:rsid w:val="0054100F"/>
    <w:rsid w:val="00541043"/>
    <w:rsid w:val="00541069"/>
    <w:rsid w:val="005410D4"/>
    <w:rsid w:val="00541142"/>
    <w:rsid w:val="00541193"/>
    <w:rsid w:val="005411F4"/>
    <w:rsid w:val="005412EA"/>
    <w:rsid w:val="00541340"/>
    <w:rsid w:val="0054141C"/>
    <w:rsid w:val="005414F6"/>
    <w:rsid w:val="00541591"/>
    <w:rsid w:val="0054162D"/>
    <w:rsid w:val="00541632"/>
    <w:rsid w:val="00541700"/>
    <w:rsid w:val="00541821"/>
    <w:rsid w:val="00541832"/>
    <w:rsid w:val="00541958"/>
    <w:rsid w:val="00541984"/>
    <w:rsid w:val="005419C8"/>
    <w:rsid w:val="00541BA4"/>
    <w:rsid w:val="00541C2F"/>
    <w:rsid w:val="00541E5A"/>
    <w:rsid w:val="00541EC1"/>
    <w:rsid w:val="00542064"/>
    <w:rsid w:val="00542458"/>
    <w:rsid w:val="00542579"/>
    <w:rsid w:val="0054265F"/>
    <w:rsid w:val="00542826"/>
    <w:rsid w:val="005429A0"/>
    <w:rsid w:val="005429D4"/>
    <w:rsid w:val="00542A11"/>
    <w:rsid w:val="00542E62"/>
    <w:rsid w:val="00543043"/>
    <w:rsid w:val="005430BC"/>
    <w:rsid w:val="005430CB"/>
    <w:rsid w:val="00543230"/>
    <w:rsid w:val="005432E9"/>
    <w:rsid w:val="0054337D"/>
    <w:rsid w:val="005433AA"/>
    <w:rsid w:val="005434E3"/>
    <w:rsid w:val="00543630"/>
    <w:rsid w:val="005436A1"/>
    <w:rsid w:val="00543757"/>
    <w:rsid w:val="00543810"/>
    <w:rsid w:val="005438F0"/>
    <w:rsid w:val="005439B5"/>
    <w:rsid w:val="00543A26"/>
    <w:rsid w:val="00543AE1"/>
    <w:rsid w:val="00543B38"/>
    <w:rsid w:val="00543C17"/>
    <w:rsid w:val="00543D95"/>
    <w:rsid w:val="00543DC0"/>
    <w:rsid w:val="00543DF2"/>
    <w:rsid w:val="00543ECB"/>
    <w:rsid w:val="00544013"/>
    <w:rsid w:val="005440C3"/>
    <w:rsid w:val="0054412D"/>
    <w:rsid w:val="005441D6"/>
    <w:rsid w:val="005441FD"/>
    <w:rsid w:val="005442E6"/>
    <w:rsid w:val="00544317"/>
    <w:rsid w:val="00544357"/>
    <w:rsid w:val="00544501"/>
    <w:rsid w:val="00544520"/>
    <w:rsid w:val="00544695"/>
    <w:rsid w:val="00544762"/>
    <w:rsid w:val="0054476B"/>
    <w:rsid w:val="0054496B"/>
    <w:rsid w:val="00544A1B"/>
    <w:rsid w:val="00544A22"/>
    <w:rsid w:val="00544A4F"/>
    <w:rsid w:val="00544B7B"/>
    <w:rsid w:val="00544C41"/>
    <w:rsid w:val="00544D61"/>
    <w:rsid w:val="00544DF6"/>
    <w:rsid w:val="00544E33"/>
    <w:rsid w:val="00544F12"/>
    <w:rsid w:val="00544F30"/>
    <w:rsid w:val="00545178"/>
    <w:rsid w:val="00545684"/>
    <w:rsid w:val="0054579A"/>
    <w:rsid w:val="005457FA"/>
    <w:rsid w:val="00545ADA"/>
    <w:rsid w:val="00545BD9"/>
    <w:rsid w:val="00545CB1"/>
    <w:rsid w:val="00545FBE"/>
    <w:rsid w:val="005460E9"/>
    <w:rsid w:val="005461E5"/>
    <w:rsid w:val="00546343"/>
    <w:rsid w:val="005463A7"/>
    <w:rsid w:val="00546576"/>
    <w:rsid w:val="0054657D"/>
    <w:rsid w:val="0054663C"/>
    <w:rsid w:val="00546661"/>
    <w:rsid w:val="00546752"/>
    <w:rsid w:val="00546811"/>
    <w:rsid w:val="00546826"/>
    <w:rsid w:val="00546984"/>
    <w:rsid w:val="00546EC5"/>
    <w:rsid w:val="00546F39"/>
    <w:rsid w:val="00546F9C"/>
    <w:rsid w:val="00546FF2"/>
    <w:rsid w:val="00547019"/>
    <w:rsid w:val="005472DD"/>
    <w:rsid w:val="005473FB"/>
    <w:rsid w:val="00547402"/>
    <w:rsid w:val="005474A5"/>
    <w:rsid w:val="00547562"/>
    <w:rsid w:val="00547616"/>
    <w:rsid w:val="00547667"/>
    <w:rsid w:val="00547871"/>
    <w:rsid w:val="005479A0"/>
    <w:rsid w:val="00547A9A"/>
    <w:rsid w:val="00547C96"/>
    <w:rsid w:val="00547CE7"/>
    <w:rsid w:val="00547D76"/>
    <w:rsid w:val="00547E96"/>
    <w:rsid w:val="00550217"/>
    <w:rsid w:val="005502D4"/>
    <w:rsid w:val="00550321"/>
    <w:rsid w:val="005503E7"/>
    <w:rsid w:val="005506D6"/>
    <w:rsid w:val="005507A7"/>
    <w:rsid w:val="00550834"/>
    <w:rsid w:val="00550A68"/>
    <w:rsid w:val="00550ACD"/>
    <w:rsid w:val="00550C05"/>
    <w:rsid w:val="00550C07"/>
    <w:rsid w:val="00550CAF"/>
    <w:rsid w:val="00550FEE"/>
    <w:rsid w:val="00551033"/>
    <w:rsid w:val="00551589"/>
    <w:rsid w:val="00551606"/>
    <w:rsid w:val="00551707"/>
    <w:rsid w:val="005518D2"/>
    <w:rsid w:val="00551A80"/>
    <w:rsid w:val="00551B08"/>
    <w:rsid w:val="00551B0C"/>
    <w:rsid w:val="00551B82"/>
    <w:rsid w:val="00551B85"/>
    <w:rsid w:val="00551BE6"/>
    <w:rsid w:val="00551D28"/>
    <w:rsid w:val="00551E28"/>
    <w:rsid w:val="00551E87"/>
    <w:rsid w:val="00551EA3"/>
    <w:rsid w:val="00551FDB"/>
    <w:rsid w:val="00552123"/>
    <w:rsid w:val="0055224E"/>
    <w:rsid w:val="00552325"/>
    <w:rsid w:val="005523E2"/>
    <w:rsid w:val="005523FD"/>
    <w:rsid w:val="00552412"/>
    <w:rsid w:val="005524EE"/>
    <w:rsid w:val="005525DA"/>
    <w:rsid w:val="005525F6"/>
    <w:rsid w:val="00552676"/>
    <w:rsid w:val="00552684"/>
    <w:rsid w:val="0055273D"/>
    <w:rsid w:val="005527D4"/>
    <w:rsid w:val="005527F5"/>
    <w:rsid w:val="005528DE"/>
    <w:rsid w:val="0055298C"/>
    <w:rsid w:val="00552A8D"/>
    <w:rsid w:val="00552B8F"/>
    <w:rsid w:val="00552BA9"/>
    <w:rsid w:val="00552C86"/>
    <w:rsid w:val="00552CB9"/>
    <w:rsid w:val="00552E89"/>
    <w:rsid w:val="00552F68"/>
    <w:rsid w:val="00553184"/>
    <w:rsid w:val="0055337C"/>
    <w:rsid w:val="00553389"/>
    <w:rsid w:val="005534EA"/>
    <w:rsid w:val="005537F0"/>
    <w:rsid w:val="005539FA"/>
    <w:rsid w:val="00553AEA"/>
    <w:rsid w:val="00553CDB"/>
    <w:rsid w:val="00553CFA"/>
    <w:rsid w:val="00553D2D"/>
    <w:rsid w:val="00553DD9"/>
    <w:rsid w:val="00553E2F"/>
    <w:rsid w:val="00553EE1"/>
    <w:rsid w:val="00553FB1"/>
    <w:rsid w:val="00554009"/>
    <w:rsid w:val="00554359"/>
    <w:rsid w:val="005543C1"/>
    <w:rsid w:val="005543FA"/>
    <w:rsid w:val="0055447A"/>
    <w:rsid w:val="0055448B"/>
    <w:rsid w:val="00554758"/>
    <w:rsid w:val="00554886"/>
    <w:rsid w:val="0055488A"/>
    <w:rsid w:val="005548E9"/>
    <w:rsid w:val="00554951"/>
    <w:rsid w:val="005549B3"/>
    <w:rsid w:val="00554B31"/>
    <w:rsid w:val="00554B4B"/>
    <w:rsid w:val="00554C76"/>
    <w:rsid w:val="00554CE7"/>
    <w:rsid w:val="00554DB3"/>
    <w:rsid w:val="00554E52"/>
    <w:rsid w:val="00554EC2"/>
    <w:rsid w:val="00554F3E"/>
    <w:rsid w:val="00555069"/>
    <w:rsid w:val="00555076"/>
    <w:rsid w:val="00555186"/>
    <w:rsid w:val="005551A6"/>
    <w:rsid w:val="00555255"/>
    <w:rsid w:val="00555266"/>
    <w:rsid w:val="00555310"/>
    <w:rsid w:val="005553EE"/>
    <w:rsid w:val="005553F6"/>
    <w:rsid w:val="00555400"/>
    <w:rsid w:val="00555490"/>
    <w:rsid w:val="00555620"/>
    <w:rsid w:val="00555672"/>
    <w:rsid w:val="00555710"/>
    <w:rsid w:val="0055575A"/>
    <w:rsid w:val="0055577B"/>
    <w:rsid w:val="00555891"/>
    <w:rsid w:val="005559A8"/>
    <w:rsid w:val="005559F5"/>
    <w:rsid w:val="00555A65"/>
    <w:rsid w:val="00555ABB"/>
    <w:rsid w:val="00555AC2"/>
    <w:rsid w:val="00555C35"/>
    <w:rsid w:val="00555CBC"/>
    <w:rsid w:val="00555DD3"/>
    <w:rsid w:val="00555E02"/>
    <w:rsid w:val="00555E52"/>
    <w:rsid w:val="005560C5"/>
    <w:rsid w:val="0055628B"/>
    <w:rsid w:val="005562BA"/>
    <w:rsid w:val="00556320"/>
    <w:rsid w:val="00556499"/>
    <w:rsid w:val="00556527"/>
    <w:rsid w:val="00556549"/>
    <w:rsid w:val="00556664"/>
    <w:rsid w:val="0055688B"/>
    <w:rsid w:val="005569B1"/>
    <w:rsid w:val="00556E23"/>
    <w:rsid w:val="00556EED"/>
    <w:rsid w:val="00556EFB"/>
    <w:rsid w:val="00556F4D"/>
    <w:rsid w:val="0055707C"/>
    <w:rsid w:val="005570D9"/>
    <w:rsid w:val="005570DC"/>
    <w:rsid w:val="0055731D"/>
    <w:rsid w:val="0055742E"/>
    <w:rsid w:val="0055743D"/>
    <w:rsid w:val="005574AA"/>
    <w:rsid w:val="00557547"/>
    <w:rsid w:val="00557553"/>
    <w:rsid w:val="0055756B"/>
    <w:rsid w:val="00557717"/>
    <w:rsid w:val="00557894"/>
    <w:rsid w:val="00557D7A"/>
    <w:rsid w:val="00557DF4"/>
    <w:rsid w:val="00557F6C"/>
    <w:rsid w:val="00557F6F"/>
    <w:rsid w:val="00557F87"/>
    <w:rsid w:val="00560030"/>
    <w:rsid w:val="0056020A"/>
    <w:rsid w:val="005602C0"/>
    <w:rsid w:val="00560371"/>
    <w:rsid w:val="005604CD"/>
    <w:rsid w:val="00560614"/>
    <w:rsid w:val="005607DB"/>
    <w:rsid w:val="0056085A"/>
    <w:rsid w:val="00560867"/>
    <w:rsid w:val="0056086E"/>
    <w:rsid w:val="005608C8"/>
    <w:rsid w:val="0056096B"/>
    <w:rsid w:val="00560A01"/>
    <w:rsid w:val="00560A61"/>
    <w:rsid w:val="00560B71"/>
    <w:rsid w:val="00560EE2"/>
    <w:rsid w:val="0056109B"/>
    <w:rsid w:val="00561139"/>
    <w:rsid w:val="0056113E"/>
    <w:rsid w:val="00561229"/>
    <w:rsid w:val="005612E1"/>
    <w:rsid w:val="005614FD"/>
    <w:rsid w:val="00561575"/>
    <w:rsid w:val="00561653"/>
    <w:rsid w:val="005619A7"/>
    <w:rsid w:val="00561A6B"/>
    <w:rsid w:val="00561AA5"/>
    <w:rsid w:val="00561C9E"/>
    <w:rsid w:val="00561F5C"/>
    <w:rsid w:val="00561F94"/>
    <w:rsid w:val="00561FEB"/>
    <w:rsid w:val="00562118"/>
    <w:rsid w:val="00562121"/>
    <w:rsid w:val="005623F0"/>
    <w:rsid w:val="0056248B"/>
    <w:rsid w:val="005624A5"/>
    <w:rsid w:val="005625DA"/>
    <w:rsid w:val="00562601"/>
    <w:rsid w:val="00562651"/>
    <w:rsid w:val="00562742"/>
    <w:rsid w:val="005627C7"/>
    <w:rsid w:val="005628B5"/>
    <w:rsid w:val="005628E2"/>
    <w:rsid w:val="00562912"/>
    <w:rsid w:val="00562A3A"/>
    <w:rsid w:val="00562ABF"/>
    <w:rsid w:val="00562B4D"/>
    <w:rsid w:val="00562D56"/>
    <w:rsid w:val="00563319"/>
    <w:rsid w:val="00563678"/>
    <w:rsid w:val="00563758"/>
    <w:rsid w:val="00563762"/>
    <w:rsid w:val="00563764"/>
    <w:rsid w:val="005638FE"/>
    <w:rsid w:val="0056399C"/>
    <w:rsid w:val="00563A50"/>
    <w:rsid w:val="00563AAE"/>
    <w:rsid w:val="00563CB9"/>
    <w:rsid w:val="00563E52"/>
    <w:rsid w:val="00563E58"/>
    <w:rsid w:val="00563EDC"/>
    <w:rsid w:val="00563F1F"/>
    <w:rsid w:val="00564073"/>
    <w:rsid w:val="005641EE"/>
    <w:rsid w:val="00564278"/>
    <w:rsid w:val="00564279"/>
    <w:rsid w:val="00564546"/>
    <w:rsid w:val="0056468F"/>
    <w:rsid w:val="00564971"/>
    <w:rsid w:val="00564AD7"/>
    <w:rsid w:val="00564C2B"/>
    <w:rsid w:val="00564C50"/>
    <w:rsid w:val="00564D13"/>
    <w:rsid w:val="00565014"/>
    <w:rsid w:val="00565350"/>
    <w:rsid w:val="00565390"/>
    <w:rsid w:val="0056539E"/>
    <w:rsid w:val="005654BE"/>
    <w:rsid w:val="00565536"/>
    <w:rsid w:val="00565740"/>
    <w:rsid w:val="005657DD"/>
    <w:rsid w:val="00565AF1"/>
    <w:rsid w:val="00565B1C"/>
    <w:rsid w:val="00565BC8"/>
    <w:rsid w:val="00565DBD"/>
    <w:rsid w:val="005660A5"/>
    <w:rsid w:val="005660E5"/>
    <w:rsid w:val="00566121"/>
    <w:rsid w:val="005665F5"/>
    <w:rsid w:val="0056681B"/>
    <w:rsid w:val="005668B3"/>
    <w:rsid w:val="0056699C"/>
    <w:rsid w:val="00566BA6"/>
    <w:rsid w:val="00566D0B"/>
    <w:rsid w:val="00566E9A"/>
    <w:rsid w:val="00566ECB"/>
    <w:rsid w:val="00566EEE"/>
    <w:rsid w:val="00566F29"/>
    <w:rsid w:val="00566F99"/>
    <w:rsid w:val="0056700F"/>
    <w:rsid w:val="005670B4"/>
    <w:rsid w:val="005671F0"/>
    <w:rsid w:val="005671FB"/>
    <w:rsid w:val="00567206"/>
    <w:rsid w:val="00567213"/>
    <w:rsid w:val="00567235"/>
    <w:rsid w:val="00567263"/>
    <w:rsid w:val="005672FD"/>
    <w:rsid w:val="00567357"/>
    <w:rsid w:val="0056737E"/>
    <w:rsid w:val="00567728"/>
    <w:rsid w:val="0056775B"/>
    <w:rsid w:val="005679FE"/>
    <w:rsid w:val="00567A3C"/>
    <w:rsid w:val="00567A72"/>
    <w:rsid w:val="00567ADE"/>
    <w:rsid w:val="00567B01"/>
    <w:rsid w:val="00567BF2"/>
    <w:rsid w:val="00567C00"/>
    <w:rsid w:val="00567C28"/>
    <w:rsid w:val="00567E24"/>
    <w:rsid w:val="00567E45"/>
    <w:rsid w:val="00567E75"/>
    <w:rsid w:val="00567EF8"/>
    <w:rsid w:val="00567F3E"/>
    <w:rsid w:val="00570022"/>
    <w:rsid w:val="00570117"/>
    <w:rsid w:val="0057038B"/>
    <w:rsid w:val="005703B9"/>
    <w:rsid w:val="005703EB"/>
    <w:rsid w:val="005704A3"/>
    <w:rsid w:val="005704B2"/>
    <w:rsid w:val="00570523"/>
    <w:rsid w:val="0057053B"/>
    <w:rsid w:val="0057066B"/>
    <w:rsid w:val="005706B1"/>
    <w:rsid w:val="005706FE"/>
    <w:rsid w:val="00570716"/>
    <w:rsid w:val="00570776"/>
    <w:rsid w:val="0057080E"/>
    <w:rsid w:val="0057080F"/>
    <w:rsid w:val="0057085D"/>
    <w:rsid w:val="005708AC"/>
    <w:rsid w:val="005708CE"/>
    <w:rsid w:val="00570931"/>
    <w:rsid w:val="00570A09"/>
    <w:rsid w:val="00570A34"/>
    <w:rsid w:val="00570A71"/>
    <w:rsid w:val="00570A8E"/>
    <w:rsid w:val="00570ABA"/>
    <w:rsid w:val="00570AE0"/>
    <w:rsid w:val="00570BC8"/>
    <w:rsid w:val="00570BE3"/>
    <w:rsid w:val="00570BEE"/>
    <w:rsid w:val="00570D03"/>
    <w:rsid w:val="00570D42"/>
    <w:rsid w:val="00570D81"/>
    <w:rsid w:val="00570ED9"/>
    <w:rsid w:val="00570EE6"/>
    <w:rsid w:val="00570FC7"/>
    <w:rsid w:val="00571021"/>
    <w:rsid w:val="005710C2"/>
    <w:rsid w:val="005710F0"/>
    <w:rsid w:val="00571168"/>
    <w:rsid w:val="0057122F"/>
    <w:rsid w:val="0057124D"/>
    <w:rsid w:val="00571252"/>
    <w:rsid w:val="00571268"/>
    <w:rsid w:val="005712EF"/>
    <w:rsid w:val="0057141B"/>
    <w:rsid w:val="00571475"/>
    <w:rsid w:val="00571636"/>
    <w:rsid w:val="00571740"/>
    <w:rsid w:val="005717D4"/>
    <w:rsid w:val="00571AD2"/>
    <w:rsid w:val="00571BAB"/>
    <w:rsid w:val="00571BF0"/>
    <w:rsid w:val="00571C4E"/>
    <w:rsid w:val="00571EA8"/>
    <w:rsid w:val="0057203E"/>
    <w:rsid w:val="0057207E"/>
    <w:rsid w:val="00572294"/>
    <w:rsid w:val="00572323"/>
    <w:rsid w:val="0057249C"/>
    <w:rsid w:val="00572578"/>
    <w:rsid w:val="005725A9"/>
    <w:rsid w:val="0057266E"/>
    <w:rsid w:val="00572761"/>
    <w:rsid w:val="00572766"/>
    <w:rsid w:val="00572773"/>
    <w:rsid w:val="005727D5"/>
    <w:rsid w:val="005727F2"/>
    <w:rsid w:val="005728C2"/>
    <w:rsid w:val="005728CC"/>
    <w:rsid w:val="005728FF"/>
    <w:rsid w:val="00572A98"/>
    <w:rsid w:val="00572D11"/>
    <w:rsid w:val="00572D72"/>
    <w:rsid w:val="0057306F"/>
    <w:rsid w:val="00573150"/>
    <w:rsid w:val="00573227"/>
    <w:rsid w:val="0057325D"/>
    <w:rsid w:val="005733AA"/>
    <w:rsid w:val="005733FA"/>
    <w:rsid w:val="00573474"/>
    <w:rsid w:val="00573580"/>
    <w:rsid w:val="005735F1"/>
    <w:rsid w:val="00573642"/>
    <w:rsid w:val="005738FC"/>
    <w:rsid w:val="00573980"/>
    <w:rsid w:val="00573A13"/>
    <w:rsid w:val="00573BFB"/>
    <w:rsid w:val="00573CD2"/>
    <w:rsid w:val="00573DF8"/>
    <w:rsid w:val="00573E0D"/>
    <w:rsid w:val="00573E47"/>
    <w:rsid w:val="00573E93"/>
    <w:rsid w:val="00573F31"/>
    <w:rsid w:val="00574010"/>
    <w:rsid w:val="0057416A"/>
    <w:rsid w:val="0057428A"/>
    <w:rsid w:val="0057429A"/>
    <w:rsid w:val="00574343"/>
    <w:rsid w:val="00574348"/>
    <w:rsid w:val="0057456C"/>
    <w:rsid w:val="00574575"/>
    <w:rsid w:val="00574613"/>
    <w:rsid w:val="00574797"/>
    <w:rsid w:val="0057480A"/>
    <w:rsid w:val="00574B3E"/>
    <w:rsid w:val="00574B76"/>
    <w:rsid w:val="00574C0E"/>
    <w:rsid w:val="00574DFF"/>
    <w:rsid w:val="00574E02"/>
    <w:rsid w:val="00574EB5"/>
    <w:rsid w:val="00574FB5"/>
    <w:rsid w:val="00575027"/>
    <w:rsid w:val="00575086"/>
    <w:rsid w:val="005753EF"/>
    <w:rsid w:val="00575421"/>
    <w:rsid w:val="00575448"/>
    <w:rsid w:val="00575584"/>
    <w:rsid w:val="00575593"/>
    <w:rsid w:val="005755A7"/>
    <w:rsid w:val="005756ED"/>
    <w:rsid w:val="00575716"/>
    <w:rsid w:val="0057573D"/>
    <w:rsid w:val="00575797"/>
    <w:rsid w:val="005757D3"/>
    <w:rsid w:val="005757FA"/>
    <w:rsid w:val="0057587C"/>
    <w:rsid w:val="005758A0"/>
    <w:rsid w:val="00575962"/>
    <w:rsid w:val="00575A34"/>
    <w:rsid w:val="00575B61"/>
    <w:rsid w:val="00575D3C"/>
    <w:rsid w:val="00575DA2"/>
    <w:rsid w:val="00575FAE"/>
    <w:rsid w:val="00576127"/>
    <w:rsid w:val="005761F6"/>
    <w:rsid w:val="005762F5"/>
    <w:rsid w:val="00576413"/>
    <w:rsid w:val="0057648B"/>
    <w:rsid w:val="00576558"/>
    <w:rsid w:val="005765F7"/>
    <w:rsid w:val="005767EF"/>
    <w:rsid w:val="00576A1C"/>
    <w:rsid w:val="00576ACB"/>
    <w:rsid w:val="00576ADA"/>
    <w:rsid w:val="00576AF5"/>
    <w:rsid w:val="00576BCC"/>
    <w:rsid w:val="00576C1B"/>
    <w:rsid w:val="00576C49"/>
    <w:rsid w:val="00576C62"/>
    <w:rsid w:val="00576D4C"/>
    <w:rsid w:val="00576EBF"/>
    <w:rsid w:val="00576EF2"/>
    <w:rsid w:val="0057707A"/>
    <w:rsid w:val="005770A5"/>
    <w:rsid w:val="005770BB"/>
    <w:rsid w:val="005770FD"/>
    <w:rsid w:val="005772FD"/>
    <w:rsid w:val="00577401"/>
    <w:rsid w:val="00577708"/>
    <w:rsid w:val="005777E8"/>
    <w:rsid w:val="0057795C"/>
    <w:rsid w:val="005779A1"/>
    <w:rsid w:val="005779C2"/>
    <w:rsid w:val="005779D2"/>
    <w:rsid w:val="00577AA0"/>
    <w:rsid w:val="00577AC8"/>
    <w:rsid w:val="00577AD4"/>
    <w:rsid w:val="00577BB4"/>
    <w:rsid w:val="00577CE0"/>
    <w:rsid w:val="00577E14"/>
    <w:rsid w:val="00577E96"/>
    <w:rsid w:val="00577FAB"/>
    <w:rsid w:val="0058038C"/>
    <w:rsid w:val="005806A3"/>
    <w:rsid w:val="0058084A"/>
    <w:rsid w:val="0058086C"/>
    <w:rsid w:val="005808A6"/>
    <w:rsid w:val="00580AC7"/>
    <w:rsid w:val="00580C02"/>
    <w:rsid w:val="00580C87"/>
    <w:rsid w:val="00580DAE"/>
    <w:rsid w:val="00580EA5"/>
    <w:rsid w:val="00580F86"/>
    <w:rsid w:val="0058104D"/>
    <w:rsid w:val="00581059"/>
    <w:rsid w:val="00581156"/>
    <w:rsid w:val="00581654"/>
    <w:rsid w:val="0058180B"/>
    <w:rsid w:val="005818B5"/>
    <w:rsid w:val="005818F4"/>
    <w:rsid w:val="005819E2"/>
    <w:rsid w:val="00581A22"/>
    <w:rsid w:val="00581B63"/>
    <w:rsid w:val="00581B73"/>
    <w:rsid w:val="00581BB9"/>
    <w:rsid w:val="00581EF1"/>
    <w:rsid w:val="00582044"/>
    <w:rsid w:val="0058215D"/>
    <w:rsid w:val="00582185"/>
    <w:rsid w:val="0058218A"/>
    <w:rsid w:val="005821DB"/>
    <w:rsid w:val="005821E1"/>
    <w:rsid w:val="005821FD"/>
    <w:rsid w:val="0058222E"/>
    <w:rsid w:val="00582268"/>
    <w:rsid w:val="0058230A"/>
    <w:rsid w:val="00582380"/>
    <w:rsid w:val="00582703"/>
    <w:rsid w:val="0058270F"/>
    <w:rsid w:val="0058290E"/>
    <w:rsid w:val="0058295D"/>
    <w:rsid w:val="005829D9"/>
    <w:rsid w:val="00582A7F"/>
    <w:rsid w:val="00582AF5"/>
    <w:rsid w:val="00582C60"/>
    <w:rsid w:val="00582D77"/>
    <w:rsid w:val="00582D84"/>
    <w:rsid w:val="005830B8"/>
    <w:rsid w:val="00583118"/>
    <w:rsid w:val="0058318B"/>
    <w:rsid w:val="0058318C"/>
    <w:rsid w:val="00583238"/>
    <w:rsid w:val="00583544"/>
    <w:rsid w:val="005836E6"/>
    <w:rsid w:val="005836ED"/>
    <w:rsid w:val="00583776"/>
    <w:rsid w:val="005837AA"/>
    <w:rsid w:val="005838EF"/>
    <w:rsid w:val="00583A2E"/>
    <w:rsid w:val="00583B49"/>
    <w:rsid w:val="00583C21"/>
    <w:rsid w:val="00583DCF"/>
    <w:rsid w:val="00583DEB"/>
    <w:rsid w:val="00583E3A"/>
    <w:rsid w:val="00583EDB"/>
    <w:rsid w:val="00583EEA"/>
    <w:rsid w:val="00584230"/>
    <w:rsid w:val="005843B6"/>
    <w:rsid w:val="005843C1"/>
    <w:rsid w:val="0058443A"/>
    <w:rsid w:val="00584511"/>
    <w:rsid w:val="00584540"/>
    <w:rsid w:val="0058459C"/>
    <w:rsid w:val="005845FF"/>
    <w:rsid w:val="00584746"/>
    <w:rsid w:val="0058485A"/>
    <w:rsid w:val="005848F7"/>
    <w:rsid w:val="00584979"/>
    <w:rsid w:val="00584A86"/>
    <w:rsid w:val="00584A90"/>
    <w:rsid w:val="00584ADD"/>
    <w:rsid w:val="00584C3D"/>
    <w:rsid w:val="00584DD0"/>
    <w:rsid w:val="00584EAD"/>
    <w:rsid w:val="00584F45"/>
    <w:rsid w:val="00585046"/>
    <w:rsid w:val="00585254"/>
    <w:rsid w:val="00585281"/>
    <w:rsid w:val="005852F7"/>
    <w:rsid w:val="005853B3"/>
    <w:rsid w:val="00585455"/>
    <w:rsid w:val="00585516"/>
    <w:rsid w:val="00585841"/>
    <w:rsid w:val="005858D1"/>
    <w:rsid w:val="005858F1"/>
    <w:rsid w:val="005859BE"/>
    <w:rsid w:val="00585AC2"/>
    <w:rsid w:val="00585BB6"/>
    <w:rsid w:val="00585E85"/>
    <w:rsid w:val="00585F4D"/>
    <w:rsid w:val="00585FC2"/>
    <w:rsid w:val="00586061"/>
    <w:rsid w:val="0058606A"/>
    <w:rsid w:val="005860DB"/>
    <w:rsid w:val="00586120"/>
    <w:rsid w:val="0058617B"/>
    <w:rsid w:val="005861F6"/>
    <w:rsid w:val="0058625A"/>
    <w:rsid w:val="005862A8"/>
    <w:rsid w:val="005863EE"/>
    <w:rsid w:val="005864AD"/>
    <w:rsid w:val="005865EB"/>
    <w:rsid w:val="00586643"/>
    <w:rsid w:val="00586653"/>
    <w:rsid w:val="0058673E"/>
    <w:rsid w:val="005867A1"/>
    <w:rsid w:val="005868DB"/>
    <w:rsid w:val="00586951"/>
    <w:rsid w:val="00586A29"/>
    <w:rsid w:val="00586B18"/>
    <w:rsid w:val="00586B88"/>
    <w:rsid w:val="00586E45"/>
    <w:rsid w:val="00587221"/>
    <w:rsid w:val="005872C1"/>
    <w:rsid w:val="005872CE"/>
    <w:rsid w:val="0058731F"/>
    <w:rsid w:val="00587596"/>
    <w:rsid w:val="00587597"/>
    <w:rsid w:val="0058762E"/>
    <w:rsid w:val="00587661"/>
    <w:rsid w:val="00587735"/>
    <w:rsid w:val="005877B0"/>
    <w:rsid w:val="00587A7D"/>
    <w:rsid w:val="00587AAE"/>
    <w:rsid w:val="00587C7E"/>
    <w:rsid w:val="00587D43"/>
    <w:rsid w:val="00587F7C"/>
    <w:rsid w:val="0059045D"/>
    <w:rsid w:val="005905EC"/>
    <w:rsid w:val="0059063C"/>
    <w:rsid w:val="00590658"/>
    <w:rsid w:val="00590682"/>
    <w:rsid w:val="00590870"/>
    <w:rsid w:val="00590C9E"/>
    <w:rsid w:val="00590E12"/>
    <w:rsid w:val="00590E5A"/>
    <w:rsid w:val="00590F1C"/>
    <w:rsid w:val="005910CF"/>
    <w:rsid w:val="00591138"/>
    <w:rsid w:val="00591148"/>
    <w:rsid w:val="0059128C"/>
    <w:rsid w:val="00591386"/>
    <w:rsid w:val="005913D0"/>
    <w:rsid w:val="00591593"/>
    <w:rsid w:val="005915F3"/>
    <w:rsid w:val="00591938"/>
    <w:rsid w:val="00591A18"/>
    <w:rsid w:val="00591A35"/>
    <w:rsid w:val="00591AB4"/>
    <w:rsid w:val="00591B0F"/>
    <w:rsid w:val="00591B53"/>
    <w:rsid w:val="00591C44"/>
    <w:rsid w:val="00591C69"/>
    <w:rsid w:val="00591E74"/>
    <w:rsid w:val="00591E95"/>
    <w:rsid w:val="00591EDC"/>
    <w:rsid w:val="0059214E"/>
    <w:rsid w:val="0059220A"/>
    <w:rsid w:val="00592475"/>
    <w:rsid w:val="00592498"/>
    <w:rsid w:val="0059249B"/>
    <w:rsid w:val="005924FA"/>
    <w:rsid w:val="00592652"/>
    <w:rsid w:val="005926CD"/>
    <w:rsid w:val="005926D0"/>
    <w:rsid w:val="00592776"/>
    <w:rsid w:val="005929DB"/>
    <w:rsid w:val="00592B60"/>
    <w:rsid w:val="00592BEB"/>
    <w:rsid w:val="00592DCF"/>
    <w:rsid w:val="00592DEC"/>
    <w:rsid w:val="00592DF0"/>
    <w:rsid w:val="00592FC9"/>
    <w:rsid w:val="00593305"/>
    <w:rsid w:val="00593384"/>
    <w:rsid w:val="0059344F"/>
    <w:rsid w:val="00593610"/>
    <w:rsid w:val="00593832"/>
    <w:rsid w:val="0059395B"/>
    <w:rsid w:val="005939CF"/>
    <w:rsid w:val="00593BFF"/>
    <w:rsid w:val="00593E23"/>
    <w:rsid w:val="00593EF3"/>
    <w:rsid w:val="00593F46"/>
    <w:rsid w:val="00593F89"/>
    <w:rsid w:val="0059407C"/>
    <w:rsid w:val="005940D1"/>
    <w:rsid w:val="005941D3"/>
    <w:rsid w:val="00594207"/>
    <w:rsid w:val="0059429B"/>
    <w:rsid w:val="005943C2"/>
    <w:rsid w:val="00594414"/>
    <w:rsid w:val="005946F4"/>
    <w:rsid w:val="00594D74"/>
    <w:rsid w:val="00594E12"/>
    <w:rsid w:val="00594F6A"/>
    <w:rsid w:val="00594F70"/>
    <w:rsid w:val="0059517B"/>
    <w:rsid w:val="00595300"/>
    <w:rsid w:val="005953BC"/>
    <w:rsid w:val="005953F3"/>
    <w:rsid w:val="0059558A"/>
    <w:rsid w:val="00595849"/>
    <w:rsid w:val="00595D51"/>
    <w:rsid w:val="00595D72"/>
    <w:rsid w:val="00595D77"/>
    <w:rsid w:val="00595F15"/>
    <w:rsid w:val="00596009"/>
    <w:rsid w:val="005960DB"/>
    <w:rsid w:val="005960F3"/>
    <w:rsid w:val="005961AE"/>
    <w:rsid w:val="00596364"/>
    <w:rsid w:val="005964BC"/>
    <w:rsid w:val="0059659E"/>
    <w:rsid w:val="0059665B"/>
    <w:rsid w:val="00596671"/>
    <w:rsid w:val="005967F2"/>
    <w:rsid w:val="00596851"/>
    <w:rsid w:val="00596915"/>
    <w:rsid w:val="005969DB"/>
    <w:rsid w:val="00596CAF"/>
    <w:rsid w:val="00596CFB"/>
    <w:rsid w:val="00596E19"/>
    <w:rsid w:val="00597024"/>
    <w:rsid w:val="0059713C"/>
    <w:rsid w:val="0059717D"/>
    <w:rsid w:val="00597180"/>
    <w:rsid w:val="005972A4"/>
    <w:rsid w:val="005972AA"/>
    <w:rsid w:val="00597340"/>
    <w:rsid w:val="0059740A"/>
    <w:rsid w:val="005976E9"/>
    <w:rsid w:val="00597737"/>
    <w:rsid w:val="00597776"/>
    <w:rsid w:val="00597816"/>
    <w:rsid w:val="005978DC"/>
    <w:rsid w:val="0059794D"/>
    <w:rsid w:val="00597AC0"/>
    <w:rsid w:val="00597C06"/>
    <w:rsid w:val="00597CAB"/>
    <w:rsid w:val="00597DED"/>
    <w:rsid w:val="00597F55"/>
    <w:rsid w:val="005A0499"/>
    <w:rsid w:val="005A055A"/>
    <w:rsid w:val="005A055C"/>
    <w:rsid w:val="005A05A7"/>
    <w:rsid w:val="005A05B7"/>
    <w:rsid w:val="005A05C9"/>
    <w:rsid w:val="005A062E"/>
    <w:rsid w:val="005A064E"/>
    <w:rsid w:val="005A0662"/>
    <w:rsid w:val="005A0734"/>
    <w:rsid w:val="005A08EE"/>
    <w:rsid w:val="005A08FE"/>
    <w:rsid w:val="005A0C67"/>
    <w:rsid w:val="005A0C73"/>
    <w:rsid w:val="005A0C88"/>
    <w:rsid w:val="005A0CE6"/>
    <w:rsid w:val="005A0D02"/>
    <w:rsid w:val="005A0D4D"/>
    <w:rsid w:val="005A0E99"/>
    <w:rsid w:val="005A0ECA"/>
    <w:rsid w:val="005A0FAB"/>
    <w:rsid w:val="005A106B"/>
    <w:rsid w:val="005A10F5"/>
    <w:rsid w:val="005A114E"/>
    <w:rsid w:val="005A1260"/>
    <w:rsid w:val="005A12D6"/>
    <w:rsid w:val="005A141F"/>
    <w:rsid w:val="005A1460"/>
    <w:rsid w:val="005A1498"/>
    <w:rsid w:val="005A14CF"/>
    <w:rsid w:val="005A155C"/>
    <w:rsid w:val="005A1623"/>
    <w:rsid w:val="005A1670"/>
    <w:rsid w:val="005A1681"/>
    <w:rsid w:val="005A1688"/>
    <w:rsid w:val="005A17FC"/>
    <w:rsid w:val="005A1A07"/>
    <w:rsid w:val="005A1B80"/>
    <w:rsid w:val="005A1B84"/>
    <w:rsid w:val="005A1C33"/>
    <w:rsid w:val="005A1C56"/>
    <w:rsid w:val="005A1CF0"/>
    <w:rsid w:val="005A1DF0"/>
    <w:rsid w:val="005A1F79"/>
    <w:rsid w:val="005A2186"/>
    <w:rsid w:val="005A23B3"/>
    <w:rsid w:val="005A23B6"/>
    <w:rsid w:val="005A23F0"/>
    <w:rsid w:val="005A2506"/>
    <w:rsid w:val="005A2583"/>
    <w:rsid w:val="005A2634"/>
    <w:rsid w:val="005A26D8"/>
    <w:rsid w:val="005A26E9"/>
    <w:rsid w:val="005A272F"/>
    <w:rsid w:val="005A27D9"/>
    <w:rsid w:val="005A28D2"/>
    <w:rsid w:val="005A298E"/>
    <w:rsid w:val="005A299A"/>
    <w:rsid w:val="005A2C06"/>
    <w:rsid w:val="005A2C90"/>
    <w:rsid w:val="005A2D74"/>
    <w:rsid w:val="005A30FF"/>
    <w:rsid w:val="005A330F"/>
    <w:rsid w:val="005A33B1"/>
    <w:rsid w:val="005A3408"/>
    <w:rsid w:val="005A3452"/>
    <w:rsid w:val="005A363A"/>
    <w:rsid w:val="005A3799"/>
    <w:rsid w:val="005A3963"/>
    <w:rsid w:val="005A3A03"/>
    <w:rsid w:val="005A3BE1"/>
    <w:rsid w:val="005A3BE7"/>
    <w:rsid w:val="005A3D46"/>
    <w:rsid w:val="005A3E89"/>
    <w:rsid w:val="005A3ED9"/>
    <w:rsid w:val="005A3F9A"/>
    <w:rsid w:val="005A4046"/>
    <w:rsid w:val="005A4130"/>
    <w:rsid w:val="005A4381"/>
    <w:rsid w:val="005A4403"/>
    <w:rsid w:val="005A44F1"/>
    <w:rsid w:val="005A474F"/>
    <w:rsid w:val="005A48BF"/>
    <w:rsid w:val="005A494A"/>
    <w:rsid w:val="005A499E"/>
    <w:rsid w:val="005A49F2"/>
    <w:rsid w:val="005A4B5E"/>
    <w:rsid w:val="005A4BA3"/>
    <w:rsid w:val="005A4C44"/>
    <w:rsid w:val="005A4CC3"/>
    <w:rsid w:val="005A4D4D"/>
    <w:rsid w:val="005A4DA4"/>
    <w:rsid w:val="005A4F06"/>
    <w:rsid w:val="005A4FA1"/>
    <w:rsid w:val="005A50D4"/>
    <w:rsid w:val="005A532F"/>
    <w:rsid w:val="005A54C4"/>
    <w:rsid w:val="005A56A2"/>
    <w:rsid w:val="005A56F6"/>
    <w:rsid w:val="005A573D"/>
    <w:rsid w:val="005A5746"/>
    <w:rsid w:val="005A5946"/>
    <w:rsid w:val="005A5A50"/>
    <w:rsid w:val="005A5BFE"/>
    <w:rsid w:val="005A5C5A"/>
    <w:rsid w:val="005A5D21"/>
    <w:rsid w:val="005A5DB3"/>
    <w:rsid w:val="005A5E59"/>
    <w:rsid w:val="005A5F94"/>
    <w:rsid w:val="005A5FC4"/>
    <w:rsid w:val="005A6060"/>
    <w:rsid w:val="005A6088"/>
    <w:rsid w:val="005A60B2"/>
    <w:rsid w:val="005A6127"/>
    <w:rsid w:val="005A61E1"/>
    <w:rsid w:val="005A63CA"/>
    <w:rsid w:val="005A65ED"/>
    <w:rsid w:val="005A6631"/>
    <w:rsid w:val="005A6643"/>
    <w:rsid w:val="005A6704"/>
    <w:rsid w:val="005A68C1"/>
    <w:rsid w:val="005A68F1"/>
    <w:rsid w:val="005A694A"/>
    <w:rsid w:val="005A695B"/>
    <w:rsid w:val="005A6A33"/>
    <w:rsid w:val="005A6AB7"/>
    <w:rsid w:val="005A6ACB"/>
    <w:rsid w:val="005A6AEB"/>
    <w:rsid w:val="005A6B45"/>
    <w:rsid w:val="005A6BD6"/>
    <w:rsid w:val="005A6BD8"/>
    <w:rsid w:val="005A6CB4"/>
    <w:rsid w:val="005A6D49"/>
    <w:rsid w:val="005A6DB6"/>
    <w:rsid w:val="005A6E00"/>
    <w:rsid w:val="005A6E66"/>
    <w:rsid w:val="005A6ED3"/>
    <w:rsid w:val="005A7139"/>
    <w:rsid w:val="005A7341"/>
    <w:rsid w:val="005A7499"/>
    <w:rsid w:val="005A74AF"/>
    <w:rsid w:val="005A74BD"/>
    <w:rsid w:val="005A75D8"/>
    <w:rsid w:val="005A76A2"/>
    <w:rsid w:val="005A772F"/>
    <w:rsid w:val="005A781B"/>
    <w:rsid w:val="005A7834"/>
    <w:rsid w:val="005A7B30"/>
    <w:rsid w:val="005A7B97"/>
    <w:rsid w:val="005A7E6A"/>
    <w:rsid w:val="005A7F3D"/>
    <w:rsid w:val="005A7F56"/>
    <w:rsid w:val="005B0041"/>
    <w:rsid w:val="005B009E"/>
    <w:rsid w:val="005B0127"/>
    <w:rsid w:val="005B0261"/>
    <w:rsid w:val="005B028C"/>
    <w:rsid w:val="005B02CD"/>
    <w:rsid w:val="005B0328"/>
    <w:rsid w:val="005B0351"/>
    <w:rsid w:val="005B041A"/>
    <w:rsid w:val="005B05A3"/>
    <w:rsid w:val="005B0656"/>
    <w:rsid w:val="005B0695"/>
    <w:rsid w:val="005B072A"/>
    <w:rsid w:val="005B07E6"/>
    <w:rsid w:val="005B0B1A"/>
    <w:rsid w:val="005B0F00"/>
    <w:rsid w:val="005B1013"/>
    <w:rsid w:val="005B1052"/>
    <w:rsid w:val="005B1125"/>
    <w:rsid w:val="005B11E7"/>
    <w:rsid w:val="005B120C"/>
    <w:rsid w:val="005B1412"/>
    <w:rsid w:val="005B1632"/>
    <w:rsid w:val="005B1680"/>
    <w:rsid w:val="005B169B"/>
    <w:rsid w:val="005B1907"/>
    <w:rsid w:val="005B1B58"/>
    <w:rsid w:val="005B1D81"/>
    <w:rsid w:val="005B1E19"/>
    <w:rsid w:val="005B1EC7"/>
    <w:rsid w:val="005B2070"/>
    <w:rsid w:val="005B21FA"/>
    <w:rsid w:val="005B222C"/>
    <w:rsid w:val="005B28D7"/>
    <w:rsid w:val="005B297D"/>
    <w:rsid w:val="005B2A18"/>
    <w:rsid w:val="005B2A43"/>
    <w:rsid w:val="005B2A44"/>
    <w:rsid w:val="005B2B8C"/>
    <w:rsid w:val="005B2C2A"/>
    <w:rsid w:val="005B2C2C"/>
    <w:rsid w:val="005B2D8E"/>
    <w:rsid w:val="005B2E13"/>
    <w:rsid w:val="005B3012"/>
    <w:rsid w:val="005B310E"/>
    <w:rsid w:val="005B31FC"/>
    <w:rsid w:val="005B324D"/>
    <w:rsid w:val="005B32A4"/>
    <w:rsid w:val="005B3394"/>
    <w:rsid w:val="005B35E9"/>
    <w:rsid w:val="005B3674"/>
    <w:rsid w:val="005B367B"/>
    <w:rsid w:val="005B384F"/>
    <w:rsid w:val="005B394E"/>
    <w:rsid w:val="005B3C3C"/>
    <w:rsid w:val="005B3C7F"/>
    <w:rsid w:val="005B3CE9"/>
    <w:rsid w:val="005B3DD0"/>
    <w:rsid w:val="005B3EE8"/>
    <w:rsid w:val="005B3F74"/>
    <w:rsid w:val="005B4011"/>
    <w:rsid w:val="005B4030"/>
    <w:rsid w:val="005B4133"/>
    <w:rsid w:val="005B415F"/>
    <w:rsid w:val="005B41CB"/>
    <w:rsid w:val="005B42CA"/>
    <w:rsid w:val="005B4615"/>
    <w:rsid w:val="005B4626"/>
    <w:rsid w:val="005B467E"/>
    <w:rsid w:val="005B46C1"/>
    <w:rsid w:val="005B4881"/>
    <w:rsid w:val="005B48C0"/>
    <w:rsid w:val="005B48D6"/>
    <w:rsid w:val="005B48F9"/>
    <w:rsid w:val="005B4937"/>
    <w:rsid w:val="005B49B1"/>
    <w:rsid w:val="005B4A43"/>
    <w:rsid w:val="005B4BFD"/>
    <w:rsid w:val="005B4CDC"/>
    <w:rsid w:val="005B4DD4"/>
    <w:rsid w:val="005B4F16"/>
    <w:rsid w:val="005B509E"/>
    <w:rsid w:val="005B50A0"/>
    <w:rsid w:val="005B5261"/>
    <w:rsid w:val="005B52FD"/>
    <w:rsid w:val="005B5464"/>
    <w:rsid w:val="005B55AB"/>
    <w:rsid w:val="005B55EA"/>
    <w:rsid w:val="005B563A"/>
    <w:rsid w:val="005B56D6"/>
    <w:rsid w:val="005B56E8"/>
    <w:rsid w:val="005B5827"/>
    <w:rsid w:val="005B585C"/>
    <w:rsid w:val="005B5A7C"/>
    <w:rsid w:val="005B5A7D"/>
    <w:rsid w:val="005B5B9B"/>
    <w:rsid w:val="005B5D15"/>
    <w:rsid w:val="005B5D69"/>
    <w:rsid w:val="005B5E85"/>
    <w:rsid w:val="005B5EF7"/>
    <w:rsid w:val="005B601E"/>
    <w:rsid w:val="005B6094"/>
    <w:rsid w:val="005B630A"/>
    <w:rsid w:val="005B6367"/>
    <w:rsid w:val="005B6418"/>
    <w:rsid w:val="005B6629"/>
    <w:rsid w:val="005B666B"/>
    <w:rsid w:val="005B675C"/>
    <w:rsid w:val="005B6878"/>
    <w:rsid w:val="005B68B9"/>
    <w:rsid w:val="005B69E3"/>
    <w:rsid w:val="005B6ABF"/>
    <w:rsid w:val="005B6BCC"/>
    <w:rsid w:val="005B6C31"/>
    <w:rsid w:val="005B6CA8"/>
    <w:rsid w:val="005B6CC0"/>
    <w:rsid w:val="005B6CDE"/>
    <w:rsid w:val="005B6D03"/>
    <w:rsid w:val="005B6EA6"/>
    <w:rsid w:val="005B6F35"/>
    <w:rsid w:val="005B6F45"/>
    <w:rsid w:val="005B7029"/>
    <w:rsid w:val="005B7183"/>
    <w:rsid w:val="005B72C7"/>
    <w:rsid w:val="005B7338"/>
    <w:rsid w:val="005B7367"/>
    <w:rsid w:val="005B73A2"/>
    <w:rsid w:val="005B73EB"/>
    <w:rsid w:val="005B778C"/>
    <w:rsid w:val="005B79FA"/>
    <w:rsid w:val="005B7A11"/>
    <w:rsid w:val="005B7A35"/>
    <w:rsid w:val="005B7B6D"/>
    <w:rsid w:val="005B7C59"/>
    <w:rsid w:val="005B7C89"/>
    <w:rsid w:val="005B7E31"/>
    <w:rsid w:val="005B7F84"/>
    <w:rsid w:val="005B7FD5"/>
    <w:rsid w:val="005C005C"/>
    <w:rsid w:val="005C0194"/>
    <w:rsid w:val="005C0196"/>
    <w:rsid w:val="005C027F"/>
    <w:rsid w:val="005C02CE"/>
    <w:rsid w:val="005C02CF"/>
    <w:rsid w:val="005C041A"/>
    <w:rsid w:val="005C0453"/>
    <w:rsid w:val="005C058F"/>
    <w:rsid w:val="005C0783"/>
    <w:rsid w:val="005C09DF"/>
    <w:rsid w:val="005C09E3"/>
    <w:rsid w:val="005C0BA4"/>
    <w:rsid w:val="005C0C38"/>
    <w:rsid w:val="005C0C86"/>
    <w:rsid w:val="005C0CA1"/>
    <w:rsid w:val="005C0E01"/>
    <w:rsid w:val="005C0E71"/>
    <w:rsid w:val="005C10A0"/>
    <w:rsid w:val="005C1220"/>
    <w:rsid w:val="005C1341"/>
    <w:rsid w:val="005C1392"/>
    <w:rsid w:val="005C14C5"/>
    <w:rsid w:val="005C16F5"/>
    <w:rsid w:val="005C18B4"/>
    <w:rsid w:val="005C1942"/>
    <w:rsid w:val="005C19EF"/>
    <w:rsid w:val="005C19F4"/>
    <w:rsid w:val="005C1B13"/>
    <w:rsid w:val="005C1CE9"/>
    <w:rsid w:val="005C1DAE"/>
    <w:rsid w:val="005C1E02"/>
    <w:rsid w:val="005C1ECE"/>
    <w:rsid w:val="005C234A"/>
    <w:rsid w:val="005C252C"/>
    <w:rsid w:val="005C2533"/>
    <w:rsid w:val="005C2540"/>
    <w:rsid w:val="005C25DA"/>
    <w:rsid w:val="005C26C9"/>
    <w:rsid w:val="005C276F"/>
    <w:rsid w:val="005C2983"/>
    <w:rsid w:val="005C2A81"/>
    <w:rsid w:val="005C2AF3"/>
    <w:rsid w:val="005C2B0D"/>
    <w:rsid w:val="005C2B20"/>
    <w:rsid w:val="005C2BCB"/>
    <w:rsid w:val="005C2DFE"/>
    <w:rsid w:val="005C2F27"/>
    <w:rsid w:val="005C2F56"/>
    <w:rsid w:val="005C3082"/>
    <w:rsid w:val="005C341A"/>
    <w:rsid w:val="005C3556"/>
    <w:rsid w:val="005C3798"/>
    <w:rsid w:val="005C383A"/>
    <w:rsid w:val="005C3898"/>
    <w:rsid w:val="005C3953"/>
    <w:rsid w:val="005C3AAD"/>
    <w:rsid w:val="005C3CD9"/>
    <w:rsid w:val="005C3D12"/>
    <w:rsid w:val="005C3E57"/>
    <w:rsid w:val="005C3EA7"/>
    <w:rsid w:val="005C4092"/>
    <w:rsid w:val="005C4181"/>
    <w:rsid w:val="005C428C"/>
    <w:rsid w:val="005C42F4"/>
    <w:rsid w:val="005C42FF"/>
    <w:rsid w:val="005C4316"/>
    <w:rsid w:val="005C45F6"/>
    <w:rsid w:val="005C468A"/>
    <w:rsid w:val="005C47A1"/>
    <w:rsid w:val="005C4871"/>
    <w:rsid w:val="005C4957"/>
    <w:rsid w:val="005C498D"/>
    <w:rsid w:val="005C49F7"/>
    <w:rsid w:val="005C4BFF"/>
    <w:rsid w:val="005C4D75"/>
    <w:rsid w:val="005C4DAC"/>
    <w:rsid w:val="005C4DDA"/>
    <w:rsid w:val="005C4E2A"/>
    <w:rsid w:val="005C4F76"/>
    <w:rsid w:val="005C506A"/>
    <w:rsid w:val="005C50AF"/>
    <w:rsid w:val="005C5214"/>
    <w:rsid w:val="005C53E7"/>
    <w:rsid w:val="005C552D"/>
    <w:rsid w:val="005C557C"/>
    <w:rsid w:val="005C5751"/>
    <w:rsid w:val="005C579F"/>
    <w:rsid w:val="005C57FA"/>
    <w:rsid w:val="005C5AAC"/>
    <w:rsid w:val="005C5C54"/>
    <w:rsid w:val="005C5D64"/>
    <w:rsid w:val="005C5DBF"/>
    <w:rsid w:val="005C5F3E"/>
    <w:rsid w:val="005C611A"/>
    <w:rsid w:val="005C62AD"/>
    <w:rsid w:val="005C62C5"/>
    <w:rsid w:val="005C631B"/>
    <w:rsid w:val="005C633C"/>
    <w:rsid w:val="005C637A"/>
    <w:rsid w:val="005C639F"/>
    <w:rsid w:val="005C63B0"/>
    <w:rsid w:val="005C6463"/>
    <w:rsid w:val="005C64FC"/>
    <w:rsid w:val="005C6684"/>
    <w:rsid w:val="005C6904"/>
    <w:rsid w:val="005C697C"/>
    <w:rsid w:val="005C69EB"/>
    <w:rsid w:val="005C6AB5"/>
    <w:rsid w:val="005C6DD8"/>
    <w:rsid w:val="005C6FC4"/>
    <w:rsid w:val="005C7107"/>
    <w:rsid w:val="005C711F"/>
    <w:rsid w:val="005C7165"/>
    <w:rsid w:val="005C716E"/>
    <w:rsid w:val="005C7219"/>
    <w:rsid w:val="005C725C"/>
    <w:rsid w:val="005C7381"/>
    <w:rsid w:val="005C740F"/>
    <w:rsid w:val="005C7716"/>
    <w:rsid w:val="005C78EB"/>
    <w:rsid w:val="005C7A91"/>
    <w:rsid w:val="005C7BF5"/>
    <w:rsid w:val="005C7CCE"/>
    <w:rsid w:val="005C7CF8"/>
    <w:rsid w:val="005C7F9B"/>
    <w:rsid w:val="005D007D"/>
    <w:rsid w:val="005D01F0"/>
    <w:rsid w:val="005D01F5"/>
    <w:rsid w:val="005D0224"/>
    <w:rsid w:val="005D049B"/>
    <w:rsid w:val="005D04C7"/>
    <w:rsid w:val="005D053F"/>
    <w:rsid w:val="005D067B"/>
    <w:rsid w:val="005D07CD"/>
    <w:rsid w:val="005D0879"/>
    <w:rsid w:val="005D0A50"/>
    <w:rsid w:val="005D0C2A"/>
    <w:rsid w:val="005D0DA1"/>
    <w:rsid w:val="005D0E5C"/>
    <w:rsid w:val="005D0E9E"/>
    <w:rsid w:val="005D0ED9"/>
    <w:rsid w:val="005D106C"/>
    <w:rsid w:val="005D10DA"/>
    <w:rsid w:val="005D1191"/>
    <w:rsid w:val="005D12EC"/>
    <w:rsid w:val="005D1317"/>
    <w:rsid w:val="005D13C7"/>
    <w:rsid w:val="005D13CC"/>
    <w:rsid w:val="005D1626"/>
    <w:rsid w:val="005D1628"/>
    <w:rsid w:val="005D1679"/>
    <w:rsid w:val="005D174F"/>
    <w:rsid w:val="005D1778"/>
    <w:rsid w:val="005D1792"/>
    <w:rsid w:val="005D17B4"/>
    <w:rsid w:val="005D17B9"/>
    <w:rsid w:val="005D1889"/>
    <w:rsid w:val="005D1943"/>
    <w:rsid w:val="005D19EC"/>
    <w:rsid w:val="005D1A3B"/>
    <w:rsid w:val="005D1A82"/>
    <w:rsid w:val="005D1BDC"/>
    <w:rsid w:val="005D1C08"/>
    <w:rsid w:val="005D1D0D"/>
    <w:rsid w:val="005D1D2A"/>
    <w:rsid w:val="005D1D37"/>
    <w:rsid w:val="005D1DA8"/>
    <w:rsid w:val="005D1E2E"/>
    <w:rsid w:val="005D1E74"/>
    <w:rsid w:val="005D1FC5"/>
    <w:rsid w:val="005D20B4"/>
    <w:rsid w:val="005D20EA"/>
    <w:rsid w:val="005D22B7"/>
    <w:rsid w:val="005D22E1"/>
    <w:rsid w:val="005D22ED"/>
    <w:rsid w:val="005D231E"/>
    <w:rsid w:val="005D23AE"/>
    <w:rsid w:val="005D2480"/>
    <w:rsid w:val="005D24E2"/>
    <w:rsid w:val="005D2507"/>
    <w:rsid w:val="005D27B3"/>
    <w:rsid w:val="005D2899"/>
    <w:rsid w:val="005D2937"/>
    <w:rsid w:val="005D295F"/>
    <w:rsid w:val="005D2998"/>
    <w:rsid w:val="005D2ABD"/>
    <w:rsid w:val="005D2AEB"/>
    <w:rsid w:val="005D2C39"/>
    <w:rsid w:val="005D2E29"/>
    <w:rsid w:val="005D2F96"/>
    <w:rsid w:val="005D30A1"/>
    <w:rsid w:val="005D313B"/>
    <w:rsid w:val="005D3245"/>
    <w:rsid w:val="005D3276"/>
    <w:rsid w:val="005D3281"/>
    <w:rsid w:val="005D3413"/>
    <w:rsid w:val="005D348C"/>
    <w:rsid w:val="005D35F3"/>
    <w:rsid w:val="005D3607"/>
    <w:rsid w:val="005D38A8"/>
    <w:rsid w:val="005D3A14"/>
    <w:rsid w:val="005D3B22"/>
    <w:rsid w:val="005D3BBA"/>
    <w:rsid w:val="005D3DAB"/>
    <w:rsid w:val="005D3FDE"/>
    <w:rsid w:val="005D3FF9"/>
    <w:rsid w:val="005D4063"/>
    <w:rsid w:val="005D4084"/>
    <w:rsid w:val="005D40FE"/>
    <w:rsid w:val="005D416C"/>
    <w:rsid w:val="005D439A"/>
    <w:rsid w:val="005D4447"/>
    <w:rsid w:val="005D44F2"/>
    <w:rsid w:val="005D4674"/>
    <w:rsid w:val="005D46A3"/>
    <w:rsid w:val="005D46BE"/>
    <w:rsid w:val="005D46C3"/>
    <w:rsid w:val="005D471E"/>
    <w:rsid w:val="005D497D"/>
    <w:rsid w:val="005D498E"/>
    <w:rsid w:val="005D4A2B"/>
    <w:rsid w:val="005D4DF2"/>
    <w:rsid w:val="005D4E7C"/>
    <w:rsid w:val="005D4FEB"/>
    <w:rsid w:val="005D5085"/>
    <w:rsid w:val="005D5145"/>
    <w:rsid w:val="005D537E"/>
    <w:rsid w:val="005D553E"/>
    <w:rsid w:val="005D556B"/>
    <w:rsid w:val="005D5609"/>
    <w:rsid w:val="005D5610"/>
    <w:rsid w:val="005D56FC"/>
    <w:rsid w:val="005D575C"/>
    <w:rsid w:val="005D580B"/>
    <w:rsid w:val="005D588D"/>
    <w:rsid w:val="005D598C"/>
    <w:rsid w:val="005D5BB8"/>
    <w:rsid w:val="005D5C4F"/>
    <w:rsid w:val="005D5C67"/>
    <w:rsid w:val="005D5E02"/>
    <w:rsid w:val="005D5E6B"/>
    <w:rsid w:val="005D5ED3"/>
    <w:rsid w:val="005D5F75"/>
    <w:rsid w:val="005D60C4"/>
    <w:rsid w:val="005D611B"/>
    <w:rsid w:val="005D63D5"/>
    <w:rsid w:val="005D642E"/>
    <w:rsid w:val="005D656A"/>
    <w:rsid w:val="005D65B7"/>
    <w:rsid w:val="005D66D7"/>
    <w:rsid w:val="005D67F0"/>
    <w:rsid w:val="005D68CA"/>
    <w:rsid w:val="005D68F1"/>
    <w:rsid w:val="005D690E"/>
    <w:rsid w:val="005D6A09"/>
    <w:rsid w:val="005D6B64"/>
    <w:rsid w:val="005D6C3A"/>
    <w:rsid w:val="005D6C73"/>
    <w:rsid w:val="005D6E13"/>
    <w:rsid w:val="005D6EE1"/>
    <w:rsid w:val="005D6F1A"/>
    <w:rsid w:val="005D706E"/>
    <w:rsid w:val="005D7151"/>
    <w:rsid w:val="005D71D0"/>
    <w:rsid w:val="005D72D3"/>
    <w:rsid w:val="005D7493"/>
    <w:rsid w:val="005D7541"/>
    <w:rsid w:val="005D756E"/>
    <w:rsid w:val="005D775A"/>
    <w:rsid w:val="005D78A6"/>
    <w:rsid w:val="005D79BF"/>
    <w:rsid w:val="005D79DE"/>
    <w:rsid w:val="005D7B51"/>
    <w:rsid w:val="005D7D6F"/>
    <w:rsid w:val="005D7F73"/>
    <w:rsid w:val="005E002A"/>
    <w:rsid w:val="005E006A"/>
    <w:rsid w:val="005E00F8"/>
    <w:rsid w:val="005E0108"/>
    <w:rsid w:val="005E0226"/>
    <w:rsid w:val="005E034D"/>
    <w:rsid w:val="005E03AE"/>
    <w:rsid w:val="005E03F3"/>
    <w:rsid w:val="005E0442"/>
    <w:rsid w:val="005E0686"/>
    <w:rsid w:val="005E0892"/>
    <w:rsid w:val="005E08CE"/>
    <w:rsid w:val="005E09A0"/>
    <w:rsid w:val="005E09A1"/>
    <w:rsid w:val="005E0A1D"/>
    <w:rsid w:val="005E0B05"/>
    <w:rsid w:val="005E0C34"/>
    <w:rsid w:val="005E0D52"/>
    <w:rsid w:val="005E0D86"/>
    <w:rsid w:val="005E0E55"/>
    <w:rsid w:val="005E0F39"/>
    <w:rsid w:val="005E0F47"/>
    <w:rsid w:val="005E0F6E"/>
    <w:rsid w:val="005E1006"/>
    <w:rsid w:val="005E113F"/>
    <w:rsid w:val="005E117E"/>
    <w:rsid w:val="005E1211"/>
    <w:rsid w:val="005E126B"/>
    <w:rsid w:val="005E1313"/>
    <w:rsid w:val="005E142F"/>
    <w:rsid w:val="005E1449"/>
    <w:rsid w:val="005E1538"/>
    <w:rsid w:val="005E1779"/>
    <w:rsid w:val="005E1856"/>
    <w:rsid w:val="005E1ADF"/>
    <w:rsid w:val="005E1BA3"/>
    <w:rsid w:val="005E1E82"/>
    <w:rsid w:val="005E1ED2"/>
    <w:rsid w:val="005E1F2C"/>
    <w:rsid w:val="005E1F66"/>
    <w:rsid w:val="005E1FDC"/>
    <w:rsid w:val="005E2095"/>
    <w:rsid w:val="005E23F1"/>
    <w:rsid w:val="005E243B"/>
    <w:rsid w:val="005E250A"/>
    <w:rsid w:val="005E25B0"/>
    <w:rsid w:val="005E2641"/>
    <w:rsid w:val="005E275A"/>
    <w:rsid w:val="005E29FB"/>
    <w:rsid w:val="005E2A2D"/>
    <w:rsid w:val="005E2A4E"/>
    <w:rsid w:val="005E2A96"/>
    <w:rsid w:val="005E2AA7"/>
    <w:rsid w:val="005E2BAF"/>
    <w:rsid w:val="005E2BEE"/>
    <w:rsid w:val="005E2C8F"/>
    <w:rsid w:val="005E2DEE"/>
    <w:rsid w:val="005E2F59"/>
    <w:rsid w:val="005E2F8D"/>
    <w:rsid w:val="005E3204"/>
    <w:rsid w:val="005E336F"/>
    <w:rsid w:val="005E34ED"/>
    <w:rsid w:val="005E3586"/>
    <w:rsid w:val="005E3642"/>
    <w:rsid w:val="005E3712"/>
    <w:rsid w:val="005E37D6"/>
    <w:rsid w:val="005E392E"/>
    <w:rsid w:val="005E394E"/>
    <w:rsid w:val="005E397C"/>
    <w:rsid w:val="005E39E5"/>
    <w:rsid w:val="005E3A81"/>
    <w:rsid w:val="005E3C14"/>
    <w:rsid w:val="005E3D36"/>
    <w:rsid w:val="005E3E0E"/>
    <w:rsid w:val="005E3E23"/>
    <w:rsid w:val="005E3F20"/>
    <w:rsid w:val="005E3F5A"/>
    <w:rsid w:val="005E41FB"/>
    <w:rsid w:val="005E4201"/>
    <w:rsid w:val="005E425B"/>
    <w:rsid w:val="005E42CA"/>
    <w:rsid w:val="005E4503"/>
    <w:rsid w:val="005E462D"/>
    <w:rsid w:val="005E468C"/>
    <w:rsid w:val="005E46C8"/>
    <w:rsid w:val="005E48B9"/>
    <w:rsid w:val="005E4DD0"/>
    <w:rsid w:val="005E4EA9"/>
    <w:rsid w:val="005E4F08"/>
    <w:rsid w:val="005E4FB2"/>
    <w:rsid w:val="005E4FBA"/>
    <w:rsid w:val="005E509C"/>
    <w:rsid w:val="005E50E1"/>
    <w:rsid w:val="005E51A5"/>
    <w:rsid w:val="005E5269"/>
    <w:rsid w:val="005E5312"/>
    <w:rsid w:val="005E53A4"/>
    <w:rsid w:val="005E5406"/>
    <w:rsid w:val="005E554B"/>
    <w:rsid w:val="005E55A8"/>
    <w:rsid w:val="005E563B"/>
    <w:rsid w:val="005E56CF"/>
    <w:rsid w:val="005E56EA"/>
    <w:rsid w:val="005E576C"/>
    <w:rsid w:val="005E5874"/>
    <w:rsid w:val="005E5A28"/>
    <w:rsid w:val="005E5A50"/>
    <w:rsid w:val="005E5A73"/>
    <w:rsid w:val="005E5EF1"/>
    <w:rsid w:val="005E5F1A"/>
    <w:rsid w:val="005E5F2D"/>
    <w:rsid w:val="005E5FDD"/>
    <w:rsid w:val="005E60BE"/>
    <w:rsid w:val="005E60E3"/>
    <w:rsid w:val="005E6267"/>
    <w:rsid w:val="005E6387"/>
    <w:rsid w:val="005E638D"/>
    <w:rsid w:val="005E6533"/>
    <w:rsid w:val="005E6581"/>
    <w:rsid w:val="005E669F"/>
    <w:rsid w:val="005E679A"/>
    <w:rsid w:val="005E681C"/>
    <w:rsid w:val="005E6906"/>
    <w:rsid w:val="005E6B96"/>
    <w:rsid w:val="005E7184"/>
    <w:rsid w:val="005E7379"/>
    <w:rsid w:val="005E74E5"/>
    <w:rsid w:val="005E758B"/>
    <w:rsid w:val="005E7644"/>
    <w:rsid w:val="005E76A0"/>
    <w:rsid w:val="005E78E3"/>
    <w:rsid w:val="005E7A34"/>
    <w:rsid w:val="005E7A4E"/>
    <w:rsid w:val="005E7C9B"/>
    <w:rsid w:val="005E7CA4"/>
    <w:rsid w:val="005E7CC1"/>
    <w:rsid w:val="005E7D09"/>
    <w:rsid w:val="005E7D2D"/>
    <w:rsid w:val="005F01E4"/>
    <w:rsid w:val="005F01EB"/>
    <w:rsid w:val="005F03E8"/>
    <w:rsid w:val="005F047F"/>
    <w:rsid w:val="005F04D9"/>
    <w:rsid w:val="005F0528"/>
    <w:rsid w:val="005F0652"/>
    <w:rsid w:val="005F0797"/>
    <w:rsid w:val="005F084A"/>
    <w:rsid w:val="005F09DA"/>
    <w:rsid w:val="005F0B80"/>
    <w:rsid w:val="005F0C9A"/>
    <w:rsid w:val="005F0D77"/>
    <w:rsid w:val="005F0E89"/>
    <w:rsid w:val="005F0FA8"/>
    <w:rsid w:val="005F0FF2"/>
    <w:rsid w:val="005F109D"/>
    <w:rsid w:val="005F10CB"/>
    <w:rsid w:val="005F10F4"/>
    <w:rsid w:val="005F151E"/>
    <w:rsid w:val="005F1593"/>
    <w:rsid w:val="005F159B"/>
    <w:rsid w:val="005F15A6"/>
    <w:rsid w:val="005F164B"/>
    <w:rsid w:val="005F16DA"/>
    <w:rsid w:val="005F1842"/>
    <w:rsid w:val="005F1A80"/>
    <w:rsid w:val="005F1AC8"/>
    <w:rsid w:val="005F1B2C"/>
    <w:rsid w:val="005F1C9A"/>
    <w:rsid w:val="005F1D14"/>
    <w:rsid w:val="005F1D9A"/>
    <w:rsid w:val="005F1E88"/>
    <w:rsid w:val="005F1EFD"/>
    <w:rsid w:val="005F1FA8"/>
    <w:rsid w:val="005F211A"/>
    <w:rsid w:val="005F2141"/>
    <w:rsid w:val="005F22C6"/>
    <w:rsid w:val="005F22E1"/>
    <w:rsid w:val="005F2389"/>
    <w:rsid w:val="005F2463"/>
    <w:rsid w:val="005F2574"/>
    <w:rsid w:val="005F25C2"/>
    <w:rsid w:val="005F2646"/>
    <w:rsid w:val="005F26CC"/>
    <w:rsid w:val="005F274F"/>
    <w:rsid w:val="005F282F"/>
    <w:rsid w:val="005F2847"/>
    <w:rsid w:val="005F2900"/>
    <w:rsid w:val="005F29F2"/>
    <w:rsid w:val="005F2A30"/>
    <w:rsid w:val="005F2D26"/>
    <w:rsid w:val="005F2DC5"/>
    <w:rsid w:val="005F2EF2"/>
    <w:rsid w:val="005F2FC3"/>
    <w:rsid w:val="005F314F"/>
    <w:rsid w:val="005F3256"/>
    <w:rsid w:val="005F3274"/>
    <w:rsid w:val="005F33C2"/>
    <w:rsid w:val="005F349E"/>
    <w:rsid w:val="005F34AD"/>
    <w:rsid w:val="005F352C"/>
    <w:rsid w:val="005F3602"/>
    <w:rsid w:val="005F370E"/>
    <w:rsid w:val="005F38F1"/>
    <w:rsid w:val="005F393C"/>
    <w:rsid w:val="005F39C9"/>
    <w:rsid w:val="005F3A11"/>
    <w:rsid w:val="005F3A12"/>
    <w:rsid w:val="005F3BFB"/>
    <w:rsid w:val="005F3D18"/>
    <w:rsid w:val="005F3E5C"/>
    <w:rsid w:val="005F4008"/>
    <w:rsid w:val="005F4015"/>
    <w:rsid w:val="005F40C4"/>
    <w:rsid w:val="005F412A"/>
    <w:rsid w:val="005F41CC"/>
    <w:rsid w:val="005F4240"/>
    <w:rsid w:val="005F429C"/>
    <w:rsid w:val="005F43CF"/>
    <w:rsid w:val="005F4512"/>
    <w:rsid w:val="005F45A3"/>
    <w:rsid w:val="005F45E3"/>
    <w:rsid w:val="005F4648"/>
    <w:rsid w:val="005F46E3"/>
    <w:rsid w:val="005F475B"/>
    <w:rsid w:val="005F4941"/>
    <w:rsid w:val="005F4A0F"/>
    <w:rsid w:val="005F4A15"/>
    <w:rsid w:val="005F4A3C"/>
    <w:rsid w:val="005F4AFB"/>
    <w:rsid w:val="005F4B0E"/>
    <w:rsid w:val="005F4BDB"/>
    <w:rsid w:val="005F4D66"/>
    <w:rsid w:val="005F4ECA"/>
    <w:rsid w:val="005F4F1F"/>
    <w:rsid w:val="005F4F30"/>
    <w:rsid w:val="005F5064"/>
    <w:rsid w:val="005F50E0"/>
    <w:rsid w:val="005F5296"/>
    <w:rsid w:val="005F52C2"/>
    <w:rsid w:val="005F52E0"/>
    <w:rsid w:val="005F53CC"/>
    <w:rsid w:val="005F543D"/>
    <w:rsid w:val="005F54E3"/>
    <w:rsid w:val="005F5512"/>
    <w:rsid w:val="005F59B4"/>
    <w:rsid w:val="005F59DE"/>
    <w:rsid w:val="005F5BB4"/>
    <w:rsid w:val="005F5C60"/>
    <w:rsid w:val="005F5C71"/>
    <w:rsid w:val="005F5C83"/>
    <w:rsid w:val="005F5CA4"/>
    <w:rsid w:val="005F5F06"/>
    <w:rsid w:val="005F5F35"/>
    <w:rsid w:val="005F5FF8"/>
    <w:rsid w:val="005F632D"/>
    <w:rsid w:val="005F6680"/>
    <w:rsid w:val="005F669A"/>
    <w:rsid w:val="005F66D6"/>
    <w:rsid w:val="005F66DF"/>
    <w:rsid w:val="005F6732"/>
    <w:rsid w:val="005F6854"/>
    <w:rsid w:val="005F69D3"/>
    <w:rsid w:val="005F6C67"/>
    <w:rsid w:val="005F6DD5"/>
    <w:rsid w:val="005F6E8C"/>
    <w:rsid w:val="005F6EB6"/>
    <w:rsid w:val="005F6F3B"/>
    <w:rsid w:val="005F6F75"/>
    <w:rsid w:val="005F707F"/>
    <w:rsid w:val="005F70B0"/>
    <w:rsid w:val="005F73F8"/>
    <w:rsid w:val="005F7462"/>
    <w:rsid w:val="005F7505"/>
    <w:rsid w:val="005F750A"/>
    <w:rsid w:val="005F758A"/>
    <w:rsid w:val="005F76B5"/>
    <w:rsid w:val="005F775F"/>
    <w:rsid w:val="005F7901"/>
    <w:rsid w:val="005F79E4"/>
    <w:rsid w:val="005F7A50"/>
    <w:rsid w:val="005F7B9B"/>
    <w:rsid w:val="005F7C3D"/>
    <w:rsid w:val="005F7D3D"/>
    <w:rsid w:val="005F7D81"/>
    <w:rsid w:val="005F7DC4"/>
    <w:rsid w:val="005F7DD8"/>
    <w:rsid w:val="005F7E5F"/>
    <w:rsid w:val="005F7ECF"/>
    <w:rsid w:val="0060006C"/>
    <w:rsid w:val="006001A4"/>
    <w:rsid w:val="006001C0"/>
    <w:rsid w:val="006003E9"/>
    <w:rsid w:val="0060040B"/>
    <w:rsid w:val="0060041B"/>
    <w:rsid w:val="006007F1"/>
    <w:rsid w:val="0060088E"/>
    <w:rsid w:val="00600995"/>
    <w:rsid w:val="006009ED"/>
    <w:rsid w:val="00600BBF"/>
    <w:rsid w:val="00600C0B"/>
    <w:rsid w:val="00600C16"/>
    <w:rsid w:val="00600C8F"/>
    <w:rsid w:val="00600D19"/>
    <w:rsid w:val="00600F7D"/>
    <w:rsid w:val="00601031"/>
    <w:rsid w:val="00601066"/>
    <w:rsid w:val="0060107F"/>
    <w:rsid w:val="006010A7"/>
    <w:rsid w:val="00601270"/>
    <w:rsid w:val="00601344"/>
    <w:rsid w:val="006013DB"/>
    <w:rsid w:val="00601408"/>
    <w:rsid w:val="0060143A"/>
    <w:rsid w:val="0060159F"/>
    <w:rsid w:val="006016A9"/>
    <w:rsid w:val="0060175A"/>
    <w:rsid w:val="006017E1"/>
    <w:rsid w:val="006017EE"/>
    <w:rsid w:val="00601850"/>
    <w:rsid w:val="006018DD"/>
    <w:rsid w:val="006019C1"/>
    <w:rsid w:val="00601A3A"/>
    <w:rsid w:val="00601AB5"/>
    <w:rsid w:val="00601C85"/>
    <w:rsid w:val="00601EA0"/>
    <w:rsid w:val="00601EF7"/>
    <w:rsid w:val="00601F7C"/>
    <w:rsid w:val="00601FB5"/>
    <w:rsid w:val="00601FBA"/>
    <w:rsid w:val="006020AD"/>
    <w:rsid w:val="00602190"/>
    <w:rsid w:val="00602197"/>
    <w:rsid w:val="006021F1"/>
    <w:rsid w:val="0060222D"/>
    <w:rsid w:val="006022BA"/>
    <w:rsid w:val="0060248D"/>
    <w:rsid w:val="00602614"/>
    <w:rsid w:val="0060265F"/>
    <w:rsid w:val="00602986"/>
    <w:rsid w:val="00602B94"/>
    <w:rsid w:val="00602CB5"/>
    <w:rsid w:val="00602CC5"/>
    <w:rsid w:val="00602D58"/>
    <w:rsid w:val="00602E4E"/>
    <w:rsid w:val="00602E62"/>
    <w:rsid w:val="006031AE"/>
    <w:rsid w:val="0060327A"/>
    <w:rsid w:val="00603284"/>
    <w:rsid w:val="006034D1"/>
    <w:rsid w:val="00603773"/>
    <w:rsid w:val="00603797"/>
    <w:rsid w:val="00603921"/>
    <w:rsid w:val="00603BC1"/>
    <w:rsid w:val="00603C09"/>
    <w:rsid w:val="00603EE0"/>
    <w:rsid w:val="00603F67"/>
    <w:rsid w:val="0060409E"/>
    <w:rsid w:val="0060431E"/>
    <w:rsid w:val="00604470"/>
    <w:rsid w:val="0060465D"/>
    <w:rsid w:val="0060466A"/>
    <w:rsid w:val="00604693"/>
    <w:rsid w:val="00604885"/>
    <w:rsid w:val="006049AB"/>
    <w:rsid w:val="00604A36"/>
    <w:rsid w:val="00604A41"/>
    <w:rsid w:val="00604B6C"/>
    <w:rsid w:val="00604CAC"/>
    <w:rsid w:val="00604E0D"/>
    <w:rsid w:val="00604E44"/>
    <w:rsid w:val="006050C6"/>
    <w:rsid w:val="00605227"/>
    <w:rsid w:val="00605239"/>
    <w:rsid w:val="00605247"/>
    <w:rsid w:val="006052E1"/>
    <w:rsid w:val="006052F9"/>
    <w:rsid w:val="006054B1"/>
    <w:rsid w:val="006055E9"/>
    <w:rsid w:val="006056D8"/>
    <w:rsid w:val="00605781"/>
    <w:rsid w:val="006057E7"/>
    <w:rsid w:val="0060582B"/>
    <w:rsid w:val="0060596F"/>
    <w:rsid w:val="00605975"/>
    <w:rsid w:val="00605AC1"/>
    <w:rsid w:val="00605B02"/>
    <w:rsid w:val="00605C5C"/>
    <w:rsid w:val="00605F57"/>
    <w:rsid w:val="00606079"/>
    <w:rsid w:val="006060BA"/>
    <w:rsid w:val="00606101"/>
    <w:rsid w:val="00606145"/>
    <w:rsid w:val="0060624A"/>
    <w:rsid w:val="00606261"/>
    <w:rsid w:val="00606379"/>
    <w:rsid w:val="006063E3"/>
    <w:rsid w:val="006063FC"/>
    <w:rsid w:val="006064E0"/>
    <w:rsid w:val="00606557"/>
    <w:rsid w:val="0060655B"/>
    <w:rsid w:val="0060656D"/>
    <w:rsid w:val="006065CD"/>
    <w:rsid w:val="006065D9"/>
    <w:rsid w:val="00606633"/>
    <w:rsid w:val="00606775"/>
    <w:rsid w:val="0060680C"/>
    <w:rsid w:val="0060686F"/>
    <w:rsid w:val="006068EB"/>
    <w:rsid w:val="006069CD"/>
    <w:rsid w:val="00606B1E"/>
    <w:rsid w:val="00606C68"/>
    <w:rsid w:val="00606D33"/>
    <w:rsid w:val="00606EB7"/>
    <w:rsid w:val="0060705F"/>
    <w:rsid w:val="0060720B"/>
    <w:rsid w:val="0060726F"/>
    <w:rsid w:val="006073B3"/>
    <w:rsid w:val="006073B4"/>
    <w:rsid w:val="006074AA"/>
    <w:rsid w:val="006074F3"/>
    <w:rsid w:val="006076DD"/>
    <w:rsid w:val="00607819"/>
    <w:rsid w:val="00607848"/>
    <w:rsid w:val="00607997"/>
    <w:rsid w:val="00607A77"/>
    <w:rsid w:val="00607AFD"/>
    <w:rsid w:val="00607DA6"/>
    <w:rsid w:val="00607DF8"/>
    <w:rsid w:val="00607F3B"/>
    <w:rsid w:val="00607F54"/>
    <w:rsid w:val="00607F6A"/>
    <w:rsid w:val="00610151"/>
    <w:rsid w:val="006102F9"/>
    <w:rsid w:val="00610320"/>
    <w:rsid w:val="006103EA"/>
    <w:rsid w:val="00610686"/>
    <w:rsid w:val="006109C5"/>
    <w:rsid w:val="00610A8E"/>
    <w:rsid w:val="00610B20"/>
    <w:rsid w:val="00610CBB"/>
    <w:rsid w:val="00610D3A"/>
    <w:rsid w:val="00610DE1"/>
    <w:rsid w:val="00610F0A"/>
    <w:rsid w:val="006110C9"/>
    <w:rsid w:val="006110E9"/>
    <w:rsid w:val="006111EE"/>
    <w:rsid w:val="0061126F"/>
    <w:rsid w:val="006112BB"/>
    <w:rsid w:val="006112EA"/>
    <w:rsid w:val="006113DF"/>
    <w:rsid w:val="006113E0"/>
    <w:rsid w:val="006113F4"/>
    <w:rsid w:val="006113FB"/>
    <w:rsid w:val="00611421"/>
    <w:rsid w:val="00611468"/>
    <w:rsid w:val="006114CC"/>
    <w:rsid w:val="006114D9"/>
    <w:rsid w:val="006115C6"/>
    <w:rsid w:val="006117A6"/>
    <w:rsid w:val="00611AB0"/>
    <w:rsid w:val="00611DB6"/>
    <w:rsid w:val="00611F13"/>
    <w:rsid w:val="0061203C"/>
    <w:rsid w:val="006121E9"/>
    <w:rsid w:val="006121EF"/>
    <w:rsid w:val="006122B1"/>
    <w:rsid w:val="006122F4"/>
    <w:rsid w:val="00612311"/>
    <w:rsid w:val="00612353"/>
    <w:rsid w:val="00612440"/>
    <w:rsid w:val="006125E1"/>
    <w:rsid w:val="00612676"/>
    <w:rsid w:val="006127F0"/>
    <w:rsid w:val="00612A2A"/>
    <w:rsid w:val="00612B1A"/>
    <w:rsid w:val="00612B27"/>
    <w:rsid w:val="00612CE6"/>
    <w:rsid w:val="00612D5B"/>
    <w:rsid w:val="00612DC9"/>
    <w:rsid w:val="00612DD5"/>
    <w:rsid w:val="00612DDD"/>
    <w:rsid w:val="00612E5C"/>
    <w:rsid w:val="00612F15"/>
    <w:rsid w:val="00612F78"/>
    <w:rsid w:val="00613035"/>
    <w:rsid w:val="00613038"/>
    <w:rsid w:val="00613148"/>
    <w:rsid w:val="006131A0"/>
    <w:rsid w:val="00613304"/>
    <w:rsid w:val="00613392"/>
    <w:rsid w:val="006134EE"/>
    <w:rsid w:val="00613542"/>
    <w:rsid w:val="00613555"/>
    <w:rsid w:val="0061359E"/>
    <w:rsid w:val="006135B5"/>
    <w:rsid w:val="006136BF"/>
    <w:rsid w:val="006138D9"/>
    <w:rsid w:val="0061393E"/>
    <w:rsid w:val="00613D12"/>
    <w:rsid w:val="00613EEF"/>
    <w:rsid w:val="00613EFF"/>
    <w:rsid w:val="00613FE3"/>
    <w:rsid w:val="0061401F"/>
    <w:rsid w:val="00614275"/>
    <w:rsid w:val="006144E8"/>
    <w:rsid w:val="00614598"/>
    <w:rsid w:val="006146D6"/>
    <w:rsid w:val="00614789"/>
    <w:rsid w:val="006147F7"/>
    <w:rsid w:val="00614964"/>
    <w:rsid w:val="00614984"/>
    <w:rsid w:val="00614990"/>
    <w:rsid w:val="00614AB7"/>
    <w:rsid w:val="00614CCB"/>
    <w:rsid w:val="00614D8A"/>
    <w:rsid w:val="00614EE3"/>
    <w:rsid w:val="00614F69"/>
    <w:rsid w:val="006152DE"/>
    <w:rsid w:val="0061535B"/>
    <w:rsid w:val="006154AE"/>
    <w:rsid w:val="00615553"/>
    <w:rsid w:val="006157F8"/>
    <w:rsid w:val="0061597E"/>
    <w:rsid w:val="00615A8E"/>
    <w:rsid w:val="00615ABD"/>
    <w:rsid w:val="00615B86"/>
    <w:rsid w:val="00615C80"/>
    <w:rsid w:val="00615D91"/>
    <w:rsid w:val="00615DDF"/>
    <w:rsid w:val="006160C5"/>
    <w:rsid w:val="006161C7"/>
    <w:rsid w:val="006167B3"/>
    <w:rsid w:val="00616986"/>
    <w:rsid w:val="00616A94"/>
    <w:rsid w:val="00616A99"/>
    <w:rsid w:val="00616AF2"/>
    <w:rsid w:val="00616CEB"/>
    <w:rsid w:val="00616DB8"/>
    <w:rsid w:val="00616E1B"/>
    <w:rsid w:val="00616ED2"/>
    <w:rsid w:val="00616F8D"/>
    <w:rsid w:val="00616FA5"/>
    <w:rsid w:val="00616FA7"/>
    <w:rsid w:val="0061703B"/>
    <w:rsid w:val="006170D9"/>
    <w:rsid w:val="0061714F"/>
    <w:rsid w:val="006171C4"/>
    <w:rsid w:val="0061724E"/>
    <w:rsid w:val="00617362"/>
    <w:rsid w:val="006173CE"/>
    <w:rsid w:val="00617482"/>
    <w:rsid w:val="006174B4"/>
    <w:rsid w:val="006175D9"/>
    <w:rsid w:val="00617781"/>
    <w:rsid w:val="0061784B"/>
    <w:rsid w:val="0061786B"/>
    <w:rsid w:val="006178C1"/>
    <w:rsid w:val="006178D1"/>
    <w:rsid w:val="00617A6E"/>
    <w:rsid w:val="00617B9A"/>
    <w:rsid w:val="00617C16"/>
    <w:rsid w:val="00617D31"/>
    <w:rsid w:val="00617DC8"/>
    <w:rsid w:val="00617F83"/>
    <w:rsid w:val="0062009F"/>
    <w:rsid w:val="006200F6"/>
    <w:rsid w:val="006205C1"/>
    <w:rsid w:val="006205FF"/>
    <w:rsid w:val="006206B2"/>
    <w:rsid w:val="006206EA"/>
    <w:rsid w:val="00620771"/>
    <w:rsid w:val="006207C4"/>
    <w:rsid w:val="00620934"/>
    <w:rsid w:val="0062094E"/>
    <w:rsid w:val="00620A14"/>
    <w:rsid w:val="00620A34"/>
    <w:rsid w:val="00620A8A"/>
    <w:rsid w:val="00620B7F"/>
    <w:rsid w:val="00620CD8"/>
    <w:rsid w:val="00620D59"/>
    <w:rsid w:val="00620DF0"/>
    <w:rsid w:val="00620E3E"/>
    <w:rsid w:val="00620E49"/>
    <w:rsid w:val="00620EE6"/>
    <w:rsid w:val="00620EEC"/>
    <w:rsid w:val="00620F28"/>
    <w:rsid w:val="00620FCE"/>
    <w:rsid w:val="00621166"/>
    <w:rsid w:val="00621170"/>
    <w:rsid w:val="0062134C"/>
    <w:rsid w:val="006213E3"/>
    <w:rsid w:val="00621480"/>
    <w:rsid w:val="006215D1"/>
    <w:rsid w:val="00621649"/>
    <w:rsid w:val="0062168A"/>
    <w:rsid w:val="006216FB"/>
    <w:rsid w:val="00621799"/>
    <w:rsid w:val="0062180E"/>
    <w:rsid w:val="00621866"/>
    <w:rsid w:val="00621A23"/>
    <w:rsid w:val="00621A62"/>
    <w:rsid w:val="00621B8A"/>
    <w:rsid w:val="00621DFA"/>
    <w:rsid w:val="006220D5"/>
    <w:rsid w:val="00622127"/>
    <w:rsid w:val="00622192"/>
    <w:rsid w:val="00622195"/>
    <w:rsid w:val="0062227A"/>
    <w:rsid w:val="006222C4"/>
    <w:rsid w:val="006223A5"/>
    <w:rsid w:val="0062243A"/>
    <w:rsid w:val="00622465"/>
    <w:rsid w:val="0062257D"/>
    <w:rsid w:val="0062270F"/>
    <w:rsid w:val="006227EC"/>
    <w:rsid w:val="006228C7"/>
    <w:rsid w:val="00622995"/>
    <w:rsid w:val="006229C9"/>
    <w:rsid w:val="00622A54"/>
    <w:rsid w:val="00622B5A"/>
    <w:rsid w:val="00622D72"/>
    <w:rsid w:val="00622D7B"/>
    <w:rsid w:val="00622E9A"/>
    <w:rsid w:val="00622FF8"/>
    <w:rsid w:val="006232EA"/>
    <w:rsid w:val="006232FE"/>
    <w:rsid w:val="0062335E"/>
    <w:rsid w:val="00623385"/>
    <w:rsid w:val="006235EC"/>
    <w:rsid w:val="00623690"/>
    <w:rsid w:val="006236E8"/>
    <w:rsid w:val="00623800"/>
    <w:rsid w:val="0062386E"/>
    <w:rsid w:val="0062388D"/>
    <w:rsid w:val="0062392C"/>
    <w:rsid w:val="0062393D"/>
    <w:rsid w:val="006239B6"/>
    <w:rsid w:val="00623BC4"/>
    <w:rsid w:val="00623BEC"/>
    <w:rsid w:val="00623DBA"/>
    <w:rsid w:val="00623E65"/>
    <w:rsid w:val="00624268"/>
    <w:rsid w:val="00624328"/>
    <w:rsid w:val="00624364"/>
    <w:rsid w:val="00624595"/>
    <w:rsid w:val="006245FC"/>
    <w:rsid w:val="006246B3"/>
    <w:rsid w:val="0062494A"/>
    <w:rsid w:val="006249B3"/>
    <w:rsid w:val="006249CD"/>
    <w:rsid w:val="00624A19"/>
    <w:rsid w:val="00624B1F"/>
    <w:rsid w:val="00624B7E"/>
    <w:rsid w:val="00624BC1"/>
    <w:rsid w:val="00624D99"/>
    <w:rsid w:val="00624F9B"/>
    <w:rsid w:val="006253AA"/>
    <w:rsid w:val="006254AD"/>
    <w:rsid w:val="0062559B"/>
    <w:rsid w:val="006255ED"/>
    <w:rsid w:val="00625626"/>
    <w:rsid w:val="00625806"/>
    <w:rsid w:val="0062590E"/>
    <w:rsid w:val="006259AA"/>
    <w:rsid w:val="00625AC9"/>
    <w:rsid w:val="00625B3C"/>
    <w:rsid w:val="00625C2F"/>
    <w:rsid w:val="00625D83"/>
    <w:rsid w:val="00625E7C"/>
    <w:rsid w:val="00626077"/>
    <w:rsid w:val="00626140"/>
    <w:rsid w:val="0062614D"/>
    <w:rsid w:val="00626300"/>
    <w:rsid w:val="00626377"/>
    <w:rsid w:val="00626384"/>
    <w:rsid w:val="006265DB"/>
    <w:rsid w:val="00626641"/>
    <w:rsid w:val="006266EF"/>
    <w:rsid w:val="00626746"/>
    <w:rsid w:val="0062682A"/>
    <w:rsid w:val="0062682D"/>
    <w:rsid w:val="0062688B"/>
    <w:rsid w:val="00626A04"/>
    <w:rsid w:val="00626A8A"/>
    <w:rsid w:val="00626AAF"/>
    <w:rsid w:val="00626AC4"/>
    <w:rsid w:val="00626AEA"/>
    <w:rsid w:val="00626BD4"/>
    <w:rsid w:val="00626C38"/>
    <w:rsid w:val="00626CBD"/>
    <w:rsid w:val="00626CCC"/>
    <w:rsid w:val="00626E39"/>
    <w:rsid w:val="00626EDD"/>
    <w:rsid w:val="00626FF8"/>
    <w:rsid w:val="00627018"/>
    <w:rsid w:val="00627023"/>
    <w:rsid w:val="0062707C"/>
    <w:rsid w:val="00627139"/>
    <w:rsid w:val="00627197"/>
    <w:rsid w:val="00627284"/>
    <w:rsid w:val="00627314"/>
    <w:rsid w:val="00627377"/>
    <w:rsid w:val="0062743F"/>
    <w:rsid w:val="0062748F"/>
    <w:rsid w:val="00627542"/>
    <w:rsid w:val="006276BC"/>
    <w:rsid w:val="006276DF"/>
    <w:rsid w:val="00627797"/>
    <w:rsid w:val="006277B9"/>
    <w:rsid w:val="00627A27"/>
    <w:rsid w:val="00627B33"/>
    <w:rsid w:val="00627B4B"/>
    <w:rsid w:val="00627B99"/>
    <w:rsid w:val="00627BAA"/>
    <w:rsid w:val="00627CF7"/>
    <w:rsid w:val="00627CFE"/>
    <w:rsid w:val="00627D86"/>
    <w:rsid w:val="00627DD8"/>
    <w:rsid w:val="00627E76"/>
    <w:rsid w:val="00630033"/>
    <w:rsid w:val="00630428"/>
    <w:rsid w:val="006305DA"/>
    <w:rsid w:val="00630618"/>
    <w:rsid w:val="00630805"/>
    <w:rsid w:val="00630857"/>
    <w:rsid w:val="006308F0"/>
    <w:rsid w:val="0063090E"/>
    <w:rsid w:val="00630A24"/>
    <w:rsid w:val="00630AC3"/>
    <w:rsid w:val="00630CA7"/>
    <w:rsid w:val="00630CB0"/>
    <w:rsid w:val="00630D3C"/>
    <w:rsid w:val="00630DDC"/>
    <w:rsid w:val="00630E31"/>
    <w:rsid w:val="00630E9C"/>
    <w:rsid w:val="00631000"/>
    <w:rsid w:val="00631003"/>
    <w:rsid w:val="0063107C"/>
    <w:rsid w:val="0063111D"/>
    <w:rsid w:val="0063112C"/>
    <w:rsid w:val="00631168"/>
    <w:rsid w:val="006311F8"/>
    <w:rsid w:val="00631265"/>
    <w:rsid w:val="00631513"/>
    <w:rsid w:val="0063152A"/>
    <w:rsid w:val="006315FA"/>
    <w:rsid w:val="00631610"/>
    <w:rsid w:val="006316F6"/>
    <w:rsid w:val="00631825"/>
    <w:rsid w:val="00631869"/>
    <w:rsid w:val="006319F7"/>
    <w:rsid w:val="00631A4E"/>
    <w:rsid w:val="00631B69"/>
    <w:rsid w:val="00631BD0"/>
    <w:rsid w:val="00631F44"/>
    <w:rsid w:val="006322AD"/>
    <w:rsid w:val="0063231A"/>
    <w:rsid w:val="0063234A"/>
    <w:rsid w:val="0063243C"/>
    <w:rsid w:val="00632710"/>
    <w:rsid w:val="006327E4"/>
    <w:rsid w:val="00632899"/>
    <w:rsid w:val="00632926"/>
    <w:rsid w:val="00632993"/>
    <w:rsid w:val="00632A10"/>
    <w:rsid w:val="00632A44"/>
    <w:rsid w:val="00632A85"/>
    <w:rsid w:val="00632E64"/>
    <w:rsid w:val="00632EC7"/>
    <w:rsid w:val="00632F5D"/>
    <w:rsid w:val="00632FDD"/>
    <w:rsid w:val="006330A0"/>
    <w:rsid w:val="00633150"/>
    <w:rsid w:val="006331B7"/>
    <w:rsid w:val="0063339C"/>
    <w:rsid w:val="006334C6"/>
    <w:rsid w:val="00633592"/>
    <w:rsid w:val="006336DC"/>
    <w:rsid w:val="006337E0"/>
    <w:rsid w:val="00633A02"/>
    <w:rsid w:val="00633A73"/>
    <w:rsid w:val="00633B02"/>
    <w:rsid w:val="00633B12"/>
    <w:rsid w:val="00633CF0"/>
    <w:rsid w:val="00633EB9"/>
    <w:rsid w:val="00634047"/>
    <w:rsid w:val="006340F2"/>
    <w:rsid w:val="0063412F"/>
    <w:rsid w:val="00634856"/>
    <w:rsid w:val="006348CD"/>
    <w:rsid w:val="006348D6"/>
    <w:rsid w:val="00634D20"/>
    <w:rsid w:val="00634DB7"/>
    <w:rsid w:val="00634DE8"/>
    <w:rsid w:val="00634E31"/>
    <w:rsid w:val="00634F26"/>
    <w:rsid w:val="00634F75"/>
    <w:rsid w:val="00634FAB"/>
    <w:rsid w:val="00635074"/>
    <w:rsid w:val="00635077"/>
    <w:rsid w:val="00635111"/>
    <w:rsid w:val="006351C0"/>
    <w:rsid w:val="0063520A"/>
    <w:rsid w:val="00635291"/>
    <w:rsid w:val="00635298"/>
    <w:rsid w:val="006353A0"/>
    <w:rsid w:val="006353E0"/>
    <w:rsid w:val="0063555A"/>
    <w:rsid w:val="006355EB"/>
    <w:rsid w:val="00635783"/>
    <w:rsid w:val="006357C1"/>
    <w:rsid w:val="006358B7"/>
    <w:rsid w:val="00635956"/>
    <w:rsid w:val="00635977"/>
    <w:rsid w:val="0063597B"/>
    <w:rsid w:val="00635B2C"/>
    <w:rsid w:val="00635BAC"/>
    <w:rsid w:val="00635DFD"/>
    <w:rsid w:val="00635FCE"/>
    <w:rsid w:val="00636246"/>
    <w:rsid w:val="00636278"/>
    <w:rsid w:val="006364E9"/>
    <w:rsid w:val="0063651E"/>
    <w:rsid w:val="00636537"/>
    <w:rsid w:val="00636541"/>
    <w:rsid w:val="006365F3"/>
    <w:rsid w:val="00636652"/>
    <w:rsid w:val="0063665A"/>
    <w:rsid w:val="00636775"/>
    <w:rsid w:val="00636783"/>
    <w:rsid w:val="006367C4"/>
    <w:rsid w:val="00636876"/>
    <w:rsid w:val="006368AC"/>
    <w:rsid w:val="006368FC"/>
    <w:rsid w:val="006369A3"/>
    <w:rsid w:val="00636A0E"/>
    <w:rsid w:val="00636A92"/>
    <w:rsid w:val="00636F09"/>
    <w:rsid w:val="00636FB4"/>
    <w:rsid w:val="00636FBC"/>
    <w:rsid w:val="00636FE0"/>
    <w:rsid w:val="006371A7"/>
    <w:rsid w:val="006374E4"/>
    <w:rsid w:val="0063758D"/>
    <w:rsid w:val="006375CE"/>
    <w:rsid w:val="006375DB"/>
    <w:rsid w:val="006376F1"/>
    <w:rsid w:val="00637723"/>
    <w:rsid w:val="006377CE"/>
    <w:rsid w:val="006377F8"/>
    <w:rsid w:val="0063785D"/>
    <w:rsid w:val="00637961"/>
    <w:rsid w:val="006379BC"/>
    <w:rsid w:val="00637AE7"/>
    <w:rsid w:val="00637B15"/>
    <w:rsid w:val="00637B3F"/>
    <w:rsid w:val="00637B9D"/>
    <w:rsid w:val="00637BF6"/>
    <w:rsid w:val="00637D40"/>
    <w:rsid w:val="00637DF2"/>
    <w:rsid w:val="00637EAE"/>
    <w:rsid w:val="00637EE8"/>
    <w:rsid w:val="00637F3C"/>
    <w:rsid w:val="00640145"/>
    <w:rsid w:val="00640201"/>
    <w:rsid w:val="0064023B"/>
    <w:rsid w:val="00640279"/>
    <w:rsid w:val="0064030A"/>
    <w:rsid w:val="00640357"/>
    <w:rsid w:val="006403C5"/>
    <w:rsid w:val="0064052C"/>
    <w:rsid w:val="00640718"/>
    <w:rsid w:val="00640A1B"/>
    <w:rsid w:val="00640A65"/>
    <w:rsid w:val="00640B78"/>
    <w:rsid w:val="00640BE6"/>
    <w:rsid w:val="00640C31"/>
    <w:rsid w:val="00640C83"/>
    <w:rsid w:val="00640DDD"/>
    <w:rsid w:val="00640E40"/>
    <w:rsid w:val="00640EEE"/>
    <w:rsid w:val="00640F24"/>
    <w:rsid w:val="0064113B"/>
    <w:rsid w:val="0064118C"/>
    <w:rsid w:val="006411CF"/>
    <w:rsid w:val="00641322"/>
    <w:rsid w:val="0064146C"/>
    <w:rsid w:val="006414A5"/>
    <w:rsid w:val="00641558"/>
    <w:rsid w:val="006415F4"/>
    <w:rsid w:val="006418D7"/>
    <w:rsid w:val="006419DE"/>
    <w:rsid w:val="00641A91"/>
    <w:rsid w:val="00641AE5"/>
    <w:rsid w:val="00641B39"/>
    <w:rsid w:val="00641B5F"/>
    <w:rsid w:val="00641C0F"/>
    <w:rsid w:val="00641C76"/>
    <w:rsid w:val="00641D96"/>
    <w:rsid w:val="006420A5"/>
    <w:rsid w:val="006420CF"/>
    <w:rsid w:val="0064212E"/>
    <w:rsid w:val="00642221"/>
    <w:rsid w:val="006422C5"/>
    <w:rsid w:val="006422F9"/>
    <w:rsid w:val="006423CA"/>
    <w:rsid w:val="0064244C"/>
    <w:rsid w:val="0064265F"/>
    <w:rsid w:val="00642667"/>
    <w:rsid w:val="006426DF"/>
    <w:rsid w:val="0064271C"/>
    <w:rsid w:val="00642847"/>
    <w:rsid w:val="00642945"/>
    <w:rsid w:val="00642A08"/>
    <w:rsid w:val="00642C52"/>
    <w:rsid w:val="00642D91"/>
    <w:rsid w:val="00642E56"/>
    <w:rsid w:val="00642E98"/>
    <w:rsid w:val="00642ED1"/>
    <w:rsid w:val="0064305B"/>
    <w:rsid w:val="00643087"/>
    <w:rsid w:val="00643117"/>
    <w:rsid w:val="0064328D"/>
    <w:rsid w:val="006432EF"/>
    <w:rsid w:val="00643325"/>
    <w:rsid w:val="00643374"/>
    <w:rsid w:val="0064345C"/>
    <w:rsid w:val="006434F5"/>
    <w:rsid w:val="006435DF"/>
    <w:rsid w:val="006437CB"/>
    <w:rsid w:val="006437DC"/>
    <w:rsid w:val="00643941"/>
    <w:rsid w:val="00643985"/>
    <w:rsid w:val="00643A8C"/>
    <w:rsid w:val="00643C26"/>
    <w:rsid w:val="00643E65"/>
    <w:rsid w:val="00644127"/>
    <w:rsid w:val="00644348"/>
    <w:rsid w:val="0064447B"/>
    <w:rsid w:val="006444E0"/>
    <w:rsid w:val="006445CE"/>
    <w:rsid w:val="00644749"/>
    <w:rsid w:val="00644767"/>
    <w:rsid w:val="006447D2"/>
    <w:rsid w:val="00644867"/>
    <w:rsid w:val="00644882"/>
    <w:rsid w:val="006449C2"/>
    <w:rsid w:val="00644A16"/>
    <w:rsid w:val="00644A9F"/>
    <w:rsid w:val="00644B8A"/>
    <w:rsid w:val="00644C8E"/>
    <w:rsid w:val="00644CED"/>
    <w:rsid w:val="00644DE4"/>
    <w:rsid w:val="00645064"/>
    <w:rsid w:val="0064511E"/>
    <w:rsid w:val="006451A9"/>
    <w:rsid w:val="00645254"/>
    <w:rsid w:val="00645348"/>
    <w:rsid w:val="0064534C"/>
    <w:rsid w:val="006453D7"/>
    <w:rsid w:val="00645471"/>
    <w:rsid w:val="006454CF"/>
    <w:rsid w:val="006454DC"/>
    <w:rsid w:val="0064556F"/>
    <w:rsid w:val="006457BC"/>
    <w:rsid w:val="00645822"/>
    <w:rsid w:val="00645959"/>
    <w:rsid w:val="006459EF"/>
    <w:rsid w:val="00645AEA"/>
    <w:rsid w:val="00645B8F"/>
    <w:rsid w:val="00645BAC"/>
    <w:rsid w:val="00645BE9"/>
    <w:rsid w:val="00645C46"/>
    <w:rsid w:val="00645C99"/>
    <w:rsid w:val="00645CDF"/>
    <w:rsid w:val="00645D91"/>
    <w:rsid w:val="00645E59"/>
    <w:rsid w:val="00645F8F"/>
    <w:rsid w:val="006460F0"/>
    <w:rsid w:val="006461AA"/>
    <w:rsid w:val="006461B0"/>
    <w:rsid w:val="00646223"/>
    <w:rsid w:val="00646334"/>
    <w:rsid w:val="0064635F"/>
    <w:rsid w:val="00646501"/>
    <w:rsid w:val="00646586"/>
    <w:rsid w:val="0064659F"/>
    <w:rsid w:val="006466BE"/>
    <w:rsid w:val="006467D8"/>
    <w:rsid w:val="00646839"/>
    <w:rsid w:val="006468BC"/>
    <w:rsid w:val="006469BE"/>
    <w:rsid w:val="00646AB1"/>
    <w:rsid w:val="00646ACB"/>
    <w:rsid w:val="00646ADE"/>
    <w:rsid w:val="00646C0E"/>
    <w:rsid w:val="00646C78"/>
    <w:rsid w:val="00646CFB"/>
    <w:rsid w:val="00646D58"/>
    <w:rsid w:val="00646DE8"/>
    <w:rsid w:val="00646DEA"/>
    <w:rsid w:val="00646E1D"/>
    <w:rsid w:val="00646E2C"/>
    <w:rsid w:val="00646EF2"/>
    <w:rsid w:val="00646F2E"/>
    <w:rsid w:val="00646FB9"/>
    <w:rsid w:val="00647113"/>
    <w:rsid w:val="0064714B"/>
    <w:rsid w:val="00647157"/>
    <w:rsid w:val="006473DB"/>
    <w:rsid w:val="00647449"/>
    <w:rsid w:val="00647561"/>
    <w:rsid w:val="0064764B"/>
    <w:rsid w:val="00647878"/>
    <w:rsid w:val="00647AE2"/>
    <w:rsid w:val="00647BED"/>
    <w:rsid w:val="00647D4E"/>
    <w:rsid w:val="00647E59"/>
    <w:rsid w:val="00650055"/>
    <w:rsid w:val="0065010F"/>
    <w:rsid w:val="006502D2"/>
    <w:rsid w:val="006503D9"/>
    <w:rsid w:val="006503E2"/>
    <w:rsid w:val="00650403"/>
    <w:rsid w:val="00650416"/>
    <w:rsid w:val="006504CD"/>
    <w:rsid w:val="00650562"/>
    <w:rsid w:val="00650736"/>
    <w:rsid w:val="00650744"/>
    <w:rsid w:val="00650871"/>
    <w:rsid w:val="006508B7"/>
    <w:rsid w:val="00650AC3"/>
    <w:rsid w:val="00650CCC"/>
    <w:rsid w:val="00650D2B"/>
    <w:rsid w:val="00650D91"/>
    <w:rsid w:val="00650EE9"/>
    <w:rsid w:val="00650F88"/>
    <w:rsid w:val="00650FF3"/>
    <w:rsid w:val="00650FF6"/>
    <w:rsid w:val="0065110A"/>
    <w:rsid w:val="0065118C"/>
    <w:rsid w:val="00651228"/>
    <w:rsid w:val="00651235"/>
    <w:rsid w:val="00651484"/>
    <w:rsid w:val="0065166D"/>
    <w:rsid w:val="006517FA"/>
    <w:rsid w:val="006518AE"/>
    <w:rsid w:val="006519A1"/>
    <w:rsid w:val="00651B1C"/>
    <w:rsid w:val="00651C0B"/>
    <w:rsid w:val="00651DB9"/>
    <w:rsid w:val="00651E5E"/>
    <w:rsid w:val="00651EAB"/>
    <w:rsid w:val="00651F12"/>
    <w:rsid w:val="0065202E"/>
    <w:rsid w:val="00652075"/>
    <w:rsid w:val="006520A2"/>
    <w:rsid w:val="006524C0"/>
    <w:rsid w:val="00652592"/>
    <w:rsid w:val="0065282A"/>
    <w:rsid w:val="006528B6"/>
    <w:rsid w:val="006528D4"/>
    <w:rsid w:val="006529BF"/>
    <w:rsid w:val="00652E68"/>
    <w:rsid w:val="00652F13"/>
    <w:rsid w:val="00652FB9"/>
    <w:rsid w:val="006530CB"/>
    <w:rsid w:val="0065317A"/>
    <w:rsid w:val="006531CF"/>
    <w:rsid w:val="0065326E"/>
    <w:rsid w:val="006533D3"/>
    <w:rsid w:val="006534C7"/>
    <w:rsid w:val="00653654"/>
    <w:rsid w:val="00653659"/>
    <w:rsid w:val="006536F1"/>
    <w:rsid w:val="00653727"/>
    <w:rsid w:val="006537B7"/>
    <w:rsid w:val="00653A07"/>
    <w:rsid w:val="00653AA6"/>
    <w:rsid w:val="00653B34"/>
    <w:rsid w:val="00653B6A"/>
    <w:rsid w:val="00653B80"/>
    <w:rsid w:val="00653C46"/>
    <w:rsid w:val="00653D2E"/>
    <w:rsid w:val="00653DDC"/>
    <w:rsid w:val="00653EA7"/>
    <w:rsid w:val="00653FA2"/>
    <w:rsid w:val="00653FEB"/>
    <w:rsid w:val="00654056"/>
    <w:rsid w:val="0065418F"/>
    <w:rsid w:val="006541B3"/>
    <w:rsid w:val="00654207"/>
    <w:rsid w:val="0065424B"/>
    <w:rsid w:val="006543A8"/>
    <w:rsid w:val="00654401"/>
    <w:rsid w:val="006545BE"/>
    <w:rsid w:val="006548C5"/>
    <w:rsid w:val="00654972"/>
    <w:rsid w:val="00654BE2"/>
    <w:rsid w:val="00654DFE"/>
    <w:rsid w:val="006550D9"/>
    <w:rsid w:val="006553C2"/>
    <w:rsid w:val="006553F3"/>
    <w:rsid w:val="00655475"/>
    <w:rsid w:val="006555C5"/>
    <w:rsid w:val="006556C6"/>
    <w:rsid w:val="006557C0"/>
    <w:rsid w:val="006558FB"/>
    <w:rsid w:val="0065591F"/>
    <w:rsid w:val="006559CC"/>
    <w:rsid w:val="00655A1D"/>
    <w:rsid w:val="00655A22"/>
    <w:rsid w:val="00655A8E"/>
    <w:rsid w:val="00655DE8"/>
    <w:rsid w:val="00655E11"/>
    <w:rsid w:val="0065600A"/>
    <w:rsid w:val="00656035"/>
    <w:rsid w:val="0065604C"/>
    <w:rsid w:val="006560E1"/>
    <w:rsid w:val="006562FC"/>
    <w:rsid w:val="0065638E"/>
    <w:rsid w:val="006565B6"/>
    <w:rsid w:val="00656776"/>
    <w:rsid w:val="00656778"/>
    <w:rsid w:val="006567D2"/>
    <w:rsid w:val="00656A33"/>
    <w:rsid w:val="00656C22"/>
    <w:rsid w:val="00656CB0"/>
    <w:rsid w:val="00656CE2"/>
    <w:rsid w:val="00656D10"/>
    <w:rsid w:val="00656D4B"/>
    <w:rsid w:val="00656DC0"/>
    <w:rsid w:val="00656EDB"/>
    <w:rsid w:val="00656FD6"/>
    <w:rsid w:val="00657135"/>
    <w:rsid w:val="0065732D"/>
    <w:rsid w:val="0065736F"/>
    <w:rsid w:val="006573B1"/>
    <w:rsid w:val="006576F5"/>
    <w:rsid w:val="006577D3"/>
    <w:rsid w:val="006577E2"/>
    <w:rsid w:val="00657881"/>
    <w:rsid w:val="006578C6"/>
    <w:rsid w:val="0065794A"/>
    <w:rsid w:val="00657AB4"/>
    <w:rsid w:val="00657C20"/>
    <w:rsid w:val="00657CC6"/>
    <w:rsid w:val="00657D18"/>
    <w:rsid w:val="00657DFE"/>
    <w:rsid w:val="006600B2"/>
    <w:rsid w:val="00660205"/>
    <w:rsid w:val="006604BF"/>
    <w:rsid w:val="006605FB"/>
    <w:rsid w:val="00660617"/>
    <w:rsid w:val="00660676"/>
    <w:rsid w:val="0066067F"/>
    <w:rsid w:val="006606D2"/>
    <w:rsid w:val="0066071A"/>
    <w:rsid w:val="00660786"/>
    <w:rsid w:val="00660917"/>
    <w:rsid w:val="006609D5"/>
    <w:rsid w:val="00660AEE"/>
    <w:rsid w:val="00660B4B"/>
    <w:rsid w:val="00660C41"/>
    <w:rsid w:val="00660DAF"/>
    <w:rsid w:val="00661209"/>
    <w:rsid w:val="006612CB"/>
    <w:rsid w:val="006612EA"/>
    <w:rsid w:val="006614B9"/>
    <w:rsid w:val="006614DF"/>
    <w:rsid w:val="0066179A"/>
    <w:rsid w:val="00661833"/>
    <w:rsid w:val="0066186C"/>
    <w:rsid w:val="006619B3"/>
    <w:rsid w:val="00661A5A"/>
    <w:rsid w:val="00661BC3"/>
    <w:rsid w:val="00661E55"/>
    <w:rsid w:val="00661EEB"/>
    <w:rsid w:val="00661FDF"/>
    <w:rsid w:val="0066211A"/>
    <w:rsid w:val="00662230"/>
    <w:rsid w:val="00662367"/>
    <w:rsid w:val="006623C4"/>
    <w:rsid w:val="0066243D"/>
    <w:rsid w:val="0066265F"/>
    <w:rsid w:val="006626D4"/>
    <w:rsid w:val="0066270D"/>
    <w:rsid w:val="0066298E"/>
    <w:rsid w:val="00662A31"/>
    <w:rsid w:val="00662A81"/>
    <w:rsid w:val="00662AB3"/>
    <w:rsid w:val="00662B0E"/>
    <w:rsid w:val="00662D84"/>
    <w:rsid w:val="00662E4A"/>
    <w:rsid w:val="00662E71"/>
    <w:rsid w:val="0066325D"/>
    <w:rsid w:val="006632AD"/>
    <w:rsid w:val="00663425"/>
    <w:rsid w:val="00663512"/>
    <w:rsid w:val="006635D3"/>
    <w:rsid w:val="006637F0"/>
    <w:rsid w:val="00663800"/>
    <w:rsid w:val="006638C1"/>
    <w:rsid w:val="006638FE"/>
    <w:rsid w:val="00663990"/>
    <w:rsid w:val="006639B3"/>
    <w:rsid w:val="00663A27"/>
    <w:rsid w:val="00663A5C"/>
    <w:rsid w:val="00663B85"/>
    <w:rsid w:val="00663B8A"/>
    <w:rsid w:val="00663E23"/>
    <w:rsid w:val="00663EC2"/>
    <w:rsid w:val="00663ECD"/>
    <w:rsid w:val="00663F1C"/>
    <w:rsid w:val="00664034"/>
    <w:rsid w:val="00664049"/>
    <w:rsid w:val="0066404F"/>
    <w:rsid w:val="00664061"/>
    <w:rsid w:val="00664076"/>
    <w:rsid w:val="00664091"/>
    <w:rsid w:val="00664147"/>
    <w:rsid w:val="00664193"/>
    <w:rsid w:val="006641E4"/>
    <w:rsid w:val="00664224"/>
    <w:rsid w:val="00664238"/>
    <w:rsid w:val="00664256"/>
    <w:rsid w:val="0066429E"/>
    <w:rsid w:val="0066442F"/>
    <w:rsid w:val="00664522"/>
    <w:rsid w:val="00664558"/>
    <w:rsid w:val="006646B1"/>
    <w:rsid w:val="006648BD"/>
    <w:rsid w:val="00664A3D"/>
    <w:rsid w:val="00664AF0"/>
    <w:rsid w:val="00664C1E"/>
    <w:rsid w:val="00664C5F"/>
    <w:rsid w:val="00664CBA"/>
    <w:rsid w:val="00664D7B"/>
    <w:rsid w:val="00664DC5"/>
    <w:rsid w:val="00664EBF"/>
    <w:rsid w:val="00664F7E"/>
    <w:rsid w:val="006650AB"/>
    <w:rsid w:val="006653C1"/>
    <w:rsid w:val="0066542C"/>
    <w:rsid w:val="00665561"/>
    <w:rsid w:val="006658AD"/>
    <w:rsid w:val="006658CD"/>
    <w:rsid w:val="0066591C"/>
    <w:rsid w:val="00665A31"/>
    <w:rsid w:val="00665A7D"/>
    <w:rsid w:val="00665AB6"/>
    <w:rsid w:val="00665C47"/>
    <w:rsid w:val="00665E64"/>
    <w:rsid w:val="00666079"/>
    <w:rsid w:val="00666290"/>
    <w:rsid w:val="00666363"/>
    <w:rsid w:val="00666393"/>
    <w:rsid w:val="0066645E"/>
    <w:rsid w:val="00666530"/>
    <w:rsid w:val="00666626"/>
    <w:rsid w:val="00666705"/>
    <w:rsid w:val="0066676D"/>
    <w:rsid w:val="006668D2"/>
    <w:rsid w:val="00666A9A"/>
    <w:rsid w:val="00666BF6"/>
    <w:rsid w:val="00666E26"/>
    <w:rsid w:val="00666E41"/>
    <w:rsid w:val="00666E61"/>
    <w:rsid w:val="00666E63"/>
    <w:rsid w:val="00666FB6"/>
    <w:rsid w:val="0066700A"/>
    <w:rsid w:val="00667021"/>
    <w:rsid w:val="0066711E"/>
    <w:rsid w:val="006671C4"/>
    <w:rsid w:val="00667233"/>
    <w:rsid w:val="00667299"/>
    <w:rsid w:val="006672E8"/>
    <w:rsid w:val="00667391"/>
    <w:rsid w:val="0066746F"/>
    <w:rsid w:val="00667517"/>
    <w:rsid w:val="00667645"/>
    <w:rsid w:val="00667950"/>
    <w:rsid w:val="00667E75"/>
    <w:rsid w:val="006700AE"/>
    <w:rsid w:val="0067010E"/>
    <w:rsid w:val="00670143"/>
    <w:rsid w:val="006701E5"/>
    <w:rsid w:val="006701F3"/>
    <w:rsid w:val="00670206"/>
    <w:rsid w:val="00670249"/>
    <w:rsid w:val="00670390"/>
    <w:rsid w:val="006704A5"/>
    <w:rsid w:val="0067072F"/>
    <w:rsid w:val="00670784"/>
    <w:rsid w:val="00670797"/>
    <w:rsid w:val="00670985"/>
    <w:rsid w:val="00670998"/>
    <w:rsid w:val="00670B30"/>
    <w:rsid w:val="00670C03"/>
    <w:rsid w:val="00670CA9"/>
    <w:rsid w:val="00670CB2"/>
    <w:rsid w:val="00670CF0"/>
    <w:rsid w:val="00670D02"/>
    <w:rsid w:val="00670DBA"/>
    <w:rsid w:val="00670E6C"/>
    <w:rsid w:val="006712A3"/>
    <w:rsid w:val="006714D6"/>
    <w:rsid w:val="00671652"/>
    <w:rsid w:val="0067167D"/>
    <w:rsid w:val="00671699"/>
    <w:rsid w:val="006716BA"/>
    <w:rsid w:val="0067178D"/>
    <w:rsid w:val="006717F2"/>
    <w:rsid w:val="006717FE"/>
    <w:rsid w:val="006718CA"/>
    <w:rsid w:val="00671962"/>
    <w:rsid w:val="00671AC7"/>
    <w:rsid w:val="00671BF1"/>
    <w:rsid w:val="00671EB2"/>
    <w:rsid w:val="00671FA0"/>
    <w:rsid w:val="00672094"/>
    <w:rsid w:val="006720DF"/>
    <w:rsid w:val="00672253"/>
    <w:rsid w:val="00672266"/>
    <w:rsid w:val="006722C2"/>
    <w:rsid w:val="006723B6"/>
    <w:rsid w:val="006725C7"/>
    <w:rsid w:val="006725EE"/>
    <w:rsid w:val="006728D2"/>
    <w:rsid w:val="006729BE"/>
    <w:rsid w:val="00672A08"/>
    <w:rsid w:val="00672A21"/>
    <w:rsid w:val="00672A50"/>
    <w:rsid w:val="00672AB2"/>
    <w:rsid w:val="00672CC4"/>
    <w:rsid w:val="00672D7C"/>
    <w:rsid w:val="00672E3F"/>
    <w:rsid w:val="00672E4E"/>
    <w:rsid w:val="00672FAA"/>
    <w:rsid w:val="00673126"/>
    <w:rsid w:val="006733E4"/>
    <w:rsid w:val="00673493"/>
    <w:rsid w:val="006736CC"/>
    <w:rsid w:val="006737F7"/>
    <w:rsid w:val="006738BC"/>
    <w:rsid w:val="00673950"/>
    <w:rsid w:val="00673976"/>
    <w:rsid w:val="006739DC"/>
    <w:rsid w:val="00673A7B"/>
    <w:rsid w:val="00673D1A"/>
    <w:rsid w:val="00673D7E"/>
    <w:rsid w:val="00673D8F"/>
    <w:rsid w:val="00673D9F"/>
    <w:rsid w:val="00673FE9"/>
    <w:rsid w:val="00674003"/>
    <w:rsid w:val="00674023"/>
    <w:rsid w:val="0067423E"/>
    <w:rsid w:val="00674414"/>
    <w:rsid w:val="006744BD"/>
    <w:rsid w:val="00674516"/>
    <w:rsid w:val="006746E3"/>
    <w:rsid w:val="006747DE"/>
    <w:rsid w:val="006749A4"/>
    <w:rsid w:val="006749B5"/>
    <w:rsid w:val="00674B40"/>
    <w:rsid w:val="00674B49"/>
    <w:rsid w:val="00674ED3"/>
    <w:rsid w:val="00674EF6"/>
    <w:rsid w:val="00674F18"/>
    <w:rsid w:val="0067500C"/>
    <w:rsid w:val="00675054"/>
    <w:rsid w:val="00675113"/>
    <w:rsid w:val="006751CF"/>
    <w:rsid w:val="006751F3"/>
    <w:rsid w:val="0067523E"/>
    <w:rsid w:val="00675305"/>
    <w:rsid w:val="006753CE"/>
    <w:rsid w:val="006754DA"/>
    <w:rsid w:val="00675514"/>
    <w:rsid w:val="0067560A"/>
    <w:rsid w:val="00675637"/>
    <w:rsid w:val="006756FC"/>
    <w:rsid w:val="00675704"/>
    <w:rsid w:val="006757AE"/>
    <w:rsid w:val="006757C3"/>
    <w:rsid w:val="0067586E"/>
    <w:rsid w:val="00675A69"/>
    <w:rsid w:val="00675AC3"/>
    <w:rsid w:val="00675B3F"/>
    <w:rsid w:val="00675C21"/>
    <w:rsid w:val="00675C5D"/>
    <w:rsid w:val="00675C89"/>
    <w:rsid w:val="00675CCF"/>
    <w:rsid w:val="00675CE2"/>
    <w:rsid w:val="00675E48"/>
    <w:rsid w:val="00675F48"/>
    <w:rsid w:val="00675F88"/>
    <w:rsid w:val="0067604D"/>
    <w:rsid w:val="006760BF"/>
    <w:rsid w:val="0067613E"/>
    <w:rsid w:val="00676243"/>
    <w:rsid w:val="0067650A"/>
    <w:rsid w:val="0067674A"/>
    <w:rsid w:val="006767B5"/>
    <w:rsid w:val="006767C3"/>
    <w:rsid w:val="006768CB"/>
    <w:rsid w:val="006769D2"/>
    <w:rsid w:val="006769E9"/>
    <w:rsid w:val="00676AE9"/>
    <w:rsid w:val="00676B5C"/>
    <w:rsid w:val="00676B5F"/>
    <w:rsid w:val="00676C51"/>
    <w:rsid w:val="00676E0E"/>
    <w:rsid w:val="00676F07"/>
    <w:rsid w:val="00676F62"/>
    <w:rsid w:val="006770D6"/>
    <w:rsid w:val="00677295"/>
    <w:rsid w:val="00677387"/>
    <w:rsid w:val="0067740D"/>
    <w:rsid w:val="00677512"/>
    <w:rsid w:val="006776E7"/>
    <w:rsid w:val="00677701"/>
    <w:rsid w:val="00677816"/>
    <w:rsid w:val="00677828"/>
    <w:rsid w:val="00677967"/>
    <w:rsid w:val="00677A06"/>
    <w:rsid w:val="00677A71"/>
    <w:rsid w:val="00677D10"/>
    <w:rsid w:val="00677DD3"/>
    <w:rsid w:val="00677DE1"/>
    <w:rsid w:val="00677E35"/>
    <w:rsid w:val="00677E3A"/>
    <w:rsid w:val="00680047"/>
    <w:rsid w:val="00680143"/>
    <w:rsid w:val="006801C4"/>
    <w:rsid w:val="006802CA"/>
    <w:rsid w:val="00680371"/>
    <w:rsid w:val="00680377"/>
    <w:rsid w:val="006804B6"/>
    <w:rsid w:val="006805C8"/>
    <w:rsid w:val="006805EF"/>
    <w:rsid w:val="00680729"/>
    <w:rsid w:val="006807B0"/>
    <w:rsid w:val="006807ED"/>
    <w:rsid w:val="006808A1"/>
    <w:rsid w:val="00680CC6"/>
    <w:rsid w:val="00680DBF"/>
    <w:rsid w:val="00680DC8"/>
    <w:rsid w:val="00680EB5"/>
    <w:rsid w:val="00680F84"/>
    <w:rsid w:val="00680FF0"/>
    <w:rsid w:val="006810CF"/>
    <w:rsid w:val="0068128D"/>
    <w:rsid w:val="006812E8"/>
    <w:rsid w:val="0068142C"/>
    <w:rsid w:val="0068161C"/>
    <w:rsid w:val="0068164B"/>
    <w:rsid w:val="006816D3"/>
    <w:rsid w:val="006817C3"/>
    <w:rsid w:val="0068185E"/>
    <w:rsid w:val="00681AA1"/>
    <w:rsid w:val="00681B93"/>
    <w:rsid w:val="00681BF6"/>
    <w:rsid w:val="00681EAE"/>
    <w:rsid w:val="00681FB8"/>
    <w:rsid w:val="00682166"/>
    <w:rsid w:val="006821FF"/>
    <w:rsid w:val="0068226C"/>
    <w:rsid w:val="00682321"/>
    <w:rsid w:val="0068235B"/>
    <w:rsid w:val="0068244E"/>
    <w:rsid w:val="00682479"/>
    <w:rsid w:val="006824F3"/>
    <w:rsid w:val="006825E4"/>
    <w:rsid w:val="00682657"/>
    <w:rsid w:val="00682662"/>
    <w:rsid w:val="006826DD"/>
    <w:rsid w:val="006827D1"/>
    <w:rsid w:val="006828E1"/>
    <w:rsid w:val="00682BB5"/>
    <w:rsid w:val="00682C08"/>
    <w:rsid w:val="00682DA2"/>
    <w:rsid w:val="00682FAC"/>
    <w:rsid w:val="00683111"/>
    <w:rsid w:val="00683145"/>
    <w:rsid w:val="00683335"/>
    <w:rsid w:val="0068334F"/>
    <w:rsid w:val="00683477"/>
    <w:rsid w:val="006835BD"/>
    <w:rsid w:val="00683602"/>
    <w:rsid w:val="00683634"/>
    <w:rsid w:val="006838CE"/>
    <w:rsid w:val="00683B0D"/>
    <w:rsid w:val="00683B20"/>
    <w:rsid w:val="00683B4C"/>
    <w:rsid w:val="00683BA2"/>
    <w:rsid w:val="00683BD1"/>
    <w:rsid w:val="00683C41"/>
    <w:rsid w:val="00683C53"/>
    <w:rsid w:val="00683E0E"/>
    <w:rsid w:val="00683E7B"/>
    <w:rsid w:val="00683F39"/>
    <w:rsid w:val="00683F63"/>
    <w:rsid w:val="00684004"/>
    <w:rsid w:val="0068407A"/>
    <w:rsid w:val="006841ED"/>
    <w:rsid w:val="00684257"/>
    <w:rsid w:val="00684283"/>
    <w:rsid w:val="006842AD"/>
    <w:rsid w:val="00684322"/>
    <w:rsid w:val="00684543"/>
    <w:rsid w:val="006845BE"/>
    <w:rsid w:val="00684630"/>
    <w:rsid w:val="00684803"/>
    <w:rsid w:val="00684896"/>
    <w:rsid w:val="006849BF"/>
    <w:rsid w:val="006849E1"/>
    <w:rsid w:val="00684ACD"/>
    <w:rsid w:val="00684CFB"/>
    <w:rsid w:val="00684EC7"/>
    <w:rsid w:val="00684EC9"/>
    <w:rsid w:val="00684F6A"/>
    <w:rsid w:val="0068500D"/>
    <w:rsid w:val="0068502E"/>
    <w:rsid w:val="00685165"/>
    <w:rsid w:val="00685174"/>
    <w:rsid w:val="0068519D"/>
    <w:rsid w:val="006851D7"/>
    <w:rsid w:val="0068522B"/>
    <w:rsid w:val="006852D0"/>
    <w:rsid w:val="00685383"/>
    <w:rsid w:val="006853EB"/>
    <w:rsid w:val="00685487"/>
    <w:rsid w:val="006854D4"/>
    <w:rsid w:val="006855E9"/>
    <w:rsid w:val="00685689"/>
    <w:rsid w:val="00685698"/>
    <w:rsid w:val="00685911"/>
    <w:rsid w:val="00685915"/>
    <w:rsid w:val="006859AC"/>
    <w:rsid w:val="00685A10"/>
    <w:rsid w:val="00685D4C"/>
    <w:rsid w:val="00685E9A"/>
    <w:rsid w:val="00685F28"/>
    <w:rsid w:val="00686062"/>
    <w:rsid w:val="00686102"/>
    <w:rsid w:val="006862E3"/>
    <w:rsid w:val="0068630F"/>
    <w:rsid w:val="00686337"/>
    <w:rsid w:val="0068638E"/>
    <w:rsid w:val="006863A1"/>
    <w:rsid w:val="006864FF"/>
    <w:rsid w:val="0068670A"/>
    <w:rsid w:val="006869B4"/>
    <w:rsid w:val="00686B28"/>
    <w:rsid w:val="00686BF0"/>
    <w:rsid w:val="00686CDB"/>
    <w:rsid w:val="00686D02"/>
    <w:rsid w:val="00686E7B"/>
    <w:rsid w:val="00687193"/>
    <w:rsid w:val="006871E2"/>
    <w:rsid w:val="006873E4"/>
    <w:rsid w:val="00687439"/>
    <w:rsid w:val="006874FB"/>
    <w:rsid w:val="0068769D"/>
    <w:rsid w:val="00687794"/>
    <w:rsid w:val="00687896"/>
    <w:rsid w:val="00687981"/>
    <w:rsid w:val="00687A3D"/>
    <w:rsid w:val="00687A44"/>
    <w:rsid w:val="00687A90"/>
    <w:rsid w:val="00687C98"/>
    <w:rsid w:val="00687CF0"/>
    <w:rsid w:val="00687D81"/>
    <w:rsid w:val="00687DD5"/>
    <w:rsid w:val="00687DF0"/>
    <w:rsid w:val="00687E42"/>
    <w:rsid w:val="00687F22"/>
    <w:rsid w:val="00687FCD"/>
    <w:rsid w:val="006900BC"/>
    <w:rsid w:val="006900E7"/>
    <w:rsid w:val="00690133"/>
    <w:rsid w:val="006901F7"/>
    <w:rsid w:val="00690247"/>
    <w:rsid w:val="00690329"/>
    <w:rsid w:val="006903B4"/>
    <w:rsid w:val="0069047C"/>
    <w:rsid w:val="006906F7"/>
    <w:rsid w:val="0069074F"/>
    <w:rsid w:val="00690752"/>
    <w:rsid w:val="00690907"/>
    <w:rsid w:val="006909FB"/>
    <w:rsid w:val="00690A6F"/>
    <w:rsid w:val="00690A86"/>
    <w:rsid w:val="00690ABD"/>
    <w:rsid w:val="00690C62"/>
    <w:rsid w:val="00690CEB"/>
    <w:rsid w:val="00690FBE"/>
    <w:rsid w:val="006910AF"/>
    <w:rsid w:val="0069114D"/>
    <w:rsid w:val="00691329"/>
    <w:rsid w:val="006913F9"/>
    <w:rsid w:val="0069141F"/>
    <w:rsid w:val="0069147D"/>
    <w:rsid w:val="006914FA"/>
    <w:rsid w:val="00691583"/>
    <w:rsid w:val="00691684"/>
    <w:rsid w:val="0069175B"/>
    <w:rsid w:val="00691790"/>
    <w:rsid w:val="00691866"/>
    <w:rsid w:val="00691A9A"/>
    <w:rsid w:val="00691AF1"/>
    <w:rsid w:val="00691B21"/>
    <w:rsid w:val="00691B73"/>
    <w:rsid w:val="00691BD5"/>
    <w:rsid w:val="00691C59"/>
    <w:rsid w:val="00691CD3"/>
    <w:rsid w:val="00691DF2"/>
    <w:rsid w:val="00691EB1"/>
    <w:rsid w:val="00691EED"/>
    <w:rsid w:val="006920B8"/>
    <w:rsid w:val="00692321"/>
    <w:rsid w:val="00692403"/>
    <w:rsid w:val="00692467"/>
    <w:rsid w:val="006924C1"/>
    <w:rsid w:val="006925D9"/>
    <w:rsid w:val="00692640"/>
    <w:rsid w:val="0069284E"/>
    <w:rsid w:val="0069291B"/>
    <w:rsid w:val="00692B53"/>
    <w:rsid w:val="00692BDF"/>
    <w:rsid w:val="00692D2B"/>
    <w:rsid w:val="00692D37"/>
    <w:rsid w:val="00692E59"/>
    <w:rsid w:val="00692FFC"/>
    <w:rsid w:val="00693267"/>
    <w:rsid w:val="0069331B"/>
    <w:rsid w:val="00693472"/>
    <w:rsid w:val="006934CF"/>
    <w:rsid w:val="00693511"/>
    <w:rsid w:val="006935C0"/>
    <w:rsid w:val="0069368E"/>
    <w:rsid w:val="0069375E"/>
    <w:rsid w:val="00693793"/>
    <w:rsid w:val="0069379F"/>
    <w:rsid w:val="006939D6"/>
    <w:rsid w:val="006939EE"/>
    <w:rsid w:val="00693A23"/>
    <w:rsid w:val="00693A67"/>
    <w:rsid w:val="00693A85"/>
    <w:rsid w:val="00693AC6"/>
    <w:rsid w:val="00693C94"/>
    <w:rsid w:val="00693D0D"/>
    <w:rsid w:val="00693D32"/>
    <w:rsid w:val="00693DE1"/>
    <w:rsid w:val="00693DED"/>
    <w:rsid w:val="00693F68"/>
    <w:rsid w:val="00694029"/>
    <w:rsid w:val="00694467"/>
    <w:rsid w:val="0069455E"/>
    <w:rsid w:val="0069456F"/>
    <w:rsid w:val="006945EC"/>
    <w:rsid w:val="006946D3"/>
    <w:rsid w:val="006946F0"/>
    <w:rsid w:val="00694716"/>
    <w:rsid w:val="006947C8"/>
    <w:rsid w:val="006949B2"/>
    <w:rsid w:val="006949C1"/>
    <w:rsid w:val="00694A70"/>
    <w:rsid w:val="00694AA6"/>
    <w:rsid w:val="00694D2D"/>
    <w:rsid w:val="00694DD6"/>
    <w:rsid w:val="0069506F"/>
    <w:rsid w:val="006950F8"/>
    <w:rsid w:val="00695216"/>
    <w:rsid w:val="0069530A"/>
    <w:rsid w:val="00695414"/>
    <w:rsid w:val="00695964"/>
    <w:rsid w:val="00695C96"/>
    <w:rsid w:val="00695D73"/>
    <w:rsid w:val="00695E46"/>
    <w:rsid w:val="00695E7C"/>
    <w:rsid w:val="006961B4"/>
    <w:rsid w:val="006964D7"/>
    <w:rsid w:val="006964F7"/>
    <w:rsid w:val="006966A7"/>
    <w:rsid w:val="00696892"/>
    <w:rsid w:val="006968A8"/>
    <w:rsid w:val="006968D8"/>
    <w:rsid w:val="0069696C"/>
    <w:rsid w:val="00696A5E"/>
    <w:rsid w:val="00696B98"/>
    <w:rsid w:val="00696C04"/>
    <w:rsid w:val="00696C09"/>
    <w:rsid w:val="00696C18"/>
    <w:rsid w:val="00696DC0"/>
    <w:rsid w:val="00696E13"/>
    <w:rsid w:val="00696E39"/>
    <w:rsid w:val="00696E87"/>
    <w:rsid w:val="00696E9C"/>
    <w:rsid w:val="00696F58"/>
    <w:rsid w:val="006971F0"/>
    <w:rsid w:val="006972F7"/>
    <w:rsid w:val="0069741E"/>
    <w:rsid w:val="0069759A"/>
    <w:rsid w:val="006975C5"/>
    <w:rsid w:val="006975D9"/>
    <w:rsid w:val="0069777E"/>
    <w:rsid w:val="0069797B"/>
    <w:rsid w:val="00697ABC"/>
    <w:rsid w:val="00697BAF"/>
    <w:rsid w:val="00697CA1"/>
    <w:rsid w:val="00697D5C"/>
    <w:rsid w:val="00697DD0"/>
    <w:rsid w:val="00697FF5"/>
    <w:rsid w:val="006A0437"/>
    <w:rsid w:val="006A0513"/>
    <w:rsid w:val="006A0529"/>
    <w:rsid w:val="006A05EE"/>
    <w:rsid w:val="006A06EF"/>
    <w:rsid w:val="006A072E"/>
    <w:rsid w:val="006A080B"/>
    <w:rsid w:val="006A0954"/>
    <w:rsid w:val="006A09CD"/>
    <w:rsid w:val="006A0A2F"/>
    <w:rsid w:val="006A0AAB"/>
    <w:rsid w:val="006A0D48"/>
    <w:rsid w:val="006A0DFB"/>
    <w:rsid w:val="006A0E08"/>
    <w:rsid w:val="006A0E88"/>
    <w:rsid w:val="006A1080"/>
    <w:rsid w:val="006A10B3"/>
    <w:rsid w:val="006A1104"/>
    <w:rsid w:val="006A1113"/>
    <w:rsid w:val="006A12A0"/>
    <w:rsid w:val="006A14CA"/>
    <w:rsid w:val="006A1542"/>
    <w:rsid w:val="006A1594"/>
    <w:rsid w:val="006A1635"/>
    <w:rsid w:val="006A163D"/>
    <w:rsid w:val="006A164A"/>
    <w:rsid w:val="006A16AE"/>
    <w:rsid w:val="006A174E"/>
    <w:rsid w:val="006A17EE"/>
    <w:rsid w:val="006A1932"/>
    <w:rsid w:val="006A1937"/>
    <w:rsid w:val="006A1AAE"/>
    <w:rsid w:val="006A1B16"/>
    <w:rsid w:val="006A1D7B"/>
    <w:rsid w:val="006A2177"/>
    <w:rsid w:val="006A2180"/>
    <w:rsid w:val="006A2189"/>
    <w:rsid w:val="006A2624"/>
    <w:rsid w:val="006A28E2"/>
    <w:rsid w:val="006A2987"/>
    <w:rsid w:val="006A2B27"/>
    <w:rsid w:val="006A2CD4"/>
    <w:rsid w:val="006A2EFD"/>
    <w:rsid w:val="006A2FC0"/>
    <w:rsid w:val="006A308F"/>
    <w:rsid w:val="006A321D"/>
    <w:rsid w:val="006A322C"/>
    <w:rsid w:val="006A3316"/>
    <w:rsid w:val="006A3432"/>
    <w:rsid w:val="006A34CE"/>
    <w:rsid w:val="006A3542"/>
    <w:rsid w:val="006A3628"/>
    <w:rsid w:val="006A36E9"/>
    <w:rsid w:val="006A3A3D"/>
    <w:rsid w:val="006A3C6B"/>
    <w:rsid w:val="006A3F24"/>
    <w:rsid w:val="006A4142"/>
    <w:rsid w:val="006A41F7"/>
    <w:rsid w:val="006A4341"/>
    <w:rsid w:val="006A43D0"/>
    <w:rsid w:val="006A43D8"/>
    <w:rsid w:val="006A44C0"/>
    <w:rsid w:val="006A44F3"/>
    <w:rsid w:val="006A458D"/>
    <w:rsid w:val="006A46E6"/>
    <w:rsid w:val="006A4806"/>
    <w:rsid w:val="006A4815"/>
    <w:rsid w:val="006A4832"/>
    <w:rsid w:val="006A4894"/>
    <w:rsid w:val="006A4A3A"/>
    <w:rsid w:val="006A4B7A"/>
    <w:rsid w:val="006A5000"/>
    <w:rsid w:val="006A51AD"/>
    <w:rsid w:val="006A534A"/>
    <w:rsid w:val="006A542E"/>
    <w:rsid w:val="006A5500"/>
    <w:rsid w:val="006A5614"/>
    <w:rsid w:val="006A5754"/>
    <w:rsid w:val="006A57A7"/>
    <w:rsid w:val="006A5A63"/>
    <w:rsid w:val="006A5ACC"/>
    <w:rsid w:val="006A5B11"/>
    <w:rsid w:val="006A5C1F"/>
    <w:rsid w:val="006A5C7E"/>
    <w:rsid w:val="006A5DD0"/>
    <w:rsid w:val="006A5FB8"/>
    <w:rsid w:val="006A641F"/>
    <w:rsid w:val="006A6451"/>
    <w:rsid w:val="006A64DB"/>
    <w:rsid w:val="006A65FD"/>
    <w:rsid w:val="006A6623"/>
    <w:rsid w:val="006A676C"/>
    <w:rsid w:val="006A6A77"/>
    <w:rsid w:val="006A6BBD"/>
    <w:rsid w:val="006A6D20"/>
    <w:rsid w:val="006A6EC6"/>
    <w:rsid w:val="006A6FF0"/>
    <w:rsid w:val="006A6FF5"/>
    <w:rsid w:val="006A7135"/>
    <w:rsid w:val="006A7146"/>
    <w:rsid w:val="006A7201"/>
    <w:rsid w:val="006A742E"/>
    <w:rsid w:val="006A74DC"/>
    <w:rsid w:val="006A752E"/>
    <w:rsid w:val="006A7573"/>
    <w:rsid w:val="006A76A3"/>
    <w:rsid w:val="006A773B"/>
    <w:rsid w:val="006A789E"/>
    <w:rsid w:val="006A78C2"/>
    <w:rsid w:val="006A78DC"/>
    <w:rsid w:val="006A7905"/>
    <w:rsid w:val="006A7AE9"/>
    <w:rsid w:val="006A7C7F"/>
    <w:rsid w:val="006A7D0A"/>
    <w:rsid w:val="006A7EC6"/>
    <w:rsid w:val="006B0158"/>
    <w:rsid w:val="006B01D2"/>
    <w:rsid w:val="006B01E2"/>
    <w:rsid w:val="006B027F"/>
    <w:rsid w:val="006B0325"/>
    <w:rsid w:val="006B03F3"/>
    <w:rsid w:val="006B055A"/>
    <w:rsid w:val="006B0576"/>
    <w:rsid w:val="006B05AC"/>
    <w:rsid w:val="006B064B"/>
    <w:rsid w:val="006B0975"/>
    <w:rsid w:val="006B0BDD"/>
    <w:rsid w:val="006B0FDA"/>
    <w:rsid w:val="006B1076"/>
    <w:rsid w:val="006B108D"/>
    <w:rsid w:val="006B10A2"/>
    <w:rsid w:val="006B113A"/>
    <w:rsid w:val="006B11AD"/>
    <w:rsid w:val="006B11B9"/>
    <w:rsid w:val="006B1252"/>
    <w:rsid w:val="006B1398"/>
    <w:rsid w:val="006B1399"/>
    <w:rsid w:val="006B1418"/>
    <w:rsid w:val="006B14DD"/>
    <w:rsid w:val="006B1522"/>
    <w:rsid w:val="006B1550"/>
    <w:rsid w:val="006B15E2"/>
    <w:rsid w:val="006B162E"/>
    <w:rsid w:val="006B18DF"/>
    <w:rsid w:val="006B19BE"/>
    <w:rsid w:val="006B19F3"/>
    <w:rsid w:val="006B1B5F"/>
    <w:rsid w:val="006B1BE7"/>
    <w:rsid w:val="006B1BF1"/>
    <w:rsid w:val="006B1D20"/>
    <w:rsid w:val="006B1DA4"/>
    <w:rsid w:val="006B1EF0"/>
    <w:rsid w:val="006B2064"/>
    <w:rsid w:val="006B20C9"/>
    <w:rsid w:val="006B2154"/>
    <w:rsid w:val="006B2241"/>
    <w:rsid w:val="006B225E"/>
    <w:rsid w:val="006B245B"/>
    <w:rsid w:val="006B2517"/>
    <w:rsid w:val="006B25B7"/>
    <w:rsid w:val="006B25CB"/>
    <w:rsid w:val="006B26B0"/>
    <w:rsid w:val="006B2751"/>
    <w:rsid w:val="006B2792"/>
    <w:rsid w:val="006B2852"/>
    <w:rsid w:val="006B2864"/>
    <w:rsid w:val="006B28A5"/>
    <w:rsid w:val="006B2B6C"/>
    <w:rsid w:val="006B2C47"/>
    <w:rsid w:val="006B2C93"/>
    <w:rsid w:val="006B2E24"/>
    <w:rsid w:val="006B2E45"/>
    <w:rsid w:val="006B2EFD"/>
    <w:rsid w:val="006B2F35"/>
    <w:rsid w:val="006B3070"/>
    <w:rsid w:val="006B30AA"/>
    <w:rsid w:val="006B3167"/>
    <w:rsid w:val="006B325D"/>
    <w:rsid w:val="006B339E"/>
    <w:rsid w:val="006B34C1"/>
    <w:rsid w:val="006B3528"/>
    <w:rsid w:val="006B354E"/>
    <w:rsid w:val="006B3585"/>
    <w:rsid w:val="006B35A4"/>
    <w:rsid w:val="006B367C"/>
    <w:rsid w:val="006B388F"/>
    <w:rsid w:val="006B390A"/>
    <w:rsid w:val="006B3A36"/>
    <w:rsid w:val="006B3BE9"/>
    <w:rsid w:val="006B3C8B"/>
    <w:rsid w:val="006B3DB5"/>
    <w:rsid w:val="006B4056"/>
    <w:rsid w:val="006B40BD"/>
    <w:rsid w:val="006B4165"/>
    <w:rsid w:val="006B43BE"/>
    <w:rsid w:val="006B4533"/>
    <w:rsid w:val="006B4634"/>
    <w:rsid w:val="006B4671"/>
    <w:rsid w:val="006B47B0"/>
    <w:rsid w:val="006B489C"/>
    <w:rsid w:val="006B497B"/>
    <w:rsid w:val="006B499C"/>
    <w:rsid w:val="006B4B0B"/>
    <w:rsid w:val="006B4BC7"/>
    <w:rsid w:val="006B4C87"/>
    <w:rsid w:val="006B4CC0"/>
    <w:rsid w:val="006B5166"/>
    <w:rsid w:val="006B522E"/>
    <w:rsid w:val="006B5338"/>
    <w:rsid w:val="006B5357"/>
    <w:rsid w:val="006B5498"/>
    <w:rsid w:val="006B55C6"/>
    <w:rsid w:val="006B5671"/>
    <w:rsid w:val="006B570F"/>
    <w:rsid w:val="006B5772"/>
    <w:rsid w:val="006B578A"/>
    <w:rsid w:val="006B57A4"/>
    <w:rsid w:val="006B57B5"/>
    <w:rsid w:val="006B57E4"/>
    <w:rsid w:val="006B58EB"/>
    <w:rsid w:val="006B5995"/>
    <w:rsid w:val="006B59BD"/>
    <w:rsid w:val="006B5CE7"/>
    <w:rsid w:val="006B5D0C"/>
    <w:rsid w:val="006B5DA2"/>
    <w:rsid w:val="006B5E02"/>
    <w:rsid w:val="006B6018"/>
    <w:rsid w:val="006B607C"/>
    <w:rsid w:val="006B60F7"/>
    <w:rsid w:val="006B616C"/>
    <w:rsid w:val="006B6189"/>
    <w:rsid w:val="006B61F8"/>
    <w:rsid w:val="006B63E0"/>
    <w:rsid w:val="006B63F6"/>
    <w:rsid w:val="006B64A3"/>
    <w:rsid w:val="006B651F"/>
    <w:rsid w:val="006B65D3"/>
    <w:rsid w:val="006B66F5"/>
    <w:rsid w:val="006B6952"/>
    <w:rsid w:val="006B6975"/>
    <w:rsid w:val="006B6A4F"/>
    <w:rsid w:val="006B6B77"/>
    <w:rsid w:val="006B6D6F"/>
    <w:rsid w:val="006B6E1F"/>
    <w:rsid w:val="006B6F3B"/>
    <w:rsid w:val="006B6F41"/>
    <w:rsid w:val="006B70BB"/>
    <w:rsid w:val="006B7126"/>
    <w:rsid w:val="006B7166"/>
    <w:rsid w:val="006B7181"/>
    <w:rsid w:val="006B7224"/>
    <w:rsid w:val="006B73ED"/>
    <w:rsid w:val="006B7449"/>
    <w:rsid w:val="006B74B4"/>
    <w:rsid w:val="006B74F0"/>
    <w:rsid w:val="006B76F1"/>
    <w:rsid w:val="006B77D8"/>
    <w:rsid w:val="006B7827"/>
    <w:rsid w:val="006B784F"/>
    <w:rsid w:val="006B785E"/>
    <w:rsid w:val="006B7905"/>
    <w:rsid w:val="006B7940"/>
    <w:rsid w:val="006B7A02"/>
    <w:rsid w:val="006B7AD9"/>
    <w:rsid w:val="006B7C1A"/>
    <w:rsid w:val="006B7C74"/>
    <w:rsid w:val="006B7D0A"/>
    <w:rsid w:val="006C0080"/>
    <w:rsid w:val="006C0240"/>
    <w:rsid w:val="006C0521"/>
    <w:rsid w:val="006C05A1"/>
    <w:rsid w:val="006C0637"/>
    <w:rsid w:val="006C064B"/>
    <w:rsid w:val="006C083B"/>
    <w:rsid w:val="006C0927"/>
    <w:rsid w:val="006C0A56"/>
    <w:rsid w:val="006C0B3C"/>
    <w:rsid w:val="006C0BA4"/>
    <w:rsid w:val="006C0C73"/>
    <w:rsid w:val="006C0E29"/>
    <w:rsid w:val="006C0E9E"/>
    <w:rsid w:val="006C0EFD"/>
    <w:rsid w:val="006C0FC6"/>
    <w:rsid w:val="006C0FDF"/>
    <w:rsid w:val="006C1022"/>
    <w:rsid w:val="006C1057"/>
    <w:rsid w:val="006C12F8"/>
    <w:rsid w:val="006C1391"/>
    <w:rsid w:val="006C13A3"/>
    <w:rsid w:val="006C147C"/>
    <w:rsid w:val="006C1629"/>
    <w:rsid w:val="006C17E7"/>
    <w:rsid w:val="006C1814"/>
    <w:rsid w:val="006C1833"/>
    <w:rsid w:val="006C1B40"/>
    <w:rsid w:val="006C1BA4"/>
    <w:rsid w:val="006C1C2C"/>
    <w:rsid w:val="006C1CDF"/>
    <w:rsid w:val="006C1D57"/>
    <w:rsid w:val="006C1EB9"/>
    <w:rsid w:val="006C1EE2"/>
    <w:rsid w:val="006C1FFA"/>
    <w:rsid w:val="006C22CA"/>
    <w:rsid w:val="006C22D7"/>
    <w:rsid w:val="006C23FC"/>
    <w:rsid w:val="006C24D6"/>
    <w:rsid w:val="006C253B"/>
    <w:rsid w:val="006C25A8"/>
    <w:rsid w:val="006C25CC"/>
    <w:rsid w:val="006C25FA"/>
    <w:rsid w:val="006C2617"/>
    <w:rsid w:val="006C266A"/>
    <w:rsid w:val="006C26D6"/>
    <w:rsid w:val="006C2731"/>
    <w:rsid w:val="006C281E"/>
    <w:rsid w:val="006C296E"/>
    <w:rsid w:val="006C2A66"/>
    <w:rsid w:val="006C2B8A"/>
    <w:rsid w:val="006C2B92"/>
    <w:rsid w:val="006C2C6A"/>
    <w:rsid w:val="006C2C97"/>
    <w:rsid w:val="006C2D2B"/>
    <w:rsid w:val="006C2D46"/>
    <w:rsid w:val="006C2D8A"/>
    <w:rsid w:val="006C311B"/>
    <w:rsid w:val="006C3177"/>
    <w:rsid w:val="006C33DF"/>
    <w:rsid w:val="006C3417"/>
    <w:rsid w:val="006C3433"/>
    <w:rsid w:val="006C38EA"/>
    <w:rsid w:val="006C39B0"/>
    <w:rsid w:val="006C3A1A"/>
    <w:rsid w:val="006C3CFD"/>
    <w:rsid w:val="006C3EF7"/>
    <w:rsid w:val="006C4091"/>
    <w:rsid w:val="006C40D2"/>
    <w:rsid w:val="006C4106"/>
    <w:rsid w:val="006C4172"/>
    <w:rsid w:val="006C4341"/>
    <w:rsid w:val="006C452B"/>
    <w:rsid w:val="006C462D"/>
    <w:rsid w:val="006C46B2"/>
    <w:rsid w:val="006C47F5"/>
    <w:rsid w:val="006C492A"/>
    <w:rsid w:val="006C4B11"/>
    <w:rsid w:val="006C4B68"/>
    <w:rsid w:val="006C4D1C"/>
    <w:rsid w:val="006C4D39"/>
    <w:rsid w:val="006C4DF2"/>
    <w:rsid w:val="006C50FD"/>
    <w:rsid w:val="006C51D6"/>
    <w:rsid w:val="006C54BE"/>
    <w:rsid w:val="006C563E"/>
    <w:rsid w:val="006C57DD"/>
    <w:rsid w:val="006C5931"/>
    <w:rsid w:val="006C5964"/>
    <w:rsid w:val="006C5ACC"/>
    <w:rsid w:val="006C5B3D"/>
    <w:rsid w:val="006C5D01"/>
    <w:rsid w:val="006C5D52"/>
    <w:rsid w:val="006C5E11"/>
    <w:rsid w:val="006C5E13"/>
    <w:rsid w:val="006C5F9C"/>
    <w:rsid w:val="006C6024"/>
    <w:rsid w:val="006C6036"/>
    <w:rsid w:val="006C60E7"/>
    <w:rsid w:val="006C63F5"/>
    <w:rsid w:val="006C64B7"/>
    <w:rsid w:val="006C6521"/>
    <w:rsid w:val="006C6618"/>
    <w:rsid w:val="006C6920"/>
    <w:rsid w:val="006C69AB"/>
    <w:rsid w:val="006C6A12"/>
    <w:rsid w:val="006C6A35"/>
    <w:rsid w:val="006C6ADC"/>
    <w:rsid w:val="006C6B7B"/>
    <w:rsid w:val="006C6C3F"/>
    <w:rsid w:val="006C6C5E"/>
    <w:rsid w:val="006C6D4B"/>
    <w:rsid w:val="006C6E2E"/>
    <w:rsid w:val="006C6E8F"/>
    <w:rsid w:val="006C703F"/>
    <w:rsid w:val="006C712F"/>
    <w:rsid w:val="006C73F9"/>
    <w:rsid w:val="006C7487"/>
    <w:rsid w:val="006C751B"/>
    <w:rsid w:val="006C7731"/>
    <w:rsid w:val="006C7767"/>
    <w:rsid w:val="006C7819"/>
    <w:rsid w:val="006C7859"/>
    <w:rsid w:val="006C791B"/>
    <w:rsid w:val="006C7A5A"/>
    <w:rsid w:val="006C7AAA"/>
    <w:rsid w:val="006C7B57"/>
    <w:rsid w:val="006C7DDB"/>
    <w:rsid w:val="006C7FC0"/>
    <w:rsid w:val="006D0173"/>
    <w:rsid w:val="006D01D0"/>
    <w:rsid w:val="006D01E4"/>
    <w:rsid w:val="006D02D0"/>
    <w:rsid w:val="006D0548"/>
    <w:rsid w:val="006D0630"/>
    <w:rsid w:val="006D075F"/>
    <w:rsid w:val="006D09BD"/>
    <w:rsid w:val="006D09F7"/>
    <w:rsid w:val="006D0A50"/>
    <w:rsid w:val="006D0B21"/>
    <w:rsid w:val="006D0B3F"/>
    <w:rsid w:val="006D0D04"/>
    <w:rsid w:val="006D0DAB"/>
    <w:rsid w:val="006D0EFA"/>
    <w:rsid w:val="006D0F21"/>
    <w:rsid w:val="006D10AC"/>
    <w:rsid w:val="006D1167"/>
    <w:rsid w:val="006D11BF"/>
    <w:rsid w:val="006D11F8"/>
    <w:rsid w:val="006D128F"/>
    <w:rsid w:val="006D12A7"/>
    <w:rsid w:val="006D13B4"/>
    <w:rsid w:val="006D1401"/>
    <w:rsid w:val="006D16DC"/>
    <w:rsid w:val="006D16F3"/>
    <w:rsid w:val="006D1722"/>
    <w:rsid w:val="006D1792"/>
    <w:rsid w:val="006D17E9"/>
    <w:rsid w:val="006D18CC"/>
    <w:rsid w:val="006D19F0"/>
    <w:rsid w:val="006D1A5F"/>
    <w:rsid w:val="006D1B21"/>
    <w:rsid w:val="006D1B74"/>
    <w:rsid w:val="006D1BE3"/>
    <w:rsid w:val="006D1C24"/>
    <w:rsid w:val="006D1D14"/>
    <w:rsid w:val="006D1D57"/>
    <w:rsid w:val="006D1E1F"/>
    <w:rsid w:val="006D1E2D"/>
    <w:rsid w:val="006D1E88"/>
    <w:rsid w:val="006D1F06"/>
    <w:rsid w:val="006D1F08"/>
    <w:rsid w:val="006D20BD"/>
    <w:rsid w:val="006D2181"/>
    <w:rsid w:val="006D21AB"/>
    <w:rsid w:val="006D21B4"/>
    <w:rsid w:val="006D2331"/>
    <w:rsid w:val="006D233D"/>
    <w:rsid w:val="006D23F1"/>
    <w:rsid w:val="006D24AB"/>
    <w:rsid w:val="006D24E6"/>
    <w:rsid w:val="006D2519"/>
    <w:rsid w:val="006D2588"/>
    <w:rsid w:val="006D25E3"/>
    <w:rsid w:val="006D26A7"/>
    <w:rsid w:val="006D287F"/>
    <w:rsid w:val="006D2BC4"/>
    <w:rsid w:val="006D2CA1"/>
    <w:rsid w:val="006D2D4A"/>
    <w:rsid w:val="006D2D7B"/>
    <w:rsid w:val="006D2E49"/>
    <w:rsid w:val="006D2FFF"/>
    <w:rsid w:val="006D302F"/>
    <w:rsid w:val="006D3096"/>
    <w:rsid w:val="006D31A2"/>
    <w:rsid w:val="006D354C"/>
    <w:rsid w:val="006D35CB"/>
    <w:rsid w:val="006D35E0"/>
    <w:rsid w:val="006D373D"/>
    <w:rsid w:val="006D38B7"/>
    <w:rsid w:val="006D391F"/>
    <w:rsid w:val="006D3923"/>
    <w:rsid w:val="006D3A1D"/>
    <w:rsid w:val="006D3ACC"/>
    <w:rsid w:val="006D3B71"/>
    <w:rsid w:val="006D3C8C"/>
    <w:rsid w:val="006D3DAB"/>
    <w:rsid w:val="006D3ECD"/>
    <w:rsid w:val="006D3F90"/>
    <w:rsid w:val="006D44A0"/>
    <w:rsid w:val="006D47D9"/>
    <w:rsid w:val="006D48CD"/>
    <w:rsid w:val="006D49D4"/>
    <w:rsid w:val="006D4BCB"/>
    <w:rsid w:val="006D4D50"/>
    <w:rsid w:val="006D4DEA"/>
    <w:rsid w:val="006D4EB7"/>
    <w:rsid w:val="006D4F23"/>
    <w:rsid w:val="006D4F50"/>
    <w:rsid w:val="006D5010"/>
    <w:rsid w:val="006D508D"/>
    <w:rsid w:val="006D5113"/>
    <w:rsid w:val="006D5191"/>
    <w:rsid w:val="006D51B7"/>
    <w:rsid w:val="006D53ED"/>
    <w:rsid w:val="006D5484"/>
    <w:rsid w:val="006D558E"/>
    <w:rsid w:val="006D559F"/>
    <w:rsid w:val="006D571D"/>
    <w:rsid w:val="006D5751"/>
    <w:rsid w:val="006D585A"/>
    <w:rsid w:val="006D599F"/>
    <w:rsid w:val="006D5A6D"/>
    <w:rsid w:val="006D5A6F"/>
    <w:rsid w:val="006D5ACE"/>
    <w:rsid w:val="006D605D"/>
    <w:rsid w:val="006D6074"/>
    <w:rsid w:val="006D617E"/>
    <w:rsid w:val="006D6187"/>
    <w:rsid w:val="006D6220"/>
    <w:rsid w:val="006D6461"/>
    <w:rsid w:val="006D64C5"/>
    <w:rsid w:val="006D654D"/>
    <w:rsid w:val="006D6762"/>
    <w:rsid w:val="006D67E5"/>
    <w:rsid w:val="006D68D0"/>
    <w:rsid w:val="006D69AB"/>
    <w:rsid w:val="006D6A9B"/>
    <w:rsid w:val="006D6C0D"/>
    <w:rsid w:val="006D6C45"/>
    <w:rsid w:val="006D6D4A"/>
    <w:rsid w:val="006D6E83"/>
    <w:rsid w:val="006D6EA8"/>
    <w:rsid w:val="006D6F97"/>
    <w:rsid w:val="006D702B"/>
    <w:rsid w:val="006D70C3"/>
    <w:rsid w:val="006D70D8"/>
    <w:rsid w:val="006D71AF"/>
    <w:rsid w:val="006D71C0"/>
    <w:rsid w:val="006D71CC"/>
    <w:rsid w:val="006D7411"/>
    <w:rsid w:val="006D7500"/>
    <w:rsid w:val="006D750B"/>
    <w:rsid w:val="006D750E"/>
    <w:rsid w:val="006D75C8"/>
    <w:rsid w:val="006D767D"/>
    <w:rsid w:val="006D76A8"/>
    <w:rsid w:val="006D78FA"/>
    <w:rsid w:val="006D796B"/>
    <w:rsid w:val="006D7A5F"/>
    <w:rsid w:val="006D7CB6"/>
    <w:rsid w:val="006D7D72"/>
    <w:rsid w:val="006D7E19"/>
    <w:rsid w:val="006D7FDD"/>
    <w:rsid w:val="006D7FF3"/>
    <w:rsid w:val="006E00AD"/>
    <w:rsid w:val="006E00B9"/>
    <w:rsid w:val="006E00DA"/>
    <w:rsid w:val="006E0142"/>
    <w:rsid w:val="006E028F"/>
    <w:rsid w:val="006E02DA"/>
    <w:rsid w:val="006E0302"/>
    <w:rsid w:val="006E03EB"/>
    <w:rsid w:val="006E03FB"/>
    <w:rsid w:val="006E052E"/>
    <w:rsid w:val="006E0655"/>
    <w:rsid w:val="006E079C"/>
    <w:rsid w:val="006E0823"/>
    <w:rsid w:val="006E0877"/>
    <w:rsid w:val="006E0948"/>
    <w:rsid w:val="006E09AA"/>
    <w:rsid w:val="006E0AE6"/>
    <w:rsid w:val="006E0AF7"/>
    <w:rsid w:val="006E0D05"/>
    <w:rsid w:val="006E0F4A"/>
    <w:rsid w:val="006E0FAF"/>
    <w:rsid w:val="006E10E0"/>
    <w:rsid w:val="006E113E"/>
    <w:rsid w:val="006E12D8"/>
    <w:rsid w:val="006E1633"/>
    <w:rsid w:val="006E16AE"/>
    <w:rsid w:val="006E170A"/>
    <w:rsid w:val="006E171F"/>
    <w:rsid w:val="006E1867"/>
    <w:rsid w:val="006E191B"/>
    <w:rsid w:val="006E194B"/>
    <w:rsid w:val="006E19ED"/>
    <w:rsid w:val="006E19FE"/>
    <w:rsid w:val="006E1A2A"/>
    <w:rsid w:val="006E1A43"/>
    <w:rsid w:val="006E1BEA"/>
    <w:rsid w:val="006E1D24"/>
    <w:rsid w:val="006E1FFB"/>
    <w:rsid w:val="006E2000"/>
    <w:rsid w:val="006E205C"/>
    <w:rsid w:val="006E20AF"/>
    <w:rsid w:val="006E222B"/>
    <w:rsid w:val="006E225F"/>
    <w:rsid w:val="006E2357"/>
    <w:rsid w:val="006E23E2"/>
    <w:rsid w:val="006E23FE"/>
    <w:rsid w:val="006E2467"/>
    <w:rsid w:val="006E25B0"/>
    <w:rsid w:val="006E25E2"/>
    <w:rsid w:val="006E2703"/>
    <w:rsid w:val="006E2759"/>
    <w:rsid w:val="006E27B2"/>
    <w:rsid w:val="006E2A28"/>
    <w:rsid w:val="006E2B16"/>
    <w:rsid w:val="006E2C0C"/>
    <w:rsid w:val="006E2CD3"/>
    <w:rsid w:val="006E2E86"/>
    <w:rsid w:val="006E3187"/>
    <w:rsid w:val="006E31D5"/>
    <w:rsid w:val="006E3261"/>
    <w:rsid w:val="006E332F"/>
    <w:rsid w:val="006E373E"/>
    <w:rsid w:val="006E381D"/>
    <w:rsid w:val="006E392A"/>
    <w:rsid w:val="006E39A3"/>
    <w:rsid w:val="006E39B6"/>
    <w:rsid w:val="006E3AA2"/>
    <w:rsid w:val="006E3AA6"/>
    <w:rsid w:val="006E3AAC"/>
    <w:rsid w:val="006E3B5B"/>
    <w:rsid w:val="006E3C08"/>
    <w:rsid w:val="006E3E3E"/>
    <w:rsid w:val="006E3E4B"/>
    <w:rsid w:val="006E3F2C"/>
    <w:rsid w:val="006E4238"/>
    <w:rsid w:val="006E4389"/>
    <w:rsid w:val="006E4408"/>
    <w:rsid w:val="006E4451"/>
    <w:rsid w:val="006E4666"/>
    <w:rsid w:val="006E471E"/>
    <w:rsid w:val="006E47EC"/>
    <w:rsid w:val="006E4928"/>
    <w:rsid w:val="006E4936"/>
    <w:rsid w:val="006E4A9A"/>
    <w:rsid w:val="006E4B5B"/>
    <w:rsid w:val="006E4B74"/>
    <w:rsid w:val="006E4B98"/>
    <w:rsid w:val="006E4C48"/>
    <w:rsid w:val="006E5002"/>
    <w:rsid w:val="006E504D"/>
    <w:rsid w:val="006E5060"/>
    <w:rsid w:val="006E5198"/>
    <w:rsid w:val="006E51DD"/>
    <w:rsid w:val="006E5375"/>
    <w:rsid w:val="006E53C7"/>
    <w:rsid w:val="006E5495"/>
    <w:rsid w:val="006E55CE"/>
    <w:rsid w:val="006E55E8"/>
    <w:rsid w:val="006E5722"/>
    <w:rsid w:val="006E584E"/>
    <w:rsid w:val="006E594F"/>
    <w:rsid w:val="006E5B40"/>
    <w:rsid w:val="006E5C56"/>
    <w:rsid w:val="006E5D0D"/>
    <w:rsid w:val="006E5E49"/>
    <w:rsid w:val="006E5F92"/>
    <w:rsid w:val="006E5FD0"/>
    <w:rsid w:val="006E602C"/>
    <w:rsid w:val="006E6062"/>
    <w:rsid w:val="006E640D"/>
    <w:rsid w:val="006E6422"/>
    <w:rsid w:val="006E674A"/>
    <w:rsid w:val="006E67C6"/>
    <w:rsid w:val="006E69B2"/>
    <w:rsid w:val="006E6A41"/>
    <w:rsid w:val="006E6B25"/>
    <w:rsid w:val="006E6CFA"/>
    <w:rsid w:val="006E6DF9"/>
    <w:rsid w:val="006E6E0C"/>
    <w:rsid w:val="006E6E57"/>
    <w:rsid w:val="006E6EDD"/>
    <w:rsid w:val="006E6F21"/>
    <w:rsid w:val="006E707F"/>
    <w:rsid w:val="006E70C1"/>
    <w:rsid w:val="006E70DA"/>
    <w:rsid w:val="006E72CB"/>
    <w:rsid w:val="006E7344"/>
    <w:rsid w:val="006E73C4"/>
    <w:rsid w:val="006E7432"/>
    <w:rsid w:val="006E751E"/>
    <w:rsid w:val="006E763F"/>
    <w:rsid w:val="006E7680"/>
    <w:rsid w:val="006E76C6"/>
    <w:rsid w:val="006E76CA"/>
    <w:rsid w:val="006E773A"/>
    <w:rsid w:val="006E7833"/>
    <w:rsid w:val="006E7880"/>
    <w:rsid w:val="006E78EA"/>
    <w:rsid w:val="006E7936"/>
    <w:rsid w:val="006E7A17"/>
    <w:rsid w:val="006E7B5E"/>
    <w:rsid w:val="006E7BFE"/>
    <w:rsid w:val="006E7C51"/>
    <w:rsid w:val="006E7C9C"/>
    <w:rsid w:val="006E7DED"/>
    <w:rsid w:val="006E7EF0"/>
    <w:rsid w:val="006E7FDA"/>
    <w:rsid w:val="006F00BE"/>
    <w:rsid w:val="006F00EF"/>
    <w:rsid w:val="006F0255"/>
    <w:rsid w:val="006F02DD"/>
    <w:rsid w:val="006F0474"/>
    <w:rsid w:val="006F048A"/>
    <w:rsid w:val="006F04A5"/>
    <w:rsid w:val="006F05B0"/>
    <w:rsid w:val="006F05D2"/>
    <w:rsid w:val="006F0624"/>
    <w:rsid w:val="006F0655"/>
    <w:rsid w:val="006F06E0"/>
    <w:rsid w:val="006F07C1"/>
    <w:rsid w:val="006F07D9"/>
    <w:rsid w:val="006F0899"/>
    <w:rsid w:val="006F097F"/>
    <w:rsid w:val="006F09EF"/>
    <w:rsid w:val="006F09FA"/>
    <w:rsid w:val="006F0A94"/>
    <w:rsid w:val="006F0C64"/>
    <w:rsid w:val="006F0CAD"/>
    <w:rsid w:val="006F0DD7"/>
    <w:rsid w:val="006F0E0D"/>
    <w:rsid w:val="006F0E4C"/>
    <w:rsid w:val="006F0EFD"/>
    <w:rsid w:val="006F0F8B"/>
    <w:rsid w:val="006F100F"/>
    <w:rsid w:val="006F10A9"/>
    <w:rsid w:val="006F10F5"/>
    <w:rsid w:val="006F1184"/>
    <w:rsid w:val="006F12A3"/>
    <w:rsid w:val="006F12F0"/>
    <w:rsid w:val="006F1352"/>
    <w:rsid w:val="006F1430"/>
    <w:rsid w:val="006F143F"/>
    <w:rsid w:val="006F1460"/>
    <w:rsid w:val="006F1688"/>
    <w:rsid w:val="006F16E3"/>
    <w:rsid w:val="006F1737"/>
    <w:rsid w:val="006F17B7"/>
    <w:rsid w:val="006F1B19"/>
    <w:rsid w:val="006F1BB4"/>
    <w:rsid w:val="006F1BE7"/>
    <w:rsid w:val="006F1FBE"/>
    <w:rsid w:val="006F1FF3"/>
    <w:rsid w:val="006F20AF"/>
    <w:rsid w:val="006F20D1"/>
    <w:rsid w:val="006F2192"/>
    <w:rsid w:val="006F2235"/>
    <w:rsid w:val="006F22B4"/>
    <w:rsid w:val="006F22E0"/>
    <w:rsid w:val="006F2573"/>
    <w:rsid w:val="006F2642"/>
    <w:rsid w:val="006F279A"/>
    <w:rsid w:val="006F27B2"/>
    <w:rsid w:val="006F27EC"/>
    <w:rsid w:val="006F2819"/>
    <w:rsid w:val="006F28FD"/>
    <w:rsid w:val="006F2992"/>
    <w:rsid w:val="006F2CA5"/>
    <w:rsid w:val="006F2F28"/>
    <w:rsid w:val="006F2FE3"/>
    <w:rsid w:val="006F31A4"/>
    <w:rsid w:val="006F326F"/>
    <w:rsid w:val="006F3296"/>
    <w:rsid w:val="006F329E"/>
    <w:rsid w:val="006F3482"/>
    <w:rsid w:val="006F34B6"/>
    <w:rsid w:val="006F34ED"/>
    <w:rsid w:val="006F3504"/>
    <w:rsid w:val="006F3531"/>
    <w:rsid w:val="006F378C"/>
    <w:rsid w:val="006F37E7"/>
    <w:rsid w:val="006F3AED"/>
    <w:rsid w:val="006F3B43"/>
    <w:rsid w:val="006F3BDD"/>
    <w:rsid w:val="006F3C88"/>
    <w:rsid w:val="006F3F40"/>
    <w:rsid w:val="006F3FCE"/>
    <w:rsid w:val="006F419C"/>
    <w:rsid w:val="006F44CA"/>
    <w:rsid w:val="006F4538"/>
    <w:rsid w:val="006F460B"/>
    <w:rsid w:val="006F464D"/>
    <w:rsid w:val="006F4684"/>
    <w:rsid w:val="006F47A3"/>
    <w:rsid w:val="006F47CF"/>
    <w:rsid w:val="006F481D"/>
    <w:rsid w:val="006F485C"/>
    <w:rsid w:val="006F48D1"/>
    <w:rsid w:val="006F4931"/>
    <w:rsid w:val="006F4954"/>
    <w:rsid w:val="006F4A4A"/>
    <w:rsid w:val="006F4B6E"/>
    <w:rsid w:val="006F4C15"/>
    <w:rsid w:val="006F4C57"/>
    <w:rsid w:val="006F4EF1"/>
    <w:rsid w:val="006F4F8C"/>
    <w:rsid w:val="006F52AE"/>
    <w:rsid w:val="006F5436"/>
    <w:rsid w:val="006F54B6"/>
    <w:rsid w:val="006F5563"/>
    <w:rsid w:val="006F55A7"/>
    <w:rsid w:val="006F5620"/>
    <w:rsid w:val="006F56F7"/>
    <w:rsid w:val="006F57C6"/>
    <w:rsid w:val="006F5849"/>
    <w:rsid w:val="006F5949"/>
    <w:rsid w:val="006F599B"/>
    <w:rsid w:val="006F5A24"/>
    <w:rsid w:val="006F5AE9"/>
    <w:rsid w:val="006F5BC4"/>
    <w:rsid w:val="006F5C06"/>
    <w:rsid w:val="006F5F16"/>
    <w:rsid w:val="006F5FDB"/>
    <w:rsid w:val="006F60BA"/>
    <w:rsid w:val="006F6177"/>
    <w:rsid w:val="006F620F"/>
    <w:rsid w:val="006F6370"/>
    <w:rsid w:val="006F63AC"/>
    <w:rsid w:val="006F63F9"/>
    <w:rsid w:val="006F64B1"/>
    <w:rsid w:val="006F667F"/>
    <w:rsid w:val="006F6773"/>
    <w:rsid w:val="006F677A"/>
    <w:rsid w:val="006F6853"/>
    <w:rsid w:val="006F6882"/>
    <w:rsid w:val="006F6A4A"/>
    <w:rsid w:val="006F6A4F"/>
    <w:rsid w:val="006F6B21"/>
    <w:rsid w:val="006F6BA6"/>
    <w:rsid w:val="006F6CF5"/>
    <w:rsid w:val="006F6D6E"/>
    <w:rsid w:val="006F6EB8"/>
    <w:rsid w:val="006F6FBA"/>
    <w:rsid w:val="006F6FDE"/>
    <w:rsid w:val="006F6FF3"/>
    <w:rsid w:val="006F7047"/>
    <w:rsid w:val="006F70A9"/>
    <w:rsid w:val="006F7124"/>
    <w:rsid w:val="006F7230"/>
    <w:rsid w:val="006F723C"/>
    <w:rsid w:val="006F72F8"/>
    <w:rsid w:val="006F73F7"/>
    <w:rsid w:val="006F74D0"/>
    <w:rsid w:val="006F753C"/>
    <w:rsid w:val="006F7673"/>
    <w:rsid w:val="006F792F"/>
    <w:rsid w:val="006F7D1B"/>
    <w:rsid w:val="006F7ECD"/>
    <w:rsid w:val="006F7F47"/>
    <w:rsid w:val="006F7FB7"/>
    <w:rsid w:val="0070008E"/>
    <w:rsid w:val="00700220"/>
    <w:rsid w:val="00700303"/>
    <w:rsid w:val="00700354"/>
    <w:rsid w:val="007003C0"/>
    <w:rsid w:val="00700443"/>
    <w:rsid w:val="0070048B"/>
    <w:rsid w:val="007006D2"/>
    <w:rsid w:val="00700797"/>
    <w:rsid w:val="00700806"/>
    <w:rsid w:val="007009C9"/>
    <w:rsid w:val="00700A2D"/>
    <w:rsid w:val="00700D73"/>
    <w:rsid w:val="00700D87"/>
    <w:rsid w:val="00700E02"/>
    <w:rsid w:val="00700F44"/>
    <w:rsid w:val="00700FC7"/>
    <w:rsid w:val="00701033"/>
    <w:rsid w:val="00701062"/>
    <w:rsid w:val="0070123B"/>
    <w:rsid w:val="00701400"/>
    <w:rsid w:val="00701498"/>
    <w:rsid w:val="00701575"/>
    <w:rsid w:val="00701595"/>
    <w:rsid w:val="00701707"/>
    <w:rsid w:val="00701718"/>
    <w:rsid w:val="00701773"/>
    <w:rsid w:val="00701A3E"/>
    <w:rsid w:val="00701A77"/>
    <w:rsid w:val="00701A87"/>
    <w:rsid w:val="00701BE6"/>
    <w:rsid w:val="00701C6E"/>
    <w:rsid w:val="00701D72"/>
    <w:rsid w:val="00701E75"/>
    <w:rsid w:val="007020B7"/>
    <w:rsid w:val="007021AB"/>
    <w:rsid w:val="00702568"/>
    <w:rsid w:val="007025EE"/>
    <w:rsid w:val="0070268A"/>
    <w:rsid w:val="007027B5"/>
    <w:rsid w:val="007027B9"/>
    <w:rsid w:val="007027E8"/>
    <w:rsid w:val="007028AC"/>
    <w:rsid w:val="007028E1"/>
    <w:rsid w:val="007029A6"/>
    <w:rsid w:val="007029E1"/>
    <w:rsid w:val="00702A71"/>
    <w:rsid w:val="00702C93"/>
    <w:rsid w:val="00702CF2"/>
    <w:rsid w:val="00702D85"/>
    <w:rsid w:val="00702F1D"/>
    <w:rsid w:val="00702F22"/>
    <w:rsid w:val="00702F53"/>
    <w:rsid w:val="00702FB1"/>
    <w:rsid w:val="00702FF2"/>
    <w:rsid w:val="00703014"/>
    <w:rsid w:val="0070307A"/>
    <w:rsid w:val="00703365"/>
    <w:rsid w:val="007033D3"/>
    <w:rsid w:val="00703699"/>
    <w:rsid w:val="00703744"/>
    <w:rsid w:val="007037EC"/>
    <w:rsid w:val="007039FD"/>
    <w:rsid w:val="00703A84"/>
    <w:rsid w:val="00703A85"/>
    <w:rsid w:val="00703AB3"/>
    <w:rsid w:val="00703C39"/>
    <w:rsid w:val="00703C84"/>
    <w:rsid w:val="00703F43"/>
    <w:rsid w:val="00703F7D"/>
    <w:rsid w:val="00703F92"/>
    <w:rsid w:val="00703FCB"/>
    <w:rsid w:val="0070409A"/>
    <w:rsid w:val="007041C3"/>
    <w:rsid w:val="00704296"/>
    <w:rsid w:val="0070434F"/>
    <w:rsid w:val="0070437F"/>
    <w:rsid w:val="0070438A"/>
    <w:rsid w:val="007049A4"/>
    <w:rsid w:val="00704A8F"/>
    <w:rsid w:val="00704BD6"/>
    <w:rsid w:val="00704C88"/>
    <w:rsid w:val="00704D0B"/>
    <w:rsid w:val="00704D0E"/>
    <w:rsid w:val="00704E2E"/>
    <w:rsid w:val="00705036"/>
    <w:rsid w:val="0070509D"/>
    <w:rsid w:val="00705268"/>
    <w:rsid w:val="007052A9"/>
    <w:rsid w:val="007058E0"/>
    <w:rsid w:val="00705901"/>
    <w:rsid w:val="00705A6D"/>
    <w:rsid w:val="00705A89"/>
    <w:rsid w:val="00705B6C"/>
    <w:rsid w:val="00705CB5"/>
    <w:rsid w:val="00705D39"/>
    <w:rsid w:val="007060C6"/>
    <w:rsid w:val="00706113"/>
    <w:rsid w:val="0070616D"/>
    <w:rsid w:val="00706178"/>
    <w:rsid w:val="007061C1"/>
    <w:rsid w:val="00706283"/>
    <w:rsid w:val="00706350"/>
    <w:rsid w:val="00706492"/>
    <w:rsid w:val="00706575"/>
    <w:rsid w:val="007065BD"/>
    <w:rsid w:val="007065D5"/>
    <w:rsid w:val="0070681D"/>
    <w:rsid w:val="007068A1"/>
    <w:rsid w:val="007068A7"/>
    <w:rsid w:val="007068E3"/>
    <w:rsid w:val="0070693B"/>
    <w:rsid w:val="007069B8"/>
    <w:rsid w:val="007069D0"/>
    <w:rsid w:val="00706A71"/>
    <w:rsid w:val="00706A92"/>
    <w:rsid w:val="00706B2F"/>
    <w:rsid w:val="00706B39"/>
    <w:rsid w:val="00706C89"/>
    <w:rsid w:val="00706D74"/>
    <w:rsid w:val="00706D78"/>
    <w:rsid w:val="0070702E"/>
    <w:rsid w:val="0070704C"/>
    <w:rsid w:val="00707081"/>
    <w:rsid w:val="00707134"/>
    <w:rsid w:val="007071C0"/>
    <w:rsid w:val="00707356"/>
    <w:rsid w:val="00707412"/>
    <w:rsid w:val="00707ABF"/>
    <w:rsid w:val="00707BB8"/>
    <w:rsid w:val="00707C81"/>
    <w:rsid w:val="00707D64"/>
    <w:rsid w:val="00707EF1"/>
    <w:rsid w:val="00707F93"/>
    <w:rsid w:val="00707FA5"/>
    <w:rsid w:val="0071008F"/>
    <w:rsid w:val="007100F6"/>
    <w:rsid w:val="00710177"/>
    <w:rsid w:val="0071018B"/>
    <w:rsid w:val="007102B0"/>
    <w:rsid w:val="007102DD"/>
    <w:rsid w:val="007103EF"/>
    <w:rsid w:val="00710425"/>
    <w:rsid w:val="007104A2"/>
    <w:rsid w:val="00710609"/>
    <w:rsid w:val="007107EA"/>
    <w:rsid w:val="007108DE"/>
    <w:rsid w:val="00710962"/>
    <w:rsid w:val="00710997"/>
    <w:rsid w:val="00710C73"/>
    <w:rsid w:val="00710C77"/>
    <w:rsid w:val="00710CB4"/>
    <w:rsid w:val="00710EE6"/>
    <w:rsid w:val="00710F4B"/>
    <w:rsid w:val="00711019"/>
    <w:rsid w:val="00711021"/>
    <w:rsid w:val="00711279"/>
    <w:rsid w:val="00711327"/>
    <w:rsid w:val="0071143D"/>
    <w:rsid w:val="00711448"/>
    <w:rsid w:val="00711451"/>
    <w:rsid w:val="00711577"/>
    <w:rsid w:val="0071161B"/>
    <w:rsid w:val="00711679"/>
    <w:rsid w:val="00711747"/>
    <w:rsid w:val="0071176C"/>
    <w:rsid w:val="007117AD"/>
    <w:rsid w:val="007117F2"/>
    <w:rsid w:val="00711815"/>
    <w:rsid w:val="007118BB"/>
    <w:rsid w:val="00711C16"/>
    <w:rsid w:val="00711C2C"/>
    <w:rsid w:val="00711C35"/>
    <w:rsid w:val="00711DED"/>
    <w:rsid w:val="00711F2D"/>
    <w:rsid w:val="00712034"/>
    <w:rsid w:val="007121C4"/>
    <w:rsid w:val="00712221"/>
    <w:rsid w:val="0071222C"/>
    <w:rsid w:val="0071228C"/>
    <w:rsid w:val="007122D5"/>
    <w:rsid w:val="007122FE"/>
    <w:rsid w:val="0071244A"/>
    <w:rsid w:val="00712542"/>
    <w:rsid w:val="00712563"/>
    <w:rsid w:val="00712622"/>
    <w:rsid w:val="0071265E"/>
    <w:rsid w:val="0071288C"/>
    <w:rsid w:val="0071299B"/>
    <w:rsid w:val="007129E8"/>
    <w:rsid w:val="007129FF"/>
    <w:rsid w:val="00712A16"/>
    <w:rsid w:val="00712C20"/>
    <w:rsid w:val="00712D33"/>
    <w:rsid w:val="00712DB4"/>
    <w:rsid w:val="00712DF2"/>
    <w:rsid w:val="00712ED8"/>
    <w:rsid w:val="00712F34"/>
    <w:rsid w:val="00712F7B"/>
    <w:rsid w:val="00712FFA"/>
    <w:rsid w:val="00713084"/>
    <w:rsid w:val="0071330A"/>
    <w:rsid w:val="007133E8"/>
    <w:rsid w:val="00713446"/>
    <w:rsid w:val="0071344C"/>
    <w:rsid w:val="007135A7"/>
    <w:rsid w:val="007135DB"/>
    <w:rsid w:val="00713634"/>
    <w:rsid w:val="00713A64"/>
    <w:rsid w:val="00713AAA"/>
    <w:rsid w:val="00713B0D"/>
    <w:rsid w:val="00713D71"/>
    <w:rsid w:val="00713D92"/>
    <w:rsid w:val="00713E6D"/>
    <w:rsid w:val="00713E91"/>
    <w:rsid w:val="007141E8"/>
    <w:rsid w:val="00714254"/>
    <w:rsid w:val="00714281"/>
    <w:rsid w:val="007142C5"/>
    <w:rsid w:val="00714321"/>
    <w:rsid w:val="00714349"/>
    <w:rsid w:val="00714436"/>
    <w:rsid w:val="00714552"/>
    <w:rsid w:val="007145A4"/>
    <w:rsid w:val="0071464B"/>
    <w:rsid w:val="007146AE"/>
    <w:rsid w:val="0071471C"/>
    <w:rsid w:val="0071474E"/>
    <w:rsid w:val="0071479F"/>
    <w:rsid w:val="00714A00"/>
    <w:rsid w:val="00714A2E"/>
    <w:rsid w:val="00714AA3"/>
    <w:rsid w:val="00714C84"/>
    <w:rsid w:val="00714CC7"/>
    <w:rsid w:val="00714D72"/>
    <w:rsid w:val="00714E99"/>
    <w:rsid w:val="00714F0D"/>
    <w:rsid w:val="00714F54"/>
    <w:rsid w:val="00715000"/>
    <w:rsid w:val="00715027"/>
    <w:rsid w:val="007152F6"/>
    <w:rsid w:val="007153B8"/>
    <w:rsid w:val="00715478"/>
    <w:rsid w:val="007154EE"/>
    <w:rsid w:val="00715526"/>
    <w:rsid w:val="00715551"/>
    <w:rsid w:val="00715580"/>
    <w:rsid w:val="007155BA"/>
    <w:rsid w:val="007155E0"/>
    <w:rsid w:val="00715630"/>
    <w:rsid w:val="00715636"/>
    <w:rsid w:val="0071563A"/>
    <w:rsid w:val="0071578D"/>
    <w:rsid w:val="007157A9"/>
    <w:rsid w:val="007159BA"/>
    <w:rsid w:val="00715A30"/>
    <w:rsid w:val="00715B23"/>
    <w:rsid w:val="00715C1B"/>
    <w:rsid w:val="00715C91"/>
    <w:rsid w:val="00715E34"/>
    <w:rsid w:val="00715E40"/>
    <w:rsid w:val="00715F6E"/>
    <w:rsid w:val="007160C1"/>
    <w:rsid w:val="00716136"/>
    <w:rsid w:val="00716186"/>
    <w:rsid w:val="00716248"/>
    <w:rsid w:val="00716501"/>
    <w:rsid w:val="007165B7"/>
    <w:rsid w:val="007165CC"/>
    <w:rsid w:val="007167DF"/>
    <w:rsid w:val="00716916"/>
    <w:rsid w:val="00716AE5"/>
    <w:rsid w:val="00716CBC"/>
    <w:rsid w:val="00716CDF"/>
    <w:rsid w:val="00716DAF"/>
    <w:rsid w:val="00716F60"/>
    <w:rsid w:val="00716F96"/>
    <w:rsid w:val="0071710D"/>
    <w:rsid w:val="0071718D"/>
    <w:rsid w:val="00717263"/>
    <w:rsid w:val="0071731B"/>
    <w:rsid w:val="0071738C"/>
    <w:rsid w:val="007173DF"/>
    <w:rsid w:val="007174D7"/>
    <w:rsid w:val="007175ED"/>
    <w:rsid w:val="00717611"/>
    <w:rsid w:val="00717649"/>
    <w:rsid w:val="00717675"/>
    <w:rsid w:val="0071769F"/>
    <w:rsid w:val="0071778C"/>
    <w:rsid w:val="007177A8"/>
    <w:rsid w:val="00717816"/>
    <w:rsid w:val="00717D46"/>
    <w:rsid w:val="00717D4D"/>
    <w:rsid w:val="00717D74"/>
    <w:rsid w:val="00717D79"/>
    <w:rsid w:val="00717DE5"/>
    <w:rsid w:val="00717F60"/>
    <w:rsid w:val="00720520"/>
    <w:rsid w:val="00720658"/>
    <w:rsid w:val="007206A4"/>
    <w:rsid w:val="007206A7"/>
    <w:rsid w:val="00720831"/>
    <w:rsid w:val="0072099E"/>
    <w:rsid w:val="00720B2E"/>
    <w:rsid w:val="00720B8B"/>
    <w:rsid w:val="00720CAC"/>
    <w:rsid w:val="00720CDB"/>
    <w:rsid w:val="00720D3B"/>
    <w:rsid w:val="00720F2B"/>
    <w:rsid w:val="00721166"/>
    <w:rsid w:val="007213CF"/>
    <w:rsid w:val="007213ED"/>
    <w:rsid w:val="0072147A"/>
    <w:rsid w:val="007217F6"/>
    <w:rsid w:val="00721831"/>
    <w:rsid w:val="00721875"/>
    <w:rsid w:val="00721925"/>
    <w:rsid w:val="00721932"/>
    <w:rsid w:val="00721973"/>
    <w:rsid w:val="00721A80"/>
    <w:rsid w:val="00721AB6"/>
    <w:rsid w:val="00721B36"/>
    <w:rsid w:val="00721C9C"/>
    <w:rsid w:val="00721CA9"/>
    <w:rsid w:val="00722055"/>
    <w:rsid w:val="0072209A"/>
    <w:rsid w:val="007221CC"/>
    <w:rsid w:val="007221DF"/>
    <w:rsid w:val="0072241E"/>
    <w:rsid w:val="00722478"/>
    <w:rsid w:val="007224EC"/>
    <w:rsid w:val="0072256D"/>
    <w:rsid w:val="007227D1"/>
    <w:rsid w:val="00722A05"/>
    <w:rsid w:val="00722ACE"/>
    <w:rsid w:val="00722B14"/>
    <w:rsid w:val="00722C27"/>
    <w:rsid w:val="00722D1A"/>
    <w:rsid w:val="00722D50"/>
    <w:rsid w:val="00722E93"/>
    <w:rsid w:val="00722FAE"/>
    <w:rsid w:val="0072314D"/>
    <w:rsid w:val="00723214"/>
    <w:rsid w:val="00723316"/>
    <w:rsid w:val="00723356"/>
    <w:rsid w:val="007233A9"/>
    <w:rsid w:val="00723448"/>
    <w:rsid w:val="00723528"/>
    <w:rsid w:val="00723563"/>
    <w:rsid w:val="00723579"/>
    <w:rsid w:val="007235AD"/>
    <w:rsid w:val="00723680"/>
    <w:rsid w:val="00723704"/>
    <w:rsid w:val="0072380C"/>
    <w:rsid w:val="00723925"/>
    <w:rsid w:val="00723970"/>
    <w:rsid w:val="00723C61"/>
    <w:rsid w:val="00723D91"/>
    <w:rsid w:val="00723FB4"/>
    <w:rsid w:val="00724156"/>
    <w:rsid w:val="007241C8"/>
    <w:rsid w:val="007242C7"/>
    <w:rsid w:val="0072433B"/>
    <w:rsid w:val="00724369"/>
    <w:rsid w:val="007244F1"/>
    <w:rsid w:val="00724528"/>
    <w:rsid w:val="00724584"/>
    <w:rsid w:val="007245C6"/>
    <w:rsid w:val="007245E0"/>
    <w:rsid w:val="00724626"/>
    <w:rsid w:val="00724764"/>
    <w:rsid w:val="007247AC"/>
    <w:rsid w:val="007248DB"/>
    <w:rsid w:val="00724AED"/>
    <w:rsid w:val="00724B28"/>
    <w:rsid w:val="00724B66"/>
    <w:rsid w:val="00724C90"/>
    <w:rsid w:val="00724DD9"/>
    <w:rsid w:val="00724DE3"/>
    <w:rsid w:val="00724DEC"/>
    <w:rsid w:val="00724E11"/>
    <w:rsid w:val="00724E64"/>
    <w:rsid w:val="00724ECA"/>
    <w:rsid w:val="00724F33"/>
    <w:rsid w:val="007250BE"/>
    <w:rsid w:val="00725222"/>
    <w:rsid w:val="0072524E"/>
    <w:rsid w:val="00725274"/>
    <w:rsid w:val="00725556"/>
    <w:rsid w:val="00725644"/>
    <w:rsid w:val="007257C7"/>
    <w:rsid w:val="007259D1"/>
    <w:rsid w:val="00725C09"/>
    <w:rsid w:val="00725D44"/>
    <w:rsid w:val="00725D59"/>
    <w:rsid w:val="00725D92"/>
    <w:rsid w:val="00725DB4"/>
    <w:rsid w:val="00725EA9"/>
    <w:rsid w:val="00725F71"/>
    <w:rsid w:val="007260D1"/>
    <w:rsid w:val="0072612F"/>
    <w:rsid w:val="007261C0"/>
    <w:rsid w:val="00726282"/>
    <w:rsid w:val="0072628A"/>
    <w:rsid w:val="00726534"/>
    <w:rsid w:val="00726542"/>
    <w:rsid w:val="0072658D"/>
    <w:rsid w:val="007265C5"/>
    <w:rsid w:val="007265D0"/>
    <w:rsid w:val="007266C1"/>
    <w:rsid w:val="00726790"/>
    <w:rsid w:val="00726840"/>
    <w:rsid w:val="00726857"/>
    <w:rsid w:val="00726875"/>
    <w:rsid w:val="00726943"/>
    <w:rsid w:val="00726C35"/>
    <w:rsid w:val="00726C55"/>
    <w:rsid w:val="00726F2E"/>
    <w:rsid w:val="0072708E"/>
    <w:rsid w:val="007270E6"/>
    <w:rsid w:val="00727191"/>
    <w:rsid w:val="00727228"/>
    <w:rsid w:val="007272AF"/>
    <w:rsid w:val="007273DC"/>
    <w:rsid w:val="00727413"/>
    <w:rsid w:val="0072751A"/>
    <w:rsid w:val="0072765C"/>
    <w:rsid w:val="00727727"/>
    <w:rsid w:val="00727A04"/>
    <w:rsid w:val="00727B3D"/>
    <w:rsid w:val="00727B9B"/>
    <w:rsid w:val="00727C4A"/>
    <w:rsid w:val="00727E38"/>
    <w:rsid w:val="00727ED5"/>
    <w:rsid w:val="00727F17"/>
    <w:rsid w:val="00727FF6"/>
    <w:rsid w:val="00730009"/>
    <w:rsid w:val="0073007E"/>
    <w:rsid w:val="00730091"/>
    <w:rsid w:val="007301FB"/>
    <w:rsid w:val="007302FF"/>
    <w:rsid w:val="00730361"/>
    <w:rsid w:val="0073048D"/>
    <w:rsid w:val="0073049B"/>
    <w:rsid w:val="007304D0"/>
    <w:rsid w:val="007306AE"/>
    <w:rsid w:val="0073097E"/>
    <w:rsid w:val="00730995"/>
    <w:rsid w:val="00730A16"/>
    <w:rsid w:val="00730A7B"/>
    <w:rsid w:val="00730B93"/>
    <w:rsid w:val="00730D10"/>
    <w:rsid w:val="00730E89"/>
    <w:rsid w:val="00730EF4"/>
    <w:rsid w:val="00731060"/>
    <w:rsid w:val="007310CD"/>
    <w:rsid w:val="007310FB"/>
    <w:rsid w:val="00731260"/>
    <w:rsid w:val="0073146D"/>
    <w:rsid w:val="00731511"/>
    <w:rsid w:val="00731705"/>
    <w:rsid w:val="007317B9"/>
    <w:rsid w:val="007318D9"/>
    <w:rsid w:val="00731979"/>
    <w:rsid w:val="007319C8"/>
    <w:rsid w:val="00731AA1"/>
    <w:rsid w:val="00731D72"/>
    <w:rsid w:val="00731D86"/>
    <w:rsid w:val="00731DEB"/>
    <w:rsid w:val="00731DFA"/>
    <w:rsid w:val="007321D0"/>
    <w:rsid w:val="00732452"/>
    <w:rsid w:val="0073251D"/>
    <w:rsid w:val="00732743"/>
    <w:rsid w:val="007327B5"/>
    <w:rsid w:val="007328FD"/>
    <w:rsid w:val="00732AB8"/>
    <w:rsid w:val="00732C36"/>
    <w:rsid w:val="00732C8F"/>
    <w:rsid w:val="00732C94"/>
    <w:rsid w:val="00732C99"/>
    <w:rsid w:val="00732D77"/>
    <w:rsid w:val="00732D79"/>
    <w:rsid w:val="00732D8F"/>
    <w:rsid w:val="00732F01"/>
    <w:rsid w:val="00732FBE"/>
    <w:rsid w:val="0073301F"/>
    <w:rsid w:val="007330CF"/>
    <w:rsid w:val="007331A4"/>
    <w:rsid w:val="00733247"/>
    <w:rsid w:val="00733396"/>
    <w:rsid w:val="007333DF"/>
    <w:rsid w:val="007334A4"/>
    <w:rsid w:val="00733595"/>
    <w:rsid w:val="00733709"/>
    <w:rsid w:val="00733750"/>
    <w:rsid w:val="00733817"/>
    <w:rsid w:val="0073386C"/>
    <w:rsid w:val="007338A1"/>
    <w:rsid w:val="007338B0"/>
    <w:rsid w:val="00733AB0"/>
    <w:rsid w:val="00733B46"/>
    <w:rsid w:val="00733DDF"/>
    <w:rsid w:val="00733DFF"/>
    <w:rsid w:val="00733EF4"/>
    <w:rsid w:val="00733FD1"/>
    <w:rsid w:val="007340E7"/>
    <w:rsid w:val="0073410B"/>
    <w:rsid w:val="007342CE"/>
    <w:rsid w:val="00734377"/>
    <w:rsid w:val="007345B4"/>
    <w:rsid w:val="0073460B"/>
    <w:rsid w:val="007346BB"/>
    <w:rsid w:val="0073477F"/>
    <w:rsid w:val="00734911"/>
    <w:rsid w:val="00734997"/>
    <w:rsid w:val="00734A4C"/>
    <w:rsid w:val="00734B15"/>
    <w:rsid w:val="00734B5F"/>
    <w:rsid w:val="00734B75"/>
    <w:rsid w:val="00734B8E"/>
    <w:rsid w:val="00734C23"/>
    <w:rsid w:val="00734C45"/>
    <w:rsid w:val="00734D1E"/>
    <w:rsid w:val="00734EB9"/>
    <w:rsid w:val="00734FD9"/>
    <w:rsid w:val="007350C4"/>
    <w:rsid w:val="0073514A"/>
    <w:rsid w:val="007351E6"/>
    <w:rsid w:val="0073522C"/>
    <w:rsid w:val="007352A6"/>
    <w:rsid w:val="007352AC"/>
    <w:rsid w:val="007352C6"/>
    <w:rsid w:val="00735547"/>
    <w:rsid w:val="007355A7"/>
    <w:rsid w:val="0073564A"/>
    <w:rsid w:val="0073568E"/>
    <w:rsid w:val="00735758"/>
    <w:rsid w:val="007358C4"/>
    <w:rsid w:val="007359A9"/>
    <w:rsid w:val="00735A0B"/>
    <w:rsid w:val="00735A1A"/>
    <w:rsid w:val="00735BC9"/>
    <w:rsid w:val="00735C92"/>
    <w:rsid w:val="00735CD0"/>
    <w:rsid w:val="00735E7F"/>
    <w:rsid w:val="00735EDD"/>
    <w:rsid w:val="00735F44"/>
    <w:rsid w:val="00735F7D"/>
    <w:rsid w:val="00735FF8"/>
    <w:rsid w:val="007361AB"/>
    <w:rsid w:val="00736216"/>
    <w:rsid w:val="0073627E"/>
    <w:rsid w:val="00736299"/>
    <w:rsid w:val="007362DB"/>
    <w:rsid w:val="0073632A"/>
    <w:rsid w:val="00736338"/>
    <w:rsid w:val="00736376"/>
    <w:rsid w:val="007363C7"/>
    <w:rsid w:val="00736511"/>
    <w:rsid w:val="007365F2"/>
    <w:rsid w:val="00736603"/>
    <w:rsid w:val="00736688"/>
    <w:rsid w:val="0073670E"/>
    <w:rsid w:val="00736A64"/>
    <w:rsid w:val="00736B87"/>
    <w:rsid w:val="00736BC4"/>
    <w:rsid w:val="00736C2B"/>
    <w:rsid w:val="00736E30"/>
    <w:rsid w:val="00736E88"/>
    <w:rsid w:val="00737083"/>
    <w:rsid w:val="00737435"/>
    <w:rsid w:val="00737520"/>
    <w:rsid w:val="007377B1"/>
    <w:rsid w:val="007377E0"/>
    <w:rsid w:val="007378F1"/>
    <w:rsid w:val="00737986"/>
    <w:rsid w:val="007379AB"/>
    <w:rsid w:val="00737AE1"/>
    <w:rsid w:val="00737CEE"/>
    <w:rsid w:val="00737D92"/>
    <w:rsid w:val="00737DC9"/>
    <w:rsid w:val="00737E18"/>
    <w:rsid w:val="00737E94"/>
    <w:rsid w:val="00737FCA"/>
    <w:rsid w:val="0074000F"/>
    <w:rsid w:val="00740162"/>
    <w:rsid w:val="00740285"/>
    <w:rsid w:val="00740311"/>
    <w:rsid w:val="0074033B"/>
    <w:rsid w:val="00740584"/>
    <w:rsid w:val="00740653"/>
    <w:rsid w:val="00740701"/>
    <w:rsid w:val="0074075B"/>
    <w:rsid w:val="00740836"/>
    <w:rsid w:val="007408DD"/>
    <w:rsid w:val="00740B84"/>
    <w:rsid w:val="00740BD8"/>
    <w:rsid w:val="00740C07"/>
    <w:rsid w:val="00740D46"/>
    <w:rsid w:val="00740EA2"/>
    <w:rsid w:val="00740EC7"/>
    <w:rsid w:val="00740F52"/>
    <w:rsid w:val="00740F61"/>
    <w:rsid w:val="00740F6C"/>
    <w:rsid w:val="00741052"/>
    <w:rsid w:val="007410D5"/>
    <w:rsid w:val="00741183"/>
    <w:rsid w:val="007415C5"/>
    <w:rsid w:val="007415F1"/>
    <w:rsid w:val="00741761"/>
    <w:rsid w:val="007417BB"/>
    <w:rsid w:val="00741859"/>
    <w:rsid w:val="007418B2"/>
    <w:rsid w:val="00741A09"/>
    <w:rsid w:val="00741A44"/>
    <w:rsid w:val="00741C03"/>
    <w:rsid w:val="00741C5E"/>
    <w:rsid w:val="00741D29"/>
    <w:rsid w:val="00741E1C"/>
    <w:rsid w:val="00741E3D"/>
    <w:rsid w:val="00741E6F"/>
    <w:rsid w:val="00741FA9"/>
    <w:rsid w:val="00741FAC"/>
    <w:rsid w:val="00741FED"/>
    <w:rsid w:val="00742062"/>
    <w:rsid w:val="007420B5"/>
    <w:rsid w:val="00742389"/>
    <w:rsid w:val="007424CB"/>
    <w:rsid w:val="00742555"/>
    <w:rsid w:val="007427F9"/>
    <w:rsid w:val="007428E7"/>
    <w:rsid w:val="007429EA"/>
    <w:rsid w:val="00742B32"/>
    <w:rsid w:val="00742B8E"/>
    <w:rsid w:val="00742C18"/>
    <w:rsid w:val="00742D0C"/>
    <w:rsid w:val="00742D11"/>
    <w:rsid w:val="00742D5F"/>
    <w:rsid w:val="00742E0C"/>
    <w:rsid w:val="00742E20"/>
    <w:rsid w:val="00742F12"/>
    <w:rsid w:val="00742F40"/>
    <w:rsid w:val="00742F55"/>
    <w:rsid w:val="007430A4"/>
    <w:rsid w:val="00743232"/>
    <w:rsid w:val="007432A1"/>
    <w:rsid w:val="00743315"/>
    <w:rsid w:val="00743367"/>
    <w:rsid w:val="007433C1"/>
    <w:rsid w:val="007433EF"/>
    <w:rsid w:val="007435C7"/>
    <w:rsid w:val="007437E0"/>
    <w:rsid w:val="0074380B"/>
    <w:rsid w:val="00743825"/>
    <w:rsid w:val="00743853"/>
    <w:rsid w:val="00743B5B"/>
    <w:rsid w:val="00743B87"/>
    <w:rsid w:val="00743BB6"/>
    <w:rsid w:val="00743C2B"/>
    <w:rsid w:val="00743CA4"/>
    <w:rsid w:val="00743D79"/>
    <w:rsid w:val="00743DB7"/>
    <w:rsid w:val="00743DDD"/>
    <w:rsid w:val="00743FF8"/>
    <w:rsid w:val="0074417F"/>
    <w:rsid w:val="0074428D"/>
    <w:rsid w:val="00744399"/>
    <w:rsid w:val="00744490"/>
    <w:rsid w:val="00744554"/>
    <w:rsid w:val="007445D7"/>
    <w:rsid w:val="00744619"/>
    <w:rsid w:val="007446AE"/>
    <w:rsid w:val="00744A59"/>
    <w:rsid w:val="00744ABE"/>
    <w:rsid w:val="00744C40"/>
    <w:rsid w:val="00744D59"/>
    <w:rsid w:val="00744E79"/>
    <w:rsid w:val="00744F47"/>
    <w:rsid w:val="00744F71"/>
    <w:rsid w:val="00744F86"/>
    <w:rsid w:val="0074501B"/>
    <w:rsid w:val="0074508B"/>
    <w:rsid w:val="00745097"/>
    <w:rsid w:val="0074510F"/>
    <w:rsid w:val="00745137"/>
    <w:rsid w:val="00745168"/>
    <w:rsid w:val="007452A3"/>
    <w:rsid w:val="00745413"/>
    <w:rsid w:val="007456AF"/>
    <w:rsid w:val="007457F7"/>
    <w:rsid w:val="0074593F"/>
    <w:rsid w:val="00745B1A"/>
    <w:rsid w:val="00745B4B"/>
    <w:rsid w:val="00745E10"/>
    <w:rsid w:val="00745EB9"/>
    <w:rsid w:val="00745F00"/>
    <w:rsid w:val="00745F04"/>
    <w:rsid w:val="00745F06"/>
    <w:rsid w:val="00746168"/>
    <w:rsid w:val="0074619F"/>
    <w:rsid w:val="007461D3"/>
    <w:rsid w:val="0074624D"/>
    <w:rsid w:val="00746261"/>
    <w:rsid w:val="007462F6"/>
    <w:rsid w:val="00746373"/>
    <w:rsid w:val="0074642B"/>
    <w:rsid w:val="00746687"/>
    <w:rsid w:val="0074679E"/>
    <w:rsid w:val="007467A0"/>
    <w:rsid w:val="0074690A"/>
    <w:rsid w:val="00746AA2"/>
    <w:rsid w:val="00746AB2"/>
    <w:rsid w:val="00746B4A"/>
    <w:rsid w:val="00746BBA"/>
    <w:rsid w:val="00746CE5"/>
    <w:rsid w:val="00746E5D"/>
    <w:rsid w:val="00746F1B"/>
    <w:rsid w:val="00746F48"/>
    <w:rsid w:val="00747069"/>
    <w:rsid w:val="007470B3"/>
    <w:rsid w:val="007471CB"/>
    <w:rsid w:val="007472E8"/>
    <w:rsid w:val="00747384"/>
    <w:rsid w:val="0074744C"/>
    <w:rsid w:val="00747543"/>
    <w:rsid w:val="00747708"/>
    <w:rsid w:val="007477AD"/>
    <w:rsid w:val="0074785A"/>
    <w:rsid w:val="007479C7"/>
    <w:rsid w:val="007479D1"/>
    <w:rsid w:val="00747A62"/>
    <w:rsid w:val="00747D50"/>
    <w:rsid w:val="00747EDE"/>
    <w:rsid w:val="007500BD"/>
    <w:rsid w:val="007500EE"/>
    <w:rsid w:val="007500EF"/>
    <w:rsid w:val="007501C7"/>
    <w:rsid w:val="00750321"/>
    <w:rsid w:val="0075036F"/>
    <w:rsid w:val="0075058D"/>
    <w:rsid w:val="007505E6"/>
    <w:rsid w:val="007508A7"/>
    <w:rsid w:val="0075097B"/>
    <w:rsid w:val="00750A25"/>
    <w:rsid w:val="00750A40"/>
    <w:rsid w:val="00750B81"/>
    <w:rsid w:val="00750BEB"/>
    <w:rsid w:val="00750CE5"/>
    <w:rsid w:val="00750DAD"/>
    <w:rsid w:val="00750F4C"/>
    <w:rsid w:val="00750F70"/>
    <w:rsid w:val="00750FBE"/>
    <w:rsid w:val="00751033"/>
    <w:rsid w:val="00751167"/>
    <w:rsid w:val="0075129A"/>
    <w:rsid w:val="00751325"/>
    <w:rsid w:val="007514AD"/>
    <w:rsid w:val="007515CF"/>
    <w:rsid w:val="00751699"/>
    <w:rsid w:val="007516F1"/>
    <w:rsid w:val="00751719"/>
    <w:rsid w:val="00751761"/>
    <w:rsid w:val="0075176D"/>
    <w:rsid w:val="007517DF"/>
    <w:rsid w:val="00751811"/>
    <w:rsid w:val="007518B2"/>
    <w:rsid w:val="00751958"/>
    <w:rsid w:val="00751988"/>
    <w:rsid w:val="007519E0"/>
    <w:rsid w:val="00751AB5"/>
    <w:rsid w:val="00751AEA"/>
    <w:rsid w:val="00751BA2"/>
    <w:rsid w:val="00751C43"/>
    <w:rsid w:val="00751EB1"/>
    <w:rsid w:val="00751FFA"/>
    <w:rsid w:val="0075201C"/>
    <w:rsid w:val="00752089"/>
    <w:rsid w:val="007520C7"/>
    <w:rsid w:val="00752139"/>
    <w:rsid w:val="0075216B"/>
    <w:rsid w:val="00752427"/>
    <w:rsid w:val="007524D8"/>
    <w:rsid w:val="00752675"/>
    <w:rsid w:val="00752676"/>
    <w:rsid w:val="007526D8"/>
    <w:rsid w:val="0075273B"/>
    <w:rsid w:val="007527A3"/>
    <w:rsid w:val="007527AE"/>
    <w:rsid w:val="007527D6"/>
    <w:rsid w:val="00752805"/>
    <w:rsid w:val="00752B3C"/>
    <w:rsid w:val="00752B6D"/>
    <w:rsid w:val="00752D8E"/>
    <w:rsid w:val="00752DC6"/>
    <w:rsid w:val="00752E06"/>
    <w:rsid w:val="00752E78"/>
    <w:rsid w:val="00752E90"/>
    <w:rsid w:val="00752EAE"/>
    <w:rsid w:val="00752FC5"/>
    <w:rsid w:val="00752FEC"/>
    <w:rsid w:val="00753034"/>
    <w:rsid w:val="007530D0"/>
    <w:rsid w:val="007531A9"/>
    <w:rsid w:val="0075329B"/>
    <w:rsid w:val="00753509"/>
    <w:rsid w:val="00753938"/>
    <w:rsid w:val="00753969"/>
    <w:rsid w:val="00753B1A"/>
    <w:rsid w:val="00753C51"/>
    <w:rsid w:val="00753C93"/>
    <w:rsid w:val="00753E64"/>
    <w:rsid w:val="00753EC1"/>
    <w:rsid w:val="00754086"/>
    <w:rsid w:val="0075435E"/>
    <w:rsid w:val="007543A3"/>
    <w:rsid w:val="0075446B"/>
    <w:rsid w:val="00754575"/>
    <w:rsid w:val="007547C4"/>
    <w:rsid w:val="007548A8"/>
    <w:rsid w:val="0075495C"/>
    <w:rsid w:val="00754A1C"/>
    <w:rsid w:val="00754A6C"/>
    <w:rsid w:val="00754B17"/>
    <w:rsid w:val="00754BF7"/>
    <w:rsid w:val="00754C2B"/>
    <w:rsid w:val="00754C8B"/>
    <w:rsid w:val="00755028"/>
    <w:rsid w:val="0075502E"/>
    <w:rsid w:val="00755042"/>
    <w:rsid w:val="00755227"/>
    <w:rsid w:val="00755243"/>
    <w:rsid w:val="00755255"/>
    <w:rsid w:val="007552EF"/>
    <w:rsid w:val="0075539E"/>
    <w:rsid w:val="0075563F"/>
    <w:rsid w:val="00755761"/>
    <w:rsid w:val="00755868"/>
    <w:rsid w:val="007558C9"/>
    <w:rsid w:val="007558CC"/>
    <w:rsid w:val="00755970"/>
    <w:rsid w:val="0075598C"/>
    <w:rsid w:val="00755A2E"/>
    <w:rsid w:val="00755B89"/>
    <w:rsid w:val="00755D23"/>
    <w:rsid w:val="00756088"/>
    <w:rsid w:val="007561A2"/>
    <w:rsid w:val="007562F7"/>
    <w:rsid w:val="007564AB"/>
    <w:rsid w:val="007564EA"/>
    <w:rsid w:val="00756618"/>
    <w:rsid w:val="0075671D"/>
    <w:rsid w:val="0075675A"/>
    <w:rsid w:val="00756840"/>
    <w:rsid w:val="00756909"/>
    <w:rsid w:val="00756A15"/>
    <w:rsid w:val="00756AAE"/>
    <w:rsid w:val="00756B67"/>
    <w:rsid w:val="00756B68"/>
    <w:rsid w:val="00756C2E"/>
    <w:rsid w:val="00756EE9"/>
    <w:rsid w:val="00756F72"/>
    <w:rsid w:val="00756FAE"/>
    <w:rsid w:val="0075704B"/>
    <w:rsid w:val="00757131"/>
    <w:rsid w:val="00757171"/>
    <w:rsid w:val="0075725C"/>
    <w:rsid w:val="00757353"/>
    <w:rsid w:val="00757586"/>
    <w:rsid w:val="007576B6"/>
    <w:rsid w:val="0075773E"/>
    <w:rsid w:val="0075793F"/>
    <w:rsid w:val="00757B1A"/>
    <w:rsid w:val="00757BCC"/>
    <w:rsid w:val="00757CF7"/>
    <w:rsid w:val="00757D26"/>
    <w:rsid w:val="00757D4C"/>
    <w:rsid w:val="00757DD6"/>
    <w:rsid w:val="00757E10"/>
    <w:rsid w:val="00757EC5"/>
    <w:rsid w:val="00757F68"/>
    <w:rsid w:val="00757F74"/>
    <w:rsid w:val="00757FA9"/>
    <w:rsid w:val="007601F6"/>
    <w:rsid w:val="00760212"/>
    <w:rsid w:val="00760300"/>
    <w:rsid w:val="00760388"/>
    <w:rsid w:val="007605A7"/>
    <w:rsid w:val="007605C3"/>
    <w:rsid w:val="0076060B"/>
    <w:rsid w:val="007608E5"/>
    <w:rsid w:val="0076090A"/>
    <w:rsid w:val="00760AE3"/>
    <w:rsid w:val="00760B45"/>
    <w:rsid w:val="00760B5F"/>
    <w:rsid w:val="00760CA1"/>
    <w:rsid w:val="00760D57"/>
    <w:rsid w:val="00760D5D"/>
    <w:rsid w:val="00760DA6"/>
    <w:rsid w:val="00760DBE"/>
    <w:rsid w:val="00760EC9"/>
    <w:rsid w:val="007613E9"/>
    <w:rsid w:val="0076144D"/>
    <w:rsid w:val="007616B2"/>
    <w:rsid w:val="00761733"/>
    <w:rsid w:val="0076181D"/>
    <w:rsid w:val="0076192C"/>
    <w:rsid w:val="00761A30"/>
    <w:rsid w:val="00761B1B"/>
    <w:rsid w:val="00761BAF"/>
    <w:rsid w:val="00761D49"/>
    <w:rsid w:val="00761D56"/>
    <w:rsid w:val="00761E0B"/>
    <w:rsid w:val="00761F09"/>
    <w:rsid w:val="00761F0C"/>
    <w:rsid w:val="0076200D"/>
    <w:rsid w:val="00762077"/>
    <w:rsid w:val="00762288"/>
    <w:rsid w:val="00762470"/>
    <w:rsid w:val="007624B2"/>
    <w:rsid w:val="007625EC"/>
    <w:rsid w:val="007625FC"/>
    <w:rsid w:val="00762646"/>
    <w:rsid w:val="00762677"/>
    <w:rsid w:val="00762679"/>
    <w:rsid w:val="007629D0"/>
    <w:rsid w:val="00762A2A"/>
    <w:rsid w:val="00762B97"/>
    <w:rsid w:val="00762C23"/>
    <w:rsid w:val="007630F1"/>
    <w:rsid w:val="00763261"/>
    <w:rsid w:val="00763307"/>
    <w:rsid w:val="0076332B"/>
    <w:rsid w:val="00763340"/>
    <w:rsid w:val="007633C6"/>
    <w:rsid w:val="0076348F"/>
    <w:rsid w:val="0076349F"/>
    <w:rsid w:val="00763634"/>
    <w:rsid w:val="0076368D"/>
    <w:rsid w:val="0076371C"/>
    <w:rsid w:val="00763732"/>
    <w:rsid w:val="007637D3"/>
    <w:rsid w:val="0076383F"/>
    <w:rsid w:val="00763C64"/>
    <w:rsid w:val="00763EB6"/>
    <w:rsid w:val="00763FFD"/>
    <w:rsid w:val="00764042"/>
    <w:rsid w:val="007641F2"/>
    <w:rsid w:val="00764210"/>
    <w:rsid w:val="00764214"/>
    <w:rsid w:val="0076426E"/>
    <w:rsid w:val="007642DA"/>
    <w:rsid w:val="007643B7"/>
    <w:rsid w:val="0076440C"/>
    <w:rsid w:val="00764457"/>
    <w:rsid w:val="007644D3"/>
    <w:rsid w:val="0076457F"/>
    <w:rsid w:val="007646BF"/>
    <w:rsid w:val="007647C3"/>
    <w:rsid w:val="007648BE"/>
    <w:rsid w:val="00764941"/>
    <w:rsid w:val="0076494E"/>
    <w:rsid w:val="00764A49"/>
    <w:rsid w:val="00764A62"/>
    <w:rsid w:val="00764B09"/>
    <w:rsid w:val="00764B57"/>
    <w:rsid w:val="00764B92"/>
    <w:rsid w:val="00764BCD"/>
    <w:rsid w:val="00764C21"/>
    <w:rsid w:val="00764C8F"/>
    <w:rsid w:val="00764D76"/>
    <w:rsid w:val="00764DFC"/>
    <w:rsid w:val="00764EB1"/>
    <w:rsid w:val="00764ECC"/>
    <w:rsid w:val="00764FB6"/>
    <w:rsid w:val="00765023"/>
    <w:rsid w:val="0076503B"/>
    <w:rsid w:val="0076507C"/>
    <w:rsid w:val="00765163"/>
    <w:rsid w:val="007653D2"/>
    <w:rsid w:val="00765401"/>
    <w:rsid w:val="007654DB"/>
    <w:rsid w:val="0076554D"/>
    <w:rsid w:val="00765654"/>
    <w:rsid w:val="00765802"/>
    <w:rsid w:val="00765945"/>
    <w:rsid w:val="00765979"/>
    <w:rsid w:val="007659BF"/>
    <w:rsid w:val="00765A0C"/>
    <w:rsid w:val="00765B36"/>
    <w:rsid w:val="00765C55"/>
    <w:rsid w:val="00765EA5"/>
    <w:rsid w:val="00765F09"/>
    <w:rsid w:val="00765F5B"/>
    <w:rsid w:val="00766084"/>
    <w:rsid w:val="007661CF"/>
    <w:rsid w:val="007662E4"/>
    <w:rsid w:val="0076647F"/>
    <w:rsid w:val="0076665B"/>
    <w:rsid w:val="007666CD"/>
    <w:rsid w:val="00766716"/>
    <w:rsid w:val="0076688E"/>
    <w:rsid w:val="00766988"/>
    <w:rsid w:val="00766A9E"/>
    <w:rsid w:val="00766C92"/>
    <w:rsid w:val="00766CFB"/>
    <w:rsid w:val="00766DBA"/>
    <w:rsid w:val="00766E74"/>
    <w:rsid w:val="00766ECC"/>
    <w:rsid w:val="00766F1F"/>
    <w:rsid w:val="00766F34"/>
    <w:rsid w:val="00766F35"/>
    <w:rsid w:val="00766F45"/>
    <w:rsid w:val="00767130"/>
    <w:rsid w:val="007672E1"/>
    <w:rsid w:val="0076739E"/>
    <w:rsid w:val="007673E8"/>
    <w:rsid w:val="007673FC"/>
    <w:rsid w:val="00767496"/>
    <w:rsid w:val="007675DB"/>
    <w:rsid w:val="00767815"/>
    <w:rsid w:val="00767ACD"/>
    <w:rsid w:val="00767AFB"/>
    <w:rsid w:val="00767B4A"/>
    <w:rsid w:val="00767B96"/>
    <w:rsid w:val="00767CF8"/>
    <w:rsid w:val="00767D8C"/>
    <w:rsid w:val="00767D93"/>
    <w:rsid w:val="0077012F"/>
    <w:rsid w:val="00770298"/>
    <w:rsid w:val="0077046F"/>
    <w:rsid w:val="0077049D"/>
    <w:rsid w:val="007704C8"/>
    <w:rsid w:val="007706CD"/>
    <w:rsid w:val="00770912"/>
    <w:rsid w:val="00770982"/>
    <w:rsid w:val="00770998"/>
    <w:rsid w:val="00770A10"/>
    <w:rsid w:val="00770AE7"/>
    <w:rsid w:val="00770BE6"/>
    <w:rsid w:val="00770D7F"/>
    <w:rsid w:val="00770DB5"/>
    <w:rsid w:val="00770DDF"/>
    <w:rsid w:val="00770F1F"/>
    <w:rsid w:val="00770FEA"/>
    <w:rsid w:val="00770FFC"/>
    <w:rsid w:val="00771029"/>
    <w:rsid w:val="0077105C"/>
    <w:rsid w:val="0077117A"/>
    <w:rsid w:val="007711C2"/>
    <w:rsid w:val="007711F4"/>
    <w:rsid w:val="00771483"/>
    <w:rsid w:val="00771574"/>
    <w:rsid w:val="007715ED"/>
    <w:rsid w:val="0077165E"/>
    <w:rsid w:val="0077166D"/>
    <w:rsid w:val="00771764"/>
    <w:rsid w:val="007717C6"/>
    <w:rsid w:val="00771993"/>
    <w:rsid w:val="007719B1"/>
    <w:rsid w:val="00771B70"/>
    <w:rsid w:val="00771C74"/>
    <w:rsid w:val="00771D21"/>
    <w:rsid w:val="00771D9D"/>
    <w:rsid w:val="00771EC3"/>
    <w:rsid w:val="00771EEC"/>
    <w:rsid w:val="00771F31"/>
    <w:rsid w:val="00771F90"/>
    <w:rsid w:val="00772127"/>
    <w:rsid w:val="00772329"/>
    <w:rsid w:val="0077244C"/>
    <w:rsid w:val="00772602"/>
    <w:rsid w:val="00772656"/>
    <w:rsid w:val="00772718"/>
    <w:rsid w:val="00772765"/>
    <w:rsid w:val="007727AB"/>
    <w:rsid w:val="007727E2"/>
    <w:rsid w:val="007728AF"/>
    <w:rsid w:val="007728CE"/>
    <w:rsid w:val="00772A51"/>
    <w:rsid w:val="00772B67"/>
    <w:rsid w:val="00772D72"/>
    <w:rsid w:val="00772E6C"/>
    <w:rsid w:val="00772EB5"/>
    <w:rsid w:val="00772EE9"/>
    <w:rsid w:val="00772F70"/>
    <w:rsid w:val="00772FAD"/>
    <w:rsid w:val="00772FE5"/>
    <w:rsid w:val="00772FE8"/>
    <w:rsid w:val="00773040"/>
    <w:rsid w:val="007732CE"/>
    <w:rsid w:val="00773452"/>
    <w:rsid w:val="0077346F"/>
    <w:rsid w:val="007734DD"/>
    <w:rsid w:val="00773539"/>
    <w:rsid w:val="0077353F"/>
    <w:rsid w:val="007736B3"/>
    <w:rsid w:val="00773776"/>
    <w:rsid w:val="007738D2"/>
    <w:rsid w:val="00773BE2"/>
    <w:rsid w:val="00773E67"/>
    <w:rsid w:val="00773E70"/>
    <w:rsid w:val="0077408D"/>
    <w:rsid w:val="00774220"/>
    <w:rsid w:val="0077441D"/>
    <w:rsid w:val="007744DB"/>
    <w:rsid w:val="0077459A"/>
    <w:rsid w:val="007745CE"/>
    <w:rsid w:val="00774627"/>
    <w:rsid w:val="007747F6"/>
    <w:rsid w:val="00774844"/>
    <w:rsid w:val="00774A0E"/>
    <w:rsid w:val="00774A54"/>
    <w:rsid w:val="00774BB2"/>
    <w:rsid w:val="00774BE8"/>
    <w:rsid w:val="00774C19"/>
    <w:rsid w:val="00774CE3"/>
    <w:rsid w:val="00774D6B"/>
    <w:rsid w:val="00774E74"/>
    <w:rsid w:val="00774EF7"/>
    <w:rsid w:val="00774FA1"/>
    <w:rsid w:val="0077500B"/>
    <w:rsid w:val="0077510D"/>
    <w:rsid w:val="007751D3"/>
    <w:rsid w:val="00775240"/>
    <w:rsid w:val="00775463"/>
    <w:rsid w:val="007756C2"/>
    <w:rsid w:val="00775724"/>
    <w:rsid w:val="00775821"/>
    <w:rsid w:val="0077584C"/>
    <w:rsid w:val="0077589A"/>
    <w:rsid w:val="007759FB"/>
    <w:rsid w:val="007759FE"/>
    <w:rsid w:val="00775A12"/>
    <w:rsid w:val="00775A24"/>
    <w:rsid w:val="00775B05"/>
    <w:rsid w:val="00775C8B"/>
    <w:rsid w:val="00775CF8"/>
    <w:rsid w:val="00776145"/>
    <w:rsid w:val="0077619B"/>
    <w:rsid w:val="007761E9"/>
    <w:rsid w:val="00776265"/>
    <w:rsid w:val="0077640C"/>
    <w:rsid w:val="007764A6"/>
    <w:rsid w:val="007764DB"/>
    <w:rsid w:val="007766D1"/>
    <w:rsid w:val="007766FB"/>
    <w:rsid w:val="00776769"/>
    <w:rsid w:val="0077683B"/>
    <w:rsid w:val="007768AE"/>
    <w:rsid w:val="007769BE"/>
    <w:rsid w:val="00776D31"/>
    <w:rsid w:val="00776D99"/>
    <w:rsid w:val="00776DB1"/>
    <w:rsid w:val="00776E71"/>
    <w:rsid w:val="00776E8F"/>
    <w:rsid w:val="00776F70"/>
    <w:rsid w:val="00776FE4"/>
    <w:rsid w:val="00777050"/>
    <w:rsid w:val="0077705E"/>
    <w:rsid w:val="007770B5"/>
    <w:rsid w:val="00777107"/>
    <w:rsid w:val="00777174"/>
    <w:rsid w:val="00777193"/>
    <w:rsid w:val="007771E2"/>
    <w:rsid w:val="0077723F"/>
    <w:rsid w:val="007772B0"/>
    <w:rsid w:val="00777353"/>
    <w:rsid w:val="00777393"/>
    <w:rsid w:val="007773E1"/>
    <w:rsid w:val="0077750C"/>
    <w:rsid w:val="007775BC"/>
    <w:rsid w:val="0077783C"/>
    <w:rsid w:val="0077787B"/>
    <w:rsid w:val="00777981"/>
    <w:rsid w:val="007779BE"/>
    <w:rsid w:val="007779E8"/>
    <w:rsid w:val="00777DFE"/>
    <w:rsid w:val="00777FEC"/>
    <w:rsid w:val="0078002C"/>
    <w:rsid w:val="0078010F"/>
    <w:rsid w:val="007801F3"/>
    <w:rsid w:val="00780494"/>
    <w:rsid w:val="007804F2"/>
    <w:rsid w:val="007805AB"/>
    <w:rsid w:val="007805F6"/>
    <w:rsid w:val="00780922"/>
    <w:rsid w:val="00780BA8"/>
    <w:rsid w:val="00780C54"/>
    <w:rsid w:val="00780D21"/>
    <w:rsid w:val="00780D5F"/>
    <w:rsid w:val="00780DC9"/>
    <w:rsid w:val="00780DFC"/>
    <w:rsid w:val="007814D2"/>
    <w:rsid w:val="00781527"/>
    <w:rsid w:val="007815C8"/>
    <w:rsid w:val="00781837"/>
    <w:rsid w:val="007818E8"/>
    <w:rsid w:val="00781978"/>
    <w:rsid w:val="00781B0C"/>
    <w:rsid w:val="00781BB0"/>
    <w:rsid w:val="00781C10"/>
    <w:rsid w:val="00781D68"/>
    <w:rsid w:val="00781D85"/>
    <w:rsid w:val="00781E32"/>
    <w:rsid w:val="00782080"/>
    <w:rsid w:val="007820A3"/>
    <w:rsid w:val="0078211F"/>
    <w:rsid w:val="0078215A"/>
    <w:rsid w:val="007821D7"/>
    <w:rsid w:val="007821E2"/>
    <w:rsid w:val="007822EB"/>
    <w:rsid w:val="007822F5"/>
    <w:rsid w:val="007824DA"/>
    <w:rsid w:val="00782512"/>
    <w:rsid w:val="0078255C"/>
    <w:rsid w:val="00782619"/>
    <w:rsid w:val="0078292C"/>
    <w:rsid w:val="007829A7"/>
    <w:rsid w:val="007829BB"/>
    <w:rsid w:val="007829FC"/>
    <w:rsid w:val="00782D24"/>
    <w:rsid w:val="00782E71"/>
    <w:rsid w:val="00782F30"/>
    <w:rsid w:val="0078307B"/>
    <w:rsid w:val="007830A6"/>
    <w:rsid w:val="00783164"/>
    <w:rsid w:val="00783287"/>
    <w:rsid w:val="00783295"/>
    <w:rsid w:val="00783312"/>
    <w:rsid w:val="007833BC"/>
    <w:rsid w:val="0078349B"/>
    <w:rsid w:val="0078350B"/>
    <w:rsid w:val="0078354A"/>
    <w:rsid w:val="0078356C"/>
    <w:rsid w:val="00783635"/>
    <w:rsid w:val="007836BA"/>
    <w:rsid w:val="00783816"/>
    <w:rsid w:val="00783936"/>
    <w:rsid w:val="00783B28"/>
    <w:rsid w:val="00783BE3"/>
    <w:rsid w:val="00783D0A"/>
    <w:rsid w:val="00783D72"/>
    <w:rsid w:val="00783E1B"/>
    <w:rsid w:val="00783E63"/>
    <w:rsid w:val="00783EE7"/>
    <w:rsid w:val="00783FEE"/>
    <w:rsid w:val="00784076"/>
    <w:rsid w:val="007840B7"/>
    <w:rsid w:val="0078423C"/>
    <w:rsid w:val="007842B7"/>
    <w:rsid w:val="00784500"/>
    <w:rsid w:val="007845D9"/>
    <w:rsid w:val="0078467C"/>
    <w:rsid w:val="00784682"/>
    <w:rsid w:val="007849C8"/>
    <w:rsid w:val="00784BE9"/>
    <w:rsid w:val="00784C11"/>
    <w:rsid w:val="00784C98"/>
    <w:rsid w:val="00784CC2"/>
    <w:rsid w:val="00784D20"/>
    <w:rsid w:val="00784E54"/>
    <w:rsid w:val="00784E94"/>
    <w:rsid w:val="00784EA1"/>
    <w:rsid w:val="00784EC9"/>
    <w:rsid w:val="00785088"/>
    <w:rsid w:val="00785096"/>
    <w:rsid w:val="0078509E"/>
    <w:rsid w:val="007850D3"/>
    <w:rsid w:val="007854C8"/>
    <w:rsid w:val="007857CA"/>
    <w:rsid w:val="0078580E"/>
    <w:rsid w:val="00785963"/>
    <w:rsid w:val="00785981"/>
    <w:rsid w:val="0078599A"/>
    <w:rsid w:val="00785AAC"/>
    <w:rsid w:val="00785D88"/>
    <w:rsid w:val="00785EBD"/>
    <w:rsid w:val="00785F18"/>
    <w:rsid w:val="00785F50"/>
    <w:rsid w:val="0078601F"/>
    <w:rsid w:val="00786074"/>
    <w:rsid w:val="007863FD"/>
    <w:rsid w:val="00786560"/>
    <w:rsid w:val="007865B0"/>
    <w:rsid w:val="007866D4"/>
    <w:rsid w:val="007866E4"/>
    <w:rsid w:val="007867BA"/>
    <w:rsid w:val="007867E5"/>
    <w:rsid w:val="00786835"/>
    <w:rsid w:val="007868B0"/>
    <w:rsid w:val="00786905"/>
    <w:rsid w:val="007869AA"/>
    <w:rsid w:val="007869E6"/>
    <w:rsid w:val="00786A1E"/>
    <w:rsid w:val="00786AD5"/>
    <w:rsid w:val="00786BAC"/>
    <w:rsid w:val="00786C27"/>
    <w:rsid w:val="00786E41"/>
    <w:rsid w:val="00787079"/>
    <w:rsid w:val="007870B5"/>
    <w:rsid w:val="007870C2"/>
    <w:rsid w:val="007870E3"/>
    <w:rsid w:val="007870FA"/>
    <w:rsid w:val="007871CF"/>
    <w:rsid w:val="00787214"/>
    <w:rsid w:val="007873E2"/>
    <w:rsid w:val="007873E3"/>
    <w:rsid w:val="007873E8"/>
    <w:rsid w:val="007874AF"/>
    <w:rsid w:val="007875D8"/>
    <w:rsid w:val="007875ED"/>
    <w:rsid w:val="007876B2"/>
    <w:rsid w:val="007876DD"/>
    <w:rsid w:val="007876EA"/>
    <w:rsid w:val="007878AE"/>
    <w:rsid w:val="0078790C"/>
    <w:rsid w:val="00787C7C"/>
    <w:rsid w:val="00787DBF"/>
    <w:rsid w:val="00787DED"/>
    <w:rsid w:val="00787EC6"/>
    <w:rsid w:val="00787F07"/>
    <w:rsid w:val="00790050"/>
    <w:rsid w:val="0079008D"/>
    <w:rsid w:val="00790465"/>
    <w:rsid w:val="0079054A"/>
    <w:rsid w:val="0079057C"/>
    <w:rsid w:val="00790857"/>
    <w:rsid w:val="00790B85"/>
    <w:rsid w:val="00790B90"/>
    <w:rsid w:val="00790BA3"/>
    <w:rsid w:val="00790C69"/>
    <w:rsid w:val="00790C7D"/>
    <w:rsid w:val="00790D9F"/>
    <w:rsid w:val="00790E08"/>
    <w:rsid w:val="00790EA9"/>
    <w:rsid w:val="00790F40"/>
    <w:rsid w:val="00790FA1"/>
    <w:rsid w:val="00791084"/>
    <w:rsid w:val="0079109D"/>
    <w:rsid w:val="007910AD"/>
    <w:rsid w:val="0079112F"/>
    <w:rsid w:val="00791131"/>
    <w:rsid w:val="00791457"/>
    <w:rsid w:val="00791681"/>
    <w:rsid w:val="007917C3"/>
    <w:rsid w:val="00791A9A"/>
    <w:rsid w:val="00791B0F"/>
    <w:rsid w:val="00791B1B"/>
    <w:rsid w:val="00791B31"/>
    <w:rsid w:val="00791B68"/>
    <w:rsid w:val="00791BA3"/>
    <w:rsid w:val="00791CB2"/>
    <w:rsid w:val="00791D9B"/>
    <w:rsid w:val="00791EFF"/>
    <w:rsid w:val="00791FB9"/>
    <w:rsid w:val="00792387"/>
    <w:rsid w:val="00792475"/>
    <w:rsid w:val="007927E0"/>
    <w:rsid w:val="0079280B"/>
    <w:rsid w:val="00792810"/>
    <w:rsid w:val="007928DE"/>
    <w:rsid w:val="00792902"/>
    <w:rsid w:val="00792E60"/>
    <w:rsid w:val="00792EA1"/>
    <w:rsid w:val="00793299"/>
    <w:rsid w:val="00793402"/>
    <w:rsid w:val="007935D3"/>
    <w:rsid w:val="007936B6"/>
    <w:rsid w:val="00793715"/>
    <w:rsid w:val="007938A2"/>
    <w:rsid w:val="0079392A"/>
    <w:rsid w:val="00793957"/>
    <w:rsid w:val="00793976"/>
    <w:rsid w:val="007939C1"/>
    <w:rsid w:val="007939FB"/>
    <w:rsid w:val="00793A73"/>
    <w:rsid w:val="00793D40"/>
    <w:rsid w:val="00793F1D"/>
    <w:rsid w:val="00794334"/>
    <w:rsid w:val="00794349"/>
    <w:rsid w:val="00794391"/>
    <w:rsid w:val="00794447"/>
    <w:rsid w:val="007944F9"/>
    <w:rsid w:val="00794756"/>
    <w:rsid w:val="0079488A"/>
    <w:rsid w:val="00794981"/>
    <w:rsid w:val="00794C19"/>
    <w:rsid w:val="00794D9C"/>
    <w:rsid w:val="00794DF6"/>
    <w:rsid w:val="00794E20"/>
    <w:rsid w:val="00794E86"/>
    <w:rsid w:val="00794EA4"/>
    <w:rsid w:val="00794F16"/>
    <w:rsid w:val="00794FE6"/>
    <w:rsid w:val="00795103"/>
    <w:rsid w:val="0079510A"/>
    <w:rsid w:val="007951C9"/>
    <w:rsid w:val="007951F7"/>
    <w:rsid w:val="0079554A"/>
    <w:rsid w:val="007956E0"/>
    <w:rsid w:val="007956FB"/>
    <w:rsid w:val="00795704"/>
    <w:rsid w:val="00795742"/>
    <w:rsid w:val="00795777"/>
    <w:rsid w:val="0079592E"/>
    <w:rsid w:val="00795A0E"/>
    <w:rsid w:val="00795B04"/>
    <w:rsid w:val="00795D03"/>
    <w:rsid w:val="00795F46"/>
    <w:rsid w:val="00795F59"/>
    <w:rsid w:val="0079615B"/>
    <w:rsid w:val="007962B5"/>
    <w:rsid w:val="0079640B"/>
    <w:rsid w:val="00796537"/>
    <w:rsid w:val="00796567"/>
    <w:rsid w:val="00796653"/>
    <w:rsid w:val="00796767"/>
    <w:rsid w:val="007967DD"/>
    <w:rsid w:val="007967E4"/>
    <w:rsid w:val="00796812"/>
    <w:rsid w:val="00796995"/>
    <w:rsid w:val="00796A0B"/>
    <w:rsid w:val="00796A72"/>
    <w:rsid w:val="00796B50"/>
    <w:rsid w:val="00796D67"/>
    <w:rsid w:val="00796DEB"/>
    <w:rsid w:val="00796E6B"/>
    <w:rsid w:val="0079712A"/>
    <w:rsid w:val="00797183"/>
    <w:rsid w:val="007971F8"/>
    <w:rsid w:val="0079733C"/>
    <w:rsid w:val="00797401"/>
    <w:rsid w:val="0079742F"/>
    <w:rsid w:val="007974F9"/>
    <w:rsid w:val="0079753B"/>
    <w:rsid w:val="007975DB"/>
    <w:rsid w:val="00797619"/>
    <w:rsid w:val="007976CE"/>
    <w:rsid w:val="0079778C"/>
    <w:rsid w:val="007977F3"/>
    <w:rsid w:val="00797837"/>
    <w:rsid w:val="00797855"/>
    <w:rsid w:val="007978C9"/>
    <w:rsid w:val="0079799A"/>
    <w:rsid w:val="00797B84"/>
    <w:rsid w:val="00797F82"/>
    <w:rsid w:val="007A004D"/>
    <w:rsid w:val="007A0374"/>
    <w:rsid w:val="007A03E9"/>
    <w:rsid w:val="007A0610"/>
    <w:rsid w:val="007A0688"/>
    <w:rsid w:val="007A06EC"/>
    <w:rsid w:val="007A07D5"/>
    <w:rsid w:val="007A07DB"/>
    <w:rsid w:val="007A0805"/>
    <w:rsid w:val="007A0914"/>
    <w:rsid w:val="007A0944"/>
    <w:rsid w:val="007A0999"/>
    <w:rsid w:val="007A0A0A"/>
    <w:rsid w:val="007A0AA7"/>
    <w:rsid w:val="007A0CF7"/>
    <w:rsid w:val="007A0D7B"/>
    <w:rsid w:val="007A10B6"/>
    <w:rsid w:val="007A1242"/>
    <w:rsid w:val="007A12D0"/>
    <w:rsid w:val="007A12F5"/>
    <w:rsid w:val="007A136D"/>
    <w:rsid w:val="007A1420"/>
    <w:rsid w:val="007A14BF"/>
    <w:rsid w:val="007A1591"/>
    <w:rsid w:val="007A15F7"/>
    <w:rsid w:val="007A1616"/>
    <w:rsid w:val="007A172C"/>
    <w:rsid w:val="007A1755"/>
    <w:rsid w:val="007A1819"/>
    <w:rsid w:val="007A1899"/>
    <w:rsid w:val="007A1AC3"/>
    <w:rsid w:val="007A1B59"/>
    <w:rsid w:val="007A1B5C"/>
    <w:rsid w:val="007A1D58"/>
    <w:rsid w:val="007A1D6A"/>
    <w:rsid w:val="007A1DE3"/>
    <w:rsid w:val="007A210E"/>
    <w:rsid w:val="007A22B4"/>
    <w:rsid w:val="007A2393"/>
    <w:rsid w:val="007A23D6"/>
    <w:rsid w:val="007A2427"/>
    <w:rsid w:val="007A24A5"/>
    <w:rsid w:val="007A26C2"/>
    <w:rsid w:val="007A27EC"/>
    <w:rsid w:val="007A297E"/>
    <w:rsid w:val="007A29C0"/>
    <w:rsid w:val="007A2B3C"/>
    <w:rsid w:val="007A2CA6"/>
    <w:rsid w:val="007A2E3A"/>
    <w:rsid w:val="007A2E66"/>
    <w:rsid w:val="007A2E84"/>
    <w:rsid w:val="007A2EA1"/>
    <w:rsid w:val="007A2EA9"/>
    <w:rsid w:val="007A301A"/>
    <w:rsid w:val="007A3153"/>
    <w:rsid w:val="007A316F"/>
    <w:rsid w:val="007A3384"/>
    <w:rsid w:val="007A34A2"/>
    <w:rsid w:val="007A3536"/>
    <w:rsid w:val="007A360F"/>
    <w:rsid w:val="007A3790"/>
    <w:rsid w:val="007A385E"/>
    <w:rsid w:val="007A3904"/>
    <w:rsid w:val="007A3A71"/>
    <w:rsid w:val="007A3D08"/>
    <w:rsid w:val="007A3EA6"/>
    <w:rsid w:val="007A3F8C"/>
    <w:rsid w:val="007A403A"/>
    <w:rsid w:val="007A40CF"/>
    <w:rsid w:val="007A40D8"/>
    <w:rsid w:val="007A423C"/>
    <w:rsid w:val="007A4276"/>
    <w:rsid w:val="007A43E9"/>
    <w:rsid w:val="007A4485"/>
    <w:rsid w:val="007A44A7"/>
    <w:rsid w:val="007A4532"/>
    <w:rsid w:val="007A4625"/>
    <w:rsid w:val="007A4640"/>
    <w:rsid w:val="007A47A0"/>
    <w:rsid w:val="007A4823"/>
    <w:rsid w:val="007A498D"/>
    <w:rsid w:val="007A4A7C"/>
    <w:rsid w:val="007A4C35"/>
    <w:rsid w:val="007A4CCD"/>
    <w:rsid w:val="007A4D91"/>
    <w:rsid w:val="007A4DBE"/>
    <w:rsid w:val="007A4E62"/>
    <w:rsid w:val="007A4E88"/>
    <w:rsid w:val="007A510E"/>
    <w:rsid w:val="007A513E"/>
    <w:rsid w:val="007A551C"/>
    <w:rsid w:val="007A565E"/>
    <w:rsid w:val="007A56AA"/>
    <w:rsid w:val="007A56C5"/>
    <w:rsid w:val="007A5AAC"/>
    <w:rsid w:val="007A5ABA"/>
    <w:rsid w:val="007A5B43"/>
    <w:rsid w:val="007A5D9F"/>
    <w:rsid w:val="007A609F"/>
    <w:rsid w:val="007A6360"/>
    <w:rsid w:val="007A64F4"/>
    <w:rsid w:val="007A661B"/>
    <w:rsid w:val="007A662C"/>
    <w:rsid w:val="007A66E5"/>
    <w:rsid w:val="007A6706"/>
    <w:rsid w:val="007A6752"/>
    <w:rsid w:val="007A68D1"/>
    <w:rsid w:val="007A6916"/>
    <w:rsid w:val="007A6A8F"/>
    <w:rsid w:val="007A6AEB"/>
    <w:rsid w:val="007A6B21"/>
    <w:rsid w:val="007A6C83"/>
    <w:rsid w:val="007A6D2F"/>
    <w:rsid w:val="007A6F05"/>
    <w:rsid w:val="007A6F6F"/>
    <w:rsid w:val="007A6F98"/>
    <w:rsid w:val="007A7046"/>
    <w:rsid w:val="007A70FE"/>
    <w:rsid w:val="007A7115"/>
    <w:rsid w:val="007A71BA"/>
    <w:rsid w:val="007A729F"/>
    <w:rsid w:val="007A73DA"/>
    <w:rsid w:val="007A74D2"/>
    <w:rsid w:val="007A75CD"/>
    <w:rsid w:val="007A76F8"/>
    <w:rsid w:val="007A77D1"/>
    <w:rsid w:val="007B0294"/>
    <w:rsid w:val="007B0466"/>
    <w:rsid w:val="007B0483"/>
    <w:rsid w:val="007B08B3"/>
    <w:rsid w:val="007B0AE0"/>
    <w:rsid w:val="007B0BEE"/>
    <w:rsid w:val="007B0C77"/>
    <w:rsid w:val="007B0DF6"/>
    <w:rsid w:val="007B0F2A"/>
    <w:rsid w:val="007B0FC4"/>
    <w:rsid w:val="007B0FFB"/>
    <w:rsid w:val="007B11DF"/>
    <w:rsid w:val="007B11E6"/>
    <w:rsid w:val="007B128A"/>
    <w:rsid w:val="007B133A"/>
    <w:rsid w:val="007B13F3"/>
    <w:rsid w:val="007B165C"/>
    <w:rsid w:val="007B16C3"/>
    <w:rsid w:val="007B1715"/>
    <w:rsid w:val="007B17F2"/>
    <w:rsid w:val="007B19A4"/>
    <w:rsid w:val="007B19B3"/>
    <w:rsid w:val="007B208B"/>
    <w:rsid w:val="007B21BA"/>
    <w:rsid w:val="007B2231"/>
    <w:rsid w:val="007B2271"/>
    <w:rsid w:val="007B23ED"/>
    <w:rsid w:val="007B248C"/>
    <w:rsid w:val="007B2507"/>
    <w:rsid w:val="007B269B"/>
    <w:rsid w:val="007B2729"/>
    <w:rsid w:val="007B2A96"/>
    <w:rsid w:val="007B2BAD"/>
    <w:rsid w:val="007B2CEA"/>
    <w:rsid w:val="007B2DAA"/>
    <w:rsid w:val="007B2E52"/>
    <w:rsid w:val="007B2EC3"/>
    <w:rsid w:val="007B2EF3"/>
    <w:rsid w:val="007B300D"/>
    <w:rsid w:val="007B311E"/>
    <w:rsid w:val="007B3222"/>
    <w:rsid w:val="007B3251"/>
    <w:rsid w:val="007B328C"/>
    <w:rsid w:val="007B32D5"/>
    <w:rsid w:val="007B3558"/>
    <w:rsid w:val="007B358F"/>
    <w:rsid w:val="007B3592"/>
    <w:rsid w:val="007B374C"/>
    <w:rsid w:val="007B37EB"/>
    <w:rsid w:val="007B37F2"/>
    <w:rsid w:val="007B38B5"/>
    <w:rsid w:val="007B38D9"/>
    <w:rsid w:val="007B3993"/>
    <w:rsid w:val="007B3ADA"/>
    <w:rsid w:val="007B3C16"/>
    <w:rsid w:val="007B3C1D"/>
    <w:rsid w:val="007B3D32"/>
    <w:rsid w:val="007B3D4F"/>
    <w:rsid w:val="007B3DF0"/>
    <w:rsid w:val="007B3E11"/>
    <w:rsid w:val="007B3E55"/>
    <w:rsid w:val="007B3E7C"/>
    <w:rsid w:val="007B3F0D"/>
    <w:rsid w:val="007B4088"/>
    <w:rsid w:val="007B408D"/>
    <w:rsid w:val="007B42D5"/>
    <w:rsid w:val="007B4355"/>
    <w:rsid w:val="007B4560"/>
    <w:rsid w:val="007B45E4"/>
    <w:rsid w:val="007B4620"/>
    <w:rsid w:val="007B47C4"/>
    <w:rsid w:val="007B47E1"/>
    <w:rsid w:val="007B4916"/>
    <w:rsid w:val="007B49C6"/>
    <w:rsid w:val="007B4A19"/>
    <w:rsid w:val="007B4A61"/>
    <w:rsid w:val="007B4B31"/>
    <w:rsid w:val="007B4F00"/>
    <w:rsid w:val="007B4F0B"/>
    <w:rsid w:val="007B5046"/>
    <w:rsid w:val="007B5051"/>
    <w:rsid w:val="007B5069"/>
    <w:rsid w:val="007B53E5"/>
    <w:rsid w:val="007B5455"/>
    <w:rsid w:val="007B5618"/>
    <w:rsid w:val="007B561E"/>
    <w:rsid w:val="007B58F9"/>
    <w:rsid w:val="007B5AAE"/>
    <w:rsid w:val="007B5D7B"/>
    <w:rsid w:val="007B5D92"/>
    <w:rsid w:val="007B5DC1"/>
    <w:rsid w:val="007B5E76"/>
    <w:rsid w:val="007B5F06"/>
    <w:rsid w:val="007B5F90"/>
    <w:rsid w:val="007B608C"/>
    <w:rsid w:val="007B6141"/>
    <w:rsid w:val="007B615B"/>
    <w:rsid w:val="007B6175"/>
    <w:rsid w:val="007B62AF"/>
    <w:rsid w:val="007B62F6"/>
    <w:rsid w:val="007B6394"/>
    <w:rsid w:val="007B65E3"/>
    <w:rsid w:val="007B671E"/>
    <w:rsid w:val="007B6867"/>
    <w:rsid w:val="007B68E4"/>
    <w:rsid w:val="007B69AE"/>
    <w:rsid w:val="007B69F1"/>
    <w:rsid w:val="007B69FE"/>
    <w:rsid w:val="007B6AB6"/>
    <w:rsid w:val="007B6B73"/>
    <w:rsid w:val="007B6B74"/>
    <w:rsid w:val="007B6B9A"/>
    <w:rsid w:val="007B6CAA"/>
    <w:rsid w:val="007B6D6A"/>
    <w:rsid w:val="007B6DE0"/>
    <w:rsid w:val="007B6E62"/>
    <w:rsid w:val="007B6F87"/>
    <w:rsid w:val="007B715D"/>
    <w:rsid w:val="007B725B"/>
    <w:rsid w:val="007B73F9"/>
    <w:rsid w:val="007B755A"/>
    <w:rsid w:val="007B75B4"/>
    <w:rsid w:val="007B762F"/>
    <w:rsid w:val="007B7AF1"/>
    <w:rsid w:val="007B7BCE"/>
    <w:rsid w:val="007B7BE4"/>
    <w:rsid w:val="007B7D83"/>
    <w:rsid w:val="007B7DFB"/>
    <w:rsid w:val="007B7F8A"/>
    <w:rsid w:val="007C0422"/>
    <w:rsid w:val="007C075D"/>
    <w:rsid w:val="007C07D2"/>
    <w:rsid w:val="007C07E6"/>
    <w:rsid w:val="007C084F"/>
    <w:rsid w:val="007C08D2"/>
    <w:rsid w:val="007C08D5"/>
    <w:rsid w:val="007C08F6"/>
    <w:rsid w:val="007C0AD6"/>
    <w:rsid w:val="007C0CDB"/>
    <w:rsid w:val="007C0CDC"/>
    <w:rsid w:val="007C0DBE"/>
    <w:rsid w:val="007C0F12"/>
    <w:rsid w:val="007C0F56"/>
    <w:rsid w:val="007C0F7F"/>
    <w:rsid w:val="007C1005"/>
    <w:rsid w:val="007C13F7"/>
    <w:rsid w:val="007C1574"/>
    <w:rsid w:val="007C165B"/>
    <w:rsid w:val="007C1695"/>
    <w:rsid w:val="007C173F"/>
    <w:rsid w:val="007C1791"/>
    <w:rsid w:val="007C1992"/>
    <w:rsid w:val="007C1AEF"/>
    <w:rsid w:val="007C1BA3"/>
    <w:rsid w:val="007C1C2C"/>
    <w:rsid w:val="007C1C5B"/>
    <w:rsid w:val="007C1C76"/>
    <w:rsid w:val="007C1CE0"/>
    <w:rsid w:val="007C1F62"/>
    <w:rsid w:val="007C20F2"/>
    <w:rsid w:val="007C245E"/>
    <w:rsid w:val="007C270D"/>
    <w:rsid w:val="007C2715"/>
    <w:rsid w:val="007C2751"/>
    <w:rsid w:val="007C2847"/>
    <w:rsid w:val="007C2BE1"/>
    <w:rsid w:val="007C2CA0"/>
    <w:rsid w:val="007C2CC6"/>
    <w:rsid w:val="007C2F73"/>
    <w:rsid w:val="007C2FAD"/>
    <w:rsid w:val="007C2FDD"/>
    <w:rsid w:val="007C2FE0"/>
    <w:rsid w:val="007C3176"/>
    <w:rsid w:val="007C3492"/>
    <w:rsid w:val="007C34D3"/>
    <w:rsid w:val="007C3514"/>
    <w:rsid w:val="007C3526"/>
    <w:rsid w:val="007C3534"/>
    <w:rsid w:val="007C353D"/>
    <w:rsid w:val="007C3699"/>
    <w:rsid w:val="007C36A1"/>
    <w:rsid w:val="007C378C"/>
    <w:rsid w:val="007C3950"/>
    <w:rsid w:val="007C3982"/>
    <w:rsid w:val="007C3AB8"/>
    <w:rsid w:val="007C3C47"/>
    <w:rsid w:val="007C3C68"/>
    <w:rsid w:val="007C3D20"/>
    <w:rsid w:val="007C3D6D"/>
    <w:rsid w:val="007C3EB0"/>
    <w:rsid w:val="007C3F50"/>
    <w:rsid w:val="007C3FCA"/>
    <w:rsid w:val="007C3FFF"/>
    <w:rsid w:val="007C4033"/>
    <w:rsid w:val="007C426F"/>
    <w:rsid w:val="007C428D"/>
    <w:rsid w:val="007C42BB"/>
    <w:rsid w:val="007C4453"/>
    <w:rsid w:val="007C445E"/>
    <w:rsid w:val="007C4499"/>
    <w:rsid w:val="007C44FA"/>
    <w:rsid w:val="007C456E"/>
    <w:rsid w:val="007C45E7"/>
    <w:rsid w:val="007C468C"/>
    <w:rsid w:val="007C49F2"/>
    <w:rsid w:val="007C4AA8"/>
    <w:rsid w:val="007C4C7D"/>
    <w:rsid w:val="007C4D51"/>
    <w:rsid w:val="007C4DBA"/>
    <w:rsid w:val="007C507D"/>
    <w:rsid w:val="007C5175"/>
    <w:rsid w:val="007C51CC"/>
    <w:rsid w:val="007C560B"/>
    <w:rsid w:val="007C566D"/>
    <w:rsid w:val="007C56FC"/>
    <w:rsid w:val="007C5752"/>
    <w:rsid w:val="007C58E3"/>
    <w:rsid w:val="007C5908"/>
    <w:rsid w:val="007C596A"/>
    <w:rsid w:val="007C5992"/>
    <w:rsid w:val="007C5A3B"/>
    <w:rsid w:val="007C5A64"/>
    <w:rsid w:val="007C5A7D"/>
    <w:rsid w:val="007C5B81"/>
    <w:rsid w:val="007C5C24"/>
    <w:rsid w:val="007C5CAD"/>
    <w:rsid w:val="007C5E32"/>
    <w:rsid w:val="007C6027"/>
    <w:rsid w:val="007C6123"/>
    <w:rsid w:val="007C616C"/>
    <w:rsid w:val="007C6436"/>
    <w:rsid w:val="007C64C6"/>
    <w:rsid w:val="007C6536"/>
    <w:rsid w:val="007C669A"/>
    <w:rsid w:val="007C6707"/>
    <w:rsid w:val="007C6754"/>
    <w:rsid w:val="007C688E"/>
    <w:rsid w:val="007C6998"/>
    <w:rsid w:val="007C69B1"/>
    <w:rsid w:val="007C6A24"/>
    <w:rsid w:val="007C6B80"/>
    <w:rsid w:val="007C6BD4"/>
    <w:rsid w:val="007C6C9B"/>
    <w:rsid w:val="007C6E10"/>
    <w:rsid w:val="007C6E11"/>
    <w:rsid w:val="007C6E55"/>
    <w:rsid w:val="007C6F52"/>
    <w:rsid w:val="007C7057"/>
    <w:rsid w:val="007C70DC"/>
    <w:rsid w:val="007C714A"/>
    <w:rsid w:val="007C726E"/>
    <w:rsid w:val="007C7289"/>
    <w:rsid w:val="007C73E1"/>
    <w:rsid w:val="007C777C"/>
    <w:rsid w:val="007C7D1E"/>
    <w:rsid w:val="007C7D26"/>
    <w:rsid w:val="007C7D8F"/>
    <w:rsid w:val="007C7E5F"/>
    <w:rsid w:val="007C7E82"/>
    <w:rsid w:val="007C7E9F"/>
    <w:rsid w:val="007C7EB4"/>
    <w:rsid w:val="007C7F0F"/>
    <w:rsid w:val="007C7FD1"/>
    <w:rsid w:val="007D014B"/>
    <w:rsid w:val="007D0164"/>
    <w:rsid w:val="007D01A3"/>
    <w:rsid w:val="007D01F3"/>
    <w:rsid w:val="007D02B7"/>
    <w:rsid w:val="007D0353"/>
    <w:rsid w:val="007D04EB"/>
    <w:rsid w:val="007D056E"/>
    <w:rsid w:val="007D05CE"/>
    <w:rsid w:val="007D0836"/>
    <w:rsid w:val="007D08A8"/>
    <w:rsid w:val="007D0CD7"/>
    <w:rsid w:val="007D0D51"/>
    <w:rsid w:val="007D0EA6"/>
    <w:rsid w:val="007D0EBE"/>
    <w:rsid w:val="007D0EF8"/>
    <w:rsid w:val="007D0F34"/>
    <w:rsid w:val="007D1014"/>
    <w:rsid w:val="007D1083"/>
    <w:rsid w:val="007D10DF"/>
    <w:rsid w:val="007D1172"/>
    <w:rsid w:val="007D1287"/>
    <w:rsid w:val="007D1460"/>
    <w:rsid w:val="007D14BC"/>
    <w:rsid w:val="007D1545"/>
    <w:rsid w:val="007D16C8"/>
    <w:rsid w:val="007D18DC"/>
    <w:rsid w:val="007D1913"/>
    <w:rsid w:val="007D192D"/>
    <w:rsid w:val="007D1983"/>
    <w:rsid w:val="007D19AE"/>
    <w:rsid w:val="007D1A42"/>
    <w:rsid w:val="007D1B0F"/>
    <w:rsid w:val="007D1C80"/>
    <w:rsid w:val="007D1D09"/>
    <w:rsid w:val="007D1E0C"/>
    <w:rsid w:val="007D1F01"/>
    <w:rsid w:val="007D1F20"/>
    <w:rsid w:val="007D21CD"/>
    <w:rsid w:val="007D21EA"/>
    <w:rsid w:val="007D23F0"/>
    <w:rsid w:val="007D2482"/>
    <w:rsid w:val="007D24D1"/>
    <w:rsid w:val="007D2547"/>
    <w:rsid w:val="007D2803"/>
    <w:rsid w:val="007D2B3C"/>
    <w:rsid w:val="007D2C49"/>
    <w:rsid w:val="007D2D69"/>
    <w:rsid w:val="007D2E41"/>
    <w:rsid w:val="007D2E79"/>
    <w:rsid w:val="007D2F29"/>
    <w:rsid w:val="007D309A"/>
    <w:rsid w:val="007D34BA"/>
    <w:rsid w:val="007D3578"/>
    <w:rsid w:val="007D35F0"/>
    <w:rsid w:val="007D36BD"/>
    <w:rsid w:val="007D3871"/>
    <w:rsid w:val="007D388C"/>
    <w:rsid w:val="007D3BD9"/>
    <w:rsid w:val="007D3D01"/>
    <w:rsid w:val="007D3E38"/>
    <w:rsid w:val="007D3EAE"/>
    <w:rsid w:val="007D3F4E"/>
    <w:rsid w:val="007D3F83"/>
    <w:rsid w:val="007D4128"/>
    <w:rsid w:val="007D4151"/>
    <w:rsid w:val="007D42A5"/>
    <w:rsid w:val="007D433C"/>
    <w:rsid w:val="007D43DC"/>
    <w:rsid w:val="007D4435"/>
    <w:rsid w:val="007D4437"/>
    <w:rsid w:val="007D45C1"/>
    <w:rsid w:val="007D4663"/>
    <w:rsid w:val="007D46DC"/>
    <w:rsid w:val="007D486D"/>
    <w:rsid w:val="007D4980"/>
    <w:rsid w:val="007D4B80"/>
    <w:rsid w:val="007D4B97"/>
    <w:rsid w:val="007D4B9B"/>
    <w:rsid w:val="007D4BEE"/>
    <w:rsid w:val="007D4CB3"/>
    <w:rsid w:val="007D4EA1"/>
    <w:rsid w:val="007D4FFD"/>
    <w:rsid w:val="007D50F8"/>
    <w:rsid w:val="007D5148"/>
    <w:rsid w:val="007D5195"/>
    <w:rsid w:val="007D5219"/>
    <w:rsid w:val="007D52CB"/>
    <w:rsid w:val="007D5364"/>
    <w:rsid w:val="007D53A9"/>
    <w:rsid w:val="007D53DA"/>
    <w:rsid w:val="007D54B2"/>
    <w:rsid w:val="007D5565"/>
    <w:rsid w:val="007D5708"/>
    <w:rsid w:val="007D5925"/>
    <w:rsid w:val="007D59B6"/>
    <w:rsid w:val="007D59E5"/>
    <w:rsid w:val="007D5A51"/>
    <w:rsid w:val="007D5A5A"/>
    <w:rsid w:val="007D5A97"/>
    <w:rsid w:val="007D5C24"/>
    <w:rsid w:val="007D5D93"/>
    <w:rsid w:val="007D5EA9"/>
    <w:rsid w:val="007D5EB7"/>
    <w:rsid w:val="007D5EF9"/>
    <w:rsid w:val="007D5F54"/>
    <w:rsid w:val="007D607B"/>
    <w:rsid w:val="007D621F"/>
    <w:rsid w:val="007D62E0"/>
    <w:rsid w:val="007D6353"/>
    <w:rsid w:val="007D6566"/>
    <w:rsid w:val="007D666A"/>
    <w:rsid w:val="007D677D"/>
    <w:rsid w:val="007D6915"/>
    <w:rsid w:val="007D6965"/>
    <w:rsid w:val="007D6B82"/>
    <w:rsid w:val="007D6C22"/>
    <w:rsid w:val="007D6CFD"/>
    <w:rsid w:val="007D6E0A"/>
    <w:rsid w:val="007D6EDB"/>
    <w:rsid w:val="007D6FC7"/>
    <w:rsid w:val="007D70FA"/>
    <w:rsid w:val="007D723E"/>
    <w:rsid w:val="007D738E"/>
    <w:rsid w:val="007D73DF"/>
    <w:rsid w:val="007D7457"/>
    <w:rsid w:val="007D74CD"/>
    <w:rsid w:val="007D7732"/>
    <w:rsid w:val="007D7910"/>
    <w:rsid w:val="007D791B"/>
    <w:rsid w:val="007D7A43"/>
    <w:rsid w:val="007D7B75"/>
    <w:rsid w:val="007D7C28"/>
    <w:rsid w:val="007D7C37"/>
    <w:rsid w:val="007D7E50"/>
    <w:rsid w:val="007D7E66"/>
    <w:rsid w:val="007D7F03"/>
    <w:rsid w:val="007D7FF0"/>
    <w:rsid w:val="007E024B"/>
    <w:rsid w:val="007E029A"/>
    <w:rsid w:val="007E02C4"/>
    <w:rsid w:val="007E03A3"/>
    <w:rsid w:val="007E03AC"/>
    <w:rsid w:val="007E06C9"/>
    <w:rsid w:val="007E071D"/>
    <w:rsid w:val="007E0813"/>
    <w:rsid w:val="007E088C"/>
    <w:rsid w:val="007E08F3"/>
    <w:rsid w:val="007E0B05"/>
    <w:rsid w:val="007E0B65"/>
    <w:rsid w:val="007E0C3B"/>
    <w:rsid w:val="007E0D34"/>
    <w:rsid w:val="007E0DAF"/>
    <w:rsid w:val="007E0EE9"/>
    <w:rsid w:val="007E0F4E"/>
    <w:rsid w:val="007E114F"/>
    <w:rsid w:val="007E116D"/>
    <w:rsid w:val="007E1176"/>
    <w:rsid w:val="007E138E"/>
    <w:rsid w:val="007E142A"/>
    <w:rsid w:val="007E144F"/>
    <w:rsid w:val="007E14D0"/>
    <w:rsid w:val="007E15B7"/>
    <w:rsid w:val="007E15E4"/>
    <w:rsid w:val="007E1752"/>
    <w:rsid w:val="007E1A36"/>
    <w:rsid w:val="007E1A9B"/>
    <w:rsid w:val="007E1AD0"/>
    <w:rsid w:val="007E1AD8"/>
    <w:rsid w:val="007E1BFE"/>
    <w:rsid w:val="007E1D3B"/>
    <w:rsid w:val="007E1D6F"/>
    <w:rsid w:val="007E1DCE"/>
    <w:rsid w:val="007E1E88"/>
    <w:rsid w:val="007E2004"/>
    <w:rsid w:val="007E2054"/>
    <w:rsid w:val="007E21A5"/>
    <w:rsid w:val="007E21FF"/>
    <w:rsid w:val="007E22DF"/>
    <w:rsid w:val="007E2330"/>
    <w:rsid w:val="007E23F8"/>
    <w:rsid w:val="007E23FD"/>
    <w:rsid w:val="007E246A"/>
    <w:rsid w:val="007E2589"/>
    <w:rsid w:val="007E266B"/>
    <w:rsid w:val="007E277D"/>
    <w:rsid w:val="007E2952"/>
    <w:rsid w:val="007E297C"/>
    <w:rsid w:val="007E2984"/>
    <w:rsid w:val="007E2996"/>
    <w:rsid w:val="007E2A80"/>
    <w:rsid w:val="007E2D0E"/>
    <w:rsid w:val="007E2E40"/>
    <w:rsid w:val="007E30F8"/>
    <w:rsid w:val="007E312E"/>
    <w:rsid w:val="007E32DA"/>
    <w:rsid w:val="007E35BF"/>
    <w:rsid w:val="007E382C"/>
    <w:rsid w:val="007E38DA"/>
    <w:rsid w:val="007E3985"/>
    <w:rsid w:val="007E39B1"/>
    <w:rsid w:val="007E3A21"/>
    <w:rsid w:val="007E3A3A"/>
    <w:rsid w:val="007E3B77"/>
    <w:rsid w:val="007E3BB5"/>
    <w:rsid w:val="007E3C4D"/>
    <w:rsid w:val="007E3D50"/>
    <w:rsid w:val="007E3F91"/>
    <w:rsid w:val="007E3FBB"/>
    <w:rsid w:val="007E4050"/>
    <w:rsid w:val="007E40F2"/>
    <w:rsid w:val="007E41A9"/>
    <w:rsid w:val="007E41E1"/>
    <w:rsid w:val="007E41F7"/>
    <w:rsid w:val="007E4365"/>
    <w:rsid w:val="007E4423"/>
    <w:rsid w:val="007E452E"/>
    <w:rsid w:val="007E459B"/>
    <w:rsid w:val="007E4611"/>
    <w:rsid w:val="007E4690"/>
    <w:rsid w:val="007E46FC"/>
    <w:rsid w:val="007E4AF9"/>
    <w:rsid w:val="007E4DB4"/>
    <w:rsid w:val="007E4E15"/>
    <w:rsid w:val="007E4F5C"/>
    <w:rsid w:val="007E4FA6"/>
    <w:rsid w:val="007E4FE4"/>
    <w:rsid w:val="007E521C"/>
    <w:rsid w:val="007E5226"/>
    <w:rsid w:val="007E5386"/>
    <w:rsid w:val="007E53B5"/>
    <w:rsid w:val="007E53F6"/>
    <w:rsid w:val="007E5511"/>
    <w:rsid w:val="007E5690"/>
    <w:rsid w:val="007E56D9"/>
    <w:rsid w:val="007E584A"/>
    <w:rsid w:val="007E58C6"/>
    <w:rsid w:val="007E590A"/>
    <w:rsid w:val="007E59E9"/>
    <w:rsid w:val="007E5A81"/>
    <w:rsid w:val="007E5B9C"/>
    <w:rsid w:val="007E5C02"/>
    <w:rsid w:val="007E5C5B"/>
    <w:rsid w:val="007E5ED4"/>
    <w:rsid w:val="007E6096"/>
    <w:rsid w:val="007E611A"/>
    <w:rsid w:val="007E6175"/>
    <w:rsid w:val="007E644D"/>
    <w:rsid w:val="007E6580"/>
    <w:rsid w:val="007E686A"/>
    <w:rsid w:val="007E690E"/>
    <w:rsid w:val="007E69BB"/>
    <w:rsid w:val="007E6ADD"/>
    <w:rsid w:val="007E6B27"/>
    <w:rsid w:val="007E6B6F"/>
    <w:rsid w:val="007E6EC5"/>
    <w:rsid w:val="007E6ED2"/>
    <w:rsid w:val="007E6F9C"/>
    <w:rsid w:val="007E7092"/>
    <w:rsid w:val="007E70C3"/>
    <w:rsid w:val="007E71BC"/>
    <w:rsid w:val="007E7540"/>
    <w:rsid w:val="007E77A3"/>
    <w:rsid w:val="007E7814"/>
    <w:rsid w:val="007E790E"/>
    <w:rsid w:val="007E7A1A"/>
    <w:rsid w:val="007E7A41"/>
    <w:rsid w:val="007E7A6A"/>
    <w:rsid w:val="007E7D04"/>
    <w:rsid w:val="007E7E13"/>
    <w:rsid w:val="007E7E7A"/>
    <w:rsid w:val="007E7EF0"/>
    <w:rsid w:val="007E7F2E"/>
    <w:rsid w:val="007F008A"/>
    <w:rsid w:val="007F00C7"/>
    <w:rsid w:val="007F00D7"/>
    <w:rsid w:val="007F0103"/>
    <w:rsid w:val="007F0162"/>
    <w:rsid w:val="007F0226"/>
    <w:rsid w:val="007F0252"/>
    <w:rsid w:val="007F06E1"/>
    <w:rsid w:val="007F07B2"/>
    <w:rsid w:val="007F0A42"/>
    <w:rsid w:val="007F0BD2"/>
    <w:rsid w:val="007F0C6E"/>
    <w:rsid w:val="007F0CC0"/>
    <w:rsid w:val="007F0E03"/>
    <w:rsid w:val="007F0E1B"/>
    <w:rsid w:val="007F0E2B"/>
    <w:rsid w:val="007F0F4A"/>
    <w:rsid w:val="007F1001"/>
    <w:rsid w:val="007F11F3"/>
    <w:rsid w:val="007F138A"/>
    <w:rsid w:val="007F153E"/>
    <w:rsid w:val="007F1673"/>
    <w:rsid w:val="007F16FD"/>
    <w:rsid w:val="007F17C7"/>
    <w:rsid w:val="007F18C4"/>
    <w:rsid w:val="007F19B4"/>
    <w:rsid w:val="007F1B3F"/>
    <w:rsid w:val="007F1BB9"/>
    <w:rsid w:val="007F1C72"/>
    <w:rsid w:val="007F1C9F"/>
    <w:rsid w:val="007F1D18"/>
    <w:rsid w:val="007F1D7F"/>
    <w:rsid w:val="007F1D91"/>
    <w:rsid w:val="007F1EB5"/>
    <w:rsid w:val="007F2042"/>
    <w:rsid w:val="007F2084"/>
    <w:rsid w:val="007F2290"/>
    <w:rsid w:val="007F23B3"/>
    <w:rsid w:val="007F23C2"/>
    <w:rsid w:val="007F2478"/>
    <w:rsid w:val="007F25A8"/>
    <w:rsid w:val="007F26C3"/>
    <w:rsid w:val="007F274D"/>
    <w:rsid w:val="007F279A"/>
    <w:rsid w:val="007F28F1"/>
    <w:rsid w:val="007F2ABB"/>
    <w:rsid w:val="007F2C25"/>
    <w:rsid w:val="007F2C89"/>
    <w:rsid w:val="007F2CAA"/>
    <w:rsid w:val="007F2EA1"/>
    <w:rsid w:val="007F2ECF"/>
    <w:rsid w:val="007F2F8D"/>
    <w:rsid w:val="007F3099"/>
    <w:rsid w:val="007F3350"/>
    <w:rsid w:val="007F340D"/>
    <w:rsid w:val="007F3425"/>
    <w:rsid w:val="007F350A"/>
    <w:rsid w:val="007F359B"/>
    <w:rsid w:val="007F35A4"/>
    <w:rsid w:val="007F365F"/>
    <w:rsid w:val="007F36AF"/>
    <w:rsid w:val="007F3815"/>
    <w:rsid w:val="007F3833"/>
    <w:rsid w:val="007F38C2"/>
    <w:rsid w:val="007F3B46"/>
    <w:rsid w:val="007F3C2D"/>
    <w:rsid w:val="007F3C34"/>
    <w:rsid w:val="007F3D91"/>
    <w:rsid w:val="007F3DA4"/>
    <w:rsid w:val="007F3DF6"/>
    <w:rsid w:val="007F3EBD"/>
    <w:rsid w:val="007F3FDD"/>
    <w:rsid w:val="007F426A"/>
    <w:rsid w:val="007F43D5"/>
    <w:rsid w:val="007F441E"/>
    <w:rsid w:val="007F4435"/>
    <w:rsid w:val="007F44F7"/>
    <w:rsid w:val="007F451B"/>
    <w:rsid w:val="007F456D"/>
    <w:rsid w:val="007F4586"/>
    <w:rsid w:val="007F458B"/>
    <w:rsid w:val="007F4626"/>
    <w:rsid w:val="007F46B3"/>
    <w:rsid w:val="007F4711"/>
    <w:rsid w:val="007F477E"/>
    <w:rsid w:val="007F4803"/>
    <w:rsid w:val="007F48FF"/>
    <w:rsid w:val="007F499E"/>
    <w:rsid w:val="007F4AA0"/>
    <w:rsid w:val="007F4B49"/>
    <w:rsid w:val="007F4BDA"/>
    <w:rsid w:val="007F4C36"/>
    <w:rsid w:val="007F4EBA"/>
    <w:rsid w:val="007F4F2B"/>
    <w:rsid w:val="007F4FD7"/>
    <w:rsid w:val="007F503C"/>
    <w:rsid w:val="007F5143"/>
    <w:rsid w:val="007F51BA"/>
    <w:rsid w:val="007F51D6"/>
    <w:rsid w:val="007F5337"/>
    <w:rsid w:val="007F53D7"/>
    <w:rsid w:val="007F5410"/>
    <w:rsid w:val="007F5514"/>
    <w:rsid w:val="007F5830"/>
    <w:rsid w:val="007F58D7"/>
    <w:rsid w:val="007F593C"/>
    <w:rsid w:val="007F597D"/>
    <w:rsid w:val="007F5A4A"/>
    <w:rsid w:val="007F5C47"/>
    <w:rsid w:val="007F5CD6"/>
    <w:rsid w:val="007F5E38"/>
    <w:rsid w:val="007F5E57"/>
    <w:rsid w:val="007F5E7F"/>
    <w:rsid w:val="007F6007"/>
    <w:rsid w:val="007F60C2"/>
    <w:rsid w:val="007F63AA"/>
    <w:rsid w:val="007F640C"/>
    <w:rsid w:val="007F6429"/>
    <w:rsid w:val="007F642F"/>
    <w:rsid w:val="007F6583"/>
    <w:rsid w:val="007F6866"/>
    <w:rsid w:val="007F6978"/>
    <w:rsid w:val="007F6A7D"/>
    <w:rsid w:val="007F6C3F"/>
    <w:rsid w:val="007F6CA9"/>
    <w:rsid w:val="007F6CCA"/>
    <w:rsid w:val="007F6E61"/>
    <w:rsid w:val="007F6E69"/>
    <w:rsid w:val="007F6E6A"/>
    <w:rsid w:val="007F6FD1"/>
    <w:rsid w:val="007F7034"/>
    <w:rsid w:val="007F704F"/>
    <w:rsid w:val="007F74DB"/>
    <w:rsid w:val="007F755B"/>
    <w:rsid w:val="007F76FF"/>
    <w:rsid w:val="007F7789"/>
    <w:rsid w:val="007F78D0"/>
    <w:rsid w:val="007F7969"/>
    <w:rsid w:val="007F799F"/>
    <w:rsid w:val="007F7B2D"/>
    <w:rsid w:val="007F7B44"/>
    <w:rsid w:val="007F7E07"/>
    <w:rsid w:val="007F7E35"/>
    <w:rsid w:val="007F7FEC"/>
    <w:rsid w:val="00800019"/>
    <w:rsid w:val="008000B6"/>
    <w:rsid w:val="00800106"/>
    <w:rsid w:val="0080016A"/>
    <w:rsid w:val="00800285"/>
    <w:rsid w:val="0080034D"/>
    <w:rsid w:val="008003FF"/>
    <w:rsid w:val="00800410"/>
    <w:rsid w:val="00800483"/>
    <w:rsid w:val="00800491"/>
    <w:rsid w:val="008004A7"/>
    <w:rsid w:val="008004AD"/>
    <w:rsid w:val="008005DD"/>
    <w:rsid w:val="0080065C"/>
    <w:rsid w:val="008007B1"/>
    <w:rsid w:val="00800829"/>
    <w:rsid w:val="008008A8"/>
    <w:rsid w:val="00800984"/>
    <w:rsid w:val="008009DE"/>
    <w:rsid w:val="00800C8D"/>
    <w:rsid w:val="00800CCB"/>
    <w:rsid w:val="00800CEC"/>
    <w:rsid w:val="00800E6C"/>
    <w:rsid w:val="00800FAA"/>
    <w:rsid w:val="00801088"/>
    <w:rsid w:val="0080123E"/>
    <w:rsid w:val="0080128B"/>
    <w:rsid w:val="00801304"/>
    <w:rsid w:val="00801356"/>
    <w:rsid w:val="00801503"/>
    <w:rsid w:val="0080152A"/>
    <w:rsid w:val="00801543"/>
    <w:rsid w:val="00801639"/>
    <w:rsid w:val="00801641"/>
    <w:rsid w:val="00801698"/>
    <w:rsid w:val="00801721"/>
    <w:rsid w:val="0080175E"/>
    <w:rsid w:val="00801A08"/>
    <w:rsid w:val="00801AA7"/>
    <w:rsid w:val="00801ABC"/>
    <w:rsid w:val="00801B08"/>
    <w:rsid w:val="00801B25"/>
    <w:rsid w:val="00801BC2"/>
    <w:rsid w:val="00801DBC"/>
    <w:rsid w:val="00801F6A"/>
    <w:rsid w:val="00801FCA"/>
    <w:rsid w:val="0080201D"/>
    <w:rsid w:val="0080212E"/>
    <w:rsid w:val="008021B3"/>
    <w:rsid w:val="008024A6"/>
    <w:rsid w:val="008025C0"/>
    <w:rsid w:val="0080291A"/>
    <w:rsid w:val="00802AA5"/>
    <w:rsid w:val="00802B1D"/>
    <w:rsid w:val="00802B64"/>
    <w:rsid w:val="00802B8A"/>
    <w:rsid w:val="00802F56"/>
    <w:rsid w:val="00802FD3"/>
    <w:rsid w:val="0080320C"/>
    <w:rsid w:val="0080339F"/>
    <w:rsid w:val="00803421"/>
    <w:rsid w:val="008035B7"/>
    <w:rsid w:val="008036CD"/>
    <w:rsid w:val="00803769"/>
    <w:rsid w:val="0080392D"/>
    <w:rsid w:val="00803993"/>
    <w:rsid w:val="00803E64"/>
    <w:rsid w:val="00803F88"/>
    <w:rsid w:val="00803FAC"/>
    <w:rsid w:val="00804170"/>
    <w:rsid w:val="00804303"/>
    <w:rsid w:val="00804420"/>
    <w:rsid w:val="00804650"/>
    <w:rsid w:val="008048D7"/>
    <w:rsid w:val="008049F6"/>
    <w:rsid w:val="00804B66"/>
    <w:rsid w:val="00804B8F"/>
    <w:rsid w:val="00804B99"/>
    <w:rsid w:val="00804BFA"/>
    <w:rsid w:val="00804C3C"/>
    <w:rsid w:val="00804CE0"/>
    <w:rsid w:val="008050C4"/>
    <w:rsid w:val="00805355"/>
    <w:rsid w:val="0080536F"/>
    <w:rsid w:val="00805386"/>
    <w:rsid w:val="008053A4"/>
    <w:rsid w:val="008053CF"/>
    <w:rsid w:val="008053DC"/>
    <w:rsid w:val="00805443"/>
    <w:rsid w:val="00805531"/>
    <w:rsid w:val="00805532"/>
    <w:rsid w:val="00805670"/>
    <w:rsid w:val="00805736"/>
    <w:rsid w:val="008057B2"/>
    <w:rsid w:val="008057C0"/>
    <w:rsid w:val="008057C1"/>
    <w:rsid w:val="0080581C"/>
    <w:rsid w:val="008059B1"/>
    <w:rsid w:val="00805C29"/>
    <w:rsid w:val="00805E24"/>
    <w:rsid w:val="00805E60"/>
    <w:rsid w:val="00805E8B"/>
    <w:rsid w:val="00805EFB"/>
    <w:rsid w:val="00805F13"/>
    <w:rsid w:val="008060EF"/>
    <w:rsid w:val="0080614D"/>
    <w:rsid w:val="00806412"/>
    <w:rsid w:val="00806446"/>
    <w:rsid w:val="008064CA"/>
    <w:rsid w:val="008064EC"/>
    <w:rsid w:val="00806526"/>
    <w:rsid w:val="00806598"/>
    <w:rsid w:val="008065B6"/>
    <w:rsid w:val="008065C5"/>
    <w:rsid w:val="00806615"/>
    <w:rsid w:val="00806819"/>
    <w:rsid w:val="00806896"/>
    <w:rsid w:val="00806944"/>
    <w:rsid w:val="008069AA"/>
    <w:rsid w:val="00806A5B"/>
    <w:rsid w:val="00806B87"/>
    <w:rsid w:val="00806B99"/>
    <w:rsid w:val="00806C6A"/>
    <w:rsid w:val="00806D69"/>
    <w:rsid w:val="00806DDB"/>
    <w:rsid w:val="00806DF8"/>
    <w:rsid w:val="008070DE"/>
    <w:rsid w:val="0080733F"/>
    <w:rsid w:val="008073AB"/>
    <w:rsid w:val="0080743F"/>
    <w:rsid w:val="00807590"/>
    <w:rsid w:val="00807663"/>
    <w:rsid w:val="00807830"/>
    <w:rsid w:val="008078E1"/>
    <w:rsid w:val="008079B5"/>
    <w:rsid w:val="008079CC"/>
    <w:rsid w:val="00807A11"/>
    <w:rsid w:val="00807A75"/>
    <w:rsid w:val="00807B44"/>
    <w:rsid w:val="00807BC6"/>
    <w:rsid w:val="00807E5B"/>
    <w:rsid w:val="00810142"/>
    <w:rsid w:val="008102D3"/>
    <w:rsid w:val="00810529"/>
    <w:rsid w:val="008105ED"/>
    <w:rsid w:val="0081066C"/>
    <w:rsid w:val="00810683"/>
    <w:rsid w:val="008106BA"/>
    <w:rsid w:val="008107EC"/>
    <w:rsid w:val="00810887"/>
    <w:rsid w:val="008108B8"/>
    <w:rsid w:val="00810A34"/>
    <w:rsid w:val="00810A62"/>
    <w:rsid w:val="00810BD9"/>
    <w:rsid w:val="00810BDD"/>
    <w:rsid w:val="00810BEF"/>
    <w:rsid w:val="00810C87"/>
    <w:rsid w:val="00810CA5"/>
    <w:rsid w:val="00810D60"/>
    <w:rsid w:val="00810DB3"/>
    <w:rsid w:val="00810F07"/>
    <w:rsid w:val="00810FE2"/>
    <w:rsid w:val="00811099"/>
    <w:rsid w:val="008110A6"/>
    <w:rsid w:val="008110AB"/>
    <w:rsid w:val="00811108"/>
    <w:rsid w:val="0081110E"/>
    <w:rsid w:val="0081111E"/>
    <w:rsid w:val="008111AB"/>
    <w:rsid w:val="00811307"/>
    <w:rsid w:val="0081157F"/>
    <w:rsid w:val="008116D6"/>
    <w:rsid w:val="00811708"/>
    <w:rsid w:val="00811727"/>
    <w:rsid w:val="0081198E"/>
    <w:rsid w:val="008119E7"/>
    <w:rsid w:val="00811C1A"/>
    <w:rsid w:val="00811EC9"/>
    <w:rsid w:val="00811ED5"/>
    <w:rsid w:val="00811EEE"/>
    <w:rsid w:val="008120CD"/>
    <w:rsid w:val="008120F5"/>
    <w:rsid w:val="0081215E"/>
    <w:rsid w:val="00812283"/>
    <w:rsid w:val="008122E0"/>
    <w:rsid w:val="00812371"/>
    <w:rsid w:val="008124E1"/>
    <w:rsid w:val="0081255A"/>
    <w:rsid w:val="00812987"/>
    <w:rsid w:val="00812B08"/>
    <w:rsid w:val="00812B91"/>
    <w:rsid w:val="00812CA4"/>
    <w:rsid w:val="00812CE8"/>
    <w:rsid w:val="00812EBD"/>
    <w:rsid w:val="00812F56"/>
    <w:rsid w:val="00813014"/>
    <w:rsid w:val="00813038"/>
    <w:rsid w:val="008133FF"/>
    <w:rsid w:val="00813415"/>
    <w:rsid w:val="0081361D"/>
    <w:rsid w:val="008136B7"/>
    <w:rsid w:val="008139A9"/>
    <w:rsid w:val="00813A22"/>
    <w:rsid w:val="00813A4F"/>
    <w:rsid w:val="00813ACB"/>
    <w:rsid w:val="00813BAD"/>
    <w:rsid w:val="00813BE9"/>
    <w:rsid w:val="00813C47"/>
    <w:rsid w:val="00813F31"/>
    <w:rsid w:val="00814013"/>
    <w:rsid w:val="00814056"/>
    <w:rsid w:val="0081412B"/>
    <w:rsid w:val="0081428C"/>
    <w:rsid w:val="008144B9"/>
    <w:rsid w:val="00814520"/>
    <w:rsid w:val="008145A9"/>
    <w:rsid w:val="008145F6"/>
    <w:rsid w:val="008146BE"/>
    <w:rsid w:val="008146DA"/>
    <w:rsid w:val="008146EA"/>
    <w:rsid w:val="00814A3F"/>
    <w:rsid w:val="00814A47"/>
    <w:rsid w:val="00814AE0"/>
    <w:rsid w:val="00814B05"/>
    <w:rsid w:val="00814BEA"/>
    <w:rsid w:val="00814BF7"/>
    <w:rsid w:val="00814D5C"/>
    <w:rsid w:val="00814DA9"/>
    <w:rsid w:val="00814EA3"/>
    <w:rsid w:val="00815010"/>
    <w:rsid w:val="008150BF"/>
    <w:rsid w:val="00815175"/>
    <w:rsid w:val="008151B4"/>
    <w:rsid w:val="00815288"/>
    <w:rsid w:val="008153EC"/>
    <w:rsid w:val="008154A3"/>
    <w:rsid w:val="008154CB"/>
    <w:rsid w:val="008156E2"/>
    <w:rsid w:val="00815930"/>
    <w:rsid w:val="00815931"/>
    <w:rsid w:val="00815989"/>
    <w:rsid w:val="008159A8"/>
    <w:rsid w:val="00815BA9"/>
    <w:rsid w:val="00815BBC"/>
    <w:rsid w:val="00815C02"/>
    <w:rsid w:val="00815C92"/>
    <w:rsid w:val="00815D37"/>
    <w:rsid w:val="00816070"/>
    <w:rsid w:val="0081620E"/>
    <w:rsid w:val="00816340"/>
    <w:rsid w:val="00816407"/>
    <w:rsid w:val="00816494"/>
    <w:rsid w:val="008165BF"/>
    <w:rsid w:val="0081671F"/>
    <w:rsid w:val="0081675C"/>
    <w:rsid w:val="00816851"/>
    <w:rsid w:val="00816953"/>
    <w:rsid w:val="00816964"/>
    <w:rsid w:val="00816B3B"/>
    <w:rsid w:val="00816B78"/>
    <w:rsid w:val="00816BD5"/>
    <w:rsid w:val="00816C1F"/>
    <w:rsid w:val="00816C55"/>
    <w:rsid w:val="00816C58"/>
    <w:rsid w:val="00816D60"/>
    <w:rsid w:val="00816F94"/>
    <w:rsid w:val="00816FF3"/>
    <w:rsid w:val="0081701D"/>
    <w:rsid w:val="00817051"/>
    <w:rsid w:val="00817223"/>
    <w:rsid w:val="00817419"/>
    <w:rsid w:val="008175F6"/>
    <w:rsid w:val="00817687"/>
    <w:rsid w:val="00817735"/>
    <w:rsid w:val="008177E9"/>
    <w:rsid w:val="008177F2"/>
    <w:rsid w:val="00817955"/>
    <w:rsid w:val="00817985"/>
    <w:rsid w:val="008179D9"/>
    <w:rsid w:val="008179DD"/>
    <w:rsid w:val="00817AC0"/>
    <w:rsid w:val="00817AE9"/>
    <w:rsid w:val="00817B66"/>
    <w:rsid w:val="00817DA8"/>
    <w:rsid w:val="00817F2F"/>
    <w:rsid w:val="00817FE3"/>
    <w:rsid w:val="00817FEB"/>
    <w:rsid w:val="0082000E"/>
    <w:rsid w:val="0082020F"/>
    <w:rsid w:val="00820270"/>
    <w:rsid w:val="00820438"/>
    <w:rsid w:val="00820661"/>
    <w:rsid w:val="008206BB"/>
    <w:rsid w:val="00820732"/>
    <w:rsid w:val="00820756"/>
    <w:rsid w:val="00820868"/>
    <w:rsid w:val="00820887"/>
    <w:rsid w:val="00820896"/>
    <w:rsid w:val="008209DB"/>
    <w:rsid w:val="00820AB0"/>
    <w:rsid w:val="00820AFD"/>
    <w:rsid w:val="00820B07"/>
    <w:rsid w:val="00820B98"/>
    <w:rsid w:val="00820D1D"/>
    <w:rsid w:val="00820E26"/>
    <w:rsid w:val="00820E36"/>
    <w:rsid w:val="00820ECF"/>
    <w:rsid w:val="00821005"/>
    <w:rsid w:val="0082103B"/>
    <w:rsid w:val="008210D9"/>
    <w:rsid w:val="008212EA"/>
    <w:rsid w:val="00821344"/>
    <w:rsid w:val="008214A1"/>
    <w:rsid w:val="00821512"/>
    <w:rsid w:val="0082152A"/>
    <w:rsid w:val="0082159B"/>
    <w:rsid w:val="00821676"/>
    <w:rsid w:val="008216C4"/>
    <w:rsid w:val="00821910"/>
    <w:rsid w:val="0082196C"/>
    <w:rsid w:val="00821A37"/>
    <w:rsid w:val="00821C9B"/>
    <w:rsid w:val="00821EAD"/>
    <w:rsid w:val="00821F31"/>
    <w:rsid w:val="00821F8D"/>
    <w:rsid w:val="00821FFC"/>
    <w:rsid w:val="008220EB"/>
    <w:rsid w:val="008221C3"/>
    <w:rsid w:val="0082223E"/>
    <w:rsid w:val="008222A2"/>
    <w:rsid w:val="00822365"/>
    <w:rsid w:val="0082239F"/>
    <w:rsid w:val="008223CF"/>
    <w:rsid w:val="00822415"/>
    <w:rsid w:val="00822673"/>
    <w:rsid w:val="0082275E"/>
    <w:rsid w:val="00822836"/>
    <w:rsid w:val="00822A23"/>
    <w:rsid w:val="00822B12"/>
    <w:rsid w:val="00822B3A"/>
    <w:rsid w:val="00822B96"/>
    <w:rsid w:val="00822C19"/>
    <w:rsid w:val="00822C4D"/>
    <w:rsid w:val="00822D20"/>
    <w:rsid w:val="00822E37"/>
    <w:rsid w:val="00822E41"/>
    <w:rsid w:val="00822E7C"/>
    <w:rsid w:val="00822E8C"/>
    <w:rsid w:val="00822EB3"/>
    <w:rsid w:val="00822EDE"/>
    <w:rsid w:val="00823070"/>
    <w:rsid w:val="0082321B"/>
    <w:rsid w:val="008232E1"/>
    <w:rsid w:val="00823363"/>
    <w:rsid w:val="008233BC"/>
    <w:rsid w:val="008233F0"/>
    <w:rsid w:val="008234FA"/>
    <w:rsid w:val="008235AF"/>
    <w:rsid w:val="008235DC"/>
    <w:rsid w:val="00823662"/>
    <w:rsid w:val="008236FD"/>
    <w:rsid w:val="00823754"/>
    <w:rsid w:val="00823802"/>
    <w:rsid w:val="00823E13"/>
    <w:rsid w:val="00823E32"/>
    <w:rsid w:val="00823E6C"/>
    <w:rsid w:val="00823F1D"/>
    <w:rsid w:val="00823FD2"/>
    <w:rsid w:val="0082419B"/>
    <w:rsid w:val="00824309"/>
    <w:rsid w:val="00824467"/>
    <w:rsid w:val="008246D7"/>
    <w:rsid w:val="00824889"/>
    <w:rsid w:val="00824931"/>
    <w:rsid w:val="00824946"/>
    <w:rsid w:val="00824CA0"/>
    <w:rsid w:val="00824DEA"/>
    <w:rsid w:val="00824E0B"/>
    <w:rsid w:val="00824E53"/>
    <w:rsid w:val="008250DF"/>
    <w:rsid w:val="00825163"/>
    <w:rsid w:val="008251D8"/>
    <w:rsid w:val="008252E3"/>
    <w:rsid w:val="008252EA"/>
    <w:rsid w:val="0082530D"/>
    <w:rsid w:val="0082538B"/>
    <w:rsid w:val="008254C1"/>
    <w:rsid w:val="008254C2"/>
    <w:rsid w:val="008256A0"/>
    <w:rsid w:val="008257ED"/>
    <w:rsid w:val="00825816"/>
    <w:rsid w:val="00825882"/>
    <w:rsid w:val="008258CD"/>
    <w:rsid w:val="0082599D"/>
    <w:rsid w:val="00825AF7"/>
    <w:rsid w:val="00825BF5"/>
    <w:rsid w:val="00825C2F"/>
    <w:rsid w:val="00825F30"/>
    <w:rsid w:val="0082605D"/>
    <w:rsid w:val="00826077"/>
    <w:rsid w:val="008262D4"/>
    <w:rsid w:val="00826583"/>
    <w:rsid w:val="00826701"/>
    <w:rsid w:val="008268DC"/>
    <w:rsid w:val="00826B12"/>
    <w:rsid w:val="00826B51"/>
    <w:rsid w:val="00826B7E"/>
    <w:rsid w:val="00826D4D"/>
    <w:rsid w:val="00826EC5"/>
    <w:rsid w:val="00826F15"/>
    <w:rsid w:val="008271B0"/>
    <w:rsid w:val="008273B9"/>
    <w:rsid w:val="0082743B"/>
    <w:rsid w:val="008278DE"/>
    <w:rsid w:val="00827981"/>
    <w:rsid w:val="0082799C"/>
    <w:rsid w:val="008279D0"/>
    <w:rsid w:val="008279DC"/>
    <w:rsid w:val="00827B89"/>
    <w:rsid w:val="00827BAA"/>
    <w:rsid w:val="00827C99"/>
    <w:rsid w:val="00827ECB"/>
    <w:rsid w:val="008300B0"/>
    <w:rsid w:val="008301AB"/>
    <w:rsid w:val="00830225"/>
    <w:rsid w:val="0083043E"/>
    <w:rsid w:val="00830471"/>
    <w:rsid w:val="008305C8"/>
    <w:rsid w:val="008305D2"/>
    <w:rsid w:val="0083062A"/>
    <w:rsid w:val="0083063E"/>
    <w:rsid w:val="0083069A"/>
    <w:rsid w:val="00830716"/>
    <w:rsid w:val="0083075C"/>
    <w:rsid w:val="00830819"/>
    <w:rsid w:val="00830891"/>
    <w:rsid w:val="00830983"/>
    <w:rsid w:val="008309FD"/>
    <w:rsid w:val="00830AE2"/>
    <w:rsid w:val="00830B13"/>
    <w:rsid w:val="00830B5A"/>
    <w:rsid w:val="00830B63"/>
    <w:rsid w:val="00830C8E"/>
    <w:rsid w:val="00830E62"/>
    <w:rsid w:val="00830E6B"/>
    <w:rsid w:val="00830EFB"/>
    <w:rsid w:val="00830F43"/>
    <w:rsid w:val="00830F66"/>
    <w:rsid w:val="00831042"/>
    <w:rsid w:val="00831043"/>
    <w:rsid w:val="008310D4"/>
    <w:rsid w:val="008312AC"/>
    <w:rsid w:val="00831386"/>
    <w:rsid w:val="0083138A"/>
    <w:rsid w:val="008313C1"/>
    <w:rsid w:val="00831481"/>
    <w:rsid w:val="008314C4"/>
    <w:rsid w:val="0083168D"/>
    <w:rsid w:val="00831744"/>
    <w:rsid w:val="008317E1"/>
    <w:rsid w:val="00831AA9"/>
    <w:rsid w:val="00831AEC"/>
    <w:rsid w:val="00831B24"/>
    <w:rsid w:val="00831C1D"/>
    <w:rsid w:val="00831D55"/>
    <w:rsid w:val="00831D68"/>
    <w:rsid w:val="00831D8F"/>
    <w:rsid w:val="00831FBF"/>
    <w:rsid w:val="008320E4"/>
    <w:rsid w:val="008321F1"/>
    <w:rsid w:val="0083224A"/>
    <w:rsid w:val="008322E2"/>
    <w:rsid w:val="0083233B"/>
    <w:rsid w:val="00832344"/>
    <w:rsid w:val="0083237B"/>
    <w:rsid w:val="008323B8"/>
    <w:rsid w:val="00832475"/>
    <w:rsid w:val="00832477"/>
    <w:rsid w:val="00832488"/>
    <w:rsid w:val="00832497"/>
    <w:rsid w:val="008326F6"/>
    <w:rsid w:val="008328E9"/>
    <w:rsid w:val="00832972"/>
    <w:rsid w:val="00832AA4"/>
    <w:rsid w:val="00832D26"/>
    <w:rsid w:val="00832DE1"/>
    <w:rsid w:val="00832F6F"/>
    <w:rsid w:val="00832FAF"/>
    <w:rsid w:val="00832FD4"/>
    <w:rsid w:val="00833027"/>
    <w:rsid w:val="00833055"/>
    <w:rsid w:val="008331C1"/>
    <w:rsid w:val="0083322F"/>
    <w:rsid w:val="00833377"/>
    <w:rsid w:val="008333C4"/>
    <w:rsid w:val="00833481"/>
    <w:rsid w:val="0083355A"/>
    <w:rsid w:val="008336ED"/>
    <w:rsid w:val="0083370F"/>
    <w:rsid w:val="0083374E"/>
    <w:rsid w:val="0083375B"/>
    <w:rsid w:val="00833762"/>
    <w:rsid w:val="00833861"/>
    <w:rsid w:val="008338DB"/>
    <w:rsid w:val="008339D3"/>
    <w:rsid w:val="008339F4"/>
    <w:rsid w:val="00833A39"/>
    <w:rsid w:val="00833A8A"/>
    <w:rsid w:val="00833AAC"/>
    <w:rsid w:val="00833B5B"/>
    <w:rsid w:val="00833C27"/>
    <w:rsid w:val="00833E1F"/>
    <w:rsid w:val="00833F67"/>
    <w:rsid w:val="00833F72"/>
    <w:rsid w:val="00834023"/>
    <w:rsid w:val="008340EA"/>
    <w:rsid w:val="00834191"/>
    <w:rsid w:val="008341A5"/>
    <w:rsid w:val="008341D3"/>
    <w:rsid w:val="0083421D"/>
    <w:rsid w:val="00834366"/>
    <w:rsid w:val="008347CA"/>
    <w:rsid w:val="008347D5"/>
    <w:rsid w:val="00834823"/>
    <w:rsid w:val="0083484F"/>
    <w:rsid w:val="00834878"/>
    <w:rsid w:val="00834A0D"/>
    <w:rsid w:val="00834B1A"/>
    <w:rsid w:val="00834B7F"/>
    <w:rsid w:val="00834BE1"/>
    <w:rsid w:val="00834C44"/>
    <w:rsid w:val="00834CB2"/>
    <w:rsid w:val="00835112"/>
    <w:rsid w:val="008351F3"/>
    <w:rsid w:val="00835253"/>
    <w:rsid w:val="008352E5"/>
    <w:rsid w:val="008353A2"/>
    <w:rsid w:val="008354E7"/>
    <w:rsid w:val="00835550"/>
    <w:rsid w:val="00835662"/>
    <w:rsid w:val="00835780"/>
    <w:rsid w:val="008358BE"/>
    <w:rsid w:val="00835B7F"/>
    <w:rsid w:val="00835C29"/>
    <w:rsid w:val="008360CC"/>
    <w:rsid w:val="00836114"/>
    <w:rsid w:val="00836159"/>
    <w:rsid w:val="00836438"/>
    <w:rsid w:val="0083650E"/>
    <w:rsid w:val="008366DA"/>
    <w:rsid w:val="00836746"/>
    <w:rsid w:val="00836838"/>
    <w:rsid w:val="00836B43"/>
    <w:rsid w:val="00836BA5"/>
    <w:rsid w:val="00836BBD"/>
    <w:rsid w:val="00836C3B"/>
    <w:rsid w:val="00836E7A"/>
    <w:rsid w:val="008370B0"/>
    <w:rsid w:val="00837322"/>
    <w:rsid w:val="00837337"/>
    <w:rsid w:val="00837397"/>
    <w:rsid w:val="0083743F"/>
    <w:rsid w:val="0083758E"/>
    <w:rsid w:val="00837611"/>
    <w:rsid w:val="00837764"/>
    <w:rsid w:val="008377C7"/>
    <w:rsid w:val="00837CFB"/>
    <w:rsid w:val="00837DA3"/>
    <w:rsid w:val="00837DDB"/>
    <w:rsid w:val="00837DE5"/>
    <w:rsid w:val="00837DE8"/>
    <w:rsid w:val="00837E29"/>
    <w:rsid w:val="008403E5"/>
    <w:rsid w:val="00840486"/>
    <w:rsid w:val="008408EC"/>
    <w:rsid w:val="00840BF5"/>
    <w:rsid w:val="00841025"/>
    <w:rsid w:val="00841032"/>
    <w:rsid w:val="0084103C"/>
    <w:rsid w:val="008410FE"/>
    <w:rsid w:val="008411E2"/>
    <w:rsid w:val="00841531"/>
    <w:rsid w:val="008416B6"/>
    <w:rsid w:val="008416CB"/>
    <w:rsid w:val="00841719"/>
    <w:rsid w:val="00841786"/>
    <w:rsid w:val="00841869"/>
    <w:rsid w:val="008418BF"/>
    <w:rsid w:val="008419B5"/>
    <w:rsid w:val="00841A7A"/>
    <w:rsid w:val="00841B1B"/>
    <w:rsid w:val="00841B6D"/>
    <w:rsid w:val="00841CDF"/>
    <w:rsid w:val="00841F1D"/>
    <w:rsid w:val="00841F59"/>
    <w:rsid w:val="00842038"/>
    <w:rsid w:val="008423E6"/>
    <w:rsid w:val="008426DE"/>
    <w:rsid w:val="00842758"/>
    <w:rsid w:val="0084276B"/>
    <w:rsid w:val="00842A61"/>
    <w:rsid w:val="00842A88"/>
    <w:rsid w:val="00842A9E"/>
    <w:rsid w:val="00842B0B"/>
    <w:rsid w:val="00842B0E"/>
    <w:rsid w:val="00842BCF"/>
    <w:rsid w:val="00842C47"/>
    <w:rsid w:val="00842CAB"/>
    <w:rsid w:val="00843194"/>
    <w:rsid w:val="008431F2"/>
    <w:rsid w:val="00843385"/>
    <w:rsid w:val="008433FA"/>
    <w:rsid w:val="008434B5"/>
    <w:rsid w:val="0084374E"/>
    <w:rsid w:val="00843906"/>
    <w:rsid w:val="0084398B"/>
    <w:rsid w:val="00843A6F"/>
    <w:rsid w:val="00843B64"/>
    <w:rsid w:val="00843CE6"/>
    <w:rsid w:val="00843D48"/>
    <w:rsid w:val="00843DD8"/>
    <w:rsid w:val="00843DE0"/>
    <w:rsid w:val="00843E4A"/>
    <w:rsid w:val="00843E84"/>
    <w:rsid w:val="00843F52"/>
    <w:rsid w:val="00843F70"/>
    <w:rsid w:val="00844064"/>
    <w:rsid w:val="00844151"/>
    <w:rsid w:val="00844242"/>
    <w:rsid w:val="00844301"/>
    <w:rsid w:val="00844464"/>
    <w:rsid w:val="008445D1"/>
    <w:rsid w:val="00844652"/>
    <w:rsid w:val="00844791"/>
    <w:rsid w:val="008447FC"/>
    <w:rsid w:val="00844A95"/>
    <w:rsid w:val="00844C5B"/>
    <w:rsid w:val="00844C85"/>
    <w:rsid w:val="00844E91"/>
    <w:rsid w:val="00844E9E"/>
    <w:rsid w:val="0084506F"/>
    <w:rsid w:val="00845171"/>
    <w:rsid w:val="00845284"/>
    <w:rsid w:val="008452D1"/>
    <w:rsid w:val="00845599"/>
    <w:rsid w:val="008455CD"/>
    <w:rsid w:val="0084573C"/>
    <w:rsid w:val="008457E5"/>
    <w:rsid w:val="008457FF"/>
    <w:rsid w:val="008458B7"/>
    <w:rsid w:val="00845B3E"/>
    <w:rsid w:val="00845C77"/>
    <w:rsid w:val="00845D15"/>
    <w:rsid w:val="00845D31"/>
    <w:rsid w:val="00845EB5"/>
    <w:rsid w:val="00846176"/>
    <w:rsid w:val="0084623E"/>
    <w:rsid w:val="008462C1"/>
    <w:rsid w:val="008463AB"/>
    <w:rsid w:val="008463CF"/>
    <w:rsid w:val="008463ED"/>
    <w:rsid w:val="00846512"/>
    <w:rsid w:val="0084660E"/>
    <w:rsid w:val="00846684"/>
    <w:rsid w:val="008466E1"/>
    <w:rsid w:val="008466EF"/>
    <w:rsid w:val="00846C30"/>
    <w:rsid w:val="00846C5B"/>
    <w:rsid w:val="00846C73"/>
    <w:rsid w:val="00846D45"/>
    <w:rsid w:val="00846E09"/>
    <w:rsid w:val="00846FDF"/>
    <w:rsid w:val="00847267"/>
    <w:rsid w:val="0084743B"/>
    <w:rsid w:val="0084773F"/>
    <w:rsid w:val="008477FF"/>
    <w:rsid w:val="0084780F"/>
    <w:rsid w:val="00847820"/>
    <w:rsid w:val="00847853"/>
    <w:rsid w:val="0084785D"/>
    <w:rsid w:val="0084786A"/>
    <w:rsid w:val="0084797B"/>
    <w:rsid w:val="00847D11"/>
    <w:rsid w:val="00847DC2"/>
    <w:rsid w:val="00847E02"/>
    <w:rsid w:val="00847E42"/>
    <w:rsid w:val="00847EAB"/>
    <w:rsid w:val="008500A7"/>
    <w:rsid w:val="00850268"/>
    <w:rsid w:val="008502AC"/>
    <w:rsid w:val="00850477"/>
    <w:rsid w:val="0085047D"/>
    <w:rsid w:val="0085047E"/>
    <w:rsid w:val="008504F0"/>
    <w:rsid w:val="00850633"/>
    <w:rsid w:val="00850667"/>
    <w:rsid w:val="00850699"/>
    <w:rsid w:val="0085072F"/>
    <w:rsid w:val="008507FC"/>
    <w:rsid w:val="008508B6"/>
    <w:rsid w:val="0085091E"/>
    <w:rsid w:val="00850AC2"/>
    <w:rsid w:val="00850BBF"/>
    <w:rsid w:val="00850C05"/>
    <w:rsid w:val="00850C29"/>
    <w:rsid w:val="00850C37"/>
    <w:rsid w:val="00850D7D"/>
    <w:rsid w:val="00850DF0"/>
    <w:rsid w:val="00850E3D"/>
    <w:rsid w:val="00850E4A"/>
    <w:rsid w:val="00850E91"/>
    <w:rsid w:val="00850EA8"/>
    <w:rsid w:val="00850F16"/>
    <w:rsid w:val="00850FEE"/>
    <w:rsid w:val="00851177"/>
    <w:rsid w:val="00851243"/>
    <w:rsid w:val="0085126A"/>
    <w:rsid w:val="0085146C"/>
    <w:rsid w:val="00851868"/>
    <w:rsid w:val="00851948"/>
    <w:rsid w:val="00851B56"/>
    <w:rsid w:val="00851B83"/>
    <w:rsid w:val="00851BE0"/>
    <w:rsid w:val="00851CEA"/>
    <w:rsid w:val="00851D82"/>
    <w:rsid w:val="00851DB2"/>
    <w:rsid w:val="00851DE0"/>
    <w:rsid w:val="00851E27"/>
    <w:rsid w:val="00851EB4"/>
    <w:rsid w:val="008521AC"/>
    <w:rsid w:val="008521F1"/>
    <w:rsid w:val="0085228C"/>
    <w:rsid w:val="008522AE"/>
    <w:rsid w:val="00852607"/>
    <w:rsid w:val="0085273C"/>
    <w:rsid w:val="00852886"/>
    <w:rsid w:val="00852BE3"/>
    <w:rsid w:val="00852CC4"/>
    <w:rsid w:val="00852D17"/>
    <w:rsid w:val="00852D27"/>
    <w:rsid w:val="00852D5F"/>
    <w:rsid w:val="00852DB7"/>
    <w:rsid w:val="00852DFB"/>
    <w:rsid w:val="00852EF2"/>
    <w:rsid w:val="00852F1B"/>
    <w:rsid w:val="00853094"/>
    <w:rsid w:val="00853121"/>
    <w:rsid w:val="00853132"/>
    <w:rsid w:val="0085313D"/>
    <w:rsid w:val="00853171"/>
    <w:rsid w:val="008531D6"/>
    <w:rsid w:val="00853222"/>
    <w:rsid w:val="008532C5"/>
    <w:rsid w:val="008535E8"/>
    <w:rsid w:val="00853630"/>
    <w:rsid w:val="008537D6"/>
    <w:rsid w:val="0085382A"/>
    <w:rsid w:val="00853957"/>
    <w:rsid w:val="00853A8C"/>
    <w:rsid w:val="00853B8D"/>
    <w:rsid w:val="00853BB1"/>
    <w:rsid w:val="00853BDA"/>
    <w:rsid w:val="00853C84"/>
    <w:rsid w:val="00853CAA"/>
    <w:rsid w:val="00853DDC"/>
    <w:rsid w:val="00853F08"/>
    <w:rsid w:val="00854087"/>
    <w:rsid w:val="008540A8"/>
    <w:rsid w:val="008543E9"/>
    <w:rsid w:val="00854595"/>
    <w:rsid w:val="008545DD"/>
    <w:rsid w:val="00854643"/>
    <w:rsid w:val="00854760"/>
    <w:rsid w:val="0085481C"/>
    <w:rsid w:val="008548A1"/>
    <w:rsid w:val="008548F3"/>
    <w:rsid w:val="00854B32"/>
    <w:rsid w:val="00854CF7"/>
    <w:rsid w:val="00854FED"/>
    <w:rsid w:val="0085514B"/>
    <w:rsid w:val="008551B5"/>
    <w:rsid w:val="008552C8"/>
    <w:rsid w:val="00855320"/>
    <w:rsid w:val="008553C2"/>
    <w:rsid w:val="008553D0"/>
    <w:rsid w:val="0085544B"/>
    <w:rsid w:val="008557AE"/>
    <w:rsid w:val="008558AF"/>
    <w:rsid w:val="00855A64"/>
    <w:rsid w:val="00855BB8"/>
    <w:rsid w:val="00855C32"/>
    <w:rsid w:val="008560B2"/>
    <w:rsid w:val="00856180"/>
    <w:rsid w:val="008563BC"/>
    <w:rsid w:val="008563C8"/>
    <w:rsid w:val="008563D2"/>
    <w:rsid w:val="00856481"/>
    <w:rsid w:val="008564A5"/>
    <w:rsid w:val="0085652D"/>
    <w:rsid w:val="00856569"/>
    <w:rsid w:val="00856643"/>
    <w:rsid w:val="008566BC"/>
    <w:rsid w:val="0085678A"/>
    <w:rsid w:val="008567FE"/>
    <w:rsid w:val="00856848"/>
    <w:rsid w:val="008568F2"/>
    <w:rsid w:val="00856A35"/>
    <w:rsid w:val="00856A6A"/>
    <w:rsid w:val="00856AD6"/>
    <w:rsid w:val="00856C33"/>
    <w:rsid w:val="00856E93"/>
    <w:rsid w:val="00856EB2"/>
    <w:rsid w:val="00856FD7"/>
    <w:rsid w:val="00857033"/>
    <w:rsid w:val="0085718A"/>
    <w:rsid w:val="008572FF"/>
    <w:rsid w:val="0085736E"/>
    <w:rsid w:val="00857552"/>
    <w:rsid w:val="00857564"/>
    <w:rsid w:val="008578F8"/>
    <w:rsid w:val="00857BED"/>
    <w:rsid w:val="00857C8B"/>
    <w:rsid w:val="00857E2B"/>
    <w:rsid w:val="0086024C"/>
    <w:rsid w:val="00860274"/>
    <w:rsid w:val="008604EF"/>
    <w:rsid w:val="00860570"/>
    <w:rsid w:val="00860588"/>
    <w:rsid w:val="00860683"/>
    <w:rsid w:val="00860799"/>
    <w:rsid w:val="00860987"/>
    <w:rsid w:val="0086098E"/>
    <w:rsid w:val="008609E3"/>
    <w:rsid w:val="00860BF4"/>
    <w:rsid w:val="00860C65"/>
    <w:rsid w:val="00860DA4"/>
    <w:rsid w:val="00860EB1"/>
    <w:rsid w:val="0086102F"/>
    <w:rsid w:val="008610C5"/>
    <w:rsid w:val="008615B9"/>
    <w:rsid w:val="008616BD"/>
    <w:rsid w:val="00861816"/>
    <w:rsid w:val="00861835"/>
    <w:rsid w:val="008618AD"/>
    <w:rsid w:val="008619B0"/>
    <w:rsid w:val="00861A0C"/>
    <w:rsid w:val="00861B9B"/>
    <w:rsid w:val="00861DA1"/>
    <w:rsid w:val="00861DAA"/>
    <w:rsid w:val="00861F9E"/>
    <w:rsid w:val="00861FCD"/>
    <w:rsid w:val="008620ED"/>
    <w:rsid w:val="008620F6"/>
    <w:rsid w:val="008622B1"/>
    <w:rsid w:val="008622DB"/>
    <w:rsid w:val="0086235E"/>
    <w:rsid w:val="00862366"/>
    <w:rsid w:val="008623B0"/>
    <w:rsid w:val="008623E1"/>
    <w:rsid w:val="008625C9"/>
    <w:rsid w:val="008626BC"/>
    <w:rsid w:val="0086273A"/>
    <w:rsid w:val="0086295C"/>
    <w:rsid w:val="008629CE"/>
    <w:rsid w:val="00862A86"/>
    <w:rsid w:val="00862AC9"/>
    <w:rsid w:val="00862B2E"/>
    <w:rsid w:val="00862B30"/>
    <w:rsid w:val="00862BB3"/>
    <w:rsid w:val="00862C45"/>
    <w:rsid w:val="00862C6D"/>
    <w:rsid w:val="00862C88"/>
    <w:rsid w:val="00862D66"/>
    <w:rsid w:val="00862E12"/>
    <w:rsid w:val="00862EC6"/>
    <w:rsid w:val="00862F28"/>
    <w:rsid w:val="00863026"/>
    <w:rsid w:val="00863122"/>
    <w:rsid w:val="008631E0"/>
    <w:rsid w:val="008631EA"/>
    <w:rsid w:val="0086320E"/>
    <w:rsid w:val="008632F8"/>
    <w:rsid w:val="00863433"/>
    <w:rsid w:val="00863641"/>
    <w:rsid w:val="008636CA"/>
    <w:rsid w:val="008636D3"/>
    <w:rsid w:val="00863719"/>
    <w:rsid w:val="0086386E"/>
    <w:rsid w:val="0086388B"/>
    <w:rsid w:val="00863AD0"/>
    <w:rsid w:val="00863C0E"/>
    <w:rsid w:val="00863C42"/>
    <w:rsid w:val="00863CBE"/>
    <w:rsid w:val="00863D2F"/>
    <w:rsid w:val="00863DFE"/>
    <w:rsid w:val="00863E84"/>
    <w:rsid w:val="00863F8C"/>
    <w:rsid w:val="008640A0"/>
    <w:rsid w:val="008640DC"/>
    <w:rsid w:val="00864197"/>
    <w:rsid w:val="00864211"/>
    <w:rsid w:val="00864355"/>
    <w:rsid w:val="008643A7"/>
    <w:rsid w:val="008644BA"/>
    <w:rsid w:val="008644F8"/>
    <w:rsid w:val="0086468C"/>
    <w:rsid w:val="008647DB"/>
    <w:rsid w:val="00864876"/>
    <w:rsid w:val="008649AA"/>
    <w:rsid w:val="00864C16"/>
    <w:rsid w:val="00864C2C"/>
    <w:rsid w:val="00864C7C"/>
    <w:rsid w:val="00864D09"/>
    <w:rsid w:val="00864D45"/>
    <w:rsid w:val="00864E79"/>
    <w:rsid w:val="00864EE4"/>
    <w:rsid w:val="00864F2B"/>
    <w:rsid w:val="00864FA8"/>
    <w:rsid w:val="0086511E"/>
    <w:rsid w:val="00865284"/>
    <w:rsid w:val="00865540"/>
    <w:rsid w:val="0086559C"/>
    <w:rsid w:val="008655D5"/>
    <w:rsid w:val="00865669"/>
    <w:rsid w:val="008656DE"/>
    <w:rsid w:val="008657BF"/>
    <w:rsid w:val="00865803"/>
    <w:rsid w:val="00865807"/>
    <w:rsid w:val="00865868"/>
    <w:rsid w:val="00865895"/>
    <w:rsid w:val="0086589B"/>
    <w:rsid w:val="008658E7"/>
    <w:rsid w:val="00865903"/>
    <w:rsid w:val="00865A41"/>
    <w:rsid w:val="00865D5C"/>
    <w:rsid w:val="00865E14"/>
    <w:rsid w:val="00865E86"/>
    <w:rsid w:val="00865F17"/>
    <w:rsid w:val="00865F48"/>
    <w:rsid w:val="00865F9E"/>
    <w:rsid w:val="008661EB"/>
    <w:rsid w:val="008661F9"/>
    <w:rsid w:val="008663DD"/>
    <w:rsid w:val="00866408"/>
    <w:rsid w:val="00866516"/>
    <w:rsid w:val="008665EF"/>
    <w:rsid w:val="00866638"/>
    <w:rsid w:val="00866682"/>
    <w:rsid w:val="00866737"/>
    <w:rsid w:val="008667E2"/>
    <w:rsid w:val="008667F7"/>
    <w:rsid w:val="00866813"/>
    <w:rsid w:val="00866941"/>
    <w:rsid w:val="0086696E"/>
    <w:rsid w:val="00866993"/>
    <w:rsid w:val="00866AB3"/>
    <w:rsid w:val="00866C07"/>
    <w:rsid w:val="00866DCF"/>
    <w:rsid w:val="00866E9C"/>
    <w:rsid w:val="00866F34"/>
    <w:rsid w:val="00866FDD"/>
    <w:rsid w:val="008670C1"/>
    <w:rsid w:val="008670D7"/>
    <w:rsid w:val="00867122"/>
    <w:rsid w:val="0086717F"/>
    <w:rsid w:val="00867212"/>
    <w:rsid w:val="00867351"/>
    <w:rsid w:val="0086747B"/>
    <w:rsid w:val="008674BF"/>
    <w:rsid w:val="008674D9"/>
    <w:rsid w:val="008674F8"/>
    <w:rsid w:val="0086794A"/>
    <w:rsid w:val="00867C5D"/>
    <w:rsid w:val="00867D27"/>
    <w:rsid w:val="00867EBE"/>
    <w:rsid w:val="00867F73"/>
    <w:rsid w:val="00870060"/>
    <w:rsid w:val="008700D4"/>
    <w:rsid w:val="00870103"/>
    <w:rsid w:val="00870242"/>
    <w:rsid w:val="00870261"/>
    <w:rsid w:val="0087035A"/>
    <w:rsid w:val="00870384"/>
    <w:rsid w:val="008703B7"/>
    <w:rsid w:val="00870554"/>
    <w:rsid w:val="008706D2"/>
    <w:rsid w:val="00870793"/>
    <w:rsid w:val="00870838"/>
    <w:rsid w:val="008708B8"/>
    <w:rsid w:val="00870A1A"/>
    <w:rsid w:val="00870BA8"/>
    <w:rsid w:val="00870C36"/>
    <w:rsid w:val="00870C5C"/>
    <w:rsid w:val="00870C73"/>
    <w:rsid w:val="00870C79"/>
    <w:rsid w:val="00870C98"/>
    <w:rsid w:val="00870CC2"/>
    <w:rsid w:val="00870DB2"/>
    <w:rsid w:val="00870EF4"/>
    <w:rsid w:val="00870F2C"/>
    <w:rsid w:val="00871063"/>
    <w:rsid w:val="008710C1"/>
    <w:rsid w:val="00871117"/>
    <w:rsid w:val="00871165"/>
    <w:rsid w:val="00871191"/>
    <w:rsid w:val="008712B8"/>
    <w:rsid w:val="00871432"/>
    <w:rsid w:val="00871492"/>
    <w:rsid w:val="00871732"/>
    <w:rsid w:val="00871760"/>
    <w:rsid w:val="008717DE"/>
    <w:rsid w:val="008717F4"/>
    <w:rsid w:val="00871917"/>
    <w:rsid w:val="0087197F"/>
    <w:rsid w:val="00871A68"/>
    <w:rsid w:val="00871A99"/>
    <w:rsid w:val="00871C80"/>
    <w:rsid w:val="00871E06"/>
    <w:rsid w:val="00872036"/>
    <w:rsid w:val="0087217D"/>
    <w:rsid w:val="00872248"/>
    <w:rsid w:val="0087224E"/>
    <w:rsid w:val="008722BD"/>
    <w:rsid w:val="00872388"/>
    <w:rsid w:val="008723C3"/>
    <w:rsid w:val="00872408"/>
    <w:rsid w:val="00872505"/>
    <w:rsid w:val="00872661"/>
    <w:rsid w:val="00872787"/>
    <w:rsid w:val="008727A1"/>
    <w:rsid w:val="00872B80"/>
    <w:rsid w:val="00872C34"/>
    <w:rsid w:val="00872CCA"/>
    <w:rsid w:val="00872D31"/>
    <w:rsid w:val="00872E42"/>
    <w:rsid w:val="00873115"/>
    <w:rsid w:val="00873164"/>
    <w:rsid w:val="00873309"/>
    <w:rsid w:val="00873333"/>
    <w:rsid w:val="008734A4"/>
    <w:rsid w:val="008734DA"/>
    <w:rsid w:val="008736D7"/>
    <w:rsid w:val="00873729"/>
    <w:rsid w:val="00873744"/>
    <w:rsid w:val="00873799"/>
    <w:rsid w:val="008738CC"/>
    <w:rsid w:val="00873936"/>
    <w:rsid w:val="00873A43"/>
    <w:rsid w:val="00873B33"/>
    <w:rsid w:val="00873BA1"/>
    <w:rsid w:val="00873C8F"/>
    <w:rsid w:val="00873D90"/>
    <w:rsid w:val="00873FFB"/>
    <w:rsid w:val="00874095"/>
    <w:rsid w:val="008740BE"/>
    <w:rsid w:val="0087427F"/>
    <w:rsid w:val="008742D4"/>
    <w:rsid w:val="008742E3"/>
    <w:rsid w:val="008743BD"/>
    <w:rsid w:val="0087448B"/>
    <w:rsid w:val="0087458B"/>
    <w:rsid w:val="00874610"/>
    <w:rsid w:val="00874682"/>
    <w:rsid w:val="0087473A"/>
    <w:rsid w:val="00874784"/>
    <w:rsid w:val="008747C7"/>
    <w:rsid w:val="008748A0"/>
    <w:rsid w:val="008748BC"/>
    <w:rsid w:val="0087491C"/>
    <w:rsid w:val="00874B18"/>
    <w:rsid w:val="00874CFB"/>
    <w:rsid w:val="00874D33"/>
    <w:rsid w:val="00874D95"/>
    <w:rsid w:val="00874DF9"/>
    <w:rsid w:val="008750F7"/>
    <w:rsid w:val="008751EA"/>
    <w:rsid w:val="008751F6"/>
    <w:rsid w:val="0087520D"/>
    <w:rsid w:val="008752BA"/>
    <w:rsid w:val="008753CD"/>
    <w:rsid w:val="008753FC"/>
    <w:rsid w:val="00875407"/>
    <w:rsid w:val="00875455"/>
    <w:rsid w:val="008754B5"/>
    <w:rsid w:val="0087557F"/>
    <w:rsid w:val="0087573E"/>
    <w:rsid w:val="008757D3"/>
    <w:rsid w:val="008757E3"/>
    <w:rsid w:val="008759E9"/>
    <w:rsid w:val="00875A57"/>
    <w:rsid w:val="00875C4C"/>
    <w:rsid w:val="00875CDA"/>
    <w:rsid w:val="00875CEB"/>
    <w:rsid w:val="00875E9F"/>
    <w:rsid w:val="00875F50"/>
    <w:rsid w:val="00876004"/>
    <w:rsid w:val="0087603B"/>
    <w:rsid w:val="0087617C"/>
    <w:rsid w:val="00876245"/>
    <w:rsid w:val="008762B7"/>
    <w:rsid w:val="00876467"/>
    <w:rsid w:val="00876535"/>
    <w:rsid w:val="0087660B"/>
    <w:rsid w:val="0087674C"/>
    <w:rsid w:val="0087679F"/>
    <w:rsid w:val="008768CB"/>
    <w:rsid w:val="00876988"/>
    <w:rsid w:val="008769CF"/>
    <w:rsid w:val="00876A86"/>
    <w:rsid w:val="00876A8B"/>
    <w:rsid w:val="00876BF0"/>
    <w:rsid w:val="00876C9E"/>
    <w:rsid w:val="00876CA7"/>
    <w:rsid w:val="00876CCD"/>
    <w:rsid w:val="00876DF2"/>
    <w:rsid w:val="00876E0E"/>
    <w:rsid w:val="00876F0F"/>
    <w:rsid w:val="00876F1A"/>
    <w:rsid w:val="00876F2B"/>
    <w:rsid w:val="008771E6"/>
    <w:rsid w:val="0087729D"/>
    <w:rsid w:val="008772F4"/>
    <w:rsid w:val="00877340"/>
    <w:rsid w:val="008773C8"/>
    <w:rsid w:val="008773FF"/>
    <w:rsid w:val="00877441"/>
    <w:rsid w:val="00877535"/>
    <w:rsid w:val="008776EF"/>
    <w:rsid w:val="008777D5"/>
    <w:rsid w:val="00877810"/>
    <w:rsid w:val="00877905"/>
    <w:rsid w:val="00877A08"/>
    <w:rsid w:val="00877B67"/>
    <w:rsid w:val="00877B83"/>
    <w:rsid w:val="00877BE4"/>
    <w:rsid w:val="00877C75"/>
    <w:rsid w:val="00877C86"/>
    <w:rsid w:val="00877EE3"/>
    <w:rsid w:val="00877FBD"/>
    <w:rsid w:val="00880090"/>
    <w:rsid w:val="00880178"/>
    <w:rsid w:val="00880223"/>
    <w:rsid w:val="0088029E"/>
    <w:rsid w:val="0088032C"/>
    <w:rsid w:val="008804C7"/>
    <w:rsid w:val="00880597"/>
    <w:rsid w:val="0088068C"/>
    <w:rsid w:val="008807AF"/>
    <w:rsid w:val="0088080D"/>
    <w:rsid w:val="00880858"/>
    <w:rsid w:val="00880985"/>
    <w:rsid w:val="00880B81"/>
    <w:rsid w:val="00880C8D"/>
    <w:rsid w:val="00880CD9"/>
    <w:rsid w:val="00880D72"/>
    <w:rsid w:val="00881114"/>
    <w:rsid w:val="008813B1"/>
    <w:rsid w:val="008813D6"/>
    <w:rsid w:val="00881737"/>
    <w:rsid w:val="008817F4"/>
    <w:rsid w:val="00881826"/>
    <w:rsid w:val="0088185E"/>
    <w:rsid w:val="008819E1"/>
    <w:rsid w:val="00881A40"/>
    <w:rsid w:val="00881AF6"/>
    <w:rsid w:val="00881B57"/>
    <w:rsid w:val="00881B65"/>
    <w:rsid w:val="00881D09"/>
    <w:rsid w:val="00881D1D"/>
    <w:rsid w:val="00881D24"/>
    <w:rsid w:val="00881D81"/>
    <w:rsid w:val="00881FD8"/>
    <w:rsid w:val="008820E0"/>
    <w:rsid w:val="00882104"/>
    <w:rsid w:val="008821D9"/>
    <w:rsid w:val="0088221E"/>
    <w:rsid w:val="008822E5"/>
    <w:rsid w:val="008823B2"/>
    <w:rsid w:val="008823F4"/>
    <w:rsid w:val="00882431"/>
    <w:rsid w:val="00882498"/>
    <w:rsid w:val="008824AD"/>
    <w:rsid w:val="00882527"/>
    <w:rsid w:val="0088264C"/>
    <w:rsid w:val="0088289D"/>
    <w:rsid w:val="008828DD"/>
    <w:rsid w:val="00882980"/>
    <w:rsid w:val="00882A35"/>
    <w:rsid w:val="00882A6F"/>
    <w:rsid w:val="00882B35"/>
    <w:rsid w:val="00882BA5"/>
    <w:rsid w:val="00882CB5"/>
    <w:rsid w:val="00882D61"/>
    <w:rsid w:val="008830CD"/>
    <w:rsid w:val="0088331B"/>
    <w:rsid w:val="0088336E"/>
    <w:rsid w:val="0088340C"/>
    <w:rsid w:val="0088344D"/>
    <w:rsid w:val="0088359A"/>
    <w:rsid w:val="00883650"/>
    <w:rsid w:val="00883651"/>
    <w:rsid w:val="00883663"/>
    <w:rsid w:val="00883684"/>
    <w:rsid w:val="0088383A"/>
    <w:rsid w:val="0088397A"/>
    <w:rsid w:val="0088398F"/>
    <w:rsid w:val="00883A7B"/>
    <w:rsid w:val="00883ADC"/>
    <w:rsid w:val="00883B30"/>
    <w:rsid w:val="00883C6A"/>
    <w:rsid w:val="00883DB4"/>
    <w:rsid w:val="00883E19"/>
    <w:rsid w:val="00884030"/>
    <w:rsid w:val="00884072"/>
    <w:rsid w:val="00884373"/>
    <w:rsid w:val="008843E0"/>
    <w:rsid w:val="00884402"/>
    <w:rsid w:val="0088445E"/>
    <w:rsid w:val="00884489"/>
    <w:rsid w:val="008845C4"/>
    <w:rsid w:val="0088468E"/>
    <w:rsid w:val="008848D4"/>
    <w:rsid w:val="00884A85"/>
    <w:rsid w:val="00884B8F"/>
    <w:rsid w:val="00884C8A"/>
    <w:rsid w:val="00884EF0"/>
    <w:rsid w:val="00884F2A"/>
    <w:rsid w:val="00884F44"/>
    <w:rsid w:val="00884F83"/>
    <w:rsid w:val="008851BE"/>
    <w:rsid w:val="008851F1"/>
    <w:rsid w:val="0088520A"/>
    <w:rsid w:val="0088523F"/>
    <w:rsid w:val="008852FB"/>
    <w:rsid w:val="00885349"/>
    <w:rsid w:val="00885504"/>
    <w:rsid w:val="00885521"/>
    <w:rsid w:val="008857DC"/>
    <w:rsid w:val="008858CA"/>
    <w:rsid w:val="00885A8C"/>
    <w:rsid w:val="00885BC1"/>
    <w:rsid w:val="00885BDF"/>
    <w:rsid w:val="00885DF3"/>
    <w:rsid w:val="00885F8D"/>
    <w:rsid w:val="00886208"/>
    <w:rsid w:val="0088634D"/>
    <w:rsid w:val="008865FC"/>
    <w:rsid w:val="0088665D"/>
    <w:rsid w:val="008866CF"/>
    <w:rsid w:val="0088673F"/>
    <w:rsid w:val="008868B9"/>
    <w:rsid w:val="0088693E"/>
    <w:rsid w:val="00886A9C"/>
    <w:rsid w:val="00886B32"/>
    <w:rsid w:val="00886CB6"/>
    <w:rsid w:val="00886EC2"/>
    <w:rsid w:val="008870A7"/>
    <w:rsid w:val="008872AE"/>
    <w:rsid w:val="008872FD"/>
    <w:rsid w:val="00887369"/>
    <w:rsid w:val="0088746A"/>
    <w:rsid w:val="00887771"/>
    <w:rsid w:val="008877BC"/>
    <w:rsid w:val="008877E5"/>
    <w:rsid w:val="0088780B"/>
    <w:rsid w:val="00887957"/>
    <w:rsid w:val="0088799B"/>
    <w:rsid w:val="00887A69"/>
    <w:rsid w:val="00887A74"/>
    <w:rsid w:val="00887B65"/>
    <w:rsid w:val="00887C1A"/>
    <w:rsid w:val="00887C38"/>
    <w:rsid w:val="00887C50"/>
    <w:rsid w:val="00887D94"/>
    <w:rsid w:val="00887F5E"/>
    <w:rsid w:val="00887F76"/>
    <w:rsid w:val="0089007D"/>
    <w:rsid w:val="00890177"/>
    <w:rsid w:val="00890181"/>
    <w:rsid w:val="00890246"/>
    <w:rsid w:val="00890427"/>
    <w:rsid w:val="008904FE"/>
    <w:rsid w:val="0089050B"/>
    <w:rsid w:val="0089057A"/>
    <w:rsid w:val="0089060A"/>
    <w:rsid w:val="00890644"/>
    <w:rsid w:val="00890666"/>
    <w:rsid w:val="008906A1"/>
    <w:rsid w:val="008906D2"/>
    <w:rsid w:val="0089077E"/>
    <w:rsid w:val="008907B5"/>
    <w:rsid w:val="00890823"/>
    <w:rsid w:val="0089083A"/>
    <w:rsid w:val="008908C0"/>
    <w:rsid w:val="008909BA"/>
    <w:rsid w:val="00890A65"/>
    <w:rsid w:val="00890AD1"/>
    <w:rsid w:val="00890C12"/>
    <w:rsid w:val="00890C9E"/>
    <w:rsid w:val="00890E62"/>
    <w:rsid w:val="00891150"/>
    <w:rsid w:val="008911FF"/>
    <w:rsid w:val="00891225"/>
    <w:rsid w:val="008912CF"/>
    <w:rsid w:val="008913C0"/>
    <w:rsid w:val="0089158E"/>
    <w:rsid w:val="0089180D"/>
    <w:rsid w:val="00891894"/>
    <w:rsid w:val="008918AF"/>
    <w:rsid w:val="00891983"/>
    <w:rsid w:val="00891A10"/>
    <w:rsid w:val="00891A7A"/>
    <w:rsid w:val="00891B02"/>
    <w:rsid w:val="00891CBE"/>
    <w:rsid w:val="00891FC9"/>
    <w:rsid w:val="00892049"/>
    <w:rsid w:val="00892199"/>
    <w:rsid w:val="0089268E"/>
    <w:rsid w:val="0089271A"/>
    <w:rsid w:val="00892778"/>
    <w:rsid w:val="008927AD"/>
    <w:rsid w:val="00892884"/>
    <w:rsid w:val="008928E8"/>
    <w:rsid w:val="00892913"/>
    <w:rsid w:val="00892959"/>
    <w:rsid w:val="00892989"/>
    <w:rsid w:val="00892A47"/>
    <w:rsid w:val="00892ABA"/>
    <w:rsid w:val="00892B20"/>
    <w:rsid w:val="00892B27"/>
    <w:rsid w:val="00892B7E"/>
    <w:rsid w:val="00892CCE"/>
    <w:rsid w:val="00892F5C"/>
    <w:rsid w:val="0089300E"/>
    <w:rsid w:val="00893086"/>
    <w:rsid w:val="00893459"/>
    <w:rsid w:val="0089366C"/>
    <w:rsid w:val="0089368A"/>
    <w:rsid w:val="00893728"/>
    <w:rsid w:val="00893828"/>
    <w:rsid w:val="008938FF"/>
    <w:rsid w:val="00893C48"/>
    <w:rsid w:val="00893E79"/>
    <w:rsid w:val="00893F85"/>
    <w:rsid w:val="008942B3"/>
    <w:rsid w:val="0089431A"/>
    <w:rsid w:val="00894414"/>
    <w:rsid w:val="00894421"/>
    <w:rsid w:val="00894469"/>
    <w:rsid w:val="0089456A"/>
    <w:rsid w:val="00894623"/>
    <w:rsid w:val="008946CB"/>
    <w:rsid w:val="00894864"/>
    <w:rsid w:val="008948DE"/>
    <w:rsid w:val="00894940"/>
    <w:rsid w:val="00894AF2"/>
    <w:rsid w:val="00894B03"/>
    <w:rsid w:val="00894CF7"/>
    <w:rsid w:val="00894D8B"/>
    <w:rsid w:val="00894DD1"/>
    <w:rsid w:val="00894FF7"/>
    <w:rsid w:val="00894FFF"/>
    <w:rsid w:val="008950C0"/>
    <w:rsid w:val="0089513B"/>
    <w:rsid w:val="008953E3"/>
    <w:rsid w:val="008954CC"/>
    <w:rsid w:val="008958B6"/>
    <w:rsid w:val="00895AB2"/>
    <w:rsid w:val="00895AB6"/>
    <w:rsid w:val="00895BB9"/>
    <w:rsid w:val="00895BCC"/>
    <w:rsid w:val="00895EAC"/>
    <w:rsid w:val="00895EEF"/>
    <w:rsid w:val="00896141"/>
    <w:rsid w:val="00896209"/>
    <w:rsid w:val="008962A3"/>
    <w:rsid w:val="0089637B"/>
    <w:rsid w:val="008963D7"/>
    <w:rsid w:val="00896507"/>
    <w:rsid w:val="008965E9"/>
    <w:rsid w:val="008966D0"/>
    <w:rsid w:val="008966F7"/>
    <w:rsid w:val="00896782"/>
    <w:rsid w:val="0089687D"/>
    <w:rsid w:val="00896B69"/>
    <w:rsid w:val="00896B72"/>
    <w:rsid w:val="00896C72"/>
    <w:rsid w:val="00896EF0"/>
    <w:rsid w:val="00896F05"/>
    <w:rsid w:val="00897082"/>
    <w:rsid w:val="008971A9"/>
    <w:rsid w:val="008971AF"/>
    <w:rsid w:val="00897213"/>
    <w:rsid w:val="00897270"/>
    <w:rsid w:val="008972B6"/>
    <w:rsid w:val="00897372"/>
    <w:rsid w:val="008973D7"/>
    <w:rsid w:val="00897467"/>
    <w:rsid w:val="008976B7"/>
    <w:rsid w:val="008977FC"/>
    <w:rsid w:val="00897AFA"/>
    <w:rsid w:val="00897C6E"/>
    <w:rsid w:val="00897D21"/>
    <w:rsid w:val="00897D47"/>
    <w:rsid w:val="008A0019"/>
    <w:rsid w:val="008A003E"/>
    <w:rsid w:val="008A0063"/>
    <w:rsid w:val="008A00E0"/>
    <w:rsid w:val="008A00E5"/>
    <w:rsid w:val="008A01D7"/>
    <w:rsid w:val="008A0222"/>
    <w:rsid w:val="008A0253"/>
    <w:rsid w:val="008A04E3"/>
    <w:rsid w:val="008A0569"/>
    <w:rsid w:val="008A05FF"/>
    <w:rsid w:val="008A06E4"/>
    <w:rsid w:val="008A08A0"/>
    <w:rsid w:val="008A0941"/>
    <w:rsid w:val="008A0AA8"/>
    <w:rsid w:val="008A0C85"/>
    <w:rsid w:val="008A0E42"/>
    <w:rsid w:val="008A1000"/>
    <w:rsid w:val="008A1020"/>
    <w:rsid w:val="008A1057"/>
    <w:rsid w:val="008A113B"/>
    <w:rsid w:val="008A11D5"/>
    <w:rsid w:val="008A13DE"/>
    <w:rsid w:val="008A1439"/>
    <w:rsid w:val="008A1457"/>
    <w:rsid w:val="008A14D5"/>
    <w:rsid w:val="008A1776"/>
    <w:rsid w:val="008A17B7"/>
    <w:rsid w:val="008A1B81"/>
    <w:rsid w:val="008A1C20"/>
    <w:rsid w:val="008A1D43"/>
    <w:rsid w:val="008A1E10"/>
    <w:rsid w:val="008A1FC7"/>
    <w:rsid w:val="008A2028"/>
    <w:rsid w:val="008A2034"/>
    <w:rsid w:val="008A20E0"/>
    <w:rsid w:val="008A2152"/>
    <w:rsid w:val="008A217D"/>
    <w:rsid w:val="008A220C"/>
    <w:rsid w:val="008A2331"/>
    <w:rsid w:val="008A245F"/>
    <w:rsid w:val="008A2501"/>
    <w:rsid w:val="008A2892"/>
    <w:rsid w:val="008A29A3"/>
    <w:rsid w:val="008A29C9"/>
    <w:rsid w:val="008A2A84"/>
    <w:rsid w:val="008A2AF4"/>
    <w:rsid w:val="008A2BF7"/>
    <w:rsid w:val="008A2C56"/>
    <w:rsid w:val="008A2D48"/>
    <w:rsid w:val="008A2F8F"/>
    <w:rsid w:val="008A2FAD"/>
    <w:rsid w:val="008A3204"/>
    <w:rsid w:val="008A3320"/>
    <w:rsid w:val="008A3388"/>
    <w:rsid w:val="008A33CA"/>
    <w:rsid w:val="008A34A8"/>
    <w:rsid w:val="008A36E1"/>
    <w:rsid w:val="008A3766"/>
    <w:rsid w:val="008A37B9"/>
    <w:rsid w:val="008A389D"/>
    <w:rsid w:val="008A38F6"/>
    <w:rsid w:val="008A391F"/>
    <w:rsid w:val="008A395D"/>
    <w:rsid w:val="008A39A7"/>
    <w:rsid w:val="008A39AB"/>
    <w:rsid w:val="008A3A6D"/>
    <w:rsid w:val="008A3A6E"/>
    <w:rsid w:val="008A3B16"/>
    <w:rsid w:val="008A3B1B"/>
    <w:rsid w:val="008A3BEF"/>
    <w:rsid w:val="008A3CC5"/>
    <w:rsid w:val="008A3D35"/>
    <w:rsid w:val="008A3DEA"/>
    <w:rsid w:val="008A3F23"/>
    <w:rsid w:val="008A3F70"/>
    <w:rsid w:val="008A4032"/>
    <w:rsid w:val="008A40B0"/>
    <w:rsid w:val="008A40C1"/>
    <w:rsid w:val="008A41C0"/>
    <w:rsid w:val="008A427A"/>
    <w:rsid w:val="008A42D9"/>
    <w:rsid w:val="008A42EE"/>
    <w:rsid w:val="008A4379"/>
    <w:rsid w:val="008A4385"/>
    <w:rsid w:val="008A43AA"/>
    <w:rsid w:val="008A44B6"/>
    <w:rsid w:val="008A44D0"/>
    <w:rsid w:val="008A4739"/>
    <w:rsid w:val="008A48E7"/>
    <w:rsid w:val="008A4B18"/>
    <w:rsid w:val="008A4B8A"/>
    <w:rsid w:val="008A4CBF"/>
    <w:rsid w:val="008A4D3D"/>
    <w:rsid w:val="008A4EAC"/>
    <w:rsid w:val="008A4F5E"/>
    <w:rsid w:val="008A516A"/>
    <w:rsid w:val="008A523B"/>
    <w:rsid w:val="008A536F"/>
    <w:rsid w:val="008A5406"/>
    <w:rsid w:val="008A5430"/>
    <w:rsid w:val="008A54AD"/>
    <w:rsid w:val="008A550C"/>
    <w:rsid w:val="008A5519"/>
    <w:rsid w:val="008A55A2"/>
    <w:rsid w:val="008A576F"/>
    <w:rsid w:val="008A58CA"/>
    <w:rsid w:val="008A5925"/>
    <w:rsid w:val="008A5CA5"/>
    <w:rsid w:val="008A5CBC"/>
    <w:rsid w:val="008A5D6A"/>
    <w:rsid w:val="008A5E87"/>
    <w:rsid w:val="008A5EA9"/>
    <w:rsid w:val="008A5FE5"/>
    <w:rsid w:val="008A6120"/>
    <w:rsid w:val="008A6194"/>
    <w:rsid w:val="008A61DD"/>
    <w:rsid w:val="008A63D8"/>
    <w:rsid w:val="008A63EB"/>
    <w:rsid w:val="008A65FB"/>
    <w:rsid w:val="008A6703"/>
    <w:rsid w:val="008A686F"/>
    <w:rsid w:val="008A6A00"/>
    <w:rsid w:val="008A6A2B"/>
    <w:rsid w:val="008A6A67"/>
    <w:rsid w:val="008A6A72"/>
    <w:rsid w:val="008A6BBD"/>
    <w:rsid w:val="008A6C14"/>
    <w:rsid w:val="008A6CA1"/>
    <w:rsid w:val="008A6D2B"/>
    <w:rsid w:val="008A6E37"/>
    <w:rsid w:val="008A6F9D"/>
    <w:rsid w:val="008A7087"/>
    <w:rsid w:val="008A7175"/>
    <w:rsid w:val="008A717B"/>
    <w:rsid w:val="008A71C8"/>
    <w:rsid w:val="008A71DC"/>
    <w:rsid w:val="008A728A"/>
    <w:rsid w:val="008A7309"/>
    <w:rsid w:val="008A733F"/>
    <w:rsid w:val="008A7363"/>
    <w:rsid w:val="008A7415"/>
    <w:rsid w:val="008A742E"/>
    <w:rsid w:val="008A74C4"/>
    <w:rsid w:val="008A779A"/>
    <w:rsid w:val="008A77C1"/>
    <w:rsid w:val="008A785E"/>
    <w:rsid w:val="008A7900"/>
    <w:rsid w:val="008A7B7D"/>
    <w:rsid w:val="008A7C2F"/>
    <w:rsid w:val="008A7C89"/>
    <w:rsid w:val="008A7D29"/>
    <w:rsid w:val="008A7DBB"/>
    <w:rsid w:val="008A7F6D"/>
    <w:rsid w:val="008B0176"/>
    <w:rsid w:val="008B0320"/>
    <w:rsid w:val="008B0458"/>
    <w:rsid w:val="008B077E"/>
    <w:rsid w:val="008B08A4"/>
    <w:rsid w:val="008B09AC"/>
    <w:rsid w:val="008B0BBE"/>
    <w:rsid w:val="008B0C1F"/>
    <w:rsid w:val="008B0C43"/>
    <w:rsid w:val="008B0C84"/>
    <w:rsid w:val="008B0DC5"/>
    <w:rsid w:val="008B0E5F"/>
    <w:rsid w:val="008B11AA"/>
    <w:rsid w:val="008B12A8"/>
    <w:rsid w:val="008B1451"/>
    <w:rsid w:val="008B14CE"/>
    <w:rsid w:val="008B176B"/>
    <w:rsid w:val="008B17BD"/>
    <w:rsid w:val="008B19C6"/>
    <w:rsid w:val="008B1BEA"/>
    <w:rsid w:val="008B1D84"/>
    <w:rsid w:val="008B1E58"/>
    <w:rsid w:val="008B1F0B"/>
    <w:rsid w:val="008B2133"/>
    <w:rsid w:val="008B2200"/>
    <w:rsid w:val="008B22E1"/>
    <w:rsid w:val="008B231F"/>
    <w:rsid w:val="008B236A"/>
    <w:rsid w:val="008B2377"/>
    <w:rsid w:val="008B23FC"/>
    <w:rsid w:val="008B2411"/>
    <w:rsid w:val="008B261B"/>
    <w:rsid w:val="008B272E"/>
    <w:rsid w:val="008B2785"/>
    <w:rsid w:val="008B2795"/>
    <w:rsid w:val="008B286E"/>
    <w:rsid w:val="008B2A11"/>
    <w:rsid w:val="008B2A38"/>
    <w:rsid w:val="008B2A9E"/>
    <w:rsid w:val="008B2BA3"/>
    <w:rsid w:val="008B2BBD"/>
    <w:rsid w:val="008B2BF4"/>
    <w:rsid w:val="008B2CB7"/>
    <w:rsid w:val="008B2DED"/>
    <w:rsid w:val="008B2DF0"/>
    <w:rsid w:val="008B2EDC"/>
    <w:rsid w:val="008B3092"/>
    <w:rsid w:val="008B3094"/>
    <w:rsid w:val="008B30C8"/>
    <w:rsid w:val="008B310F"/>
    <w:rsid w:val="008B31C6"/>
    <w:rsid w:val="008B355D"/>
    <w:rsid w:val="008B3561"/>
    <w:rsid w:val="008B36C8"/>
    <w:rsid w:val="008B39AB"/>
    <w:rsid w:val="008B3ACC"/>
    <w:rsid w:val="008B3B6F"/>
    <w:rsid w:val="008B3BBA"/>
    <w:rsid w:val="008B3BE4"/>
    <w:rsid w:val="008B3C2A"/>
    <w:rsid w:val="008B3C2B"/>
    <w:rsid w:val="008B3C42"/>
    <w:rsid w:val="008B3E27"/>
    <w:rsid w:val="008B40CD"/>
    <w:rsid w:val="008B4266"/>
    <w:rsid w:val="008B42CB"/>
    <w:rsid w:val="008B439E"/>
    <w:rsid w:val="008B43A6"/>
    <w:rsid w:val="008B43C4"/>
    <w:rsid w:val="008B4533"/>
    <w:rsid w:val="008B457F"/>
    <w:rsid w:val="008B4645"/>
    <w:rsid w:val="008B483F"/>
    <w:rsid w:val="008B4964"/>
    <w:rsid w:val="008B4985"/>
    <w:rsid w:val="008B4A5C"/>
    <w:rsid w:val="008B4B30"/>
    <w:rsid w:val="008B4B3E"/>
    <w:rsid w:val="008B4CA8"/>
    <w:rsid w:val="008B4EBA"/>
    <w:rsid w:val="008B4EFE"/>
    <w:rsid w:val="008B4F86"/>
    <w:rsid w:val="008B5071"/>
    <w:rsid w:val="008B5092"/>
    <w:rsid w:val="008B5201"/>
    <w:rsid w:val="008B5208"/>
    <w:rsid w:val="008B520E"/>
    <w:rsid w:val="008B5260"/>
    <w:rsid w:val="008B5268"/>
    <w:rsid w:val="008B5449"/>
    <w:rsid w:val="008B548C"/>
    <w:rsid w:val="008B55EC"/>
    <w:rsid w:val="008B58B4"/>
    <w:rsid w:val="008B593C"/>
    <w:rsid w:val="008B5A4B"/>
    <w:rsid w:val="008B5A56"/>
    <w:rsid w:val="008B5A6B"/>
    <w:rsid w:val="008B5A90"/>
    <w:rsid w:val="008B5B27"/>
    <w:rsid w:val="008B5B7A"/>
    <w:rsid w:val="008B5BFA"/>
    <w:rsid w:val="008B5C8D"/>
    <w:rsid w:val="008B5D36"/>
    <w:rsid w:val="008B5D68"/>
    <w:rsid w:val="008B5E08"/>
    <w:rsid w:val="008B5E54"/>
    <w:rsid w:val="008B5EF6"/>
    <w:rsid w:val="008B5F86"/>
    <w:rsid w:val="008B6009"/>
    <w:rsid w:val="008B6108"/>
    <w:rsid w:val="008B61B4"/>
    <w:rsid w:val="008B6418"/>
    <w:rsid w:val="008B644A"/>
    <w:rsid w:val="008B6537"/>
    <w:rsid w:val="008B6550"/>
    <w:rsid w:val="008B65B3"/>
    <w:rsid w:val="008B65CC"/>
    <w:rsid w:val="008B65ED"/>
    <w:rsid w:val="008B6648"/>
    <w:rsid w:val="008B6785"/>
    <w:rsid w:val="008B67A2"/>
    <w:rsid w:val="008B67A4"/>
    <w:rsid w:val="008B6864"/>
    <w:rsid w:val="008B6865"/>
    <w:rsid w:val="008B68D7"/>
    <w:rsid w:val="008B68EE"/>
    <w:rsid w:val="008B6909"/>
    <w:rsid w:val="008B6A02"/>
    <w:rsid w:val="008B6A0A"/>
    <w:rsid w:val="008B6C2E"/>
    <w:rsid w:val="008B6DD7"/>
    <w:rsid w:val="008B6FFF"/>
    <w:rsid w:val="008B7064"/>
    <w:rsid w:val="008B70E4"/>
    <w:rsid w:val="008B72C3"/>
    <w:rsid w:val="008B72C7"/>
    <w:rsid w:val="008B72CF"/>
    <w:rsid w:val="008B7343"/>
    <w:rsid w:val="008B7454"/>
    <w:rsid w:val="008B7695"/>
    <w:rsid w:val="008B7716"/>
    <w:rsid w:val="008B777E"/>
    <w:rsid w:val="008B7810"/>
    <w:rsid w:val="008B7998"/>
    <w:rsid w:val="008B7A19"/>
    <w:rsid w:val="008B7A78"/>
    <w:rsid w:val="008B7BA1"/>
    <w:rsid w:val="008B7BC3"/>
    <w:rsid w:val="008B7CF9"/>
    <w:rsid w:val="008B7D66"/>
    <w:rsid w:val="008C019A"/>
    <w:rsid w:val="008C0275"/>
    <w:rsid w:val="008C02E4"/>
    <w:rsid w:val="008C0318"/>
    <w:rsid w:val="008C0467"/>
    <w:rsid w:val="008C055F"/>
    <w:rsid w:val="008C0705"/>
    <w:rsid w:val="008C0773"/>
    <w:rsid w:val="008C078B"/>
    <w:rsid w:val="008C0AE9"/>
    <w:rsid w:val="008C0BFA"/>
    <w:rsid w:val="008C0C71"/>
    <w:rsid w:val="008C0EFE"/>
    <w:rsid w:val="008C0F4D"/>
    <w:rsid w:val="008C1089"/>
    <w:rsid w:val="008C1143"/>
    <w:rsid w:val="008C1279"/>
    <w:rsid w:val="008C1516"/>
    <w:rsid w:val="008C158B"/>
    <w:rsid w:val="008C15CC"/>
    <w:rsid w:val="008C15DD"/>
    <w:rsid w:val="008C167B"/>
    <w:rsid w:val="008C1A73"/>
    <w:rsid w:val="008C1C0E"/>
    <w:rsid w:val="008C1DB8"/>
    <w:rsid w:val="008C1DBC"/>
    <w:rsid w:val="008C1E6D"/>
    <w:rsid w:val="008C1F32"/>
    <w:rsid w:val="008C1FBD"/>
    <w:rsid w:val="008C2000"/>
    <w:rsid w:val="008C211A"/>
    <w:rsid w:val="008C21BE"/>
    <w:rsid w:val="008C225C"/>
    <w:rsid w:val="008C2286"/>
    <w:rsid w:val="008C2829"/>
    <w:rsid w:val="008C284B"/>
    <w:rsid w:val="008C28BC"/>
    <w:rsid w:val="008C28E5"/>
    <w:rsid w:val="008C2A9C"/>
    <w:rsid w:val="008C2B15"/>
    <w:rsid w:val="008C2B37"/>
    <w:rsid w:val="008C2BC6"/>
    <w:rsid w:val="008C2C0F"/>
    <w:rsid w:val="008C2C3B"/>
    <w:rsid w:val="008C3085"/>
    <w:rsid w:val="008C31BE"/>
    <w:rsid w:val="008C32CE"/>
    <w:rsid w:val="008C33CB"/>
    <w:rsid w:val="008C34D2"/>
    <w:rsid w:val="008C352D"/>
    <w:rsid w:val="008C3696"/>
    <w:rsid w:val="008C3A55"/>
    <w:rsid w:val="008C3BFD"/>
    <w:rsid w:val="008C3D99"/>
    <w:rsid w:val="008C3DEF"/>
    <w:rsid w:val="008C3E64"/>
    <w:rsid w:val="008C3EB5"/>
    <w:rsid w:val="008C3FB9"/>
    <w:rsid w:val="008C4341"/>
    <w:rsid w:val="008C44DB"/>
    <w:rsid w:val="008C4654"/>
    <w:rsid w:val="008C46A5"/>
    <w:rsid w:val="008C46DB"/>
    <w:rsid w:val="008C480F"/>
    <w:rsid w:val="008C4819"/>
    <w:rsid w:val="008C48CE"/>
    <w:rsid w:val="008C494C"/>
    <w:rsid w:val="008C4991"/>
    <w:rsid w:val="008C4B3A"/>
    <w:rsid w:val="008C4C18"/>
    <w:rsid w:val="008C4C9C"/>
    <w:rsid w:val="008C4E0F"/>
    <w:rsid w:val="008C4E47"/>
    <w:rsid w:val="008C4E97"/>
    <w:rsid w:val="008C4FD1"/>
    <w:rsid w:val="008C4FD9"/>
    <w:rsid w:val="008C532D"/>
    <w:rsid w:val="008C5532"/>
    <w:rsid w:val="008C55EC"/>
    <w:rsid w:val="008C567C"/>
    <w:rsid w:val="008C57D6"/>
    <w:rsid w:val="008C57EB"/>
    <w:rsid w:val="008C580D"/>
    <w:rsid w:val="008C5848"/>
    <w:rsid w:val="008C5B8E"/>
    <w:rsid w:val="008C5BAB"/>
    <w:rsid w:val="008C5C7E"/>
    <w:rsid w:val="008C5FF6"/>
    <w:rsid w:val="008C6165"/>
    <w:rsid w:val="008C61DD"/>
    <w:rsid w:val="008C628B"/>
    <w:rsid w:val="008C63C5"/>
    <w:rsid w:val="008C64E3"/>
    <w:rsid w:val="008C65A7"/>
    <w:rsid w:val="008C679A"/>
    <w:rsid w:val="008C680C"/>
    <w:rsid w:val="008C6825"/>
    <w:rsid w:val="008C6893"/>
    <w:rsid w:val="008C6970"/>
    <w:rsid w:val="008C6A8B"/>
    <w:rsid w:val="008C6B03"/>
    <w:rsid w:val="008C6D1E"/>
    <w:rsid w:val="008C6D5B"/>
    <w:rsid w:val="008C6DBF"/>
    <w:rsid w:val="008C6DDC"/>
    <w:rsid w:val="008C6E2F"/>
    <w:rsid w:val="008C6EBC"/>
    <w:rsid w:val="008C7119"/>
    <w:rsid w:val="008C711B"/>
    <w:rsid w:val="008C71B6"/>
    <w:rsid w:val="008C764B"/>
    <w:rsid w:val="008C765D"/>
    <w:rsid w:val="008C7786"/>
    <w:rsid w:val="008C783B"/>
    <w:rsid w:val="008C78C6"/>
    <w:rsid w:val="008C7914"/>
    <w:rsid w:val="008C7B2B"/>
    <w:rsid w:val="008C7D00"/>
    <w:rsid w:val="008C7DE9"/>
    <w:rsid w:val="008C7E90"/>
    <w:rsid w:val="008C7EE8"/>
    <w:rsid w:val="008C7F24"/>
    <w:rsid w:val="008C7F62"/>
    <w:rsid w:val="008C7F9B"/>
    <w:rsid w:val="008D004A"/>
    <w:rsid w:val="008D00A6"/>
    <w:rsid w:val="008D00BE"/>
    <w:rsid w:val="008D0129"/>
    <w:rsid w:val="008D0165"/>
    <w:rsid w:val="008D0254"/>
    <w:rsid w:val="008D0280"/>
    <w:rsid w:val="008D047C"/>
    <w:rsid w:val="008D064A"/>
    <w:rsid w:val="008D07AA"/>
    <w:rsid w:val="008D07EC"/>
    <w:rsid w:val="008D089B"/>
    <w:rsid w:val="008D08C3"/>
    <w:rsid w:val="008D0BDF"/>
    <w:rsid w:val="008D0CB1"/>
    <w:rsid w:val="008D0E08"/>
    <w:rsid w:val="008D0FD0"/>
    <w:rsid w:val="008D1110"/>
    <w:rsid w:val="008D1173"/>
    <w:rsid w:val="008D11FF"/>
    <w:rsid w:val="008D149D"/>
    <w:rsid w:val="008D1583"/>
    <w:rsid w:val="008D159C"/>
    <w:rsid w:val="008D17AE"/>
    <w:rsid w:val="008D18F5"/>
    <w:rsid w:val="008D1986"/>
    <w:rsid w:val="008D1AE6"/>
    <w:rsid w:val="008D1B5F"/>
    <w:rsid w:val="008D1C5C"/>
    <w:rsid w:val="008D1D7D"/>
    <w:rsid w:val="008D2015"/>
    <w:rsid w:val="008D2287"/>
    <w:rsid w:val="008D22B2"/>
    <w:rsid w:val="008D230D"/>
    <w:rsid w:val="008D2337"/>
    <w:rsid w:val="008D23BA"/>
    <w:rsid w:val="008D240B"/>
    <w:rsid w:val="008D2419"/>
    <w:rsid w:val="008D2687"/>
    <w:rsid w:val="008D2729"/>
    <w:rsid w:val="008D286E"/>
    <w:rsid w:val="008D2A28"/>
    <w:rsid w:val="008D2AE3"/>
    <w:rsid w:val="008D2CEF"/>
    <w:rsid w:val="008D3080"/>
    <w:rsid w:val="008D30E3"/>
    <w:rsid w:val="008D30EA"/>
    <w:rsid w:val="008D32C4"/>
    <w:rsid w:val="008D3576"/>
    <w:rsid w:val="008D373C"/>
    <w:rsid w:val="008D37E5"/>
    <w:rsid w:val="008D394D"/>
    <w:rsid w:val="008D3956"/>
    <w:rsid w:val="008D3A2D"/>
    <w:rsid w:val="008D3AE8"/>
    <w:rsid w:val="008D3BC6"/>
    <w:rsid w:val="008D3C3B"/>
    <w:rsid w:val="008D3C98"/>
    <w:rsid w:val="008D3D5E"/>
    <w:rsid w:val="008D3DAC"/>
    <w:rsid w:val="008D3E5F"/>
    <w:rsid w:val="008D3EB8"/>
    <w:rsid w:val="008D3F18"/>
    <w:rsid w:val="008D3F51"/>
    <w:rsid w:val="008D3FD6"/>
    <w:rsid w:val="008D3FE2"/>
    <w:rsid w:val="008D4023"/>
    <w:rsid w:val="008D4143"/>
    <w:rsid w:val="008D4275"/>
    <w:rsid w:val="008D42A1"/>
    <w:rsid w:val="008D42CC"/>
    <w:rsid w:val="008D43C9"/>
    <w:rsid w:val="008D4422"/>
    <w:rsid w:val="008D4470"/>
    <w:rsid w:val="008D4572"/>
    <w:rsid w:val="008D4573"/>
    <w:rsid w:val="008D459F"/>
    <w:rsid w:val="008D45C7"/>
    <w:rsid w:val="008D4702"/>
    <w:rsid w:val="008D47CA"/>
    <w:rsid w:val="008D47DD"/>
    <w:rsid w:val="008D4832"/>
    <w:rsid w:val="008D48E2"/>
    <w:rsid w:val="008D494A"/>
    <w:rsid w:val="008D4CD7"/>
    <w:rsid w:val="008D4D0A"/>
    <w:rsid w:val="008D4DC7"/>
    <w:rsid w:val="008D4E2B"/>
    <w:rsid w:val="008D4F5A"/>
    <w:rsid w:val="008D4F9E"/>
    <w:rsid w:val="008D520D"/>
    <w:rsid w:val="008D52CB"/>
    <w:rsid w:val="008D54B5"/>
    <w:rsid w:val="008D5598"/>
    <w:rsid w:val="008D57EB"/>
    <w:rsid w:val="008D5CE7"/>
    <w:rsid w:val="008D5E33"/>
    <w:rsid w:val="008D5E9E"/>
    <w:rsid w:val="008D608C"/>
    <w:rsid w:val="008D60B2"/>
    <w:rsid w:val="008D622F"/>
    <w:rsid w:val="008D625B"/>
    <w:rsid w:val="008D62B2"/>
    <w:rsid w:val="008D62BB"/>
    <w:rsid w:val="008D634E"/>
    <w:rsid w:val="008D645B"/>
    <w:rsid w:val="008D6561"/>
    <w:rsid w:val="008D6583"/>
    <w:rsid w:val="008D666D"/>
    <w:rsid w:val="008D66CB"/>
    <w:rsid w:val="008D687B"/>
    <w:rsid w:val="008D6ADE"/>
    <w:rsid w:val="008D6B2E"/>
    <w:rsid w:val="008D6B5A"/>
    <w:rsid w:val="008D6C9A"/>
    <w:rsid w:val="008D6D41"/>
    <w:rsid w:val="008D6EAB"/>
    <w:rsid w:val="008D6EC9"/>
    <w:rsid w:val="008D6F4A"/>
    <w:rsid w:val="008D7036"/>
    <w:rsid w:val="008D70CF"/>
    <w:rsid w:val="008D70DB"/>
    <w:rsid w:val="008D70FC"/>
    <w:rsid w:val="008D7136"/>
    <w:rsid w:val="008D7183"/>
    <w:rsid w:val="008D71CF"/>
    <w:rsid w:val="008D75C9"/>
    <w:rsid w:val="008D774E"/>
    <w:rsid w:val="008D7814"/>
    <w:rsid w:val="008D7AE4"/>
    <w:rsid w:val="008D7AF9"/>
    <w:rsid w:val="008D7B35"/>
    <w:rsid w:val="008D7C28"/>
    <w:rsid w:val="008D7CCE"/>
    <w:rsid w:val="008E0004"/>
    <w:rsid w:val="008E0089"/>
    <w:rsid w:val="008E0241"/>
    <w:rsid w:val="008E0253"/>
    <w:rsid w:val="008E0492"/>
    <w:rsid w:val="008E0697"/>
    <w:rsid w:val="008E0704"/>
    <w:rsid w:val="008E0749"/>
    <w:rsid w:val="008E086C"/>
    <w:rsid w:val="008E09BF"/>
    <w:rsid w:val="008E0A38"/>
    <w:rsid w:val="008E0A44"/>
    <w:rsid w:val="008E0B6C"/>
    <w:rsid w:val="008E0BB3"/>
    <w:rsid w:val="008E0D04"/>
    <w:rsid w:val="008E0E58"/>
    <w:rsid w:val="008E0F8B"/>
    <w:rsid w:val="008E0FBD"/>
    <w:rsid w:val="008E1001"/>
    <w:rsid w:val="008E10FB"/>
    <w:rsid w:val="008E12F9"/>
    <w:rsid w:val="008E139A"/>
    <w:rsid w:val="008E13FF"/>
    <w:rsid w:val="008E14D8"/>
    <w:rsid w:val="008E15AB"/>
    <w:rsid w:val="008E1A72"/>
    <w:rsid w:val="008E1B01"/>
    <w:rsid w:val="008E1C1E"/>
    <w:rsid w:val="008E1D68"/>
    <w:rsid w:val="008E1E73"/>
    <w:rsid w:val="008E1F12"/>
    <w:rsid w:val="008E1FFA"/>
    <w:rsid w:val="008E202F"/>
    <w:rsid w:val="008E2277"/>
    <w:rsid w:val="008E229C"/>
    <w:rsid w:val="008E22B7"/>
    <w:rsid w:val="008E22B9"/>
    <w:rsid w:val="008E23D5"/>
    <w:rsid w:val="008E23E6"/>
    <w:rsid w:val="008E2510"/>
    <w:rsid w:val="008E2636"/>
    <w:rsid w:val="008E268F"/>
    <w:rsid w:val="008E27DB"/>
    <w:rsid w:val="008E283B"/>
    <w:rsid w:val="008E28CF"/>
    <w:rsid w:val="008E28E3"/>
    <w:rsid w:val="008E2AC4"/>
    <w:rsid w:val="008E2ACF"/>
    <w:rsid w:val="008E2AD3"/>
    <w:rsid w:val="008E2B5D"/>
    <w:rsid w:val="008E2BA0"/>
    <w:rsid w:val="008E2DFF"/>
    <w:rsid w:val="008E2E78"/>
    <w:rsid w:val="008E32C8"/>
    <w:rsid w:val="008E348D"/>
    <w:rsid w:val="008E34D7"/>
    <w:rsid w:val="008E3616"/>
    <w:rsid w:val="008E36A9"/>
    <w:rsid w:val="008E3747"/>
    <w:rsid w:val="008E3A62"/>
    <w:rsid w:val="008E3AF0"/>
    <w:rsid w:val="008E3BF9"/>
    <w:rsid w:val="008E410F"/>
    <w:rsid w:val="008E4155"/>
    <w:rsid w:val="008E429F"/>
    <w:rsid w:val="008E42AA"/>
    <w:rsid w:val="008E435C"/>
    <w:rsid w:val="008E44F4"/>
    <w:rsid w:val="008E46AE"/>
    <w:rsid w:val="008E4740"/>
    <w:rsid w:val="008E4789"/>
    <w:rsid w:val="008E4795"/>
    <w:rsid w:val="008E47A1"/>
    <w:rsid w:val="008E4A27"/>
    <w:rsid w:val="008E4B10"/>
    <w:rsid w:val="008E4BC2"/>
    <w:rsid w:val="008E4C05"/>
    <w:rsid w:val="008E4CFE"/>
    <w:rsid w:val="008E4D18"/>
    <w:rsid w:val="008E4D27"/>
    <w:rsid w:val="008E4E09"/>
    <w:rsid w:val="008E4E2F"/>
    <w:rsid w:val="008E4E33"/>
    <w:rsid w:val="008E4F21"/>
    <w:rsid w:val="008E4F5E"/>
    <w:rsid w:val="008E4FD7"/>
    <w:rsid w:val="008E5063"/>
    <w:rsid w:val="008E507C"/>
    <w:rsid w:val="008E5189"/>
    <w:rsid w:val="008E51BB"/>
    <w:rsid w:val="008E52CF"/>
    <w:rsid w:val="008E5473"/>
    <w:rsid w:val="008E5481"/>
    <w:rsid w:val="008E557F"/>
    <w:rsid w:val="008E57AC"/>
    <w:rsid w:val="008E57D9"/>
    <w:rsid w:val="008E5844"/>
    <w:rsid w:val="008E58E2"/>
    <w:rsid w:val="008E592D"/>
    <w:rsid w:val="008E5997"/>
    <w:rsid w:val="008E5A86"/>
    <w:rsid w:val="008E5B7B"/>
    <w:rsid w:val="008E5C42"/>
    <w:rsid w:val="008E5DBE"/>
    <w:rsid w:val="008E5E5C"/>
    <w:rsid w:val="008E5ECF"/>
    <w:rsid w:val="008E5FF1"/>
    <w:rsid w:val="008E61C7"/>
    <w:rsid w:val="008E6300"/>
    <w:rsid w:val="008E6395"/>
    <w:rsid w:val="008E6422"/>
    <w:rsid w:val="008E6552"/>
    <w:rsid w:val="008E6619"/>
    <w:rsid w:val="008E67EF"/>
    <w:rsid w:val="008E6847"/>
    <w:rsid w:val="008E6875"/>
    <w:rsid w:val="008E68EB"/>
    <w:rsid w:val="008E6EEC"/>
    <w:rsid w:val="008E6F79"/>
    <w:rsid w:val="008E6FD1"/>
    <w:rsid w:val="008E6FFD"/>
    <w:rsid w:val="008E7049"/>
    <w:rsid w:val="008E7096"/>
    <w:rsid w:val="008E7255"/>
    <w:rsid w:val="008E77CA"/>
    <w:rsid w:val="008E7868"/>
    <w:rsid w:val="008E7978"/>
    <w:rsid w:val="008E79E4"/>
    <w:rsid w:val="008E7A0C"/>
    <w:rsid w:val="008F015C"/>
    <w:rsid w:val="008F0216"/>
    <w:rsid w:val="008F0268"/>
    <w:rsid w:val="008F0270"/>
    <w:rsid w:val="008F0309"/>
    <w:rsid w:val="008F0328"/>
    <w:rsid w:val="008F03DD"/>
    <w:rsid w:val="008F0431"/>
    <w:rsid w:val="008F046C"/>
    <w:rsid w:val="008F065C"/>
    <w:rsid w:val="008F0761"/>
    <w:rsid w:val="008F09AE"/>
    <w:rsid w:val="008F0A2B"/>
    <w:rsid w:val="008F0A36"/>
    <w:rsid w:val="008F0A86"/>
    <w:rsid w:val="008F0AFF"/>
    <w:rsid w:val="008F0B33"/>
    <w:rsid w:val="008F0C3B"/>
    <w:rsid w:val="008F0CC8"/>
    <w:rsid w:val="008F0D7A"/>
    <w:rsid w:val="008F0DAE"/>
    <w:rsid w:val="008F0E01"/>
    <w:rsid w:val="008F0F45"/>
    <w:rsid w:val="008F0F83"/>
    <w:rsid w:val="008F1135"/>
    <w:rsid w:val="008F1332"/>
    <w:rsid w:val="008F1333"/>
    <w:rsid w:val="008F1432"/>
    <w:rsid w:val="008F1550"/>
    <w:rsid w:val="008F172F"/>
    <w:rsid w:val="008F17DB"/>
    <w:rsid w:val="008F17F7"/>
    <w:rsid w:val="008F1879"/>
    <w:rsid w:val="008F18F7"/>
    <w:rsid w:val="008F1951"/>
    <w:rsid w:val="008F19BB"/>
    <w:rsid w:val="008F1B23"/>
    <w:rsid w:val="008F1C32"/>
    <w:rsid w:val="008F1C51"/>
    <w:rsid w:val="008F20C7"/>
    <w:rsid w:val="008F211D"/>
    <w:rsid w:val="008F2122"/>
    <w:rsid w:val="008F243D"/>
    <w:rsid w:val="008F26D0"/>
    <w:rsid w:val="008F26FB"/>
    <w:rsid w:val="008F282E"/>
    <w:rsid w:val="008F291F"/>
    <w:rsid w:val="008F2943"/>
    <w:rsid w:val="008F296A"/>
    <w:rsid w:val="008F2A35"/>
    <w:rsid w:val="008F2A62"/>
    <w:rsid w:val="008F2ABA"/>
    <w:rsid w:val="008F2BF4"/>
    <w:rsid w:val="008F2E26"/>
    <w:rsid w:val="008F300A"/>
    <w:rsid w:val="008F31B5"/>
    <w:rsid w:val="008F3275"/>
    <w:rsid w:val="008F3449"/>
    <w:rsid w:val="008F3479"/>
    <w:rsid w:val="008F35D3"/>
    <w:rsid w:val="008F363C"/>
    <w:rsid w:val="008F3662"/>
    <w:rsid w:val="008F38EF"/>
    <w:rsid w:val="008F3B37"/>
    <w:rsid w:val="008F3B3C"/>
    <w:rsid w:val="008F3B7D"/>
    <w:rsid w:val="008F3CED"/>
    <w:rsid w:val="008F3DBB"/>
    <w:rsid w:val="008F3E6C"/>
    <w:rsid w:val="008F4034"/>
    <w:rsid w:val="008F4097"/>
    <w:rsid w:val="008F40D6"/>
    <w:rsid w:val="008F4232"/>
    <w:rsid w:val="008F423F"/>
    <w:rsid w:val="008F4395"/>
    <w:rsid w:val="008F441F"/>
    <w:rsid w:val="008F4475"/>
    <w:rsid w:val="008F44E6"/>
    <w:rsid w:val="008F459C"/>
    <w:rsid w:val="008F463D"/>
    <w:rsid w:val="008F4729"/>
    <w:rsid w:val="008F4749"/>
    <w:rsid w:val="008F482D"/>
    <w:rsid w:val="008F485C"/>
    <w:rsid w:val="008F49B3"/>
    <w:rsid w:val="008F4A42"/>
    <w:rsid w:val="008F4AD6"/>
    <w:rsid w:val="008F4E13"/>
    <w:rsid w:val="008F4EA2"/>
    <w:rsid w:val="008F52CE"/>
    <w:rsid w:val="008F5338"/>
    <w:rsid w:val="008F5381"/>
    <w:rsid w:val="008F53B8"/>
    <w:rsid w:val="008F55DE"/>
    <w:rsid w:val="008F5649"/>
    <w:rsid w:val="008F5655"/>
    <w:rsid w:val="008F599F"/>
    <w:rsid w:val="008F5B09"/>
    <w:rsid w:val="008F5C02"/>
    <w:rsid w:val="008F5D23"/>
    <w:rsid w:val="008F5EE0"/>
    <w:rsid w:val="008F601C"/>
    <w:rsid w:val="008F616E"/>
    <w:rsid w:val="008F624E"/>
    <w:rsid w:val="008F6434"/>
    <w:rsid w:val="008F6579"/>
    <w:rsid w:val="008F65AE"/>
    <w:rsid w:val="008F65B4"/>
    <w:rsid w:val="008F65FF"/>
    <w:rsid w:val="008F675C"/>
    <w:rsid w:val="008F67C7"/>
    <w:rsid w:val="008F6824"/>
    <w:rsid w:val="008F69EA"/>
    <w:rsid w:val="008F69EE"/>
    <w:rsid w:val="008F6ABA"/>
    <w:rsid w:val="008F6B95"/>
    <w:rsid w:val="008F6C90"/>
    <w:rsid w:val="008F6CAA"/>
    <w:rsid w:val="008F6D00"/>
    <w:rsid w:val="008F6D7F"/>
    <w:rsid w:val="008F6E1F"/>
    <w:rsid w:val="008F6FFB"/>
    <w:rsid w:val="008F70B4"/>
    <w:rsid w:val="008F7171"/>
    <w:rsid w:val="008F7316"/>
    <w:rsid w:val="008F731C"/>
    <w:rsid w:val="008F748C"/>
    <w:rsid w:val="008F75EF"/>
    <w:rsid w:val="008F7732"/>
    <w:rsid w:val="008F780F"/>
    <w:rsid w:val="008F788B"/>
    <w:rsid w:val="008F79E8"/>
    <w:rsid w:val="008F7AE6"/>
    <w:rsid w:val="008F7C64"/>
    <w:rsid w:val="008F7CF6"/>
    <w:rsid w:val="008F7E18"/>
    <w:rsid w:val="008F7EBF"/>
    <w:rsid w:val="008F7EE4"/>
    <w:rsid w:val="008F7EFA"/>
    <w:rsid w:val="008F7FD7"/>
    <w:rsid w:val="00900058"/>
    <w:rsid w:val="0090020A"/>
    <w:rsid w:val="0090029C"/>
    <w:rsid w:val="00900573"/>
    <w:rsid w:val="00900B3F"/>
    <w:rsid w:val="00900BBE"/>
    <w:rsid w:val="00900BE8"/>
    <w:rsid w:val="00900FA0"/>
    <w:rsid w:val="0090102E"/>
    <w:rsid w:val="009010F9"/>
    <w:rsid w:val="009011BB"/>
    <w:rsid w:val="0090120B"/>
    <w:rsid w:val="00901242"/>
    <w:rsid w:val="00901279"/>
    <w:rsid w:val="0090138B"/>
    <w:rsid w:val="009013F3"/>
    <w:rsid w:val="0090147B"/>
    <w:rsid w:val="00901491"/>
    <w:rsid w:val="009016C5"/>
    <w:rsid w:val="009016E6"/>
    <w:rsid w:val="0090170D"/>
    <w:rsid w:val="00901986"/>
    <w:rsid w:val="00901AB6"/>
    <w:rsid w:val="00901B99"/>
    <w:rsid w:val="00901F5C"/>
    <w:rsid w:val="00902125"/>
    <w:rsid w:val="00902301"/>
    <w:rsid w:val="0090236B"/>
    <w:rsid w:val="009023B1"/>
    <w:rsid w:val="0090263C"/>
    <w:rsid w:val="0090276C"/>
    <w:rsid w:val="00902805"/>
    <w:rsid w:val="009028E9"/>
    <w:rsid w:val="00902B18"/>
    <w:rsid w:val="00902B8F"/>
    <w:rsid w:val="00902B99"/>
    <w:rsid w:val="00902D35"/>
    <w:rsid w:val="00902D9B"/>
    <w:rsid w:val="00902DB5"/>
    <w:rsid w:val="00902FEA"/>
    <w:rsid w:val="009030A8"/>
    <w:rsid w:val="00903101"/>
    <w:rsid w:val="00903118"/>
    <w:rsid w:val="00903146"/>
    <w:rsid w:val="00903198"/>
    <w:rsid w:val="009031A2"/>
    <w:rsid w:val="0090320D"/>
    <w:rsid w:val="0090321D"/>
    <w:rsid w:val="0090348B"/>
    <w:rsid w:val="009036C9"/>
    <w:rsid w:val="009037BD"/>
    <w:rsid w:val="00903817"/>
    <w:rsid w:val="00903870"/>
    <w:rsid w:val="00903A55"/>
    <w:rsid w:val="00903AD5"/>
    <w:rsid w:val="00903B65"/>
    <w:rsid w:val="00903C5F"/>
    <w:rsid w:val="00903E4F"/>
    <w:rsid w:val="00903E6C"/>
    <w:rsid w:val="00903EE2"/>
    <w:rsid w:val="00903F3D"/>
    <w:rsid w:val="00903F71"/>
    <w:rsid w:val="00903F76"/>
    <w:rsid w:val="00904000"/>
    <w:rsid w:val="009041CC"/>
    <w:rsid w:val="009042AC"/>
    <w:rsid w:val="009042D3"/>
    <w:rsid w:val="0090431B"/>
    <w:rsid w:val="009045A4"/>
    <w:rsid w:val="009045AA"/>
    <w:rsid w:val="00904652"/>
    <w:rsid w:val="009046EE"/>
    <w:rsid w:val="00904846"/>
    <w:rsid w:val="009048D5"/>
    <w:rsid w:val="00904A4C"/>
    <w:rsid w:val="00904AD7"/>
    <w:rsid w:val="00904B54"/>
    <w:rsid w:val="00904BAA"/>
    <w:rsid w:val="00904CE1"/>
    <w:rsid w:val="00904E95"/>
    <w:rsid w:val="00904F0A"/>
    <w:rsid w:val="00904FD2"/>
    <w:rsid w:val="009050BE"/>
    <w:rsid w:val="009052EA"/>
    <w:rsid w:val="00905395"/>
    <w:rsid w:val="009053DD"/>
    <w:rsid w:val="009056DA"/>
    <w:rsid w:val="0090574C"/>
    <w:rsid w:val="00905767"/>
    <w:rsid w:val="009057D8"/>
    <w:rsid w:val="009057E9"/>
    <w:rsid w:val="009057EE"/>
    <w:rsid w:val="00905860"/>
    <w:rsid w:val="0090587B"/>
    <w:rsid w:val="00905A33"/>
    <w:rsid w:val="00905A37"/>
    <w:rsid w:val="00905C0C"/>
    <w:rsid w:val="00905D54"/>
    <w:rsid w:val="00905FA0"/>
    <w:rsid w:val="00905FA3"/>
    <w:rsid w:val="00906005"/>
    <w:rsid w:val="009060D4"/>
    <w:rsid w:val="00906192"/>
    <w:rsid w:val="009062D9"/>
    <w:rsid w:val="009062E6"/>
    <w:rsid w:val="00906378"/>
    <w:rsid w:val="0090649B"/>
    <w:rsid w:val="009066DC"/>
    <w:rsid w:val="00906702"/>
    <w:rsid w:val="0090674D"/>
    <w:rsid w:val="00906829"/>
    <w:rsid w:val="0090687C"/>
    <w:rsid w:val="0090687F"/>
    <w:rsid w:val="0090688C"/>
    <w:rsid w:val="00906934"/>
    <w:rsid w:val="00906A0E"/>
    <w:rsid w:val="00906A8B"/>
    <w:rsid w:val="00906CB3"/>
    <w:rsid w:val="00906D7D"/>
    <w:rsid w:val="00906F9E"/>
    <w:rsid w:val="0090703B"/>
    <w:rsid w:val="009070A8"/>
    <w:rsid w:val="00907349"/>
    <w:rsid w:val="009074F7"/>
    <w:rsid w:val="00907638"/>
    <w:rsid w:val="009076E4"/>
    <w:rsid w:val="00907831"/>
    <w:rsid w:val="009078AB"/>
    <w:rsid w:val="00907962"/>
    <w:rsid w:val="00907B31"/>
    <w:rsid w:val="00907DBA"/>
    <w:rsid w:val="00907E9D"/>
    <w:rsid w:val="00907EC9"/>
    <w:rsid w:val="0091049D"/>
    <w:rsid w:val="009104FF"/>
    <w:rsid w:val="009105D0"/>
    <w:rsid w:val="00910702"/>
    <w:rsid w:val="00910934"/>
    <w:rsid w:val="00910AA1"/>
    <w:rsid w:val="00910B68"/>
    <w:rsid w:val="00910B71"/>
    <w:rsid w:val="00910BB2"/>
    <w:rsid w:val="00910C81"/>
    <w:rsid w:val="00910D10"/>
    <w:rsid w:val="00910D5F"/>
    <w:rsid w:val="00910E34"/>
    <w:rsid w:val="00910EA0"/>
    <w:rsid w:val="00910EEB"/>
    <w:rsid w:val="009110A0"/>
    <w:rsid w:val="009110E9"/>
    <w:rsid w:val="00911198"/>
    <w:rsid w:val="00911340"/>
    <w:rsid w:val="0091135E"/>
    <w:rsid w:val="009113B4"/>
    <w:rsid w:val="009113EE"/>
    <w:rsid w:val="00911562"/>
    <w:rsid w:val="00911583"/>
    <w:rsid w:val="00911619"/>
    <w:rsid w:val="00911802"/>
    <w:rsid w:val="00911893"/>
    <w:rsid w:val="00911A63"/>
    <w:rsid w:val="00911C46"/>
    <w:rsid w:val="00911F41"/>
    <w:rsid w:val="009120B6"/>
    <w:rsid w:val="009121AA"/>
    <w:rsid w:val="00912219"/>
    <w:rsid w:val="00912297"/>
    <w:rsid w:val="009123C1"/>
    <w:rsid w:val="009123DC"/>
    <w:rsid w:val="009123E2"/>
    <w:rsid w:val="00912541"/>
    <w:rsid w:val="00912698"/>
    <w:rsid w:val="009126C1"/>
    <w:rsid w:val="0091278E"/>
    <w:rsid w:val="00912A0C"/>
    <w:rsid w:val="00912A14"/>
    <w:rsid w:val="00912A37"/>
    <w:rsid w:val="00912A7A"/>
    <w:rsid w:val="00912ACD"/>
    <w:rsid w:val="00912D7C"/>
    <w:rsid w:val="00912DE1"/>
    <w:rsid w:val="00912F11"/>
    <w:rsid w:val="00912FC7"/>
    <w:rsid w:val="00912FFD"/>
    <w:rsid w:val="00913041"/>
    <w:rsid w:val="00913058"/>
    <w:rsid w:val="009130FE"/>
    <w:rsid w:val="0091318C"/>
    <w:rsid w:val="00913320"/>
    <w:rsid w:val="009133A9"/>
    <w:rsid w:val="0091348E"/>
    <w:rsid w:val="0091362E"/>
    <w:rsid w:val="00913661"/>
    <w:rsid w:val="00913780"/>
    <w:rsid w:val="00913894"/>
    <w:rsid w:val="009138F3"/>
    <w:rsid w:val="0091396B"/>
    <w:rsid w:val="009139B2"/>
    <w:rsid w:val="00913AD6"/>
    <w:rsid w:val="00913C03"/>
    <w:rsid w:val="00913D2F"/>
    <w:rsid w:val="00913D47"/>
    <w:rsid w:val="00913DA9"/>
    <w:rsid w:val="00913E30"/>
    <w:rsid w:val="0091405E"/>
    <w:rsid w:val="0091408C"/>
    <w:rsid w:val="009140C8"/>
    <w:rsid w:val="009141F5"/>
    <w:rsid w:val="0091420F"/>
    <w:rsid w:val="0091425A"/>
    <w:rsid w:val="00914440"/>
    <w:rsid w:val="009145A9"/>
    <w:rsid w:val="00914663"/>
    <w:rsid w:val="00914779"/>
    <w:rsid w:val="009147C8"/>
    <w:rsid w:val="009147D3"/>
    <w:rsid w:val="00914853"/>
    <w:rsid w:val="00914C7B"/>
    <w:rsid w:val="00914D75"/>
    <w:rsid w:val="00914D8A"/>
    <w:rsid w:val="00914E84"/>
    <w:rsid w:val="00915034"/>
    <w:rsid w:val="00915129"/>
    <w:rsid w:val="0091515E"/>
    <w:rsid w:val="0091518F"/>
    <w:rsid w:val="0091526A"/>
    <w:rsid w:val="0091529D"/>
    <w:rsid w:val="009156D1"/>
    <w:rsid w:val="00915832"/>
    <w:rsid w:val="00915863"/>
    <w:rsid w:val="009158B7"/>
    <w:rsid w:val="009158CF"/>
    <w:rsid w:val="009158DC"/>
    <w:rsid w:val="00915AFC"/>
    <w:rsid w:val="00915C46"/>
    <w:rsid w:val="00915CF7"/>
    <w:rsid w:val="00915D07"/>
    <w:rsid w:val="00915D15"/>
    <w:rsid w:val="00915D49"/>
    <w:rsid w:val="00915D79"/>
    <w:rsid w:val="00915EAF"/>
    <w:rsid w:val="009165B3"/>
    <w:rsid w:val="00916608"/>
    <w:rsid w:val="0091663E"/>
    <w:rsid w:val="00916677"/>
    <w:rsid w:val="009166A1"/>
    <w:rsid w:val="009166C3"/>
    <w:rsid w:val="0091685C"/>
    <w:rsid w:val="0091688B"/>
    <w:rsid w:val="00916A82"/>
    <w:rsid w:val="00916A95"/>
    <w:rsid w:val="00916B47"/>
    <w:rsid w:val="00916BFF"/>
    <w:rsid w:val="00916DEC"/>
    <w:rsid w:val="00916EE9"/>
    <w:rsid w:val="00916FFC"/>
    <w:rsid w:val="00917065"/>
    <w:rsid w:val="0091721A"/>
    <w:rsid w:val="009172B3"/>
    <w:rsid w:val="0091741B"/>
    <w:rsid w:val="0091752F"/>
    <w:rsid w:val="009175E7"/>
    <w:rsid w:val="009176D5"/>
    <w:rsid w:val="009176E3"/>
    <w:rsid w:val="009176FC"/>
    <w:rsid w:val="00917757"/>
    <w:rsid w:val="0091791A"/>
    <w:rsid w:val="00917A7C"/>
    <w:rsid w:val="00917D18"/>
    <w:rsid w:val="00917E38"/>
    <w:rsid w:val="00917F96"/>
    <w:rsid w:val="009200E2"/>
    <w:rsid w:val="009201B7"/>
    <w:rsid w:val="009201F6"/>
    <w:rsid w:val="00920395"/>
    <w:rsid w:val="009203CB"/>
    <w:rsid w:val="009204C9"/>
    <w:rsid w:val="0092054C"/>
    <w:rsid w:val="0092067F"/>
    <w:rsid w:val="00920772"/>
    <w:rsid w:val="00920840"/>
    <w:rsid w:val="009208CF"/>
    <w:rsid w:val="00920934"/>
    <w:rsid w:val="00920BE0"/>
    <w:rsid w:val="00920C9D"/>
    <w:rsid w:val="00920D39"/>
    <w:rsid w:val="00920D83"/>
    <w:rsid w:val="00920E4C"/>
    <w:rsid w:val="00920E8B"/>
    <w:rsid w:val="00920EF7"/>
    <w:rsid w:val="009210C8"/>
    <w:rsid w:val="00921388"/>
    <w:rsid w:val="009213D7"/>
    <w:rsid w:val="009214BE"/>
    <w:rsid w:val="009214CA"/>
    <w:rsid w:val="009217AC"/>
    <w:rsid w:val="009217B1"/>
    <w:rsid w:val="0092191F"/>
    <w:rsid w:val="009219B6"/>
    <w:rsid w:val="00921BBA"/>
    <w:rsid w:val="00921E29"/>
    <w:rsid w:val="00921E53"/>
    <w:rsid w:val="00921EED"/>
    <w:rsid w:val="0092206D"/>
    <w:rsid w:val="0092216D"/>
    <w:rsid w:val="00922230"/>
    <w:rsid w:val="0092223A"/>
    <w:rsid w:val="009222C7"/>
    <w:rsid w:val="0092253E"/>
    <w:rsid w:val="00922553"/>
    <w:rsid w:val="009225CF"/>
    <w:rsid w:val="00922604"/>
    <w:rsid w:val="00922700"/>
    <w:rsid w:val="00922771"/>
    <w:rsid w:val="0092297F"/>
    <w:rsid w:val="009229B1"/>
    <w:rsid w:val="00922A85"/>
    <w:rsid w:val="00922B1B"/>
    <w:rsid w:val="00922D44"/>
    <w:rsid w:val="00923176"/>
    <w:rsid w:val="00923183"/>
    <w:rsid w:val="009231B4"/>
    <w:rsid w:val="00923364"/>
    <w:rsid w:val="009233AB"/>
    <w:rsid w:val="009235DE"/>
    <w:rsid w:val="009236F0"/>
    <w:rsid w:val="00923832"/>
    <w:rsid w:val="00923861"/>
    <w:rsid w:val="009239B0"/>
    <w:rsid w:val="00923A35"/>
    <w:rsid w:val="00923BD7"/>
    <w:rsid w:val="00923D50"/>
    <w:rsid w:val="00923DB4"/>
    <w:rsid w:val="00923DFC"/>
    <w:rsid w:val="00923E74"/>
    <w:rsid w:val="00923E9B"/>
    <w:rsid w:val="00923EF2"/>
    <w:rsid w:val="00923FBA"/>
    <w:rsid w:val="00924208"/>
    <w:rsid w:val="00924576"/>
    <w:rsid w:val="009246D3"/>
    <w:rsid w:val="009247FA"/>
    <w:rsid w:val="00924A46"/>
    <w:rsid w:val="00924A76"/>
    <w:rsid w:val="00924BD4"/>
    <w:rsid w:val="00924D7F"/>
    <w:rsid w:val="00925143"/>
    <w:rsid w:val="009251E2"/>
    <w:rsid w:val="009253D8"/>
    <w:rsid w:val="00925563"/>
    <w:rsid w:val="0092557B"/>
    <w:rsid w:val="0092563E"/>
    <w:rsid w:val="00925775"/>
    <w:rsid w:val="00925847"/>
    <w:rsid w:val="009258CD"/>
    <w:rsid w:val="009258D6"/>
    <w:rsid w:val="00925909"/>
    <w:rsid w:val="00925A5C"/>
    <w:rsid w:val="00925A64"/>
    <w:rsid w:val="00925A7E"/>
    <w:rsid w:val="00925C50"/>
    <w:rsid w:val="00925D37"/>
    <w:rsid w:val="00925D3A"/>
    <w:rsid w:val="00925D9D"/>
    <w:rsid w:val="00925D9F"/>
    <w:rsid w:val="00925EDF"/>
    <w:rsid w:val="00925EF6"/>
    <w:rsid w:val="00925FF1"/>
    <w:rsid w:val="00926139"/>
    <w:rsid w:val="0092625C"/>
    <w:rsid w:val="0092625E"/>
    <w:rsid w:val="009264FF"/>
    <w:rsid w:val="00926589"/>
    <w:rsid w:val="009265B8"/>
    <w:rsid w:val="009266FE"/>
    <w:rsid w:val="00926768"/>
    <w:rsid w:val="0092677C"/>
    <w:rsid w:val="00926882"/>
    <w:rsid w:val="009268D2"/>
    <w:rsid w:val="00926958"/>
    <w:rsid w:val="00926A68"/>
    <w:rsid w:val="00926D81"/>
    <w:rsid w:val="00926F0F"/>
    <w:rsid w:val="00926F5C"/>
    <w:rsid w:val="00927007"/>
    <w:rsid w:val="0092704F"/>
    <w:rsid w:val="00927119"/>
    <w:rsid w:val="0092722A"/>
    <w:rsid w:val="009276B7"/>
    <w:rsid w:val="0092781C"/>
    <w:rsid w:val="00927AAC"/>
    <w:rsid w:val="00927D42"/>
    <w:rsid w:val="00927F1A"/>
    <w:rsid w:val="00927FDA"/>
    <w:rsid w:val="0093001A"/>
    <w:rsid w:val="00930055"/>
    <w:rsid w:val="00930093"/>
    <w:rsid w:val="00930191"/>
    <w:rsid w:val="00930282"/>
    <w:rsid w:val="00930372"/>
    <w:rsid w:val="009306DC"/>
    <w:rsid w:val="00930B1B"/>
    <w:rsid w:val="00930BE7"/>
    <w:rsid w:val="00930D61"/>
    <w:rsid w:val="00930D82"/>
    <w:rsid w:val="00930DF9"/>
    <w:rsid w:val="00930E4E"/>
    <w:rsid w:val="00930EE6"/>
    <w:rsid w:val="0093100B"/>
    <w:rsid w:val="00931030"/>
    <w:rsid w:val="00931138"/>
    <w:rsid w:val="0093121E"/>
    <w:rsid w:val="00931251"/>
    <w:rsid w:val="009312B0"/>
    <w:rsid w:val="009312F3"/>
    <w:rsid w:val="009312F6"/>
    <w:rsid w:val="0093162A"/>
    <w:rsid w:val="0093182A"/>
    <w:rsid w:val="00931842"/>
    <w:rsid w:val="009318B0"/>
    <w:rsid w:val="00931987"/>
    <w:rsid w:val="00931B2E"/>
    <w:rsid w:val="00931CB1"/>
    <w:rsid w:val="00931CB4"/>
    <w:rsid w:val="00931D3A"/>
    <w:rsid w:val="00931DAE"/>
    <w:rsid w:val="00931DF8"/>
    <w:rsid w:val="00931E4A"/>
    <w:rsid w:val="00931F47"/>
    <w:rsid w:val="009321CE"/>
    <w:rsid w:val="0093223E"/>
    <w:rsid w:val="00932356"/>
    <w:rsid w:val="00932446"/>
    <w:rsid w:val="0093247F"/>
    <w:rsid w:val="009324B1"/>
    <w:rsid w:val="00932504"/>
    <w:rsid w:val="0093250D"/>
    <w:rsid w:val="0093256A"/>
    <w:rsid w:val="009327A4"/>
    <w:rsid w:val="0093282C"/>
    <w:rsid w:val="00932B14"/>
    <w:rsid w:val="00932B2B"/>
    <w:rsid w:val="00932B4B"/>
    <w:rsid w:val="00932B85"/>
    <w:rsid w:val="00932BD9"/>
    <w:rsid w:val="00932BDD"/>
    <w:rsid w:val="00932BFC"/>
    <w:rsid w:val="00932D12"/>
    <w:rsid w:val="00932EDE"/>
    <w:rsid w:val="009330DA"/>
    <w:rsid w:val="00933202"/>
    <w:rsid w:val="0093330C"/>
    <w:rsid w:val="00933343"/>
    <w:rsid w:val="009333AB"/>
    <w:rsid w:val="00933498"/>
    <w:rsid w:val="009334F5"/>
    <w:rsid w:val="0093356C"/>
    <w:rsid w:val="0093382E"/>
    <w:rsid w:val="00933864"/>
    <w:rsid w:val="00933A00"/>
    <w:rsid w:val="00933A93"/>
    <w:rsid w:val="00933AA0"/>
    <w:rsid w:val="00933B05"/>
    <w:rsid w:val="00933B94"/>
    <w:rsid w:val="00933CF3"/>
    <w:rsid w:val="00933FEE"/>
    <w:rsid w:val="009340E4"/>
    <w:rsid w:val="009340E5"/>
    <w:rsid w:val="0093430D"/>
    <w:rsid w:val="0093432D"/>
    <w:rsid w:val="0093435D"/>
    <w:rsid w:val="0093445B"/>
    <w:rsid w:val="009345FA"/>
    <w:rsid w:val="009346DD"/>
    <w:rsid w:val="0093470C"/>
    <w:rsid w:val="0093472C"/>
    <w:rsid w:val="009347A1"/>
    <w:rsid w:val="00934959"/>
    <w:rsid w:val="009349AB"/>
    <w:rsid w:val="009349C0"/>
    <w:rsid w:val="00934A87"/>
    <w:rsid w:val="00934A98"/>
    <w:rsid w:val="00934C0F"/>
    <w:rsid w:val="00934D35"/>
    <w:rsid w:val="00934D4A"/>
    <w:rsid w:val="00934E87"/>
    <w:rsid w:val="00934F74"/>
    <w:rsid w:val="00934F76"/>
    <w:rsid w:val="00935381"/>
    <w:rsid w:val="0093546B"/>
    <w:rsid w:val="009354C0"/>
    <w:rsid w:val="00935516"/>
    <w:rsid w:val="00935558"/>
    <w:rsid w:val="0093576E"/>
    <w:rsid w:val="0093580B"/>
    <w:rsid w:val="009358C6"/>
    <w:rsid w:val="00935982"/>
    <w:rsid w:val="00935993"/>
    <w:rsid w:val="009359B4"/>
    <w:rsid w:val="00935AEE"/>
    <w:rsid w:val="00935B1F"/>
    <w:rsid w:val="00935BA7"/>
    <w:rsid w:val="00935CC5"/>
    <w:rsid w:val="00935D1B"/>
    <w:rsid w:val="00935EAD"/>
    <w:rsid w:val="0093607B"/>
    <w:rsid w:val="009361CE"/>
    <w:rsid w:val="009365FD"/>
    <w:rsid w:val="00936688"/>
    <w:rsid w:val="0093670F"/>
    <w:rsid w:val="0093676C"/>
    <w:rsid w:val="00936803"/>
    <w:rsid w:val="009368CB"/>
    <w:rsid w:val="009369DB"/>
    <w:rsid w:val="00936A5F"/>
    <w:rsid w:val="00936AAD"/>
    <w:rsid w:val="00936B4D"/>
    <w:rsid w:val="00936C19"/>
    <w:rsid w:val="00936D5F"/>
    <w:rsid w:val="00936E0C"/>
    <w:rsid w:val="00936E29"/>
    <w:rsid w:val="00936E3A"/>
    <w:rsid w:val="00937042"/>
    <w:rsid w:val="00937298"/>
    <w:rsid w:val="0093730F"/>
    <w:rsid w:val="0093750D"/>
    <w:rsid w:val="0093757B"/>
    <w:rsid w:val="009375D7"/>
    <w:rsid w:val="0093761A"/>
    <w:rsid w:val="009376CD"/>
    <w:rsid w:val="00937734"/>
    <w:rsid w:val="00937854"/>
    <w:rsid w:val="00937942"/>
    <w:rsid w:val="00937B73"/>
    <w:rsid w:val="00937C2C"/>
    <w:rsid w:val="00937EBF"/>
    <w:rsid w:val="0094006D"/>
    <w:rsid w:val="00940076"/>
    <w:rsid w:val="009400FB"/>
    <w:rsid w:val="00940113"/>
    <w:rsid w:val="0094012C"/>
    <w:rsid w:val="00940291"/>
    <w:rsid w:val="009402DD"/>
    <w:rsid w:val="0094037F"/>
    <w:rsid w:val="00940491"/>
    <w:rsid w:val="009404BA"/>
    <w:rsid w:val="00940638"/>
    <w:rsid w:val="0094068C"/>
    <w:rsid w:val="00940795"/>
    <w:rsid w:val="009407D3"/>
    <w:rsid w:val="009407F4"/>
    <w:rsid w:val="00940811"/>
    <w:rsid w:val="009409D1"/>
    <w:rsid w:val="00940A34"/>
    <w:rsid w:val="00940AB3"/>
    <w:rsid w:val="00941007"/>
    <w:rsid w:val="0094100B"/>
    <w:rsid w:val="00941059"/>
    <w:rsid w:val="009411D6"/>
    <w:rsid w:val="00941240"/>
    <w:rsid w:val="009412D8"/>
    <w:rsid w:val="00941327"/>
    <w:rsid w:val="00941375"/>
    <w:rsid w:val="00941382"/>
    <w:rsid w:val="0094139A"/>
    <w:rsid w:val="009413F0"/>
    <w:rsid w:val="00941424"/>
    <w:rsid w:val="0094147F"/>
    <w:rsid w:val="009414B7"/>
    <w:rsid w:val="009414E0"/>
    <w:rsid w:val="00941602"/>
    <w:rsid w:val="0094178B"/>
    <w:rsid w:val="00941978"/>
    <w:rsid w:val="00941C69"/>
    <w:rsid w:val="00941C81"/>
    <w:rsid w:val="00941CF8"/>
    <w:rsid w:val="00941ED0"/>
    <w:rsid w:val="00941F25"/>
    <w:rsid w:val="00941FBA"/>
    <w:rsid w:val="0094203B"/>
    <w:rsid w:val="0094216D"/>
    <w:rsid w:val="00942196"/>
    <w:rsid w:val="009421FD"/>
    <w:rsid w:val="009423E5"/>
    <w:rsid w:val="00942557"/>
    <w:rsid w:val="00942565"/>
    <w:rsid w:val="00942649"/>
    <w:rsid w:val="0094291F"/>
    <w:rsid w:val="00942926"/>
    <w:rsid w:val="00942A08"/>
    <w:rsid w:val="00942AAB"/>
    <w:rsid w:val="00942B95"/>
    <w:rsid w:val="00942BA7"/>
    <w:rsid w:val="00942C5F"/>
    <w:rsid w:val="00942D1A"/>
    <w:rsid w:val="00942DD9"/>
    <w:rsid w:val="00942E69"/>
    <w:rsid w:val="00942F0B"/>
    <w:rsid w:val="00942F17"/>
    <w:rsid w:val="0094308F"/>
    <w:rsid w:val="009430B5"/>
    <w:rsid w:val="0094311D"/>
    <w:rsid w:val="00943139"/>
    <w:rsid w:val="00943165"/>
    <w:rsid w:val="009431F6"/>
    <w:rsid w:val="009432AB"/>
    <w:rsid w:val="009434D0"/>
    <w:rsid w:val="00943541"/>
    <w:rsid w:val="0094359D"/>
    <w:rsid w:val="009435D0"/>
    <w:rsid w:val="00943834"/>
    <w:rsid w:val="00943871"/>
    <w:rsid w:val="00943A22"/>
    <w:rsid w:val="00943C30"/>
    <w:rsid w:val="00943C92"/>
    <w:rsid w:val="00943D05"/>
    <w:rsid w:val="00943D91"/>
    <w:rsid w:val="00943DDC"/>
    <w:rsid w:val="00943F19"/>
    <w:rsid w:val="00943F44"/>
    <w:rsid w:val="00943F52"/>
    <w:rsid w:val="009442F1"/>
    <w:rsid w:val="009443C8"/>
    <w:rsid w:val="00944534"/>
    <w:rsid w:val="009446C8"/>
    <w:rsid w:val="009447E8"/>
    <w:rsid w:val="009447EB"/>
    <w:rsid w:val="009447FE"/>
    <w:rsid w:val="009448AE"/>
    <w:rsid w:val="009448E1"/>
    <w:rsid w:val="009449D2"/>
    <w:rsid w:val="009449EE"/>
    <w:rsid w:val="00944A1A"/>
    <w:rsid w:val="00944BBC"/>
    <w:rsid w:val="00944C8A"/>
    <w:rsid w:val="00944D3D"/>
    <w:rsid w:val="00944E4B"/>
    <w:rsid w:val="00944EB9"/>
    <w:rsid w:val="009450CC"/>
    <w:rsid w:val="009450FB"/>
    <w:rsid w:val="0094516D"/>
    <w:rsid w:val="0094534B"/>
    <w:rsid w:val="0094537A"/>
    <w:rsid w:val="009454C5"/>
    <w:rsid w:val="00945543"/>
    <w:rsid w:val="00945597"/>
    <w:rsid w:val="009455B5"/>
    <w:rsid w:val="00945717"/>
    <w:rsid w:val="00945830"/>
    <w:rsid w:val="00945938"/>
    <w:rsid w:val="00945A06"/>
    <w:rsid w:val="00945A98"/>
    <w:rsid w:val="00945AA0"/>
    <w:rsid w:val="00945B00"/>
    <w:rsid w:val="00945BCD"/>
    <w:rsid w:val="00945E4A"/>
    <w:rsid w:val="00945EC9"/>
    <w:rsid w:val="00945FA4"/>
    <w:rsid w:val="00946051"/>
    <w:rsid w:val="009461D7"/>
    <w:rsid w:val="0094638D"/>
    <w:rsid w:val="009463D1"/>
    <w:rsid w:val="00946569"/>
    <w:rsid w:val="009465C5"/>
    <w:rsid w:val="009468B1"/>
    <w:rsid w:val="009469EF"/>
    <w:rsid w:val="00946A53"/>
    <w:rsid w:val="00946AF9"/>
    <w:rsid w:val="00946B59"/>
    <w:rsid w:val="00946BDC"/>
    <w:rsid w:val="00946CB5"/>
    <w:rsid w:val="00946D32"/>
    <w:rsid w:val="00946E0D"/>
    <w:rsid w:val="00946EAA"/>
    <w:rsid w:val="009470B4"/>
    <w:rsid w:val="009470C1"/>
    <w:rsid w:val="009470E7"/>
    <w:rsid w:val="00947125"/>
    <w:rsid w:val="009472FF"/>
    <w:rsid w:val="009473C4"/>
    <w:rsid w:val="00947438"/>
    <w:rsid w:val="009474EE"/>
    <w:rsid w:val="00947614"/>
    <w:rsid w:val="0094762B"/>
    <w:rsid w:val="0094769F"/>
    <w:rsid w:val="00947754"/>
    <w:rsid w:val="0094780C"/>
    <w:rsid w:val="0094790B"/>
    <w:rsid w:val="00947BA7"/>
    <w:rsid w:val="00947BD2"/>
    <w:rsid w:val="00947CD7"/>
    <w:rsid w:val="00947D71"/>
    <w:rsid w:val="00947DAE"/>
    <w:rsid w:val="00947F04"/>
    <w:rsid w:val="00947F76"/>
    <w:rsid w:val="00947F7F"/>
    <w:rsid w:val="009500B3"/>
    <w:rsid w:val="00950178"/>
    <w:rsid w:val="0095032E"/>
    <w:rsid w:val="009503F2"/>
    <w:rsid w:val="00950433"/>
    <w:rsid w:val="00950459"/>
    <w:rsid w:val="0095050B"/>
    <w:rsid w:val="009505A5"/>
    <w:rsid w:val="00950692"/>
    <w:rsid w:val="00950755"/>
    <w:rsid w:val="00950769"/>
    <w:rsid w:val="00950845"/>
    <w:rsid w:val="00950895"/>
    <w:rsid w:val="009508C2"/>
    <w:rsid w:val="0095091D"/>
    <w:rsid w:val="00950A6E"/>
    <w:rsid w:val="00950A98"/>
    <w:rsid w:val="00950BA4"/>
    <w:rsid w:val="00950BC2"/>
    <w:rsid w:val="00950D4B"/>
    <w:rsid w:val="00950E5C"/>
    <w:rsid w:val="00950E60"/>
    <w:rsid w:val="00950EF6"/>
    <w:rsid w:val="00950F00"/>
    <w:rsid w:val="00950F27"/>
    <w:rsid w:val="00951012"/>
    <w:rsid w:val="0095105A"/>
    <w:rsid w:val="0095105D"/>
    <w:rsid w:val="009510C6"/>
    <w:rsid w:val="00951106"/>
    <w:rsid w:val="009511FD"/>
    <w:rsid w:val="00951271"/>
    <w:rsid w:val="009513CC"/>
    <w:rsid w:val="009514C1"/>
    <w:rsid w:val="009515F5"/>
    <w:rsid w:val="0095162A"/>
    <w:rsid w:val="0095167E"/>
    <w:rsid w:val="009516E9"/>
    <w:rsid w:val="009516F1"/>
    <w:rsid w:val="00951828"/>
    <w:rsid w:val="009519DC"/>
    <w:rsid w:val="00951A4A"/>
    <w:rsid w:val="00951AA3"/>
    <w:rsid w:val="00951AD8"/>
    <w:rsid w:val="00951BC8"/>
    <w:rsid w:val="00951BD3"/>
    <w:rsid w:val="00951DDA"/>
    <w:rsid w:val="00951FD4"/>
    <w:rsid w:val="009520F2"/>
    <w:rsid w:val="0095231C"/>
    <w:rsid w:val="0095239D"/>
    <w:rsid w:val="009525C5"/>
    <w:rsid w:val="009525D5"/>
    <w:rsid w:val="00952627"/>
    <w:rsid w:val="00952634"/>
    <w:rsid w:val="009526EA"/>
    <w:rsid w:val="0095270D"/>
    <w:rsid w:val="0095274B"/>
    <w:rsid w:val="009527E7"/>
    <w:rsid w:val="00952A27"/>
    <w:rsid w:val="00952AD7"/>
    <w:rsid w:val="00952ADA"/>
    <w:rsid w:val="00952AE1"/>
    <w:rsid w:val="00952BDA"/>
    <w:rsid w:val="00952DEF"/>
    <w:rsid w:val="00952F39"/>
    <w:rsid w:val="00952F91"/>
    <w:rsid w:val="00952F98"/>
    <w:rsid w:val="0095303D"/>
    <w:rsid w:val="009530D0"/>
    <w:rsid w:val="00953164"/>
    <w:rsid w:val="0095317E"/>
    <w:rsid w:val="00953185"/>
    <w:rsid w:val="0095332A"/>
    <w:rsid w:val="0095333A"/>
    <w:rsid w:val="00953591"/>
    <w:rsid w:val="00953782"/>
    <w:rsid w:val="009538B6"/>
    <w:rsid w:val="0095393F"/>
    <w:rsid w:val="0095394B"/>
    <w:rsid w:val="00953973"/>
    <w:rsid w:val="009539D4"/>
    <w:rsid w:val="00953AFF"/>
    <w:rsid w:val="00953BB2"/>
    <w:rsid w:val="00953BCD"/>
    <w:rsid w:val="00953BE5"/>
    <w:rsid w:val="00953C17"/>
    <w:rsid w:val="00953D2E"/>
    <w:rsid w:val="00953F41"/>
    <w:rsid w:val="00953FAB"/>
    <w:rsid w:val="009543CC"/>
    <w:rsid w:val="00954412"/>
    <w:rsid w:val="00954441"/>
    <w:rsid w:val="009544B4"/>
    <w:rsid w:val="00954519"/>
    <w:rsid w:val="00954573"/>
    <w:rsid w:val="0095462C"/>
    <w:rsid w:val="009546CA"/>
    <w:rsid w:val="00954732"/>
    <w:rsid w:val="0095485F"/>
    <w:rsid w:val="00954917"/>
    <w:rsid w:val="00954918"/>
    <w:rsid w:val="009549D0"/>
    <w:rsid w:val="00954ADA"/>
    <w:rsid w:val="00954BA5"/>
    <w:rsid w:val="00954CC6"/>
    <w:rsid w:val="00954D28"/>
    <w:rsid w:val="00954DC7"/>
    <w:rsid w:val="00954DFC"/>
    <w:rsid w:val="00954E50"/>
    <w:rsid w:val="00954F62"/>
    <w:rsid w:val="00954FA8"/>
    <w:rsid w:val="00954FCD"/>
    <w:rsid w:val="0095513C"/>
    <w:rsid w:val="00955171"/>
    <w:rsid w:val="009551AE"/>
    <w:rsid w:val="0095524A"/>
    <w:rsid w:val="009553A1"/>
    <w:rsid w:val="009553BF"/>
    <w:rsid w:val="0095541C"/>
    <w:rsid w:val="00955555"/>
    <w:rsid w:val="009556AA"/>
    <w:rsid w:val="009557FB"/>
    <w:rsid w:val="0095581C"/>
    <w:rsid w:val="009559C6"/>
    <w:rsid w:val="009559F9"/>
    <w:rsid w:val="00955B1E"/>
    <w:rsid w:val="00955B7A"/>
    <w:rsid w:val="00955D2B"/>
    <w:rsid w:val="00955DBC"/>
    <w:rsid w:val="00955FA0"/>
    <w:rsid w:val="00955FFA"/>
    <w:rsid w:val="009560DA"/>
    <w:rsid w:val="009562BF"/>
    <w:rsid w:val="00956326"/>
    <w:rsid w:val="0095645C"/>
    <w:rsid w:val="009564EF"/>
    <w:rsid w:val="0095651B"/>
    <w:rsid w:val="009565D7"/>
    <w:rsid w:val="00956667"/>
    <w:rsid w:val="0095682B"/>
    <w:rsid w:val="009568CD"/>
    <w:rsid w:val="00956963"/>
    <w:rsid w:val="00956B59"/>
    <w:rsid w:val="00956E03"/>
    <w:rsid w:val="0095702E"/>
    <w:rsid w:val="009570C3"/>
    <w:rsid w:val="00957128"/>
    <w:rsid w:val="0095722C"/>
    <w:rsid w:val="009572AF"/>
    <w:rsid w:val="00957328"/>
    <w:rsid w:val="0095739F"/>
    <w:rsid w:val="00957459"/>
    <w:rsid w:val="0095747D"/>
    <w:rsid w:val="009574BE"/>
    <w:rsid w:val="00957576"/>
    <w:rsid w:val="00957782"/>
    <w:rsid w:val="009577DA"/>
    <w:rsid w:val="0095789A"/>
    <w:rsid w:val="009578C3"/>
    <w:rsid w:val="009579D8"/>
    <w:rsid w:val="00957A2F"/>
    <w:rsid w:val="00957C33"/>
    <w:rsid w:val="00957C54"/>
    <w:rsid w:val="00957D25"/>
    <w:rsid w:val="00957DD4"/>
    <w:rsid w:val="00957DD5"/>
    <w:rsid w:val="00957E0D"/>
    <w:rsid w:val="00957E36"/>
    <w:rsid w:val="00957E4B"/>
    <w:rsid w:val="00960148"/>
    <w:rsid w:val="0096023A"/>
    <w:rsid w:val="00960326"/>
    <w:rsid w:val="00960350"/>
    <w:rsid w:val="0096039B"/>
    <w:rsid w:val="009603A1"/>
    <w:rsid w:val="009603BA"/>
    <w:rsid w:val="0096052D"/>
    <w:rsid w:val="0096057C"/>
    <w:rsid w:val="00960613"/>
    <w:rsid w:val="0096066E"/>
    <w:rsid w:val="0096071E"/>
    <w:rsid w:val="00960822"/>
    <w:rsid w:val="0096084E"/>
    <w:rsid w:val="00960879"/>
    <w:rsid w:val="00960892"/>
    <w:rsid w:val="009608F4"/>
    <w:rsid w:val="00960903"/>
    <w:rsid w:val="0096093A"/>
    <w:rsid w:val="00960970"/>
    <w:rsid w:val="009609EC"/>
    <w:rsid w:val="009609F8"/>
    <w:rsid w:val="00960A44"/>
    <w:rsid w:val="00960A9B"/>
    <w:rsid w:val="00960B22"/>
    <w:rsid w:val="00960B5B"/>
    <w:rsid w:val="00960BD4"/>
    <w:rsid w:val="00960C2E"/>
    <w:rsid w:val="00960C78"/>
    <w:rsid w:val="00960CE2"/>
    <w:rsid w:val="00960D60"/>
    <w:rsid w:val="00960E15"/>
    <w:rsid w:val="00960E84"/>
    <w:rsid w:val="00960FF1"/>
    <w:rsid w:val="0096103B"/>
    <w:rsid w:val="009610B5"/>
    <w:rsid w:val="00961164"/>
    <w:rsid w:val="00961582"/>
    <w:rsid w:val="009615E3"/>
    <w:rsid w:val="0096160F"/>
    <w:rsid w:val="009616B9"/>
    <w:rsid w:val="009617F1"/>
    <w:rsid w:val="00961939"/>
    <w:rsid w:val="009619B0"/>
    <w:rsid w:val="009620FA"/>
    <w:rsid w:val="009622FB"/>
    <w:rsid w:val="00962697"/>
    <w:rsid w:val="009626BE"/>
    <w:rsid w:val="0096280C"/>
    <w:rsid w:val="00962823"/>
    <w:rsid w:val="00962840"/>
    <w:rsid w:val="009628C4"/>
    <w:rsid w:val="009629BA"/>
    <w:rsid w:val="00962A48"/>
    <w:rsid w:val="00962D34"/>
    <w:rsid w:val="0096310A"/>
    <w:rsid w:val="0096312F"/>
    <w:rsid w:val="00963133"/>
    <w:rsid w:val="00963200"/>
    <w:rsid w:val="009632AF"/>
    <w:rsid w:val="0096346E"/>
    <w:rsid w:val="0096355E"/>
    <w:rsid w:val="009635FD"/>
    <w:rsid w:val="00963816"/>
    <w:rsid w:val="009638B5"/>
    <w:rsid w:val="00963B26"/>
    <w:rsid w:val="00963B5E"/>
    <w:rsid w:val="00963CB4"/>
    <w:rsid w:val="00963CD6"/>
    <w:rsid w:val="00963D3D"/>
    <w:rsid w:val="00963E5C"/>
    <w:rsid w:val="009640F5"/>
    <w:rsid w:val="00964186"/>
    <w:rsid w:val="00964423"/>
    <w:rsid w:val="00964485"/>
    <w:rsid w:val="0096450A"/>
    <w:rsid w:val="0096469D"/>
    <w:rsid w:val="009647C0"/>
    <w:rsid w:val="009649A3"/>
    <w:rsid w:val="009649DA"/>
    <w:rsid w:val="00964A7D"/>
    <w:rsid w:val="00964D01"/>
    <w:rsid w:val="00964EC6"/>
    <w:rsid w:val="00964F74"/>
    <w:rsid w:val="00964F9F"/>
    <w:rsid w:val="00964FD8"/>
    <w:rsid w:val="009655C3"/>
    <w:rsid w:val="009655CC"/>
    <w:rsid w:val="00965765"/>
    <w:rsid w:val="0096579D"/>
    <w:rsid w:val="009657B3"/>
    <w:rsid w:val="009658EB"/>
    <w:rsid w:val="00965921"/>
    <w:rsid w:val="00965A54"/>
    <w:rsid w:val="00965C59"/>
    <w:rsid w:val="00965DBA"/>
    <w:rsid w:val="00965E64"/>
    <w:rsid w:val="00965E77"/>
    <w:rsid w:val="00965F73"/>
    <w:rsid w:val="009660CE"/>
    <w:rsid w:val="00966109"/>
    <w:rsid w:val="009661CD"/>
    <w:rsid w:val="00966225"/>
    <w:rsid w:val="00966389"/>
    <w:rsid w:val="00966517"/>
    <w:rsid w:val="009665C2"/>
    <w:rsid w:val="00966606"/>
    <w:rsid w:val="00966847"/>
    <w:rsid w:val="009668E8"/>
    <w:rsid w:val="00966A4E"/>
    <w:rsid w:val="00966B96"/>
    <w:rsid w:val="00966BE3"/>
    <w:rsid w:val="00966C26"/>
    <w:rsid w:val="00966D5D"/>
    <w:rsid w:val="00966ED3"/>
    <w:rsid w:val="00966EF2"/>
    <w:rsid w:val="00966F04"/>
    <w:rsid w:val="00966F5F"/>
    <w:rsid w:val="00966FF1"/>
    <w:rsid w:val="0096715F"/>
    <w:rsid w:val="00967183"/>
    <w:rsid w:val="009671C2"/>
    <w:rsid w:val="00967204"/>
    <w:rsid w:val="00967419"/>
    <w:rsid w:val="0096750A"/>
    <w:rsid w:val="009675A5"/>
    <w:rsid w:val="00967689"/>
    <w:rsid w:val="0096771B"/>
    <w:rsid w:val="0096789F"/>
    <w:rsid w:val="00967A09"/>
    <w:rsid w:val="00967A39"/>
    <w:rsid w:val="00967B54"/>
    <w:rsid w:val="00967B8D"/>
    <w:rsid w:val="00967D97"/>
    <w:rsid w:val="00967E64"/>
    <w:rsid w:val="00967EBB"/>
    <w:rsid w:val="00967FDA"/>
    <w:rsid w:val="00970084"/>
    <w:rsid w:val="00970111"/>
    <w:rsid w:val="009701E1"/>
    <w:rsid w:val="00970267"/>
    <w:rsid w:val="009702C8"/>
    <w:rsid w:val="0097032A"/>
    <w:rsid w:val="009703A6"/>
    <w:rsid w:val="00970571"/>
    <w:rsid w:val="00970638"/>
    <w:rsid w:val="00970642"/>
    <w:rsid w:val="009706D1"/>
    <w:rsid w:val="00970750"/>
    <w:rsid w:val="009707B1"/>
    <w:rsid w:val="009707D0"/>
    <w:rsid w:val="009708D1"/>
    <w:rsid w:val="009709C3"/>
    <w:rsid w:val="00970A74"/>
    <w:rsid w:val="00970AFF"/>
    <w:rsid w:val="00970B54"/>
    <w:rsid w:val="00970B67"/>
    <w:rsid w:val="00970C22"/>
    <w:rsid w:val="00970C52"/>
    <w:rsid w:val="00970C93"/>
    <w:rsid w:val="00970CA7"/>
    <w:rsid w:val="00970CCD"/>
    <w:rsid w:val="00970E33"/>
    <w:rsid w:val="00970E5C"/>
    <w:rsid w:val="00970E75"/>
    <w:rsid w:val="00970FC1"/>
    <w:rsid w:val="00970FFD"/>
    <w:rsid w:val="00971054"/>
    <w:rsid w:val="009710FA"/>
    <w:rsid w:val="00971194"/>
    <w:rsid w:val="009711DA"/>
    <w:rsid w:val="0097123B"/>
    <w:rsid w:val="009714E4"/>
    <w:rsid w:val="00971942"/>
    <w:rsid w:val="0097199C"/>
    <w:rsid w:val="00971A29"/>
    <w:rsid w:val="00971B02"/>
    <w:rsid w:val="00971C0B"/>
    <w:rsid w:val="00971E89"/>
    <w:rsid w:val="00971F18"/>
    <w:rsid w:val="00971F4C"/>
    <w:rsid w:val="00971F8F"/>
    <w:rsid w:val="00971FA0"/>
    <w:rsid w:val="009720AB"/>
    <w:rsid w:val="009720B2"/>
    <w:rsid w:val="009720C7"/>
    <w:rsid w:val="0097217B"/>
    <w:rsid w:val="0097218F"/>
    <w:rsid w:val="009721C2"/>
    <w:rsid w:val="009721C5"/>
    <w:rsid w:val="0097220C"/>
    <w:rsid w:val="00972261"/>
    <w:rsid w:val="00972325"/>
    <w:rsid w:val="0097235E"/>
    <w:rsid w:val="00972416"/>
    <w:rsid w:val="009724A7"/>
    <w:rsid w:val="00972539"/>
    <w:rsid w:val="0097255F"/>
    <w:rsid w:val="009725D5"/>
    <w:rsid w:val="009727C1"/>
    <w:rsid w:val="00972A1D"/>
    <w:rsid w:val="00972A55"/>
    <w:rsid w:val="00972B47"/>
    <w:rsid w:val="00972B90"/>
    <w:rsid w:val="00972EF8"/>
    <w:rsid w:val="00972FB5"/>
    <w:rsid w:val="00972FC1"/>
    <w:rsid w:val="00972FCB"/>
    <w:rsid w:val="0097317A"/>
    <w:rsid w:val="0097337A"/>
    <w:rsid w:val="00973662"/>
    <w:rsid w:val="009736E1"/>
    <w:rsid w:val="00973955"/>
    <w:rsid w:val="00973A66"/>
    <w:rsid w:val="00973B07"/>
    <w:rsid w:val="00973C04"/>
    <w:rsid w:val="00973E8A"/>
    <w:rsid w:val="00973F33"/>
    <w:rsid w:val="00973FB8"/>
    <w:rsid w:val="00973FD7"/>
    <w:rsid w:val="009740FA"/>
    <w:rsid w:val="0097411B"/>
    <w:rsid w:val="0097416E"/>
    <w:rsid w:val="00974272"/>
    <w:rsid w:val="0097430D"/>
    <w:rsid w:val="0097437B"/>
    <w:rsid w:val="009744D7"/>
    <w:rsid w:val="009744DE"/>
    <w:rsid w:val="0097452D"/>
    <w:rsid w:val="0097468D"/>
    <w:rsid w:val="009746AC"/>
    <w:rsid w:val="009746C0"/>
    <w:rsid w:val="00974713"/>
    <w:rsid w:val="0097473C"/>
    <w:rsid w:val="00974750"/>
    <w:rsid w:val="0097483E"/>
    <w:rsid w:val="009748CB"/>
    <w:rsid w:val="009748CF"/>
    <w:rsid w:val="009748D4"/>
    <w:rsid w:val="0097499F"/>
    <w:rsid w:val="00974A04"/>
    <w:rsid w:val="00974B77"/>
    <w:rsid w:val="00974CBB"/>
    <w:rsid w:val="00974CEA"/>
    <w:rsid w:val="00974CEE"/>
    <w:rsid w:val="00974D77"/>
    <w:rsid w:val="00975012"/>
    <w:rsid w:val="00975113"/>
    <w:rsid w:val="009751DD"/>
    <w:rsid w:val="00975218"/>
    <w:rsid w:val="00975246"/>
    <w:rsid w:val="00975252"/>
    <w:rsid w:val="00975288"/>
    <w:rsid w:val="009752C6"/>
    <w:rsid w:val="0097532B"/>
    <w:rsid w:val="00975517"/>
    <w:rsid w:val="009755E0"/>
    <w:rsid w:val="009755F6"/>
    <w:rsid w:val="0097564D"/>
    <w:rsid w:val="0097564E"/>
    <w:rsid w:val="0097569F"/>
    <w:rsid w:val="009758BC"/>
    <w:rsid w:val="00975994"/>
    <w:rsid w:val="00975A03"/>
    <w:rsid w:val="00975A56"/>
    <w:rsid w:val="00975B26"/>
    <w:rsid w:val="00975B47"/>
    <w:rsid w:val="00975B68"/>
    <w:rsid w:val="00975BDD"/>
    <w:rsid w:val="00975CC4"/>
    <w:rsid w:val="00975D49"/>
    <w:rsid w:val="00975FCF"/>
    <w:rsid w:val="00976184"/>
    <w:rsid w:val="0097619E"/>
    <w:rsid w:val="009761F5"/>
    <w:rsid w:val="009762CC"/>
    <w:rsid w:val="0097635C"/>
    <w:rsid w:val="00976567"/>
    <w:rsid w:val="0097662B"/>
    <w:rsid w:val="00976636"/>
    <w:rsid w:val="0097664C"/>
    <w:rsid w:val="009766F8"/>
    <w:rsid w:val="009767E4"/>
    <w:rsid w:val="00976A8C"/>
    <w:rsid w:val="00976B0B"/>
    <w:rsid w:val="00976CF8"/>
    <w:rsid w:val="00976F5B"/>
    <w:rsid w:val="0097702D"/>
    <w:rsid w:val="009772E4"/>
    <w:rsid w:val="00977329"/>
    <w:rsid w:val="0097736C"/>
    <w:rsid w:val="00977463"/>
    <w:rsid w:val="00977528"/>
    <w:rsid w:val="009775BF"/>
    <w:rsid w:val="00977676"/>
    <w:rsid w:val="009777BD"/>
    <w:rsid w:val="009777FC"/>
    <w:rsid w:val="00977B53"/>
    <w:rsid w:val="00977B5B"/>
    <w:rsid w:val="00977D6C"/>
    <w:rsid w:val="00977EA1"/>
    <w:rsid w:val="00977EA9"/>
    <w:rsid w:val="00977EEB"/>
    <w:rsid w:val="0098000E"/>
    <w:rsid w:val="009800CF"/>
    <w:rsid w:val="0098010D"/>
    <w:rsid w:val="0098018B"/>
    <w:rsid w:val="0098020F"/>
    <w:rsid w:val="0098026D"/>
    <w:rsid w:val="00980297"/>
    <w:rsid w:val="00980767"/>
    <w:rsid w:val="00980B40"/>
    <w:rsid w:val="00980C0F"/>
    <w:rsid w:val="00980CFC"/>
    <w:rsid w:val="00980DEC"/>
    <w:rsid w:val="00980E78"/>
    <w:rsid w:val="00980F11"/>
    <w:rsid w:val="00980F9C"/>
    <w:rsid w:val="00981047"/>
    <w:rsid w:val="00981164"/>
    <w:rsid w:val="009811FF"/>
    <w:rsid w:val="009813A1"/>
    <w:rsid w:val="009813A5"/>
    <w:rsid w:val="009813BA"/>
    <w:rsid w:val="0098199A"/>
    <w:rsid w:val="009819D9"/>
    <w:rsid w:val="00981BB7"/>
    <w:rsid w:val="00981C9B"/>
    <w:rsid w:val="00981CC1"/>
    <w:rsid w:val="00981D39"/>
    <w:rsid w:val="00981EB4"/>
    <w:rsid w:val="00981FB0"/>
    <w:rsid w:val="0098200F"/>
    <w:rsid w:val="0098213F"/>
    <w:rsid w:val="00982161"/>
    <w:rsid w:val="009822F2"/>
    <w:rsid w:val="0098263F"/>
    <w:rsid w:val="00982763"/>
    <w:rsid w:val="009827A0"/>
    <w:rsid w:val="00982886"/>
    <w:rsid w:val="0098290B"/>
    <w:rsid w:val="00982927"/>
    <w:rsid w:val="00982A21"/>
    <w:rsid w:val="00982A8D"/>
    <w:rsid w:val="00982B85"/>
    <w:rsid w:val="00982CFB"/>
    <w:rsid w:val="00982F56"/>
    <w:rsid w:val="00982FF6"/>
    <w:rsid w:val="009830B4"/>
    <w:rsid w:val="00983117"/>
    <w:rsid w:val="00983281"/>
    <w:rsid w:val="00983661"/>
    <w:rsid w:val="00983783"/>
    <w:rsid w:val="009838F4"/>
    <w:rsid w:val="00983980"/>
    <w:rsid w:val="0098398D"/>
    <w:rsid w:val="00983A1E"/>
    <w:rsid w:val="00983B1B"/>
    <w:rsid w:val="00983E54"/>
    <w:rsid w:val="0098427D"/>
    <w:rsid w:val="009842C3"/>
    <w:rsid w:val="0098450C"/>
    <w:rsid w:val="00984516"/>
    <w:rsid w:val="0098454A"/>
    <w:rsid w:val="0098471B"/>
    <w:rsid w:val="0098480D"/>
    <w:rsid w:val="009849ED"/>
    <w:rsid w:val="00984A20"/>
    <w:rsid w:val="00984BD2"/>
    <w:rsid w:val="00984EAF"/>
    <w:rsid w:val="00984F32"/>
    <w:rsid w:val="00984FCB"/>
    <w:rsid w:val="00984FE5"/>
    <w:rsid w:val="00985054"/>
    <w:rsid w:val="009850AB"/>
    <w:rsid w:val="009850BC"/>
    <w:rsid w:val="009850F9"/>
    <w:rsid w:val="00985301"/>
    <w:rsid w:val="00985433"/>
    <w:rsid w:val="0098562B"/>
    <w:rsid w:val="0098566D"/>
    <w:rsid w:val="00985735"/>
    <w:rsid w:val="0098578A"/>
    <w:rsid w:val="009857C3"/>
    <w:rsid w:val="009858BF"/>
    <w:rsid w:val="009858C3"/>
    <w:rsid w:val="0098598E"/>
    <w:rsid w:val="00985A4A"/>
    <w:rsid w:val="00985AC3"/>
    <w:rsid w:val="00985CCA"/>
    <w:rsid w:val="00985CE9"/>
    <w:rsid w:val="00985E34"/>
    <w:rsid w:val="00985E88"/>
    <w:rsid w:val="00985F24"/>
    <w:rsid w:val="00986016"/>
    <w:rsid w:val="00986029"/>
    <w:rsid w:val="00986118"/>
    <w:rsid w:val="009861FA"/>
    <w:rsid w:val="0098620A"/>
    <w:rsid w:val="009862FD"/>
    <w:rsid w:val="00986340"/>
    <w:rsid w:val="0098639A"/>
    <w:rsid w:val="009866DE"/>
    <w:rsid w:val="009867D6"/>
    <w:rsid w:val="00986C61"/>
    <w:rsid w:val="00986D47"/>
    <w:rsid w:val="00986DAB"/>
    <w:rsid w:val="00986E4B"/>
    <w:rsid w:val="00986F1A"/>
    <w:rsid w:val="00986F39"/>
    <w:rsid w:val="00986F95"/>
    <w:rsid w:val="009870A4"/>
    <w:rsid w:val="00987101"/>
    <w:rsid w:val="00987107"/>
    <w:rsid w:val="00987132"/>
    <w:rsid w:val="00987330"/>
    <w:rsid w:val="0098781A"/>
    <w:rsid w:val="009878C4"/>
    <w:rsid w:val="00987C12"/>
    <w:rsid w:val="00987C46"/>
    <w:rsid w:val="00987CB6"/>
    <w:rsid w:val="00987D3C"/>
    <w:rsid w:val="00987F6C"/>
    <w:rsid w:val="00987FE1"/>
    <w:rsid w:val="0099005E"/>
    <w:rsid w:val="00990498"/>
    <w:rsid w:val="00990501"/>
    <w:rsid w:val="00990751"/>
    <w:rsid w:val="0099078A"/>
    <w:rsid w:val="009908AE"/>
    <w:rsid w:val="00990919"/>
    <w:rsid w:val="00990959"/>
    <w:rsid w:val="0099098A"/>
    <w:rsid w:val="009909F6"/>
    <w:rsid w:val="00990A15"/>
    <w:rsid w:val="00990A1D"/>
    <w:rsid w:val="00990CAC"/>
    <w:rsid w:val="00990D2A"/>
    <w:rsid w:val="00990EEB"/>
    <w:rsid w:val="00990F77"/>
    <w:rsid w:val="00991026"/>
    <w:rsid w:val="00991043"/>
    <w:rsid w:val="009910C0"/>
    <w:rsid w:val="009912E4"/>
    <w:rsid w:val="00991395"/>
    <w:rsid w:val="009913D3"/>
    <w:rsid w:val="009913D6"/>
    <w:rsid w:val="0099147A"/>
    <w:rsid w:val="00991524"/>
    <w:rsid w:val="0099155E"/>
    <w:rsid w:val="009916AE"/>
    <w:rsid w:val="00991704"/>
    <w:rsid w:val="0099181E"/>
    <w:rsid w:val="0099192E"/>
    <w:rsid w:val="00991AF3"/>
    <w:rsid w:val="00991B7A"/>
    <w:rsid w:val="00991CBD"/>
    <w:rsid w:val="00991CCB"/>
    <w:rsid w:val="00991CEA"/>
    <w:rsid w:val="00991D77"/>
    <w:rsid w:val="00991D79"/>
    <w:rsid w:val="00991F81"/>
    <w:rsid w:val="00991FED"/>
    <w:rsid w:val="00992058"/>
    <w:rsid w:val="00992258"/>
    <w:rsid w:val="0099225B"/>
    <w:rsid w:val="00992465"/>
    <w:rsid w:val="009924F9"/>
    <w:rsid w:val="009926AB"/>
    <w:rsid w:val="00992745"/>
    <w:rsid w:val="009928EC"/>
    <w:rsid w:val="009929FA"/>
    <w:rsid w:val="00992A61"/>
    <w:rsid w:val="00992F6B"/>
    <w:rsid w:val="00992F7A"/>
    <w:rsid w:val="009932E8"/>
    <w:rsid w:val="009933C0"/>
    <w:rsid w:val="00993478"/>
    <w:rsid w:val="009935C8"/>
    <w:rsid w:val="0099397A"/>
    <w:rsid w:val="00993AFE"/>
    <w:rsid w:val="00993B31"/>
    <w:rsid w:val="00993C50"/>
    <w:rsid w:val="00993F81"/>
    <w:rsid w:val="0099401A"/>
    <w:rsid w:val="009942A6"/>
    <w:rsid w:val="009942D7"/>
    <w:rsid w:val="00994507"/>
    <w:rsid w:val="00994562"/>
    <w:rsid w:val="0099462B"/>
    <w:rsid w:val="009946A9"/>
    <w:rsid w:val="00994814"/>
    <w:rsid w:val="0099494C"/>
    <w:rsid w:val="009949D9"/>
    <w:rsid w:val="00994A7F"/>
    <w:rsid w:val="00994B94"/>
    <w:rsid w:val="00994BE6"/>
    <w:rsid w:val="00994CCB"/>
    <w:rsid w:val="00994CD2"/>
    <w:rsid w:val="00994D08"/>
    <w:rsid w:val="0099500A"/>
    <w:rsid w:val="0099527F"/>
    <w:rsid w:val="009955E9"/>
    <w:rsid w:val="00995609"/>
    <w:rsid w:val="009956DD"/>
    <w:rsid w:val="00995772"/>
    <w:rsid w:val="0099580F"/>
    <w:rsid w:val="00995964"/>
    <w:rsid w:val="00995A1B"/>
    <w:rsid w:val="00995A20"/>
    <w:rsid w:val="00995A90"/>
    <w:rsid w:val="00995BAA"/>
    <w:rsid w:val="00995BD9"/>
    <w:rsid w:val="00995E2D"/>
    <w:rsid w:val="00995E4E"/>
    <w:rsid w:val="00995FDF"/>
    <w:rsid w:val="009961B7"/>
    <w:rsid w:val="009962E1"/>
    <w:rsid w:val="00996328"/>
    <w:rsid w:val="009963BD"/>
    <w:rsid w:val="0099647C"/>
    <w:rsid w:val="009964D7"/>
    <w:rsid w:val="009965CF"/>
    <w:rsid w:val="0099660A"/>
    <w:rsid w:val="00996704"/>
    <w:rsid w:val="00996865"/>
    <w:rsid w:val="009968E5"/>
    <w:rsid w:val="00996906"/>
    <w:rsid w:val="009969AA"/>
    <w:rsid w:val="00996A01"/>
    <w:rsid w:val="00996A6E"/>
    <w:rsid w:val="00996AD8"/>
    <w:rsid w:val="00996AF1"/>
    <w:rsid w:val="00996B28"/>
    <w:rsid w:val="00996B4F"/>
    <w:rsid w:val="00996B78"/>
    <w:rsid w:val="00996C2C"/>
    <w:rsid w:val="00996C33"/>
    <w:rsid w:val="00996E35"/>
    <w:rsid w:val="00996FDF"/>
    <w:rsid w:val="009970D6"/>
    <w:rsid w:val="00997257"/>
    <w:rsid w:val="0099734C"/>
    <w:rsid w:val="009973D9"/>
    <w:rsid w:val="0099765F"/>
    <w:rsid w:val="0099782B"/>
    <w:rsid w:val="009978F5"/>
    <w:rsid w:val="009978FF"/>
    <w:rsid w:val="00997A72"/>
    <w:rsid w:val="00997ACC"/>
    <w:rsid w:val="00997C51"/>
    <w:rsid w:val="00997DE5"/>
    <w:rsid w:val="00997EC8"/>
    <w:rsid w:val="00997EFE"/>
    <w:rsid w:val="00997F8A"/>
    <w:rsid w:val="00997FB7"/>
    <w:rsid w:val="009A0032"/>
    <w:rsid w:val="009A003E"/>
    <w:rsid w:val="009A0166"/>
    <w:rsid w:val="009A027F"/>
    <w:rsid w:val="009A0668"/>
    <w:rsid w:val="009A0698"/>
    <w:rsid w:val="009A06E6"/>
    <w:rsid w:val="009A0712"/>
    <w:rsid w:val="009A097B"/>
    <w:rsid w:val="009A09F8"/>
    <w:rsid w:val="009A09F9"/>
    <w:rsid w:val="009A0A2E"/>
    <w:rsid w:val="009A0B9B"/>
    <w:rsid w:val="009A0BE0"/>
    <w:rsid w:val="009A0C94"/>
    <w:rsid w:val="009A0CF4"/>
    <w:rsid w:val="009A0D11"/>
    <w:rsid w:val="009A0E6F"/>
    <w:rsid w:val="009A0F79"/>
    <w:rsid w:val="009A0FB5"/>
    <w:rsid w:val="009A111A"/>
    <w:rsid w:val="009A11AE"/>
    <w:rsid w:val="009A1248"/>
    <w:rsid w:val="009A130D"/>
    <w:rsid w:val="009A132F"/>
    <w:rsid w:val="009A1483"/>
    <w:rsid w:val="009A1501"/>
    <w:rsid w:val="009A1567"/>
    <w:rsid w:val="009A1600"/>
    <w:rsid w:val="009A1645"/>
    <w:rsid w:val="009A1667"/>
    <w:rsid w:val="009A16D1"/>
    <w:rsid w:val="009A16FF"/>
    <w:rsid w:val="009A178D"/>
    <w:rsid w:val="009A19B3"/>
    <w:rsid w:val="009A19BC"/>
    <w:rsid w:val="009A1A38"/>
    <w:rsid w:val="009A1DCE"/>
    <w:rsid w:val="009A1DF8"/>
    <w:rsid w:val="009A1E7A"/>
    <w:rsid w:val="009A1F49"/>
    <w:rsid w:val="009A1F93"/>
    <w:rsid w:val="009A1FB8"/>
    <w:rsid w:val="009A1FD1"/>
    <w:rsid w:val="009A1FF2"/>
    <w:rsid w:val="009A2043"/>
    <w:rsid w:val="009A2419"/>
    <w:rsid w:val="009A2560"/>
    <w:rsid w:val="009A2751"/>
    <w:rsid w:val="009A280C"/>
    <w:rsid w:val="009A2AF5"/>
    <w:rsid w:val="009A2ED5"/>
    <w:rsid w:val="009A2F56"/>
    <w:rsid w:val="009A2F92"/>
    <w:rsid w:val="009A30A8"/>
    <w:rsid w:val="009A31B6"/>
    <w:rsid w:val="009A32BA"/>
    <w:rsid w:val="009A337C"/>
    <w:rsid w:val="009A33CF"/>
    <w:rsid w:val="009A33FD"/>
    <w:rsid w:val="009A369D"/>
    <w:rsid w:val="009A36F1"/>
    <w:rsid w:val="009A37A2"/>
    <w:rsid w:val="009A37E5"/>
    <w:rsid w:val="009A3949"/>
    <w:rsid w:val="009A39CA"/>
    <w:rsid w:val="009A3BFA"/>
    <w:rsid w:val="009A3C61"/>
    <w:rsid w:val="009A3CC6"/>
    <w:rsid w:val="009A3D0C"/>
    <w:rsid w:val="009A3D1C"/>
    <w:rsid w:val="009A3F33"/>
    <w:rsid w:val="009A3F93"/>
    <w:rsid w:val="009A412C"/>
    <w:rsid w:val="009A437A"/>
    <w:rsid w:val="009A44D8"/>
    <w:rsid w:val="009A458B"/>
    <w:rsid w:val="009A464A"/>
    <w:rsid w:val="009A473C"/>
    <w:rsid w:val="009A4796"/>
    <w:rsid w:val="009A48E6"/>
    <w:rsid w:val="009A491D"/>
    <w:rsid w:val="009A4AB2"/>
    <w:rsid w:val="009A4C40"/>
    <w:rsid w:val="009A4CE2"/>
    <w:rsid w:val="009A4CF6"/>
    <w:rsid w:val="009A4E20"/>
    <w:rsid w:val="009A4E39"/>
    <w:rsid w:val="009A5303"/>
    <w:rsid w:val="009A532E"/>
    <w:rsid w:val="009A53EE"/>
    <w:rsid w:val="009A54DD"/>
    <w:rsid w:val="009A5516"/>
    <w:rsid w:val="009A5616"/>
    <w:rsid w:val="009A58B8"/>
    <w:rsid w:val="009A5C6E"/>
    <w:rsid w:val="009A5DBA"/>
    <w:rsid w:val="009A5DE0"/>
    <w:rsid w:val="009A5DE4"/>
    <w:rsid w:val="009A5E33"/>
    <w:rsid w:val="009A5E47"/>
    <w:rsid w:val="009A5E8A"/>
    <w:rsid w:val="009A5EEA"/>
    <w:rsid w:val="009A5EEC"/>
    <w:rsid w:val="009A5EF5"/>
    <w:rsid w:val="009A609F"/>
    <w:rsid w:val="009A615F"/>
    <w:rsid w:val="009A626A"/>
    <w:rsid w:val="009A633F"/>
    <w:rsid w:val="009A6635"/>
    <w:rsid w:val="009A665D"/>
    <w:rsid w:val="009A68E9"/>
    <w:rsid w:val="009A692D"/>
    <w:rsid w:val="009A6B4C"/>
    <w:rsid w:val="009A6D4D"/>
    <w:rsid w:val="009A6D82"/>
    <w:rsid w:val="009A6F56"/>
    <w:rsid w:val="009A6FA5"/>
    <w:rsid w:val="009A70E1"/>
    <w:rsid w:val="009A71A1"/>
    <w:rsid w:val="009A7282"/>
    <w:rsid w:val="009A73C5"/>
    <w:rsid w:val="009A73EF"/>
    <w:rsid w:val="009A7882"/>
    <w:rsid w:val="009A7973"/>
    <w:rsid w:val="009A7A2A"/>
    <w:rsid w:val="009A7AAC"/>
    <w:rsid w:val="009A7B3F"/>
    <w:rsid w:val="009A7BDF"/>
    <w:rsid w:val="009B006C"/>
    <w:rsid w:val="009B0155"/>
    <w:rsid w:val="009B0160"/>
    <w:rsid w:val="009B01D1"/>
    <w:rsid w:val="009B01E8"/>
    <w:rsid w:val="009B02CF"/>
    <w:rsid w:val="009B034B"/>
    <w:rsid w:val="009B038F"/>
    <w:rsid w:val="009B03CC"/>
    <w:rsid w:val="009B046C"/>
    <w:rsid w:val="009B04B7"/>
    <w:rsid w:val="009B052C"/>
    <w:rsid w:val="009B06E7"/>
    <w:rsid w:val="009B0714"/>
    <w:rsid w:val="009B07B2"/>
    <w:rsid w:val="009B0989"/>
    <w:rsid w:val="009B0ABB"/>
    <w:rsid w:val="009B0CE3"/>
    <w:rsid w:val="009B0E49"/>
    <w:rsid w:val="009B0EF2"/>
    <w:rsid w:val="009B0FA3"/>
    <w:rsid w:val="009B1072"/>
    <w:rsid w:val="009B117C"/>
    <w:rsid w:val="009B11C0"/>
    <w:rsid w:val="009B11F9"/>
    <w:rsid w:val="009B1282"/>
    <w:rsid w:val="009B1468"/>
    <w:rsid w:val="009B15AC"/>
    <w:rsid w:val="009B1747"/>
    <w:rsid w:val="009B17DB"/>
    <w:rsid w:val="009B17E6"/>
    <w:rsid w:val="009B1A0A"/>
    <w:rsid w:val="009B1A82"/>
    <w:rsid w:val="009B1C24"/>
    <w:rsid w:val="009B1C34"/>
    <w:rsid w:val="009B1C60"/>
    <w:rsid w:val="009B1D87"/>
    <w:rsid w:val="009B1DF2"/>
    <w:rsid w:val="009B1ED2"/>
    <w:rsid w:val="009B2253"/>
    <w:rsid w:val="009B2259"/>
    <w:rsid w:val="009B2451"/>
    <w:rsid w:val="009B24A4"/>
    <w:rsid w:val="009B28AC"/>
    <w:rsid w:val="009B2B52"/>
    <w:rsid w:val="009B2C22"/>
    <w:rsid w:val="009B2CAF"/>
    <w:rsid w:val="009B2D18"/>
    <w:rsid w:val="009B30C1"/>
    <w:rsid w:val="009B3523"/>
    <w:rsid w:val="009B363A"/>
    <w:rsid w:val="009B367B"/>
    <w:rsid w:val="009B369E"/>
    <w:rsid w:val="009B36D9"/>
    <w:rsid w:val="009B376D"/>
    <w:rsid w:val="009B38D3"/>
    <w:rsid w:val="009B3943"/>
    <w:rsid w:val="009B3AF2"/>
    <w:rsid w:val="009B3C2B"/>
    <w:rsid w:val="009B3D5D"/>
    <w:rsid w:val="009B3D7B"/>
    <w:rsid w:val="009B3D89"/>
    <w:rsid w:val="009B4023"/>
    <w:rsid w:val="009B4034"/>
    <w:rsid w:val="009B41DC"/>
    <w:rsid w:val="009B42B8"/>
    <w:rsid w:val="009B42EA"/>
    <w:rsid w:val="009B43C6"/>
    <w:rsid w:val="009B440E"/>
    <w:rsid w:val="009B44DE"/>
    <w:rsid w:val="009B4519"/>
    <w:rsid w:val="009B45D4"/>
    <w:rsid w:val="009B4749"/>
    <w:rsid w:val="009B4788"/>
    <w:rsid w:val="009B47ED"/>
    <w:rsid w:val="009B4C04"/>
    <w:rsid w:val="009B4CB6"/>
    <w:rsid w:val="009B4CEC"/>
    <w:rsid w:val="009B4DE6"/>
    <w:rsid w:val="009B4EF0"/>
    <w:rsid w:val="009B4F73"/>
    <w:rsid w:val="009B50C0"/>
    <w:rsid w:val="009B5190"/>
    <w:rsid w:val="009B51E7"/>
    <w:rsid w:val="009B5204"/>
    <w:rsid w:val="009B5295"/>
    <w:rsid w:val="009B5449"/>
    <w:rsid w:val="009B57A9"/>
    <w:rsid w:val="009B5861"/>
    <w:rsid w:val="009B591D"/>
    <w:rsid w:val="009B5925"/>
    <w:rsid w:val="009B597D"/>
    <w:rsid w:val="009B5A1E"/>
    <w:rsid w:val="009B5AF0"/>
    <w:rsid w:val="009B5C0E"/>
    <w:rsid w:val="009B5DB9"/>
    <w:rsid w:val="009B5EB9"/>
    <w:rsid w:val="009B61CD"/>
    <w:rsid w:val="009B61FC"/>
    <w:rsid w:val="009B620B"/>
    <w:rsid w:val="009B6261"/>
    <w:rsid w:val="009B62F2"/>
    <w:rsid w:val="009B6393"/>
    <w:rsid w:val="009B6570"/>
    <w:rsid w:val="009B6865"/>
    <w:rsid w:val="009B6ACF"/>
    <w:rsid w:val="009B6BE3"/>
    <w:rsid w:val="009B6E77"/>
    <w:rsid w:val="009B7060"/>
    <w:rsid w:val="009B70CA"/>
    <w:rsid w:val="009B70CF"/>
    <w:rsid w:val="009B7101"/>
    <w:rsid w:val="009B7217"/>
    <w:rsid w:val="009B7298"/>
    <w:rsid w:val="009B74B3"/>
    <w:rsid w:val="009B75C3"/>
    <w:rsid w:val="009B75E0"/>
    <w:rsid w:val="009B7829"/>
    <w:rsid w:val="009B790F"/>
    <w:rsid w:val="009B7980"/>
    <w:rsid w:val="009B7A98"/>
    <w:rsid w:val="009B7B5D"/>
    <w:rsid w:val="009B7BE9"/>
    <w:rsid w:val="009B7C08"/>
    <w:rsid w:val="009B7E3E"/>
    <w:rsid w:val="009B7E69"/>
    <w:rsid w:val="009B7FE0"/>
    <w:rsid w:val="009C0077"/>
    <w:rsid w:val="009C0256"/>
    <w:rsid w:val="009C0618"/>
    <w:rsid w:val="009C06F9"/>
    <w:rsid w:val="009C0798"/>
    <w:rsid w:val="009C07A4"/>
    <w:rsid w:val="009C0906"/>
    <w:rsid w:val="009C0956"/>
    <w:rsid w:val="009C09AA"/>
    <w:rsid w:val="009C0ABA"/>
    <w:rsid w:val="009C0CFB"/>
    <w:rsid w:val="009C0EAF"/>
    <w:rsid w:val="009C0F63"/>
    <w:rsid w:val="009C11BC"/>
    <w:rsid w:val="009C130C"/>
    <w:rsid w:val="009C1693"/>
    <w:rsid w:val="009C170A"/>
    <w:rsid w:val="009C1765"/>
    <w:rsid w:val="009C17DA"/>
    <w:rsid w:val="009C1B5E"/>
    <w:rsid w:val="009C1BD6"/>
    <w:rsid w:val="009C1DBF"/>
    <w:rsid w:val="009C1E0E"/>
    <w:rsid w:val="009C1F56"/>
    <w:rsid w:val="009C2005"/>
    <w:rsid w:val="009C2021"/>
    <w:rsid w:val="009C21BA"/>
    <w:rsid w:val="009C220C"/>
    <w:rsid w:val="009C23EB"/>
    <w:rsid w:val="009C248A"/>
    <w:rsid w:val="009C26EF"/>
    <w:rsid w:val="009C2719"/>
    <w:rsid w:val="009C275A"/>
    <w:rsid w:val="009C2793"/>
    <w:rsid w:val="009C27D7"/>
    <w:rsid w:val="009C292C"/>
    <w:rsid w:val="009C2A58"/>
    <w:rsid w:val="009C2CA5"/>
    <w:rsid w:val="009C2CB9"/>
    <w:rsid w:val="009C2E81"/>
    <w:rsid w:val="009C2EB0"/>
    <w:rsid w:val="009C2FAF"/>
    <w:rsid w:val="009C2FB0"/>
    <w:rsid w:val="009C3001"/>
    <w:rsid w:val="009C3302"/>
    <w:rsid w:val="009C3353"/>
    <w:rsid w:val="009C34D7"/>
    <w:rsid w:val="009C3560"/>
    <w:rsid w:val="009C357E"/>
    <w:rsid w:val="009C3600"/>
    <w:rsid w:val="009C395A"/>
    <w:rsid w:val="009C396E"/>
    <w:rsid w:val="009C39BC"/>
    <w:rsid w:val="009C39F5"/>
    <w:rsid w:val="009C3AAB"/>
    <w:rsid w:val="009C3B38"/>
    <w:rsid w:val="009C3D91"/>
    <w:rsid w:val="009C3E51"/>
    <w:rsid w:val="009C3E84"/>
    <w:rsid w:val="009C3FA8"/>
    <w:rsid w:val="009C4022"/>
    <w:rsid w:val="009C40B4"/>
    <w:rsid w:val="009C414D"/>
    <w:rsid w:val="009C41AB"/>
    <w:rsid w:val="009C427C"/>
    <w:rsid w:val="009C429D"/>
    <w:rsid w:val="009C435C"/>
    <w:rsid w:val="009C4500"/>
    <w:rsid w:val="009C4641"/>
    <w:rsid w:val="009C47F6"/>
    <w:rsid w:val="009C4831"/>
    <w:rsid w:val="009C48BF"/>
    <w:rsid w:val="009C48EB"/>
    <w:rsid w:val="009C48FF"/>
    <w:rsid w:val="009C4AC0"/>
    <w:rsid w:val="009C4BFC"/>
    <w:rsid w:val="009C4C47"/>
    <w:rsid w:val="009C4DF7"/>
    <w:rsid w:val="009C4E8E"/>
    <w:rsid w:val="009C4E9D"/>
    <w:rsid w:val="009C4F85"/>
    <w:rsid w:val="009C4FFA"/>
    <w:rsid w:val="009C509F"/>
    <w:rsid w:val="009C5478"/>
    <w:rsid w:val="009C5483"/>
    <w:rsid w:val="009C562E"/>
    <w:rsid w:val="009C566F"/>
    <w:rsid w:val="009C5686"/>
    <w:rsid w:val="009C57B3"/>
    <w:rsid w:val="009C59A4"/>
    <w:rsid w:val="009C5A8C"/>
    <w:rsid w:val="009C5B94"/>
    <w:rsid w:val="009C5CD9"/>
    <w:rsid w:val="009C5E64"/>
    <w:rsid w:val="009C5E94"/>
    <w:rsid w:val="009C5EA6"/>
    <w:rsid w:val="009C5EE4"/>
    <w:rsid w:val="009C5F36"/>
    <w:rsid w:val="009C5F3E"/>
    <w:rsid w:val="009C604D"/>
    <w:rsid w:val="009C605F"/>
    <w:rsid w:val="009C6395"/>
    <w:rsid w:val="009C6464"/>
    <w:rsid w:val="009C6990"/>
    <w:rsid w:val="009C6AA1"/>
    <w:rsid w:val="009C6E99"/>
    <w:rsid w:val="009C72EE"/>
    <w:rsid w:val="009C73E7"/>
    <w:rsid w:val="009C745E"/>
    <w:rsid w:val="009C758B"/>
    <w:rsid w:val="009C76DF"/>
    <w:rsid w:val="009C76EB"/>
    <w:rsid w:val="009C77C7"/>
    <w:rsid w:val="009C785F"/>
    <w:rsid w:val="009C7BE8"/>
    <w:rsid w:val="009C7DB6"/>
    <w:rsid w:val="009C7E5A"/>
    <w:rsid w:val="009C7EED"/>
    <w:rsid w:val="009C7EF0"/>
    <w:rsid w:val="009D0003"/>
    <w:rsid w:val="009D0315"/>
    <w:rsid w:val="009D03EE"/>
    <w:rsid w:val="009D04AF"/>
    <w:rsid w:val="009D05B6"/>
    <w:rsid w:val="009D079B"/>
    <w:rsid w:val="009D07FC"/>
    <w:rsid w:val="009D0957"/>
    <w:rsid w:val="009D0B26"/>
    <w:rsid w:val="009D0CDB"/>
    <w:rsid w:val="009D0D68"/>
    <w:rsid w:val="009D0E09"/>
    <w:rsid w:val="009D0E1F"/>
    <w:rsid w:val="009D0ED4"/>
    <w:rsid w:val="009D0F4D"/>
    <w:rsid w:val="009D0F97"/>
    <w:rsid w:val="009D1126"/>
    <w:rsid w:val="009D1188"/>
    <w:rsid w:val="009D118F"/>
    <w:rsid w:val="009D13E9"/>
    <w:rsid w:val="009D1505"/>
    <w:rsid w:val="009D1855"/>
    <w:rsid w:val="009D18BA"/>
    <w:rsid w:val="009D18D5"/>
    <w:rsid w:val="009D1933"/>
    <w:rsid w:val="009D1968"/>
    <w:rsid w:val="009D1A5B"/>
    <w:rsid w:val="009D1C83"/>
    <w:rsid w:val="009D1FB9"/>
    <w:rsid w:val="009D202D"/>
    <w:rsid w:val="009D2152"/>
    <w:rsid w:val="009D238F"/>
    <w:rsid w:val="009D23E1"/>
    <w:rsid w:val="009D2483"/>
    <w:rsid w:val="009D2509"/>
    <w:rsid w:val="009D2511"/>
    <w:rsid w:val="009D255F"/>
    <w:rsid w:val="009D2590"/>
    <w:rsid w:val="009D26A3"/>
    <w:rsid w:val="009D286D"/>
    <w:rsid w:val="009D2971"/>
    <w:rsid w:val="009D2976"/>
    <w:rsid w:val="009D2C9F"/>
    <w:rsid w:val="009D2DFE"/>
    <w:rsid w:val="009D2E19"/>
    <w:rsid w:val="009D2E1B"/>
    <w:rsid w:val="009D2F26"/>
    <w:rsid w:val="009D3369"/>
    <w:rsid w:val="009D3490"/>
    <w:rsid w:val="009D35C4"/>
    <w:rsid w:val="009D3677"/>
    <w:rsid w:val="009D36F3"/>
    <w:rsid w:val="009D376D"/>
    <w:rsid w:val="009D3776"/>
    <w:rsid w:val="009D399A"/>
    <w:rsid w:val="009D3A5A"/>
    <w:rsid w:val="009D3AF6"/>
    <w:rsid w:val="009D3C22"/>
    <w:rsid w:val="009D3CB5"/>
    <w:rsid w:val="009D3CDA"/>
    <w:rsid w:val="009D4001"/>
    <w:rsid w:val="009D4061"/>
    <w:rsid w:val="009D40D1"/>
    <w:rsid w:val="009D40DF"/>
    <w:rsid w:val="009D41F9"/>
    <w:rsid w:val="009D426A"/>
    <w:rsid w:val="009D471A"/>
    <w:rsid w:val="009D48C7"/>
    <w:rsid w:val="009D48EF"/>
    <w:rsid w:val="009D4974"/>
    <w:rsid w:val="009D4AC5"/>
    <w:rsid w:val="009D4AC7"/>
    <w:rsid w:val="009D4CC2"/>
    <w:rsid w:val="009D4D75"/>
    <w:rsid w:val="009D4DB0"/>
    <w:rsid w:val="009D4F81"/>
    <w:rsid w:val="009D4FB8"/>
    <w:rsid w:val="009D51FF"/>
    <w:rsid w:val="009D548A"/>
    <w:rsid w:val="009D54AA"/>
    <w:rsid w:val="009D563E"/>
    <w:rsid w:val="009D568A"/>
    <w:rsid w:val="009D572F"/>
    <w:rsid w:val="009D57B7"/>
    <w:rsid w:val="009D58E0"/>
    <w:rsid w:val="009D590E"/>
    <w:rsid w:val="009D59CB"/>
    <w:rsid w:val="009D59D4"/>
    <w:rsid w:val="009D5F58"/>
    <w:rsid w:val="009D5FC8"/>
    <w:rsid w:val="009D604B"/>
    <w:rsid w:val="009D628D"/>
    <w:rsid w:val="009D62DD"/>
    <w:rsid w:val="009D6368"/>
    <w:rsid w:val="009D6373"/>
    <w:rsid w:val="009D63BD"/>
    <w:rsid w:val="009D648F"/>
    <w:rsid w:val="009D6600"/>
    <w:rsid w:val="009D66C4"/>
    <w:rsid w:val="009D67CB"/>
    <w:rsid w:val="009D6800"/>
    <w:rsid w:val="009D6876"/>
    <w:rsid w:val="009D687B"/>
    <w:rsid w:val="009D6AAC"/>
    <w:rsid w:val="009D6BB9"/>
    <w:rsid w:val="009D6C82"/>
    <w:rsid w:val="009D6CDA"/>
    <w:rsid w:val="009D6CF6"/>
    <w:rsid w:val="009D6EE0"/>
    <w:rsid w:val="009D6F13"/>
    <w:rsid w:val="009D7241"/>
    <w:rsid w:val="009D7303"/>
    <w:rsid w:val="009D7438"/>
    <w:rsid w:val="009D74BF"/>
    <w:rsid w:val="009D74CA"/>
    <w:rsid w:val="009D769D"/>
    <w:rsid w:val="009D77A1"/>
    <w:rsid w:val="009D7A87"/>
    <w:rsid w:val="009D7BA5"/>
    <w:rsid w:val="009D7BFB"/>
    <w:rsid w:val="009D7E9F"/>
    <w:rsid w:val="009D7FF9"/>
    <w:rsid w:val="009E00D4"/>
    <w:rsid w:val="009E0151"/>
    <w:rsid w:val="009E0160"/>
    <w:rsid w:val="009E01E7"/>
    <w:rsid w:val="009E02E6"/>
    <w:rsid w:val="009E0321"/>
    <w:rsid w:val="009E033A"/>
    <w:rsid w:val="009E03C8"/>
    <w:rsid w:val="009E0529"/>
    <w:rsid w:val="009E07EB"/>
    <w:rsid w:val="009E0819"/>
    <w:rsid w:val="009E0828"/>
    <w:rsid w:val="009E0AE1"/>
    <w:rsid w:val="009E0B46"/>
    <w:rsid w:val="009E0B9F"/>
    <w:rsid w:val="009E0C55"/>
    <w:rsid w:val="009E0D54"/>
    <w:rsid w:val="009E0DD4"/>
    <w:rsid w:val="009E0E07"/>
    <w:rsid w:val="009E0E5D"/>
    <w:rsid w:val="009E1211"/>
    <w:rsid w:val="009E148B"/>
    <w:rsid w:val="009E148E"/>
    <w:rsid w:val="009E14E7"/>
    <w:rsid w:val="009E1580"/>
    <w:rsid w:val="009E16DA"/>
    <w:rsid w:val="009E177A"/>
    <w:rsid w:val="009E177B"/>
    <w:rsid w:val="009E1A23"/>
    <w:rsid w:val="009E1A98"/>
    <w:rsid w:val="009E1C7A"/>
    <w:rsid w:val="009E1CA5"/>
    <w:rsid w:val="009E1DEB"/>
    <w:rsid w:val="009E1EBC"/>
    <w:rsid w:val="009E1F58"/>
    <w:rsid w:val="009E22CA"/>
    <w:rsid w:val="009E22DE"/>
    <w:rsid w:val="009E231E"/>
    <w:rsid w:val="009E2405"/>
    <w:rsid w:val="009E24E3"/>
    <w:rsid w:val="009E2748"/>
    <w:rsid w:val="009E28A4"/>
    <w:rsid w:val="009E29FF"/>
    <w:rsid w:val="009E2A7E"/>
    <w:rsid w:val="009E2A94"/>
    <w:rsid w:val="009E2DDC"/>
    <w:rsid w:val="009E2EBF"/>
    <w:rsid w:val="009E302A"/>
    <w:rsid w:val="009E30C0"/>
    <w:rsid w:val="009E32CB"/>
    <w:rsid w:val="009E3304"/>
    <w:rsid w:val="009E33E0"/>
    <w:rsid w:val="009E3461"/>
    <w:rsid w:val="009E3469"/>
    <w:rsid w:val="009E3506"/>
    <w:rsid w:val="009E35EA"/>
    <w:rsid w:val="009E363E"/>
    <w:rsid w:val="009E3750"/>
    <w:rsid w:val="009E37EC"/>
    <w:rsid w:val="009E3B4D"/>
    <w:rsid w:val="009E3C93"/>
    <w:rsid w:val="009E3C98"/>
    <w:rsid w:val="009E3CA9"/>
    <w:rsid w:val="009E3D07"/>
    <w:rsid w:val="009E3DDE"/>
    <w:rsid w:val="009E3E6F"/>
    <w:rsid w:val="009E3EC2"/>
    <w:rsid w:val="009E3F59"/>
    <w:rsid w:val="009E45B8"/>
    <w:rsid w:val="009E479B"/>
    <w:rsid w:val="009E4857"/>
    <w:rsid w:val="009E4B32"/>
    <w:rsid w:val="009E4B5B"/>
    <w:rsid w:val="009E4B6A"/>
    <w:rsid w:val="009E4B99"/>
    <w:rsid w:val="009E4C34"/>
    <w:rsid w:val="009E4C4E"/>
    <w:rsid w:val="009E4CC1"/>
    <w:rsid w:val="009E4DE4"/>
    <w:rsid w:val="009E4E31"/>
    <w:rsid w:val="009E4E3B"/>
    <w:rsid w:val="009E4E71"/>
    <w:rsid w:val="009E4ED5"/>
    <w:rsid w:val="009E4FDF"/>
    <w:rsid w:val="009E50A2"/>
    <w:rsid w:val="009E5343"/>
    <w:rsid w:val="009E540F"/>
    <w:rsid w:val="009E54C7"/>
    <w:rsid w:val="009E55A5"/>
    <w:rsid w:val="009E565E"/>
    <w:rsid w:val="009E57AE"/>
    <w:rsid w:val="009E58C3"/>
    <w:rsid w:val="009E58EC"/>
    <w:rsid w:val="009E5910"/>
    <w:rsid w:val="009E5988"/>
    <w:rsid w:val="009E5A9E"/>
    <w:rsid w:val="009E5B21"/>
    <w:rsid w:val="009E5CA6"/>
    <w:rsid w:val="009E5F29"/>
    <w:rsid w:val="009E5F54"/>
    <w:rsid w:val="009E6116"/>
    <w:rsid w:val="009E6162"/>
    <w:rsid w:val="009E6232"/>
    <w:rsid w:val="009E63DE"/>
    <w:rsid w:val="009E64EA"/>
    <w:rsid w:val="009E6638"/>
    <w:rsid w:val="009E6640"/>
    <w:rsid w:val="009E664F"/>
    <w:rsid w:val="009E6675"/>
    <w:rsid w:val="009E689C"/>
    <w:rsid w:val="009E68A5"/>
    <w:rsid w:val="009E695F"/>
    <w:rsid w:val="009E6AC2"/>
    <w:rsid w:val="009E6AF9"/>
    <w:rsid w:val="009E6BD8"/>
    <w:rsid w:val="009E6C2F"/>
    <w:rsid w:val="009E6CED"/>
    <w:rsid w:val="009E6CF7"/>
    <w:rsid w:val="009E6CFE"/>
    <w:rsid w:val="009E6EF1"/>
    <w:rsid w:val="009E6F90"/>
    <w:rsid w:val="009E6FEF"/>
    <w:rsid w:val="009E7025"/>
    <w:rsid w:val="009E706C"/>
    <w:rsid w:val="009E709D"/>
    <w:rsid w:val="009E7132"/>
    <w:rsid w:val="009E716F"/>
    <w:rsid w:val="009E72EB"/>
    <w:rsid w:val="009E75C8"/>
    <w:rsid w:val="009E765F"/>
    <w:rsid w:val="009E76AA"/>
    <w:rsid w:val="009E77E4"/>
    <w:rsid w:val="009E7855"/>
    <w:rsid w:val="009E78F3"/>
    <w:rsid w:val="009E79DB"/>
    <w:rsid w:val="009E7C04"/>
    <w:rsid w:val="009E7D76"/>
    <w:rsid w:val="009E7E79"/>
    <w:rsid w:val="009E7F5A"/>
    <w:rsid w:val="009F0045"/>
    <w:rsid w:val="009F01F4"/>
    <w:rsid w:val="009F02B1"/>
    <w:rsid w:val="009F02CE"/>
    <w:rsid w:val="009F0406"/>
    <w:rsid w:val="009F04FA"/>
    <w:rsid w:val="009F05F7"/>
    <w:rsid w:val="009F06DF"/>
    <w:rsid w:val="009F0723"/>
    <w:rsid w:val="009F0854"/>
    <w:rsid w:val="009F09DD"/>
    <w:rsid w:val="009F0A0C"/>
    <w:rsid w:val="009F0A82"/>
    <w:rsid w:val="009F0A8C"/>
    <w:rsid w:val="009F0B6E"/>
    <w:rsid w:val="009F0D7A"/>
    <w:rsid w:val="009F0DB4"/>
    <w:rsid w:val="009F102C"/>
    <w:rsid w:val="009F104C"/>
    <w:rsid w:val="009F1144"/>
    <w:rsid w:val="009F123C"/>
    <w:rsid w:val="009F12AE"/>
    <w:rsid w:val="009F12DF"/>
    <w:rsid w:val="009F1418"/>
    <w:rsid w:val="009F146A"/>
    <w:rsid w:val="009F15CC"/>
    <w:rsid w:val="009F16BF"/>
    <w:rsid w:val="009F16EE"/>
    <w:rsid w:val="009F174E"/>
    <w:rsid w:val="009F197F"/>
    <w:rsid w:val="009F19A3"/>
    <w:rsid w:val="009F19D4"/>
    <w:rsid w:val="009F19F7"/>
    <w:rsid w:val="009F1C16"/>
    <w:rsid w:val="009F1C17"/>
    <w:rsid w:val="009F1CFF"/>
    <w:rsid w:val="009F1D03"/>
    <w:rsid w:val="009F1D39"/>
    <w:rsid w:val="009F1D7D"/>
    <w:rsid w:val="009F1ED8"/>
    <w:rsid w:val="009F20C7"/>
    <w:rsid w:val="009F2217"/>
    <w:rsid w:val="009F22F4"/>
    <w:rsid w:val="009F2403"/>
    <w:rsid w:val="009F2454"/>
    <w:rsid w:val="009F251F"/>
    <w:rsid w:val="009F2621"/>
    <w:rsid w:val="009F26E5"/>
    <w:rsid w:val="009F26F8"/>
    <w:rsid w:val="009F2811"/>
    <w:rsid w:val="009F282C"/>
    <w:rsid w:val="009F2D87"/>
    <w:rsid w:val="009F2EC0"/>
    <w:rsid w:val="009F30C9"/>
    <w:rsid w:val="009F310A"/>
    <w:rsid w:val="009F3285"/>
    <w:rsid w:val="009F3440"/>
    <w:rsid w:val="009F3639"/>
    <w:rsid w:val="009F369A"/>
    <w:rsid w:val="009F384E"/>
    <w:rsid w:val="009F38CB"/>
    <w:rsid w:val="009F3920"/>
    <w:rsid w:val="009F39BF"/>
    <w:rsid w:val="009F3A1B"/>
    <w:rsid w:val="009F3AFE"/>
    <w:rsid w:val="009F3E1B"/>
    <w:rsid w:val="009F3E4E"/>
    <w:rsid w:val="009F3F30"/>
    <w:rsid w:val="009F3F70"/>
    <w:rsid w:val="009F3F8D"/>
    <w:rsid w:val="009F3FF5"/>
    <w:rsid w:val="009F44E1"/>
    <w:rsid w:val="009F4557"/>
    <w:rsid w:val="009F468B"/>
    <w:rsid w:val="009F492E"/>
    <w:rsid w:val="009F4B2E"/>
    <w:rsid w:val="009F4D56"/>
    <w:rsid w:val="009F4D8A"/>
    <w:rsid w:val="009F4E74"/>
    <w:rsid w:val="009F4EB6"/>
    <w:rsid w:val="009F4EC5"/>
    <w:rsid w:val="009F518B"/>
    <w:rsid w:val="009F535B"/>
    <w:rsid w:val="009F5367"/>
    <w:rsid w:val="009F544C"/>
    <w:rsid w:val="009F5670"/>
    <w:rsid w:val="009F57F6"/>
    <w:rsid w:val="009F57F9"/>
    <w:rsid w:val="009F5846"/>
    <w:rsid w:val="009F594F"/>
    <w:rsid w:val="009F5956"/>
    <w:rsid w:val="009F5AC9"/>
    <w:rsid w:val="009F5B94"/>
    <w:rsid w:val="009F5FC5"/>
    <w:rsid w:val="009F61D1"/>
    <w:rsid w:val="009F63D2"/>
    <w:rsid w:val="009F6481"/>
    <w:rsid w:val="009F64C8"/>
    <w:rsid w:val="009F65A3"/>
    <w:rsid w:val="009F66BD"/>
    <w:rsid w:val="009F66BE"/>
    <w:rsid w:val="009F6782"/>
    <w:rsid w:val="009F67E2"/>
    <w:rsid w:val="009F67E3"/>
    <w:rsid w:val="009F6858"/>
    <w:rsid w:val="009F689F"/>
    <w:rsid w:val="009F68AD"/>
    <w:rsid w:val="009F6903"/>
    <w:rsid w:val="009F6AE3"/>
    <w:rsid w:val="009F6B8A"/>
    <w:rsid w:val="009F6DF9"/>
    <w:rsid w:val="009F6E7A"/>
    <w:rsid w:val="009F727E"/>
    <w:rsid w:val="009F7358"/>
    <w:rsid w:val="009F7464"/>
    <w:rsid w:val="009F7606"/>
    <w:rsid w:val="009F766A"/>
    <w:rsid w:val="009F7726"/>
    <w:rsid w:val="009F780A"/>
    <w:rsid w:val="009F7956"/>
    <w:rsid w:val="009F7BAB"/>
    <w:rsid w:val="009F7BE3"/>
    <w:rsid w:val="009F7C02"/>
    <w:rsid w:val="009F7C95"/>
    <w:rsid w:val="009F7CEF"/>
    <w:rsid w:val="009F7D2B"/>
    <w:rsid w:val="009F7DFC"/>
    <w:rsid w:val="009F7E16"/>
    <w:rsid w:val="009F7E90"/>
    <w:rsid w:val="009F7EDA"/>
    <w:rsid w:val="009F7F63"/>
    <w:rsid w:val="009F7FC5"/>
    <w:rsid w:val="00A000A6"/>
    <w:rsid w:val="00A00249"/>
    <w:rsid w:val="00A004F9"/>
    <w:rsid w:val="00A0052F"/>
    <w:rsid w:val="00A0058E"/>
    <w:rsid w:val="00A005AC"/>
    <w:rsid w:val="00A00660"/>
    <w:rsid w:val="00A00669"/>
    <w:rsid w:val="00A0073B"/>
    <w:rsid w:val="00A0077D"/>
    <w:rsid w:val="00A0083D"/>
    <w:rsid w:val="00A008E4"/>
    <w:rsid w:val="00A0099C"/>
    <w:rsid w:val="00A00A28"/>
    <w:rsid w:val="00A00A5B"/>
    <w:rsid w:val="00A00AB7"/>
    <w:rsid w:val="00A00C31"/>
    <w:rsid w:val="00A00D0A"/>
    <w:rsid w:val="00A00D40"/>
    <w:rsid w:val="00A00D78"/>
    <w:rsid w:val="00A00F2D"/>
    <w:rsid w:val="00A00FED"/>
    <w:rsid w:val="00A01043"/>
    <w:rsid w:val="00A01154"/>
    <w:rsid w:val="00A01187"/>
    <w:rsid w:val="00A011B2"/>
    <w:rsid w:val="00A011CC"/>
    <w:rsid w:val="00A012BC"/>
    <w:rsid w:val="00A0131A"/>
    <w:rsid w:val="00A013A9"/>
    <w:rsid w:val="00A013DA"/>
    <w:rsid w:val="00A01568"/>
    <w:rsid w:val="00A01572"/>
    <w:rsid w:val="00A0166A"/>
    <w:rsid w:val="00A01778"/>
    <w:rsid w:val="00A018AA"/>
    <w:rsid w:val="00A0195D"/>
    <w:rsid w:val="00A01997"/>
    <w:rsid w:val="00A019C1"/>
    <w:rsid w:val="00A01D12"/>
    <w:rsid w:val="00A01D2B"/>
    <w:rsid w:val="00A01D62"/>
    <w:rsid w:val="00A01D73"/>
    <w:rsid w:val="00A01D97"/>
    <w:rsid w:val="00A01FCB"/>
    <w:rsid w:val="00A0209E"/>
    <w:rsid w:val="00A02114"/>
    <w:rsid w:val="00A02357"/>
    <w:rsid w:val="00A02432"/>
    <w:rsid w:val="00A02592"/>
    <w:rsid w:val="00A0274B"/>
    <w:rsid w:val="00A02884"/>
    <w:rsid w:val="00A02914"/>
    <w:rsid w:val="00A02AFC"/>
    <w:rsid w:val="00A02C56"/>
    <w:rsid w:val="00A02E9E"/>
    <w:rsid w:val="00A02FED"/>
    <w:rsid w:val="00A02FF2"/>
    <w:rsid w:val="00A03101"/>
    <w:rsid w:val="00A033E9"/>
    <w:rsid w:val="00A03487"/>
    <w:rsid w:val="00A034ED"/>
    <w:rsid w:val="00A03621"/>
    <w:rsid w:val="00A036BA"/>
    <w:rsid w:val="00A03881"/>
    <w:rsid w:val="00A0389F"/>
    <w:rsid w:val="00A0392E"/>
    <w:rsid w:val="00A039C1"/>
    <w:rsid w:val="00A03A20"/>
    <w:rsid w:val="00A03A28"/>
    <w:rsid w:val="00A03A2C"/>
    <w:rsid w:val="00A03B3B"/>
    <w:rsid w:val="00A03D4E"/>
    <w:rsid w:val="00A03DE3"/>
    <w:rsid w:val="00A04347"/>
    <w:rsid w:val="00A0453B"/>
    <w:rsid w:val="00A046AC"/>
    <w:rsid w:val="00A046D3"/>
    <w:rsid w:val="00A04A4C"/>
    <w:rsid w:val="00A04B37"/>
    <w:rsid w:val="00A04B73"/>
    <w:rsid w:val="00A04B8B"/>
    <w:rsid w:val="00A04BF1"/>
    <w:rsid w:val="00A04C01"/>
    <w:rsid w:val="00A04CE5"/>
    <w:rsid w:val="00A04D15"/>
    <w:rsid w:val="00A04D83"/>
    <w:rsid w:val="00A04E28"/>
    <w:rsid w:val="00A05037"/>
    <w:rsid w:val="00A0506E"/>
    <w:rsid w:val="00A05084"/>
    <w:rsid w:val="00A051B0"/>
    <w:rsid w:val="00A051B8"/>
    <w:rsid w:val="00A052BB"/>
    <w:rsid w:val="00A052C2"/>
    <w:rsid w:val="00A05403"/>
    <w:rsid w:val="00A0569C"/>
    <w:rsid w:val="00A056B4"/>
    <w:rsid w:val="00A05701"/>
    <w:rsid w:val="00A05724"/>
    <w:rsid w:val="00A0579A"/>
    <w:rsid w:val="00A05B6A"/>
    <w:rsid w:val="00A05BC9"/>
    <w:rsid w:val="00A05BD3"/>
    <w:rsid w:val="00A05C81"/>
    <w:rsid w:val="00A05CE6"/>
    <w:rsid w:val="00A0600C"/>
    <w:rsid w:val="00A06127"/>
    <w:rsid w:val="00A062BC"/>
    <w:rsid w:val="00A062D0"/>
    <w:rsid w:val="00A062EC"/>
    <w:rsid w:val="00A063BE"/>
    <w:rsid w:val="00A063E5"/>
    <w:rsid w:val="00A064AE"/>
    <w:rsid w:val="00A065AE"/>
    <w:rsid w:val="00A06900"/>
    <w:rsid w:val="00A06A2A"/>
    <w:rsid w:val="00A06A51"/>
    <w:rsid w:val="00A06B56"/>
    <w:rsid w:val="00A06D9B"/>
    <w:rsid w:val="00A06DA0"/>
    <w:rsid w:val="00A06DFA"/>
    <w:rsid w:val="00A06EAC"/>
    <w:rsid w:val="00A06FF6"/>
    <w:rsid w:val="00A0716C"/>
    <w:rsid w:val="00A07483"/>
    <w:rsid w:val="00A074A0"/>
    <w:rsid w:val="00A0761E"/>
    <w:rsid w:val="00A07638"/>
    <w:rsid w:val="00A07923"/>
    <w:rsid w:val="00A07A5C"/>
    <w:rsid w:val="00A07AFB"/>
    <w:rsid w:val="00A07B14"/>
    <w:rsid w:val="00A07C35"/>
    <w:rsid w:val="00A07C62"/>
    <w:rsid w:val="00A07D38"/>
    <w:rsid w:val="00A07ED9"/>
    <w:rsid w:val="00A10029"/>
    <w:rsid w:val="00A1002B"/>
    <w:rsid w:val="00A1009A"/>
    <w:rsid w:val="00A10128"/>
    <w:rsid w:val="00A1038F"/>
    <w:rsid w:val="00A10451"/>
    <w:rsid w:val="00A104A8"/>
    <w:rsid w:val="00A105F0"/>
    <w:rsid w:val="00A10677"/>
    <w:rsid w:val="00A108A3"/>
    <w:rsid w:val="00A108BB"/>
    <w:rsid w:val="00A108E1"/>
    <w:rsid w:val="00A10910"/>
    <w:rsid w:val="00A10AA6"/>
    <w:rsid w:val="00A10B2A"/>
    <w:rsid w:val="00A10B2F"/>
    <w:rsid w:val="00A10B76"/>
    <w:rsid w:val="00A10B9B"/>
    <w:rsid w:val="00A10C3D"/>
    <w:rsid w:val="00A10C50"/>
    <w:rsid w:val="00A10F85"/>
    <w:rsid w:val="00A11016"/>
    <w:rsid w:val="00A110E0"/>
    <w:rsid w:val="00A110E1"/>
    <w:rsid w:val="00A11138"/>
    <w:rsid w:val="00A1116D"/>
    <w:rsid w:val="00A111E2"/>
    <w:rsid w:val="00A112CB"/>
    <w:rsid w:val="00A112DA"/>
    <w:rsid w:val="00A1147F"/>
    <w:rsid w:val="00A115A6"/>
    <w:rsid w:val="00A11684"/>
    <w:rsid w:val="00A11699"/>
    <w:rsid w:val="00A11787"/>
    <w:rsid w:val="00A11861"/>
    <w:rsid w:val="00A1192D"/>
    <w:rsid w:val="00A11B2C"/>
    <w:rsid w:val="00A11C60"/>
    <w:rsid w:val="00A11C8D"/>
    <w:rsid w:val="00A11CE5"/>
    <w:rsid w:val="00A11F2F"/>
    <w:rsid w:val="00A11F76"/>
    <w:rsid w:val="00A11F85"/>
    <w:rsid w:val="00A11F88"/>
    <w:rsid w:val="00A1203C"/>
    <w:rsid w:val="00A1217B"/>
    <w:rsid w:val="00A12239"/>
    <w:rsid w:val="00A122ED"/>
    <w:rsid w:val="00A123BC"/>
    <w:rsid w:val="00A12554"/>
    <w:rsid w:val="00A126D3"/>
    <w:rsid w:val="00A12798"/>
    <w:rsid w:val="00A12BE4"/>
    <w:rsid w:val="00A12CBC"/>
    <w:rsid w:val="00A12E03"/>
    <w:rsid w:val="00A12E23"/>
    <w:rsid w:val="00A1326A"/>
    <w:rsid w:val="00A13292"/>
    <w:rsid w:val="00A1332A"/>
    <w:rsid w:val="00A133FD"/>
    <w:rsid w:val="00A13562"/>
    <w:rsid w:val="00A13605"/>
    <w:rsid w:val="00A136A6"/>
    <w:rsid w:val="00A136AA"/>
    <w:rsid w:val="00A13798"/>
    <w:rsid w:val="00A1380A"/>
    <w:rsid w:val="00A139C1"/>
    <w:rsid w:val="00A139D4"/>
    <w:rsid w:val="00A13CD1"/>
    <w:rsid w:val="00A13F2C"/>
    <w:rsid w:val="00A13F3A"/>
    <w:rsid w:val="00A14098"/>
    <w:rsid w:val="00A141C9"/>
    <w:rsid w:val="00A14374"/>
    <w:rsid w:val="00A143E9"/>
    <w:rsid w:val="00A14542"/>
    <w:rsid w:val="00A145E1"/>
    <w:rsid w:val="00A1466A"/>
    <w:rsid w:val="00A1474B"/>
    <w:rsid w:val="00A147D1"/>
    <w:rsid w:val="00A147E3"/>
    <w:rsid w:val="00A14827"/>
    <w:rsid w:val="00A14857"/>
    <w:rsid w:val="00A14D12"/>
    <w:rsid w:val="00A14D7D"/>
    <w:rsid w:val="00A14DBA"/>
    <w:rsid w:val="00A14EE1"/>
    <w:rsid w:val="00A14FEB"/>
    <w:rsid w:val="00A15013"/>
    <w:rsid w:val="00A15028"/>
    <w:rsid w:val="00A1502C"/>
    <w:rsid w:val="00A1507E"/>
    <w:rsid w:val="00A15179"/>
    <w:rsid w:val="00A1523B"/>
    <w:rsid w:val="00A15612"/>
    <w:rsid w:val="00A15757"/>
    <w:rsid w:val="00A1578B"/>
    <w:rsid w:val="00A157F8"/>
    <w:rsid w:val="00A15808"/>
    <w:rsid w:val="00A15872"/>
    <w:rsid w:val="00A159D5"/>
    <w:rsid w:val="00A15A4D"/>
    <w:rsid w:val="00A15A64"/>
    <w:rsid w:val="00A15A8B"/>
    <w:rsid w:val="00A15BA6"/>
    <w:rsid w:val="00A15BCC"/>
    <w:rsid w:val="00A15C29"/>
    <w:rsid w:val="00A15D38"/>
    <w:rsid w:val="00A15DDC"/>
    <w:rsid w:val="00A15DEA"/>
    <w:rsid w:val="00A160DD"/>
    <w:rsid w:val="00A1616E"/>
    <w:rsid w:val="00A1617A"/>
    <w:rsid w:val="00A161CE"/>
    <w:rsid w:val="00A1672F"/>
    <w:rsid w:val="00A167C8"/>
    <w:rsid w:val="00A16830"/>
    <w:rsid w:val="00A16835"/>
    <w:rsid w:val="00A168C0"/>
    <w:rsid w:val="00A168D0"/>
    <w:rsid w:val="00A16BBA"/>
    <w:rsid w:val="00A16CB2"/>
    <w:rsid w:val="00A16CF0"/>
    <w:rsid w:val="00A16D1A"/>
    <w:rsid w:val="00A16D52"/>
    <w:rsid w:val="00A16F76"/>
    <w:rsid w:val="00A16FB1"/>
    <w:rsid w:val="00A16FB6"/>
    <w:rsid w:val="00A17035"/>
    <w:rsid w:val="00A170E6"/>
    <w:rsid w:val="00A1717F"/>
    <w:rsid w:val="00A17244"/>
    <w:rsid w:val="00A172B7"/>
    <w:rsid w:val="00A1732B"/>
    <w:rsid w:val="00A175DB"/>
    <w:rsid w:val="00A17621"/>
    <w:rsid w:val="00A176AE"/>
    <w:rsid w:val="00A176C8"/>
    <w:rsid w:val="00A1775E"/>
    <w:rsid w:val="00A177F6"/>
    <w:rsid w:val="00A17802"/>
    <w:rsid w:val="00A17866"/>
    <w:rsid w:val="00A17C03"/>
    <w:rsid w:val="00A17D6A"/>
    <w:rsid w:val="00A17EEE"/>
    <w:rsid w:val="00A17F4C"/>
    <w:rsid w:val="00A17FBA"/>
    <w:rsid w:val="00A20353"/>
    <w:rsid w:val="00A20409"/>
    <w:rsid w:val="00A2046E"/>
    <w:rsid w:val="00A205D2"/>
    <w:rsid w:val="00A20657"/>
    <w:rsid w:val="00A207A6"/>
    <w:rsid w:val="00A207B8"/>
    <w:rsid w:val="00A2080E"/>
    <w:rsid w:val="00A20989"/>
    <w:rsid w:val="00A209D2"/>
    <w:rsid w:val="00A20C9E"/>
    <w:rsid w:val="00A20D47"/>
    <w:rsid w:val="00A20E55"/>
    <w:rsid w:val="00A20EDC"/>
    <w:rsid w:val="00A2125D"/>
    <w:rsid w:val="00A212FF"/>
    <w:rsid w:val="00A214D4"/>
    <w:rsid w:val="00A2163B"/>
    <w:rsid w:val="00A21696"/>
    <w:rsid w:val="00A217C8"/>
    <w:rsid w:val="00A217EC"/>
    <w:rsid w:val="00A218B9"/>
    <w:rsid w:val="00A2191F"/>
    <w:rsid w:val="00A2199B"/>
    <w:rsid w:val="00A21A60"/>
    <w:rsid w:val="00A21BB5"/>
    <w:rsid w:val="00A21D49"/>
    <w:rsid w:val="00A21D89"/>
    <w:rsid w:val="00A2229C"/>
    <w:rsid w:val="00A225BD"/>
    <w:rsid w:val="00A226E7"/>
    <w:rsid w:val="00A22755"/>
    <w:rsid w:val="00A22792"/>
    <w:rsid w:val="00A228F4"/>
    <w:rsid w:val="00A228FF"/>
    <w:rsid w:val="00A22B63"/>
    <w:rsid w:val="00A22C03"/>
    <w:rsid w:val="00A22D21"/>
    <w:rsid w:val="00A22D44"/>
    <w:rsid w:val="00A22D5D"/>
    <w:rsid w:val="00A22E9C"/>
    <w:rsid w:val="00A22EC6"/>
    <w:rsid w:val="00A231E1"/>
    <w:rsid w:val="00A2320F"/>
    <w:rsid w:val="00A232A2"/>
    <w:rsid w:val="00A232E1"/>
    <w:rsid w:val="00A2336F"/>
    <w:rsid w:val="00A2350A"/>
    <w:rsid w:val="00A2360C"/>
    <w:rsid w:val="00A23712"/>
    <w:rsid w:val="00A23747"/>
    <w:rsid w:val="00A2381D"/>
    <w:rsid w:val="00A238D9"/>
    <w:rsid w:val="00A23A0D"/>
    <w:rsid w:val="00A23A8A"/>
    <w:rsid w:val="00A23AC7"/>
    <w:rsid w:val="00A23B7F"/>
    <w:rsid w:val="00A23B8D"/>
    <w:rsid w:val="00A23C80"/>
    <w:rsid w:val="00A23C85"/>
    <w:rsid w:val="00A23CBE"/>
    <w:rsid w:val="00A23D75"/>
    <w:rsid w:val="00A23E2D"/>
    <w:rsid w:val="00A23E96"/>
    <w:rsid w:val="00A23EBC"/>
    <w:rsid w:val="00A23F76"/>
    <w:rsid w:val="00A23FA1"/>
    <w:rsid w:val="00A23FE5"/>
    <w:rsid w:val="00A2409E"/>
    <w:rsid w:val="00A24127"/>
    <w:rsid w:val="00A24374"/>
    <w:rsid w:val="00A243E6"/>
    <w:rsid w:val="00A24763"/>
    <w:rsid w:val="00A2481A"/>
    <w:rsid w:val="00A2489E"/>
    <w:rsid w:val="00A248E7"/>
    <w:rsid w:val="00A24B41"/>
    <w:rsid w:val="00A24BF0"/>
    <w:rsid w:val="00A24CDD"/>
    <w:rsid w:val="00A24E4C"/>
    <w:rsid w:val="00A24E5D"/>
    <w:rsid w:val="00A24F04"/>
    <w:rsid w:val="00A24F51"/>
    <w:rsid w:val="00A24FE8"/>
    <w:rsid w:val="00A25009"/>
    <w:rsid w:val="00A25028"/>
    <w:rsid w:val="00A25117"/>
    <w:rsid w:val="00A25261"/>
    <w:rsid w:val="00A254C3"/>
    <w:rsid w:val="00A2550B"/>
    <w:rsid w:val="00A255ED"/>
    <w:rsid w:val="00A2563E"/>
    <w:rsid w:val="00A25691"/>
    <w:rsid w:val="00A2572A"/>
    <w:rsid w:val="00A258EA"/>
    <w:rsid w:val="00A25925"/>
    <w:rsid w:val="00A25AC5"/>
    <w:rsid w:val="00A25B42"/>
    <w:rsid w:val="00A25B90"/>
    <w:rsid w:val="00A25CA5"/>
    <w:rsid w:val="00A25FBD"/>
    <w:rsid w:val="00A26082"/>
    <w:rsid w:val="00A260BB"/>
    <w:rsid w:val="00A261E1"/>
    <w:rsid w:val="00A262C1"/>
    <w:rsid w:val="00A262CB"/>
    <w:rsid w:val="00A263CF"/>
    <w:rsid w:val="00A26507"/>
    <w:rsid w:val="00A26647"/>
    <w:rsid w:val="00A2666E"/>
    <w:rsid w:val="00A2672F"/>
    <w:rsid w:val="00A267B5"/>
    <w:rsid w:val="00A26844"/>
    <w:rsid w:val="00A268BE"/>
    <w:rsid w:val="00A26B01"/>
    <w:rsid w:val="00A26BBA"/>
    <w:rsid w:val="00A26CB3"/>
    <w:rsid w:val="00A26CC3"/>
    <w:rsid w:val="00A26CF3"/>
    <w:rsid w:val="00A26E24"/>
    <w:rsid w:val="00A26EA5"/>
    <w:rsid w:val="00A26ECC"/>
    <w:rsid w:val="00A27094"/>
    <w:rsid w:val="00A27174"/>
    <w:rsid w:val="00A271C3"/>
    <w:rsid w:val="00A271D6"/>
    <w:rsid w:val="00A27257"/>
    <w:rsid w:val="00A27441"/>
    <w:rsid w:val="00A2771F"/>
    <w:rsid w:val="00A27722"/>
    <w:rsid w:val="00A27852"/>
    <w:rsid w:val="00A27935"/>
    <w:rsid w:val="00A279B0"/>
    <w:rsid w:val="00A279F7"/>
    <w:rsid w:val="00A27B8B"/>
    <w:rsid w:val="00A27C1D"/>
    <w:rsid w:val="00A27D87"/>
    <w:rsid w:val="00A27F3E"/>
    <w:rsid w:val="00A27F5B"/>
    <w:rsid w:val="00A27F85"/>
    <w:rsid w:val="00A27FDC"/>
    <w:rsid w:val="00A3004E"/>
    <w:rsid w:val="00A302AE"/>
    <w:rsid w:val="00A3037C"/>
    <w:rsid w:val="00A3058C"/>
    <w:rsid w:val="00A306C3"/>
    <w:rsid w:val="00A308C7"/>
    <w:rsid w:val="00A308CE"/>
    <w:rsid w:val="00A30A54"/>
    <w:rsid w:val="00A30AA0"/>
    <w:rsid w:val="00A30CA5"/>
    <w:rsid w:val="00A30CB8"/>
    <w:rsid w:val="00A30F81"/>
    <w:rsid w:val="00A30F9A"/>
    <w:rsid w:val="00A3100A"/>
    <w:rsid w:val="00A310D0"/>
    <w:rsid w:val="00A31236"/>
    <w:rsid w:val="00A312FB"/>
    <w:rsid w:val="00A31453"/>
    <w:rsid w:val="00A314F6"/>
    <w:rsid w:val="00A31612"/>
    <w:rsid w:val="00A316E1"/>
    <w:rsid w:val="00A3171A"/>
    <w:rsid w:val="00A317FC"/>
    <w:rsid w:val="00A3187A"/>
    <w:rsid w:val="00A31975"/>
    <w:rsid w:val="00A319FD"/>
    <w:rsid w:val="00A31B1A"/>
    <w:rsid w:val="00A31BF2"/>
    <w:rsid w:val="00A31C25"/>
    <w:rsid w:val="00A31CA3"/>
    <w:rsid w:val="00A31CD0"/>
    <w:rsid w:val="00A31FC9"/>
    <w:rsid w:val="00A31FED"/>
    <w:rsid w:val="00A32094"/>
    <w:rsid w:val="00A320ED"/>
    <w:rsid w:val="00A32109"/>
    <w:rsid w:val="00A32264"/>
    <w:rsid w:val="00A32444"/>
    <w:rsid w:val="00A32449"/>
    <w:rsid w:val="00A3246F"/>
    <w:rsid w:val="00A3255D"/>
    <w:rsid w:val="00A326EE"/>
    <w:rsid w:val="00A3275E"/>
    <w:rsid w:val="00A327E3"/>
    <w:rsid w:val="00A32840"/>
    <w:rsid w:val="00A328FE"/>
    <w:rsid w:val="00A32952"/>
    <w:rsid w:val="00A3297B"/>
    <w:rsid w:val="00A32996"/>
    <w:rsid w:val="00A32A4E"/>
    <w:rsid w:val="00A32A69"/>
    <w:rsid w:val="00A32AE0"/>
    <w:rsid w:val="00A32E1A"/>
    <w:rsid w:val="00A32E55"/>
    <w:rsid w:val="00A32EC2"/>
    <w:rsid w:val="00A32EF7"/>
    <w:rsid w:val="00A32F1C"/>
    <w:rsid w:val="00A32F52"/>
    <w:rsid w:val="00A33027"/>
    <w:rsid w:val="00A33185"/>
    <w:rsid w:val="00A33252"/>
    <w:rsid w:val="00A33371"/>
    <w:rsid w:val="00A334A8"/>
    <w:rsid w:val="00A334BE"/>
    <w:rsid w:val="00A3357C"/>
    <w:rsid w:val="00A33639"/>
    <w:rsid w:val="00A3367B"/>
    <w:rsid w:val="00A338F0"/>
    <w:rsid w:val="00A33932"/>
    <w:rsid w:val="00A33A58"/>
    <w:rsid w:val="00A33B13"/>
    <w:rsid w:val="00A33BA0"/>
    <w:rsid w:val="00A33DCF"/>
    <w:rsid w:val="00A33EE8"/>
    <w:rsid w:val="00A33F89"/>
    <w:rsid w:val="00A33FA8"/>
    <w:rsid w:val="00A3402B"/>
    <w:rsid w:val="00A34117"/>
    <w:rsid w:val="00A341A9"/>
    <w:rsid w:val="00A34231"/>
    <w:rsid w:val="00A342DD"/>
    <w:rsid w:val="00A34592"/>
    <w:rsid w:val="00A347A7"/>
    <w:rsid w:val="00A3493C"/>
    <w:rsid w:val="00A34954"/>
    <w:rsid w:val="00A34962"/>
    <w:rsid w:val="00A34A05"/>
    <w:rsid w:val="00A34AAE"/>
    <w:rsid w:val="00A34AD0"/>
    <w:rsid w:val="00A34B15"/>
    <w:rsid w:val="00A34B57"/>
    <w:rsid w:val="00A34BF2"/>
    <w:rsid w:val="00A34CD4"/>
    <w:rsid w:val="00A34DE9"/>
    <w:rsid w:val="00A34F41"/>
    <w:rsid w:val="00A34FC4"/>
    <w:rsid w:val="00A35020"/>
    <w:rsid w:val="00A35073"/>
    <w:rsid w:val="00A35088"/>
    <w:rsid w:val="00A3510B"/>
    <w:rsid w:val="00A35241"/>
    <w:rsid w:val="00A3524C"/>
    <w:rsid w:val="00A352D4"/>
    <w:rsid w:val="00A35407"/>
    <w:rsid w:val="00A35582"/>
    <w:rsid w:val="00A35679"/>
    <w:rsid w:val="00A35718"/>
    <w:rsid w:val="00A3577B"/>
    <w:rsid w:val="00A35897"/>
    <w:rsid w:val="00A35B3B"/>
    <w:rsid w:val="00A35B47"/>
    <w:rsid w:val="00A35B57"/>
    <w:rsid w:val="00A35B85"/>
    <w:rsid w:val="00A35BAF"/>
    <w:rsid w:val="00A35BEF"/>
    <w:rsid w:val="00A35CC9"/>
    <w:rsid w:val="00A35D0E"/>
    <w:rsid w:val="00A35F1A"/>
    <w:rsid w:val="00A3606D"/>
    <w:rsid w:val="00A3609E"/>
    <w:rsid w:val="00A360A0"/>
    <w:rsid w:val="00A3619E"/>
    <w:rsid w:val="00A3626E"/>
    <w:rsid w:val="00A36418"/>
    <w:rsid w:val="00A3645B"/>
    <w:rsid w:val="00A364E6"/>
    <w:rsid w:val="00A36745"/>
    <w:rsid w:val="00A3675B"/>
    <w:rsid w:val="00A367CB"/>
    <w:rsid w:val="00A36860"/>
    <w:rsid w:val="00A368BB"/>
    <w:rsid w:val="00A36B09"/>
    <w:rsid w:val="00A370F4"/>
    <w:rsid w:val="00A37325"/>
    <w:rsid w:val="00A3732A"/>
    <w:rsid w:val="00A3736D"/>
    <w:rsid w:val="00A3758F"/>
    <w:rsid w:val="00A375DB"/>
    <w:rsid w:val="00A375FC"/>
    <w:rsid w:val="00A37630"/>
    <w:rsid w:val="00A376D5"/>
    <w:rsid w:val="00A376EC"/>
    <w:rsid w:val="00A37725"/>
    <w:rsid w:val="00A37764"/>
    <w:rsid w:val="00A37778"/>
    <w:rsid w:val="00A3782C"/>
    <w:rsid w:val="00A37961"/>
    <w:rsid w:val="00A37B45"/>
    <w:rsid w:val="00A37BF1"/>
    <w:rsid w:val="00A37D59"/>
    <w:rsid w:val="00A37D5D"/>
    <w:rsid w:val="00A37DD1"/>
    <w:rsid w:val="00A400B5"/>
    <w:rsid w:val="00A40263"/>
    <w:rsid w:val="00A402AC"/>
    <w:rsid w:val="00A40408"/>
    <w:rsid w:val="00A40437"/>
    <w:rsid w:val="00A40476"/>
    <w:rsid w:val="00A40763"/>
    <w:rsid w:val="00A407E2"/>
    <w:rsid w:val="00A40874"/>
    <w:rsid w:val="00A40A1E"/>
    <w:rsid w:val="00A40A67"/>
    <w:rsid w:val="00A40C55"/>
    <w:rsid w:val="00A40D51"/>
    <w:rsid w:val="00A40EB6"/>
    <w:rsid w:val="00A40FE9"/>
    <w:rsid w:val="00A40FFD"/>
    <w:rsid w:val="00A410E2"/>
    <w:rsid w:val="00A4123A"/>
    <w:rsid w:val="00A41445"/>
    <w:rsid w:val="00A4155E"/>
    <w:rsid w:val="00A415EE"/>
    <w:rsid w:val="00A4161C"/>
    <w:rsid w:val="00A41634"/>
    <w:rsid w:val="00A41694"/>
    <w:rsid w:val="00A416D8"/>
    <w:rsid w:val="00A41792"/>
    <w:rsid w:val="00A417B6"/>
    <w:rsid w:val="00A417D0"/>
    <w:rsid w:val="00A418D4"/>
    <w:rsid w:val="00A419CF"/>
    <w:rsid w:val="00A41CDC"/>
    <w:rsid w:val="00A41F7D"/>
    <w:rsid w:val="00A41FD7"/>
    <w:rsid w:val="00A420DA"/>
    <w:rsid w:val="00A42128"/>
    <w:rsid w:val="00A421DF"/>
    <w:rsid w:val="00A421FF"/>
    <w:rsid w:val="00A423EC"/>
    <w:rsid w:val="00A42435"/>
    <w:rsid w:val="00A42562"/>
    <w:rsid w:val="00A4274B"/>
    <w:rsid w:val="00A427C0"/>
    <w:rsid w:val="00A428F9"/>
    <w:rsid w:val="00A42A9B"/>
    <w:rsid w:val="00A42B9F"/>
    <w:rsid w:val="00A42BCD"/>
    <w:rsid w:val="00A42BE9"/>
    <w:rsid w:val="00A42CC1"/>
    <w:rsid w:val="00A42D77"/>
    <w:rsid w:val="00A42E9F"/>
    <w:rsid w:val="00A42F8B"/>
    <w:rsid w:val="00A43000"/>
    <w:rsid w:val="00A43002"/>
    <w:rsid w:val="00A4304E"/>
    <w:rsid w:val="00A430A5"/>
    <w:rsid w:val="00A4334A"/>
    <w:rsid w:val="00A4337C"/>
    <w:rsid w:val="00A4337F"/>
    <w:rsid w:val="00A43386"/>
    <w:rsid w:val="00A433F0"/>
    <w:rsid w:val="00A43434"/>
    <w:rsid w:val="00A43469"/>
    <w:rsid w:val="00A434E1"/>
    <w:rsid w:val="00A435ED"/>
    <w:rsid w:val="00A43635"/>
    <w:rsid w:val="00A4380B"/>
    <w:rsid w:val="00A43880"/>
    <w:rsid w:val="00A43891"/>
    <w:rsid w:val="00A4396B"/>
    <w:rsid w:val="00A43ACE"/>
    <w:rsid w:val="00A43B9E"/>
    <w:rsid w:val="00A43CBF"/>
    <w:rsid w:val="00A43DD4"/>
    <w:rsid w:val="00A43F74"/>
    <w:rsid w:val="00A44354"/>
    <w:rsid w:val="00A44401"/>
    <w:rsid w:val="00A444E4"/>
    <w:rsid w:val="00A446C3"/>
    <w:rsid w:val="00A447A3"/>
    <w:rsid w:val="00A447DF"/>
    <w:rsid w:val="00A44836"/>
    <w:rsid w:val="00A44850"/>
    <w:rsid w:val="00A44AD8"/>
    <w:rsid w:val="00A44B0A"/>
    <w:rsid w:val="00A44C56"/>
    <w:rsid w:val="00A44CEA"/>
    <w:rsid w:val="00A44DF4"/>
    <w:rsid w:val="00A44DFB"/>
    <w:rsid w:val="00A44E83"/>
    <w:rsid w:val="00A44EEC"/>
    <w:rsid w:val="00A44F49"/>
    <w:rsid w:val="00A44F59"/>
    <w:rsid w:val="00A44FD2"/>
    <w:rsid w:val="00A4504C"/>
    <w:rsid w:val="00A4512A"/>
    <w:rsid w:val="00A4523E"/>
    <w:rsid w:val="00A45266"/>
    <w:rsid w:val="00A452B5"/>
    <w:rsid w:val="00A453C1"/>
    <w:rsid w:val="00A4559B"/>
    <w:rsid w:val="00A455FA"/>
    <w:rsid w:val="00A45656"/>
    <w:rsid w:val="00A4569D"/>
    <w:rsid w:val="00A456CF"/>
    <w:rsid w:val="00A456DC"/>
    <w:rsid w:val="00A4591F"/>
    <w:rsid w:val="00A45964"/>
    <w:rsid w:val="00A45B99"/>
    <w:rsid w:val="00A45C3D"/>
    <w:rsid w:val="00A45F65"/>
    <w:rsid w:val="00A45F96"/>
    <w:rsid w:val="00A45FB7"/>
    <w:rsid w:val="00A45FC7"/>
    <w:rsid w:val="00A4601E"/>
    <w:rsid w:val="00A462BA"/>
    <w:rsid w:val="00A4631F"/>
    <w:rsid w:val="00A4632A"/>
    <w:rsid w:val="00A463A3"/>
    <w:rsid w:val="00A4659C"/>
    <w:rsid w:val="00A465FC"/>
    <w:rsid w:val="00A46674"/>
    <w:rsid w:val="00A46690"/>
    <w:rsid w:val="00A4681F"/>
    <w:rsid w:val="00A46B5A"/>
    <w:rsid w:val="00A46BD2"/>
    <w:rsid w:val="00A46D9D"/>
    <w:rsid w:val="00A46DC0"/>
    <w:rsid w:val="00A470F5"/>
    <w:rsid w:val="00A471FC"/>
    <w:rsid w:val="00A4724B"/>
    <w:rsid w:val="00A47598"/>
    <w:rsid w:val="00A4776B"/>
    <w:rsid w:val="00A477D9"/>
    <w:rsid w:val="00A47879"/>
    <w:rsid w:val="00A47896"/>
    <w:rsid w:val="00A478D8"/>
    <w:rsid w:val="00A479A2"/>
    <w:rsid w:val="00A47C63"/>
    <w:rsid w:val="00A47CCE"/>
    <w:rsid w:val="00A47D33"/>
    <w:rsid w:val="00A47D7A"/>
    <w:rsid w:val="00A47DCA"/>
    <w:rsid w:val="00A47DE0"/>
    <w:rsid w:val="00A47F67"/>
    <w:rsid w:val="00A47F9C"/>
    <w:rsid w:val="00A47FD4"/>
    <w:rsid w:val="00A500DA"/>
    <w:rsid w:val="00A50186"/>
    <w:rsid w:val="00A501AB"/>
    <w:rsid w:val="00A50285"/>
    <w:rsid w:val="00A5033D"/>
    <w:rsid w:val="00A50391"/>
    <w:rsid w:val="00A50417"/>
    <w:rsid w:val="00A506B1"/>
    <w:rsid w:val="00A5077F"/>
    <w:rsid w:val="00A5090C"/>
    <w:rsid w:val="00A50918"/>
    <w:rsid w:val="00A50A47"/>
    <w:rsid w:val="00A50A5E"/>
    <w:rsid w:val="00A50D73"/>
    <w:rsid w:val="00A50DD4"/>
    <w:rsid w:val="00A50FC9"/>
    <w:rsid w:val="00A5108B"/>
    <w:rsid w:val="00A51194"/>
    <w:rsid w:val="00A513C6"/>
    <w:rsid w:val="00A51749"/>
    <w:rsid w:val="00A51837"/>
    <w:rsid w:val="00A51947"/>
    <w:rsid w:val="00A51D47"/>
    <w:rsid w:val="00A51DC8"/>
    <w:rsid w:val="00A51E5A"/>
    <w:rsid w:val="00A51EF7"/>
    <w:rsid w:val="00A51FA4"/>
    <w:rsid w:val="00A521C5"/>
    <w:rsid w:val="00A5236E"/>
    <w:rsid w:val="00A52396"/>
    <w:rsid w:val="00A5248F"/>
    <w:rsid w:val="00A52666"/>
    <w:rsid w:val="00A5268B"/>
    <w:rsid w:val="00A52710"/>
    <w:rsid w:val="00A52744"/>
    <w:rsid w:val="00A5284B"/>
    <w:rsid w:val="00A52851"/>
    <w:rsid w:val="00A528A1"/>
    <w:rsid w:val="00A52908"/>
    <w:rsid w:val="00A529B7"/>
    <w:rsid w:val="00A52A09"/>
    <w:rsid w:val="00A52B25"/>
    <w:rsid w:val="00A52C35"/>
    <w:rsid w:val="00A52CA3"/>
    <w:rsid w:val="00A52D07"/>
    <w:rsid w:val="00A52E61"/>
    <w:rsid w:val="00A52E6E"/>
    <w:rsid w:val="00A52EC0"/>
    <w:rsid w:val="00A52F29"/>
    <w:rsid w:val="00A53107"/>
    <w:rsid w:val="00A531E0"/>
    <w:rsid w:val="00A53562"/>
    <w:rsid w:val="00A53620"/>
    <w:rsid w:val="00A5362B"/>
    <w:rsid w:val="00A536F2"/>
    <w:rsid w:val="00A537F4"/>
    <w:rsid w:val="00A53A0D"/>
    <w:rsid w:val="00A53BB5"/>
    <w:rsid w:val="00A53C4F"/>
    <w:rsid w:val="00A53CD7"/>
    <w:rsid w:val="00A53D34"/>
    <w:rsid w:val="00A53F11"/>
    <w:rsid w:val="00A53F21"/>
    <w:rsid w:val="00A53F54"/>
    <w:rsid w:val="00A5410D"/>
    <w:rsid w:val="00A541F9"/>
    <w:rsid w:val="00A54240"/>
    <w:rsid w:val="00A54388"/>
    <w:rsid w:val="00A543FE"/>
    <w:rsid w:val="00A5451C"/>
    <w:rsid w:val="00A5454E"/>
    <w:rsid w:val="00A54572"/>
    <w:rsid w:val="00A5473F"/>
    <w:rsid w:val="00A5490D"/>
    <w:rsid w:val="00A54B0A"/>
    <w:rsid w:val="00A54BB9"/>
    <w:rsid w:val="00A54D8C"/>
    <w:rsid w:val="00A554E7"/>
    <w:rsid w:val="00A55506"/>
    <w:rsid w:val="00A55694"/>
    <w:rsid w:val="00A556BB"/>
    <w:rsid w:val="00A5570D"/>
    <w:rsid w:val="00A55859"/>
    <w:rsid w:val="00A5587C"/>
    <w:rsid w:val="00A55916"/>
    <w:rsid w:val="00A55A02"/>
    <w:rsid w:val="00A55B1C"/>
    <w:rsid w:val="00A55B1F"/>
    <w:rsid w:val="00A55DF5"/>
    <w:rsid w:val="00A55E68"/>
    <w:rsid w:val="00A55EA1"/>
    <w:rsid w:val="00A55FD1"/>
    <w:rsid w:val="00A560B3"/>
    <w:rsid w:val="00A560F5"/>
    <w:rsid w:val="00A56262"/>
    <w:rsid w:val="00A56356"/>
    <w:rsid w:val="00A5646A"/>
    <w:rsid w:val="00A5657F"/>
    <w:rsid w:val="00A565AD"/>
    <w:rsid w:val="00A565FB"/>
    <w:rsid w:val="00A566B8"/>
    <w:rsid w:val="00A566DB"/>
    <w:rsid w:val="00A56840"/>
    <w:rsid w:val="00A5687A"/>
    <w:rsid w:val="00A568CD"/>
    <w:rsid w:val="00A56945"/>
    <w:rsid w:val="00A56A24"/>
    <w:rsid w:val="00A56A7A"/>
    <w:rsid w:val="00A56B33"/>
    <w:rsid w:val="00A56B4F"/>
    <w:rsid w:val="00A56D97"/>
    <w:rsid w:val="00A56DA0"/>
    <w:rsid w:val="00A56DC3"/>
    <w:rsid w:val="00A56F97"/>
    <w:rsid w:val="00A57049"/>
    <w:rsid w:val="00A5709B"/>
    <w:rsid w:val="00A570B6"/>
    <w:rsid w:val="00A570C0"/>
    <w:rsid w:val="00A570FB"/>
    <w:rsid w:val="00A57116"/>
    <w:rsid w:val="00A5729E"/>
    <w:rsid w:val="00A57358"/>
    <w:rsid w:val="00A57362"/>
    <w:rsid w:val="00A574E3"/>
    <w:rsid w:val="00A57679"/>
    <w:rsid w:val="00A577F4"/>
    <w:rsid w:val="00A57913"/>
    <w:rsid w:val="00A57A16"/>
    <w:rsid w:val="00A57A6E"/>
    <w:rsid w:val="00A57AE3"/>
    <w:rsid w:val="00A57C6C"/>
    <w:rsid w:val="00A57CFE"/>
    <w:rsid w:val="00A57D8D"/>
    <w:rsid w:val="00A57F76"/>
    <w:rsid w:val="00A57FA3"/>
    <w:rsid w:val="00A6010E"/>
    <w:rsid w:val="00A60157"/>
    <w:rsid w:val="00A60158"/>
    <w:rsid w:val="00A60188"/>
    <w:rsid w:val="00A60274"/>
    <w:rsid w:val="00A60305"/>
    <w:rsid w:val="00A60605"/>
    <w:rsid w:val="00A60784"/>
    <w:rsid w:val="00A608EE"/>
    <w:rsid w:val="00A60932"/>
    <w:rsid w:val="00A60A12"/>
    <w:rsid w:val="00A60A86"/>
    <w:rsid w:val="00A60CD4"/>
    <w:rsid w:val="00A60D27"/>
    <w:rsid w:val="00A60DB7"/>
    <w:rsid w:val="00A60E23"/>
    <w:rsid w:val="00A60F31"/>
    <w:rsid w:val="00A6118F"/>
    <w:rsid w:val="00A613BE"/>
    <w:rsid w:val="00A61490"/>
    <w:rsid w:val="00A614A3"/>
    <w:rsid w:val="00A614DD"/>
    <w:rsid w:val="00A615BE"/>
    <w:rsid w:val="00A617D7"/>
    <w:rsid w:val="00A61B1A"/>
    <w:rsid w:val="00A61B38"/>
    <w:rsid w:val="00A61C52"/>
    <w:rsid w:val="00A61E2E"/>
    <w:rsid w:val="00A61F00"/>
    <w:rsid w:val="00A61FCE"/>
    <w:rsid w:val="00A62352"/>
    <w:rsid w:val="00A623C4"/>
    <w:rsid w:val="00A6265E"/>
    <w:rsid w:val="00A6280E"/>
    <w:rsid w:val="00A62846"/>
    <w:rsid w:val="00A62878"/>
    <w:rsid w:val="00A62C02"/>
    <w:rsid w:val="00A62D34"/>
    <w:rsid w:val="00A62D39"/>
    <w:rsid w:val="00A62D5F"/>
    <w:rsid w:val="00A62E4E"/>
    <w:rsid w:val="00A631EB"/>
    <w:rsid w:val="00A63235"/>
    <w:rsid w:val="00A6327D"/>
    <w:rsid w:val="00A632FD"/>
    <w:rsid w:val="00A6349F"/>
    <w:rsid w:val="00A637E7"/>
    <w:rsid w:val="00A638BA"/>
    <w:rsid w:val="00A638E1"/>
    <w:rsid w:val="00A63908"/>
    <w:rsid w:val="00A63957"/>
    <w:rsid w:val="00A63BC5"/>
    <w:rsid w:val="00A63BE7"/>
    <w:rsid w:val="00A63C2D"/>
    <w:rsid w:val="00A63EDA"/>
    <w:rsid w:val="00A641D5"/>
    <w:rsid w:val="00A641E5"/>
    <w:rsid w:val="00A64223"/>
    <w:rsid w:val="00A64371"/>
    <w:rsid w:val="00A643C2"/>
    <w:rsid w:val="00A64402"/>
    <w:rsid w:val="00A6449C"/>
    <w:rsid w:val="00A644D4"/>
    <w:rsid w:val="00A64543"/>
    <w:rsid w:val="00A646EA"/>
    <w:rsid w:val="00A64717"/>
    <w:rsid w:val="00A64882"/>
    <w:rsid w:val="00A648BB"/>
    <w:rsid w:val="00A64929"/>
    <w:rsid w:val="00A649A3"/>
    <w:rsid w:val="00A649AA"/>
    <w:rsid w:val="00A649EC"/>
    <w:rsid w:val="00A64ABC"/>
    <w:rsid w:val="00A64ADB"/>
    <w:rsid w:val="00A64B69"/>
    <w:rsid w:val="00A64E95"/>
    <w:rsid w:val="00A64E98"/>
    <w:rsid w:val="00A64E9B"/>
    <w:rsid w:val="00A64FEB"/>
    <w:rsid w:val="00A65164"/>
    <w:rsid w:val="00A651D6"/>
    <w:rsid w:val="00A6537F"/>
    <w:rsid w:val="00A65489"/>
    <w:rsid w:val="00A655D1"/>
    <w:rsid w:val="00A657FA"/>
    <w:rsid w:val="00A65977"/>
    <w:rsid w:val="00A6597D"/>
    <w:rsid w:val="00A65C9A"/>
    <w:rsid w:val="00A65E2B"/>
    <w:rsid w:val="00A65E93"/>
    <w:rsid w:val="00A65F0C"/>
    <w:rsid w:val="00A66010"/>
    <w:rsid w:val="00A6607B"/>
    <w:rsid w:val="00A661A3"/>
    <w:rsid w:val="00A66276"/>
    <w:rsid w:val="00A662E3"/>
    <w:rsid w:val="00A662EF"/>
    <w:rsid w:val="00A663C3"/>
    <w:rsid w:val="00A66503"/>
    <w:rsid w:val="00A6660B"/>
    <w:rsid w:val="00A66638"/>
    <w:rsid w:val="00A66775"/>
    <w:rsid w:val="00A6684C"/>
    <w:rsid w:val="00A6699E"/>
    <w:rsid w:val="00A66A1B"/>
    <w:rsid w:val="00A66AA2"/>
    <w:rsid w:val="00A66B37"/>
    <w:rsid w:val="00A66BDC"/>
    <w:rsid w:val="00A66BE7"/>
    <w:rsid w:val="00A66C45"/>
    <w:rsid w:val="00A66CB3"/>
    <w:rsid w:val="00A66E1F"/>
    <w:rsid w:val="00A66EB9"/>
    <w:rsid w:val="00A66F2B"/>
    <w:rsid w:val="00A67100"/>
    <w:rsid w:val="00A6716E"/>
    <w:rsid w:val="00A671E4"/>
    <w:rsid w:val="00A67374"/>
    <w:rsid w:val="00A6746B"/>
    <w:rsid w:val="00A67610"/>
    <w:rsid w:val="00A67688"/>
    <w:rsid w:val="00A67699"/>
    <w:rsid w:val="00A67726"/>
    <w:rsid w:val="00A6772C"/>
    <w:rsid w:val="00A6785A"/>
    <w:rsid w:val="00A678C7"/>
    <w:rsid w:val="00A6798F"/>
    <w:rsid w:val="00A679FE"/>
    <w:rsid w:val="00A67C33"/>
    <w:rsid w:val="00A67D48"/>
    <w:rsid w:val="00A67E21"/>
    <w:rsid w:val="00A67F87"/>
    <w:rsid w:val="00A700AE"/>
    <w:rsid w:val="00A70107"/>
    <w:rsid w:val="00A70211"/>
    <w:rsid w:val="00A7039F"/>
    <w:rsid w:val="00A70476"/>
    <w:rsid w:val="00A704DA"/>
    <w:rsid w:val="00A70539"/>
    <w:rsid w:val="00A705FD"/>
    <w:rsid w:val="00A70626"/>
    <w:rsid w:val="00A706A6"/>
    <w:rsid w:val="00A70888"/>
    <w:rsid w:val="00A70893"/>
    <w:rsid w:val="00A70DA9"/>
    <w:rsid w:val="00A70DFA"/>
    <w:rsid w:val="00A70E71"/>
    <w:rsid w:val="00A70FC7"/>
    <w:rsid w:val="00A70FE9"/>
    <w:rsid w:val="00A710F6"/>
    <w:rsid w:val="00A71178"/>
    <w:rsid w:val="00A711E2"/>
    <w:rsid w:val="00A713D4"/>
    <w:rsid w:val="00A7153D"/>
    <w:rsid w:val="00A7163E"/>
    <w:rsid w:val="00A71653"/>
    <w:rsid w:val="00A7170F"/>
    <w:rsid w:val="00A718DD"/>
    <w:rsid w:val="00A719CF"/>
    <w:rsid w:val="00A71A47"/>
    <w:rsid w:val="00A71ABC"/>
    <w:rsid w:val="00A71BEC"/>
    <w:rsid w:val="00A71C42"/>
    <w:rsid w:val="00A71D7C"/>
    <w:rsid w:val="00A71E84"/>
    <w:rsid w:val="00A71F36"/>
    <w:rsid w:val="00A71FA8"/>
    <w:rsid w:val="00A7207E"/>
    <w:rsid w:val="00A72122"/>
    <w:rsid w:val="00A72156"/>
    <w:rsid w:val="00A7215D"/>
    <w:rsid w:val="00A7220C"/>
    <w:rsid w:val="00A72241"/>
    <w:rsid w:val="00A72453"/>
    <w:rsid w:val="00A724F9"/>
    <w:rsid w:val="00A725E5"/>
    <w:rsid w:val="00A7269B"/>
    <w:rsid w:val="00A72899"/>
    <w:rsid w:val="00A728B6"/>
    <w:rsid w:val="00A729B7"/>
    <w:rsid w:val="00A72AA7"/>
    <w:rsid w:val="00A72AF1"/>
    <w:rsid w:val="00A72B86"/>
    <w:rsid w:val="00A72CC1"/>
    <w:rsid w:val="00A730E4"/>
    <w:rsid w:val="00A731A4"/>
    <w:rsid w:val="00A73345"/>
    <w:rsid w:val="00A73706"/>
    <w:rsid w:val="00A7388A"/>
    <w:rsid w:val="00A738FE"/>
    <w:rsid w:val="00A739C5"/>
    <w:rsid w:val="00A73A03"/>
    <w:rsid w:val="00A73AEE"/>
    <w:rsid w:val="00A73B74"/>
    <w:rsid w:val="00A73C77"/>
    <w:rsid w:val="00A73CC9"/>
    <w:rsid w:val="00A73DD0"/>
    <w:rsid w:val="00A73E88"/>
    <w:rsid w:val="00A73EA6"/>
    <w:rsid w:val="00A73EE3"/>
    <w:rsid w:val="00A74601"/>
    <w:rsid w:val="00A747BF"/>
    <w:rsid w:val="00A747F1"/>
    <w:rsid w:val="00A7485F"/>
    <w:rsid w:val="00A748B9"/>
    <w:rsid w:val="00A7490C"/>
    <w:rsid w:val="00A749EB"/>
    <w:rsid w:val="00A74B2B"/>
    <w:rsid w:val="00A74D8E"/>
    <w:rsid w:val="00A74DEC"/>
    <w:rsid w:val="00A7507A"/>
    <w:rsid w:val="00A750A2"/>
    <w:rsid w:val="00A7513F"/>
    <w:rsid w:val="00A752CC"/>
    <w:rsid w:val="00A753DD"/>
    <w:rsid w:val="00A753EE"/>
    <w:rsid w:val="00A75402"/>
    <w:rsid w:val="00A755F0"/>
    <w:rsid w:val="00A75660"/>
    <w:rsid w:val="00A7573C"/>
    <w:rsid w:val="00A75812"/>
    <w:rsid w:val="00A758CF"/>
    <w:rsid w:val="00A75914"/>
    <w:rsid w:val="00A75939"/>
    <w:rsid w:val="00A75946"/>
    <w:rsid w:val="00A75964"/>
    <w:rsid w:val="00A75C78"/>
    <w:rsid w:val="00A75CA5"/>
    <w:rsid w:val="00A75F40"/>
    <w:rsid w:val="00A75FD4"/>
    <w:rsid w:val="00A7600A"/>
    <w:rsid w:val="00A76074"/>
    <w:rsid w:val="00A76143"/>
    <w:rsid w:val="00A76289"/>
    <w:rsid w:val="00A76351"/>
    <w:rsid w:val="00A763A2"/>
    <w:rsid w:val="00A763F1"/>
    <w:rsid w:val="00A763F7"/>
    <w:rsid w:val="00A76420"/>
    <w:rsid w:val="00A7645C"/>
    <w:rsid w:val="00A76539"/>
    <w:rsid w:val="00A76583"/>
    <w:rsid w:val="00A76730"/>
    <w:rsid w:val="00A76A33"/>
    <w:rsid w:val="00A76B58"/>
    <w:rsid w:val="00A76BB3"/>
    <w:rsid w:val="00A76C27"/>
    <w:rsid w:val="00A76C70"/>
    <w:rsid w:val="00A76D6C"/>
    <w:rsid w:val="00A76E76"/>
    <w:rsid w:val="00A771C2"/>
    <w:rsid w:val="00A77254"/>
    <w:rsid w:val="00A77397"/>
    <w:rsid w:val="00A773DA"/>
    <w:rsid w:val="00A7749D"/>
    <w:rsid w:val="00A775BD"/>
    <w:rsid w:val="00A7761C"/>
    <w:rsid w:val="00A77705"/>
    <w:rsid w:val="00A77725"/>
    <w:rsid w:val="00A778D6"/>
    <w:rsid w:val="00A77962"/>
    <w:rsid w:val="00A77A6F"/>
    <w:rsid w:val="00A77C37"/>
    <w:rsid w:val="00A77F49"/>
    <w:rsid w:val="00A80017"/>
    <w:rsid w:val="00A802FC"/>
    <w:rsid w:val="00A80406"/>
    <w:rsid w:val="00A8046D"/>
    <w:rsid w:val="00A80473"/>
    <w:rsid w:val="00A8058A"/>
    <w:rsid w:val="00A80622"/>
    <w:rsid w:val="00A8075E"/>
    <w:rsid w:val="00A807DA"/>
    <w:rsid w:val="00A808C3"/>
    <w:rsid w:val="00A80934"/>
    <w:rsid w:val="00A80962"/>
    <w:rsid w:val="00A80AB1"/>
    <w:rsid w:val="00A80B27"/>
    <w:rsid w:val="00A80B93"/>
    <w:rsid w:val="00A80E4B"/>
    <w:rsid w:val="00A80E63"/>
    <w:rsid w:val="00A80E78"/>
    <w:rsid w:val="00A80FB3"/>
    <w:rsid w:val="00A80FF9"/>
    <w:rsid w:val="00A8112A"/>
    <w:rsid w:val="00A812C1"/>
    <w:rsid w:val="00A81408"/>
    <w:rsid w:val="00A814A4"/>
    <w:rsid w:val="00A814F5"/>
    <w:rsid w:val="00A81852"/>
    <w:rsid w:val="00A81CC2"/>
    <w:rsid w:val="00A81E92"/>
    <w:rsid w:val="00A81F3D"/>
    <w:rsid w:val="00A81F87"/>
    <w:rsid w:val="00A81FE6"/>
    <w:rsid w:val="00A8204B"/>
    <w:rsid w:val="00A82050"/>
    <w:rsid w:val="00A820A7"/>
    <w:rsid w:val="00A82241"/>
    <w:rsid w:val="00A82408"/>
    <w:rsid w:val="00A82448"/>
    <w:rsid w:val="00A8261D"/>
    <w:rsid w:val="00A826F1"/>
    <w:rsid w:val="00A82917"/>
    <w:rsid w:val="00A82A29"/>
    <w:rsid w:val="00A82B15"/>
    <w:rsid w:val="00A82CA8"/>
    <w:rsid w:val="00A82DEB"/>
    <w:rsid w:val="00A82E02"/>
    <w:rsid w:val="00A82E1E"/>
    <w:rsid w:val="00A82EF2"/>
    <w:rsid w:val="00A83047"/>
    <w:rsid w:val="00A832C8"/>
    <w:rsid w:val="00A83528"/>
    <w:rsid w:val="00A83786"/>
    <w:rsid w:val="00A83805"/>
    <w:rsid w:val="00A83945"/>
    <w:rsid w:val="00A839A0"/>
    <w:rsid w:val="00A83B4D"/>
    <w:rsid w:val="00A83B77"/>
    <w:rsid w:val="00A83C7C"/>
    <w:rsid w:val="00A83C9B"/>
    <w:rsid w:val="00A83D00"/>
    <w:rsid w:val="00A83D3F"/>
    <w:rsid w:val="00A83E4E"/>
    <w:rsid w:val="00A84058"/>
    <w:rsid w:val="00A84119"/>
    <w:rsid w:val="00A84300"/>
    <w:rsid w:val="00A84302"/>
    <w:rsid w:val="00A84317"/>
    <w:rsid w:val="00A844FB"/>
    <w:rsid w:val="00A8452F"/>
    <w:rsid w:val="00A8458D"/>
    <w:rsid w:val="00A848AB"/>
    <w:rsid w:val="00A849F8"/>
    <w:rsid w:val="00A84A0E"/>
    <w:rsid w:val="00A84D3A"/>
    <w:rsid w:val="00A84E79"/>
    <w:rsid w:val="00A84ECE"/>
    <w:rsid w:val="00A850A7"/>
    <w:rsid w:val="00A850EF"/>
    <w:rsid w:val="00A85505"/>
    <w:rsid w:val="00A8557E"/>
    <w:rsid w:val="00A855B4"/>
    <w:rsid w:val="00A856F5"/>
    <w:rsid w:val="00A857AD"/>
    <w:rsid w:val="00A857E3"/>
    <w:rsid w:val="00A85808"/>
    <w:rsid w:val="00A85968"/>
    <w:rsid w:val="00A85B48"/>
    <w:rsid w:val="00A85B65"/>
    <w:rsid w:val="00A85BB8"/>
    <w:rsid w:val="00A85D71"/>
    <w:rsid w:val="00A85DE1"/>
    <w:rsid w:val="00A85E5A"/>
    <w:rsid w:val="00A85ECD"/>
    <w:rsid w:val="00A85F25"/>
    <w:rsid w:val="00A8610A"/>
    <w:rsid w:val="00A86296"/>
    <w:rsid w:val="00A8647D"/>
    <w:rsid w:val="00A864C2"/>
    <w:rsid w:val="00A8651B"/>
    <w:rsid w:val="00A86530"/>
    <w:rsid w:val="00A865BE"/>
    <w:rsid w:val="00A8666E"/>
    <w:rsid w:val="00A86948"/>
    <w:rsid w:val="00A8697B"/>
    <w:rsid w:val="00A86987"/>
    <w:rsid w:val="00A86A9D"/>
    <w:rsid w:val="00A86B48"/>
    <w:rsid w:val="00A86E45"/>
    <w:rsid w:val="00A86E7E"/>
    <w:rsid w:val="00A86F5C"/>
    <w:rsid w:val="00A87075"/>
    <w:rsid w:val="00A870C9"/>
    <w:rsid w:val="00A87251"/>
    <w:rsid w:val="00A87288"/>
    <w:rsid w:val="00A872C4"/>
    <w:rsid w:val="00A8741E"/>
    <w:rsid w:val="00A8744B"/>
    <w:rsid w:val="00A8764D"/>
    <w:rsid w:val="00A87795"/>
    <w:rsid w:val="00A879B0"/>
    <w:rsid w:val="00A879C2"/>
    <w:rsid w:val="00A87A58"/>
    <w:rsid w:val="00A87BB2"/>
    <w:rsid w:val="00A87BCA"/>
    <w:rsid w:val="00A87DFC"/>
    <w:rsid w:val="00A87F6B"/>
    <w:rsid w:val="00A87FAE"/>
    <w:rsid w:val="00A87FB0"/>
    <w:rsid w:val="00A87FF1"/>
    <w:rsid w:val="00A90035"/>
    <w:rsid w:val="00A90112"/>
    <w:rsid w:val="00A90392"/>
    <w:rsid w:val="00A9041D"/>
    <w:rsid w:val="00A904E7"/>
    <w:rsid w:val="00A906CC"/>
    <w:rsid w:val="00A906E6"/>
    <w:rsid w:val="00A9085B"/>
    <w:rsid w:val="00A908EB"/>
    <w:rsid w:val="00A9099A"/>
    <w:rsid w:val="00A909A4"/>
    <w:rsid w:val="00A90BD6"/>
    <w:rsid w:val="00A90C56"/>
    <w:rsid w:val="00A90C61"/>
    <w:rsid w:val="00A90CA9"/>
    <w:rsid w:val="00A90CE2"/>
    <w:rsid w:val="00A90D1D"/>
    <w:rsid w:val="00A90D35"/>
    <w:rsid w:val="00A9111F"/>
    <w:rsid w:val="00A91410"/>
    <w:rsid w:val="00A91512"/>
    <w:rsid w:val="00A9157E"/>
    <w:rsid w:val="00A915B8"/>
    <w:rsid w:val="00A91990"/>
    <w:rsid w:val="00A91A2E"/>
    <w:rsid w:val="00A91A38"/>
    <w:rsid w:val="00A91A5B"/>
    <w:rsid w:val="00A91D06"/>
    <w:rsid w:val="00A91DBC"/>
    <w:rsid w:val="00A91E6E"/>
    <w:rsid w:val="00A91F81"/>
    <w:rsid w:val="00A92124"/>
    <w:rsid w:val="00A9215C"/>
    <w:rsid w:val="00A92290"/>
    <w:rsid w:val="00A92391"/>
    <w:rsid w:val="00A9246B"/>
    <w:rsid w:val="00A92924"/>
    <w:rsid w:val="00A929FE"/>
    <w:rsid w:val="00A92D25"/>
    <w:rsid w:val="00A92D86"/>
    <w:rsid w:val="00A92DB6"/>
    <w:rsid w:val="00A92DDC"/>
    <w:rsid w:val="00A92EF6"/>
    <w:rsid w:val="00A93107"/>
    <w:rsid w:val="00A93174"/>
    <w:rsid w:val="00A9322A"/>
    <w:rsid w:val="00A93258"/>
    <w:rsid w:val="00A93373"/>
    <w:rsid w:val="00A933CD"/>
    <w:rsid w:val="00A93558"/>
    <w:rsid w:val="00A9359E"/>
    <w:rsid w:val="00A93624"/>
    <w:rsid w:val="00A9379C"/>
    <w:rsid w:val="00A937AF"/>
    <w:rsid w:val="00A93811"/>
    <w:rsid w:val="00A93818"/>
    <w:rsid w:val="00A93822"/>
    <w:rsid w:val="00A93858"/>
    <w:rsid w:val="00A93920"/>
    <w:rsid w:val="00A939D6"/>
    <w:rsid w:val="00A93ABD"/>
    <w:rsid w:val="00A93AD4"/>
    <w:rsid w:val="00A93D0A"/>
    <w:rsid w:val="00A93D19"/>
    <w:rsid w:val="00A93DB0"/>
    <w:rsid w:val="00A93FE7"/>
    <w:rsid w:val="00A94052"/>
    <w:rsid w:val="00A9460C"/>
    <w:rsid w:val="00A94852"/>
    <w:rsid w:val="00A948CB"/>
    <w:rsid w:val="00A94A0B"/>
    <w:rsid w:val="00A94AAB"/>
    <w:rsid w:val="00A94ABD"/>
    <w:rsid w:val="00A94CFA"/>
    <w:rsid w:val="00A94E54"/>
    <w:rsid w:val="00A94E7F"/>
    <w:rsid w:val="00A94F29"/>
    <w:rsid w:val="00A94FD8"/>
    <w:rsid w:val="00A95121"/>
    <w:rsid w:val="00A951F5"/>
    <w:rsid w:val="00A951FB"/>
    <w:rsid w:val="00A95376"/>
    <w:rsid w:val="00A9547A"/>
    <w:rsid w:val="00A95578"/>
    <w:rsid w:val="00A957D9"/>
    <w:rsid w:val="00A9595B"/>
    <w:rsid w:val="00A95982"/>
    <w:rsid w:val="00A95A44"/>
    <w:rsid w:val="00A95BD3"/>
    <w:rsid w:val="00A95D6D"/>
    <w:rsid w:val="00A964AB"/>
    <w:rsid w:val="00A967A4"/>
    <w:rsid w:val="00A9682A"/>
    <w:rsid w:val="00A9693D"/>
    <w:rsid w:val="00A96995"/>
    <w:rsid w:val="00A969A2"/>
    <w:rsid w:val="00A96A07"/>
    <w:rsid w:val="00A96E53"/>
    <w:rsid w:val="00A96FFC"/>
    <w:rsid w:val="00A970A1"/>
    <w:rsid w:val="00A970DD"/>
    <w:rsid w:val="00A97115"/>
    <w:rsid w:val="00A974B6"/>
    <w:rsid w:val="00A9775D"/>
    <w:rsid w:val="00A9777C"/>
    <w:rsid w:val="00A978DB"/>
    <w:rsid w:val="00A978E5"/>
    <w:rsid w:val="00A979EA"/>
    <w:rsid w:val="00A97A82"/>
    <w:rsid w:val="00A97AC9"/>
    <w:rsid w:val="00A97B5F"/>
    <w:rsid w:val="00A97B84"/>
    <w:rsid w:val="00A97CB9"/>
    <w:rsid w:val="00A97EC2"/>
    <w:rsid w:val="00A97FCC"/>
    <w:rsid w:val="00AA0003"/>
    <w:rsid w:val="00AA0076"/>
    <w:rsid w:val="00AA00A8"/>
    <w:rsid w:val="00AA01B7"/>
    <w:rsid w:val="00AA01C1"/>
    <w:rsid w:val="00AA037C"/>
    <w:rsid w:val="00AA0668"/>
    <w:rsid w:val="00AA08E8"/>
    <w:rsid w:val="00AA08F4"/>
    <w:rsid w:val="00AA0904"/>
    <w:rsid w:val="00AA0944"/>
    <w:rsid w:val="00AA0BC2"/>
    <w:rsid w:val="00AA0C51"/>
    <w:rsid w:val="00AA0C8D"/>
    <w:rsid w:val="00AA0E66"/>
    <w:rsid w:val="00AA0FAD"/>
    <w:rsid w:val="00AA10C2"/>
    <w:rsid w:val="00AA14EB"/>
    <w:rsid w:val="00AA1500"/>
    <w:rsid w:val="00AA171F"/>
    <w:rsid w:val="00AA173C"/>
    <w:rsid w:val="00AA17EC"/>
    <w:rsid w:val="00AA18BF"/>
    <w:rsid w:val="00AA18CE"/>
    <w:rsid w:val="00AA195C"/>
    <w:rsid w:val="00AA1B3E"/>
    <w:rsid w:val="00AA1B4A"/>
    <w:rsid w:val="00AA1D67"/>
    <w:rsid w:val="00AA1DE1"/>
    <w:rsid w:val="00AA1EAA"/>
    <w:rsid w:val="00AA1F2A"/>
    <w:rsid w:val="00AA2057"/>
    <w:rsid w:val="00AA205A"/>
    <w:rsid w:val="00AA212E"/>
    <w:rsid w:val="00AA215B"/>
    <w:rsid w:val="00AA2310"/>
    <w:rsid w:val="00AA24D4"/>
    <w:rsid w:val="00AA2672"/>
    <w:rsid w:val="00AA28EE"/>
    <w:rsid w:val="00AA28EF"/>
    <w:rsid w:val="00AA2A03"/>
    <w:rsid w:val="00AA2AB4"/>
    <w:rsid w:val="00AA2ADB"/>
    <w:rsid w:val="00AA2B06"/>
    <w:rsid w:val="00AA2C16"/>
    <w:rsid w:val="00AA2ED2"/>
    <w:rsid w:val="00AA30AC"/>
    <w:rsid w:val="00AA3131"/>
    <w:rsid w:val="00AA32C5"/>
    <w:rsid w:val="00AA33B7"/>
    <w:rsid w:val="00AA35C0"/>
    <w:rsid w:val="00AA388B"/>
    <w:rsid w:val="00AA39A7"/>
    <w:rsid w:val="00AA3C0B"/>
    <w:rsid w:val="00AA3CA6"/>
    <w:rsid w:val="00AA3D07"/>
    <w:rsid w:val="00AA3D4A"/>
    <w:rsid w:val="00AA3DAB"/>
    <w:rsid w:val="00AA3E2A"/>
    <w:rsid w:val="00AA3F0A"/>
    <w:rsid w:val="00AA3F3D"/>
    <w:rsid w:val="00AA3FB8"/>
    <w:rsid w:val="00AA4120"/>
    <w:rsid w:val="00AA417A"/>
    <w:rsid w:val="00AA4219"/>
    <w:rsid w:val="00AA427B"/>
    <w:rsid w:val="00AA4511"/>
    <w:rsid w:val="00AA4621"/>
    <w:rsid w:val="00AA462A"/>
    <w:rsid w:val="00AA4633"/>
    <w:rsid w:val="00AA46C5"/>
    <w:rsid w:val="00AA47CC"/>
    <w:rsid w:val="00AA481C"/>
    <w:rsid w:val="00AA4ABE"/>
    <w:rsid w:val="00AA4B8A"/>
    <w:rsid w:val="00AA4BB8"/>
    <w:rsid w:val="00AA4C4B"/>
    <w:rsid w:val="00AA4CF0"/>
    <w:rsid w:val="00AA4D04"/>
    <w:rsid w:val="00AA4D19"/>
    <w:rsid w:val="00AA4D6C"/>
    <w:rsid w:val="00AA4F1A"/>
    <w:rsid w:val="00AA5035"/>
    <w:rsid w:val="00AA50EE"/>
    <w:rsid w:val="00AA5120"/>
    <w:rsid w:val="00AA5212"/>
    <w:rsid w:val="00AA5255"/>
    <w:rsid w:val="00AA530B"/>
    <w:rsid w:val="00AA5323"/>
    <w:rsid w:val="00AA532A"/>
    <w:rsid w:val="00AA53BB"/>
    <w:rsid w:val="00AA542A"/>
    <w:rsid w:val="00AA543B"/>
    <w:rsid w:val="00AA55AE"/>
    <w:rsid w:val="00AA5622"/>
    <w:rsid w:val="00AA5732"/>
    <w:rsid w:val="00AA573C"/>
    <w:rsid w:val="00AA574F"/>
    <w:rsid w:val="00AA5770"/>
    <w:rsid w:val="00AA59C4"/>
    <w:rsid w:val="00AA5A23"/>
    <w:rsid w:val="00AA5AA8"/>
    <w:rsid w:val="00AA5DDE"/>
    <w:rsid w:val="00AA5E52"/>
    <w:rsid w:val="00AA5FE5"/>
    <w:rsid w:val="00AA604E"/>
    <w:rsid w:val="00AA60CB"/>
    <w:rsid w:val="00AA61CE"/>
    <w:rsid w:val="00AA627F"/>
    <w:rsid w:val="00AA66BB"/>
    <w:rsid w:val="00AA682B"/>
    <w:rsid w:val="00AA69D6"/>
    <w:rsid w:val="00AA6DD3"/>
    <w:rsid w:val="00AA70E0"/>
    <w:rsid w:val="00AA7362"/>
    <w:rsid w:val="00AA73BD"/>
    <w:rsid w:val="00AA752E"/>
    <w:rsid w:val="00AA75E1"/>
    <w:rsid w:val="00AA7629"/>
    <w:rsid w:val="00AA766B"/>
    <w:rsid w:val="00AA77A6"/>
    <w:rsid w:val="00AA788A"/>
    <w:rsid w:val="00AA7982"/>
    <w:rsid w:val="00AA7A0C"/>
    <w:rsid w:val="00AA7B46"/>
    <w:rsid w:val="00AA7C9E"/>
    <w:rsid w:val="00AA7D1B"/>
    <w:rsid w:val="00AA7E35"/>
    <w:rsid w:val="00AA7F20"/>
    <w:rsid w:val="00AB014D"/>
    <w:rsid w:val="00AB0235"/>
    <w:rsid w:val="00AB024D"/>
    <w:rsid w:val="00AB02CE"/>
    <w:rsid w:val="00AB0394"/>
    <w:rsid w:val="00AB07F1"/>
    <w:rsid w:val="00AB086B"/>
    <w:rsid w:val="00AB088F"/>
    <w:rsid w:val="00AB0A4A"/>
    <w:rsid w:val="00AB0A93"/>
    <w:rsid w:val="00AB0AAB"/>
    <w:rsid w:val="00AB0BEB"/>
    <w:rsid w:val="00AB0C49"/>
    <w:rsid w:val="00AB0C4A"/>
    <w:rsid w:val="00AB0CDC"/>
    <w:rsid w:val="00AB0CF6"/>
    <w:rsid w:val="00AB0D23"/>
    <w:rsid w:val="00AB0DE3"/>
    <w:rsid w:val="00AB0E4C"/>
    <w:rsid w:val="00AB0E59"/>
    <w:rsid w:val="00AB0F12"/>
    <w:rsid w:val="00AB1056"/>
    <w:rsid w:val="00AB105D"/>
    <w:rsid w:val="00AB1066"/>
    <w:rsid w:val="00AB118D"/>
    <w:rsid w:val="00AB1293"/>
    <w:rsid w:val="00AB1376"/>
    <w:rsid w:val="00AB141F"/>
    <w:rsid w:val="00AB144C"/>
    <w:rsid w:val="00AB1536"/>
    <w:rsid w:val="00AB1663"/>
    <w:rsid w:val="00AB1720"/>
    <w:rsid w:val="00AB192E"/>
    <w:rsid w:val="00AB19A5"/>
    <w:rsid w:val="00AB1A48"/>
    <w:rsid w:val="00AB1A70"/>
    <w:rsid w:val="00AB1A86"/>
    <w:rsid w:val="00AB1BAF"/>
    <w:rsid w:val="00AB1BBE"/>
    <w:rsid w:val="00AB1C1C"/>
    <w:rsid w:val="00AB2165"/>
    <w:rsid w:val="00AB2194"/>
    <w:rsid w:val="00AB21FD"/>
    <w:rsid w:val="00AB225D"/>
    <w:rsid w:val="00AB236D"/>
    <w:rsid w:val="00AB2698"/>
    <w:rsid w:val="00AB2699"/>
    <w:rsid w:val="00AB26AA"/>
    <w:rsid w:val="00AB2883"/>
    <w:rsid w:val="00AB292E"/>
    <w:rsid w:val="00AB2A33"/>
    <w:rsid w:val="00AB2B83"/>
    <w:rsid w:val="00AB2B9B"/>
    <w:rsid w:val="00AB2BCE"/>
    <w:rsid w:val="00AB2CAE"/>
    <w:rsid w:val="00AB2CBA"/>
    <w:rsid w:val="00AB2CE4"/>
    <w:rsid w:val="00AB2D89"/>
    <w:rsid w:val="00AB2E01"/>
    <w:rsid w:val="00AB2E26"/>
    <w:rsid w:val="00AB2F46"/>
    <w:rsid w:val="00AB2F54"/>
    <w:rsid w:val="00AB2F58"/>
    <w:rsid w:val="00AB2FDA"/>
    <w:rsid w:val="00AB3017"/>
    <w:rsid w:val="00AB3047"/>
    <w:rsid w:val="00AB322A"/>
    <w:rsid w:val="00AB3272"/>
    <w:rsid w:val="00AB32E7"/>
    <w:rsid w:val="00AB33E6"/>
    <w:rsid w:val="00AB3583"/>
    <w:rsid w:val="00AB3611"/>
    <w:rsid w:val="00AB3616"/>
    <w:rsid w:val="00AB36A7"/>
    <w:rsid w:val="00AB3790"/>
    <w:rsid w:val="00AB38A1"/>
    <w:rsid w:val="00AB3A58"/>
    <w:rsid w:val="00AB3AFD"/>
    <w:rsid w:val="00AB3B7E"/>
    <w:rsid w:val="00AB3B9A"/>
    <w:rsid w:val="00AB3D49"/>
    <w:rsid w:val="00AB3F17"/>
    <w:rsid w:val="00AB3FF6"/>
    <w:rsid w:val="00AB40F3"/>
    <w:rsid w:val="00AB4124"/>
    <w:rsid w:val="00AB426D"/>
    <w:rsid w:val="00AB43D7"/>
    <w:rsid w:val="00AB4679"/>
    <w:rsid w:val="00AB46F4"/>
    <w:rsid w:val="00AB4977"/>
    <w:rsid w:val="00AB4D2A"/>
    <w:rsid w:val="00AB5023"/>
    <w:rsid w:val="00AB5161"/>
    <w:rsid w:val="00AB519D"/>
    <w:rsid w:val="00AB52A1"/>
    <w:rsid w:val="00AB52AB"/>
    <w:rsid w:val="00AB5372"/>
    <w:rsid w:val="00AB55FC"/>
    <w:rsid w:val="00AB56A8"/>
    <w:rsid w:val="00AB57E7"/>
    <w:rsid w:val="00AB5825"/>
    <w:rsid w:val="00AB59C3"/>
    <w:rsid w:val="00AB5AC3"/>
    <w:rsid w:val="00AB5AF6"/>
    <w:rsid w:val="00AB5BC7"/>
    <w:rsid w:val="00AB5CF1"/>
    <w:rsid w:val="00AB5EA5"/>
    <w:rsid w:val="00AB5FBF"/>
    <w:rsid w:val="00AB604C"/>
    <w:rsid w:val="00AB6146"/>
    <w:rsid w:val="00AB623B"/>
    <w:rsid w:val="00AB6283"/>
    <w:rsid w:val="00AB62AE"/>
    <w:rsid w:val="00AB63A5"/>
    <w:rsid w:val="00AB648F"/>
    <w:rsid w:val="00AB64D9"/>
    <w:rsid w:val="00AB6543"/>
    <w:rsid w:val="00AB66D5"/>
    <w:rsid w:val="00AB67AE"/>
    <w:rsid w:val="00AB6846"/>
    <w:rsid w:val="00AB6867"/>
    <w:rsid w:val="00AB689B"/>
    <w:rsid w:val="00AB696B"/>
    <w:rsid w:val="00AB6A28"/>
    <w:rsid w:val="00AB6A5C"/>
    <w:rsid w:val="00AB6A7D"/>
    <w:rsid w:val="00AB6B43"/>
    <w:rsid w:val="00AB6C2E"/>
    <w:rsid w:val="00AB6CAF"/>
    <w:rsid w:val="00AB6CF2"/>
    <w:rsid w:val="00AB6DC7"/>
    <w:rsid w:val="00AB6DD2"/>
    <w:rsid w:val="00AB6E11"/>
    <w:rsid w:val="00AB6F2F"/>
    <w:rsid w:val="00AB701E"/>
    <w:rsid w:val="00AB7110"/>
    <w:rsid w:val="00AB72A2"/>
    <w:rsid w:val="00AB72D9"/>
    <w:rsid w:val="00AB7881"/>
    <w:rsid w:val="00AB78E1"/>
    <w:rsid w:val="00AB79A5"/>
    <w:rsid w:val="00AB7DD7"/>
    <w:rsid w:val="00AB7DE8"/>
    <w:rsid w:val="00AB7F55"/>
    <w:rsid w:val="00AC0010"/>
    <w:rsid w:val="00AC00D4"/>
    <w:rsid w:val="00AC00D6"/>
    <w:rsid w:val="00AC01F2"/>
    <w:rsid w:val="00AC0398"/>
    <w:rsid w:val="00AC05E2"/>
    <w:rsid w:val="00AC0614"/>
    <w:rsid w:val="00AC0648"/>
    <w:rsid w:val="00AC08AC"/>
    <w:rsid w:val="00AC08C3"/>
    <w:rsid w:val="00AC0A90"/>
    <w:rsid w:val="00AC0AFF"/>
    <w:rsid w:val="00AC0B85"/>
    <w:rsid w:val="00AC0C01"/>
    <w:rsid w:val="00AC0CD5"/>
    <w:rsid w:val="00AC1145"/>
    <w:rsid w:val="00AC1151"/>
    <w:rsid w:val="00AC12C2"/>
    <w:rsid w:val="00AC12D7"/>
    <w:rsid w:val="00AC1347"/>
    <w:rsid w:val="00AC1496"/>
    <w:rsid w:val="00AC17BE"/>
    <w:rsid w:val="00AC17C8"/>
    <w:rsid w:val="00AC17E0"/>
    <w:rsid w:val="00AC1892"/>
    <w:rsid w:val="00AC18C8"/>
    <w:rsid w:val="00AC1932"/>
    <w:rsid w:val="00AC19FB"/>
    <w:rsid w:val="00AC1A04"/>
    <w:rsid w:val="00AC1CDD"/>
    <w:rsid w:val="00AC1D15"/>
    <w:rsid w:val="00AC1D1B"/>
    <w:rsid w:val="00AC1D67"/>
    <w:rsid w:val="00AC1ED0"/>
    <w:rsid w:val="00AC210A"/>
    <w:rsid w:val="00AC214D"/>
    <w:rsid w:val="00AC2208"/>
    <w:rsid w:val="00AC2394"/>
    <w:rsid w:val="00AC240A"/>
    <w:rsid w:val="00AC24E1"/>
    <w:rsid w:val="00AC2508"/>
    <w:rsid w:val="00AC26B2"/>
    <w:rsid w:val="00AC28EE"/>
    <w:rsid w:val="00AC2B68"/>
    <w:rsid w:val="00AC2B86"/>
    <w:rsid w:val="00AC2CB8"/>
    <w:rsid w:val="00AC2E38"/>
    <w:rsid w:val="00AC2EE3"/>
    <w:rsid w:val="00AC2F56"/>
    <w:rsid w:val="00AC31EB"/>
    <w:rsid w:val="00AC325F"/>
    <w:rsid w:val="00AC339A"/>
    <w:rsid w:val="00AC33EC"/>
    <w:rsid w:val="00AC3460"/>
    <w:rsid w:val="00AC34C7"/>
    <w:rsid w:val="00AC3545"/>
    <w:rsid w:val="00AC356A"/>
    <w:rsid w:val="00AC3619"/>
    <w:rsid w:val="00AC366D"/>
    <w:rsid w:val="00AC3936"/>
    <w:rsid w:val="00AC39AD"/>
    <w:rsid w:val="00AC3A1A"/>
    <w:rsid w:val="00AC3A21"/>
    <w:rsid w:val="00AC3AC7"/>
    <w:rsid w:val="00AC3C0A"/>
    <w:rsid w:val="00AC3CBA"/>
    <w:rsid w:val="00AC3D6D"/>
    <w:rsid w:val="00AC4058"/>
    <w:rsid w:val="00AC413E"/>
    <w:rsid w:val="00AC4215"/>
    <w:rsid w:val="00AC42A2"/>
    <w:rsid w:val="00AC439A"/>
    <w:rsid w:val="00AC4450"/>
    <w:rsid w:val="00AC44E1"/>
    <w:rsid w:val="00AC478C"/>
    <w:rsid w:val="00AC4794"/>
    <w:rsid w:val="00AC47E3"/>
    <w:rsid w:val="00AC482F"/>
    <w:rsid w:val="00AC48AB"/>
    <w:rsid w:val="00AC4938"/>
    <w:rsid w:val="00AC4986"/>
    <w:rsid w:val="00AC49CC"/>
    <w:rsid w:val="00AC4ADA"/>
    <w:rsid w:val="00AC4BD5"/>
    <w:rsid w:val="00AC4C29"/>
    <w:rsid w:val="00AC4D92"/>
    <w:rsid w:val="00AC4EBC"/>
    <w:rsid w:val="00AC4F04"/>
    <w:rsid w:val="00AC4F73"/>
    <w:rsid w:val="00AC500E"/>
    <w:rsid w:val="00AC50FE"/>
    <w:rsid w:val="00AC5237"/>
    <w:rsid w:val="00AC526E"/>
    <w:rsid w:val="00AC5345"/>
    <w:rsid w:val="00AC5440"/>
    <w:rsid w:val="00AC5456"/>
    <w:rsid w:val="00AC55A5"/>
    <w:rsid w:val="00AC5817"/>
    <w:rsid w:val="00AC5918"/>
    <w:rsid w:val="00AC5B83"/>
    <w:rsid w:val="00AC5DC2"/>
    <w:rsid w:val="00AC6043"/>
    <w:rsid w:val="00AC6153"/>
    <w:rsid w:val="00AC6166"/>
    <w:rsid w:val="00AC6313"/>
    <w:rsid w:val="00AC635F"/>
    <w:rsid w:val="00AC6465"/>
    <w:rsid w:val="00AC6495"/>
    <w:rsid w:val="00AC64DE"/>
    <w:rsid w:val="00AC65E8"/>
    <w:rsid w:val="00AC6742"/>
    <w:rsid w:val="00AC677A"/>
    <w:rsid w:val="00AC67CF"/>
    <w:rsid w:val="00AC680B"/>
    <w:rsid w:val="00AC6862"/>
    <w:rsid w:val="00AC690F"/>
    <w:rsid w:val="00AC6A81"/>
    <w:rsid w:val="00AC6AA2"/>
    <w:rsid w:val="00AC6D54"/>
    <w:rsid w:val="00AC6DBA"/>
    <w:rsid w:val="00AC6E47"/>
    <w:rsid w:val="00AC6E61"/>
    <w:rsid w:val="00AC6ED8"/>
    <w:rsid w:val="00AC6FDC"/>
    <w:rsid w:val="00AC6FEE"/>
    <w:rsid w:val="00AC6FF9"/>
    <w:rsid w:val="00AC708F"/>
    <w:rsid w:val="00AC71E8"/>
    <w:rsid w:val="00AC7285"/>
    <w:rsid w:val="00AC7296"/>
    <w:rsid w:val="00AC72F6"/>
    <w:rsid w:val="00AC7565"/>
    <w:rsid w:val="00AC7643"/>
    <w:rsid w:val="00AC76E0"/>
    <w:rsid w:val="00AC780E"/>
    <w:rsid w:val="00AC7926"/>
    <w:rsid w:val="00AC7ACB"/>
    <w:rsid w:val="00AC7B7C"/>
    <w:rsid w:val="00AC7BC8"/>
    <w:rsid w:val="00AC7BEB"/>
    <w:rsid w:val="00AC7CE3"/>
    <w:rsid w:val="00AC7ED0"/>
    <w:rsid w:val="00AD0185"/>
    <w:rsid w:val="00AD01A8"/>
    <w:rsid w:val="00AD029B"/>
    <w:rsid w:val="00AD035C"/>
    <w:rsid w:val="00AD0510"/>
    <w:rsid w:val="00AD07B6"/>
    <w:rsid w:val="00AD0B59"/>
    <w:rsid w:val="00AD0B5D"/>
    <w:rsid w:val="00AD0B68"/>
    <w:rsid w:val="00AD0BB8"/>
    <w:rsid w:val="00AD0E0C"/>
    <w:rsid w:val="00AD0E62"/>
    <w:rsid w:val="00AD0EFF"/>
    <w:rsid w:val="00AD10F8"/>
    <w:rsid w:val="00AD1123"/>
    <w:rsid w:val="00AD1422"/>
    <w:rsid w:val="00AD1581"/>
    <w:rsid w:val="00AD1907"/>
    <w:rsid w:val="00AD1D5D"/>
    <w:rsid w:val="00AD1DE6"/>
    <w:rsid w:val="00AD1F64"/>
    <w:rsid w:val="00AD1FBA"/>
    <w:rsid w:val="00AD204F"/>
    <w:rsid w:val="00AD23DB"/>
    <w:rsid w:val="00AD23E3"/>
    <w:rsid w:val="00AD255C"/>
    <w:rsid w:val="00AD2636"/>
    <w:rsid w:val="00AD267B"/>
    <w:rsid w:val="00AD27FE"/>
    <w:rsid w:val="00AD2950"/>
    <w:rsid w:val="00AD295E"/>
    <w:rsid w:val="00AD2B1C"/>
    <w:rsid w:val="00AD2B66"/>
    <w:rsid w:val="00AD2DE5"/>
    <w:rsid w:val="00AD2E4D"/>
    <w:rsid w:val="00AD2F85"/>
    <w:rsid w:val="00AD2FDC"/>
    <w:rsid w:val="00AD32B1"/>
    <w:rsid w:val="00AD3324"/>
    <w:rsid w:val="00AD39AA"/>
    <w:rsid w:val="00AD3A2B"/>
    <w:rsid w:val="00AD3AA0"/>
    <w:rsid w:val="00AD3BDE"/>
    <w:rsid w:val="00AD3DCA"/>
    <w:rsid w:val="00AD3F72"/>
    <w:rsid w:val="00AD40B3"/>
    <w:rsid w:val="00AD40CF"/>
    <w:rsid w:val="00AD4184"/>
    <w:rsid w:val="00AD41BC"/>
    <w:rsid w:val="00AD4273"/>
    <w:rsid w:val="00AD437A"/>
    <w:rsid w:val="00AD43B3"/>
    <w:rsid w:val="00AD447F"/>
    <w:rsid w:val="00AD44EC"/>
    <w:rsid w:val="00AD45A0"/>
    <w:rsid w:val="00AD45D9"/>
    <w:rsid w:val="00AD4660"/>
    <w:rsid w:val="00AD46A6"/>
    <w:rsid w:val="00AD46EB"/>
    <w:rsid w:val="00AD475B"/>
    <w:rsid w:val="00AD48AF"/>
    <w:rsid w:val="00AD494F"/>
    <w:rsid w:val="00AD49FE"/>
    <w:rsid w:val="00AD4A5F"/>
    <w:rsid w:val="00AD4ADD"/>
    <w:rsid w:val="00AD4AFF"/>
    <w:rsid w:val="00AD4B14"/>
    <w:rsid w:val="00AD4CE5"/>
    <w:rsid w:val="00AD4D18"/>
    <w:rsid w:val="00AD4DC2"/>
    <w:rsid w:val="00AD4F30"/>
    <w:rsid w:val="00AD4F42"/>
    <w:rsid w:val="00AD50D3"/>
    <w:rsid w:val="00AD51F9"/>
    <w:rsid w:val="00AD5376"/>
    <w:rsid w:val="00AD54D6"/>
    <w:rsid w:val="00AD550F"/>
    <w:rsid w:val="00AD5571"/>
    <w:rsid w:val="00AD563E"/>
    <w:rsid w:val="00AD5A37"/>
    <w:rsid w:val="00AD5A6F"/>
    <w:rsid w:val="00AD5ABD"/>
    <w:rsid w:val="00AD5B9F"/>
    <w:rsid w:val="00AD5CF6"/>
    <w:rsid w:val="00AD5D37"/>
    <w:rsid w:val="00AD5E74"/>
    <w:rsid w:val="00AD5F28"/>
    <w:rsid w:val="00AD61BC"/>
    <w:rsid w:val="00AD61DC"/>
    <w:rsid w:val="00AD6314"/>
    <w:rsid w:val="00AD64F3"/>
    <w:rsid w:val="00AD650D"/>
    <w:rsid w:val="00AD6588"/>
    <w:rsid w:val="00AD663B"/>
    <w:rsid w:val="00AD6665"/>
    <w:rsid w:val="00AD6758"/>
    <w:rsid w:val="00AD676E"/>
    <w:rsid w:val="00AD67F9"/>
    <w:rsid w:val="00AD6A4F"/>
    <w:rsid w:val="00AD6BEA"/>
    <w:rsid w:val="00AD6CCA"/>
    <w:rsid w:val="00AD6DF2"/>
    <w:rsid w:val="00AD6EDB"/>
    <w:rsid w:val="00AD70FA"/>
    <w:rsid w:val="00AD713B"/>
    <w:rsid w:val="00AD7149"/>
    <w:rsid w:val="00AD714D"/>
    <w:rsid w:val="00AD7217"/>
    <w:rsid w:val="00AD74A9"/>
    <w:rsid w:val="00AD7512"/>
    <w:rsid w:val="00AD754F"/>
    <w:rsid w:val="00AD75BD"/>
    <w:rsid w:val="00AD768E"/>
    <w:rsid w:val="00AD76A6"/>
    <w:rsid w:val="00AD77CF"/>
    <w:rsid w:val="00AD786E"/>
    <w:rsid w:val="00AD7880"/>
    <w:rsid w:val="00AD7A65"/>
    <w:rsid w:val="00AD7B6F"/>
    <w:rsid w:val="00AD7C87"/>
    <w:rsid w:val="00AD7CD3"/>
    <w:rsid w:val="00AD7D98"/>
    <w:rsid w:val="00AE0098"/>
    <w:rsid w:val="00AE01A4"/>
    <w:rsid w:val="00AE023B"/>
    <w:rsid w:val="00AE02A6"/>
    <w:rsid w:val="00AE0436"/>
    <w:rsid w:val="00AE0470"/>
    <w:rsid w:val="00AE0533"/>
    <w:rsid w:val="00AE05D3"/>
    <w:rsid w:val="00AE067D"/>
    <w:rsid w:val="00AE069F"/>
    <w:rsid w:val="00AE089B"/>
    <w:rsid w:val="00AE098F"/>
    <w:rsid w:val="00AE0993"/>
    <w:rsid w:val="00AE0B02"/>
    <w:rsid w:val="00AE0CE3"/>
    <w:rsid w:val="00AE0EC0"/>
    <w:rsid w:val="00AE0ECC"/>
    <w:rsid w:val="00AE10D5"/>
    <w:rsid w:val="00AE11C7"/>
    <w:rsid w:val="00AE13D8"/>
    <w:rsid w:val="00AE13FC"/>
    <w:rsid w:val="00AE14C5"/>
    <w:rsid w:val="00AE1582"/>
    <w:rsid w:val="00AE1630"/>
    <w:rsid w:val="00AE1634"/>
    <w:rsid w:val="00AE1664"/>
    <w:rsid w:val="00AE1699"/>
    <w:rsid w:val="00AE16A6"/>
    <w:rsid w:val="00AE174D"/>
    <w:rsid w:val="00AE1829"/>
    <w:rsid w:val="00AE1839"/>
    <w:rsid w:val="00AE188E"/>
    <w:rsid w:val="00AE18A4"/>
    <w:rsid w:val="00AE1962"/>
    <w:rsid w:val="00AE1B31"/>
    <w:rsid w:val="00AE1B89"/>
    <w:rsid w:val="00AE1DE9"/>
    <w:rsid w:val="00AE1EC8"/>
    <w:rsid w:val="00AE1F5B"/>
    <w:rsid w:val="00AE2047"/>
    <w:rsid w:val="00AE20AF"/>
    <w:rsid w:val="00AE2258"/>
    <w:rsid w:val="00AE23A6"/>
    <w:rsid w:val="00AE23CE"/>
    <w:rsid w:val="00AE24E1"/>
    <w:rsid w:val="00AE27DC"/>
    <w:rsid w:val="00AE29C9"/>
    <w:rsid w:val="00AE29E1"/>
    <w:rsid w:val="00AE2AF0"/>
    <w:rsid w:val="00AE2DC2"/>
    <w:rsid w:val="00AE30EC"/>
    <w:rsid w:val="00AE3215"/>
    <w:rsid w:val="00AE324A"/>
    <w:rsid w:val="00AE3298"/>
    <w:rsid w:val="00AE3326"/>
    <w:rsid w:val="00AE333A"/>
    <w:rsid w:val="00AE351C"/>
    <w:rsid w:val="00AE35C2"/>
    <w:rsid w:val="00AE363B"/>
    <w:rsid w:val="00AE363D"/>
    <w:rsid w:val="00AE3A5C"/>
    <w:rsid w:val="00AE3B96"/>
    <w:rsid w:val="00AE3CAD"/>
    <w:rsid w:val="00AE3CB5"/>
    <w:rsid w:val="00AE3D1F"/>
    <w:rsid w:val="00AE3D64"/>
    <w:rsid w:val="00AE3F1C"/>
    <w:rsid w:val="00AE3F91"/>
    <w:rsid w:val="00AE4216"/>
    <w:rsid w:val="00AE4354"/>
    <w:rsid w:val="00AE4368"/>
    <w:rsid w:val="00AE43C0"/>
    <w:rsid w:val="00AE4405"/>
    <w:rsid w:val="00AE449B"/>
    <w:rsid w:val="00AE460B"/>
    <w:rsid w:val="00AE463C"/>
    <w:rsid w:val="00AE47F2"/>
    <w:rsid w:val="00AE4A7A"/>
    <w:rsid w:val="00AE4B69"/>
    <w:rsid w:val="00AE4B6A"/>
    <w:rsid w:val="00AE4BDF"/>
    <w:rsid w:val="00AE4E20"/>
    <w:rsid w:val="00AE5024"/>
    <w:rsid w:val="00AE50CF"/>
    <w:rsid w:val="00AE513C"/>
    <w:rsid w:val="00AE5145"/>
    <w:rsid w:val="00AE52A1"/>
    <w:rsid w:val="00AE532D"/>
    <w:rsid w:val="00AE534A"/>
    <w:rsid w:val="00AE54A4"/>
    <w:rsid w:val="00AE54BC"/>
    <w:rsid w:val="00AE55D9"/>
    <w:rsid w:val="00AE5678"/>
    <w:rsid w:val="00AE5861"/>
    <w:rsid w:val="00AE58B5"/>
    <w:rsid w:val="00AE58F8"/>
    <w:rsid w:val="00AE597B"/>
    <w:rsid w:val="00AE5BA7"/>
    <w:rsid w:val="00AE5DA2"/>
    <w:rsid w:val="00AE5DB2"/>
    <w:rsid w:val="00AE5DBA"/>
    <w:rsid w:val="00AE5EBE"/>
    <w:rsid w:val="00AE5ECB"/>
    <w:rsid w:val="00AE60DD"/>
    <w:rsid w:val="00AE6104"/>
    <w:rsid w:val="00AE6185"/>
    <w:rsid w:val="00AE6325"/>
    <w:rsid w:val="00AE63B8"/>
    <w:rsid w:val="00AE63CE"/>
    <w:rsid w:val="00AE6499"/>
    <w:rsid w:val="00AE64A2"/>
    <w:rsid w:val="00AE64A7"/>
    <w:rsid w:val="00AE65AA"/>
    <w:rsid w:val="00AE65D4"/>
    <w:rsid w:val="00AE661E"/>
    <w:rsid w:val="00AE6635"/>
    <w:rsid w:val="00AE668E"/>
    <w:rsid w:val="00AE69C5"/>
    <w:rsid w:val="00AE6A0F"/>
    <w:rsid w:val="00AE6A38"/>
    <w:rsid w:val="00AE6AA9"/>
    <w:rsid w:val="00AE6AAE"/>
    <w:rsid w:val="00AE6BA9"/>
    <w:rsid w:val="00AE6C60"/>
    <w:rsid w:val="00AE6CD6"/>
    <w:rsid w:val="00AE6D11"/>
    <w:rsid w:val="00AE6D79"/>
    <w:rsid w:val="00AE6E3C"/>
    <w:rsid w:val="00AE7031"/>
    <w:rsid w:val="00AE7033"/>
    <w:rsid w:val="00AE7167"/>
    <w:rsid w:val="00AE7181"/>
    <w:rsid w:val="00AE72A3"/>
    <w:rsid w:val="00AE7443"/>
    <w:rsid w:val="00AE747C"/>
    <w:rsid w:val="00AE7488"/>
    <w:rsid w:val="00AE7556"/>
    <w:rsid w:val="00AE7617"/>
    <w:rsid w:val="00AE763A"/>
    <w:rsid w:val="00AE77B4"/>
    <w:rsid w:val="00AE781E"/>
    <w:rsid w:val="00AE787F"/>
    <w:rsid w:val="00AE7AF9"/>
    <w:rsid w:val="00AE7C06"/>
    <w:rsid w:val="00AE7CF9"/>
    <w:rsid w:val="00AE7DF8"/>
    <w:rsid w:val="00AE7E7D"/>
    <w:rsid w:val="00AE7E92"/>
    <w:rsid w:val="00AF00F4"/>
    <w:rsid w:val="00AF01A7"/>
    <w:rsid w:val="00AF01B1"/>
    <w:rsid w:val="00AF0412"/>
    <w:rsid w:val="00AF042F"/>
    <w:rsid w:val="00AF0472"/>
    <w:rsid w:val="00AF04A2"/>
    <w:rsid w:val="00AF0619"/>
    <w:rsid w:val="00AF0664"/>
    <w:rsid w:val="00AF07A2"/>
    <w:rsid w:val="00AF0826"/>
    <w:rsid w:val="00AF0A50"/>
    <w:rsid w:val="00AF0A8B"/>
    <w:rsid w:val="00AF0AC1"/>
    <w:rsid w:val="00AF0C76"/>
    <w:rsid w:val="00AF0C83"/>
    <w:rsid w:val="00AF0E1C"/>
    <w:rsid w:val="00AF0E6E"/>
    <w:rsid w:val="00AF1097"/>
    <w:rsid w:val="00AF10EE"/>
    <w:rsid w:val="00AF11AD"/>
    <w:rsid w:val="00AF11F6"/>
    <w:rsid w:val="00AF121F"/>
    <w:rsid w:val="00AF1281"/>
    <w:rsid w:val="00AF150E"/>
    <w:rsid w:val="00AF16AC"/>
    <w:rsid w:val="00AF1700"/>
    <w:rsid w:val="00AF170D"/>
    <w:rsid w:val="00AF184D"/>
    <w:rsid w:val="00AF18B2"/>
    <w:rsid w:val="00AF1960"/>
    <w:rsid w:val="00AF19A2"/>
    <w:rsid w:val="00AF19D9"/>
    <w:rsid w:val="00AF1AFA"/>
    <w:rsid w:val="00AF1BA1"/>
    <w:rsid w:val="00AF1C31"/>
    <w:rsid w:val="00AF1C5B"/>
    <w:rsid w:val="00AF1D1F"/>
    <w:rsid w:val="00AF1D36"/>
    <w:rsid w:val="00AF1F03"/>
    <w:rsid w:val="00AF1F71"/>
    <w:rsid w:val="00AF1F78"/>
    <w:rsid w:val="00AF2174"/>
    <w:rsid w:val="00AF21BC"/>
    <w:rsid w:val="00AF2250"/>
    <w:rsid w:val="00AF2368"/>
    <w:rsid w:val="00AF24F5"/>
    <w:rsid w:val="00AF250B"/>
    <w:rsid w:val="00AF2519"/>
    <w:rsid w:val="00AF2520"/>
    <w:rsid w:val="00AF2557"/>
    <w:rsid w:val="00AF27A1"/>
    <w:rsid w:val="00AF2959"/>
    <w:rsid w:val="00AF2981"/>
    <w:rsid w:val="00AF2B53"/>
    <w:rsid w:val="00AF2C66"/>
    <w:rsid w:val="00AF2CFB"/>
    <w:rsid w:val="00AF2D0A"/>
    <w:rsid w:val="00AF2E96"/>
    <w:rsid w:val="00AF2F7B"/>
    <w:rsid w:val="00AF313D"/>
    <w:rsid w:val="00AF3211"/>
    <w:rsid w:val="00AF3324"/>
    <w:rsid w:val="00AF3379"/>
    <w:rsid w:val="00AF33F4"/>
    <w:rsid w:val="00AF352A"/>
    <w:rsid w:val="00AF35C9"/>
    <w:rsid w:val="00AF3695"/>
    <w:rsid w:val="00AF372C"/>
    <w:rsid w:val="00AF387A"/>
    <w:rsid w:val="00AF3977"/>
    <w:rsid w:val="00AF3A3E"/>
    <w:rsid w:val="00AF3C75"/>
    <w:rsid w:val="00AF3C90"/>
    <w:rsid w:val="00AF3E06"/>
    <w:rsid w:val="00AF3E64"/>
    <w:rsid w:val="00AF3E6B"/>
    <w:rsid w:val="00AF3E7C"/>
    <w:rsid w:val="00AF3EA9"/>
    <w:rsid w:val="00AF3EB1"/>
    <w:rsid w:val="00AF4163"/>
    <w:rsid w:val="00AF41AB"/>
    <w:rsid w:val="00AF41E9"/>
    <w:rsid w:val="00AF4209"/>
    <w:rsid w:val="00AF42B1"/>
    <w:rsid w:val="00AF4432"/>
    <w:rsid w:val="00AF467A"/>
    <w:rsid w:val="00AF46FE"/>
    <w:rsid w:val="00AF48EB"/>
    <w:rsid w:val="00AF497E"/>
    <w:rsid w:val="00AF4984"/>
    <w:rsid w:val="00AF49FE"/>
    <w:rsid w:val="00AF4A5E"/>
    <w:rsid w:val="00AF4B11"/>
    <w:rsid w:val="00AF4B81"/>
    <w:rsid w:val="00AF4C55"/>
    <w:rsid w:val="00AF4E55"/>
    <w:rsid w:val="00AF4E85"/>
    <w:rsid w:val="00AF4E9E"/>
    <w:rsid w:val="00AF4F73"/>
    <w:rsid w:val="00AF4F85"/>
    <w:rsid w:val="00AF4FD3"/>
    <w:rsid w:val="00AF501D"/>
    <w:rsid w:val="00AF5134"/>
    <w:rsid w:val="00AF51C9"/>
    <w:rsid w:val="00AF569C"/>
    <w:rsid w:val="00AF56A2"/>
    <w:rsid w:val="00AF56B3"/>
    <w:rsid w:val="00AF5723"/>
    <w:rsid w:val="00AF5741"/>
    <w:rsid w:val="00AF5782"/>
    <w:rsid w:val="00AF579D"/>
    <w:rsid w:val="00AF579E"/>
    <w:rsid w:val="00AF5935"/>
    <w:rsid w:val="00AF5AA4"/>
    <w:rsid w:val="00AF5EEB"/>
    <w:rsid w:val="00AF5F5E"/>
    <w:rsid w:val="00AF60C0"/>
    <w:rsid w:val="00AF60C1"/>
    <w:rsid w:val="00AF617B"/>
    <w:rsid w:val="00AF6235"/>
    <w:rsid w:val="00AF6379"/>
    <w:rsid w:val="00AF637D"/>
    <w:rsid w:val="00AF6422"/>
    <w:rsid w:val="00AF6534"/>
    <w:rsid w:val="00AF65F5"/>
    <w:rsid w:val="00AF6612"/>
    <w:rsid w:val="00AF6715"/>
    <w:rsid w:val="00AF6869"/>
    <w:rsid w:val="00AF68F0"/>
    <w:rsid w:val="00AF6910"/>
    <w:rsid w:val="00AF6997"/>
    <w:rsid w:val="00AF69F8"/>
    <w:rsid w:val="00AF6AA6"/>
    <w:rsid w:val="00AF6C42"/>
    <w:rsid w:val="00AF6C81"/>
    <w:rsid w:val="00AF6CF9"/>
    <w:rsid w:val="00AF6E0D"/>
    <w:rsid w:val="00AF6E23"/>
    <w:rsid w:val="00AF6E41"/>
    <w:rsid w:val="00AF6E63"/>
    <w:rsid w:val="00AF70AF"/>
    <w:rsid w:val="00AF70E2"/>
    <w:rsid w:val="00AF7203"/>
    <w:rsid w:val="00AF725A"/>
    <w:rsid w:val="00AF72AA"/>
    <w:rsid w:val="00AF7381"/>
    <w:rsid w:val="00AF7415"/>
    <w:rsid w:val="00AF742A"/>
    <w:rsid w:val="00AF74AE"/>
    <w:rsid w:val="00AF75BD"/>
    <w:rsid w:val="00AF75E4"/>
    <w:rsid w:val="00AF7630"/>
    <w:rsid w:val="00AF7724"/>
    <w:rsid w:val="00AF78C8"/>
    <w:rsid w:val="00AF78FF"/>
    <w:rsid w:val="00AF799A"/>
    <w:rsid w:val="00AF7A25"/>
    <w:rsid w:val="00AF7CBA"/>
    <w:rsid w:val="00AF7FA7"/>
    <w:rsid w:val="00B00101"/>
    <w:rsid w:val="00B001BC"/>
    <w:rsid w:val="00B00228"/>
    <w:rsid w:val="00B00498"/>
    <w:rsid w:val="00B004EA"/>
    <w:rsid w:val="00B00614"/>
    <w:rsid w:val="00B006C9"/>
    <w:rsid w:val="00B0075C"/>
    <w:rsid w:val="00B008D9"/>
    <w:rsid w:val="00B0095D"/>
    <w:rsid w:val="00B009AC"/>
    <w:rsid w:val="00B00B02"/>
    <w:rsid w:val="00B00B29"/>
    <w:rsid w:val="00B00B45"/>
    <w:rsid w:val="00B00B58"/>
    <w:rsid w:val="00B00BA3"/>
    <w:rsid w:val="00B00C16"/>
    <w:rsid w:val="00B00D37"/>
    <w:rsid w:val="00B00D51"/>
    <w:rsid w:val="00B00E49"/>
    <w:rsid w:val="00B0100F"/>
    <w:rsid w:val="00B0103A"/>
    <w:rsid w:val="00B01238"/>
    <w:rsid w:val="00B01362"/>
    <w:rsid w:val="00B014E4"/>
    <w:rsid w:val="00B01628"/>
    <w:rsid w:val="00B0164C"/>
    <w:rsid w:val="00B01679"/>
    <w:rsid w:val="00B016AA"/>
    <w:rsid w:val="00B0184D"/>
    <w:rsid w:val="00B018EE"/>
    <w:rsid w:val="00B018FD"/>
    <w:rsid w:val="00B0198E"/>
    <w:rsid w:val="00B019EF"/>
    <w:rsid w:val="00B01A84"/>
    <w:rsid w:val="00B01B6F"/>
    <w:rsid w:val="00B01C70"/>
    <w:rsid w:val="00B01DA0"/>
    <w:rsid w:val="00B01DAF"/>
    <w:rsid w:val="00B01EFC"/>
    <w:rsid w:val="00B01F9E"/>
    <w:rsid w:val="00B0211E"/>
    <w:rsid w:val="00B0215C"/>
    <w:rsid w:val="00B0226D"/>
    <w:rsid w:val="00B022C9"/>
    <w:rsid w:val="00B0236B"/>
    <w:rsid w:val="00B0236F"/>
    <w:rsid w:val="00B0240E"/>
    <w:rsid w:val="00B02423"/>
    <w:rsid w:val="00B024AA"/>
    <w:rsid w:val="00B024EF"/>
    <w:rsid w:val="00B027A3"/>
    <w:rsid w:val="00B0288A"/>
    <w:rsid w:val="00B02964"/>
    <w:rsid w:val="00B02B04"/>
    <w:rsid w:val="00B02C07"/>
    <w:rsid w:val="00B02D7E"/>
    <w:rsid w:val="00B030F0"/>
    <w:rsid w:val="00B03139"/>
    <w:rsid w:val="00B03164"/>
    <w:rsid w:val="00B031AA"/>
    <w:rsid w:val="00B032DF"/>
    <w:rsid w:val="00B03308"/>
    <w:rsid w:val="00B03320"/>
    <w:rsid w:val="00B0342B"/>
    <w:rsid w:val="00B034C8"/>
    <w:rsid w:val="00B0351C"/>
    <w:rsid w:val="00B037B8"/>
    <w:rsid w:val="00B038BF"/>
    <w:rsid w:val="00B03906"/>
    <w:rsid w:val="00B039BA"/>
    <w:rsid w:val="00B039E3"/>
    <w:rsid w:val="00B03A11"/>
    <w:rsid w:val="00B03B81"/>
    <w:rsid w:val="00B03BAF"/>
    <w:rsid w:val="00B03E05"/>
    <w:rsid w:val="00B03E2E"/>
    <w:rsid w:val="00B03E55"/>
    <w:rsid w:val="00B03F12"/>
    <w:rsid w:val="00B03F8E"/>
    <w:rsid w:val="00B041E6"/>
    <w:rsid w:val="00B042C0"/>
    <w:rsid w:val="00B04345"/>
    <w:rsid w:val="00B043F0"/>
    <w:rsid w:val="00B045CC"/>
    <w:rsid w:val="00B046B1"/>
    <w:rsid w:val="00B046BD"/>
    <w:rsid w:val="00B046D5"/>
    <w:rsid w:val="00B046E3"/>
    <w:rsid w:val="00B04A08"/>
    <w:rsid w:val="00B04C66"/>
    <w:rsid w:val="00B04D86"/>
    <w:rsid w:val="00B04EE9"/>
    <w:rsid w:val="00B050FA"/>
    <w:rsid w:val="00B052F2"/>
    <w:rsid w:val="00B053B6"/>
    <w:rsid w:val="00B05462"/>
    <w:rsid w:val="00B05496"/>
    <w:rsid w:val="00B05533"/>
    <w:rsid w:val="00B05540"/>
    <w:rsid w:val="00B05658"/>
    <w:rsid w:val="00B058D6"/>
    <w:rsid w:val="00B05979"/>
    <w:rsid w:val="00B059B2"/>
    <w:rsid w:val="00B059BB"/>
    <w:rsid w:val="00B059F4"/>
    <w:rsid w:val="00B05C1B"/>
    <w:rsid w:val="00B05D6A"/>
    <w:rsid w:val="00B05F73"/>
    <w:rsid w:val="00B05F8F"/>
    <w:rsid w:val="00B06063"/>
    <w:rsid w:val="00B0619C"/>
    <w:rsid w:val="00B06399"/>
    <w:rsid w:val="00B067E3"/>
    <w:rsid w:val="00B06993"/>
    <w:rsid w:val="00B069F5"/>
    <w:rsid w:val="00B06A83"/>
    <w:rsid w:val="00B06BCB"/>
    <w:rsid w:val="00B06BF9"/>
    <w:rsid w:val="00B06C30"/>
    <w:rsid w:val="00B06C7C"/>
    <w:rsid w:val="00B06CFF"/>
    <w:rsid w:val="00B06D7A"/>
    <w:rsid w:val="00B06EB9"/>
    <w:rsid w:val="00B06F7E"/>
    <w:rsid w:val="00B07002"/>
    <w:rsid w:val="00B071F1"/>
    <w:rsid w:val="00B072A4"/>
    <w:rsid w:val="00B074FF"/>
    <w:rsid w:val="00B07608"/>
    <w:rsid w:val="00B0780D"/>
    <w:rsid w:val="00B07880"/>
    <w:rsid w:val="00B07981"/>
    <w:rsid w:val="00B079DA"/>
    <w:rsid w:val="00B07C02"/>
    <w:rsid w:val="00B07C87"/>
    <w:rsid w:val="00B07D34"/>
    <w:rsid w:val="00B07D8D"/>
    <w:rsid w:val="00B100F2"/>
    <w:rsid w:val="00B10104"/>
    <w:rsid w:val="00B1011A"/>
    <w:rsid w:val="00B103B8"/>
    <w:rsid w:val="00B103CE"/>
    <w:rsid w:val="00B103FA"/>
    <w:rsid w:val="00B1044C"/>
    <w:rsid w:val="00B1053B"/>
    <w:rsid w:val="00B105D5"/>
    <w:rsid w:val="00B10639"/>
    <w:rsid w:val="00B108A8"/>
    <w:rsid w:val="00B108BC"/>
    <w:rsid w:val="00B10B08"/>
    <w:rsid w:val="00B10B3B"/>
    <w:rsid w:val="00B10BE9"/>
    <w:rsid w:val="00B10DF8"/>
    <w:rsid w:val="00B10EA8"/>
    <w:rsid w:val="00B10ED0"/>
    <w:rsid w:val="00B10F12"/>
    <w:rsid w:val="00B10FA3"/>
    <w:rsid w:val="00B110DC"/>
    <w:rsid w:val="00B110FD"/>
    <w:rsid w:val="00B111F1"/>
    <w:rsid w:val="00B1120F"/>
    <w:rsid w:val="00B1129A"/>
    <w:rsid w:val="00B115E2"/>
    <w:rsid w:val="00B116D2"/>
    <w:rsid w:val="00B11833"/>
    <w:rsid w:val="00B118BF"/>
    <w:rsid w:val="00B118C8"/>
    <w:rsid w:val="00B11D47"/>
    <w:rsid w:val="00B11DCF"/>
    <w:rsid w:val="00B11F9B"/>
    <w:rsid w:val="00B12036"/>
    <w:rsid w:val="00B12144"/>
    <w:rsid w:val="00B1214B"/>
    <w:rsid w:val="00B1218D"/>
    <w:rsid w:val="00B12263"/>
    <w:rsid w:val="00B12294"/>
    <w:rsid w:val="00B12322"/>
    <w:rsid w:val="00B1233F"/>
    <w:rsid w:val="00B12544"/>
    <w:rsid w:val="00B1296E"/>
    <w:rsid w:val="00B12A3B"/>
    <w:rsid w:val="00B12A78"/>
    <w:rsid w:val="00B12C30"/>
    <w:rsid w:val="00B12CC6"/>
    <w:rsid w:val="00B130E0"/>
    <w:rsid w:val="00B130F2"/>
    <w:rsid w:val="00B13158"/>
    <w:rsid w:val="00B13163"/>
    <w:rsid w:val="00B13354"/>
    <w:rsid w:val="00B13514"/>
    <w:rsid w:val="00B13566"/>
    <w:rsid w:val="00B135D6"/>
    <w:rsid w:val="00B135ED"/>
    <w:rsid w:val="00B13866"/>
    <w:rsid w:val="00B13947"/>
    <w:rsid w:val="00B13976"/>
    <w:rsid w:val="00B13AAF"/>
    <w:rsid w:val="00B13D9C"/>
    <w:rsid w:val="00B13DD9"/>
    <w:rsid w:val="00B13EB6"/>
    <w:rsid w:val="00B13ED0"/>
    <w:rsid w:val="00B14166"/>
    <w:rsid w:val="00B14201"/>
    <w:rsid w:val="00B142F9"/>
    <w:rsid w:val="00B14301"/>
    <w:rsid w:val="00B14325"/>
    <w:rsid w:val="00B1436D"/>
    <w:rsid w:val="00B1437E"/>
    <w:rsid w:val="00B143C3"/>
    <w:rsid w:val="00B14405"/>
    <w:rsid w:val="00B144C2"/>
    <w:rsid w:val="00B1451A"/>
    <w:rsid w:val="00B14616"/>
    <w:rsid w:val="00B1467D"/>
    <w:rsid w:val="00B146BF"/>
    <w:rsid w:val="00B14797"/>
    <w:rsid w:val="00B148D2"/>
    <w:rsid w:val="00B14953"/>
    <w:rsid w:val="00B14A7C"/>
    <w:rsid w:val="00B14BF7"/>
    <w:rsid w:val="00B14C7B"/>
    <w:rsid w:val="00B14CE2"/>
    <w:rsid w:val="00B14E04"/>
    <w:rsid w:val="00B14E47"/>
    <w:rsid w:val="00B14E97"/>
    <w:rsid w:val="00B14F89"/>
    <w:rsid w:val="00B15000"/>
    <w:rsid w:val="00B15216"/>
    <w:rsid w:val="00B1522C"/>
    <w:rsid w:val="00B153E8"/>
    <w:rsid w:val="00B1541B"/>
    <w:rsid w:val="00B1542F"/>
    <w:rsid w:val="00B1571E"/>
    <w:rsid w:val="00B1575F"/>
    <w:rsid w:val="00B1577E"/>
    <w:rsid w:val="00B159A9"/>
    <w:rsid w:val="00B15D67"/>
    <w:rsid w:val="00B15E3C"/>
    <w:rsid w:val="00B15E94"/>
    <w:rsid w:val="00B16121"/>
    <w:rsid w:val="00B165CE"/>
    <w:rsid w:val="00B168B0"/>
    <w:rsid w:val="00B16965"/>
    <w:rsid w:val="00B16B8D"/>
    <w:rsid w:val="00B16C54"/>
    <w:rsid w:val="00B16D5A"/>
    <w:rsid w:val="00B16E26"/>
    <w:rsid w:val="00B170E3"/>
    <w:rsid w:val="00B17102"/>
    <w:rsid w:val="00B1711C"/>
    <w:rsid w:val="00B17122"/>
    <w:rsid w:val="00B172ED"/>
    <w:rsid w:val="00B17394"/>
    <w:rsid w:val="00B173D7"/>
    <w:rsid w:val="00B175B0"/>
    <w:rsid w:val="00B177E5"/>
    <w:rsid w:val="00B17A9F"/>
    <w:rsid w:val="00B17AFD"/>
    <w:rsid w:val="00B17BAB"/>
    <w:rsid w:val="00B17BEE"/>
    <w:rsid w:val="00B17C9D"/>
    <w:rsid w:val="00B17CF5"/>
    <w:rsid w:val="00B17D87"/>
    <w:rsid w:val="00B17E44"/>
    <w:rsid w:val="00B17E81"/>
    <w:rsid w:val="00B17F7A"/>
    <w:rsid w:val="00B2001F"/>
    <w:rsid w:val="00B20351"/>
    <w:rsid w:val="00B20408"/>
    <w:rsid w:val="00B206A4"/>
    <w:rsid w:val="00B20712"/>
    <w:rsid w:val="00B20777"/>
    <w:rsid w:val="00B207DE"/>
    <w:rsid w:val="00B209A6"/>
    <w:rsid w:val="00B209C6"/>
    <w:rsid w:val="00B209CE"/>
    <w:rsid w:val="00B20B55"/>
    <w:rsid w:val="00B20B5F"/>
    <w:rsid w:val="00B20ECD"/>
    <w:rsid w:val="00B2113C"/>
    <w:rsid w:val="00B212CA"/>
    <w:rsid w:val="00B212F1"/>
    <w:rsid w:val="00B21345"/>
    <w:rsid w:val="00B214FB"/>
    <w:rsid w:val="00B2151D"/>
    <w:rsid w:val="00B2151E"/>
    <w:rsid w:val="00B21681"/>
    <w:rsid w:val="00B2174D"/>
    <w:rsid w:val="00B21890"/>
    <w:rsid w:val="00B21B24"/>
    <w:rsid w:val="00B21C94"/>
    <w:rsid w:val="00B21C99"/>
    <w:rsid w:val="00B21E3C"/>
    <w:rsid w:val="00B21FC1"/>
    <w:rsid w:val="00B22034"/>
    <w:rsid w:val="00B22108"/>
    <w:rsid w:val="00B22127"/>
    <w:rsid w:val="00B22238"/>
    <w:rsid w:val="00B22265"/>
    <w:rsid w:val="00B22286"/>
    <w:rsid w:val="00B22434"/>
    <w:rsid w:val="00B22465"/>
    <w:rsid w:val="00B22745"/>
    <w:rsid w:val="00B2283C"/>
    <w:rsid w:val="00B22892"/>
    <w:rsid w:val="00B228DA"/>
    <w:rsid w:val="00B22985"/>
    <w:rsid w:val="00B22992"/>
    <w:rsid w:val="00B22A7C"/>
    <w:rsid w:val="00B22B80"/>
    <w:rsid w:val="00B22CFB"/>
    <w:rsid w:val="00B22DC1"/>
    <w:rsid w:val="00B22ED5"/>
    <w:rsid w:val="00B23089"/>
    <w:rsid w:val="00B23156"/>
    <w:rsid w:val="00B231BC"/>
    <w:rsid w:val="00B23229"/>
    <w:rsid w:val="00B23313"/>
    <w:rsid w:val="00B23485"/>
    <w:rsid w:val="00B2348B"/>
    <w:rsid w:val="00B234A6"/>
    <w:rsid w:val="00B2360D"/>
    <w:rsid w:val="00B23617"/>
    <w:rsid w:val="00B23786"/>
    <w:rsid w:val="00B23997"/>
    <w:rsid w:val="00B239F8"/>
    <w:rsid w:val="00B23A5F"/>
    <w:rsid w:val="00B23B03"/>
    <w:rsid w:val="00B23B49"/>
    <w:rsid w:val="00B23C8D"/>
    <w:rsid w:val="00B23D90"/>
    <w:rsid w:val="00B23F0C"/>
    <w:rsid w:val="00B23F69"/>
    <w:rsid w:val="00B2400A"/>
    <w:rsid w:val="00B24097"/>
    <w:rsid w:val="00B240A8"/>
    <w:rsid w:val="00B240E2"/>
    <w:rsid w:val="00B24189"/>
    <w:rsid w:val="00B241C4"/>
    <w:rsid w:val="00B241C6"/>
    <w:rsid w:val="00B24216"/>
    <w:rsid w:val="00B24306"/>
    <w:rsid w:val="00B24316"/>
    <w:rsid w:val="00B24362"/>
    <w:rsid w:val="00B24379"/>
    <w:rsid w:val="00B245A8"/>
    <w:rsid w:val="00B245E8"/>
    <w:rsid w:val="00B24675"/>
    <w:rsid w:val="00B247FB"/>
    <w:rsid w:val="00B24824"/>
    <w:rsid w:val="00B24920"/>
    <w:rsid w:val="00B24935"/>
    <w:rsid w:val="00B24A06"/>
    <w:rsid w:val="00B24B5F"/>
    <w:rsid w:val="00B24B8D"/>
    <w:rsid w:val="00B24D17"/>
    <w:rsid w:val="00B24DAF"/>
    <w:rsid w:val="00B24F7C"/>
    <w:rsid w:val="00B2504C"/>
    <w:rsid w:val="00B251CF"/>
    <w:rsid w:val="00B2553B"/>
    <w:rsid w:val="00B255AC"/>
    <w:rsid w:val="00B255BF"/>
    <w:rsid w:val="00B25662"/>
    <w:rsid w:val="00B25758"/>
    <w:rsid w:val="00B258D0"/>
    <w:rsid w:val="00B25977"/>
    <w:rsid w:val="00B25A69"/>
    <w:rsid w:val="00B25B0E"/>
    <w:rsid w:val="00B25B38"/>
    <w:rsid w:val="00B25BED"/>
    <w:rsid w:val="00B25CB2"/>
    <w:rsid w:val="00B25D4C"/>
    <w:rsid w:val="00B25D74"/>
    <w:rsid w:val="00B25DBA"/>
    <w:rsid w:val="00B25E6D"/>
    <w:rsid w:val="00B26041"/>
    <w:rsid w:val="00B2607B"/>
    <w:rsid w:val="00B2612E"/>
    <w:rsid w:val="00B26156"/>
    <w:rsid w:val="00B2631D"/>
    <w:rsid w:val="00B2648A"/>
    <w:rsid w:val="00B264E6"/>
    <w:rsid w:val="00B26B25"/>
    <w:rsid w:val="00B26CD7"/>
    <w:rsid w:val="00B26F2A"/>
    <w:rsid w:val="00B27146"/>
    <w:rsid w:val="00B271DF"/>
    <w:rsid w:val="00B27505"/>
    <w:rsid w:val="00B27623"/>
    <w:rsid w:val="00B27724"/>
    <w:rsid w:val="00B27799"/>
    <w:rsid w:val="00B279C2"/>
    <w:rsid w:val="00B27A3B"/>
    <w:rsid w:val="00B27A3D"/>
    <w:rsid w:val="00B27ACE"/>
    <w:rsid w:val="00B27AE3"/>
    <w:rsid w:val="00B27B89"/>
    <w:rsid w:val="00B27BE3"/>
    <w:rsid w:val="00B27CB7"/>
    <w:rsid w:val="00B27D6B"/>
    <w:rsid w:val="00B27E75"/>
    <w:rsid w:val="00B27E84"/>
    <w:rsid w:val="00B27EC5"/>
    <w:rsid w:val="00B27FDD"/>
    <w:rsid w:val="00B30152"/>
    <w:rsid w:val="00B30173"/>
    <w:rsid w:val="00B30311"/>
    <w:rsid w:val="00B30343"/>
    <w:rsid w:val="00B3037A"/>
    <w:rsid w:val="00B3051A"/>
    <w:rsid w:val="00B30548"/>
    <w:rsid w:val="00B30722"/>
    <w:rsid w:val="00B30795"/>
    <w:rsid w:val="00B307C2"/>
    <w:rsid w:val="00B3081B"/>
    <w:rsid w:val="00B308C2"/>
    <w:rsid w:val="00B30904"/>
    <w:rsid w:val="00B309A2"/>
    <w:rsid w:val="00B309CC"/>
    <w:rsid w:val="00B30A5B"/>
    <w:rsid w:val="00B30A67"/>
    <w:rsid w:val="00B30B00"/>
    <w:rsid w:val="00B30B98"/>
    <w:rsid w:val="00B30C74"/>
    <w:rsid w:val="00B30CCE"/>
    <w:rsid w:val="00B30D88"/>
    <w:rsid w:val="00B30E85"/>
    <w:rsid w:val="00B30EDD"/>
    <w:rsid w:val="00B31133"/>
    <w:rsid w:val="00B311A9"/>
    <w:rsid w:val="00B311AE"/>
    <w:rsid w:val="00B31221"/>
    <w:rsid w:val="00B3122C"/>
    <w:rsid w:val="00B312DA"/>
    <w:rsid w:val="00B312F9"/>
    <w:rsid w:val="00B31329"/>
    <w:rsid w:val="00B31461"/>
    <w:rsid w:val="00B3147B"/>
    <w:rsid w:val="00B314E2"/>
    <w:rsid w:val="00B315AD"/>
    <w:rsid w:val="00B316E4"/>
    <w:rsid w:val="00B316E7"/>
    <w:rsid w:val="00B3190E"/>
    <w:rsid w:val="00B3192B"/>
    <w:rsid w:val="00B31947"/>
    <w:rsid w:val="00B319A1"/>
    <w:rsid w:val="00B319AD"/>
    <w:rsid w:val="00B31B51"/>
    <w:rsid w:val="00B31C2E"/>
    <w:rsid w:val="00B31F96"/>
    <w:rsid w:val="00B321AD"/>
    <w:rsid w:val="00B321D9"/>
    <w:rsid w:val="00B322EC"/>
    <w:rsid w:val="00B32344"/>
    <w:rsid w:val="00B323BF"/>
    <w:rsid w:val="00B323C0"/>
    <w:rsid w:val="00B3246B"/>
    <w:rsid w:val="00B3262C"/>
    <w:rsid w:val="00B32652"/>
    <w:rsid w:val="00B32661"/>
    <w:rsid w:val="00B326DE"/>
    <w:rsid w:val="00B3274B"/>
    <w:rsid w:val="00B32799"/>
    <w:rsid w:val="00B3288C"/>
    <w:rsid w:val="00B3297C"/>
    <w:rsid w:val="00B329F1"/>
    <w:rsid w:val="00B32B13"/>
    <w:rsid w:val="00B32BF9"/>
    <w:rsid w:val="00B32C43"/>
    <w:rsid w:val="00B32C6B"/>
    <w:rsid w:val="00B32CFC"/>
    <w:rsid w:val="00B32E03"/>
    <w:rsid w:val="00B32E71"/>
    <w:rsid w:val="00B32F4B"/>
    <w:rsid w:val="00B32F8D"/>
    <w:rsid w:val="00B330F8"/>
    <w:rsid w:val="00B3310F"/>
    <w:rsid w:val="00B33189"/>
    <w:rsid w:val="00B332B6"/>
    <w:rsid w:val="00B335F7"/>
    <w:rsid w:val="00B33661"/>
    <w:rsid w:val="00B3373E"/>
    <w:rsid w:val="00B33861"/>
    <w:rsid w:val="00B33B6F"/>
    <w:rsid w:val="00B33C26"/>
    <w:rsid w:val="00B33CCA"/>
    <w:rsid w:val="00B33D3F"/>
    <w:rsid w:val="00B33EA6"/>
    <w:rsid w:val="00B33FD5"/>
    <w:rsid w:val="00B342D3"/>
    <w:rsid w:val="00B342EB"/>
    <w:rsid w:val="00B344A8"/>
    <w:rsid w:val="00B3451F"/>
    <w:rsid w:val="00B345E3"/>
    <w:rsid w:val="00B349D5"/>
    <w:rsid w:val="00B34ADB"/>
    <w:rsid w:val="00B34AE4"/>
    <w:rsid w:val="00B34D51"/>
    <w:rsid w:val="00B34D9B"/>
    <w:rsid w:val="00B34E94"/>
    <w:rsid w:val="00B3508B"/>
    <w:rsid w:val="00B350DC"/>
    <w:rsid w:val="00B3526B"/>
    <w:rsid w:val="00B35329"/>
    <w:rsid w:val="00B353CC"/>
    <w:rsid w:val="00B354D0"/>
    <w:rsid w:val="00B354E6"/>
    <w:rsid w:val="00B355B6"/>
    <w:rsid w:val="00B355C7"/>
    <w:rsid w:val="00B356DB"/>
    <w:rsid w:val="00B35891"/>
    <w:rsid w:val="00B3599E"/>
    <w:rsid w:val="00B359E3"/>
    <w:rsid w:val="00B35A14"/>
    <w:rsid w:val="00B35A53"/>
    <w:rsid w:val="00B35F10"/>
    <w:rsid w:val="00B360CD"/>
    <w:rsid w:val="00B3613E"/>
    <w:rsid w:val="00B363C9"/>
    <w:rsid w:val="00B367ED"/>
    <w:rsid w:val="00B3689B"/>
    <w:rsid w:val="00B36967"/>
    <w:rsid w:val="00B36AD6"/>
    <w:rsid w:val="00B36AF6"/>
    <w:rsid w:val="00B36BDA"/>
    <w:rsid w:val="00B36E87"/>
    <w:rsid w:val="00B36F5D"/>
    <w:rsid w:val="00B3700D"/>
    <w:rsid w:val="00B3700F"/>
    <w:rsid w:val="00B37109"/>
    <w:rsid w:val="00B37171"/>
    <w:rsid w:val="00B37189"/>
    <w:rsid w:val="00B37200"/>
    <w:rsid w:val="00B37297"/>
    <w:rsid w:val="00B37306"/>
    <w:rsid w:val="00B3753A"/>
    <w:rsid w:val="00B3763E"/>
    <w:rsid w:val="00B376D2"/>
    <w:rsid w:val="00B377E6"/>
    <w:rsid w:val="00B3780C"/>
    <w:rsid w:val="00B37895"/>
    <w:rsid w:val="00B378E3"/>
    <w:rsid w:val="00B37945"/>
    <w:rsid w:val="00B379BF"/>
    <w:rsid w:val="00B37A4E"/>
    <w:rsid w:val="00B37A51"/>
    <w:rsid w:val="00B37A93"/>
    <w:rsid w:val="00B37AA5"/>
    <w:rsid w:val="00B37B5F"/>
    <w:rsid w:val="00B37C97"/>
    <w:rsid w:val="00B37CEF"/>
    <w:rsid w:val="00B37D88"/>
    <w:rsid w:val="00B37EA3"/>
    <w:rsid w:val="00B37F08"/>
    <w:rsid w:val="00B40062"/>
    <w:rsid w:val="00B400A2"/>
    <w:rsid w:val="00B400E9"/>
    <w:rsid w:val="00B40159"/>
    <w:rsid w:val="00B40280"/>
    <w:rsid w:val="00B402A6"/>
    <w:rsid w:val="00B40423"/>
    <w:rsid w:val="00B40501"/>
    <w:rsid w:val="00B40557"/>
    <w:rsid w:val="00B40563"/>
    <w:rsid w:val="00B405CF"/>
    <w:rsid w:val="00B406B1"/>
    <w:rsid w:val="00B4081E"/>
    <w:rsid w:val="00B4088F"/>
    <w:rsid w:val="00B40A03"/>
    <w:rsid w:val="00B40A5D"/>
    <w:rsid w:val="00B40A92"/>
    <w:rsid w:val="00B40AE2"/>
    <w:rsid w:val="00B40BE9"/>
    <w:rsid w:val="00B40E38"/>
    <w:rsid w:val="00B40E72"/>
    <w:rsid w:val="00B4112F"/>
    <w:rsid w:val="00B411C1"/>
    <w:rsid w:val="00B41383"/>
    <w:rsid w:val="00B413CA"/>
    <w:rsid w:val="00B414F9"/>
    <w:rsid w:val="00B4161C"/>
    <w:rsid w:val="00B41740"/>
    <w:rsid w:val="00B417A2"/>
    <w:rsid w:val="00B41880"/>
    <w:rsid w:val="00B419D7"/>
    <w:rsid w:val="00B41B09"/>
    <w:rsid w:val="00B41B1B"/>
    <w:rsid w:val="00B41B2D"/>
    <w:rsid w:val="00B41BAD"/>
    <w:rsid w:val="00B41CF4"/>
    <w:rsid w:val="00B41E88"/>
    <w:rsid w:val="00B41E99"/>
    <w:rsid w:val="00B41EFF"/>
    <w:rsid w:val="00B41F57"/>
    <w:rsid w:val="00B420D5"/>
    <w:rsid w:val="00B420DB"/>
    <w:rsid w:val="00B4210E"/>
    <w:rsid w:val="00B4211F"/>
    <w:rsid w:val="00B421A6"/>
    <w:rsid w:val="00B421FE"/>
    <w:rsid w:val="00B424B0"/>
    <w:rsid w:val="00B424B3"/>
    <w:rsid w:val="00B425DD"/>
    <w:rsid w:val="00B428E8"/>
    <w:rsid w:val="00B4297C"/>
    <w:rsid w:val="00B42A60"/>
    <w:rsid w:val="00B42AA8"/>
    <w:rsid w:val="00B42AC4"/>
    <w:rsid w:val="00B42AF9"/>
    <w:rsid w:val="00B42B26"/>
    <w:rsid w:val="00B42C76"/>
    <w:rsid w:val="00B42D70"/>
    <w:rsid w:val="00B42E07"/>
    <w:rsid w:val="00B42F49"/>
    <w:rsid w:val="00B42F7C"/>
    <w:rsid w:val="00B4301D"/>
    <w:rsid w:val="00B430C6"/>
    <w:rsid w:val="00B43138"/>
    <w:rsid w:val="00B4316E"/>
    <w:rsid w:val="00B43598"/>
    <w:rsid w:val="00B435A2"/>
    <w:rsid w:val="00B43637"/>
    <w:rsid w:val="00B43666"/>
    <w:rsid w:val="00B43673"/>
    <w:rsid w:val="00B43680"/>
    <w:rsid w:val="00B4371D"/>
    <w:rsid w:val="00B437D5"/>
    <w:rsid w:val="00B438C2"/>
    <w:rsid w:val="00B43910"/>
    <w:rsid w:val="00B439AE"/>
    <w:rsid w:val="00B43A1B"/>
    <w:rsid w:val="00B43A2E"/>
    <w:rsid w:val="00B43A40"/>
    <w:rsid w:val="00B43AB1"/>
    <w:rsid w:val="00B43B28"/>
    <w:rsid w:val="00B43B77"/>
    <w:rsid w:val="00B43BE1"/>
    <w:rsid w:val="00B43BF1"/>
    <w:rsid w:val="00B43DC1"/>
    <w:rsid w:val="00B43DEA"/>
    <w:rsid w:val="00B43E24"/>
    <w:rsid w:val="00B43E79"/>
    <w:rsid w:val="00B43FCB"/>
    <w:rsid w:val="00B44030"/>
    <w:rsid w:val="00B44049"/>
    <w:rsid w:val="00B44050"/>
    <w:rsid w:val="00B441BB"/>
    <w:rsid w:val="00B441E1"/>
    <w:rsid w:val="00B44288"/>
    <w:rsid w:val="00B442FC"/>
    <w:rsid w:val="00B443E5"/>
    <w:rsid w:val="00B44478"/>
    <w:rsid w:val="00B444AA"/>
    <w:rsid w:val="00B445FC"/>
    <w:rsid w:val="00B44756"/>
    <w:rsid w:val="00B447C0"/>
    <w:rsid w:val="00B447E7"/>
    <w:rsid w:val="00B44806"/>
    <w:rsid w:val="00B448EA"/>
    <w:rsid w:val="00B4498F"/>
    <w:rsid w:val="00B44A5C"/>
    <w:rsid w:val="00B44B43"/>
    <w:rsid w:val="00B44FA0"/>
    <w:rsid w:val="00B45023"/>
    <w:rsid w:val="00B45056"/>
    <w:rsid w:val="00B450A7"/>
    <w:rsid w:val="00B450AC"/>
    <w:rsid w:val="00B4517B"/>
    <w:rsid w:val="00B4536F"/>
    <w:rsid w:val="00B45557"/>
    <w:rsid w:val="00B45626"/>
    <w:rsid w:val="00B4577E"/>
    <w:rsid w:val="00B457F3"/>
    <w:rsid w:val="00B45847"/>
    <w:rsid w:val="00B4584F"/>
    <w:rsid w:val="00B45B9E"/>
    <w:rsid w:val="00B45C16"/>
    <w:rsid w:val="00B45C46"/>
    <w:rsid w:val="00B45CD6"/>
    <w:rsid w:val="00B45CEC"/>
    <w:rsid w:val="00B46082"/>
    <w:rsid w:val="00B460FE"/>
    <w:rsid w:val="00B4626D"/>
    <w:rsid w:val="00B464F2"/>
    <w:rsid w:val="00B4656D"/>
    <w:rsid w:val="00B46578"/>
    <w:rsid w:val="00B46669"/>
    <w:rsid w:val="00B46700"/>
    <w:rsid w:val="00B46783"/>
    <w:rsid w:val="00B4692C"/>
    <w:rsid w:val="00B46A5B"/>
    <w:rsid w:val="00B46A5F"/>
    <w:rsid w:val="00B46A71"/>
    <w:rsid w:val="00B46B12"/>
    <w:rsid w:val="00B46B62"/>
    <w:rsid w:val="00B46B69"/>
    <w:rsid w:val="00B46BF4"/>
    <w:rsid w:val="00B46C61"/>
    <w:rsid w:val="00B46CBC"/>
    <w:rsid w:val="00B46D8F"/>
    <w:rsid w:val="00B46E34"/>
    <w:rsid w:val="00B4729E"/>
    <w:rsid w:val="00B473A7"/>
    <w:rsid w:val="00B473DB"/>
    <w:rsid w:val="00B477D8"/>
    <w:rsid w:val="00B477E3"/>
    <w:rsid w:val="00B4793C"/>
    <w:rsid w:val="00B47ADD"/>
    <w:rsid w:val="00B47B36"/>
    <w:rsid w:val="00B47B6B"/>
    <w:rsid w:val="00B47B98"/>
    <w:rsid w:val="00B47C33"/>
    <w:rsid w:val="00B47F95"/>
    <w:rsid w:val="00B47FCE"/>
    <w:rsid w:val="00B500A5"/>
    <w:rsid w:val="00B50101"/>
    <w:rsid w:val="00B5026F"/>
    <w:rsid w:val="00B5033B"/>
    <w:rsid w:val="00B503CA"/>
    <w:rsid w:val="00B503EB"/>
    <w:rsid w:val="00B503F5"/>
    <w:rsid w:val="00B50401"/>
    <w:rsid w:val="00B50443"/>
    <w:rsid w:val="00B5048B"/>
    <w:rsid w:val="00B504B6"/>
    <w:rsid w:val="00B50621"/>
    <w:rsid w:val="00B50636"/>
    <w:rsid w:val="00B506C0"/>
    <w:rsid w:val="00B506FE"/>
    <w:rsid w:val="00B5074C"/>
    <w:rsid w:val="00B50861"/>
    <w:rsid w:val="00B50A0B"/>
    <w:rsid w:val="00B50B47"/>
    <w:rsid w:val="00B50CCD"/>
    <w:rsid w:val="00B50CDB"/>
    <w:rsid w:val="00B50D96"/>
    <w:rsid w:val="00B50DD5"/>
    <w:rsid w:val="00B511C7"/>
    <w:rsid w:val="00B5121B"/>
    <w:rsid w:val="00B5127A"/>
    <w:rsid w:val="00B51287"/>
    <w:rsid w:val="00B51408"/>
    <w:rsid w:val="00B5164C"/>
    <w:rsid w:val="00B51706"/>
    <w:rsid w:val="00B517CA"/>
    <w:rsid w:val="00B51822"/>
    <w:rsid w:val="00B51823"/>
    <w:rsid w:val="00B518CE"/>
    <w:rsid w:val="00B519CA"/>
    <w:rsid w:val="00B51A42"/>
    <w:rsid w:val="00B51AE3"/>
    <w:rsid w:val="00B51CC4"/>
    <w:rsid w:val="00B51D8C"/>
    <w:rsid w:val="00B51E30"/>
    <w:rsid w:val="00B51E44"/>
    <w:rsid w:val="00B51EA4"/>
    <w:rsid w:val="00B51F54"/>
    <w:rsid w:val="00B52094"/>
    <w:rsid w:val="00B5219C"/>
    <w:rsid w:val="00B521CD"/>
    <w:rsid w:val="00B5224C"/>
    <w:rsid w:val="00B52251"/>
    <w:rsid w:val="00B5246B"/>
    <w:rsid w:val="00B5246D"/>
    <w:rsid w:val="00B5249D"/>
    <w:rsid w:val="00B52685"/>
    <w:rsid w:val="00B527AA"/>
    <w:rsid w:val="00B52850"/>
    <w:rsid w:val="00B52880"/>
    <w:rsid w:val="00B529A7"/>
    <w:rsid w:val="00B52B06"/>
    <w:rsid w:val="00B52BE9"/>
    <w:rsid w:val="00B52C08"/>
    <w:rsid w:val="00B52C2D"/>
    <w:rsid w:val="00B52CBA"/>
    <w:rsid w:val="00B52D9F"/>
    <w:rsid w:val="00B52E16"/>
    <w:rsid w:val="00B52EC9"/>
    <w:rsid w:val="00B52ED3"/>
    <w:rsid w:val="00B52F74"/>
    <w:rsid w:val="00B532A4"/>
    <w:rsid w:val="00B532E9"/>
    <w:rsid w:val="00B533A0"/>
    <w:rsid w:val="00B533E2"/>
    <w:rsid w:val="00B53497"/>
    <w:rsid w:val="00B5357A"/>
    <w:rsid w:val="00B53807"/>
    <w:rsid w:val="00B538AA"/>
    <w:rsid w:val="00B53995"/>
    <w:rsid w:val="00B53997"/>
    <w:rsid w:val="00B539E0"/>
    <w:rsid w:val="00B53B15"/>
    <w:rsid w:val="00B53B95"/>
    <w:rsid w:val="00B53BE2"/>
    <w:rsid w:val="00B53C90"/>
    <w:rsid w:val="00B53CB4"/>
    <w:rsid w:val="00B53CB8"/>
    <w:rsid w:val="00B53D85"/>
    <w:rsid w:val="00B53DB4"/>
    <w:rsid w:val="00B53E4F"/>
    <w:rsid w:val="00B54196"/>
    <w:rsid w:val="00B54226"/>
    <w:rsid w:val="00B54320"/>
    <w:rsid w:val="00B5432C"/>
    <w:rsid w:val="00B54431"/>
    <w:rsid w:val="00B544CC"/>
    <w:rsid w:val="00B5474D"/>
    <w:rsid w:val="00B5478F"/>
    <w:rsid w:val="00B548A9"/>
    <w:rsid w:val="00B548CA"/>
    <w:rsid w:val="00B5492D"/>
    <w:rsid w:val="00B549A0"/>
    <w:rsid w:val="00B549FB"/>
    <w:rsid w:val="00B54E78"/>
    <w:rsid w:val="00B54EDD"/>
    <w:rsid w:val="00B54F22"/>
    <w:rsid w:val="00B54F80"/>
    <w:rsid w:val="00B54FD0"/>
    <w:rsid w:val="00B550E5"/>
    <w:rsid w:val="00B5541D"/>
    <w:rsid w:val="00B5557C"/>
    <w:rsid w:val="00B55675"/>
    <w:rsid w:val="00B556A2"/>
    <w:rsid w:val="00B556B9"/>
    <w:rsid w:val="00B556DA"/>
    <w:rsid w:val="00B55874"/>
    <w:rsid w:val="00B55BB2"/>
    <w:rsid w:val="00B55C35"/>
    <w:rsid w:val="00B55C4B"/>
    <w:rsid w:val="00B55DB8"/>
    <w:rsid w:val="00B55FD8"/>
    <w:rsid w:val="00B5605D"/>
    <w:rsid w:val="00B560EF"/>
    <w:rsid w:val="00B5610D"/>
    <w:rsid w:val="00B56294"/>
    <w:rsid w:val="00B5645B"/>
    <w:rsid w:val="00B56670"/>
    <w:rsid w:val="00B566E8"/>
    <w:rsid w:val="00B5671F"/>
    <w:rsid w:val="00B5672C"/>
    <w:rsid w:val="00B56759"/>
    <w:rsid w:val="00B569E5"/>
    <w:rsid w:val="00B569F5"/>
    <w:rsid w:val="00B56D08"/>
    <w:rsid w:val="00B56D84"/>
    <w:rsid w:val="00B56DD1"/>
    <w:rsid w:val="00B56E00"/>
    <w:rsid w:val="00B56E22"/>
    <w:rsid w:val="00B56E3A"/>
    <w:rsid w:val="00B56EEE"/>
    <w:rsid w:val="00B56F52"/>
    <w:rsid w:val="00B56FCC"/>
    <w:rsid w:val="00B5725A"/>
    <w:rsid w:val="00B5725D"/>
    <w:rsid w:val="00B5736F"/>
    <w:rsid w:val="00B575DB"/>
    <w:rsid w:val="00B57609"/>
    <w:rsid w:val="00B5762E"/>
    <w:rsid w:val="00B577FD"/>
    <w:rsid w:val="00B5783B"/>
    <w:rsid w:val="00B57A09"/>
    <w:rsid w:val="00B57C01"/>
    <w:rsid w:val="00B57E18"/>
    <w:rsid w:val="00B57F16"/>
    <w:rsid w:val="00B57F54"/>
    <w:rsid w:val="00B60236"/>
    <w:rsid w:val="00B602D2"/>
    <w:rsid w:val="00B60541"/>
    <w:rsid w:val="00B606CA"/>
    <w:rsid w:val="00B608B9"/>
    <w:rsid w:val="00B609A8"/>
    <w:rsid w:val="00B60CB6"/>
    <w:rsid w:val="00B60EE8"/>
    <w:rsid w:val="00B60F53"/>
    <w:rsid w:val="00B60FB8"/>
    <w:rsid w:val="00B61116"/>
    <w:rsid w:val="00B611F8"/>
    <w:rsid w:val="00B611FE"/>
    <w:rsid w:val="00B61225"/>
    <w:rsid w:val="00B61294"/>
    <w:rsid w:val="00B6144C"/>
    <w:rsid w:val="00B6145D"/>
    <w:rsid w:val="00B61489"/>
    <w:rsid w:val="00B61544"/>
    <w:rsid w:val="00B617FB"/>
    <w:rsid w:val="00B61986"/>
    <w:rsid w:val="00B61AF6"/>
    <w:rsid w:val="00B61D38"/>
    <w:rsid w:val="00B61EF2"/>
    <w:rsid w:val="00B61F24"/>
    <w:rsid w:val="00B61F3B"/>
    <w:rsid w:val="00B61FFE"/>
    <w:rsid w:val="00B620D2"/>
    <w:rsid w:val="00B621F1"/>
    <w:rsid w:val="00B623D7"/>
    <w:rsid w:val="00B62516"/>
    <w:rsid w:val="00B6257C"/>
    <w:rsid w:val="00B625EF"/>
    <w:rsid w:val="00B62610"/>
    <w:rsid w:val="00B62693"/>
    <w:rsid w:val="00B6278C"/>
    <w:rsid w:val="00B6278E"/>
    <w:rsid w:val="00B628A5"/>
    <w:rsid w:val="00B62900"/>
    <w:rsid w:val="00B62978"/>
    <w:rsid w:val="00B62AA2"/>
    <w:rsid w:val="00B62BA9"/>
    <w:rsid w:val="00B62BCC"/>
    <w:rsid w:val="00B62C29"/>
    <w:rsid w:val="00B62CFD"/>
    <w:rsid w:val="00B62E65"/>
    <w:rsid w:val="00B62F9C"/>
    <w:rsid w:val="00B63038"/>
    <w:rsid w:val="00B633C7"/>
    <w:rsid w:val="00B63439"/>
    <w:rsid w:val="00B6349B"/>
    <w:rsid w:val="00B63572"/>
    <w:rsid w:val="00B63A72"/>
    <w:rsid w:val="00B63C62"/>
    <w:rsid w:val="00B63F43"/>
    <w:rsid w:val="00B63F65"/>
    <w:rsid w:val="00B6416C"/>
    <w:rsid w:val="00B641F2"/>
    <w:rsid w:val="00B643ED"/>
    <w:rsid w:val="00B644BA"/>
    <w:rsid w:val="00B644F2"/>
    <w:rsid w:val="00B64506"/>
    <w:rsid w:val="00B6450C"/>
    <w:rsid w:val="00B646F8"/>
    <w:rsid w:val="00B64705"/>
    <w:rsid w:val="00B649D8"/>
    <w:rsid w:val="00B64BE9"/>
    <w:rsid w:val="00B64D81"/>
    <w:rsid w:val="00B64DBF"/>
    <w:rsid w:val="00B64EFD"/>
    <w:rsid w:val="00B64FE2"/>
    <w:rsid w:val="00B65218"/>
    <w:rsid w:val="00B6532E"/>
    <w:rsid w:val="00B6543C"/>
    <w:rsid w:val="00B65550"/>
    <w:rsid w:val="00B6563D"/>
    <w:rsid w:val="00B6563F"/>
    <w:rsid w:val="00B6576C"/>
    <w:rsid w:val="00B6589A"/>
    <w:rsid w:val="00B65982"/>
    <w:rsid w:val="00B65A51"/>
    <w:rsid w:val="00B65B4E"/>
    <w:rsid w:val="00B65D1C"/>
    <w:rsid w:val="00B65F81"/>
    <w:rsid w:val="00B661E4"/>
    <w:rsid w:val="00B66242"/>
    <w:rsid w:val="00B662BF"/>
    <w:rsid w:val="00B6640F"/>
    <w:rsid w:val="00B66435"/>
    <w:rsid w:val="00B66458"/>
    <w:rsid w:val="00B66484"/>
    <w:rsid w:val="00B66492"/>
    <w:rsid w:val="00B6655F"/>
    <w:rsid w:val="00B6658D"/>
    <w:rsid w:val="00B666DC"/>
    <w:rsid w:val="00B667F5"/>
    <w:rsid w:val="00B66807"/>
    <w:rsid w:val="00B66847"/>
    <w:rsid w:val="00B6694B"/>
    <w:rsid w:val="00B6696C"/>
    <w:rsid w:val="00B66A89"/>
    <w:rsid w:val="00B66BB8"/>
    <w:rsid w:val="00B66C1C"/>
    <w:rsid w:val="00B66C65"/>
    <w:rsid w:val="00B66C85"/>
    <w:rsid w:val="00B66E41"/>
    <w:rsid w:val="00B66EEF"/>
    <w:rsid w:val="00B66F43"/>
    <w:rsid w:val="00B67070"/>
    <w:rsid w:val="00B67100"/>
    <w:rsid w:val="00B671D3"/>
    <w:rsid w:val="00B672E4"/>
    <w:rsid w:val="00B6756A"/>
    <w:rsid w:val="00B67634"/>
    <w:rsid w:val="00B676DC"/>
    <w:rsid w:val="00B6775C"/>
    <w:rsid w:val="00B677C3"/>
    <w:rsid w:val="00B677EC"/>
    <w:rsid w:val="00B6781F"/>
    <w:rsid w:val="00B67978"/>
    <w:rsid w:val="00B679FD"/>
    <w:rsid w:val="00B67A1C"/>
    <w:rsid w:val="00B67B8C"/>
    <w:rsid w:val="00B67BF1"/>
    <w:rsid w:val="00B67C9A"/>
    <w:rsid w:val="00B67CC4"/>
    <w:rsid w:val="00B67DA1"/>
    <w:rsid w:val="00B67E03"/>
    <w:rsid w:val="00B67EA7"/>
    <w:rsid w:val="00B70093"/>
    <w:rsid w:val="00B7009D"/>
    <w:rsid w:val="00B70256"/>
    <w:rsid w:val="00B7032B"/>
    <w:rsid w:val="00B7036B"/>
    <w:rsid w:val="00B703D6"/>
    <w:rsid w:val="00B70428"/>
    <w:rsid w:val="00B70484"/>
    <w:rsid w:val="00B704C6"/>
    <w:rsid w:val="00B704ED"/>
    <w:rsid w:val="00B7061D"/>
    <w:rsid w:val="00B70650"/>
    <w:rsid w:val="00B70876"/>
    <w:rsid w:val="00B70A5A"/>
    <w:rsid w:val="00B70ADF"/>
    <w:rsid w:val="00B70C3B"/>
    <w:rsid w:val="00B70DF7"/>
    <w:rsid w:val="00B70EFF"/>
    <w:rsid w:val="00B70F50"/>
    <w:rsid w:val="00B71049"/>
    <w:rsid w:val="00B71091"/>
    <w:rsid w:val="00B71107"/>
    <w:rsid w:val="00B7112C"/>
    <w:rsid w:val="00B71257"/>
    <w:rsid w:val="00B71271"/>
    <w:rsid w:val="00B71321"/>
    <w:rsid w:val="00B71399"/>
    <w:rsid w:val="00B71440"/>
    <w:rsid w:val="00B71723"/>
    <w:rsid w:val="00B71849"/>
    <w:rsid w:val="00B718D5"/>
    <w:rsid w:val="00B7196B"/>
    <w:rsid w:val="00B71BC1"/>
    <w:rsid w:val="00B71C7C"/>
    <w:rsid w:val="00B71D6C"/>
    <w:rsid w:val="00B71DC1"/>
    <w:rsid w:val="00B71E54"/>
    <w:rsid w:val="00B71E72"/>
    <w:rsid w:val="00B71E91"/>
    <w:rsid w:val="00B71FDC"/>
    <w:rsid w:val="00B7209C"/>
    <w:rsid w:val="00B720D9"/>
    <w:rsid w:val="00B720E6"/>
    <w:rsid w:val="00B722F0"/>
    <w:rsid w:val="00B72374"/>
    <w:rsid w:val="00B723A8"/>
    <w:rsid w:val="00B723E1"/>
    <w:rsid w:val="00B723F2"/>
    <w:rsid w:val="00B724AD"/>
    <w:rsid w:val="00B724D3"/>
    <w:rsid w:val="00B725CD"/>
    <w:rsid w:val="00B72680"/>
    <w:rsid w:val="00B726CD"/>
    <w:rsid w:val="00B72733"/>
    <w:rsid w:val="00B72847"/>
    <w:rsid w:val="00B72893"/>
    <w:rsid w:val="00B729A7"/>
    <w:rsid w:val="00B72A3B"/>
    <w:rsid w:val="00B72CF6"/>
    <w:rsid w:val="00B72D16"/>
    <w:rsid w:val="00B72EA5"/>
    <w:rsid w:val="00B72F8C"/>
    <w:rsid w:val="00B7307B"/>
    <w:rsid w:val="00B73088"/>
    <w:rsid w:val="00B731CE"/>
    <w:rsid w:val="00B732F3"/>
    <w:rsid w:val="00B73336"/>
    <w:rsid w:val="00B734B4"/>
    <w:rsid w:val="00B73631"/>
    <w:rsid w:val="00B737C4"/>
    <w:rsid w:val="00B738DE"/>
    <w:rsid w:val="00B73933"/>
    <w:rsid w:val="00B73ACE"/>
    <w:rsid w:val="00B73B1D"/>
    <w:rsid w:val="00B73B4E"/>
    <w:rsid w:val="00B73BB6"/>
    <w:rsid w:val="00B73ED1"/>
    <w:rsid w:val="00B73FFD"/>
    <w:rsid w:val="00B74265"/>
    <w:rsid w:val="00B742B4"/>
    <w:rsid w:val="00B7430F"/>
    <w:rsid w:val="00B74652"/>
    <w:rsid w:val="00B746A9"/>
    <w:rsid w:val="00B748B7"/>
    <w:rsid w:val="00B748D9"/>
    <w:rsid w:val="00B7493C"/>
    <w:rsid w:val="00B74A23"/>
    <w:rsid w:val="00B74A4B"/>
    <w:rsid w:val="00B74B8D"/>
    <w:rsid w:val="00B74CD9"/>
    <w:rsid w:val="00B74EBD"/>
    <w:rsid w:val="00B75087"/>
    <w:rsid w:val="00B750C3"/>
    <w:rsid w:val="00B7518A"/>
    <w:rsid w:val="00B75236"/>
    <w:rsid w:val="00B75238"/>
    <w:rsid w:val="00B752AC"/>
    <w:rsid w:val="00B752B3"/>
    <w:rsid w:val="00B75337"/>
    <w:rsid w:val="00B7534E"/>
    <w:rsid w:val="00B7541B"/>
    <w:rsid w:val="00B75420"/>
    <w:rsid w:val="00B75624"/>
    <w:rsid w:val="00B756D7"/>
    <w:rsid w:val="00B757A9"/>
    <w:rsid w:val="00B758E5"/>
    <w:rsid w:val="00B7591D"/>
    <w:rsid w:val="00B7598B"/>
    <w:rsid w:val="00B75A4A"/>
    <w:rsid w:val="00B75A6F"/>
    <w:rsid w:val="00B75C16"/>
    <w:rsid w:val="00B75C41"/>
    <w:rsid w:val="00B75D69"/>
    <w:rsid w:val="00B75D87"/>
    <w:rsid w:val="00B75F9E"/>
    <w:rsid w:val="00B760C1"/>
    <w:rsid w:val="00B7617D"/>
    <w:rsid w:val="00B763B6"/>
    <w:rsid w:val="00B763C6"/>
    <w:rsid w:val="00B76464"/>
    <w:rsid w:val="00B76476"/>
    <w:rsid w:val="00B76599"/>
    <w:rsid w:val="00B76678"/>
    <w:rsid w:val="00B7667C"/>
    <w:rsid w:val="00B76799"/>
    <w:rsid w:val="00B7680A"/>
    <w:rsid w:val="00B768FF"/>
    <w:rsid w:val="00B76C24"/>
    <w:rsid w:val="00B76CA1"/>
    <w:rsid w:val="00B76E0F"/>
    <w:rsid w:val="00B76F37"/>
    <w:rsid w:val="00B76F77"/>
    <w:rsid w:val="00B76FC7"/>
    <w:rsid w:val="00B76FF6"/>
    <w:rsid w:val="00B770AF"/>
    <w:rsid w:val="00B7717F"/>
    <w:rsid w:val="00B772FB"/>
    <w:rsid w:val="00B77416"/>
    <w:rsid w:val="00B77463"/>
    <w:rsid w:val="00B77465"/>
    <w:rsid w:val="00B775BE"/>
    <w:rsid w:val="00B775FB"/>
    <w:rsid w:val="00B77692"/>
    <w:rsid w:val="00B77832"/>
    <w:rsid w:val="00B77A83"/>
    <w:rsid w:val="00B77B65"/>
    <w:rsid w:val="00B77C91"/>
    <w:rsid w:val="00B77CB8"/>
    <w:rsid w:val="00B77E14"/>
    <w:rsid w:val="00B77E68"/>
    <w:rsid w:val="00B80203"/>
    <w:rsid w:val="00B8022F"/>
    <w:rsid w:val="00B80242"/>
    <w:rsid w:val="00B803AC"/>
    <w:rsid w:val="00B8054F"/>
    <w:rsid w:val="00B80616"/>
    <w:rsid w:val="00B80650"/>
    <w:rsid w:val="00B806A0"/>
    <w:rsid w:val="00B8080C"/>
    <w:rsid w:val="00B80877"/>
    <w:rsid w:val="00B80896"/>
    <w:rsid w:val="00B8089A"/>
    <w:rsid w:val="00B808B2"/>
    <w:rsid w:val="00B80A5F"/>
    <w:rsid w:val="00B80BD0"/>
    <w:rsid w:val="00B80C93"/>
    <w:rsid w:val="00B80D72"/>
    <w:rsid w:val="00B80DA2"/>
    <w:rsid w:val="00B80DE9"/>
    <w:rsid w:val="00B80DFA"/>
    <w:rsid w:val="00B80E31"/>
    <w:rsid w:val="00B811AB"/>
    <w:rsid w:val="00B811E0"/>
    <w:rsid w:val="00B81291"/>
    <w:rsid w:val="00B8129B"/>
    <w:rsid w:val="00B81434"/>
    <w:rsid w:val="00B81787"/>
    <w:rsid w:val="00B817FB"/>
    <w:rsid w:val="00B81A10"/>
    <w:rsid w:val="00B81B33"/>
    <w:rsid w:val="00B81B58"/>
    <w:rsid w:val="00B81B59"/>
    <w:rsid w:val="00B81B83"/>
    <w:rsid w:val="00B81CCD"/>
    <w:rsid w:val="00B81D57"/>
    <w:rsid w:val="00B81E2D"/>
    <w:rsid w:val="00B81FDA"/>
    <w:rsid w:val="00B8200B"/>
    <w:rsid w:val="00B8202F"/>
    <w:rsid w:val="00B82041"/>
    <w:rsid w:val="00B82177"/>
    <w:rsid w:val="00B8239D"/>
    <w:rsid w:val="00B82600"/>
    <w:rsid w:val="00B8272A"/>
    <w:rsid w:val="00B827ED"/>
    <w:rsid w:val="00B828C0"/>
    <w:rsid w:val="00B82A34"/>
    <w:rsid w:val="00B82A88"/>
    <w:rsid w:val="00B82B05"/>
    <w:rsid w:val="00B82C76"/>
    <w:rsid w:val="00B82EC1"/>
    <w:rsid w:val="00B83113"/>
    <w:rsid w:val="00B83206"/>
    <w:rsid w:val="00B83284"/>
    <w:rsid w:val="00B83425"/>
    <w:rsid w:val="00B834AD"/>
    <w:rsid w:val="00B835DE"/>
    <w:rsid w:val="00B83751"/>
    <w:rsid w:val="00B83A90"/>
    <w:rsid w:val="00B83ACC"/>
    <w:rsid w:val="00B83BB2"/>
    <w:rsid w:val="00B83D35"/>
    <w:rsid w:val="00B83DE7"/>
    <w:rsid w:val="00B83E41"/>
    <w:rsid w:val="00B83F07"/>
    <w:rsid w:val="00B83F62"/>
    <w:rsid w:val="00B83FF7"/>
    <w:rsid w:val="00B84093"/>
    <w:rsid w:val="00B84275"/>
    <w:rsid w:val="00B842D7"/>
    <w:rsid w:val="00B84375"/>
    <w:rsid w:val="00B8460F"/>
    <w:rsid w:val="00B8487A"/>
    <w:rsid w:val="00B8498C"/>
    <w:rsid w:val="00B849F6"/>
    <w:rsid w:val="00B84BCB"/>
    <w:rsid w:val="00B84BE8"/>
    <w:rsid w:val="00B84C90"/>
    <w:rsid w:val="00B84DD2"/>
    <w:rsid w:val="00B85003"/>
    <w:rsid w:val="00B8505F"/>
    <w:rsid w:val="00B851C5"/>
    <w:rsid w:val="00B851E6"/>
    <w:rsid w:val="00B85204"/>
    <w:rsid w:val="00B85342"/>
    <w:rsid w:val="00B853E6"/>
    <w:rsid w:val="00B85453"/>
    <w:rsid w:val="00B85542"/>
    <w:rsid w:val="00B85670"/>
    <w:rsid w:val="00B85847"/>
    <w:rsid w:val="00B859A7"/>
    <w:rsid w:val="00B859D5"/>
    <w:rsid w:val="00B85A3B"/>
    <w:rsid w:val="00B85BD9"/>
    <w:rsid w:val="00B85C6B"/>
    <w:rsid w:val="00B85CC1"/>
    <w:rsid w:val="00B85D29"/>
    <w:rsid w:val="00B85DA6"/>
    <w:rsid w:val="00B860CE"/>
    <w:rsid w:val="00B86185"/>
    <w:rsid w:val="00B86464"/>
    <w:rsid w:val="00B865EB"/>
    <w:rsid w:val="00B86748"/>
    <w:rsid w:val="00B86813"/>
    <w:rsid w:val="00B8683B"/>
    <w:rsid w:val="00B86865"/>
    <w:rsid w:val="00B86A27"/>
    <w:rsid w:val="00B86AB3"/>
    <w:rsid w:val="00B86C53"/>
    <w:rsid w:val="00B86CFF"/>
    <w:rsid w:val="00B86D32"/>
    <w:rsid w:val="00B870B3"/>
    <w:rsid w:val="00B8716D"/>
    <w:rsid w:val="00B872A6"/>
    <w:rsid w:val="00B87465"/>
    <w:rsid w:val="00B874F0"/>
    <w:rsid w:val="00B87711"/>
    <w:rsid w:val="00B87750"/>
    <w:rsid w:val="00B8796F"/>
    <w:rsid w:val="00B879F4"/>
    <w:rsid w:val="00B87A39"/>
    <w:rsid w:val="00B87AB2"/>
    <w:rsid w:val="00B87AC9"/>
    <w:rsid w:val="00B87AF8"/>
    <w:rsid w:val="00B87BD7"/>
    <w:rsid w:val="00B87C34"/>
    <w:rsid w:val="00B87D38"/>
    <w:rsid w:val="00B87D7C"/>
    <w:rsid w:val="00B87E13"/>
    <w:rsid w:val="00B900D7"/>
    <w:rsid w:val="00B9012A"/>
    <w:rsid w:val="00B90277"/>
    <w:rsid w:val="00B90367"/>
    <w:rsid w:val="00B90489"/>
    <w:rsid w:val="00B907BB"/>
    <w:rsid w:val="00B90869"/>
    <w:rsid w:val="00B908BA"/>
    <w:rsid w:val="00B908C1"/>
    <w:rsid w:val="00B90991"/>
    <w:rsid w:val="00B90B14"/>
    <w:rsid w:val="00B90DCB"/>
    <w:rsid w:val="00B90FB6"/>
    <w:rsid w:val="00B9102E"/>
    <w:rsid w:val="00B91101"/>
    <w:rsid w:val="00B9114C"/>
    <w:rsid w:val="00B9116C"/>
    <w:rsid w:val="00B9128F"/>
    <w:rsid w:val="00B91379"/>
    <w:rsid w:val="00B9153F"/>
    <w:rsid w:val="00B91646"/>
    <w:rsid w:val="00B9180C"/>
    <w:rsid w:val="00B9195F"/>
    <w:rsid w:val="00B91AFE"/>
    <w:rsid w:val="00B91B5B"/>
    <w:rsid w:val="00B91B64"/>
    <w:rsid w:val="00B91BE1"/>
    <w:rsid w:val="00B91CEF"/>
    <w:rsid w:val="00B91D2C"/>
    <w:rsid w:val="00B91F33"/>
    <w:rsid w:val="00B91FBD"/>
    <w:rsid w:val="00B92136"/>
    <w:rsid w:val="00B921DC"/>
    <w:rsid w:val="00B92206"/>
    <w:rsid w:val="00B922F2"/>
    <w:rsid w:val="00B923B5"/>
    <w:rsid w:val="00B92484"/>
    <w:rsid w:val="00B92533"/>
    <w:rsid w:val="00B9254D"/>
    <w:rsid w:val="00B92567"/>
    <w:rsid w:val="00B92860"/>
    <w:rsid w:val="00B928F6"/>
    <w:rsid w:val="00B92AB2"/>
    <w:rsid w:val="00B92B19"/>
    <w:rsid w:val="00B92B8B"/>
    <w:rsid w:val="00B92BB9"/>
    <w:rsid w:val="00B92BFB"/>
    <w:rsid w:val="00B92C24"/>
    <w:rsid w:val="00B92C63"/>
    <w:rsid w:val="00B92C7B"/>
    <w:rsid w:val="00B92CCD"/>
    <w:rsid w:val="00B92D7B"/>
    <w:rsid w:val="00B92E0D"/>
    <w:rsid w:val="00B92F6B"/>
    <w:rsid w:val="00B92FA1"/>
    <w:rsid w:val="00B93017"/>
    <w:rsid w:val="00B9301B"/>
    <w:rsid w:val="00B930DB"/>
    <w:rsid w:val="00B93165"/>
    <w:rsid w:val="00B93180"/>
    <w:rsid w:val="00B93192"/>
    <w:rsid w:val="00B93258"/>
    <w:rsid w:val="00B93289"/>
    <w:rsid w:val="00B936CE"/>
    <w:rsid w:val="00B9370E"/>
    <w:rsid w:val="00B93841"/>
    <w:rsid w:val="00B939BC"/>
    <w:rsid w:val="00B93A13"/>
    <w:rsid w:val="00B93B36"/>
    <w:rsid w:val="00B93CCF"/>
    <w:rsid w:val="00B93D3C"/>
    <w:rsid w:val="00B93E96"/>
    <w:rsid w:val="00B93EC4"/>
    <w:rsid w:val="00B94023"/>
    <w:rsid w:val="00B94114"/>
    <w:rsid w:val="00B9415B"/>
    <w:rsid w:val="00B944A0"/>
    <w:rsid w:val="00B94527"/>
    <w:rsid w:val="00B9455D"/>
    <w:rsid w:val="00B94681"/>
    <w:rsid w:val="00B94771"/>
    <w:rsid w:val="00B94986"/>
    <w:rsid w:val="00B949A3"/>
    <w:rsid w:val="00B949A6"/>
    <w:rsid w:val="00B94A41"/>
    <w:rsid w:val="00B94C9C"/>
    <w:rsid w:val="00B94CD2"/>
    <w:rsid w:val="00B94D23"/>
    <w:rsid w:val="00B94F1E"/>
    <w:rsid w:val="00B94F6B"/>
    <w:rsid w:val="00B94FE3"/>
    <w:rsid w:val="00B950CA"/>
    <w:rsid w:val="00B95126"/>
    <w:rsid w:val="00B95168"/>
    <w:rsid w:val="00B95204"/>
    <w:rsid w:val="00B95307"/>
    <w:rsid w:val="00B95320"/>
    <w:rsid w:val="00B9548B"/>
    <w:rsid w:val="00B955ED"/>
    <w:rsid w:val="00B95799"/>
    <w:rsid w:val="00B95B72"/>
    <w:rsid w:val="00B95BD0"/>
    <w:rsid w:val="00B95C53"/>
    <w:rsid w:val="00B95CB1"/>
    <w:rsid w:val="00B95D18"/>
    <w:rsid w:val="00B95DDE"/>
    <w:rsid w:val="00B95DE7"/>
    <w:rsid w:val="00B95E15"/>
    <w:rsid w:val="00B95E25"/>
    <w:rsid w:val="00B95E52"/>
    <w:rsid w:val="00B95F32"/>
    <w:rsid w:val="00B95F77"/>
    <w:rsid w:val="00B960C4"/>
    <w:rsid w:val="00B9618B"/>
    <w:rsid w:val="00B96566"/>
    <w:rsid w:val="00B96659"/>
    <w:rsid w:val="00B96778"/>
    <w:rsid w:val="00B96838"/>
    <w:rsid w:val="00B968AA"/>
    <w:rsid w:val="00B968D9"/>
    <w:rsid w:val="00B96929"/>
    <w:rsid w:val="00B96974"/>
    <w:rsid w:val="00B96A32"/>
    <w:rsid w:val="00B96B72"/>
    <w:rsid w:val="00B96E3E"/>
    <w:rsid w:val="00B96E54"/>
    <w:rsid w:val="00B96F23"/>
    <w:rsid w:val="00B96F90"/>
    <w:rsid w:val="00B97094"/>
    <w:rsid w:val="00B970BF"/>
    <w:rsid w:val="00B97166"/>
    <w:rsid w:val="00B97187"/>
    <w:rsid w:val="00B9719C"/>
    <w:rsid w:val="00B971B9"/>
    <w:rsid w:val="00B97249"/>
    <w:rsid w:val="00B97368"/>
    <w:rsid w:val="00B9756A"/>
    <w:rsid w:val="00B975F0"/>
    <w:rsid w:val="00B97674"/>
    <w:rsid w:val="00B9776B"/>
    <w:rsid w:val="00B977CB"/>
    <w:rsid w:val="00B97821"/>
    <w:rsid w:val="00B97827"/>
    <w:rsid w:val="00B97905"/>
    <w:rsid w:val="00B979BC"/>
    <w:rsid w:val="00B97AD1"/>
    <w:rsid w:val="00B97D4F"/>
    <w:rsid w:val="00B97EF4"/>
    <w:rsid w:val="00B97F5B"/>
    <w:rsid w:val="00BA008D"/>
    <w:rsid w:val="00BA00FA"/>
    <w:rsid w:val="00BA01F4"/>
    <w:rsid w:val="00BA022D"/>
    <w:rsid w:val="00BA025D"/>
    <w:rsid w:val="00BA0319"/>
    <w:rsid w:val="00BA0389"/>
    <w:rsid w:val="00BA03C1"/>
    <w:rsid w:val="00BA0675"/>
    <w:rsid w:val="00BA0811"/>
    <w:rsid w:val="00BA0840"/>
    <w:rsid w:val="00BA096D"/>
    <w:rsid w:val="00BA09D5"/>
    <w:rsid w:val="00BA0AD5"/>
    <w:rsid w:val="00BA0B58"/>
    <w:rsid w:val="00BA0B82"/>
    <w:rsid w:val="00BA0BA3"/>
    <w:rsid w:val="00BA0C5A"/>
    <w:rsid w:val="00BA0CA6"/>
    <w:rsid w:val="00BA0DF0"/>
    <w:rsid w:val="00BA0E97"/>
    <w:rsid w:val="00BA0F31"/>
    <w:rsid w:val="00BA1232"/>
    <w:rsid w:val="00BA127D"/>
    <w:rsid w:val="00BA1349"/>
    <w:rsid w:val="00BA13FF"/>
    <w:rsid w:val="00BA143B"/>
    <w:rsid w:val="00BA146B"/>
    <w:rsid w:val="00BA149F"/>
    <w:rsid w:val="00BA14DE"/>
    <w:rsid w:val="00BA1531"/>
    <w:rsid w:val="00BA16C2"/>
    <w:rsid w:val="00BA1700"/>
    <w:rsid w:val="00BA174B"/>
    <w:rsid w:val="00BA18C5"/>
    <w:rsid w:val="00BA18DC"/>
    <w:rsid w:val="00BA1B65"/>
    <w:rsid w:val="00BA1C3E"/>
    <w:rsid w:val="00BA1C49"/>
    <w:rsid w:val="00BA1C9E"/>
    <w:rsid w:val="00BA1D6B"/>
    <w:rsid w:val="00BA1E3B"/>
    <w:rsid w:val="00BA1EF8"/>
    <w:rsid w:val="00BA2034"/>
    <w:rsid w:val="00BA2071"/>
    <w:rsid w:val="00BA22BE"/>
    <w:rsid w:val="00BA23B7"/>
    <w:rsid w:val="00BA2447"/>
    <w:rsid w:val="00BA24B0"/>
    <w:rsid w:val="00BA24F0"/>
    <w:rsid w:val="00BA25B8"/>
    <w:rsid w:val="00BA26B5"/>
    <w:rsid w:val="00BA26D6"/>
    <w:rsid w:val="00BA26E3"/>
    <w:rsid w:val="00BA27D0"/>
    <w:rsid w:val="00BA27FE"/>
    <w:rsid w:val="00BA2983"/>
    <w:rsid w:val="00BA2BAF"/>
    <w:rsid w:val="00BA2BC9"/>
    <w:rsid w:val="00BA2BF5"/>
    <w:rsid w:val="00BA2C1A"/>
    <w:rsid w:val="00BA2D6B"/>
    <w:rsid w:val="00BA2E93"/>
    <w:rsid w:val="00BA31BD"/>
    <w:rsid w:val="00BA3233"/>
    <w:rsid w:val="00BA3354"/>
    <w:rsid w:val="00BA33C0"/>
    <w:rsid w:val="00BA34A0"/>
    <w:rsid w:val="00BA34B2"/>
    <w:rsid w:val="00BA34B3"/>
    <w:rsid w:val="00BA3525"/>
    <w:rsid w:val="00BA3541"/>
    <w:rsid w:val="00BA3779"/>
    <w:rsid w:val="00BA380C"/>
    <w:rsid w:val="00BA381C"/>
    <w:rsid w:val="00BA3A10"/>
    <w:rsid w:val="00BA3A6A"/>
    <w:rsid w:val="00BA3AAB"/>
    <w:rsid w:val="00BA3B29"/>
    <w:rsid w:val="00BA3B50"/>
    <w:rsid w:val="00BA3B62"/>
    <w:rsid w:val="00BA3CFE"/>
    <w:rsid w:val="00BA3D37"/>
    <w:rsid w:val="00BA405E"/>
    <w:rsid w:val="00BA410B"/>
    <w:rsid w:val="00BA4160"/>
    <w:rsid w:val="00BA41A6"/>
    <w:rsid w:val="00BA4228"/>
    <w:rsid w:val="00BA427F"/>
    <w:rsid w:val="00BA4322"/>
    <w:rsid w:val="00BA438C"/>
    <w:rsid w:val="00BA4661"/>
    <w:rsid w:val="00BA47C3"/>
    <w:rsid w:val="00BA47C9"/>
    <w:rsid w:val="00BA47DA"/>
    <w:rsid w:val="00BA4868"/>
    <w:rsid w:val="00BA48E1"/>
    <w:rsid w:val="00BA497C"/>
    <w:rsid w:val="00BA4B29"/>
    <w:rsid w:val="00BA4B8D"/>
    <w:rsid w:val="00BA4C86"/>
    <w:rsid w:val="00BA4D39"/>
    <w:rsid w:val="00BA5010"/>
    <w:rsid w:val="00BA506F"/>
    <w:rsid w:val="00BA51ED"/>
    <w:rsid w:val="00BA5365"/>
    <w:rsid w:val="00BA53A8"/>
    <w:rsid w:val="00BA5564"/>
    <w:rsid w:val="00BA569E"/>
    <w:rsid w:val="00BA56F0"/>
    <w:rsid w:val="00BA5712"/>
    <w:rsid w:val="00BA5740"/>
    <w:rsid w:val="00BA5919"/>
    <w:rsid w:val="00BA592D"/>
    <w:rsid w:val="00BA59DF"/>
    <w:rsid w:val="00BA5A32"/>
    <w:rsid w:val="00BA5B10"/>
    <w:rsid w:val="00BA5C09"/>
    <w:rsid w:val="00BA5CAE"/>
    <w:rsid w:val="00BA5CB7"/>
    <w:rsid w:val="00BA5D08"/>
    <w:rsid w:val="00BA5D75"/>
    <w:rsid w:val="00BA5E40"/>
    <w:rsid w:val="00BA5E69"/>
    <w:rsid w:val="00BA5E97"/>
    <w:rsid w:val="00BA5F7B"/>
    <w:rsid w:val="00BA6102"/>
    <w:rsid w:val="00BA6236"/>
    <w:rsid w:val="00BA62B2"/>
    <w:rsid w:val="00BA62F1"/>
    <w:rsid w:val="00BA630C"/>
    <w:rsid w:val="00BA6363"/>
    <w:rsid w:val="00BA63AE"/>
    <w:rsid w:val="00BA645E"/>
    <w:rsid w:val="00BA6553"/>
    <w:rsid w:val="00BA6672"/>
    <w:rsid w:val="00BA66F5"/>
    <w:rsid w:val="00BA69B7"/>
    <w:rsid w:val="00BA6B62"/>
    <w:rsid w:val="00BA6D06"/>
    <w:rsid w:val="00BA6D81"/>
    <w:rsid w:val="00BA6E6D"/>
    <w:rsid w:val="00BA6EE4"/>
    <w:rsid w:val="00BA6F77"/>
    <w:rsid w:val="00BA6FFA"/>
    <w:rsid w:val="00BA70EB"/>
    <w:rsid w:val="00BA72A1"/>
    <w:rsid w:val="00BA72E7"/>
    <w:rsid w:val="00BA7333"/>
    <w:rsid w:val="00BA7334"/>
    <w:rsid w:val="00BA740F"/>
    <w:rsid w:val="00BA7578"/>
    <w:rsid w:val="00BA7590"/>
    <w:rsid w:val="00BA76AC"/>
    <w:rsid w:val="00BA7846"/>
    <w:rsid w:val="00BA7A04"/>
    <w:rsid w:val="00BA7A4C"/>
    <w:rsid w:val="00BA7B4B"/>
    <w:rsid w:val="00BA7BC5"/>
    <w:rsid w:val="00BA7BE1"/>
    <w:rsid w:val="00BA7D14"/>
    <w:rsid w:val="00BA7E2A"/>
    <w:rsid w:val="00BA7E62"/>
    <w:rsid w:val="00BA7E87"/>
    <w:rsid w:val="00BA7F30"/>
    <w:rsid w:val="00BA7F33"/>
    <w:rsid w:val="00BB0010"/>
    <w:rsid w:val="00BB0024"/>
    <w:rsid w:val="00BB019A"/>
    <w:rsid w:val="00BB027F"/>
    <w:rsid w:val="00BB0300"/>
    <w:rsid w:val="00BB032A"/>
    <w:rsid w:val="00BB0399"/>
    <w:rsid w:val="00BB041A"/>
    <w:rsid w:val="00BB0614"/>
    <w:rsid w:val="00BB067B"/>
    <w:rsid w:val="00BB0719"/>
    <w:rsid w:val="00BB0755"/>
    <w:rsid w:val="00BB07F5"/>
    <w:rsid w:val="00BB090B"/>
    <w:rsid w:val="00BB092F"/>
    <w:rsid w:val="00BB0A28"/>
    <w:rsid w:val="00BB0A70"/>
    <w:rsid w:val="00BB0ADA"/>
    <w:rsid w:val="00BB0B52"/>
    <w:rsid w:val="00BB0C63"/>
    <w:rsid w:val="00BB0C99"/>
    <w:rsid w:val="00BB0EF9"/>
    <w:rsid w:val="00BB0FB2"/>
    <w:rsid w:val="00BB1084"/>
    <w:rsid w:val="00BB10BC"/>
    <w:rsid w:val="00BB10F9"/>
    <w:rsid w:val="00BB1183"/>
    <w:rsid w:val="00BB165F"/>
    <w:rsid w:val="00BB168B"/>
    <w:rsid w:val="00BB19F9"/>
    <w:rsid w:val="00BB1AC6"/>
    <w:rsid w:val="00BB1C73"/>
    <w:rsid w:val="00BB1D6C"/>
    <w:rsid w:val="00BB1E29"/>
    <w:rsid w:val="00BB1E2B"/>
    <w:rsid w:val="00BB1E77"/>
    <w:rsid w:val="00BB1E7C"/>
    <w:rsid w:val="00BB21B0"/>
    <w:rsid w:val="00BB22BA"/>
    <w:rsid w:val="00BB239C"/>
    <w:rsid w:val="00BB2423"/>
    <w:rsid w:val="00BB245D"/>
    <w:rsid w:val="00BB2562"/>
    <w:rsid w:val="00BB2664"/>
    <w:rsid w:val="00BB26E4"/>
    <w:rsid w:val="00BB26E7"/>
    <w:rsid w:val="00BB2822"/>
    <w:rsid w:val="00BB2B04"/>
    <w:rsid w:val="00BB2BAA"/>
    <w:rsid w:val="00BB2BB5"/>
    <w:rsid w:val="00BB2CFD"/>
    <w:rsid w:val="00BB2D7C"/>
    <w:rsid w:val="00BB2F54"/>
    <w:rsid w:val="00BB2F63"/>
    <w:rsid w:val="00BB2FD3"/>
    <w:rsid w:val="00BB2FDF"/>
    <w:rsid w:val="00BB3000"/>
    <w:rsid w:val="00BB359D"/>
    <w:rsid w:val="00BB35AB"/>
    <w:rsid w:val="00BB35E6"/>
    <w:rsid w:val="00BB3653"/>
    <w:rsid w:val="00BB3677"/>
    <w:rsid w:val="00BB3724"/>
    <w:rsid w:val="00BB39EA"/>
    <w:rsid w:val="00BB3C6F"/>
    <w:rsid w:val="00BB3C99"/>
    <w:rsid w:val="00BB3D78"/>
    <w:rsid w:val="00BB3DD2"/>
    <w:rsid w:val="00BB3E71"/>
    <w:rsid w:val="00BB3E9B"/>
    <w:rsid w:val="00BB4001"/>
    <w:rsid w:val="00BB409D"/>
    <w:rsid w:val="00BB40D9"/>
    <w:rsid w:val="00BB4121"/>
    <w:rsid w:val="00BB41D8"/>
    <w:rsid w:val="00BB4290"/>
    <w:rsid w:val="00BB433E"/>
    <w:rsid w:val="00BB442B"/>
    <w:rsid w:val="00BB4434"/>
    <w:rsid w:val="00BB44B4"/>
    <w:rsid w:val="00BB4739"/>
    <w:rsid w:val="00BB483B"/>
    <w:rsid w:val="00BB4925"/>
    <w:rsid w:val="00BB4AE4"/>
    <w:rsid w:val="00BB4B13"/>
    <w:rsid w:val="00BB4D8B"/>
    <w:rsid w:val="00BB4F08"/>
    <w:rsid w:val="00BB50AE"/>
    <w:rsid w:val="00BB50F5"/>
    <w:rsid w:val="00BB5345"/>
    <w:rsid w:val="00BB5386"/>
    <w:rsid w:val="00BB5468"/>
    <w:rsid w:val="00BB54E7"/>
    <w:rsid w:val="00BB55BE"/>
    <w:rsid w:val="00BB55D5"/>
    <w:rsid w:val="00BB5780"/>
    <w:rsid w:val="00BB5B4A"/>
    <w:rsid w:val="00BB5C99"/>
    <w:rsid w:val="00BB5E06"/>
    <w:rsid w:val="00BB6079"/>
    <w:rsid w:val="00BB60B5"/>
    <w:rsid w:val="00BB61A3"/>
    <w:rsid w:val="00BB61D3"/>
    <w:rsid w:val="00BB61FB"/>
    <w:rsid w:val="00BB62FD"/>
    <w:rsid w:val="00BB640F"/>
    <w:rsid w:val="00BB646B"/>
    <w:rsid w:val="00BB64B8"/>
    <w:rsid w:val="00BB6584"/>
    <w:rsid w:val="00BB67A2"/>
    <w:rsid w:val="00BB6962"/>
    <w:rsid w:val="00BB6973"/>
    <w:rsid w:val="00BB69CC"/>
    <w:rsid w:val="00BB6A46"/>
    <w:rsid w:val="00BB6BC2"/>
    <w:rsid w:val="00BB6C2E"/>
    <w:rsid w:val="00BB6D04"/>
    <w:rsid w:val="00BB6DDD"/>
    <w:rsid w:val="00BB6F29"/>
    <w:rsid w:val="00BB7025"/>
    <w:rsid w:val="00BB70A3"/>
    <w:rsid w:val="00BB7407"/>
    <w:rsid w:val="00BB742C"/>
    <w:rsid w:val="00BB7444"/>
    <w:rsid w:val="00BB74A7"/>
    <w:rsid w:val="00BB74AD"/>
    <w:rsid w:val="00BB7509"/>
    <w:rsid w:val="00BB7522"/>
    <w:rsid w:val="00BB76E3"/>
    <w:rsid w:val="00BB77BA"/>
    <w:rsid w:val="00BB7918"/>
    <w:rsid w:val="00BB7B47"/>
    <w:rsid w:val="00BB7B6E"/>
    <w:rsid w:val="00BB7BBE"/>
    <w:rsid w:val="00BB7C08"/>
    <w:rsid w:val="00BB7E29"/>
    <w:rsid w:val="00BB7E32"/>
    <w:rsid w:val="00BC0131"/>
    <w:rsid w:val="00BC0139"/>
    <w:rsid w:val="00BC019D"/>
    <w:rsid w:val="00BC02D0"/>
    <w:rsid w:val="00BC0366"/>
    <w:rsid w:val="00BC0444"/>
    <w:rsid w:val="00BC0483"/>
    <w:rsid w:val="00BC0767"/>
    <w:rsid w:val="00BC07B4"/>
    <w:rsid w:val="00BC0A54"/>
    <w:rsid w:val="00BC0A7C"/>
    <w:rsid w:val="00BC0A91"/>
    <w:rsid w:val="00BC0D05"/>
    <w:rsid w:val="00BC0E12"/>
    <w:rsid w:val="00BC0EA4"/>
    <w:rsid w:val="00BC0F35"/>
    <w:rsid w:val="00BC1040"/>
    <w:rsid w:val="00BC1041"/>
    <w:rsid w:val="00BC114D"/>
    <w:rsid w:val="00BC11DE"/>
    <w:rsid w:val="00BC1219"/>
    <w:rsid w:val="00BC14DB"/>
    <w:rsid w:val="00BC150F"/>
    <w:rsid w:val="00BC1605"/>
    <w:rsid w:val="00BC1628"/>
    <w:rsid w:val="00BC16C4"/>
    <w:rsid w:val="00BC192D"/>
    <w:rsid w:val="00BC1A12"/>
    <w:rsid w:val="00BC1C2F"/>
    <w:rsid w:val="00BC1C56"/>
    <w:rsid w:val="00BC1CEE"/>
    <w:rsid w:val="00BC1D5B"/>
    <w:rsid w:val="00BC1F42"/>
    <w:rsid w:val="00BC1FA2"/>
    <w:rsid w:val="00BC1FDC"/>
    <w:rsid w:val="00BC20D2"/>
    <w:rsid w:val="00BC216C"/>
    <w:rsid w:val="00BC2259"/>
    <w:rsid w:val="00BC238A"/>
    <w:rsid w:val="00BC240F"/>
    <w:rsid w:val="00BC24EC"/>
    <w:rsid w:val="00BC252D"/>
    <w:rsid w:val="00BC260D"/>
    <w:rsid w:val="00BC266C"/>
    <w:rsid w:val="00BC27FF"/>
    <w:rsid w:val="00BC282C"/>
    <w:rsid w:val="00BC2834"/>
    <w:rsid w:val="00BC2899"/>
    <w:rsid w:val="00BC2924"/>
    <w:rsid w:val="00BC293F"/>
    <w:rsid w:val="00BC29BF"/>
    <w:rsid w:val="00BC2BF5"/>
    <w:rsid w:val="00BC2E02"/>
    <w:rsid w:val="00BC2E05"/>
    <w:rsid w:val="00BC2E26"/>
    <w:rsid w:val="00BC2EBC"/>
    <w:rsid w:val="00BC2FAF"/>
    <w:rsid w:val="00BC3269"/>
    <w:rsid w:val="00BC3462"/>
    <w:rsid w:val="00BC353C"/>
    <w:rsid w:val="00BC35C0"/>
    <w:rsid w:val="00BC3600"/>
    <w:rsid w:val="00BC3604"/>
    <w:rsid w:val="00BC3641"/>
    <w:rsid w:val="00BC39F8"/>
    <w:rsid w:val="00BC3A9C"/>
    <w:rsid w:val="00BC3B16"/>
    <w:rsid w:val="00BC3B36"/>
    <w:rsid w:val="00BC3C7A"/>
    <w:rsid w:val="00BC3D04"/>
    <w:rsid w:val="00BC3D06"/>
    <w:rsid w:val="00BC3D77"/>
    <w:rsid w:val="00BC3DA2"/>
    <w:rsid w:val="00BC3F79"/>
    <w:rsid w:val="00BC3F8E"/>
    <w:rsid w:val="00BC404F"/>
    <w:rsid w:val="00BC41D0"/>
    <w:rsid w:val="00BC445F"/>
    <w:rsid w:val="00BC44B6"/>
    <w:rsid w:val="00BC454E"/>
    <w:rsid w:val="00BC4611"/>
    <w:rsid w:val="00BC465F"/>
    <w:rsid w:val="00BC46E6"/>
    <w:rsid w:val="00BC46E8"/>
    <w:rsid w:val="00BC4760"/>
    <w:rsid w:val="00BC483C"/>
    <w:rsid w:val="00BC484B"/>
    <w:rsid w:val="00BC4873"/>
    <w:rsid w:val="00BC488E"/>
    <w:rsid w:val="00BC4A10"/>
    <w:rsid w:val="00BC4A2F"/>
    <w:rsid w:val="00BC4C20"/>
    <w:rsid w:val="00BC4E3E"/>
    <w:rsid w:val="00BC4E56"/>
    <w:rsid w:val="00BC4E95"/>
    <w:rsid w:val="00BC4EDC"/>
    <w:rsid w:val="00BC4EE6"/>
    <w:rsid w:val="00BC5000"/>
    <w:rsid w:val="00BC534E"/>
    <w:rsid w:val="00BC5550"/>
    <w:rsid w:val="00BC5594"/>
    <w:rsid w:val="00BC5679"/>
    <w:rsid w:val="00BC56B4"/>
    <w:rsid w:val="00BC56BE"/>
    <w:rsid w:val="00BC57D0"/>
    <w:rsid w:val="00BC58BD"/>
    <w:rsid w:val="00BC591A"/>
    <w:rsid w:val="00BC593B"/>
    <w:rsid w:val="00BC59C9"/>
    <w:rsid w:val="00BC5B48"/>
    <w:rsid w:val="00BC5B80"/>
    <w:rsid w:val="00BC5BE4"/>
    <w:rsid w:val="00BC5DD5"/>
    <w:rsid w:val="00BC5EB9"/>
    <w:rsid w:val="00BC5F14"/>
    <w:rsid w:val="00BC5F92"/>
    <w:rsid w:val="00BC620A"/>
    <w:rsid w:val="00BC62C2"/>
    <w:rsid w:val="00BC62F1"/>
    <w:rsid w:val="00BC6331"/>
    <w:rsid w:val="00BC6593"/>
    <w:rsid w:val="00BC65E5"/>
    <w:rsid w:val="00BC66B5"/>
    <w:rsid w:val="00BC6904"/>
    <w:rsid w:val="00BC6BE8"/>
    <w:rsid w:val="00BC6DC7"/>
    <w:rsid w:val="00BC701C"/>
    <w:rsid w:val="00BC71AB"/>
    <w:rsid w:val="00BC7205"/>
    <w:rsid w:val="00BC73B3"/>
    <w:rsid w:val="00BC7457"/>
    <w:rsid w:val="00BC745B"/>
    <w:rsid w:val="00BC7500"/>
    <w:rsid w:val="00BC769A"/>
    <w:rsid w:val="00BC7734"/>
    <w:rsid w:val="00BC7914"/>
    <w:rsid w:val="00BC7962"/>
    <w:rsid w:val="00BC796D"/>
    <w:rsid w:val="00BC79DF"/>
    <w:rsid w:val="00BC7C7C"/>
    <w:rsid w:val="00BC7CD9"/>
    <w:rsid w:val="00BC7D4F"/>
    <w:rsid w:val="00BC7DF0"/>
    <w:rsid w:val="00BC7F41"/>
    <w:rsid w:val="00BC7FBC"/>
    <w:rsid w:val="00BC7FE3"/>
    <w:rsid w:val="00BD01C8"/>
    <w:rsid w:val="00BD01E0"/>
    <w:rsid w:val="00BD0248"/>
    <w:rsid w:val="00BD02D4"/>
    <w:rsid w:val="00BD046C"/>
    <w:rsid w:val="00BD05C5"/>
    <w:rsid w:val="00BD0624"/>
    <w:rsid w:val="00BD06FD"/>
    <w:rsid w:val="00BD08A6"/>
    <w:rsid w:val="00BD0A93"/>
    <w:rsid w:val="00BD0B9F"/>
    <w:rsid w:val="00BD0BE7"/>
    <w:rsid w:val="00BD0BF2"/>
    <w:rsid w:val="00BD0D54"/>
    <w:rsid w:val="00BD0E7A"/>
    <w:rsid w:val="00BD0F40"/>
    <w:rsid w:val="00BD0FE7"/>
    <w:rsid w:val="00BD0FF7"/>
    <w:rsid w:val="00BD100E"/>
    <w:rsid w:val="00BD101D"/>
    <w:rsid w:val="00BD10E4"/>
    <w:rsid w:val="00BD12A1"/>
    <w:rsid w:val="00BD17B2"/>
    <w:rsid w:val="00BD18EE"/>
    <w:rsid w:val="00BD1922"/>
    <w:rsid w:val="00BD1B3C"/>
    <w:rsid w:val="00BD1CA4"/>
    <w:rsid w:val="00BD1CD3"/>
    <w:rsid w:val="00BD1D08"/>
    <w:rsid w:val="00BD1EB7"/>
    <w:rsid w:val="00BD1EE0"/>
    <w:rsid w:val="00BD1FD2"/>
    <w:rsid w:val="00BD2082"/>
    <w:rsid w:val="00BD21BE"/>
    <w:rsid w:val="00BD223D"/>
    <w:rsid w:val="00BD223E"/>
    <w:rsid w:val="00BD2587"/>
    <w:rsid w:val="00BD2588"/>
    <w:rsid w:val="00BD26BF"/>
    <w:rsid w:val="00BD2702"/>
    <w:rsid w:val="00BD274B"/>
    <w:rsid w:val="00BD275D"/>
    <w:rsid w:val="00BD27B1"/>
    <w:rsid w:val="00BD29A0"/>
    <w:rsid w:val="00BD2BEB"/>
    <w:rsid w:val="00BD2C1D"/>
    <w:rsid w:val="00BD2CAE"/>
    <w:rsid w:val="00BD2D41"/>
    <w:rsid w:val="00BD2E2B"/>
    <w:rsid w:val="00BD2F2C"/>
    <w:rsid w:val="00BD2F44"/>
    <w:rsid w:val="00BD2F6E"/>
    <w:rsid w:val="00BD305A"/>
    <w:rsid w:val="00BD3185"/>
    <w:rsid w:val="00BD32C0"/>
    <w:rsid w:val="00BD3394"/>
    <w:rsid w:val="00BD343B"/>
    <w:rsid w:val="00BD3458"/>
    <w:rsid w:val="00BD3468"/>
    <w:rsid w:val="00BD356E"/>
    <w:rsid w:val="00BD368A"/>
    <w:rsid w:val="00BD36BA"/>
    <w:rsid w:val="00BD37F5"/>
    <w:rsid w:val="00BD38E3"/>
    <w:rsid w:val="00BD38F4"/>
    <w:rsid w:val="00BD39BF"/>
    <w:rsid w:val="00BD3A78"/>
    <w:rsid w:val="00BD3ADE"/>
    <w:rsid w:val="00BD3B80"/>
    <w:rsid w:val="00BD3D1F"/>
    <w:rsid w:val="00BD3D47"/>
    <w:rsid w:val="00BD3EA0"/>
    <w:rsid w:val="00BD3F65"/>
    <w:rsid w:val="00BD4125"/>
    <w:rsid w:val="00BD4151"/>
    <w:rsid w:val="00BD4224"/>
    <w:rsid w:val="00BD4435"/>
    <w:rsid w:val="00BD45C9"/>
    <w:rsid w:val="00BD4622"/>
    <w:rsid w:val="00BD4789"/>
    <w:rsid w:val="00BD4826"/>
    <w:rsid w:val="00BD48E0"/>
    <w:rsid w:val="00BD4A95"/>
    <w:rsid w:val="00BD4BCC"/>
    <w:rsid w:val="00BD4C2B"/>
    <w:rsid w:val="00BD4E7F"/>
    <w:rsid w:val="00BD4ED0"/>
    <w:rsid w:val="00BD4F1A"/>
    <w:rsid w:val="00BD4F40"/>
    <w:rsid w:val="00BD5114"/>
    <w:rsid w:val="00BD5187"/>
    <w:rsid w:val="00BD5232"/>
    <w:rsid w:val="00BD5359"/>
    <w:rsid w:val="00BD554B"/>
    <w:rsid w:val="00BD558B"/>
    <w:rsid w:val="00BD579F"/>
    <w:rsid w:val="00BD593D"/>
    <w:rsid w:val="00BD5978"/>
    <w:rsid w:val="00BD5A2F"/>
    <w:rsid w:val="00BD5A7A"/>
    <w:rsid w:val="00BD5AAE"/>
    <w:rsid w:val="00BD5B0B"/>
    <w:rsid w:val="00BD5BA1"/>
    <w:rsid w:val="00BD5E6A"/>
    <w:rsid w:val="00BD5EE7"/>
    <w:rsid w:val="00BD5F66"/>
    <w:rsid w:val="00BD5FCE"/>
    <w:rsid w:val="00BD61CE"/>
    <w:rsid w:val="00BD6357"/>
    <w:rsid w:val="00BD6397"/>
    <w:rsid w:val="00BD63E8"/>
    <w:rsid w:val="00BD6459"/>
    <w:rsid w:val="00BD6563"/>
    <w:rsid w:val="00BD6AB3"/>
    <w:rsid w:val="00BD6B30"/>
    <w:rsid w:val="00BD6B57"/>
    <w:rsid w:val="00BD6BD6"/>
    <w:rsid w:val="00BD6C07"/>
    <w:rsid w:val="00BD6F1E"/>
    <w:rsid w:val="00BD6F71"/>
    <w:rsid w:val="00BD6FFB"/>
    <w:rsid w:val="00BD7076"/>
    <w:rsid w:val="00BD7112"/>
    <w:rsid w:val="00BD7146"/>
    <w:rsid w:val="00BD71FA"/>
    <w:rsid w:val="00BD7212"/>
    <w:rsid w:val="00BD73A5"/>
    <w:rsid w:val="00BD74DE"/>
    <w:rsid w:val="00BD76BF"/>
    <w:rsid w:val="00BD7719"/>
    <w:rsid w:val="00BD7887"/>
    <w:rsid w:val="00BD7AEE"/>
    <w:rsid w:val="00BD7BF5"/>
    <w:rsid w:val="00BD7C8A"/>
    <w:rsid w:val="00BD7D01"/>
    <w:rsid w:val="00BD7F58"/>
    <w:rsid w:val="00BD7F9D"/>
    <w:rsid w:val="00BD7FAC"/>
    <w:rsid w:val="00BD7FB8"/>
    <w:rsid w:val="00BE01ED"/>
    <w:rsid w:val="00BE01F8"/>
    <w:rsid w:val="00BE0277"/>
    <w:rsid w:val="00BE038F"/>
    <w:rsid w:val="00BE03CA"/>
    <w:rsid w:val="00BE05A9"/>
    <w:rsid w:val="00BE08C2"/>
    <w:rsid w:val="00BE0BF8"/>
    <w:rsid w:val="00BE0C63"/>
    <w:rsid w:val="00BE0DB6"/>
    <w:rsid w:val="00BE0DBD"/>
    <w:rsid w:val="00BE1032"/>
    <w:rsid w:val="00BE10B1"/>
    <w:rsid w:val="00BE138F"/>
    <w:rsid w:val="00BE1638"/>
    <w:rsid w:val="00BE16E0"/>
    <w:rsid w:val="00BE1723"/>
    <w:rsid w:val="00BE1735"/>
    <w:rsid w:val="00BE1824"/>
    <w:rsid w:val="00BE1873"/>
    <w:rsid w:val="00BE1ADC"/>
    <w:rsid w:val="00BE1C62"/>
    <w:rsid w:val="00BE1CDA"/>
    <w:rsid w:val="00BE1CF5"/>
    <w:rsid w:val="00BE1D31"/>
    <w:rsid w:val="00BE1DE0"/>
    <w:rsid w:val="00BE1E80"/>
    <w:rsid w:val="00BE1EF3"/>
    <w:rsid w:val="00BE1F63"/>
    <w:rsid w:val="00BE2057"/>
    <w:rsid w:val="00BE213E"/>
    <w:rsid w:val="00BE21BB"/>
    <w:rsid w:val="00BE224A"/>
    <w:rsid w:val="00BE2305"/>
    <w:rsid w:val="00BE2339"/>
    <w:rsid w:val="00BE24A4"/>
    <w:rsid w:val="00BE252D"/>
    <w:rsid w:val="00BE257E"/>
    <w:rsid w:val="00BE259A"/>
    <w:rsid w:val="00BE2692"/>
    <w:rsid w:val="00BE26AC"/>
    <w:rsid w:val="00BE29FD"/>
    <w:rsid w:val="00BE2B4E"/>
    <w:rsid w:val="00BE2BF0"/>
    <w:rsid w:val="00BE2D55"/>
    <w:rsid w:val="00BE2EB0"/>
    <w:rsid w:val="00BE2F0C"/>
    <w:rsid w:val="00BE300A"/>
    <w:rsid w:val="00BE316A"/>
    <w:rsid w:val="00BE3218"/>
    <w:rsid w:val="00BE35DD"/>
    <w:rsid w:val="00BE3772"/>
    <w:rsid w:val="00BE3941"/>
    <w:rsid w:val="00BE3950"/>
    <w:rsid w:val="00BE3959"/>
    <w:rsid w:val="00BE3AFC"/>
    <w:rsid w:val="00BE3B62"/>
    <w:rsid w:val="00BE3BD4"/>
    <w:rsid w:val="00BE3CF6"/>
    <w:rsid w:val="00BE3D7E"/>
    <w:rsid w:val="00BE3EAB"/>
    <w:rsid w:val="00BE3EB7"/>
    <w:rsid w:val="00BE3ED3"/>
    <w:rsid w:val="00BE3F4E"/>
    <w:rsid w:val="00BE3F5D"/>
    <w:rsid w:val="00BE3F6C"/>
    <w:rsid w:val="00BE3FFF"/>
    <w:rsid w:val="00BE40B3"/>
    <w:rsid w:val="00BE40D9"/>
    <w:rsid w:val="00BE4252"/>
    <w:rsid w:val="00BE4352"/>
    <w:rsid w:val="00BE4559"/>
    <w:rsid w:val="00BE4571"/>
    <w:rsid w:val="00BE45FB"/>
    <w:rsid w:val="00BE46B7"/>
    <w:rsid w:val="00BE4728"/>
    <w:rsid w:val="00BE4847"/>
    <w:rsid w:val="00BE48EF"/>
    <w:rsid w:val="00BE48F9"/>
    <w:rsid w:val="00BE491B"/>
    <w:rsid w:val="00BE4BE0"/>
    <w:rsid w:val="00BE4BE5"/>
    <w:rsid w:val="00BE4D85"/>
    <w:rsid w:val="00BE4E0D"/>
    <w:rsid w:val="00BE4EB4"/>
    <w:rsid w:val="00BE4F40"/>
    <w:rsid w:val="00BE4FFC"/>
    <w:rsid w:val="00BE5000"/>
    <w:rsid w:val="00BE5037"/>
    <w:rsid w:val="00BE52CB"/>
    <w:rsid w:val="00BE540A"/>
    <w:rsid w:val="00BE54FD"/>
    <w:rsid w:val="00BE551B"/>
    <w:rsid w:val="00BE5839"/>
    <w:rsid w:val="00BE5A43"/>
    <w:rsid w:val="00BE5AFF"/>
    <w:rsid w:val="00BE5C06"/>
    <w:rsid w:val="00BE5CC1"/>
    <w:rsid w:val="00BE60AD"/>
    <w:rsid w:val="00BE61BA"/>
    <w:rsid w:val="00BE61E2"/>
    <w:rsid w:val="00BE6226"/>
    <w:rsid w:val="00BE6603"/>
    <w:rsid w:val="00BE66DA"/>
    <w:rsid w:val="00BE66DF"/>
    <w:rsid w:val="00BE66E9"/>
    <w:rsid w:val="00BE6804"/>
    <w:rsid w:val="00BE6865"/>
    <w:rsid w:val="00BE686F"/>
    <w:rsid w:val="00BE6964"/>
    <w:rsid w:val="00BE697C"/>
    <w:rsid w:val="00BE6995"/>
    <w:rsid w:val="00BE69FF"/>
    <w:rsid w:val="00BE6B16"/>
    <w:rsid w:val="00BE6C04"/>
    <w:rsid w:val="00BE6CB1"/>
    <w:rsid w:val="00BE71F9"/>
    <w:rsid w:val="00BE72C5"/>
    <w:rsid w:val="00BE73C1"/>
    <w:rsid w:val="00BE7416"/>
    <w:rsid w:val="00BE743D"/>
    <w:rsid w:val="00BE750D"/>
    <w:rsid w:val="00BE75E1"/>
    <w:rsid w:val="00BE76F2"/>
    <w:rsid w:val="00BE7746"/>
    <w:rsid w:val="00BE77E1"/>
    <w:rsid w:val="00BE7845"/>
    <w:rsid w:val="00BE7847"/>
    <w:rsid w:val="00BE787A"/>
    <w:rsid w:val="00BE78D2"/>
    <w:rsid w:val="00BE795D"/>
    <w:rsid w:val="00BE79B6"/>
    <w:rsid w:val="00BE79D1"/>
    <w:rsid w:val="00BE7A4B"/>
    <w:rsid w:val="00BE7F1F"/>
    <w:rsid w:val="00BF01B3"/>
    <w:rsid w:val="00BF01EC"/>
    <w:rsid w:val="00BF026B"/>
    <w:rsid w:val="00BF0360"/>
    <w:rsid w:val="00BF0363"/>
    <w:rsid w:val="00BF0386"/>
    <w:rsid w:val="00BF03FB"/>
    <w:rsid w:val="00BF04F7"/>
    <w:rsid w:val="00BF0584"/>
    <w:rsid w:val="00BF075F"/>
    <w:rsid w:val="00BF0980"/>
    <w:rsid w:val="00BF09B2"/>
    <w:rsid w:val="00BF09CF"/>
    <w:rsid w:val="00BF0D1C"/>
    <w:rsid w:val="00BF0D75"/>
    <w:rsid w:val="00BF0DA1"/>
    <w:rsid w:val="00BF0E4A"/>
    <w:rsid w:val="00BF0E62"/>
    <w:rsid w:val="00BF0F80"/>
    <w:rsid w:val="00BF1024"/>
    <w:rsid w:val="00BF102B"/>
    <w:rsid w:val="00BF10EB"/>
    <w:rsid w:val="00BF1332"/>
    <w:rsid w:val="00BF169C"/>
    <w:rsid w:val="00BF16A6"/>
    <w:rsid w:val="00BF1854"/>
    <w:rsid w:val="00BF18D3"/>
    <w:rsid w:val="00BF1979"/>
    <w:rsid w:val="00BF1AE7"/>
    <w:rsid w:val="00BF1C4D"/>
    <w:rsid w:val="00BF1C7B"/>
    <w:rsid w:val="00BF1CC7"/>
    <w:rsid w:val="00BF1E2F"/>
    <w:rsid w:val="00BF1FB5"/>
    <w:rsid w:val="00BF20C3"/>
    <w:rsid w:val="00BF214A"/>
    <w:rsid w:val="00BF2161"/>
    <w:rsid w:val="00BF21B9"/>
    <w:rsid w:val="00BF2570"/>
    <w:rsid w:val="00BF2913"/>
    <w:rsid w:val="00BF29A9"/>
    <w:rsid w:val="00BF2B18"/>
    <w:rsid w:val="00BF2B66"/>
    <w:rsid w:val="00BF2BBB"/>
    <w:rsid w:val="00BF2C1D"/>
    <w:rsid w:val="00BF2CDC"/>
    <w:rsid w:val="00BF2EA8"/>
    <w:rsid w:val="00BF2EDF"/>
    <w:rsid w:val="00BF2FA3"/>
    <w:rsid w:val="00BF302B"/>
    <w:rsid w:val="00BF30D0"/>
    <w:rsid w:val="00BF31AC"/>
    <w:rsid w:val="00BF31E1"/>
    <w:rsid w:val="00BF32CE"/>
    <w:rsid w:val="00BF32EC"/>
    <w:rsid w:val="00BF338A"/>
    <w:rsid w:val="00BF33C0"/>
    <w:rsid w:val="00BF33DE"/>
    <w:rsid w:val="00BF349C"/>
    <w:rsid w:val="00BF3682"/>
    <w:rsid w:val="00BF36A2"/>
    <w:rsid w:val="00BF389E"/>
    <w:rsid w:val="00BF3916"/>
    <w:rsid w:val="00BF3A4C"/>
    <w:rsid w:val="00BF3B1E"/>
    <w:rsid w:val="00BF3D12"/>
    <w:rsid w:val="00BF3DC2"/>
    <w:rsid w:val="00BF3DD4"/>
    <w:rsid w:val="00BF3EA2"/>
    <w:rsid w:val="00BF3ED2"/>
    <w:rsid w:val="00BF3F90"/>
    <w:rsid w:val="00BF41C8"/>
    <w:rsid w:val="00BF4243"/>
    <w:rsid w:val="00BF4507"/>
    <w:rsid w:val="00BF4554"/>
    <w:rsid w:val="00BF4566"/>
    <w:rsid w:val="00BF478B"/>
    <w:rsid w:val="00BF484A"/>
    <w:rsid w:val="00BF4A02"/>
    <w:rsid w:val="00BF4A24"/>
    <w:rsid w:val="00BF4B20"/>
    <w:rsid w:val="00BF4D24"/>
    <w:rsid w:val="00BF4DAC"/>
    <w:rsid w:val="00BF4DB7"/>
    <w:rsid w:val="00BF4E55"/>
    <w:rsid w:val="00BF4F4A"/>
    <w:rsid w:val="00BF533F"/>
    <w:rsid w:val="00BF5428"/>
    <w:rsid w:val="00BF5446"/>
    <w:rsid w:val="00BF54C7"/>
    <w:rsid w:val="00BF54CE"/>
    <w:rsid w:val="00BF5506"/>
    <w:rsid w:val="00BF5625"/>
    <w:rsid w:val="00BF58D8"/>
    <w:rsid w:val="00BF591E"/>
    <w:rsid w:val="00BF5A8D"/>
    <w:rsid w:val="00BF5AB8"/>
    <w:rsid w:val="00BF5ADD"/>
    <w:rsid w:val="00BF5B35"/>
    <w:rsid w:val="00BF5B7A"/>
    <w:rsid w:val="00BF5B9E"/>
    <w:rsid w:val="00BF5C0A"/>
    <w:rsid w:val="00BF5D99"/>
    <w:rsid w:val="00BF5FC7"/>
    <w:rsid w:val="00BF621A"/>
    <w:rsid w:val="00BF62E5"/>
    <w:rsid w:val="00BF63F8"/>
    <w:rsid w:val="00BF6404"/>
    <w:rsid w:val="00BF6509"/>
    <w:rsid w:val="00BF6581"/>
    <w:rsid w:val="00BF6654"/>
    <w:rsid w:val="00BF66BD"/>
    <w:rsid w:val="00BF678E"/>
    <w:rsid w:val="00BF68A0"/>
    <w:rsid w:val="00BF6963"/>
    <w:rsid w:val="00BF6978"/>
    <w:rsid w:val="00BF6AE4"/>
    <w:rsid w:val="00BF6C38"/>
    <w:rsid w:val="00BF6C54"/>
    <w:rsid w:val="00BF6DE0"/>
    <w:rsid w:val="00BF6DF7"/>
    <w:rsid w:val="00BF6EB4"/>
    <w:rsid w:val="00BF6ECF"/>
    <w:rsid w:val="00BF6EE1"/>
    <w:rsid w:val="00BF70EB"/>
    <w:rsid w:val="00BF7150"/>
    <w:rsid w:val="00BF718F"/>
    <w:rsid w:val="00BF7277"/>
    <w:rsid w:val="00BF72E2"/>
    <w:rsid w:val="00BF746B"/>
    <w:rsid w:val="00BF753E"/>
    <w:rsid w:val="00BF762D"/>
    <w:rsid w:val="00BF77A1"/>
    <w:rsid w:val="00BF78B7"/>
    <w:rsid w:val="00BF79E3"/>
    <w:rsid w:val="00BF79FA"/>
    <w:rsid w:val="00BF7D16"/>
    <w:rsid w:val="00BF7D2A"/>
    <w:rsid w:val="00BF7D2E"/>
    <w:rsid w:val="00BF7D48"/>
    <w:rsid w:val="00BF7D76"/>
    <w:rsid w:val="00BF7E1F"/>
    <w:rsid w:val="00BF7E71"/>
    <w:rsid w:val="00C000BA"/>
    <w:rsid w:val="00C000C4"/>
    <w:rsid w:val="00C001BA"/>
    <w:rsid w:val="00C002F5"/>
    <w:rsid w:val="00C0031A"/>
    <w:rsid w:val="00C0036B"/>
    <w:rsid w:val="00C003DE"/>
    <w:rsid w:val="00C00486"/>
    <w:rsid w:val="00C005B8"/>
    <w:rsid w:val="00C005BE"/>
    <w:rsid w:val="00C005C0"/>
    <w:rsid w:val="00C0070C"/>
    <w:rsid w:val="00C0088C"/>
    <w:rsid w:val="00C008E4"/>
    <w:rsid w:val="00C00A3F"/>
    <w:rsid w:val="00C00D49"/>
    <w:rsid w:val="00C00DC6"/>
    <w:rsid w:val="00C00E57"/>
    <w:rsid w:val="00C00EB3"/>
    <w:rsid w:val="00C00EB5"/>
    <w:rsid w:val="00C01121"/>
    <w:rsid w:val="00C011B2"/>
    <w:rsid w:val="00C011D8"/>
    <w:rsid w:val="00C01236"/>
    <w:rsid w:val="00C013AC"/>
    <w:rsid w:val="00C0153C"/>
    <w:rsid w:val="00C016AC"/>
    <w:rsid w:val="00C01720"/>
    <w:rsid w:val="00C01989"/>
    <w:rsid w:val="00C01991"/>
    <w:rsid w:val="00C019DA"/>
    <w:rsid w:val="00C01A39"/>
    <w:rsid w:val="00C01BD0"/>
    <w:rsid w:val="00C01C57"/>
    <w:rsid w:val="00C01D34"/>
    <w:rsid w:val="00C01E2C"/>
    <w:rsid w:val="00C01E40"/>
    <w:rsid w:val="00C01EDA"/>
    <w:rsid w:val="00C01F4F"/>
    <w:rsid w:val="00C02113"/>
    <w:rsid w:val="00C0243B"/>
    <w:rsid w:val="00C02537"/>
    <w:rsid w:val="00C02567"/>
    <w:rsid w:val="00C026F5"/>
    <w:rsid w:val="00C0278E"/>
    <w:rsid w:val="00C02807"/>
    <w:rsid w:val="00C02879"/>
    <w:rsid w:val="00C029D2"/>
    <w:rsid w:val="00C02AE4"/>
    <w:rsid w:val="00C02B27"/>
    <w:rsid w:val="00C02B6B"/>
    <w:rsid w:val="00C02D0C"/>
    <w:rsid w:val="00C02D10"/>
    <w:rsid w:val="00C02D93"/>
    <w:rsid w:val="00C02E89"/>
    <w:rsid w:val="00C02F9E"/>
    <w:rsid w:val="00C0305D"/>
    <w:rsid w:val="00C03095"/>
    <w:rsid w:val="00C0310C"/>
    <w:rsid w:val="00C0311D"/>
    <w:rsid w:val="00C03447"/>
    <w:rsid w:val="00C0370A"/>
    <w:rsid w:val="00C037EA"/>
    <w:rsid w:val="00C038A8"/>
    <w:rsid w:val="00C039E5"/>
    <w:rsid w:val="00C03A1B"/>
    <w:rsid w:val="00C03A62"/>
    <w:rsid w:val="00C03B01"/>
    <w:rsid w:val="00C03B3F"/>
    <w:rsid w:val="00C03BBB"/>
    <w:rsid w:val="00C03D2A"/>
    <w:rsid w:val="00C03E80"/>
    <w:rsid w:val="00C04151"/>
    <w:rsid w:val="00C042D7"/>
    <w:rsid w:val="00C04364"/>
    <w:rsid w:val="00C04404"/>
    <w:rsid w:val="00C0459C"/>
    <w:rsid w:val="00C0481C"/>
    <w:rsid w:val="00C04824"/>
    <w:rsid w:val="00C0484C"/>
    <w:rsid w:val="00C04932"/>
    <w:rsid w:val="00C049A8"/>
    <w:rsid w:val="00C04BA5"/>
    <w:rsid w:val="00C04C31"/>
    <w:rsid w:val="00C04DD4"/>
    <w:rsid w:val="00C04DEF"/>
    <w:rsid w:val="00C04E42"/>
    <w:rsid w:val="00C04EC7"/>
    <w:rsid w:val="00C04F10"/>
    <w:rsid w:val="00C04F5E"/>
    <w:rsid w:val="00C04FC4"/>
    <w:rsid w:val="00C05006"/>
    <w:rsid w:val="00C05018"/>
    <w:rsid w:val="00C05021"/>
    <w:rsid w:val="00C0504A"/>
    <w:rsid w:val="00C0505E"/>
    <w:rsid w:val="00C050E0"/>
    <w:rsid w:val="00C050EC"/>
    <w:rsid w:val="00C05379"/>
    <w:rsid w:val="00C05405"/>
    <w:rsid w:val="00C0540D"/>
    <w:rsid w:val="00C0540E"/>
    <w:rsid w:val="00C054E9"/>
    <w:rsid w:val="00C056EF"/>
    <w:rsid w:val="00C05742"/>
    <w:rsid w:val="00C05745"/>
    <w:rsid w:val="00C0576D"/>
    <w:rsid w:val="00C057B4"/>
    <w:rsid w:val="00C05A50"/>
    <w:rsid w:val="00C05AEF"/>
    <w:rsid w:val="00C05AFF"/>
    <w:rsid w:val="00C05B11"/>
    <w:rsid w:val="00C05B7D"/>
    <w:rsid w:val="00C05C08"/>
    <w:rsid w:val="00C05CC5"/>
    <w:rsid w:val="00C05CDB"/>
    <w:rsid w:val="00C05D04"/>
    <w:rsid w:val="00C05D4B"/>
    <w:rsid w:val="00C05DF2"/>
    <w:rsid w:val="00C05FC9"/>
    <w:rsid w:val="00C05FEC"/>
    <w:rsid w:val="00C05FF2"/>
    <w:rsid w:val="00C0610A"/>
    <w:rsid w:val="00C0613D"/>
    <w:rsid w:val="00C061FE"/>
    <w:rsid w:val="00C062AB"/>
    <w:rsid w:val="00C06403"/>
    <w:rsid w:val="00C06472"/>
    <w:rsid w:val="00C06494"/>
    <w:rsid w:val="00C064A6"/>
    <w:rsid w:val="00C06724"/>
    <w:rsid w:val="00C068EE"/>
    <w:rsid w:val="00C06C6F"/>
    <w:rsid w:val="00C06E45"/>
    <w:rsid w:val="00C06E67"/>
    <w:rsid w:val="00C06EEB"/>
    <w:rsid w:val="00C06F55"/>
    <w:rsid w:val="00C071C3"/>
    <w:rsid w:val="00C07223"/>
    <w:rsid w:val="00C07268"/>
    <w:rsid w:val="00C072A3"/>
    <w:rsid w:val="00C072D7"/>
    <w:rsid w:val="00C072FD"/>
    <w:rsid w:val="00C0743C"/>
    <w:rsid w:val="00C0749A"/>
    <w:rsid w:val="00C0751B"/>
    <w:rsid w:val="00C07556"/>
    <w:rsid w:val="00C075E6"/>
    <w:rsid w:val="00C07618"/>
    <w:rsid w:val="00C078A9"/>
    <w:rsid w:val="00C078C6"/>
    <w:rsid w:val="00C07957"/>
    <w:rsid w:val="00C07D2C"/>
    <w:rsid w:val="00C1037F"/>
    <w:rsid w:val="00C103C0"/>
    <w:rsid w:val="00C103CF"/>
    <w:rsid w:val="00C10580"/>
    <w:rsid w:val="00C10674"/>
    <w:rsid w:val="00C1072F"/>
    <w:rsid w:val="00C1091A"/>
    <w:rsid w:val="00C1095C"/>
    <w:rsid w:val="00C109B0"/>
    <w:rsid w:val="00C10B45"/>
    <w:rsid w:val="00C10C80"/>
    <w:rsid w:val="00C10DC0"/>
    <w:rsid w:val="00C10F20"/>
    <w:rsid w:val="00C10F81"/>
    <w:rsid w:val="00C110BC"/>
    <w:rsid w:val="00C111E4"/>
    <w:rsid w:val="00C111FA"/>
    <w:rsid w:val="00C11456"/>
    <w:rsid w:val="00C1160E"/>
    <w:rsid w:val="00C1166B"/>
    <w:rsid w:val="00C11694"/>
    <w:rsid w:val="00C116EB"/>
    <w:rsid w:val="00C117D4"/>
    <w:rsid w:val="00C1180A"/>
    <w:rsid w:val="00C118B6"/>
    <w:rsid w:val="00C119A3"/>
    <w:rsid w:val="00C11B44"/>
    <w:rsid w:val="00C11CAF"/>
    <w:rsid w:val="00C11D11"/>
    <w:rsid w:val="00C11E7C"/>
    <w:rsid w:val="00C11EDA"/>
    <w:rsid w:val="00C11F01"/>
    <w:rsid w:val="00C11F87"/>
    <w:rsid w:val="00C11FE3"/>
    <w:rsid w:val="00C12094"/>
    <w:rsid w:val="00C120D0"/>
    <w:rsid w:val="00C1230B"/>
    <w:rsid w:val="00C12351"/>
    <w:rsid w:val="00C123C3"/>
    <w:rsid w:val="00C1252F"/>
    <w:rsid w:val="00C126A8"/>
    <w:rsid w:val="00C12760"/>
    <w:rsid w:val="00C12A2D"/>
    <w:rsid w:val="00C12A35"/>
    <w:rsid w:val="00C12AA8"/>
    <w:rsid w:val="00C12B7C"/>
    <w:rsid w:val="00C12B89"/>
    <w:rsid w:val="00C12C7F"/>
    <w:rsid w:val="00C12C84"/>
    <w:rsid w:val="00C12DEB"/>
    <w:rsid w:val="00C12F66"/>
    <w:rsid w:val="00C13250"/>
    <w:rsid w:val="00C13320"/>
    <w:rsid w:val="00C13375"/>
    <w:rsid w:val="00C13462"/>
    <w:rsid w:val="00C134A2"/>
    <w:rsid w:val="00C134A8"/>
    <w:rsid w:val="00C134ED"/>
    <w:rsid w:val="00C13510"/>
    <w:rsid w:val="00C13607"/>
    <w:rsid w:val="00C13754"/>
    <w:rsid w:val="00C137A2"/>
    <w:rsid w:val="00C137AF"/>
    <w:rsid w:val="00C1381B"/>
    <w:rsid w:val="00C138A9"/>
    <w:rsid w:val="00C139BF"/>
    <w:rsid w:val="00C13A24"/>
    <w:rsid w:val="00C13B71"/>
    <w:rsid w:val="00C13BED"/>
    <w:rsid w:val="00C14054"/>
    <w:rsid w:val="00C140A0"/>
    <w:rsid w:val="00C140F8"/>
    <w:rsid w:val="00C14200"/>
    <w:rsid w:val="00C1425B"/>
    <w:rsid w:val="00C14295"/>
    <w:rsid w:val="00C142BB"/>
    <w:rsid w:val="00C14790"/>
    <w:rsid w:val="00C14859"/>
    <w:rsid w:val="00C149AA"/>
    <w:rsid w:val="00C14B69"/>
    <w:rsid w:val="00C14BBE"/>
    <w:rsid w:val="00C14ECA"/>
    <w:rsid w:val="00C15066"/>
    <w:rsid w:val="00C150C8"/>
    <w:rsid w:val="00C150E7"/>
    <w:rsid w:val="00C153DC"/>
    <w:rsid w:val="00C1541D"/>
    <w:rsid w:val="00C1553D"/>
    <w:rsid w:val="00C15647"/>
    <w:rsid w:val="00C15824"/>
    <w:rsid w:val="00C15868"/>
    <w:rsid w:val="00C15AD1"/>
    <w:rsid w:val="00C15AF9"/>
    <w:rsid w:val="00C15D4B"/>
    <w:rsid w:val="00C15E1B"/>
    <w:rsid w:val="00C15E41"/>
    <w:rsid w:val="00C16068"/>
    <w:rsid w:val="00C160AF"/>
    <w:rsid w:val="00C16190"/>
    <w:rsid w:val="00C16196"/>
    <w:rsid w:val="00C161A9"/>
    <w:rsid w:val="00C162C2"/>
    <w:rsid w:val="00C1653C"/>
    <w:rsid w:val="00C167B9"/>
    <w:rsid w:val="00C167C8"/>
    <w:rsid w:val="00C167DD"/>
    <w:rsid w:val="00C16AAA"/>
    <w:rsid w:val="00C16B72"/>
    <w:rsid w:val="00C16D0C"/>
    <w:rsid w:val="00C16F8E"/>
    <w:rsid w:val="00C17019"/>
    <w:rsid w:val="00C1701B"/>
    <w:rsid w:val="00C17246"/>
    <w:rsid w:val="00C17293"/>
    <w:rsid w:val="00C172A7"/>
    <w:rsid w:val="00C172CC"/>
    <w:rsid w:val="00C173FE"/>
    <w:rsid w:val="00C17408"/>
    <w:rsid w:val="00C17438"/>
    <w:rsid w:val="00C1748D"/>
    <w:rsid w:val="00C174CC"/>
    <w:rsid w:val="00C175D2"/>
    <w:rsid w:val="00C1789D"/>
    <w:rsid w:val="00C178D4"/>
    <w:rsid w:val="00C178E0"/>
    <w:rsid w:val="00C17915"/>
    <w:rsid w:val="00C17AA7"/>
    <w:rsid w:val="00C17BC0"/>
    <w:rsid w:val="00C17C30"/>
    <w:rsid w:val="00C17ECD"/>
    <w:rsid w:val="00C17F15"/>
    <w:rsid w:val="00C17F35"/>
    <w:rsid w:val="00C2006B"/>
    <w:rsid w:val="00C200F4"/>
    <w:rsid w:val="00C20127"/>
    <w:rsid w:val="00C202C1"/>
    <w:rsid w:val="00C2039F"/>
    <w:rsid w:val="00C20413"/>
    <w:rsid w:val="00C20461"/>
    <w:rsid w:val="00C20529"/>
    <w:rsid w:val="00C205C8"/>
    <w:rsid w:val="00C207FC"/>
    <w:rsid w:val="00C20A71"/>
    <w:rsid w:val="00C20AE4"/>
    <w:rsid w:val="00C20C34"/>
    <w:rsid w:val="00C20C54"/>
    <w:rsid w:val="00C20EEA"/>
    <w:rsid w:val="00C210AA"/>
    <w:rsid w:val="00C2113E"/>
    <w:rsid w:val="00C215B7"/>
    <w:rsid w:val="00C216FE"/>
    <w:rsid w:val="00C21732"/>
    <w:rsid w:val="00C217EB"/>
    <w:rsid w:val="00C2181B"/>
    <w:rsid w:val="00C218AD"/>
    <w:rsid w:val="00C218BF"/>
    <w:rsid w:val="00C2191D"/>
    <w:rsid w:val="00C21A30"/>
    <w:rsid w:val="00C21A69"/>
    <w:rsid w:val="00C21A7B"/>
    <w:rsid w:val="00C21B0D"/>
    <w:rsid w:val="00C21C31"/>
    <w:rsid w:val="00C21CB3"/>
    <w:rsid w:val="00C21D5F"/>
    <w:rsid w:val="00C21E7F"/>
    <w:rsid w:val="00C21E85"/>
    <w:rsid w:val="00C221BF"/>
    <w:rsid w:val="00C2235F"/>
    <w:rsid w:val="00C2243C"/>
    <w:rsid w:val="00C2250C"/>
    <w:rsid w:val="00C2258B"/>
    <w:rsid w:val="00C2259C"/>
    <w:rsid w:val="00C226C0"/>
    <w:rsid w:val="00C228AC"/>
    <w:rsid w:val="00C22947"/>
    <w:rsid w:val="00C2299C"/>
    <w:rsid w:val="00C22B78"/>
    <w:rsid w:val="00C22C25"/>
    <w:rsid w:val="00C22CCB"/>
    <w:rsid w:val="00C22CFE"/>
    <w:rsid w:val="00C22D28"/>
    <w:rsid w:val="00C22D55"/>
    <w:rsid w:val="00C22F13"/>
    <w:rsid w:val="00C22F29"/>
    <w:rsid w:val="00C22F73"/>
    <w:rsid w:val="00C2306B"/>
    <w:rsid w:val="00C23173"/>
    <w:rsid w:val="00C23195"/>
    <w:rsid w:val="00C232D7"/>
    <w:rsid w:val="00C23332"/>
    <w:rsid w:val="00C233C9"/>
    <w:rsid w:val="00C23440"/>
    <w:rsid w:val="00C234D6"/>
    <w:rsid w:val="00C23676"/>
    <w:rsid w:val="00C237AC"/>
    <w:rsid w:val="00C23BC5"/>
    <w:rsid w:val="00C23BF7"/>
    <w:rsid w:val="00C23C07"/>
    <w:rsid w:val="00C23D41"/>
    <w:rsid w:val="00C23E01"/>
    <w:rsid w:val="00C24174"/>
    <w:rsid w:val="00C243DF"/>
    <w:rsid w:val="00C2457B"/>
    <w:rsid w:val="00C245AA"/>
    <w:rsid w:val="00C245B3"/>
    <w:rsid w:val="00C24631"/>
    <w:rsid w:val="00C24634"/>
    <w:rsid w:val="00C2481E"/>
    <w:rsid w:val="00C2486D"/>
    <w:rsid w:val="00C24A5B"/>
    <w:rsid w:val="00C24B80"/>
    <w:rsid w:val="00C24C62"/>
    <w:rsid w:val="00C24D27"/>
    <w:rsid w:val="00C24D2D"/>
    <w:rsid w:val="00C24E58"/>
    <w:rsid w:val="00C24EB5"/>
    <w:rsid w:val="00C24F06"/>
    <w:rsid w:val="00C25145"/>
    <w:rsid w:val="00C25169"/>
    <w:rsid w:val="00C251BC"/>
    <w:rsid w:val="00C25215"/>
    <w:rsid w:val="00C25311"/>
    <w:rsid w:val="00C2537D"/>
    <w:rsid w:val="00C255B0"/>
    <w:rsid w:val="00C255C3"/>
    <w:rsid w:val="00C25612"/>
    <w:rsid w:val="00C256A6"/>
    <w:rsid w:val="00C25892"/>
    <w:rsid w:val="00C25ACD"/>
    <w:rsid w:val="00C25B52"/>
    <w:rsid w:val="00C25EDD"/>
    <w:rsid w:val="00C25F95"/>
    <w:rsid w:val="00C25FDE"/>
    <w:rsid w:val="00C26043"/>
    <w:rsid w:val="00C26059"/>
    <w:rsid w:val="00C260D4"/>
    <w:rsid w:val="00C26114"/>
    <w:rsid w:val="00C262FB"/>
    <w:rsid w:val="00C263F2"/>
    <w:rsid w:val="00C265AF"/>
    <w:rsid w:val="00C265F4"/>
    <w:rsid w:val="00C2667F"/>
    <w:rsid w:val="00C26845"/>
    <w:rsid w:val="00C268A3"/>
    <w:rsid w:val="00C268E5"/>
    <w:rsid w:val="00C269DE"/>
    <w:rsid w:val="00C26ACA"/>
    <w:rsid w:val="00C26B9E"/>
    <w:rsid w:val="00C26BE4"/>
    <w:rsid w:val="00C26C4A"/>
    <w:rsid w:val="00C26D44"/>
    <w:rsid w:val="00C26DE2"/>
    <w:rsid w:val="00C26F16"/>
    <w:rsid w:val="00C27095"/>
    <w:rsid w:val="00C271AC"/>
    <w:rsid w:val="00C272B1"/>
    <w:rsid w:val="00C2731A"/>
    <w:rsid w:val="00C27432"/>
    <w:rsid w:val="00C274A8"/>
    <w:rsid w:val="00C278D2"/>
    <w:rsid w:val="00C27998"/>
    <w:rsid w:val="00C27A83"/>
    <w:rsid w:val="00C27AB5"/>
    <w:rsid w:val="00C27B6F"/>
    <w:rsid w:val="00C27CB0"/>
    <w:rsid w:val="00C27DB5"/>
    <w:rsid w:val="00C27DD7"/>
    <w:rsid w:val="00C30005"/>
    <w:rsid w:val="00C30053"/>
    <w:rsid w:val="00C30280"/>
    <w:rsid w:val="00C30439"/>
    <w:rsid w:val="00C3048D"/>
    <w:rsid w:val="00C30590"/>
    <w:rsid w:val="00C305C7"/>
    <w:rsid w:val="00C305E9"/>
    <w:rsid w:val="00C3066E"/>
    <w:rsid w:val="00C308E1"/>
    <w:rsid w:val="00C30942"/>
    <w:rsid w:val="00C30AA5"/>
    <w:rsid w:val="00C30B3E"/>
    <w:rsid w:val="00C30C15"/>
    <w:rsid w:val="00C30CF7"/>
    <w:rsid w:val="00C30DDD"/>
    <w:rsid w:val="00C30F7B"/>
    <w:rsid w:val="00C3117F"/>
    <w:rsid w:val="00C31221"/>
    <w:rsid w:val="00C31271"/>
    <w:rsid w:val="00C312CF"/>
    <w:rsid w:val="00C3148A"/>
    <w:rsid w:val="00C3155A"/>
    <w:rsid w:val="00C315CD"/>
    <w:rsid w:val="00C316A4"/>
    <w:rsid w:val="00C31720"/>
    <w:rsid w:val="00C317B7"/>
    <w:rsid w:val="00C3184A"/>
    <w:rsid w:val="00C318C0"/>
    <w:rsid w:val="00C3196C"/>
    <w:rsid w:val="00C31B19"/>
    <w:rsid w:val="00C31BCA"/>
    <w:rsid w:val="00C31D5C"/>
    <w:rsid w:val="00C31D86"/>
    <w:rsid w:val="00C31DFF"/>
    <w:rsid w:val="00C31E59"/>
    <w:rsid w:val="00C31F4C"/>
    <w:rsid w:val="00C32084"/>
    <w:rsid w:val="00C32089"/>
    <w:rsid w:val="00C32731"/>
    <w:rsid w:val="00C32BBB"/>
    <w:rsid w:val="00C32C76"/>
    <w:rsid w:val="00C32DC2"/>
    <w:rsid w:val="00C32E76"/>
    <w:rsid w:val="00C32E9F"/>
    <w:rsid w:val="00C32F75"/>
    <w:rsid w:val="00C33014"/>
    <w:rsid w:val="00C3308C"/>
    <w:rsid w:val="00C333F3"/>
    <w:rsid w:val="00C33470"/>
    <w:rsid w:val="00C33550"/>
    <w:rsid w:val="00C3367B"/>
    <w:rsid w:val="00C3371E"/>
    <w:rsid w:val="00C33890"/>
    <w:rsid w:val="00C3396F"/>
    <w:rsid w:val="00C33CE6"/>
    <w:rsid w:val="00C33EC2"/>
    <w:rsid w:val="00C3409C"/>
    <w:rsid w:val="00C34161"/>
    <w:rsid w:val="00C341AD"/>
    <w:rsid w:val="00C342CD"/>
    <w:rsid w:val="00C343E8"/>
    <w:rsid w:val="00C34708"/>
    <w:rsid w:val="00C3475F"/>
    <w:rsid w:val="00C349A9"/>
    <w:rsid w:val="00C349BA"/>
    <w:rsid w:val="00C34A0C"/>
    <w:rsid w:val="00C34A80"/>
    <w:rsid w:val="00C34D1A"/>
    <w:rsid w:val="00C34DD9"/>
    <w:rsid w:val="00C34E10"/>
    <w:rsid w:val="00C350C4"/>
    <w:rsid w:val="00C3526F"/>
    <w:rsid w:val="00C352BA"/>
    <w:rsid w:val="00C352F5"/>
    <w:rsid w:val="00C3530C"/>
    <w:rsid w:val="00C35452"/>
    <w:rsid w:val="00C354EA"/>
    <w:rsid w:val="00C355FB"/>
    <w:rsid w:val="00C3561A"/>
    <w:rsid w:val="00C35629"/>
    <w:rsid w:val="00C35797"/>
    <w:rsid w:val="00C359EA"/>
    <w:rsid w:val="00C35AC4"/>
    <w:rsid w:val="00C35AD2"/>
    <w:rsid w:val="00C35B34"/>
    <w:rsid w:val="00C35B86"/>
    <w:rsid w:val="00C35C05"/>
    <w:rsid w:val="00C361A9"/>
    <w:rsid w:val="00C361F5"/>
    <w:rsid w:val="00C361F6"/>
    <w:rsid w:val="00C3625C"/>
    <w:rsid w:val="00C3628B"/>
    <w:rsid w:val="00C36373"/>
    <w:rsid w:val="00C364F9"/>
    <w:rsid w:val="00C36519"/>
    <w:rsid w:val="00C36648"/>
    <w:rsid w:val="00C36679"/>
    <w:rsid w:val="00C366E2"/>
    <w:rsid w:val="00C36755"/>
    <w:rsid w:val="00C368DA"/>
    <w:rsid w:val="00C3691A"/>
    <w:rsid w:val="00C36973"/>
    <w:rsid w:val="00C369DC"/>
    <w:rsid w:val="00C36BA5"/>
    <w:rsid w:val="00C36BDF"/>
    <w:rsid w:val="00C36D51"/>
    <w:rsid w:val="00C36E3F"/>
    <w:rsid w:val="00C36E65"/>
    <w:rsid w:val="00C36F05"/>
    <w:rsid w:val="00C36FAF"/>
    <w:rsid w:val="00C36FDE"/>
    <w:rsid w:val="00C37205"/>
    <w:rsid w:val="00C37300"/>
    <w:rsid w:val="00C37406"/>
    <w:rsid w:val="00C3747A"/>
    <w:rsid w:val="00C37587"/>
    <w:rsid w:val="00C375BB"/>
    <w:rsid w:val="00C377A5"/>
    <w:rsid w:val="00C37865"/>
    <w:rsid w:val="00C37888"/>
    <w:rsid w:val="00C37A43"/>
    <w:rsid w:val="00C37A87"/>
    <w:rsid w:val="00C37AAB"/>
    <w:rsid w:val="00C37BB3"/>
    <w:rsid w:val="00C37CAF"/>
    <w:rsid w:val="00C37D8C"/>
    <w:rsid w:val="00C37DB4"/>
    <w:rsid w:val="00C37F02"/>
    <w:rsid w:val="00C37F42"/>
    <w:rsid w:val="00C4000B"/>
    <w:rsid w:val="00C40105"/>
    <w:rsid w:val="00C4010D"/>
    <w:rsid w:val="00C40166"/>
    <w:rsid w:val="00C40177"/>
    <w:rsid w:val="00C401CE"/>
    <w:rsid w:val="00C402AD"/>
    <w:rsid w:val="00C40467"/>
    <w:rsid w:val="00C404D1"/>
    <w:rsid w:val="00C40636"/>
    <w:rsid w:val="00C40729"/>
    <w:rsid w:val="00C407FD"/>
    <w:rsid w:val="00C40868"/>
    <w:rsid w:val="00C40BCD"/>
    <w:rsid w:val="00C40BE7"/>
    <w:rsid w:val="00C40C5E"/>
    <w:rsid w:val="00C40CAF"/>
    <w:rsid w:val="00C40DBF"/>
    <w:rsid w:val="00C41126"/>
    <w:rsid w:val="00C41161"/>
    <w:rsid w:val="00C412F2"/>
    <w:rsid w:val="00C4133B"/>
    <w:rsid w:val="00C41482"/>
    <w:rsid w:val="00C4169C"/>
    <w:rsid w:val="00C4175C"/>
    <w:rsid w:val="00C41859"/>
    <w:rsid w:val="00C418AA"/>
    <w:rsid w:val="00C41BAE"/>
    <w:rsid w:val="00C41BF6"/>
    <w:rsid w:val="00C41F1D"/>
    <w:rsid w:val="00C41F5C"/>
    <w:rsid w:val="00C41F61"/>
    <w:rsid w:val="00C41FE5"/>
    <w:rsid w:val="00C420CB"/>
    <w:rsid w:val="00C420F7"/>
    <w:rsid w:val="00C4210D"/>
    <w:rsid w:val="00C42169"/>
    <w:rsid w:val="00C42361"/>
    <w:rsid w:val="00C42377"/>
    <w:rsid w:val="00C423C7"/>
    <w:rsid w:val="00C424DC"/>
    <w:rsid w:val="00C42653"/>
    <w:rsid w:val="00C42751"/>
    <w:rsid w:val="00C42845"/>
    <w:rsid w:val="00C42934"/>
    <w:rsid w:val="00C42B78"/>
    <w:rsid w:val="00C42C6E"/>
    <w:rsid w:val="00C42C92"/>
    <w:rsid w:val="00C42E8D"/>
    <w:rsid w:val="00C42FC8"/>
    <w:rsid w:val="00C42FE5"/>
    <w:rsid w:val="00C43018"/>
    <w:rsid w:val="00C43069"/>
    <w:rsid w:val="00C430B3"/>
    <w:rsid w:val="00C43153"/>
    <w:rsid w:val="00C431E6"/>
    <w:rsid w:val="00C433B3"/>
    <w:rsid w:val="00C4342C"/>
    <w:rsid w:val="00C43470"/>
    <w:rsid w:val="00C437B7"/>
    <w:rsid w:val="00C438BA"/>
    <w:rsid w:val="00C43A94"/>
    <w:rsid w:val="00C43CBD"/>
    <w:rsid w:val="00C43CFF"/>
    <w:rsid w:val="00C43DBA"/>
    <w:rsid w:val="00C43E35"/>
    <w:rsid w:val="00C44068"/>
    <w:rsid w:val="00C440BA"/>
    <w:rsid w:val="00C441AE"/>
    <w:rsid w:val="00C441B2"/>
    <w:rsid w:val="00C4426C"/>
    <w:rsid w:val="00C442F4"/>
    <w:rsid w:val="00C44387"/>
    <w:rsid w:val="00C4439D"/>
    <w:rsid w:val="00C443CD"/>
    <w:rsid w:val="00C444BB"/>
    <w:rsid w:val="00C44519"/>
    <w:rsid w:val="00C44558"/>
    <w:rsid w:val="00C4468C"/>
    <w:rsid w:val="00C447C4"/>
    <w:rsid w:val="00C447DB"/>
    <w:rsid w:val="00C44963"/>
    <w:rsid w:val="00C44A72"/>
    <w:rsid w:val="00C44A76"/>
    <w:rsid w:val="00C44D77"/>
    <w:rsid w:val="00C44DFB"/>
    <w:rsid w:val="00C44E79"/>
    <w:rsid w:val="00C44F60"/>
    <w:rsid w:val="00C4508A"/>
    <w:rsid w:val="00C45090"/>
    <w:rsid w:val="00C45144"/>
    <w:rsid w:val="00C45188"/>
    <w:rsid w:val="00C4521E"/>
    <w:rsid w:val="00C4545D"/>
    <w:rsid w:val="00C455B7"/>
    <w:rsid w:val="00C456DF"/>
    <w:rsid w:val="00C457EB"/>
    <w:rsid w:val="00C45812"/>
    <w:rsid w:val="00C45B91"/>
    <w:rsid w:val="00C45BB2"/>
    <w:rsid w:val="00C45D58"/>
    <w:rsid w:val="00C45DF1"/>
    <w:rsid w:val="00C45F08"/>
    <w:rsid w:val="00C4603D"/>
    <w:rsid w:val="00C46245"/>
    <w:rsid w:val="00C462A4"/>
    <w:rsid w:val="00C46372"/>
    <w:rsid w:val="00C4643D"/>
    <w:rsid w:val="00C4650A"/>
    <w:rsid w:val="00C46543"/>
    <w:rsid w:val="00C46571"/>
    <w:rsid w:val="00C4657B"/>
    <w:rsid w:val="00C46700"/>
    <w:rsid w:val="00C46895"/>
    <w:rsid w:val="00C46914"/>
    <w:rsid w:val="00C469D9"/>
    <w:rsid w:val="00C46A05"/>
    <w:rsid w:val="00C46A51"/>
    <w:rsid w:val="00C46C03"/>
    <w:rsid w:val="00C46CDA"/>
    <w:rsid w:val="00C46D41"/>
    <w:rsid w:val="00C46D9D"/>
    <w:rsid w:val="00C46DFD"/>
    <w:rsid w:val="00C46E46"/>
    <w:rsid w:val="00C46E62"/>
    <w:rsid w:val="00C46EE3"/>
    <w:rsid w:val="00C47002"/>
    <w:rsid w:val="00C4709D"/>
    <w:rsid w:val="00C4723E"/>
    <w:rsid w:val="00C47433"/>
    <w:rsid w:val="00C475C3"/>
    <w:rsid w:val="00C47652"/>
    <w:rsid w:val="00C476FD"/>
    <w:rsid w:val="00C4774D"/>
    <w:rsid w:val="00C47757"/>
    <w:rsid w:val="00C477F9"/>
    <w:rsid w:val="00C478EE"/>
    <w:rsid w:val="00C47931"/>
    <w:rsid w:val="00C47A64"/>
    <w:rsid w:val="00C47A8B"/>
    <w:rsid w:val="00C47AAF"/>
    <w:rsid w:val="00C47ACB"/>
    <w:rsid w:val="00C47B32"/>
    <w:rsid w:val="00C47C5F"/>
    <w:rsid w:val="00C47CCC"/>
    <w:rsid w:val="00C47E3E"/>
    <w:rsid w:val="00C47E6C"/>
    <w:rsid w:val="00C47F42"/>
    <w:rsid w:val="00C50042"/>
    <w:rsid w:val="00C50188"/>
    <w:rsid w:val="00C5037C"/>
    <w:rsid w:val="00C5042C"/>
    <w:rsid w:val="00C504A8"/>
    <w:rsid w:val="00C50504"/>
    <w:rsid w:val="00C5053F"/>
    <w:rsid w:val="00C50560"/>
    <w:rsid w:val="00C5056C"/>
    <w:rsid w:val="00C50600"/>
    <w:rsid w:val="00C50668"/>
    <w:rsid w:val="00C506B7"/>
    <w:rsid w:val="00C5079A"/>
    <w:rsid w:val="00C508C9"/>
    <w:rsid w:val="00C509C6"/>
    <w:rsid w:val="00C50A16"/>
    <w:rsid w:val="00C50B58"/>
    <w:rsid w:val="00C50BEC"/>
    <w:rsid w:val="00C50E95"/>
    <w:rsid w:val="00C50ED7"/>
    <w:rsid w:val="00C50F6D"/>
    <w:rsid w:val="00C51322"/>
    <w:rsid w:val="00C51420"/>
    <w:rsid w:val="00C514BA"/>
    <w:rsid w:val="00C51522"/>
    <w:rsid w:val="00C51722"/>
    <w:rsid w:val="00C517E0"/>
    <w:rsid w:val="00C519CD"/>
    <w:rsid w:val="00C51A12"/>
    <w:rsid w:val="00C51A69"/>
    <w:rsid w:val="00C51AD3"/>
    <w:rsid w:val="00C51B0C"/>
    <w:rsid w:val="00C51C6C"/>
    <w:rsid w:val="00C51C9D"/>
    <w:rsid w:val="00C51EC1"/>
    <w:rsid w:val="00C51FE2"/>
    <w:rsid w:val="00C521B3"/>
    <w:rsid w:val="00C52351"/>
    <w:rsid w:val="00C5250F"/>
    <w:rsid w:val="00C5257D"/>
    <w:rsid w:val="00C527D5"/>
    <w:rsid w:val="00C5280E"/>
    <w:rsid w:val="00C528E0"/>
    <w:rsid w:val="00C52927"/>
    <w:rsid w:val="00C5298A"/>
    <w:rsid w:val="00C529A6"/>
    <w:rsid w:val="00C52AA2"/>
    <w:rsid w:val="00C52B85"/>
    <w:rsid w:val="00C52B97"/>
    <w:rsid w:val="00C52BA3"/>
    <w:rsid w:val="00C52F5A"/>
    <w:rsid w:val="00C53022"/>
    <w:rsid w:val="00C53074"/>
    <w:rsid w:val="00C530BB"/>
    <w:rsid w:val="00C5313A"/>
    <w:rsid w:val="00C5319F"/>
    <w:rsid w:val="00C53253"/>
    <w:rsid w:val="00C53345"/>
    <w:rsid w:val="00C53378"/>
    <w:rsid w:val="00C534B7"/>
    <w:rsid w:val="00C5381D"/>
    <w:rsid w:val="00C53955"/>
    <w:rsid w:val="00C5395B"/>
    <w:rsid w:val="00C539ED"/>
    <w:rsid w:val="00C53A1D"/>
    <w:rsid w:val="00C53C41"/>
    <w:rsid w:val="00C53C4A"/>
    <w:rsid w:val="00C53EEA"/>
    <w:rsid w:val="00C53FFB"/>
    <w:rsid w:val="00C541CB"/>
    <w:rsid w:val="00C5441E"/>
    <w:rsid w:val="00C54437"/>
    <w:rsid w:val="00C544CA"/>
    <w:rsid w:val="00C54509"/>
    <w:rsid w:val="00C5460D"/>
    <w:rsid w:val="00C546A8"/>
    <w:rsid w:val="00C5477D"/>
    <w:rsid w:val="00C54A1B"/>
    <w:rsid w:val="00C54B31"/>
    <w:rsid w:val="00C54BC8"/>
    <w:rsid w:val="00C54CAC"/>
    <w:rsid w:val="00C54D2B"/>
    <w:rsid w:val="00C54EA7"/>
    <w:rsid w:val="00C55137"/>
    <w:rsid w:val="00C554A0"/>
    <w:rsid w:val="00C55580"/>
    <w:rsid w:val="00C55717"/>
    <w:rsid w:val="00C55804"/>
    <w:rsid w:val="00C5588D"/>
    <w:rsid w:val="00C558EC"/>
    <w:rsid w:val="00C55902"/>
    <w:rsid w:val="00C55989"/>
    <w:rsid w:val="00C55ECC"/>
    <w:rsid w:val="00C56108"/>
    <w:rsid w:val="00C5614C"/>
    <w:rsid w:val="00C56160"/>
    <w:rsid w:val="00C56216"/>
    <w:rsid w:val="00C562C1"/>
    <w:rsid w:val="00C562FD"/>
    <w:rsid w:val="00C5635B"/>
    <w:rsid w:val="00C563F7"/>
    <w:rsid w:val="00C5646D"/>
    <w:rsid w:val="00C564A3"/>
    <w:rsid w:val="00C56563"/>
    <w:rsid w:val="00C565EC"/>
    <w:rsid w:val="00C567C2"/>
    <w:rsid w:val="00C5688F"/>
    <w:rsid w:val="00C56A3C"/>
    <w:rsid w:val="00C56A80"/>
    <w:rsid w:val="00C56E3C"/>
    <w:rsid w:val="00C57072"/>
    <w:rsid w:val="00C57170"/>
    <w:rsid w:val="00C5717F"/>
    <w:rsid w:val="00C57247"/>
    <w:rsid w:val="00C57329"/>
    <w:rsid w:val="00C57333"/>
    <w:rsid w:val="00C5747E"/>
    <w:rsid w:val="00C574AE"/>
    <w:rsid w:val="00C574B5"/>
    <w:rsid w:val="00C5774C"/>
    <w:rsid w:val="00C57890"/>
    <w:rsid w:val="00C57957"/>
    <w:rsid w:val="00C5795F"/>
    <w:rsid w:val="00C57BA0"/>
    <w:rsid w:val="00C57BDF"/>
    <w:rsid w:val="00C57C0E"/>
    <w:rsid w:val="00C57C90"/>
    <w:rsid w:val="00C57CDC"/>
    <w:rsid w:val="00C57CDE"/>
    <w:rsid w:val="00C57D33"/>
    <w:rsid w:val="00C57F1C"/>
    <w:rsid w:val="00C57FEB"/>
    <w:rsid w:val="00C6004B"/>
    <w:rsid w:val="00C6018F"/>
    <w:rsid w:val="00C608A9"/>
    <w:rsid w:val="00C608AE"/>
    <w:rsid w:val="00C608F6"/>
    <w:rsid w:val="00C60A4D"/>
    <w:rsid w:val="00C60BB1"/>
    <w:rsid w:val="00C60C41"/>
    <w:rsid w:val="00C60CFF"/>
    <w:rsid w:val="00C60E5E"/>
    <w:rsid w:val="00C61000"/>
    <w:rsid w:val="00C610CD"/>
    <w:rsid w:val="00C61377"/>
    <w:rsid w:val="00C61442"/>
    <w:rsid w:val="00C616DE"/>
    <w:rsid w:val="00C616F1"/>
    <w:rsid w:val="00C6173D"/>
    <w:rsid w:val="00C61881"/>
    <w:rsid w:val="00C61882"/>
    <w:rsid w:val="00C61B7B"/>
    <w:rsid w:val="00C61BCB"/>
    <w:rsid w:val="00C61CE6"/>
    <w:rsid w:val="00C61DB0"/>
    <w:rsid w:val="00C62060"/>
    <w:rsid w:val="00C6209A"/>
    <w:rsid w:val="00C62179"/>
    <w:rsid w:val="00C62184"/>
    <w:rsid w:val="00C62211"/>
    <w:rsid w:val="00C622B1"/>
    <w:rsid w:val="00C6231A"/>
    <w:rsid w:val="00C62353"/>
    <w:rsid w:val="00C6235C"/>
    <w:rsid w:val="00C62447"/>
    <w:rsid w:val="00C62891"/>
    <w:rsid w:val="00C62A25"/>
    <w:rsid w:val="00C62C9B"/>
    <w:rsid w:val="00C62E1C"/>
    <w:rsid w:val="00C6301F"/>
    <w:rsid w:val="00C630C8"/>
    <w:rsid w:val="00C6316C"/>
    <w:rsid w:val="00C63257"/>
    <w:rsid w:val="00C63331"/>
    <w:rsid w:val="00C6343B"/>
    <w:rsid w:val="00C638C2"/>
    <w:rsid w:val="00C63AAC"/>
    <w:rsid w:val="00C63ABC"/>
    <w:rsid w:val="00C63B43"/>
    <w:rsid w:val="00C63D29"/>
    <w:rsid w:val="00C63D37"/>
    <w:rsid w:val="00C63D85"/>
    <w:rsid w:val="00C63DD4"/>
    <w:rsid w:val="00C63E06"/>
    <w:rsid w:val="00C63EB4"/>
    <w:rsid w:val="00C64074"/>
    <w:rsid w:val="00C64124"/>
    <w:rsid w:val="00C64130"/>
    <w:rsid w:val="00C64191"/>
    <w:rsid w:val="00C6419C"/>
    <w:rsid w:val="00C6419F"/>
    <w:rsid w:val="00C643CD"/>
    <w:rsid w:val="00C646A1"/>
    <w:rsid w:val="00C646CE"/>
    <w:rsid w:val="00C6489B"/>
    <w:rsid w:val="00C6489E"/>
    <w:rsid w:val="00C64965"/>
    <w:rsid w:val="00C64A92"/>
    <w:rsid w:val="00C64B41"/>
    <w:rsid w:val="00C64D21"/>
    <w:rsid w:val="00C64D42"/>
    <w:rsid w:val="00C64D79"/>
    <w:rsid w:val="00C64DF1"/>
    <w:rsid w:val="00C64ED6"/>
    <w:rsid w:val="00C64F8F"/>
    <w:rsid w:val="00C65127"/>
    <w:rsid w:val="00C65299"/>
    <w:rsid w:val="00C652C0"/>
    <w:rsid w:val="00C65391"/>
    <w:rsid w:val="00C653FD"/>
    <w:rsid w:val="00C6558F"/>
    <w:rsid w:val="00C65605"/>
    <w:rsid w:val="00C65711"/>
    <w:rsid w:val="00C6573A"/>
    <w:rsid w:val="00C65782"/>
    <w:rsid w:val="00C657AA"/>
    <w:rsid w:val="00C65851"/>
    <w:rsid w:val="00C659A7"/>
    <w:rsid w:val="00C65A5E"/>
    <w:rsid w:val="00C65A63"/>
    <w:rsid w:val="00C65B6F"/>
    <w:rsid w:val="00C65BFD"/>
    <w:rsid w:val="00C65C02"/>
    <w:rsid w:val="00C65C29"/>
    <w:rsid w:val="00C65C2D"/>
    <w:rsid w:val="00C65C38"/>
    <w:rsid w:val="00C65EA3"/>
    <w:rsid w:val="00C65EC3"/>
    <w:rsid w:val="00C65F00"/>
    <w:rsid w:val="00C6615E"/>
    <w:rsid w:val="00C662A8"/>
    <w:rsid w:val="00C66344"/>
    <w:rsid w:val="00C663B4"/>
    <w:rsid w:val="00C66495"/>
    <w:rsid w:val="00C664F3"/>
    <w:rsid w:val="00C665A5"/>
    <w:rsid w:val="00C6667D"/>
    <w:rsid w:val="00C66685"/>
    <w:rsid w:val="00C6684F"/>
    <w:rsid w:val="00C6695A"/>
    <w:rsid w:val="00C66980"/>
    <w:rsid w:val="00C669D3"/>
    <w:rsid w:val="00C66ABC"/>
    <w:rsid w:val="00C66AF9"/>
    <w:rsid w:val="00C66BFC"/>
    <w:rsid w:val="00C66C1E"/>
    <w:rsid w:val="00C66C6D"/>
    <w:rsid w:val="00C66EE8"/>
    <w:rsid w:val="00C66FD8"/>
    <w:rsid w:val="00C66FE6"/>
    <w:rsid w:val="00C66FF6"/>
    <w:rsid w:val="00C67078"/>
    <w:rsid w:val="00C6709B"/>
    <w:rsid w:val="00C670B7"/>
    <w:rsid w:val="00C671AE"/>
    <w:rsid w:val="00C671D2"/>
    <w:rsid w:val="00C67218"/>
    <w:rsid w:val="00C6776C"/>
    <w:rsid w:val="00C677E1"/>
    <w:rsid w:val="00C679CE"/>
    <w:rsid w:val="00C67B97"/>
    <w:rsid w:val="00C67CED"/>
    <w:rsid w:val="00C67D88"/>
    <w:rsid w:val="00C67E52"/>
    <w:rsid w:val="00C67F0D"/>
    <w:rsid w:val="00C67F3D"/>
    <w:rsid w:val="00C7005A"/>
    <w:rsid w:val="00C700BE"/>
    <w:rsid w:val="00C7012D"/>
    <w:rsid w:val="00C70159"/>
    <w:rsid w:val="00C701EA"/>
    <w:rsid w:val="00C7029D"/>
    <w:rsid w:val="00C702F5"/>
    <w:rsid w:val="00C703A3"/>
    <w:rsid w:val="00C704F1"/>
    <w:rsid w:val="00C70501"/>
    <w:rsid w:val="00C708F4"/>
    <w:rsid w:val="00C7091A"/>
    <w:rsid w:val="00C70A60"/>
    <w:rsid w:val="00C70B67"/>
    <w:rsid w:val="00C70BA2"/>
    <w:rsid w:val="00C70C5C"/>
    <w:rsid w:val="00C70CCC"/>
    <w:rsid w:val="00C70E17"/>
    <w:rsid w:val="00C70E2F"/>
    <w:rsid w:val="00C70E6B"/>
    <w:rsid w:val="00C70FEF"/>
    <w:rsid w:val="00C710F3"/>
    <w:rsid w:val="00C71142"/>
    <w:rsid w:val="00C711CB"/>
    <w:rsid w:val="00C711F0"/>
    <w:rsid w:val="00C71208"/>
    <w:rsid w:val="00C712E8"/>
    <w:rsid w:val="00C713D0"/>
    <w:rsid w:val="00C71446"/>
    <w:rsid w:val="00C714CB"/>
    <w:rsid w:val="00C71510"/>
    <w:rsid w:val="00C715C4"/>
    <w:rsid w:val="00C715F7"/>
    <w:rsid w:val="00C718A9"/>
    <w:rsid w:val="00C718DC"/>
    <w:rsid w:val="00C71945"/>
    <w:rsid w:val="00C71AC0"/>
    <w:rsid w:val="00C71CDE"/>
    <w:rsid w:val="00C71D16"/>
    <w:rsid w:val="00C71E06"/>
    <w:rsid w:val="00C71E1C"/>
    <w:rsid w:val="00C72275"/>
    <w:rsid w:val="00C722AA"/>
    <w:rsid w:val="00C72563"/>
    <w:rsid w:val="00C727F9"/>
    <w:rsid w:val="00C7289E"/>
    <w:rsid w:val="00C72975"/>
    <w:rsid w:val="00C729F7"/>
    <w:rsid w:val="00C72E87"/>
    <w:rsid w:val="00C7303F"/>
    <w:rsid w:val="00C73074"/>
    <w:rsid w:val="00C7310D"/>
    <w:rsid w:val="00C73161"/>
    <w:rsid w:val="00C73170"/>
    <w:rsid w:val="00C73175"/>
    <w:rsid w:val="00C738C7"/>
    <w:rsid w:val="00C739EE"/>
    <w:rsid w:val="00C73BCD"/>
    <w:rsid w:val="00C73C3B"/>
    <w:rsid w:val="00C73C44"/>
    <w:rsid w:val="00C73C9F"/>
    <w:rsid w:val="00C73CEE"/>
    <w:rsid w:val="00C73CF2"/>
    <w:rsid w:val="00C73D89"/>
    <w:rsid w:val="00C7415C"/>
    <w:rsid w:val="00C74195"/>
    <w:rsid w:val="00C742B3"/>
    <w:rsid w:val="00C74397"/>
    <w:rsid w:val="00C74437"/>
    <w:rsid w:val="00C74439"/>
    <w:rsid w:val="00C7452E"/>
    <w:rsid w:val="00C745DF"/>
    <w:rsid w:val="00C74720"/>
    <w:rsid w:val="00C74870"/>
    <w:rsid w:val="00C74881"/>
    <w:rsid w:val="00C74940"/>
    <w:rsid w:val="00C74955"/>
    <w:rsid w:val="00C74C1C"/>
    <w:rsid w:val="00C74D04"/>
    <w:rsid w:val="00C74D3F"/>
    <w:rsid w:val="00C74DAA"/>
    <w:rsid w:val="00C74F3A"/>
    <w:rsid w:val="00C74F83"/>
    <w:rsid w:val="00C75013"/>
    <w:rsid w:val="00C75163"/>
    <w:rsid w:val="00C751E5"/>
    <w:rsid w:val="00C75300"/>
    <w:rsid w:val="00C75800"/>
    <w:rsid w:val="00C75829"/>
    <w:rsid w:val="00C75B4D"/>
    <w:rsid w:val="00C75B9D"/>
    <w:rsid w:val="00C75C66"/>
    <w:rsid w:val="00C75E20"/>
    <w:rsid w:val="00C75E8A"/>
    <w:rsid w:val="00C75F52"/>
    <w:rsid w:val="00C75F8A"/>
    <w:rsid w:val="00C75FED"/>
    <w:rsid w:val="00C76099"/>
    <w:rsid w:val="00C7609B"/>
    <w:rsid w:val="00C76194"/>
    <w:rsid w:val="00C762A0"/>
    <w:rsid w:val="00C7646F"/>
    <w:rsid w:val="00C76542"/>
    <w:rsid w:val="00C76565"/>
    <w:rsid w:val="00C766A2"/>
    <w:rsid w:val="00C7676B"/>
    <w:rsid w:val="00C76920"/>
    <w:rsid w:val="00C76923"/>
    <w:rsid w:val="00C769E9"/>
    <w:rsid w:val="00C76B5E"/>
    <w:rsid w:val="00C76C2B"/>
    <w:rsid w:val="00C76DEA"/>
    <w:rsid w:val="00C76EC8"/>
    <w:rsid w:val="00C76F5B"/>
    <w:rsid w:val="00C77031"/>
    <w:rsid w:val="00C7707C"/>
    <w:rsid w:val="00C7724B"/>
    <w:rsid w:val="00C77256"/>
    <w:rsid w:val="00C772E9"/>
    <w:rsid w:val="00C77419"/>
    <w:rsid w:val="00C776C3"/>
    <w:rsid w:val="00C7773A"/>
    <w:rsid w:val="00C77908"/>
    <w:rsid w:val="00C77A41"/>
    <w:rsid w:val="00C77A72"/>
    <w:rsid w:val="00C77A7C"/>
    <w:rsid w:val="00C77BF8"/>
    <w:rsid w:val="00C77C51"/>
    <w:rsid w:val="00C77C9D"/>
    <w:rsid w:val="00C77CBA"/>
    <w:rsid w:val="00C77DC4"/>
    <w:rsid w:val="00C77E53"/>
    <w:rsid w:val="00C80041"/>
    <w:rsid w:val="00C800C7"/>
    <w:rsid w:val="00C800FA"/>
    <w:rsid w:val="00C801DD"/>
    <w:rsid w:val="00C80361"/>
    <w:rsid w:val="00C8037E"/>
    <w:rsid w:val="00C803AF"/>
    <w:rsid w:val="00C80511"/>
    <w:rsid w:val="00C80594"/>
    <w:rsid w:val="00C805DC"/>
    <w:rsid w:val="00C8060A"/>
    <w:rsid w:val="00C80903"/>
    <w:rsid w:val="00C80A69"/>
    <w:rsid w:val="00C80AC3"/>
    <w:rsid w:val="00C80BF0"/>
    <w:rsid w:val="00C80C83"/>
    <w:rsid w:val="00C80E7C"/>
    <w:rsid w:val="00C80FF9"/>
    <w:rsid w:val="00C8114F"/>
    <w:rsid w:val="00C812F6"/>
    <w:rsid w:val="00C81315"/>
    <w:rsid w:val="00C8131B"/>
    <w:rsid w:val="00C81593"/>
    <w:rsid w:val="00C81617"/>
    <w:rsid w:val="00C818FF"/>
    <w:rsid w:val="00C8190B"/>
    <w:rsid w:val="00C81A43"/>
    <w:rsid w:val="00C81CA6"/>
    <w:rsid w:val="00C81E35"/>
    <w:rsid w:val="00C81E45"/>
    <w:rsid w:val="00C81F19"/>
    <w:rsid w:val="00C82138"/>
    <w:rsid w:val="00C8213B"/>
    <w:rsid w:val="00C82149"/>
    <w:rsid w:val="00C8216E"/>
    <w:rsid w:val="00C8226F"/>
    <w:rsid w:val="00C824CB"/>
    <w:rsid w:val="00C82592"/>
    <w:rsid w:val="00C8267F"/>
    <w:rsid w:val="00C826CD"/>
    <w:rsid w:val="00C82892"/>
    <w:rsid w:val="00C828CE"/>
    <w:rsid w:val="00C829D1"/>
    <w:rsid w:val="00C82AB6"/>
    <w:rsid w:val="00C82B87"/>
    <w:rsid w:val="00C82BFB"/>
    <w:rsid w:val="00C82CCC"/>
    <w:rsid w:val="00C82D35"/>
    <w:rsid w:val="00C82D5B"/>
    <w:rsid w:val="00C83102"/>
    <w:rsid w:val="00C83136"/>
    <w:rsid w:val="00C8316A"/>
    <w:rsid w:val="00C83334"/>
    <w:rsid w:val="00C83798"/>
    <w:rsid w:val="00C838BB"/>
    <w:rsid w:val="00C838C0"/>
    <w:rsid w:val="00C838DE"/>
    <w:rsid w:val="00C8397B"/>
    <w:rsid w:val="00C839F6"/>
    <w:rsid w:val="00C83ACA"/>
    <w:rsid w:val="00C83C59"/>
    <w:rsid w:val="00C83E8C"/>
    <w:rsid w:val="00C83ECA"/>
    <w:rsid w:val="00C83EED"/>
    <w:rsid w:val="00C840CD"/>
    <w:rsid w:val="00C841A1"/>
    <w:rsid w:val="00C8427E"/>
    <w:rsid w:val="00C8438A"/>
    <w:rsid w:val="00C8458A"/>
    <w:rsid w:val="00C84793"/>
    <w:rsid w:val="00C849F0"/>
    <w:rsid w:val="00C84E9C"/>
    <w:rsid w:val="00C84F2A"/>
    <w:rsid w:val="00C8522E"/>
    <w:rsid w:val="00C852B7"/>
    <w:rsid w:val="00C852BA"/>
    <w:rsid w:val="00C8531D"/>
    <w:rsid w:val="00C85401"/>
    <w:rsid w:val="00C85425"/>
    <w:rsid w:val="00C855CD"/>
    <w:rsid w:val="00C8565E"/>
    <w:rsid w:val="00C856A4"/>
    <w:rsid w:val="00C858C7"/>
    <w:rsid w:val="00C859D0"/>
    <w:rsid w:val="00C85AD4"/>
    <w:rsid w:val="00C85C96"/>
    <w:rsid w:val="00C85E07"/>
    <w:rsid w:val="00C85F5C"/>
    <w:rsid w:val="00C85FB0"/>
    <w:rsid w:val="00C85FEF"/>
    <w:rsid w:val="00C86010"/>
    <w:rsid w:val="00C8601B"/>
    <w:rsid w:val="00C86063"/>
    <w:rsid w:val="00C860D9"/>
    <w:rsid w:val="00C8614D"/>
    <w:rsid w:val="00C8618E"/>
    <w:rsid w:val="00C861C2"/>
    <w:rsid w:val="00C8638B"/>
    <w:rsid w:val="00C863B3"/>
    <w:rsid w:val="00C863CF"/>
    <w:rsid w:val="00C864F2"/>
    <w:rsid w:val="00C86537"/>
    <w:rsid w:val="00C865A1"/>
    <w:rsid w:val="00C868E1"/>
    <w:rsid w:val="00C868FB"/>
    <w:rsid w:val="00C86976"/>
    <w:rsid w:val="00C869A0"/>
    <w:rsid w:val="00C869D4"/>
    <w:rsid w:val="00C86A20"/>
    <w:rsid w:val="00C86AC2"/>
    <w:rsid w:val="00C86B92"/>
    <w:rsid w:val="00C86CCC"/>
    <w:rsid w:val="00C86D6C"/>
    <w:rsid w:val="00C86D79"/>
    <w:rsid w:val="00C86E28"/>
    <w:rsid w:val="00C86EA3"/>
    <w:rsid w:val="00C86FA3"/>
    <w:rsid w:val="00C8717E"/>
    <w:rsid w:val="00C8722E"/>
    <w:rsid w:val="00C87381"/>
    <w:rsid w:val="00C87605"/>
    <w:rsid w:val="00C8789A"/>
    <w:rsid w:val="00C878F7"/>
    <w:rsid w:val="00C87971"/>
    <w:rsid w:val="00C87AB8"/>
    <w:rsid w:val="00C87B74"/>
    <w:rsid w:val="00C87C5D"/>
    <w:rsid w:val="00C87CAA"/>
    <w:rsid w:val="00C87D19"/>
    <w:rsid w:val="00C87EBE"/>
    <w:rsid w:val="00C87F9A"/>
    <w:rsid w:val="00C87FF5"/>
    <w:rsid w:val="00C90041"/>
    <w:rsid w:val="00C90147"/>
    <w:rsid w:val="00C902DD"/>
    <w:rsid w:val="00C9034B"/>
    <w:rsid w:val="00C903E6"/>
    <w:rsid w:val="00C9061C"/>
    <w:rsid w:val="00C906AD"/>
    <w:rsid w:val="00C90965"/>
    <w:rsid w:val="00C90A3D"/>
    <w:rsid w:val="00C90AA3"/>
    <w:rsid w:val="00C90B98"/>
    <w:rsid w:val="00C90CDF"/>
    <w:rsid w:val="00C90EC7"/>
    <w:rsid w:val="00C90F65"/>
    <w:rsid w:val="00C90FEF"/>
    <w:rsid w:val="00C910CF"/>
    <w:rsid w:val="00C910FA"/>
    <w:rsid w:val="00C910FC"/>
    <w:rsid w:val="00C9115C"/>
    <w:rsid w:val="00C913EC"/>
    <w:rsid w:val="00C91429"/>
    <w:rsid w:val="00C91590"/>
    <w:rsid w:val="00C9163A"/>
    <w:rsid w:val="00C916FC"/>
    <w:rsid w:val="00C917BB"/>
    <w:rsid w:val="00C917C5"/>
    <w:rsid w:val="00C917DC"/>
    <w:rsid w:val="00C9193F"/>
    <w:rsid w:val="00C919BF"/>
    <w:rsid w:val="00C91A2E"/>
    <w:rsid w:val="00C91ABB"/>
    <w:rsid w:val="00C91CED"/>
    <w:rsid w:val="00C91D01"/>
    <w:rsid w:val="00C91E32"/>
    <w:rsid w:val="00C91E7E"/>
    <w:rsid w:val="00C91EB2"/>
    <w:rsid w:val="00C91F12"/>
    <w:rsid w:val="00C91FE8"/>
    <w:rsid w:val="00C921B7"/>
    <w:rsid w:val="00C92306"/>
    <w:rsid w:val="00C92314"/>
    <w:rsid w:val="00C92493"/>
    <w:rsid w:val="00C925D3"/>
    <w:rsid w:val="00C926A3"/>
    <w:rsid w:val="00C927BD"/>
    <w:rsid w:val="00C927EC"/>
    <w:rsid w:val="00C92888"/>
    <w:rsid w:val="00C928B6"/>
    <w:rsid w:val="00C929C0"/>
    <w:rsid w:val="00C92A7C"/>
    <w:rsid w:val="00C92B96"/>
    <w:rsid w:val="00C92B9A"/>
    <w:rsid w:val="00C92D43"/>
    <w:rsid w:val="00C92EFB"/>
    <w:rsid w:val="00C92FAB"/>
    <w:rsid w:val="00C93086"/>
    <w:rsid w:val="00C930F5"/>
    <w:rsid w:val="00C930F9"/>
    <w:rsid w:val="00C9313D"/>
    <w:rsid w:val="00C9316F"/>
    <w:rsid w:val="00C9328D"/>
    <w:rsid w:val="00C933B6"/>
    <w:rsid w:val="00C93443"/>
    <w:rsid w:val="00C93532"/>
    <w:rsid w:val="00C93581"/>
    <w:rsid w:val="00C938D3"/>
    <w:rsid w:val="00C93A37"/>
    <w:rsid w:val="00C93B72"/>
    <w:rsid w:val="00C93BA9"/>
    <w:rsid w:val="00C93BB2"/>
    <w:rsid w:val="00C93C3E"/>
    <w:rsid w:val="00C93D8D"/>
    <w:rsid w:val="00C93E72"/>
    <w:rsid w:val="00C93FBC"/>
    <w:rsid w:val="00C940B8"/>
    <w:rsid w:val="00C942CB"/>
    <w:rsid w:val="00C943B1"/>
    <w:rsid w:val="00C94598"/>
    <w:rsid w:val="00C94787"/>
    <w:rsid w:val="00C9482C"/>
    <w:rsid w:val="00C948F4"/>
    <w:rsid w:val="00C948F7"/>
    <w:rsid w:val="00C9494C"/>
    <w:rsid w:val="00C94990"/>
    <w:rsid w:val="00C949B6"/>
    <w:rsid w:val="00C94A82"/>
    <w:rsid w:val="00C94ABD"/>
    <w:rsid w:val="00C94BBE"/>
    <w:rsid w:val="00C94D3B"/>
    <w:rsid w:val="00C94D62"/>
    <w:rsid w:val="00C94EFE"/>
    <w:rsid w:val="00C94F3D"/>
    <w:rsid w:val="00C9511C"/>
    <w:rsid w:val="00C9516B"/>
    <w:rsid w:val="00C9516C"/>
    <w:rsid w:val="00C95170"/>
    <w:rsid w:val="00C95235"/>
    <w:rsid w:val="00C95362"/>
    <w:rsid w:val="00C955AC"/>
    <w:rsid w:val="00C9562F"/>
    <w:rsid w:val="00C956CC"/>
    <w:rsid w:val="00C9595B"/>
    <w:rsid w:val="00C95B6D"/>
    <w:rsid w:val="00C95E33"/>
    <w:rsid w:val="00C95E8F"/>
    <w:rsid w:val="00C95FF5"/>
    <w:rsid w:val="00C9600B"/>
    <w:rsid w:val="00C96195"/>
    <w:rsid w:val="00C96251"/>
    <w:rsid w:val="00C96285"/>
    <w:rsid w:val="00C964A6"/>
    <w:rsid w:val="00C96636"/>
    <w:rsid w:val="00C967EC"/>
    <w:rsid w:val="00C96A29"/>
    <w:rsid w:val="00C96A74"/>
    <w:rsid w:val="00C96A84"/>
    <w:rsid w:val="00C96B74"/>
    <w:rsid w:val="00C96BFC"/>
    <w:rsid w:val="00C96C8F"/>
    <w:rsid w:val="00C96DD4"/>
    <w:rsid w:val="00C96F7F"/>
    <w:rsid w:val="00C97199"/>
    <w:rsid w:val="00C971FF"/>
    <w:rsid w:val="00C972FF"/>
    <w:rsid w:val="00C97418"/>
    <w:rsid w:val="00C97551"/>
    <w:rsid w:val="00C975C4"/>
    <w:rsid w:val="00C97626"/>
    <w:rsid w:val="00C97730"/>
    <w:rsid w:val="00C977A7"/>
    <w:rsid w:val="00C977EF"/>
    <w:rsid w:val="00C979D4"/>
    <w:rsid w:val="00C97A96"/>
    <w:rsid w:val="00C97A9A"/>
    <w:rsid w:val="00C97B45"/>
    <w:rsid w:val="00C97B5D"/>
    <w:rsid w:val="00C97B64"/>
    <w:rsid w:val="00C97D36"/>
    <w:rsid w:val="00C97E33"/>
    <w:rsid w:val="00C97F03"/>
    <w:rsid w:val="00C97F46"/>
    <w:rsid w:val="00CA0053"/>
    <w:rsid w:val="00CA020F"/>
    <w:rsid w:val="00CA030E"/>
    <w:rsid w:val="00CA0477"/>
    <w:rsid w:val="00CA05F3"/>
    <w:rsid w:val="00CA06C8"/>
    <w:rsid w:val="00CA070E"/>
    <w:rsid w:val="00CA0755"/>
    <w:rsid w:val="00CA078A"/>
    <w:rsid w:val="00CA07BC"/>
    <w:rsid w:val="00CA07EA"/>
    <w:rsid w:val="00CA07F8"/>
    <w:rsid w:val="00CA089E"/>
    <w:rsid w:val="00CA0B82"/>
    <w:rsid w:val="00CA0B9F"/>
    <w:rsid w:val="00CA0BCD"/>
    <w:rsid w:val="00CA0C56"/>
    <w:rsid w:val="00CA0D2A"/>
    <w:rsid w:val="00CA0EF0"/>
    <w:rsid w:val="00CA0F27"/>
    <w:rsid w:val="00CA0FCB"/>
    <w:rsid w:val="00CA10B9"/>
    <w:rsid w:val="00CA10D0"/>
    <w:rsid w:val="00CA1449"/>
    <w:rsid w:val="00CA1608"/>
    <w:rsid w:val="00CA163F"/>
    <w:rsid w:val="00CA1755"/>
    <w:rsid w:val="00CA17C6"/>
    <w:rsid w:val="00CA1826"/>
    <w:rsid w:val="00CA198B"/>
    <w:rsid w:val="00CA19E4"/>
    <w:rsid w:val="00CA1A0C"/>
    <w:rsid w:val="00CA1AA2"/>
    <w:rsid w:val="00CA1AC4"/>
    <w:rsid w:val="00CA1BF0"/>
    <w:rsid w:val="00CA1E2C"/>
    <w:rsid w:val="00CA1F70"/>
    <w:rsid w:val="00CA2042"/>
    <w:rsid w:val="00CA20D9"/>
    <w:rsid w:val="00CA226D"/>
    <w:rsid w:val="00CA23C2"/>
    <w:rsid w:val="00CA2615"/>
    <w:rsid w:val="00CA271F"/>
    <w:rsid w:val="00CA28E4"/>
    <w:rsid w:val="00CA295F"/>
    <w:rsid w:val="00CA2A9E"/>
    <w:rsid w:val="00CA2B70"/>
    <w:rsid w:val="00CA2CB9"/>
    <w:rsid w:val="00CA2CD3"/>
    <w:rsid w:val="00CA2E62"/>
    <w:rsid w:val="00CA2E64"/>
    <w:rsid w:val="00CA301F"/>
    <w:rsid w:val="00CA31C4"/>
    <w:rsid w:val="00CA31D6"/>
    <w:rsid w:val="00CA32B9"/>
    <w:rsid w:val="00CA3315"/>
    <w:rsid w:val="00CA3489"/>
    <w:rsid w:val="00CA35B3"/>
    <w:rsid w:val="00CA386D"/>
    <w:rsid w:val="00CA3899"/>
    <w:rsid w:val="00CA3946"/>
    <w:rsid w:val="00CA3B3A"/>
    <w:rsid w:val="00CA3B4D"/>
    <w:rsid w:val="00CA3C39"/>
    <w:rsid w:val="00CA3EB9"/>
    <w:rsid w:val="00CA3EFC"/>
    <w:rsid w:val="00CA405D"/>
    <w:rsid w:val="00CA43D3"/>
    <w:rsid w:val="00CA4439"/>
    <w:rsid w:val="00CA4453"/>
    <w:rsid w:val="00CA4455"/>
    <w:rsid w:val="00CA44D6"/>
    <w:rsid w:val="00CA45F5"/>
    <w:rsid w:val="00CA493E"/>
    <w:rsid w:val="00CA49CA"/>
    <w:rsid w:val="00CA49E3"/>
    <w:rsid w:val="00CA4B9C"/>
    <w:rsid w:val="00CA4C91"/>
    <w:rsid w:val="00CA4D35"/>
    <w:rsid w:val="00CA4E2C"/>
    <w:rsid w:val="00CA4E9B"/>
    <w:rsid w:val="00CA505F"/>
    <w:rsid w:val="00CA50D5"/>
    <w:rsid w:val="00CA5134"/>
    <w:rsid w:val="00CA517D"/>
    <w:rsid w:val="00CA51F5"/>
    <w:rsid w:val="00CA52A3"/>
    <w:rsid w:val="00CA52EF"/>
    <w:rsid w:val="00CA531F"/>
    <w:rsid w:val="00CA5353"/>
    <w:rsid w:val="00CA5354"/>
    <w:rsid w:val="00CA542C"/>
    <w:rsid w:val="00CA554A"/>
    <w:rsid w:val="00CA5554"/>
    <w:rsid w:val="00CA558A"/>
    <w:rsid w:val="00CA5697"/>
    <w:rsid w:val="00CA56D8"/>
    <w:rsid w:val="00CA593F"/>
    <w:rsid w:val="00CA5944"/>
    <w:rsid w:val="00CA595C"/>
    <w:rsid w:val="00CA59FF"/>
    <w:rsid w:val="00CA5A00"/>
    <w:rsid w:val="00CA5A23"/>
    <w:rsid w:val="00CA5B6A"/>
    <w:rsid w:val="00CA5C13"/>
    <w:rsid w:val="00CA5C65"/>
    <w:rsid w:val="00CA5D0F"/>
    <w:rsid w:val="00CA5D2B"/>
    <w:rsid w:val="00CA5D3F"/>
    <w:rsid w:val="00CA5EC4"/>
    <w:rsid w:val="00CA5F3E"/>
    <w:rsid w:val="00CA6089"/>
    <w:rsid w:val="00CA61A1"/>
    <w:rsid w:val="00CA61DB"/>
    <w:rsid w:val="00CA62CE"/>
    <w:rsid w:val="00CA6393"/>
    <w:rsid w:val="00CA6472"/>
    <w:rsid w:val="00CA69CB"/>
    <w:rsid w:val="00CA6A47"/>
    <w:rsid w:val="00CA6B52"/>
    <w:rsid w:val="00CA6B93"/>
    <w:rsid w:val="00CA6BB6"/>
    <w:rsid w:val="00CA6C3D"/>
    <w:rsid w:val="00CA6C4D"/>
    <w:rsid w:val="00CA6C64"/>
    <w:rsid w:val="00CA6C7C"/>
    <w:rsid w:val="00CA6CE0"/>
    <w:rsid w:val="00CA6DCA"/>
    <w:rsid w:val="00CA6EEA"/>
    <w:rsid w:val="00CA6FCE"/>
    <w:rsid w:val="00CA6FD6"/>
    <w:rsid w:val="00CA7101"/>
    <w:rsid w:val="00CA74B5"/>
    <w:rsid w:val="00CA75E1"/>
    <w:rsid w:val="00CA7702"/>
    <w:rsid w:val="00CA7744"/>
    <w:rsid w:val="00CA7946"/>
    <w:rsid w:val="00CA7A01"/>
    <w:rsid w:val="00CA7A6A"/>
    <w:rsid w:val="00CA7BBE"/>
    <w:rsid w:val="00CA7CFD"/>
    <w:rsid w:val="00CA7D02"/>
    <w:rsid w:val="00CA7D1D"/>
    <w:rsid w:val="00CA7D2B"/>
    <w:rsid w:val="00CA7D7A"/>
    <w:rsid w:val="00CA7D8E"/>
    <w:rsid w:val="00CA7D95"/>
    <w:rsid w:val="00CA7E1A"/>
    <w:rsid w:val="00CA7EAB"/>
    <w:rsid w:val="00CA7F82"/>
    <w:rsid w:val="00CA7F93"/>
    <w:rsid w:val="00CA7FB7"/>
    <w:rsid w:val="00CB00EB"/>
    <w:rsid w:val="00CB0133"/>
    <w:rsid w:val="00CB0214"/>
    <w:rsid w:val="00CB023D"/>
    <w:rsid w:val="00CB028F"/>
    <w:rsid w:val="00CB0350"/>
    <w:rsid w:val="00CB040C"/>
    <w:rsid w:val="00CB0647"/>
    <w:rsid w:val="00CB0933"/>
    <w:rsid w:val="00CB0AD5"/>
    <w:rsid w:val="00CB0B4C"/>
    <w:rsid w:val="00CB0D32"/>
    <w:rsid w:val="00CB0D63"/>
    <w:rsid w:val="00CB0D64"/>
    <w:rsid w:val="00CB0DCF"/>
    <w:rsid w:val="00CB0E22"/>
    <w:rsid w:val="00CB0ECF"/>
    <w:rsid w:val="00CB0F65"/>
    <w:rsid w:val="00CB0F7C"/>
    <w:rsid w:val="00CB0F98"/>
    <w:rsid w:val="00CB1303"/>
    <w:rsid w:val="00CB14C1"/>
    <w:rsid w:val="00CB14E5"/>
    <w:rsid w:val="00CB14EF"/>
    <w:rsid w:val="00CB16B4"/>
    <w:rsid w:val="00CB1720"/>
    <w:rsid w:val="00CB1A6E"/>
    <w:rsid w:val="00CB1B38"/>
    <w:rsid w:val="00CB1C0D"/>
    <w:rsid w:val="00CB1D09"/>
    <w:rsid w:val="00CB1DF0"/>
    <w:rsid w:val="00CB1EA5"/>
    <w:rsid w:val="00CB1EA8"/>
    <w:rsid w:val="00CB1EBE"/>
    <w:rsid w:val="00CB201A"/>
    <w:rsid w:val="00CB2020"/>
    <w:rsid w:val="00CB2034"/>
    <w:rsid w:val="00CB2050"/>
    <w:rsid w:val="00CB2081"/>
    <w:rsid w:val="00CB2113"/>
    <w:rsid w:val="00CB2127"/>
    <w:rsid w:val="00CB234F"/>
    <w:rsid w:val="00CB2359"/>
    <w:rsid w:val="00CB23DF"/>
    <w:rsid w:val="00CB23FF"/>
    <w:rsid w:val="00CB240F"/>
    <w:rsid w:val="00CB244C"/>
    <w:rsid w:val="00CB2555"/>
    <w:rsid w:val="00CB268D"/>
    <w:rsid w:val="00CB26B2"/>
    <w:rsid w:val="00CB270D"/>
    <w:rsid w:val="00CB278F"/>
    <w:rsid w:val="00CB27BE"/>
    <w:rsid w:val="00CB27E2"/>
    <w:rsid w:val="00CB29A8"/>
    <w:rsid w:val="00CB2BC5"/>
    <w:rsid w:val="00CB2C22"/>
    <w:rsid w:val="00CB2CB5"/>
    <w:rsid w:val="00CB2D30"/>
    <w:rsid w:val="00CB2DBB"/>
    <w:rsid w:val="00CB2E57"/>
    <w:rsid w:val="00CB2F83"/>
    <w:rsid w:val="00CB2FBD"/>
    <w:rsid w:val="00CB30FA"/>
    <w:rsid w:val="00CB38CF"/>
    <w:rsid w:val="00CB38E0"/>
    <w:rsid w:val="00CB392D"/>
    <w:rsid w:val="00CB3A7F"/>
    <w:rsid w:val="00CB3AF2"/>
    <w:rsid w:val="00CB3BED"/>
    <w:rsid w:val="00CB3C30"/>
    <w:rsid w:val="00CB3D08"/>
    <w:rsid w:val="00CB3E59"/>
    <w:rsid w:val="00CB3FD7"/>
    <w:rsid w:val="00CB402C"/>
    <w:rsid w:val="00CB4148"/>
    <w:rsid w:val="00CB419F"/>
    <w:rsid w:val="00CB42D5"/>
    <w:rsid w:val="00CB44E0"/>
    <w:rsid w:val="00CB46C5"/>
    <w:rsid w:val="00CB48EE"/>
    <w:rsid w:val="00CB4A6B"/>
    <w:rsid w:val="00CB5140"/>
    <w:rsid w:val="00CB51F6"/>
    <w:rsid w:val="00CB530C"/>
    <w:rsid w:val="00CB5323"/>
    <w:rsid w:val="00CB54E7"/>
    <w:rsid w:val="00CB562E"/>
    <w:rsid w:val="00CB5655"/>
    <w:rsid w:val="00CB5798"/>
    <w:rsid w:val="00CB58BB"/>
    <w:rsid w:val="00CB5C80"/>
    <w:rsid w:val="00CB5CAA"/>
    <w:rsid w:val="00CB5CF5"/>
    <w:rsid w:val="00CB5DFC"/>
    <w:rsid w:val="00CB5F06"/>
    <w:rsid w:val="00CB5FF9"/>
    <w:rsid w:val="00CB615B"/>
    <w:rsid w:val="00CB61CD"/>
    <w:rsid w:val="00CB640F"/>
    <w:rsid w:val="00CB661E"/>
    <w:rsid w:val="00CB6644"/>
    <w:rsid w:val="00CB6653"/>
    <w:rsid w:val="00CB6831"/>
    <w:rsid w:val="00CB683E"/>
    <w:rsid w:val="00CB69CD"/>
    <w:rsid w:val="00CB69DF"/>
    <w:rsid w:val="00CB6A15"/>
    <w:rsid w:val="00CB6A86"/>
    <w:rsid w:val="00CB6C8B"/>
    <w:rsid w:val="00CB6CA9"/>
    <w:rsid w:val="00CB6D9D"/>
    <w:rsid w:val="00CB6E4F"/>
    <w:rsid w:val="00CB6E8B"/>
    <w:rsid w:val="00CB6F49"/>
    <w:rsid w:val="00CB7240"/>
    <w:rsid w:val="00CB7309"/>
    <w:rsid w:val="00CB7380"/>
    <w:rsid w:val="00CB7442"/>
    <w:rsid w:val="00CB7460"/>
    <w:rsid w:val="00CB748C"/>
    <w:rsid w:val="00CB75EB"/>
    <w:rsid w:val="00CB75F9"/>
    <w:rsid w:val="00CB7651"/>
    <w:rsid w:val="00CB7655"/>
    <w:rsid w:val="00CB7833"/>
    <w:rsid w:val="00CB79E4"/>
    <w:rsid w:val="00CB7AF7"/>
    <w:rsid w:val="00CB7BDB"/>
    <w:rsid w:val="00CB7C7F"/>
    <w:rsid w:val="00CB7D5F"/>
    <w:rsid w:val="00CB7F32"/>
    <w:rsid w:val="00CC0045"/>
    <w:rsid w:val="00CC00A7"/>
    <w:rsid w:val="00CC020A"/>
    <w:rsid w:val="00CC02BF"/>
    <w:rsid w:val="00CC0438"/>
    <w:rsid w:val="00CC0515"/>
    <w:rsid w:val="00CC055A"/>
    <w:rsid w:val="00CC056C"/>
    <w:rsid w:val="00CC06C3"/>
    <w:rsid w:val="00CC0712"/>
    <w:rsid w:val="00CC0B79"/>
    <w:rsid w:val="00CC0B8D"/>
    <w:rsid w:val="00CC0C63"/>
    <w:rsid w:val="00CC0CF8"/>
    <w:rsid w:val="00CC0D2B"/>
    <w:rsid w:val="00CC0D4A"/>
    <w:rsid w:val="00CC0D6D"/>
    <w:rsid w:val="00CC0DA0"/>
    <w:rsid w:val="00CC0E63"/>
    <w:rsid w:val="00CC0F54"/>
    <w:rsid w:val="00CC0FB0"/>
    <w:rsid w:val="00CC108E"/>
    <w:rsid w:val="00CC115A"/>
    <w:rsid w:val="00CC1353"/>
    <w:rsid w:val="00CC1355"/>
    <w:rsid w:val="00CC1391"/>
    <w:rsid w:val="00CC13E5"/>
    <w:rsid w:val="00CC149A"/>
    <w:rsid w:val="00CC14B8"/>
    <w:rsid w:val="00CC15E6"/>
    <w:rsid w:val="00CC16EF"/>
    <w:rsid w:val="00CC178E"/>
    <w:rsid w:val="00CC17B5"/>
    <w:rsid w:val="00CC182F"/>
    <w:rsid w:val="00CC1867"/>
    <w:rsid w:val="00CC1A22"/>
    <w:rsid w:val="00CC1A4D"/>
    <w:rsid w:val="00CC1A5F"/>
    <w:rsid w:val="00CC1AF5"/>
    <w:rsid w:val="00CC1B6E"/>
    <w:rsid w:val="00CC1C13"/>
    <w:rsid w:val="00CC1CD6"/>
    <w:rsid w:val="00CC20CD"/>
    <w:rsid w:val="00CC20ED"/>
    <w:rsid w:val="00CC2119"/>
    <w:rsid w:val="00CC225E"/>
    <w:rsid w:val="00CC233F"/>
    <w:rsid w:val="00CC2449"/>
    <w:rsid w:val="00CC265B"/>
    <w:rsid w:val="00CC28B8"/>
    <w:rsid w:val="00CC2914"/>
    <w:rsid w:val="00CC29CE"/>
    <w:rsid w:val="00CC2E87"/>
    <w:rsid w:val="00CC2EDE"/>
    <w:rsid w:val="00CC3046"/>
    <w:rsid w:val="00CC321D"/>
    <w:rsid w:val="00CC32CC"/>
    <w:rsid w:val="00CC3378"/>
    <w:rsid w:val="00CC3383"/>
    <w:rsid w:val="00CC33DC"/>
    <w:rsid w:val="00CC341E"/>
    <w:rsid w:val="00CC351E"/>
    <w:rsid w:val="00CC3639"/>
    <w:rsid w:val="00CC3752"/>
    <w:rsid w:val="00CC3834"/>
    <w:rsid w:val="00CC398D"/>
    <w:rsid w:val="00CC3991"/>
    <w:rsid w:val="00CC39DC"/>
    <w:rsid w:val="00CC3AC7"/>
    <w:rsid w:val="00CC3EE8"/>
    <w:rsid w:val="00CC4056"/>
    <w:rsid w:val="00CC40A9"/>
    <w:rsid w:val="00CC4104"/>
    <w:rsid w:val="00CC4408"/>
    <w:rsid w:val="00CC45BC"/>
    <w:rsid w:val="00CC45F7"/>
    <w:rsid w:val="00CC460E"/>
    <w:rsid w:val="00CC4643"/>
    <w:rsid w:val="00CC495B"/>
    <w:rsid w:val="00CC49B3"/>
    <w:rsid w:val="00CC4A90"/>
    <w:rsid w:val="00CC4AAA"/>
    <w:rsid w:val="00CC4AF9"/>
    <w:rsid w:val="00CC4BDF"/>
    <w:rsid w:val="00CC4EBF"/>
    <w:rsid w:val="00CC4FC8"/>
    <w:rsid w:val="00CC4FE2"/>
    <w:rsid w:val="00CC52A1"/>
    <w:rsid w:val="00CC53F5"/>
    <w:rsid w:val="00CC54E8"/>
    <w:rsid w:val="00CC5547"/>
    <w:rsid w:val="00CC59C5"/>
    <w:rsid w:val="00CC5AB3"/>
    <w:rsid w:val="00CC5D0E"/>
    <w:rsid w:val="00CC5DB6"/>
    <w:rsid w:val="00CC5EBE"/>
    <w:rsid w:val="00CC5EF9"/>
    <w:rsid w:val="00CC5F55"/>
    <w:rsid w:val="00CC60D6"/>
    <w:rsid w:val="00CC6157"/>
    <w:rsid w:val="00CC6188"/>
    <w:rsid w:val="00CC634E"/>
    <w:rsid w:val="00CC65A9"/>
    <w:rsid w:val="00CC65F8"/>
    <w:rsid w:val="00CC69E1"/>
    <w:rsid w:val="00CC6BB9"/>
    <w:rsid w:val="00CC6C7E"/>
    <w:rsid w:val="00CC6DF7"/>
    <w:rsid w:val="00CC6E78"/>
    <w:rsid w:val="00CC6E7B"/>
    <w:rsid w:val="00CC6EC5"/>
    <w:rsid w:val="00CC6F93"/>
    <w:rsid w:val="00CC7001"/>
    <w:rsid w:val="00CC7027"/>
    <w:rsid w:val="00CC70D8"/>
    <w:rsid w:val="00CC7270"/>
    <w:rsid w:val="00CC73F1"/>
    <w:rsid w:val="00CC7401"/>
    <w:rsid w:val="00CC7592"/>
    <w:rsid w:val="00CC7601"/>
    <w:rsid w:val="00CC762C"/>
    <w:rsid w:val="00CC7743"/>
    <w:rsid w:val="00CC792D"/>
    <w:rsid w:val="00CC79B5"/>
    <w:rsid w:val="00CC7A5F"/>
    <w:rsid w:val="00CC7B5D"/>
    <w:rsid w:val="00CC7C40"/>
    <w:rsid w:val="00CC7D2C"/>
    <w:rsid w:val="00CC7D6D"/>
    <w:rsid w:val="00CC7DDD"/>
    <w:rsid w:val="00CC7E2C"/>
    <w:rsid w:val="00CC7E5F"/>
    <w:rsid w:val="00CC7EBB"/>
    <w:rsid w:val="00CC7EBF"/>
    <w:rsid w:val="00CD0005"/>
    <w:rsid w:val="00CD001E"/>
    <w:rsid w:val="00CD0393"/>
    <w:rsid w:val="00CD03A7"/>
    <w:rsid w:val="00CD03C3"/>
    <w:rsid w:val="00CD03E7"/>
    <w:rsid w:val="00CD0434"/>
    <w:rsid w:val="00CD054B"/>
    <w:rsid w:val="00CD07E8"/>
    <w:rsid w:val="00CD0A02"/>
    <w:rsid w:val="00CD0A94"/>
    <w:rsid w:val="00CD0BD3"/>
    <w:rsid w:val="00CD0C04"/>
    <w:rsid w:val="00CD0C3D"/>
    <w:rsid w:val="00CD0CD6"/>
    <w:rsid w:val="00CD0E70"/>
    <w:rsid w:val="00CD0E72"/>
    <w:rsid w:val="00CD0EA8"/>
    <w:rsid w:val="00CD0F01"/>
    <w:rsid w:val="00CD0FED"/>
    <w:rsid w:val="00CD1164"/>
    <w:rsid w:val="00CD1174"/>
    <w:rsid w:val="00CD118D"/>
    <w:rsid w:val="00CD1197"/>
    <w:rsid w:val="00CD1264"/>
    <w:rsid w:val="00CD1283"/>
    <w:rsid w:val="00CD1361"/>
    <w:rsid w:val="00CD1470"/>
    <w:rsid w:val="00CD152F"/>
    <w:rsid w:val="00CD159D"/>
    <w:rsid w:val="00CD15B2"/>
    <w:rsid w:val="00CD1759"/>
    <w:rsid w:val="00CD17C9"/>
    <w:rsid w:val="00CD19E8"/>
    <w:rsid w:val="00CD1A36"/>
    <w:rsid w:val="00CD1AFA"/>
    <w:rsid w:val="00CD1BB8"/>
    <w:rsid w:val="00CD1BE2"/>
    <w:rsid w:val="00CD1E55"/>
    <w:rsid w:val="00CD1E94"/>
    <w:rsid w:val="00CD1EB7"/>
    <w:rsid w:val="00CD1F04"/>
    <w:rsid w:val="00CD1F23"/>
    <w:rsid w:val="00CD2139"/>
    <w:rsid w:val="00CD23A4"/>
    <w:rsid w:val="00CD242E"/>
    <w:rsid w:val="00CD247F"/>
    <w:rsid w:val="00CD253B"/>
    <w:rsid w:val="00CD2542"/>
    <w:rsid w:val="00CD27A6"/>
    <w:rsid w:val="00CD2944"/>
    <w:rsid w:val="00CD2AD4"/>
    <w:rsid w:val="00CD2B46"/>
    <w:rsid w:val="00CD2B55"/>
    <w:rsid w:val="00CD2BD4"/>
    <w:rsid w:val="00CD2C39"/>
    <w:rsid w:val="00CD2D7F"/>
    <w:rsid w:val="00CD2D95"/>
    <w:rsid w:val="00CD2E71"/>
    <w:rsid w:val="00CD2EA2"/>
    <w:rsid w:val="00CD3160"/>
    <w:rsid w:val="00CD3161"/>
    <w:rsid w:val="00CD31DB"/>
    <w:rsid w:val="00CD322A"/>
    <w:rsid w:val="00CD326F"/>
    <w:rsid w:val="00CD3312"/>
    <w:rsid w:val="00CD3463"/>
    <w:rsid w:val="00CD3499"/>
    <w:rsid w:val="00CD35BA"/>
    <w:rsid w:val="00CD36C7"/>
    <w:rsid w:val="00CD36DC"/>
    <w:rsid w:val="00CD36DE"/>
    <w:rsid w:val="00CD391A"/>
    <w:rsid w:val="00CD3A09"/>
    <w:rsid w:val="00CD3B50"/>
    <w:rsid w:val="00CD3B85"/>
    <w:rsid w:val="00CD3C2F"/>
    <w:rsid w:val="00CD3C5E"/>
    <w:rsid w:val="00CD3E11"/>
    <w:rsid w:val="00CD3E27"/>
    <w:rsid w:val="00CD3E46"/>
    <w:rsid w:val="00CD4274"/>
    <w:rsid w:val="00CD431E"/>
    <w:rsid w:val="00CD4449"/>
    <w:rsid w:val="00CD4461"/>
    <w:rsid w:val="00CD44CE"/>
    <w:rsid w:val="00CD4689"/>
    <w:rsid w:val="00CD46B2"/>
    <w:rsid w:val="00CD46E7"/>
    <w:rsid w:val="00CD46E9"/>
    <w:rsid w:val="00CD4913"/>
    <w:rsid w:val="00CD49C1"/>
    <w:rsid w:val="00CD4ADD"/>
    <w:rsid w:val="00CD4BC1"/>
    <w:rsid w:val="00CD4D87"/>
    <w:rsid w:val="00CD4E9B"/>
    <w:rsid w:val="00CD50D9"/>
    <w:rsid w:val="00CD517F"/>
    <w:rsid w:val="00CD5290"/>
    <w:rsid w:val="00CD52A8"/>
    <w:rsid w:val="00CD52FC"/>
    <w:rsid w:val="00CD5316"/>
    <w:rsid w:val="00CD537D"/>
    <w:rsid w:val="00CD5437"/>
    <w:rsid w:val="00CD5611"/>
    <w:rsid w:val="00CD565D"/>
    <w:rsid w:val="00CD583C"/>
    <w:rsid w:val="00CD585E"/>
    <w:rsid w:val="00CD594E"/>
    <w:rsid w:val="00CD59D3"/>
    <w:rsid w:val="00CD59E5"/>
    <w:rsid w:val="00CD5AF4"/>
    <w:rsid w:val="00CD5B4C"/>
    <w:rsid w:val="00CD5B77"/>
    <w:rsid w:val="00CD5B79"/>
    <w:rsid w:val="00CD5BEE"/>
    <w:rsid w:val="00CD5C38"/>
    <w:rsid w:val="00CD5C90"/>
    <w:rsid w:val="00CD5D92"/>
    <w:rsid w:val="00CD5FBE"/>
    <w:rsid w:val="00CD5FE9"/>
    <w:rsid w:val="00CD5FEF"/>
    <w:rsid w:val="00CD60C9"/>
    <w:rsid w:val="00CD60F0"/>
    <w:rsid w:val="00CD6493"/>
    <w:rsid w:val="00CD6550"/>
    <w:rsid w:val="00CD6771"/>
    <w:rsid w:val="00CD67A1"/>
    <w:rsid w:val="00CD69D7"/>
    <w:rsid w:val="00CD69FA"/>
    <w:rsid w:val="00CD6A62"/>
    <w:rsid w:val="00CD6B45"/>
    <w:rsid w:val="00CD6BBA"/>
    <w:rsid w:val="00CD6C17"/>
    <w:rsid w:val="00CD6E0A"/>
    <w:rsid w:val="00CD6EF5"/>
    <w:rsid w:val="00CD70D9"/>
    <w:rsid w:val="00CD739C"/>
    <w:rsid w:val="00CD73F7"/>
    <w:rsid w:val="00CD74E7"/>
    <w:rsid w:val="00CD7557"/>
    <w:rsid w:val="00CD7572"/>
    <w:rsid w:val="00CD757C"/>
    <w:rsid w:val="00CD75B7"/>
    <w:rsid w:val="00CD7656"/>
    <w:rsid w:val="00CD7737"/>
    <w:rsid w:val="00CD782C"/>
    <w:rsid w:val="00CD7CED"/>
    <w:rsid w:val="00CD7D00"/>
    <w:rsid w:val="00CD7E59"/>
    <w:rsid w:val="00CD7EBE"/>
    <w:rsid w:val="00CD7ED7"/>
    <w:rsid w:val="00CE005B"/>
    <w:rsid w:val="00CE0169"/>
    <w:rsid w:val="00CE0253"/>
    <w:rsid w:val="00CE04B4"/>
    <w:rsid w:val="00CE0510"/>
    <w:rsid w:val="00CE058F"/>
    <w:rsid w:val="00CE05F5"/>
    <w:rsid w:val="00CE062F"/>
    <w:rsid w:val="00CE0802"/>
    <w:rsid w:val="00CE092F"/>
    <w:rsid w:val="00CE09BD"/>
    <w:rsid w:val="00CE0B27"/>
    <w:rsid w:val="00CE0C17"/>
    <w:rsid w:val="00CE0CD1"/>
    <w:rsid w:val="00CE0D0C"/>
    <w:rsid w:val="00CE0D4C"/>
    <w:rsid w:val="00CE0F90"/>
    <w:rsid w:val="00CE1589"/>
    <w:rsid w:val="00CE1680"/>
    <w:rsid w:val="00CE16C4"/>
    <w:rsid w:val="00CE16EF"/>
    <w:rsid w:val="00CE17EC"/>
    <w:rsid w:val="00CE1891"/>
    <w:rsid w:val="00CE1920"/>
    <w:rsid w:val="00CE194D"/>
    <w:rsid w:val="00CE1A25"/>
    <w:rsid w:val="00CE1B9E"/>
    <w:rsid w:val="00CE1DD5"/>
    <w:rsid w:val="00CE1E08"/>
    <w:rsid w:val="00CE1E22"/>
    <w:rsid w:val="00CE1E58"/>
    <w:rsid w:val="00CE1ECF"/>
    <w:rsid w:val="00CE1EE1"/>
    <w:rsid w:val="00CE21BF"/>
    <w:rsid w:val="00CE22F3"/>
    <w:rsid w:val="00CE2413"/>
    <w:rsid w:val="00CE2471"/>
    <w:rsid w:val="00CE266D"/>
    <w:rsid w:val="00CE2697"/>
    <w:rsid w:val="00CE2715"/>
    <w:rsid w:val="00CE295F"/>
    <w:rsid w:val="00CE298E"/>
    <w:rsid w:val="00CE2A96"/>
    <w:rsid w:val="00CE2C08"/>
    <w:rsid w:val="00CE2C1C"/>
    <w:rsid w:val="00CE2C61"/>
    <w:rsid w:val="00CE2C8B"/>
    <w:rsid w:val="00CE2D21"/>
    <w:rsid w:val="00CE2F2B"/>
    <w:rsid w:val="00CE3051"/>
    <w:rsid w:val="00CE3224"/>
    <w:rsid w:val="00CE33BE"/>
    <w:rsid w:val="00CE33D7"/>
    <w:rsid w:val="00CE3446"/>
    <w:rsid w:val="00CE354A"/>
    <w:rsid w:val="00CE3563"/>
    <w:rsid w:val="00CE362C"/>
    <w:rsid w:val="00CE3640"/>
    <w:rsid w:val="00CE364C"/>
    <w:rsid w:val="00CE3867"/>
    <w:rsid w:val="00CE386D"/>
    <w:rsid w:val="00CE3975"/>
    <w:rsid w:val="00CE3A15"/>
    <w:rsid w:val="00CE3A16"/>
    <w:rsid w:val="00CE3B6B"/>
    <w:rsid w:val="00CE3CC1"/>
    <w:rsid w:val="00CE3CD4"/>
    <w:rsid w:val="00CE3D4A"/>
    <w:rsid w:val="00CE3DB4"/>
    <w:rsid w:val="00CE3EDA"/>
    <w:rsid w:val="00CE404C"/>
    <w:rsid w:val="00CE40E8"/>
    <w:rsid w:val="00CE40ED"/>
    <w:rsid w:val="00CE415E"/>
    <w:rsid w:val="00CE4219"/>
    <w:rsid w:val="00CE42FF"/>
    <w:rsid w:val="00CE4364"/>
    <w:rsid w:val="00CE4482"/>
    <w:rsid w:val="00CE449C"/>
    <w:rsid w:val="00CE458C"/>
    <w:rsid w:val="00CE4637"/>
    <w:rsid w:val="00CE46A8"/>
    <w:rsid w:val="00CE4729"/>
    <w:rsid w:val="00CE47A9"/>
    <w:rsid w:val="00CE493A"/>
    <w:rsid w:val="00CE4996"/>
    <w:rsid w:val="00CE4A66"/>
    <w:rsid w:val="00CE4BE6"/>
    <w:rsid w:val="00CE4C08"/>
    <w:rsid w:val="00CE4CC0"/>
    <w:rsid w:val="00CE4D39"/>
    <w:rsid w:val="00CE4EE0"/>
    <w:rsid w:val="00CE4F1A"/>
    <w:rsid w:val="00CE4F43"/>
    <w:rsid w:val="00CE4F6F"/>
    <w:rsid w:val="00CE4F89"/>
    <w:rsid w:val="00CE51A3"/>
    <w:rsid w:val="00CE51CF"/>
    <w:rsid w:val="00CE53A4"/>
    <w:rsid w:val="00CE54F8"/>
    <w:rsid w:val="00CE556B"/>
    <w:rsid w:val="00CE5819"/>
    <w:rsid w:val="00CE58FD"/>
    <w:rsid w:val="00CE5B00"/>
    <w:rsid w:val="00CE5BB9"/>
    <w:rsid w:val="00CE5D46"/>
    <w:rsid w:val="00CE5EF7"/>
    <w:rsid w:val="00CE5F0D"/>
    <w:rsid w:val="00CE6224"/>
    <w:rsid w:val="00CE647B"/>
    <w:rsid w:val="00CE64DC"/>
    <w:rsid w:val="00CE655F"/>
    <w:rsid w:val="00CE657D"/>
    <w:rsid w:val="00CE6730"/>
    <w:rsid w:val="00CE67A9"/>
    <w:rsid w:val="00CE6924"/>
    <w:rsid w:val="00CE6931"/>
    <w:rsid w:val="00CE6A48"/>
    <w:rsid w:val="00CE6B1F"/>
    <w:rsid w:val="00CE6BA0"/>
    <w:rsid w:val="00CE6C73"/>
    <w:rsid w:val="00CE6D48"/>
    <w:rsid w:val="00CE6DC5"/>
    <w:rsid w:val="00CE6F52"/>
    <w:rsid w:val="00CE6FB0"/>
    <w:rsid w:val="00CE702C"/>
    <w:rsid w:val="00CE72EC"/>
    <w:rsid w:val="00CE76FD"/>
    <w:rsid w:val="00CE7AB0"/>
    <w:rsid w:val="00CE7BA3"/>
    <w:rsid w:val="00CE7FA1"/>
    <w:rsid w:val="00CF01D5"/>
    <w:rsid w:val="00CF02C0"/>
    <w:rsid w:val="00CF0388"/>
    <w:rsid w:val="00CF054F"/>
    <w:rsid w:val="00CF05A9"/>
    <w:rsid w:val="00CF06FA"/>
    <w:rsid w:val="00CF0790"/>
    <w:rsid w:val="00CF0944"/>
    <w:rsid w:val="00CF0957"/>
    <w:rsid w:val="00CF09B0"/>
    <w:rsid w:val="00CF0B5A"/>
    <w:rsid w:val="00CF0B8B"/>
    <w:rsid w:val="00CF0CB4"/>
    <w:rsid w:val="00CF0D01"/>
    <w:rsid w:val="00CF0D99"/>
    <w:rsid w:val="00CF0DB0"/>
    <w:rsid w:val="00CF0DD1"/>
    <w:rsid w:val="00CF0FD6"/>
    <w:rsid w:val="00CF104D"/>
    <w:rsid w:val="00CF1082"/>
    <w:rsid w:val="00CF10C2"/>
    <w:rsid w:val="00CF117B"/>
    <w:rsid w:val="00CF1224"/>
    <w:rsid w:val="00CF1302"/>
    <w:rsid w:val="00CF1345"/>
    <w:rsid w:val="00CF13AF"/>
    <w:rsid w:val="00CF1414"/>
    <w:rsid w:val="00CF153B"/>
    <w:rsid w:val="00CF1802"/>
    <w:rsid w:val="00CF1857"/>
    <w:rsid w:val="00CF1907"/>
    <w:rsid w:val="00CF1924"/>
    <w:rsid w:val="00CF193F"/>
    <w:rsid w:val="00CF196B"/>
    <w:rsid w:val="00CF1A4A"/>
    <w:rsid w:val="00CF1C65"/>
    <w:rsid w:val="00CF1FEA"/>
    <w:rsid w:val="00CF20C8"/>
    <w:rsid w:val="00CF2179"/>
    <w:rsid w:val="00CF22B3"/>
    <w:rsid w:val="00CF2343"/>
    <w:rsid w:val="00CF23A8"/>
    <w:rsid w:val="00CF23E7"/>
    <w:rsid w:val="00CF25CE"/>
    <w:rsid w:val="00CF2B31"/>
    <w:rsid w:val="00CF2BA0"/>
    <w:rsid w:val="00CF2CF2"/>
    <w:rsid w:val="00CF2D43"/>
    <w:rsid w:val="00CF2E86"/>
    <w:rsid w:val="00CF3029"/>
    <w:rsid w:val="00CF319E"/>
    <w:rsid w:val="00CF3307"/>
    <w:rsid w:val="00CF3324"/>
    <w:rsid w:val="00CF3357"/>
    <w:rsid w:val="00CF36CA"/>
    <w:rsid w:val="00CF36FC"/>
    <w:rsid w:val="00CF373F"/>
    <w:rsid w:val="00CF3A82"/>
    <w:rsid w:val="00CF3D56"/>
    <w:rsid w:val="00CF3FEB"/>
    <w:rsid w:val="00CF410C"/>
    <w:rsid w:val="00CF411A"/>
    <w:rsid w:val="00CF4180"/>
    <w:rsid w:val="00CF4308"/>
    <w:rsid w:val="00CF447E"/>
    <w:rsid w:val="00CF459C"/>
    <w:rsid w:val="00CF4633"/>
    <w:rsid w:val="00CF46A7"/>
    <w:rsid w:val="00CF4A93"/>
    <w:rsid w:val="00CF4E5B"/>
    <w:rsid w:val="00CF4ECE"/>
    <w:rsid w:val="00CF4F62"/>
    <w:rsid w:val="00CF4F84"/>
    <w:rsid w:val="00CF5009"/>
    <w:rsid w:val="00CF5067"/>
    <w:rsid w:val="00CF528C"/>
    <w:rsid w:val="00CF5339"/>
    <w:rsid w:val="00CF5355"/>
    <w:rsid w:val="00CF538F"/>
    <w:rsid w:val="00CF54E2"/>
    <w:rsid w:val="00CF563D"/>
    <w:rsid w:val="00CF5680"/>
    <w:rsid w:val="00CF580B"/>
    <w:rsid w:val="00CF58F2"/>
    <w:rsid w:val="00CF5995"/>
    <w:rsid w:val="00CF5A6B"/>
    <w:rsid w:val="00CF5A87"/>
    <w:rsid w:val="00CF5AA2"/>
    <w:rsid w:val="00CF5BA6"/>
    <w:rsid w:val="00CF5CFB"/>
    <w:rsid w:val="00CF5D2B"/>
    <w:rsid w:val="00CF5E53"/>
    <w:rsid w:val="00CF5ECC"/>
    <w:rsid w:val="00CF5F57"/>
    <w:rsid w:val="00CF5F96"/>
    <w:rsid w:val="00CF60EA"/>
    <w:rsid w:val="00CF6132"/>
    <w:rsid w:val="00CF6160"/>
    <w:rsid w:val="00CF61D6"/>
    <w:rsid w:val="00CF6230"/>
    <w:rsid w:val="00CF626A"/>
    <w:rsid w:val="00CF628C"/>
    <w:rsid w:val="00CF6359"/>
    <w:rsid w:val="00CF6499"/>
    <w:rsid w:val="00CF66AF"/>
    <w:rsid w:val="00CF66B6"/>
    <w:rsid w:val="00CF678F"/>
    <w:rsid w:val="00CF68A8"/>
    <w:rsid w:val="00CF6903"/>
    <w:rsid w:val="00CF6AD8"/>
    <w:rsid w:val="00CF6AE9"/>
    <w:rsid w:val="00CF6AF5"/>
    <w:rsid w:val="00CF6C07"/>
    <w:rsid w:val="00CF7104"/>
    <w:rsid w:val="00CF7178"/>
    <w:rsid w:val="00CF71A9"/>
    <w:rsid w:val="00CF721A"/>
    <w:rsid w:val="00CF7222"/>
    <w:rsid w:val="00CF727F"/>
    <w:rsid w:val="00CF73CD"/>
    <w:rsid w:val="00CF75CB"/>
    <w:rsid w:val="00CF78BF"/>
    <w:rsid w:val="00CF7987"/>
    <w:rsid w:val="00CF7A31"/>
    <w:rsid w:val="00CF7A5B"/>
    <w:rsid w:val="00CF7BE1"/>
    <w:rsid w:val="00CF7CE5"/>
    <w:rsid w:val="00CF7DE8"/>
    <w:rsid w:val="00CF7E5D"/>
    <w:rsid w:val="00CF7FD4"/>
    <w:rsid w:val="00D00121"/>
    <w:rsid w:val="00D00332"/>
    <w:rsid w:val="00D00358"/>
    <w:rsid w:val="00D0036B"/>
    <w:rsid w:val="00D00473"/>
    <w:rsid w:val="00D004C4"/>
    <w:rsid w:val="00D0055F"/>
    <w:rsid w:val="00D005A6"/>
    <w:rsid w:val="00D006C2"/>
    <w:rsid w:val="00D006D7"/>
    <w:rsid w:val="00D006DE"/>
    <w:rsid w:val="00D007D0"/>
    <w:rsid w:val="00D007F0"/>
    <w:rsid w:val="00D007F7"/>
    <w:rsid w:val="00D00916"/>
    <w:rsid w:val="00D0097B"/>
    <w:rsid w:val="00D009B8"/>
    <w:rsid w:val="00D00A8D"/>
    <w:rsid w:val="00D00CE2"/>
    <w:rsid w:val="00D00D73"/>
    <w:rsid w:val="00D00DEF"/>
    <w:rsid w:val="00D00F38"/>
    <w:rsid w:val="00D011A1"/>
    <w:rsid w:val="00D011AF"/>
    <w:rsid w:val="00D0121F"/>
    <w:rsid w:val="00D01378"/>
    <w:rsid w:val="00D01450"/>
    <w:rsid w:val="00D0156E"/>
    <w:rsid w:val="00D0157E"/>
    <w:rsid w:val="00D016D0"/>
    <w:rsid w:val="00D018B1"/>
    <w:rsid w:val="00D01B09"/>
    <w:rsid w:val="00D01CE3"/>
    <w:rsid w:val="00D01D21"/>
    <w:rsid w:val="00D01DB2"/>
    <w:rsid w:val="00D01E93"/>
    <w:rsid w:val="00D01EFA"/>
    <w:rsid w:val="00D01F6A"/>
    <w:rsid w:val="00D0225E"/>
    <w:rsid w:val="00D0229C"/>
    <w:rsid w:val="00D02309"/>
    <w:rsid w:val="00D02432"/>
    <w:rsid w:val="00D0247A"/>
    <w:rsid w:val="00D0248C"/>
    <w:rsid w:val="00D025E5"/>
    <w:rsid w:val="00D025F2"/>
    <w:rsid w:val="00D0262B"/>
    <w:rsid w:val="00D0277F"/>
    <w:rsid w:val="00D02872"/>
    <w:rsid w:val="00D02873"/>
    <w:rsid w:val="00D02923"/>
    <w:rsid w:val="00D029F6"/>
    <w:rsid w:val="00D02A66"/>
    <w:rsid w:val="00D02A87"/>
    <w:rsid w:val="00D02AC1"/>
    <w:rsid w:val="00D02BE9"/>
    <w:rsid w:val="00D02C34"/>
    <w:rsid w:val="00D02D4D"/>
    <w:rsid w:val="00D02FA4"/>
    <w:rsid w:val="00D02FFE"/>
    <w:rsid w:val="00D030DB"/>
    <w:rsid w:val="00D031A6"/>
    <w:rsid w:val="00D0344C"/>
    <w:rsid w:val="00D03528"/>
    <w:rsid w:val="00D0378E"/>
    <w:rsid w:val="00D03A23"/>
    <w:rsid w:val="00D03AF3"/>
    <w:rsid w:val="00D03B68"/>
    <w:rsid w:val="00D03C17"/>
    <w:rsid w:val="00D03CE8"/>
    <w:rsid w:val="00D03D5B"/>
    <w:rsid w:val="00D03F26"/>
    <w:rsid w:val="00D03FB7"/>
    <w:rsid w:val="00D04186"/>
    <w:rsid w:val="00D0421D"/>
    <w:rsid w:val="00D04236"/>
    <w:rsid w:val="00D04373"/>
    <w:rsid w:val="00D043A9"/>
    <w:rsid w:val="00D04548"/>
    <w:rsid w:val="00D0459E"/>
    <w:rsid w:val="00D045E7"/>
    <w:rsid w:val="00D04606"/>
    <w:rsid w:val="00D04651"/>
    <w:rsid w:val="00D046D7"/>
    <w:rsid w:val="00D04AA2"/>
    <w:rsid w:val="00D04AD2"/>
    <w:rsid w:val="00D04BF9"/>
    <w:rsid w:val="00D04C47"/>
    <w:rsid w:val="00D04DAC"/>
    <w:rsid w:val="00D04DCE"/>
    <w:rsid w:val="00D04EFB"/>
    <w:rsid w:val="00D0519F"/>
    <w:rsid w:val="00D051DB"/>
    <w:rsid w:val="00D0521A"/>
    <w:rsid w:val="00D05263"/>
    <w:rsid w:val="00D0526C"/>
    <w:rsid w:val="00D05323"/>
    <w:rsid w:val="00D05531"/>
    <w:rsid w:val="00D055C7"/>
    <w:rsid w:val="00D05635"/>
    <w:rsid w:val="00D05669"/>
    <w:rsid w:val="00D05767"/>
    <w:rsid w:val="00D0587F"/>
    <w:rsid w:val="00D05A82"/>
    <w:rsid w:val="00D05BBD"/>
    <w:rsid w:val="00D05C82"/>
    <w:rsid w:val="00D05CE3"/>
    <w:rsid w:val="00D05E30"/>
    <w:rsid w:val="00D0601A"/>
    <w:rsid w:val="00D06202"/>
    <w:rsid w:val="00D06240"/>
    <w:rsid w:val="00D0632F"/>
    <w:rsid w:val="00D063F8"/>
    <w:rsid w:val="00D06417"/>
    <w:rsid w:val="00D06528"/>
    <w:rsid w:val="00D0657B"/>
    <w:rsid w:val="00D065F0"/>
    <w:rsid w:val="00D06747"/>
    <w:rsid w:val="00D06777"/>
    <w:rsid w:val="00D0682A"/>
    <w:rsid w:val="00D0685D"/>
    <w:rsid w:val="00D06862"/>
    <w:rsid w:val="00D06982"/>
    <w:rsid w:val="00D06996"/>
    <w:rsid w:val="00D069F5"/>
    <w:rsid w:val="00D06A81"/>
    <w:rsid w:val="00D06BA8"/>
    <w:rsid w:val="00D06C13"/>
    <w:rsid w:val="00D06D13"/>
    <w:rsid w:val="00D06DC2"/>
    <w:rsid w:val="00D06EB1"/>
    <w:rsid w:val="00D06F45"/>
    <w:rsid w:val="00D06FE6"/>
    <w:rsid w:val="00D0707A"/>
    <w:rsid w:val="00D07150"/>
    <w:rsid w:val="00D07170"/>
    <w:rsid w:val="00D07172"/>
    <w:rsid w:val="00D071C5"/>
    <w:rsid w:val="00D071D4"/>
    <w:rsid w:val="00D071F6"/>
    <w:rsid w:val="00D0728D"/>
    <w:rsid w:val="00D072CC"/>
    <w:rsid w:val="00D074BF"/>
    <w:rsid w:val="00D0769B"/>
    <w:rsid w:val="00D076E0"/>
    <w:rsid w:val="00D07735"/>
    <w:rsid w:val="00D0782B"/>
    <w:rsid w:val="00D0782E"/>
    <w:rsid w:val="00D078D3"/>
    <w:rsid w:val="00D07959"/>
    <w:rsid w:val="00D0797F"/>
    <w:rsid w:val="00D079B7"/>
    <w:rsid w:val="00D07D35"/>
    <w:rsid w:val="00D07DD7"/>
    <w:rsid w:val="00D07DF9"/>
    <w:rsid w:val="00D07FAA"/>
    <w:rsid w:val="00D1012F"/>
    <w:rsid w:val="00D10286"/>
    <w:rsid w:val="00D1031F"/>
    <w:rsid w:val="00D103C1"/>
    <w:rsid w:val="00D10510"/>
    <w:rsid w:val="00D10536"/>
    <w:rsid w:val="00D10677"/>
    <w:rsid w:val="00D10775"/>
    <w:rsid w:val="00D10912"/>
    <w:rsid w:val="00D10937"/>
    <w:rsid w:val="00D10B21"/>
    <w:rsid w:val="00D10B8F"/>
    <w:rsid w:val="00D10C74"/>
    <w:rsid w:val="00D10D11"/>
    <w:rsid w:val="00D11063"/>
    <w:rsid w:val="00D1110F"/>
    <w:rsid w:val="00D11154"/>
    <w:rsid w:val="00D1124F"/>
    <w:rsid w:val="00D1130C"/>
    <w:rsid w:val="00D1141F"/>
    <w:rsid w:val="00D11558"/>
    <w:rsid w:val="00D116E4"/>
    <w:rsid w:val="00D11809"/>
    <w:rsid w:val="00D1182F"/>
    <w:rsid w:val="00D1186B"/>
    <w:rsid w:val="00D1199F"/>
    <w:rsid w:val="00D11B24"/>
    <w:rsid w:val="00D11B76"/>
    <w:rsid w:val="00D11C01"/>
    <w:rsid w:val="00D11C7D"/>
    <w:rsid w:val="00D11C87"/>
    <w:rsid w:val="00D11CD2"/>
    <w:rsid w:val="00D11DE6"/>
    <w:rsid w:val="00D11DF2"/>
    <w:rsid w:val="00D11E21"/>
    <w:rsid w:val="00D11EF0"/>
    <w:rsid w:val="00D120CF"/>
    <w:rsid w:val="00D125B6"/>
    <w:rsid w:val="00D125C5"/>
    <w:rsid w:val="00D125E1"/>
    <w:rsid w:val="00D12772"/>
    <w:rsid w:val="00D12794"/>
    <w:rsid w:val="00D1286B"/>
    <w:rsid w:val="00D12AA9"/>
    <w:rsid w:val="00D12DC8"/>
    <w:rsid w:val="00D13026"/>
    <w:rsid w:val="00D13029"/>
    <w:rsid w:val="00D130B4"/>
    <w:rsid w:val="00D13208"/>
    <w:rsid w:val="00D1324A"/>
    <w:rsid w:val="00D1336B"/>
    <w:rsid w:val="00D1354D"/>
    <w:rsid w:val="00D1367B"/>
    <w:rsid w:val="00D1377B"/>
    <w:rsid w:val="00D13793"/>
    <w:rsid w:val="00D137C7"/>
    <w:rsid w:val="00D1388D"/>
    <w:rsid w:val="00D138C5"/>
    <w:rsid w:val="00D138FE"/>
    <w:rsid w:val="00D1394D"/>
    <w:rsid w:val="00D13BE0"/>
    <w:rsid w:val="00D13E1E"/>
    <w:rsid w:val="00D13EDF"/>
    <w:rsid w:val="00D13F1A"/>
    <w:rsid w:val="00D1403F"/>
    <w:rsid w:val="00D14538"/>
    <w:rsid w:val="00D14631"/>
    <w:rsid w:val="00D147AF"/>
    <w:rsid w:val="00D14900"/>
    <w:rsid w:val="00D14A3B"/>
    <w:rsid w:val="00D14AC3"/>
    <w:rsid w:val="00D14BD8"/>
    <w:rsid w:val="00D14BF2"/>
    <w:rsid w:val="00D14C96"/>
    <w:rsid w:val="00D14D95"/>
    <w:rsid w:val="00D14E01"/>
    <w:rsid w:val="00D14FC0"/>
    <w:rsid w:val="00D15058"/>
    <w:rsid w:val="00D151C4"/>
    <w:rsid w:val="00D1523B"/>
    <w:rsid w:val="00D1540F"/>
    <w:rsid w:val="00D15507"/>
    <w:rsid w:val="00D15587"/>
    <w:rsid w:val="00D156D8"/>
    <w:rsid w:val="00D15793"/>
    <w:rsid w:val="00D15874"/>
    <w:rsid w:val="00D15963"/>
    <w:rsid w:val="00D159B7"/>
    <w:rsid w:val="00D15A31"/>
    <w:rsid w:val="00D15ABD"/>
    <w:rsid w:val="00D15F56"/>
    <w:rsid w:val="00D15FDE"/>
    <w:rsid w:val="00D161DC"/>
    <w:rsid w:val="00D1620C"/>
    <w:rsid w:val="00D16231"/>
    <w:rsid w:val="00D16276"/>
    <w:rsid w:val="00D162EC"/>
    <w:rsid w:val="00D16353"/>
    <w:rsid w:val="00D16411"/>
    <w:rsid w:val="00D16455"/>
    <w:rsid w:val="00D1662C"/>
    <w:rsid w:val="00D16694"/>
    <w:rsid w:val="00D167C7"/>
    <w:rsid w:val="00D1686F"/>
    <w:rsid w:val="00D16883"/>
    <w:rsid w:val="00D16894"/>
    <w:rsid w:val="00D168C5"/>
    <w:rsid w:val="00D16950"/>
    <w:rsid w:val="00D1699A"/>
    <w:rsid w:val="00D169E1"/>
    <w:rsid w:val="00D169EE"/>
    <w:rsid w:val="00D16A5C"/>
    <w:rsid w:val="00D16A9D"/>
    <w:rsid w:val="00D16B27"/>
    <w:rsid w:val="00D16B3E"/>
    <w:rsid w:val="00D16B42"/>
    <w:rsid w:val="00D16BDB"/>
    <w:rsid w:val="00D16CA7"/>
    <w:rsid w:val="00D16CE6"/>
    <w:rsid w:val="00D16E4C"/>
    <w:rsid w:val="00D16E64"/>
    <w:rsid w:val="00D16F0F"/>
    <w:rsid w:val="00D17032"/>
    <w:rsid w:val="00D17040"/>
    <w:rsid w:val="00D17215"/>
    <w:rsid w:val="00D1725C"/>
    <w:rsid w:val="00D173A4"/>
    <w:rsid w:val="00D17570"/>
    <w:rsid w:val="00D1773B"/>
    <w:rsid w:val="00D178D5"/>
    <w:rsid w:val="00D17965"/>
    <w:rsid w:val="00D179BE"/>
    <w:rsid w:val="00D17AA0"/>
    <w:rsid w:val="00D17AFC"/>
    <w:rsid w:val="00D17BCE"/>
    <w:rsid w:val="00D17C45"/>
    <w:rsid w:val="00D200E9"/>
    <w:rsid w:val="00D2015E"/>
    <w:rsid w:val="00D20288"/>
    <w:rsid w:val="00D202AC"/>
    <w:rsid w:val="00D203D4"/>
    <w:rsid w:val="00D2048E"/>
    <w:rsid w:val="00D204D5"/>
    <w:rsid w:val="00D20638"/>
    <w:rsid w:val="00D20771"/>
    <w:rsid w:val="00D20821"/>
    <w:rsid w:val="00D20956"/>
    <w:rsid w:val="00D20981"/>
    <w:rsid w:val="00D209D0"/>
    <w:rsid w:val="00D20AEB"/>
    <w:rsid w:val="00D20AEC"/>
    <w:rsid w:val="00D20D56"/>
    <w:rsid w:val="00D20DEE"/>
    <w:rsid w:val="00D21003"/>
    <w:rsid w:val="00D211FA"/>
    <w:rsid w:val="00D212CA"/>
    <w:rsid w:val="00D2131D"/>
    <w:rsid w:val="00D213A6"/>
    <w:rsid w:val="00D21438"/>
    <w:rsid w:val="00D216C5"/>
    <w:rsid w:val="00D2177B"/>
    <w:rsid w:val="00D218CD"/>
    <w:rsid w:val="00D21B11"/>
    <w:rsid w:val="00D21D43"/>
    <w:rsid w:val="00D21E06"/>
    <w:rsid w:val="00D22061"/>
    <w:rsid w:val="00D220FE"/>
    <w:rsid w:val="00D2241B"/>
    <w:rsid w:val="00D224D9"/>
    <w:rsid w:val="00D225C4"/>
    <w:rsid w:val="00D227C7"/>
    <w:rsid w:val="00D229E8"/>
    <w:rsid w:val="00D22C11"/>
    <w:rsid w:val="00D22CE9"/>
    <w:rsid w:val="00D22E67"/>
    <w:rsid w:val="00D22E87"/>
    <w:rsid w:val="00D22E93"/>
    <w:rsid w:val="00D230C8"/>
    <w:rsid w:val="00D2310F"/>
    <w:rsid w:val="00D231C6"/>
    <w:rsid w:val="00D23230"/>
    <w:rsid w:val="00D234A9"/>
    <w:rsid w:val="00D23772"/>
    <w:rsid w:val="00D23A23"/>
    <w:rsid w:val="00D23A40"/>
    <w:rsid w:val="00D23AEE"/>
    <w:rsid w:val="00D23C14"/>
    <w:rsid w:val="00D23DE0"/>
    <w:rsid w:val="00D23FCF"/>
    <w:rsid w:val="00D24179"/>
    <w:rsid w:val="00D241AA"/>
    <w:rsid w:val="00D242E2"/>
    <w:rsid w:val="00D2454D"/>
    <w:rsid w:val="00D24911"/>
    <w:rsid w:val="00D249AB"/>
    <w:rsid w:val="00D24A75"/>
    <w:rsid w:val="00D24A82"/>
    <w:rsid w:val="00D24C54"/>
    <w:rsid w:val="00D24DCD"/>
    <w:rsid w:val="00D24F20"/>
    <w:rsid w:val="00D24F83"/>
    <w:rsid w:val="00D24F8B"/>
    <w:rsid w:val="00D25185"/>
    <w:rsid w:val="00D2519C"/>
    <w:rsid w:val="00D254D9"/>
    <w:rsid w:val="00D25529"/>
    <w:rsid w:val="00D25583"/>
    <w:rsid w:val="00D25586"/>
    <w:rsid w:val="00D255AA"/>
    <w:rsid w:val="00D2560F"/>
    <w:rsid w:val="00D25662"/>
    <w:rsid w:val="00D257E5"/>
    <w:rsid w:val="00D2581D"/>
    <w:rsid w:val="00D258EF"/>
    <w:rsid w:val="00D258F8"/>
    <w:rsid w:val="00D25932"/>
    <w:rsid w:val="00D259B5"/>
    <w:rsid w:val="00D25AAC"/>
    <w:rsid w:val="00D25C0B"/>
    <w:rsid w:val="00D25C54"/>
    <w:rsid w:val="00D25CBE"/>
    <w:rsid w:val="00D25D4C"/>
    <w:rsid w:val="00D25E28"/>
    <w:rsid w:val="00D25FAF"/>
    <w:rsid w:val="00D2603D"/>
    <w:rsid w:val="00D26047"/>
    <w:rsid w:val="00D260D5"/>
    <w:rsid w:val="00D2612A"/>
    <w:rsid w:val="00D26130"/>
    <w:rsid w:val="00D26263"/>
    <w:rsid w:val="00D26302"/>
    <w:rsid w:val="00D263B0"/>
    <w:rsid w:val="00D26425"/>
    <w:rsid w:val="00D2652F"/>
    <w:rsid w:val="00D26883"/>
    <w:rsid w:val="00D269BF"/>
    <w:rsid w:val="00D26AFE"/>
    <w:rsid w:val="00D26C78"/>
    <w:rsid w:val="00D26C89"/>
    <w:rsid w:val="00D26DAD"/>
    <w:rsid w:val="00D27088"/>
    <w:rsid w:val="00D270A8"/>
    <w:rsid w:val="00D27166"/>
    <w:rsid w:val="00D272F2"/>
    <w:rsid w:val="00D273C2"/>
    <w:rsid w:val="00D274CA"/>
    <w:rsid w:val="00D274F9"/>
    <w:rsid w:val="00D2753A"/>
    <w:rsid w:val="00D27669"/>
    <w:rsid w:val="00D27731"/>
    <w:rsid w:val="00D27792"/>
    <w:rsid w:val="00D27C6C"/>
    <w:rsid w:val="00D27D39"/>
    <w:rsid w:val="00D27DA5"/>
    <w:rsid w:val="00D27E99"/>
    <w:rsid w:val="00D27ED7"/>
    <w:rsid w:val="00D30005"/>
    <w:rsid w:val="00D3000F"/>
    <w:rsid w:val="00D301E1"/>
    <w:rsid w:val="00D30299"/>
    <w:rsid w:val="00D302AE"/>
    <w:rsid w:val="00D303F1"/>
    <w:rsid w:val="00D303FF"/>
    <w:rsid w:val="00D3058F"/>
    <w:rsid w:val="00D305B7"/>
    <w:rsid w:val="00D30735"/>
    <w:rsid w:val="00D30A0F"/>
    <w:rsid w:val="00D30B25"/>
    <w:rsid w:val="00D30B96"/>
    <w:rsid w:val="00D30CD6"/>
    <w:rsid w:val="00D30D15"/>
    <w:rsid w:val="00D30DA3"/>
    <w:rsid w:val="00D30E5F"/>
    <w:rsid w:val="00D30E83"/>
    <w:rsid w:val="00D30EAA"/>
    <w:rsid w:val="00D30ECC"/>
    <w:rsid w:val="00D30FD6"/>
    <w:rsid w:val="00D31026"/>
    <w:rsid w:val="00D310CA"/>
    <w:rsid w:val="00D31173"/>
    <w:rsid w:val="00D312E3"/>
    <w:rsid w:val="00D313A9"/>
    <w:rsid w:val="00D31486"/>
    <w:rsid w:val="00D3148B"/>
    <w:rsid w:val="00D31505"/>
    <w:rsid w:val="00D3163E"/>
    <w:rsid w:val="00D31644"/>
    <w:rsid w:val="00D3180F"/>
    <w:rsid w:val="00D319AC"/>
    <w:rsid w:val="00D31A86"/>
    <w:rsid w:val="00D31BD7"/>
    <w:rsid w:val="00D31C26"/>
    <w:rsid w:val="00D31CE5"/>
    <w:rsid w:val="00D31CF9"/>
    <w:rsid w:val="00D31D90"/>
    <w:rsid w:val="00D31E38"/>
    <w:rsid w:val="00D31E6B"/>
    <w:rsid w:val="00D32076"/>
    <w:rsid w:val="00D323CB"/>
    <w:rsid w:val="00D323D3"/>
    <w:rsid w:val="00D32477"/>
    <w:rsid w:val="00D325CF"/>
    <w:rsid w:val="00D32650"/>
    <w:rsid w:val="00D326BA"/>
    <w:rsid w:val="00D327C8"/>
    <w:rsid w:val="00D3280B"/>
    <w:rsid w:val="00D3292F"/>
    <w:rsid w:val="00D32BD9"/>
    <w:rsid w:val="00D32BF8"/>
    <w:rsid w:val="00D32E34"/>
    <w:rsid w:val="00D32E79"/>
    <w:rsid w:val="00D32EC9"/>
    <w:rsid w:val="00D32F76"/>
    <w:rsid w:val="00D32F83"/>
    <w:rsid w:val="00D33030"/>
    <w:rsid w:val="00D33174"/>
    <w:rsid w:val="00D331DC"/>
    <w:rsid w:val="00D3338F"/>
    <w:rsid w:val="00D33404"/>
    <w:rsid w:val="00D3344F"/>
    <w:rsid w:val="00D33693"/>
    <w:rsid w:val="00D3375F"/>
    <w:rsid w:val="00D3380C"/>
    <w:rsid w:val="00D33929"/>
    <w:rsid w:val="00D33941"/>
    <w:rsid w:val="00D3399D"/>
    <w:rsid w:val="00D33A04"/>
    <w:rsid w:val="00D33B1F"/>
    <w:rsid w:val="00D33BFA"/>
    <w:rsid w:val="00D33EC8"/>
    <w:rsid w:val="00D33EFE"/>
    <w:rsid w:val="00D33FC3"/>
    <w:rsid w:val="00D33FE1"/>
    <w:rsid w:val="00D340BA"/>
    <w:rsid w:val="00D341BF"/>
    <w:rsid w:val="00D34271"/>
    <w:rsid w:val="00D34353"/>
    <w:rsid w:val="00D3436B"/>
    <w:rsid w:val="00D3438A"/>
    <w:rsid w:val="00D34439"/>
    <w:rsid w:val="00D3453E"/>
    <w:rsid w:val="00D34702"/>
    <w:rsid w:val="00D34740"/>
    <w:rsid w:val="00D34782"/>
    <w:rsid w:val="00D3486E"/>
    <w:rsid w:val="00D3489A"/>
    <w:rsid w:val="00D3499D"/>
    <w:rsid w:val="00D349D9"/>
    <w:rsid w:val="00D34A0E"/>
    <w:rsid w:val="00D34A94"/>
    <w:rsid w:val="00D34B1B"/>
    <w:rsid w:val="00D34B68"/>
    <w:rsid w:val="00D34BEB"/>
    <w:rsid w:val="00D34C54"/>
    <w:rsid w:val="00D34C7E"/>
    <w:rsid w:val="00D34DF8"/>
    <w:rsid w:val="00D350F6"/>
    <w:rsid w:val="00D35262"/>
    <w:rsid w:val="00D35305"/>
    <w:rsid w:val="00D35360"/>
    <w:rsid w:val="00D35401"/>
    <w:rsid w:val="00D3540F"/>
    <w:rsid w:val="00D35465"/>
    <w:rsid w:val="00D35471"/>
    <w:rsid w:val="00D35544"/>
    <w:rsid w:val="00D35552"/>
    <w:rsid w:val="00D35859"/>
    <w:rsid w:val="00D35875"/>
    <w:rsid w:val="00D3596F"/>
    <w:rsid w:val="00D359AD"/>
    <w:rsid w:val="00D359C3"/>
    <w:rsid w:val="00D35B10"/>
    <w:rsid w:val="00D35BEB"/>
    <w:rsid w:val="00D35C04"/>
    <w:rsid w:val="00D35E70"/>
    <w:rsid w:val="00D35FBB"/>
    <w:rsid w:val="00D35FE9"/>
    <w:rsid w:val="00D3613B"/>
    <w:rsid w:val="00D3617C"/>
    <w:rsid w:val="00D361ED"/>
    <w:rsid w:val="00D363FB"/>
    <w:rsid w:val="00D36443"/>
    <w:rsid w:val="00D36596"/>
    <w:rsid w:val="00D36781"/>
    <w:rsid w:val="00D368DF"/>
    <w:rsid w:val="00D369D1"/>
    <w:rsid w:val="00D36A58"/>
    <w:rsid w:val="00D36BBF"/>
    <w:rsid w:val="00D36BC6"/>
    <w:rsid w:val="00D36D4F"/>
    <w:rsid w:val="00D36DD0"/>
    <w:rsid w:val="00D36DF3"/>
    <w:rsid w:val="00D36EC8"/>
    <w:rsid w:val="00D36F0A"/>
    <w:rsid w:val="00D371E0"/>
    <w:rsid w:val="00D37278"/>
    <w:rsid w:val="00D373E6"/>
    <w:rsid w:val="00D377DF"/>
    <w:rsid w:val="00D37854"/>
    <w:rsid w:val="00D37877"/>
    <w:rsid w:val="00D37899"/>
    <w:rsid w:val="00D37D41"/>
    <w:rsid w:val="00D37D6F"/>
    <w:rsid w:val="00D37E86"/>
    <w:rsid w:val="00D40029"/>
    <w:rsid w:val="00D4046E"/>
    <w:rsid w:val="00D4049E"/>
    <w:rsid w:val="00D404BC"/>
    <w:rsid w:val="00D4051F"/>
    <w:rsid w:val="00D40529"/>
    <w:rsid w:val="00D406D7"/>
    <w:rsid w:val="00D409B2"/>
    <w:rsid w:val="00D409CF"/>
    <w:rsid w:val="00D409D8"/>
    <w:rsid w:val="00D40A60"/>
    <w:rsid w:val="00D40B44"/>
    <w:rsid w:val="00D40B72"/>
    <w:rsid w:val="00D40DCE"/>
    <w:rsid w:val="00D40F4D"/>
    <w:rsid w:val="00D4120B"/>
    <w:rsid w:val="00D41367"/>
    <w:rsid w:val="00D41468"/>
    <w:rsid w:val="00D415EA"/>
    <w:rsid w:val="00D41604"/>
    <w:rsid w:val="00D41714"/>
    <w:rsid w:val="00D418AC"/>
    <w:rsid w:val="00D41A6F"/>
    <w:rsid w:val="00D41AD2"/>
    <w:rsid w:val="00D41ADA"/>
    <w:rsid w:val="00D41B24"/>
    <w:rsid w:val="00D41B63"/>
    <w:rsid w:val="00D41B98"/>
    <w:rsid w:val="00D41CC1"/>
    <w:rsid w:val="00D41E36"/>
    <w:rsid w:val="00D41FFF"/>
    <w:rsid w:val="00D4201C"/>
    <w:rsid w:val="00D42153"/>
    <w:rsid w:val="00D421BD"/>
    <w:rsid w:val="00D4221E"/>
    <w:rsid w:val="00D42312"/>
    <w:rsid w:val="00D42349"/>
    <w:rsid w:val="00D425BC"/>
    <w:rsid w:val="00D42611"/>
    <w:rsid w:val="00D42647"/>
    <w:rsid w:val="00D4280B"/>
    <w:rsid w:val="00D42B04"/>
    <w:rsid w:val="00D42B86"/>
    <w:rsid w:val="00D42BE4"/>
    <w:rsid w:val="00D42D06"/>
    <w:rsid w:val="00D42DF8"/>
    <w:rsid w:val="00D42F18"/>
    <w:rsid w:val="00D42F3A"/>
    <w:rsid w:val="00D42F68"/>
    <w:rsid w:val="00D4319D"/>
    <w:rsid w:val="00D432E2"/>
    <w:rsid w:val="00D432EB"/>
    <w:rsid w:val="00D432F6"/>
    <w:rsid w:val="00D4346E"/>
    <w:rsid w:val="00D43525"/>
    <w:rsid w:val="00D435ED"/>
    <w:rsid w:val="00D4371B"/>
    <w:rsid w:val="00D437A2"/>
    <w:rsid w:val="00D439A9"/>
    <w:rsid w:val="00D439C3"/>
    <w:rsid w:val="00D43A1F"/>
    <w:rsid w:val="00D43A3D"/>
    <w:rsid w:val="00D43B1F"/>
    <w:rsid w:val="00D43B8C"/>
    <w:rsid w:val="00D43BFE"/>
    <w:rsid w:val="00D43CC7"/>
    <w:rsid w:val="00D43CD0"/>
    <w:rsid w:val="00D43D2E"/>
    <w:rsid w:val="00D44042"/>
    <w:rsid w:val="00D4411D"/>
    <w:rsid w:val="00D44154"/>
    <w:rsid w:val="00D4420F"/>
    <w:rsid w:val="00D44338"/>
    <w:rsid w:val="00D4434B"/>
    <w:rsid w:val="00D4435D"/>
    <w:rsid w:val="00D44512"/>
    <w:rsid w:val="00D44561"/>
    <w:rsid w:val="00D447F3"/>
    <w:rsid w:val="00D448EC"/>
    <w:rsid w:val="00D449B4"/>
    <w:rsid w:val="00D44BC9"/>
    <w:rsid w:val="00D44C5A"/>
    <w:rsid w:val="00D44C81"/>
    <w:rsid w:val="00D44CA9"/>
    <w:rsid w:val="00D44EA8"/>
    <w:rsid w:val="00D44FE3"/>
    <w:rsid w:val="00D4501D"/>
    <w:rsid w:val="00D450F8"/>
    <w:rsid w:val="00D452C2"/>
    <w:rsid w:val="00D45332"/>
    <w:rsid w:val="00D453C7"/>
    <w:rsid w:val="00D455D1"/>
    <w:rsid w:val="00D456AA"/>
    <w:rsid w:val="00D456D1"/>
    <w:rsid w:val="00D45780"/>
    <w:rsid w:val="00D457BF"/>
    <w:rsid w:val="00D45854"/>
    <w:rsid w:val="00D45942"/>
    <w:rsid w:val="00D45970"/>
    <w:rsid w:val="00D45ADC"/>
    <w:rsid w:val="00D45B4F"/>
    <w:rsid w:val="00D45BE0"/>
    <w:rsid w:val="00D45BF8"/>
    <w:rsid w:val="00D45C70"/>
    <w:rsid w:val="00D45DB8"/>
    <w:rsid w:val="00D45EAA"/>
    <w:rsid w:val="00D45F01"/>
    <w:rsid w:val="00D45F69"/>
    <w:rsid w:val="00D46113"/>
    <w:rsid w:val="00D461A4"/>
    <w:rsid w:val="00D46356"/>
    <w:rsid w:val="00D463B8"/>
    <w:rsid w:val="00D464B2"/>
    <w:rsid w:val="00D464B4"/>
    <w:rsid w:val="00D4664A"/>
    <w:rsid w:val="00D466BC"/>
    <w:rsid w:val="00D46841"/>
    <w:rsid w:val="00D46A29"/>
    <w:rsid w:val="00D46B5C"/>
    <w:rsid w:val="00D46B84"/>
    <w:rsid w:val="00D46BBA"/>
    <w:rsid w:val="00D46D6C"/>
    <w:rsid w:val="00D46DA3"/>
    <w:rsid w:val="00D46E11"/>
    <w:rsid w:val="00D46F71"/>
    <w:rsid w:val="00D470D4"/>
    <w:rsid w:val="00D47394"/>
    <w:rsid w:val="00D4743F"/>
    <w:rsid w:val="00D47460"/>
    <w:rsid w:val="00D475E8"/>
    <w:rsid w:val="00D476E4"/>
    <w:rsid w:val="00D47A4F"/>
    <w:rsid w:val="00D47A98"/>
    <w:rsid w:val="00D47AA2"/>
    <w:rsid w:val="00D47AA4"/>
    <w:rsid w:val="00D47B0B"/>
    <w:rsid w:val="00D47B86"/>
    <w:rsid w:val="00D47BFA"/>
    <w:rsid w:val="00D47C57"/>
    <w:rsid w:val="00D47D95"/>
    <w:rsid w:val="00D47DFD"/>
    <w:rsid w:val="00D47E20"/>
    <w:rsid w:val="00D47E7D"/>
    <w:rsid w:val="00D47E9E"/>
    <w:rsid w:val="00D502AB"/>
    <w:rsid w:val="00D5037F"/>
    <w:rsid w:val="00D5059D"/>
    <w:rsid w:val="00D506B6"/>
    <w:rsid w:val="00D50714"/>
    <w:rsid w:val="00D508F5"/>
    <w:rsid w:val="00D509D1"/>
    <w:rsid w:val="00D50B3D"/>
    <w:rsid w:val="00D50BEB"/>
    <w:rsid w:val="00D50CBD"/>
    <w:rsid w:val="00D50F92"/>
    <w:rsid w:val="00D50FA4"/>
    <w:rsid w:val="00D51069"/>
    <w:rsid w:val="00D510B7"/>
    <w:rsid w:val="00D51175"/>
    <w:rsid w:val="00D5117C"/>
    <w:rsid w:val="00D511D5"/>
    <w:rsid w:val="00D51232"/>
    <w:rsid w:val="00D51251"/>
    <w:rsid w:val="00D51270"/>
    <w:rsid w:val="00D51304"/>
    <w:rsid w:val="00D5141D"/>
    <w:rsid w:val="00D5176D"/>
    <w:rsid w:val="00D517E4"/>
    <w:rsid w:val="00D519CA"/>
    <w:rsid w:val="00D51A7F"/>
    <w:rsid w:val="00D51A9D"/>
    <w:rsid w:val="00D51B95"/>
    <w:rsid w:val="00D51BF0"/>
    <w:rsid w:val="00D51C0D"/>
    <w:rsid w:val="00D51CBC"/>
    <w:rsid w:val="00D51F1D"/>
    <w:rsid w:val="00D51F33"/>
    <w:rsid w:val="00D51F45"/>
    <w:rsid w:val="00D51FBA"/>
    <w:rsid w:val="00D520ED"/>
    <w:rsid w:val="00D5210B"/>
    <w:rsid w:val="00D5212E"/>
    <w:rsid w:val="00D5218B"/>
    <w:rsid w:val="00D521C5"/>
    <w:rsid w:val="00D5221F"/>
    <w:rsid w:val="00D523D8"/>
    <w:rsid w:val="00D52635"/>
    <w:rsid w:val="00D52691"/>
    <w:rsid w:val="00D5270D"/>
    <w:rsid w:val="00D52949"/>
    <w:rsid w:val="00D5299E"/>
    <w:rsid w:val="00D52A8E"/>
    <w:rsid w:val="00D52B74"/>
    <w:rsid w:val="00D52B8F"/>
    <w:rsid w:val="00D52C4F"/>
    <w:rsid w:val="00D52CD6"/>
    <w:rsid w:val="00D52DAC"/>
    <w:rsid w:val="00D52E31"/>
    <w:rsid w:val="00D52EE4"/>
    <w:rsid w:val="00D52F7C"/>
    <w:rsid w:val="00D53070"/>
    <w:rsid w:val="00D53384"/>
    <w:rsid w:val="00D5341E"/>
    <w:rsid w:val="00D5357E"/>
    <w:rsid w:val="00D53649"/>
    <w:rsid w:val="00D53680"/>
    <w:rsid w:val="00D536EA"/>
    <w:rsid w:val="00D5370E"/>
    <w:rsid w:val="00D539E0"/>
    <w:rsid w:val="00D53A05"/>
    <w:rsid w:val="00D53C5E"/>
    <w:rsid w:val="00D53DC7"/>
    <w:rsid w:val="00D53E11"/>
    <w:rsid w:val="00D53E5F"/>
    <w:rsid w:val="00D54040"/>
    <w:rsid w:val="00D540F2"/>
    <w:rsid w:val="00D5414D"/>
    <w:rsid w:val="00D541A4"/>
    <w:rsid w:val="00D542C7"/>
    <w:rsid w:val="00D54448"/>
    <w:rsid w:val="00D54479"/>
    <w:rsid w:val="00D54480"/>
    <w:rsid w:val="00D544A9"/>
    <w:rsid w:val="00D545D4"/>
    <w:rsid w:val="00D5473E"/>
    <w:rsid w:val="00D54766"/>
    <w:rsid w:val="00D54789"/>
    <w:rsid w:val="00D54AEA"/>
    <w:rsid w:val="00D54B30"/>
    <w:rsid w:val="00D54CA5"/>
    <w:rsid w:val="00D54D85"/>
    <w:rsid w:val="00D54DD3"/>
    <w:rsid w:val="00D54E5E"/>
    <w:rsid w:val="00D5503E"/>
    <w:rsid w:val="00D55134"/>
    <w:rsid w:val="00D552AA"/>
    <w:rsid w:val="00D555D0"/>
    <w:rsid w:val="00D555FD"/>
    <w:rsid w:val="00D5577F"/>
    <w:rsid w:val="00D55987"/>
    <w:rsid w:val="00D559CE"/>
    <w:rsid w:val="00D55C24"/>
    <w:rsid w:val="00D55CE7"/>
    <w:rsid w:val="00D55F75"/>
    <w:rsid w:val="00D55FEF"/>
    <w:rsid w:val="00D5603D"/>
    <w:rsid w:val="00D560C2"/>
    <w:rsid w:val="00D5618D"/>
    <w:rsid w:val="00D5619C"/>
    <w:rsid w:val="00D561D9"/>
    <w:rsid w:val="00D562BA"/>
    <w:rsid w:val="00D56343"/>
    <w:rsid w:val="00D56360"/>
    <w:rsid w:val="00D56382"/>
    <w:rsid w:val="00D563CB"/>
    <w:rsid w:val="00D563FE"/>
    <w:rsid w:val="00D56424"/>
    <w:rsid w:val="00D56444"/>
    <w:rsid w:val="00D5664C"/>
    <w:rsid w:val="00D56691"/>
    <w:rsid w:val="00D5672B"/>
    <w:rsid w:val="00D56774"/>
    <w:rsid w:val="00D5677E"/>
    <w:rsid w:val="00D567DF"/>
    <w:rsid w:val="00D5680A"/>
    <w:rsid w:val="00D569B4"/>
    <w:rsid w:val="00D56A5B"/>
    <w:rsid w:val="00D56A8A"/>
    <w:rsid w:val="00D56BB9"/>
    <w:rsid w:val="00D56BE3"/>
    <w:rsid w:val="00D56C7A"/>
    <w:rsid w:val="00D56CE9"/>
    <w:rsid w:val="00D56D3D"/>
    <w:rsid w:val="00D56E29"/>
    <w:rsid w:val="00D57268"/>
    <w:rsid w:val="00D572DA"/>
    <w:rsid w:val="00D57496"/>
    <w:rsid w:val="00D5778B"/>
    <w:rsid w:val="00D57A69"/>
    <w:rsid w:val="00D57AC0"/>
    <w:rsid w:val="00D57D58"/>
    <w:rsid w:val="00D57D5C"/>
    <w:rsid w:val="00D57E00"/>
    <w:rsid w:val="00D57E7F"/>
    <w:rsid w:val="00D57E9D"/>
    <w:rsid w:val="00D6015F"/>
    <w:rsid w:val="00D60167"/>
    <w:rsid w:val="00D602D2"/>
    <w:rsid w:val="00D603B9"/>
    <w:rsid w:val="00D603D9"/>
    <w:rsid w:val="00D60445"/>
    <w:rsid w:val="00D6044C"/>
    <w:rsid w:val="00D6046F"/>
    <w:rsid w:val="00D60559"/>
    <w:rsid w:val="00D60656"/>
    <w:rsid w:val="00D60725"/>
    <w:rsid w:val="00D607F3"/>
    <w:rsid w:val="00D60914"/>
    <w:rsid w:val="00D60B0B"/>
    <w:rsid w:val="00D60B43"/>
    <w:rsid w:val="00D60B8B"/>
    <w:rsid w:val="00D60BDF"/>
    <w:rsid w:val="00D60C0B"/>
    <w:rsid w:val="00D60C75"/>
    <w:rsid w:val="00D60CE6"/>
    <w:rsid w:val="00D60D44"/>
    <w:rsid w:val="00D60E2E"/>
    <w:rsid w:val="00D60E35"/>
    <w:rsid w:val="00D60E64"/>
    <w:rsid w:val="00D60EA6"/>
    <w:rsid w:val="00D60FD0"/>
    <w:rsid w:val="00D61005"/>
    <w:rsid w:val="00D611E3"/>
    <w:rsid w:val="00D6133F"/>
    <w:rsid w:val="00D61360"/>
    <w:rsid w:val="00D613B2"/>
    <w:rsid w:val="00D61454"/>
    <w:rsid w:val="00D61530"/>
    <w:rsid w:val="00D6170B"/>
    <w:rsid w:val="00D6171A"/>
    <w:rsid w:val="00D61BA6"/>
    <w:rsid w:val="00D61C09"/>
    <w:rsid w:val="00D61C19"/>
    <w:rsid w:val="00D61CFF"/>
    <w:rsid w:val="00D61DCC"/>
    <w:rsid w:val="00D61E6D"/>
    <w:rsid w:val="00D61EAD"/>
    <w:rsid w:val="00D61ED8"/>
    <w:rsid w:val="00D61F0A"/>
    <w:rsid w:val="00D61F97"/>
    <w:rsid w:val="00D62021"/>
    <w:rsid w:val="00D6211E"/>
    <w:rsid w:val="00D62150"/>
    <w:rsid w:val="00D62175"/>
    <w:rsid w:val="00D62293"/>
    <w:rsid w:val="00D62418"/>
    <w:rsid w:val="00D6247F"/>
    <w:rsid w:val="00D624B5"/>
    <w:rsid w:val="00D62533"/>
    <w:rsid w:val="00D62561"/>
    <w:rsid w:val="00D62612"/>
    <w:rsid w:val="00D62694"/>
    <w:rsid w:val="00D62738"/>
    <w:rsid w:val="00D627A5"/>
    <w:rsid w:val="00D627B2"/>
    <w:rsid w:val="00D627EA"/>
    <w:rsid w:val="00D628B2"/>
    <w:rsid w:val="00D62900"/>
    <w:rsid w:val="00D629E6"/>
    <w:rsid w:val="00D62C42"/>
    <w:rsid w:val="00D62D37"/>
    <w:rsid w:val="00D62E70"/>
    <w:rsid w:val="00D62EB2"/>
    <w:rsid w:val="00D62ECE"/>
    <w:rsid w:val="00D62F84"/>
    <w:rsid w:val="00D62FF8"/>
    <w:rsid w:val="00D63003"/>
    <w:rsid w:val="00D63059"/>
    <w:rsid w:val="00D63150"/>
    <w:rsid w:val="00D63369"/>
    <w:rsid w:val="00D633E9"/>
    <w:rsid w:val="00D6346B"/>
    <w:rsid w:val="00D6349F"/>
    <w:rsid w:val="00D6355F"/>
    <w:rsid w:val="00D63565"/>
    <w:rsid w:val="00D63569"/>
    <w:rsid w:val="00D63588"/>
    <w:rsid w:val="00D635E7"/>
    <w:rsid w:val="00D6361D"/>
    <w:rsid w:val="00D637E3"/>
    <w:rsid w:val="00D63889"/>
    <w:rsid w:val="00D63A74"/>
    <w:rsid w:val="00D63B25"/>
    <w:rsid w:val="00D63CC5"/>
    <w:rsid w:val="00D63E89"/>
    <w:rsid w:val="00D63F6F"/>
    <w:rsid w:val="00D63F8C"/>
    <w:rsid w:val="00D6427D"/>
    <w:rsid w:val="00D642F1"/>
    <w:rsid w:val="00D64378"/>
    <w:rsid w:val="00D64428"/>
    <w:rsid w:val="00D644DC"/>
    <w:rsid w:val="00D645FC"/>
    <w:rsid w:val="00D646A1"/>
    <w:rsid w:val="00D647CA"/>
    <w:rsid w:val="00D6486E"/>
    <w:rsid w:val="00D6493A"/>
    <w:rsid w:val="00D64945"/>
    <w:rsid w:val="00D64993"/>
    <w:rsid w:val="00D64A6D"/>
    <w:rsid w:val="00D64B78"/>
    <w:rsid w:val="00D64D1E"/>
    <w:rsid w:val="00D64EB1"/>
    <w:rsid w:val="00D65046"/>
    <w:rsid w:val="00D6511E"/>
    <w:rsid w:val="00D651DA"/>
    <w:rsid w:val="00D65416"/>
    <w:rsid w:val="00D6572A"/>
    <w:rsid w:val="00D65794"/>
    <w:rsid w:val="00D65874"/>
    <w:rsid w:val="00D658BE"/>
    <w:rsid w:val="00D659FF"/>
    <w:rsid w:val="00D65AD4"/>
    <w:rsid w:val="00D65BA4"/>
    <w:rsid w:val="00D65CF7"/>
    <w:rsid w:val="00D65D94"/>
    <w:rsid w:val="00D65E6D"/>
    <w:rsid w:val="00D65EA3"/>
    <w:rsid w:val="00D65FB8"/>
    <w:rsid w:val="00D6609C"/>
    <w:rsid w:val="00D660BA"/>
    <w:rsid w:val="00D66171"/>
    <w:rsid w:val="00D661C3"/>
    <w:rsid w:val="00D66555"/>
    <w:rsid w:val="00D6657D"/>
    <w:rsid w:val="00D66654"/>
    <w:rsid w:val="00D6670C"/>
    <w:rsid w:val="00D667B4"/>
    <w:rsid w:val="00D66840"/>
    <w:rsid w:val="00D668F9"/>
    <w:rsid w:val="00D66B23"/>
    <w:rsid w:val="00D66D75"/>
    <w:rsid w:val="00D66DF1"/>
    <w:rsid w:val="00D66F14"/>
    <w:rsid w:val="00D67088"/>
    <w:rsid w:val="00D67142"/>
    <w:rsid w:val="00D67296"/>
    <w:rsid w:val="00D672C4"/>
    <w:rsid w:val="00D6731D"/>
    <w:rsid w:val="00D67372"/>
    <w:rsid w:val="00D674DC"/>
    <w:rsid w:val="00D6769F"/>
    <w:rsid w:val="00D676ED"/>
    <w:rsid w:val="00D679F7"/>
    <w:rsid w:val="00D67B4E"/>
    <w:rsid w:val="00D67BA1"/>
    <w:rsid w:val="00D67BCB"/>
    <w:rsid w:val="00D70209"/>
    <w:rsid w:val="00D7034B"/>
    <w:rsid w:val="00D703CF"/>
    <w:rsid w:val="00D70418"/>
    <w:rsid w:val="00D70480"/>
    <w:rsid w:val="00D70489"/>
    <w:rsid w:val="00D704CF"/>
    <w:rsid w:val="00D7054A"/>
    <w:rsid w:val="00D706A7"/>
    <w:rsid w:val="00D70782"/>
    <w:rsid w:val="00D707C9"/>
    <w:rsid w:val="00D7083C"/>
    <w:rsid w:val="00D70885"/>
    <w:rsid w:val="00D708A2"/>
    <w:rsid w:val="00D708D4"/>
    <w:rsid w:val="00D70958"/>
    <w:rsid w:val="00D7099D"/>
    <w:rsid w:val="00D70A4C"/>
    <w:rsid w:val="00D70AD3"/>
    <w:rsid w:val="00D70B1D"/>
    <w:rsid w:val="00D70B4E"/>
    <w:rsid w:val="00D70B9F"/>
    <w:rsid w:val="00D70C04"/>
    <w:rsid w:val="00D7108F"/>
    <w:rsid w:val="00D710BE"/>
    <w:rsid w:val="00D712CE"/>
    <w:rsid w:val="00D713DE"/>
    <w:rsid w:val="00D71408"/>
    <w:rsid w:val="00D71423"/>
    <w:rsid w:val="00D714B2"/>
    <w:rsid w:val="00D714FD"/>
    <w:rsid w:val="00D715A5"/>
    <w:rsid w:val="00D716E5"/>
    <w:rsid w:val="00D71A03"/>
    <w:rsid w:val="00D71AF1"/>
    <w:rsid w:val="00D71CE8"/>
    <w:rsid w:val="00D71CF7"/>
    <w:rsid w:val="00D71D35"/>
    <w:rsid w:val="00D71D41"/>
    <w:rsid w:val="00D71D9D"/>
    <w:rsid w:val="00D71F59"/>
    <w:rsid w:val="00D71F8A"/>
    <w:rsid w:val="00D72038"/>
    <w:rsid w:val="00D7206C"/>
    <w:rsid w:val="00D720DF"/>
    <w:rsid w:val="00D72296"/>
    <w:rsid w:val="00D72317"/>
    <w:rsid w:val="00D72591"/>
    <w:rsid w:val="00D7261A"/>
    <w:rsid w:val="00D72673"/>
    <w:rsid w:val="00D726E7"/>
    <w:rsid w:val="00D72727"/>
    <w:rsid w:val="00D72905"/>
    <w:rsid w:val="00D7299F"/>
    <w:rsid w:val="00D729BF"/>
    <w:rsid w:val="00D72ADD"/>
    <w:rsid w:val="00D72D22"/>
    <w:rsid w:val="00D72D79"/>
    <w:rsid w:val="00D72E09"/>
    <w:rsid w:val="00D72E59"/>
    <w:rsid w:val="00D72F2E"/>
    <w:rsid w:val="00D72F4E"/>
    <w:rsid w:val="00D7301A"/>
    <w:rsid w:val="00D7320A"/>
    <w:rsid w:val="00D73249"/>
    <w:rsid w:val="00D7328A"/>
    <w:rsid w:val="00D732F7"/>
    <w:rsid w:val="00D73325"/>
    <w:rsid w:val="00D7342F"/>
    <w:rsid w:val="00D73435"/>
    <w:rsid w:val="00D7346F"/>
    <w:rsid w:val="00D734AA"/>
    <w:rsid w:val="00D735D2"/>
    <w:rsid w:val="00D738E8"/>
    <w:rsid w:val="00D73905"/>
    <w:rsid w:val="00D739BE"/>
    <w:rsid w:val="00D739F1"/>
    <w:rsid w:val="00D73A0D"/>
    <w:rsid w:val="00D73A21"/>
    <w:rsid w:val="00D73BE6"/>
    <w:rsid w:val="00D73CBC"/>
    <w:rsid w:val="00D73D68"/>
    <w:rsid w:val="00D73E30"/>
    <w:rsid w:val="00D73E3E"/>
    <w:rsid w:val="00D74280"/>
    <w:rsid w:val="00D74393"/>
    <w:rsid w:val="00D743B3"/>
    <w:rsid w:val="00D743EB"/>
    <w:rsid w:val="00D7444F"/>
    <w:rsid w:val="00D7460B"/>
    <w:rsid w:val="00D74772"/>
    <w:rsid w:val="00D74795"/>
    <w:rsid w:val="00D747AB"/>
    <w:rsid w:val="00D74817"/>
    <w:rsid w:val="00D74840"/>
    <w:rsid w:val="00D748ED"/>
    <w:rsid w:val="00D749B8"/>
    <w:rsid w:val="00D74B2A"/>
    <w:rsid w:val="00D74B97"/>
    <w:rsid w:val="00D74D6A"/>
    <w:rsid w:val="00D75006"/>
    <w:rsid w:val="00D751C0"/>
    <w:rsid w:val="00D751EB"/>
    <w:rsid w:val="00D75255"/>
    <w:rsid w:val="00D75341"/>
    <w:rsid w:val="00D7536C"/>
    <w:rsid w:val="00D755A8"/>
    <w:rsid w:val="00D755AA"/>
    <w:rsid w:val="00D757AA"/>
    <w:rsid w:val="00D758B8"/>
    <w:rsid w:val="00D75945"/>
    <w:rsid w:val="00D75974"/>
    <w:rsid w:val="00D759E1"/>
    <w:rsid w:val="00D75CC9"/>
    <w:rsid w:val="00D75CD0"/>
    <w:rsid w:val="00D75D61"/>
    <w:rsid w:val="00D75D76"/>
    <w:rsid w:val="00D75FAD"/>
    <w:rsid w:val="00D7613A"/>
    <w:rsid w:val="00D76166"/>
    <w:rsid w:val="00D76395"/>
    <w:rsid w:val="00D76405"/>
    <w:rsid w:val="00D7642C"/>
    <w:rsid w:val="00D7659D"/>
    <w:rsid w:val="00D7660F"/>
    <w:rsid w:val="00D7667D"/>
    <w:rsid w:val="00D766AA"/>
    <w:rsid w:val="00D76718"/>
    <w:rsid w:val="00D76773"/>
    <w:rsid w:val="00D76897"/>
    <w:rsid w:val="00D7692A"/>
    <w:rsid w:val="00D76946"/>
    <w:rsid w:val="00D76A32"/>
    <w:rsid w:val="00D76BE7"/>
    <w:rsid w:val="00D76C20"/>
    <w:rsid w:val="00D76C42"/>
    <w:rsid w:val="00D76CBD"/>
    <w:rsid w:val="00D76CEA"/>
    <w:rsid w:val="00D76D4A"/>
    <w:rsid w:val="00D76DA3"/>
    <w:rsid w:val="00D76DB7"/>
    <w:rsid w:val="00D76DC0"/>
    <w:rsid w:val="00D76DF1"/>
    <w:rsid w:val="00D77015"/>
    <w:rsid w:val="00D770BE"/>
    <w:rsid w:val="00D772B5"/>
    <w:rsid w:val="00D772CF"/>
    <w:rsid w:val="00D77401"/>
    <w:rsid w:val="00D77402"/>
    <w:rsid w:val="00D77524"/>
    <w:rsid w:val="00D77581"/>
    <w:rsid w:val="00D7765B"/>
    <w:rsid w:val="00D7774F"/>
    <w:rsid w:val="00D777B4"/>
    <w:rsid w:val="00D77A14"/>
    <w:rsid w:val="00D77A46"/>
    <w:rsid w:val="00D77A66"/>
    <w:rsid w:val="00D77BE2"/>
    <w:rsid w:val="00D77C59"/>
    <w:rsid w:val="00D80207"/>
    <w:rsid w:val="00D802E3"/>
    <w:rsid w:val="00D8034F"/>
    <w:rsid w:val="00D804CB"/>
    <w:rsid w:val="00D80833"/>
    <w:rsid w:val="00D808A6"/>
    <w:rsid w:val="00D80A40"/>
    <w:rsid w:val="00D80AE2"/>
    <w:rsid w:val="00D80B92"/>
    <w:rsid w:val="00D80CDA"/>
    <w:rsid w:val="00D80DF4"/>
    <w:rsid w:val="00D80E43"/>
    <w:rsid w:val="00D80EB6"/>
    <w:rsid w:val="00D80EDB"/>
    <w:rsid w:val="00D80FFC"/>
    <w:rsid w:val="00D810C1"/>
    <w:rsid w:val="00D81138"/>
    <w:rsid w:val="00D81186"/>
    <w:rsid w:val="00D814C1"/>
    <w:rsid w:val="00D8168A"/>
    <w:rsid w:val="00D81727"/>
    <w:rsid w:val="00D8198B"/>
    <w:rsid w:val="00D81AD6"/>
    <w:rsid w:val="00D81B0D"/>
    <w:rsid w:val="00D81DEA"/>
    <w:rsid w:val="00D82019"/>
    <w:rsid w:val="00D8203D"/>
    <w:rsid w:val="00D8223B"/>
    <w:rsid w:val="00D82361"/>
    <w:rsid w:val="00D82392"/>
    <w:rsid w:val="00D8243C"/>
    <w:rsid w:val="00D82451"/>
    <w:rsid w:val="00D8247A"/>
    <w:rsid w:val="00D82496"/>
    <w:rsid w:val="00D824A5"/>
    <w:rsid w:val="00D8253A"/>
    <w:rsid w:val="00D8274C"/>
    <w:rsid w:val="00D827B1"/>
    <w:rsid w:val="00D827EB"/>
    <w:rsid w:val="00D8288C"/>
    <w:rsid w:val="00D82909"/>
    <w:rsid w:val="00D829E7"/>
    <w:rsid w:val="00D82A8A"/>
    <w:rsid w:val="00D82AF3"/>
    <w:rsid w:val="00D82BA4"/>
    <w:rsid w:val="00D82CBF"/>
    <w:rsid w:val="00D82CCC"/>
    <w:rsid w:val="00D82D09"/>
    <w:rsid w:val="00D82D12"/>
    <w:rsid w:val="00D82D59"/>
    <w:rsid w:val="00D82D80"/>
    <w:rsid w:val="00D82E5F"/>
    <w:rsid w:val="00D82EE9"/>
    <w:rsid w:val="00D83017"/>
    <w:rsid w:val="00D83100"/>
    <w:rsid w:val="00D83140"/>
    <w:rsid w:val="00D83258"/>
    <w:rsid w:val="00D8328A"/>
    <w:rsid w:val="00D83543"/>
    <w:rsid w:val="00D8358D"/>
    <w:rsid w:val="00D835F5"/>
    <w:rsid w:val="00D8364E"/>
    <w:rsid w:val="00D836A1"/>
    <w:rsid w:val="00D836FA"/>
    <w:rsid w:val="00D8388F"/>
    <w:rsid w:val="00D838B5"/>
    <w:rsid w:val="00D838D3"/>
    <w:rsid w:val="00D83901"/>
    <w:rsid w:val="00D8393C"/>
    <w:rsid w:val="00D83965"/>
    <w:rsid w:val="00D839CD"/>
    <w:rsid w:val="00D83A74"/>
    <w:rsid w:val="00D83AA0"/>
    <w:rsid w:val="00D83C06"/>
    <w:rsid w:val="00D83C42"/>
    <w:rsid w:val="00D83D38"/>
    <w:rsid w:val="00D83E67"/>
    <w:rsid w:val="00D83EE2"/>
    <w:rsid w:val="00D83F2D"/>
    <w:rsid w:val="00D83FD9"/>
    <w:rsid w:val="00D83FDD"/>
    <w:rsid w:val="00D8451A"/>
    <w:rsid w:val="00D84620"/>
    <w:rsid w:val="00D846AA"/>
    <w:rsid w:val="00D846B6"/>
    <w:rsid w:val="00D846DB"/>
    <w:rsid w:val="00D8470A"/>
    <w:rsid w:val="00D8477E"/>
    <w:rsid w:val="00D847B8"/>
    <w:rsid w:val="00D847D1"/>
    <w:rsid w:val="00D84834"/>
    <w:rsid w:val="00D84845"/>
    <w:rsid w:val="00D8486D"/>
    <w:rsid w:val="00D84871"/>
    <w:rsid w:val="00D8490F"/>
    <w:rsid w:val="00D84997"/>
    <w:rsid w:val="00D84A9A"/>
    <w:rsid w:val="00D84AB6"/>
    <w:rsid w:val="00D84C0F"/>
    <w:rsid w:val="00D84CA8"/>
    <w:rsid w:val="00D84DCA"/>
    <w:rsid w:val="00D84E5D"/>
    <w:rsid w:val="00D85074"/>
    <w:rsid w:val="00D850ED"/>
    <w:rsid w:val="00D85365"/>
    <w:rsid w:val="00D853AC"/>
    <w:rsid w:val="00D854E5"/>
    <w:rsid w:val="00D856FB"/>
    <w:rsid w:val="00D85870"/>
    <w:rsid w:val="00D85B45"/>
    <w:rsid w:val="00D85B88"/>
    <w:rsid w:val="00D85C43"/>
    <w:rsid w:val="00D85D14"/>
    <w:rsid w:val="00D85D74"/>
    <w:rsid w:val="00D85DA2"/>
    <w:rsid w:val="00D85E36"/>
    <w:rsid w:val="00D85E3B"/>
    <w:rsid w:val="00D85EE2"/>
    <w:rsid w:val="00D8607F"/>
    <w:rsid w:val="00D86397"/>
    <w:rsid w:val="00D863C9"/>
    <w:rsid w:val="00D8645F"/>
    <w:rsid w:val="00D865A6"/>
    <w:rsid w:val="00D86624"/>
    <w:rsid w:val="00D86643"/>
    <w:rsid w:val="00D8671E"/>
    <w:rsid w:val="00D8682F"/>
    <w:rsid w:val="00D868D0"/>
    <w:rsid w:val="00D8693C"/>
    <w:rsid w:val="00D869AC"/>
    <w:rsid w:val="00D869C9"/>
    <w:rsid w:val="00D869F1"/>
    <w:rsid w:val="00D86ADD"/>
    <w:rsid w:val="00D86BD3"/>
    <w:rsid w:val="00D86BF7"/>
    <w:rsid w:val="00D86C77"/>
    <w:rsid w:val="00D86CAD"/>
    <w:rsid w:val="00D86DBA"/>
    <w:rsid w:val="00D8736B"/>
    <w:rsid w:val="00D8762E"/>
    <w:rsid w:val="00D87638"/>
    <w:rsid w:val="00D87660"/>
    <w:rsid w:val="00D876FD"/>
    <w:rsid w:val="00D87799"/>
    <w:rsid w:val="00D877D9"/>
    <w:rsid w:val="00D87915"/>
    <w:rsid w:val="00D87948"/>
    <w:rsid w:val="00D87AAF"/>
    <w:rsid w:val="00D87B2D"/>
    <w:rsid w:val="00D87B7F"/>
    <w:rsid w:val="00D87D9C"/>
    <w:rsid w:val="00D87EC1"/>
    <w:rsid w:val="00D87F00"/>
    <w:rsid w:val="00D90017"/>
    <w:rsid w:val="00D900F8"/>
    <w:rsid w:val="00D9018E"/>
    <w:rsid w:val="00D90253"/>
    <w:rsid w:val="00D9040F"/>
    <w:rsid w:val="00D90571"/>
    <w:rsid w:val="00D90580"/>
    <w:rsid w:val="00D907D2"/>
    <w:rsid w:val="00D90BA1"/>
    <w:rsid w:val="00D90CF0"/>
    <w:rsid w:val="00D90E16"/>
    <w:rsid w:val="00D90F3C"/>
    <w:rsid w:val="00D91075"/>
    <w:rsid w:val="00D9124C"/>
    <w:rsid w:val="00D91380"/>
    <w:rsid w:val="00D91451"/>
    <w:rsid w:val="00D91495"/>
    <w:rsid w:val="00D914D8"/>
    <w:rsid w:val="00D915C2"/>
    <w:rsid w:val="00D915FA"/>
    <w:rsid w:val="00D916D8"/>
    <w:rsid w:val="00D9179D"/>
    <w:rsid w:val="00D9185D"/>
    <w:rsid w:val="00D91918"/>
    <w:rsid w:val="00D91ABB"/>
    <w:rsid w:val="00D91DCE"/>
    <w:rsid w:val="00D91DD5"/>
    <w:rsid w:val="00D91E7A"/>
    <w:rsid w:val="00D91E97"/>
    <w:rsid w:val="00D91F65"/>
    <w:rsid w:val="00D92248"/>
    <w:rsid w:val="00D92334"/>
    <w:rsid w:val="00D926BC"/>
    <w:rsid w:val="00D9272A"/>
    <w:rsid w:val="00D92832"/>
    <w:rsid w:val="00D928EE"/>
    <w:rsid w:val="00D929F0"/>
    <w:rsid w:val="00D92B3B"/>
    <w:rsid w:val="00D92C36"/>
    <w:rsid w:val="00D92DFD"/>
    <w:rsid w:val="00D92E7A"/>
    <w:rsid w:val="00D9309C"/>
    <w:rsid w:val="00D930C4"/>
    <w:rsid w:val="00D93103"/>
    <w:rsid w:val="00D9317F"/>
    <w:rsid w:val="00D931F1"/>
    <w:rsid w:val="00D9323A"/>
    <w:rsid w:val="00D9324C"/>
    <w:rsid w:val="00D933CF"/>
    <w:rsid w:val="00D934D5"/>
    <w:rsid w:val="00D937A4"/>
    <w:rsid w:val="00D93A4A"/>
    <w:rsid w:val="00D93BD0"/>
    <w:rsid w:val="00D93E84"/>
    <w:rsid w:val="00D93EB2"/>
    <w:rsid w:val="00D9405B"/>
    <w:rsid w:val="00D9408E"/>
    <w:rsid w:val="00D940CD"/>
    <w:rsid w:val="00D941B8"/>
    <w:rsid w:val="00D942F0"/>
    <w:rsid w:val="00D945FD"/>
    <w:rsid w:val="00D946B3"/>
    <w:rsid w:val="00D94739"/>
    <w:rsid w:val="00D94859"/>
    <w:rsid w:val="00D948E1"/>
    <w:rsid w:val="00D94A20"/>
    <w:rsid w:val="00D94AF0"/>
    <w:rsid w:val="00D94B6B"/>
    <w:rsid w:val="00D94D16"/>
    <w:rsid w:val="00D94D6E"/>
    <w:rsid w:val="00D94D94"/>
    <w:rsid w:val="00D94F4E"/>
    <w:rsid w:val="00D94FD2"/>
    <w:rsid w:val="00D9501C"/>
    <w:rsid w:val="00D9507D"/>
    <w:rsid w:val="00D95267"/>
    <w:rsid w:val="00D95430"/>
    <w:rsid w:val="00D954A4"/>
    <w:rsid w:val="00D955C0"/>
    <w:rsid w:val="00D9593E"/>
    <w:rsid w:val="00D95B79"/>
    <w:rsid w:val="00D95D5C"/>
    <w:rsid w:val="00D95EBE"/>
    <w:rsid w:val="00D95EC0"/>
    <w:rsid w:val="00D95F8F"/>
    <w:rsid w:val="00D96043"/>
    <w:rsid w:val="00D960B7"/>
    <w:rsid w:val="00D960B9"/>
    <w:rsid w:val="00D9628A"/>
    <w:rsid w:val="00D9634D"/>
    <w:rsid w:val="00D9640F"/>
    <w:rsid w:val="00D965AD"/>
    <w:rsid w:val="00D96649"/>
    <w:rsid w:val="00D9667B"/>
    <w:rsid w:val="00D96697"/>
    <w:rsid w:val="00D967CA"/>
    <w:rsid w:val="00D96877"/>
    <w:rsid w:val="00D96A66"/>
    <w:rsid w:val="00D96AA1"/>
    <w:rsid w:val="00D96C08"/>
    <w:rsid w:val="00D96EA1"/>
    <w:rsid w:val="00D96F3C"/>
    <w:rsid w:val="00D96FCC"/>
    <w:rsid w:val="00D9704B"/>
    <w:rsid w:val="00D9706D"/>
    <w:rsid w:val="00D97081"/>
    <w:rsid w:val="00D971E7"/>
    <w:rsid w:val="00D97283"/>
    <w:rsid w:val="00D972D6"/>
    <w:rsid w:val="00D9731F"/>
    <w:rsid w:val="00D975B5"/>
    <w:rsid w:val="00D97726"/>
    <w:rsid w:val="00D977E9"/>
    <w:rsid w:val="00D97995"/>
    <w:rsid w:val="00D97C2B"/>
    <w:rsid w:val="00D97CD9"/>
    <w:rsid w:val="00D97D10"/>
    <w:rsid w:val="00D97EA1"/>
    <w:rsid w:val="00D97EBC"/>
    <w:rsid w:val="00D97F6C"/>
    <w:rsid w:val="00DA007B"/>
    <w:rsid w:val="00DA00C2"/>
    <w:rsid w:val="00DA00E5"/>
    <w:rsid w:val="00DA0102"/>
    <w:rsid w:val="00DA01B5"/>
    <w:rsid w:val="00DA0436"/>
    <w:rsid w:val="00DA0532"/>
    <w:rsid w:val="00DA0673"/>
    <w:rsid w:val="00DA067C"/>
    <w:rsid w:val="00DA082A"/>
    <w:rsid w:val="00DA0863"/>
    <w:rsid w:val="00DA0CE4"/>
    <w:rsid w:val="00DA0E19"/>
    <w:rsid w:val="00DA0FA6"/>
    <w:rsid w:val="00DA10A8"/>
    <w:rsid w:val="00DA11C1"/>
    <w:rsid w:val="00DA128B"/>
    <w:rsid w:val="00DA1293"/>
    <w:rsid w:val="00DA12E5"/>
    <w:rsid w:val="00DA1300"/>
    <w:rsid w:val="00DA1366"/>
    <w:rsid w:val="00DA1393"/>
    <w:rsid w:val="00DA1625"/>
    <w:rsid w:val="00DA169E"/>
    <w:rsid w:val="00DA16A3"/>
    <w:rsid w:val="00DA17D6"/>
    <w:rsid w:val="00DA1869"/>
    <w:rsid w:val="00DA186B"/>
    <w:rsid w:val="00DA187F"/>
    <w:rsid w:val="00DA1885"/>
    <w:rsid w:val="00DA19E4"/>
    <w:rsid w:val="00DA1A85"/>
    <w:rsid w:val="00DA1AC2"/>
    <w:rsid w:val="00DA1CB5"/>
    <w:rsid w:val="00DA1CBA"/>
    <w:rsid w:val="00DA1E8C"/>
    <w:rsid w:val="00DA20B8"/>
    <w:rsid w:val="00DA213E"/>
    <w:rsid w:val="00DA2230"/>
    <w:rsid w:val="00DA265C"/>
    <w:rsid w:val="00DA266E"/>
    <w:rsid w:val="00DA26E8"/>
    <w:rsid w:val="00DA2724"/>
    <w:rsid w:val="00DA2749"/>
    <w:rsid w:val="00DA2786"/>
    <w:rsid w:val="00DA2836"/>
    <w:rsid w:val="00DA2845"/>
    <w:rsid w:val="00DA2949"/>
    <w:rsid w:val="00DA2A56"/>
    <w:rsid w:val="00DA2AF8"/>
    <w:rsid w:val="00DA2B72"/>
    <w:rsid w:val="00DA2DC3"/>
    <w:rsid w:val="00DA2EE8"/>
    <w:rsid w:val="00DA2F5E"/>
    <w:rsid w:val="00DA2F8C"/>
    <w:rsid w:val="00DA2FCF"/>
    <w:rsid w:val="00DA3005"/>
    <w:rsid w:val="00DA308A"/>
    <w:rsid w:val="00DA3272"/>
    <w:rsid w:val="00DA3342"/>
    <w:rsid w:val="00DA3385"/>
    <w:rsid w:val="00DA3407"/>
    <w:rsid w:val="00DA3525"/>
    <w:rsid w:val="00DA36BE"/>
    <w:rsid w:val="00DA3713"/>
    <w:rsid w:val="00DA3891"/>
    <w:rsid w:val="00DA38D3"/>
    <w:rsid w:val="00DA38FE"/>
    <w:rsid w:val="00DA3A22"/>
    <w:rsid w:val="00DA3B31"/>
    <w:rsid w:val="00DA3C05"/>
    <w:rsid w:val="00DA3EBA"/>
    <w:rsid w:val="00DA409B"/>
    <w:rsid w:val="00DA4240"/>
    <w:rsid w:val="00DA4333"/>
    <w:rsid w:val="00DA43F2"/>
    <w:rsid w:val="00DA4515"/>
    <w:rsid w:val="00DA45C7"/>
    <w:rsid w:val="00DA4640"/>
    <w:rsid w:val="00DA46AF"/>
    <w:rsid w:val="00DA46E7"/>
    <w:rsid w:val="00DA46F3"/>
    <w:rsid w:val="00DA4876"/>
    <w:rsid w:val="00DA49CC"/>
    <w:rsid w:val="00DA4A46"/>
    <w:rsid w:val="00DA4B76"/>
    <w:rsid w:val="00DA4B8F"/>
    <w:rsid w:val="00DA4C0D"/>
    <w:rsid w:val="00DA4DFC"/>
    <w:rsid w:val="00DA4E32"/>
    <w:rsid w:val="00DA4F50"/>
    <w:rsid w:val="00DA501F"/>
    <w:rsid w:val="00DA528C"/>
    <w:rsid w:val="00DA535A"/>
    <w:rsid w:val="00DA5384"/>
    <w:rsid w:val="00DA5463"/>
    <w:rsid w:val="00DA56A3"/>
    <w:rsid w:val="00DA5764"/>
    <w:rsid w:val="00DA577A"/>
    <w:rsid w:val="00DA5823"/>
    <w:rsid w:val="00DA585D"/>
    <w:rsid w:val="00DA5972"/>
    <w:rsid w:val="00DA59FC"/>
    <w:rsid w:val="00DA5AFD"/>
    <w:rsid w:val="00DA5BD0"/>
    <w:rsid w:val="00DA5BF6"/>
    <w:rsid w:val="00DA5CA5"/>
    <w:rsid w:val="00DA5CED"/>
    <w:rsid w:val="00DA5CF9"/>
    <w:rsid w:val="00DA5D9B"/>
    <w:rsid w:val="00DA5F4E"/>
    <w:rsid w:val="00DA5FF5"/>
    <w:rsid w:val="00DA6004"/>
    <w:rsid w:val="00DA60E5"/>
    <w:rsid w:val="00DA648D"/>
    <w:rsid w:val="00DA654D"/>
    <w:rsid w:val="00DA66C3"/>
    <w:rsid w:val="00DA6AE7"/>
    <w:rsid w:val="00DA6B4D"/>
    <w:rsid w:val="00DA707D"/>
    <w:rsid w:val="00DA70BB"/>
    <w:rsid w:val="00DA7233"/>
    <w:rsid w:val="00DA73DD"/>
    <w:rsid w:val="00DA7413"/>
    <w:rsid w:val="00DA747B"/>
    <w:rsid w:val="00DA74AC"/>
    <w:rsid w:val="00DA74FC"/>
    <w:rsid w:val="00DA756C"/>
    <w:rsid w:val="00DA75F1"/>
    <w:rsid w:val="00DA7662"/>
    <w:rsid w:val="00DA7710"/>
    <w:rsid w:val="00DA7773"/>
    <w:rsid w:val="00DA7783"/>
    <w:rsid w:val="00DA77C9"/>
    <w:rsid w:val="00DA7802"/>
    <w:rsid w:val="00DA7897"/>
    <w:rsid w:val="00DA78E6"/>
    <w:rsid w:val="00DA792B"/>
    <w:rsid w:val="00DA79F0"/>
    <w:rsid w:val="00DA7AA2"/>
    <w:rsid w:val="00DA7B2C"/>
    <w:rsid w:val="00DA7BB0"/>
    <w:rsid w:val="00DA7BC1"/>
    <w:rsid w:val="00DA7BD5"/>
    <w:rsid w:val="00DA7D2E"/>
    <w:rsid w:val="00DB0027"/>
    <w:rsid w:val="00DB00E3"/>
    <w:rsid w:val="00DB019E"/>
    <w:rsid w:val="00DB01D8"/>
    <w:rsid w:val="00DB02CB"/>
    <w:rsid w:val="00DB0397"/>
    <w:rsid w:val="00DB0442"/>
    <w:rsid w:val="00DB050F"/>
    <w:rsid w:val="00DB0576"/>
    <w:rsid w:val="00DB06A7"/>
    <w:rsid w:val="00DB06F8"/>
    <w:rsid w:val="00DB071A"/>
    <w:rsid w:val="00DB075C"/>
    <w:rsid w:val="00DB075F"/>
    <w:rsid w:val="00DB07E4"/>
    <w:rsid w:val="00DB07F5"/>
    <w:rsid w:val="00DB086A"/>
    <w:rsid w:val="00DB0899"/>
    <w:rsid w:val="00DB093D"/>
    <w:rsid w:val="00DB0969"/>
    <w:rsid w:val="00DB09DD"/>
    <w:rsid w:val="00DB0AF5"/>
    <w:rsid w:val="00DB0B01"/>
    <w:rsid w:val="00DB0B6A"/>
    <w:rsid w:val="00DB0BAD"/>
    <w:rsid w:val="00DB0C10"/>
    <w:rsid w:val="00DB0D3D"/>
    <w:rsid w:val="00DB0FA7"/>
    <w:rsid w:val="00DB10AF"/>
    <w:rsid w:val="00DB115A"/>
    <w:rsid w:val="00DB1260"/>
    <w:rsid w:val="00DB12A8"/>
    <w:rsid w:val="00DB17F3"/>
    <w:rsid w:val="00DB18BE"/>
    <w:rsid w:val="00DB199D"/>
    <w:rsid w:val="00DB1AC0"/>
    <w:rsid w:val="00DB1C12"/>
    <w:rsid w:val="00DB1D9F"/>
    <w:rsid w:val="00DB1DC6"/>
    <w:rsid w:val="00DB1DEF"/>
    <w:rsid w:val="00DB1DFB"/>
    <w:rsid w:val="00DB1F6A"/>
    <w:rsid w:val="00DB2189"/>
    <w:rsid w:val="00DB23AD"/>
    <w:rsid w:val="00DB2448"/>
    <w:rsid w:val="00DB2453"/>
    <w:rsid w:val="00DB2504"/>
    <w:rsid w:val="00DB259E"/>
    <w:rsid w:val="00DB25B4"/>
    <w:rsid w:val="00DB25E7"/>
    <w:rsid w:val="00DB265B"/>
    <w:rsid w:val="00DB26DF"/>
    <w:rsid w:val="00DB26F3"/>
    <w:rsid w:val="00DB2787"/>
    <w:rsid w:val="00DB282F"/>
    <w:rsid w:val="00DB28C6"/>
    <w:rsid w:val="00DB29FF"/>
    <w:rsid w:val="00DB2B1C"/>
    <w:rsid w:val="00DB2B25"/>
    <w:rsid w:val="00DB2C1B"/>
    <w:rsid w:val="00DB3072"/>
    <w:rsid w:val="00DB31BC"/>
    <w:rsid w:val="00DB321B"/>
    <w:rsid w:val="00DB346E"/>
    <w:rsid w:val="00DB34FA"/>
    <w:rsid w:val="00DB350A"/>
    <w:rsid w:val="00DB350C"/>
    <w:rsid w:val="00DB3693"/>
    <w:rsid w:val="00DB3796"/>
    <w:rsid w:val="00DB386F"/>
    <w:rsid w:val="00DB389C"/>
    <w:rsid w:val="00DB3A53"/>
    <w:rsid w:val="00DB3A92"/>
    <w:rsid w:val="00DB3AD3"/>
    <w:rsid w:val="00DB3B3B"/>
    <w:rsid w:val="00DB3E29"/>
    <w:rsid w:val="00DB3E55"/>
    <w:rsid w:val="00DB3EF4"/>
    <w:rsid w:val="00DB3F45"/>
    <w:rsid w:val="00DB4023"/>
    <w:rsid w:val="00DB40B3"/>
    <w:rsid w:val="00DB41A0"/>
    <w:rsid w:val="00DB421A"/>
    <w:rsid w:val="00DB42B9"/>
    <w:rsid w:val="00DB42E8"/>
    <w:rsid w:val="00DB4406"/>
    <w:rsid w:val="00DB446F"/>
    <w:rsid w:val="00DB448B"/>
    <w:rsid w:val="00DB45A3"/>
    <w:rsid w:val="00DB45B5"/>
    <w:rsid w:val="00DB4752"/>
    <w:rsid w:val="00DB47E3"/>
    <w:rsid w:val="00DB47F8"/>
    <w:rsid w:val="00DB48DF"/>
    <w:rsid w:val="00DB493D"/>
    <w:rsid w:val="00DB4C2C"/>
    <w:rsid w:val="00DB4C49"/>
    <w:rsid w:val="00DB4EE9"/>
    <w:rsid w:val="00DB4F3B"/>
    <w:rsid w:val="00DB4F70"/>
    <w:rsid w:val="00DB50CE"/>
    <w:rsid w:val="00DB5201"/>
    <w:rsid w:val="00DB52A0"/>
    <w:rsid w:val="00DB52C3"/>
    <w:rsid w:val="00DB5377"/>
    <w:rsid w:val="00DB5515"/>
    <w:rsid w:val="00DB553B"/>
    <w:rsid w:val="00DB55C6"/>
    <w:rsid w:val="00DB56F9"/>
    <w:rsid w:val="00DB572B"/>
    <w:rsid w:val="00DB5891"/>
    <w:rsid w:val="00DB5B3F"/>
    <w:rsid w:val="00DB5B87"/>
    <w:rsid w:val="00DB5BA3"/>
    <w:rsid w:val="00DB5DDC"/>
    <w:rsid w:val="00DB5FDD"/>
    <w:rsid w:val="00DB608F"/>
    <w:rsid w:val="00DB6301"/>
    <w:rsid w:val="00DB6356"/>
    <w:rsid w:val="00DB639D"/>
    <w:rsid w:val="00DB6445"/>
    <w:rsid w:val="00DB6462"/>
    <w:rsid w:val="00DB6545"/>
    <w:rsid w:val="00DB656E"/>
    <w:rsid w:val="00DB66CB"/>
    <w:rsid w:val="00DB66CF"/>
    <w:rsid w:val="00DB6722"/>
    <w:rsid w:val="00DB6742"/>
    <w:rsid w:val="00DB67E6"/>
    <w:rsid w:val="00DB67FB"/>
    <w:rsid w:val="00DB68D4"/>
    <w:rsid w:val="00DB68E4"/>
    <w:rsid w:val="00DB68F7"/>
    <w:rsid w:val="00DB6919"/>
    <w:rsid w:val="00DB6A3A"/>
    <w:rsid w:val="00DB6B02"/>
    <w:rsid w:val="00DB6B0A"/>
    <w:rsid w:val="00DB6BCB"/>
    <w:rsid w:val="00DB6D36"/>
    <w:rsid w:val="00DB6F1E"/>
    <w:rsid w:val="00DB6FB2"/>
    <w:rsid w:val="00DB6FF4"/>
    <w:rsid w:val="00DB7140"/>
    <w:rsid w:val="00DB719E"/>
    <w:rsid w:val="00DB723F"/>
    <w:rsid w:val="00DB7260"/>
    <w:rsid w:val="00DB72BF"/>
    <w:rsid w:val="00DB741D"/>
    <w:rsid w:val="00DB7599"/>
    <w:rsid w:val="00DB7651"/>
    <w:rsid w:val="00DB76AA"/>
    <w:rsid w:val="00DB76C5"/>
    <w:rsid w:val="00DB781E"/>
    <w:rsid w:val="00DB7937"/>
    <w:rsid w:val="00DB79AE"/>
    <w:rsid w:val="00DB7AFB"/>
    <w:rsid w:val="00DB7BA0"/>
    <w:rsid w:val="00DB7BE3"/>
    <w:rsid w:val="00DB7C49"/>
    <w:rsid w:val="00DB7C6A"/>
    <w:rsid w:val="00DB7DF1"/>
    <w:rsid w:val="00DC0097"/>
    <w:rsid w:val="00DC02FE"/>
    <w:rsid w:val="00DC038C"/>
    <w:rsid w:val="00DC03FA"/>
    <w:rsid w:val="00DC04E1"/>
    <w:rsid w:val="00DC0568"/>
    <w:rsid w:val="00DC059D"/>
    <w:rsid w:val="00DC05A7"/>
    <w:rsid w:val="00DC0612"/>
    <w:rsid w:val="00DC0634"/>
    <w:rsid w:val="00DC06AD"/>
    <w:rsid w:val="00DC07FA"/>
    <w:rsid w:val="00DC09D6"/>
    <w:rsid w:val="00DC0A1D"/>
    <w:rsid w:val="00DC0A5C"/>
    <w:rsid w:val="00DC0D04"/>
    <w:rsid w:val="00DC0DF8"/>
    <w:rsid w:val="00DC0DFE"/>
    <w:rsid w:val="00DC0F00"/>
    <w:rsid w:val="00DC0F4C"/>
    <w:rsid w:val="00DC1006"/>
    <w:rsid w:val="00DC117A"/>
    <w:rsid w:val="00DC1201"/>
    <w:rsid w:val="00DC13AB"/>
    <w:rsid w:val="00DC1613"/>
    <w:rsid w:val="00DC199D"/>
    <w:rsid w:val="00DC1A89"/>
    <w:rsid w:val="00DC1AB3"/>
    <w:rsid w:val="00DC1B06"/>
    <w:rsid w:val="00DC1B49"/>
    <w:rsid w:val="00DC1B65"/>
    <w:rsid w:val="00DC1B95"/>
    <w:rsid w:val="00DC1E64"/>
    <w:rsid w:val="00DC1E7F"/>
    <w:rsid w:val="00DC1F33"/>
    <w:rsid w:val="00DC1F6A"/>
    <w:rsid w:val="00DC1FE7"/>
    <w:rsid w:val="00DC2068"/>
    <w:rsid w:val="00DC20A4"/>
    <w:rsid w:val="00DC2123"/>
    <w:rsid w:val="00DC216B"/>
    <w:rsid w:val="00DC22B0"/>
    <w:rsid w:val="00DC2370"/>
    <w:rsid w:val="00DC248E"/>
    <w:rsid w:val="00DC25ED"/>
    <w:rsid w:val="00DC2613"/>
    <w:rsid w:val="00DC27CB"/>
    <w:rsid w:val="00DC290D"/>
    <w:rsid w:val="00DC2A9E"/>
    <w:rsid w:val="00DC2EB3"/>
    <w:rsid w:val="00DC2EEC"/>
    <w:rsid w:val="00DC2F73"/>
    <w:rsid w:val="00DC3142"/>
    <w:rsid w:val="00DC318F"/>
    <w:rsid w:val="00DC31D4"/>
    <w:rsid w:val="00DC323A"/>
    <w:rsid w:val="00DC3349"/>
    <w:rsid w:val="00DC341E"/>
    <w:rsid w:val="00DC3476"/>
    <w:rsid w:val="00DC3683"/>
    <w:rsid w:val="00DC39F3"/>
    <w:rsid w:val="00DC3AEF"/>
    <w:rsid w:val="00DC3B1C"/>
    <w:rsid w:val="00DC3BB3"/>
    <w:rsid w:val="00DC3BF4"/>
    <w:rsid w:val="00DC3C8E"/>
    <w:rsid w:val="00DC3CDE"/>
    <w:rsid w:val="00DC3DE3"/>
    <w:rsid w:val="00DC3F66"/>
    <w:rsid w:val="00DC3FA0"/>
    <w:rsid w:val="00DC4046"/>
    <w:rsid w:val="00DC458D"/>
    <w:rsid w:val="00DC4817"/>
    <w:rsid w:val="00DC4963"/>
    <w:rsid w:val="00DC49D4"/>
    <w:rsid w:val="00DC49F6"/>
    <w:rsid w:val="00DC4BD2"/>
    <w:rsid w:val="00DC4D8C"/>
    <w:rsid w:val="00DC4DAE"/>
    <w:rsid w:val="00DC4E45"/>
    <w:rsid w:val="00DC50ED"/>
    <w:rsid w:val="00DC51CF"/>
    <w:rsid w:val="00DC52EB"/>
    <w:rsid w:val="00DC53AF"/>
    <w:rsid w:val="00DC581B"/>
    <w:rsid w:val="00DC581D"/>
    <w:rsid w:val="00DC5913"/>
    <w:rsid w:val="00DC59AC"/>
    <w:rsid w:val="00DC5AB3"/>
    <w:rsid w:val="00DC5E8B"/>
    <w:rsid w:val="00DC62B6"/>
    <w:rsid w:val="00DC64A7"/>
    <w:rsid w:val="00DC65FC"/>
    <w:rsid w:val="00DC6750"/>
    <w:rsid w:val="00DC6753"/>
    <w:rsid w:val="00DC6806"/>
    <w:rsid w:val="00DC689B"/>
    <w:rsid w:val="00DC6B63"/>
    <w:rsid w:val="00DC6BA9"/>
    <w:rsid w:val="00DC6DD9"/>
    <w:rsid w:val="00DC6FB3"/>
    <w:rsid w:val="00DC7059"/>
    <w:rsid w:val="00DC70CA"/>
    <w:rsid w:val="00DC71BE"/>
    <w:rsid w:val="00DC73A3"/>
    <w:rsid w:val="00DC73D2"/>
    <w:rsid w:val="00DC73E9"/>
    <w:rsid w:val="00DC73F7"/>
    <w:rsid w:val="00DC7453"/>
    <w:rsid w:val="00DC74D4"/>
    <w:rsid w:val="00DC74F7"/>
    <w:rsid w:val="00DC75AB"/>
    <w:rsid w:val="00DC7600"/>
    <w:rsid w:val="00DC77A6"/>
    <w:rsid w:val="00DC7814"/>
    <w:rsid w:val="00DC792D"/>
    <w:rsid w:val="00DC794B"/>
    <w:rsid w:val="00DC7ADE"/>
    <w:rsid w:val="00DC7B29"/>
    <w:rsid w:val="00DC7CD8"/>
    <w:rsid w:val="00DC7F63"/>
    <w:rsid w:val="00DD0055"/>
    <w:rsid w:val="00DD0140"/>
    <w:rsid w:val="00DD0168"/>
    <w:rsid w:val="00DD0188"/>
    <w:rsid w:val="00DD01A3"/>
    <w:rsid w:val="00DD063D"/>
    <w:rsid w:val="00DD0657"/>
    <w:rsid w:val="00DD067C"/>
    <w:rsid w:val="00DD0697"/>
    <w:rsid w:val="00DD071C"/>
    <w:rsid w:val="00DD0885"/>
    <w:rsid w:val="00DD08A0"/>
    <w:rsid w:val="00DD08C3"/>
    <w:rsid w:val="00DD0908"/>
    <w:rsid w:val="00DD094A"/>
    <w:rsid w:val="00DD09EE"/>
    <w:rsid w:val="00DD0A2E"/>
    <w:rsid w:val="00DD0A62"/>
    <w:rsid w:val="00DD0C1E"/>
    <w:rsid w:val="00DD0D0D"/>
    <w:rsid w:val="00DD0D8D"/>
    <w:rsid w:val="00DD11BE"/>
    <w:rsid w:val="00DD1329"/>
    <w:rsid w:val="00DD139F"/>
    <w:rsid w:val="00DD1524"/>
    <w:rsid w:val="00DD157E"/>
    <w:rsid w:val="00DD175C"/>
    <w:rsid w:val="00DD192A"/>
    <w:rsid w:val="00DD1977"/>
    <w:rsid w:val="00DD1A3F"/>
    <w:rsid w:val="00DD1B9F"/>
    <w:rsid w:val="00DD1BF2"/>
    <w:rsid w:val="00DD1CF6"/>
    <w:rsid w:val="00DD1D92"/>
    <w:rsid w:val="00DD1F30"/>
    <w:rsid w:val="00DD1F84"/>
    <w:rsid w:val="00DD23F0"/>
    <w:rsid w:val="00DD23F2"/>
    <w:rsid w:val="00DD244E"/>
    <w:rsid w:val="00DD259F"/>
    <w:rsid w:val="00DD25F5"/>
    <w:rsid w:val="00DD2656"/>
    <w:rsid w:val="00DD276D"/>
    <w:rsid w:val="00DD276E"/>
    <w:rsid w:val="00DD2826"/>
    <w:rsid w:val="00DD2916"/>
    <w:rsid w:val="00DD2A24"/>
    <w:rsid w:val="00DD2A40"/>
    <w:rsid w:val="00DD2B94"/>
    <w:rsid w:val="00DD2BC4"/>
    <w:rsid w:val="00DD2BEC"/>
    <w:rsid w:val="00DD2C85"/>
    <w:rsid w:val="00DD2F79"/>
    <w:rsid w:val="00DD30B7"/>
    <w:rsid w:val="00DD3130"/>
    <w:rsid w:val="00DD315D"/>
    <w:rsid w:val="00DD316B"/>
    <w:rsid w:val="00DD322E"/>
    <w:rsid w:val="00DD3506"/>
    <w:rsid w:val="00DD3544"/>
    <w:rsid w:val="00DD35EF"/>
    <w:rsid w:val="00DD360E"/>
    <w:rsid w:val="00DD3611"/>
    <w:rsid w:val="00DD37DC"/>
    <w:rsid w:val="00DD3894"/>
    <w:rsid w:val="00DD39F6"/>
    <w:rsid w:val="00DD3AFB"/>
    <w:rsid w:val="00DD3B8E"/>
    <w:rsid w:val="00DD3D50"/>
    <w:rsid w:val="00DD3DFE"/>
    <w:rsid w:val="00DD3F32"/>
    <w:rsid w:val="00DD3FDE"/>
    <w:rsid w:val="00DD415D"/>
    <w:rsid w:val="00DD4187"/>
    <w:rsid w:val="00DD419A"/>
    <w:rsid w:val="00DD4276"/>
    <w:rsid w:val="00DD451C"/>
    <w:rsid w:val="00DD458D"/>
    <w:rsid w:val="00DD45AE"/>
    <w:rsid w:val="00DD45F7"/>
    <w:rsid w:val="00DD4626"/>
    <w:rsid w:val="00DD4855"/>
    <w:rsid w:val="00DD4946"/>
    <w:rsid w:val="00DD4A46"/>
    <w:rsid w:val="00DD4AFA"/>
    <w:rsid w:val="00DD4B69"/>
    <w:rsid w:val="00DD4B80"/>
    <w:rsid w:val="00DD4BA9"/>
    <w:rsid w:val="00DD4C35"/>
    <w:rsid w:val="00DD4C45"/>
    <w:rsid w:val="00DD4D7F"/>
    <w:rsid w:val="00DD4E40"/>
    <w:rsid w:val="00DD4E7E"/>
    <w:rsid w:val="00DD4EEF"/>
    <w:rsid w:val="00DD50B6"/>
    <w:rsid w:val="00DD5233"/>
    <w:rsid w:val="00DD544B"/>
    <w:rsid w:val="00DD54A8"/>
    <w:rsid w:val="00DD5550"/>
    <w:rsid w:val="00DD558A"/>
    <w:rsid w:val="00DD5A06"/>
    <w:rsid w:val="00DD5A91"/>
    <w:rsid w:val="00DD5B18"/>
    <w:rsid w:val="00DD5C0C"/>
    <w:rsid w:val="00DD5CB5"/>
    <w:rsid w:val="00DD5CE3"/>
    <w:rsid w:val="00DD5D0B"/>
    <w:rsid w:val="00DD5D50"/>
    <w:rsid w:val="00DD5DD6"/>
    <w:rsid w:val="00DD5E64"/>
    <w:rsid w:val="00DD62C9"/>
    <w:rsid w:val="00DD62F2"/>
    <w:rsid w:val="00DD6411"/>
    <w:rsid w:val="00DD6492"/>
    <w:rsid w:val="00DD64B0"/>
    <w:rsid w:val="00DD658C"/>
    <w:rsid w:val="00DD661E"/>
    <w:rsid w:val="00DD687B"/>
    <w:rsid w:val="00DD689E"/>
    <w:rsid w:val="00DD6B14"/>
    <w:rsid w:val="00DD6BCF"/>
    <w:rsid w:val="00DD6C79"/>
    <w:rsid w:val="00DD6CF2"/>
    <w:rsid w:val="00DD6D2A"/>
    <w:rsid w:val="00DD6D55"/>
    <w:rsid w:val="00DD6DFC"/>
    <w:rsid w:val="00DD6F57"/>
    <w:rsid w:val="00DD708D"/>
    <w:rsid w:val="00DD709C"/>
    <w:rsid w:val="00DD70C1"/>
    <w:rsid w:val="00DD70CC"/>
    <w:rsid w:val="00DD7149"/>
    <w:rsid w:val="00DD71F0"/>
    <w:rsid w:val="00DD7214"/>
    <w:rsid w:val="00DD72DD"/>
    <w:rsid w:val="00DD735F"/>
    <w:rsid w:val="00DD7410"/>
    <w:rsid w:val="00DD751A"/>
    <w:rsid w:val="00DD757A"/>
    <w:rsid w:val="00DD75C1"/>
    <w:rsid w:val="00DD7654"/>
    <w:rsid w:val="00DD79F0"/>
    <w:rsid w:val="00DD7C8C"/>
    <w:rsid w:val="00DD7E6F"/>
    <w:rsid w:val="00DE00B1"/>
    <w:rsid w:val="00DE00DE"/>
    <w:rsid w:val="00DE06CF"/>
    <w:rsid w:val="00DE07F9"/>
    <w:rsid w:val="00DE0892"/>
    <w:rsid w:val="00DE08CC"/>
    <w:rsid w:val="00DE0A85"/>
    <w:rsid w:val="00DE0A9C"/>
    <w:rsid w:val="00DE0AAF"/>
    <w:rsid w:val="00DE0AD2"/>
    <w:rsid w:val="00DE0B58"/>
    <w:rsid w:val="00DE0D9F"/>
    <w:rsid w:val="00DE0E80"/>
    <w:rsid w:val="00DE0EB9"/>
    <w:rsid w:val="00DE0F77"/>
    <w:rsid w:val="00DE0FFA"/>
    <w:rsid w:val="00DE103E"/>
    <w:rsid w:val="00DE123E"/>
    <w:rsid w:val="00DE12E5"/>
    <w:rsid w:val="00DE14F2"/>
    <w:rsid w:val="00DE185E"/>
    <w:rsid w:val="00DE1B6E"/>
    <w:rsid w:val="00DE1B7E"/>
    <w:rsid w:val="00DE1C23"/>
    <w:rsid w:val="00DE1D20"/>
    <w:rsid w:val="00DE1DA8"/>
    <w:rsid w:val="00DE1F04"/>
    <w:rsid w:val="00DE2134"/>
    <w:rsid w:val="00DE223B"/>
    <w:rsid w:val="00DE22CC"/>
    <w:rsid w:val="00DE233C"/>
    <w:rsid w:val="00DE236E"/>
    <w:rsid w:val="00DE2392"/>
    <w:rsid w:val="00DE24BB"/>
    <w:rsid w:val="00DE24F9"/>
    <w:rsid w:val="00DE2641"/>
    <w:rsid w:val="00DE2662"/>
    <w:rsid w:val="00DE28A7"/>
    <w:rsid w:val="00DE2977"/>
    <w:rsid w:val="00DE2986"/>
    <w:rsid w:val="00DE29C8"/>
    <w:rsid w:val="00DE2ACC"/>
    <w:rsid w:val="00DE2B38"/>
    <w:rsid w:val="00DE2BEA"/>
    <w:rsid w:val="00DE2E1F"/>
    <w:rsid w:val="00DE2E2F"/>
    <w:rsid w:val="00DE2E5E"/>
    <w:rsid w:val="00DE2F27"/>
    <w:rsid w:val="00DE301F"/>
    <w:rsid w:val="00DE351F"/>
    <w:rsid w:val="00DE353D"/>
    <w:rsid w:val="00DE35ED"/>
    <w:rsid w:val="00DE36D8"/>
    <w:rsid w:val="00DE371C"/>
    <w:rsid w:val="00DE3763"/>
    <w:rsid w:val="00DE3768"/>
    <w:rsid w:val="00DE3787"/>
    <w:rsid w:val="00DE3869"/>
    <w:rsid w:val="00DE3968"/>
    <w:rsid w:val="00DE39FC"/>
    <w:rsid w:val="00DE3A92"/>
    <w:rsid w:val="00DE3AFE"/>
    <w:rsid w:val="00DE3B91"/>
    <w:rsid w:val="00DE3D6A"/>
    <w:rsid w:val="00DE3E1D"/>
    <w:rsid w:val="00DE3E6E"/>
    <w:rsid w:val="00DE409C"/>
    <w:rsid w:val="00DE4107"/>
    <w:rsid w:val="00DE428C"/>
    <w:rsid w:val="00DE430D"/>
    <w:rsid w:val="00DE4332"/>
    <w:rsid w:val="00DE442D"/>
    <w:rsid w:val="00DE445B"/>
    <w:rsid w:val="00DE4492"/>
    <w:rsid w:val="00DE4BB3"/>
    <w:rsid w:val="00DE4CBE"/>
    <w:rsid w:val="00DE4CFA"/>
    <w:rsid w:val="00DE4E50"/>
    <w:rsid w:val="00DE5191"/>
    <w:rsid w:val="00DE51A2"/>
    <w:rsid w:val="00DE5281"/>
    <w:rsid w:val="00DE52B5"/>
    <w:rsid w:val="00DE5300"/>
    <w:rsid w:val="00DE5332"/>
    <w:rsid w:val="00DE535A"/>
    <w:rsid w:val="00DE536A"/>
    <w:rsid w:val="00DE5411"/>
    <w:rsid w:val="00DE5703"/>
    <w:rsid w:val="00DE578A"/>
    <w:rsid w:val="00DE578D"/>
    <w:rsid w:val="00DE58F1"/>
    <w:rsid w:val="00DE59B5"/>
    <w:rsid w:val="00DE5A02"/>
    <w:rsid w:val="00DE5C8C"/>
    <w:rsid w:val="00DE5CBB"/>
    <w:rsid w:val="00DE5EA1"/>
    <w:rsid w:val="00DE5F2A"/>
    <w:rsid w:val="00DE6004"/>
    <w:rsid w:val="00DE602A"/>
    <w:rsid w:val="00DE6042"/>
    <w:rsid w:val="00DE60B9"/>
    <w:rsid w:val="00DE60BA"/>
    <w:rsid w:val="00DE615B"/>
    <w:rsid w:val="00DE6392"/>
    <w:rsid w:val="00DE63F7"/>
    <w:rsid w:val="00DE65F3"/>
    <w:rsid w:val="00DE6713"/>
    <w:rsid w:val="00DE6737"/>
    <w:rsid w:val="00DE6984"/>
    <w:rsid w:val="00DE6996"/>
    <w:rsid w:val="00DE6CCC"/>
    <w:rsid w:val="00DE6D59"/>
    <w:rsid w:val="00DE6E4C"/>
    <w:rsid w:val="00DE6EBE"/>
    <w:rsid w:val="00DE6F86"/>
    <w:rsid w:val="00DE6FF0"/>
    <w:rsid w:val="00DE7015"/>
    <w:rsid w:val="00DE707D"/>
    <w:rsid w:val="00DE716E"/>
    <w:rsid w:val="00DE752C"/>
    <w:rsid w:val="00DE7538"/>
    <w:rsid w:val="00DE759F"/>
    <w:rsid w:val="00DE75F8"/>
    <w:rsid w:val="00DE7603"/>
    <w:rsid w:val="00DE760B"/>
    <w:rsid w:val="00DE7754"/>
    <w:rsid w:val="00DE7791"/>
    <w:rsid w:val="00DE785E"/>
    <w:rsid w:val="00DE797A"/>
    <w:rsid w:val="00DE7992"/>
    <w:rsid w:val="00DE79D8"/>
    <w:rsid w:val="00DE7B5F"/>
    <w:rsid w:val="00DE7B7E"/>
    <w:rsid w:val="00DE7C24"/>
    <w:rsid w:val="00DE7DE0"/>
    <w:rsid w:val="00DE7E26"/>
    <w:rsid w:val="00DE7F06"/>
    <w:rsid w:val="00DF00A7"/>
    <w:rsid w:val="00DF02BE"/>
    <w:rsid w:val="00DF02D5"/>
    <w:rsid w:val="00DF02FE"/>
    <w:rsid w:val="00DF049F"/>
    <w:rsid w:val="00DF05DA"/>
    <w:rsid w:val="00DF068F"/>
    <w:rsid w:val="00DF06A4"/>
    <w:rsid w:val="00DF0761"/>
    <w:rsid w:val="00DF076C"/>
    <w:rsid w:val="00DF086C"/>
    <w:rsid w:val="00DF0970"/>
    <w:rsid w:val="00DF09A1"/>
    <w:rsid w:val="00DF09CD"/>
    <w:rsid w:val="00DF0B8C"/>
    <w:rsid w:val="00DF0C8B"/>
    <w:rsid w:val="00DF0CBB"/>
    <w:rsid w:val="00DF0DC9"/>
    <w:rsid w:val="00DF0DCB"/>
    <w:rsid w:val="00DF0DDA"/>
    <w:rsid w:val="00DF0ECE"/>
    <w:rsid w:val="00DF0F80"/>
    <w:rsid w:val="00DF10A9"/>
    <w:rsid w:val="00DF10BF"/>
    <w:rsid w:val="00DF11AA"/>
    <w:rsid w:val="00DF14BA"/>
    <w:rsid w:val="00DF14DD"/>
    <w:rsid w:val="00DF1519"/>
    <w:rsid w:val="00DF1604"/>
    <w:rsid w:val="00DF16AA"/>
    <w:rsid w:val="00DF1744"/>
    <w:rsid w:val="00DF1820"/>
    <w:rsid w:val="00DF1A2D"/>
    <w:rsid w:val="00DF1BE4"/>
    <w:rsid w:val="00DF1BFF"/>
    <w:rsid w:val="00DF1CC5"/>
    <w:rsid w:val="00DF1D16"/>
    <w:rsid w:val="00DF1ED0"/>
    <w:rsid w:val="00DF1F1F"/>
    <w:rsid w:val="00DF2091"/>
    <w:rsid w:val="00DF21D9"/>
    <w:rsid w:val="00DF2302"/>
    <w:rsid w:val="00DF2408"/>
    <w:rsid w:val="00DF24DC"/>
    <w:rsid w:val="00DF27E2"/>
    <w:rsid w:val="00DF29FD"/>
    <w:rsid w:val="00DF2A6F"/>
    <w:rsid w:val="00DF2BEE"/>
    <w:rsid w:val="00DF2C0D"/>
    <w:rsid w:val="00DF2CE3"/>
    <w:rsid w:val="00DF2DC6"/>
    <w:rsid w:val="00DF2F5C"/>
    <w:rsid w:val="00DF3046"/>
    <w:rsid w:val="00DF31A8"/>
    <w:rsid w:val="00DF3205"/>
    <w:rsid w:val="00DF323A"/>
    <w:rsid w:val="00DF32FE"/>
    <w:rsid w:val="00DF34C8"/>
    <w:rsid w:val="00DF35DC"/>
    <w:rsid w:val="00DF3600"/>
    <w:rsid w:val="00DF3733"/>
    <w:rsid w:val="00DF379F"/>
    <w:rsid w:val="00DF37DB"/>
    <w:rsid w:val="00DF38B2"/>
    <w:rsid w:val="00DF38DC"/>
    <w:rsid w:val="00DF3A07"/>
    <w:rsid w:val="00DF3BA5"/>
    <w:rsid w:val="00DF3D62"/>
    <w:rsid w:val="00DF3DA0"/>
    <w:rsid w:val="00DF3F91"/>
    <w:rsid w:val="00DF4094"/>
    <w:rsid w:val="00DF40B0"/>
    <w:rsid w:val="00DF414A"/>
    <w:rsid w:val="00DF4174"/>
    <w:rsid w:val="00DF4361"/>
    <w:rsid w:val="00DF4375"/>
    <w:rsid w:val="00DF442E"/>
    <w:rsid w:val="00DF4443"/>
    <w:rsid w:val="00DF45EF"/>
    <w:rsid w:val="00DF4636"/>
    <w:rsid w:val="00DF46C4"/>
    <w:rsid w:val="00DF46FF"/>
    <w:rsid w:val="00DF4741"/>
    <w:rsid w:val="00DF474A"/>
    <w:rsid w:val="00DF479A"/>
    <w:rsid w:val="00DF47F9"/>
    <w:rsid w:val="00DF480D"/>
    <w:rsid w:val="00DF48B6"/>
    <w:rsid w:val="00DF4A72"/>
    <w:rsid w:val="00DF4B2B"/>
    <w:rsid w:val="00DF4B7A"/>
    <w:rsid w:val="00DF4C43"/>
    <w:rsid w:val="00DF4DF0"/>
    <w:rsid w:val="00DF4EEA"/>
    <w:rsid w:val="00DF4F69"/>
    <w:rsid w:val="00DF4FA6"/>
    <w:rsid w:val="00DF500A"/>
    <w:rsid w:val="00DF5094"/>
    <w:rsid w:val="00DF5272"/>
    <w:rsid w:val="00DF529E"/>
    <w:rsid w:val="00DF52A6"/>
    <w:rsid w:val="00DF5662"/>
    <w:rsid w:val="00DF5712"/>
    <w:rsid w:val="00DF5754"/>
    <w:rsid w:val="00DF59F4"/>
    <w:rsid w:val="00DF5A1C"/>
    <w:rsid w:val="00DF5F71"/>
    <w:rsid w:val="00DF5FD7"/>
    <w:rsid w:val="00DF6141"/>
    <w:rsid w:val="00DF61CC"/>
    <w:rsid w:val="00DF626B"/>
    <w:rsid w:val="00DF63AD"/>
    <w:rsid w:val="00DF660B"/>
    <w:rsid w:val="00DF6683"/>
    <w:rsid w:val="00DF66EE"/>
    <w:rsid w:val="00DF69EE"/>
    <w:rsid w:val="00DF6A1A"/>
    <w:rsid w:val="00DF6B80"/>
    <w:rsid w:val="00DF6BC8"/>
    <w:rsid w:val="00DF6C93"/>
    <w:rsid w:val="00DF6D0A"/>
    <w:rsid w:val="00DF6D4D"/>
    <w:rsid w:val="00DF6FC8"/>
    <w:rsid w:val="00DF7080"/>
    <w:rsid w:val="00DF70A0"/>
    <w:rsid w:val="00DF7133"/>
    <w:rsid w:val="00DF7285"/>
    <w:rsid w:val="00DF7388"/>
    <w:rsid w:val="00DF7434"/>
    <w:rsid w:val="00DF7485"/>
    <w:rsid w:val="00DF74BB"/>
    <w:rsid w:val="00DF7614"/>
    <w:rsid w:val="00DF77A1"/>
    <w:rsid w:val="00DF79FE"/>
    <w:rsid w:val="00DF7AA8"/>
    <w:rsid w:val="00DF7B07"/>
    <w:rsid w:val="00DF7C2F"/>
    <w:rsid w:val="00DF7C93"/>
    <w:rsid w:val="00DF7C95"/>
    <w:rsid w:val="00DF7D57"/>
    <w:rsid w:val="00DF7DED"/>
    <w:rsid w:val="00DF7EA8"/>
    <w:rsid w:val="00DF7F48"/>
    <w:rsid w:val="00DF7FFC"/>
    <w:rsid w:val="00E00044"/>
    <w:rsid w:val="00E000D2"/>
    <w:rsid w:val="00E00183"/>
    <w:rsid w:val="00E0018F"/>
    <w:rsid w:val="00E00224"/>
    <w:rsid w:val="00E003E3"/>
    <w:rsid w:val="00E003F0"/>
    <w:rsid w:val="00E004D2"/>
    <w:rsid w:val="00E00550"/>
    <w:rsid w:val="00E00569"/>
    <w:rsid w:val="00E0065E"/>
    <w:rsid w:val="00E00747"/>
    <w:rsid w:val="00E0078A"/>
    <w:rsid w:val="00E007E2"/>
    <w:rsid w:val="00E0084E"/>
    <w:rsid w:val="00E008C6"/>
    <w:rsid w:val="00E00917"/>
    <w:rsid w:val="00E00932"/>
    <w:rsid w:val="00E0098C"/>
    <w:rsid w:val="00E0099A"/>
    <w:rsid w:val="00E0099F"/>
    <w:rsid w:val="00E00BAB"/>
    <w:rsid w:val="00E00C6A"/>
    <w:rsid w:val="00E00CCC"/>
    <w:rsid w:val="00E00CFE"/>
    <w:rsid w:val="00E00D9F"/>
    <w:rsid w:val="00E00DFF"/>
    <w:rsid w:val="00E00E8E"/>
    <w:rsid w:val="00E011F4"/>
    <w:rsid w:val="00E0124E"/>
    <w:rsid w:val="00E015FA"/>
    <w:rsid w:val="00E018A3"/>
    <w:rsid w:val="00E01B9D"/>
    <w:rsid w:val="00E01C6B"/>
    <w:rsid w:val="00E01DA1"/>
    <w:rsid w:val="00E01DBA"/>
    <w:rsid w:val="00E01DDC"/>
    <w:rsid w:val="00E01E62"/>
    <w:rsid w:val="00E02256"/>
    <w:rsid w:val="00E02318"/>
    <w:rsid w:val="00E0241E"/>
    <w:rsid w:val="00E02433"/>
    <w:rsid w:val="00E024F8"/>
    <w:rsid w:val="00E0255F"/>
    <w:rsid w:val="00E025C6"/>
    <w:rsid w:val="00E0260D"/>
    <w:rsid w:val="00E027BC"/>
    <w:rsid w:val="00E02815"/>
    <w:rsid w:val="00E02B14"/>
    <w:rsid w:val="00E02C20"/>
    <w:rsid w:val="00E02DCA"/>
    <w:rsid w:val="00E02FB9"/>
    <w:rsid w:val="00E0304E"/>
    <w:rsid w:val="00E0324D"/>
    <w:rsid w:val="00E03461"/>
    <w:rsid w:val="00E034D8"/>
    <w:rsid w:val="00E0361F"/>
    <w:rsid w:val="00E0368C"/>
    <w:rsid w:val="00E036BC"/>
    <w:rsid w:val="00E036FB"/>
    <w:rsid w:val="00E037E5"/>
    <w:rsid w:val="00E037EE"/>
    <w:rsid w:val="00E03828"/>
    <w:rsid w:val="00E03918"/>
    <w:rsid w:val="00E0396C"/>
    <w:rsid w:val="00E039EA"/>
    <w:rsid w:val="00E039F4"/>
    <w:rsid w:val="00E03A15"/>
    <w:rsid w:val="00E03A27"/>
    <w:rsid w:val="00E03C42"/>
    <w:rsid w:val="00E03C54"/>
    <w:rsid w:val="00E03CD5"/>
    <w:rsid w:val="00E03EF2"/>
    <w:rsid w:val="00E03F3C"/>
    <w:rsid w:val="00E03FD2"/>
    <w:rsid w:val="00E04069"/>
    <w:rsid w:val="00E040BE"/>
    <w:rsid w:val="00E04475"/>
    <w:rsid w:val="00E044D5"/>
    <w:rsid w:val="00E04604"/>
    <w:rsid w:val="00E04649"/>
    <w:rsid w:val="00E0464C"/>
    <w:rsid w:val="00E0466A"/>
    <w:rsid w:val="00E0473A"/>
    <w:rsid w:val="00E04845"/>
    <w:rsid w:val="00E04AB4"/>
    <w:rsid w:val="00E04AF6"/>
    <w:rsid w:val="00E04B87"/>
    <w:rsid w:val="00E04B9C"/>
    <w:rsid w:val="00E04C07"/>
    <w:rsid w:val="00E04C83"/>
    <w:rsid w:val="00E04C8D"/>
    <w:rsid w:val="00E04DCF"/>
    <w:rsid w:val="00E04F31"/>
    <w:rsid w:val="00E05050"/>
    <w:rsid w:val="00E050A0"/>
    <w:rsid w:val="00E051EA"/>
    <w:rsid w:val="00E05231"/>
    <w:rsid w:val="00E052A7"/>
    <w:rsid w:val="00E05381"/>
    <w:rsid w:val="00E053A2"/>
    <w:rsid w:val="00E054D4"/>
    <w:rsid w:val="00E05527"/>
    <w:rsid w:val="00E05535"/>
    <w:rsid w:val="00E055B2"/>
    <w:rsid w:val="00E056A5"/>
    <w:rsid w:val="00E0574E"/>
    <w:rsid w:val="00E0576C"/>
    <w:rsid w:val="00E057E9"/>
    <w:rsid w:val="00E057FC"/>
    <w:rsid w:val="00E05930"/>
    <w:rsid w:val="00E05961"/>
    <w:rsid w:val="00E059D0"/>
    <w:rsid w:val="00E05B2F"/>
    <w:rsid w:val="00E05B83"/>
    <w:rsid w:val="00E05C37"/>
    <w:rsid w:val="00E05C62"/>
    <w:rsid w:val="00E05DBA"/>
    <w:rsid w:val="00E05E8C"/>
    <w:rsid w:val="00E05EAD"/>
    <w:rsid w:val="00E05F0B"/>
    <w:rsid w:val="00E06070"/>
    <w:rsid w:val="00E0613A"/>
    <w:rsid w:val="00E06177"/>
    <w:rsid w:val="00E0632F"/>
    <w:rsid w:val="00E063CA"/>
    <w:rsid w:val="00E06451"/>
    <w:rsid w:val="00E064B8"/>
    <w:rsid w:val="00E065D6"/>
    <w:rsid w:val="00E066F8"/>
    <w:rsid w:val="00E06783"/>
    <w:rsid w:val="00E0683C"/>
    <w:rsid w:val="00E06947"/>
    <w:rsid w:val="00E06948"/>
    <w:rsid w:val="00E0699A"/>
    <w:rsid w:val="00E069F5"/>
    <w:rsid w:val="00E06B48"/>
    <w:rsid w:val="00E06BC8"/>
    <w:rsid w:val="00E06CB4"/>
    <w:rsid w:val="00E06E2E"/>
    <w:rsid w:val="00E06F54"/>
    <w:rsid w:val="00E07024"/>
    <w:rsid w:val="00E0713F"/>
    <w:rsid w:val="00E071BA"/>
    <w:rsid w:val="00E073D3"/>
    <w:rsid w:val="00E073DB"/>
    <w:rsid w:val="00E073F5"/>
    <w:rsid w:val="00E07438"/>
    <w:rsid w:val="00E074C5"/>
    <w:rsid w:val="00E076BD"/>
    <w:rsid w:val="00E07829"/>
    <w:rsid w:val="00E07833"/>
    <w:rsid w:val="00E07964"/>
    <w:rsid w:val="00E079F7"/>
    <w:rsid w:val="00E07A01"/>
    <w:rsid w:val="00E07B41"/>
    <w:rsid w:val="00E07C36"/>
    <w:rsid w:val="00E07C76"/>
    <w:rsid w:val="00E07E97"/>
    <w:rsid w:val="00E07E9A"/>
    <w:rsid w:val="00E07EC4"/>
    <w:rsid w:val="00E10043"/>
    <w:rsid w:val="00E10119"/>
    <w:rsid w:val="00E10173"/>
    <w:rsid w:val="00E10220"/>
    <w:rsid w:val="00E10240"/>
    <w:rsid w:val="00E103E0"/>
    <w:rsid w:val="00E10476"/>
    <w:rsid w:val="00E1049C"/>
    <w:rsid w:val="00E104FB"/>
    <w:rsid w:val="00E1051C"/>
    <w:rsid w:val="00E106FC"/>
    <w:rsid w:val="00E107DC"/>
    <w:rsid w:val="00E1086F"/>
    <w:rsid w:val="00E108A4"/>
    <w:rsid w:val="00E1094E"/>
    <w:rsid w:val="00E10A1E"/>
    <w:rsid w:val="00E10A96"/>
    <w:rsid w:val="00E10AA2"/>
    <w:rsid w:val="00E10BB4"/>
    <w:rsid w:val="00E10BEE"/>
    <w:rsid w:val="00E10E4E"/>
    <w:rsid w:val="00E10F38"/>
    <w:rsid w:val="00E1117D"/>
    <w:rsid w:val="00E111EF"/>
    <w:rsid w:val="00E114BF"/>
    <w:rsid w:val="00E11820"/>
    <w:rsid w:val="00E1187D"/>
    <w:rsid w:val="00E119ED"/>
    <w:rsid w:val="00E119F7"/>
    <w:rsid w:val="00E11B2C"/>
    <w:rsid w:val="00E11B35"/>
    <w:rsid w:val="00E11D81"/>
    <w:rsid w:val="00E11D8C"/>
    <w:rsid w:val="00E11E24"/>
    <w:rsid w:val="00E11F11"/>
    <w:rsid w:val="00E11F27"/>
    <w:rsid w:val="00E12228"/>
    <w:rsid w:val="00E12326"/>
    <w:rsid w:val="00E1244D"/>
    <w:rsid w:val="00E1246B"/>
    <w:rsid w:val="00E124D9"/>
    <w:rsid w:val="00E12539"/>
    <w:rsid w:val="00E12564"/>
    <w:rsid w:val="00E12620"/>
    <w:rsid w:val="00E12633"/>
    <w:rsid w:val="00E1263D"/>
    <w:rsid w:val="00E127DF"/>
    <w:rsid w:val="00E129AA"/>
    <w:rsid w:val="00E12B55"/>
    <w:rsid w:val="00E12B8C"/>
    <w:rsid w:val="00E12C54"/>
    <w:rsid w:val="00E12D5E"/>
    <w:rsid w:val="00E12D78"/>
    <w:rsid w:val="00E12DFF"/>
    <w:rsid w:val="00E12E19"/>
    <w:rsid w:val="00E12E36"/>
    <w:rsid w:val="00E12E57"/>
    <w:rsid w:val="00E12F2C"/>
    <w:rsid w:val="00E1349D"/>
    <w:rsid w:val="00E13512"/>
    <w:rsid w:val="00E13570"/>
    <w:rsid w:val="00E1358F"/>
    <w:rsid w:val="00E137AE"/>
    <w:rsid w:val="00E13873"/>
    <w:rsid w:val="00E13884"/>
    <w:rsid w:val="00E13B47"/>
    <w:rsid w:val="00E13C94"/>
    <w:rsid w:val="00E13D24"/>
    <w:rsid w:val="00E13D44"/>
    <w:rsid w:val="00E14046"/>
    <w:rsid w:val="00E1409B"/>
    <w:rsid w:val="00E140CD"/>
    <w:rsid w:val="00E1426C"/>
    <w:rsid w:val="00E14290"/>
    <w:rsid w:val="00E1443F"/>
    <w:rsid w:val="00E144EF"/>
    <w:rsid w:val="00E145D4"/>
    <w:rsid w:val="00E146F4"/>
    <w:rsid w:val="00E14A9B"/>
    <w:rsid w:val="00E14ACD"/>
    <w:rsid w:val="00E14B2D"/>
    <w:rsid w:val="00E14C8F"/>
    <w:rsid w:val="00E14C9B"/>
    <w:rsid w:val="00E14CCA"/>
    <w:rsid w:val="00E14CFB"/>
    <w:rsid w:val="00E14D0D"/>
    <w:rsid w:val="00E1539A"/>
    <w:rsid w:val="00E1539D"/>
    <w:rsid w:val="00E1544E"/>
    <w:rsid w:val="00E1567E"/>
    <w:rsid w:val="00E156C0"/>
    <w:rsid w:val="00E156F0"/>
    <w:rsid w:val="00E15731"/>
    <w:rsid w:val="00E15A39"/>
    <w:rsid w:val="00E15A62"/>
    <w:rsid w:val="00E15BD0"/>
    <w:rsid w:val="00E15BF0"/>
    <w:rsid w:val="00E15C51"/>
    <w:rsid w:val="00E15C8B"/>
    <w:rsid w:val="00E15CF9"/>
    <w:rsid w:val="00E15DD8"/>
    <w:rsid w:val="00E15F31"/>
    <w:rsid w:val="00E1608D"/>
    <w:rsid w:val="00E160D2"/>
    <w:rsid w:val="00E16170"/>
    <w:rsid w:val="00E161A5"/>
    <w:rsid w:val="00E1645D"/>
    <w:rsid w:val="00E164A2"/>
    <w:rsid w:val="00E16551"/>
    <w:rsid w:val="00E16583"/>
    <w:rsid w:val="00E16604"/>
    <w:rsid w:val="00E16740"/>
    <w:rsid w:val="00E16759"/>
    <w:rsid w:val="00E1680D"/>
    <w:rsid w:val="00E1681D"/>
    <w:rsid w:val="00E16883"/>
    <w:rsid w:val="00E16932"/>
    <w:rsid w:val="00E16948"/>
    <w:rsid w:val="00E16957"/>
    <w:rsid w:val="00E16BA5"/>
    <w:rsid w:val="00E16BE8"/>
    <w:rsid w:val="00E16D7F"/>
    <w:rsid w:val="00E16DF8"/>
    <w:rsid w:val="00E16E2A"/>
    <w:rsid w:val="00E16E69"/>
    <w:rsid w:val="00E16EF1"/>
    <w:rsid w:val="00E16FE8"/>
    <w:rsid w:val="00E1701B"/>
    <w:rsid w:val="00E17060"/>
    <w:rsid w:val="00E170AD"/>
    <w:rsid w:val="00E170E1"/>
    <w:rsid w:val="00E1751A"/>
    <w:rsid w:val="00E175FC"/>
    <w:rsid w:val="00E17706"/>
    <w:rsid w:val="00E17710"/>
    <w:rsid w:val="00E177C2"/>
    <w:rsid w:val="00E1787B"/>
    <w:rsid w:val="00E17A3D"/>
    <w:rsid w:val="00E17CC1"/>
    <w:rsid w:val="00E17CC7"/>
    <w:rsid w:val="00E17D3C"/>
    <w:rsid w:val="00E17E6D"/>
    <w:rsid w:val="00E17F0D"/>
    <w:rsid w:val="00E20022"/>
    <w:rsid w:val="00E2004B"/>
    <w:rsid w:val="00E20359"/>
    <w:rsid w:val="00E205B7"/>
    <w:rsid w:val="00E2093C"/>
    <w:rsid w:val="00E2096A"/>
    <w:rsid w:val="00E2099B"/>
    <w:rsid w:val="00E20BD4"/>
    <w:rsid w:val="00E20C22"/>
    <w:rsid w:val="00E20C40"/>
    <w:rsid w:val="00E20CCB"/>
    <w:rsid w:val="00E20D4D"/>
    <w:rsid w:val="00E20FD5"/>
    <w:rsid w:val="00E21140"/>
    <w:rsid w:val="00E21297"/>
    <w:rsid w:val="00E21385"/>
    <w:rsid w:val="00E21476"/>
    <w:rsid w:val="00E2161C"/>
    <w:rsid w:val="00E21881"/>
    <w:rsid w:val="00E21A89"/>
    <w:rsid w:val="00E21AA5"/>
    <w:rsid w:val="00E21AC4"/>
    <w:rsid w:val="00E21B45"/>
    <w:rsid w:val="00E21B4F"/>
    <w:rsid w:val="00E21BEC"/>
    <w:rsid w:val="00E21CAD"/>
    <w:rsid w:val="00E21D01"/>
    <w:rsid w:val="00E21E1C"/>
    <w:rsid w:val="00E21ECB"/>
    <w:rsid w:val="00E21ECD"/>
    <w:rsid w:val="00E21F6C"/>
    <w:rsid w:val="00E22009"/>
    <w:rsid w:val="00E2211F"/>
    <w:rsid w:val="00E221F4"/>
    <w:rsid w:val="00E222F2"/>
    <w:rsid w:val="00E22390"/>
    <w:rsid w:val="00E22432"/>
    <w:rsid w:val="00E2249B"/>
    <w:rsid w:val="00E224AF"/>
    <w:rsid w:val="00E22773"/>
    <w:rsid w:val="00E227B6"/>
    <w:rsid w:val="00E227C7"/>
    <w:rsid w:val="00E22878"/>
    <w:rsid w:val="00E228D1"/>
    <w:rsid w:val="00E22900"/>
    <w:rsid w:val="00E229E1"/>
    <w:rsid w:val="00E22C28"/>
    <w:rsid w:val="00E22D29"/>
    <w:rsid w:val="00E22DBC"/>
    <w:rsid w:val="00E22DDA"/>
    <w:rsid w:val="00E22DE9"/>
    <w:rsid w:val="00E22E15"/>
    <w:rsid w:val="00E22FBB"/>
    <w:rsid w:val="00E23097"/>
    <w:rsid w:val="00E231D5"/>
    <w:rsid w:val="00E231E5"/>
    <w:rsid w:val="00E2331B"/>
    <w:rsid w:val="00E23348"/>
    <w:rsid w:val="00E2336E"/>
    <w:rsid w:val="00E2347D"/>
    <w:rsid w:val="00E23561"/>
    <w:rsid w:val="00E23677"/>
    <w:rsid w:val="00E236BD"/>
    <w:rsid w:val="00E23841"/>
    <w:rsid w:val="00E238E7"/>
    <w:rsid w:val="00E23ABB"/>
    <w:rsid w:val="00E23B08"/>
    <w:rsid w:val="00E23B41"/>
    <w:rsid w:val="00E23CC4"/>
    <w:rsid w:val="00E23D75"/>
    <w:rsid w:val="00E23E94"/>
    <w:rsid w:val="00E23E96"/>
    <w:rsid w:val="00E23F16"/>
    <w:rsid w:val="00E240F5"/>
    <w:rsid w:val="00E2410C"/>
    <w:rsid w:val="00E241D1"/>
    <w:rsid w:val="00E243CF"/>
    <w:rsid w:val="00E24456"/>
    <w:rsid w:val="00E24559"/>
    <w:rsid w:val="00E245B4"/>
    <w:rsid w:val="00E24627"/>
    <w:rsid w:val="00E247B8"/>
    <w:rsid w:val="00E2494D"/>
    <w:rsid w:val="00E24963"/>
    <w:rsid w:val="00E24A89"/>
    <w:rsid w:val="00E24BEF"/>
    <w:rsid w:val="00E24C50"/>
    <w:rsid w:val="00E24C60"/>
    <w:rsid w:val="00E24D58"/>
    <w:rsid w:val="00E24DF6"/>
    <w:rsid w:val="00E24FE2"/>
    <w:rsid w:val="00E251A3"/>
    <w:rsid w:val="00E251EB"/>
    <w:rsid w:val="00E25428"/>
    <w:rsid w:val="00E25664"/>
    <w:rsid w:val="00E25838"/>
    <w:rsid w:val="00E2596B"/>
    <w:rsid w:val="00E25B21"/>
    <w:rsid w:val="00E25F59"/>
    <w:rsid w:val="00E2600F"/>
    <w:rsid w:val="00E2609E"/>
    <w:rsid w:val="00E260C4"/>
    <w:rsid w:val="00E2621A"/>
    <w:rsid w:val="00E2626D"/>
    <w:rsid w:val="00E262A6"/>
    <w:rsid w:val="00E26411"/>
    <w:rsid w:val="00E26900"/>
    <w:rsid w:val="00E269DB"/>
    <w:rsid w:val="00E26A56"/>
    <w:rsid w:val="00E26AE5"/>
    <w:rsid w:val="00E26BF4"/>
    <w:rsid w:val="00E26CF8"/>
    <w:rsid w:val="00E26D72"/>
    <w:rsid w:val="00E26E2D"/>
    <w:rsid w:val="00E2700B"/>
    <w:rsid w:val="00E270CE"/>
    <w:rsid w:val="00E270E1"/>
    <w:rsid w:val="00E27109"/>
    <w:rsid w:val="00E271F3"/>
    <w:rsid w:val="00E271FF"/>
    <w:rsid w:val="00E27257"/>
    <w:rsid w:val="00E272CD"/>
    <w:rsid w:val="00E273C4"/>
    <w:rsid w:val="00E273F6"/>
    <w:rsid w:val="00E27415"/>
    <w:rsid w:val="00E2759C"/>
    <w:rsid w:val="00E27614"/>
    <w:rsid w:val="00E2778E"/>
    <w:rsid w:val="00E27D69"/>
    <w:rsid w:val="00E30026"/>
    <w:rsid w:val="00E300D4"/>
    <w:rsid w:val="00E30261"/>
    <w:rsid w:val="00E30454"/>
    <w:rsid w:val="00E304E9"/>
    <w:rsid w:val="00E3054A"/>
    <w:rsid w:val="00E305EC"/>
    <w:rsid w:val="00E306FD"/>
    <w:rsid w:val="00E3078D"/>
    <w:rsid w:val="00E30796"/>
    <w:rsid w:val="00E30B59"/>
    <w:rsid w:val="00E30BF9"/>
    <w:rsid w:val="00E30CD4"/>
    <w:rsid w:val="00E30D20"/>
    <w:rsid w:val="00E30D67"/>
    <w:rsid w:val="00E30D7C"/>
    <w:rsid w:val="00E30E48"/>
    <w:rsid w:val="00E30F10"/>
    <w:rsid w:val="00E30FCC"/>
    <w:rsid w:val="00E310BC"/>
    <w:rsid w:val="00E31126"/>
    <w:rsid w:val="00E313F1"/>
    <w:rsid w:val="00E3157A"/>
    <w:rsid w:val="00E31597"/>
    <w:rsid w:val="00E3170C"/>
    <w:rsid w:val="00E31849"/>
    <w:rsid w:val="00E31894"/>
    <w:rsid w:val="00E318AD"/>
    <w:rsid w:val="00E31B42"/>
    <w:rsid w:val="00E31B54"/>
    <w:rsid w:val="00E31B65"/>
    <w:rsid w:val="00E31C2D"/>
    <w:rsid w:val="00E31C9E"/>
    <w:rsid w:val="00E31CA7"/>
    <w:rsid w:val="00E31D0F"/>
    <w:rsid w:val="00E31DB8"/>
    <w:rsid w:val="00E31E6D"/>
    <w:rsid w:val="00E31EE7"/>
    <w:rsid w:val="00E3201B"/>
    <w:rsid w:val="00E320E5"/>
    <w:rsid w:val="00E32136"/>
    <w:rsid w:val="00E3214E"/>
    <w:rsid w:val="00E3243B"/>
    <w:rsid w:val="00E32509"/>
    <w:rsid w:val="00E327A6"/>
    <w:rsid w:val="00E32889"/>
    <w:rsid w:val="00E32909"/>
    <w:rsid w:val="00E32913"/>
    <w:rsid w:val="00E32A40"/>
    <w:rsid w:val="00E32B31"/>
    <w:rsid w:val="00E32C28"/>
    <w:rsid w:val="00E32C75"/>
    <w:rsid w:val="00E32C78"/>
    <w:rsid w:val="00E32CAE"/>
    <w:rsid w:val="00E32D2E"/>
    <w:rsid w:val="00E32D4F"/>
    <w:rsid w:val="00E32EA4"/>
    <w:rsid w:val="00E32EB1"/>
    <w:rsid w:val="00E3311B"/>
    <w:rsid w:val="00E3316E"/>
    <w:rsid w:val="00E331F4"/>
    <w:rsid w:val="00E333C8"/>
    <w:rsid w:val="00E334DF"/>
    <w:rsid w:val="00E33655"/>
    <w:rsid w:val="00E33750"/>
    <w:rsid w:val="00E33826"/>
    <w:rsid w:val="00E33899"/>
    <w:rsid w:val="00E3389E"/>
    <w:rsid w:val="00E338E3"/>
    <w:rsid w:val="00E3391F"/>
    <w:rsid w:val="00E33992"/>
    <w:rsid w:val="00E339DF"/>
    <w:rsid w:val="00E33A61"/>
    <w:rsid w:val="00E33A69"/>
    <w:rsid w:val="00E33B8D"/>
    <w:rsid w:val="00E33BBC"/>
    <w:rsid w:val="00E33C8D"/>
    <w:rsid w:val="00E33D8E"/>
    <w:rsid w:val="00E33D99"/>
    <w:rsid w:val="00E33E1A"/>
    <w:rsid w:val="00E33F2D"/>
    <w:rsid w:val="00E33F38"/>
    <w:rsid w:val="00E33FD9"/>
    <w:rsid w:val="00E340BC"/>
    <w:rsid w:val="00E34128"/>
    <w:rsid w:val="00E34232"/>
    <w:rsid w:val="00E34253"/>
    <w:rsid w:val="00E342F5"/>
    <w:rsid w:val="00E3446B"/>
    <w:rsid w:val="00E34480"/>
    <w:rsid w:val="00E344DA"/>
    <w:rsid w:val="00E346C5"/>
    <w:rsid w:val="00E348BF"/>
    <w:rsid w:val="00E349C2"/>
    <w:rsid w:val="00E34A02"/>
    <w:rsid w:val="00E34B7E"/>
    <w:rsid w:val="00E34C6B"/>
    <w:rsid w:val="00E34C98"/>
    <w:rsid w:val="00E34D0B"/>
    <w:rsid w:val="00E34E14"/>
    <w:rsid w:val="00E34E26"/>
    <w:rsid w:val="00E34EB6"/>
    <w:rsid w:val="00E350A5"/>
    <w:rsid w:val="00E351D6"/>
    <w:rsid w:val="00E3532D"/>
    <w:rsid w:val="00E353EA"/>
    <w:rsid w:val="00E3541D"/>
    <w:rsid w:val="00E3553D"/>
    <w:rsid w:val="00E35587"/>
    <w:rsid w:val="00E355AA"/>
    <w:rsid w:val="00E3564C"/>
    <w:rsid w:val="00E356D8"/>
    <w:rsid w:val="00E35ADC"/>
    <w:rsid w:val="00E35F62"/>
    <w:rsid w:val="00E360F1"/>
    <w:rsid w:val="00E36219"/>
    <w:rsid w:val="00E36279"/>
    <w:rsid w:val="00E36485"/>
    <w:rsid w:val="00E365B5"/>
    <w:rsid w:val="00E36671"/>
    <w:rsid w:val="00E3679C"/>
    <w:rsid w:val="00E367A7"/>
    <w:rsid w:val="00E367C4"/>
    <w:rsid w:val="00E36A24"/>
    <w:rsid w:val="00E36A72"/>
    <w:rsid w:val="00E36D0B"/>
    <w:rsid w:val="00E36D81"/>
    <w:rsid w:val="00E36E9A"/>
    <w:rsid w:val="00E36F01"/>
    <w:rsid w:val="00E36F33"/>
    <w:rsid w:val="00E36F4F"/>
    <w:rsid w:val="00E36FEC"/>
    <w:rsid w:val="00E370C1"/>
    <w:rsid w:val="00E37352"/>
    <w:rsid w:val="00E37517"/>
    <w:rsid w:val="00E3751E"/>
    <w:rsid w:val="00E37543"/>
    <w:rsid w:val="00E37567"/>
    <w:rsid w:val="00E37586"/>
    <w:rsid w:val="00E376FC"/>
    <w:rsid w:val="00E378B6"/>
    <w:rsid w:val="00E37952"/>
    <w:rsid w:val="00E37C37"/>
    <w:rsid w:val="00E37D73"/>
    <w:rsid w:val="00E37E99"/>
    <w:rsid w:val="00E37EA2"/>
    <w:rsid w:val="00E40190"/>
    <w:rsid w:val="00E401B2"/>
    <w:rsid w:val="00E401D9"/>
    <w:rsid w:val="00E402F5"/>
    <w:rsid w:val="00E403C9"/>
    <w:rsid w:val="00E403E9"/>
    <w:rsid w:val="00E404F8"/>
    <w:rsid w:val="00E4050E"/>
    <w:rsid w:val="00E405CA"/>
    <w:rsid w:val="00E40628"/>
    <w:rsid w:val="00E40687"/>
    <w:rsid w:val="00E407DC"/>
    <w:rsid w:val="00E40882"/>
    <w:rsid w:val="00E40A46"/>
    <w:rsid w:val="00E40C63"/>
    <w:rsid w:val="00E40D1D"/>
    <w:rsid w:val="00E40D62"/>
    <w:rsid w:val="00E40D99"/>
    <w:rsid w:val="00E40E42"/>
    <w:rsid w:val="00E40F80"/>
    <w:rsid w:val="00E4104E"/>
    <w:rsid w:val="00E41296"/>
    <w:rsid w:val="00E412C9"/>
    <w:rsid w:val="00E41357"/>
    <w:rsid w:val="00E41443"/>
    <w:rsid w:val="00E41498"/>
    <w:rsid w:val="00E414A5"/>
    <w:rsid w:val="00E414FF"/>
    <w:rsid w:val="00E418D6"/>
    <w:rsid w:val="00E41965"/>
    <w:rsid w:val="00E41B08"/>
    <w:rsid w:val="00E41B30"/>
    <w:rsid w:val="00E41BDC"/>
    <w:rsid w:val="00E41D62"/>
    <w:rsid w:val="00E41D7C"/>
    <w:rsid w:val="00E42068"/>
    <w:rsid w:val="00E42192"/>
    <w:rsid w:val="00E42534"/>
    <w:rsid w:val="00E4256E"/>
    <w:rsid w:val="00E42704"/>
    <w:rsid w:val="00E42852"/>
    <w:rsid w:val="00E428C0"/>
    <w:rsid w:val="00E428C5"/>
    <w:rsid w:val="00E428E4"/>
    <w:rsid w:val="00E4292F"/>
    <w:rsid w:val="00E42A13"/>
    <w:rsid w:val="00E42A49"/>
    <w:rsid w:val="00E42A54"/>
    <w:rsid w:val="00E42A77"/>
    <w:rsid w:val="00E42B6F"/>
    <w:rsid w:val="00E42B85"/>
    <w:rsid w:val="00E42C30"/>
    <w:rsid w:val="00E42CE6"/>
    <w:rsid w:val="00E42D35"/>
    <w:rsid w:val="00E42DA1"/>
    <w:rsid w:val="00E42DC2"/>
    <w:rsid w:val="00E42DC4"/>
    <w:rsid w:val="00E4327E"/>
    <w:rsid w:val="00E43506"/>
    <w:rsid w:val="00E43553"/>
    <w:rsid w:val="00E43605"/>
    <w:rsid w:val="00E4367C"/>
    <w:rsid w:val="00E43680"/>
    <w:rsid w:val="00E43716"/>
    <w:rsid w:val="00E4386B"/>
    <w:rsid w:val="00E43928"/>
    <w:rsid w:val="00E43962"/>
    <w:rsid w:val="00E4397D"/>
    <w:rsid w:val="00E43B22"/>
    <w:rsid w:val="00E43CB6"/>
    <w:rsid w:val="00E43CD7"/>
    <w:rsid w:val="00E43D4E"/>
    <w:rsid w:val="00E440A8"/>
    <w:rsid w:val="00E442E8"/>
    <w:rsid w:val="00E4443F"/>
    <w:rsid w:val="00E4467D"/>
    <w:rsid w:val="00E447EC"/>
    <w:rsid w:val="00E4495B"/>
    <w:rsid w:val="00E44987"/>
    <w:rsid w:val="00E449B0"/>
    <w:rsid w:val="00E44A01"/>
    <w:rsid w:val="00E44A92"/>
    <w:rsid w:val="00E44BE3"/>
    <w:rsid w:val="00E44C13"/>
    <w:rsid w:val="00E44CE0"/>
    <w:rsid w:val="00E44CF5"/>
    <w:rsid w:val="00E44D23"/>
    <w:rsid w:val="00E44D31"/>
    <w:rsid w:val="00E44D8C"/>
    <w:rsid w:val="00E44E2B"/>
    <w:rsid w:val="00E44E93"/>
    <w:rsid w:val="00E44EFF"/>
    <w:rsid w:val="00E44F11"/>
    <w:rsid w:val="00E45233"/>
    <w:rsid w:val="00E45341"/>
    <w:rsid w:val="00E455B6"/>
    <w:rsid w:val="00E456D2"/>
    <w:rsid w:val="00E4574A"/>
    <w:rsid w:val="00E4580D"/>
    <w:rsid w:val="00E4597D"/>
    <w:rsid w:val="00E459DA"/>
    <w:rsid w:val="00E45A30"/>
    <w:rsid w:val="00E45A4E"/>
    <w:rsid w:val="00E45B24"/>
    <w:rsid w:val="00E45B54"/>
    <w:rsid w:val="00E45C88"/>
    <w:rsid w:val="00E45F8E"/>
    <w:rsid w:val="00E4602F"/>
    <w:rsid w:val="00E460CB"/>
    <w:rsid w:val="00E460D3"/>
    <w:rsid w:val="00E46160"/>
    <w:rsid w:val="00E4624E"/>
    <w:rsid w:val="00E463FE"/>
    <w:rsid w:val="00E46542"/>
    <w:rsid w:val="00E465FB"/>
    <w:rsid w:val="00E4660E"/>
    <w:rsid w:val="00E46823"/>
    <w:rsid w:val="00E4692F"/>
    <w:rsid w:val="00E46965"/>
    <w:rsid w:val="00E46998"/>
    <w:rsid w:val="00E46C0C"/>
    <w:rsid w:val="00E46E44"/>
    <w:rsid w:val="00E46EA3"/>
    <w:rsid w:val="00E46EAA"/>
    <w:rsid w:val="00E471E3"/>
    <w:rsid w:val="00E47290"/>
    <w:rsid w:val="00E472B3"/>
    <w:rsid w:val="00E47400"/>
    <w:rsid w:val="00E47554"/>
    <w:rsid w:val="00E47680"/>
    <w:rsid w:val="00E477E5"/>
    <w:rsid w:val="00E478C8"/>
    <w:rsid w:val="00E478CC"/>
    <w:rsid w:val="00E478D2"/>
    <w:rsid w:val="00E478F1"/>
    <w:rsid w:val="00E47928"/>
    <w:rsid w:val="00E479D1"/>
    <w:rsid w:val="00E47AE4"/>
    <w:rsid w:val="00E47BE8"/>
    <w:rsid w:val="00E47C17"/>
    <w:rsid w:val="00E47EA8"/>
    <w:rsid w:val="00E47EFE"/>
    <w:rsid w:val="00E5009F"/>
    <w:rsid w:val="00E5010E"/>
    <w:rsid w:val="00E5018E"/>
    <w:rsid w:val="00E5027A"/>
    <w:rsid w:val="00E5035B"/>
    <w:rsid w:val="00E50389"/>
    <w:rsid w:val="00E5041F"/>
    <w:rsid w:val="00E50736"/>
    <w:rsid w:val="00E50A0C"/>
    <w:rsid w:val="00E50A2A"/>
    <w:rsid w:val="00E50C14"/>
    <w:rsid w:val="00E50C47"/>
    <w:rsid w:val="00E50CDD"/>
    <w:rsid w:val="00E5103F"/>
    <w:rsid w:val="00E5109F"/>
    <w:rsid w:val="00E510A4"/>
    <w:rsid w:val="00E510E4"/>
    <w:rsid w:val="00E51292"/>
    <w:rsid w:val="00E513E9"/>
    <w:rsid w:val="00E51495"/>
    <w:rsid w:val="00E515B9"/>
    <w:rsid w:val="00E5162C"/>
    <w:rsid w:val="00E5187A"/>
    <w:rsid w:val="00E518C0"/>
    <w:rsid w:val="00E519E9"/>
    <w:rsid w:val="00E51A39"/>
    <w:rsid w:val="00E51BF9"/>
    <w:rsid w:val="00E51C45"/>
    <w:rsid w:val="00E51CBA"/>
    <w:rsid w:val="00E51E63"/>
    <w:rsid w:val="00E51EE6"/>
    <w:rsid w:val="00E51F06"/>
    <w:rsid w:val="00E5203C"/>
    <w:rsid w:val="00E5220A"/>
    <w:rsid w:val="00E522DD"/>
    <w:rsid w:val="00E52386"/>
    <w:rsid w:val="00E5254B"/>
    <w:rsid w:val="00E52573"/>
    <w:rsid w:val="00E527D7"/>
    <w:rsid w:val="00E52823"/>
    <w:rsid w:val="00E52924"/>
    <w:rsid w:val="00E52A4B"/>
    <w:rsid w:val="00E52AAD"/>
    <w:rsid w:val="00E52D20"/>
    <w:rsid w:val="00E52E77"/>
    <w:rsid w:val="00E52F74"/>
    <w:rsid w:val="00E52FA7"/>
    <w:rsid w:val="00E52FE3"/>
    <w:rsid w:val="00E5306D"/>
    <w:rsid w:val="00E532EE"/>
    <w:rsid w:val="00E53401"/>
    <w:rsid w:val="00E53416"/>
    <w:rsid w:val="00E534A3"/>
    <w:rsid w:val="00E53858"/>
    <w:rsid w:val="00E538AF"/>
    <w:rsid w:val="00E53AB6"/>
    <w:rsid w:val="00E53AD5"/>
    <w:rsid w:val="00E53BCE"/>
    <w:rsid w:val="00E53CDE"/>
    <w:rsid w:val="00E53D2F"/>
    <w:rsid w:val="00E53DCC"/>
    <w:rsid w:val="00E53EFD"/>
    <w:rsid w:val="00E53FD5"/>
    <w:rsid w:val="00E5400A"/>
    <w:rsid w:val="00E54161"/>
    <w:rsid w:val="00E542AC"/>
    <w:rsid w:val="00E54341"/>
    <w:rsid w:val="00E5449E"/>
    <w:rsid w:val="00E54604"/>
    <w:rsid w:val="00E5463D"/>
    <w:rsid w:val="00E5478C"/>
    <w:rsid w:val="00E54A7E"/>
    <w:rsid w:val="00E54AD7"/>
    <w:rsid w:val="00E54C51"/>
    <w:rsid w:val="00E54CA7"/>
    <w:rsid w:val="00E54CD7"/>
    <w:rsid w:val="00E54D0B"/>
    <w:rsid w:val="00E54D2D"/>
    <w:rsid w:val="00E54D60"/>
    <w:rsid w:val="00E54DD4"/>
    <w:rsid w:val="00E54E35"/>
    <w:rsid w:val="00E54F22"/>
    <w:rsid w:val="00E5533E"/>
    <w:rsid w:val="00E5551E"/>
    <w:rsid w:val="00E5562B"/>
    <w:rsid w:val="00E55687"/>
    <w:rsid w:val="00E55885"/>
    <w:rsid w:val="00E55996"/>
    <w:rsid w:val="00E55A57"/>
    <w:rsid w:val="00E55B39"/>
    <w:rsid w:val="00E55B98"/>
    <w:rsid w:val="00E55BC2"/>
    <w:rsid w:val="00E55C00"/>
    <w:rsid w:val="00E55C07"/>
    <w:rsid w:val="00E55CC6"/>
    <w:rsid w:val="00E55DFF"/>
    <w:rsid w:val="00E55EC2"/>
    <w:rsid w:val="00E55FEF"/>
    <w:rsid w:val="00E55FF6"/>
    <w:rsid w:val="00E56027"/>
    <w:rsid w:val="00E56073"/>
    <w:rsid w:val="00E562FD"/>
    <w:rsid w:val="00E56308"/>
    <w:rsid w:val="00E5630E"/>
    <w:rsid w:val="00E56400"/>
    <w:rsid w:val="00E56416"/>
    <w:rsid w:val="00E5648E"/>
    <w:rsid w:val="00E5653E"/>
    <w:rsid w:val="00E565B6"/>
    <w:rsid w:val="00E565F4"/>
    <w:rsid w:val="00E5665F"/>
    <w:rsid w:val="00E56694"/>
    <w:rsid w:val="00E567D0"/>
    <w:rsid w:val="00E567F0"/>
    <w:rsid w:val="00E56810"/>
    <w:rsid w:val="00E56842"/>
    <w:rsid w:val="00E56A3F"/>
    <w:rsid w:val="00E56A88"/>
    <w:rsid w:val="00E56AB6"/>
    <w:rsid w:val="00E56B34"/>
    <w:rsid w:val="00E56B6D"/>
    <w:rsid w:val="00E56C62"/>
    <w:rsid w:val="00E56DF6"/>
    <w:rsid w:val="00E56E87"/>
    <w:rsid w:val="00E56FF0"/>
    <w:rsid w:val="00E57133"/>
    <w:rsid w:val="00E572A1"/>
    <w:rsid w:val="00E57361"/>
    <w:rsid w:val="00E5746D"/>
    <w:rsid w:val="00E5748D"/>
    <w:rsid w:val="00E5779E"/>
    <w:rsid w:val="00E57804"/>
    <w:rsid w:val="00E57818"/>
    <w:rsid w:val="00E578DB"/>
    <w:rsid w:val="00E5793C"/>
    <w:rsid w:val="00E57CFF"/>
    <w:rsid w:val="00E57DB9"/>
    <w:rsid w:val="00E57EC5"/>
    <w:rsid w:val="00E57F72"/>
    <w:rsid w:val="00E57F8C"/>
    <w:rsid w:val="00E57FC4"/>
    <w:rsid w:val="00E60383"/>
    <w:rsid w:val="00E603AE"/>
    <w:rsid w:val="00E60577"/>
    <w:rsid w:val="00E606DF"/>
    <w:rsid w:val="00E60725"/>
    <w:rsid w:val="00E609A6"/>
    <w:rsid w:val="00E609E1"/>
    <w:rsid w:val="00E60A52"/>
    <w:rsid w:val="00E60B20"/>
    <w:rsid w:val="00E60BE0"/>
    <w:rsid w:val="00E60DE3"/>
    <w:rsid w:val="00E61042"/>
    <w:rsid w:val="00E6112A"/>
    <w:rsid w:val="00E61140"/>
    <w:rsid w:val="00E61147"/>
    <w:rsid w:val="00E61176"/>
    <w:rsid w:val="00E61179"/>
    <w:rsid w:val="00E61471"/>
    <w:rsid w:val="00E614C5"/>
    <w:rsid w:val="00E615D9"/>
    <w:rsid w:val="00E6171D"/>
    <w:rsid w:val="00E61942"/>
    <w:rsid w:val="00E61A7C"/>
    <w:rsid w:val="00E61C28"/>
    <w:rsid w:val="00E61CB7"/>
    <w:rsid w:val="00E61CC4"/>
    <w:rsid w:val="00E61F1B"/>
    <w:rsid w:val="00E62180"/>
    <w:rsid w:val="00E62188"/>
    <w:rsid w:val="00E62350"/>
    <w:rsid w:val="00E623C4"/>
    <w:rsid w:val="00E62401"/>
    <w:rsid w:val="00E62444"/>
    <w:rsid w:val="00E624C0"/>
    <w:rsid w:val="00E62692"/>
    <w:rsid w:val="00E626B6"/>
    <w:rsid w:val="00E626BC"/>
    <w:rsid w:val="00E627FC"/>
    <w:rsid w:val="00E62888"/>
    <w:rsid w:val="00E629B5"/>
    <w:rsid w:val="00E62AE1"/>
    <w:rsid w:val="00E62BA8"/>
    <w:rsid w:val="00E62BFB"/>
    <w:rsid w:val="00E62CE3"/>
    <w:rsid w:val="00E62E9F"/>
    <w:rsid w:val="00E62F64"/>
    <w:rsid w:val="00E62FBF"/>
    <w:rsid w:val="00E63059"/>
    <w:rsid w:val="00E63061"/>
    <w:rsid w:val="00E6307A"/>
    <w:rsid w:val="00E63207"/>
    <w:rsid w:val="00E6331C"/>
    <w:rsid w:val="00E6342F"/>
    <w:rsid w:val="00E63640"/>
    <w:rsid w:val="00E6364D"/>
    <w:rsid w:val="00E637BD"/>
    <w:rsid w:val="00E6380A"/>
    <w:rsid w:val="00E63A33"/>
    <w:rsid w:val="00E63B6A"/>
    <w:rsid w:val="00E63BF4"/>
    <w:rsid w:val="00E63EDA"/>
    <w:rsid w:val="00E63F49"/>
    <w:rsid w:val="00E63FD2"/>
    <w:rsid w:val="00E6406E"/>
    <w:rsid w:val="00E640FC"/>
    <w:rsid w:val="00E64117"/>
    <w:rsid w:val="00E64187"/>
    <w:rsid w:val="00E6421C"/>
    <w:rsid w:val="00E64846"/>
    <w:rsid w:val="00E64949"/>
    <w:rsid w:val="00E649F2"/>
    <w:rsid w:val="00E64AA7"/>
    <w:rsid w:val="00E64B4B"/>
    <w:rsid w:val="00E64C3A"/>
    <w:rsid w:val="00E64CD6"/>
    <w:rsid w:val="00E64E71"/>
    <w:rsid w:val="00E6504C"/>
    <w:rsid w:val="00E65119"/>
    <w:rsid w:val="00E651E9"/>
    <w:rsid w:val="00E65369"/>
    <w:rsid w:val="00E654FC"/>
    <w:rsid w:val="00E657D1"/>
    <w:rsid w:val="00E65967"/>
    <w:rsid w:val="00E659BD"/>
    <w:rsid w:val="00E65C8A"/>
    <w:rsid w:val="00E65D20"/>
    <w:rsid w:val="00E65D5D"/>
    <w:rsid w:val="00E65D69"/>
    <w:rsid w:val="00E65E9D"/>
    <w:rsid w:val="00E65F8F"/>
    <w:rsid w:val="00E6619E"/>
    <w:rsid w:val="00E6623B"/>
    <w:rsid w:val="00E6624D"/>
    <w:rsid w:val="00E66465"/>
    <w:rsid w:val="00E664E0"/>
    <w:rsid w:val="00E66558"/>
    <w:rsid w:val="00E66596"/>
    <w:rsid w:val="00E666AD"/>
    <w:rsid w:val="00E666C3"/>
    <w:rsid w:val="00E668C5"/>
    <w:rsid w:val="00E66B73"/>
    <w:rsid w:val="00E66BA2"/>
    <w:rsid w:val="00E66C9D"/>
    <w:rsid w:val="00E66C9E"/>
    <w:rsid w:val="00E66D3D"/>
    <w:rsid w:val="00E66D6E"/>
    <w:rsid w:val="00E66DDA"/>
    <w:rsid w:val="00E66E4C"/>
    <w:rsid w:val="00E66ECE"/>
    <w:rsid w:val="00E66F98"/>
    <w:rsid w:val="00E6712D"/>
    <w:rsid w:val="00E67247"/>
    <w:rsid w:val="00E6725E"/>
    <w:rsid w:val="00E67315"/>
    <w:rsid w:val="00E67347"/>
    <w:rsid w:val="00E6748B"/>
    <w:rsid w:val="00E6754E"/>
    <w:rsid w:val="00E6768B"/>
    <w:rsid w:val="00E67755"/>
    <w:rsid w:val="00E67794"/>
    <w:rsid w:val="00E67AFC"/>
    <w:rsid w:val="00E67CE5"/>
    <w:rsid w:val="00E67CE8"/>
    <w:rsid w:val="00E67D44"/>
    <w:rsid w:val="00E7003B"/>
    <w:rsid w:val="00E7010C"/>
    <w:rsid w:val="00E70229"/>
    <w:rsid w:val="00E702D2"/>
    <w:rsid w:val="00E702F2"/>
    <w:rsid w:val="00E7035A"/>
    <w:rsid w:val="00E70438"/>
    <w:rsid w:val="00E7048D"/>
    <w:rsid w:val="00E7068F"/>
    <w:rsid w:val="00E70BC4"/>
    <w:rsid w:val="00E70C52"/>
    <w:rsid w:val="00E70C88"/>
    <w:rsid w:val="00E70C95"/>
    <w:rsid w:val="00E70F70"/>
    <w:rsid w:val="00E710BE"/>
    <w:rsid w:val="00E71440"/>
    <w:rsid w:val="00E71472"/>
    <w:rsid w:val="00E714D7"/>
    <w:rsid w:val="00E715EA"/>
    <w:rsid w:val="00E71606"/>
    <w:rsid w:val="00E71658"/>
    <w:rsid w:val="00E71707"/>
    <w:rsid w:val="00E71716"/>
    <w:rsid w:val="00E7185E"/>
    <w:rsid w:val="00E7197F"/>
    <w:rsid w:val="00E71A98"/>
    <w:rsid w:val="00E71AEE"/>
    <w:rsid w:val="00E71B33"/>
    <w:rsid w:val="00E71C6A"/>
    <w:rsid w:val="00E71D2D"/>
    <w:rsid w:val="00E71E54"/>
    <w:rsid w:val="00E71E71"/>
    <w:rsid w:val="00E71EE1"/>
    <w:rsid w:val="00E71FBB"/>
    <w:rsid w:val="00E72138"/>
    <w:rsid w:val="00E72304"/>
    <w:rsid w:val="00E723A2"/>
    <w:rsid w:val="00E726B3"/>
    <w:rsid w:val="00E72774"/>
    <w:rsid w:val="00E727CF"/>
    <w:rsid w:val="00E72934"/>
    <w:rsid w:val="00E72997"/>
    <w:rsid w:val="00E72A61"/>
    <w:rsid w:val="00E72A67"/>
    <w:rsid w:val="00E72B23"/>
    <w:rsid w:val="00E72B5B"/>
    <w:rsid w:val="00E72CC9"/>
    <w:rsid w:val="00E72D1A"/>
    <w:rsid w:val="00E72D63"/>
    <w:rsid w:val="00E72EB8"/>
    <w:rsid w:val="00E7310B"/>
    <w:rsid w:val="00E731B9"/>
    <w:rsid w:val="00E7323C"/>
    <w:rsid w:val="00E7359D"/>
    <w:rsid w:val="00E7364A"/>
    <w:rsid w:val="00E736D5"/>
    <w:rsid w:val="00E73749"/>
    <w:rsid w:val="00E7379F"/>
    <w:rsid w:val="00E737F6"/>
    <w:rsid w:val="00E7399F"/>
    <w:rsid w:val="00E73ADE"/>
    <w:rsid w:val="00E73AED"/>
    <w:rsid w:val="00E73B50"/>
    <w:rsid w:val="00E73BA2"/>
    <w:rsid w:val="00E73DD1"/>
    <w:rsid w:val="00E73FB4"/>
    <w:rsid w:val="00E740CA"/>
    <w:rsid w:val="00E740EB"/>
    <w:rsid w:val="00E741F9"/>
    <w:rsid w:val="00E7425B"/>
    <w:rsid w:val="00E74454"/>
    <w:rsid w:val="00E7462C"/>
    <w:rsid w:val="00E7470F"/>
    <w:rsid w:val="00E7477B"/>
    <w:rsid w:val="00E747BB"/>
    <w:rsid w:val="00E747E9"/>
    <w:rsid w:val="00E747EC"/>
    <w:rsid w:val="00E74865"/>
    <w:rsid w:val="00E7489A"/>
    <w:rsid w:val="00E748D7"/>
    <w:rsid w:val="00E74A62"/>
    <w:rsid w:val="00E74BAB"/>
    <w:rsid w:val="00E74C79"/>
    <w:rsid w:val="00E74CAD"/>
    <w:rsid w:val="00E74CB7"/>
    <w:rsid w:val="00E74D7C"/>
    <w:rsid w:val="00E74EB7"/>
    <w:rsid w:val="00E74F6B"/>
    <w:rsid w:val="00E7509C"/>
    <w:rsid w:val="00E75202"/>
    <w:rsid w:val="00E752A1"/>
    <w:rsid w:val="00E75328"/>
    <w:rsid w:val="00E7552C"/>
    <w:rsid w:val="00E756AA"/>
    <w:rsid w:val="00E75752"/>
    <w:rsid w:val="00E7585A"/>
    <w:rsid w:val="00E75885"/>
    <w:rsid w:val="00E75887"/>
    <w:rsid w:val="00E7598E"/>
    <w:rsid w:val="00E75999"/>
    <w:rsid w:val="00E75B14"/>
    <w:rsid w:val="00E75B7B"/>
    <w:rsid w:val="00E75C00"/>
    <w:rsid w:val="00E75CCC"/>
    <w:rsid w:val="00E75D4A"/>
    <w:rsid w:val="00E75E15"/>
    <w:rsid w:val="00E75E27"/>
    <w:rsid w:val="00E75EEE"/>
    <w:rsid w:val="00E76106"/>
    <w:rsid w:val="00E76171"/>
    <w:rsid w:val="00E76212"/>
    <w:rsid w:val="00E7623B"/>
    <w:rsid w:val="00E763BE"/>
    <w:rsid w:val="00E766B2"/>
    <w:rsid w:val="00E76907"/>
    <w:rsid w:val="00E76AD2"/>
    <w:rsid w:val="00E76B9F"/>
    <w:rsid w:val="00E76CBB"/>
    <w:rsid w:val="00E772BF"/>
    <w:rsid w:val="00E7736D"/>
    <w:rsid w:val="00E773DC"/>
    <w:rsid w:val="00E773E9"/>
    <w:rsid w:val="00E77471"/>
    <w:rsid w:val="00E77517"/>
    <w:rsid w:val="00E77576"/>
    <w:rsid w:val="00E7757E"/>
    <w:rsid w:val="00E7776F"/>
    <w:rsid w:val="00E777A0"/>
    <w:rsid w:val="00E7793B"/>
    <w:rsid w:val="00E7798D"/>
    <w:rsid w:val="00E779B7"/>
    <w:rsid w:val="00E77B1D"/>
    <w:rsid w:val="00E77C02"/>
    <w:rsid w:val="00E77CDB"/>
    <w:rsid w:val="00E77D15"/>
    <w:rsid w:val="00E77D8B"/>
    <w:rsid w:val="00E77FBD"/>
    <w:rsid w:val="00E77FE5"/>
    <w:rsid w:val="00E8001E"/>
    <w:rsid w:val="00E80102"/>
    <w:rsid w:val="00E80126"/>
    <w:rsid w:val="00E80255"/>
    <w:rsid w:val="00E80274"/>
    <w:rsid w:val="00E8046C"/>
    <w:rsid w:val="00E8051D"/>
    <w:rsid w:val="00E80597"/>
    <w:rsid w:val="00E8074E"/>
    <w:rsid w:val="00E809AA"/>
    <w:rsid w:val="00E80A22"/>
    <w:rsid w:val="00E80C3A"/>
    <w:rsid w:val="00E80E14"/>
    <w:rsid w:val="00E80EC2"/>
    <w:rsid w:val="00E81436"/>
    <w:rsid w:val="00E8144C"/>
    <w:rsid w:val="00E81570"/>
    <w:rsid w:val="00E815CA"/>
    <w:rsid w:val="00E8175B"/>
    <w:rsid w:val="00E818FD"/>
    <w:rsid w:val="00E81BAB"/>
    <w:rsid w:val="00E81F39"/>
    <w:rsid w:val="00E8201A"/>
    <w:rsid w:val="00E82092"/>
    <w:rsid w:val="00E820FD"/>
    <w:rsid w:val="00E825A1"/>
    <w:rsid w:val="00E826AB"/>
    <w:rsid w:val="00E827CD"/>
    <w:rsid w:val="00E82A37"/>
    <w:rsid w:val="00E82C6B"/>
    <w:rsid w:val="00E82D37"/>
    <w:rsid w:val="00E82E19"/>
    <w:rsid w:val="00E82E87"/>
    <w:rsid w:val="00E82EF2"/>
    <w:rsid w:val="00E83017"/>
    <w:rsid w:val="00E83164"/>
    <w:rsid w:val="00E8338C"/>
    <w:rsid w:val="00E833E3"/>
    <w:rsid w:val="00E8348D"/>
    <w:rsid w:val="00E834B5"/>
    <w:rsid w:val="00E8364A"/>
    <w:rsid w:val="00E83727"/>
    <w:rsid w:val="00E837D0"/>
    <w:rsid w:val="00E83825"/>
    <w:rsid w:val="00E838F6"/>
    <w:rsid w:val="00E839F7"/>
    <w:rsid w:val="00E83A0F"/>
    <w:rsid w:val="00E83A4E"/>
    <w:rsid w:val="00E83A5B"/>
    <w:rsid w:val="00E83B14"/>
    <w:rsid w:val="00E83BB1"/>
    <w:rsid w:val="00E83CEA"/>
    <w:rsid w:val="00E83D2F"/>
    <w:rsid w:val="00E83D83"/>
    <w:rsid w:val="00E83E0D"/>
    <w:rsid w:val="00E83F9F"/>
    <w:rsid w:val="00E84009"/>
    <w:rsid w:val="00E84039"/>
    <w:rsid w:val="00E84079"/>
    <w:rsid w:val="00E8426C"/>
    <w:rsid w:val="00E8438B"/>
    <w:rsid w:val="00E843B4"/>
    <w:rsid w:val="00E845BF"/>
    <w:rsid w:val="00E84662"/>
    <w:rsid w:val="00E84753"/>
    <w:rsid w:val="00E8475D"/>
    <w:rsid w:val="00E847EC"/>
    <w:rsid w:val="00E84A3C"/>
    <w:rsid w:val="00E84A51"/>
    <w:rsid w:val="00E84C34"/>
    <w:rsid w:val="00E84D59"/>
    <w:rsid w:val="00E84DA2"/>
    <w:rsid w:val="00E84E1F"/>
    <w:rsid w:val="00E84E90"/>
    <w:rsid w:val="00E85165"/>
    <w:rsid w:val="00E85166"/>
    <w:rsid w:val="00E851C7"/>
    <w:rsid w:val="00E85218"/>
    <w:rsid w:val="00E8523C"/>
    <w:rsid w:val="00E85276"/>
    <w:rsid w:val="00E852AE"/>
    <w:rsid w:val="00E8531D"/>
    <w:rsid w:val="00E8538F"/>
    <w:rsid w:val="00E853C7"/>
    <w:rsid w:val="00E853F3"/>
    <w:rsid w:val="00E8556A"/>
    <w:rsid w:val="00E8563F"/>
    <w:rsid w:val="00E857BD"/>
    <w:rsid w:val="00E858F7"/>
    <w:rsid w:val="00E85A40"/>
    <w:rsid w:val="00E85B66"/>
    <w:rsid w:val="00E85BBE"/>
    <w:rsid w:val="00E85CE3"/>
    <w:rsid w:val="00E85D5A"/>
    <w:rsid w:val="00E85E28"/>
    <w:rsid w:val="00E85E91"/>
    <w:rsid w:val="00E8601A"/>
    <w:rsid w:val="00E86037"/>
    <w:rsid w:val="00E86194"/>
    <w:rsid w:val="00E863D4"/>
    <w:rsid w:val="00E8649C"/>
    <w:rsid w:val="00E864AA"/>
    <w:rsid w:val="00E864CE"/>
    <w:rsid w:val="00E86631"/>
    <w:rsid w:val="00E86649"/>
    <w:rsid w:val="00E867E8"/>
    <w:rsid w:val="00E86875"/>
    <w:rsid w:val="00E86934"/>
    <w:rsid w:val="00E8697F"/>
    <w:rsid w:val="00E86C15"/>
    <w:rsid w:val="00E86C56"/>
    <w:rsid w:val="00E86C87"/>
    <w:rsid w:val="00E86C9C"/>
    <w:rsid w:val="00E86D4B"/>
    <w:rsid w:val="00E86E83"/>
    <w:rsid w:val="00E86EAC"/>
    <w:rsid w:val="00E86F0A"/>
    <w:rsid w:val="00E86F7C"/>
    <w:rsid w:val="00E86FB8"/>
    <w:rsid w:val="00E870E3"/>
    <w:rsid w:val="00E874F7"/>
    <w:rsid w:val="00E8757F"/>
    <w:rsid w:val="00E877D2"/>
    <w:rsid w:val="00E877FB"/>
    <w:rsid w:val="00E878FE"/>
    <w:rsid w:val="00E87DF7"/>
    <w:rsid w:val="00E90022"/>
    <w:rsid w:val="00E9006F"/>
    <w:rsid w:val="00E90137"/>
    <w:rsid w:val="00E90293"/>
    <w:rsid w:val="00E903BB"/>
    <w:rsid w:val="00E90527"/>
    <w:rsid w:val="00E905B7"/>
    <w:rsid w:val="00E905BF"/>
    <w:rsid w:val="00E9063B"/>
    <w:rsid w:val="00E906F8"/>
    <w:rsid w:val="00E9071D"/>
    <w:rsid w:val="00E907EA"/>
    <w:rsid w:val="00E90965"/>
    <w:rsid w:val="00E90971"/>
    <w:rsid w:val="00E909C8"/>
    <w:rsid w:val="00E90BE5"/>
    <w:rsid w:val="00E90CBA"/>
    <w:rsid w:val="00E90D72"/>
    <w:rsid w:val="00E90DB2"/>
    <w:rsid w:val="00E90EFE"/>
    <w:rsid w:val="00E91189"/>
    <w:rsid w:val="00E911CE"/>
    <w:rsid w:val="00E9127F"/>
    <w:rsid w:val="00E91370"/>
    <w:rsid w:val="00E91650"/>
    <w:rsid w:val="00E919F9"/>
    <w:rsid w:val="00E91B33"/>
    <w:rsid w:val="00E91B7B"/>
    <w:rsid w:val="00E91C68"/>
    <w:rsid w:val="00E91DE2"/>
    <w:rsid w:val="00E91EFC"/>
    <w:rsid w:val="00E91F17"/>
    <w:rsid w:val="00E91F48"/>
    <w:rsid w:val="00E91FC9"/>
    <w:rsid w:val="00E921B4"/>
    <w:rsid w:val="00E9263A"/>
    <w:rsid w:val="00E92743"/>
    <w:rsid w:val="00E927BB"/>
    <w:rsid w:val="00E927C5"/>
    <w:rsid w:val="00E927D0"/>
    <w:rsid w:val="00E92844"/>
    <w:rsid w:val="00E92882"/>
    <w:rsid w:val="00E928B3"/>
    <w:rsid w:val="00E92A87"/>
    <w:rsid w:val="00E92AC0"/>
    <w:rsid w:val="00E92C65"/>
    <w:rsid w:val="00E92D85"/>
    <w:rsid w:val="00E92E47"/>
    <w:rsid w:val="00E92F4E"/>
    <w:rsid w:val="00E93005"/>
    <w:rsid w:val="00E930A8"/>
    <w:rsid w:val="00E930B9"/>
    <w:rsid w:val="00E931F6"/>
    <w:rsid w:val="00E93243"/>
    <w:rsid w:val="00E93464"/>
    <w:rsid w:val="00E934E6"/>
    <w:rsid w:val="00E937FE"/>
    <w:rsid w:val="00E93973"/>
    <w:rsid w:val="00E93ABD"/>
    <w:rsid w:val="00E93B53"/>
    <w:rsid w:val="00E93B8B"/>
    <w:rsid w:val="00E93B9A"/>
    <w:rsid w:val="00E93D0A"/>
    <w:rsid w:val="00E93D10"/>
    <w:rsid w:val="00E93EC1"/>
    <w:rsid w:val="00E93FD7"/>
    <w:rsid w:val="00E94107"/>
    <w:rsid w:val="00E94333"/>
    <w:rsid w:val="00E94401"/>
    <w:rsid w:val="00E9443A"/>
    <w:rsid w:val="00E94948"/>
    <w:rsid w:val="00E949AE"/>
    <w:rsid w:val="00E949DF"/>
    <w:rsid w:val="00E94B2F"/>
    <w:rsid w:val="00E94BC3"/>
    <w:rsid w:val="00E94CA9"/>
    <w:rsid w:val="00E94E8C"/>
    <w:rsid w:val="00E94EB1"/>
    <w:rsid w:val="00E94EB9"/>
    <w:rsid w:val="00E95037"/>
    <w:rsid w:val="00E95068"/>
    <w:rsid w:val="00E95072"/>
    <w:rsid w:val="00E950C7"/>
    <w:rsid w:val="00E951DE"/>
    <w:rsid w:val="00E95293"/>
    <w:rsid w:val="00E95384"/>
    <w:rsid w:val="00E95431"/>
    <w:rsid w:val="00E95620"/>
    <w:rsid w:val="00E9595D"/>
    <w:rsid w:val="00E959CB"/>
    <w:rsid w:val="00E95BE7"/>
    <w:rsid w:val="00E95CE8"/>
    <w:rsid w:val="00E95D94"/>
    <w:rsid w:val="00E95DA2"/>
    <w:rsid w:val="00E95E03"/>
    <w:rsid w:val="00E95E14"/>
    <w:rsid w:val="00E96083"/>
    <w:rsid w:val="00E960F1"/>
    <w:rsid w:val="00E96100"/>
    <w:rsid w:val="00E96160"/>
    <w:rsid w:val="00E962B5"/>
    <w:rsid w:val="00E965D5"/>
    <w:rsid w:val="00E96848"/>
    <w:rsid w:val="00E968B9"/>
    <w:rsid w:val="00E9696F"/>
    <w:rsid w:val="00E969B2"/>
    <w:rsid w:val="00E96BF3"/>
    <w:rsid w:val="00E96D3F"/>
    <w:rsid w:val="00E96D86"/>
    <w:rsid w:val="00E96E31"/>
    <w:rsid w:val="00E96F79"/>
    <w:rsid w:val="00E96F95"/>
    <w:rsid w:val="00E97048"/>
    <w:rsid w:val="00E97052"/>
    <w:rsid w:val="00E971E9"/>
    <w:rsid w:val="00E97262"/>
    <w:rsid w:val="00E9730F"/>
    <w:rsid w:val="00E973D1"/>
    <w:rsid w:val="00E97561"/>
    <w:rsid w:val="00E9764A"/>
    <w:rsid w:val="00E97658"/>
    <w:rsid w:val="00E97680"/>
    <w:rsid w:val="00E97822"/>
    <w:rsid w:val="00E9793C"/>
    <w:rsid w:val="00E979A3"/>
    <w:rsid w:val="00E97A2D"/>
    <w:rsid w:val="00E97A53"/>
    <w:rsid w:val="00E97A93"/>
    <w:rsid w:val="00E97AC5"/>
    <w:rsid w:val="00E97AEA"/>
    <w:rsid w:val="00E97CCB"/>
    <w:rsid w:val="00E97E04"/>
    <w:rsid w:val="00E97E41"/>
    <w:rsid w:val="00E97E5A"/>
    <w:rsid w:val="00E97F91"/>
    <w:rsid w:val="00E97FDB"/>
    <w:rsid w:val="00EA0010"/>
    <w:rsid w:val="00EA022E"/>
    <w:rsid w:val="00EA02C4"/>
    <w:rsid w:val="00EA038F"/>
    <w:rsid w:val="00EA04B0"/>
    <w:rsid w:val="00EA05DC"/>
    <w:rsid w:val="00EA0839"/>
    <w:rsid w:val="00EA0A4E"/>
    <w:rsid w:val="00EA0A54"/>
    <w:rsid w:val="00EA0A8D"/>
    <w:rsid w:val="00EA0AAA"/>
    <w:rsid w:val="00EA0AB8"/>
    <w:rsid w:val="00EA0AE4"/>
    <w:rsid w:val="00EA0CFD"/>
    <w:rsid w:val="00EA0ED4"/>
    <w:rsid w:val="00EA0F92"/>
    <w:rsid w:val="00EA1133"/>
    <w:rsid w:val="00EA122B"/>
    <w:rsid w:val="00EA1360"/>
    <w:rsid w:val="00EA140C"/>
    <w:rsid w:val="00EA14B8"/>
    <w:rsid w:val="00EA1563"/>
    <w:rsid w:val="00EA1575"/>
    <w:rsid w:val="00EA1673"/>
    <w:rsid w:val="00EA189C"/>
    <w:rsid w:val="00EA1A33"/>
    <w:rsid w:val="00EA1A83"/>
    <w:rsid w:val="00EA1AB8"/>
    <w:rsid w:val="00EA1BD7"/>
    <w:rsid w:val="00EA1CBE"/>
    <w:rsid w:val="00EA1D19"/>
    <w:rsid w:val="00EA1DB3"/>
    <w:rsid w:val="00EA1FA6"/>
    <w:rsid w:val="00EA20B7"/>
    <w:rsid w:val="00EA215E"/>
    <w:rsid w:val="00EA21B1"/>
    <w:rsid w:val="00EA2329"/>
    <w:rsid w:val="00EA242A"/>
    <w:rsid w:val="00EA257B"/>
    <w:rsid w:val="00EA257F"/>
    <w:rsid w:val="00EA26E8"/>
    <w:rsid w:val="00EA278B"/>
    <w:rsid w:val="00EA2914"/>
    <w:rsid w:val="00EA296D"/>
    <w:rsid w:val="00EA297A"/>
    <w:rsid w:val="00EA29B1"/>
    <w:rsid w:val="00EA29B3"/>
    <w:rsid w:val="00EA29B7"/>
    <w:rsid w:val="00EA2A26"/>
    <w:rsid w:val="00EA2A5D"/>
    <w:rsid w:val="00EA2BC7"/>
    <w:rsid w:val="00EA2CB6"/>
    <w:rsid w:val="00EA2CF3"/>
    <w:rsid w:val="00EA2D5E"/>
    <w:rsid w:val="00EA3094"/>
    <w:rsid w:val="00EA30CB"/>
    <w:rsid w:val="00EA30F6"/>
    <w:rsid w:val="00EA3141"/>
    <w:rsid w:val="00EA315D"/>
    <w:rsid w:val="00EA31CC"/>
    <w:rsid w:val="00EA329F"/>
    <w:rsid w:val="00EA3490"/>
    <w:rsid w:val="00EA353A"/>
    <w:rsid w:val="00EA35E4"/>
    <w:rsid w:val="00EA362E"/>
    <w:rsid w:val="00EA3642"/>
    <w:rsid w:val="00EA3722"/>
    <w:rsid w:val="00EA373B"/>
    <w:rsid w:val="00EA37AD"/>
    <w:rsid w:val="00EA38B1"/>
    <w:rsid w:val="00EA38ED"/>
    <w:rsid w:val="00EA3913"/>
    <w:rsid w:val="00EA39B0"/>
    <w:rsid w:val="00EA39CE"/>
    <w:rsid w:val="00EA3A40"/>
    <w:rsid w:val="00EA3A6B"/>
    <w:rsid w:val="00EA3B33"/>
    <w:rsid w:val="00EA3BD6"/>
    <w:rsid w:val="00EA3CA6"/>
    <w:rsid w:val="00EA3D8F"/>
    <w:rsid w:val="00EA3EF2"/>
    <w:rsid w:val="00EA4040"/>
    <w:rsid w:val="00EA412D"/>
    <w:rsid w:val="00EA41CB"/>
    <w:rsid w:val="00EA41FF"/>
    <w:rsid w:val="00EA47DD"/>
    <w:rsid w:val="00EA4812"/>
    <w:rsid w:val="00EA4860"/>
    <w:rsid w:val="00EA492B"/>
    <w:rsid w:val="00EA4B60"/>
    <w:rsid w:val="00EA4CAA"/>
    <w:rsid w:val="00EA4D2F"/>
    <w:rsid w:val="00EA4F75"/>
    <w:rsid w:val="00EA53E1"/>
    <w:rsid w:val="00EA541B"/>
    <w:rsid w:val="00EA5476"/>
    <w:rsid w:val="00EA54A1"/>
    <w:rsid w:val="00EA5520"/>
    <w:rsid w:val="00EA56B2"/>
    <w:rsid w:val="00EA570D"/>
    <w:rsid w:val="00EA577F"/>
    <w:rsid w:val="00EA5988"/>
    <w:rsid w:val="00EA5BD2"/>
    <w:rsid w:val="00EA5C8A"/>
    <w:rsid w:val="00EA5D21"/>
    <w:rsid w:val="00EA5D4A"/>
    <w:rsid w:val="00EA5E11"/>
    <w:rsid w:val="00EA5FC8"/>
    <w:rsid w:val="00EA6098"/>
    <w:rsid w:val="00EA63BF"/>
    <w:rsid w:val="00EA6492"/>
    <w:rsid w:val="00EA667D"/>
    <w:rsid w:val="00EA66A7"/>
    <w:rsid w:val="00EA679C"/>
    <w:rsid w:val="00EA68D0"/>
    <w:rsid w:val="00EA6AE2"/>
    <w:rsid w:val="00EA6B27"/>
    <w:rsid w:val="00EA6B85"/>
    <w:rsid w:val="00EA6C68"/>
    <w:rsid w:val="00EA6D10"/>
    <w:rsid w:val="00EA6EA0"/>
    <w:rsid w:val="00EA6EAC"/>
    <w:rsid w:val="00EA6F91"/>
    <w:rsid w:val="00EA6FB0"/>
    <w:rsid w:val="00EA7042"/>
    <w:rsid w:val="00EA7142"/>
    <w:rsid w:val="00EA730A"/>
    <w:rsid w:val="00EA7319"/>
    <w:rsid w:val="00EA731B"/>
    <w:rsid w:val="00EA750E"/>
    <w:rsid w:val="00EA7536"/>
    <w:rsid w:val="00EA7706"/>
    <w:rsid w:val="00EA782D"/>
    <w:rsid w:val="00EA78A2"/>
    <w:rsid w:val="00EA79C3"/>
    <w:rsid w:val="00EA7AC0"/>
    <w:rsid w:val="00EA7CDE"/>
    <w:rsid w:val="00EA7D40"/>
    <w:rsid w:val="00EA7D48"/>
    <w:rsid w:val="00EA7DF1"/>
    <w:rsid w:val="00EA7EBB"/>
    <w:rsid w:val="00EA7EC4"/>
    <w:rsid w:val="00EA7FB5"/>
    <w:rsid w:val="00EB00D6"/>
    <w:rsid w:val="00EB0325"/>
    <w:rsid w:val="00EB032D"/>
    <w:rsid w:val="00EB034E"/>
    <w:rsid w:val="00EB0376"/>
    <w:rsid w:val="00EB0382"/>
    <w:rsid w:val="00EB0424"/>
    <w:rsid w:val="00EB049D"/>
    <w:rsid w:val="00EB0767"/>
    <w:rsid w:val="00EB07FC"/>
    <w:rsid w:val="00EB0894"/>
    <w:rsid w:val="00EB0A5F"/>
    <w:rsid w:val="00EB0B75"/>
    <w:rsid w:val="00EB0BB6"/>
    <w:rsid w:val="00EB0C64"/>
    <w:rsid w:val="00EB0C74"/>
    <w:rsid w:val="00EB0CA5"/>
    <w:rsid w:val="00EB0CEB"/>
    <w:rsid w:val="00EB0F09"/>
    <w:rsid w:val="00EB0F52"/>
    <w:rsid w:val="00EB1003"/>
    <w:rsid w:val="00EB1099"/>
    <w:rsid w:val="00EB1169"/>
    <w:rsid w:val="00EB118F"/>
    <w:rsid w:val="00EB119D"/>
    <w:rsid w:val="00EB131B"/>
    <w:rsid w:val="00EB13B6"/>
    <w:rsid w:val="00EB1423"/>
    <w:rsid w:val="00EB151C"/>
    <w:rsid w:val="00EB15AD"/>
    <w:rsid w:val="00EB15E2"/>
    <w:rsid w:val="00EB16B3"/>
    <w:rsid w:val="00EB17D8"/>
    <w:rsid w:val="00EB19BC"/>
    <w:rsid w:val="00EB1B21"/>
    <w:rsid w:val="00EB1B25"/>
    <w:rsid w:val="00EB1C40"/>
    <w:rsid w:val="00EB1C94"/>
    <w:rsid w:val="00EB1F53"/>
    <w:rsid w:val="00EB1FDF"/>
    <w:rsid w:val="00EB20B7"/>
    <w:rsid w:val="00EB213D"/>
    <w:rsid w:val="00EB218C"/>
    <w:rsid w:val="00EB2581"/>
    <w:rsid w:val="00EB25EF"/>
    <w:rsid w:val="00EB27FE"/>
    <w:rsid w:val="00EB2834"/>
    <w:rsid w:val="00EB285B"/>
    <w:rsid w:val="00EB2A9E"/>
    <w:rsid w:val="00EB2B5A"/>
    <w:rsid w:val="00EB2F06"/>
    <w:rsid w:val="00EB2F42"/>
    <w:rsid w:val="00EB2FA3"/>
    <w:rsid w:val="00EB2FAA"/>
    <w:rsid w:val="00EB2FF8"/>
    <w:rsid w:val="00EB30E7"/>
    <w:rsid w:val="00EB31B5"/>
    <w:rsid w:val="00EB31E6"/>
    <w:rsid w:val="00EB3302"/>
    <w:rsid w:val="00EB3352"/>
    <w:rsid w:val="00EB3530"/>
    <w:rsid w:val="00EB355C"/>
    <w:rsid w:val="00EB35C7"/>
    <w:rsid w:val="00EB36C9"/>
    <w:rsid w:val="00EB36DD"/>
    <w:rsid w:val="00EB37E7"/>
    <w:rsid w:val="00EB3BFC"/>
    <w:rsid w:val="00EB3C20"/>
    <w:rsid w:val="00EB3D02"/>
    <w:rsid w:val="00EB3D08"/>
    <w:rsid w:val="00EB3E55"/>
    <w:rsid w:val="00EB3E93"/>
    <w:rsid w:val="00EB3EC5"/>
    <w:rsid w:val="00EB3ED7"/>
    <w:rsid w:val="00EB3FC5"/>
    <w:rsid w:val="00EB40B0"/>
    <w:rsid w:val="00EB40D6"/>
    <w:rsid w:val="00EB44C2"/>
    <w:rsid w:val="00EB4539"/>
    <w:rsid w:val="00EB4541"/>
    <w:rsid w:val="00EB4589"/>
    <w:rsid w:val="00EB45C3"/>
    <w:rsid w:val="00EB4618"/>
    <w:rsid w:val="00EB46D5"/>
    <w:rsid w:val="00EB47CC"/>
    <w:rsid w:val="00EB48F2"/>
    <w:rsid w:val="00EB4918"/>
    <w:rsid w:val="00EB4C5F"/>
    <w:rsid w:val="00EB4D54"/>
    <w:rsid w:val="00EB4DFB"/>
    <w:rsid w:val="00EB4FAE"/>
    <w:rsid w:val="00EB5070"/>
    <w:rsid w:val="00EB5228"/>
    <w:rsid w:val="00EB5347"/>
    <w:rsid w:val="00EB5483"/>
    <w:rsid w:val="00EB54A6"/>
    <w:rsid w:val="00EB555F"/>
    <w:rsid w:val="00EB5630"/>
    <w:rsid w:val="00EB56A3"/>
    <w:rsid w:val="00EB5794"/>
    <w:rsid w:val="00EB5867"/>
    <w:rsid w:val="00EB5909"/>
    <w:rsid w:val="00EB5945"/>
    <w:rsid w:val="00EB5BF0"/>
    <w:rsid w:val="00EB5C15"/>
    <w:rsid w:val="00EB5CB0"/>
    <w:rsid w:val="00EB5E29"/>
    <w:rsid w:val="00EB5E9B"/>
    <w:rsid w:val="00EB60C5"/>
    <w:rsid w:val="00EB6339"/>
    <w:rsid w:val="00EB63B4"/>
    <w:rsid w:val="00EB6478"/>
    <w:rsid w:val="00EB64AC"/>
    <w:rsid w:val="00EB6639"/>
    <w:rsid w:val="00EB66BB"/>
    <w:rsid w:val="00EB671B"/>
    <w:rsid w:val="00EB6AEE"/>
    <w:rsid w:val="00EB6B51"/>
    <w:rsid w:val="00EB6E18"/>
    <w:rsid w:val="00EB6E7E"/>
    <w:rsid w:val="00EB6EF2"/>
    <w:rsid w:val="00EB7088"/>
    <w:rsid w:val="00EB7220"/>
    <w:rsid w:val="00EB747D"/>
    <w:rsid w:val="00EB7486"/>
    <w:rsid w:val="00EB7778"/>
    <w:rsid w:val="00EB77EA"/>
    <w:rsid w:val="00EB7811"/>
    <w:rsid w:val="00EB78CB"/>
    <w:rsid w:val="00EB7A26"/>
    <w:rsid w:val="00EB7B68"/>
    <w:rsid w:val="00EB7E20"/>
    <w:rsid w:val="00EC0043"/>
    <w:rsid w:val="00EC0072"/>
    <w:rsid w:val="00EC00F5"/>
    <w:rsid w:val="00EC0143"/>
    <w:rsid w:val="00EC0249"/>
    <w:rsid w:val="00EC040F"/>
    <w:rsid w:val="00EC04F9"/>
    <w:rsid w:val="00EC0716"/>
    <w:rsid w:val="00EC0744"/>
    <w:rsid w:val="00EC08FD"/>
    <w:rsid w:val="00EC094D"/>
    <w:rsid w:val="00EC0A0B"/>
    <w:rsid w:val="00EC0A54"/>
    <w:rsid w:val="00EC0B6B"/>
    <w:rsid w:val="00EC0CB8"/>
    <w:rsid w:val="00EC0EFF"/>
    <w:rsid w:val="00EC0F87"/>
    <w:rsid w:val="00EC118E"/>
    <w:rsid w:val="00EC11EB"/>
    <w:rsid w:val="00EC134F"/>
    <w:rsid w:val="00EC13D9"/>
    <w:rsid w:val="00EC1444"/>
    <w:rsid w:val="00EC150C"/>
    <w:rsid w:val="00EC166E"/>
    <w:rsid w:val="00EC1670"/>
    <w:rsid w:val="00EC169F"/>
    <w:rsid w:val="00EC1759"/>
    <w:rsid w:val="00EC1864"/>
    <w:rsid w:val="00EC18A3"/>
    <w:rsid w:val="00EC18C7"/>
    <w:rsid w:val="00EC1A2C"/>
    <w:rsid w:val="00EC1BF0"/>
    <w:rsid w:val="00EC1C68"/>
    <w:rsid w:val="00EC1C8A"/>
    <w:rsid w:val="00EC1E28"/>
    <w:rsid w:val="00EC1F0F"/>
    <w:rsid w:val="00EC1F60"/>
    <w:rsid w:val="00EC2101"/>
    <w:rsid w:val="00EC2374"/>
    <w:rsid w:val="00EC2709"/>
    <w:rsid w:val="00EC277E"/>
    <w:rsid w:val="00EC2796"/>
    <w:rsid w:val="00EC27CC"/>
    <w:rsid w:val="00EC2866"/>
    <w:rsid w:val="00EC29D7"/>
    <w:rsid w:val="00EC2A22"/>
    <w:rsid w:val="00EC2B54"/>
    <w:rsid w:val="00EC2BD2"/>
    <w:rsid w:val="00EC2C3C"/>
    <w:rsid w:val="00EC2CE8"/>
    <w:rsid w:val="00EC2E5B"/>
    <w:rsid w:val="00EC2F57"/>
    <w:rsid w:val="00EC2FCE"/>
    <w:rsid w:val="00EC2FEC"/>
    <w:rsid w:val="00EC306F"/>
    <w:rsid w:val="00EC3127"/>
    <w:rsid w:val="00EC3135"/>
    <w:rsid w:val="00EC31C0"/>
    <w:rsid w:val="00EC3216"/>
    <w:rsid w:val="00EC329B"/>
    <w:rsid w:val="00EC3331"/>
    <w:rsid w:val="00EC3358"/>
    <w:rsid w:val="00EC3382"/>
    <w:rsid w:val="00EC3444"/>
    <w:rsid w:val="00EC3531"/>
    <w:rsid w:val="00EC364E"/>
    <w:rsid w:val="00EC36AF"/>
    <w:rsid w:val="00EC36C2"/>
    <w:rsid w:val="00EC36F2"/>
    <w:rsid w:val="00EC3809"/>
    <w:rsid w:val="00EC3918"/>
    <w:rsid w:val="00EC3998"/>
    <w:rsid w:val="00EC3C37"/>
    <w:rsid w:val="00EC3C79"/>
    <w:rsid w:val="00EC3D46"/>
    <w:rsid w:val="00EC3DD2"/>
    <w:rsid w:val="00EC3DE0"/>
    <w:rsid w:val="00EC3E01"/>
    <w:rsid w:val="00EC3F2B"/>
    <w:rsid w:val="00EC3F4E"/>
    <w:rsid w:val="00EC3FAB"/>
    <w:rsid w:val="00EC42B7"/>
    <w:rsid w:val="00EC439E"/>
    <w:rsid w:val="00EC441D"/>
    <w:rsid w:val="00EC448C"/>
    <w:rsid w:val="00EC451C"/>
    <w:rsid w:val="00EC454E"/>
    <w:rsid w:val="00EC4571"/>
    <w:rsid w:val="00EC4620"/>
    <w:rsid w:val="00EC464F"/>
    <w:rsid w:val="00EC4742"/>
    <w:rsid w:val="00EC4757"/>
    <w:rsid w:val="00EC4780"/>
    <w:rsid w:val="00EC47E0"/>
    <w:rsid w:val="00EC494F"/>
    <w:rsid w:val="00EC4B67"/>
    <w:rsid w:val="00EC4BF7"/>
    <w:rsid w:val="00EC4CC9"/>
    <w:rsid w:val="00EC4DEB"/>
    <w:rsid w:val="00EC4EBD"/>
    <w:rsid w:val="00EC503B"/>
    <w:rsid w:val="00EC519D"/>
    <w:rsid w:val="00EC52E7"/>
    <w:rsid w:val="00EC53FC"/>
    <w:rsid w:val="00EC5548"/>
    <w:rsid w:val="00EC5656"/>
    <w:rsid w:val="00EC5791"/>
    <w:rsid w:val="00EC580F"/>
    <w:rsid w:val="00EC597A"/>
    <w:rsid w:val="00EC5990"/>
    <w:rsid w:val="00EC59CF"/>
    <w:rsid w:val="00EC59DB"/>
    <w:rsid w:val="00EC5AE2"/>
    <w:rsid w:val="00EC5AE7"/>
    <w:rsid w:val="00EC5B89"/>
    <w:rsid w:val="00EC5C50"/>
    <w:rsid w:val="00EC5CA4"/>
    <w:rsid w:val="00EC5CAD"/>
    <w:rsid w:val="00EC5E35"/>
    <w:rsid w:val="00EC5E84"/>
    <w:rsid w:val="00EC5FFB"/>
    <w:rsid w:val="00EC606D"/>
    <w:rsid w:val="00EC61C7"/>
    <w:rsid w:val="00EC6261"/>
    <w:rsid w:val="00EC63A2"/>
    <w:rsid w:val="00EC63FB"/>
    <w:rsid w:val="00EC6580"/>
    <w:rsid w:val="00EC65C0"/>
    <w:rsid w:val="00EC67E7"/>
    <w:rsid w:val="00EC69E0"/>
    <w:rsid w:val="00EC6A32"/>
    <w:rsid w:val="00EC6A92"/>
    <w:rsid w:val="00EC6AE4"/>
    <w:rsid w:val="00EC6C38"/>
    <w:rsid w:val="00EC6CC5"/>
    <w:rsid w:val="00EC6F76"/>
    <w:rsid w:val="00EC70FB"/>
    <w:rsid w:val="00EC7191"/>
    <w:rsid w:val="00EC73D9"/>
    <w:rsid w:val="00EC748A"/>
    <w:rsid w:val="00EC748E"/>
    <w:rsid w:val="00EC74B8"/>
    <w:rsid w:val="00EC74CB"/>
    <w:rsid w:val="00EC7516"/>
    <w:rsid w:val="00EC7594"/>
    <w:rsid w:val="00EC7603"/>
    <w:rsid w:val="00EC78BC"/>
    <w:rsid w:val="00EC78D3"/>
    <w:rsid w:val="00EC79E9"/>
    <w:rsid w:val="00EC7A34"/>
    <w:rsid w:val="00EC7A82"/>
    <w:rsid w:val="00EC7C29"/>
    <w:rsid w:val="00EC7C3E"/>
    <w:rsid w:val="00EC7CD9"/>
    <w:rsid w:val="00EC7CED"/>
    <w:rsid w:val="00EC7CF7"/>
    <w:rsid w:val="00EC7D08"/>
    <w:rsid w:val="00EC7FD7"/>
    <w:rsid w:val="00ED0140"/>
    <w:rsid w:val="00ED01C1"/>
    <w:rsid w:val="00ED0204"/>
    <w:rsid w:val="00ED0383"/>
    <w:rsid w:val="00ED03B3"/>
    <w:rsid w:val="00ED03BE"/>
    <w:rsid w:val="00ED0421"/>
    <w:rsid w:val="00ED063B"/>
    <w:rsid w:val="00ED0747"/>
    <w:rsid w:val="00ED0B68"/>
    <w:rsid w:val="00ED0D47"/>
    <w:rsid w:val="00ED0E5A"/>
    <w:rsid w:val="00ED0F92"/>
    <w:rsid w:val="00ED1077"/>
    <w:rsid w:val="00ED1164"/>
    <w:rsid w:val="00ED122E"/>
    <w:rsid w:val="00ED12CA"/>
    <w:rsid w:val="00ED12EC"/>
    <w:rsid w:val="00ED13BF"/>
    <w:rsid w:val="00ED142A"/>
    <w:rsid w:val="00ED1556"/>
    <w:rsid w:val="00ED1873"/>
    <w:rsid w:val="00ED1987"/>
    <w:rsid w:val="00ED1A21"/>
    <w:rsid w:val="00ED1A48"/>
    <w:rsid w:val="00ED1AED"/>
    <w:rsid w:val="00ED1AF2"/>
    <w:rsid w:val="00ED1CA5"/>
    <w:rsid w:val="00ED1D77"/>
    <w:rsid w:val="00ED1E77"/>
    <w:rsid w:val="00ED1F92"/>
    <w:rsid w:val="00ED1FFF"/>
    <w:rsid w:val="00ED2070"/>
    <w:rsid w:val="00ED20AF"/>
    <w:rsid w:val="00ED2106"/>
    <w:rsid w:val="00ED21BB"/>
    <w:rsid w:val="00ED227D"/>
    <w:rsid w:val="00ED2356"/>
    <w:rsid w:val="00ED239C"/>
    <w:rsid w:val="00ED269E"/>
    <w:rsid w:val="00ED26F3"/>
    <w:rsid w:val="00ED275A"/>
    <w:rsid w:val="00ED28F1"/>
    <w:rsid w:val="00ED28F2"/>
    <w:rsid w:val="00ED2917"/>
    <w:rsid w:val="00ED295F"/>
    <w:rsid w:val="00ED29AB"/>
    <w:rsid w:val="00ED2B0E"/>
    <w:rsid w:val="00ED2DC1"/>
    <w:rsid w:val="00ED2E5C"/>
    <w:rsid w:val="00ED2EC1"/>
    <w:rsid w:val="00ED2EF8"/>
    <w:rsid w:val="00ED2F37"/>
    <w:rsid w:val="00ED2FEE"/>
    <w:rsid w:val="00ED33E2"/>
    <w:rsid w:val="00ED35AF"/>
    <w:rsid w:val="00ED383C"/>
    <w:rsid w:val="00ED3A31"/>
    <w:rsid w:val="00ED3AB3"/>
    <w:rsid w:val="00ED3C6D"/>
    <w:rsid w:val="00ED3CA8"/>
    <w:rsid w:val="00ED4180"/>
    <w:rsid w:val="00ED42D4"/>
    <w:rsid w:val="00ED44FD"/>
    <w:rsid w:val="00ED472C"/>
    <w:rsid w:val="00ED48CE"/>
    <w:rsid w:val="00ED4AAE"/>
    <w:rsid w:val="00ED4B6B"/>
    <w:rsid w:val="00ED4BC1"/>
    <w:rsid w:val="00ED4D6C"/>
    <w:rsid w:val="00ED4D9F"/>
    <w:rsid w:val="00ED4E8B"/>
    <w:rsid w:val="00ED4F56"/>
    <w:rsid w:val="00ED500A"/>
    <w:rsid w:val="00ED508B"/>
    <w:rsid w:val="00ED518C"/>
    <w:rsid w:val="00ED5201"/>
    <w:rsid w:val="00ED52F5"/>
    <w:rsid w:val="00ED53C6"/>
    <w:rsid w:val="00ED5467"/>
    <w:rsid w:val="00ED5481"/>
    <w:rsid w:val="00ED565B"/>
    <w:rsid w:val="00ED5682"/>
    <w:rsid w:val="00ED5757"/>
    <w:rsid w:val="00ED582B"/>
    <w:rsid w:val="00ED5887"/>
    <w:rsid w:val="00ED59A3"/>
    <w:rsid w:val="00ED59CB"/>
    <w:rsid w:val="00ED5A5B"/>
    <w:rsid w:val="00ED5B32"/>
    <w:rsid w:val="00ED5B53"/>
    <w:rsid w:val="00ED5EE7"/>
    <w:rsid w:val="00ED5F2F"/>
    <w:rsid w:val="00ED5F93"/>
    <w:rsid w:val="00ED6122"/>
    <w:rsid w:val="00ED6248"/>
    <w:rsid w:val="00ED6389"/>
    <w:rsid w:val="00ED63AA"/>
    <w:rsid w:val="00ED6457"/>
    <w:rsid w:val="00ED6555"/>
    <w:rsid w:val="00ED65FB"/>
    <w:rsid w:val="00ED6866"/>
    <w:rsid w:val="00ED6897"/>
    <w:rsid w:val="00ED69EB"/>
    <w:rsid w:val="00ED6AE0"/>
    <w:rsid w:val="00ED6B07"/>
    <w:rsid w:val="00ED6C9E"/>
    <w:rsid w:val="00ED6E1B"/>
    <w:rsid w:val="00ED6ED0"/>
    <w:rsid w:val="00ED6F38"/>
    <w:rsid w:val="00ED6FF7"/>
    <w:rsid w:val="00ED71BA"/>
    <w:rsid w:val="00ED72B8"/>
    <w:rsid w:val="00ED736D"/>
    <w:rsid w:val="00ED73FB"/>
    <w:rsid w:val="00ED74AB"/>
    <w:rsid w:val="00ED7535"/>
    <w:rsid w:val="00ED7540"/>
    <w:rsid w:val="00ED7576"/>
    <w:rsid w:val="00ED75B5"/>
    <w:rsid w:val="00ED7642"/>
    <w:rsid w:val="00ED7658"/>
    <w:rsid w:val="00ED76F9"/>
    <w:rsid w:val="00ED7875"/>
    <w:rsid w:val="00ED789F"/>
    <w:rsid w:val="00ED78CB"/>
    <w:rsid w:val="00ED7A42"/>
    <w:rsid w:val="00ED7A78"/>
    <w:rsid w:val="00ED7B40"/>
    <w:rsid w:val="00ED7C16"/>
    <w:rsid w:val="00ED7DEE"/>
    <w:rsid w:val="00ED7E96"/>
    <w:rsid w:val="00ED7FE9"/>
    <w:rsid w:val="00ED7FF8"/>
    <w:rsid w:val="00EE0036"/>
    <w:rsid w:val="00EE013A"/>
    <w:rsid w:val="00EE0280"/>
    <w:rsid w:val="00EE02D3"/>
    <w:rsid w:val="00EE0418"/>
    <w:rsid w:val="00EE047B"/>
    <w:rsid w:val="00EE06F8"/>
    <w:rsid w:val="00EE08E8"/>
    <w:rsid w:val="00EE0C16"/>
    <w:rsid w:val="00EE0C31"/>
    <w:rsid w:val="00EE0E8D"/>
    <w:rsid w:val="00EE0EC0"/>
    <w:rsid w:val="00EE0F6B"/>
    <w:rsid w:val="00EE0F7F"/>
    <w:rsid w:val="00EE1018"/>
    <w:rsid w:val="00EE10C6"/>
    <w:rsid w:val="00EE11BC"/>
    <w:rsid w:val="00EE1249"/>
    <w:rsid w:val="00EE15DA"/>
    <w:rsid w:val="00EE185C"/>
    <w:rsid w:val="00EE1876"/>
    <w:rsid w:val="00EE18CC"/>
    <w:rsid w:val="00EE1978"/>
    <w:rsid w:val="00EE19BA"/>
    <w:rsid w:val="00EE1A50"/>
    <w:rsid w:val="00EE1AF5"/>
    <w:rsid w:val="00EE1C7B"/>
    <w:rsid w:val="00EE1CAD"/>
    <w:rsid w:val="00EE1FB1"/>
    <w:rsid w:val="00EE20A5"/>
    <w:rsid w:val="00EE20BB"/>
    <w:rsid w:val="00EE20D2"/>
    <w:rsid w:val="00EE2117"/>
    <w:rsid w:val="00EE223D"/>
    <w:rsid w:val="00EE232F"/>
    <w:rsid w:val="00EE2378"/>
    <w:rsid w:val="00EE25EB"/>
    <w:rsid w:val="00EE2639"/>
    <w:rsid w:val="00EE273D"/>
    <w:rsid w:val="00EE2785"/>
    <w:rsid w:val="00EE27A0"/>
    <w:rsid w:val="00EE286B"/>
    <w:rsid w:val="00EE2BE8"/>
    <w:rsid w:val="00EE2CC3"/>
    <w:rsid w:val="00EE2CD2"/>
    <w:rsid w:val="00EE2DCF"/>
    <w:rsid w:val="00EE2E86"/>
    <w:rsid w:val="00EE2EAD"/>
    <w:rsid w:val="00EE2FBC"/>
    <w:rsid w:val="00EE2FDC"/>
    <w:rsid w:val="00EE302C"/>
    <w:rsid w:val="00EE3064"/>
    <w:rsid w:val="00EE310C"/>
    <w:rsid w:val="00EE32A3"/>
    <w:rsid w:val="00EE33DC"/>
    <w:rsid w:val="00EE3440"/>
    <w:rsid w:val="00EE3621"/>
    <w:rsid w:val="00EE36B9"/>
    <w:rsid w:val="00EE3B35"/>
    <w:rsid w:val="00EE3B77"/>
    <w:rsid w:val="00EE3BF5"/>
    <w:rsid w:val="00EE3CFD"/>
    <w:rsid w:val="00EE3D82"/>
    <w:rsid w:val="00EE3F04"/>
    <w:rsid w:val="00EE405B"/>
    <w:rsid w:val="00EE4115"/>
    <w:rsid w:val="00EE41BC"/>
    <w:rsid w:val="00EE41C0"/>
    <w:rsid w:val="00EE429B"/>
    <w:rsid w:val="00EE42C2"/>
    <w:rsid w:val="00EE42CE"/>
    <w:rsid w:val="00EE434C"/>
    <w:rsid w:val="00EE43B1"/>
    <w:rsid w:val="00EE45B5"/>
    <w:rsid w:val="00EE4669"/>
    <w:rsid w:val="00EE48B0"/>
    <w:rsid w:val="00EE4B33"/>
    <w:rsid w:val="00EE4C57"/>
    <w:rsid w:val="00EE4C69"/>
    <w:rsid w:val="00EE4E58"/>
    <w:rsid w:val="00EE4E92"/>
    <w:rsid w:val="00EE4EAB"/>
    <w:rsid w:val="00EE4EAE"/>
    <w:rsid w:val="00EE4EFA"/>
    <w:rsid w:val="00EE511D"/>
    <w:rsid w:val="00EE5252"/>
    <w:rsid w:val="00EE542B"/>
    <w:rsid w:val="00EE54E6"/>
    <w:rsid w:val="00EE56A7"/>
    <w:rsid w:val="00EE56BD"/>
    <w:rsid w:val="00EE572A"/>
    <w:rsid w:val="00EE58CC"/>
    <w:rsid w:val="00EE592A"/>
    <w:rsid w:val="00EE5B22"/>
    <w:rsid w:val="00EE5D3D"/>
    <w:rsid w:val="00EE5E5D"/>
    <w:rsid w:val="00EE6084"/>
    <w:rsid w:val="00EE6129"/>
    <w:rsid w:val="00EE61EE"/>
    <w:rsid w:val="00EE6231"/>
    <w:rsid w:val="00EE624A"/>
    <w:rsid w:val="00EE625E"/>
    <w:rsid w:val="00EE6352"/>
    <w:rsid w:val="00EE645F"/>
    <w:rsid w:val="00EE64F2"/>
    <w:rsid w:val="00EE6503"/>
    <w:rsid w:val="00EE65FC"/>
    <w:rsid w:val="00EE6A19"/>
    <w:rsid w:val="00EE6B1D"/>
    <w:rsid w:val="00EE6C19"/>
    <w:rsid w:val="00EE6CF5"/>
    <w:rsid w:val="00EE6D7E"/>
    <w:rsid w:val="00EE6D84"/>
    <w:rsid w:val="00EE6DB4"/>
    <w:rsid w:val="00EE6E5D"/>
    <w:rsid w:val="00EE6E6C"/>
    <w:rsid w:val="00EE6E95"/>
    <w:rsid w:val="00EE6F20"/>
    <w:rsid w:val="00EE72BD"/>
    <w:rsid w:val="00EE7366"/>
    <w:rsid w:val="00EE73EE"/>
    <w:rsid w:val="00EE75D3"/>
    <w:rsid w:val="00EE75D9"/>
    <w:rsid w:val="00EE75DD"/>
    <w:rsid w:val="00EE77A1"/>
    <w:rsid w:val="00EE7A35"/>
    <w:rsid w:val="00EE7A85"/>
    <w:rsid w:val="00EE7B13"/>
    <w:rsid w:val="00EE7B1C"/>
    <w:rsid w:val="00EE7B35"/>
    <w:rsid w:val="00EE7BDB"/>
    <w:rsid w:val="00EE7DCC"/>
    <w:rsid w:val="00EE7F3A"/>
    <w:rsid w:val="00EE7F43"/>
    <w:rsid w:val="00EE7FBB"/>
    <w:rsid w:val="00EF0074"/>
    <w:rsid w:val="00EF010B"/>
    <w:rsid w:val="00EF0303"/>
    <w:rsid w:val="00EF05B2"/>
    <w:rsid w:val="00EF060C"/>
    <w:rsid w:val="00EF0691"/>
    <w:rsid w:val="00EF06E1"/>
    <w:rsid w:val="00EF071B"/>
    <w:rsid w:val="00EF0793"/>
    <w:rsid w:val="00EF081C"/>
    <w:rsid w:val="00EF0874"/>
    <w:rsid w:val="00EF0975"/>
    <w:rsid w:val="00EF0ABA"/>
    <w:rsid w:val="00EF0AF7"/>
    <w:rsid w:val="00EF0B15"/>
    <w:rsid w:val="00EF0B6C"/>
    <w:rsid w:val="00EF0B86"/>
    <w:rsid w:val="00EF0B8A"/>
    <w:rsid w:val="00EF0B8C"/>
    <w:rsid w:val="00EF0C67"/>
    <w:rsid w:val="00EF0CC2"/>
    <w:rsid w:val="00EF0CC5"/>
    <w:rsid w:val="00EF0D41"/>
    <w:rsid w:val="00EF0D76"/>
    <w:rsid w:val="00EF0EBA"/>
    <w:rsid w:val="00EF107D"/>
    <w:rsid w:val="00EF1207"/>
    <w:rsid w:val="00EF1248"/>
    <w:rsid w:val="00EF149A"/>
    <w:rsid w:val="00EF156B"/>
    <w:rsid w:val="00EF16B7"/>
    <w:rsid w:val="00EF17A4"/>
    <w:rsid w:val="00EF191D"/>
    <w:rsid w:val="00EF196F"/>
    <w:rsid w:val="00EF198B"/>
    <w:rsid w:val="00EF198E"/>
    <w:rsid w:val="00EF1A65"/>
    <w:rsid w:val="00EF1AAA"/>
    <w:rsid w:val="00EF1B1E"/>
    <w:rsid w:val="00EF1D97"/>
    <w:rsid w:val="00EF1F1C"/>
    <w:rsid w:val="00EF2109"/>
    <w:rsid w:val="00EF21D4"/>
    <w:rsid w:val="00EF228E"/>
    <w:rsid w:val="00EF2492"/>
    <w:rsid w:val="00EF27C9"/>
    <w:rsid w:val="00EF28AB"/>
    <w:rsid w:val="00EF2918"/>
    <w:rsid w:val="00EF29EC"/>
    <w:rsid w:val="00EF2A1A"/>
    <w:rsid w:val="00EF2D10"/>
    <w:rsid w:val="00EF2E09"/>
    <w:rsid w:val="00EF2E40"/>
    <w:rsid w:val="00EF2FC3"/>
    <w:rsid w:val="00EF33B5"/>
    <w:rsid w:val="00EF34E1"/>
    <w:rsid w:val="00EF350C"/>
    <w:rsid w:val="00EF352F"/>
    <w:rsid w:val="00EF3538"/>
    <w:rsid w:val="00EF359E"/>
    <w:rsid w:val="00EF3669"/>
    <w:rsid w:val="00EF36C9"/>
    <w:rsid w:val="00EF3B76"/>
    <w:rsid w:val="00EF3E4B"/>
    <w:rsid w:val="00EF407F"/>
    <w:rsid w:val="00EF40A2"/>
    <w:rsid w:val="00EF43CF"/>
    <w:rsid w:val="00EF4459"/>
    <w:rsid w:val="00EF44CE"/>
    <w:rsid w:val="00EF4738"/>
    <w:rsid w:val="00EF4740"/>
    <w:rsid w:val="00EF4742"/>
    <w:rsid w:val="00EF477C"/>
    <w:rsid w:val="00EF480A"/>
    <w:rsid w:val="00EF48FC"/>
    <w:rsid w:val="00EF499F"/>
    <w:rsid w:val="00EF4B86"/>
    <w:rsid w:val="00EF4BAD"/>
    <w:rsid w:val="00EF4CBD"/>
    <w:rsid w:val="00EF4F41"/>
    <w:rsid w:val="00EF518E"/>
    <w:rsid w:val="00EF537E"/>
    <w:rsid w:val="00EF539C"/>
    <w:rsid w:val="00EF547F"/>
    <w:rsid w:val="00EF55D7"/>
    <w:rsid w:val="00EF56AC"/>
    <w:rsid w:val="00EF57D9"/>
    <w:rsid w:val="00EF589B"/>
    <w:rsid w:val="00EF58E1"/>
    <w:rsid w:val="00EF5949"/>
    <w:rsid w:val="00EF5978"/>
    <w:rsid w:val="00EF5BFC"/>
    <w:rsid w:val="00EF5D0F"/>
    <w:rsid w:val="00EF5F43"/>
    <w:rsid w:val="00EF6031"/>
    <w:rsid w:val="00EF604B"/>
    <w:rsid w:val="00EF6217"/>
    <w:rsid w:val="00EF6262"/>
    <w:rsid w:val="00EF626D"/>
    <w:rsid w:val="00EF6363"/>
    <w:rsid w:val="00EF65EB"/>
    <w:rsid w:val="00EF66BB"/>
    <w:rsid w:val="00EF67CB"/>
    <w:rsid w:val="00EF69A2"/>
    <w:rsid w:val="00EF69A8"/>
    <w:rsid w:val="00EF69F3"/>
    <w:rsid w:val="00EF6B67"/>
    <w:rsid w:val="00EF6B7E"/>
    <w:rsid w:val="00EF6BC3"/>
    <w:rsid w:val="00EF6BD4"/>
    <w:rsid w:val="00EF6CEE"/>
    <w:rsid w:val="00EF6E63"/>
    <w:rsid w:val="00EF7240"/>
    <w:rsid w:val="00EF7291"/>
    <w:rsid w:val="00EF7398"/>
    <w:rsid w:val="00EF745E"/>
    <w:rsid w:val="00EF7471"/>
    <w:rsid w:val="00EF765E"/>
    <w:rsid w:val="00EF7688"/>
    <w:rsid w:val="00EF7778"/>
    <w:rsid w:val="00EF77B3"/>
    <w:rsid w:val="00EF783D"/>
    <w:rsid w:val="00EF792E"/>
    <w:rsid w:val="00EF7930"/>
    <w:rsid w:val="00EF7963"/>
    <w:rsid w:val="00EF7969"/>
    <w:rsid w:val="00EF7A2E"/>
    <w:rsid w:val="00EF7A71"/>
    <w:rsid w:val="00EF7AE1"/>
    <w:rsid w:val="00EF7B3E"/>
    <w:rsid w:val="00EF7C1A"/>
    <w:rsid w:val="00EF7CB2"/>
    <w:rsid w:val="00EF7DB0"/>
    <w:rsid w:val="00EF7E16"/>
    <w:rsid w:val="00EF7E58"/>
    <w:rsid w:val="00EF7EB2"/>
    <w:rsid w:val="00EF7F8E"/>
    <w:rsid w:val="00EF7FBB"/>
    <w:rsid w:val="00F00034"/>
    <w:rsid w:val="00F0004B"/>
    <w:rsid w:val="00F0014B"/>
    <w:rsid w:val="00F0020B"/>
    <w:rsid w:val="00F002CE"/>
    <w:rsid w:val="00F00621"/>
    <w:rsid w:val="00F00660"/>
    <w:rsid w:val="00F00903"/>
    <w:rsid w:val="00F009DB"/>
    <w:rsid w:val="00F00AA2"/>
    <w:rsid w:val="00F00B4D"/>
    <w:rsid w:val="00F0103A"/>
    <w:rsid w:val="00F0104B"/>
    <w:rsid w:val="00F010C3"/>
    <w:rsid w:val="00F010C7"/>
    <w:rsid w:val="00F0110B"/>
    <w:rsid w:val="00F01173"/>
    <w:rsid w:val="00F0118F"/>
    <w:rsid w:val="00F011E7"/>
    <w:rsid w:val="00F01357"/>
    <w:rsid w:val="00F014B8"/>
    <w:rsid w:val="00F014E2"/>
    <w:rsid w:val="00F01507"/>
    <w:rsid w:val="00F01682"/>
    <w:rsid w:val="00F0180D"/>
    <w:rsid w:val="00F01970"/>
    <w:rsid w:val="00F01A6D"/>
    <w:rsid w:val="00F01B95"/>
    <w:rsid w:val="00F01D7E"/>
    <w:rsid w:val="00F01DC6"/>
    <w:rsid w:val="00F01E78"/>
    <w:rsid w:val="00F02039"/>
    <w:rsid w:val="00F02080"/>
    <w:rsid w:val="00F021C9"/>
    <w:rsid w:val="00F0223C"/>
    <w:rsid w:val="00F0227A"/>
    <w:rsid w:val="00F022E6"/>
    <w:rsid w:val="00F0234D"/>
    <w:rsid w:val="00F023D6"/>
    <w:rsid w:val="00F023EB"/>
    <w:rsid w:val="00F027D1"/>
    <w:rsid w:val="00F028A9"/>
    <w:rsid w:val="00F028FD"/>
    <w:rsid w:val="00F0294C"/>
    <w:rsid w:val="00F02A1E"/>
    <w:rsid w:val="00F02A71"/>
    <w:rsid w:val="00F02BB1"/>
    <w:rsid w:val="00F02BB6"/>
    <w:rsid w:val="00F02C4B"/>
    <w:rsid w:val="00F02C89"/>
    <w:rsid w:val="00F02C8F"/>
    <w:rsid w:val="00F02DC4"/>
    <w:rsid w:val="00F02E54"/>
    <w:rsid w:val="00F02EE8"/>
    <w:rsid w:val="00F03225"/>
    <w:rsid w:val="00F03355"/>
    <w:rsid w:val="00F03369"/>
    <w:rsid w:val="00F034A3"/>
    <w:rsid w:val="00F034AC"/>
    <w:rsid w:val="00F034CA"/>
    <w:rsid w:val="00F03501"/>
    <w:rsid w:val="00F0350F"/>
    <w:rsid w:val="00F0356D"/>
    <w:rsid w:val="00F035BA"/>
    <w:rsid w:val="00F03724"/>
    <w:rsid w:val="00F037E4"/>
    <w:rsid w:val="00F03801"/>
    <w:rsid w:val="00F03C4E"/>
    <w:rsid w:val="00F03D1B"/>
    <w:rsid w:val="00F03EBB"/>
    <w:rsid w:val="00F03EBD"/>
    <w:rsid w:val="00F03F08"/>
    <w:rsid w:val="00F03F76"/>
    <w:rsid w:val="00F03FF1"/>
    <w:rsid w:val="00F040B5"/>
    <w:rsid w:val="00F04156"/>
    <w:rsid w:val="00F041A5"/>
    <w:rsid w:val="00F042C5"/>
    <w:rsid w:val="00F043CC"/>
    <w:rsid w:val="00F043F3"/>
    <w:rsid w:val="00F044EC"/>
    <w:rsid w:val="00F044F6"/>
    <w:rsid w:val="00F0467D"/>
    <w:rsid w:val="00F0479A"/>
    <w:rsid w:val="00F04837"/>
    <w:rsid w:val="00F048D4"/>
    <w:rsid w:val="00F04A52"/>
    <w:rsid w:val="00F04B8A"/>
    <w:rsid w:val="00F04CCD"/>
    <w:rsid w:val="00F04D8B"/>
    <w:rsid w:val="00F04DC3"/>
    <w:rsid w:val="00F04DE0"/>
    <w:rsid w:val="00F04DE5"/>
    <w:rsid w:val="00F04F91"/>
    <w:rsid w:val="00F05204"/>
    <w:rsid w:val="00F05257"/>
    <w:rsid w:val="00F054D5"/>
    <w:rsid w:val="00F055BF"/>
    <w:rsid w:val="00F0561D"/>
    <w:rsid w:val="00F05636"/>
    <w:rsid w:val="00F056AD"/>
    <w:rsid w:val="00F056BE"/>
    <w:rsid w:val="00F056E1"/>
    <w:rsid w:val="00F05732"/>
    <w:rsid w:val="00F0578C"/>
    <w:rsid w:val="00F0587A"/>
    <w:rsid w:val="00F05994"/>
    <w:rsid w:val="00F059FD"/>
    <w:rsid w:val="00F05AB5"/>
    <w:rsid w:val="00F05B20"/>
    <w:rsid w:val="00F05BDC"/>
    <w:rsid w:val="00F05C0C"/>
    <w:rsid w:val="00F05C51"/>
    <w:rsid w:val="00F05CBA"/>
    <w:rsid w:val="00F05CFF"/>
    <w:rsid w:val="00F05DA4"/>
    <w:rsid w:val="00F05EAD"/>
    <w:rsid w:val="00F05EBD"/>
    <w:rsid w:val="00F05F74"/>
    <w:rsid w:val="00F06108"/>
    <w:rsid w:val="00F061E7"/>
    <w:rsid w:val="00F0628C"/>
    <w:rsid w:val="00F062DD"/>
    <w:rsid w:val="00F06448"/>
    <w:rsid w:val="00F0665E"/>
    <w:rsid w:val="00F0672B"/>
    <w:rsid w:val="00F067C3"/>
    <w:rsid w:val="00F06844"/>
    <w:rsid w:val="00F06992"/>
    <w:rsid w:val="00F06A11"/>
    <w:rsid w:val="00F06ABB"/>
    <w:rsid w:val="00F06B4D"/>
    <w:rsid w:val="00F06B8C"/>
    <w:rsid w:val="00F06BB7"/>
    <w:rsid w:val="00F06C8F"/>
    <w:rsid w:val="00F07160"/>
    <w:rsid w:val="00F071B5"/>
    <w:rsid w:val="00F07333"/>
    <w:rsid w:val="00F0744B"/>
    <w:rsid w:val="00F075D4"/>
    <w:rsid w:val="00F07631"/>
    <w:rsid w:val="00F0776B"/>
    <w:rsid w:val="00F07808"/>
    <w:rsid w:val="00F078E0"/>
    <w:rsid w:val="00F07998"/>
    <w:rsid w:val="00F07A3E"/>
    <w:rsid w:val="00F07B52"/>
    <w:rsid w:val="00F07C58"/>
    <w:rsid w:val="00F07D31"/>
    <w:rsid w:val="00F07DBA"/>
    <w:rsid w:val="00F07DBD"/>
    <w:rsid w:val="00F07DD9"/>
    <w:rsid w:val="00F07E0B"/>
    <w:rsid w:val="00F07E6E"/>
    <w:rsid w:val="00F1005C"/>
    <w:rsid w:val="00F10177"/>
    <w:rsid w:val="00F1018A"/>
    <w:rsid w:val="00F1024F"/>
    <w:rsid w:val="00F10348"/>
    <w:rsid w:val="00F10590"/>
    <w:rsid w:val="00F105AF"/>
    <w:rsid w:val="00F105ED"/>
    <w:rsid w:val="00F105EF"/>
    <w:rsid w:val="00F10652"/>
    <w:rsid w:val="00F10846"/>
    <w:rsid w:val="00F108CC"/>
    <w:rsid w:val="00F10A51"/>
    <w:rsid w:val="00F10A73"/>
    <w:rsid w:val="00F10B68"/>
    <w:rsid w:val="00F10B6E"/>
    <w:rsid w:val="00F10BA6"/>
    <w:rsid w:val="00F10CC0"/>
    <w:rsid w:val="00F10E85"/>
    <w:rsid w:val="00F10F2A"/>
    <w:rsid w:val="00F10F35"/>
    <w:rsid w:val="00F10F65"/>
    <w:rsid w:val="00F1106C"/>
    <w:rsid w:val="00F11178"/>
    <w:rsid w:val="00F1121C"/>
    <w:rsid w:val="00F1130F"/>
    <w:rsid w:val="00F1139E"/>
    <w:rsid w:val="00F113E3"/>
    <w:rsid w:val="00F115DC"/>
    <w:rsid w:val="00F117EB"/>
    <w:rsid w:val="00F11851"/>
    <w:rsid w:val="00F11AF0"/>
    <w:rsid w:val="00F11B29"/>
    <w:rsid w:val="00F11B4D"/>
    <w:rsid w:val="00F11BBB"/>
    <w:rsid w:val="00F11CB2"/>
    <w:rsid w:val="00F11E15"/>
    <w:rsid w:val="00F11E8F"/>
    <w:rsid w:val="00F11FCB"/>
    <w:rsid w:val="00F1206B"/>
    <w:rsid w:val="00F1215C"/>
    <w:rsid w:val="00F121FA"/>
    <w:rsid w:val="00F1221D"/>
    <w:rsid w:val="00F12266"/>
    <w:rsid w:val="00F122B4"/>
    <w:rsid w:val="00F124CC"/>
    <w:rsid w:val="00F1251B"/>
    <w:rsid w:val="00F1253E"/>
    <w:rsid w:val="00F1259F"/>
    <w:rsid w:val="00F1268A"/>
    <w:rsid w:val="00F12708"/>
    <w:rsid w:val="00F129EE"/>
    <w:rsid w:val="00F12AA4"/>
    <w:rsid w:val="00F12B56"/>
    <w:rsid w:val="00F12C9B"/>
    <w:rsid w:val="00F131DB"/>
    <w:rsid w:val="00F13217"/>
    <w:rsid w:val="00F13265"/>
    <w:rsid w:val="00F13341"/>
    <w:rsid w:val="00F13389"/>
    <w:rsid w:val="00F133F6"/>
    <w:rsid w:val="00F13545"/>
    <w:rsid w:val="00F1381A"/>
    <w:rsid w:val="00F13913"/>
    <w:rsid w:val="00F1394E"/>
    <w:rsid w:val="00F1398C"/>
    <w:rsid w:val="00F13A63"/>
    <w:rsid w:val="00F13BB8"/>
    <w:rsid w:val="00F13BBA"/>
    <w:rsid w:val="00F13C00"/>
    <w:rsid w:val="00F13E10"/>
    <w:rsid w:val="00F13E47"/>
    <w:rsid w:val="00F13E73"/>
    <w:rsid w:val="00F13FB5"/>
    <w:rsid w:val="00F140C6"/>
    <w:rsid w:val="00F1416F"/>
    <w:rsid w:val="00F141E8"/>
    <w:rsid w:val="00F141F6"/>
    <w:rsid w:val="00F142E7"/>
    <w:rsid w:val="00F142F3"/>
    <w:rsid w:val="00F1466F"/>
    <w:rsid w:val="00F14791"/>
    <w:rsid w:val="00F147A0"/>
    <w:rsid w:val="00F147D3"/>
    <w:rsid w:val="00F14A4B"/>
    <w:rsid w:val="00F14ACA"/>
    <w:rsid w:val="00F14BD2"/>
    <w:rsid w:val="00F14DA4"/>
    <w:rsid w:val="00F14DEC"/>
    <w:rsid w:val="00F14F6F"/>
    <w:rsid w:val="00F15296"/>
    <w:rsid w:val="00F153FB"/>
    <w:rsid w:val="00F1551C"/>
    <w:rsid w:val="00F156C6"/>
    <w:rsid w:val="00F157E2"/>
    <w:rsid w:val="00F159A5"/>
    <w:rsid w:val="00F15B43"/>
    <w:rsid w:val="00F15C61"/>
    <w:rsid w:val="00F15CB4"/>
    <w:rsid w:val="00F15D01"/>
    <w:rsid w:val="00F15E09"/>
    <w:rsid w:val="00F15E0F"/>
    <w:rsid w:val="00F161BB"/>
    <w:rsid w:val="00F165DB"/>
    <w:rsid w:val="00F1664D"/>
    <w:rsid w:val="00F1669B"/>
    <w:rsid w:val="00F166F0"/>
    <w:rsid w:val="00F16719"/>
    <w:rsid w:val="00F1684A"/>
    <w:rsid w:val="00F169AD"/>
    <w:rsid w:val="00F16A29"/>
    <w:rsid w:val="00F16A73"/>
    <w:rsid w:val="00F16ABD"/>
    <w:rsid w:val="00F16B1B"/>
    <w:rsid w:val="00F16BBD"/>
    <w:rsid w:val="00F16C07"/>
    <w:rsid w:val="00F16C91"/>
    <w:rsid w:val="00F16CBB"/>
    <w:rsid w:val="00F16E1F"/>
    <w:rsid w:val="00F16EF4"/>
    <w:rsid w:val="00F16F7B"/>
    <w:rsid w:val="00F1707C"/>
    <w:rsid w:val="00F170C4"/>
    <w:rsid w:val="00F170DC"/>
    <w:rsid w:val="00F170E9"/>
    <w:rsid w:val="00F17213"/>
    <w:rsid w:val="00F17365"/>
    <w:rsid w:val="00F17538"/>
    <w:rsid w:val="00F1759E"/>
    <w:rsid w:val="00F17641"/>
    <w:rsid w:val="00F177ED"/>
    <w:rsid w:val="00F17931"/>
    <w:rsid w:val="00F17BC2"/>
    <w:rsid w:val="00F17BE0"/>
    <w:rsid w:val="00F17CED"/>
    <w:rsid w:val="00F17CF5"/>
    <w:rsid w:val="00F17D12"/>
    <w:rsid w:val="00F17F47"/>
    <w:rsid w:val="00F17F67"/>
    <w:rsid w:val="00F17FBB"/>
    <w:rsid w:val="00F17FF9"/>
    <w:rsid w:val="00F17FFC"/>
    <w:rsid w:val="00F20014"/>
    <w:rsid w:val="00F2007C"/>
    <w:rsid w:val="00F20103"/>
    <w:rsid w:val="00F202BA"/>
    <w:rsid w:val="00F202C2"/>
    <w:rsid w:val="00F2031E"/>
    <w:rsid w:val="00F20324"/>
    <w:rsid w:val="00F203B9"/>
    <w:rsid w:val="00F20656"/>
    <w:rsid w:val="00F2071F"/>
    <w:rsid w:val="00F2092C"/>
    <w:rsid w:val="00F209A3"/>
    <w:rsid w:val="00F209B7"/>
    <w:rsid w:val="00F209D4"/>
    <w:rsid w:val="00F20C1A"/>
    <w:rsid w:val="00F20CC9"/>
    <w:rsid w:val="00F20D6F"/>
    <w:rsid w:val="00F20DC8"/>
    <w:rsid w:val="00F20DE8"/>
    <w:rsid w:val="00F20F33"/>
    <w:rsid w:val="00F211B6"/>
    <w:rsid w:val="00F211D5"/>
    <w:rsid w:val="00F211E9"/>
    <w:rsid w:val="00F2122D"/>
    <w:rsid w:val="00F21351"/>
    <w:rsid w:val="00F217DB"/>
    <w:rsid w:val="00F217F2"/>
    <w:rsid w:val="00F21926"/>
    <w:rsid w:val="00F21A91"/>
    <w:rsid w:val="00F21B1C"/>
    <w:rsid w:val="00F21B5E"/>
    <w:rsid w:val="00F21BB5"/>
    <w:rsid w:val="00F21C25"/>
    <w:rsid w:val="00F21CB5"/>
    <w:rsid w:val="00F21D20"/>
    <w:rsid w:val="00F21D21"/>
    <w:rsid w:val="00F21DF2"/>
    <w:rsid w:val="00F21E5B"/>
    <w:rsid w:val="00F21E5C"/>
    <w:rsid w:val="00F21E9A"/>
    <w:rsid w:val="00F21FA5"/>
    <w:rsid w:val="00F21FBF"/>
    <w:rsid w:val="00F22095"/>
    <w:rsid w:val="00F22100"/>
    <w:rsid w:val="00F2213A"/>
    <w:rsid w:val="00F2215A"/>
    <w:rsid w:val="00F221DF"/>
    <w:rsid w:val="00F2238D"/>
    <w:rsid w:val="00F22431"/>
    <w:rsid w:val="00F225D4"/>
    <w:rsid w:val="00F225E8"/>
    <w:rsid w:val="00F2262C"/>
    <w:rsid w:val="00F226CB"/>
    <w:rsid w:val="00F226FD"/>
    <w:rsid w:val="00F2284B"/>
    <w:rsid w:val="00F22BA8"/>
    <w:rsid w:val="00F22CA5"/>
    <w:rsid w:val="00F22CBC"/>
    <w:rsid w:val="00F22D6D"/>
    <w:rsid w:val="00F22DF2"/>
    <w:rsid w:val="00F22F78"/>
    <w:rsid w:val="00F23019"/>
    <w:rsid w:val="00F2301B"/>
    <w:rsid w:val="00F23138"/>
    <w:rsid w:val="00F2322B"/>
    <w:rsid w:val="00F233F0"/>
    <w:rsid w:val="00F234FC"/>
    <w:rsid w:val="00F23513"/>
    <w:rsid w:val="00F23591"/>
    <w:rsid w:val="00F2361D"/>
    <w:rsid w:val="00F23640"/>
    <w:rsid w:val="00F23781"/>
    <w:rsid w:val="00F23792"/>
    <w:rsid w:val="00F2386A"/>
    <w:rsid w:val="00F2396F"/>
    <w:rsid w:val="00F23A50"/>
    <w:rsid w:val="00F23BB3"/>
    <w:rsid w:val="00F23C9A"/>
    <w:rsid w:val="00F23CD3"/>
    <w:rsid w:val="00F240CF"/>
    <w:rsid w:val="00F241FE"/>
    <w:rsid w:val="00F24241"/>
    <w:rsid w:val="00F242DE"/>
    <w:rsid w:val="00F2438F"/>
    <w:rsid w:val="00F243F8"/>
    <w:rsid w:val="00F246CD"/>
    <w:rsid w:val="00F247B1"/>
    <w:rsid w:val="00F247D5"/>
    <w:rsid w:val="00F24839"/>
    <w:rsid w:val="00F2483D"/>
    <w:rsid w:val="00F2488C"/>
    <w:rsid w:val="00F24924"/>
    <w:rsid w:val="00F24940"/>
    <w:rsid w:val="00F24A7B"/>
    <w:rsid w:val="00F24A80"/>
    <w:rsid w:val="00F24BA6"/>
    <w:rsid w:val="00F24BB9"/>
    <w:rsid w:val="00F24C04"/>
    <w:rsid w:val="00F24D51"/>
    <w:rsid w:val="00F24EAF"/>
    <w:rsid w:val="00F24F3C"/>
    <w:rsid w:val="00F24F45"/>
    <w:rsid w:val="00F24F78"/>
    <w:rsid w:val="00F2500F"/>
    <w:rsid w:val="00F2506C"/>
    <w:rsid w:val="00F25120"/>
    <w:rsid w:val="00F25236"/>
    <w:rsid w:val="00F253C5"/>
    <w:rsid w:val="00F25699"/>
    <w:rsid w:val="00F256E1"/>
    <w:rsid w:val="00F256F4"/>
    <w:rsid w:val="00F2585E"/>
    <w:rsid w:val="00F259E8"/>
    <w:rsid w:val="00F25A6F"/>
    <w:rsid w:val="00F25AA4"/>
    <w:rsid w:val="00F25C99"/>
    <w:rsid w:val="00F25F75"/>
    <w:rsid w:val="00F26127"/>
    <w:rsid w:val="00F2635C"/>
    <w:rsid w:val="00F264F5"/>
    <w:rsid w:val="00F265C9"/>
    <w:rsid w:val="00F265CA"/>
    <w:rsid w:val="00F2664D"/>
    <w:rsid w:val="00F26A40"/>
    <w:rsid w:val="00F26AAF"/>
    <w:rsid w:val="00F26DD6"/>
    <w:rsid w:val="00F26E23"/>
    <w:rsid w:val="00F26E49"/>
    <w:rsid w:val="00F26E73"/>
    <w:rsid w:val="00F26EA2"/>
    <w:rsid w:val="00F26F1A"/>
    <w:rsid w:val="00F26F2B"/>
    <w:rsid w:val="00F26F97"/>
    <w:rsid w:val="00F27040"/>
    <w:rsid w:val="00F27049"/>
    <w:rsid w:val="00F27122"/>
    <w:rsid w:val="00F2733A"/>
    <w:rsid w:val="00F27380"/>
    <w:rsid w:val="00F2738E"/>
    <w:rsid w:val="00F2739E"/>
    <w:rsid w:val="00F273C6"/>
    <w:rsid w:val="00F274A7"/>
    <w:rsid w:val="00F274EE"/>
    <w:rsid w:val="00F27A1B"/>
    <w:rsid w:val="00F27A89"/>
    <w:rsid w:val="00F27AB2"/>
    <w:rsid w:val="00F27BD5"/>
    <w:rsid w:val="00F27C13"/>
    <w:rsid w:val="00F27C52"/>
    <w:rsid w:val="00F27DBA"/>
    <w:rsid w:val="00F27E5C"/>
    <w:rsid w:val="00F27F3B"/>
    <w:rsid w:val="00F30081"/>
    <w:rsid w:val="00F3017C"/>
    <w:rsid w:val="00F30237"/>
    <w:rsid w:val="00F3028A"/>
    <w:rsid w:val="00F3055D"/>
    <w:rsid w:val="00F30732"/>
    <w:rsid w:val="00F307FC"/>
    <w:rsid w:val="00F30820"/>
    <w:rsid w:val="00F30822"/>
    <w:rsid w:val="00F30E73"/>
    <w:rsid w:val="00F310B5"/>
    <w:rsid w:val="00F3113F"/>
    <w:rsid w:val="00F31145"/>
    <w:rsid w:val="00F3149C"/>
    <w:rsid w:val="00F3196E"/>
    <w:rsid w:val="00F31977"/>
    <w:rsid w:val="00F319A9"/>
    <w:rsid w:val="00F31A4E"/>
    <w:rsid w:val="00F31A89"/>
    <w:rsid w:val="00F31BF8"/>
    <w:rsid w:val="00F31CAE"/>
    <w:rsid w:val="00F31DC7"/>
    <w:rsid w:val="00F31F33"/>
    <w:rsid w:val="00F31FD4"/>
    <w:rsid w:val="00F321E4"/>
    <w:rsid w:val="00F3249F"/>
    <w:rsid w:val="00F3252D"/>
    <w:rsid w:val="00F326D3"/>
    <w:rsid w:val="00F327C0"/>
    <w:rsid w:val="00F3286F"/>
    <w:rsid w:val="00F3291D"/>
    <w:rsid w:val="00F32AF0"/>
    <w:rsid w:val="00F32B1D"/>
    <w:rsid w:val="00F32C49"/>
    <w:rsid w:val="00F32ED1"/>
    <w:rsid w:val="00F32F89"/>
    <w:rsid w:val="00F32FF3"/>
    <w:rsid w:val="00F33218"/>
    <w:rsid w:val="00F33274"/>
    <w:rsid w:val="00F33394"/>
    <w:rsid w:val="00F33491"/>
    <w:rsid w:val="00F33689"/>
    <w:rsid w:val="00F338D9"/>
    <w:rsid w:val="00F338DC"/>
    <w:rsid w:val="00F33A01"/>
    <w:rsid w:val="00F33BBC"/>
    <w:rsid w:val="00F33C8D"/>
    <w:rsid w:val="00F33C94"/>
    <w:rsid w:val="00F33CEF"/>
    <w:rsid w:val="00F33EAC"/>
    <w:rsid w:val="00F33EC7"/>
    <w:rsid w:val="00F33F1C"/>
    <w:rsid w:val="00F3413D"/>
    <w:rsid w:val="00F34340"/>
    <w:rsid w:val="00F3438F"/>
    <w:rsid w:val="00F3447C"/>
    <w:rsid w:val="00F344C3"/>
    <w:rsid w:val="00F345A2"/>
    <w:rsid w:val="00F345C0"/>
    <w:rsid w:val="00F3461B"/>
    <w:rsid w:val="00F3475B"/>
    <w:rsid w:val="00F3477C"/>
    <w:rsid w:val="00F34839"/>
    <w:rsid w:val="00F348A8"/>
    <w:rsid w:val="00F34A86"/>
    <w:rsid w:val="00F34BF9"/>
    <w:rsid w:val="00F34C08"/>
    <w:rsid w:val="00F34C54"/>
    <w:rsid w:val="00F34D10"/>
    <w:rsid w:val="00F34D1C"/>
    <w:rsid w:val="00F34D6E"/>
    <w:rsid w:val="00F3519D"/>
    <w:rsid w:val="00F351B4"/>
    <w:rsid w:val="00F35375"/>
    <w:rsid w:val="00F35411"/>
    <w:rsid w:val="00F3559E"/>
    <w:rsid w:val="00F35660"/>
    <w:rsid w:val="00F35712"/>
    <w:rsid w:val="00F3584C"/>
    <w:rsid w:val="00F3586A"/>
    <w:rsid w:val="00F358C6"/>
    <w:rsid w:val="00F3590F"/>
    <w:rsid w:val="00F3596F"/>
    <w:rsid w:val="00F35A01"/>
    <w:rsid w:val="00F35F11"/>
    <w:rsid w:val="00F36142"/>
    <w:rsid w:val="00F36170"/>
    <w:rsid w:val="00F36199"/>
    <w:rsid w:val="00F3619F"/>
    <w:rsid w:val="00F3639D"/>
    <w:rsid w:val="00F3650E"/>
    <w:rsid w:val="00F36559"/>
    <w:rsid w:val="00F367F9"/>
    <w:rsid w:val="00F368C6"/>
    <w:rsid w:val="00F3699F"/>
    <w:rsid w:val="00F369A5"/>
    <w:rsid w:val="00F36B75"/>
    <w:rsid w:val="00F36BA6"/>
    <w:rsid w:val="00F36BA7"/>
    <w:rsid w:val="00F36C60"/>
    <w:rsid w:val="00F3726C"/>
    <w:rsid w:val="00F3732F"/>
    <w:rsid w:val="00F374D9"/>
    <w:rsid w:val="00F374FD"/>
    <w:rsid w:val="00F375E7"/>
    <w:rsid w:val="00F376DA"/>
    <w:rsid w:val="00F376ED"/>
    <w:rsid w:val="00F37721"/>
    <w:rsid w:val="00F37739"/>
    <w:rsid w:val="00F37771"/>
    <w:rsid w:val="00F3778C"/>
    <w:rsid w:val="00F37866"/>
    <w:rsid w:val="00F378C6"/>
    <w:rsid w:val="00F378D1"/>
    <w:rsid w:val="00F37B6C"/>
    <w:rsid w:val="00F37CFF"/>
    <w:rsid w:val="00F37EB5"/>
    <w:rsid w:val="00F37FA1"/>
    <w:rsid w:val="00F40156"/>
    <w:rsid w:val="00F4020E"/>
    <w:rsid w:val="00F4028A"/>
    <w:rsid w:val="00F4042B"/>
    <w:rsid w:val="00F4070A"/>
    <w:rsid w:val="00F407D5"/>
    <w:rsid w:val="00F40835"/>
    <w:rsid w:val="00F40B49"/>
    <w:rsid w:val="00F40B90"/>
    <w:rsid w:val="00F40C18"/>
    <w:rsid w:val="00F40D15"/>
    <w:rsid w:val="00F40E45"/>
    <w:rsid w:val="00F410A4"/>
    <w:rsid w:val="00F41230"/>
    <w:rsid w:val="00F41238"/>
    <w:rsid w:val="00F41266"/>
    <w:rsid w:val="00F4132B"/>
    <w:rsid w:val="00F41454"/>
    <w:rsid w:val="00F415D2"/>
    <w:rsid w:val="00F41664"/>
    <w:rsid w:val="00F41769"/>
    <w:rsid w:val="00F417C5"/>
    <w:rsid w:val="00F4180B"/>
    <w:rsid w:val="00F41827"/>
    <w:rsid w:val="00F41980"/>
    <w:rsid w:val="00F41A1F"/>
    <w:rsid w:val="00F41A59"/>
    <w:rsid w:val="00F41B26"/>
    <w:rsid w:val="00F41BC2"/>
    <w:rsid w:val="00F41C0E"/>
    <w:rsid w:val="00F41D8B"/>
    <w:rsid w:val="00F41DE5"/>
    <w:rsid w:val="00F41E88"/>
    <w:rsid w:val="00F41EBC"/>
    <w:rsid w:val="00F42001"/>
    <w:rsid w:val="00F4223B"/>
    <w:rsid w:val="00F42381"/>
    <w:rsid w:val="00F4257B"/>
    <w:rsid w:val="00F4259A"/>
    <w:rsid w:val="00F426AE"/>
    <w:rsid w:val="00F4289F"/>
    <w:rsid w:val="00F428D0"/>
    <w:rsid w:val="00F428F0"/>
    <w:rsid w:val="00F42947"/>
    <w:rsid w:val="00F42B1E"/>
    <w:rsid w:val="00F42B29"/>
    <w:rsid w:val="00F42D28"/>
    <w:rsid w:val="00F42D98"/>
    <w:rsid w:val="00F42E43"/>
    <w:rsid w:val="00F42EE5"/>
    <w:rsid w:val="00F4302B"/>
    <w:rsid w:val="00F4312D"/>
    <w:rsid w:val="00F43133"/>
    <w:rsid w:val="00F432D4"/>
    <w:rsid w:val="00F4341A"/>
    <w:rsid w:val="00F43455"/>
    <w:rsid w:val="00F43618"/>
    <w:rsid w:val="00F4395B"/>
    <w:rsid w:val="00F439CD"/>
    <w:rsid w:val="00F43AFC"/>
    <w:rsid w:val="00F43C10"/>
    <w:rsid w:val="00F43CED"/>
    <w:rsid w:val="00F43D20"/>
    <w:rsid w:val="00F43F87"/>
    <w:rsid w:val="00F44077"/>
    <w:rsid w:val="00F44145"/>
    <w:rsid w:val="00F441C3"/>
    <w:rsid w:val="00F442A7"/>
    <w:rsid w:val="00F442BF"/>
    <w:rsid w:val="00F446A6"/>
    <w:rsid w:val="00F446C4"/>
    <w:rsid w:val="00F44788"/>
    <w:rsid w:val="00F44823"/>
    <w:rsid w:val="00F448A9"/>
    <w:rsid w:val="00F44992"/>
    <w:rsid w:val="00F44BC7"/>
    <w:rsid w:val="00F44EDB"/>
    <w:rsid w:val="00F450EE"/>
    <w:rsid w:val="00F45122"/>
    <w:rsid w:val="00F45196"/>
    <w:rsid w:val="00F451C3"/>
    <w:rsid w:val="00F45372"/>
    <w:rsid w:val="00F45392"/>
    <w:rsid w:val="00F457E7"/>
    <w:rsid w:val="00F458B2"/>
    <w:rsid w:val="00F4595D"/>
    <w:rsid w:val="00F45982"/>
    <w:rsid w:val="00F459AD"/>
    <w:rsid w:val="00F45A0A"/>
    <w:rsid w:val="00F45A10"/>
    <w:rsid w:val="00F45A9A"/>
    <w:rsid w:val="00F45B0A"/>
    <w:rsid w:val="00F45BCD"/>
    <w:rsid w:val="00F45C1E"/>
    <w:rsid w:val="00F45CAC"/>
    <w:rsid w:val="00F45EFF"/>
    <w:rsid w:val="00F45F75"/>
    <w:rsid w:val="00F460F3"/>
    <w:rsid w:val="00F46157"/>
    <w:rsid w:val="00F461F0"/>
    <w:rsid w:val="00F4620A"/>
    <w:rsid w:val="00F46353"/>
    <w:rsid w:val="00F463EF"/>
    <w:rsid w:val="00F46581"/>
    <w:rsid w:val="00F465B2"/>
    <w:rsid w:val="00F465B7"/>
    <w:rsid w:val="00F4667E"/>
    <w:rsid w:val="00F467E5"/>
    <w:rsid w:val="00F4680D"/>
    <w:rsid w:val="00F4685B"/>
    <w:rsid w:val="00F4696D"/>
    <w:rsid w:val="00F46A8D"/>
    <w:rsid w:val="00F46B1B"/>
    <w:rsid w:val="00F46B8B"/>
    <w:rsid w:val="00F46D5C"/>
    <w:rsid w:val="00F46DB0"/>
    <w:rsid w:val="00F47190"/>
    <w:rsid w:val="00F472A5"/>
    <w:rsid w:val="00F474B5"/>
    <w:rsid w:val="00F475E9"/>
    <w:rsid w:val="00F4762B"/>
    <w:rsid w:val="00F47704"/>
    <w:rsid w:val="00F477D8"/>
    <w:rsid w:val="00F4785B"/>
    <w:rsid w:val="00F47871"/>
    <w:rsid w:val="00F478AB"/>
    <w:rsid w:val="00F478FE"/>
    <w:rsid w:val="00F4791D"/>
    <w:rsid w:val="00F47A35"/>
    <w:rsid w:val="00F47B24"/>
    <w:rsid w:val="00F47C5D"/>
    <w:rsid w:val="00F47D2B"/>
    <w:rsid w:val="00F50026"/>
    <w:rsid w:val="00F500D6"/>
    <w:rsid w:val="00F50179"/>
    <w:rsid w:val="00F503BE"/>
    <w:rsid w:val="00F50447"/>
    <w:rsid w:val="00F5044C"/>
    <w:rsid w:val="00F50470"/>
    <w:rsid w:val="00F50575"/>
    <w:rsid w:val="00F505FA"/>
    <w:rsid w:val="00F50600"/>
    <w:rsid w:val="00F50609"/>
    <w:rsid w:val="00F5088B"/>
    <w:rsid w:val="00F5099A"/>
    <w:rsid w:val="00F50A42"/>
    <w:rsid w:val="00F50A6D"/>
    <w:rsid w:val="00F50AE7"/>
    <w:rsid w:val="00F50B7E"/>
    <w:rsid w:val="00F50C4E"/>
    <w:rsid w:val="00F50D6B"/>
    <w:rsid w:val="00F51175"/>
    <w:rsid w:val="00F51273"/>
    <w:rsid w:val="00F513D4"/>
    <w:rsid w:val="00F51485"/>
    <w:rsid w:val="00F51647"/>
    <w:rsid w:val="00F518F3"/>
    <w:rsid w:val="00F51A92"/>
    <w:rsid w:val="00F51B20"/>
    <w:rsid w:val="00F51B37"/>
    <w:rsid w:val="00F51B80"/>
    <w:rsid w:val="00F51F7A"/>
    <w:rsid w:val="00F52009"/>
    <w:rsid w:val="00F52088"/>
    <w:rsid w:val="00F521A5"/>
    <w:rsid w:val="00F524A6"/>
    <w:rsid w:val="00F524EB"/>
    <w:rsid w:val="00F526D8"/>
    <w:rsid w:val="00F5274D"/>
    <w:rsid w:val="00F52758"/>
    <w:rsid w:val="00F5279C"/>
    <w:rsid w:val="00F527E4"/>
    <w:rsid w:val="00F52B6F"/>
    <w:rsid w:val="00F52C25"/>
    <w:rsid w:val="00F52C93"/>
    <w:rsid w:val="00F52C9F"/>
    <w:rsid w:val="00F52D7B"/>
    <w:rsid w:val="00F52E23"/>
    <w:rsid w:val="00F52FB0"/>
    <w:rsid w:val="00F52FC8"/>
    <w:rsid w:val="00F530DF"/>
    <w:rsid w:val="00F53325"/>
    <w:rsid w:val="00F5335B"/>
    <w:rsid w:val="00F53600"/>
    <w:rsid w:val="00F536A6"/>
    <w:rsid w:val="00F538F9"/>
    <w:rsid w:val="00F53937"/>
    <w:rsid w:val="00F539D3"/>
    <w:rsid w:val="00F53AEB"/>
    <w:rsid w:val="00F53BBF"/>
    <w:rsid w:val="00F53CB4"/>
    <w:rsid w:val="00F53D82"/>
    <w:rsid w:val="00F53D97"/>
    <w:rsid w:val="00F53DCC"/>
    <w:rsid w:val="00F53F9F"/>
    <w:rsid w:val="00F54055"/>
    <w:rsid w:val="00F540FD"/>
    <w:rsid w:val="00F542C1"/>
    <w:rsid w:val="00F5438A"/>
    <w:rsid w:val="00F5459C"/>
    <w:rsid w:val="00F545A0"/>
    <w:rsid w:val="00F54605"/>
    <w:rsid w:val="00F5495B"/>
    <w:rsid w:val="00F54C97"/>
    <w:rsid w:val="00F54D3E"/>
    <w:rsid w:val="00F54DD6"/>
    <w:rsid w:val="00F54E16"/>
    <w:rsid w:val="00F54FA9"/>
    <w:rsid w:val="00F54FE3"/>
    <w:rsid w:val="00F550C3"/>
    <w:rsid w:val="00F550E5"/>
    <w:rsid w:val="00F5517C"/>
    <w:rsid w:val="00F55195"/>
    <w:rsid w:val="00F5528D"/>
    <w:rsid w:val="00F55305"/>
    <w:rsid w:val="00F5538F"/>
    <w:rsid w:val="00F553EE"/>
    <w:rsid w:val="00F5548D"/>
    <w:rsid w:val="00F55691"/>
    <w:rsid w:val="00F556EA"/>
    <w:rsid w:val="00F558FC"/>
    <w:rsid w:val="00F55B4C"/>
    <w:rsid w:val="00F55BF6"/>
    <w:rsid w:val="00F55C25"/>
    <w:rsid w:val="00F55CE1"/>
    <w:rsid w:val="00F55E65"/>
    <w:rsid w:val="00F55EB3"/>
    <w:rsid w:val="00F55F1E"/>
    <w:rsid w:val="00F55FED"/>
    <w:rsid w:val="00F560A3"/>
    <w:rsid w:val="00F56269"/>
    <w:rsid w:val="00F5627D"/>
    <w:rsid w:val="00F56343"/>
    <w:rsid w:val="00F5667B"/>
    <w:rsid w:val="00F566DA"/>
    <w:rsid w:val="00F56A2C"/>
    <w:rsid w:val="00F56B09"/>
    <w:rsid w:val="00F56B14"/>
    <w:rsid w:val="00F56C97"/>
    <w:rsid w:val="00F56F58"/>
    <w:rsid w:val="00F56FF9"/>
    <w:rsid w:val="00F5703B"/>
    <w:rsid w:val="00F57156"/>
    <w:rsid w:val="00F5717E"/>
    <w:rsid w:val="00F571BA"/>
    <w:rsid w:val="00F571E8"/>
    <w:rsid w:val="00F57263"/>
    <w:rsid w:val="00F57305"/>
    <w:rsid w:val="00F57432"/>
    <w:rsid w:val="00F5762C"/>
    <w:rsid w:val="00F57680"/>
    <w:rsid w:val="00F57810"/>
    <w:rsid w:val="00F57960"/>
    <w:rsid w:val="00F579A3"/>
    <w:rsid w:val="00F579C4"/>
    <w:rsid w:val="00F57B5A"/>
    <w:rsid w:val="00F57CD0"/>
    <w:rsid w:val="00F57CDA"/>
    <w:rsid w:val="00F57D81"/>
    <w:rsid w:val="00F57ED7"/>
    <w:rsid w:val="00F57EED"/>
    <w:rsid w:val="00F57FCE"/>
    <w:rsid w:val="00F60012"/>
    <w:rsid w:val="00F6009F"/>
    <w:rsid w:val="00F600E4"/>
    <w:rsid w:val="00F60317"/>
    <w:rsid w:val="00F603DB"/>
    <w:rsid w:val="00F603EC"/>
    <w:rsid w:val="00F603F6"/>
    <w:rsid w:val="00F60451"/>
    <w:rsid w:val="00F604B1"/>
    <w:rsid w:val="00F6056B"/>
    <w:rsid w:val="00F60659"/>
    <w:rsid w:val="00F606AA"/>
    <w:rsid w:val="00F607B8"/>
    <w:rsid w:val="00F60888"/>
    <w:rsid w:val="00F6089E"/>
    <w:rsid w:val="00F60A34"/>
    <w:rsid w:val="00F60AC3"/>
    <w:rsid w:val="00F60AF5"/>
    <w:rsid w:val="00F60C34"/>
    <w:rsid w:val="00F60D15"/>
    <w:rsid w:val="00F60EE2"/>
    <w:rsid w:val="00F60F8D"/>
    <w:rsid w:val="00F61019"/>
    <w:rsid w:val="00F610E0"/>
    <w:rsid w:val="00F610E5"/>
    <w:rsid w:val="00F61291"/>
    <w:rsid w:val="00F614AD"/>
    <w:rsid w:val="00F614BB"/>
    <w:rsid w:val="00F6155E"/>
    <w:rsid w:val="00F61646"/>
    <w:rsid w:val="00F616BD"/>
    <w:rsid w:val="00F616EE"/>
    <w:rsid w:val="00F617EB"/>
    <w:rsid w:val="00F61A57"/>
    <w:rsid w:val="00F61C6D"/>
    <w:rsid w:val="00F61CB4"/>
    <w:rsid w:val="00F61CD9"/>
    <w:rsid w:val="00F61D81"/>
    <w:rsid w:val="00F621EF"/>
    <w:rsid w:val="00F622A7"/>
    <w:rsid w:val="00F623AD"/>
    <w:rsid w:val="00F62400"/>
    <w:rsid w:val="00F6243A"/>
    <w:rsid w:val="00F625A2"/>
    <w:rsid w:val="00F6277B"/>
    <w:rsid w:val="00F627BC"/>
    <w:rsid w:val="00F628C1"/>
    <w:rsid w:val="00F629BB"/>
    <w:rsid w:val="00F62CEB"/>
    <w:rsid w:val="00F62D46"/>
    <w:rsid w:val="00F62E44"/>
    <w:rsid w:val="00F62E97"/>
    <w:rsid w:val="00F62F0E"/>
    <w:rsid w:val="00F63101"/>
    <w:rsid w:val="00F632AB"/>
    <w:rsid w:val="00F635DF"/>
    <w:rsid w:val="00F6365F"/>
    <w:rsid w:val="00F636E4"/>
    <w:rsid w:val="00F63872"/>
    <w:rsid w:val="00F63959"/>
    <w:rsid w:val="00F63A6F"/>
    <w:rsid w:val="00F63B70"/>
    <w:rsid w:val="00F63CE1"/>
    <w:rsid w:val="00F63D20"/>
    <w:rsid w:val="00F63D62"/>
    <w:rsid w:val="00F640FE"/>
    <w:rsid w:val="00F64108"/>
    <w:rsid w:val="00F6432D"/>
    <w:rsid w:val="00F645A0"/>
    <w:rsid w:val="00F6471A"/>
    <w:rsid w:val="00F6480C"/>
    <w:rsid w:val="00F6485F"/>
    <w:rsid w:val="00F64AA9"/>
    <w:rsid w:val="00F64ADA"/>
    <w:rsid w:val="00F64AF1"/>
    <w:rsid w:val="00F64DC8"/>
    <w:rsid w:val="00F64E66"/>
    <w:rsid w:val="00F64ED5"/>
    <w:rsid w:val="00F64F5E"/>
    <w:rsid w:val="00F64F67"/>
    <w:rsid w:val="00F64FD3"/>
    <w:rsid w:val="00F651DF"/>
    <w:rsid w:val="00F6529E"/>
    <w:rsid w:val="00F652C7"/>
    <w:rsid w:val="00F65351"/>
    <w:rsid w:val="00F65431"/>
    <w:rsid w:val="00F654D6"/>
    <w:rsid w:val="00F654FA"/>
    <w:rsid w:val="00F6555B"/>
    <w:rsid w:val="00F6559F"/>
    <w:rsid w:val="00F6560D"/>
    <w:rsid w:val="00F656A6"/>
    <w:rsid w:val="00F656E6"/>
    <w:rsid w:val="00F65823"/>
    <w:rsid w:val="00F658E3"/>
    <w:rsid w:val="00F6597E"/>
    <w:rsid w:val="00F65998"/>
    <w:rsid w:val="00F6599D"/>
    <w:rsid w:val="00F65B5E"/>
    <w:rsid w:val="00F65B75"/>
    <w:rsid w:val="00F65CE7"/>
    <w:rsid w:val="00F65DC8"/>
    <w:rsid w:val="00F65EE6"/>
    <w:rsid w:val="00F65F1D"/>
    <w:rsid w:val="00F65FF1"/>
    <w:rsid w:val="00F66097"/>
    <w:rsid w:val="00F661F2"/>
    <w:rsid w:val="00F66362"/>
    <w:rsid w:val="00F6642D"/>
    <w:rsid w:val="00F66540"/>
    <w:rsid w:val="00F666BE"/>
    <w:rsid w:val="00F66941"/>
    <w:rsid w:val="00F669A6"/>
    <w:rsid w:val="00F669E2"/>
    <w:rsid w:val="00F66B79"/>
    <w:rsid w:val="00F66BA7"/>
    <w:rsid w:val="00F66CFE"/>
    <w:rsid w:val="00F6705D"/>
    <w:rsid w:val="00F6708F"/>
    <w:rsid w:val="00F670E7"/>
    <w:rsid w:val="00F67150"/>
    <w:rsid w:val="00F6715C"/>
    <w:rsid w:val="00F6736F"/>
    <w:rsid w:val="00F673BF"/>
    <w:rsid w:val="00F67752"/>
    <w:rsid w:val="00F67899"/>
    <w:rsid w:val="00F67EEF"/>
    <w:rsid w:val="00F67F38"/>
    <w:rsid w:val="00F67FCD"/>
    <w:rsid w:val="00F702FF"/>
    <w:rsid w:val="00F70356"/>
    <w:rsid w:val="00F70402"/>
    <w:rsid w:val="00F70486"/>
    <w:rsid w:val="00F705A8"/>
    <w:rsid w:val="00F70664"/>
    <w:rsid w:val="00F706A9"/>
    <w:rsid w:val="00F7072E"/>
    <w:rsid w:val="00F708A7"/>
    <w:rsid w:val="00F70B61"/>
    <w:rsid w:val="00F70B83"/>
    <w:rsid w:val="00F70BB7"/>
    <w:rsid w:val="00F70C2D"/>
    <w:rsid w:val="00F70C8A"/>
    <w:rsid w:val="00F70CCC"/>
    <w:rsid w:val="00F70D12"/>
    <w:rsid w:val="00F70D47"/>
    <w:rsid w:val="00F70D76"/>
    <w:rsid w:val="00F70D93"/>
    <w:rsid w:val="00F70FF1"/>
    <w:rsid w:val="00F71064"/>
    <w:rsid w:val="00F713DB"/>
    <w:rsid w:val="00F71464"/>
    <w:rsid w:val="00F71564"/>
    <w:rsid w:val="00F71616"/>
    <w:rsid w:val="00F71635"/>
    <w:rsid w:val="00F7164C"/>
    <w:rsid w:val="00F717C2"/>
    <w:rsid w:val="00F717CE"/>
    <w:rsid w:val="00F71899"/>
    <w:rsid w:val="00F71983"/>
    <w:rsid w:val="00F71C74"/>
    <w:rsid w:val="00F71DB0"/>
    <w:rsid w:val="00F71E1A"/>
    <w:rsid w:val="00F71E64"/>
    <w:rsid w:val="00F71FE7"/>
    <w:rsid w:val="00F7200A"/>
    <w:rsid w:val="00F720AD"/>
    <w:rsid w:val="00F7210E"/>
    <w:rsid w:val="00F7225A"/>
    <w:rsid w:val="00F72461"/>
    <w:rsid w:val="00F724D3"/>
    <w:rsid w:val="00F726E3"/>
    <w:rsid w:val="00F72724"/>
    <w:rsid w:val="00F7277A"/>
    <w:rsid w:val="00F72918"/>
    <w:rsid w:val="00F72A43"/>
    <w:rsid w:val="00F72A8C"/>
    <w:rsid w:val="00F72C22"/>
    <w:rsid w:val="00F72DBA"/>
    <w:rsid w:val="00F72EFB"/>
    <w:rsid w:val="00F72F7F"/>
    <w:rsid w:val="00F73125"/>
    <w:rsid w:val="00F7315B"/>
    <w:rsid w:val="00F73269"/>
    <w:rsid w:val="00F73562"/>
    <w:rsid w:val="00F735D9"/>
    <w:rsid w:val="00F736B9"/>
    <w:rsid w:val="00F738AE"/>
    <w:rsid w:val="00F738C7"/>
    <w:rsid w:val="00F739BB"/>
    <w:rsid w:val="00F73A39"/>
    <w:rsid w:val="00F73C32"/>
    <w:rsid w:val="00F73CCA"/>
    <w:rsid w:val="00F73D54"/>
    <w:rsid w:val="00F73EA3"/>
    <w:rsid w:val="00F73ED4"/>
    <w:rsid w:val="00F73EF1"/>
    <w:rsid w:val="00F7403E"/>
    <w:rsid w:val="00F740B2"/>
    <w:rsid w:val="00F741F4"/>
    <w:rsid w:val="00F7423C"/>
    <w:rsid w:val="00F74884"/>
    <w:rsid w:val="00F74996"/>
    <w:rsid w:val="00F749D5"/>
    <w:rsid w:val="00F74A49"/>
    <w:rsid w:val="00F74B26"/>
    <w:rsid w:val="00F74B3D"/>
    <w:rsid w:val="00F74C21"/>
    <w:rsid w:val="00F74E4C"/>
    <w:rsid w:val="00F74FF3"/>
    <w:rsid w:val="00F7545D"/>
    <w:rsid w:val="00F7552A"/>
    <w:rsid w:val="00F75783"/>
    <w:rsid w:val="00F75983"/>
    <w:rsid w:val="00F75B1A"/>
    <w:rsid w:val="00F75B7C"/>
    <w:rsid w:val="00F75BFF"/>
    <w:rsid w:val="00F75D17"/>
    <w:rsid w:val="00F75D5B"/>
    <w:rsid w:val="00F75E4B"/>
    <w:rsid w:val="00F75EB8"/>
    <w:rsid w:val="00F75F72"/>
    <w:rsid w:val="00F75F94"/>
    <w:rsid w:val="00F76435"/>
    <w:rsid w:val="00F7659F"/>
    <w:rsid w:val="00F765FD"/>
    <w:rsid w:val="00F76699"/>
    <w:rsid w:val="00F7671F"/>
    <w:rsid w:val="00F767FD"/>
    <w:rsid w:val="00F76874"/>
    <w:rsid w:val="00F7691F"/>
    <w:rsid w:val="00F769B0"/>
    <w:rsid w:val="00F76A63"/>
    <w:rsid w:val="00F76B42"/>
    <w:rsid w:val="00F76D05"/>
    <w:rsid w:val="00F76D8D"/>
    <w:rsid w:val="00F76E44"/>
    <w:rsid w:val="00F76EB0"/>
    <w:rsid w:val="00F7703E"/>
    <w:rsid w:val="00F770B1"/>
    <w:rsid w:val="00F77136"/>
    <w:rsid w:val="00F7730E"/>
    <w:rsid w:val="00F77499"/>
    <w:rsid w:val="00F775E9"/>
    <w:rsid w:val="00F776DC"/>
    <w:rsid w:val="00F7772D"/>
    <w:rsid w:val="00F77853"/>
    <w:rsid w:val="00F779F9"/>
    <w:rsid w:val="00F77B8D"/>
    <w:rsid w:val="00F77C73"/>
    <w:rsid w:val="00F800A9"/>
    <w:rsid w:val="00F800F0"/>
    <w:rsid w:val="00F803F7"/>
    <w:rsid w:val="00F80695"/>
    <w:rsid w:val="00F80707"/>
    <w:rsid w:val="00F80716"/>
    <w:rsid w:val="00F8077D"/>
    <w:rsid w:val="00F80830"/>
    <w:rsid w:val="00F8095A"/>
    <w:rsid w:val="00F80984"/>
    <w:rsid w:val="00F809D3"/>
    <w:rsid w:val="00F80B30"/>
    <w:rsid w:val="00F80C13"/>
    <w:rsid w:val="00F80C2F"/>
    <w:rsid w:val="00F80DC4"/>
    <w:rsid w:val="00F80FD2"/>
    <w:rsid w:val="00F80FFE"/>
    <w:rsid w:val="00F81057"/>
    <w:rsid w:val="00F811F5"/>
    <w:rsid w:val="00F81304"/>
    <w:rsid w:val="00F816E5"/>
    <w:rsid w:val="00F817FF"/>
    <w:rsid w:val="00F81855"/>
    <w:rsid w:val="00F81AE8"/>
    <w:rsid w:val="00F81B5C"/>
    <w:rsid w:val="00F81C58"/>
    <w:rsid w:val="00F81CE0"/>
    <w:rsid w:val="00F81ED6"/>
    <w:rsid w:val="00F8201B"/>
    <w:rsid w:val="00F82037"/>
    <w:rsid w:val="00F82045"/>
    <w:rsid w:val="00F8204F"/>
    <w:rsid w:val="00F82341"/>
    <w:rsid w:val="00F823F0"/>
    <w:rsid w:val="00F8250F"/>
    <w:rsid w:val="00F8251C"/>
    <w:rsid w:val="00F825C8"/>
    <w:rsid w:val="00F826CF"/>
    <w:rsid w:val="00F826E4"/>
    <w:rsid w:val="00F827DF"/>
    <w:rsid w:val="00F828A7"/>
    <w:rsid w:val="00F828DA"/>
    <w:rsid w:val="00F82A4F"/>
    <w:rsid w:val="00F82AB6"/>
    <w:rsid w:val="00F82C2E"/>
    <w:rsid w:val="00F82CCB"/>
    <w:rsid w:val="00F82ED2"/>
    <w:rsid w:val="00F8353A"/>
    <w:rsid w:val="00F83599"/>
    <w:rsid w:val="00F835D5"/>
    <w:rsid w:val="00F83AD5"/>
    <w:rsid w:val="00F83B1B"/>
    <w:rsid w:val="00F83B9C"/>
    <w:rsid w:val="00F83CE3"/>
    <w:rsid w:val="00F83D1F"/>
    <w:rsid w:val="00F83DCC"/>
    <w:rsid w:val="00F83E2F"/>
    <w:rsid w:val="00F83E88"/>
    <w:rsid w:val="00F83F54"/>
    <w:rsid w:val="00F84010"/>
    <w:rsid w:val="00F842B9"/>
    <w:rsid w:val="00F84321"/>
    <w:rsid w:val="00F8444C"/>
    <w:rsid w:val="00F844A7"/>
    <w:rsid w:val="00F844C5"/>
    <w:rsid w:val="00F8451A"/>
    <w:rsid w:val="00F84580"/>
    <w:rsid w:val="00F84672"/>
    <w:rsid w:val="00F8478B"/>
    <w:rsid w:val="00F84791"/>
    <w:rsid w:val="00F848D4"/>
    <w:rsid w:val="00F849A2"/>
    <w:rsid w:val="00F84A8C"/>
    <w:rsid w:val="00F84BFF"/>
    <w:rsid w:val="00F84C9E"/>
    <w:rsid w:val="00F84CAF"/>
    <w:rsid w:val="00F84D28"/>
    <w:rsid w:val="00F84EB6"/>
    <w:rsid w:val="00F84F45"/>
    <w:rsid w:val="00F84FEC"/>
    <w:rsid w:val="00F85129"/>
    <w:rsid w:val="00F85209"/>
    <w:rsid w:val="00F8531E"/>
    <w:rsid w:val="00F853C9"/>
    <w:rsid w:val="00F854DF"/>
    <w:rsid w:val="00F85518"/>
    <w:rsid w:val="00F8554C"/>
    <w:rsid w:val="00F85559"/>
    <w:rsid w:val="00F85686"/>
    <w:rsid w:val="00F85690"/>
    <w:rsid w:val="00F85697"/>
    <w:rsid w:val="00F85707"/>
    <w:rsid w:val="00F85798"/>
    <w:rsid w:val="00F859CE"/>
    <w:rsid w:val="00F85A45"/>
    <w:rsid w:val="00F85BC5"/>
    <w:rsid w:val="00F85C95"/>
    <w:rsid w:val="00F85EA4"/>
    <w:rsid w:val="00F85EAD"/>
    <w:rsid w:val="00F85F17"/>
    <w:rsid w:val="00F85F2F"/>
    <w:rsid w:val="00F85F84"/>
    <w:rsid w:val="00F8623B"/>
    <w:rsid w:val="00F862EF"/>
    <w:rsid w:val="00F863B8"/>
    <w:rsid w:val="00F863FE"/>
    <w:rsid w:val="00F864EB"/>
    <w:rsid w:val="00F8655C"/>
    <w:rsid w:val="00F8658F"/>
    <w:rsid w:val="00F866C9"/>
    <w:rsid w:val="00F86A56"/>
    <w:rsid w:val="00F86A5E"/>
    <w:rsid w:val="00F86D66"/>
    <w:rsid w:val="00F86D74"/>
    <w:rsid w:val="00F86EC3"/>
    <w:rsid w:val="00F86F3E"/>
    <w:rsid w:val="00F870A1"/>
    <w:rsid w:val="00F87161"/>
    <w:rsid w:val="00F871A8"/>
    <w:rsid w:val="00F87291"/>
    <w:rsid w:val="00F87303"/>
    <w:rsid w:val="00F873E9"/>
    <w:rsid w:val="00F875D2"/>
    <w:rsid w:val="00F87697"/>
    <w:rsid w:val="00F876B9"/>
    <w:rsid w:val="00F877B9"/>
    <w:rsid w:val="00F879C0"/>
    <w:rsid w:val="00F87B8E"/>
    <w:rsid w:val="00F87BAD"/>
    <w:rsid w:val="00F87BD4"/>
    <w:rsid w:val="00F87CCE"/>
    <w:rsid w:val="00F87CE9"/>
    <w:rsid w:val="00F87F2C"/>
    <w:rsid w:val="00F87F73"/>
    <w:rsid w:val="00F87F9B"/>
    <w:rsid w:val="00F90068"/>
    <w:rsid w:val="00F900D6"/>
    <w:rsid w:val="00F900E0"/>
    <w:rsid w:val="00F900F4"/>
    <w:rsid w:val="00F9026D"/>
    <w:rsid w:val="00F90487"/>
    <w:rsid w:val="00F904C9"/>
    <w:rsid w:val="00F90554"/>
    <w:rsid w:val="00F9069E"/>
    <w:rsid w:val="00F9072D"/>
    <w:rsid w:val="00F907C2"/>
    <w:rsid w:val="00F9091F"/>
    <w:rsid w:val="00F90A9C"/>
    <w:rsid w:val="00F90AA8"/>
    <w:rsid w:val="00F90E09"/>
    <w:rsid w:val="00F90F4C"/>
    <w:rsid w:val="00F9164F"/>
    <w:rsid w:val="00F91685"/>
    <w:rsid w:val="00F916B6"/>
    <w:rsid w:val="00F917DF"/>
    <w:rsid w:val="00F91A31"/>
    <w:rsid w:val="00F91BE8"/>
    <w:rsid w:val="00F91D6C"/>
    <w:rsid w:val="00F91DBD"/>
    <w:rsid w:val="00F91E66"/>
    <w:rsid w:val="00F91F4F"/>
    <w:rsid w:val="00F91FB3"/>
    <w:rsid w:val="00F920EF"/>
    <w:rsid w:val="00F9210A"/>
    <w:rsid w:val="00F92116"/>
    <w:rsid w:val="00F92243"/>
    <w:rsid w:val="00F92306"/>
    <w:rsid w:val="00F92345"/>
    <w:rsid w:val="00F92371"/>
    <w:rsid w:val="00F92732"/>
    <w:rsid w:val="00F9279F"/>
    <w:rsid w:val="00F9281F"/>
    <w:rsid w:val="00F92863"/>
    <w:rsid w:val="00F9290C"/>
    <w:rsid w:val="00F929E4"/>
    <w:rsid w:val="00F92A3B"/>
    <w:rsid w:val="00F92AC8"/>
    <w:rsid w:val="00F92D2E"/>
    <w:rsid w:val="00F92D7F"/>
    <w:rsid w:val="00F92F8D"/>
    <w:rsid w:val="00F93043"/>
    <w:rsid w:val="00F930C1"/>
    <w:rsid w:val="00F930DF"/>
    <w:rsid w:val="00F93139"/>
    <w:rsid w:val="00F9313E"/>
    <w:rsid w:val="00F93305"/>
    <w:rsid w:val="00F93357"/>
    <w:rsid w:val="00F935FA"/>
    <w:rsid w:val="00F9369C"/>
    <w:rsid w:val="00F93892"/>
    <w:rsid w:val="00F939F6"/>
    <w:rsid w:val="00F93A6A"/>
    <w:rsid w:val="00F93AF2"/>
    <w:rsid w:val="00F93BB4"/>
    <w:rsid w:val="00F93C62"/>
    <w:rsid w:val="00F93C7A"/>
    <w:rsid w:val="00F93D28"/>
    <w:rsid w:val="00F93D8E"/>
    <w:rsid w:val="00F93DDF"/>
    <w:rsid w:val="00F93EA0"/>
    <w:rsid w:val="00F93F3F"/>
    <w:rsid w:val="00F93F58"/>
    <w:rsid w:val="00F93FCA"/>
    <w:rsid w:val="00F940F2"/>
    <w:rsid w:val="00F94159"/>
    <w:rsid w:val="00F94181"/>
    <w:rsid w:val="00F9425B"/>
    <w:rsid w:val="00F9430E"/>
    <w:rsid w:val="00F94383"/>
    <w:rsid w:val="00F944EF"/>
    <w:rsid w:val="00F94504"/>
    <w:rsid w:val="00F94551"/>
    <w:rsid w:val="00F94681"/>
    <w:rsid w:val="00F94769"/>
    <w:rsid w:val="00F947DF"/>
    <w:rsid w:val="00F94863"/>
    <w:rsid w:val="00F94A38"/>
    <w:rsid w:val="00F94A88"/>
    <w:rsid w:val="00F94AD6"/>
    <w:rsid w:val="00F94BA1"/>
    <w:rsid w:val="00F94C16"/>
    <w:rsid w:val="00F94C4D"/>
    <w:rsid w:val="00F94C7C"/>
    <w:rsid w:val="00F94C81"/>
    <w:rsid w:val="00F94DA5"/>
    <w:rsid w:val="00F94DC2"/>
    <w:rsid w:val="00F94E1C"/>
    <w:rsid w:val="00F94E26"/>
    <w:rsid w:val="00F94E43"/>
    <w:rsid w:val="00F95065"/>
    <w:rsid w:val="00F95158"/>
    <w:rsid w:val="00F9526B"/>
    <w:rsid w:val="00F95573"/>
    <w:rsid w:val="00F95588"/>
    <w:rsid w:val="00F9567E"/>
    <w:rsid w:val="00F95840"/>
    <w:rsid w:val="00F9585B"/>
    <w:rsid w:val="00F95893"/>
    <w:rsid w:val="00F958D6"/>
    <w:rsid w:val="00F95978"/>
    <w:rsid w:val="00F95984"/>
    <w:rsid w:val="00F959EB"/>
    <w:rsid w:val="00F95A5C"/>
    <w:rsid w:val="00F95B07"/>
    <w:rsid w:val="00F95B35"/>
    <w:rsid w:val="00F95D05"/>
    <w:rsid w:val="00F95E46"/>
    <w:rsid w:val="00F95F7E"/>
    <w:rsid w:val="00F95FC7"/>
    <w:rsid w:val="00F96013"/>
    <w:rsid w:val="00F961E8"/>
    <w:rsid w:val="00F96205"/>
    <w:rsid w:val="00F9628C"/>
    <w:rsid w:val="00F96459"/>
    <w:rsid w:val="00F9650A"/>
    <w:rsid w:val="00F9654F"/>
    <w:rsid w:val="00F96644"/>
    <w:rsid w:val="00F96671"/>
    <w:rsid w:val="00F966A6"/>
    <w:rsid w:val="00F96831"/>
    <w:rsid w:val="00F968DA"/>
    <w:rsid w:val="00F96950"/>
    <w:rsid w:val="00F96972"/>
    <w:rsid w:val="00F96A29"/>
    <w:rsid w:val="00F96A74"/>
    <w:rsid w:val="00F96AA7"/>
    <w:rsid w:val="00F96C77"/>
    <w:rsid w:val="00F96C9F"/>
    <w:rsid w:val="00F96D86"/>
    <w:rsid w:val="00F96D87"/>
    <w:rsid w:val="00F96EA8"/>
    <w:rsid w:val="00F96F3A"/>
    <w:rsid w:val="00F96F3E"/>
    <w:rsid w:val="00F96FBC"/>
    <w:rsid w:val="00F9704F"/>
    <w:rsid w:val="00F970C0"/>
    <w:rsid w:val="00F972BB"/>
    <w:rsid w:val="00F972CA"/>
    <w:rsid w:val="00F972FE"/>
    <w:rsid w:val="00F9736B"/>
    <w:rsid w:val="00F973D6"/>
    <w:rsid w:val="00F97476"/>
    <w:rsid w:val="00F9748F"/>
    <w:rsid w:val="00F97622"/>
    <w:rsid w:val="00F97640"/>
    <w:rsid w:val="00F976CF"/>
    <w:rsid w:val="00F97737"/>
    <w:rsid w:val="00F979E4"/>
    <w:rsid w:val="00F97AC7"/>
    <w:rsid w:val="00F97B3E"/>
    <w:rsid w:val="00F97BAE"/>
    <w:rsid w:val="00F97BCE"/>
    <w:rsid w:val="00F97C2E"/>
    <w:rsid w:val="00F97C7B"/>
    <w:rsid w:val="00F97D21"/>
    <w:rsid w:val="00F97D2B"/>
    <w:rsid w:val="00F97D5F"/>
    <w:rsid w:val="00F97D62"/>
    <w:rsid w:val="00F97DB8"/>
    <w:rsid w:val="00F97ED8"/>
    <w:rsid w:val="00FA00E0"/>
    <w:rsid w:val="00FA0178"/>
    <w:rsid w:val="00FA026D"/>
    <w:rsid w:val="00FA02B7"/>
    <w:rsid w:val="00FA037D"/>
    <w:rsid w:val="00FA0388"/>
    <w:rsid w:val="00FA04A4"/>
    <w:rsid w:val="00FA04B6"/>
    <w:rsid w:val="00FA052F"/>
    <w:rsid w:val="00FA0557"/>
    <w:rsid w:val="00FA072E"/>
    <w:rsid w:val="00FA0833"/>
    <w:rsid w:val="00FA086D"/>
    <w:rsid w:val="00FA09B3"/>
    <w:rsid w:val="00FA0A7D"/>
    <w:rsid w:val="00FA0AFB"/>
    <w:rsid w:val="00FA0CF7"/>
    <w:rsid w:val="00FA0DF7"/>
    <w:rsid w:val="00FA0E34"/>
    <w:rsid w:val="00FA0E7D"/>
    <w:rsid w:val="00FA0F17"/>
    <w:rsid w:val="00FA0FA0"/>
    <w:rsid w:val="00FA0FB1"/>
    <w:rsid w:val="00FA1094"/>
    <w:rsid w:val="00FA10C2"/>
    <w:rsid w:val="00FA1104"/>
    <w:rsid w:val="00FA110C"/>
    <w:rsid w:val="00FA11EE"/>
    <w:rsid w:val="00FA1374"/>
    <w:rsid w:val="00FA13B1"/>
    <w:rsid w:val="00FA1439"/>
    <w:rsid w:val="00FA1577"/>
    <w:rsid w:val="00FA165C"/>
    <w:rsid w:val="00FA17CA"/>
    <w:rsid w:val="00FA185F"/>
    <w:rsid w:val="00FA18A3"/>
    <w:rsid w:val="00FA1A36"/>
    <w:rsid w:val="00FA1A47"/>
    <w:rsid w:val="00FA1AAE"/>
    <w:rsid w:val="00FA1B4F"/>
    <w:rsid w:val="00FA1C3F"/>
    <w:rsid w:val="00FA1C63"/>
    <w:rsid w:val="00FA1CF6"/>
    <w:rsid w:val="00FA1D4B"/>
    <w:rsid w:val="00FA2027"/>
    <w:rsid w:val="00FA2057"/>
    <w:rsid w:val="00FA2061"/>
    <w:rsid w:val="00FA20A1"/>
    <w:rsid w:val="00FA211B"/>
    <w:rsid w:val="00FA2194"/>
    <w:rsid w:val="00FA21B8"/>
    <w:rsid w:val="00FA22A9"/>
    <w:rsid w:val="00FA22E5"/>
    <w:rsid w:val="00FA23E4"/>
    <w:rsid w:val="00FA23EA"/>
    <w:rsid w:val="00FA2641"/>
    <w:rsid w:val="00FA281C"/>
    <w:rsid w:val="00FA284C"/>
    <w:rsid w:val="00FA286F"/>
    <w:rsid w:val="00FA28C1"/>
    <w:rsid w:val="00FA28E1"/>
    <w:rsid w:val="00FA2AEC"/>
    <w:rsid w:val="00FA2C2C"/>
    <w:rsid w:val="00FA2C74"/>
    <w:rsid w:val="00FA2CA4"/>
    <w:rsid w:val="00FA2CCE"/>
    <w:rsid w:val="00FA2E13"/>
    <w:rsid w:val="00FA3024"/>
    <w:rsid w:val="00FA306C"/>
    <w:rsid w:val="00FA3080"/>
    <w:rsid w:val="00FA312F"/>
    <w:rsid w:val="00FA3137"/>
    <w:rsid w:val="00FA3311"/>
    <w:rsid w:val="00FA3356"/>
    <w:rsid w:val="00FA345E"/>
    <w:rsid w:val="00FA34CB"/>
    <w:rsid w:val="00FA34E2"/>
    <w:rsid w:val="00FA3514"/>
    <w:rsid w:val="00FA35BE"/>
    <w:rsid w:val="00FA377A"/>
    <w:rsid w:val="00FA393C"/>
    <w:rsid w:val="00FA3990"/>
    <w:rsid w:val="00FA39CC"/>
    <w:rsid w:val="00FA3CEA"/>
    <w:rsid w:val="00FA3DA0"/>
    <w:rsid w:val="00FA3E3C"/>
    <w:rsid w:val="00FA3E53"/>
    <w:rsid w:val="00FA400B"/>
    <w:rsid w:val="00FA405B"/>
    <w:rsid w:val="00FA40D4"/>
    <w:rsid w:val="00FA4136"/>
    <w:rsid w:val="00FA41FC"/>
    <w:rsid w:val="00FA4384"/>
    <w:rsid w:val="00FA4411"/>
    <w:rsid w:val="00FA452E"/>
    <w:rsid w:val="00FA45EB"/>
    <w:rsid w:val="00FA46D6"/>
    <w:rsid w:val="00FA46E8"/>
    <w:rsid w:val="00FA4786"/>
    <w:rsid w:val="00FA4787"/>
    <w:rsid w:val="00FA497B"/>
    <w:rsid w:val="00FA4A8C"/>
    <w:rsid w:val="00FA4B00"/>
    <w:rsid w:val="00FA4B29"/>
    <w:rsid w:val="00FA4B6F"/>
    <w:rsid w:val="00FA4BA0"/>
    <w:rsid w:val="00FA4C04"/>
    <w:rsid w:val="00FA4C5F"/>
    <w:rsid w:val="00FA4D62"/>
    <w:rsid w:val="00FA4DED"/>
    <w:rsid w:val="00FA4F15"/>
    <w:rsid w:val="00FA4F4C"/>
    <w:rsid w:val="00FA4F63"/>
    <w:rsid w:val="00FA5139"/>
    <w:rsid w:val="00FA5221"/>
    <w:rsid w:val="00FA53EE"/>
    <w:rsid w:val="00FA5478"/>
    <w:rsid w:val="00FA54E3"/>
    <w:rsid w:val="00FA57CD"/>
    <w:rsid w:val="00FA57E1"/>
    <w:rsid w:val="00FA58A5"/>
    <w:rsid w:val="00FA5917"/>
    <w:rsid w:val="00FA592F"/>
    <w:rsid w:val="00FA59F0"/>
    <w:rsid w:val="00FA5A2E"/>
    <w:rsid w:val="00FA5A35"/>
    <w:rsid w:val="00FA5B4F"/>
    <w:rsid w:val="00FA5C15"/>
    <w:rsid w:val="00FA5E5A"/>
    <w:rsid w:val="00FA5FC1"/>
    <w:rsid w:val="00FA6033"/>
    <w:rsid w:val="00FA60D3"/>
    <w:rsid w:val="00FA614F"/>
    <w:rsid w:val="00FA620E"/>
    <w:rsid w:val="00FA6492"/>
    <w:rsid w:val="00FA6506"/>
    <w:rsid w:val="00FA6606"/>
    <w:rsid w:val="00FA6615"/>
    <w:rsid w:val="00FA66C6"/>
    <w:rsid w:val="00FA6709"/>
    <w:rsid w:val="00FA67DF"/>
    <w:rsid w:val="00FA69AA"/>
    <w:rsid w:val="00FA6A18"/>
    <w:rsid w:val="00FA6A73"/>
    <w:rsid w:val="00FA6BA3"/>
    <w:rsid w:val="00FA6BF1"/>
    <w:rsid w:val="00FA6C70"/>
    <w:rsid w:val="00FA6CAD"/>
    <w:rsid w:val="00FA6CAF"/>
    <w:rsid w:val="00FA6FA7"/>
    <w:rsid w:val="00FA6FDE"/>
    <w:rsid w:val="00FA7090"/>
    <w:rsid w:val="00FA71B1"/>
    <w:rsid w:val="00FA7202"/>
    <w:rsid w:val="00FA7267"/>
    <w:rsid w:val="00FA7470"/>
    <w:rsid w:val="00FA7851"/>
    <w:rsid w:val="00FA7852"/>
    <w:rsid w:val="00FA7891"/>
    <w:rsid w:val="00FA7929"/>
    <w:rsid w:val="00FA7CD2"/>
    <w:rsid w:val="00FA7DD0"/>
    <w:rsid w:val="00FA7E94"/>
    <w:rsid w:val="00FB0016"/>
    <w:rsid w:val="00FB0063"/>
    <w:rsid w:val="00FB00B0"/>
    <w:rsid w:val="00FB0150"/>
    <w:rsid w:val="00FB015F"/>
    <w:rsid w:val="00FB01C7"/>
    <w:rsid w:val="00FB03D2"/>
    <w:rsid w:val="00FB03EF"/>
    <w:rsid w:val="00FB060C"/>
    <w:rsid w:val="00FB0651"/>
    <w:rsid w:val="00FB0684"/>
    <w:rsid w:val="00FB0694"/>
    <w:rsid w:val="00FB0867"/>
    <w:rsid w:val="00FB09F1"/>
    <w:rsid w:val="00FB0A45"/>
    <w:rsid w:val="00FB0AD0"/>
    <w:rsid w:val="00FB0BBE"/>
    <w:rsid w:val="00FB0CCF"/>
    <w:rsid w:val="00FB0CF7"/>
    <w:rsid w:val="00FB0D51"/>
    <w:rsid w:val="00FB0F04"/>
    <w:rsid w:val="00FB0FA6"/>
    <w:rsid w:val="00FB10AB"/>
    <w:rsid w:val="00FB118F"/>
    <w:rsid w:val="00FB11AA"/>
    <w:rsid w:val="00FB136D"/>
    <w:rsid w:val="00FB1749"/>
    <w:rsid w:val="00FB17C9"/>
    <w:rsid w:val="00FB180A"/>
    <w:rsid w:val="00FB1821"/>
    <w:rsid w:val="00FB187C"/>
    <w:rsid w:val="00FB1896"/>
    <w:rsid w:val="00FB18F4"/>
    <w:rsid w:val="00FB1947"/>
    <w:rsid w:val="00FB1950"/>
    <w:rsid w:val="00FB1A52"/>
    <w:rsid w:val="00FB1B0E"/>
    <w:rsid w:val="00FB1C81"/>
    <w:rsid w:val="00FB1CED"/>
    <w:rsid w:val="00FB1EBF"/>
    <w:rsid w:val="00FB1F6A"/>
    <w:rsid w:val="00FB2187"/>
    <w:rsid w:val="00FB21FA"/>
    <w:rsid w:val="00FB226F"/>
    <w:rsid w:val="00FB22BC"/>
    <w:rsid w:val="00FB23D7"/>
    <w:rsid w:val="00FB2492"/>
    <w:rsid w:val="00FB26CD"/>
    <w:rsid w:val="00FB2704"/>
    <w:rsid w:val="00FB2A46"/>
    <w:rsid w:val="00FB2A5D"/>
    <w:rsid w:val="00FB2C3E"/>
    <w:rsid w:val="00FB2C63"/>
    <w:rsid w:val="00FB2E88"/>
    <w:rsid w:val="00FB2FBA"/>
    <w:rsid w:val="00FB306F"/>
    <w:rsid w:val="00FB3111"/>
    <w:rsid w:val="00FB31A7"/>
    <w:rsid w:val="00FB3314"/>
    <w:rsid w:val="00FB3496"/>
    <w:rsid w:val="00FB356B"/>
    <w:rsid w:val="00FB35C7"/>
    <w:rsid w:val="00FB3683"/>
    <w:rsid w:val="00FB38C9"/>
    <w:rsid w:val="00FB38F1"/>
    <w:rsid w:val="00FB3936"/>
    <w:rsid w:val="00FB398C"/>
    <w:rsid w:val="00FB3CD9"/>
    <w:rsid w:val="00FB3D4D"/>
    <w:rsid w:val="00FB3DF7"/>
    <w:rsid w:val="00FB41EE"/>
    <w:rsid w:val="00FB4215"/>
    <w:rsid w:val="00FB42D8"/>
    <w:rsid w:val="00FB44CC"/>
    <w:rsid w:val="00FB44F8"/>
    <w:rsid w:val="00FB4581"/>
    <w:rsid w:val="00FB45C0"/>
    <w:rsid w:val="00FB4635"/>
    <w:rsid w:val="00FB4691"/>
    <w:rsid w:val="00FB46C0"/>
    <w:rsid w:val="00FB4743"/>
    <w:rsid w:val="00FB48B7"/>
    <w:rsid w:val="00FB4A14"/>
    <w:rsid w:val="00FB4D9D"/>
    <w:rsid w:val="00FB4E2F"/>
    <w:rsid w:val="00FB4EA8"/>
    <w:rsid w:val="00FB4EF9"/>
    <w:rsid w:val="00FB4F82"/>
    <w:rsid w:val="00FB5247"/>
    <w:rsid w:val="00FB534A"/>
    <w:rsid w:val="00FB5379"/>
    <w:rsid w:val="00FB5833"/>
    <w:rsid w:val="00FB5883"/>
    <w:rsid w:val="00FB58AE"/>
    <w:rsid w:val="00FB59B6"/>
    <w:rsid w:val="00FB5D29"/>
    <w:rsid w:val="00FB5D36"/>
    <w:rsid w:val="00FB5DFC"/>
    <w:rsid w:val="00FB5E3D"/>
    <w:rsid w:val="00FB5E60"/>
    <w:rsid w:val="00FB5F4C"/>
    <w:rsid w:val="00FB6107"/>
    <w:rsid w:val="00FB622C"/>
    <w:rsid w:val="00FB624C"/>
    <w:rsid w:val="00FB6259"/>
    <w:rsid w:val="00FB66E6"/>
    <w:rsid w:val="00FB66E8"/>
    <w:rsid w:val="00FB6704"/>
    <w:rsid w:val="00FB6711"/>
    <w:rsid w:val="00FB67FC"/>
    <w:rsid w:val="00FB69FE"/>
    <w:rsid w:val="00FB6A19"/>
    <w:rsid w:val="00FB6A39"/>
    <w:rsid w:val="00FB6A44"/>
    <w:rsid w:val="00FB6A96"/>
    <w:rsid w:val="00FB6B50"/>
    <w:rsid w:val="00FB6BC4"/>
    <w:rsid w:val="00FB6ED5"/>
    <w:rsid w:val="00FB6FDA"/>
    <w:rsid w:val="00FB707A"/>
    <w:rsid w:val="00FB7303"/>
    <w:rsid w:val="00FB7696"/>
    <w:rsid w:val="00FB7777"/>
    <w:rsid w:val="00FB78DD"/>
    <w:rsid w:val="00FB794C"/>
    <w:rsid w:val="00FB79A8"/>
    <w:rsid w:val="00FB7A01"/>
    <w:rsid w:val="00FB7BE1"/>
    <w:rsid w:val="00FB7C8D"/>
    <w:rsid w:val="00FB7E2C"/>
    <w:rsid w:val="00FC00D8"/>
    <w:rsid w:val="00FC0197"/>
    <w:rsid w:val="00FC01A5"/>
    <w:rsid w:val="00FC0317"/>
    <w:rsid w:val="00FC057E"/>
    <w:rsid w:val="00FC0652"/>
    <w:rsid w:val="00FC0693"/>
    <w:rsid w:val="00FC072F"/>
    <w:rsid w:val="00FC08E2"/>
    <w:rsid w:val="00FC08FA"/>
    <w:rsid w:val="00FC09A5"/>
    <w:rsid w:val="00FC0ADD"/>
    <w:rsid w:val="00FC0AE8"/>
    <w:rsid w:val="00FC0D02"/>
    <w:rsid w:val="00FC10B0"/>
    <w:rsid w:val="00FC10D1"/>
    <w:rsid w:val="00FC10F5"/>
    <w:rsid w:val="00FC115E"/>
    <w:rsid w:val="00FC1346"/>
    <w:rsid w:val="00FC14C6"/>
    <w:rsid w:val="00FC151E"/>
    <w:rsid w:val="00FC15E6"/>
    <w:rsid w:val="00FC1757"/>
    <w:rsid w:val="00FC17DF"/>
    <w:rsid w:val="00FC1917"/>
    <w:rsid w:val="00FC19B8"/>
    <w:rsid w:val="00FC1BDE"/>
    <w:rsid w:val="00FC1C75"/>
    <w:rsid w:val="00FC1CAF"/>
    <w:rsid w:val="00FC1CF0"/>
    <w:rsid w:val="00FC1D46"/>
    <w:rsid w:val="00FC1F44"/>
    <w:rsid w:val="00FC2287"/>
    <w:rsid w:val="00FC233A"/>
    <w:rsid w:val="00FC2360"/>
    <w:rsid w:val="00FC2426"/>
    <w:rsid w:val="00FC250A"/>
    <w:rsid w:val="00FC2549"/>
    <w:rsid w:val="00FC26F3"/>
    <w:rsid w:val="00FC273E"/>
    <w:rsid w:val="00FC280D"/>
    <w:rsid w:val="00FC2837"/>
    <w:rsid w:val="00FC2B16"/>
    <w:rsid w:val="00FC2B1A"/>
    <w:rsid w:val="00FC2B6F"/>
    <w:rsid w:val="00FC2B7C"/>
    <w:rsid w:val="00FC2D66"/>
    <w:rsid w:val="00FC2DDF"/>
    <w:rsid w:val="00FC2DF9"/>
    <w:rsid w:val="00FC2EA3"/>
    <w:rsid w:val="00FC301D"/>
    <w:rsid w:val="00FC3168"/>
    <w:rsid w:val="00FC3206"/>
    <w:rsid w:val="00FC3217"/>
    <w:rsid w:val="00FC3252"/>
    <w:rsid w:val="00FC32F9"/>
    <w:rsid w:val="00FC337C"/>
    <w:rsid w:val="00FC3650"/>
    <w:rsid w:val="00FC3653"/>
    <w:rsid w:val="00FC373D"/>
    <w:rsid w:val="00FC3966"/>
    <w:rsid w:val="00FC3BA9"/>
    <w:rsid w:val="00FC3C45"/>
    <w:rsid w:val="00FC3D46"/>
    <w:rsid w:val="00FC3D95"/>
    <w:rsid w:val="00FC3E13"/>
    <w:rsid w:val="00FC41A3"/>
    <w:rsid w:val="00FC41A6"/>
    <w:rsid w:val="00FC41EF"/>
    <w:rsid w:val="00FC437C"/>
    <w:rsid w:val="00FC438A"/>
    <w:rsid w:val="00FC4546"/>
    <w:rsid w:val="00FC4573"/>
    <w:rsid w:val="00FC47F8"/>
    <w:rsid w:val="00FC48D2"/>
    <w:rsid w:val="00FC48F9"/>
    <w:rsid w:val="00FC4C89"/>
    <w:rsid w:val="00FC4D97"/>
    <w:rsid w:val="00FC4E94"/>
    <w:rsid w:val="00FC5024"/>
    <w:rsid w:val="00FC5243"/>
    <w:rsid w:val="00FC5317"/>
    <w:rsid w:val="00FC5400"/>
    <w:rsid w:val="00FC559F"/>
    <w:rsid w:val="00FC5614"/>
    <w:rsid w:val="00FC5931"/>
    <w:rsid w:val="00FC5AE0"/>
    <w:rsid w:val="00FC5AEB"/>
    <w:rsid w:val="00FC5AF2"/>
    <w:rsid w:val="00FC5AF4"/>
    <w:rsid w:val="00FC5C09"/>
    <w:rsid w:val="00FC5EFA"/>
    <w:rsid w:val="00FC5F43"/>
    <w:rsid w:val="00FC5FDA"/>
    <w:rsid w:val="00FC60F5"/>
    <w:rsid w:val="00FC6176"/>
    <w:rsid w:val="00FC622D"/>
    <w:rsid w:val="00FC6246"/>
    <w:rsid w:val="00FC654E"/>
    <w:rsid w:val="00FC65CE"/>
    <w:rsid w:val="00FC665E"/>
    <w:rsid w:val="00FC6678"/>
    <w:rsid w:val="00FC6805"/>
    <w:rsid w:val="00FC6A08"/>
    <w:rsid w:val="00FC6B45"/>
    <w:rsid w:val="00FC6E1A"/>
    <w:rsid w:val="00FC6E90"/>
    <w:rsid w:val="00FC6F0F"/>
    <w:rsid w:val="00FC6F15"/>
    <w:rsid w:val="00FC7090"/>
    <w:rsid w:val="00FC73B3"/>
    <w:rsid w:val="00FC73D6"/>
    <w:rsid w:val="00FC73E4"/>
    <w:rsid w:val="00FC74CB"/>
    <w:rsid w:val="00FC75C8"/>
    <w:rsid w:val="00FC7912"/>
    <w:rsid w:val="00FC798F"/>
    <w:rsid w:val="00FC7B0F"/>
    <w:rsid w:val="00FC7B2A"/>
    <w:rsid w:val="00FC7B3B"/>
    <w:rsid w:val="00FC7CAA"/>
    <w:rsid w:val="00FC7DA8"/>
    <w:rsid w:val="00FD00F0"/>
    <w:rsid w:val="00FD013C"/>
    <w:rsid w:val="00FD0172"/>
    <w:rsid w:val="00FD0216"/>
    <w:rsid w:val="00FD0305"/>
    <w:rsid w:val="00FD03FF"/>
    <w:rsid w:val="00FD051D"/>
    <w:rsid w:val="00FD0577"/>
    <w:rsid w:val="00FD05E5"/>
    <w:rsid w:val="00FD0737"/>
    <w:rsid w:val="00FD096D"/>
    <w:rsid w:val="00FD098B"/>
    <w:rsid w:val="00FD0BC5"/>
    <w:rsid w:val="00FD0C74"/>
    <w:rsid w:val="00FD0C7F"/>
    <w:rsid w:val="00FD0DBF"/>
    <w:rsid w:val="00FD11CE"/>
    <w:rsid w:val="00FD13E4"/>
    <w:rsid w:val="00FD1422"/>
    <w:rsid w:val="00FD149E"/>
    <w:rsid w:val="00FD1587"/>
    <w:rsid w:val="00FD15AD"/>
    <w:rsid w:val="00FD1606"/>
    <w:rsid w:val="00FD1732"/>
    <w:rsid w:val="00FD17D8"/>
    <w:rsid w:val="00FD17F3"/>
    <w:rsid w:val="00FD1814"/>
    <w:rsid w:val="00FD1892"/>
    <w:rsid w:val="00FD193F"/>
    <w:rsid w:val="00FD1AFC"/>
    <w:rsid w:val="00FD1B5D"/>
    <w:rsid w:val="00FD1C22"/>
    <w:rsid w:val="00FD1D28"/>
    <w:rsid w:val="00FD1E44"/>
    <w:rsid w:val="00FD1E48"/>
    <w:rsid w:val="00FD1F23"/>
    <w:rsid w:val="00FD1F7B"/>
    <w:rsid w:val="00FD2081"/>
    <w:rsid w:val="00FD2145"/>
    <w:rsid w:val="00FD21D3"/>
    <w:rsid w:val="00FD242C"/>
    <w:rsid w:val="00FD2441"/>
    <w:rsid w:val="00FD2573"/>
    <w:rsid w:val="00FD2645"/>
    <w:rsid w:val="00FD26E7"/>
    <w:rsid w:val="00FD278A"/>
    <w:rsid w:val="00FD27A3"/>
    <w:rsid w:val="00FD27B8"/>
    <w:rsid w:val="00FD283F"/>
    <w:rsid w:val="00FD2878"/>
    <w:rsid w:val="00FD291D"/>
    <w:rsid w:val="00FD2A71"/>
    <w:rsid w:val="00FD2AC6"/>
    <w:rsid w:val="00FD2B3E"/>
    <w:rsid w:val="00FD2FB6"/>
    <w:rsid w:val="00FD302E"/>
    <w:rsid w:val="00FD318F"/>
    <w:rsid w:val="00FD31DB"/>
    <w:rsid w:val="00FD34F1"/>
    <w:rsid w:val="00FD3689"/>
    <w:rsid w:val="00FD3795"/>
    <w:rsid w:val="00FD3809"/>
    <w:rsid w:val="00FD393F"/>
    <w:rsid w:val="00FD3958"/>
    <w:rsid w:val="00FD39BF"/>
    <w:rsid w:val="00FD39E5"/>
    <w:rsid w:val="00FD3A54"/>
    <w:rsid w:val="00FD3B46"/>
    <w:rsid w:val="00FD3B72"/>
    <w:rsid w:val="00FD3BFA"/>
    <w:rsid w:val="00FD3C24"/>
    <w:rsid w:val="00FD3EA3"/>
    <w:rsid w:val="00FD3EE3"/>
    <w:rsid w:val="00FD400A"/>
    <w:rsid w:val="00FD4018"/>
    <w:rsid w:val="00FD45A3"/>
    <w:rsid w:val="00FD4723"/>
    <w:rsid w:val="00FD4826"/>
    <w:rsid w:val="00FD49CB"/>
    <w:rsid w:val="00FD4A7B"/>
    <w:rsid w:val="00FD4B2A"/>
    <w:rsid w:val="00FD4BFF"/>
    <w:rsid w:val="00FD4CF8"/>
    <w:rsid w:val="00FD4EA7"/>
    <w:rsid w:val="00FD512A"/>
    <w:rsid w:val="00FD5141"/>
    <w:rsid w:val="00FD51D6"/>
    <w:rsid w:val="00FD530B"/>
    <w:rsid w:val="00FD53DB"/>
    <w:rsid w:val="00FD53F4"/>
    <w:rsid w:val="00FD5580"/>
    <w:rsid w:val="00FD559A"/>
    <w:rsid w:val="00FD57C7"/>
    <w:rsid w:val="00FD58FA"/>
    <w:rsid w:val="00FD5B7B"/>
    <w:rsid w:val="00FD5D09"/>
    <w:rsid w:val="00FD5DB7"/>
    <w:rsid w:val="00FD5DD8"/>
    <w:rsid w:val="00FD5FF7"/>
    <w:rsid w:val="00FD60AC"/>
    <w:rsid w:val="00FD6134"/>
    <w:rsid w:val="00FD61CC"/>
    <w:rsid w:val="00FD6318"/>
    <w:rsid w:val="00FD6326"/>
    <w:rsid w:val="00FD64F4"/>
    <w:rsid w:val="00FD65CC"/>
    <w:rsid w:val="00FD6727"/>
    <w:rsid w:val="00FD686E"/>
    <w:rsid w:val="00FD6C45"/>
    <w:rsid w:val="00FD6C6A"/>
    <w:rsid w:val="00FD6C8C"/>
    <w:rsid w:val="00FD6D6A"/>
    <w:rsid w:val="00FD6DA5"/>
    <w:rsid w:val="00FD70BB"/>
    <w:rsid w:val="00FD70D9"/>
    <w:rsid w:val="00FD71C7"/>
    <w:rsid w:val="00FD7237"/>
    <w:rsid w:val="00FD72DB"/>
    <w:rsid w:val="00FD734B"/>
    <w:rsid w:val="00FD735D"/>
    <w:rsid w:val="00FD73D6"/>
    <w:rsid w:val="00FD748A"/>
    <w:rsid w:val="00FD749E"/>
    <w:rsid w:val="00FD762F"/>
    <w:rsid w:val="00FD76E3"/>
    <w:rsid w:val="00FD76FE"/>
    <w:rsid w:val="00FD7726"/>
    <w:rsid w:val="00FD778A"/>
    <w:rsid w:val="00FD797B"/>
    <w:rsid w:val="00FD7A8D"/>
    <w:rsid w:val="00FD7C06"/>
    <w:rsid w:val="00FD7C36"/>
    <w:rsid w:val="00FD7C40"/>
    <w:rsid w:val="00FD7C85"/>
    <w:rsid w:val="00FD7D39"/>
    <w:rsid w:val="00FD7DF4"/>
    <w:rsid w:val="00FD7E5C"/>
    <w:rsid w:val="00FD7E75"/>
    <w:rsid w:val="00FD7F7D"/>
    <w:rsid w:val="00FE001E"/>
    <w:rsid w:val="00FE0170"/>
    <w:rsid w:val="00FE030D"/>
    <w:rsid w:val="00FE0421"/>
    <w:rsid w:val="00FE0443"/>
    <w:rsid w:val="00FE044B"/>
    <w:rsid w:val="00FE0532"/>
    <w:rsid w:val="00FE05B7"/>
    <w:rsid w:val="00FE05D3"/>
    <w:rsid w:val="00FE0647"/>
    <w:rsid w:val="00FE0958"/>
    <w:rsid w:val="00FE095B"/>
    <w:rsid w:val="00FE0ADB"/>
    <w:rsid w:val="00FE0BB8"/>
    <w:rsid w:val="00FE0CF6"/>
    <w:rsid w:val="00FE0EB5"/>
    <w:rsid w:val="00FE1252"/>
    <w:rsid w:val="00FE130C"/>
    <w:rsid w:val="00FE1481"/>
    <w:rsid w:val="00FE158E"/>
    <w:rsid w:val="00FE16C9"/>
    <w:rsid w:val="00FE16E3"/>
    <w:rsid w:val="00FE1714"/>
    <w:rsid w:val="00FE17C8"/>
    <w:rsid w:val="00FE1A2D"/>
    <w:rsid w:val="00FE1ADB"/>
    <w:rsid w:val="00FE1B1A"/>
    <w:rsid w:val="00FE1BD4"/>
    <w:rsid w:val="00FE1C31"/>
    <w:rsid w:val="00FE1CFB"/>
    <w:rsid w:val="00FE1E12"/>
    <w:rsid w:val="00FE1E1F"/>
    <w:rsid w:val="00FE1EFE"/>
    <w:rsid w:val="00FE200F"/>
    <w:rsid w:val="00FE2059"/>
    <w:rsid w:val="00FE2411"/>
    <w:rsid w:val="00FE2428"/>
    <w:rsid w:val="00FE260E"/>
    <w:rsid w:val="00FE2737"/>
    <w:rsid w:val="00FE2C1F"/>
    <w:rsid w:val="00FE2CD6"/>
    <w:rsid w:val="00FE2CE6"/>
    <w:rsid w:val="00FE2D0C"/>
    <w:rsid w:val="00FE2D2B"/>
    <w:rsid w:val="00FE2D79"/>
    <w:rsid w:val="00FE2EF2"/>
    <w:rsid w:val="00FE2F1D"/>
    <w:rsid w:val="00FE30A6"/>
    <w:rsid w:val="00FE30FD"/>
    <w:rsid w:val="00FE3176"/>
    <w:rsid w:val="00FE3495"/>
    <w:rsid w:val="00FE34CC"/>
    <w:rsid w:val="00FE356F"/>
    <w:rsid w:val="00FE360E"/>
    <w:rsid w:val="00FE36B5"/>
    <w:rsid w:val="00FE3793"/>
    <w:rsid w:val="00FE3925"/>
    <w:rsid w:val="00FE3933"/>
    <w:rsid w:val="00FE3A4B"/>
    <w:rsid w:val="00FE3AA9"/>
    <w:rsid w:val="00FE3BE2"/>
    <w:rsid w:val="00FE3C70"/>
    <w:rsid w:val="00FE3CF7"/>
    <w:rsid w:val="00FE3D51"/>
    <w:rsid w:val="00FE44CC"/>
    <w:rsid w:val="00FE45D7"/>
    <w:rsid w:val="00FE4639"/>
    <w:rsid w:val="00FE4710"/>
    <w:rsid w:val="00FE486E"/>
    <w:rsid w:val="00FE494C"/>
    <w:rsid w:val="00FE4B48"/>
    <w:rsid w:val="00FE4B71"/>
    <w:rsid w:val="00FE4BE4"/>
    <w:rsid w:val="00FE4E49"/>
    <w:rsid w:val="00FE4F43"/>
    <w:rsid w:val="00FE4FE2"/>
    <w:rsid w:val="00FE51A3"/>
    <w:rsid w:val="00FE556E"/>
    <w:rsid w:val="00FE5592"/>
    <w:rsid w:val="00FE59B0"/>
    <w:rsid w:val="00FE5A8A"/>
    <w:rsid w:val="00FE5AE1"/>
    <w:rsid w:val="00FE5B32"/>
    <w:rsid w:val="00FE5CD1"/>
    <w:rsid w:val="00FE5D6A"/>
    <w:rsid w:val="00FE5E5F"/>
    <w:rsid w:val="00FE5E7E"/>
    <w:rsid w:val="00FE5F24"/>
    <w:rsid w:val="00FE60EF"/>
    <w:rsid w:val="00FE622D"/>
    <w:rsid w:val="00FE638B"/>
    <w:rsid w:val="00FE64D9"/>
    <w:rsid w:val="00FE65BE"/>
    <w:rsid w:val="00FE65CC"/>
    <w:rsid w:val="00FE662C"/>
    <w:rsid w:val="00FE66E1"/>
    <w:rsid w:val="00FE6895"/>
    <w:rsid w:val="00FE6958"/>
    <w:rsid w:val="00FE69A0"/>
    <w:rsid w:val="00FE6A82"/>
    <w:rsid w:val="00FE6B73"/>
    <w:rsid w:val="00FE6BB2"/>
    <w:rsid w:val="00FE6C0B"/>
    <w:rsid w:val="00FE6D71"/>
    <w:rsid w:val="00FE6DD7"/>
    <w:rsid w:val="00FE6DFA"/>
    <w:rsid w:val="00FE6E29"/>
    <w:rsid w:val="00FE6EBF"/>
    <w:rsid w:val="00FE6ECF"/>
    <w:rsid w:val="00FE6F4E"/>
    <w:rsid w:val="00FE6F89"/>
    <w:rsid w:val="00FE7093"/>
    <w:rsid w:val="00FE74BE"/>
    <w:rsid w:val="00FE74E5"/>
    <w:rsid w:val="00FE7536"/>
    <w:rsid w:val="00FE771C"/>
    <w:rsid w:val="00FE77D3"/>
    <w:rsid w:val="00FE782B"/>
    <w:rsid w:val="00FE7832"/>
    <w:rsid w:val="00FE78A1"/>
    <w:rsid w:val="00FE7920"/>
    <w:rsid w:val="00FE7B7E"/>
    <w:rsid w:val="00FE7D2D"/>
    <w:rsid w:val="00FE7E54"/>
    <w:rsid w:val="00FF033A"/>
    <w:rsid w:val="00FF034D"/>
    <w:rsid w:val="00FF056E"/>
    <w:rsid w:val="00FF05CB"/>
    <w:rsid w:val="00FF08B4"/>
    <w:rsid w:val="00FF096E"/>
    <w:rsid w:val="00FF09CB"/>
    <w:rsid w:val="00FF0A83"/>
    <w:rsid w:val="00FF0AD4"/>
    <w:rsid w:val="00FF0BB6"/>
    <w:rsid w:val="00FF0C9D"/>
    <w:rsid w:val="00FF0D10"/>
    <w:rsid w:val="00FF0D4A"/>
    <w:rsid w:val="00FF0D73"/>
    <w:rsid w:val="00FF0EA0"/>
    <w:rsid w:val="00FF1156"/>
    <w:rsid w:val="00FF1192"/>
    <w:rsid w:val="00FF11D2"/>
    <w:rsid w:val="00FF12A1"/>
    <w:rsid w:val="00FF1313"/>
    <w:rsid w:val="00FF13BA"/>
    <w:rsid w:val="00FF1461"/>
    <w:rsid w:val="00FF14BF"/>
    <w:rsid w:val="00FF14D8"/>
    <w:rsid w:val="00FF1740"/>
    <w:rsid w:val="00FF195F"/>
    <w:rsid w:val="00FF1A21"/>
    <w:rsid w:val="00FF1AA6"/>
    <w:rsid w:val="00FF1AA8"/>
    <w:rsid w:val="00FF1B1A"/>
    <w:rsid w:val="00FF1F1B"/>
    <w:rsid w:val="00FF1F2E"/>
    <w:rsid w:val="00FF2003"/>
    <w:rsid w:val="00FF2105"/>
    <w:rsid w:val="00FF2286"/>
    <w:rsid w:val="00FF2289"/>
    <w:rsid w:val="00FF22F2"/>
    <w:rsid w:val="00FF22FA"/>
    <w:rsid w:val="00FF23FE"/>
    <w:rsid w:val="00FF2439"/>
    <w:rsid w:val="00FF26FC"/>
    <w:rsid w:val="00FF27D6"/>
    <w:rsid w:val="00FF292B"/>
    <w:rsid w:val="00FF2B03"/>
    <w:rsid w:val="00FF2B3F"/>
    <w:rsid w:val="00FF2CEE"/>
    <w:rsid w:val="00FF2DA3"/>
    <w:rsid w:val="00FF2DB2"/>
    <w:rsid w:val="00FF2DBA"/>
    <w:rsid w:val="00FF2E33"/>
    <w:rsid w:val="00FF2EC0"/>
    <w:rsid w:val="00FF309F"/>
    <w:rsid w:val="00FF30C8"/>
    <w:rsid w:val="00FF31AD"/>
    <w:rsid w:val="00FF3296"/>
    <w:rsid w:val="00FF32AB"/>
    <w:rsid w:val="00FF32C0"/>
    <w:rsid w:val="00FF3354"/>
    <w:rsid w:val="00FF3424"/>
    <w:rsid w:val="00FF342C"/>
    <w:rsid w:val="00FF3454"/>
    <w:rsid w:val="00FF3636"/>
    <w:rsid w:val="00FF3653"/>
    <w:rsid w:val="00FF3693"/>
    <w:rsid w:val="00FF38B6"/>
    <w:rsid w:val="00FF3ABB"/>
    <w:rsid w:val="00FF3B91"/>
    <w:rsid w:val="00FF3B9D"/>
    <w:rsid w:val="00FF3C1E"/>
    <w:rsid w:val="00FF3C64"/>
    <w:rsid w:val="00FF3CA3"/>
    <w:rsid w:val="00FF3CEC"/>
    <w:rsid w:val="00FF3D32"/>
    <w:rsid w:val="00FF3ED3"/>
    <w:rsid w:val="00FF404B"/>
    <w:rsid w:val="00FF40C6"/>
    <w:rsid w:val="00FF4152"/>
    <w:rsid w:val="00FF4168"/>
    <w:rsid w:val="00FF41B0"/>
    <w:rsid w:val="00FF41FC"/>
    <w:rsid w:val="00FF4272"/>
    <w:rsid w:val="00FF429E"/>
    <w:rsid w:val="00FF42BF"/>
    <w:rsid w:val="00FF4322"/>
    <w:rsid w:val="00FF45D2"/>
    <w:rsid w:val="00FF4671"/>
    <w:rsid w:val="00FF467F"/>
    <w:rsid w:val="00FF4717"/>
    <w:rsid w:val="00FF4874"/>
    <w:rsid w:val="00FF4990"/>
    <w:rsid w:val="00FF4992"/>
    <w:rsid w:val="00FF4AD8"/>
    <w:rsid w:val="00FF4AF5"/>
    <w:rsid w:val="00FF4BCE"/>
    <w:rsid w:val="00FF4C44"/>
    <w:rsid w:val="00FF4C53"/>
    <w:rsid w:val="00FF4CC5"/>
    <w:rsid w:val="00FF4CEE"/>
    <w:rsid w:val="00FF4CF6"/>
    <w:rsid w:val="00FF4E12"/>
    <w:rsid w:val="00FF4E2F"/>
    <w:rsid w:val="00FF4FFB"/>
    <w:rsid w:val="00FF5291"/>
    <w:rsid w:val="00FF559C"/>
    <w:rsid w:val="00FF55D9"/>
    <w:rsid w:val="00FF5652"/>
    <w:rsid w:val="00FF5700"/>
    <w:rsid w:val="00FF5844"/>
    <w:rsid w:val="00FF5853"/>
    <w:rsid w:val="00FF5A01"/>
    <w:rsid w:val="00FF5ADA"/>
    <w:rsid w:val="00FF5C0A"/>
    <w:rsid w:val="00FF5E02"/>
    <w:rsid w:val="00FF5E9E"/>
    <w:rsid w:val="00FF5EDF"/>
    <w:rsid w:val="00FF5FFF"/>
    <w:rsid w:val="00FF6054"/>
    <w:rsid w:val="00FF6134"/>
    <w:rsid w:val="00FF621A"/>
    <w:rsid w:val="00FF624C"/>
    <w:rsid w:val="00FF62B8"/>
    <w:rsid w:val="00FF6316"/>
    <w:rsid w:val="00FF6367"/>
    <w:rsid w:val="00FF63EA"/>
    <w:rsid w:val="00FF6459"/>
    <w:rsid w:val="00FF64E3"/>
    <w:rsid w:val="00FF664D"/>
    <w:rsid w:val="00FF6700"/>
    <w:rsid w:val="00FF6AEC"/>
    <w:rsid w:val="00FF6B14"/>
    <w:rsid w:val="00FF6B9E"/>
    <w:rsid w:val="00FF6DFC"/>
    <w:rsid w:val="00FF6EFF"/>
    <w:rsid w:val="00FF6F5B"/>
    <w:rsid w:val="00FF70AA"/>
    <w:rsid w:val="00FF70EC"/>
    <w:rsid w:val="00FF7213"/>
    <w:rsid w:val="00FF7225"/>
    <w:rsid w:val="00FF72F8"/>
    <w:rsid w:val="00FF740C"/>
    <w:rsid w:val="00FF744B"/>
    <w:rsid w:val="00FF7602"/>
    <w:rsid w:val="00FF776E"/>
    <w:rsid w:val="00FF77B1"/>
    <w:rsid w:val="00FF78A0"/>
    <w:rsid w:val="00FF78BD"/>
    <w:rsid w:val="00FF7979"/>
    <w:rsid w:val="00FF7A3A"/>
    <w:rsid w:val="00FF7D6A"/>
    <w:rsid w:val="00FF7E04"/>
    <w:rsid w:val="00FF7E07"/>
    <w:rsid w:val="0766DCC4"/>
    <w:rsid w:val="086F2616"/>
    <w:rsid w:val="08C1FA71"/>
    <w:rsid w:val="11E0AC14"/>
    <w:rsid w:val="129A4046"/>
    <w:rsid w:val="158625DC"/>
    <w:rsid w:val="160B8435"/>
    <w:rsid w:val="16E5D689"/>
    <w:rsid w:val="1A18D1C7"/>
    <w:rsid w:val="24E129C5"/>
    <w:rsid w:val="254D388D"/>
    <w:rsid w:val="2D31E0EC"/>
    <w:rsid w:val="2D5D929F"/>
    <w:rsid w:val="2ED153A7"/>
    <w:rsid w:val="311BE4C5"/>
    <w:rsid w:val="349D6F99"/>
    <w:rsid w:val="4602C6AD"/>
    <w:rsid w:val="489FF40B"/>
    <w:rsid w:val="4BB8DF8A"/>
    <w:rsid w:val="50598110"/>
    <w:rsid w:val="55AB0A26"/>
    <w:rsid w:val="5DEE1F2B"/>
    <w:rsid w:val="5FB79B4F"/>
    <w:rsid w:val="63C28CD6"/>
    <w:rsid w:val="6476E2D1"/>
    <w:rsid w:val="64B3C150"/>
    <w:rsid w:val="65EC20B7"/>
    <w:rsid w:val="67F03A7E"/>
    <w:rsid w:val="6A4F0EEA"/>
    <w:rsid w:val="6AF226EA"/>
    <w:rsid w:val="6B51BE1D"/>
    <w:rsid w:val="707296BB"/>
    <w:rsid w:val="74844CC0"/>
    <w:rsid w:val="78D94713"/>
    <w:rsid w:val="7A20018A"/>
    <w:rsid w:val="7ADE0F5B"/>
    <w:rsid w:val="7BB09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342B74B"/>
  <w15:chartTrackingRefBased/>
  <w15:docId w15:val="{4E5173C0-D8F3-44D8-BF13-C23B470ED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18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</w:pPr>
  </w:style>
  <w:style w:type="paragraph" w:styleId="ListNumber3">
    <w:name w:val="List Number 3"/>
    <w:basedOn w:val="Normal"/>
    <w:uiPriority w:val="99"/>
    <w:rsid w:val="00825816"/>
    <w:pPr>
      <w:numPr>
        <w:numId w:val="7"/>
      </w:numPr>
      <w:tabs>
        <w:tab w:val="clear" w:pos="926"/>
        <w:tab w:val="left" w:pos="851"/>
      </w:tabs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25816"/>
    <w:pPr>
      <w:numPr>
        <w:numId w:val="8"/>
      </w:numPr>
      <w:tabs>
        <w:tab w:val="left" w:pos="1418"/>
      </w:tabs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/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9706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706D1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9706D1"/>
    <w:rPr>
      <w:vertAlign w:val="superscript"/>
    </w:rPr>
  </w:style>
  <w:style w:type="paragraph" w:customStyle="1" w:styleId="nineptnormal">
    <w:name w:val="nine pt normal"/>
    <w:aliases w:val="9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11E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311EB0"/>
    <w:rPr>
      <w:rFonts w:ascii="Tahoma" w:hAnsi="Tahoma" w:cs="Tahoma"/>
      <w:shd w:val="clear" w:color="auto" w:fill="000080"/>
    </w:rPr>
  </w:style>
  <w:style w:type="paragraph" w:customStyle="1" w:styleId="acctstatementheading">
    <w:name w:val="acct statement heading"/>
    <w:aliases w:val="as"/>
    <w:basedOn w:val="Heading2"/>
    <w:next w:val="Normal"/>
    <w:rsid w:val="00311EB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11EB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311EB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11EB0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11EB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11EB0"/>
    <w:rPr>
      <w:rFonts w:ascii="Arial" w:hAnsi="Arial" w:cs="Times New Roman"/>
      <w:i/>
      <w:iCs/>
      <w:sz w:val="18"/>
      <w:szCs w:val="18"/>
    </w:rPr>
  </w:style>
  <w:style w:type="paragraph" w:customStyle="1" w:styleId="body1">
    <w:name w:val="body1"/>
    <w:basedOn w:val="Normal"/>
    <w:uiPriority w:val="99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character" w:customStyle="1" w:styleId="HTMLPreformattedChar">
    <w:name w:val="HTML Preformatted Char"/>
    <w:link w:val="HTMLPreformatted"/>
    <w:rsid w:val="00311EB0"/>
    <w:rPr>
      <w:rFonts w:ascii="Courier New" w:hAnsi="Courier New" w:cs="Courier New"/>
      <w:lang w:bidi="ar-SA"/>
    </w:rPr>
  </w:style>
  <w:style w:type="character" w:styleId="Emphasis">
    <w:name w:val="Emphasis"/>
    <w:qFormat/>
    <w:rsid w:val="00F13E73"/>
    <w:rPr>
      <w:i/>
      <w:iCs/>
    </w:rPr>
  </w:style>
  <w:style w:type="paragraph" w:styleId="NoSpacing">
    <w:name w:val="No Spacing"/>
    <w:uiPriority w:val="1"/>
    <w:qFormat/>
    <w:rsid w:val="005F4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9F7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15B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05C0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05C0C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unhideWhenUsed/>
    <w:rsid w:val="0003231A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6473DB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3673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ineptbodytext">
    <w:name w:val="nine pt body text"/>
    <w:aliases w:val="9bt"/>
    <w:basedOn w:val="nineptnormal"/>
    <w:rsid w:val="00AE20AF"/>
    <w:pPr>
      <w:spacing w:after="220"/>
    </w:pPr>
    <w:rPr>
      <w:rFonts w:eastAsiaTheme="minorEastAsia" w:cs="Times New Roman"/>
    </w:rPr>
  </w:style>
  <w:style w:type="paragraph" w:customStyle="1" w:styleId="List2i">
    <w:name w:val="List 2i"/>
    <w:aliases w:val="2i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Theme="minorEastAsia" w:hAnsi="Times New Roman" w:cs="Times New Roman"/>
      <w:sz w:val="22"/>
      <w:szCs w:val="20"/>
      <w:lang w:val="en-GB" w:bidi="ar-SA"/>
    </w:rPr>
  </w:style>
  <w:style w:type="paragraph" w:customStyle="1" w:styleId="smallreturn">
    <w:name w:val="small return"/>
    <w:aliases w:val="sr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Theme="minorEastAsia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Theme="minorEastAsia" w:hAnsi="Times New Roman" w:cs="Times New Roman"/>
      <w:b/>
      <w:i/>
      <w:sz w:val="22"/>
      <w:szCs w:val="20"/>
      <w:lang w:val="en-AU" w:bidi="ar-SA"/>
    </w:rPr>
  </w:style>
  <w:style w:type="paragraph" w:customStyle="1" w:styleId="NormalIndent1">
    <w:name w:val="Normal Indent1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023B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1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0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isl xmlns:xsd="http://www.w3.org/2001/XMLSchema" xmlns:xsi="http://www.w3.org/2001/XMLSchema-instance" xmlns="http://www.boldonjames.com/2008/01/sie/internal/label" sislVersion="0" policy="6a13e979-720f-4f0c-b63f-425e1febb7dc" origin="userSelected">
  <element uid="id_classification_internalonly" value=""/>
</sisl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008DF14-7FEF-4277-8150-6720DD2C01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ECAE78-5C71-4A2C-B0D2-55343AFF434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C06C4268-DB2C-4C4A-8516-A50DA401D2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F879C7-1C82-494E-BF77-CA083DC8947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1F8A6A7-7C68-4C3D-983F-4AEA1958497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c42fda28-6845-410e-a401-7130e5b0a4ba}" enabled="1" method="Standard" siteId="{515412b7-7e33-48d6-bc94-6f04506f7025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4062</TotalTime>
  <Pages>3</Pages>
  <Words>396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Penpidcha, Hattinat</dc:creator>
  <cp:keywords/>
  <dc:description/>
  <cp:lastModifiedBy>Kornsiri, Chongaksorn</cp:lastModifiedBy>
  <cp:revision>633</cp:revision>
  <cp:lastPrinted>2026-05-09T09:41:00Z</cp:lastPrinted>
  <dcterms:created xsi:type="dcterms:W3CDTF">2025-11-13T21:04:00Z</dcterms:created>
  <dcterms:modified xsi:type="dcterms:W3CDTF">2026-05-11T01:31:00Z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6cb105db-31d0-4563-8ff7-3c20453120be</vt:lpwstr>
  </property>
  <property fmtid="{D5CDD505-2E9C-101B-9397-08002B2CF9AE}" pid="3" name="bjSaver">
    <vt:lpwstr>/gZaQPgEeRtggu0G3hNsa/8aAJTlHQBR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policy="6a13e979-720f-4f0c-b63f-425e1febb7dc" origin="userSelected" xmlns="http://www.boldonj</vt:lpwstr>
  </property>
  <property fmtid="{D5CDD505-2E9C-101B-9397-08002B2CF9AE}" pid="5" name="bjDocumentLabelXML-0">
    <vt:lpwstr>ames.com/2008/01/sie/internal/label"&gt;&lt;element uid="id_classification_internalonly" value="" /&gt;&lt;/sisl&gt;</vt:lpwstr>
  </property>
  <property fmtid="{D5CDD505-2E9C-101B-9397-08002B2CF9AE}" pid="6" name="bjDocumentSecurityLabel">
    <vt:lpwstr>Internal Use</vt:lpwstr>
  </property>
  <property fmtid="{D5CDD505-2E9C-101B-9397-08002B2CF9AE}" pid="7" name="bjClsUserRVM">
    <vt:lpwstr>[]</vt:lpwstr>
  </property>
  <property fmtid="{D5CDD505-2E9C-101B-9397-08002B2CF9AE}" pid="8" name="ContentTypeId">
    <vt:lpwstr>0x010100FC3C573FF70E394A86433F5E112C33AA</vt:lpwstr>
  </property>
  <property fmtid="{D5CDD505-2E9C-101B-9397-08002B2CF9AE}" pid="9" name="MediaServiceImageTags">
    <vt:lpwstr/>
  </property>
  <property fmtid="{D5CDD505-2E9C-101B-9397-08002B2CF9AE}" pid="10" name="_dlc_DocIdItemGuid">
    <vt:lpwstr>52234029-ec0e-4764-a448-87a3fa3b2f28</vt:lpwstr>
  </property>
  <property fmtid="{D5CDD505-2E9C-101B-9397-08002B2CF9AE}" pid="11" name="GrammarlyDocumentId">
    <vt:lpwstr>037d4d2bab190268844b0877127b6fd34c151f57287f4f4782dad32590404536</vt:lpwstr>
  </property>
</Properties>
</file>