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7356C" w14:textId="77777777" w:rsidR="00CE1E58" w:rsidRPr="002E53F2" w:rsidRDefault="00CE1E58" w:rsidP="002E53F2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r w:rsidRPr="002E53F2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2E53F2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2E53F2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595934CB" w14:textId="77777777" w:rsidR="00CE1E58" w:rsidRPr="002E53F2" w:rsidRDefault="00CE1E58" w:rsidP="002E53F2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20"/>
          <w:lang w:bidi="th-TH"/>
        </w:rPr>
      </w:pPr>
    </w:p>
    <w:p w14:paraId="0C79B7A5" w14:textId="565EFDE8" w:rsidR="002E6492" w:rsidRPr="002E53F2" w:rsidRDefault="00FD2878" w:rsidP="002E53F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E53F2">
        <w:rPr>
          <w:rFonts w:ascii="Angsana New" w:hAnsi="Angsana New" w:cs="Angsana New" w:hint="cs"/>
          <w:sz w:val="30"/>
          <w:szCs w:val="30"/>
          <w:cs/>
          <w:lang w:bidi="th-TH"/>
        </w:rPr>
        <w:t>ข้อมูลทั่วไป</w:t>
      </w:r>
    </w:p>
    <w:p w14:paraId="35AF43D8" w14:textId="196D2D90" w:rsidR="00CE1E58" w:rsidRPr="002E53F2" w:rsidRDefault="00CE1E58" w:rsidP="002E53F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2E53F2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</w:t>
      </w:r>
      <w:r w:rsidR="00DD4626" w:rsidRPr="002E53F2">
        <w:rPr>
          <w:rFonts w:ascii="Angsana New" w:hAnsi="Angsana New" w:cs="Angsana New"/>
          <w:sz w:val="30"/>
          <w:szCs w:val="30"/>
          <w:cs/>
          <w:lang w:bidi="th-TH"/>
        </w:rPr>
        <w:t>นระหว่างกาล</w:t>
      </w:r>
    </w:p>
    <w:p w14:paraId="01E3432B" w14:textId="3182ADE8" w:rsidR="009655C3" w:rsidRPr="002E53F2" w:rsidRDefault="00CE1E58" w:rsidP="002E53F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E53F2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4ADB4B7" w14:textId="77777777" w:rsidR="004A6698" w:rsidRPr="002E53F2" w:rsidRDefault="004A6698" w:rsidP="002E53F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E53F2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เงินลงทุนในการร่วมค้า</w:t>
      </w:r>
    </w:p>
    <w:p w14:paraId="0B3B47CF" w14:textId="77777777" w:rsidR="00DD4626" w:rsidRPr="002E53F2" w:rsidRDefault="00DD4626" w:rsidP="002E53F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2E53F2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7C3E8AC8" w14:textId="77777777" w:rsidR="00D301E1" w:rsidRPr="008209DB" w:rsidRDefault="00D301E1" w:rsidP="002E53F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8209DB">
        <w:rPr>
          <w:rFonts w:ascii="Angsana New" w:hAnsi="Angsana New" w:cs="Angsana New" w:hint="cs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065F0D41" w14:textId="77777777" w:rsidR="00D301E1" w:rsidRPr="008209DB" w:rsidRDefault="00D301E1" w:rsidP="002E53F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8209DB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6C1C3A67" w14:textId="2756E468" w:rsidR="006E1A2A" w:rsidRPr="008209DB" w:rsidRDefault="00393784" w:rsidP="002E53F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8209DB">
        <w:rPr>
          <w:rFonts w:ascii="Angsana New" w:hAnsi="Angsana New" w:cs="Angsana New" w:hint="cs"/>
          <w:sz w:val="30"/>
          <w:szCs w:val="30"/>
          <w:cs/>
          <w:lang w:bidi="th-TH"/>
        </w:rPr>
        <w:t>เงินกู้ยืม</w:t>
      </w:r>
    </w:p>
    <w:p w14:paraId="4B852054" w14:textId="7BC521E7" w:rsidR="00B30343" w:rsidRPr="008209DB" w:rsidRDefault="00B30343" w:rsidP="002E53F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8209DB">
        <w:rPr>
          <w:rFonts w:ascii="Angsana New" w:hAnsi="Angsana New" w:cs="Angsana New" w:hint="cs"/>
          <w:sz w:val="30"/>
          <w:szCs w:val="30"/>
          <w:cs/>
          <w:lang w:bidi="th-TH"/>
        </w:rPr>
        <w:t>การจ่ายโดยใช้หุ้นเป็นเกณฑ์</w:t>
      </w:r>
    </w:p>
    <w:p w14:paraId="54B29B92" w14:textId="2CE3C25A" w:rsidR="00844C5B" w:rsidRPr="008209DB" w:rsidRDefault="00844C5B" w:rsidP="002E53F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8209DB">
        <w:rPr>
          <w:rFonts w:ascii="Angsana New" w:hAnsi="Angsana New" w:cs="Angsana New" w:hint="cs"/>
          <w:sz w:val="30"/>
          <w:szCs w:val="30"/>
          <w:cs/>
          <w:lang w:bidi="th-TH"/>
        </w:rPr>
        <w:t>ทุนเรือนหุ้น</w:t>
      </w:r>
    </w:p>
    <w:p w14:paraId="26C48B34" w14:textId="77777777" w:rsidR="00DD4626" w:rsidRPr="008209DB" w:rsidRDefault="00290012" w:rsidP="002E53F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209DB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</w:p>
    <w:p w14:paraId="3DD47DF0" w14:textId="7C62B62A" w:rsidR="00DC794B" w:rsidRPr="002E53F2" w:rsidRDefault="00DC794B" w:rsidP="002E53F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E53F2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3C2F1CCE" w14:textId="52CE12A0" w:rsidR="0066298E" w:rsidRPr="00021E0F" w:rsidRDefault="006B1550" w:rsidP="00021E0F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/>
          <w:sz w:val="30"/>
          <w:szCs w:val="30"/>
        </w:rPr>
      </w:pPr>
      <w:r w:rsidRPr="002E53F2">
        <w:rPr>
          <w:rFonts w:ascii="Angsana New" w:hAnsi="Angsana New" w:cs="Angsana New" w:hint="cs"/>
          <w:sz w:val="30"/>
          <w:szCs w:val="30"/>
          <w:cs/>
          <w:lang w:bidi="th-TH"/>
        </w:rPr>
        <w:t>กำไรต่อหุ้น</w:t>
      </w:r>
    </w:p>
    <w:p w14:paraId="6BAF5C0A" w14:textId="4E11726F" w:rsidR="00DD4626" w:rsidRPr="002E53F2" w:rsidRDefault="00DD4626" w:rsidP="002E53F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2E53F2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0E5FDDA0" w14:textId="2FBF6BC0" w:rsidR="006C73F9" w:rsidRPr="002E53F2" w:rsidRDefault="006C73F9" w:rsidP="002E53F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E53F2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AC16AE6" w14:textId="08566663" w:rsidR="00D5414D" w:rsidRPr="002E53F2" w:rsidRDefault="00D5414D" w:rsidP="002E53F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E53F2"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หนี้สินที่อาจเกิดขึ้น</w:t>
      </w:r>
    </w:p>
    <w:p w14:paraId="3979B572" w14:textId="12F51746" w:rsidR="00D53E5F" w:rsidRPr="002E53F2" w:rsidRDefault="00D53E5F" w:rsidP="002E53F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E53F2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0D329CDA" w14:textId="050CF2F2" w:rsidR="00E57CFF" w:rsidRPr="002E53F2" w:rsidRDefault="00844C5B" w:rsidP="002E53F2">
      <w:pPr>
        <w:pStyle w:val="index"/>
        <w:tabs>
          <w:tab w:val="left" w:pos="1134"/>
          <w:tab w:val="left" w:pos="3666"/>
        </w:tabs>
        <w:spacing w:after="0" w:line="240" w:lineRule="atLeast"/>
        <w:ind w:firstLine="0"/>
        <w:jc w:val="both"/>
        <w:outlineLvl w:val="0"/>
        <w:rPr>
          <w:rFonts w:ascii="Angsana New" w:hAnsi="Angsana New" w:cs="Angsana New"/>
        </w:rPr>
      </w:pPr>
      <w:r w:rsidRPr="002E53F2">
        <w:rPr>
          <w:rFonts w:ascii="Angsana New" w:hAnsi="Angsana New" w:cs="Angsana New"/>
        </w:rPr>
        <w:tab/>
      </w:r>
    </w:p>
    <w:p w14:paraId="69B800C7" w14:textId="77777777" w:rsidR="0025275A" w:rsidRPr="002E53F2" w:rsidRDefault="002371CF" w:rsidP="002E53F2">
      <w:pPr>
        <w:pStyle w:val="index"/>
        <w:tabs>
          <w:tab w:val="left" w:pos="567"/>
          <w:tab w:val="left" w:pos="1134"/>
        </w:tabs>
        <w:spacing w:after="0" w:line="240" w:lineRule="atLeast"/>
        <w:ind w:left="0" w:firstLine="567"/>
        <w:jc w:val="both"/>
        <w:outlineLvl w:val="0"/>
        <w:rPr>
          <w:rFonts w:ascii="Angsana New" w:hAnsi="Angsana New" w:cs="Angsana New"/>
        </w:rPr>
      </w:pPr>
      <w:r w:rsidRPr="002E53F2">
        <w:rPr>
          <w:rFonts w:ascii="Angsana New" w:hAnsi="Angsana New" w:cs="Angsana New"/>
          <w:b/>
          <w:bCs/>
        </w:rPr>
        <w:br w:type="page"/>
      </w:r>
      <w:r w:rsidR="0025275A" w:rsidRPr="002E53F2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</w:t>
      </w:r>
      <w:r w:rsidR="004B6B6A" w:rsidRPr="002E53F2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  <w:r w:rsidR="0025275A" w:rsidRPr="002E53F2">
        <w:rPr>
          <w:rFonts w:ascii="Angsana New" w:hAnsi="Angsana New" w:cs="Angsana New"/>
          <w:sz w:val="30"/>
          <w:szCs w:val="30"/>
          <w:cs/>
          <w:lang w:bidi="th-TH"/>
        </w:rPr>
        <w:t>นี้</w:t>
      </w:r>
    </w:p>
    <w:p w14:paraId="5302CB3A" w14:textId="77777777" w:rsidR="0025275A" w:rsidRPr="002E53F2" w:rsidRDefault="0025275A" w:rsidP="002E53F2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7B4839D" w14:textId="79CC515D" w:rsidR="00C8565E" w:rsidRPr="002E53F2" w:rsidRDefault="0025275A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2E53F2">
        <w:rPr>
          <w:rFonts w:ascii="Angsana New" w:hAnsi="Angsana New"/>
          <w:sz w:val="30"/>
          <w:szCs w:val="30"/>
          <w:cs/>
        </w:rPr>
        <w:t>งบการเงิน</w:t>
      </w:r>
      <w:r w:rsidR="004B6B6A" w:rsidRPr="002E53F2">
        <w:rPr>
          <w:rFonts w:ascii="Angsana New" w:hAnsi="Angsana New"/>
          <w:sz w:val="30"/>
          <w:szCs w:val="30"/>
          <w:cs/>
        </w:rPr>
        <w:t>ระหว่างกาล</w:t>
      </w:r>
      <w:r w:rsidR="0049566A" w:rsidRPr="002E53F2">
        <w:rPr>
          <w:rFonts w:ascii="Angsana New" w:hAnsi="Angsana New"/>
          <w:sz w:val="30"/>
          <w:szCs w:val="30"/>
          <w:cs/>
        </w:rPr>
        <w:t>นี้</w:t>
      </w:r>
      <w:r w:rsidRPr="002E53F2">
        <w:rPr>
          <w:rFonts w:ascii="Angsana New" w:hAnsi="Angsana New"/>
          <w:sz w:val="30"/>
          <w:szCs w:val="30"/>
          <w:cs/>
        </w:rPr>
        <w:t>ได้รับอนุมั</w:t>
      </w:r>
      <w:r w:rsidR="006322AD" w:rsidRPr="002E53F2">
        <w:rPr>
          <w:rFonts w:ascii="Angsana New" w:hAnsi="Angsana New"/>
          <w:sz w:val="30"/>
          <w:szCs w:val="30"/>
          <w:cs/>
        </w:rPr>
        <w:t>ติ</w:t>
      </w:r>
      <w:r w:rsidR="00C67B97" w:rsidRPr="002E53F2">
        <w:rPr>
          <w:rFonts w:ascii="Angsana New" w:hAnsi="Angsana New"/>
          <w:sz w:val="30"/>
          <w:szCs w:val="30"/>
          <w:cs/>
        </w:rPr>
        <w:t>ให้ออกงบการเงิน</w:t>
      </w:r>
      <w:r w:rsidR="006322AD" w:rsidRPr="002E53F2">
        <w:rPr>
          <w:rFonts w:ascii="Angsana New" w:hAnsi="Angsana New"/>
          <w:sz w:val="30"/>
          <w:szCs w:val="30"/>
          <w:cs/>
        </w:rPr>
        <w:t>จาก</w:t>
      </w:r>
      <w:r w:rsidR="00723C61" w:rsidRPr="002E53F2">
        <w:rPr>
          <w:rFonts w:ascii="Angsana New" w:hAnsi="Angsana New" w:hint="cs"/>
          <w:sz w:val="30"/>
          <w:szCs w:val="30"/>
          <w:cs/>
        </w:rPr>
        <w:t>คณะ</w:t>
      </w:r>
      <w:r w:rsidR="006322AD" w:rsidRPr="002E53F2">
        <w:rPr>
          <w:rFonts w:ascii="Angsana New" w:hAnsi="Angsana New"/>
          <w:sz w:val="30"/>
          <w:szCs w:val="30"/>
          <w:cs/>
        </w:rPr>
        <w:t>กรรมการเมื่อ</w:t>
      </w:r>
      <w:r w:rsidR="00C67B97" w:rsidRPr="002E53F2">
        <w:rPr>
          <w:rFonts w:ascii="Angsana New" w:hAnsi="Angsana New"/>
          <w:sz w:val="30"/>
          <w:szCs w:val="30"/>
          <w:cs/>
        </w:rPr>
        <w:t>วันที่</w:t>
      </w:r>
      <w:bookmarkStart w:id="0" w:name="_Hlk32174630"/>
      <w:r w:rsidR="00B32344">
        <w:rPr>
          <w:rFonts w:ascii="Angsana New" w:hAnsi="Angsana New"/>
          <w:sz w:val="30"/>
          <w:szCs w:val="30"/>
        </w:rPr>
        <w:t xml:space="preserve"> </w:t>
      </w:r>
      <w:r w:rsidR="00BE7416" w:rsidRPr="00BE7416">
        <w:rPr>
          <w:rFonts w:ascii="Angsana New" w:hAnsi="Angsana New"/>
          <w:sz w:val="30"/>
          <w:szCs w:val="30"/>
        </w:rPr>
        <w:t>11</w:t>
      </w:r>
      <w:r w:rsidR="00021E0F">
        <w:rPr>
          <w:rFonts w:ascii="Angsana New" w:hAnsi="Angsana New"/>
          <w:sz w:val="30"/>
          <w:szCs w:val="30"/>
        </w:rPr>
        <w:t xml:space="preserve"> </w:t>
      </w:r>
      <w:r w:rsidR="00021E0F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BE7416" w:rsidRPr="00BE7416">
        <w:rPr>
          <w:rFonts w:ascii="Angsana New" w:hAnsi="Angsana New"/>
          <w:sz w:val="30"/>
          <w:szCs w:val="30"/>
        </w:rPr>
        <w:t>2569</w:t>
      </w:r>
    </w:p>
    <w:bookmarkEnd w:id="0"/>
    <w:p w14:paraId="7F046A57" w14:textId="77777777" w:rsidR="00A24763" w:rsidRPr="002E53F2" w:rsidRDefault="00A24763" w:rsidP="002E53F2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F701172" w14:textId="7A53FED7" w:rsidR="00FD2878" w:rsidRPr="002E53F2" w:rsidRDefault="00FD2878" w:rsidP="002E53F2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sz w:val="30"/>
          <w:szCs w:val="30"/>
        </w:rPr>
      </w:pPr>
      <w:r w:rsidRPr="002E53F2">
        <w:rPr>
          <w:rFonts w:ascii="Angsana New" w:hAnsi="Angsana New" w:hint="cs"/>
          <w:b/>
          <w:bCs/>
          <w:sz w:val="30"/>
          <w:szCs w:val="30"/>
          <w:cs/>
        </w:rPr>
        <w:t>ข้อมูลทั่วไป</w:t>
      </w:r>
    </w:p>
    <w:p w14:paraId="3F90E26B" w14:textId="77777777" w:rsidR="00FD2878" w:rsidRPr="002E53F2" w:rsidRDefault="00FD2878" w:rsidP="002E53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82BD91A" w14:textId="28321105" w:rsidR="00CD03E7" w:rsidRPr="002E53F2" w:rsidRDefault="00CD03E7" w:rsidP="002E53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2E53F2">
        <w:rPr>
          <w:rFonts w:ascii="Angsana New" w:hAnsi="Angsana New"/>
          <w:sz w:val="30"/>
          <w:szCs w:val="30"/>
          <w:cs/>
        </w:rPr>
        <w:t xml:space="preserve">บริษัท แอสเสท เวิรด์ </w:t>
      </w:r>
      <w:r w:rsidRPr="002E53F2">
        <w:rPr>
          <w:rFonts w:ascii="Angsana New" w:hAnsi="Angsana New" w:hint="cs"/>
          <w:sz w:val="30"/>
          <w:szCs w:val="30"/>
          <w:cs/>
        </w:rPr>
        <w:t xml:space="preserve">คอร์ป </w:t>
      </w:r>
      <w:r w:rsidRPr="002E53F2">
        <w:rPr>
          <w:rFonts w:ascii="Angsana New" w:hAnsi="Angsana New"/>
          <w:sz w:val="30"/>
          <w:szCs w:val="30"/>
          <w:cs/>
        </w:rPr>
        <w:t>จำกัด</w:t>
      </w:r>
      <w:r w:rsidRPr="002E53F2">
        <w:rPr>
          <w:rFonts w:ascii="Angsana New" w:hAnsi="Angsana New"/>
          <w:sz w:val="30"/>
          <w:szCs w:val="30"/>
        </w:rPr>
        <w:t xml:space="preserve"> (</w:t>
      </w:r>
      <w:r w:rsidRPr="002E53F2">
        <w:rPr>
          <w:rFonts w:ascii="Angsana New" w:hAnsi="Angsana New" w:hint="cs"/>
          <w:sz w:val="30"/>
          <w:szCs w:val="30"/>
          <w:cs/>
        </w:rPr>
        <w:t>มหาชน)</w:t>
      </w:r>
      <w:r w:rsidRPr="002E53F2">
        <w:rPr>
          <w:rFonts w:ascii="Angsana New" w:hAnsi="Angsana New"/>
          <w:sz w:val="30"/>
          <w:szCs w:val="30"/>
        </w:rPr>
        <w:t xml:space="preserve"> “</w:t>
      </w:r>
      <w:r w:rsidRPr="002E53F2">
        <w:rPr>
          <w:rFonts w:ascii="Angsana New" w:hAnsi="Angsana New"/>
          <w:sz w:val="30"/>
          <w:szCs w:val="30"/>
          <w:cs/>
        </w:rPr>
        <w:t>บริษัท</w:t>
      </w:r>
      <w:r w:rsidRPr="002E53F2">
        <w:rPr>
          <w:rFonts w:ascii="Angsana New" w:hAnsi="Angsana New"/>
          <w:sz w:val="30"/>
          <w:szCs w:val="30"/>
        </w:rPr>
        <w:t xml:space="preserve">” </w:t>
      </w:r>
      <w:r w:rsidRPr="002E53F2">
        <w:rPr>
          <w:rFonts w:ascii="Angsana New" w:hAnsi="Angsana New" w:hint="cs"/>
          <w:sz w:val="30"/>
          <w:szCs w:val="30"/>
          <w:cs/>
        </w:rPr>
        <w:t>เป็นนิติบุคคลที่จัดตั้งขึ้น</w:t>
      </w:r>
      <w:r w:rsidRPr="002E53F2">
        <w:rPr>
          <w:rFonts w:ascii="Angsana New" w:hAnsi="Angsana New"/>
          <w:sz w:val="30"/>
          <w:szCs w:val="30"/>
          <w:cs/>
        </w:rPr>
        <w:t>ในประเทศ</w:t>
      </w:r>
      <w:r w:rsidRPr="002E53F2">
        <w:rPr>
          <w:rFonts w:ascii="Angsana New" w:hAnsi="Angsana New" w:hint="cs"/>
          <w:sz w:val="30"/>
          <w:szCs w:val="30"/>
          <w:cs/>
        </w:rPr>
        <w:t>ไทย</w:t>
      </w:r>
      <w:r w:rsidRPr="002E53F2">
        <w:rPr>
          <w:rFonts w:ascii="Angsana New" w:hAnsi="Angsana New"/>
          <w:sz w:val="30"/>
          <w:szCs w:val="30"/>
        </w:rPr>
        <w:t xml:space="preserve"> </w:t>
      </w:r>
      <w:r w:rsidRPr="002E53F2">
        <w:rPr>
          <w:rFonts w:ascii="Angsana New" w:hAnsi="Angsana New"/>
          <w:sz w:val="30"/>
          <w:szCs w:val="30"/>
          <w:cs/>
        </w:rPr>
        <w:t>และจดทะเบียนกับตลาดหลักทรัพย์แห่งประเทศไทย</w:t>
      </w:r>
      <w:r w:rsidRPr="002E53F2">
        <w:rPr>
          <w:rFonts w:ascii="Angsana New" w:hAnsi="Angsana New" w:hint="cs"/>
          <w:sz w:val="30"/>
          <w:szCs w:val="30"/>
          <w:cs/>
        </w:rPr>
        <w:t xml:space="preserve"> </w:t>
      </w:r>
      <w:bookmarkStart w:id="1" w:name="_Hlk24672387"/>
      <w:r w:rsidRPr="002E53F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BE7416" w:rsidRPr="00BE7416">
        <w:rPr>
          <w:rFonts w:ascii="Angsana New" w:hAnsi="Angsana New"/>
          <w:sz w:val="30"/>
          <w:szCs w:val="30"/>
        </w:rPr>
        <w:t>10</w:t>
      </w:r>
      <w:r w:rsidRPr="002E53F2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="00BE7416" w:rsidRPr="00BE7416">
        <w:rPr>
          <w:rFonts w:ascii="Angsana New" w:hAnsi="Angsana New"/>
          <w:sz w:val="30"/>
          <w:szCs w:val="30"/>
        </w:rPr>
        <w:t>2562</w:t>
      </w:r>
      <w:r w:rsidRPr="002E53F2">
        <w:rPr>
          <w:rFonts w:ascii="Angsana New" w:hAnsi="Angsana New"/>
          <w:sz w:val="30"/>
          <w:szCs w:val="30"/>
        </w:rPr>
        <w:t xml:space="preserve"> </w:t>
      </w:r>
      <w:r w:rsidRPr="002E53F2">
        <w:rPr>
          <w:rFonts w:ascii="Angsana New" w:hAnsi="Angsana New"/>
          <w:sz w:val="30"/>
          <w:szCs w:val="30"/>
          <w:cs/>
        </w:rPr>
        <w:t>โดยมีที่อยู่จดทะเบียน</w:t>
      </w:r>
      <w:bookmarkStart w:id="2" w:name="_Hlk24672360"/>
      <w:r w:rsidRPr="002E53F2">
        <w:rPr>
          <w:rFonts w:ascii="Angsana New" w:hAnsi="Angsana New"/>
          <w:sz w:val="30"/>
          <w:szCs w:val="30"/>
          <w:cs/>
        </w:rPr>
        <w:t>ของบริษัท</w:t>
      </w:r>
      <w:bookmarkEnd w:id="1"/>
      <w:bookmarkEnd w:id="2"/>
      <w:r w:rsidRPr="002E53F2">
        <w:rPr>
          <w:rFonts w:ascii="Angsana New" w:hAnsi="Angsana New"/>
          <w:sz w:val="30"/>
          <w:szCs w:val="30"/>
          <w:cs/>
        </w:rPr>
        <w:t>ตั้งอยู่</w:t>
      </w:r>
      <w:r w:rsidRPr="002E53F2">
        <w:rPr>
          <w:rFonts w:ascii="Angsana New" w:hAnsi="Angsana New" w:hint="cs"/>
          <w:sz w:val="30"/>
          <w:szCs w:val="30"/>
          <w:cs/>
        </w:rPr>
        <w:t>เลขที่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="00BE7416" w:rsidRPr="00BE7416">
        <w:rPr>
          <w:rFonts w:ascii="Angsana New" w:hAnsi="Angsana New"/>
          <w:sz w:val="30"/>
          <w:szCs w:val="30"/>
        </w:rPr>
        <w:t>1</w:t>
      </w:r>
      <w:r w:rsidRPr="002E53F2">
        <w:rPr>
          <w:rFonts w:ascii="Angsana New" w:hAnsi="Angsana New"/>
          <w:sz w:val="30"/>
          <w:szCs w:val="30"/>
          <w:cs/>
        </w:rPr>
        <w:t xml:space="preserve">  </w:t>
      </w:r>
      <w:r w:rsidRPr="002E53F2">
        <w:rPr>
          <w:rFonts w:ascii="Angsana New" w:hAnsi="Angsana New" w:hint="cs"/>
          <w:spacing w:val="-2"/>
          <w:sz w:val="30"/>
          <w:szCs w:val="30"/>
          <w:cs/>
        </w:rPr>
        <w:t>อาคารเอ็มไพร์ทาวเวอร์</w:t>
      </w:r>
      <w:r w:rsidRPr="002E53F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pacing w:val="-2"/>
          <w:sz w:val="30"/>
          <w:szCs w:val="30"/>
          <w:cs/>
        </w:rPr>
        <w:t>ชั้น</w:t>
      </w:r>
      <w:r w:rsidRPr="002E53F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E7416" w:rsidRPr="00BE7416">
        <w:rPr>
          <w:rFonts w:ascii="Angsana New" w:hAnsi="Angsana New"/>
          <w:spacing w:val="-2"/>
          <w:sz w:val="30"/>
          <w:szCs w:val="30"/>
        </w:rPr>
        <w:t>54</w:t>
      </w:r>
      <w:r w:rsidRPr="002E53F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pacing w:val="-2"/>
          <w:sz w:val="30"/>
          <w:szCs w:val="30"/>
          <w:cs/>
        </w:rPr>
        <w:t>ถนนสาทรใต้</w:t>
      </w:r>
      <w:r w:rsidRPr="002E53F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pacing w:val="-2"/>
          <w:sz w:val="30"/>
          <w:szCs w:val="30"/>
          <w:cs/>
        </w:rPr>
        <w:t>แขวงยานนาวา</w:t>
      </w:r>
      <w:r w:rsidRPr="002E53F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pacing w:val="-2"/>
          <w:sz w:val="30"/>
          <w:szCs w:val="30"/>
          <w:cs/>
        </w:rPr>
        <w:t>เขตสาทร</w:t>
      </w:r>
      <w:r w:rsidRPr="002E53F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pacing w:val="-2"/>
          <w:sz w:val="30"/>
          <w:szCs w:val="30"/>
          <w:cs/>
        </w:rPr>
        <w:t>กรุงเทพมหานคร</w:t>
      </w:r>
      <w:r w:rsidRPr="002E53F2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14:paraId="4534C4EA" w14:textId="77777777" w:rsidR="00CD03E7" w:rsidRPr="002E53F2" w:rsidRDefault="00CD03E7" w:rsidP="002E53F2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4731243" w14:textId="6DCE910F" w:rsidR="00CD03E7" w:rsidRPr="00C1160E" w:rsidRDefault="00CD03E7" w:rsidP="002E53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537638">
        <w:rPr>
          <w:rFonts w:ascii="Angsana New" w:hAnsi="Angsana New"/>
          <w:spacing w:val="-4"/>
          <w:sz w:val="30"/>
          <w:szCs w:val="30"/>
          <w:cs/>
        </w:rPr>
        <w:t>ผู้ถือหุ้นรายใหญ่ในระหว่าง</w:t>
      </w:r>
      <w:r w:rsidR="000D3EDC" w:rsidRPr="00537638">
        <w:rPr>
          <w:rFonts w:ascii="Angsana New" w:hAnsi="Angsana New" w:hint="cs"/>
          <w:spacing w:val="-4"/>
          <w:sz w:val="30"/>
          <w:szCs w:val="30"/>
          <w:cs/>
        </w:rPr>
        <w:t>งว</w:t>
      </w:r>
      <w:r w:rsidR="000D3EDC" w:rsidRPr="00C1160E">
        <w:rPr>
          <w:rFonts w:ascii="Angsana New" w:hAnsi="Angsana New" w:hint="cs"/>
          <w:spacing w:val="-4"/>
          <w:sz w:val="30"/>
          <w:szCs w:val="30"/>
          <w:cs/>
        </w:rPr>
        <w:t>ด</w:t>
      </w:r>
      <w:r w:rsidRPr="00C1160E">
        <w:rPr>
          <w:rFonts w:ascii="Angsana New" w:hAnsi="Angsana New"/>
          <w:spacing w:val="-4"/>
          <w:sz w:val="30"/>
          <w:szCs w:val="30"/>
          <w:cs/>
        </w:rPr>
        <w:t xml:space="preserve"> ได้แก่ บริษัท ทีซีซี บริหารธุรกิจ จำกัด (ถือหุ้นร้อยละ </w:t>
      </w:r>
      <w:r w:rsidR="00BE7416" w:rsidRPr="00C1160E">
        <w:rPr>
          <w:rFonts w:ascii="Angsana New" w:hAnsi="Angsana New"/>
          <w:spacing w:val="-4"/>
          <w:sz w:val="30"/>
          <w:szCs w:val="30"/>
        </w:rPr>
        <w:t>44</w:t>
      </w:r>
      <w:r w:rsidRPr="00C1160E">
        <w:rPr>
          <w:rFonts w:ascii="Angsana New" w:hAnsi="Angsana New"/>
          <w:spacing w:val="-4"/>
          <w:sz w:val="30"/>
          <w:szCs w:val="30"/>
        </w:rPr>
        <w:t>.</w:t>
      </w:r>
      <w:r w:rsidR="00BE7416" w:rsidRPr="00C1160E">
        <w:rPr>
          <w:rFonts w:ascii="Angsana New" w:hAnsi="Angsana New"/>
          <w:spacing w:val="-4"/>
          <w:sz w:val="30"/>
          <w:szCs w:val="30"/>
        </w:rPr>
        <w:t>9</w:t>
      </w:r>
      <w:r w:rsidR="002114B2" w:rsidRPr="00C1160E">
        <w:rPr>
          <w:rFonts w:ascii="Angsana New" w:hAnsi="Angsana New"/>
          <w:spacing w:val="-4"/>
          <w:sz w:val="30"/>
          <w:szCs w:val="30"/>
        </w:rPr>
        <w:t>6</w:t>
      </w:r>
      <w:r w:rsidRPr="00C1160E">
        <w:rPr>
          <w:rFonts w:ascii="Angsana New" w:hAnsi="Angsana New"/>
          <w:spacing w:val="-4"/>
          <w:sz w:val="30"/>
          <w:szCs w:val="30"/>
          <w:cs/>
        </w:rPr>
        <w:t xml:space="preserve">) </w:t>
      </w:r>
      <w:r w:rsidRPr="00C1160E">
        <w:rPr>
          <w:rFonts w:ascii="Angsana New" w:hAnsi="Angsana New" w:hint="cs"/>
          <w:spacing w:val="-4"/>
          <w:sz w:val="30"/>
          <w:szCs w:val="30"/>
          <w:cs/>
        </w:rPr>
        <w:t>และ บริษัท</w:t>
      </w:r>
      <w:r w:rsidRPr="00C1160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1160E">
        <w:rPr>
          <w:rFonts w:ascii="Angsana New" w:hAnsi="Angsana New" w:hint="cs"/>
          <w:spacing w:val="-4"/>
          <w:sz w:val="30"/>
          <w:szCs w:val="30"/>
          <w:cs/>
        </w:rPr>
        <w:t>ทีซีซี</w:t>
      </w:r>
      <w:r w:rsidRPr="00C1160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1160E">
        <w:rPr>
          <w:rFonts w:ascii="Angsana New" w:hAnsi="Angsana New" w:hint="cs"/>
          <w:spacing w:val="-4"/>
          <w:sz w:val="30"/>
          <w:szCs w:val="30"/>
          <w:cs/>
        </w:rPr>
        <w:t>รีเทล</w:t>
      </w:r>
      <w:r w:rsidRPr="00C1160E">
        <w:rPr>
          <w:rFonts w:ascii="Angsana New" w:hAnsi="Angsana New"/>
          <w:sz w:val="30"/>
          <w:szCs w:val="30"/>
          <w:cs/>
        </w:rPr>
        <w:t xml:space="preserve"> </w:t>
      </w:r>
      <w:r w:rsidRPr="00C1160E">
        <w:rPr>
          <w:rFonts w:ascii="Angsana New" w:hAnsi="Angsana New" w:hint="cs"/>
          <w:sz w:val="30"/>
          <w:szCs w:val="30"/>
          <w:cs/>
        </w:rPr>
        <w:t>จำกัด</w:t>
      </w:r>
      <w:r w:rsidRPr="00C1160E">
        <w:rPr>
          <w:rFonts w:ascii="Angsana New" w:hAnsi="Angsana New"/>
          <w:sz w:val="30"/>
          <w:szCs w:val="30"/>
          <w:cs/>
        </w:rPr>
        <w:t xml:space="preserve"> (ถือหุ้นร้อยละ </w:t>
      </w:r>
      <w:r w:rsidR="00BE7416" w:rsidRPr="00C1160E">
        <w:rPr>
          <w:rFonts w:ascii="Angsana New" w:hAnsi="Angsana New"/>
          <w:sz w:val="30"/>
          <w:szCs w:val="30"/>
        </w:rPr>
        <w:t>29</w:t>
      </w:r>
      <w:r w:rsidR="00ED2F37" w:rsidRPr="00C1160E">
        <w:rPr>
          <w:rFonts w:ascii="Angsana New" w:hAnsi="Angsana New"/>
          <w:sz w:val="30"/>
          <w:szCs w:val="30"/>
        </w:rPr>
        <w:t>.</w:t>
      </w:r>
      <w:r w:rsidR="00BE7416" w:rsidRPr="00C1160E">
        <w:rPr>
          <w:rFonts w:ascii="Angsana New" w:hAnsi="Angsana New"/>
          <w:sz w:val="30"/>
          <w:szCs w:val="30"/>
        </w:rPr>
        <w:t>9</w:t>
      </w:r>
      <w:r w:rsidR="002114B2" w:rsidRPr="00C1160E">
        <w:rPr>
          <w:rFonts w:ascii="Angsana New" w:hAnsi="Angsana New"/>
          <w:sz w:val="30"/>
          <w:szCs w:val="30"/>
        </w:rPr>
        <w:t>8</w:t>
      </w:r>
      <w:r w:rsidRPr="00C1160E">
        <w:rPr>
          <w:rFonts w:ascii="Angsana New" w:hAnsi="Angsana New"/>
          <w:sz w:val="30"/>
          <w:szCs w:val="30"/>
          <w:cs/>
        </w:rPr>
        <w:t xml:space="preserve">) </w:t>
      </w:r>
      <w:r w:rsidR="00537638" w:rsidRPr="00C1160E">
        <w:rPr>
          <w:rFonts w:ascii="Angsana New" w:hAnsi="Angsana New"/>
          <w:sz w:val="30"/>
          <w:szCs w:val="30"/>
          <w:cs/>
        </w:rPr>
        <w:t>ซึ่ง</w:t>
      </w:r>
      <w:r w:rsidR="00537638" w:rsidRPr="00C1160E">
        <w:rPr>
          <w:rFonts w:ascii="Angsana New" w:hAnsi="Angsana New" w:hint="cs"/>
          <w:sz w:val="30"/>
          <w:szCs w:val="30"/>
          <w:cs/>
        </w:rPr>
        <w:t>บริษัททั้งสองแห่ง</w:t>
      </w:r>
      <w:r w:rsidR="00537638" w:rsidRPr="00C1160E">
        <w:rPr>
          <w:rFonts w:ascii="Angsana New" w:hAnsi="Angsana New"/>
          <w:sz w:val="30"/>
          <w:szCs w:val="30"/>
          <w:cs/>
        </w:rPr>
        <w:t>เป็นนิติบุคคลที่จัดตั้งขึ้นในประเทศไทย</w:t>
      </w:r>
      <w:r w:rsidR="008352E5" w:rsidRPr="00C1160E">
        <w:rPr>
          <w:rFonts w:ascii="Angsana New" w:hAnsi="Angsana New"/>
          <w:sz w:val="30"/>
          <w:szCs w:val="30"/>
        </w:rPr>
        <w:t xml:space="preserve"> </w:t>
      </w:r>
      <w:r w:rsidR="008352E5" w:rsidRPr="00C1160E">
        <w:rPr>
          <w:rFonts w:ascii="Angsana New" w:hAnsi="Angsana New" w:hint="cs"/>
          <w:sz w:val="30"/>
          <w:szCs w:val="30"/>
          <w:cs/>
        </w:rPr>
        <w:t>และบริษัทใหญ่ในลำดับสูงสุดในระหว่าง</w:t>
      </w:r>
      <w:r w:rsidR="005725A9" w:rsidRPr="00C1160E">
        <w:rPr>
          <w:rFonts w:ascii="Angsana New" w:hAnsi="Angsana New" w:hint="cs"/>
          <w:sz w:val="30"/>
          <w:szCs w:val="30"/>
          <w:cs/>
        </w:rPr>
        <w:t>งวด</w:t>
      </w:r>
      <w:r w:rsidR="00BC3A9C" w:rsidRPr="00C1160E">
        <w:rPr>
          <w:rFonts w:ascii="Angsana New" w:hAnsi="Angsana New" w:hint="cs"/>
          <w:sz w:val="30"/>
          <w:szCs w:val="30"/>
          <w:cs/>
        </w:rPr>
        <w:t xml:space="preserve"> ได้แก่ บริษัท</w:t>
      </w:r>
      <w:r w:rsidR="00381F6C" w:rsidRPr="00C1160E">
        <w:rPr>
          <w:rFonts w:ascii="Angsana New" w:hAnsi="Angsana New" w:hint="cs"/>
          <w:sz w:val="30"/>
          <w:szCs w:val="30"/>
          <w:cs/>
        </w:rPr>
        <w:t xml:space="preserve"> </w:t>
      </w:r>
      <w:r w:rsidR="00BC3A9C" w:rsidRPr="00C1160E">
        <w:rPr>
          <w:rFonts w:ascii="Angsana New" w:hAnsi="Angsana New" w:hint="cs"/>
          <w:sz w:val="30"/>
          <w:szCs w:val="30"/>
          <w:cs/>
        </w:rPr>
        <w:t>ศรัท</w:t>
      </w:r>
      <w:r w:rsidR="00FF4272" w:rsidRPr="00C1160E">
        <w:rPr>
          <w:rFonts w:ascii="Angsana New" w:hAnsi="Angsana New" w:hint="cs"/>
          <w:sz w:val="30"/>
          <w:szCs w:val="30"/>
          <w:cs/>
        </w:rPr>
        <w:t>ธา</w:t>
      </w:r>
      <w:r w:rsidR="00D85B45" w:rsidRPr="00C1160E">
        <w:rPr>
          <w:rFonts w:ascii="Angsana New" w:hAnsi="Angsana New" w:hint="cs"/>
          <w:sz w:val="30"/>
          <w:szCs w:val="30"/>
          <w:cs/>
        </w:rPr>
        <w:t xml:space="preserve">ทรัพย์ </w:t>
      </w:r>
      <w:r w:rsidR="00BE7416" w:rsidRPr="00C1160E">
        <w:rPr>
          <w:rFonts w:ascii="Angsana New" w:hAnsi="Angsana New"/>
          <w:sz w:val="30"/>
          <w:szCs w:val="30"/>
        </w:rPr>
        <w:t>9</w:t>
      </w:r>
      <w:r w:rsidR="00D85B45" w:rsidRPr="00C1160E">
        <w:rPr>
          <w:rFonts w:ascii="Angsana New" w:hAnsi="Angsana New"/>
          <w:sz w:val="30"/>
          <w:szCs w:val="30"/>
        </w:rPr>
        <w:t xml:space="preserve"> </w:t>
      </w:r>
      <w:r w:rsidR="00D85B45" w:rsidRPr="00C1160E">
        <w:rPr>
          <w:rFonts w:ascii="Angsana New" w:hAnsi="Angsana New" w:hint="cs"/>
          <w:sz w:val="30"/>
          <w:szCs w:val="30"/>
          <w:cs/>
        </w:rPr>
        <w:t>จำกัด</w:t>
      </w:r>
      <w:r w:rsidR="00F9164F" w:rsidRPr="00C1160E">
        <w:rPr>
          <w:rFonts w:ascii="Angsana New" w:hAnsi="Angsana New" w:hint="cs"/>
          <w:sz w:val="30"/>
          <w:szCs w:val="30"/>
          <w:cs/>
        </w:rPr>
        <w:t xml:space="preserve"> ซึ่งเป็นนิติบุคคลที่จัดตั้งขึ้นในประเทศไทย</w:t>
      </w:r>
    </w:p>
    <w:p w14:paraId="531CE2CA" w14:textId="77777777" w:rsidR="00FD2878" w:rsidRPr="00C1160E" w:rsidRDefault="00FD2878" w:rsidP="002E53F2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2335AC8" w14:textId="00724295" w:rsidR="00E66B73" w:rsidRPr="00C1160E" w:rsidRDefault="00E66B73" w:rsidP="002E53F2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C1160E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="00716186" w:rsidRPr="00C1160E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072E4BB4" w14:textId="77777777" w:rsidR="001001BD" w:rsidRPr="00C1160E" w:rsidRDefault="001001BD" w:rsidP="002E53F2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9C2ACB5" w14:textId="2907B3EF" w:rsidR="00716186" w:rsidRPr="00C1160E" w:rsidRDefault="007C1BA3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C1160E">
        <w:rPr>
          <w:rFonts w:ascii="Angsana New" w:hAnsi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BE7416" w:rsidRPr="00C1160E">
        <w:rPr>
          <w:rFonts w:ascii="Angsana New" w:hAnsi="Angsana New"/>
          <w:sz w:val="30"/>
          <w:szCs w:val="30"/>
        </w:rPr>
        <w:t>34</w:t>
      </w:r>
      <w:r w:rsidRPr="00C1160E">
        <w:rPr>
          <w:rFonts w:ascii="Angsana New" w:hAnsi="Angsana New"/>
          <w:sz w:val="30"/>
          <w:szCs w:val="30"/>
          <w:cs/>
        </w:rPr>
        <w:t xml:space="preserve"> เรื่อง </w:t>
      </w:r>
      <w:r w:rsidRPr="00C1160E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C1160E">
        <w:rPr>
          <w:rFonts w:ascii="Angsana New" w:hAnsi="Angsana New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</w:t>
      </w:r>
      <w:r w:rsidRPr="00C1160E">
        <w:rPr>
          <w:rFonts w:ascii="Angsana New" w:hAnsi="Angsana New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1C0ABD" w:rsidRPr="00C1160E">
        <w:rPr>
          <w:rFonts w:ascii="Angsana New" w:hAnsi="Angsana New" w:hint="cs"/>
          <w:spacing w:val="-2"/>
          <w:sz w:val="30"/>
          <w:szCs w:val="30"/>
          <w:cs/>
        </w:rPr>
        <w:t xml:space="preserve"> โดยงบการเงินระหว่างกาลนี้</w:t>
      </w:r>
      <w:r w:rsidR="001C0ABD" w:rsidRPr="00C1160E">
        <w:rPr>
          <w:rFonts w:ascii="Angsana New" w:hAnsi="Angsana New" w:hint="cs"/>
          <w:sz w:val="30"/>
          <w:szCs w:val="30"/>
          <w:cs/>
        </w:rPr>
        <w:t>เน้นการให้ข้อมูลที่เกี่ยวกับกิจกรรม</w:t>
      </w:r>
      <w:r w:rsidR="001C0ABD" w:rsidRPr="00C1160E">
        <w:rPr>
          <w:rFonts w:ascii="Angsana New" w:hAnsi="Angsana New"/>
          <w:sz w:val="30"/>
          <w:szCs w:val="30"/>
          <w:cs/>
        </w:rPr>
        <w:t xml:space="preserve"> </w:t>
      </w:r>
      <w:r w:rsidR="001C0ABD" w:rsidRPr="00C1160E">
        <w:rPr>
          <w:rFonts w:ascii="Angsana New" w:hAnsi="Angsana New" w:hint="cs"/>
          <w:sz w:val="30"/>
          <w:szCs w:val="30"/>
          <w:cs/>
        </w:rPr>
        <w:t>เหตุการณ์และสถานการณ์ใหม่</w:t>
      </w:r>
      <w:r w:rsidR="00A45C3D" w:rsidRPr="00C1160E">
        <w:rPr>
          <w:rFonts w:ascii="Angsana New" w:hAnsi="Angsana New" w:hint="cs"/>
          <w:sz w:val="30"/>
          <w:szCs w:val="30"/>
          <w:cs/>
        </w:rPr>
        <w:t xml:space="preserve"> </w:t>
      </w:r>
      <w:r w:rsidR="001C0ABD" w:rsidRPr="00C1160E">
        <w:rPr>
          <w:rFonts w:ascii="Angsana New" w:hAnsi="Angsana New" w:hint="cs"/>
          <w:sz w:val="30"/>
          <w:szCs w:val="30"/>
          <w:cs/>
        </w:rPr>
        <w:t>ๆ</w:t>
      </w:r>
      <w:r w:rsidR="001C0ABD" w:rsidRPr="00C1160E">
        <w:rPr>
          <w:rFonts w:ascii="Angsana New" w:hAnsi="Angsana New"/>
          <w:sz w:val="30"/>
          <w:szCs w:val="30"/>
          <w:cs/>
        </w:rPr>
        <w:t xml:space="preserve"> </w:t>
      </w:r>
      <w:r w:rsidR="001C0ABD" w:rsidRPr="00C1160E">
        <w:rPr>
          <w:rFonts w:ascii="Angsana New" w:hAnsi="Angsana New" w:hint="cs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="001C0ABD" w:rsidRPr="00C1160E">
        <w:rPr>
          <w:rFonts w:ascii="Angsana New" w:hAnsi="Angsana New"/>
          <w:sz w:val="30"/>
          <w:szCs w:val="30"/>
          <w:cs/>
        </w:rPr>
        <w:t xml:space="preserve"> </w:t>
      </w:r>
      <w:r w:rsidR="001C0ABD" w:rsidRPr="00C1160E">
        <w:rPr>
          <w:rFonts w:ascii="Angsana New" w:hAnsi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1C0ABD" w:rsidRPr="00C1160E">
        <w:rPr>
          <w:rFonts w:ascii="Angsana New" w:hAnsi="Angsana New"/>
          <w:sz w:val="30"/>
          <w:szCs w:val="30"/>
          <w:cs/>
        </w:rPr>
        <w:t xml:space="preserve"> </w:t>
      </w:r>
      <w:r w:rsidR="00BE7416" w:rsidRPr="00C1160E">
        <w:rPr>
          <w:rFonts w:ascii="Angsana New" w:hAnsi="Angsana New"/>
          <w:sz w:val="30"/>
          <w:szCs w:val="30"/>
        </w:rPr>
        <w:t>31</w:t>
      </w:r>
      <w:r w:rsidR="001C0ABD" w:rsidRPr="00C1160E">
        <w:rPr>
          <w:rFonts w:ascii="Angsana New" w:hAnsi="Angsana New"/>
          <w:sz w:val="30"/>
          <w:szCs w:val="30"/>
          <w:cs/>
        </w:rPr>
        <w:t xml:space="preserve"> </w:t>
      </w:r>
      <w:r w:rsidR="001C0ABD" w:rsidRPr="00C1160E">
        <w:rPr>
          <w:rFonts w:ascii="Angsana New" w:hAnsi="Angsana New" w:hint="cs"/>
          <w:sz w:val="30"/>
          <w:szCs w:val="30"/>
          <w:cs/>
        </w:rPr>
        <w:t>ธันวาคม</w:t>
      </w:r>
      <w:r w:rsidR="001C0ABD" w:rsidRPr="00C1160E">
        <w:rPr>
          <w:rFonts w:ascii="Angsana New" w:hAnsi="Angsana New"/>
          <w:sz w:val="30"/>
          <w:szCs w:val="30"/>
          <w:cs/>
        </w:rPr>
        <w:t xml:space="preserve"> </w:t>
      </w:r>
      <w:r w:rsidR="00BE7416" w:rsidRPr="00C1160E">
        <w:rPr>
          <w:rFonts w:ascii="Angsana New" w:hAnsi="Angsana New"/>
          <w:sz w:val="30"/>
          <w:szCs w:val="30"/>
        </w:rPr>
        <w:t>2568</w:t>
      </w:r>
    </w:p>
    <w:p w14:paraId="7C686CDC" w14:textId="77777777" w:rsidR="007C1BA3" w:rsidRPr="00C1160E" w:rsidRDefault="007C1BA3" w:rsidP="002E53F2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D2538FE" w14:textId="24012972" w:rsidR="00D20D56" w:rsidRPr="00C1160E" w:rsidRDefault="00ED72B8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C1160E">
        <w:rPr>
          <w:rFonts w:ascii="Angsana New" w:hAnsi="Angsana New"/>
          <w:sz w:val="30"/>
          <w:szCs w:val="30"/>
          <w:cs/>
        </w:rPr>
        <w:tab/>
      </w:r>
      <w:r w:rsidR="00FC2B6F" w:rsidRPr="00C1160E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</w:t>
      </w:r>
      <w:r w:rsidR="00FC2B6F" w:rsidRPr="00C1160E">
        <w:rPr>
          <w:rFonts w:ascii="Angsana New" w:hAnsi="Angsana New"/>
          <w:sz w:val="30"/>
          <w:szCs w:val="30"/>
          <w:cs/>
        </w:rPr>
        <w:t xml:space="preserve"> </w:t>
      </w:r>
      <w:r w:rsidR="00FC2B6F" w:rsidRPr="00C1160E">
        <w:rPr>
          <w:rFonts w:ascii="Angsana New" w:hAnsi="Angsana New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FC2B6F" w:rsidRPr="00C1160E">
        <w:rPr>
          <w:rFonts w:ascii="Angsana New" w:hAnsi="Angsana New"/>
          <w:sz w:val="30"/>
          <w:szCs w:val="30"/>
          <w:cs/>
        </w:rPr>
        <w:t xml:space="preserve"> </w:t>
      </w:r>
      <w:r w:rsidR="00FC2B6F" w:rsidRPr="00C1160E">
        <w:rPr>
          <w:rFonts w:ascii="Angsana New" w:hAnsi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="00FC2B6F" w:rsidRPr="00C1160E">
        <w:rPr>
          <w:rFonts w:ascii="Angsana New" w:hAnsi="Angsana New"/>
          <w:sz w:val="30"/>
          <w:szCs w:val="30"/>
          <w:cs/>
        </w:rPr>
        <w:t xml:space="preserve"> </w:t>
      </w:r>
      <w:r w:rsidR="00FC2B6F" w:rsidRPr="00C1160E">
        <w:rPr>
          <w:rFonts w:ascii="Angsana New" w:hAnsi="Angsana New" w:hint="cs"/>
          <w:sz w:val="30"/>
          <w:szCs w:val="30"/>
          <w:cs/>
        </w:rPr>
        <w:t>ทั้งนี้</w:t>
      </w:r>
      <w:r w:rsidR="00FC2B6F" w:rsidRPr="00C1160E">
        <w:rPr>
          <w:rFonts w:ascii="Angsana New" w:hAnsi="Angsana New"/>
          <w:sz w:val="30"/>
          <w:szCs w:val="30"/>
          <w:cs/>
        </w:rPr>
        <w:t xml:space="preserve"> </w:t>
      </w:r>
      <w:r w:rsidR="00FC2B6F" w:rsidRPr="00C1160E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="00FC2B6F" w:rsidRPr="00C1160E">
        <w:rPr>
          <w:rFonts w:ascii="Angsana New" w:hAnsi="Angsana New"/>
          <w:sz w:val="30"/>
          <w:szCs w:val="30"/>
          <w:cs/>
        </w:rPr>
        <w:t xml:space="preserve"> </w:t>
      </w:r>
      <w:r w:rsidR="00FC2B6F" w:rsidRPr="00C1160E">
        <w:rPr>
          <w:rFonts w:ascii="Angsana New" w:hAnsi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="00FC2B6F" w:rsidRPr="00C1160E">
        <w:rPr>
          <w:rFonts w:ascii="Angsana New" w:hAnsi="Angsana New"/>
          <w:sz w:val="30"/>
          <w:szCs w:val="30"/>
          <w:cs/>
        </w:rPr>
        <w:t xml:space="preserve"> </w:t>
      </w:r>
      <w:r w:rsidR="00BE7416" w:rsidRPr="00C1160E">
        <w:rPr>
          <w:rFonts w:ascii="Angsana New" w:hAnsi="Angsana New"/>
          <w:sz w:val="30"/>
          <w:szCs w:val="30"/>
        </w:rPr>
        <w:t>31</w:t>
      </w:r>
      <w:r w:rsidR="00FC2B6F" w:rsidRPr="00C1160E">
        <w:rPr>
          <w:rFonts w:ascii="Angsana New" w:hAnsi="Angsana New"/>
          <w:sz w:val="30"/>
          <w:szCs w:val="30"/>
          <w:cs/>
        </w:rPr>
        <w:t xml:space="preserve"> </w:t>
      </w:r>
      <w:r w:rsidR="00FC2B6F" w:rsidRPr="00C1160E">
        <w:rPr>
          <w:rFonts w:ascii="Angsana New" w:hAnsi="Angsana New" w:hint="cs"/>
          <w:sz w:val="30"/>
          <w:szCs w:val="30"/>
          <w:cs/>
        </w:rPr>
        <w:t>ธันวาคม</w:t>
      </w:r>
      <w:r w:rsidR="00FC2B6F" w:rsidRPr="00C1160E">
        <w:rPr>
          <w:rFonts w:ascii="Angsana New" w:hAnsi="Angsana New"/>
          <w:sz w:val="30"/>
          <w:szCs w:val="30"/>
          <w:cs/>
        </w:rPr>
        <w:t xml:space="preserve"> </w:t>
      </w:r>
      <w:r w:rsidR="00BE7416" w:rsidRPr="00C1160E">
        <w:rPr>
          <w:rFonts w:ascii="Angsana New" w:hAnsi="Angsana New"/>
          <w:sz w:val="30"/>
          <w:szCs w:val="30"/>
        </w:rPr>
        <w:t>2568</w:t>
      </w:r>
    </w:p>
    <w:p w14:paraId="25A6B865" w14:textId="77777777" w:rsidR="00C8565E" w:rsidRPr="00C1160E" w:rsidRDefault="00C8565E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C1160E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778A85B" w14:textId="4C0C8965" w:rsidR="00C61BCB" w:rsidRPr="00C1160E" w:rsidRDefault="00F96459" w:rsidP="002E53F2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C1160E">
        <w:rPr>
          <w:rFonts w:ascii="Angsana New" w:hAnsi="Angsana New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3ADF632E" w14:textId="77777777" w:rsidR="00815BA9" w:rsidRPr="00C1160E" w:rsidRDefault="00815BA9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8"/>
          <w:szCs w:val="28"/>
          <w:cs/>
        </w:rPr>
      </w:pPr>
    </w:p>
    <w:p w14:paraId="576BAC1C" w14:textId="14EB3477" w:rsidR="0068161C" w:rsidRPr="00C1160E" w:rsidRDefault="0068161C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C1160E">
        <w:rPr>
          <w:rFonts w:ascii="Angsana New" w:hAnsi="Angsana New"/>
          <w:b/>
          <w:sz w:val="30"/>
          <w:szCs w:val="30"/>
          <w:cs/>
        </w:rPr>
        <w:t>ความสัมพันธ์ที่มีกับ</w:t>
      </w:r>
      <w:r w:rsidR="00D45B4F" w:rsidRPr="00C1160E">
        <w:rPr>
          <w:rFonts w:ascii="Angsana New" w:hAnsi="Angsana New" w:hint="cs"/>
          <w:b/>
          <w:sz w:val="30"/>
          <w:szCs w:val="30"/>
          <w:cs/>
        </w:rPr>
        <w:t>กิจการร่วมค้าและ</w:t>
      </w:r>
      <w:r w:rsidRPr="00C1160E">
        <w:rPr>
          <w:rFonts w:ascii="Angsana New" w:hAnsi="Angsana New"/>
          <w:b/>
          <w:sz w:val="30"/>
          <w:szCs w:val="30"/>
          <w:cs/>
        </w:rPr>
        <w:t>บริษัทย่อย</w:t>
      </w:r>
      <w:r w:rsidRPr="00C1160E">
        <w:rPr>
          <w:rFonts w:ascii="Angsana New" w:hAnsi="Angsana New" w:hint="cs"/>
          <w:b/>
          <w:sz w:val="30"/>
          <w:szCs w:val="30"/>
          <w:cs/>
        </w:rPr>
        <w:t>ที่มีการเปลี่ยนแปลงอย่างมีสาระสำคัญ</w:t>
      </w:r>
      <w:r w:rsidRPr="00C1160E">
        <w:rPr>
          <w:rFonts w:ascii="Angsana New" w:hAnsi="Angsana New"/>
          <w:b/>
          <w:sz w:val="30"/>
          <w:szCs w:val="30"/>
          <w:cs/>
        </w:rPr>
        <w:t xml:space="preserve"> ได้เปิดเผยในหมายเหตุ</w:t>
      </w:r>
      <w:r w:rsidR="00D45B4F" w:rsidRPr="00C1160E">
        <w:rPr>
          <w:rFonts w:ascii="Angsana New" w:hAnsi="Angsana New"/>
          <w:b/>
          <w:sz w:val="30"/>
          <w:szCs w:val="30"/>
        </w:rPr>
        <w:br/>
      </w:r>
      <w:r w:rsidRPr="00C1160E">
        <w:rPr>
          <w:rFonts w:ascii="Angsana New" w:hAnsi="Angsana New"/>
          <w:b/>
          <w:sz w:val="30"/>
          <w:szCs w:val="30"/>
          <w:cs/>
        </w:rPr>
        <w:t xml:space="preserve">ข้อ </w:t>
      </w:r>
      <w:r w:rsidR="00BE7416" w:rsidRPr="00C1160E">
        <w:rPr>
          <w:rFonts w:ascii="Angsana New" w:hAnsi="Angsana New"/>
          <w:bCs/>
          <w:sz w:val="30"/>
          <w:szCs w:val="30"/>
        </w:rPr>
        <w:t>4</w:t>
      </w:r>
      <w:r w:rsidRPr="00C1160E">
        <w:rPr>
          <w:rFonts w:ascii="Angsana New" w:hAnsi="Angsana New"/>
          <w:bCs/>
          <w:sz w:val="30"/>
          <w:szCs w:val="30"/>
        </w:rPr>
        <w:t xml:space="preserve"> </w:t>
      </w:r>
      <w:r w:rsidR="00D45B4F" w:rsidRPr="00C1160E">
        <w:rPr>
          <w:rFonts w:ascii="Angsana New" w:hAnsi="Angsana New" w:hint="cs"/>
          <w:b/>
          <w:sz w:val="30"/>
          <w:szCs w:val="30"/>
          <w:cs/>
        </w:rPr>
        <w:t>และ</w:t>
      </w:r>
      <w:r w:rsidR="00D45B4F" w:rsidRPr="00C1160E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BE7416" w:rsidRPr="00C1160E">
        <w:rPr>
          <w:rFonts w:ascii="Angsana New" w:hAnsi="Angsana New"/>
          <w:bCs/>
          <w:sz w:val="30"/>
          <w:szCs w:val="30"/>
        </w:rPr>
        <w:t>5</w:t>
      </w:r>
      <w:r w:rsidR="00D45B4F" w:rsidRPr="00C1160E">
        <w:rPr>
          <w:rFonts w:ascii="Angsana New" w:hAnsi="Angsana New"/>
          <w:bCs/>
          <w:sz w:val="30"/>
          <w:szCs w:val="30"/>
        </w:rPr>
        <w:t xml:space="preserve"> </w:t>
      </w:r>
      <w:r w:rsidRPr="00C1160E">
        <w:rPr>
          <w:rFonts w:ascii="Angsana New" w:hAnsi="Angsana New"/>
          <w:b/>
          <w:sz w:val="30"/>
          <w:szCs w:val="30"/>
          <w:cs/>
        </w:rPr>
        <w:t>สำหรับบุคคลหรือกิจการอื่นที่เกี่ยวข้องกัน</w:t>
      </w:r>
      <w:r w:rsidR="00F53DCC" w:rsidRPr="00C1160E">
        <w:rPr>
          <w:rFonts w:ascii="Angsana New" w:hAnsi="Angsana New" w:hint="cs"/>
          <w:b/>
          <w:sz w:val="30"/>
          <w:szCs w:val="30"/>
          <w:cs/>
        </w:rPr>
        <w:t>ที่ความสัมพันธ์เปลี่ยนแปลงอย่างมีสาระสำคัญและก</w:t>
      </w:r>
      <w:r w:rsidRPr="00C1160E">
        <w:rPr>
          <w:rFonts w:ascii="Angsana New" w:hAnsi="Angsana New"/>
          <w:b/>
          <w:sz w:val="30"/>
          <w:szCs w:val="30"/>
          <w:cs/>
        </w:rPr>
        <w:t>ลุ่มบริษัทมีรายการระหว่างกันที่มีนัยสำคัญในระหว่างงวดมีดังต่อไปนี้</w:t>
      </w:r>
    </w:p>
    <w:p w14:paraId="08A7AE0B" w14:textId="77777777" w:rsidR="00960E84" w:rsidRPr="00C1160E" w:rsidRDefault="00960E84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312" w:type="dxa"/>
        <w:tblInd w:w="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0"/>
        <w:gridCol w:w="1863"/>
        <w:gridCol w:w="3579"/>
      </w:tblGrid>
      <w:tr w:rsidR="0010014D" w:rsidRPr="00C1160E" w14:paraId="476C57EC" w14:textId="77777777" w:rsidTr="0070681D">
        <w:trPr>
          <w:trHeight w:val="767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DC46D" w14:textId="3BD239AE" w:rsidR="00F15296" w:rsidRPr="00C1160E" w:rsidRDefault="00F1529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7A754A08" w14:textId="77777777" w:rsidR="00F15296" w:rsidRPr="00C1160E" w:rsidRDefault="00F15296" w:rsidP="002E53F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00A61D34" w14:textId="77777777" w:rsidR="00F15296" w:rsidRPr="00C1160E" w:rsidRDefault="00F1529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B16F3" w14:textId="77777777" w:rsidR="00F15296" w:rsidRPr="00C1160E" w:rsidRDefault="00F1529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10014D" w:rsidRPr="00C1160E" w14:paraId="25CD6ACC" w14:textId="77777777" w:rsidTr="0070681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275D07A" w14:textId="34F0CE89" w:rsidR="00213599" w:rsidRPr="00C1160E" w:rsidRDefault="0021359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1160E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1CCBA6B3" w14:textId="760BAAC1" w:rsidR="00213599" w:rsidRPr="00C1160E" w:rsidRDefault="0021359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1160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4BC6D45A" w14:textId="78EC844A" w:rsidR="00213599" w:rsidRPr="00C1160E" w:rsidRDefault="0021359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6" w:hanging="166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1160E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บุคคลที่มีอำนาจและความรับผิดชอบการวางแผนสั่งการและควบคุมกิจกรรม</w:t>
            </w:r>
            <w:r w:rsidR="002F7EB8" w:rsidRPr="00C1160E">
              <w:rPr>
                <w:rFonts w:ascii="Angsana New" w:hAnsi="Angsana New"/>
                <w:sz w:val="30"/>
                <w:szCs w:val="30"/>
              </w:rPr>
              <w:br/>
            </w:r>
            <w:r w:rsidRPr="00C1160E">
              <w:rPr>
                <w:rFonts w:ascii="Angsana New" w:hAnsi="Angsana New"/>
                <w:sz w:val="30"/>
                <w:szCs w:val="30"/>
                <w:cs/>
              </w:rPr>
              <w:t>ต่าง</w:t>
            </w:r>
            <w:r w:rsidR="002F7EB8" w:rsidRPr="00C116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1160E">
              <w:rPr>
                <w:rFonts w:ascii="Angsana New" w:hAnsi="Angsana New"/>
                <w:sz w:val="30"/>
                <w:szCs w:val="30"/>
                <w:cs/>
              </w:rPr>
              <w:t>ๆ ของกิจการไม่ว่าทางตรงหรือทางอ้อม ทั้งนี้ รวมถึงกรรมการของกลุ่ม</w:t>
            </w:r>
            <w:r w:rsidRPr="00C1160E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(ไม่ว่าจะทำหน้าที่ในระดับบริหารหรือไม่)</w:t>
            </w:r>
          </w:p>
        </w:tc>
      </w:tr>
      <w:tr w:rsidR="0010014D" w:rsidRPr="00C1160E" w14:paraId="1995684E" w14:textId="77777777" w:rsidTr="0070681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ADF71CF" w14:textId="77A98FF8" w:rsidR="00F133F6" w:rsidRPr="00C1160E" w:rsidRDefault="00BA759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0" w:hanging="13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C1160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1160E">
              <w:rPr>
                <w:rFonts w:asciiTheme="majorBidi" w:hAnsiTheme="majorBidi" w:hint="cs"/>
                <w:sz w:val="30"/>
                <w:szCs w:val="30"/>
                <w:cs/>
              </w:rPr>
              <w:t>คอฟฟี่</w:t>
            </w:r>
            <w:r w:rsidRPr="00C1160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1160E">
              <w:rPr>
                <w:rFonts w:asciiTheme="majorBidi" w:hAnsiTheme="majorBidi" w:hint="cs"/>
                <w:sz w:val="30"/>
                <w:szCs w:val="30"/>
                <w:cs/>
              </w:rPr>
              <w:t>คอนเซ็ปต์</w:t>
            </w:r>
            <w:r w:rsidRPr="00C1160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1160E">
              <w:rPr>
                <w:rFonts w:asciiTheme="majorBidi" w:hAnsiTheme="majorBidi" w:hint="cs"/>
                <w:sz w:val="30"/>
                <w:szCs w:val="30"/>
                <w:cs/>
              </w:rPr>
              <w:t>รีเทล</w:t>
            </w:r>
            <w:r w:rsidRPr="00C1160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1160E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191E0E82" w14:textId="780A54ED" w:rsidR="00F133F6" w:rsidRPr="00C1160E" w:rsidRDefault="00F133F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311F51E4" w14:textId="134F5416" w:rsidR="00F133F6" w:rsidRPr="00C1160E" w:rsidRDefault="00F133F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99" w:hanging="27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1160E">
              <w:rPr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10014D" w:rsidRPr="00C1160E" w14:paraId="3D21913D" w14:textId="77777777" w:rsidTr="0070681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F755F24" w14:textId="5A15645F" w:rsidR="00F133F6" w:rsidRPr="00C1160E" w:rsidRDefault="00B251CF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C1160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1160E">
              <w:rPr>
                <w:rFonts w:asciiTheme="majorBidi" w:hAnsiTheme="majorBidi" w:hint="cs"/>
                <w:sz w:val="30"/>
                <w:szCs w:val="30"/>
                <w:cs/>
              </w:rPr>
              <w:t>รีเทล</w:t>
            </w:r>
            <w:r w:rsidRPr="00C1160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1160E">
              <w:rPr>
                <w:rFonts w:asciiTheme="majorBidi" w:hAnsiTheme="majorBidi" w:hint="cs"/>
                <w:sz w:val="30"/>
                <w:szCs w:val="30"/>
                <w:cs/>
              </w:rPr>
              <w:t>เวิลด์</w:t>
            </w:r>
            <w:r w:rsidRPr="00C1160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BE7416" w:rsidRPr="00C1160E">
              <w:rPr>
                <w:rFonts w:asciiTheme="majorBidi" w:hAnsiTheme="majorBidi"/>
                <w:sz w:val="30"/>
                <w:szCs w:val="30"/>
              </w:rPr>
              <w:t>2</w:t>
            </w:r>
            <w:r w:rsidRPr="00C1160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1160E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54CFDD57" w14:textId="4F2495D5" w:rsidR="00F133F6" w:rsidRPr="00C1160E" w:rsidRDefault="00F133F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456B36C9" w14:textId="00CF5BBE" w:rsidR="00F133F6" w:rsidRPr="00C1160E" w:rsidRDefault="00F133F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1160E">
              <w:rPr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10014D" w:rsidRPr="00C1160E" w14:paraId="47F64B1B" w14:textId="77777777" w:rsidTr="0070681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8D2A933" w14:textId="40B4CA8F" w:rsidR="00F133F6" w:rsidRPr="00C1160E" w:rsidRDefault="00B251CF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C1160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1160E">
              <w:rPr>
                <w:rFonts w:asciiTheme="majorBidi" w:hAnsiTheme="majorBidi" w:hint="cs"/>
                <w:sz w:val="30"/>
                <w:szCs w:val="30"/>
                <w:cs/>
              </w:rPr>
              <w:t>ที</w:t>
            </w:r>
            <w:r w:rsidRPr="00C1160E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C1160E">
              <w:rPr>
                <w:rFonts w:asciiTheme="majorBidi" w:hAnsiTheme="majorBidi" w:hint="cs"/>
                <w:sz w:val="30"/>
                <w:szCs w:val="30"/>
                <w:cs/>
              </w:rPr>
              <w:t>ซี</w:t>
            </w:r>
            <w:r w:rsidRPr="00C1160E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C1160E">
              <w:rPr>
                <w:rFonts w:asciiTheme="majorBidi" w:hAnsiTheme="majorBidi" w:hint="cs"/>
                <w:sz w:val="30"/>
                <w:szCs w:val="30"/>
                <w:cs/>
              </w:rPr>
              <w:t>ซี</w:t>
            </w:r>
            <w:r w:rsidRPr="00C1160E">
              <w:rPr>
                <w:rFonts w:asciiTheme="majorBidi" w:hAnsiTheme="majorBidi"/>
                <w:sz w:val="30"/>
                <w:szCs w:val="30"/>
                <w:cs/>
              </w:rPr>
              <w:t xml:space="preserve">. </w:t>
            </w:r>
            <w:r w:rsidRPr="00C1160E">
              <w:rPr>
                <w:rFonts w:asciiTheme="majorBidi" w:hAnsiTheme="majorBidi" w:hint="cs"/>
                <w:sz w:val="30"/>
                <w:szCs w:val="30"/>
                <w:cs/>
              </w:rPr>
              <w:t>เทคโนโลยี</w:t>
            </w:r>
            <w:r w:rsidRPr="00C1160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1160E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44B2005D" w14:textId="10807E4A" w:rsidR="00F133F6" w:rsidRPr="00C1160E" w:rsidRDefault="00F133F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7BC4CCEB" w14:textId="0EA3B800" w:rsidR="00F133F6" w:rsidRPr="00C1160E" w:rsidRDefault="00F133F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1160E">
              <w:rPr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10014D" w:rsidRPr="00C1160E" w14:paraId="216B7478" w14:textId="77777777" w:rsidTr="0070681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0CE54D5" w14:textId="77777777" w:rsidR="00032839" w:rsidRPr="00C1160E" w:rsidRDefault="0003283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C1160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1160E">
              <w:rPr>
                <w:rFonts w:asciiTheme="majorBidi" w:hAnsiTheme="majorBidi" w:hint="cs"/>
                <w:sz w:val="30"/>
                <w:szCs w:val="30"/>
                <w:cs/>
              </w:rPr>
              <w:t>เดอะ</w:t>
            </w:r>
            <w:r w:rsidRPr="00C1160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1160E">
              <w:rPr>
                <w:rFonts w:asciiTheme="majorBidi" w:hAnsiTheme="majorBidi" w:hint="cs"/>
                <w:sz w:val="30"/>
                <w:szCs w:val="30"/>
                <w:cs/>
              </w:rPr>
              <w:t>คิวเอสอาร์</w:t>
            </w:r>
            <w:r w:rsidRPr="00C1160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1160E">
              <w:rPr>
                <w:rFonts w:asciiTheme="majorBidi" w:hAnsiTheme="majorBidi" w:hint="cs"/>
                <w:sz w:val="30"/>
                <w:szCs w:val="30"/>
                <w:cs/>
              </w:rPr>
              <w:t>ออฟ</w:t>
            </w:r>
            <w:r w:rsidRPr="00C1160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1160E">
              <w:rPr>
                <w:rFonts w:asciiTheme="majorBidi" w:hAnsiTheme="majorBidi" w:hint="cs"/>
                <w:sz w:val="30"/>
                <w:szCs w:val="30"/>
                <w:cs/>
              </w:rPr>
              <w:t>เอเชีย</w:t>
            </w:r>
            <w:r w:rsidRPr="00C1160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1160E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1699476C" w14:textId="77777777" w:rsidR="00032839" w:rsidRPr="00C1160E" w:rsidRDefault="0003283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1155BE1F" w14:textId="77777777" w:rsidR="00032839" w:rsidRPr="00C1160E" w:rsidRDefault="0003283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10014D" w:rsidRPr="00C1160E" w14:paraId="3893A8D4" w14:textId="77777777" w:rsidTr="0070681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BCD90B7" w14:textId="2B9E5E5D" w:rsidR="008254C1" w:rsidRPr="00C1160E" w:rsidRDefault="008254C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C1160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1160E">
              <w:rPr>
                <w:rFonts w:asciiTheme="majorBidi" w:hAnsiTheme="majorBidi" w:hint="cs"/>
                <w:sz w:val="30"/>
                <w:szCs w:val="30"/>
                <w:cs/>
              </w:rPr>
              <w:t>ทิพย์พัฒน</w:t>
            </w:r>
            <w:r w:rsidRPr="00C1160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1160E">
              <w:rPr>
                <w:rFonts w:asciiTheme="majorBidi" w:hAnsiTheme="majorBidi" w:hint="cs"/>
                <w:sz w:val="30"/>
                <w:szCs w:val="30"/>
                <w:cs/>
              </w:rPr>
              <w:t>อาร์เขต</w:t>
            </w:r>
            <w:r w:rsidRPr="00C1160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1160E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2835A9CD" w14:textId="1AD640D2" w:rsidR="008254C1" w:rsidRPr="00C1160E" w:rsidRDefault="008254C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2DBFF7D6" w14:textId="288165FF" w:rsidR="008254C1" w:rsidRPr="00C1160E" w:rsidRDefault="008254C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sz w:val="30"/>
                <w:szCs w:val="30"/>
                <w:cs/>
              </w:rPr>
            </w:pPr>
            <w:r w:rsidRPr="00C1160E">
              <w:rPr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10014D" w:rsidRPr="00C1160E" w14:paraId="7FDDE4D9" w14:textId="77777777" w:rsidTr="0070681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09E2F8F" w14:textId="094BE42F" w:rsidR="00F133F6" w:rsidRPr="00C1160E" w:rsidRDefault="00FB59B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C1160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1160E">
              <w:rPr>
                <w:rFonts w:asciiTheme="majorBidi" w:hAnsiTheme="majorBidi" w:hint="cs"/>
                <w:sz w:val="30"/>
                <w:szCs w:val="30"/>
                <w:cs/>
              </w:rPr>
              <w:t>วัฒนพัฒน์เทรดดิ้ง</w:t>
            </w:r>
            <w:r w:rsidRPr="00C1160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1160E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2F935C96" w14:textId="1EBEBB5E" w:rsidR="00F133F6" w:rsidRPr="00C1160E" w:rsidRDefault="00F133F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4353C5F3" w14:textId="7A36C072" w:rsidR="00F133F6" w:rsidRPr="00C1160E" w:rsidRDefault="00F133F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10014D" w:rsidRPr="00C1160E" w14:paraId="0FD368C0" w14:textId="77777777" w:rsidTr="0070681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97EDCC8" w14:textId="42A2DC01" w:rsidR="00F133F6" w:rsidRPr="00C1160E" w:rsidRDefault="00FB59B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C1160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1160E">
              <w:rPr>
                <w:rFonts w:asciiTheme="majorBidi" w:hAnsiTheme="majorBidi" w:hint="cs"/>
                <w:sz w:val="30"/>
                <w:szCs w:val="30"/>
                <w:cs/>
              </w:rPr>
              <w:t>แอสเสท</w:t>
            </w:r>
            <w:r w:rsidRPr="00C1160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1160E">
              <w:rPr>
                <w:rFonts w:asciiTheme="majorBidi" w:hAnsiTheme="majorBidi" w:hint="cs"/>
                <w:sz w:val="30"/>
                <w:szCs w:val="30"/>
                <w:cs/>
              </w:rPr>
              <w:t>เวิรด์</w:t>
            </w:r>
            <w:r w:rsidRPr="00C1160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1160E">
              <w:rPr>
                <w:rFonts w:asciiTheme="majorBidi" w:hAnsiTheme="majorBidi" w:hint="cs"/>
                <w:sz w:val="30"/>
                <w:szCs w:val="30"/>
                <w:cs/>
              </w:rPr>
              <w:t>เวกซ์</w:t>
            </w:r>
            <w:r w:rsidRPr="00C1160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1160E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62E8883F" w14:textId="12DF6595" w:rsidR="00F133F6" w:rsidRPr="00C1160E" w:rsidRDefault="00F133F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0DBFBD72" w14:textId="44BC3A06" w:rsidR="00F133F6" w:rsidRPr="00C1160E" w:rsidRDefault="00F133F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sz w:val="30"/>
                <w:szCs w:val="30"/>
                <w:cs/>
              </w:rPr>
              <w:t>มีผู้ถือหุ้นรายใหญ่</w:t>
            </w:r>
            <w:r w:rsidR="00FB59B6" w:rsidRPr="00C1160E">
              <w:rPr>
                <w:rFonts w:hint="cs"/>
                <w:sz w:val="30"/>
                <w:szCs w:val="30"/>
                <w:cs/>
              </w:rPr>
              <w:t>สูงสุดร่วมกันและมีกรรมการ</w:t>
            </w:r>
            <w:r w:rsidRPr="00C1160E">
              <w:rPr>
                <w:sz w:val="30"/>
                <w:szCs w:val="30"/>
                <w:cs/>
              </w:rPr>
              <w:t>ร่วมกัน</w:t>
            </w:r>
          </w:p>
        </w:tc>
      </w:tr>
      <w:tr w:rsidR="0010014D" w:rsidRPr="00C1160E" w14:paraId="41C780C0" w14:textId="77777777" w:rsidTr="0070681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ACF5ECF" w14:textId="550F2A58" w:rsidR="00F133F6" w:rsidRPr="00C1160E" w:rsidRDefault="00FB59B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C1160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1160E">
              <w:rPr>
                <w:rFonts w:asciiTheme="majorBidi" w:hAnsiTheme="majorBidi" w:hint="cs"/>
                <w:sz w:val="30"/>
                <w:szCs w:val="30"/>
                <w:cs/>
              </w:rPr>
              <w:t>เบอร์ลี่</w:t>
            </w:r>
            <w:r w:rsidRPr="00C1160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1160E">
              <w:rPr>
                <w:rFonts w:asciiTheme="majorBidi" w:hAnsiTheme="majorBidi" w:hint="cs"/>
                <w:sz w:val="30"/>
                <w:szCs w:val="30"/>
                <w:cs/>
              </w:rPr>
              <w:t>ยุคเกอร์</w:t>
            </w:r>
            <w:r w:rsidRPr="00C1160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1160E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C1160E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C1160E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C1160E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107518E6" w14:textId="7E3297B8" w:rsidR="00F133F6" w:rsidRPr="00C1160E" w:rsidRDefault="00F133F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7748E008" w14:textId="502DE86E" w:rsidR="00F133F6" w:rsidRPr="00C1160E" w:rsidRDefault="00F133F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sz w:val="30"/>
                <w:szCs w:val="30"/>
                <w:cs/>
              </w:rPr>
              <w:t>มีผู้ถือหุ้นรายใหญ่</w:t>
            </w:r>
            <w:r w:rsidR="00B42AC4" w:rsidRPr="00C1160E">
              <w:rPr>
                <w:rFonts w:hint="cs"/>
                <w:sz w:val="30"/>
                <w:szCs w:val="30"/>
                <w:cs/>
              </w:rPr>
              <w:t>สูงสุดร่วมกันและมีกรรมการ</w:t>
            </w:r>
            <w:r w:rsidRPr="00C1160E">
              <w:rPr>
                <w:sz w:val="30"/>
                <w:szCs w:val="30"/>
                <w:cs/>
              </w:rPr>
              <w:t>ร่วมกัน</w:t>
            </w:r>
          </w:p>
        </w:tc>
      </w:tr>
      <w:tr w:rsidR="0010014D" w:rsidRPr="00C1160E" w14:paraId="689906EF" w14:textId="77777777" w:rsidTr="0070681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BCEEB8B" w14:textId="1D0D0173" w:rsidR="00C01D34" w:rsidRPr="00C1160E" w:rsidRDefault="00FB59B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C1160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1160E">
              <w:rPr>
                <w:rFonts w:asciiTheme="majorBidi" w:hAnsiTheme="majorBidi" w:hint="cs"/>
                <w:sz w:val="30"/>
                <w:szCs w:val="30"/>
                <w:cs/>
              </w:rPr>
              <w:t>บิ๊กซี</w:t>
            </w:r>
            <w:r w:rsidRPr="00C1160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1160E">
              <w:rPr>
                <w:rFonts w:asciiTheme="majorBidi" w:hAnsiTheme="majorBidi" w:hint="cs"/>
                <w:sz w:val="30"/>
                <w:szCs w:val="30"/>
                <w:cs/>
              </w:rPr>
              <w:t>ซูเปอร์เซ็นเตอร์</w:t>
            </w:r>
            <w:r w:rsidRPr="00C1160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1160E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C1160E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C1160E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C1160E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0C2EFE94" w14:textId="7733748B" w:rsidR="00C01D34" w:rsidRPr="00C1160E" w:rsidRDefault="00C01D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01E92765" w14:textId="666F1F1C" w:rsidR="00C01D34" w:rsidRPr="00C1160E" w:rsidRDefault="002A113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10014D" w:rsidRPr="00C1160E" w14:paraId="2FF416B7" w14:textId="77777777" w:rsidTr="0070681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BC21888" w14:textId="2D4D95B3" w:rsidR="00F133F6" w:rsidRPr="00C1160E" w:rsidRDefault="00FB59B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3" w:hanging="16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C1160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1160E">
              <w:rPr>
                <w:rFonts w:asciiTheme="majorBidi" w:hAnsiTheme="majorBidi" w:hint="cs"/>
                <w:sz w:val="30"/>
                <w:szCs w:val="30"/>
                <w:cs/>
              </w:rPr>
              <w:t>คริสตอลลา</w:t>
            </w:r>
            <w:r w:rsidRPr="00C1160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1160E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40341124" w14:textId="15E10746" w:rsidR="00F133F6" w:rsidRPr="00C1160E" w:rsidRDefault="00F133F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288275F6" w14:textId="49B06BB3" w:rsidR="00F133F6" w:rsidRPr="00C1160E" w:rsidRDefault="00F133F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1160E">
              <w:rPr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10014D" w:rsidRPr="00C1160E" w14:paraId="5A0BFD51" w14:textId="77777777" w:rsidTr="0070681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3832C5" w14:textId="27A74D13" w:rsidR="00032839" w:rsidRPr="00C1160E" w:rsidRDefault="009965CF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4"/>
                <w:tab w:val="left" w:pos="540"/>
              </w:tabs>
              <w:spacing w:line="240" w:lineRule="auto"/>
              <w:ind w:left="159" w:hanging="15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C1160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1160E">
              <w:rPr>
                <w:rFonts w:asciiTheme="majorBidi" w:hAnsiTheme="majorBidi" w:hint="cs"/>
                <w:sz w:val="30"/>
                <w:szCs w:val="30"/>
                <w:cs/>
              </w:rPr>
              <w:t>โฮเรก้า</w:t>
            </w:r>
            <w:r w:rsidRPr="00C1160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1160E">
              <w:rPr>
                <w:rFonts w:asciiTheme="majorBidi" w:hAnsiTheme="majorBidi" w:hint="cs"/>
                <w:sz w:val="30"/>
                <w:szCs w:val="30"/>
                <w:cs/>
              </w:rPr>
              <w:t>แมเนจเม้นท์</w:t>
            </w:r>
            <w:r w:rsidRPr="00C1160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1160E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02009326" w14:textId="77777777" w:rsidR="00032839" w:rsidRPr="00C1160E" w:rsidRDefault="0003283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6B19DBA3" w14:textId="77777777" w:rsidR="00032839" w:rsidRPr="00C1160E" w:rsidRDefault="0003283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462D8C" w:rsidRPr="00C1160E" w14:paraId="22DA4258" w14:textId="77777777" w:rsidTr="0070681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9A81B56" w14:textId="381B31E2" w:rsidR="00462D8C" w:rsidRPr="00C1160E" w:rsidRDefault="00462D8C" w:rsidP="0046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/>
                <w:sz w:val="30"/>
                <w:szCs w:val="30"/>
                <w:cs/>
              </w:rPr>
              <w:t>บริษัท อินทรประกันภัย จำกัด (มหาชน)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612D65B7" w14:textId="0E24997C" w:rsidR="00462D8C" w:rsidRPr="00C1160E" w:rsidRDefault="00462D8C" w:rsidP="0046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25A41584" w14:textId="2D20D9A1" w:rsidR="00462D8C" w:rsidRPr="00C1160E" w:rsidRDefault="00462D8C" w:rsidP="0046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sz w:val="30"/>
                <w:szCs w:val="30"/>
                <w:cs/>
              </w:rPr>
            </w:pPr>
            <w:r w:rsidRPr="00C1160E">
              <w:rPr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10014D" w:rsidRPr="00C1160E" w14:paraId="0F9B7708" w14:textId="77777777" w:rsidTr="0070681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21834BC" w14:textId="4B1C7BF5" w:rsidR="00F133F6" w:rsidRPr="00C1160E" w:rsidRDefault="00FB59B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hint="cs"/>
                <w:sz w:val="30"/>
                <w:szCs w:val="30"/>
                <w:cs/>
              </w:rPr>
              <w:lastRenderedPageBreak/>
              <w:t>บริษัท</w:t>
            </w:r>
            <w:r w:rsidRPr="00C1160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1160E">
              <w:rPr>
                <w:rFonts w:asciiTheme="majorBidi" w:hAnsiTheme="majorBidi" w:hint="cs"/>
                <w:sz w:val="30"/>
                <w:szCs w:val="30"/>
                <w:cs/>
              </w:rPr>
              <w:t>อาคเนย์ประกันชีวิต</w:t>
            </w:r>
            <w:r w:rsidRPr="00C1160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1160E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C1160E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C1160E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C1160E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35ABEA5D" w14:textId="74E0BE26" w:rsidR="00F133F6" w:rsidRPr="00C1160E" w:rsidRDefault="00F133F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1F4AB200" w14:textId="4E827FAD" w:rsidR="00F133F6" w:rsidRPr="00C1160E" w:rsidRDefault="00F133F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1160E">
              <w:rPr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10014D" w:rsidRPr="00C1160E" w14:paraId="38BB557F" w14:textId="77777777" w:rsidTr="0070681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71FD67A" w14:textId="5FC96736" w:rsidR="00F133F6" w:rsidRPr="00C1160E" w:rsidRDefault="00AF372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4" w:hanging="13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C1160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1160E">
              <w:rPr>
                <w:rFonts w:asciiTheme="majorBidi" w:hAnsiTheme="majorBidi" w:hint="cs"/>
                <w:sz w:val="30"/>
                <w:szCs w:val="30"/>
                <w:cs/>
              </w:rPr>
              <w:t>ทีซีซี</w:t>
            </w:r>
            <w:r w:rsidRPr="00C1160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1160E">
              <w:rPr>
                <w:rFonts w:asciiTheme="majorBidi" w:hAnsiTheme="majorBidi" w:hint="cs"/>
                <w:sz w:val="30"/>
                <w:szCs w:val="30"/>
                <w:cs/>
              </w:rPr>
              <w:t>แลนด์</w:t>
            </w:r>
            <w:r w:rsidRPr="00C1160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1160E">
              <w:rPr>
                <w:rFonts w:asciiTheme="majorBidi" w:hAnsiTheme="majorBidi" w:hint="cs"/>
                <w:sz w:val="30"/>
                <w:szCs w:val="30"/>
                <w:cs/>
              </w:rPr>
              <w:t>อินเตอร์เนชั่นแนล</w:t>
            </w:r>
            <w:r w:rsidRPr="00C1160E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C1160E">
              <w:rPr>
                <w:rFonts w:asciiTheme="majorBidi" w:hAnsiTheme="majorBidi" w:hint="cs"/>
                <w:sz w:val="30"/>
                <w:szCs w:val="30"/>
                <w:cs/>
              </w:rPr>
              <w:t>ประเทศไทย</w:t>
            </w:r>
            <w:r w:rsidRPr="00C1160E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C1160E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2B73F25E" w14:textId="6CEBC112" w:rsidR="00F133F6" w:rsidRPr="00C1160E" w:rsidRDefault="00F133F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1A25D725" w14:textId="7874E41D" w:rsidR="00F133F6" w:rsidRPr="00C1160E" w:rsidRDefault="00F133F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8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1160E">
              <w:rPr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07431D" w:rsidRPr="00C1160E" w14:paraId="470D5603" w14:textId="77777777" w:rsidTr="0070681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B09C917" w14:textId="3BAAAE53" w:rsidR="0007431D" w:rsidRPr="00C1160E" w:rsidRDefault="0007431D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4" w:hanging="134"/>
              <w:jc w:val="thaiDistribute"/>
              <w:rPr>
                <w:sz w:val="30"/>
                <w:szCs w:val="30"/>
                <w:cs/>
              </w:rPr>
            </w:pPr>
            <w:r w:rsidRPr="00C1160E">
              <w:rPr>
                <w:rFonts w:hint="cs"/>
                <w:sz w:val="30"/>
                <w:szCs w:val="30"/>
                <w:cs/>
              </w:rPr>
              <w:t>บริษัท</w:t>
            </w:r>
            <w:r w:rsidRPr="00C1160E">
              <w:rPr>
                <w:sz w:val="30"/>
                <w:szCs w:val="30"/>
                <w:cs/>
              </w:rPr>
              <w:t xml:space="preserve"> </w:t>
            </w:r>
            <w:r w:rsidRPr="00C1160E">
              <w:rPr>
                <w:rFonts w:hint="cs"/>
                <w:sz w:val="30"/>
                <w:szCs w:val="30"/>
                <w:cs/>
              </w:rPr>
              <w:t>ไทยเบฟเวอเรจ</w:t>
            </w:r>
            <w:r w:rsidRPr="00C1160E">
              <w:rPr>
                <w:sz w:val="30"/>
                <w:szCs w:val="30"/>
                <w:cs/>
              </w:rPr>
              <w:t xml:space="preserve"> </w:t>
            </w:r>
            <w:r w:rsidRPr="00C1160E">
              <w:rPr>
                <w:rFonts w:hint="cs"/>
                <w:sz w:val="30"/>
                <w:szCs w:val="30"/>
                <w:cs/>
              </w:rPr>
              <w:t>จำกัด</w:t>
            </w:r>
            <w:r w:rsidRPr="00C1160E">
              <w:rPr>
                <w:sz w:val="30"/>
                <w:szCs w:val="30"/>
                <w:cs/>
              </w:rPr>
              <w:t xml:space="preserve"> (</w:t>
            </w:r>
            <w:r w:rsidRPr="00C1160E">
              <w:rPr>
                <w:rFonts w:hint="cs"/>
                <w:sz w:val="30"/>
                <w:szCs w:val="30"/>
                <w:cs/>
              </w:rPr>
              <w:t>มหาชน</w:t>
            </w:r>
            <w:r w:rsidRPr="00C1160E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61743894" w14:textId="321B4661" w:rsidR="0007431D" w:rsidRPr="00C1160E" w:rsidRDefault="0007431D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42AB7752" w14:textId="5B67D5F2" w:rsidR="0007431D" w:rsidRPr="00C1160E" w:rsidRDefault="0007431D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6" w:hanging="166"/>
              <w:jc w:val="thaiDistribute"/>
              <w:rPr>
                <w:sz w:val="30"/>
                <w:szCs w:val="30"/>
                <w:cs/>
              </w:rPr>
            </w:pPr>
            <w:r w:rsidRPr="00C1160E">
              <w:rPr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10014D" w:rsidRPr="00C1160E" w14:paraId="25AF0502" w14:textId="77777777" w:rsidTr="0070681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50C5480" w14:textId="369AF327" w:rsidR="00F133F6" w:rsidRPr="00C1160E" w:rsidRDefault="00AF372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4" w:hanging="134"/>
              <w:jc w:val="thaiDistribute"/>
              <w:rPr>
                <w:sz w:val="30"/>
                <w:szCs w:val="30"/>
                <w:cs/>
              </w:rPr>
            </w:pPr>
            <w:r w:rsidRPr="00C1160E">
              <w:rPr>
                <w:rFonts w:hint="cs"/>
                <w:sz w:val="30"/>
                <w:szCs w:val="30"/>
                <w:cs/>
              </w:rPr>
              <w:t>บริษัท</w:t>
            </w:r>
            <w:r w:rsidRPr="00C1160E">
              <w:rPr>
                <w:sz w:val="30"/>
                <w:szCs w:val="30"/>
                <w:cs/>
              </w:rPr>
              <w:t xml:space="preserve"> </w:t>
            </w:r>
            <w:r w:rsidRPr="00C1160E">
              <w:rPr>
                <w:rFonts w:asciiTheme="majorBidi" w:hAnsiTheme="majorBidi" w:hint="cs"/>
                <w:sz w:val="30"/>
                <w:szCs w:val="30"/>
                <w:cs/>
              </w:rPr>
              <w:t>เพาเวอร์</w:t>
            </w:r>
            <w:r w:rsidRPr="00C1160E">
              <w:rPr>
                <w:sz w:val="30"/>
                <w:szCs w:val="30"/>
                <w:cs/>
              </w:rPr>
              <w:t xml:space="preserve"> </w:t>
            </w:r>
            <w:r w:rsidRPr="00C1160E">
              <w:rPr>
                <w:rFonts w:hint="cs"/>
                <w:sz w:val="30"/>
                <w:szCs w:val="30"/>
                <w:cs/>
              </w:rPr>
              <w:t>โซลูชั่น</w:t>
            </w:r>
            <w:r w:rsidRPr="00C1160E">
              <w:rPr>
                <w:sz w:val="30"/>
                <w:szCs w:val="30"/>
                <w:cs/>
              </w:rPr>
              <w:t xml:space="preserve"> </w:t>
            </w:r>
            <w:r w:rsidRPr="00C1160E">
              <w:rPr>
                <w:rFonts w:hint="cs"/>
                <w:sz w:val="30"/>
                <w:szCs w:val="30"/>
                <w:cs/>
              </w:rPr>
              <w:t>เทคโนโลยี</w:t>
            </w:r>
            <w:r w:rsidRPr="00C1160E">
              <w:rPr>
                <w:sz w:val="30"/>
                <w:szCs w:val="30"/>
                <w:cs/>
              </w:rPr>
              <w:t xml:space="preserve"> </w:t>
            </w:r>
            <w:r w:rsidRPr="00C1160E">
              <w:rPr>
                <w:rFonts w:hint="cs"/>
                <w:sz w:val="30"/>
                <w:szCs w:val="30"/>
                <w:cs/>
              </w:rPr>
              <w:t>จำกัด</w:t>
            </w:r>
            <w:r w:rsidRPr="00C1160E">
              <w:rPr>
                <w:sz w:val="30"/>
                <w:szCs w:val="30"/>
                <w:cs/>
              </w:rPr>
              <w:t xml:space="preserve"> (</w:t>
            </w:r>
            <w:r w:rsidRPr="00C1160E">
              <w:rPr>
                <w:rFonts w:hint="cs"/>
                <w:sz w:val="30"/>
                <w:szCs w:val="30"/>
                <w:cs/>
              </w:rPr>
              <w:t>มหาชน</w:t>
            </w:r>
            <w:r w:rsidRPr="00C1160E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651284EB" w14:textId="0C709128" w:rsidR="00F133F6" w:rsidRPr="00C1160E" w:rsidRDefault="00F133F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12822415" w14:textId="6964AEC2" w:rsidR="00F133F6" w:rsidRPr="00C1160E" w:rsidRDefault="00F13BB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6" w:hanging="16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sz w:val="30"/>
                <w:szCs w:val="30"/>
                <w:cs/>
              </w:rPr>
              <w:t>มีกรรมการเป็นผู้ถือหุ้นของบริษัท</w:t>
            </w:r>
          </w:p>
        </w:tc>
      </w:tr>
      <w:tr w:rsidR="00462D8C" w:rsidRPr="00C1160E" w14:paraId="11B9FFAF" w14:textId="77777777" w:rsidTr="0070681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F382EF1" w14:textId="1D0BB9EB" w:rsidR="00462D8C" w:rsidRPr="00C1160E" w:rsidRDefault="006945E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4" w:hanging="134"/>
              <w:jc w:val="thaiDistribute"/>
              <w:rPr>
                <w:sz w:val="30"/>
                <w:szCs w:val="30"/>
                <w:cs/>
              </w:rPr>
            </w:pPr>
            <w:r w:rsidRPr="00C1160E">
              <w:rPr>
                <w:sz w:val="30"/>
                <w:szCs w:val="30"/>
                <w:cs/>
              </w:rPr>
              <w:t xml:space="preserve">บริษัท เอ็น. ซี. ซี. แมนเนจเม้นท์ แอนด์ </w:t>
            </w:r>
            <w:r w:rsidRPr="00C1160E">
              <w:rPr>
                <w:sz w:val="30"/>
                <w:szCs w:val="30"/>
                <w:cs/>
              </w:rPr>
              <w:br/>
              <w:t>ดิเวลลอปเม้นท์ 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396DBE53" w14:textId="190B8C1D" w:rsidR="00462D8C" w:rsidRPr="00C1160E" w:rsidRDefault="006945E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422B49C6" w14:textId="2537FF27" w:rsidR="00462D8C" w:rsidRPr="00C1160E" w:rsidRDefault="006F1BB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6" w:hanging="166"/>
              <w:jc w:val="thaiDistribute"/>
              <w:rPr>
                <w:sz w:val="30"/>
                <w:szCs w:val="30"/>
                <w:cs/>
              </w:rPr>
            </w:pPr>
            <w:r w:rsidRPr="00C1160E">
              <w:rPr>
                <w:sz w:val="30"/>
                <w:szCs w:val="30"/>
                <w:cs/>
              </w:rPr>
              <w:t>มีกรรมการเป็นผู้ถือหุ้นรายใหญ่สูงสุดของบริษัท</w:t>
            </w:r>
          </w:p>
        </w:tc>
      </w:tr>
    </w:tbl>
    <w:p w14:paraId="0EDD91C4" w14:textId="7C8B68FC" w:rsidR="00D36BC6" w:rsidRPr="00C1160E" w:rsidRDefault="00D36BC6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firstLine="720"/>
        <w:jc w:val="thaiDistribute"/>
        <w:rPr>
          <w:rFonts w:ascii="Angsana New" w:hAnsi="Angsana New"/>
          <w:b/>
          <w:sz w:val="30"/>
          <w:szCs w:val="30"/>
          <w:cs/>
        </w:rPr>
      </w:pPr>
    </w:p>
    <w:tbl>
      <w:tblPr>
        <w:tblW w:w="9421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4293"/>
        <w:gridCol w:w="990"/>
        <w:gridCol w:w="270"/>
        <w:gridCol w:w="1170"/>
        <w:gridCol w:w="270"/>
        <w:gridCol w:w="1079"/>
        <w:gridCol w:w="270"/>
        <w:gridCol w:w="1073"/>
        <w:gridCol w:w="6"/>
      </w:tblGrid>
      <w:tr w:rsidR="00691BD5" w:rsidRPr="00C1160E" w14:paraId="65867E25" w14:textId="77777777" w:rsidTr="00B60236">
        <w:trPr>
          <w:cantSplit/>
          <w:trHeight w:val="335"/>
          <w:tblHeader/>
        </w:trPr>
        <w:tc>
          <w:tcPr>
            <w:tcW w:w="4293" w:type="dxa"/>
            <w:vAlign w:val="bottom"/>
          </w:tcPr>
          <w:p w14:paraId="7B7A7711" w14:textId="77777777" w:rsidR="00691BD5" w:rsidRPr="00C1160E" w:rsidRDefault="00691BD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1160E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  <w:vAlign w:val="bottom"/>
          </w:tcPr>
          <w:p w14:paraId="2436CBBA" w14:textId="77777777" w:rsidR="00691BD5" w:rsidRPr="00C1160E" w:rsidRDefault="00691BD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65325E7B" w14:textId="77777777" w:rsidR="00691BD5" w:rsidRPr="00C1160E" w:rsidRDefault="00691BD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8" w:type="dxa"/>
            <w:gridSpan w:val="4"/>
            <w:vAlign w:val="bottom"/>
          </w:tcPr>
          <w:p w14:paraId="585F9290" w14:textId="77777777" w:rsidR="00691BD5" w:rsidRPr="00C1160E" w:rsidRDefault="00691BD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1E0F" w:rsidRPr="00C1160E" w14:paraId="411C1E2F" w14:textId="77777777" w:rsidTr="00B60236">
        <w:trPr>
          <w:tblHeader/>
        </w:trPr>
        <w:tc>
          <w:tcPr>
            <w:tcW w:w="4293" w:type="dxa"/>
            <w:vAlign w:val="bottom"/>
          </w:tcPr>
          <w:p w14:paraId="73A2377E" w14:textId="0A778E14" w:rsidR="00021E0F" w:rsidRPr="00C1160E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1160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BE7416" w:rsidRPr="00C116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C116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1160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990" w:type="dxa"/>
            <w:vAlign w:val="bottom"/>
          </w:tcPr>
          <w:p w14:paraId="3137C5C0" w14:textId="0BBA931E" w:rsidR="00021E0F" w:rsidRPr="00C1160E" w:rsidRDefault="00BE7416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0" w:type="dxa"/>
            <w:vAlign w:val="bottom"/>
          </w:tcPr>
          <w:p w14:paraId="43AA1CA8" w14:textId="77777777" w:rsidR="00021E0F" w:rsidRPr="00C1160E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01A44ED" w14:textId="1BE6C713" w:rsidR="00021E0F" w:rsidRPr="00C1160E" w:rsidRDefault="00BE7416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bottom"/>
          </w:tcPr>
          <w:p w14:paraId="3AD32784" w14:textId="77777777" w:rsidR="00021E0F" w:rsidRPr="00C1160E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519FD0B0" w14:textId="1EF027DE" w:rsidR="00021E0F" w:rsidRPr="00C1160E" w:rsidRDefault="00BE7416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0" w:type="dxa"/>
            <w:vAlign w:val="bottom"/>
          </w:tcPr>
          <w:p w14:paraId="7B15D2B1" w14:textId="77777777" w:rsidR="00021E0F" w:rsidRPr="00C1160E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0F40B994" w14:textId="031639DA" w:rsidR="00021E0F" w:rsidRPr="00C1160E" w:rsidRDefault="00BE7416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AC2394" w:rsidRPr="00C1160E" w14:paraId="27CD5062" w14:textId="77777777" w:rsidTr="00B60236">
        <w:trPr>
          <w:gridAfter w:val="1"/>
          <w:wAfter w:w="6" w:type="dxa"/>
          <w:tblHeader/>
        </w:trPr>
        <w:tc>
          <w:tcPr>
            <w:tcW w:w="4293" w:type="dxa"/>
            <w:vAlign w:val="bottom"/>
          </w:tcPr>
          <w:p w14:paraId="6EBECC7C" w14:textId="77777777" w:rsidR="00AC2394" w:rsidRPr="00C1160E" w:rsidRDefault="00AC239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22" w:type="dxa"/>
            <w:gridSpan w:val="7"/>
            <w:vAlign w:val="bottom"/>
          </w:tcPr>
          <w:p w14:paraId="28B7A1F7" w14:textId="77777777" w:rsidR="00AC2394" w:rsidRPr="00C1160E" w:rsidRDefault="00AC239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50D0" w:rsidRPr="00C1160E" w14:paraId="522B9D4F" w14:textId="77777777" w:rsidTr="00B60236">
        <w:tc>
          <w:tcPr>
            <w:tcW w:w="4293" w:type="dxa"/>
            <w:vAlign w:val="bottom"/>
          </w:tcPr>
          <w:p w14:paraId="0A91764E" w14:textId="77777777" w:rsidR="003350D0" w:rsidRPr="00C1160E" w:rsidRDefault="003350D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09743261" w14:textId="660A97A9" w:rsidR="003350D0" w:rsidRPr="00C1160E" w:rsidRDefault="003350D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9BD74E0" w14:textId="77777777" w:rsidR="003350D0" w:rsidRPr="00C1160E" w:rsidRDefault="003350D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43993B7" w14:textId="77777777" w:rsidR="003350D0" w:rsidRPr="00C1160E" w:rsidRDefault="003350D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FE47AE5" w14:textId="77777777" w:rsidR="003350D0" w:rsidRPr="00C1160E" w:rsidRDefault="003350D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6B4B6B7F" w14:textId="77777777" w:rsidR="003350D0" w:rsidRPr="00C1160E" w:rsidRDefault="003350D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767CBD7" w14:textId="77777777" w:rsidR="003350D0" w:rsidRPr="00C1160E" w:rsidRDefault="003350D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7403D5BD" w14:textId="6F36BD17" w:rsidR="003350D0" w:rsidRPr="00C1160E" w:rsidRDefault="003350D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780B" w:rsidRPr="00C1160E" w14:paraId="512DF4F3" w14:textId="77777777">
        <w:tc>
          <w:tcPr>
            <w:tcW w:w="4293" w:type="dxa"/>
            <w:vAlign w:val="bottom"/>
          </w:tcPr>
          <w:p w14:paraId="697182CE" w14:textId="19D4FBEE" w:rsidR="0023780B" w:rsidRPr="00C1160E" w:rsidRDefault="0023780B" w:rsidP="00237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990" w:type="dxa"/>
            <w:vAlign w:val="bottom"/>
          </w:tcPr>
          <w:p w14:paraId="42B3F61F" w14:textId="63BCE107" w:rsidR="0023780B" w:rsidRPr="00C1160E" w:rsidRDefault="0023780B" w:rsidP="00237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0"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CF5E293" w14:textId="77777777" w:rsidR="0023780B" w:rsidRPr="00C1160E" w:rsidRDefault="0023780B" w:rsidP="00237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01D6AD" w14:textId="554D5F25" w:rsidR="0023780B" w:rsidRPr="00C1160E" w:rsidRDefault="0023780B" w:rsidP="00237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1958A4E" w14:textId="77777777" w:rsidR="0023780B" w:rsidRPr="00C1160E" w:rsidRDefault="0023780B" w:rsidP="00237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0E7BBEA" w14:textId="646CB907" w:rsidR="0023780B" w:rsidRPr="00C1160E" w:rsidRDefault="0023780B" w:rsidP="00237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C1160E">
              <w:rPr>
                <w:rFonts w:asciiTheme="majorBidi" w:hAnsiTheme="majorBidi"/>
                <w:sz w:val="30"/>
                <w:szCs w:val="30"/>
                <w:lang w:eastAsia="zh-CN"/>
              </w:rPr>
              <w:t xml:space="preserve"> </w:t>
            </w:r>
            <w:r w:rsidR="00BE7416" w:rsidRPr="00C1160E">
              <w:rPr>
                <w:rFonts w:asciiTheme="majorBidi" w:hAnsiTheme="majorBidi"/>
                <w:sz w:val="30"/>
                <w:szCs w:val="30"/>
                <w:lang w:eastAsia="zh-CN"/>
              </w:rPr>
              <w:t>788</w:t>
            </w:r>
            <w:r w:rsidRPr="00C1160E">
              <w:rPr>
                <w:rFonts w:asciiTheme="majorBidi" w:hAnsiTheme="majorBidi"/>
                <w:sz w:val="30"/>
                <w:szCs w:val="30"/>
                <w:lang w:eastAsia="zh-CN"/>
              </w:rPr>
              <w:t>,</w:t>
            </w:r>
            <w:r w:rsidR="00BE7416" w:rsidRPr="00C1160E">
              <w:rPr>
                <w:rFonts w:asciiTheme="majorBidi" w:hAnsiTheme="majorBidi"/>
                <w:sz w:val="30"/>
                <w:szCs w:val="30"/>
                <w:lang w:eastAsia="zh-CN"/>
              </w:rPr>
              <w:t>677</w:t>
            </w:r>
            <w:r w:rsidRPr="00C1160E">
              <w:rPr>
                <w:rFonts w:asciiTheme="majorBidi" w:hAnsiTheme="majorBidi"/>
                <w:sz w:val="30"/>
                <w:szCs w:val="30"/>
                <w:lang w:eastAsia="zh-CN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2520B0F0" w14:textId="77777777" w:rsidR="0023780B" w:rsidRPr="00C1160E" w:rsidRDefault="0023780B" w:rsidP="00237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7230B21D" w14:textId="2EF6CE10" w:rsidR="0023780B" w:rsidRPr="00C1160E" w:rsidRDefault="00BE7416" w:rsidP="00237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/>
                <w:sz w:val="30"/>
                <w:szCs w:val="30"/>
                <w:lang w:eastAsia="zh-CN"/>
              </w:rPr>
              <w:t>828</w:t>
            </w:r>
            <w:r w:rsidR="0023780B" w:rsidRPr="00C1160E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,</w:t>
            </w:r>
            <w:r w:rsidRPr="00C1160E">
              <w:rPr>
                <w:rFonts w:asciiTheme="majorBidi" w:hAnsiTheme="majorBidi"/>
                <w:sz w:val="30"/>
                <w:szCs w:val="30"/>
                <w:lang w:eastAsia="zh-CN"/>
              </w:rPr>
              <w:t>746</w:t>
            </w:r>
          </w:p>
        </w:tc>
      </w:tr>
      <w:tr w:rsidR="0023780B" w:rsidRPr="00C1160E" w14:paraId="3012C9F7" w14:textId="77777777">
        <w:tc>
          <w:tcPr>
            <w:tcW w:w="4293" w:type="dxa"/>
            <w:vAlign w:val="bottom"/>
          </w:tcPr>
          <w:p w14:paraId="6B1AF633" w14:textId="77777777" w:rsidR="0023780B" w:rsidRPr="00C1160E" w:rsidRDefault="0023780B" w:rsidP="00237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990" w:type="dxa"/>
            <w:vAlign w:val="bottom"/>
          </w:tcPr>
          <w:p w14:paraId="04640043" w14:textId="6011B284" w:rsidR="0023780B" w:rsidRPr="00C1160E" w:rsidRDefault="0023780B" w:rsidP="00237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0"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B6AB607" w14:textId="77777777" w:rsidR="0023780B" w:rsidRPr="00C1160E" w:rsidRDefault="0023780B" w:rsidP="00237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D5DA0D" w14:textId="671182C1" w:rsidR="0023780B" w:rsidRPr="00C1160E" w:rsidRDefault="0023780B" w:rsidP="00237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21ADE59" w14:textId="77777777" w:rsidR="0023780B" w:rsidRPr="00C1160E" w:rsidRDefault="0023780B" w:rsidP="00237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BD0A398" w14:textId="7B4934F0" w:rsidR="0023780B" w:rsidRPr="00C1160E" w:rsidRDefault="0023780B" w:rsidP="00237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C1160E">
              <w:rPr>
                <w:rFonts w:asciiTheme="majorBidi" w:hAnsiTheme="majorBidi"/>
                <w:sz w:val="30"/>
                <w:szCs w:val="30"/>
                <w:lang w:eastAsia="zh-CN"/>
              </w:rPr>
              <w:t xml:space="preserve"> </w:t>
            </w:r>
            <w:r w:rsidR="00BE7416" w:rsidRPr="00C1160E">
              <w:rPr>
                <w:rFonts w:asciiTheme="majorBidi" w:hAnsiTheme="majorBidi"/>
                <w:sz w:val="30"/>
                <w:szCs w:val="30"/>
                <w:lang w:eastAsia="zh-CN"/>
              </w:rPr>
              <w:t>566</w:t>
            </w:r>
            <w:r w:rsidR="006A5DD0" w:rsidRPr="00C1160E">
              <w:rPr>
                <w:rFonts w:asciiTheme="majorBidi" w:hAnsiTheme="majorBidi"/>
                <w:sz w:val="30"/>
                <w:szCs w:val="30"/>
                <w:lang w:eastAsia="zh-CN"/>
              </w:rPr>
              <w:t>,</w:t>
            </w:r>
            <w:r w:rsidR="00BE7416" w:rsidRPr="00C1160E">
              <w:rPr>
                <w:rFonts w:asciiTheme="majorBidi" w:hAnsiTheme="majorBidi"/>
                <w:sz w:val="30"/>
                <w:szCs w:val="30"/>
                <w:lang w:eastAsia="zh-CN"/>
              </w:rPr>
              <w:t>028</w:t>
            </w:r>
            <w:r w:rsidRPr="00C1160E">
              <w:rPr>
                <w:rFonts w:asciiTheme="majorBidi" w:hAnsiTheme="majorBidi"/>
                <w:sz w:val="30"/>
                <w:szCs w:val="30"/>
                <w:lang w:eastAsia="zh-CN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6E20DEF3" w14:textId="77777777" w:rsidR="0023780B" w:rsidRPr="00C1160E" w:rsidRDefault="0023780B" w:rsidP="00237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7E161439" w14:textId="01554D1E" w:rsidR="0023780B" w:rsidRPr="00C1160E" w:rsidRDefault="00BE7416" w:rsidP="00237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/>
                <w:sz w:val="30"/>
                <w:szCs w:val="30"/>
              </w:rPr>
              <w:t>608</w:t>
            </w:r>
            <w:r w:rsidR="0023780B"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/>
                <w:sz w:val="30"/>
                <w:szCs w:val="30"/>
              </w:rPr>
              <w:t>953</w:t>
            </w:r>
          </w:p>
        </w:tc>
      </w:tr>
      <w:tr w:rsidR="0023780B" w:rsidRPr="00C1160E" w14:paraId="57F536C8" w14:textId="77777777">
        <w:tc>
          <w:tcPr>
            <w:tcW w:w="4293" w:type="dxa"/>
            <w:vAlign w:val="bottom"/>
          </w:tcPr>
          <w:p w14:paraId="4BC033E1" w14:textId="5D03CD75" w:rsidR="0023780B" w:rsidRPr="00C1160E" w:rsidRDefault="0023780B" w:rsidP="00237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  <w:vAlign w:val="bottom"/>
          </w:tcPr>
          <w:p w14:paraId="2793240B" w14:textId="21FA5E27" w:rsidR="0023780B" w:rsidRPr="00C1160E" w:rsidRDefault="0023780B" w:rsidP="00237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0"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2DA83A6" w14:textId="77777777" w:rsidR="0023780B" w:rsidRPr="00C1160E" w:rsidRDefault="0023780B" w:rsidP="00237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3F9665A" w14:textId="25D222DF" w:rsidR="0023780B" w:rsidRPr="00C1160E" w:rsidRDefault="0023780B" w:rsidP="00237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1D84584" w14:textId="77777777" w:rsidR="0023780B" w:rsidRPr="00C1160E" w:rsidRDefault="0023780B" w:rsidP="00237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0EFA2FB" w14:textId="7362B888" w:rsidR="0023780B" w:rsidRPr="00C1160E" w:rsidRDefault="0023780B" w:rsidP="00237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88" w:right="-125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C1160E">
              <w:rPr>
                <w:rFonts w:asciiTheme="majorBidi" w:hAnsiTheme="majorBidi"/>
                <w:sz w:val="30"/>
                <w:szCs w:val="30"/>
                <w:lang w:eastAsia="zh-CN"/>
              </w:rPr>
              <w:t xml:space="preserve"> </w:t>
            </w:r>
            <w:r w:rsidR="00BE7416" w:rsidRPr="00C1160E">
              <w:rPr>
                <w:rFonts w:asciiTheme="majorBidi" w:hAnsiTheme="majorBidi"/>
                <w:sz w:val="30"/>
                <w:szCs w:val="30"/>
                <w:lang w:eastAsia="zh-CN"/>
              </w:rPr>
              <w:t>931</w:t>
            </w:r>
            <w:r w:rsidRPr="00C1160E">
              <w:rPr>
                <w:rFonts w:asciiTheme="majorBidi" w:hAnsiTheme="majorBidi"/>
                <w:sz w:val="30"/>
                <w:szCs w:val="30"/>
                <w:lang w:eastAsia="zh-CN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44C62B5" w14:textId="77777777" w:rsidR="0023780B" w:rsidRPr="00C1160E" w:rsidRDefault="0023780B" w:rsidP="00237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51738654" w14:textId="770FF151" w:rsidR="0023780B" w:rsidRPr="00C1160E" w:rsidRDefault="00BE7416" w:rsidP="00237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C1160E">
              <w:rPr>
                <w:rFonts w:asciiTheme="majorBidi" w:hAnsiTheme="majorBidi"/>
                <w:sz w:val="30"/>
                <w:szCs w:val="30"/>
              </w:rPr>
              <w:t>185</w:t>
            </w:r>
          </w:p>
        </w:tc>
      </w:tr>
      <w:tr w:rsidR="0023780B" w:rsidRPr="00C1160E" w14:paraId="40E6626C" w14:textId="77777777">
        <w:trPr>
          <w:trHeight w:val="137"/>
        </w:trPr>
        <w:tc>
          <w:tcPr>
            <w:tcW w:w="4293" w:type="dxa"/>
            <w:vAlign w:val="bottom"/>
          </w:tcPr>
          <w:p w14:paraId="07FE7CC2" w14:textId="3B9BD85B" w:rsidR="0023780B" w:rsidRPr="00C1160E" w:rsidRDefault="0023780B" w:rsidP="00237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990" w:type="dxa"/>
            <w:vAlign w:val="bottom"/>
          </w:tcPr>
          <w:p w14:paraId="4904D7CC" w14:textId="1CFABCBC" w:rsidR="0023780B" w:rsidRPr="00C1160E" w:rsidRDefault="0023780B" w:rsidP="00237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0"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9D78539" w14:textId="77777777" w:rsidR="0023780B" w:rsidRPr="00C1160E" w:rsidRDefault="0023780B" w:rsidP="00237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C1ECCED" w14:textId="6510D87A" w:rsidR="0023780B" w:rsidRPr="00C1160E" w:rsidRDefault="0023780B" w:rsidP="00237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4A8652F" w14:textId="77777777" w:rsidR="0023780B" w:rsidRPr="00C1160E" w:rsidRDefault="0023780B" w:rsidP="00237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B3E81AF" w14:textId="58835C99" w:rsidR="0023780B" w:rsidRPr="00C1160E" w:rsidRDefault="0023780B" w:rsidP="00237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88" w:right="-125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C1160E">
              <w:rPr>
                <w:rFonts w:asciiTheme="majorBidi" w:hAnsi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3801E699" w14:textId="77777777" w:rsidR="0023780B" w:rsidRPr="00C1160E" w:rsidRDefault="0023780B" w:rsidP="00237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3BF8551F" w14:textId="3D124BDC" w:rsidR="0023780B" w:rsidRPr="00C1160E" w:rsidRDefault="00BE7416" w:rsidP="00237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/>
                <w:sz w:val="30"/>
                <w:szCs w:val="30"/>
              </w:rPr>
              <w:t>282</w:t>
            </w:r>
            <w:r w:rsidR="0023780B"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/>
                <w:sz w:val="30"/>
                <w:szCs w:val="30"/>
              </w:rPr>
              <w:t>760</w:t>
            </w:r>
          </w:p>
        </w:tc>
      </w:tr>
      <w:tr w:rsidR="0023780B" w:rsidRPr="00C1160E" w14:paraId="5C875405" w14:textId="77777777">
        <w:trPr>
          <w:trHeight w:val="137"/>
        </w:trPr>
        <w:tc>
          <w:tcPr>
            <w:tcW w:w="4293" w:type="dxa"/>
            <w:vAlign w:val="bottom"/>
          </w:tcPr>
          <w:p w14:paraId="5BDADAED" w14:textId="54ED076C" w:rsidR="0023780B" w:rsidRPr="00C1160E" w:rsidRDefault="0023780B" w:rsidP="00237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ค่าใช้จ่ายเกี่ยวกับสัญญาเช่าและ</w:t>
            </w:r>
            <w:r w:rsidRPr="00C1160E">
              <w:rPr>
                <w:rFonts w:ascii="Angsana New" w:hAnsi="Angsana New" w:hint="cs"/>
                <w:sz w:val="30"/>
                <w:szCs w:val="30"/>
                <w:cs/>
              </w:rPr>
              <w:t>ค่าบริการพื้นที่เช่า</w:t>
            </w:r>
          </w:p>
        </w:tc>
        <w:tc>
          <w:tcPr>
            <w:tcW w:w="990" w:type="dxa"/>
            <w:vAlign w:val="bottom"/>
          </w:tcPr>
          <w:p w14:paraId="760D99E6" w14:textId="5A274579" w:rsidR="0023780B" w:rsidRPr="00C1160E" w:rsidRDefault="0023780B" w:rsidP="00237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0"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2D60AAA" w14:textId="77777777" w:rsidR="0023780B" w:rsidRPr="00C1160E" w:rsidRDefault="0023780B" w:rsidP="00237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863C3D8" w14:textId="0990890D" w:rsidR="0023780B" w:rsidRPr="00C1160E" w:rsidRDefault="0023780B" w:rsidP="00237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65D1621" w14:textId="77777777" w:rsidR="0023780B" w:rsidRPr="00C1160E" w:rsidRDefault="0023780B" w:rsidP="00237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C26C69B" w14:textId="7016C485" w:rsidR="0023780B" w:rsidRPr="00C1160E" w:rsidRDefault="0023780B" w:rsidP="00237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C1160E">
              <w:rPr>
                <w:rFonts w:asciiTheme="majorBidi" w:hAnsiTheme="majorBidi"/>
                <w:sz w:val="30"/>
                <w:szCs w:val="30"/>
                <w:lang w:eastAsia="zh-CN"/>
              </w:rPr>
              <w:t xml:space="preserve"> </w:t>
            </w:r>
            <w:r w:rsidR="00BE7416" w:rsidRPr="00C1160E">
              <w:rPr>
                <w:rFonts w:asciiTheme="majorBidi" w:hAnsiTheme="majorBidi"/>
                <w:sz w:val="30"/>
                <w:szCs w:val="30"/>
                <w:lang w:eastAsia="zh-CN"/>
              </w:rPr>
              <w:t>10</w:t>
            </w:r>
            <w:r w:rsidRPr="00C1160E">
              <w:rPr>
                <w:rFonts w:asciiTheme="majorBidi" w:hAnsiTheme="majorBidi"/>
                <w:sz w:val="30"/>
                <w:szCs w:val="30"/>
                <w:lang w:eastAsia="zh-CN"/>
              </w:rPr>
              <w:t>,</w:t>
            </w:r>
            <w:r w:rsidR="00BE7416" w:rsidRPr="00C1160E">
              <w:rPr>
                <w:rFonts w:asciiTheme="majorBidi" w:hAnsiTheme="majorBidi"/>
                <w:sz w:val="30"/>
                <w:szCs w:val="30"/>
                <w:lang w:eastAsia="zh-CN"/>
              </w:rPr>
              <w:t>125</w:t>
            </w:r>
            <w:r w:rsidRPr="00C1160E">
              <w:rPr>
                <w:rFonts w:asciiTheme="majorBidi" w:hAnsiTheme="majorBidi"/>
                <w:sz w:val="30"/>
                <w:szCs w:val="30"/>
                <w:lang w:eastAsia="zh-CN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069E0141" w14:textId="77777777" w:rsidR="0023780B" w:rsidRPr="00C1160E" w:rsidRDefault="0023780B" w:rsidP="00237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76A2BF07" w14:textId="2D1346B3" w:rsidR="0023780B" w:rsidRPr="00C1160E" w:rsidRDefault="00BE7416" w:rsidP="00237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C1160E">
              <w:rPr>
                <w:rFonts w:asciiTheme="majorBidi" w:hAnsiTheme="majorBidi"/>
                <w:sz w:val="30"/>
                <w:szCs w:val="30"/>
              </w:rPr>
              <w:t>8</w:t>
            </w:r>
            <w:r w:rsidR="0023780B"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/>
                <w:sz w:val="30"/>
                <w:szCs w:val="30"/>
              </w:rPr>
              <w:t>695</w:t>
            </w:r>
          </w:p>
        </w:tc>
      </w:tr>
      <w:tr w:rsidR="0023780B" w:rsidRPr="00C1160E" w14:paraId="6B14CA7A" w14:textId="77777777">
        <w:trPr>
          <w:trHeight w:val="20"/>
        </w:trPr>
        <w:tc>
          <w:tcPr>
            <w:tcW w:w="4293" w:type="dxa"/>
            <w:vAlign w:val="bottom"/>
          </w:tcPr>
          <w:p w14:paraId="3D4F9574" w14:textId="1C7B736F" w:rsidR="0023780B" w:rsidRPr="00C1160E" w:rsidRDefault="0023780B" w:rsidP="00237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rFonts w:ascii="Angsana New" w:hAnsi="Angsana New" w:hint="cs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990" w:type="dxa"/>
            <w:vAlign w:val="bottom"/>
          </w:tcPr>
          <w:p w14:paraId="31256872" w14:textId="2FA1103E" w:rsidR="0023780B" w:rsidRPr="00C1160E" w:rsidRDefault="0023780B" w:rsidP="00237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0"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324A713" w14:textId="77777777" w:rsidR="0023780B" w:rsidRPr="00C1160E" w:rsidRDefault="0023780B" w:rsidP="00237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2A2639" w14:textId="08E66881" w:rsidR="0023780B" w:rsidRPr="00C1160E" w:rsidRDefault="0023780B" w:rsidP="00237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C091387" w14:textId="77777777" w:rsidR="0023780B" w:rsidRPr="00C1160E" w:rsidRDefault="0023780B" w:rsidP="00237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33F0313" w14:textId="31C7CCA9" w:rsidR="0023780B" w:rsidRPr="00C1160E" w:rsidRDefault="0023780B" w:rsidP="00237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C1160E">
              <w:rPr>
                <w:rFonts w:asciiTheme="majorBidi" w:hAnsiTheme="majorBidi"/>
                <w:sz w:val="30"/>
                <w:szCs w:val="30"/>
                <w:lang w:eastAsia="zh-CN"/>
              </w:rPr>
              <w:t xml:space="preserve"> </w:t>
            </w:r>
            <w:r w:rsidR="00BE7416" w:rsidRPr="00C1160E">
              <w:rPr>
                <w:rFonts w:asciiTheme="majorBidi" w:hAnsiTheme="majorBidi"/>
                <w:sz w:val="30"/>
                <w:szCs w:val="30"/>
                <w:lang w:eastAsia="zh-CN"/>
              </w:rPr>
              <w:t>2</w:t>
            </w:r>
            <w:r w:rsidRPr="00C1160E">
              <w:rPr>
                <w:rFonts w:asciiTheme="majorBidi" w:hAnsiTheme="majorBidi"/>
                <w:sz w:val="30"/>
                <w:szCs w:val="30"/>
                <w:lang w:eastAsia="zh-CN"/>
              </w:rPr>
              <w:t>,</w:t>
            </w:r>
            <w:r w:rsidR="00BE7416" w:rsidRPr="00C1160E">
              <w:rPr>
                <w:rFonts w:asciiTheme="majorBidi" w:hAnsiTheme="majorBidi"/>
                <w:sz w:val="30"/>
                <w:szCs w:val="30"/>
                <w:lang w:eastAsia="zh-CN"/>
              </w:rPr>
              <w:t>294</w:t>
            </w:r>
            <w:r w:rsidRPr="00C1160E">
              <w:rPr>
                <w:rFonts w:asciiTheme="majorBidi" w:hAnsiTheme="majorBidi"/>
                <w:sz w:val="30"/>
                <w:szCs w:val="30"/>
                <w:lang w:eastAsia="zh-CN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0365D25D" w14:textId="77777777" w:rsidR="0023780B" w:rsidRPr="00C1160E" w:rsidRDefault="0023780B" w:rsidP="00237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7443E0D2" w14:textId="4CB6ACD0" w:rsidR="0023780B" w:rsidRPr="00C1160E" w:rsidRDefault="00BE7416" w:rsidP="00237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/>
                <w:sz w:val="30"/>
                <w:szCs w:val="30"/>
              </w:rPr>
              <w:t>28</w:t>
            </w:r>
            <w:r w:rsidR="0023780B"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/>
                <w:sz w:val="30"/>
                <w:szCs w:val="30"/>
              </w:rPr>
              <w:t>817</w:t>
            </w:r>
          </w:p>
        </w:tc>
      </w:tr>
      <w:tr w:rsidR="0023780B" w:rsidRPr="00C1160E" w14:paraId="2B422A4C" w14:textId="77777777">
        <w:trPr>
          <w:trHeight w:val="20"/>
        </w:trPr>
        <w:tc>
          <w:tcPr>
            <w:tcW w:w="4293" w:type="dxa"/>
            <w:vAlign w:val="bottom"/>
          </w:tcPr>
          <w:p w14:paraId="17A8A3A2" w14:textId="77777777" w:rsidR="0023780B" w:rsidRPr="00C1160E" w:rsidRDefault="0023780B" w:rsidP="00237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90" w:type="dxa"/>
            <w:vAlign w:val="bottom"/>
          </w:tcPr>
          <w:p w14:paraId="3B9A3453" w14:textId="50F8F9D5" w:rsidR="0023780B" w:rsidRPr="00C1160E" w:rsidRDefault="0023780B" w:rsidP="00237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0"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5D63004" w14:textId="77777777" w:rsidR="0023780B" w:rsidRPr="00C1160E" w:rsidRDefault="0023780B" w:rsidP="00237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4FCD775" w14:textId="0A43D9DC" w:rsidR="0023780B" w:rsidRPr="00C1160E" w:rsidRDefault="0023780B" w:rsidP="00237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2E25A5B" w14:textId="77777777" w:rsidR="0023780B" w:rsidRPr="00C1160E" w:rsidRDefault="0023780B" w:rsidP="00237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0B1070A" w14:textId="438F60C1" w:rsidR="0023780B" w:rsidRPr="00C1160E" w:rsidRDefault="0023780B" w:rsidP="00237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C1160E">
              <w:rPr>
                <w:rFonts w:asciiTheme="majorBidi" w:hAnsiTheme="majorBidi"/>
                <w:sz w:val="30"/>
                <w:szCs w:val="30"/>
                <w:lang w:eastAsia="zh-CN"/>
              </w:rPr>
              <w:t xml:space="preserve"> </w:t>
            </w:r>
            <w:r w:rsidR="00BE7416" w:rsidRPr="00C1160E">
              <w:rPr>
                <w:rFonts w:asciiTheme="majorBidi" w:hAnsiTheme="majorBidi"/>
                <w:sz w:val="30"/>
                <w:szCs w:val="30"/>
                <w:lang w:eastAsia="zh-CN"/>
              </w:rPr>
              <w:t>2</w:t>
            </w:r>
            <w:r w:rsidRPr="00C1160E">
              <w:rPr>
                <w:rFonts w:asciiTheme="majorBidi" w:hAnsiTheme="majorBidi"/>
                <w:sz w:val="30"/>
                <w:szCs w:val="30"/>
                <w:lang w:eastAsia="zh-CN"/>
              </w:rPr>
              <w:t>,</w:t>
            </w:r>
            <w:r w:rsidR="00BE7416" w:rsidRPr="00C1160E">
              <w:rPr>
                <w:rFonts w:asciiTheme="majorBidi" w:hAnsiTheme="majorBidi"/>
                <w:sz w:val="30"/>
                <w:szCs w:val="30"/>
                <w:lang w:eastAsia="zh-CN"/>
              </w:rPr>
              <w:t>542</w:t>
            </w:r>
            <w:r w:rsidRPr="00C1160E">
              <w:rPr>
                <w:rFonts w:asciiTheme="majorBidi" w:hAnsiTheme="majorBidi"/>
                <w:sz w:val="30"/>
                <w:szCs w:val="30"/>
                <w:lang w:eastAsia="zh-CN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7267C406" w14:textId="77777777" w:rsidR="0023780B" w:rsidRPr="00C1160E" w:rsidRDefault="0023780B" w:rsidP="00237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11D81FA1" w14:textId="2CC13AAE" w:rsidR="0023780B" w:rsidRPr="00C1160E" w:rsidRDefault="00BE7416" w:rsidP="00237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/>
                <w:sz w:val="30"/>
                <w:szCs w:val="30"/>
              </w:rPr>
              <w:t>3</w:t>
            </w:r>
            <w:r w:rsidR="0023780B"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/>
                <w:sz w:val="30"/>
                <w:szCs w:val="30"/>
              </w:rPr>
              <w:t>013</w:t>
            </w:r>
          </w:p>
        </w:tc>
      </w:tr>
      <w:tr w:rsidR="0023780B" w:rsidRPr="00C1160E" w14:paraId="63674603" w14:textId="77777777">
        <w:trPr>
          <w:trHeight w:val="20"/>
        </w:trPr>
        <w:tc>
          <w:tcPr>
            <w:tcW w:w="4293" w:type="dxa"/>
            <w:vAlign w:val="bottom"/>
          </w:tcPr>
          <w:p w14:paraId="245D720A" w14:textId="77777777" w:rsidR="0023780B" w:rsidRPr="00C1160E" w:rsidRDefault="0023780B" w:rsidP="00237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90" w:type="dxa"/>
            <w:vAlign w:val="bottom"/>
          </w:tcPr>
          <w:p w14:paraId="2FECA79A" w14:textId="7A953C03" w:rsidR="0023780B" w:rsidRPr="00C1160E" w:rsidRDefault="0023780B" w:rsidP="00237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0"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4E67ABD" w14:textId="77777777" w:rsidR="0023780B" w:rsidRPr="00C1160E" w:rsidRDefault="0023780B" w:rsidP="00237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FF7C8D" w14:textId="68097ADA" w:rsidR="0023780B" w:rsidRPr="00C1160E" w:rsidRDefault="0023780B" w:rsidP="00237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C5A0989" w14:textId="77777777" w:rsidR="0023780B" w:rsidRPr="00C1160E" w:rsidRDefault="0023780B" w:rsidP="00237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52C9E37" w14:textId="6F1D28F5" w:rsidR="0023780B" w:rsidRPr="00C1160E" w:rsidRDefault="0023780B" w:rsidP="00237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C1160E">
              <w:rPr>
                <w:rFonts w:asciiTheme="majorBidi" w:hAnsiTheme="majorBidi"/>
                <w:sz w:val="30"/>
                <w:szCs w:val="30"/>
                <w:lang w:eastAsia="zh-CN"/>
              </w:rPr>
              <w:t xml:space="preserve"> </w:t>
            </w:r>
            <w:r w:rsidR="00BE7416" w:rsidRPr="00C1160E">
              <w:rPr>
                <w:rFonts w:asciiTheme="majorBidi" w:hAnsiTheme="majorBidi"/>
                <w:sz w:val="30"/>
                <w:szCs w:val="30"/>
                <w:lang w:eastAsia="zh-CN"/>
              </w:rPr>
              <w:t>9</w:t>
            </w:r>
            <w:r w:rsidRPr="00C1160E">
              <w:rPr>
                <w:rFonts w:asciiTheme="majorBidi" w:hAnsiTheme="majorBidi"/>
                <w:sz w:val="30"/>
                <w:szCs w:val="30"/>
                <w:lang w:eastAsia="zh-CN"/>
              </w:rPr>
              <w:t>,</w:t>
            </w:r>
            <w:r w:rsidR="00BE7416" w:rsidRPr="00C1160E">
              <w:rPr>
                <w:rFonts w:asciiTheme="majorBidi" w:hAnsiTheme="majorBidi"/>
                <w:sz w:val="30"/>
                <w:szCs w:val="30"/>
                <w:lang w:eastAsia="zh-CN"/>
              </w:rPr>
              <w:t>221</w:t>
            </w:r>
            <w:r w:rsidRPr="00C1160E">
              <w:rPr>
                <w:rFonts w:asciiTheme="majorBidi" w:hAnsiTheme="majorBidi"/>
                <w:sz w:val="30"/>
                <w:szCs w:val="30"/>
                <w:lang w:eastAsia="zh-CN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7BBE8ED3" w14:textId="77777777" w:rsidR="0023780B" w:rsidRPr="00C1160E" w:rsidRDefault="0023780B" w:rsidP="00237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587A359A" w14:textId="10C01F7B" w:rsidR="0023780B" w:rsidRPr="00C1160E" w:rsidRDefault="00BE7416" w:rsidP="00237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/>
                <w:sz w:val="30"/>
                <w:szCs w:val="30"/>
              </w:rPr>
              <w:t>10</w:t>
            </w:r>
            <w:r w:rsidR="0023780B"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/>
                <w:sz w:val="30"/>
                <w:szCs w:val="30"/>
              </w:rPr>
              <w:t>206</w:t>
            </w:r>
          </w:p>
        </w:tc>
      </w:tr>
      <w:tr w:rsidR="0023780B" w:rsidRPr="00C1160E" w14:paraId="7AB0CE74" w14:textId="77777777">
        <w:trPr>
          <w:trHeight w:val="20"/>
        </w:trPr>
        <w:tc>
          <w:tcPr>
            <w:tcW w:w="4293" w:type="dxa"/>
            <w:vAlign w:val="bottom"/>
          </w:tcPr>
          <w:p w14:paraId="06535BCD" w14:textId="6AFB5661" w:rsidR="0023780B" w:rsidRPr="00C1160E" w:rsidRDefault="0023780B" w:rsidP="00237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ค่าส่งเสริมการขายและการตลาด</w:t>
            </w:r>
          </w:p>
        </w:tc>
        <w:tc>
          <w:tcPr>
            <w:tcW w:w="990" w:type="dxa"/>
            <w:vAlign w:val="bottom"/>
          </w:tcPr>
          <w:p w14:paraId="46F57F5E" w14:textId="4A2C44E9" w:rsidR="0023780B" w:rsidRPr="00C1160E" w:rsidRDefault="0023780B" w:rsidP="00237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0"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3242651" w14:textId="77777777" w:rsidR="0023780B" w:rsidRPr="00C1160E" w:rsidRDefault="0023780B" w:rsidP="00237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DEE438" w14:textId="4EBAE44C" w:rsidR="0023780B" w:rsidRPr="00C1160E" w:rsidRDefault="0023780B" w:rsidP="00237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DE5F64E" w14:textId="77777777" w:rsidR="0023780B" w:rsidRPr="00C1160E" w:rsidRDefault="0023780B" w:rsidP="00237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A2716DA" w14:textId="4DEFA9AA" w:rsidR="0023780B" w:rsidRPr="00C1160E" w:rsidRDefault="0023780B" w:rsidP="00237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C1160E">
              <w:rPr>
                <w:rFonts w:asciiTheme="majorBidi" w:hAnsiTheme="majorBidi"/>
                <w:sz w:val="30"/>
                <w:szCs w:val="30"/>
                <w:lang w:eastAsia="zh-CN"/>
              </w:rPr>
              <w:t xml:space="preserve"> </w:t>
            </w:r>
            <w:r w:rsidR="00BE7416" w:rsidRPr="00C1160E">
              <w:rPr>
                <w:rFonts w:asciiTheme="majorBidi" w:hAnsiTheme="majorBidi"/>
                <w:sz w:val="30"/>
                <w:szCs w:val="30"/>
                <w:lang w:eastAsia="zh-CN"/>
              </w:rPr>
              <w:t>13</w:t>
            </w:r>
            <w:r w:rsidRPr="00C1160E">
              <w:rPr>
                <w:rFonts w:asciiTheme="majorBidi" w:hAnsiTheme="majorBidi"/>
                <w:sz w:val="30"/>
                <w:szCs w:val="30"/>
                <w:lang w:eastAsia="zh-CN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48A4A799" w14:textId="77777777" w:rsidR="0023780B" w:rsidRPr="00C1160E" w:rsidRDefault="0023780B" w:rsidP="00237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6FBE82E7" w14:textId="710189EA" w:rsidR="0023780B" w:rsidRPr="00C1160E" w:rsidRDefault="00BE7416" w:rsidP="00237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/>
                <w:sz w:val="30"/>
                <w:szCs w:val="30"/>
              </w:rPr>
              <w:t>108</w:t>
            </w:r>
          </w:p>
        </w:tc>
      </w:tr>
      <w:tr w:rsidR="00EF5978" w:rsidRPr="00C1160E" w14:paraId="27EFEA7A" w14:textId="77777777" w:rsidTr="00B60236">
        <w:trPr>
          <w:trHeight w:val="20"/>
        </w:trPr>
        <w:tc>
          <w:tcPr>
            <w:tcW w:w="4293" w:type="dxa"/>
            <w:vAlign w:val="bottom"/>
          </w:tcPr>
          <w:p w14:paraId="63CED247" w14:textId="77777777" w:rsidR="00EF5978" w:rsidRPr="00C1160E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1065E9F4" w14:textId="77777777" w:rsidR="00EF5978" w:rsidRPr="00C1160E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0" w:hanging="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0CCE84B" w14:textId="77777777" w:rsidR="00EF5978" w:rsidRPr="00C1160E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FF856FE" w14:textId="77777777" w:rsidR="00EF5978" w:rsidRPr="00C1160E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52E2EA2" w14:textId="77777777" w:rsidR="00EF5978" w:rsidRPr="00C1160E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47BFC6F5" w14:textId="77777777" w:rsidR="00EF5978" w:rsidRPr="00C1160E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3407122" w14:textId="77777777" w:rsidR="00EF5978" w:rsidRPr="00C1160E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7A40EDCE" w14:textId="77777777" w:rsidR="00EF5978" w:rsidRPr="00C1160E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5978" w:rsidRPr="00C1160E" w14:paraId="485403F5" w14:textId="77777777" w:rsidTr="00B60236">
        <w:tc>
          <w:tcPr>
            <w:tcW w:w="4293" w:type="dxa"/>
            <w:vAlign w:val="bottom"/>
          </w:tcPr>
          <w:p w14:paraId="7712CA4E" w14:textId="439726DA" w:rsidR="00EF5978" w:rsidRPr="00C1160E" w:rsidRDefault="00EF5978" w:rsidP="002E53F2">
            <w:pPr>
              <w:ind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</w:t>
            </w:r>
            <w:r w:rsidRPr="00C1160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ร่วมค้า</w:t>
            </w:r>
          </w:p>
        </w:tc>
        <w:tc>
          <w:tcPr>
            <w:tcW w:w="990" w:type="dxa"/>
            <w:vAlign w:val="bottom"/>
          </w:tcPr>
          <w:p w14:paraId="26E80F8B" w14:textId="77777777" w:rsidR="00EF5978" w:rsidRPr="00C1160E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FA90F0E" w14:textId="77777777" w:rsidR="00EF5978" w:rsidRPr="00C1160E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3B35179" w14:textId="77777777" w:rsidR="00EF5978" w:rsidRPr="00C1160E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1494A14" w14:textId="77777777" w:rsidR="00EF5978" w:rsidRPr="00C1160E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43ABA0CE" w14:textId="77777777" w:rsidR="00EF5978" w:rsidRPr="00C1160E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2A44D9E0" w14:textId="77777777" w:rsidR="00EF5978" w:rsidRPr="00C1160E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2E673474" w14:textId="77777777" w:rsidR="00EF5978" w:rsidRPr="00C1160E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2DFB" w:rsidRPr="00C1160E" w14:paraId="7FF52812" w14:textId="77777777" w:rsidTr="00B60236">
        <w:tc>
          <w:tcPr>
            <w:tcW w:w="4293" w:type="dxa"/>
            <w:vAlign w:val="bottom"/>
          </w:tcPr>
          <w:p w14:paraId="7D285A8F" w14:textId="756BA377" w:rsidR="00002DFB" w:rsidRPr="00C1160E" w:rsidRDefault="00002DFB" w:rsidP="00021E0F">
            <w:pPr>
              <w:ind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รายได้จากการประกอบกิจการโรงแรม</w:t>
            </w:r>
          </w:p>
        </w:tc>
        <w:tc>
          <w:tcPr>
            <w:tcW w:w="990" w:type="dxa"/>
            <w:vAlign w:val="bottom"/>
          </w:tcPr>
          <w:p w14:paraId="10272CAB" w14:textId="77777777" w:rsidR="00002DFB" w:rsidRPr="00C1160E" w:rsidRDefault="00002DFB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9E95464" w14:textId="77777777" w:rsidR="00002DFB" w:rsidRPr="00C1160E" w:rsidRDefault="00002DFB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5769FB" w14:textId="7CA53854" w:rsidR="00002DFB" w:rsidRPr="00C1160E" w:rsidRDefault="00002DFB" w:rsidP="0000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F897A02" w14:textId="77777777" w:rsidR="00002DFB" w:rsidRPr="00C1160E" w:rsidRDefault="00002DFB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81A5E91" w14:textId="77777777" w:rsidR="00002DFB" w:rsidRPr="00C1160E" w:rsidRDefault="00002DFB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6AAB13A" w14:textId="77777777" w:rsidR="00002DFB" w:rsidRPr="00C1160E" w:rsidRDefault="00002DFB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2D5DBBAA" w14:textId="77777777" w:rsidR="00002DFB" w:rsidRPr="00C1160E" w:rsidRDefault="00002DFB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</w:tr>
      <w:tr w:rsidR="00221747" w:rsidRPr="00C1160E" w14:paraId="77DA4672" w14:textId="77777777">
        <w:tc>
          <w:tcPr>
            <w:tcW w:w="4293" w:type="dxa"/>
            <w:vAlign w:val="bottom"/>
          </w:tcPr>
          <w:p w14:paraId="53C31293" w14:textId="1206EC74" w:rsidR="00221747" w:rsidRPr="00C1160E" w:rsidRDefault="00221747" w:rsidP="00221747">
            <w:pPr>
              <w:tabs>
                <w:tab w:val="clear" w:pos="227"/>
                <w:tab w:val="left" w:pos="221"/>
              </w:tabs>
              <w:ind w:left="131"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hint="cs"/>
                <w:sz w:val="30"/>
                <w:szCs w:val="30"/>
                <w:cs/>
              </w:rPr>
              <w:t>และบริการที่เกี่ยวข้อง</w:t>
            </w:r>
          </w:p>
        </w:tc>
        <w:tc>
          <w:tcPr>
            <w:tcW w:w="990" w:type="dxa"/>
            <w:vAlign w:val="bottom"/>
          </w:tcPr>
          <w:p w14:paraId="7DAC7D98" w14:textId="34A7F65E" w:rsidR="00221747" w:rsidRPr="00C1160E" w:rsidRDefault="00BE7416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260</w:t>
            </w:r>
          </w:p>
        </w:tc>
        <w:tc>
          <w:tcPr>
            <w:tcW w:w="270" w:type="dxa"/>
            <w:vAlign w:val="bottom"/>
          </w:tcPr>
          <w:p w14:paraId="5D5B3B82" w14:textId="77777777" w:rsidR="00221747" w:rsidRPr="00C1160E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006DDD8" w14:textId="5C12510C" w:rsidR="00221747" w:rsidRPr="00C1160E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279655B" w14:textId="77777777" w:rsidR="00221747" w:rsidRPr="00C1160E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632559C" w14:textId="13E5232E" w:rsidR="00221747" w:rsidRPr="00C1160E" w:rsidRDefault="00221747" w:rsidP="0009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440B1DC2" w14:textId="77777777" w:rsidR="00221747" w:rsidRPr="00C1160E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79817E61" w14:textId="3DE7A238" w:rsidR="00221747" w:rsidRPr="00C1160E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88" w:right="-125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C1160E">
              <w:rPr>
                <w:rFonts w:asciiTheme="majorBidi" w:hAnsiTheme="majorBidi"/>
                <w:sz w:val="30"/>
                <w:szCs w:val="30"/>
                <w:lang w:eastAsia="zh-CN"/>
              </w:rPr>
              <w:t>-</w:t>
            </w:r>
          </w:p>
        </w:tc>
      </w:tr>
      <w:tr w:rsidR="00221747" w:rsidRPr="00C1160E" w14:paraId="5238DA61" w14:textId="77777777" w:rsidTr="00B60236">
        <w:tc>
          <w:tcPr>
            <w:tcW w:w="4293" w:type="dxa"/>
            <w:vAlign w:val="bottom"/>
          </w:tcPr>
          <w:p w14:paraId="2A88A8A4" w14:textId="739685DF" w:rsidR="00221747" w:rsidRPr="00C1160E" w:rsidRDefault="00221747" w:rsidP="00221747">
            <w:pPr>
              <w:ind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รายได้จากการให้เช่า</w:t>
            </w:r>
            <w:r w:rsidR="002A54B9" w:rsidRPr="00C1160E">
              <w:rPr>
                <w:rFonts w:asciiTheme="majorBidi" w:hAnsiTheme="majorBidi" w:cstheme="majorBidi" w:hint="cs"/>
                <w:sz w:val="30"/>
                <w:szCs w:val="30"/>
                <w:cs/>
              </w:rPr>
              <w:t>แ</w:t>
            </w:r>
            <w:r w:rsidRPr="00C1160E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ละให้บริการ</w:t>
            </w:r>
          </w:p>
        </w:tc>
        <w:tc>
          <w:tcPr>
            <w:tcW w:w="990" w:type="dxa"/>
            <w:vAlign w:val="bottom"/>
          </w:tcPr>
          <w:p w14:paraId="57BA6F46" w14:textId="77777777" w:rsidR="00221747" w:rsidRPr="00C1160E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64BA626" w14:textId="77777777" w:rsidR="00221747" w:rsidRPr="00C1160E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F31D1DA" w14:textId="77777777" w:rsidR="00221747" w:rsidRPr="00C1160E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88" w:right="-125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754C6E0F" w14:textId="77777777" w:rsidR="00221747" w:rsidRPr="00C1160E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10273BCD" w14:textId="77777777" w:rsidR="00221747" w:rsidRPr="00C1160E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C2DCECF" w14:textId="77777777" w:rsidR="00221747" w:rsidRPr="00C1160E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1463C2E7" w14:textId="77777777" w:rsidR="00221747" w:rsidRPr="00C1160E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</w:tr>
      <w:tr w:rsidR="00221747" w:rsidRPr="00C1160E" w14:paraId="1ACA17E8" w14:textId="77777777">
        <w:tc>
          <w:tcPr>
            <w:tcW w:w="4293" w:type="dxa"/>
            <w:vAlign w:val="bottom"/>
          </w:tcPr>
          <w:p w14:paraId="17361E8C" w14:textId="6CC8625C" w:rsidR="00221747" w:rsidRPr="00C1160E" w:rsidRDefault="00221747" w:rsidP="00221747">
            <w:pPr>
              <w:ind w:left="131"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hint="cs"/>
                <w:sz w:val="30"/>
                <w:szCs w:val="30"/>
                <w:cs/>
              </w:rPr>
              <w:t>อาคารพาณิชยกรรม</w:t>
            </w:r>
          </w:p>
        </w:tc>
        <w:tc>
          <w:tcPr>
            <w:tcW w:w="990" w:type="dxa"/>
            <w:vAlign w:val="bottom"/>
          </w:tcPr>
          <w:p w14:paraId="123E922A" w14:textId="76706BF7" w:rsidR="00221747" w:rsidRPr="00C1160E" w:rsidRDefault="00BE7416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/>
                <w:sz w:val="30"/>
                <w:szCs w:val="30"/>
              </w:rPr>
              <w:t>1</w:t>
            </w:r>
            <w:r w:rsidR="00992A61"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/>
                <w:sz w:val="30"/>
                <w:szCs w:val="30"/>
              </w:rPr>
              <w:t>439</w:t>
            </w:r>
          </w:p>
        </w:tc>
        <w:tc>
          <w:tcPr>
            <w:tcW w:w="270" w:type="dxa"/>
            <w:vAlign w:val="bottom"/>
          </w:tcPr>
          <w:p w14:paraId="057A1CAB" w14:textId="77777777" w:rsidR="00221747" w:rsidRPr="00C1160E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AA8392" w14:textId="7ACD7DBC" w:rsidR="00221747" w:rsidRPr="00C1160E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88" w:right="-125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0863B67" w14:textId="77777777" w:rsidR="00221747" w:rsidRPr="00C1160E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8A19D35" w14:textId="44127A28" w:rsidR="00221747" w:rsidRPr="00C1160E" w:rsidRDefault="00221747" w:rsidP="00774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2B18DC56" w14:textId="77777777" w:rsidR="00221747" w:rsidRPr="00C1160E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73C9ABA0" w14:textId="14EEC371" w:rsidR="00221747" w:rsidRPr="00C1160E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88" w:right="-125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C1160E">
              <w:rPr>
                <w:rFonts w:asciiTheme="majorBidi" w:hAnsiTheme="majorBidi"/>
                <w:sz w:val="30"/>
                <w:szCs w:val="30"/>
                <w:lang w:eastAsia="zh-CN"/>
              </w:rPr>
              <w:t>-</w:t>
            </w:r>
          </w:p>
        </w:tc>
      </w:tr>
      <w:tr w:rsidR="00221747" w:rsidRPr="00C1160E" w14:paraId="4E1B406E" w14:textId="77777777">
        <w:tc>
          <w:tcPr>
            <w:tcW w:w="4293" w:type="dxa"/>
            <w:vAlign w:val="bottom"/>
          </w:tcPr>
          <w:p w14:paraId="5A28A239" w14:textId="77777777" w:rsidR="00221747" w:rsidRPr="00C1160E" w:rsidRDefault="00221747" w:rsidP="00221747">
            <w:pPr>
              <w:ind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รายได้ค่าบริหารงาน</w:t>
            </w:r>
          </w:p>
        </w:tc>
        <w:tc>
          <w:tcPr>
            <w:tcW w:w="990" w:type="dxa"/>
            <w:vAlign w:val="bottom"/>
          </w:tcPr>
          <w:p w14:paraId="63E444D7" w14:textId="2CFE1A52" w:rsidR="00221747" w:rsidRPr="00C1160E" w:rsidRDefault="00BE7416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/>
                <w:sz w:val="30"/>
                <w:szCs w:val="30"/>
              </w:rPr>
              <w:t>65</w:t>
            </w:r>
            <w:r w:rsidR="00992A61"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/>
                <w:sz w:val="30"/>
                <w:szCs w:val="30"/>
              </w:rPr>
              <w:t>874</w:t>
            </w:r>
          </w:p>
        </w:tc>
        <w:tc>
          <w:tcPr>
            <w:tcW w:w="270" w:type="dxa"/>
            <w:vAlign w:val="bottom"/>
          </w:tcPr>
          <w:p w14:paraId="4731C7AB" w14:textId="77777777" w:rsidR="00221747" w:rsidRPr="00C1160E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BC5C39C" w14:textId="67105400" w:rsidR="00221747" w:rsidRPr="00C1160E" w:rsidRDefault="00BE7416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/>
                <w:sz w:val="30"/>
                <w:szCs w:val="30"/>
                <w:lang w:eastAsia="zh-CN"/>
              </w:rPr>
              <w:t>99</w:t>
            </w:r>
            <w:r w:rsidR="00221747" w:rsidRPr="00C1160E">
              <w:rPr>
                <w:rFonts w:asciiTheme="majorBidi" w:hAnsiTheme="majorBidi"/>
                <w:sz w:val="30"/>
                <w:szCs w:val="30"/>
                <w:lang w:eastAsia="zh-CN"/>
              </w:rPr>
              <w:t>,</w:t>
            </w:r>
            <w:r w:rsidRPr="00C1160E">
              <w:rPr>
                <w:rFonts w:asciiTheme="majorBidi" w:hAnsiTheme="majorBidi"/>
                <w:sz w:val="30"/>
                <w:szCs w:val="30"/>
                <w:lang w:eastAsia="zh-CN"/>
              </w:rPr>
              <w:t>577</w:t>
            </w:r>
          </w:p>
        </w:tc>
        <w:tc>
          <w:tcPr>
            <w:tcW w:w="270" w:type="dxa"/>
            <w:vAlign w:val="bottom"/>
          </w:tcPr>
          <w:p w14:paraId="4CEE255E" w14:textId="77777777" w:rsidR="00221747" w:rsidRPr="00C1160E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71C5DFD" w14:textId="210587E6" w:rsidR="00221747" w:rsidRPr="00C1160E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C1160E">
              <w:rPr>
                <w:rFonts w:asciiTheme="majorBidi" w:hAnsiTheme="majorBidi"/>
                <w:sz w:val="30"/>
                <w:szCs w:val="30"/>
                <w:lang w:eastAsia="zh-CN"/>
              </w:rPr>
              <w:t xml:space="preserve"> </w:t>
            </w:r>
            <w:r w:rsidR="00BE7416" w:rsidRPr="00C1160E">
              <w:rPr>
                <w:rFonts w:asciiTheme="majorBidi" w:hAnsiTheme="majorBidi"/>
                <w:sz w:val="30"/>
                <w:szCs w:val="30"/>
                <w:lang w:eastAsia="zh-CN"/>
              </w:rPr>
              <w:t>77</w:t>
            </w:r>
            <w:r w:rsidRPr="00C1160E">
              <w:rPr>
                <w:rFonts w:asciiTheme="majorBidi" w:hAnsiTheme="majorBidi"/>
                <w:sz w:val="30"/>
                <w:szCs w:val="30"/>
                <w:lang w:eastAsia="zh-CN"/>
              </w:rPr>
              <w:t>,</w:t>
            </w:r>
            <w:r w:rsidR="00BE7416" w:rsidRPr="00C1160E">
              <w:rPr>
                <w:rFonts w:asciiTheme="majorBidi" w:hAnsiTheme="majorBidi"/>
                <w:sz w:val="30"/>
                <w:szCs w:val="30"/>
                <w:lang w:eastAsia="zh-CN"/>
              </w:rPr>
              <w:t>505</w:t>
            </w:r>
            <w:r w:rsidRPr="00C1160E">
              <w:rPr>
                <w:rFonts w:asciiTheme="majorBidi" w:hAnsiTheme="majorBidi"/>
                <w:sz w:val="30"/>
                <w:szCs w:val="30"/>
                <w:lang w:eastAsia="zh-CN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464EA0C1" w14:textId="77777777" w:rsidR="00221747" w:rsidRPr="00C1160E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5179F0E4" w14:textId="2A75CE0A" w:rsidR="00221747" w:rsidRPr="00C1160E" w:rsidRDefault="00BE7416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/>
                <w:sz w:val="30"/>
                <w:szCs w:val="30"/>
                <w:lang w:eastAsia="zh-CN"/>
              </w:rPr>
              <w:t>99</w:t>
            </w:r>
            <w:r w:rsidR="00221747" w:rsidRPr="00C1160E">
              <w:rPr>
                <w:rFonts w:asciiTheme="majorBidi" w:hAnsiTheme="majorBidi"/>
                <w:sz w:val="30"/>
                <w:szCs w:val="30"/>
                <w:lang w:eastAsia="zh-CN"/>
              </w:rPr>
              <w:t>,</w:t>
            </w:r>
            <w:r w:rsidRPr="00C1160E">
              <w:rPr>
                <w:rFonts w:asciiTheme="majorBidi" w:hAnsiTheme="majorBidi"/>
                <w:sz w:val="30"/>
                <w:szCs w:val="30"/>
                <w:lang w:eastAsia="zh-CN"/>
              </w:rPr>
              <w:t>577</w:t>
            </w:r>
          </w:p>
        </w:tc>
      </w:tr>
      <w:tr w:rsidR="00221747" w:rsidRPr="00C1160E" w14:paraId="3FF44118" w14:textId="77777777">
        <w:tc>
          <w:tcPr>
            <w:tcW w:w="4293" w:type="dxa"/>
            <w:vAlign w:val="bottom"/>
          </w:tcPr>
          <w:p w14:paraId="0683A17E" w14:textId="77777777" w:rsidR="00221747" w:rsidRPr="00C1160E" w:rsidRDefault="00221747" w:rsidP="00221747">
            <w:pPr>
              <w:ind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990" w:type="dxa"/>
            <w:vAlign w:val="bottom"/>
          </w:tcPr>
          <w:p w14:paraId="02D716F9" w14:textId="3DA8F7B1" w:rsidR="00221747" w:rsidRPr="00C1160E" w:rsidRDefault="00BE7416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/>
                <w:sz w:val="30"/>
                <w:szCs w:val="30"/>
              </w:rPr>
              <w:t>6</w:t>
            </w:r>
            <w:r w:rsidR="00992A61"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/>
                <w:sz w:val="30"/>
                <w:szCs w:val="30"/>
              </w:rPr>
              <w:t>652</w:t>
            </w:r>
          </w:p>
        </w:tc>
        <w:tc>
          <w:tcPr>
            <w:tcW w:w="270" w:type="dxa"/>
            <w:vAlign w:val="bottom"/>
          </w:tcPr>
          <w:p w14:paraId="10990AC7" w14:textId="77777777" w:rsidR="00221747" w:rsidRPr="00C1160E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3F303D" w14:textId="7E4494A7" w:rsidR="00221747" w:rsidRPr="00C1160E" w:rsidRDefault="00BE7416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/>
                <w:sz w:val="30"/>
                <w:szCs w:val="30"/>
                <w:lang w:eastAsia="zh-CN"/>
              </w:rPr>
              <w:t>2</w:t>
            </w:r>
            <w:r w:rsidR="00221747" w:rsidRPr="00C1160E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,</w:t>
            </w:r>
            <w:r w:rsidRPr="00C1160E">
              <w:rPr>
                <w:rFonts w:asciiTheme="majorBidi" w:hAnsiTheme="majorBidi"/>
                <w:sz w:val="30"/>
                <w:szCs w:val="30"/>
                <w:lang w:eastAsia="zh-CN"/>
              </w:rPr>
              <w:t>864</w:t>
            </w:r>
          </w:p>
        </w:tc>
        <w:tc>
          <w:tcPr>
            <w:tcW w:w="270" w:type="dxa"/>
            <w:vAlign w:val="bottom"/>
          </w:tcPr>
          <w:p w14:paraId="452A6AA1" w14:textId="77777777" w:rsidR="00221747" w:rsidRPr="00C1160E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7496D7F" w14:textId="10A6B6B0" w:rsidR="00221747" w:rsidRPr="00C1160E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C1160E">
              <w:rPr>
                <w:rFonts w:asciiTheme="majorBidi" w:hAnsiTheme="majorBidi"/>
                <w:sz w:val="30"/>
                <w:szCs w:val="30"/>
                <w:lang w:eastAsia="zh-CN"/>
              </w:rPr>
              <w:t xml:space="preserve"> </w:t>
            </w:r>
            <w:r w:rsidR="00BE7416" w:rsidRPr="00C1160E">
              <w:rPr>
                <w:rFonts w:asciiTheme="majorBidi" w:hAnsiTheme="majorBidi"/>
                <w:sz w:val="30"/>
                <w:szCs w:val="30"/>
                <w:lang w:eastAsia="zh-CN"/>
              </w:rPr>
              <w:t>6</w:t>
            </w:r>
            <w:r w:rsidRPr="00C1160E">
              <w:rPr>
                <w:rFonts w:asciiTheme="majorBidi" w:hAnsiTheme="majorBidi"/>
                <w:sz w:val="30"/>
                <w:szCs w:val="30"/>
                <w:lang w:eastAsia="zh-CN"/>
              </w:rPr>
              <w:t>,</w:t>
            </w:r>
            <w:r w:rsidR="00BE7416" w:rsidRPr="00C1160E">
              <w:rPr>
                <w:rFonts w:asciiTheme="majorBidi" w:hAnsiTheme="majorBidi"/>
                <w:sz w:val="30"/>
                <w:szCs w:val="30"/>
                <w:lang w:eastAsia="zh-CN"/>
              </w:rPr>
              <w:t>652</w:t>
            </w:r>
            <w:r w:rsidRPr="00C1160E">
              <w:rPr>
                <w:rFonts w:asciiTheme="majorBidi" w:hAnsiTheme="majorBidi"/>
                <w:sz w:val="30"/>
                <w:szCs w:val="30"/>
                <w:lang w:eastAsia="zh-CN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26FA4DCC" w14:textId="77777777" w:rsidR="00221747" w:rsidRPr="00C1160E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6B874879" w14:textId="4CE7CB61" w:rsidR="00221747" w:rsidRPr="00C1160E" w:rsidRDefault="00BE7416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/>
                <w:sz w:val="30"/>
                <w:szCs w:val="30"/>
              </w:rPr>
              <w:t>2</w:t>
            </w:r>
            <w:r w:rsidR="00221747"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/>
                <w:sz w:val="30"/>
                <w:szCs w:val="30"/>
              </w:rPr>
              <w:t>864</w:t>
            </w:r>
          </w:p>
        </w:tc>
      </w:tr>
      <w:tr w:rsidR="00992A61" w:rsidRPr="00C1160E" w14:paraId="1C222484" w14:textId="77777777" w:rsidTr="00B60236">
        <w:tc>
          <w:tcPr>
            <w:tcW w:w="4293" w:type="dxa"/>
            <w:vAlign w:val="bottom"/>
          </w:tcPr>
          <w:p w14:paraId="21EA3AFE" w14:textId="010AA4B6" w:rsidR="00992A61" w:rsidRPr="00C1160E" w:rsidRDefault="00992A61" w:rsidP="00221747">
            <w:pPr>
              <w:ind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/>
                <w:sz w:val="30"/>
                <w:szCs w:val="30"/>
                <w:cs/>
              </w:rPr>
              <w:t>ค่าใช้จ่ายเกี่ยวกับสัญญาเช่าและค่าบริการพื้นที่เช่า</w:t>
            </w:r>
          </w:p>
        </w:tc>
        <w:tc>
          <w:tcPr>
            <w:tcW w:w="990" w:type="dxa"/>
            <w:vAlign w:val="bottom"/>
          </w:tcPr>
          <w:p w14:paraId="31E5D4A0" w14:textId="7B41DA11" w:rsidR="00992A61" w:rsidRPr="00C1160E" w:rsidRDefault="00BE7416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/>
                <w:sz w:val="30"/>
                <w:szCs w:val="30"/>
              </w:rPr>
              <w:t>285</w:t>
            </w:r>
          </w:p>
        </w:tc>
        <w:tc>
          <w:tcPr>
            <w:tcW w:w="270" w:type="dxa"/>
            <w:vAlign w:val="bottom"/>
          </w:tcPr>
          <w:p w14:paraId="591ADA5C" w14:textId="77777777" w:rsidR="00992A61" w:rsidRPr="00C1160E" w:rsidRDefault="00992A61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637EC43" w14:textId="37AB24E2" w:rsidR="00992A61" w:rsidRPr="00C1160E" w:rsidRDefault="000970E1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A6FB54F" w14:textId="77777777" w:rsidR="00992A61" w:rsidRPr="00C1160E" w:rsidRDefault="00992A61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0A8B71FE" w14:textId="3BB2C6C5" w:rsidR="00992A61" w:rsidRPr="00C1160E" w:rsidRDefault="000970E1" w:rsidP="0009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2A0CC08" w14:textId="77777777" w:rsidR="00992A61" w:rsidRPr="00C1160E" w:rsidRDefault="00992A61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0DC00F93" w14:textId="54805725" w:rsidR="00992A61" w:rsidRPr="00C1160E" w:rsidRDefault="000970E1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88" w:right="-125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C1160E">
              <w:rPr>
                <w:rFonts w:asciiTheme="majorBidi" w:hAnsiTheme="majorBidi" w:hint="cs"/>
                <w:sz w:val="30"/>
                <w:szCs w:val="30"/>
                <w:cs/>
                <w:lang w:eastAsia="zh-CN"/>
              </w:rPr>
              <w:t>-</w:t>
            </w:r>
          </w:p>
        </w:tc>
      </w:tr>
      <w:tr w:rsidR="00992A61" w:rsidRPr="00C1160E" w14:paraId="39108D34" w14:textId="77777777" w:rsidTr="00B60236">
        <w:tc>
          <w:tcPr>
            <w:tcW w:w="4293" w:type="dxa"/>
            <w:vAlign w:val="bottom"/>
          </w:tcPr>
          <w:p w14:paraId="64D128E8" w14:textId="77777777" w:rsidR="00992A61" w:rsidRPr="00C1160E" w:rsidRDefault="00992A61" w:rsidP="00221747">
            <w:pPr>
              <w:ind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471B49B6" w14:textId="77777777" w:rsidR="00992A61" w:rsidRPr="00C1160E" w:rsidRDefault="00992A61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CE7A780" w14:textId="77777777" w:rsidR="00992A61" w:rsidRPr="00C1160E" w:rsidRDefault="00992A61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E11D847" w14:textId="77777777" w:rsidR="00992A61" w:rsidRPr="00C1160E" w:rsidRDefault="00992A61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DA30284" w14:textId="77777777" w:rsidR="00992A61" w:rsidRPr="00C1160E" w:rsidRDefault="00992A61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1A48348" w14:textId="77777777" w:rsidR="00992A61" w:rsidRPr="00C1160E" w:rsidRDefault="00992A61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F4D286A" w14:textId="77777777" w:rsidR="00992A61" w:rsidRPr="00C1160E" w:rsidRDefault="00992A61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0E143A62" w14:textId="77777777" w:rsidR="00992A61" w:rsidRPr="00C1160E" w:rsidRDefault="00992A61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88" w:right="-125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</w:tr>
      <w:tr w:rsidR="00221747" w:rsidRPr="00C1160E" w14:paraId="4BD301AA" w14:textId="77777777" w:rsidTr="00B60236">
        <w:tc>
          <w:tcPr>
            <w:tcW w:w="4293" w:type="dxa"/>
            <w:vAlign w:val="bottom"/>
          </w:tcPr>
          <w:p w14:paraId="780D8E7D" w14:textId="7E40876D" w:rsidR="00221747" w:rsidRPr="00C1160E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90" w:type="dxa"/>
            <w:vAlign w:val="bottom"/>
          </w:tcPr>
          <w:p w14:paraId="3B20439A" w14:textId="77777777" w:rsidR="00221747" w:rsidRPr="00C1160E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FCE3DE4" w14:textId="77777777" w:rsidR="00221747" w:rsidRPr="00C1160E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6293098" w14:textId="77777777" w:rsidR="00221747" w:rsidRPr="00C1160E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539E5BF" w14:textId="77777777" w:rsidR="00221747" w:rsidRPr="00C1160E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492FC8DF" w14:textId="77777777" w:rsidR="00221747" w:rsidRPr="00C1160E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939EFD9" w14:textId="77777777" w:rsidR="00221747" w:rsidRPr="00C1160E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4EB333B2" w14:textId="77777777" w:rsidR="00221747" w:rsidRPr="00C1160E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21747" w:rsidRPr="00C1160E" w14:paraId="4BEAF193" w14:textId="77777777" w:rsidTr="00B60236">
        <w:tc>
          <w:tcPr>
            <w:tcW w:w="4293" w:type="dxa"/>
            <w:vAlign w:val="bottom"/>
          </w:tcPr>
          <w:p w14:paraId="78F3B3F7" w14:textId="77777777" w:rsidR="00221747" w:rsidRPr="00C1160E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  <w:vAlign w:val="bottom"/>
          </w:tcPr>
          <w:p w14:paraId="384C096F" w14:textId="77777777" w:rsidR="00221747" w:rsidRPr="00C1160E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812C728" w14:textId="77777777" w:rsidR="00221747" w:rsidRPr="00C1160E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6F2F95" w14:textId="77777777" w:rsidR="00221747" w:rsidRPr="00C1160E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B81501B" w14:textId="77777777" w:rsidR="00221747" w:rsidRPr="00C1160E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6AEAE1A4" w14:textId="77777777" w:rsidR="00221747" w:rsidRPr="00C1160E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FDF3582" w14:textId="77777777" w:rsidR="00221747" w:rsidRPr="00C1160E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4114897A" w14:textId="77777777" w:rsidR="00221747" w:rsidRPr="00C1160E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2927" w:rsidRPr="00C1160E" w14:paraId="212BE775" w14:textId="77777777">
        <w:tc>
          <w:tcPr>
            <w:tcW w:w="4293" w:type="dxa"/>
            <w:vAlign w:val="bottom"/>
          </w:tcPr>
          <w:p w14:paraId="02BFCFDF" w14:textId="7CB49FF2" w:rsidR="00982927" w:rsidRPr="00C1160E" w:rsidRDefault="00982927" w:rsidP="00982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5"/>
              </w:tabs>
              <w:spacing w:line="240" w:lineRule="auto"/>
              <w:ind w:left="401" w:right="-200" w:hanging="40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1160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  <w:r w:rsidRPr="00C1160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09117678" w14:textId="46A5BE36" w:rsidR="00982927" w:rsidRPr="00C1160E" w:rsidRDefault="00BE7416" w:rsidP="00982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8" w:right="-125"/>
              <w:rPr>
                <w:rFonts w:asciiTheme="majorBidi" w:hAnsiTheme="majorBidi"/>
                <w:sz w:val="30"/>
                <w:szCs w:val="30"/>
              </w:rPr>
            </w:pPr>
            <w:r w:rsidRPr="00C1160E">
              <w:rPr>
                <w:rFonts w:asciiTheme="majorBidi" w:hAnsiTheme="majorBidi"/>
                <w:sz w:val="30"/>
                <w:szCs w:val="30"/>
              </w:rPr>
              <w:t>58</w:t>
            </w:r>
            <w:r w:rsidR="00982927" w:rsidRPr="00C1160E">
              <w:rPr>
                <w:rFonts w:asciiTheme="majorBidi" w:hAnsiTheme="majorBidi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/>
                <w:sz w:val="30"/>
                <w:szCs w:val="30"/>
              </w:rPr>
              <w:t>335</w:t>
            </w:r>
          </w:p>
        </w:tc>
        <w:tc>
          <w:tcPr>
            <w:tcW w:w="270" w:type="dxa"/>
            <w:vAlign w:val="bottom"/>
          </w:tcPr>
          <w:p w14:paraId="7DFA7CF5" w14:textId="77777777" w:rsidR="00982927" w:rsidRPr="00C1160E" w:rsidRDefault="00982927" w:rsidP="00982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6FEAB97" w14:textId="72BBB0E7" w:rsidR="00982927" w:rsidRPr="00C1160E" w:rsidRDefault="00BE7416" w:rsidP="00982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982927"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547</w:t>
            </w:r>
          </w:p>
        </w:tc>
        <w:tc>
          <w:tcPr>
            <w:tcW w:w="270" w:type="dxa"/>
            <w:vAlign w:val="bottom"/>
          </w:tcPr>
          <w:p w14:paraId="6309913A" w14:textId="77777777" w:rsidR="00982927" w:rsidRPr="00C1160E" w:rsidRDefault="00982927" w:rsidP="00982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78FE5FD" w14:textId="277A5790" w:rsidR="00982927" w:rsidRPr="00C1160E" w:rsidRDefault="00BE7416" w:rsidP="00982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C1160E">
              <w:rPr>
                <w:rFonts w:asciiTheme="majorBidi" w:hAnsiTheme="majorBidi"/>
                <w:sz w:val="30"/>
                <w:szCs w:val="30"/>
                <w:lang w:eastAsia="zh-CN"/>
              </w:rPr>
              <w:t>58</w:t>
            </w:r>
            <w:r w:rsidR="00982927" w:rsidRPr="00C1160E">
              <w:rPr>
                <w:rFonts w:asciiTheme="majorBidi" w:hAnsiTheme="majorBidi"/>
                <w:sz w:val="30"/>
                <w:szCs w:val="30"/>
                <w:lang w:eastAsia="zh-CN"/>
              </w:rPr>
              <w:t>,</w:t>
            </w:r>
            <w:r w:rsidRPr="00C1160E">
              <w:rPr>
                <w:rFonts w:asciiTheme="majorBidi" w:hAnsiTheme="majorBidi"/>
                <w:sz w:val="30"/>
                <w:szCs w:val="30"/>
                <w:lang w:eastAsia="zh-CN"/>
              </w:rPr>
              <w:t>335</w:t>
            </w:r>
          </w:p>
        </w:tc>
        <w:tc>
          <w:tcPr>
            <w:tcW w:w="270" w:type="dxa"/>
            <w:vAlign w:val="bottom"/>
          </w:tcPr>
          <w:p w14:paraId="5676E52A" w14:textId="77777777" w:rsidR="00982927" w:rsidRPr="00C1160E" w:rsidRDefault="00982927" w:rsidP="00982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4FAFAA7A" w14:textId="0078AB89" w:rsidR="00982927" w:rsidRPr="00C1160E" w:rsidRDefault="00BE7416" w:rsidP="00982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982927"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547</w:t>
            </w:r>
          </w:p>
        </w:tc>
      </w:tr>
      <w:tr w:rsidR="00982927" w:rsidRPr="00C1160E" w14:paraId="2DED99C3" w14:textId="77777777">
        <w:tc>
          <w:tcPr>
            <w:tcW w:w="4293" w:type="dxa"/>
            <w:vAlign w:val="bottom"/>
          </w:tcPr>
          <w:p w14:paraId="2C5B44E1" w14:textId="77777777" w:rsidR="00982927" w:rsidRPr="00C1160E" w:rsidRDefault="00982927" w:rsidP="00982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1160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0" w:type="dxa"/>
            <w:vAlign w:val="bottom"/>
          </w:tcPr>
          <w:p w14:paraId="446E2941" w14:textId="6C27B43E" w:rsidR="00982927" w:rsidRPr="00C1160E" w:rsidRDefault="00BE7416" w:rsidP="00982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8" w:right="-125"/>
              <w:rPr>
                <w:rFonts w:asciiTheme="majorBidi" w:hAnsiTheme="majorBidi"/>
                <w:sz w:val="30"/>
                <w:szCs w:val="30"/>
              </w:rPr>
            </w:pPr>
            <w:r w:rsidRPr="00C1160E">
              <w:rPr>
                <w:rFonts w:asciiTheme="majorBidi" w:hAnsiTheme="majorBidi"/>
                <w:sz w:val="30"/>
                <w:szCs w:val="30"/>
              </w:rPr>
              <w:t>1</w:t>
            </w:r>
            <w:r w:rsidR="00982927" w:rsidRPr="00C1160E">
              <w:rPr>
                <w:rFonts w:asciiTheme="majorBidi" w:hAnsiTheme="majorBidi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/>
                <w:sz w:val="30"/>
                <w:szCs w:val="30"/>
              </w:rPr>
              <w:t>527</w:t>
            </w:r>
          </w:p>
        </w:tc>
        <w:tc>
          <w:tcPr>
            <w:tcW w:w="270" w:type="dxa"/>
            <w:vAlign w:val="bottom"/>
          </w:tcPr>
          <w:p w14:paraId="51318152" w14:textId="77777777" w:rsidR="00982927" w:rsidRPr="00C1160E" w:rsidRDefault="00982927" w:rsidP="00982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33B1767" w14:textId="49AE3752" w:rsidR="00982927" w:rsidRPr="00C1160E" w:rsidRDefault="00BE7416" w:rsidP="00982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782</w:t>
            </w:r>
          </w:p>
        </w:tc>
        <w:tc>
          <w:tcPr>
            <w:tcW w:w="270" w:type="dxa"/>
            <w:vAlign w:val="bottom"/>
          </w:tcPr>
          <w:p w14:paraId="3CFDCAD8" w14:textId="77777777" w:rsidR="00982927" w:rsidRPr="00C1160E" w:rsidRDefault="00982927" w:rsidP="00982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F5BA731" w14:textId="3BB40952" w:rsidR="00982927" w:rsidRPr="00C1160E" w:rsidRDefault="00BE7416" w:rsidP="00982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C1160E">
              <w:rPr>
                <w:rFonts w:asciiTheme="majorBidi" w:hAnsiTheme="majorBidi"/>
                <w:sz w:val="30"/>
                <w:szCs w:val="30"/>
                <w:lang w:eastAsia="zh-CN"/>
              </w:rPr>
              <w:t>1</w:t>
            </w:r>
            <w:r w:rsidR="00982927" w:rsidRPr="00C1160E">
              <w:rPr>
                <w:rFonts w:asciiTheme="majorBidi" w:hAnsiTheme="majorBidi"/>
                <w:sz w:val="30"/>
                <w:szCs w:val="30"/>
                <w:lang w:eastAsia="zh-CN"/>
              </w:rPr>
              <w:t>,</w:t>
            </w:r>
            <w:r w:rsidRPr="00C1160E">
              <w:rPr>
                <w:rFonts w:asciiTheme="majorBidi" w:hAnsiTheme="majorBidi"/>
                <w:sz w:val="30"/>
                <w:szCs w:val="30"/>
                <w:lang w:eastAsia="zh-CN"/>
              </w:rPr>
              <w:t>527</w:t>
            </w:r>
          </w:p>
        </w:tc>
        <w:tc>
          <w:tcPr>
            <w:tcW w:w="270" w:type="dxa"/>
            <w:vAlign w:val="bottom"/>
          </w:tcPr>
          <w:p w14:paraId="2A2A0421" w14:textId="77777777" w:rsidR="00982927" w:rsidRPr="00C1160E" w:rsidRDefault="00982927" w:rsidP="00982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28ED2D3F" w14:textId="2DA0D1E6" w:rsidR="00982927" w:rsidRPr="00C1160E" w:rsidRDefault="00BE7416" w:rsidP="00982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5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782</w:t>
            </w:r>
          </w:p>
        </w:tc>
      </w:tr>
      <w:tr w:rsidR="00982927" w:rsidRPr="00C1160E" w14:paraId="51AA7B44" w14:textId="77777777">
        <w:tc>
          <w:tcPr>
            <w:tcW w:w="4293" w:type="dxa"/>
            <w:vAlign w:val="bottom"/>
          </w:tcPr>
          <w:p w14:paraId="0F309972" w14:textId="77777777" w:rsidR="00982927" w:rsidRPr="00C1160E" w:rsidRDefault="00982927" w:rsidP="00982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C1160E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ผลประโยชน์จากการจ่ายโดยใช้หุ้นเป็นเกณฑ์</w:t>
            </w:r>
          </w:p>
        </w:tc>
        <w:tc>
          <w:tcPr>
            <w:tcW w:w="990" w:type="dxa"/>
            <w:vAlign w:val="bottom"/>
          </w:tcPr>
          <w:p w14:paraId="567B6874" w14:textId="0D674D04" w:rsidR="00982927" w:rsidRPr="00C1160E" w:rsidRDefault="00BE7416" w:rsidP="00982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8" w:right="-125"/>
              <w:rPr>
                <w:rFonts w:asciiTheme="majorBidi" w:hAnsiTheme="majorBidi"/>
                <w:sz w:val="30"/>
                <w:szCs w:val="30"/>
              </w:rPr>
            </w:pPr>
            <w:r w:rsidRPr="00C1160E">
              <w:rPr>
                <w:rFonts w:asciiTheme="majorBidi" w:hAnsiTheme="majorBidi"/>
                <w:sz w:val="30"/>
                <w:szCs w:val="30"/>
              </w:rPr>
              <w:t>798</w:t>
            </w:r>
          </w:p>
        </w:tc>
        <w:tc>
          <w:tcPr>
            <w:tcW w:w="270" w:type="dxa"/>
            <w:vAlign w:val="bottom"/>
          </w:tcPr>
          <w:p w14:paraId="57631344" w14:textId="77777777" w:rsidR="00982927" w:rsidRPr="00C1160E" w:rsidRDefault="00982927" w:rsidP="00982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EE6EB7A" w14:textId="0C6F89AD" w:rsidR="00982927" w:rsidRPr="00C1160E" w:rsidRDefault="00BE7416" w:rsidP="00982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82927"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386</w:t>
            </w:r>
          </w:p>
        </w:tc>
        <w:tc>
          <w:tcPr>
            <w:tcW w:w="270" w:type="dxa"/>
            <w:vAlign w:val="bottom"/>
          </w:tcPr>
          <w:p w14:paraId="4BE45DA5" w14:textId="77777777" w:rsidR="00982927" w:rsidRPr="00C1160E" w:rsidRDefault="00982927" w:rsidP="0098292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2E950DF" w14:textId="234BF3B4" w:rsidR="00982927" w:rsidRPr="00C1160E" w:rsidRDefault="00BE7416" w:rsidP="00982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C1160E">
              <w:rPr>
                <w:rFonts w:asciiTheme="majorBidi" w:hAnsiTheme="majorBidi"/>
                <w:sz w:val="30"/>
                <w:szCs w:val="30"/>
                <w:lang w:eastAsia="zh-CN"/>
              </w:rPr>
              <w:t>798</w:t>
            </w:r>
          </w:p>
        </w:tc>
        <w:tc>
          <w:tcPr>
            <w:tcW w:w="270" w:type="dxa"/>
            <w:vAlign w:val="bottom"/>
          </w:tcPr>
          <w:p w14:paraId="1BD02AE5" w14:textId="77777777" w:rsidR="00982927" w:rsidRPr="00C1160E" w:rsidRDefault="00982927" w:rsidP="00982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1C0A494B" w14:textId="4F04EEAF" w:rsidR="00982927" w:rsidRPr="00C1160E" w:rsidRDefault="00BE7416" w:rsidP="00982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5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82927"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386</w:t>
            </w:r>
          </w:p>
        </w:tc>
      </w:tr>
      <w:tr w:rsidR="00982927" w:rsidRPr="00C1160E" w14:paraId="2C7BC331" w14:textId="77777777">
        <w:tc>
          <w:tcPr>
            <w:tcW w:w="4293" w:type="dxa"/>
            <w:vAlign w:val="bottom"/>
          </w:tcPr>
          <w:p w14:paraId="1447C250" w14:textId="5B5D9844" w:rsidR="00982927" w:rsidRPr="00C1160E" w:rsidRDefault="00982927" w:rsidP="00982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F62C0A" w14:textId="0C217192" w:rsidR="00982927" w:rsidRPr="00C1160E" w:rsidRDefault="00BE7416" w:rsidP="00982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160E">
              <w:rPr>
                <w:rFonts w:asciiTheme="majorBidi" w:hAnsiTheme="majorBidi"/>
                <w:b/>
                <w:bCs/>
                <w:sz w:val="30"/>
                <w:szCs w:val="30"/>
              </w:rPr>
              <w:t>60</w:t>
            </w:r>
            <w:r w:rsidR="00982927"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/>
                <w:b/>
                <w:bCs/>
                <w:sz w:val="30"/>
                <w:szCs w:val="30"/>
              </w:rPr>
              <w:t>660</w:t>
            </w:r>
          </w:p>
        </w:tc>
        <w:tc>
          <w:tcPr>
            <w:tcW w:w="270" w:type="dxa"/>
            <w:vAlign w:val="bottom"/>
          </w:tcPr>
          <w:p w14:paraId="42043F38" w14:textId="77777777" w:rsidR="00982927" w:rsidRPr="00C1160E" w:rsidRDefault="00982927" w:rsidP="00982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FA1B0A" w14:textId="737E6DED" w:rsidR="00982927" w:rsidRPr="00C1160E" w:rsidRDefault="00BE7416" w:rsidP="00982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  <w:r w:rsidR="00982927"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715</w:t>
            </w:r>
          </w:p>
        </w:tc>
        <w:tc>
          <w:tcPr>
            <w:tcW w:w="270" w:type="dxa"/>
            <w:vAlign w:val="bottom"/>
          </w:tcPr>
          <w:p w14:paraId="10EC245B" w14:textId="77777777" w:rsidR="00982927" w:rsidRPr="00C1160E" w:rsidRDefault="00982927" w:rsidP="00982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4E3B62BE" w14:textId="7798DBBD" w:rsidR="00982927" w:rsidRPr="00C1160E" w:rsidRDefault="00BE7416" w:rsidP="00982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C1160E"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  <w:t>60</w:t>
            </w:r>
            <w:r w:rsidR="00982927" w:rsidRPr="00C1160E"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  <w:t>,</w:t>
            </w:r>
            <w:r w:rsidRPr="00C1160E"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  <w:t>660</w:t>
            </w:r>
          </w:p>
        </w:tc>
        <w:tc>
          <w:tcPr>
            <w:tcW w:w="270" w:type="dxa"/>
            <w:vAlign w:val="bottom"/>
          </w:tcPr>
          <w:p w14:paraId="5747E8E4" w14:textId="77777777" w:rsidR="00982927" w:rsidRPr="00C1160E" w:rsidRDefault="00982927" w:rsidP="00982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BE52CF" w14:textId="083AB712" w:rsidR="00982927" w:rsidRPr="00C1160E" w:rsidRDefault="00BE7416" w:rsidP="00982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5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  <w:r w:rsidR="00982927"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715</w:t>
            </w:r>
          </w:p>
        </w:tc>
      </w:tr>
      <w:tr w:rsidR="00221747" w:rsidRPr="00C1160E" w14:paraId="56FE6442" w14:textId="77777777" w:rsidTr="00B60236">
        <w:trPr>
          <w:trHeight w:val="314"/>
        </w:trPr>
        <w:tc>
          <w:tcPr>
            <w:tcW w:w="4293" w:type="dxa"/>
            <w:vAlign w:val="bottom"/>
          </w:tcPr>
          <w:p w14:paraId="22FBE92C" w14:textId="77777777" w:rsidR="00221747" w:rsidRPr="00C1160E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52D0391" w14:textId="77777777" w:rsidR="00221747" w:rsidRPr="00C1160E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AEEAF90" w14:textId="77777777" w:rsidR="00221747" w:rsidRPr="00C1160E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1D1F1A4" w14:textId="77777777" w:rsidR="00221747" w:rsidRPr="00C1160E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E30019B" w14:textId="77777777" w:rsidR="00221747" w:rsidRPr="00C1160E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12BAA021" w14:textId="77777777" w:rsidR="00221747" w:rsidRPr="00C1160E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C9DDF8B" w14:textId="77777777" w:rsidR="00221747" w:rsidRPr="00C1160E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</w:tcBorders>
            <w:vAlign w:val="bottom"/>
          </w:tcPr>
          <w:p w14:paraId="6F958AE5" w14:textId="77777777" w:rsidR="00221747" w:rsidRPr="00C1160E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5" w:lineRule="auto"/>
              <w:ind w:left="-88" w:right="-1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21747" w:rsidRPr="00C1160E" w14:paraId="1526F893" w14:textId="77777777" w:rsidTr="00B60236">
        <w:tc>
          <w:tcPr>
            <w:tcW w:w="4293" w:type="dxa"/>
            <w:vAlign w:val="bottom"/>
          </w:tcPr>
          <w:p w14:paraId="7859158F" w14:textId="77777777" w:rsidR="00221747" w:rsidRPr="00C1160E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vAlign w:val="bottom"/>
          </w:tcPr>
          <w:p w14:paraId="0C9D0A23" w14:textId="77777777" w:rsidR="00221747" w:rsidRPr="00C1160E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F9A8580" w14:textId="77777777" w:rsidR="00221747" w:rsidRPr="00C1160E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60086D2" w14:textId="77777777" w:rsidR="00221747" w:rsidRPr="00C1160E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4101ED" w14:textId="77777777" w:rsidR="00221747" w:rsidRPr="00C1160E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01F3C08F" w14:textId="77777777" w:rsidR="00221747" w:rsidRPr="00C1160E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F2EF128" w14:textId="77777777" w:rsidR="00221747" w:rsidRPr="00C1160E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46E6891D" w14:textId="77777777" w:rsidR="00221747" w:rsidRPr="00C1160E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0894" w:rsidRPr="00C1160E" w14:paraId="4F797AD2" w14:textId="77777777" w:rsidTr="00EB0894">
        <w:tc>
          <w:tcPr>
            <w:tcW w:w="4293" w:type="dxa"/>
            <w:vAlign w:val="bottom"/>
          </w:tcPr>
          <w:p w14:paraId="131AED7B" w14:textId="77777777" w:rsidR="00EB0894" w:rsidRPr="00C1160E" w:rsidRDefault="00EB0894" w:rsidP="00EB0894">
            <w:pPr>
              <w:ind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รายได้จากการประกอบกิจการโรงแรม</w:t>
            </w:r>
          </w:p>
          <w:p w14:paraId="0B154581" w14:textId="77777777" w:rsidR="00EB0894" w:rsidRPr="00C1160E" w:rsidRDefault="00EB0894" w:rsidP="00EB0894">
            <w:pPr>
              <w:ind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และบริการที่เกี่ยวข้อง</w:t>
            </w:r>
          </w:p>
        </w:tc>
        <w:tc>
          <w:tcPr>
            <w:tcW w:w="990" w:type="dxa"/>
            <w:vAlign w:val="bottom"/>
          </w:tcPr>
          <w:p w14:paraId="4A1813B8" w14:textId="03F22D7D" w:rsidR="00EB0894" w:rsidRPr="00C1160E" w:rsidRDefault="00BE7416" w:rsidP="00EB0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left="-88" w:right="-125"/>
              <w:rPr>
                <w:rFonts w:asciiTheme="majorBidi" w:hAnsiTheme="majorBidi"/>
                <w:sz w:val="30"/>
                <w:szCs w:val="30"/>
              </w:rPr>
            </w:pPr>
            <w:r w:rsidRPr="00C1160E">
              <w:rPr>
                <w:rFonts w:asciiTheme="majorBidi" w:hAnsiTheme="majorBidi" w:hint="cs"/>
                <w:sz w:val="30"/>
                <w:szCs w:val="30"/>
              </w:rPr>
              <w:t>15</w:t>
            </w:r>
            <w:r w:rsidR="001F1892" w:rsidRPr="00C1160E">
              <w:rPr>
                <w:rFonts w:asciiTheme="majorBidi" w:hAnsiTheme="majorBidi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/>
                <w:sz w:val="30"/>
                <w:szCs w:val="30"/>
              </w:rPr>
              <w:t>182</w:t>
            </w:r>
            <w:r w:rsidR="00EB0894" w:rsidRPr="00C1160E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8B959FB" w14:textId="77777777" w:rsidR="00EB0894" w:rsidRPr="00C1160E" w:rsidRDefault="00EB0894" w:rsidP="00EB0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BCB3318" w14:textId="16748AD7" w:rsidR="00EB0894" w:rsidRPr="00C1160E" w:rsidRDefault="00BE7416" w:rsidP="00EB0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/>
                <w:sz w:val="30"/>
                <w:szCs w:val="30"/>
              </w:rPr>
              <w:t>20</w:t>
            </w:r>
            <w:r w:rsidR="00EB0894"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/>
                <w:sz w:val="30"/>
                <w:szCs w:val="30"/>
              </w:rPr>
              <w:t>078</w:t>
            </w:r>
          </w:p>
        </w:tc>
        <w:tc>
          <w:tcPr>
            <w:tcW w:w="270" w:type="dxa"/>
            <w:vAlign w:val="bottom"/>
          </w:tcPr>
          <w:p w14:paraId="5D73E70D" w14:textId="77777777" w:rsidR="00EB0894" w:rsidRPr="00C1160E" w:rsidRDefault="00EB0894" w:rsidP="00EB0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6BE2E628" w14:textId="2DC71F37" w:rsidR="00EB0894" w:rsidRPr="00C1160E" w:rsidRDefault="00EB0894" w:rsidP="00EB0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88" w:right="69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C1160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AA4714E" w14:textId="77777777" w:rsidR="00EB0894" w:rsidRPr="00C1160E" w:rsidRDefault="00EB0894" w:rsidP="00EB0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20895473" w14:textId="20A742E1" w:rsidR="00EB0894" w:rsidRPr="00C1160E" w:rsidRDefault="00EB0894" w:rsidP="00EB0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EB0894" w:rsidRPr="00C1160E" w14:paraId="40322C93" w14:textId="77777777" w:rsidTr="00EB0894">
        <w:tc>
          <w:tcPr>
            <w:tcW w:w="4293" w:type="dxa"/>
            <w:vAlign w:val="bottom"/>
          </w:tcPr>
          <w:p w14:paraId="0269A93A" w14:textId="77777777" w:rsidR="00EB0894" w:rsidRPr="00C1160E" w:rsidRDefault="00EB0894" w:rsidP="00EB0894">
            <w:pPr>
              <w:ind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  <w:p w14:paraId="2A8DCEDE" w14:textId="440CD355" w:rsidR="00EB0894" w:rsidRPr="00C1160E" w:rsidRDefault="00EB0894" w:rsidP="00EB0894">
            <w:pPr>
              <w:ind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อาคารพาณิช</w:t>
            </w:r>
            <w:r w:rsidRPr="00C1160E">
              <w:rPr>
                <w:rFonts w:asciiTheme="majorBidi" w:hAnsiTheme="majorBidi" w:cstheme="majorBidi" w:hint="cs"/>
                <w:sz w:val="30"/>
                <w:szCs w:val="30"/>
                <w:cs/>
              </w:rPr>
              <w:t>ย</w:t>
            </w:r>
            <w:r w:rsidRPr="00C1160E">
              <w:rPr>
                <w:rFonts w:asciiTheme="majorBidi" w:hAnsiTheme="majorBidi" w:cstheme="majorBidi"/>
                <w:sz w:val="30"/>
                <w:szCs w:val="30"/>
                <w:cs/>
              </w:rPr>
              <w:t>กรรม</w:t>
            </w:r>
          </w:p>
        </w:tc>
        <w:tc>
          <w:tcPr>
            <w:tcW w:w="990" w:type="dxa"/>
            <w:vAlign w:val="bottom"/>
          </w:tcPr>
          <w:p w14:paraId="1D45E85B" w14:textId="3DDF51C3" w:rsidR="00EB0894" w:rsidRPr="00C1160E" w:rsidRDefault="00EB0894" w:rsidP="00EB0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left="-88" w:right="-125"/>
              <w:rPr>
                <w:rFonts w:asciiTheme="majorBidi" w:hAnsiTheme="majorBidi"/>
                <w:sz w:val="30"/>
                <w:szCs w:val="30"/>
              </w:rPr>
            </w:pPr>
            <w:r w:rsidRPr="00C1160E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BE7416" w:rsidRPr="00C1160E">
              <w:rPr>
                <w:rFonts w:asciiTheme="majorBidi" w:hAnsiTheme="majorBidi"/>
                <w:sz w:val="30"/>
                <w:szCs w:val="30"/>
              </w:rPr>
              <w:t>60</w:t>
            </w:r>
            <w:r w:rsidRPr="00C1160E">
              <w:rPr>
                <w:rFonts w:asciiTheme="majorBidi" w:hAnsiTheme="majorBidi"/>
                <w:sz w:val="30"/>
                <w:szCs w:val="30"/>
              </w:rPr>
              <w:t>,</w:t>
            </w:r>
            <w:r w:rsidR="00BE7416" w:rsidRPr="00C1160E">
              <w:rPr>
                <w:rFonts w:asciiTheme="majorBidi" w:hAnsiTheme="majorBidi"/>
                <w:sz w:val="30"/>
                <w:szCs w:val="30"/>
              </w:rPr>
              <w:t>230</w:t>
            </w:r>
            <w:r w:rsidRPr="00C1160E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DEF9D0A" w14:textId="77777777" w:rsidR="00EB0894" w:rsidRPr="00C1160E" w:rsidRDefault="00EB0894" w:rsidP="00EB0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684208" w14:textId="37714F5F" w:rsidR="00EB0894" w:rsidRPr="00C1160E" w:rsidRDefault="00BE7416" w:rsidP="00EB0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/>
                <w:sz w:val="30"/>
                <w:szCs w:val="30"/>
              </w:rPr>
              <w:t>44</w:t>
            </w:r>
            <w:r w:rsidR="00EB0894"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/>
                <w:sz w:val="30"/>
                <w:szCs w:val="30"/>
              </w:rPr>
              <w:t>335</w:t>
            </w:r>
          </w:p>
        </w:tc>
        <w:tc>
          <w:tcPr>
            <w:tcW w:w="270" w:type="dxa"/>
            <w:vAlign w:val="bottom"/>
          </w:tcPr>
          <w:p w14:paraId="16B9E5A1" w14:textId="77777777" w:rsidR="00EB0894" w:rsidRPr="00C1160E" w:rsidRDefault="00EB0894" w:rsidP="00EB0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62CD082A" w14:textId="4B054D55" w:rsidR="00EB0894" w:rsidRPr="00C1160E" w:rsidRDefault="00EB0894" w:rsidP="00EB0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88" w:right="69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C1160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EBF1BC8" w14:textId="77777777" w:rsidR="00EB0894" w:rsidRPr="00C1160E" w:rsidRDefault="00EB0894" w:rsidP="00EB0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07115D3A" w14:textId="40BA88C9" w:rsidR="00EB0894" w:rsidRPr="00C1160E" w:rsidRDefault="00EB0894" w:rsidP="00EB0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EB0894" w:rsidRPr="00C1160E" w14:paraId="78EE21C6" w14:textId="77777777" w:rsidTr="00EB0894">
        <w:tc>
          <w:tcPr>
            <w:tcW w:w="4293" w:type="dxa"/>
            <w:vAlign w:val="bottom"/>
          </w:tcPr>
          <w:p w14:paraId="2327CA9D" w14:textId="62929F77" w:rsidR="00EB0894" w:rsidRPr="00C1160E" w:rsidRDefault="00EB0894" w:rsidP="00EB0894">
            <w:pPr>
              <w:ind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990" w:type="dxa"/>
            <w:vAlign w:val="bottom"/>
          </w:tcPr>
          <w:p w14:paraId="4894B636" w14:textId="46FDDBB2" w:rsidR="00EB0894" w:rsidRPr="00C1160E" w:rsidRDefault="00EB0894" w:rsidP="00EB0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0" w:lineRule="auto"/>
              <w:ind w:left="-88" w:right="-125"/>
              <w:rPr>
                <w:rFonts w:asciiTheme="majorBidi" w:hAnsiTheme="majorBidi"/>
                <w:sz w:val="30"/>
                <w:szCs w:val="30"/>
              </w:rPr>
            </w:pPr>
            <w:r w:rsidRPr="00C1160E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BE7416" w:rsidRPr="00C1160E">
              <w:rPr>
                <w:rFonts w:asciiTheme="majorBidi" w:hAnsiTheme="majorBidi"/>
                <w:sz w:val="30"/>
                <w:szCs w:val="30"/>
              </w:rPr>
              <w:t>847</w:t>
            </w:r>
            <w:r w:rsidRPr="00C1160E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0C1F12E8" w14:textId="77777777" w:rsidR="00EB0894" w:rsidRPr="00C1160E" w:rsidRDefault="00EB0894" w:rsidP="00EB0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F25073B" w14:textId="074FE51B" w:rsidR="00EB0894" w:rsidRPr="00C1160E" w:rsidRDefault="00BE7416" w:rsidP="00EB0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B0894"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667</w:t>
            </w:r>
          </w:p>
        </w:tc>
        <w:tc>
          <w:tcPr>
            <w:tcW w:w="270" w:type="dxa"/>
            <w:vAlign w:val="bottom"/>
          </w:tcPr>
          <w:p w14:paraId="6A9317B5" w14:textId="77777777" w:rsidR="00EB0894" w:rsidRPr="00C1160E" w:rsidRDefault="00EB0894" w:rsidP="00EB0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8015A37" w14:textId="65BB6C60" w:rsidR="00EB0894" w:rsidRPr="00C1160E" w:rsidRDefault="00BE7416" w:rsidP="00EB0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847</w:t>
            </w:r>
          </w:p>
        </w:tc>
        <w:tc>
          <w:tcPr>
            <w:tcW w:w="270" w:type="dxa"/>
            <w:vAlign w:val="bottom"/>
          </w:tcPr>
          <w:p w14:paraId="56EEB331" w14:textId="77777777" w:rsidR="00EB0894" w:rsidRPr="00C1160E" w:rsidRDefault="00EB0894" w:rsidP="00EB0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1E5D3605" w14:textId="23DE9B18" w:rsidR="00EB0894" w:rsidRPr="00C1160E" w:rsidRDefault="00BE7416" w:rsidP="00EB0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/>
                <w:sz w:val="30"/>
                <w:szCs w:val="30"/>
              </w:rPr>
              <w:t>1</w:t>
            </w:r>
            <w:r w:rsidR="00EB0894"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/>
                <w:sz w:val="30"/>
                <w:szCs w:val="30"/>
              </w:rPr>
              <w:t>667</w:t>
            </w:r>
          </w:p>
        </w:tc>
      </w:tr>
      <w:tr w:rsidR="00EB0894" w:rsidRPr="00C1160E" w14:paraId="0640F750" w14:textId="77777777" w:rsidTr="00EB0894">
        <w:tc>
          <w:tcPr>
            <w:tcW w:w="4293" w:type="dxa"/>
            <w:vAlign w:val="bottom"/>
          </w:tcPr>
          <w:p w14:paraId="0C560F74" w14:textId="652CF336" w:rsidR="00EB0894" w:rsidRPr="00C1160E" w:rsidRDefault="00EB0894" w:rsidP="00EB0894">
            <w:pPr>
              <w:ind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  <w:vAlign w:val="bottom"/>
          </w:tcPr>
          <w:p w14:paraId="5C9B7CDA" w14:textId="545139B3" w:rsidR="00EB0894" w:rsidRPr="00C1160E" w:rsidRDefault="00EB0894" w:rsidP="00EB0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0" w:lineRule="auto"/>
              <w:ind w:left="-88" w:right="-125"/>
              <w:rPr>
                <w:rFonts w:asciiTheme="majorBidi" w:hAnsiTheme="majorBidi"/>
                <w:sz w:val="30"/>
                <w:szCs w:val="30"/>
              </w:rPr>
            </w:pPr>
            <w:r w:rsidRPr="00C1160E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BE7416" w:rsidRPr="00C1160E">
              <w:rPr>
                <w:rFonts w:asciiTheme="majorBidi" w:hAnsiTheme="majorBidi"/>
                <w:sz w:val="30"/>
                <w:szCs w:val="30"/>
              </w:rPr>
              <w:t>6</w:t>
            </w:r>
            <w:r w:rsidRPr="00C1160E">
              <w:rPr>
                <w:rFonts w:asciiTheme="majorBidi" w:hAnsiTheme="majorBidi"/>
                <w:sz w:val="30"/>
                <w:szCs w:val="30"/>
              </w:rPr>
              <w:t>,</w:t>
            </w:r>
            <w:r w:rsidR="00BE7416" w:rsidRPr="00C1160E">
              <w:rPr>
                <w:rFonts w:asciiTheme="majorBidi" w:hAnsiTheme="majorBidi"/>
                <w:sz w:val="30"/>
                <w:szCs w:val="30"/>
              </w:rPr>
              <w:t>168</w:t>
            </w:r>
            <w:r w:rsidRPr="00C1160E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4119B60" w14:textId="77777777" w:rsidR="00EB0894" w:rsidRPr="00C1160E" w:rsidRDefault="00EB0894" w:rsidP="00EB0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2828618" w14:textId="0F51DB66" w:rsidR="00EB0894" w:rsidRPr="00C1160E" w:rsidRDefault="00BE7416" w:rsidP="00EB0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270" w:type="dxa"/>
            <w:vAlign w:val="bottom"/>
          </w:tcPr>
          <w:p w14:paraId="245F26DB" w14:textId="77777777" w:rsidR="00EB0894" w:rsidRPr="00C1160E" w:rsidRDefault="00EB0894" w:rsidP="00EB0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716254C1" w14:textId="410BEEC4" w:rsidR="00EB0894" w:rsidRPr="00C1160E" w:rsidRDefault="00EB0894" w:rsidP="00EB0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88" w:right="69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45A6EF7" w14:textId="77777777" w:rsidR="00EB0894" w:rsidRPr="00C1160E" w:rsidRDefault="00EB0894" w:rsidP="00EB0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7C5FE77F" w14:textId="00F9F482" w:rsidR="00EB0894" w:rsidRPr="00C1160E" w:rsidRDefault="00EB0894" w:rsidP="00EB0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EB0894" w:rsidRPr="00C1160E" w14:paraId="74F9AF07" w14:textId="77777777" w:rsidTr="00EB0894">
        <w:tc>
          <w:tcPr>
            <w:tcW w:w="4293" w:type="dxa"/>
            <w:vAlign w:val="bottom"/>
          </w:tcPr>
          <w:p w14:paraId="45BB81CE" w14:textId="06649867" w:rsidR="00EB0894" w:rsidRPr="00C1160E" w:rsidRDefault="00EB0894" w:rsidP="00EB0894">
            <w:pPr>
              <w:ind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ต้นทุนอาหารและเครื่องดื่ม</w:t>
            </w:r>
          </w:p>
        </w:tc>
        <w:tc>
          <w:tcPr>
            <w:tcW w:w="990" w:type="dxa"/>
            <w:vAlign w:val="bottom"/>
          </w:tcPr>
          <w:p w14:paraId="456FA1D0" w14:textId="10057BC9" w:rsidR="00EB0894" w:rsidRPr="00C1160E" w:rsidRDefault="00EB0894" w:rsidP="00EB0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30" w:lineRule="auto"/>
              <w:ind w:left="-88" w:right="-125"/>
              <w:rPr>
                <w:rFonts w:asciiTheme="majorBidi" w:hAnsiTheme="majorBidi"/>
                <w:sz w:val="30"/>
                <w:szCs w:val="30"/>
              </w:rPr>
            </w:pPr>
            <w:r w:rsidRPr="00C1160E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BE7416" w:rsidRPr="00C1160E">
              <w:rPr>
                <w:rFonts w:asciiTheme="majorBidi" w:hAnsiTheme="majorBidi"/>
                <w:sz w:val="30"/>
                <w:szCs w:val="30"/>
              </w:rPr>
              <w:t>10</w:t>
            </w:r>
            <w:r w:rsidRPr="00C1160E">
              <w:rPr>
                <w:rFonts w:asciiTheme="majorBidi" w:hAnsiTheme="majorBidi"/>
                <w:sz w:val="30"/>
                <w:szCs w:val="30"/>
              </w:rPr>
              <w:t>,</w:t>
            </w:r>
            <w:r w:rsidR="00BE7416" w:rsidRPr="00C1160E">
              <w:rPr>
                <w:rFonts w:asciiTheme="majorBidi" w:hAnsiTheme="majorBidi"/>
                <w:sz w:val="30"/>
                <w:szCs w:val="30"/>
              </w:rPr>
              <w:t>628</w:t>
            </w:r>
            <w:r w:rsidRPr="00C1160E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669F8A91" w14:textId="77777777" w:rsidR="00EB0894" w:rsidRPr="00C1160E" w:rsidRDefault="00EB0894" w:rsidP="00EB0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193CCFF" w14:textId="062744CD" w:rsidR="00EB0894" w:rsidRPr="00C1160E" w:rsidRDefault="00BE7416" w:rsidP="00EB0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9</w:t>
            </w:r>
            <w:r w:rsidR="00EB0894" w:rsidRPr="00C1160E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,</w:t>
            </w:r>
            <w:r w:rsidRPr="00C1160E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791</w:t>
            </w:r>
          </w:p>
        </w:tc>
        <w:tc>
          <w:tcPr>
            <w:tcW w:w="270" w:type="dxa"/>
            <w:vAlign w:val="bottom"/>
          </w:tcPr>
          <w:p w14:paraId="6E2C10D3" w14:textId="77777777" w:rsidR="00EB0894" w:rsidRPr="00C1160E" w:rsidRDefault="00EB0894" w:rsidP="00EB0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B8E65B7" w14:textId="01D39F63" w:rsidR="00EB0894" w:rsidRPr="00C1160E" w:rsidRDefault="00EB0894" w:rsidP="00EB0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88" w:right="69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0E0E916" w14:textId="77777777" w:rsidR="00EB0894" w:rsidRPr="00C1160E" w:rsidRDefault="00EB0894" w:rsidP="00EB0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1F5AAF09" w14:textId="17A942B4" w:rsidR="00EB0894" w:rsidRPr="00C1160E" w:rsidRDefault="00EB0894" w:rsidP="00EB0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EB0894" w:rsidRPr="00C1160E" w14:paraId="1BD375AF" w14:textId="77777777" w:rsidTr="00EB0894">
        <w:tc>
          <w:tcPr>
            <w:tcW w:w="4293" w:type="dxa"/>
            <w:vAlign w:val="bottom"/>
          </w:tcPr>
          <w:p w14:paraId="7DE57FBF" w14:textId="66C8583A" w:rsidR="00EB0894" w:rsidRPr="00C1160E" w:rsidRDefault="00EB0894" w:rsidP="00EB0894">
            <w:pPr>
              <w:spacing w:line="230" w:lineRule="auto"/>
              <w:ind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ค่าใช้จ่ายเกี่ยวกับสัญญาเช่าและค่าบริการพื้นที่เช่า</w:t>
            </w:r>
          </w:p>
        </w:tc>
        <w:tc>
          <w:tcPr>
            <w:tcW w:w="990" w:type="dxa"/>
            <w:vAlign w:val="bottom"/>
          </w:tcPr>
          <w:p w14:paraId="6862C5BC" w14:textId="7B710CF8" w:rsidR="00EB0894" w:rsidRPr="00C1160E" w:rsidRDefault="00EB0894" w:rsidP="00EB0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left="-88" w:right="-125"/>
              <w:rPr>
                <w:rFonts w:asciiTheme="majorBidi" w:hAnsiTheme="majorBidi"/>
                <w:sz w:val="30"/>
                <w:szCs w:val="30"/>
              </w:rPr>
            </w:pPr>
            <w:r w:rsidRPr="00C1160E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BE7416" w:rsidRPr="00C1160E">
              <w:rPr>
                <w:rFonts w:asciiTheme="majorBidi" w:hAnsiTheme="majorBidi"/>
                <w:sz w:val="30"/>
                <w:szCs w:val="30"/>
              </w:rPr>
              <w:t>2</w:t>
            </w:r>
            <w:r w:rsidR="00357027" w:rsidRPr="00C1160E">
              <w:rPr>
                <w:rFonts w:asciiTheme="majorBidi" w:hAnsiTheme="majorBidi"/>
                <w:sz w:val="30"/>
                <w:szCs w:val="30"/>
              </w:rPr>
              <w:t>,</w:t>
            </w:r>
            <w:r w:rsidR="00BE7416" w:rsidRPr="00C1160E">
              <w:rPr>
                <w:rFonts w:asciiTheme="majorBidi" w:hAnsiTheme="majorBidi"/>
                <w:sz w:val="30"/>
                <w:szCs w:val="30"/>
              </w:rPr>
              <w:t>935</w:t>
            </w:r>
            <w:r w:rsidRPr="00C1160E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3048A72C" w14:textId="77777777" w:rsidR="00EB0894" w:rsidRPr="00C1160E" w:rsidRDefault="00EB0894" w:rsidP="00EB0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E420FB5" w14:textId="31846E7E" w:rsidR="00EB0894" w:rsidRPr="00C1160E" w:rsidRDefault="00BE7416" w:rsidP="00EB0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3</w:t>
            </w:r>
            <w:r w:rsidR="00EB0894" w:rsidRPr="00C1160E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,</w:t>
            </w:r>
            <w:r w:rsidRPr="00C1160E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065</w:t>
            </w:r>
          </w:p>
        </w:tc>
        <w:tc>
          <w:tcPr>
            <w:tcW w:w="270" w:type="dxa"/>
            <w:vAlign w:val="bottom"/>
          </w:tcPr>
          <w:p w14:paraId="776192F4" w14:textId="77777777" w:rsidR="00EB0894" w:rsidRPr="00C1160E" w:rsidRDefault="00EB0894" w:rsidP="00EB0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754F92BF" w14:textId="098A76AE" w:rsidR="00EB0894" w:rsidRPr="00C1160E" w:rsidRDefault="00BE7416" w:rsidP="00EB0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08BDB030" w14:textId="77777777" w:rsidR="00EB0894" w:rsidRPr="00C1160E" w:rsidRDefault="00EB0894" w:rsidP="00EB0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701CCC38" w14:textId="05F59C62" w:rsidR="00EB0894" w:rsidRPr="00C1160E" w:rsidRDefault="00BE7416" w:rsidP="00EB0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/>
                <w:sz w:val="30"/>
                <w:szCs w:val="30"/>
              </w:rPr>
              <w:t>4</w:t>
            </w:r>
          </w:p>
        </w:tc>
      </w:tr>
      <w:tr w:rsidR="00EB0894" w:rsidRPr="00C1160E" w14:paraId="54F91391" w14:textId="77777777" w:rsidTr="00EB0894">
        <w:tc>
          <w:tcPr>
            <w:tcW w:w="4293" w:type="dxa"/>
            <w:vAlign w:val="bottom"/>
          </w:tcPr>
          <w:p w14:paraId="1A567F70" w14:textId="51A3DC08" w:rsidR="00EB0894" w:rsidRPr="00C1160E" w:rsidRDefault="00EB0894" w:rsidP="00EB0894">
            <w:pPr>
              <w:spacing w:line="230" w:lineRule="auto"/>
              <w:ind w:left="222" w:right="160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ค่าเบี้ยประกัน</w:t>
            </w:r>
          </w:p>
        </w:tc>
        <w:tc>
          <w:tcPr>
            <w:tcW w:w="990" w:type="dxa"/>
            <w:vAlign w:val="bottom"/>
          </w:tcPr>
          <w:p w14:paraId="03639C65" w14:textId="59D4BD45" w:rsidR="00EB0894" w:rsidRPr="00C1160E" w:rsidRDefault="00BE7416" w:rsidP="00EB0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left="-88" w:right="-125"/>
              <w:rPr>
                <w:rFonts w:asciiTheme="majorBidi" w:hAnsiTheme="majorBidi"/>
                <w:sz w:val="30"/>
                <w:szCs w:val="30"/>
              </w:rPr>
            </w:pPr>
            <w:r w:rsidRPr="00C1160E">
              <w:rPr>
                <w:rFonts w:asciiTheme="majorBidi" w:hAnsiTheme="majorBidi"/>
                <w:sz w:val="30"/>
                <w:szCs w:val="30"/>
              </w:rPr>
              <w:t>14</w:t>
            </w:r>
            <w:r w:rsidR="00357027" w:rsidRPr="00C1160E">
              <w:rPr>
                <w:rFonts w:asciiTheme="majorBidi" w:hAnsiTheme="majorBidi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/>
                <w:sz w:val="30"/>
                <w:szCs w:val="30"/>
              </w:rPr>
              <w:t>424</w:t>
            </w:r>
            <w:r w:rsidR="00EB0894" w:rsidRPr="00C1160E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F7384B8" w14:textId="77777777" w:rsidR="00EB0894" w:rsidRPr="00C1160E" w:rsidRDefault="00EB0894" w:rsidP="00EB0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B738E6" w14:textId="55AD7885" w:rsidR="00EB0894" w:rsidRPr="00C1160E" w:rsidRDefault="00EB0894" w:rsidP="00EB0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90E8FEA" w14:textId="77777777" w:rsidR="00EB0894" w:rsidRPr="00C1160E" w:rsidRDefault="00EB0894" w:rsidP="00EB0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EB40555" w14:textId="4CB19295" w:rsidR="00EB0894" w:rsidRPr="00C1160E" w:rsidRDefault="00EB0894" w:rsidP="00EB0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0B3D7B5A" w14:textId="77777777" w:rsidR="00EB0894" w:rsidRPr="00C1160E" w:rsidRDefault="00EB0894" w:rsidP="00EB0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50B1EDB5" w14:textId="646DF98C" w:rsidR="00EB0894" w:rsidRPr="00C1160E" w:rsidRDefault="00EB0894" w:rsidP="00EB0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EB0894" w:rsidRPr="00C1160E" w14:paraId="70EDDB95" w14:textId="77777777" w:rsidTr="00EB0894">
        <w:tc>
          <w:tcPr>
            <w:tcW w:w="4293" w:type="dxa"/>
            <w:vAlign w:val="bottom"/>
          </w:tcPr>
          <w:p w14:paraId="72708135" w14:textId="053C88E7" w:rsidR="00EB0894" w:rsidRPr="00C1160E" w:rsidRDefault="00EB0894" w:rsidP="00EB0894">
            <w:pPr>
              <w:spacing w:line="230" w:lineRule="auto"/>
              <w:ind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ค่าบริการสารสนเทศ</w:t>
            </w:r>
          </w:p>
        </w:tc>
        <w:tc>
          <w:tcPr>
            <w:tcW w:w="990" w:type="dxa"/>
            <w:vAlign w:val="bottom"/>
          </w:tcPr>
          <w:p w14:paraId="6119BECB" w14:textId="1E9B50F8" w:rsidR="00EB0894" w:rsidRPr="00C1160E" w:rsidRDefault="00EB0894" w:rsidP="00EB0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left="-88" w:right="-125"/>
              <w:rPr>
                <w:rFonts w:asciiTheme="majorBidi" w:hAnsiTheme="majorBidi"/>
                <w:sz w:val="30"/>
                <w:szCs w:val="30"/>
              </w:rPr>
            </w:pPr>
            <w:r w:rsidRPr="00C1160E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BE7416" w:rsidRPr="00C1160E">
              <w:rPr>
                <w:rFonts w:asciiTheme="majorBidi" w:hAnsiTheme="majorBidi"/>
                <w:sz w:val="30"/>
                <w:szCs w:val="30"/>
              </w:rPr>
              <w:t>2</w:t>
            </w:r>
            <w:r w:rsidR="00AF6612" w:rsidRPr="00C1160E">
              <w:rPr>
                <w:rFonts w:asciiTheme="majorBidi" w:hAnsiTheme="majorBidi"/>
                <w:sz w:val="30"/>
                <w:szCs w:val="30"/>
              </w:rPr>
              <w:t>,</w:t>
            </w:r>
            <w:r w:rsidR="00BE7416" w:rsidRPr="00C1160E">
              <w:rPr>
                <w:rFonts w:asciiTheme="majorBidi" w:hAnsiTheme="majorBidi"/>
                <w:sz w:val="30"/>
                <w:szCs w:val="30"/>
              </w:rPr>
              <w:t>998</w:t>
            </w:r>
            <w:r w:rsidRPr="00C1160E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33B96B5B" w14:textId="77777777" w:rsidR="00EB0894" w:rsidRPr="00C1160E" w:rsidRDefault="00EB0894" w:rsidP="00EB0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585454" w14:textId="647AFBBF" w:rsidR="00EB0894" w:rsidRPr="00C1160E" w:rsidRDefault="00BE7416" w:rsidP="00EB0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B0894"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363</w:t>
            </w:r>
          </w:p>
        </w:tc>
        <w:tc>
          <w:tcPr>
            <w:tcW w:w="270" w:type="dxa"/>
            <w:vAlign w:val="bottom"/>
          </w:tcPr>
          <w:p w14:paraId="36A8054A" w14:textId="77777777" w:rsidR="00EB0894" w:rsidRPr="00C1160E" w:rsidRDefault="00EB0894" w:rsidP="00EB0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6DFBB93" w14:textId="1A197B48" w:rsidR="00EB0894" w:rsidRPr="00C1160E" w:rsidRDefault="00BE7416" w:rsidP="00EB0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F6612"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436</w:t>
            </w:r>
          </w:p>
        </w:tc>
        <w:tc>
          <w:tcPr>
            <w:tcW w:w="270" w:type="dxa"/>
            <w:vAlign w:val="bottom"/>
          </w:tcPr>
          <w:p w14:paraId="302BF27C" w14:textId="77777777" w:rsidR="00EB0894" w:rsidRPr="00C1160E" w:rsidRDefault="00EB0894" w:rsidP="00EB0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21025118" w14:textId="7CF1D9B5" w:rsidR="00EB0894" w:rsidRPr="00C1160E" w:rsidRDefault="00EB0894" w:rsidP="00EB0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BE7416" w:rsidRPr="00C1160E">
              <w:rPr>
                <w:rFonts w:asciiTheme="majorBidi" w:hAnsiTheme="majorBidi"/>
                <w:sz w:val="30"/>
                <w:szCs w:val="30"/>
              </w:rPr>
              <w:t>1</w:t>
            </w:r>
            <w:r w:rsidRPr="00C1160E">
              <w:rPr>
                <w:rFonts w:asciiTheme="majorBidi" w:hAnsiTheme="majorBidi"/>
                <w:sz w:val="30"/>
                <w:szCs w:val="30"/>
              </w:rPr>
              <w:t>,</w:t>
            </w:r>
            <w:r w:rsidR="00BE7416" w:rsidRPr="00C1160E">
              <w:rPr>
                <w:rFonts w:asciiTheme="majorBidi" w:hAnsiTheme="majorBidi"/>
                <w:sz w:val="30"/>
                <w:szCs w:val="30"/>
              </w:rPr>
              <w:t>677</w:t>
            </w:r>
            <w:r w:rsidRPr="00C1160E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</w:tc>
      </w:tr>
      <w:tr w:rsidR="00EB0894" w:rsidRPr="00C1160E" w14:paraId="06097D62" w14:textId="77777777" w:rsidTr="00EB0894">
        <w:tc>
          <w:tcPr>
            <w:tcW w:w="4293" w:type="dxa"/>
            <w:vAlign w:val="bottom"/>
          </w:tcPr>
          <w:p w14:paraId="700DE979" w14:textId="130D4F84" w:rsidR="00EB0894" w:rsidRPr="00C1160E" w:rsidRDefault="00EB0894" w:rsidP="00EB0894">
            <w:pPr>
              <w:spacing w:line="230" w:lineRule="auto"/>
              <w:ind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990" w:type="dxa"/>
            <w:vAlign w:val="bottom"/>
          </w:tcPr>
          <w:p w14:paraId="60C2BB05" w14:textId="131A3C6A" w:rsidR="00EB0894" w:rsidRPr="00C1160E" w:rsidRDefault="00EB0894" w:rsidP="00EB0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left="-88" w:right="-125"/>
              <w:rPr>
                <w:rFonts w:asciiTheme="majorBidi" w:hAnsiTheme="majorBidi"/>
                <w:sz w:val="30"/>
                <w:szCs w:val="30"/>
              </w:rPr>
            </w:pPr>
            <w:r w:rsidRPr="00C1160E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BE7416" w:rsidRPr="00C1160E">
              <w:rPr>
                <w:rFonts w:asciiTheme="majorBidi" w:hAnsiTheme="majorBidi"/>
                <w:sz w:val="30"/>
                <w:szCs w:val="30"/>
              </w:rPr>
              <w:t>6</w:t>
            </w:r>
            <w:r w:rsidRPr="00C1160E">
              <w:rPr>
                <w:rFonts w:asciiTheme="majorBidi" w:hAnsiTheme="majorBidi"/>
                <w:sz w:val="30"/>
                <w:szCs w:val="30"/>
              </w:rPr>
              <w:t>,</w:t>
            </w:r>
            <w:r w:rsidR="00BE7416" w:rsidRPr="00C1160E">
              <w:rPr>
                <w:rFonts w:asciiTheme="majorBidi" w:hAnsiTheme="majorBidi"/>
                <w:sz w:val="30"/>
                <w:szCs w:val="30"/>
              </w:rPr>
              <w:t>939</w:t>
            </w:r>
            <w:r w:rsidRPr="00C1160E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298D9698" w14:textId="77777777" w:rsidR="00EB0894" w:rsidRPr="00C1160E" w:rsidRDefault="00EB0894" w:rsidP="00EB0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7D70EA6" w14:textId="54A63192" w:rsidR="00EB0894" w:rsidRPr="00C1160E" w:rsidRDefault="00BE7416" w:rsidP="00EB0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EB0894"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495</w:t>
            </w:r>
          </w:p>
        </w:tc>
        <w:tc>
          <w:tcPr>
            <w:tcW w:w="270" w:type="dxa"/>
            <w:vAlign w:val="bottom"/>
          </w:tcPr>
          <w:p w14:paraId="5059D071" w14:textId="77777777" w:rsidR="00EB0894" w:rsidRPr="00C1160E" w:rsidRDefault="00EB0894" w:rsidP="00EB0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09E6C99" w14:textId="58AC7668" w:rsidR="00EB0894" w:rsidRPr="00C1160E" w:rsidRDefault="00EB0894" w:rsidP="00EB0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931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78B8F27C" w14:textId="77777777" w:rsidR="00EB0894" w:rsidRPr="00C1160E" w:rsidRDefault="00EB0894" w:rsidP="00EB0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6A3B7522" w14:textId="50E02880" w:rsidR="00EB0894" w:rsidRPr="00C1160E" w:rsidRDefault="00EB0894" w:rsidP="00EB0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BE7416" w:rsidRPr="00C1160E">
              <w:rPr>
                <w:rFonts w:asciiTheme="majorBidi" w:hAnsiTheme="majorBidi"/>
                <w:sz w:val="30"/>
                <w:szCs w:val="30"/>
              </w:rPr>
              <w:t>3</w:t>
            </w:r>
            <w:r w:rsidRPr="00C1160E">
              <w:rPr>
                <w:rFonts w:asciiTheme="majorBidi" w:hAnsiTheme="majorBidi"/>
                <w:sz w:val="30"/>
                <w:szCs w:val="30"/>
              </w:rPr>
              <w:t>,</w:t>
            </w:r>
            <w:r w:rsidR="00BE7416" w:rsidRPr="00C1160E">
              <w:rPr>
                <w:rFonts w:asciiTheme="majorBidi" w:hAnsiTheme="majorBidi"/>
                <w:sz w:val="30"/>
                <w:szCs w:val="30"/>
              </w:rPr>
              <w:t>817</w:t>
            </w:r>
            <w:r w:rsidRPr="00C1160E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</w:tc>
      </w:tr>
      <w:tr w:rsidR="00EB0894" w:rsidRPr="00C1160E" w14:paraId="54F42130" w14:textId="77777777" w:rsidTr="00EB0894">
        <w:tc>
          <w:tcPr>
            <w:tcW w:w="4293" w:type="dxa"/>
            <w:vAlign w:val="bottom"/>
          </w:tcPr>
          <w:p w14:paraId="63EB751B" w14:textId="24801A6B" w:rsidR="00EB0894" w:rsidRPr="00C1160E" w:rsidRDefault="00EB0894" w:rsidP="00EB0894">
            <w:pPr>
              <w:spacing w:line="230" w:lineRule="auto"/>
              <w:ind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90" w:type="dxa"/>
            <w:vAlign w:val="bottom"/>
          </w:tcPr>
          <w:p w14:paraId="5AF882BF" w14:textId="1B58C6F2" w:rsidR="00EB0894" w:rsidRPr="00C1160E" w:rsidRDefault="00EB0894" w:rsidP="00EB0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left="-88" w:right="-125"/>
              <w:rPr>
                <w:rFonts w:asciiTheme="majorBidi" w:hAnsiTheme="majorBidi"/>
                <w:sz w:val="30"/>
                <w:szCs w:val="30"/>
              </w:rPr>
            </w:pPr>
            <w:r w:rsidRPr="00C1160E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BE7416" w:rsidRPr="00C1160E">
              <w:rPr>
                <w:rFonts w:asciiTheme="majorBidi" w:hAnsiTheme="majorBidi"/>
                <w:sz w:val="30"/>
                <w:szCs w:val="30"/>
              </w:rPr>
              <w:t>31</w:t>
            </w:r>
            <w:r w:rsidRPr="00C1160E">
              <w:rPr>
                <w:rFonts w:asciiTheme="majorBidi" w:hAnsiTheme="majorBidi"/>
                <w:sz w:val="30"/>
                <w:szCs w:val="30"/>
              </w:rPr>
              <w:t>,</w:t>
            </w:r>
            <w:r w:rsidR="00BE7416" w:rsidRPr="00C1160E">
              <w:rPr>
                <w:rFonts w:asciiTheme="majorBidi" w:hAnsiTheme="majorBidi"/>
                <w:sz w:val="30"/>
                <w:szCs w:val="30"/>
              </w:rPr>
              <w:t>162</w:t>
            </w:r>
            <w:r w:rsidRPr="00C1160E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0ABCAF7C" w14:textId="77777777" w:rsidR="00EB0894" w:rsidRPr="00C1160E" w:rsidRDefault="00EB0894" w:rsidP="00EB0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3A4D036" w14:textId="6A8FEE92" w:rsidR="00EB0894" w:rsidRPr="00C1160E" w:rsidRDefault="00BE7416" w:rsidP="00EB0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EB0894"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656</w:t>
            </w:r>
          </w:p>
        </w:tc>
        <w:tc>
          <w:tcPr>
            <w:tcW w:w="270" w:type="dxa"/>
            <w:vAlign w:val="bottom"/>
          </w:tcPr>
          <w:p w14:paraId="64D468E1" w14:textId="77777777" w:rsidR="00EB0894" w:rsidRPr="00C1160E" w:rsidRDefault="00EB0894" w:rsidP="00EB0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3C86198" w14:textId="1EE090BF" w:rsidR="00EB0894" w:rsidRPr="00C1160E" w:rsidRDefault="00EB0894" w:rsidP="00EB0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007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7954E699" w14:textId="77777777" w:rsidR="00EB0894" w:rsidRPr="00C1160E" w:rsidRDefault="00EB0894" w:rsidP="00EB0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491F6861" w14:textId="29DB5A0A" w:rsidR="00EB0894" w:rsidRPr="00C1160E" w:rsidRDefault="00EB0894" w:rsidP="00EB0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BE7416" w:rsidRPr="00C1160E">
              <w:rPr>
                <w:rFonts w:asciiTheme="majorBidi" w:hAnsiTheme="majorBidi"/>
                <w:sz w:val="30"/>
                <w:szCs w:val="30"/>
              </w:rPr>
              <w:t>1</w:t>
            </w:r>
            <w:r w:rsidRPr="00C1160E">
              <w:rPr>
                <w:rFonts w:asciiTheme="majorBidi" w:hAnsiTheme="majorBidi"/>
                <w:sz w:val="30"/>
                <w:szCs w:val="30"/>
              </w:rPr>
              <w:t>,</w:t>
            </w:r>
            <w:r w:rsidR="00BE7416" w:rsidRPr="00C1160E">
              <w:rPr>
                <w:rFonts w:asciiTheme="majorBidi" w:hAnsiTheme="majorBidi"/>
                <w:sz w:val="30"/>
                <w:szCs w:val="30"/>
              </w:rPr>
              <w:t>679</w:t>
            </w:r>
            <w:r w:rsidRPr="00C1160E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</w:tc>
      </w:tr>
      <w:tr w:rsidR="00EB0894" w:rsidRPr="00C1160E" w14:paraId="0A21D438" w14:textId="77777777" w:rsidTr="00EB0894">
        <w:tc>
          <w:tcPr>
            <w:tcW w:w="4293" w:type="dxa"/>
            <w:vAlign w:val="bottom"/>
          </w:tcPr>
          <w:p w14:paraId="1B7C0483" w14:textId="37FB60DF" w:rsidR="00EB0894" w:rsidRPr="00C1160E" w:rsidRDefault="00EB0894" w:rsidP="00EB0894">
            <w:pPr>
              <w:spacing w:line="230" w:lineRule="auto"/>
              <w:ind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90" w:type="dxa"/>
            <w:vAlign w:val="bottom"/>
          </w:tcPr>
          <w:p w14:paraId="7FC5C564" w14:textId="4F724282" w:rsidR="00EB0894" w:rsidRPr="00C1160E" w:rsidRDefault="00EB0894" w:rsidP="00EB0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left="-88" w:right="-125"/>
              <w:rPr>
                <w:rFonts w:asciiTheme="majorBidi" w:hAnsiTheme="majorBidi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BE7416" w:rsidRPr="00C1160E">
              <w:rPr>
                <w:rFonts w:asciiTheme="majorBidi" w:hAnsiTheme="majorBidi"/>
                <w:sz w:val="30"/>
                <w:szCs w:val="30"/>
              </w:rPr>
              <w:t>11</w:t>
            </w:r>
            <w:r w:rsidRPr="00C1160E">
              <w:rPr>
                <w:rFonts w:asciiTheme="majorBidi" w:hAnsiTheme="majorBidi"/>
                <w:sz w:val="30"/>
                <w:szCs w:val="30"/>
              </w:rPr>
              <w:t>,</w:t>
            </w:r>
            <w:r w:rsidR="00BE7416" w:rsidRPr="00C1160E">
              <w:rPr>
                <w:rFonts w:asciiTheme="majorBidi" w:hAnsiTheme="majorBidi"/>
                <w:sz w:val="30"/>
                <w:szCs w:val="30"/>
              </w:rPr>
              <w:t>533</w:t>
            </w:r>
            <w:r w:rsidRPr="00C1160E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6132892F" w14:textId="77777777" w:rsidR="00EB0894" w:rsidRPr="00C1160E" w:rsidRDefault="00EB0894" w:rsidP="00EB0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AC5B3A7" w14:textId="01659E9B" w:rsidR="00EB0894" w:rsidRPr="00C1160E" w:rsidRDefault="00BE7416" w:rsidP="00EB0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EB0894"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593</w:t>
            </w:r>
          </w:p>
        </w:tc>
        <w:tc>
          <w:tcPr>
            <w:tcW w:w="270" w:type="dxa"/>
            <w:vAlign w:val="bottom"/>
          </w:tcPr>
          <w:p w14:paraId="3D89F6DE" w14:textId="77777777" w:rsidR="00EB0894" w:rsidRPr="00C1160E" w:rsidRDefault="00EB0894" w:rsidP="00EB0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0D07D62" w14:textId="4A067806" w:rsidR="00EB0894" w:rsidRPr="00C1160E" w:rsidRDefault="00EB0894" w:rsidP="00EB0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966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09671789" w14:textId="77777777" w:rsidR="00EB0894" w:rsidRPr="00C1160E" w:rsidRDefault="00EB0894" w:rsidP="00EB0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52FE8ADB" w14:textId="0CDBA6A0" w:rsidR="00EB0894" w:rsidRPr="00C1160E" w:rsidRDefault="00EB0894" w:rsidP="00EB0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BE7416" w:rsidRPr="00C1160E">
              <w:rPr>
                <w:rFonts w:asciiTheme="majorBidi" w:hAnsiTheme="majorBidi"/>
                <w:sz w:val="30"/>
                <w:szCs w:val="30"/>
              </w:rPr>
              <w:t>1</w:t>
            </w:r>
            <w:r w:rsidRPr="00C1160E">
              <w:rPr>
                <w:rFonts w:asciiTheme="majorBidi" w:hAnsiTheme="majorBidi"/>
                <w:sz w:val="30"/>
                <w:szCs w:val="30"/>
              </w:rPr>
              <w:t>,</w:t>
            </w:r>
            <w:r w:rsidR="00BE7416" w:rsidRPr="00C1160E">
              <w:rPr>
                <w:rFonts w:asciiTheme="majorBidi" w:hAnsiTheme="majorBidi"/>
                <w:sz w:val="30"/>
                <w:szCs w:val="30"/>
              </w:rPr>
              <w:t>872</w:t>
            </w:r>
            <w:r w:rsidRPr="00C1160E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</w:tc>
      </w:tr>
      <w:tr w:rsidR="007744DB" w:rsidRPr="00C1160E" w14:paraId="6F21C6F9" w14:textId="77777777" w:rsidTr="00954E50">
        <w:tc>
          <w:tcPr>
            <w:tcW w:w="4293" w:type="dxa"/>
            <w:vAlign w:val="bottom"/>
          </w:tcPr>
          <w:p w14:paraId="505E79CD" w14:textId="7C6E2B46" w:rsidR="007744DB" w:rsidRPr="00C1160E" w:rsidRDefault="007744DB" w:rsidP="007744DB">
            <w:pPr>
              <w:spacing w:line="230" w:lineRule="auto"/>
              <w:ind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ค่าส่งเสริมการขายและการตลาด</w:t>
            </w:r>
          </w:p>
        </w:tc>
        <w:tc>
          <w:tcPr>
            <w:tcW w:w="990" w:type="dxa"/>
            <w:vAlign w:val="bottom"/>
          </w:tcPr>
          <w:p w14:paraId="5373910D" w14:textId="1D66C095" w:rsidR="007744DB" w:rsidRPr="00C1160E" w:rsidRDefault="00BE7416" w:rsidP="00774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/>
                <w:sz w:val="30"/>
                <w:szCs w:val="30"/>
              </w:rPr>
              <w:t>6</w:t>
            </w:r>
            <w:r w:rsidR="00EB0894"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/>
                <w:sz w:val="30"/>
                <w:szCs w:val="30"/>
              </w:rPr>
              <w:t>731</w:t>
            </w:r>
          </w:p>
        </w:tc>
        <w:tc>
          <w:tcPr>
            <w:tcW w:w="270" w:type="dxa"/>
            <w:vAlign w:val="bottom"/>
          </w:tcPr>
          <w:p w14:paraId="139088ED" w14:textId="77777777" w:rsidR="007744DB" w:rsidRPr="00C1160E" w:rsidRDefault="007744DB" w:rsidP="00774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AE1A079" w14:textId="60399E98" w:rsidR="007744DB" w:rsidRPr="00C1160E" w:rsidRDefault="00BE7416" w:rsidP="00774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750</w:t>
            </w:r>
          </w:p>
        </w:tc>
        <w:tc>
          <w:tcPr>
            <w:tcW w:w="270" w:type="dxa"/>
            <w:vAlign w:val="bottom"/>
          </w:tcPr>
          <w:p w14:paraId="2CD61A86" w14:textId="77777777" w:rsidR="007744DB" w:rsidRPr="00C1160E" w:rsidRDefault="007744DB" w:rsidP="00774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CC454FB" w14:textId="769C1319" w:rsidR="007744DB" w:rsidRPr="00C1160E" w:rsidRDefault="007744DB" w:rsidP="00774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88" w:right="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2FCF3E9" w14:textId="77777777" w:rsidR="007744DB" w:rsidRPr="00C1160E" w:rsidRDefault="007744DB" w:rsidP="00774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3D25D323" w14:textId="30A19A26" w:rsidR="007744DB" w:rsidRPr="00C1160E" w:rsidRDefault="00BE7416" w:rsidP="00774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/>
                <w:sz w:val="30"/>
                <w:szCs w:val="30"/>
              </w:rPr>
              <w:t>2</w:t>
            </w:r>
          </w:p>
        </w:tc>
      </w:tr>
    </w:tbl>
    <w:p w14:paraId="5E7611B3" w14:textId="77777777" w:rsidR="00002DFB" w:rsidRPr="00C1160E" w:rsidRDefault="00002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C1160E">
        <w:rPr>
          <w:rFonts w:ascii="Angsana New" w:hAnsi="Angsana New"/>
          <w:sz w:val="30"/>
          <w:szCs w:val="30"/>
          <w:cs/>
        </w:rPr>
        <w:br w:type="page"/>
      </w:r>
    </w:p>
    <w:p w14:paraId="68D891B0" w14:textId="680BD005" w:rsidR="00AC2394" w:rsidRPr="00C1160E" w:rsidRDefault="00AC2394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firstLine="522"/>
        <w:jc w:val="thaiDistribute"/>
        <w:rPr>
          <w:rFonts w:ascii="Angsana New" w:hAnsi="Angsana New"/>
          <w:sz w:val="24"/>
          <w:szCs w:val="24"/>
        </w:rPr>
      </w:pPr>
      <w:r w:rsidRPr="00C1160E">
        <w:rPr>
          <w:rFonts w:ascii="Angsana New" w:hAnsi="Angsana New"/>
          <w:sz w:val="30"/>
          <w:szCs w:val="30"/>
          <w:cs/>
        </w:rPr>
        <w:lastRenderedPageBreak/>
        <w:t>ยอดคงเหลือกับกิจการที่เกี่ยวข้องกัน</w:t>
      </w:r>
      <w:r w:rsidRPr="00C1160E">
        <w:rPr>
          <w:rFonts w:ascii="Angsana New" w:hAnsi="Angsana New"/>
          <w:sz w:val="30"/>
          <w:szCs w:val="30"/>
        </w:rPr>
        <w:t xml:space="preserve"> </w:t>
      </w:r>
      <w:r w:rsidRPr="00C1160E">
        <w:rPr>
          <w:rFonts w:ascii="Angsana New" w:hAnsi="Angsana New"/>
          <w:sz w:val="30"/>
          <w:szCs w:val="30"/>
          <w:cs/>
        </w:rPr>
        <w:t xml:space="preserve">ณ </w:t>
      </w:r>
      <w:r w:rsidR="000A071F" w:rsidRPr="00C1160E">
        <w:rPr>
          <w:rFonts w:ascii="Angsana New" w:hAnsi="Angsana New"/>
          <w:sz w:val="30"/>
          <w:szCs w:val="30"/>
          <w:cs/>
        </w:rPr>
        <w:t xml:space="preserve">วันที่ </w:t>
      </w:r>
      <w:r w:rsidR="00BE7416" w:rsidRPr="00C1160E">
        <w:rPr>
          <w:rFonts w:ascii="Angsana New" w:hAnsi="Angsana New"/>
          <w:sz w:val="30"/>
          <w:szCs w:val="30"/>
        </w:rPr>
        <w:t>31</w:t>
      </w:r>
      <w:r w:rsidR="00021E0F" w:rsidRPr="00C1160E">
        <w:rPr>
          <w:rFonts w:ascii="Angsana New" w:hAnsi="Angsana New"/>
          <w:sz w:val="30"/>
          <w:szCs w:val="30"/>
        </w:rPr>
        <w:t xml:space="preserve"> </w:t>
      </w:r>
      <w:r w:rsidR="00021E0F" w:rsidRPr="00C1160E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BE7416" w:rsidRPr="00C1160E">
        <w:rPr>
          <w:rFonts w:ascii="Angsana New" w:hAnsi="Angsana New"/>
          <w:sz w:val="30"/>
          <w:szCs w:val="30"/>
        </w:rPr>
        <w:t>2569</w:t>
      </w:r>
      <w:r w:rsidRPr="00C1160E">
        <w:rPr>
          <w:rFonts w:ascii="Angsana New" w:hAnsi="Angsana New"/>
          <w:sz w:val="30"/>
          <w:szCs w:val="30"/>
          <w:cs/>
        </w:rPr>
        <w:t xml:space="preserve"> และ </w:t>
      </w:r>
      <w:r w:rsidR="00BE7416" w:rsidRPr="00C1160E">
        <w:rPr>
          <w:rFonts w:ascii="Angsana New" w:hAnsi="Angsana New"/>
          <w:sz w:val="30"/>
          <w:szCs w:val="30"/>
        </w:rPr>
        <w:t>31</w:t>
      </w:r>
      <w:r w:rsidRPr="00C1160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BE7416" w:rsidRPr="00C1160E">
        <w:rPr>
          <w:rFonts w:ascii="Angsana New" w:hAnsi="Angsana New"/>
          <w:sz w:val="30"/>
          <w:szCs w:val="30"/>
        </w:rPr>
        <w:t>2568</w:t>
      </w:r>
      <w:r w:rsidRPr="00C1160E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60E90F84" w14:textId="77777777" w:rsidR="005B2070" w:rsidRPr="00C1160E" w:rsidRDefault="005B2070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firstLine="540"/>
        <w:jc w:val="thaiDistribute"/>
        <w:rPr>
          <w:rFonts w:ascii="Angsana New" w:hAnsi="Angsana New"/>
          <w:b/>
          <w:sz w:val="24"/>
          <w:szCs w:val="24"/>
        </w:rPr>
      </w:pPr>
    </w:p>
    <w:tbl>
      <w:tblPr>
        <w:tblW w:w="9395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987"/>
        <w:gridCol w:w="1107"/>
        <w:gridCol w:w="291"/>
        <w:gridCol w:w="1259"/>
        <w:gridCol w:w="236"/>
        <w:gridCol w:w="1111"/>
        <w:gridCol w:w="11"/>
        <w:gridCol w:w="279"/>
        <w:gridCol w:w="16"/>
        <w:gridCol w:w="1098"/>
      </w:tblGrid>
      <w:tr w:rsidR="005B2070" w:rsidRPr="00C1160E" w14:paraId="73B47809" w14:textId="77777777" w:rsidTr="00A94E54">
        <w:trPr>
          <w:tblHeader/>
        </w:trPr>
        <w:tc>
          <w:tcPr>
            <w:tcW w:w="3987" w:type="dxa"/>
          </w:tcPr>
          <w:p w14:paraId="68051FE1" w14:textId="77777777" w:rsidR="005B2070" w:rsidRPr="00C1160E" w:rsidRDefault="005B207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7" w:type="dxa"/>
            <w:gridSpan w:val="3"/>
          </w:tcPr>
          <w:p w14:paraId="27A4EE48" w14:textId="77777777" w:rsidR="005B2070" w:rsidRPr="00C1160E" w:rsidRDefault="005B207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16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D55F713" w14:textId="77777777" w:rsidR="005B2070" w:rsidRPr="00C1160E" w:rsidRDefault="005B207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5" w:type="dxa"/>
            <w:gridSpan w:val="5"/>
          </w:tcPr>
          <w:p w14:paraId="65F49993" w14:textId="77777777" w:rsidR="005B2070" w:rsidRPr="00C1160E" w:rsidRDefault="0059249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16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1E0F" w:rsidRPr="00C1160E" w14:paraId="526A265C" w14:textId="77777777" w:rsidTr="00A94E54">
        <w:trPr>
          <w:tblHeader/>
        </w:trPr>
        <w:tc>
          <w:tcPr>
            <w:tcW w:w="3987" w:type="dxa"/>
          </w:tcPr>
          <w:p w14:paraId="6D6DF717" w14:textId="77777777" w:rsidR="00021E0F" w:rsidRPr="00C1160E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7" w:type="dxa"/>
          </w:tcPr>
          <w:p w14:paraId="2EAD1715" w14:textId="2F48144F" w:rsidR="00021E0F" w:rsidRPr="00C1160E" w:rsidRDefault="00BE7416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C1160E">
              <w:rPr>
                <w:rFonts w:ascii="Angsana New" w:hAnsi="Angsana New"/>
                <w:sz w:val="30"/>
                <w:szCs w:val="30"/>
              </w:rPr>
              <w:t>31</w:t>
            </w:r>
            <w:r w:rsidR="00021E0F" w:rsidRPr="00C116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21E0F" w:rsidRPr="00C1160E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91" w:type="dxa"/>
            <w:vAlign w:val="center"/>
          </w:tcPr>
          <w:p w14:paraId="415B3F7E" w14:textId="77777777" w:rsidR="00021E0F" w:rsidRPr="00C1160E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49FADD2" w14:textId="5BB5706C" w:rsidR="00021E0F" w:rsidRPr="00C1160E" w:rsidRDefault="00BE7416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1160E">
              <w:rPr>
                <w:rFonts w:ascii="Angsana New" w:hAnsi="Angsana New"/>
                <w:sz w:val="30"/>
                <w:szCs w:val="30"/>
              </w:rPr>
              <w:t>31</w:t>
            </w:r>
            <w:r w:rsidR="00021E0F" w:rsidRPr="00C1160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5CDC4474" w14:textId="77777777" w:rsidR="00021E0F" w:rsidRPr="00C1160E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1" w:type="dxa"/>
          </w:tcPr>
          <w:p w14:paraId="093AF6F4" w14:textId="49619C36" w:rsidR="00021E0F" w:rsidRPr="00C1160E" w:rsidRDefault="00BE7416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1160E">
              <w:rPr>
                <w:rFonts w:ascii="Angsana New" w:hAnsi="Angsana New"/>
                <w:sz w:val="30"/>
                <w:szCs w:val="30"/>
              </w:rPr>
              <w:t>31</w:t>
            </w:r>
            <w:r w:rsidR="00021E0F" w:rsidRPr="00C116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21E0F" w:rsidRPr="00C1160E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90" w:type="dxa"/>
            <w:gridSpan w:val="2"/>
            <w:vAlign w:val="center"/>
          </w:tcPr>
          <w:p w14:paraId="362095D4" w14:textId="77777777" w:rsidR="00021E0F" w:rsidRPr="00C1160E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1B20BFC8" w14:textId="206ED63F" w:rsidR="00021E0F" w:rsidRPr="00C1160E" w:rsidRDefault="00BE7416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1160E">
              <w:rPr>
                <w:rFonts w:ascii="Angsana New" w:hAnsi="Angsana New"/>
                <w:sz w:val="30"/>
                <w:szCs w:val="30"/>
              </w:rPr>
              <w:t>31</w:t>
            </w:r>
            <w:r w:rsidR="00021E0F" w:rsidRPr="00C1160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21E0F" w:rsidRPr="00C1160E" w14:paraId="630383A7" w14:textId="77777777" w:rsidTr="00A94E54">
        <w:trPr>
          <w:tblHeader/>
        </w:trPr>
        <w:tc>
          <w:tcPr>
            <w:tcW w:w="3987" w:type="dxa"/>
          </w:tcPr>
          <w:p w14:paraId="4D4E74EF" w14:textId="77777777" w:rsidR="00021E0F" w:rsidRPr="00C1160E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14:paraId="55E8C2AC" w14:textId="0EB6D74B" w:rsidR="00021E0F" w:rsidRPr="00C1160E" w:rsidRDefault="00BE7416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1160E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291" w:type="dxa"/>
            <w:vAlign w:val="center"/>
          </w:tcPr>
          <w:p w14:paraId="5D81361F" w14:textId="77777777" w:rsidR="00021E0F" w:rsidRPr="00C1160E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vAlign w:val="center"/>
          </w:tcPr>
          <w:p w14:paraId="410623D8" w14:textId="3F0AE22E" w:rsidR="00021E0F" w:rsidRPr="00C1160E" w:rsidRDefault="00BE7416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1160E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2399F47B" w14:textId="77777777" w:rsidR="00021E0F" w:rsidRPr="00C1160E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1" w:type="dxa"/>
            <w:vAlign w:val="center"/>
          </w:tcPr>
          <w:p w14:paraId="6444D272" w14:textId="71E75F58" w:rsidR="00021E0F" w:rsidRPr="00C1160E" w:rsidRDefault="00BE7416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1160E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290" w:type="dxa"/>
            <w:gridSpan w:val="2"/>
            <w:vAlign w:val="center"/>
          </w:tcPr>
          <w:p w14:paraId="3F4A4F5B" w14:textId="77777777" w:rsidR="00021E0F" w:rsidRPr="00C1160E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vAlign w:val="center"/>
          </w:tcPr>
          <w:p w14:paraId="20D33E23" w14:textId="05912EC7" w:rsidR="00021E0F" w:rsidRPr="00C1160E" w:rsidRDefault="00BE7416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1160E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2568</w:t>
            </w:r>
          </w:p>
        </w:tc>
      </w:tr>
      <w:tr w:rsidR="00A56B4F" w:rsidRPr="00C1160E" w14:paraId="08692ADE" w14:textId="77777777" w:rsidTr="00691BD5">
        <w:tblPrEx>
          <w:tblBorders>
            <w:top w:val="single" w:sz="4" w:space="0" w:color="auto"/>
            <w:bottom w:val="double" w:sz="4" w:space="0" w:color="auto"/>
          </w:tblBorders>
        </w:tblPrEx>
        <w:trPr>
          <w:tblHeader/>
        </w:trPr>
        <w:tc>
          <w:tcPr>
            <w:tcW w:w="3987" w:type="dxa"/>
          </w:tcPr>
          <w:p w14:paraId="1C86EC48" w14:textId="77777777" w:rsidR="00A56B4F" w:rsidRPr="00C1160E" w:rsidRDefault="00A56B4F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08" w:type="dxa"/>
            <w:gridSpan w:val="9"/>
            <w:tcBorders>
              <w:top w:val="nil"/>
              <w:bottom w:val="nil"/>
            </w:tcBorders>
            <w:vAlign w:val="bottom"/>
          </w:tcPr>
          <w:p w14:paraId="7F234DB6" w14:textId="77777777" w:rsidR="00A56B4F" w:rsidRPr="00C1160E" w:rsidRDefault="00A56B4F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160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116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02125" w:rsidRPr="00C1160E" w14:paraId="3275AD86" w14:textId="77777777" w:rsidTr="0095043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bottom w:val="nil"/>
            </w:tcBorders>
          </w:tcPr>
          <w:p w14:paraId="459E41EB" w14:textId="77777777" w:rsidR="00902125" w:rsidRPr="00C1160E" w:rsidRDefault="0059249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116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07" w:type="dxa"/>
            <w:tcBorders>
              <w:top w:val="nil"/>
              <w:bottom w:val="nil"/>
            </w:tcBorders>
          </w:tcPr>
          <w:p w14:paraId="6353A1D8" w14:textId="77777777" w:rsidR="00902125" w:rsidRPr="00C1160E" w:rsidRDefault="0090212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  <w:tcBorders>
              <w:top w:val="nil"/>
              <w:bottom w:val="nil"/>
            </w:tcBorders>
          </w:tcPr>
          <w:p w14:paraId="1A74D4A1" w14:textId="77777777" w:rsidR="00902125" w:rsidRPr="00C1160E" w:rsidRDefault="0090212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</w:tcPr>
          <w:p w14:paraId="0F0DF351" w14:textId="77777777" w:rsidR="00902125" w:rsidRPr="00C1160E" w:rsidRDefault="0090212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53C2133" w14:textId="77777777" w:rsidR="00902125" w:rsidRPr="00C1160E" w:rsidRDefault="0090212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nil"/>
              <w:bottom w:val="nil"/>
            </w:tcBorders>
          </w:tcPr>
          <w:p w14:paraId="0ED272E7" w14:textId="77777777" w:rsidR="00902125" w:rsidRPr="00C1160E" w:rsidRDefault="0090212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95" w:type="dxa"/>
            <w:gridSpan w:val="2"/>
            <w:tcBorders>
              <w:top w:val="nil"/>
              <w:bottom w:val="nil"/>
            </w:tcBorders>
          </w:tcPr>
          <w:p w14:paraId="3A8EC56F" w14:textId="77777777" w:rsidR="00902125" w:rsidRPr="00C1160E" w:rsidRDefault="0090212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12391209" w14:textId="77777777" w:rsidR="00902125" w:rsidRPr="00C1160E" w:rsidRDefault="0090212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</w:tr>
      <w:tr w:rsidR="000330D6" w:rsidRPr="00C1160E" w14:paraId="4C35DD0B" w14:textId="77777777" w:rsidTr="007F7FE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bottom w:val="nil"/>
            </w:tcBorders>
          </w:tcPr>
          <w:p w14:paraId="41C6602E" w14:textId="38A07473" w:rsidR="000330D6" w:rsidRPr="00C1160E" w:rsidRDefault="000330D6" w:rsidP="00033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1160E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1107" w:type="dxa"/>
            <w:tcBorders>
              <w:top w:val="nil"/>
              <w:bottom w:val="nil"/>
            </w:tcBorders>
          </w:tcPr>
          <w:p w14:paraId="726491CF" w14:textId="6998490F" w:rsidR="000330D6" w:rsidRPr="00C1160E" w:rsidRDefault="00BE7416" w:rsidP="002E7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28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 w:rsidRPr="00C1160E">
              <w:rPr>
                <w:rFonts w:ascii="Angsana New" w:hAnsi="Angsana New" w:hint="cs"/>
                <w:sz w:val="30"/>
                <w:szCs w:val="30"/>
              </w:rPr>
              <w:t>654</w:t>
            </w:r>
          </w:p>
        </w:tc>
        <w:tc>
          <w:tcPr>
            <w:tcW w:w="291" w:type="dxa"/>
            <w:tcBorders>
              <w:top w:val="nil"/>
              <w:bottom w:val="nil"/>
            </w:tcBorders>
          </w:tcPr>
          <w:p w14:paraId="173AAEE2" w14:textId="77777777" w:rsidR="000330D6" w:rsidRPr="00C1160E" w:rsidRDefault="000330D6" w:rsidP="00033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</w:tcPr>
          <w:p w14:paraId="4153D12B" w14:textId="70D1C8F6" w:rsidR="000330D6" w:rsidRPr="00C1160E" w:rsidRDefault="00BE7416" w:rsidP="00033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61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 w:hint="cs"/>
                <w:sz w:val="30"/>
                <w:szCs w:val="30"/>
              </w:rPr>
              <w:t>330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78C39E2" w14:textId="77777777" w:rsidR="000330D6" w:rsidRPr="00C1160E" w:rsidRDefault="000330D6" w:rsidP="00033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nil"/>
              <w:bottom w:val="nil"/>
            </w:tcBorders>
          </w:tcPr>
          <w:p w14:paraId="69957614" w14:textId="42845B58" w:rsidR="000330D6" w:rsidRPr="00C1160E" w:rsidRDefault="000330D6" w:rsidP="00033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1160E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95" w:type="dxa"/>
            <w:gridSpan w:val="2"/>
            <w:tcBorders>
              <w:top w:val="nil"/>
              <w:bottom w:val="nil"/>
            </w:tcBorders>
          </w:tcPr>
          <w:p w14:paraId="25DFDB72" w14:textId="77777777" w:rsidR="000330D6" w:rsidRPr="00C1160E" w:rsidRDefault="000330D6" w:rsidP="00033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17F279C3" w14:textId="1FEF911B" w:rsidR="000330D6" w:rsidRPr="00C1160E" w:rsidRDefault="000330D6" w:rsidP="00033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1160E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0330D6" w:rsidRPr="00C1160E" w14:paraId="04DAB455" w14:textId="77777777" w:rsidTr="007F7FE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bottom w:val="nil"/>
            </w:tcBorders>
          </w:tcPr>
          <w:p w14:paraId="6095EA5F" w14:textId="7EA02409" w:rsidR="000330D6" w:rsidRPr="00C1160E" w:rsidRDefault="000330D6" w:rsidP="00033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1160E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7" w:type="dxa"/>
            <w:tcBorders>
              <w:top w:val="nil"/>
              <w:bottom w:val="single" w:sz="4" w:space="0" w:color="auto"/>
            </w:tcBorders>
          </w:tcPr>
          <w:p w14:paraId="724D1739" w14:textId="7C8959FD" w:rsidR="000330D6" w:rsidRPr="00C1160E" w:rsidRDefault="00BE7416" w:rsidP="002E7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28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 w:rsidRPr="00C1160E">
              <w:rPr>
                <w:rFonts w:ascii="Angsana New" w:hAnsi="Angsana New"/>
                <w:sz w:val="30"/>
                <w:szCs w:val="30"/>
              </w:rPr>
              <w:t>32</w:t>
            </w:r>
            <w:r w:rsidR="000330D6" w:rsidRPr="00C1160E">
              <w:rPr>
                <w:rFonts w:ascii="Angsana New" w:hAnsi="Angsana New"/>
                <w:sz w:val="30"/>
                <w:szCs w:val="30"/>
              </w:rPr>
              <w:t>,</w:t>
            </w:r>
            <w:r w:rsidRPr="00C1160E">
              <w:rPr>
                <w:rFonts w:ascii="Angsana New" w:hAnsi="Angsana New"/>
                <w:sz w:val="30"/>
                <w:szCs w:val="30"/>
              </w:rPr>
              <w:t>654</w:t>
            </w:r>
          </w:p>
        </w:tc>
        <w:tc>
          <w:tcPr>
            <w:tcW w:w="291" w:type="dxa"/>
            <w:tcBorders>
              <w:top w:val="nil"/>
              <w:bottom w:val="nil"/>
            </w:tcBorders>
          </w:tcPr>
          <w:p w14:paraId="1280E84F" w14:textId="77777777" w:rsidR="000330D6" w:rsidRPr="00C1160E" w:rsidRDefault="000330D6" w:rsidP="00033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bottom w:val="single" w:sz="4" w:space="0" w:color="auto"/>
            </w:tcBorders>
          </w:tcPr>
          <w:p w14:paraId="765CE940" w14:textId="2A843846" w:rsidR="000330D6" w:rsidRPr="00C1160E" w:rsidRDefault="00BE7416" w:rsidP="00033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160E">
              <w:rPr>
                <w:rFonts w:asciiTheme="majorBidi" w:hAnsiTheme="majorBidi" w:cstheme="majorBidi" w:hint="cs"/>
                <w:sz w:val="30"/>
                <w:szCs w:val="30"/>
              </w:rPr>
              <w:t>28</w:t>
            </w:r>
            <w:r w:rsidR="000330D6"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772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56D322F" w14:textId="77777777" w:rsidR="000330D6" w:rsidRPr="00C1160E" w:rsidRDefault="000330D6" w:rsidP="00033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nil"/>
              <w:bottom w:val="single" w:sz="4" w:space="0" w:color="auto"/>
            </w:tcBorders>
          </w:tcPr>
          <w:p w14:paraId="292B31AF" w14:textId="6AB11E20" w:rsidR="000330D6" w:rsidRPr="00C1160E" w:rsidRDefault="000330D6" w:rsidP="00033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5" w:type="dxa"/>
            <w:gridSpan w:val="2"/>
            <w:tcBorders>
              <w:top w:val="nil"/>
              <w:bottom w:val="nil"/>
            </w:tcBorders>
          </w:tcPr>
          <w:p w14:paraId="791DBCAB" w14:textId="77777777" w:rsidR="000330D6" w:rsidRPr="00C1160E" w:rsidRDefault="000330D6" w:rsidP="00033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</w:tcPr>
          <w:p w14:paraId="04DBF1DF" w14:textId="2EF2715E" w:rsidR="000330D6" w:rsidRPr="00C1160E" w:rsidRDefault="000330D6" w:rsidP="00033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330D6" w:rsidRPr="00C1160E" w14:paraId="48822876" w14:textId="77777777" w:rsidTr="007F7FE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bottom w:val="nil"/>
            </w:tcBorders>
          </w:tcPr>
          <w:p w14:paraId="678EC7BE" w14:textId="0FD64F92" w:rsidR="000330D6" w:rsidRPr="00C1160E" w:rsidRDefault="000330D6" w:rsidP="00033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16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6B91AA99" w14:textId="2D1D2459" w:rsidR="000330D6" w:rsidRPr="00C1160E" w:rsidRDefault="00BE7416" w:rsidP="002E7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28" w:lineRule="auto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33</w:t>
            </w:r>
            <w:r w:rsidR="005F7901" w:rsidRPr="00C1160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,</w:t>
            </w: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308</w:t>
            </w:r>
          </w:p>
        </w:tc>
        <w:tc>
          <w:tcPr>
            <w:tcW w:w="291" w:type="dxa"/>
            <w:tcBorders>
              <w:top w:val="nil"/>
            </w:tcBorders>
          </w:tcPr>
          <w:p w14:paraId="4E4AA2F9" w14:textId="77777777" w:rsidR="000330D6" w:rsidRPr="00C1160E" w:rsidRDefault="000330D6" w:rsidP="00033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205AF9CF" w14:textId="767AFCA0" w:rsidR="000330D6" w:rsidRPr="00C1160E" w:rsidRDefault="00BE7416" w:rsidP="00033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28" w:lineRule="auto"/>
              <w:ind w:right="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 w:rsidR="000330D6"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</w:t>
            </w:r>
          </w:p>
        </w:tc>
        <w:tc>
          <w:tcPr>
            <w:tcW w:w="236" w:type="dxa"/>
            <w:tcBorders>
              <w:top w:val="nil"/>
            </w:tcBorders>
          </w:tcPr>
          <w:p w14:paraId="5D2E3B63" w14:textId="77777777" w:rsidR="000330D6" w:rsidRPr="00C1160E" w:rsidRDefault="000330D6" w:rsidP="00033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1A91FDA" w14:textId="27DDA5B1" w:rsidR="000330D6" w:rsidRPr="00C1160E" w:rsidRDefault="000330D6" w:rsidP="00033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28" w:lineRule="auto"/>
              <w:ind w:right="-54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5" w:type="dxa"/>
            <w:gridSpan w:val="2"/>
            <w:tcBorders>
              <w:top w:val="nil"/>
            </w:tcBorders>
          </w:tcPr>
          <w:p w14:paraId="6037D4B2" w14:textId="77777777" w:rsidR="000330D6" w:rsidRPr="00C1160E" w:rsidRDefault="000330D6" w:rsidP="00033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58E79D16" w14:textId="4D69FC94" w:rsidR="000330D6" w:rsidRPr="00C1160E" w:rsidRDefault="000330D6" w:rsidP="00033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8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E03A15" w:rsidRPr="00C1160E" w14:paraId="10D810D1" w14:textId="77777777" w:rsidTr="008457E5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107"/>
        </w:trPr>
        <w:tc>
          <w:tcPr>
            <w:tcW w:w="3987" w:type="dxa"/>
            <w:tcBorders>
              <w:top w:val="nil"/>
              <w:bottom w:val="nil"/>
            </w:tcBorders>
          </w:tcPr>
          <w:p w14:paraId="701ADB36" w14:textId="77777777" w:rsidR="00E03A15" w:rsidRPr="00C1160E" w:rsidRDefault="00E03A1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07" w:type="dxa"/>
          </w:tcPr>
          <w:p w14:paraId="5158AA91" w14:textId="77777777" w:rsidR="00E03A15" w:rsidRPr="00C1160E" w:rsidRDefault="00E03A1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right="-130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291" w:type="dxa"/>
          </w:tcPr>
          <w:p w14:paraId="51945192" w14:textId="77777777" w:rsidR="00E03A15" w:rsidRPr="00C1160E" w:rsidRDefault="00E03A1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59" w:type="dxa"/>
          </w:tcPr>
          <w:p w14:paraId="420A2029" w14:textId="77777777" w:rsidR="00E03A15" w:rsidRPr="00C1160E" w:rsidRDefault="00E03A1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1980A1BC" w14:textId="77777777" w:rsidR="00E03A15" w:rsidRPr="00C1160E" w:rsidRDefault="00E03A1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22" w:type="dxa"/>
            <w:gridSpan w:val="2"/>
          </w:tcPr>
          <w:p w14:paraId="76C95ECB" w14:textId="77777777" w:rsidR="00E03A15" w:rsidRPr="00C1160E" w:rsidRDefault="00E03A1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28" w:lineRule="auto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95" w:type="dxa"/>
            <w:gridSpan w:val="2"/>
          </w:tcPr>
          <w:p w14:paraId="2646861D" w14:textId="77777777" w:rsidR="00E03A15" w:rsidRPr="00C1160E" w:rsidRDefault="00E03A1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98" w:type="dxa"/>
          </w:tcPr>
          <w:p w14:paraId="7A93BD74" w14:textId="77777777" w:rsidR="00E03A15" w:rsidRPr="00C1160E" w:rsidRDefault="00E03A1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8" w:lineRule="auto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E03A15" w:rsidRPr="00C1160E" w14:paraId="5C3CEAD5" w14:textId="77777777" w:rsidTr="00A94E5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bottom w:val="nil"/>
            </w:tcBorders>
          </w:tcPr>
          <w:p w14:paraId="0F7CD5C4" w14:textId="7C4D14BB" w:rsidR="00E03A15" w:rsidRPr="00C1160E" w:rsidRDefault="00E03A1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16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C1160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C116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107" w:type="dxa"/>
            <w:tcBorders>
              <w:bottom w:val="nil"/>
            </w:tcBorders>
          </w:tcPr>
          <w:p w14:paraId="43217866" w14:textId="77777777" w:rsidR="00E03A15" w:rsidRPr="00C1160E" w:rsidRDefault="00E03A1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91" w:type="dxa"/>
            <w:tcBorders>
              <w:bottom w:val="nil"/>
            </w:tcBorders>
          </w:tcPr>
          <w:p w14:paraId="7614C3BB" w14:textId="77777777" w:rsidR="00E03A15" w:rsidRPr="00C1160E" w:rsidRDefault="00E03A1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nil"/>
            </w:tcBorders>
          </w:tcPr>
          <w:p w14:paraId="15A5E59B" w14:textId="77777777" w:rsidR="00E03A15" w:rsidRPr="00C1160E" w:rsidRDefault="00E03A1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8662AC7" w14:textId="77777777" w:rsidR="00E03A15" w:rsidRPr="00C1160E" w:rsidRDefault="00E03A1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bottom w:val="nil"/>
            </w:tcBorders>
          </w:tcPr>
          <w:p w14:paraId="2283C200" w14:textId="77777777" w:rsidR="00E03A15" w:rsidRPr="00C1160E" w:rsidRDefault="00E03A1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28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5" w:type="dxa"/>
            <w:gridSpan w:val="2"/>
            <w:tcBorders>
              <w:bottom w:val="nil"/>
            </w:tcBorders>
          </w:tcPr>
          <w:p w14:paraId="33B64C33" w14:textId="77777777" w:rsidR="00E03A15" w:rsidRPr="00C1160E" w:rsidRDefault="00E03A1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7395FDF7" w14:textId="77777777" w:rsidR="00E03A15" w:rsidRPr="00C1160E" w:rsidRDefault="00E03A1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8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21E0F" w:rsidRPr="00C1160E" w14:paraId="4C36D5AF" w14:textId="77777777" w:rsidTr="00A94E5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314CE0FF" w14:textId="77777777" w:rsidR="00021E0F" w:rsidRPr="00C1160E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160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7" w:type="dxa"/>
            <w:tcBorders>
              <w:bottom w:val="nil"/>
            </w:tcBorders>
          </w:tcPr>
          <w:p w14:paraId="6D606A2E" w14:textId="2DB60B0D" w:rsidR="00021E0F" w:rsidRPr="00C1160E" w:rsidRDefault="005F7901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1" w:type="dxa"/>
            <w:tcBorders>
              <w:bottom w:val="nil"/>
            </w:tcBorders>
          </w:tcPr>
          <w:p w14:paraId="26D654DB" w14:textId="77777777" w:rsidR="00021E0F" w:rsidRPr="00C1160E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2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nil"/>
            </w:tcBorders>
          </w:tcPr>
          <w:p w14:paraId="07823000" w14:textId="3F8758A1" w:rsidR="00021E0F" w:rsidRPr="00C1160E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28782CB2" w14:textId="77777777" w:rsidR="00021E0F" w:rsidRPr="00C1160E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576116" w14:textId="208E3048" w:rsidR="00021E0F" w:rsidRPr="00C1160E" w:rsidRDefault="00BE7416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86109"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183</w:t>
            </w:r>
            <w:r w:rsidR="004D4431"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  <w:tc>
          <w:tcPr>
            <w:tcW w:w="295" w:type="dxa"/>
            <w:gridSpan w:val="2"/>
            <w:tcBorders>
              <w:bottom w:val="nil"/>
            </w:tcBorders>
          </w:tcPr>
          <w:p w14:paraId="24345A37" w14:textId="77777777" w:rsidR="00021E0F" w:rsidRPr="00C1160E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0775C5ED" w14:textId="4B8DB2D8" w:rsidR="00021E0F" w:rsidRPr="00C1160E" w:rsidRDefault="00BE7416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="00021E0F" w:rsidRPr="00C1160E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eastAsia="MS Mincho" w:hAnsiTheme="majorBidi" w:cstheme="majorBidi"/>
                <w:sz w:val="30"/>
                <w:szCs w:val="30"/>
              </w:rPr>
              <w:t>209</w:t>
            </w:r>
            <w:r w:rsidR="00021E0F" w:rsidRPr="00C1160E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eastAsia="MS Mincho" w:hAnsiTheme="majorBidi" w:cstheme="majorBidi"/>
                <w:sz w:val="30"/>
                <w:szCs w:val="30"/>
              </w:rPr>
              <w:t>218</w:t>
            </w:r>
          </w:p>
        </w:tc>
      </w:tr>
      <w:tr w:rsidR="00021E0F" w:rsidRPr="00C1160E" w14:paraId="2B408A50" w14:textId="77777777" w:rsidTr="00A94E5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2A2BCD5B" w14:textId="2F40A145" w:rsidR="00021E0F" w:rsidRPr="00C1160E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160E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1107" w:type="dxa"/>
            <w:tcBorders>
              <w:bottom w:val="nil"/>
            </w:tcBorders>
          </w:tcPr>
          <w:p w14:paraId="6D71E51C" w14:textId="7018C47F" w:rsidR="00021E0F" w:rsidRPr="00C1160E" w:rsidRDefault="00BE7416" w:rsidP="002E7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28" w:lineRule="auto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/>
                <w:sz w:val="30"/>
                <w:szCs w:val="30"/>
              </w:rPr>
              <w:t>379</w:t>
            </w:r>
            <w:r w:rsidR="002E7D7D"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/>
                <w:sz w:val="30"/>
                <w:szCs w:val="30"/>
              </w:rPr>
              <w:t>618</w:t>
            </w:r>
          </w:p>
        </w:tc>
        <w:tc>
          <w:tcPr>
            <w:tcW w:w="291" w:type="dxa"/>
            <w:tcBorders>
              <w:bottom w:val="nil"/>
            </w:tcBorders>
          </w:tcPr>
          <w:p w14:paraId="456F6732" w14:textId="77777777" w:rsidR="00021E0F" w:rsidRPr="00C1160E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2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nil"/>
            </w:tcBorders>
          </w:tcPr>
          <w:p w14:paraId="5DD6C519" w14:textId="0ADBD3D5" w:rsidR="00021E0F" w:rsidRPr="00C1160E" w:rsidRDefault="00BE7416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655</w:t>
            </w:r>
            <w:r w:rsidR="00021E0F"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831</w:t>
            </w:r>
          </w:p>
        </w:tc>
        <w:tc>
          <w:tcPr>
            <w:tcW w:w="236" w:type="dxa"/>
            <w:tcBorders>
              <w:bottom w:val="nil"/>
            </w:tcBorders>
          </w:tcPr>
          <w:p w14:paraId="13544B6B" w14:textId="77777777" w:rsidR="00021E0F" w:rsidRPr="00C1160E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DDFA99" w14:textId="3A52BDFC" w:rsidR="00021E0F" w:rsidRPr="00C1160E" w:rsidRDefault="00BE7416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370</w:t>
            </w:r>
            <w:r w:rsidR="00486109"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978</w:t>
            </w:r>
          </w:p>
        </w:tc>
        <w:tc>
          <w:tcPr>
            <w:tcW w:w="295" w:type="dxa"/>
            <w:gridSpan w:val="2"/>
            <w:tcBorders>
              <w:bottom w:val="nil"/>
            </w:tcBorders>
          </w:tcPr>
          <w:p w14:paraId="15E3984D" w14:textId="77777777" w:rsidR="00021E0F" w:rsidRPr="00C1160E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575677D8" w14:textId="363BF9D6" w:rsidR="00021E0F" w:rsidRPr="00C1160E" w:rsidRDefault="00BE7416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eastAsia="MS Mincho" w:hAnsiTheme="majorBidi" w:cstheme="majorBidi"/>
                <w:sz w:val="30"/>
                <w:szCs w:val="30"/>
              </w:rPr>
              <w:t>655</w:t>
            </w:r>
            <w:r w:rsidR="00021E0F" w:rsidRPr="00C1160E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eastAsia="MS Mincho" w:hAnsiTheme="majorBidi" w:cstheme="majorBidi"/>
                <w:sz w:val="30"/>
                <w:szCs w:val="30"/>
              </w:rPr>
              <w:t>831</w:t>
            </w:r>
          </w:p>
        </w:tc>
      </w:tr>
      <w:tr w:rsidR="00021E0F" w:rsidRPr="00C1160E" w14:paraId="36C753A7" w14:textId="77777777" w:rsidTr="00A94E5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6EB08A71" w14:textId="77777777" w:rsidR="00021E0F" w:rsidRPr="00C1160E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160E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05BBF229" w14:textId="5CCA9062" w:rsidR="00021E0F" w:rsidRPr="00C1160E" w:rsidRDefault="00BE7416" w:rsidP="002E7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 w:hint="cs"/>
                <w:sz w:val="30"/>
                <w:szCs w:val="30"/>
              </w:rPr>
              <w:t>50</w:t>
            </w:r>
            <w:r w:rsidR="00574DFF"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888</w:t>
            </w:r>
          </w:p>
        </w:tc>
        <w:tc>
          <w:tcPr>
            <w:tcW w:w="291" w:type="dxa"/>
            <w:tcBorders>
              <w:bottom w:val="nil"/>
            </w:tcBorders>
          </w:tcPr>
          <w:p w14:paraId="1645D1F5" w14:textId="77777777" w:rsidR="00021E0F" w:rsidRPr="00C1160E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2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0F946D49" w14:textId="6001E6FE" w:rsidR="00021E0F" w:rsidRPr="00C1160E" w:rsidRDefault="00BE7416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="00021E0F"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896</w:t>
            </w:r>
          </w:p>
        </w:tc>
        <w:tc>
          <w:tcPr>
            <w:tcW w:w="236" w:type="dxa"/>
            <w:tcBorders>
              <w:bottom w:val="nil"/>
            </w:tcBorders>
          </w:tcPr>
          <w:p w14:paraId="4C3155B9" w14:textId="77777777" w:rsidR="00021E0F" w:rsidRPr="00C1160E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B269A2" w14:textId="2154391D" w:rsidR="00021E0F" w:rsidRPr="00C1160E" w:rsidRDefault="00BE7416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486109"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414</w:t>
            </w:r>
          </w:p>
        </w:tc>
        <w:tc>
          <w:tcPr>
            <w:tcW w:w="295" w:type="dxa"/>
            <w:gridSpan w:val="2"/>
            <w:tcBorders>
              <w:bottom w:val="nil"/>
            </w:tcBorders>
          </w:tcPr>
          <w:p w14:paraId="268B3402" w14:textId="77777777" w:rsidR="00021E0F" w:rsidRPr="00C1160E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4557077E" w14:textId="0173B35E" w:rsidR="00021E0F" w:rsidRPr="00C1160E" w:rsidRDefault="00BE7416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eastAsia="MS Mincho" w:hAnsiTheme="majorBidi" w:cstheme="majorBidi"/>
                <w:sz w:val="30"/>
                <w:szCs w:val="30"/>
              </w:rPr>
              <w:t>14</w:t>
            </w:r>
            <w:r w:rsidR="00021E0F" w:rsidRPr="00C1160E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eastAsia="MS Mincho" w:hAnsiTheme="majorBidi" w:cstheme="majorBidi"/>
                <w:sz w:val="30"/>
                <w:szCs w:val="30"/>
              </w:rPr>
              <w:t>506</w:t>
            </w:r>
          </w:p>
        </w:tc>
      </w:tr>
      <w:tr w:rsidR="00021E0F" w:rsidRPr="00C1160E" w14:paraId="00836BF4" w14:textId="77777777" w:rsidTr="00A94E5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17E0F035" w14:textId="77777777" w:rsidR="00021E0F" w:rsidRPr="00C1160E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16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6BE01F" w14:textId="084FEBD7" w:rsidR="00021E0F" w:rsidRPr="00C1160E" w:rsidRDefault="00BE7416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430</w:t>
            </w:r>
            <w:r w:rsidR="00574DFF"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506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6481C7F2" w14:textId="77777777" w:rsidR="00021E0F" w:rsidRPr="00C1160E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E08214" w14:textId="5B4FFE53" w:rsidR="00021E0F" w:rsidRPr="00C1160E" w:rsidRDefault="00BE7416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708</w:t>
            </w:r>
            <w:r w:rsidR="00021E0F"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CEB1A12" w14:textId="77777777" w:rsidR="00021E0F" w:rsidRPr="00C1160E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541874" w14:textId="6F0D7164" w:rsidR="00021E0F" w:rsidRPr="00C1160E" w:rsidRDefault="00BE7416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86109"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572</w:t>
            </w:r>
            <w:r w:rsidR="004D4431"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597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3AF3FB" w14:textId="77777777" w:rsidR="00021E0F" w:rsidRPr="00C1160E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AEB5DC" w14:textId="08D0F69B" w:rsidR="00021E0F" w:rsidRPr="00C1160E" w:rsidRDefault="00BE7416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160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</w:t>
            </w:r>
            <w:r w:rsidR="00021E0F" w:rsidRPr="00C1160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C1160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879</w:t>
            </w:r>
            <w:r w:rsidR="00021E0F" w:rsidRPr="00C1160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C1160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555</w:t>
            </w:r>
          </w:p>
        </w:tc>
      </w:tr>
      <w:tr w:rsidR="004D4431" w:rsidRPr="00C1160E" w14:paraId="7A86FA13" w14:textId="77777777" w:rsidTr="00422F75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3DCC1E9D" w14:textId="77777777" w:rsidR="004D4431" w:rsidRPr="00C1160E" w:rsidRDefault="004D443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5ABF38DC" w14:textId="77777777" w:rsidR="004D4431" w:rsidRPr="00C1160E" w:rsidRDefault="004D443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right="-13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74F5493A" w14:textId="77777777" w:rsidR="004D4431" w:rsidRPr="00C1160E" w:rsidRDefault="004D443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01073933" w14:textId="77777777" w:rsidR="004D4431" w:rsidRPr="00C1160E" w:rsidRDefault="004D443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D2A0836" w14:textId="77777777" w:rsidR="004D4431" w:rsidRPr="00C1160E" w:rsidRDefault="004D443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89B951" w14:textId="77777777" w:rsidR="004D4431" w:rsidRPr="00C1160E" w:rsidRDefault="004D443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8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971228" w14:textId="77777777" w:rsidR="004D4431" w:rsidRPr="00C1160E" w:rsidRDefault="004D443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4A073CA" w14:textId="77777777" w:rsidR="004D4431" w:rsidRPr="00C1160E" w:rsidRDefault="004D443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422F75" w:rsidRPr="00C1160E" w14:paraId="65D57530" w14:textId="77777777" w:rsidTr="00422F75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33E53AC4" w14:textId="77777777" w:rsidR="00422F75" w:rsidRPr="00C1160E" w:rsidRDefault="00422F7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116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</w:t>
            </w:r>
            <w:r w:rsidRPr="00C1160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ินทรัพย์หมุนเวียนอื่น</w:t>
            </w:r>
            <w:r w:rsidRPr="00C116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        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7C0C3409" w14:textId="77777777" w:rsidR="00422F75" w:rsidRPr="00C1160E" w:rsidRDefault="00422F7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7B353E5E" w14:textId="77777777" w:rsidR="00422F75" w:rsidRPr="00C1160E" w:rsidRDefault="00422F7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44A69B27" w14:textId="77777777" w:rsidR="00422F75" w:rsidRPr="00C1160E" w:rsidRDefault="00422F7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69AFC83" w14:textId="77777777" w:rsidR="00422F75" w:rsidRPr="00C1160E" w:rsidRDefault="00422F7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D60328" w14:textId="77777777" w:rsidR="00422F75" w:rsidRPr="00C1160E" w:rsidRDefault="00422F7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8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440002" w14:textId="77777777" w:rsidR="00422F75" w:rsidRPr="00C1160E" w:rsidRDefault="00422F7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6C10478" w14:textId="77777777" w:rsidR="00422F75" w:rsidRPr="00C1160E" w:rsidRDefault="00422F7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22F75" w:rsidRPr="00C1160E" w14:paraId="62A97350" w14:textId="77777777" w:rsidTr="00422F75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48FDAD8B" w14:textId="77777777" w:rsidR="00422F75" w:rsidRPr="00C1160E" w:rsidRDefault="00422F7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C1160E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6F7980B" w14:textId="7F5341CB" w:rsidR="00422F75" w:rsidRPr="00C1160E" w:rsidRDefault="00BE7416" w:rsidP="00486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2390C314" w14:textId="77777777" w:rsidR="00422F75" w:rsidRPr="00C1160E" w:rsidRDefault="00422F7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3988B05" w14:textId="57CCFFB3" w:rsidR="00422F75" w:rsidRPr="00C1160E" w:rsidRDefault="00BE7416" w:rsidP="00486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E19ED80" w14:textId="77777777" w:rsidR="00422F75" w:rsidRPr="00C1160E" w:rsidRDefault="00422F7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3B90133" w14:textId="02F9DD2D" w:rsidR="00422F75" w:rsidRPr="00C1160E" w:rsidRDefault="00486109" w:rsidP="00486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6FAFC2" w14:textId="77777777" w:rsidR="00422F75" w:rsidRPr="00C1160E" w:rsidRDefault="00422F7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6B68216" w14:textId="77777777" w:rsidR="00422F75" w:rsidRPr="00C1160E" w:rsidRDefault="00422F75" w:rsidP="00BA2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EBD23FE" w14:textId="77777777" w:rsidR="00422F75" w:rsidRPr="00C1160E" w:rsidRDefault="00422F75" w:rsidP="002E53F2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36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67"/>
        <w:gridCol w:w="1081"/>
        <w:gridCol w:w="241"/>
        <w:gridCol w:w="929"/>
        <w:gridCol w:w="245"/>
        <w:gridCol w:w="11"/>
        <w:gridCol w:w="916"/>
        <w:gridCol w:w="240"/>
        <w:gridCol w:w="1021"/>
        <w:gridCol w:w="270"/>
        <w:gridCol w:w="1079"/>
        <w:gridCol w:w="271"/>
        <w:gridCol w:w="990"/>
      </w:tblGrid>
      <w:tr w:rsidR="00912D7C" w:rsidRPr="00C1160E" w14:paraId="7A03B179" w14:textId="77777777" w:rsidTr="00C74720">
        <w:trPr>
          <w:trHeight w:val="70"/>
          <w:tblHeader/>
        </w:trPr>
        <w:tc>
          <w:tcPr>
            <w:tcW w:w="2067" w:type="dxa"/>
            <w:vAlign w:val="bottom"/>
          </w:tcPr>
          <w:p w14:paraId="38C9F1D6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251" w:type="dxa"/>
            <w:gridSpan w:val="3"/>
            <w:vAlign w:val="bottom"/>
          </w:tcPr>
          <w:p w14:paraId="364F6207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56" w:type="dxa"/>
            <w:gridSpan w:val="2"/>
          </w:tcPr>
          <w:p w14:paraId="1E7084BB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6" w:type="dxa"/>
            <w:vAlign w:val="bottom"/>
          </w:tcPr>
          <w:p w14:paraId="2BAC056A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01587586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39A14A21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BA5B385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1EE4F153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500AC84E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DA0B9C5" w14:textId="10E7E795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940AA" w:rsidRPr="00C1160E" w14:paraId="68C2DB62" w14:textId="77777777" w:rsidTr="00C74720">
        <w:trPr>
          <w:tblHeader/>
        </w:trPr>
        <w:tc>
          <w:tcPr>
            <w:tcW w:w="2067" w:type="dxa"/>
          </w:tcPr>
          <w:p w14:paraId="7ABC7945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" w:right="-309" w:hanging="45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sz w:val="30"/>
                <w:szCs w:val="30"/>
                <w:lang w:val="en-GB"/>
              </w:rPr>
            </w:pPr>
            <w:r w:rsidRPr="00C1160E"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br w:type="page"/>
            </w:r>
          </w:p>
          <w:p w14:paraId="2B855842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" w:right="-309" w:hanging="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val="en-GB"/>
              </w:rPr>
            </w:pPr>
          </w:p>
        </w:tc>
        <w:tc>
          <w:tcPr>
            <w:tcW w:w="1081" w:type="dxa"/>
            <w:vAlign w:val="bottom"/>
            <w:hideMark/>
          </w:tcPr>
          <w:p w14:paraId="3597B01F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ณ วันที่ </w:t>
            </w:r>
          </w:p>
          <w:p w14:paraId="174C6E6E" w14:textId="59BC371F" w:rsidR="007E23FD" w:rsidRPr="00C1160E" w:rsidRDefault="00BE74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="007E23FD" w:rsidRPr="00C1160E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7E23FD" w:rsidRPr="00C1160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1" w:type="dxa"/>
            <w:vAlign w:val="bottom"/>
          </w:tcPr>
          <w:p w14:paraId="6A352B47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9" w:type="dxa"/>
            <w:vAlign w:val="bottom"/>
          </w:tcPr>
          <w:p w14:paraId="14CA4146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ณ วันที่ </w:t>
            </w:r>
          </w:p>
          <w:p w14:paraId="2E36E549" w14:textId="7BD8E6EA" w:rsidR="007E23FD" w:rsidRPr="00C1160E" w:rsidRDefault="00BE74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="007E23FD" w:rsidRPr="00C1160E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543DC0" w:rsidRPr="00C1160E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มีนาคม</w:t>
            </w:r>
          </w:p>
        </w:tc>
        <w:tc>
          <w:tcPr>
            <w:tcW w:w="245" w:type="dxa"/>
            <w:vAlign w:val="bottom"/>
          </w:tcPr>
          <w:p w14:paraId="0B06E69B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7" w:type="dxa"/>
            <w:gridSpan w:val="2"/>
            <w:vAlign w:val="bottom"/>
            <w:hideMark/>
          </w:tcPr>
          <w:p w14:paraId="22C98DEB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9564065" w14:textId="3D6C516D" w:rsidR="007E23FD" w:rsidRPr="00C1160E" w:rsidRDefault="00BE74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E23FD" w:rsidRPr="00C116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E23FD" w:rsidRPr="00C116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40" w:type="dxa"/>
            <w:vAlign w:val="bottom"/>
          </w:tcPr>
          <w:p w14:paraId="6CF13C3A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1" w:type="dxa"/>
            <w:vAlign w:val="bottom"/>
          </w:tcPr>
          <w:p w14:paraId="7DA07F98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14BD43F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9" w:type="dxa"/>
            <w:vAlign w:val="bottom"/>
          </w:tcPr>
          <w:p w14:paraId="251A2943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77ADC7E7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3299A5EC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ณ วันที่ </w:t>
            </w:r>
          </w:p>
          <w:p w14:paraId="4B7F2BDF" w14:textId="181A41B5" w:rsidR="007E23FD" w:rsidRPr="00C1160E" w:rsidRDefault="00BE74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="007E23FD" w:rsidRPr="00C1160E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543DC0" w:rsidRPr="00C1160E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มีนาคม</w:t>
            </w:r>
          </w:p>
        </w:tc>
      </w:tr>
      <w:tr w:rsidR="000940AA" w:rsidRPr="00C1160E" w14:paraId="31FA9E31" w14:textId="77777777" w:rsidTr="00C74720">
        <w:trPr>
          <w:tblHeader/>
        </w:trPr>
        <w:tc>
          <w:tcPr>
            <w:tcW w:w="2067" w:type="dxa"/>
          </w:tcPr>
          <w:p w14:paraId="1667227C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30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val="en-GB"/>
              </w:rPr>
            </w:pPr>
          </w:p>
        </w:tc>
        <w:tc>
          <w:tcPr>
            <w:tcW w:w="1081" w:type="dxa"/>
          </w:tcPr>
          <w:p w14:paraId="0DA2A765" w14:textId="27FD7539" w:rsidR="007E23FD" w:rsidRPr="00C1160E" w:rsidRDefault="00BE74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1" w:type="dxa"/>
            <w:vAlign w:val="bottom"/>
          </w:tcPr>
          <w:p w14:paraId="33FC97F2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9" w:type="dxa"/>
            <w:vAlign w:val="bottom"/>
          </w:tcPr>
          <w:p w14:paraId="7C5DF8F9" w14:textId="0768B774" w:rsidR="007E23FD" w:rsidRPr="00C1160E" w:rsidRDefault="00BE74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45" w:type="dxa"/>
          </w:tcPr>
          <w:p w14:paraId="3C257566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7" w:type="dxa"/>
            <w:gridSpan w:val="2"/>
            <w:vAlign w:val="bottom"/>
          </w:tcPr>
          <w:p w14:paraId="04159729" w14:textId="1800F25D" w:rsidR="007E23FD" w:rsidRPr="00C1160E" w:rsidRDefault="00BE74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40" w:type="dxa"/>
            <w:vAlign w:val="bottom"/>
          </w:tcPr>
          <w:p w14:paraId="4B54AFD9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1" w:type="dxa"/>
            <w:vAlign w:val="bottom"/>
          </w:tcPr>
          <w:p w14:paraId="0AEAFB44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73B6149A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9" w:type="dxa"/>
            <w:vAlign w:val="bottom"/>
          </w:tcPr>
          <w:p w14:paraId="2B413AED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1" w:type="dxa"/>
            <w:vAlign w:val="bottom"/>
          </w:tcPr>
          <w:p w14:paraId="007E6DFE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4D28D184" w14:textId="022D0BB4" w:rsidR="007E23FD" w:rsidRPr="00C1160E" w:rsidRDefault="00BE74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</w:tr>
      <w:tr w:rsidR="00543DC0" w:rsidRPr="00C1160E" w14:paraId="4BD6C5C9" w14:textId="77777777" w:rsidTr="00C74720">
        <w:trPr>
          <w:tblHeader/>
        </w:trPr>
        <w:tc>
          <w:tcPr>
            <w:tcW w:w="2067" w:type="dxa"/>
            <w:vAlign w:val="bottom"/>
          </w:tcPr>
          <w:p w14:paraId="769388E0" w14:textId="77777777" w:rsidR="00543DC0" w:rsidRPr="00C1160E" w:rsidRDefault="00543D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51" w:type="dxa"/>
            <w:gridSpan w:val="3"/>
            <w:vAlign w:val="bottom"/>
          </w:tcPr>
          <w:p w14:paraId="14F6F9BB" w14:textId="77777777" w:rsidR="00543DC0" w:rsidRPr="00C1160E" w:rsidRDefault="00543D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56" w:type="dxa"/>
            <w:gridSpan w:val="2"/>
          </w:tcPr>
          <w:p w14:paraId="61D73441" w14:textId="77777777" w:rsidR="00543DC0" w:rsidRPr="00C1160E" w:rsidRDefault="00543D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83" w:type="dxa"/>
            <w:gridSpan w:val="7"/>
            <w:vAlign w:val="bottom"/>
          </w:tcPr>
          <w:p w14:paraId="17FC79BB" w14:textId="63C6F2A8" w:rsidR="00543DC0" w:rsidRPr="00C1160E" w:rsidRDefault="00543D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40AA" w:rsidRPr="00C1160E" w14:paraId="586B6C8C" w14:textId="77777777" w:rsidTr="00C74720">
        <w:trPr>
          <w:tblHeader/>
        </w:trPr>
        <w:tc>
          <w:tcPr>
            <w:tcW w:w="4318" w:type="dxa"/>
            <w:gridSpan w:val="4"/>
            <w:vAlign w:val="bottom"/>
          </w:tcPr>
          <w:p w14:paraId="096E9B78" w14:textId="587C59DD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val="en-GB"/>
              </w:rPr>
              <w:t>เงินให้กู้ยืมระยะ</w:t>
            </w:r>
            <w:r w:rsidRPr="00C1160E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ยาว</w:t>
            </w:r>
          </w:p>
        </w:tc>
        <w:tc>
          <w:tcPr>
            <w:tcW w:w="256" w:type="dxa"/>
            <w:gridSpan w:val="2"/>
          </w:tcPr>
          <w:p w14:paraId="734F1033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16" w:type="dxa"/>
            <w:vAlign w:val="bottom"/>
          </w:tcPr>
          <w:p w14:paraId="0FF8868A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0" w:type="dxa"/>
            <w:vAlign w:val="bottom"/>
          </w:tcPr>
          <w:p w14:paraId="4C4E1D8B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1" w:type="dxa"/>
            <w:vAlign w:val="bottom"/>
          </w:tcPr>
          <w:p w14:paraId="6BD04D49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131EA06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9" w:type="dxa"/>
            <w:vAlign w:val="bottom"/>
          </w:tcPr>
          <w:p w14:paraId="62EBAF6F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1" w:type="dxa"/>
            <w:vAlign w:val="bottom"/>
          </w:tcPr>
          <w:p w14:paraId="06B62B91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3B2D6AEA" w14:textId="5D6893BC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940AA" w:rsidRPr="00C1160E" w14:paraId="095A07BD" w14:textId="77777777" w:rsidTr="00C74720">
        <w:tc>
          <w:tcPr>
            <w:tcW w:w="3148" w:type="dxa"/>
            <w:gridSpan w:val="2"/>
          </w:tcPr>
          <w:p w14:paraId="5557E016" w14:textId="7FD1096B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br w:type="page"/>
            </w:r>
            <w:r w:rsidRPr="00C1160E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 w:rsidRPr="00C1160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41" w:type="dxa"/>
          </w:tcPr>
          <w:p w14:paraId="273C8F0D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dxa"/>
          </w:tcPr>
          <w:p w14:paraId="59489E24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51E7C2AA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7" w:type="dxa"/>
            <w:gridSpan w:val="2"/>
          </w:tcPr>
          <w:p w14:paraId="4323C9B3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4EFDBEFA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</w:tcPr>
          <w:p w14:paraId="77946CAF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1A7D0C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73BF86B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32B61084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5A7C28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940AA" w:rsidRPr="00C1160E" w14:paraId="670BB556" w14:textId="77777777" w:rsidTr="00C74720">
        <w:tc>
          <w:tcPr>
            <w:tcW w:w="2067" w:type="dxa"/>
          </w:tcPr>
          <w:p w14:paraId="5DE7A537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1081" w:type="dxa"/>
          </w:tcPr>
          <w:p w14:paraId="1ABA1ABB" w14:textId="2D85E451" w:rsidR="007E23FD" w:rsidRPr="00C1160E" w:rsidRDefault="00BE74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E23FD" w:rsidRPr="00C1160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41" w:type="dxa"/>
          </w:tcPr>
          <w:p w14:paraId="70A0330D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dxa"/>
          </w:tcPr>
          <w:p w14:paraId="4CD35FA0" w14:textId="3FFB807E" w:rsidR="007E23FD" w:rsidRPr="00C1160E" w:rsidRDefault="00BE7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E23FD" w:rsidRPr="00C1160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45" w:type="dxa"/>
          </w:tcPr>
          <w:p w14:paraId="64085829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7" w:type="dxa"/>
            <w:gridSpan w:val="2"/>
          </w:tcPr>
          <w:p w14:paraId="2F2B1156" w14:textId="0917A441" w:rsidR="007E23FD" w:rsidRPr="00C1160E" w:rsidRDefault="00BE741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610</w:t>
            </w:r>
            <w:r w:rsidR="00543DC0"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379</w:t>
            </w:r>
          </w:p>
        </w:tc>
        <w:tc>
          <w:tcPr>
            <w:tcW w:w="240" w:type="dxa"/>
          </w:tcPr>
          <w:p w14:paraId="2244CE0F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</w:tcPr>
          <w:p w14:paraId="44A1E9AB" w14:textId="79E8F8EF" w:rsidR="007E23FD" w:rsidRPr="00C1160E" w:rsidRDefault="00543DC0" w:rsidP="00543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8E2542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2380A2C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6AEB38D6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B684A7" w14:textId="3CF9DA00" w:rsidR="007E23FD" w:rsidRPr="00C1160E" w:rsidRDefault="00BE741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610</w:t>
            </w:r>
            <w:r w:rsidR="007E23FD"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379</w:t>
            </w:r>
          </w:p>
        </w:tc>
      </w:tr>
      <w:tr w:rsidR="000940AA" w:rsidRPr="00C1160E" w14:paraId="3AEC4E5A" w14:textId="77777777" w:rsidTr="00C74720">
        <w:tc>
          <w:tcPr>
            <w:tcW w:w="2067" w:type="dxa"/>
          </w:tcPr>
          <w:p w14:paraId="473886B3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1" w:type="dxa"/>
          </w:tcPr>
          <w:p w14:paraId="5E944E6D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" w:type="dxa"/>
          </w:tcPr>
          <w:p w14:paraId="7A919DC9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9" w:type="dxa"/>
          </w:tcPr>
          <w:p w14:paraId="3F5F2154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5" w:type="dxa"/>
          </w:tcPr>
          <w:p w14:paraId="3F8E705A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7" w:type="dxa"/>
            <w:gridSpan w:val="2"/>
          </w:tcPr>
          <w:p w14:paraId="5679088E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0" w:type="dxa"/>
          </w:tcPr>
          <w:p w14:paraId="7C4A23F2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21" w:type="dxa"/>
          </w:tcPr>
          <w:p w14:paraId="4351FE7D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0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B9CD9C0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9" w:type="dxa"/>
          </w:tcPr>
          <w:p w14:paraId="0B5A7A83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1" w:type="dxa"/>
          </w:tcPr>
          <w:p w14:paraId="291AAC50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5C18B533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912D7C" w:rsidRPr="00C1160E" w14:paraId="5C6DB751" w14:textId="77777777" w:rsidTr="00C74720">
        <w:tc>
          <w:tcPr>
            <w:tcW w:w="3148" w:type="dxa"/>
            <w:gridSpan w:val="2"/>
          </w:tcPr>
          <w:p w14:paraId="1686B0F5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24"/>
                <w:tab w:val="left" w:pos="6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  <w:tc>
          <w:tcPr>
            <w:tcW w:w="241" w:type="dxa"/>
          </w:tcPr>
          <w:p w14:paraId="483F6DD0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dxa"/>
          </w:tcPr>
          <w:p w14:paraId="446490FD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611B1E3D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7" w:type="dxa"/>
            <w:gridSpan w:val="2"/>
            <w:vAlign w:val="bottom"/>
          </w:tcPr>
          <w:p w14:paraId="7B0A54C7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56635752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3C19B689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17C8621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61326A17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661CE6D8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863EC50" w14:textId="5D32A5AA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940AA" w:rsidRPr="00C1160E" w14:paraId="4D8C6970" w14:textId="77777777" w:rsidTr="00C74720">
        <w:tc>
          <w:tcPr>
            <w:tcW w:w="2067" w:type="dxa"/>
          </w:tcPr>
          <w:p w14:paraId="07A77A9F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160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1" w:type="dxa"/>
          </w:tcPr>
          <w:p w14:paraId="3F17C9E1" w14:textId="5085A74C" w:rsidR="007E23FD" w:rsidRPr="00C1160E" w:rsidRDefault="00BE74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82496" w:rsidRPr="00C1160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D82496" w:rsidRPr="00C1160E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82496" w:rsidRPr="00C1160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241" w:type="dxa"/>
          </w:tcPr>
          <w:p w14:paraId="0EA88559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dxa"/>
          </w:tcPr>
          <w:p w14:paraId="72105B2E" w14:textId="6DA86E78" w:rsidR="007E23FD" w:rsidRPr="00C1160E" w:rsidRDefault="00BE7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50BEB" w:rsidRPr="00C1160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05</w:t>
            </w:r>
            <w:r w:rsidR="00750BEB" w:rsidRPr="00C1160E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50BEB" w:rsidRPr="00C1160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245" w:type="dxa"/>
          </w:tcPr>
          <w:p w14:paraId="7886E839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7" w:type="dxa"/>
            <w:gridSpan w:val="2"/>
          </w:tcPr>
          <w:p w14:paraId="6A87BDED" w14:textId="7B3CDFB7" w:rsidR="007E23FD" w:rsidRPr="00C1160E" w:rsidRDefault="00BE7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C1160E">
              <w:rPr>
                <w:rFonts w:asciiTheme="majorBidi" w:hAnsiTheme="majorBidi"/>
                <w:sz w:val="30"/>
                <w:szCs w:val="30"/>
              </w:rPr>
              <w:t>73</w:t>
            </w:r>
            <w:r w:rsidR="00750BEB" w:rsidRPr="00C1160E">
              <w:rPr>
                <w:rFonts w:asciiTheme="majorBidi" w:hAnsiTheme="majorBidi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/>
                <w:sz w:val="30"/>
                <w:szCs w:val="30"/>
              </w:rPr>
              <w:t>673</w:t>
            </w:r>
            <w:r w:rsidR="00750BEB" w:rsidRPr="00C1160E">
              <w:rPr>
                <w:rFonts w:asciiTheme="majorBidi" w:hAnsiTheme="majorBidi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/>
                <w:sz w:val="30"/>
                <w:szCs w:val="30"/>
              </w:rPr>
              <w:t>205</w:t>
            </w:r>
          </w:p>
        </w:tc>
        <w:tc>
          <w:tcPr>
            <w:tcW w:w="240" w:type="dxa"/>
          </w:tcPr>
          <w:p w14:paraId="748E2A9A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</w:tcPr>
          <w:p w14:paraId="0D05394E" w14:textId="6B185217" w:rsidR="007E23FD" w:rsidRPr="00C1160E" w:rsidRDefault="00BE7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4341A"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444</w:t>
            </w:r>
            <w:r w:rsidR="00F4341A"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055</w:t>
            </w:r>
          </w:p>
        </w:tc>
        <w:tc>
          <w:tcPr>
            <w:tcW w:w="270" w:type="dxa"/>
          </w:tcPr>
          <w:p w14:paraId="1C74136B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C19BE8C" w14:textId="137C0CED" w:rsidR="007E23FD" w:rsidRPr="00C1160E" w:rsidRDefault="00F43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0"/>
              </w:tabs>
              <w:spacing w:line="240" w:lineRule="auto"/>
              <w:ind w:left="-129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308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601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14:paraId="72AFD00E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ACDC4E" w14:textId="0C297EF3" w:rsidR="007E23FD" w:rsidRPr="00010940" w:rsidRDefault="00BE7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10940"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 w:rsidR="00F4341A" w:rsidRPr="000109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0940">
              <w:rPr>
                <w:rFonts w:asciiTheme="majorBidi" w:hAnsiTheme="majorBidi" w:cstheme="majorBidi"/>
                <w:sz w:val="30"/>
                <w:szCs w:val="30"/>
              </w:rPr>
              <w:t>808</w:t>
            </w:r>
            <w:r w:rsidR="00F4341A" w:rsidRPr="000109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0940">
              <w:rPr>
                <w:rFonts w:asciiTheme="majorBidi" w:hAnsiTheme="majorBidi" w:cstheme="majorBidi"/>
                <w:sz w:val="30"/>
                <w:szCs w:val="30"/>
              </w:rPr>
              <w:t>659</w:t>
            </w:r>
          </w:p>
        </w:tc>
      </w:tr>
      <w:tr w:rsidR="000940AA" w:rsidRPr="00C1160E" w14:paraId="7C76EC16" w14:textId="77777777" w:rsidTr="00C74720">
        <w:tc>
          <w:tcPr>
            <w:tcW w:w="2067" w:type="dxa"/>
          </w:tcPr>
          <w:p w14:paraId="1EB5C402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160E">
              <w:rPr>
                <w:rFonts w:ascii="Angsana New" w:hAnsi="Angsana New" w:hint="cs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1081" w:type="dxa"/>
          </w:tcPr>
          <w:p w14:paraId="3E2D3DCB" w14:textId="1C110921" w:rsidR="007E23FD" w:rsidRPr="00C1160E" w:rsidRDefault="00BE74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50BEB" w:rsidRPr="00C1160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41" w:type="dxa"/>
          </w:tcPr>
          <w:p w14:paraId="68A87002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dxa"/>
          </w:tcPr>
          <w:p w14:paraId="20DDDFB6" w14:textId="4915203C" w:rsidR="007E23FD" w:rsidRPr="00C1160E" w:rsidRDefault="00BE7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E23FD" w:rsidRPr="00C1160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45" w:type="dxa"/>
          </w:tcPr>
          <w:p w14:paraId="7ADBFA91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7" w:type="dxa"/>
            <w:gridSpan w:val="2"/>
            <w:tcBorders>
              <w:bottom w:val="single" w:sz="4" w:space="0" w:color="auto"/>
            </w:tcBorders>
          </w:tcPr>
          <w:p w14:paraId="64288861" w14:textId="789E2120" w:rsidR="007E23FD" w:rsidRPr="00C1160E" w:rsidRDefault="00BE7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610</w:t>
            </w:r>
            <w:r w:rsidR="00750BEB"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379</w:t>
            </w:r>
          </w:p>
        </w:tc>
        <w:tc>
          <w:tcPr>
            <w:tcW w:w="240" w:type="dxa"/>
          </w:tcPr>
          <w:p w14:paraId="0204ED40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</w:tcPr>
          <w:p w14:paraId="120E54F8" w14:textId="58DA6468" w:rsidR="007E23FD" w:rsidRPr="00C1160E" w:rsidRDefault="00750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DE61B9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057C674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52653E96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3CE4D43" w14:textId="24561544" w:rsidR="007E23FD" w:rsidRPr="00C1160E" w:rsidRDefault="00BE7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610</w:t>
            </w:r>
            <w:r w:rsidR="007E23FD"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379</w:t>
            </w:r>
          </w:p>
        </w:tc>
      </w:tr>
      <w:tr w:rsidR="000940AA" w:rsidRPr="00C1160E" w14:paraId="6436D2BB" w14:textId="77777777" w:rsidTr="00C74720">
        <w:tc>
          <w:tcPr>
            <w:tcW w:w="2067" w:type="dxa"/>
          </w:tcPr>
          <w:p w14:paraId="794C05A5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16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1" w:type="dxa"/>
          </w:tcPr>
          <w:p w14:paraId="74817C4E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268AB5CC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dxa"/>
          </w:tcPr>
          <w:p w14:paraId="326D1785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1E2C1CF0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5EF1F1" w14:textId="7057E81C" w:rsidR="007E23FD" w:rsidRPr="00C1160E" w:rsidRDefault="00BE7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C1160E">
              <w:rPr>
                <w:rFonts w:asciiTheme="majorBidi" w:hAnsiTheme="majorBidi"/>
                <w:b/>
                <w:bCs/>
                <w:sz w:val="30"/>
                <w:szCs w:val="30"/>
              </w:rPr>
              <w:t>74</w:t>
            </w:r>
            <w:r w:rsidR="00C74720" w:rsidRPr="00C1160E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/>
                <w:b/>
                <w:bCs/>
                <w:sz w:val="30"/>
                <w:szCs w:val="30"/>
              </w:rPr>
              <w:t>283</w:t>
            </w:r>
            <w:r w:rsidR="00C74720" w:rsidRPr="00C1160E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/>
                <w:b/>
                <w:bCs/>
                <w:sz w:val="30"/>
                <w:szCs w:val="30"/>
              </w:rPr>
              <w:t>584</w:t>
            </w:r>
          </w:p>
        </w:tc>
        <w:tc>
          <w:tcPr>
            <w:tcW w:w="240" w:type="dxa"/>
          </w:tcPr>
          <w:p w14:paraId="5E745A5A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</w:tcPr>
          <w:p w14:paraId="30BB2A8E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5C46BB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A122FCD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36C0AA55" w14:textId="77777777" w:rsidR="007E23FD" w:rsidRPr="00C1160E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6FFF3BF" w14:textId="1D47AE5A" w:rsidR="007E23FD" w:rsidRPr="00C1160E" w:rsidRDefault="00BE7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</w:t>
            </w:r>
            <w:r w:rsidR="00C74720"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419</w:t>
            </w:r>
            <w:r w:rsidR="00C74720"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038</w:t>
            </w:r>
          </w:p>
        </w:tc>
      </w:tr>
    </w:tbl>
    <w:p w14:paraId="263F42CD" w14:textId="77777777" w:rsidR="009A0F79" w:rsidRPr="00C1160E" w:rsidRDefault="009A0F79" w:rsidP="009A0F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6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52"/>
        <w:gridCol w:w="1260"/>
        <w:gridCol w:w="290"/>
        <w:gridCol w:w="1260"/>
        <w:gridCol w:w="290"/>
        <w:gridCol w:w="9"/>
        <w:gridCol w:w="1232"/>
        <w:gridCol w:w="290"/>
        <w:gridCol w:w="1150"/>
      </w:tblGrid>
      <w:tr w:rsidR="00DB050F" w:rsidRPr="00C1160E" w14:paraId="58402E51" w14:textId="77777777" w:rsidTr="004021B4">
        <w:trPr>
          <w:tblHeader/>
        </w:trPr>
        <w:tc>
          <w:tcPr>
            <w:tcW w:w="3852" w:type="dxa"/>
          </w:tcPr>
          <w:p w14:paraId="1375F965" w14:textId="77777777" w:rsidR="00DB050F" w:rsidRPr="00C1160E" w:rsidRDefault="00DB050F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810" w:type="dxa"/>
            <w:gridSpan w:val="3"/>
          </w:tcPr>
          <w:p w14:paraId="2FED580E" w14:textId="77777777" w:rsidR="00DB050F" w:rsidRPr="00C1160E" w:rsidRDefault="00DB050F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16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14:paraId="3F57EC0D" w14:textId="77777777" w:rsidR="00DB050F" w:rsidRPr="00C1160E" w:rsidRDefault="00DB050F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1" w:type="dxa"/>
            <w:gridSpan w:val="4"/>
          </w:tcPr>
          <w:p w14:paraId="2B0775D5" w14:textId="77777777" w:rsidR="00DB050F" w:rsidRPr="00C1160E" w:rsidRDefault="00DB050F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16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1E0F" w:rsidRPr="00C1160E" w14:paraId="4342E64C" w14:textId="77777777" w:rsidTr="004021B4">
        <w:trPr>
          <w:tblHeader/>
        </w:trPr>
        <w:tc>
          <w:tcPr>
            <w:tcW w:w="3852" w:type="dxa"/>
          </w:tcPr>
          <w:p w14:paraId="313DAD46" w14:textId="77777777" w:rsidR="00021E0F" w:rsidRPr="00C1160E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2D13B9" w14:textId="15DA499B" w:rsidR="00021E0F" w:rsidRPr="00C1160E" w:rsidRDefault="00BE7416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C1160E">
              <w:rPr>
                <w:rFonts w:ascii="Angsana New" w:hAnsi="Angsana New"/>
                <w:sz w:val="30"/>
                <w:szCs w:val="30"/>
              </w:rPr>
              <w:t>31</w:t>
            </w:r>
            <w:r w:rsidR="00021E0F" w:rsidRPr="00C116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21E0F" w:rsidRPr="00C1160E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90" w:type="dxa"/>
            <w:vAlign w:val="center"/>
          </w:tcPr>
          <w:p w14:paraId="2A5A6A03" w14:textId="77777777" w:rsidR="00021E0F" w:rsidRPr="00C1160E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A1CBB4" w14:textId="13805CC3" w:rsidR="00021E0F" w:rsidRPr="00C1160E" w:rsidRDefault="00BE7416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1160E">
              <w:rPr>
                <w:rFonts w:ascii="Angsana New" w:hAnsi="Angsana New"/>
                <w:sz w:val="30"/>
                <w:szCs w:val="30"/>
              </w:rPr>
              <w:t>31</w:t>
            </w:r>
            <w:r w:rsidR="00021E0F" w:rsidRPr="00C1160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90" w:type="dxa"/>
          </w:tcPr>
          <w:p w14:paraId="7F10B7B1" w14:textId="77777777" w:rsidR="00021E0F" w:rsidRPr="00C1160E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41" w:type="dxa"/>
            <w:gridSpan w:val="2"/>
          </w:tcPr>
          <w:p w14:paraId="3F63F271" w14:textId="6E263E05" w:rsidR="00021E0F" w:rsidRPr="00C1160E" w:rsidRDefault="00BE7416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1160E">
              <w:rPr>
                <w:rFonts w:ascii="Angsana New" w:hAnsi="Angsana New"/>
                <w:sz w:val="30"/>
                <w:szCs w:val="30"/>
              </w:rPr>
              <w:t>31</w:t>
            </w:r>
            <w:r w:rsidR="00021E0F" w:rsidRPr="00C116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21E0F" w:rsidRPr="00C1160E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90" w:type="dxa"/>
            <w:vAlign w:val="center"/>
          </w:tcPr>
          <w:p w14:paraId="7858BDAD" w14:textId="77777777" w:rsidR="00021E0F" w:rsidRPr="00C1160E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</w:tcPr>
          <w:p w14:paraId="7F7193E0" w14:textId="72B24710" w:rsidR="00021E0F" w:rsidRPr="00C1160E" w:rsidRDefault="00BE7416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1160E">
              <w:rPr>
                <w:rFonts w:ascii="Angsana New" w:hAnsi="Angsana New"/>
                <w:sz w:val="30"/>
                <w:szCs w:val="30"/>
              </w:rPr>
              <w:t>31</w:t>
            </w:r>
            <w:r w:rsidR="00021E0F" w:rsidRPr="00C1160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21E0F" w:rsidRPr="00C1160E" w14:paraId="3BCD170C" w14:textId="77777777" w:rsidTr="004021B4">
        <w:trPr>
          <w:tblHeader/>
        </w:trPr>
        <w:tc>
          <w:tcPr>
            <w:tcW w:w="3852" w:type="dxa"/>
          </w:tcPr>
          <w:p w14:paraId="7889B711" w14:textId="77777777" w:rsidR="00021E0F" w:rsidRPr="00C1160E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640EFA0" w14:textId="14FDEEEC" w:rsidR="00021E0F" w:rsidRPr="00C1160E" w:rsidRDefault="00BE7416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1160E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290" w:type="dxa"/>
            <w:vAlign w:val="center"/>
          </w:tcPr>
          <w:p w14:paraId="1435AF0F" w14:textId="77777777" w:rsidR="00021E0F" w:rsidRPr="00C1160E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A89956F" w14:textId="11C18CE4" w:rsidR="00021E0F" w:rsidRPr="00C1160E" w:rsidRDefault="00BE7416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1160E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90" w:type="dxa"/>
          </w:tcPr>
          <w:p w14:paraId="3B36AC00" w14:textId="77777777" w:rsidR="00021E0F" w:rsidRPr="00C1160E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3B714C53" w14:textId="25044A55" w:rsidR="00021E0F" w:rsidRPr="00C1160E" w:rsidRDefault="00BE7416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1160E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290" w:type="dxa"/>
            <w:vAlign w:val="center"/>
          </w:tcPr>
          <w:p w14:paraId="0489DB35" w14:textId="77777777" w:rsidR="00021E0F" w:rsidRPr="00C1160E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vAlign w:val="center"/>
          </w:tcPr>
          <w:p w14:paraId="37AB2592" w14:textId="38B99BC5" w:rsidR="00021E0F" w:rsidRPr="00C1160E" w:rsidRDefault="00BE7416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1160E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2568</w:t>
            </w:r>
          </w:p>
        </w:tc>
      </w:tr>
      <w:tr w:rsidR="00991B7A" w:rsidRPr="00C1160E" w14:paraId="10B47A54" w14:textId="77777777" w:rsidTr="004021B4">
        <w:tblPrEx>
          <w:tblBorders>
            <w:top w:val="single" w:sz="4" w:space="0" w:color="auto"/>
            <w:bottom w:val="double" w:sz="4" w:space="0" w:color="auto"/>
          </w:tblBorders>
        </w:tblPrEx>
        <w:trPr>
          <w:tblHeader/>
        </w:trPr>
        <w:tc>
          <w:tcPr>
            <w:tcW w:w="3852" w:type="dxa"/>
          </w:tcPr>
          <w:p w14:paraId="3FB23810" w14:textId="77777777" w:rsidR="00991B7A" w:rsidRPr="00C1160E" w:rsidRDefault="00991B7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81" w:type="dxa"/>
            <w:gridSpan w:val="8"/>
            <w:tcBorders>
              <w:top w:val="nil"/>
              <w:bottom w:val="nil"/>
            </w:tcBorders>
            <w:vAlign w:val="bottom"/>
          </w:tcPr>
          <w:p w14:paraId="331D939B" w14:textId="77777777" w:rsidR="00991B7A" w:rsidRPr="00C1160E" w:rsidRDefault="00991B7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160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116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91B7A" w:rsidRPr="00C1160E" w14:paraId="08399D2F" w14:textId="77777777" w:rsidTr="004021B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76C593E5" w14:textId="77777777" w:rsidR="00991B7A" w:rsidRPr="00C1160E" w:rsidRDefault="00991B7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4C7BEEA" w14:textId="77777777" w:rsidR="00991B7A" w:rsidRPr="00C1160E" w:rsidRDefault="00991B7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DF3E143" w14:textId="77777777" w:rsidR="00991B7A" w:rsidRPr="00C1160E" w:rsidRDefault="00991B7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015A168" w14:textId="77777777" w:rsidR="00991B7A" w:rsidRPr="00C1160E" w:rsidRDefault="00991B7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78DDD2FE" w14:textId="77777777" w:rsidR="00991B7A" w:rsidRPr="00C1160E" w:rsidRDefault="00991B7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vAlign w:val="bottom"/>
          </w:tcPr>
          <w:p w14:paraId="70F44DA9" w14:textId="77777777" w:rsidR="00991B7A" w:rsidRPr="00C1160E" w:rsidRDefault="00991B7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6754421B" w14:textId="77777777" w:rsidR="00991B7A" w:rsidRPr="00C1160E" w:rsidRDefault="00991B7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2678ED70" w14:textId="77777777" w:rsidR="00991B7A" w:rsidRPr="00C1160E" w:rsidRDefault="00991B7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" w:hanging="1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21E0F" w:rsidRPr="00C1160E" w14:paraId="74DBD755" w14:textId="77777777" w:rsidTr="004021B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254FD018" w14:textId="77777777" w:rsidR="00021E0F" w:rsidRPr="00C1160E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1EEEF28" w14:textId="06DD27AB" w:rsidR="00021E0F" w:rsidRPr="00C1160E" w:rsidRDefault="00BA25B8" w:rsidP="008D4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6597B1E" w14:textId="77777777" w:rsidR="00021E0F" w:rsidRPr="00C1160E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1D50078" w14:textId="5FDF20B5" w:rsidR="00021E0F" w:rsidRPr="00C1160E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137FF2E2" w14:textId="77777777" w:rsidR="00021E0F" w:rsidRPr="00C1160E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2E95822C" w14:textId="768302F4" w:rsidR="00021E0F" w:rsidRPr="00C1160E" w:rsidRDefault="00BE7416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BA25B8"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8AFA30F" w14:textId="77777777" w:rsidR="00021E0F" w:rsidRPr="00C1160E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450F3E75" w14:textId="2F1A0F24" w:rsidR="00021E0F" w:rsidRPr="00C1160E" w:rsidRDefault="00BE7416" w:rsidP="0039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eastAsia="MS Mincho" w:hAnsiTheme="majorBidi" w:cstheme="majorBidi"/>
                <w:sz w:val="30"/>
                <w:szCs w:val="30"/>
              </w:rPr>
              <w:t>11</w:t>
            </w:r>
            <w:r w:rsidR="00021E0F" w:rsidRPr="00C1160E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eastAsia="MS Mincho" w:hAnsiTheme="majorBidi" w:cstheme="majorBidi"/>
                <w:sz w:val="30"/>
                <w:szCs w:val="30"/>
              </w:rPr>
              <w:t>269</w:t>
            </w:r>
          </w:p>
        </w:tc>
      </w:tr>
      <w:tr w:rsidR="00021E0F" w:rsidRPr="00C1160E" w14:paraId="246A2465" w14:textId="77777777" w:rsidTr="004021B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30E0C700" w14:textId="4684398B" w:rsidR="00021E0F" w:rsidRPr="00C1160E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3A3F0CDD" w14:textId="39D134D2" w:rsidR="00021E0F" w:rsidRPr="00C1160E" w:rsidRDefault="00BE7416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BA25B8"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239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1FDD472A" w14:textId="77777777" w:rsidR="00021E0F" w:rsidRPr="00C1160E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06FFD7AD" w14:textId="22F82278" w:rsidR="00021E0F" w:rsidRPr="00C1160E" w:rsidRDefault="00BE7416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9</w:t>
            </w:r>
            <w:r w:rsidR="00021E0F" w:rsidRPr="00C1160E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,</w:t>
            </w:r>
            <w:r w:rsidRPr="00C1160E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229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2001AAEB" w14:textId="77777777" w:rsidR="00021E0F" w:rsidRPr="00C1160E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single" w:sz="4" w:space="0" w:color="auto"/>
            </w:tcBorders>
          </w:tcPr>
          <w:p w14:paraId="7B06AD25" w14:textId="1BB408E8" w:rsidR="00021E0F" w:rsidRPr="00C1160E" w:rsidRDefault="00BE7416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804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A2D51FC" w14:textId="77777777" w:rsidR="00021E0F" w:rsidRPr="00C1160E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single" w:sz="4" w:space="0" w:color="auto"/>
            </w:tcBorders>
          </w:tcPr>
          <w:p w14:paraId="47AF1FF7" w14:textId="2BD56A4F" w:rsidR="00021E0F" w:rsidRPr="00C1160E" w:rsidRDefault="00BE7416" w:rsidP="0039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eastAsia="MS Mincho" w:hAnsiTheme="majorBidi" w:cstheme="majorBidi"/>
                <w:sz w:val="30"/>
                <w:szCs w:val="30"/>
              </w:rPr>
              <w:t>804</w:t>
            </w:r>
          </w:p>
        </w:tc>
      </w:tr>
      <w:tr w:rsidR="00021E0F" w:rsidRPr="00C1160E" w14:paraId="7722F869" w14:textId="77777777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1702EC1E" w14:textId="77777777" w:rsidR="00021E0F" w:rsidRPr="00C1160E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62901EE" w14:textId="04C2D6F7" w:rsidR="00021E0F" w:rsidRPr="00C1160E" w:rsidRDefault="00BE7416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9</w:t>
            </w:r>
            <w:r w:rsidR="00BA25B8" w:rsidRPr="00C1160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,</w:t>
            </w: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239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E3BE8CB" w14:textId="77777777" w:rsidR="00021E0F" w:rsidRPr="00C1160E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5E8BB6" w14:textId="08487281" w:rsidR="00021E0F" w:rsidRPr="00C1160E" w:rsidRDefault="00BE7416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9</w:t>
            </w:r>
            <w:r w:rsidR="00021E0F" w:rsidRPr="00C1160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,</w:t>
            </w: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229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2522A866" w14:textId="77777777" w:rsidR="00021E0F" w:rsidRPr="00C1160E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</w:tcPr>
          <w:p w14:paraId="3DA31E75" w14:textId="4470A8D3" w:rsidR="00021E0F" w:rsidRPr="00C1160E" w:rsidRDefault="00BE7416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="00BA25B8"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987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5D43A55" w14:textId="77777777" w:rsidR="00021E0F" w:rsidRPr="00C1160E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CEA1D4" w14:textId="7DED06BD" w:rsidR="00021E0F" w:rsidRPr="00C1160E" w:rsidRDefault="00BE7416" w:rsidP="0039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160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12</w:t>
            </w:r>
            <w:r w:rsidR="00021E0F" w:rsidRPr="00C1160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C1160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073</w:t>
            </w:r>
          </w:p>
        </w:tc>
      </w:tr>
      <w:tr w:rsidR="00832344" w:rsidRPr="00C1160E" w14:paraId="5F038CA6" w14:textId="77777777" w:rsidTr="0022148D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4F000A8E" w14:textId="5BEBD937" w:rsidR="00832344" w:rsidRPr="00C1160E" w:rsidRDefault="0083234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FA1B869" w14:textId="77777777" w:rsidR="00832344" w:rsidRPr="00C1160E" w:rsidRDefault="0083234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0A2C7149" w14:textId="77777777" w:rsidR="00832344" w:rsidRPr="00C1160E" w:rsidRDefault="0083234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6602A887" w14:textId="77777777" w:rsidR="00832344" w:rsidRPr="00C1160E" w:rsidRDefault="0083234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0F0826ED" w14:textId="77777777" w:rsidR="00832344" w:rsidRPr="00C1160E" w:rsidRDefault="0083234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46CA0A72" w14:textId="77777777" w:rsidR="00832344" w:rsidRPr="00C1160E" w:rsidRDefault="0083234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FFF81AB" w14:textId="77777777" w:rsidR="00832344" w:rsidRPr="00C1160E" w:rsidRDefault="0083234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181E5730" w14:textId="77777777" w:rsidR="00832344" w:rsidRPr="00C1160E" w:rsidRDefault="0083234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64CA" w:rsidRPr="00C1160E" w14:paraId="06E915D4" w14:textId="77777777" w:rsidTr="0022148D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27C9947C" w14:textId="38062FF7" w:rsidR="008064CA" w:rsidRPr="00C1160E" w:rsidRDefault="008064C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116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B5226D2" w14:textId="77777777" w:rsidR="008064CA" w:rsidRPr="00C1160E" w:rsidRDefault="008064C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19A84BF7" w14:textId="77777777" w:rsidR="008064CA" w:rsidRPr="00C1160E" w:rsidRDefault="008064C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6876F801" w14:textId="77777777" w:rsidR="008064CA" w:rsidRPr="00C1160E" w:rsidRDefault="008064C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37151DD3" w14:textId="77777777" w:rsidR="008064CA" w:rsidRPr="00C1160E" w:rsidRDefault="008064C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4025EADD" w14:textId="77777777" w:rsidR="008064CA" w:rsidRPr="00C1160E" w:rsidRDefault="008064C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09AFF781" w14:textId="77777777" w:rsidR="008064CA" w:rsidRPr="00C1160E" w:rsidRDefault="008064C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3EB6D3D3" w14:textId="77777777" w:rsidR="008064CA" w:rsidRPr="00C1160E" w:rsidRDefault="008064C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5978" w:rsidRPr="00C1160E" w14:paraId="7F50427E" w14:textId="77777777" w:rsidTr="005C64F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2637AFB2" w14:textId="59A06701" w:rsidR="00EF5978" w:rsidRPr="00C1160E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415C0F03" w14:textId="569E5BE8" w:rsidR="00EF5978" w:rsidRPr="00C1160E" w:rsidRDefault="00BE741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="00544C41"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559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03B8CDA5" w14:textId="77777777" w:rsidR="00EF5978" w:rsidRPr="00C1160E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3B5E777" w14:textId="5FDA32F7" w:rsidR="00EF5978" w:rsidRPr="00C1160E" w:rsidRDefault="00BE741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C1160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22</w:t>
            </w:r>
            <w:r w:rsidR="00021E0F" w:rsidRPr="00C1160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C1160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090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547DA6BB" w14:textId="77777777" w:rsidR="00EF5978" w:rsidRPr="00C1160E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double" w:sz="4" w:space="0" w:color="auto"/>
            </w:tcBorders>
          </w:tcPr>
          <w:p w14:paraId="7372405A" w14:textId="048B6DC7" w:rsidR="00EF5978" w:rsidRPr="00C1160E" w:rsidRDefault="00544C4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011BB688" w14:textId="77777777" w:rsidR="00EF5978" w:rsidRPr="00C1160E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double" w:sz="4" w:space="0" w:color="auto"/>
            </w:tcBorders>
          </w:tcPr>
          <w:p w14:paraId="1F36405F" w14:textId="55E3200B" w:rsidR="00EF5978" w:rsidRPr="00C1160E" w:rsidRDefault="00EF5978" w:rsidP="0039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832344" w:rsidRPr="00C1160E" w14:paraId="69B5DF78" w14:textId="77777777" w:rsidTr="005C64F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2014DA7B" w14:textId="77777777" w:rsidR="00832344" w:rsidRPr="00C1160E" w:rsidRDefault="0083234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B0E71AE" w14:textId="77777777" w:rsidR="00832344" w:rsidRPr="00C1160E" w:rsidRDefault="0083234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542C079C" w14:textId="77777777" w:rsidR="00832344" w:rsidRPr="00C1160E" w:rsidRDefault="0083234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82CDEFD" w14:textId="77777777" w:rsidR="00832344" w:rsidRPr="00C1160E" w:rsidRDefault="0083234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2C73584B" w14:textId="77777777" w:rsidR="00832344" w:rsidRPr="00C1160E" w:rsidRDefault="0083234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600EFA8E" w14:textId="77777777" w:rsidR="00832344" w:rsidRPr="00C1160E" w:rsidRDefault="0083234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9AEF41A" w14:textId="77777777" w:rsidR="00832344" w:rsidRPr="00C1160E" w:rsidRDefault="0083234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</w:tcPr>
          <w:p w14:paraId="07D74D1C" w14:textId="77777777" w:rsidR="00832344" w:rsidRPr="00C1160E" w:rsidRDefault="0083234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0AC2" w:rsidRPr="00C1160E" w14:paraId="4B7311B4" w14:textId="77777777" w:rsidTr="00850AC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75EA8CFD" w14:textId="77777777" w:rsidR="00850AC2" w:rsidRPr="00C1160E" w:rsidRDefault="00850AC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22FB10F" w14:textId="77777777" w:rsidR="00850AC2" w:rsidRPr="00C1160E" w:rsidRDefault="00850AC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AA85CB3" w14:textId="77777777" w:rsidR="00850AC2" w:rsidRPr="00C1160E" w:rsidRDefault="00850AC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67F9071B" w14:textId="77777777" w:rsidR="00850AC2" w:rsidRPr="00C1160E" w:rsidRDefault="00850AC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57928CF8" w14:textId="77777777" w:rsidR="00850AC2" w:rsidRPr="00C1160E" w:rsidRDefault="00850AC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2C36F118" w14:textId="77777777" w:rsidR="00850AC2" w:rsidRPr="00C1160E" w:rsidRDefault="00850AC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52CBE7E1" w14:textId="77777777" w:rsidR="00850AC2" w:rsidRPr="00C1160E" w:rsidRDefault="00850AC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nil"/>
            </w:tcBorders>
          </w:tcPr>
          <w:p w14:paraId="738B8B7C" w14:textId="77777777" w:rsidR="00850AC2" w:rsidRPr="00C1160E" w:rsidRDefault="00850AC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2344" w:rsidRPr="00C1160E" w14:paraId="602F2D00" w14:textId="77777777" w:rsidTr="00850AC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44D55C1D" w14:textId="59DC0057" w:rsidR="00832344" w:rsidRPr="00C1160E" w:rsidRDefault="0083234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C116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C1160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C116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อื่น 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483BAB30" w14:textId="77777777" w:rsidR="00832344" w:rsidRPr="00C1160E" w:rsidRDefault="0083234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423246F" w14:textId="77777777" w:rsidR="00832344" w:rsidRPr="00C1160E" w:rsidRDefault="0083234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4339818D" w14:textId="77777777" w:rsidR="00832344" w:rsidRPr="00C1160E" w:rsidRDefault="0083234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102BE627" w14:textId="77777777" w:rsidR="00832344" w:rsidRPr="00C1160E" w:rsidRDefault="0083234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vAlign w:val="bottom"/>
          </w:tcPr>
          <w:p w14:paraId="7F29172B" w14:textId="77777777" w:rsidR="00832344" w:rsidRPr="00C1160E" w:rsidRDefault="0083234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666AC4E1" w14:textId="77777777" w:rsidR="00832344" w:rsidRPr="00C1160E" w:rsidRDefault="0083234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</w:tcBorders>
          </w:tcPr>
          <w:p w14:paraId="290FDA1C" w14:textId="77777777" w:rsidR="00832344" w:rsidRPr="00C1160E" w:rsidRDefault="0083234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21E0F" w:rsidRPr="00C1160E" w14:paraId="3D7EF418" w14:textId="77777777" w:rsidTr="00C7091A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0CDE481F" w14:textId="13E270FE" w:rsidR="00021E0F" w:rsidRPr="00C1160E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46818F0C" w14:textId="03D34D87" w:rsidR="00021E0F" w:rsidRPr="00C1160E" w:rsidRDefault="008D4CD7" w:rsidP="008D4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7359ABA1" w14:textId="77777777" w:rsidR="00021E0F" w:rsidRPr="00C1160E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521A2B62" w14:textId="0C16B71A" w:rsidR="00021E0F" w:rsidRPr="00C1160E" w:rsidRDefault="00021E0F" w:rsidP="00077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50FF3E05" w14:textId="77777777" w:rsidR="00021E0F" w:rsidRPr="00C1160E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6AFB2379" w14:textId="40455BBE" w:rsidR="00021E0F" w:rsidRPr="00C1160E" w:rsidRDefault="00BE7416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C1160E">
              <w:rPr>
                <w:rFonts w:asciiTheme="majorBidi" w:hAnsiTheme="majorBidi"/>
                <w:sz w:val="30"/>
                <w:szCs w:val="30"/>
              </w:rPr>
              <w:t>48</w:t>
            </w:r>
            <w:r w:rsidR="00544C41" w:rsidRPr="00C1160E">
              <w:rPr>
                <w:rFonts w:asciiTheme="majorBidi" w:hAnsiTheme="majorBidi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/>
                <w:sz w:val="30"/>
                <w:szCs w:val="30"/>
              </w:rPr>
              <w:t>706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3F8CDB1C" w14:textId="77777777" w:rsidR="00021E0F" w:rsidRPr="00C1160E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  <w:vAlign w:val="bottom"/>
          </w:tcPr>
          <w:p w14:paraId="19BE8848" w14:textId="2B6A882C" w:rsidR="00021E0F" w:rsidRPr="00C1160E" w:rsidRDefault="00BE7416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rFonts w:asciiTheme="majorBidi" w:eastAsia="MS Mincho" w:hAnsiTheme="majorBidi" w:cstheme="majorBidi"/>
                <w:sz w:val="30"/>
                <w:szCs w:val="30"/>
              </w:rPr>
              <w:t>53</w:t>
            </w:r>
            <w:r w:rsidR="00021E0F" w:rsidRPr="00C1160E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eastAsia="MS Mincho" w:hAnsiTheme="majorBidi" w:cstheme="majorBidi"/>
                <w:sz w:val="30"/>
                <w:szCs w:val="30"/>
              </w:rPr>
              <w:t>378</w:t>
            </w:r>
          </w:p>
        </w:tc>
      </w:tr>
      <w:tr w:rsidR="00021E0F" w:rsidRPr="00C1160E" w14:paraId="7440D553" w14:textId="77777777" w:rsidTr="00C7091A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779F18DD" w14:textId="2D524457" w:rsidR="00021E0F" w:rsidRPr="00C1160E" w:rsidRDefault="002967F4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</w:rPr>
              <w:t>กิจ</w:t>
            </w:r>
            <w:r w:rsidR="00021E0F" w:rsidRPr="00C1160E"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2D89DA16" w14:textId="09DC02A1" w:rsidR="00021E0F" w:rsidRPr="00C1160E" w:rsidRDefault="00BE7416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35B2C"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749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1C8044F4" w14:textId="77777777" w:rsidR="00021E0F" w:rsidRPr="00C1160E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7FE1F8A3" w14:textId="508B25F4" w:rsidR="00021E0F" w:rsidRPr="00C1160E" w:rsidRDefault="00BE7416" w:rsidP="008D4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41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1B0C87AB" w14:textId="77777777" w:rsidR="00021E0F" w:rsidRPr="00C1160E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4ABD67BD" w14:textId="2EED4524" w:rsidR="00021E0F" w:rsidRPr="00C1160E" w:rsidRDefault="00177A13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C1160E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5F419579" w14:textId="77777777" w:rsidR="00021E0F" w:rsidRPr="00C1160E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  <w:vAlign w:val="bottom"/>
          </w:tcPr>
          <w:p w14:paraId="72103EA9" w14:textId="35236B86" w:rsidR="00021E0F" w:rsidRPr="00C1160E" w:rsidRDefault="00021E0F" w:rsidP="0039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</w:tr>
      <w:tr w:rsidR="00021E0F" w:rsidRPr="00C1160E" w14:paraId="07FE0F84" w14:textId="77777777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4A671090" w14:textId="05DFD05B" w:rsidR="00021E0F" w:rsidRPr="00C1160E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EF347F7" w14:textId="4854FB2D" w:rsidR="00021E0F" w:rsidRPr="00C1160E" w:rsidRDefault="00BE7416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8D4CD7"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136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061CBEE7" w14:textId="77777777" w:rsidR="00021E0F" w:rsidRPr="00C1160E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17D45440" w14:textId="343A40BA" w:rsidR="00021E0F" w:rsidRPr="00C1160E" w:rsidRDefault="00BE7416" w:rsidP="008D4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eastAsia="MS Mincho" w:hAnsiTheme="majorBidi" w:cstheme="majorBidi"/>
                <w:sz w:val="30"/>
                <w:szCs w:val="30"/>
              </w:rPr>
              <w:t>90</w:t>
            </w:r>
            <w:r w:rsidR="00021E0F" w:rsidRPr="00C1160E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eastAsia="MS Mincho" w:hAnsiTheme="majorBidi" w:cstheme="majorBidi"/>
                <w:sz w:val="30"/>
                <w:szCs w:val="30"/>
              </w:rPr>
              <w:t>419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47B0D4CB" w14:textId="77777777" w:rsidR="00021E0F" w:rsidRPr="00C1160E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65E05CC4" w14:textId="26AAAF89" w:rsidR="00021E0F" w:rsidRPr="00C1160E" w:rsidRDefault="00BE7416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C1160E">
              <w:rPr>
                <w:rFonts w:asciiTheme="majorBidi" w:hAnsiTheme="majorBidi"/>
                <w:sz w:val="30"/>
                <w:szCs w:val="30"/>
              </w:rPr>
              <w:t>25</w:t>
            </w:r>
            <w:r w:rsidR="00177A13" w:rsidRPr="00C1160E">
              <w:rPr>
                <w:rFonts w:asciiTheme="majorBidi" w:hAnsiTheme="majorBidi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/>
                <w:sz w:val="30"/>
                <w:szCs w:val="30"/>
              </w:rPr>
              <w:t>136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6B53B00E" w14:textId="77777777" w:rsidR="00021E0F" w:rsidRPr="00C1160E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  <w:vAlign w:val="bottom"/>
          </w:tcPr>
          <w:p w14:paraId="0495F5A9" w14:textId="11205CE7" w:rsidR="00021E0F" w:rsidRPr="00C1160E" w:rsidRDefault="00BE7416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rFonts w:asciiTheme="majorBidi" w:eastAsia="MS Mincho" w:hAnsiTheme="majorBidi" w:cstheme="majorBidi"/>
                <w:sz w:val="30"/>
                <w:szCs w:val="30"/>
              </w:rPr>
              <w:t>90</w:t>
            </w:r>
            <w:r w:rsidR="00021E0F" w:rsidRPr="00C1160E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eastAsia="MS Mincho" w:hAnsiTheme="majorBidi" w:cstheme="majorBidi"/>
                <w:sz w:val="30"/>
                <w:szCs w:val="30"/>
              </w:rPr>
              <w:t>419</w:t>
            </w:r>
          </w:p>
        </w:tc>
      </w:tr>
      <w:tr w:rsidR="00021E0F" w:rsidRPr="00C1160E" w14:paraId="199F8D23" w14:textId="77777777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6EA29B0D" w14:textId="6886E77F" w:rsidR="00021E0F" w:rsidRPr="00C1160E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6F233509" w14:textId="7CDD0F65" w:rsidR="00021E0F" w:rsidRPr="00C1160E" w:rsidRDefault="00BE7416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8D4CD7"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923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34B68917" w14:textId="77777777" w:rsidR="00021E0F" w:rsidRPr="00C1160E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59B603B5" w14:textId="0C90AC8D" w:rsidR="00021E0F" w:rsidRPr="00C1160E" w:rsidRDefault="00BE7416" w:rsidP="008D4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eastAsia="MS Mincho" w:hAnsiTheme="majorBidi" w:cstheme="majorBidi"/>
                <w:sz w:val="30"/>
                <w:szCs w:val="30"/>
              </w:rPr>
              <w:t>19</w:t>
            </w:r>
            <w:r w:rsidR="00021E0F" w:rsidRPr="00C1160E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eastAsia="MS Mincho" w:hAnsiTheme="majorBidi" w:cstheme="majorBidi"/>
                <w:sz w:val="30"/>
                <w:szCs w:val="30"/>
              </w:rPr>
              <w:t>880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36B9141E" w14:textId="77777777" w:rsidR="00021E0F" w:rsidRPr="00C1160E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single" w:sz="4" w:space="0" w:color="auto"/>
            </w:tcBorders>
          </w:tcPr>
          <w:p w14:paraId="754582CF" w14:textId="7BEA1B4B" w:rsidR="00021E0F" w:rsidRPr="00C1160E" w:rsidRDefault="00BE7416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C1160E">
              <w:rPr>
                <w:rFonts w:asciiTheme="majorBidi" w:hAnsiTheme="majorBidi"/>
                <w:sz w:val="30"/>
                <w:szCs w:val="30"/>
              </w:rPr>
              <w:t>3</w:t>
            </w:r>
            <w:r w:rsidR="009430B5" w:rsidRPr="00C1160E">
              <w:rPr>
                <w:rFonts w:asciiTheme="majorBidi" w:hAnsiTheme="majorBidi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/>
                <w:sz w:val="30"/>
                <w:szCs w:val="30"/>
              </w:rPr>
              <w:t>495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06B83D15" w14:textId="77777777" w:rsidR="00021E0F" w:rsidRPr="00C1160E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single" w:sz="4" w:space="0" w:color="auto"/>
            </w:tcBorders>
            <w:vAlign w:val="bottom"/>
          </w:tcPr>
          <w:p w14:paraId="650C0819" w14:textId="151065B1" w:rsidR="00021E0F" w:rsidRPr="00C1160E" w:rsidRDefault="00BE7416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eastAsia="MS Mincho" w:hAnsiTheme="majorBidi" w:cstheme="majorBidi"/>
                <w:sz w:val="30"/>
                <w:szCs w:val="30"/>
              </w:rPr>
              <w:t>3</w:t>
            </w:r>
            <w:r w:rsidR="00021E0F" w:rsidRPr="00C1160E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eastAsia="MS Mincho" w:hAnsiTheme="majorBidi" w:cstheme="majorBidi"/>
                <w:sz w:val="30"/>
                <w:szCs w:val="30"/>
              </w:rPr>
              <w:t>782</w:t>
            </w:r>
          </w:p>
        </w:tc>
      </w:tr>
      <w:tr w:rsidR="00021E0F" w:rsidRPr="00C1160E" w14:paraId="183D0D22" w14:textId="77777777" w:rsidTr="00517D38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07"/>
        </w:trPr>
        <w:tc>
          <w:tcPr>
            <w:tcW w:w="3852" w:type="dxa"/>
            <w:tcBorders>
              <w:top w:val="nil"/>
              <w:bottom w:val="nil"/>
            </w:tcBorders>
          </w:tcPr>
          <w:p w14:paraId="38A5FA7E" w14:textId="3744063B" w:rsidR="00021E0F" w:rsidRPr="00C1160E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 w:hint="cs"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2878ECF" w14:textId="584F9008" w:rsidR="00021E0F" w:rsidRPr="00C1160E" w:rsidRDefault="00BE7416" w:rsidP="008D4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  <w:r w:rsidR="00635B2C"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808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357E8FA4" w14:textId="77777777" w:rsidR="00021E0F" w:rsidRPr="00C1160E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594465" w14:textId="376405EC" w:rsidR="00021E0F" w:rsidRPr="00C1160E" w:rsidRDefault="00BE7416" w:rsidP="008D4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110</w:t>
            </w:r>
            <w:r w:rsidR="00021E0F" w:rsidRPr="00C1160E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340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22A1AAEA" w14:textId="77777777" w:rsidR="00021E0F" w:rsidRPr="00C1160E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</w:tcPr>
          <w:p w14:paraId="2F268CC7" w14:textId="65EC2159" w:rsidR="00021E0F" w:rsidRPr="00C1160E" w:rsidRDefault="00BE7416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77</w:t>
            </w:r>
            <w:r w:rsidR="006152DE" w:rsidRPr="00C1160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337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74F389DA" w14:textId="77777777" w:rsidR="00021E0F" w:rsidRPr="00C1160E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FC6F0D" w14:textId="4EA7ACE8" w:rsidR="00021E0F" w:rsidRPr="00C1160E" w:rsidRDefault="00BE7416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147</w:t>
            </w:r>
            <w:r w:rsidR="00021E0F" w:rsidRPr="00C1160E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579</w:t>
            </w:r>
          </w:p>
        </w:tc>
      </w:tr>
      <w:tr w:rsidR="00517D38" w:rsidRPr="00C1160E" w14:paraId="124CF789" w14:textId="77777777" w:rsidTr="0074428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07"/>
        </w:trPr>
        <w:tc>
          <w:tcPr>
            <w:tcW w:w="3852" w:type="dxa"/>
            <w:tcBorders>
              <w:top w:val="nil"/>
              <w:bottom w:val="nil"/>
            </w:tcBorders>
          </w:tcPr>
          <w:p w14:paraId="47938703" w14:textId="77777777" w:rsidR="00517D38" w:rsidRPr="00C1160E" w:rsidRDefault="00517D3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01AF6C04" w14:textId="77777777" w:rsidR="00517D38" w:rsidRPr="00C1160E" w:rsidRDefault="00517D3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41CF7479" w14:textId="77777777" w:rsidR="00517D38" w:rsidRPr="00C1160E" w:rsidRDefault="00517D3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4EB42771" w14:textId="77777777" w:rsidR="00517D38" w:rsidRPr="00C1160E" w:rsidRDefault="00517D3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7059F097" w14:textId="77777777" w:rsidR="00517D38" w:rsidRPr="00C1160E" w:rsidRDefault="00517D3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double" w:sz="4" w:space="0" w:color="auto"/>
              <w:bottom w:val="nil"/>
            </w:tcBorders>
          </w:tcPr>
          <w:p w14:paraId="456FC931" w14:textId="77777777" w:rsidR="00517D38" w:rsidRPr="00C1160E" w:rsidRDefault="00517D3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6C862BD9" w14:textId="77777777" w:rsidR="00517D38" w:rsidRPr="00C1160E" w:rsidRDefault="00517D3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double" w:sz="4" w:space="0" w:color="auto"/>
              <w:bottom w:val="nil"/>
            </w:tcBorders>
            <w:vAlign w:val="bottom"/>
          </w:tcPr>
          <w:p w14:paraId="724D15DF" w14:textId="77777777" w:rsidR="00517D38" w:rsidRPr="00C1160E" w:rsidRDefault="00517D3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17D38" w:rsidRPr="00C1160E" w14:paraId="6AF18727" w14:textId="77777777" w:rsidTr="0074428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07"/>
        </w:trPr>
        <w:tc>
          <w:tcPr>
            <w:tcW w:w="3852" w:type="dxa"/>
            <w:tcBorders>
              <w:top w:val="nil"/>
              <w:bottom w:val="nil"/>
            </w:tcBorders>
          </w:tcPr>
          <w:p w14:paraId="6F546C5F" w14:textId="1F85F477" w:rsidR="00517D38" w:rsidRPr="00C1160E" w:rsidRDefault="00517D3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160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4CE6EC0" w14:textId="77777777" w:rsidR="00517D38" w:rsidRPr="00C1160E" w:rsidRDefault="00517D3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4E7B8780" w14:textId="77777777" w:rsidR="00517D38" w:rsidRPr="00C1160E" w:rsidRDefault="00517D3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740A2BD6" w14:textId="77777777" w:rsidR="00517D38" w:rsidRPr="00C1160E" w:rsidRDefault="00517D3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4540B7FD" w14:textId="77777777" w:rsidR="00517D38" w:rsidRPr="00C1160E" w:rsidRDefault="00517D3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5EDF3981" w14:textId="77777777" w:rsidR="00517D38" w:rsidRPr="00C1160E" w:rsidRDefault="00517D3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34ADE67A" w14:textId="77777777" w:rsidR="00517D38" w:rsidRPr="00C1160E" w:rsidRDefault="00517D3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  <w:vAlign w:val="bottom"/>
          </w:tcPr>
          <w:p w14:paraId="0E6F9D48" w14:textId="77777777" w:rsidR="00517D38" w:rsidRPr="00C1160E" w:rsidRDefault="00517D3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EF5978" w:rsidRPr="00C1160E" w14:paraId="2BA7357C" w14:textId="77777777" w:rsidTr="0074428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07"/>
        </w:trPr>
        <w:tc>
          <w:tcPr>
            <w:tcW w:w="3852" w:type="dxa"/>
            <w:tcBorders>
              <w:top w:val="nil"/>
              <w:bottom w:val="nil"/>
            </w:tcBorders>
          </w:tcPr>
          <w:p w14:paraId="3C9A907C" w14:textId="71002D9A" w:rsidR="00EF5978" w:rsidRPr="00C1160E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10A5AAF5" w14:textId="087DA0F1" w:rsidR="00EF5978" w:rsidRPr="00C1160E" w:rsidRDefault="00BE741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 w:rsidR="00096174"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786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3E9C3E8A" w14:textId="77777777" w:rsidR="00EF5978" w:rsidRPr="00C1160E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0B17FD31" w14:textId="6A999E45" w:rsidR="00EF5978" w:rsidRPr="00C1160E" w:rsidRDefault="00BE741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19</w:t>
            </w:r>
            <w:r w:rsidR="00021E0F" w:rsidRPr="00C1160E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387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3258F819" w14:textId="77777777" w:rsidR="00EF5978" w:rsidRPr="00C1160E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double" w:sz="4" w:space="0" w:color="auto"/>
            </w:tcBorders>
          </w:tcPr>
          <w:p w14:paraId="1A32B2DF" w14:textId="245BED57" w:rsidR="00EF5978" w:rsidRPr="00C1160E" w:rsidRDefault="00183FF3" w:rsidP="0018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C1160E">
              <w:rPr>
                <w:rFonts w:asciiTheme="majorBidi" w:hAnsi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2604DC0C" w14:textId="77777777" w:rsidR="00EF5978" w:rsidRPr="00C1160E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double" w:sz="4" w:space="0" w:color="auto"/>
            </w:tcBorders>
            <w:vAlign w:val="bottom"/>
          </w:tcPr>
          <w:p w14:paraId="237A7354" w14:textId="27C1CF22" w:rsidR="00EF5978" w:rsidRPr="00C1160E" w:rsidRDefault="00EF5978" w:rsidP="0039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</w:tbl>
    <w:p w14:paraId="156D75E0" w14:textId="77777777" w:rsidR="007C5A64" w:rsidRPr="00C1160E" w:rsidRDefault="007C5A64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</w:p>
    <w:p w14:paraId="698FC31A" w14:textId="77777777" w:rsidR="00AF10EE" w:rsidRPr="00C1160E" w:rsidRDefault="00AF10EE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sz w:val="24"/>
          <w:szCs w:val="24"/>
          <w:cs/>
        </w:rPr>
      </w:pPr>
    </w:p>
    <w:tbl>
      <w:tblPr>
        <w:tblW w:w="963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71"/>
        <w:gridCol w:w="990"/>
        <w:gridCol w:w="236"/>
        <w:gridCol w:w="992"/>
        <w:gridCol w:w="270"/>
        <w:gridCol w:w="1134"/>
        <w:gridCol w:w="236"/>
        <w:gridCol w:w="1134"/>
        <w:gridCol w:w="270"/>
        <w:gridCol w:w="1134"/>
        <w:gridCol w:w="236"/>
        <w:gridCol w:w="1128"/>
        <w:gridCol w:w="6"/>
      </w:tblGrid>
      <w:tr w:rsidR="00B30E85" w:rsidRPr="00C1160E" w14:paraId="01220438" w14:textId="77777777" w:rsidTr="00935982">
        <w:trPr>
          <w:gridAfter w:val="1"/>
          <w:wAfter w:w="6" w:type="dxa"/>
          <w:tblHeader/>
        </w:trPr>
        <w:tc>
          <w:tcPr>
            <w:tcW w:w="1871" w:type="dxa"/>
            <w:vAlign w:val="bottom"/>
          </w:tcPr>
          <w:p w14:paraId="4376BB86" w14:textId="77777777" w:rsidR="00B30E85" w:rsidRPr="00C1160E" w:rsidRDefault="00B30E8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18" w:type="dxa"/>
            <w:gridSpan w:val="3"/>
            <w:vAlign w:val="bottom"/>
          </w:tcPr>
          <w:p w14:paraId="3D04EE27" w14:textId="77777777" w:rsidR="00B30E85" w:rsidRPr="00C1160E" w:rsidRDefault="00B30E85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16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01312C48" w14:textId="77777777" w:rsidR="00B30E85" w:rsidRPr="00C1160E" w:rsidRDefault="00B30E85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72" w:type="dxa"/>
            <w:gridSpan w:val="7"/>
            <w:vAlign w:val="bottom"/>
          </w:tcPr>
          <w:p w14:paraId="567C7F07" w14:textId="77777777" w:rsidR="00B30E85" w:rsidRPr="00C1160E" w:rsidRDefault="00B30E85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16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179A" w:rsidRPr="00C1160E" w14:paraId="76056472" w14:textId="77777777" w:rsidTr="00C94F3D">
        <w:trPr>
          <w:tblHeader/>
        </w:trPr>
        <w:tc>
          <w:tcPr>
            <w:tcW w:w="1871" w:type="dxa"/>
          </w:tcPr>
          <w:p w14:paraId="11087AAA" w14:textId="77777777" w:rsidR="0066179A" w:rsidRPr="00C1160E" w:rsidRDefault="0066179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733"/>
              <w:jc w:val="center"/>
              <w:rPr>
                <w:rFonts w:ascii="Angsana New" w:hAnsi="Angsana New"/>
                <w:spacing w:val="-10"/>
                <w:sz w:val="30"/>
                <w:szCs w:val="30"/>
                <w:lang w:val="en-GB"/>
              </w:rPr>
            </w:pPr>
            <w:r w:rsidRPr="00C1160E">
              <w:rPr>
                <w:rFonts w:ascii="Angsana New" w:hAnsi="Angsana New"/>
                <w:spacing w:val="-10"/>
                <w:sz w:val="30"/>
                <w:szCs w:val="30"/>
                <w:cs/>
                <w:lang w:val="en-GB"/>
              </w:rPr>
              <w:br w:type="page"/>
            </w:r>
          </w:p>
          <w:p w14:paraId="0D568695" w14:textId="5F3ADA98" w:rsidR="0066179A" w:rsidRPr="00C1160E" w:rsidRDefault="0066179A" w:rsidP="00C94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309" w:hanging="9"/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</w:pPr>
            <w:r w:rsidRPr="00C1160E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เงินกู้ยืม</w:t>
            </w:r>
            <w:r w:rsidRPr="00C1160E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ระยะยาวจาก</w:t>
            </w:r>
          </w:p>
        </w:tc>
        <w:tc>
          <w:tcPr>
            <w:tcW w:w="990" w:type="dxa"/>
            <w:hideMark/>
          </w:tcPr>
          <w:p w14:paraId="284BC152" w14:textId="77777777" w:rsidR="0066179A" w:rsidRPr="00C1160E" w:rsidRDefault="0066179A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160E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7D1F846A" w14:textId="57320BE5" w:rsidR="0066179A" w:rsidRPr="00C1160E" w:rsidRDefault="00BE7416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160E">
              <w:rPr>
                <w:rFonts w:ascii="Angsana New" w:hAnsi="Angsana New" w:hint="cs"/>
                <w:sz w:val="30"/>
                <w:szCs w:val="30"/>
              </w:rPr>
              <w:t>31</w:t>
            </w:r>
            <w:r w:rsidR="0066179A" w:rsidRPr="00C1160E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66179A" w:rsidRPr="00C1160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3D27C9E6" w14:textId="77777777" w:rsidR="0066179A" w:rsidRPr="00C1160E" w:rsidRDefault="0066179A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47FA32D7" w14:textId="77777777" w:rsidR="0066179A" w:rsidRPr="00C1160E" w:rsidRDefault="0066179A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160E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5A61C478" w14:textId="1AA89350" w:rsidR="0066179A" w:rsidRPr="00C1160E" w:rsidRDefault="00BE7416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160E">
              <w:rPr>
                <w:rFonts w:ascii="Angsana New" w:hAnsi="Angsana New"/>
                <w:sz w:val="30"/>
                <w:szCs w:val="30"/>
              </w:rPr>
              <w:t>31</w:t>
            </w:r>
            <w:r w:rsidR="00021E0F" w:rsidRPr="00C116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21E0F" w:rsidRPr="00C1160E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73BB0A7B" w14:textId="77777777" w:rsidR="0066179A" w:rsidRPr="00C1160E" w:rsidRDefault="0066179A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  <w:hideMark/>
          </w:tcPr>
          <w:p w14:paraId="2E5B9F18" w14:textId="77777777" w:rsidR="0066179A" w:rsidRPr="00C1160E" w:rsidRDefault="0066179A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160E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0650B280" w14:textId="6C23D436" w:rsidR="0066179A" w:rsidRPr="00C1160E" w:rsidRDefault="00BE7416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160E">
              <w:rPr>
                <w:rFonts w:ascii="Angsana New" w:hAnsi="Angsana New" w:hint="cs"/>
                <w:sz w:val="30"/>
                <w:szCs w:val="30"/>
              </w:rPr>
              <w:t>1</w:t>
            </w:r>
            <w:r w:rsidR="0066179A" w:rsidRPr="00C1160E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66179A" w:rsidRPr="00C1160E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36" w:type="dxa"/>
            <w:vAlign w:val="bottom"/>
          </w:tcPr>
          <w:p w14:paraId="60DC859B" w14:textId="77777777" w:rsidR="0066179A" w:rsidRPr="00C1160E" w:rsidRDefault="0066179A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06FE727D" w14:textId="77777777" w:rsidR="0066179A" w:rsidRPr="00C1160E" w:rsidRDefault="0066179A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A7ADD74" w14:textId="77777777" w:rsidR="0066179A" w:rsidRPr="00C1160E" w:rsidRDefault="0066179A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068EA640" w14:textId="77777777" w:rsidR="0066179A" w:rsidRPr="00C1160E" w:rsidRDefault="0066179A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98CA970" w14:textId="77777777" w:rsidR="0066179A" w:rsidRPr="00C1160E" w:rsidRDefault="0066179A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gridSpan w:val="2"/>
            <w:vAlign w:val="bottom"/>
            <w:hideMark/>
          </w:tcPr>
          <w:p w14:paraId="57AC341F" w14:textId="77777777" w:rsidR="0066179A" w:rsidRPr="00C1160E" w:rsidRDefault="0066179A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160E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66160687" w14:textId="2D01FBF8" w:rsidR="0066179A" w:rsidRPr="00C1160E" w:rsidRDefault="00BE7416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160E">
              <w:rPr>
                <w:rFonts w:ascii="Angsana New" w:hAnsi="Angsana New"/>
                <w:sz w:val="30"/>
                <w:szCs w:val="30"/>
              </w:rPr>
              <w:t>31</w:t>
            </w:r>
            <w:r w:rsidR="0049602A" w:rsidRPr="00C116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9602A" w:rsidRPr="00C1160E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475F86" w:rsidRPr="00C1160E" w14:paraId="6DA50462" w14:textId="77777777" w:rsidTr="00C94F3D">
        <w:trPr>
          <w:tblHeader/>
        </w:trPr>
        <w:tc>
          <w:tcPr>
            <w:tcW w:w="1871" w:type="dxa"/>
          </w:tcPr>
          <w:p w14:paraId="47EB6FD6" w14:textId="77777777" w:rsidR="00475F86" w:rsidRPr="00C1160E" w:rsidRDefault="00475F86" w:rsidP="00C94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30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1160E">
              <w:rPr>
                <w:rFonts w:ascii="Angsana New" w:hAnsi="Angsana New" w:hint="cs"/>
                <w:b/>
                <w:bCs/>
                <w:i/>
                <w:iCs/>
                <w:spacing w:val="-6"/>
                <w:sz w:val="28"/>
                <w:szCs w:val="28"/>
                <w:cs/>
                <w:lang w:val="en-GB"/>
              </w:rPr>
              <w:t>กิจการ</w:t>
            </w:r>
            <w:r w:rsidRPr="00C1160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ที่เกี่ยวข้องกัน</w:t>
            </w:r>
          </w:p>
        </w:tc>
        <w:tc>
          <w:tcPr>
            <w:tcW w:w="990" w:type="dxa"/>
          </w:tcPr>
          <w:p w14:paraId="2E2E397D" w14:textId="7C553EA2" w:rsidR="00475F86" w:rsidRPr="00C1160E" w:rsidRDefault="00BE7416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160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  <w:vAlign w:val="bottom"/>
          </w:tcPr>
          <w:p w14:paraId="3E603498" w14:textId="77777777" w:rsidR="00475F86" w:rsidRPr="00C1160E" w:rsidRDefault="00475F86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0BCE904D" w14:textId="661844BF" w:rsidR="00475F86" w:rsidRPr="00C1160E" w:rsidRDefault="00BE7416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160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0E828EBA" w14:textId="77777777" w:rsidR="00475F86" w:rsidRPr="00C1160E" w:rsidRDefault="00475F86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41AA2440" w14:textId="74D8C823" w:rsidR="00475F86" w:rsidRPr="00C1160E" w:rsidRDefault="00BE7416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160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36" w:type="dxa"/>
            <w:vAlign w:val="bottom"/>
          </w:tcPr>
          <w:p w14:paraId="373D8B4F" w14:textId="77777777" w:rsidR="00475F86" w:rsidRPr="00C1160E" w:rsidRDefault="00475F86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4F162A4B" w14:textId="77777777" w:rsidR="00475F86" w:rsidRPr="00C1160E" w:rsidRDefault="00475F86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160E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20615BDC" w14:textId="77777777" w:rsidR="00475F86" w:rsidRPr="00C1160E" w:rsidRDefault="00475F86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520DCDE1" w14:textId="77777777" w:rsidR="00475F86" w:rsidRPr="00C1160E" w:rsidRDefault="00475F86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160E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76A00B19" w14:textId="77777777" w:rsidR="00475F86" w:rsidRPr="00C1160E" w:rsidRDefault="00475F86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74D6C087" w14:textId="289C6EA3" w:rsidR="00475F86" w:rsidRPr="00C1160E" w:rsidRDefault="00BE7416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160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</w:tr>
      <w:tr w:rsidR="007C0422" w:rsidRPr="00C1160E" w14:paraId="445F263F" w14:textId="77777777" w:rsidTr="00935982">
        <w:trPr>
          <w:gridAfter w:val="1"/>
          <w:wAfter w:w="6" w:type="dxa"/>
          <w:tblHeader/>
        </w:trPr>
        <w:tc>
          <w:tcPr>
            <w:tcW w:w="1871" w:type="dxa"/>
            <w:vAlign w:val="bottom"/>
          </w:tcPr>
          <w:p w14:paraId="6EA621DA" w14:textId="77777777" w:rsidR="007C0422" w:rsidRPr="00C1160E" w:rsidRDefault="007C0422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18" w:type="dxa"/>
            <w:gridSpan w:val="3"/>
            <w:vAlign w:val="bottom"/>
          </w:tcPr>
          <w:p w14:paraId="766DAAF1" w14:textId="77777777" w:rsidR="007C0422" w:rsidRPr="00C1160E" w:rsidRDefault="007C0422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1160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6843DE67" w14:textId="77777777" w:rsidR="007C0422" w:rsidRPr="00C1160E" w:rsidRDefault="007C0422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72" w:type="dxa"/>
            <w:gridSpan w:val="7"/>
            <w:vAlign w:val="bottom"/>
          </w:tcPr>
          <w:p w14:paraId="0EB80331" w14:textId="77777777" w:rsidR="007C0422" w:rsidRPr="00C1160E" w:rsidRDefault="007C0422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160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E4B32" w:rsidRPr="00C1160E" w14:paraId="62D5C03C" w14:textId="77777777" w:rsidTr="00935982">
        <w:tc>
          <w:tcPr>
            <w:tcW w:w="1871" w:type="dxa"/>
            <w:hideMark/>
          </w:tcPr>
          <w:p w14:paraId="114B289D" w14:textId="77777777" w:rsidR="009E4B32" w:rsidRPr="00C1160E" w:rsidRDefault="009E4B32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160E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0B61CDD4" w14:textId="65D0C021" w:rsidR="009E4B32" w:rsidRPr="00C1160E" w:rsidRDefault="00BE7416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160E">
              <w:rPr>
                <w:rFonts w:ascii="Angsana New" w:hAnsi="Angsana New"/>
                <w:sz w:val="30"/>
                <w:szCs w:val="30"/>
              </w:rPr>
              <w:t>1</w:t>
            </w:r>
            <w:r w:rsidR="00C94F3D" w:rsidRPr="00C1160E">
              <w:rPr>
                <w:rFonts w:ascii="Angsana New" w:hAnsi="Angsana New"/>
                <w:sz w:val="30"/>
                <w:szCs w:val="30"/>
              </w:rPr>
              <w:t>.</w:t>
            </w:r>
            <w:r w:rsidRPr="00C1160E"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236" w:type="dxa"/>
          </w:tcPr>
          <w:p w14:paraId="4221F9BC" w14:textId="77777777" w:rsidR="009E4B32" w:rsidRPr="00C1160E" w:rsidRDefault="009E4B32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C767239" w14:textId="3CDDEE32" w:rsidR="009E4B32" w:rsidRPr="00C1160E" w:rsidRDefault="00BE7416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C1160E">
              <w:rPr>
                <w:rFonts w:ascii="Angsana New" w:hAnsi="Angsana New"/>
                <w:spacing w:val="-8"/>
                <w:sz w:val="30"/>
                <w:szCs w:val="30"/>
              </w:rPr>
              <w:t>1</w:t>
            </w:r>
            <w:r w:rsidR="00C94F3D" w:rsidRPr="00C1160E">
              <w:rPr>
                <w:rFonts w:ascii="Angsana New" w:hAnsi="Angsana New"/>
                <w:spacing w:val="-8"/>
                <w:sz w:val="30"/>
                <w:szCs w:val="30"/>
              </w:rPr>
              <w:t>.</w:t>
            </w:r>
            <w:r w:rsidRPr="00C1160E">
              <w:rPr>
                <w:rFonts w:ascii="Angsana New" w:hAnsi="Angsana New"/>
                <w:spacing w:val="-8"/>
                <w:sz w:val="30"/>
                <w:szCs w:val="30"/>
              </w:rPr>
              <w:t>43</w:t>
            </w:r>
          </w:p>
        </w:tc>
        <w:tc>
          <w:tcPr>
            <w:tcW w:w="270" w:type="dxa"/>
          </w:tcPr>
          <w:p w14:paraId="5708AEC6" w14:textId="77777777" w:rsidR="009E4B32" w:rsidRPr="00C1160E" w:rsidRDefault="009E4B3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0325D95F" w14:textId="7234B35E" w:rsidR="009E4B32" w:rsidRPr="00C1160E" w:rsidRDefault="00BE7416" w:rsidP="00935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160E">
              <w:rPr>
                <w:rFonts w:asciiTheme="majorBidi" w:hAnsiTheme="majorBidi"/>
                <w:b/>
                <w:bCs/>
                <w:sz w:val="30"/>
                <w:szCs w:val="30"/>
              </w:rPr>
              <w:t>2</w:t>
            </w:r>
            <w:r w:rsidR="0049602A" w:rsidRPr="00C1160E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/>
                <w:b/>
                <w:bCs/>
                <w:sz w:val="30"/>
                <w:szCs w:val="30"/>
              </w:rPr>
              <w:t>662</w:t>
            </w:r>
            <w:r w:rsidR="0049602A" w:rsidRPr="00C1160E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/>
                <w:b/>
                <w:bCs/>
                <w:sz w:val="30"/>
                <w:szCs w:val="30"/>
              </w:rPr>
              <w:t>596</w:t>
            </w:r>
          </w:p>
        </w:tc>
        <w:tc>
          <w:tcPr>
            <w:tcW w:w="236" w:type="dxa"/>
          </w:tcPr>
          <w:p w14:paraId="5E10B327" w14:textId="77777777" w:rsidR="009E4B32" w:rsidRPr="00C1160E" w:rsidRDefault="009E4B32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1B5CE5D" w14:textId="0E20D31F" w:rsidR="009E4B32" w:rsidRPr="00C1160E" w:rsidRDefault="00BE7416" w:rsidP="00935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656</w:t>
            </w:r>
            <w:r w:rsidR="008D7136"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374</w:t>
            </w:r>
          </w:p>
        </w:tc>
        <w:tc>
          <w:tcPr>
            <w:tcW w:w="270" w:type="dxa"/>
          </w:tcPr>
          <w:p w14:paraId="76BAA58A" w14:textId="77777777" w:rsidR="009E4B32" w:rsidRPr="00C1160E" w:rsidRDefault="009E4B3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16DA494" w14:textId="46C4A84B" w:rsidR="009E4B32" w:rsidRPr="00C1160E" w:rsidRDefault="008D7136" w:rsidP="00935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671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050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64FAEF0" w14:textId="77777777" w:rsidR="009E4B32" w:rsidRPr="00C1160E" w:rsidRDefault="009E4B3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bottom w:val="double" w:sz="4" w:space="0" w:color="auto"/>
            </w:tcBorders>
          </w:tcPr>
          <w:p w14:paraId="09F6F9B1" w14:textId="17D14D7C" w:rsidR="009E4B32" w:rsidRPr="00C1160E" w:rsidRDefault="00BE7416" w:rsidP="00935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C94F3D"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647</w:t>
            </w:r>
            <w:r w:rsidR="00C94F3D"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920</w:t>
            </w:r>
          </w:p>
        </w:tc>
      </w:tr>
    </w:tbl>
    <w:p w14:paraId="213BFF67" w14:textId="77777777" w:rsidR="00FD27B8" w:rsidRPr="00C1160E" w:rsidRDefault="00FD27B8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9617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843"/>
        <w:gridCol w:w="1265"/>
        <w:gridCol w:w="253"/>
        <w:gridCol w:w="1265"/>
        <w:gridCol w:w="282"/>
        <w:gridCol w:w="1262"/>
        <w:gridCol w:w="263"/>
        <w:gridCol w:w="1184"/>
      </w:tblGrid>
      <w:tr w:rsidR="005321B9" w:rsidRPr="00C1160E" w14:paraId="57F8ADAB" w14:textId="77777777" w:rsidTr="004021B4">
        <w:trPr>
          <w:trHeight w:val="20"/>
          <w:tblHeader/>
        </w:trPr>
        <w:tc>
          <w:tcPr>
            <w:tcW w:w="3843" w:type="dxa"/>
          </w:tcPr>
          <w:p w14:paraId="593312A5" w14:textId="77777777" w:rsidR="005321B9" w:rsidRPr="00C1160E" w:rsidRDefault="005321B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234" w:right="29" w:hanging="234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83" w:type="dxa"/>
            <w:gridSpan w:val="3"/>
          </w:tcPr>
          <w:p w14:paraId="175F1CBC" w14:textId="77777777" w:rsidR="005321B9" w:rsidRPr="00C1160E" w:rsidRDefault="005321B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1160E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" w:type="dxa"/>
          </w:tcPr>
          <w:p w14:paraId="36DE1524" w14:textId="77777777" w:rsidR="005321B9" w:rsidRPr="00C1160E" w:rsidRDefault="005321B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9" w:type="dxa"/>
            <w:gridSpan w:val="3"/>
          </w:tcPr>
          <w:p w14:paraId="00DDCC71" w14:textId="77777777" w:rsidR="005321B9" w:rsidRPr="00C1160E" w:rsidRDefault="005321B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1160E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งบการเงินเฉพาะ</w:t>
            </w:r>
            <w:r w:rsidRPr="00C1160E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กิจการ</w:t>
            </w:r>
          </w:p>
        </w:tc>
      </w:tr>
      <w:tr w:rsidR="0049602A" w:rsidRPr="00C1160E" w14:paraId="4B04E704" w14:textId="77777777" w:rsidTr="004021B4">
        <w:trPr>
          <w:trHeight w:val="20"/>
          <w:tblHeader/>
        </w:trPr>
        <w:tc>
          <w:tcPr>
            <w:tcW w:w="3843" w:type="dxa"/>
          </w:tcPr>
          <w:p w14:paraId="7A2B4FD0" w14:textId="77777777" w:rsidR="0049602A" w:rsidRPr="00C1160E" w:rsidRDefault="0049602A" w:rsidP="00496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</w:tcPr>
          <w:p w14:paraId="6AA1C9EF" w14:textId="647D7133" w:rsidR="0049602A" w:rsidRPr="00C1160E" w:rsidRDefault="00BE7416" w:rsidP="00496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C1160E">
              <w:rPr>
                <w:rFonts w:ascii="Angsana New" w:hAnsi="Angsana New"/>
                <w:sz w:val="30"/>
                <w:szCs w:val="30"/>
              </w:rPr>
              <w:t>31</w:t>
            </w:r>
            <w:r w:rsidR="0049602A" w:rsidRPr="00C116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9602A" w:rsidRPr="00C1160E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53" w:type="dxa"/>
            <w:vAlign w:val="center"/>
          </w:tcPr>
          <w:p w14:paraId="5BCCBAE7" w14:textId="77777777" w:rsidR="0049602A" w:rsidRPr="00C1160E" w:rsidRDefault="0049602A" w:rsidP="00496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</w:tcPr>
          <w:p w14:paraId="582B0B08" w14:textId="5213B9D0" w:rsidR="0049602A" w:rsidRPr="00C1160E" w:rsidRDefault="00BE7416" w:rsidP="00496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1160E">
              <w:rPr>
                <w:rFonts w:ascii="Angsana New" w:hAnsi="Angsana New"/>
                <w:sz w:val="30"/>
                <w:szCs w:val="30"/>
              </w:rPr>
              <w:t>31</w:t>
            </w:r>
            <w:r w:rsidR="0049602A" w:rsidRPr="00C1160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2" w:type="dxa"/>
          </w:tcPr>
          <w:p w14:paraId="065306F4" w14:textId="77777777" w:rsidR="0049602A" w:rsidRPr="00C1160E" w:rsidRDefault="0049602A" w:rsidP="00496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2" w:type="dxa"/>
          </w:tcPr>
          <w:p w14:paraId="3A3E7856" w14:textId="0E646B01" w:rsidR="0049602A" w:rsidRPr="00C1160E" w:rsidRDefault="00BE7416" w:rsidP="00496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1160E">
              <w:rPr>
                <w:rFonts w:ascii="Angsana New" w:hAnsi="Angsana New"/>
                <w:sz w:val="30"/>
                <w:szCs w:val="30"/>
              </w:rPr>
              <w:t>31</w:t>
            </w:r>
            <w:r w:rsidR="0049602A" w:rsidRPr="00C116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9602A" w:rsidRPr="00C1160E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3" w:type="dxa"/>
            <w:vAlign w:val="center"/>
          </w:tcPr>
          <w:p w14:paraId="099B4FD7" w14:textId="77777777" w:rsidR="0049602A" w:rsidRPr="00C1160E" w:rsidRDefault="0049602A" w:rsidP="00496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4" w:type="dxa"/>
          </w:tcPr>
          <w:p w14:paraId="2652A15B" w14:textId="1A18F679" w:rsidR="0049602A" w:rsidRPr="00C1160E" w:rsidRDefault="00BE7416" w:rsidP="00496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1160E">
              <w:rPr>
                <w:rFonts w:ascii="Angsana New" w:hAnsi="Angsana New"/>
                <w:sz w:val="30"/>
                <w:szCs w:val="30"/>
              </w:rPr>
              <w:t>31</w:t>
            </w:r>
            <w:r w:rsidR="0049602A" w:rsidRPr="00C1160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9602A" w:rsidRPr="00C1160E" w14:paraId="453AEC03" w14:textId="77777777" w:rsidTr="004021B4">
        <w:trPr>
          <w:trHeight w:val="20"/>
          <w:tblHeader/>
        </w:trPr>
        <w:tc>
          <w:tcPr>
            <w:tcW w:w="3843" w:type="dxa"/>
          </w:tcPr>
          <w:p w14:paraId="161F5ED2" w14:textId="77777777" w:rsidR="0049602A" w:rsidRPr="00C1160E" w:rsidRDefault="0049602A" w:rsidP="00496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  <w:vAlign w:val="center"/>
          </w:tcPr>
          <w:p w14:paraId="4C855403" w14:textId="486D6B8E" w:rsidR="0049602A" w:rsidRPr="00C1160E" w:rsidRDefault="00BE7416" w:rsidP="00496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1160E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253" w:type="dxa"/>
            <w:vAlign w:val="center"/>
          </w:tcPr>
          <w:p w14:paraId="31F4D9FF" w14:textId="77777777" w:rsidR="0049602A" w:rsidRPr="00C1160E" w:rsidRDefault="0049602A" w:rsidP="00496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  <w:vAlign w:val="center"/>
          </w:tcPr>
          <w:p w14:paraId="195BDC7D" w14:textId="4E397675" w:rsidR="0049602A" w:rsidRPr="00C1160E" w:rsidRDefault="00BE7416" w:rsidP="00496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C1160E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82" w:type="dxa"/>
          </w:tcPr>
          <w:p w14:paraId="74265A82" w14:textId="77777777" w:rsidR="0049602A" w:rsidRPr="00C1160E" w:rsidRDefault="0049602A" w:rsidP="00496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2" w:type="dxa"/>
            <w:vAlign w:val="center"/>
          </w:tcPr>
          <w:p w14:paraId="7E6B28C8" w14:textId="0398D888" w:rsidR="0049602A" w:rsidRPr="00C1160E" w:rsidRDefault="00BE7416" w:rsidP="00496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1160E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263" w:type="dxa"/>
            <w:vAlign w:val="center"/>
          </w:tcPr>
          <w:p w14:paraId="70086EB9" w14:textId="77777777" w:rsidR="0049602A" w:rsidRPr="00C1160E" w:rsidRDefault="0049602A" w:rsidP="00496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4" w:type="dxa"/>
            <w:vAlign w:val="center"/>
          </w:tcPr>
          <w:p w14:paraId="0E8CA8F8" w14:textId="56DA596F" w:rsidR="0049602A" w:rsidRPr="00C1160E" w:rsidRDefault="00BE7416" w:rsidP="00496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1160E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2568</w:t>
            </w:r>
          </w:p>
        </w:tc>
      </w:tr>
      <w:tr w:rsidR="0038750E" w:rsidRPr="00C1160E" w14:paraId="728CE220" w14:textId="77777777" w:rsidTr="004021B4">
        <w:trPr>
          <w:trHeight w:val="20"/>
          <w:tblHeader/>
        </w:trPr>
        <w:tc>
          <w:tcPr>
            <w:tcW w:w="3843" w:type="dxa"/>
          </w:tcPr>
          <w:p w14:paraId="110BC7E2" w14:textId="77777777" w:rsidR="0038750E" w:rsidRPr="00C1160E" w:rsidRDefault="0038750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5774" w:type="dxa"/>
            <w:gridSpan w:val="7"/>
          </w:tcPr>
          <w:p w14:paraId="0BFFE1FA" w14:textId="77777777" w:rsidR="0038750E" w:rsidRPr="00C1160E" w:rsidRDefault="0038750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</w:rPr>
            </w:pPr>
            <w:r w:rsidRPr="00C1160E">
              <w:rPr>
                <w:rFonts w:ascii="Angsana New" w:hAnsi="Angsana New" w:hint="cs"/>
                <w:b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38750E" w:rsidRPr="00C1160E" w14:paraId="71518D3D" w14:textId="77777777" w:rsidTr="004021B4">
        <w:trPr>
          <w:trHeight w:val="20"/>
        </w:trPr>
        <w:tc>
          <w:tcPr>
            <w:tcW w:w="3843" w:type="dxa"/>
          </w:tcPr>
          <w:p w14:paraId="2AD9152D" w14:textId="5F43E7B8" w:rsidR="0038750E" w:rsidRPr="00C1160E" w:rsidRDefault="0038750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C1160E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5" w:type="dxa"/>
          </w:tcPr>
          <w:p w14:paraId="650E2E18" w14:textId="77777777" w:rsidR="0038750E" w:rsidRPr="00C1160E" w:rsidRDefault="0038750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</w:tcPr>
          <w:p w14:paraId="6C0B4B3F" w14:textId="77777777" w:rsidR="0038750E" w:rsidRPr="00C1160E" w:rsidRDefault="0038750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0852ABBF" w14:textId="434DABC7" w:rsidR="0038750E" w:rsidRPr="00C1160E" w:rsidRDefault="0038750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66937B9A" w14:textId="77777777" w:rsidR="0038750E" w:rsidRPr="00C1160E" w:rsidRDefault="0038750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42F9AC25" w14:textId="77777777" w:rsidR="0038750E" w:rsidRPr="00C1160E" w:rsidRDefault="0038750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7F4DE22D" w14:textId="77777777" w:rsidR="0038750E" w:rsidRPr="00C1160E" w:rsidRDefault="0038750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69EAD746" w14:textId="1588FC8F" w:rsidR="0038750E" w:rsidRPr="00C1160E" w:rsidRDefault="0038750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9602A" w:rsidRPr="00C1160E" w14:paraId="0D1298D0" w14:textId="77777777">
        <w:trPr>
          <w:trHeight w:val="20"/>
        </w:trPr>
        <w:tc>
          <w:tcPr>
            <w:tcW w:w="3843" w:type="dxa"/>
          </w:tcPr>
          <w:p w14:paraId="6F968E12" w14:textId="4B1D54E9" w:rsidR="0049602A" w:rsidRPr="00C1160E" w:rsidRDefault="0049602A" w:rsidP="00496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C1160E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5" w:type="dxa"/>
          </w:tcPr>
          <w:p w14:paraId="7DD54B49" w14:textId="2AAEFF7D" w:rsidR="0049602A" w:rsidRPr="00C1160E" w:rsidRDefault="00077A8D" w:rsidP="00077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7AB62E5F" w14:textId="77777777" w:rsidR="0049602A" w:rsidRPr="00C1160E" w:rsidRDefault="0049602A" w:rsidP="00496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3A1DE048" w14:textId="0C756F7F" w:rsidR="0049602A" w:rsidRPr="00C1160E" w:rsidRDefault="0049602A" w:rsidP="00077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2732080B" w14:textId="77777777" w:rsidR="0049602A" w:rsidRPr="00C1160E" w:rsidRDefault="0049602A" w:rsidP="00496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456B5853" w14:textId="30291CD9" w:rsidR="0049602A" w:rsidRPr="00C1160E" w:rsidRDefault="00BE7416" w:rsidP="0039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167</w:t>
            </w:r>
            <w:r w:rsidR="00077A8D"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958</w:t>
            </w:r>
          </w:p>
        </w:tc>
        <w:tc>
          <w:tcPr>
            <w:tcW w:w="263" w:type="dxa"/>
          </w:tcPr>
          <w:p w14:paraId="4228492F" w14:textId="77777777" w:rsidR="0049602A" w:rsidRPr="00C1160E" w:rsidRDefault="0049602A" w:rsidP="00496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1E8C7288" w14:textId="3FC03140" w:rsidR="0049602A" w:rsidRPr="00C1160E" w:rsidRDefault="00BE7416" w:rsidP="0039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eastAsia="Times New Roman" w:hAnsiTheme="majorBidi" w:cstheme="majorBidi"/>
                <w:sz w:val="30"/>
                <w:szCs w:val="30"/>
              </w:rPr>
              <w:t>151</w:t>
            </w:r>
            <w:r w:rsidR="0049602A" w:rsidRPr="00C1160E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eastAsia="Times New Roman" w:hAnsiTheme="majorBidi" w:cstheme="majorBidi"/>
                <w:sz w:val="30"/>
                <w:szCs w:val="30"/>
              </w:rPr>
              <w:t>930</w:t>
            </w:r>
          </w:p>
        </w:tc>
      </w:tr>
      <w:tr w:rsidR="0049602A" w:rsidRPr="00C1160E" w14:paraId="1E783476" w14:textId="77777777" w:rsidTr="00907831">
        <w:trPr>
          <w:trHeight w:val="317"/>
        </w:trPr>
        <w:tc>
          <w:tcPr>
            <w:tcW w:w="3843" w:type="dxa"/>
          </w:tcPr>
          <w:p w14:paraId="504E2CCF" w14:textId="3F4F4B08" w:rsidR="0049602A" w:rsidRPr="00C1160E" w:rsidRDefault="0049602A" w:rsidP="00496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C1160E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6219DAD0" w14:textId="46A0DA95" w:rsidR="0049602A" w:rsidRPr="00C1160E" w:rsidRDefault="00BE7416" w:rsidP="00077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823</w:t>
            </w:r>
            <w:r w:rsidR="00077A8D"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291</w:t>
            </w:r>
          </w:p>
        </w:tc>
        <w:tc>
          <w:tcPr>
            <w:tcW w:w="253" w:type="dxa"/>
          </w:tcPr>
          <w:p w14:paraId="14EC40B2" w14:textId="77777777" w:rsidR="0049602A" w:rsidRPr="00C1160E" w:rsidRDefault="0049602A" w:rsidP="00496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467AAC0E" w14:textId="783652C5" w:rsidR="0049602A" w:rsidRPr="00C1160E" w:rsidRDefault="00BE7416" w:rsidP="00077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833</w:t>
            </w:r>
            <w:r w:rsidR="0049602A"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534</w:t>
            </w:r>
          </w:p>
        </w:tc>
        <w:tc>
          <w:tcPr>
            <w:tcW w:w="282" w:type="dxa"/>
          </w:tcPr>
          <w:p w14:paraId="6B27622F" w14:textId="77777777" w:rsidR="0049602A" w:rsidRPr="00C1160E" w:rsidRDefault="0049602A" w:rsidP="00496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60EEA1C1" w14:textId="7DD616AC" w:rsidR="0049602A" w:rsidRPr="00C1160E" w:rsidRDefault="00BE7416" w:rsidP="0039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170</w:t>
            </w:r>
          </w:p>
        </w:tc>
        <w:tc>
          <w:tcPr>
            <w:tcW w:w="263" w:type="dxa"/>
          </w:tcPr>
          <w:p w14:paraId="3DC04C8B" w14:textId="77777777" w:rsidR="0049602A" w:rsidRPr="00C1160E" w:rsidRDefault="0049602A" w:rsidP="00496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15454BC3" w14:textId="74B9083E" w:rsidR="0049602A" w:rsidRPr="00C1160E" w:rsidRDefault="00BE7416" w:rsidP="0039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287</w:t>
            </w:r>
          </w:p>
        </w:tc>
      </w:tr>
      <w:tr w:rsidR="0049602A" w:rsidRPr="00C1160E" w14:paraId="74075982" w14:textId="77777777" w:rsidTr="005C64FC">
        <w:trPr>
          <w:trHeight w:val="20"/>
        </w:trPr>
        <w:tc>
          <w:tcPr>
            <w:tcW w:w="3843" w:type="dxa"/>
          </w:tcPr>
          <w:p w14:paraId="57A912B6" w14:textId="5FFE4A52" w:rsidR="0049602A" w:rsidRPr="00C1160E" w:rsidRDefault="0049602A" w:rsidP="00496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C1160E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14:paraId="0C3FBD71" w14:textId="09635019" w:rsidR="0049602A" w:rsidRPr="00C1160E" w:rsidRDefault="00BE7416" w:rsidP="00077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823</w:t>
            </w:r>
            <w:r w:rsidR="00077A8D"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291</w:t>
            </w:r>
          </w:p>
        </w:tc>
        <w:tc>
          <w:tcPr>
            <w:tcW w:w="253" w:type="dxa"/>
          </w:tcPr>
          <w:p w14:paraId="04534C0E" w14:textId="77777777" w:rsidR="0049602A" w:rsidRPr="00C1160E" w:rsidRDefault="0049602A" w:rsidP="00496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14:paraId="0A996AD0" w14:textId="125F33FC" w:rsidR="0049602A" w:rsidRPr="00C1160E" w:rsidRDefault="00BE7416" w:rsidP="00077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833</w:t>
            </w:r>
            <w:r w:rsidR="0049602A" w:rsidRPr="00C1160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,</w:t>
            </w: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534</w:t>
            </w:r>
          </w:p>
        </w:tc>
        <w:tc>
          <w:tcPr>
            <w:tcW w:w="282" w:type="dxa"/>
          </w:tcPr>
          <w:p w14:paraId="3AA36A1B" w14:textId="77777777" w:rsidR="0049602A" w:rsidRPr="00C1160E" w:rsidRDefault="0049602A" w:rsidP="00496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2A2A5EA8" w14:textId="4AED87DB" w:rsidR="0049602A" w:rsidRPr="00C1160E" w:rsidRDefault="00BE7416" w:rsidP="0039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168</w:t>
            </w:r>
            <w:r w:rsidR="00B76476"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</w:t>
            </w:r>
          </w:p>
        </w:tc>
        <w:tc>
          <w:tcPr>
            <w:tcW w:w="263" w:type="dxa"/>
          </w:tcPr>
          <w:p w14:paraId="367E2C7F" w14:textId="77777777" w:rsidR="0049602A" w:rsidRPr="00C1160E" w:rsidRDefault="0049602A" w:rsidP="00496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217DD955" w14:textId="2441E490" w:rsidR="0049602A" w:rsidRPr="00C1160E" w:rsidRDefault="00BE7416" w:rsidP="0039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160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152</w:t>
            </w:r>
            <w:r w:rsidR="0049602A"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217</w:t>
            </w:r>
          </w:p>
        </w:tc>
      </w:tr>
      <w:tr w:rsidR="00696E13" w:rsidRPr="00C1160E" w14:paraId="42889647" w14:textId="77777777" w:rsidTr="004D72FA">
        <w:trPr>
          <w:trHeight w:val="20"/>
        </w:trPr>
        <w:tc>
          <w:tcPr>
            <w:tcW w:w="3843" w:type="dxa"/>
          </w:tcPr>
          <w:p w14:paraId="11171D89" w14:textId="77777777" w:rsidR="00696E13" w:rsidRPr="00C1160E" w:rsidRDefault="00696E1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29" w:hanging="234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5" w:type="dxa"/>
          </w:tcPr>
          <w:p w14:paraId="3ED4CB84" w14:textId="77777777" w:rsidR="00696E13" w:rsidRPr="00C1160E" w:rsidRDefault="00696E1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 w:firstLine="4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</w:tcPr>
          <w:p w14:paraId="04905585" w14:textId="77777777" w:rsidR="00696E13" w:rsidRPr="00C1160E" w:rsidRDefault="00696E1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302D80EC" w14:textId="77777777" w:rsidR="00696E13" w:rsidRPr="00C1160E" w:rsidRDefault="00696E1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 w:firstLine="4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5CB79AA6" w14:textId="77777777" w:rsidR="00696E13" w:rsidRPr="00C1160E" w:rsidRDefault="00696E1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0AB4C5FF" w14:textId="77777777" w:rsidR="00696E13" w:rsidRPr="00C1160E" w:rsidRDefault="00696E1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541C8C7F" w14:textId="77777777" w:rsidR="00696E13" w:rsidRPr="00C1160E" w:rsidRDefault="00696E1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6646BB34" w14:textId="77777777" w:rsidR="00696E13" w:rsidRPr="00C1160E" w:rsidRDefault="00696E1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D067B" w:rsidRPr="00C1160E" w14:paraId="17B35ADA" w14:textId="77777777" w:rsidTr="004D72FA">
        <w:trPr>
          <w:trHeight w:val="20"/>
        </w:trPr>
        <w:tc>
          <w:tcPr>
            <w:tcW w:w="3843" w:type="dxa"/>
          </w:tcPr>
          <w:p w14:paraId="23699DF2" w14:textId="77777777" w:rsidR="005D067B" w:rsidRPr="00C1160E" w:rsidRDefault="005D067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29" w:hanging="234"/>
            </w:pPr>
            <w:r w:rsidRPr="00C1160E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เงินมัดจำรับจากผู้เช่า</w:t>
            </w:r>
          </w:p>
        </w:tc>
        <w:tc>
          <w:tcPr>
            <w:tcW w:w="1265" w:type="dxa"/>
          </w:tcPr>
          <w:p w14:paraId="25DD197E" w14:textId="77777777" w:rsidR="005D067B" w:rsidRPr="00C1160E" w:rsidRDefault="005D067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 w:firstLine="4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</w:tcPr>
          <w:p w14:paraId="2E27C2AD" w14:textId="77777777" w:rsidR="005D067B" w:rsidRPr="00C1160E" w:rsidRDefault="005D067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466440C3" w14:textId="77777777" w:rsidR="005D067B" w:rsidRPr="00C1160E" w:rsidRDefault="005D067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 w:firstLine="4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0F15517C" w14:textId="77777777" w:rsidR="005D067B" w:rsidRPr="00C1160E" w:rsidRDefault="005D067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3FE3B0F4" w14:textId="77777777" w:rsidR="005D067B" w:rsidRPr="00C1160E" w:rsidRDefault="005D067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1D084F3E" w14:textId="77777777" w:rsidR="005D067B" w:rsidRPr="00C1160E" w:rsidRDefault="005D067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62D4C5C1" w14:textId="77777777" w:rsidR="005D067B" w:rsidRPr="00C1160E" w:rsidRDefault="005D067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D067B" w:rsidRPr="00C1160E" w14:paraId="4C72329D" w14:textId="77777777" w:rsidTr="004D72FA">
        <w:trPr>
          <w:trHeight w:val="20"/>
        </w:trPr>
        <w:tc>
          <w:tcPr>
            <w:tcW w:w="3843" w:type="dxa"/>
          </w:tcPr>
          <w:p w14:paraId="56B11996" w14:textId="27316064" w:rsidR="005D067B" w:rsidRPr="00C1160E" w:rsidRDefault="005D067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C1160E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5" w:type="dxa"/>
            <w:tcBorders>
              <w:bottom w:val="double" w:sz="4" w:space="0" w:color="auto"/>
            </w:tcBorders>
          </w:tcPr>
          <w:p w14:paraId="632F78C4" w14:textId="2CF45095" w:rsidR="005D067B" w:rsidRPr="00C1160E" w:rsidRDefault="00BE7416" w:rsidP="00A3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  <w:r w:rsidR="00E756AA"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722</w:t>
            </w:r>
          </w:p>
        </w:tc>
        <w:tc>
          <w:tcPr>
            <w:tcW w:w="253" w:type="dxa"/>
          </w:tcPr>
          <w:p w14:paraId="2F38D8E9" w14:textId="77777777" w:rsidR="005D067B" w:rsidRPr="00C1160E" w:rsidRDefault="005D067B" w:rsidP="00DA3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0" w:right="-108" w:firstLine="4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</w:tcPr>
          <w:p w14:paraId="32E63717" w14:textId="3EF3B866" w:rsidR="005D067B" w:rsidRPr="00C1160E" w:rsidRDefault="00BE7416" w:rsidP="00A3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  <w:r w:rsidR="0049602A"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677</w:t>
            </w:r>
          </w:p>
        </w:tc>
        <w:tc>
          <w:tcPr>
            <w:tcW w:w="282" w:type="dxa"/>
          </w:tcPr>
          <w:p w14:paraId="44DC3C08" w14:textId="77777777" w:rsidR="005D067B" w:rsidRPr="00C1160E" w:rsidRDefault="005D067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</w:tcPr>
          <w:p w14:paraId="4FF7CE1B" w14:textId="1F71B649" w:rsidR="005D067B" w:rsidRPr="00C1160E" w:rsidRDefault="003975E8" w:rsidP="0039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70AABB6C" w14:textId="77777777" w:rsidR="005D067B" w:rsidRPr="00C1160E" w:rsidRDefault="005D067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60E5015D" w14:textId="4A2C6FC2" w:rsidR="005D067B" w:rsidRPr="00C1160E" w:rsidRDefault="005D067B" w:rsidP="0039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4D72FA" w:rsidRPr="00C1160E" w14:paraId="6F9B6C52" w14:textId="77777777" w:rsidTr="004D72FA">
        <w:trPr>
          <w:trHeight w:val="20"/>
        </w:trPr>
        <w:tc>
          <w:tcPr>
            <w:tcW w:w="3843" w:type="dxa"/>
          </w:tcPr>
          <w:p w14:paraId="57A7A8DC" w14:textId="77777777" w:rsidR="004D72FA" w:rsidRPr="00C1160E" w:rsidRDefault="004D72F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1265" w:type="dxa"/>
            <w:tcBorders>
              <w:top w:val="double" w:sz="4" w:space="0" w:color="auto"/>
            </w:tcBorders>
          </w:tcPr>
          <w:p w14:paraId="5605D304" w14:textId="77777777" w:rsidR="004D72FA" w:rsidRPr="00C1160E" w:rsidRDefault="004D72FA" w:rsidP="0096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</w:tcPr>
          <w:p w14:paraId="387D2B27" w14:textId="77777777" w:rsidR="004D72FA" w:rsidRPr="00C1160E" w:rsidRDefault="004D72FA" w:rsidP="0096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double" w:sz="4" w:space="0" w:color="auto"/>
            </w:tcBorders>
          </w:tcPr>
          <w:p w14:paraId="34ED43D2" w14:textId="77777777" w:rsidR="004D72FA" w:rsidRPr="00C1160E" w:rsidRDefault="004D72FA" w:rsidP="0096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35" w:lineRule="auto"/>
              <w:ind w:left="-110" w:right="-108" w:firstLine="4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0D4FA22A" w14:textId="77777777" w:rsidR="004D72FA" w:rsidRPr="00C1160E" w:rsidRDefault="004D72F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</w:tcPr>
          <w:p w14:paraId="430CD4B0" w14:textId="77777777" w:rsidR="004D72FA" w:rsidRPr="00C1160E" w:rsidRDefault="004D72F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5E483CF3" w14:textId="77777777" w:rsidR="004D72FA" w:rsidRPr="00C1160E" w:rsidRDefault="004D72F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double" w:sz="4" w:space="0" w:color="auto"/>
            </w:tcBorders>
          </w:tcPr>
          <w:p w14:paraId="14572E64" w14:textId="77777777" w:rsidR="004D72FA" w:rsidRPr="00C1160E" w:rsidRDefault="004D72F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96E13" w:rsidRPr="00C1160E" w14:paraId="092A1896" w14:textId="77777777" w:rsidTr="0095270D">
        <w:trPr>
          <w:trHeight w:val="20"/>
        </w:trPr>
        <w:tc>
          <w:tcPr>
            <w:tcW w:w="3843" w:type="dxa"/>
          </w:tcPr>
          <w:p w14:paraId="6D98BF5E" w14:textId="30427D6D" w:rsidR="00696E13" w:rsidRPr="00C1160E" w:rsidRDefault="00696E1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C1160E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เงินประกัน</w:t>
            </w:r>
          </w:p>
        </w:tc>
        <w:tc>
          <w:tcPr>
            <w:tcW w:w="1265" w:type="dxa"/>
          </w:tcPr>
          <w:p w14:paraId="17F277C8" w14:textId="77777777" w:rsidR="00696E13" w:rsidRPr="00C1160E" w:rsidRDefault="00696E1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</w:tcPr>
          <w:p w14:paraId="4BE9E63C" w14:textId="77777777" w:rsidR="00696E13" w:rsidRPr="00C1160E" w:rsidRDefault="00696E1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67325693" w14:textId="77777777" w:rsidR="00696E13" w:rsidRPr="00C1160E" w:rsidRDefault="00696E1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35" w:lineRule="auto"/>
              <w:ind w:left="-110" w:right="-108" w:firstLine="4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113029E2" w14:textId="77777777" w:rsidR="00696E13" w:rsidRPr="00C1160E" w:rsidRDefault="00696E1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7FC38CD4" w14:textId="77777777" w:rsidR="00696E13" w:rsidRPr="00C1160E" w:rsidRDefault="00696E1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0BFE9708" w14:textId="77777777" w:rsidR="00696E13" w:rsidRPr="00C1160E" w:rsidRDefault="00696E1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40F4C4AE" w14:textId="77777777" w:rsidR="00696E13" w:rsidRPr="00C1160E" w:rsidRDefault="00696E1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96E13" w:rsidRPr="00C1160E" w14:paraId="72D35856" w14:textId="77777777">
        <w:trPr>
          <w:trHeight w:val="20"/>
        </w:trPr>
        <w:tc>
          <w:tcPr>
            <w:tcW w:w="3843" w:type="dxa"/>
          </w:tcPr>
          <w:p w14:paraId="57776371" w14:textId="03F017BD" w:rsidR="00696E13" w:rsidRPr="00C1160E" w:rsidRDefault="00696E1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C1160E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5" w:type="dxa"/>
            <w:tcBorders>
              <w:bottom w:val="double" w:sz="4" w:space="0" w:color="auto"/>
            </w:tcBorders>
          </w:tcPr>
          <w:p w14:paraId="1A2EBACC" w14:textId="3C6BF5E7" w:rsidR="00696E13" w:rsidRPr="00C1160E" w:rsidRDefault="00BE7416" w:rsidP="0052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</w:t>
            </w:r>
            <w:r w:rsidR="003975E8"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</w:t>
            </w:r>
          </w:p>
        </w:tc>
        <w:tc>
          <w:tcPr>
            <w:tcW w:w="253" w:type="dxa"/>
          </w:tcPr>
          <w:p w14:paraId="0DC0E84C" w14:textId="77777777" w:rsidR="00696E13" w:rsidRPr="00C1160E" w:rsidRDefault="00696E1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</w:tcPr>
          <w:p w14:paraId="3C9C6A53" w14:textId="7871283B" w:rsidR="00696E13" w:rsidRPr="00C1160E" w:rsidRDefault="00BE7416" w:rsidP="0052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</w:t>
            </w:r>
            <w:r w:rsidR="0049602A"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</w:t>
            </w:r>
          </w:p>
        </w:tc>
        <w:tc>
          <w:tcPr>
            <w:tcW w:w="282" w:type="dxa"/>
          </w:tcPr>
          <w:p w14:paraId="57A7CD44" w14:textId="77777777" w:rsidR="00696E13" w:rsidRPr="00C1160E" w:rsidRDefault="00696E1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</w:tcPr>
          <w:p w14:paraId="5B7A7EBF" w14:textId="202E66B1" w:rsidR="00696E13" w:rsidRPr="00C1160E" w:rsidRDefault="00BE7416" w:rsidP="0039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</w:t>
            </w:r>
            <w:r w:rsidR="003975E8"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</w:t>
            </w:r>
          </w:p>
        </w:tc>
        <w:tc>
          <w:tcPr>
            <w:tcW w:w="263" w:type="dxa"/>
          </w:tcPr>
          <w:p w14:paraId="055D4573" w14:textId="77777777" w:rsidR="00696E13" w:rsidRPr="00C1160E" w:rsidRDefault="00696E13" w:rsidP="0095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  <w:tab w:val="decimal" w:pos="997"/>
              </w:tabs>
              <w:spacing w:line="240" w:lineRule="auto"/>
              <w:ind w:left="-110" w:right="-108" w:firstLine="4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663DFB02" w14:textId="6E81E216" w:rsidR="00696E13" w:rsidRPr="00C1160E" w:rsidRDefault="00BE7416" w:rsidP="0039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</w:t>
            </w:r>
            <w:r w:rsidR="0049602A"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</w:t>
            </w:r>
          </w:p>
        </w:tc>
      </w:tr>
      <w:tr w:rsidR="00696E13" w:rsidRPr="00C1160E" w14:paraId="1283A5CA" w14:textId="77777777">
        <w:trPr>
          <w:trHeight w:val="20"/>
        </w:trPr>
        <w:tc>
          <w:tcPr>
            <w:tcW w:w="3843" w:type="dxa"/>
          </w:tcPr>
          <w:p w14:paraId="6AAFDD65" w14:textId="26E57002" w:rsidR="00696E13" w:rsidRPr="00C1160E" w:rsidRDefault="00696E13" w:rsidP="00DF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1265" w:type="dxa"/>
            <w:tcBorders>
              <w:top w:val="double" w:sz="4" w:space="0" w:color="auto"/>
            </w:tcBorders>
            <w:vAlign w:val="bottom"/>
          </w:tcPr>
          <w:p w14:paraId="77CD666C" w14:textId="4B06BD2A" w:rsidR="00696E13" w:rsidRPr="00C1160E" w:rsidRDefault="00696E13" w:rsidP="0052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</w:tcPr>
          <w:p w14:paraId="1DDF2B4E" w14:textId="77777777" w:rsidR="00696E13" w:rsidRPr="00C1160E" w:rsidRDefault="00696E13" w:rsidP="00DF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double" w:sz="4" w:space="0" w:color="auto"/>
            </w:tcBorders>
            <w:vAlign w:val="bottom"/>
          </w:tcPr>
          <w:p w14:paraId="158D22BC" w14:textId="5C93D630" w:rsidR="00696E13" w:rsidRPr="00C1160E" w:rsidRDefault="00696E13" w:rsidP="0052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627A4024" w14:textId="77777777" w:rsidR="00696E13" w:rsidRPr="00C1160E" w:rsidRDefault="00696E13" w:rsidP="00DF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</w:tcPr>
          <w:p w14:paraId="06FB879D" w14:textId="2E8CD8CA" w:rsidR="00696E13" w:rsidRPr="00C1160E" w:rsidRDefault="00696E13" w:rsidP="0096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35" w:lineRule="auto"/>
              <w:ind w:left="-110" w:right="-108" w:firstLine="4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7A8E400A" w14:textId="77777777" w:rsidR="00696E13" w:rsidRPr="00C1160E" w:rsidRDefault="00696E13" w:rsidP="00DF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double" w:sz="4" w:space="0" w:color="auto"/>
            </w:tcBorders>
          </w:tcPr>
          <w:p w14:paraId="3E3BADB4" w14:textId="6C657FB1" w:rsidR="00696E13" w:rsidRPr="00C1160E" w:rsidRDefault="00696E13" w:rsidP="0096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35" w:lineRule="auto"/>
              <w:ind w:left="-110" w:right="-108" w:firstLine="4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96E13" w:rsidRPr="00C1160E" w14:paraId="0950A78B" w14:textId="77777777" w:rsidTr="00696E13">
        <w:trPr>
          <w:trHeight w:val="20"/>
        </w:trPr>
        <w:tc>
          <w:tcPr>
            <w:tcW w:w="3843" w:type="dxa"/>
          </w:tcPr>
          <w:p w14:paraId="7EE52E7C" w14:textId="0CE09FFE" w:rsidR="00696E13" w:rsidRPr="00C1160E" w:rsidRDefault="00696E13" w:rsidP="00DF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C1160E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265" w:type="dxa"/>
          </w:tcPr>
          <w:p w14:paraId="393559B7" w14:textId="00365CB0" w:rsidR="00696E13" w:rsidRPr="00C1160E" w:rsidRDefault="00696E13" w:rsidP="0052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</w:tcPr>
          <w:p w14:paraId="4EBF860A" w14:textId="77777777" w:rsidR="00696E13" w:rsidRPr="00C1160E" w:rsidRDefault="00696E13" w:rsidP="00DF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24860F31" w14:textId="408E6F3B" w:rsidR="00696E13" w:rsidRPr="00C1160E" w:rsidRDefault="00696E13" w:rsidP="0052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4601914F" w14:textId="77777777" w:rsidR="00696E13" w:rsidRPr="00C1160E" w:rsidRDefault="00696E13" w:rsidP="00DF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45305A9E" w14:textId="334DF31E" w:rsidR="00696E13" w:rsidRPr="00C1160E" w:rsidRDefault="00696E13" w:rsidP="0096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left="-110" w:right="-108" w:firstLine="4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6B112DD9" w14:textId="77777777" w:rsidR="00696E13" w:rsidRPr="00C1160E" w:rsidRDefault="00696E13" w:rsidP="00DF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0D18BE7E" w14:textId="50748F1A" w:rsidR="00696E13" w:rsidRPr="00C1160E" w:rsidRDefault="00696E13" w:rsidP="0096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35" w:lineRule="auto"/>
              <w:ind w:left="-110" w:right="-108" w:firstLine="4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96E13" w:rsidRPr="00C1160E" w14:paraId="747AB49B" w14:textId="77777777" w:rsidTr="00696E13">
        <w:trPr>
          <w:trHeight w:val="20"/>
        </w:trPr>
        <w:tc>
          <w:tcPr>
            <w:tcW w:w="3843" w:type="dxa"/>
          </w:tcPr>
          <w:p w14:paraId="269ABA8B" w14:textId="16AE580C" w:rsidR="00696E13" w:rsidRPr="00C1160E" w:rsidRDefault="00696E13" w:rsidP="00DF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C1160E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5" w:type="dxa"/>
            <w:tcBorders>
              <w:bottom w:val="double" w:sz="4" w:space="0" w:color="auto"/>
            </w:tcBorders>
          </w:tcPr>
          <w:p w14:paraId="18F3328D" w14:textId="1F75D0D9" w:rsidR="00696E13" w:rsidRPr="00C1160E" w:rsidRDefault="00BE7416" w:rsidP="0052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="003975E8"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142</w:t>
            </w:r>
          </w:p>
        </w:tc>
        <w:tc>
          <w:tcPr>
            <w:tcW w:w="253" w:type="dxa"/>
          </w:tcPr>
          <w:p w14:paraId="44E70CB6" w14:textId="77777777" w:rsidR="00696E13" w:rsidRPr="00C1160E" w:rsidRDefault="00696E13" w:rsidP="00DF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</w:tcPr>
          <w:p w14:paraId="6EDF7283" w14:textId="060F385F" w:rsidR="00696E13" w:rsidRPr="00C1160E" w:rsidRDefault="00BE7416" w:rsidP="0052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="0049602A"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177</w:t>
            </w:r>
          </w:p>
        </w:tc>
        <w:tc>
          <w:tcPr>
            <w:tcW w:w="282" w:type="dxa"/>
          </w:tcPr>
          <w:p w14:paraId="0D3907F9" w14:textId="77777777" w:rsidR="00696E13" w:rsidRPr="00C1160E" w:rsidRDefault="00696E13" w:rsidP="00DF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</w:tcPr>
          <w:p w14:paraId="5FF3A303" w14:textId="13613CC6" w:rsidR="00696E13" w:rsidRPr="00C1160E" w:rsidRDefault="00BE7416" w:rsidP="0039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="003975E8"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142</w:t>
            </w:r>
          </w:p>
        </w:tc>
        <w:tc>
          <w:tcPr>
            <w:tcW w:w="263" w:type="dxa"/>
          </w:tcPr>
          <w:p w14:paraId="20C195D7" w14:textId="77777777" w:rsidR="00696E13" w:rsidRPr="00C1160E" w:rsidRDefault="00696E13" w:rsidP="00DF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3D9E1439" w14:textId="38E3308A" w:rsidR="00696E13" w:rsidRPr="00C1160E" w:rsidRDefault="00BE7416" w:rsidP="0039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="0049602A"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177</w:t>
            </w:r>
          </w:p>
        </w:tc>
      </w:tr>
    </w:tbl>
    <w:p w14:paraId="34B0EAFA" w14:textId="16719AB6" w:rsidR="008A0941" w:rsidRPr="00C1160E" w:rsidRDefault="008A0941" w:rsidP="00C803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CA4D274" w14:textId="77777777" w:rsidR="008670C1" w:rsidRPr="00C1160E" w:rsidRDefault="00867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1160E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3E68E890" w14:textId="4444E046" w:rsidR="0066179A" w:rsidRPr="00C1160E" w:rsidRDefault="0066179A" w:rsidP="002E53F2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C1160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สัญญาสำคัญ</w:t>
      </w:r>
      <w:r w:rsidRPr="00C1160E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ใหม่</w:t>
      </w:r>
      <w:r w:rsidRPr="00C1160E">
        <w:rPr>
          <w:rFonts w:ascii="Angsana New" w:hAnsi="Angsana New"/>
          <w:b/>
          <w:bCs/>
          <w:i/>
          <w:iCs/>
          <w:sz w:val="30"/>
          <w:szCs w:val="30"/>
          <w:cs/>
        </w:rPr>
        <w:t>ที่</w:t>
      </w:r>
      <w:r w:rsidRPr="00C1160E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เข้า</w:t>
      </w:r>
      <w:r w:rsidRPr="00C1160E">
        <w:rPr>
          <w:rFonts w:ascii="Angsana New" w:hAnsi="Angsana New"/>
          <w:b/>
          <w:bCs/>
          <w:i/>
          <w:iCs/>
          <w:sz w:val="30"/>
          <w:szCs w:val="30"/>
          <w:cs/>
        </w:rPr>
        <w:t>ทำกับกิจการที่เกี่ยวข้องกัน</w:t>
      </w:r>
      <w:r w:rsidRPr="00C1160E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ในระหว่าง</w:t>
      </w:r>
      <w:r w:rsidR="00FF5C0A" w:rsidRPr="00C1160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งวด</w:t>
      </w:r>
      <w:r w:rsidR="0049602A" w:rsidRPr="00C1160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สาม</w:t>
      </w:r>
      <w:r w:rsidR="00367875" w:rsidRPr="00C1160E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เดือนสิ้นสุด</w:t>
      </w:r>
      <w:r w:rsidR="000A071F" w:rsidRPr="00C1160E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วันที่ </w:t>
      </w:r>
      <w:r w:rsidR="00BE7416" w:rsidRPr="00C1160E">
        <w:rPr>
          <w:rFonts w:ascii="Angsana New" w:hAnsi="Angsana New"/>
          <w:b/>
          <w:bCs/>
          <w:i/>
          <w:iCs/>
          <w:sz w:val="30"/>
          <w:szCs w:val="30"/>
        </w:rPr>
        <w:t>31</w:t>
      </w:r>
      <w:r w:rsidR="0049602A" w:rsidRPr="00C1160E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="0049602A" w:rsidRPr="00C1160E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มีนาคม </w:t>
      </w:r>
      <w:r w:rsidR="00BE7416" w:rsidRPr="00C1160E">
        <w:rPr>
          <w:rFonts w:ascii="Angsana New" w:hAnsi="Angsana New"/>
          <w:b/>
          <w:bCs/>
          <w:i/>
          <w:iCs/>
          <w:sz w:val="30"/>
          <w:szCs w:val="30"/>
        </w:rPr>
        <w:t>2569</w:t>
      </w:r>
    </w:p>
    <w:p w14:paraId="6BFAD8AF" w14:textId="77777777" w:rsidR="00C610CD" w:rsidRPr="00C1160E" w:rsidRDefault="00C610CD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B7CF00E" w14:textId="7F10CD40" w:rsidR="00CF6903" w:rsidRPr="00C1160E" w:rsidRDefault="00CF6903" w:rsidP="00CF69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900" w:hanging="360"/>
        <w:jc w:val="thaiDistribute"/>
        <w:rPr>
          <w:rFonts w:ascii="Angsana New" w:hAnsi="Angsana New"/>
          <w:i/>
          <w:iCs/>
          <w:sz w:val="30"/>
          <w:szCs w:val="30"/>
        </w:rPr>
      </w:pPr>
      <w:r w:rsidRPr="00C1160E">
        <w:rPr>
          <w:rFonts w:ascii="Angsana New" w:hAnsi="Angsana New"/>
          <w:i/>
          <w:iCs/>
          <w:sz w:val="30"/>
          <w:szCs w:val="30"/>
          <w:cs/>
        </w:rPr>
        <w:t>สัญญาให้คำปรึกษา</w:t>
      </w:r>
      <w:r w:rsidRPr="00C1160E">
        <w:rPr>
          <w:rFonts w:ascii="Angsana New" w:hAnsi="Angsana New" w:hint="cs"/>
          <w:i/>
          <w:iCs/>
          <w:sz w:val="30"/>
          <w:szCs w:val="30"/>
          <w:cs/>
        </w:rPr>
        <w:t>งานบริหารโครงการ งานควบคุมงานก่อสร้าง และ</w:t>
      </w:r>
      <w:r w:rsidRPr="00C1160E">
        <w:rPr>
          <w:rFonts w:ascii="Angsana New" w:hAnsi="Angsana New"/>
          <w:i/>
          <w:iCs/>
          <w:sz w:val="30"/>
          <w:szCs w:val="30"/>
          <w:cs/>
        </w:rPr>
        <w:t>งานศึกษาการวางแผนกลยุทธ์และการพัฒนาโครงการ</w:t>
      </w:r>
    </w:p>
    <w:p w14:paraId="31C3E57E" w14:textId="77777777" w:rsidR="001763AB" w:rsidRPr="00C1160E" w:rsidRDefault="001763AB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AD41D41" w14:textId="7C8DE822" w:rsidR="00DF6141" w:rsidRPr="00C1160E" w:rsidRDefault="00A80FB3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160E">
        <w:rPr>
          <w:rFonts w:ascii="Angsana New" w:eastAsiaTheme="minorEastAsia" w:hAnsi="Angsana New" w:hint="cs"/>
          <w:sz w:val="30"/>
          <w:szCs w:val="30"/>
          <w:cs/>
          <w:lang w:eastAsia="zh-CN"/>
        </w:rPr>
        <w:t>ในระหว่างงวด</w:t>
      </w:r>
      <w:r w:rsidR="0049602A" w:rsidRPr="00C1160E">
        <w:rPr>
          <w:rFonts w:ascii="Angsana New" w:eastAsiaTheme="minorEastAsia" w:hAnsi="Angsana New" w:hint="cs"/>
          <w:sz w:val="30"/>
          <w:szCs w:val="30"/>
          <w:cs/>
          <w:lang w:eastAsia="zh-CN"/>
        </w:rPr>
        <w:t>สาม</w:t>
      </w:r>
      <w:r w:rsidRPr="00C1160E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เดือนสิ้นสุด</w:t>
      </w:r>
      <w:r w:rsidR="000A071F" w:rsidRPr="00C1160E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วันที่ </w:t>
      </w:r>
      <w:r w:rsidR="00BE7416" w:rsidRPr="00C1160E">
        <w:rPr>
          <w:rFonts w:ascii="Angsana New" w:eastAsiaTheme="minorEastAsia" w:hAnsi="Angsana New"/>
          <w:sz w:val="30"/>
          <w:szCs w:val="30"/>
          <w:lang w:eastAsia="zh-CN"/>
        </w:rPr>
        <w:t>31</w:t>
      </w:r>
      <w:r w:rsidR="0049602A" w:rsidRPr="00C1160E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="0049602A" w:rsidRPr="00C1160E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มีนาคม </w:t>
      </w:r>
      <w:r w:rsidR="00BE7416" w:rsidRPr="00C1160E">
        <w:rPr>
          <w:rFonts w:ascii="Angsana New" w:eastAsiaTheme="minorEastAsia" w:hAnsi="Angsana New"/>
          <w:sz w:val="30"/>
          <w:szCs w:val="30"/>
          <w:lang w:eastAsia="zh-CN"/>
        </w:rPr>
        <w:t>2569</w:t>
      </w:r>
      <w:r w:rsidRPr="00C1160E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="00DF6141" w:rsidRPr="00C1160E">
        <w:rPr>
          <w:rFonts w:ascii="Angsana New" w:hAnsi="Angsana New"/>
          <w:sz w:val="30"/>
          <w:szCs w:val="30"/>
          <w:cs/>
        </w:rPr>
        <w:t>บริษัท</w:t>
      </w:r>
      <w:r w:rsidR="00416352" w:rsidRPr="00C1160E">
        <w:rPr>
          <w:rFonts w:ascii="Angsana New" w:hAnsi="Angsana New"/>
          <w:sz w:val="30"/>
          <w:szCs w:val="30"/>
          <w:cs/>
        </w:rPr>
        <w:t>ทำ</w:t>
      </w:r>
      <w:r w:rsidR="00113F3E" w:rsidRPr="00C1160E">
        <w:rPr>
          <w:rFonts w:ascii="Angsana New" w:hAnsi="Angsana New"/>
          <w:sz w:val="30"/>
          <w:szCs w:val="30"/>
          <w:cs/>
        </w:rPr>
        <w:t>สัญญาให้บริการที่ปรึกษาดำเนินงานบริหารโครงการ งานควบคุมงานก่อสร้าง และศึกษาการวางแผนกลยุทธ์และการพัฒนาโครงการ</w:t>
      </w:r>
      <w:r w:rsidR="00DF6141" w:rsidRPr="00C1160E">
        <w:rPr>
          <w:rFonts w:ascii="Angsana New" w:hAnsi="Angsana New"/>
          <w:sz w:val="30"/>
          <w:szCs w:val="30"/>
          <w:cs/>
        </w:rPr>
        <w:t>กับ</w:t>
      </w:r>
      <w:r w:rsidR="00CF5E53" w:rsidRPr="00C1160E">
        <w:rPr>
          <w:rFonts w:ascii="Angsana New" w:hAnsi="Angsana New"/>
          <w:sz w:val="30"/>
          <w:szCs w:val="30"/>
          <w:cs/>
        </w:rPr>
        <w:t xml:space="preserve">บริษัทย่อยหลายแห่ง </w:t>
      </w:r>
      <w:r w:rsidR="00DF6141" w:rsidRPr="00C1160E">
        <w:rPr>
          <w:rFonts w:ascii="Angsana New" w:hAnsi="Angsana New"/>
          <w:sz w:val="30"/>
          <w:szCs w:val="30"/>
          <w:cs/>
        </w:rPr>
        <w:t>เพื่อให้บริการที่ปรึกษาด้านการด</w:t>
      </w:r>
      <w:r w:rsidR="004F510E" w:rsidRPr="00C1160E">
        <w:rPr>
          <w:rFonts w:ascii="Angsana New" w:hAnsi="Angsana New"/>
          <w:sz w:val="30"/>
          <w:szCs w:val="30"/>
          <w:cs/>
        </w:rPr>
        <w:t>ำ</w:t>
      </w:r>
      <w:r w:rsidR="00DF6141" w:rsidRPr="00C1160E">
        <w:rPr>
          <w:rFonts w:ascii="Angsana New" w:hAnsi="Angsana New"/>
          <w:sz w:val="30"/>
          <w:szCs w:val="30"/>
          <w:cs/>
        </w:rPr>
        <w:t>เนินงานตามที่</w:t>
      </w:r>
      <w:r w:rsidR="002E0864" w:rsidRPr="00C1160E">
        <w:rPr>
          <w:rFonts w:ascii="Angsana New" w:hAnsi="Angsana New"/>
          <w:sz w:val="30"/>
          <w:szCs w:val="30"/>
          <w:cs/>
        </w:rPr>
        <w:t>กำ</w:t>
      </w:r>
      <w:r w:rsidR="00DF6141" w:rsidRPr="00C1160E">
        <w:rPr>
          <w:rFonts w:ascii="Angsana New" w:hAnsi="Angsana New"/>
          <w:sz w:val="30"/>
          <w:szCs w:val="30"/>
          <w:cs/>
        </w:rPr>
        <w:t>หนดขอบเขตไว้ในสัญญา ซึ่งบริษัทจะได้รับ</w:t>
      </w:r>
      <w:r w:rsidR="00113F3E" w:rsidRPr="00C1160E">
        <w:rPr>
          <w:rFonts w:ascii="Angsana New" w:hAnsi="Angsana New"/>
          <w:sz w:val="30"/>
          <w:szCs w:val="30"/>
          <w:cs/>
        </w:rPr>
        <w:t>ค่าบริการเป็นอัตราที่ตกลงกันไว้ใน</w:t>
      </w:r>
      <w:r w:rsidR="00DF6141" w:rsidRPr="00C1160E">
        <w:rPr>
          <w:rFonts w:ascii="Angsana New" w:hAnsi="Angsana New"/>
          <w:sz w:val="30"/>
          <w:szCs w:val="30"/>
          <w:cs/>
        </w:rPr>
        <w:t>สัญญา โดยปัจจุบันสัญญา</w:t>
      </w:r>
      <w:r w:rsidR="008065B6" w:rsidRPr="00C1160E">
        <w:rPr>
          <w:rFonts w:ascii="Angsana New" w:hAnsi="Angsana New" w:hint="cs"/>
          <w:sz w:val="30"/>
          <w:szCs w:val="30"/>
          <w:cs/>
        </w:rPr>
        <w:t>บางส่วน</w:t>
      </w:r>
      <w:r w:rsidR="00DF6141" w:rsidRPr="00C1160E">
        <w:rPr>
          <w:rFonts w:ascii="Angsana New" w:hAnsi="Angsana New"/>
          <w:sz w:val="30"/>
          <w:szCs w:val="30"/>
          <w:cs/>
        </w:rPr>
        <w:t>อยู่ในระหว่างลงนาม</w:t>
      </w:r>
    </w:p>
    <w:p w14:paraId="62BF7132" w14:textId="2EB46611" w:rsidR="00DA2786" w:rsidRPr="00C1160E" w:rsidRDefault="00DA27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450640F7" w14:textId="72A5EE9A" w:rsidR="003F35ED" w:rsidRPr="00C1160E" w:rsidRDefault="003F35ED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1160E">
        <w:rPr>
          <w:rFonts w:ascii="Angsana New" w:hAnsi="Angsana New"/>
          <w:i/>
          <w:iCs/>
          <w:sz w:val="30"/>
          <w:szCs w:val="30"/>
          <w:cs/>
        </w:rPr>
        <w:t>สัญญาให้คำปรึกษาเกี่ยวกับการดำเนินธุรกิจ</w:t>
      </w:r>
    </w:p>
    <w:p w14:paraId="53B43FF3" w14:textId="3BDF1F0C" w:rsidR="003F35ED" w:rsidRPr="00C1160E" w:rsidRDefault="003F35ED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254AF9C" w14:textId="5512E7B8" w:rsidR="002A113A" w:rsidRPr="00C1160E" w:rsidRDefault="0049602A" w:rsidP="002E53F2">
      <w:pPr>
        <w:tabs>
          <w:tab w:val="clear" w:pos="227"/>
          <w:tab w:val="clear" w:pos="454"/>
        </w:tabs>
        <w:ind w:left="540"/>
        <w:jc w:val="thaiDistribute"/>
        <w:rPr>
          <w:rFonts w:ascii="Angsana New" w:eastAsiaTheme="minorEastAsia" w:hAnsi="Angsana New"/>
          <w:spacing w:val="-4"/>
          <w:sz w:val="30"/>
          <w:szCs w:val="30"/>
          <w:lang w:eastAsia="zh-CN"/>
        </w:rPr>
      </w:pPr>
      <w:r w:rsidRPr="00C1160E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ในระหว่างงวดสามเดือนสิ้นสุดวันที่ </w:t>
      </w:r>
      <w:r w:rsidR="00BE7416" w:rsidRPr="00C1160E">
        <w:rPr>
          <w:rFonts w:ascii="Angsana New" w:eastAsiaTheme="minorEastAsia" w:hAnsi="Angsana New"/>
          <w:sz w:val="30"/>
          <w:szCs w:val="30"/>
          <w:lang w:eastAsia="zh-CN"/>
        </w:rPr>
        <w:t>31</w:t>
      </w:r>
      <w:r w:rsidRPr="00C1160E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Pr="00C1160E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มีนาคม </w:t>
      </w:r>
      <w:r w:rsidR="00BE7416" w:rsidRPr="00C1160E">
        <w:rPr>
          <w:rFonts w:ascii="Angsana New" w:eastAsiaTheme="minorEastAsia" w:hAnsi="Angsana New"/>
          <w:sz w:val="30"/>
          <w:szCs w:val="30"/>
          <w:lang w:eastAsia="zh-CN"/>
        </w:rPr>
        <w:t>2569</w:t>
      </w:r>
      <w:r w:rsidRPr="00C1160E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="002A113A" w:rsidRPr="00C1160E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>บริษัท</w:t>
      </w:r>
      <w:r w:rsidR="00AF2959" w:rsidRPr="00C1160E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>ทำสัญญา</w:t>
      </w:r>
      <w:r w:rsidR="002A113A" w:rsidRPr="00C1160E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ให้บริการบริหารธุรกิจและการให้คำปรึกษาเกี่ยวกับการดำเนินธุรกิจและการลงทุนกับบริษัทย่อยหลายแห่ง ซึ่งให้บริการให้คำปรึกษา คำแนะนำ </w:t>
      </w:r>
      <w:r w:rsidR="00AF2959" w:rsidRPr="00C1160E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>และ</w:t>
      </w:r>
      <w:r w:rsidR="002A113A" w:rsidRPr="00C1160E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>ประสานงาน</w:t>
      </w:r>
      <w:r w:rsidR="00AF2959" w:rsidRPr="00C1160E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>เกี่ยวกับการกำหนด</w:t>
      </w:r>
      <w:r w:rsidR="002A113A" w:rsidRPr="00C1160E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>นโยบาย</w:t>
      </w:r>
      <w:r w:rsidR="00AF2959" w:rsidRPr="00C1160E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ให้เป็นแนวทางตามมาตรฐานสากล </w:t>
      </w:r>
      <w:r w:rsidR="002A113A" w:rsidRPr="00C1160E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>การดำเนินธุรกิจ</w:t>
      </w:r>
      <w:r w:rsidR="00AF2959" w:rsidRPr="00C1160E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การหาแหล่งเงินทุน</w:t>
      </w:r>
      <w:r w:rsidR="002A113A" w:rsidRPr="00C1160E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และการลงทุน </w:t>
      </w:r>
      <w:r w:rsidR="00AF2959" w:rsidRPr="00C1160E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สัญญามีผลบังคับใช้เป็นระยะเวลา </w:t>
      </w:r>
      <w:r w:rsidR="00BE7416" w:rsidRPr="00C1160E">
        <w:rPr>
          <w:rFonts w:ascii="Angsana New" w:eastAsiaTheme="minorEastAsia" w:hAnsi="Angsana New"/>
          <w:spacing w:val="-4"/>
          <w:sz w:val="30"/>
          <w:szCs w:val="30"/>
          <w:lang w:eastAsia="zh-CN"/>
        </w:rPr>
        <w:t>1</w:t>
      </w:r>
      <w:r w:rsidR="00AF2959" w:rsidRPr="00C1160E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ปี เริ่มตั้งแต่วันที่ </w:t>
      </w:r>
      <w:r w:rsidR="00BE7416" w:rsidRPr="00C1160E">
        <w:rPr>
          <w:rFonts w:ascii="Angsana New" w:eastAsiaTheme="minorEastAsia" w:hAnsi="Angsana New"/>
          <w:spacing w:val="-4"/>
          <w:sz w:val="30"/>
          <w:szCs w:val="30"/>
          <w:lang w:eastAsia="zh-CN"/>
        </w:rPr>
        <w:t>1</w:t>
      </w:r>
      <w:r w:rsidR="00AF2959" w:rsidRPr="00C1160E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มกราคม </w:t>
      </w:r>
      <w:r w:rsidR="00BE7416" w:rsidRPr="00C1160E">
        <w:rPr>
          <w:rFonts w:ascii="Angsana New" w:eastAsiaTheme="minorEastAsia" w:hAnsi="Angsana New"/>
          <w:spacing w:val="-4"/>
          <w:sz w:val="30"/>
          <w:szCs w:val="30"/>
          <w:lang w:eastAsia="zh-CN"/>
        </w:rPr>
        <w:t>2569</w:t>
      </w:r>
      <w:r w:rsidR="00AF2959" w:rsidRPr="00C1160E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ถึงวันที่ </w:t>
      </w:r>
      <w:r w:rsidR="00BE7416" w:rsidRPr="00C1160E">
        <w:rPr>
          <w:rFonts w:ascii="Angsana New" w:eastAsiaTheme="minorEastAsia" w:hAnsi="Angsana New"/>
          <w:spacing w:val="-4"/>
          <w:sz w:val="30"/>
          <w:szCs w:val="30"/>
          <w:lang w:eastAsia="zh-CN"/>
        </w:rPr>
        <w:t>31</w:t>
      </w:r>
      <w:r w:rsidR="00AF2959" w:rsidRPr="00C1160E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ธันวาคม </w:t>
      </w:r>
      <w:r w:rsidR="00BE7416" w:rsidRPr="00C1160E">
        <w:rPr>
          <w:rFonts w:ascii="Angsana New" w:eastAsiaTheme="minorEastAsia" w:hAnsi="Angsana New"/>
          <w:spacing w:val="-4"/>
          <w:sz w:val="30"/>
          <w:szCs w:val="30"/>
          <w:lang w:eastAsia="zh-CN"/>
        </w:rPr>
        <w:t>2569</w:t>
      </w:r>
      <w:r w:rsidR="00AF2959" w:rsidRPr="00C1160E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</w:t>
      </w:r>
      <w:r w:rsidR="002A113A" w:rsidRPr="00C1160E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>บริษัทจะได้รับ</w:t>
      </w:r>
      <w:r w:rsidR="00AF2959" w:rsidRPr="00C1160E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>ค่าตอบแทน</w:t>
      </w:r>
      <w:r w:rsidR="002A113A" w:rsidRPr="00C1160E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>ในอัตราที่ตกลงกัน</w:t>
      </w:r>
      <w:r w:rsidR="00AF2959" w:rsidRPr="00C1160E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>ไว้ในสัญญา</w:t>
      </w:r>
      <w:r w:rsidR="002A113A" w:rsidRPr="00C1160E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โดยปัจจุบันสัญญาใหม่อยู่ในขั้นตอนการลงนาม</w:t>
      </w:r>
    </w:p>
    <w:p w14:paraId="32DEAEAE" w14:textId="77777777" w:rsidR="00BC3B36" w:rsidRPr="00C1160E" w:rsidRDefault="00BC3B36" w:rsidP="002E53F2">
      <w:pPr>
        <w:tabs>
          <w:tab w:val="clear" w:pos="227"/>
          <w:tab w:val="clear" w:pos="454"/>
        </w:tabs>
        <w:jc w:val="thaiDistribute"/>
        <w:rPr>
          <w:rFonts w:ascii="Angsana New" w:eastAsiaTheme="minorEastAsia" w:hAnsi="Angsana New"/>
          <w:sz w:val="30"/>
          <w:szCs w:val="30"/>
          <w:cs/>
          <w:lang w:eastAsia="zh-CN"/>
        </w:rPr>
      </w:pPr>
    </w:p>
    <w:p w14:paraId="7AC67FD8" w14:textId="190DFABB" w:rsidR="00F614BB" w:rsidRPr="00C1160E" w:rsidRDefault="00F614BB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1160E">
        <w:rPr>
          <w:rFonts w:ascii="Angsana New" w:hAnsi="Angsana New" w:hint="cs"/>
          <w:i/>
          <w:iCs/>
          <w:sz w:val="30"/>
          <w:szCs w:val="30"/>
          <w:cs/>
        </w:rPr>
        <w:t>สัญญาเงินให้กู้ยืมและกู้ยืมจากกิจการที่เกี่ยวข้องกัน</w:t>
      </w:r>
    </w:p>
    <w:p w14:paraId="77578E80" w14:textId="7502B557" w:rsidR="00F614BB" w:rsidRPr="00C1160E" w:rsidRDefault="00F614BB" w:rsidP="00935982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800EB3A" w14:textId="00F4DF8E" w:rsidR="00E86F7C" w:rsidRPr="00C1160E" w:rsidRDefault="00E86F7C" w:rsidP="002E53F2">
      <w:pPr>
        <w:ind w:left="540"/>
        <w:jc w:val="thaiDistribute"/>
        <w:rPr>
          <w:rFonts w:ascii="Angsana New" w:eastAsiaTheme="minorEastAsia" w:hAnsi="Angsana New"/>
          <w:sz w:val="30"/>
          <w:szCs w:val="30"/>
          <w:lang w:eastAsia="zh-CN"/>
        </w:rPr>
      </w:pPr>
      <w:r w:rsidRPr="00C1160E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บริษัททำสัญญาเงินให้กู้ยืมเงินและกู้ยืมเงินและบันทึกแก้ไขเพิ่มเติมกับบริษัทย่อยหลายแห่ง</w:t>
      </w:r>
      <w:r w:rsidRPr="00C1160E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C1160E">
        <w:rPr>
          <w:rFonts w:ascii="Angsana New" w:eastAsiaTheme="minorEastAsia" w:hAnsi="Angsana New" w:hint="cs"/>
          <w:sz w:val="30"/>
          <w:szCs w:val="30"/>
          <w:cs/>
          <w:lang w:eastAsia="zh-CN"/>
        </w:rPr>
        <w:t>โดยมีอัตราดอกเบี้ยเงินให้กู้ยืมร้อยละ</w:t>
      </w:r>
      <w:r w:rsidRPr="00C1160E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BE7416" w:rsidRPr="00C1160E">
        <w:rPr>
          <w:rFonts w:ascii="Angsana New" w:eastAsiaTheme="minorEastAsia" w:hAnsi="Angsana New"/>
          <w:sz w:val="30"/>
          <w:szCs w:val="30"/>
          <w:lang w:eastAsia="zh-CN"/>
        </w:rPr>
        <w:t>2</w:t>
      </w:r>
      <w:r w:rsidRPr="00C1160E">
        <w:rPr>
          <w:rFonts w:ascii="Angsana New" w:eastAsiaTheme="minorEastAsia" w:hAnsi="Angsana New"/>
          <w:sz w:val="30"/>
          <w:szCs w:val="30"/>
          <w:lang w:eastAsia="zh-CN"/>
        </w:rPr>
        <w:t>.</w:t>
      </w:r>
      <w:r w:rsidR="00BE7416" w:rsidRPr="00C1160E">
        <w:rPr>
          <w:rFonts w:ascii="Angsana New" w:eastAsiaTheme="minorEastAsia" w:hAnsi="Angsana New"/>
          <w:sz w:val="30"/>
          <w:szCs w:val="30"/>
          <w:lang w:eastAsia="zh-CN"/>
        </w:rPr>
        <w:t>95</w:t>
      </w:r>
      <w:r w:rsidRPr="00C1160E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Pr="00C1160E">
        <w:rPr>
          <w:rFonts w:ascii="Angsana New" w:eastAsiaTheme="minorEastAsia" w:hAnsi="Angsana New" w:hint="cs"/>
          <w:sz w:val="30"/>
          <w:szCs w:val="30"/>
          <w:cs/>
          <w:lang w:eastAsia="zh-CN"/>
        </w:rPr>
        <w:t>ต่อปี</w:t>
      </w:r>
      <w:r w:rsidRPr="00C1160E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C1160E">
        <w:rPr>
          <w:rFonts w:ascii="Angsana New" w:eastAsiaTheme="minorEastAsia" w:hAnsi="Angsana New" w:hint="cs"/>
          <w:sz w:val="30"/>
          <w:szCs w:val="30"/>
          <w:cs/>
          <w:lang w:eastAsia="zh-CN"/>
        </w:rPr>
        <w:t>และอัตราดอกเบี้ยเงินกู้ยืมจากบริษัทย่อยร้อยละ</w:t>
      </w:r>
      <w:r w:rsidRPr="00C1160E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BE7416" w:rsidRPr="00C1160E">
        <w:rPr>
          <w:rFonts w:ascii="Angsana New" w:eastAsiaTheme="minorEastAsia" w:hAnsi="Angsana New"/>
          <w:sz w:val="30"/>
          <w:szCs w:val="30"/>
          <w:lang w:eastAsia="zh-CN"/>
        </w:rPr>
        <w:t>1</w:t>
      </w:r>
      <w:r w:rsidRPr="00C1160E">
        <w:rPr>
          <w:rFonts w:ascii="Angsana New" w:eastAsiaTheme="minorEastAsia" w:hAnsi="Angsana New"/>
          <w:sz w:val="30"/>
          <w:szCs w:val="30"/>
          <w:lang w:eastAsia="zh-CN"/>
        </w:rPr>
        <w:t>.</w:t>
      </w:r>
      <w:r w:rsidR="00BE7416" w:rsidRPr="00C1160E">
        <w:rPr>
          <w:rFonts w:ascii="Angsana New" w:eastAsiaTheme="minorEastAsia" w:hAnsi="Angsana New"/>
          <w:sz w:val="30"/>
          <w:szCs w:val="30"/>
          <w:lang w:eastAsia="zh-CN"/>
        </w:rPr>
        <w:t>20</w:t>
      </w:r>
      <w:r w:rsidRPr="00C1160E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Pr="00C1160E">
        <w:rPr>
          <w:rFonts w:ascii="Angsana New" w:eastAsiaTheme="minorEastAsia" w:hAnsi="Angsana New" w:hint="cs"/>
          <w:sz w:val="30"/>
          <w:szCs w:val="30"/>
          <w:cs/>
          <w:lang w:eastAsia="zh-CN"/>
        </w:rPr>
        <w:t>ต่อปี</w:t>
      </w:r>
      <w:r w:rsidRPr="00C1160E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C1160E">
        <w:rPr>
          <w:rFonts w:ascii="Angsana New" w:eastAsiaTheme="minorEastAsia" w:hAnsi="Angsana New" w:hint="cs"/>
          <w:sz w:val="30"/>
          <w:szCs w:val="30"/>
          <w:cs/>
          <w:lang w:eastAsia="zh-CN"/>
        </w:rPr>
        <w:t>ทั้งนี้เงินกู้ยืมและเงินให้กู้ยืมกับบริษัทย่อยมีเงื่อนไขการรับชำระคืนเงินกู้เมื่อทวงถาม</w:t>
      </w:r>
    </w:p>
    <w:p w14:paraId="794C8FA5" w14:textId="77777777" w:rsidR="00E86F7C" w:rsidRPr="00C1160E" w:rsidRDefault="00E86F7C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595DCA05" w14:textId="79009EE1" w:rsidR="009236F0" w:rsidRPr="00C1160E" w:rsidRDefault="003E7DBF" w:rsidP="002E53F2">
      <w:pPr>
        <w:ind w:left="540"/>
        <w:jc w:val="thaiDistribute"/>
        <w:rPr>
          <w:rFonts w:ascii="Angsana New" w:eastAsiaTheme="minorEastAsia" w:hAnsi="Angsana New"/>
          <w:spacing w:val="-4"/>
          <w:sz w:val="30"/>
          <w:szCs w:val="30"/>
          <w:lang w:eastAsia="zh-CN"/>
        </w:rPr>
      </w:pPr>
      <w:r w:rsidRPr="00C1160E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ในระหว่างงวด</w:t>
      </w:r>
      <w:r w:rsidR="0049602A" w:rsidRPr="00C1160E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สาม</w:t>
      </w:r>
      <w:r w:rsidRPr="00C1160E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เดือนสิ้นสุดวันที่</w:t>
      </w:r>
      <w:r w:rsidRPr="00C1160E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</w:t>
      </w:r>
      <w:r w:rsidR="00BE7416" w:rsidRPr="00C1160E">
        <w:rPr>
          <w:rFonts w:ascii="Angsana New" w:eastAsiaTheme="minorEastAsia" w:hAnsi="Angsana New"/>
          <w:spacing w:val="-4"/>
          <w:sz w:val="30"/>
          <w:szCs w:val="30"/>
          <w:lang w:eastAsia="zh-CN"/>
        </w:rPr>
        <w:t>31</w:t>
      </w:r>
      <w:r w:rsidR="0049602A" w:rsidRPr="00C1160E">
        <w:rPr>
          <w:rFonts w:ascii="Angsana New" w:eastAsiaTheme="minorEastAsia" w:hAnsi="Angsana New"/>
          <w:spacing w:val="-4"/>
          <w:sz w:val="30"/>
          <w:szCs w:val="30"/>
          <w:lang w:eastAsia="zh-CN"/>
        </w:rPr>
        <w:t xml:space="preserve"> </w:t>
      </w:r>
      <w:r w:rsidR="0049602A" w:rsidRPr="00C1160E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 xml:space="preserve">มีนาคม </w:t>
      </w:r>
      <w:r w:rsidR="00BE7416" w:rsidRPr="00C1160E">
        <w:rPr>
          <w:rFonts w:ascii="Angsana New" w:eastAsiaTheme="minorEastAsia" w:hAnsi="Angsana New"/>
          <w:spacing w:val="-4"/>
          <w:sz w:val="30"/>
          <w:szCs w:val="30"/>
          <w:lang w:eastAsia="zh-CN"/>
        </w:rPr>
        <w:t>2569</w:t>
      </w:r>
      <w:r w:rsidRPr="00C1160E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</w:t>
      </w:r>
      <w:r w:rsidR="009236F0" w:rsidRPr="00C1160E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กลุ่มบริษัทปรับอัตราดอกเบี้ยเงินให้กู้ยืมเงินและ</w:t>
      </w:r>
      <w:r w:rsidR="008B09AC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เงิน</w:t>
      </w:r>
      <w:r w:rsidR="009236F0" w:rsidRPr="00C1160E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กู้ยืม</w:t>
      </w:r>
      <w:r w:rsidR="00A662E3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 xml:space="preserve">กับบริษัทย่อย </w:t>
      </w:r>
      <w:r w:rsidR="009236F0" w:rsidRPr="00C1160E">
        <w:rPr>
          <w:rFonts w:ascii="Angsana New" w:eastAsiaTheme="minorEastAsia" w:hAnsi="Angsana New" w:hint="cs"/>
          <w:spacing w:val="-6"/>
          <w:sz w:val="30"/>
          <w:szCs w:val="30"/>
          <w:cs/>
          <w:lang w:eastAsia="zh-CN"/>
        </w:rPr>
        <w:t>โดยมีอัตราดอกเบี้ยเงินให้กู้ยืมร้อยละ</w:t>
      </w:r>
      <w:r w:rsidR="009236F0" w:rsidRPr="00C1160E">
        <w:rPr>
          <w:rFonts w:ascii="Angsana New" w:eastAsiaTheme="minorEastAsia" w:hAnsi="Angsana New"/>
          <w:spacing w:val="-6"/>
          <w:sz w:val="30"/>
          <w:szCs w:val="30"/>
          <w:cs/>
          <w:lang w:eastAsia="zh-CN"/>
        </w:rPr>
        <w:t xml:space="preserve"> </w:t>
      </w:r>
      <w:r w:rsidR="00BE7416" w:rsidRPr="00C1160E">
        <w:rPr>
          <w:rFonts w:ascii="Angsana New" w:eastAsiaTheme="minorEastAsia" w:hAnsi="Angsana New" w:hint="cs"/>
          <w:spacing w:val="-6"/>
          <w:sz w:val="30"/>
          <w:szCs w:val="30"/>
          <w:lang w:eastAsia="zh-CN"/>
        </w:rPr>
        <w:t>3</w:t>
      </w:r>
      <w:r w:rsidR="005A0734" w:rsidRPr="00C1160E">
        <w:rPr>
          <w:rFonts w:ascii="Angsana New" w:eastAsiaTheme="minorEastAsia" w:hAnsi="Angsana New" w:hint="cs"/>
          <w:spacing w:val="-6"/>
          <w:sz w:val="30"/>
          <w:szCs w:val="30"/>
          <w:cs/>
          <w:lang w:eastAsia="zh-CN"/>
        </w:rPr>
        <w:t>.</w:t>
      </w:r>
      <w:r w:rsidR="00BE7416" w:rsidRPr="00C1160E">
        <w:rPr>
          <w:rFonts w:ascii="Angsana New" w:eastAsiaTheme="minorEastAsia" w:hAnsi="Angsana New" w:hint="cs"/>
          <w:spacing w:val="-6"/>
          <w:sz w:val="30"/>
          <w:szCs w:val="30"/>
          <w:lang w:eastAsia="zh-CN"/>
        </w:rPr>
        <w:t>05</w:t>
      </w:r>
      <w:r w:rsidR="0049602A" w:rsidRPr="00C1160E">
        <w:rPr>
          <w:rFonts w:ascii="Angsana New" w:eastAsiaTheme="minorEastAsia" w:hAnsi="Angsana New"/>
          <w:spacing w:val="-6"/>
          <w:sz w:val="30"/>
          <w:szCs w:val="30"/>
          <w:lang w:eastAsia="zh-CN"/>
        </w:rPr>
        <w:t xml:space="preserve"> </w:t>
      </w:r>
      <w:r w:rsidR="005A0734" w:rsidRPr="00C1160E">
        <w:rPr>
          <w:rFonts w:ascii="Angsana New" w:eastAsiaTheme="minorEastAsia" w:hAnsi="Angsana New"/>
          <w:spacing w:val="-6"/>
          <w:sz w:val="30"/>
          <w:szCs w:val="30"/>
          <w:lang w:eastAsia="zh-CN"/>
        </w:rPr>
        <w:t>-</w:t>
      </w:r>
      <w:r w:rsidR="0049602A" w:rsidRPr="00C1160E">
        <w:rPr>
          <w:rFonts w:ascii="Angsana New" w:eastAsiaTheme="minorEastAsia" w:hAnsi="Angsana New"/>
          <w:spacing w:val="-6"/>
          <w:sz w:val="30"/>
          <w:szCs w:val="30"/>
          <w:lang w:eastAsia="zh-CN"/>
        </w:rPr>
        <w:t xml:space="preserve"> </w:t>
      </w:r>
      <w:r w:rsidR="00BE7416" w:rsidRPr="00C1160E">
        <w:rPr>
          <w:rFonts w:ascii="Angsana New" w:eastAsiaTheme="minorEastAsia" w:hAnsi="Angsana New"/>
          <w:spacing w:val="-6"/>
          <w:sz w:val="30"/>
          <w:szCs w:val="30"/>
          <w:lang w:eastAsia="zh-CN"/>
        </w:rPr>
        <w:t>4</w:t>
      </w:r>
      <w:r w:rsidR="005A0734" w:rsidRPr="00C1160E">
        <w:rPr>
          <w:rFonts w:ascii="Angsana New" w:eastAsiaTheme="minorEastAsia" w:hAnsi="Angsana New"/>
          <w:spacing w:val="-6"/>
          <w:sz w:val="30"/>
          <w:szCs w:val="30"/>
          <w:lang w:eastAsia="zh-CN"/>
        </w:rPr>
        <w:t>.</w:t>
      </w:r>
      <w:r w:rsidR="00BE7416" w:rsidRPr="00C1160E">
        <w:rPr>
          <w:rFonts w:ascii="Angsana New" w:eastAsiaTheme="minorEastAsia" w:hAnsi="Angsana New"/>
          <w:spacing w:val="-6"/>
          <w:sz w:val="30"/>
          <w:szCs w:val="30"/>
          <w:lang w:eastAsia="zh-CN"/>
        </w:rPr>
        <w:t>48</w:t>
      </w:r>
      <w:r w:rsidR="005A0734" w:rsidRPr="00C1160E">
        <w:rPr>
          <w:rFonts w:ascii="Angsana New" w:eastAsiaTheme="minorEastAsia" w:hAnsi="Angsana New"/>
          <w:spacing w:val="-6"/>
          <w:sz w:val="30"/>
          <w:szCs w:val="30"/>
          <w:lang w:eastAsia="zh-CN"/>
        </w:rPr>
        <w:t xml:space="preserve"> </w:t>
      </w:r>
      <w:r w:rsidR="009236F0" w:rsidRPr="00C1160E">
        <w:rPr>
          <w:rFonts w:ascii="Angsana New" w:eastAsiaTheme="minorEastAsia" w:hAnsi="Angsana New" w:hint="cs"/>
          <w:spacing w:val="-6"/>
          <w:sz w:val="30"/>
          <w:szCs w:val="30"/>
          <w:cs/>
          <w:lang w:eastAsia="zh-CN"/>
        </w:rPr>
        <w:t>ต่อปี</w:t>
      </w:r>
      <w:r w:rsidR="009236F0" w:rsidRPr="00C1160E">
        <w:rPr>
          <w:rFonts w:ascii="Angsana New" w:eastAsiaTheme="minorEastAsia" w:hAnsi="Angsana New"/>
          <w:spacing w:val="-6"/>
          <w:sz w:val="30"/>
          <w:szCs w:val="30"/>
          <w:cs/>
          <w:lang w:eastAsia="zh-CN"/>
        </w:rPr>
        <w:t xml:space="preserve"> </w:t>
      </w:r>
      <w:r w:rsidR="009236F0" w:rsidRPr="00C1160E">
        <w:rPr>
          <w:rFonts w:ascii="Angsana New" w:eastAsiaTheme="minorEastAsia" w:hAnsi="Angsana New" w:hint="cs"/>
          <w:spacing w:val="-6"/>
          <w:sz w:val="30"/>
          <w:szCs w:val="30"/>
          <w:cs/>
          <w:lang w:eastAsia="zh-CN"/>
        </w:rPr>
        <w:t>และอัตราดอกเบี้ยเงินกู้ยืมร้อยละ</w:t>
      </w:r>
      <w:r w:rsidR="009236F0" w:rsidRPr="00C1160E">
        <w:rPr>
          <w:rFonts w:ascii="Angsana New" w:eastAsiaTheme="minorEastAsia" w:hAnsi="Angsana New"/>
          <w:spacing w:val="-6"/>
          <w:sz w:val="30"/>
          <w:szCs w:val="30"/>
          <w:cs/>
          <w:lang w:eastAsia="zh-CN"/>
        </w:rPr>
        <w:t xml:space="preserve"> </w:t>
      </w:r>
      <w:r w:rsidR="00BE7416" w:rsidRPr="00C1160E">
        <w:rPr>
          <w:rFonts w:ascii="Angsana New" w:eastAsiaTheme="minorEastAsia" w:hAnsi="Angsana New"/>
          <w:spacing w:val="-6"/>
          <w:sz w:val="30"/>
          <w:szCs w:val="30"/>
          <w:lang w:eastAsia="zh-CN"/>
        </w:rPr>
        <w:t>1</w:t>
      </w:r>
      <w:r w:rsidR="00992745" w:rsidRPr="00C1160E">
        <w:rPr>
          <w:rFonts w:ascii="Angsana New" w:eastAsiaTheme="minorEastAsia" w:hAnsi="Angsana New"/>
          <w:spacing w:val="-6"/>
          <w:sz w:val="30"/>
          <w:szCs w:val="30"/>
          <w:lang w:eastAsia="zh-CN"/>
        </w:rPr>
        <w:t>.</w:t>
      </w:r>
      <w:r w:rsidR="00BE7416" w:rsidRPr="00C1160E">
        <w:rPr>
          <w:rFonts w:ascii="Angsana New" w:eastAsiaTheme="minorEastAsia" w:hAnsi="Angsana New"/>
          <w:spacing w:val="-6"/>
          <w:sz w:val="30"/>
          <w:szCs w:val="30"/>
          <w:lang w:eastAsia="zh-CN"/>
        </w:rPr>
        <w:t>43</w:t>
      </w:r>
      <w:r w:rsidR="00992745" w:rsidRPr="00C1160E">
        <w:rPr>
          <w:rFonts w:ascii="Angsana New" w:eastAsiaTheme="minorEastAsia" w:hAnsi="Angsana New"/>
          <w:spacing w:val="-6"/>
          <w:sz w:val="30"/>
          <w:szCs w:val="30"/>
          <w:lang w:eastAsia="zh-CN"/>
        </w:rPr>
        <w:t xml:space="preserve"> </w:t>
      </w:r>
      <w:r w:rsidR="009236F0" w:rsidRPr="00C1160E">
        <w:rPr>
          <w:rFonts w:ascii="Angsana New" w:eastAsiaTheme="minorEastAsia" w:hAnsi="Angsana New" w:hint="cs"/>
          <w:spacing w:val="-6"/>
          <w:sz w:val="30"/>
          <w:szCs w:val="30"/>
          <w:cs/>
          <w:lang w:eastAsia="zh-CN"/>
        </w:rPr>
        <w:t>ต่อปี</w:t>
      </w:r>
    </w:p>
    <w:p w14:paraId="1DA746A7" w14:textId="754423AC" w:rsidR="00F02A71" w:rsidRDefault="00F02A71" w:rsidP="0049602A">
      <w:pPr>
        <w:ind w:left="540"/>
        <w:jc w:val="thaiDistribute"/>
        <w:rPr>
          <w:rFonts w:ascii="Angsana New" w:eastAsiaTheme="minorEastAsia" w:hAnsi="Angsana New"/>
          <w:sz w:val="30"/>
          <w:szCs w:val="30"/>
          <w:cs/>
          <w:lang w:eastAsia="zh-CN"/>
        </w:rPr>
      </w:pPr>
    </w:p>
    <w:p w14:paraId="701E113F" w14:textId="751C7548" w:rsidR="008670C1" w:rsidRDefault="009236F0" w:rsidP="008670C1">
      <w:pPr>
        <w:ind w:left="540"/>
        <w:jc w:val="thaiDistribute"/>
        <w:rPr>
          <w:rFonts w:ascii="Angsana New" w:eastAsiaTheme="minorEastAsia" w:hAnsi="Angsana New"/>
          <w:spacing w:val="-4"/>
          <w:sz w:val="30"/>
          <w:szCs w:val="30"/>
          <w:lang w:eastAsia="zh-CN"/>
        </w:rPr>
      </w:pPr>
      <w:r w:rsidRPr="00C1160E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เมื่อวันที่</w:t>
      </w:r>
      <w:r w:rsidRPr="00C1160E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BE7416" w:rsidRPr="00C1160E">
        <w:rPr>
          <w:rFonts w:ascii="Angsana New" w:eastAsiaTheme="minorEastAsia" w:hAnsi="Angsana New"/>
          <w:sz w:val="30"/>
          <w:szCs w:val="30"/>
          <w:lang w:eastAsia="zh-CN"/>
        </w:rPr>
        <w:t>31</w:t>
      </w:r>
      <w:r w:rsidR="00AC526E" w:rsidRPr="00C1160E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="00AC526E" w:rsidRPr="00C1160E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มีนาคม </w:t>
      </w:r>
      <w:r w:rsidR="00BE7416" w:rsidRPr="00C1160E">
        <w:rPr>
          <w:rFonts w:ascii="Angsana New" w:eastAsiaTheme="minorEastAsia" w:hAnsi="Angsana New"/>
          <w:sz w:val="30"/>
          <w:szCs w:val="30"/>
          <w:lang w:eastAsia="zh-CN"/>
        </w:rPr>
        <w:t>2569</w:t>
      </w:r>
      <w:r w:rsidR="00AC526E" w:rsidRPr="00C1160E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</w:t>
      </w:r>
      <w:r w:rsidRPr="00C1160E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บริษัทได้ออกหนังสือไม่เรียกชำระคืนเงินให้กู้ยืม</w:t>
      </w:r>
      <w:r w:rsidR="005A0ECA" w:rsidRPr="00C1160E">
        <w:rPr>
          <w:rFonts w:ascii="Angsana New" w:eastAsiaTheme="minorEastAsia" w:hAnsi="Angsana New" w:hint="cs"/>
          <w:sz w:val="30"/>
          <w:szCs w:val="30"/>
          <w:cs/>
          <w:lang w:eastAsia="zh-CN"/>
        </w:rPr>
        <w:t>ทั้งหมด</w:t>
      </w:r>
      <w:r w:rsidRPr="00C1160E">
        <w:rPr>
          <w:rFonts w:ascii="Angsana New" w:eastAsiaTheme="minorEastAsia" w:hAnsi="Angsana New" w:hint="cs"/>
          <w:sz w:val="30"/>
          <w:szCs w:val="30"/>
          <w:cs/>
          <w:lang w:eastAsia="zh-CN"/>
        </w:rPr>
        <w:t>จากบริษัทย่อย</w:t>
      </w:r>
      <w:r w:rsidR="00D018B1" w:rsidRPr="00C1160E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</w:t>
      </w:r>
      <w:r w:rsidR="00BE7416" w:rsidRPr="00C1160E">
        <w:rPr>
          <w:rFonts w:ascii="Angsana New" w:eastAsiaTheme="minorEastAsia" w:hAnsi="Angsana New"/>
          <w:sz w:val="30"/>
          <w:szCs w:val="30"/>
          <w:lang w:eastAsia="zh-CN"/>
        </w:rPr>
        <w:t>23</w:t>
      </w:r>
      <w:r w:rsidRPr="00C1160E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Pr="00C1160E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</w:t>
      </w:r>
      <w:r w:rsidR="005F6F3B" w:rsidRPr="00C1160E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="005F6F3B" w:rsidRPr="00C1160E">
        <w:rPr>
          <w:rFonts w:ascii="Angsana New" w:eastAsiaTheme="minorEastAsia" w:hAnsi="Angsana New" w:hint="cs"/>
          <w:sz w:val="30"/>
          <w:szCs w:val="30"/>
          <w:cs/>
          <w:lang w:eastAsia="zh-CN"/>
        </w:rPr>
        <w:t>และไม่เรียกชำระคืนเงินให้กู้ยืม</w:t>
      </w:r>
      <w:r w:rsidR="00467C98" w:rsidRPr="00C1160E">
        <w:rPr>
          <w:rFonts w:ascii="Angsana New" w:eastAsiaTheme="minorEastAsia" w:hAnsi="Angsana New" w:hint="cs"/>
          <w:sz w:val="30"/>
          <w:szCs w:val="30"/>
          <w:cs/>
          <w:lang w:eastAsia="zh-CN"/>
        </w:rPr>
        <w:t>จาก</w:t>
      </w:r>
      <w:r w:rsidR="009F3A1B" w:rsidRPr="00C1160E">
        <w:rPr>
          <w:rFonts w:ascii="Angsana New" w:eastAsiaTheme="minorEastAsia" w:hAnsi="Angsana New" w:hint="cs"/>
          <w:sz w:val="30"/>
          <w:szCs w:val="30"/>
          <w:cs/>
          <w:lang w:eastAsia="zh-CN"/>
        </w:rPr>
        <w:t>กิจ</w:t>
      </w:r>
      <w:r w:rsidR="00467C98" w:rsidRPr="00C1160E">
        <w:rPr>
          <w:rFonts w:ascii="Angsana New" w:eastAsiaTheme="minorEastAsia" w:hAnsi="Angsana New" w:hint="cs"/>
          <w:sz w:val="30"/>
          <w:szCs w:val="30"/>
          <w:cs/>
          <w:lang w:eastAsia="zh-CN"/>
        </w:rPr>
        <w:t>การร่วมค้าแห่งหนึ่ง</w:t>
      </w:r>
      <w:r w:rsidRPr="00C1160E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C1160E">
        <w:rPr>
          <w:rFonts w:ascii="Angsana New" w:eastAsiaTheme="minorEastAsia" w:hAnsi="Angsana New" w:hint="cs"/>
          <w:sz w:val="30"/>
          <w:szCs w:val="30"/>
          <w:cs/>
          <w:lang w:eastAsia="zh-CN"/>
        </w:rPr>
        <w:t>ภายในรอบระยะเวลา</w:t>
      </w:r>
      <w:r w:rsidRPr="00C1160E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BE7416" w:rsidRPr="00C1160E">
        <w:rPr>
          <w:rFonts w:ascii="Angsana New" w:eastAsiaTheme="minorEastAsia" w:hAnsi="Angsana New"/>
          <w:sz w:val="30"/>
          <w:szCs w:val="30"/>
          <w:lang w:eastAsia="zh-CN"/>
        </w:rPr>
        <w:t>12</w:t>
      </w:r>
      <w:r w:rsidRPr="00C1160E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Pr="00C1160E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เดือน</w:t>
      </w:r>
      <w:r w:rsidRPr="00C1160E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C1160E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เงินให้กู้ยืมดังกล่าว</w:t>
      </w:r>
      <w:r w:rsidR="00D018B1" w:rsidRPr="00C1160E">
        <w:rPr>
          <w:rFonts w:ascii="Angsana New" w:eastAsiaTheme="minorEastAsia" w:hAnsi="Angsana New"/>
          <w:sz w:val="30"/>
          <w:szCs w:val="30"/>
          <w:cs/>
          <w:lang w:eastAsia="zh-CN"/>
        </w:rPr>
        <w:br/>
      </w:r>
      <w:r w:rsidRPr="00C1160E">
        <w:rPr>
          <w:rFonts w:ascii="Angsana New" w:eastAsiaTheme="minorEastAsia" w:hAnsi="Angsana New" w:hint="cs"/>
          <w:sz w:val="30"/>
          <w:szCs w:val="30"/>
          <w:cs/>
          <w:lang w:eastAsia="zh-CN"/>
        </w:rPr>
        <w:t>ถูกจัดประเภทเป็นสินทรัพย์ไม่หมุนเวียน</w:t>
      </w:r>
      <w:r w:rsidRPr="00C1160E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C1160E">
        <w:rPr>
          <w:rFonts w:ascii="Angsana New" w:eastAsiaTheme="minorEastAsia" w:hAnsi="Angsana New" w:hint="cs"/>
          <w:sz w:val="30"/>
          <w:szCs w:val="30"/>
          <w:cs/>
          <w:lang w:eastAsia="zh-CN"/>
        </w:rPr>
        <w:t>ณ</w:t>
      </w:r>
      <w:r w:rsidRPr="00C1160E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C1160E">
        <w:rPr>
          <w:rFonts w:ascii="Angsana New" w:eastAsiaTheme="minorEastAsia" w:hAnsi="Angsana New" w:hint="cs"/>
          <w:sz w:val="30"/>
          <w:szCs w:val="30"/>
          <w:cs/>
          <w:lang w:eastAsia="zh-CN"/>
        </w:rPr>
        <w:t>วันที่</w:t>
      </w:r>
      <w:r w:rsidRPr="00C1160E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BE7416" w:rsidRPr="00C1160E">
        <w:rPr>
          <w:rFonts w:ascii="Angsana New" w:eastAsiaTheme="minorEastAsia" w:hAnsi="Angsana New"/>
          <w:sz w:val="30"/>
          <w:szCs w:val="30"/>
          <w:lang w:eastAsia="zh-CN"/>
        </w:rPr>
        <w:t>31</w:t>
      </w:r>
      <w:r w:rsidR="005A363A" w:rsidRPr="00C1160E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="005A363A" w:rsidRPr="00C1160E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มีนาคม </w:t>
      </w:r>
      <w:r w:rsidR="00BE7416" w:rsidRPr="00C1160E">
        <w:rPr>
          <w:rFonts w:ascii="Angsana New" w:eastAsiaTheme="minorEastAsia" w:hAnsi="Angsana New"/>
          <w:sz w:val="30"/>
          <w:szCs w:val="30"/>
          <w:lang w:eastAsia="zh-CN"/>
        </w:rPr>
        <w:t>2569</w:t>
      </w:r>
      <w:r w:rsidR="005A363A" w:rsidRPr="00C1160E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</w:t>
      </w:r>
      <w:r w:rsidRPr="00C1160E">
        <w:rPr>
          <w:rFonts w:ascii="Angsana New" w:eastAsiaTheme="minorEastAsia" w:hAnsi="Angsana New" w:hint="cs"/>
          <w:sz w:val="30"/>
          <w:szCs w:val="30"/>
          <w:cs/>
          <w:lang w:eastAsia="zh-CN"/>
        </w:rPr>
        <w:t>และในวันเดียวกัน</w:t>
      </w:r>
      <w:r w:rsidRPr="00C1160E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C1160E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บริษัทย่อย</w:t>
      </w:r>
      <w:r w:rsidRPr="00C1160E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BE7416" w:rsidRPr="00C1160E">
        <w:rPr>
          <w:rFonts w:ascii="Angsana New" w:eastAsiaTheme="minorEastAsia" w:hAnsi="Angsana New"/>
          <w:sz w:val="30"/>
          <w:szCs w:val="30"/>
          <w:lang w:eastAsia="zh-CN"/>
        </w:rPr>
        <w:t>6</w:t>
      </w:r>
      <w:r w:rsidRPr="00C1160E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Pr="00C1160E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บริษัทได้ออกหนังสือไม่เรียกชำระคืนเงินให้กู้ยืมแก่</w:t>
      </w:r>
      <w:r w:rsidRPr="00C1160E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บริษัทภายในรอบระยะเวลา</w:t>
      </w:r>
      <w:r w:rsidRPr="00C1160E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</w:t>
      </w:r>
      <w:r w:rsidR="00BE7416" w:rsidRPr="00C1160E">
        <w:rPr>
          <w:rFonts w:ascii="Angsana New" w:eastAsiaTheme="minorEastAsia" w:hAnsi="Angsana New"/>
          <w:spacing w:val="-4"/>
          <w:sz w:val="30"/>
          <w:szCs w:val="30"/>
          <w:lang w:eastAsia="zh-CN"/>
        </w:rPr>
        <w:t>12</w:t>
      </w:r>
      <w:r w:rsidRPr="00C1160E">
        <w:rPr>
          <w:rFonts w:ascii="Angsana New" w:eastAsiaTheme="minorEastAsia" w:hAnsi="Angsana New"/>
          <w:spacing w:val="-4"/>
          <w:sz w:val="30"/>
          <w:szCs w:val="30"/>
          <w:lang w:eastAsia="zh-CN"/>
        </w:rPr>
        <w:t xml:space="preserve"> </w:t>
      </w:r>
      <w:r w:rsidRPr="00C1160E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เดือน</w:t>
      </w:r>
      <w:r w:rsidRPr="00C1160E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</w:t>
      </w:r>
      <w:r w:rsidRPr="00C1160E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เงินกู้ยืมดังกล่าวถูกจัดประเภทเป็นหนี้สินไม่หมุนเวียน</w:t>
      </w:r>
      <w:r w:rsidRPr="00C1160E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</w:t>
      </w:r>
      <w:r w:rsidRPr="00C1160E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ณ</w:t>
      </w:r>
      <w:r w:rsidRPr="00C1160E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</w:t>
      </w:r>
      <w:r w:rsidRPr="00C1160E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วันที่</w:t>
      </w:r>
      <w:r w:rsidRPr="00C1160E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</w:t>
      </w:r>
      <w:r w:rsidR="00BE7416" w:rsidRPr="00C1160E">
        <w:rPr>
          <w:rFonts w:ascii="Angsana New" w:eastAsiaTheme="minorEastAsia" w:hAnsi="Angsana New"/>
          <w:spacing w:val="-4"/>
          <w:sz w:val="30"/>
          <w:szCs w:val="30"/>
          <w:lang w:eastAsia="zh-CN"/>
        </w:rPr>
        <w:t>31</w:t>
      </w:r>
      <w:r w:rsidR="0049602A" w:rsidRPr="00C1160E">
        <w:rPr>
          <w:rFonts w:ascii="Angsana New" w:eastAsiaTheme="minorEastAsia" w:hAnsi="Angsana New"/>
          <w:spacing w:val="-4"/>
          <w:sz w:val="30"/>
          <w:szCs w:val="30"/>
          <w:lang w:eastAsia="zh-CN"/>
        </w:rPr>
        <w:t xml:space="preserve"> </w:t>
      </w:r>
      <w:r w:rsidR="0049602A" w:rsidRPr="00C1160E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 xml:space="preserve">มีนาคม </w:t>
      </w:r>
      <w:r w:rsidR="00BE7416" w:rsidRPr="00C1160E">
        <w:rPr>
          <w:rFonts w:ascii="Angsana New" w:eastAsiaTheme="minorEastAsia" w:hAnsi="Angsana New"/>
          <w:spacing w:val="-4"/>
          <w:sz w:val="30"/>
          <w:szCs w:val="30"/>
          <w:lang w:eastAsia="zh-CN"/>
        </w:rPr>
        <w:t>2569</w:t>
      </w:r>
    </w:p>
    <w:p w14:paraId="6F1AFE4B" w14:textId="7F2CAE0C" w:rsidR="00B406B1" w:rsidRPr="00C1160E" w:rsidRDefault="00B406B1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1160E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ภาระผูกพันที่มีกับบุคคลหรือกิจการที่เกี่ยวข้องกัน</w:t>
      </w:r>
    </w:p>
    <w:p w14:paraId="3586DD8F" w14:textId="77777777" w:rsidR="00B406B1" w:rsidRPr="00C1160E" w:rsidRDefault="00B406B1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2"/>
        <w:gridCol w:w="1349"/>
        <w:gridCol w:w="247"/>
        <w:gridCol w:w="1462"/>
      </w:tblGrid>
      <w:tr w:rsidR="00C22C25" w:rsidRPr="00C1160E" w14:paraId="583C39B6" w14:textId="77777777" w:rsidTr="00AF2174">
        <w:trPr>
          <w:cantSplit/>
          <w:trHeight w:val="420"/>
          <w:tblHeader/>
        </w:trPr>
        <w:tc>
          <w:tcPr>
            <w:tcW w:w="3318" w:type="pct"/>
          </w:tcPr>
          <w:p w14:paraId="5611130E" w14:textId="77777777" w:rsidR="00C22C25" w:rsidRPr="00C1160E" w:rsidRDefault="00C22C25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6814D9EC" w14:textId="39127596" w:rsidR="00C22C25" w:rsidRPr="00C1160E" w:rsidRDefault="00370AE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116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0A071F" w:rsidRPr="00C116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="00B1711C" w:rsidRPr="00C116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E7416" w:rsidRPr="00C116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49602A" w:rsidRPr="00C116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9602A" w:rsidRPr="00C1160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BE7416" w:rsidRPr="00C116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742" w:type="pct"/>
          </w:tcPr>
          <w:p w14:paraId="02F92AC6" w14:textId="77777777" w:rsidR="00C22C25" w:rsidRPr="00C1160E" w:rsidRDefault="00C22C2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BEAA0F5" w14:textId="77777777" w:rsidR="00C22C25" w:rsidRPr="00C1160E" w:rsidRDefault="00C22C2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16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" w:type="pct"/>
          </w:tcPr>
          <w:p w14:paraId="632DA53B" w14:textId="77777777" w:rsidR="00C22C25" w:rsidRPr="00C1160E" w:rsidRDefault="00C22C2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</w:tcPr>
          <w:p w14:paraId="6928AB30" w14:textId="02048682" w:rsidR="00C22C25" w:rsidRPr="00C1160E" w:rsidRDefault="00C22C2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16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394B34" w:rsidRPr="00C1160E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C116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22C25" w:rsidRPr="00C1160E" w14:paraId="644F10C1" w14:textId="77777777" w:rsidTr="00AF2174">
        <w:trPr>
          <w:cantSplit/>
          <w:trHeight w:val="420"/>
          <w:tblHeader/>
        </w:trPr>
        <w:tc>
          <w:tcPr>
            <w:tcW w:w="3318" w:type="pct"/>
          </w:tcPr>
          <w:p w14:paraId="197EDCD4" w14:textId="77777777" w:rsidR="00C22C25" w:rsidRPr="00C1160E" w:rsidRDefault="00C22C25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82" w:type="pct"/>
            <w:gridSpan w:val="3"/>
          </w:tcPr>
          <w:p w14:paraId="32EA5F19" w14:textId="77777777" w:rsidR="00C22C25" w:rsidRPr="00C1160E" w:rsidRDefault="00C22C2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160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22C25" w:rsidRPr="00C1160E" w14:paraId="15FD2D6F" w14:textId="77777777" w:rsidTr="00AF2174">
        <w:trPr>
          <w:trHeight w:val="420"/>
        </w:trPr>
        <w:tc>
          <w:tcPr>
            <w:tcW w:w="3318" w:type="pct"/>
          </w:tcPr>
          <w:p w14:paraId="4842B1AD" w14:textId="77777777" w:rsidR="00C22C25" w:rsidRPr="00C1160E" w:rsidRDefault="00C22C2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1160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42" w:type="pct"/>
          </w:tcPr>
          <w:p w14:paraId="41A71376" w14:textId="77777777" w:rsidR="00C22C25" w:rsidRPr="00C1160E" w:rsidRDefault="00C22C25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41A278FF" w14:textId="77777777" w:rsidR="00C22C25" w:rsidRPr="00C1160E" w:rsidRDefault="00C22C25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4" w:type="pct"/>
          </w:tcPr>
          <w:p w14:paraId="1108B464" w14:textId="77777777" w:rsidR="00C22C25" w:rsidRPr="00C1160E" w:rsidRDefault="00C22C25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22C25" w:rsidRPr="00C1160E" w14:paraId="0FD3F4B9" w14:textId="77777777" w:rsidTr="00DC0612">
        <w:trPr>
          <w:trHeight w:val="420"/>
        </w:trPr>
        <w:tc>
          <w:tcPr>
            <w:tcW w:w="3318" w:type="pct"/>
          </w:tcPr>
          <w:p w14:paraId="2CC4AB48" w14:textId="77777777" w:rsidR="00C22C25" w:rsidRPr="00C1160E" w:rsidRDefault="00C22C2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MS Mincho" w:hAnsi="Angsana New"/>
                <w:sz w:val="30"/>
                <w:szCs w:val="30"/>
              </w:rPr>
            </w:pPr>
            <w:r w:rsidRPr="00C1160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742" w:type="pct"/>
            <w:shd w:val="clear" w:color="auto" w:fill="FFFFFF"/>
          </w:tcPr>
          <w:p w14:paraId="0FEBA63A" w14:textId="77777777" w:rsidR="00C22C25" w:rsidRPr="00C1160E" w:rsidRDefault="00C22C25" w:rsidP="002E53F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6" w:type="pct"/>
          </w:tcPr>
          <w:p w14:paraId="5E54B3F8" w14:textId="77777777" w:rsidR="00C22C25" w:rsidRPr="00C1160E" w:rsidRDefault="00C22C2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</w:tcPr>
          <w:p w14:paraId="72891412" w14:textId="77777777" w:rsidR="00C22C25" w:rsidRPr="00C1160E" w:rsidRDefault="00C22C2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0E17" w:rsidRPr="00C1160E" w14:paraId="7E28BC4C" w14:textId="77777777" w:rsidTr="00AF2174">
        <w:trPr>
          <w:trHeight w:val="420"/>
        </w:trPr>
        <w:tc>
          <w:tcPr>
            <w:tcW w:w="3318" w:type="pct"/>
          </w:tcPr>
          <w:p w14:paraId="51600C30" w14:textId="1B94B5E7" w:rsidR="00C70E17" w:rsidRPr="00C1160E" w:rsidRDefault="0012012D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1160E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742" w:type="pct"/>
            <w:shd w:val="clear" w:color="auto" w:fill="FFFFFF"/>
          </w:tcPr>
          <w:p w14:paraId="6CC06301" w14:textId="33A2F8BA" w:rsidR="00C70E17" w:rsidRPr="00C1160E" w:rsidRDefault="00BE7416" w:rsidP="002E53F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C1160E">
              <w:rPr>
                <w:rFonts w:ascii="Angsana New" w:hAnsi="Angsana New"/>
                <w:sz w:val="30"/>
                <w:szCs w:val="30"/>
                <w:lang w:eastAsia="zh-CN"/>
              </w:rPr>
              <w:t>4</w:t>
            </w:r>
            <w:r w:rsidR="00A53F54" w:rsidRPr="00C1160E">
              <w:rPr>
                <w:rFonts w:ascii="Angsana New" w:hAnsi="Angsana New"/>
                <w:sz w:val="30"/>
                <w:szCs w:val="30"/>
                <w:lang w:eastAsia="zh-CN"/>
              </w:rPr>
              <w:t>,</w:t>
            </w:r>
            <w:r w:rsidRPr="00C1160E">
              <w:rPr>
                <w:rFonts w:ascii="Angsana New" w:hAnsi="Angsana New"/>
                <w:sz w:val="30"/>
                <w:szCs w:val="30"/>
                <w:lang w:eastAsia="zh-CN"/>
              </w:rPr>
              <w:t>368</w:t>
            </w:r>
          </w:p>
        </w:tc>
        <w:tc>
          <w:tcPr>
            <w:tcW w:w="136" w:type="pct"/>
          </w:tcPr>
          <w:p w14:paraId="2BA307D7" w14:textId="77777777" w:rsidR="00C70E17" w:rsidRPr="00C1160E" w:rsidRDefault="00C70E17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</w:tcPr>
          <w:p w14:paraId="28707AEE" w14:textId="6FF2934C" w:rsidR="00C70E17" w:rsidRPr="00C1160E" w:rsidRDefault="00BE7416" w:rsidP="0038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160E">
              <w:rPr>
                <w:rFonts w:ascii="Angsana New" w:hAnsi="Angsana New"/>
                <w:sz w:val="30"/>
                <w:szCs w:val="30"/>
              </w:rPr>
              <w:t>398</w:t>
            </w:r>
          </w:p>
        </w:tc>
      </w:tr>
      <w:tr w:rsidR="0043257A" w:rsidRPr="00C1160E" w14:paraId="4619D45B" w14:textId="77777777" w:rsidTr="00DC0612">
        <w:trPr>
          <w:trHeight w:val="420"/>
        </w:trPr>
        <w:tc>
          <w:tcPr>
            <w:tcW w:w="3318" w:type="pct"/>
          </w:tcPr>
          <w:p w14:paraId="720ADAB5" w14:textId="504D84AA" w:rsidR="0043257A" w:rsidRPr="00C1160E" w:rsidRDefault="006D71C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1160E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742" w:type="pct"/>
            <w:shd w:val="clear" w:color="auto" w:fill="FFFFFF"/>
          </w:tcPr>
          <w:p w14:paraId="25754166" w14:textId="1C282545" w:rsidR="0043257A" w:rsidRPr="00C1160E" w:rsidRDefault="00BE7416" w:rsidP="002E53F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C1160E">
              <w:rPr>
                <w:rFonts w:ascii="Angsana New" w:hAnsi="Angsana New"/>
                <w:sz w:val="30"/>
                <w:szCs w:val="30"/>
                <w:lang w:eastAsia="zh-CN"/>
              </w:rPr>
              <w:t>3</w:t>
            </w:r>
            <w:r w:rsidR="00A53F54" w:rsidRPr="00C1160E">
              <w:rPr>
                <w:rFonts w:ascii="Angsana New" w:hAnsi="Angsana New"/>
                <w:sz w:val="30"/>
                <w:szCs w:val="30"/>
                <w:lang w:eastAsia="zh-CN"/>
              </w:rPr>
              <w:t>,</w:t>
            </w:r>
            <w:r w:rsidRPr="00C1160E">
              <w:rPr>
                <w:rFonts w:ascii="Angsana New" w:hAnsi="Angsana New"/>
                <w:sz w:val="30"/>
                <w:szCs w:val="30"/>
                <w:lang w:eastAsia="zh-CN"/>
              </w:rPr>
              <w:t>021</w:t>
            </w:r>
          </w:p>
        </w:tc>
        <w:tc>
          <w:tcPr>
            <w:tcW w:w="136" w:type="pct"/>
          </w:tcPr>
          <w:p w14:paraId="1E5AB269" w14:textId="77777777" w:rsidR="0043257A" w:rsidRPr="00C1160E" w:rsidRDefault="0043257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</w:tcPr>
          <w:p w14:paraId="187B1D25" w14:textId="50DD49A1" w:rsidR="0043257A" w:rsidRPr="00C1160E" w:rsidRDefault="00E63ED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160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C0612" w:rsidRPr="00C1160E" w14:paraId="2378831C" w14:textId="77777777" w:rsidTr="00DC0612">
        <w:trPr>
          <w:trHeight w:val="420"/>
        </w:trPr>
        <w:tc>
          <w:tcPr>
            <w:tcW w:w="3318" w:type="pct"/>
          </w:tcPr>
          <w:p w14:paraId="0ACD06DB" w14:textId="12EC4C89" w:rsidR="00DC0612" w:rsidRPr="00C1160E" w:rsidRDefault="009C6E9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1160E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FFFFF"/>
          </w:tcPr>
          <w:p w14:paraId="768CC4F0" w14:textId="3B4EB861" w:rsidR="00DC0612" w:rsidRPr="00C1160E" w:rsidRDefault="00BE7416" w:rsidP="002E53F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C1160E">
              <w:rPr>
                <w:rFonts w:ascii="Angsana New" w:hAnsi="Angsana New"/>
                <w:sz w:val="30"/>
                <w:szCs w:val="30"/>
                <w:lang w:eastAsia="zh-CN"/>
              </w:rPr>
              <w:t>8</w:t>
            </w:r>
            <w:r w:rsidR="002F0F0C" w:rsidRPr="00C1160E">
              <w:rPr>
                <w:rFonts w:ascii="Angsana New" w:hAnsi="Angsana New"/>
                <w:sz w:val="30"/>
                <w:szCs w:val="30"/>
                <w:lang w:eastAsia="zh-CN"/>
              </w:rPr>
              <w:t>,</w:t>
            </w:r>
            <w:r w:rsidRPr="00C1160E">
              <w:rPr>
                <w:rFonts w:ascii="Angsana New" w:hAnsi="Angsana New"/>
                <w:sz w:val="30"/>
                <w:szCs w:val="30"/>
                <w:lang w:eastAsia="zh-CN"/>
              </w:rPr>
              <w:t>495</w:t>
            </w:r>
          </w:p>
        </w:tc>
        <w:tc>
          <w:tcPr>
            <w:tcW w:w="136" w:type="pct"/>
          </w:tcPr>
          <w:p w14:paraId="116C3309" w14:textId="77777777" w:rsidR="00DC0612" w:rsidRPr="00C1160E" w:rsidRDefault="00DC061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  <w:tcBorders>
              <w:bottom w:val="single" w:sz="4" w:space="0" w:color="auto"/>
            </w:tcBorders>
          </w:tcPr>
          <w:p w14:paraId="7EEE9FE1" w14:textId="4D65795A" w:rsidR="00DC0612" w:rsidRPr="00C1160E" w:rsidRDefault="00BE741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C1160E">
              <w:rPr>
                <w:rFonts w:ascii="Angsana New" w:hAnsi="Angsana New"/>
                <w:sz w:val="30"/>
                <w:szCs w:val="30"/>
                <w:lang w:eastAsia="zh-CN"/>
              </w:rPr>
              <w:t>2</w:t>
            </w:r>
            <w:r w:rsidR="00382A51" w:rsidRPr="00C1160E">
              <w:rPr>
                <w:rFonts w:ascii="Angsana New" w:hAnsi="Angsana New"/>
                <w:sz w:val="30"/>
                <w:szCs w:val="30"/>
                <w:lang w:eastAsia="zh-CN"/>
              </w:rPr>
              <w:t>,</w:t>
            </w:r>
            <w:r w:rsidRPr="00C1160E">
              <w:rPr>
                <w:rFonts w:ascii="Angsana New" w:hAnsi="Angsana New"/>
                <w:sz w:val="30"/>
                <w:szCs w:val="30"/>
                <w:lang w:eastAsia="zh-CN"/>
              </w:rPr>
              <w:t>160</w:t>
            </w:r>
          </w:p>
        </w:tc>
      </w:tr>
      <w:tr w:rsidR="00186D36" w:rsidRPr="00C1160E" w14:paraId="5553D250" w14:textId="77777777" w:rsidTr="00186D36">
        <w:trPr>
          <w:trHeight w:val="420"/>
        </w:trPr>
        <w:tc>
          <w:tcPr>
            <w:tcW w:w="3318" w:type="pct"/>
          </w:tcPr>
          <w:p w14:paraId="06ADD035" w14:textId="72178F3C" w:rsidR="00186D36" w:rsidRPr="00C1160E" w:rsidRDefault="00186D3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116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5192B83" w14:textId="57F17453" w:rsidR="00186D36" w:rsidRPr="00C1160E" w:rsidRDefault="00BE7416" w:rsidP="002E53F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</w:pPr>
            <w:r w:rsidRPr="00C1160E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15</w:t>
            </w:r>
            <w:r w:rsidR="002F0F0C" w:rsidRPr="00C1160E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,</w:t>
            </w:r>
            <w:r w:rsidRPr="00C1160E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884</w:t>
            </w:r>
          </w:p>
        </w:tc>
        <w:tc>
          <w:tcPr>
            <w:tcW w:w="136" w:type="pct"/>
          </w:tcPr>
          <w:p w14:paraId="41A72B83" w14:textId="77777777" w:rsidR="00186D36" w:rsidRPr="00C1160E" w:rsidRDefault="00186D3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  <w:tcBorders>
              <w:top w:val="single" w:sz="4" w:space="0" w:color="auto"/>
              <w:bottom w:val="double" w:sz="4" w:space="0" w:color="auto"/>
            </w:tcBorders>
          </w:tcPr>
          <w:p w14:paraId="453D2226" w14:textId="0FF4B500" w:rsidR="00186D36" w:rsidRPr="00C1160E" w:rsidRDefault="00BE741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160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382A51" w:rsidRPr="00C1160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1160E">
              <w:rPr>
                <w:rFonts w:ascii="Angsana New" w:hAnsi="Angsana New"/>
                <w:b/>
                <w:bCs/>
                <w:sz w:val="30"/>
                <w:szCs w:val="30"/>
              </w:rPr>
              <w:t>558</w:t>
            </w:r>
          </w:p>
        </w:tc>
      </w:tr>
      <w:tr w:rsidR="00C70E17" w:rsidRPr="00C1160E" w14:paraId="2AD9CFCC" w14:textId="77777777" w:rsidTr="00186D36">
        <w:trPr>
          <w:trHeight w:val="64"/>
        </w:trPr>
        <w:tc>
          <w:tcPr>
            <w:tcW w:w="3318" w:type="pct"/>
          </w:tcPr>
          <w:p w14:paraId="7BCCA684" w14:textId="77777777" w:rsidR="00C70E17" w:rsidRPr="00C1160E" w:rsidRDefault="00C70E17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42" w:type="pct"/>
            <w:tcBorders>
              <w:top w:val="double" w:sz="4" w:space="0" w:color="auto"/>
            </w:tcBorders>
            <w:shd w:val="clear" w:color="auto" w:fill="FFFFFF"/>
          </w:tcPr>
          <w:p w14:paraId="751D2058" w14:textId="77777777" w:rsidR="00C70E17" w:rsidRPr="00C1160E" w:rsidRDefault="00C70E17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796EBCB0" w14:textId="77777777" w:rsidR="00C70E17" w:rsidRPr="00C1160E" w:rsidRDefault="00C70E17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4" w:type="pct"/>
            <w:tcBorders>
              <w:top w:val="double" w:sz="4" w:space="0" w:color="auto"/>
            </w:tcBorders>
          </w:tcPr>
          <w:p w14:paraId="28499B5C" w14:textId="77777777" w:rsidR="00C70E17" w:rsidRPr="00C1160E" w:rsidRDefault="00C70E17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70E17" w:rsidRPr="00C1160E" w14:paraId="2D8C0449" w14:textId="77777777" w:rsidTr="00AF2174">
        <w:trPr>
          <w:trHeight w:val="420"/>
        </w:trPr>
        <w:tc>
          <w:tcPr>
            <w:tcW w:w="3318" w:type="pct"/>
          </w:tcPr>
          <w:p w14:paraId="01058181" w14:textId="6667D767" w:rsidR="00C70E17" w:rsidRPr="00C1160E" w:rsidRDefault="00C70E17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C1160E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5D68CA" w:rsidRPr="00C1160E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1160E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742" w:type="pct"/>
            <w:shd w:val="clear" w:color="auto" w:fill="FFFFFF"/>
          </w:tcPr>
          <w:p w14:paraId="4B45F4C6" w14:textId="77777777" w:rsidR="00C70E17" w:rsidRPr="00C1160E" w:rsidRDefault="00C70E17" w:rsidP="002E53F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6" w:type="pct"/>
          </w:tcPr>
          <w:p w14:paraId="55CC31A3" w14:textId="77777777" w:rsidR="00C70E17" w:rsidRPr="00C1160E" w:rsidRDefault="00C70E17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</w:tcPr>
          <w:p w14:paraId="15991A20" w14:textId="77777777" w:rsidR="00C70E17" w:rsidRPr="00C1160E" w:rsidRDefault="00C70E17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53BC" w:rsidRPr="00C1160E" w14:paraId="2BD8FE4B" w14:textId="77777777" w:rsidTr="00B87465">
        <w:trPr>
          <w:trHeight w:val="420"/>
        </w:trPr>
        <w:tc>
          <w:tcPr>
            <w:tcW w:w="3318" w:type="pct"/>
          </w:tcPr>
          <w:p w14:paraId="56BBFAE8" w14:textId="6DBDFBF8" w:rsidR="005953BC" w:rsidRPr="00C1160E" w:rsidRDefault="004B660D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1160E">
              <w:rPr>
                <w:rFonts w:ascii="Angsana New" w:hAnsi="Angsana New" w:hint="cs"/>
                <w:sz w:val="30"/>
                <w:szCs w:val="30"/>
                <w:cs/>
              </w:rPr>
              <w:t>สัญญาที่ปรึกษางานออกแบบ</w:t>
            </w:r>
          </w:p>
        </w:tc>
        <w:tc>
          <w:tcPr>
            <w:tcW w:w="742" w:type="pct"/>
            <w:shd w:val="clear" w:color="auto" w:fill="FFFFFF"/>
          </w:tcPr>
          <w:p w14:paraId="049573CC" w14:textId="403AD36E" w:rsidR="005953BC" w:rsidRPr="00C1160E" w:rsidRDefault="00BE7416" w:rsidP="002E53F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C1160E">
              <w:rPr>
                <w:rFonts w:ascii="Angsana New" w:hAnsi="Angsana New"/>
                <w:sz w:val="30"/>
                <w:szCs w:val="30"/>
                <w:lang w:eastAsia="zh-CN"/>
              </w:rPr>
              <w:t>2</w:t>
            </w:r>
            <w:r w:rsidR="00BF03FB" w:rsidRPr="00C1160E">
              <w:rPr>
                <w:rFonts w:ascii="Angsana New" w:hAnsi="Angsana New"/>
                <w:sz w:val="30"/>
                <w:szCs w:val="30"/>
                <w:lang w:eastAsia="zh-CN"/>
              </w:rPr>
              <w:t>,</w:t>
            </w:r>
            <w:r w:rsidRPr="00C1160E">
              <w:rPr>
                <w:rFonts w:ascii="Angsana New" w:hAnsi="Angsana New"/>
                <w:sz w:val="30"/>
                <w:szCs w:val="30"/>
                <w:lang w:eastAsia="zh-CN"/>
              </w:rPr>
              <w:t>000</w:t>
            </w:r>
          </w:p>
        </w:tc>
        <w:tc>
          <w:tcPr>
            <w:tcW w:w="136" w:type="pct"/>
          </w:tcPr>
          <w:p w14:paraId="74880098" w14:textId="77777777" w:rsidR="005953BC" w:rsidRPr="00C1160E" w:rsidRDefault="005953B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804" w:type="pct"/>
          </w:tcPr>
          <w:p w14:paraId="208BBCDC" w14:textId="1D2445F8" w:rsidR="005953BC" w:rsidRPr="00C1160E" w:rsidRDefault="008C7F2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C1160E">
              <w:rPr>
                <w:rFonts w:ascii="Angsana New" w:hAnsi="Angsana New"/>
                <w:sz w:val="30"/>
                <w:szCs w:val="30"/>
                <w:lang w:eastAsia="zh-CN"/>
              </w:rPr>
              <w:t>-</w:t>
            </w:r>
          </w:p>
        </w:tc>
      </w:tr>
      <w:tr w:rsidR="000D30E2" w:rsidRPr="00C1160E" w14:paraId="1B2E9404" w14:textId="77777777" w:rsidTr="005953BC">
        <w:trPr>
          <w:trHeight w:val="420"/>
        </w:trPr>
        <w:tc>
          <w:tcPr>
            <w:tcW w:w="3318" w:type="pct"/>
          </w:tcPr>
          <w:p w14:paraId="6F8D2302" w14:textId="77777777" w:rsidR="000D30E2" w:rsidRPr="00C1160E" w:rsidRDefault="000D30E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C1160E">
              <w:rPr>
                <w:rFonts w:ascii="Angsana New" w:hAnsi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FFFFF"/>
          </w:tcPr>
          <w:p w14:paraId="1484F04D" w14:textId="5C3D371B" w:rsidR="000D30E2" w:rsidRPr="00C1160E" w:rsidRDefault="00BE7416" w:rsidP="002E53F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C1160E">
              <w:rPr>
                <w:rFonts w:ascii="Angsana New" w:hAnsi="Angsana New"/>
                <w:sz w:val="30"/>
                <w:szCs w:val="30"/>
                <w:lang w:eastAsia="zh-CN"/>
              </w:rPr>
              <w:t>12</w:t>
            </w:r>
            <w:r w:rsidR="00417BC3" w:rsidRPr="00C1160E">
              <w:rPr>
                <w:rFonts w:ascii="Angsana New" w:hAnsi="Angsana New"/>
                <w:sz w:val="30"/>
                <w:szCs w:val="30"/>
                <w:lang w:eastAsia="zh-CN"/>
              </w:rPr>
              <w:t>4,211</w:t>
            </w:r>
          </w:p>
        </w:tc>
        <w:tc>
          <w:tcPr>
            <w:tcW w:w="136" w:type="pct"/>
          </w:tcPr>
          <w:p w14:paraId="4B037517" w14:textId="77777777" w:rsidR="000D30E2" w:rsidRPr="00C1160E" w:rsidRDefault="000D30E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804" w:type="pct"/>
            <w:tcBorders>
              <w:bottom w:val="single" w:sz="4" w:space="0" w:color="auto"/>
            </w:tcBorders>
          </w:tcPr>
          <w:p w14:paraId="5EAFD942" w14:textId="79156868" w:rsidR="000D30E2" w:rsidRPr="00C1160E" w:rsidRDefault="008F5B0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C1160E">
              <w:rPr>
                <w:rFonts w:ascii="Angsana New" w:hAnsi="Angsana New"/>
                <w:sz w:val="30"/>
                <w:szCs w:val="30"/>
                <w:lang w:eastAsia="zh-CN"/>
              </w:rPr>
              <w:t>2,651</w:t>
            </w:r>
          </w:p>
        </w:tc>
      </w:tr>
      <w:tr w:rsidR="005953BC" w:rsidRPr="00C1160E" w14:paraId="30D32D38" w14:textId="77777777" w:rsidTr="005953BC">
        <w:trPr>
          <w:trHeight w:val="420"/>
        </w:trPr>
        <w:tc>
          <w:tcPr>
            <w:tcW w:w="3318" w:type="pct"/>
          </w:tcPr>
          <w:p w14:paraId="5CFBF1D3" w14:textId="4847D3E0" w:rsidR="005953BC" w:rsidRPr="00C1160E" w:rsidRDefault="005953B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116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8791F6B" w14:textId="7E17E693" w:rsidR="005953BC" w:rsidRPr="00C1160E" w:rsidRDefault="00BE7416" w:rsidP="002E53F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</w:pPr>
            <w:r w:rsidRPr="00C1160E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12</w:t>
            </w:r>
            <w:r w:rsidR="008F5B09" w:rsidRPr="00C1160E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6,211</w:t>
            </w:r>
          </w:p>
        </w:tc>
        <w:tc>
          <w:tcPr>
            <w:tcW w:w="136" w:type="pct"/>
          </w:tcPr>
          <w:p w14:paraId="69B717B2" w14:textId="77777777" w:rsidR="005953BC" w:rsidRPr="00C1160E" w:rsidRDefault="005953B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804" w:type="pct"/>
            <w:tcBorders>
              <w:top w:val="single" w:sz="4" w:space="0" w:color="auto"/>
              <w:bottom w:val="double" w:sz="4" w:space="0" w:color="auto"/>
            </w:tcBorders>
          </w:tcPr>
          <w:p w14:paraId="301500F9" w14:textId="3BA52F5A" w:rsidR="005953BC" w:rsidRPr="00C1160E" w:rsidRDefault="008F5B0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zh-CN"/>
              </w:rPr>
            </w:pPr>
            <w:r w:rsidRPr="00C1160E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2,651</w:t>
            </w:r>
          </w:p>
        </w:tc>
      </w:tr>
    </w:tbl>
    <w:p w14:paraId="35BA7394" w14:textId="77777777" w:rsidR="00016CF9" w:rsidRPr="00C1160E" w:rsidRDefault="00016CF9" w:rsidP="00206426">
      <w:pPr>
        <w:spacing w:line="240" w:lineRule="auto"/>
        <w:ind w:right="63"/>
        <w:jc w:val="thaiDistribute"/>
        <w:rPr>
          <w:rFonts w:ascii="Angsana New" w:hAnsi="Angsana New"/>
          <w:snapToGrid w:val="0"/>
          <w:sz w:val="30"/>
          <w:szCs w:val="30"/>
          <w:cs/>
          <w:lang w:val="en-GB" w:eastAsia="th-TH"/>
        </w:rPr>
      </w:pPr>
    </w:p>
    <w:p w14:paraId="564A84A7" w14:textId="77777777" w:rsidR="00206426" w:rsidRPr="00C1160E" w:rsidRDefault="00206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C1160E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EE1E104" w14:textId="411824DA" w:rsidR="004A6698" w:rsidRPr="00C1160E" w:rsidRDefault="004A6698" w:rsidP="002E53F2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C1160E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เงินลงทุนในการร่วมค้า</w:t>
      </w:r>
    </w:p>
    <w:p w14:paraId="5A8229D9" w14:textId="77777777" w:rsidR="004A6698" w:rsidRPr="00C1160E" w:rsidRDefault="004A6698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10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810"/>
        <w:gridCol w:w="1350"/>
        <w:gridCol w:w="270"/>
        <w:gridCol w:w="1274"/>
      </w:tblGrid>
      <w:tr w:rsidR="004A6698" w:rsidRPr="00C1160E" w14:paraId="6FC9E7B7" w14:textId="77777777" w:rsidTr="001B2C93">
        <w:trPr>
          <w:trHeight w:val="854"/>
          <w:tblHeader/>
        </w:trPr>
        <w:tc>
          <w:tcPr>
            <w:tcW w:w="5400" w:type="dxa"/>
            <w:vAlign w:val="bottom"/>
            <w:hideMark/>
          </w:tcPr>
          <w:p w14:paraId="4E8C4A0A" w14:textId="4343BD60" w:rsidR="004A6698" w:rsidRPr="00C1160E" w:rsidRDefault="004A6698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77014429" w14:textId="7D0D4C68" w:rsidR="004A6698" w:rsidRPr="00C1160E" w:rsidRDefault="004A6698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6" w:right="-108" w:hanging="166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4A0120" w:rsidRPr="00C1160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49602A" w:rsidRPr="00C1160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งวดสามเดือนสิ้นสุดวันที่</w:t>
            </w:r>
            <w:r w:rsidR="0049602A" w:rsidRPr="00C116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E7416" w:rsidRPr="00C116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49602A" w:rsidRPr="00C116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9602A" w:rsidRPr="00C1160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BE7416" w:rsidRPr="00C116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810" w:type="dxa"/>
            <w:vAlign w:val="bottom"/>
          </w:tcPr>
          <w:p w14:paraId="06A0D3A2" w14:textId="26E118ED" w:rsidR="004A6698" w:rsidRPr="00C1160E" w:rsidRDefault="004A6698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62E38F58" w14:textId="77777777" w:rsidR="004A6698" w:rsidRPr="00C1160E" w:rsidRDefault="004A6698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center"/>
          </w:tcPr>
          <w:p w14:paraId="4EFF043A" w14:textId="77777777" w:rsidR="004A6698" w:rsidRPr="00C1160E" w:rsidRDefault="004A6698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4" w:type="dxa"/>
            <w:vAlign w:val="center"/>
            <w:hideMark/>
          </w:tcPr>
          <w:p w14:paraId="2851F612" w14:textId="77777777" w:rsidR="004A6698" w:rsidRPr="00C1160E" w:rsidRDefault="004A6698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6B59D193" w14:textId="77777777" w:rsidR="004A6698" w:rsidRPr="00C1160E" w:rsidRDefault="004A6698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A6698" w:rsidRPr="00C1160E" w14:paraId="0C0164DF" w14:textId="77777777" w:rsidTr="001B2C93">
        <w:trPr>
          <w:trHeight w:val="402"/>
          <w:tblHeader/>
        </w:trPr>
        <w:tc>
          <w:tcPr>
            <w:tcW w:w="5400" w:type="dxa"/>
            <w:vAlign w:val="bottom"/>
            <w:hideMark/>
          </w:tcPr>
          <w:p w14:paraId="2FCB464D" w14:textId="77777777" w:rsidR="004A6698" w:rsidRPr="00C1160E" w:rsidRDefault="004A6698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454C454" w14:textId="77777777" w:rsidR="004A6698" w:rsidRPr="00C1160E" w:rsidRDefault="004A6698" w:rsidP="002E53F2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4" w:type="dxa"/>
            <w:gridSpan w:val="3"/>
            <w:hideMark/>
          </w:tcPr>
          <w:p w14:paraId="62FC8183" w14:textId="77777777" w:rsidR="004A6698" w:rsidRPr="00C1160E" w:rsidRDefault="004A6698" w:rsidP="002E53F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116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C1160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116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F5978" w:rsidRPr="00C1160E" w14:paraId="2E6290C4" w14:textId="77777777" w:rsidTr="001B2C93">
        <w:trPr>
          <w:trHeight w:val="414"/>
        </w:trPr>
        <w:tc>
          <w:tcPr>
            <w:tcW w:w="5400" w:type="dxa"/>
          </w:tcPr>
          <w:p w14:paraId="03B2F891" w14:textId="65E9519B" w:rsidR="00EF5978" w:rsidRPr="00C1160E" w:rsidRDefault="00EF5978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116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810" w:type="dxa"/>
          </w:tcPr>
          <w:p w14:paraId="03F673B9" w14:textId="77777777" w:rsidR="00EF5978" w:rsidRPr="00C1160E" w:rsidRDefault="00EF5978" w:rsidP="002E53F2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0C237A8" w14:textId="0D563AE4" w:rsidR="00EF5978" w:rsidRPr="00C1160E" w:rsidRDefault="00BE7416" w:rsidP="002E53F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49602A"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733</w:t>
            </w:r>
            <w:r w:rsidR="0049602A"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578</w:t>
            </w:r>
          </w:p>
        </w:tc>
        <w:tc>
          <w:tcPr>
            <w:tcW w:w="270" w:type="dxa"/>
            <w:vAlign w:val="bottom"/>
          </w:tcPr>
          <w:p w14:paraId="55DDEB64" w14:textId="77777777" w:rsidR="00EF5978" w:rsidRPr="00C1160E" w:rsidRDefault="00EF5978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  <w:vAlign w:val="bottom"/>
          </w:tcPr>
          <w:p w14:paraId="3D9C407B" w14:textId="59F456D9" w:rsidR="00EF5978" w:rsidRPr="00C1160E" w:rsidRDefault="00BE7416" w:rsidP="002E53F2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96"/>
              <w:rPr>
                <w:rFonts w:asciiTheme="majorBidi" w:hAnsiTheme="majorBidi" w:cs="Angsana New"/>
                <w:sz w:val="30"/>
                <w:szCs w:val="30"/>
                <w:lang w:eastAsia="zh-CN" w:bidi="th-TH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49602A"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081</w:t>
            </w:r>
            <w:r w:rsidR="0049602A"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617</w:t>
            </w:r>
          </w:p>
        </w:tc>
      </w:tr>
      <w:tr w:rsidR="00BA33C0" w:rsidRPr="00C1160E" w14:paraId="0D5C49D7" w14:textId="77777777">
        <w:trPr>
          <w:trHeight w:val="414"/>
        </w:trPr>
        <w:tc>
          <w:tcPr>
            <w:tcW w:w="5400" w:type="dxa"/>
          </w:tcPr>
          <w:p w14:paraId="350EC269" w14:textId="5A81647E" w:rsidR="00BA33C0" w:rsidRPr="00C1160E" w:rsidRDefault="00BA33C0" w:rsidP="00BA33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hint="cs"/>
                <w:sz w:val="30"/>
                <w:szCs w:val="30"/>
                <w:cs/>
              </w:rPr>
              <w:t>ส่วนแบ่งกำไร</w:t>
            </w:r>
            <w:r w:rsidR="00944C8A">
              <w:rPr>
                <w:rFonts w:asciiTheme="majorBidi" w:hAnsiTheme="majorBidi" w:hint="cs"/>
                <w:sz w:val="30"/>
                <w:szCs w:val="30"/>
                <w:cs/>
              </w:rPr>
              <w:t>สุทธิจากเงินลงทุน</w:t>
            </w:r>
            <w:r w:rsidR="002C285A">
              <w:rPr>
                <w:rFonts w:asciiTheme="majorBidi" w:hAnsiTheme="majorBidi" w:hint="cs"/>
                <w:sz w:val="30"/>
                <w:szCs w:val="30"/>
                <w:cs/>
              </w:rPr>
              <w:t>ใน</w:t>
            </w:r>
            <w:r w:rsidRPr="00C1160E">
              <w:rPr>
                <w:rFonts w:asciiTheme="majorBidi" w:hAnsi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10" w:type="dxa"/>
          </w:tcPr>
          <w:p w14:paraId="1245062C" w14:textId="77777777" w:rsidR="00BA33C0" w:rsidRPr="00C1160E" w:rsidRDefault="00BA33C0" w:rsidP="00BA33C0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D0A7928" w14:textId="1E342CEE" w:rsidR="00BA33C0" w:rsidRPr="00C1160E" w:rsidRDefault="00BA33C0" w:rsidP="00BA33C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116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704</w:t>
            </w:r>
            <w:r w:rsidRPr="00C116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5D6F60F" w14:textId="77777777" w:rsidR="00BA33C0" w:rsidRPr="00C1160E" w:rsidRDefault="00BA33C0" w:rsidP="00BA33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4" w:type="dxa"/>
            <w:vAlign w:val="bottom"/>
          </w:tcPr>
          <w:p w14:paraId="72AA611B" w14:textId="03E397D1" w:rsidR="00BA33C0" w:rsidRPr="00C1160E" w:rsidRDefault="00BA33C0" w:rsidP="00BA33C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0" w:right="-96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BA33C0" w:rsidRPr="00C1160E" w14:paraId="50665097" w14:textId="77777777">
        <w:trPr>
          <w:trHeight w:val="414"/>
        </w:trPr>
        <w:tc>
          <w:tcPr>
            <w:tcW w:w="5400" w:type="dxa"/>
          </w:tcPr>
          <w:p w14:paraId="60CA4B0A" w14:textId="775D3F51" w:rsidR="00BA33C0" w:rsidRPr="00C1160E" w:rsidRDefault="00BA33C0" w:rsidP="00BA33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ส่วนแบ่งกำไรขาดทุนเบ็ดเสร็จอื่น</w:t>
            </w:r>
            <w:r w:rsidR="00C527D5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จากเงินลงทุนใน</w:t>
            </w:r>
            <w:r w:rsidRPr="00C1160E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10" w:type="dxa"/>
          </w:tcPr>
          <w:p w14:paraId="4BADA6B5" w14:textId="77777777" w:rsidR="00BA33C0" w:rsidRPr="00C1160E" w:rsidRDefault="00BA33C0" w:rsidP="00BA33C0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FE1530E" w14:textId="0A92E466" w:rsidR="00BA33C0" w:rsidRPr="00C1160E" w:rsidRDefault="00BA33C0" w:rsidP="00BA33C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Pr="00C116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009</w:t>
            </w:r>
            <w:r w:rsidRPr="00C116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623C301A" w14:textId="77777777" w:rsidR="00BA33C0" w:rsidRPr="00C1160E" w:rsidRDefault="00BA33C0" w:rsidP="00BA33C0">
            <w:pPr>
              <w:tabs>
                <w:tab w:val="clear" w:pos="227"/>
                <w:tab w:val="clear" w:pos="454"/>
                <w:tab w:val="clear" w:pos="680"/>
                <w:tab w:val="left" w:pos="620"/>
                <w:tab w:val="decimal" w:pos="765"/>
              </w:tabs>
              <w:spacing w:line="240" w:lineRule="auto"/>
              <w:ind w:right="17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74" w:type="dxa"/>
            <w:vAlign w:val="bottom"/>
          </w:tcPr>
          <w:p w14:paraId="3A0E447D" w14:textId="4D43EB31" w:rsidR="00BA33C0" w:rsidRPr="00C1160E" w:rsidRDefault="00BA33C0" w:rsidP="00BA33C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0" w:right="-96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BA33C0" w:rsidRPr="00C1160E" w14:paraId="32BE7D27" w14:textId="77777777">
        <w:trPr>
          <w:trHeight w:val="414"/>
        </w:trPr>
        <w:tc>
          <w:tcPr>
            <w:tcW w:w="5400" w:type="dxa"/>
          </w:tcPr>
          <w:p w14:paraId="7ED92086" w14:textId="0D6A08F9" w:rsidR="00BA33C0" w:rsidRPr="00C1160E" w:rsidRDefault="00BA33C0" w:rsidP="00BA33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hint="cs"/>
                <w:sz w:val="30"/>
                <w:szCs w:val="30"/>
                <w:cs/>
              </w:rPr>
              <w:t>การตัดกำไรระหว่างกันที่ยังไม่ได้รับรู้รายได้จากค่าบริหารงาน</w:t>
            </w:r>
          </w:p>
        </w:tc>
        <w:tc>
          <w:tcPr>
            <w:tcW w:w="810" w:type="dxa"/>
          </w:tcPr>
          <w:p w14:paraId="6AC1AFB6" w14:textId="77777777" w:rsidR="00BA33C0" w:rsidRPr="00C1160E" w:rsidRDefault="00BA33C0" w:rsidP="00BA33C0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37EBCD9" w14:textId="797AD39F" w:rsidR="00BA33C0" w:rsidRPr="00C1160E" w:rsidRDefault="00BA33C0" w:rsidP="00BA33C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Pr="00C116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632</w:t>
            </w:r>
            <w:r w:rsidRPr="00C116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501FA19B" w14:textId="77777777" w:rsidR="00BA33C0" w:rsidRPr="00C1160E" w:rsidRDefault="00BA33C0" w:rsidP="00BA33C0">
            <w:pPr>
              <w:tabs>
                <w:tab w:val="clear" w:pos="227"/>
                <w:tab w:val="clear" w:pos="454"/>
                <w:tab w:val="clear" w:pos="680"/>
                <w:tab w:val="left" w:pos="620"/>
                <w:tab w:val="decimal" w:pos="765"/>
              </w:tabs>
              <w:spacing w:line="240" w:lineRule="auto"/>
              <w:ind w:right="17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688789CD" w14:textId="41A28E78" w:rsidR="00BA33C0" w:rsidRPr="00C1160E" w:rsidRDefault="00BA33C0" w:rsidP="00BA33C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0" w:right="-96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BA33C0" w:rsidRPr="00C1160E" w14:paraId="3E9A004D" w14:textId="77777777">
        <w:trPr>
          <w:trHeight w:val="414"/>
        </w:trPr>
        <w:tc>
          <w:tcPr>
            <w:tcW w:w="5400" w:type="dxa"/>
          </w:tcPr>
          <w:p w14:paraId="4D25014E" w14:textId="79342DDE" w:rsidR="00BA33C0" w:rsidRPr="00C1160E" w:rsidRDefault="00BA33C0" w:rsidP="00BA33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E7416"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1160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BE7416"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810" w:type="dxa"/>
          </w:tcPr>
          <w:p w14:paraId="1FAFDC63" w14:textId="77777777" w:rsidR="00BA33C0" w:rsidRPr="00C1160E" w:rsidRDefault="00BA33C0" w:rsidP="00BA33C0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8A68DA5" w14:textId="17A6EF96" w:rsidR="00BA33C0" w:rsidRPr="00C1160E" w:rsidRDefault="00BA33C0" w:rsidP="00BA33C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BE7416" w:rsidRPr="00C116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BE7416" w:rsidRPr="00C116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744</w:t>
            </w: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BE7416" w:rsidRPr="00C116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659</w:t>
            </w: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6894B7F3" w14:textId="77777777" w:rsidR="00BA33C0" w:rsidRPr="00C1160E" w:rsidRDefault="00BA33C0" w:rsidP="00BA33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61CA48" w14:textId="6763A7B4" w:rsidR="00BA33C0" w:rsidRPr="00C1160E" w:rsidRDefault="00BE7416" w:rsidP="00BA33C0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BA33C0" w:rsidRPr="00C1160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081</w:t>
            </w:r>
            <w:r w:rsidR="00BA33C0" w:rsidRPr="00C1160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617</w:t>
            </w:r>
          </w:p>
        </w:tc>
      </w:tr>
    </w:tbl>
    <w:p w14:paraId="5233091D" w14:textId="77777777" w:rsidR="00F33C8D" w:rsidRPr="0067586E" w:rsidRDefault="00F33C8D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28" w:lineRule="auto"/>
        <w:ind w:left="540" w:right="562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279E9DA2" w14:textId="383ADD95" w:rsidR="00C265AF" w:rsidRPr="00C1160E" w:rsidRDefault="00C265AF" w:rsidP="002E53F2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C1160E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เงินลงทุนในบริษัทย่อย</w:t>
      </w:r>
    </w:p>
    <w:p w14:paraId="4B112400" w14:textId="77777777" w:rsidR="0067586E" w:rsidRDefault="0067586E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63B4881" w14:textId="01175EF2" w:rsidR="00B62CFD" w:rsidRPr="00C1160E" w:rsidRDefault="00EF228E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1160E">
        <w:rPr>
          <w:rFonts w:ascii="Angsana New" w:hAnsi="Angsana New" w:hint="cs"/>
          <w:i/>
          <w:iCs/>
          <w:sz w:val="30"/>
          <w:szCs w:val="30"/>
          <w:cs/>
        </w:rPr>
        <w:t>การเปลี่ยนชื่อบริษัทย่อย</w:t>
      </w:r>
      <w:r w:rsidR="00C11EDA" w:rsidRPr="00C1160E">
        <w:rPr>
          <w:rFonts w:ascii="Angsana New" w:hAnsi="Angsana New" w:hint="cs"/>
          <w:i/>
          <w:iCs/>
          <w:sz w:val="30"/>
          <w:szCs w:val="30"/>
          <w:cs/>
        </w:rPr>
        <w:t>ระหว่าง</w:t>
      </w:r>
      <w:r w:rsidR="0049602A" w:rsidRPr="00C1160E">
        <w:rPr>
          <w:rFonts w:ascii="Angsana New" w:hAnsi="Angsana New" w:hint="cs"/>
          <w:i/>
          <w:iCs/>
          <w:sz w:val="30"/>
          <w:szCs w:val="30"/>
          <w:cs/>
        </w:rPr>
        <w:t>งวดสามเดือนสิ้นสุดวันที่</w:t>
      </w:r>
      <w:r w:rsidR="0049602A" w:rsidRPr="00C1160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BE7416" w:rsidRPr="00C1160E">
        <w:rPr>
          <w:rFonts w:ascii="Angsana New" w:hAnsi="Angsana New"/>
          <w:i/>
          <w:iCs/>
          <w:sz w:val="30"/>
          <w:szCs w:val="30"/>
        </w:rPr>
        <w:t>31</w:t>
      </w:r>
      <w:r w:rsidR="0049602A" w:rsidRPr="00C1160E">
        <w:rPr>
          <w:rFonts w:ascii="Angsana New" w:hAnsi="Angsana New"/>
          <w:i/>
          <w:iCs/>
          <w:sz w:val="30"/>
          <w:szCs w:val="30"/>
        </w:rPr>
        <w:t xml:space="preserve"> </w:t>
      </w:r>
      <w:r w:rsidR="0049602A" w:rsidRPr="00C1160E">
        <w:rPr>
          <w:rFonts w:ascii="Angsana New" w:hAnsi="Angsana New" w:hint="cs"/>
          <w:i/>
          <w:iCs/>
          <w:sz w:val="30"/>
          <w:szCs w:val="30"/>
          <w:cs/>
        </w:rPr>
        <w:t xml:space="preserve">มีนาคม </w:t>
      </w:r>
      <w:r w:rsidR="00BE7416" w:rsidRPr="00C1160E">
        <w:rPr>
          <w:rFonts w:ascii="Angsana New" w:hAnsi="Angsana New"/>
          <w:i/>
          <w:iCs/>
          <w:sz w:val="30"/>
          <w:szCs w:val="30"/>
        </w:rPr>
        <w:t>2569</w:t>
      </w:r>
    </w:p>
    <w:p w14:paraId="0C73406B" w14:textId="77777777" w:rsidR="00EF228E" w:rsidRPr="0067586E" w:rsidRDefault="00EF228E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1AAC5C7E" w14:textId="23F3B9E1" w:rsidR="004F48BE" w:rsidRPr="00C1160E" w:rsidRDefault="00002C15" w:rsidP="000F5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160E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C1160E">
        <w:rPr>
          <w:rFonts w:ascii="Angsana New" w:hAnsi="Angsana New" w:hint="eastAsia"/>
          <w:sz w:val="30"/>
          <w:szCs w:val="30"/>
        </w:rPr>
        <w:t> </w:t>
      </w:r>
      <w:r w:rsidR="00BE7416" w:rsidRPr="00C1160E">
        <w:rPr>
          <w:rFonts w:ascii="Angsana New" w:hAnsi="Angsana New"/>
          <w:sz w:val="30"/>
          <w:szCs w:val="30"/>
        </w:rPr>
        <w:t>2</w:t>
      </w:r>
      <w:r w:rsidRPr="00C1160E">
        <w:rPr>
          <w:rFonts w:ascii="Angsana New" w:hAnsi="Angsana New"/>
          <w:sz w:val="30"/>
          <w:szCs w:val="30"/>
          <w:cs/>
        </w:rPr>
        <w:t xml:space="preserve"> </w:t>
      </w:r>
      <w:r w:rsidRPr="00C1160E">
        <w:rPr>
          <w:rFonts w:ascii="Angsana New" w:hAnsi="Angsana New" w:hint="cs"/>
          <w:sz w:val="30"/>
          <w:szCs w:val="30"/>
          <w:cs/>
        </w:rPr>
        <w:t>มีนาคม</w:t>
      </w:r>
      <w:r w:rsidRPr="00C1160E">
        <w:rPr>
          <w:rFonts w:ascii="Angsana New" w:hAnsi="Angsana New" w:hint="eastAsia"/>
          <w:sz w:val="30"/>
          <w:szCs w:val="30"/>
        </w:rPr>
        <w:t> </w:t>
      </w:r>
      <w:r w:rsidR="00BE7416" w:rsidRPr="00C1160E">
        <w:rPr>
          <w:rFonts w:ascii="Angsana New" w:hAnsi="Angsana New"/>
          <w:sz w:val="30"/>
          <w:szCs w:val="30"/>
        </w:rPr>
        <w:t>2569</w:t>
      </w:r>
      <w:r w:rsidRPr="00C1160E">
        <w:rPr>
          <w:rFonts w:ascii="Angsana New" w:hAnsi="Angsana New"/>
          <w:sz w:val="30"/>
          <w:szCs w:val="30"/>
          <w:cs/>
        </w:rPr>
        <w:t xml:space="preserve"> </w:t>
      </w:r>
      <w:r w:rsidRPr="00C1160E">
        <w:rPr>
          <w:rFonts w:ascii="Angsana New" w:hAnsi="Angsana New" w:hint="cs"/>
          <w:sz w:val="30"/>
          <w:szCs w:val="30"/>
          <w:cs/>
        </w:rPr>
        <w:t>บริษัทย่อยทางอ้อมหลายแห่งได้ดำเนินการจดทะเบียนเปลี่ยนชื่อบริษัทกับกระทรวงพาณิชย์เป็นที่เรียบร้อยแล้ว</w:t>
      </w:r>
      <w:r w:rsidRPr="00C1160E">
        <w:rPr>
          <w:rFonts w:ascii="Angsana New" w:hAnsi="Angsana New"/>
          <w:sz w:val="30"/>
          <w:szCs w:val="30"/>
          <w:cs/>
        </w:rPr>
        <w:t xml:space="preserve"> </w:t>
      </w:r>
      <w:r w:rsidRPr="00C1160E">
        <w:rPr>
          <w:rFonts w:ascii="Angsana New" w:hAnsi="Angsana New" w:hint="cs"/>
          <w:sz w:val="30"/>
          <w:szCs w:val="30"/>
          <w:cs/>
        </w:rPr>
        <w:t>รายละเอียดดังนี้</w:t>
      </w:r>
    </w:p>
    <w:p w14:paraId="46E0AB9A" w14:textId="7CF614E7" w:rsidR="00002C15" w:rsidRPr="00C1160E" w:rsidRDefault="00002C15" w:rsidP="004F48BE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907"/>
        <w:jc w:val="thaiDistribute"/>
        <w:rPr>
          <w:rFonts w:ascii="Angsana New" w:hAnsi="Angsana New"/>
          <w:sz w:val="30"/>
          <w:szCs w:val="30"/>
        </w:rPr>
      </w:pPr>
      <w:r w:rsidRPr="00C1160E">
        <w:rPr>
          <w:rFonts w:ascii="Angsana New" w:hAnsi="Angsana New" w:hint="cs"/>
          <w:sz w:val="30"/>
          <w:szCs w:val="30"/>
          <w:cs/>
        </w:rPr>
        <w:t>บริษัท</w:t>
      </w:r>
      <w:r w:rsidRPr="00C1160E">
        <w:rPr>
          <w:rFonts w:ascii="Angsana New" w:hAnsi="Angsana New"/>
          <w:sz w:val="30"/>
          <w:szCs w:val="30"/>
          <w:cs/>
        </w:rPr>
        <w:t xml:space="preserve"> </w:t>
      </w:r>
      <w:r w:rsidRPr="00C1160E">
        <w:rPr>
          <w:rFonts w:ascii="Angsana New" w:hAnsi="Angsana New" w:hint="cs"/>
          <w:sz w:val="30"/>
          <w:szCs w:val="30"/>
          <w:cs/>
        </w:rPr>
        <w:t>สุรเศรษฐ์</w:t>
      </w:r>
      <w:r w:rsidRPr="00C1160E">
        <w:rPr>
          <w:rFonts w:ascii="Angsana New" w:hAnsi="Angsana New"/>
          <w:sz w:val="30"/>
          <w:szCs w:val="30"/>
          <w:cs/>
        </w:rPr>
        <w:t xml:space="preserve"> </w:t>
      </w:r>
      <w:r w:rsidRPr="00C1160E">
        <w:rPr>
          <w:rFonts w:ascii="Angsana New" w:hAnsi="Angsana New" w:hint="cs"/>
          <w:sz w:val="30"/>
          <w:szCs w:val="30"/>
          <w:cs/>
        </w:rPr>
        <w:t>จำกัด</w:t>
      </w:r>
      <w:r w:rsidRPr="00C1160E">
        <w:rPr>
          <w:rFonts w:ascii="Angsana New" w:hAnsi="Angsana New"/>
          <w:sz w:val="30"/>
          <w:szCs w:val="30"/>
          <w:cs/>
        </w:rPr>
        <w:t xml:space="preserve"> </w:t>
      </w:r>
      <w:r w:rsidRPr="00C1160E">
        <w:rPr>
          <w:rFonts w:ascii="Angsana New" w:hAnsi="Angsana New" w:hint="cs"/>
          <w:sz w:val="30"/>
          <w:szCs w:val="30"/>
          <w:cs/>
        </w:rPr>
        <w:t>ได้จดทะเบียนเปลี่ยนชื่อบริษัทเป็นบริษัท</w:t>
      </w:r>
      <w:r w:rsidRPr="00C1160E">
        <w:rPr>
          <w:rFonts w:ascii="Angsana New" w:hAnsi="Angsana New"/>
          <w:sz w:val="30"/>
          <w:szCs w:val="30"/>
          <w:cs/>
        </w:rPr>
        <w:t xml:space="preserve"> </w:t>
      </w:r>
      <w:r w:rsidRPr="00C1160E">
        <w:rPr>
          <w:rFonts w:ascii="Angsana New" w:hAnsi="Angsana New" w:hint="cs"/>
          <w:sz w:val="30"/>
          <w:szCs w:val="30"/>
          <w:cs/>
        </w:rPr>
        <w:t>เอดับเบิ้ลยูซี</w:t>
      </w:r>
      <w:r w:rsidRPr="00C1160E">
        <w:rPr>
          <w:rFonts w:ascii="Angsana New" w:hAnsi="Angsana New"/>
          <w:sz w:val="30"/>
          <w:szCs w:val="30"/>
          <w:cs/>
        </w:rPr>
        <w:t xml:space="preserve"> </w:t>
      </w:r>
      <w:r w:rsidRPr="00C1160E">
        <w:rPr>
          <w:rFonts w:ascii="Angsana New" w:hAnsi="Angsana New" w:hint="cs"/>
          <w:sz w:val="30"/>
          <w:szCs w:val="30"/>
          <w:cs/>
        </w:rPr>
        <w:t>ช๊อปปิ้ง</w:t>
      </w:r>
      <w:r w:rsidRPr="00C1160E">
        <w:rPr>
          <w:rFonts w:ascii="Angsana New" w:hAnsi="Angsana New"/>
          <w:sz w:val="30"/>
          <w:szCs w:val="30"/>
          <w:cs/>
        </w:rPr>
        <w:t xml:space="preserve"> </w:t>
      </w:r>
      <w:r w:rsidRPr="00C1160E">
        <w:rPr>
          <w:rFonts w:ascii="Angsana New" w:hAnsi="Angsana New" w:hint="cs"/>
          <w:sz w:val="30"/>
          <w:szCs w:val="30"/>
          <w:cs/>
        </w:rPr>
        <w:t>เดสติเนชัน</w:t>
      </w:r>
      <w:r w:rsidRPr="00C1160E">
        <w:rPr>
          <w:rFonts w:ascii="Angsana New" w:hAnsi="Angsana New"/>
          <w:sz w:val="30"/>
          <w:szCs w:val="30"/>
          <w:cs/>
        </w:rPr>
        <w:t xml:space="preserve"> </w:t>
      </w:r>
      <w:r w:rsidRPr="00C1160E">
        <w:rPr>
          <w:rFonts w:ascii="Angsana New" w:hAnsi="Angsana New" w:hint="cs"/>
          <w:sz w:val="30"/>
          <w:szCs w:val="30"/>
          <w:cs/>
        </w:rPr>
        <w:t>จำกัด</w:t>
      </w:r>
    </w:p>
    <w:p w14:paraId="34241EEB" w14:textId="539DB976" w:rsidR="000F5C73" w:rsidRPr="00C1160E" w:rsidRDefault="00002C15" w:rsidP="004F48BE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907"/>
        <w:jc w:val="thaiDistribute"/>
        <w:rPr>
          <w:rFonts w:ascii="Angsana New" w:hAnsi="Angsana New"/>
          <w:sz w:val="30"/>
          <w:szCs w:val="30"/>
        </w:rPr>
      </w:pPr>
      <w:r w:rsidRPr="00C1160E">
        <w:rPr>
          <w:rFonts w:ascii="Angsana New" w:hAnsi="Angsana New" w:hint="cs"/>
          <w:sz w:val="30"/>
          <w:szCs w:val="30"/>
          <w:cs/>
        </w:rPr>
        <w:t>บริษัท</w:t>
      </w:r>
      <w:r w:rsidRPr="00C1160E">
        <w:rPr>
          <w:rFonts w:ascii="Angsana New" w:hAnsi="Angsana New"/>
          <w:sz w:val="30"/>
          <w:szCs w:val="30"/>
          <w:cs/>
        </w:rPr>
        <w:t xml:space="preserve"> </w:t>
      </w:r>
      <w:r w:rsidRPr="00C1160E">
        <w:rPr>
          <w:rFonts w:ascii="Angsana New" w:hAnsi="Angsana New" w:hint="cs"/>
          <w:sz w:val="30"/>
          <w:szCs w:val="30"/>
          <w:cs/>
        </w:rPr>
        <w:t>นำทรัพย์พัฒนา</w:t>
      </w:r>
      <w:r w:rsidRPr="00C1160E">
        <w:rPr>
          <w:rFonts w:ascii="Angsana New" w:hAnsi="Angsana New"/>
          <w:sz w:val="30"/>
          <w:szCs w:val="30"/>
          <w:cs/>
        </w:rPr>
        <w:t xml:space="preserve"> </w:t>
      </w:r>
      <w:r w:rsidR="00BE7416" w:rsidRPr="00C1160E">
        <w:rPr>
          <w:rFonts w:ascii="Angsana New" w:hAnsi="Angsana New"/>
          <w:sz w:val="30"/>
          <w:szCs w:val="30"/>
        </w:rPr>
        <w:t>2</w:t>
      </w:r>
      <w:r w:rsidRPr="00C1160E">
        <w:rPr>
          <w:rFonts w:ascii="Angsana New" w:hAnsi="Angsana New"/>
          <w:sz w:val="30"/>
          <w:szCs w:val="30"/>
          <w:cs/>
        </w:rPr>
        <w:t xml:space="preserve"> </w:t>
      </w:r>
      <w:r w:rsidRPr="00C1160E">
        <w:rPr>
          <w:rFonts w:ascii="Angsana New" w:hAnsi="Angsana New" w:hint="cs"/>
          <w:sz w:val="30"/>
          <w:szCs w:val="30"/>
          <w:cs/>
        </w:rPr>
        <w:t>จำกัด</w:t>
      </w:r>
      <w:r w:rsidRPr="00C1160E">
        <w:rPr>
          <w:rFonts w:ascii="Angsana New" w:hAnsi="Angsana New"/>
          <w:sz w:val="30"/>
          <w:szCs w:val="30"/>
          <w:cs/>
        </w:rPr>
        <w:t xml:space="preserve"> </w:t>
      </w:r>
      <w:r w:rsidRPr="00C1160E">
        <w:rPr>
          <w:rFonts w:ascii="Angsana New" w:hAnsi="Angsana New" w:hint="cs"/>
          <w:sz w:val="30"/>
          <w:szCs w:val="30"/>
          <w:cs/>
        </w:rPr>
        <w:t>ได้จดทะเบียนเปลี่ยนชื่อบริษัทเป็นบริษัท</w:t>
      </w:r>
      <w:r w:rsidRPr="00C1160E">
        <w:rPr>
          <w:rFonts w:ascii="Angsana New" w:hAnsi="Angsana New"/>
          <w:sz w:val="30"/>
          <w:szCs w:val="30"/>
          <w:cs/>
        </w:rPr>
        <w:t xml:space="preserve"> </w:t>
      </w:r>
      <w:r w:rsidRPr="00C1160E">
        <w:rPr>
          <w:rFonts w:ascii="Angsana New" w:hAnsi="Angsana New" w:hint="cs"/>
          <w:sz w:val="30"/>
          <w:szCs w:val="30"/>
          <w:cs/>
        </w:rPr>
        <w:t>เอดับบลิวซี</w:t>
      </w:r>
      <w:r w:rsidRPr="00C1160E">
        <w:rPr>
          <w:rFonts w:ascii="Angsana New" w:hAnsi="Angsana New"/>
          <w:sz w:val="30"/>
          <w:szCs w:val="30"/>
          <w:cs/>
        </w:rPr>
        <w:t xml:space="preserve"> </w:t>
      </w:r>
      <w:r w:rsidRPr="00C1160E">
        <w:rPr>
          <w:rFonts w:ascii="Angsana New" w:hAnsi="Angsana New" w:hint="cs"/>
          <w:sz w:val="30"/>
          <w:szCs w:val="30"/>
          <w:cs/>
        </w:rPr>
        <w:t>ลาซาล</w:t>
      </w:r>
      <w:r w:rsidRPr="00C1160E">
        <w:rPr>
          <w:rFonts w:ascii="Angsana New" w:hAnsi="Angsana New"/>
          <w:sz w:val="30"/>
          <w:szCs w:val="30"/>
          <w:cs/>
        </w:rPr>
        <w:t xml:space="preserve"> </w:t>
      </w:r>
      <w:r w:rsidRPr="00C1160E">
        <w:rPr>
          <w:rFonts w:ascii="Angsana New" w:hAnsi="Angsana New" w:hint="cs"/>
          <w:sz w:val="30"/>
          <w:szCs w:val="30"/>
          <w:cs/>
        </w:rPr>
        <w:t>จำกัด</w:t>
      </w:r>
    </w:p>
    <w:p w14:paraId="4A96A72F" w14:textId="14823914" w:rsidR="000F5C73" w:rsidRPr="00C1160E" w:rsidRDefault="00002C15" w:rsidP="004F48BE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907"/>
        <w:jc w:val="thaiDistribute"/>
        <w:rPr>
          <w:rFonts w:ascii="Angsana New" w:hAnsi="Angsana New"/>
          <w:sz w:val="30"/>
          <w:szCs w:val="30"/>
        </w:rPr>
      </w:pPr>
      <w:r w:rsidRPr="00C1160E">
        <w:rPr>
          <w:rFonts w:ascii="Angsana New" w:hAnsi="Angsana New" w:hint="cs"/>
          <w:sz w:val="30"/>
          <w:szCs w:val="30"/>
          <w:cs/>
        </w:rPr>
        <w:t>บริษัท</w:t>
      </w:r>
      <w:r w:rsidRPr="00C1160E">
        <w:rPr>
          <w:rFonts w:ascii="Angsana New" w:hAnsi="Angsana New"/>
          <w:sz w:val="30"/>
          <w:szCs w:val="30"/>
          <w:cs/>
        </w:rPr>
        <w:t xml:space="preserve"> </w:t>
      </w:r>
      <w:r w:rsidRPr="00C1160E">
        <w:rPr>
          <w:rFonts w:ascii="Angsana New" w:hAnsi="Angsana New" w:hint="cs"/>
          <w:sz w:val="30"/>
          <w:szCs w:val="30"/>
          <w:cs/>
        </w:rPr>
        <w:t>คอนเซพ</w:t>
      </w:r>
      <w:r w:rsidRPr="00C1160E">
        <w:rPr>
          <w:rFonts w:ascii="Angsana New" w:hAnsi="Angsana New"/>
          <w:sz w:val="30"/>
          <w:szCs w:val="30"/>
          <w:cs/>
        </w:rPr>
        <w:t xml:space="preserve"> </w:t>
      </w:r>
      <w:r w:rsidRPr="00C1160E">
        <w:rPr>
          <w:rFonts w:ascii="Angsana New" w:hAnsi="Angsana New" w:hint="cs"/>
          <w:sz w:val="30"/>
          <w:szCs w:val="30"/>
          <w:cs/>
        </w:rPr>
        <w:t>แลนด์</w:t>
      </w:r>
      <w:r w:rsidRPr="00C1160E">
        <w:rPr>
          <w:rFonts w:ascii="Angsana New" w:hAnsi="Angsana New"/>
          <w:sz w:val="30"/>
          <w:szCs w:val="30"/>
          <w:cs/>
        </w:rPr>
        <w:t xml:space="preserve"> </w:t>
      </w:r>
      <w:r w:rsidR="00BE7416" w:rsidRPr="00C1160E">
        <w:rPr>
          <w:rFonts w:ascii="Angsana New" w:hAnsi="Angsana New"/>
          <w:sz w:val="30"/>
          <w:szCs w:val="30"/>
        </w:rPr>
        <w:t>9</w:t>
      </w:r>
      <w:r w:rsidRPr="00C1160E">
        <w:rPr>
          <w:rFonts w:ascii="Angsana New" w:hAnsi="Angsana New"/>
          <w:sz w:val="30"/>
          <w:szCs w:val="30"/>
          <w:cs/>
        </w:rPr>
        <w:t xml:space="preserve"> </w:t>
      </w:r>
      <w:r w:rsidRPr="00C1160E">
        <w:rPr>
          <w:rFonts w:ascii="Angsana New" w:hAnsi="Angsana New" w:hint="cs"/>
          <w:sz w:val="30"/>
          <w:szCs w:val="30"/>
          <w:cs/>
        </w:rPr>
        <w:t>จำกัด</w:t>
      </w:r>
      <w:r w:rsidRPr="00C1160E">
        <w:rPr>
          <w:rFonts w:ascii="Angsana New" w:hAnsi="Angsana New"/>
          <w:sz w:val="30"/>
          <w:szCs w:val="30"/>
          <w:cs/>
        </w:rPr>
        <w:t xml:space="preserve"> </w:t>
      </w:r>
      <w:r w:rsidRPr="00C1160E">
        <w:rPr>
          <w:rFonts w:ascii="Angsana New" w:hAnsi="Angsana New" w:hint="cs"/>
          <w:sz w:val="30"/>
          <w:szCs w:val="30"/>
          <w:cs/>
        </w:rPr>
        <w:t>ได้จดทะเบียนเปลี่ยนชื่อบริษัทเป็นบริษัท</w:t>
      </w:r>
      <w:r w:rsidRPr="00C1160E">
        <w:rPr>
          <w:rFonts w:ascii="Angsana New" w:hAnsi="Angsana New"/>
          <w:sz w:val="30"/>
          <w:szCs w:val="30"/>
          <w:cs/>
        </w:rPr>
        <w:t xml:space="preserve"> </w:t>
      </w:r>
      <w:r w:rsidRPr="00C1160E">
        <w:rPr>
          <w:rFonts w:ascii="Angsana New" w:hAnsi="Angsana New" w:hint="cs"/>
          <w:sz w:val="30"/>
          <w:szCs w:val="30"/>
          <w:cs/>
        </w:rPr>
        <w:t>เอดับเบิ้ลยูซี</w:t>
      </w:r>
      <w:r w:rsidRPr="00C1160E">
        <w:rPr>
          <w:rFonts w:ascii="Angsana New" w:hAnsi="Angsana New"/>
          <w:sz w:val="30"/>
          <w:szCs w:val="30"/>
          <w:cs/>
        </w:rPr>
        <w:t xml:space="preserve"> </w:t>
      </w:r>
      <w:r w:rsidRPr="00C1160E">
        <w:rPr>
          <w:rFonts w:ascii="Angsana New" w:hAnsi="Angsana New" w:hint="cs"/>
          <w:sz w:val="30"/>
          <w:szCs w:val="30"/>
          <w:cs/>
        </w:rPr>
        <w:t>โมเดิ้ล</w:t>
      </w:r>
      <w:r w:rsidRPr="00C1160E">
        <w:rPr>
          <w:rFonts w:ascii="Angsana New" w:hAnsi="Angsana New"/>
          <w:sz w:val="30"/>
          <w:szCs w:val="30"/>
          <w:cs/>
        </w:rPr>
        <w:t xml:space="preserve"> </w:t>
      </w:r>
      <w:r w:rsidRPr="00C1160E">
        <w:rPr>
          <w:rFonts w:ascii="Angsana New" w:hAnsi="Angsana New" w:hint="cs"/>
          <w:sz w:val="30"/>
          <w:szCs w:val="30"/>
          <w:cs/>
        </w:rPr>
        <w:t>โฮเทล</w:t>
      </w:r>
      <w:r w:rsidRPr="00C1160E">
        <w:rPr>
          <w:rFonts w:ascii="Angsana New" w:hAnsi="Angsana New"/>
          <w:sz w:val="30"/>
          <w:szCs w:val="30"/>
          <w:cs/>
        </w:rPr>
        <w:t xml:space="preserve"> </w:t>
      </w:r>
      <w:r w:rsidRPr="00C1160E">
        <w:rPr>
          <w:rFonts w:ascii="Angsana New" w:hAnsi="Angsana New" w:hint="cs"/>
          <w:sz w:val="30"/>
          <w:szCs w:val="30"/>
          <w:cs/>
        </w:rPr>
        <w:t>เชียงใหม่</w:t>
      </w:r>
      <w:r w:rsidRPr="00C1160E">
        <w:rPr>
          <w:rFonts w:ascii="Angsana New" w:hAnsi="Angsana New"/>
          <w:sz w:val="30"/>
          <w:szCs w:val="30"/>
          <w:cs/>
        </w:rPr>
        <w:t xml:space="preserve"> </w:t>
      </w:r>
      <w:r w:rsidRPr="00C1160E">
        <w:rPr>
          <w:rFonts w:ascii="Angsana New" w:hAnsi="Angsana New" w:hint="cs"/>
          <w:sz w:val="30"/>
          <w:szCs w:val="30"/>
          <w:cs/>
        </w:rPr>
        <w:t>จำกัด</w:t>
      </w:r>
    </w:p>
    <w:p w14:paraId="29714A68" w14:textId="77777777" w:rsidR="000F5C73" w:rsidRPr="00C1160E" w:rsidRDefault="00002C15" w:rsidP="004F48BE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907"/>
        <w:jc w:val="thaiDistribute"/>
        <w:rPr>
          <w:rFonts w:ascii="Angsana New" w:hAnsi="Angsana New"/>
          <w:sz w:val="30"/>
          <w:szCs w:val="30"/>
        </w:rPr>
      </w:pPr>
      <w:r w:rsidRPr="00C1160E">
        <w:rPr>
          <w:rFonts w:ascii="Angsana New" w:hAnsi="Angsana New" w:hint="cs"/>
          <w:sz w:val="30"/>
          <w:szCs w:val="30"/>
          <w:cs/>
        </w:rPr>
        <w:t>บริษัท</w:t>
      </w:r>
      <w:r w:rsidRPr="00C1160E">
        <w:rPr>
          <w:rFonts w:ascii="Angsana New" w:hAnsi="Angsana New"/>
          <w:sz w:val="30"/>
          <w:szCs w:val="30"/>
          <w:cs/>
        </w:rPr>
        <w:t xml:space="preserve"> </w:t>
      </w:r>
      <w:r w:rsidRPr="00C1160E">
        <w:rPr>
          <w:rFonts w:ascii="Angsana New" w:hAnsi="Angsana New" w:hint="cs"/>
          <w:sz w:val="30"/>
          <w:szCs w:val="30"/>
          <w:cs/>
        </w:rPr>
        <w:t>นิวมัลตี้ไมน์</w:t>
      </w:r>
      <w:r w:rsidRPr="00C1160E">
        <w:rPr>
          <w:rFonts w:ascii="Angsana New" w:hAnsi="Angsana New"/>
          <w:sz w:val="30"/>
          <w:szCs w:val="30"/>
          <w:cs/>
        </w:rPr>
        <w:t xml:space="preserve"> </w:t>
      </w:r>
      <w:r w:rsidRPr="00C1160E">
        <w:rPr>
          <w:rFonts w:ascii="Angsana New" w:hAnsi="Angsana New" w:hint="cs"/>
          <w:sz w:val="30"/>
          <w:szCs w:val="30"/>
          <w:cs/>
        </w:rPr>
        <w:t>จำกัด</w:t>
      </w:r>
      <w:r w:rsidRPr="00C1160E">
        <w:rPr>
          <w:rFonts w:ascii="Angsana New" w:hAnsi="Angsana New"/>
          <w:sz w:val="30"/>
          <w:szCs w:val="30"/>
          <w:cs/>
        </w:rPr>
        <w:t xml:space="preserve"> </w:t>
      </w:r>
      <w:r w:rsidRPr="00C1160E">
        <w:rPr>
          <w:rFonts w:ascii="Angsana New" w:hAnsi="Angsana New" w:hint="cs"/>
          <w:sz w:val="30"/>
          <w:szCs w:val="30"/>
          <w:cs/>
        </w:rPr>
        <w:t>ได้จดทะเบียนเปลี่ยนชื่อบริษัทเป็นบริษัท</w:t>
      </w:r>
      <w:r w:rsidRPr="00C1160E">
        <w:rPr>
          <w:rFonts w:ascii="Angsana New" w:hAnsi="Angsana New"/>
          <w:sz w:val="30"/>
          <w:szCs w:val="30"/>
          <w:cs/>
        </w:rPr>
        <w:t xml:space="preserve"> </w:t>
      </w:r>
      <w:r w:rsidRPr="00C1160E">
        <w:rPr>
          <w:rFonts w:ascii="Angsana New" w:hAnsi="Angsana New" w:hint="cs"/>
          <w:sz w:val="30"/>
          <w:szCs w:val="30"/>
          <w:cs/>
        </w:rPr>
        <w:t>เอดับบลิวซี</w:t>
      </w:r>
      <w:r w:rsidRPr="00C1160E">
        <w:rPr>
          <w:rFonts w:ascii="Angsana New" w:hAnsi="Angsana New"/>
          <w:sz w:val="30"/>
          <w:szCs w:val="30"/>
          <w:cs/>
        </w:rPr>
        <w:t xml:space="preserve"> </w:t>
      </w:r>
      <w:r w:rsidRPr="00C1160E">
        <w:rPr>
          <w:rFonts w:ascii="Angsana New" w:hAnsi="Angsana New" w:hint="cs"/>
          <w:sz w:val="30"/>
          <w:szCs w:val="30"/>
          <w:cs/>
        </w:rPr>
        <w:t>ไลฟ์สไตล์</w:t>
      </w:r>
      <w:r w:rsidRPr="00C1160E">
        <w:rPr>
          <w:rFonts w:ascii="Angsana New" w:hAnsi="Angsana New"/>
          <w:sz w:val="30"/>
          <w:szCs w:val="30"/>
          <w:cs/>
        </w:rPr>
        <w:t xml:space="preserve"> </w:t>
      </w:r>
      <w:r w:rsidRPr="00C1160E">
        <w:rPr>
          <w:rFonts w:ascii="Angsana New" w:hAnsi="Angsana New" w:hint="cs"/>
          <w:sz w:val="30"/>
          <w:szCs w:val="30"/>
          <w:cs/>
        </w:rPr>
        <w:t>โฮเทล</w:t>
      </w:r>
      <w:r w:rsidRPr="00C1160E">
        <w:rPr>
          <w:rFonts w:ascii="Angsana New" w:hAnsi="Angsana New"/>
          <w:sz w:val="30"/>
          <w:szCs w:val="30"/>
          <w:cs/>
        </w:rPr>
        <w:t xml:space="preserve"> </w:t>
      </w:r>
      <w:r w:rsidRPr="00C1160E">
        <w:rPr>
          <w:rFonts w:ascii="Angsana New" w:hAnsi="Angsana New" w:hint="cs"/>
          <w:sz w:val="30"/>
          <w:szCs w:val="30"/>
          <w:cs/>
        </w:rPr>
        <w:t>สาทร</w:t>
      </w:r>
      <w:r w:rsidRPr="00C1160E">
        <w:rPr>
          <w:rFonts w:ascii="Angsana New" w:hAnsi="Angsana New"/>
          <w:sz w:val="30"/>
          <w:szCs w:val="30"/>
          <w:cs/>
        </w:rPr>
        <w:t xml:space="preserve"> </w:t>
      </w:r>
      <w:r w:rsidRPr="00C1160E">
        <w:rPr>
          <w:rFonts w:ascii="Angsana New" w:hAnsi="Angsana New" w:hint="cs"/>
          <w:sz w:val="30"/>
          <w:szCs w:val="30"/>
          <w:cs/>
        </w:rPr>
        <w:t>จำกัด</w:t>
      </w:r>
    </w:p>
    <w:p w14:paraId="7849296E" w14:textId="6B167DC3" w:rsidR="000F5C73" w:rsidRPr="00C1160E" w:rsidRDefault="00002C15" w:rsidP="004F48BE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907"/>
        <w:jc w:val="thaiDistribute"/>
        <w:rPr>
          <w:rFonts w:ascii="Angsana New" w:hAnsi="Angsana New"/>
          <w:sz w:val="30"/>
          <w:szCs w:val="30"/>
        </w:rPr>
      </w:pPr>
      <w:r w:rsidRPr="00C1160E">
        <w:rPr>
          <w:rFonts w:ascii="Angsana New" w:hAnsi="Angsana New" w:hint="cs"/>
          <w:sz w:val="30"/>
          <w:szCs w:val="30"/>
          <w:cs/>
        </w:rPr>
        <w:t>บริษัท</w:t>
      </w:r>
      <w:r w:rsidRPr="00C1160E">
        <w:rPr>
          <w:rFonts w:ascii="Angsana New" w:hAnsi="Angsana New"/>
          <w:sz w:val="30"/>
          <w:szCs w:val="30"/>
          <w:cs/>
        </w:rPr>
        <w:t xml:space="preserve"> </w:t>
      </w:r>
      <w:r w:rsidRPr="00C1160E">
        <w:rPr>
          <w:rFonts w:ascii="Angsana New" w:hAnsi="Angsana New" w:hint="cs"/>
          <w:sz w:val="30"/>
          <w:szCs w:val="30"/>
          <w:cs/>
        </w:rPr>
        <w:t>ทีซีซี</w:t>
      </w:r>
      <w:r w:rsidRPr="00C1160E">
        <w:rPr>
          <w:rFonts w:ascii="Angsana New" w:hAnsi="Angsana New"/>
          <w:sz w:val="30"/>
          <w:szCs w:val="30"/>
          <w:cs/>
        </w:rPr>
        <w:t xml:space="preserve"> </w:t>
      </w:r>
      <w:r w:rsidRPr="00C1160E">
        <w:rPr>
          <w:rFonts w:ascii="Angsana New" w:hAnsi="Angsana New" w:hint="cs"/>
          <w:sz w:val="30"/>
          <w:szCs w:val="30"/>
          <w:cs/>
        </w:rPr>
        <w:t>โฮเทล</w:t>
      </w:r>
      <w:r w:rsidRPr="00C1160E">
        <w:rPr>
          <w:rFonts w:ascii="Angsana New" w:hAnsi="Angsana New"/>
          <w:sz w:val="30"/>
          <w:szCs w:val="30"/>
          <w:cs/>
        </w:rPr>
        <w:t xml:space="preserve"> </w:t>
      </w:r>
      <w:r w:rsidRPr="00C1160E">
        <w:rPr>
          <w:rFonts w:ascii="Angsana New" w:hAnsi="Angsana New" w:hint="cs"/>
          <w:sz w:val="30"/>
          <w:szCs w:val="30"/>
          <w:cs/>
        </w:rPr>
        <w:t>แอสเสท</w:t>
      </w:r>
      <w:r w:rsidRPr="00C1160E">
        <w:rPr>
          <w:rFonts w:ascii="Angsana New" w:hAnsi="Angsana New"/>
          <w:sz w:val="30"/>
          <w:szCs w:val="30"/>
          <w:cs/>
        </w:rPr>
        <w:t xml:space="preserve"> </w:t>
      </w:r>
      <w:r w:rsidRPr="00C1160E">
        <w:rPr>
          <w:rFonts w:ascii="Angsana New" w:hAnsi="Angsana New" w:hint="cs"/>
          <w:sz w:val="30"/>
          <w:szCs w:val="30"/>
          <w:cs/>
        </w:rPr>
        <w:t>แมนเนจเม้นท์</w:t>
      </w:r>
      <w:r w:rsidRPr="00C1160E">
        <w:rPr>
          <w:rFonts w:ascii="Angsana New" w:hAnsi="Angsana New"/>
          <w:sz w:val="30"/>
          <w:szCs w:val="30"/>
          <w:cs/>
        </w:rPr>
        <w:t xml:space="preserve"> </w:t>
      </w:r>
      <w:r w:rsidRPr="00C1160E">
        <w:rPr>
          <w:rFonts w:ascii="Angsana New" w:hAnsi="Angsana New" w:hint="cs"/>
          <w:sz w:val="30"/>
          <w:szCs w:val="30"/>
          <w:cs/>
        </w:rPr>
        <w:t>จำกัด</w:t>
      </w:r>
      <w:r w:rsidRPr="00C1160E">
        <w:rPr>
          <w:rFonts w:ascii="Angsana New" w:hAnsi="Angsana New"/>
          <w:sz w:val="30"/>
          <w:szCs w:val="30"/>
          <w:cs/>
        </w:rPr>
        <w:t xml:space="preserve"> </w:t>
      </w:r>
      <w:r w:rsidRPr="00C1160E">
        <w:rPr>
          <w:rFonts w:ascii="Angsana New" w:hAnsi="Angsana New" w:hint="cs"/>
          <w:sz w:val="30"/>
          <w:szCs w:val="30"/>
          <w:cs/>
        </w:rPr>
        <w:t>ได้จดทะเบียนเปลี่ยนชื่อบริษัทเป็นบริษัท</w:t>
      </w:r>
      <w:r w:rsidRPr="00C1160E">
        <w:rPr>
          <w:rFonts w:ascii="Angsana New" w:hAnsi="Angsana New"/>
          <w:sz w:val="30"/>
          <w:szCs w:val="30"/>
          <w:cs/>
        </w:rPr>
        <w:t xml:space="preserve"> </w:t>
      </w:r>
      <w:r w:rsidRPr="00C1160E">
        <w:rPr>
          <w:rFonts w:ascii="Angsana New" w:hAnsi="Angsana New" w:hint="cs"/>
          <w:sz w:val="30"/>
          <w:szCs w:val="30"/>
          <w:cs/>
        </w:rPr>
        <w:t>ทีซีซี</w:t>
      </w:r>
      <w:r w:rsidRPr="00C1160E">
        <w:rPr>
          <w:rFonts w:ascii="Angsana New" w:hAnsi="Angsana New"/>
          <w:sz w:val="30"/>
          <w:szCs w:val="30"/>
          <w:cs/>
        </w:rPr>
        <w:t xml:space="preserve"> </w:t>
      </w:r>
      <w:r w:rsidRPr="00C1160E">
        <w:rPr>
          <w:rFonts w:ascii="Angsana New" w:hAnsi="Angsana New" w:hint="cs"/>
          <w:sz w:val="30"/>
          <w:szCs w:val="30"/>
          <w:cs/>
        </w:rPr>
        <w:t>โฮเทล</w:t>
      </w:r>
      <w:r w:rsidRPr="00C1160E">
        <w:rPr>
          <w:rFonts w:ascii="Angsana New" w:hAnsi="Angsana New"/>
          <w:sz w:val="30"/>
          <w:szCs w:val="30"/>
          <w:cs/>
        </w:rPr>
        <w:t xml:space="preserve"> </w:t>
      </w:r>
      <w:r w:rsidR="004F48BE" w:rsidRPr="00C1160E">
        <w:rPr>
          <w:rFonts w:ascii="Angsana New" w:hAnsi="Angsana New"/>
          <w:sz w:val="30"/>
          <w:szCs w:val="30"/>
          <w:cs/>
        </w:rPr>
        <w:br/>
      </w:r>
      <w:r w:rsidRPr="00C1160E">
        <w:rPr>
          <w:rFonts w:ascii="Angsana New" w:hAnsi="Angsana New" w:hint="cs"/>
          <w:sz w:val="30"/>
          <w:szCs w:val="30"/>
          <w:cs/>
        </w:rPr>
        <w:t>แอสเสท</w:t>
      </w:r>
      <w:r w:rsidRPr="00C1160E">
        <w:rPr>
          <w:rFonts w:ascii="Angsana New" w:hAnsi="Angsana New"/>
          <w:sz w:val="30"/>
          <w:szCs w:val="30"/>
          <w:cs/>
        </w:rPr>
        <w:t xml:space="preserve"> </w:t>
      </w:r>
      <w:r w:rsidRPr="00C1160E">
        <w:rPr>
          <w:rFonts w:ascii="Angsana New" w:hAnsi="Angsana New" w:hint="cs"/>
          <w:sz w:val="30"/>
          <w:szCs w:val="30"/>
          <w:cs/>
        </w:rPr>
        <w:t>แมนเนจเมนท์</w:t>
      </w:r>
      <w:r w:rsidRPr="00C1160E">
        <w:rPr>
          <w:rFonts w:ascii="Angsana New" w:hAnsi="Angsana New"/>
          <w:sz w:val="30"/>
          <w:szCs w:val="30"/>
          <w:cs/>
        </w:rPr>
        <w:t xml:space="preserve"> </w:t>
      </w:r>
      <w:r w:rsidRPr="00C1160E">
        <w:rPr>
          <w:rFonts w:ascii="Angsana New" w:hAnsi="Angsana New" w:hint="cs"/>
          <w:sz w:val="30"/>
          <w:szCs w:val="30"/>
          <w:cs/>
        </w:rPr>
        <w:t>จำกัด</w:t>
      </w:r>
    </w:p>
    <w:p w14:paraId="51BB7262" w14:textId="41AA66C4" w:rsidR="000F5C73" w:rsidRPr="00C1160E" w:rsidRDefault="00002C15" w:rsidP="004F48BE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907"/>
        <w:jc w:val="thaiDistribute"/>
        <w:rPr>
          <w:rFonts w:ascii="Angsana New" w:hAnsi="Angsana New"/>
          <w:sz w:val="30"/>
          <w:szCs w:val="30"/>
        </w:rPr>
      </w:pPr>
      <w:r w:rsidRPr="00C1160E">
        <w:rPr>
          <w:rFonts w:ascii="Angsana New" w:hAnsi="Angsana New" w:hint="cs"/>
          <w:sz w:val="30"/>
          <w:szCs w:val="30"/>
          <w:cs/>
        </w:rPr>
        <w:t>บริษัท</w:t>
      </w:r>
      <w:r w:rsidRPr="00C1160E">
        <w:rPr>
          <w:rFonts w:ascii="Angsana New" w:hAnsi="Angsana New"/>
          <w:sz w:val="30"/>
          <w:szCs w:val="30"/>
          <w:cs/>
        </w:rPr>
        <w:t xml:space="preserve"> </w:t>
      </w:r>
      <w:r w:rsidRPr="00C1160E">
        <w:rPr>
          <w:rFonts w:ascii="Angsana New" w:hAnsi="Angsana New" w:hint="cs"/>
          <w:sz w:val="30"/>
          <w:szCs w:val="30"/>
          <w:cs/>
        </w:rPr>
        <w:t>ทีซีซี</w:t>
      </w:r>
      <w:r w:rsidRPr="00C1160E">
        <w:rPr>
          <w:rFonts w:ascii="Angsana New" w:hAnsi="Angsana New"/>
          <w:sz w:val="30"/>
          <w:szCs w:val="30"/>
          <w:cs/>
        </w:rPr>
        <w:t xml:space="preserve"> </w:t>
      </w:r>
      <w:r w:rsidRPr="00C1160E">
        <w:rPr>
          <w:rFonts w:ascii="Angsana New" w:hAnsi="Angsana New" w:hint="cs"/>
          <w:sz w:val="30"/>
          <w:szCs w:val="30"/>
          <w:cs/>
        </w:rPr>
        <w:t>โฮเทล</w:t>
      </w:r>
      <w:r w:rsidRPr="00C1160E">
        <w:rPr>
          <w:rFonts w:ascii="Angsana New" w:hAnsi="Angsana New"/>
          <w:sz w:val="30"/>
          <w:szCs w:val="30"/>
          <w:cs/>
        </w:rPr>
        <w:t xml:space="preserve"> </w:t>
      </w:r>
      <w:r w:rsidRPr="00C1160E">
        <w:rPr>
          <w:rFonts w:ascii="Angsana New" w:hAnsi="Angsana New" w:hint="cs"/>
          <w:sz w:val="30"/>
          <w:szCs w:val="30"/>
          <w:cs/>
        </w:rPr>
        <w:t>คอลเล็คชั่น</w:t>
      </w:r>
      <w:r w:rsidRPr="00C1160E">
        <w:rPr>
          <w:rFonts w:ascii="Angsana New" w:hAnsi="Angsana New"/>
          <w:sz w:val="30"/>
          <w:szCs w:val="30"/>
          <w:cs/>
        </w:rPr>
        <w:t xml:space="preserve"> </w:t>
      </w:r>
      <w:r w:rsidRPr="00C1160E">
        <w:rPr>
          <w:rFonts w:ascii="Angsana New" w:hAnsi="Angsana New" w:hint="cs"/>
          <w:sz w:val="30"/>
          <w:szCs w:val="30"/>
          <w:cs/>
        </w:rPr>
        <w:t>จำกัด</w:t>
      </w:r>
      <w:r w:rsidRPr="00C1160E">
        <w:rPr>
          <w:rFonts w:ascii="Angsana New" w:hAnsi="Angsana New"/>
          <w:sz w:val="30"/>
          <w:szCs w:val="30"/>
          <w:cs/>
        </w:rPr>
        <w:t xml:space="preserve"> </w:t>
      </w:r>
      <w:r w:rsidRPr="00C1160E">
        <w:rPr>
          <w:rFonts w:ascii="Angsana New" w:hAnsi="Angsana New" w:hint="cs"/>
          <w:sz w:val="30"/>
          <w:szCs w:val="30"/>
          <w:cs/>
        </w:rPr>
        <w:t>ได้จดทะเบียนเปลี่ยนชื่อบริษัทเป็นบริษัท</w:t>
      </w:r>
      <w:r w:rsidRPr="00C1160E">
        <w:rPr>
          <w:rFonts w:ascii="Angsana New" w:hAnsi="Angsana New"/>
          <w:sz w:val="30"/>
          <w:szCs w:val="30"/>
          <w:cs/>
        </w:rPr>
        <w:t xml:space="preserve"> </w:t>
      </w:r>
      <w:r w:rsidRPr="00C1160E">
        <w:rPr>
          <w:rFonts w:ascii="Angsana New" w:hAnsi="Angsana New" w:hint="cs"/>
          <w:sz w:val="30"/>
          <w:szCs w:val="30"/>
          <w:cs/>
        </w:rPr>
        <w:t>ทีซีซี</w:t>
      </w:r>
      <w:r w:rsidRPr="00C1160E">
        <w:rPr>
          <w:rFonts w:ascii="Angsana New" w:hAnsi="Angsana New"/>
          <w:sz w:val="30"/>
          <w:szCs w:val="30"/>
          <w:cs/>
        </w:rPr>
        <w:t xml:space="preserve"> </w:t>
      </w:r>
      <w:r w:rsidRPr="00C1160E">
        <w:rPr>
          <w:rFonts w:ascii="Angsana New" w:hAnsi="Angsana New" w:hint="cs"/>
          <w:sz w:val="30"/>
          <w:szCs w:val="30"/>
          <w:cs/>
        </w:rPr>
        <w:t>โฮเทล</w:t>
      </w:r>
      <w:r w:rsidRPr="00C1160E">
        <w:rPr>
          <w:rFonts w:ascii="Angsana New" w:hAnsi="Angsana New"/>
          <w:sz w:val="30"/>
          <w:szCs w:val="30"/>
          <w:cs/>
        </w:rPr>
        <w:t xml:space="preserve"> </w:t>
      </w:r>
      <w:r w:rsidRPr="00C1160E">
        <w:rPr>
          <w:rFonts w:ascii="Angsana New" w:hAnsi="Angsana New" w:hint="cs"/>
          <w:sz w:val="30"/>
          <w:szCs w:val="30"/>
          <w:cs/>
        </w:rPr>
        <w:t>คอลเลกชั่น</w:t>
      </w:r>
      <w:r w:rsidRPr="00C1160E">
        <w:rPr>
          <w:rFonts w:ascii="Angsana New" w:hAnsi="Angsana New"/>
          <w:sz w:val="30"/>
          <w:szCs w:val="30"/>
          <w:cs/>
        </w:rPr>
        <w:t xml:space="preserve"> </w:t>
      </w:r>
      <w:r w:rsidRPr="00C1160E">
        <w:rPr>
          <w:rFonts w:ascii="Angsana New" w:hAnsi="Angsana New" w:hint="cs"/>
          <w:sz w:val="30"/>
          <w:szCs w:val="30"/>
          <w:cs/>
        </w:rPr>
        <w:t>จำกัด</w:t>
      </w:r>
    </w:p>
    <w:p w14:paraId="4B4AE073" w14:textId="77777777" w:rsidR="0067586E" w:rsidRPr="00335803" w:rsidRDefault="00002C15" w:rsidP="008670C1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90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335803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33580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35803">
        <w:rPr>
          <w:rFonts w:ascii="Angsana New" w:hAnsi="Angsana New" w:hint="cs"/>
          <w:spacing w:val="-2"/>
          <w:sz w:val="30"/>
          <w:szCs w:val="30"/>
          <w:cs/>
        </w:rPr>
        <w:t>เดอะ</w:t>
      </w:r>
      <w:r w:rsidRPr="0033580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35803">
        <w:rPr>
          <w:rFonts w:ascii="Angsana New" w:hAnsi="Angsana New" w:hint="cs"/>
          <w:spacing w:val="-2"/>
          <w:sz w:val="30"/>
          <w:szCs w:val="30"/>
          <w:cs/>
        </w:rPr>
        <w:t>โฮเทล</w:t>
      </w:r>
      <w:r w:rsidRPr="0033580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35803">
        <w:rPr>
          <w:rFonts w:ascii="Angsana New" w:hAnsi="Angsana New" w:hint="cs"/>
          <w:spacing w:val="-2"/>
          <w:sz w:val="30"/>
          <w:szCs w:val="30"/>
          <w:cs/>
        </w:rPr>
        <w:t>สุขุมวิท</w:t>
      </w:r>
      <w:r w:rsidRPr="0033580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E7416" w:rsidRPr="00335803">
        <w:rPr>
          <w:rFonts w:ascii="Angsana New" w:hAnsi="Angsana New"/>
          <w:spacing w:val="-2"/>
          <w:sz w:val="30"/>
          <w:szCs w:val="30"/>
        </w:rPr>
        <w:t>50</w:t>
      </w:r>
      <w:r w:rsidRPr="0033580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35803">
        <w:rPr>
          <w:rFonts w:ascii="Angsana New" w:hAnsi="Angsana New" w:hint="cs"/>
          <w:spacing w:val="-2"/>
          <w:sz w:val="30"/>
          <w:szCs w:val="30"/>
          <w:cs/>
        </w:rPr>
        <w:t>จำกัด</w:t>
      </w:r>
      <w:r w:rsidRPr="0033580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35803">
        <w:rPr>
          <w:rFonts w:ascii="Angsana New" w:hAnsi="Angsana New" w:hint="cs"/>
          <w:spacing w:val="-2"/>
          <w:sz w:val="30"/>
          <w:szCs w:val="30"/>
          <w:cs/>
        </w:rPr>
        <w:t>ได้จดทะเบียนเปลี่ยนชื่อบริษัทเป็นบริษัท</w:t>
      </w:r>
      <w:r w:rsidRPr="0033580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35803">
        <w:rPr>
          <w:rFonts w:ascii="Angsana New" w:hAnsi="Angsana New" w:hint="cs"/>
          <w:spacing w:val="-2"/>
          <w:sz w:val="30"/>
          <w:szCs w:val="30"/>
          <w:cs/>
        </w:rPr>
        <w:t>เดอะ</w:t>
      </w:r>
      <w:r w:rsidRPr="0033580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35803">
        <w:rPr>
          <w:rFonts w:ascii="Angsana New" w:hAnsi="Angsana New" w:hint="cs"/>
          <w:spacing w:val="-2"/>
          <w:sz w:val="30"/>
          <w:szCs w:val="30"/>
          <w:cs/>
        </w:rPr>
        <w:t>โฮเทลล์</w:t>
      </w:r>
      <w:r w:rsidRPr="0033580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35803">
        <w:rPr>
          <w:rFonts w:ascii="Angsana New" w:hAnsi="Angsana New" w:hint="cs"/>
          <w:spacing w:val="-2"/>
          <w:sz w:val="30"/>
          <w:szCs w:val="30"/>
          <w:cs/>
        </w:rPr>
        <w:t>สุขุมวิท</w:t>
      </w:r>
      <w:r w:rsidRPr="0033580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E7416" w:rsidRPr="00335803">
        <w:rPr>
          <w:rFonts w:ascii="Angsana New" w:hAnsi="Angsana New"/>
          <w:spacing w:val="-2"/>
          <w:sz w:val="30"/>
          <w:szCs w:val="30"/>
        </w:rPr>
        <w:t>50</w:t>
      </w:r>
      <w:r w:rsidRPr="0033580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35803">
        <w:rPr>
          <w:rFonts w:ascii="Angsana New" w:hAnsi="Angsana New" w:hint="cs"/>
          <w:spacing w:val="-2"/>
          <w:sz w:val="30"/>
          <w:szCs w:val="30"/>
          <w:cs/>
        </w:rPr>
        <w:t>จำกัด</w:t>
      </w:r>
      <w:r w:rsidRPr="00335803">
        <w:rPr>
          <w:rFonts w:ascii="Angsana New" w:hAnsi="Angsana New"/>
          <w:spacing w:val="-2"/>
          <w:sz w:val="30"/>
          <w:szCs w:val="30"/>
          <w:cs/>
        </w:rPr>
        <w:tab/>
      </w:r>
      <w:r w:rsidRPr="00335803">
        <w:rPr>
          <w:rFonts w:ascii="Angsana New" w:hAnsi="Angsana New"/>
          <w:spacing w:val="-2"/>
          <w:sz w:val="30"/>
          <w:szCs w:val="30"/>
          <w:cs/>
        </w:rPr>
        <w:tab/>
      </w:r>
      <w:r w:rsidRPr="00335803">
        <w:rPr>
          <w:rFonts w:ascii="Angsana New" w:hAnsi="Angsana New"/>
          <w:spacing w:val="-2"/>
          <w:sz w:val="30"/>
          <w:szCs w:val="30"/>
          <w:cs/>
        </w:rPr>
        <w:tab/>
      </w:r>
    </w:p>
    <w:p w14:paraId="29B38FD1" w14:textId="5370E8F0" w:rsidR="00CD537D" w:rsidRPr="0067586E" w:rsidRDefault="0067586E" w:rsidP="006758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57834B1" w14:textId="4E4329EE" w:rsidR="000A1DDD" w:rsidRPr="00AD45A0" w:rsidRDefault="000A1DDD" w:rsidP="002E53F2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rPr>
          <w:rFonts w:ascii="Angsana New" w:hAnsi="Angsana New"/>
          <w:b/>
          <w:bCs/>
          <w:sz w:val="30"/>
          <w:szCs w:val="30"/>
        </w:rPr>
      </w:pPr>
      <w:r w:rsidRPr="00AD45A0">
        <w:rPr>
          <w:rFonts w:ascii="Angsana New" w:hAnsi="Angsana New" w:hint="cs"/>
          <w:b/>
          <w:bCs/>
          <w:sz w:val="30"/>
          <w:szCs w:val="30"/>
          <w:cs/>
        </w:rPr>
        <w:lastRenderedPageBreak/>
        <w:t>อสังหาริมทรัพย์เพื่อ</w:t>
      </w:r>
      <w:r w:rsidR="00E668C5" w:rsidRPr="00AD45A0">
        <w:rPr>
          <w:rFonts w:ascii="Angsana New" w:hAnsi="Angsana New" w:hint="cs"/>
          <w:b/>
          <w:bCs/>
          <w:sz w:val="30"/>
          <w:szCs w:val="30"/>
          <w:cs/>
        </w:rPr>
        <w:t>ก</w:t>
      </w:r>
      <w:r w:rsidRPr="00AD45A0">
        <w:rPr>
          <w:rFonts w:ascii="Angsana New" w:hAnsi="Angsana New" w:hint="cs"/>
          <w:b/>
          <w:bCs/>
          <w:sz w:val="30"/>
          <w:szCs w:val="30"/>
          <w:cs/>
        </w:rPr>
        <w:t>ารลงทุน</w:t>
      </w:r>
    </w:p>
    <w:p w14:paraId="724699B6" w14:textId="77777777" w:rsidR="005E5406" w:rsidRPr="00C1160E" w:rsidRDefault="005E5406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Style w:val="TableGrid"/>
        <w:tblW w:w="9144" w:type="dxa"/>
        <w:tblInd w:w="396" w:type="dxa"/>
        <w:tblLayout w:type="fixed"/>
        <w:tblLook w:val="04A0" w:firstRow="1" w:lastRow="0" w:firstColumn="1" w:lastColumn="0" w:noHBand="0" w:noVBand="1"/>
      </w:tblPr>
      <w:tblGrid>
        <w:gridCol w:w="6084"/>
        <w:gridCol w:w="1260"/>
        <w:gridCol w:w="1800"/>
      </w:tblGrid>
      <w:tr w:rsidR="00624F9B" w:rsidRPr="00C1160E" w14:paraId="16D0EF05" w14:textId="77777777" w:rsidTr="001035E6">
        <w:trPr>
          <w:tblHeader/>
        </w:trPr>
        <w:tc>
          <w:tcPr>
            <w:tcW w:w="6084" w:type="dxa"/>
            <w:vAlign w:val="bottom"/>
          </w:tcPr>
          <w:p w14:paraId="04D8926A" w14:textId="77777777" w:rsidR="00624F9B" w:rsidRPr="00C1160E" w:rsidRDefault="00624F9B" w:rsidP="002E53F2">
            <w:pPr>
              <w:tabs>
                <w:tab w:val="clear" w:pos="227"/>
                <w:tab w:val="left" w:pos="547"/>
              </w:tabs>
              <w:spacing w:line="240" w:lineRule="auto"/>
              <w:ind w:left="5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bookmarkStart w:id="3" w:name="_Hlk69079709"/>
          </w:p>
        </w:tc>
        <w:tc>
          <w:tcPr>
            <w:tcW w:w="1260" w:type="dxa"/>
            <w:vAlign w:val="bottom"/>
          </w:tcPr>
          <w:p w14:paraId="0375A83B" w14:textId="77777777" w:rsidR="00624F9B" w:rsidRPr="00C1160E" w:rsidRDefault="00624F9B" w:rsidP="002E53F2">
            <w:pPr>
              <w:spacing w:line="240" w:lineRule="auto"/>
              <w:ind w:left="547" w:hanging="62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623FAFB7" w14:textId="7DED79F8" w:rsidR="00624F9B" w:rsidRPr="00C1160E" w:rsidRDefault="00624F9B" w:rsidP="002E53F2">
            <w:pPr>
              <w:spacing w:line="240" w:lineRule="auto"/>
              <w:ind w:left="547" w:hanging="48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160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A6B85" w:rsidRPr="00C1160E" w14:paraId="4ADAA503" w14:textId="77777777" w:rsidTr="00EA6B85">
        <w:trPr>
          <w:tblHeader/>
        </w:trPr>
        <w:tc>
          <w:tcPr>
            <w:tcW w:w="6084" w:type="dxa"/>
            <w:vAlign w:val="bottom"/>
          </w:tcPr>
          <w:p w14:paraId="1C7636D0" w14:textId="77777777" w:rsidR="00EA6B85" w:rsidRPr="00C1160E" w:rsidRDefault="00EA6B85" w:rsidP="002E53F2">
            <w:pPr>
              <w:tabs>
                <w:tab w:val="clear" w:pos="227"/>
                <w:tab w:val="left" w:pos="547"/>
              </w:tabs>
              <w:spacing w:line="240" w:lineRule="auto"/>
              <w:ind w:left="5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E218461" w14:textId="0687BF16" w:rsidR="00EA6B85" w:rsidRPr="00C1160E" w:rsidRDefault="00EA6B85" w:rsidP="002E53F2">
            <w:pPr>
              <w:spacing w:line="240" w:lineRule="auto"/>
              <w:ind w:left="547" w:hanging="62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3ED3ED5C" w14:textId="77777777" w:rsidR="00EA6B85" w:rsidRPr="00C1160E" w:rsidRDefault="00EA6B85" w:rsidP="002E53F2">
            <w:pPr>
              <w:spacing w:line="240" w:lineRule="auto"/>
              <w:ind w:left="337" w:hanging="15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1160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อสังหาริมทรัพย์</w:t>
            </w:r>
          </w:p>
          <w:p w14:paraId="66E06DA1" w14:textId="6345B7C3" w:rsidR="00EA6B85" w:rsidRPr="00C1160E" w:rsidRDefault="00EA6B85" w:rsidP="002E53F2">
            <w:pPr>
              <w:spacing w:line="240" w:lineRule="auto"/>
              <w:ind w:left="547" w:hanging="48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160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เพื่อการลงทุน</w:t>
            </w:r>
          </w:p>
        </w:tc>
      </w:tr>
      <w:tr w:rsidR="00EA6B85" w:rsidRPr="00C1160E" w14:paraId="6ED0E8F2" w14:textId="77777777" w:rsidTr="001035E6">
        <w:trPr>
          <w:tblHeader/>
        </w:trPr>
        <w:tc>
          <w:tcPr>
            <w:tcW w:w="6084" w:type="dxa"/>
            <w:vAlign w:val="bottom"/>
          </w:tcPr>
          <w:p w14:paraId="2A7060A4" w14:textId="77777777" w:rsidR="00EA6B85" w:rsidRPr="00C1160E" w:rsidRDefault="00EA6B85" w:rsidP="002E53F2">
            <w:pPr>
              <w:tabs>
                <w:tab w:val="clear" w:pos="227"/>
                <w:tab w:val="left" w:pos="547"/>
              </w:tabs>
              <w:spacing w:line="240" w:lineRule="auto"/>
              <w:ind w:left="5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4384DCB" w14:textId="5B63E941" w:rsidR="00EA6B85" w:rsidRPr="00C1160E" w:rsidRDefault="00EA6B85" w:rsidP="002E53F2">
            <w:pPr>
              <w:spacing w:line="240" w:lineRule="auto"/>
              <w:ind w:left="547" w:right="-471" w:hanging="387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DE17E7C" w14:textId="22444C8E" w:rsidR="00EA6B85" w:rsidRPr="00C1160E" w:rsidRDefault="00EA6B85" w:rsidP="002E53F2">
            <w:pPr>
              <w:tabs>
                <w:tab w:val="clear" w:pos="1644"/>
                <w:tab w:val="left" w:pos="1583"/>
              </w:tabs>
              <w:spacing w:line="240" w:lineRule="auto"/>
              <w:ind w:left="250" w:firstLine="265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1160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A6B85" w:rsidRPr="00C1160E" w14:paraId="0E0426D4" w14:textId="77777777" w:rsidTr="00C318C0">
        <w:tc>
          <w:tcPr>
            <w:tcW w:w="6084" w:type="dxa"/>
            <w:vAlign w:val="bottom"/>
          </w:tcPr>
          <w:p w14:paraId="62541BA4" w14:textId="0D628A3F" w:rsidR="00EA6B85" w:rsidRPr="00C1160E" w:rsidRDefault="00EA6B85" w:rsidP="002E53F2">
            <w:pPr>
              <w:spacing w:line="240" w:lineRule="auto"/>
              <w:ind w:left="337" w:hanging="27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1160E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ณ วันที่ </w:t>
            </w:r>
            <w:r w:rsidR="00BE7416" w:rsidRPr="00C1160E">
              <w:rPr>
                <w:rFonts w:ascii="Angsana New" w:eastAsia="MS Mincho" w:hAnsi="Angsana New" w:hint="cs"/>
                <w:sz w:val="30"/>
                <w:szCs w:val="30"/>
              </w:rPr>
              <w:t>1</w:t>
            </w:r>
            <w:r w:rsidRPr="00C1160E">
              <w:rPr>
                <w:rFonts w:ascii="Angsana New" w:eastAsia="MS Mincho" w:hAnsi="Angsana New" w:hint="cs"/>
                <w:sz w:val="30"/>
                <w:szCs w:val="30"/>
              </w:rPr>
              <w:t xml:space="preserve"> </w:t>
            </w:r>
            <w:r w:rsidRPr="00C1160E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มกราคม </w:t>
            </w:r>
            <w:r w:rsidR="00BE7416" w:rsidRPr="00C1160E">
              <w:rPr>
                <w:rFonts w:ascii="Angsana New" w:eastAsia="MS Mincho" w:hAnsi="Angsana New" w:hint="cs"/>
                <w:sz w:val="30"/>
                <w:szCs w:val="30"/>
              </w:rPr>
              <w:t>256</w:t>
            </w:r>
            <w:r w:rsidR="00BE7416" w:rsidRPr="00C1160E">
              <w:rPr>
                <w:rFonts w:ascii="Angsana New" w:eastAsia="MS Mincho" w:hAnsi="Angsana New"/>
                <w:sz w:val="30"/>
                <w:szCs w:val="30"/>
              </w:rPr>
              <w:t>9</w:t>
            </w:r>
          </w:p>
        </w:tc>
        <w:tc>
          <w:tcPr>
            <w:tcW w:w="1260" w:type="dxa"/>
            <w:vAlign w:val="bottom"/>
          </w:tcPr>
          <w:p w14:paraId="4FB55F68" w14:textId="77777777" w:rsidR="00EA6B85" w:rsidRPr="00C1160E" w:rsidRDefault="00EA6B85" w:rsidP="002E53F2">
            <w:pPr>
              <w:spacing w:line="240" w:lineRule="auto"/>
              <w:ind w:left="54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7C1A0A25" w14:textId="7322F670" w:rsidR="00EA6B85" w:rsidRPr="00C1160E" w:rsidRDefault="00BE741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-105" w:right="1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1160E">
              <w:rPr>
                <w:rFonts w:ascii="Angsana New" w:hAnsi="Angsana New"/>
                <w:sz w:val="30"/>
                <w:szCs w:val="30"/>
              </w:rPr>
              <w:t>98</w:t>
            </w:r>
            <w:r w:rsidR="00F7703E" w:rsidRPr="00C1160E">
              <w:rPr>
                <w:rFonts w:ascii="Angsana New" w:hAnsi="Angsana New"/>
                <w:sz w:val="30"/>
                <w:szCs w:val="30"/>
              </w:rPr>
              <w:t>,</w:t>
            </w:r>
            <w:r w:rsidRPr="00C1160E">
              <w:rPr>
                <w:rFonts w:ascii="Angsana New" w:hAnsi="Angsana New"/>
                <w:sz w:val="30"/>
                <w:szCs w:val="30"/>
              </w:rPr>
              <w:t>256</w:t>
            </w:r>
            <w:r w:rsidR="00F7703E" w:rsidRPr="00C1160E">
              <w:rPr>
                <w:rFonts w:ascii="Angsana New" w:hAnsi="Angsana New"/>
                <w:sz w:val="30"/>
                <w:szCs w:val="30"/>
              </w:rPr>
              <w:t>,</w:t>
            </w:r>
            <w:r w:rsidRPr="00C1160E">
              <w:rPr>
                <w:rFonts w:ascii="Angsana New" w:hAnsi="Angsana New"/>
                <w:sz w:val="30"/>
                <w:szCs w:val="30"/>
              </w:rPr>
              <w:t>471</w:t>
            </w:r>
          </w:p>
        </w:tc>
      </w:tr>
      <w:tr w:rsidR="00EA6B85" w:rsidRPr="00C1160E" w14:paraId="5F6B5381" w14:textId="77777777">
        <w:tc>
          <w:tcPr>
            <w:tcW w:w="6084" w:type="dxa"/>
            <w:vAlign w:val="bottom"/>
          </w:tcPr>
          <w:p w14:paraId="18D075C8" w14:textId="77777777" w:rsidR="00EA6B85" w:rsidRPr="00C1160E" w:rsidRDefault="00EA6B85" w:rsidP="002E53F2">
            <w:pPr>
              <w:spacing w:line="240" w:lineRule="auto"/>
              <w:ind w:left="337" w:hanging="27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1160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1043258F" w14:textId="77777777" w:rsidR="00EA6B85" w:rsidRPr="00C1160E" w:rsidRDefault="00EA6B85" w:rsidP="002E53F2">
            <w:pPr>
              <w:spacing w:line="240" w:lineRule="auto"/>
              <w:ind w:left="5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3CDED38C" w14:textId="59E39AC5" w:rsidR="00EA6B85" w:rsidRPr="00C1160E" w:rsidRDefault="00EA6B27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-105"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183</w:t>
            </w:r>
            <w:r w:rsidR="001B7B38">
              <w:rPr>
                <w:rFonts w:ascii="Angsana New" w:hAnsi="Angsana New" w:cs="Angsana New"/>
                <w:sz w:val="30"/>
                <w:szCs w:val="30"/>
              </w:rPr>
              <w:t>,995</w:t>
            </w:r>
          </w:p>
        </w:tc>
      </w:tr>
      <w:tr w:rsidR="00DB0442" w:rsidRPr="00C1160E" w14:paraId="0CC282A5" w14:textId="77777777">
        <w:tc>
          <w:tcPr>
            <w:tcW w:w="6084" w:type="dxa"/>
            <w:vAlign w:val="bottom"/>
          </w:tcPr>
          <w:p w14:paraId="7AE5B63F" w14:textId="59B07EF3" w:rsidR="00DB0442" w:rsidRPr="00DC3AEF" w:rsidRDefault="00DC3AEF" w:rsidP="002E53F2">
            <w:pPr>
              <w:spacing w:line="240" w:lineRule="auto"/>
              <w:ind w:left="337" w:hanging="270"/>
              <w:rPr>
                <w:rFonts w:ascii="Angsana New" w:eastAsia="Times New Roman" w:hAnsi="Angsana New" w:cstheme="minorBidi"/>
                <w:sz w:val="30"/>
                <w:szCs w:val="30"/>
                <w:cs/>
              </w:rPr>
            </w:pPr>
            <w:r w:rsidRPr="00DC3AE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  <w:vAlign w:val="bottom"/>
          </w:tcPr>
          <w:p w14:paraId="598D9A41" w14:textId="77777777" w:rsidR="00DB0442" w:rsidRPr="00C1160E" w:rsidRDefault="00DB0442" w:rsidP="002E53F2">
            <w:pPr>
              <w:spacing w:line="240" w:lineRule="auto"/>
              <w:ind w:left="54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86383C2" w14:textId="47C9DFE4" w:rsidR="00DB0442" w:rsidRPr="00EA6B27" w:rsidRDefault="001B7B38" w:rsidP="001B7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-105" w:right="70"/>
              <w:jc w:val="right"/>
              <w:rPr>
                <w:rFonts w:ascii="Angsana New" w:hAnsi="Angsana New" w:cs="Angsana New"/>
                <w:sz w:val="30"/>
                <w:szCs w:val="38"/>
              </w:rPr>
            </w:pPr>
            <w:r>
              <w:rPr>
                <w:rFonts w:ascii="Angsana New" w:hAnsi="Angsana New" w:cs="Angsana New"/>
                <w:sz w:val="30"/>
                <w:szCs w:val="38"/>
              </w:rPr>
              <w:t>(</w:t>
            </w:r>
            <w:r w:rsidR="00EA6B27">
              <w:rPr>
                <w:rFonts w:ascii="Angsana New" w:hAnsi="Angsana New" w:cs="Angsana New"/>
                <w:sz w:val="30"/>
                <w:szCs w:val="38"/>
              </w:rPr>
              <w:t>7,623</w:t>
            </w:r>
            <w:r>
              <w:rPr>
                <w:rFonts w:ascii="Angsana New" w:hAnsi="Angsana New" w:cs="Angsana New"/>
                <w:sz w:val="30"/>
                <w:szCs w:val="38"/>
              </w:rPr>
              <w:t>)</w:t>
            </w:r>
          </w:p>
        </w:tc>
      </w:tr>
      <w:tr w:rsidR="00EA6B85" w:rsidRPr="00C1160E" w14:paraId="19F8642E" w14:textId="77777777" w:rsidTr="00C318C0">
        <w:tc>
          <w:tcPr>
            <w:tcW w:w="6084" w:type="dxa"/>
            <w:vAlign w:val="bottom"/>
          </w:tcPr>
          <w:p w14:paraId="7440F36A" w14:textId="77777777" w:rsidR="00EA6B85" w:rsidRPr="00C1160E" w:rsidRDefault="00EA6B85" w:rsidP="002E53F2">
            <w:pPr>
              <w:spacing w:line="240" w:lineRule="auto"/>
              <w:ind w:left="337" w:hanging="27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1160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กำไรจากการปรับปรุงมูลค่ายุติธรรม</w:t>
            </w:r>
          </w:p>
        </w:tc>
        <w:tc>
          <w:tcPr>
            <w:tcW w:w="1260" w:type="dxa"/>
            <w:vAlign w:val="bottom"/>
          </w:tcPr>
          <w:p w14:paraId="7AC711E1" w14:textId="77777777" w:rsidR="00EA6B85" w:rsidRPr="00C1160E" w:rsidRDefault="00EA6B85" w:rsidP="002E53F2">
            <w:pPr>
              <w:spacing w:line="240" w:lineRule="auto"/>
              <w:ind w:left="5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E6A6284" w14:textId="6B4600F9" w:rsidR="00EA6B85" w:rsidRPr="00C1160E" w:rsidRDefault="001B7B3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-105"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1,521,786</w:t>
            </w:r>
          </w:p>
        </w:tc>
      </w:tr>
      <w:tr w:rsidR="00EA6B85" w:rsidRPr="00C1160E" w14:paraId="6C823245" w14:textId="77777777" w:rsidTr="001035E6">
        <w:tc>
          <w:tcPr>
            <w:tcW w:w="6084" w:type="dxa"/>
            <w:vAlign w:val="bottom"/>
          </w:tcPr>
          <w:p w14:paraId="6927F8EC" w14:textId="4139B20C" w:rsidR="00EA6B85" w:rsidRPr="00C1160E" w:rsidRDefault="00EA6B85" w:rsidP="002E53F2">
            <w:pPr>
              <w:spacing w:line="240" w:lineRule="auto"/>
              <w:ind w:left="337" w:hanging="27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1160E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E7416" w:rsidRPr="00C1160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31</w:t>
            </w:r>
            <w:r w:rsidR="00F7703E" w:rsidRPr="00C1160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F7703E" w:rsidRPr="00C1160E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BE7416" w:rsidRPr="00C1160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260" w:type="dxa"/>
            <w:vAlign w:val="bottom"/>
          </w:tcPr>
          <w:p w14:paraId="3D856920" w14:textId="77777777" w:rsidR="00EA6B85" w:rsidRPr="00C1160E" w:rsidRDefault="00EA6B85" w:rsidP="002E53F2">
            <w:pPr>
              <w:spacing w:line="240" w:lineRule="auto"/>
              <w:ind w:left="5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F9FC62" w14:textId="69C57BA3" w:rsidR="00EA6B85" w:rsidRPr="00C1160E" w:rsidRDefault="001B7B3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-105" w:right="135"/>
              <w:jc w:val="right"/>
              <w:rPr>
                <w:rFonts w:ascii="Angsana New" w:hAnsi="Angsana New" w:cstheme="min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0"/>
              </w:rPr>
              <w:t>99</w:t>
            </w:r>
            <w:r w:rsidR="00235317">
              <w:rPr>
                <w:rFonts w:ascii="Angsana New" w:hAnsi="Angsana New" w:cstheme="minorBidi"/>
                <w:b/>
                <w:bCs/>
                <w:sz w:val="30"/>
                <w:szCs w:val="30"/>
              </w:rPr>
              <w:t>,954,629</w:t>
            </w:r>
          </w:p>
        </w:tc>
      </w:tr>
      <w:bookmarkEnd w:id="3"/>
    </w:tbl>
    <w:p w14:paraId="443585C0" w14:textId="77777777" w:rsidR="00E84E1F" w:rsidRPr="00C1160E" w:rsidRDefault="00E84E1F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6C795BE" w14:textId="2633ADB4" w:rsidR="00C265AF" w:rsidRPr="00C1160E" w:rsidRDefault="00C265AF" w:rsidP="002E53F2">
      <w:pPr>
        <w:tabs>
          <w:tab w:val="clear" w:pos="680"/>
          <w:tab w:val="left" w:pos="540"/>
        </w:tabs>
        <w:ind w:left="540"/>
        <w:jc w:val="thaiDistribute"/>
        <w:rPr>
          <w:rFonts w:ascii="Angsana New" w:hAnsi="Angsana New"/>
          <w:i/>
          <w:iCs/>
          <w:color w:val="0D0D0D"/>
          <w:sz w:val="30"/>
          <w:szCs w:val="30"/>
        </w:rPr>
      </w:pPr>
      <w:r w:rsidRPr="00C1160E">
        <w:rPr>
          <w:rFonts w:ascii="Angsana New" w:hAnsi="Angsana New" w:hint="cs"/>
          <w:sz w:val="30"/>
          <w:szCs w:val="30"/>
          <w:cs/>
        </w:rPr>
        <w:t>ในระหว่าง</w:t>
      </w:r>
      <w:r w:rsidR="00231D31" w:rsidRPr="00C1160E">
        <w:rPr>
          <w:rFonts w:ascii="Angsana New" w:hAnsi="Angsana New" w:hint="cs"/>
          <w:sz w:val="30"/>
          <w:szCs w:val="30"/>
          <w:cs/>
        </w:rPr>
        <w:t>งวด</w:t>
      </w:r>
      <w:r w:rsidR="00F7703E" w:rsidRPr="00C1160E">
        <w:rPr>
          <w:rFonts w:ascii="Angsana New" w:hAnsi="Angsana New" w:hint="cs"/>
          <w:sz w:val="30"/>
          <w:szCs w:val="30"/>
          <w:cs/>
        </w:rPr>
        <w:t>สาม</w:t>
      </w:r>
      <w:r w:rsidR="00533136" w:rsidRPr="00C1160E">
        <w:rPr>
          <w:rFonts w:ascii="Angsana New" w:hAnsi="Angsana New" w:hint="cs"/>
          <w:sz w:val="30"/>
          <w:szCs w:val="30"/>
          <w:cs/>
        </w:rPr>
        <w:t>เดือน</w:t>
      </w:r>
      <w:r w:rsidR="00533136" w:rsidRPr="00C1160E">
        <w:rPr>
          <w:rFonts w:asciiTheme="majorBidi" w:hAnsiTheme="majorBidi" w:cstheme="majorBidi" w:hint="cs"/>
          <w:color w:val="0D0D0D"/>
          <w:sz w:val="30"/>
          <w:szCs w:val="30"/>
          <w:cs/>
        </w:rPr>
        <w:t>สิ้นสุด</w:t>
      </w:r>
      <w:r w:rsidR="000A071F" w:rsidRPr="00C1160E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BE7416" w:rsidRPr="00C1160E">
        <w:rPr>
          <w:rFonts w:ascii="Angsana New" w:hAnsi="Angsana New"/>
          <w:sz w:val="30"/>
          <w:szCs w:val="30"/>
        </w:rPr>
        <w:t>31</w:t>
      </w:r>
      <w:r w:rsidR="00F7703E" w:rsidRPr="00C1160E">
        <w:rPr>
          <w:rFonts w:ascii="Angsana New" w:hAnsi="Angsana New"/>
          <w:sz w:val="30"/>
          <w:szCs w:val="30"/>
        </w:rPr>
        <w:t xml:space="preserve"> </w:t>
      </w:r>
      <w:r w:rsidR="00F7703E" w:rsidRPr="00C1160E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BE7416" w:rsidRPr="00C1160E">
        <w:rPr>
          <w:rFonts w:ascii="Angsana New" w:hAnsi="Angsana New"/>
          <w:sz w:val="30"/>
          <w:szCs w:val="30"/>
        </w:rPr>
        <w:t>2569</w:t>
      </w:r>
      <w:r w:rsidR="00533136" w:rsidRPr="00C1160E">
        <w:rPr>
          <w:rFonts w:ascii="Angsana New" w:hAnsi="Angsana New"/>
          <w:sz w:val="30"/>
          <w:szCs w:val="30"/>
        </w:rPr>
        <w:t xml:space="preserve"> </w:t>
      </w:r>
      <w:r w:rsidRPr="00C1160E">
        <w:rPr>
          <w:rFonts w:ascii="Angsana New" w:hAnsi="Angsana New" w:hint="cs"/>
          <w:sz w:val="30"/>
          <w:szCs w:val="30"/>
          <w:cs/>
        </w:rPr>
        <w:t>กลุ่มบริษัทบันทึกค่าใช้จ่าย</w:t>
      </w:r>
      <w:r w:rsidRPr="00C1160E">
        <w:rPr>
          <w:rFonts w:ascii="Angsana New" w:hAnsi="Angsana New" w:hint="cs"/>
          <w:color w:val="000000" w:themeColor="text1"/>
          <w:sz w:val="30"/>
          <w:szCs w:val="30"/>
          <w:cs/>
        </w:rPr>
        <w:t>ในภายหลังเข้าเป็น</w:t>
      </w:r>
      <w:r w:rsidRPr="00C1160E">
        <w:rPr>
          <w:rFonts w:ascii="Angsana New" w:eastAsia="Times New Roman" w:hAnsi="Angsana New" w:hint="cs"/>
          <w:sz w:val="30"/>
          <w:szCs w:val="30"/>
          <w:cs/>
        </w:rPr>
        <w:t>ต้นทุนของสินทรัพย์ใ</w:t>
      </w:r>
      <w:r w:rsidRPr="00C1160E">
        <w:rPr>
          <w:rFonts w:ascii="Angsana New" w:hAnsi="Angsana New" w:hint="cs"/>
          <w:spacing w:val="-4"/>
          <w:sz w:val="30"/>
          <w:szCs w:val="30"/>
          <w:cs/>
        </w:rPr>
        <w:t xml:space="preserve">นงบการเงินรวมจำนวนเงิน </w:t>
      </w:r>
      <w:r w:rsidR="00BE7416" w:rsidRPr="00C1160E">
        <w:rPr>
          <w:rFonts w:ascii="Angsana New" w:hAnsi="Angsana New"/>
          <w:spacing w:val="-4"/>
          <w:sz w:val="30"/>
          <w:szCs w:val="30"/>
        </w:rPr>
        <w:t>0</w:t>
      </w:r>
      <w:r w:rsidR="007D791B" w:rsidRPr="00C1160E">
        <w:rPr>
          <w:rFonts w:ascii="Angsana New" w:hAnsi="Angsana New"/>
          <w:spacing w:val="-4"/>
          <w:sz w:val="30"/>
          <w:szCs w:val="30"/>
        </w:rPr>
        <w:t>.</w:t>
      </w:r>
      <w:r w:rsidR="00BE7416" w:rsidRPr="00C1160E">
        <w:rPr>
          <w:rFonts w:ascii="Angsana New" w:hAnsi="Angsana New"/>
          <w:spacing w:val="-4"/>
          <w:sz w:val="30"/>
          <w:szCs w:val="30"/>
        </w:rPr>
        <w:t>58</w:t>
      </w:r>
      <w:r w:rsidR="00731705" w:rsidRPr="00C1160E">
        <w:rPr>
          <w:rFonts w:ascii="Angsana New" w:hAnsi="Angsana New"/>
          <w:spacing w:val="-4"/>
          <w:sz w:val="30"/>
          <w:szCs w:val="30"/>
        </w:rPr>
        <w:t xml:space="preserve"> </w:t>
      </w:r>
      <w:r w:rsidRPr="00C1160E">
        <w:rPr>
          <w:rFonts w:ascii="Angsana New" w:hAnsi="Angsana New" w:hint="cs"/>
          <w:color w:val="0D0D0D"/>
          <w:sz w:val="30"/>
          <w:szCs w:val="30"/>
          <w:cs/>
        </w:rPr>
        <w:t xml:space="preserve">ล้านบาท </w:t>
      </w:r>
      <w:r w:rsidR="009708D1" w:rsidRPr="00C1160E">
        <w:rPr>
          <w:rFonts w:ascii="Angsana New" w:hAnsi="Angsana New" w:hint="cs"/>
          <w:i/>
          <w:iCs/>
          <w:color w:val="0D0D0D"/>
          <w:sz w:val="30"/>
          <w:szCs w:val="30"/>
          <w:cs/>
        </w:rPr>
        <w:t>(</w:t>
      </w:r>
      <w:r w:rsidR="00BE7416" w:rsidRPr="00C1160E">
        <w:rPr>
          <w:rFonts w:ascii="Angsana New" w:hAnsi="Angsana New"/>
          <w:i/>
          <w:iCs/>
          <w:color w:val="0D0D0D"/>
          <w:sz w:val="30"/>
          <w:szCs w:val="30"/>
        </w:rPr>
        <w:t>25</w:t>
      </w:r>
      <w:r w:rsidR="00BE7416" w:rsidRPr="00C1160E">
        <w:rPr>
          <w:rFonts w:ascii="Angsana New" w:hAnsi="Angsana New" w:hint="cs"/>
          <w:i/>
          <w:iCs/>
          <w:color w:val="0D0D0D"/>
          <w:sz w:val="30"/>
          <w:szCs w:val="30"/>
        </w:rPr>
        <w:t>6</w:t>
      </w:r>
      <w:r w:rsidR="00BE7416" w:rsidRPr="00C1160E">
        <w:rPr>
          <w:rFonts w:ascii="Angsana New" w:hAnsi="Angsana New"/>
          <w:i/>
          <w:iCs/>
          <w:color w:val="0D0D0D"/>
          <w:sz w:val="30"/>
          <w:szCs w:val="30"/>
        </w:rPr>
        <w:t>8</w:t>
      </w:r>
      <w:r w:rsidR="009708D1" w:rsidRPr="00C1160E">
        <w:rPr>
          <w:rFonts w:ascii="Angsana New" w:hAnsi="Angsana New"/>
          <w:i/>
          <w:iCs/>
          <w:color w:val="0D0D0D"/>
          <w:sz w:val="30"/>
          <w:szCs w:val="30"/>
        </w:rPr>
        <w:t>:</w:t>
      </w:r>
      <w:r w:rsidR="009B7829" w:rsidRPr="00C1160E">
        <w:rPr>
          <w:rFonts w:asciiTheme="majorBidi" w:hAnsiTheme="majorBidi" w:cstheme="majorBidi"/>
          <w:i/>
          <w:iCs/>
          <w:color w:val="0D0D0D"/>
          <w:sz w:val="30"/>
          <w:szCs w:val="30"/>
        </w:rPr>
        <w:t xml:space="preserve"> </w:t>
      </w:r>
      <w:r w:rsidR="00BE7416" w:rsidRPr="00C1160E">
        <w:rPr>
          <w:rFonts w:asciiTheme="majorBidi" w:hAnsiTheme="majorBidi" w:cstheme="majorBidi"/>
          <w:i/>
          <w:iCs/>
          <w:color w:val="0D0D0D"/>
          <w:sz w:val="30"/>
          <w:szCs w:val="30"/>
        </w:rPr>
        <w:t>5</w:t>
      </w:r>
      <w:r w:rsidR="00F7703E" w:rsidRPr="00C1160E">
        <w:rPr>
          <w:rFonts w:asciiTheme="majorBidi" w:hAnsiTheme="majorBidi" w:cstheme="majorBidi"/>
          <w:i/>
          <w:iCs/>
          <w:color w:val="0D0D0D"/>
          <w:sz w:val="30"/>
          <w:szCs w:val="30"/>
        </w:rPr>
        <w:t>.</w:t>
      </w:r>
      <w:r w:rsidR="00BE7416" w:rsidRPr="00C1160E">
        <w:rPr>
          <w:rFonts w:asciiTheme="majorBidi" w:hAnsiTheme="majorBidi" w:cstheme="majorBidi"/>
          <w:i/>
          <w:iCs/>
          <w:color w:val="0D0D0D"/>
          <w:sz w:val="30"/>
          <w:szCs w:val="30"/>
        </w:rPr>
        <w:t>15</w:t>
      </w:r>
      <w:r w:rsidR="009708D1" w:rsidRPr="00C1160E">
        <w:rPr>
          <w:rFonts w:ascii="Angsana New" w:hAnsi="Angsana New"/>
          <w:i/>
          <w:iCs/>
          <w:color w:val="0D0D0D"/>
          <w:sz w:val="30"/>
          <w:szCs w:val="30"/>
        </w:rPr>
        <w:t xml:space="preserve"> </w:t>
      </w:r>
      <w:r w:rsidR="009708D1" w:rsidRPr="00C1160E">
        <w:rPr>
          <w:rFonts w:ascii="Angsana New" w:hAnsi="Angsana New" w:hint="cs"/>
          <w:i/>
          <w:iCs/>
          <w:color w:val="0D0D0D"/>
          <w:sz w:val="30"/>
          <w:szCs w:val="30"/>
          <w:cs/>
        </w:rPr>
        <w:t>ล้านบาท</w:t>
      </w:r>
      <w:r w:rsidR="009708D1" w:rsidRPr="00C1160E">
        <w:rPr>
          <w:rFonts w:ascii="Angsana New" w:hAnsi="Angsana New"/>
          <w:i/>
          <w:iCs/>
          <w:color w:val="0D0D0D"/>
          <w:sz w:val="30"/>
          <w:szCs w:val="30"/>
        </w:rPr>
        <w:t>)</w:t>
      </w:r>
    </w:p>
    <w:p w14:paraId="193B3D28" w14:textId="77777777" w:rsidR="00A94FD8" w:rsidRPr="00C1160E" w:rsidRDefault="00A94FD8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p w14:paraId="776B02F6" w14:textId="3C5D89DE" w:rsidR="00481BDA" w:rsidRPr="00C1160E" w:rsidRDefault="00481BDA" w:rsidP="002E53F2">
      <w:pPr>
        <w:tabs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color w:val="0D0D0D"/>
          <w:sz w:val="30"/>
          <w:szCs w:val="30"/>
        </w:rPr>
      </w:pPr>
      <w:r w:rsidRPr="00C1160E">
        <w:rPr>
          <w:rFonts w:asciiTheme="majorBidi" w:hAnsiTheme="majorBidi" w:cstheme="majorBidi"/>
          <w:color w:val="0D0D0D"/>
          <w:sz w:val="30"/>
          <w:szCs w:val="30"/>
          <w:cs/>
        </w:rPr>
        <w:t>ต้นทุนการกู้ยืมที่เกี่ยวข้องกับการได้มาซึ่งอสังหาริมทรัพย์เพื่อการลงทุน</w:t>
      </w:r>
      <w:r w:rsidRPr="00C1160E">
        <w:rPr>
          <w:rFonts w:asciiTheme="majorBidi" w:hAnsiTheme="majorBidi" w:cstheme="majorBidi" w:hint="cs"/>
          <w:color w:val="0D0D0D"/>
          <w:sz w:val="30"/>
          <w:szCs w:val="30"/>
          <w:cs/>
        </w:rPr>
        <w:t>ระหว่างก่อสร้าง</w:t>
      </w:r>
      <w:r w:rsidRPr="00C1160E">
        <w:rPr>
          <w:rFonts w:asciiTheme="majorBidi" w:hAnsiTheme="majorBidi" w:cstheme="majorBidi"/>
          <w:color w:val="0D0D0D"/>
          <w:sz w:val="30"/>
          <w:szCs w:val="30"/>
          <w:cs/>
        </w:rPr>
        <w:t>ได้บันทึกเป็นส่วนหนึ่งของต้นทุนสินทรัพย์</w:t>
      </w:r>
      <w:r w:rsidR="00B034C8" w:rsidRPr="00B034C8">
        <w:rPr>
          <w:rFonts w:asciiTheme="majorBidi" w:hAnsiTheme="majorBidi" w:hint="cs"/>
          <w:color w:val="0D0D0D"/>
          <w:sz w:val="30"/>
          <w:szCs w:val="30"/>
          <w:cs/>
        </w:rPr>
        <w:t>ในงบการเงินรวม</w:t>
      </w:r>
      <w:r w:rsidRPr="00C1160E">
        <w:rPr>
          <w:rFonts w:asciiTheme="majorBidi" w:hAnsiTheme="majorBidi" w:cstheme="majorBidi"/>
          <w:color w:val="0D0D0D"/>
          <w:sz w:val="30"/>
          <w:szCs w:val="30"/>
          <w:cs/>
        </w:rPr>
        <w:t>จํานวนเงิน</w:t>
      </w:r>
      <w:r w:rsidRPr="00C1160E">
        <w:rPr>
          <w:rFonts w:asciiTheme="majorBidi" w:hAnsiTheme="majorBidi" w:cstheme="majorBidi"/>
          <w:color w:val="0D0D0D"/>
          <w:sz w:val="30"/>
          <w:szCs w:val="30"/>
        </w:rPr>
        <w:t xml:space="preserve"> </w:t>
      </w:r>
      <w:r w:rsidR="00BE7416" w:rsidRPr="00C1160E">
        <w:rPr>
          <w:rFonts w:asciiTheme="majorBidi" w:hAnsiTheme="majorBidi" w:cstheme="majorBidi"/>
          <w:color w:val="0D0D0D"/>
          <w:sz w:val="30"/>
          <w:szCs w:val="30"/>
        </w:rPr>
        <w:t>47</w:t>
      </w:r>
      <w:r w:rsidR="00BE79B6" w:rsidRPr="00C1160E">
        <w:rPr>
          <w:rFonts w:asciiTheme="majorBidi" w:hAnsiTheme="majorBidi" w:cstheme="majorBidi"/>
          <w:color w:val="0D0D0D"/>
          <w:sz w:val="30"/>
          <w:szCs w:val="30"/>
        </w:rPr>
        <w:t>.</w:t>
      </w:r>
      <w:r w:rsidR="00BE7416" w:rsidRPr="00C1160E">
        <w:rPr>
          <w:rFonts w:asciiTheme="majorBidi" w:hAnsiTheme="majorBidi" w:cstheme="majorBidi"/>
          <w:color w:val="0D0D0D"/>
          <w:sz w:val="30"/>
          <w:szCs w:val="30"/>
        </w:rPr>
        <w:t>62</w:t>
      </w:r>
      <w:r w:rsidRPr="00C1160E">
        <w:rPr>
          <w:rFonts w:asciiTheme="majorBidi" w:hAnsiTheme="majorBidi" w:cstheme="majorBidi"/>
          <w:color w:val="0D0D0D"/>
          <w:sz w:val="30"/>
          <w:szCs w:val="30"/>
        </w:rPr>
        <w:t xml:space="preserve"> </w:t>
      </w:r>
      <w:r w:rsidRPr="00C1160E">
        <w:rPr>
          <w:rFonts w:asciiTheme="majorBidi" w:hAnsiTheme="majorBidi" w:cstheme="majorBidi"/>
          <w:color w:val="0D0D0D"/>
          <w:sz w:val="30"/>
          <w:szCs w:val="30"/>
          <w:cs/>
        </w:rPr>
        <w:t xml:space="preserve">ล้านบาท </w:t>
      </w:r>
      <w:r w:rsidRPr="00C1160E">
        <w:rPr>
          <w:rFonts w:asciiTheme="majorBidi" w:hAnsiTheme="majorBidi" w:cstheme="majorBidi"/>
          <w:i/>
          <w:iCs/>
          <w:color w:val="0D0D0D"/>
          <w:sz w:val="30"/>
          <w:szCs w:val="30"/>
          <w:cs/>
        </w:rPr>
        <w:t>(</w:t>
      </w:r>
      <w:r w:rsidR="00BE7416" w:rsidRPr="00C1160E">
        <w:rPr>
          <w:rFonts w:asciiTheme="majorBidi" w:hAnsiTheme="majorBidi" w:cstheme="majorBidi"/>
          <w:i/>
          <w:iCs/>
          <w:color w:val="0D0D0D"/>
          <w:sz w:val="30"/>
          <w:szCs w:val="30"/>
        </w:rPr>
        <w:t>2568</w:t>
      </w:r>
      <w:r w:rsidRPr="00C1160E">
        <w:rPr>
          <w:rFonts w:asciiTheme="majorBidi" w:hAnsiTheme="majorBidi" w:cstheme="majorBidi"/>
          <w:i/>
          <w:iCs/>
          <w:color w:val="0D0D0D"/>
          <w:sz w:val="30"/>
          <w:szCs w:val="30"/>
        </w:rPr>
        <w:t>:</w:t>
      </w:r>
      <w:r w:rsidR="00876CA7" w:rsidRPr="00C1160E">
        <w:rPr>
          <w:rFonts w:asciiTheme="majorBidi" w:hAnsiTheme="majorBidi" w:cstheme="majorBidi"/>
          <w:i/>
          <w:iCs/>
          <w:color w:val="0D0D0D"/>
          <w:sz w:val="30"/>
          <w:szCs w:val="30"/>
        </w:rPr>
        <w:t xml:space="preserve"> </w:t>
      </w:r>
      <w:r w:rsidR="00BE7416" w:rsidRPr="00C1160E">
        <w:rPr>
          <w:rFonts w:asciiTheme="majorBidi" w:hAnsiTheme="majorBidi" w:cstheme="majorBidi"/>
          <w:i/>
          <w:iCs/>
          <w:color w:val="0D0D0D"/>
          <w:sz w:val="30"/>
          <w:szCs w:val="30"/>
        </w:rPr>
        <w:t>26</w:t>
      </w:r>
      <w:r w:rsidR="00876CA7" w:rsidRPr="00C1160E">
        <w:rPr>
          <w:rFonts w:asciiTheme="majorBidi" w:hAnsiTheme="majorBidi" w:cstheme="majorBidi"/>
          <w:i/>
          <w:iCs/>
          <w:color w:val="0D0D0D"/>
          <w:sz w:val="30"/>
          <w:szCs w:val="30"/>
        </w:rPr>
        <w:t>.</w:t>
      </w:r>
      <w:r w:rsidR="00BE7416" w:rsidRPr="00C1160E">
        <w:rPr>
          <w:rFonts w:asciiTheme="majorBidi" w:hAnsiTheme="majorBidi" w:cstheme="majorBidi"/>
          <w:i/>
          <w:iCs/>
          <w:color w:val="0D0D0D"/>
          <w:sz w:val="30"/>
          <w:szCs w:val="30"/>
        </w:rPr>
        <w:t>13</w:t>
      </w:r>
      <w:r w:rsidRPr="00C1160E">
        <w:rPr>
          <w:rFonts w:asciiTheme="majorBidi" w:hAnsiTheme="majorBidi" w:cstheme="majorBidi"/>
          <w:i/>
          <w:iCs/>
          <w:color w:val="0D0D0D"/>
          <w:sz w:val="30"/>
          <w:szCs w:val="30"/>
        </w:rPr>
        <w:t xml:space="preserve"> </w:t>
      </w:r>
      <w:r w:rsidRPr="00C1160E">
        <w:rPr>
          <w:rFonts w:asciiTheme="majorBidi" w:hAnsiTheme="majorBidi" w:cstheme="majorBidi"/>
          <w:i/>
          <w:iCs/>
          <w:color w:val="0D0D0D"/>
          <w:sz w:val="30"/>
          <w:szCs w:val="30"/>
          <w:cs/>
        </w:rPr>
        <w:t>ล้านบาท</w:t>
      </w:r>
      <w:r w:rsidRPr="00C1160E">
        <w:rPr>
          <w:rFonts w:asciiTheme="majorBidi" w:hAnsiTheme="majorBidi" w:cstheme="majorBidi"/>
          <w:i/>
          <w:iCs/>
          <w:color w:val="0D0D0D"/>
          <w:sz w:val="30"/>
          <w:szCs w:val="30"/>
        </w:rPr>
        <w:t xml:space="preserve">) </w:t>
      </w:r>
      <w:r w:rsidRPr="00C1160E">
        <w:rPr>
          <w:rFonts w:asciiTheme="majorBidi" w:hAnsiTheme="majorBidi" w:cstheme="majorBidi"/>
          <w:color w:val="0D0D0D"/>
          <w:sz w:val="30"/>
          <w:szCs w:val="30"/>
          <w:cs/>
        </w:rPr>
        <w:t>มีอัตราดอกเบี้ยที่รับรู้</w:t>
      </w:r>
      <w:r w:rsidR="00B034C8">
        <w:rPr>
          <w:rFonts w:asciiTheme="majorBidi" w:hAnsiTheme="majorBidi" w:cstheme="majorBidi"/>
          <w:color w:val="0D0D0D"/>
          <w:sz w:val="30"/>
          <w:szCs w:val="30"/>
        </w:rPr>
        <w:br/>
      </w:r>
      <w:r w:rsidRPr="00C1160E">
        <w:rPr>
          <w:rFonts w:asciiTheme="majorBidi" w:hAnsiTheme="majorBidi" w:cstheme="majorBidi"/>
          <w:color w:val="0D0D0D"/>
          <w:sz w:val="30"/>
          <w:szCs w:val="30"/>
          <w:cs/>
        </w:rPr>
        <w:t>ร้อยละ</w:t>
      </w:r>
      <w:r w:rsidR="00F358C6" w:rsidRPr="00C1160E">
        <w:rPr>
          <w:rFonts w:asciiTheme="majorBidi" w:hAnsiTheme="majorBidi" w:cstheme="majorBidi"/>
          <w:color w:val="0D0D0D"/>
          <w:sz w:val="30"/>
          <w:szCs w:val="30"/>
        </w:rPr>
        <w:t xml:space="preserve"> </w:t>
      </w:r>
      <w:r w:rsidR="00BE7416" w:rsidRPr="00C1160E">
        <w:rPr>
          <w:rFonts w:asciiTheme="majorBidi" w:hAnsiTheme="majorBidi" w:cstheme="majorBidi"/>
          <w:color w:val="0D0D0D"/>
          <w:sz w:val="30"/>
          <w:szCs w:val="30"/>
        </w:rPr>
        <w:t>3</w:t>
      </w:r>
      <w:r w:rsidR="00D35875" w:rsidRPr="00C1160E">
        <w:rPr>
          <w:rFonts w:asciiTheme="majorBidi" w:hAnsiTheme="majorBidi" w:cstheme="majorBidi"/>
          <w:color w:val="0D0D0D"/>
          <w:sz w:val="30"/>
          <w:szCs w:val="30"/>
        </w:rPr>
        <w:t>.</w:t>
      </w:r>
      <w:r w:rsidR="00FE6420">
        <w:rPr>
          <w:rFonts w:asciiTheme="majorBidi" w:hAnsiTheme="majorBidi" w:cstheme="majorBidi"/>
          <w:color w:val="0D0D0D"/>
          <w:sz w:val="30"/>
          <w:szCs w:val="30"/>
        </w:rPr>
        <w:t>44</w:t>
      </w:r>
      <w:r w:rsidR="00072CF0" w:rsidRPr="00C1160E">
        <w:rPr>
          <w:rFonts w:asciiTheme="majorBidi" w:hAnsiTheme="majorBidi" w:cstheme="majorBidi"/>
          <w:color w:val="0D0D0D"/>
          <w:sz w:val="30"/>
          <w:szCs w:val="30"/>
        </w:rPr>
        <w:t xml:space="preserve"> </w:t>
      </w:r>
      <w:r w:rsidR="00D35875" w:rsidRPr="00C1160E">
        <w:rPr>
          <w:rFonts w:asciiTheme="majorBidi" w:hAnsiTheme="majorBidi" w:cstheme="majorBidi"/>
          <w:color w:val="0D0D0D"/>
          <w:sz w:val="30"/>
          <w:szCs w:val="30"/>
        </w:rPr>
        <w:t>-</w:t>
      </w:r>
      <w:r w:rsidR="00E726B3" w:rsidRPr="00C1160E">
        <w:rPr>
          <w:rFonts w:asciiTheme="majorBidi" w:hAnsiTheme="majorBidi" w:cstheme="majorBidi"/>
          <w:color w:val="0D0D0D"/>
          <w:sz w:val="30"/>
          <w:szCs w:val="30"/>
        </w:rPr>
        <w:t xml:space="preserve"> </w:t>
      </w:r>
      <w:r w:rsidR="00BE7416" w:rsidRPr="00C1160E">
        <w:rPr>
          <w:rFonts w:asciiTheme="majorBidi" w:hAnsiTheme="majorBidi" w:cstheme="majorBidi"/>
          <w:color w:val="0D0D0D"/>
          <w:sz w:val="30"/>
          <w:szCs w:val="30"/>
        </w:rPr>
        <w:t>5</w:t>
      </w:r>
      <w:r w:rsidR="00D35875" w:rsidRPr="00C1160E">
        <w:rPr>
          <w:rFonts w:asciiTheme="majorBidi" w:hAnsiTheme="majorBidi" w:cstheme="majorBidi"/>
          <w:color w:val="0D0D0D"/>
          <w:sz w:val="30"/>
          <w:szCs w:val="30"/>
        </w:rPr>
        <w:t>.</w:t>
      </w:r>
      <w:r w:rsidR="00BE7416" w:rsidRPr="00C1160E">
        <w:rPr>
          <w:rFonts w:asciiTheme="majorBidi" w:hAnsiTheme="majorBidi" w:cstheme="majorBidi"/>
          <w:color w:val="0D0D0D"/>
          <w:sz w:val="30"/>
          <w:szCs w:val="30"/>
        </w:rPr>
        <w:t>57</w:t>
      </w:r>
      <w:r w:rsidR="00B034C8">
        <w:rPr>
          <w:rFonts w:asciiTheme="majorBidi" w:hAnsiTheme="majorBidi" w:cstheme="majorBidi"/>
          <w:color w:val="0D0D0D"/>
          <w:sz w:val="30"/>
          <w:szCs w:val="30"/>
        </w:rPr>
        <w:t xml:space="preserve"> </w:t>
      </w:r>
      <w:r w:rsidRPr="00C1160E">
        <w:rPr>
          <w:rFonts w:asciiTheme="majorBidi" w:hAnsiTheme="majorBidi" w:cstheme="majorBidi"/>
          <w:color w:val="0D0D0D"/>
          <w:sz w:val="30"/>
          <w:szCs w:val="30"/>
          <w:cs/>
        </w:rPr>
        <w:t xml:space="preserve">ต่อปี </w:t>
      </w:r>
      <w:r w:rsidRPr="00C1160E">
        <w:rPr>
          <w:rFonts w:asciiTheme="majorBidi" w:hAnsiTheme="majorBidi" w:cstheme="majorBidi"/>
          <w:i/>
          <w:iCs/>
          <w:color w:val="0D0D0D"/>
          <w:sz w:val="30"/>
          <w:szCs w:val="30"/>
          <w:cs/>
        </w:rPr>
        <w:t>(</w:t>
      </w:r>
      <w:r w:rsidR="00BE7416" w:rsidRPr="00C1160E">
        <w:rPr>
          <w:rFonts w:asciiTheme="majorBidi" w:hAnsiTheme="majorBidi" w:cstheme="majorBidi"/>
          <w:i/>
          <w:iCs/>
          <w:color w:val="0D0D0D"/>
          <w:sz w:val="30"/>
          <w:szCs w:val="30"/>
        </w:rPr>
        <w:t>2568</w:t>
      </w:r>
      <w:r w:rsidRPr="00C1160E">
        <w:rPr>
          <w:rFonts w:asciiTheme="majorBidi" w:hAnsiTheme="majorBidi" w:cstheme="majorBidi"/>
          <w:i/>
          <w:iCs/>
          <w:color w:val="0D0D0D"/>
          <w:sz w:val="30"/>
          <w:szCs w:val="30"/>
        </w:rPr>
        <w:t xml:space="preserve">: </w:t>
      </w:r>
      <w:r w:rsidRPr="00C1160E">
        <w:rPr>
          <w:rFonts w:asciiTheme="majorBidi" w:hAnsiTheme="majorBidi" w:cstheme="majorBidi"/>
          <w:i/>
          <w:iCs/>
          <w:color w:val="0D0D0D"/>
          <w:sz w:val="30"/>
          <w:szCs w:val="30"/>
          <w:cs/>
        </w:rPr>
        <w:t>ร้อย</w:t>
      </w:r>
      <w:r w:rsidRPr="00C1160E">
        <w:rPr>
          <w:rFonts w:asciiTheme="majorBidi" w:hAnsiTheme="majorBidi" w:hint="cs"/>
          <w:i/>
          <w:iCs/>
          <w:color w:val="0D0D0D"/>
          <w:sz w:val="30"/>
          <w:szCs w:val="30"/>
          <w:cs/>
        </w:rPr>
        <w:t>ละ</w:t>
      </w:r>
      <w:r w:rsidRPr="00C1160E">
        <w:rPr>
          <w:rFonts w:asciiTheme="majorBidi" w:hAnsiTheme="majorBidi"/>
          <w:i/>
          <w:iCs/>
          <w:color w:val="0D0D0D"/>
          <w:sz w:val="30"/>
          <w:szCs w:val="30"/>
          <w:cs/>
        </w:rPr>
        <w:t xml:space="preserve"> </w:t>
      </w:r>
      <w:r w:rsidR="00BE7416" w:rsidRPr="00C1160E">
        <w:rPr>
          <w:rFonts w:asciiTheme="majorBidi" w:hAnsiTheme="majorBidi"/>
          <w:i/>
          <w:iCs/>
          <w:color w:val="0D0D0D"/>
          <w:sz w:val="30"/>
          <w:szCs w:val="30"/>
        </w:rPr>
        <w:t>3</w:t>
      </w:r>
      <w:r w:rsidR="00F7703E" w:rsidRPr="00C1160E">
        <w:rPr>
          <w:rFonts w:asciiTheme="majorBidi" w:hAnsiTheme="majorBidi"/>
          <w:i/>
          <w:iCs/>
          <w:color w:val="0D0D0D"/>
          <w:sz w:val="30"/>
          <w:szCs w:val="30"/>
        </w:rPr>
        <w:t>.</w:t>
      </w:r>
      <w:r w:rsidR="00BE7416" w:rsidRPr="00C1160E">
        <w:rPr>
          <w:rFonts w:asciiTheme="majorBidi" w:hAnsiTheme="majorBidi"/>
          <w:i/>
          <w:iCs/>
          <w:color w:val="0D0D0D"/>
          <w:sz w:val="30"/>
          <w:szCs w:val="30"/>
        </w:rPr>
        <w:t>74</w:t>
      </w:r>
      <w:r w:rsidR="00BE3F6C" w:rsidRPr="00C1160E">
        <w:rPr>
          <w:rFonts w:asciiTheme="majorBidi" w:hAnsiTheme="majorBidi"/>
          <w:i/>
          <w:iCs/>
          <w:color w:val="0D0D0D"/>
          <w:sz w:val="30"/>
          <w:szCs w:val="30"/>
        </w:rPr>
        <w:t xml:space="preserve"> </w:t>
      </w:r>
      <w:r w:rsidR="00651B1C" w:rsidRPr="00C1160E">
        <w:rPr>
          <w:rFonts w:asciiTheme="majorBidi" w:hAnsiTheme="majorBidi"/>
          <w:i/>
          <w:iCs/>
          <w:color w:val="0D0D0D"/>
          <w:sz w:val="30"/>
          <w:szCs w:val="30"/>
        </w:rPr>
        <w:t>-</w:t>
      </w:r>
      <w:r w:rsidRPr="00C1160E">
        <w:rPr>
          <w:rFonts w:asciiTheme="majorBidi" w:hAnsiTheme="majorBidi"/>
          <w:i/>
          <w:iCs/>
          <w:color w:val="0D0D0D"/>
          <w:sz w:val="30"/>
          <w:szCs w:val="30"/>
          <w:cs/>
        </w:rPr>
        <w:t xml:space="preserve"> </w:t>
      </w:r>
      <w:r w:rsidR="00DB01D8" w:rsidRPr="00C1160E">
        <w:rPr>
          <w:rFonts w:asciiTheme="majorBidi" w:hAnsiTheme="majorBidi"/>
          <w:i/>
          <w:iCs/>
          <w:color w:val="0D0D0D"/>
          <w:sz w:val="30"/>
          <w:szCs w:val="30"/>
        </w:rPr>
        <w:t>5.</w:t>
      </w:r>
      <w:r w:rsidR="00651B1C" w:rsidRPr="00C1160E">
        <w:rPr>
          <w:rFonts w:asciiTheme="majorBidi" w:hAnsiTheme="majorBidi"/>
          <w:i/>
          <w:iCs/>
          <w:color w:val="0D0D0D"/>
          <w:sz w:val="30"/>
          <w:szCs w:val="30"/>
        </w:rPr>
        <w:t>57</w:t>
      </w:r>
      <w:r w:rsidRPr="00C1160E">
        <w:rPr>
          <w:rFonts w:asciiTheme="majorBidi" w:hAnsiTheme="majorBidi"/>
          <w:i/>
          <w:iCs/>
          <w:color w:val="0D0D0D"/>
          <w:sz w:val="30"/>
          <w:szCs w:val="30"/>
          <w:cs/>
        </w:rPr>
        <w:t xml:space="preserve"> </w:t>
      </w:r>
      <w:r w:rsidRPr="00C1160E">
        <w:rPr>
          <w:rFonts w:asciiTheme="majorBidi" w:hAnsiTheme="majorBidi" w:cstheme="majorBidi"/>
          <w:i/>
          <w:iCs/>
          <w:color w:val="0D0D0D"/>
          <w:sz w:val="30"/>
          <w:szCs w:val="30"/>
          <w:cs/>
        </w:rPr>
        <w:t>ต่อปี</w:t>
      </w:r>
      <w:r w:rsidRPr="00C1160E">
        <w:rPr>
          <w:rFonts w:asciiTheme="majorBidi" w:hAnsiTheme="majorBidi" w:cstheme="majorBidi"/>
          <w:i/>
          <w:iCs/>
          <w:color w:val="0D0D0D"/>
          <w:sz w:val="30"/>
          <w:szCs w:val="30"/>
        </w:rPr>
        <w:t>)</w:t>
      </w:r>
      <w:r w:rsidRPr="00C1160E">
        <w:rPr>
          <w:rFonts w:asciiTheme="majorBidi" w:hAnsiTheme="majorBidi" w:cstheme="majorBidi" w:hint="cs"/>
          <w:i/>
          <w:iCs/>
          <w:color w:val="0D0D0D"/>
          <w:sz w:val="30"/>
          <w:szCs w:val="30"/>
          <w:cs/>
        </w:rPr>
        <w:t xml:space="preserve"> </w:t>
      </w:r>
    </w:p>
    <w:p w14:paraId="3066EBA6" w14:textId="77777777" w:rsidR="00481BDA" w:rsidRPr="00C1160E" w:rsidRDefault="00481BDA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p w14:paraId="26B7278E" w14:textId="19C3A9C4" w:rsidR="00620B7F" w:rsidRPr="00C1160E" w:rsidRDefault="00370AE4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C1160E">
        <w:rPr>
          <w:rFonts w:ascii="Angsana New" w:hAnsi="Angsana New" w:hint="cs"/>
          <w:sz w:val="30"/>
          <w:szCs w:val="30"/>
          <w:cs/>
        </w:rPr>
        <w:t>ณ</w:t>
      </w:r>
      <w:r w:rsidRPr="00C1160E">
        <w:rPr>
          <w:rFonts w:ascii="Angsana New" w:hAnsi="Angsana New"/>
          <w:sz w:val="30"/>
          <w:szCs w:val="30"/>
          <w:cs/>
        </w:rPr>
        <w:t xml:space="preserve"> </w:t>
      </w:r>
      <w:r w:rsidR="000A071F" w:rsidRPr="00C1160E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BE7416" w:rsidRPr="00C1160E">
        <w:rPr>
          <w:rFonts w:ascii="Angsana New" w:hAnsi="Angsana New"/>
          <w:sz w:val="30"/>
          <w:szCs w:val="30"/>
        </w:rPr>
        <w:t>31</w:t>
      </w:r>
      <w:r w:rsidR="00F7703E" w:rsidRPr="00C1160E">
        <w:rPr>
          <w:rFonts w:ascii="Angsana New" w:hAnsi="Angsana New"/>
          <w:sz w:val="30"/>
          <w:szCs w:val="30"/>
        </w:rPr>
        <w:t xml:space="preserve"> </w:t>
      </w:r>
      <w:r w:rsidR="00F7703E" w:rsidRPr="00C1160E">
        <w:rPr>
          <w:rFonts w:ascii="Angsana New" w:hAnsi="Angsana New" w:hint="cs"/>
          <w:sz w:val="30"/>
          <w:szCs w:val="30"/>
          <w:cs/>
        </w:rPr>
        <w:t>มีนาคม</w:t>
      </w:r>
      <w:r w:rsidR="00BE3F6C" w:rsidRPr="00C1160E">
        <w:rPr>
          <w:rFonts w:ascii="Angsana New" w:hAnsi="Angsana New"/>
          <w:sz w:val="30"/>
          <w:szCs w:val="30"/>
          <w:cs/>
        </w:rPr>
        <w:t xml:space="preserve"> </w:t>
      </w:r>
      <w:r w:rsidR="00BE7416" w:rsidRPr="00C1160E">
        <w:rPr>
          <w:rFonts w:ascii="Angsana New" w:hAnsi="Angsana New"/>
          <w:sz w:val="30"/>
          <w:szCs w:val="30"/>
        </w:rPr>
        <w:t>2569</w:t>
      </w:r>
      <w:r w:rsidR="00A42E9F" w:rsidRPr="00C1160E">
        <w:rPr>
          <w:rFonts w:ascii="Angsana New" w:hAnsi="Angsana New"/>
          <w:sz w:val="30"/>
          <w:szCs w:val="30"/>
        </w:rPr>
        <w:t xml:space="preserve"> </w:t>
      </w:r>
      <w:r w:rsidR="00EA038F" w:rsidRPr="00C1160E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อสังหาริมทรัพย์เพื่อการลงทุนของกลุ่มบริษัทได้ถูกวัดมูลค่าใหม่โดยผู้ประเมินราคาอิสระ</w:t>
      </w:r>
      <w:r w:rsidR="00EA038F" w:rsidRPr="00C1160E">
        <w:rPr>
          <w:rFonts w:ascii="Angsana New" w:hAnsi="Angsana New" w:hint="cs"/>
          <w:spacing w:val="-4"/>
          <w:sz w:val="30"/>
          <w:szCs w:val="30"/>
          <w:cs/>
        </w:rPr>
        <w:t>ด้วยวิธีมูลค่าตลาดสำหรับการใช้ประโยชน์ปัจจุบัน</w:t>
      </w:r>
      <w:r w:rsidR="00375208" w:rsidRPr="00C1160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0C470D" w:rsidRPr="00C1160E">
        <w:rPr>
          <w:rFonts w:ascii="Angsana New" w:hAnsi="Angsana New" w:hint="cs"/>
          <w:spacing w:val="-4"/>
          <w:sz w:val="30"/>
          <w:szCs w:val="30"/>
          <w:cs/>
        </w:rPr>
        <w:t>วิธีราคาทุนทดแทน</w:t>
      </w:r>
      <w:r w:rsidR="00EA038F" w:rsidRPr="00C1160E">
        <w:rPr>
          <w:rFonts w:ascii="Angsana New" w:hAnsi="Angsana New" w:hint="cs"/>
          <w:spacing w:val="-4"/>
          <w:sz w:val="30"/>
          <w:szCs w:val="30"/>
          <w:cs/>
        </w:rPr>
        <w:t>และวิธีคิดลดกระแสเงินสดโดยใช้อัตราคิดลด</w:t>
      </w:r>
      <w:r w:rsidR="00EA038F" w:rsidRPr="00C1160E">
        <w:rPr>
          <w:rFonts w:ascii="Angsana New" w:hAnsi="Angsana New" w:hint="cs"/>
          <w:sz w:val="30"/>
          <w:szCs w:val="30"/>
          <w:cs/>
        </w:rPr>
        <w:t xml:space="preserve"> ซึ่งจัดลำดับมูลค่ายุติธรรมเป็นระดับ </w:t>
      </w:r>
      <w:r w:rsidR="00BE7416" w:rsidRPr="00C1160E">
        <w:rPr>
          <w:rFonts w:ascii="Angsana New" w:hAnsi="Angsana New" w:hint="cs"/>
          <w:sz w:val="30"/>
          <w:szCs w:val="30"/>
        </w:rPr>
        <w:t>3</w:t>
      </w:r>
    </w:p>
    <w:p w14:paraId="5D321DB2" w14:textId="156C5464" w:rsidR="001E6F1C" w:rsidRPr="00C1160E" w:rsidRDefault="005D6B64" w:rsidP="005D6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FEEE016" w14:textId="388DB198" w:rsidR="000A1DDD" w:rsidRPr="00C1160E" w:rsidRDefault="000A1DDD" w:rsidP="002E53F2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rPr>
          <w:rFonts w:ascii="Angsana New" w:hAnsi="Angsana New"/>
          <w:b/>
          <w:bCs/>
          <w:sz w:val="30"/>
          <w:szCs w:val="30"/>
          <w:cs/>
        </w:rPr>
      </w:pPr>
      <w:r w:rsidRPr="00C1160E">
        <w:rPr>
          <w:rFonts w:ascii="Angsana New" w:hAnsi="Angsana New" w:hint="cs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0A179771" w14:textId="77777777" w:rsidR="00D60B0B" w:rsidRPr="00C1160E" w:rsidRDefault="00D60B0B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spacing w:line="240" w:lineRule="auto"/>
        <w:ind w:left="540"/>
        <w:jc w:val="thaiDistribute"/>
        <w:rPr>
          <w:rFonts w:ascii="Angsana New" w:hAnsi="Angsana New"/>
          <w:color w:val="0D0D0D"/>
          <w:sz w:val="20"/>
          <w:szCs w:val="20"/>
        </w:rPr>
      </w:pPr>
    </w:p>
    <w:p w14:paraId="6789F7D0" w14:textId="7CAB6973" w:rsidR="00D203D4" w:rsidRPr="00C1160E" w:rsidRDefault="00D203D4" w:rsidP="002E53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C1160E">
        <w:rPr>
          <w:rFonts w:ascii="Angsana New" w:hAnsi="Angsana New" w:hint="cs"/>
          <w:b/>
          <w:sz w:val="30"/>
          <w:szCs w:val="30"/>
          <w:cs/>
        </w:rPr>
        <w:t>ก</w:t>
      </w:r>
      <w:r w:rsidRPr="00C1160E">
        <w:rPr>
          <w:rFonts w:ascii="Angsana New" w:hAnsi="Angsana New" w:hint="cs"/>
          <w:sz w:val="30"/>
          <w:szCs w:val="30"/>
          <w:cs/>
        </w:rPr>
        <w:t>ารซื้อ จำหน่าย และโอนที่ดิน อาคารและอุปกรณ์และสินทรัพย์สิทธิการใช้ระหว่าง</w:t>
      </w:r>
      <w:r w:rsidR="00FF5C0A" w:rsidRPr="00C1160E">
        <w:rPr>
          <w:rFonts w:ascii="Angsana New" w:hAnsi="Angsana New" w:hint="cs"/>
          <w:sz w:val="30"/>
          <w:szCs w:val="30"/>
          <w:cs/>
        </w:rPr>
        <w:t>งวด</w:t>
      </w:r>
      <w:r w:rsidR="00F7703E" w:rsidRPr="00C1160E">
        <w:rPr>
          <w:rFonts w:ascii="Angsana New" w:hAnsi="Angsana New" w:hint="cs"/>
          <w:sz w:val="30"/>
          <w:szCs w:val="30"/>
          <w:cs/>
        </w:rPr>
        <w:t>สาม</w:t>
      </w:r>
      <w:r w:rsidR="00A42E9F" w:rsidRPr="00C1160E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A42E9F" w:rsidRPr="00C1160E">
        <w:rPr>
          <w:rFonts w:ascii="Angsana New" w:hAnsi="Angsana New"/>
          <w:sz w:val="30"/>
          <w:szCs w:val="30"/>
          <w:cs/>
        </w:rPr>
        <w:t xml:space="preserve"> </w:t>
      </w:r>
      <w:r w:rsidR="006E03FB" w:rsidRPr="00C1160E">
        <w:rPr>
          <w:rFonts w:ascii="Angsana New" w:hAnsi="Angsana New"/>
          <w:sz w:val="30"/>
          <w:szCs w:val="30"/>
        </w:rPr>
        <w:br/>
      </w:r>
      <w:r w:rsidR="00BE7416" w:rsidRPr="00C1160E">
        <w:rPr>
          <w:rFonts w:ascii="Angsana New" w:hAnsi="Angsana New"/>
          <w:sz w:val="30"/>
          <w:szCs w:val="30"/>
        </w:rPr>
        <w:t>31</w:t>
      </w:r>
      <w:r w:rsidR="00F7703E" w:rsidRPr="00C1160E">
        <w:rPr>
          <w:rFonts w:ascii="Angsana New" w:hAnsi="Angsana New"/>
          <w:sz w:val="30"/>
          <w:szCs w:val="30"/>
        </w:rPr>
        <w:t xml:space="preserve"> </w:t>
      </w:r>
      <w:r w:rsidR="00F7703E" w:rsidRPr="00C1160E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BE7416" w:rsidRPr="00C1160E">
        <w:rPr>
          <w:rFonts w:ascii="Angsana New" w:hAnsi="Angsana New"/>
          <w:sz w:val="30"/>
          <w:szCs w:val="30"/>
        </w:rPr>
        <w:t>2569</w:t>
      </w:r>
      <w:r w:rsidR="00EA038F" w:rsidRPr="00C1160E">
        <w:rPr>
          <w:rFonts w:ascii="Angsana New" w:hAnsi="Angsana New" w:hint="cs"/>
          <w:sz w:val="30"/>
          <w:szCs w:val="30"/>
          <w:cs/>
        </w:rPr>
        <w:t xml:space="preserve"> </w:t>
      </w:r>
      <w:r w:rsidRPr="00C1160E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768D8B98" w14:textId="462EDEA0" w:rsidR="003B052B" w:rsidRPr="00C1160E" w:rsidRDefault="003B052B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spacing w:line="240" w:lineRule="auto"/>
        <w:ind w:left="540"/>
        <w:jc w:val="thaiDistribute"/>
        <w:rPr>
          <w:rFonts w:ascii="Angsana New" w:hAnsi="Angsana New"/>
          <w:color w:val="0D0D0D"/>
        </w:rPr>
      </w:pPr>
    </w:p>
    <w:tbl>
      <w:tblPr>
        <w:tblW w:w="9272" w:type="dxa"/>
        <w:tblInd w:w="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8"/>
        <w:gridCol w:w="1265"/>
        <w:gridCol w:w="237"/>
        <w:gridCol w:w="1647"/>
        <w:gridCol w:w="265"/>
        <w:gridCol w:w="1354"/>
        <w:gridCol w:w="265"/>
        <w:gridCol w:w="1621"/>
      </w:tblGrid>
      <w:tr w:rsidR="001C47F3" w:rsidRPr="00C1160E" w14:paraId="232C6B13" w14:textId="77777777" w:rsidTr="00A57358">
        <w:trPr>
          <w:tblHeader/>
        </w:trPr>
        <w:tc>
          <w:tcPr>
            <w:tcW w:w="14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19CE8" w14:textId="77777777" w:rsidR="00CE449C" w:rsidRPr="00C1160E" w:rsidRDefault="00CE449C" w:rsidP="002E53F2">
            <w:pPr>
              <w:tabs>
                <w:tab w:val="clear" w:pos="3515"/>
                <w:tab w:val="left" w:pos="3312"/>
              </w:tabs>
              <w:spacing w:line="228" w:lineRule="auto"/>
              <w:ind w:right="-6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160E">
              <w:br w:type="page"/>
            </w:r>
          </w:p>
        </w:tc>
        <w:tc>
          <w:tcPr>
            <w:tcW w:w="1841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CDE51" w14:textId="77777777" w:rsidR="00CE449C" w:rsidRPr="00C1160E" w:rsidRDefault="00CE449C" w:rsidP="002E53F2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16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47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78F96" w14:textId="77777777" w:rsidR="00CE449C" w:rsidRPr="00C1160E" w:rsidRDefault="00CE449C" w:rsidP="002E53F2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16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47F3" w:rsidRPr="00C1160E" w14:paraId="7EAFDD60" w14:textId="77777777" w:rsidTr="00A57358">
        <w:trPr>
          <w:trHeight w:val="423"/>
          <w:tblHeader/>
        </w:trPr>
        <w:tc>
          <w:tcPr>
            <w:tcW w:w="14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47BDC" w14:textId="77777777" w:rsidR="00CE449C" w:rsidRPr="00C1160E" w:rsidRDefault="00CE449C" w:rsidP="002E53F2">
            <w:pPr>
              <w:spacing w:line="228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E09D74" w14:textId="77777777" w:rsidR="00CE449C" w:rsidRPr="00FB79A8" w:rsidRDefault="00CE449C" w:rsidP="002E53F2">
            <w:pPr>
              <w:pStyle w:val="BodyText"/>
              <w:spacing w:after="0" w:line="228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79A8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0A057922" w14:textId="01877FE7" w:rsidR="00CE449C" w:rsidRPr="00FB79A8" w:rsidRDefault="00CE449C" w:rsidP="002E53F2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79A8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FB79A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63433" w:rsidRPr="00FB79A8">
              <w:rPr>
                <w:rFonts w:ascii="Angsana New" w:hAnsi="Angsana New"/>
                <w:sz w:val="30"/>
                <w:szCs w:val="30"/>
              </w:rPr>
              <w:br/>
            </w:r>
            <w:r w:rsidRPr="00FB79A8">
              <w:rPr>
                <w:rFonts w:ascii="Angsana New" w:hAnsi="Angsana New"/>
                <w:sz w:val="30"/>
                <w:szCs w:val="30"/>
              </w:rPr>
              <w:t>-</w:t>
            </w:r>
            <w:r w:rsidR="00BA405E" w:rsidRPr="00FB79A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B79A8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04C8EC" w14:textId="77777777" w:rsidR="00CE449C" w:rsidRPr="00FB79A8" w:rsidRDefault="00CE449C" w:rsidP="002E53F2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9CC8B8" w14:textId="77777777" w:rsidR="00CE449C" w:rsidRPr="00FB79A8" w:rsidRDefault="00CE449C" w:rsidP="002E53F2">
            <w:pPr>
              <w:pStyle w:val="BodyText"/>
              <w:spacing w:after="0" w:line="228" w:lineRule="auto"/>
              <w:ind w:left="-108" w:right="-285" w:hanging="2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79A8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FB79A8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  <w:p w14:paraId="2ACD2385" w14:textId="77777777" w:rsidR="00CE449C" w:rsidRPr="00FB79A8" w:rsidRDefault="00CE449C" w:rsidP="002E53F2">
            <w:pPr>
              <w:pStyle w:val="BodyText"/>
              <w:spacing w:after="0" w:line="228" w:lineRule="auto"/>
              <w:ind w:left="-108" w:right="-285" w:hanging="2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79A8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  <w:p w14:paraId="1AD875A4" w14:textId="799A7C3F" w:rsidR="00CE449C" w:rsidRPr="00FB79A8" w:rsidRDefault="00CE449C" w:rsidP="002E53F2">
            <w:pPr>
              <w:pStyle w:val="BodyText"/>
              <w:tabs>
                <w:tab w:val="clear" w:pos="1644"/>
              </w:tabs>
              <w:spacing w:after="0" w:line="228" w:lineRule="auto"/>
              <w:ind w:left="-108" w:right="-115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79A8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FB79A8">
              <w:rPr>
                <w:rFonts w:ascii="Angsana New" w:hAnsi="Angsana New"/>
                <w:sz w:val="30"/>
                <w:szCs w:val="30"/>
                <w:cs/>
              </w:rPr>
              <w:t>โอนออก</w:t>
            </w:r>
            <w:r w:rsidRPr="00FB79A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A405E" w:rsidRPr="00FB79A8">
              <w:rPr>
                <w:rFonts w:ascii="Angsana New" w:hAnsi="Angsana New"/>
                <w:sz w:val="30"/>
                <w:szCs w:val="30"/>
              </w:rPr>
              <w:t>-</w:t>
            </w:r>
          </w:p>
          <w:p w14:paraId="7D25E3A0" w14:textId="77777777" w:rsidR="00CE449C" w:rsidRPr="00FB79A8" w:rsidRDefault="00CE449C" w:rsidP="002E53F2">
            <w:pPr>
              <w:pStyle w:val="BodyText"/>
              <w:spacing w:after="0" w:line="228" w:lineRule="auto"/>
              <w:ind w:left="-108" w:right="-110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79A8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43" w:type="pct"/>
            <w:vAlign w:val="bottom"/>
          </w:tcPr>
          <w:p w14:paraId="319A632B" w14:textId="77777777" w:rsidR="00CE449C" w:rsidRPr="00C1160E" w:rsidRDefault="00CE449C" w:rsidP="002E53F2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3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2CAFB3" w14:textId="77777777" w:rsidR="00CE449C" w:rsidRPr="00C1160E" w:rsidRDefault="00CE449C" w:rsidP="002E53F2">
            <w:pPr>
              <w:pStyle w:val="BodyText"/>
              <w:spacing w:after="0" w:line="228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160E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195D3FF2" w14:textId="3C97D56C" w:rsidR="00CE449C" w:rsidRPr="00C1160E" w:rsidRDefault="00CE449C" w:rsidP="002E53F2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160E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C116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63433" w:rsidRPr="00C1160E">
              <w:rPr>
                <w:rFonts w:ascii="Angsana New" w:hAnsi="Angsana New"/>
                <w:sz w:val="30"/>
                <w:szCs w:val="30"/>
              </w:rPr>
              <w:br/>
            </w:r>
            <w:r w:rsidRPr="00C1160E">
              <w:rPr>
                <w:rFonts w:ascii="Angsana New" w:hAnsi="Angsana New"/>
                <w:sz w:val="30"/>
                <w:szCs w:val="30"/>
              </w:rPr>
              <w:t>-</w:t>
            </w:r>
            <w:r w:rsidR="00E5187A" w:rsidRPr="00C116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1160E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6AD931" w14:textId="77777777" w:rsidR="00CE449C" w:rsidRPr="00C1160E" w:rsidRDefault="00CE449C" w:rsidP="002E53F2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1B0213" w14:textId="77777777" w:rsidR="00CE449C" w:rsidRPr="00C1160E" w:rsidRDefault="00CE449C" w:rsidP="002E53F2">
            <w:pPr>
              <w:pStyle w:val="BodyText"/>
              <w:spacing w:after="0" w:line="228" w:lineRule="auto"/>
              <w:ind w:left="-108" w:right="-285" w:hanging="2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160E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C1160E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  <w:p w14:paraId="3E2B3B24" w14:textId="77777777" w:rsidR="00CE449C" w:rsidRPr="00C1160E" w:rsidRDefault="00CE449C" w:rsidP="002E53F2">
            <w:pPr>
              <w:pStyle w:val="BodyText"/>
              <w:tabs>
                <w:tab w:val="clear" w:pos="1644"/>
                <w:tab w:val="left" w:pos="1470"/>
              </w:tabs>
              <w:spacing w:after="0" w:line="228" w:lineRule="auto"/>
              <w:ind w:left="-108" w:right="-285" w:hanging="2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160E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  <w:p w14:paraId="1B889C50" w14:textId="5008ED61" w:rsidR="00CE449C" w:rsidRPr="00C1160E" w:rsidRDefault="00CE449C" w:rsidP="002E53F2">
            <w:pPr>
              <w:pStyle w:val="BodyText"/>
              <w:tabs>
                <w:tab w:val="clear" w:pos="1644"/>
              </w:tabs>
              <w:spacing w:after="0" w:line="228" w:lineRule="auto"/>
              <w:ind w:left="-108" w:right="-115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160E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C1160E">
              <w:rPr>
                <w:rFonts w:ascii="Angsana New" w:hAnsi="Angsana New"/>
                <w:sz w:val="30"/>
                <w:szCs w:val="30"/>
                <w:cs/>
              </w:rPr>
              <w:t>โอนออก</w:t>
            </w:r>
            <w:r w:rsidRPr="00C1160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A405E" w:rsidRPr="00C1160E">
              <w:rPr>
                <w:rFonts w:ascii="Angsana New" w:hAnsi="Angsana New"/>
                <w:sz w:val="30"/>
                <w:szCs w:val="30"/>
              </w:rPr>
              <w:t>-</w:t>
            </w:r>
          </w:p>
          <w:p w14:paraId="62E17770" w14:textId="77777777" w:rsidR="00CE449C" w:rsidRPr="00C1160E" w:rsidRDefault="00CE449C" w:rsidP="002E53F2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160E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CE449C" w:rsidRPr="00C1160E" w14:paraId="7BB7BBD5" w14:textId="77777777" w:rsidTr="00A57358">
        <w:trPr>
          <w:trHeight w:val="423"/>
          <w:tblHeader/>
        </w:trPr>
        <w:tc>
          <w:tcPr>
            <w:tcW w:w="14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4E2FB" w14:textId="77777777" w:rsidR="00CE449C" w:rsidRPr="00C1160E" w:rsidRDefault="00CE449C" w:rsidP="002E53F2">
            <w:pPr>
              <w:spacing w:line="228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88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D0A787" w14:textId="5AE14C2D" w:rsidR="00CE449C" w:rsidRPr="00C1160E" w:rsidRDefault="00CE449C" w:rsidP="002E53F2">
            <w:pPr>
              <w:pStyle w:val="BodyText"/>
              <w:spacing w:after="0" w:line="228" w:lineRule="auto"/>
              <w:ind w:left="-108" w:right="-285" w:hanging="23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16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C1160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116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C47F3" w:rsidRPr="00C1160E" w14:paraId="6E32B0A3" w14:textId="77777777" w:rsidTr="00A57358">
        <w:tc>
          <w:tcPr>
            <w:tcW w:w="141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AFF1C0" w14:textId="35F5178B" w:rsidR="00FA1A47" w:rsidRPr="00C1160E" w:rsidRDefault="00FA1A47" w:rsidP="002E53F2">
            <w:pPr>
              <w:pStyle w:val="BodyText"/>
              <w:spacing w:after="0" w:line="228" w:lineRule="auto"/>
              <w:ind w:left="259" w:right="-131" w:hanging="259"/>
              <w:rPr>
                <w:rFonts w:ascii="Angsana New" w:hAnsi="Angsana New"/>
                <w:sz w:val="30"/>
                <w:szCs w:val="30"/>
                <w:cs/>
              </w:rPr>
            </w:pPr>
            <w:r w:rsidRPr="00C1160E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  <w:r w:rsidR="00522BBF" w:rsidRPr="00C1160E">
              <w:rPr>
                <w:rFonts w:ascii="Angsana New" w:hAnsi="Angsana New" w:hint="cs"/>
                <w:sz w:val="30"/>
                <w:szCs w:val="30"/>
                <w:cs/>
              </w:rPr>
              <w:t>และอาคาร</w:t>
            </w:r>
            <w:r w:rsidRPr="00C1160E">
              <w:rPr>
                <w:rFonts w:ascii="Angsana New" w:hAnsi="Angsana New"/>
                <w:sz w:val="30"/>
                <w:szCs w:val="30"/>
              </w:rPr>
              <w:t>-</w:t>
            </w:r>
            <w:r w:rsidRPr="00C1160E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="00CF23E7" w:rsidRPr="00C1160E">
              <w:rPr>
                <w:rFonts w:ascii="Angsana New" w:hAnsi="Angsana New"/>
                <w:sz w:val="30"/>
                <w:szCs w:val="30"/>
              </w:rPr>
              <w:br/>
            </w:r>
            <w:r w:rsidR="00FA5221" w:rsidRPr="00C1160E">
              <w:rPr>
                <w:rFonts w:ascii="Angsana New" w:hAnsi="Angsana New" w:hint="cs"/>
                <w:sz w:val="30"/>
                <w:szCs w:val="30"/>
                <w:cs/>
              </w:rPr>
              <w:t>สิทธิการใช้</w:t>
            </w:r>
          </w:p>
        </w:tc>
        <w:tc>
          <w:tcPr>
            <w:tcW w:w="68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DA319D" w14:textId="05EA11FD" w:rsidR="00FA1A47" w:rsidRPr="00C1160E" w:rsidRDefault="00BE741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C1160E">
              <w:rPr>
                <w:rFonts w:ascii="Angsana New" w:eastAsia="MS Mincho" w:hAnsi="Angsana New"/>
                <w:sz w:val="30"/>
                <w:szCs w:val="30"/>
              </w:rPr>
              <w:t>54</w:t>
            </w:r>
            <w:r w:rsidR="00425C37" w:rsidRPr="00C1160E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C1160E">
              <w:rPr>
                <w:rFonts w:ascii="Angsana New" w:eastAsia="MS Mincho" w:hAnsi="Angsana New"/>
                <w:sz w:val="30"/>
                <w:szCs w:val="30"/>
              </w:rPr>
              <w:t>264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AE05DD" w14:textId="77777777" w:rsidR="00FA1A47" w:rsidRPr="00C1160E" w:rsidRDefault="00FA1A47" w:rsidP="002E53F2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23C11C" w14:textId="13137CA4" w:rsidR="00FA1A47" w:rsidRPr="00C1160E" w:rsidRDefault="00425C37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C1160E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DB41022" w14:textId="77777777" w:rsidR="00FA1A47" w:rsidRPr="00C1160E" w:rsidRDefault="00FA1A47" w:rsidP="002E53F2">
            <w:pPr>
              <w:pStyle w:val="BodyText"/>
              <w:spacing w:after="0" w:line="228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DBD4B2" w14:textId="318D7431" w:rsidR="00FA1A47" w:rsidRPr="00C1160E" w:rsidRDefault="0083732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28" w:lineRule="auto"/>
              <w:ind w:right="-1819" w:firstLine="701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C1160E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7BA388" w14:textId="77777777" w:rsidR="00FA1A47" w:rsidRPr="00C1160E" w:rsidRDefault="00FA1A47" w:rsidP="002E53F2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3D5D58" w14:textId="4F1CD84C" w:rsidR="00FA1A47" w:rsidRPr="00C1160E" w:rsidRDefault="0083732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C1160E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</w:tr>
      <w:tr w:rsidR="00CC0045" w:rsidRPr="00C1160E" w14:paraId="0B12626B" w14:textId="77777777" w:rsidTr="00A57358">
        <w:tc>
          <w:tcPr>
            <w:tcW w:w="141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29B0EB" w14:textId="77777777" w:rsidR="00CC0045" w:rsidRPr="00C1160E" w:rsidRDefault="00CC0045" w:rsidP="00CC0045">
            <w:pPr>
              <w:pStyle w:val="BodyText"/>
              <w:spacing w:after="0" w:line="228" w:lineRule="auto"/>
              <w:ind w:left="259" w:right="-131" w:hanging="259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C1160E">
              <w:rPr>
                <w:rFonts w:ascii="Angsana New" w:hAnsi="Angsana New"/>
                <w:spacing w:val="-6"/>
                <w:sz w:val="30"/>
                <w:szCs w:val="30"/>
                <w:cs/>
              </w:rPr>
              <w:t>อาคารและ</w:t>
            </w:r>
            <w:r w:rsidRPr="00C1160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68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74FB98" w14:textId="2C2447CD" w:rsidR="00CC0045" w:rsidRPr="00C1160E" w:rsidRDefault="00BE7416" w:rsidP="00CC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C1160E">
              <w:rPr>
                <w:rFonts w:ascii="Angsana New" w:eastAsia="MS Mincho" w:hAnsi="Angsana New"/>
                <w:sz w:val="30"/>
                <w:szCs w:val="30"/>
              </w:rPr>
              <w:t>104</w:t>
            </w:r>
            <w:r w:rsidR="00425C37" w:rsidRPr="00C1160E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C1160E">
              <w:rPr>
                <w:rFonts w:ascii="Angsana New" w:eastAsia="MS Mincho" w:hAnsi="Angsana New"/>
                <w:sz w:val="30"/>
                <w:szCs w:val="30"/>
              </w:rPr>
              <w:t>514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E4AFFE" w14:textId="77777777" w:rsidR="00CC0045" w:rsidRPr="00C1160E" w:rsidRDefault="00CC0045" w:rsidP="00CC0045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405879" w14:textId="168EB0BC" w:rsidR="00CC0045" w:rsidRPr="00C1160E" w:rsidRDefault="00931842" w:rsidP="00773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C1160E">
              <w:rPr>
                <w:rFonts w:ascii="Angsana New" w:eastAsia="MS Mincho" w:hAnsi="Angsana New"/>
                <w:sz w:val="30"/>
                <w:szCs w:val="30"/>
              </w:rPr>
              <w:t>(</w:t>
            </w:r>
            <w:r w:rsidR="00BE7416" w:rsidRPr="00C1160E">
              <w:rPr>
                <w:rFonts w:ascii="Angsana New" w:eastAsia="MS Mincho" w:hAnsi="Angsana New"/>
                <w:sz w:val="30"/>
                <w:szCs w:val="30"/>
              </w:rPr>
              <w:t>18</w:t>
            </w:r>
            <w:r w:rsidRPr="00C1160E"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538EF272" w14:textId="77777777" w:rsidR="00CC0045" w:rsidRPr="00C1160E" w:rsidRDefault="00CC0045" w:rsidP="00CC0045">
            <w:pPr>
              <w:pStyle w:val="BodyText"/>
              <w:spacing w:after="0" w:line="228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51479A" w14:textId="37774445" w:rsidR="00CC0045" w:rsidRPr="00C1160E" w:rsidRDefault="00CC0045" w:rsidP="00CC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28" w:lineRule="auto"/>
              <w:ind w:right="-1819" w:firstLine="701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C1160E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34C4A0" w14:textId="77777777" w:rsidR="00CC0045" w:rsidRPr="00C1160E" w:rsidRDefault="00CC0045" w:rsidP="00CC0045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67F443" w14:textId="311DB447" w:rsidR="00CC0045" w:rsidRPr="00C1160E" w:rsidRDefault="00CC0045" w:rsidP="00CC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C1160E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</w:tr>
      <w:tr w:rsidR="00CC0045" w:rsidRPr="00C1160E" w14:paraId="0BF85B15" w14:textId="77777777" w:rsidTr="00A57358">
        <w:tc>
          <w:tcPr>
            <w:tcW w:w="141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7FD98E" w14:textId="467BB0A4" w:rsidR="00CC0045" w:rsidRPr="00C1160E" w:rsidRDefault="00CC0045" w:rsidP="00CC0045">
            <w:pPr>
              <w:pStyle w:val="BodyText"/>
              <w:spacing w:after="0" w:line="228" w:lineRule="auto"/>
              <w:ind w:left="259" w:right="-131" w:hanging="259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C1160E">
              <w:rPr>
                <w:rFonts w:ascii="Angsana New" w:hAnsi="Angsana New"/>
                <w:spacing w:val="-6"/>
                <w:sz w:val="30"/>
                <w:szCs w:val="30"/>
                <w:cs/>
              </w:rPr>
              <w:t>อาคารและ</w:t>
            </w:r>
            <w:r w:rsidRPr="00C1160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ส่วนปรับปรุงอาคาร</w:t>
            </w:r>
            <w:r w:rsidRPr="00C1160E">
              <w:rPr>
                <w:rFonts w:ascii="Angsana New" w:hAnsi="Angsana New"/>
                <w:sz w:val="30"/>
                <w:szCs w:val="30"/>
              </w:rPr>
              <w:t>-</w:t>
            </w:r>
            <w:r w:rsidRPr="00C1160E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68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C9E08B" w14:textId="65460BBB" w:rsidR="00CC0045" w:rsidRPr="00C1160E" w:rsidRDefault="00425C37" w:rsidP="007C7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ind w:right="219"/>
              <w:rPr>
                <w:rFonts w:ascii="Angsana New" w:eastAsia="MS Mincho" w:hAnsi="Angsana New"/>
                <w:sz w:val="30"/>
                <w:szCs w:val="30"/>
              </w:rPr>
            </w:pPr>
            <w:r w:rsidRPr="00C1160E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B82B09" w14:textId="77777777" w:rsidR="00CC0045" w:rsidRPr="00C1160E" w:rsidRDefault="00CC0045" w:rsidP="00CC0045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57B988" w14:textId="4B3CE777" w:rsidR="00CC0045" w:rsidRPr="00C1160E" w:rsidRDefault="00425C37" w:rsidP="00CC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C1160E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7757843" w14:textId="77777777" w:rsidR="00CC0045" w:rsidRPr="00C1160E" w:rsidRDefault="00CC0045" w:rsidP="00CC0045">
            <w:pPr>
              <w:pStyle w:val="BodyText"/>
              <w:spacing w:after="0" w:line="228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9384BA" w14:textId="0B59E3F4" w:rsidR="00CC0045" w:rsidRPr="00C1160E" w:rsidRDefault="00BE7416" w:rsidP="00CC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C1160E">
              <w:rPr>
                <w:rFonts w:ascii="Angsana New" w:eastAsia="MS Mincho" w:hAnsi="Angsana New"/>
                <w:sz w:val="30"/>
                <w:szCs w:val="30"/>
              </w:rPr>
              <w:t>21</w:t>
            </w:r>
            <w:r w:rsidR="00CC0045" w:rsidRPr="00C1160E">
              <w:rPr>
                <w:rFonts w:ascii="Angsana New" w:eastAsia="MS Mincho" w:hAnsi="Angsana New"/>
                <w:sz w:val="30"/>
                <w:szCs w:val="30"/>
                <w:lang w:val="en-GB"/>
              </w:rPr>
              <w:t>,</w:t>
            </w:r>
            <w:r w:rsidRPr="00C1160E">
              <w:rPr>
                <w:rFonts w:ascii="Angsana New" w:eastAsia="MS Mincho" w:hAnsi="Angsana New"/>
                <w:sz w:val="30"/>
                <w:szCs w:val="30"/>
              </w:rPr>
              <w:t>552</w:t>
            </w:r>
          </w:p>
        </w:tc>
        <w:tc>
          <w:tcPr>
            <w:tcW w:w="14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5773A4" w14:textId="77777777" w:rsidR="00CC0045" w:rsidRPr="00C1160E" w:rsidRDefault="00CC0045" w:rsidP="00CC0045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FC2A87" w14:textId="233B37C7" w:rsidR="00CC0045" w:rsidRPr="00C1160E" w:rsidRDefault="00CC0045" w:rsidP="00CC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C1160E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CC0045" w:rsidRPr="00C1160E" w14:paraId="5120451D" w14:textId="77777777" w:rsidTr="00A57358">
        <w:tc>
          <w:tcPr>
            <w:tcW w:w="141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565F90" w14:textId="169500B9" w:rsidR="00CC0045" w:rsidRPr="00C1160E" w:rsidRDefault="00CC0045" w:rsidP="00CC0045">
            <w:pPr>
              <w:pStyle w:val="BodyText"/>
              <w:spacing w:after="0" w:line="228" w:lineRule="auto"/>
              <w:ind w:left="259" w:right="-131" w:hanging="259"/>
              <w:rPr>
                <w:rFonts w:ascii="Angsana New" w:hAnsi="Angsana New"/>
                <w:sz w:val="30"/>
                <w:szCs w:val="30"/>
                <w:cs/>
              </w:rPr>
            </w:pPr>
            <w:r w:rsidRPr="00C1160E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</w:t>
            </w:r>
            <w:r w:rsidRPr="00C1160E">
              <w:rPr>
                <w:rFonts w:ascii="Angsana New" w:hAnsi="Angsana New"/>
                <w:sz w:val="30"/>
                <w:szCs w:val="30"/>
              </w:rPr>
              <w:br/>
            </w:r>
            <w:r w:rsidRPr="00C1160E">
              <w:rPr>
                <w:rFonts w:ascii="Angsana New" w:hAnsi="Angsana New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68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9CF619" w14:textId="37AE69FF" w:rsidR="00CC0045" w:rsidRPr="00C1160E" w:rsidRDefault="00BE7416" w:rsidP="00CC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C1160E">
              <w:rPr>
                <w:rFonts w:ascii="Angsana New" w:eastAsia="MS Mincho" w:hAnsi="Angsana New"/>
                <w:sz w:val="30"/>
                <w:szCs w:val="30"/>
              </w:rPr>
              <w:t>109</w:t>
            </w:r>
            <w:r w:rsidR="00425C37" w:rsidRPr="00C1160E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C1160E">
              <w:rPr>
                <w:rFonts w:ascii="Angsana New" w:eastAsia="MS Mincho" w:hAnsi="Angsana New"/>
                <w:sz w:val="30"/>
                <w:szCs w:val="30"/>
              </w:rPr>
              <w:t>234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99EE4D" w14:textId="77777777" w:rsidR="00CC0045" w:rsidRPr="00C1160E" w:rsidRDefault="00CC0045" w:rsidP="00CC0045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57FC46" w14:textId="0211209B" w:rsidR="00CC0045" w:rsidRPr="00C1160E" w:rsidRDefault="00931842" w:rsidP="00773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C1160E">
              <w:rPr>
                <w:rFonts w:ascii="Angsana New" w:eastAsia="MS Mincho" w:hAnsi="Angsana New"/>
                <w:sz w:val="30"/>
                <w:szCs w:val="30"/>
              </w:rPr>
              <w:t>(</w:t>
            </w:r>
            <w:r w:rsidR="00BE7416" w:rsidRPr="00C1160E">
              <w:rPr>
                <w:rFonts w:ascii="Angsana New" w:eastAsia="MS Mincho" w:hAnsi="Angsana New"/>
                <w:sz w:val="30"/>
                <w:szCs w:val="30"/>
              </w:rPr>
              <w:t>400</w:t>
            </w:r>
            <w:r w:rsidRPr="00C1160E"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6D7616D1" w14:textId="77777777" w:rsidR="00CC0045" w:rsidRPr="00C1160E" w:rsidRDefault="00CC0045" w:rsidP="00CC0045">
            <w:pPr>
              <w:pStyle w:val="BodyText"/>
              <w:spacing w:after="0" w:line="228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F924FE" w14:textId="4DD7EE4C" w:rsidR="00CC0045" w:rsidRPr="00C1160E" w:rsidRDefault="00BE7416" w:rsidP="00CC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C1160E">
              <w:rPr>
                <w:rFonts w:ascii="Angsana New" w:eastAsia="MS Mincho" w:hAnsi="Angsana New"/>
                <w:sz w:val="30"/>
                <w:szCs w:val="30"/>
              </w:rPr>
              <w:t>2</w:t>
            </w:r>
            <w:r w:rsidR="00CC0045" w:rsidRPr="00C1160E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C1160E">
              <w:rPr>
                <w:rFonts w:ascii="Angsana New" w:eastAsia="MS Mincho" w:hAnsi="Angsana New"/>
                <w:sz w:val="30"/>
                <w:szCs w:val="30"/>
              </w:rPr>
              <w:t>443</w:t>
            </w:r>
          </w:p>
        </w:tc>
        <w:tc>
          <w:tcPr>
            <w:tcW w:w="14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0CFF29" w14:textId="77777777" w:rsidR="00CC0045" w:rsidRPr="00C1160E" w:rsidRDefault="00CC0045" w:rsidP="00CC0045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A5AE65" w14:textId="5B99CB74" w:rsidR="00CC0045" w:rsidRPr="00C1160E" w:rsidRDefault="00CC0045" w:rsidP="00CC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C1160E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CC0045" w:rsidRPr="00C1160E" w14:paraId="62EE7FC3" w14:textId="77777777" w:rsidTr="00A57358">
        <w:tc>
          <w:tcPr>
            <w:tcW w:w="141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083D01" w14:textId="77777777" w:rsidR="00CC0045" w:rsidRPr="00C1160E" w:rsidRDefault="00CC0045" w:rsidP="00CC0045">
            <w:pPr>
              <w:pStyle w:val="BodyText"/>
              <w:spacing w:after="0" w:line="228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1160E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82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193689" w14:textId="408BCF8D" w:rsidR="00CC0045" w:rsidRPr="00C1160E" w:rsidRDefault="00C926A3" w:rsidP="00CC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2,933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4E2A8B" w14:textId="77777777" w:rsidR="00CC0045" w:rsidRPr="00C1160E" w:rsidRDefault="00CC0045" w:rsidP="00CC0045">
            <w:pPr>
              <w:pStyle w:val="BodyText"/>
              <w:spacing w:after="0" w:line="228" w:lineRule="auto"/>
              <w:ind w:right="-131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888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C2EB3E" w14:textId="660A8874" w:rsidR="00CC0045" w:rsidRPr="00C1160E" w:rsidRDefault="00425C37" w:rsidP="00425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C1160E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3" w:type="pct"/>
          </w:tcPr>
          <w:p w14:paraId="20C76DB6" w14:textId="77777777" w:rsidR="00CC0045" w:rsidRPr="00C1160E" w:rsidRDefault="00CC0045" w:rsidP="00CC0045">
            <w:pPr>
              <w:pStyle w:val="BodyText"/>
              <w:tabs>
                <w:tab w:val="decimal" w:pos="1181"/>
              </w:tabs>
              <w:spacing w:after="0" w:line="228" w:lineRule="auto"/>
              <w:ind w:left="-126" w:right="-131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73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33E9D1" w14:textId="3AC7A03B" w:rsidR="00CC0045" w:rsidRPr="00C1160E" w:rsidRDefault="00CC0045" w:rsidP="00CC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28" w:lineRule="auto"/>
              <w:ind w:right="-1819" w:firstLine="701"/>
              <w:rPr>
                <w:rFonts w:ascii="Angsana New" w:eastAsia="MS Mincho" w:hAnsi="Angsana New"/>
                <w:sz w:val="30"/>
                <w:szCs w:val="30"/>
              </w:rPr>
            </w:pPr>
            <w:r w:rsidRPr="00C1160E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9DD6FB" w14:textId="77777777" w:rsidR="00CC0045" w:rsidRPr="00C1160E" w:rsidRDefault="00CC0045" w:rsidP="00CC0045">
            <w:pPr>
              <w:pStyle w:val="BodyText"/>
              <w:spacing w:after="0" w:line="228" w:lineRule="auto"/>
              <w:ind w:right="-131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874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4D5624" w14:textId="361EFBCE" w:rsidR="00CC0045" w:rsidRPr="00C1160E" w:rsidRDefault="00CC0045" w:rsidP="00CC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C1160E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</w:tr>
      <w:tr w:rsidR="008F7AE6" w:rsidRPr="00C1160E" w14:paraId="6C72B381" w14:textId="77777777" w:rsidTr="00A57358">
        <w:tc>
          <w:tcPr>
            <w:tcW w:w="141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32BC69" w14:textId="48F89AF2" w:rsidR="008F7AE6" w:rsidRPr="00C1160E" w:rsidRDefault="008F7AE6" w:rsidP="00BB165F">
            <w:pPr>
              <w:pStyle w:val="BodyText"/>
              <w:spacing w:after="0" w:line="228" w:lineRule="auto"/>
              <w:ind w:left="259" w:right="-131" w:hanging="259"/>
              <w:rPr>
                <w:rFonts w:ascii="Angsana New" w:hAnsi="Angsana New"/>
                <w:sz w:val="30"/>
                <w:szCs w:val="30"/>
                <w:cs/>
              </w:rPr>
            </w:pPr>
            <w:r w:rsidRPr="00C1160E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  <w:r w:rsidRPr="00C1160E">
              <w:rPr>
                <w:rFonts w:ascii="Angsana New" w:hAnsi="Angsana New"/>
                <w:sz w:val="30"/>
                <w:szCs w:val="30"/>
              </w:rPr>
              <w:t>-</w:t>
            </w:r>
            <w:r w:rsidRPr="00C1160E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Pr="00C1160E">
              <w:rPr>
                <w:rFonts w:ascii="Angsana New" w:hAnsi="Angsana New"/>
                <w:sz w:val="30"/>
                <w:szCs w:val="30"/>
              </w:rPr>
              <w:br/>
            </w:r>
            <w:r w:rsidRPr="00C1160E">
              <w:rPr>
                <w:rFonts w:ascii="Angsana New" w:hAnsi="Angsana New" w:hint="cs"/>
                <w:sz w:val="30"/>
                <w:szCs w:val="30"/>
                <w:cs/>
              </w:rPr>
              <w:t>สิทธิการใช้</w:t>
            </w:r>
          </w:p>
        </w:tc>
        <w:tc>
          <w:tcPr>
            <w:tcW w:w="682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72DD7D" w14:textId="140508A3" w:rsidR="008F7AE6" w:rsidRPr="00C1160E" w:rsidRDefault="00C926A3" w:rsidP="00CC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422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A7D9FB" w14:textId="77777777" w:rsidR="008F7AE6" w:rsidRPr="00C1160E" w:rsidRDefault="008F7AE6" w:rsidP="00CC0045">
            <w:pPr>
              <w:pStyle w:val="BodyText"/>
              <w:spacing w:after="0" w:line="228" w:lineRule="auto"/>
              <w:ind w:right="-131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888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62364A" w14:textId="2506AEF5" w:rsidR="008F7AE6" w:rsidRPr="00C1160E" w:rsidRDefault="00435FAE" w:rsidP="00425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C1160E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3" w:type="pct"/>
          </w:tcPr>
          <w:p w14:paraId="48C9B95B" w14:textId="77777777" w:rsidR="008F7AE6" w:rsidRPr="00C1160E" w:rsidRDefault="008F7AE6" w:rsidP="00CC0045">
            <w:pPr>
              <w:pStyle w:val="BodyText"/>
              <w:tabs>
                <w:tab w:val="decimal" w:pos="1181"/>
              </w:tabs>
              <w:spacing w:after="0" w:line="228" w:lineRule="auto"/>
              <w:ind w:left="-126" w:right="-131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73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D8B74A" w14:textId="592CA02D" w:rsidR="008F7AE6" w:rsidRPr="00C1160E" w:rsidRDefault="00435FAE" w:rsidP="00CC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28" w:lineRule="auto"/>
              <w:ind w:right="-1819" w:firstLine="701"/>
              <w:rPr>
                <w:rFonts w:ascii="Angsana New" w:eastAsia="MS Mincho" w:hAnsi="Angsana New"/>
                <w:sz w:val="30"/>
                <w:szCs w:val="30"/>
              </w:rPr>
            </w:pPr>
            <w:r w:rsidRPr="00C1160E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FC8CE9" w14:textId="77777777" w:rsidR="008F7AE6" w:rsidRPr="00C1160E" w:rsidRDefault="008F7AE6" w:rsidP="00CC0045">
            <w:pPr>
              <w:pStyle w:val="BodyText"/>
              <w:spacing w:after="0" w:line="228" w:lineRule="auto"/>
              <w:ind w:right="-131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874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B6D0BC" w14:textId="2C19CC81" w:rsidR="008F7AE6" w:rsidRPr="00C1160E" w:rsidRDefault="00435FAE" w:rsidP="00CC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C1160E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</w:tr>
      <w:tr w:rsidR="008F7AE6" w:rsidRPr="00C1160E" w14:paraId="746977F1" w14:textId="77777777" w:rsidTr="00A57358">
        <w:tc>
          <w:tcPr>
            <w:tcW w:w="141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8FE6B5" w14:textId="1C5FF7C0" w:rsidR="008F7AE6" w:rsidRPr="00C1160E" w:rsidRDefault="00BB64B8" w:rsidP="00CC0045">
            <w:pPr>
              <w:pStyle w:val="BodyText"/>
              <w:spacing w:after="0" w:line="228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เครื่องเล่นสวนสนุก</w:t>
            </w:r>
          </w:p>
        </w:tc>
        <w:tc>
          <w:tcPr>
            <w:tcW w:w="682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9275FC" w14:textId="6B7D3459" w:rsidR="008F7AE6" w:rsidRPr="00C1160E" w:rsidRDefault="00435FAE" w:rsidP="00CC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1,361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C52248" w14:textId="77777777" w:rsidR="008F7AE6" w:rsidRPr="00C1160E" w:rsidRDefault="008F7AE6" w:rsidP="00CC0045">
            <w:pPr>
              <w:pStyle w:val="BodyText"/>
              <w:spacing w:after="0" w:line="228" w:lineRule="auto"/>
              <w:ind w:right="-131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888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C106EA" w14:textId="0C72B011" w:rsidR="008F7AE6" w:rsidRPr="00C1160E" w:rsidRDefault="00435FAE" w:rsidP="00425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C1160E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3" w:type="pct"/>
          </w:tcPr>
          <w:p w14:paraId="283301EC" w14:textId="77777777" w:rsidR="008F7AE6" w:rsidRPr="00C1160E" w:rsidRDefault="008F7AE6" w:rsidP="00CC0045">
            <w:pPr>
              <w:pStyle w:val="BodyText"/>
              <w:tabs>
                <w:tab w:val="decimal" w:pos="1181"/>
              </w:tabs>
              <w:spacing w:after="0" w:line="228" w:lineRule="auto"/>
              <w:ind w:left="-126" w:right="-131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73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DD7614" w14:textId="2009CCDF" w:rsidR="008F7AE6" w:rsidRPr="00C1160E" w:rsidRDefault="00435FAE" w:rsidP="00CC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28" w:lineRule="auto"/>
              <w:ind w:right="-1819" w:firstLine="701"/>
              <w:rPr>
                <w:rFonts w:ascii="Angsana New" w:eastAsia="MS Mincho" w:hAnsi="Angsana New"/>
                <w:sz w:val="30"/>
                <w:szCs w:val="30"/>
              </w:rPr>
            </w:pPr>
            <w:r w:rsidRPr="00C1160E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07B1B6" w14:textId="77777777" w:rsidR="008F7AE6" w:rsidRPr="00C1160E" w:rsidRDefault="008F7AE6" w:rsidP="00CC0045">
            <w:pPr>
              <w:pStyle w:val="BodyText"/>
              <w:spacing w:after="0" w:line="228" w:lineRule="auto"/>
              <w:ind w:right="-131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874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3961CB" w14:textId="74C72FBA" w:rsidR="008F7AE6" w:rsidRPr="00C1160E" w:rsidRDefault="00435FAE" w:rsidP="00CC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C1160E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</w:tr>
      <w:tr w:rsidR="00CC0045" w:rsidRPr="00C1160E" w14:paraId="5DDD8D20" w14:textId="77777777" w:rsidTr="00A57358">
        <w:tc>
          <w:tcPr>
            <w:tcW w:w="141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123A95" w14:textId="77777777" w:rsidR="00CC0045" w:rsidRPr="00C1160E" w:rsidRDefault="00CC0045" w:rsidP="00CC0045">
            <w:pPr>
              <w:pStyle w:val="BodyText"/>
              <w:spacing w:after="0" w:line="228" w:lineRule="auto"/>
              <w:ind w:left="259" w:right="-131" w:hanging="270"/>
              <w:rPr>
                <w:rFonts w:ascii="Angsana New" w:hAnsi="Angsana New"/>
                <w:sz w:val="30"/>
                <w:szCs w:val="30"/>
              </w:rPr>
            </w:pPr>
            <w:r w:rsidRPr="00C1160E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สินทรัพย์ระหว่างก่อสร้าง</w:t>
            </w:r>
          </w:p>
          <w:p w14:paraId="72A85020" w14:textId="205E3DF2" w:rsidR="00CC0045" w:rsidRPr="00C1160E" w:rsidRDefault="00CC0045" w:rsidP="00CC0045">
            <w:pPr>
              <w:pStyle w:val="BodyText"/>
              <w:spacing w:after="0" w:line="228" w:lineRule="auto"/>
              <w:ind w:left="259" w:right="-131" w:hanging="270"/>
              <w:rPr>
                <w:rFonts w:ascii="Angsana New" w:hAnsi="Angsana New"/>
                <w:sz w:val="30"/>
                <w:szCs w:val="30"/>
              </w:rPr>
            </w:pPr>
            <w:r w:rsidRPr="00C1160E">
              <w:rPr>
                <w:rFonts w:ascii="Angsana New" w:hAnsi="Angsana New"/>
                <w:sz w:val="30"/>
                <w:szCs w:val="30"/>
              </w:rPr>
              <w:tab/>
            </w:r>
            <w:r w:rsidRPr="00C1160E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  <w:r w:rsidRPr="00C1160E">
              <w:rPr>
                <w:rFonts w:ascii="Angsana New" w:eastAsia="MS Mincho" w:hAnsi="Angsana New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682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16D83B" w14:textId="3DC4918D" w:rsidR="00CC0045" w:rsidRPr="00C1160E" w:rsidRDefault="00BE7416" w:rsidP="00CC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C1160E">
              <w:rPr>
                <w:rFonts w:ascii="Angsana New" w:eastAsia="MS Mincho" w:hAnsi="Angsana New"/>
                <w:sz w:val="30"/>
                <w:szCs w:val="30"/>
              </w:rPr>
              <w:t>753</w:t>
            </w:r>
            <w:r w:rsidR="00683B20" w:rsidRPr="00C1160E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C1160E">
              <w:rPr>
                <w:rFonts w:ascii="Angsana New" w:eastAsia="MS Mincho" w:hAnsi="Angsana New"/>
                <w:sz w:val="30"/>
                <w:szCs w:val="30"/>
              </w:rPr>
              <w:t>443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722BF9" w14:textId="77777777" w:rsidR="00CC0045" w:rsidRPr="00C1160E" w:rsidRDefault="00CC0045" w:rsidP="00CC0045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8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0DAF71" w14:textId="64982E72" w:rsidR="00CC0045" w:rsidRPr="00C1160E" w:rsidRDefault="00425C37" w:rsidP="00CC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9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</w:pPr>
            <w:r w:rsidRPr="00C1160E">
              <w:rPr>
                <w:rFonts w:ascii="Angsana New" w:eastAsia="MS Mincho" w:hAnsi="Angsana New"/>
                <w:sz w:val="30"/>
                <w:szCs w:val="30"/>
                <w:lang w:val="en-GB"/>
              </w:rPr>
              <w:t>(</w:t>
            </w:r>
            <w:r w:rsidR="00BE7416" w:rsidRPr="00C1160E">
              <w:rPr>
                <w:rFonts w:ascii="Angsana New" w:eastAsia="MS Mincho" w:hAnsi="Angsana New"/>
                <w:sz w:val="30"/>
                <w:szCs w:val="30"/>
              </w:rPr>
              <w:t>93</w:t>
            </w:r>
            <w:r w:rsidR="00534A9A" w:rsidRPr="00C1160E">
              <w:rPr>
                <w:rFonts w:ascii="Angsana New" w:eastAsia="MS Mincho" w:hAnsi="Angsana New"/>
                <w:sz w:val="30"/>
                <w:szCs w:val="30"/>
                <w:lang w:val="en-GB"/>
              </w:rPr>
              <w:t>,</w:t>
            </w:r>
            <w:r w:rsidR="00BE7416" w:rsidRPr="00C1160E">
              <w:rPr>
                <w:rFonts w:ascii="Angsana New" w:eastAsia="MS Mincho" w:hAnsi="Angsana New"/>
                <w:sz w:val="30"/>
                <w:szCs w:val="30"/>
              </w:rPr>
              <w:t>826</w:t>
            </w:r>
            <w:r w:rsidRPr="00C1160E">
              <w:rPr>
                <w:rFonts w:ascii="Angsana New" w:eastAsia="MS Mincho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43" w:type="pct"/>
          </w:tcPr>
          <w:p w14:paraId="581086E6" w14:textId="77777777" w:rsidR="00CC0045" w:rsidRPr="00C1160E" w:rsidRDefault="00CC0045" w:rsidP="00CC0045">
            <w:pPr>
              <w:pStyle w:val="BodyText"/>
              <w:spacing w:after="0" w:line="228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1745D8" w14:textId="4F4B7CA3" w:rsidR="00CC0045" w:rsidRPr="00C1160E" w:rsidRDefault="00BE7416" w:rsidP="00CC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C1160E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="00CC0045" w:rsidRPr="00C1160E">
              <w:rPr>
                <w:rFonts w:ascii="Angsana New" w:eastAsia="MS Mincho" w:hAnsi="Angsana New"/>
                <w:sz w:val="30"/>
                <w:szCs w:val="30"/>
                <w:lang w:val="en-GB"/>
              </w:rPr>
              <w:t>,</w:t>
            </w:r>
            <w:r w:rsidRPr="00C1160E">
              <w:rPr>
                <w:rFonts w:ascii="Angsana New" w:eastAsia="MS Mincho" w:hAnsi="Angsana New"/>
                <w:sz w:val="30"/>
                <w:szCs w:val="30"/>
              </w:rPr>
              <w:t>237</w:t>
            </w:r>
          </w:p>
        </w:tc>
        <w:tc>
          <w:tcPr>
            <w:tcW w:w="14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DF52C0" w14:textId="77777777" w:rsidR="00CC0045" w:rsidRPr="00C1160E" w:rsidRDefault="00CC0045" w:rsidP="00CC0045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4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765D14" w14:textId="5DAEDF6E" w:rsidR="00CC0045" w:rsidRPr="00C1160E" w:rsidRDefault="00CC0045" w:rsidP="00CC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C1160E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CC0045" w:rsidRPr="00C1160E" w14:paraId="0FDE613D" w14:textId="77777777" w:rsidTr="00A57358">
        <w:tc>
          <w:tcPr>
            <w:tcW w:w="141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7BDBB2" w14:textId="77777777" w:rsidR="00CC0045" w:rsidRPr="00C1160E" w:rsidRDefault="00CC0045" w:rsidP="00CC0045">
            <w:pPr>
              <w:pStyle w:val="BodyText"/>
              <w:spacing w:after="0" w:line="228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16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A7F1B1" w14:textId="69ED106E" w:rsidR="00CC0045" w:rsidRPr="00C1160E" w:rsidRDefault="00BE7416" w:rsidP="00CC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C1160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  <w:r w:rsidR="00A969A2" w:rsidRPr="00C1160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Pr="00C1160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02</w:t>
            </w:r>
            <w:r w:rsidR="00177E8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</w:t>
            </w:r>
            <w:r w:rsidR="00683B20" w:rsidRPr="00C1160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="00177E8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171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EFC55B" w14:textId="77777777" w:rsidR="00CC0045" w:rsidRPr="00C1160E" w:rsidRDefault="00CC0045" w:rsidP="00CC0045">
            <w:pPr>
              <w:pStyle w:val="BodyText"/>
              <w:tabs>
                <w:tab w:val="decimal" w:pos="1095"/>
              </w:tabs>
              <w:spacing w:after="0" w:line="228" w:lineRule="auto"/>
              <w:ind w:right="-131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72F46D" w14:textId="1126FAA8" w:rsidR="00CC0045" w:rsidRPr="00C1160E" w:rsidRDefault="00425C37" w:rsidP="00CC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C1160E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(</w:t>
            </w:r>
            <w:r w:rsidR="00BE7416" w:rsidRPr="00C1160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94</w:t>
            </w:r>
            <w:r w:rsidR="00534A9A" w:rsidRPr="00C1160E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,</w:t>
            </w:r>
            <w:r w:rsidR="00BE7416" w:rsidRPr="00C1160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244</w:t>
            </w:r>
            <w:r w:rsidRPr="00C1160E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)</w:t>
            </w:r>
          </w:p>
        </w:tc>
        <w:tc>
          <w:tcPr>
            <w:tcW w:w="143" w:type="pct"/>
          </w:tcPr>
          <w:p w14:paraId="6017AE32" w14:textId="77777777" w:rsidR="00CC0045" w:rsidRPr="00C1160E" w:rsidRDefault="00CC0045" w:rsidP="00CC0045">
            <w:pPr>
              <w:pStyle w:val="BodyText"/>
              <w:tabs>
                <w:tab w:val="decimal" w:pos="1095"/>
              </w:tabs>
              <w:spacing w:after="0" w:line="228" w:lineRule="auto"/>
              <w:ind w:left="-126" w:right="-131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FC2803" w14:textId="2BEA552A" w:rsidR="00CC0045" w:rsidRPr="00C1160E" w:rsidRDefault="00BE7416" w:rsidP="00CC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C1160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</w:t>
            </w:r>
            <w:r w:rsidR="00CC0045" w:rsidRPr="00C1160E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C1160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232</w:t>
            </w:r>
          </w:p>
        </w:tc>
        <w:tc>
          <w:tcPr>
            <w:tcW w:w="14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97DEBE" w14:textId="77777777" w:rsidR="00CC0045" w:rsidRPr="00C1160E" w:rsidRDefault="00CC0045" w:rsidP="00CC0045">
            <w:pPr>
              <w:pStyle w:val="BodyText"/>
              <w:tabs>
                <w:tab w:val="decimal" w:pos="1095"/>
              </w:tabs>
              <w:spacing w:after="0" w:line="228" w:lineRule="auto"/>
              <w:ind w:right="-131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490F57" w14:textId="18BE77C0" w:rsidR="00CC0045" w:rsidRPr="00C1160E" w:rsidRDefault="00CC0045" w:rsidP="00CC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28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C1160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52636DF" w14:textId="77777777" w:rsidR="00CF23E7" w:rsidRPr="00C1160E" w:rsidRDefault="00CF23E7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spacing w:line="240" w:lineRule="auto"/>
        <w:ind w:left="540"/>
        <w:jc w:val="thaiDistribute"/>
        <w:rPr>
          <w:rFonts w:ascii="Angsana New" w:hAnsi="Angsana New"/>
          <w:color w:val="0D0D0D"/>
          <w:sz w:val="20"/>
          <w:szCs w:val="20"/>
        </w:rPr>
      </w:pPr>
    </w:p>
    <w:p w14:paraId="224F86E2" w14:textId="51B8E9FC" w:rsidR="006E602C" w:rsidRPr="00C1160E" w:rsidRDefault="006E602C" w:rsidP="002E53F2">
      <w:pPr>
        <w:tabs>
          <w:tab w:val="clear" w:pos="454"/>
          <w:tab w:val="clear" w:pos="68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1160E">
        <w:rPr>
          <w:rFonts w:asciiTheme="majorBidi" w:hAnsiTheme="majorBidi" w:cstheme="majorBidi"/>
          <w:sz w:val="30"/>
          <w:szCs w:val="30"/>
          <w:cs/>
        </w:rPr>
        <w:t>ในระหว่าง</w:t>
      </w:r>
      <w:r w:rsidRPr="00C1160E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F7703E" w:rsidRPr="00C1160E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C1160E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C1160E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BE7416" w:rsidRPr="00C1160E">
        <w:rPr>
          <w:rFonts w:asciiTheme="majorBidi" w:hAnsiTheme="majorBidi" w:cstheme="majorBidi"/>
          <w:sz w:val="30"/>
          <w:szCs w:val="30"/>
        </w:rPr>
        <w:t>31</w:t>
      </w:r>
      <w:r w:rsidR="00F7703E" w:rsidRPr="00C1160E">
        <w:rPr>
          <w:rFonts w:asciiTheme="majorBidi" w:hAnsiTheme="majorBidi" w:cstheme="majorBidi"/>
          <w:sz w:val="30"/>
          <w:szCs w:val="30"/>
        </w:rPr>
        <w:t xml:space="preserve"> </w:t>
      </w:r>
      <w:r w:rsidR="00F7703E" w:rsidRPr="00C1160E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BE7416" w:rsidRPr="00C1160E">
        <w:rPr>
          <w:rFonts w:asciiTheme="majorBidi" w:hAnsiTheme="majorBidi" w:cstheme="majorBidi"/>
          <w:sz w:val="30"/>
          <w:szCs w:val="30"/>
        </w:rPr>
        <w:t>2569</w:t>
      </w:r>
      <w:r w:rsidRPr="00C116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1160E">
        <w:rPr>
          <w:rFonts w:asciiTheme="majorBidi" w:hAnsiTheme="majorBidi" w:cstheme="majorBidi" w:hint="cs"/>
          <w:sz w:val="30"/>
          <w:szCs w:val="30"/>
          <w:cs/>
        </w:rPr>
        <w:t>กลุ่มบริษัทบันทึกค่าใช้จ่าย</w:t>
      </w:r>
      <w:r w:rsidRPr="00C1160E">
        <w:rPr>
          <w:rFonts w:asciiTheme="majorBidi" w:hAnsiTheme="majorBidi" w:cstheme="majorBidi"/>
          <w:sz w:val="30"/>
          <w:szCs w:val="30"/>
          <w:cs/>
        </w:rPr>
        <w:t>ในภายหลังเข้าเป็นต้นทุนของสินทรัพย์ใน</w:t>
      </w:r>
      <w:r w:rsidRPr="00C1160E">
        <w:rPr>
          <w:rFonts w:asciiTheme="majorBidi" w:hAnsiTheme="majorBidi" w:cstheme="majorBidi" w:hint="cs"/>
          <w:sz w:val="30"/>
          <w:szCs w:val="30"/>
          <w:cs/>
        </w:rPr>
        <w:t>งบการเงินรวม</w:t>
      </w:r>
      <w:r w:rsidRPr="00C1160E">
        <w:rPr>
          <w:rFonts w:asciiTheme="majorBidi" w:hAnsiTheme="majorBidi" w:cstheme="majorBidi"/>
          <w:sz w:val="30"/>
          <w:szCs w:val="30"/>
          <w:cs/>
        </w:rPr>
        <w:t>จำนวน</w:t>
      </w:r>
      <w:r w:rsidR="00E85276" w:rsidRPr="00C1160E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="001B74A9" w:rsidRPr="00C1160E">
        <w:rPr>
          <w:rFonts w:asciiTheme="majorBidi" w:hAnsiTheme="majorBidi" w:cstheme="majorBidi"/>
          <w:sz w:val="30"/>
          <w:szCs w:val="30"/>
        </w:rPr>
        <w:t xml:space="preserve"> </w:t>
      </w:r>
      <w:r w:rsidR="000B390B">
        <w:rPr>
          <w:rFonts w:asciiTheme="majorBidi" w:hAnsiTheme="majorBidi" w:cstheme="majorBidi"/>
          <w:sz w:val="30"/>
          <w:szCs w:val="30"/>
        </w:rPr>
        <w:t>64.85</w:t>
      </w:r>
      <w:r w:rsidRPr="00C1160E">
        <w:rPr>
          <w:rFonts w:asciiTheme="majorBidi" w:hAnsiTheme="majorBidi" w:cstheme="majorBidi" w:hint="cs"/>
          <w:sz w:val="30"/>
          <w:szCs w:val="30"/>
          <w:cs/>
        </w:rPr>
        <w:t xml:space="preserve"> ล้านบาท </w:t>
      </w:r>
      <w:r w:rsidRPr="00C1160E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BE7416" w:rsidRPr="00C1160E">
        <w:rPr>
          <w:rFonts w:asciiTheme="majorBidi" w:hAnsiTheme="majorBidi" w:cstheme="majorBidi"/>
          <w:i/>
          <w:iCs/>
          <w:sz w:val="30"/>
          <w:szCs w:val="30"/>
        </w:rPr>
        <w:t>2568</w:t>
      </w:r>
      <w:r w:rsidRPr="00C1160E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C1160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BE7416" w:rsidRPr="00C1160E">
        <w:rPr>
          <w:rFonts w:asciiTheme="majorBidi" w:hAnsiTheme="majorBidi" w:cstheme="majorBidi"/>
          <w:i/>
          <w:iCs/>
          <w:sz w:val="30"/>
          <w:szCs w:val="30"/>
        </w:rPr>
        <w:t>16</w:t>
      </w:r>
      <w:r w:rsidR="00F7703E" w:rsidRPr="00C1160E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BE7416" w:rsidRPr="00C1160E">
        <w:rPr>
          <w:rFonts w:asciiTheme="majorBidi" w:hAnsiTheme="majorBidi" w:cstheme="majorBidi"/>
          <w:i/>
          <w:iCs/>
          <w:sz w:val="30"/>
          <w:szCs w:val="30"/>
        </w:rPr>
        <w:t>96</w:t>
      </w:r>
      <w:r w:rsidRPr="00C1160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C1160E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Pr="00C1160E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5FF65CA6" w14:textId="77777777" w:rsidR="006E602C" w:rsidRPr="00C1160E" w:rsidRDefault="006E602C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spacing w:line="240" w:lineRule="auto"/>
        <w:ind w:left="540"/>
        <w:jc w:val="thaiDistribute"/>
        <w:rPr>
          <w:rFonts w:ascii="Angsana New" w:hAnsi="Angsana New"/>
          <w:color w:val="0D0D0D"/>
          <w:sz w:val="20"/>
          <w:szCs w:val="20"/>
        </w:rPr>
      </w:pPr>
    </w:p>
    <w:p w14:paraId="094D3043" w14:textId="174C9FC6" w:rsidR="006E602C" w:rsidRPr="00C1160E" w:rsidRDefault="006E602C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D0D0D"/>
          <w:sz w:val="30"/>
          <w:szCs w:val="30"/>
          <w:cs/>
        </w:rPr>
      </w:pPr>
      <w:bookmarkStart w:id="4" w:name="_Hlk70865009"/>
      <w:bookmarkStart w:id="5" w:name="_Hlk70865301"/>
      <w:r w:rsidRPr="00C1160E">
        <w:rPr>
          <w:rFonts w:ascii="Angsana New" w:hAnsi="Angsana New"/>
          <w:spacing w:val="-4"/>
          <w:sz w:val="30"/>
          <w:szCs w:val="30"/>
          <w:cs/>
        </w:rPr>
        <w:t>ต้นทุนการกู้ยืมที่เกี่ยวข้องกับการดำเนินการปรับปรุงสินทรัพย์ได้บันทึกเป็นส่วนหนึ่งของต้นทุนสินทรัพย์</w:t>
      </w:r>
      <w:r w:rsidRPr="00C1160E">
        <w:rPr>
          <w:rFonts w:ascii="Angsana New" w:hAnsi="Angsana New" w:hint="cs"/>
          <w:spacing w:val="-4"/>
          <w:sz w:val="30"/>
          <w:szCs w:val="30"/>
          <w:cs/>
        </w:rPr>
        <w:t>ใน</w:t>
      </w:r>
      <w:r w:rsidRPr="00C1160E">
        <w:rPr>
          <w:rFonts w:ascii="Angsana New" w:hAnsi="Angsana New"/>
          <w:spacing w:val="-4"/>
          <w:sz w:val="30"/>
          <w:szCs w:val="30"/>
        </w:rPr>
        <w:t xml:space="preserve">                           </w:t>
      </w:r>
      <w:r w:rsidRPr="00C1160E">
        <w:rPr>
          <w:rFonts w:ascii="Angsana New" w:hAnsi="Angsana New" w:hint="cs"/>
          <w:spacing w:val="-4"/>
          <w:sz w:val="30"/>
          <w:szCs w:val="30"/>
          <w:cs/>
        </w:rPr>
        <w:t>งบการเงินรวม</w:t>
      </w:r>
      <w:r w:rsidRPr="00C1160E">
        <w:rPr>
          <w:rFonts w:ascii="Angsana New" w:hAnsi="Angsana New"/>
          <w:spacing w:val="-4"/>
          <w:sz w:val="30"/>
          <w:szCs w:val="30"/>
          <w:cs/>
        </w:rPr>
        <w:t>จำนวน</w:t>
      </w:r>
      <w:r w:rsidRPr="00C1160E">
        <w:rPr>
          <w:rFonts w:ascii="Angsana New" w:hAnsi="Angsana New" w:hint="cs"/>
          <w:spacing w:val="-4"/>
          <w:sz w:val="30"/>
          <w:szCs w:val="30"/>
          <w:cs/>
        </w:rPr>
        <w:t>เงิน</w:t>
      </w:r>
      <w:r w:rsidR="00B87711" w:rsidRPr="00C1160E">
        <w:rPr>
          <w:rFonts w:ascii="Angsana New" w:hAnsi="Angsana New"/>
          <w:spacing w:val="-4"/>
          <w:sz w:val="30"/>
          <w:szCs w:val="30"/>
        </w:rPr>
        <w:t xml:space="preserve"> </w:t>
      </w:r>
      <w:r w:rsidR="00BE7416" w:rsidRPr="00C1160E">
        <w:rPr>
          <w:rFonts w:ascii="Angsana New" w:hAnsi="Angsana New"/>
          <w:spacing w:val="-4"/>
          <w:sz w:val="30"/>
          <w:szCs w:val="30"/>
        </w:rPr>
        <w:t>162</w:t>
      </w:r>
      <w:r w:rsidR="00EB6478" w:rsidRPr="00C1160E">
        <w:rPr>
          <w:rFonts w:ascii="Angsana New" w:hAnsi="Angsana New"/>
          <w:spacing w:val="-4"/>
          <w:sz w:val="30"/>
          <w:szCs w:val="30"/>
        </w:rPr>
        <w:t>.</w:t>
      </w:r>
      <w:r w:rsidR="00C71510">
        <w:rPr>
          <w:rFonts w:ascii="Angsana New" w:hAnsi="Angsana New"/>
          <w:spacing w:val="-4"/>
          <w:sz w:val="30"/>
          <w:szCs w:val="30"/>
        </w:rPr>
        <w:t>46</w:t>
      </w:r>
      <w:r w:rsidR="006C0FC6" w:rsidRPr="00C1160E">
        <w:rPr>
          <w:rFonts w:ascii="Angsana New" w:hAnsi="Angsana New"/>
          <w:spacing w:val="-4"/>
          <w:sz w:val="30"/>
          <w:szCs w:val="30"/>
        </w:rPr>
        <w:t xml:space="preserve"> </w:t>
      </w:r>
      <w:r w:rsidRPr="00C1160E">
        <w:rPr>
          <w:rFonts w:ascii="Angsana New" w:hAnsi="Angsana New"/>
          <w:color w:val="0D0D0D"/>
          <w:sz w:val="30"/>
          <w:szCs w:val="30"/>
        </w:rPr>
        <w:t xml:space="preserve"> </w:t>
      </w:r>
      <w:r w:rsidRPr="00C1160E">
        <w:rPr>
          <w:rFonts w:ascii="Angsana New" w:hAnsi="Angsana New" w:hint="cs"/>
          <w:color w:val="0D0D0D"/>
          <w:sz w:val="30"/>
          <w:szCs w:val="30"/>
          <w:cs/>
        </w:rPr>
        <w:t xml:space="preserve">ล้านบาท </w:t>
      </w:r>
      <w:r w:rsidRPr="00C1160E">
        <w:rPr>
          <w:rFonts w:ascii="Angsana New" w:hAnsi="Angsana New" w:hint="cs"/>
          <w:i/>
          <w:iCs/>
          <w:color w:val="0D0D0D"/>
          <w:sz w:val="30"/>
          <w:szCs w:val="30"/>
          <w:cs/>
        </w:rPr>
        <w:t>(</w:t>
      </w:r>
      <w:r w:rsidR="00BE7416" w:rsidRPr="00C1160E">
        <w:rPr>
          <w:rFonts w:ascii="Angsana New" w:hAnsi="Angsana New"/>
          <w:i/>
          <w:iCs/>
          <w:color w:val="0D0D0D"/>
          <w:sz w:val="30"/>
          <w:szCs w:val="30"/>
        </w:rPr>
        <w:t>25</w:t>
      </w:r>
      <w:r w:rsidR="00BE7416" w:rsidRPr="00C1160E">
        <w:rPr>
          <w:rFonts w:ascii="Angsana New" w:hAnsi="Angsana New" w:hint="cs"/>
          <w:i/>
          <w:iCs/>
          <w:color w:val="0D0D0D"/>
          <w:sz w:val="30"/>
          <w:szCs w:val="30"/>
        </w:rPr>
        <w:t>6</w:t>
      </w:r>
      <w:r w:rsidR="00BE7416" w:rsidRPr="00C1160E">
        <w:rPr>
          <w:rFonts w:ascii="Angsana New" w:hAnsi="Angsana New"/>
          <w:i/>
          <w:iCs/>
          <w:color w:val="0D0D0D"/>
          <w:sz w:val="30"/>
          <w:szCs w:val="30"/>
        </w:rPr>
        <w:t>8</w:t>
      </w:r>
      <w:r w:rsidRPr="00C1160E">
        <w:rPr>
          <w:rFonts w:ascii="Angsana New" w:hAnsi="Angsana New"/>
          <w:i/>
          <w:iCs/>
          <w:color w:val="0D0D0D"/>
          <w:sz w:val="30"/>
          <w:szCs w:val="30"/>
        </w:rPr>
        <w:t xml:space="preserve">: </w:t>
      </w:r>
      <w:r w:rsidR="00BE7416" w:rsidRPr="00C1160E">
        <w:rPr>
          <w:rFonts w:ascii="Angsana New" w:hAnsi="Angsana New"/>
          <w:i/>
          <w:iCs/>
          <w:color w:val="0D0D0D"/>
          <w:sz w:val="30"/>
          <w:szCs w:val="30"/>
        </w:rPr>
        <w:t>191</w:t>
      </w:r>
      <w:r w:rsidR="00F7703E" w:rsidRPr="00C1160E">
        <w:rPr>
          <w:rFonts w:ascii="Angsana New" w:hAnsi="Angsana New"/>
          <w:i/>
          <w:iCs/>
          <w:color w:val="0D0D0D"/>
          <w:sz w:val="30"/>
          <w:szCs w:val="30"/>
        </w:rPr>
        <w:t>.</w:t>
      </w:r>
      <w:r w:rsidR="00BE7416" w:rsidRPr="00C1160E">
        <w:rPr>
          <w:rFonts w:ascii="Angsana New" w:hAnsi="Angsana New"/>
          <w:i/>
          <w:iCs/>
          <w:color w:val="0D0D0D"/>
          <w:sz w:val="30"/>
          <w:szCs w:val="30"/>
        </w:rPr>
        <w:t>24</w:t>
      </w:r>
      <w:r w:rsidRPr="00C1160E">
        <w:rPr>
          <w:rFonts w:ascii="Angsana New" w:hAnsi="Angsana New"/>
          <w:i/>
          <w:iCs/>
          <w:color w:val="0D0D0D"/>
          <w:sz w:val="30"/>
          <w:szCs w:val="30"/>
        </w:rPr>
        <w:t xml:space="preserve"> </w:t>
      </w:r>
      <w:r w:rsidRPr="00C1160E">
        <w:rPr>
          <w:rFonts w:ascii="Angsana New" w:hAnsi="Angsana New" w:hint="cs"/>
          <w:i/>
          <w:iCs/>
          <w:color w:val="0D0D0D"/>
          <w:sz w:val="30"/>
          <w:szCs w:val="30"/>
          <w:cs/>
        </w:rPr>
        <w:t>ล้านบาท</w:t>
      </w:r>
      <w:r w:rsidRPr="00C1160E">
        <w:rPr>
          <w:rFonts w:ascii="Angsana New" w:hAnsi="Angsana New"/>
          <w:i/>
          <w:iCs/>
          <w:color w:val="0D0D0D"/>
          <w:sz w:val="30"/>
          <w:szCs w:val="30"/>
        </w:rPr>
        <w:t xml:space="preserve">) </w:t>
      </w:r>
      <w:r w:rsidRPr="00C1160E">
        <w:rPr>
          <w:rFonts w:ascii="Angsana New" w:hAnsi="Angsana New" w:hint="cs"/>
          <w:color w:val="0D0D0D"/>
          <w:sz w:val="30"/>
          <w:szCs w:val="30"/>
          <w:cs/>
        </w:rPr>
        <w:t>มีอัตราดอกเบี้ยที่รับรู้ร้อยละ</w:t>
      </w:r>
      <w:r w:rsidR="001D4B1F" w:rsidRPr="00C1160E">
        <w:rPr>
          <w:rFonts w:ascii="Angsana New" w:hAnsi="Angsana New"/>
          <w:color w:val="0D0D0D"/>
          <w:sz w:val="30"/>
          <w:szCs w:val="30"/>
        </w:rPr>
        <w:t xml:space="preserve"> </w:t>
      </w:r>
      <w:r w:rsidR="00BE7416" w:rsidRPr="00C1160E">
        <w:rPr>
          <w:rFonts w:ascii="Angsana New" w:hAnsi="Angsana New"/>
          <w:color w:val="0D0D0D"/>
          <w:sz w:val="30"/>
          <w:szCs w:val="30"/>
        </w:rPr>
        <w:t>3</w:t>
      </w:r>
      <w:r w:rsidR="00F97640" w:rsidRPr="00C1160E">
        <w:rPr>
          <w:rFonts w:ascii="Angsana New" w:hAnsi="Angsana New"/>
          <w:color w:val="0D0D0D"/>
          <w:sz w:val="30"/>
          <w:szCs w:val="30"/>
        </w:rPr>
        <w:t>.</w:t>
      </w:r>
      <w:r w:rsidR="00FC7090">
        <w:rPr>
          <w:rFonts w:ascii="Angsana New" w:hAnsi="Angsana New"/>
          <w:color w:val="0D0D0D"/>
          <w:sz w:val="30"/>
          <w:szCs w:val="30"/>
        </w:rPr>
        <w:t>44</w:t>
      </w:r>
      <w:r w:rsidR="00744F86" w:rsidRPr="00C1160E">
        <w:rPr>
          <w:rFonts w:ascii="Angsana New" w:hAnsi="Angsana New"/>
          <w:color w:val="0D0D0D"/>
          <w:sz w:val="30"/>
          <w:szCs w:val="30"/>
        </w:rPr>
        <w:t xml:space="preserve"> </w:t>
      </w:r>
      <w:r w:rsidR="00F97640" w:rsidRPr="00C1160E">
        <w:rPr>
          <w:rFonts w:ascii="Angsana New" w:hAnsi="Angsana New"/>
          <w:color w:val="0D0D0D"/>
          <w:sz w:val="30"/>
          <w:szCs w:val="30"/>
        </w:rPr>
        <w:t>-</w:t>
      </w:r>
      <w:r w:rsidR="00744F86" w:rsidRPr="00C1160E">
        <w:rPr>
          <w:rFonts w:ascii="Angsana New" w:hAnsi="Angsana New"/>
          <w:color w:val="0D0D0D"/>
          <w:sz w:val="30"/>
          <w:szCs w:val="30"/>
        </w:rPr>
        <w:t xml:space="preserve"> </w:t>
      </w:r>
      <w:r w:rsidR="00BE7416" w:rsidRPr="00C1160E">
        <w:rPr>
          <w:rFonts w:ascii="Angsana New" w:hAnsi="Angsana New"/>
          <w:color w:val="0D0D0D"/>
          <w:sz w:val="30"/>
          <w:szCs w:val="30"/>
        </w:rPr>
        <w:t>6</w:t>
      </w:r>
      <w:r w:rsidR="00F97640" w:rsidRPr="00C1160E">
        <w:rPr>
          <w:rFonts w:ascii="Angsana New" w:hAnsi="Angsana New"/>
          <w:color w:val="0D0D0D"/>
          <w:sz w:val="30"/>
          <w:szCs w:val="30"/>
        </w:rPr>
        <w:t>.</w:t>
      </w:r>
      <w:r w:rsidR="00BE7416" w:rsidRPr="00C1160E">
        <w:rPr>
          <w:rFonts w:ascii="Angsana New" w:hAnsi="Angsana New"/>
          <w:color w:val="0D0D0D"/>
          <w:sz w:val="30"/>
          <w:szCs w:val="30"/>
        </w:rPr>
        <w:t>08</w:t>
      </w:r>
      <w:r w:rsidRPr="00C1160E">
        <w:rPr>
          <w:rFonts w:ascii="Angsana New" w:hAnsi="Angsana New" w:hint="cs"/>
          <w:color w:val="0D0D0D"/>
          <w:sz w:val="30"/>
          <w:szCs w:val="30"/>
          <w:cs/>
        </w:rPr>
        <w:t xml:space="preserve"> ต่อปี </w:t>
      </w:r>
      <w:r w:rsidRPr="00B51823">
        <w:rPr>
          <w:rFonts w:ascii="Angsana New" w:hAnsi="Angsana New" w:hint="cs"/>
          <w:i/>
          <w:iCs/>
          <w:spacing w:val="-4"/>
          <w:sz w:val="30"/>
          <w:szCs w:val="30"/>
          <w:cs/>
        </w:rPr>
        <w:t>(</w:t>
      </w:r>
      <w:r w:rsidR="00BE7416" w:rsidRPr="00B51823">
        <w:rPr>
          <w:rFonts w:ascii="Angsana New" w:hAnsi="Angsana New"/>
          <w:i/>
          <w:iCs/>
          <w:spacing w:val="-4"/>
          <w:sz w:val="30"/>
          <w:szCs w:val="30"/>
        </w:rPr>
        <w:t>2568</w:t>
      </w:r>
      <w:r w:rsidRPr="00B51823">
        <w:rPr>
          <w:rFonts w:ascii="Angsana New" w:hAnsi="Angsana New"/>
          <w:i/>
          <w:iCs/>
          <w:spacing w:val="-4"/>
          <w:sz w:val="30"/>
          <w:szCs w:val="30"/>
        </w:rPr>
        <w:t xml:space="preserve">: </w:t>
      </w:r>
      <w:r w:rsidRPr="00B51823">
        <w:rPr>
          <w:rFonts w:ascii="Angsana New" w:hAnsi="Angsana New" w:hint="cs"/>
          <w:i/>
          <w:iCs/>
          <w:spacing w:val="-4"/>
          <w:sz w:val="30"/>
          <w:szCs w:val="30"/>
          <w:cs/>
        </w:rPr>
        <w:t>ร้อยละ</w:t>
      </w:r>
      <w:r w:rsidRPr="00B51823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BE7416" w:rsidRPr="00B51823">
        <w:rPr>
          <w:rFonts w:ascii="Angsana New" w:hAnsi="Angsana New"/>
          <w:i/>
          <w:iCs/>
          <w:spacing w:val="-4"/>
          <w:sz w:val="30"/>
          <w:szCs w:val="30"/>
        </w:rPr>
        <w:t>3</w:t>
      </w:r>
      <w:r w:rsidR="009E3F59" w:rsidRPr="00B51823">
        <w:rPr>
          <w:rFonts w:ascii="Angsana New" w:hAnsi="Angsana New"/>
          <w:i/>
          <w:iCs/>
          <w:spacing w:val="-4"/>
          <w:sz w:val="30"/>
          <w:szCs w:val="30"/>
        </w:rPr>
        <w:t>.</w:t>
      </w:r>
      <w:r w:rsidR="00212E74" w:rsidRPr="00B51823">
        <w:rPr>
          <w:rFonts w:ascii="Angsana New" w:hAnsi="Angsana New"/>
          <w:i/>
          <w:iCs/>
          <w:spacing w:val="-4"/>
          <w:sz w:val="30"/>
          <w:szCs w:val="30"/>
        </w:rPr>
        <w:t>19</w:t>
      </w:r>
      <w:r w:rsidRPr="00B51823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</w:t>
      </w:r>
      <w:r w:rsidR="00711679" w:rsidRPr="00B51823">
        <w:rPr>
          <w:rFonts w:ascii="Angsana New" w:hAnsi="Angsana New"/>
          <w:i/>
          <w:iCs/>
          <w:spacing w:val="-4"/>
          <w:sz w:val="30"/>
          <w:szCs w:val="30"/>
        </w:rPr>
        <w:t>-</w:t>
      </w:r>
      <w:r w:rsidRPr="00B51823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</w:t>
      </w:r>
      <w:r w:rsidR="00212E74" w:rsidRPr="00B51823">
        <w:rPr>
          <w:rFonts w:ascii="Angsana New" w:hAnsi="Angsana New"/>
          <w:i/>
          <w:iCs/>
          <w:spacing w:val="-4"/>
          <w:sz w:val="30"/>
          <w:szCs w:val="30"/>
        </w:rPr>
        <w:t>6.08</w:t>
      </w:r>
      <w:r w:rsidRPr="00B51823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B51823">
        <w:rPr>
          <w:rFonts w:ascii="Angsana New" w:hAnsi="Angsana New" w:hint="cs"/>
          <w:i/>
          <w:iCs/>
          <w:spacing w:val="-4"/>
          <w:sz w:val="30"/>
          <w:szCs w:val="30"/>
          <w:cs/>
        </w:rPr>
        <w:t>ต่อปี</w:t>
      </w:r>
      <w:r w:rsidRPr="00B51823">
        <w:rPr>
          <w:rFonts w:ascii="Angsana New" w:hAnsi="Angsana New"/>
          <w:i/>
          <w:iCs/>
          <w:spacing w:val="-4"/>
          <w:sz w:val="30"/>
          <w:szCs w:val="30"/>
        </w:rPr>
        <w:t>)</w:t>
      </w:r>
    </w:p>
    <w:bookmarkEnd w:id="4"/>
    <w:bookmarkEnd w:id="5"/>
    <w:p w14:paraId="00FA94AD" w14:textId="77777777" w:rsidR="00146BA6" w:rsidRPr="00C1160E" w:rsidRDefault="00146BA6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D0D0D"/>
          <w:sz w:val="30"/>
          <w:szCs w:val="30"/>
        </w:rPr>
      </w:pPr>
      <w:r w:rsidRPr="00C1160E">
        <w:rPr>
          <w:rFonts w:ascii="Angsana New" w:hAnsi="Angsana New"/>
          <w:i/>
          <w:iCs/>
          <w:color w:val="0D0D0D"/>
          <w:sz w:val="30"/>
          <w:szCs w:val="30"/>
        </w:rPr>
        <w:br w:type="page"/>
      </w:r>
    </w:p>
    <w:p w14:paraId="36508D23" w14:textId="3FAA121D" w:rsidR="00D0156E" w:rsidRPr="00C1160E" w:rsidRDefault="00CF2BA0" w:rsidP="002E53F2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rPr>
          <w:rFonts w:ascii="Angsana New" w:hAnsi="Angsana New"/>
          <w:b/>
          <w:bCs/>
          <w:sz w:val="30"/>
          <w:szCs w:val="30"/>
        </w:rPr>
      </w:pPr>
      <w:r w:rsidRPr="00C1160E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เงินกู้ยืม</w:t>
      </w:r>
    </w:p>
    <w:p w14:paraId="5DE151E9" w14:textId="77777777" w:rsidR="00791BA3" w:rsidRPr="00C1160E" w:rsidRDefault="00791BA3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spacing w:line="240" w:lineRule="auto"/>
        <w:ind w:left="540"/>
        <w:jc w:val="thaiDistribute"/>
        <w:rPr>
          <w:rFonts w:ascii="Angsana New" w:hAnsi="Angsana New"/>
          <w:color w:val="0D0D0D"/>
          <w:sz w:val="28"/>
          <w:szCs w:val="28"/>
        </w:rPr>
      </w:pPr>
    </w:p>
    <w:p w14:paraId="56D69A6A" w14:textId="343067EB" w:rsidR="00790FA1" w:rsidRPr="00C1160E" w:rsidRDefault="00790FA1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Theme="majorBidi" w:hAnsiTheme="majorBidi" w:cstheme="majorBidi"/>
          <w:sz w:val="30"/>
          <w:szCs w:val="30"/>
        </w:rPr>
      </w:pPr>
      <w:r w:rsidRPr="00C1160E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รายการเคลื่อนไหวของเงินกู้ยืมระยะ</w:t>
      </w:r>
      <w:r w:rsidRPr="00C1160E">
        <w:rPr>
          <w:rFonts w:asciiTheme="majorBidi" w:hAnsiTheme="majorBidi" w:cstheme="majorBidi" w:hint="cs"/>
          <w:sz w:val="30"/>
          <w:szCs w:val="30"/>
          <w:cs/>
        </w:rPr>
        <w:t>สั้น</w:t>
      </w:r>
      <w:r w:rsidRPr="00C1160E">
        <w:rPr>
          <w:rFonts w:asciiTheme="majorBidi" w:hAnsiTheme="majorBidi" w:cstheme="majorBidi"/>
          <w:sz w:val="30"/>
          <w:szCs w:val="30"/>
          <w:cs/>
        </w:rPr>
        <w:t>จากสถาบันการเงินสำหรับ</w:t>
      </w:r>
      <w:r w:rsidR="00FF5C0A" w:rsidRPr="00C1160E">
        <w:rPr>
          <w:rFonts w:asciiTheme="majorBidi" w:hAnsiTheme="majorBidi" w:hint="cs"/>
          <w:sz w:val="30"/>
          <w:szCs w:val="30"/>
          <w:cs/>
        </w:rPr>
        <w:t>งวด</w:t>
      </w:r>
      <w:r w:rsidR="00F7703E" w:rsidRPr="00C1160E">
        <w:rPr>
          <w:rFonts w:asciiTheme="majorBidi" w:hAnsiTheme="majorBidi" w:hint="cs"/>
          <w:sz w:val="30"/>
          <w:szCs w:val="30"/>
          <w:cs/>
        </w:rPr>
        <w:t>สาม</w:t>
      </w:r>
      <w:r w:rsidR="007F07B2" w:rsidRPr="00C1160E">
        <w:rPr>
          <w:rFonts w:asciiTheme="majorBidi" w:hAnsiTheme="majorBidi" w:hint="cs"/>
          <w:sz w:val="30"/>
          <w:szCs w:val="30"/>
          <w:cs/>
        </w:rPr>
        <w:t>เดือนสิ้นสุด</w:t>
      </w:r>
      <w:r w:rsidR="000A071F" w:rsidRPr="00C1160E">
        <w:rPr>
          <w:rFonts w:asciiTheme="majorBidi" w:hAnsiTheme="majorBidi" w:hint="cs"/>
          <w:sz w:val="30"/>
          <w:szCs w:val="30"/>
          <w:cs/>
        </w:rPr>
        <w:t>วันที่</w:t>
      </w:r>
      <w:r w:rsidR="00140724" w:rsidRPr="00C1160E">
        <w:rPr>
          <w:rFonts w:asciiTheme="majorBidi" w:hAnsiTheme="majorBidi"/>
          <w:sz w:val="30"/>
          <w:szCs w:val="30"/>
        </w:rPr>
        <w:t xml:space="preserve"> </w:t>
      </w:r>
      <w:r w:rsidR="00BE7416" w:rsidRPr="00C1160E">
        <w:rPr>
          <w:rFonts w:asciiTheme="majorBidi" w:hAnsiTheme="majorBidi"/>
          <w:sz w:val="30"/>
          <w:szCs w:val="30"/>
        </w:rPr>
        <w:t>31</w:t>
      </w:r>
      <w:r w:rsidR="00F7703E" w:rsidRPr="00C1160E">
        <w:rPr>
          <w:rFonts w:asciiTheme="majorBidi" w:hAnsiTheme="majorBidi"/>
          <w:sz w:val="30"/>
          <w:szCs w:val="30"/>
        </w:rPr>
        <w:t xml:space="preserve"> </w:t>
      </w:r>
      <w:r w:rsidR="00F7703E" w:rsidRPr="00C1160E"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 w:rsidR="00BE7416" w:rsidRPr="00C1160E">
        <w:rPr>
          <w:rFonts w:asciiTheme="majorBidi" w:hAnsiTheme="majorBidi"/>
          <w:sz w:val="30"/>
          <w:szCs w:val="30"/>
        </w:rPr>
        <w:t>2569</w:t>
      </w:r>
      <w:r w:rsidR="007F07B2" w:rsidRPr="00C1160E">
        <w:rPr>
          <w:rFonts w:asciiTheme="majorBidi" w:hAnsiTheme="majorBidi"/>
          <w:sz w:val="30"/>
          <w:szCs w:val="30"/>
          <w:cs/>
        </w:rPr>
        <w:t xml:space="preserve"> </w:t>
      </w:r>
      <w:r w:rsidR="007F07B2" w:rsidRPr="00C1160E">
        <w:rPr>
          <w:rFonts w:asciiTheme="majorBidi" w:hAnsiTheme="majorBidi" w:hint="cs"/>
          <w:sz w:val="30"/>
          <w:szCs w:val="30"/>
          <w:cs/>
        </w:rPr>
        <w:t>และ</w:t>
      </w:r>
      <w:r w:rsidR="007F07B2" w:rsidRPr="00C1160E">
        <w:rPr>
          <w:rFonts w:asciiTheme="majorBidi" w:hAnsiTheme="majorBidi"/>
          <w:sz w:val="30"/>
          <w:szCs w:val="30"/>
          <w:cs/>
        </w:rPr>
        <w:t xml:space="preserve"> </w:t>
      </w:r>
      <w:r w:rsidR="00BE7416" w:rsidRPr="00C1160E">
        <w:rPr>
          <w:rFonts w:asciiTheme="majorBidi" w:hAnsiTheme="majorBidi"/>
          <w:sz w:val="30"/>
          <w:szCs w:val="30"/>
        </w:rPr>
        <w:t>2568</w:t>
      </w:r>
      <w:r w:rsidR="007F07B2" w:rsidRPr="00C1160E">
        <w:rPr>
          <w:rFonts w:asciiTheme="majorBidi" w:hAnsiTheme="majorBidi"/>
          <w:sz w:val="30"/>
          <w:szCs w:val="30"/>
          <w:cs/>
        </w:rPr>
        <w:t xml:space="preserve"> </w:t>
      </w:r>
      <w:r w:rsidR="007F07B2" w:rsidRPr="00C1160E">
        <w:rPr>
          <w:rFonts w:asciiTheme="majorBidi" w:hAnsiTheme="majorBidi" w:hint="cs"/>
          <w:sz w:val="30"/>
          <w:szCs w:val="30"/>
          <w:cs/>
        </w:rPr>
        <w:t>มีดังนี้</w:t>
      </w:r>
    </w:p>
    <w:p w14:paraId="01EEC787" w14:textId="77777777" w:rsidR="00790FA1" w:rsidRPr="00C1160E" w:rsidRDefault="00790FA1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spacing w:line="240" w:lineRule="auto"/>
        <w:ind w:left="540"/>
        <w:jc w:val="thaiDistribute"/>
        <w:rPr>
          <w:rFonts w:ascii="Angsana New" w:hAnsi="Angsana New"/>
          <w:color w:val="0D0D0D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70"/>
        <w:gridCol w:w="270"/>
        <w:gridCol w:w="1197"/>
        <w:gridCol w:w="270"/>
        <w:gridCol w:w="1148"/>
        <w:gridCol w:w="262"/>
        <w:gridCol w:w="1173"/>
      </w:tblGrid>
      <w:tr w:rsidR="00F30820" w:rsidRPr="00C1160E" w14:paraId="43B120F2" w14:textId="77777777" w:rsidTr="00AF2174">
        <w:tc>
          <w:tcPr>
            <w:tcW w:w="3600" w:type="dxa"/>
          </w:tcPr>
          <w:p w14:paraId="45088EB8" w14:textId="77777777" w:rsidR="00F30820" w:rsidRPr="00C1160E" w:rsidRDefault="00F3082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637" w:type="dxa"/>
            <w:gridSpan w:val="3"/>
          </w:tcPr>
          <w:p w14:paraId="7457FCC3" w14:textId="77777777" w:rsidR="00F30820" w:rsidRPr="00C1160E" w:rsidRDefault="00F3082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E88AF76" w14:textId="77777777" w:rsidR="00F30820" w:rsidRPr="00C1160E" w:rsidRDefault="00F3082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0CC02DFE" w14:textId="77777777" w:rsidR="00F30820" w:rsidRPr="00C1160E" w:rsidRDefault="00F3082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703E" w:rsidRPr="00C1160E" w14:paraId="4414D934" w14:textId="77777777" w:rsidTr="00AF2174">
        <w:tc>
          <w:tcPr>
            <w:tcW w:w="3600" w:type="dxa"/>
          </w:tcPr>
          <w:p w14:paraId="7D49BC2D" w14:textId="77777777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1160E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vAlign w:val="center"/>
          </w:tcPr>
          <w:p w14:paraId="10C50981" w14:textId="28FB24E2" w:rsidR="00F7703E" w:rsidRPr="00C1160E" w:rsidRDefault="00BE7416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0" w:type="dxa"/>
            <w:vAlign w:val="center"/>
          </w:tcPr>
          <w:p w14:paraId="720A56C7" w14:textId="77777777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vAlign w:val="center"/>
          </w:tcPr>
          <w:p w14:paraId="11B003FC" w14:textId="16BBCA92" w:rsidR="00F7703E" w:rsidRPr="00C1160E" w:rsidRDefault="00BE7416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8959F68" w14:textId="77777777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vAlign w:val="center"/>
          </w:tcPr>
          <w:p w14:paraId="0F112FDA" w14:textId="5A538E09" w:rsidR="00F7703E" w:rsidRPr="00C1160E" w:rsidRDefault="00BE7416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62" w:type="dxa"/>
            <w:vAlign w:val="center"/>
          </w:tcPr>
          <w:p w14:paraId="21657439" w14:textId="77777777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4C2860C2" w14:textId="4D52CB14" w:rsidR="00F7703E" w:rsidRPr="00C1160E" w:rsidRDefault="00BE7416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F30820" w:rsidRPr="00C1160E" w14:paraId="543D6422" w14:textId="77777777" w:rsidTr="00AF2174">
        <w:tc>
          <w:tcPr>
            <w:tcW w:w="3600" w:type="dxa"/>
          </w:tcPr>
          <w:p w14:paraId="6EDD7ADA" w14:textId="77777777" w:rsidR="00F30820" w:rsidRPr="00C1160E" w:rsidRDefault="00F3082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41BEEAAA" w14:textId="77777777" w:rsidR="00F30820" w:rsidRPr="00C1160E" w:rsidRDefault="00F3082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703E" w:rsidRPr="00C1160E" w14:paraId="58C7EC9C" w14:textId="77777777" w:rsidTr="005C64FC">
        <w:trPr>
          <w:trHeight w:val="180"/>
        </w:trPr>
        <w:tc>
          <w:tcPr>
            <w:tcW w:w="3600" w:type="dxa"/>
          </w:tcPr>
          <w:p w14:paraId="5237472A" w14:textId="3B0338C3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C1160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1160E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C1160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E7416" w:rsidRPr="00C1160E">
              <w:rPr>
                <w:rFonts w:ascii="Angsana New" w:hAnsi="Angsana New"/>
                <w:sz w:val="30"/>
                <w:szCs w:val="30"/>
              </w:rPr>
              <w:t>1</w:t>
            </w:r>
            <w:r w:rsidRPr="00C116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1160E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2DB1F5CB" w14:textId="1FC068EB" w:rsidR="00F7703E" w:rsidRPr="002026D4" w:rsidRDefault="0073632A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2026D4">
              <w:rPr>
                <w:rFonts w:asciiTheme="majorBidi" w:hAnsiTheme="majorBidi" w:cstheme="majorBidi"/>
                <w:sz w:val="30"/>
                <w:szCs w:val="30"/>
              </w:rPr>
              <w:t>12,</w:t>
            </w:r>
            <w:r w:rsidR="00E1263D" w:rsidRPr="002026D4">
              <w:rPr>
                <w:rFonts w:asciiTheme="majorBidi" w:hAnsiTheme="majorBidi" w:cstheme="majorBidi"/>
                <w:sz w:val="30"/>
                <w:szCs w:val="30"/>
              </w:rPr>
              <w:t>881</w:t>
            </w:r>
            <w:r w:rsidRPr="002026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1263D" w:rsidRPr="002026D4">
              <w:rPr>
                <w:rFonts w:asciiTheme="majorBidi" w:hAnsiTheme="majorBidi" w:cstheme="majorBidi"/>
                <w:sz w:val="30"/>
                <w:szCs w:val="30"/>
              </w:rPr>
              <w:t>969</w:t>
            </w:r>
          </w:p>
        </w:tc>
        <w:tc>
          <w:tcPr>
            <w:tcW w:w="270" w:type="dxa"/>
          </w:tcPr>
          <w:p w14:paraId="1F2F36ED" w14:textId="77777777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15AF531" w14:textId="204A1C18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930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97D4380" w14:textId="77777777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65935226" w14:textId="43BB68C9" w:rsidR="00F7703E" w:rsidRPr="00C1160E" w:rsidRDefault="00E46823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12,</w:t>
            </w:r>
            <w:r w:rsidR="002026D4">
              <w:rPr>
                <w:rFonts w:asciiTheme="majorBidi" w:hAnsiTheme="majorBidi" w:cstheme="majorBidi"/>
                <w:sz w:val="30"/>
                <w:szCs w:val="30"/>
              </w:rPr>
              <w:t>881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026D4">
              <w:rPr>
                <w:rFonts w:asciiTheme="majorBidi" w:hAnsiTheme="majorBidi" w:cstheme="majorBidi"/>
                <w:sz w:val="30"/>
                <w:szCs w:val="30"/>
              </w:rPr>
              <w:t>969</w:t>
            </w:r>
          </w:p>
        </w:tc>
        <w:tc>
          <w:tcPr>
            <w:tcW w:w="262" w:type="dxa"/>
          </w:tcPr>
          <w:p w14:paraId="5FC37509" w14:textId="77777777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686DD66C" w14:textId="57A0158C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930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F7703E" w:rsidRPr="00C1160E" w14:paraId="6A15FB22" w14:textId="77777777">
        <w:trPr>
          <w:trHeight w:val="180"/>
        </w:trPr>
        <w:tc>
          <w:tcPr>
            <w:tcW w:w="3600" w:type="dxa"/>
          </w:tcPr>
          <w:p w14:paraId="08CD14C9" w14:textId="77777777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  <w:cs/>
              </w:rPr>
              <w:t>การกู้ยืมเพิ่ม</w:t>
            </w:r>
          </w:p>
        </w:tc>
        <w:tc>
          <w:tcPr>
            <w:tcW w:w="1170" w:type="dxa"/>
          </w:tcPr>
          <w:p w14:paraId="3EA31D04" w14:textId="4433A1F8" w:rsidR="00F7703E" w:rsidRPr="002026D4" w:rsidRDefault="00BE7416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2026D4">
              <w:rPr>
                <w:rFonts w:ascii="Angsana New" w:eastAsia="MS Mincho" w:hAnsi="Angsana New"/>
                <w:sz w:val="30"/>
                <w:szCs w:val="30"/>
              </w:rPr>
              <w:t>25</w:t>
            </w:r>
            <w:r w:rsidR="00A4724B" w:rsidRPr="002026D4">
              <w:rPr>
                <w:rFonts w:ascii="Angsana New" w:eastAsia="MS Mincho" w:hAnsi="Angsana New"/>
                <w:sz w:val="30"/>
                <w:szCs w:val="30"/>
                <w:lang w:val="en-GB"/>
              </w:rPr>
              <w:t>,</w:t>
            </w:r>
            <w:r w:rsidRPr="002026D4">
              <w:rPr>
                <w:rFonts w:ascii="Angsana New" w:eastAsia="MS Mincho" w:hAnsi="Angsana New"/>
                <w:sz w:val="30"/>
                <w:szCs w:val="30"/>
              </w:rPr>
              <w:t>555</w:t>
            </w:r>
            <w:r w:rsidR="00A4724B" w:rsidRPr="002026D4">
              <w:rPr>
                <w:rFonts w:ascii="Angsana New" w:eastAsia="MS Mincho" w:hAnsi="Angsana New"/>
                <w:sz w:val="30"/>
                <w:szCs w:val="30"/>
                <w:lang w:val="en-GB"/>
              </w:rPr>
              <w:t>,</w:t>
            </w:r>
            <w:r w:rsidRPr="002026D4">
              <w:rPr>
                <w:rFonts w:ascii="Angsana New" w:eastAsia="MS Mincho" w:hAnsi="Angsana New"/>
                <w:sz w:val="30"/>
                <w:szCs w:val="30"/>
              </w:rPr>
              <w:t>640</w:t>
            </w:r>
          </w:p>
        </w:tc>
        <w:tc>
          <w:tcPr>
            <w:tcW w:w="270" w:type="dxa"/>
          </w:tcPr>
          <w:p w14:paraId="129CEC8F" w14:textId="77777777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292BF614" w14:textId="48041485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342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054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68C25B9" w14:textId="77777777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198FF67D" w14:textId="31B8880F" w:rsidR="00F7703E" w:rsidRPr="00C1160E" w:rsidRDefault="00BE7416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="Angsana New" w:eastAsia="MS Mincho" w:hAnsi="Angsana New"/>
                <w:sz w:val="30"/>
                <w:szCs w:val="30"/>
              </w:rPr>
              <w:t>25</w:t>
            </w:r>
            <w:r w:rsidR="00A4724B" w:rsidRPr="00C1160E">
              <w:rPr>
                <w:rFonts w:ascii="Angsana New" w:eastAsia="MS Mincho" w:hAnsi="Angsana New"/>
                <w:sz w:val="30"/>
                <w:szCs w:val="30"/>
                <w:lang w:val="en-GB"/>
              </w:rPr>
              <w:t>,</w:t>
            </w:r>
            <w:r w:rsidRPr="00C1160E">
              <w:rPr>
                <w:rFonts w:ascii="Angsana New" w:eastAsia="MS Mincho" w:hAnsi="Angsana New"/>
                <w:sz w:val="30"/>
                <w:szCs w:val="30"/>
              </w:rPr>
              <w:t>555</w:t>
            </w:r>
            <w:r w:rsidR="00A4724B" w:rsidRPr="00C1160E">
              <w:rPr>
                <w:rFonts w:ascii="Angsana New" w:eastAsia="MS Mincho" w:hAnsi="Angsana New"/>
                <w:sz w:val="30"/>
                <w:szCs w:val="30"/>
                <w:lang w:val="en-GB"/>
              </w:rPr>
              <w:t>,</w:t>
            </w:r>
            <w:r w:rsidRPr="00C1160E">
              <w:rPr>
                <w:rFonts w:ascii="Angsana New" w:eastAsia="MS Mincho" w:hAnsi="Angsana New"/>
                <w:sz w:val="30"/>
                <w:szCs w:val="30"/>
              </w:rPr>
              <w:t>640</w:t>
            </w:r>
          </w:p>
        </w:tc>
        <w:tc>
          <w:tcPr>
            <w:tcW w:w="262" w:type="dxa"/>
          </w:tcPr>
          <w:p w14:paraId="42EFC970" w14:textId="77777777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040FB817" w14:textId="4B55E6B7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342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054</w:t>
            </w:r>
          </w:p>
        </w:tc>
      </w:tr>
      <w:tr w:rsidR="00F7703E" w:rsidRPr="00C1160E" w14:paraId="338FFC91" w14:textId="77777777">
        <w:trPr>
          <w:trHeight w:val="180"/>
        </w:trPr>
        <w:tc>
          <w:tcPr>
            <w:tcW w:w="3600" w:type="dxa"/>
          </w:tcPr>
          <w:p w14:paraId="68502AB4" w14:textId="77777777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  <w:cs/>
              </w:rPr>
              <w:t>การจ่ายชำระคืน</w:t>
            </w:r>
          </w:p>
        </w:tc>
        <w:tc>
          <w:tcPr>
            <w:tcW w:w="1170" w:type="dxa"/>
          </w:tcPr>
          <w:p w14:paraId="6683360C" w14:textId="0689FFAD" w:rsidR="00F7703E" w:rsidRPr="002026D4" w:rsidRDefault="00A4724B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2026D4">
              <w:rPr>
                <w:rFonts w:ascii="Angsana New" w:eastAsia="MS Mincho" w:hAnsi="Angsana New"/>
                <w:sz w:val="30"/>
                <w:szCs w:val="30"/>
                <w:lang w:val="en-GB"/>
              </w:rPr>
              <w:t>(</w:t>
            </w:r>
            <w:r w:rsidR="00BE7416" w:rsidRPr="002026D4">
              <w:rPr>
                <w:rFonts w:ascii="Angsana New" w:eastAsia="MS Mincho" w:hAnsi="Angsana New"/>
                <w:sz w:val="30"/>
                <w:szCs w:val="30"/>
              </w:rPr>
              <w:t>24</w:t>
            </w:r>
            <w:r w:rsidRPr="002026D4">
              <w:rPr>
                <w:rFonts w:ascii="Angsana New" w:eastAsia="MS Mincho" w:hAnsi="Angsana New"/>
                <w:sz w:val="30"/>
                <w:szCs w:val="30"/>
                <w:lang w:val="en-GB"/>
              </w:rPr>
              <w:t>,</w:t>
            </w:r>
            <w:r w:rsidR="00BE7416" w:rsidRPr="002026D4">
              <w:rPr>
                <w:rFonts w:ascii="Angsana New" w:eastAsia="MS Mincho" w:hAnsi="Angsana New"/>
                <w:sz w:val="30"/>
                <w:szCs w:val="30"/>
              </w:rPr>
              <w:t>969</w:t>
            </w:r>
            <w:r w:rsidRPr="002026D4">
              <w:rPr>
                <w:rFonts w:ascii="Angsana New" w:eastAsia="MS Mincho" w:hAnsi="Angsana New"/>
                <w:sz w:val="30"/>
                <w:szCs w:val="30"/>
                <w:lang w:val="en-GB"/>
              </w:rPr>
              <w:t>,</w:t>
            </w:r>
            <w:r w:rsidR="00BE7416" w:rsidRPr="002026D4">
              <w:rPr>
                <w:rFonts w:ascii="Angsana New" w:eastAsia="MS Mincho" w:hAnsi="Angsana New"/>
                <w:sz w:val="30"/>
                <w:szCs w:val="30"/>
              </w:rPr>
              <w:t>617</w:t>
            </w:r>
            <w:r w:rsidRPr="002026D4">
              <w:rPr>
                <w:rFonts w:ascii="Angsana New" w:eastAsia="MS Mincho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52BD5176" w14:textId="77777777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43EAF34F" w14:textId="0A79D8F0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80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643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614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784F691" w14:textId="77777777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32F3DC7D" w14:textId="469B6B56" w:rsidR="00F7703E" w:rsidRPr="00C1160E" w:rsidRDefault="00A4724B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="Angsana New" w:eastAsia="MS Mincho" w:hAnsi="Angsana New"/>
                <w:sz w:val="30"/>
                <w:szCs w:val="30"/>
                <w:lang w:val="en-GB"/>
              </w:rPr>
              <w:t>(</w:t>
            </w:r>
            <w:r w:rsidR="00BE7416" w:rsidRPr="00C1160E">
              <w:rPr>
                <w:rFonts w:ascii="Angsana New" w:eastAsia="MS Mincho" w:hAnsi="Angsana New"/>
                <w:sz w:val="30"/>
                <w:szCs w:val="30"/>
              </w:rPr>
              <w:t>24</w:t>
            </w:r>
            <w:r w:rsidRPr="00C1160E">
              <w:rPr>
                <w:rFonts w:ascii="Angsana New" w:eastAsia="MS Mincho" w:hAnsi="Angsana New"/>
                <w:sz w:val="30"/>
                <w:szCs w:val="30"/>
                <w:lang w:val="en-GB"/>
              </w:rPr>
              <w:t>,</w:t>
            </w:r>
            <w:r w:rsidR="00BE7416" w:rsidRPr="00C1160E">
              <w:rPr>
                <w:rFonts w:ascii="Angsana New" w:eastAsia="MS Mincho" w:hAnsi="Angsana New"/>
                <w:sz w:val="30"/>
                <w:szCs w:val="30"/>
              </w:rPr>
              <w:t>969</w:t>
            </w:r>
            <w:r w:rsidRPr="00C1160E">
              <w:rPr>
                <w:rFonts w:ascii="Angsana New" w:eastAsia="MS Mincho" w:hAnsi="Angsana New"/>
                <w:sz w:val="30"/>
                <w:szCs w:val="30"/>
                <w:lang w:val="en-GB"/>
              </w:rPr>
              <w:t>,</w:t>
            </w:r>
            <w:r w:rsidR="00BE7416" w:rsidRPr="00C1160E">
              <w:rPr>
                <w:rFonts w:ascii="Angsana New" w:eastAsia="MS Mincho" w:hAnsi="Angsana New"/>
                <w:sz w:val="30"/>
                <w:szCs w:val="30"/>
              </w:rPr>
              <w:t>617</w:t>
            </w:r>
            <w:r w:rsidRPr="00C1160E">
              <w:rPr>
                <w:rFonts w:ascii="Angsana New" w:eastAsia="MS Mincho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62" w:type="dxa"/>
          </w:tcPr>
          <w:p w14:paraId="505E69A5" w14:textId="77777777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 w:right="300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5107CEA9" w14:textId="3903FDA4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643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614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7703E" w:rsidRPr="00C1160E" w14:paraId="3CE17228" w14:textId="77777777">
        <w:trPr>
          <w:trHeight w:val="180"/>
        </w:trPr>
        <w:tc>
          <w:tcPr>
            <w:tcW w:w="3600" w:type="dxa"/>
          </w:tcPr>
          <w:p w14:paraId="319C98A1" w14:textId="1BB0AA8B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="Angsana New" w:hAnsi="Angsana New" w:hint="cs"/>
                <w:sz w:val="30"/>
                <w:szCs w:val="30"/>
                <w:cs/>
              </w:rPr>
              <w:t>ผลกระทบของการเปลี่ยนแปลงของ</w:t>
            </w:r>
            <w:r w:rsidRPr="00C1160E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C1160E">
              <w:rPr>
                <w:rFonts w:ascii="Angsana New" w:hAnsi="Angsana New" w:hint="cs"/>
                <w:sz w:val="30"/>
                <w:szCs w:val="30"/>
                <w:cs/>
              </w:rPr>
              <w:t>อัตราแลกเปลี่ยนเงินตราต่างประเทศ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2055E6" w14:textId="77777777" w:rsidR="00A4724B" w:rsidRPr="002026D4" w:rsidRDefault="00A4724B" w:rsidP="00A47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5F981614" w14:textId="0472328C" w:rsidR="00F7703E" w:rsidRPr="002026D4" w:rsidRDefault="002026D4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2026D4">
              <w:rPr>
                <w:rFonts w:ascii="Angsana New" w:eastAsia="MS Mincho" w:hAnsi="Angsana New"/>
                <w:sz w:val="30"/>
                <w:szCs w:val="30"/>
              </w:rPr>
              <w:t>22,913</w:t>
            </w:r>
          </w:p>
        </w:tc>
        <w:tc>
          <w:tcPr>
            <w:tcW w:w="270" w:type="dxa"/>
            <w:vAlign w:val="bottom"/>
          </w:tcPr>
          <w:p w14:paraId="6893E2F1" w14:textId="77777777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0C76240D" w14:textId="2459B14D" w:rsidR="00F7703E" w:rsidRPr="00C1160E" w:rsidRDefault="00BE7416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F7703E"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435</w:t>
            </w:r>
          </w:p>
        </w:tc>
        <w:tc>
          <w:tcPr>
            <w:tcW w:w="270" w:type="dxa"/>
            <w:vAlign w:val="bottom"/>
          </w:tcPr>
          <w:p w14:paraId="2B51BACD" w14:textId="77777777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36D7BFD3" w14:textId="77777777" w:rsidR="00A4724B" w:rsidRPr="00C1160E" w:rsidRDefault="00A4724B" w:rsidP="00A47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79780729" w14:textId="7B1C4F9C" w:rsidR="00F7703E" w:rsidRPr="00C1160E" w:rsidRDefault="002026D4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22,913</w:t>
            </w:r>
          </w:p>
        </w:tc>
        <w:tc>
          <w:tcPr>
            <w:tcW w:w="262" w:type="dxa"/>
            <w:vAlign w:val="bottom"/>
          </w:tcPr>
          <w:p w14:paraId="0CB7B50C" w14:textId="77777777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 w:right="300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7EA9384A" w14:textId="5D9D293D" w:rsidR="00F7703E" w:rsidRPr="00C1160E" w:rsidRDefault="00BE7416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F7703E"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435</w:t>
            </w:r>
          </w:p>
        </w:tc>
      </w:tr>
      <w:tr w:rsidR="00F7703E" w:rsidRPr="00C1160E" w14:paraId="10FC2ED7" w14:textId="77777777" w:rsidTr="005C64FC">
        <w:trPr>
          <w:trHeight w:val="180"/>
        </w:trPr>
        <w:tc>
          <w:tcPr>
            <w:tcW w:w="3600" w:type="dxa"/>
          </w:tcPr>
          <w:p w14:paraId="35D911FB" w14:textId="72120B2D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16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C116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116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BE7416" w:rsidRPr="00C1160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1160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116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39392B6" w14:textId="4296AAB9" w:rsidR="00F7703E" w:rsidRPr="002026D4" w:rsidRDefault="00911198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26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13,490,905</w:t>
            </w:r>
          </w:p>
        </w:tc>
        <w:tc>
          <w:tcPr>
            <w:tcW w:w="270" w:type="dxa"/>
          </w:tcPr>
          <w:p w14:paraId="2F7049BA" w14:textId="77777777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01C936D8" w14:textId="79909EDD" w:rsidR="00F7703E" w:rsidRPr="00C1160E" w:rsidRDefault="00BE7416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F7703E"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642</w:t>
            </w:r>
            <w:r w:rsidR="00F7703E"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875</w:t>
            </w:r>
          </w:p>
        </w:tc>
        <w:tc>
          <w:tcPr>
            <w:tcW w:w="270" w:type="dxa"/>
          </w:tcPr>
          <w:p w14:paraId="1F49C0E1" w14:textId="77777777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6B794B5C" w14:textId="6ACB930C" w:rsidR="00F7703E" w:rsidRPr="00C1160E" w:rsidRDefault="00BE7416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C1160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13</w:t>
            </w:r>
            <w:r w:rsidR="00707EF1" w:rsidRPr="00C1160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Pr="00C1160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490</w:t>
            </w:r>
            <w:r w:rsidR="00707EF1" w:rsidRPr="00C1160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Pr="00C1160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905</w:t>
            </w:r>
          </w:p>
        </w:tc>
        <w:tc>
          <w:tcPr>
            <w:tcW w:w="262" w:type="dxa"/>
          </w:tcPr>
          <w:p w14:paraId="274CEE2D" w14:textId="77777777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4D5A0199" w14:textId="72871FE2" w:rsidR="00F7703E" w:rsidRPr="00C1160E" w:rsidRDefault="00BE7416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F7703E"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642</w:t>
            </w:r>
            <w:r w:rsidR="00F7703E"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875</w:t>
            </w:r>
          </w:p>
        </w:tc>
      </w:tr>
    </w:tbl>
    <w:p w14:paraId="100454EC" w14:textId="77777777" w:rsidR="006F12F0" w:rsidRPr="00C1160E" w:rsidRDefault="006F12F0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bookmarkStart w:id="6" w:name="_Hlk46869492"/>
    </w:p>
    <w:p w14:paraId="55C52321" w14:textId="3EA323F1" w:rsidR="002A2519" w:rsidRPr="00C1160E" w:rsidRDefault="0051035B" w:rsidP="002E53F2">
      <w:pPr>
        <w:tabs>
          <w:tab w:val="clear" w:pos="227"/>
          <w:tab w:val="clear" w:pos="454"/>
          <w:tab w:val="clear" w:pos="907"/>
          <w:tab w:val="left" w:pos="1170"/>
        </w:tabs>
        <w:spacing w:line="223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C1160E">
        <w:rPr>
          <w:rFonts w:ascii="Angsana New" w:hAnsi="Angsana New" w:hint="cs"/>
          <w:sz w:val="30"/>
          <w:szCs w:val="30"/>
          <w:cs/>
        </w:rPr>
        <w:t>รายการเคลื่อนไหวของเงินกู้ยืมระยะยาวจากกิจการที่เกี่ยวข้องกันสำหรับงวด</w:t>
      </w:r>
      <w:r w:rsidR="00F7703E" w:rsidRPr="00C1160E">
        <w:rPr>
          <w:rFonts w:ascii="Angsana New" w:hAnsi="Angsana New" w:hint="cs"/>
          <w:sz w:val="30"/>
          <w:szCs w:val="30"/>
          <w:cs/>
        </w:rPr>
        <w:t>สาม</w:t>
      </w:r>
      <w:r w:rsidRPr="00C1160E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C1160E">
        <w:rPr>
          <w:rFonts w:ascii="Angsana New" w:hAnsi="Angsana New"/>
          <w:sz w:val="30"/>
          <w:szCs w:val="30"/>
        </w:rPr>
        <w:t xml:space="preserve"> </w:t>
      </w:r>
      <w:r w:rsidR="00BE7416" w:rsidRPr="00C1160E">
        <w:rPr>
          <w:rFonts w:ascii="Angsana New" w:hAnsi="Angsana New"/>
          <w:sz w:val="30"/>
          <w:szCs w:val="30"/>
        </w:rPr>
        <w:t>31</w:t>
      </w:r>
      <w:r w:rsidR="00F7703E" w:rsidRPr="00C1160E">
        <w:rPr>
          <w:rFonts w:ascii="Angsana New" w:hAnsi="Angsana New"/>
          <w:sz w:val="30"/>
          <w:szCs w:val="30"/>
        </w:rPr>
        <w:t xml:space="preserve"> </w:t>
      </w:r>
      <w:r w:rsidR="00F7703E" w:rsidRPr="00C1160E">
        <w:rPr>
          <w:rFonts w:ascii="Angsana New" w:hAnsi="Angsana New" w:hint="cs"/>
          <w:sz w:val="30"/>
          <w:szCs w:val="30"/>
          <w:cs/>
        </w:rPr>
        <w:t>มีนาคม</w:t>
      </w:r>
      <w:r w:rsidR="00810DB3" w:rsidRPr="00C1160E">
        <w:rPr>
          <w:rFonts w:ascii="Angsana New" w:hAnsi="Angsana New"/>
          <w:sz w:val="30"/>
          <w:szCs w:val="30"/>
          <w:cs/>
        </w:rPr>
        <w:t xml:space="preserve"> </w:t>
      </w:r>
      <w:r w:rsidR="00BE7416" w:rsidRPr="00C1160E">
        <w:rPr>
          <w:rFonts w:ascii="Angsana New" w:hAnsi="Angsana New"/>
          <w:sz w:val="30"/>
          <w:szCs w:val="30"/>
        </w:rPr>
        <w:t>2569</w:t>
      </w:r>
      <w:r w:rsidRPr="00C1160E">
        <w:rPr>
          <w:rFonts w:ascii="Angsana New" w:hAnsi="Angsana New"/>
          <w:sz w:val="30"/>
          <w:szCs w:val="30"/>
        </w:rPr>
        <w:t xml:space="preserve"> </w:t>
      </w:r>
      <w:r w:rsidRPr="00C1160E">
        <w:rPr>
          <w:rFonts w:ascii="Angsana New" w:hAnsi="Angsana New" w:hint="cs"/>
          <w:sz w:val="30"/>
          <w:szCs w:val="30"/>
          <w:cs/>
        </w:rPr>
        <w:t>และ</w:t>
      </w:r>
      <w:r w:rsidRPr="00C1160E">
        <w:rPr>
          <w:rFonts w:ascii="Angsana New" w:hAnsi="Angsana New"/>
          <w:sz w:val="30"/>
          <w:szCs w:val="30"/>
          <w:cs/>
        </w:rPr>
        <w:t xml:space="preserve"> </w:t>
      </w:r>
      <w:r w:rsidR="00BE7416" w:rsidRPr="00C1160E">
        <w:rPr>
          <w:rFonts w:ascii="Angsana New" w:hAnsi="Angsana New"/>
          <w:sz w:val="30"/>
          <w:szCs w:val="30"/>
        </w:rPr>
        <w:t>2568</w:t>
      </w:r>
      <w:r w:rsidRPr="00C1160E">
        <w:rPr>
          <w:rFonts w:ascii="Angsana New" w:hAnsi="Angsana New"/>
          <w:sz w:val="30"/>
          <w:szCs w:val="30"/>
          <w:cs/>
        </w:rPr>
        <w:t xml:space="preserve"> </w:t>
      </w:r>
      <w:r w:rsidRPr="00C1160E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62013765" w14:textId="77777777" w:rsidR="007F799F" w:rsidRPr="00C1160E" w:rsidRDefault="007F799F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pPr w:leftFromText="180" w:rightFromText="180" w:vertAnchor="text" w:horzAnchor="page" w:tblpX="1518" w:tblpY="56"/>
        <w:tblW w:w="9180" w:type="dxa"/>
        <w:tblLayout w:type="fixed"/>
        <w:tblLook w:val="01E0" w:firstRow="1" w:lastRow="1" w:firstColumn="1" w:lastColumn="1" w:noHBand="0" w:noVBand="0"/>
      </w:tblPr>
      <w:tblGrid>
        <w:gridCol w:w="2520"/>
        <w:gridCol w:w="1170"/>
        <w:gridCol w:w="1170"/>
        <w:gridCol w:w="270"/>
        <w:gridCol w:w="1197"/>
        <w:gridCol w:w="270"/>
        <w:gridCol w:w="1148"/>
        <w:gridCol w:w="262"/>
        <w:gridCol w:w="1173"/>
      </w:tblGrid>
      <w:tr w:rsidR="004558EF" w:rsidRPr="00C1160E" w14:paraId="5DDFE037" w14:textId="77777777" w:rsidTr="00E00BAB">
        <w:trPr>
          <w:tblHeader/>
        </w:trPr>
        <w:tc>
          <w:tcPr>
            <w:tcW w:w="3690" w:type="dxa"/>
            <w:gridSpan w:val="2"/>
          </w:tcPr>
          <w:p w14:paraId="150009B5" w14:textId="77777777" w:rsidR="004558EF" w:rsidRPr="00C1160E" w:rsidRDefault="004558EF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637" w:type="dxa"/>
            <w:gridSpan w:val="3"/>
          </w:tcPr>
          <w:p w14:paraId="3D811F6C" w14:textId="77777777" w:rsidR="004558EF" w:rsidRPr="00C1160E" w:rsidRDefault="004558EF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1160E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D9F54B1" w14:textId="77777777" w:rsidR="004558EF" w:rsidRPr="00C1160E" w:rsidRDefault="004558EF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0480D7B5" w14:textId="77777777" w:rsidR="004558EF" w:rsidRPr="00C1160E" w:rsidRDefault="004558EF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59"/>
              </w:tabs>
              <w:spacing w:line="223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1160E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703E" w:rsidRPr="00C1160E" w14:paraId="06E70EFA" w14:textId="77777777" w:rsidTr="00E00BAB">
        <w:trPr>
          <w:tblHeader/>
        </w:trPr>
        <w:tc>
          <w:tcPr>
            <w:tcW w:w="3690" w:type="dxa"/>
            <w:gridSpan w:val="2"/>
          </w:tcPr>
          <w:p w14:paraId="351DCEA5" w14:textId="4FA115FC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1160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70" w:type="dxa"/>
            <w:vAlign w:val="center"/>
          </w:tcPr>
          <w:p w14:paraId="538D64FC" w14:textId="7E5D0E66" w:rsidR="00F7703E" w:rsidRPr="00C1160E" w:rsidRDefault="00BE7416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1160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  <w:vAlign w:val="center"/>
          </w:tcPr>
          <w:p w14:paraId="7267F79A" w14:textId="77777777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vAlign w:val="center"/>
          </w:tcPr>
          <w:p w14:paraId="1992C9E8" w14:textId="1CCE2562" w:rsidR="00F7703E" w:rsidRPr="00C1160E" w:rsidRDefault="00BE7416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1160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F587F9B" w14:textId="77777777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vAlign w:val="center"/>
          </w:tcPr>
          <w:p w14:paraId="71242B3B" w14:textId="03E1156B" w:rsidR="00F7703E" w:rsidRPr="00C1160E" w:rsidRDefault="00BE7416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1160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62" w:type="dxa"/>
            <w:vAlign w:val="center"/>
          </w:tcPr>
          <w:p w14:paraId="139B730B" w14:textId="77777777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4D99232B" w14:textId="70BB1F99" w:rsidR="00F7703E" w:rsidRPr="00C1160E" w:rsidRDefault="00BE7416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2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1160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2A2519" w:rsidRPr="00C1160E" w14:paraId="219749A9" w14:textId="77777777" w:rsidTr="00E00BAB">
        <w:trPr>
          <w:tblHeader/>
        </w:trPr>
        <w:tc>
          <w:tcPr>
            <w:tcW w:w="2520" w:type="dxa"/>
          </w:tcPr>
          <w:p w14:paraId="693644F0" w14:textId="77777777" w:rsidR="002A2519" w:rsidRPr="00C1160E" w:rsidRDefault="002A251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FFAD43" w14:textId="77777777" w:rsidR="002A2519" w:rsidRPr="00C1160E" w:rsidRDefault="002A251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28A6C9C5" w14:textId="77777777" w:rsidR="002A2519" w:rsidRPr="00C1160E" w:rsidRDefault="002A251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1160E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39F8" w:rsidRPr="00C1160E" w14:paraId="232F294E" w14:textId="77777777" w:rsidTr="00E00BAB">
        <w:trPr>
          <w:trHeight w:val="180"/>
        </w:trPr>
        <w:tc>
          <w:tcPr>
            <w:tcW w:w="2520" w:type="dxa"/>
          </w:tcPr>
          <w:p w14:paraId="43F1899F" w14:textId="6369E04C" w:rsidR="00B239F8" w:rsidRPr="00C1160E" w:rsidRDefault="00B239F8" w:rsidP="00B23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  <w:cs/>
              </w:rPr>
            </w:pPr>
            <w:r w:rsidRPr="00C1160E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C1160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1160E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C1160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E7416" w:rsidRPr="00C1160E">
              <w:rPr>
                <w:rFonts w:ascii="Angsana New" w:hAnsi="Angsana New"/>
                <w:sz w:val="30"/>
                <w:szCs w:val="30"/>
              </w:rPr>
              <w:t>1</w:t>
            </w:r>
            <w:r w:rsidRPr="00C116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1160E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24397F91" w14:textId="77777777" w:rsidR="00B239F8" w:rsidRPr="00C1160E" w:rsidRDefault="00B239F8" w:rsidP="00B23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DF993E" w14:textId="66D54B59" w:rsidR="00B239F8" w:rsidRPr="00C1160E" w:rsidRDefault="00B239F8" w:rsidP="00B23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1160E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06C8E0" w14:textId="77777777" w:rsidR="00B239F8" w:rsidRPr="00C1160E" w:rsidRDefault="00B239F8" w:rsidP="00B23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454FBB0" w14:textId="36430EAD" w:rsidR="00B239F8" w:rsidRPr="00C1160E" w:rsidRDefault="00B239F8" w:rsidP="00B23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C1160E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485F42" w14:textId="77777777" w:rsidR="00B239F8" w:rsidRPr="00C1160E" w:rsidRDefault="00B239F8" w:rsidP="00B23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027B5C65" w14:textId="1D6A7CF6" w:rsidR="00B239F8" w:rsidRPr="00C1160E" w:rsidRDefault="00BE7416" w:rsidP="00B23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239F8"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662</w:t>
            </w:r>
            <w:r w:rsidR="00B239F8"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596</w:t>
            </w:r>
          </w:p>
        </w:tc>
        <w:tc>
          <w:tcPr>
            <w:tcW w:w="262" w:type="dxa"/>
          </w:tcPr>
          <w:p w14:paraId="51943401" w14:textId="77777777" w:rsidR="00B239F8" w:rsidRPr="00C1160E" w:rsidRDefault="00B239F8" w:rsidP="00B23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3D9BF5BD" w14:textId="13AA05A4" w:rsidR="00B239F8" w:rsidRPr="00C1160E" w:rsidRDefault="00B239F8" w:rsidP="0017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851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029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B239F8" w:rsidRPr="00C1160E" w14:paraId="03F1FBFF" w14:textId="77777777" w:rsidTr="00E00BAB">
        <w:trPr>
          <w:trHeight w:val="180"/>
        </w:trPr>
        <w:tc>
          <w:tcPr>
            <w:tcW w:w="2520" w:type="dxa"/>
          </w:tcPr>
          <w:p w14:paraId="6350606A" w14:textId="62E8F370" w:rsidR="00B239F8" w:rsidRPr="00C1160E" w:rsidRDefault="00B239F8" w:rsidP="00B23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  <w:cs/>
              </w:rPr>
            </w:pPr>
            <w:r w:rsidRPr="00C1160E">
              <w:rPr>
                <w:rFonts w:ascii="Angsana New" w:hAnsi="Angsana New" w:hint="cs"/>
                <w:sz w:val="30"/>
                <w:szCs w:val="30"/>
                <w:cs/>
              </w:rPr>
              <w:t>การกู้ยืมเพิ่ม</w:t>
            </w:r>
          </w:p>
        </w:tc>
        <w:tc>
          <w:tcPr>
            <w:tcW w:w="1170" w:type="dxa"/>
          </w:tcPr>
          <w:p w14:paraId="1D8F9C80" w14:textId="77777777" w:rsidR="00B239F8" w:rsidRPr="00C1160E" w:rsidRDefault="00B239F8" w:rsidP="00B23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7393BF" w14:textId="1FB885E0" w:rsidR="00B239F8" w:rsidRPr="00C1160E" w:rsidRDefault="00B239F8" w:rsidP="00B23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1160E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F7D789" w14:textId="77777777" w:rsidR="00B239F8" w:rsidRPr="00C1160E" w:rsidRDefault="00B239F8" w:rsidP="00B23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2C1471BF" w14:textId="466F4B30" w:rsidR="00B239F8" w:rsidRPr="00C1160E" w:rsidRDefault="00B239F8" w:rsidP="00B23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C1160E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5C7119" w14:textId="77777777" w:rsidR="00B239F8" w:rsidRPr="00C1160E" w:rsidRDefault="00B239F8" w:rsidP="00B23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206B9537" w14:textId="15B3FF4C" w:rsidR="00B239F8" w:rsidRPr="00C1160E" w:rsidRDefault="00BE7416" w:rsidP="00B23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656</w:t>
            </w:r>
            <w:r w:rsidR="008D7136"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374</w:t>
            </w:r>
          </w:p>
        </w:tc>
        <w:tc>
          <w:tcPr>
            <w:tcW w:w="262" w:type="dxa"/>
          </w:tcPr>
          <w:p w14:paraId="5A481D3F" w14:textId="77777777" w:rsidR="00B239F8" w:rsidRPr="00C1160E" w:rsidRDefault="00B239F8" w:rsidP="00B23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1B96D18E" w14:textId="33078F1A" w:rsidR="00B239F8" w:rsidRPr="00C1160E" w:rsidRDefault="00B239F8" w:rsidP="00E5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798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444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B239F8" w:rsidRPr="00C1160E" w14:paraId="5A1291B2" w14:textId="77777777" w:rsidTr="00E00BAB">
        <w:trPr>
          <w:trHeight w:val="180"/>
        </w:trPr>
        <w:tc>
          <w:tcPr>
            <w:tcW w:w="2520" w:type="dxa"/>
          </w:tcPr>
          <w:p w14:paraId="755D1D15" w14:textId="37AED783" w:rsidR="00B239F8" w:rsidRPr="00C1160E" w:rsidRDefault="00B239F8" w:rsidP="00B23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</w:rPr>
            </w:pPr>
            <w:r w:rsidRPr="00C1160E">
              <w:rPr>
                <w:rFonts w:ascii="Angsana New" w:hAnsi="Angsana New" w:hint="cs"/>
                <w:sz w:val="30"/>
                <w:szCs w:val="30"/>
                <w:cs/>
              </w:rPr>
              <w:t>การจ่ายชำระคืน</w:t>
            </w:r>
          </w:p>
        </w:tc>
        <w:tc>
          <w:tcPr>
            <w:tcW w:w="1170" w:type="dxa"/>
          </w:tcPr>
          <w:p w14:paraId="1031985B" w14:textId="77777777" w:rsidR="00B239F8" w:rsidRPr="00C1160E" w:rsidRDefault="00B239F8" w:rsidP="00B23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AE99EC" w14:textId="04F4B579" w:rsidR="00B239F8" w:rsidRPr="00C1160E" w:rsidRDefault="00B239F8" w:rsidP="00B23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1160E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53DBC9" w14:textId="77777777" w:rsidR="00B239F8" w:rsidRPr="00C1160E" w:rsidRDefault="00B239F8" w:rsidP="00B23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3" w:lineRule="auto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E237AD3" w14:textId="594C25BF" w:rsidR="00B239F8" w:rsidRPr="00C1160E" w:rsidRDefault="00B239F8" w:rsidP="00B23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C1160E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2BAB18" w14:textId="77777777" w:rsidR="00B239F8" w:rsidRPr="00C1160E" w:rsidRDefault="00B239F8" w:rsidP="00B23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704FABA1" w14:textId="25233B74" w:rsidR="00B239F8" w:rsidRPr="00C1160E" w:rsidRDefault="008D7136" w:rsidP="00B23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671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050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2" w:type="dxa"/>
          </w:tcPr>
          <w:p w14:paraId="3B783F9E" w14:textId="77777777" w:rsidR="00B239F8" w:rsidRPr="00C1160E" w:rsidRDefault="00B239F8" w:rsidP="00B23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0F2D5B41" w14:textId="2DE2B806" w:rsidR="00B239F8" w:rsidRPr="00E57361" w:rsidRDefault="00B239F8" w:rsidP="00E5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685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295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239F8" w:rsidRPr="00C1160E" w14:paraId="098A8772" w14:textId="77777777" w:rsidTr="00E00BAB">
        <w:trPr>
          <w:trHeight w:val="180"/>
        </w:trPr>
        <w:tc>
          <w:tcPr>
            <w:tcW w:w="2520" w:type="dxa"/>
          </w:tcPr>
          <w:p w14:paraId="0019AE29" w14:textId="64357195" w:rsidR="00B239F8" w:rsidRPr="00C1160E" w:rsidRDefault="00B239F8" w:rsidP="00B23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160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116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C116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116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BE7416" w:rsidRPr="00C1160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1160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116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</w:tcPr>
          <w:p w14:paraId="743B0C92" w14:textId="77777777" w:rsidR="00B239F8" w:rsidRPr="00C1160E" w:rsidRDefault="00B239F8" w:rsidP="00B23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85E274B" w14:textId="3AE2A74B" w:rsidR="00B239F8" w:rsidRPr="00C1160E" w:rsidRDefault="00B239F8" w:rsidP="00B23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C1160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1618DF" w14:textId="77777777" w:rsidR="00B239F8" w:rsidRPr="00C1160E" w:rsidRDefault="00B239F8" w:rsidP="00B23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3DC51ECB" w14:textId="11C612C5" w:rsidR="00B239F8" w:rsidRPr="00C1160E" w:rsidRDefault="00B239F8" w:rsidP="00B23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C1160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3B2E48" w14:textId="77777777" w:rsidR="00B239F8" w:rsidRPr="00C1160E" w:rsidRDefault="00B239F8" w:rsidP="00B23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4F6B6682" w14:textId="648BDC26" w:rsidR="00B239F8" w:rsidRPr="00C1160E" w:rsidRDefault="00BE7416" w:rsidP="00B23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B239F8"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647</w:t>
            </w:r>
            <w:r w:rsidR="00B239F8"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920</w:t>
            </w:r>
          </w:p>
        </w:tc>
        <w:tc>
          <w:tcPr>
            <w:tcW w:w="262" w:type="dxa"/>
          </w:tcPr>
          <w:p w14:paraId="664867B6" w14:textId="77777777" w:rsidR="00B239F8" w:rsidRPr="00C1160E" w:rsidRDefault="00B239F8" w:rsidP="00B23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02BF8CD5" w14:textId="0B2CAAAF" w:rsidR="00B239F8" w:rsidRPr="00C1160E" w:rsidRDefault="00BE7416" w:rsidP="00B23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964</w:t>
            </w:r>
            <w:r w:rsidR="00B239F8"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178</w:t>
            </w:r>
          </w:p>
        </w:tc>
      </w:tr>
    </w:tbl>
    <w:p w14:paraId="2BD93E39" w14:textId="7AD197D5" w:rsidR="005D3BBA" w:rsidRDefault="005D3BBA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5BAAE4E" w14:textId="77777777" w:rsidR="005D3BBA" w:rsidRDefault="005D3B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81518DB" w14:textId="53B8259F" w:rsidR="00903F76" w:rsidRPr="00C1160E" w:rsidRDefault="00903F76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Theme="majorBidi" w:hAnsiTheme="majorBidi" w:cstheme="majorBidi"/>
          <w:sz w:val="30"/>
          <w:szCs w:val="30"/>
        </w:rPr>
      </w:pPr>
      <w:r w:rsidRPr="00C1160E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รายการเคลื่อนไหวของเงินกู้ยืมระยะยาวจากสถาบันการเงินสำหรับ</w:t>
      </w:r>
      <w:r w:rsidR="00FF5C0A" w:rsidRPr="00C1160E">
        <w:rPr>
          <w:rFonts w:asciiTheme="majorBidi" w:hAnsiTheme="majorBidi" w:cstheme="majorBidi"/>
          <w:sz w:val="30"/>
          <w:szCs w:val="30"/>
          <w:cs/>
        </w:rPr>
        <w:t>งวด</w:t>
      </w:r>
      <w:r w:rsidR="00F7703E" w:rsidRPr="00C1160E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475FEF" w:rsidRPr="00C1160E">
        <w:rPr>
          <w:rFonts w:ascii="Angsana New" w:hAnsi="Angsana New" w:hint="cs"/>
          <w:sz w:val="30"/>
          <w:szCs w:val="30"/>
          <w:cs/>
        </w:rPr>
        <w:t>เดือนสิ้นสุด</w:t>
      </w:r>
      <w:r w:rsidR="000A071F" w:rsidRPr="00C1160E">
        <w:rPr>
          <w:rFonts w:ascii="Angsana New" w:hAnsi="Angsana New" w:hint="cs"/>
          <w:sz w:val="30"/>
          <w:szCs w:val="30"/>
          <w:cs/>
        </w:rPr>
        <w:t>วันที่</w:t>
      </w:r>
      <w:r w:rsidR="003A1B1C" w:rsidRPr="00C1160E">
        <w:rPr>
          <w:rFonts w:ascii="Angsana New" w:hAnsi="Angsana New"/>
          <w:sz w:val="30"/>
          <w:szCs w:val="30"/>
        </w:rPr>
        <w:t xml:space="preserve"> </w:t>
      </w:r>
      <w:r w:rsidR="00BE7416" w:rsidRPr="00C1160E">
        <w:rPr>
          <w:rFonts w:ascii="Angsana New" w:hAnsi="Angsana New"/>
          <w:sz w:val="30"/>
          <w:szCs w:val="30"/>
        </w:rPr>
        <w:t>31</w:t>
      </w:r>
      <w:r w:rsidR="00F7703E" w:rsidRPr="00C1160E">
        <w:rPr>
          <w:rFonts w:ascii="Angsana New" w:hAnsi="Angsana New"/>
          <w:sz w:val="30"/>
          <w:szCs w:val="30"/>
        </w:rPr>
        <w:t xml:space="preserve"> </w:t>
      </w:r>
      <w:r w:rsidR="00F7703E" w:rsidRPr="00C1160E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BE7416" w:rsidRPr="00C1160E">
        <w:rPr>
          <w:rFonts w:ascii="Angsana New" w:hAnsi="Angsana New"/>
          <w:sz w:val="30"/>
          <w:szCs w:val="30"/>
        </w:rPr>
        <w:t>2569</w:t>
      </w:r>
      <w:r w:rsidR="00140724" w:rsidRPr="00C1160E">
        <w:rPr>
          <w:rFonts w:ascii="Angsana New" w:hAnsi="Angsana New"/>
          <w:sz w:val="30"/>
          <w:szCs w:val="30"/>
        </w:rPr>
        <w:t xml:space="preserve"> </w:t>
      </w:r>
      <w:r w:rsidRPr="00C1160E">
        <w:rPr>
          <w:rFonts w:asciiTheme="majorBidi" w:hAnsiTheme="majorBidi" w:cstheme="majorBidi"/>
          <w:sz w:val="30"/>
          <w:szCs w:val="30"/>
          <w:cs/>
        </w:rPr>
        <w:t>และ</w:t>
      </w:r>
      <w:r w:rsidR="00524DE0" w:rsidRPr="00C1160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E7416" w:rsidRPr="00C1160E">
        <w:rPr>
          <w:rFonts w:asciiTheme="majorBidi" w:hAnsiTheme="majorBidi" w:cstheme="majorBidi"/>
          <w:sz w:val="30"/>
          <w:szCs w:val="30"/>
        </w:rPr>
        <w:t>2568</w:t>
      </w:r>
      <w:r w:rsidRPr="00C1160E">
        <w:rPr>
          <w:rFonts w:asciiTheme="majorBidi" w:hAnsiTheme="majorBidi" w:cstheme="majorBidi"/>
          <w:sz w:val="30"/>
          <w:szCs w:val="30"/>
        </w:rPr>
        <w:t xml:space="preserve"> </w:t>
      </w:r>
      <w:r w:rsidRPr="00C1160E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7A75402" w14:textId="450832E3" w:rsidR="00A4724B" w:rsidRPr="00C1160E" w:rsidRDefault="00A47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70"/>
        <w:gridCol w:w="270"/>
        <w:gridCol w:w="1197"/>
        <w:gridCol w:w="270"/>
        <w:gridCol w:w="1148"/>
        <w:gridCol w:w="262"/>
        <w:gridCol w:w="1173"/>
      </w:tblGrid>
      <w:tr w:rsidR="00903F76" w:rsidRPr="00C1160E" w14:paraId="5120AED9" w14:textId="77777777" w:rsidTr="00AF2174">
        <w:tc>
          <w:tcPr>
            <w:tcW w:w="3600" w:type="dxa"/>
          </w:tcPr>
          <w:p w14:paraId="2D37514A" w14:textId="77777777" w:rsidR="00903F76" w:rsidRPr="00C1160E" w:rsidRDefault="00903F7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637" w:type="dxa"/>
            <w:gridSpan w:val="3"/>
          </w:tcPr>
          <w:p w14:paraId="3E364E70" w14:textId="77777777" w:rsidR="00903F76" w:rsidRPr="00C1160E" w:rsidRDefault="00903F7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46BEE43" w14:textId="77777777" w:rsidR="00903F76" w:rsidRPr="00C1160E" w:rsidRDefault="00903F7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7BA0566E" w14:textId="77777777" w:rsidR="00903F76" w:rsidRPr="00C1160E" w:rsidRDefault="00903F7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703E" w:rsidRPr="00C1160E" w14:paraId="0FB5BE72" w14:textId="77777777" w:rsidTr="00AF2174">
        <w:tc>
          <w:tcPr>
            <w:tcW w:w="3600" w:type="dxa"/>
          </w:tcPr>
          <w:p w14:paraId="6DE0A275" w14:textId="77777777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1160E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vAlign w:val="center"/>
          </w:tcPr>
          <w:p w14:paraId="5DC5445C" w14:textId="31EB588D" w:rsidR="00F7703E" w:rsidRPr="00C1160E" w:rsidRDefault="00BE7416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1160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  <w:vAlign w:val="center"/>
          </w:tcPr>
          <w:p w14:paraId="73DC5FF3" w14:textId="77777777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vAlign w:val="center"/>
          </w:tcPr>
          <w:p w14:paraId="6859E802" w14:textId="1989ECCE" w:rsidR="00F7703E" w:rsidRPr="00C1160E" w:rsidRDefault="00BE7416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1160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5C2682F2" w14:textId="77777777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vAlign w:val="center"/>
          </w:tcPr>
          <w:p w14:paraId="4C7A5F2C" w14:textId="19DCD055" w:rsidR="00F7703E" w:rsidRPr="00C1160E" w:rsidRDefault="00BE7416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1160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62" w:type="dxa"/>
            <w:vAlign w:val="center"/>
          </w:tcPr>
          <w:p w14:paraId="0DA1EBFC" w14:textId="77777777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17E6E396" w14:textId="6A385587" w:rsidR="00F7703E" w:rsidRPr="00C1160E" w:rsidRDefault="00BE7416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1160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903F76" w:rsidRPr="00C1160E" w14:paraId="075DB963" w14:textId="77777777" w:rsidTr="00AF2174">
        <w:tc>
          <w:tcPr>
            <w:tcW w:w="3600" w:type="dxa"/>
          </w:tcPr>
          <w:p w14:paraId="4A57E3CB" w14:textId="77777777" w:rsidR="00903F76" w:rsidRPr="00C1160E" w:rsidRDefault="00903F7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28CACE6B" w14:textId="77777777" w:rsidR="00903F76" w:rsidRPr="00C1160E" w:rsidRDefault="00903F7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703E" w:rsidRPr="00C1160E" w14:paraId="2D99C5D3" w14:textId="77777777" w:rsidTr="005C64FC">
        <w:trPr>
          <w:trHeight w:val="180"/>
        </w:trPr>
        <w:tc>
          <w:tcPr>
            <w:tcW w:w="3600" w:type="dxa"/>
          </w:tcPr>
          <w:p w14:paraId="319DCEA0" w14:textId="7CC08EE3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C1160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1160E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C1160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E7416" w:rsidRPr="00C1160E">
              <w:rPr>
                <w:rFonts w:ascii="Angsana New" w:hAnsi="Angsana New"/>
                <w:sz w:val="30"/>
                <w:szCs w:val="30"/>
              </w:rPr>
              <w:t>1</w:t>
            </w:r>
            <w:r w:rsidRPr="00C116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1160E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0E0CAACB" w14:textId="20640163" w:rsidR="00F7703E" w:rsidRPr="00C1160E" w:rsidRDefault="00BE7416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4913E7" w:rsidRPr="00C1160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D57EB"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4913E7" w:rsidRPr="00C1160E">
              <w:rPr>
                <w:rFonts w:asciiTheme="majorBidi" w:hAnsiTheme="majorBidi" w:cstheme="majorBidi"/>
                <w:sz w:val="30"/>
                <w:szCs w:val="30"/>
              </w:rPr>
              <w:t>99</w:t>
            </w:r>
            <w:r w:rsidR="00C255B0"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913E7" w:rsidRPr="00C1160E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270" w:type="dxa"/>
          </w:tcPr>
          <w:p w14:paraId="1700D8FC" w14:textId="77777777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690E79C" w14:textId="2A8A99EB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818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114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011F7A7" w14:textId="77777777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5C56B368" w14:textId="28F3DDD1" w:rsidR="00F7703E" w:rsidRPr="00C1160E" w:rsidRDefault="00D83017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72,799,140</w:t>
            </w:r>
          </w:p>
        </w:tc>
        <w:tc>
          <w:tcPr>
            <w:tcW w:w="262" w:type="dxa"/>
          </w:tcPr>
          <w:p w14:paraId="052D92A6" w14:textId="77777777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405F9311" w14:textId="4BAC9B43" w:rsidR="00F7703E" w:rsidRPr="00C1160E" w:rsidRDefault="00BE7416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="00F7703E"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818</w:t>
            </w:r>
            <w:r w:rsidR="00F7703E"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114</w:t>
            </w:r>
          </w:p>
        </w:tc>
      </w:tr>
      <w:tr w:rsidR="00F7703E" w:rsidRPr="00C1160E" w14:paraId="42C5E225" w14:textId="77777777" w:rsidTr="005C64FC">
        <w:trPr>
          <w:trHeight w:val="180"/>
        </w:trPr>
        <w:tc>
          <w:tcPr>
            <w:tcW w:w="3600" w:type="dxa"/>
          </w:tcPr>
          <w:p w14:paraId="7F46F089" w14:textId="77777777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  <w:cs/>
              </w:rPr>
              <w:t>การกู้ยืมเพิ่ม</w:t>
            </w:r>
          </w:p>
        </w:tc>
        <w:tc>
          <w:tcPr>
            <w:tcW w:w="1170" w:type="dxa"/>
          </w:tcPr>
          <w:p w14:paraId="5F86C382" w14:textId="17B8F118" w:rsidR="00F7703E" w:rsidRPr="00C1160E" w:rsidRDefault="0057066B" w:rsidP="0027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074949" w14:textId="77777777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42936769" w14:textId="583F45B7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2BF30495" w14:textId="77777777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25038F03" w14:textId="38E70E09" w:rsidR="00F7703E" w:rsidRPr="00C1160E" w:rsidRDefault="0057066B" w:rsidP="0027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3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1492397D" w14:textId="77777777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48B42A41" w14:textId="6FA2809A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F7703E" w:rsidRPr="00C1160E" w14:paraId="446B0977" w14:textId="77777777" w:rsidTr="007D50F8">
        <w:trPr>
          <w:trHeight w:val="180"/>
        </w:trPr>
        <w:tc>
          <w:tcPr>
            <w:tcW w:w="3600" w:type="dxa"/>
          </w:tcPr>
          <w:p w14:paraId="3C8179D0" w14:textId="77777777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  <w:cs/>
              </w:rPr>
              <w:t>การจ่ายชำระคืน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E2AE845" w14:textId="1BFA377C" w:rsidR="00F7703E" w:rsidRPr="00C1160E" w:rsidRDefault="0057066B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F1D7263" w14:textId="77777777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</w:tcPr>
          <w:p w14:paraId="07BA1935" w14:textId="7843E1E3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3" w:lineRule="auto"/>
              <w:ind w:right="-44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200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965C68C" w14:textId="77777777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207E967E" w14:textId="55E215FB" w:rsidR="00F7703E" w:rsidRPr="00C1160E" w:rsidRDefault="0057066B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2" w:type="dxa"/>
          </w:tcPr>
          <w:p w14:paraId="33602B01" w14:textId="77777777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</w:tcPr>
          <w:p w14:paraId="0B5E86EE" w14:textId="69AFBCDF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3" w:lineRule="auto"/>
              <w:ind w:right="-62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200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7703E" w:rsidRPr="00C1160E" w14:paraId="33C1C798" w14:textId="77777777" w:rsidTr="007D50F8">
        <w:trPr>
          <w:trHeight w:val="180"/>
        </w:trPr>
        <w:tc>
          <w:tcPr>
            <w:tcW w:w="3600" w:type="dxa"/>
          </w:tcPr>
          <w:p w14:paraId="2A97F613" w14:textId="3ED8580B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rFonts w:ascii="Angsana New" w:hAnsi="Angsana New" w:hint="cs"/>
                <w:sz w:val="30"/>
                <w:szCs w:val="30"/>
                <w:cs/>
              </w:rPr>
              <w:t>ผลกระทบของการเปลี่ยนแปลงของ</w:t>
            </w:r>
            <w:r w:rsidRPr="00C1160E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C1160E">
              <w:rPr>
                <w:rFonts w:ascii="Angsana New" w:hAnsi="Angsana New" w:hint="cs"/>
                <w:sz w:val="30"/>
                <w:szCs w:val="30"/>
                <w:cs/>
              </w:rPr>
              <w:t>อัตราแลกเปลี่ยนเงินตราต่างประเทศ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00F4F076" w14:textId="77777777" w:rsidR="0057066B" w:rsidRPr="00C1160E" w:rsidRDefault="0057066B" w:rsidP="00570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C8117E" w14:textId="1E7942DF" w:rsidR="00F7703E" w:rsidRPr="00C1160E" w:rsidRDefault="00BE7416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4913E7" w:rsidRPr="00C1160E">
              <w:rPr>
                <w:rFonts w:asciiTheme="majorBidi" w:hAnsiTheme="majorBidi" w:cstheme="majorBidi"/>
                <w:sz w:val="30"/>
                <w:szCs w:val="30"/>
              </w:rPr>
              <w:t>1,585</w:t>
            </w:r>
          </w:p>
        </w:tc>
        <w:tc>
          <w:tcPr>
            <w:tcW w:w="270" w:type="dxa"/>
          </w:tcPr>
          <w:p w14:paraId="7053D966" w14:textId="77777777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14:paraId="4D73B795" w14:textId="77777777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C81AF5" w14:textId="4102D668" w:rsidR="00F7703E" w:rsidRPr="00C1160E" w:rsidRDefault="00BE7416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="00F7703E"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295</w:t>
            </w:r>
          </w:p>
        </w:tc>
        <w:tc>
          <w:tcPr>
            <w:tcW w:w="270" w:type="dxa"/>
          </w:tcPr>
          <w:p w14:paraId="26BF216A" w14:textId="77777777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</w:tcPr>
          <w:p w14:paraId="3CA5EA36" w14:textId="77777777" w:rsidR="0057066B" w:rsidRPr="00C1160E" w:rsidRDefault="0057066B" w:rsidP="00570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71B561" w14:textId="7EECAF7F" w:rsidR="00F7703E" w:rsidRPr="00C1160E" w:rsidRDefault="00D83017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1,585</w:t>
            </w:r>
          </w:p>
        </w:tc>
        <w:tc>
          <w:tcPr>
            <w:tcW w:w="262" w:type="dxa"/>
          </w:tcPr>
          <w:p w14:paraId="5E4803DB" w14:textId="77777777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left w:val="nil"/>
              <w:bottom w:val="single" w:sz="4" w:space="0" w:color="auto"/>
              <w:right w:val="nil"/>
            </w:tcBorders>
          </w:tcPr>
          <w:p w14:paraId="13412765" w14:textId="77777777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C8DC8D" w14:textId="785393A4" w:rsidR="00F7703E" w:rsidRPr="00C1160E" w:rsidRDefault="00BE7416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="00F7703E"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295</w:t>
            </w:r>
          </w:p>
        </w:tc>
      </w:tr>
      <w:tr w:rsidR="00F7703E" w:rsidRPr="00C1160E" w14:paraId="3C7B6773" w14:textId="77777777" w:rsidTr="005C64FC">
        <w:trPr>
          <w:trHeight w:val="180"/>
        </w:trPr>
        <w:tc>
          <w:tcPr>
            <w:tcW w:w="3600" w:type="dxa"/>
          </w:tcPr>
          <w:p w14:paraId="5956EC20" w14:textId="77777777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6AD75EB" w14:textId="0BC9168F" w:rsidR="00F7703E" w:rsidRPr="00C1160E" w:rsidRDefault="004913E7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2C4D1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,820,725</w:t>
            </w:r>
          </w:p>
        </w:tc>
        <w:tc>
          <w:tcPr>
            <w:tcW w:w="270" w:type="dxa"/>
          </w:tcPr>
          <w:p w14:paraId="7791A098" w14:textId="77777777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nil"/>
            </w:tcBorders>
          </w:tcPr>
          <w:p w14:paraId="28CADA89" w14:textId="77A4826F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679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409</w:t>
            </w:r>
          </w:p>
        </w:tc>
        <w:tc>
          <w:tcPr>
            <w:tcW w:w="270" w:type="dxa"/>
          </w:tcPr>
          <w:p w14:paraId="092E823B" w14:textId="77777777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</w:tcPr>
          <w:p w14:paraId="5846B759" w14:textId="27DFA664" w:rsidR="00F7703E" w:rsidRPr="00C1160E" w:rsidRDefault="00D83017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2C4D1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,820,725</w:t>
            </w:r>
          </w:p>
        </w:tc>
        <w:tc>
          <w:tcPr>
            <w:tcW w:w="262" w:type="dxa"/>
          </w:tcPr>
          <w:p w14:paraId="2BF4A7BA" w14:textId="77777777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right w:val="nil"/>
            </w:tcBorders>
          </w:tcPr>
          <w:p w14:paraId="63D34E9A" w14:textId="017D7928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679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409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F7703E" w:rsidRPr="00C1160E" w14:paraId="0F9750A3" w14:textId="77777777">
        <w:trPr>
          <w:trHeight w:val="180"/>
        </w:trPr>
        <w:tc>
          <w:tcPr>
            <w:tcW w:w="3600" w:type="dxa"/>
          </w:tcPr>
          <w:p w14:paraId="7D3AB4CC" w14:textId="73620168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C1160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การเปลี่ยนแปลงในมูลค่ายุติธรรม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5036F723" w14:textId="0267E0C7" w:rsidR="00F7703E" w:rsidRPr="00C1160E" w:rsidRDefault="001F3F1D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57066B"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358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7B3CB76" w14:textId="77777777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14:paraId="77914E39" w14:textId="540E1F21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Theme="minorEastAsia" w:hAnsiTheme="majorBidi" w:cstheme="majorBidi"/>
                <w:sz w:val="30"/>
                <w:szCs w:val="30"/>
                <w:lang w:eastAsia="zh-CN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040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C72D12D" w14:textId="77777777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</w:tcPr>
          <w:p w14:paraId="7BCF778C" w14:textId="5AC266D0" w:rsidR="00F7703E" w:rsidRPr="00C1160E" w:rsidRDefault="002C4D1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57066B"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358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2" w:type="dxa"/>
          </w:tcPr>
          <w:p w14:paraId="612A2BA5" w14:textId="77777777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left w:val="nil"/>
              <w:bottom w:val="single" w:sz="4" w:space="0" w:color="auto"/>
              <w:right w:val="nil"/>
            </w:tcBorders>
          </w:tcPr>
          <w:p w14:paraId="29D94776" w14:textId="164E7FC1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040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F7703E" w:rsidRPr="00C1160E" w14:paraId="4C31B514" w14:textId="77777777" w:rsidTr="005C64FC">
        <w:trPr>
          <w:trHeight w:val="180"/>
        </w:trPr>
        <w:tc>
          <w:tcPr>
            <w:tcW w:w="3600" w:type="dxa"/>
          </w:tcPr>
          <w:p w14:paraId="7BF75606" w14:textId="77777777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AAC1924" w14:textId="2B13A12B" w:rsidR="00F7703E" w:rsidRPr="00C1160E" w:rsidRDefault="004913E7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71,</w:t>
            </w:r>
            <w:r w:rsidR="00C96C8F" w:rsidRPr="00C1160E">
              <w:rPr>
                <w:rFonts w:asciiTheme="majorBidi" w:hAnsiTheme="majorBidi" w:cstheme="majorBidi"/>
                <w:sz w:val="30"/>
                <w:szCs w:val="30"/>
              </w:rPr>
              <w:t>800,367</w:t>
            </w:r>
          </w:p>
        </w:tc>
        <w:tc>
          <w:tcPr>
            <w:tcW w:w="270" w:type="dxa"/>
          </w:tcPr>
          <w:p w14:paraId="174D68C0" w14:textId="77777777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0FB84C18" w14:textId="4B1A150A" w:rsidR="00F7703E" w:rsidRPr="00C1160E" w:rsidRDefault="00BE7416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="00F7703E"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731</w:t>
            </w:r>
            <w:r w:rsidR="00F7703E"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449</w:t>
            </w:r>
          </w:p>
        </w:tc>
        <w:tc>
          <w:tcPr>
            <w:tcW w:w="270" w:type="dxa"/>
          </w:tcPr>
          <w:p w14:paraId="2C4BECFE" w14:textId="77777777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77CF8F8E" w14:textId="775D2357" w:rsidR="00F7703E" w:rsidRPr="00C1160E" w:rsidRDefault="00D83017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71,800,367</w:t>
            </w:r>
          </w:p>
        </w:tc>
        <w:tc>
          <w:tcPr>
            <w:tcW w:w="262" w:type="dxa"/>
          </w:tcPr>
          <w:p w14:paraId="70C33F22" w14:textId="77777777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0D59E1A2" w14:textId="7444A89A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731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449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F7703E" w:rsidRPr="00C1160E" w14:paraId="14A0F81F" w14:textId="77777777" w:rsidTr="005C64FC">
        <w:trPr>
          <w:trHeight w:val="180"/>
        </w:trPr>
        <w:tc>
          <w:tcPr>
            <w:tcW w:w="3600" w:type="dxa"/>
          </w:tcPr>
          <w:p w14:paraId="653C8A21" w14:textId="77777777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C1160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ต้นทุนทางการเงินรอตัดบัญชี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5E8C0EA5" w14:textId="49E916D9" w:rsidR="00F7703E" w:rsidRPr="00C1160E" w:rsidRDefault="0057066B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62E4A" w:rsidRPr="00C1160E">
              <w:rPr>
                <w:rFonts w:asciiTheme="majorBidi" w:hAnsiTheme="majorBidi" w:cstheme="majorBidi"/>
                <w:sz w:val="30"/>
                <w:szCs w:val="30"/>
              </w:rPr>
              <w:t>158,</w:t>
            </w:r>
            <w:r w:rsidR="00452593" w:rsidRPr="00C1160E">
              <w:rPr>
                <w:rFonts w:asciiTheme="majorBidi" w:hAnsiTheme="majorBidi" w:cstheme="majorBidi"/>
                <w:sz w:val="30"/>
                <w:szCs w:val="30"/>
              </w:rPr>
              <w:t>485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E1AB70B" w14:textId="77777777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14:paraId="21ECF871" w14:textId="77F21797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235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462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B03B98E" w14:textId="77777777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</w:tcPr>
          <w:p w14:paraId="78F24065" w14:textId="7E28B68B" w:rsidR="00F7703E" w:rsidRPr="00C1160E" w:rsidRDefault="00D83017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(158,485)</w:t>
            </w:r>
          </w:p>
        </w:tc>
        <w:tc>
          <w:tcPr>
            <w:tcW w:w="262" w:type="dxa"/>
          </w:tcPr>
          <w:p w14:paraId="009D4B4C" w14:textId="77777777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left w:val="nil"/>
              <w:bottom w:val="single" w:sz="4" w:space="0" w:color="auto"/>
              <w:right w:val="nil"/>
            </w:tcBorders>
          </w:tcPr>
          <w:p w14:paraId="2D5E459A" w14:textId="4E9743FE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235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462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7703E" w:rsidRPr="00C1160E" w14:paraId="6997CF61" w14:textId="77777777" w:rsidTr="005C64FC">
        <w:trPr>
          <w:trHeight w:val="180"/>
        </w:trPr>
        <w:tc>
          <w:tcPr>
            <w:tcW w:w="3600" w:type="dxa"/>
          </w:tcPr>
          <w:p w14:paraId="7D8B19D4" w14:textId="77777777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C6ACE74" w14:textId="7139418C" w:rsidR="00F7703E" w:rsidRPr="00C1160E" w:rsidRDefault="00BE7416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="0057066B"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641</w:t>
            </w:r>
            <w:r w:rsidR="0057066B"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882</w:t>
            </w:r>
          </w:p>
        </w:tc>
        <w:tc>
          <w:tcPr>
            <w:tcW w:w="270" w:type="dxa"/>
          </w:tcPr>
          <w:p w14:paraId="087F1C79" w14:textId="77777777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0F7409C1" w14:textId="123E9B49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495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987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1A6E2A3" w14:textId="77777777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2A5189E4" w14:textId="1E924DBA" w:rsidR="00F7703E" w:rsidRPr="00C1160E" w:rsidRDefault="00BE7416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="0057066B"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641</w:t>
            </w:r>
            <w:r w:rsidR="0057066B"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882</w:t>
            </w:r>
          </w:p>
        </w:tc>
        <w:tc>
          <w:tcPr>
            <w:tcW w:w="262" w:type="dxa"/>
          </w:tcPr>
          <w:p w14:paraId="1523C147" w14:textId="77777777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17BA8548" w14:textId="762ECAE9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495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987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F7703E" w:rsidRPr="00C1160E" w14:paraId="224D68B5" w14:textId="77777777" w:rsidTr="00AF2174">
        <w:trPr>
          <w:trHeight w:val="180"/>
        </w:trPr>
        <w:tc>
          <w:tcPr>
            <w:tcW w:w="3600" w:type="dxa"/>
          </w:tcPr>
          <w:p w14:paraId="33EC5F2D" w14:textId="5516324F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340" w:hanging="34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C1160E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C1160E">
              <w:rPr>
                <w:rFonts w:asciiTheme="majorBidi" w:hAnsiTheme="majorBidi" w:hint="cs"/>
                <w:sz w:val="30"/>
                <w:szCs w:val="30"/>
                <w:cs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EEDBB6A" w14:textId="77777777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0C132C" w14:textId="21FC8BEE" w:rsidR="00707EF1" w:rsidRPr="00C1160E" w:rsidRDefault="00707EF1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573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983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0483FF4" w14:textId="77777777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3922BEDC" w14:textId="77777777" w:rsidR="00876CA7" w:rsidRPr="00C1160E" w:rsidRDefault="00876CA7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  <w:tab w:val="left" w:pos="790"/>
              </w:tabs>
              <w:spacing w:line="223" w:lineRule="auto"/>
              <w:ind w:right="-26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ECA1342" w14:textId="5BC2F31A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  <w:tab w:val="left" w:pos="790"/>
              </w:tabs>
              <w:spacing w:line="223" w:lineRule="auto"/>
              <w:ind w:right="-260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066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078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951BDD8" w14:textId="77777777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6F3D5E6F" w14:textId="77777777" w:rsidR="00707EF1" w:rsidRPr="00C1160E" w:rsidRDefault="00707EF1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ECDADE" w14:textId="01C625DD" w:rsidR="00F7703E" w:rsidRPr="00C1160E" w:rsidRDefault="00707EF1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573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983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2" w:type="dxa"/>
          </w:tcPr>
          <w:p w14:paraId="2C95307F" w14:textId="77777777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7272344D" w14:textId="088D671A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066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078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7703E" w:rsidRPr="00C1160E" w14:paraId="60C5FC55" w14:textId="77777777" w:rsidTr="00AF2174">
        <w:trPr>
          <w:trHeight w:val="180"/>
        </w:trPr>
        <w:tc>
          <w:tcPr>
            <w:tcW w:w="3600" w:type="dxa"/>
          </w:tcPr>
          <w:p w14:paraId="7E5B6DB3" w14:textId="3936C331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ณ</w:t>
            </w:r>
            <w:r w:rsidRPr="00C1160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C1160E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BE7416" w:rsidRPr="00C1160E">
              <w:rPr>
                <w:rFonts w:asciiTheme="majorBidi" w:hAnsiTheme="majorBidi"/>
                <w:b/>
                <w:bCs/>
                <w:sz w:val="30"/>
                <w:szCs w:val="30"/>
              </w:rPr>
              <w:t>31</w:t>
            </w:r>
            <w:r w:rsidR="00152F26" w:rsidRPr="00C1160E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</w:t>
            </w:r>
            <w:r w:rsidR="00152F26" w:rsidRPr="00C1160E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48C6993" w14:textId="693A290A" w:rsidR="00F7703E" w:rsidRPr="00C1160E" w:rsidRDefault="00BE7416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  <w:r w:rsidR="0008122F"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067</w:t>
            </w:r>
            <w:r w:rsidR="0008122F"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899</w:t>
            </w:r>
          </w:p>
        </w:tc>
        <w:tc>
          <w:tcPr>
            <w:tcW w:w="270" w:type="dxa"/>
          </w:tcPr>
          <w:p w14:paraId="69BAD9BB" w14:textId="77777777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14:paraId="403FD704" w14:textId="1917B377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BE7416"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E7416"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429</w:t>
            </w: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E7416"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909</w:t>
            </w: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C28867F" w14:textId="77777777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14:paraId="69BCB25E" w14:textId="7F068CEA" w:rsidR="00F7703E" w:rsidRPr="00C1160E" w:rsidRDefault="00BE7416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  <w:r w:rsidR="0008122F"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067</w:t>
            </w:r>
            <w:r w:rsidR="0008122F"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899</w:t>
            </w:r>
          </w:p>
        </w:tc>
        <w:tc>
          <w:tcPr>
            <w:tcW w:w="262" w:type="dxa"/>
          </w:tcPr>
          <w:p w14:paraId="0713A049" w14:textId="77777777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16F8C5B9" w14:textId="6EC62F1A" w:rsidR="00F7703E" w:rsidRPr="00C1160E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BE7416"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E7416"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429</w:t>
            </w: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E7416"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909</w:t>
            </w: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</w:tbl>
    <w:p w14:paraId="7E0D1D12" w14:textId="77777777" w:rsidR="00CC49B3" w:rsidRPr="00C1160E" w:rsidRDefault="00CC49B3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p w14:paraId="4BA463D0" w14:textId="6A054E15" w:rsidR="00CC49B3" w:rsidRPr="00C1160E" w:rsidRDefault="00E80126" w:rsidP="00673D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C1160E">
        <w:rPr>
          <w:rFonts w:ascii="Angsana New" w:hAnsi="Angsana New" w:hint="cs"/>
          <w:sz w:val="30"/>
          <w:szCs w:val="30"/>
          <w:cs/>
        </w:rPr>
        <w:t>เดือน</w:t>
      </w:r>
      <w:r w:rsidR="00E1187D" w:rsidRPr="00C1160E">
        <w:rPr>
          <w:rFonts w:ascii="Angsana New" w:hAnsi="Angsana New" w:hint="cs"/>
          <w:sz w:val="30"/>
          <w:szCs w:val="30"/>
          <w:cs/>
        </w:rPr>
        <w:t>มีนาคม</w:t>
      </w:r>
      <w:r w:rsidRPr="00C1160E">
        <w:rPr>
          <w:rFonts w:ascii="Angsana New" w:hAnsi="Angsana New"/>
          <w:sz w:val="30"/>
          <w:szCs w:val="30"/>
          <w:cs/>
        </w:rPr>
        <w:t xml:space="preserve"> </w:t>
      </w:r>
      <w:r w:rsidR="00BE7416" w:rsidRPr="00C1160E">
        <w:rPr>
          <w:rFonts w:ascii="Angsana New" w:hAnsi="Angsana New"/>
          <w:sz w:val="30"/>
          <w:szCs w:val="30"/>
        </w:rPr>
        <w:t>256</w:t>
      </w:r>
      <w:r w:rsidR="00BE7416" w:rsidRPr="00C1160E">
        <w:rPr>
          <w:rFonts w:ascii="Angsana New" w:hAnsi="Angsana New" w:hint="cs"/>
          <w:sz w:val="30"/>
          <w:szCs w:val="30"/>
        </w:rPr>
        <w:t>9</w:t>
      </w:r>
      <w:r w:rsidRPr="00C1160E">
        <w:rPr>
          <w:rFonts w:ascii="Angsana New" w:hAnsi="Angsana New"/>
          <w:sz w:val="30"/>
          <w:szCs w:val="30"/>
          <w:cs/>
        </w:rPr>
        <w:t xml:space="preserve"> </w:t>
      </w:r>
      <w:r w:rsidRPr="00C1160E">
        <w:rPr>
          <w:rFonts w:ascii="Angsana New" w:hAnsi="Angsana New" w:hint="cs"/>
          <w:sz w:val="30"/>
          <w:szCs w:val="30"/>
          <w:cs/>
        </w:rPr>
        <w:t>บริษัทเข้าทำสัญญาแลกเปลี่ยนอัตราดอกเบี้ยกับสถาบันการเงินในประเทศแห่งหนึ่งสำหรับ</w:t>
      </w:r>
      <w:r w:rsidR="00E2347D">
        <w:rPr>
          <w:rFonts w:ascii="Angsana New" w:hAnsi="Angsana New" w:hint="cs"/>
          <w:sz w:val="30"/>
          <w:szCs w:val="30"/>
          <w:cs/>
        </w:rPr>
        <w:t>สัญญาเงินกู้ยืม</w:t>
      </w:r>
      <w:r w:rsidR="00077C44">
        <w:rPr>
          <w:rFonts w:ascii="Angsana New" w:hAnsi="Angsana New" w:hint="cs"/>
          <w:sz w:val="30"/>
          <w:szCs w:val="30"/>
          <w:cs/>
        </w:rPr>
        <w:t>ระยะยาว</w:t>
      </w:r>
      <w:r w:rsidRPr="00C1160E">
        <w:rPr>
          <w:rFonts w:ascii="Angsana New" w:hAnsi="Angsana New" w:hint="cs"/>
          <w:sz w:val="30"/>
          <w:szCs w:val="30"/>
          <w:cs/>
        </w:rPr>
        <w:t>จำนวน</w:t>
      </w:r>
      <w:r w:rsidR="000F0631">
        <w:rPr>
          <w:rFonts w:ascii="Angsana New" w:hAnsi="Angsana New" w:hint="cs"/>
          <w:sz w:val="30"/>
          <w:szCs w:val="30"/>
          <w:cs/>
        </w:rPr>
        <w:t>เงิน</w:t>
      </w:r>
      <w:r w:rsidRPr="00C1160E">
        <w:rPr>
          <w:rFonts w:ascii="Angsana New" w:hAnsi="Angsana New"/>
          <w:sz w:val="30"/>
          <w:szCs w:val="30"/>
          <w:cs/>
        </w:rPr>
        <w:t xml:space="preserve"> </w:t>
      </w:r>
      <w:r w:rsidR="00BE7416" w:rsidRPr="00C1160E">
        <w:rPr>
          <w:rFonts w:ascii="Angsana New" w:hAnsi="Angsana New" w:hint="cs"/>
          <w:sz w:val="30"/>
          <w:szCs w:val="30"/>
        </w:rPr>
        <w:t>2</w:t>
      </w:r>
      <w:r w:rsidR="00954917" w:rsidRPr="00C1160E">
        <w:rPr>
          <w:rFonts w:ascii="Angsana New" w:hAnsi="Angsana New"/>
          <w:sz w:val="30"/>
          <w:szCs w:val="30"/>
        </w:rPr>
        <w:t>,</w:t>
      </w:r>
      <w:r w:rsidR="00BE7416" w:rsidRPr="00C1160E">
        <w:rPr>
          <w:rFonts w:ascii="Angsana New" w:hAnsi="Angsana New"/>
          <w:sz w:val="30"/>
          <w:szCs w:val="30"/>
        </w:rPr>
        <w:t>000</w:t>
      </w:r>
      <w:r w:rsidRPr="00C1160E">
        <w:rPr>
          <w:rFonts w:ascii="Angsana New" w:hAnsi="Angsana New"/>
          <w:sz w:val="30"/>
          <w:szCs w:val="30"/>
          <w:cs/>
        </w:rPr>
        <w:t xml:space="preserve"> </w:t>
      </w:r>
      <w:r w:rsidRPr="00C1160E">
        <w:rPr>
          <w:rFonts w:ascii="Angsana New" w:hAnsi="Angsana New" w:hint="cs"/>
          <w:sz w:val="30"/>
          <w:szCs w:val="30"/>
          <w:cs/>
        </w:rPr>
        <w:t>ล้านบาท</w:t>
      </w:r>
      <w:r w:rsidRPr="00C1160E">
        <w:rPr>
          <w:rFonts w:ascii="Angsana New" w:hAnsi="Angsana New"/>
          <w:sz w:val="30"/>
          <w:szCs w:val="30"/>
          <w:cs/>
        </w:rPr>
        <w:t xml:space="preserve"> </w:t>
      </w:r>
      <w:r w:rsidRPr="00C1160E">
        <w:rPr>
          <w:rFonts w:ascii="Angsana New" w:hAnsi="Angsana New" w:hint="cs"/>
          <w:sz w:val="30"/>
          <w:szCs w:val="30"/>
          <w:cs/>
        </w:rPr>
        <w:t>โดยแลกเปลี่ยนอัตราดอกเบี้ยลอยตัวเป็นอัตราดอกเบี้ยคงที่</w:t>
      </w:r>
    </w:p>
    <w:p w14:paraId="119EC4C9" w14:textId="77777777" w:rsidR="00E46EAA" w:rsidRPr="00C1160E" w:rsidRDefault="00E46EAA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p w14:paraId="26E36D1B" w14:textId="68563FA3" w:rsidR="00590682" w:rsidRPr="00C1160E" w:rsidRDefault="00590682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C1160E">
        <w:rPr>
          <w:rFonts w:ascii="Angsana New" w:hAnsi="Angsana New" w:hint="cs"/>
          <w:sz w:val="30"/>
          <w:szCs w:val="30"/>
          <w:cs/>
        </w:rPr>
        <w:t>ตามข้อตกลงในสัญญากู้ยืมเงินระยะยาวกับสถาบันการเงินในประเทศและต่างประเทศ</w:t>
      </w:r>
      <w:r w:rsidR="00EA0AAA" w:rsidRPr="00C1160E">
        <w:rPr>
          <w:rFonts w:ascii="Angsana New" w:hAnsi="Angsana New"/>
          <w:sz w:val="30"/>
          <w:szCs w:val="30"/>
        </w:rPr>
        <w:t xml:space="preserve"> </w:t>
      </w:r>
      <w:r w:rsidRPr="00C1160E">
        <w:rPr>
          <w:rFonts w:ascii="Angsana New" w:hAnsi="Angsana New" w:hint="cs"/>
          <w:sz w:val="30"/>
          <w:szCs w:val="30"/>
          <w:cs/>
        </w:rPr>
        <w:t>บริษัทต้องปฏิบัติตามข้อตกลงในสัญญาเงินกู้ยืมหลายประการ เช่น</w:t>
      </w:r>
    </w:p>
    <w:p w14:paraId="584484A9" w14:textId="73278608" w:rsidR="002E200F" w:rsidRPr="00C1160E" w:rsidRDefault="002E200F" w:rsidP="002E53F2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900" w:right="119"/>
        <w:jc w:val="thaiDistribute"/>
        <w:rPr>
          <w:rFonts w:ascii="Angsana New" w:hAnsi="Angsana New"/>
          <w:sz w:val="30"/>
          <w:szCs w:val="30"/>
        </w:rPr>
      </w:pPr>
      <w:r w:rsidRPr="00C1160E">
        <w:rPr>
          <w:rFonts w:ascii="Angsana New" w:hAnsi="Angsana New" w:hint="cs"/>
          <w:sz w:val="30"/>
          <w:szCs w:val="30"/>
          <w:cs/>
        </w:rPr>
        <w:t>ดำรงสัดส่วนการถือหุ้นในบริษัทของผู้ถือหุ้นกลุ่มสิริวัฒนภักดีไว้ไม่น้อยกว่าร้อยละ</w:t>
      </w:r>
      <w:r w:rsidRPr="00C1160E">
        <w:rPr>
          <w:rFonts w:ascii="Angsana New" w:hAnsi="Angsana New"/>
          <w:sz w:val="30"/>
          <w:szCs w:val="30"/>
          <w:cs/>
        </w:rPr>
        <w:t xml:space="preserve"> </w:t>
      </w:r>
      <w:r w:rsidR="00BE7416" w:rsidRPr="00C1160E">
        <w:rPr>
          <w:rFonts w:ascii="Angsana New" w:hAnsi="Angsana New"/>
          <w:sz w:val="30"/>
          <w:szCs w:val="30"/>
        </w:rPr>
        <w:t>50</w:t>
      </w:r>
      <w:r w:rsidRPr="00C1160E">
        <w:rPr>
          <w:rFonts w:ascii="Angsana New" w:hAnsi="Angsana New"/>
          <w:sz w:val="30"/>
          <w:szCs w:val="30"/>
        </w:rPr>
        <w:t xml:space="preserve"> </w:t>
      </w:r>
      <w:r w:rsidRPr="00C1160E">
        <w:rPr>
          <w:rFonts w:ascii="Angsana New" w:hAnsi="Angsana New" w:hint="cs"/>
          <w:sz w:val="30"/>
          <w:szCs w:val="30"/>
          <w:cs/>
        </w:rPr>
        <w:t>ของทุนจดทะเบียน</w:t>
      </w:r>
      <w:r w:rsidRPr="00C1160E">
        <w:rPr>
          <w:rFonts w:ascii="Angsana New" w:hAnsi="Angsana New"/>
          <w:sz w:val="30"/>
          <w:szCs w:val="30"/>
          <w:cs/>
        </w:rPr>
        <w:t xml:space="preserve"> </w:t>
      </w:r>
      <w:r w:rsidRPr="00C1160E">
        <w:rPr>
          <w:rFonts w:ascii="Angsana New" w:hAnsi="Angsana New" w:hint="cs"/>
          <w:sz w:val="30"/>
          <w:szCs w:val="30"/>
          <w:cs/>
        </w:rPr>
        <w:t>ไม่ว่าทางตรงหรือทางอ้อมตลอดระยะเวลาที่บริษัทมีภาระหนี้กับสถาบันการเงิน</w:t>
      </w:r>
      <w:r w:rsidR="00A177F6" w:rsidRPr="00C1160E">
        <w:rPr>
          <w:rFonts w:ascii="Angsana New" w:hAnsi="Angsana New" w:hint="cs"/>
          <w:sz w:val="30"/>
          <w:szCs w:val="30"/>
          <w:cs/>
        </w:rPr>
        <w:t>สำหรับเงินกู้ยืมระยะยาวบางส่วน</w:t>
      </w:r>
    </w:p>
    <w:p w14:paraId="31796435" w14:textId="77777777" w:rsidR="00590682" w:rsidRPr="00C1160E" w:rsidRDefault="00590682" w:rsidP="002E53F2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900" w:right="119"/>
        <w:jc w:val="thaiDistribute"/>
        <w:rPr>
          <w:rFonts w:ascii="Angsana New" w:hAnsi="Angsana New"/>
          <w:sz w:val="30"/>
          <w:szCs w:val="30"/>
        </w:rPr>
      </w:pPr>
      <w:r w:rsidRPr="00C1160E">
        <w:rPr>
          <w:rFonts w:ascii="Angsana New" w:hAnsi="Angsana New" w:hint="cs"/>
          <w:sz w:val="30"/>
          <w:szCs w:val="30"/>
          <w:cs/>
        </w:rPr>
        <w:t xml:space="preserve">ดำรงอัตราส่วนทางการเงินตามที่สถาบันการเงินกำหนดไว้ในสัญญากู้ยืมเงิน </w:t>
      </w:r>
    </w:p>
    <w:p w14:paraId="1906149B" w14:textId="274E551F" w:rsidR="00590682" w:rsidRPr="00C1160E" w:rsidRDefault="00590682" w:rsidP="002E53F2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900" w:right="119"/>
        <w:jc w:val="thaiDistribute"/>
        <w:rPr>
          <w:rFonts w:ascii="Angsana New" w:hAnsi="Angsana New"/>
          <w:sz w:val="30"/>
          <w:szCs w:val="30"/>
        </w:rPr>
      </w:pPr>
      <w:r w:rsidRPr="00C1160E">
        <w:rPr>
          <w:rFonts w:ascii="Angsana New" w:hAnsi="Angsana New" w:hint="cs"/>
          <w:sz w:val="30"/>
          <w:szCs w:val="30"/>
          <w:cs/>
        </w:rPr>
        <w:t>บริษัทและบริษัทย่อยต้องไม่ทำการโอน</w:t>
      </w:r>
      <w:r w:rsidRPr="00C1160E">
        <w:rPr>
          <w:rFonts w:ascii="Angsana New" w:hAnsi="Angsana New"/>
          <w:sz w:val="30"/>
          <w:szCs w:val="30"/>
          <w:cs/>
        </w:rPr>
        <w:t xml:space="preserve"> </w:t>
      </w:r>
      <w:r w:rsidRPr="00C1160E">
        <w:rPr>
          <w:rFonts w:ascii="Angsana New" w:hAnsi="Angsana New" w:hint="cs"/>
          <w:sz w:val="30"/>
          <w:szCs w:val="30"/>
          <w:cs/>
        </w:rPr>
        <w:t>ขาย</w:t>
      </w:r>
      <w:r w:rsidRPr="00C1160E">
        <w:rPr>
          <w:rFonts w:ascii="Angsana New" w:hAnsi="Angsana New"/>
          <w:sz w:val="30"/>
          <w:szCs w:val="30"/>
          <w:cs/>
        </w:rPr>
        <w:t xml:space="preserve"> </w:t>
      </w:r>
      <w:r w:rsidRPr="00C1160E">
        <w:rPr>
          <w:rFonts w:ascii="Angsana New" w:hAnsi="Angsana New" w:hint="cs"/>
          <w:sz w:val="30"/>
          <w:szCs w:val="30"/>
          <w:cs/>
        </w:rPr>
        <w:t>ให้เช่า จำหน่าย</w:t>
      </w:r>
      <w:r w:rsidRPr="00C1160E">
        <w:rPr>
          <w:rFonts w:ascii="Angsana New" w:hAnsi="Angsana New"/>
          <w:sz w:val="30"/>
          <w:szCs w:val="30"/>
          <w:cs/>
        </w:rPr>
        <w:t xml:space="preserve"> </w:t>
      </w:r>
      <w:r w:rsidRPr="00C1160E">
        <w:rPr>
          <w:rFonts w:ascii="Angsana New" w:hAnsi="Angsana New" w:hint="cs"/>
          <w:sz w:val="30"/>
          <w:szCs w:val="30"/>
          <w:cs/>
        </w:rPr>
        <w:t>หรือก่อให้เกิดภาระติดพันใด</w:t>
      </w:r>
      <w:r w:rsidR="00DB45A3" w:rsidRPr="00C1160E">
        <w:rPr>
          <w:rFonts w:ascii="Angsana New" w:hAnsi="Angsana New"/>
          <w:sz w:val="30"/>
          <w:szCs w:val="30"/>
        </w:rPr>
        <w:t xml:space="preserve"> </w:t>
      </w:r>
      <w:r w:rsidRPr="00C1160E">
        <w:rPr>
          <w:rFonts w:ascii="Angsana New" w:hAnsi="Angsana New" w:hint="cs"/>
          <w:sz w:val="30"/>
          <w:szCs w:val="30"/>
          <w:cs/>
        </w:rPr>
        <w:t>ๆ</w:t>
      </w:r>
      <w:r w:rsidRPr="00C1160E">
        <w:rPr>
          <w:rFonts w:ascii="Angsana New" w:hAnsi="Angsana New"/>
          <w:sz w:val="30"/>
          <w:szCs w:val="30"/>
        </w:rPr>
        <w:t xml:space="preserve"> </w:t>
      </w:r>
      <w:r w:rsidRPr="00C1160E">
        <w:rPr>
          <w:rFonts w:ascii="Angsana New" w:hAnsi="Angsana New" w:hint="cs"/>
          <w:sz w:val="30"/>
          <w:szCs w:val="30"/>
          <w:cs/>
        </w:rPr>
        <w:t>กับทรัพย์สิน</w:t>
      </w:r>
      <w:r w:rsidR="00A8647D" w:rsidRPr="00C1160E">
        <w:rPr>
          <w:rFonts w:ascii="Angsana New" w:hAnsi="Angsana New"/>
          <w:sz w:val="30"/>
          <w:szCs w:val="30"/>
        </w:rPr>
        <w:br/>
      </w:r>
      <w:r w:rsidRPr="00C1160E">
        <w:rPr>
          <w:rFonts w:ascii="Angsana New" w:hAnsi="Angsana New" w:hint="cs"/>
          <w:sz w:val="30"/>
          <w:szCs w:val="30"/>
          <w:cs/>
        </w:rPr>
        <w:t>ในเครือเว้นแต่เป็นภาระติดพันที่เกิดโดยผลของกฎหมาย หรือเกิดจากการประกอบธุรกิจในการค้าปกติของบริษัท</w:t>
      </w:r>
      <w:r w:rsidRPr="00C1160E">
        <w:rPr>
          <w:rFonts w:ascii="Angsana New" w:hAnsi="Angsana New"/>
          <w:sz w:val="30"/>
          <w:szCs w:val="30"/>
        </w:rPr>
        <w:t xml:space="preserve"> </w:t>
      </w:r>
      <w:r w:rsidRPr="00C1160E">
        <w:rPr>
          <w:rFonts w:ascii="Angsana New" w:hAnsi="Angsana New" w:hint="cs"/>
          <w:sz w:val="30"/>
          <w:szCs w:val="30"/>
          <w:cs/>
        </w:rPr>
        <w:t>และ</w:t>
      </w:r>
    </w:p>
    <w:p w14:paraId="19513F80" w14:textId="64C6DA46" w:rsidR="00590682" w:rsidRPr="00C1160E" w:rsidRDefault="00590682" w:rsidP="002E53F2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900" w:right="119"/>
        <w:jc w:val="thaiDistribute"/>
        <w:rPr>
          <w:rFonts w:ascii="Angsana New" w:hAnsi="Angsana New"/>
          <w:spacing w:val="6"/>
          <w:sz w:val="30"/>
          <w:szCs w:val="30"/>
        </w:rPr>
      </w:pPr>
      <w:r w:rsidRPr="00C1160E">
        <w:rPr>
          <w:rFonts w:ascii="Angsana New" w:hAnsi="Angsana New" w:hint="cs"/>
          <w:spacing w:val="6"/>
          <w:sz w:val="30"/>
          <w:szCs w:val="30"/>
          <w:cs/>
        </w:rPr>
        <w:t>บริษัทต้องป</w:t>
      </w:r>
      <w:r w:rsidR="001F4E54" w:rsidRPr="00C1160E">
        <w:rPr>
          <w:rFonts w:ascii="Angsana New" w:hAnsi="Angsana New" w:hint="cs"/>
          <w:spacing w:val="6"/>
          <w:sz w:val="30"/>
          <w:szCs w:val="30"/>
          <w:cs/>
        </w:rPr>
        <w:t>ฏิ</w:t>
      </w:r>
      <w:r w:rsidRPr="00C1160E">
        <w:rPr>
          <w:rFonts w:ascii="Angsana New" w:hAnsi="Angsana New" w:hint="cs"/>
          <w:spacing w:val="6"/>
          <w:sz w:val="30"/>
          <w:szCs w:val="30"/>
          <w:cs/>
        </w:rPr>
        <w:t>บัติตามกฎหมาย</w:t>
      </w:r>
      <w:r w:rsidRPr="00C1160E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C1160E">
        <w:rPr>
          <w:rFonts w:ascii="Angsana New" w:hAnsi="Angsana New" w:hint="cs"/>
          <w:spacing w:val="6"/>
          <w:sz w:val="30"/>
          <w:szCs w:val="30"/>
          <w:cs/>
        </w:rPr>
        <w:t>กฎเกณฑ์และข้อบังคับที่เกี่ยวข้อง</w:t>
      </w:r>
      <w:r w:rsidRPr="00C1160E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C1160E">
        <w:rPr>
          <w:rFonts w:ascii="Angsana New" w:hAnsi="Angsana New" w:hint="cs"/>
          <w:spacing w:val="6"/>
          <w:sz w:val="30"/>
          <w:szCs w:val="30"/>
          <w:cs/>
        </w:rPr>
        <w:t>ที่เป็นสาระสำคัญทั้งหมดตามที่ระบุไว้ในสัญญา</w:t>
      </w:r>
    </w:p>
    <w:p w14:paraId="409E3937" w14:textId="134C3AD0" w:rsidR="00A60157" w:rsidRPr="00C1160E" w:rsidRDefault="00BA7334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7" w:name="_Hlk70501919"/>
      <w:r w:rsidRPr="00C1160E">
        <w:rPr>
          <w:rFonts w:ascii="Angsana New" w:hAnsi="Angsana New" w:hint="cs"/>
          <w:sz w:val="30"/>
          <w:szCs w:val="30"/>
          <w:cs/>
        </w:rPr>
        <w:lastRenderedPageBreak/>
        <w:t xml:space="preserve">ณ </w:t>
      </w:r>
      <w:r w:rsidR="000A071F" w:rsidRPr="00C1160E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BE7416" w:rsidRPr="00C1160E">
        <w:rPr>
          <w:rFonts w:ascii="Angsana New" w:hAnsi="Angsana New"/>
          <w:sz w:val="30"/>
          <w:szCs w:val="30"/>
        </w:rPr>
        <w:t>31</w:t>
      </w:r>
      <w:r w:rsidR="00F7703E" w:rsidRPr="00C1160E">
        <w:rPr>
          <w:rFonts w:ascii="Angsana New" w:hAnsi="Angsana New"/>
          <w:sz w:val="30"/>
          <w:szCs w:val="30"/>
        </w:rPr>
        <w:t xml:space="preserve"> </w:t>
      </w:r>
      <w:r w:rsidR="00F7703E" w:rsidRPr="00C1160E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BE7416" w:rsidRPr="00C1160E">
        <w:rPr>
          <w:rFonts w:ascii="Angsana New" w:hAnsi="Angsana New"/>
          <w:sz w:val="30"/>
          <w:szCs w:val="30"/>
        </w:rPr>
        <w:t>2569</w:t>
      </w:r>
      <w:r w:rsidR="00EE32A3" w:rsidRPr="00C1160E">
        <w:rPr>
          <w:rFonts w:ascii="Angsana New" w:hAnsi="Angsana New"/>
          <w:sz w:val="30"/>
          <w:szCs w:val="30"/>
        </w:rPr>
        <w:t xml:space="preserve"> </w:t>
      </w:r>
      <w:r w:rsidR="00EE32A3" w:rsidRPr="00C1160E">
        <w:rPr>
          <w:rFonts w:ascii="Angsana New" w:hAnsi="Angsana New" w:hint="cs"/>
          <w:sz w:val="30"/>
          <w:szCs w:val="30"/>
          <w:cs/>
        </w:rPr>
        <w:t>กลุ่มบริษัทและบริษัทมีวงเงินสินเชื่อซึ่งยังมิได้เบิกใช้อันประกอบไปด้วยเงินกู้ยืม</w:t>
      </w:r>
      <w:r w:rsidR="00EE32A3" w:rsidRPr="00C1160E">
        <w:rPr>
          <w:rFonts w:ascii="Angsana New" w:hAnsi="Angsana New"/>
          <w:sz w:val="30"/>
          <w:szCs w:val="30"/>
          <w:cs/>
        </w:rPr>
        <w:br/>
      </w:r>
      <w:r w:rsidR="00EE32A3" w:rsidRPr="00C1160E">
        <w:rPr>
          <w:rFonts w:ascii="Angsana New" w:hAnsi="Angsana New" w:hint="cs"/>
          <w:sz w:val="30"/>
          <w:szCs w:val="30"/>
          <w:cs/>
        </w:rPr>
        <w:t>ระยะยาว เงินกู้ยืมระยะสั้น และวงเงินเบิกเกินบัญชีรวม</w:t>
      </w:r>
      <w:r w:rsidR="00D07170" w:rsidRPr="00C1160E">
        <w:rPr>
          <w:rFonts w:ascii="Angsana New" w:hAnsi="Angsana New"/>
          <w:sz w:val="30"/>
          <w:szCs w:val="30"/>
        </w:rPr>
        <w:t xml:space="preserve"> </w:t>
      </w:r>
      <w:r w:rsidR="00BE7416" w:rsidRPr="00C1160E">
        <w:rPr>
          <w:rFonts w:ascii="Angsana New" w:hAnsi="Angsana New" w:hint="cs"/>
          <w:sz w:val="30"/>
          <w:szCs w:val="30"/>
        </w:rPr>
        <w:t>21</w:t>
      </w:r>
      <w:r w:rsidR="00D96AA1" w:rsidRPr="00C1160E">
        <w:rPr>
          <w:rFonts w:ascii="Angsana New" w:hAnsi="Angsana New"/>
          <w:sz w:val="30"/>
          <w:szCs w:val="30"/>
        </w:rPr>
        <w:t>,</w:t>
      </w:r>
      <w:r w:rsidR="00BE7416" w:rsidRPr="00C1160E">
        <w:rPr>
          <w:rFonts w:ascii="Angsana New" w:hAnsi="Angsana New" w:hint="cs"/>
          <w:sz w:val="30"/>
          <w:szCs w:val="30"/>
        </w:rPr>
        <w:t>955</w:t>
      </w:r>
      <w:r w:rsidR="00D96AA1" w:rsidRPr="00C1160E">
        <w:rPr>
          <w:rFonts w:ascii="Angsana New" w:hAnsi="Angsana New" w:hint="cs"/>
          <w:sz w:val="30"/>
          <w:szCs w:val="30"/>
          <w:cs/>
        </w:rPr>
        <w:t>.</w:t>
      </w:r>
      <w:r w:rsidR="00BE7416" w:rsidRPr="00C1160E">
        <w:rPr>
          <w:rFonts w:ascii="Angsana New" w:hAnsi="Angsana New" w:hint="cs"/>
          <w:sz w:val="30"/>
          <w:szCs w:val="30"/>
        </w:rPr>
        <w:t>95</w:t>
      </w:r>
      <w:r w:rsidR="00475278" w:rsidRPr="00C1160E">
        <w:rPr>
          <w:rFonts w:ascii="Angsana New" w:hAnsi="Angsana New"/>
          <w:sz w:val="30"/>
          <w:szCs w:val="30"/>
        </w:rPr>
        <w:t xml:space="preserve"> </w:t>
      </w:r>
      <w:r w:rsidR="00EE32A3" w:rsidRPr="00C1160E">
        <w:rPr>
          <w:rFonts w:ascii="Angsana New" w:hAnsi="Angsana New" w:hint="cs"/>
          <w:sz w:val="30"/>
          <w:szCs w:val="30"/>
          <w:cs/>
        </w:rPr>
        <w:t>ล้านบาทและ</w:t>
      </w:r>
      <w:r w:rsidR="00226A83" w:rsidRPr="00C1160E">
        <w:rPr>
          <w:rFonts w:ascii="Angsana New" w:hAnsi="Angsana New"/>
          <w:sz w:val="30"/>
          <w:szCs w:val="30"/>
        </w:rPr>
        <w:t xml:space="preserve"> </w:t>
      </w:r>
      <w:r w:rsidR="00BE7416" w:rsidRPr="00C1160E">
        <w:rPr>
          <w:rFonts w:ascii="Angsana New" w:hAnsi="Angsana New"/>
          <w:sz w:val="30"/>
          <w:szCs w:val="30"/>
        </w:rPr>
        <w:t>22</w:t>
      </w:r>
      <w:r w:rsidR="007C173F" w:rsidRPr="00C1160E">
        <w:rPr>
          <w:rFonts w:ascii="Angsana New" w:hAnsi="Angsana New"/>
          <w:sz w:val="30"/>
          <w:szCs w:val="30"/>
        </w:rPr>
        <w:t>,</w:t>
      </w:r>
      <w:r w:rsidR="00BE7416" w:rsidRPr="00C1160E">
        <w:rPr>
          <w:rFonts w:ascii="Angsana New" w:hAnsi="Angsana New"/>
          <w:sz w:val="30"/>
          <w:szCs w:val="30"/>
        </w:rPr>
        <w:t>067</w:t>
      </w:r>
      <w:r w:rsidR="007C173F" w:rsidRPr="00C1160E">
        <w:rPr>
          <w:rFonts w:ascii="Angsana New" w:hAnsi="Angsana New"/>
          <w:sz w:val="30"/>
          <w:szCs w:val="30"/>
        </w:rPr>
        <w:t>.</w:t>
      </w:r>
      <w:r w:rsidR="00BE7416" w:rsidRPr="00C1160E">
        <w:rPr>
          <w:rFonts w:ascii="Angsana New" w:hAnsi="Angsana New"/>
          <w:sz w:val="30"/>
          <w:szCs w:val="30"/>
        </w:rPr>
        <w:t>87</w:t>
      </w:r>
      <w:r w:rsidR="001E5DB5" w:rsidRPr="00C1160E">
        <w:rPr>
          <w:rFonts w:ascii="Angsana New" w:hAnsi="Angsana New"/>
          <w:sz w:val="30"/>
          <w:szCs w:val="30"/>
        </w:rPr>
        <w:t xml:space="preserve"> </w:t>
      </w:r>
      <w:r w:rsidR="00EE32A3" w:rsidRPr="00C1160E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="00FB6704" w:rsidRPr="00C1160E">
        <w:rPr>
          <w:rFonts w:ascii="Angsana New" w:hAnsi="Angsana New"/>
          <w:sz w:val="30"/>
          <w:szCs w:val="30"/>
        </w:rPr>
        <w:t xml:space="preserve"> </w:t>
      </w:r>
      <w:r w:rsidR="00EE32A3" w:rsidRPr="00C1160E">
        <w:rPr>
          <w:rFonts w:ascii="Angsana New" w:hAnsi="Angsana New"/>
          <w:i/>
          <w:iCs/>
          <w:sz w:val="30"/>
          <w:szCs w:val="30"/>
        </w:rPr>
        <w:t>(</w:t>
      </w:r>
      <w:r w:rsidR="00BE7416" w:rsidRPr="00C1160E">
        <w:rPr>
          <w:rFonts w:ascii="Angsana New" w:hAnsi="Angsana New"/>
          <w:i/>
          <w:iCs/>
          <w:sz w:val="30"/>
          <w:szCs w:val="30"/>
        </w:rPr>
        <w:t>31</w:t>
      </w:r>
      <w:r w:rsidR="00EE32A3" w:rsidRPr="00C1160E">
        <w:rPr>
          <w:rFonts w:ascii="Angsana New" w:hAnsi="Angsana New"/>
          <w:i/>
          <w:iCs/>
          <w:sz w:val="30"/>
          <w:szCs w:val="30"/>
        </w:rPr>
        <w:t xml:space="preserve"> </w:t>
      </w:r>
      <w:r w:rsidR="00EE32A3" w:rsidRPr="00C1160E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BE7416" w:rsidRPr="00C1160E">
        <w:rPr>
          <w:rFonts w:ascii="Angsana New" w:hAnsi="Angsana New"/>
          <w:i/>
          <w:iCs/>
          <w:sz w:val="30"/>
          <w:szCs w:val="30"/>
        </w:rPr>
        <w:t>2568</w:t>
      </w:r>
      <w:r w:rsidR="00EE32A3" w:rsidRPr="00C1160E">
        <w:rPr>
          <w:rFonts w:ascii="Angsana New" w:hAnsi="Angsana New"/>
          <w:i/>
          <w:iCs/>
          <w:sz w:val="30"/>
          <w:szCs w:val="30"/>
        </w:rPr>
        <w:t xml:space="preserve">: </w:t>
      </w:r>
      <w:r w:rsidR="00BE7416" w:rsidRPr="00C1160E">
        <w:rPr>
          <w:rFonts w:ascii="Angsana New" w:hAnsi="Angsana New"/>
          <w:i/>
          <w:iCs/>
          <w:sz w:val="30"/>
          <w:szCs w:val="30"/>
        </w:rPr>
        <w:t>22</w:t>
      </w:r>
      <w:r w:rsidR="00475278" w:rsidRPr="00C1160E">
        <w:rPr>
          <w:rFonts w:ascii="Angsana New" w:hAnsi="Angsana New"/>
          <w:i/>
          <w:iCs/>
          <w:sz w:val="30"/>
          <w:szCs w:val="30"/>
        </w:rPr>
        <w:t>,</w:t>
      </w:r>
      <w:r w:rsidR="00BE7416" w:rsidRPr="00C1160E">
        <w:rPr>
          <w:rFonts w:ascii="Angsana New" w:hAnsi="Angsana New"/>
          <w:i/>
          <w:iCs/>
          <w:sz w:val="30"/>
          <w:szCs w:val="30"/>
        </w:rPr>
        <w:t>549</w:t>
      </w:r>
      <w:r w:rsidR="00475278" w:rsidRPr="00C1160E">
        <w:rPr>
          <w:rFonts w:ascii="Angsana New" w:hAnsi="Angsana New"/>
          <w:i/>
          <w:iCs/>
          <w:sz w:val="30"/>
          <w:szCs w:val="30"/>
        </w:rPr>
        <w:t>.</w:t>
      </w:r>
      <w:r w:rsidR="00BE7416" w:rsidRPr="00C1160E">
        <w:rPr>
          <w:rFonts w:ascii="Angsana New" w:hAnsi="Angsana New"/>
          <w:i/>
          <w:iCs/>
          <w:sz w:val="30"/>
          <w:szCs w:val="30"/>
        </w:rPr>
        <w:t>65</w:t>
      </w:r>
      <w:r w:rsidR="00481BDA" w:rsidRPr="00C1160E">
        <w:rPr>
          <w:rFonts w:ascii="Angsana New" w:hAnsi="Angsana New"/>
          <w:i/>
          <w:iCs/>
          <w:sz w:val="30"/>
          <w:szCs w:val="30"/>
        </w:rPr>
        <w:t xml:space="preserve"> </w:t>
      </w:r>
      <w:r w:rsidR="00481BDA" w:rsidRPr="00C1160E">
        <w:rPr>
          <w:rFonts w:ascii="Angsana New" w:hAnsi="Angsana New" w:hint="cs"/>
          <w:i/>
          <w:iCs/>
          <w:sz w:val="30"/>
          <w:szCs w:val="30"/>
          <w:cs/>
        </w:rPr>
        <w:t>ล้านบาทและ</w:t>
      </w:r>
      <w:r w:rsidR="00481BDA" w:rsidRPr="00C1160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BE7416" w:rsidRPr="00C1160E">
        <w:rPr>
          <w:rFonts w:ascii="Angsana New" w:hAnsi="Angsana New"/>
          <w:i/>
          <w:iCs/>
          <w:sz w:val="30"/>
          <w:szCs w:val="30"/>
        </w:rPr>
        <w:t>22</w:t>
      </w:r>
      <w:r w:rsidR="00475278" w:rsidRPr="00C1160E">
        <w:rPr>
          <w:rFonts w:ascii="Angsana New" w:hAnsi="Angsana New"/>
          <w:i/>
          <w:iCs/>
          <w:sz w:val="30"/>
          <w:szCs w:val="30"/>
        </w:rPr>
        <w:t>,</w:t>
      </w:r>
      <w:r w:rsidR="00BE7416" w:rsidRPr="00C1160E">
        <w:rPr>
          <w:rFonts w:ascii="Angsana New" w:hAnsi="Angsana New"/>
          <w:i/>
          <w:iCs/>
          <w:sz w:val="30"/>
          <w:szCs w:val="30"/>
        </w:rPr>
        <w:t>429</w:t>
      </w:r>
      <w:r w:rsidR="00475278" w:rsidRPr="00C1160E">
        <w:rPr>
          <w:rFonts w:ascii="Angsana New" w:hAnsi="Angsana New"/>
          <w:i/>
          <w:iCs/>
          <w:sz w:val="30"/>
          <w:szCs w:val="30"/>
        </w:rPr>
        <w:t>.</w:t>
      </w:r>
      <w:r w:rsidR="00BE7416" w:rsidRPr="00C1160E">
        <w:rPr>
          <w:rFonts w:ascii="Angsana New" w:hAnsi="Angsana New"/>
          <w:i/>
          <w:iCs/>
          <w:sz w:val="30"/>
          <w:szCs w:val="30"/>
        </w:rPr>
        <w:t>68</w:t>
      </w:r>
      <w:r w:rsidR="00481BDA" w:rsidRPr="00C1160E">
        <w:rPr>
          <w:rFonts w:ascii="Angsana New" w:hAnsi="Angsana New"/>
          <w:i/>
          <w:iCs/>
          <w:sz w:val="30"/>
          <w:szCs w:val="30"/>
        </w:rPr>
        <w:t xml:space="preserve"> </w:t>
      </w:r>
      <w:r w:rsidR="00481BDA" w:rsidRPr="00C1160E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481BDA" w:rsidRPr="00C1160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EE32A3" w:rsidRPr="00C1160E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="00EE32A3" w:rsidRPr="00C1160E">
        <w:rPr>
          <w:rFonts w:ascii="Angsana New" w:hAnsi="Angsana New"/>
          <w:i/>
          <w:iCs/>
          <w:sz w:val="30"/>
          <w:szCs w:val="30"/>
        </w:rPr>
        <w:t>)</w:t>
      </w:r>
      <w:bookmarkEnd w:id="6"/>
      <w:bookmarkEnd w:id="7"/>
    </w:p>
    <w:p w14:paraId="085A0021" w14:textId="77777777" w:rsidR="00383005" w:rsidRPr="00C1160E" w:rsidRDefault="00383005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5B15FBF9" w14:textId="3BB412BD" w:rsidR="00B30343" w:rsidRPr="00C1160E" w:rsidRDefault="00B30343" w:rsidP="002E53F2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hanging="540"/>
        <w:rPr>
          <w:rFonts w:ascii="Angsana New" w:hAnsi="Angsana New"/>
          <w:b/>
          <w:bCs/>
          <w:sz w:val="30"/>
          <w:szCs w:val="30"/>
        </w:rPr>
      </w:pPr>
      <w:r w:rsidRPr="00C1160E">
        <w:rPr>
          <w:rFonts w:ascii="Angsana New" w:hAnsi="Angsana New" w:hint="cs"/>
          <w:b/>
          <w:bCs/>
          <w:sz w:val="30"/>
          <w:szCs w:val="30"/>
          <w:cs/>
        </w:rPr>
        <w:t>การจ่ายโดยใช้หุ้นเป็นเกณฑ์</w:t>
      </w:r>
    </w:p>
    <w:p w14:paraId="7EC50EBB" w14:textId="68D31205" w:rsidR="00B30343" w:rsidRPr="00C1160E" w:rsidRDefault="00B30343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22"/>
          <w:szCs w:val="22"/>
        </w:rPr>
      </w:pPr>
    </w:p>
    <w:p w14:paraId="4B73C31B" w14:textId="07ACB0E1" w:rsidR="009D7E9F" w:rsidRPr="00C1160E" w:rsidRDefault="00B30343" w:rsidP="008C3B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cs/>
          <w:lang w:eastAsia="en-GB"/>
        </w:rPr>
      </w:pPr>
      <w:r w:rsidRPr="00C1160E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BE7416" w:rsidRPr="00C1160E">
        <w:rPr>
          <w:rFonts w:asciiTheme="majorBidi" w:hAnsiTheme="majorBidi"/>
          <w:sz w:val="30"/>
          <w:szCs w:val="30"/>
        </w:rPr>
        <w:t>10</w:t>
      </w:r>
      <w:r w:rsidRPr="00C1160E">
        <w:rPr>
          <w:rFonts w:asciiTheme="majorBidi" w:hAnsiTheme="majorBidi"/>
          <w:sz w:val="30"/>
          <w:szCs w:val="30"/>
          <w:cs/>
        </w:rPr>
        <w:t xml:space="preserve"> กรกฎาคม </w:t>
      </w:r>
      <w:r w:rsidR="00BE7416" w:rsidRPr="00C1160E">
        <w:rPr>
          <w:rFonts w:asciiTheme="majorBidi" w:hAnsiTheme="majorBidi"/>
          <w:sz w:val="30"/>
          <w:szCs w:val="30"/>
        </w:rPr>
        <w:t>2563</w:t>
      </w:r>
      <w:r w:rsidRPr="00C1160E">
        <w:rPr>
          <w:rFonts w:asciiTheme="majorBidi" w:hAnsiTheme="majorBidi"/>
          <w:sz w:val="30"/>
          <w:szCs w:val="30"/>
          <w:cs/>
        </w:rPr>
        <w:t xml:space="preserve"> ที่ประชุมสามัญผู้ถือหุ้นประจำปี </w:t>
      </w:r>
      <w:r w:rsidR="00BE7416" w:rsidRPr="00C1160E">
        <w:rPr>
          <w:rFonts w:asciiTheme="majorBidi" w:hAnsiTheme="majorBidi"/>
          <w:sz w:val="30"/>
          <w:szCs w:val="30"/>
        </w:rPr>
        <w:t>2563</w:t>
      </w:r>
      <w:r w:rsidRPr="00C1160E">
        <w:rPr>
          <w:rFonts w:asciiTheme="majorBidi" w:hAnsiTheme="majorBidi"/>
          <w:sz w:val="30"/>
          <w:szCs w:val="30"/>
          <w:cs/>
        </w:rPr>
        <w:t xml:space="preserve"> ได้อนุมัติโครงการจ่ายโบนัสในรูปแบบของหุ้นสามัญให้พนักงาน (</w:t>
      </w:r>
      <w:r w:rsidRPr="00C1160E">
        <w:rPr>
          <w:rFonts w:asciiTheme="majorBidi" w:hAnsiTheme="majorBidi"/>
          <w:sz w:val="30"/>
          <w:szCs w:val="30"/>
        </w:rPr>
        <w:t>AWC Share</w:t>
      </w:r>
      <w:r w:rsidR="00367332" w:rsidRPr="00C1160E">
        <w:rPr>
          <w:rFonts w:asciiTheme="majorBidi" w:hAnsiTheme="majorBidi"/>
          <w:sz w:val="30"/>
          <w:szCs w:val="30"/>
        </w:rPr>
        <w:t>s</w:t>
      </w:r>
      <w:r w:rsidRPr="00C1160E">
        <w:rPr>
          <w:rFonts w:asciiTheme="majorBidi" w:hAnsiTheme="majorBidi"/>
          <w:sz w:val="30"/>
          <w:szCs w:val="30"/>
        </w:rPr>
        <w:t xml:space="preserve"> Plan </w:t>
      </w:r>
      <w:r w:rsidR="00BE7416" w:rsidRPr="00C1160E">
        <w:rPr>
          <w:rFonts w:asciiTheme="majorBidi" w:hAnsiTheme="majorBidi"/>
          <w:sz w:val="30"/>
          <w:szCs w:val="30"/>
        </w:rPr>
        <w:t>2020</w:t>
      </w:r>
      <w:r w:rsidRPr="00C1160E">
        <w:rPr>
          <w:rFonts w:asciiTheme="majorBidi" w:hAnsiTheme="majorBidi"/>
          <w:sz w:val="30"/>
          <w:szCs w:val="30"/>
          <w:cs/>
        </w:rPr>
        <w:t xml:space="preserve">) โดยบริษัทจะจัดสรรหุ้นเพื่อเป็นค่าตอบแทนให้แก่พนักงานซึ่งมีคุณสมบัติตามที่ได้กำหนดไว้ในแผน </w:t>
      </w:r>
      <w:r w:rsidRPr="00C1160E">
        <w:rPr>
          <w:rFonts w:asciiTheme="majorBidi" w:hAnsiTheme="majorBidi"/>
          <w:sz w:val="30"/>
          <w:szCs w:val="30"/>
        </w:rPr>
        <w:t>AWC Share</w:t>
      </w:r>
      <w:r w:rsidR="00367332" w:rsidRPr="00C1160E">
        <w:rPr>
          <w:rFonts w:asciiTheme="majorBidi" w:hAnsiTheme="majorBidi"/>
          <w:sz w:val="30"/>
          <w:szCs w:val="30"/>
        </w:rPr>
        <w:t>s</w:t>
      </w:r>
      <w:r w:rsidRPr="00C1160E">
        <w:rPr>
          <w:rFonts w:asciiTheme="majorBidi" w:hAnsiTheme="majorBidi"/>
          <w:sz w:val="30"/>
          <w:szCs w:val="30"/>
        </w:rPr>
        <w:t xml:space="preserve"> Plan </w:t>
      </w:r>
      <w:r w:rsidR="00BE7416" w:rsidRPr="00C1160E">
        <w:rPr>
          <w:rFonts w:asciiTheme="majorBidi" w:hAnsiTheme="majorBidi"/>
          <w:sz w:val="30"/>
          <w:szCs w:val="30"/>
        </w:rPr>
        <w:t>2020</w:t>
      </w:r>
      <w:r w:rsidRPr="00C1160E">
        <w:rPr>
          <w:rFonts w:asciiTheme="majorBidi" w:hAnsiTheme="majorBidi"/>
          <w:sz w:val="30"/>
          <w:szCs w:val="30"/>
        </w:rPr>
        <w:t xml:space="preserve"> </w:t>
      </w:r>
      <w:r w:rsidRPr="00C1160E">
        <w:rPr>
          <w:rFonts w:asciiTheme="majorBidi" w:hAnsiTheme="majorBidi"/>
          <w:sz w:val="30"/>
          <w:szCs w:val="30"/>
          <w:cs/>
        </w:rPr>
        <w:t>โดยกำหนดให้ผู้บริหารระดับสูงต้องเข้าร่วมโครงการ ในขณะที่พนักงานในระดับอื่นสามารถเลือกที่จะเข้าร่วมโครงการได้ภายใต้เงื่อนไขที่กำหนด</w:t>
      </w:r>
    </w:p>
    <w:p w14:paraId="353D08ED" w14:textId="77777777" w:rsidR="00F467E5" w:rsidRPr="00C1160E" w:rsidRDefault="00F467E5" w:rsidP="008C3B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cs/>
          <w:lang w:eastAsia="en-GB"/>
        </w:rPr>
      </w:pPr>
    </w:p>
    <w:p w14:paraId="51268543" w14:textId="61AD2BBC" w:rsidR="008F3E6C" w:rsidRPr="00C1160E" w:rsidRDefault="008F3E6C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  <w:lang w:eastAsia="en-GB"/>
        </w:rPr>
      </w:pPr>
      <w:r w:rsidRPr="00C1160E">
        <w:rPr>
          <w:rFonts w:ascii="Angsana New" w:hAnsi="Angsana New" w:hint="cs"/>
          <w:b/>
          <w:bCs/>
          <w:sz w:val="30"/>
          <w:szCs w:val="30"/>
          <w:cs/>
          <w:lang w:eastAsia="en-GB"/>
        </w:rPr>
        <w:t>การเสนอขายหุ้นสามัญเพิ่มทุน</w:t>
      </w:r>
      <w:r w:rsidRPr="00C1160E">
        <w:rPr>
          <w:rFonts w:ascii="Angsana New" w:hAnsi="Angsana New"/>
          <w:b/>
          <w:bCs/>
          <w:sz w:val="30"/>
          <w:szCs w:val="30"/>
          <w:lang w:eastAsia="en-GB"/>
        </w:rPr>
        <w:t xml:space="preserve"> </w:t>
      </w:r>
    </w:p>
    <w:tbl>
      <w:tblPr>
        <w:tblW w:w="10801" w:type="dxa"/>
        <w:tblInd w:w="-540" w:type="dxa"/>
        <w:tblLayout w:type="fixed"/>
        <w:tblLook w:val="04A0" w:firstRow="1" w:lastRow="0" w:firstColumn="1" w:lastColumn="0" w:noHBand="0" w:noVBand="1"/>
      </w:tblPr>
      <w:tblGrid>
        <w:gridCol w:w="2430"/>
        <w:gridCol w:w="757"/>
        <w:gridCol w:w="827"/>
        <w:gridCol w:w="1269"/>
        <w:gridCol w:w="238"/>
        <w:gridCol w:w="1319"/>
        <w:gridCol w:w="270"/>
        <w:gridCol w:w="1610"/>
        <w:gridCol w:w="271"/>
        <w:gridCol w:w="1810"/>
      </w:tblGrid>
      <w:tr w:rsidR="008F3E6C" w:rsidRPr="00C1160E" w14:paraId="53C74706" w14:textId="77777777" w:rsidTr="00BC7CD9">
        <w:tc>
          <w:tcPr>
            <w:tcW w:w="2430" w:type="dxa"/>
          </w:tcPr>
          <w:p w14:paraId="2A2B2A2F" w14:textId="77777777" w:rsidR="008F3E6C" w:rsidRPr="00C1160E" w:rsidRDefault="008F3E6C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54FE0AE4" w14:textId="77777777" w:rsidR="008F3E6C" w:rsidRPr="00C1160E" w:rsidRDefault="008F3E6C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30F4A10C" w14:textId="77777777" w:rsidR="008F3E6C" w:rsidRPr="00C1160E" w:rsidRDefault="008F3E6C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C1160E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การเสนอขายหุ้น</w:t>
            </w:r>
          </w:p>
          <w:p w14:paraId="33D3297E" w14:textId="77777777" w:rsidR="008F3E6C" w:rsidRPr="00C1160E" w:rsidRDefault="008F3E6C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C1160E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สามัญเพิ่มทุน</w:t>
            </w:r>
          </w:p>
        </w:tc>
        <w:tc>
          <w:tcPr>
            <w:tcW w:w="757" w:type="dxa"/>
          </w:tcPr>
          <w:p w14:paraId="48E014A1" w14:textId="77777777" w:rsidR="008F3E6C" w:rsidRPr="00C1160E" w:rsidRDefault="008F3E6C" w:rsidP="002E53F2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57843B54" w14:textId="77777777" w:rsidR="008F3E6C" w:rsidRPr="00C1160E" w:rsidRDefault="008F3E6C" w:rsidP="002E53F2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06E4F35D" w14:textId="77777777" w:rsidR="008F3E6C" w:rsidRPr="00C1160E" w:rsidRDefault="008F3E6C" w:rsidP="002E53F2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C1160E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มูลค่า</w:t>
            </w:r>
          </w:p>
          <w:p w14:paraId="1858F534" w14:textId="77777777" w:rsidR="008F3E6C" w:rsidRPr="00C1160E" w:rsidRDefault="008F3E6C" w:rsidP="002E53F2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C1160E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ที่ตราไว้</w:t>
            </w:r>
          </w:p>
        </w:tc>
        <w:tc>
          <w:tcPr>
            <w:tcW w:w="827" w:type="dxa"/>
          </w:tcPr>
          <w:p w14:paraId="61ACE483" w14:textId="77777777" w:rsidR="008F3E6C" w:rsidRPr="00C1160E" w:rsidRDefault="008F3E6C" w:rsidP="002E53F2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40C75845" w14:textId="77777777" w:rsidR="008F3E6C" w:rsidRPr="00C1160E" w:rsidRDefault="008F3E6C" w:rsidP="002E53F2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3A92315F" w14:textId="77777777" w:rsidR="008F3E6C" w:rsidRPr="00C1160E" w:rsidRDefault="008F3E6C" w:rsidP="002E53F2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C1160E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ราคา</w:t>
            </w:r>
          </w:p>
          <w:p w14:paraId="157CEF58" w14:textId="77777777" w:rsidR="008F3E6C" w:rsidRPr="00C1160E" w:rsidRDefault="008F3E6C" w:rsidP="002E53F2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C1160E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เสนอขาย</w:t>
            </w:r>
          </w:p>
        </w:tc>
        <w:tc>
          <w:tcPr>
            <w:tcW w:w="1269" w:type="dxa"/>
          </w:tcPr>
          <w:p w14:paraId="7E1C1CDF" w14:textId="77777777" w:rsidR="008F3E6C" w:rsidRPr="00C1160E" w:rsidRDefault="008F3E6C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pacing w:val="-6"/>
                <w:sz w:val="30"/>
                <w:szCs w:val="30"/>
                <w:lang w:eastAsia="en-GB"/>
              </w:rPr>
            </w:pPr>
          </w:p>
          <w:p w14:paraId="178C9C16" w14:textId="77777777" w:rsidR="008F3E6C" w:rsidRPr="00C1160E" w:rsidRDefault="008F3E6C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pacing w:val="-6"/>
                <w:sz w:val="30"/>
                <w:szCs w:val="30"/>
                <w:lang w:eastAsia="en-GB"/>
              </w:rPr>
            </w:pPr>
            <w:r w:rsidRPr="00C1160E">
              <w:rPr>
                <w:rFonts w:ascii="Angsana New" w:eastAsia="AngsanaNew" w:hAnsi="Angsana New" w:hint="cs"/>
                <w:spacing w:val="-6"/>
                <w:sz w:val="30"/>
                <w:szCs w:val="30"/>
                <w:cs/>
                <w:lang w:eastAsia="en-GB"/>
              </w:rPr>
              <w:t>จำนวนหุ้น</w:t>
            </w:r>
          </w:p>
          <w:p w14:paraId="084CC240" w14:textId="77777777" w:rsidR="008F3E6C" w:rsidRPr="00C1160E" w:rsidRDefault="008F3E6C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pacing w:val="-6"/>
                <w:sz w:val="30"/>
                <w:szCs w:val="30"/>
                <w:cs/>
                <w:lang w:eastAsia="en-GB"/>
              </w:rPr>
            </w:pPr>
            <w:r w:rsidRPr="00C1160E">
              <w:rPr>
                <w:rFonts w:ascii="Angsana New" w:eastAsia="AngsanaNew" w:hAnsi="Angsana New" w:hint="cs"/>
                <w:spacing w:val="-6"/>
                <w:sz w:val="30"/>
                <w:szCs w:val="30"/>
                <w:cs/>
                <w:lang w:eastAsia="en-GB"/>
              </w:rPr>
              <w:t>สามัญเพิ่มทุน</w:t>
            </w:r>
          </w:p>
          <w:p w14:paraId="03C4C4F4" w14:textId="77777777" w:rsidR="008F3E6C" w:rsidRPr="00C1160E" w:rsidRDefault="008F3E6C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pacing w:val="-6"/>
                <w:sz w:val="30"/>
                <w:szCs w:val="30"/>
                <w:lang w:eastAsia="en-GB"/>
              </w:rPr>
            </w:pPr>
            <w:r w:rsidRPr="00C1160E">
              <w:rPr>
                <w:rFonts w:ascii="Angsana New" w:eastAsia="AngsanaNew" w:hAnsi="Angsana New" w:hint="cs"/>
                <w:spacing w:val="-6"/>
                <w:sz w:val="30"/>
                <w:szCs w:val="30"/>
                <w:cs/>
                <w:lang w:eastAsia="en-GB"/>
              </w:rPr>
              <w:t>ที่เสนอขาย</w:t>
            </w:r>
          </w:p>
        </w:tc>
        <w:tc>
          <w:tcPr>
            <w:tcW w:w="238" w:type="dxa"/>
          </w:tcPr>
          <w:p w14:paraId="2EC484DB" w14:textId="77777777" w:rsidR="008F3E6C" w:rsidRPr="00C1160E" w:rsidRDefault="008F3E6C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19" w:type="dxa"/>
            <w:vAlign w:val="bottom"/>
          </w:tcPr>
          <w:p w14:paraId="09E953D8" w14:textId="77777777" w:rsidR="008F3E6C" w:rsidRPr="00C1160E" w:rsidRDefault="008F3E6C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C1160E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จำนวนหุ้นสามัญ</w:t>
            </w:r>
          </w:p>
          <w:p w14:paraId="249D75EC" w14:textId="20CE7274" w:rsidR="008F3E6C" w:rsidRPr="00C1160E" w:rsidRDefault="008F3E6C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C1160E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เพิ่มทุนออก</w:t>
            </w:r>
            <w:r w:rsidRPr="00C1160E">
              <w:rPr>
                <w:rFonts w:ascii="Angsana New" w:eastAsia="AngsanaNew" w:hAnsi="Angsana New" w:hint="cs"/>
                <w:spacing w:val="-6"/>
                <w:sz w:val="30"/>
                <w:szCs w:val="30"/>
                <w:cs/>
                <w:lang w:eastAsia="en-GB"/>
              </w:rPr>
              <w:t>ให้พนักงาน</w:t>
            </w:r>
            <w:r w:rsidRPr="00C1160E">
              <w:rPr>
                <w:rFonts w:ascii="Angsana New" w:eastAsia="AngsanaNew" w:hAnsi="Angsana New"/>
                <w:spacing w:val="-6"/>
                <w:sz w:val="30"/>
                <w:szCs w:val="30"/>
                <w:cs/>
                <w:lang w:eastAsia="en-GB"/>
              </w:rPr>
              <w:t xml:space="preserve"> </w:t>
            </w:r>
            <w:r w:rsidRPr="00C1160E">
              <w:rPr>
                <w:rFonts w:ascii="Angsana New" w:eastAsia="AngsanaNew" w:hAnsi="Angsana New"/>
                <w:spacing w:val="-6"/>
                <w:sz w:val="30"/>
                <w:szCs w:val="30"/>
                <w:vertAlign w:val="superscript"/>
                <w:lang w:eastAsia="en-GB"/>
              </w:rPr>
              <w:t>(</w:t>
            </w:r>
            <w:r w:rsidR="00BE7416" w:rsidRPr="00C1160E">
              <w:rPr>
                <w:rFonts w:ascii="Angsana New" w:eastAsia="AngsanaNew" w:hAnsi="Angsana New"/>
                <w:spacing w:val="-6"/>
                <w:sz w:val="30"/>
                <w:szCs w:val="30"/>
                <w:vertAlign w:val="superscript"/>
                <w:lang w:eastAsia="en-GB"/>
              </w:rPr>
              <w:t>1</w:t>
            </w:r>
            <w:r w:rsidRPr="00C1160E">
              <w:rPr>
                <w:rFonts w:ascii="Angsana New" w:eastAsia="AngsanaNew" w:hAnsi="Angsana New"/>
                <w:spacing w:val="-6"/>
                <w:sz w:val="30"/>
                <w:szCs w:val="30"/>
                <w:vertAlign w:val="superscript"/>
                <w:lang w:eastAsia="en-GB"/>
              </w:rPr>
              <w:t>)</w:t>
            </w:r>
          </w:p>
        </w:tc>
        <w:tc>
          <w:tcPr>
            <w:tcW w:w="270" w:type="dxa"/>
          </w:tcPr>
          <w:p w14:paraId="47C19EDF" w14:textId="77777777" w:rsidR="008F3E6C" w:rsidRPr="00C1160E" w:rsidRDefault="008F3E6C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610" w:type="dxa"/>
          </w:tcPr>
          <w:p w14:paraId="69F8BD6E" w14:textId="77777777" w:rsidR="008F3E6C" w:rsidRPr="00C1160E" w:rsidRDefault="008F3E6C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pacing w:val="-8"/>
                <w:sz w:val="30"/>
                <w:szCs w:val="30"/>
                <w:lang w:eastAsia="en-GB"/>
              </w:rPr>
            </w:pPr>
            <w:r w:rsidRPr="00C1160E">
              <w:rPr>
                <w:rFonts w:ascii="Angsana New" w:eastAsia="AngsanaNew" w:hAnsi="Angsana New" w:hint="cs"/>
                <w:spacing w:val="-8"/>
                <w:sz w:val="30"/>
                <w:szCs w:val="30"/>
                <w:cs/>
                <w:lang w:eastAsia="en-GB"/>
              </w:rPr>
              <w:t>จำนวนหุ้นสามัญ</w:t>
            </w:r>
          </w:p>
          <w:p w14:paraId="06881ECC" w14:textId="77777777" w:rsidR="008F3E6C" w:rsidRPr="00C1160E" w:rsidRDefault="008F3E6C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pacing w:val="-4"/>
                <w:sz w:val="30"/>
                <w:szCs w:val="30"/>
                <w:lang w:eastAsia="en-GB"/>
              </w:rPr>
            </w:pPr>
            <w:r w:rsidRPr="00C1160E">
              <w:rPr>
                <w:rFonts w:ascii="Angsana New" w:eastAsia="AngsanaNew" w:hAnsi="Angsana New" w:hint="cs"/>
                <w:spacing w:val="-4"/>
                <w:sz w:val="30"/>
                <w:szCs w:val="30"/>
                <w:cs/>
                <w:lang w:eastAsia="en-GB"/>
              </w:rPr>
              <w:t>เพิ่มทุน</w:t>
            </w:r>
            <w:r w:rsidRPr="00C1160E">
              <w:rPr>
                <w:rFonts w:ascii="Angsana New" w:eastAsia="AngsanaNew" w:hAnsi="Angsana New"/>
                <w:spacing w:val="-4"/>
                <w:sz w:val="30"/>
                <w:szCs w:val="30"/>
                <w:lang w:eastAsia="en-GB"/>
              </w:rPr>
              <w:t>(</w:t>
            </w:r>
            <w:r w:rsidRPr="00C1160E">
              <w:rPr>
                <w:rFonts w:ascii="Angsana New" w:eastAsia="AngsanaNew" w:hAnsi="Angsana New" w:hint="cs"/>
                <w:spacing w:val="-4"/>
                <w:sz w:val="30"/>
                <w:szCs w:val="30"/>
                <w:cs/>
                <w:lang w:eastAsia="en-GB"/>
              </w:rPr>
              <w:t>ส่วนที่</w:t>
            </w:r>
          </w:p>
          <w:p w14:paraId="2F1238EC" w14:textId="77777777" w:rsidR="008F3E6C" w:rsidRPr="00C1160E" w:rsidRDefault="008F3E6C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C1160E">
              <w:rPr>
                <w:rFonts w:ascii="Angsana New" w:eastAsia="AngsanaNew" w:hAnsi="Angsana New" w:hint="cs"/>
                <w:spacing w:val="-4"/>
                <w:sz w:val="30"/>
                <w:szCs w:val="30"/>
                <w:cs/>
                <w:lang w:eastAsia="en-GB"/>
              </w:rPr>
              <w:t>ไม่ต้องออก</w:t>
            </w:r>
            <w:r w:rsidRPr="00C1160E">
              <w:rPr>
                <w:rFonts w:ascii="Angsana New" w:eastAsia="AngsanaNew" w:hAnsi="Angsana New"/>
                <w:spacing w:val="-4"/>
                <w:sz w:val="30"/>
                <w:szCs w:val="30"/>
                <w:lang w:eastAsia="en-GB"/>
              </w:rPr>
              <w:t>)/</w:t>
            </w:r>
            <w:r w:rsidRPr="00C1160E">
              <w:rPr>
                <w:rFonts w:ascii="Angsana New" w:eastAsia="AngsanaNew" w:hAnsi="Angsana New" w:hint="cs"/>
                <w:spacing w:val="-10"/>
                <w:sz w:val="30"/>
                <w:szCs w:val="30"/>
                <w:cs/>
                <w:lang w:eastAsia="en-GB"/>
              </w:rPr>
              <w:t>ส่วนที่ต้องออกเพิ่ม</w:t>
            </w:r>
          </w:p>
        </w:tc>
        <w:tc>
          <w:tcPr>
            <w:tcW w:w="271" w:type="dxa"/>
          </w:tcPr>
          <w:p w14:paraId="691E9424" w14:textId="77777777" w:rsidR="008F3E6C" w:rsidRPr="00C1160E" w:rsidRDefault="008F3E6C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810" w:type="dxa"/>
            <w:hideMark/>
          </w:tcPr>
          <w:p w14:paraId="4748FDD7" w14:textId="77777777" w:rsidR="008F3E6C" w:rsidRPr="00C1160E" w:rsidRDefault="008F3E6C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pacing w:val="-8"/>
                <w:sz w:val="30"/>
                <w:szCs w:val="30"/>
                <w:lang w:eastAsia="en-GB"/>
              </w:rPr>
            </w:pPr>
            <w:r w:rsidRPr="00C1160E">
              <w:rPr>
                <w:rFonts w:ascii="Angsana New" w:eastAsia="AngsanaNew" w:hAnsi="Angsana New" w:hint="cs"/>
                <w:spacing w:val="-8"/>
                <w:sz w:val="30"/>
                <w:szCs w:val="30"/>
                <w:cs/>
                <w:lang w:eastAsia="en-GB"/>
              </w:rPr>
              <w:t>คงเหลือหุ้นสามัญ</w:t>
            </w:r>
          </w:p>
          <w:p w14:paraId="563EFC38" w14:textId="77777777" w:rsidR="008F3E6C" w:rsidRPr="00C1160E" w:rsidRDefault="008F3E6C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pacing w:val="-8"/>
                <w:sz w:val="30"/>
                <w:szCs w:val="30"/>
                <w:lang w:eastAsia="en-GB"/>
              </w:rPr>
            </w:pPr>
            <w:r w:rsidRPr="00C1160E">
              <w:rPr>
                <w:rFonts w:ascii="Angsana New" w:eastAsia="AngsanaNew" w:hAnsi="Angsana New" w:hint="cs"/>
                <w:spacing w:val="-8"/>
                <w:sz w:val="30"/>
                <w:szCs w:val="30"/>
                <w:cs/>
                <w:lang w:eastAsia="en-GB"/>
              </w:rPr>
              <w:t>เพิ่มทุนตามเงื่อนไขของ</w:t>
            </w:r>
          </w:p>
          <w:p w14:paraId="495EC563" w14:textId="30E8E1C2" w:rsidR="008F3E6C" w:rsidRPr="00C1160E" w:rsidRDefault="008F3E6C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C1160E">
              <w:rPr>
                <w:rFonts w:ascii="Angsana New" w:eastAsia="AngsanaNew" w:hAnsi="Angsana New" w:hint="cs"/>
                <w:spacing w:val="-8"/>
                <w:sz w:val="30"/>
                <w:szCs w:val="30"/>
                <w:cs/>
                <w:lang w:eastAsia="en-GB"/>
              </w:rPr>
              <w:t>โครงการที่ยังไม่ออก</w:t>
            </w:r>
            <w:r w:rsidRPr="00C1160E">
              <w:rPr>
                <w:rFonts w:ascii="Angsana New" w:eastAsia="AngsanaNew" w:hAnsi="Angsana New"/>
                <w:spacing w:val="-8"/>
                <w:sz w:val="30"/>
                <w:szCs w:val="30"/>
                <w:cs/>
                <w:lang w:eastAsia="en-GB"/>
              </w:rPr>
              <w:t xml:space="preserve"> </w:t>
            </w:r>
            <w:r w:rsidRPr="00C1160E">
              <w:rPr>
                <w:rFonts w:ascii="Angsana New" w:eastAsia="AngsanaNew" w:hAnsi="Angsana New" w:hint="cs"/>
                <w:spacing w:val="-8"/>
                <w:sz w:val="30"/>
                <w:szCs w:val="30"/>
                <w:cs/>
                <w:lang w:eastAsia="en-GB"/>
              </w:rPr>
              <w:t>ณ</w:t>
            </w:r>
            <w:r w:rsidRPr="00C1160E">
              <w:rPr>
                <w:rFonts w:ascii="Angsana New" w:eastAsia="AngsanaNew" w:hAnsi="Angsana New"/>
                <w:spacing w:val="-8"/>
                <w:sz w:val="30"/>
                <w:szCs w:val="30"/>
                <w:cs/>
                <w:lang w:eastAsia="en-GB"/>
              </w:rPr>
              <w:t xml:space="preserve"> </w:t>
            </w:r>
            <w:r w:rsidRPr="00C1160E">
              <w:rPr>
                <w:rFonts w:ascii="Angsana New" w:eastAsia="AngsanaNew" w:hAnsi="Angsana New" w:hint="eastAsia"/>
                <w:spacing w:val="-8"/>
                <w:sz w:val="30"/>
                <w:szCs w:val="30"/>
                <w:cs/>
                <w:lang w:eastAsia="en-GB"/>
              </w:rPr>
              <w:t xml:space="preserve">วันที่ </w:t>
            </w:r>
            <w:r w:rsidR="00BE7416" w:rsidRPr="00C1160E">
              <w:rPr>
                <w:rFonts w:ascii="Angsana New" w:eastAsia="AngsanaNew" w:hAnsi="Angsana New"/>
                <w:spacing w:val="-8"/>
                <w:sz w:val="30"/>
                <w:szCs w:val="30"/>
                <w:lang w:eastAsia="en-GB"/>
              </w:rPr>
              <w:t>31</w:t>
            </w:r>
            <w:r w:rsidR="00152F26" w:rsidRPr="00C1160E">
              <w:rPr>
                <w:rFonts w:ascii="Angsana New" w:eastAsia="AngsanaNew" w:hAnsi="Angsana New"/>
                <w:spacing w:val="-8"/>
                <w:sz w:val="30"/>
                <w:szCs w:val="30"/>
                <w:lang w:eastAsia="en-GB"/>
              </w:rPr>
              <w:t xml:space="preserve"> </w:t>
            </w:r>
            <w:r w:rsidR="00152F26" w:rsidRPr="00C1160E">
              <w:rPr>
                <w:rFonts w:ascii="Angsana New" w:eastAsia="AngsanaNew" w:hAnsi="Angsana New" w:hint="cs"/>
                <w:spacing w:val="-8"/>
                <w:sz w:val="30"/>
                <w:szCs w:val="30"/>
                <w:cs/>
                <w:lang w:eastAsia="en-GB"/>
              </w:rPr>
              <w:t xml:space="preserve">มีนาคม </w:t>
            </w:r>
            <w:r w:rsidR="00BE7416" w:rsidRPr="00C1160E">
              <w:rPr>
                <w:rFonts w:ascii="Angsana New" w:eastAsia="AngsanaNew" w:hAnsi="Angsana New"/>
                <w:spacing w:val="-8"/>
                <w:sz w:val="30"/>
                <w:szCs w:val="30"/>
                <w:lang w:eastAsia="en-GB"/>
              </w:rPr>
              <w:t>2569</w:t>
            </w:r>
          </w:p>
        </w:tc>
      </w:tr>
      <w:tr w:rsidR="008F3E6C" w:rsidRPr="00C1160E" w14:paraId="27F8EC82" w14:textId="77777777">
        <w:trPr>
          <w:trHeight w:val="218"/>
        </w:trPr>
        <w:tc>
          <w:tcPr>
            <w:tcW w:w="2430" w:type="dxa"/>
          </w:tcPr>
          <w:p w14:paraId="1EFC85C7" w14:textId="77777777" w:rsidR="008F3E6C" w:rsidRPr="00C1160E" w:rsidRDefault="008F3E6C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84" w:type="dxa"/>
            <w:gridSpan w:val="2"/>
            <w:hideMark/>
          </w:tcPr>
          <w:p w14:paraId="58A4D98A" w14:textId="77777777" w:rsidR="008F3E6C" w:rsidRPr="00C1160E" w:rsidRDefault="008F3E6C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</w:pPr>
            <w:r w:rsidRPr="00C1160E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C1160E">
              <w:rPr>
                <w:rFonts w:ascii="Angsana New" w:eastAsia="AngsanaNew" w:hAnsi="Angsana New" w:hint="cs"/>
                <w:i/>
                <w:iCs/>
                <w:sz w:val="30"/>
                <w:szCs w:val="30"/>
                <w:cs/>
                <w:lang w:eastAsia="en-GB"/>
              </w:rPr>
              <w:t>บาท</w:t>
            </w:r>
            <w:r w:rsidRPr="00C1160E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/</w:t>
            </w:r>
            <w:r w:rsidRPr="00C1160E">
              <w:rPr>
                <w:rFonts w:ascii="Angsana New" w:eastAsia="AngsanaNew" w:hAnsi="Angsana New" w:hint="cs"/>
                <w:i/>
                <w:iCs/>
                <w:sz w:val="30"/>
                <w:szCs w:val="30"/>
                <w:cs/>
                <w:lang w:eastAsia="en-GB"/>
              </w:rPr>
              <w:t>หุ้น</w:t>
            </w:r>
            <w:r w:rsidRPr="00C1160E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6787" w:type="dxa"/>
            <w:gridSpan w:val="7"/>
          </w:tcPr>
          <w:p w14:paraId="473A7074" w14:textId="77777777" w:rsidR="008F3E6C" w:rsidRPr="00C1160E" w:rsidRDefault="008F3E6C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</w:pPr>
            <w:r w:rsidRPr="00C1160E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C1160E">
              <w:rPr>
                <w:rFonts w:ascii="Angsana New" w:eastAsia="AngsanaNew" w:hAnsi="Angsana New" w:hint="cs"/>
                <w:i/>
                <w:iCs/>
                <w:sz w:val="30"/>
                <w:szCs w:val="30"/>
                <w:cs/>
                <w:lang w:eastAsia="en-GB"/>
              </w:rPr>
              <w:t>พันหุ้น</w:t>
            </w:r>
            <w:r w:rsidRPr="00C1160E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475278" w:rsidRPr="00C1160E" w14:paraId="17F245EE" w14:textId="77777777" w:rsidTr="00BC7CD9">
        <w:trPr>
          <w:trHeight w:val="207"/>
        </w:trPr>
        <w:tc>
          <w:tcPr>
            <w:tcW w:w="2430" w:type="dxa"/>
            <w:hideMark/>
          </w:tcPr>
          <w:p w14:paraId="1395ECF4" w14:textId="40714960" w:rsidR="00475278" w:rsidRPr="00C1160E" w:rsidRDefault="00475278" w:rsidP="00475278">
            <w:pPr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 xml:space="preserve">AWC Shares Plan Tranche 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57" w:type="dxa"/>
          </w:tcPr>
          <w:p w14:paraId="79B0092E" w14:textId="2F3FD883" w:rsidR="00475278" w:rsidRPr="00C1160E" w:rsidRDefault="00BE7416" w:rsidP="00475278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</w:t>
            </w:r>
            <w:r w:rsidR="00475278"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.</w:t>
            </w:r>
            <w:r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00</w:t>
            </w:r>
          </w:p>
        </w:tc>
        <w:tc>
          <w:tcPr>
            <w:tcW w:w="827" w:type="dxa"/>
          </w:tcPr>
          <w:p w14:paraId="715D20EB" w14:textId="1F45A593" w:rsidR="00475278" w:rsidRPr="00C1160E" w:rsidRDefault="00BE7416" w:rsidP="00475278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4</w:t>
            </w:r>
            <w:r w:rsidR="00475278"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.</w:t>
            </w:r>
            <w:r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50</w:t>
            </w:r>
          </w:p>
        </w:tc>
        <w:tc>
          <w:tcPr>
            <w:tcW w:w="1269" w:type="dxa"/>
          </w:tcPr>
          <w:p w14:paraId="1CC4D747" w14:textId="7A7BF79E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23" w:lineRule="auto"/>
              <w:ind w:right="-96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</w:t>
            </w:r>
            <w:r w:rsidR="00BE7416"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2</w:t>
            </w:r>
            <w:r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,</w:t>
            </w:r>
            <w:r w:rsidR="00BE7416"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685</w:t>
            </w:r>
            <w:r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238" w:type="dxa"/>
          </w:tcPr>
          <w:p w14:paraId="468374AB" w14:textId="77777777" w:rsidR="00475278" w:rsidRPr="00C1160E" w:rsidRDefault="00475278" w:rsidP="00475278">
            <w:pPr>
              <w:tabs>
                <w:tab w:val="clear" w:pos="227"/>
                <w:tab w:val="decimal" w:pos="399"/>
                <w:tab w:val="decimal" w:pos="114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19" w:type="dxa"/>
          </w:tcPr>
          <w:p w14:paraId="3C1F8E9A" w14:textId="16C18384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40"/>
                <w:tab w:val="decimal" w:pos="399"/>
                <w:tab w:val="left" w:pos="430"/>
              </w:tabs>
              <w:autoSpaceDE w:val="0"/>
              <w:autoSpaceDN w:val="0"/>
              <w:adjustRightInd w:val="0"/>
              <w:spacing w:line="240" w:lineRule="auto"/>
              <w:ind w:right="60" w:firstLine="70"/>
              <w:jc w:val="right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(</w:t>
            </w:r>
            <w:r w:rsidR="00BE7416"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2</w:t>
            </w:r>
            <w:r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,</w:t>
            </w:r>
            <w:r w:rsidR="00BE7416"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054</w:t>
            </w:r>
            <w:r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</w:tcPr>
          <w:p w14:paraId="21AE728E" w14:textId="77777777" w:rsidR="00475278" w:rsidRPr="00C1160E" w:rsidRDefault="00475278" w:rsidP="00475278">
            <w:pPr>
              <w:tabs>
                <w:tab w:val="clear" w:pos="22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10" w:type="dxa"/>
          </w:tcPr>
          <w:p w14:paraId="3C6D6570" w14:textId="3A04E152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(</w:t>
            </w:r>
            <w:r w:rsidR="00BE7416"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631</w:t>
            </w:r>
            <w:r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1" w:type="dxa"/>
          </w:tcPr>
          <w:p w14:paraId="4BD947D6" w14:textId="77777777" w:rsidR="00475278" w:rsidRPr="00C1160E" w:rsidRDefault="00475278" w:rsidP="00475278">
            <w:pPr>
              <w:tabs>
                <w:tab w:val="clear" w:pos="227"/>
                <w:tab w:val="clear" w:pos="1644"/>
                <w:tab w:val="decimal" w:pos="399"/>
                <w:tab w:val="left" w:pos="1465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ind w:firstLine="160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10" w:type="dxa"/>
          </w:tcPr>
          <w:p w14:paraId="69A5C7E3" w14:textId="76939A8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23" w:lineRule="auto"/>
              <w:ind w:right="-96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-</w:t>
            </w:r>
          </w:p>
        </w:tc>
      </w:tr>
      <w:tr w:rsidR="00475278" w:rsidRPr="00C1160E" w14:paraId="2AD18CD2" w14:textId="77777777" w:rsidTr="00BC7CD9">
        <w:tc>
          <w:tcPr>
            <w:tcW w:w="2430" w:type="dxa"/>
          </w:tcPr>
          <w:p w14:paraId="4471759B" w14:textId="3B64E9A9" w:rsidR="00475278" w:rsidRPr="00C1160E" w:rsidRDefault="00475278" w:rsidP="00475278">
            <w:pPr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 xml:space="preserve">AWC Shares Plan Tranche 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57" w:type="dxa"/>
          </w:tcPr>
          <w:p w14:paraId="4FB99359" w14:textId="423E5BA9" w:rsidR="00475278" w:rsidRPr="00C1160E" w:rsidRDefault="00BE7416" w:rsidP="00475278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</w:t>
            </w:r>
            <w:r w:rsidR="00475278"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.</w:t>
            </w:r>
            <w:r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00</w:t>
            </w:r>
          </w:p>
        </w:tc>
        <w:tc>
          <w:tcPr>
            <w:tcW w:w="827" w:type="dxa"/>
          </w:tcPr>
          <w:p w14:paraId="1D56A795" w14:textId="61BF6EBB" w:rsidR="00475278" w:rsidRPr="00C1160E" w:rsidRDefault="00BE7416" w:rsidP="00475278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4</w:t>
            </w:r>
            <w:r w:rsidR="00475278"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.</w:t>
            </w:r>
            <w:r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69</w:t>
            </w:r>
          </w:p>
        </w:tc>
        <w:tc>
          <w:tcPr>
            <w:tcW w:w="1269" w:type="dxa"/>
          </w:tcPr>
          <w:p w14:paraId="2067C856" w14:textId="480B2246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23" w:lineRule="auto"/>
              <w:ind w:right="-96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</w:t>
            </w:r>
            <w:r w:rsidR="00BE7416"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2</w:t>
            </w:r>
            <w:r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,</w:t>
            </w:r>
            <w:r w:rsidR="00BE7416"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989</w:t>
            </w:r>
            <w:r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238" w:type="dxa"/>
          </w:tcPr>
          <w:p w14:paraId="487D507A" w14:textId="77777777" w:rsidR="00475278" w:rsidRPr="00C1160E" w:rsidRDefault="00475278" w:rsidP="00475278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19" w:type="dxa"/>
          </w:tcPr>
          <w:p w14:paraId="0A852BDE" w14:textId="3AF9F545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40"/>
                <w:tab w:val="decimal" w:pos="399"/>
                <w:tab w:val="left" w:pos="430"/>
              </w:tabs>
              <w:autoSpaceDE w:val="0"/>
              <w:autoSpaceDN w:val="0"/>
              <w:adjustRightInd w:val="0"/>
              <w:spacing w:line="240" w:lineRule="auto"/>
              <w:ind w:right="60" w:firstLine="70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(</w:t>
            </w:r>
            <w:r w:rsidR="00BE7416"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2</w:t>
            </w:r>
            <w:r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,</w:t>
            </w:r>
            <w:r w:rsidR="00BE7416"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426</w:t>
            </w:r>
            <w:r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</w:tcPr>
          <w:p w14:paraId="31F0AB6E" w14:textId="77777777" w:rsidR="00475278" w:rsidRPr="00C1160E" w:rsidRDefault="00475278" w:rsidP="00475278">
            <w:pPr>
              <w:tabs>
                <w:tab w:val="clear" w:pos="22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  <w:tab w:val="decimal" w:pos="114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10" w:type="dxa"/>
          </w:tcPr>
          <w:p w14:paraId="78ED753F" w14:textId="070C60E3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(</w:t>
            </w:r>
            <w:r w:rsidR="00BE7416"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563</w:t>
            </w:r>
            <w:r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1" w:type="dxa"/>
          </w:tcPr>
          <w:p w14:paraId="48B7ED5E" w14:textId="77777777" w:rsidR="00475278" w:rsidRPr="00C1160E" w:rsidRDefault="00475278" w:rsidP="00475278">
            <w:pPr>
              <w:tabs>
                <w:tab w:val="clear" w:pos="227"/>
                <w:tab w:val="clear" w:pos="1644"/>
                <w:tab w:val="decimal" w:pos="399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ind w:firstLine="160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10" w:type="dxa"/>
          </w:tcPr>
          <w:p w14:paraId="531A162D" w14:textId="0059644A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23" w:lineRule="auto"/>
              <w:ind w:right="-96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-</w:t>
            </w:r>
          </w:p>
        </w:tc>
      </w:tr>
      <w:tr w:rsidR="00475278" w:rsidRPr="00C1160E" w14:paraId="59B823A1" w14:textId="77777777" w:rsidTr="00BC7CD9">
        <w:tc>
          <w:tcPr>
            <w:tcW w:w="2430" w:type="dxa"/>
          </w:tcPr>
          <w:p w14:paraId="44143146" w14:textId="6280C623" w:rsidR="00475278" w:rsidRPr="00C1160E" w:rsidRDefault="00475278" w:rsidP="00475278">
            <w:pPr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 xml:space="preserve">AWC Shares Plan Tranche 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57" w:type="dxa"/>
          </w:tcPr>
          <w:p w14:paraId="55B3343A" w14:textId="145934E0" w:rsidR="00475278" w:rsidRPr="00C1160E" w:rsidRDefault="00BE7416" w:rsidP="00475278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</w:t>
            </w:r>
            <w:r w:rsidR="00475278"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.</w:t>
            </w:r>
            <w:r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00</w:t>
            </w:r>
          </w:p>
        </w:tc>
        <w:tc>
          <w:tcPr>
            <w:tcW w:w="827" w:type="dxa"/>
          </w:tcPr>
          <w:p w14:paraId="56E78131" w14:textId="37777860" w:rsidR="00475278" w:rsidRPr="00C1160E" w:rsidRDefault="00BE7416" w:rsidP="00475278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6</w:t>
            </w:r>
            <w:r w:rsidR="00475278"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.</w:t>
            </w:r>
            <w:r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04</w:t>
            </w:r>
          </w:p>
        </w:tc>
        <w:tc>
          <w:tcPr>
            <w:tcW w:w="1269" w:type="dxa"/>
          </w:tcPr>
          <w:p w14:paraId="0A5412C4" w14:textId="11956742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23" w:lineRule="auto"/>
              <w:ind w:right="-96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</w:t>
            </w:r>
            <w:r w:rsidR="00BE7416"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3</w:t>
            </w:r>
            <w:r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,</w:t>
            </w:r>
            <w:r w:rsidR="00BE7416"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579</w:t>
            </w:r>
            <w:r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238" w:type="dxa"/>
          </w:tcPr>
          <w:p w14:paraId="56609423" w14:textId="77777777" w:rsidR="00475278" w:rsidRPr="00C1160E" w:rsidRDefault="00475278" w:rsidP="00475278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19" w:type="dxa"/>
          </w:tcPr>
          <w:p w14:paraId="521FDFA0" w14:textId="29CC4264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40"/>
                <w:tab w:val="decimal" w:pos="399"/>
                <w:tab w:val="left" w:pos="430"/>
              </w:tabs>
              <w:autoSpaceDE w:val="0"/>
              <w:autoSpaceDN w:val="0"/>
              <w:adjustRightInd w:val="0"/>
              <w:spacing w:line="240" w:lineRule="auto"/>
              <w:ind w:right="60" w:firstLine="70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   (</w:t>
            </w:r>
            <w:r w:rsidR="00BE7416"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3</w:t>
            </w:r>
            <w:r w:rsidR="00CA59FF"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,</w:t>
            </w:r>
            <w:r w:rsidR="00BE7416"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176</w:t>
            </w:r>
            <w:r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</w:tcPr>
          <w:p w14:paraId="2BD2DFF5" w14:textId="77777777" w:rsidR="00475278" w:rsidRPr="00C1160E" w:rsidRDefault="00475278" w:rsidP="00475278">
            <w:pPr>
              <w:tabs>
                <w:tab w:val="clear" w:pos="22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  <w:tab w:val="decimal" w:pos="114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10" w:type="dxa"/>
          </w:tcPr>
          <w:p w14:paraId="53E683E2" w14:textId="025A46AA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(</w:t>
            </w:r>
            <w:r w:rsidR="00BE7416"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403</w:t>
            </w:r>
            <w:r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1" w:type="dxa"/>
          </w:tcPr>
          <w:p w14:paraId="4D5E52B0" w14:textId="77777777" w:rsidR="00475278" w:rsidRPr="00C1160E" w:rsidRDefault="00475278" w:rsidP="00475278">
            <w:pPr>
              <w:tabs>
                <w:tab w:val="clear" w:pos="227"/>
                <w:tab w:val="clear" w:pos="1644"/>
                <w:tab w:val="decimal" w:pos="399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ind w:firstLine="160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10" w:type="dxa"/>
          </w:tcPr>
          <w:p w14:paraId="3696FEC2" w14:textId="053B476D" w:rsidR="00475278" w:rsidRPr="00C1160E" w:rsidRDefault="00D61DCC" w:rsidP="00D6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23" w:lineRule="auto"/>
              <w:ind w:right="-96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-</w:t>
            </w:r>
          </w:p>
        </w:tc>
      </w:tr>
      <w:tr w:rsidR="00475278" w:rsidRPr="00C1160E" w14:paraId="592C4FAF" w14:textId="77777777" w:rsidTr="00BC7CD9">
        <w:tc>
          <w:tcPr>
            <w:tcW w:w="2430" w:type="dxa"/>
          </w:tcPr>
          <w:p w14:paraId="083BB873" w14:textId="5A6DA744" w:rsidR="00475278" w:rsidRPr="00C1160E" w:rsidRDefault="00475278" w:rsidP="00475278">
            <w:pPr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 xml:space="preserve">AWC Shares Plan Tranche 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57" w:type="dxa"/>
          </w:tcPr>
          <w:p w14:paraId="761FC8E6" w14:textId="5C666D0E" w:rsidR="00475278" w:rsidRPr="00C1160E" w:rsidRDefault="00BE7416" w:rsidP="00475278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</w:t>
            </w:r>
            <w:r w:rsidR="00475278"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.</w:t>
            </w:r>
            <w:r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00</w:t>
            </w:r>
          </w:p>
        </w:tc>
        <w:tc>
          <w:tcPr>
            <w:tcW w:w="827" w:type="dxa"/>
          </w:tcPr>
          <w:p w14:paraId="3C6B1771" w14:textId="5322A920" w:rsidR="00475278" w:rsidRPr="00C1160E" w:rsidRDefault="00BE7416" w:rsidP="00475278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3</w:t>
            </w:r>
            <w:r w:rsidR="00475278"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.</w:t>
            </w:r>
            <w:r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86</w:t>
            </w:r>
          </w:p>
        </w:tc>
        <w:tc>
          <w:tcPr>
            <w:tcW w:w="1269" w:type="dxa"/>
          </w:tcPr>
          <w:p w14:paraId="736F1580" w14:textId="71027F51" w:rsidR="00475278" w:rsidRPr="00C1160E" w:rsidRDefault="00BE7416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23" w:lineRule="auto"/>
              <w:ind w:right="-96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16</w:t>
            </w:r>
            <w:r w:rsidR="00475278"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,</w:t>
            </w:r>
            <w:r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374</w:t>
            </w:r>
          </w:p>
        </w:tc>
        <w:tc>
          <w:tcPr>
            <w:tcW w:w="238" w:type="dxa"/>
          </w:tcPr>
          <w:p w14:paraId="0798CC56" w14:textId="77777777" w:rsidR="00475278" w:rsidRPr="00C1160E" w:rsidRDefault="00475278" w:rsidP="00475278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19" w:type="dxa"/>
          </w:tcPr>
          <w:p w14:paraId="0BE3A409" w14:textId="40DC7066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40"/>
                <w:tab w:val="decimal" w:pos="399"/>
                <w:tab w:val="left" w:pos="430"/>
              </w:tabs>
              <w:autoSpaceDE w:val="0"/>
              <w:autoSpaceDN w:val="0"/>
              <w:adjustRightInd w:val="0"/>
              <w:spacing w:line="240" w:lineRule="auto"/>
              <w:ind w:right="60" w:firstLine="70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(</w:t>
            </w:r>
            <w:r w:rsidR="00BE7416"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11</w:t>
            </w:r>
            <w:r w:rsidR="00CA59FF"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,</w:t>
            </w:r>
            <w:r w:rsidR="00BE7416"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915</w:t>
            </w:r>
            <w:r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</w:tcPr>
          <w:p w14:paraId="3718A7DD" w14:textId="77777777" w:rsidR="00475278" w:rsidRPr="00C1160E" w:rsidRDefault="00475278" w:rsidP="00475278">
            <w:pPr>
              <w:tabs>
                <w:tab w:val="clear" w:pos="22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  <w:tab w:val="decimal" w:pos="114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10" w:type="dxa"/>
          </w:tcPr>
          <w:p w14:paraId="47ECA4C6" w14:textId="01635B88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(</w:t>
            </w:r>
            <w:r w:rsidR="00BE7416"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</w:t>
            </w:r>
            <w:r w:rsidR="005E1211"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,</w:t>
            </w:r>
            <w:r w:rsidR="00BE7416"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018</w:t>
            </w:r>
            <w:r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1" w:type="dxa"/>
          </w:tcPr>
          <w:p w14:paraId="5C7A1173" w14:textId="77777777" w:rsidR="00475278" w:rsidRPr="00C1160E" w:rsidRDefault="00475278" w:rsidP="00475278">
            <w:pPr>
              <w:tabs>
                <w:tab w:val="clear" w:pos="227"/>
                <w:tab w:val="clear" w:pos="1644"/>
                <w:tab w:val="decimal" w:pos="399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ind w:firstLine="160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10" w:type="dxa"/>
          </w:tcPr>
          <w:p w14:paraId="51FC5A98" w14:textId="7455BAD5" w:rsidR="00475278" w:rsidRPr="00C1160E" w:rsidRDefault="00BE7416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23" w:lineRule="auto"/>
              <w:ind w:right="-96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3</w:t>
            </w:r>
            <w:r w:rsidR="00713B0D"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,</w:t>
            </w:r>
            <w:r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441</w:t>
            </w:r>
          </w:p>
        </w:tc>
      </w:tr>
      <w:tr w:rsidR="00475278" w:rsidRPr="00C1160E" w14:paraId="13031231" w14:textId="77777777" w:rsidTr="00BC7CD9">
        <w:tc>
          <w:tcPr>
            <w:tcW w:w="2430" w:type="dxa"/>
          </w:tcPr>
          <w:p w14:paraId="13F9DDF2" w14:textId="443A58F6" w:rsidR="00475278" w:rsidRPr="00C1160E" w:rsidRDefault="00475278" w:rsidP="00475278">
            <w:pPr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 xml:space="preserve">AWC Shares Plan Tranche </w:t>
            </w:r>
            <w:r w:rsidR="00BE7416" w:rsidRPr="00C1160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57" w:type="dxa"/>
          </w:tcPr>
          <w:p w14:paraId="73C43992" w14:textId="59E0330D" w:rsidR="00475278" w:rsidRPr="00C1160E" w:rsidRDefault="00BE7416" w:rsidP="00475278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</w:t>
            </w:r>
            <w:r w:rsidR="00475278"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.</w:t>
            </w:r>
            <w:r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00</w:t>
            </w:r>
          </w:p>
        </w:tc>
        <w:tc>
          <w:tcPr>
            <w:tcW w:w="827" w:type="dxa"/>
          </w:tcPr>
          <w:p w14:paraId="49E179C5" w14:textId="13A4DA35" w:rsidR="00475278" w:rsidRPr="00C1160E" w:rsidRDefault="00BE7416" w:rsidP="00475278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3</w:t>
            </w:r>
            <w:r w:rsidR="00475278"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.</w:t>
            </w:r>
            <w:r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21</w:t>
            </w: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6A094B69" w14:textId="0211C196" w:rsidR="00475278" w:rsidRPr="00C1160E" w:rsidRDefault="00BE7416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23" w:lineRule="auto"/>
              <w:ind w:right="-96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17</w:t>
            </w:r>
            <w:r w:rsidR="00475278"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,</w:t>
            </w:r>
            <w:r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045</w:t>
            </w:r>
          </w:p>
        </w:tc>
        <w:tc>
          <w:tcPr>
            <w:tcW w:w="238" w:type="dxa"/>
          </w:tcPr>
          <w:p w14:paraId="019EFAFA" w14:textId="77777777" w:rsidR="00475278" w:rsidRPr="00C1160E" w:rsidRDefault="00475278" w:rsidP="00475278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4B0EF7A6" w14:textId="5E00A3CF" w:rsidR="00475278" w:rsidRPr="00C1160E" w:rsidRDefault="00FA6CAD" w:rsidP="00D61DCC">
            <w:pPr>
              <w:tabs>
                <w:tab w:val="clear" w:pos="227"/>
                <w:tab w:val="clear" w:pos="680"/>
                <w:tab w:val="clear" w:pos="907"/>
                <w:tab w:val="left" w:pos="0"/>
                <w:tab w:val="left" w:pos="344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ind w:right="60" w:firstLine="70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(</w:t>
            </w:r>
            <w:r w:rsidR="00BE7416"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6</w:t>
            </w:r>
            <w:r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,</w:t>
            </w:r>
            <w:r w:rsidR="00BE7416"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974</w:t>
            </w:r>
            <w:r w:rsidR="00D61DCC"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</w:tcPr>
          <w:p w14:paraId="183F894E" w14:textId="77777777" w:rsidR="00475278" w:rsidRPr="00C1160E" w:rsidRDefault="00475278" w:rsidP="00475278">
            <w:pPr>
              <w:tabs>
                <w:tab w:val="clear" w:pos="22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  <w:tab w:val="decimal" w:pos="114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</w:tcPr>
          <w:p w14:paraId="588326CA" w14:textId="63A13044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 </w:t>
            </w:r>
            <w:r w:rsidR="005E1211"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(</w:t>
            </w:r>
            <w:r w:rsidR="00BE7416"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933</w:t>
            </w:r>
            <w:r w:rsidR="005E1211"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1" w:type="dxa"/>
          </w:tcPr>
          <w:p w14:paraId="3A73E8BA" w14:textId="77777777" w:rsidR="00475278" w:rsidRPr="00C1160E" w:rsidRDefault="00475278" w:rsidP="00475278">
            <w:pPr>
              <w:tabs>
                <w:tab w:val="clear" w:pos="227"/>
                <w:tab w:val="clear" w:pos="1644"/>
                <w:tab w:val="decimal" w:pos="399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ind w:firstLine="160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10" w:type="dxa"/>
            <w:tcBorders>
              <w:bottom w:val="single" w:sz="4" w:space="0" w:color="auto"/>
            </w:tcBorders>
          </w:tcPr>
          <w:p w14:paraId="0BB3FD24" w14:textId="692BAA75" w:rsidR="00475278" w:rsidRPr="00C1160E" w:rsidRDefault="00BE7416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23" w:lineRule="auto"/>
              <w:ind w:right="-96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9</w:t>
            </w:r>
            <w:r w:rsidR="00713B0D"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,</w:t>
            </w:r>
            <w:r w:rsidRPr="00C1160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138</w:t>
            </w:r>
          </w:p>
        </w:tc>
      </w:tr>
      <w:tr w:rsidR="00475278" w:rsidRPr="00C1160E" w14:paraId="6DB874E2" w14:textId="77777777" w:rsidTr="00BC7CD9">
        <w:tc>
          <w:tcPr>
            <w:tcW w:w="2430" w:type="dxa"/>
          </w:tcPr>
          <w:p w14:paraId="77DD998B" w14:textId="77777777" w:rsidR="00475278" w:rsidRPr="00C1160E" w:rsidRDefault="00475278" w:rsidP="00475278">
            <w:pPr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160E">
              <w:rPr>
                <w:rFonts w:ascii="Angsana New" w:eastAsia="AngsanaNew" w:hAnsi="Angsan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757" w:type="dxa"/>
          </w:tcPr>
          <w:p w14:paraId="0B586F19" w14:textId="77777777" w:rsidR="00475278" w:rsidRPr="00C1160E" w:rsidRDefault="00475278" w:rsidP="00475278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827" w:type="dxa"/>
          </w:tcPr>
          <w:p w14:paraId="5AAAC076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63A6596A" w14:textId="74B62C74" w:rsidR="00475278" w:rsidRPr="00C1160E" w:rsidRDefault="00BE7416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23" w:lineRule="auto"/>
              <w:ind w:right="-96"/>
              <w:rPr>
                <w:rFonts w:ascii="Angsana New" w:eastAsia="Angsana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C1160E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42</w:t>
            </w:r>
            <w:r w:rsidR="00475278" w:rsidRPr="00C1160E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C1160E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672</w:t>
            </w:r>
          </w:p>
        </w:tc>
        <w:tc>
          <w:tcPr>
            <w:tcW w:w="238" w:type="dxa"/>
          </w:tcPr>
          <w:p w14:paraId="7FC11C95" w14:textId="77777777" w:rsidR="00475278" w:rsidRPr="00C1160E" w:rsidRDefault="00475278" w:rsidP="00475278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ind w:firstLine="334"/>
              <w:jc w:val="center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</w:tcPr>
          <w:p w14:paraId="2E72819B" w14:textId="73E30445" w:rsidR="00475278" w:rsidRPr="00C1160E" w:rsidRDefault="00475278" w:rsidP="00475278">
            <w:pPr>
              <w:tabs>
                <w:tab w:val="clear" w:pos="227"/>
                <w:tab w:val="clear" w:pos="680"/>
                <w:tab w:val="clear" w:pos="907"/>
                <w:tab w:val="left" w:pos="0"/>
                <w:tab w:val="left" w:pos="340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ind w:right="60" w:firstLine="70"/>
              <w:jc w:val="right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  <w:r w:rsidRPr="00C1160E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(</w:t>
            </w:r>
            <w:r w:rsidR="00BE7416" w:rsidRPr="00C1160E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26</w:t>
            </w:r>
            <w:r w:rsidR="00D61DCC" w:rsidRPr="00C1160E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="00BE7416" w:rsidRPr="00C1160E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545</w:t>
            </w:r>
            <w:r w:rsidRPr="00C1160E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</w:tcPr>
          <w:p w14:paraId="79E2EC59" w14:textId="77777777" w:rsidR="00475278" w:rsidRPr="00C1160E" w:rsidRDefault="00475278" w:rsidP="00475278">
            <w:pPr>
              <w:tabs>
                <w:tab w:val="clear" w:pos="22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  <w:tab w:val="decimal" w:pos="743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610" w:type="dxa"/>
            <w:tcBorders>
              <w:top w:val="single" w:sz="4" w:space="0" w:color="auto"/>
              <w:bottom w:val="double" w:sz="4" w:space="0" w:color="auto"/>
            </w:tcBorders>
          </w:tcPr>
          <w:p w14:paraId="119218C2" w14:textId="7394D343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  <w:r w:rsidRPr="00C1160E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(</w:t>
            </w:r>
            <w:r w:rsidR="00BE7416" w:rsidRPr="00C1160E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3</w:t>
            </w:r>
            <w:r w:rsidR="005E1211" w:rsidRPr="00C1160E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="00BE7416" w:rsidRPr="00C1160E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548</w:t>
            </w:r>
            <w:r w:rsidRPr="00C1160E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1" w:type="dxa"/>
          </w:tcPr>
          <w:p w14:paraId="2CCC78DC" w14:textId="77777777" w:rsidR="00475278" w:rsidRPr="00C1160E" w:rsidRDefault="00475278" w:rsidP="00475278">
            <w:pPr>
              <w:tabs>
                <w:tab w:val="clear" w:pos="227"/>
                <w:tab w:val="clear" w:pos="1644"/>
                <w:tab w:val="decimal" w:pos="399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10" w:type="dxa"/>
            <w:tcBorders>
              <w:top w:val="single" w:sz="4" w:space="0" w:color="auto"/>
              <w:bottom w:val="double" w:sz="4" w:space="0" w:color="auto"/>
            </w:tcBorders>
          </w:tcPr>
          <w:p w14:paraId="3B45541B" w14:textId="20EF6DCF" w:rsidR="00475278" w:rsidRPr="00C1160E" w:rsidRDefault="00BE7416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23" w:lineRule="auto"/>
              <w:ind w:right="-96"/>
              <w:rPr>
                <w:rFonts w:ascii="Angsana New" w:eastAsia="Angsana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C1160E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12</w:t>
            </w:r>
            <w:r w:rsidR="00713B0D" w:rsidRPr="00C1160E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C1160E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579</w:t>
            </w:r>
          </w:p>
        </w:tc>
      </w:tr>
    </w:tbl>
    <w:p w14:paraId="271FCE37" w14:textId="77777777" w:rsidR="00CB2113" w:rsidRPr="00C1160E" w:rsidRDefault="008F3E6C" w:rsidP="002E53F2">
      <w:pPr>
        <w:tabs>
          <w:tab w:val="clear" w:pos="227"/>
          <w:tab w:val="clear" w:pos="454"/>
          <w:tab w:val="clear" w:pos="680"/>
          <w:tab w:val="left" w:pos="540"/>
        </w:tabs>
        <w:autoSpaceDE w:val="0"/>
        <w:autoSpaceDN w:val="0"/>
        <w:adjustRightInd w:val="0"/>
        <w:spacing w:line="240" w:lineRule="auto"/>
        <w:rPr>
          <w:rFonts w:ascii="Angsana New" w:eastAsia="AngsanaNew" w:hAnsi="Angsana New"/>
          <w:sz w:val="22"/>
          <w:szCs w:val="22"/>
          <w:vertAlign w:val="superscript"/>
          <w:lang w:eastAsia="en-GB"/>
        </w:rPr>
      </w:pPr>
      <w:r w:rsidRPr="00C1160E">
        <w:rPr>
          <w:rFonts w:ascii="Angsana New" w:eastAsia="AngsanaNew" w:hAnsi="Angsana New"/>
          <w:sz w:val="30"/>
          <w:szCs w:val="30"/>
          <w:vertAlign w:val="superscript"/>
          <w:lang w:eastAsia="en-GB"/>
        </w:rPr>
        <w:tab/>
      </w:r>
    </w:p>
    <w:p w14:paraId="4FBB19CF" w14:textId="29F54DEC" w:rsidR="008F3E6C" w:rsidRPr="00C1160E" w:rsidRDefault="008F3E6C" w:rsidP="002E53F2">
      <w:pPr>
        <w:tabs>
          <w:tab w:val="clear" w:pos="227"/>
          <w:tab w:val="clear" w:pos="454"/>
          <w:tab w:val="clear" w:pos="680"/>
          <w:tab w:val="left" w:pos="540"/>
        </w:tabs>
        <w:autoSpaceDE w:val="0"/>
        <w:autoSpaceDN w:val="0"/>
        <w:adjustRightInd w:val="0"/>
        <w:spacing w:line="240" w:lineRule="auto"/>
        <w:rPr>
          <w:rFonts w:ascii="Angsana New" w:eastAsia="AngsanaNew" w:hAnsi="Angsana New"/>
          <w:sz w:val="28"/>
          <w:szCs w:val="28"/>
          <w:lang w:eastAsia="en-GB"/>
        </w:rPr>
      </w:pPr>
      <w:r w:rsidRPr="00C1160E">
        <w:rPr>
          <w:rFonts w:ascii="Angsana New" w:eastAsia="AngsanaNew" w:hAnsi="Angsana New"/>
          <w:sz w:val="28"/>
          <w:szCs w:val="28"/>
          <w:vertAlign w:val="superscript"/>
          <w:lang w:eastAsia="en-GB"/>
        </w:rPr>
        <w:t>(</w:t>
      </w:r>
      <w:r w:rsidR="00BE7416" w:rsidRPr="00C1160E">
        <w:rPr>
          <w:rFonts w:ascii="Angsana New" w:eastAsia="AngsanaNew" w:hAnsi="Angsana New"/>
          <w:sz w:val="28"/>
          <w:szCs w:val="28"/>
          <w:vertAlign w:val="superscript"/>
          <w:lang w:eastAsia="en-GB"/>
        </w:rPr>
        <w:t>1</w:t>
      </w:r>
      <w:r w:rsidRPr="00C1160E">
        <w:rPr>
          <w:rFonts w:ascii="Angsana New" w:eastAsia="AngsanaNew" w:hAnsi="Angsana New"/>
          <w:sz w:val="28"/>
          <w:szCs w:val="28"/>
          <w:vertAlign w:val="superscript"/>
          <w:lang w:eastAsia="en-GB"/>
        </w:rPr>
        <w:t>)</w:t>
      </w:r>
      <w:r w:rsidRPr="00C1160E">
        <w:rPr>
          <w:rFonts w:ascii="Angsana New" w:eastAsia="AngsanaNew" w:hAnsi="Angsana New"/>
          <w:sz w:val="28"/>
          <w:szCs w:val="28"/>
          <w:lang w:eastAsia="en-GB"/>
        </w:rPr>
        <w:t xml:space="preserve"> </w:t>
      </w:r>
      <w:r w:rsidRPr="00C1160E">
        <w:rPr>
          <w:rFonts w:ascii="Angsana New" w:eastAsia="AngsanaNew" w:hAnsi="Angsana New"/>
          <w:sz w:val="28"/>
          <w:szCs w:val="28"/>
          <w:cs/>
          <w:lang w:eastAsia="en-GB"/>
        </w:rPr>
        <w:t>บริษัทจะทยอยออกหุ้นทุกปีภายใน</w:t>
      </w:r>
      <w:r w:rsidRPr="00C1160E">
        <w:rPr>
          <w:rFonts w:ascii="Angsana New" w:eastAsia="AngsanaNew" w:hAnsi="Angsana New"/>
          <w:sz w:val="28"/>
          <w:szCs w:val="28"/>
          <w:lang w:eastAsia="en-GB"/>
        </w:rPr>
        <w:t xml:space="preserve"> </w:t>
      </w:r>
      <w:r w:rsidR="00BE7416" w:rsidRPr="00C1160E">
        <w:rPr>
          <w:rFonts w:ascii="Angsana New" w:eastAsia="AngsanaNew" w:hAnsi="Angsana New"/>
          <w:sz w:val="28"/>
          <w:szCs w:val="28"/>
          <w:lang w:eastAsia="en-GB"/>
        </w:rPr>
        <w:t>3</w:t>
      </w:r>
      <w:r w:rsidRPr="00C1160E">
        <w:rPr>
          <w:rFonts w:ascii="Angsana New" w:eastAsia="AngsanaNew" w:hAnsi="Angsana New"/>
          <w:sz w:val="28"/>
          <w:szCs w:val="28"/>
          <w:lang w:eastAsia="en-GB"/>
        </w:rPr>
        <w:t xml:space="preserve"> </w:t>
      </w:r>
      <w:r w:rsidRPr="00C1160E">
        <w:rPr>
          <w:rFonts w:ascii="Angsana New" w:eastAsia="AngsanaNew" w:hAnsi="Angsana New"/>
          <w:sz w:val="28"/>
          <w:szCs w:val="28"/>
          <w:cs/>
          <w:lang w:eastAsia="en-GB"/>
        </w:rPr>
        <w:t>ปี นับแต่ปีที่มีการเสนอขายหุ้น</w:t>
      </w:r>
    </w:p>
    <w:p w14:paraId="1B221D58" w14:textId="77777777" w:rsidR="00B27724" w:rsidRPr="00C1160E" w:rsidRDefault="00B27724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20"/>
          <w:szCs w:val="20"/>
        </w:rPr>
      </w:pPr>
    </w:p>
    <w:p w14:paraId="4A4BAE29" w14:textId="6EFE2FC5" w:rsidR="00A3275E" w:rsidRPr="00C1160E" w:rsidRDefault="001A0089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C1160E">
        <w:rPr>
          <w:rFonts w:asciiTheme="majorBidi" w:hAnsiTheme="majorBidi"/>
          <w:sz w:val="30"/>
          <w:szCs w:val="30"/>
          <w:cs/>
        </w:rPr>
        <w:t>ต่อมา</w:t>
      </w:r>
      <w:r w:rsidR="00A3275E" w:rsidRPr="00C1160E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BE7416" w:rsidRPr="00C1160E">
        <w:rPr>
          <w:rFonts w:asciiTheme="majorBidi" w:hAnsiTheme="majorBidi"/>
          <w:sz w:val="30"/>
          <w:szCs w:val="30"/>
        </w:rPr>
        <w:t>29</w:t>
      </w:r>
      <w:r w:rsidR="00A3275E" w:rsidRPr="00C1160E">
        <w:rPr>
          <w:rFonts w:asciiTheme="majorBidi" w:hAnsiTheme="majorBidi"/>
          <w:sz w:val="30"/>
          <w:szCs w:val="30"/>
          <w:cs/>
        </w:rPr>
        <w:t xml:space="preserve"> เมษายน </w:t>
      </w:r>
      <w:r w:rsidR="00BE7416" w:rsidRPr="00C1160E">
        <w:rPr>
          <w:rFonts w:asciiTheme="majorBidi" w:hAnsiTheme="majorBidi"/>
          <w:sz w:val="30"/>
          <w:szCs w:val="30"/>
        </w:rPr>
        <w:t>2568</w:t>
      </w:r>
      <w:r w:rsidR="00A3275E" w:rsidRPr="00C1160E">
        <w:rPr>
          <w:rFonts w:asciiTheme="majorBidi" w:hAnsiTheme="majorBidi"/>
          <w:sz w:val="30"/>
          <w:szCs w:val="30"/>
          <w:cs/>
        </w:rPr>
        <w:t xml:space="preserve"> ที่ประชุมสามัญผู้ถือหุ้นประจำปี </w:t>
      </w:r>
      <w:r w:rsidR="00BE7416" w:rsidRPr="00C1160E">
        <w:rPr>
          <w:rFonts w:asciiTheme="majorBidi" w:hAnsiTheme="majorBidi"/>
          <w:sz w:val="30"/>
          <w:szCs w:val="30"/>
        </w:rPr>
        <w:t>2568</w:t>
      </w:r>
      <w:r w:rsidR="00A3275E" w:rsidRPr="00C1160E">
        <w:rPr>
          <w:rFonts w:asciiTheme="majorBidi" w:hAnsiTheme="majorBidi"/>
          <w:sz w:val="30"/>
          <w:szCs w:val="30"/>
          <w:cs/>
        </w:rPr>
        <w:t xml:space="preserve"> ได้อนุมัติโครงการจ่ายโบนัสในรูปแบบของหุ้นสามัญให้พนักงาน (</w:t>
      </w:r>
      <w:r w:rsidR="00A3275E" w:rsidRPr="00C1160E">
        <w:rPr>
          <w:rFonts w:asciiTheme="majorBidi" w:hAnsiTheme="majorBidi"/>
          <w:sz w:val="30"/>
          <w:szCs w:val="30"/>
        </w:rPr>
        <w:t xml:space="preserve">AWC Shares Plan </w:t>
      </w:r>
      <w:r w:rsidR="00BE7416" w:rsidRPr="00C1160E">
        <w:rPr>
          <w:rFonts w:asciiTheme="majorBidi" w:hAnsiTheme="majorBidi"/>
          <w:sz w:val="30"/>
          <w:szCs w:val="30"/>
        </w:rPr>
        <w:t>2025</w:t>
      </w:r>
      <w:r w:rsidR="00A3275E" w:rsidRPr="00C1160E">
        <w:rPr>
          <w:rFonts w:asciiTheme="majorBidi" w:hAnsiTheme="majorBidi"/>
          <w:sz w:val="30"/>
          <w:szCs w:val="30"/>
          <w:cs/>
        </w:rPr>
        <w:t xml:space="preserve">) โดยบริษัทจะจัดสรรหุ้นเพื่อเป็นค่าตอบแทนให้แก่พนักงานซึ่งมีคุณสมบัติตามที่ได้กำหนดไว้ในแผน </w:t>
      </w:r>
      <w:r w:rsidR="00A3275E" w:rsidRPr="00C1160E">
        <w:rPr>
          <w:rFonts w:asciiTheme="majorBidi" w:hAnsiTheme="majorBidi"/>
          <w:sz w:val="30"/>
          <w:szCs w:val="30"/>
        </w:rPr>
        <w:t xml:space="preserve">AWC Shares Plan </w:t>
      </w:r>
      <w:r w:rsidR="00BE7416" w:rsidRPr="00C1160E">
        <w:rPr>
          <w:rFonts w:asciiTheme="majorBidi" w:hAnsiTheme="majorBidi"/>
          <w:sz w:val="30"/>
          <w:szCs w:val="30"/>
        </w:rPr>
        <w:t>2025</w:t>
      </w:r>
      <w:r w:rsidR="00A3275E" w:rsidRPr="00C1160E">
        <w:rPr>
          <w:rFonts w:asciiTheme="majorBidi" w:hAnsiTheme="majorBidi"/>
          <w:sz w:val="30"/>
          <w:szCs w:val="30"/>
        </w:rPr>
        <w:t xml:space="preserve"> </w:t>
      </w:r>
      <w:r w:rsidR="00A3275E" w:rsidRPr="00C1160E">
        <w:rPr>
          <w:rFonts w:asciiTheme="majorBidi" w:hAnsiTheme="majorBidi"/>
          <w:sz w:val="30"/>
          <w:szCs w:val="30"/>
          <w:cs/>
        </w:rPr>
        <w:t>โดยกำหนดให้ผู้บริหารระดับสูงต้องเข้าร่วมโครงการ ในขณะที่พนักงานในระดับอื่นสามารถเลือกที่จะเข้าร่วมโครงการได้ภายใต้เงื่อนไขที่กำหนด</w:t>
      </w:r>
    </w:p>
    <w:p w14:paraId="03D165BA" w14:textId="77777777" w:rsidR="00F3586A" w:rsidRPr="00C1160E" w:rsidRDefault="00F3586A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F40FB54" w14:textId="77777777" w:rsidR="00B51823" w:rsidRDefault="00B51823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B86E5B6" w14:textId="77777777" w:rsidR="00B51823" w:rsidRDefault="00B51823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0578120" w14:textId="4AF6722C" w:rsidR="00FA23E4" w:rsidRPr="00C1160E" w:rsidRDefault="00FA23E4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C1160E">
        <w:rPr>
          <w:rFonts w:asciiTheme="majorBidi" w:hAnsiTheme="majorBidi"/>
          <w:sz w:val="30"/>
          <w:szCs w:val="30"/>
          <w:cs/>
        </w:rPr>
        <w:lastRenderedPageBreak/>
        <w:t xml:space="preserve">รายละเอียดของโครงการ </w:t>
      </w:r>
      <w:r w:rsidRPr="00C1160E">
        <w:rPr>
          <w:rFonts w:asciiTheme="majorBidi" w:hAnsiTheme="majorBidi"/>
          <w:sz w:val="30"/>
          <w:szCs w:val="30"/>
        </w:rPr>
        <w:t xml:space="preserve">AWC Shares Plan </w:t>
      </w:r>
      <w:r w:rsidR="00BE7416" w:rsidRPr="00C1160E">
        <w:rPr>
          <w:rFonts w:asciiTheme="majorBidi" w:hAnsiTheme="majorBidi"/>
          <w:sz w:val="30"/>
          <w:szCs w:val="30"/>
        </w:rPr>
        <w:t>2025</w:t>
      </w:r>
      <w:r w:rsidRPr="00C1160E">
        <w:rPr>
          <w:rFonts w:asciiTheme="majorBidi" w:hAnsiTheme="majorBidi"/>
          <w:sz w:val="30"/>
          <w:szCs w:val="30"/>
        </w:rPr>
        <w:t xml:space="preserve"> </w:t>
      </w:r>
      <w:r w:rsidRPr="00C1160E">
        <w:rPr>
          <w:rFonts w:asciiTheme="majorBidi" w:hAnsiTheme="majorBidi"/>
          <w:sz w:val="30"/>
          <w:szCs w:val="30"/>
          <w:cs/>
        </w:rPr>
        <w:t>มีดังนี้</w:t>
      </w:r>
    </w:p>
    <w:p w14:paraId="38015F06" w14:textId="77777777" w:rsidR="00FA23E4" w:rsidRPr="00C1160E" w:rsidRDefault="00FA23E4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20"/>
          <w:szCs w:val="20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690"/>
        <w:gridCol w:w="5400"/>
      </w:tblGrid>
      <w:tr w:rsidR="00FA23E4" w:rsidRPr="00C1160E" w14:paraId="225E7730" w14:textId="77777777" w:rsidTr="00BC7CD9">
        <w:trPr>
          <w:trHeight w:val="389"/>
          <w:tblHeader/>
        </w:trPr>
        <w:tc>
          <w:tcPr>
            <w:tcW w:w="3690" w:type="dxa"/>
            <w:hideMark/>
          </w:tcPr>
          <w:p w14:paraId="27A73E14" w14:textId="77777777" w:rsidR="00FA23E4" w:rsidRPr="00C1160E" w:rsidRDefault="00FA23E4" w:rsidP="002E53F2">
            <w:pPr>
              <w:pStyle w:val="ListParagraph"/>
              <w:tabs>
                <w:tab w:val="clear" w:pos="454"/>
                <w:tab w:val="clear" w:pos="680"/>
                <w:tab w:val="left" w:pos="518"/>
                <w:tab w:val="left" w:pos="608"/>
                <w:tab w:val="right" w:pos="3599"/>
              </w:tabs>
              <w:spacing w:line="256" w:lineRule="auto"/>
              <w:ind w:left="540" w:hanging="738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C1160E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400" w:type="dxa"/>
            <w:hideMark/>
          </w:tcPr>
          <w:p w14:paraId="56053F69" w14:textId="77777777" w:rsidR="00FA23E4" w:rsidRPr="00C1160E" w:rsidRDefault="00FA23E4" w:rsidP="002E53F2">
            <w:pPr>
              <w:pStyle w:val="ListParagraph"/>
              <w:spacing w:line="256" w:lineRule="auto"/>
              <w:ind w:left="252" w:hanging="72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C1160E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รายละเอียด</w:t>
            </w:r>
          </w:p>
        </w:tc>
      </w:tr>
      <w:tr w:rsidR="00FA23E4" w:rsidRPr="00C1160E" w14:paraId="0916F3A9" w14:textId="77777777" w:rsidTr="00FC73D6">
        <w:trPr>
          <w:trHeight w:val="378"/>
        </w:trPr>
        <w:tc>
          <w:tcPr>
            <w:tcW w:w="3690" w:type="dxa"/>
            <w:hideMark/>
          </w:tcPr>
          <w:p w14:paraId="1D0F3053" w14:textId="77777777" w:rsidR="00FA23E4" w:rsidRPr="00C1160E" w:rsidRDefault="00FA23E4" w:rsidP="002E53F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ind w:left="7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C1160E">
              <w:rPr>
                <w:rFonts w:ascii="Angsana New" w:eastAsia="Times New Roman" w:hAnsi="Angsana New"/>
                <w:sz w:val="30"/>
                <w:szCs w:val="30"/>
                <w:cs/>
              </w:rPr>
              <w:t>อายุของโครงการต่อเนื่อง</w:t>
            </w:r>
          </w:p>
        </w:tc>
        <w:tc>
          <w:tcPr>
            <w:tcW w:w="5400" w:type="dxa"/>
            <w:hideMark/>
          </w:tcPr>
          <w:p w14:paraId="6ABDA95B" w14:textId="5EAB1B1D" w:rsidR="00FA23E4" w:rsidRPr="00C1160E" w:rsidRDefault="00BE7416" w:rsidP="002E53F2">
            <w:pPr>
              <w:pStyle w:val="ListParagraph"/>
              <w:spacing w:line="256" w:lineRule="auto"/>
              <w:ind w:left="-290" w:firstLine="54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1160E">
              <w:rPr>
                <w:rFonts w:ascii="Angsana New" w:eastAsia="Times New Roman" w:hAnsi="Angsana New"/>
                <w:sz w:val="30"/>
                <w:szCs w:val="30"/>
              </w:rPr>
              <w:t>5</w:t>
            </w:r>
            <w:r w:rsidR="00FA23E4" w:rsidRPr="00C1160E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="00FA23E4" w:rsidRPr="00C1160E">
              <w:rPr>
                <w:rFonts w:ascii="Angsana New" w:eastAsia="Times New Roman" w:hAnsi="Angsana New"/>
                <w:sz w:val="30"/>
                <w:szCs w:val="30"/>
                <w:cs/>
              </w:rPr>
              <w:t>ปี นับจากวันที่ที่ประชุมผู้ถือหุ้นมีมติเห็นชอบโครงการ</w:t>
            </w:r>
          </w:p>
        </w:tc>
      </w:tr>
      <w:tr w:rsidR="00FA23E4" w:rsidRPr="00C1160E" w14:paraId="6A539525" w14:textId="77777777" w:rsidTr="00FC73D6">
        <w:trPr>
          <w:trHeight w:val="524"/>
        </w:trPr>
        <w:tc>
          <w:tcPr>
            <w:tcW w:w="3690" w:type="dxa"/>
            <w:hideMark/>
          </w:tcPr>
          <w:p w14:paraId="508E4793" w14:textId="77777777" w:rsidR="00FA23E4" w:rsidRPr="00C1160E" w:rsidRDefault="00FA23E4" w:rsidP="002E53F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ind w:left="7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1160E">
              <w:rPr>
                <w:rFonts w:ascii="Angsana New" w:eastAsia="Times New Roman" w:hAnsi="Angsana New"/>
                <w:sz w:val="30"/>
                <w:szCs w:val="30"/>
                <w:cs/>
              </w:rPr>
              <w:t>จำนวนหุ้นสามัญที่ให้พนักงานเบื้องต้น</w:t>
            </w:r>
          </w:p>
        </w:tc>
        <w:tc>
          <w:tcPr>
            <w:tcW w:w="5400" w:type="dxa"/>
            <w:hideMark/>
          </w:tcPr>
          <w:p w14:paraId="7D5CC08B" w14:textId="379E1E43" w:rsidR="00FA23E4" w:rsidRPr="00C1160E" w:rsidRDefault="00FA23E4" w:rsidP="002E53F2">
            <w:pPr>
              <w:pStyle w:val="ListParagraph"/>
              <w:spacing w:line="256" w:lineRule="auto"/>
              <w:ind w:left="252"/>
              <w:jc w:val="thaiDistribute"/>
              <w:rPr>
                <w:rFonts w:ascii="Calibri" w:eastAsia="Calibri" w:hAnsi="Calibri" w:cs="Tahoma"/>
                <w:sz w:val="22"/>
                <w:cs/>
              </w:rPr>
            </w:pPr>
            <w:r w:rsidRPr="00C1160E">
              <w:rPr>
                <w:rFonts w:ascii="Angsana New" w:hAnsi="Angsana New"/>
                <w:sz w:val="30"/>
                <w:szCs w:val="30"/>
                <w:cs/>
              </w:rPr>
              <w:t xml:space="preserve">จำนวนรวมทั้งสิ้นไม่เกิน </w:t>
            </w:r>
            <w:r w:rsidR="00BE7416" w:rsidRPr="00C1160E">
              <w:rPr>
                <w:rFonts w:ascii="Angsana New" w:hAnsi="Angsana New"/>
                <w:sz w:val="30"/>
                <w:szCs w:val="30"/>
              </w:rPr>
              <w:t>136</w:t>
            </w:r>
            <w:r w:rsidRPr="00C1160E">
              <w:rPr>
                <w:rFonts w:ascii="Angsana New" w:hAnsi="Angsana New"/>
                <w:sz w:val="30"/>
                <w:szCs w:val="30"/>
              </w:rPr>
              <w:t>,</w:t>
            </w:r>
            <w:r w:rsidR="00BE7416" w:rsidRPr="00C1160E">
              <w:rPr>
                <w:rFonts w:ascii="Angsana New" w:hAnsi="Angsana New"/>
                <w:sz w:val="30"/>
                <w:szCs w:val="30"/>
              </w:rPr>
              <w:t>000</w:t>
            </w:r>
            <w:r w:rsidRPr="00C1160E">
              <w:rPr>
                <w:rFonts w:ascii="Angsana New" w:hAnsi="Angsana New"/>
                <w:sz w:val="30"/>
                <w:szCs w:val="30"/>
              </w:rPr>
              <w:t>,</w:t>
            </w:r>
            <w:r w:rsidR="00BE7416" w:rsidRPr="00C1160E">
              <w:rPr>
                <w:rFonts w:ascii="Angsana New" w:eastAsia="Times New Roman" w:hAnsi="Angsana New"/>
                <w:sz w:val="30"/>
                <w:szCs w:val="30"/>
              </w:rPr>
              <w:t>000</w:t>
            </w:r>
            <w:r w:rsidRPr="00C1160E">
              <w:rPr>
                <w:rFonts w:ascii="Angsana New" w:hAnsi="Angsana New"/>
                <w:sz w:val="30"/>
                <w:szCs w:val="30"/>
                <w:cs/>
              </w:rPr>
              <w:t xml:space="preserve"> หุ้น มูลค่าหุ้นตราไว้ </w:t>
            </w:r>
            <w:r w:rsidR="00FC73D6" w:rsidRPr="00C1160E">
              <w:rPr>
                <w:rFonts w:ascii="Angsana New" w:hAnsi="Angsana New"/>
                <w:sz w:val="30"/>
                <w:szCs w:val="30"/>
              </w:rPr>
              <w:br/>
            </w:r>
            <w:r w:rsidRPr="00C1160E">
              <w:rPr>
                <w:rFonts w:ascii="Angsana New" w:hAnsi="Angsana New"/>
                <w:sz w:val="30"/>
                <w:szCs w:val="30"/>
                <w:cs/>
              </w:rPr>
              <w:t xml:space="preserve">หุ้นละ </w:t>
            </w:r>
            <w:r w:rsidR="00BE7416" w:rsidRPr="00C1160E">
              <w:rPr>
                <w:rFonts w:ascii="Angsana New" w:hAnsi="Angsana New"/>
                <w:sz w:val="30"/>
                <w:szCs w:val="30"/>
              </w:rPr>
              <w:t>1</w:t>
            </w:r>
            <w:r w:rsidRPr="00C1160E">
              <w:rPr>
                <w:rFonts w:ascii="Angsana New" w:hAnsi="Angsana New"/>
                <w:sz w:val="30"/>
                <w:szCs w:val="30"/>
                <w:cs/>
              </w:rPr>
              <w:t xml:space="preserve"> บาท บริษัทจะทำการเสนอขายหุ้นสามัญเพิ่มทุนเป็นโครงการต่อเนื่อง </w:t>
            </w:r>
          </w:p>
        </w:tc>
      </w:tr>
      <w:tr w:rsidR="00FA23E4" w:rsidRPr="00C1160E" w14:paraId="2B944634" w14:textId="77777777" w:rsidTr="00FC73D6">
        <w:trPr>
          <w:trHeight w:val="1784"/>
        </w:trPr>
        <w:tc>
          <w:tcPr>
            <w:tcW w:w="3690" w:type="dxa"/>
            <w:hideMark/>
          </w:tcPr>
          <w:p w14:paraId="238DA800" w14:textId="77777777" w:rsidR="00FA23E4" w:rsidRPr="00C1160E" w:rsidRDefault="00FA23E4" w:rsidP="002E53F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ind w:left="7"/>
              <w:rPr>
                <w:rFonts w:ascii="Angsana New" w:eastAsia="Times New Roman" w:hAnsi="Angsana New"/>
                <w:sz w:val="30"/>
                <w:szCs w:val="30"/>
              </w:rPr>
            </w:pPr>
            <w:r w:rsidRPr="00C1160E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ราคาเสนอขายต่อหุ้น </w:t>
            </w:r>
          </w:p>
        </w:tc>
        <w:tc>
          <w:tcPr>
            <w:tcW w:w="5400" w:type="dxa"/>
            <w:hideMark/>
          </w:tcPr>
          <w:p w14:paraId="0C72CFA3" w14:textId="24F1B9BC" w:rsidR="00FA23E4" w:rsidRPr="00C1160E" w:rsidRDefault="00FA23E4" w:rsidP="002E53F2">
            <w:pPr>
              <w:pStyle w:val="ListParagraph"/>
              <w:spacing w:line="256" w:lineRule="auto"/>
              <w:ind w:left="252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1160E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ราคาเสนอขายต่อหุ้นของหุ้นให้แก่พนักงานตามโครงการ </w:t>
            </w:r>
            <w:r w:rsidRPr="00C1160E">
              <w:rPr>
                <w:rFonts w:ascii="Angsana New" w:eastAsia="Times New Roman" w:hAnsi="Angsana New"/>
                <w:sz w:val="30"/>
                <w:szCs w:val="30"/>
              </w:rPr>
              <w:t xml:space="preserve">AWC Shares Plan </w:t>
            </w:r>
            <w:r w:rsidR="00BE7416" w:rsidRPr="00C1160E">
              <w:rPr>
                <w:rFonts w:ascii="Angsana New" w:eastAsia="Times New Roman" w:hAnsi="Angsana New"/>
                <w:sz w:val="30"/>
                <w:szCs w:val="30"/>
              </w:rPr>
              <w:t>2025</w:t>
            </w:r>
            <w:r w:rsidRPr="00C1160E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จะเท่ากับราคาเฉลี่ยของราคาปิดในตลาดหลักทรัพย์แห่งประเทศไทย ในแต่ละวันทำการซื้อขายหุ้นสามัญของบริษัทย้อนหลัง </w:t>
            </w:r>
            <w:r w:rsidR="00BE7416" w:rsidRPr="00C1160E">
              <w:rPr>
                <w:rFonts w:ascii="Angsana New" w:eastAsia="Times New Roman" w:hAnsi="Angsana New"/>
                <w:sz w:val="30"/>
                <w:szCs w:val="30"/>
              </w:rPr>
              <w:t>90</w:t>
            </w:r>
            <w:r w:rsidRPr="00C1160E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วันปฏิทินก่อนวันที่มีการเสนอขายหุ้นสามัญเพิ่มทุนในแต่ละครั้ง โดยจะทยอยออกหุ้นทุกปีภายใน </w:t>
            </w:r>
            <w:r w:rsidR="00BE7416" w:rsidRPr="00C1160E"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 w:rsidRPr="00C1160E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Pr="00C1160E">
              <w:rPr>
                <w:rFonts w:ascii="Angsana New" w:eastAsia="Times New Roman" w:hAnsi="Angsana New"/>
                <w:sz w:val="30"/>
                <w:szCs w:val="30"/>
                <w:cs/>
              </w:rPr>
              <w:t>ปีนับจากวันที่เสนอขายหุ้นให้แก่พนักงาน</w:t>
            </w:r>
          </w:p>
        </w:tc>
      </w:tr>
    </w:tbl>
    <w:p w14:paraId="63931C98" w14:textId="77777777" w:rsidR="00F467E5" w:rsidRPr="00B51823" w:rsidRDefault="00F467E5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 w:right="119" w:firstLine="9"/>
        <w:jc w:val="thaiDistribute"/>
        <w:rPr>
          <w:rFonts w:ascii="Angsana New" w:hAnsi="Angsana New"/>
          <w:sz w:val="24"/>
          <w:szCs w:val="24"/>
        </w:rPr>
      </w:pPr>
    </w:p>
    <w:p w14:paraId="305B7EB8" w14:textId="3A7A2D71" w:rsidR="00DF2C0D" w:rsidRPr="00C1160E" w:rsidRDefault="00DF2C0D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 w:right="119" w:firstLine="9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1160E">
        <w:rPr>
          <w:rFonts w:ascii="Angsana New" w:hAnsi="Angsana New" w:hint="cs"/>
          <w:sz w:val="30"/>
          <w:szCs w:val="30"/>
          <w:cs/>
        </w:rPr>
        <w:t>สำหรับงวด</w:t>
      </w:r>
      <w:r w:rsidR="00475278" w:rsidRPr="00C1160E">
        <w:rPr>
          <w:rFonts w:ascii="Angsana New" w:hAnsi="Angsana New" w:hint="cs"/>
          <w:sz w:val="30"/>
          <w:szCs w:val="30"/>
          <w:cs/>
        </w:rPr>
        <w:t>สาม</w:t>
      </w:r>
      <w:r w:rsidRPr="00C1160E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BE7416" w:rsidRPr="00C1160E">
        <w:rPr>
          <w:rFonts w:ascii="Angsana New" w:hAnsi="Angsana New"/>
          <w:sz w:val="30"/>
          <w:szCs w:val="30"/>
        </w:rPr>
        <w:t>31</w:t>
      </w:r>
      <w:r w:rsidR="00475278" w:rsidRPr="00C1160E">
        <w:rPr>
          <w:rFonts w:ascii="Angsana New" w:hAnsi="Angsana New"/>
          <w:sz w:val="30"/>
          <w:szCs w:val="30"/>
        </w:rPr>
        <w:t xml:space="preserve"> </w:t>
      </w:r>
      <w:r w:rsidR="00475278" w:rsidRPr="00C1160E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BE7416" w:rsidRPr="00C1160E">
        <w:rPr>
          <w:rFonts w:ascii="Angsana New" w:hAnsi="Angsana New"/>
          <w:sz w:val="30"/>
          <w:szCs w:val="30"/>
        </w:rPr>
        <w:t>2569</w:t>
      </w:r>
      <w:r w:rsidRPr="00C1160E">
        <w:rPr>
          <w:rFonts w:ascii="Angsana New" w:hAnsi="Angsana New"/>
          <w:sz w:val="30"/>
          <w:szCs w:val="30"/>
          <w:cs/>
        </w:rPr>
        <w:t xml:space="preserve"> </w:t>
      </w:r>
      <w:r w:rsidRPr="00C1160E">
        <w:rPr>
          <w:rFonts w:ascii="Angsana New" w:hAnsi="Angsana New" w:hint="cs"/>
          <w:sz w:val="30"/>
          <w:szCs w:val="30"/>
          <w:cs/>
        </w:rPr>
        <w:t>กลุ่มบริษัทและบริษัทบันทึกค่าใช้จ่ายสำหรับแผนการกำหนดค่าตอบแทนพนักงานระยะยาว</w:t>
      </w:r>
      <w:r w:rsidRPr="00C1160E">
        <w:rPr>
          <w:rFonts w:ascii="Angsana New" w:hAnsi="Angsana New"/>
          <w:sz w:val="30"/>
          <w:szCs w:val="30"/>
          <w:cs/>
        </w:rPr>
        <w:t xml:space="preserve"> </w:t>
      </w:r>
      <w:r w:rsidRPr="00C1160E">
        <w:rPr>
          <w:rFonts w:ascii="Angsana New" w:hAnsi="Angsana New" w:hint="cs"/>
          <w:sz w:val="30"/>
          <w:szCs w:val="30"/>
          <w:cs/>
        </w:rPr>
        <w:t>จำนวนเงิน</w:t>
      </w:r>
      <w:r w:rsidRPr="00C1160E">
        <w:rPr>
          <w:rFonts w:ascii="Angsana New" w:hAnsi="Angsana New"/>
          <w:sz w:val="30"/>
          <w:szCs w:val="30"/>
        </w:rPr>
        <w:t xml:space="preserve"> </w:t>
      </w:r>
      <w:r w:rsidR="00BE7416" w:rsidRPr="00C1160E">
        <w:rPr>
          <w:rFonts w:ascii="Angsana New" w:hAnsi="Angsana New"/>
          <w:sz w:val="30"/>
          <w:szCs w:val="30"/>
        </w:rPr>
        <w:t>16</w:t>
      </w:r>
      <w:r w:rsidR="0003233C" w:rsidRPr="00C1160E">
        <w:rPr>
          <w:rFonts w:ascii="Angsana New" w:hAnsi="Angsana New"/>
          <w:sz w:val="30"/>
          <w:szCs w:val="30"/>
        </w:rPr>
        <w:t>.</w:t>
      </w:r>
      <w:r w:rsidR="00BE7416" w:rsidRPr="00C1160E">
        <w:rPr>
          <w:rFonts w:ascii="Angsana New" w:hAnsi="Angsana New"/>
          <w:sz w:val="30"/>
          <w:szCs w:val="30"/>
        </w:rPr>
        <w:t>97</w:t>
      </w:r>
      <w:r w:rsidRPr="00C1160E">
        <w:rPr>
          <w:rFonts w:ascii="Angsana New" w:hAnsi="Angsana New"/>
          <w:sz w:val="30"/>
          <w:szCs w:val="30"/>
        </w:rPr>
        <w:t xml:space="preserve"> </w:t>
      </w:r>
      <w:r w:rsidRPr="00C1160E">
        <w:rPr>
          <w:rFonts w:ascii="Angsana New" w:hAnsi="Angsana New" w:hint="cs"/>
          <w:sz w:val="30"/>
          <w:szCs w:val="30"/>
          <w:cs/>
        </w:rPr>
        <w:t>ล้านบาท</w:t>
      </w:r>
      <w:r w:rsidRPr="00C1160E">
        <w:rPr>
          <w:rFonts w:ascii="Angsana New" w:hAnsi="Angsana New"/>
          <w:sz w:val="30"/>
          <w:szCs w:val="30"/>
          <w:cs/>
        </w:rPr>
        <w:t xml:space="preserve"> </w:t>
      </w:r>
      <w:r w:rsidRPr="00AD5571">
        <w:rPr>
          <w:rFonts w:ascii="Angsana New" w:hAnsi="Angsana New" w:hint="cs"/>
          <w:sz w:val="30"/>
          <w:szCs w:val="30"/>
          <w:cs/>
        </w:rPr>
        <w:t>และ</w:t>
      </w:r>
      <w:r w:rsidRPr="00AD5571">
        <w:rPr>
          <w:rFonts w:ascii="Angsana New" w:hAnsi="Angsana New"/>
          <w:sz w:val="30"/>
          <w:szCs w:val="30"/>
          <w:cs/>
        </w:rPr>
        <w:t xml:space="preserve"> </w:t>
      </w:r>
      <w:r w:rsidR="00BE7416" w:rsidRPr="00AD5571">
        <w:rPr>
          <w:rFonts w:ascii="Angsana New" w:hAnsi="Angsana New"/>
          <w:sz w:val="30"/>
          <w:szCs w:val="30"/>
        </w:rPr>
        <w:t>16</w:t>
      </w:r>
      <w:r w:rsidR="00BF70EB" w:rsidRPr="00AD5571">
        <w:rPr>
          <w:rFonts w:ascii="Angsana New" w:hAnsi="Angsana New"/>
          <w:sz w:val="30"/>
          <w:szCs w:val="30"/>
        </w:rPr>
        <w:t>.</w:t>
      </w:r>
      <w:r w:rsidR="00BE7416" w:rsidRPr="00AD5571">
        <w:rPr>
          <w:rFonts w:ascii="Angsana New" w:hAnsi="Angsana New"/>
          <w:sz w:val="30"/>
          <w:szCs w:val="30"/>
        </w:rPr>
        <w:t>81</w:t>
      </w:r>
      <w:r w:rsidRPr="00AD5571">
        <w:rPr>
          <w:rFonts w:ascii="Angsana New" w:hAnsi="Angsana New"/>
          <w:sz w:val="30"/>
          <w:szCs w:val="30"/>
          <w:cs/>
        </w:rPr>
        <w:t xml:space="preserve"> </w:t>
      </w:r>
      <w:r w:rsidRPr="00AD5571">
        <w:rPr>
          <w:rFonts w:ascii="Angsana New" w:hAnsi="Angsana New" w:hint="cs"/>
          <w:sz w:val="30"/>
          <w:szCs w:val="30"/>
          <w:cs/>
        </w:rPr>
        <w:t>ล้านบาท</w:t>
      </w:r>
      <w:r w:rsidRPr="00AD5571">
        <w:rPr>
          <w:rFonts w:ascii="Angsana New" w:hAnsi="Angsana New"/>
          <w:sz w:val="30"/>
          <w:szCs w:val="30"/>
          <w:cs/>
        </w:rPr>
        <w:t xml:space="preserve"> </w:t>
      </w:r>
      <w:r w:rsidRPr="00AD5571">
        <w:rPr>
          <w:rFonts w:ascii="Angsana New" w:hAnsi="Angsana New" w:hint="cs"/>
          <w:sz w:val="30"/>
          <w:szCs w:val="30"/>
          <w:cs/>
        </w:rPr>
        <w:t>ตามลำดับ</w:t>
      </w:r>
      <w:r w:rsidRPr="00C1160E">
        <w:rPr>
          <w:rFonts w:ascii="Angsana New" w:hAnsi="Angsana New"/>
          <w:sz w:val="30"/>
          <w:szCs w:val="30"/>
          <w:cs/>
        </w:rPr>
        <w:t xml:space="preserve"> </w:t>
      </w:r>
      <w:r w:rsidRPr="00C1160E">
        <w:rPr>
          <w:rFonts w:ascii="Angsana New" w:hAnsi="Angsana New"/>
          <w:i/>
          <w:iCs/>
          <w:sz w:val="30"/>
          <w:szCs w:val="30"/>
          <w:cs/>
        </w:rPr>
        <w:t>(</w:t>
      </w:r>
      <w:r w:rsidR="00BE7416" w:rsidRPr="00C1160E">
        <w:rPr>
          <w:rFonts w:ascii="Angsana New" w:hAnsi="Angsana New"/>
          <w:i/>
          <w:iCs/>
          <w:sz w:val="30"/>
          <w:szCs w:val="30"/>
        </w:rPr>
        <w:t>2568</w:t>
      </w:r>
      <w:r w:rsidRPr="00C1160E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BE7416" w:rsidRPr="00C1160E">
        <w:rPr>
          <w:rFonts w:ascii="Angsana New" w:hAnsi="Angsana New"/>
          <w:i/>
          <w:iCs/>
          <w:sz w:val="30"/>
          <w:szCs w:val="30"/>
        </w:rPr>
        <w:t>10</w:t>
      </w:r>
      <w:r w:rsidR="00475278" w:rsidRPr="00C1160E">
        <w:rPr>
          <w:rFonts w:ascii="Angsana New" w:hAnsi="Angsana New"/>
          <w:i/>
          <w:iCs/>
          <w:sz w:val="30"/>
          <w:szCs w:val="30"/>
        </w:rPr>
        <w:t>.</w:t>
      </w:r>
      <w:r w:rsidR="00BE7416" w:rsidRPr="00C1160E">
        <w:rPr>
          <w:rFonts w:ascii="Angsana New" w:hAnsi="Angsana New"/>
          <w:i/>
          <w:iCs/>
          <w:sz w:val="30"/>
          <w:szCs w:val="30"/>
        </w:rPr>
        <w:t>07</w:t>
      </w:r>
      <w:r w:rsidRPr="00C1160E">
        <w:rPr>
          <w:rFonts w:ascii="Angsana New" w:hAnsi="Angsana New"/>
          <w:i/>
          <w:iCs/>
          <w:sz w:val="30"/>
          <w:szCs w:val="30"/>
        </w:rPr>
        <w:t xml:space="preserve"> </w:t>
      </w:r>
      <w:r w:rsidRPr="00C1160E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C1160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C1160E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C1160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BE7416" w:rsidRPr="00C1160E">
        <w:rPr>
          <w:rFonts w:ascii="Angsana New" w:hAnsi="Angsana New"/>
          <w:i/>
          <w:iCs/>
          <w:sz w:val="30"/>
          <w:szCs w:val="30"/>
        </w:rPr>
        <w:t>10</w:t>
      </w:r>
      <w:r w:rsidR="00475278" w:rsidRPr="00C1160E">
        <w:rPr>
          <w:rFonts w:ascii="Angsana New" w:hAnsi="Angsana New"/>
          <w:i/>
          <w:iCs/>
          <w:sz w:val="30"/>
          <w:szCs w:val="30"/>
        </w:rPr>
        <w:t>.</w:t>
      </w:r>
      <w:r w:rsidR="00BE7416" w:rsidRPr="00C1160E">
        <w:rPr>
          <w:rFonts w:ascii="Angsana New" w:hAnsi="Angsana New"/>
          <w:i/>
          <w:iCs/>
          <w:sz w:val="30"/>
          <w:szCs w:val="30"/>
        </w:rPr>
        <w:t>06</w:t>
      </w:r>
      <w:r w:rsidRPr="00C1160E">
        <w:rPr>
          <w:rFonts w:ascii="Angsana New" w:hAnsi="Angsana New"/>
          <w:i/>
          <w:iCs/>
          <w:sz w:val="30"/>
          <w:szCs w:val="30"/>
        </w:rPr>
        <w:t xml:space="preserve">  </w:t>
      </w:r>
      <w:r w:rsidRPr="00C1160E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C1160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C1160E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C1160E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46CC23F4" w14:textId="3310CDA8" w:rsidR="00C03A1B" w:rsidRPr="00B51823" w:rsidRDefault="00C03A1B" w:rsidP="008C3BFD">
      <w:pPr>
        <w:pStyle w:val="ListParagraph"/>
        <w:ind w:left="540"/>
        <w:jc w:val="thaiDistribute"/>
        <w:rPr>
          <w:rFonts w:ascii="Angsana New" w:hAnsi="Angsana New"/>
          <w:b/>
          <w:bCs/>
          <w:sz w:val="24"/>
          <w:szCs w:val="24"/>
          <w:cs/>
        </w:rPr>
      </w:pPr>
    </w:p>
    <w:p w14:paraId="61836FAA" w14:textId="4EF9234D" w:rsidR="007C69B1" w:rsidRPr="00C1160E" w:rsidRDefault="00844C5B" w:rsidP="002E53F2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hanging="540"/>
        <w:rPr>
          <w:rFonts w:ascii="Angsana New" w:hAnsi="Angsana New"/>
          <w:b/>
          <w:bCs/>
          <w:sz w:val="30"/>
          <w:szCs w:val="30"/>
        </w:rPr>
      </w:pPr>
      <w:r w:rsidRPr="00C1160E"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</w:p>
    <w:p w14:paraId="47AADDC1" w14:textId="77777777" w:rsidR="00E57818" w:rsidRPr="00C1160E" w:rsidRDefault="00E57818" w:rsidP="002E53F2">
      <w:pPr>
        <w:pStyle w:val="ListParagraph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tbl>
      <w:tblPr>
        <w:tblW w:w="9183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2979"/>
        <w:gridCol w:w="720"/>
        <w:gridCol w:w="1170"/>
        <w:gridCol w:w="243"/>
        <w:gridCol w:w="1198"/>
        <w:gridCol w:w="236"/>
        <w:gridCol w:w="1203"/>
        <w:gridCol w:w="236"/>
        <w:gridCol w:w="1198"/>
      </w:tblGrid>
      <w:tr w:rsidR="003D1405" w:rsidRPr="00C1160E" w14:paraId="70989FD4" w14:textId="77777777" w:rsidTr="00E3170C">
        <w:trPr>
          <w:tblHeader/>
        </w:trPr>
        <w:tc>
          <w:tcPr>
            <w:tcW w:w="2979" w:type="dxa"/>
          </w:tcPr>
          <w:p w14:paraId="5ED3A7EC" w14:textId="77777777" w:rsidR="003D1405" w:rsidRPr="00C1160E" w:rsidRDefault="003D140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28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78DDF54D" w14:textId="75D5DBC4" w:rsidR="003D1405" w:rsidRPr="00C1160E" w:rsidRDefault="003D140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pacing w:val="-10"/>
                <w:sz w:val="30"/>
                <w:szCs w:val="30"/>
              </w:rPr>
            </w:pPr>
          </w:p>
        </w:tc>
        <w:tc>
          <w:tcPr>
            <w:tcW w:w="5484" w:type="dxa"/>
            <w:gridSpan w:val="7"/>
          </w:tcPr>
          <w:p w14:paraId="6734D33C" w14:textId="31474C18" w:rsidR="003D1405" w:rsidRPr="00C1160E" w:rsidRDefault="003D140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2" w:right="-146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C1160E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C1160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 / </w:t>
            </w:r>
            <w:r w:rsidRPr="00C1160E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170C" w:rsidRPr="00C1160E" w14:paraId="0AFE2124" w14:textId="77777777" w:rsidTr="00E3170C">
        <w:trPr>
          <w:tblHeader/>
        </w:trPr>
        <w:tc>
          <w:tcPr>
            <w:tcW w:w="2979" w:type="dxa"/>
          </w:tcPr>
          <w:p w14:paraId="76268DE1" w14:textId="77777777" w:rsidR="00E3170C" w:rsidRPr="00C1160E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28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401DEC39" w14:textId="2D5C851B" w:rsidR="00E3170C" w:rsidRPr="00C1160E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1160E">
              <w:rPr>
                <w:rFonts w:ascii="Angsana New" w:eastAsia="MS Mincho" w:hAnsi="Angsana New"/>
                <w:spacing w:val="-10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611" w:type="dxa"/>
            <w:gridSpan w:val="3"/>
          </w:tcPr>
          <w:p w14:paraId="56FC15C1" w14:textId="0EB7B1F2" w:rsidR="00E3170C" w:rsidRPr="00C1160E" w:rsidRDefault="00BE741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1160E">
              <w:rPr>
                <w:rFonts w:ascii="Angsana New" w:eastAsia="MS Mincho" w:hAnsi="Angsana New"/>
                <w:sz w:val="30"/>
                <w:szCs w:val="30"/>
              </w:rPr>
              <w:t>2569</w:t>
            </w:r>
          </w:p>
        </w:tc>
        <w:tc>
          <w:tcPr>
            <w:tcW w:w="236" w:type="dxa"/>
          </w:tcPr>
          <w:p w14:paraId="1FDB7F28" w14:textId="77777777" w:rsidR="00E3170C" w:rsidRPr="00C1160E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37" w:type="dxa"/>
            <w:gridSpan w:val="3"/>
          </w:tcPr>
          <w:p w14:paraId="42A9E68A" w14:textId="5FF9A7EC" w:rsidR="00E3170C" w:rsidRPr="00C1160E" w:rsidRDefault="00BE741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C1160E">
              <w:rPr>
                <w:rFonts w:ascii="Angsana New" w:eastAsia="MS Mincho" w:hAnsi="Angsana New"/>
                <w:sz w:val="30"/>
                <w:szCs w:val="30"/>
              </w:rPr>
              <w:t>2568</w:t>
            </w:r>
          </w:p>
        </w:tc>
      </w:tr>
      <w:tr w:rsidR="00E3170C" w:rsidRPr="00C1160E" w14:paraId="6F63E035" w14:textId="77777777" w:rsidTr="00E3170C">
        <w:trPr>
          <w:tblHeader/>
        </w:trPr>
        <w:tc>
          <w:tcPr>
            <w:tcW w:w="2979" w:type="dxa"/>
          </w:tcPr>
          <w:p w14:paraId="2A386B99" w14:textId="77777777" w:rsidR="00E3170C" w:rsidRPr="00C1160E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28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51848F7E" w14:textId="77777777" w:rsidR="00E3170C" w:rsidRPr="00C1160E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1160E">
              <w:rPr>
                <w:rFonts w:ascii="Angsana New" w:eastAsia="MS Mincho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170" w:type="dxa"/>
          </w:tcPr>
          <w:p w14:paraId="6581B67A" w14:textId="77777777" w:rsidR="00E3170C" w:rsidRPr="00C1160E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3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1160E">
              <w:rPr>
                <w:rFonts w:ascii="Angsana New" w:eastAsia="MS Mincho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43" w:type="dxa"/>
          </w:tcPr>
          <w:p w14:paraId="3C426121" w14:textId="77777777" w:rsidR="00E3170C" w:rsidRPr="00C1160E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5994FDA9" w14:textId="77777777" w:rsidR="00E3170C" w:rsidRPr="00C1160E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3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1160E">
              <w:rPr>
                <w:rFonts w:ascii="Angsana New" w:eastAsia="MS Mincho" w:hAnsi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36" w:type="dxa"/>
          </w:tcPr>
          <w:p w14:paraId="43D431F5" w14:textId="77777777" w:rsidR="00E3170C" w:rsidRPr="00C1160E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3E8D5D9E" w14:textId="77777777" w:rsidR="00E3170C" w:rsidRPr="00C1160E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"/>
              </w:tabs>
              <w:spacing w:line="228" w:lineRule="auto"/>
              <w:ind w:left="-108" w:right="-14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1160E">
              <w:rPr>
                <w:rFonts w:ascii="Angsana New" w:eastAsia="MS Mincho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</w:tcPr>
          <w:p w14:paraId="504D5987" w14:textId="77777777" w:rsidR="00E3170C" w:rsidRPr="00C1160E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427075CC" w14:textId="77777777" w:rsidR="00E3170C" w:rsidRPr="00C1160E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4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1160E">
              <w:rPr>
                <w:rFonts w:ascii="Angsana New" w:eastAsia="MS Mincho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E3170C" w:rsidRPr="00C1160E" w14:paraId="3E4F815B" w14:textId="77777777" w:rsidTr="00E3170C">
        <w:trPr>
          <w:tblHeader/>
        </w:trPr>
        <w:tc>
          <w:tcPr>
            <w:tcW w:w="2979" w:type="dxa"/>
          </w:tcPr>
          <w:p w14:paraId="659D4DEF" w14:textId="77777777" w:rsidR="00E3170C" w:rsidRPr="00C1160E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5EC3AD41" w14:textId="77777777" w:rsidR="00E3170C" w:rsidRPr="00C1160E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C1160E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484" w:type="dxa"/>
            <w:gridSpan w:val="7"/>
          </w:tcPr>
          <w:p w14:paraId="13DA71E1" w14:textId="77777777" w:rsidR="00E3170C" w:rsidRPr="00C1160E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C1160E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</w:t>
            </w:r>
            <w:r w:rsidRPr="00C1160E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1160E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 xml:space="preserve">หุ้น / </w:t>
            </w:r>
            <w:r w:rsidRPr="00C1160E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1160E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3170C" w:rsidRPr="00C1160E" w14:paraId="3A783925" w14:textId="77777777" w:rsidTr="00E3170C">
        <w:tc>
          <w:tcPr>
            <w:tcW w:w="2979" w:type="dxa"/>
          </w:tcPr>
          <w:p w14:paraId="0B2257E1" w14:textId="77777777" w:rsidR="00E3170C" w:rsidRPr="00C1160E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1160E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720" w:type="dxa"/>
          </w:tcPr>
          <w:p w14:paraId="3F9201B8" w14:textId="77777777" w:rsidR="00E3170C" w:rsidRPr="00C1160E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F58C569" w14:textId="77777777" w:rsidR="00E3170C" w:rsidRPr="00C1160E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6B9A379E" w14:textId="77777777" w:rsidR="00E3170C" w:rsidRPr="00C1160E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98" w:type="dxa"/>
          </w:tcPr>
          <w:p w14:paraId="16548683" w14:textId="77777777" w:rsidR="00E3170C" w:rsidRPr="00C1160E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3B90876" w14:textId="77777777" w:rsidR="00E3170C" w:rsidRPr="00C1160E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</w:tcPr>
          <w:p w14:paraId="2C866B8A" w14:textId="77777777" w:rsidR="00E3170C" w:rsidRPr="00C1160E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D84A5A" w14:textId="77777777" w:rsidR="00E3170C" w:rsidRPr="00C1160E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73A92187" w14:textId="77777777" w:rsidR="00E3170C" w:rsidRPr="00C1160E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5543FA" w:rsidRPr="00C1160E" w14:paraId="1DA8A8CD" w14:textId="77777777" w:rsidTr="00E3170C">
        <w:tc>
          <w:tcPr>
            <w:tcW w:w="2979" w:type="dxa"/>
          </w:tcPr>
          <w:p w14:paraId="355AB1F4" w14:textId="77A4A123" w:rsidR="005543FA" w:rsidRPr="00C1160E" w:rsidRDefault="005543FA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ind w:left="155"/>
              <w:jc w:val="both"/>
              <w:rPr>
                <w:rFonts w:ascii="Angsana New" w:eastAsia="MS Mincho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C1160E">
              <w:rPr>
                <w:rFonts w:ascii="Angsana New" w:eastAsia="MS Mincho" w:hAnsi="Angsana New"/>
                <w:b/>
                <w:bCs/>
                <w:spacing w:val="-4"/>
                <w:sz w:val="30"/>
                <w:szCs w:val="30"/>
                <w:cs/>
              </w:rPr>
              <w:t xml:space="preserve">ณ วันที่ </w:t>
            </w:r>
            <w:r w:rsidR="00BE7416" w:rsidRPr="00C1160E">
              <w:rPr>
                <w:rFonts w:ascii="Angsana New" w:eastAsia="MS Mincho" w:hAnsi="Angsana New"/>
                <w:b/>
                <w:bCs/>
                <w:spacing w:val="-4"/>
                <w:sz w:val="30"/>
                <w:szCs w:val="30"/>
              </w:rPr>
              <w:t>31</w:t>
            </w:r>
            <w:r w:rsidRPr="00C1160E">
              <w:rPr>
                <w:rFonts w:ascii="Angsana New" w:eastAsia="MS Mincho" w:hAnsi="Angsana New"/>
                <w:b/>
                <w:bCs/>
                <w:spacing w:val="-4"/>
                <w:sz w:val="30"/>
                <w:szCs w:val="30"/>
              </w:rPr>
              <w:t xml:space="preserve"> </w:t>
            </w:r>
            <w:r w:rsidRPr="00C1160E">
              <w:rPr>
                <w:rFonts w:ascii="Angsana New" w:eastAsia="MS Mincho" w:hAnsi="Angsana New" w:hint="cs"/>
                <w:b/>
                <w:bCs/>
                <w:spacing w:val="-4"/>
                <w:sz w:val="30"/>
                <w:szCs w:val="30"/>
                <w:cs/>
              </w:rPr>
              <w:t>มีนาคม</w:t>
            </w:r>
            <w:r w:rsidRPr="00C1160E">
              <w:rPr>
                <w:rFonts w:ascii="Angsana New" w:eastAsia="MS Mincho" w:hAnsi="Angsana New"/>
                <w:b/>
                <w:bCs/>
                <w:spacing w:val="-4"/>
                <w:sz w:val="30"/>
                <w:szCs w:val="30"/>
                <w:cs/>
              </w:rPr>
              <w:t xml:space="preserve"> </w:t>
            </w:r>
            <w:r w:rsidRPr="00C1160E">
              <w:rPr>
                <w:rFonts w:ascii="Angsana New" w:eastAsia="MS Mincho" w:hAnsi="Angsana New"/>
                <w:b/>
                <w:bCs/>
                <w:spacing w:val="-4"/>
                <w:sz w:val="30"/>
                <w:szCs w:val="30"/>
              </w:rPr>
              <w:t>/</w:t>
            </w:r>
            <w:r w:rsidRPr="00C1160E">
              <w:rPr>
                <w:rFonts w:ascii="Angsana New" w:eastAsia="MS Mincho" w:hAnsi="Angsana New" w:hint="cs"/>
                <w:b/>
                <w:bCs/>
                <w:spacing w:val="-4"/>
                <w:sz w:val="30"/>
                <w:szCs w:val="30"/>
                <w:cs/>
              </w:rPr>
              <w:t xml:space="preserve"> </w:t>
            </w:r>
            <w:r w:rsidR="00BE7416" w:rsidRPr="00C1160E">
              <w:rPr>
                <w:rFonts w:ascii="Angsana New" w:eastAsia="MS Mincho" w:hAnsi="Angsana New"/>
                <w:b/>
                <w:bCs/>
                <w:spacing w:val="-4"/>
                <w:sz w:val="30"/>
                <w:szCs w:val="30"/>
              </w:rPr>
              <w:t>31</w:t>
            </w:r>
            <w:r w:rsidRPr="00C1160E">
              <w:rPr>
                <w:rFonts w:ascii="Angsana New" w:eastAsia="MS Mincho" w:hAnsi="Angsana New" w:hint="cs"/>
                <w:b/>
                <w:bCs/>
                <w:spacing w:val="-4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720" w:type="dxa"/>
          </w:tcPr>
          <w:p w14:paraId="7369B54E" w14:textId="6973DA55" w:rsidR="005543FA" w:rsidRPr="00C1160E" w:rsidRDefault="00BE7416" w:rsidP="005543FA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C1160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95D5F1B" w14:textId="614376C2" w:rsidR="005543FA" w:rsidRPr="00C1160E" w:rsidRDefault="00BE7416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C1160E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  <w:r w:rsidR="009F66BE" w:rsidRPr="00C1160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1160E">
              <w:rPr>
                <w:rFonts w:ascii="Angsana New" w:hAnsi="Angsana New"/>
                <w:b/>
                <w:bCs/>
                <w:sz w:val="30"/>
                <w:szCs w:val="30"/>
              </w:rPr>
              <w:t>150</w:t>
            </w:r>
            <w:r w:rsidR="009F66BE" w:rsidRPr="00C1160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1160E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43" w:type="dxa"/>
          </w:tcPr>
          <w:p w14:paraId="4E166CB1" w14:textId="77777777" w:rsidR="005543FA" w:rsidRPr="00C1160E" w:rsidRDefault="005543FA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</w:tcPr>
          <w:p w14:paraId="4D54B2FE" w14:textId="6B17B893" w:rsidR="005543FA" w:rsidRPr="00C1160E" w:rsidRDefault="00BE7416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C1160E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  <w:r w:rsidR="009F66BE" w:rsidRPr="00C1160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1160E">
              <w:rPr>
                <w:rFonts w:ascii="Angsana New" w:hAnsi="Angsana New"/>
                <w:b/>
                <w:bCs/>
                <w:sz w:val="30"/>
                <w:szCs w:val="30"/>
              </w:rPr>
              <w:t>150</w:t>
            </w:r>
            <w:r w:rsidR="009F66BE" w:rsidRPr="00C1160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1160E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45639B4E" w14:textId="77777777" w:rsidR="005543FA" w:rsidRPr="00C1160E" w:rsidRDefault="005543FA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1949E1CB" w14:textId="084E26DB" w:rsidR="005543FA" w:rsidRPr="00C1160E" w:rsidRDefault="00BE7416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C1160E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  <w:r w:rsidR="005543FA" w:rsidRPr="00C1160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1160E">
              <w:rPr>
                <w:rFonts w:ascii="Angsana New" w:hAnsi="Angsana New"/>
                <w:b/>
                <w:bCs/>
                <w:sz w:val="30"/>
                <w:szCs w:val="30"/>
              </w:rPr>
              <w:t>150</w:t>
            </w:r>
            <w:r w:rsidR="005543FA" w:rsidRPr="00C1160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1160E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4267F626" w14:textId="77777777" w:rsidR="005543FA" w:rsidRPr="00C1160E" w:rsidRDefault="005543FA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</w:tcPr>
          <w:p w14:paraId="295ADBA2" w14:textId="4D607635" w:rsidR="005543FA" w:rsidRPr="00C1160E" w:rsidRDefault="00BE7416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C1160E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  <w:r w:rsidR="005543FA" w:rsidRPr="00C1160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1160E">
              <w:rPr>
                <w:rFonts w:ascii="Angsana New" w:hAnsi="Angsana New"/>
                <w:b/>
                <w:bCs/>
                <w:sz w:val="30"/>
                <w:szCs w:val="30"/>
              </w:rPr>
              <w:t>150</w:t>
            </w:r>
            <w:r w:rsidR="005543FA" w:rsidRPr="00C1160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1160E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</w:tr>
      <w:tr w:rsidR="005543FA" w:rsidRPr="00C1160E" w14:paraId="75DE98A9" w14:textId="77777777" w:rsidTr="00E3170C">
        <w:tc>
          <w:tcPr>
            <w:tcW w:w="2979" w:type="dxa"/>
          </w:tcPr>
          <w:p w14:paraId="784CAAB1" w14:textId="77777777" w:rsidR="005543FA" w:rsidRPr="00C1160E" w:rsidRDefault="005543FA" w:rsidP="005543FA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  <w:cs/>
              </w:rPr>
            </w:pPr>
          </w:p>
        </w:tc>
        <w:tc>
          <w:tcPr>
            <w:tcW w:w="720" w:type="dxa"/>
          </w:tcPr>
          <w:p w14:paraId="303D5278" w14:textId="77777777" w:rsidR="005543FA" w:rsidRPr="00C1160E" w:rsidRDefault="005543FA" w:rsidP="005543FA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</w:rPr>
            </w:pPr>
          </w:p>
        </w:tc>
        <w:tc>
          <w:tcPr>
            <w:tcW w:w="1170" w:type="dxa"/>
          </w:tcPr>
          <w:p w14:paraId="3B919D56" w14:textId="77777777" w:rsidR="005543FA" w:rsidRPr="00C1160E" w:rsidRDefault="005543FA" w:rsidP="005543FA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</w:rPr>
            </w:pPr>
          </w:p>
        </w:tc>
        <w:tc>
          <w:tcPr>
            <w:tcW w:w="243" w:type="dxa"/>
          </w:tcPr>
          <w:p w14:paraId="5C4DBA9E" w14:textId="77777777" w:rsidR="005543FA" w:rsidRPr="00C1160E" w:rsidRDefault="005543FA" w:rsidP="005543FA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</w:rPr>
            </w:pPr>
          </w:p>
        </w:tc>
        <w:tc>
          <w:tcPr>
            <w:tcW w:w="1198" w:type="dxa"/>
          </w:tcPr>
          <w:p w14:paraId="2CFD1917" w14:textId="77777777" w:rsidR="005543FA" w:rsidRPr="00C1160E" w:rsidRDefault="005543FA" w:rsidP="005543FA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</w:rPr>
            </w:pPr>
          </w:p>
        </w:tc>
        <w:tc>
          <w:tcPr>
            <w:tcW w:w="236" w:type="dxa"/>
          </w:tcPr>
          <w:p w14:paraId="04B84B18" w14:textId="77777777" w:rsidR="005543FA" w:rsidRPr="00C1160E" w:rsidRDefault="005543FA" w:rsidP="005543FA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  <w:cs/>
              </w:rPr>
            </w:pPr>
          </w:p>
        </w:tc>
        <w:tc>
          <w:tcPr>
            <w:tcW w:w="1203" w:type="dxa"/>
          </w:tcPr>
          <w:p w14:paraId="2D2592FD" w14:textId="77777777" w:rsidR="005543FA" w:rsidRPr="00C1160E" w:rsidRDefault="005543FA" w:rsidP="005543FA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</w:rPr>
            </w:pPr>
          </w:p>
        </w:tc>
        <w:tc>
          <w:tcPr>
            <w:tcW w:w="236" w:type="dxa"/>
          </w:tcPr>
          <w:p w14:paraId="1584C164" w14:textId="77777777" w:rsidR="005543FA" w:rsidRPr="00C1160E" w:rsidRDefault="005543FA" w:rsidP="005543FA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</w:rPr>
            </w:pPr>
          </w:p>
        </w:tc>
        <w:tc>
          <w:tcPr>
            <w:tcW w:w="1198" w:type="dxa"/>
          </w:tcPr>
          <w:p w14:paraId="20FBC5C3" w14:textId="77777777" w:rsidR="005543FA" w:rsidRPr="00C1160E" w:rsidRDefault="005543FA" w:rsidP="005543FA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</w:rPr>
            </w:pPr>
          </w:p>
        </w:tc>
      </w:tr>
      <w:tr w:rsidR="005543FA" w:rsidRPr="00C1160E" w14:paraId="2DCD3C59" w14:textId="77777777" w:rsidTr="00E3170C">
        <w:tc>
          <w:tcPr>
            <w:tcW w:w="2979" w:type="dxa"/>
          </w:tcPr>
          <w:p w14:paraId="77A7CE2C" w14:textId="46B18C88" w:rsidR="005543FA" w:rsidRPr="00C1160E" w:rsidRDefault="005543FA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C1160E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ทุน</w:t>
            </w:r>
            <w:r w:rsidRPr="00C1160E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ที่ออกและชำระแล้ว</w:t>
            </w:r>
          </w:p>
        </w:tc>
        <w:tc>
          <w:tcPr>
            <w:tcW w:w="720" w:type="dxa"/>
          </w:tcPr>
          <w:p w14:paraId="7B9D7321" w14:textId="77777777" w:rsidR="005543FA" w:rsidRPr="00C1160E" w:rsidRDefault="005543FA" w:rsidP="005543FA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56B0A6" w14:textId="77777777" w:rsidR="005543FA" w:rsidRPr="00C1160E" w:rsidRDefault="005543FA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28" w:lineRule="auto"/>
              <w:ind w:left="-129" w:right="-17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32C3AD4B" w14:textId="77777777" w:rsidR="005543FA" w:rsidRPr="00C1160E" w:rsidRDefault="005543FA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</w:tcPr>
          <w:p w14:paraId="17DBD9AF" w14:textId="77777777" w:rsidR="005543FA" w:rsidRPr="00C1160E" w:rsidRDefault="005543FA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83AD455" w14:textId="77777777" w:rsidR="005543FA" w:rsidRPr="00C1160E" w:rsidRDefault="005543FA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</w:tcPr>
          <w:p w14:paraId="33F09ED7" w14:textId="77777777" w:rsidR="005543FA" w:rsidRPr="00C1160E" w:rsidRDefault="005543FA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10A6F67" w14:textId="77777777" w:rsidR="005543FA" w:rsidRPr="00C1160E" w:rsidRDefault="005543FA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</w:tcPr>
          <w:p w14:paraId="78609F53" w14:textId="77777777" w:rsidR="005543FA" w:rsidRPr="00C1160E" w:rsidRDefault="005543FA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5543FA" w:rsidRPr="00C1160E" w14:paraId="2FA28A1A" w14:textId="77777777" w:rsidTr="00E3170C">
        <w:tc>
          <w:tcPr>
            <w:tcW w:w="2979" w:type="dxa"/>
          </w:tcPr>
          <w:p w14:paraId="292ABA5E" w14:textId="438C82A4" w:rsidR="005543FA" w:rsidRPr="00C1160E" w:rsidRDefault="005543FA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1160E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ณ วันที่ </w:t>
            </w:r>
            <w:r w:rsidR="00BE7416" w:rsidRPr="00C1160E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Pr="00C1160E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720" w:type="dxa"/>
          </w:tcPr>
          <w:p w14:paraId="673C60DE" w14:textId="77777777" w:rsidR="005543FA" w:rsidRPr="00C1160E" w:rsidRDefault="005543FA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25D11BF" w14:textId="77777777" w:rsidR="005543FA" w:rsidRPr="00C1160E" w:rsidRDefault="005543FA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77E91D9" w14:textId="77777777" w:rsidR="005543FA" w:rsidRPr="00C1160E" w:rsidRDefault="005543FA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6DADF3EB" w14:textId="77777777" w:rsidR="005543FA" w:rsidRPr="00C1160E" w:rsidRDefault="005543FA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736027" w14:textId="77777777" w:rsidR="005543FA" w:rsidRPr="00C1160E" w:rsidRDefault="005543FA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</w:tcPr>
          <w:p w14:paraId="763C93A7" w14:textId="77777777" w:rsidR="005543FA" w:rsidRPr="00C1160E" w:rsidRDefault="005543FA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F9658F" w14:textId="77777777" w:rsidR="005543FA" w:rsidRPr="00C1160E" w:rsidRDefault="005543FA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56B9C40A" w14:textId="77777777" w:rsidR="005543FA" w:rsidRPr="00C1160E" w:rsidRDefault="005543FA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5543FA" w:rsidRPr="00C1160E" w14:paraId="64CFAD68" w14:textId="77777777" w:rsidTr="00E3170C">
        <w:tc>
          <w:tcPr>
            <w:tcW w:w="2979" w:type="dxa"/>
          </w:tcPr>
          <w:p w14:paraId="0998D274" w14:textId="77777777" w:rsidR="005543FA" w:rsidRPr="00C1160E" w:rsidRDefault="005543FA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1160E">
              <w:rPr>
                <w:rFonts w:ascii="Angsana New" w:eastAsia="MS Mincho" w:hAnsi="Angsana New"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720" w:type="dxa"/>
          </w:tcPr>
          <w:p w14:paraId="46CE58CC" w14:textId="47EAB428" w:rsidR="005543FA" w:rsidRPr="00C1160E" w:rsidRDefault="00BE7416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1160E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</w:tcPr>
          <w:p w14:paraId="75316DD6" w14:textId="7D25AE99" w:rsidR="005543FA" w:rsidRPr="00C1160E" w:rsidRDefault="00BE7416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28" w:lineRule="auto"/>
              <w:ind w:left="-129" w:right="1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C1160E">
              <w:rPr>
                <w:rFonts w:ascii="Angsana New" w:eastAsia="MS Mincho" w:hAnsi="Angsana New"/>
                <w:sz w:val="30"/>
                <w:szCs w:val="30"/>
              </w:rPr>
              <w:t>32</w:t>
            </w:r>
            <w:r w:rsidR="00B32F8D" w:rsidRPr="00C1160E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C1160E">
              <w:rPr>
                <w:rFonts w:ascii="Angsana New" w:eastAsia="MS Mincho" w:hAnsi="Angsana New"/>
                <w:sz w:val="30"/>
                <w:szCs w:val="30"/>
              </w:rPr>
              <w:t>012</w:t>
            </w:r>
            <w:r w:rsidR="00B32F8D" w:rsidRPr="00C1160E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C1160E">
              <w:rPr>
                <w:rFonts w:ascii="Angsana New" w:eastAsia="MS Mincho" w:hAnsi="Angsana New"/>
                <w:sz w:val="30"/>
                <w:szCs w:val="30"/>
              </w:rPr>
              <w:t>971</w:t>
            </w:r>
          </w:p>
        </w:tc>
        <w:tc>
          <w:tcPr>
            <w:tcW w:w="243" w:type="dxa"/>
          </w:tcPr>
          <w:p w14:paraId="044FA1E2" w14:textId="77777777" w:rsidR="005543FA" w:rsidRPr="00C1160E" w:rsidRDefault="005543FA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986"/>
              </w:tabs>
              <w:spacing w:line="22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7E020761" w14:textId="31B9B00B" w:rsidR="005543FA" w:rsidRPr="00C1160E" w:rsidRDefault="00BE7416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C1160E">
              <w:rPr>
                <w:rFonts w:ascii="Angsana New" w:eastAsia="MS Mincho" w:hAnsi="Angsana New"/>
                <w:sz w:val="30"/>
                <w:szCs w:val="30"/>
              </w:rPr>
              <w:t>32</w:t>
            </w:r>
            <w:r w:rsidR="00B32F8D" w:rsidRPr="00C1160E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C1160E">
              <w:rPr>
                <w:rFonts w:ascii="Angsana New" w:eastAsia="MS Mincho" w:hAnsi="Angsana New"/>
                <w:sz w:val="30"/>
                <w:szCs w:val="30"/>
              </w:rPr>
              <w:t>012</w:t>
            </w:r>
            <w:r w:rsidR="00B32F8D" w:rsidRPr="00C1160E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C1160E">
              <w:rPr>
                <w:rFonts w:ascii="Angsana New" w:eastAsia="MS Mincho" w:hAnsi="Angsana New"/>
                <w:sz w:val="30"/>
                <w:szCs w:val="30"/>
              </w:rPr>
              <w:t>971</w:t>
            </w:r>
          </w:p>
        </w:tc>
        <w:tc>
          <w:tcPr>
            <w:tcW w:w="236" w:type="dxa"/>
          </w:tcPr>
          <w:p w14:paraId="2EE221DB" w14:textId="77777777" w:rsidR="005543FA" w:rsidRPr="00C1160E" w:rsidRDefault="005543FA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</w:tcPr>
          <w:p w14:paraId="34398DB9" w14:textId="08485371" w:rsidR="005543FA" w:rsidRPr="00C1160E" w:rsidRDefault="00BE7416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C1160E">
              <w:rPr>
                <w:rFonts w:ascii="Angsana New" w:eastAsia="MS Mincho" w:hAnsi="Angsana New"/>
                <w:sz w:val="30"/>
                <w:szCs w:val="30"/>
              </w:rPr>
              <w:t>32</w:t>
            </w:r>
            <w:r w:rsidR="005543FA" w:rsidRPr="00C1160E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C1160E">
              <w:rPr>
                <w:rFonts w:ascii="Angsana New" w:eastAsia="MS Mincho" w:hAnsi="Angsana New"/>
                <w:sz w:val="30"/>
                <w:szCs w:val="30"/>
              </w:rPr>
              <w:t>004</w:t>
            </w:r>
            <w:r w:rsidR="005543FA" w:rsidRPr="00C1160E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C1160E">
              <w:rPr>
                <w:rFonts w:ascii="Angsana New" w:eastAsia="MS Mincho" w:hAnsi="Angsana New"/>
                <w:sz w:val="30"/>
                <w:szCs w:val="30"/>
              </w:rPr>
              <w:t>961</w:t>
            </w:r>
          </w:p>
        </w:tc>
        <w:tc>
          <w:tcPr>
            <w:tcW w:w="236" w:type="dxa"/>
          </w:tcPr>
          <w:p w14:paraId="1EFED0C5" w14:textId="77777777" w:rsidR="005543FA" w:rsidRPr="00C1160E" w:rsidRDefault="005543FA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309BD1E3" w14:textId="30FACF72" w:rsidR="005543FA" w:rsidRPr="00C1160E" w:rsidRDefault="00BE7416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2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C1160E">
              <w:rPr>
                <w:rFonts w:ascii="Angsana New" w:eastAsia="MS Mincho" w:hAnsi="Angsana New"/>
                <w:sz w:val="30"/>
                <w:szCs w:val="30"/>
              </w:rPr>
              <w:t>32</w:t>
            </w:r>
            <w:r w:rsidR="001A6146" w:rsidRPr="00C1160E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C1160E">
              <w:rPr>
                <w:rFonts w:ascii="Angsana New" w:eastAsia="MS Mincho" w:hAnsi="Angsana New"/>
                <w:sz w:val="30"/>
                <w:szCs w:val="30"/>
              </w:rPr>
              <w:t>004</w:t>
            </w:r>
            <w:r w:rsidR="001A6146" w:rsidRPr="00C1160E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C1160E">
              <w:rPr>
                <w:rFonts w:ascii="Angsana New" w:eastAsia="MS Mincho" w:hAnsi="Angsana New"/>
                <w:sz w:val="30"/>
                <w:szCs w:val="30"/>
              </w:rPr>
              <w:t>961</w:t>
            </w:r>
          </w:p>
        </w:tc>
      </w:tr>
      <w:tr w:rsidR="005543FA" w:rsidRPr="00C1160E" w14:paraId="59B99EC8" w14:textId="77777777" w:rsidTr="00E3170C">
        <w:tc>
          <w:tcPr>
            <w:tcW w:w="2979" w:type="dxa"/>
          </w:tcPr>
          <w:p w14:paraId="0E3C549D" w14:textId="77777777" w:rsidR="005543FA" w:rsidRPr="00C1160E" w:rsidRDefault="005543FA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1160E">
              <w:rPr>
                <w:rFonts w:ascii="Angsana New" w:eastAsia="MS Mincho" w:hAnsi="Angsana New" w:hint="cs"/>
                <w:sz w:val="30"/>
                <w:szCs w:val="30"/>
                <w:cs/>
              </w:rPr>
              <w:t>ออกหุ้นให้พนักงาน</w:t>
            </w:r>
          </w:p>
        </w:tc>
        <w:tc>
          <w:tcPr>
            <w:tcW w:w="720" w:type="dxa"/>
          </w:tcPr>
          <w:p w14:paraId="3B86B8BE" w14:textId="524028BF" w:rsidR="005543FA" w:rsidRPr="00C1160E" w:rsidRDefault="00BE7416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1160E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A6A2338" w14:textId="34598928" w:rsidR="005543FA" w:rsidRPr="00C1160E" w:rsidRDefault="00BE7416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28" w:lineRule="auto"/>
              <w:ind w:left="-129" w:right="1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C1160E">
              <w:rPr>
                <w:rFonts w:ascii="Angsana New" w:eastAsia="MS Mincho" w:hAnsi="Angsana New"/>
                <w:sz w:val="30"/>
                <w:szCs w:val="30"/>
              </w:rPr>
              <w:t>13</w:t>
            </w:r>
            <w:r w:rsidR="008F3B7D" w:rsidRPr="00C1160E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C1160E">
              <w:rPr>
                <w:rFonts w:ascii="Angsana New" w:eastAsia="MS Mincho" w:hAnsi="Angsana New"/>
                <w:sz w:val="30"/>
                <w:szCs w:val="30"/>
              </w:rPr>
              <w:t>573</w:t>
            </w:r>
          </w:p>
        </w:tc>
        <w:tc>
          <w:tcPr>
            <w:tcW w:w="243" w:type="dxa"/>
          </w:tcPr>
          <w:p w14:paraId="14D5FF27" w14:textId="77777777" w:rsidR="005543FA" w:rsidRPr="00C1160E" w:rsidRDefault="005543FA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70AA2C8B" w14:textId="255BBAE1" w:rsidR="005543FA" w:rsidRPr="00C1160E" w:rsidRDefault="00BE7416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C1160E">
              <w:rPr>
                <w:rFonts w:ascii="Angsana New" w:eastAsia="MS Mincho" w:hAnsi="Angsana New"/>
                <w:sz w:val="30"/>
                <w:szCs w:val="30"/>
              </w:rPr>
              <w:t>13</w:t>
            </w:r>
            <w:r w:rsidR="008F3B7D" w:rsidRPr="00C1160E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C1160E">
              <w:rPr>
                <w:rFonts w:ascii="Angsana New" w:eastAsia="MS Mincho" w:hAnsi="Angsana New"/>
                <w:sz w:val="30"/>
                <w:szCs w:val="30"/>
              </w:rPr>
              <w:t>573</w:t>
            </w:r>
          </w:p>
        </w:tc>
        <w:tc>
          <w:tcPr>
            <w:tcW w:w="236" w:type="dxa"/>
          </w:tcPr>
          <w:p w14:paraId="4B7BC53C" w14:textId="77777777" w:rsidR="005543FA" w:rsidRPr="00C1160E" w:rsidRDefault="005543FA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664A68A2" w14:textId="6AF1729C" w:rsidR="005543FA" w:rsidRPr="00C1160E" w:rsidRDefault="00BE7416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C1160E">
              <w:rPr>
                <w:rFonts w:ascii="Angsana New" w:eastAsia="MS Mincho" w:hAnsi="Angsana New"/>
                <w:sz w:val="30"/>
                <w:szCs w:val="30"/>
              </w:rPr>
              <w:t>8</w:t>
            </w:r>
            <w:r w:rsidR="005543FA" w:rsidRPr="00C1160E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C1160E">
              <w:rPr>
                <w:rFonts w:ascii="Angsana New" w:eastAsia="MS Mincho" w:hAnsi="Angsana New"/>
                <w:sz w:val="30"/>
                <w:szCs w:val="30"/>
              </w:rPr>
              <w:t>010</w:t>
            </w:r>
          </w:p>
        </w:tc>
        <w:tc>
          <w:tcPr>
            <w:tcW w:w="236" w:type="dxa"/>
          </w:tcPr>
          <w:p w14:paraId="4F9D06E3" w14:textId="77777777" w:rsidR="005543FA" w:rsidRPr="00C1160E" w:rsidRDefault="005543FA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561E0BDA" w14:textId="2487235E" w:rsidR="005543FA" w:rsidRPr="00C1160E" w:rsidRDefault="00BE7416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C1160E">
              <w:rPr>
                <w:rFonts w:ascii="Angsana New" w:eastAsia="MS Mincho" w:hAnsi="Angsana New"/>
                <w:sz w:val="30"/>
                <w:szCs w:val="30"/>
              </w:rPr>
              <w:t>8</w:t>
            </w:r>
            <w:r w:rsidR="001A6146" w:rsidRPr="00C1160E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C1160E">
              <w:rPr>
                <w:rFonts w:ascii="Angsana New" w:eastAsia="MS Mincho" w:hAnsi="Angsana New"/>
                <w:sz w:val="30"/>
                <w:szCs w:val="30"/>
              </w:rPr>
              <w:t>010</w:t>
            </w:r>
          </w:p>
        </w:tc>
      </w:tr>
      <w:tr w:rsidR="005543FA" w:rsidRPr="00C1160E" w14:paraId="41021CB9" w14:textId="77777777" w:rsidTr="00E3170C">
        <w:trPr>
          <w:trHeight w:val="404"/>
        </w:trPr>
        <w:tc>
          <w:tcPr>
            <w:tcW w:w="2979" w:type="dxa"/>
          </w:tcPr>
          <w:p w14:paraId="410D50C6" w14:textId="0044A124" w:rsidR="005543FA" w:rsidRPr="00C1160E" w:rsidRDefault="005543FA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C1160E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E7416" w:rsidRPr="00C1160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31</w:t>
            </w:r>
            <w:r w:rsidRPr="00C1160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 </w:t>
            </w:r>
            <w:r w:rsidRPr="00C1160E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C1160E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1160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/</w:t>
            </w:r>
            <w:r w:rsidRPr="00C1160E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BE7416" w:rsidRPr="00C1160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31</w:t>
            </w:r>
            <w:r w:rsidRPr="00C1160E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720" w:type="dxa"/>
          </w:tcPr>
          <w:p w14:paraId="36E087E8" w14:textId="77777777" w:rsidR="005543FA" w:rsidRPr="00C1160E" w:rsidRDefault="005543FA" w:rsidP="005543FA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ECAB029" w14:textId="77777777" w:rsidR="005543FA" w:rsidRPr="00C1160E" w:rsidRDefault="005543FA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8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20D50FC7" w14:textId="77777777" w:rsidR="005543FA" w:rsidRPr="00C1160E" w:rsidRDefault="005543FA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28CB1AF0" w14:textId="77777777" w:rsidR="005543FA" w:rsidRPr="00C1160E" w:rsidRDefault="005543FA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8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2D53445" w14:textId="77777777" w:rsidR="005543FA" w:rsidRPr="00C1160E" w:rsidRDefault="005543FA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1842EEB2" w14:textId="77777777" w:rsidR="005543FA" w:rsidRPr="00C1160E" w:rsidRDefault="005543FA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8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ACBDBE8" w14:textId="77777777" w:rsidR="005543FA" w:rsidRPr="00C1160E" w:rsidRDefault="005543FA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59C04ACA" w14:textId="77777777" w:rsidR="005543FA" w:rsidRPr="00C1160E" w:rsidRDefault="005543FA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8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5543FA" w:rsidRPr="00C1160E" w14:paraId="14283FA0" w14:textId="77777777" w:rsidTr="00E3170C">
        <w:tc>
          <w:tcPr>
            <w:tcW w:w="2979" w:type="dxa"/>
          </w:tcPr>
          <w:p w14:paraId="0914A9EC" w14:textId="77777777" w:rsidR="005543FA" w:rsidRPr="00C1160E" w:rsidRDefault="005543FA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C1160E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720" w:type="dxa"/>
          </w:tcPr>
          <w:p w14:paraId="78C7657F" w14:textId="7A08C345" w:rsidR="005543FA" w:rsidRPr="00C1160E" w:rsidRDefault="00BE7416" w:rsidP="005543FA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C1160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48DC422" w14:textId="532F6735" w:rsidR="005543FA" w:rsidRPr="00C1160E" w:rsidRDefault="00BE7416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28" w:lineRule="auto"/>
              <w:ind w:left="-129" w:right="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C1160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</w:t>
            </w:r>
            <w:r w:rsidR="008F3B7D" w:rsidRPr="00C1160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Pr="00C1160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026</w:t>
            </w:r>
            <w:r w:rsidR="008F3B7D" w:rsidRPr="00C1160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Pr="00C1160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544</w:t>
            </w:r>
          </w:p>
        </w:tc>
        <w:tc>
          <w:tcPr>
            <w:tcW w:w="243" w:type="dxa"/>
          </w:tcPr>
          <w:p w14:paraId="1DA9FDBB" w14:textId="77777777" w:rsidR="005543FA" w:rsidRPr="00C1160E" w:rsidRDefault="005543FA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</w:tcPr>
          <w:p w14:paraId="1D77BD50" w14:textId="3316A4F5" w:rsidR="005543FA" w:rsidRPr="00C1160E" w:rsidRDefault="00BE7416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C1160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</w:t>
            </w:r>
            <w:r w:rsidR="008F3B7D" w:rsidRPr="00C1160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Pr="00C1160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026</w:t>
            </w:r>
            <w:r w:rsidR="008F3B7D" w:rsidRPr="00C1160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Pr="00C1160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544</w:t>
            </w:r>
          </w:p>
        </w:tc>
        <w:tc>
          <w:tcPr>
            <w:tcW w:w="236" w:type="dxa"/>
          </w:tcPr>
          <w:p w14:paraId="15A65964" w14:textId="77777777" w:rsidR="005543FA" w:rsidRPr="00C1160E" w:rsidRDefault="005543FA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29C01511" w14:textId="746FA8F8" w:rsidR="005543FA" w:rsidRPr="00C1160E" w:rsidRDefault="00BE7416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28" w:lineRule="auto"/>
              <w:ind w:left="-129" w:right="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C1160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</w:t>
            </w:r>
            <w:r w:rsidR="005543FA" w:rsidRPr="00C1160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Pr="00C1160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012</w:t>
            </w:r>
            <w:r w:rsidR="005543FA" w:rsidRPr="00C1160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Pr="00C1160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971</w:t>
            </w:r>
          </w:p>
        </w:tc>
        <w:tc>
          <w:tcPr>
            <w:tcW w:w="236" w:type="dxa"/>
          </w:tcPr>
          <w:p w14:paraId="48F4E872" w14:textId="77777777" w:rsidR="005543FA" w:rsidRPr="00C1160E" w:rsidRDefault="005543FA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</w:tcPr>
          <w:p w14:paraId="76862AE3" w14:textId="1D43ED32" w:rsidR="005543FA" w:rsidRPr="00C1160E" w:rsidRDefault="00BE7416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C1160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</w:t>
            </w:r>
            <w:r w:rsidR="001A6146" w:rsidRPr="00C1160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Pr="00C1160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012</w:t>
            </w:r>
            <w:r w:rsidR="001A6146" w:rsidRPr="00C1160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Pr="00C1160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971</w:t>
            </w:r>
          </w:p>
        </w:tc>
      </w:tr>
    </w:tbl>
    <w:p w14:paraId="070D7743" w14:textId="13383AC2" w:rsidR="000950DE" w:rsidRPr="00C1160E" w:rsidRDefault="00E4660E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  <w:tab w:val="left" w:pos="9990"/>
        </w:tabs>
        <w:spacing w:line="228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C1160E">
        <w:rPr>
          <w:rFonts w:ascii="Angsana New" w:hAnsi="Angsana New" w:hint="cs"/>
          <w:sz w:val="30"/>
          <w:szCs w:val="30"/>
          <w:cs/>
        </w:rPr>
        <w:lastRenderedPageBreak/>
        <w:t>ใน</w:t>
      </w:r>
      <w:r w:rsidR="008918AF" w:rsidRPr="00C1160E">
        <w:rPr>
          <w:rFonts w:ascii="Angsana New" w:hAnsi="Angsana New" w:hint="cs"/>
          <w:sz w:val="30"/>
          <w:szCs w:val="30"/>
          <w:cs/>
        </w:rPr>
        <w:t>ระหว่าง</w:t>
      </w:r>
      <w:r w:rsidR="00FF5C0A" w:rsidRPr="00C1160E">
        <w:rPr>
          <w:rFonts w:ascii="Angsana New" w:hAnsi="Angsana New" w:hint="cs"/>
          <w:sz w:val="30"/>
          <w:szCs w:val="30"/>
          <w:cs/>
        </w:rPr>
        <w:t>งวด</w:t>
      </w:r>
      <w:r w:rsidR="00475278" w:rsidRPr="00C1160E">
        <w:rPr>
          <w:rFonts w:ascii="Angsana New" w:hAnsi="Angsana New" w:hint="cs"/>
          <w:sz w:val="30"/>
          <w:szCs w:val="30"/>
          <w:cs/>
        </w:rPr>
        <w:t>สาม</w:t>
      </w:r>
      <w:r w:rsidR="00A60605" w:rsidRPr="00C1160E">
        <w:rPr>
          <w:rFonts w:ascii="Angsana New" w:hAnsi="Angsana New" w:hint="cs"/>
          <w:sz w:val="30"/>
          <w:szCs w:val="30"/>
          <w:cs/>
        </w:rPr>
        <w:t>เดือนสิ้น</w:t>
      </w:r>
      <w:r w:rsidR="008918AF" w:rsidRPr="00C1160E">
        <w:rPr>
          <w:rFonts w:ascii="Angsana New" w:hAnsi="Angsana New" w:hint="cs"/>
          <w:sz w:val="30"/>
          <w:szCs w:val="30"/>
          <w:cs/>
        </w:rPr>
        <w:t>สุด</w:t>
      </w:r>
      <w:r w:rsidR="000A071F" w:rsidRPr="00C1160E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BE7416" w:rsidRPr="00C1160E">
        <w:rPr>
          <w:rFonts w:ascii="Angsana New" w:hAnsi="Angsana New"/>
          <w:sz w:val="30"/>
          <w:szCs w:val="30"/>
        </w:rPr>
        <w:t>31</w:t>
      </w:r>
      <w:r w:rsidR="00475278" w:rsidRPr="00C1160E">
        <w:rPr>
          <w:rFonts w:ascii="Angsana New" w:hAnsi="Angsana New"/>
          <w:sz w:val="30"/>
          <w:szCs w:val="30"/>
        </w:rPr>
        <w:t xml:space="preserve"> </w:t>
      </w:r>
      <w:r w:rsidR="00475278" w:rsidRPr="00C1160E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BE7416" w:rsidRPr="00C1160E">
        <w:rPr>
          <w:rFonts w:ascii="Angsana New" w:hAnsi="Angsana New"/>
          <w:sz w:val="30"/>
          <w:szCs w:val="30"/>
        </w:rPr>
        <w:t>2569</w:t>
      </w:r>
      <w:r w:rsidR="00DD7654" w:rsidRPr="00C1160E">
        <w:rPr>
          <w:rFonts w:ascii="Angsana New" w:hAnsi="Angsana New"/>
          <w:sz w:val="30"/>
          <w:szCs w:val="30"/>
        </w:rPr>
        <w:t xml:space="preserve"> </w:t>
      </w:r>
      <w:r w:rsidR="007C69B1" w:rsidRPr="00C1160E">
        <w:rPr>
          <w:rFonts w:ascii="Angsana New" w:hAnsi="Angsana New"/>
          <w:sz w:val="30"/>
          <w:szCs w:val="30"/>
          <w:cs/>
        </w:rPr>
        <w:t xml:space="preserve">บริษัทได้ออกหุ้นสามัญเพิ่มทุนตามโครงการ </w:t>
      </w:r>
      <w:r w:rsidR="007C69B1" w:rsidRPr="00C1160E">
        <w:rPr>
          <w:rFonts w:ascii="Angsana New" w:hAnsi="Angsana New"/>
          <w:sz w:val="30"/>
          <w:szCs w:val="30"/>
        </w:rPr>
        <w:t>AWC Share</w:t>
      </w:r>
      <w:r w:rsidR="00367332" w:rsidRPr="00C1160E">
        <w:rPr>
          <w:rFonts w:ascii="Angsana New" w:hAnsi="Angsana New"/>
          <w:sz w:val="30"/>
          <w:szCs w:val="30"/>
        </w:rPr>
        <w:t>s</w:t>
      </w:r>
      <w:r w:rsidR="007C69B1" w:rsidRPr="00C1160E">
        <w:rPr>
          <w:rFonts w:ascii="Angsana New" w:hAnsi="Angsana New"/>
          <w:sz w:val="30"/>
          <w:szCs w:val="30"/>
        </w:rPr>
        <w:t xml:space="preserve"> </w:t>
      </w:r>
      <w:r w:rsidR="007C69B1" w:rsidRPr="00C1160E">
        <w:rPr>
          <w:rFonts w:ascii="Angsana New" w:hAnsi="Angsana New"/>
          <w:spacing w:val="-2"/>
          <w:sz w:val="30"/>
          <w:szCs w:val="30"/>
        </w:rPr>
        <w:t>Plan Tranch</w:t>
      </w:r>
      <w:r w:rsidR="00B92FA1" w:rsidRPr="00C1160E">
        <w:rPr>
          <w:rFonts w:ascii="Angsana New" w:hAnsi="Angsana New"/>
          <w:spacing w:val="-2"/>
          <w:sz w:val="30"/>
          <w:szCs w:val="30"/>
        </w:rPr>
        <w:t>e</w:t>
      </w:r>
      <w:r w:rsidR="00AB2E26" w:rsidRPr="00C1160E">
        <w:rPr>
          <w:rFonts w:ascii="Angsana New" w:hAnsi="Angsana New"/>
          <w:spacing w:val="-2"/>
          <w:sz w:val="30"/>
          <w:szCs w:val="30"/>
        </w:rPr>
        <w:t xml:space="preserve"> </w:t>
      </w:r>
      <w:r w:rsidR="00BE7416" w:rsidRPr="00C1160E">
        <w:rPr>
          <w:rFonts w:ascii="Angsana New" w:hAnsi="Angsana New"/>
          <w:spacing w:val="-2"/>
          <w:sz w:val="30"/>
          <w:szCs w:val="30"/>
        </w:rPr>
        <w:t>3</w:t>
      </w:r>
      <w:r w:rsidRPr="00C1160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1160E">
        <w:rPr>
          <w:rFonts w:ascii="Angsana New" w:hAnsi="Angsana New"/>
          <w:spacing w:val="-2"/>
          <w:sz w:val="30"/>
          <w:szCs w:val="30"/>
        </w:rPr>
        <w:t xml:space="preserve">AWC Shares Plan Tranche </w:t>
      </w:r>
      <w:r w:rsidR="00BE7416" w:rsidRPr="00C1160E">
        <w:rPr>
          <w:rFonts w:ascii="Angsana New" w:hAnsi="Angsana New"/>
          <w:spacing w:val="-2"/>
          <w:sz w:val="30"/>
          <w:szCs w:val="30"/>
        </w:rPr>
        <w:t>4</w:t>
      </w:r>
      <w:r w:rsidRPr="00C1160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A1B1C" w:rsidRPr="00C1160E">
        <w:rPr>
          <w:rFonts w:ascii="Angsana New" w:hAnsi="Angsana New"/>
          <w:spacing w:val="-2"/>
          <w:sz w:val="30"/>
          <w:szCs w:val="30"/>
          <w:cs/>
        </w:rPr>
        <w:t xml:space="preserve">และ </w:t>
      </w:r>
      <w:r w:rsidR="003A1B1C" w:rsidRPr="00C1160E">
        <w:rPr>
          <w:rFonts w:ascii="Angsana New" w:hAnsi="Angsana New"/>
          <w:spacing w:val="-2"/>
          <w:sz w:val="30"/>
          <w:szCs w:val="30"/>
        </w:rPr>
        <w:t xml:space="preserve">AWC Shares Plan Tranche </w:t>
      </w:r>
      <w:r w:rsidR="00BE7416" w:rsidRPr="00C1160E">
        <w:rPr>
          <w:rFonts w:ascii="Angsana New" w:hAnsi="Angsana New"/>
          <w:spacing w:val="-2"/>
          <w:sz w:val="30"/>
          <w:szCs w:val="30"/>
        </w:rPr>
        <w:t>5</w:t>
      </w:r>
      <w:r w:rsidR="003A1B1C" w:rsidRPr="00C1160E">
        <w:rPr>
          <w:rFonts w:ascii="Angsana New" w:hAnsi="Angsana New"/>
          <w:spacing w:val="-2"/>
          <w:sz w:val="30"/>
          <w:szCs w:val="30"/>
        </w:rPr>
        <w:t xml:space="preserve"> </w:t>
      </w:r>
      <w:r w:rsidRPr="00C1160E">
        <w:rPr>
          <w:rFonts w:ascii="Angsana New" w:hAnsi="Angsana New"/>
          <w:spacing w:val="-2"/>
          <w:sz w:val="30"/>
          <w:szCs w:val="30"/>
          <w:cs/>
        </w:rPr>
        <w:t xml:space="preserve">ให้แก่พนักงานจำนวน </w:t>
      </w:r>
      <w:r w:rsidR="00BE7416" w:rsidRPr="00C1160E">
        <w:rPr>
          <w:rFonts w:ascii="Angsana New" w:hAnsi="Angsana New"/>
          <w:spacing w:val="-2"/>
          <w:sz w:val="30"/>
          <w:szCs w:val="30"/>
        </w:rPr>
        <w:t>907</w:t>
      </w:r>
      <w:r w:rsidR="00265CC2" w:rsidRPr="00C1160E">
        <w:rPr>
          <w:rFonts w:ascii="Angsana New" w:hAnsi="Angsana New"/>
          <w:spacing w:val="-2"/>
          <w:sz w:val="30"/>
          <w:szCs w:val="30"/>
        </w:rPr>
        <w:t>,</w:t>
      </w:r>
      <w:r w:rsidR="00BE7416" w:rsidRPr="00C1160E">
        <w:rPr>
          <w:rFonts w:ascii="Angsana New" w:hAnsi="Angsana New"/>
          <w:spacing w:val="-2"/>
          <w:sz w:val="30"/>
          <w:szCs w:val="30"/>
        </w:rPr>
        <w:t>600</w:t>
      </w:r>
      <w:r w:rsidR="00E351D6" w:rsidRPr="00C1160E">
        <w:rPr>
          <w:rFonts w:ascii="Angsana New" w:hAnsi="Angsana New"/>
          <w:spacing w:val="-2"/>
          <w:sz w:val="30"/>
          <w:szCs w:val="30"/>
        </w:rPr>
        <w:t xml:space="preserve"> </w:t>
      </w:r>
      <w:r w:rsidR="00020959" w:rsidRPr="00C1160E">
        <w:rPr>
          <w:rFonts w:ascii="Angsana New" w:hAnsi="Angsana New"/>
          <w:spacing w:val="-2"/>
          <w:sz w:val="30"/>
          <w:szCs w:val="30"/>
          <w:cs/>
        </w:rPr>
        <w:t>หุ้น</w:t>
      </w:r>
      <w:r w:rsidR="009C5F36" w:rsidRPr="00C1160E">
        <w:rPr>
          <w:rFonts w:ascii="Angsana New" w:hAnsi="Angsana New"/>
          <w:sz w:val="30"/>
          <w:szCs w:val="30"/>
        </w:rPr>
        <w:t xml:space="preserve"> </w:t>
      </w:r>
      <w:r w:rsidR="00BE7416" w:rsidRPr="00C1160E">
        <w:rPr>
          <w:rFonts w:ascii="Angsana New" w:hAnsi="Angsana New"/>
          <w:sz w:val="30"/>
          <w:szCs w:val="30"/>
        </w:rPr>
        <w:t>5</w:t>
      </w:r>
      <w:r w:rsidR="00265CC2" w:rsidRPr="00C1160E">
        <w:rPr>
          <w:rFonts w:ascii="Angsana New" w:hAnsi="Angsana New"/>
          <w:sz w:val="30"/>
          <w:szCs w:val="30"/>
        </w:rPr>
        <w:t>,</w:t>
      </w:r>
      <w:r w:rsidR="00BE7416" w:rsidRPr="00C1160E">
        <w:rPr>
          <w:rFonts w:ascii="Angsana New" w:hAnsi="Angsana New"/>
          <w:sz w:val="30"/>
          <w:szCs w:val="30"/>
        </w:rPr>
        <w:t>691</w:t>
      </w:r>
      <w:r w:rsidR="00265CC2" w:rsidRPr="00C1160E">
        <w:rPr>
          <w:rFonts w:ascii="Angsana New" w:hAnsi="Angsana New"/>
          <w:sz w:val="30"/>
          <w:szCs w:val="30"/>
        </w:rPr>
        <w:t>,</w:t>
      </w:r>
      <w:r w:rsidR="00BE7416" w:rsidRPr="00C1160E">
        <w:rPr>
          <w:rFonts w:ascii="Angsana New" w:hAnsi="Angsana New"/>
          <w:sz w:val="30"/>
          <w:szCs w:val="30"/>
        </w:rPr>
        <w:t>700</w:t>
      </w:r>
      <w:r w:rsidR="009C5F36" w:rsidRPr="00C1160E">
        <w:rPr>
          <w:rFonts w:ascii="Angsana New" w:hAnsi="Angsana New"/>
          <w:sz w:val="30"/>
          <w:szCs w:val="30"/>
        </w:rPr>
        <w:t xml:space="preserve"> </w:t>
      </w:r>
      <w:r w:rsidRPr="00C1160E">
        <w:rPr>
          <w:rFonts w:ascii="Angsana New" w:hAnsi="Angsana New"/>
          <w:sz w:val="30"/>
          <w:szCs w:val="30"/>
          <w:cs/>
        </w:rPr>
        <w:t>หุ้น</w:t>
      </w:r>
      <w:r w:rsidR="003A1B1C" w:rsidRPr="00C1160E">
        <w:rPr>
          <w:rFonts w:ascii="Angsana New" w:hAnsi="Angsana New"/>
          <w:sz w:val="30"/>
          <w:szCs w:val="30"/>
          <w:cs/>
        </w:rPr>
        <w:t xml:space="preserve"> และ </w:t>
      </w:r>
      <w:r w:rsidR="00BE7416" w:rsidRPr="00C1160E">
        <w:rPr>
          <w:rFonts w:ascii="Angsana New" w:hAnsi="Angsana New"/>
          <w:sz w:val="30"/>
          <w:szCs w:val="30"/>
        </w:rPr>
        <w:t>6</w:t>
      </w:r>
      <w:r w:rsidR="00E351D6" w:rsidRPr="00C1160E">
        <w:rPr>
          <w:rFonts w:ascii="Angsana New" w:hAnsi="Angsana New"/>
          <w:sz w:val="30"/>
          <w:szCs w:val="30"/>
        </w:rPr>
        <w:t>,</w:t>
      </w:r>
      <w:r w:rsidR="00BE7416" w:rsidRPr="00C1160E">
        <w:rPr>
          <w:rFonts w:ascii="Angsana New" w:hAnsi="Angsana New"/>
          <w:sz w:val="30"/>
          <w:szCs w:val="30"/>
        </w:rPr>
        <w:t>974</w:t>
      </w:r>
      <w:r w:rsidR="004D2B37" w:rsidRPr="00C1160E">
        <w:rPr>
          <w:rFonts w:ascii="Angsana New" w:hAnsi="Angsana New"/>
          <w:sz w:val="30"/>
          <w:szCs w:val="30"/>
        </w:rPr>
        <w:t>,</w:t>
      </w:r>
      <w:r w:rsidR="00BE7416" w:rsidRPr="00C1160E">
        <w:rPr>
          <w:rFonts w:ascii="Angsana New" w:hAnsi="Angsana New"/>
          <w:sz w:val="30"/>
          <w:szCs w:val="30"/>
        </w:rPr>
        <w:t>000</w:t>
      </w:r>
      <w:r w:rsidR="003A1B1C" w:rsidRPr="00C1160E">
        <w:rPr>
          <w:rFonts w:ascii="Angsana New" w:hAnsi="Angsana New"/>
          <w:sz w:val="30"/>
          <w:szCs w:val="30"/>
        </w:rPr>
        <w:t xml:space="preserve"> </w:t>
      </w:r>
      <w:r w:rsidR="003A1B1C" w:rsidRPr="00C1160E">
        <w:rPr>
          <w:rFonts w:ascii="Angsana New" w:hAnsi="Angsana New"/>
          <w:sz w:val="30"/>
          <w:szCs w:val="30"/>
          <w:cs/>
        </w:rPr>
        <w:t xml:space="preserve">หุ้น </w:t>
      </w:r>
      <w:r w:rsidRPr="00C1160E">
        <w:rPr>
          <w:rFonts w:ascii="Angsana New" w:hAnsi="Angsana New"/>
          <w:sz w:val="30"/>
          <w:szCs w:val="30"/>
          <w:cs/>
        </w:rPr>
        <w:t xml:space="preserve">ตามลำดับ </w:t>
      </w:r>
      <w:r w:rsidR="00231D31" w:rsidRPr="00C1160E">
        <w:rPr>
          <w:rFonts w:ascii="Angsana New" w:hAnsi="Angsana New"/>
          <w:sz w:val="30"/>
          <w:szCs w:val="30"/>
          <w:cs/>
        </w:rPr>
        <w:t>โดยมี</w:t>
      </w:r>
      <w:r w:rsidR="007C69B1" w:rsidRPr="00C1160E">
        <w:rPr>
          <w:rFonts w:ascii="Angsana New" w:hAnsi="Angsana New"/>
          <w:sz w:val="30"/>
          <w:szCs w:val="30"/>
          <w:cs/>
        </w:rPr>
        <w:t xml:space="preserve">มูลค่าที่ตราไว้หุ้นละ </w:t>
      </w:r>
      <w:r w:rsidR="00BE7416" w:rsidRPr="00C1160E">
        <w:rPr>
          <w:rFonts w:ascii="Angsana New" w:hAnsi="Angsana New"/>
          <w:sz w:val="30"/>
          <w:szCs w:val="30"/>
        </w:rPr>
        <w:t>1</w:t>
      </w:r>
      <w:r w:rsidR="007C69B1" w:rsidRPr="00C1160E">
        <w:rPr>
          <w:rFonts w:ascii="Angsana New" w:hAnsi="Angsana New"/>
          <w:sz w:val="30"/>
          <w:szCs w:val="30"/>
        </w:rPr>
        <w:t xml:space="preserve"> </w:t>
      </w:r>
      <w:r w:rsidR="007C69B1" w:rsidRPr="00C1160E">
        <w:rPr>
          <w:rFonts w:ascii="Angsana New" w:hAnsi="Angsana New"/>
          <w:sz w:val="30"/>
          <w:szCs w:val="30"/>
          <w:cs/>
        </w:rPr>
        <w:t>บาท</w:t>
      </w:r>
      <w:r w:rsidR="00723925" w:rsidRPr="00C1160E">
        <w:rPr>
          <w:rFonts w:ascii="Angsana New" w:hAnsi="Angsana New"/>
          <w:sz w:val="30"/>
          <w:szCs w:val="30"/>
        </w:rPr>
        <w:t xml:space="preserve"> </w:t>
      </w:r>
      <w:r w:rsidR="00723925" w:rsidRPr="00C1160E">
        <w:rPr>
          <w:rFonts w:ascii="Angsana New" w:hAnsi="Angsana New"/>
          <w:sz w:val="30"/>
          <w:szCs w:val="30"/>
          <w:cs/>
        </w:rPr>
        <w:t>ซึ่งบริษัทได้จดทะเบียนเพิ่มทุนกับกระทรวงพาณิชย์แล้ว เมื่อวันที่</w:t>
      </w:r>
      <w:r w:rsidR="00723925" w:rsidRPr="00C1160E">
        <w:rPr>
          <w:rFonts w:ascii="Angsana New" w:hAnsi="Angsana New"/>
          <w:sz w:val="30"/>
          <w:szCs w:val="30"/>
        </w:rPr>
        <w:t xml:space="preserve"> </w:t>
      </w:r>
      <w:r w:rsidR="00BE7416" w:rsidRPr="00C1160E">
        <w:rPr>
          <w:rFonts w:ascii="Angsana New" w:hAnsi="Angsana New"/>
          <w:sz w:val="30"/>
          <w:szCs w:val="30"/>
        </w:rPr>
        <w:t>4</w:t>
      </w:r>
      <w:r w:rsidR="00723925" w:rsidRPr="00C1160E">
        <w:rPr>
          <w:rFonts w:ascii="Angsana New" w:hAnsi="Angsana New"/>
          <w:sz w:val="30"/>
          <w:szCs w:val="30"/>
        </w:rPr>
        <w:t xml:space="preserve"> </w:t>
      </w:r>
      <w:r w:rsidR="00723925" w:rsidRPr="00C1160E">
        <w:rPr>
          <w:rFonts w:ascii="Angsana New" w:hAnsi="Angsana New"/>
          <w:sz w:val="30"/>
          <w:szCs w:val="30"/>
          <w:cs/>
        </w:rPr>
        <w:t xml:space="preserve">มีนาคม </w:t>
      </w:r>
      <w:r w:rsidR="00BE7416" w:rsidRPr="00C1160E">
        <w:rPr>
          <w:rFonts w:ascii="Angsana New" w:hAnsi="Angsana New"/>
          <w:sz w:val="30"/>
          <w:szCs w:val="30"/>
        </w:rPr>
        <w:t>2569</w:t>
      </w:r>
    </w:p>
    <w:p w14:paraId="4F872B53" w14:textId="611A3409" w:rsidR="00481BDA" w:rsidRPr="00C1160E" w:rsidRDefault="00481BDA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  <w:tab w:val="left" w:pos="9990"/>
        </w:tabs>
        <w:spacing w:line="228" w:lineRule="auto"/>
        <w:ind w:left="540" w:right="119"/>
        <w:jc w:val="thaiDistribute"/>
        <w:rPr>
          <w:rFonts w:ascii="Angsana New" w:hAnsi="Angsana New"/>
          <w:sz w:val="30"/>
          <w:szCs w:val="30"/>
          <w:cs/>
        </w:rPr>
        <w:sectPr w:rsidR="00481BDA" w:rsidRPr="00C1160E" w:rsidSect="009B36D9">
          <w:headerReference w:type="default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14"/>
          <w:cols w:space="708"/>
          <w:titlePg/>
          <w:docGrid w:linePitch="360"/>
        </w:sectPr>
      </w:pPr>
    </w:p>
    <w:p w14:paraId="03806E4C" w14:textId="77777777" w:rsidR="00003739" w:rsidRPr="008D0280" w:rsidRDefault="00003739" w:rsidP="002E53F2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28" w:lineRule="auto"/>
        <w:ind w:hanging="540"/>
        <w:rPr>
          <w:rFonts w:ascii="Angsana New" w:hAnsi="Angsana New"/>
          <w:b/>
          <w:bCs/>
          <w:sz w:val="30"/>
          <w:szCs w:val="30"/>
          <w:cs/>
        </w:rPr>
      </w:pPr>
      <w:r w:rsidRPr="008D0280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ส่วนงานดำเนินงาน</w:t>
      </w:r>
    </w:p>
    <w:p w14:paraId="13555D25" w14:textId="77777777" w:rsidR="00003739" w:rsidRPr="00C1160E" w:rsidRDefault="00003739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0F95E6E6" w14:textId="1B61D5D7" w:rsidR="008A779A" w:rsidRPr="00C1160E" w:rsidRDefault="00630618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C1160E">
        <w:rPr>
          <w:rFonts w:ascii="Angsana New" w:hAnsi="Angsana New"/>
          <w:b/>
          <w:bCs/>
          <w:i/>
          <w:iCs/>
          <w:sz w:val="28"/>
          <w:szCs w:val="28"/>
          <w:cs/>
        </w:rPr>
        <w:t>ข้อมูล</w:t>
      </w:r>
      <w:r w:rsidR="00AA28EE" w:rsidRPr="00C1160E">
        <w:rPr>
          <w:rFonts w:ascii="Angsana New" w:hAnsi="Angsana New"/>
          <w:b/>
          <w:bCs/>
          <w:i/>
          <w:iCs/>
          <w:sz w:val="28"/>
          <w:szCs w:val="28"/>
          <w:cs/>
        </w:rPr>
        <w:t>เกี่ยวกับ</w:t>
      </w:r>
      <w:r w:rsidR="00D17040" w:rsidRPr="00C1160E">
        <w:rPr>
          <w:rFonts w:ascii="Angsana New" w:hAnsi="Angsana New"/>
          <w:b/>
          <w:bCs/>
          <w:i/>
          <w:iCs/>
          <w:sz w:val="28"/>
          <w:szCs w:val="28"/>
          <w:cs/>
        </w:rPr>
        <w:t>ส่วนงาน</w:t>
      </w:r>
      <w:r w:rsidRPr="00C1160E">
        <w:rPr>
          <w:rFonts w:ascii="Angsana New" w:hAnsi="Angsana New"/>
          <w:b/>
          <w:bCs/>
          <w:i/>
          <w:iCs/>
          <w:sz w:val="28"/>
          <w:szCs w:val="28"/>
          <w:cs/>
        </w:rPr>
        <w:t>ที่รายงาน</w:t>
      </w:r>
    </w:p>
    <w:tbl>
      <w:tblPr>
        <w:tblpPr w:leftFromText="180" w:rightFromText="180" w:vertAnchor="text" w:tblpX="450" w:tblpY="1"/>
        <w:tblOverlap w:val="never"/>
        <w:tblW w:w="145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260"/>
        <w:gridCol w:w="180"/>
        <w:gridCol w:w="1260"/>
        <w:gridCol w:w="180"/>
        <w:gridCol w:w="1260"/>
        <w:gridCol w:w="180"/>
        <w:gridCol w:w="1259"/>
        <w:gridCol w:w="181"/>
        <w:gridCol w:w="1170"/>
        <w:gridCol w:w="180"/>
        <w:gridCol w:w="1260"/>
        <w:gridCol w:w="183"/>
        <w:gridCol w:w="1257"/>
        <w:gridCol w:w="180"/>
        <w:gridCol w:w="1350"/>
      </w:tblGrid>
      <w:tr w:rsidR="00C15066" w:rsidRPr="00C1160E" w14:paraId="270D76B5" w14:textId="77777777" w:rsidTr="00D0247A">
        <w:trPr>
          <w:cantSplit/>
          <w:trHeight w:val="70"/>
          <w:tblHeader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bottom"/>
          </w:tcPr>
          <w:p w14:paraId="27603A31" w14:textId="77777777" w:rsidR="00C15066" w:rsidRPr="00C1160E" w:rsidRDefault="00C1506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340" w:type="dxa"/>
            <w:gridSpan w:val="15"/>
            <w:vAlign w:val="bottom"/>
          </w:tcPr>
          <w:p w14:paraId="31A521C6" w14:textId="77777777" w:rsidR="00C15066" w:rsidRPr="00C1160E" w:rsidRDefault="00C1506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</w:pPr>
            <w:r w:rsidRPr="00C1160E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ง</w:t>
            </w:r>
            <w:r w:rsidRPr="00C1160E">
              <w:rPr>
                <w:rFonts w:ascii="Angsana New" w:hAnsi="Angsana New" w:hint="cs"/>
                <w:bCs/>
                <w:sz w:val="28"/>
                <w:szCs w:val="28"/>
                <w:cs/>
              </w:rPr>
              <w:t>บการเงินรวม</w:t>
            </w:r>
          </w:p>
        </w:tc>
      </w:tr>
      <w:tr w:rsidR="00C15066" w:rsidRPr="00C1160E" w14:paraId="435B9258" w14:textId="77777777" w:rsidTr="0034037E">
        <w:trPr>
          <w:cantSplit/>
          <w:trHeight w:val="627"/>
          <w:tblHeader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bottom"/>
          </w:tcPr>
          <w:p w14:paraId="4A8FC60F" w14:textId="42602238" w:rsidR="00C15066" w:rsidRPr="00C1160E" w:rsidRDefault="00C1506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1160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="00FF5C0A" w:rsidRPr="00C1160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งวด</w:t>
            </w:r>
            <w:r w:rsidR="00475278" w:rsidRPr="00C1160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="00A60605" w:rsidRPr="00C1160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เดือนสิ้น</w:t>
            </w:r>
            <w:r w:rsidRPr="00C1160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สุดวันที่</w:t>
            </w:r>
          </w:p>
        </w:tc>
        <w:tc>
          <w:tcPr>
            <w:tcW w:w="2700" w:type="dxa"/>
            <w:gridSpan w:val="3"/>
            <w:vAlign w:val="bottom"/>
          </w:tcPr>
          <w:p w14:paraId="08AE1228" w14:textId="77777777" w:rsidR="00C15066" w:rsidRPr="00C1160E" w:rsidRDefault="00C1506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C1160E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ให</w:t>
            </w:r>
            <w:r w:rsidRPr="00C1160E">
              <w:rPr>
                <w:rFonts w:ascii="Angsana New" w:hAnsi="Angsana New" w:hint="cs"/>
                <w:bCs/>
                <w:sz w:val="28"/>
                <w:szCs w:val="28"/>
                <w:cs/>
              </w:rPr>
              <w:t>้</w:t>
            </w:r>
            <w:r w:rsidRPr="00C1160E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บริการธุรกิจโรงแรมและ</w:t>
            </w:r>
          </w:p>
          <w:p w14:paraId="18FB40CE" w14:textId="77777777" w:rsidR="00C15066" w:rsidRPr="00C1160E" w:rsidRDefault="00C1506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C1160E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บริการที่เกี่ยวข้อง</w:t>
            </w:r>
          </w:p>
        </w:tc>
        <w:tc>
          <w:tcPr>
            <w:tcW w:w="180" w:type="dxa"/>
            <w:vAlign w:val="bottom"/>
          </w:tcPr>
          <w:p w14:paraId="79F1E21E" w14:textId="77777777" w:rsidR="00C15066" w:rsidRPr="00C1160E" w:rsidRDefault="00C1506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2699" w:type="dxa"/>
            <w:gridSpan w:val="3"/>
            <w:vAlign w:val="bottom"/>
          </w:tcPr>
          <w:p w14:paraId="4F7C9D72" w14:textId="77777777" w:rsidR="00C15066" w:rsidRPr="00C1160E" w:rsidRDefault="00C1506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C1160E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ให้เช่าและให้บริการ</w:t>
            </w:r>
          </w:p>
          <w:p w14:paraId="7AB104B0" w14:textId="77777777" w:rsidR="00C15066" w:rsidRPr="00C1160E" w:rsidRDefault="00C1506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C1160E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อาคารพาณิชยกรรม</w:t>
            </w:r>
          </w:p>
        </w:tc>
        <w:tc>
          <w:tcPr>
            <w:tcW w:w="181" w:type="dxa"/>
            <w:vAlign w:val="bottom"/>
          </w:tcPr>
          <w:p w14:paraId="740DD1D0" w14:textId="77777777" w:rsidR="00C15066" w:rsidRPr="00C1160E" w:rsidRDefault="00C1506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2610" w:type="dxa"/>
            <w:gridSpan w:val="3"/>
          </w:tcPr>
          <w:p w14:paraId="51371EC2" w14:textId="77777777" w:rsidR="00C15066" w:rsidRPr="00C1160E" w:rsidRDefault="00C1506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  <w:p w14:paraId="4AA3DE9A" w14:textId="77777777" w:rsidR="00C15066" w:rsidRPr="00C1160E" w:rsidRDefault="00C1506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</w:pPr>
            <w:r w:rsidRPr="00C1160E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83" w:type="dxa"/>
          </w:tcPr>
          <w:p w14:paraId="0B9FA9E4" w14:textId="77777777" w:rsidR="00C15066" w:rsidRPr="00C1160E" w:rsidRDefault="00C1506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787" w:type="dxa"/>
            <w:gridSpan w:val="3"/>
            <w:vAlign w:val="bottom"/>
          </w:tcPr>
          <w:p w14:paraId="0745518B" w14:textId="77777777" w:rsidR="00C15066" w:rsidRPr="00C1160E" w:rsidRDefault="00C1506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C1160E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รวมส่วนงาน</w:t>
            </w:r>
          </w:p>
          <w:p w14:paraId="09560071" w14:textId="77777777" w:rsidR="00C15066" w:rsidRPr="00C1160E" w:rsidRDefault="00C1506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  <w:r w:rsidRPr="00C1160E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ที่รายงาน</w:t>
            </w:r>
          </w:p>
        </w:tc>
      </w:tr>
      <w:tr w:rsidR="00475278" w:rsidRPr="00C1160E" w14:paraId="3994557C" w14:textId="77777777" w:rsidTr="0034037E">
        <w:trPr>
          <w:cantSplit/>
          <w:tblHeader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bottom"/>
          </w:tcPr>
          <w:p w14:paraId="2B0A02A7" w14:textId="752E370B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1160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BE7416" w:rsidRPr="00C1160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C1160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C1160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260" w:type="dxa"/>
            <w:vAlign w:val="center"/>
          </w:tcPr>
          <w:p w14:paraId="3A147B7D" w14:textId="31CA3A8B" w:rsidR="00475278" w:rsidRPr="00C1160E" w:rsidRDefault="00BE7416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 w:bidi="ar-SA"/>
              </w:rPr>
            </w:pPr>
            <w:r w:rsidRPr="00C1160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C1160E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80" w:type="dxa"/>
            <w:vAlign w:val="center"/>
          </w:tcPr>
          <w:p w14:paraId="3ED23471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21329836" w14:textId="010E449E" w:rsidR="00475278" w:rsidRPr="00C1160E" w:rsidRDefault="00BE7416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C1160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C1160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2D061C32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5E747611" w14:textId="1DA738BD" w:rsidR="00475278" w:rsidRPr="00C1160E" w:rsidRDefault="00BE7416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 w:bidi="ar-SA"/>
              </w:rPr>
            </w:pPr>
            <w:r w:rsidRPr="00C1160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C1160E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80" w:type="dxa"/>
            <w:vAlign w:val="center"/>
          </w:tcPr>
          <w:p w14:paraId="34E24417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  <w:vAlign w:val="center"/>
          </w:tcPr>
          <w:p w14:paraId="675AFEFE" w14:textId="72D68C08" w:rsidR="00475278" w:rsidRPr="00C1160E" w:rsidRDefault="00BE7416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C1160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C1160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81" w:type="dxa"/>
          </w:tcPr>
          <w:p w14:paraId="28F551E8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6653FFE1" w14:textId="18C7651E" w:rsidR="00475278" w:rsidRPr="00C1160E" w:rsidRDefault="00BE7416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 w:bidi="ar-SA"/>
              </w:rPr>
            </w:pPr>
            <w:r w:rsidRPr="00C1160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C1160E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80" w:type="dxa"/>
            <w:vAlign w:val="center"/>
          </w:tcPr>
          <w:p w14:paraId="3F8C4955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03E61F9E" w14:textId="0EAB4640" w:rsidR="00475278" w:rsidRPr="00C1160E" w:rsidRDefault="00BE7416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C1160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C1160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83" w:type="dxa"/>
          </w:tcPr>
          <w:p w14:paraId="2E57ACCB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748CAAA7" w14:textId="033EC78B" w:rsidR="00475278" w:rsidRPr="00C1160E" w:rsidRDefault="00BE7416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 w:bidi="ar-SA"/>
              </w:rPr>
            </w:pPr>
            <w:r w:rsidRPr="00C1160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C1160E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80" w:type="dxa"/>
            <w:vAlign w:val="center"/>
          </w:tcPr>
          <w:p w14:paraId="537BD0BD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center"/>
          </w:tcPr>
          <w:p w14:paraId="5003B71B" w14:textId="707FBF18" w:rsidR="00475278" w:rsidRPr="00C1160E" w:rsidRDefault="00BE7416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C1160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C1160E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A53D34" w:rsidRPr="00C1160E" w14:paraId="26A9EC62" w14:textId="77777777" w:rsidTr="00D0247A">
        <w:trPr>
          <w:cantSplit/>
          <w:tblHeader/>
        </w:trPr>
        <w:tc>
          <w:tcPr>
            <w:tcW w:w="3240" w:type="dxa"/>
          </w:tcPr>
          <w:p w14:paraId="54D2DAAD" w14:textId="77777777" w:rsidR="00A53D34" w:rsidRPr="00C1160E" w:rsidRDefault="00A53D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340" w:type="dxa"/>
            <w:gridSpan w:val="15"/>
            <w:vAlign w:val="center"/>
          </w:tcPr>
          <w:p w14:paraId="381C099F" w14:textId="77777777" w:rsidR="00A53D34" w:rsidRPr="00C1160E" w:rsidRDefault="00A53D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1160E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53D34" w:rsidRPr="00C1160E" w14:paraId="1F8A3F49" w14:textId="77777777" w:rsidTr="0034037E">
        <w:trPr>
          <w:cantSplit/>
          <w:trHeight w:val="236"/>
        </w:trPr>
        <w:tc>
          <w:tcPr>
            <w:tcW w:w="3240" w:type="dxa"/>
          </w:tcPr>
          <w:p w14:paraId="5FDE3A59" w14:textId="77777777" w:rsidR="00A53D34" w:rsidRPr="00C1160E" w:rsidRDefault="00A53D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1160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1260" w:type="dxa"/>
          </w:tcPr>
          <w:p w14:paraId="6B7164DC" w14:textId="77777777" w:rsidR="00A53D34" w:rsidRPr="00C1160E" w:rsidRDefault="00A53D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83747C6" w14:textId="77777777" w:rsidR="00A53D34" w:rsidRPr="00C1160E" w:rsidRDefault="00A53D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7BC980DF" w14:textId="77777777" w:rsidR="00A53D34" w:rsidRPr="00C1160E" w:rsidRDefault="00A53D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C61D448" w14:textId="77777777" w:rsidR="00A53D34" w:rsidRPr="00C1160E" w:rsidRDefault="00A53D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5019D64D" w14:textId="77777777" w:rsidR="00A53D34" w:rsidRPr="00C1160E" w:rsidRDefault="00A53D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0A3F2377" w14:textId="77777777" w:rsidR="00A53D34" w:rsidRPr="00C1160E" w:rsidRDefault="00A53D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</w:tcPr>
          <w:p w14:paraId="33403764" w14:textId="77777777" w:rsidR="00A53D34" w:rsidRPr="00C1160E" w:rsidRDefault="00A53D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1" w:type="dxa"/>
            <w:vAlign w:val="bottom"/>
          </w:tcPr>
          <w:p w14:paraId="4199C2C8" w14:textId="77777777" w:rsidR="00A53D34" w:rsidRPr="00C1160E" w:rsidRDefault="00A53D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42D24920" w14:textId="77777777" w:rsidR="00A53D34" w:rsidRPr="00C1160E" w:rsidRDefault="00A53D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184C1BA2" w14:textId="77777777" w:rsidR="00A53D34" w:rsidRPr="00C1160E" w:rsidRDefault="00A53D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3ACCC282" w14:textId="77777777" w:rsidR="00A53D34" w:rsidRPr="00C1160E" w:rsidRDefault="00A53D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3" w:type="dxa"/>
          </w:tcPr>
          <w:p w14:paraId="5C4ED8F4" w14:textId="77777777" w:rsidR="00A53D34" w:rsidRPr="00C1160E" w:rsidRDefault="00A53D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7" w:type="dxa"/>
          </w:tcPr>
          <w:p w14:paraId="57E5FFC7" w14:textId="77777777" w:rsidR="00A53D34" w:rsidRPr="00C1160E" w:rsidRDefault="00A53D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D9247CA" w14:textId="77777777" w:rsidR="00A53D34" w:rsidRPr="00C1160E" w:rsidRDefault="00A53D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</w:tcPr>
          <w:p w14:paraId="5FD8E9B2" w14:textId="77777777" w:rsidR="00A53D34" w:rsidRPr="00C1160E" w:rsidRDefault="00A53D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</w:tr>
      <w:tr w:rsidR="00475278" w:rsidRPr="00C1160E" w14:paraId="532A66CE" w14:textId="77777777" w:rsidTr="0034037E">
        <w:trPr>
          <w:cantSplit/>
          <w:trHeight w:val="236"/>
        </w:trPr>
        <w:tc>
          <w:tcPr>
            <w:tcW w:w="3240" w:type="dxa"/>
          </w:tcPr>
          <w:p w14:paraId="76DB9EAC" w14:textId="7C89A079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1160E">
              <w:rPr>
                <w:rFonts w:ascii="Angsana New" w:hAnsi="Angsana New" w:hint="cs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</w:tcPr>
          <w:p w14:paraId="6263141C" w14:textId="516692B5" w:rsidR="00475278" w:rsidRPr="00C1160E" w:rsidRDefault="00BE7416" w:rsidP="00FD2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  <w:r w:rsidRPr="00C1160E">
              <w:rPr>
                <w:rFonts w:asciiTheme="majorBidi" w:hAnsiTheme="majorBidi"/>
                <w:sz w:val="28"/>
                <w:szCs w:val="28"/>
              </w:rPr>
              <w:t>4</w:t>
            </w:r>
            <w:r w:rsidR="008F5338" w:rsidRPr="00C1160E">
              <w:rPr>
                <w:rFonts w:asciiTheme="majorBidi" w:hAnsiTheme="majorBidi"/>
                <w:sz w:val="28"/>
                <w:szCs w:val="28"/>
              </w:rPr>
              <w:t>,</w:t>
            </w:r>
            <w:r w:rsidR="00DF3DA0">
              <w:rPr>
                <w:rFonts w:asciiTheme="majorBidi" w:hAnsiTheme="majorBidi"/>
                <w:sz w:val="28"/>
                <w:szCs w:val="28"/>
              </w:rPr>
              <w:t>054,440</w:t>
            </w:r>
          </w:p>
        </w:tc>
        <w:tc>
          <w:tcPr>
            <w:tcW w:w="180" w:type="dxa"/>
            <w:vAlign w:val="bottom"/>
          </w:tcPr>
          <w:p w14:paraId="0E07581B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ACBC6CB" w14:textId="4CA862C3" w:rsidR="00475278" w:rsidRPr="00C1160E" w:rsidRDefault="00475278" w:rsidP="00FD2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  <w:cs/>
              </w:rPr>
            </w:pPr>
            <w:r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BE7416"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3</w:t>
            </w:r>
            <w:r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="00BE7416"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619</w:t>
            </w:r>
            <w:r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="00BE7416"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262</w:t>
            </w:r>
            <w:r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0696426D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D7EF98F" w14:textId="277EFF73" w:rsidR="00475278" w:rsidRPr="00C1160E" w:rsidRDefault="00BE7416" w:rsidP="00FD2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  <w:r w:rsidRPr="00C1160E">
              <w:rPr>
                <w:rFonts w:asciiTheme="majorBidi" w:hAnsiTheme="majorBidi"/>
                <w:sz w:val="28"/>
                <w:szCs w:val="28"/>
              </w:rPr>
              <w:t>9</w:t>
            </w:r>
            <w:r w:rsidR="00CB1EA5">
              <w:rPr>
                <w:rFonts w:asciiTheme="majorBidi" w:hAnsiTheme="majorBidi"/>
                <w:sz w:val="28"/>
                <w:szCs w:val="28"/>
              </w:rPr>
              <w:t>83</w:t>
            </w:r>
            <w:r w:rsidR="00E442E8" w:rsidRPr="00C1160E">
              <w:rPr>
                <w:rFonts w:asciiTheme="majorBidi" w:hAnsiTheme="majorBidi"/>
                <w:sz w:val="28"/>
                <w:szCs w:val="28"/>
              </w:rPr>
              <w:t>,</w:t>
            </w:r>
            <w:r w:rsidR="00CB1EA5">
              <w:rPr>
                <w:rFonts w:asciiTheme="majorBidi" w:hAnsiTheme="majorBidi"/>
                <w:sz w:val="28"/>
                <w:szCs w:val="28"/>
              </w:rPr>
              <w:t>607</w:t>
            </w:r>
          </w:p>
        </w:tc>
        <w:tc>
          <w:tcPr>
            <w:tcW w:w="180" w:type="dxa"/>
            <w:vAlign w:val="bottom"/>
          </w:tcPr>
          <w:p w14:paraId="1B38B200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691175AD" w14:textId="6BED9325" w:rsidR="00475278" w:rsidRPr="00C1160E" w:rsidRDefault="00475278" w:rsidP="00FD2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  <w:r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BE7416"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930</w:t>
            </w:r>
            <w:r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="00BE7416"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858</w:t>
            </w:r>
            <w:r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5DDC5938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579E58" w14:textId="1A5941DD" w:rsidR="00475278" w:rsidRPr="00C1160E" w:rsidRDefault="00E442E8" w:rsidP="00FD2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9"/>
              <w:rPr>
                <w:rFonts w:asciiTheme="majorBidi" w:hAnsiTheme="majorBidi"/>
                <w:sz w:val="28"/>
                <w:szCs w:val="28"/>
              </w:rPr>
            </w:pPr>
            <w:r w:rsidRPr="00C1160E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162907A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4D717D" w14:textId="70AFD095" w:rsidR="00475278" w:rsidRPr="00C1160E" w:rsidRDefault="00475278" w:rsidP="00FD2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79"/>
              <w:rPr>
                <w:rFonts w:asciiTheme="majorBidi" w:hAnsiTheme="majorBidi"/>
                <w:sz w:val="28"/>
                <w:szCs w:val="28"/>
              </w:rPr>
            </w:pPr>
            <w:r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-   </w:t>
            </w:r>
          </w:p>
        </w:tc>
        <w:tc>
          <w:tcPr>
            <w:tcW w:w="183" w:type="dxa"/>
          </w:tcPr>
          <w:p w14:paraId="3F0781BB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</w:tcPr>
          <w:p w14:paraId="1E08BB0D" w14:textId="5B97EE34" w:rsidR="00475278" w:rsidRPr="00C1160E" w:rsidRDefault="00BE7416" w:rsidP="00FD2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C1160E">
              <w:rPr>
                <w:rFonts w:asciiTheme="majorBidi" w:hAnsiTheme="majorBidi"/>
                <w:sz w:val="28"/>
                <w:szCs w:val="28"/>
              </w:rPr>
              <w:t>5</w:t>
            </w:r>
            <w:r w:rsidR="00467D59" w:rsidRPr="00C1160E">
              <w:rPr>
                <w:rFonts w:asciiTheme="majorBidi" w:hAnsiTheme="majorBidi"/>
                <w:sz w:val="28"/>
                <w:szCs w:val="28"/>
              </w:rPr>
              <w:t>,</w:t>
            </w:r>
            <w:r w:rsidRPr="00C1160E">
              <w:rPr>
                <w:rFonts w:asciiTheme="majorBidi" w:hAnsiTheme="majorBidi"/>
                <w:sz w:val="28"/>
                <w:szCs w:val="28"/>
              </w:rPr>
              <w:t>0</w:t>
            </w:r>
            <w:r w:rsidR="00A110E0">
              <w:rPr>
                <w:rFonts w:asciiTheme="majorBidi" w:hAnsiTheme="majorBidi"/>
                <w:sz w:val="28"/>
                <w:szCs w:val="28"/>
              </w:rPr>
              <w:t>38</w:t>
            </w:r>
            <w:r w:rsidR="00467D59" w:rsidRPr="00C1160E">
              <w:rPr>
                <w:rFonts w:asciiTheme="majorBidi" w:hAnsiTheme="majorBidi"/>
                <w:sz w:val="28"/>
                <w:szCs w:val="28"/>
              </w:rPr>
              <w:t>,</w:t>
            </w:r>
            <w:r w:rsidR="00A110E0">
              <w:rPr>
                <w:rFonts w:asciiTheme="majorBidi" w:hAnsiTheme="majorBidi"/>
                <w:sz w:val="28"/>
                <w:szCs w:val="28"/>
              </w:rPr>
              <w:t>047</w:t>
            </w:r>
          </w:p>
        </w:tc>
        <w:tc>
          <w:tcPr>
            <w:tcW w:w="180" w:type="dxa"/>
            <w:vAlign w:val="bottom"/>
          </w:tcPr>
          <w:p w14:paraId="4FFCAC93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B756EDA" w14:textId="24E12E01" w:rsidR="00475278" w:rsidRPr="00C1160E" w:rsidRDefault="00475278" w:rsidP="00FD2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  <w:r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BE7416"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4</w:t>
            </w:r>
            <w:r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="00BE7416"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550</w:t>
            </w:r>
            <w:r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="00BE7416"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120</w:t>
            </w:r>
            <w:r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</w:t>
            </w:r>
          </w:p>
        </w:tc>
      </w:tr>
      <w:tr w:rsidR="00475278" w:rsidRPr="00C1160E" w14:paraId="75D5A505" w14:textId="77777777" w:rsidTr="0034037E">
        <w:trPr>
          <w:cantSplit/>
          <w:trHeight w:val="236"/>
        </w:trPr>
        <w:tc>
          <w:tcPr>
            <w:tcW w:w="3240" w:type="dxa"/>
          </w:tcPr>
          <w:p w14:paraId="15AAA365" w14:textId="6D7B933D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1160E">
              <w:rPr>
                <w:rFonts w:ascii="Angsana New" w:hAnsi="Angsana New" w:hint="cs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E4B254B" w14:textId="3823F929" w:rsidR="00475278" w:rsidRPr="00C1160E" w:rsidRDefault="00BE7416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  <w:cs/>
              </w:rPr>
            </w:pPr>
            <w:r w:rsidRPr="00C1160E">
              <w:rPr>
                <w:rFonts w:asciiTheme="majorBidi" w:hAnsiTheme="majorBidi"/>
                <w:sz w:val="28"/>
                <w:szCs w:val="28"/>
              </w:rPr>
              <w:t>6</w:t>
            </w:r>
            <w:r w:rsidR="008F5338" w:rsidRPr="00C1160E">
              <w:rPr>
                <w:rFonts w:asciiTheme="majorBidi" w:hAnsiTheme="majorBidi"/>
                <w:sz w:val="28"/>
                <w:szCs w:val="28"/>
              </w:rPr>
              <w:t>,</w:t>
            </w:r>
            <w:r w:rsidRPr="00C1160E">
              <w:rPr>
                <w:rFonts w:asciiTheme="majorBidi" w:hAnsiTheme="majorBidi"/>
                <w:sz w:val="28"/>
                <w:szCs w:val="28"/>
              </w:rPr>
              <w:t>575</w:t>
            </w:r>
          </w:p>
        </w:tc>
        <w:tc>
          <w:tcPr>
            <w:tcW w:w="180" w:type="dxa"/>
            <w:vAlign w:val="bottom"/>
          </w:tcPr>
          <w:p w14:paraId="33E292A7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620D36F" w14:textId="2B8C33D8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  <w:r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BE7416"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6</w:t>
            </w:r>
            <w:r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="00BE7416"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671</w:t>
            </w:r>
            <w:r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045BF6BC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715409E" w14:textId="4735CE32" w:rsidR="00475278" w:rsidRPr="00C1160E" w:rsidRDefault="00CB1EA5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80,892</w:t>
            </w:r>
          </w:p>
        </w:tc>
        <w:tc>
          <w:tcPr>
            <w:tcW w:w="180" w:type="dxa"/>
            <w:vAlign w:val="bottom"/>
          </w:tcPr>
          <w:p w14:paraId="655CE1AF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374AF32E" w14:textId="0221A7F4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  <w:r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BE7416"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81</w:t>
            </w:r>
            <w:r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="00BE7416"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863</w:t>
            </w:r>
            <w:r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5160082C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265F5E" w14:textId="4858D584" w:rsidR="00475278" w:rsidRPr="00C1160E" w:rsidRDefault="00E442E8" w:rsidP="00FD2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  <w:r w:rsidRPr="00C1160E">
              <w:rPr>
                <w:rFonts w:asciiTheme="majorBidi" w:hAnsiTheme="majorBidi"/>
                <w:sz w:val="28"/>
                <w:szCs w:val="28"/>
              </w:rPr>
              <w:t>(</w:t>
            </w:r>
            <w:r w:rsidR="00BE7416" w:rsidRPr="00C1160E">
              <w:rPr>
                <w:rFonts w:asciiTheme="majorBidi" w:hAnsiTheme="majorBidi"/>
                <w:sz w:val="28"/>
                <w:szCs w:val="28"/>
              </w:rPr>
              <w:t>8</w:t>
            </w:r>
            <w:r w:rsidR="00545684">
              <w:rPr>
                <w:rFonts w:asciiTheme="majorBidi" w:hAnsiTheme="majorBidi"/>
                <w:sz w:val="28"/>
                <w:szCs w:val="28"/>
              </w:rPr>
              <w:t>7</w:t>
            </w:r>
            <w:r w:rsidRPr="00C1160E">
              <w:rPr>
                <w:rFonts w:asciiTheme="majorBidi" w:hAnsiTheme="majorBidi"/>
                <w:sz w:val="28"/>
                <w:szCs w:val="28"/>
              </w:rPr>
              <w:t>,</w:t>
            </w:r>
            <w:r w:rsidR="00E52386">
              <w:rPr>
                <w:rFonts w:asciiTheme="majorBidi" w:hAnsiTheme="majorBidi"/>
                <w:sz w:val="28"/>
                <w:szCs w:val="28"/>
              </w:rPr>
              <w:t>467</w:t>
            </w:r>
            <w:r w:rsidRPr="00C1160E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17257BC2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4097674" w14:textId="0B4CBBB1" w:rsidR="00475278" w:rsidRPr="00C1160E" w:rsidRDefault="00475278" w:rsidP="00FD2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  <w:r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(</w:t>
            </w:r>
            <w:r w:rsidR="00BE7416"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88</w:t>
            </w:r>
            <w:r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="00BE7416"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534</w:t>
            </w:r>
            <w:r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83" w:type="dxa"/>
          </w:tcPr>
          <w:p w14:paraId="4A1203BA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3025CA44" w14:textId="062E8C78" w:rsidR="00475278" w:rsidRPr="00C1160E" w:rsidRDefault="00467D59" w:rsidP="00DF3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  <w:r w:rsidRPr="00C1160E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4CD686C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72BC948" w14:textId="46E4402F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  <w:r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-   </w:t>
            </w:r>
          </w:p>
        </w:tc>
      </w:tr>
      <w:tr w:rsidR="00475278" w:rsidRPr="00C1160E" w14:paraId="7F1EC935" w14:textId="77777777" w:rsidTr="0034037E">
        <w:trPr>
          <w:cantSplit/>
          <w:trHeight w:val="236"/>
        </w:trPr>
        <w:tc>
          <w:tcPr>
            <w:tcW w:w="3240" w:type="dxa"/>
          </w:tcPr>
          <w:p w14:paraId="2028B72A" w14:textId="7567EF13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1160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50793F5" w14:textId="15DE930A" w:rsidR="00475278" w:rsidRPr="00C1160E" w:rsidRDefault="00BE7416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C1160E">
              <w:rPr>
                <w:rFonts w:asciiTheme="majorBidi" w:hAnsiTheme="majorBidi"/>
                <w:b/>
                <w:bCs/>
                <w:sz w:val="28"/>
                <w:szCs w:val="28"/>
              </w:rPr>
              <w:t>4</w:t>
            </w:r>
            <w:r w:rsidR="008F5338" w:rsidRPr="00C1160E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="00DF3DA0">
              <w:rPr>
                <w:rFonts w:asciiTheme="majorBidi" w:hAnsiTheme="majorBidi"/>
                <w:b/>
                <w:bCs/>
                <w:sz w:val="28"/>
                <w:szCs w:val="28"/>
              </w:rPr>
              <w:t>061,015</w:t>
            </w:r>
          </w:p>
        </w:tc>
        <w:tc>
          <w:tcPr>
            <w:tcW w:w="180" w:type="dxa"/>
            <w:vAlign w:val="bottom"/>
          </w:tcPr>
          <w:p w14:paraId="1EC405B5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11BB337" w14:textId="7E7459A3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C1160E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BE7416" w:rsidRPr="00C1160E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3</w:t>
            </w:r>
            <w:r w:rsidRPr="00C1160E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,</w:t>
            </w:r>
            <w:r w:rsidR="00BE7416" w:rsidRPr="00C1160E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625</w:t>
            </w:r>
            <w:r w:rsidRPr="00C1160E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,</w:t>
            </w:r>
            <w:r w:rsidR="00BE7416" w:rsidRPr="00C1160E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933</w:t>
            </w:r>
            <w:r w:rsidRPr="00C1160E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7EB7233D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2CFC854" w14:textId="1DA262AA" w:rsidR="00475278" w:rsidRPr="00C1160E" w:rsidRDefault="00BE7416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C1160E">
              <w:rPr>
                <w:rFonts w:asciiTheme="majorBidi" w:hAnsiTheme="majorBidi"/>
                <w:b/>
                <w:bCs/>
                <w:sz w:val="28"/>
                <w:szCs w:val="28"/>
              </w:rPr>
              <w:t>1</w:t>
            </w:r>
            <w:r w:rsidR="00E442E8" w:rsidRPr="00C1160E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C1160E">
              <w:rPr>
                <w:rFonts w:asciiTheme="majorBidi" w:hAnsiTheme="majorBidi"/>
                <w:b/>
                <w:bCs/>
                <w:sz w:val="28"/>
                <w:szCs w:val="28"/>
              </w:rPr>
              <w:t>0</w:t>
            </w:r>
            <w:r w:rsidR="00CB1EA5">
              <w:rPr>
                <w:rFonts w:asciiTheme="majorBidi" w:hAnsiTheme="majorBidi"/>
                <w:b/>
                <w:bCs/>
                <w:sz w:val="28"/>
                <w:szCs w:val="28"/>
              </w:rPr>
              <w:t>64,499</w:t>
            </w:r>
          </w:p>
        </w:tc>
        <w:tc>
          <w:tcPr>
            <w:tcW w:w="180" w:type="dxa"/>
            <w:vAlign w:val="bottom"/>
          </w:tcPr>
          <w:p w14:paraId="08453162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61844189" w14:textId="71179CCC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C1160E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BE7416" w:rsidRPr="00C1160E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1</w:t>
            </w:r>
            <w:r w:rsidRPr="00C1160E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,</w:t>
            </w:r>
            <w:r w:rsidR="00BE7416" w:rsidRPr="00C1160E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012</w:t>
            </w:r>
            <w:r w:rsidRPr="00C1160E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,</w:t>
            </w:r>
            <w:r w:rsidR="00BE7416" w:rsidRPr="00C1160E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721</w:t>
            </w:r>
            <w:r w:rsidRPr="00C1160E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29D302CE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F1F711B" w14:textId="3AFC2E08" w:rsidR="00475278" w:rsidRPr="00C1160E" w:rsidRDefault="00467D59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C1160E">
              <w:rPr>
                <w:rFonts w:asciiTheme="majorBidi" w:hAnsiTheme="majorBidi"/>
                <w:b/>
                <w:bCs/>
                <w:sz w:val="28"/>
                <w:szCs w:val="28"/>
              </w:rPr>
              <w:t>(</w:t>
            </w:r>
            <w:r w:rsidR="00BE7416" w:rsidRPr="00C1160E">
              <w:rPr>
                <w:rFonts w:asciiTheme="majorBidi" w:hAnsiTheme="majorBidi"/>
                <w:b/>
                <w:bCs/>
                <w:sz w:val="28"/>
                <w:szCs w:val="28"/>
              </w:rPr>
              <w:t>8</w:t>
            </w:r>
            <w:r w:rsidR="00456B7A">
              <w:rPr>
                <w:rFonts w:asciiTheme="majorBidi" w:hAnsiTheme="majorBidi"/>
                <w:b/>
                <w:bCs/>
                <w:sz w:val="28"/>
                <w:szCs w:val="28"/>
              </w:rPr>
              <w:t>7,467</w:t>
            </w:r>
            <w:r w:rsidRPr="00C1160E">
              <w:rPr>
                <w:rFonts w:asciiTheme="majorBidi" w:hAnsi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1442CB3D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17BA000" w14:textId="720CE23E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C1160E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 xml:space="preserve"> (</w:t>
            </w:r>
            <w:r w:rsidR="00BE7416" w:rsidRPr="00C1160E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88</w:t>
            </w:r>
            <w:r w:rsidRPr="00C1160E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,</w:t>
            </w:r>
            <w:r w:rsidR="00BE7416" w:rsidRPr="00C1160E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534</w:t>
            </w:r>
            <w:r w:rsidRPr="00C1160E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83" w:type="dxa"/>
          </w:tcPr>
          <w:p w14:paraId="5EB60CB8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0912DE31" w14:textId="0A9AACA0" w:rsidR="00475278" w:rsidRPr="00C1160E" w:rsidRDefault="00BE7416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C1160E">
              <w:rPr>
                <w:rFonts w:asciiTheme="majorBidi" w:hAnsiTheme="majorBidi"/>
                <w:b/>
                <w:bCs/>
                <w:sz w:val="28"/>
                <w:szCs w:val="28"/>
              </w:rPr>
              <w:t>5</w:t>
            </w:r>
            <w:r w:rsidR="00467D59" w:rsidRPr="00C1160E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C1160E">
              <w:rPr>
                <w:rFonts w:asciiTheme="majorBidi" w:hAnsiTheme="majorBidi"/>
                <w:b/>
                <w:bCs/>
                <w:sz w:val="28"/>
                <w:szCs w:val="28"/>
              </w:rPr>
              <w:t>0</w:t>
            </w:r>
            <w:r w:rsidR="00A110E0">
              <w:rPr>
                <w:rFonts w:asciiTheme="majorBidi" w:hAnsiTheme="majorBidi"/>
                <w:b/>
                <w:bCs/>
                <w:sz w:val="28"/>
                <w:szCs w:val="28"/>
              </w:rPr>
              <w:t>38</w:t>
            </w:r>
            <w:r w:rsidR="00467D59" w:rsidRPr="00C1160E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="00A110E0">
              <w:rPr>
                <w:rFonts w:asciiTheme="majorBidi" w:hAnsiTheme="majorBidi"/>
                <w:b/>
                <w:bCs/>
                <w:sz w:val="28"/>
                <w:szCs w:val="28"/>
              </w:rPr>
              <w:t>047</w:t>
            </w:r>
          </w:p>
        </w:tc>
        <w:tc>
          <w:tcPr>
            <w:tcW w:w="180" w:type="dxa"/>
            <w:vAlign w:val="bottom"/>
          </w:tcPr>
          <w:p w14:paraId="33E2AE21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A3F07E6" w14:textId="5DB8D849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C1160E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BE7416" w:rsidRPr="00C1160E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4</w:t>
            </w:r>
            <w:r w:rsidRPr="00C1160E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,</w:t>
            </w:r>
            <w:r w:rsidR="00BE7416" w:rsidRPr="00C1160E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550</w:t>
            </w:r>
            <w:r w:rsidRPr="00C1160E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,</w:t>
            </w:r>
            <w:r w:rsidR="00BE7416" w:rsidRPr="00C1160E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120</w:t>
            </w:r>
            <w:r w:rsidRPr="00C1160E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 xml:space="preserve"> </w:t>
            </w:r>
          </w:p>
        </w:tc>
      </w:tr>
      <w:tr w:rsidR="00475278" w:rsidRPr="00C1160E" w14:paraId="12903736" w14:textId="77777777" w:rsidTr="0034037E">
        <w:trPr>
          <w:cantSplit/>
        </w:trPr>
        <w:tc>
          <w:tcPr>
            <w:tcW w:w="3240" w:type="dxa"/>
          </w:tcPr>
          <w:p w14:paraId="60D9F970" w14:textId="77777777" w:rsidR="00475278" w:rsidRPr="00C1160E" w:rsidRDefault="00475278" w:rsidP="00475278">
            <w:pPr>
              <w:spacing w:line="144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54322B1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80" w:type="dxa"/>
            <w:vAlign w:val="bottom"/>
          </w:tcPr>
          <w:p w14:paraId="1B96B473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F955293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80" w:type="dxa"/>
            <w:vAlign w:val="bottom"/>
          </w:tcPr>
          <w:p w14:paraId="1E8DD774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428F2EF8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80" w:type="dxa"/>
            <w:vAlign w:val="bottom"/>
          </w:tcPr>
          <w:p w14:paraId="0A09B1EB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bottom"/>
          </w:tcPr>
          <w:p w14:paraId="30FB4556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81" w:type="dxa"/>
            <w:vAlign w:val="bottom"/>
          </w:tcPr>
          <w:p w14:paraId="329FBA3A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4B80F93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80" w:type="dxa"/>
          </w:tcPr>
          <w:p w14:paraId="143A3F57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99CA448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83" w:type="dxa"/>
          </w:tcPr>
          <w:p w14:paraId="2957100F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  <w:vAlign w:val="bottom"/>
          </w:tcPr>
          <w:p w14:paraId="0C0FE83E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80" w:type="dxa"/>
            <w:vAlign w:val="bottom"/>
          </w:tcPr>
          <w:p w14:paraId="594D4F5D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5EA8F83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</w:tr>
      <w:tr w:rsidR="00475278" w:rsidRPr="00C1160E" w14:paraId="4AFEBEB8" w14:textId="77777777" w:rsidTr="0034037E">
        <w:trPr>
          <w:cantSplit/>
        </w:trPr>
        <w:tc>
          <w:tcPr>
            <w:tcW w:w="3240" w:type="dxa"/>
          </w:tcPr>
          <w:p w14:paraId="38B0E655" w14:textId="5D0B94F9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1160E">
              <w:rPr>
                <w:rFonts w:ascii="Angsana New" w:hAnsi="Angsana New" w:hint="cs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260" w:type="dxa"/>
          </w:tcPr>
          <w:p w14:paraId="758121A5" w14:textId="29642489" w:rsidR="00475278" w:rsidRPr="00C1160E" w:rsidRDefault="00BE7416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  <w:r w:rsidRPr="00C1160E">
              <w:rPr>
                <w:rFonts w:asciiTheme="majorBidi" w:hAnsiTheme="majorBidi"/>
                <w:sz w:val="28"/>
                <w:szCs w:val="28"/>
              </w:rPr>
              <w:t>8</w:t>
            </w:r>
            <w:r w:rsidR="00C228AC" w:rsidRPr="00C1160E">
              <w:rPr>
                <w:rFonts w:asciiTheme="majorBidi" w:hAnsiTheme="majorBidi"/>
                <w:sz w:val="28"/>
                <w:szCs w:val="28"/>
              </w:rPr>
              <w:t>,</w:t>
            </w:r>
            <w:r w:rsidRPr="00C1160E">
              <w:rPr>
                <w:rFonts w:asciiTheme="majorBidi" w:hAnsiTheme="majorBidi"/>
                <w:sz w:val="28"/>
                <w:szCs w:val="28"/>
              </w:rPr>
              <w:t>588</w:t>
            </w:r>
          </w:p>
        </w:tc>
        <w:tc>
          <w:tcPr>
            <w:tcW w:w="180" w:type="dxa"/>
            <w:vAlign w:val="bottom"/>
          </w:tcPr>
          <w:p w14:paraId="75F49DD1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5743E6" w14:textId="75A8EB38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  <w:r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BE7416"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5</w:t>
            </w:r>
            <w:r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="00BE7416"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263</w:t>
            </w:r>
            <w:r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62D4BAD3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6101C8D" w14:textId="0B48FEC0" w:rsidR="00475278" w:rsidRPr="00C1160E" w:rsidRDefault="00BE7416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  <w:r w:rsidRPr="00C1160E">
              <w:rPr>
                <w:rFonts w:asciiTheme="majorBidi" w:hAnsiTheme="majorBidi"/>
                <w:sz w:val="28"/>
                <w:szCs w:val="28"/>
              </w:rPr>
              <w:t>650</w:t>
            </w:r>
          </w:p>
        </w:tc>
        <w:tc>
          <w:tcPr>
            <w:tcW w:w="180" w:type="dxa"/>
            <w:vAlign w:val="bottom"/>
          </w:tcPr>
          <w:p w14:paraId="03241648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1A777F75" w14:textId="728DF778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  <w:r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BE7416"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4</w:t>
            </w:r>
            <w:r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="00BE7416"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939</w:t>
            </w:r>
            <w:r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756160ED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vAlign w:val="center"/>
          </w:tcPr>
          <w:p w14:paraId="33D0687F" w14:textId="6A616BA5" w:rsidR="00475278" w:rsidRPr="00C1160E" w:rsidRDefault="000B6331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</w:pPr>
            <w:r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80" w:type="dxa"/>
          </w:tcPr>
          <w:p w14:paraId="5D45A87A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vAlign w:val="center"/>
          </w:tcPr>
          <w:p w14:paraId="545D3014" w14:textId="210286CC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83" w:type="dxa"/>
          </w:tcPr>
          <w:p w14:paraId="160A4E5A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57" w:type="dxa"/>
          </w:tcPr>
          <w:p w14:paraId="246C996E" w14:textId="1894A107" w:rsidR="00475278" w:rsidRPr="00C1160E" w:rsidRDefault="00BE7416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C1160E">
              <w:rPr>
                <w:rFonts w:asciiTheme="majorBidi" w:hAnsiTheme="majorBidi"/>
                <w:sz w:val="28"/>
                <w:szCs w:val="28"/>
              </w:rPr>
              <w:t>9</w:t>
            </w:r>
            <w:r w:rsidR="004C7A85" w:rsidRPr="00C1160E">
              <w:rPr>
                <w:rFonts w:asciiTheme="majorBidi" w:hAnsiTheme="majorBidi"/>
                <w:sz w:val="28"/>
                <w:szCs w:val="28"/>
              </w:rPr>
              <w:t>,</w:t>
            </w:r>
            <w:r w:rsidRPr="00C1160E">
              <w:rPr>
                <w:rFonts w:asciiTheme="majorBidi" w:hAnsiTheme="majorBidi"/>
                <w:sz w:val="28"/>
                <w:szCs w:val="28"/>
              </w:rPr>
              <w:t>238</w:t>
            </w:r>
          </w:p>
        </w:tc>
        <w:tc>
          <w:tcPr>
            <w:tcW w:w="180" w:type="dxa"/>
            <w:vAlign w:val="bottom"/>
          </w:tcPr>
          <w:p w14:paraId="7546D66B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350" w:type="dxa"/>
          </w:tcPr>
          <w:p w14:paraId="399CAF52" w14:textId="54111524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BE7416"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10</w:t>
            </w:r>
            <w:r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="00BE7416"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202</w:t>
            </w:r>
            <w:r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</w:t>
            </w:r>
          </w:p>
        </w:tc>
      </w:tr>
      <w:tr w:rsidR="00475278" w:rsidRPr="00C1160E" w14:paraId="6C6B5621" w14:textId="77777777" w:rsidTr="0034037E">
        <w:trPr>
          <w:cantSplit/>
        </w:trPr>
        <w:tc>
          <w:tcPr>
            <w:tcW w:w="3240" w:type="dxa"/>
          </w:tcPr>
          <w:p w14:paraId="41A2C2F2" w14:textId="68404FB5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1160E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1C1D9DD3" w14:textId="26685689" w:rsidR="00475278" w:rsidRPr="00C1160E" w:rsidRDefault="00BE7416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  <w:r w:rsidRPr="00C1160E">
              <w:rPr>
                <w:rFonts w:asciiTheme="majorBidi" w:hAnsiTheme="majorBidi"/>
                <w:sz w:val="28"/>
                <w:szCs w:val="28"/>
              </w:rPr>
              <w:t>14</w:t>
            </w:r>
            <w:r w:rsidR="00C228AC" w:rsidRPr="00C1160E">
              <w:rPr>
                <w:rFonts w:asciiTheme="majorBidi" w:hAnsiTheme="majorBidi"/>
                <w:sz w:val="28"/>
                <w:szCs w:val="28"/>
              </w:rPr>
              <w:t>,</w:t>
            </w:r>
            <w:r w:rsidR="00BF6C38">
              <w:rPr>
                <w:rFonts w:asciiTheme="majorBidi" w:hAnsiTheme="majorBidi"/>
                <w:sz w:val="28"/>
                <w:szCs w:val="28"/>
              </w:rPr>
              <w:t>240</w:t>
            </w:r>
          </w:p>
        </w:tc>
        <w:tc>
          <w:tcPr>
            <w:tcW w:w="180" w:type="dxa"/>
            <w:vAlign w:val="bottom"/>
          </w:tcPr>
          <w:p w14:paraId="373C6E50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460B18E" w14:textId="6308E4B5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  <w:r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BE7416"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26</w:t>
            </w:r>
            <w:r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="00BE7416"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422</w:t>
            </w:r>
            <w:r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2C885ACC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60FFF28" w14:textId="2FE11F20" w:rsidR="00475278" w:rsidRPr="00C1160E" w:rsidRDefault="00BE7416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  <w:r w:rsidRPr="00C1160E">
              <w:rPr>
                <w:rFonts w:asciiTheme="majorBidi" w:hAnsiTheme="majorBidi"/>
                <w:sz w:val="28"/>
                <w:szCs w:val="28"/>
              </w:rPr>
              <w:t>31</w:t>
            </w:r>
            <w:r w:rsidR="00A7645C" w:rsidRPr="00C1160E">
              <w:rPr>
                <w:rFonts w:asciiTheme="majorBidi" w:hAnsiTheme="majorBidi"/>
                <w:sz w:val="28"/>
                <w:szCs w:val="28"/>
              </w:rPr>
              <w:t>,</w:t>
            </w:r>
            <w:r w:rsidRPr="00C1160E">
              <w:rPr>
                <w:rFonts w:asciiTheme="majorBidi" w:hAnsiTheme="majorBidi"/>
                <w:sz w:val="28"/>
                <w:szCs w:val="28"/>
              </w:rPr>
              <w:t>444</w:t>
            </w:r>
          </w:p>
        </w:tc>
        <w:tc>
          <w:tcPr>
            <w:tcW w:w="180" w:type="dxa"/>
            <w:vAlign w:val="bottom"/>
          </w:tcPr>
          <w:p w14:paraId="2EBC5A1A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0AD9769C" w14:textId="164DB412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  <w:r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BE7416"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14</w:t>
            </w:r>
            <w:r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="00BE7416"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835</w:t>
            </w:r>
            <w:r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53A7E602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vAlign w:val="center"/>
          </w:tcPr>
          <w:p w14:paraId="6B2FC26D" w14:textId="0AE65EF9" w:rsidR="00475278" w:rsidRPr="00C1160E" w:rsidRDefault="00B35A53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</w:t>
            </w:r>
            <w:r w:rsidR="00BE7416"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2</w:t>
            </w:r>
            <w:r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="00BE7416"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005</w:t>
            </w:r>
            <w:r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80" w:type="dxa"/>
          </w:tcPr>
          <w:p w14:paraId="2242B86D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vAlign w:val="center"/>
          </w:tcPr>
          <w:p w14:paraId="74A9E591" w14:textId="2D0DC7C2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</w:t>
            </w:r>
            <w:r w:rsidR="00BE7416"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135</w:t>
            </w:r>
            <w:r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83" w:type="dxa"/>
          </w:tcPr>
          <w:p w14:paraId="34D8DFD1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57" w:type="dxa"/>
          </w:tcPr>
          <w:p w14:paraId="7F0F1D61" w14:textId="4C7B589C" w:rsidR="00475278" w:rsidRPr="00C1160E" w:rsidRDefault="00BE7416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C1160E">
              <w:rPr>
                <w:rFonts w:asciiTheme="majorBidi" w:hAnsiTheme="majorBidi"/>
                <w:sz w:val="28"/>
                <w:szCs w:val="28"/>
              </w:rPr>
              <w:t>43</w:t>
            </w:r>
            <w:r w:rsidR="004C7A85" w:rsidRPr="00C1160E">
              <w:rPr>
                <w:rFonts w:asciiTheme="majorBidi" w:hAnsiTheme="majorBidi"/>
                <w:sz w:val="28"/>
                <w:szCs w:val="28"/>
              </w:rPr>
              <w:t>,</w:t>
            </w:r>
            <w:r w:rsidR="00865A41">
              <w:rPr>
                <w:rFonts w:asciiTheme="majorBidi" w:hAnsiTheme="majorBidi"/>
                <w:sz w:val="28"/>
                <w:szCs w:val="28"/>
              </w:rPr>
              <w:t>679</w:t>
            </w:r>
          </w:p>
        </w:tc>
        <w:tc>
          <w:tcPr>
            <w:tcW w:w="180" w:type="dxa"/>
            <w:vAlign w:val="bottom"/>
          </w:tcPr>
          <w:p w14:paraId="01E704E2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350" w:type="dxa"/>
          </w:tcPr>
          <w:p w14:paraId="16B30249" w14:textId="0289C0FF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BE7416"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41</w:t>
            </w:r>
            <w:r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="00BE7416"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122</w:t>
            </w:r>
            <w:r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</w:t>
            </w:r>
          </w:p>
        </w:tc>
      </w:tr>
      <w:tr w:rsidR="00475278" w:rsidRPr="00C1160E" w14:paraId="437620F4" w14:textId="77777777">
        <w:trPr>
          <w:cantSplit/>
        </w:trPr>
        <w:tc>
          <w:tcPr>
            <w:tcW w:w="3240" w:type="dxa"/>
          </w:tcPr>
          <w:p w14:paraId="2428D729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hanging="188"/>
              <w:rPr>
                <w:rFonts w:ascii="Angsana New" w:hAnsi="Angsana New"/>
                <w:sz w:val="28"/>
                <w:szCs w:val="28"/>
                <w:cs/>
              </w:rPr>
            </w:pPr>
            <w:r w:rsidRPr="00C1160E">
              <w:rPr>
                <w:rFonts w:ascii="Angsana New" w:hAnsi="Angsana New" w:hint="cs"/>
                <w:sz w:val="28"/>
                <w:szCs w:val="28"/>
                <w:cs/>
              </w:rPr>
              <w:t>กำไรจากการเปลี่ยนแปลงมูลค่ายุติธรรมของอสังหาริมทรัพย์เพื่อการลงทุน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DD305A7" w14:textId="707ABFC0" w:rsidR="00475278" w:rsidRPr="00C1160E" w:rsidRDefault="00C228AC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79"/>
              <w:rPr>
                <w:rFonts w:asciiTheme="majorBidi" w:hAnsiTheme="majorBidi"/>
                <w:sz w:val="28"/>
                <w:szCs w:val="28"/>
              </w:rPr>
            </w:pPr>
            <w:r w:rsidRPr="00C1160E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38CB5A1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820B2C9" w14:textId="50FAA668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79"/>
              <w:rPr>
                <w:rFonts w:asciiTheme="majorBidi" w:hAnsiTheme="majorBidi"/>
                <w:sz w:val="28"/>
                <w:szCs w:val="28"/>
              </w:rPr>
            </w:pPr>
            <w:r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80" w:type="dxa"/>
            <w:vAlign w:val="bottom"/>
          </w:tcPr>
          <w:p w14:paraId="5977A5EE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E257E4A" w14:textId="5918D3A0" w:rsidR="00475278" w:rsidRPr="00C1160E" w:rsidRDefault="0080108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1,52</w:t>
            </w:r>
            <w:r w:rsidR="00255519">
              <w:rPr>
                <w:rFonts w:asciiTheme="majorBidi" w:hAnsiTheme="majorBidi"/>
                <w:sz w:val="28"/>
                <w:szCs w:val="28"/>
              </w:rPr>
              <w:t>1</w:t>
            </w:r>
            <w:r>
              <w:rPr>
                <w:rFonts w:asciiTheme="majorBidi" w:hAnsiTheme="majorBidi"/>
                <w:sz w:val="28"/>
                <w:szCs w:val="28"/>
              </w:rPr>
              <w:t>,786</w:t>
            </w:r>
          </w:p>
        </w:tc>
        <w:tc>
          <w:tcPr>
            <w:tcW w:w="180" w:type="dxa"/>
            <w:vAlign w:val="bottom"/>
          </w:tcPr>
          <w:p w14:paraId="5F6ACD20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46C94670" w14:textId="69A3EEA1" w:rsidR="00475278" w:rsidRPr="00C1160E" w:rsidRDefault="00BE7416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  <w:r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</w:t>
            </w:r>
            <w:r w:rsidR="00475278"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527</w:t>
            </w:r>
            <w:r w:rsidR="00475278"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027</w:t>
            </w:r>
          </w:p>
        </w:tc>
        <w:tc>
          <w:tcPr>
            <w:tcW w:w="181" w:type="dxa"/>
            <w:vAlign w:val="bottom"/>
          </w:tcPr>
          <w:p w14:paraId="32A001D7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F737610" w14:textId="5732A562" w:rsidR="00475278" w:rsidRPr="00C1160E" w:rsidRDefault="000B6331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80" w:type="dxa"/>
            <w:vAlign w:val="bottom"/>
          </w:tcPr>
          <w:p w14:paraId="4B851F4D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D0E9E7F" w14:textId="33240A8B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83" w:type="dxa"/>
            <w:vAlign w:val="bottom"/>
          </w:tcPr>
          <w:p w14:paraId="44E33997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5C252C52" w14:textId="6E76D24E" w:rsidR="00475278" w:rsidRPr="00C1160E" w:rsidRDefault="00865A41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1,52</w:t>
            </w:r>
            <w:r w:rsidR="00255519">
              <w:rPr>
                <w:rFonts w:asciiTheme="majorBidi" w:hAnsiTheme="majorBidi"/>
                <w:sz w:val="28"/>
                <w:szCs w:val="28"/>
              </w:rPr>
              <w:t>1</w:t>
            </w:r>
            <w:r>
              <w:rPr>
                <w:rFonts w:asciiTheme="majorBidi" w:hAnsiTheme="majorBidi"/>
                <w:sz w:val="28"/>
                <w:szCs w:val="28"/>
              </w:rPr>
              <w:t>,786</w:t>
            </w:r>
          </w:p>
        </w:tc>
        <w:tc>
          <w:tcPr>
            <w:tcW w:w="180" w:type="dxa"/>
            <w:vAlign w:val="bottom"/>
          </w:tcPr>
          <w:p w14:paraId="19223729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0D28FDD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  <w:p w14:paraId="50AACC8D" w14:textId="36C9C86F" w:rsidR="00475278" w:rsidRPr="00C1160E" w:rsidRDefault="00BE7416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</w:t>
            </w:r>
            <w:r w:rsidR="00475278"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527</w:t>
            </w:r>
            <w:r w:rsidR="00475278"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027</w:t>
            </w:r>
          </w:p>
        </w:tc>
      </w:tr>
      <w:tr w:rsidR="00475278" w:rsidRPr="00C1160E" w14:paraId="32DDA123" w14:textId="77777777">
        <w:trPr>
          <w:cantSplit/>
        </w:trPr>
        <w:tc>
          <w:tcPr>
            <w:tcW w:w="3240" w:type="dxa"/>
          </w:tcPr>
          <w:p w14:paraId="56E02816" w14:textId="5E08B7E0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hanging="188"/>
              <w:rPr>
                <w:rFonts w:ascii="Angsana New" w:hAnsi="Angsana New"/>
                <w:sz w:val="28"/>
                <w:szCs w:val="28"/>
                <w:cs/>
              </w:rPr>
            </w:pPr>
            <w:r w:rsidRPr="00C1160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รวมรายได้และรายได้อื่น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06ECA9A" w14:textId="00DE129B" w:rsidR="00475278" w:rsidRPr="00C1160E" w:rsidRDefault="00BE7416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C1160E">
              <w:rPr>
                <w:rFonts w:asciiTheme="majorBidi" w:hAnsiTheme="majorBidi" w:hint="cs"/>
                <w:b/>
                <w:bCs/>
                <w:sz w:val="28"/>
                <w:szCs w:val="28"/>
              </w:rPr>
              <w:t>4</w:t>
            </w:r>
            <w:r w:rsidR="00A7645C" w:rsidRPr="00C1160E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="00BF6C38">
              <w:rPr>
                <w:rFonts w:asciiTheme="majorBidi" w:hAnsiTheme="majorBidi"/>
                <w:b/>
                <w:bCs/>
                <w:sz w:val="28"/>
                <w:szCs w:val="28"/>
              </w:rPr>
              <w:t>083</w:t>
            </w:r>
            <w:r w:rsidR="00A7645C" w:rsidRPr="00C1160E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="00BF6C38">
              <w:rPr>
                <w:rFonts w:asciiTheme="majorBidi" w:hAnsiTheme="majorBidi"/>
                <w:b/>
                <w:bCs/>
                <w:sz w:val="28"/>
                <w:szCs w:val="28"/>
              </w:rPr>
              <w:t>843</w:t>
            </w:r>
          </w:p>
        </w:tc>
        <w:tc>
          <w:tcPr>
            <w:tcW w:w="180" w:type="dxa"/>
            <w:vAlign w:val="bottom"/>
          </w:tcPr>
          <w:p w14:paraId="655F6463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179B2048" w14:textId="4B8D065B" w:rsidR="00475278" w:rsidRPr="00C1160E" w:rsidRDefault="00BE7416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C1160E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3</w:t>
            </w:r>
            <w:r w:rsidR="00475278" w:rsidRPr="00C1160E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,</w:t>
            </w:r>
            <w:r w:rsidRPr="00C1160E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657</w:t>
            </w:r>
            <w:r w:rsidR="00475278" w:rsidRPr="00C1160E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,</w:t>
            </w:r>
            <w:r w:rsidRPr="00C1160E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618</w:t>
            </w:r>
          </w:p>
        </w:tc>
        <w:tc>
          <w:tcPr>
            <w:tcW w:w="180" w:type="dxa"/>
            <w:vAlign w:val="bottom"/>
          </w:tcPr>
          <w:p w14:paraId="3532165D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D90CE11" w14:textId="765F4151" w:rsidR="00475278" w:rsidRPr="00C1160E" w:rsidRDefault="0080108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2,6</w:t>
            </w:r>
            <w:r w:rsidR="00255519">
              <w:rPr>
                <w:rFonts w:asciiTheme="majorBidi" w:hAnsiTheme="majorBidi"/>
                <w:b/>
                <w:bCs/>
                <w:sz w:val="28"/>
                <w:szCs w:val="28"/>
              </w:rPr>
              <w:t>18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,379</w:t>
            </w:r>
          </w:p>
        </w:tc>
        <w:tc>
          <w:tcPr>
            <w:tcW w:w="180" w:type="dxa"/>
            <w:vAlign w:val="bottom"/>
          </w:tcPr>
          <w:p w14:paraId="173E4BAD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4BE9FC18" w14:textId="1073E9E9" w:rsidR="00475278" w:rsidRPr="00C1160E" w:rsidRDefault="00BE7416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C1160E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2</w:t>
            </w:r>
            <w:r w:rsidR="00475278" w:rsidRPr="00C1160E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,</w:t>
            </w:r>
            <w:r w:rsidRPr="00C1160E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559</w:t>
            </w:r>
            <w:r w:rsidR="00475278" w:rsidRPr="00C1160E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,</w:t>
            </w:r>
            <w:r w:rsidRPr="00C1160E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522</w:t>
            </w:r>
          </w:p>
        </w:tc>
        <w:tc>
          <w:tcPr>
            <w:tcW w:w="181" w:type="dxa"/>
            <w:vAlign w:val="bottom"/>
          </w:tcPr>
          <w:p w14:paraId="6A791329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1E1020F" w14:textId="0F9B54E3" w:rsidR="00475278" w:rsidRPr="00C1160E" w:rsidRDefault="00B35A53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C1160E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(</w:t>
            </w:r>
            <w:r w:rsidR="00BE7416" w:rsidRPr="00C1160E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8</w:t>
            </w:r>
            <w:r w:rsidR="00A110E0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9</w:t>
            </w:r>
            <w:r w:rsidR="004C7A85" w:rsidRPr="00C1160E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,</w:t>
            </w:r>
            <w:r w:rsidR="00A110E0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472</w:t>
            </w:r>
            <w:r w:rsidRPr="00C1160E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80" w:type="dxa"/>
            <w:vAlign w:val="bottom"/>
          </w:tcPr>
          <w:p w14:paraId="7018BE15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  <w:tab w:val="decimal" w:pos="1001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00411428" w14:textId="6288260B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  <w:r w:rsidRPr="00C1160E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(</w:t>
            </w:r>
            <w:r w:rsidR="00BE7416" w:rsidRPr="00C1160E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88</w:t>
            </w:r>
            <w:r w:rsidRPr="00C1160E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,</w:t>
            </w:r>
            <w:r w:rsidR="00BE7416" w:rsidRPr="00C1160E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669</w:t>
            </w:r>
            <w:r w:rsidRPr="00C1160E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83" w:type="dxa"/>
          </w:tcPr>
          <w:p w14:paraId="5BAF04FE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645F6288" w14:textId="3E777E80" w:rsidR="00475278" w:rsidRPr="00C1160E" w:rsidRDefault="00BE7416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  <w:r w:rsidRPr="00C1160E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6</w:t>
            </w:r>
            <w:r w:rsidR="004C7A85" w:rsidRPr="00C1160E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,</w:t>
            </w:r>
            <w:r w:rsidR="00865A41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61</w:t>
            </w:r>
            <w:r w:rsidR="00255519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2</w:t>
            </w:r>
            <w:r w:rsidR="00865A41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,750</w:t>
            </w:r>
          </w:p>
        </w:tc>
        <w:tc>
          <w:tcPr>
            <w:tcW w:w="180" w:type="dxa"/>
            <w:vAlign w:val="bottom"/>
          </w:tcPr>
          <w:p w14:paraId="3A53F6F7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4236295D" w14:textId="68A99868" w:rsidR="00475278" w:rsidRPr="00C1160E" w:rsidRDefault="00BE7416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C1160E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6</w:t>
            </w:r>
            <w:r w:rsidR="00475278" w:rsidRPr="00C1160E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,</w:t>
            </w:r>
            <w:r w:rsidRPr="00C1160E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128</w:t>
            </w:r>
            <w:r w:rsidR="00475278" w:rsidRPr="00C1160E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,</w:t>
            </w:r>
            <w:r w:rsidRPr="00C1160E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471</w:t>
            </w:r>
          </w:p>
        </w:tc>
      </w:tr>
      <w:tr w:rsidR="00475278" w:rsidRPr="00C1160E" w14:paraId="23427773" w14:textId="77777777" w:rsidTr="0034037E">
        <w:trPr>
          <w:cantSplit/>
        </w:trPr>
        <w:tc>
          <w:tcPr>
            <w:tcW w:w="3240" w:type="dxa"/>
          </w:tcPr>
          <w:p w14:paraId="5CFAF182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67D368E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0C26B01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D8FFF20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83B2878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508C6620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536ADFF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DBDD759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6FB1E4A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bottom"/>
          </w:tcPr>
          <w:p w14:paraId="2AC5D620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02B449EB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9846A00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7E37398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BD666C8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" w:type="dxa"/>
          </w:tcPr>
          <w:p w14:paraId="6B31FB51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  <w:vAlign w:val="bottom"/>
          </w:tcPr>
          <w:p w14:paraId="77834B95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2F78865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D384881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</w:tr>
      <w:tr w:rsidR="00475278" w:rsidRPr="00C1160E" w14:paraId="02CA0E1E" w14:textId="77777777" w:rsidTr="0034037E">
        <w:trPr>
          <w:cantSplit/>
        </w:trPr>
        <w:tc>
          <w:tcPr>
            <w:tcW w:w="3240" w:type="dxa"/>
          </w:tcPr>
          <w:p w14:paraId="47ED47A0" w14:textId="2A4D4D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1160E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กำไรตามส่วนงานก่อนหักภาษีเงินได้</w:t>
            </w:r>
          </w:p>
        </w:tc>
        <w:tc>
          <w:tcPr>
            <w:tcW w:w="1260" w:type="dxa"/>
            <w:vAlign w:val="bottom"/>
          </w:tcPr>
          <w:p w14:paraId="74E19E96" w14:textId="56654576" w:rsidR="00475278" w:rsidRPr="00C1160E" w:rsidRDefault="00BE7416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</w:t>
            </w:r>
            <w:r w:rsidR="00517DD8"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="00683BA2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268</w:t>
            </w:r>
            <w:r w:rsidR="00517DD8"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="00683BA2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781</w:t>
            </w:r>
          </w:p>
        </w:tc>
        <w:tc>
          <w:tcPr>
            <w:tcW w:w="180" w:type="dxa"/>
            <w:vAlign w:val="bottom"/>
          </w:tcPr>
          <w:p w14:paraId="0E8DDC0D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733FA66D" w14:textId="53BFDF93" w:rsidR="00475278" w:rsidRPr="00C1160E" w:rsidRDefault="00BE7416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964</w:t>
            </w:r>
            <w:r w:rsidR="002754BA"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202</w:t>
            </w:r>
          </w:p>
        </w:tc>
        <w:tc>
          <w:tcPr>
            <w:tcW w:w="180" w:type="dxa"/>
            <w:vAlign w:val="bottom"/>
          </w:tcPr>
          <w:p w14:paraId="6BE09D47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22FEAC66" w14:textId="4D6E4D46" w:rsidR="00475278" w:rsidRPr="00C1160E" w:rsidRDefault="00685A10" w:rsidP="00FD2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1,998</w:t>
            </w:r>
            <w:r w:rsidR="00676243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,872</w:t>
            </w:r>
          </w:p>
        </w:tc>
        <w:tc>
          <w:tcPr>
            <w:tcW w:w="180" w:type="dxa"/>
            <w:vAlign w:val="bottom"/>
          </w:tcPr>
          <w:p w14:paraId="1F28856C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59" w:type="dxa"/>
            <w:vAlign w:val="bottom"/>
          </w:tcPr>
          <w:p w14:paraId="709334D5" w14:textId="59A2A223" w:rsidR="00475278" w:rsidRPr="00C1160E" w:rsidRDefault="00BE7416" w:rsidP="00FD2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</w:pPr>
            <w:r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</w:t>
            </w:r>
            <w:r w:rsidR="002754BA"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953</w:t>
            </w:r>
            <w:r w:rsidR="002754BA"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094</w:t>
            </w:r>
          </w:p>
        </w:tc>
        <w:tc>
          <w:tcPr>
            <w:tcW w:w="181" w:type="dxa"/>
            <w:vAlign w:val="bottom"/>
          </w:tcPr>
          <w:p w14:paraId="5A5EBCD9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7F7FB934" w14:textId="77FFC8AC" w:rsidR="00475278" w:rsidRPr="00C1160E" w:rsidRDefault="00C77DC4" w:rsidP="00FD2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</w:t>
            </w:r>
            <w:r w:rsidR="00BE7416"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18</w:t>
            </w:r>
            <w:r w:rsidR="002E73B7"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="00BE7416"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222</w:t>
            </w:r>
            <w:r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80" w:type="dxa"/>
          </w:tcPr>
          <w:p w14:paraId="61F10111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4C9AB84C" w14:textId="66FC5A9A" w:rsidR="00475278" w:rsidRPr="00C1160E" w:rsidRDefault="00475278" w:rsidP="00FD2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</w:t>
            </w:r>
            <w:r w:rsidR="00BE7416"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19</w:t>
            </w:r>
            <w:r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="00BE7416"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930</w:t>
            </w:r>
            <w:r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83" w:type="dxa"/>
          </w:tcPr>
          <w:p w14:paraId="669D0EDA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57" w:type="dxa"/>
            <w:vAlign w:val="bottom"/>
          </w:tcPr>
          <w:p w14:paraId="324FB9D5" w14:textId="2A7FDAC3" w:rsidR="00475278" w:rsidRPr="00C1160E" w:rsidRDefault="00934E87" w:rsidP="00FD2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3,2</w:t>
            </w:r>
            <w:r w:rsidR="004136FA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49</w:t>
            </w:r>
            <w:r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,431</w:t>
            </w:r>
          </w:p>
        </w:tc>
        <w:tc>
          <w:tcPr>
            <w:tcW w:w="180" w:type="dxa"/>
            <w:vAlign w:val="bottom"/>
          </w:tcPr>
          <w:p w14:paraId="3798E4CA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7F8DED00" w14:textId="208FAA70" w:rsidR="00475278" w:rsidRPr="00C1160E" w:rsidRDefault="00BE7416" w:rsidP="00FD2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2</w:t>
            </w:r>
            <w:r w:rsidR="002754BA"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897</w:t>
            </w:r>
            <w:r w:rsidR="002754BA"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366</w:t>
            </w:r>
          </w:p>
        </w:tc>
      </w:tr>
      <w:tr w:rsidR="00475278" w:rsidRPr="00C1160E" w14:paraId="7CAEED67" w14:textId="77777777" w:rsidTr="0034037E">
        <w:trPr>
          <w:cantSplit/>
        </w:trPr>
        <w:tc>
          <w:tcPr>
            <w:tcW w:w="3240" w:type="dxa"/>
          </w:tcPr>
          <w:p w14:paraId="1C8C44C8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4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C3762C2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3D47C81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9B9140B" w14:textId="0E491B13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C429FCC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2F9189F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932587C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14:paraId="4B798D40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112CA1ED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784CB41F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31A6FDDA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6E655FF2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3" w:type="dxa"/>
          </w:tcPr>
          <w:p w14:paraId="421EB941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7" w:type="dxa"/>
            <w:vAlign w:val="bottom"/>
          </w:tcPr>
          <w:p w14:paraId="2FB5D3A6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D854365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2C776D75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</w:tr>
      <w:tr w:rsidR="00475278" w:rsidRPr="00C1160E" w14:paraId="48CBD57E" w14:textId="77777777">
        <w:trPr>
          <w:cantSplit/>
        </w:trPr>
        <w:tc>
          <w:tcPr>
            <w:tcW w:w="3240" w:type="dxa"/>
            <w:vAlign w:val="bottom"/>
          </w:tcPr>
          <w:p w14:paraId="5DD688B2" w14:textId="468B3BE0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16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1160E">
              <w:rPr>
                <w:rFonts w:ascii="Angsana New" w:hAnsi="Angsana New" w:hint="cs"/>
                <w:sz w:val="28"/>
                <w:szCs w:val="28"/>
                <w:cs/>
              </w:rPr>
              <w:t xml:space="preserve">สินทรัพย์ส่วนงาน ณ วันที่ </w:t>
            </w:r>
            <w:r w:rsidR="00BE7416" w:rsidRPr="00C1160E">
              <w:rPr>
                <w:rFonts w:ascii="Angsana New" w:hAnsi="Angsana New"/>
                <w:sz w:val="28"/>
                <w:szCs w:val="28"/>
              </w:rPr>
              <w:t>31</w:t>
            </w:r>
            <w:r w:rsidRPr="00C1160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52F26" w:rsidRPr="00C1160E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C1160E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C1160E">
              <w:rPr>
                <w:rFonts w:ascii="Angsana New" w:hAnsi="Angsana New" w:hint="cs"/>
                <w:sz w:val="28"/>
                <w:szCs w:val="28"/>
                <w:cs/>
              </w:rPr>
              <w:br/>
            </w:r>
            <w:r w:rsidR="00BE7416" w:rsidRPr="00C1160E">
              <w:rPr>
                <w:rFonts w:ascii="Angsana New" w:hAnsi="Angsana New"/>
                <w:sz w:val="28"/>
                <w:szCs w:val="28"/>
              </w:rPr>
              <w:t>31</w:t>
            </w:r>
            <w:r w:rsidRPr="00C1160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1160E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0A46ED4F" w14:textId="19BEB028" w:rsidR="00475278" w:rsidRPr="00C1160E" w:rsidRDefault="00BE7416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96</w:t>
            </w:r>
            <w:r w:rsidR="00471A56"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76</w:t>
            </w:r>
            <w:r w:rsidR="00683BA2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6</w:t>
            </w:r>
            <w:r w:rsidR="00471A56"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="00683BA2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350</w:t>
            </w:r>
          </w:p>
        </w:tc>
        <w:tc>
          <w:tcPr>
            <w:tcW w:w="180" w:type="dxa"/>
            <w:vAlign w:val="bottom"/>
          </w:tcPr>
          <w:p w14:paraId="5E0A9E9A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398B201E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58736EE8" w14:textId="441E2A66" w:rsidR="00475278" w:rsidRPr="00C1160E" w:rsidRDefault="00BE7416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C1160E">
              <w:rPr>
                <w:rFonts w:ascii="Angsana New" w:hAnsi="Angsana New"/>
                <w:sz w:val="28"/>
                <w:szCs w:val="28"/>
              </w:rPr>
              <w:t>96</w:t>
            </w:r>
            <w:r w:rsidR="00475278" w:rsidRPr="00C1160E">
              <w:rPr>
                <w:rFonts w:ascii="Angsana New" w:hAnsi="Angsana New"/>
                <w:sz w:val="28"/>
                <w:szCs w:val="28"/>
              </w:rPr>
              <w:t>,</w:t>
            </w:r>
            <w:r w:rsidRPr="00C1160E">
              <w:rPr>
                <w:rFonts w:ascii="Angsana New" w:hAnsi="Angsana New"/>
                <w:sz w:val="28"/>
                <w:szCs w:val="28"/>
              </w:rPr>
              <w:t>54</w:t>
            </w:r>
            <w:r w:rsidRPr="00C1160E">
              <w:rPr>
                <w:rFonts w:ascii="Angsana New" w:hAnsi="Angsana New" w:hint="cs"/>
                <w:sz w:val="28"/>
                <w:szCs w:val="28"/>
              </w:rPr>
              <w:t>4</w:t>
            </w:r>
            <w:r w:rsidR="00475278" w:rsidRPr="00C1160E">
              <w:rPr>
                <w:rFonts w:ascii="Angsana New" w:hAnsi="Angsana New"/>
                <w:sz w:val="28"/>
                <w:szCs w:val="28"/>
              </w:rPr>
              <w:t>,</w:t>
            </w:r>
            <w:r w:rsidRPr="00C1160E">
              <w:rPr>
                <w:rFonts w:ascii="Angsana New" w:hAnsi="Angsana New" w:hint="cs"/>
                <w:sz w:val="28"/>
                <w:szCs w:val="28"/>
              </w:rPr>
              <w:t>90</w:t>
            </w:r>
            <w:r w:rsidRPr="00C1160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80" w:type="dxa"/>
            <w:vAlign w:val="bottom"/>
          </w:tcPr>
          <w:p w14:paraId="5F72A8E0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CC5771C" w14:textId="75FDD8C8" w:rsidR="00475278" w:rsidRPr="00C1160E" w:rsidRDefault="00BE7416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10</w:t>
            </w:r>
            <w:r w:rsidR="00676243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4,2</w:t>
            </w:r>
            <w:r w:rsidR="004136FA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19</w:t>
            </w:r>
            <w:r w:rsidR="00676243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,601</w:t>
            </w:r>
          </w:p>
        </w:tc>
        <w:tc>
          <w:tcPr>
            <w:tcW w:w="180" w:type="dxa"/>
            <w:vAlign w:val="bottom"/>
          </w:tcPr>
          <w:p w14:paraId="4E774FED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14:paraId="5242205F" w14:textId="034A1A72" w:rsidR="00475278" w:rsidRPr="00C1160E" w:rsidRDefault="00BE7416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C1160E">
              <w:rPr>
                <w:rFonts w:ascii="Angsana New" w:hAnsi="Angsana New"/>
                <w:sz w:val="28"/>
                <w:szCs w:val="28"/>
              </w:rPr>
              <w:t>102</w:t>
            </w:r>
            <w:r w:rsidR="00475278" w:rsidRPr="00C1160E">
              <w:rPr>
                <w:rFonts w:ascii="Angsana New" w:hAnsi="Angsana New"/>
                <w:sz w:val="28"/>
                <w:szCs w:val="28"/>
              </w:rPr>
              <w:t>,</w:t>
            </w:r>
            <w:r w:rsidRPr="00C1160E">
              <w:rPr>
                <w:rFonts w:ascii="Angsana New" w:hAnsi="Angsana New"/>
                <w:sz w:val="28"/>
                <w:szCs w:val="28"/>
              </w:rPr>
              <w:t>477</w:t>
            </w:r>
            <w:r w:rsidR="00475278" w:rsidRPr="00C1160E">
              <w:rPr>
                <w:rFonts w:ascii="Angsana New" w:hAnsi="Angsana New"/>
                <w:sz w:val="28"/>
                <w:szCs w:val="28"/>
              </w:rPr>
              <w:t>,</w:t>
            </w:r>
            <w:r w:rsidRPr="00C1160E">
              <w:rPr>
                <w:rFonts w:ascii="Angsana New" w:hAnsi="Angsana New"/>
                <w:sz w:val="28"/>
                <w:szCs w:val="28"/>
              </w:rPr>
              <w:t>304</w:t>
            </w:r>
          </w:p>
        </w:tc>
        <w:tc>
          <w:tcPr>
            <w:tcW w:w="181" w:type="dxa"/>
            <w:vAlign w:val="bottom"/>
          </w:tcPr>
          <w:p w14:paraId="4DE0BE38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BEB9A0E" w14:textId="0085FEDD" w:rsidR="00475278" w:rsidRPr="00C1160E" w:rsidRDefault="00362C80" w:rsidP="00FD2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</w:t>
            </w:r>
            <w:r w:rsidR="00BE7416"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8</w:t>
            </w:r>
            <w:r w:rsidR="00CE3975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84</w:t>
            </w:r>
            <w:r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="00CE3975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202</w:t>
            </w:r>
            <w:r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80" w:type="dxa"/>
            <w:vAlign w:val="bottom"/>
          </w:tcPr>
          <w:p w14:paraId="488200A6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96F2F5E" w14:textId="56C45A1D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C1160E">
              <w:rPr>
                <w:rFonts w:ascii="Angsana New" w:hAnsi="Angsana New"/>
                <w:sz w:val="28"/>
                <w:szCs w:val="28"/>
              </w:rPr>
              <w:t>(</w:t>
            </w:r>
            <w:r w:rsidR="00BE7416" w:rsidRPr="00C1160E">
              <w:rPr>
                <w:rFonts w:ascii="Angsana New" w:hAnsi="Angsana New"/>
                <w:sz w:val="28"/>
                <w:szCs w:val="28"/>
              </w:rPr>
              <w:t>813</w:t>
            </w:r>
            <w:r w:rsidRPr="00C1160E">
              <w:rPr>
                <w:rFonts w:ascii="Angsana New" w:hAnsi="Angsana New"/>
                <w:sz w:val="28"/>
                <w:szCs w:val="28"/>
              </w:rPr>
              <w:t>,</w:t>
            </w:r>
            <w:r w:rsidR="00BE7416" w:rsidRPr="00C1160E">
              <w:rPr>
                <w:rFonts w:ascii="Angsana New" w:hAnsi="Angsana New"/>
                <w:sz w:val="28"/>
                <w:szCs w:val="28"/>
              </w:rPr>
              <w:t>550</w:t>
            </w:r>
            <w:r w:rsidRPr="00C1160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3" w:type="dxa"/>
            <w:vAlign w:val="bottom"/>
          </w:tcPr>
          <w:p w14:paraId="39793125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7" w:type="dxa"/>
            <w:vAlign w:val="bottom"/>
          </w:tcPr>
          <w:p w14:paraId="795F25FD" w14:textId="51E65FF4" w:rsidR="00475278" w:rsidRPr="00C1160E" w:rsidRDefault="00934E87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200,10</w:t>
            </w:r>
            <w:r w:rsidR="0075176D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</w:t>
            </w:r>
            <w:r w:rsidR="00F8569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,749</w:t>
            </w:r>
          </w:p>
        </w:tc>
        <w:tc>
          <w:tcPr>
            <w:tcW w:w="180" w:type="dxa"/>
            <w:vAlign w:val="bottom"/>
          </w:tcPr>
          <w:p w14:paraId="52415B09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304E597D" w14:textId="11FD284B" w:rsidR="00475278" w:rsidRPr="00C1160E" w:rsidRDefault="00BE7416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C1160E">
              <w:rPr>
                <w:rFonts w:ascii="Angsana New" w:hAnsi="Angsana New"/>
                <w:sz w:val="28"/>
                <w:szCs w:val="28"/>
              </w:rPr>
              <w:t>198</w:t>
            </w:r>
            <w:r w:rsidR="00475278" w:rsidRPr="00C1160E">
              <w:rPr>
                <w:rFonts w:ascii="Angsana New" w:hAnsi="Angsana New"/>
                <w:sz w:val="28"/>
                <w:szCs w:val="28"/>
              </w:rPr>
              <w:t>,</w:t>
            </w:r>
            <w:r w:rsidRPr="00C1160E">
              <w:rPr>
                <w:rFonts w:ascii="Angsana New" w:hAnsi="Angsana New"/>
                <w:sz w:val="28"/>
                <w:szCs w:val="28"/>
              </w:rPr>
              <w:t>208</w:t>
            </w:r>
            <w:r w:rsidR="00475278" w:rsidRPr="00C1160E">
              <w:rPr>
                <w:rFonts w:ascii="Angsana New" w:hAnsi="Angsana New"/>
                <w:sz w:val="28"/>
                <w:szCs w:val="28"/>
              </w:rPr>
              <w:t>,</w:t>
            </w:r>
            <w:r w:rsidRPr="00C1160E">
              <w:rPr>
                <w:rFonts w:ascii="Angsana New" w:hAnsi="Angsana New"/>
                <w:sz w:val="28"/>
                <w:szCs w:val="28"/>
              </w:rPr>
              <w:t>656</w:t>
            </w:r>
          </w:p>
        </w:tc>
      </w:tr>
      <w:tr w:rsidR="00475278" w:rsidRPr="00C1160E" w14:paraId="71FEAFED" w14:textId="77777777">
        <w:trPr>
          <w:cantSplit/>
          <w:trHeight w:val="693"/>
        </w:trPr>
        <w:tc>
          <w:tcPr>
            <w:tcW w:w="3240" w:type="dxa"/>
            <w:vAlign w:val="bottom"/>
          </w:tcPr>
          <w:p w14:paraId="4ECA2EBF" w14:textId="43A969F1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C1160E">
              <w:rPr>
                <w:rFonts w:ascii="Angsana New" w:hAnsi="Angsana New" w:hint="cs"/>
                <w:sz w:val="28"/>
                <w:szCs w:val="28"/>
                <w:cs/>
              </w:rPr>
              <w:t xml:space="preserve">หนี้สินส่วนงาน ณ วันที่ </w:t>
            </w:r>
            <w:r w:rsidR="00BE7416" w:rsidRPr="00C1160E">
              <w:rPr>
                <w:rFonts w:ascii="Angsana New" w:hAnsi="Angsana New"/>
                <w:sz w:val="28"/>
                <w:szCs w:val="28"/>
              </w:rPr>
              <w:t>31</w:t>
            </w:r>
            <w:r w:rsidRPr="00C1160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52F26" w:rsidRPr="00C1160E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C1160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1160E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C1160E">
              <w:rPr>
                <w:rFonts w:ascii="Angsana New" w:hAnsi="Angsana New" w:hint="cs"/>
                <w:sz w:val="28"/>
                <w:szCs w:val="28"/>
                <w:cs/>
              </w:rPr>
              <w:br/>
            </w:r>
            <w:r w:rsidR="00BE7416" w:rsidRPr="00C1160E">
              <w:rPr>
                <w:rFonts w:ascii="Angsana New" w:hAnsi="Angsana New"/>
                <w:sz w:val="28"/>
                <w:szCs w:val="28"/>
              </w:rPr>
              <w:t>31</w:t>
            </w:r>
            <w:r w:rsidRPr="00C1160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3D702569" w14:textId="5652D443" w:rsidR="00475278" w:rsidRPr="00C1160E" w:rsidRDefault="00BE7416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19</w:t>
            </w:r>
            <w:r w:rsidR="00362C80"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9</w:t>
            </w:r>
            <w:r w:rsidR="00683BA2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60</w:t>
            </w:r>
            <w:r w:rsidR="00362C80"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="00683BA2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156</w:t>
            </w:r>
          </w:p>
        </w:tc>
        <w:tc>
          <w:tcPr>
            <w:tcW w:w="180" w:type="dxa"/>
            <w:vAlign w:val="bottom"/>
          </w:tcPr>
          <w:p w14:paraId="125806B0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46C72ED3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560543BC" w14:textId="08373DF5" w:rsidR="00475278" w:rsidRPr="00C1160E" w:rsidRDefault="00BE7416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C1160E">
              <w:rPr>
                <w:rFonts w:ascii="Angsana New" w:hAnsi="Angsana New"/>
                <w:sz w:val="28"/>
                <w:szCs w:val="28"/>
              </w:rPr>
              <w:t>20</w:t>
            </w:r>
            <w:r w:rsidR="00475278" w:rsidRPr="00C1160E">
              <w:rPr>
                <w:rFonts w:ascii="Angsana New" w:hAnsi="Angsana New"/>
                <w:sz w:val="28"/>
                <w:szCs w:val="28"/>
              </w:rPr>
              <w:t>,</w:t>
            </w:r>
            <w:r w:rsidRPr="00C1160E">
              <w:rPr>
                <w:rFonts w:ascii="Angsana New" w:hAnsi="Angsana New"/>
                <w:sz w:val="28"/>
                <w:szCs w:val="28"/>
              </w:rPr>
              <w:t>3</w:t>
            </w:r>
            <w:r w:rsidRPr="00C1160E">
              <w:rPr>
                <w:rFonts w:ascii="Angsana New" w:hAnsi="Angsana New" w:hint="cs"/>
                <w:sz w:val="28"/>
                <w:szCs w:val="28"/>
              </w:rPr>
              <w:t>86</w:t>
            </w:r>
            <w:r w:rsidR="00475278" w:rsidRPr="00C1160E">
              <w:rPr>
                <w:rFonts w:ascii="Angsana New" w:hAnsi="Angsana New"/>
                <w:sz w:val="28"/>
                <w:szCs w:val="28"/>
              </w:rPr>
              <w:t>,</w:t>
            </w:r>
            <w:r w:rsidRPr="00C1160E">
              <w:rPr>
                <w:rFonts w:ascii="Angsana New" w:hAnsi="Angsana New" w:hint="cs"/>
                <w:sz w:val="28"/>
                <w:szCs w:val="28"/>
              </w:rPr>
              <w:t>202</w:t>
            </w:r>
          </w:p>
        </w:tc>
        <w:tc>
          <w:tcPr>
            <w:tcW w:w="180" w:type="dxa"/>
            <w:vAlign w:val="bottom"/>
          </w:tcPr>
          <w:p w14:paraId="23046D2C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BDCFDB5" w14:textId="10B3AA69" w:rsidR="00475278" w:rsidRPr="00C1160E" w:rsidRDefault="00BE7416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40</w:t>
            </w:r>
            <w:r w:rsidR="00362C80"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</w:t>
            </w:r>
            <w:r w:rsidR="00676243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3</w:t>
            </w:r>
            <w:r w:rsidR="004136FA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2</w:t>
            </w:r>
            <w:r w:rsidR="00676243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,383</w:t>
            </w:r>
          </w:p>
        </w:tc>
        <w:tc>
          <w:tcPr>
            <w:tcW w:w="180" w:type="dxa"/>
            <w:vAlign w:val="bottom"/>
          </w:tcPr>
          <w:p w14:paraId="67FE08F4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14:paraId="17AA70C1" w14:textId="32FF2856" w:rsidR="00475278" w:rsidRPr="00C1160E" w:rsidRDefault="00BE7416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C1160E">
              <w:rPr>
                <w:rFonts w:ascii="Angsana New" w:hAnsi="Angsana New"/>
                <w:sz w:val="28"/>
                <w:szCs w:val="28"/>
              </w:rPr>
              <w:t>39</w:t>
            </w:r>
            <w:r w:rsidR="00475278" w:rsidRPr="00C1160E">
              <w:rPr>
                <w:rFonts w:ascii="Angsana New" w:hAnsi="Angsana New"/>
                <w:sz w:val="28"/>
                <w:szCs w:val="28"/>
              </w:rPr>
              <w:t>,</w:t>
            </w:r>
            <w:r w:rsidRPr="00C1160E">
              <w:rPr>
                <w:rFonts w:ascii="Angsana New" w:hAnsi="Angsana New"/>
                <w:sz w:val="28"/>
                <w:szCs w:val="28"/>
              </w:rPr>
              <w:t>730</w:t>
            </w:r>
            <w:r w:rsidR="00475278" w:rsidRPr="00C1160E">
              <w:rPr>
                <w:rFonts w:ascii="Angsana New" w:hAnsi="Angsana New"/>
                <w:sz w:val="28"/>
                <w:szCs w:val="28"/>
              </w:rPr>
              <w:t>,</w:t>
            </w:r>
            <w:r w:rsidRPr="00C1160E">
              <w:rPr>
                <w:rFonts w:ascii="Angsana New" w:hAnsi="Angsana New"/>
                <w:sz w:val="28"/>
                <w:szCs w:val="28"/>
              </w:rPr>
              <w:t>794</w:t>
            </w:r>
          </w:p>
        </w:tc>
        <w:tc>
          <w:tcPr>
            <w:tcW w:w="181" w:type="dxa"/>
            <w:vAlign w:val="bottom"/>
          </w:tcPr>
          <w:p w14:paraId="00B4561D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1583A47" w14:textId="7C48DCD2" w:rsidR="00475278" w:rsidRPr="00C1160E" w:rsidRDefault="00362C80" w:rsidP="00FD2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</w:t>
            </w:r>
            <w:r w:rsidR="00BE7416"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32</w:t>
            </w:r>
            <w:r w:rsidR="00934E8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0</w:t>
            </w:r>
            <w:r w:rsidR="00261761"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="00934E8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816</w:t>
            </w:r>
            <w:r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80" w:type="dxa"/>
            <w:vAlign w:val="bottom"/>
          </w:tcPr>
          <w:p w14:paraId="50C081EC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8517743" w14:textId="0FD4EBC1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C1160E">
              <w:rPr>
                <w:rFonts w:ascii="Angsana New" w:hAnsi="Angsana New"/>
                <w:sz w:val="28"/>
                <w:szCs w:val="28"/>
              </w:rPr>
              <w:t>(</w:t>
            </w:r>
            <w:r w:rsidR="00BE7416" w:rsidRPr="00C1160E">
              <w:rPr>
                <w:rFonts w:ascii="Angsana New" w:hAnsi="Angsana New"/>
                <w:sz w:val="28"/>
                <w:szCs w:val="28"/>
              </w:rPr>
              <w:t>264</w:t>
            </w:r>
            <w:r w:rsidRPr="00C1160E">
              <w:rPr>
                <w:rFonts w:ascii="Angsana New" w:hAnsi="Angsana New"/>
                <w:sz w:val="28"/>
                <w:szCs w:val="28"/>
              </w:rPr>
              <w:t>,</w:t>
            </w:r>
            <w:r w:rsidR="00BE7416" w:rsidRPr="00C1160E">
              <w:rPr>
                <w:rFonts w:ascii="Angsana New" w:hAnsi="Angsana New"/>
                <w:sz w:val="28"/>
                <w:szCs w:val="28"/>
              </w:rPr>
              <w:t>821</w:t>
            </w:r>
            <w:r w:rsidRPr="00C1160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3" w:type="dxa"/>
            <w:vAlign w:val="bottom"/>
          </w:tcPr>
          <w:p w14:paraId="185932D0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7" w:type="dxa"/>
            <w:vAlign w:val="bottom"/>
          </w:tcPr>
          <w:p w14:paraId="30FF1780" w14:textId="165947C5" w:rsidR="00475278" w:rsidRPr="00C1160E" w:rsidRDefault="00BE7416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59</w:t>
            </w:r>
            <w:r w:rsidR="00261761" w:rsidRPr="00C1160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="00F8569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77</w:t>
            </w:r>
            <w:r w:rsidR="0075176D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</w:t>
            </w:r>
            <w:r w:rsidR="00F8569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,723</w:t>
            </w:r>
          </w:p>
        </w:tc>
        <w:tc>
          <w:tcPr>
            <w:tcW w:w="180" w:type="dxa"/>
            <w:vAlign w:val="bottom"/>
          </w:tcPr>
          <w:p w14:paraId="45355D58" w14:textId="77777777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2B4ADCA0" w14:textId="53DA7FBF" w:rsidR="00475278" w:rsidRPr="00C1160E" w:rsidRDefault="00BE7416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</w:pPr>
            <w:r w:rsidRPr="00C1160E">
              <w:rPr>
                <w:rFonts w:ascii="Angsana New" w:hAnsi="Angsana New"/>
                <w:sz w:val="28"/>
                <w:szCs w:val="28"/>
              </w:rPr>
              <w:t>59</w:t>
            </w:r>
            <w:r w:rsidR="00475278" w:rsidRPr="00C1160E">
              <w:rPr>
                <w:rFonts w:ascii="Angsana New" w:hAnsi="Angsana New"/>
                <w:sz w:val="28"/>
                <w:szCs w:val="28"/>
              </w:rPr>
              <w:t>,</w:t>
            </w:r>
            <w:r w:rsidRPr="00C1160E">
              <w:rPr>
                <w:rFonts w:ascii="Angsana New" w:hAnsi="Angsana New"/>
                <w:sz w:val="28"/>
                <w:szCs w:val="28"/>
              </w:rPr>
              <w:t>852</w:t>
            </w:r>
            <w:r w:rsidR="00475278" w:rsidRPr="00C1160E">
              <w:rPr>
                <w:rFonts w:ascii="Angsana New" w:hAnsi="Angsana New"/>
                <w:sz w:val="28"/>
                <w:szCs w:val="28"/>
              </w:rPr>
              <w:t>,</w:t>
            </w:r>
            <w:r w:rsidRPr="00C1160E">
              <w:rPr>
                <w:rFonts w:ascii="Angsana New" w:hAnsi="Angsana New"/>
                <w:sz w:val="28"/>
                <w:szCs w:val="28"/>
              </w:rPr>
              <w:t>175</w:t>
            </w:r>
          </w:p>
        </w:tc>
      </w:tr>
    </w:tbl>
    <w:p w14:paraId="52B01414" w14:textId="77777777" w:rsidR="00C15066" w:rsidRPr="00C1160E" w:rsidRDefault="00C15066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4C7AD92" w14:textId="77777777" w:rsidR="001E0E8E" w:rsidRPr="00C1160E" w:rsidRDefault="001E0E8E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  <w:cs/>
        </w:rPr>
      </w:pPr>
    </w:p>
    <w:p w14:paraId="0CC0F1E5" w14:textId="77777777" w:rsidR="008A779A" w:rsidRPr="00C1160E" w:rsidRDefault="008A779A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610C8BBF" w14:textId="77777777" w:rsidR="008A779A" w:rsidRPr="00C1160E" w:rsidRDefault="008A779A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395A0903" w14:textId="77777777" w:rsidR="008A779A" w:rsidRPr="00C1160E" w:rsidRDefault="008A779A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E187DC6" w14:textId="77777777" w:rsidR="008A779A" w:rsidRPr="00C1160E" w:rsidRDefault="008A779A" w:rsidP="002E53F2">
      <w:pPr>
        <w:framePr w:w="14461" w:wrap="auto" w:hAnchor="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  <w:sectPr w:rsidR="008A779A" w:rsidRPr="00C1160E" w:rsidSect="00360081">
          <w:headerReference w:type="first" r:id="rId16"/>
          <w:footerReference w:type="first" r:id="rId17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tbl>
      <w:tblPr>
        <w:tblW w:w="0" w:type="auto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0"/>
        <w:gridCol w:w="1620"/>
        <w:gridCol w:w="247"/>
        <w:gridCol w:w="1733"/>
      </w:tblGrid>
      <w:tr w:rsidR="00013AF9" w:rsidRPr="00C1160E" w14:paraId="12638159" w14:textId="77777777" w:rsidTr="0070681D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14BCB" w14:textId="17DDF7D6" w:rsidR="000C0BEB" w:rsidRPr="00C1160E" w:rsidRDefault="000C0BEB" w:rsidP="002E53F2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  <w:r w:rsidRPr="00C116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การกระทบยอดกำไรหรือขาดทุนของส่วนงานที่รายงาน</w:t>
            </w:r>
            <w:r w:rsidRPr="00C1160E">
              <w:rPr>
                <w:rFonts w:ascii="Angsana New" w:hAnsi="Angsana New"/>
                <w:b/>
                <w:bCs/>
                <w:color w:val="0000FF"/>
                <w:sz w:val="30"/>
                <w:szCs w:val="30"/>
                <w:lang w:val="th-TH"/>
              </w:rPr>
              <w:t xml:space="preserve"> 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955ED3" w14:textId="77777777" w:rsidR="000C0BEB" w:rsidRPr="00C1160E" w:rsidRDefault="000C0BEB" w:rsidP="002E53F2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160E">
              <w:rPr>
                <w:rFonts w:ascii="Angsana New" w:eastAsia="MS Mincho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13AF9" w:rsidRPr="00C1160E" w14:paraId="403D6CEB" w14:textId="77777777" w:rsidTr="0070681D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5EBC2" w14:textId="1047F85F" w:rsidR="000C0BEB" w:rsidRPr="00C1160E" w:rsidRDefault="000C0BEB" w:rsidP="002E53F2">
            <w:pPr>
              <w:tabs>
                <w:tab w:val="clear" w:pos="680"/>
                <w:tab w:val="left" w:pos="540"/>
              </w:tabs>
              <w:spacing w:line="216" w:lineRule="auto"/>
              <w:ind w:left="70"/>
              <w:rPr>
                <w:rFonts w:ascii="Angsana New" w:hAnsi="Angsana New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C1160E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="00475278" w:rsidRPr="00C1160E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C1160E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BE7416" w:rsidRPr="00C1160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475278" w:rsidRPr="00C1160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75278" w:rsidRPr="00C1160E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7121C55" w14:textId="07FFF3A9" w:rsidR="000C0BEB" w:rsidRPr="00C1160E" w:rsidRDefault="00BE7416" w:rsidP="002E53F2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160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1160E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CD5E530" w14:textId="77777777" w:rsidR="000C0BEB" w:rsidRPr="00C1160E" w:rsidRDefault="000C0BEB" w:rsidP="002E53F2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04C6231B" w14:textId="314DAECD" w:rsidR="000C0BEB" w:rsidRPr="00C1160E" w:rsidRDefault="00BE7416" w:rsidP="002E53F2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160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1160E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013AF9" w:rsidRPr="00C1160E" w14:paraId="482562FA" w14:textId="77777777" w:rsidTr="0070681D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7007BF5" w14:textId="77777777" w:rsidR="00EA1A83" w:rsidRPr="00C1160E" w:rsidRDefault="00EA1A83" w:rsidP="002E53F2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A04935" w14:textId="77777777" w:rsidR="00EA1A83" w:rsidRPr="00C1160E" w:rsidRDefault="00EA1A83" w:rsidP="002E53F2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116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C1160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116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13AF9" w:rsidRPr="00C1160E" w14:paraId="5BB297A5" w14:textId="77777777" w:rsidTr="0070681D">
        <w:trPr>
          <w:trHeight w:val="74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D52D9CD" w14:textId="77777777" w:rsidR="00EA1A83" w:rsidRPr="00C1160E" w:rsidRDefault="00EA1A83" w:rsidP="002E53F2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16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E7A642A" w14:textId="77777777" w:rsidR="00EA1A83" w:rsidRPr="00C1160E" w:rsidRDefault="00EA1A83" w:rsidP="002E53F2">
            <w:pPr>
              <w:tabs>
                <w:tab w:val="clear" w:pos="680"/>
                <w:tab w:val="left" w:pos="540"/>
              </w:tabs>
              <w:spacing w:line="216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8617F2A" w14:textId="77777777" w:rsidR="00EA1A83" w:rsidRPr="00C1160E" w:rsidRDefault="00EA1A83" w:rsidP="002E53F2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5F585B47" w14:textId="77777777" w:rsidR="00EA1A83" w:rsidRPr="00C1160E" w:rsidRDefault="00EA1A83" w:rsidP="002E53F2">
            <w:pPr>
              <w:tabs>
                <w:tab w:val="clear" w:pos="680"/>
                <w:tab w:val="left" w:pos="540"/>
              </w:tabs>
              <w:spacing w:line="216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5278" w:rsidRPr="00C1160E" w14:paraId="2BC38A3B" w14:textId="77777777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D708183" w14:textId="77777777" w:rsidR="00475278" w:rsidRPr="00C1160E" w:rsidRDefault="00475278" w:rsidP="00475278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  <w:r w:rsidRPr="00C1160E">
              <w:rPr>
                <w:rFonts w:ascii="Angsana New" w:hAnsi="Angsana New"/>
                <w:sz w:val="30"/>
                <w:szCs w:val="30"/>
                <w:cs/>
              </w:rPr>
              <w:t>รวมรายได้</w:t>
            </w:r>
            <w:r w:rsidRPr="00C1160E">
              <w:rPr>
                <w:rFonts w:ascii="Angsana New" w:hAnsi="Angsana New" w:hint="cs"/>
                <w:sz w:val="30"/>
                <w:szCs w:val="30"/>
                <w:cs/>
              </w:rPr>
              <w:t>และรายได้อื่น</w:t>
            </w:r>
            <w:r w:rsidRPr="00C1160E">
              <w:rPr>
                <w:rFonts w:ascii="Angsana New" w:hAnsi="Angsana New"/>
                <w:sz w:val="30"/>
                <w:szCs w:val="30"/>
                <w:cs/>
              </w:rPr>
              <w:t>จากส่วนงานที่รายงาน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0256000" w14:textId="2E8C9295" w:rsidR="00475278" w:rsidRPr="00C1160E" w:rsidRDefault="00BE7416" w:rsidP="00AD6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C1160E">
              <w:rPr>
                <w:rFonts w:ascii="Angsana New" w:eastAsia="MS Mincho" w:hAnsi="Angsana New"/>
                <w:sz w:val="30"/>
                <w:szCs w:val="30"/>
              </w:rPr>
              <w:t>6</w:t>
            </w:r>
            <w:r w:rsidR="003B18CE" w:rsidRPr="00C1160E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F85697">
              <w:rPr>
                <w:rFonts w:ascii="Angsana New" w:eastAsia="MS Mincho" w:hAnsi="Angsana New"/>
                <w:sz w:val="30"/>
                <w:szCs w:val="30"/>
              </w:rPr>
              <w:t>61</w:t>
            </w:r>
            <w:r w:rsidR="0075176D">
              <w:rPr>
                <w:rFonts w:ascii="Angsana New" w:eastAsia="MS Mincho" w:hAnsi="Angsana New"/>
                <w:sz w:val="30"/>
                <w:szCs w:val="30"/>
              </w:rPr>
              <w:t>2</w:t>
            </w:r>
            <w:r w:rsidR="003B18CE" w:rsidRPr="00C1160E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F85697">
              <w:rPr>
                <w:rFonts w:ascii="Angsana New" w:eastAsia="MS Mincho" w:hAnsi="Angsana New"/>
                <w:sz w:val="30"/>
                <w:szCs w:val="30"/>
              </w:rPr>
              <w:t>750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4E09893" w14:textId="77777777" w:rsidR="00475278" w:rsidRPr="00C1160E" w:rsidRDefault="00475278" w:rsidP="00475278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3749F833" w14:textId="4F12E484" w:rsidR="00475278" w:rsidRPr="00C1160E" w:rsidRDefault="00475278" w:rsidP="00AD6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C1160E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  <w:r w:rsidR="00BE7416" w:rsidRPr="00C1160E">
              <w:rPr>
                <w:rFonts w:ascii="Angsana New" w:eastAsia="MS Mincho" w:hAnsi="Angsana New"/>
                <w:sz w:val="30"/>
                <w:szCs w:val="30"/>
              </w:rPr>
              <w:t>6</w:t>
            </w:r>
            <w:r w:rsidRPr="00C1160E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BE7416" w:rsidRPr="00C1160E">
              <w:rPr>
                <w:rFonts w:ascii="Angsana New" w:eastAsia="MS Mincho" w:hAnsi="Angsana New"/>
                <w:sz w:val="30"/>
                <w:szCs w:val="30"/>
              </w:rPr>
              <w:t>128</w:t>
            </w:r>
            <w:r w:rsidRPr="00C1160E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BE7416" w:rsidRPr="00C1160E">
              <w:rPr>
                <w:rFonts w:ascii="Angsana New" w:eastAsia="MS Mincho" w:hAnsi="Angsana New"/>
                <w:sz w:val="30"/>
                <w:szCs w:val="30"/>
              </w:rPr>
              <w:t>471</w:t>
            </w:r>
            <w:r w:rsidRPr="00C1160E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</w:p>
        </w:tc>
      </w:tr>
      <w:tr w:rsidR="00475278" w:rsidRPr="00C1160E" w14:paraId="4508DB2F" w14:textId="77777777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79ABAC6" w14:textId="77777777" w:rsidR="00475278" w:rsidRPr="00C1160E" w:rsidRDefault="00475278" w:rsidP="00475278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  <w:r w:rsidRPr="00C1160E">
              <w:rPr>
                <w:rFonts w:ascii="Angsana New" w:hAnsi="Angsana New"/>
                <w:sz w:val="30"/>
                <w:szCs w:val="30"/>
                <w:cs/>
              </w:rPr>
              <w:t>รวมรายได้</w:t>
            </w:r>
            <w:r w:rsidRPr="00C1160E">
              <w:rPr>
                <w:rFonts w:ascii="Angsana New" w:hAnsi="Angsana New" w:hint="cs"/>
                <w:sz w:val="30"/>
                <w:szCs w:val="30"/>
                <w:cs/>
              </w:rPr>
              <w:t>และรายได้อื่น</w:t>
            </w:r>
            <w:r w:rsidRPr="00C1160E">
              <w:rPr>
                <w:rFonts w:ascii="Angsana New" w:hAnsi="Angsana New"/>
                <w:sz w:val="30"/>
                <w:szCs w:val="30"/>
                <w:cs/>
              </w:rPr>
              <w:t>จากส่วนงาน</w:t>
            </w:r>
            <w:r w:rsidRPr="00C1160E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FC0064" w14:textId="28A6BF68" w:rsidR="00475278" w:rsidRPr="00C1160E" w:rsidRDefault="00BE7416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C1160E">
              <w:rPr>
                <w:rFonts w:ascii="Angsana New" w:eastAsia="MS Mincho" w:hAnsi="Angsana New"/>
                <w:sz w:val="30"/>
                <w:szCs w:val="30"/>
              </w:rPr>
              <w:t>878</w:t>
            </w:r>
            <w:r w:rsidR="00782619" w:rsidRPr="00C1160E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C1160E">
              <w:rPr>
                <w:rFonts w:ascii="Angsana New" w:eastAsia="MS Mincho" w:hAnsi="Angsana New"/>
                <w:sz w:val="30"/>
                <w:szCs w:val="30"/>
              </w:rPr>
              <w:t>938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FA7DA97" w14:textId="77777777" w:rsidR="00475278" w:rsidRPr="00C1160E" w:rsidRDefault="00475278" w:rsidP="00475278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7999AA" w14:textId="5D02D2FA" w:rsidR="00475278" w:rsidRPr="000C1A02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0C1A02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  <w:r w:rsidR="00BE7416" w:rsidRPr="000C1A02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Pr="000C1A02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997ACC" w:rsidRPr="000C1A02">
              <w:rPr>
                <w:rFonts w:ascii="Angsana New" w:eastAsia="MS Mincho" w:hAnsi="Angsana New"/>
                <w:sz w:val="30"/>
                <w:szCs w:val="30"/>
              </w:rPr>
              <w:t>102</w:t>
            </w:r>
            <w:r w:rsidRPr="000C1A02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997ACC" w:rsidRPr="000C1A02">
              <w:rPr>
                <w:rFonts w:ascii="Angsana New" w:eastAsia="MS Mincho" w:hAnsi="Angsana New"/>
                <w:sz w:val="30"/>
                <w:szCs w:val="30"/>
              </w:rPr>
              <w:t>661</w:t>
            </w:r>
            <w:r w:rsidRPr="000C1A02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</w:p>
        </w:tc>
      </w:tr>
      <w:tr w:rsidR="00475278" w:rsidRPr="00C1160E" w14:paraId="7F75B22D" w14:textId="77777777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FCD7E66" w14:textId="77777777" w:rsidR="00475278" w:rsidRPr="00C1160E" w:rsidRDefault="00475278" w:rsidP="00475278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9771794" w14:textId="2BB5A8C8" w:rsidR="00475278" w:rsidRPr="00C1160E" w:rsidRDefault="00A07923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7,49</w:t>
            </w:r>
            <w:r w:rsidR="00AA5212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,688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8D03A72" w14:textId="77777777" w:rsidR="00475278" w:rsidRPr="00C1160E" w:rsidRDefault="00475278" w:rsidP="00475278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275EEB4D" w14:textId="31FC2F12" w:rsidR="00475278" w:rsidRPr="000C1A02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0C1A02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  <w:r w:rsidR="00BE7416" w:rsidRPr="000C1A02">
              <w:rPr>
                <w:rFonts w:ascii="Angsana New" w:eastAsia="MS Mincho" w:hAnsi="Angsana New"/>
                <w:sz w:val="30"/>
                <w:szCs w:val="30"/>
              </w:rPr>
              <w:t>7</w:t>
            </w:r>
            <w:r w:rsidRPr="000C1A02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9628C4" w:rsidRPr="000C1A02">
              <w:rPr>
                <w:rFonts w:ascii="Angsana New" w:eastAsia="MS Mincho" w:hAnsi="Angsana New"/>
                <w:sz w:val="30"/>
                <w:szCs w:val="30"/>
              </w:rPr>
              <w:t>231</w:t>
            </w:r>
            <w:r w:rsidRPr="000C1A02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9628C4" w:rsidRPr="000C1A02">
              <w:rPr>
                <w:rFonts w:ascii="Angsana New" w:eastAsia="MS Mincho" w:hAnsi="Angsana New"/>
                <w:sz w:val="30"/>
                <w:szCs w:val="30"/>
              </w:rPr>
              <w:t>132</w:t>
            </w:r>
            <w:r w:rsidRPr="000C1A02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</w:p>
        </w:tc>
      </w:tr>
      <w:tr w:rsidR="00475278" w:rsidRPr="00C1160E" w14:paraId="49240A56" w14:textId="77777777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14153F1" w14:textId="77777777" w:rsidR="00475278" w:rsidRPr="00C1160E" w:rsidRDefault="00475278" w:rsidP="00475278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160E">
              <w:rPr>
                <w:rFonts w:ascii="Angsana New" w:hAnsi="Angsana New"/>
                <w:sz w:val="30"/>
                <w:szCs w:val="30"/>
                <w:cs/>
              </w:rPr>
              <w:t>ตัดรายการรายได้ระหว่างส่วนงาน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3E3E76" w14:textId="60EE200C" w:rsidR="00475278" w:rsidRPr="00C1160E" w:rsidRDefault="00782619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 w:rsidRPr="00C1160E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(</w:t>
            </w:r>
            <w:r w:rsidR="00BE7416" w:rsidRPr="00C1160E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7</w:t>
            </w:r>
            <w:r w:rsidR="00BA51ED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1</w:t>
            </w:r>
            <w:r w:rsidR="00530CBA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5</w:t>
            </w:r>
            <w:r w:rsidR="00BA51ED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,718</w:t>
            </w:r>
            <w:r w:rsidRPr="00C1160E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8EEFCA6" w14:textId="77777777" w:rsidR="00475278" w:rsidRPr="00C1160E" w:rsidRDefault="00475278" w:rsidP="00475278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5F4699" w14:textId="0F1E2932" w:rsidR="00475278" w:rsidRPr="000C1A02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0C1A02">
              <w:rPr>
                <w:rFonts w:ascii="Angsana New" w:eastAsia="MS Mincho" w:hAnsi="Angsana New"/>
                <w:sz w:val="30"/>
                <w:szCs w:val="30"/>
              </w:rPr>
              <w:t xml:space="preserve"> (</w:t>
            </w:r>
            <w:r w:rsidR="00BE7416" w:rsidRPr="000C1A02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Pr="000C1A02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9628C4" w:rsidRPr="000C1A02">
              <w:rPr>
                <w:rFonts w:ascii="Angsana New" w:eastAsia="MS Mincho" w:hAnsi="Angsana New"/>
                <w:sz w:val="30"/>
                <w:szCs w:val="30"/>
              </w:rPr>
              <w:t>040</w:t>
            </w:r>
            <w:r w:rsidRPr="000C1A02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594F70" w:rsidRPr="000C1A02">
              <w:rPr>
                <w:rFonts w:ascii="Angsana New" w:eastAsia="MS Mincho" w:hAnsi="Angsana New"/>
                <w:sz w:val="30"/>
                <w:szCs w:val="30"/>
              </w:rPr>
              <w:t>546</w:t>
            </w:r>
            <w:r w:rsidRPr="000C1A02"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</w:tr>
      <w:tr w:rsidR="00475278" w:rsidRPr="00C1160E" w14:paraId="48D472C9" w14:textId="77777777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6AD6C46" w14:textId="77777777" w:rsidR="00475278" w:rsidRPr="00C1160E" w:rsidRDefault="00475278" w:rsidP="00475278">
            <w:pPr>
              <w:tabs>
                <w:tab w:val="clear" w:pos="680"/>
                <w:tab w:val="left" w:pos="540"/>
              </w:tabs>
              <w:spacing w:line="216" w:lineRule="auto"/>
              <w:ind w:left="-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16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1F638A" w14:textId="209F7299" w:rsidR="00475278" w:rsidRPr="00C1160E" w:rsidRDefault="00BE7416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C1160E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eastAsia="zh-CN"/>
              </w:rPr>
              <w:t>6</w:t>
            </w:r>
            <w:r w:rsidR="00A4523E" w:rsidRPr="00C1160E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="00BA51ED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eastAsia="zh-CN"/>
              </w:rPr>
              <w:t>7</w:t>
            </w:r>
            <w:r w:rsidR="00530CB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eastAsia="zh-CN"/>
              </w:rPr>
              <w:t>75</w:t>
            </w:r>
            <w:r w:rsidR="00BA51ED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eastAsia="zh-CN"/>
              </w:rPr>
              <w:t>,970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D3A821F" w14:textId="77777777" w:rsidR="00475278" w:rsidRPr="00C1160E" w:rsidRDefault="00475278" w:rsidP="00475278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9EA2B3" w14:textId="4257BB64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C1160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 </w:t>
            </w:r>
            <w:r w:rsidR="00BE7416" w:rsidRPr="00C1160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</w:t>
            </w:r>
            <w:r w:rsidRPr="00C1160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="00BE7416" w:rsidRPr="00C1160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190</w:t>
            </w:r>
            <w:r w:rsidRPr="00C1160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="00BE7416" w:rsidRPr="00C1160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586</w:t>
            </w:r>
            <w:r w:rsidRPr="00C1160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013AF9" w:rsidRPr="00C1160E" w14:paraId="1AFDCD9B" w14:textId="77777777" w:rsidTr="0070681D">
        <w:trPr>
          <w:trHeight w:hRule="exact" w:val="399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94466FB" w14:textId="77777777" w:rsidR="00CF580B" w:rsidRPr="00C1160E" w:rsidRDefault="00CF580B" w:rsidP="002E53F2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02F7C7A" w14:textId="77777777" w:rsidR="00CF580B" w:rsidRPr="00C1160E" w:rsidRDefault="00CF580B" w:rsidP="002E53F2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8C75798" w14:textId="77777777" w:rsidR="00CF580B" w:rsidRPr="00C1160E" w:rsidRDefault="00CF580B" w:rsidP="002E53F2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4278450D" w14:textId="77777777" w:rsidR="00CF580B" w:rsidRPr="00C1160E" w:rsidRDefault="00CF580B" w:rsidP="002E53F2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3AF9" w:rsidRPr="00C1160E" w14:paraId="33E2283F" w14:textId="77777777" w:rsidTr="0070681D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5C56A89" w14:textId="77777777" w:rsidR="00CF580B" w:rsidRPr="00C1160E" w:rsidRDefault="00CF580B" w:rsidP="002E53F2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16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194B839" w14:textId="77777777" w:rsidR="00CF580B" w:rsidRPr="00C1160E" w:rsidRDefault="00CF580B" w:rsidP="002E53F2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16C5439" w14:textId="77777777" w:rsidR="00CF580B" w:rsidRPr="00C1160E" w:rsidRDefault="00CF580B" w:rsidP="002E53F2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E7EFAA" w14:textId="31518B69" w:rsidR="00CF580B" w:rsidRPr="00C1160E" w:rsidRDefault="00CF580B" w:rsidP="002E53F2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5278" w:rsidRPr="00C1160E" w14:paraId="47D9CC97" w14:textId="77777777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62ECA6A" w14:textId="77777777" w:rsidR="00475278" w:rsidRPr="00C1160E" w:rsidRDefault="00475278" w:rsidP="00475278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  <w:r w:rsidRPr="00C1160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C1160E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</w:t>
            </w:r>
            <w:r w:rsidRPr="00C1160E">
              <w:rPr>
                <w:rFonts w:ascii="Angsana New" w:hAnsi="Angsana New"/>
                <w:sz w:val="30"/>
                <w:szCs w:val="30"/>
                <w:cs/>
              </w:rPr>
              <w:t>จากส่วนงานที่รายงาน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C17E999" w14:textId="36F5F7FA" w:rsidR="00475278" w:rsidRPr="00C1160E" w:rsidRDefault="00BA51ED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</w:t>
            </w:r>
            <w:r w:rsidR="00782619" w:rsidRPr="00C1160E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BE7416" w:rsidRPr="00C1160E">
              <w:rPr>
                <w:rFonts w:ascii="Angsana New" w:eastAsia="MS Mincho" w:hAnsi="Angsana New"/>
                <w:sz w:val="30"/>
                <w:szCs w:val="30"/>
              </w:rPr>
              <w:t>2</w:t>
            </w:r>
            <w:r w:rsidR="00AA5212">
              <w:rPr>
                <w:rFonts w:ascii="Angsana New" w:eastAsia="MS Mincho" w:hAnsi="Angsana New"/>
                <w:sz w:val="30"/>
                <w:szCs w:val="30"/>
              </w:rPr>
              <w:t>49</w:t>
            </w:r>
            <w:r w:rsidR="00782619" w:rsidRPr="00C1160E">
              <w:rPr>
                <w:rFonts w:ascii="Angsana New" w:eastAsia="MS Mincho" w:hAnsi="Angsana New"/>
                <w:sz w:val="30"/>
                <w:szCs w:val="30"/>
              </w:rPr>
              <w:t>,</w:t>
            </w:r>
            <w:r>
              <w:rPr>
                <w:rFonts w:ascii="Angsana New" w:eastAsia="MS Mincho" w:hAnsi="Angsana New"/>
                <w:sz w:val="30"/>
                <w:szCs w:val="30"/>
              </w:rPr>
              <w:t>431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C69690D" w14:textId="77777777" w:rsidR="00475278" w:rsidRPr="00C1160E" w:rsidRDefault="00475278" w:rsidP="00475278">
            <w:pPr>
              <w:tabs>
                <w:tab w:val="clear" w:pos="680"/>
                <w:tab w:val="left" w:pos="540"/>
                <w:tab w:val="decimal" w:pos="765"/>
              </w:tabs>
              <w:spacing w:line="216" w:lineRule="auto"/>
              <w:ind w:right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02EFE2BB" w14:textId="794BF89D" w:rsidR="00475278" w:rsidRPr="00C1160E" w:rsidRDefault="00BE7416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EA63BF">
              <w:rPr>
                <w:rFonts w:ascii="Angsana New" w:eastAsia="MS Mincho" w:hAnsi="Angsana New"/>
                <w:sz w:val="30"/>
                <w:szCs w:val="30"/>
              </w:rPr>
              <w:t>2</w:t>
            </w:r>
            <w:r w:rsidR="00782619" w:rsidRPr="00EA63BF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EA63BF">
              <w:rPr>
                <w:rFonts w:ascii="Angsana New" w:eastAsia="MS Mincho" w:hAnsi="Angsana New"/>
                <w:sz w:val="30"/>
                <w:szCs w:val="30"/>
              </w:rPr>
              <w:t>897</w:t>
            </w:r>
            <w:r w:rsidR="00782619" w:rsidRPr="00EA63BF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EA63BF">
              <w:rPr>
                <w:rFonts w:ascii="Angsana New" w:eastAsia="MS Mincho" w:hAnsi="Angsana New"/>
                <w:sz w:val="30"/>
                <w:szCs w:val="30"/>
              </w:rPr>
              <w:t>366</w:t>
            </w:r>
          </w:p>
        </w:tc>
      </w:tr>
      <w:tr w:rsidR="00475278" w:rsidRPr="00C1160E" w14:paraId="6BCE2F0C" w14:textId="77777777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98AA097" w14:textId="6F427D84" w:rsidR="00475278" w:rsidRPr="00C1160E" w:rsidRDefault="000D0573" w:rsidP="00475278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160E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475278" w:rsidRPr="00C1160E">
              <w:rPr>
                <w:rFonts w:ascii="Angsana New" w:hAnsi="Angsana New" w:hint="cs"/>
                <w:sz w:val="30"/>
                <w:szCs w:val="30"/>
                <w:cs/>
              </w:rPr>
              <w:t>ก่อนภาษีเงินได้จากส่วนงานอื่น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63F8245" w14:textId="5E7FEEB8" w:rsidR="00475278" w:rsidRPr="00C1160E" w:rsidRDefault="00F96F3E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1160E">
              <w:rPr>
                <w:rFonts w:ascii="Angsana New" w:eastAsia="MS Mincho" w:hAnsi="Angsana New"/>
                <w:sz w:val="30"/>
                <w:szCs w:val="30"/>
              </w:rPr>
              <w:t>(</w:t>
            </w:r>
            <w:r w:rsidR="00F15D01">
              <w:rPr>
                <w:rFonts w:ascii="Angsana New" w:eastAsia="MS Mincho" w:hAnsi="Angsana New"/>
                <w:sz w:val="30"/>
                <w:szCs w:val="30"/>
              </w:rPr>
              <w:t>7</w:t>
            </w:r>
            <w:r w:rsidR="004121B6">
              <w:rPr>
                <w:rFonts w:ascii="Angsana New" w:eastAsia="MS Mincho" w:hAnsi="Angsana New"/>
                <w:sz w:val="30"/>
                <w:szCs w:val="30"/>
              </w:rPr>
              <w:t>5</w:t>
            </w:r>
            <w:r w:rsidR="00F15D01">
              <w:rPr>
                <w:rFonts w:ascii="Angsana New" w:eastAsia="MS Mincho" w:hAnsi="Angsana New"/>
                <w:sz w:val="30"/>
                <w:szCs w:val="30"/>
              </w:rPr>
              <w:t>7,21</w:t>
            </w:r>
            <w:r w:rsidR="002F0124">
              <w:rPr>
                <w:rFonts w:ascii="Angsana New" w:eastAsia="MS Mincho" w:hAnsi="Angsana New"/>
                <w:sz w:val="30"/>
                <w:szCs w:val="30"/>
              </w:rPr>
              <w:t>7</w:t>
            </w:r>
            <w:r w:rsidRPr="00C1160E"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D755A7E" w14:textId="77777777" w:rsidR="00475278" w:rsidRPr="00C1160E" w:rsidRDefault="00475278" w:rsidP="00475278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4A1D9446" w14:textId="0AFEB7E6" w:rsidR="00475278" w:rsidRPr="00C1160E" w:rsidRDefault="000D0573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C1160E">
              <w:rPr>
                <w:rFonts w:ascii="Angsana New" w:eastAsia="MS Mincho" w:hAnsi="Angsana New"/>
                <w:sz w:val="30"/>
                <w:szCs w:val="30"/>
              </w:rPr>
              <w:t>(</w:t>
            </w:r>
            <w:r w:rsidR="00BE7416" w:rsidRPr="00C1160E">
              <w:rPr>
                <w:rFonts w:ascii="Angsana New" w:eastAsia="MS Mincho" w:hAnsi="Angsana New"/>
                <w:sz w:val="30"/>
                <w:szCs w:val="30"/>
              </w:rPr>
              <w:t>440</w:t>
            </w:r>
            <w:r w:rsidRPr="00C1160E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BE7416" w:rsidRPr="00C1160E">
              <w:rPr>
                <w:rFonts w:ascii="Angsana New" w:eastAsia="MS Mincho" w:hAnsi="Angsana New"/>
                <w:sz w:val="30"/>
                <w:szCs w:val="30"/>
              </w:rPr>
              <w:t>245</w:t>
            </w:r>
            <w:r w:rsidRPr="00C1160E"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</w:tr>
      <w:tr w:rsidR="00475278" w:rsidRPr="00C1160E" w14:paraId="45257F97" w14:textId="77777777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FEFD598" w14:textId="71F26B5A" w:rsidR="00475278" w:rsidRPr="00C1160E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  <w:r w:rsidRPr="00C1160E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ส่วนแบ่งกำไรของการร่วมค้าที่ใช้วิธีส่วนได้เสีย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EE21A56" w14:textId="261DC821" w:rsidR="00475278" w:rsidRPr="00C1160E" w:rsidRDefault="00BE7416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C1160E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="00F96F3E" w:rsidRPr="00C1160E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C1160E">
              <w:rPr>
                <w:rFonts w:ascii="Angsana New" w:eastAsia="MS Mincho" w:hAnsi="Angsana New"/>
                <w:sz w:val="30"/>
                <w:szCs w:val="30"/>
              </w:rPr>
              <w:t>704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3192139" w14:textId="77777777" w:rsidR="00475278" w:rsidRPr="00C1160E" w:rsidRDefault="00475278" w:rsidP="00475278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461C423A" w14:textId="18DF40A2" w:rsidR="00475278" w:rsidRPr="00C1160E" w:rsidRDefault="00BE7416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C1160E">
              <w:rPr>
                <w:rFonts w:ascii="Angsana New" w:eastAsia="MS Mincho" w:hAnsi="Angsana New"/>
                <w:sz w:val="30"/>
                <w:szCs w:val="30"/>
              </w:rPr>
              <w:t>382</w:t>
            </w:r>
          </w:p>
        </w:tc>
      </w:tr>
      <w:tr w:rsidR="00475278" w:rsidRPr="00C1160E" w14:paraId="59B76E39" w14:textId="77777777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A9C9980" w14:textId="77777777" w:rsidR="00475278" w:rsidRPr="00C1160E" w:rsidRDefault="00475278" w:rsidP="00475278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16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Pr="00C116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รวมก่อนภาษีเงินได้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B98E93" w14:textId="36C4734D" w:rsidR="00475278" w:rsidRPr="00C1160E" w:rsidRDefault="00F15D01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2,49</w:t>
            </w:r>
            <w:r w:rsidR="0077640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,91</w:t>
            </w:r>
            <w:r w:rsidR="002F012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D9F9DC2" w14:textId="77777777" w:rsidR="00475278" w:rsidRPr="00C1160E" w:rsidRDefault="00475278" w:rsidP="00475278">
            <w:pPr>
              <w:tabs>
                <w:tab w:val="clear" w:pos="680"/>
                <w:tab w:val="left" w:pos="540"/>
              </w:tabs>
              <w:spacing w:line="216" w:lineRule="auto"/>
              <w:ind w:right="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73D4CC" w14:textId="59625B0E" w:rsidR="00475278" w:rsidRPr="00C1160E" w:rsidRDefault="00BE7416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C1160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</w:t>
            </w:r>
            <w:r w:rsidR="00475278" w:rsidRPr="00C1160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Pr="00C1160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457</w:t>
            </w:r>
            <w:r w:rsidR="00475278" w:rsidRPr="00C1160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Pr="00C1160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503</w:t>
            </w:r>
          </w:p>
        </w:tc>
      </w:tr>
    </w:tbl>
    <w:p w14:paraId="29AAA202" w14:textId="1215EBF7" w:rsidR="00EA1A83" w:rsidRPr="00C1160E" w:rsidRDefault="00EA1A83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53"/>
        <w:jc w:val="thaiDistribute"/>
        <w:rPr>
          <w:rFonts w:ascii="Angsana New" w:hAnsi="Angsana New"/>
          <w:sz w:val="28"/>
          <w:szCs w:val="28"/>
        </w:rPr>
      </w:pPr>
    </w:p>
    <w:p w14:paraId="03928521" w14:textId="1BBBFB5D" w:rsidR="00EA1A83" w:rsidRPr="00C1160E" w:rsidRDefault="00EA1A83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C1160E">
        <w:rPr>
          <w:rFonts w:ascii="Angsana New" w:hAnsi="Angsana New"/>
          <w:sz w:val="30"/>
          <w:szCs w:val="30"/>
          <w:cs/>
        </w:rPr>
        <w:t>รายการที่ไม่ได้ปันส่วนเป็นรายได้และค่าใช้จ่ายของบริษัทที่ดำเนินธุรกิจการลงทุนโดยประกอบด้วย</w:t>
      </w:r>
      <w:r w:rsidRPr="00C1160E">
        <w:rPr>
          <w:rFonts w:ascii="Angsana New" w:hAnsi="Angsana New" w:hint="cs"/>
          <w:sz w:val="30"/>
          <w:szCs w:val="30"/>
          <w:cs/>
        </w:rPr>
        <w:t>รายไ</w:t>
      </w:r>
      <w:r w:rsidRPr="00C1160E">
        <w:rPr>
          <w:rFonts w:ascii="Angsana New" w:hAnsi="Angsana New"/>
          <w:sz w:val="30"/>
          <w:szCs w:val="30"/>
          <w:cs/>
        </w:rPr>
        <w:t>ด</w:t>
      </w:r>
      <w:r w:rsidRPr="00C1160E">
        <w:rPr>
          <w:rFonts w:ascii="Angsana New" w:hAnsi="Angsana New" w:hint="cs"/>
          <w:sz w:val="30"/>
          <w:szCs w:val="30"/>
          <w:cs/>
        </w:rPr>
        <w:t>้</w:t>
      </w:r>
      <w:r w:rsidR="007E40F2" w:rsidRPr="00C1160E">
        <w:rPr>
          <w:rFonts w:ascii="Angsana New" w:hAnsi="Angsana New"/>
          <w:sz w:val="30"/>
          <w:szCs w:val="30"/>
        </w:rPr>
        <w:br/>
      </w:r>
      <w:r w:rsidR="00703014" w:rsidRPr="00C1160E">
        <w:rPr>
          <w:rFonts w:ascii="Angsana New" w:hAnsi="Angsana New"/>
          <w:sz w:val="30"/>
          <w:szCs w:val="30"/>
          <w:cs/>
        </w:rPr>
        <w:t xml:space="preserve">ค่าบริหารงาน </w:t>
      </w:r>
      <w:r w:rsidR="00703014" w:rsidRPr="00C1160E">
        <w:rPr>
          <w:rFonts w:ascii="Angsana New" w:hAnsi="Angsana New" w:hint="cs"/>
          <w:sz w:val="30"/>
          <w:szCs w:val="30"/>
          <w:cs/>
        </w:rPr>
        <w:t xml:space="preserve">เงินปันผล รายได้ดอกเบี้ย </w:t>
      </w:r>
      <w:r w:rsidRPr="00C1160E">
        <w:rPr>
          <w:rFonts w:ascii="Angsana New" w:hAnsi="Angsana New"/>
          <w:sz w:val="30"/>
          <w:szCs w:val="30"/>
          <w:cs/>
        </w:rPr>
        <w:t>ต้นทุนค่าบริหารงาน และต้นทุนทางการเงินเป็นหลัก</w:t>
      </w:r>
    </w:p>
    <w:p w14:paraId="665B9575" w14:textId="77777777" w:rsidR="00F44145" w:rsidRPr="00C1160E" w:rsidRDefault="00F44145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53"/>
        <w:jc w:val="thaiDistribute"/>
        <w:rPr>
          <w:rFonts w:ascii="Angsana New" w:hAnsi="Angsana New"/>
          <w:sz w:val="28"/>
          <w:szCs w:val="28"/>
        </w:rPr>
      </w:pPr>
    </w:p>
    <w:p w14:paraId="0642F8E0" w14:textId="57E1366B" w:rsidR="00892884" w:rsidRPr="00C1160E" w:rsidRDefault="00892884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C1160E">
        <w:rPr>
          <w:rFonts w:ascii="Angsana New" w:hAnsi="Angsana New"/>
          <w:b/>
          <w:bCs/>
          <w:sz w:val="30"/>
          <w:szCs w:val="30"/>
          <w:cs/>
        </w:rPr>
        <w:t>ส่วนงานภูมิศาสตร์</w:t>
      </w:r>
      <w:r w:rsidR="00C116EB" w:rsidRPr="00C1160E">
        <w:rPr>
          <w:rFonts w:ascii="Angsana New" w:hAnsi="Angsana New" w:hint="cs"/>
          <w:b/>
          <w:bCs/>
          <w:sz w:val="30"/>
          <w:szCs w:val="30"/>
          <w:cs/>
        </w:rPr>
        <w:t>และลูกค้ารายใหญ่</w:t>
      </w:r>
    </w:p>
    <w:p w14:paraId="52525E59" w14:textId="77777777" w:rsidR="00892884" w:rsidRPr="00C1160E" w:rsidRDefault="00892884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53"/>
        <w:jc w:val="thaiDistribute"/>
        <w:rPr>
          <w:rFonts w:ascii="Angsana New" w:hAnsi="Angsana New"/>
          <w:sz w:val="28"/>
          <w:szCs w:val="28"/>
        </w:rPr>
      </w:pPr>
    </w:p>
    <w:p w14:paraId="3CFA6648" w14:textId="5B38BD9D" w:rsidR="00892884" w:rsidRPr="00C1160E" w:rsidRDefault="00892884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 w:hanging="90"/>
        <w:jc w:val="thaiDistribute"/>
        <w:rPr>
          <w:rFonts w:ascii="Angsana New" w:hAnsi="Angsana New"/>
          <w:spacing w:val="-6"/>
          <w:sz w:val="30"/>
          <w:szCs w:val="30"/>
        </w:rPr>
      </w:pPr>
      <w:r w:rsidRPr="00C1160E">
        <w:rPr>
          <w:rFonts w:ascii="Angsana New" w:hAnsi="Angsana New"/>
          <w:sz w:val="30"/>
          <w:szCs w:val="30"/>
        </w:rPr>
        <w:tab/>
      </w:r>
      <w:r w:rsidR="00227823" w:rsidRPr="00C1160E">
        <w:rPr>
          <w:rFonts w:ascii="Angsana New" w:hAnsi="Angsana New" w:hint="cs"/>
          <w:sz w:val="30"/>
          <w:szCs w:val="30"/>
          <w:cs/>
        </w:rPr>
        <w:t xml:space="preserve">ยกเว้นเงินลงทุนในกิจการร่วมค้าในต่างประเทศ </w:t>
      </w:r>
      <w:r w:rsidRPr="00C1160E">
        <w:rPr>
          <w:rFonts w:ascii="Angsana New" w:hAnsi="Angsana New"/>
          <w:spacing w:val="-6"/>
          <w:sz w:val="30"/>
          <w:szCs w:val="30"/>
          <w:cs/>
        </w:rPr>
        <w:t>กลุ่มบริษัทดำเนินธุรกิจเฉพาะในประเทศเท่านั้น</w:t>
      </w:r>
      <w:r w:rsidRPr="00C1160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C1160E">
        <w:rPr>
          <w:rFonts w:ascii="Angsana New" w:hAnsi="Angsana New"/>
          <w:spacing w:val="-6"/>
          <w:sz w:val="30"/>
          <w:szCs w:val="30"/>
          <w:cs/>
        </w:rPr>
        <w:t>ไม่มีรายได้จากต่างประเทศหรือสินทรัพย์ในต่างประเทศที่มี</w:t>
      </w:r>
      <w:r w:rsidRPr="00C1160E">
        <w:rPr>
          <w:rFonts w:ascii="Angsana New" w:hAnsi="Angsana New" w:hint="cs"/>
          <w:spacing w:val="-6"/>
          <w:sz w:val="30"/>
          <w:szCs w:val="30"/>
          <w:cs/>
        </w:rPr>
        <w:t>ส</w:t>
      </w:r>
      <w:r w:rsidRPr="00C1160E">
        <w:rPr>
          <w:rFonts w:ascii="Angsana New" w:hAnsi="Angsana New"/>
          <w:spacing w:val="-6"/>
          <w:sz w:val="30"/>
          <w:szCs w:val="30"/>
          <w:cs/>
        </w:rPr>
        <w:t>าระสำคัญ</w:t>
      </w:r>
      <w:r w:rsidRPr="00C1160E">
        <w:rPr>
          <w:rFonts w:ascii="Angsana New" w:hAnsi="Angsana New" w:hint="cs"/>
          <w:spacing w:val="-6"/>
          <w:sz w:val="30"/>
          <w:szCs w:val="30"/>
          <w:cs/>
        </w:rPr>
        <w:t xml:space="preserve"> กลุ่มบริษัทไม่มีรายได้จากลูกค้ารายใหญ่ในสัดส่วนร้อยละ </w:t>
      </w:r>
      <w:r w:rsidR="00BE7416" w:rsidRPr="00C1160E">
        <w:rPr>
          <w:rFonts w:ascii="Angsana New" w:hAnsi="Angsana New"/>
          <w:spacing w:val="-6"/>
          <w:sz w:val="30"/>
          <w:szCs w:val="30"/>
        </w:rPr>
        <w:t>10</w:t>
      </w:r>
      <w:r w:rsidRPr="00C1160E">
        <w:rPr>
          <w:rFonts w:ascii="Angsana New" w:hAnsi="Angsana New"/>
          <w:spacing w:val="-6"/>
          <w:sz w:val="30"/>
          <w:szCs w:val="30"/>
        </w:rPr>
        <w:t xml:space="preserve"> </w:t>
      </w:r>
      <w:r w:rsidRPr="00C1160E">
        <w:rPr>
          <w:rFonts w:ascii="Angsana New" w:hAnsi="Angsana New" w:hint="cs"/>
          <w:spacing w:val="-6"/>
          <w:sz w:val="30"/>
          <w:szCs w:val="30"/>
          <w:cs/>
        </w:rPr>
        <w:t xml:space="preserve">หรือมากกว่าจากรายได้รวมของกลุ่มบริษัท </w:t>
      </w:r>
    </w:p>
    <w:p w14:paraId="03E832F8" w14:textId="77777777" w:rsidR="00954FA8" w:rsidRPr="00C1160E" w:rsidRDefault="00954FA8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53"/>
        <w:jc w:val="thaiDistribute"/>
        <w:rPr>
          <w:rFonts w:ascii="Angsana New" w:hAnsi="Angsana New"/>
          <w:sz w:val="30"/>
          <w:szCs w:val="30"/>
        </w:rPr>
      </w:pPr>
    </w:p>
    <w:p w14:paraId="24BAFBCA" w14:textId="77777777" w:rsidR="0017431A" w:rsidRPr="00C1160E" w:rsidRDefault="0017431A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C1160E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E38E60C" w14:textId="0983EA2A" w:rsidR="00DC794B" w:rsidRPr="00C1160E" w:rsidRDefault="00DC794B" w:rsidP="002E53F2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89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</w:rPr>
      </w:pPr>
      <w:r w:rsidRPr="00C1160E">
        <w:rPr>
          <w:rFonts w:ascii="Angsana New" w:hAnsi="Angsana New"/>
          <w:b/>
          <w:bCs/>
          <w:sz w:val="30"/>
          <w:szCs w:val="30"/>
          <w:cs/>
        </w:rPr>
        <w:lastRenderedPageBreak/>
        <w:t>ภาษีเงินได้</w:t>
      </w:r>
    </w:p>
    <w:p w14:paraId="01E7CB71" w14:textId="77777777" w:rsidR="006B1550" w:rsidRPr="00C1160E" w:rsidRDefault="006B1550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53"/>
        <w:jc w:val="thaiDistribute"/>
        <w:rPr>
          <w:rFonts w:ascii="Angsana New" w:hAnsi="Angsana New"/>
          <w:sz w:val="28"/>
          <w:szCs w:val="28"/>
        </w:rPr>
      </w:pPr>
    </w:p>
    <w:p w14:paraId="47552C69" w14:textId="2CBFA491" w:rsidR="00F518F3" w:rsidRPr="00C1160E" w:rsidRDefault="007836BA" w:rsidP="002E53F2">
      <w:pPr>
        <w:tabs>
          <w:tab w:val="clear" w:pos="907"/>
          <w:tab w:val="left" w:pos="540"/>
          <w:tab w:val="left" w:pos="720"/>
        </w:tabs>
        <w:spacing w:line="228" w:lineRule="auto"/>
        <w:ind w:left="630"/>
        <w:jc w:val="thaiDistribute"/>
      </w:pPr>
      <w:r w:rsidRPr="00C1160E">
        <w:rPr>
          <w:rFonts w:ascii="Angsana New" w:eastAsia="Angsana New" w:hAnsi="Angsana New" w:hint="cs"/>
          <w:spacing w:val="12"/>
          <w:sz w:val="30"/>
          <w:szCs w:val="30"/>
          <w:cs/>
          <w:lang w:val="th"/>
        </w:rPr>
        <w:t>อัตราภาษีเงินได้ที่แท้จริง</w:t>
      </w:r>
      <w:r w:rsidRPr="00C1160E">
        <w:rPr>
          <w:rFonts w:ascii="Angsana New" w:eastAsia="Angsana New" w:hAnsi="Angsana New" w:hint="cs"/>
          <w:sz w:val="30"/>
          <w:szCs w:val="30"/>
          <w:cs/>
          <w:lang w:val="th"/>
        </w:rPr>
        <w:t>ของกลุ่มบริษัทและบริษัทในการดำเนินงานต่อเนื่องเป็น</w:t>
      </w:r>
      <w:r w:rsidR="00F518F3" w:rsidRPr="00C1160E">
        <w:rPr>
          <w:rFonts w:ascii="Angsana New" w:eastAsia="Angsana New" w:hAnsi="Angsana New" w:hint="cs"/>
          <w:sz w:val="30"/>
          <w:szCs w:val="30"/>
          <w:cs/>
          <w:lang w:val="th"/>
        </w:rPr>
        <w:t>ระยะเวลา</w:t>
      </w:r>
      <w:r w:rsidR="00AF5935" w:rsidRPr="00C1160E">
        <w:rPr>
          <w:rFonts w:ascii="Angsana New" w:eastAsia="Angsana New" w:hAnsi="Angsana New" w:hint="cs"/>
          <w:sz w:val="30"/>
          <w:szCs w:val="30"/>
          <w:cs/>
        </w:rPr>
        <w:t>สาม</w:t>
      </w:r>
      <w:r w:rsidR="00F518F3" w:rsidRPr="00C1160E">
        <w:rPr>
          <w:rFonts w:ascii="Angsana New" w:eastAsia="Angsana New" w:hAnsi="Angsana New" w:hint="cs"/>
          <w:sz w:val="30"/>
          <w:szCs w:val="30"/>
          <w:cs/>
          <w:lang w:val="th"/>
        </w:rPr>
        <w:t>เดือนสิ้นสุดวันที่</w:t>
      </w:r>
      <w:r w:rsidR="0025681C" w:rsidRPr="00C1160E">
        <w:rPr>
          <w:rFonts w:ascii="Angsana New" w:eastAsia="Angsana New" w:hAnsi="Angsana New"/>
          <w:sz w:val="30"/>
          <w:szCs w:val="30"/>
        </w:rPr>
        <w:t xml:space="preserve"> </w:t>
      </w:r>
      <w:r w:rsidR="00BE7416" w:rsidRPr="00C1160E">
        <w:rPr>
          <w:rFonts w:ascii="Angsana New" w:eastAsia="Angsana New" w:hAnsi="Angsana New"/>
          <w:sz w:val="30"/>
          <w:szCs w:val="30"/>
        </w:rPr>
        <w:t>31</w:t>
      </w:r>
      <w:r w:rsidR="00180C00" w:rsidRPr="00C1160E">
        <w:rPr>
          <w:rFonts w:ascii="Angsana New" w:eastAsia="Angsana New" w:hAnsi="Angsana New"/>
          <w:sz w:val="30"/>
          <w:szCs w:val="30"/>
        </w:rPr>
        <w:t xml:space="preserve"> </w:t>
      </w:r>
      <w:r w:rsidR="00180C00" w:rsidRPr="00C1160E">
        <w:rPr>
          <w:rFonts w:ascii="Angsana New" w:eastAsia="Angsana New" w:hAnsi="Angsana New" w:hint="cs"/>
          <w:sz w:val="30"/>
          <w:szCs w:val="30"/>
          <w:cs/>
        </w:rPr>
        <w:t xml:space="preserve">มีนาคม </w:t>
      </w:r>
      <w:r w:rsidR="00BE7416" w:rsidRPr="00C1160E">
        <w:rPr>
          <w:rFonts w:ascii="Angsana New" w:eastAsia="Angsana New" w:hAnsi="Angsana New"/>
          <w:sz w:val="30"/>
          <w:szCs w:val="30"/>
        </w:rPr>
        <w:t>2569</w:t>
      </w:r>
      <w:r w:rsidR="00F518F3" w:rsidRPr="00C1160E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0F518F3" w:rsidRPr="00C1160E">
        <w:rPr>
          <w:rFonts w:ascii="Angsana New" w:eastAsia="Angsana New" w:hAnsi="Angsana New" w:hint="cs"/>
          <w:sz w:val="30"/>
          <w:szCs w:val="30"/>
          <w:cs/>
          <w:lang w:val="th"/>
        </w:rPr>
        <w:t>คือ ร้อยละ</w:t>
      </w:r>
      <w:r w:rsidR="004A6FF2" w:rsidRPr="00C1160E">
        <w:rPr>
          <w:rFonts w:ascii="Angsana New" w:eastAsia="Angsana New" w:hAnsi="Angsana New"/>
          <w:sz w:val="30"/>
          <w:szCs w:val="30"/>
        </w:rPr>
        <w:t xml:space="preserve"> </w:t>
      </w:r>
      <w:r w:rsidR="00BE7416" w:rsidRPr="00C1160E">
        <w:rPr>
          <w:rFonts w:ascii="Angsana New" w:eastAsia="Angsana New" w:hAnsi="Angsana New"/>
          <w:sz w:val="30"/>
          <w:szCs w:val="30"/>
        </w:rPr>
        <w:t>20</w:t>
      </w:r>
      <w:r w:rsidR="00AE14C5" w:rsidRPr="00C1160E">
        <w:rPr>
          <w:rFonts w:ascii="Angsana New" w:eastAsia="Angsana New" w:hAnsi="Angsana New"/>
          <w:sz w:val="30"/>
          <w:szCs w:val="30"/>
        </w:rPr>
        <w:t>.</w:t>
      </w:r>
      <w:r w:rsidR="00D47E20">
        <w:rPr>
          <w:rFonts w:ascii="Angsana New" w:eastAsia="Angsana New" w:hAnsi="Angsana New"/>
          <w:sz w:val="30"/>
          <w:szCs w:val="30"/>
        </w:rPr>
        <w:t>3</w:t>
      </w:r>
      <w:r w:rsidR="00BE7416" w:rsidRPr="00C1160E">
        <w:rPr>
          <w:rFonts w:ascii="Angsana New" w:eastAsia="Angsana New" w:hAnsi="Angsana New"/>
          <w:sz w:val="30"/>
          <w:szCs w:val="30"/>
        </w:rPr>
        <w:t>5</w:t>
      </w:r>
      <w:r w:rsidR="00B9114C" w:rsidRPr="00C1160E">
        <w:rPr>
          <w:rFonts w:ascii="Angsana New" w:eastAsia="Angsana New" w:hAnsi="Angsana New"/>
          <w:sz w:val="30"/>
          <w:szCs w:val="30"/>
        </w:rPr>
        <w:t xml:space="preserve"> </w:t>
      </w:r>
      <w:r w:rsidR="00F70486" w:rsidRPr="00C1160E">
        <w:rPr>
          <w:rFonts w:ascii="Angsana New" w:eastAsia="Angsana New" w:hAnsi="Angsana New" w:hint="cs"/>
          <w:sz w:val="30"/>
          <w:szCs w:val="30"/>
          <w:cs/>
        </w:rPr>
        <w:t>และร้อยละ</w:t>
      </w:r>
      <w:r w:rsidR="00AF1D1F" w:rsidRPr="00C1160E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="00BE7416" w:rsidRPr="00C1160E">
        <w:rPr>
          <w:rFonts w:ascii="Angsana New" w:eastAsia="Angsana New" w:hAnsi="Angsana New"/>
          <w:sz w:val="30"/>
          <w:szCs w:val="30"/>
        </w:rPr>
        <w:t>0</w:t>
      </w:r>
      <w:r w:rsidR="00AE14C5" w:rsidRPr="00C1160E">
        <w:rPr>
          <w:rFonts w:ascii="Angsana New" w:eastAsia="Angsana New" w:hAnsi="Angsana New"/>
          <w:sz w:val="30"/>
          <w:szCs w:val="30"/>
        </w:rPr>
        <w:t>.</w:t>
      </w:r>
      <w:r w:rsidR="00BE7416" w:rsidRPr="00C1160E">
        <w:rPr>
          <w:rFonts w:ascii="Angsana New" w:eastAsia="Angsana New" w:hAnsi="Angsana New"/>
          <w:sz w:val="30"/>
          <w:szCs w:val="30"/>
        </w:rPr>
        <w:t>90</w:t>
      </w:r>
      <w:r w:rsidR="00AE14C5" w:rsidRPr="00C1160E">
        <w:rPr>
          <w:rFonts w:ascii="Angsana New" w:eastAsia="Angsana New" w:hAnsi="Angsana New"/>
          <w:sz w:val="30"/>
          <w:szCs w:val="30"/>
        </w:rPr>
        <w:t xml:space="preserve"> </w:t>
      </w:r>
      <w:r w:rsidR="00F70486" w:rsidRPr="00C1160E">
        <w:rPr>
          <w:rFonts w:ascii="Angsana New" w:eastAsia="Angsana New" w:hAnsi="Angsana New" w:hint="cs"/>
          <w:sz w:val="30"/>
          <w:szCs w:val="30"/>
          <w:cs/>
        </w:rPr>
        <w:t>ตามลำดับ</w:t>
      </w:r>
      <w:r w:rsidR="00F70486" w:rsidRPr="00C1160E">
        <w:rPr>
          <w:rFonts w:ascii="Angsana New" w:eastAsia="Angsana New" w:hAnsi="Angsana New"/>
          <w:sz w:val="30"/>
          <w:szCs w:val="30"/>
          <w:cs/>
        </w:rPr>
        <w:t xml:space="preserve"> </w:t>
      </w:r>
      <w:r w:rsidR="00F70486" w:rsidRPr="00C1160E">
        <w:rPr>
          <w:rFonts w:ascii="Angsana New" w:eastAsia="Angsana New" w:hAnsi="Angsana New"/>
          <w:i/>
          <w:iCs/>
          <w:sz w:val="30"/>
          <w:szCs w:val="30"/>
          <w:cs/>
        </w:rPr>
        <w:t>(</w:t>
      </w:r>
      <w:r w:rsidR="00BE7416" w:rsidRPr="00C1160E">
        <w:rPr>
          <w:rFonts w:ascii="Angsana New" w:eastAsia="Angsana New" w:hAnsi="Angsana New"/>
          <w:i/>
          <w:iCs/>
          <w:sz w:val="30"/>
          <w:szCs w:val="30"/>
        </w:rPr>
        <w:t>2568</w:t>
      </w:r>
      <w:r w:rsidR="00F70486" w:rsidRPr="00C1160E">
        <w:rPr>
          <w:rFonts w:ascii="Angsana New" w:eastAsia="Angsana New" w:hAnsi="Angsana New"/>
          <w:i/>
          <w:iCs/>
          <w:sz w:val="30"/>
          <w:szCs w:val="30"/>
        </w:rPr>
        <w:t xml:space="preserve">: </w:t>
      </w:r>
      <w:r w:rsidR="00F70486" w:rsidRPr="00C1160E">
        <w:rPr>
          <w:rFonts w:ascii="Angsana New" w:eastAsia="Angsana New" w:hAnsi="Angsana New" w:hint="cs"/>
          <w:i/>
          <w:iCs/>
          <w:sz w:val="30"/>
          <w:szCs w:val="30"/>
          <w:cs/>
        </w:rPr>
        <w:t>ร้อยละ</w:t>
      </w:r>
      <w:r w:rsidR="00F70486" w:rsidRPr="00C1160E">
        <w:rPr>
          <w:rFonts w:ascii="Angsana New" w:eastAsia="Angsana New" w:hAnsi="Angsana New"/>
          <w:i/>
          <w:iCs/>
          <w:sz w:val="30"/>
          <w:szCs w:val="30"/>
          <w:cs/>
        </w:rPr>
        <w:t xml:space="preserve"> </w:t>
      </w:r>
      <w:r w:rsidR="00BE7416" w:rsidRPr="00C1160E">
        <w:rPr>
          <w:rFonts w:ascii="Angsana New" w:eastAsia="Angsana New" w:hAnsi="Angsana New"/>
          <w:i/>
          <w:iCs/>
          <w:sz w:val="30"/>
          <w:szCs w:val="30"/>
        </w:rPr>
        <w:t>19</w:t>
      </w:r>
      <w:r w:rsidR="00180C00" w:rsidRPr="00C1160E">
        <w:rPr>
          <w:rFonts w:ascii="Angsana New" w:eastAsia="Angsana New" w:hAnsi="Angsana New"/>
          <w:i/>
          <w:iCs/>
          <w:sz w:val="30"/>
          <w:szCs w:val="30"/>
        </w:rPr>
        <w:t>.</w:t>
      </w:r>
      <w:r w:rsidR="00BE7416" w:rsidRPr="00C1160E">
        <w:rPr>
          <w:rFonts w:ascii="Angsana New" w:eastAsia="Angsana New" w:hAnsi="Angsana New"/>
          <w:i/>
          <w:iCs/>
          <w:sz w:val="30"/>
          <w:szCs w:val="30"/>
        </w:rPr>
        <w:t>86</w:t>
      </w:r>
      <w:r w:rsidR="00180C00" w:rsidRPr="00C1160E">
        <w:rPr>
          <w:rFonts w:ascii="Angsana New" w:eastAsia="Angsana New" w:hAnsi="Angsana New"/>
          <w:i/>
          <w:iCs/>
          <w:sz w:val="30"/>
          <w:szCs w:val="30"/>
        </w:rPr>
        <w:t xml:space="preserve"> </w:t>
      </w:r>
      <w:r w:rsidR="00913780" w:rsidRPr="00C1160E">
        <w:rPr>
          <w:rFonts w:ascii="Angsana New" w:eastAsia="Angsana New" w:hAnsi="Angsana New"/>
          <w:i/>
          <w:iCs/>
          <w:sz w:val="30"/>
          <w:szCs w:val="30"/>
        </w:rPr>
        <w:t xml:space="preserve"> </w:t>
      </w:r>
      <w:r w:rsidR="00D0247A" w:rsidRPr="00C1160E">
        <w:rPr>
          <w:rFonts w:ascii="Angsana New" w:eastAsia="Angsana New" w:hAnsi="Angsana New" w:hint="cs"/>
          <w:i/>
          <w:iCs/>
          <w:sz w:val="30"/>
          <w:szCs w:val="30"/>
          <w:cs/>
        </w:rPr>
        <w:t>และร้อยละ</w:t>
      </w:r>
      <w:r w:rsidR="00D0247A" w:rsidRPr="00C1160E">
        <w:rPr>
          <w:rFonts w:ascii="Angsana New" w:eastAsia="Angsana New" w:hAnsi="Angsana New"/>
          <w:i/>
          <w:iCs/>
          <w:sz w:val="30"/>
          <w:szCs w:val="30"/>
          <w:cs/>
        </w:rPr>
        <w:t xml:space="preserve"> </w:t>
      </w:r>
      <w:r w:rsidR="00BE7416" w:rsidRPr="00C1160E">
        <w:rPr>
          <w:rFonts w:ascii="Angsana New" w:eastAsia="Angsana New" w:hAnsi="Angsana New"/>
          <w:i/>
          <w:iCs/>
          <w:sz w:val="30"/>
          <w:szCs w:val="30"/>
        </w:rPr>
        <w:t>7</w:t>
      </w:r>
      <w:r w:rsidR="00180C00" w:rsidRPr="00C1160E">
        <w:rPr>
          <w:rFonts w:ascii="Angsana New" w:eastAsia="Angsana New" w:hAnsi="Angsana New"/>
          <w:i/>
          <w:iCs/>
          <w:sz w:val="30"/>
          <w:szCs w:val="30"/>
        </w:rPr>
        <w:t>.</w:t>
      </w:r>
      <w:r w:rsidR="00BE7416" w:rsidRPr="00C1160E">
        <w:rPr>
          <w:rFonts w:ascii="Angsana New" w:eastAsia="Angsana New" w:hAnsi="Angsana New"/>
          <w:i/>
          <w:iCs/>
          <w:sz w:val="30"/>
          <w:szCs w:val="30"/>
        </w:rPr>
        <w:t>03</w:t>
      </w:r>
      <w:r w:rsidR="004F3D80" w:rsidRPr="00C1160E">
        <w:rPr>
          <w:rFonts w:ascii="Angsana New" w:eastAsia="Angsana New" w:hAnsi="Angsana New"/>
          <w:i/>
          <w:iCs/>
          <w:sz w:val="30"/>
          <w:szCs w:val="30"/>
        </w:rPr>
        <w:t xml:space="preserve"> </w:t>
      </w:r>
      <w:r w:rsidR="00F70486" w:rsidRPr="00C1160E">
        <w:rPr>
          <w:rFonts w:ascii="Angsana New" w:eastAsia="Angsana New" w:hAnsi="Angsana New" w:hint="cs"/>
          <w:i/>
          <w:iCs/>
          <w:sz w:val="30"/>
          <w:szCs w:val="30"/>
          <w:cs/>
        </w:rPr>
        <w:t>ตามลำดับ</w:t>
      </w:r>
      <w:r w:rsidR="00F70486" w:rsidRPr="00C1160E">
        <w:rPr>
          <w:rFonts w:ascii="Angsana New" w:eastAsia="Angsana New" w:hAnsi="Angsana New"/>
          <w:i/>
          <w:iCs/>
          <w:sz w:val="30"/>
          <w:szCs w:val="30"/>
          <w:cs/>
        </w:rPr>
        <w:t>)</w:t>
      </w:r>
      <w:r w:rsidR="005A33B1" w:rsidRPr="00C1160E">
        <w:rPr>
          <w:rFonts w:ascii="Angsana New" w:eastAsia="Angsana New" w:hAnsi="Angsana New" w:hint="cs"/>
          <w:i/>
          <w:iCs/>
          <w:sz w:val="30"/>
          <w:szCs w:val="30"/>
          <w:cs/>
          <w:lang w:val="th"/>
        </w:rPr>
        <w:t xml:space="preserve"> </w:t>
      </w:r>
    </w:p>
    <w:p w14:paraId="65CB8463" w14:textId="77777777" w:rsidR="00F41B26" w:rsidRPr="00C1160E" w:rsidRDefault="00F41B26" w:rsidP="002E53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630"/>
        <w:jc w:val="thaiDistribute"/>
        <w:rPr>
          <w:rFonts w:ascii="Angsana New" w:eastAsia="Angsana New" w:hAnsi="Angsana New"/>
          <w:sz w:val="28"/>
          <w:szCs w:val="28"/>
        </w:rPr>
      </w:pPr>
    </w:p>
    <w:p w14:paraId="0C66F6CF" w14:textId="6E9D2D49" w:rsidR="00A01778" w:rsidRPr="00C1160E" w:rsidRDefault="00A01778" w:rsidP="002E53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630"/>
        <w:jc w:val="thaiDistribute"/>
        <w:rPr>
          <w:rFonts w:ascii="Angsana New" w:eastAsia="Angsana New" w:hAnsi="Angsana New"/>
          <w:i/>
          <w:iCs/>
          <w:sz w:val="30"/>
          <w:szCs w:val="30"/>
        </w:rPr>
      </w:pPr>
      <w:r w:rsidRPr="00C1160E">
        <w:rPr>
          <w:rFonts w:ascii="Angsana New" w:eastAsia="Angsana New" w:hAnsi="Angsana New"/>
          <w:i/>
          <w:iCs/>
          <w:sz w:val="30"/>
          <w:szCs w:val="30"/>
          <w:cs/>
          <w:lang w:val="th"/>
        </w:rPr>
        <w:t>สิทธิประโยชน์ทางภาษี</w:t>
      </w:r>
    </w:p>
    <w:p w14:paraId="0102921B" w14:textId="77777777" w:rsidR="00530C83" w:rsidRPr="00C1160E" w:rsidRDefault="00530C83" w:rsidP="002E53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630"/>
        <w:jc w:val="thaiDistribute"/>
        <w:rPr>
          <w:rFonts w:ascii="Angsana New" w:eastAsia="Angsana New" w:hAnsi="Angsana New"/>
          <w:b/>
          <w:bCs/>
          <w:i/>
          <w:iCs/>
          <w:sz w:val="28"/>
          <w:szCs w:val="28"/>
        </w:rPr>
      </w:pPr>
    </w:p>
    <w:p w14:paraId="647D9FF1" w14:textId="6E91C668" w:rsidR="00AD6EDB" w:rsidRPr="00C1160E" w:rsidRDefault="00AD6EDB" w:rsidP="002E53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630"/>
        <w:jc w:val="thaiDistribute"/>
        <w:rPr>
          <w:rFonts w:ascii="Angsana New" w:eastAsia="Angsana New" w:hAnsi="Angsana New"/>
          <w:sz w:val="30"/>
          <w:szCs w:val="30"/>
          <w:lang w:val="th"/>
        </w:rPr>
      </w:pPr>
      <w:r w:rsidRPr="00C1160E">
        <w:rPr>
          <w:rFonts w:ascii="Angsana New" w:eastAsia="Angsana New" w:hAnsi="Angsana New"/>
          <w:sz w:val="30"/>
          <w:szCs w:val="30"/>
          <w:cs/>
          <w:lang w:val="th"/>
        </w:rPr>
        <w:t xml:space="preserve">บริษัทได้รับอนุมัติจากกรมสรรพากรให้ได้รับสิทธิประโยชน์ตามพระราชกฤษฎีกาออกตามความในประมวลรัษฎากรว่าด้วยการลดอัตราและยกเว้นรัษฎากรฉบับที่ </w:t>
      </w:r>
      <w:r w:rsidR="00BE7416" w:rsidRPr="00C1160E">
        <w:rPr>
          <w:rFonts w:ascii="Angsana New" w:eastAsia="Angsana New" w:hAnsi="Angsana New"/>
          <w:sz w:val="30"/>
          <w:szCs w:val="30"/>
        </w:rPr>
        <w:t>674</w:t>
      </w:r>
      <w:r w:rsidRPr="00C1160E">
        <w:rPr>
          <w:rFonts w:ascii="Angsana New" w:eastAsia="Angsana New" w:hAnsi="Angsana New"/>
          <w:sz w:val="30"/>
          <w:szCs w:val="30"/>
          <w:lang w:val="th"/>
        </w:rPr>
        <w:t xml:space="preserve"> </w:t>
      </w:r>
      <w:r w:rsidRPr="00C1160E">
        <w:rPr>
          <w:rFonts w:ascii="Angsana New" w:eastAsia="Angsana New" w:hAnsi="Angsana New"/>
          <w:sz w:val="30"/>
          <w:szCs w:val="30"/>
          <w:cs/>
          <w:lang w:val="th"/>
        </w:rPr>
        <w:t>พ.ศ.</w:t>
      </w:r>
      <w:r w:rsidR="00C93BB2" w:rsidRPr="00C1160E">
        <w:rPr>
          <w:rFonts w:ascii="Angsana New" w:eastAsia="Angsana New" w:hAnsi="Angsana New" w:hint="cs"/>
          <w:sz w:val="30"/>
          <w:szCs w:val="30"/>
          <w:cs/>
          <w:lang w:val="th"/>
        </w:rPr>
        <w:t xml:space="preserve"> </w:t>
      </w:r>
      <w:r w:rsidR="00BE7416" w:rsidRPr="00C1160E">
        <w:rPr>
          <w:rFonts w:ascii="Angsana New" w:eastAsia="Angsana New" w:hAnsi="Angsana New"/>
          <w:sz w:val="30"/>
          <w:szCs w:val="30"/>
        </w:rPr>
        <w:t>2561</w:t>
      </w:r>
      <w:r w:rsidRPr="00C1160E">
        <w:rPr>
          <w:rFonts w:ascii="Angsana New" w:eastAsia="Angsana New" w:hAnsi="Angsana New"/>
          <w:sz w:val="30"/>
          <w:szCs w:val="30"/>
          <w:lang w:val="th"/>
        </w:rPr>
        <w:t xml:space="preserve"> </w:t>
      </w:r>
      <w:r w:rsidRPr="00C1160E">
        <w:rPr>
          <w:rFonts w:ascii="Angsana New" w:eastAsia="Angsana New" w:hAnsi="Angsana New"/>
          <w:sz w:val="30"/>
          <w:szCs w:val="30"/>
          <w:cs/>
          <w:lang w:val="th"/>
        </w:rPr>
        <w:t>ในฐานะที่เป็นศูนย์กลางธุรกิจระหว่างประเทศ สิทธิประโยชน์ที่ได้รับประกอบด้วยการได้รับยกเว้นภาษีเงินได้ที่ได้จากการประกอบกิจการการค้าที่เกี่ยวข้องโดยมีกำหนดเวลา</w:t>
      </w:r>
      <w:r w:rsidR="00C93BB2" w:rsidRPr="00C1160E">
        <w:rPr>
          <w:rFonts w:ascii="Angsana New" w:eastAsia="Angsana New" w:hAnsi="Angsana New" w:hint="cs"/>
          <w:sz w:val="30"/>
          <w:szCs w:val="30"/>
          <w:cs/>
          <w:lang w:val="th"/>
        </w:rPr>
        <w:t xml:space="preserve"> </w:t>
      </w:r>
      <w:r w:rsidR="00BE7416" w:rsidRPr="00C1160E">
        <w:rPr>
          <w:rFonts w:ascii="Angsana New" w:eastAsia="Angsana New" w:hAnsi="Angsana New"/>
          <w:sz w:val="30"/>
          <w:szCs w:val="30"/>
        </w:rPr>
        <w:t>15</w:t>
      </w:r>
      <w:r w:rsidR="000C778B" w:rsidRPr="00C1160E">
        <w:rPr>
          <w:rFonts w:ascii="Angsana New" w:eastAsia="Angsana New" w:hAnsi="Angsana New"/>
          <w:sz w:val="30"/>
          <w:szCs w:val="30"/>
          <w:lang w:val="th"/>
        </w:rPr>
        <w:t xml:space="preserve"> </w:t>
      </w:r>
      <w:r w:rsidR="000C778B" w:rsidRPr="00C1160E">
        <w:rPr>
          <w:rFonts w:ascii="Angsana New" w:eastAsia="Angsana New" w:hAnsi="Angsana New" w:hint="cs"/>
          <w:sz w:val="30"/>
          <w:szCs w:val="30"/>
          <w:cs/>
          <w:lang w:val="th"/>
        </w:rPr>
        <w:t>ปี</w:t>
      </w:r>
      <w:r w:rsidRPr="00C1160E">
        <w:rPr>
          <w:rFonts w:ascii="Angsana New" w:eastAsia="Angsana New" w:hAnsi="Angsana New"/>
          <w:sz w:val="30"/>
          <w:szCs w:val="30"/>
          <w:cs/>
          <w:lang w:val="th"/>
        </w:rPr>
        <w:t>เริ่มตั้งแต่วันที่</w:t>
      </w:r>
      <w:r w:rsidR="000C778B" w:rsidRPr="00C1160E">
        <w:rPr>
          <w:rFonts w:ascii="Angsana New" w:eastAsia="Angsana New" w:hAnsi="Angsana New" w:hint="cs"/>
          <w:sz w:val="30"/>
          <w:szCs w:val="30"/>
          <w:cs/>
          <w:lang w:val="th"/>
        </w:rPr>
        <w:t xml:space="preserve"> </w:t>
      </w:r>
      <w:r w:rsidR="00BE7416" w:rsidRPr="00C1160E">
        <w:rPr>
          <w:rFonts w:ascii="Angsana New" w:eastAsia="Angsana New" w:hAnsi="Angsana New"/>
          <w:sz w:val="30"/>
          <w:szCs w:val="30"/>
        </w:rPr>
        <w:t>1</w:t>
      </w:r>
      <w:r w:rsidR="000C778B" w:rsidRPr="00C1160E">
        <w:rPr>
          <w:rFonts w:ascii="Angsana New" w:eastAsia="Angsana New" w:hAnsi="Angsana New"/>
          <w:sz w:val="30"/>
          <w:szCs w:val="30"/>
          <w:lang w:val="th"/>
        </w:rPr>
        <w:t xml:space="preserve"> </w:t>
      </w:r>
      <w:r w:rsidR="000C778B" w:rsidRPr="00C1160E">
        <w:rPr>
          <w:rFonts w:ascii="Angsana New" w:eastAsia="Angsana New" w:hAnsi="Angsana New" w:hint="cs"/>
          <w:sz w:val="30"/>
          <w:szCs w:val="30"/>
          <w:cs/>
          <w:lang w:val="th"/>
        </w:rPr>
        <w:t xml:space="preserve">มกราคม </w:t>
      </w:r>
      <w:r w:rsidR="00BE7416" w:rsidRPr="00C1160E">
        <w:rPr>
          <w:rFonts w:ascii="Angsana New" w:eastAsia="Angsana New" w:hAnsi="Angsana New"/>
          <w:sz w:val="30"/>
          <w:szCs w:val="30"/>
          <w:lang w:bidi="th"/>
        </w:rPr>
        <w:t>256</w:t>
      </w:r>
      <w:r w:rsidR="00BE7416" w:rsidRPr="00C1160E">
        <w:rPr>
          <w:rFonts w:ascii="Angsana New" w:eastAsia="Angsana New" w:hAnsi="Angsana New" w:hint="cs"/>
          <w:sz w:val="30"/>
          <w:szCs w:val="30"/>
          <w:lang w:bidi="th"/>
        </w:rPr>
        <w:t>6</w:t>
      </w:r>
      <w:r w:rsidRPr="00C1160E">
        <w:rPr>
          <w:rFonts w:ascii="Angsana New" w:eastAsia="Angsana New" w:hAnsi="Angsana New"/>
          <w:sz w:val="30"/>
          <w:szCs w:val="30"/>
          <w:lang w:val="th"/>
        </w:rPr>
        <w:t xml:space="preserve">  </w:t>
      </w:r>
      <w:r w:rsidRPr="00C1160E">
        <w:rPr>
          <w:rFonts w:ascii="Angsana New" w:eastAsia="Angsana New" w:hAnsi="Angsana New"/>
          <w:sz w:val="30"/>
          <w:szCs w:val="30"/>
          <w:cs/>
          <w:lang w:val="th"/>
        </w:rPr>
        <w:t>เนื่องจากเป็นกิจการที่ได้รับสิทธิประโยชน์ทางภาษี บริษัทจะต้องป</w:t>
      </w:r>
      <w:r w:rsidR="0010621C" w:rsidRPr="00C1160E">
        <w:rPr>
          <w:rFonts w:ascii="Angsana New" w:eastAsia="Angsana New" w:hAnsi="Angsana New" w:hint="cs"/>
          <w:sz w:val="30"/>
          <w:szCs w:val="30"/>
          <w:cs/>
          <w:lang w:val="th"/>
        </w:rPr>
        <w:t>ฏิ</w:t>
      </w:r>
      <w:r w:rsidRPr="00C1160E">
        <w:rPr>
          <w:rFonts w:ascii="Angsana New" w:eastAsia="Angsana New" w:hAnsi="Angsana New"/>
          <w:sz w:val="30"/>
          <w:szCs w:val="30"/>
          <w:cs/>
          <w:lang w:val="th"/>
        </w:rPr>
        <w:t>บัติตามเงื่อนไขและข้อกำหนดที่เกี่ยวข้องกับการเป็นศูนย์กลางธุรกิจระหว่างประเทศ</w:t>
      </w:r>
    </w:p>
    <w:p w14:paraId="58AEDF14" w14:textId="77777777" w:rsidR="00BD29A0" w:rsidRPr="00C1160E" w:rsidRDefault="00BD29A0" w:rsidP="002E53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630"/>
        <w:jc w:val="thaiDistribute"/>
        <w:rPr>
          <w:rFonts w:ascii="Angsana New" w:eastAsia="Angsana New" w:hAnsi="Angsana New"/>
          <w:sz w:val="28"/>
          <w:szCs w:val="28"/>
          <w:lang w:val="th"/>
        </w:rPr>
      </w:pPr>
    </w:p>
    <w:p w14:paraId="0D3F6F79" w14:textId="1E4A5797" w:rsidR="006B1550" w:rsidRPr="00C1160E" w:rsidRDefault="006B1550" w:rsidP="002E53F2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89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  <w:cs/>
        </w:rPr>
      </w:pPr>
      <w:r w:rsidRPr="00C1160E">
        <w:rPr>
          <w:rFonts w:ascii="Angsana New" w:hAnsi="Angsana New" w:hint="cs"/>
          <w:b/>
          <w:bCs/>
          <w:sz w:val="30"/>
          <w:szCs w:val="30"/>
          <w:cs/>
        </w:rPr>
        <w:t>กำไรต่อหุ้น</w:t>
      </w:r>
    </w:p>
    <w:p w14:paraId="77DE286E" w14:textId="77777777" w:rsidR="00DC794B" w:rsidRPr="00C1160E" w:rsidRDefault="00DC794B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710"/>
        </w:tabs>
        <w:spacing w:line="240" w:lineRule="auto"/>
        <w:ind w:left="630"/>
        <w:jc w:val="thaiDistribute"/>
        <w:rPr>
          <w:rFonts w:ascii="Angsana New" w:hAnsi="Angsana New"/>
          <w:sz w:val="28"/>
          <w:szCs w:val="28"/>
        </w:rPr>
      </w:pPr>
    </w:p>
    <w:p w14:paraId="2AD91DEB" w14:textId="4C52AB6B" w:rsidR="006B1550" w:rsidRPr="00C1160E" w:rsidRDefault="006B1550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710"/>
        </w:tabs>
        <w:spacing w:line="240" w:lineRule="auto"/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1160E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กำไรต่อหุ้นขั้นพื้นฐาน</w:t>
      </w:r>
    </w:p>
    <w:p w14:paraId="665D860D" w14:textId="77777777" w:rsidR="006B1550" w:rsidRPr="00C1160E" w:rsidRDefault="006B1550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710"/>
        </w:tabs>
        <w:spacing w:line="240" w:lineRule="auto"/>
        <w:ind w:left="630"/>
        <w:jc w:val="thaiDistribute"/>
        <w:rPr>
          <w:rFonts w:ascii="Angsana New" w:hAnsi="Angsana New"/>
          <w:sz w:val="28"/>
          <w:szCs w:val="28"/>
        </w:rPr>
      </w:pPr>
    </w:p>
    <w:p w14:paraId="2CEC9E14" w14:textId="719CE02E" w:rsidR="006B1550" w:rsidRPr="00C1160E" w:rsidRDefault="006B1550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710"/>
        </w:tabs>
        <w:spacing w:line="240" w:lineRule="auto"/>
        <w:ind w:left="630"/>
        <w:jc w:val="thaiDistribute"/>
        <w:rPr>
          <w:rFonts w:ascii="Angsana New" w:hAnsi="Angsana New"/>
          <w:spacing w:val="-4"/>
          <w:sz w:val="30"/>
          <w:szCs w:val="30"/>
        </w:rPr>
      </w:pPr>
      <w:r w:rsidRPr="00C1160E">
        <w:rPr>
          <w:rFonts w:ascii="Angsana New" w:hAnsi="Angsana New"/>
          <w:spacing w:val="-4"/>
          <w:sz w:val="30"/>
          <w:szCs w:val="30"/>
          <w:cs/>
        </w:rPr>
        <w:t>กำไรต่อหุ้นขั้นพื้นฐานสำหรับ</w:t>
      </w:r>
      <w:r w:rsidR="00FF5C0A" w:rsidRPr="00C1160E">
        <w:rPr>
          <w:rFonts w:ascii="Angsana New" w:hAnsi="Angsana New" w:hint="cs"/>
          <w:spacing w:val="-4"/>
          <w:sz w:val="30"/>
          <w:szCs w:val="30"/>
          <w:cs/>
        </w:rPr>
        <w:t>งวด</w:t>
      </w:r>
      <w:r w:rsidR="00152F26" w:rsidRPr="00C1160E">
        <w:rPr>
          <w:rFonts w:ascii="Angsana New" w:hAnsi="Angsana New" w:hint="cs"/>
          <w:spacing w:val="-4"/>
          <w:sz w:val="30"/>
          <w:szCs w:val="30"/>
          <w:cs/>
        </w:rPr>
        <w:t>สาม</w:t>
      </w:r>
      <w:r w:rsidR="00A60605" w:rsidRPr="00C1160E">
        <w:rPr>
          <w:rFonts w:ascii="Angsana New" w:hAnsi="Angsana New" w:hint="cs"/>
          <w:spacing w:val="-4"/>
          <w:sz w:val="30"/>
          <w:szCs w:val="30"/>
          <w:cs/>
        </w:rPr>
        <w:t>เดือนสิ้น</w:t>
      </w:r>
      <w:r w:rsidRPr="00C1160E">
        <w:rPr>
          <w:rFonts w:ascii="Angsana New" w:hAnsi="Angsana New"/>
          <w:spacing w:val="-4"/>
          <w:sz w:val="30"/>
          <w:szCs w:val="30"/>
          <w:cs/>
        </w:rPr>
        <w:t>สุด</w:t>
      </w:r>
      <w:r w:rsidR="000A071F" w:rsidRPr="00C1160E">
        <w:rPr>
          <w:rFonts w:ascii="Angsana New" w:hAnsi="Angsana New"/>
          <w:spacing w:val="-4"/>
          <w:sz w:val="30"/>
          <w:szCs w:val="30"/>
          <w:cs/>
        </w:rPr>
        <w:t xml:space="preserve">วันที่ </w:t>
      </w:r>
      <w:r w:rsidR="00BE7416" w:rsidRPr="00C1160E">
        <w:rPr>
          <w:rFonts w:ascii="Angsana New" w:hAnsi="Angsana New"/>
          <w:spacing w:val="-4"/>
          <w:sz w:val="30"/>
          <w:szCs w:val="30"/>
        </w:rPr>
        <w:t>31</w:t>
      </w:r>
      <w:r w:rsidR="00152F26" w:rsidRPr="00C1160E">
        <w:rPr>
          <w:rFonts w:ascii="Angsana New" w:hAnsi="Angsana New"/>
          <w:spacing w:val="-4"/>
          <w:sz w:val="30"/>
          <w:szCs w:val="30"/>
        </w:rPr>
        <w:t xml:space="preserve"> </w:t>
      </w:r>
      <w:r w:rsidR="00152F26" w:rsidRPr="00C1160E">
        <w:rPr>
          <w:rFonts w:ascii="Angsana New" w:hAnsi="Angsana New" w:hint="cs"/>
          <w:spacing w:val="-4"/>
          <w:sz w:val="30"/>
          <w:szCs w:val="30"/>
          <w:cs/>
        </w:rPr>
        <w:t xml:space="preserve">มีนาคม </w:t>
      </w:r>
      <w:r w:rsidR="00BE7416" w:rsidRPr="00C1160E">
        <w:rPr>
          <w:rFonts w:ascii="Angsana New" w:hAnsi="Angsana New"/>
          <w:spacing w:val="-4"/>
          <w:sz w:val="30"/>
          <w:szCs w:val="30"/>
        </w:rPr>
        <w:t>2569</w:t>
      </w:r>
      <w:r w:rsidR="007F008A" w:rsidRPr="00C1160E">
        <w:rPr>
          <w:rFonts w:ascii="Angsana New" w:hAnsi="Angsana New"/>
          <w:spacing w:val="-4"/>
          <w:sz w:val="30"/>
          <w:szCs w:val="30"/>
        </w:rPr>
        <w:t xml:space="preserve"> </w:t>
      </w:r>
      <w:r w:rsidRPr="00C1160E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="00BE7416" w:rsidRPr="00C1160E">
        <w:rPr>
          <w:rFonts w:ascii="Angsana New" w:hAnsi="Angsana New"/>
          <w:spacing w:val="-4"/>
          <w:sz w:val="30"/>
          <w:szCs w:val="30"/>
        </w:rPr>
        <w:t>2568</w:t>
      </w:r>
      <w:r w:rsidRPr="00C1160E">
        <w:rPr>
          <w:rFonts w:ascii="Angsana New" w:hAnsi="Angsana New"/>
          <w:spacing w:val="-4"/>
          <w:sz w:val="30"/>
          <w:szCs w:val="30"/>
        </w:rPr>
        <w:t xml:space="preserve"> </w:t>
      </w:r>
      <w:r w:rsidRPr="00C1160E">
        <w:rPr>
          <w:rFonts w:ascii="Angsana New" w:hAnsi="Angsana New"/>
          <w:spacing w:val="-4"/>
          <w:sz w:val="30"/>
          <w:szCs w:val="30"/>
          <w:cs/>
        </w:rPr>
        <w:t>คำนวณจากกำไรสำหรับ</w:t>
      </w:r>
      <w:r w:rsidRPr="00C1160E">
        <w:rPr>
          <w:rFonts w:ascii="Angsana New" w:hAnsi="Angsana New" w:hint="cs"/>
          <w:spacing w:val="-4"/>
          <w:sz w:val="30"/>
          <w:szCs w:val="30"/>
          <w:cs/>
        </w:rPr>
        <w:t>งวด</w:t>
      </w:r>
      <w:r w:rsidR="004C1990" w:rsidRPr="00C1160E">
        <w:rPr>
          <w:rFonts w:ascii="Angsana New" w:hAnsi="Angsana New"/>
          <w:spacing w:val="-4"/>
          <w:sz w:val="30"/>
          <w:szCs w:val="30"/>
        </w:rPr>
        <w:br/>
      </w:r>
      <w:r w:rsidRPr="00C1160E">
        <w:rPr>
          <w:rFonts w:ascii="Angsana New" w:hAnsi="Angsana New"/>
          <w:spacing w:val="-6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 w:rsidRPr="00C1160E">
        <w:rPr>
          <w:rFonts w:ascii="Angsana New" w:hAnsi="Angsana New" w:hint="cs"/>
          <w:spacing w:val="-6"/>
          <w:sz w:val="30"/>
          <w:szCs w:val="30"/>
          <w:cs/>
        </w:rPr>
        <w:t>งวด</w:t>
      </w:r>
      <w:r w:rsidRPr="00C1160E">
        <w:rPr>
          <w:rFonts w:ascii="Angsana New" w:hAnsi="Angsana New"/>
          <w:spacing w:val="-6"/>
          <w:sz w:val="30"/>
          <w:szCs w:val="30"/>
          <w:cs/>
        </w:rPr>
        <w:t>โดยแสดงการคำนวณดังนี้</w:t>
      </w:r>
    </w:p>
    <w:p w14:paraId="02A262A3" w14:textId="1D6E10CB" w:rsidR="003E42EF" w:rsidRPr="00C1160E" w:rsidRDefault="003E42EF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85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440"/>
        <w:gridCol w:w="270"/>
        <w:gridCol w:w="1350"/>
        <w:gridCol w:w="270"/>
        <w:gridCol w:w="1350"/>
        <w:gridCol w:w="270"/>
        <w:gridCol w:w="1323"/>
      </w:tblGrid>
      <w:tr w:rsidR="00A32449" w:rsidRPr="00C1160E" w14:paraId="7A698909" w14:textId="77777777" w:rsidTr="00BB2F54">
        <w:tc>
          <w:tcPr>
            <w:tcW w:w="3582" w:type="dxa"/>
          </w:tcPr>
          <w:p w14:paraId="5E7285A9" w14:textId="77777777" w:rsidR="00A32449" w:rsidRPr="00C1160E" w:rsidRDefault="00A3244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6A7E7AA2" w14:textId="77777777" w:rsidR="00A32449" w:rsidRPr="00C1160E" w:rsidRDefault="00A3244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16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1339BAE" w14:textId="77777777" w:rsidR="00A32449" w:rsidRPr="00C1160E" w:rsidRDefault="00A3244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43" w:type="dxa"/>
            <w:gridSpan w:val="3"/>
          </w:tcPr>
          <w:p w14:paraId="03E81B3C" w14:textId="77777777" w:rsidR="00A32449" w:rsidRPr="00C1160E" w:rsidRDefault="00A3244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16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0C00" w:rsidRPr="00C1160E" w14:paraId="13D1A768" w14:textId="77777777" w:rsidTr="00BB2F54">
        <w:tc>
          <w:tcPr>
            <w:tcW w:w="3582" w:type="dxa"/>
          </w:tcPr>
          <w:p w14:paraId="3DBB1FF9" w14:textId="41F6FB4D" w:rsidR="00180C00" w:rsidRPr="00C1160E" w:rsidRDefault="00180C00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  <w:cs/>
              </w:rPr>
            </w:pPr>
            <w:r w:rsidRPr="00C1160E">
              <w:rPr>
                <w:rFonts w:ascii="Angsana New" w:hAnsi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BE7416" w:rsidRPr="00C1160E"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</w:rPr>
              <w:t>31</w:t>
            </w:r>
            <w:r w:rsidRPr="00C1160E"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</w:rPr>
              <w:t xml:space="preserve"> </w:t>
            </w:r>
            <w:r w:rsidRPr="00C1160E">
              <w:rPr>
                <w:rFonts w:ascii="Angsana New" w:hAnsi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0" w:type="dxa"/>
          </w:tcPr>
          <w:p w14:paraId="4EC6571E" w14:textId="0849B3BA" w:rsidR="00180C00" w:rsidRPr="00C1160E" w:rsidRDefault="00180C00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160E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BE7416" w:rsidRPr="00C1160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2A08F490" w14:textId="77777777" w:rsidR="00180C00" w:rsidRPr="00C1160E" w:rsidRDefault="00180C00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49B09E9" w14:textId="2BDE7CC2" w:rsidR="00180C00" w:rsidRPr="00C1160E" w:rsidRDefault="00180C00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160E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BE7416" w:rsidRPr="00C1160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3AD80211" w14:textId="77777777" w:rsidR="00180C00" w:rsidRPr="00C1160E" w:rsidRDefault="00180C00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BD41887" w14:textId="77F8A0A3" w:rsidR="00180C00" w:rsidRPr="00C1160E" w:rsidRDefault="00180C00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160E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BE7416" w:rsidRPr="00C1160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62BD980E" w14:textId="77777777" w:rsidR="00180C00" w:rsidRPr="00C1160E" w:rsidRDefault="00180C00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1E7F46F3" w14:textId="6818BE4C" w:rsidR="00180C00" w:rsidRPr="00C1160E" w:rsidRDefault="00180C00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160E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BE7416" w:rsidRPr="00C1160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A32449" w:rsidRPr="00C1160E" w14:paraId="6B865957" w14:textId="77777777" w:rsidTr="00BB2F54">
        <w:tc>
          <w:tcPr>
            <w:tcW w:w="3582" w:type="dxa"/>
          </w:tcPr>
          <w:p w14:paraId="6D0FED10" w14:textId="77777777" w:rsidR="00A32449" w:rsidRPr="00C1160E" w:rsidRDefault="00A3244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73" w:type="dxa"/>
            <w:gridSpan w:val="7"/>
          </w:tcPr>
          <w:p w14:paraId="17066611" w14:textId="77777777" w:rsidR="00A32449" w:rsidRPr="00C1160E" w:rsidRDefault="00A32449" w:rsidP="002E53F2">
            <w:pPr>
              <w:tabs>
                <w:tab w:val="decimal" w:pos="792"/>
              </w:tabs>
              <w:spacing w:line="240" w:lineRule="auto"/>
              <w:ind w:left="-74" w:right="-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16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C1160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116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C1160E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C116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 w:rsidRPr="00C1160E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C1160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116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หุ้น)</w:t>
            </w:r>
          </w:p>
        </w:tc>
      </w:tr>
      <w:tr w:rsidR="00A32449" w:rsidRPr="00C1160E" w14:paraId="1F4A5B4E" w14:textId="77777777" w:rsidTr="00EE54E6">
        <w:trPr>
          <w:trHeight w:val="191"/>
        </w:trPr>
        <w:tc>
          <w:tcPr>
            <w:tcW w:w="3582" w:type="dxa"/>
          </w:tcPr>
          <w:p w14:paraId="1C1E3D2B" w14:textId="4BCB66E7" w:rsidR="00A32449" w:rsidRPr="00C1160E" w:rsidRDefault="00A3244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5" w:right="-16" w:hanging="145"/>
              <w:rPr>
                <w:rFonts w:ascii="Angsana New" w:hAnsi="Angsana New"/>
                <w:sz w:val="30"/>
                <w:szCs w:val="30"/>
                <w:cs/>
              </w:rPr>
            </w:pPr>
            <w:r w:rsidRPr="00C1160E">
              <w:rPr>
                <w:rFonts w:ascii="Angsana New" w:hAnsi="Angsana New"/>
                <w:sz w:val="30"/>
                <w:szCs w:val="30"/>
                <w:cs/>
              </w:rPr>
              <w:t>กำไรที่เป็นส่วนของผู้ถือหุ้น</w:t>
            </w:r>
          </w:p>
        </w:tc>
        <w:tc>
          <w:tcPr>
            <w:tcW w:w="1440" w:type="dxa"/>
          </w:tcPr>
          <w:p w14:paraId="4F1D5716" w14:textId="77777777" w:rsidR="00A32449" w:rsidRPr="00C1160E" w:rsidRDefault="00A3244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3A2D73C" w14:textId="77777777" w:rsidR="00A32449" w:rsidRPr="00C1160E" w:rsidRDefault="00A3244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927F663" w14:textId="77777777" w:rsidR="00A32449" w:rsidRPr="00C1160E" w:rsidRDefault="00A3244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23E26B" w14:textId="77777777" w:rsidR="00A32449" w:rsidRPr="00C1160E" w:rsidRDefault="00A3244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B21463" w14:textId="77777777" w:rsidR="00A32449" w:rsidRPr="00C1160E" w:rsidRDefault="00A3244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EC4FAEB" w14:textId="77777777" w:rsidR="00A32449" w:rsidRPr="00C1160E" w:rsidRDefault="00A3244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</w:tcPr>
          <w:p w14:paraId="65DB0B38" w14:textId="77777777" w:rsidR="00A32449" w:rsidRPr="00C1160E" w:rsidRDefault="00A3244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80C00" w:rsidRPr="00C1160E" w14:paraId="6F26B2EC" w14:textId="77777777">
        <w:tc>
          <w:tcPr>
            <w:tcW w:w="3582" w:type="dxa"/>
          </w:tcPr>
          <w:p w14:paraId="029D91C3" w14:textId="77777777" w:rsidR="00180C00" w:rsidRPr="00C1160E" w:rsidRDefault="00180C00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C1160E">
              <w:rPr>
                <w:rFonts w:ascii="Angsana New" w:hAnsi="Angsana New"/>
                <w:sz w:val="30"/>
                <w:szCs w:val="30"/>
                <w:cs/>
              </w:rPr>
              <w:t xml:space="preserve">   สามัญของบริษัท (ขั้นพื้นฐาน)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1ED91D2" w14:textId="5B3EB8CC" w:rsidR="00180C00" w:rsidRPr="00C1160E" w:rsidRDefault="00C11694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8" w:firstLine="531"/>
              <w:rPr>
                <w:rFonts w:ascii="Angsana New" w:hAnsi="Angsana New"/>
                <w:sz w:val="30"/>
                <w:szCs w:val="30"/>
              </w:rPr>
            </w:pPr>
            <w:r w:rsidRPr="00C1160E">
              <w:rPr>
                <w:rFonts w:ascii="Angsana New" w:hAnsi="Angsana New"/>
                <w:sz w:val="30"/>
                <w:szCs w:val="30"/>
              </w:rPr>
              <w:t>1,9</w:t>
            </w:r>
            <w:r w:rsidR="00356966">
              <w:rPr>
                <w:rFonts w:ascii="Angsana New" w:hAnsi="Angsana New"/>
                <w:sz w:val="30"/>
                <w:szCs w:val="30"/>
              </w:rPr>
              <w:t>86</w:t>
            </w:r>
            <w:r w:rsidRPr="00C1160E">
              <w:rPr>
                <w:rFonts w:ascii="Angsana New" w:hAnsi="Angsana New"/>
                <w:sz w:val="30"/>
                <w:szCs w:val="30"/>
              </w:rPr>
              <w:t>,47</w:t>
            </w:r>
            <w:r w:rsidR="0035696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2001708" w14:textId="77777777" w:rsidR="00180C00" w:rsidRPr="00C1160E" w:rsidRDefault="00180C00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880747C" w14:textId="233C7BFC" w:rsidR="00180C00" w:rsidRPr="00C1160E" w:rsidRDefault="00BE7416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C1160E">
              <w:rPr>
                <w:rFonts w:ascii="Angsana New" w:hAnsi="Angsana New"/>
                <w:sz w:val="30"/>
                <w:szCs w:val="30"/>
              </w:rPr>
              <w:t>1</w:t>
            </w:r>
            <w:r w:rsidR="00180C00" w:rsidRPr="00C1160E">
              <w:rPr>
                <w:rFonts w:ascii="Angsana New" w:hAnsi="Angsana New"/>
                <w:sz w:val="30"/>
                <w:szCs w:val="30"/>
              </w:rPr>
              <w:t>,</w:t>
            </w:r>
            <w:r w:rsidRPr="00C1160E">
              <w:rPr>
                <w:rFonts w:ascii="Angsana New" w:hAnsi="Angsana New"/>
                <w:sz w:val="30"/>
                <w:szCs w:val="30"/>
              </w:rPr>
              <w:t>969</w:t>
            </w:r>
            <w:r w:rsidR="00180C00" w:rsidRPr="00C1160E">
              <w:rPr>
                <w:rFonts w:ascii="Angsana New" w:hAnsi="Angsana New"/>
                <w:sz w:val="30"/>
                <w:szCs w:val="30"/>
              </w:rPr>
              <w:t>,</w:t>
            </w:r>
            <w:r w:rsidRPr="00C1160E">
              <w:rPr>
                <w:rFonts w:ascii="Angsana New" w:hAnsi="Angsana New"/>
                <w:sz w:val="30"/>
                <w:szCs w:val="30"/>
              </w:rPr>
              <w:t>327</w:t>
            </w:r>
          </w:p>
        </w:tc>
        <w:tc>
          <w:tcPr>
            <w:tcW w:w="270" w:type="dxa"/>
            <w:vAlign w:val="bottom"/>
          </w:tcPr>
          <w:p w14:paraId="13018614" w14:textId="77777777" w:rsidR="00180C00" w:rsidRPr="00C1160E" w:rsidRDefault="00180C00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3C815640" w14:textId="0ECF5F0E" w:rsidR="00180C00" w:rsidRPr="00C1160E" w:rsidRDefault="00BE7416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C1160E">
              <w:rPr>
                <w:rFonts w:ascii="Angsana New" w:hAnsi="Angsana New"/>
                <w:sz w:val="30"/>
                <w:szCs w:val="30"/>
              </w:rPr>
              <w:t>257</w:t>
            </w:r>
            <w:r w:rsidR="0088331B" w:rsidRPr="00C1160E">
              <w:rPr>
                <w:rFonts w:ascii="Angsana New" w:hAnsi="Angsana New"/>
                <w:sz w:val="30"/>
                <w:szCs w:val="30"/>
              </w:rPr>
              <w:t>,</w:t>
            </w:r>
            <w:r w:rsidRPr="00C1160E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  <w:vAlign w:val="bottom"/>
          </w:tcPr>
          <w:p w14:paraId="48D6BCCD" w14:textId="77777777" w:rsidR="00180C00" w:rsidRPr="00C1160E" w:rsidRDefault="00180C00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</w:tcPr>
          <w:p w14:paraId="7115DF5C" w14:textId="7B6DB53A" w:rsidR="00180C00" w:rsidRPr="00C1160E" w:rsidRDefault="00BE7416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C1160E">
              <w:rPr>
                <w:rFonts w:ascii="Angsana New" w:hAnsi="Angsana New"/>
                <w:sz w:val="30"/>
                <w:szCs w:val="30"/>
              </w:rPr>
              <w:t>672</w:t>
            </w:r>
            <w:r w:rsidR="00180C00" w:rsidRPr="00C1160E">
              <w:rPr>
                <w:rFonts w:ascii="Angsana New" w:hAnsi="Angsana New"/>
                <w:sz w:val="30"/>
                <w:szCs w:val="30"/>
              </w:rPr>
              <w:t>,</w:t>
            </w:r>
            <w:r w:rsidRPr="00C1160E">
              <w:rPr>
                <w:rFonts w:ascii="Angsana New" w:hAnsi="Angsana New"/>
                <w:sz w:val="30"/>
                <w:szCs w:val="30"/>
              </w:rPr>
              <w:t>617</w:t>
            </w:r>
          </w:p>
        </w:tc>
      </w:tr>
      <w:tr w:rsidR="00AA5732" w:rsidRPr="00C1160E" w14:paraId="0E493E6C" w14:textId="77777777" w:rsidTr="006E287D">
        <w:tc>
          <w:tcPr>
            <w:tcW w:w="3582" w:type="dxa"/>
          </w:tcPr>
          <w:p w14:paraId="3AAAF428" w14:textId="77777777" w:rsidR="00AA5732" w:rsidRPr="00C1160E" w:rsidRDefault="00AA5732" w:rsidP="00AA5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  <w:r w:rsidRPr="00C1160E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4B657613" w14:textId="104FE63E" w:rsidR="00AA5732" w:rsidRPr="00C1160E" w:rsidRDefault="00AA5732" w:rsidP="00AA5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left" w:pos="1127"/>
              </w:tabs>
              <w:spacing w:line="240" w:lineRule="auto"/>
              <w:ind w:left="-108" w:right="-108" w:firstLine="419"/>
              <w:rPr>
                <w:rFonts w:ascii="Angsana New" w:hAnsi="Angsana New"/>
                <w:sz w:val="30"/>
                <w:szCs w:val="30"/>
              </w:rPr>
            </w:pPr>
            <w:r w:rsidRPr="00C1160E">
              <w:rPr>
                <w:rFonts w:ascii="Angsana New" w:hAnsi="Angsana New"/>
                <w:sz w:val="30"/>
                <w:szCs w:val="30"/>
              </w:rPr>
              <w:t>32,012,971</w:t>
            </w:r>
          </w:p>
        </w:tc>
        <w:tc>
          <w:tcPr>
            <w:tcW w:w="270" w:type="dxa"/>
          </w:tcPr>
          <w:p w14:paraId="0E6FA50D" w14:textId="77777777" w:rsidR="00AA5732" w:rsidRPr="00C1160E" w:rsidRDefault="00AA5732" w:rsidP="00AA5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C1B97A5" w14:textId="7EB77414" w:rsidR="00AA5732" w:rsidRPr="00C1160E" w:rsidRDefault="00AA5732" w:rsidP="00AA5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C1160E">
              <w:rPr>
                <w:rFonts w:ascii="Angsana New" w:hAnsi="Angsana New"/>
                <w:sz w:val="30"/>
                <w:szCs w:val="30"/>
              </w:rPr>
              <w:t>32,012,971</w:t>
            </w:r>
          </w:p>
        </w:tc>
        <w:tc>
          <w:tcPr>
            <w:tcW w:w="270" w:type="dxa"/>
            <w:vAlign w:val="bottom"/>
          </w:tcPr>
          <w:p w14:paraId="7995906C" w14:textId="77777777" w:rsidR="00AA5732" w:rsidRPr="00C1160E" w:rsidRDefault="00AA5732" w:rsidP="00AA5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79D26642" w14:textId="2935C7D7" w:rsidR="00AA5732" w:rsidRPr="00C1160E" w:rsidRDefault="00AA5732" w:rsidP="00AA5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C1160E">
              <w:rPr>
                <w:rFonts w:ascii="Angsana New" w:hAnsi="Angsana New"/>
                <w:sz w:val="30"/>
                <w:szCs w:val="30"/>
              </w:rPr>
              <w:t>32,012,971</w:t>
            </w:r>
          </w:p>
        </w:tc>
        <w:tc>
          <w:tcPr>
            <w:tcW w:w="270" w:type="dxa"/>
            <w:vAlign w:val="bottom"/>
          </w:tcPr>
          <w:p w14:paraId="17A9E8E4" w14:textId="77777777" w:rsidR="00AA5732" w:rsidRPr="00C1160E" w:rsidRDefault="00AA5732" w:rsidP="00AA5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  <w:vAlign w:val="bottom"/>
          </w:tcPr>
          <w:p w14:paraId="6C58307E" w14:textId="2F63F913" w:rsidR="00AA5732" w:rsidRPr="00C1160E" w:rsidRDefault="00AA5732" w:rsidP="00AA5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="Angsana New" w:hAnsi="Angsana New"/>
                <w:sz w:val="30"/>
                <w:szCs w:val="30"/>
              </w:rPr>
              <w:t>32,012,971</w:t>
            </w:r>
          </w:p>
        </w:tc>
      </w:tr>
      <w:tr w:rsidR="00180C00" w:rsidRPr="00C1160E" w14:paraId="7D781F42" w14:textId="77777777">
        <w:tc>
          <w:tcPr>
            <w:tcW w:w="3582" w:type="dxa"/>
          </w:tcPr>
          <w:p w14:paraId="2AEC7766" w14:textId="77777777" w:rsidR="00180C00" w:rsidRPr="00C1160E" w:rsidRDefault="00180C00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C1160E">
              <w:rPr>
                <w:rFonts w:ascii="Angsana New" w:hAnsi="Angsana New"/>
                <w:sz w:val="30"/>
                <w:szCs w:val="30"/>
                <w:cs/>
              </w:rPr>
              <w:t>ผลกระทบจาก</w:t>
            </w:r>
            <w:r w:rsidRPr="00C1160E">
              <w:rPr>
                <w:rFonts w:ascii="Angsana New" w:hAnsi="Angsana New" w:hint="cs"/>
                <w:sz w:val="30"/>
                <w:szCs w:val="30"/>
                <w:cs/>
              </w:rPr>
              <w:t>หุ้นที่ออกจำหน่าย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AD4671" w14:textId="49639395" w:rsidR="00180C00" w:rsidRPr="00C1160E" w:rsidRDefault="00BE7416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left="-108" w:right="-109" w:firstLine="603"/>
              <w:rPr>
                <w:rFonts w:ascii="Angsana New" w:hAnsi="Angsana New"/>
                <w:sz w:val="30"/>
                <w:szCs w:val="30"/>
              </w:rPr>
            </w:pPr>
            <w:r w:rsidRPr="00C1160E">
              <w:rPr>
                <w:rFonts w:ascii="Angsana New" w:hAnsi="Angsana New"/>
                <w:sz w:val="30"/>
                <w:szCs w:val="30"/>
              </w:rPr>
              <w:t>13</w:t>
            </w:r>
            <w:r w:rsidR="00B72847" w:rsidRPr="00C1160E">
              <w:rPr>
                <w:rFonts w:ascii="Angsana New" w:hAnsi="Angsana New"/>
                <w:sz w:val="30"/>
                <w:szCs w:val="30"/>
              </w:rPr>
              <w:t>,</w:t>
            </w:r>
            <w:r w:rsidRPr="00C1160E">
              <w:rPr>
                <w:rFonts w:ascii="Angsana New" w:hAnsi="Angsana New"/>
                <w:sz w:val="30"/>
                <w:szCs w:val="30"/>
              </w:rPr>
              <w:t>573</w:t>
            </w:r>
          </w:p>
        </w:tc>
        <w:tc>
          <w:tcPr>
            <w:tcW w:w="270" w:type="dxa"/>
          </w:tcPr>
          <w:p w14:paraId="2E743458" w14:textId="77777777" w:rsidR="00180C00" w:rsidRPr="00C1160E" w:rsidRDefault="00180C00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B08DEE6" w14:textId="6B45AF92" w:rsidR="00180C00" w:rsidRPr="00C1160E" w:rsidRDefault="00AA5732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13,573</w:t>
            </w:r>
          </w:p>
        </w:tc>
        <w:tc>
          <w:tcPr>
            <w:tcW w:w="270" w:type="dxa"/>
            <w:vAlign w:val="bottom"/>
          </w:tcPr>
          <w:p w14:paraId="5E5BE99B" w14:textId="77777777" w:rsidR="00180C00" w:rsidRPr="00C1160E" w:rsidRDefault="00180C00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71DC72A" w14:textId="6917977C" w:rsidR="00180C00" w:rsidRPr="00C1160E" w:rsidRDefault="00BE7416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C1160E">
              <w:rPr>
                <w:rFonts w:ascii="Angsana New" w:hAnsi="Angsana New"/>
                <w:sz w:val="30"/>
                <w:szCs w:val="30"/>
              </w:rPr>
              <w:t>13</w:t>
            </w:r>
            <w:r w:rsidR="00B72847" w:rsidRPr="00C1160E">
              <w:rPr>
                <w:rFonts w:ascii="Angsana New" w:hAnsi="Angsana New"/>
                <w:sz w:val="30"/>
                <w:szCs w:val="30"/>
              </w:rPr>
              <w:t>,</w:t>
            </w:r>
            <w:r w:rsidRPr="00C1160E">
              <w:rPr>
                <w:rFonts w:ascii="Angsana New" w:hAnsi="Angsana New"/>
                <w:sz w:val="30"/>
                <w:szCs w:val="30"/>
              </w:rPr>
              <w:t>573</w:t>
            </w:r>
          </w:p>
        </w:tc>
        <w:tc>
          <w:tcPr>
            <w:tcW w:w="270" w:type="dxa"/>
            <w:vAlign w:val="bottom"/>
          </w:tcPr>
          <w:p w14:paraId="1C6E404C" w14:textId="77777777" w:rsidR="00180C00" w:rsidRPr="00C1160E" w:rsidRDefault="00180C00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4CA55343" w14:textId="3B338E0E" w:rsidR="00180C00" w:rsidRPr="00C1160E" w:rsidRDefault="00AA5732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  <w:r w:rsidR="00B8272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573</w:t>
            </w:r>
          </w:p>
        </w:tc>
      </w:tr>
      <w:tr w:rsidR="00180C00" w:rsidRPr="00C1160E" w14:paraId="054783F3" w14:textId="77777777">
        <w:tc>
          <w:tcPr>
            <w:tcW w:w="3582" w:type="dxa"/>
          </w:tcPr>
          <w:p w14:paraId="045412BA" w14:textId="77777777" w:rsidR="00180C00" w:rsidRPr="00C1160E" w:rsidRDefault="00180C00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16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</w:t>
            </w:r>
          </w:p>
          <w:p w14:paraId="285F24D7" w14:textId="77777777" w:rsidR="00180C00" w:rsidRPr="00C1160E" w:rsidRDefault="00180C00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16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ถ่วงน้ำหนัก (ขั้นพื้นฐาน)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151994" w14:textId="3E69E908" w:rsidR="00180C00" w:rsidRPr="00C1160E" w:rsidRDefault="00BE7416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160E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  <w:r w:rsidR="00CF3A82" w:rsidRPr="00C1160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1160E">
              <w:rPr>
                <w:rFonts w:ascii="Angsana New" w:hAnsi="Angsana New"/>
                <w:b/>
                <w:bCs/>
                <w:sz w:val="30"/>
                <w:szCs w:val="30"/>
              </w:rPr>
              <w:t>026</w:t>
            </w:r>
            <w:r w:rsidR="00950895" w:rsidRPr="00C1160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1160E">
              <w:rPr>
                <w:rFonts w:ascii="Angsana New" w:hAnsi="Angsana New"/>
                <w:b/>
                <w:bCs/>
                <w:sz w:val="30"/>
                <w:szCs w:val="30"/>
              </w:rPr>
              <w:t>544</w:t>
            </w:r>
          </w:p>
        </w:tc>
        <w:tc>
          <w:tcPr>
            <w:tcW w:w="270" w:type="dxa"/>
          </w:tcPr>
          <w:p w14:paraId="75833BEC" w14:textId="77777777" w:rsidR="00180C00" w:rsidRPr="00C1160E" w:rsidRDefault="00180C00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C6EABAE" w14:textId="77777777" w:rsidR="00180C00" w:rsidRPr="00C1160E" w:rsidRDefault="00180C00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69EC1EC" w14:textId="6D637133" w:rsidR="00180C00" w:rsidRPr="00C1160E" w:rsidRDefault="00BE7416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9"/>
                <w:tab w:val="decimal" w:pos="1185"/>
              </w:tabs>
              <w:spacing w:line="240" w:lineRule="auto"/>
              <w:ind w:left="-108" w:right="-23" w:firstLine="15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160E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  <w:r w:rsidR="00950895" w:rsidRPr="00C1160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1160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AA5732"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  <w:r w:rsidR="00950895" w:rsidRPr="00C1160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A5732">
              <w:rPr>
                <w:rFonts w:ascii="Angsana New" w:hAnsi="Angsana New"/>
                <w:b/>
                <w:bCs/>
                <w:sz w:val="30"/>
                <w:szCs w:val="30"/>
              </w:rPr>
              <w:t>544</w:t>
            </w:r>
          </w:p>
        </w:tc>
        <w:tc>
          <w:tcPr>
            <w:tcW w:w="270" w:type="dxa"/>
            <w:vAlign w:val="bottom"/>
          </w:tcPr>
          <w:p w14:paraId="538257DF" w14:textId="77777777" w:rsidR="00180C00" w:rsidRPr="00C1160E" w:rsidRDefault="00180C00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71D762" w14:textId="1D51ADAD" w:rsidR="00180C00" w:rsidRPr="00C1160E" w:rsidRDefault="00BE7416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160E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  <w:r w:rsidR="00950895" w:rsidRPr="00C1160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1160E">
              <w:rPr>
                <w:rFonts w:ascii="Angsana New" w:hAnsi="Angsana New"/>
                <w:b/>
                <w:bCs/>
                <w:sz w:val="30"/>
                <w:szCs w:val="30"/>
              </w:rPr>
              <w:t>026</w:t>
            </w:r>
            <w:r w:rsidR="00950895" w:rsidRPr="00C1160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1160E">
              <w:rPr>
                <w:rFonts w:ascii="Angsana New" w:hAnsi="Angsana New"/>
                <w:b/>
                <w:bCs/>
                <w:sz w:val="30"/>
                <w:szCs w:val="30"/>
              </w:rPr>
              <w:t>544</w:t>
            </w:r>
          </w:p>
        </w:tc>
        <w:tc>
          <w:tcPr>
            <w:tcW w:w="270" w:type="dxa"/>
            <w:vAlign w:val="bottom"/>
          </w:tcPr>
          <w:p w14:paraId="0C60AE7C" w14:textId="77777777" w:rsidR="00180C00" w:rsidRPr="00C1160E" w:rsidRDefault="00180C00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27BB3772" w14:textId="77777777" w:rsidR="00180C00" w:rsidRPr="00C1160E" w:rsidRDefault="00180C00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4128364" w14:textId="2D8D73A3" w:rsidR="00180C00" w:rsidRPr="00C1160E" w:rsidRDefault="00AA5732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160E">
              <w:rPr>
                <w:rFonts w:ascii="Angsana New" w:hAnsi="Angsana New"/>
                <w:b/>
                <w:bCs/>
                <w:sz w:val="30"/>
                <w:szCs w:val="30"/>
              </w:rPr>
              <w:t>32,026,544</w:t>
            </w:r>
          </w:p>
        </w:tc>
      </w:tr>
      <w:tr w:rsidR="00180C00" w:rsidRPr="00C1160E" w14:paraId="44AF23FA" w14:textId="77777777">
        <w:tc>
          <w:tcPr>
            <w:tcW w:w="3582" w:type="dxa"/>
          </w:tcPr>
          <w:p w14:paraId="239DB50E" w14:textId="03E6F03C" w:rsidR="00180C00" w:rsidRPr="00C1160E" w:rsidRDefault="00180C00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16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C116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437A144" w14:textId="26CA091F" w:rsidR="00180C00" w:rsidRPr="00C1160E" w:rsidRDefault="00BE7416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160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950895" w:rsidRPr="00C1160E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="00C11694" w:rsidRPr="00C1160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184329" w:rsidRPr="00C1160E"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  <w:r w:rsidR="0035696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15329CF9" w14:textId="77777777" w:rsidR="00180C00" w:rsidRPr="00C1160E" w:rsidRDefault="00180C00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1BCCC41" w14:textId="0F2EBC66" w:rsidR="00180C00" w:rsidRPr="00C1160E" w:rsidRDefault="00BE7416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9"/>
                <w:tab w:val="decimal" w:pos="1185"/>
              </w:tabs>
              <w:spacing w:line="240" w:lineRule="auto"/>
              <w:ind w:left="-108" w:right="-23" w:firstLine="15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160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180C00" w:rsidRPr="00C1160E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C1160E">
              <w:rPr>
                <w:rFonts w:ascii="Angsana New" w:hAnsi="Angsana New"/>
                <w:b/>
                <w:bCs/>
                <w:sz w:val="30"/>
                <w:szCs w:val="30"/>
              </w:rPr>
              <w:t>0615</w:t>
            </w:r>
          </w:p>
        </w:tc>
        <w:tc>
          <w:tcPr>
            <w:tcW w:w="270" w:type="dxa"/>
            <w:vAlign w:val="bottom"/>
          </w:tcPr>
          <w:p w14:paraId="52F4C49C" w14:textId="77777777" w:rsidR="00180C00" w:rsidRPr="00C1160E" w:rsidRDefault="00180C00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277D33" w14:textId="4F42B237" w:rsidR="00180C00" w:rsidRPr="00C1160E" w:rsidRDefault="00BE7416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160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3A3C8F" w:rsidRPr="00C1160E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C1160E">
              <w:rPr>
                <w:rFonts w:ascii="Angsana New" w:hAnsi="Angsana New"/>
                <w:b/>
                <w:bCs/>
                <w:sz w:val="30"/>
                <w:szCs w:val="30"/>
              </w:rPr>
              <w:t>0080</w:t>
            </w:r>
          </w:p>
        </w:tc>
        <w:tc>
          <w:tcPr>
            <w:tcW w:w="270" w:type="dxa"/>
            <w:vAlign w:val="bottom"/>
          </w:tcPr>
          <w:p w14:paraId="6CFACFE9" w14:textId="77777777" w:rsidR="00180C00" w:rsidRPr="00C1160E" w:rsidRDefault="00180C00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6D071B4C" w14:textId="58008F99" w:rsidR="00180C00" w:rsidRPr="00C1160E" w:rsidRDefault="00BE7416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9"/>
                <w:tab w:val="decimal" w:pos="1185"/>
              </w:tabs>
              <w:spacing w:line="240" w:lineRule="auto"/>
              <w:ind w:left="-108" w:right="45" w:firstLine="15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160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180C00" w:rsidRPr="00C1160E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C1160E">
              <w:rPr>
                <w:rFonts w:ascii="Angsana New" w:hAnsi="Angsana New"/>
                <w:b/>
                <w:bCs/>
                <w:sz w:val="30"/>
                <w:szCs w:val="30"/>
              </w:rPr>
              <w:t>0210</w:t>
            </w:r>
          </w:p>
        </w:tc>
      </w:tr>
    </w:tbl>
    <w:p w14:paraId="366801C0" w14:textId="77777777" w:rsidR="004C1990" w:rsidRPr="00C1160E" w:rsidRDefault="004C1990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6F2455B" w14:textId="77777777" w:rsidR="00180C00" w:rsidRPr="00C1160E" w:rsidRDefault="00180C00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2564312" w14:textId="5C940A9D" w:rsidR="006B1550" w:rsidRPr="00C1160E" w:rsidRDefault="006B1550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1160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กำไรต่อหุ้นปรับลด</w:t>
      </w:r>
    </w:p>
    <w:p w14:paraId="0257E88D" w14:textId="77777777" w:rsidR="006B1550" w:rsidRPr="00C1160E" w:rsidRDefault="006B1550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30E3B7E" w14:textId="1D2C102F" w:rsidR="006B1550" w:rsidRPr="00C1160E" w:rsidRDefault="006B1550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C1160E">
        <w:rPr>
          <w:rFonts w:ascii="Angsana New" w:hAnsi="Angsana New"/>
          <w:sz w:val="30"/>
          <w:szCs w:val="30"/>
          <w:cs/>
        </w:rPr>
        <w:t>กำไรต่อหุ้นปรับลดสำหรับ</w:t>
      </w:r>
      <w:r w:rsidR="00FF5C0A" w:rsidRPr="00C1160E">
        <w:rPr>
          <w:rFonts w:ascii="Angsana New" w:hAnsi="Angsana New" w:hint="cs"/>
          <w:sz w:val="30"/>
          <w:szCs w:val="30"/>
          <w:cs/>
        </w:rPr>
        <w:t>งวด</w:t>
      </w:r>
      <w:r w:rsidR="00152F26" w:rsidRPr="00C1160E">
        <w:rPr>
          <w:rFonts w:ascii="Angsana New" w:hAnsi="Angsana New" w:hint="cs"/>
          <w:sz w:val="30"/>
          <w:szCs w:val="30"/>
          <w:cs/>
        </w:rPr>
        <w:t>สาม</w:t>
      </w:r>
      <w:r w:rsidR="00A60605" w:rsidRPr="00C1160E">
        <w:rPr>
          <w:rFonts w:ascii="Angsana New" w:hAnsi="Angsana New" w:hint="cs"/>
          <w:sz w:val="30"/>
          <w:szCs w:val="30"/>
          <w:cs/>
        </w:rPr>
        <w:t>เดือนสิ้น</w:t>
      </w:r>
      <w:r w:rsidR="00F518F3" w:rsidRPr="00C1160E">
        <w:rPr>
          <w:rFonts w:ascii="Angsana New" w:hAnsi="Angsana New"/>
          <w:sz w:val="30"/>
          <w:szCs w:val="30"/>
          <w:cs/>
        </w:rPr>
        <w:t>สุด</w:t>
      </w:r>
      <w:r w:rsidR="000A071F" w:rsidRPr="00C1160E">
        <w:rPr>
          <w:rFonts w:ascii="Angsana New" w:hAnsi="Angsana New"/>
          <w:sz w:val="30"/>
          <w:szCs w:val="30"/>
          <w:cs/>
        </w:rPr>
        <w:t xml:space="preserve">วันที่ </w:t>
      </w:r>
      <w:r w:rsidR="00BE7416" w:rsidRPr="00C1160E">
        <w:rPr>
          <w:rFonts w:ascii="Angsana New" w:hAnsi="Angsana New"/>
          <w:sz w:val="30"/>
          <w:szCs w:val="30"/>
        </w:rPr>
        <w:t>31</w:t>
      </w:r>
      <w:r w:rsidR="00152F26" w:rsidRPr="00C1160E">
        <w:rPr>
          <w:rFonts w:ascii="Angsana New" w:hAnsi="Angsana New"/>
          <w:sz w:val="30"/>
          <w:szCs w:val="30"/>
        </w:rPr>
        <w:t xml:space="preserve"> </w:t>
      </w:r>
      <w:r w:rsidR="00152F26" w:rsidRPr="00C1160E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BE7416" w:rsidRPr="00C1160E">
        <w:rPr>
          <w:rFonts w:ascii="Angsana New" w:hAnsi="Angsana New"/>
          <w:sz w:val="30"/>
          <w:szCs w:val="30"/>
        </w:rPr>
        <w:t>2569</w:t>
      </w:r>
      <w:r w:rsidR="007F008A" w:rsidRPr="00C1160E">
        <w:rPr>
          <w:rFonts w:ascii="Angsana New" w:hAnsi="Angsana New"/>
          <w:sz w:val="30"/>
          <w:szCs w:val="30"/>
        </w:rPr>
        <w:t xml:space="preserve"> </w:t>
      </w:r>
      <w:r w:rsidR="007F008A" w:rsidRPr="00C1160E">
        <w:rPr>
          <w:rFonts w:ascii="Angsana New" w:hAnsi="Angsana New"/>
          <w:sz w:val="30"/>
          <w:szCs w:val="30"/>
          <w:cs/>
        </w:rPr>
        <w:t xml:space="preserve">และ </w:t>
      </w:r>
      <w:r w:rsidR="00BE7416" w:rsidRPr="00C1160E">
        <w:rPr>
          <w:rFonts w:ascii="Angsana New" w:hAnsi="Angsana New"/>
          <w:sz w:val="30"/>
          <w:szCs w:val="30"/>
        </w:rPr>
        <w:t>2568</w:t>
      </w:r>
      <w:r w:rsidR="007F008A" w:rsidRPr="00C1160E">
        <w:rPr>
          <w:rFonts w:ascii="Angsana New" w:hAnsi="Angsana New"/>
          <w:sz w:val="30"/>
          <w:szCs w:val="30"/>
        </w:rPr>
        <w:t xml:space="preserve"> </w:t>
      </w:r>
      <w:r w:rsidRPr="00C1160E">
        <w:rPr>
          <w:rFonts w:ascii="Angsana New" w:hAnsi="Angsana New"/>
          <w:sz w:val="30"/>
          <w:szCs w:val="30"/>
          <w:cs/>
        </w:rPr>
        <w:t>คำนวณจากกำไรสำหรับ</w:t>
      </w:r>
      <w:r w:rsidR="008A2034" w:rsidRPr="00C1160E">
        <w:rPr>
          <w:rFonts w:ascii="Angsana New" w:hAnsi="Angsana New" w:hint="cs"/>
          <w:sz w:val="30"/>
          <w:szCs w:val="30"/>
          <w:cs/>
        </w:rPr>
        <w:t>งวด</w:t>
      </w:r>
      <w:r w:rsidRPr="00C1160E">
        <w:rPr>
          <w:rFonts w:ascii="Angsana New" w:hAnsi="Angsana New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 w:rsidRPr="00C1160E">
        <w:rPr>
          <w:rFonts w:ascii="Angsana New" w:hAnsi="Angsana New" w:hint="cs"/>
          <w:sz w:val="30"/>
          <w:szCs w:val="30"/>
          <w:cs/>
        </w:rPr>
        <w:t>งวด</w:t>
      </w:r>
      <w:r w:rsidRPr="00C1160E">
        <w:rPr>
          <w:rFonts w:ascii="Angsana New" w:hAnsi="Angsana New"/>
          <w:sz w:val="30"/>
          <w:szCs w:val="30"/>
          <w:cs/>
        </w:rPr>
        <w:t xml:space="preserve"> หลังจากที่ได้ปรับปรุงผลกระทบของหุ้นปรับลด ดังนี้</w:t>
      </w:r>
      <w:r w:rsidRPr="00C1160E">
        <w:rPr>
          <w:rFonts w:ascii="Angsana New" w:hAnsi="Angsana New"/>
          <w:sz w:val="30"/>
          <w:szCs w:val="30"/>
        </w:rPr>
        <w:t xml:space="preserve"> </w:t>
      </w:r>
    </w:p>
    <w:p w14:paraId="0EE46CD4" w14:textId="77777777" w:rsidR="00C3526F" w:rsidRPr="00C1160E" w:rsidRDefault="00C3526F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32" w:type="dxa"/>
        <w:tblInd w:w="558" w:type="dxa"/>
        <w:tblLook w:val="0000" w:firstRow="0" w:lastRow="0" w:firstColumn="0" w:lastColumn="0" w:noHBand="0" w:noVBand="0"/>
      </w:tblPr>
      <w:tblGrid>
        <w:gridCol w:w="3813"/>
        <w:gridCol w:w="1169"/>
        <w:gridCol w:w="269"/>
        <w:gridCol w:w="1177"/>
        <w:gridCol w:w="269"/>
        <w:gridCol w:w="1207"/>
        <w:gridCol w:w="269"/>
        <w:gridCol w:w="1259"/>
      </w:tblGrid>
      <w:tr w:rsidR="0036562E" w:rsidRPr="00C1160E" w14:paraId="30904701" w14:textId="77777777" w:rsidTr="0070681D">
        <w:trPr>
          <w:tblHeader/>
        </w:trPr>
        <w:tc>
          <w:tcPr>
            <w:tcW w:w="3813" w:type="dxa"/>
          </w:tcPr>
          <w:p w14:paraId="1F33DEFA" w14:textId="77777777" w:rsidR="00C10B45" w:rsidRPr="00C1160E" w:rsidRDefault="00C10B4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8" w:name="_Hlk38930071"/>
          </w:p>
        </w:tc>
        <w:tc>
          <w:tcPr>
            <w:tcW w:w="2615" w:type="dxa"/>
            <w:gridSpan w:val="3"/>
          </w:tcPr>
          <w:p w14:paraId="23FDCE0D" w14:textId="77777777" w:rsidR="00C10B45" w:rsidRPr="00C1160E" w:rsidRDefault="00C10B4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16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5AD68929" w14:textId="77777777" w:rsidR="00C10B45" w:rsidRPr="00C1160E" w:rsidRDefault="00C10B4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5" w:type="dxa"/>
            <w:gridSpan w:val="3"/>
          </w:tcPr>
          <w:p w14:paraId="7358CBD3" w14:textId="77777777" w:rsidR="00C10B45" w:rsidRPr="00C1160E" w:rsidRDefault="00C10B4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16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0C00" w:rsidRPr="00C1160E" w14:paraId="0C40A231" w14:textId="77777777" w:rsidTr="0070681D">
        <w:trPr>
          <w:tblHeader/>
        </w:trPr>
        <w:tc>
          <w:tcPr>
            <w:tcW w:w="3813" w:type="dxa"/>
          </w:tcPr>
          <w:p w14:paraId="2A00B3D4" w14:textId="0F2FB9A3" w:rsidR="00180C00" w:rsidRPr="00C1160E" w:rsidRDefault="00180C00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160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BE7416" w:rsidRPr="00C116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C116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1160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69" w:type="dxa"/>
          </w:tcPr>
          <w:p w14:paraId="77FF83E9" w14:textId="3E46B044" w:rsidR="00180C00" w:rsidRPr="00C1160E" w:rsidRDefault="00BE7416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160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69" w:type="dxa"/>
          </w:tcPr>
          <w:p w14:paraId="20746ED1" w14:textId="77777777" w:rsidR="00180C00" w:rsidRPr="00C1160E" w:rsidRDefault="00180C00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2DCC146E" w14:textId="1234B448" w:rsidR="00180C00" w:rsidRPr="00C1160E" w:rsidRDefault="00BE7416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160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69" w:type="dxa"/>
          </w:tcPr>
          <w:p w14:paraId="093884E6" w14:textId="77777777" w:rsidR="00180C00" w:rsidRPr="00C1160E" w:rsidRDefault="00180C00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7" w:type="dxa"/>
          </w:tcPr>
          <w:p w14:paraId="584F233A" w14:textId="441050CC" w:rsidR="00180C00" w:rsidRPr="00C1160E" w:rsidRDefault="00BE7416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160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69" w:type="dxa"/>
          </w:tcPr>
          <w:p w14:paraId="6F074055" w14:textId="77777777" w:rsidR="00180C00" w:rsidRPr="00C1160E" w:rsidRDefault="00180C00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43BFC09" w14:textId="6FE570FF" w:rsidR="00180C00" w:rsidRPr="00C1160E" w:rsidRDefault="00BE7416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160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013AF9" w:rsidRPr="00C1160E" w14:paraId="03C1E8E2" w14:textId="77777777" w:rsidTr="0070681D">
        <w:trPr>
          <w:tblHeader/>
        </w:trPr>
        <w:tc>
          <w:tcPr>
            <w:tcW w:w="3813" w:type="dxa"/>
          </w:tcPr>
          <w:p w14:paraId="269AD8C4" w14:textId="77777777" w:rsidR="00C10B45" w:rsidRPr="00C1160E" w:rsidRDefault="00C10B4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19" w:type="dxa"/>
            <w:gridSpan w:val="7"/>
          </w:tcPr>
          <w:p w14:paraId="1D7A9C11" w14:textId="77777777" w:rsidR="00C10B45" w:rsidRPr="00C1160E" w:rsidRDefault="00C10B45" w:rsidP="002E53F2">
            <w:pPr>
              <w:tabs>
                <w:tab w:val="decimal" w:pos="792"/>
              </w:tabs>
              <w:spacing w:line="240" w:lineRule="auto"/>
              <w:ind w:left="-74" w:right="-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16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C1160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116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C1160E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C116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 w:rsidRPr="00C1160E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C1160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116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หุ้น)</w:t>
            </w:r>
          </w:p>
        </w:tc>
      </w:tr>
      <w:tr w:rsidR="0036562E" w:rsidRPr="00C1160E" w14:paraId="12A3AE5F" w14:textId="77777777" w:rsidTr="0070681D">
        <w:tc>
          <w:tcPr>
            <w:tcW w:w="3813" w:type="dxa"/>
          </w:tcPr>
          <w:p w14:paraId="410FDC20" w14:textId="075A0A8E" w:rsidR="00C10B45" w:rsidRPr="00C1160E" w:rsidRDefault="00C10B4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C1160E">
              <w:rPr>
                <w:rFonts w:ascii="Angsana New" w:hAnsi="Angsana New"/>
                <w:sz w:val="30"/>
                <w:szCs w:val="30"/>
                <w:cs/>
              </w:rPr>
              <w:t>กำไรที่เป็นส่วนของผู้ถือหุ้น</w:t>
            </w:r>
            <w:r w:rsidR="00970FC1" w:rsidRPr="00C1160E">
              <w:rPr>
                <w:rFonts w:ascii="Angsana New" w:hAnsi="Angsana New" w:hint="cs"/>
                <w:sz w:val="30"/>
                <w:szCs w:val="30"/>
                <w:cs/>
              </w:rPr>
              <w:t>สามัญ</w:t>
            </w:r>
          </w:p>
        </w:tc>
        <w:tc>
          <w:tcPr>
            <w:tcW w:w="1169" w:type="dxa"/>
          </w:tcPr>
          <w:p w14:paraId="187C900B" w14:textId="77777777" w:rsidR="00C10B45" w:rsidRPr="00C1160E" w:rsidRDefault="00C10B4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7DAEB65B" w14:textId="77777777" w:rsidR="00C10B45" w:rsidRPr="00C1160E" w:rsidRDefault="00C10B4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3296C263" w14:textId="77777777" w:rsidR="00C10B45" w:rsidRPr="00C1160E" w:rsidRDefault="00C10B4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CAC1738" w14:textId="77777777" w:rsidR="00C10B45" w:rsidRPr="00C1160E" w:rsidRDefault="00C10B4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</w:tcPr>
          <w:p w14:paraId="5103B594" w14:textId="77777777" w:rsidR="00C10B45" w:rsidRPr="00C1160E" w:rsidRDefault="00C10B4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659E0BC" w14:textId="77777777" w:rsidR="00C10B45" w:rsidRPr="00C1160E" w:rsidRDefault="00C10B4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10F4A57" w14:textId="77777777" w:rsidR="00C10B45" w:rsidRPr="00C1160E" w:rsidRDefault="00C10B4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0C00" w:rsidRPr="00C1160E" w14:paraId="428BD4CE" w14:textId="77777777">
        <w:tc>
          <w:tcPr>
            <w:tcW w:w="3813" w:type="dxa"/>
          </w:tcPr>
          <w:p w14:paraId="2C651FEB" w14:textId="31BD21A4" w:rsidR="00180C00" w:rsidRPr="00C1160E" w:rsidRDefault="00180C00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C1160E">
              <w:rPr>
                <w:rFonts w:ascii="Angsana New" w:hAnsi="Angsana New"/>
                <w:sz w:val="30"/>
                <w:szCs w:val="30"/>
                <w:cs/>
              </w:rPr>
              <w:t xml:space="preserve">   ของบริษัท (ปรับลด)</w:t>
            </w: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3E86570F" w14:textId="3803E85A" w:rsidR="00180C00" w:rsidRPr="00C1160E" w:rsidRDefault="006E2357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1160E">
              <w:rPr>
                <w:rFonts w:ascii="Angsana New" w:hAnsi="Angsana New"/>
                <w:sz w:val="30"/>
                <w:szCs w:val="30"/>
              </w:rPr>
              <w:t>1,9</w:t>
            </w:r>
            <w:r w:rsidR="00356966">
              <w:rPr>
                <w:rFonts w:ascii="Angsana New" w:hAnsi="Angsana New"/>
                <w:sz w:val="30"/>
                <w:szCs w:val="30"/>
              </w:rPr>
              <w:t>86</w:t>
            </w:r>
            <w:r w:rsidRPr="00C1160E">
              <w:rPr>
                <w:rFonts w:ascii="Angsana New" w:hAnsi="Angsana New"/>
                <w:sz w:val="30"/>
                <w:szCs w:val="30"/>
              </w:rPr>
              <w:t>,47</w:t>
            </w:r>
            <w:r w:rsidR="0035696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14:paraId="42C6A860" w14:textId="77777777" w:rsidR="00180C00" w:rsidRPr="00C1160E" w:rsidRDefault="00180C00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</w:tcPr>
          <w:p w14:paraId="5A36411E" w14:textId="6594E15A" w:rsidR="00180C00" w:rsidRPr="00C1160E" w:rsidRDefault="00BE7416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160E">
              <w:rPr>
                <w:rFonts w:ascii="Angsana New" w:hAnsi="Angsana New"/>
                <w:sz w:val="30"/>
                <w:szCs w:val="30"/>
              </w:rPr>
              <w:t>1</w:t>
            </w:r>
            <w:r w:rsidR="00180C00" w:rsidRPr="00C1160E">
              <w:rPr>
                <w:rFonts w:ascii="Angsana New" w:hAnsi="Angsana New"/>
                <w:sz w:val="30"/>
                <w:szCs w:val="30"/>
              </w:rPr>
              <w:t>,</w:t>
            </w:r>
            <w:r w:rsidRPr="00C1160E">
              <w:rPr>
                <w:rFonts w:ascii="Angsana New" w:hAnsi="Angsana New"/>
                <w:sz w:val="30"/>
                <w:szCs w:val="30"/>
              </w:rPr>
              <w:t>969</w:t>
            </w:r>
            <w:r w:rsidR="00180C00" w:rsidRPr="00C1160E">
              <w:rPr>
                <w:rFonts w:ascii="Angsana New" w:hAnsi="Angsana New"/>
                <w:sz w:val="30"/>
                <w:szCs w:val="30"/>
              </w:rPr>
              <w:t>,</w:t>
            </w:r>
            <w:r w:rsidRPr="00C1160E">
              <w:rPr>
                <w:rFonts w:ascii="Angsana New" w:hAnsi="Angsana New"/>
                <w:sz w:val="30"/>
                <w:szCs w:val="30"/>
              </w:rPr>
              <w:t>327</w:t>
            </w:r>
          </w:p>
        </w:tc>
        <w:tc>
          <w:tcPr>
            <w:tcW w:w="269" w:type="dxa"/>
            <w:vAlign w:val="bottom"/>
          </w:tcPr>
          <w:p w14:paraId="6E6CF85C" w14:textId="77777777" w:rsidR="00180C00" w:rsidRPr="00C1160E" w:rsidRDefault="00180C00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double" w:sz="4" w:space="0" w:color="auto"/>
            </w:tcBorders>
            <w:vAlign w:val="bottom"/>
          </w:tcPr>
          <w:p w14:paraId="6580C0CE" w14:textId="7A7FC6F3" w:rsidR="00180C00" w:rsidRPr="00C1160E" w:rsidRDefault="00BE7416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="Angsana New" w:hAnsi="Angsana New"/>
                <w:sz w:val="30"/>
                <w:szCs w:val="30"/>
              </w:rPr>
              <w:t>257</w:t>
            </w:r>
            <w:r w:rsidR="00EC2A22" w:rsidRPr="00C1160E">
              <w:rPr>
                <w:rFonts w:ascii="Angsana New" w:hAnsi="Angsana New"/>
                <w:sz w:val="30"/>
                <w:szCs w:val="30"/>
              </w:rPr>
              <w:t>,</w:t>
            </w:r>
            <w:r w:rsidRPr="00C1160E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69" w:type="dxa"/>
            <w:vAlign w:val="bottom"/>
          </w:tcPr>
          <w:p w14:paraId="17718185" w14:textId="77777777" w:rsidR="00180C00" w:rsidRPr="00C1160E" w:rsidRDefault="00180C00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78828742" w14:textId="160E5A81" w:rsidR="00180C00" w:rsidRPr="00C1160E" w:rsidRDefault="00BE7416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160E">
              <w:rPr>
                <w:rFonts w:ascii="Angsana New" w:hAnsi="Angsana New"/>
                <w:sz w:val="30"/>
                <w:szCs w:val="30"/>
              </w:rPr>
              <w:t>672</w:t>
            </w:r>
            <w:r w:rsidR="00180C00" w:rsidRPr="00C1160E">
              <w:rPr>
                <w:rFonts w:ascii="Angsana New" w:hAnsi="Angsana New"/>
                <w:sz w:val="30"/>
                <w:szCs w:val="30"/>
              </w:rPr>
              <w:t>,</w:t>
            </w:r>
            <w:r w:rsidRPr="00C1160E">
              <w:rPr>
                <w:rFonts w:ascii="Angsana New" w:hAnsi="Angsana New"/>
                <w:sz w:val="30"/>
                <w:szCs w:val="30"/>
              </w:rPr>
              <w:t>617</w:t>
            </w:r>
          </w:p>
        </w:tc>
      </w:tr>
      <w:tr w:rsidR="00693AC6" w:rsidRPr="00C1160E" w14:paraId="65A5E6AE" w14:textId="77777777" w:rsidTr="0070681D">
        <w:tc>
          <w:tcPr>
            <w:tcW w:w="3813" w:type="dxa"/>
          </w:tcPr>
          <w:p w14:paraId="096FB6FC" w14:textId="77777777" w:rsidR="00693AC6" w:rsidRPr="00C1160E" w:rsidRDefault="00693AC6" w:rsidP="00693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C1160E">
              <w:rPr>
                <w:rFonts w:ascii="Angsana New" w:hAnsi="Angsana New"/>
                <w:sz w:val="30"/>
                <w:szCs w:val="30"/>
                <w:cs/>
              </w:rPr>
              <w:t>จำนวนหุ้นสามัญ</w:t>
            </w:r>
            <w:r w:rsidRPr="00C1160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C1160E">
              <w:rPr>
                <w:rFonts w:ascii="Angsana New" w:hAnsi="Angsana New"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1DCB945A" w14:textId="3A54A9C6" w:rsidR="00693AC6" w:rsidRPr="00C1160E" w:rsidRDefault="00693AC6" w:rsidP="00693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160E">
              <w:rPr>
                <w:rFonts w:ascii="Angsana New" w:hAnsi="Angsana New"/>
                <w:sz w:val="30"/>
                <w:szCs w:val="30"/>
              </w:rPr>
              <w:t>32,026,544</w:t>
            </w:r>
          </w:p>
        </w:tc>
        <w:tc>
          <w:tcPr>
            <w:tcW w:w="269" w:type="dxa"/>
          </w:tcPr>
          <w:p w14:paraId="2606FA04" w14:textId="77777777" w:rsidR="00693AC6" w:rsidRPr="00C1160E" w:rsidRDefault="00693AC6" w:rsidP="00693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</w:tcPr>
          <w:p w14:paraId="74B24391" w14:textId="2D29A3E4" w:rsidR="00693AC6" w:rsidRPr="00C1160E" w:rsidRDefault="00693AC6" w:rsidP="00693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160E">
              <w:rPr>
                <w:rFonts w:ascii="Angsana New" w:hAnsi="Angsana New"/>
                <w:sz w:val="30"/>
                <w:szCs w:val="30"/>
              </w:rPr>
              <w:t>32,0</w:t>
            </w:r>
            <w:r>
              <w:rPr>
                <w:rFonts w:ascii="Angsana New" w:hAnsi="Angsana New"/>
                <w:sz w:val="30"/>
                <w:szCs w:val="30"/>
              </w:rPr>
              <w:t>26</w:t>
            </w:r>
            <w:r w:rsidRPr="00C1160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544</w:t>
            </w:r>
          </w:p>
        </w:tc>
        <w:tc>
          <w:tcPr>
            <w:tcW w:w="269" w:type="dxa"/>
          </w:tcPr>
          <w:p w14:paraId="75D702E4" w14:textId="77777777" w:rsidR="00693AC6" w:rsidRPr="00C1160E" w:rsidRDefault="00693AC6" w:rsidP="00693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double" w:sz="4" w:space="0" w:color="auto"/>
            </w:tcBorders>
          </w:tcPr>
          <w:p w14:paraId="5496D059" w14:textId="0ABEB48C" w:rsidR="00693AC6" w:rsidRPr="00C1160E" w:rsidRDefault="00693AC6" w:rsidP="00693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="Angsana New" w:hAnsi="Angsana New"/>
                <w:sz w:val="30"/>
                <w:szCs w:val="30"/>
              </w:rPr>
              <w:t>32,026,544</w:t>
            </w:r>
          </w:p>
        </w:tc>
        <w:tc>
          <w:tcPr>
            <w:tcW w:w="269" w:type="dxa"/>
          </w:tcPr>
          <w:p w14:paraId="38C3D959" w14:textId="77777777" w:rsidR="00693AC6" w:rsidRPr="00C1160E" w:rsidRDefault="00693AC6" w:rsidP="00693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</w:tcPr>
          <w:p w14:paraId="4C75FE34" w14:textId="2469467E" w:rsidR="00693AC6" w:rsidRPr="00C1160E" w:rsidRDefault="00693AC6" w:rsidP="00693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0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1160E">
              <w:rPr>
                <w:rFonts w:ascii="Angsana New" w:hAnsi="Angsana New"/>
                <w:sz w:val="30"/>
                <w:szCs w:val="30"/>
              </w:rPr>
              <w:t>32,026,544</w:t>
            </w:r>
          </w:p>
        </w:tc>
      </w:tr>
      <w:tr w:rsidR="00180C00" w:rsidRPr="00C1160E" w14:paraId="0F0DAFAF" w14:textId="77777777" w:rsidTr="0070681D">
        <w:tc>
          <w:tcPr>
            <w:tcW w:w="3813" w:type="dxa"/>
          </w:tcPr>
          <w:p w14:paraId="288FA097" w14:textId="77777777" w:rsidR="00180C00" w:rsidRPr="00C1160E" w:rsidRDefault="00180C00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  <w:r w:rsidRPr="00C1160E">
              <w:rPr>
                <w:rFonts w:ascii="Angsana New" w:hAnsi="Angsana New"/>
                <w:sz w:val="30"/>
                <w:szCs w:val="30"/>
                <w:cs/>
              </w:rPr>
              <w:t>ผลกระทบจากแผนการกำหนด</w:t>
            </w:r>
          </w:p>
        </w:tc>
        <w:tc>
          <w:tcPr>
            <w:tcW w:w="1169" w:type="dxa"/>
          </w:tcPr>
          <w:p w14:paraId="2910929B" w14:textId="2EDCB05E" w:rsidR="00180C00" w:rsidRPr="00C1160E" w:rsidRDefault="00180C00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7BD4FE4D" w14:textId="77777777" w:rsidR="00180C00" w:rsidRPr="00C1160E" w:rsidRDefault="00180C00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</w:tcPr>
          <w:p w14:paraId="352CC071" w14:textId="4365AE4E" w:rsidR="00180C00" w:rsidRPr="00C1160E" w:rsidRDefault="00180C00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0DF7B42" w14:textId="77777777" w:rsidR="00180C00" w:rsidRPr="00C1160E" w:rsidRDefault="00180C00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</w:tcPr>
          <w:p w14:paraId="68883C09" w14:textId="1B4F11AC" w:rsidR="00180C00" w:rsidRPr="00C1160E" w:rsidRDefault="00180C00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4D7413CA" w14:textId="77777777" w:rsidR="00180C00" w:rsidRPr="00C1160E" w:rsidRDefault="00180C00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79280326" w14:textId="30C678AB" w:rsidR="00180C00" w:rsidRPr="00C1160E" w:rsidRDefault="00180C00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0C00" w:rsidRPr="00C1160E" w14:paraId="4DF197C3" w14:textId="77777777" w:rsidTr="0070681D">
        <w:tc>
          <w:tcPr>
            <w:tcW w:w="3813" w:type="dxa"/>
          </w:tcPr>
          <w:p w14:paraId="1B198F30" w14:textId="77777777" w:rsidR="00180C00" w:rsidRPr="00C1160E" w:rsidRDefault="00180C00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C1160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1160E">
              <w:rPr>
                <w:rFonts w:ascii="Angsana New" w:hAnsi="Angsana New"/>
                <w:sz w:val="30"/>
                <w:szCs w:val="30"/>
                <w:cs/>
              </w:rPr>
              <w:t>ค่าตอบแทนพนักงานระยะยาว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3E96EA45" w14:textId="61312ADC" w:rsidR="00180C00" w:rsidRPr="00C1160E" w:rsidRDefault="00BE7416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740F61"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  <w:tc>
          <w:tcPr>
            <w:tcW w:w="269" w:type="dxa"/>
          </w:tcPr>
          <w:p w14:paraId="3EA63DFF" w14:textId="77777777" w:rsidR="00180C00" w:rsidRPr="00C1160E" w:rsidRDefault="00180C00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0AA52CD1" w14:textId="3BDAF5B5" w:rsidR="00180C00" w:rsidRPr="00C1160E" w:rsidRDefault="00BE7416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1160E">
              <w:rPr>
                <w:rFonts w:ascii="Angsana New" w:hAnsi="Angsana New"/>
                <w:sz w:val="30"/>
                <w:szCs w:val="30"/>
              </w:rPr>
              <w:t>27</w:t>
            </w:r>
            <w:r w:rsidR="00180C00" w:rsidRPr="00C1160E">
              <w:rPr>
                <w:rFonts w:ascii="Angsana New" w:hAnsi="Angsana New"/>
                <w:sz w:val="30"/>
                <w:szCs w:val="30"/>
              </w:rPr>
              <w:t>,</w:t>
            </w:r>
            <w:r w:rsidRPr="00C1160E">
              <w:rPr>
                <w:rFonts w:ascii="Angsana New" w:hAnsi="Angsana New"/>
                <w:sz w:val="30"/>
                <w:szCs w:val="30"/>
              </w:rPr>
              <w:t>581</w:t>
            </w:r>
          </w:p>
        </w:tc>
        <w:tc>
          <w:tcPr>
            <w:tcW w:w="269" w:type="dxa"/>
          </w:tcPr>
          <w:p w14:paraId="7DB504D8" w14:textId="77777777" w:rsidR="00180C00" w:rsidRPr="00C1160E" w:rsidRDefault="00180C00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2487D825" w14:textId="57CC5201" w:rsidR="00180C00" w:rsidRPr="00C1160E" w:rsidRDefault="00BE7416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35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740F61"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  <w:tc>
          <w:tcPr>
            <w:tcW w:w="269" w:type="dxa"/>
          </w:tcPr>
          <w:p w14:paraId="0A7BB8B8" w14:textId="77777777" w:rsidR="00180C00" w:rsidRPr="00C1160E" w:rsidRDefault="00180C00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476A23F0" w14:textId="522BA56A" w:rsidR="00180C00" w:rsidRPr="00C1160E" w:rsidRDefault="00BE7416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160E">
              <w:rPr>
                <w:rFonts w:ascii="Angsana New" w:hAnsi="Angsana New"/>
                <w:sz w:val="30"/>
                <w:szCs w:val="30"/>
              </w:rPr>
              <w:t>27</w:t>
            </w:r>
            <w:r w:rsidR="00180C00" w:rsidRPr="00C1160E">
              <w:rPr>
                <w:rFonts w:ascii="Angsana New" w:hAnsi="Angsana New"/>
                <w:sz w:val="30"/>
                <w:szCs w:val="30"/>
              </w:rPr>
              <w:t>,</w:t>
            </w:r>
            <w:r w:rsidRPr="00C1160E">
              <w:rPr>
                <w:rFonts w:ascii="Angsana New" w:hAnsi="Angsana New"/>
                <w:sz w:val="30"/>
                <w:szCs w:val="30"/>
              </w:rPr>
              <w:t>581</w:t>
            </w:r>
          </w:p>
        </w:tc>
      </w:tr>
      <w:tr w:rsidR="00180C00" w:rsidRPr="00C1160E" w14:paraId="0D7929BF" w14:textId="77777777" w:rsidTr="0070681D">
        <w:tc>
          <w:tcPr>
            <w:tcW w:w="3813" w:type="dxa"/>
          </w:tcPr>
          <w:p w14:paraId="4857EB0E" w14:textId="77777777" w:rsidR="00180C00" w:rsidRPr="00C1160E" w:rsidRDefault="00180C00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C116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C1160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C116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ปรับลด)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6FE16268" w14:textId="4E9FA312" w:rsidR="00180C00" w:rsidRPr="00C1160E" w:rsidRDefault="00BE7416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160E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  <w:r w:rsidR="00740F61" w:rsidRPr="00C1160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1160E">
              <w:rPr>
                <w:rFonts w:ascii="Angsana New" w:hAnsi="Angsana New"/>
                <w:b/>
                <w:bCs/>
                <w:sz w:val="30"/>
                <w:szCs w:val="30"/>
              </w:rPr>
              <w:t>054</w:t>
            </w:r>
            <w:r w:rsidR="00740F61" w:rsidRPr="00C1160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1160E">
              <w:rPr>
                <w:rFonts w:ascii="Angsana New" w:hAnsi="Angsana New"/>
                <w:b/>
                <w:bCs/>
                <w:sz w:val="30"/>
                <w:szCs w:val="30"/>
              </w:rPr>
              <w:t>751</w:t>
            </w:r>
          </w:p>
        </w:tc>
        <w:tc>
          <w:tcPr>
            <w:tcW w:w="269" w:type="dxa"/>
          </w:tcPr>
          <w:p w14:paraId="34892652" w14:textId="77777777" w:rsidR="00180C00" w:rsidRPr="00C1160E" w:rsidRDefault="00180C00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14:paraId="0C8FD90E" w14:textId="11AAC522" w:rsidR="00180C00" w:rsidRPr="00C1160E" w:rsidRDefault="00BE7416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160E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  <w:r w:rsidR="00740F61" w:rsidRPr="00C1160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1160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693AC6">
              <w:rPr>
                <w:rFonts w:ascii="Angsana New" w:hAnsi="Angsana New"/>
                <w:b/>
                <w:bCs/>
                <w:sz w:val="30"/>
                <w:szCs w:val="30"/>
              </w:rPr>
              <w:t>54</w:t>
            </w:r>
            <w:r w:rsidR="0040299E" w:rsidRPr="00C1160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93AC6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62168A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0586A995" w14:textId="77777777" w:rsidR="00180C00" w:rsidRPr="00C1160E" w:rsidRDefault="00180C00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</w:tcPr>
          <w:p w14:paraId="1A247526" w14:textId="709384CA" w:rsidR="00180C00" w:rsidRPr="00C1160E" w:rsidRDefault="00BE7416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160E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  <w:r w:rsidR="00740F61" w:rsidRPr="00C1160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1160E">
              <w:rPr>
                <w:rFonts w:ascii="Angsana New" w:hAnsi="Angsana New"/>
                <w:b/>
                <w:bCs/>
                <w:sz w:val="30"/>
                <w:szCs w:val="30"/>
              </w:rPr>
              <w:t>054</w:t>
            </w:r>
            <w:r w:rsidR="00740F61" w:rsidRPr="00C1160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1160E">
              <w:rPr>
                <w:rFonts w:ascii="Angsana New" w:hAnsi="Angsana New"/>
                <w:b/>
                <w:bCs/>
                <w:sz w:val="30"/>
                <w:szCs w:val="30"/>
              </w:rPr>
              <w:t>751</w:t>
            </w:r>
          </w:p>
        </w:tc>
        <w:tc>
          <w:tcPr>
            <w:tcW w:w="269" w:type="dxa"/>
          </w:tcPr>
          <w:p w14:paraId="03AEF93E" w14:textId="77777777" w:rsidR="00180C00" w:rsidRPr="00C1160E" w:rsidRDefault="00180C00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6A9C691B" w14:textId="145B9D2E" w:rsidR="00180C00" w:rsidRPr="00C1160E" w:rsidRDefault="0062168A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160E">
              <w:rPr>
                <w:rFonts w:ascii="Angsana New" w:hAnsi="Angsana New"/>
                <w:b/>
                <w:bCs/>
                <w:sz w:val="30"/>
                <w:szCs w:val="30"/>
              </w:rPr>
              <w:t>32,0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54</w:t>
            </w:r>
            <w:r w:rsidRPr="00C1160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125</w:t>
            </w:r>
          </w:p>
        </w:tc>
      </w:tr>
      <w:tr w:rsidR="00180C00" w:rsidRPr="00C1160E" w14:paraId="297D9107" w14:textId="77777777" w:rsidTr="0070681D">
        <w:tc>
          <w:tcPr>
            <w:tcW w:w="3813" w:type="dxa"/>
          </w:tcPr>
          <w:p w14:paraId="7C433E4E" w14:textId="669DFA63" w:rsidR="00180C00" w:rsidRPr="00C1160E" w:rsidRDefault="00180C00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16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C1160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C116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ปรับลด</w:t>
            </w:r>
            <w:r w:rsidRPr="00C1160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C116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116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3ABA1FD6" w14:textId="5C8936C1" w:rsidR="00180C00" w:rsidRPr="00C1160E" w:rsidRDefault="00BE7416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160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40299E" w:rsidRPr="00C1160E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="00726840" w:rsidRPr="00C1160E">
              <w:rPr>
                <w:rFonts w:ascii="Angsana New" w:hAnsi="Angsana New"/>
                <w:b/>
                <w:bCs/>
                <w:sz w:val="30"/>
                <w:szCs w:val="30"/>
              </w:rPr>
              <w:t>062</w:t>
            </w:r>
            <w:r w:rsidR="0035696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69" w:type="dxa"/>
          </w:tcPr>
          <w:p w14:paraId="116424FE" w14:textId="77777777" w:rsidR="00180C00" w:rsidRPr="00C1160E" w:rsidRDefault="00180C00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49EBEC5B" w14:textId="32ACFA3C" w:rsidR="00180C00" w:rsidRPr="00C1160E" w:rsidRDefault="00BE7416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0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160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180C00" w:rsidRPr="00C1160E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C1160E">
              <w:rPr>
                <w:rFonts w:ascii="Angsana New" w:hAnsi="Angsana New"/>
                <w:b/>
                <w:bCs/>
                <w:sz w:val="30"/>
                <w:szCs w:val="30"/>
              </w:rPr>
              <w:t>0614</w:t>
            </w:r>
          </w:p>
        </w:tc>
        <w:tc>
          <w:tcPr>
            <w:tcW w:w="269" w:type="dxa"/>
          </w:tcPr>
          <w:p w14:paraId="7AD72EDB" w14:textId="77777777" w:rsidR="00180C00" w:rsidRPr="00C1160E" w:rsidRDefault="00180C00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2C2D728F" w14:textId="147333DF" w:rsidR="00180C00" w:rsidRPr="00C1160E" w:rsidRDefault="00BE7416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40299E"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0080</w:t>
            </w:r>
          </w:p>
        </w:tc>
        <w:tc>
          <w:tcPr>
            <w:tcW w:w="269" w:type="dxa"/>
          </w:tcPr>
          <w:p w14:paraId="66909A1C" w14:textId="77777777" w:rsidR="00180C00" w:rsidRPr="00C1160E" w:rsidRDefault="00180C00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54750CEC" w14:textId="711C36B8" w:rsidR="00180C00" w:rsidRPr="00C1160E" w:rsidRDefault="00BE7416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180C00"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0210</w:t>
            </w:r>
          </w:p>
        </w:tc>
      </w:tr>
    </w:tbl>
    <w:p w14:paraId="24FFCBF7" w14:textId="23F67753" w:rsidR="00616986" w:rsidRPr="00C1160E" w:rsidRDefault="00616986" w:rsidP="00180C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1890"/>
        </w:tabs>
        <w:spacing w:line="228" w:lineRule="auto"/>
        <w:rPr>
          <w:rFonts w:ascii="Angsana New" w:hAnsi="Angsana New"/>
          <w:b/>
          <w:bCs/>
          <w:sz w:val="30"/>
          <w:szCs w:val="30"/>
        </w:rPr>
      </w:pPr>
    </w:p>
    <w:p w14:paraId="6C459FEE" w14:textId="2B011B27" w:rsidR="00FF342C" w:rsidRPr="00C1160E" w:rsidRDefault="00FF342C" w:rsidP="002E53F2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189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</w:rPr>
      </w:pPr>
      <w:r w:rsidRPr="00C1160E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35A267B1" w14:textId="77777777" w:rsidR="005C2BCB" w:rsidRPr="00C1160E" w:rsidRDefault="005C2BCB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47255677" w14:textId="458FB869" w:rsidR="00D735D2" w:rsidRPr="00C1160E" w:rsidRDefault="00D735D2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1160E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bookmarkEnd w:id="8"/>
    <w:p w14:paraId="7E72DCF5" w14:textId="77777777" w:rsidR="00D735D2" w:rsidRPr="00C1160E" w:rsidRDefault="00D735D2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493AE329" w14:textId="39504DB4" w:rsidR="005C2BCB" w:rsidRPr="00C1160E" w:rsidRDefault="005C2BCB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1160E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</w:t>
      </w:r>
      <w:r w:rsidR="00021638" w:rsidRPr="00C1160E">
        <w:rPr>
          <w:rFonts w:asciiTheme="majorBidi" w:hAnsiTheme="majorBidi" w:cstheme="majorBidi"/>
          <w:sz w:val="30"/>
          <w:szCs w:val="30"/>
        </w:rPr>
        <w:br/>
      </w:r>
      <w:r w:rsidRPr="00C1160E">
        <w:rPr>
          <w:rFonts w:asciiTheme="majorBidi" w:hAnsiTheme="majorBidi" w:cstheme="majorBidi"/>
          <w:sz w:val="30"/>
          <w:szCs w:val="30"/>
          <w:cs/>
        </w:rPr>
        <w:t>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B1846F8" w14:textId="77777777" w:rsidR="003019E3" w:rsidRPr="00C1160E" w:rsidRDefault="003019E3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  <w:sectPr w:rsidR="003019E3" w:rsidRPr="00C1160E" w:rsidSect="00360081">
          <w:headerReference w:type="default" r:id="rId18"/>
          <w:footerReference w:type="default" r:id="rId19"/>
          <w:pgSz w:w="11909" w:h="16834" w:code="9"/>
          <w:pgMar w:top="691" w:right="1152" w:bottom="576" w:left="1152" w:header="720" w:footer="720" w:gutter="0"/>
          <w:cols w:space="720"/>
          <w:titlePg/>
          <w:docGrid w:linePitch="360"/>
        </w:sectPr>
      </w:pPr>
    </w:p>
    <w:tbl>
      <w:tblPr>
        <w:tblW w:w="4833" w:type="pct"/>
        <w:tblInd w:w="542" w:type="dxa"/>
        <w:tblLayout w:type="fixed"/>
        <w:tblLook w:val="04A0" w:firstRow="1" w:lastRow="0" w:firstColumn="1" w:lastColumn="0" w:noHBand="0" w:noVBand="1"/>
      </w:tblPr>
      <w:tblGrid>
        <w:gridCol w:w="3599"/>
        <w:gridCol w:w="268"/>
        <w:gridCol w:w="1532"/>
        <w:gridCol w:w="1529"/>
        <w:gridCol w:w="1532"/>
        <w:gridCol w:w="1086"/>
        <w:gridCol w:w="271"/>
        <w:gridCol w:w="1080"/>
        <w:gridCol w:w="271"/>
        <w:gridCol w:w="1080"/>
        <w:gridCol w:w="271"/>
        <w:gridCol w:w="1080"/>
        <w:gridCol w:w="271"/>
        <w:gridCol w:w="1177"/>
      </w:tblGrid>
      <w:tr w:rsidR="00BB2F63" w:rsidRPr="00C1160E" w14:paraId="1038452B" w14:textId="77777777" w:rsidTr="00B63572">
        <w:trPr>
          <w:trHeight w:val="261"/>
          <w:tblHeader/>
        </w:trPr>
        <w:tc>
          <w:tcPr>
            <w:tcW w:w="1196" w:type="pct"/>
            <w:vAlign w:val="bottom"/>
          </w:tcPr>
          <w:p w14:paraId="1063713B" w14:textId="2F311310" w:rsidR="001263DE" w:rsidRPr="00C1160E" w:rsidRDefault="00AF467A" w:rsidP="002E53F2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1160E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89" w:type="pct"/>
            <w:vAlign w:val="bottom"/>
          </w:tcPr>
          <w:p w14:paraId="51FBA1F3" w14:textId="77777777" w:rsidR="001263DE" w:rsidRPr="00C1160E" w:rsidRDefault="001263DE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3715" w:type="pct"/>
            <w:gridSpan w:val="12"/>
            <w:vAlign w:val="bottom"/>
          </w:tcPr>
          <w:p w14:paraId="3D80C5FD" w14:textId="77777777" w:rsidR="001263DE" w:rsidRPr="00C1160E" w:rsidRDefault="001263DE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C1160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601FB5" w:rsidRPr="00C1160E" w14:paraId="0D132EDF" w14:textId="77777777" w:rsidTr="00B63572">
        <w:trPr>
          <w:trHeight w:val="261"/>
          <w:tblHeader/>
        </w:trPr>
        <w:tc>
          <w:tcPr>
            <w:tcW w:w="1196" w:type="pct"/>
            <w:vAlign w:val="bottom"/>
          </w:tcPr>
          <w:p w14:paraId="59C23652" w14:textId="77777777" w:rsidR="00E43605" w:rsidRPr="00C1160E" w:rsidRDefault="00E43605" w:rsidP="002E53F2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9" w:type="pct"/>
            <w:vAlign w:val="bottom"/>
          </w:tcPr>
          <w:p w14:paraId="0AAACE5F" w14:textId="77777777" w:rsidR="00E43605" w:rsidRPr="00C1160E" w:rsidRDefault="00E43605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87" w:type="pct"/>
            <w:gridSpan w:val="4"/>
            <w:vAlign w:val="bottom"/>
          </w:tcPr>
          <w:p w14:paraId="55BBB92C" w14:textId="77777777" w:rsidR="00E43605" w:rsidRPr="00C1160E" w:rsidRDefault="00E43605" w:rsidP="002E53F2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1160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90" w:type="pct"/>
          </w:tcPr>
          <w:p w14:paraId="1DBBC2B3" w14:textId="77777777" w:rsidR="00E43605" w:rsidRPr="00C1160E" w:rsidRDefault="00E43605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38" w:type="pct"/>
            <w:gridSpan w:val="7"/>
            <w:tcBorders>
              <w:bottom w:val="single" w:sz="4" w:space="0" w:color="auto"/>
            </w:tcBorders>
            <w:vAlign w:val="bottom"/>
          </w:tcPr>
          <w:p w14:paraId="47290E37" w14:textId="77777777" w:rsidR="00E43605" w:rsidRPr="00C1160E" w:rsidRDefault="00E43605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C1160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7613E9" w:rsidRPr="00C1160E" w14:paraId="40AB6033" w14:textId="77777777" w:rsidTr="00B63572">
        <w:trPr>
          <w:trHeight w:val="261"/>
          <w:tblHeader/>
        </w:trPr>
        <w:tc>
          <w:tcPr>
            <w:tcW w:w="1285" w:type="pct"/>
            <w:gridSpan w:val="2"/>
            <w:vAlign w:val="bottom"/>
          </w:tcPr>
          <w:p w14:paraId="33F9E127" w14:textId="02BF4D33" w:rsidR="00F351B4" w:rsidRPr="00C1160E" w:rsidRDefault="00F351B4" w:rsidP="002E53F2">
            <w:pPr>
              <w:pStyle w:val="acctfourfigures"/>
              <w:tabs>
                <w:tab w:val="clear" w:pos="765"/>
              </w:tabs>
              <w:spacing w:line="228" w:lineRule="auto"/>
              <w:ind w:left="-105" w:right="-142" w:firstLine="10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09" w:type="pct"/>
            <w:tcBorders>
              <w:top w:val="single" w:sz="4" w:space="0" w:color="auto"/>
            </w:tcBorders>
            <w:vAlign w:val="bottom"/>
          </w:tcPr>
          <w:p w14:paraId="143F5B3B" w14:textId="052A06EC" w:rsidR="00F351B4" w:rsidRPr="00C1160E" w:rsidRDefault="00204C49" w:rsidP="002E53F2">
            <w:pPr>
              <w:pStyle w:val="acctfourfigures"/>
              <w:tabs>
                <w:tab w:val="clear" w:pos="765"/>
              </w:tabs>
              <w:spacing w:line="228" w:lineRule="auto"/>
              <w:ind w:left="-49" w:firstLine="44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lang w:val="en-US" w:bidi="th-TH"/>
              </w:rPr>
            </w:pPr>
            <w:r w:rsidRPr="00C1160E"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C1160E">
              <w:rPr>
                <w:rFonts w:ascii="Angsana New" w:hAnsi="Angsana New" w:cs="Angsana New"/>
                <w:spacing w:val="-4"/>
                <w:sz w:val="26"/>
                <w:szCs w:val="26"/>
                <w:lang w:bidi="th-TH"/>
              </w:rPr>
              <w:t xml:space="preserve"> -</w:t>
            </w:r>
            <w:r w:rsidR="00F351B4" w:rsidRPr="00C1160E">
              <w:rPr>
                <w:rFonts w:ascii="Angsana New" w:hAnsi="Angsana New" w:cs="Angsana New" w:hint="cs"/>
                <w:spacing w:val="-8"/>
                <w:sz w:val="26"/>
                <w:szCs w:val="26"/>
                <w:cs/>
                <w:lang w:bidi="th-TH"/>
              </w:rPr>
              <w:t>เครื่องมือที่</w:t>
            </w:r>
            <w:r w:rsidR="00F351B4" w:rsidRPr="00C1160E">
              <w:rPr>
                <w:rFonts w:ascii="Angsana New" w:hAnsi="Angsana New" w:cs="Angsana New"/>
                <w:spacing w:val="-8"/>
                <w:sz w:val="26"/>
                <w:szCs w:val="26"/>
                <w:cs/>
                <w:lang w:bidi="th-TH"/>
              </w:rPr>
              <w:t>ใช้</w:t>
            </w:r>
            <w:r w:rsidR="00F351B4" w:rsidRPr="00C1160E">
              <w:rPr>
                <w:rFonts w:ascii="Angsana New" w:hAnsi="Angsana New" w:cs="Angsana New" w:hint="cs"/>
                <w:spacing w:val="-8"/>
                <w:sz w:val="26"/>
                <w:szCs w:val="26"/>
                <w:cs/>
                <w:lang w:bidi="th-TH"/>
              </w:rPr>
              <w:t>ใน</w:t>
            </w:r>
            <w:r w:rsidR="00F351B4" w:rsidRPr="00C1160E">
              <w:rPr>
                <w:rFonts w:ascii="Angsana New" w:hAnsi="Angsana New" w:cs="Angsana New"/>
                <w:spacing w:val="-8"/>
                <w:sz w:val="26"/>
                <w:szCs w:val="26"/>
                <w:cs/>
                <w:lang w:bidi="th-TH"/>
              </w:rPr>
              <w:t>การป้องกัน</w:t>
            </w:r>
            <w:r w:rsidR="00F351B4" w:rsidRPr="00C1160E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508" w:type="pct"/>
            <w:tcBorders>
              <w:top w:val="single" w:sz="4" w:space="0" w:color="auto"/>
            </w:tcBorders>
            <w:vAlign w:val="bottom"/>
          </w:tcPr>
          <w:p w14:paraId="5D9B938A" w14:textId="65F01D1D" w:rsidR="00F351B4" w:rsidRPr="00C1160E" w:rsidRDefault="00F351B4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1160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509" w:type="pct"/>
            <w:tcBorders>
              <w:top w:val="single" w:sz="4" w:space="0" w:color="auto"/>
            </w:tcBorders>
            <w:vAlign w:val="bottom"/>
          </w:tcPr>
          <w:p w14:paraId="3477FC4F" w14:textId="6C660E52" w:rsidR="00F351B4" w:rsidRPr="00C1160E" w:rsidRDefault="00F351B4" w:rsidP="002E53F2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160E">
              <w:rPr>
                <w:rFonts w:ascii="Angsana New" w:hAnsi="Angsana New" w:hint="cs"/>
                <w:sz w:val="26"/>
                <w:szCs w:val="26"/>
                <w:cs/>
              </w:rPr>
              <w:t>เครื่องมือ</w:t>
            </w:r>
            <w:r w:rsidR="00204C49" w:rsidRPr="00C1160E">
              <w:rPr>
                <w:rFonts w:ascii="Angsana New" w:hAnsi="Angsana New" w:hint="cs"/>
                <w:sz w:val="26"/>
                <w:szCs w:val="26"/>
                <w:cs/>
              </w:rPr>
              <w:t>ทางการเงิน</w:t>
            </w:r>
            <w:r w:rsidR="00204C49" w:rsidRPr="00C1160E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C1160E">
              <w:rPr>
                <w:rFonts w:ascii="Angsana New" w:hAnsi="Angsana New" w:hint="cs"/>
                <w:sz w:val="26"/>
                <w:szCs w:val="26"/>
                <w:cs/>
              </w:rPr>
              <w:t>ที่วัดมูลค่าด้วย</w:t>
            </w:r>
            <w:r w:rsidRPr="00C1160E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361" w:type="pct"/>
            <w:tcBorders>
              <w:top w:val="single" w:sz="4" w:space="0" w:color="auto"/>
            </w:tcBorders>
            <w:vAlign w:val="bottom"/>
          </w:tcPr>
          <w:p w14:paraId="7A17411B" w14:textId="7010DBE2" w:rsidR="00F351B4" w:rsidRPr="00C1160E" w:rsidRDefault="00F351B4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1160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90" w:type="pct"/>
          </w:tcPr>
          <w:p w14:paraId="6929A3EA" w14:textId="77777777" w:rsidR="00F351B4" w:rsidRPr="00C1160E" w:rsidRDefault="00F351B4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59" w:type="pct"/>
            <w:tcBorders>
              <w:top w:val="single" w:sz="4" w:space="0" w:color="auto"/>
            </w:tcBorders>
            <w:vAlign w:val="bottom"/>
          </w:tcPr>
          <w:p w14:paraId="7D8232A1" w14:textId="7413C56D" w:rsidR="00F351B4" w:rsidRPr="00C1160E" w:rsidRDefault="00F351B4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1160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C1160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BE7416" w:rsidRPr="00C1160E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06DD368A" w14:textId="77777777" w:rsidR="00F351B4" w:rsidRPr="00C1160E" w:rsidRDefault="00F351B4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59" w:type="pct"/>
            <w:tcBorders>
              <w:top w:val="single" w:sz="4" w:space="0" w:color="auto"/>
            </w:tcBorders>
            <w:vAlign w:val="bottom"/>
          </w:tcPr>
          <w:p w14:paraId="6F81FCE9" w14:textId="31211AC5" w:rsidR="00F351B4" w:rsidRPr="00C1160E" w:rsidRDefault="00F351B4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1160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C1160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BE7416" w:rsidRPr="00C1160E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68D059FF" w14:textId="77777777" w:rsidR="00F351B4" w:rsidRPr="00C1160E" w:rsidRDefault="00F351B4" w:rsidP="002E53F2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59" w:type="pct"/>
            <w:tcBorders>
              <w:top w:val="single" w:sz="4" w:space="0" w:color="auto"/>
            </w:tcBorders>
            <w:vAlign w:val="bottom"/>
          </w:tcPr>
          <w:p w14:paraId="1C198672" w14:textId="6710E799" w:rsidR="00F351B4" w:rsidRPr="00C1160E" w:rsidRDefault="00F351B4" w:rsidP="002E53F2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160E">
              <w:rPr>
                <w:rFonts w:ascii="Angsana New" w:hAnsi="Angsana New"/>
                <w:sz w:val="26"/>
                <w:szCs w:val="26"/>
                <w:cs/>
              </w:rPr>
              <w:t>ระดับ</w:t>
            </w:r>
            <w:r w:rsidRPr="00C1160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BE7416" w:rsidRPr="00C1160E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1A479217" w14:textId="77777777" w:rsidR="00F351B4" w:rsidRPr="00C1160E" w:rsidRDefault="00F351B4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91" w:type="pct"/>
            <w:tcBorders>
              <w:top w:val="single" w:sz="4" w:space="0" w:color="auto"/>
            </w:tcBorders>
            <w:vAlign w:val="bottom"/>
          </w:tcPr>
          <w:p w14:paraId="46BC4B8E" w14:textId="758CED4D" w:rsidR="00F351B4" w:rsidRPr="00C1160E" w:rsidRDefault="00F351B4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1160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B2F63" w:rsidRPr="00C1160E" w14:paraId="48475C94" w14:textId="77777777" w:rsidTr="00B63572">
        <w:trPr>
          <w:trHeight w:val="261"/>
          <w:tblHeader/>
        </w:trPr>
        <w:tc>
          <w:tcPr>
            <w:tcW w:w="1196" w:type="pct"/>
          </w:tcPr>
          <w:p w14:paraId="099667A9" w14:textId="77777777" w:rsidR="00502EE1" w:rsidRPr="00C1160E" w:rsidRDefault="00502EE1" w:rsidP="002E53F2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89" w:type="pct"/>
          </w:tcPr>
          <w:p w14:paraId="6A137DC8" w14:textId="77777777" w:rsidR="00502EE1" w:rsidRPr="00C1160E" w:rsidRDefault="00502EE1" w:rsidP="002E53F2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3715" w:type="pct"/>
            <w:gridSpan w:val="12"/>
          </w:tcPr>
          <w:p w14:paraId="08CD5520" w14:textId="77777777" w:rsidR="00502EE1" w:rsidRPr="00C1160E" w:rsidRDefault="00502EE1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C1160E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C1160E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พัน</w:t>
            </w:r>
            <w:r w:rsidRPr="00C1160E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7613E9" w:rsidRPr="00C1160E" w14:paraId="78E5461A" w14:textId="77777777" w:rsidTr="00B63572">
        <w:trPr>
          <w:trHeight w:val="261"/>
        </w:trPr>
        <w:tc>
          <w:tcPr>
            <w:tcW w:w="1196" w:type="pct"/>
          </w:tcPr>
          <w:p w14:paraId="6775C1EF" w14:textId="46166B95" w:rsidR="009F6AE3" w:rsidRPr="00C1160E" w:rsidRDefault="009F6AE3" w:rsidP="002E53F2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lang w:val="en-GB"/>
              </w:rPr>
            </w:pPr>
            <w:r w:rsidRPr="00C1160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BE7416" w:rsidRPr="00C1160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31</w:t>
            </w:r>
            <w:r w:rsidR="00180C00" w:rsidRPr="00C1160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180C00" w:rsidRPr="00C1160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มีนาคม </w:t>
            </w:r>
            <w:r w:rsidR="00BE7416" w:rsidRPr="00C1160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2569</w:t>
            </w:r>
          </w:p>
        </w:tc>
        <w:tc>
          <w:tcPr>
            <w:tcW w:w="89" w:type="pct"/>
          </w:tcPr>
          <w:p w14:paraId="2B9DEC61" w14:textId="77777777" w:rsidR="009F6AE3" w:rsidRPr="00C1160E" w:rsidRDefault="009F6AE3" w:rsidP="002E53F2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</w:tcPr>
          <w:p w14:paraId="6482170F" w14:textId="77777777" w:rsidR="009F6AE3" w:rsidRPr="00C1160E" w:rsidRDefault="009F6AE3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08" w:type="pct"/>
          </w:tcPr>
          <w:p w14:paraId="6DBB81C6" w14:textId="77777777" w:rsidR="009F6AE3" w:rsidRPr="00C1160E" w:rsidRDefault="009F6AE3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09" w:type="pct"/>
          </w:tcPr>
          <w:p w14:paraId="4D6E7547" w14:textId="77777777" w:rsidR="009F6AE3" w:rsidRPr="00C1160E" w:rsidRDefault="009F6AE3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1" w:type="pct"/>
          </w:tcPr>
          <w:p w14:paraId="2195F172" w14:textId="77777777" w:rsidR="009F6AE3" w:rsidRPr="00C1160E" w:rsidRDefault="009F6AE3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105C754A" w14:textId="77777777" w:rsidR="009F6AE3" w:rsidRPr="00C1160E" w:rsidRDefault="009F6AE3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</w:tcPr>
          <w:p w14:paraId="460C4750" w14:textId="77777777" w:rsidR="009F6AE3" w:rsidRPr="00C1160E" w:rsidRDefault="009F6AE3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6018A113" w14:textId="77777777" w:rsidR="009F6AE3" w:rsidRPr="00C1160E" w:rsidRDefault="009F6AE3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</w:tcPr>
          <w:p w14:paraId="2BE84E04" w14:textId="77777777" w:rsidR="009F6AE3" w:rsidRPr="00C1160E" w:rsidRDefault="009F6AE3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0A05A974" w14:textId="77777777" w:rsidR="009F6AE3" w:rsidRPr="00C1160E" w:rsidRDefault="009F6AE3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</w:tcPr>
          <w:p w14:paraId="16426AE2" w14:textId="77777777" w:rsidR="009F6AE3" w:rsidRPr="00C1160E" w:rsidRDefault="009F6AE3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0D0B2C3B" w14:textId="77777777" w:rsidR="009F6AE3" w:rsidRPr="00C1160E" w:rsidRDefault="009F6AE3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1" w:type="pct"/>
          </w:tcPr>
          <w:p w14:paraId="00AC9BE5" w14:textId="77777777" w:rsidR="009F6AE3" w:rsidRPr="00C1160E" w:rsidRDefault="009F6AE3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7613E9" w:rsidRPr="00C1160E" w14:paraId="389CADF9" w14:textId="77777777" w:rsidTr="00B63572">
        <w:trPr>
          <w:trHeight w:val="261"/>
        </w:trPr>
        <w:tc>
          <w:tcPr>
            <w:tcW w:w="1196" w:type="pct"/>
          </w:tcPr>
          <w:p w14:paraId="74B77D31" w14:textId="5F545879" w:rsidR="00F351B4" w:rsidRPr="00E838F6" w:rsidRDefault="00966A4E" w:rsidP="002E53F2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lang w:val="en-GB"/>
              </w:rPr>
            </w:pPr>
            <w:r w:rsidRPr="00E838F6">
              <w:rPr>
                <w:rFonts w:ascii="Angsana New" w:hAnsi="Angsana New" w:hint="cs"/>
                <w:b/>
                <w:bCs/>
                <w:i/>
                <w:iCs/>
                <w:sz w:val="25"/>
                <w:szCs w:val="25"/>
                <w:cs/>
                <w:lang w:val="en-GB"/>
              </w:rPr>
              <w:t>สินทรัพย์</w:t>
            </w:r>
            <w:r w:rsidR="00F351B4" w:rsidRPr="00E838F6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  <w:lang w:val="en-GB"/>
              </w:rPr>
              <w:t>ทางการเงิน</w:t>
            </w:r>
          </w:p>
        </w:tc>
        <w:tc>
          <w:tcPr>
            <w:tcW w:w="89" w:type="pct"/>
          </w:tcPr>
          <w:p w14:paraId="3E4AC26D" w14:textId="77777777" w:rsidR="00F351B4" w:rsidRPr="00E838F6" w:rsidRDefault="00F351B4" w:rsidP="002E53F2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</w:tcPr>
          <w:p w14:paraId="5511B2BA" w14:textId="77777777" w:rsidR="00F351B4" w:rsidRPr="00E838F6" w:rsidRDefault="00F351B4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08" w:type="pct"/>
          </w:tcPr>
          <w:p w14:paraId="23026F53" w14:textId="77777777" w:rsidR="00F351B4" w:rsidRPr="00E838F6" w:rsidRDefault="00F351B4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09" w:type="pct"/>
          </w:tcPr>
          <w:p w14:paraId="2F759041" w14:textId="188A23F5" w:rsidR="00F351B4" w:rsidRPr="00E838F6" w:rsidRDefault="00F351B4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1" w:type="pct"/>
          </w:tcPr>
          <w:p w14:paraId="4C2BE3EE" w14:textId="77777777" w:rsidR="00F351B4" w:rsidRPr="00E838F6" w:rsidRDefault="00F351B4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4AD404E4" w14:textId="77777777" w:rsidR="00F351B4" w:rsidRPr="00E838F6" w:rsidRDefault="00F351B4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</w:tcPr>
          <w:p w14:paraId="42CC7A17" w14:textId="77777777" w:rsidR="00F351B4" w:rsidRPr="00E838F6" w:rsidRDefault="00F351B4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3974A756" w14:textId="77777777" w:rsidR="00F351B4" w:rsidRPr="00E838F6" w:rsidRDefault="00F351B4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</w:tcPr>
          <w:p w14:paraId="4B44660F" w14:textId="77777777" w:rsidR="00F351B4" w:rsidRPr="00E838F6" w:rsidRDefault="00F351B4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1A0C22CC" w14:textId="77777777" w:rsidR="00F351B4" w:rsidRPr="00E838F6" w:rsidRDefault="00F351B4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</w:tcPr>
          <w:p w14:paraId="5E9F9B50" w14:textId="77777777" w:rsidR="00F351B4" w:rsidRPr="00E838F6" w:rsidRDefault="00F351B4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2C16368A" w14:textId="77777777" w:rsidR="00F351B4" w:rsidRPr="00E838F6" w:rsidRDefault="00F351B4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1" w:type="pct"/>
          </w:tcPr>
          <w:p w14:paraId="6B3703E1" w14:textId="77777777" w:rsidR="00F351B4" w:rsidRPr="00E838F6" w:rsidRDefault="00F351B4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7613E9" w:rsidRPr="00C1160E" w14:paraId="0373D8D2" w14:textId="77777777" w:rsidTr="00B63572">
        <w:trPr>
          <w:trHeight w:val="261"/>
        </w:trPr>
        <w:tc>
          <w:tcPr>
            <w:tcW w:w="1196" w:type="pct"/>
          </w:tcPr>
          <w:p w14:paraId="7BD18D61" w14:textId="386A6133" w:rsidR="00B0226D" w:rsidRPr="00E838F6" w:rsidRDefault="00B0226D" w:rsidP="002E53F2">
            <w:pPr>
              <w:spacing w:line="228" w:lineRule="auto"/>
              <w:ind w:left="162" w:right="-90" w:hanging="176"/>
              <w:rPr>
                <w:rFonts w:ascii="Angsana New" w:hAnsi="Angsana New"/>
                <w:b/>
                <w:bCs/>
                <w:i/>
                <w:iCs/>
                <w:spacing w:val="-4"/>
                <w:sz w:val="25"/>
                <w:szCs w:val="25"/>
                <w:cs/>
                <w:lang w:val="en-GB"/>
              </w:rPr>
            </w:pPr>
            <w:r w:rsidRPr="00E838F6">
              <w:rPr>
                <w:rFonts w:ascii="Angsana New" w:hAnsi="Angsana New"/>
                <w:spacing w:val="-4"/>
                <w:sz w:val="25"/>
                <w:szCs w:val="25"/>
                <w:cs/>
              </w:rPr>
              <w:t>เงินให้กู้ยืม</w:t>
            </w:r>
            <w:r w:rsidRPr="00E838F6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ระยะยาว</w:t>
            </w:r>
            <w:r w:rsidRPr="00E838F6">
              <w:rPr>
                <w:rFonts w:ascii="Angsana New" w:hAnsi="Angsana New"/>
                <w:spacing w:val="-4"/>
                <w:sz w:val="25"/>
                <w:szCs w:val="25"/>
                <w:cs/>
              </w:rPr>
              <w:t>แก่กิจการที่เกี่ยวข้องกัน</w:t>
            </w:r>
          </w:p>
        </w:tc>
        <w:tc>
          <w:tcPr>
            <w:tcW w:w="89" w:type="pct"/>
          </w:tcPr>
          <w:p w14:paraId="3129CF08" w14:textId="77777777" w:rsidR="00B0226D" w:rsidRPr="00E838F6" w:rsidRDefault="00B0226D" w:rsidP="002E53F2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2BF82513" w14:textId="40CE9009" w:rsidR="00B0226D" w:rsidRPr="00E838F6" w:rsidRDefault="003036CB" w:rsidP="00002F5B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E838F6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508" w:type="pct"/>
            <w:vAlign w:val="bottom"/>
          </w:tcPr>
          <w:p w14:paraId="69B30219" w14:textId="4F787924" w:rsidR="00B0226D" w:rsidRPr="00E838F6" w:rsidRDefault="003036CB" w:rsidP="00640279">
            <w:pPr>
              <w:pStyle w:val="acctfourfigures"/>
              <w:tabs>
                <w:tab w:val="clear" w:pos="765"/>
                <w:tab w:val="decimal" w:pos="88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E838F6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-</w:t>
            </w:r>
          </w:p>
        </w:tc>
        <w:tc>
          <w:tcPr>
            <w:tcW w:w="509" w:type="pct"/>
            <w:vAlign w:val="bottom"/>
          </w:tcPr>
          <w:p w14:paraId="13645BC4" w14:textId="16A295E7" w:rsidR="00B0226D" w:rsidRPr="00E838F6" w:rsidRDefault="00BE7416" w:rsidP="002E53F2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75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E838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610</w:t>
            </w:r>
            <w:r w:rsidR="003036CB" w:rsidRPr="00E838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E838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379</w:t>
            </w:r>
          </w:p>
        </w:tc>
        <w:tc>
          <w:tcPr>
            <w:tcW w:w="361" w:type="pct"/>
            <w:vAlign w:val="bottom"/>
          </w:tcPr>
          <w:p w14:paraId="0C212A26" w14:textId="7A143D32" w:rsidR="00B0226D" w:rsidRPr="00E838F6" w:rsidRDefault="00BE7416" w:rsidP="00BC2FAF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77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838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610</w:t>
            </w:r>
            <w:r w:rsidR="003036CB" w:rsidRPr="00E838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E838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379</w:t>
            </w:r>
          </w:p>
        </w:tc>
        <w:tc>
          <w:tcPr>
            <w:tcW w:w="90" w:type="pct"/>
            <w:vAlign w:val="bottom"/>
          </w:tcPr>
          <w:p w14:paraId="6F5AB344" w14:textId="77777777" w:rsidR="00B0226D" w:rsidRPr="00E838F6" w:rsidRDefault="00B0226D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059C3224" w14:textId="3364002E" w:rsidR="00B0226D" w:rsidRPr="00E838F6" w:rsidRDefault="003036CB" w:rsidP="006C1022">
            <w:pPr>
              <w:pStyle w:val="acctfourfigures"/>
              <w:tabs>
                <w:tab w:val="clear" w:pos="765"/>
                <w:tab w:val="decimal" w:pos="6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  <w:lang w:val="en-US" w:eastAsia="zh-CN" w:bidi="th-TH"/>
              </w:rPr>
            </w:pPr>
            <w:r w:rsidRPr="00E838F6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543C3B0F" w14:textId="77777777" w:rsidR="00B0226D" w:rsidRPr="00E838F6" w:rsidRDefault="00B0226D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25B2A031" w14:textId="1E67B87C" w:rsidR="00B0226D" w:rsidRPr="00E838F6" w:rsidRDefault="003036CB" w:rsidP="00640279">
            <w:pPr>
              <w:pStyle w:val="acctfourfigures"/>
              <w:tabs>
                <w:tab w:val="clear" w:pos="765"/>
                <w:tab w:val="decimal" w:pos="597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  <w:r w:rsidRPr="00E838F6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50B8474D" w14:textId="77777777" w:rsidR="00B0226D" w:rsidRPr="00E838F6" w:rsidRDefault="00B0226D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48942419" w14:textId="746CF736" w:rsidR="00B0226D" w:rsidRPr="00E838F6" w:rsidRDefault="00BE7416" w:rsidP="002E53F2">
            <w:pPr>
              <w:pStyle w:val="acctfourfigures"/>
              <w:tabs>
                <w:tab w:val="clear" w:pos="765"/>
                <w:tab w:val="decimal" w:pos="873"/>
              </w:tabs>
              <w:spacing w:line="228" w:lineRule="auto"/>
              <w:ind w:left="-43" w:right="-192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E838F6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645</w:t>
            </w:r>
            <w:r w:rsidR="003036CB" w:rsidRPr="00E838F6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,</w:t>
            </w:r>
            <w:r w:rsidRPr="00E838F6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381</w:t>
            </w:r>
          </w:p>
        </w:tc>
        <w:tc>
          <w:tcPr>
            <w:tcW w:w="90" w:type="pct"/>
            <w:vAlign w:val="bottom"/>
          </w:tcPr>
          <w:p w14:paraId="7639A5BA" w14:textId="77777777" w:rsidR="00B0226D" w:rsidRPr="00E838F6" w:rsidRDefault="00B0226D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1" w:type="pct"/>
            <w:vAlign w:val="bottom"/>
          </w:tcPr>
          <w:p w14:paraId="1C97B7D3" w14:textId="36B2E4D9" w:rsidR="00B0226D" w:rsidRPr="00E838F6" w:rsidRDefault="00BE7416" w:rsidP="002E53F2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E838F6">
              <w:rPr>
                <w:rFonts w:ascii="Angsana New" w:hAnsi="Angsana New" w:cs="Angsana New"/>
                <w:sz w:val="25"/>
                <w:szCs w:val="25"/>
                <w:lang w:val="en-US"/>
              </w:rPr>
              <w:t>645</w:t>
            </w:r>
            <w:r w:rsidR="00113557" w:rsidRPr="00E838F6">
              <w:rPr>
                <w:rFonts w:ascii="Angsana New" w:hAnsi="Angsana New" w:cs="Angsana New"/>
                <w:sz w:val="25"/>
                <w:szCs w:val="25"/>
                <w:lang w:val="en-US"/>
              </w:rPr>
              <w:t>,</w:t>
            </w:r>
            <w:r w:rsidRPr="00E838F6">
              <w:rPr>
                <w:rFonts w:ascii="Angsana New" w:hAnsi="Angsana New" w:cs="Angsana New"/>
                <w:sz w:val="25"/>
                <w:szCs w:val="25"/>
                <w:lang w:val="en-US"/>
              </w:rPr>
              <w:t>381</w:t>
            </w:r>
          </w:p>
        </w:tc>
      </w:tr>
      <w:tr w:rsidR="007613E9" w:rsidRPr="00C1160E" w14:paraId="75DAACD0" w14:textId="77777777" w:rsidTr="00B63572">
        <w:trPr>
          <w:trHeight w:val="261"/>
        </w:trPr>
        <w:tc>
          <w:tcPr>
            <w:tcW w:w="1196" w:type="pct"/>
          </w:tcPr>
          <w:p w14:paraId="7D796679" w14:textId="15FD792F" w:rsidR="00EE7DCC" w:rsidRPr="00E838F6" w:rsidRDefault="009955E9" w:rsidP="002E53F2">
            <w:pPr>
              <w:spacing w:line="228" w:lineRule="auto"/>
              <w:ind w:left="162" w:right="-90" w:hanging="176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E838F6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สินทรัพย์อนุพันธ์</w:t>
            </w:r>
          </w:p>
        </w:tc>
        <w:tc>
          <w:tcPr>
            <w:tcW w:w="89" w:type="pct"/>
          </w:tcPr>
          <w:p w14:paraId="355D2931" w14:textId="77777777" w:rsidR="00EE7DCC" w:rsidRPr="00E838F6" w:rsidRDefault="00EE7DCC" w:rsidP="002E53F2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520212BE" w14:textId="436BE5B8" w:rsidR="00EE7DCC" w:rsidRPr="00E838F6" w:rsidRDefault="00EE7DCC" w:rsidP="00405C73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7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8" w:type="pct"/>
            <w:vAlign w:val="bottom"/>
          </w:tcPr>
          <w:p w14:paraId="3495E9FA" w14:textId="65C7F76C" w:rsidR="00EE7DCC" w:rsidRPr="00E838F6" w:rsidRDefault="00EE7DCC" w:rsidP="00640279">
            <w:pPr>
              <w:pStyle w:val="acctfourfigures"/>
              <w:tabs>
                <w:tab w:val="clear" w:pos="765"/>
                <w:tab w:val="decimal" w:pos="88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763DE552" w14:textId="01FD1980" w:rsidR="00EE7DCC" w:rsidRPr="00E838F6" w:rsidRDefault="00EE7DCC" w:rsidP="006C1022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361" w:type="pct"/>
            <w:vAlign w:val="bottom"/>
          </w:tcPr>
          <w:p w14:paraId="3F938242" w14:textId="7E363E33" w:rsidR="00EE7DCC" w:rsidRPr="00E838F6" w:rsidRDefault="00EE7DCC" w:rsidP="00BC2FAF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77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90" w:type="pct"/>
            <w:vAlign w:val="bottom"/>
          </w:tcPr>
          <w:p w14:paraId="18F90767" w14:textId="77777777" w:rsidR="00EE7DCC" w:rsidRPr="00E838F6" w:rsidRDefault="00EE7DCC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249DC3B3" w14:textId="602B750C" w:rsidR="00EE7DCC" w:rsidRPr="00E838F6" w:rsidRDefault="00EE7DCC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  <w:lang w:val="en-US" w:eastAsia="zh-CN" w:bidi="th-TH"/>
              </w:rPr>
            </w:pPr>
          </w:p>
        </w:tc>
        <w:tc>
          <w:tcPr>
            <w:tcW w:w="90" w:type="pct"/>
            <w:vAlign w:val="bottom"/>
          </w:tcPr>
          <w:p w14:paraId="5369763B" w14:textId="77777777" w:rsidR="00EE7DCC" w:rsidRPr="00E838F6" w:rsidRDefault="00EE7DCC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0FE984DC" w14:textId="4F03CF10" w:rsidR="00EE7DCC" w:rsidRPr="00E838F6" w:rsidRDefault="00EE7DCC" w:rsidP="002E53F2">
            <w:pPr>
              <w:pStyle w:val="acctfourfigures"/>
              <w:tabs>
                <w:tab w:val="clear" w:pos="765"/>
                <w:tab w:val="decimal" w:pos="609"/>
              </w:tabs>
              <w:spacing w:line="228" w:lineRule="auto"/>
              <w:ind w:left="-43" w:right="7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  <w:vAlign w:val="bottom"/>
          </w:tcPr>
          <w:p w14:paraId="0C9AB415" w14:textId="77777777" w:rsidR="00EE7DCC" w:rsidRPr="00E838F6" w:rsidRDefault="00EE7DCC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25FB3A09" w14:textId="4D3D982D" w:rsidR="00EE7DCC" w:rsidRPr="00E838F6" w:rsidRDefault="00EE7DCC" w:rsidP="002E53F2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90" w:type="pct"/>
            <w:vAlign w:val="bottom"/>
          </w:tcPr>
          <w:p w14:paraId="31EE2BC9" w14:textId="77777777" w:rsidR="00EE7DCC" w:rsidRPr="00E838F6" w:rsidRDefault="00EE7DCC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1" w:type="pct"/>
            <w:vAlign w:val="bottom"/>
          </w:tcPr>
          <w:p w14:paraId="1912808F" w14:textId="31F2DE0E" w:rsidR="00EE7DCC" w:rsidRPr="00E838F6" w:rsidRDefault="00EE7DCC" w:rsidP="002E53F2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</w:tr>
      <w:tr w:rsidR="005660E5" w:rsidRPr="00C1160E" w14:paraId="2472A77F" w14:textId="77777777" w:rsidTr="00B63572">
        <w:trPr>
          <w:trHeight w:val="261"/>
        </w:trPr>
        <w:tc>
          <w:tcPr>
            <w:tcW w:w="1196" w:type="pct"/>
          </w:tcPr>
          <w:p w14:paraId="64C7E7F9" w14:textId="4F0FFCA6" w:rsidR="005660E5" w:rsidRPr="00E838F6" w:rsidRDefault="005660E5" w:rsidP="005660E5">
            <w:pPr>
              <w:spacing w:line="228" w:lineRule="auto"/>
              <w:ind w:left="162" w:right="-90" w:hanging="176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E838F6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- </w:t>
            </w:r>
            <w:r w:rsidRPr="00E838F6">
              <w:rPr>
                <w:rFonts w:asciiTheme="majorBidi" w:hAnsiTheme="majorBidi" w:cstheme="majorBidi"/>
                <w:spacing w:val="-6"/>
                <w:sz w:val="25"/>
                <w:szCs w:val="25"/>
                <w:cs/>
                <w:lang w:val="en-GB"/>
              </w:rPr>
              <w:t>สัญญาแลกเปลี่ยน</w:t>
            </w:r>
            <w:r w:rsidRPr="00E838F6">
              <w:rPr>
                <w:rFonts w:asciiTheme="majorBidi" w:hAnsiTheme="majorBidi" w:cstheme="majorBidi" w:hint="cs"/>
                <w:spacing w:val="-6"/>
                <w:sz w:val="25"/>
                <w:szCs w:val="25"/>
                <w:cs/>
                <w:lang w:val="en-GB"/>
              </w:rPr>
              <w:t>เงินตราต่างประเทศระยะสั้น</w:t>
            </w:r>
          </w:p>
        </w:tc>
        <w:tc>
          <w:tcPr>
            <w:tcW w:w="89" w:type="pct"/>
          </w:tcPr>
          <w:p w14:paraId="641B342A" w14:textId="77777777" w:rsidR="005660E5" w:rsidRPr="00E838F6" w:rsidRDefault="005660E5" w:rsidP="005660E5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02AD2101" w14:textId="1D3F8FCA" w:rsidR="005660E5" w:rsidRPr="00E838F6" w:rsidRDefault="00A638BA" w:rsidP="005660E5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75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E838F6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3,817</w:t>
            </w:r>
          </w:p>
        </w:tc>
        <w:tc>
          <w:tcPr>
            <w:tcW w:w="508" w:type="pct"/>
            <w:vAlign w:val="bottom"/>
          </w:tcPr>
          <w:p w14:paraId="46D7CC80" w14:textId="67ED75EC" w:rsidR="005660E5" w:rsidRPr="00E838F6" w:rsidRDefault="003036CB" w:rsidP="005660E5">
            <w:pPr>
              <w:pStyle w:val="acctfourfigures"/>
              <w:tabs>
                <w:tab w:val="clear" w:pos="765"/>
                <w:tab w:val="decimal" w:pos="88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E838F6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-</w:t>
            </w:r>
          </w:p>
        </w:tc>
        <w:tc>
          <w:tcPr>
            <w:tcW w:w="509" w:type="pct"/>
            <w:vAlign w:val="bottom"/>
          </w:tcPr>
          <w:p w14:paraId="5FCD19A0" w14:textId="1BD1BE1F" w:rsidR="005660E5" w:rsidRPr="00E838F6" w:rsidRDefault="003036CB" w:rsidP="005660E5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E838F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361" w:type="pct"/>
            <w:vAlign w:val="bottom"/>
          </w:tcPr>
          <w:p w14:paraId="5A5CF8C6" w14:textId="57D3F638" w:rsidR="005660E5" w:rsidRPr="00E838F6" w:rsidRDefault="00EF1A65" w:rsidP="005660E5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77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838F6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3,817</w:t>
            </w:r>
          </w:p>
        </w:tc>
        <w:tc>
          <w:tcPr>
            <w:tcW w:w="90" w:type="pct"/>
            <w:vAlign w:val="bottom"/>
          </w:tcPr>
          <w:p w14:paraId="3BC0A21D" w14:textId="77777777" w:rsidR="005660E5" w:rsidRPr="00E838F6" w:rsidRDefault="005660E5" w:rsidP="005660E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681818BC" w14:textId="77CA9B33" w:rsidR="005660E5" w:rsidRPr="00E838F6" w:rsidRDefault="003036CB" w:rsidP="005660E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  <w:lang w:val="en-US" w:eastAsia="zh-CN" w:bidi="th-TH"/>
              </w:rPr>
            </w:pPr>
            <w:r w:rsidRPr="00E838F6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7F79DB34" w14:textId="77777777" w:rsidR="005660E5" w:rsidRPr="00E838F6" w:rsidRDefault="005660E5" w:rsidP="005660E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00DB6436" w14:textId="1434D252" w:rsidR="005660E5" w:rsidRPr="00E838F6" w:rsidRDefault="00EF1A65" w:rsidP="005660E5">
            <w:pPr>
              <w:pStyle w:val="acctfourfigures"/>
              <w:tabs>
                <w:tab w:val="clear" w:pos="765"/>
                <w:tab w:val="decimal" w:pos="609"/>
              </w:tabs>
              <w:spacing w:line="228" w:lineRule="auto"/>
              <w:ind w:left="-43" w:right="7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E838F6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3,817</w:t>
            </w:r>
          </w:p>
        </w:tc>
        <w:tc>
          <w:tcPr>
            <w:tcW w:w="90" w:type="pct"/>
            <w:vAlign w:val="bottom"/>
          </w:tcPr>
          <w:p w14:paraId="7BA02B14" w14:textId="77777777" w:rsidR="005660E5" w:rsidRPr="00E838F6" w:rsidRDefault="005660E5" w:rsidP="005660E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4AA198B3" w14:textId="462D652A" w:rsidR="005660E5" w:rsidRPr="00E838F6" w:rsidRDefault="003036CB" w:rsidP="005660E5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E838F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pct"/>
            <w:vAlign w:val="bottom"/>
          </w:tcPr>
          <w:p w14:paraId="346BE8C3" w14:textId="77777777" w:rsidR="005660E5" w:rsidRPr="00E838F6" w:rsidRDefault="005660E5" w:rsidP="005660E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1" w:type="pct"/>
            <w:vAlign w:val="bottom"/>
          </w:tcPr>
          <w:p w14:paraId="2ACD6399" w14:textId="32DFD184" w:rsidR="005660E5" w:rsidRPr="00E838F6" w:rsidRDefault="00EF1A65" w:rsidP="005660E5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E838F6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3,817</w:t>
            </w:r>
          </w:p>
        </w:tc>
      </w:tr>
      <w:tr w:rsidR="005660E5" w:rsidRPr="00C1160E" w14:paraId="48C4D2DB" w14:textId="77777777" w:rsidTr="00B63572">
        <w:trPr>
          <w:trHeight w:val="261"/>
        </w:trPr>
        <w:tc>
          <w:tcPr>
            <w:tcW w:w="1196" w:type="pct"/>
          </w:tcPr>
          <w:p w14:paraId="7325F69B" w14:textId="335C49D1" w:rsidR="005660E5" w:rsidRPr="00E838F6" w:rsidRDefault="005660E5" w:rsidP="005660E5">
            <w:pPr>
              <w:spacing w:line="228" w:lineRule="auto"/>
              <w:ind w:left="162" w:right="-90" w:hanging="176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E838F6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- </w:t>
            </w:r>
            <w:r w:rsidRPr="00E838F6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9" w:type="pct"/>
          </w:tcPr>
          <w:p w14:paraId="127294FE" w14:textId="77777777" w:rsidR="005660E5" w:rsidRPr="00E838F6" w:rsidRDefault="005660E5" w:rsidP="005660E5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50CA9157" w14:textId="549DE494" w:rsidR="005660E5" w:rsidRPr="00E838F6" w:rsidRDefault="00BE7416" w:rsidP="005660E5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7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838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</w:t>
            </w:r>
            <w:r w:rsidR="00B35891" w:rsidRPr="00E838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</w:t>
            </w:r>
            <w:r w:rsidR="00A638BA" w:rsidRPr="00E838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</w:t>
            </w:r>
            <w:r w:rsidR="00B35891" w:rsidRPr="00E838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="00EF1A65" w:rsidRPr="00E838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</w:t>
            </w:r>
            <w:r w:rsidR="00401A2E" w:rsidRPr="00E838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58</w:t>
            </w:r>
          </w:p>
        </w:tc>
        <w:tc>
          <w:tcPr>
            <w:tcW w:w="508" w:type="pct"/>
            <w:vAlign w:val="bottom"/>
          </w:tcPr>
          <w:p w14:paraId="063691DF" w14:textId="67BA4B2D" w:rsidR="005660E5" w:rsidRPr="00E838F6" w:rsidRDefault="00C431E6" w:rsidP="005660E5">
            <w:pPr>
              <w:pStyle w:val="acctfourfigures"/>
              <w:tabs>
                <w:tab w:val="clear" w:pos="765"/>
                <w:tab w:val="decimal" w:pos="88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E838F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09" w:type="pct"/>
            <w:vAlign w:val="bottom"/>
          </w:tcPr>
          <w:p w14:paraId="7686D4A0" w14:textId="70E2FCA6" w:rsidR="005660E5" w:rsidRPr="00E838F6" w:rsidRDefault="00C431E6" w:rsidP="005660E5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E838F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361" w:type="pct"/>
            <w:vAlign w:val="bottom"/>
          </w:tcPr>
          <w:p w14:paraId="2D97FC4E" w14:textId="6F438629" w:rsidR="005660E5" w:rsidRPr="00E838F6" w:rsidRDefault="00BE7416" w:rsidP="005660E5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77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838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</w:t>
            </w:r>
            <w:r w:rsidR="00367461" w:rsidRPr="00E838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</w:t>
            </w:r>
            <w:r w:rsidR="00EF1A65" w:rsidRPr="00E838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</w:t>
            </w:r>
            <w:r w:rsidR="00367461" w:rsidRPr="00E838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,1</w:t>
            </w:r>
            <w:r w:rsidR="00401A2E" w:rsidRPr="00E838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58</w:t>
            </w:r>
          </w:p>
        </w:tc>
        <w:tc>
          <w:tcPr>
            <w:tcW w:w="90" w:type="pct"/>
            <w:vAlign w:val="bottom"/>
          </w:tcPr>
          <w:p w14:paraId="3AB711AE" w14:textId="77777777" w:rsidR="005660E5" w:rsidRPr="00E838F6" w:rsidRDefault="005660E5" w:rsidP="005660E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1C2E15C8" w14:textId="4F24C30B" w:rsidR="005660E5" w:rsidRPr="00E838F6" w:rsidRDefault="00C431E6" w:rsidP="005660E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  <w:lang w:val="en-US" w:eastAsia="zh-CN" w:bidi="th-TH"/>
              </w:rPr>
            </w:pPr>
            <w:r w:rsidRPr="00E838F6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2F065DC4" w14:textId="77777777" w:rsidR="005660E5" w:rsidRPr="00E838F6" w:rsidRDefault="005660E5" w:rsidP="005660E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22480651" w14:textId="31BDC1F8" w:rsidR="005660E5" w:rsidRPr="00E838F6" w:rsidRDefault="00EF1A65" w:rsidP="005660E5">
            <w:pPr>
              <w:pStyle w:val="acctfourfigures"/>
              <w:tabs>
                <w:tab w:val="clear" w:pos="765"/>
                <w:tab w:val="decimal" w:pos="609"/>
              </w:tabs>
              <w:spacing w:line="228" w:lineRule="auto"/>
              <w:ind w:left="-43" w:right="7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E838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136,1</w:t>
            </w:r>
            <w:r w:rsidR="00401A2E" w:rsidRPr="00E838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58</w:t>
            </w:r>
          </w:p>
        </w:tc>
        <w:tc>
          <w:tcPr>
            <w:tcW w:w="90" w:type="pct"/>
            <w:vAlign w:val="bottom"/>
          </w:tcPr>
          <w:p w14:paraId="40270A4C" w14:textId="77777777" w:rsidR="005660E5" w:rsidRPr="00E838F6" w:rsidRDefault="005660E5" w:rsidP="005660E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34C2DA48" w14:textId="5ACBC52A" w:rsidR="005660E5" w:rsidRPr="00E838F6" w:rsidRDefault="00C431E6" w:rsidP="005660E5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E838F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pct"/>
            <w:vAlign w:val="bottom"/>
          </w:tcPr>
          <w:p w14:paraId="323CB960" w14:textId="77777777" w:rsidR="005660E5" w:rsidRPr="00E838F6" w:rsidRDefault="005660E5" w:rsidP="005660E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1" w:type="pct"/>
            <w:vAlign w:val="bottom"/>
          </w:tcPr>
          <w:p w14:paraId="5EA05AB6" w14:textId="5E5CBFE1" w:rsidR="005660E5" w:rsidRPr="00E838F6" w:rsidRDefault="00EF1A65" w:rsidP="005660E5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E838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136,1</w:t>
            </w:r>
            <w:r w:rsidR="00401A2E" w:rsidRPr="00E838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58</w:t>
            </w:r>
          </w:p>
        </w:tc>
      </w:tr>
      <w:tr w:rsidR="005660E5" w:rsidRPr="00C1160E" w14:paraId="354F30B3" w14:textId="77777777">
        <w:trPr>
          <w:trHeight w:val="171"/>
        </w:trPr>
        <w:tc>
          <w:tcPr>
            <w:tcW w:w="1196" w:type="pct"/>
            <w:vAlign w:val="bottom"/>
          </w:tcPr>
          <w:p w14:paraId="174D72F9" w14:textId="4623488A" w:rsidR="005660E5" w:rsidRPr="00E838F6" w:rsidRDefault="005660E5" w:rsidP="005660E5">
            <w:pPr>
              <w:spacing w:line="228" w:lineRule="auto"/>
              <w:ind w:left="162" w:right="-90" w:hanging="176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E838F6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- </w:t>
            </w:r>
            <w:r w:rsidR="00B22985" w:rsidRPr="00E838F6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สัญญา</w:t>
            </w:r>
            <w:r w:rsidR="00B22985" w:rsidRPr="00E838F6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แ</w:t>
            </w:r>
            <w:r w:rsidR="00B22985" w:rsidRPr="00E838F6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ลกเปลี่ยน</w:t>
            </w:r>
            <w:r w:rsidR="00B22985" w:rsidRPr="00E838F6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เงินตราต่างประเทศและ</w:t>
            </w:r>
            <w:r w:rsidR="00B22985" w:rsidRPr="00E838F6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อัตรา</w:t>
            </w:r>
            <w:r w:rsidR="00B22985" w:rsidRPr="00E838F6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ด</w:t>
            </w:r>
            <w:r w:rsidR="00B22985" w:rsidRPr="00E838F6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อกเบี้ย</w:t>
            </w:r>
          </w:p>
        </w:tc>
        <w:tc>
          <w:tcPr>
            <w:tcW w:w="89" w:type="pct"/>
          </w:tcPr>
          <w:p w14:paraId="1140822B" w14:textId="77777777" w:rsidR="005660E5" w:rsidRPr="00E838F6" w:rsidRDefault="005660E5" w:rsidP="005660E5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72CE5893" w14:textId="79B45519" w:rsidR="005660E5" w:rsidRPr="00E838F6" w:rsidRDefault="00BE7416" w:rsidP="00C431E6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left="-43" w:right="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838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81</w:t>
            </w:r>
            <w:r w:rsidR="00C431E6" w:rsidRPr="00E838F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E838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383</w:t>
            </w:r>
          </w:p>
        </w:tc>
        <w:tc>
          <w:tcPr>
            <w:tcW w:w="508" w:type="pct"/>
            <w:vAlign w:val="bottom"/>
          </w:tcPr>
          <w:p w14:paraId="7128FF01" w14:textId="105DE7B6" w:rsidR="005660E5" w:rsidRPr="00E838F6" w:rsidRDefault="00C431E6" w:rsidP="005660E5">
            <w:pPr>
              <w:pStyle w:val="acctfourfigures"/>
              <w:tabs>
                <w:tab w:val="clear" w:pos="765"/>
                <w:tab w:val="decimal" w:pos="88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E838F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09" w:type="pct"/>
            <w:vAlign w:val="bottom"/>
          </w:tcPr>
          <w:p w14:paraId="4CCBB017" w14:textId="7D8EECFB" w:rsidR="005660E5" w:rsidRPr="00E838F6" w:rsidRDefault="00C431E6" w:rsidP="005660E5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E838F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361" w:type="pct"/>
            <w:vAlign w:val="bottom"/>
          </w:tcPr>
          <w:p w14:paraId="3D2F3D65" w14:textId="15D5B53B" w:rsidR="005660E5" w:rsidRPr="00E838F6" w:rsidRDefault="00BE7416" w:rsidP="005660E5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77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838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81</w:t>
            </w:r>
            <w:r w:rsidR="00C431E6" w:rsidRPr="00E838F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E838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383</w:t>
            </w:r>
          </w:p>
        </w:tc>
        <w:tc>
          <w:tcPr>
            <w:tcW w:w="90" w:type="pct"/>
            <w:vAlign w:val="bottom"/>
          </w:tcPr>
          <w:p w14:paraId="585319C4" w14:textId="77777777" w:rsidR="005660E5" w:rsidRPr="00E838F6" w:rsidRDefault="005660E5" w:rsidP="005660E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07105863" w14:textId="2E009420" w:rsidR="005660E5" w:rsidRPr="00E838F6" w:rsidRDefault="00C431E6" w:rsidP="005660E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  <w:r w:rsidRPr="00E838F6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191B7BD3" w14:textId="77777777" w:rsidR="005660E5" w:rsidRPr="00E838F6" w:rsidRDefault="005660E5" w:rsidP="005660E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4E6A076C" w14:textId="1D088752" w:rsidR="005660E5" w:rsidRPr="00E838F6" w:rsidRDefault="00BE7416" w:rsidP="005660E5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E838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81</w:t>
            </w:r>
            <w:r w:rsidR="00C431E6" w:rsidRPr="00E838F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E838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383</w:t>
            </w:r>
          </w:p>
        </w:tc>
        <w:tc>
          <w:tcPr>
            <w:tcW w:w="90" w:type="pct"/>
            <w:vAlign w:val="bottom"/>
          </w:tcPr>
          <w:p w14:paraId="54AB95CC" w14:textId="77777777" w:rsidR="005660E5" w:rsidRPr="00E838F6" w:rsidRDefault="005660E5" w:rsidP="005660E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559E8B99" w14:textId="01E403C6" w:rsidR="005660E5" w:rsidRPr="00E838F6" w:rsidRDefault="00C431E6" w:rsidP="005660E5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E838F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pct"/>
            <w:vAlign w:val="bottom"/>
          </w:tcPr>
          <w:p w14:paraId="3E5E5A47" w14:textId="77777777" w:rsidR="005660E5" w:rsidRPr="00E838F6" w:rsidRDefault="005660E5" w:rsidP="005660E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1" w:type="pct"/>
            <w:vAlign w:val="bottom"/>
          </w:tcPr>
          <w:p w14:paraId="44BA2CA3" w14:textId="2F2A4A2A" w:rsidR="005660E5" w:rsidRPr="00E838F6" w:rsidRDefault="00BE7416" w:rsidP="005660E5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838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81</w:t>
            </w:r>
            <w:r w:rsidR="00C431E6" w:rsidRPr="00E838F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E838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383</w:t>
            </w:r>
          </w:p>
        </w:tc>
      </w:tr>
      <w:tr w:rsidR="005660E5" w:rsidRPr="00C1160E" w14:paraId="731272CE" w14:textId="77777777">
        <w:trPr>
          <w:trHeight w:val="171"/>
        </w:trPr>
        <w:tc>
          <w:tcPr>
            <w:tcW w:w="1196" w:type="pct"/>
            <w:vAlign w:val="bottom"/>
          </w:tcPr>
          <w:p w14:paraId="25B9FC33" w14:textId="77777777" w:rsidR="005660E5" w:rsidRPr="00E838F6" w:rsidRDefault="005660E5" w:rsidP="005660E5">
            <w:pPr>
              <w:spacing w:line="228" w:lineRule="auto"/>
              <w:ind w:left="162" w:right="-90" w:hanging="176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89" w:type="pct"/>
          </w:tcPr>
          <w:p w14:paraId="6B0D0305" w14:textId="77777777" w:rsidR="005660E5" w:rsidRPr="00E838F6" w:rsidRDefault="005660E5" w:rsidP="005660E5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6D39D67E" w14:textId="77777777" w:rsidR="005660E5" w:rsidRPr="00E838F6" w:rsidRDefault="005660E5" w:rsidP="005660E5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16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8" w:type="pct"/>
            <w:vAlign w:val="bottom"/>
          </w:tcPr>
          <w:p w14:paraId="5EE68D64" w14:textId="77777777" w:rsidR="005660E5" w:rsidRPr="00E838F6" w:rsidRDefault="005660E5" w:rsidP="005660E5">
            <w:pPr>
              <w:pStyle w:val="acctfourfigures"/>
              <w:tabs>
                <w:tab w:val="clear" w:pos="765"/>
                <w:tab w:val="decimal" w:pos="88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9" w:type="pct"/>
            <w:vAlign w:val="bottom"/>
          </w:tcPr>
          <w:p w14:paraId="4DCB2BA4" w14:textId="77777777" w:rsidR="005660E5" w:rsidRPr="00E838F6" w:rsidRDefault="005660E5" w:rsidP="005660E5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1" w:type="pct"/>
            <w:vAlign w:val="bottom"/>
          </w:tcPr>
          <w:p w14:paraId="06560527" w14:textId="77777777" w:rsidR="005660E5" w:rsidRPr="00E838F6" w:rsidRDefault="005660E5" w:rsidP="005660E5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77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90" w:type="pct"/>
            <w:vAlign w:val="bottom"/>
          </w:tcPr>
          <w:p w14:paraId="2D106317" w14:textId="77777777" w:rsidR="005660E5" w:rsidRPr="00E838F6" w:rsidRDefault="005660E5" w:rsidP="005660E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68B62C7D" w14:textId="77777777" w:rsidR="005660E5" w:rsidRPr="00E838F6" w:rsidRDefault="005660E5" w:rsidP="005660E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</w:p>
        </w:tc>
        <w:tc>
          <w:tcPr>
            <w:tcW w:w="90" w:type="pct"/>
            <w:vAlign w:val="bottom"/>
          </w:tcPr>
          <w:p w14:paraId="2FD5AE06" w14:textId="77777777" w:rsidR="005660E5" w:rsidRPr="00E838F6" w:rsidRDefault="005660E5" w:rsidP="005660E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3381E443" w14:textId="77777777" w:rsidR="005660E5" w:rsidRPr="00E838F6" w:rsidRDefault="005660E5" w:rsidP="005660E5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pct"/>
            <w:vAlign w:val="bottom"/>
          </w:tcPr>
          <w:p w14:paraId="191EAE24" w14:textId="77777777" w:rsidR="005660E5" w:rsidRPr="00E838F6" w:rsidRDefault="005660E5" w:rsidP="005660E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490B5FB6" w14:textId="77777777" w:rsidR="005660E5" w:rsidRPr="00E838F6" w:rsidRDefault="005660E5" w:rsidP="005660E5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pct"/>
            <w:vAlign w:val="bottom"/>
          </w:tcPr>
          <w:p w14:paraId="5463B1A4" w14:textId="77777777" w:rsidR="005660E5" w:rsidRPr="00E838F6" w:rsidRDefault="005660E5" w:rsidP="005660E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1" w:type="pct"/>
            <w:vAlign w:val="bottom"/>
          </w:tcPr>
          <w:p w14:paraId="0FA2C955" w14:textId="77777777" w:rsidR="005660E5" w:rsidRPr="00E838F6" w:rsidRDefault="005660E5" w:rsidP="005660E5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5660E5" w:rsidRPr="00C1160E" w14:paraId="01708D9D" w14:textId="77777777" w:rsidTr="00B63572">
        <w:trPr>
          <w:trHeight w:val="64"/>
        </w:trPr>
        <w:tc>
          <w:tcPr>
            <w:tcW w:w="1196" w:type="pct"/>
          </w:tcPr>
          <w:p w14:paraId="115FF26C" w14:textId="6F13546F" w:rsidR="005660E5" w:rsidRPr="00E838F6" w:rsidRDefault="005660E5" w:rsidP="005660E5">
            <w:pPr>
              <w:spacing w:line="228" w:lineRule="auto"/>
              <w:ind w:left="-14" w:right="-90" w:hanging="4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  <w:lang w:val="en-GB"/>
              </w:rPr>
            </w:pPr>
            <w:r w:rsidRPr="00E838F6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  <w:lang w:val="en-GB"/>
              </w:rPr>
              <w:t>หนี้สินทางการเงิน</w:t>
            </w:r>
          </w:p>
        </w:tc>
        <w:tc>
          <w:tcPr>
            <w:tcW w:w="89" w:type="pct"/>
          </w:tcPr>
          <w:p w14:paraId="28E3E43D" w14:textId="77777777" w:rsidR="005660E5" w:rsidRPr="00E838F6" w:rsidRDefault="005660E5" w:rsidP="005660E5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</w:tcPr>
          <w:p w14:paraId="49B7CB2E" w14:textId="77777777" w:rsidR="005660E5" w:rsidRPr="00E838F6" w:rsidRDefault="005660E5" w:rsidP="005660E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08" w:type="pct"/>
          </w:tcPr>
          <w:p w14:paraId="2AFA8771" w14:textId="77777777" w:rsidR="005660E5" w:rsidRPr="00E838F6" w:rsidRDefault="005660E5" w:rsidP="005660E5">
            <w:pPr>
              <w:pStyle w:val="acctfourfigures"/>
              <w:tabs>
                <w:tab w:val="clear" w:pos="765"/>
                <w:tab w:val="decimal" w:pos="595"/>
                <w:tab w:val="decimal" w:pos="88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9" w:type="pct"/>
          </w:tcPr>
          <w:p w14:paraId="682ACAD2" w14:textId="77777777" w:rsidR="005660E5" w:rsidRPr="00E838F6" w:rsidRDefault="005660E5" w:rsidP="005660E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1" w:type="pct"/>
          </w:tcPr>
          <w:p w14:paraId="4CB3D326" w14:textId="77777777" w:rsidR="005660E5" w:rsidRPr="00E838F6" w:rsidRDefault="005660E5" w:rsidP="005660E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77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90" w:type="pct"/>
          </w:tcPr>
          <w:p w14:paraId="29B8321F" w14:textId="77777777" w:rsidR="005660E5" w:rsidRPr="00E838F6" w:rsidRDefault="005660E5" w:rsidP="005660E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</w:tcPr>
          <w:p w14:paraId="1A679685" w14:textId="77777777" w:rsidR="005660E5" w:rsidRPr="00E838F6" w:rsidRDefault="005660E5" w:rsidP="005660E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13063C31" w14:textId="77777777" w:rsidR="005660E5" w:rsidRPr="00E838F6" w:rsidRDefault="005660E5" w:rsidP="005660E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</w:tcPr>
          <w:p w14:paraId="713FEF67" w14:textId="77777777" w:rsidR="005660E5" w:rsidRPr="00E838F6" w:rsidRDefault="005660E5" w:rsidP="005660E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90" w:type="pct"/>
          </w:tcPr>
          <w:p w14:paraId="3CD026D3" w14:textId="77777777" w:rsidR="005660E5" w:rsidRPr="00E838F6" w:rsidRDefault="005660E5" w:rsidP="005660E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</w:tcPr>
          <w:p w14:paraId="186E2F6B" w14:textId="77777777" w:rsidR="005660E5" w:rsidRPr="00E838F6" w:rsidRDefault="005660E5" w:rsidP="005660E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561DC947" w14:textId="77777777" w:rsidR="005660E5" w:rsidRPr="00E838F6" w:rsidRDefault="005660E5" w:rsidP="005660E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1" w:type="pct"/>
          </w:tcPr>
          <w:p w14:paraId="4FBF857B" w14:textId="77777777" w:rsidR="005660E5" w:rsidRPr="00E838F6" w:rsidRDefault="005660E5" w:rsidP="005660E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5660E5" w:rsidRPr="00C1160E" w14:paraId="760C8C3A" w14:textId="77777777" w:rsidTr="00B63572">
        <w:trPr>
          <w:trHeight w:val="70"/>
        </w:trPr>
        <w:tc>
          <w:tcPr>
            <w:tcW w:w="1196" w:type="pct"/>
          </w:tcPr>
          <w:p w14:paraId="6DCAFE33" w14:textId="5BF9E1F4" w:rsidR="005660E5" w:rsidRPr="00E838F6" w:rsidRDefault="005660E5" w:rsidP="005660E5">
            <w:pPr>
              <w:spacing w:line="228" w:lineRule="auto"/>
              <w:ind w:left="160" w:right="-90" w:hanging="180"/>
              <w:rPr>
                <w:rFonts w:ascii="Angsana New" w:hAnsi="Angsana New"/>
                <w:sz w:val="25"/>
                <w:szCs w:val="25"/>
                <w:cs/>
              </w:rPr>
            </w:pPr>
            <w:r w:rsidRPr="00E838F6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ส่วนของเงินกู้ยืมระยะยาวจากสถาบัน</w:t>
            </w:r>
            <w:r w:rsidRPr="00E838F6">
              <w:rPr>
                <w:rFonts w:asciiTheme="majorBidi" w:hAnsiTheme="majorBidi" w:cstheme="majorBidi"/>
                <w:spacing w:val="-8"/>
                <w:sz w:val="25"/>
                <w:szCs w:val="25"/>
                <w:cs/>
                <w:lang w:val="en-GB"/>
              </w:rPr>
              <w:t>การเงินที่ถึงกำหนดชำระภายในหนึ่งปี</w:t>
            </w:r>
          </w:p>
        </w:tc>
        <w:tc>
          <w:tcPr>
            <w:tcW w:w="89" w:type="pct"/>
          </w:tcPr>
          <w:p w14:paraId="1F86D514" w14:textId="77777777" w:rsidR="005660E5" w:rsidRPr="00E838F6" w:rsidRDefault="005660E5" w:rsidP="005660E5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12A91F22" w14:textId="551CEB55" w:rsidR="005660E5" w:rsidRPr="00E838F6" w:rsidRDefault="003036CB" w:rsidP="005660E5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E838F6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508" w:type="pct"/>
            <w:vAlign w:val="bottom"/>
          </w:tcPr>
          <w:p w14:paraId="7D1C1E09" w14:textId="517CF172" w:rsidR="005660E5" w:rsidRPr="00E838F6" w:rsidRDefault="003036CB" w:rsidP="005660E5">
            <w:pPr>
              <w:pStyle w:val="acctfourfigures"/>
              <w:tabs>
                <w:tab w:val="clear" w:pos="765"/>
                <w:tab w:val="decimal" w:pos="88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E838F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09" w:type="pct"/>
            <w:vAlign w:val="bottom"/>
          </w:tcPr>
          <w:p w14:paraId="3AB9326F" w14:textId="5E0D632E" w:rsidR="005660E5" w:rsidRPr="00E838F6" w:rsidRDefault="00BE7416" w:rsidP="005660E5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75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E838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27</w:t>
            </w:r>
            <w:r w:rsidR="003036CB" w:rsidRPr="00E838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E838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573</w:t>
            </w:r>
            <w:r w:rsidR="003036CB" w:rsidRPr="00E838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E838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983</w:t>
            </w:r>
          </w:p>
        </w:tc>
        <w:tc>
          <w:tcPr>
            <w:tcW w:w="361" w:type="pct"/>
            <w:vAlign w:val="bottom"/>
          </w:tcPr>
          <w:p w14:paraId="6DD0AD34" w14:textId="7A772D39" w:rsidR="005660E5" w:rsidRPr="00E838F6" w:rsidRDefault="00BE7416" w:rsidP="005660E5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77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838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27</w:t>
            </w:r>
            <w:r w:rsidR="009147C8" w:rsidRPr="00E838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E838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573</w:t>
            </w:r>
            <w:r w:rsidR="009147C8" w:rsidRPr="00E838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E838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983</w:t>
            </w:r>
          </w:p>
        </w:tc>
        <w:tc>
          <w:tcPr>
            <w:tcW w:w="90" w:type="pct"/>
            <w:vAlign w:val="bottom"/>
          </w:tcPr>
          <w:p w14:paraId="79919EC5" w14:textId="77777777" w:rsidR="005660E5" w:rsidRPr="00E838F6" w:rsidRDefault="005660E5" w:rsidP="005660E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6284E792" w14:textId="783FECA2" w:rsidR="005660E5" w:rsidRPr="00E838F6" w:rsidRDefault="003036CB" w:rsidP="005660E5">
            <w:pPr>
              <w:pStyle w:val="acctfourfigures"/>
              <w:tabs>
                <w:tab w:val="clear" w:pos="765"/>
                <w:tab w:val="decimal" w:pos="60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  <w:r w:rsidRPr="00E838F6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1FB4BD8F" w14:textId="77777777" w:rsidR="005660E5" w:rsidRPr="00E838F6" w:rsidRDefault="005660E5" w:rsidP="005660E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73D8D18A" w14:textId="4765FDF5" w:rsidR="005660E5" w:rsidRPr="00E838F6" w:rsidRDefault="003036CB" w:rsidP="005660E5">
            <w:pPr>
              <w:pStyle w:val="acctfourfigures"/>
              <w:tabs>
                <w:tab w:val="clear" w:pos="765"/>
                <w:tab w:val="decimal" w:pos="597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  <w:r w:rsidRPr="00E838F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pct"/>
            <w:vAlign w:val="bottom"/>
          </w:tcPr>
          <w:p w14:paraId="5FEB9CFB" w14:textId="77777777" w:rsidR="005660E5" w:rsidRPr="00E838F6" w:rsidRDefault="005660E5" w:rsidP="005660E5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6CF24124" w14:textId="12C4C958" w:rsidR="005660E5" w:rsidRPr="00E838F6" w:rsidRDefault="00AF313D" w:rsidP="005660E5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43" w:right="-192"/>
              <w:rPr>
                <w:rFonts w:asciiTheme="majorBidi" w:hAnsiTheme="majorBidi" w:cstheme="majorBidi"/>
                <w:sz w:val="25"/>
                <w:szCs w:val="25"/>
              </w:rPr>
            </w:pPr>
            <w:r w:rsidRPr="00E838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27,767,246</w:t>
            </w:r>
          </w:p>
        </w:tc>
        <w:tc>
          <w:tcPr>
            <w:tcW w:w="90" w:type="pct"/>
            <w:vAlign w:val="bottom"/>
          </w:tcPr>
          <w:p w14:paraId="24B9FADD" w14:textId="77777777" w:rsidR="005660E5" w:rsidRPr="00E838F6" w:rsidRDefault="005660E5" w:rsidP="005660E5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1" w:type="pct"/>
            <w:vAlign w:val="bottom"/>
          </w:tcPr>
          <w:p w14:paraId="0DD9C2A2" w14:textId="5FAF1630" w:rsidR="005660E5" w:rsidRPr="00E838F6" w:rsidRDefault="00AF313D" w:rsidP="005660E5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E838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27,767,246</w:t>
            </w:r>
          </w:p>
        </w:tc>
      </w:tr>
      <w:tr w:rsidR="00803F88" w:rsidRPr="00C1160E" w14:paraId="1156CEB7" w14:textId="77777777" w:rsidTr="00B63572">
        <w:trPr>
          <w:trHeight w:val="70"/>
        </w:trPr>
        <w:tc>
          <w:tcPr>
            <w:tcW w:w="1196" w:type="pct"/>
          </w:tcPr>
          <w:p w14:paraId="578B81DF" w14:textId="0C2ABA1C" w:rsidR="00803F88" w:rsidRPr="00E838F6" w:rsidRDefault="00EA667D" w:rsidP="005660E5">
            <w:pPr>
              <w:spacing w:line="228" w:lineRule="auto"/>
              <w:ind w:left="160" w:right="-90" w:hanging="180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E838F6"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9" w:type="pct"/>
          </w:tcPr>
          <w:p w14:paraId="1E021C4F" w14:textId="77777777" w:rsidR="00803F88" w:rsidRPr="00E838F6" w:rsidRDefault="00803F88" w:rsidP="005660E5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5204C370" w14:textId="281956FA" w:rsidR="00803F88" w:rsidRPr="00E838F6" w:rsidRDefault="003036CB" w:rsidP="005660E5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E838F6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508" w:type="pct"/>
            <w:vAlign w:val="bottom"/>
          </w:tcPr>
          <w:p w14:paraId="1BCA7722" w14:textId="162B3DB7" w:rsidR="00803F88" w:rsidRPr="00E838F6" w:rsidRDefault="00BE7416" w:rsidP="00002F5B">
            <w:pPr>
              <w:pStyle w:val="acctfourfigures"/>
              <w:tabs>
                <w:tab w:val="clear" w:pos="765"/>
                <w:tab w:val="decimal" w:pos="115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E838F6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64</w:t>
            </w:r>
            <w:r w:rsidR="00FE6958" w:rsidRPr="00E838F6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,</w:t>
            </w:r>
            <w:r w:rsidRPr="00E838F6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115</w:t>
            </w:r>
          </w:p>
        </w:tc>
        <w:tc>
          <w:tcPr>
            <w:tcW w:w="509" w:type="pct"/>
            <w:vAlign w:val="bottom"/>
          </w:tcPr>
          <w:p w14:paraId="414905DA" w14:textId="5C90E8BE" w:rsidR="00803F88" w:rsidRPr="00E838F6" w:rsidRDefault="00BE7416" w:rsidP="005660E5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75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E838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44</w:t>
            </w:r>
            <w:r w:rsidR="00FE6958" w:rsidRPr="00E838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E838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003</w:t>
            </w:r>
            <w:r w:rsidR="00FE6958" w:rsidRPr="00E838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E838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784</w:t>
            </w:r>
          </w:p>
        </w:tc>
        <w:tc>
          <w:tcPr>
            <w:tcW w:w="361" w:type="pct"/>
            <w:vAlign w:val="bottom"/>
          </w:tcPr>
          <w:p w14:paraId="2972665F" w14:textId="142FD4E1" w:rsidR="00803F88" w:rsidRPr="00E838F6" w:rsidRDefault="00BE7416" w:rsidP="005660E5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77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838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44</w:t>
            </w:r>
            <w:r w:rsidR="00C96B74" w:rsidRPr="00E838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E838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067</w:t>
            </w:r>
            <w:r w:rsidR="00C96B74" w:rsidRPr="00E838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E838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899</w:t>
            </w:r>
          </w:p>
        </w:tc>
        <w:tc>
          <w:tcPr>
            <w:tcW w:w="90" w:type="pct"/>
            <w:vAlign w:val="bottom"/>
          </w:tcPr>
          <w:p w14:paraId="24CE0CC0" w14:textId="77777777" w:rsidR="00803F88" w:rsidRPr="00E838F6" w:rsidRDefault="00803F88" w:rsidP="005660E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0FCBEB1C" w14:textId="0376E125" w:rsidR="00803F88" w:rsidRPr="00E838F6" w:rsidRDefault="003036CB" w:rsidP="005660E5">
            <w:pPr>
              <w:pStyle w:val="acctfourfigures"/>
              <w:tabs>
                <w:tab w:val="clear" w:pos="765"/>
                <w:tab w:val="decimal" w:pos="60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  <w:r w:rsidRPr="00E838F6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1D073DFB" w14:textId="77777777" w:rsidR="00803F88" w:rsidRPr="00E838F6" w:rsidRDefault="00803F88" w:rsidP="005660E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39E1917D" w14:textId="02A7FA46" w:rsidR="00803F88" w:rsidRPr="00E838F6" w:rsidRDefault="003036CB" w:rsidP="005660E5">
            <w:pPr>
              <w:pStyle w:val="acctfourfigures"/>
              <w:tabs>
                <w:tab w:val="clear" w:pos="765"/>
                <w:tab w:val="decimal" w:pos="597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  <w:r w:rsidRPr="00E838F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pct"/>
            <w:vAlign w:val="bottom"/>
          </w:tcPr>
          <w:p w14:paraId="1D9730F1" w14:textId="77777777" w:rsidR="00803F88" w:rsidRPr="00E838F6" w:rsidRDefault="00803F88" w:rsidP="005660E5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4C3D60CC" w14:textId="74BCCD5B" w:rsidR="00803F88" w:rsidRPr="00E838F6" w:rsidRDefault="006C1833" w:rsidP="005660E5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43" w:right="-192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E838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44,21</w:t>
            </w:r>
            <w:r w:rsidR="003B4306" w:rsidRPr="00E838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</w:t>
            </w:r>
            <w:r w:rsidRPr="00E838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="003B4306" w:rsidRPr="00E838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970</w:t>
            </w:r>
          </w:p>
        </w:tc>
        <w:tc>
          <w:tcPr>
            <w:tcW w:w="90" w:type="pct"/>
            <w:vAlign w:val="bottom"/>
          </w:tcPr>
          <w:p w14:paraId="69B74461" w14:textId="77777777" w:rsidR="00803F88" w:rsidRPr="00E838F6" w:rsidRDefault="00803F88" w:rsidP="005660E5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1" w:type="pct"/>
            <w:vAlign w:val="bottom"/>
          </w:tcPr>
          <w:p w14:paraId="36C72803" w14:textId="77C573E5" w:rsidR="00803F88" w:rsidRPr="00E838F6" w:rsidRDefault="00AF313D" w:rsidP="005660E5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E838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44,21</w:t>
            </w:r>
            <w:r w:rsidR="003B4306" w:rsidRPr="00E838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</w:t>
            </w:r>
            <w:r w:rsidRPr="00E838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="003B4306" w:rsidRPr="00E838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970</w:t>
            </w:r>
          </w:p>
        </w:tc>
      </w:tr>
      <w:tr w:rsidR="0005392D" w:rsidRPr="00C1160E" w14:paraId="38ACB8B2" w14:textId="77777777" w:rsidTr="00B63572">
        <w:trPr>
          <w:trHeight w:val="70"/>
        </w:trPr>
        <w:tc>
          <w:tcPr>
            <w:tcW w:w="1196" w:type="pct"/>
          </w:tcPr>
          <w:p w14:paraId="4659E87B" w14:textId="2BAFF394" w:rsidR="0005392D" w:rsidRPr="00E838F6" w:rsidRDefault="0005392D" w:rsidP="0005392D">
            <w:pPr>
              <w:spacing w:line="228" w:lineRule="auto"/>
              <w:ind w:left="160" w:right="-90" w:hanging="180"/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</w:pPr>
            <w:r w:rsidRPr="00E838F6">
              <w:rPr>
                <w:rFonts w:asciiTheme="majorBidi" w:hAnsiTheme="majorBidi" w:cstheme="majorBidi"/>
                <w:sz w:val="25"/>
                <w:szCs w:val="25"/>
                <w:cs/>
              </w:rPr>
              <w:t>หนี้สินอนุพันธ์</w:t>
            </w:r>
          </w:p>
        </w:tc>
        <w:tc>
          <w:tcPr>
            <w:tcW w:w="89" w:type="pct"/>
          </w:tcPr>
          <w:p w14:paraId="02389732" w14:textId="77777777" w:rsidR="0005392D" w:rsidRPr="00E838F6" w:rsidRDefault="0005392D" w:rsidP="0005392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500D0AD7" w14:textId="051CFBB2" w:rsidR="0005392D" w:rsidRPr="00E838F6" w:rsidRDefault="0005392D" w:rsidP="0005392D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7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8" w:type="pct"/>
            <w:vAlign w:val="bottom"/>
          </w:tcPr>
          <w:p w14:paraId="1F65C45C" w14:textId="24F2791C" w:rsidR="0005392D" w:rsidRPr="00E838F6" w:rsidRDefault="0005392D" w:rsidP="0005392D">
            <w:pPr>
              <w:pStyle w:val="acctfourfigures"/>
              <w:tabs>
                <w:tab w:val="clear" w:pos="765"/>
                <w:tab w:val="decimal" w:pos="88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509" w:type="pct"/>
            <w:vAlign w:val="bottom"/>
          </w:tcPr>
          <w:p w14:paraId="1E2AB745" w14:textId="461EC182" w:rsidR="0005392D" w:rsidRPr="00E838F6" w:rsidRDefault="0005392D" w:rsidP="0005392D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1" w:type="pct"/>
            <w:vAlign w:val="bottom"/>
          </w:tcPr>
          <w:p w14:paraId="67C58E3B" w14:textId="7A847238" w:rsidR="0005392D" w:rsidRPr="00E838F6" w:rsidRDefault="0005392D" w:rsidP="0005392D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77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90" w:type="pct"/>
            <w:vAlign w:val="bottom"/>
          </w:tcPr>
          <w:p w14:paraId="20EE682B" w14:textId="77777777" w:rsidR="0005392D" w:rsidRPr="00E838F6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751F0153" w14:textId="627D431C" w:rsidR="0005392D" w:rsidRPr="00E838F6" w:rsidRDefault="0005392D" w:rsidP="0005392D">
            <w:pPr>
              <w:pStyle w:val="acctfourfigures"/>
              <w:tabs>
                <w:tab w:val="clear" w:pos="765"/>
                <w:tab w:val="decimal" w:pos="60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cs/>
                <w:lang w:val="en-US" w:eastAsia="zh-CN" w:bidi="th-TH"/>
              </w:rPr>
            </w:pPr>
          </w:p>
        </w:tc>
        <w:tc>
          <w:tcPr>
            <w:tcW w:w="90" w:type="pct"/>
            <w:vAlign w:val="bottom"/>
          </w:tcPr>
          <w:p w14:paraId="4182C6D6" w14:textId="77777777" w:rsidR="0005392D" w:rsidRPr="00E838F6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5112D8FB" w14:textId="2937F34B" w:rsidR="0005392D" w:rsidRPr="00E838F6" w:rsidRDefault="0005392D" w:rsidP="0005392D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pct"/>
            <w:vAlign w:val="bottom"/>
          </w:tcPr>
          <w:p w14:paraId="5B1AFBD6" w14:textId="77777777" w:rsidR="0005392D" w:rsidRPr="00E838F6" w:rsidRDefault="0005392D" w:rsidP="0005392D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353C14BD" w14:textId="450D45B4" w:rsidR="0005392D" w:rsidRPr="00E838F6" w:rsidRDefault="0005392D" w:rsidP="0005392D">
            <w:pPr>
              <w:pStyle w:val="acctfourfigures"/>
              <w:tabs>
                <w:tab w:val="clear" w:pos="765"/>
                <w:tab w:val="decimal" w:pos="59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pct"/>
            <w:vAlign w:val="bottom"/>
          </w:tcPr>
          <w:p w14:paraId="5CF461E3" w14:textId="77777777" w:rsidR="0005392D" w:rsidRPr="00E838F6" w:rsidRDefault="0005392D" w:rsidP="0005392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1" w:type="pct"/>
            <w:vAlign w:val="bottom"/>
          </w:tcPr>
          <w:p w14:paraId="265C2964" w14:textId="188BC4E5" w:rsidR="0005392D" w:rsidRPr="00E838F6" w:rsidRDefault="0005392D" w:rsidP="0005392D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05392D" w:rsidRPr="00C1160E" w14:paraId="626458ED" w14:textId="77777777" w:rsidTr="00B63572">
        <w:trPr>
          <w:trHeight w:val="261"/>
        </w:trPr>
        <w:tc>
          <w:tcPr>
            <w:tcW w:w="1196" w:type="pct"/>
          </w:tcPr>
          <w:p w14:paraId="54A2A49A" w14:textId="3B7BC814" w:rsidR="0005392D" w:rsidRPr="00E838F6" w:rsidRDefault="0005392D" w:rsidP="0005392D">
            <w:pPr>
              <w:spacing w:line="228" w:lineRule="auto"/>
              <w:ind w:left="180" w:hanging="180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E838F6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 xml:space="preserve">- </w:t>
            </w:r>
            <w:r w:rsidRPr="00E838F6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สัญญาแลกเปลี่ยนอัตราดอกเบี้ย</w:t>
            </w:r>
            <w:r w:rsidR="008A2152" w:rsidRPr="00E838F6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ระยะสั้น</w:t>
            </w:r>
          </w:p>
        </w:tc>
        <w:tc>
          <w:tcPr>
            <w:tcW w:w="89" w:type="pct"/>
          </w:tcPr>
          <w:p w14:paraId="7E9198EF" w14:textId="77777777" w:rsidR="0005392D" w:rsidRPr="00E838F6" w:rsidRDefault="0005392D" w:rsidP="0005392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32A505BB" w14:textId="663F3DD5" w:rsidR="0005392D" w:rsidRPr="00E838F6" w:rsidRDefault="00BE7416" w:rsidP="00CD69FA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70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E838F6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17</w:t>
            </w:r>
            <w:r w:rsidR="00CD69FA" w:rsidRPr="00E838F6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,</w:t>
            </w:r>
            <w:r w:rsidRPr="00E838F6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609</w:t>
            </w:r>
          </w:p>
        </w:tc>
        <w:tc>
          <w:tcPr>
            <w:tcW w:w="508" w:type="pct"/>
            <w:vAlign w:val="bottom"/>
          </w:tcPr>
          <w:p w14:paraId="7FD9A8FA" w14:textId="4F0A2618" w:rsidR="0005392D" w:rsidRPr="00E838F6" w:rsidRDefault="00CD69FA" w:rsidP="00002F5B">
            <w:pPr>
              <w:pStyle w:val="acctfourfigures"/>
              <w:tabs>
                <w:tab w:val="clear" w:pos="765"/>
                <w:tab w:val="decimal" w:pos="88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E838F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09" w:type="pct"/>
            <w:vAlign w:val="bottom"/>
          </w:tcPr>
          <w:p w14:paraId="5C347B0D" w14:textId="53644042" w:rsidR="0005392D" w:rsidRPr="00E838F6" w:rsidRDefault="00CD69FA" w:rsidP="00002F5B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E838F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361" w:type="pct"/>
            <w:vAlign w:val="bottom"/>
          </w:tcPr>
          <w:p w14:paraId="646181DB" w14:textId="1CD60E88" w:rsidR="0005392D" w:rsidRPr="00E838F6" w:rsidRDefault="00BE7416" w:rsidP="0005392D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77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838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17</w:t>
            </w:r>
            <w:r w:rsidR="00CD69FA" w:rsidRPr="00E838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E838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609</w:t>
            </w:r>
          </w:p>
        </w:tc>
        <w:tc>
          <w:tcPr>
            <w:tcW w:w="90" w:type="pct"/>
            <w:vAlign w:val="bottom"/>
          </w:tcPr>
          <w:p w14:paraId="0BBF8A20" w14:textId="77777777" w:rsidR="0005392D" w:rsidRPr="00E838F6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4E229FC0" w14:textId="0FCC2897" w:rsidR="0005392D" w:rsidRPr="00E838F6" w:rsidRDefault="00CD69FA" w:rsidP="00002F5B">
            <w:pPr>
              <w:pStyle w:val="acctfourfigures"/>
              <w:tabs>
                <w:tab w:val="clear" w:pos="765"/>
                <w:tab w:val="decimal" w:pos="60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  <w:r w:rsidRPr="00E838F6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21577672" w14:textId="77777777" w:rsidR="0005392D" w:rsidRPr="00E838F6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3367CA42" w14:textId="006C10EE" w:rsidR="0005392D" w:rsidRPr="00E838F6" w:rsidRDefault="00BE7416" w:rsidP="00CD69FA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8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838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17</w:t>
            </w:r>
            <w:r w:rsidR="00CD69FA" w:rsidRPr="00E838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E838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609</w:t>
            </w:r>
          </w:p>
        </w:tc>
        <w:tc>
          <w:tcPr>
            <w:tcW w:w="90" w:type="pct"/>
            <w:vAlign w:val="bottom"/>
          </w:tcPr>
          <w:p w14:paraId="2FC70D76" w14:textId="77777777" w:rsidR="0005392D" w:rsidRPr="00E838F6" w:rsidRDefault="0005392D" w:rsidP="0005392D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025C2649" w14:textId="32032EF8" w:rsidR="0005392D" w:rsidRPr="00E838F6" w:rsidRDefault="00CD69FA" w:rsidP="00002F5B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E838F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pct"/>
            <w:vAlign w:val="bottom"/>
          </w:tcPr>
          <w:p w14:paraId="24357DC3" w14:textId="77777777" w:rsidR="0005392D" w:rsidRPr="00E838F6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1" w:type="pct"/>
            <w:vAlign w:val="bottom"/>
          </w:tcPr>
          <w:p w14:paraId="33266102" w14:textId="34843585" w:rsidR="0005392D" w:rsidRPr="00E838F6" w:rsidRDefault="00BE7416" w:rsidP="0005392D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E838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17</w:t>
            </w:r>
            <w:r w:rsidR="00CD69FA" w:rsidRPr="00E838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E838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609</w:t>
            </w:r>
          </w:p>
        </w:tc>
      </w:tr>
      <w:tr w:rsidR="00CD69FA" w:rsidRPr="00C1160E" w14:paraId="6657BA41" w14:textId="77777777">
        <w:trPr>
          <w:trHeight w:val="261"/>
        </w:trPr>
        <w:tc>
          <w:tcPr>
            <w:tcW w:w="1196" w:type="pct"/>
            <w:vAlign w:val="bottom"/>
          </w:tcPr>
          <w:p w14:paraId="530DB4DA" w14:textId="66FC85CA" w:rsidR="00CD69FA" w:rsidRPr="00E838F6" w:rsidRDefault="00502C61" w:rsidP="00CD69FA">
            <w:pPr>
              <w:spacing w:line="228" w:lineRule="auto"/>
              <w:ind w:left="180" w:hanging="180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E838F6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- </w:t>
            </w:r>
            <w:r w:rsidRPr="00E838F6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สัญญา</w:t>
            </w:r>
            <w:r w:rsidRPr="00E838F6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แ</w:t>
            </w:r>
            <w:r w:rsidRPr="00E838F6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ลกเปลี่ยน</w:t>
            </w:r>
            <w:r w:rsidRPr="00E838F6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เงินตราต่างประเทศและ</w:t>
            </w:r>
            <w:r w:rsidRPr="00E838F6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อัตรา</w:t>
            </w:r>
            <w:r w:rsidRPr="00E838F6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ด</w:t>
            </w:r>
            <w:r w:rsidRPr="00E838F6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อกเบี้ย</w:t>
            </w:r>
            <w:r w:rsidRPr="00E838F6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ระยะสั้น</w:t>
            </w:r>
          </w:p>
        </w:tc>
        <w:tc>
          <w:tcPr>
            <w:tcW w:w="89" w:type="pct"/>
          </w:tcPr>
          <w:p w14:paraId="4FDFF04D" w14:textId="77777777" w:rsidR="00CD69FA" w:rsidRPr="00E838F6" w:rsidRDefault="00CD69FA" w:rsidP="00CD69F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5D12A365" w14:textId="5B09F60A" w:rsidR="00CD69FA" w:rsidRPr="00E838F6" w:rsidRDefault="00BE7416" w:rsidP="00CD69FA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70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E838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21</w:t>
            </w:r>
            <w:r w:rsidR="00CD69FA" w:rsidRPr="00E838F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E838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515</w:t>
            </w:r>
          </w:p>
        </w:tc>
        <w:tc>
          <w:tcPr>
            <w:tcW w:w="508" w:type="pct"/>
            <w:vAlign w:val="bottom"/>
          </w:tcPr>
          <w:p w14:paraId="2F134956" w14:textId="334386A9" w:rsidR="00CD69FA" w:rsidRPr="00E838F6" w:rsidRDefault="00CD69FA" w:rsidP="00002F5B">
            <w:pPr>
              <w:pStyle w:val="acctfourfigures"/>
              <w:tabs>
                <w:tab w:val="clear" w:pos="765"/>
                <w:tab w:val="decimal" w:pos="88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E838F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09" w:type="pct"/>
            <w:vAlign w:val="bottom"/>
          </w:tcPr>
          <w:p w14:paraId="11F13473" w14:textId="4091E2E0" w:rsidR="00CD69FA" w:rsidRPr="00E838F6" w:rsidRDefault="00CD69FA" w:rsidP="00002F5B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E838F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361" w:type="pct"/>
            <w:vAlign w:val="bottom"/>
          </w:tcPr>
          <w:p w14:paraId="6D75C8D6" w14:textId="5F0D8DA0" w:rsidR="00CD69FA" w:rsidRPr="00E838F6" w:rsidRDefault="00BE7416" w:rsidP="00CD69FA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77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838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21</w:t>
            </w:r>
            <w:r w:rsidR="00CD69FA" w:rsidRPr="00E838F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E838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515</w:t>
            </w:r>
          </w:p>
        </w:tc>
        <w:tc>
          <w:tcPr>
            <w:tcW w:w="90" w:type="pct"/>
            <w:vAlign w:val="bottom"/>
          </w:tcPr>
          <w:p w14:paraId="5AA6A843" w14:textId="77777777" w:rsidR="00CD69FA" w:rsidRPr="00E838F6" w:rsidRDefault="00CD69FA" w:rsidP="00CD69F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4691E92F" w14:textId="65072BD4" w:rsidR="00CD69FA" w:rsidRPr="00E838F6" w:rsidRDefault="00CD69FA" w:rsidP="00002F5B">
            <w:pPr>
              <w:pStyle w:val="acctfourfigures"/>
              <w:tabs>
                <w:tab w:val="clear" w:pos="765"/>
                <w:tab w:val="decimal" w:pos="60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  <w:r w:rsidRPr="00E838F6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66AB778E" w14:textId="77777777" w:rsidR="00CD69FA" w:rsidRPr="00E838F6" w:rsidRDefault="00CD69FA" w:rsidP="00CD69F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5B16675D" w14:textId="0A761A91" w:rsidR="00CD69FA" w:rsidRPr="00E838F6" w:rsidRDefault="00BE7416" w:rsidP="00CD69FA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80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838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21</w:t>
            </w:r>
            <w:r w:rsidR="00CD69FA" w:rsidRPr="00E838F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E838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515</w:t>
            </w:r>
          </w:p>
        </w:tc>
        <w:tc>
          <w:tcPr>
            <w:tcW w:w="90" w:type="pct"/>
            <w:vAlign w:val="bottom"/>
          </w:tcPr>
          <w:p w14:paraId="05884064" w14:textId="77777777" w:rsidR="00CD69FA" w:rsidRPr="00E838F6" w:rsidRDefault="00CD69FA" w:rsidP="00CD69F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571AFB7E" w14:textId="50333E52" w:rsidR="00CD69FA" w:rsidRPr="00E838F6" w:rsidRDefault="00CD69FA" w:rsidP="00002F5B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E838F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pct"/>
            <w:vAlign w:val="bottom"/>
          </w:tcPr>
          <w:p w14:paraId="412EEF55" w14:textId="77777777" w:rsidR="00CD69FA" w:rsidRPr="00E838F6" w:rsidRDefault="00CD69FA" w:rsidP="00CD69F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1" w:type="pct"/>
            <w:vAlign w:val="bottom"/>
          </w:tcPr>
          <w:p w14:paraId="40A0728F" w14:textId="0407E116" w:rsidR="00CD69FA" w:rsidRPr="00E838F6" w:rsidRDefault="00BE7416" w:rsidP="00CD69FA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838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21</w:t>
            </w:r>
            <w:r w:rsidR="00CD69FA" w:rsidRPr="00E838F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E838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515</w:t>
            </w:r>
          </w:p>
        </w:tc>
      </w:tr>
      <w:tr w:rsidR="0005392D" w:rsidRPr="00C1160E" w14:paraId="68FB9B44" w14:textId="77777777" w:rsidTr="00B63572">
        <w:trPr>
          <w:trHeight w:val="261"/>
        </w:trPr>
        <w:tc>
          <w:tcPr>
            <w:tcW w:w="1196" w:type="pct"/>
          </w:tcPr>
          <w:p w14:paraId="445B6CE4" w14:textId="77777777" w:rsidR="0005392D" w:rsidRPr="00C1160E" w:rsidRDefault="0005392D" w:rsidP="0005392D">
            <w:pPr>
              <w:spacing w:line="228" w:lineRule="auto"/>
              <w:ind w:left="180" w:hanging="180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</w:p>
        </w:tc>
        <w:tc>
          <w:tcPr>
            <w:tcW w:w="89" w:type="pct"/>
          </w:tcPr>
          <w:p w14:paraId="026D368E" w14:textId="77777777" w:rsidR="0005392D" w:rsidRPr="00C1160E" w:rsidRDefault="0005392D" w:rsidP="0005392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32D2A341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508" w:type="pct"/>
            <w:vAlign w:val="bottom"/>
          </w:tcPr>
          <w:p w14:paraId="55CDBAE6" w14:textId="77777777" w:rsidR="0005392D" w:rsidRPr="00C1160E" w:rsidRDefault="0005392D" w:rsidP="0005392D">
            <w:pPr>
              <w:pStyle w:val="acctfourfigures"/>
              <w:tabs>
                <w:tab w:val="clear" w:pos="765"/>
              </w:tabs>
              <w:spacing w:line="228" w:lineRule="auto"/>
              <w:ind w:left="-43" w:right="160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5087E292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75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</w:p>
        </w:tc>
        <w:tc>
          <w:tcPr>
            <w:tcW w:w="361" w:type="pct"/>
            <w:vAlign w:val="bottom"/>
          </w:tcPr>
          <w:p w14:paraId="080BCCCA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77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90" w:type="pct"/>
            <w:vAlign w:val="bottom"/>
          </w:tcPr>
          <w:p w14:paraId="47BC1B61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16732258" w14:textId="77777777" w:rsidR="0005392D" w:rsidRPr="00C1160E" w:rsidRDefault="0005392D" w:rsidP="0005392D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1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</w:p>
        </w:tc>
        <w:tc>
          <w:tcPr>
            <w:tcW w:w="90" w:type="pct"/>
            <w:vAlign w:val="bottom"/>
          </w:tcPr>
          <w:p w14:paraId="59F95618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4D68C58A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pct"/>
            <w:vAlign w:val="bottom"/>
          </w:tcPr>
          <w:p w14:paraId="476F0B69" w14:textId="77777777" w:rsidR="0005392D" w:rsidRPr="00C1160E" w:rsidRDefault="0005392D" w:rsidP="0005392D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0A15918A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pct"/>
            <w:vAlign w:val="bottom"/>
          </w:tcPr>
          <w:p w14:paraId="787D1F2A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1" w:type="pct"/>
            <w:vAlign w:val="bottom"/>
          </w:tcPr>
          <w:p w14:paraId="73218BC3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05392D" w:rsidRPr="00C1160E" w14:paraId="50ACEC23" w14:textId="77777777" w:rsidTr="00B63572">
        <w:trPr>
          <w:trHeight w:val="261"/>
        </w:trPr>
        <w:tc>
          <w:tcPr>
            <w:tcW w:w="1196" w:type="pct"/>
          </w:tcPr>
          <w:p w14:paraId="7BB925E2" w14:textId="29E59FA0" w:rsidR="0005392D" w:rsidRPr="00C1160E" w:rsidRDefault="0005392D" w:rsidP="0005392D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1160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lastRenderedPageBreak/>
              <w:t xml:space="preserve">ณ วันที่ </w:t>
            </w:r>
            <w:r w:rsidR="00BE7416" w:rsidRPr="00C1160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C1160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C1160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Pr="00C1160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BE7416" w:rsidRPr="00C1160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2568</w:t>
            </w:r>
          </w:p>
        </w:tc>
        <w:tc>
          <w:tcPr>
            <w:tcW w:w="89" w:type="pct"/>
          </w:tcPr>
          <w:p w14:paraId="08EF4AD0" w14:textId="77777777" w:rsidR="0005392D" w:rsidRPr="00C1160E" w:rsidRDefault="0005392D" w:rsidP="0005392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</w:tcPr>
          <w:p w14:paraId="5F15BCD7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08" w:type="pct"/>
          </w:tcPr>
          <w:p w14:paraId="5FFA758C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09" w:type="pct"/>
          </w:tcPr>
          <w:p w14:paraId="267C55DA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1" w:type="pct"/>
          </w:tcPr>
          <w:p w14:paraId="0AF64572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24D2D133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</w:tcPr>
          <w:p w14:paraId="46B06080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7772F992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</w:tcPr>
          <w:p w14:paraId="10DD4589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13C1570A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</w:tcPr>
          <w:p w14:paraId="7B34CBEF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33807D98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1" w:type="pct"/>
          </w:tcPr>
          <w:p w14:paraId="635F0E1A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1062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05392D" w:rsidRPr="00C1160E" w14:paraId="567213AE" w14:textId="77777777" w:rsidTr="00B63572">
        <w:trPr>
          <w:trHeight w:val="261"/>
        </w:trPr>
        <w:tc>
          <w:tcPr>
            <w:tcW w:w="1196" w:type="pct"/>
          </w:tcPr>
          <w:p w14:paraId="58D320DF" w14:textId="687683D8" w:rsidR="0005392D" w:rsidRPr="00C1160E" w:rsidRDefault="0005392D" w:rsidP="0005392D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lang w:val="en-GB"/>
              </w:rPr>
            </w:pPr>
            <w:r w:rsidRPr="00C1160E">
              <w:rPr>
                <w:rFonts w:ascii="Angsana New" w:hAnsi="Angsana New" w:hint="cs"/>
                <w:b/>
                <w:bCs/>
                <w:i/>
                <w:iCs/>
                <w:sz w:val="25"/>
                <w:szCs w:val="25"/>
                <w:cs/>
                <w:lang w:val="en-GB"/>
              </w:rPr>
              <w:t>สินทรัพย์</w:t>
            </w:r>
            <w:r w:rsidRPr="00C1160E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  <w:lang w:val="en-GB"/>
              </w:rPr>
              <w:t>ทางการเงิน</w:t>
            </w:r>
          </w:p>
        </w:tc>
        <w:tc>
          <w:tcPr>
            <w:tcW w:w="89" w:type="pct"/>
          </w:tcPr>
          <w:p w14:paraId="36A0DF62" w14:textId="77777777" w:rsidR="0005392D" w:rsidRPr="00C1160E" w:rsidRDefault="0005392D" w:rsidP="0005392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</w:tcPr>
          <w:p w14:paraId="54A67A4F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08" w:type="pct"/>
          </w:tcPr>
          <w:p w14:paraId="11AEFC06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09" w:type="pct"/>
          </w:tcPr>
          <w:p w14:paraId="0107250F" w14:textId="4BC093C0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1" w:type="pct"/>
          </w:tcPr>
          <w:p w14:paraId="0A2570BE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5962D6A8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</w:tcPr>
          <w:p w14:paraId="3FD1C1C3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6D032603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</w:tcPr>
          <w:p w14:paraId="2CD62891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2EDF16AC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</w:tcPr>
          <w:p w14:paraId="3F758FB6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1C17210C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1" w:type="pct"/>
          </w:tcPr>
          <w:p w14:paraId="3E5B7A5D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1062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05392D" w:rsidRPr="00C1160E" w14:paraId="45ABF26B" w14:textId="77777777" w:rsidTr="00B63572">
        <w:trPr>
          <w:trHeight w:val="261"/>
        </w:trPr>
        <w:tc>
          <w:tcPr>
            <w:tcW w:w="1196" w:type="pct"/>
          </w:tcPr>
          <w:p w14:paraId="4D595F47" w14:textId="13373A43" w:rsidR="0005392D" w:rsidRPr="00C1160E" w:rsidRDefault="0005392D" w:rsidP="0005392D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pacing w:val="-6"/>
                <w:sz w:val="25"/>
                <w:szCs w:val="25"/>
                <w:cs/>
                <w:lang w:val="en-GB"/>
              </w:rPr>
            </w:pPr>
            <w:r w:rsidRPr="00C1160E">
              <w:rPr>
                <w:rFonts w:asciiTheme="majorBidi" w:hAnsiTheme="majorBidi" w:cstheme="majorBidi"/>
                <w:spacing w:val="-6"/>
                <w:sz w:val="25"/>
                <w:szCs w:val="25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9" w:type="pct"/>
          </w:tcPr>
          <w:p w14:paraId="78A907E6" w14:textId="77777777" w:rsidR="0005392D" w:rsidRPr="00C1160E" w:rsidRDefault="0005392D" w:rsidP="0005392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07A0EBFC" w14:textId="77B373AD" w:rsidR="0005392D" w:rsidRPr="00C1160E" w:rsidRDefault="0005392D" w:rsidP="0005392D">
            <w:pPr>
              <w:pStyle w:val="acctfourfigures"/>
              <w:tabs>
                <w:tab w:val="clear" w:pos="765"/>
                <w:tab w:val="decimal" w:pos="370"/>
              </w:tabs>
              <w:spacing w:line="228" w:lineRule="auto"/>
              <w:ind w:left="-43" w:right="34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508" w:type="pct"/>
            <w:vAlign w:val="bottom"/>
          </w:tcPr>
          <w:p w14:paraId="4389C58A" w14:textId="04162982" w:rsidR="0005392D" w:rsidRPr="00C1160E" w:rsidRDefault="0005392D" w:rsidP="0005392D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left="-43" w:right="34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-</w:t>
            </w:r>
          </w:p>
        </w:tc>
        <w:tc>
          <w:tcPr>
            <w:tcW w:w="509" w:type="pct"/>
            <w:vAlign w:val="bottom"/>
          </w:tcPr>
          <w:p w14:paraId="176C124E" w14:textId="3363CEAE" w:rsidR="0005392D" w:rsidRPr="00C1160E" w:rsidRDefault="00BE7416" w:rsidP="0005392D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610</w:t>
            </w:r>
            <w:r w:rsidR="0005392D"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379</w:t>
            </w:r>
          </w:p>
        </w:tc>
        <w:tc>
          <w:tcPr>
            <w:tcW w:w="361" w:type="pct"/>
            <w:vAlign w:val="bottom"/>
          </w:tcPr>
          <w:p w14:paraId="280705A4" w14:textId="7AB0F16F" w:rsidR="0005392D" w:rsidRPr="00C1160E" w:rsidRDefault="00BE7416" w:rsidP="0005392D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610</w:t>
            </w:r>
            <w:r w:rsidR="0005392D"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379</w:t>
            </w:r>
          </w:p>
        </w:tc>
        <w:tc>
          <w:tcPr>
            <w:tcW w:w="90" w:type="pct"/>
            <w:vAlign w:val="bottom"/>
          </w:tcPr>
          <w:p w14:paraId="30702D1C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5A7F5E6A" w14:textId="01434E40" w:rsidR="0005392D" w:rsidRPr="00C1160E" w:rsidRDefault="0005392D" w:rsidP="0005392D">
            <w:pPr>
              <w:pStyle w:val="acctfourfigures"/>
              <w:tabs>
                <w:tab w:val="clear" w:pos="765"/>
                <w:tab w:val="decimal" w:pos="250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63560124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7576ACD9" w14:textId="1EE2F152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64D1FAD0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668FF2AC" w14:textId="0F6F5890" w:rsidR="0005392D" w:rsidRPr="00C1160E" w:rsidRDefault="00BE7416" w:rsidP="0005392D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651</w:t>
            </w:r>
            <w:r w:rsidR="0005392D" w:rsidRPr="00C1160E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136</w:t>
            </w:r>
          </w:p>
        </w:tc>
        <w:tc>
          <w:tcPr>
            <w:tcW w:w="90" w:type="pct"/>
            <w:vAlign w:val="bottom"/>
          </w:tcPr>
          <w:p w14:paraId="3B5DAD04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1" w:type="pct"/>
            <w:vAlign w:val="bottom"/>
          </w:tcPr>
          <w:p w14:paraId="13C347F3" w14:textId="0AA867BF" w:rsidR="0005392D" w:rsidRPr="00C1160E" w:rsidRDefault="00BE7416" w:rsidP="0005392D">
            <w:pPr>
              <w:pStyle w:val="acctfourfigures"/>
              <w:tabs>
                <w:tab w:val="clear" w:pos="765"/>
                <w:tab w:val="decimal" w:pos="1056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1160E">
              <w:rPr>
                <w:rFonts w:ascii="Angsana New" w:hAnsi="Angsana New" w:cs="Angsana New"/>
                <w:sz w:val="25"/>
                <w:szCs w:val="25"/>
                <w:lang w:val="en-US"/>
              </w:rPr>
              <w:t>651</w:t>
            </w:r>
            <w:r w:rsidR="0005392D" w:rsidRPr="00C1160E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C1160E">
              <w:rPr>
                <w:rFonts w:ascii="Angsana New" w:hAnsi="Angsana New" w:cs="Angsana New"/>
                <w:sz w:val="25"/>
                <w:szCs w:val="25"/>
                <w:lang w:val="en-US"/>
              </w:rPr>
              <w:t>136</w:t>
            </w:r>
          </w:p>
        </w:tc>
      </w:tr>
      <w:tr w:rsidR="0005392D" w:rsidRPr="00C1160E" w14:paraId="0C915902" w14:textId="77777777" w:rsidTr="00B63572">
        <w:trPr>
          <w:trHeight w:val="261"/>
        </w:trPr>
        <w:tc>
          <w:tcPr>
            <w:tcW w:w="1196" w:type="pct"/>
          </w:tcPr>
          <w:p w14:paraId="18859BE1" w14:textId="29FF51AC" w:rsidR="0005392D" w:rsidRPr="00C1160E" w:rsidRDefault="0005392D" w:rsidP="0005392D">
            <w:pPr>
              <w:spacing w:line="228" w:lineRule="auto"/>
              <w:ind w:left="180" w:hanging="180"/>
              <w:rPr>
                <w:rFonts w:asciiTheme="majorBidi" w:hAnsiTheme="majorBidi" w:cstheme="majorBidi"/>
                <w:spacing w:val="-6"/>
                <w:sz w:val="25"/>
                <w:szCs w:val="25"/>
                <w:cs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สินทรัพย์อนุพันธ์</w:t>
            </w:r>
          </w:p>
        </w:tc>
        <w:tc>
          <w:tcPr>
            <w:tcW w:w="89" w:type="pct"/>
          </w:tcPr>
          <w:p w14:paraId="58B9D377" w14:textId="77777777" w:rsidR="0005392D" w:rsidRPr="00C1160E" w:rsidRDefault="0005392D" w:rsidP="0005392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6BF25611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370"/>
              </w:tabs>
              <w:spacing w:line="228" w:lineRule="auto"/>
              <w:ind w:left="-43" w:right="345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508" w:type="pct"/>
            <w:vAlign w:val="bottom"/>
          </w:tcPr>
          <w:p w14:paraId="4ADCC236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left="-43" w:right="345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</w:p>
        </w:tc>
        <w:tc>
          <w:tcPr>
            <w:tcW w:w="509" w:type="pct"/>
            <w:vAlign w:val="bottom"/>
          </w:tcPr>
          <w:p w14:paraId="12136B29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361" w:type="pct"/>
            <w:vAlign w:val="bottom"/>
          </w:tcPr>
          <w:p w14:paraId="0E02B9B2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90" w:type="pct"/>
            <w:vAlign w:val="bottom"/>
          </w:tcPr>
          <w:p w14:paraId="199AA52D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5CBF7C13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250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</w:p>
        </w:tc>
        <w:tc>
          <w:tcPr>
            <w:tcW w:w="90" w:type="pct"/>
            <w:vAlign w:val="bottom"/>
          </w:tcPr>
          <w:p w14:paraId="3907BEBE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792D50B1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90" w:type="pct"/>
            <w:vAlign w:val="bottom"/>
          </w:tcPr>
          <w:p w14:paraId="5A7D960D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1EF26563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</w:p>
        </w:tc>
        <w:tc>
          <w:tcPr>
            <w:tcW w:w="90" w:type="pct"/>
            <w:vAlign w:val="bottom"/>
          </w:tcPr>
          <w:p w14:paraId="542859AF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1" w:type="pct"/>
            <w:vAlign w:val="bottom"/>
          </w:tcPr>
          <w:p w14:paraId="2B057CCC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1056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</w:tr>
      <w:tr w:rsidR="0005392D" w:rsidRPr="00C1160E" w14:paraId="22CF6406" w14:textId="77777777" w:rsidTr="00B63572">
        <w:trPr>
          <w:trHeight w:val="261"/>
        </w:trPr>
        <w:tc>
          <w:tcPr>
            <w:tcW w:w="1196" w:type="pct"/>
          </w:tcPr>
          <w:p w14:paraId="3DF280AE" w14:textId="42ED01A2" w:rsidR="0005392D" w:rsidRPr="00C1160E" w:rsidRDefault="0005392D" w:rsidP="0005392D">
            <w:pPr>
              <w:spacing w:line="228" w:lineRule="auto"/>
              <w:ind w:left="180" w:hanging="180"/>
              <w:rPr>
                <w:rFonts w:asciiTheme="majorBidi" w:hAnsiTheme="majorBidi" w:cstheme="majorBidi"/>
                <w:spacing w:val="-6"/>
                <w:sz w:val="25"/>
                <w:szCs w:val="25"/>
                <w:cs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- </w:t>
            </w:r>
            <w:r w:rsidRPr="00C1160E">
              <w:rPr>
                <w:rFonts w:asciiTheme="majorBidi" w:hAnsiTheme="majorBidi" w:cstheme="majorBidi"/>
                <w:spacing w:val="-6"/>
                <w:sz w:val="25"/>
                <w:szCs w:val="25"/>
                <w:cs/>
                <w:lang w:val="en-GB"/>
              </w:rPr>
              <w:t>สัญญาแลกเปลี่ยน</w:t>
            </w:r>
            <w:r w:rsidRPr="00C1160E">
              <w:rPr>
                <w:rFonts w:asciiTheme="majorBidi" w:hAnsiTheme="majorBidi" w:cstheme="majorBidi" w:hint="cs"/>
                <w:spacing w:val="-6"/>
                <w:sz w:val="25"/>
                <w:szCs w:val="25"/>
                <w:cs/>
                <w:lang w:val="en-GB"/>
              </w:rPr>
              <w:t>เงินตราต่างประเทศระยะสั้น</w:t>
            </w:r>
          </w:p>
        </w:tc>
        <w:tc>
          <w:tcPr>
            <w:tcW w:w="89" w:type="pct"/>
          </w:tcPr>
          <w:p w14:paraId="1B3F7452" w14:textId="77777777" w:rsidR="0005392D" w:rsidRPr="00C1160E" w:rsidRDefault="0005392D" w:rsidP="0005392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6C5E30D9" w14:textId="262B4A68" w:rsidR="0005392D" w:rsidRPr="00C1160E" w:rsidRDefault="00BE7416" w:rsidP="0005392D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</w:t>
            </w:r>
            <w:r w:rsidR="0005392D" w:rsidRPr="00C1160E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477</w:t>
            </w:r>
          </w:p>
        </w:tc>
        <w:tc>
          <w:tcPr>
            <w:tcW w:w="508" w:type="pct"/>
            <w:vAlign w:val="bottom"/>
          </w:tcPr>
          <w:p w14:paraId="7484E479" w14:textId="569C2CCC" w:rsidR="0005392D" w:rsidRPr="00C1160E" w:rsidRDefault="0005392D" w:rsidP="0005392D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left="-43" w:right="345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-</w:t>
            </w:r>
          </w:p>
        </w:tc>
        <w:tc>
          <w:tcPr>
            <w:tcW w:w="509" w:type="pct"/>
            <w:vAlign w:val="bottom"/>
          </w:tcPr>
          <w:p w14:paraId="293DE8AD" w14:textId="406F6540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361" w:type="pct"/>
            <w:vAlign w:val="bottom"/>
          </w:tcPr>
          <w:p w14:paraId="4713EBEB" w14:textId="498BB33C" w:rsidR="0005392D" w:rsidRPr="00C1160E" w:rsidRDefault="00BE7416" w:rsidP="0005392D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</w:t>
            </w:r>
            <w:r w:rsidR="0005392D"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477</w:t>
            </w:r>
          </w:p>
        </w:tc>
        <w:tc>
          <w:tcPr>
            <w:tcW w:w="90" w:type="pct"/>
            <w:vAlign w:val="bottom"/>
          </w:tcPr>
          <w:p w14:paraId="624E839D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791C17CA" w14:textId="782C8A0D" w:rsidR="0005392D" w:rsidRPr="00C1160E" w:rsidRDefault="0005392D" w:rsidP="0005392D">
            <w:pPr>
              <w:pStyle w:val="acctfourfigures"/>
              <w:tabs>
                <w:tab w:val="clear" w:pos="765"/>
                <w:tab w:val="decimal" w:pos="250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45C9A6F4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6416C12B" w14:textId="4E90344F" w:rsidR="0005392D" w:rsidRPr="00C1160E" w:rsidRDefault="00BE7416" w:rsidP="0005392D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</w:t>
            </w:r>
            <w:r w:rsidR="0005392D" w:rsidRPr="00C1160E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477</w:t>
            </w:r>
          </w:p>
        </w:tc>
        <w:tc>
          <w:tcPr>
            <w:tcW w:w="90" w:type="pct"/>
            <w:vAlign w:val="bottom"/>
          </w:tcPr>
          <w:p w14:paraId="57FD895A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348B2FC4" w14:textId="56EC61E1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pct"/>
            <w:vAlign w:val="bottom"/>
          </w:tcPr>
          <w:p w14:paraId="5AB44586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1" w:type="pct"/>
            <w:vAlign w:val="bottom"/>
          </w:tcPr>
          <w:p w14:paraId="50DBFEEB" w14:textId="6A7D3614" w:rsidR="0005392D" w:rsidRPr="00C1160E" w:rsidRDefault="00BE7416" w:rsidP="0005392D">
            <w:pPr>
              <w:pStyle w:val="acctfourfigures"/>
              <w:tabs>
                <w:tab w:val="clear" w:pos="765"/>
                <w:tab w:val="decimal" w:pos="1056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C1160E">
              <w:rPr>
                <w:rFonts w:ascii="Angsana New" w:hAnsi="Angsana New" w:cs="Angsana New"/>
                <w:sz w:val="25"/>
                <w:szCs w:val="25"/>
                <w:lang w:val="en-US"/>
              </w:rPr>
              <w:t>7</w:t>
            </w:r>
            <w:r w:rsidR="0005392D" w:rsidRPr="00C1160E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C1160E">
              <w:rPr>
                <w:rFonts w:ascii="Angsana New" w:hAnsi="Angsana New" w:cs="Angsana New"/>
                <w:sz w:val="25"/>
                <w:szCs w:val="25"/>
                <w:lang w:val="en-US"/>
              </w:rPr>
              <w:t>477</w:t>
            </w:r>
          </w:p>
        </w:tc>
      </w:tr>
      <w:tr w:rsidR="0005392D" w:rsidRPr="00C1160E" w14:paraId="396A7A82" w14:textId="77777777" w:rsidTr="00B63572">
        <w:trPr>
          <w:trHeight w:val="261"/>
        </w:trPr>
        <w:tc>
          <w:tcPr>
            <w:tcW w:w="1196" w:type="pct"/>
          </w:tcPr>
          <w:p w14:paraId="0C012421" w14:textId="19648F00" w:rsidR="0005392D" w:rsidRPr="00C1160E" w:rsidRDefault="0005392D" w:rsidP="0005392D">
            <w:pPr>
              <w:spacing w:line="228" w:lineRule="auto"/>
              <w:ind w:left="180" w:hanging="180"/>
              <w:rPr>
                <w:rFonts w:asciiTheme="majorBidi" w:hAnsiTheme="majorBidi" w:cstheme="majorBidi"/>
                <w:spacing w:val="-6"/>
                <w:sz w:val="25"/>
                <w:szCs w:val="25"/>
                <w:cs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- </w:t>
            </w:r>
            <w:r w:rsidRPr="00C1160E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9" w:type="pct"/>
          </w:tcPr>
          <w:p w14:paraId="22D3AF80" w14:textId="77777777" w:rsidR="0005392D" w:rsidRPr="00C1160E" w:rsidRDefault="0005392D" w:rsidP="0005392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2E008D1B" w14:textId="778C41B3" w:rsidR="0005392D" w:rsidRPr="00C1160E" w:rsidRDefault="00BE7416" w:rsidP="0005392D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84</w:t>
            </w:r>
            <w:r w:rsidR="0005392D" w:rsidRPr="00C1160E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473</w:t>
            </w:r>
          </w:p>
        </w:tc>
        <w:tc>
          <w:tcPr>
            <w:tcW w:w="508" w:type="pct"/>
            <w:vAlign w:val="bottom"/>
          </w:tcPr>
          <w:p w14:paraId="663202D9" w14:textId="3C1DD40C" w:rsidR="0005392D" w:rsidRPr="00C1160E" w:rsidRDefault="0005392D" w:rsidP="0005392D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left="-43" w:right="345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09" w:type="pct"/>
            <w:vAlign w:val="bottom"/>
          </w:tcPr>
          <w:p w14:paraId="27A427F5" w14:textId="5F5CA7CD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361" w:type="pct"/>
            <w:vAlign w:val="bottom"/>
          </w:tcPr>
          <w:p w14:paraId="5F9DB5C6" w14:textId="46CAFDE9" w:rsidR="0005392D" w:rsidRPr="00C1160E" w:rsidRDefault="00BE7416" w:rsidP="0005392D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84</w:t>
            </w:r>
            <w:r w:rsidR="0005392D"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473</w:t>
            </w:r>
          </w:p>
        </w:tc>
        <w:tc>
          <w:tcPr>
            <w:tcW w:w="90" w:type="pct"/>
            <w:vAlign w:val="bottom"/>
          </w:tcPr>
          <w:p w14:paraId="4053499E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563C0053" w14:textId="09EAD15C" w:rsidR="0005392D" w:rsidRPr="00C1160E" w:rsidRDefault="0005392D" w:rsidP="0005392D">
            <w:pPr>
              <w:pStyle w:val="acctfourfigures"/>
              <w:tabs>
                <w:tab w:val="clear" w:pos="765"/>
                <w:tab w:val="decimal" w:pos="250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56E54665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34CA6D27" w14:textId="45E0F50F" w:rsidR="0005392D" w:rsidRPr="00C1160E" w:rsidRDefault="00BE7416" w:rsidP="0005392D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84</w:t>
            </w:r>
            <w:r w:rsidR="0005392D" w:rsidRPr="00C1160E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473</w:t>
            </w:r>
          </w:p>
        </w:tc>
        <w:tc>
          <w:tcPr>
            <w:tcW w:w="90" w:type="pct"/>
            <w:vAlign w:val="bottom"/>
          </w:tcPr>
          <w:p w14:paraId="54CA508D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708113D3" w14:textId="76FB4D0F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pct"/>
            <w:vAlign w:val="bottom"/>
          </w:tcPr>
          <w:p w14:paraId="22E2875B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1" w:type="pct"/>
            <w:vAlign w:val="bottom"/>
          </w:tcPr>
          <w:p w14:paraId="676F71B7" w14:textId="6927AD6F" w:rsidR="0005392D" w:rsidRPr="00C1160E" w:rsidRDefault="00BE7416" w:rsidP="0005392D">
            <w:pPr>
              <w:pStyle w:val="acctfourfigures"/>
              <w:tabs>
                <w:tab w:val="clear" w:pos="765"/>
                <w:tab w:val="decimal" w:pos="1056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C1160E">
              <w:rPr>
                <w:rFonts w:ascii="Angsana New" w:hAnsi="Angsana New" w:cs="Angsana New"/>
                <w:sz w:val="25"/>
                <w:szCs w:val="25"/>
                <w:lang w:val="en-US"/>
              </w:rPr>
              <w:t>84</w:t>
            </w:r>
            <w:r w:rsidR="0005392D" w:rsidRPr="00C1160E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C1160E">
              <w:rPr>
                <w:rFonts w:ascii="Angsana New" w:hAnsi="Angsana New" w:cs="Angsana New"/>
                <w:sz w:val="25"/>
                <w:szCs w:val="25"/>
                <w:lang w:val="en-US"/>
              </w:rPr>
              <w:t>473</w:t>
            </w:r>
          </w:p>
        </w:tc>
      </w:tr>
      <w:tr w:rsidR="0005392D" w:rsidRPr="00C1160E" w14:paraId="7FDC3B85" w14:textId="77777777">
        <w:trPr>
          <w:trHeight w:val="261"/>
        </w:trPr>
        <w:tc>
          <w:tcPr>
            <w:tcW w:w="1196" w:type="pct"/>
            <w:vAlign w:val="bottom"/>
          </w:tcPr>
          <w:p w14:paraId="293FFBE9" w14:textId="41CEC319" w:rsidR="0005392D" w:rsidRPr="00C1160E" w:rsidRDefault="0005392D" w:rsidP="0005392D">
            <w:pPr>
              <w:spacing w:line="228" w:lineRule="auto"/>
              <w:ind w:left="180" w:hanging="180"/>
              <w:rPr>
                <w:rFonts w:asciiTheme="majorBidi" w:hAnsiTheme="majorBidi" w:cstheme="majorBidi"/>
                <w:spacing w:val="-6"/>
                <w:sz w:val="25"/>
                <w:szCs w:val="25"/>
                <w:cs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- </w:t>
            </w:r>
            <w:r w:rsidRPr="00C1160E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สัญญา</w:t>
            </w:r>
            <w:r w:rsidRPr="00C1160E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แ</w:t>
            </w:r>
            <w:r w:rsidRPr="00C1160E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ลกเปลี่ยน</w:t>
            </w:r>
            <w:r w:rsidRPr="00C1160E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เงินตราต่างประเทศ</w:t>
            </w:r>
          </w:p>
        </w:tc>
        <w:tc>
          <w:tcPr>
            <w:tcW w:w="89" w:type="pct"/>
          </w:tcPr>
          <w:p w14:paraId="16AFE001" w14:textId="77777777" w:rsidR="0005392D" w:rsidRPr="00C1160E" w:rsidRDefault="0005392D" w:rsidP="0005392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74314F57" w14:textId="46EDD171" w:rsidR="0005392D" w:rsidRPr="00C1160E" w:rsidRDefault="00BE7416" w:rsidP="0005392D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63</w:t>
            </w:r>
            <w:r w:rsidR="0005392D" w:rsidRPr="00C1160E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587</w:t>
            </w:r>
          </w:p>
        </w:tc>
        <w:tc>
          <w:tcPr>
            <w:tcW w:w="508" w:type="pct"/>
            <w:vAlign w:val="bottom"/>
          </w:tcPr>
          <w:p w14:paraId="22BDB9AA" w14:textId="5A73601C" w:rsidR="0005392D" w:rsidRPr="00C1160E" w:rsidRDefault="0005392D" w:rsidP="0005392D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left="-43" w:right="345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09" w:type="pct"/>
            <w:vAlign w:val="bottom"/>
          </w:tcPr>
          <w:p w14:paraId="63886860" w14:textId="173AE6FE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361" w:type="pct"/>
            <w:vAlign w:val="bottom"/>
          </w:tcPr>
          <w:p w14:paraId="03191EDE" w14:textId="13EA7B2D" w:rsidR="0005392D" w:rsidRPr="00C1160E" w:rsidRDefault="00BE7416" w:rsidP="0005392D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63</w:t>
            </w:r>
            <w:r w:rsidR="0005392D"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587</w:t>
            </w:r>
          </w:p>
        </w:tc>
        <w:tc>
          <w:tcPr>
            <w:tcW w:w="90" w:type="pct"/>
            <w:vAlign w:val="bottom"/>
          </w:tcPr>
          <w:p w14:paraId="75C1E504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2A7BB767" w14:textId="1951CF12" w:rsidR="0005392D" w:rsidRPr="00C1160E" w:rsidRDefault="0005392D" w:rsidP="0005392D">
            <w:pPr>
              <w:pStyle w:val="acctfourfigures"/>
              <w:tabs>
                <w:tab w:val="clear" w:pos="765"/>
                <w:tab w:val="decimal" w:pos="250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6737B904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5FC1BD0C" w14:textId="593C8CB4" w:rsidR="0005392D" w:rsidRPr="00C1160E" w:rsidRDefault="00BE7416" w:rsidP="0005392D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63</w:t>
            </w:r>
            <w:r w:rsidR="0005392D" w:rsidRPr="00C1160E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587</w:t>
            </w:r>
          </w:p>
        </w:tc>
        <w:tc>
          <w:tcPr>
            <w:tcW w:w="90" w:type="pct"/>
            <w:vAlign w:val="bottom"/>
          </w:tcPr>
          <w:p w14:paraId="267E5319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5746A279" w14:textId="71D214DF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pct"/>
            <w:vAlign w:val="bottom"/>
          </w:tcPr>
          <w:p w14:paraId="4BD3E53B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1" w:type="pct"/>
            <w:vAlign w:val="bottom"/>
          </w:tcPr>
          <w:p w14:paraId="1B0DEA25" w14:textId="19A87D67" w:rsidR="0005392D" w:rsidRPr="00C1160E" w:rsidRDefault="00BE7416" w:rsidP="0005392D">
            <w:pPr>
              <w:pStyle w:val="acctfourfigures"/>
              <w:tabs>
                <w:tab w:val="clear" w:pos="765"/>
                <w:tab w:val="decimal" w:pos="1056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C1160E">
              <w:rPr>
                <w:rFonts w:ascii="Angsana New" w:hAnsi="Angsana New" w:cs="Angsana New"/>
                <w:sz w:val="25"/>
                <w:szCs w:val="25"/>
                <w:lang w:val="en-US"/>
              </w:rPr>
              <w:t>63</w:t>
            </w:r>
            <w:r w:rsidR="0005392D" w:rsidRPr="00C1160E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C1160E">
              <w:rPr>
                <w:rFonts w:ascii="Angsana New" w:hAnsi="Angsana New" w:cs="Angsana New"/>
                <w:sz w:val="25"/>
                <w:szCs w:val="25"/>
                <w:lang w:val="en-US"/>
              </w:rPr>
              <w:t>587</w:t>
            </w:r>
          </w:p>
        </w:tc>
      </w:tr>
      <w:tr w:rsidR="0005392D" w:rsidRPr="00C1160E" w14:paraId="6C1AC088" w14:textId="77777777" w:rsidTr="00B63572">
        <w:trPr>
          <w:trHeight w:val="189"/>
        </w:trPr>
        <w:tc>
          <w:tcPr>
            <w:tcW w:w="1196" w:type="pct"/>
          </w:tcPr>
          <w:p w14:paraId="404BDC1B" w14:textId="77777777" w:rsidR="0005392D" w:rsidRPr="00C1160E" w:rsidRDefault="0005392D" w:rsidP="0005392D">
            <w:pPr>
              <w:spacing w:line="228" w:lineRule="auto"/>
              <w:ind w:left="180" w:hanging="180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</w:p>
        </w:tc>
        <w:tc>
          <w:tcPr>
            <w:tcW w:w="89" w:type="pct"/>
          </w:tcPr>
          <w:p w14:paraId="3947CA4E" w14:textId="77777777" w:rsidR="0005392D" w:rsidRPr="00C1160E" w:rsidRDefault="0005392D" w:rsidP="0005392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1228EBA7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820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8" w:type="pct"/>
            <w:vAlign w:val="bottom"/>
          </w:tcPr>
          <w:p w14:paraId="46E52CED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430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9" w:type="pct"/>
            <w:vAlign w:val="bottom"/>
          </w:tcPr>
          <w:p w14:paraId="60F94FF8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1" w:type="pct"/>
            <w:vAlign w:val="bottom"/>
          </w:tcPr>
          <w:p w14:paraId="577DCF0F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pct"/>
            <w:vAlign w:val="bottom"/>
          </w:tcPr>
          <w:p w14:paraId="107D56DB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3379D252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250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</w:p>
        </w:tc>
        <w:tc>
          <w:tcPr>
            <w:tcW w:w="90" w:type="pct"/>
            <w:vAlign w:val="bottom"/>
          </w:tcPr>
          <w:p w14:paraId="6386678F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363FB5A3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pct"/>
            <w:vAlign w:val="bottom"/>
          </w:tcPr>
          <w:p w14:paraId="4527FC24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2A00C752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340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pct"/>
            <w:vAlign w:val="bottom"/>
          </w:tcPr>
          <w:p w14:paraId="7AEB713F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1" w:type="pct"/>
            <w:vAlign w:val="bottom"/>
          </w:tcPr>
          <w:p w14:paraId="356483A2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1056"/>
              </w:tabs>
              <w:spacing w:line="228" w:lineRule="auto"/>
              <w:ind w:left="-43" w:right="-86" w:firstLine="19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05392D" w:rsidRPr="00C1160E" w14:paraId="039D3060" w14:textId="77777777" w:rsidTr="00B63572">
        <w:trPr>
          <w:trHeight w:val="261"/>
        </w:trPr>
        <w:tc>
          <w:tcPr>
            <w:tcW w:w="1196" w:type="pct"/>
          </w:tcPr>
          <w:p w14:paraId="5C41AF39" w14:textId="74C60A41" w:rsidR="0005392D" w:rsidRPr="00C1160E" w:rsidRDefault="0005392D" w:rsidP="0005392D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  <w:lang w:val="en-GB"/>
              </w:rPr>
            </w:pPr>
            <w:r w:rsidRPr="00C1160E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  <w:lang w:val="en-GB"/>
              </w:rPr>
              <w:t>หนี้สินทางการเงิน</w:t>
            </w:r>
          </w:p>
        </w:tc>
        <w:tc>
          <w:tcPr>
            <w:tcW w:w="89" w:type="pct"/>
          </w:tcPr>
          <w:p w14:paraId="5EEC11B2" w14:textId="77777777" w:rsidR="0005392D" w:rsidRPr="00C1160E" w:rsidRDefault="0005392D" w:rsidP="0005392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</w:tcPr>
          <w:p w14:paraId="216FBA66" w14:textId="757F890A" w:rsidR="0005392D" w:rsidRPr="00C1160E" w:rsidRDefault="0005392D" w:rsidP="0005392D">
            <w:pPr>
              <w:pStyle w:val="acctfourfigures"/>
              <w:tabs>
                <w:tab w:val="clear" w:pos="765"/>
                <w:tab w:val="decimal" w:pos="824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08" w:type="pct"/>
          </w:tcPr>
          <w:p w14:paraId="564EA1A3" w14:textId="38B94775" w:rsidR="0005392D" w:rsidRPr="00C1160E" w:rsidRDefault="0005392D" w:rsidP="0005392D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09" w:type="pct"/>
          </w:tcPr>
          <w:p w14:paraId="219BC81A" w14:textId="36F7330A" w:rsidR="0005392D" w:rsidRPr="00C1160E" w:rsidRDefault="0005392D" w:rsidP="0005392D">
            <w:pPr>
              <w:tabs>
                <w:tab w:val="clear" w:pos="907"/>
                <w:tab w:val="left" w:pos="600"/>
                <w:tab w:val="decimal" w:pos="871"/>
                <w:tab w:val="left" w:pos="1087"/>
              </w:tabs>
              <w:spacing w:line="228" w:lineRule="auto"/>
              <w:ind w:left="-43" w:right="-86" w:firstLine="37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" w:type="pct"/>
          </w:tcPr>
          <w:p w14:paraId="705857C6" w14:textId="446DD0D0" w:rsidR="0005392D" w:rsidRPr="00C1160E" w:rsidRDefault="0005392D" w:rsidP="0005392D">
            <w:pPr>
              <w:pStyle w:val="acctfourfigures"/>
              <w:tabs>
                <w:tab w:val="clear" w:pos="765"/>
                <w:tab w:val="left" w:pos="878"/>
                <w:tab w:val="decimal" w:pos="1240"/>
              </w:tabs>
              <w:spacing w:line="228" w:lineRule="auto"/>
              <w:ind w:left="316" w:right="-86" w:hanging="112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082C27F7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</w:tcPr>
          <w:p w14:paraId="2105EAE6" w14:textId="43F08EA8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 w:firstLine="62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7B114DEC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</w:tcPr>
          <w:p w14:paraId="61E744CD" w14:textId="7E9DADBA" w:rsidR="0005392D" w:rsidRPr="00C1160E" w:rsidRDefault="0005392D" w:rsidP="0005392D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0047663C" w14:textId="77777777" w:rsidR="0005392D" w:rsidRPr="00C1160E" w:rsidRDefault="0005392D" w:rsidP="0005392D">
            <w:pPr>
              <w:tabs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9" w:type="pct"/>
          </w:tcPr>
          <w:p w14:paraId="4E29C5A4" w14:textId="021EAB97" w:rsidR="0005392D" w:rsidRPr="00C1160E" w:rsidRDefault="0005392D" w:rsidP="0005392D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3390071D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1" w:type="pct"/>
          </w:tcPr>
          <w:p w14:paraId="376D9FEE" w14:textId="6DA96C6F" w:rsidR="0005392D" w:rsidRPr="00C1160E" w:rsidRDefault="0005392D" w:rsidP="0005392D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05392D" w:rsidRPr="00C1160E" w14:paraId="08F9D258" w14:textId="77777777" w:rsidTr="00B63572">
        <w:trPr>
          <w:trHeight w:val="261"/>
        </w:trPr>
        <w:tc>
          <w:tcPr>
            <w:tcW w:w="1196" w:type="pct"/>
          </w:tcPr>
          <w:p w14:paraId="3A0F2408" w14:textId="084EE989" w:rsidR="0005392D" w:rsidRPr="00C1160E" w:rsidRDefault="0005392D" w:rsidP="0005392D">
            <w:pPr>
              <w:spacing w:line="228" w:lineRule="auto"/>
              <w:ind w:left="180" w:right="-105" w:hanging="180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ส่วนของเงินกู้ยืมระยะยาวจากสถาบันการเงินที่</w:t>
            </w:r>
            <w:r w:rsidR="00573CD2" w:rsidRPr="00C1160E">
              <w:rPr>
                <w:rFonts w:asciiTheme="majorBidi" w:hAnsiTheme="majorBidi" w:cstheme="majorBidi"/>
                <w:sz w:val="25"/>
                <w:szCs w:val="25"/>
                <w:lang w:val="en-GB"/>
              </w:rPr>
              <w:br/>
            </w:r>
            <w:r w:rsidRPr="00C1160E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ถึงกำหนดชำระภายในหนึ่งปี</w:t>
            </w:r>
          </w:p>
        </w:tc>
        <w:tc>
          <w:tcPr>
            <w:tcW w:w="89" w:type="pct"/>
          </w:tcPr>
          <w:p w14:paraId="71E619D9" w14:textId="77777777" w:rsidR="0005392D" w:rsidRPr="00C1160E" w:rsidRDefault="0005392D" w:rsidP="0005392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237A9CF5" w14:textId="37EFD78E" w:rsidR="0005392D" w:rsidRPr="00C1160E" w:rsidRDefault="0005392D" w:rsidP="0005392D">
            <w:pPr>
              <w:pStyle w:val="acctfourfigures"/>
              <w:tabs>
                <w:tab w:val="clear" w:pos="765"/>
                <w:tab w:val="decimal" w:pos="370"/>
              </w:tabs>
              <w:spacing w:line="228" w:lineRule="auto"/>
              <w:ind w:left="-43" w:right="345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508" w:type="pct"/>
            <w:vAlign w:val="bottom"/>
          </w:tcPr>
          <w:p w14:paraId="31E4380C" w14:textId="6DEF8DB5" w:rsidR="0005392D" w:rsidRPr="00C1160E" w:rsidRDefault="0005392D" w:rsidP="0005392D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left="-43" w:right="34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09" w:type="pct"/>
            <w:vAlign w:val="bottom"/>
          </w:tcPr>
          <w:p w14:paraId="1B47046C" w14:textId="6E62B4BA" w:rsidR="0005392D" w:rsidRPr="00C1160E" w:rsidRDefault="00BE7416" w:rsidP="0005392D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28</w:t>
            </w:r>
            <w:r w:rsidR="0005392D"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541</w:t>
            </w:r>
            <w:r w:rsidR="0005392D"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476</w:t>
            </w:r>
          </w:p>
        </w:tc>
        <w:tc>
          <w:tcPr>
            <w:tcW w:w="361" w:type="pct"/>
            <w:vAlign w:val="bottom"/>
          </w:tcPr>
          <w:p w14:paraId="0E815178" w14:textId="5C92C1F0" w:rsidR="0005392D" w:rsidRPr="00C1160E" w:rsidRDefault="00BE7416" w:rsidP="0005392D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28</w:t>
            </w:r>
            <w:r w:rsidR="0005392D"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541</w:t>
            </w:r>
            <w:r w:rsidR="0005392D"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476</w:t>
            </w:r>
          </w:p>
        </w:tc>
        <w:tc>
          <w:tcPr>
            <w:tcW w:w="90" w:type="pct"/>
            <w:vAlign w:val="bottom"/>
          </w:tcPr>
          <w:p w14:paraId="121F1ED8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28" w:lineRule="auto"/>
              <w:ind w:left="316" w:right="-86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4EEF0B6D" w14:textId="2D6DD10B" w:rsidR="0005392D" w:rsidRPr="00C1160E" w:rsidRDefault="0005392D" w:rsidP="0005392D">
            <w:pPr>
              <w:pStyle w:val="acctfourfigures"/>
              <w:tabs>
                <w:tab w:val="clear" w:pos="765"/>
                <w:tab w:val="decimal" w:pos="250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43962EF6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73946F74" w14:textId="406FE657" w:rsidR="0005392D" w:rsidRPr="00C1160E" w:rsidRDefault="0005392D" w:rsidP="0005392D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pct"/>
            <w:vAlign w:val="bottom"/>
          </w:tcPr>
          <w:p w14:paraId="2084980C" w14:textId="77777777" w:rsidR="0005392D" w:rsidRPr="00C1160E" w:rsidRDefault="0005392D" w:rsidP="0005392D">
            <w:pPr>
              <w:tabs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19C9D536" w14:textId="1F2A529F" w:rsidR="0005392D" w:rsidRPr="00C1160E" w:rsidRDefault="00BE7416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10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28</w:t>
            </w:r>
            <w:r w:rsidR="0005392D"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879</w:t>
            </w:r>
            <w:r w:rsidR="0005392D"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056</w:t>
            </w:r>
          </w:p>
        </w:tc>
        <w:tc>
          <w:tcPr>
            <w:tcW w:w="90" w:type="pct"/>
            <w:vAlign w:val="bottom"/>
          </w:tcPr>
          <w:p w14:paraId="6F052BB7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1" w:type="pct"/>
            <w:vAlign w:val="bottom"/>
          </w:tcPr>
          <w:p w14:paraId="346B070A" w14:textId="47C1E77D" w:rsidR="0005392D" w:rsidRPr="00C1160E" w:rsidRDefault="00BE7416" w:rsidP="0005392D">
            <w:pPr>
              <w:pStyle w:val="acctfourfigures"/>
              <w:tabs>
                <w:tab w:val="clear" w:pos="765"/>
                <w:tab w:val="decimal" w:pos="1056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28</w:t>
            </w:r>
            <w:r w:rsidR="0005392D"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879</w:t>
            </w:r>
            <w:r w:rsidR="0005392D"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056</w:t>
            </w:r>
          </w:p>
        </w:tc>
      </w:tr>
      <w:tr w:rsidR="0005392D" w:rsidRPr="00C1160E" w14:paraId="76309C7D" w14:textId="77777777" w:rsidTr="00B63572">
        <w:trPr>
          <w:trHeight w:val="261"/>
        </w:trPr>
        <w:tc>
          <w:tcPr>
            <w:tcW w:w="1196" w:type="pct"/>
          </w:tcPr>
          <w:p w14:paraId="5307B663" w14:textId="7310A9F5" w:rsidR="0005392D" w:rsidRPr="00C1160E" w:rsidRDefault="0005392D" w:rsidP="0005392D">
            <w:pPr>
              <w:spacing w:line="228" w:lineRule="auto"/>
              <w:ind w:left="180" w:hanging="180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1160E"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9" w:type="pct"/>
          </w:tcPr>
          <w:p w14:paraId="69ECE388" w14:textId="77777777" w:rsidR="0005392D" w:rsidRPr="00C1160E" w:rsidRDefault="0005392D" w:rsidP="0005392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3FE1C401" w14:textId="5E90B2FA" w:rsidR="0005392D" w:rsidRPr="00C1160E" w:rsidRDefault="0005392D" w:rsidP="0005392D">
            <w:pPr>
              <w:pStyle w:val="acctfourfigures"/>
              <w:tabs>
                <w:tab w:val="clear" w:pos="765"/>
                <w:tab w:val="decimal" w:pos="370"/>
              </w:tabs>
              <w:spacing w:line="228" w:lineRule="auto"/>
              <w:ind w:left="-43" w:right="34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508" w:type="pct"/>
            <w:vAlign w:val="bottom"/>
          </w:tcPr>
          <w:p w14:paraId="53292DE8" w14:textId="06FE5096" w:rsidR="0005392D" w:rsidRPr="00C1160E" w:rsidRDefault="00BE7416" w:rsidP="0005392D">
            <w:pPr>
              <w:pStyle w:val="acctfourfigures"/>
              <w:tabs>
                <w:tab w:val="clear" w:pos="765"/>
                <w:tab w:val="decimal" w:pos="520"/>
              </w:tabs>
              <w:spacing w:line="228" w:lineRule="auto"/>
              <w:ind w:left="-43" w:right="1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84</w:t>
            </w:r>
            <w:r w:rsidR="0005392D" w:rsidRPr="00C1160E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473</w:t>
            </w:r>
          </w:p>
        </w:tc>
        <w:tc>
          <w:tcPr>
            <w:tcW w:w="509" w:type="pct"/>
            <w:vAlign w:val="bottom"/>
          </w:tcPr>
          <w:p w14:paraId="6DD30B6C" w14:textId="7CA2327D" w:rsidR="0005392D" w:rsidRPr="00C1160E" w:rsidRDefault="00BE7416" w:rsidP="0005392D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43</w:t>
            </w:r>
            <w:r w:rsidR="0005392D"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968</w:t>
            </w:r>
            <w:r w:rsidR="0005392D"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528</w:t>
            </w:r>
          </w:p>
        </w:tc>
        <w:tc>
          <w:tcPr>
            <w:tcW w:w="361" w:type="pct"/>
            <w:vAlign w:val="bottom"/>
          </w:tcPr>
          <w:p w14:paraId="546A2EE3" w14:textId="61CBC10D" w:rsidR="0005392D" w:rsidRPr="00C1160E" w:rsidRDefault="00BE7416" w:rsidP="0005392D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44</w:t>
            </w:r>
            <w:r w:rsidR="0005392D"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053</w:t>
            </w:r>
            <w:r w:rsidR="0005392D"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001</w:t>
            </w:r>
          </w:p>
        </w:tc>
        <w:tc>
          <w:tcPr>
            <w:tcW w:w="90" w:type="pct"/>
            <w:vAlign w:val="bottom"/>
          </w:tcPr>
          <w:p w14:paraId="08958FA9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28" w:lineRule="auto"/>
              <w:ind w:left="316" w:right="-86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6CB50E06" w14:textId="739B58DA" w:rsidR="0005392D" w:rsidRPr="00C1160E" w:rsidRDefault="0005392D" w:rsidP="0005392D">
            <w:pPr>
              <w:pStyle w:val="acctfourfigures"/>
              <w:tabs>
                <w:tab w:val="clear" w:pos="765"/>
                <w:tab w:val="decimal" w:pos="250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78E7EEE4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74C4A4A0" w14:textId="5B6D7B2F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pct"/>
            <w:vAlign w:val="bottom"/>
          </w:tcPr>
          <w:p w14:paraId="36EC7B72" w14:textId="77777777" w:rsidR="0005392D" w:rsidRPr="00C1160E" w:rsidRDefault="0005392D" w:rsidP="0005392D">
            <w:pPr>
              <w:tabs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29489EDB" w14:textId="13548DEC" w:rsidR="0005392D" w:rsidRPr="00C1160E" w:rsidRDefault="00BE7416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101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45</w:t>
            </w:r>
            <w:r w:rsidR="0005392D"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309</w:t>
            </w:r>
            <w:r w:rsidR="0005392D"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564</w:t>
            </w:r>
          </w:p>
        </w:tc>
        <w:tc>
          <w:tcPr>
            <w:tcW w:w="90" w:type="pct"/>
            <w:vAlign w:val="bottom"/>
          </w:tcPr>
          <w:p w14:paraId="6202F440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1" w:type="pct"/>
            <w:vAlign w:val="bottom"/>
          </w:tcPr>
          <w:p w14:paraId="26611A09" w14:textId="6E0DA2F0" w:rsidR="0005392D" w:rsidRPr="00C1160E" w:rsidRDefault="00BE7416" w:rsidP="0005392D">
            <w:pPr>
              <w:pStyle w:val="acctfourfigures"/>
              <w:tabs>
                <w:tab w:val="clear" w:pos="765"/>
                <w:tab w:val="decimal" w:pos="1056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45</w:t>
            </w:r>
            <w:r w:rsidR="0005392D"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309</w:t>
            </w:r>
            <w:r w:rsidR="0005392D"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564</w:t>
            </w:r>
          </w:p>
        </w:tc>
      </w:tr>
      <w:tr w:rsidR="0005392D" w:rsidRPr="00C1160E" w14:paraId="0F18D7FD" w14:textId="77777777" w:rsidTr="00B63572">
        <w:trPr>
          <w:trHeight w:val="261"/>
        </w:trPr>
        <w:tc>
          <w:tcPr>
            <w:tcW w:w="1196" w:type="pct"/>
          </w:tcPr>
          <w:p w14:paraId="6E024D42" w14:textId="61551E27" w:rsidR="0005392D" w:rsidRPr="00C1160E" w:rsidRDefault="0005392D" w:rsidP="0005392D">
            <w:pPr>
              <w:spacing w:line="228" w:lineRule="auto"/>
              <w:ind w:left="180" w:hanging="18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cs/>
              </w:rPr>
              <w:t>หนี้สินอนุพันธ์</w:t>
            </w:r>
          </w:p>
        </w:tc>
        <w:tc>
          <w:tcPr>
            <w:tcW w:w="89" w:type="pct"/>
          </w:tcPr>
          <w:p w14:paraId="695AD084" w14:textId="77777777" w:rsidR="0005392D" w:rsidRPr="00C1160E" w:rsidRDefault="0005392D" w:rsidP="0005392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5BFE40C7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8" w:type="pct"/>
            <w:vAlign w:val="bottom"/>
          </w:tcPr>
          <w:p w14:paraId="4407F08E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left="-43" w:right="34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9" w:type="pct"/>
            <w:vAlign w:val="bottom"/>
          </w:tcPr>
          <w:p w14:paraId="7FA43E64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1" w:type="pct"/>
            <w:vAlign w:val="bottom"/>
          </w:tcPr>
          <w:p w14:paraId="5AFA751E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90" w:type="pct"/>
            <w:vAlign w:val="bottom"/>
          </w:tcPr>
          <w:p w14:paraId="556BE43A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28" w:lineRule="auto"/>
              <w:ind w:left="316" w:right="-86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271F673A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250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</w:p>
        </w:tc>
        <w:tc>
          <w:tcPr>
            <w:tcW w:w="90" w:type="pct"/>
            <w:vAlign w:val="bottom"/>
          </w:tcPr>
          <w:p w14:paraId="7AC7F3F5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63E700AD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pct"/>
            <w:vAlign w:val="bottom"/>
          </w:tcPr>
          <w:p w14:paraId="3011E4A9" w14:textId="77777777" w:rsidR="0005392D" w:rsidRPr="00C1160E" w:rsidRDefault="0005392D" w:rsidP="0005392D">
            <w:pPr>
              <w:tabs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397DEBE1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pct"/>
            <w:vAlign w:val="bottom"/>
          </w:tcPr>
          <w:p w14:paraId="2ECEF154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1" w:type="pct"/>
            <w:vAlign w:val="bottom"/>
          </w:tcPr>
          <w:p w14:paraId="540CEE25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1056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05392D" w:rsidRPr="00C1160E" w14:paraId="468A57FF" w14:textId="77777777" w:rsidTr="00B63572">
        <w:trPr>
          <w:trHeight w:val="261"/>
        </w:trPr>
        <w:tc>
          <w:tcPr>
            <w:tcW w:w="1196" w:type="pct"/>
          </w:tcPr>
          <w:p w14:paraId="10C780EA" w14:textId="1972ABA4" w:rsidR="0005392D" w:rsidRPr="00C1160E" w:rsidRDefault="0005392D" w:rsidP="0005392D">
            <w:pPr>
              <w:spacing w:line="228" w:lineRule="auto"/>
              <w:ind w:left="180" w:hanging="18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- </w:t>
            </w:r>
            <w:r w:rsidRPr="00C1160E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สัญญาแลกเปลี่ยนอัตราดอกเบี้ย</w:t>
            </w:r>
            <w:r w:rsidRPr="00C1160E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ระยะสั้น</w:t>
            </w:r>
          </w:p>
        </w:tc>
        <w:tc>
          <w:tcPr>
            <w:tcW w:w="89" w:type="pct"/>
          </w:tcPr>
          <w:p w14:paraId="50A9562A" w14:textId="77777777" w:rsidR="0005392D" w:rsidRPr="00C1160E" w:rsidRDefault="0005392D" w:rsidP="0005392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0B5B7C34" w14:textId="0C659771" w:rsidR="0005392D" w:rsidRPr="00C1160E" w:rsidRDefault="00BE7416" w:rsidP="0005392D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34</w:t>
            </w:r>
            <w:r w:rsidR="0005392D" w:rsidRPr="00C1160E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760</w:t>
            </w:r>
          </w:p>
        </w:tc>
        <w:tc>
          <w:tcPr>
            <w:tcW w:w="508" w:type="pct"/>
            <w:vAlign w:val="bottom"/>
          </w:tcPr>
          <w:p w14:paraId="4FB87C6E" w14:textId="3C02A789" w:rsidR="0005392D" w:rsidRPr="00C1160E" w:rsidRDefault="0005392D" w:rsidP="0005392D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left="-43" w:right="34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09" w:type="pct"/>
            <w:vAlign w:val="bottom"/>
          </w:tcPr>
          <w:p w14:paraId="738A61DF" w14:textId="4CE20531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361" w:type="pct"/>
            <w:vAlign w:val="bottom"/>
          </w:tcPr>
          <w:p w14:paraId="1ED9A704" w14:textId="3E3E2C17" w:rsidR="0005392D" w:rsidRPr="00C1160E" w:rsidRDefault="00BE7416" w:rsidP="0005392D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34</w:t>
            </w:r>
            <w:r w:rsidR="0005392D" w:rsidRPr="00C1160E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760</w:t>
            </w:r>
          </w:p>
        </w:tc>
        <w:tc>
          <w:tcPr>
            <w:tcW w:w="90" w:type="pct"/>
            <w:vAlign w:val="bottom"/>
          </w:tcPr>
          <w:p w14:paraId="1EE919CC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28" w:lineRule="auto"/>
              <w:ind w:left="316" w:right="-86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6F8F7CAD" w14:textId="65C8AC2E" w:rsidR="0005392D" w:rsidRPr="00C1160E" w:rsidRDefault="0005392D" w:rsidP="0005392D">
            <w:pPr>
              <w:pStyle w:val="acctfourfigures"/>
              <w:tabs>
                <w:tab w:val="clear" w:pos="765"/>
                <w:tab w:val="decimal" w:pos="250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6EAEE351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46539EF9" w14:textId="721EF428" w:rsidR="0005392D" w:rsidRPr="00C1160E" w:rsidRDefault="00BE7416" w:rsidP="0005392D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34</w:t>
            </w:r>
            <w:r w:rsidR="0005392D" w:rsidRPr="00C1160E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760</w:t>
            </w:r>
          </w:p>
        </w:tc>
        <w:tc>
          <w:tcPr>
            <w:tcW w:w="90" w:type="pct"/>
            <w:vAlign w:val="bottom"/>
          </w:tcPr>
          <w:p w14:paraId="11069CBD" w14:textId="77777777" w:rsidR="0005392D" w:rsidRPr="00C1160E" w:rsidRDefault="0005392D" w:rsidP="0005392D">
            <w:pPr>
              <w:tabs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45B7AFD0" w14:textId="49401487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pct"/>
            <w:vAlign w:val="bottom"/>
          </w:tcPr>
          <w:p w14:paraId="32E09E66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1" w:type="pct"/>
            <w:vAlign w:val="bottom"/>
          </w:tcPr>
          <w:p w14:paraId="6E296EBE" w14:textId="406BF81E" w:rsidR="0005392D" w:rsidRPr="00C1160E" w:rsidRDefault="00BE7416" w:rsidP="0005392D">
            <w:pPr>
              <w:pStyle w:val="acctfourfigures"/>
              <w:tabs>
                <w:tab w:val="clear" w:pos="765"/>
                <w:tab w:val="decimal" w:pos="1056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34</w:t>
            </w:r>
            <w:r w:rsidR="0005392D" w:rsidRPr="00C1160E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760</w:t>
            </w:r>
          </w:p>
        </w:tc>
      </w:tr>
      <w:tr w:rsidR="0005392D" w:rsidRPr="00C1160E" w14:paraId="55E97CAF" w14:textId="77777777" w:rsidTr="00B63572">
        <w:trPr>
          <w:trHeight w:val="261"/>
        </w:trPr>
        <w:tc>
          <w:tcPr>
            <w:tcW w:w="1196" w:type="pct"/>
          </w:tcPr>
          <w:p w14:paraId="661711E6" w14:textId="77777777" w:rsidR="00983281" w:rsidRPr="00C1160E" w:rsidRDefault="0005392D" w:rsidP="0005392D">
            <w:pPr>
              <w:spacing w:line="228" w:lineRule="auto"/>
              <w:ind w:left="180" w:hanging="180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- </w:t>
            </w:r>
            <w:r w:rsidRPr="00C1160E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สัญญา</w:t>
            </w:r>
            <w:r w:rsidRPr="00C1160E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แ</w:t>
            </w:r>
            <w:r w:rsidRPr="00C1160E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ลกเปลี่ยน</w:t>
            </w:r>
            <w:r w:rsidRPr="00C1160E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เงินตราต่างประเทศและ</w:t>
            </w:r>
          </w:p>
          <w:p w14:paraId="210909C6" w14:textId="4BF3E14D" w:rsidR="0005392D" w:rsidRPr="00C1160E" w:rsidRDefault="0005392D" w:rsidP="00B43AB1">
            <w:pPr>
              <w:tabs>
                <w:tab w:val="clear" w:pos="227"/>
                <w:tab w:val="left" w:pos="342"/>
              </w:tabs>
              <w:spacing w:line="228" w:lineRule="auto"/>
              <w:ind w:left="180" w:firstLine="72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อัตรา</w:t>
            </w:r>
            <w:r w:rsidRPr="00C1160E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ด</w:t>
            </w:r>
            <w:r w:rsidRPr="00C1160E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อกเบี้ย</w:t>
            </w:r>
            <w:r w:rsidRPr="00C1160E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ระยะสั้น</w:t>
            </w:r>
          </w:p>
        </w:tc>
        <w:tc>
          <w:tcPr>
            <w:tcW w:w="89" w:type="pct"/>
          </w:tcPr>
          <w:p w14:paraId="72C8AFD4" w14:textId="77777777" w:rsidR="0005392D" w:rsidRPr="00C1160E" w:rsidRDefault="0005392D" w:rsidP="0005392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180E57BC" w14:textId="14D59DFF" w:rsidR="0005392D" w:rsidRPr="00C1160E" w:rsidRDefault="00BE7416" w:rsidP="0005392D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39</w:t>
            </w:r>
            <w:r w:rsidR="0005392D" w:rsidRPr="00C1160E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887</w:t>
            </w:r>
          </w:p>
        </w:tc>
        <w:tc>
          <w:tcPr>
            <w:tcW w:w="508" w:type="pct"/>
            <w:vAlign w:val="bottom"/>
          </w:tcPr>
          <w:p w14:paraId="79487EF7" w14:textId="4DAF09C8" w:rsidR="0005392D" w:rsidRPr="00C1160E" w:rsidRDefault="0005392D" w:rsidP="0005392D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left="-43" w:right="34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09" w:type="pct"/>
            <w:vAlign w:val="bottom"/>
          </w:tcPr>
          <w:p w14:paraId="6D3BC85B" w14:textId="4515477D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361" w:type="pct"/>
            <w:vAlign w:val="bottom"/>
          </w:tcPr>
          <w:p w14:paraId="29824A5D" w14:textId="3FED45B3" w:rsidR="0005392D" w:rsidRPr="00C1160E" w:rsidRDefault="00BE7416" w:rsidP="0005392D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39</w:t>
            </w:r>
            <w:r w:rsidR="0005392D" w:rsidRPr="00C1160E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887</w:t>
            </w:r>
          </w:p>
        </w:tc>
        <w:tc>
          <w:tcPr>
            <w:tcW w:w="90" w:type="pct"/>
            <w:vAlign w:val="bottom"/>
          </w:tcPr>
          <w:p w14:paraId="066B9CA4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28" w:lineRule="auto"/>
              <w:ind w:left="316" w:right="-86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696504A9" w14:textId="6374E4F1" w:rsidR="0005392D" w:rsidRPr="00C1160E" w:rsidRDefault="0005392D" w:rsidP="0005392D">
            <w:pPr>
              <w:pStyle w:val="acctfourfigures"/>
              <w:tabs>
                <w:tab w:val="clear" w:pos="765"/>
                <w:tab w:val="decimal" w:pos="250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6370B35D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759DED2B" w14:textId="31118537" w:rsidR="0005392D" w:rsidRPr="00C1160E" w:rsidRDefault="00BE7416" w:rsidP="0005392D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39</w:t>
            </w:r>
            <w:r w:rsidR="0005392D" w:rsidRPr="00C1160E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887</w:t>
            </w:r>
          </w:p>
        </w:tc>
        <w:tc>
          <w:tcPr>
            <w:tcW w:w="90" w:type="pct"/>
            <w:vAlign w:val="bottom"/>
          </w:tcPr>
          <w:p w14:paraId="46A08A86" w14:textId="77777777" w:rsidR="0005392D" w:rsidRPr="00C1160E" w:rsidRDefault="0005392D" w:rsidP="0005392D">
            <w:pPr>
              <w:tabs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17EF12EB" w14:textId="587C7AA7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pct"/>
            <w:vAlign w:val="bottom"/>
          </w:tcPr>
          <w:p w14:paraId="49B58BD9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1" w:type="pct"/>
            <w:vAlign w:val="bottom"/>
          </w:tcPr>
          <w:p w14:paraId="54C2F2CD" w14:textId="411B9587" w:rsidR="0005392D" w:rsidRPr="00C1160E" w:rsidRDefault="00BE7416" w:rsidP="0005392D">
            <w:pPr>
              <w:pStyle w:val="acctfourfigures"/>
              <w:tabs>
                <w:tab w:val="clear" w:pos="765"/>
                <w:tab w:val="decimal" w:pos="1056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39</w:t>
            </w:r>
            <w:r w:rsidR="0005392D" w:rsidRPr="00C1160E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887</w:t>
            </w:r>
          </w:p>
        </w:tc>
      </w:tr>
      <w:tr w:rsidR="0005392D" w:rsidRPr="00C1160E" w14:paraId="07E9325B" w14:textId="77777777">
        <w:trPr>
          <w:trHeight w:val="261"/>
        </w:trPr>
        <w:tc>
          <w:tcPr>
            <w:tcW w:w="1196" w:type="pct"/>
          </w:tcPr>
          <w:p w14:paraId="00612648" w14:textId="7BE7A101" w:rsidR="0005392D" w:rsidRPr="00C1160E" w:rsidRDefault="0005392D" w:rsidP="0005392D">
            <w:pPr>
              <w:spacing w:line="228" w:lineRule="auto"/>
              <w:ind w:left="180" w:right="-105" w:hanging="180"/>
              <w:rPr>
                <w:rFonts w:ascii="Angsana New" w:hAnsi="Angsana New"/>
                <w:sz w:val="25"/>
                <w:szCs w:val="25"/>
                <w:cs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 xml:space="preserve">- </w:t>
            </w:r>
            <w:r w:rsidRPr="00C1160E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9" w:type="pct"/>
          </w:tcPr>
          <w:p w14:paraId="2A064258" w14:textId="77777777" w:rsidR="0005392D" w:rsidRPr="00C1160E" w:rsidRDefault="0005392D" w:rsidP="0005392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4D2BE790" w14:textId="031F2FF2" w:rsidR="0005392D" w:rsidRPr="00C1160E" w:rsidRDefault="00BE7416" w:rsidP="0005392D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</w:t>
            </w:r>
            <w:r w:rsidR="0005392D" w:rsidRPr="00C1160E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493</w:t>
            </w:r>
          </w:p>
        </w:tc>
        <w:tc>
          <w:tcPr>
            <w:tcW w:w="508" w:type="pct"/>
            <w:vAlign w:val="bottom"/>
          </w:tcPr>
          <w:p w14:paraId="285F4D04" w14:textId="540577DD" w:rsidR="0005392D" w:rsidRPr="00C1160E" w:rsidRDefault="0005392D" w:rsidP="0005392D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left="-43" w:right="34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09" w:type="pct"/>
            <w:vAlign w:val="bottom"/>
          </w:tcPr>
          <w:p w14:paraId="6B1A53CA" w14:textId="18835B3F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361" w:type="pct"/>
            <w:vAlign w:val="bottom"/>
          </w:tcPr>
          <w:p w14:paraId="6C0D5535" w14:textId="4A095826" w:rsidR="0005392D" w:rsidRPr="00C1160E" w:rsidRDefault="00BE7416" w:rsidP="0005392D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</w:t>
            </w:r>
            <w:r w:rsidR="0005392D" w:rsidRPr="00C1160E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493</w:t>
            </w:r>
          </w:p>
        </w:tc>
        <w:tc>
          <w:tcPr>
            <w:tcW w:w="90" w:type="pct"/>
            <w:vAlign w:val="bottom"/>
          </w:tcPr>
          <w:p w14:paraId="568AB096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28" w:lineRule="auto"/>
              <w:ind w:left="316" w:right="-86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21A55EB5" w14:textId="53112C15" w:rsidR="0005392D" w:rsidRPr="00C1160E" w:rsidRDefault="0005392D" w:rsidP="0005392D">
            <w:pPr>
              <w:pStyle w:val="acctfourfigures"/>
              <w:tabs>
                <w:tab w:val="clear" w:pos="765"/>
                <w:tab w:val="decimal" w:pos="250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602F1507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09468E21" w14:textId="62DD4B13" w:rsidR="0005392D" w:rsidRPr="00C1160E" w:rsidRDefault="00BE7416" w:rsidP="0005392D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</w:t>
            </w:r>
            <w:r w:rsidR="0005392D" w:rsidRPr="00C1160E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493</w:t>
            </w:r>
          </w:p>
        </w:tc>
        <w:tc>
          <w:tcPr>
            <w:tcW w:w="90" w:type="pct"/>
            <w:vAlign w:val="bottom"/>
          </w:tcPr>
          <w:p w14:paraId="72C740A2" w14:textId="77777777" w:rsidR="0005392D" w:rsidRPr="00C1160E" w:rsidRDefault="0005392D" w:rsidP="0005392D">
            <w:pPr>
              <w:tabs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61076CFA" w14:textId="2F727ADD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pct"/>
            <w:vAlign w:val="bottom"/>
          </w:tcPr>
          <w:p w14:paraId="74ECA2D6" w14:textId="77777777" w:rsidR="0005392D" w:rsidRPr="00C1160E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1" w:type="pct"/>
            <w:vAlign w:val="bottom"/>
          </w:tcPr>
          <w:p w14:paraId="352FDAC9" w14:textId="3BEBBABA" w:rsidR="0005392D" w:rsidRPr="00C1160E" w:rsidRDefault="00BE7416" w:rsidP="0005392D">
            <w:pPr>
              <w:pStyle w:val="acctfourfigures"/>
              <w:tabs>
                <w:tab w:val="clear" w:pos="765"/>
                <w:tab w:val="decimal" w:pos="1056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</w:t>
            </w:r>
            <w:r w:rsidR="0005392D" w:rsidRPr="00C1160E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493</w:t>
            </w:r>
          </w:p>
        </w:tc>
      </w:tr>
    </w:tbl>
    <w:p w14:paraId="642862DE" w14:textId="036D74CB" w:rsidR="00D56A5B" w:rsidRPr="00C1160E" w:rsidRDefault="00D56A5B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</w:p>
    <w:tbl>
      <w:tblPr>
        <w:tblW w:w="4827" w:type="pct"/>
        <w:tblInd w:w="542" w:type="dxa"/>
        <w:tblLayout w:type="fixed"/>
        <w:tblLook w:val="04A0" w:firstRow="1" w:lastRow="0" w:firstColumn="1" w:lastColumn="0" w:noHBand="0" w:noVBand="1"/>
      </w:tblPr>
      <w:tblGrid>
        <w:gridCol w:w="3598"/>
        <w:gridCol w:w="271"/>
        <w:gridCol w:w="1542"/>
        <w:gridCol w:w="1533"/>
        <w:gridCol w:w="1533"/>
        <w:gridCol w:w="1073"/>
        <w:gridCol w:w="258"/>
        <w:gridCol w:w="1082"/>
        <w:gridCol w:w="267"/>
        <w:gridCol w:w="1082"/>
        <w:gridCol w:w="267"/>
        <w:gridCol w:w="1082"/>
        <w:gridCol w:w="283"/>
        <w:gridCol w:w="1157"/>
      </w:tblGrid>
      <w:tr w:rsidR="00BD0BF2" w:rsidRPr="00C1160E" w14:paraId="693EB6B3" w14:textId="77777777" w:rsidTr="00BD0BF2">
        <w:trPr>
          <w:trHeight w:val="261"/>
          <w:tblHeader/>
        </w:trPr>
        <w:tc>
          <w:tcPr>
            <w:tcW w:w="1197" w:type="pct"/>
            <w:vAlign w:val="bottom"/>
          </w:tcPr>
          <w:p w14:paraId="084EE15D" w14:textId="77777777" w:rsidR="00D56A5B" w:rsidRPr="00C1160E" w:rsidRDefault="00D56A5B" w:rsidP="002E53F2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C1160E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br w:type="page"/>
            </w:r>
          </w:p>
        </w:tc>
        <w:tc>
          <w:tcPr>
            <w:tcW w:w="90" w:type="pct"/>
            <w:vAlign w:val="bottom"/>
          </w:tcPr>
          <w:p w14:paraId="552869B3" w14:textId="77777777" w:rsidR="00D56A5B" w:rsidRPr="00C1160E" w:rsidRDefault="00D56A5B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713" w:type="pct"/>
            <w:gridSpan w:val="12"/>
            <w:vAlign w:val="bottom"/>
          </w:tcPr>
          <w:p w14:paraId="0A6BEBB8" w14:textId="77777777" w:rsidR="00D56A5B" w:rsidRPr="00C1160E" w:rsidRDefault="00D56A5B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C1160E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Pr="00C1160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BD0BF2" w:rsidRPr="00C1160E" w14:paraId="1FAED0F6" w14:textId="77777777" w:rsidTr="00BD0BF2">
        <w:trPr>
          <w:trHeight w:val="261"/>
          <w:tblHeader/>
        </w:trPr>
        <w:tc>
          <w:tcPr>
            <w:tcW w:w="1197" w:type="pct"/>
            <w:vAlign w:val="bottom"/>
          </w:tcPr>
          <w:p w14:paraId="25F3EE76" w14:textId="77777777" w:rsidR="00D56A5B" w:rsidRPr="00C1160E" w:rsidRDefault="00D56A5B" w:rsidP="002E53F2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90" w:type="pct"/>
            <w:vAlign w:val="bottom"/>
          </w:tcPr>
          <w:p w14:paraId="1A0FDAE5" w14:textId="77777777" w:rsidR="00D56A5B" w:rsidRPr="00C1160E" w:rsidRDefault="00D56A5B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90" w:type="pct"/>
            <w:gridSpan w:val="4"/>
            <w:vAlign w:val="bottom"/>
          </w:tcPr>
          <w:p w14:paraId="6D4D353E" w14:textId="77777777" w:rsidR="00D56A5B" w:rsidRPr="00C1160E" w:rsidRDefault="00D56A5B" w:rsidP="002E53F2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C1160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86" w:type="pct"/>
          </w:tcPr>
          <w:p w14:paraId="46007240" w14:textId="77777777" w:rsidR="00D56A5B" w:rsidRPr="00C1160E" w:rsidRDefault="00D56A5B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37" w:type="pct"/>
            <w:gridSpan w:val="7"/>
            <w:tcBorders>
              <w:bottom w:val="single" w:sz="4" w:space="0" w:color="auto"/>
            </w:tcBorders>
            <w:vAlign w:val="bottom"/>
          </w:tcPr>
          <w:p w14:paraId="1A2BDC4A" w14:textId="77777777" w:rsidR="00D56A5B" w:rsidRPr="00C1160E" w:rsidRDefault="00D56A5B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C1160E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BD0BF2" w:rsidRPr="00C1160E" w14:paraId="6ADA6163" w14:textId="77777777" w:rsidTr="00BD0BF2">
        <w:trPr>
          <w:trHeight w:val="261"/>
          <w:tblHeader/>
        </w:trPr>
        <w:tc>
          <w:tcPr>
            <w:tcW w:w="1287" w:type="pct"/>
            <w:gridSpan w:val="2"/>
            <w:vAlign w:val="bottom"/>
          </w:tcPr>
          <w:p w14:paraId="10932B30" w14:textId="492D8F04" w:rsidR="00D56A5B" w:rsidRPr="00C1160E" w:rsidRDefault="00D56A5B" w:rsidP="002E53F2">
            <w:pPr>
              <w:pStyle w:val="acctfourfigures"/>
              <w:tabs>
                <w:tab w:val="clear" w:pos="765"/>
              </w:tabs>
              <w:spacing w:line="228" w:lineRule="auto"/>
              <w:ind w:left="-105" w:right="-142" w:firstLine="10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vAlign w:val="bottom"/>
          </w:tcPr>
          <w:p w14:paraId="78EC7E4A" w14:textId="77777777" w:rsidR="00D56A5B" w:rsidRPr="00C1160E" w:rsidRDefault="00D56A5B" w:rsidP="002E53F2">
            <w:pPr>
              <w:pStyle w:val="acctfourfigures"/>
              <w:tabs>
                <w:tab w:val="clear" w:pos="765"/>
              </w:tabs>
              <w:spacing w:line="228" w:lineRule="auto"/>
              <w:ind w:left="-49" w:firstLine="44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lang w:val="en-US" w:bidi="th-TH"/>
              </w:rPr>
            </w:pPr>
            <w:r w:rsidRPr="00C1160E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bidi="th-TH"/>
              </w:rPr>
              <w:t>มูลค่ายุติธรรม</w:t>
            </w:r>
            <w:r w:rsidRPr="00C1160E">
              <w:rPr>
                <w:rFonts w:ascii="Angsana New" w:hAnsi="Angsana New" w:cs="Angsana New"/>
                <w:spacing w:val="-4"/>
                <w:sz w:val="24"/>
                <w:szCs w:val="24"/>
                <w:lang w:bidi="th-TH"/>
              </w:rPr>
              <w:t xml:space="preserve"> -</w:t>
            </w:r>
            <w:r w:rsidRPr="00C1160E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bidi="th-TH"/>
              </w:rPr>
              <w:t>เครื่องมือที่</w:t>
            </w:r>
            <w:r w:rsidRPr="00C1160E">
              <w:rPr>
                <w:rFonts w:ascii="Angsana New" w:hAnsi="Angsana New" w:cs="Angsana New"/>
                <w:spacing w:val="-4"/>
                <w:sz w:val="24"/>
                <w:szCs w:val="24"/>
                <w:cs/>
                <w:lang w:bidi="th-TH"/>
              </w:rPr>
              <w:t>ใช้</w:t>
            </w:r>
            <w:r w:rsidRPr="00C1160E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bidi="th-TH"/>
              </w:rPr>
              <w:t>ใน</w:t>
            </w:r>
            <w:r w:rsidRPr="00C1160E">
              <w:rPr>
                <w:rFonts w:ascii="Angsana New" w:hAnsi="Angsana New" w:cs="Angsana New"/>
                <w:spacing w:val="-4"/>
                <w:sz w:val="24"/>
                <w:szCs w:val="24"/>
                <w:cs/>
                <w:lang w:bidi="th-TH"/>
              </w:rPr>
              <w:t>การป้องกัน</w:t>
            </w:r>
            <w:r w:rsidRPr="00C1160E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 w:bidi="th-TH"/>
              </w:rPr>
              <w:t>ความเสี่ยง</w:t>
            </w:r>
          </w:p>
        </w:tc>
        <w:tc>
          <w:tcPr>
            <w:tcW w:w="510" w:type="pct"/>
            <w:tcBorders>
              <w:top w:val="single" w:sz="4" w:space="0" w:color="auto"/>
            </w:tcBorders>
            <w:vAlign w:val="bottom"/>
          </w:tcPr>
          <w:p w14:paraId="23B5E362" w14:textId="77777777" w:rsidR="00D56A5B" w:rsidRPr="00C1160E" w:rsidRDefault="00D56A5B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C1160E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510" w:type="pct"/>
            <w:tcBorders>
              <w:top w:val="single" w:sz="4" w:space="0" w:color="auto"/>
            </w:tcBorders>
            <w:vAlign w:val="bottom"/>
          </w:tcPr>
          <w:p w14:paraId="13E0DBE1" w14:textId="77777777" w:rsidR="00D56A5B" w:rsidRPr="00C1160E" w:rsidRDefault="00D56A5B" w:rsidP="002E53F2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160E">
              <w:rPr>
                <w:rFonts w:ascii="Angsana New" w:hAnsi="Angsana New" w:hint="cs"/>
                <w:sz w:val="24"/>
                <w:szCs w:val="24"/>
                <w:cs/>
              </w:rPr>
              <w:t>เครื่องมือทางการเงิน</w:t>
            </w:r>
            <w:r w:rsidRPr="00C1160E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C1160E">
              <w:rPr>
                <w:rFonts w:ascii="Angsana New" w:hAnsi="Angsana New" w:hint="cs"/>
                <w:sz w:val="24"/>
                <w:szCs w:val="24"/>
                <w:cs/>
              </w:rPr>
              <w:t>ที่วัดมูลค่าด้วย</w:t>
            </w:r>
            <w:r w:rsidRPr="00C1160E">
              <w:rPr>
                <w:rFonts w:ascii="Angsana New" w:hAnsi="Angsan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357" w:type="pct"/>
            <w:tcBorders>
              <w:top w:val="single" w:sz="4" w:space="0" w:color="auto"/>
            </w:tcBorders>
            <w:vAlign w:val="bottom"/>
          </w:tcPr>
          <w:p w14:paraId="345FFFD6" w14:textId="77777777" w:rsidR="00D56A5B" w:rsidRPr="00C1160E" w:rsidRDefault="00D56A5B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C1160E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86" w:type="pct"/>
          </w:tcPr>
          <w:p w14:paraId="61E677F3" w14:textId="77777777" w:rsidR="00D56A5B" w:rsidRPr="00C1160E" w:rsidRDefault="00D56A5B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60" w:type="pct"/>
            <w:tcBorders>
              <w:top w:val="single" w:sz="4" w:space="0" w:color="auto"/>
            </w:tcBorders>
            <w:vAlign w:val="bottom"/>
          </w:tcPr>
          <w:p w14:paraId="6194A2DB" w14:textId="2CD43D9E" w:rsidR="00D56A5B" w:rsidRPr="00C1160E" w:rsidRDefault="00D56A5B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1160E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ระดับ</w:t>
            </w:r>
            <w:r w:rsidRPr="00C1160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BE7416" w:rsidRPr="00C1160E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89" w:type="pct"/>
            <w:tcBorders>
              <w:top w:val="single" w:sz="4" w:space="0" w:color="auto"/>
            </w:tcBorders>
          </w:tcPr>
          <w:p w14:paraId="1E3895E2" w14:textId="77777777" w:rsidR="00D56A5B" w:rsidRPr="00C1160E" w:rsidRDefault="00D56A5B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60" w:type="pct"/>
            <w:tcBorders>
              <w:top w:val="single" w:sz="4" w:space="0" w:color="auto"/>
            </w:tcBorders>
            <w:vAlign w:val="bottom"/>
          </w:tcPr>
          <w:p w14:paraId="7BDACF46" w14:textId="7AB64DF7" w:rsidR="00D56A5B" w:rsidRPr="00C1160E" w:rsidRDefault="00D56A5B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1160E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ระดับ</w:t>
            </w:r>
            <w:r w:rsidRPr="00C1160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BE7416" w:rsidRPr="00C1160E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89" w:type="pct"/>
            <w:tcBorders>
              <w:top w:val="single" w:sz="4" w:space="0" w:color="auto"/>
            </w:tcBorders>
          </w:tcPr>
          <w:p w14:paraId="144E97E9" w14:textId="77777777" w:rsidR="00D56A5B" w:rsidRPr="00C1160E" w:rsidRDefault="00D56A5B" w:rsidP="002E53F2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0" w:type="pct"/>
            <w:tcBorders>
              <w:top w:val="single" w:sz="4" w:space="0" w:color="auto"/>
            </w:tcBorders>
            <w:vAlign w:val="bottom"/>
          </w:tcPr>
          <w:p w14:paraId="26267347" w14:textId="47693C3C" w:rsidR="00D56A5B" w:rsidRPr="00C1160E" w:rsidRDefault="00D56A5B" w:rsidP="002E53F2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160E">
              <w:rPr>
                <w:rFonts w:ascii="Angsana New" w:hAnsi="Angsana New"/>
                <w:sz w:val="24"/>
                <w:szCs w:val="24"/>
                <w:cs/>
              </w:rPr>
              <w:t>ระดับ</w:t>
            </w:r>
            <w:r w:rsidRPr="00C1160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E7416" w:rsidRPr="00C1160E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94" w:type="pct"/>
            <w:tcBorders>
              <w:top w:val="single" w:sz="4" w:space="0" w:color="auto"/>
            </w:tcBorders>
          </w:tcPr>
          <w:p w14:paraId="2C213606" w14:textId="77777777" w:rsidR="00D56A5B" w:rsidRPr="00C1160E" w:rsidRDefault="00D56A5B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85" w:type="pct"/>
            <w:tcBorders>
              <w:top w:val="single" w:sz="4" w:space="0" w:color="auto"/>
            </w:tcBorders>
            <w:vAlign w:val="bottom"/>
          </w:tcPr>
          <w:p w14:paraId="112245BF" w14:textId="77777777" w:rsidR="00D56A5B" w:rsidRPr="00C1160E" w:rsidRDefault="00D56A5B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C1160E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BD0BF2" w:rsidRPr="00C1160E" w14:paraId="707867D6" w14:textId="77777777" w:rsidTr="00BD0BF2">
        <w:trPr>
          <w:trHeight w:val="261"/>
          <w:tblHeader/>
        </w:trPr>
        <w:tc>
          <w:tcPr>
            <w:tcW w:w="1197" w:type="pct"/>
          </w:tcPr>
          <w:p w14:paraId="56D70B39" w14:textId="77777777" w:rsidR="00D56A5B" w:rsidRPr="00C1160E" w:rsidRDefault="00D56A5B" w:rsidP="002E53F2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pct"/>
          </w:tcPr>
          <w:p w14:paraId="12D67814" w14:textId="77777777" w:rsidR="00D56A5B" w:rsidRPr="00C1160E" w:rsidRDefault="00D56A5B" w:rsidP="002E53F2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3713" w:type="pct"/>
            <w:gridSpan w:val="12"/>
          </w:tcPr>
          <w:p w14:paraId="48C96019" w14:textId="77777777" w:rsidR="00D56A5B" w:rsidRPr="00C1160E" w:rsidRDefault="00D56A5B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</w:pPr>
            <w:r w:rsidRPr="00C1160E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(</w:t>
            </w:r>
            <w:r w:rsidRPr="00C1160E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  <w:t>พัน</w:t>
            </w:r>
            <w:r w:rsidRPr="00C1160E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BD0BF2" w:rsidRPr="00C1160E" w14:paraId="736C91F3" w14:textId="77777777" w:rsidTr="00BD0BF2">
        <w:trPr>
          <w:trHeight w:val="261"/>
        </w:trPr>
        <w:tc>
          <w:tcPr>
            <w:tcW w:w="1197" w:type="pct"/>
          </w:tcPr>
          <w:p w14:paraId="0B0F741B" w14:textId="5E5791BB" w:rsidR="000946DA" w:rsidRPr="00C1160E" w:rsidRDefault="000946DA" w:rsidP="002E53F2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C1160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BE7416" w:rsidRPr="00C1160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31</w:t>
            </w:r>
            <w:r w:rsidR="00180C00" w:rsidRPr="00C1160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180C00" w:rsidRPr="00C1160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มีนาคม </w:t>
            </w:r>
            <w:r w:rsidR="00BE7416" w:rsidRPr="00C1160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2569</w:t>
            </w:r>
          </w:p>
        </w:tc>
        <w:tc>
          <w:tcPr>
            <w:tcW w:w="90" w:type="pct"/>
          </w:tcPr>
          <w:p w14:paraId="6AE5E8D4" w14:textId="77777777" w:rsidR="000946DA" w:rsidRPr="00C1160E" w:rsidRDefault="000946DA" w:rsidP="002E53F2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3" w:type="pct"/>
          </w:tcPr>
          <w:p w14:paraId="1121EFA0" w14:textId="77777777" w:rsidR="000946DA" w:rsidRPr="00C1160E" w:rsidRDefault="000946D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10" w:type="pct"/>
          </w:tcPr>
          <w:p w14:paraId="5DF28219" w14:textId="77777777" w:rsidR="000946DA" w:rsidRPr="00C1160E" w:rsidRDefault="000946D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10" w:type="pct"/>
          </w:tcPr>
          <w:p w14:paraId="3B75E308" w14:textId="77777777" w:rsidR="000946DA" w:rsidRPr="00C1160E" w:rsidRDefault="000946D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7" w:type="pct"/>
          </w:tcPr>
          <w:p w14:paraId="34937D9A" w14:textId="77777777" w:rsidR="000946DA" w:rsidRPr="00C1160E" w:rsidRDefault="000946D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6" w:type="pct"/>
          </w:tcPr>
          <w:p w14:paraId="194652AA" w14:textId="77777777" w:rsidR="000946DA" w:rsidRPr="00C1160E" w:rsidRDefault="000946D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</w:tcPr>
          <w:p w14:paraId="39DE15CE" w14:textId="77777777" w:rsidR="000946DA" w:rsidRPr="00C1160E" w:rsidRDefault="000946D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9" w:type="pct"/>
          </w:tcPr>
          <w:p w14:paraId="17F755B5" w14:textId="77777777" w:rsidR="000946DA" w:rsidRPr="00C1160E" w:rsidRDefault="000946D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</w:tcPr>
          <w:p w14:paraId="069FBA61" w14:textId="77777777" w:rsidR="000946DA" w:rsidRPr="00C1160E" w:rsidRDefault="000946D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9" w:type="pct"/>
          </w:tcPr>
          <w:p w14:paraId="38BDC280" w14:textId="77777777" w:rsidR="000946DA" w:rsidRPr="00C1160E" w:rsidRDefault="000946D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</w:tcPr>
          <w:p w14:paraId="62DB893B" w14:textId="77777777" w:rsidR="000946DA" w:rsidRPr="00C1160E" w:rsidRDefault="000946D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4" w:type="pct"/>
          </w:tcPr>
          <w:p w14:paraId="1B2C8962" w14:textId="77777777" w:rsidR="000946DA" w:rsidRPr="00C1160E" w:rsidRDefault="000946D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5" w:type="pct"/>
          </w:tcPr>
          <w:p w14:paraId="169F2C20" w14:textId="77777777" w:rsidR="000946DA" w:rsidRPr="00C1160E" w:rsidRDefault="000946D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BD0BF2" w:rsidRPr="00C1160E" w14:paraId="504D321F" w14:textId="77777777" w:rsidTr="00BD0BF2">
        <w:trPr>
          <w:trHeight w:val="261"/>
        </w:trPr>
        <w:tc>
          <w:tcPr>
            <w:tcW w:w="1197" w:type="pct"/>
          </w:tcPr>
          <w:p w14:paraId="563464E4" w14:textId="77777777" w:rsidR="0076688E" w:rsidRPr="00C1160E" w:rsidRDefault="0076688E" w:rsidP="002E53F2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lang w:val="en-GB"/>
              </w:rPr>
            </w:pPr>
            <w:r w:rsidRPr="00C1160E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0" w:type="pct"/>
          </w:tcPr>
          <w:p w14:paraId="330F6B40" w14:textId="77777777" w:rsidR="0076688E" w:rsidRPr="00C1160E" w:rsidRDefault="0076688E" w:rsidP="002E53F2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719249B8" w14:textId="7DC0ED6E" w:rsidR="0076688E" w:rsidRPr="00C1160E" w:rsidRDefault="0076688E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25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10" w:type="pct"/>
            <w:vAlign w:val="bottom"/>
          </w:tcPr>
          <w:p w14:paraId="1422FF06" w14:textId="2001BD1E" w:rsidR="0076688E" w:rsidRPr="00C1160E" w:rsidRDefault="0076688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34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10" w:type="pct"/>
            <w:vAlign w:val="bottom"/>
          </w:tcPr>
          <w:p w14:paraId="1D9E414E" w14:textId="2C6E56B9" w:rsidR="0076688E" w:rsidRPr="00C1160E" w:rsidRDefault="0076688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16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7" w:type="pct"/>
            <w:vAlign w:val="bottom"/>
          </w:tcPr>
          <w:p w14:paraId="5B3C02AF" w14:textId="4304DBBA" w:rsidR="0076688E" w:rsidRPr="00C1160E" w:rsidRDefault="0076688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16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6" w:type="pct"/>
            <w:vAlign w:val="bottom"/>
          </w:tcPr>
          <w:p w14:paraId="283FDA01" w14:textId="77777777" w:rsidR="0076688E" w:rsidRPr="00C1160E" w:rsidRDefault="0076688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16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349B1774" w14:textId="50A41D4C" w:rsidR="0076688E" w:rsidRPr="00C1160E" w:rsidRDefault="0076688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16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9" w:type="pct"/>
            <w:vAlign w:val="bottom"/>
          </w:tcPr>
          <w:p w14:paraId="3CDF94BB" w14:textId="77777777" w:rsidR="0076688E" w:rsidRPr="00C1160E" w:rsidRDefault="0076688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16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6859B0BC" w14:textId="13376ED8" w:rsidR="0076688E" w:rsidRPr="00C1160E" w:rsidRDefault="0076688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16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9" w:type="pct"/>
            <w:vAlign w:val="bottom"/>
          </w:tcPr>
          <w:p w14:paraId="53DDFE3A" w14:textId="77777777" w:rsidR="0076688E" w:rsidRPr="00C1160E" w:rsidRDefault="0076688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16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066EE06C" w14:textId="56EE68CD" w:rsidR="0076688E" w:rsidRPr="00C1160E" w:rsidRDefault="0076688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16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4" w:type="pct"/>
            <w:vAlign w:val="bottom"/>
          </w:tcPr>
          <w:p w14:paraId="66A4518B" w14:textId="77777777" w:rsidR="0076688E" w:rsidRPr="00C1160E" w:rsidRDefault="0076688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16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48D9382F" w14:textId="0B3DA4F8" w:rsidR="0076688E" w:rsidRPr="00C1160E" w:rsidRDefault="0076688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16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CF5339" w:rsidRPr="00C1160E" w14:paraId="1D202745" w14:textId="77777777" w:rsidTr="00BD0BF2">
        <w:trPr>
          <w:trHeight w:val="70"/>
        </w:trPr>
        <w:tc>
          <w:tcPr>
            <w:tcW w:w="1197" w:type="pct"/>
          </w:tcPr>
          <w:p w14:paraId="65659BE8" w14:textId="35121F3E" w:rsidR="00CF5339" w:rsidRPr="00C1160E" w:rsidRDefault="00CF5339" w:rsidP="00CF5339">
            <w:pPr>
              <w:spacing w:line="228" w:lineRule="auto"/>
              <w:ind w:left="160" w:right="-90" w:hanging="180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C1160E">
              <w:rPr>
                <w:rFonts w:ascii="Angsana New" w:hAnsi="Angsana New"/>
                <w:sz w:val="25"/>
                <w:szCs w:val="25"/>
                <w:cs/>
              </w:rPr>
              <w:t>เงินให้กู้ยืม</w:t>
            </w:r>
            <w:r w:rsidRPr="00C1160E">
              <w:rPr>
                <w:rFonts w:ascii="Angsana New" w:hAnsi="Angsana New" w:hint="cs"/>
                <w:sz w:val="25"/>
                <w:szCs w:val="25"/>
                <w:cs/>
              </w:rPr>
              <w:t>ระยะยาว</w:t>
            </w:r>
            <w:r w:rsidRPr="00C1160E">
              <w:rPr>
                <w:rFonts w:ascii="Angsana New" w:hAnsi="Angsana New"/>
                <w:sz w:val="25"/>
                <w:szCs w:val="25"/>
                <w:cs/>
              </w:rPr>
              <w:t>แก่กิจการที่เกี่ยวข้องกัน</w:t>
            </w:r>
          </w:p>
        </w:tc>
        <w:tc>
          <w:tcPr>
            <w:tcW w:w="90" w:type="pct"/>
          </w:tcPr>
          <w:p w14:paraId="061B1164" w14:textId="77777777" w:rsidR="00CF5339" w:rsidRPr="00C1160E" w:rsidRDefault="00CF5339" w:rsidP="00CF533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5776D157" w14:textId="5A2EF68E" w:rsidR="00CF5339" w:rsidRPr="00C1160E" w:rsidRDefault="00CD69FA" w:rsidP="00BD3EA0">
            <w:pPr>
              <w:pStyle w:val="acctfourfigures"/>
              <w:tabs>
                <w:tab w:val="clear" w:pos="765"/>
                <w:tab w:val="decimal" w:pos="10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  <w:lang w:val="en-US" w:eastAsia="zh-CN" w:bidi="th-TH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510" w:type="pct"/>
            <w:vAlign w:val="bottom"/>
          </w:tcPr>
          <w:p w14:paraId="0449D04C" w14:textId="56B5790E" w:rsidR="00CF5339" w:rsidRPr="00C1160E" w:rsidRDefault="00CD69FA" w:rsidP="00CF5339">
            <w:pPr>
              <w:pStyle w:val="acctfourfigures"/>
              <w:tabs>
                <w:tab w:val="clear" w:pos="765"/>
              </w:tabs>
              <w:spacing w:line="228" w:lineRule="auto"/>
              <w:ind w:left="-43" w:right="35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-</w:t>
            </w:r>
          </w:p>
        </w:tc>
        <w:tc>
          <w:tcPr>
            <w:tcW w:w="510" w:type="pct"/>
            <w:vAlign w:val="bottom"/>
          </w:tcPr>
          <w:p w14:paraId="1EC8B759" w14:textId="7252D4F1" w:rsidR="00CF5339" w:rsidRPr="00C1160E" w:rsidRDefault="00BE7416" w:rsidP="00A57116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74</w:t>
            </w:r>
            <w:r w:rsidR="00606379"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419</w:t>
            </w:r>
            <w:r w:rsidR="00606379"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038</w:t>
            </w:r>
          </w:p>
        </w:tc>
        <w:tc>
          <w:tcPr>
            <w:tcW w:w="357" w:type="pct"/>
            <w:vAlign w:val="bottom"/>
          </w:tcPr>
          <w:p w14:paraId="152E8C9A" w14:textId="5C8DF2D7" w:rsidR="00CF5339" w:rsidRPr="00C1160E" w:rsidRDefault="00BE7416" w:rsidP="00CF5339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74</w:t>
            </w:r>
            <w:r w:rsidR="00606379"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419</w:t>
            </w:r>
            <w:r w:rsidR="00606379"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038</w:t>
            </w:r>
          </w:p>
        </w:tc>
        <w:tc>
          <w:tcPr>
            <w:tcW w:w="86" w:type="pct"/>
            <w:vAlign w:val="bottom"/>
          </w:tcPr>
          <w:p w14:paraId="35D4BD6C" w14:textId="77777777" w:rsidR="00CF5339" w:rsidRPr="00C1160E" w:rsidRDefault="00CF5339" w:rsidP="00CF533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3D73AB08" w14:textId="5DC63F7E" w:rsidR="00CF5339" w:rsidRPr="00C1160E" w:rsidRDefault="00CD69FA" w:rsidP="00CF5339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197520BC" w14:textId="77777777" w:rsidR="00CF5339" w:rsidRPr="00C1160E" w:rsidRDefault="00CF5339" w:rsidP="00CF533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3D758312" w14:textId="197EAF66" w:rsidR="00CF5339" w:rsidRPr="00C1160E" w:rsidRDefault="00CD69FA" w:rsidP="00A57116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9" w:type="pct"/>
            <w:vAlign w:val="bottom"/>
          </w:tcPr>
          <w:p w14:paraId="60321AE9" w14:textId="77777777" w:rsidR="00CF5339" w:rsidRPr="00C1160E" w:rsidRDefault="00CF5339" w:rsidP="00CF5339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7D3F4085" w14:textId="332462B4" w:rsidR="00CF5339" w:rsidRPr="00C1160E" w:rsidRDefault="00BE7416" w:rsidP="00A57116">
            <w:pPr>
              <w:pStyle w:val="acctfourfigures"/>
              <w:tabs>
                <w:tab w:val="clear" w:pos="765"/>
                <w:tab w:val="decimal" w:pos="618"/>
              </w:tabs>
              <w:spacing w:line="228" w:lineRule="auto"/>
              <w:ind w:left="-43" w:firstLine="13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75</w:t>
            </w:r>
            <w:r w:rsidR="00606379" w:rsidRPr="00C1160E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907</w:t>
            </w:r>
            <w:r w:rsidR="00606379" w:rsidRPr="00C1160E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802</w:t>
            </w:r>
          </w:p>
        </w:tc>
        <w:tc>
          <w:tcPr>
            <w:tcW w:w="94" w:type="pct"/>
            <w:vAlign w:val="bottom"/>
          </w:tcPr>
          <w:p w14:paraId="7E9B3363" w14:textId="77777777" w:rsidR="00CF5339" w:rsidRPr="00C1160E" w:rsidRDefault="00CF5339" w:rsidP="00CF533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230F4D96" w14:textId="02E44C75" w:rsidR="00CF5339" w:rsidRPr="00C1160E" w:rsidRDefault="00BE7416" w:rsidP="00CF5339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75</w:t>
            </w:r>
            <w:r w:rsidR="00BD3EA0" w:rsidRPr="00C1160E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907</w:t>
            </w:r>
            <w:r w:rsidR="00BD3EA0" w:rsidRPr="00C1160E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802</w:t>
            </w:r>
          </w:p>
        </w:tc>
      </w:tr>
      <w:tr w:rsidR="00CF5339" w:rsidRPr="00C1160E" w14:paraId="0BA084E9" w14:textId="77777777" w:rsidTr="00BD0BF2">
        <w:trPr>
          <w:trHeight w:val="70"/>
        </w:trPr>
        <w:tc>
          <w:tcPr>
            <w:tcW w:w="1197" w:type="pct"/>
          </w:tcPr>
          <w:p w14:paraId="69767FD2" w14:textId="13455B27" w:rsidR="00CF5339" w:rsidRPr="00C1160E" w:rsidRDefault="00CF5339" w:rsidP="00CF5339">
            <w:pPr>
              <w:spacing w:line="228" w:lineRule="auto"/>
              <w:ind w:left="160" w:right="-90" w:hanging="180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C1160E">
              <w:rPr>
                <w:rFonts w:ascii="Angsana New" w:hAnsi="Angsana New"/>
                <w:sz w:val="25"/>
                <w:szCs w:val="25"/>
                <w:cs/>
              </w:rPr>
              <w:t>สินทรัพย์อนุพันธ์</w:t>
            </w:r>
          </w:p>
        </w:tc>
        <w:tc>
          <w:tcPr>
            <w:tcW w:w="90" w:type="pct"/>
          </w:tcPr>
          <w:p w14:paraId="02129AAC" w14:textId="77777777" w:rsidR="00CF5339" w:rsidRPr="00C1160E" w:rsidRDefault="00CF5339" w:rsidP="00CF533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1EC463DF" w14:textId="77777777" w:rsidR="00CF5339" w:rsidRPr="00C1160E" w:rsidRDefault="00CF5339" w:rsidP="00CF5339">
            <w:pPr>
              <w:pStyle w:val="acctfourfigures"/>
              <w:tabs>
                <w:tab w:val="clear" w:pos="765"/>
                <w:tab w:val="decimal" w:pos="10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  <w:lang w:val="en-US" w:eastAsia="zh-CN" w:bidi="th-TH"/>
              </w:rPr>
            </w:pPr>
          </w:p>
        </w:tc>
        <w:tc>
          <w:tcPr>
            <w:tcW w:w="510" w:type="pct"/>
            <w:vAlign w:val="bottom"/>
          </w:tcPr>
          <w:p w14:paraId="6F381C02" w14:textId="77777777" w:rsidR="00CF5339" w:rsidRPr="00C1160E" w:rsidRDefault="00CF5339" w:rsidP="00CF5339">
            <w:pPr>
              <w:pStyle w:val="acctfourfigures"/>
              <w:tabs>
                <w:tab w:val="clear" w:pos="765"/>
              </w:tabs>
              <w:spacing w:line="228" w:lineRule="auto"/>
              <w:ind w:left="-43" w:right="35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10" w:type="pct"/>
            <w:vAlign w:val="bottom"/>
          </w:tcPr>
          <w:p w14:paraId="569759D5" w14:textId="77777777" w:rsidR="00CF5339" w:rsidRPr="00C1160E" w:rsidRDefault="00CF5339" w:rsidP="00CF5339">
            <w:pPr>
              <w:pStyle w:val="acctfourfigures"/>
              <w:tabs>
                <w:tab w:val="clear" w:pos="765"/>
                <w:tab w:val="decimal" w:pos="1066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7" w:type="pct"/>
            <w:vAlign w:val="bottom"/>
          </w:tcPr>
          <w:p w14:paraId="075E29CF" w14:textId="77777777" w:rsidR="00CF5339" w:rsidRPr="00C1160E" w:rsidRDefault="00CF5339" w:rsidP="00CF5339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</w:p>
        </w:tc>
        <w:tc>
          <w:tcPr>
            <w:tcW w:w="86" w:type="pct"/>
            <w:vAlign w:val="bottom"/>
          </w:tcPr>
          <w:p w14:paraId="42768D1E" w14:textId="77777777" w:rsidR="00CF5339" w:rsidRPr="00C1160E" w:rsidRDefault="00CF5339" w:rsidP="00CF533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59108419" w14:textId="77777777" w:rsidR="00CF5339" w:rsidRPr="00C1160E" w:rsidRDefault="00CF5339" w:rsidP="00CF5339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</w:p>
        </w:tc>
        <w:tc>
          <w:tcPr>
            <w:tcW w:w="89" w:type="pct"/>
            <w:vAlign w:val="bottom"/>
          </w:tcPr>
          <w:p w14:paraId="69A8A8DE" w14:textId="77777777" w:rsidR="00CF5339" w:rsidRPr="00C1160E" w:rsidRDefault="00CF5339" w:rsidP="00CF533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06633B2C" w14:textId="77777777" w:rsidR="00CF5339" w:rsidRPr="00C1160E" w:rsidRDefault="00CF5339" w:rsidP="00CF5339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6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9" w:type="pct"/>
            <w:vAlign w:val="bottom"/>
          </w:tcPr>
          <w:p w14:paraId="27E1B764" w14:textId="77777777" w:rsidR="00CF5339" w:rsidRPr="00C1160E" w:rsidRDefault="00CF5339" w:rsidP="00CF5339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194537D8" w14:textId="77777777" w:rsidR="00CF5339" w:rsidRPr="00C1160E" w:rsidRDefault="00CF5339" w:rsidP="00CF5339">
            <w:pPr>
              <w:pStyle w:val="acctfourfigures"/>
              <w:tabs>
                <w:tab w:val="clear" w:pos="765"/>
                <w:tab w:val="decimal" w:pos="618"/>
              </w:tabs>
              <w:spacing w:line="228" w:lineRule="auto"/>
              <w:ind w:left="-43" w:right="-86" w:firstLine="13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94" w:type="pct"/>
            <w:vAlign w:val="bottom"/>
          </w:tcPr>
          <w:p w14:paraId="0F7C1C02" w14:textId="77777777" w:rsidR="00CF5339" w:rsidRPr="00C1160E" w:rsidRDefault="00CF5339" w:rsidP="00CF533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274B3798" w14:textId="77777777" w:rsidR="00CF5339" w:rsidRPr="00C1160E" w:rsidRDefault="00CF5339" w:rsidP="00CF5339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EF1A65" w:rsidRPr="00C1160E" w14:paraId="611067F7" w14:textId="77777777" w:rsidTr="00BD0BF2">
        <w:trPr>
          <w:trHeight w:val="70"/>
        </w:trPr>
        <w:tc>
          <w:tcPr>
            <w:tcW w:w="1197" w:type="pct"/>
          </w:tcPr>
          <w:p w14:paraId="1731D147" w14:textId="66C6A189" w:rsidR="00EF1A65" w:rsidRPr="00C1160E" w:rsidRDefault="00EF1A65" w:rsidP="00EF1A65">
            <w:pPr>
              <w:spacing w:line="228" w:lineRule="auto"/>
              <w:ind w:left="160" w:right="-90" w:hanging="180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- </w:t>
            </w:r>
            <w:r w:rsidRPr="00C1160E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สัญญาแลกเปลี่ยน</w:t>
            </w:r>
            <w:r w:rsidRPr="00C1160E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เงินตราต่างประเทศระยะสั้น</w:t>
            </w:r>
          </w:p>
        </w:tc>
        <w:tc>
          <w:tcPr>
            <w:tcW w:w="90" w:type="pct"/>
          </w:tcPr>
          <w:p w14:paraId="6D363DAC" w14:textId="77777777" w:rsidR="00EF1A65" w:rsidRPr="00C1160E" w:rsidRDefault="00EF1A65" w:rsidP="00EF1A65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54E8E81E" w14:textId="4B99D225" w:rsidR="00EF1A65" w:rsidRPr="00C1160E" w:rsidRDefault="00EF1A65" w:rsidP="00EF1A65">
            <w:pPr>
              <w:pStyle w:val="acctfourfigures"/>
              <w:tabs>
                <w:tab w:val="clear" w:pos="765"/>
                <w:tab w:val="decimal" w:pos="1065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  <w:lang w:val="en-US" w:eastAsia="zh-CN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3,817</w:t>
            </w:r>
          </w:p>
        </w:tc>
        <w:tc>
          <w:tcPr>
            <w:tcW w:w="510" w:type="pct"/>
            <w:vAlign w:val="bottom"/>
          </w:tcPr>
          <w:p w14:paraId="061DB1D3" w14:textId="09616A88" w:rsidR="00EF1A65" w:rsidRPr="00C1160E" w:rsidRDefault="00EF1A65" w:rsidP="00EF1A65">
            <w:pPr>
              <w:pStyle w:val="acctfourfigures"/>
              <w:tabs>
                <w:tab w:val="clear" w:pos="765"/>
              </w:tabs>
              <w:spacing w:line="228" w:lineRule="auto"/>
              <w:ind w:left="-43" w:right="35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-</w:t>
            </w:r>
          </w:p>
        </w:tc>
        <w:tc>
          <w:tcPr>
            <w:tcW w:w="510" w:type="pct"/>
            <w:vAlign w:val="bottom"/>
          </w:tcPr>
          <w:p w14:paraId="3C3BA6D9" w14:textId="7940A364" w:rsidR="00EF1A65" w:rsidRPr="00C1160E" w:rsidRDefault="00EF1A65" w:rsidP="00EF1A65">
            <w:pPr>
              <w:pStyle w:val="acctfourfigures"/>
              <w:tabs>
                <w:tab w:val="clear" w:pos="765"/>
                <w:tab w:val="decimal" w:pos="96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357" w:type="pct"/>
            <w:vAlign w:val="bottom"/>
          </w:tcPr>
          <w:p w14:paraId="577C9957" w14:textId="04061CDF" w:rsidR="00EF1A65" w:rsidRPr="00C1160E" w:rsidRDefault="00EF1A65" w:rsidP="00EF1A65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3,817</w:t>
            </w:r>
          </w:p>
        </w:tc>
        <w:tc>
          <w:tcPr>
            <w:tcW w:w="86" w:type="pct"/>
            <w:vAlign w:val="bottom"/>
          </w:tcPr>
          <w:p w14:paraId="62137585" w14:textId="77777777" w:rsidR="00EF1A65" w:rsidRPr="00C1160E" w:rsidRDefault="00EF1A65" w:rsidP="00EF1A6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1F906422" w14:textId="257CF223" w:rsidR="00EF1A65" w:rsidRPr="00C1160E" w:rsidRDefault="00EF1A65" w:rsidP="00EF1A65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015E26A6" w14:textId="77777777" w:rsidR="00EF1A65" w:rsidRPr="00C1160E" w:rsidRDefault="00EF1A65" w:rsidP="00EF1A6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13FD6DEC" w14:textId="2CE7C8F6" w:rsidR="00EF1A65" w:rsidRPr="00C1160E" w:rsidRDefault="00EF1A65" w:rsidP="00EF1A65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6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3,817</w:t>
            </w:r>
          </w:p>
        </w:tc>
        <w:tc>
          <w:tcPr>
            <w:tcW w:w="89" w:type="pct"/>
            <w:vAlign w:val="bottom"/>
          </w:tcPr>
          <w:p w14:paraId="7C6EB260" w14:textId="77777777" w:rsidR="00EF1A65" w:rsidRPr="00C1160E" w:rsidRDefault="00EF1A65" w:rsidP="00EF1A65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3DBE08B2" w14:textId="593753B8" w:rsidR="00EF1A65" w:rsidRPr="00C1160E" w:rsidRDefault="00EF1A65" w:rsidP="00EF1A65">
            <w:pPr>
              <w:pStyle w:val="acctfourfigures"/>
              <w:tabs>
                <w:tab w:val="clear" w:pos="765"/>
                <w:tab w:val="decimal" w:pos="61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4" w:type="pct"/>
            <w:vAlign w:val="bottom"/>
          </w:tcPr>
          <w:p w14:paraId="3E60619E" w14:textId="77777777" w:rsidR="00EF1A65" w:rsidRPr="00C1160E" w:rsidRDefault="00EF1A65" w:rsidP="00EF1A65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128DB2C8" w14:textId="54638FBD" w:rsidR="00EF1A65" w:rsidRPr="00C1160E" w:rsidRDefault="00EF1A65" w:rsidP="00EF1A65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3,817</w:t>
            </w:r>
          </w:p>
        </w:tc>
      </w:tr>
      <w:tr w:rsidR="00EF1A65" w:rsidRPr="00C1160E" w14:paraId="59741A90" w14:textId="77777777" w:rsidTr="00BD0BF2">
        <w:trPr>
          <w:trHeight w:val="70"/>
        </w:trPr>
        <w:tc>
          <w:tcPr>
            <w:tcW w:w="1197" w:type="pct"/>
          </w:tcPr>
          <w:p w14:paraId="18B6D017" w14:textId="6D2FF1B6" w:rsidR="00EF1A65" w:rsidRPr="00C1160E" w:rsidRDefault="00EF1A65" w:rsidP="00EF1A65">
            <w:pPr>
              <w:spacing w:line="228" w:lineRule="auto"/>
              <w:ind w:left="160" w:right="-90" w:hanging="180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- </w:t>
            </w:r>
            <w:r w:rsidRPr="00C1160E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90" w:type="pct"/>
          </w:tcPr>
          <w:p w14:paraId="3859BC80" w14:textId="77777777" w:rsidR="00EF1A65" w:rsidRPr="00C1160E" w:rsidRDefault="00EF1A65" w:rsidP="00EF1A65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65A1528A" w14:textId="12137C77" w:rsidR="00EF1A65" w:rsidRPr="00C1160E" w:rsidRDefault="00EF1A65" w:rsidP="00EF1A65">
            <w:pPr>
              <w:pStyle w:val="acctfourfigures"/>
              <w:tabs>
                <w:tab w:val="clear" w:pos="765"/>
                <w:tab w:val="decimal" w:pos="1065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  <w:lang w:val="en-US" w:eastAsia="zh-CN" w:bidi="th-TH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36,1</w:t>
            </w:r>
            <w:r w:rsidR="00401A2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58</w:t>
            </w:r>
          </w:p>
        </w:tc>
        <w:tc>
          <w:tcPr>
            <w:tcW w:w="510" w:type="pct"/>
            <w:vAlign w:val="bottom"/>
          </w:tcPr>
          <w:p w14:paraId="78E86261" w14:textId="1D6C5D03" w:rsidR="00EF1A65" w:rsidRPr="00C1160E" w:rsidRDefault="00EF1A65" w:rsidP="00EF1A65">
            <w:pPr>
              <w:pStyle w:val="acctfourfigures"/>
              <w:tabs>
                <w:tab w:val="clear" w:pos="765"/>
              </w:tabs>
              <w:spacing w:line="228" w:lineRule="auto"/>
              <w:ind w:left="-43" w:right="35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10" w:type="pct"/>
            <w:vAlign w:val="bottom"/>
          </w:tcPr>
          <w:p w14:paraId="061312CF" w14:textId="613900F2" w:rsidR="00EF1A65" w:rsidRPr="00C1160E" w:rsidRDefault="00EF1A65" w:rsidP="00EF1A65">
            <w:pPr>
              <w:pStyle w:val="acctfourfigures"/>
              <w:tabs>
                <w:tab w:val="clear" w:pos="765"/>
                <w:tab w:val="decimal" w:pos="96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357" w:type="pct"/>
            <w:vAlign w:val="bottom"/>
          </w:tcPr>
          <w:p w14:paraId="24C55483" w14:textId="27240CD5" w:rsidR="00EF1A65" w:rsidRPr="00C1160E" w:rsidRDefault="00EF1A65" w:rsidP="00EF1A65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36,1</w:t>
            </w:r>
            <w:r w:rsidR="00401A2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58</w:t>
            </w:r>
          </w:p>
        </w:tc>
        <w:tc>
          <w:tcPr>
            <w:tcW w:w="86" w:type="pct"/>
            <w:vAlign w:val="bottom"/>
          </w:tcPr>
          <w:p w14:paraId="4147D9BD" w14:textId="77777777" w:rsidR="00EF1A65" w:rsidRPr="00C1160E" w:rsidRDefault="00EF1A65" w:rsidP="00EF1A6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7C7911AE" w14:textId="3665A95B" w:rsidR="00EF1A65" w:rsidRPr="00C1160E" w:rsidRDefault="00EF1A65" w:rsidP="00EF1A65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4BA8413D" w14:textId="77777777" w:rsidR="00EF1A65" w:rsidRPr="00C1160E" w:rsidRDefault="00EF1A65" w:rsidP="00EF1A6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10DB92E9" w14:textId="41D9166A" w:rsidR="00EF1A65" w:rsidRPr="00C1160E" w:rsidRDefault="00EF1A65" w:rsidP="00EF1A65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6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36,1</w:t>
            </w:r>
            <w:r w:rsidR="00401A2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58</w:t>
            </w:r>
          </w:p>
        </w:tc>
        <w:tc>
          <w:tcPr>
            <w:tcW w:w="89" w:type="pct"/>
            <w:vAlign w:val="bottom"/>
          </w:tcPr>
          <w:p w14:paraId="529FAEA3" w14:textId="77777777" w:rsidR="00EF1A65" w:rsidRPr="00C1160E" w:rsidRDefault="00EF1A65" w:rsidP="00EF1A65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185D6CB4" w14:textId="3C9668AF" w:rsidR="00EF1A65" w:rsidRPr="00C1160E" w:rsidRDefault="00EF1A65" w:rsidP="00EF1A65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4" w:type="pct"/>
            <w:vAlign w:val="bottom"/>
          </w:tcPr>
          <w:p w14:paraId="531FFDD8" w14:textId="77777777" w:rsidR="00EF1A65" w:rsidRPr="00C1160E" w:rsidRDefault="00EF1A65" w:rsidP="00EF1A65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0D5A3A1D" w14:textId="487732AD" w:rsidR="00EF1A65" w:rsidRPr="00C1160E" w:rsidRDefault="00EF1A65" w:rsidP="00EF1A65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36,1</w:t>
            </w:r>
            <w:r w:rsidR="00401A2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58</w:t>
            </w:r>
          </w:p>
        </w:tc>
      </w:tr>
      <w:tr w:rsidR="00CF5339" w:rsidRPr="00C1160E" w14:paraId="48ABA51A" w14:textId="77777777">
        <w:trPr>
          <w:trHeight w:val="70"/>
        </w:trPr>
        <w:tc>
          <w:tcPr>
            <w:tcW w:w="1197" w:type="pct"/>
            <w:vAlign w:val="bottom"/>
          </w:tcPr>
          <w:p w14:paraId="562BF0B6" w14:textId="4DEADF80" w:rsidR="00CF5339" w:rsidRPr="00C1160E" w:rsidRDefault="00CF5339" w:rsidP="00CF5339">
            <w:pPr>
              <w:spacing w:line="228" w:lineRule="auto"/>
              <w:ind w:left="160" w:right="-90" w:hanging="180"/>
              <w:rPr>
                <w:rFonts w:ascii="Angsana New" w:hAnsi="Angsana New"/>
                <w:sz w:val="25"/>
                <w:szCs w:val="25"/>
                <w:cs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- </w:t>
            </w:r>
            <w:r w:rsidRPr="00C1160E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สัญญาแลกเปลี่ยน</w:t>
            </w:r>
            <w:r w:rsidRPr="00C1160E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เงินตราต่างประเทศ</w:t>
            </w:r>
            <w:r w:rsidR="000F3F89" w:rsidRPr="00C1160E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และ</w:t>
            </w:r>
            <w:r w:rsidR="000F3F89" w:rsidRPr="00C1160E">
              <w:rPr>
                <w:rFonts w:asciiTheme="majorBidi" w:hAnsiTheme="majorBidi" w:cstheme="majorBidi"/>
                <w:sz w:val="25"/>
                <w:szCs w:val="25"/>
                <w:lang w:val="en-GB"/>
              </w:rPr>
              <w:br/>
            </w:r>
            <w:r w:rsidR="000F3F89" w:rsidRPr="00C1160E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อัตราดอกเบี้ย</w:t>
            </w:r>
          </w:p>
        </w:tc>
        <w:tc>
          <w:tcPr>
            <w:tcW w:w="90" w:type="pct"/>
          </w:tcPr>
          <w:p w14:paraId="6EBE4D42" w14:textId="77777777" w:rsidR="00CF5339" w:rsidRPr="00C1160E" w:rsidRDefault="00CF5339" w:rsidP="00CF533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15A6C056" w14:textId="052D7746" w:rsidR="00CF5339" w:rsidRPr="00C1160E" w:rsidRDefault="00BE7416" w:rsidP="00606379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81</w:t>
            </w:r>
            <w:r w:rsidR="00CD69FA" w:rsidRPr="00C1160E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383</w:t>
            </w:r>
          </w:p>
        </w:tc>
        <w:tc>
          <w:tcPr>
            <w:tcW w:w="510" w:type="pct"/>
            <w:vAlign w:val="bottom"/>
          </w:tcPr>
          <w:p w14:paraId="392D5153" w14:textId="5B84B380" w:rsidR="00CF5339" w:rsidRPr="00C1160E" w:rsidRDefault="00CD69FA" w:rsidP="00CF5339">
            <w:pPr>
              <w:pStyle w:val="acctfourfigures"/>
              <w:tabs>
                <w:tab w:val="clear" w:pos="765"/>
              </w:tabs>
              <w:spacing w:line="228" w:lineRule="auto"/>
              <w:ind w:left="-43" w:right="35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10" w:type="pct"/>
            <w:vAlign w:val="bottom"/>
          </w:tcPr>
          <w:p w14:paraId="1A95ABD4" w14:textId="0CE717BC" w:rsidR="00CF5339" w:rsidRPr="00C1160E" w:rsidRDefault="00CD69FA" w:rsidP="00A57116">
            <w:pPr>
              <w:pStyle w:val="acctfourfigures"/>
              <w:tabs>
                <w:tab w:val="clear" w:pos="765"/>
                <w:tab w:val="decimal" w:pos="96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357" w:type="pct"/>
            <w:vAlign w:val="bottom"/>
          </w:tcPr>
          <w:p w14:paraId="7AEDB336" w14:textId="7EC4958B" w:rsidR="00CF5339" w:rsidRPr="00C1160E" w:rsidRDefault="00BE7416" w:rsidP="00CF5339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81</w:t>
            </w:r>
            <w:r w:rsidR="00CD69FA" w:rsidRPr="00C1160E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383</w:t>
            </w:r>
          </w:p>
        </w:tc>
        <w:tc>
          <w:tcPr>
            <w:tcW w:w="86" w:type="pct"/>
            <w:vAlign w:val="bottom"/>
          </w:tcPr>
          <w:p w14:paraId="0C011E99" w14:textId="77777777" w:rsidR="00CF5339" w:rsidRPr="00C1160E" w:rsidRDefault="00CF5339" w:rsidP="00CF533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21FF905A" w14:textId="714A26EF" w:rsidR="00CF5339" w:rsidRPr="00C1160E" w:rsidRDefault="00CD69FA" w:rsidP="00CF5339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64518C15" w14:textId="77777777" w:rsidR="00CF5339" w:rsidRPr="00C1160E" w:rsidRDefault="00CF5339" w:rsidP="00CF533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2777F518" w14:textId="3D645BCB" w:rsidR="00CF5339" w:rsidRPr="00C1160E" w:rsidRDefault="00BE7416" w:rsidP="00606379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6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81</w:t>
            </w:r>
            <w:r w:rsidR="00CD69FA" w:rsidRPr="00C1160E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383</w:t>
            </w:r>
          </w:p>
        </w:tc>
        <w:tc>
          <w:tcPr>
            <w:tcW w:w="89" w:type="pct"/>
            <w:vAlign w:val="bottom"/>
          </w:tcPr>
          <w:p w14:paraId="40027009" w14:textId="77777777" w:rsidR="00CF5339" w:rsidRPr="00C1160E" w:rsidRDefault="00CF5339" w:rsidP="00CF5339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3890ECB3" w14:textId="44E20F0D" w:rsidR="00CF5339" w:rsidRPr="00C1160E" w:rsidRDefault="00CD69FA" w:rsidP="009D6C82">
            <w:pPr>
              <w:pStyle w:val="acctfourfigures"/>
              <w:tabs>
                <w:tab w:val="clear" w:pos="765"/>
                <w:tab w:val="decimal" w:pos="61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4" w:type="pct"/>
            <w:vAlign w:val="bottom"/>
          </w:tcPr>
          <w:p w14:paraId="2AD56A4B" w14:textId="77777777" w:rsidR="00CF5339" w:rsidRPr="00C1160E" w:rsidRDefault="00CF5339" w:rsidP="00CF533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585B7BDD" w14:textId="61FF09A0" w:rsidR="00CF5339" w:rsidRPr="00C1160E" w:rsidRDefault="00BE7416" w:rsidP="00CF5339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81</w:t>
            </w:r>
            <w:r w:rsidR="00CD69FA" w:rsidRPr="00C1160E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383</w:t>
            </w:r>
          </w:p>
        </w:tc>
      </w:tr>
      <w:tr w:rsidR="00CF5339" w:rsidRPr="00C1160E" w14:paraId="2198F1F4" w14:textId="77777777" w:rsidTr="00BD0BF2">
        <w:trPr>
          <w:trHeight w:val="70"/>
        </w:trPr>
        <w:tc>
          <w:tcPr>
            <w:tcW w:w="1197" w:type="pct"/>
          </w:tcPr>
          <w:p w14:paraId="7BE9ABC9" w14:textId="38A8B9B1" w:rsidR="00CF5339" w:rsidRPr="00C1160E" w:rsidRDefault="00CF5339" w:rsidP="00CF5339">
            <w:pPr>
              <w:spacing w:line="228" w:lineRule="auto"/>
              <w:ind w:left="160" w:right="-90" w:hanging="180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</w:p>
        </w:tc>
        <w:tc>
          <w:tcPr>
            <w:tcW w:w="90" w:type="pct"/>
          </w:tcPr>
          <w:p w14:paraId="4E7039F3" w14:textId="77777777" w:rsidR="00CF5339" w:rsidRPr="00C1160E" w:rsidRDefault="00CF5339" w:rsidP="00CF533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426C09E7" w14:textId="3BE88E8C" w:rsidR="00CF5339" w:rsidRPr="00C1160E" w:rsidRDefault="00CF5339" w:rsidP="00CF5339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10" w:type="pct"/>
            <w:vAlign w:val="bottom"/>
          </w:tcPr>
          <w:p w14:paraId="45C4A89A" w14:textId="63B16321" w:rsidR="00CF5339" w:rsidRPr="00C1160E" w:rsidRDefault="00CF5339" w:rsidP="00CF5339">
            <w:pPr>
              <w:pStyle w:val="acctfourfigures"/>
              <w:tabs>
                <w:tab w:val="clear" w:pos="765"/>
              </w:tabs>
              <w:spacing w:line="228" w:lineRule="auto"/>
              <w:ind w:left="-43" w:right="35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10" w:type="pct"/>
            <w:vAlign w:val="bottom"/>
          </w:tcPr>
          <w:p w14:paraId="2484F2F0" w14:textId="2734D3C3" w:rsidR="00CF5339" w:rsidRPr="00C1160E" w:rsidRDefault="00CF5339" w:rsidP="00CF5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59"/>
              </w:tabs>
              <w:spacing w:line="228" w:lineRule="auto"/>
              <w:ind w:left="-43" w:right="-86" w:firstLine="47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7" w:type="pct"/>
            <w:vAlign w:val="bottom"/>
          </w:tcPr>
          <w:p w14:paraId="1B68B69C" w14:textId="30ACB376" w:rsidR="00CF5339" w:rsidRPr="00C1160E" w:rsidRDefault="00CF5339" w:rsidP="00CF5339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</w:p>
        </w:tc>
        <w:tc>
          <w:tcPr>
            <w:tcW w:w="86" w:type="pct"/>
            <w:vAlign w:val="bottom"/>
          </w:tcPr>
          <w:p w14:paraId="1B3234D9" w14:textId="77777777" w:rsidR="00CF5339" w:rsidRPr="00C1160E" w:rsidRDefault="00CF5339" w:rsidP="00CF533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702228D1" w14:textId="6C6D849D" w:rsidR="00CF5339" w:rsidRPr="00C1160E" w:rsidRDefault="00CF5339" w:rsidP="00CF5339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</w:p>
        </w:tc>
        <w:tc>
          <w:tcPr>
            <w:tcW w:w="89" w:type="pct"/>
            <w:vAlign w:val="bottom"/>
          </w:tcPr>
          <w:p w14:paraId="6984DEC5" w14:textId="77777777" w:rsidR="00CF5339" w:rsidRPr="00C1160E" w:rsidRDefault="00CF5339" w:rsidP="00CF533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29632DB8" w14:textId="40857791" w:rsidR="00CF5339" w:rsidRPr="00C1160E" w:rsidRDefault="00CF5339" w:rsidP="00CF5339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" w:type="pct"/>
            <w:vAlign w:val="bottom"/>
          </w:tcPr>
          <w:p w14:paraId="5CDDB2E0" w14:textId="77777777" w:rsidR="00CF5339" w:rsidRPr="00C1160E" w:rsidRDefault="00CF5339" w:rsidP="00CF5339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40241CB5" w14:textId="5B48CB51" w:rsidR="00CF5339" w:rsidRPr="00C1160E" w:rsidRDefault="00CF5339" w:rsidP="00CF5339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left="-43" w:right="-86" w:firstLine="13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" w:type="pct"/>
            <w:vAlign w:val="bottom"/>
          </w:tcPr>
          <w:p w14:paraId="446E23B8" w14:textId="77777777" w:rsidR="00CF5339" w:rsidRPr="00C1160E" w:rsidRDefault="00CF5339" w:rsidP="00CF533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505D2D20" w14:textId="12ACD3DF" w:rsidR="00CF5339" w:rsidRPr="00C1160E" w:rsidRDefault="00CF5339" w:rsidP="00CF5339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CF5339" w:rsidRPr="00C1160E" w14:paraId="07FC92C9" w14:textId="77777777" w:rsidTr="00BD0BF2">
        <w:trPr>
          <w:trHeight w:val="261"/>
        </w:trPr>
        <w:tc>
          <w:tcPr>
            <w:tcW w:w="1197" w:type="pct"/>
          </w:tcPr>
          <w:p w14:paraId="0386E281" w14:textId="0B48C5A4" w:rsidR="00CF5339" w:rsidRPr="00C1160E" w:rsidRDefault="00CF5339" w:rsidP="00CF5339">
            <w:pPr>
              <w:spacing w:line="228" w:lineRule="auto"/>
              <w:ind w:left="180" w:hanging="180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1160E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  <w:lang w:val="en-GB"/>
              </w:rPr>
              <w:t>หนี้สินทางการเงิน</w:t>
            </w:r>
          </w:p>
        </w:tc>
        <w:tc>
          <w:tcPr>
            <w:tcW w:w="90" w:type="pct"/>
          </w:tcPr>
          <w:p w14:paraId="68AC1F91" w14:textId="77777777" w:rsidR="00CF5339" w:rsidRPr="00C1160E" w:rsidRDefault="00CF5339" w:rsidP="00CF533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2E43DA10" w14:textId="77777777" w:rsidR="00CF5339" w:rsidRPr="00C1160E" w:rsidRDefault="00CF5339" w:rsidP="00CF5339">
            <w:pPr>
              <w:pStyle w:val="acctfourfigures"/>
              <w:tabs>
                <w:tab w:val="clear" w:pos="765"/>
                <w:tab w:val="decimal" w:pos="8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  <w:lang w:val="en-US" w:eastAsia="zh-CN"/>
              </w:rPr>
            </w:pPr>
          </w:p>
        </w:tc>
        <w:tc>
          <w:tcPr>
            <w:tcW w:w="510" w:type="pct"/>
            <w:vAlign w:val="bottom"/>
          </w:tcPr>
          <w:p w14:paraId="7C117039" w14:textId="77777777" w:rsidR="00CF5339" w:rsidRPr="00C1160E" w:rsidRDefault="00CF5339" w:rsidP="00CF5339">
            <w:pPr>
              <w:pStyle w:val="acctfourfigures"/>
              <w:tabs>
                <w:tab w:val="clear" w:pos="765"/>
              </w:tabs>
              <w:spacing w:line="228" w:lineRule="auto"/>
              <w:ind w:left="-43" w:right="35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10" w:type="pct"/>
            <w:vAlign w:val="bottom"/>
          </w:tcPr>
          <w:p w14:paraId="440B47CC" w14:textId="77777777" w:rsidR="00CF5339" w:rsidRPr="00C1160E" w:rsidRDefault="00CF5339" w:rsidP="00CF5339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7" w:type="pct"/>
            <w:vAlign w:val="bottom"/>
          </w:tcPr>
          <w:p w14:paraId="7FCE3825" w14:textId="77777777" w:rsidR="00CF5339" w:rsidRPr="00C1160E" w:rsidRDefault="00CF5339" w:rsidP="00CF5339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</w:p>
        </w:tc>
        <w:tc>
          <w:tcPr>
            <w:tcW w:w="86" w:type="pct"/>
            <w:vAlign w:val="bottom"/>
          </w:tcPr>
          <w:p w14:paraId="254CD7E2" w14:textId="77777777" w:rsidR="00CF5339" w:rsidRPr="00C1160E" w:rsidRDefault="00CF5339" w:rsidP="00CF533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1002B712" w14:textId="77777777" w:rsidR="00CF5339" w:rsidRPr="00C1160E" w:rsidRDefault="00CF5339" w:rsidP="00CF5339">
            <w:pPr>
              <w:pStyle w:val="acctfourfigures"/>
              <w:tabs>
                <w:tab w:val="clear" w:pos="765"/>
                <w:tab w:val="decimal" w:pos="345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9" w:type="pct"/>
            <w:vAlign w:val="bottom"/>
          </w:tcPr>
          <w:p w14:paraId="5335E955" w14:textId="77777777" w:rsidR="00CF5339" w:rsidRPr="00C1160E" w:rsidRDefault="00CF5339" w:rsidP="00CF533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564539C5" w14:textId="77777777" w:rsidR="00CF5339" w:rsidRPr="00C1160E" w:rsidRDefault="00CF5339" w:rsidP="00CF5339">
            <w:pPr>
              <w:pStyle w:val="acctfourfigures"/>
              <w:tabs>
                <w:tab w:val="clear" w:pos="765"/>
                <w:tab w:val="decimal" w:pos="68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9" w:type="pct"/>
            <w:vAlign w:val="bottom"/>
          </w:tcPr>
          <w:p w14:paraId="38C616E1" w14:textId="77777777" w:rsidR="00CF5339" w:rsidRPr="00C1160E" w:rsidRDefault="00CF5339" w:rsidP="00CF5339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22688730" w14:textId="77777777" w:rsidR="00CF5339" w:rsidRPr="00C1160E" w:rsidRDefault="00CF5339" w:rsidP="00CF5339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4" w:type="pct"/>
            <w:vAlign w:val="bottom"/>
          </w:tcPr>
          <w:p w14:paraId="1F1700ED" w14:textId="77777777" w:rsidR="00CF5339" w:rsidRPr="00C1160E" w:rsidRDefault="00CF5339" w:rsidP="00CF533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508B3852" w14:textId="77777777" w:rsidR="00CF5339" w:rsidRPr="00C1160E" w:rsidRDefault="00CF5339" w:rsidP="00CF5339">
            <w:pPr>
              <w:pStyle w:val="acctfourfigures"/>
              <w:tabs>
                <w:tab w:val="clear" w:pos="765"/>
                <w:tab w:val="decimal" w:pos="1056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CF5339" w:rsidRPr="00C1160E" w14:paraId="148E96D5" w14:textId="77777777">
        <w:trPr>
          <w:trHeight w:val="261"/>
        </w:trPr>
        <w:tc>
          <w:tcPr>
            <w:tcW w:w="1197" w:type="pct"/>
          </w:tcPr>
          <w:p w14:paraId="7F97D932" w14:textId="5AA9EAE3" w:rsidR="00CF5339" w:rsidRPr="00C1160E" w:rsidRDefault="00CF5339" w:rsidP="00CF5339">
            <w:pPr>
              <w:spacing w:line="228" w:lineRule="auto"/>
              <w:ind w:left="180" w:right="-105" w:hanging="18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  <w:lang w:val="en-GB"/>
              </w:rPr>
            </w:pPr>
            <w:r w:rsidRPr="00C1160E"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  <w:t>ส่วนของเงินกู้ยืมระยะยาวจากสถาบันการเงินที่</w:t>
            </w:r>
            <w:r w:rsidR="00DF1ED0" w:rsidRPr="00C1160E">
              <w:rPr>
                <w:rFonts w:asciiTheme="majorBidi" w:hAnsiTheme="majorBidi" w:cstheme="majorBidi"/>
                <w:spacing w:val="-2"/>
                <w:sz w:val="25"/>
                <w:szCs w:val="25"/>
              </w:rPr>
              <w:br/>
            </w:r>
            <w:r w:rsidRPr="00C1160E"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  <w:t>ถึงกำหนดชำระภายในหนึ่งปี</w:t>
            </w:r>
          </w:p>
        </w:tc>
        <w:tc>
          <w:tcPr>
            <w:tcW w:w="90" w:type="pct"/>
          </w:tcPr>
          <w:p w14:paraId="7F744B7F" w14:textId="77777777" w:rsidR="00CF5339" w:rsidRPr="00C1160E" w:rsidRDefault="00CF5339" w:rsidP="00CF533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2B813C8D" w14:textId="66813C08" w:rsidR="00CF5339" w:rsidRPr="00C1160E" w:rsidRDefault="00DA1393" w:rsidP="00CF5339">
            <w:pPr>
              <w:pStyle w:val="acctfourfigures"/>
              <w:tabs>
                <w:tab w:val="clear" w:pos="765"/>
                <w:tab w:val="decimal" w:pos="10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  <w:lang w:val="en-US" w:eastAsia="zh-CN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510" w:type="pct"/>
            <w:vAlign w:val="bottom"/>
          </w:tcPr>
          <w:p w14:paraId="17FCB8FA" w14:textId="06E8DB26" w:rsidR="00CF5339" w:rsidRPr="00C1160E" w:rsidRDefault="00DA1393" w:rsidP="00CF5339">
            <w:pPr>
              <w:pStyle w:val="acctfourfigures"/>
              <w:tabs>
                <w:tab w:val="clear" w:pos="765"/>
              </w:tabs>
              <w:spacing w:line="228" w:lineRule="auto"/>
              <w:ind w:left="-43" w:right="35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10" w:type="pct"/>
            <w:vAlign w:val="bottom"/>
          </w:tcPr>
          <w:p w14:paraId="55511ACC" w14:textId="3764496F" w:rsidR="00CF5339" w:rsidRPr="00C1160E" w:rsidRDefault="00BE7416" w:rsidP="00CF5339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27</w:t>
            </w:r>
            <w:r w:rsidR="00DA1393"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573</w:t>
            </w:r>
            <w:r w:rsidR="00DA1393"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983</w:t>
            </w:r>
          </w:p>
        </w:tc>
        <w:tc>
          <w:tcPr>
            <w:tcW w:w="357" w:type="pct"/>
            <w:vAlign w:val="bottom"/>
          </w:tcPr>
          <w:p w14:paraId="237DE4FE" w14:textId="507AEBEF" w:rsidR="00CF5339" w:rsidRPr="00C1160E" w:rsidRDefault="00BE7416" w:rsidP="00CF5339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27</w:t>
            </w:r>
            <w:r w:rsidR="00DA1393"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573</w:t>
            </w:r>
            <w:r w:rsidR="00DA1393"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983</w:t>
            </w:r>
          </w:p>
        </w:tc>
        <w:tc>
          <w:tcPr>
            <w:tcW w:w="86" w:type="pct"/>
            <w:vAlign w:val="bottom"/>
          </w:tcPr>
          <w:p w14:paraId="2FC6B8CB" w14:textId="77777777" w:rsidR="00CF5339" w:rsidRPr="00C1160E" w:rsidRDefault="00CF5339" w:rsidP="00CF533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75AC1963" w14:textId="6505B5D1" w:rsidR="00CF5339" w:rsidRPr="00C1160E" w:rsidRDefault="00DA1393" w:rsidP="00CF5339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6656DC67" w14:textId="77777777" w:rsidR="00CF5339" w:rsidRPr="00C1160E" w:rsidRDefault="00CF5339" w:rsidP="00CF533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2D525BEC" w14:textId="271D0771" w:rsidR="00CF5339" w:rsidRPr="00C1160E" w:rsidRDefault="00DA1393" w:rsidP="00CF5339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9" w:type="pct"/>
            <w:vAlign w:val="bottom"/>
          </w:tcPr>
          <w:p w14:paraId="4B9D33EA" w14:textId="77777777" w:rsidR="00CF5339" w:rsidRPr="00C1160E" w:rsidRDefault="00CF5339" w:rsidP="00CF5339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0" w:type="pct"/>
          </w:tcPr>
          <w:p w14:paraId="1BB8DCD5" w14:textId="77777777" w:rsidR="008830CD" w:rsidRPr="00C1160E" w:rsidRDefault="008830CD" w:rsidP="006D4F50">
            <w:pPr>
              <w:pStyle w:val="acctfourfigures"/>
              <w:tabs>
                <w:tab w:val="decimal" w:pos="618"/>
              </w:tabs>
              <w:spacing w:line="228" w:lineRule="auto"/>
              <w:ind w:left="-43" w:firstLine="13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</w:p>
          <w:p w14:paraId="68DD8746" w14:textId="49B42DC9" w:rsidR="00CF5339" w:rsidRPr="00C1160E" w:rsidRDefault="006D4F50" w:rsidP="00A57116">
            <w:pPr>
              <w:pStyle w:val="acctfourfigures"/>
              <w:tabs>
                <w:tab w:val="clear" w:pos="765"/>
                <w:tab w:val="decimal" w:pos="618"/>
                <w:tab w:val="left" w:pos="838"/>
              </w:tabs>
              <w:spacing w:line="228" w:lineRule="auto"/>
              <w:ind w:left="-43" w:firstLine="13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27,767,246</w:t>
            </w:r>
          </w:p>
        </w:tc>
        <w:tc>
          <w:tcPr>
            <w:tcW w:w="94" w:type="pct"/>
          </w:tcPr>
          <w:p w14:paraId="159B7E85" w14:textId="77777777" w:rsidR="00CF5339" w:rsidRPr="00C1160E" w:rsidRDefault="00CF5339" w:rsidP="008830CD">
            <w:pPr>
              <w:pStyle w:val="acctfourfigures"/>
              <w:tabs>
                <w:tab w:val="clear" w:pos="765"/>
                <w:tab w:val="decimal" w:pos="595"/>
                <w:tab w:val="decimal" w:pos="1002"/>
              </w:tabs>
              <w:spacing w:line="228" w:lineRule="auto"/>
              <w:ind w:left="-43" w:right="75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385" w:type="pct"/>
          </w:tcPr>
          <w:p w14:paraId="7D1448F8" w14:textId="77777777" w:rsidR="008830CD" w:rsidRPr="00C1160E" w:rsidRDefault="008830CD" w:rsidP="006D4F50">
            <w:pPr>
              <w:pStyle w:val="acctfourfigures"/>
              <w:tabs>
                <w:tab w:val="decimal" w:pos="1002"/>
                <w:tab w:val="decimal" w:pos="1050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095171FC" w14:textId="48136D53" w:rsidR="00CF5339" w:rsidRPr="00C1160E" w:rsidRDefault="006D4F50" w:rsidP="008830CD">
            <w:pPr>
              <w:pStyle w:val="acctfourfigures"/>
              <w:tabs>
                <w:tab w:val="clear" w:pos="765"/>
                <w:tab w:val="decimal" w:pos="1002"/>
                <w:tab w:val="decimal" w:pos="1050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27,767,246</w:t>
            </w:r>
          </w:p>
        </w:tc>
      </w:tr>
      <w:tr w:rsidR="00DA1393" w:rsidRPr="00C1160E" w14:paraId="32986E22" w14:textId="77777777">
        <w:trPr>
          <w:trHeight w:val="261"/>
        </w:trPr>
        <w:tc>
          <w:tcPr>
            <w:tcW w:w="1197" w:type="pct"/>
          </w:tcPr>
          <w:p w14:paraId="58A606AC" w14:textId="6FFEEABF" w:rsidR="00DA1393" w:rsidRPr="00C1160E" w:rsidRDefault="00DA1393" w:rsidP="00DA1393">
            <w:pPr>
              <w:spacing w:line="228" w:lineRule="auto"/>
              <w:ind w:left="180" w:right="-105" w:hanging="180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C1160E"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" w:type="pct"/>
          </w:tcPr>
          <w:p w14:paraId="745ACA6D" w14:textId="77777777" w:rsidR="00DA1393" w:rsidRPr="00C1160E" w:rsidRDefault="00DA1393" w:rsidP="00DA139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5A149E8C" w14:textId="1E62839E" w:rsidR="00DA1393" w:rsidRPr="00C1160E" w:rsidRDefault="00DA1393" w:rsidP="00DA1393">
            <w:pPr>
              <w:pStyle w:val="acctfourfigures"/>
              <w:tabs>
                <w:tab w:val="clear" w:pos="765"/>
                <w:tab w:val="decimal" w:pos="10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  <w:lang w:val="en-US" w:eastAsia="zh-CN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510" w:type="pct"/>
            <w:vAlign w:val="bottom"/>
          </w:tcPr>
          <w:p w14:paraId="641350E0" w14:textId="04AC9CDD" w:rsidR="00DA1393" w:rsidRPr="00C1160E" w:rsidRDefault="00BE7416" w:rsidP="00023069">
            <w:pPr>
              <w:pStyle w:val="acctfourfigures"/>
              <w:tabs>
                <w:tab w:val="clear" w:pos="765"/>
              </w:tabs>
              <w:spacing w:line="228" w:lineRule="auto"/>
              <w:ind w:left="-43" w:right="8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64</w:t>
            </w:r>
            <w:r w:rsidR="00DA1393" w:rsidRPr="00C1160E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115</w:t>
            </w:r>
          </w:p>
        </w:tc>
        <w:tc>
          <w:tcPr>
            <w:tcW w:w="510" w:type="pct"/>
            <w:vAlign w:val="bottom"/>
          </w:tcPr>
          <w:p w14:paraId="5412906B" w14:textId="171C8681" w:rsidR="00DA1393" w:rsidRPr="00C1160E" w:rsidRDefault="00BE7416" w:rsidP="00DA1393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44</w:t>
            </w:r>
            <w:r w:rsidR="00DA1393"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003</w:t>
            </w:r>
            <w:r w:rsidR="00DA1393"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784</w:t>
            </w:r>
          </w:p>
        </w:tc>
        <w:tc>
          <w:tcPr>
            <w:tcW w:w="357" w:type="pct"/>
            <w:vAlign w:val="bottom"/>
          </w:tcPr>
          <w:p w14:paraId="673B3A0D" w14:textId="602F2685" w:rsidR="00DA1393" w:rsidRPr="00C1160E" w:rsidRDefault="00BE7416" w:rsidP="00DA1393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44</w:t>
            </w:r>
            <w:r w:rsidR="00DA1393"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067</w:t>
            </w:r>
            <w:r w:rsidR="00DA1393"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899</w:t>
            </w:r>
          </w:p>
        </w:tc>
        <w:tc>
          <w:tcPr>
            <w:tcW w:w="86" w:type="pct"/>
            <w:vAlign w:val="bottom"/>
          </w:tcPr>
          <w:p w14:paraId="662EF51D" w14:textId="77777777" w:rsidR="00DA1393" w:rsidRPr="00C1160E" w:rsidRDefault="00DA1393" w:rsidP="00DA139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327E450F" w14:textId="242C8E1C" w:rsidR="00DA1393" w:rsidRPr="00C1160E" w:rsidRDefault="00DA1393" w:rsidP="00DA1393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312C1D07" w14:textId="77777777" w:rsidR="00DA1393" w:rsidRPr="00C1160E" w:rsidRDefault="00DA1393" w:rsidP="00DA139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04626173" w14:textId="5C549BB7" w:rsidR="00DA1393" w:rsidRPr="00C1160E" w:rsidRDefault="00DA1393" w:rsidP="00DA1393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9" w:type="pct"/>
            <w:vAlign w:val="bottom"/>
          </w:tcPr>
          <w:p w14:paraId="4D412C54" w14:textId="77777777" w:rsidR="00DA1393" w:rsidRPr="00C1160E" w:rsidRDefault="00DA1393" w:rsidP="00DA1393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0" w:type="pct"/>
          </w:tcPr>
          <w:p w14:paraId="584E6B28" w14:textId="3CE10D2B" w:rsidR="00DA1393" w:rsidRPr="00C1160E" w:rsidRDefault="00441FE6" w:rsidP="00A57116">
            <w:pPr>
              <w:pStyle w:val="acctfourfigures"/>
              <w:tabs>
                <w:tab w:val="clear" w:pos="765"/>
                <w:tab w:val="decimal" w:pos="618"/>
              </w:tabs>
              <w:spacing w:line="228" w:lineRule="auto"/>
              <w:ind w:left="-43" w:firstLine="13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44,21</w:t>
            </w:r>
            <w:r w:rsidR="000A643E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5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,</w:t>
            </w:r>
            <w:r w:rsidR="000A643E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970</w:t>
            </w:r>
          </w:p>
        </w:tc>
        <w:tc>
          <w:tcPr>
            <w:tcW w:w="94" w:type="pct"/>
          </w:tcPr>
          <w:p w14:paraId="5371B2CC" w14:textId="77777777" w:rsidR="00DA1393" w:rsidRPr="00C1160E" w:rsidRDefault="00DA1393" w:rsidP="008830CD">
            <w:pPr>
              <w:pStyle w:val="acctfourfigures"/>
              <w:tabs>
                <w:tab w:val="clear" w:pos="765"/>
                <w:tab w:val="decimal" w:pos="595"/>
                <w:tab w:val="decimal" w:pos="1002"/>
              </w:tabs>
              <w:spacing w:line="228" w:lineRule="auto"/>
              <w:ind w:left="-43" w:right="75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385" w:type="pct"/>
          </w:tcPr>
          <w:p w14:paraId="4BE53112" w14:textId="7CBB83CC" w:rsidR="00DA1393" w:rsidRPr="00C1160E" w:rsidRDefault="00441FE6" w:rsidP="008830CD">
            <w:pPr>
              <w:pStyle w:val="acctfourfigures"/>
              <w:tabs>
                <w:tab w:val="clear" w:pos="765"/>
                <w:tab w:val="decimal" w:pos="1002"/>
                <w:tab w:val="decimal" w:pos="1050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44,21</w:t>
            </w:r>
            <w:r w:rsidR="000A643E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5,970</w:t>
            </w:r>
          </w:p>
        </w:tc>
      </w:tr>
      <w:tr w:rsidR="009D6C82" w:rsidRPr="00C1160E" w14:paraId="051AFA4D" w14:textId="77777777" w:rsidTr="00BD0BF2">
        <w:trPr>
          <w:trHeight w:val="261"/>
        </w:trPr>
        <w:tc>
          <w:tcPr>
            <w:tcW w:w="1197" w:type="pct"/>
          </w:tcPr>
          <w:p w14:paraId="35F478AA" w14:textId="52D95378" w:rsidR="009D6C82" w:rsidRPr="00C1160E" w:rsidRDefault="009D6C82" w:rsidP="009D6C82">
            <w:pPr>
              <w:spacing w:line="228" w:lineRule="auto"/>
              <w:ind w:left="180" w:right="-105" w:hanging="20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1160E">
              <w:rPr>
                <w:rFonts w:asciiTheme="majorBidi" w:hAnsiTheme="majorBidi"/>
                <w:spacing w:val="-2"/>
                <w:sz w:val="25"/>
                <w:szCs w:val="25"/>
                <w:cs/>
              </w:rPr>
              <w:t>เงินกู้ยืม</w:t>
            </w:r>
            <w:r w:rsidRPr="00C1160E">
              <w:rPr>
                <w:rFonts w:asciiTheme="majorBidi" w:hAnsiTheme="majorBidi" w:hint="cs"/>
                <w:spacing w:val="-2"/>
                <w:sz w:val="25"/>
                <w:szCs w:val="25"/>
                <w:cs/>
              </w:rPr>
              <w:t>ระยะยาวจาก</w:t>
            </w:r>
            <w:r w:rsidRPr="00C1160E">
              <w:rPr>
                <w:rFonts w:asciiTheme="majorBidi" w:hAnsiTheme="majorBidi"/>
                <w:spacing w:val="-2"/>
                <w:sz w:val="25"/>
                <w:szCs w:val="25"/>
                <w:cs/>
              </w:rPr>
              <w:t>กิจการที่เกี่ยวข้องกัน</w:t>
            </w:r>
          </w:p>
        </w:tc>
        <w:tc>
          <w:tcPr>
            <w:tcW w:w="90" w:type="pct"/>
          </w:tcPr>
          <w:p w14:paraId="7EC5F196" w14:textId="77777777" w:rsidR="009D6C82" w:rsidRPr="00C1160E" w:rsidRDefault="009D6C82" w:rsidP="009D6C82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0AD213E9" w14:textId="1E125B7A" w:rsidR="009D6C82" w:rsidRPr="00C1160E" w:rsidRDefault="009D6C82" w:rsidP="009D6C82">
            <w:pPr>
              <w:pStyle w:val="acctfourfigures"/>
              <w:tabs>
                <w:tab w:val="clear" w:pos="765"/>
                <w:tab w:val="decimal" w:pos="106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510" w:type="pct"/>
            <w:vAlign w:val="bottom"/>
          </w:tcPr>
          <w:p w14:paraId="38529468" w14:textId="414C1D9A" w:rsidR="009D6C82" w:rsidRPr="00C1160E" w:rsidRDefault="009D6C82" w:rsidP="009D6C82">
            <w:pPr>
              <w:pStyle w:val="acctfourfigures"/>
              <w:tabs>
                <w:tab w:val="clear" w:pos="765"/>
              </w:tabs>
              <w:spacing w:line="228" w:lineRule="auto"/>
              <w:ind w:left="-43" w:right="35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10" w:type="pct"/>
            <w:vAlign w:val="bottom"/>
          </w:tcPr>
          <w:p w14:paraId="53142D8D" w14:textId="05CA4498" w:rsidR="009D6C82" w:rsidRPr="00C1160E" w:rsidRDefault="00BE7416" w:rsidP="009D6C82">
            <w:pPr>
              <w:pStyle w:val="acctfourfigures"/>
              <w:tabs>
                <w:tab w:val="clear" w:pos="765"/>
                <w:tab w:val="decimal" w:pos="1066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2</w:t>
            </w:r>
            <w:r w:rsidR="009D6C82" w:rsidRPr="00C1160E">
              <w:rPr>
                <w:rFonts w:asciiTheme="majorBidi" w:hAnsiTheme="majorBidi" w:cstheme="majorBidi"/>
                <w:sz w:val="25"/>
                <w:szCs w:val="25"/>
                <w:lang w:eastAsia="zh-CN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647</w:t>
            </w:r>
            <w:r w:rsidR="009D6C82" w:rsidRPr="00C1160E">
              <w:rPr>
                <w:rFonts w:asciiTheme="majorBidi" w:hAnsiTheme="majorBidi" w:cstheme="majorBidi"/>
                <w:sz w:val="25"/>
                <w:szCs w:val="25"/>
                <w:lang w:eastAsia="zh-CN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920</w:t>
            </w:r>
          </w:p>
        </w:tc>
        <w:tc>
          <w:tcPr>
            <w:tcW w:w="357" w:type="pct"/>
            <w:vAlign w:val="bottom"/>
          </w:tcPr>
          <w:p w14:paraId="482456E9" w14:textId="581309DC" w:rsidR="009D6C82" w:rsidRPr="00C1160E" w:rsidRDefault="00BE7416" w:rsidP="009D6C82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</w:t>
            </w:r>
            <w:r w:rsidR="009D6C82"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647</w:t>
            </w:r>
            <w:r w:rsidR="009D6C82"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920</w:t>
            </w:r>
          </w:p>
        </w:tc>
        <w:tc>
          <w:tcPr>
            <w:tcW w:w="86" w:type="pct"/>
            <w:vAlign w:val="bottom"/>
          </w:tcPr>
          <w:p w14:paraId="3526F692" w14:textId="77777777" w:rsidR="009D6C82" w:rsidRPr="00C1160E" w:rsidRDefault="009D6C82" w:rsidP="009D6C8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32CE1548" w14:textId="370F747B" w:rsidR="009D6C82" w:rsidRPr="00C1160E" w:rsidRDefault="009D6C82" w:rsidP="009D6C82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9" w:type="pct"/>
            <w:vAlign w:val="bottom"/>
          </w:tcPr>
          <w:p w14:paraId="2713479F" w14:textId="77777777" w:rsidR="009D6C82" w:rsidRPr="00C1160E" w:rsidRDefault="009D6C82" w:rsidP="009D6C8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29AF57C9" w14:textId="66F45CDC" w:rsidR="009D6C82" w:rsidRPr="00C1160E" w:rsidRDefault="009D6C82" w:rsidP="009D6C82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9" w:type="pct"/>
            <w:vAlign w:val="bottom"/>
          </w:tcPr>
          <w:p w14:paraId="46C77643" w14:textId="77777777" w:rsidR="009D6C82" w:rsidRPr="00C1160E" w:rsidRDefault="009D6C82" w:rsidP="009D6C82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6D10C3AD" w14:textId="46A9F316" w:rsidR="009D6C82" w:rsidRPr="00C1160E" w:rsidRDefault="00BE7416" w:rsidP="009D6C82">
            <w:pPr>
              <w:pStyle w:val="acctfourfigures"/>
              <w:tabs>
                <w:tab w:val="clear" w:pos="765"/>
                <w:tab w:val="decimal" w:pos="618"/>
              </w:tabs>
              <w:spacing w:line="228" w:lineRule="auto"/>
              <w:ind w:left="-43" w:firstLine="13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2</w:t>
            </w:r>
            <w:r w:rsidR="009D6C82" w:rsidRPr="00C1160E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579</w:t>
            </w:r>
            <w:r w:rsidR="009D6C82" w:rsidRPr="00C1160E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890</w:t>
            </w:r>
          </w:p>
        </w:tc>
        <w:tc>
          <w:tcPr>
            <w:tcW w:w="94" w:type="pct"/>
            <w:vAlign w:val="bottom"/>
          </w:tcPr>
          <w:p w14:paraId="372FADCC" w14:textId="77777777" w:rsidR="009D6C82" w:rsidRPr="00C1160E" w:rsidRDefault="009D6C82" w:rsidP="009D6C8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3B2B3EF4" w14:textId="4BE4D281" w:rsidR="009D6C82" w:rsidRPr="00C1160E" w:rsidRDefault="00BE7416" w:rsidP="009D6C82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2</w:t>
            </w:r>
            <w:r w:rsidR="009D6C82" w:rsidRPr="00C1160E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579</w:t>
            </w:r>
            <w:r w:rsidR="009D6C82" w:rsidRPr="00C1160E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890</w:t>
            </w:r>
          </w:p>
        </w:tc>
      </w:tr>
      <w:tr w:rsidR="001001DF" w:rsidRPr="00C1160E" w14:paraId="1BBE684F" w14:textId="77777777" w:rsidTr="00BD0BF2">
        <w:trPr>
          <w:trHeight w:val="261"/>
        </w:trPr>
        <w:tc>
          <w:tcPr>
            <w:tcW w:w="1197" w:type="pct"/>
          </w:tcPr>
          <w:p w14:paraId="6C7759D3" w14:textId="23D096C3" w:rsidR="001001DF" w:rsidRPr="00C1160E" w:rsidRDefault="001001DF" w:rsidP="001001DF">
            <w:pPr>
              <w:spacing w:line="228" w:lineRule="auto"/>
              <w:ind w:left="180" w:right="-105" w:hanging="20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1160E">
              <w:rPr>
                <w:rFonts w:ascii="Angsana New" w:hAnsi="Angsana New" w:hint="cs"/>
                <w:sz w:val="25"/>
                <w:szCs w:val="25"/>
                <w:cs/>
              </w:rPr>
              <w:t>หนี้สิน</w:t>
            </w:r>
            <w:r w:rsidRPr="00C1160E">
              <w:rPr>
                <w:rFonts w:ascii="Angsana New" w:hAnsi="Angsana New"/>
                <w:sz w:val="25"/>
                <w:szCs w:val="25"/>
                <w:cs/>
              </w:rPr>
              <w:t>อนุพันธ์</w:t>
            </w:r>
          </w:p>
        </w:tc>
        <w:tc>
          <w:tcPr>
            <w:tcW w:w="90" w:type="pct"/>
          </w:tcPr>
          <w:p w14:paraId="39BDDFD9" w14:textId="77777777" w:rsidR="001001DF" w:rsidRPr="00C1160E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44416CC3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10" w:type="pct"/>
            <w:vAlign w:val="bottom"/>
          </w:tcPr>
          <w:p w14:paraId="1CF64205" w14:textId="77777777" w:rsidR="001001DF" w:rsidRPr="00C1160E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3" w:right="35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10" w:type="pct"/>
            <w:vAlign w:val="bottom"/>
          </w:tcPr>
          <w:p w14:paraId="2E4F70BE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1066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7" w:type="pct"/>
            <w:vAlign w:val="bottom"/>
          </w:tcPr>
          <w:p w14:paraId="38A4E1F8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6" w:type="pct"/>
            <w:vAlign w:val="bottom"/>
          </w:tcPr>
          <w:p w14:paraId="287DC2BC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7BA45F64" w14:textId="77777777" w:rsidR="001001DF" w:rsidRPr="00C1160E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</w:p>
        </w:tc>
        <w:tc>
          <w:tcPr>
            <w:tcW w:w="89" w:type="pct"/>
            <w:vAlign w:val="bottom"/>
          </w:tcPr>
          <w:p w14:paraId="6BEC68E6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67813D35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" w:type="pct"/>
            <w:vAlign w:val="bottom"/>
          </w:tcPr>
          <w:p w14:paraId="64160B9E" w14:textId="77777777" w:rsidR="001001DF" w:rsidRPr="00C1160E" w:rsidRDefault="001001DF" w:rsidP="001001DF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3CC8A5C8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618"/>
              </w:tabs>
              <w:spacing w:line="228" w:lineRule="auto"/>
              <w:ind w:left="-43" w:right="-86" w:firstLine="13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" w:type="pct"/>
            <w:vAlign w:val="bottom"/>
          </w:tcPr>
          <w:p w14:paraId="788CCD62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4CB01FBD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1001DF" w:rsidRPr="00C1160E" w14:paraId="7F929BE7" w14:textId="77777777" w:rsidTr="00BD0BF2">
        <w:trPr>
          <w:trHeight w:val="70"/>
        </w:trPr>
        <w:tc>
          <w:tcPr>
            <w:tcW w:w="1197" w:type="pct"/>
          </w:tcPr>
          <w:p w14:paraId="49FBCD4B" w14:textId="48DFB448" w:rsidR="001001DF" w:rsidRPr="00C1160E" w:rsidRDefault="001001DF" w:rsidP="001001DF">
            <w:pPr>
              <w:spacing w:line="228" w:lineRule="auto"/>
              <w:ind w:left="160" w:right="-90" w:hanging="180"/>
              <w:rPr>
                <w:rFonts w:ascii="Angsana New" w:hAnsi="Angsana New"/>
                <w:spacing w:val="-6"/>
                <w:sz w:val="25"/>
                <w:szCs w:val="25"/>
                <w:cs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 xml:space="preserve">- </w:t>
            </w:r>
            <w:r w:rsidRPr="00C1160E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สัญญาแลกเปลี่ยนอัตราดอกเบี้ย</w:t>
            </w:r>
            <w:r w:rsidR="00581B73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ระยะสั้น</w:t>
            </w:r>
          </w:p>
        </w:tc>
        <w:tc>
          <w:tcPr>
            <w:tcW w:w="90" w:type="pct"/>
          </w:tcPr>
          <w:p w14:paraId="5BFF85F8" w14:textId="77777777" w:rsidR="001001DF" w:rsidRPr="00C1160E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74C35F1F" w14:textId="73815EFA" w:rsidR="001001DF" w:rsidRPr="00C1160E" w:rsidRDefault="00BE7416" w:rsidP="00023069">
            <w:pPr>
              <w:pStyle w:val="acctfourfigures"/>
              <w:tabs>
                <w:tab w:val="clear" w:pos="765"/>
                <w:tab w:val="decimal" w:pos="1065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17</w:t>
            </w:r>
            <w:r w:rsidR="00DA1393" w:rsidRPr="00C1160E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609</w:t>
            </w:r>
          </w:p>
        </w:tc>
        <w:tc>
          <w:tcPr>
            <w:tcW w:w="510" w:type="pct"/>
            <w:vAlign w:val="bottom"/>
          </w:tcPr>
          <w:p w14:paraId="062514E9" w14:textId="375668A5" w:rsidR="001001DF" w:rsidRPr="00C1160E" w:rsidRDefault="00DA1393" w:rsidP="00BD3EA0">
            <w:pPr>
              <w:pStyle w:val="acctfourfigures"/>
              <w:tabs>
                <w:tab w:val="clear" w:pos="765"/>
              </w:tabs>
              <w:spacing w:line="228" w:lineRule="auto"/>
              <w:ind w:left="-43" w:right="35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10" w:type="pct"/>
            <w:vAlign w:val="bottom"/>
          </w:tcPr>
          <w:p w14:paraId="579FF0CE" w14:textId="08F95F15" w:rsidR="001001DF" w:rsidRPr="00C1160E" w:rsidRDefault="00DA1393" w:rsidP="00A57116">
            <w:pPr>
              <w:pStyle w:val="acctfourfigures"/>
              <w:tabs>
                <w:tab w:val="clear" w:pos="765"/>
                <w:tab w:val="decimal" w:pos="96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357" w:type="pct"/>
            <w:vAlign w:val="bottom"/>
          </w:tcPr>
          <w:p w14:paraId="2DE5F796" w14:textId="4F1F9FB0" w:rsidR="001001DF" w:rsidRPr="00C1160E" w:rsidRDefault="00BE7416" w:rsidP="001001DF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17</w:t>
            </w:r>
            <w:r w:rsidR="00DA1393"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609</w:t>
            </w:r>
          </w:p>
        </w:tc>
        <w:tc>
          <w:tcPr>
            <w:tcW w:w="86" w:type="pct"/>
            <w:vAlign w:val="bottom"/>
          </w:tcPr>
          <w:p w14:paraId="6A580CC8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4EEF45F2" w14:textId="50B27818" w:rsidR="001001DF" w:rsidRPr="00C1160E" w:rsidRDefault="00DA1393" w:rsidP="001001DF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4C5B4754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64CC495D" w14:textId="6436CE8A" w:rsidR="001001DF" w:rsidRPr="00C1160E" w:rsidRDefault="00BE7416" w:rsidP="00A57116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6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17</w:t>
            </w:r>
            <w:r w:rsidR="00DA1393" w:rsidRPr="00C1160E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609</w:t>
            </w:r>
          </w:p>
        </w:tc>
        <w:tc>
          <w:tcPr>
            <w:tcW w:w="89" w:type="pct"/>
            <w:vAlign w:val="bottom"/>
          </w:tcPr>
          <w:p w14:paraId="0C276B8D" w14:textId="77777777" w:rsidR="001001DF" w:rsidRPr="00C1160E" w:rsidRDefault="001001DF" w:rsidP="001001DF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5F55AFE0" w14:textId="087AB938" w:rsidR="001001DF" w:rsidRPr="00C1160E" w:rsidRDefault="00DA1393" w:rsidP="000C7A6B">
            <w:pPr>
              <w:pStyle w:val="acctfourfigures"/>
              <w:tabs>
                <w:tab w:val="clear" w:pos="765"/>
                <w:tab w:val="decimal" w:pos="61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4" w:type="pct"/>
            <w:vAlign w:val="bottom"/>
          </w:tcPr>
          <w:p w14:paraId="7549124B" w14:textId="77777777" w:rsidR="001001DF" w:rsidRPr="00C1160E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0F4FB2FF" w14:textId="4C2B15B8" w:rsidR="001001DF" w:rsidRPr="00C1160E" w:rsidRDefault="00BE7416" w:rsidP="001001DF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17</w:t>
            </w:r>
            <w:r w:rsidR="00DA1393"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609</w:t>
            </w:r>
          </w:p>
        </w:tc>
      </w:tr>
      <w:tr w:rsidR="001001DF" w:rsidRPr="00C1160E" w14:paraId="67B29421" w14:textId="77777777" w:rsidTr="00BD0BF2">
        <w:trPr>
          <w:trHeight w:val="70"/>
        </w:trPr>
        <w:tc>
          <w:tcPr>
            <w:tcW w:w="1197" w:type="pct"/>
          </w:tcPr>
          <w:p w14:paraId="010AD2F3" w14:textId="161FB4EE" w:rsidR="001001DF" w:rsidRPr="00C1160E" w:rsidRDefault="00DA1393" w:rsidP="00B43AB1">
            <w:pPr>
              <w:tabs>
                <w:tab w:val="clear" w:pos="227"/>
              </w:tabs>
              <w:spacing w:line="228" w:lineRule="auto"/>
              <w:ind w:left="252" w:right="-90" w:hanging="252"/>
              <w:rPr>
                <w:rFonts w:ascii="Angsana New" w:hAnsi="Angsana New"/>
                <w:spacing w:val="-6"/>
                <w:sz w:val="25"/>
                <w:szCs w:val="25"/>
                <w:cs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- </w:t>
            </w:r>
            <w:r w:rsidRPr="00C1160E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สัญญา</w:t>
            </w:r>
            <w:r w:rsidRPr="00C1160E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แ</w:t>
            </w:r>
            <w:r w:rsidRPr="00C1160E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ลกเปลี่ยน</w:t>
            </w:r>
            <w:r w:rsidRPr="00C1160E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เงินตราต่างประเทศ</w:t>
            </w:r>
            <w:r w:rsidR="000C7A6B" w:rsidRPr="000F3F89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และ</w:t>
            </w:r>
            <w:r w:rsidR="00B43AB1" w:rsidRPr="000F3F89">
              <w:rPr>
                <w:rFonts w:asciiTheme="majorBidi" w:hAnsiTheme="majorBidi" w:cstheme="majorBidi"/>
                <w:sz w:val="25"/>
                <w:szCs w:val="25"/>
                <w:lang w:val="en-GB"/>
              </w:rPr>
              <w:br/>
            </w:r>
            <w:r w:rsidR="000C7A6B" w:rsidRPr="000F3F89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อัตราดอกเบี้ยระยะสั้น</w:t>
            </w:r>
          </w:p>
        </w:tc>
        <w:tc>
          <w:tcPr>
            <w:tcW w:w="90" w:type="pct"/>
          </w:tcPr>
          <w:p w14:paraId="174B673B" w14:textId="77777777" w:rsidR="001001DF" w:rsidRPr="00C1160E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42C409B1" w14:textId="539A628A" w:rsidR="001001DF" w:rsidRPr="00C1160E" w:rsidRDefault="00BE7416" w:rsidP="00023069">
            <w:pPr>
              <w:pStyle w:val="acctfourfigures"/>
              <w:tabs>
                <w:tab w:val="clear" w:pos="765"/>
                <w:tab w:val="decimal" w:pos="1065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21</w:t>
            </w:r>
            <w:r w:rsidR="00DA1393" w:rsidRPr="00C1160E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515</w:t>
            </w:r>
          </w:p>
        </w:tc>
        <w:tc>
          <w:tcPr>
            <w:tcW w:w="510" w:type="pct"/>
            <w:vAlign w:val="bottom"/>
          </w:tcPr>
          <w:p w14:paraId="75B4A6AC" w14:textId="5C69256D" w:rsidR="001001DF" w:rsidRPr="00C1160E" w:rsidRDefault="00DA1393" w:rsidP="00BD3EA0">
            <w:pPr>
              <w:pStyle w:val="acctfourfigures"/>
              <w:tabs>
                <w:tab w:val="clear" w:pos="765"/>
              </w:tabs>
              <w:spacing w:line="228" w:lineRule="auto"/>
              <w:ind w:left="-43" w:right="35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10" w:type="pct"/>
            <w:vAlign w:val="bottom"/>
          </w:tcPr>
          <w:p w14:paraId="2E6B1510" w14:textId="48CDBC4F" w:rsidR="001001DF" w:rsidRPr="00C1160E" w:rsidRDefault="00DA1393" w:rsidP="00A57116">
            <w:pPr>
              <w:pStyle w:val="acctfourfigures"/>
              <w:tabs>
                <w:tab w:val="clear" w:pos="765"/>
                <w:tab w:val="decimal" w:pos="96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357" w:type="pct"/>
            <w:vAlign w:val="bottom"/>
          </w:tcPr>
          <w:p w14:paraId="5D13D4F6" w14:textId="1F069114" w:rsidR="001001DF" w:rsidRPr="00C1160E" w:rsidRDefault="00BE7416" w:rsidP="001001DF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21</w:t>
            </w:r>
            <w:r w:rsidR="00DA1393" w:rsidRPr="00C1160E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515</w:t>
            </w:r>
          </w:p>
        </w:tc>
        <w:tc>
          <w:tcPr>
            <w:tcW w:w="86" w:type="pct"/>
            <w:vAlign w:val="bottom"/>
          </w:tcPr>
          <w:p w14:paraId="5CDDCC83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43FBB40D" w14:textId="709C1423" w:rsidR="001001DF" w:rsidRPr="00C1160E" w:rsidRDefault="00DA1393" w:rsidP="001001DF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2A37373B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234EAA7A" w14:textId="265B3C99" w:rsidR="001001DF" w:rsidRPr="00C1160E" w:rsidRDefault="00BE7416" w:rsidP="00A57116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6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21</w:t>
            </w:r>
            <w:r w:rsidR="00DA1393" w:rsidRPr="00C1160E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515</w:t>
            </w:r>
          </w:p>
        </w:tc>
        <w:tc>
          <w:tcPr>
            <w:tcW w:w="89" w:type="pct"/>
            <w:vAlign w:val="bottom"/>
          </w:tcPr>
          <w:p w14:paraId="1BEECE35" w14:textId="77777777" w:rsidR="001001DF" w:rsidRPr="00C1160E" w:rsidRDefault="001001DF" w:rsidP="001001DF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33699076" w14:textId="337A4F67" w:rsidR="001001DF" w:rsidRPr="00C1160E" w:rsidRDefault="00DA1393" w:rsidP="009D6C82">
            <w:pPr>
              <w:pStyle w:val="acctfourfigures"/>
              <w:tabs>
                <w:tab w:val="clear" w:pos="765"/>
                <w:tab w:val="decimal" w:pos="61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4" w:type="pct"/>
            <w:vAlign w:val="bottom"/>
          </w:tcPr>
          <w:p w14:paraId="73D7C419" w14:textId="77777777" w:rsidR="001001DF" w:rsidRPr="00C1160E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378AECFE" w14:textId="650B2EEC" w:rsidR="001001DF" w:rsidRPr="00C1160E" w:rsidRDefault="00BE7416" w:rsidP="001001DF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21</w:t>
            </w:r>
            <w:r w:rsidR="00DA1393" w:rsidRPr="00C1160E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515</w:t>
            </w:r>
          </w:p>
        </w:tc>
      </w:tr>
      <w:tr w:rsidR="001001DF" w:rsidRPr="00C1160E" w14:paraId="3BD30A0D" w14:textId="77777777" w:rsidTr="00BD0BF2">
        <w:trPr>
          <w:trHeight w:val="261"/>
        </w:trPr>
        <w:tc>
          <w:tcPr>
            <w:tcW w:w="1197" w:type="pct"/>
          </w:tcPr>
          <w:p w14:paraId="4F5ED8D3" w14:textId="3FA7DEFA" w:rsidR="001001DF" w:rsidRPr="00C1160E" w:rsidRDefault="001001DF" w:rsidP="001001DF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1160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lastRenderedPageBreak/>
              <w:t xml:space="preserve">ณ วันที่ </w:t>
            </w:r>
            <w:r w:rsidR="00BE7416" w:rsidRPr="00C1160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C1160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C1160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Pr="00C1160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BE7416" w:rsidRPr="00C1160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2568</w:t>
            </w:r>
          </w:p>
        </w:tc>
        <w:tc>
          <w:tcPr>
            <w:tcW w:w="90" w:type="pct"/>
          </w:tcPr>
          <w:p w14:paraId="04B0ED46" w14:textId="77777777" w:rsidR="001001DF" w:rsidRPr="00C1160E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128B4902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10" w:type="pct"/>
            <w:vAlign w:val="bottom"/>
          </w:tcPr>
          <w:p w14:paraId="047C9C82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10" w:type="pct"/>
            <w:vAlign w:val="bottom"/>
          </w:tcPr>
          <w:p w14:paraId="3B8CE558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7" w:type="pct"/>
            <w:vAlign w:val="bottom"/>
          </w:tcPr>
          <w:p w14:paraId="27472AB3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</w:p>
        </w:tc>
        <w:tc>
          <w:tcPr>
            <w:tcW w:w="86" w:type="pct"/>
            <w:vAlign w:val="bottom"/>
          </w:tcPr>
          <w:p w14:paraId="703DE4AC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117A9DE9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9" w:type="pct"/>
            <w:vAlign w:val="bottom"/>
          </w:tcPr>
          <w:p w14:paraId="2808BE33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72757A19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9" w:type="pct"/>
            <w:vAlign w:val="bottom"/>
          </w:tcPr>
          <w:p w14:paraId="1FDA0D8A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0B4635BC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4" w:type="pct"/>
            <w:vAlign w:val="bottom"/>
          </w:tcPr>
          <w:p w14:paraId="1F883588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477A59C7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1001DF" w:rsidRPr="00C1160E" w14:paraId="53BB2C26" w14:textId="77777777" w:rsidTr="00BD0BF2">
        <w:trPr>
          <w:trHeight w:val="261"/>
        </w:trPr>
        <w:tc>
          <w:tcPr>
            <w:tcW w:w="1197" w:type="pct"/>
          </w:tcPr>
          <w:p w14:paraId="2F1F5A68" w14:textId="77777777" w:rsidR="001001DF" w:rsidRPr="00C1160E" w:rsidRDefault="001001DF" w:rsidP="001001DF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lang w:val="en-GB"/>
              </w:rPr>
            </w:pPr>
            <w:r w:rsidRPr="00C1160E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0" w:type="pct"/>
          </w:tcPr>
          <w:p w14:paraId="60DC1A0D" w14:textId="77777777" w:rsidR="001001DF" w:rsidRPr="00C1160E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76E04F7E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10" w:type="pct"/>
            <w:vAlign w:val="bottom"/>
          </w:tcPr>
          <w:p w14:paraId="16568EC2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10" w:type="pct"/>
            <w:vAlign w:val="bottom"/>
          </w:tcPr>
          <w:p w14:paraId="11AF773B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7" w:type="pct"/>
            <w:vAlign w:val="bottom"/>
          </w:tcPr>
          <w:p w14:paraId="137DC23E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6" w:type="pct"/>
            <w:vAlign w:val="bottom"/>
          </w:tcPr>
          <w:p w14:paraId="5A9173A7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190EB12D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9" w:type="pct"/>
            <w:vAlign w:val="bottom"/>
          </w:tcPr>
          <w:p w14:paraId="63AFC737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697A67D6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9" w:type="pct"/>
            <w:vAlign w:val="bottom"/>
          </w:tcPr>
          <w:p w14:paraId="17EE7B4D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32FCE46F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4" w:type="pct"/>
            <w:vAlign w:val="bottom"/>
          </w:tcPr>
          <w:p w14:paraId="2AD4374A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2A59D7DE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1001DF" w:rsidRPr="00C1160E" w14:paraId="079253A0" w14:textId="77777777" w:rsidTr="00BD0BF2">
        <w:trPr>
          <w:trHeight w:val="70"/>
        </w:trPr>
        <w:tc>
          <w:tcPr>
            <w:tcW w:w="1197" w:type="pct"/>
          </w:tcPr>
          <w:p w14:paraId="4E99991A" w14:textId="2D9FAA1D" w:rsidR="001001DF" w:rsidRPr="00C1160E" w:rsidRDefault="001001DF" w:rsidP="001001DF">
            <w:pPr>
              <w:spacing w:line="228" w:lineRule="auto"/>
              <w:ind w:left="160" w:right="-90" w:hanging="180"/>
              <w:rPr>
                <w:rFonts w:ascii="Angsana New" w:hAnsi="Angsana New"/>
                <w:sz w:val="25"/>
                <w:szCs w:val="25"/>
                <w:cs/>
              </w:rPr>
            </w:pPr>
            <w:r w:rsidRPr="00C1160E">
              <w:rPr>
                <w:rFonts w:ascii="Angsana New" w:hAnsi="Angsana New"/>
                <w:sz w:val="25"/>
                <w:szCs w:val="25"/>
                <w:cs/>
              </w:rPr>
              <w:t>เงินให้กู้ยืม</w:t>
            </w:r>
            <w:r w:rsidRPr="00C1160E">
              <w:rPr>
                <w:rFonts w:ascii="Angsana New" w:hAnsi="Angsana New" w:hint="cs"/>
                <w:sz w:val="25"/>
                <w:szCs w:val="25"/>
                <w:cs/>
              </w:rPr>
              <w:t>ระยะยาว</w:t>
            </w:r>
            <w:r w:rsidRPr="00C1160E">
              <w:rPr>
                <w:rFonts w:ascii="Angsana New" w:hAnsi="Angsana New"/>
                <w:sz w:val="25"/>
                <w:szCs w:val="25"/>
                <w:cs/>
              </w:rPr>
              <w:t>แก่กิจการที่เกี่ยวข้องกัน</w:t>
            </w:r>
          </w:p>
        </w:tc>
        <w:tc>
          <w:tcPr>
            <w:tcW w:w="90" w:type="pct"/>
          </w:tcPr>
          <w:p w14:paraId="7593587A" w14:textId="77777777" w:rsidR="001001DF" w:rsidRPr="00C1160E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30B63EF3" w14:textId="2926D593" w:rsidR="001001DF" w:rsidRPr="00C1160E" w:rsidRDefault="001001DF" w:rsidP="001001DF">
            <w:pPr>
              <w:pStyle w:val="acctfourfigures"/>
              <w:tabs>
                <w:tab w:val="clear" w:pos="765"/>
                <w:tab w:val="decimal" w:pos="973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510" w:type="pct"/>
            <w:vAlign w:val="bottom"/>
          </w:tcPr>
          <w:p w14:paraId="5A99C937" w14:textId="08D7E25B" w:rsidR="001001DF" w:rsidRPr="00C1160E" w:rsidRDefault="001001DF" w:rsidP="001001DF">
            <w:pPr>
              <w:pStyle w:val="acctfourfigures"/>
              <w:tabs>
                <w:tab w:val="clear" w:pos="765"/>
                <w:tab w:val="decimal" w:pos="951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10" w:type="pct"/>
            <w:vAlign w:val="bottom"/>
          </w:tcPr>
          <w:p w14:paraId="58C9341F" w14:textId="60BB0582" w:rsidR="001001DF" w:rsidRPr="00C1160E" w:rsidRDefault="00BE7416" w:rsidP="0010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0"/>
              </w:tabs>
              <w:spacing w:line="228" w:lineRule="auto"/>
              <w:ind w:left="-43" w:right="-86" w:firstLine="55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eastAsia="zh-CN"/>
              </w:rPr>
              <w:t>74</w:t>
            </w:r>
            <w:r w:rsidR="001001DF" w:rsidRPr="00C1160E">
              <w:rPr>
                <w:rFonts w:asciiTheme="majorBidi" w:hAnsiTheme="majorBidi" w:cstheme="majorBidi"/>
                <w:sz w:val="25"/>
                <w:szCs w:val="25"/>
                <w:lang w:eastAsia="zh-CN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eastAsia="zh-CN"/>
              </w:rPr>
              <w:t>283</w:t>
            </w:r>
            <w:r w:rsidR="001001DF" w:rsidRPr="00C1160E">
              <w:rPr>
                <w:rFonts w:asciiTheme="majorBidi" w:hAnsiTheme="majorBidi" w:cstheme="majorBidi"/>
                <w:sz w:val="25"/>
                <w:szCs w:val="25"/>
                <w:lang w:eastAsia="zh-CN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eastAsia="zh-CN"/>
              </w:rPr>
              <w:t>584</w:t>
            </w:r>
          </w:p>
        </w:tc>
        <w:tc>
          <w:tcPr>
            <w:tcW w:w="357" w:type="pct"/>
            <w:vAlign w:val="bottom"/>
          </w:tcPr>
          <w:p w14:paraId="39E16DBE" w14:textId="18140324" w:rsidR="001001DF" w:rsidRPr="00C1160E" w:rsidRDefault="00BE7416" w:rsidP="001001DF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74</w:t>
            </w:r>
            <w:r w:rsidR="001001DF" w:rsidRPr="00C1160E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283</w:t>
            </w:r>
            <w:r w:rsidR="001001DF" w:rsidRPr="00C1160E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584</w:t>
            </w:r>
          </w:p>
        </w:tc>
        <w:tc>
          <w:tcPr>
            <w:tcW w:w="86" w:type="pct"/>
            <w:vAlign w:val="bottom"/>
          </w:tcPr>
          <w:p w14:paraId="183BDBC1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4B6A4AC3" w14:textId="06B13FB9" w:rsidR="001001DF" w:rsidRPr="00C1160E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47C2F7E7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1DAD2353" w14:textId="18746843" w:rsidR="001001DF" w:rsidRPr="00C1160E" w:rsidRDefault="001001DF" w:rsidP="001001DF">
            <w:pPr>
              <w:pStyle w:val="acctfourfigures"/>
              <w:tabs>
                <w:tab w:val="clear" w:pos="765"/>
                <w:tab w:val="decimal" w:pos="52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1630E8CB" w14:textId="77777777" w:rsidR="001001DF" w:rsidRPr="00C1160E" w:rsidRDefault="001001DF" w:rsidP="001001DF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6D5F6BB7" w14:textId="3E07FD35" w:rsidR="001001DF" w:rsidRPr="00C1160E" w:rsidRDefault="00BE7416" w:rsidP="001001DF">
            <w:pPr>
              <w:pStyle w:val="acctfourfigures"/>
              <w:tabs>
                <w:tab w:val="clear" w:pos="765"/>
                <w:tab w:val="decimal" w:pos="945"/>
              </w:tabs>
              <w:spacing w:line="228" w:lineRule="auto"/>
              <w:ind w:right="-86"/>
              <w:rPr>
                <w:rFonts w:ascii="Angsana New" w:hAnsi="Angsana New" w:cs="Angsana New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76</w:t>
            </w:r>
            <w:r w:rsidR="001001DF" w:rsidRPr="00C1160E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955</w:t>
            </w:r>
            <w:r w:rsidR="001001DF" w:rsidRPr="00C1160E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468</w:t>
            </w:r>
          </w:p>
        </w:tc>
        <w:tc>
          <w:tcPr>
            <w:tcW w:w="94" w:type="pct"/>
            <w:vAlign w:val="bottom"/>
          </w:tcPr>
          <w:p w14:paraId="00B43FA0" w14:textId="77777777" w:rsidR="001001DF" w:rsidRPr="00C1160E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1DF97F38" w14:textId="6333C0E2" w:rsidR="001001DF" w:rsidRPr="00C1160E" w:rsidRDefault="00BE7416" w:rsidP="001001DF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1160E">
              <w:rPr>
                <w:rFonts w:ascii="Angsana New" w:hAnsi="Angsana New" w:cs="Angsana New"/>
                <w:sz w:val="25"/>
                <w:szCs w:val="25"/>
                <w:lang w:val="en-US"/>
              </w:rPr>
              <w:t>76</w:t>
            </w:r>
            <w:r w:rsidR="001001DF" w:rsidRPr="00C1160E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C1160E">
              <w:rPr>
                <w:rFonts w:ascii="Angsana New" w:hAnsi="Angsana New" w:cs="Angsana New"/>
                <w:sz w:val="25"/>
                <w:szCs w:val="25"/>
                <w:lang w:val="en-US"/>
              </w:rPr>
              <w:t>955</w:t>
            </w:r>
            <w:r w:rsidR="001001DF" w:rsidRPr="00C1160E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C1160E">
              <w:rPr>
                <w:rFonts w:ascii="Angsana New" w:hAnsi="Angsana New" w:cs="Angsana New"/>
                <w:sz w:val="25"/>
                <w:szCs w:val="25"/>
                <w:lang w:val="en-US"/>
              </w:rPr>
              <w:t>468</w:t>
            </w:r>
          </w:p>
        </w:tc>
      </w:tr>
      <w:tr w:rsidR="001001DF" w:rsidRPr="00C1160E" w14:paraId="6C5DF57B" w14:textId="77777777" w:rsidTr="00BD0BF2">
        <w:trPr>
          <w:trHeight w:val="70"/>
        </w:trPr>
        <w:tc>
          <w:tcPr>
            <w:tcW w:w="1197" w:type="pct"/>
          </w:tcPr>
          <w:p w14:paraId="139EDCA9" w14:textId="02384B81" w:rsidR="001001DF" w:rsidRPr="00C1160E" w:rsidRDefault="001001DF" w:rsidP="001001DF">
            <w:pPr>
              <w:spacing w:line="228" w:lineRule="auto"/>
              <w:ind w:left="160" w:right="-90" w:hanging="180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C1160E">
              <w:rPr>
                <w:rFonts w:ascii="Angsana New" w:hAnsi="Angsana New"/>
                <w:sz w:val="25"/>
                <w:szCs w:val="25"/>
                <w:cs/>
              </w:rPr>
              <w:t>สินทรัพย์อนุพันธ์</w:t>
            </w:r>
          </w:p>
        </w:tc>
        <w:tc>
          <w:tcPr>
            <w:tcW w:w="90" w:type="pct"/>
          </w:tcPr>
          <w:p w14:paraId="5083EBB7" w14:textId="77777777" w:rsidR="001001DF" w:rsidRPr="00C1160E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6FF6A308" w14:textId="10C19A99" w:rsidR="001001DF" w:rsidRPr="00C1160E" w:rsidRDefault="001001DF" w:rsidP="001001DF">
            <w:pPr>
              <w:pStyle w:val="acctfourfigures"/>
              <w:tabs>
                <w:tab w:val="clear" w:pos="765"/>
                <w:tab w:val="decimal" w:pos="973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510" w:type="pct"/>
            <w:vAlign w:val="bottom"/>
          </w:tcPr>
          <w:p w14:paraId="63D96071" w14:textId="6E548CC3" w:rsidR="001001DF" w:rsidRPr="00C1160E" w:rsidRDefault="001001DF" w:rsidP="001001DF">
            <w:pPr>
              <w:pStyle w:val="acctfourfigures"/>
              <w:tabs>
                <w:tab w:val="clear" w:pos="765"/>
                <w:tab w:val="decimal" w:pos="951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10" w:type="pct"/>
            <w:vAlign w:val="bottom"/>
          </w:tcPr>
          <w:p w14:paraId="2555B6AE" w14:textId="3CA902FC" w:rsidR="001001DF" w:rsidRPr="00C1160E" w:rsidRDefault="001001DF" w:rsidP="0010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0"/>
              </w:tabs>
              <w:spacing w:line="228" w:lineRule="auto"/>
              <w:ind w:left="-43" w:right="-86" w:firstLine="55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7" w:type="pct"/>
            <w:vAlign w:val="bottom"/>
          </w:tcPr>
          <w:p w14:paraId="644DECB4" w14:textId="3AE457FC" w:rsidR="001001DF" w:rsidRPr="00C1160E" w:rsidRDefault="001001DF" w:rsidP="001001DF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86" w:type="pct"/>
            <w:vAlign w:val="bottom"/>
          </w:tcPr>
          <w:p w14:paraId="1C7E97C6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3F914D5D" w14:textId="6510419A" w:rsidR="001001DF" w:rsidRPr="00C1160E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" w:type="pct"/>
            <w:vAlign w:val="bottom"/>
          </w:tcPr>
          <w:p w14:paraId="4451B8BC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0E28D6DF" w14:textId="3BB18FBB" w:rsidR="001001DF" w:rsidRPr="00C1160E" w:rsidRDefault="001001DF" w:rsidP="001001DF">
            <w:pPr>
              <w:pStyle w:val="acctfourfigures"/>
              <w:tabs>
                <w:tab w:val="clear" w:pos="765"/>
                <w:tab w:val="decimal" w:pos="52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9" w:type="pct"/>
            <w:vAlign w:val="bottom"/>
          </w:tcPr>
          <w:p w14:paraId="4FC7E2EE" w14:textId="77777777" w:rsidR="001001DF" w:rsidRPr="00C1160E" w:rsidRDefault="001001DF" w:rsidP="001001DF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4259ADF6" w14:textId="25E3CA28" w:rsidR="001001DF" w:rsidRPr="00C1160E" w:rsidRDefault="001001DF" w:rsidP="001001DF">
            <w:pPr>
              <w:pStyle w:val="acctfourfigures"/>
              <w:tabs>
                <w:tab w:val="clear" w:pos="765"/>
                <w:tab w:val="decimal" w:pos="949"/>
              </w:tabs>
              <w:spacing w:line="228" w:lineRule="auto"/>
              <w:ind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4" w:type="pct"/>
            <w:vAlign w:val="bottom"/>
          </w:tcPr>
          <w:p w14:paraId="0573869F" w14:textId="77777777" w:rsidR="001001DF" w:rsidRPr="00C1160E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3C00237B" w14:textId="2ECF367A" w:rsidR="001001DF" w:rsidRPr="00C1160E" w:rsidRDefault="001001DF" w:rsidP="001001DF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</w:tr>
      <w:tr w:rsidR="001001DF" w:rsidRPr="00C1160E" w14:paraId="2E824ECF" w14:textId="77777777" w:rsidTr="00BD0BF2">
        <w:trPr>
          <w:trHeight w:val="70"/>
        </w:trPr>
        <w:tc>
          <w:tcPr>
            <w:tcW w:w="1197" w:type="pct"/>
          </w:tcPr>
          <w:p w14:paraId="6B9F5AAE" w14:textId="7B4A9196" w:rsidR="001001DF" w:rsidRPr="00C1160E" w:rsidRDefault="001001DF" w:rsidP="001001DF">
            <w:pPr>
              <w:spacing w:line="228" w:lineRule="auto"/>
              <w:ind w:left="160" w:right="-90" w:hanging="180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- </w:t>
            </w:r>
            <w:r w:rsidRPr="00C1160E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สัญญาแลกเปลี่ยน</w:t>
            </w:r>
            <w:r w:rsidRPr="00C1160E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เงินตราต่างประเทศระยะสั้น</w:t>
            </w:r>
          </w:p>
        </w:tc>
        <w:tc>
          <w:tcPr>
            <w:tcW w:w="90" w:type="pct"/>
          </w:tcPr>
          <w:p w14:paraId="5B66ADBC" w14:textId="77777777" w:rsidR="001001DF" w:rsidRPr="00C1160E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0D23EE20" w14:textId="6E41DE96" w:rsidR="001001DF" w:rsidRPr="00C1160E" w:rsidRDefault="00BE7416" w:rsidP="001001DF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</w:t>
            </w:r>
            <w:r w:rsidR="001001DF"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477</w:t>
            </w:r>
          </w:p>
        </w:tc>
        <w:tc>
          <w:tcPr>
            <w:tcW w:w="510" w:type="pct"/>
            <w:vAlign w:val="bottom"/>
          </w:tcPr>
          <w:p w14:paraId="3672F986" w14:textId="42B37012" w:rsidR="001001DF" w:rsidRPr="00C1160E" w:rsidRDefault="001001DF" w:rsidP="001001DF">
            <w:pPr>
              <w:pStyle w:val="acctfourfigures"/>
              <w:tabs>
                <w:tab w:val="clear" w:pos="765"/>
                <w:tab w:val="decimal" w:pos="951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10" w:type="pct"/>
            <w:vAlign w:val="bottom"/>
          </w:tcPr>
          <w:p w14:paraId="73DB507C" w14:textId="24A0E37E" w:rsidR="001001DF" w:rsidRPr="00C1160E" w:rsidRDefault="001001DF" w:rsidP="001001DF">
            <w:pPr>
              <w:pStyle w:val="acctfourfigures"/>
              <w:tabs>
                <w:tab w:val="clear" w:pos="765"/>
                <w:tab w:val="decimal" w:pos="106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357" w:type="pct"/>
            <w:vAlign w:val="bottom"/>
          </w:tcPr>
          <w:p w14:paraId="3FAB97D6" w14:textId="6CA024FD" w:rsidR="001001DF" w:rsidRPr="00C1160E" w:rsidRDefault="00BE7416" w:rsidP="001001DF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</w:t>
            </w:r>
            <w:r w:rsidR="001001DF"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477</w:t>
            </w:r>
          </w:p>
        </w:tc>
        <w:tc>
          <w:tcPr>
            <w:tcW w:w="86" w:type="pct"/>
            <w:vAlign w:val="bottom"/>
          </w:tcPr>
          <w:p w14:paraId="34ECD112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7C1D81B1" w14:textId="6250A4AF" w:rsidR="001001DF" w:rsidRPr="00C1160E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9" w:type="pct"/>
            <w:vAlign w:val="bottom"/>
          </w:tcPr>
          <w:p w14:paraId="1305618F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507C60F9" w14:textId="2C84E533" w:rsidR="001001DF" w:rsidRPr="00C1160E" w:rsidRDefault="00BE7416" w:rsidP="001001DF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</w:t>
            </w:r>
            <w:r w:rsidR="001001DF"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477</w:t>
            </w:r>
          </w:p>
        </w:tc>
        <w:tc>
          <w:tcPr>
            <w:tcW w:w="89" w:type="pct"/>
            <w:vAlign w:val="bottom"/>
          </w:tcPr>
          <w:p w14:paraId="4EA108DF" w14:textId="77777777" w:rsidR="001001DF" w:rsidRPr="00C1160E" w:rsidRDefault="001001DF" w:rsidP="001001DF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12DE39BE" w14:textId="0F338FE6" w:rsidR="001001DF" w:rsidRPr="00C1160E" w:rsidRDefault="001001DF" w:rsidP="001001DF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left="-43" w:right="-86" w:firstLine="13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94" w:type="pct"/>
            <w:vAlign w:val="bottom"/>
          </w:tcPr>
          <w:p w14:paraId="7259E29F" w14:textId="77777777" w:rsidR="001001DF" w:rsidRPr="00C1160E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7D57DB3B" w14:textId="0EB6DE36" w:rsidR="001001DF" w:rsidRPr="00C1160E" w:rsidRDefault="00BE7416" w:rsidP="001001DF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1160E">
              <w:rPr>
                <w:rFonts w:ascii="Angsana New" w:hAnsi="Angsana New" w:cs="Angsana New"/>
                <w:sz w:val="25"/>
                <w:szCs w:val="25"/>
                <w:lang w:val="en-US"/>
              </w:rPr>
              <w:t>7</w:t>
            </w:r>
            <w:r w:rsidR="001001DF" w:rsidRPr="00C1160E">
              <w:rPr>
                <w:rFonts w:ascii="Angsana New" w:hAnsi="Angsana New" w:cs="Angsana New"/>
                <w:sz w:val="25"/>
                <w:szCs w:val="25"/>
                <w:lang w:val="en-US"/>
              </w:rPr>
              <w:t>,</w:t>
            </w:r>
            <w:r w:rsidRPr="00C1160E">
              <w:rPr>
                <w:rFonts w:ascii="Angsana New" w:hAnsi="Angsana New" w:cs="Angsana New"/>
                <w:sz w:val="25"/>
                <w:szCs w:val="25"/>
                <w:lang w:val="en-US"/>
              </w:rPr>
              <w:t>477</w:t>
            </w:r>
          </w:p>
        </w:tc>
      </w:tr>
      <w:tr w:rsidR="001001DF" w:rsidRPr="00C1160E" w14:paraId="494890F0" w14:textId="77777777" w:rsidTr="00BD0BF2">
        <w:trPr>
          <w:trHeight w:val="70"/>
        </w:trPr>
        <w:tc>
          <w:tcPr>
            <w:tcW w:w="1197" w:type="pct"/>
          </w:tcPr>
          <w:p w14:paraId="68FBF644" w14:textId="76C010B0" w:rsidR="001001DF" w:rsidRPr="00C1160E" w:rsidRDefault="001001DF" w:rsidP="001001DF">
            <w:pPr>
              <w:spacing w:line="228" w:lineRule="auto"/>
              <w:ind w:left="160" w:right="-90" w:hanging="180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- </w:t>
            </w:r>
            <w:r w:rsidRPr="00C1160E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90" w:type="pct"/>
          </w:tcPr>
          <w:p w14:paraId="25238923" w14:textId="77777777" w:rsidR="001001DF" w:rsidRPr="00C1160E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5F50D5E9" w14:textId="7D7DD0A2" w:rsidR="001001DF" w:rsidRPr="00C1160E" w:rsidRDefault="00BE7416" w:rsidP="001001DF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84</w:t>
            </w:r>
            <w:r w:rsidR="001001DF" w:rsidRPr="00C1160E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473</w:t>
            </w:r>
          </w:p>
        </w:tc>
        <w:tc>
          <w:tcPr>
            <w:tcW w:w="510" w:type="pct"/>
            <w:vAlign w:val="bottom"/>
          </w:tcPr>
          <w:p w14:paraId="3B2B2F73" w14:textId="634045AA" w:rsidR="001001DF" w:rsidRPr="00C1160E" w:rsidRDefault="001001DF" w:rsidP="001001DF">
            <w:pPr>
              <w:pStyle w:val="acctfourfigures"/>
              <w:tabs>
                <w:tab w:val="clear" w:pos="765"/>
                <w:tab w:val="decimal" w:pos="951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10" w:type="pct"/>
            <w:vAlign w:val="bottom"/>
          </w:tcPr>
          <w:p w14:paraId="02C82686" w14:textId="33BD69B1" w:rsidR="001001DF" w:rsidRPr="00C1160E" w:rsidRDefault="001001DF" w:rsidP="001001DF">
            <w:pPr>
              <w:pStyle w:val="acctfourfigures"/>
              <w:tabs>
                <w:tab w:val="clear" w:pos="765"/>
                <w:tab w:val="decimal" w:pos="106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357" w:type="pct"/>
            <w:vAlign w:val="bottom"/>
          </w:tcPr>
          <w:p w14:paraId="537A8AB1" w14:textId="1C001473" w:rsidR="001001DF" w:rsidRPr="00C1160E" w:rsidRDefault="00BE7416" w:rsidP="001001DF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84</w:t>
            </w:r>
            <w:r w:rsidR="001001DF"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473</w:t>
            </w:r>
          </w:p>
        </w:tc>
        <w:tc>
          <w:tcPr>
            <w:tcW w:w="86" w:type="pct"/>
            <w:vAlign w:val="bottom"/>
          </w:tcPr>
          <w:p w14:paraId="1F2781FF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49B2C803" w14:textId="1EA89E92" w:rsidR="001001DF" w:rsidRPr="00C1160E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9" w:type="pct"/>
            <w:vAlign w:val="bottom"/>
          </w:tcPr>
          <w:p w14:paraId="6AAFF3A7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7B234254" w14:textId="62267E07" w:rsidR="001001DF" w:rsidRPr="00C1160E" w:rsidRDefault="00BE7416" w:rsidP="001001DF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84</w:t>
            </w:r>
            <w:r w:rsidR="001001DF"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473</w:t>
            </w:r>
          </w:p>
        </w:tc>
        <w:tc>
          <w:tcPr>
            <w:tcW w:w="89" w:type="pct"/>
            <w:vAlign w:val="bottom"/>
          </w:tcPr>
          <w:p w14:paraId="12B4899A" w14:textId="77777777" w:rsidR="001001DF" w:rsidRPr="00C1160E" w:rsidRDefault="001001DF" w:rsidP="001001DF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330FA0CD" w14:textId="0BC633B4" w:rsidR="001001DF" w:rsidRPr="00C1160E" w:rsidRDefault="001001DF" w:rsidP="001001DF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left="-43" w:right="-86" w:firstLine="13"/>
              <w:rPr>
                <w:rFonts w:ascii="Angsana New" w:hAnsi="Angsana New" w:cs="Angsana New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4" w:type="pct"/>
            <w:vAlign w:val="bottom"/>
          </w:tcPr>
          <w:p w14:paraId="7998B9BA" w14:textId="77777777" w:rsidR="001001DF" w:rsidRPr="00C1160E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731A0BEE" w14:textId="7E094C12" w:rsidR="001001DF" w:rsidRPr="00C1160E" w:rsidRDefault="00BE7416" w:rsidP="001001DF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84</w:t>
            </w:r>
            <w:r w:rsidR="001001DF" w:rsidRPr="00C1160E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473</w:t>
            </w:r>
          </w:p>
        </w:tc>
      </w:tr>
      <w:tr w:rsidR="001001DF" w:rsidRPr="00C1160E" w14:paraId="15A09725" w14:textId="77777777" w:rsidTr="00BD0BF2">
        <w:trPr>
          <w:trHeight w:val="70"/>
        </w:trPr>
        <w:tc>
          <w:tcPr>
            <w:tcW w:w="1197" w:type="pct"/>
          </w:tcPr>
          <w:p w14:paraId="4D100B00" w14:textId="495F2546" w:rsidR="001001DF" w:rsidRPr="00C1160E" w:rsidRDefault="001001DF" w:rsidP="001001DF">
            <w:pPr>
              <w:spacing w:line="228" w:lineRule="auto"/>
              <w:ind w:left="160" w:right="-90" w:hanging="180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- </w:t>
            </w:r>
            <w:r w:rsidRPr="00C1160E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สัญญาแลกเปลี่ยน</w:t>
            </w:r>
            <w:r w:rsidRPr="00C1160E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เงินตราต่างประเทศ</w:t>
            </w:r>
          </w:p>
        </w:tc>
        <w:tc>
          <w:tcPr>
            <w:tcW w:w="90" w:type="pct"/>
          </w:tcPr>
          <w:p w14:paraId="7B82D8FC" w14:textId="77777777" w:rsidR="001001DF" w:rsidRPr="00C1160E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65CB4184" w14:textId="48FCB46D" w:rsidR="001001DF" w:rsidRPr="00C1160E" w:rsidRDefault="00BE7416" w:rsidP="001001DF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63</w:t>
            </w:r>
            <w:r w:rsidR="001001DF" w:rsidRPr="00C1160E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587</w:t>
            </w:r>
          </w:p>
        </w:tc>
        <w:tc>
          <w:tcPr>
            <w:tcW w:w="510" w:type="pct"/>
            <w:vAlign w:val="bottom"/>
          </w:tcPr>
          <w:p w14:paraId="419D5C77" w14:textId="482E93BA" w:rsidR="001001DF" w:rsidRPr="00C1160E" w:rsidRDefault="001001DF" w:rsidP="001001DF">
            <w:pPr>
              <w:pStyle w:val="acctfourfigures"/>
              <w:tabs>
                <w:tab w:val="clear" w:pos="765"/>
                <w:tab w:val="decimal" w:pos="951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10" w:type="pct"/>
            <w:vAlign w:val="bottom"/>
          </w:tcPr>
          <w:p w14:paraId="4CF11034" w14:textId="3DE62AE6" w:rsidR="001001DF" w:rsidRPr="00C1160E" w:rsidRDefault="001001DF" w:rsidP="001001DF">
            <w:pPr>
              <w:pStyle w:val="acctfourfigures"/>
              <w:tabs>
                <w:tab w:val="clear" w:pos="765"/>
                <w:tab w:val="decimal" w:pos="106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357" w:type="pct"/>
            <w:vAlign w:val="bottom"/>
          </w:tcPr>
          <w:p w14:paraId="570785F6" w14:textId="77DC0061" w:rsidR="001001DF" w:rsidRPr="00C1160E" w:rsidRDefault="00BE7416" w:rsidP="001001DF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63</w:t>
            </w:r>
            <w:r w:rsidR="001001DF"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587</w:t>
            </w:r>
          </w:p>
        </w:tc>
        <w:tc>
          <w:tcPr>
            <w:tcW w:w="86" w:type="pct"/>
            <w:vAlign w:val="bottom"/>
          </w:tcPr>
          <w:p w14:paraId="56AB1DDC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7DA5658C" w14:textId="5F4A6D02" w:rsidR="001001DF" w:rsidRPr="00C1160E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9" w:type="pct"/>
            <w:vAlign w:val="bottom"/>
          </w:tcPr>
          <w:p w14:paraId="4D35A9E3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1EC35763" w14:textId="0FDD807F" w:rsidR="001001DF" w:rsidRPr="00C1160E" w:rsidRDefault="00BE7416" w:rsidP="001001DF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63</w:t>
            </w:r>
            <w:r w:rsidR="001001DF"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587</w:t>
            </w:r>
          </w:p>
        </w:tc>
        <w:tc>
          <w:tcPr>
            <w:tcW w:w="89" w:type="pct"/>
            <w:vAlign w:val="bottom"/>
          </w:tcPr>
          <w:p w14:paraId="46FC3659" w14:textId="77777777" w:rsidR="001001DF" w:rsidRPr="00C1160E" w:rsidRDefault="001001DF" w:rsidP="001001DF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54BDD5D0" w14:textId="79D4CB14" w:rsidR="001001DF" w:rsidRPr="00C1160E" w:rsidRDefault="001001DF" w:rsidP="001001DF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left="-43" w:right="-86" w:firstLine="13"/>
              <w:rPr>
                <w:rFonts w:ascii="Angsana New" w:hAnsi="Angsana New" w:cs="Angsana New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94" w:type="pct"/>
            <w:vAlign w:val="bottom"/>
          </w:tcPr>
          <w:p w14:paraId="11C07278" w14:textId="77777777" w:rsidR="001001DF" w:rsidRPr="00C1160E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1EF41A45" w14:textId="292158D6" w:rsidR="001001DF" w:rsidRPr="00C1160E" w:rsidRDefault="00BE7416" w:rsidP="001001DF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1160E">
              <w:rPr>
                <w:rFonts w:ascii="Angsana New" w:hAnsi="Angsana New" w:cs="Angsana New"/>
                <w:sz w:val="25"/>
                <w:szCs w:val="25"/>
                <w:lang w:val="en-US"/>
              </w:rPr>
              <w:t>63</w:t>
            </w:r>
            <w:r w:rsidR="001001DF" w:rsidRPr="00C1160E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C1160E">
              <w:rPr>
                <w:rFonts w:ascii="Angsana New" w:hAnsi="Angsana New" w:cs="Angsana New"/>
                <w:sz w:val="25"/>
                <w:szCs w:val="25"/>
                <w:lang w:val="en-US"/>
              </w:rPr>
              <w:t>587</w:t>
            </w:r>
          </w:p>
        </w:tc>
      </w:tr>
      <w:tr w:rsidR="001001DF" w:rsidRPr="00C1160E" w14:paraId="1A38AC67" w14:textId="77777777" w:rsidTr="005967F2">
        <w:trPr>
          <w:trHeight w:val="153"/>
        </w:trPr>
        <w:tc>
          <w:tcPr>
            <w:tcW w:w="1197" w:type="pct"/>
          </w:tcPr>
          <w:p w14:paraId="58163616" w14:textId="77777777" w:rsidR="001001DF" w:rsidRPr="00C1160E" w:rsidRDefault="001001DF" w:rsidP="001001DF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  <w:lang w:val="en-GB"/>
              </w:rPr>
            </w:pPr>
          </w:p>
        </w:tc>
        <w:tc>
          <w:tcPr>
            <w:tcW w:w="90" w:type="pct"/>
          </w:tcPr>
          <w:p w14:paraId="6725D07E" w14:textId="77777777" w:rsidR="001001DF" w:rsidRPr="00C1160E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30BC5E32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100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  <w:lang w:val="en-US" w:eastAsia="zh-CN"/>
              </w:rPr>
            </w:pPr>
          </w:p>
        </w:tc>
        <w:tc>
          <w:tcPr>
            <w:tcW w:w="510" w:type="pct"/>
            <w:vAlign w:val="bottom"/>
          </w:tcPr>
          <w:p w14:paraId="457677A2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91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10" w:type="pct"/>
            <w:vAlign w:val="bottom"/>
          </w:tcPr>
          <w:p w14:paraId="6CD86907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106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7" w:type="pct"/>
            <w:vAlign w:val="bottom"/>
          </w:tcPr>
          <w:p w14:paraId="45420FF4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86" w:type="pct"/>
            <w:vAlign w:val="bottom"/>
          </w:tcPr>
          <w:p w14:paraId="126AD863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27FC1227" w14:textId="77777777" w:rsidR="001001DF" w:rsidRPr="00C1160E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" w:type="pct"/>
            <w:vAlign w:val="bottom"/>
          </w:tcPr>
          <w:p w14:paraId="0C5120E3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1F675937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77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9" w:type="pct"/>
            <w:vAlign w:val="bottom"/>
          </w:tcPr>
          <w:p w14:paraId="5AD66806" w14:textId="77777777" w:rsidR="001001DF" w:rsidRPr="00C1160E" w:rsidRDefault="001001DF" w:rsidP="001001DF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6E618E3C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4" w:type="pct"/>
            <w:vAlign w:val="bottom"/>
          </w:tcPr>
          <w:p w14:paraId="2F9A8EC1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57635ECC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1001DF" w:rsidRPr="00C1160E" w14:paraId="29720F32" w14:textId="77777777" w:rsidTr="00BD0BF2">
        <w:trPr>
          <w:trHeight w:val="261"/>
        </w:trPr>
        <w:tc>
          <w:tcPr>
            <w:tcW w:w="1197" w:type="pct"/>
          </w:tcPr>
          <w:p w14:paraId="0B3A9B4D" w14:textId="77777777" w:rsidR="001001DF" w:rsidRPr="00C1160E" w:rsidRDefault="001001DF" w:rsidP="001001DF">
            <w:pPr>
              <w:spacing w:line="228" w:lineRule="auto"/>
              <w:ind w:left="180" w:hanging="180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1160E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  <w:lang w:val="en-GB"/>
              </w:rPr>
              <w:t>หนี้สินทางการเงิน</w:t>
            </w:r>
          </w:p>
        </w:tc>
        <w:tc>
          <w:tcPr>
            <w:tcW w:w="90" w:type="pct"/>
          </w:tcPr>
          <w:p w14:paraId="62648F12" w14:textId="77777777" w:rsidR="001001DF" w:rsidRPr="00C1160E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46D184EC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8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  <w:lang w:val="en-US" w:eastAsia="zh-CN"/>
              </w:rPr>
            </w:pPr>
          </w:p>
        </w:tc>
        <w:tc>
          <w:tcPr>
            <w:tcW w:w="510" w:type="pct"/>
            <w:vAlign w:val="bottom"/>
          </w:tcPr>
          <w:p w14:paraId="6EE53456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65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10" w:type="pct"/>
            <w:vAlign w:val="bottom"/>
          </w:tcPr>
          <w:p w14:paraId="6A15C8F1" w14:textId="77777777" w:rsidR="001001DF" w:rsidRPr="00C1160E" w:rsidRDefault="001001DF" w:rsidP="001001DF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7" w:type="pct"/>
            <w:vAlign w:val="bottom"/>
          </w:tcPr>
          <w:p w14:paraId="60CAAF93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86" w:type="pct"/>
            <w:vAlign w:val="bottom"/>
          </w:tcPr>
          <w:p w14:paraId="5ABE7510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579DDEC6" w14:textId="77777777" w:rsidR="001001DF" w:rsidRPr="00C1160E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" w:type="pct"/>
            <w:vAlign w:val="bottom"/>
          </w:tcPr>
          <w:p w14:paraId="5E782459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4217630B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68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9" w:type="pct"/>
            <w:vAlign w:val="bottom"/>
          </w:tcPr>
          <w:p w14:paraId="163F6860" w14:textId="77777777" w:rsidR="001001DF" w:rsidRPr="00C1160E" w:rsidRDefault="001001DF" w:rsidP="001001DF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1993FA60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4" w:type="pct"/>
            <w:vAlign w:val="bottom"/>
          </w:tcPr>
          <w:p w14:paraId="5CF903FF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581B46A5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1001DF" w:rsidRPr="00C1160E" w14:paraId="63457897" w14:textId="77777777" w:rsidTr="00BD0BF2">
        <w:trPr>
          <w:trHeight w:val="261"/>
        </w:trPr>
        <w:tc>
          <w:tcPr>
            <w:tcW w:w="1197" w:type="pct"/>
          </w:tcPr>
          <w:p w14:paraId="17BDB02E" w14:textId="7A965F54" w:rsidR="001001DF" w:rsidRPr="00C1160E" w:rsidRDefault="001001DF" w:rsidP="001001DF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</w:rPr>
            </w:pPr>
            <w:r w:rsidRPr="00C1160E">
              <w:rPr>
                <w:rFonts w:ascii="Angsana New" w:hAnsi="Angsana New"/>
                <w:sz w:val="25"/>
                <w:szCs w:val="25"/>
                <w:cs/>
              </w:rPr>
              <w:t>ส่วนของเงินกู้ยืมระยะยาวจากสถาบันการเงินที่</w:t>
            </w:r>
            <w:r w:rsidR="00573CD2" w:rsidRPr="00C1160E">
              <w:rPr>
                <w:rFonts w:ascii="Angsana New" w:hAnsi="Angsana New"/>
                <w:sz w:val="25"/>
                <w:szCs w:val="25"/>
              </w:rPr>
              <w:br/>
            </w:r>
            <w:r w:rsidRPr="00C1160E">
              <w:rPr>
                <w:rFonts w:ascii="Angsana New" w:hAnsi="Angsana New"/>
                <w:sz w:val="25"/>
                <w:szCs w:val="25"/>
                <w:cs/>
              </w:rPr>
              <w:t>ถึงกำหนดชำระภายในหนึ่งปี</w:t>
            </w:r>
          </w:p>
        </w:tc>
        <w:tc>
          <w:tcPr>
            <w:tcW w:w="90" w:type="pct"/>
          </w:tcPr>
          <w:p w14:paraId="631CA555" w14:textId="77777777" w:rsidR="001001DF" w:rsidRPr="00C1160E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5CFF98CD" w14:textId="1687331A" w:rsidR="001001DF" w:rsidRPr="00C1160E" w:rsidRDefault="001001DF" w:rsidP="001001DF">
            <w:pPr>
              <w:pStyle w:val="acctfourfigures"/>
              <w:tabs>
                <w:tab w:val="clear" w:pos="765"/>
                <w:tab w:val="decimal" w:pos="97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510" w:type="pct"/>
            <w:vAlign w:val="bottom"/>
          </w:tcPr>
          <w:p w14:paraId="5495D207" w14:textId="5BC02DC8" w:rsidR="001001DF" w:rsidRPr="00C1160E" w:rsidRDefault="001001DF" w:rsidP="001001DF">
            <w:pPr>
              <w:pStyle w:val="acctfourfigures"/>
              <w:tabs>
                <w:tab w:val="clear" w:pos="765"/>
                <w:tab w:val="decimal" w:pos="951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10" w:type="pct"/>
            <w:vAlign w:val="bottom"/>
          </w:tcPr>
          <w:p w14:paraId="12A7436B" w14:textId="346314FC" w:rsidR="001001DF" w:rsidRPr="00C1160E" w:rsidRDefault="00BE7416" w:rsidP="0010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0"/>
              </w:tabs>
              <w:spacing w:line="228" w:lineRule="auto"/>
              <w:ind w:left="-43" w:right="-86" w:firstLine="553"/>
              <w:jc w:val="center"/>
              <w:rPr>
                <w:rFonts w:asciiTheme="majorBidi" w:hAnsiTheme="majorBidi" w:cstheme="majorBidi"/>
                <w:sz w:val="25"/>
                <w:szCs w:val="25"/>
                <w:lang w:eastAsia="zh-CN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eastAsia="zh-CN"/>
              </w:rPr>
              <w:t>28</w:t>
            </w:r>
            <w:r w:rsidR="001001DF" w:rsidRPr="00C1160E">
              <w:rPr>
                <w:rFonts w:asciiTheme="majorBidi" w:hAnsiTheme="majorBidi" w:cstheme="majorBidi"/>
                <w:sz w:val="25"/>
                <w:szCs w:val="25"/>
                <w:lang w:eastAsia="zh-CN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eastAsia="zh-CN"/>
              </w:rPr>
              <w:t>541</w:t>
            </w:r>
            <w:r w:rsidR="001001DF" w:rsidRPr="00C1160E">
              <w:rPr>
                <w:rFonts w:asciiTheme="majorBidi" w:hAnsiTheme="majorBidi" w:cstheme="majorBidi"/>
                <w:sz w:val="25"/>
                <w:szCs w:val="25"/>
                <w:lang w:eastAsia="zh-CN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eastAsia="zh-CN"/>
              </w:rPr>
              <w:t>476</w:t>
            </w:r>
          </w:p>
        </w:tc>
        <w:tc>
          <w:tcPr>
            <w:tcW w:w="357" w:type="pct"/>
            <w:vAlign w:val="bottom"/>
          </w:tcPr>
          <w:p w14:paraId="35D2106D" w14:textId="33CE5F77" w:rsidR="001001DF" w:rsidRPr="00C1160E" w:rsidRDefault="00BE7416" w:rsidP="001001DF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28</w:t>
            </w:r>
            <w:r w:rsidR="001001DF"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541</w:t>
            </w:r>
            <w:r w:rsidR="001001DF"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476</w:t>
            </w:r>
          </w:p>
        </w:tc>
        <w:tc>
          <w:tcPr>
            <w:tcW w:w="86" w:type="pct"/>
            <w:vAlign w:val="bottom"/>
          </w:tcPr>
          <w:p w14:paraId="56CCF40C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0FBB5105" w14:textId="7B8830DE" w:rsidR="001001DF" w:rsidRPr="00C1160E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9" w:type="pct"/>
            <w:vAlign w:val="bottom"/>
          </w:tcPr>
          <w:p w14:paraId="201FEC6F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03BE19F9" w14:textId="32C7B560" w:rsidR="001001DF" w:rsidRPr="00C1160E" w:rsidRDefault="001001DF" w:rsidP="001001DF">
            <w:pPr>
              <w:pStyle w:val="acctfourfigures"/>
              <w:tabs>
                <w:tab w:val="clear" w:pos="765"/>
                <w:tab w:val="decimal" w:pos="52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89" w:type="pct"/>
            <w:vAlign w:val="bottom"/>
          </w:tcPr>
          <w:p w14:paraId="2EF7090D" w14:textId="77777777" w:rsidR="001001DF" w:rsidRPr="00C1160E" w:rsidRDefault="001001DF" w:rsidP="001001DF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5622F5EA" w14:textId="44B7B313" w:rsidR="001001DF" w:rsidRPr="00C1160E" w:rsidRDefault="00BE7416" w:rsidP="001001DF">
            <w:pPr>
              <w:pStyle w:val="acctfourfigures"/>
              <w:tabs>
                <w:tab w:val="clear" w:pos="765"/>
                <w:tab w:val="decimal" w:pos="945"/>
              </w:tabs>
              <w:spacing w:line="228" w:lineRule="auto"/>
              <w:ind w:right="-86"/>
              <w:rPr>
                <w:rFonts w:ascii="Angsana New" w:hAnsi="Angsana New" w:cs="Angsana New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28</w:t>
            </w:r>
            <w:r w:rsidR="001001DF" w:rsidRPr="00C1160E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879</w:t>
            </w:r>
            <w:r w:rsidR="001001DF" w:rsidRPr="00C1160E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056</w:t>
            </w:r>
          </w:p>
        </w:tc>
        <w:tc>
          <w:tcPr>
            <w:tcW w:w="94" w:type="pct"/>
            <w:vAlign w:val="bottom"/>
          </w:tcPr>
          <w:p w14:paraId="1640E2B5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52460548" w14:textId="6349EF9A" w:rsidR="001001DF" w:rsidRPr="00C1160E" w:rsidRDefault="00BE7416" w:rsidP="001001DF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28</w:t>
            </w:r>
            <w:r w:rsidR="001001DF" w:rsidRPr="00C1160E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879</w:t>
            </w:r>
            <w:r w:rsidR="001001DF" w:rsidRPr="00C1160E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056</w:t>
            </w:r>
          </w:p>
        </w:tc>
      </w:tr>
      <w:tr w:rsidR="001001DF" w:rsidRPr="00C1160E" w14:paraId="4BC0741D" w14:textId="77777777" w:rsidTr="00BD0BF2">
        <w:trPr>
          <w:trHeight w:val="261"/>
        </w:trPr>
        <w:tc>
          <w:tcPr>
            <w:tcW w:w="1197" w:type="pct"/>
          </w:tcPr>
          <w:p w14:paraId="7B302619" w14:textId="3653BC15" w:rsidR="001001DF" w:rsidRPr="00C1160E" w:rsidRDefault="001001DF" w:rsidP="001001DF">
            <w:pPr>
              <w:spacing w:line="228" w:lineRule="auto"/>
              <w:ind w:left="157" w:right="-90" w:hanging="157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lang w:val="en-GB"/>
              </w:rPr>
            </w:pPr>
            <w:r w:rsidRPr="00C1160E">
              <w:rPr>
                <w:rFonts w:asciiTheme="majorBidi" w:hAnsiTheme="majorBidi"/>
                <w:spacing w:val="-2"/>
                <w:sz w:val="25"/>
                <w:szCs w:val="25"/>
                <w:cs/>
              </w:rPr>
              <w:t>เงินกู้ยืม</w:t>
            </w:r>
            <w:r w:rsidRPr="00C1160E">
              <w:rPr>
                <w:rFonts w:asciiTheme="majorBidi" w:hAnsiTheme="majorBidi" w:hint="cs"/>
                <w:spacing w:val="-2"/>
                <w:sz w:val="25"/>
                <w:szCs w:val="25"/>
                <w:cs/>
              </w:rPr>
              <w:t>ระยะยาว</w:t>
            </w:r>
            <w:r w:rsidRPr="00C1160E">
              <w:rPr>
                <w:rFonts w:asciiTheme="majorBidi" w:hAnsiTheme="majorBidi"/>
                <w:spacing w:val="-2"/>
                <w:sz w:val="25"/>
                <w:szCs w:val="25"/>
                <w:cs/>
              </w:rPr>
              <w:t>จากสถาบันการเงิน</w:t>
            </w:r>
          </w:p>
        </w:tc>
        <w:tc>
          <w:tcPr>
            <w:tcW w:w="90" w:type="pct"/>
          </w:tcPr>
          <w:p w14:paraId="013286D8" w14:textId="77777777" w:rsidR="001001DF" w:rsidRPr="00C1160E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0A6BC664" w14:textId="14AF1910" w:rsidR="001001DF" w:rsidRPr="00C1160E" w:rsidRDefault="001001DF" w:rsidP="001001DF">
            <w:pPr>
              <w:pStyle w:val="acctfourfigures"/>
              <w:tabs>
                <w:tab w:val="clear" w:pos="765"/>
                <w:tab w:val="decimal" w:pos="97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510" w:type="pct"/>
            <w:vAlign w:val="bottom"/>
          </w:tcPr>
          <w:p w14:paraId="63A6AD77" w14:textId="5E910481" w:rsidR="001001DF" w:rsidRPr="00C1160E" w:rsidRDefault="00BE7416" w:rsidP="001001DF">
            <w:pPr>
              <w:pStyle w:val="acctfourfigures"/>
              <w:tabs>
                <w:tab w:val="clear" w:pos="765"/>
                <w:tab w:val="decimal" w:pos="1221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84</w:t>
            </w:r>
            <w:r w:rsidR="001001DF"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473</w:t>
            </w:r>
          </w:p>
        </w:tc>
        <w:tc>
          <w:tcPr>
            <w:tcW w:w="510" w:type="pct"/>
            <w:vAlign w:val="bottom"/>
          </w:tcPr>
          <w:p w14:paraId="0C5989FC" w14:textId="290DC35F" w:rsidR="001001DF" w:rsidRPr="00C1160E" w:rsidRDefault="00BE7416" w:rsidP="0010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0"/>
              </w:tabs>
              <w:spacing w:line="228" w:lineRule="auto"/>
              <w:ind w:left="-43" w:right="-86" w:firstLine="55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eastAsia="zh-CN"/>
              </w:rPr>
              <w:t>43</w:t>
            </w:r>
            <w:r w:rsidR="001001DF" w:rsidRPr="00C1160E">
              <w:rPr>
                <w:rFonts w:asciiTheme="majorBidi" w:hAnsiTheme="majorBidi" w:cstheme="majorBidi"/>
                <w:sz w:val="25"/>
                <w:szCs w:val="25"/>
                <w:lang w:eastAsia="zh-CN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eastAsia="zh-CN"/>
              </w:rPr>
              <w:t>968</w:t>
            </w:r>
            <w:r w:rsidR="001001DF" w:rsidRPr="00C1160E">
              <w:rPr>
                <w:rFonts w:asciiTheme="majorBidi" w:hAnsiTheme="majorBidi" w:cstheme="majorBidi"/>
                <w:sz w:val="25"/>
                <w:szCs w:val="25"/>
                <w:lang w:eastAsia="zh-CN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eastAsia="zh-CN"/>
              </w:rPr>
              <w:t>528</w:t>
            </w:r>
          </w:p>
        </w:tc>
        <w:tc>
          <w:tcPr>
            <w:tcW w:w="357" w:type="pct"/>
            <w:vAlign w:val="bottom"/>
          </w:tcPr>
          <w:p w14:paraId="620F38F3" w14:textId="620E5E22" w:rsidR="001001DF" w:rsidRPr="00C1160E" w:rsidRDefault="00BE7416" w:rsidP="001001DF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44</w:t>
            </w:r>
            <w:r w:rsidR="001001DF"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053</w:t>
            </w:r>
            <w:r w:rsidR="001001DF"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001</w:t>
            </w:r>
          </w:p>
        </w:tc>
        <w:tc>
          <w:tcPr>
            <w:tcW w:w="86" w:type="pct"/>
            <w:vAlign w:val="bottom"/>
          </w:tcPr>
          <w:p w14:paraId="7D08A927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504E2611" w14:textId="7FB8840E" w:rsidR="001001DF" w:rsidRPr="00C1160E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9" w:type="pct"/>
            <w:vAlign w:val="bottom"/>
          </w:tcPr>
          <w:p w14:paraId="61173F67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53E83B77" w14:textId="64AF1408" w:rsidR="001001DF" w:rsidRPr="00C1160E" w:rsidRDefault="001001DF" w:rsidP="001001DF">
            <w:pPr>
              <w:pStyle w:val="acctfourfigures"/>
              <w:tabs>
                <w:tab w:val="clear" w:pos="765"/>
                <w:tab w:val="decimal" w:pos="52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9" w:type="pct"/>
            <w:vAlign w:val="bottom"/>
          </w:tcPr>
          <w:p w14:paraId="0F3E3766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60DFFE7F" w14:textId="5A8A4C69" w:rsidR="001001DF" w:rsidRPr="00C1160E" w:rsidRDefault="00BE7416" w:rsidP="001001DF">
            <w:pPr>
              <w:pStyle w:val="acctfourfigures"/>
              <w:tabs>
                <w:tab w:val="clear" w:pos="765"/>
                <w:tab w:val="decimal" w:pos="945"/>
              </w:tabs>
              <w:spacing w:line="228" w:lineRule="auto"/>
              <w:ind w:right="-8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45</w:t>
            </w:r>
            <w:r w:rsidR="001001DF" w:rsidRPr="00C1160E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309</w:t>
            </w:r>
            <w:r w:rsidR="001001DF" w:rsidRPr="00C1160E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564</w:t>
            </w:r>
          </w:p>
        </w:tc>
        <w:tc>
          <w:tcPr>
            <w:tcW w:w="94" w:type="pct"/>
            <w:vAlign w:val="bottom"/>
          </w:tcPr>
          <w:p w14:paraId="0C33420E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2579C67D" w14:textId="1869F674" w:rsidR="001001DF" w:rsidRPr="00C1160E" w:rsidRDefault="00BE7416" w:rsidP="001001DF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45</w:t>
            </w:r>
            <w:r w:rsidR="001001DF"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309</w:t>
            </w:r>
            <w:r w:rsidR="001001DF"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564</w:t>
            </w:r>
          </w:p>
        </w:tc>
      </w:tr>
      <w:tr w:rsidR="001001DF" w:rsidRPr="00C1160E" w14:paraId="701AE8A4" w14:textId="77777777" w:rsidTr="00BD0BF2">
        <w:trPr>
          <w:trHeight w:val="70"/>
        </w:trPr>
        <w:tc>
          <w:tcPr>
            <w:tcW w:w="1197" w:type="pct"/>
          </w:tcPr>
          <w:p w14:paraId="31335A0C" w14:textId="09D7F45C" w:rsidR="001001DF" w:rsidRPr="00C1160E" w:rsidRDefault="001001DF" w:rsidP="001001DF">
            <w:pPr>
              <w:spacing w:line="228" w:lineRule="auto"/>
              <w:ind w:left="160" w:right="-90" w:hanging="180"/>
              <w:rPr>
                <w:rFonts w:ascii="Angsana New" w:hAnsi="Angsana New"/>
                <w:sz w:val="25"/>
                <w:szCs w:val="25"/>
                <w:cs/>
              </w:rPr>
            </w:pPr>
            <w:r w:rsidRPr="00C1160E">
              <w:rPr>
                <w:rFonts w:asciiTheme="majorBidi" w:hAnsiTheme="majorBidi"/>
                <w:spacing w:val="-2"/>
                <w:sz w:val="25"/>
                <w:szCs w:val="25"/>
                <w:cs/>
              </w:rPr>
              <w:t>เงินกู้ยืม</w:t>
            </w:r>
            <w:r w:rsidRPr="00C1160E">
              <w:rPr>
                <w:rFonts w:asciiTheme="majorBidi" w:hAnsiTheme="majorBidi" w:hint="cs"/>
                <w:spacing w:val="-2"/>
                <w:sz w:val="25"/>
                <w:szCs w:val="25"/>
                <w:cs/>
              </w:rPr>
              <w:t>ระยะยาวจาก</w:t>
            </w:r>
            <w:r w:rsidRPr="00C1160E">
              <w:rPr>
                <w:rFonts w:asciiTheme="majorBidi" w:hAnsiTheme="majorBidi"/>
                <w:spacing w:val="-2"/>
                <w:sz w:val="25"/>
                <w:szCs w:val="25"/>
                <w:cs/>
              </w:rPr>
              <w:t>กิจการที่เกี่ยวข้องกัน</w:t>
            </w:r>
          </w:p>
        </w:tc>
        <w:tc>
          <w:tcPr>
            <w:tcW w:w="90" w:type="pct"/>
          </w:tcPr>
          <w:p w14:paraId="1A124C36" w14:textId="77777777" w:rsidR="001001DF" w:rsidRPr="00C1160E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4B0282E4" w14:textId="1312EA30" w:rsidR="001001DF" w:rsidRPr="00C1160E" w:rsidRDefault="001001DF" w:rsidP="001001DF">
            <w:pPr>
              <w:pStyle w:val="acctfourfigures"/>
              <w:tabs>
                <w:tab w:val="clear" w:pos="765"/>
                <w:tab w:val="decimal" w:pos="97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510" w:type="pct"/>
            <w:vAlign w:val="bottom"/>
          </w:tcPr>
          <w:p w14:paraId="3A644569" w14:textId="57AEF586" w:rsidR="001001DF" w:rsidRPr="00C1160E" w:rsidRDefault="001001DF" w:rsidP="001001DF">
            <w:pPr>
              <w:pStyle w:val="acctfourfigures"/>
              <w:tabs>
                <w:tab w:val="clear" w:pos="765"/>
                <w:tab w:val="decimal" w:pos="951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10" w:type="pct"/>
            <w:vAlign w:val="bottom"/>
          </w:tcPr>
          <w:p w14:paraId="33C7AC28" w14:textId="5D3997F9" w:rsidR="001001DF" w:rsidRPr="00C1160E" w:rsidRDefault="00BE7416" w:rsidP="0010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0"/>
              </w:tabs>
              <w:spacing w:line="228" w:lineRule="auto"/>
              <w:ind w:left="-43" w:right="-86" w:firstLine="553"/>
              <w:jc w:val="center"/>
              <w:rPr>
                <w:rFonts w:asciiTheme="majorBidi" w:hAnsiTheme="majorBidi" w:cstheme="majorBidi"/>
                <w:sz w:val="25"/>
                <w:szCs w:val="25"/>
                <w:lang w:eastAsia="zh-CN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eastAsia="zh-CN"/>
              </w:rPr>
              <w:t>2</w:t>
            </w:r>
            <w:r w:rsidR="001001DF" w:rsidRPr="00C1160E">
              <w:rPr>
                <w:rFonts w:asciiTheme="majorBidi" w:hAnsiTheme="majorBidi" w:cstheme="majorBidi"/>
                <w:sz w:val="25"/>
                <w:szCs w:val="25"/>
                <w:lang w:eastAsia="zh-CN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eastAsia="zh-CN"/>
              </w:rPr>
              <w:t>662</w:t>
            </w:r>
            <w:r w:rsidR="001001DF" w:rsidRPr="00C1160E">
              <w:rPr>
                <w:rFonts w:asciiTheme="majorBidi" w:hAnsiTheme="majorBidi" w:cstheme="majorBidi"/>
                <w:sz w:val="25"/>
                <w:szCs w:val="25"/>
                <w:lang w:eastAsia="zh-CN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eastAsia="zh-CN"/>
              </w:rPr>
              <w:t>597</w:t>
            </w:r>
          </w:p>
        </w:tc>
        <w:tc>
          <w:tcPr>
            <w:tcW w:w="357" w:type="pct"/>
            <w:vAlign w:val="bottom"/>
          </w:tcPr>
          <w:p w14:paraId="0E243A4C" w14:textId="4FDB13C9" w:rsidR="001001DF" w:rsidRPr="00C1160E" w:rsidRDefault="00BE7416" w:rsidP="001001DF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</w:t>
            </w:r>
            <w:r w:rsidR="001001DF"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662</w:t>
            </w:r>
            <w:r w:rsidR="001001DF"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597</w:t>
            </w:r>
          </w:p>
        </w:tc>
        <w:tc>
          <w:tcPr>
            <w:tcW w:w="86" w:type="pct"/>
            <w:vAlign w:val="bottom"/>
          </w:tcPr>
          <w:p w14:paraId="1EDD3F31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28CDFC84" w14:textId="7EFDA5B5" w:rsidR="001001DF" w:rsidRPr="00C1160E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9" w:type="pct"/>
            <w:vAlign w:val="bottom"/>
          </w:tcPr>
          <w:p w14:paraId="015D12E6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6AAAA4D8" w14:textId="63CB06B0" w:rsidR="001001DF" w:rsidRPr="00C1160E" w:rsidRDefault="001001DF" w:rsidP="001001DF">
            <w:pPr>
              <w:pStyle w:val="acctfourfigures"/>
              <w:tabs>
                <w:tab w:val="clear" w:pos="765"/>
                <w:tab w:val="decimal" w:pos="52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9" w:type="pct"/>
            <w:vAlign w:val="bottom"/>
          </w:tcPr>
          <w:p w14:paraId="2F82E184" w14:textId="77777777" w:rsidR="001001DF" w:rsidRPr="00C1160E" w:rsidRDefault="001001DF" w:rsidP="001001DF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4B124B3C" w14:textId="7B3D8314" w:rsidR="001001DF" w:rsidRPr="00C1160E" w:rsidRDefault="00BE7416" w:rsidP="001001DF">
            <w:pPr>
              <w:pStyle w:val="acctfourfigures"/>
              <w:tabs>
                <w:tab w:val="clear" w:pos="765"/>
                <w:tab w:val="decimal" w:pos="950"/>
              </w:tabs>
              <w:spacing w:line="228" w:lineRule="auto"/>
              <w:ind w:right="-86"/>
              <w:rPr>
                <w:rFonts w:ascii="Angsana New" w:hAnsi="Angsana New" w:cs="Angsana New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</w:t>
            </w:r>
            <w:r w:rsidR="001001DF" w:rsidRPr="00C1160E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626</w:t>
            </w:r>
            <w:r w:rsidR="001001DF" w:rsidRPr="00C1160E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029</w:t>
            </w:r>
          </w:p>
        </w:tc>
        <w:tc>
          <w:tcPr>
            <w:tcW w:w="94" w:type="pct"/>
            <w:vAlign w:val="bottom"/>
          </w:tcPr>
          <w:p w14:paraId="17DD252D" w14:textId="77777777" w:rsidR="001001DF" w:rsidRPr="00C1160E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19E7E3CD" w14:textId="36F40C23" w:rsidR="001001DF" w:rsidRPr="00C1160E" w:rsidRDefault="00BE7416" w:rsidP="001001DF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1160E">
              <w:rPr>
                <w:rFonts w:ascii="Angsana New" w:hAnsi="Angsana New" w:cs="Angsana New"/>
                <w:sz w:val="25"/>
                <w:szCs w:val="25"/>
                <w:lang w:val="en-US"/>
              </w:rPr>
              <w:t>2</w:t>
            </w:r>
            <w:r w:rsidR="001001DF" w:rsidRPr="00C1160E">
              <w:rPr>
                <w:rFonts w:ascii="Angsana New" w:hAnsi="Angsana New" w:cs="Angsana New"/>
                <w:sz w:val="25"/>
                <w:szCs w:val="25"/>
                <w:lang w:val="en-US"/>
              </w:rPr>
              <w:t>,</w:t>
            </w:r>
            <w:r w:rsidRPr="00C1160E">
              <w:rPr>
                <w:rFonts w:ascii="Angsana New" w:hAnsi="Angsana New" w:cs="Angsana New"/>
                <w:sz w:val="25"/>
                <w:szCs w:val="25"/>
                <w:lang w:val="en-US"/>
              </w:rPr>
              <w:t>626</w:t>
            </w:r>
            <w:r w:rsidR="001001DF" w:rsidRPr="00C1160E">
              <w:rPr>
                <w:rFonts w:ascii="Angsana New" w:hAnsi="Angsana New" w:cs="Angsana New"/>
                <w:sz w:val="25"/>
                <w:szCs w:val="25"/>
                <w:lang w:val="en-US"/>
              </w:rPr>
              <w:t>,</w:t>
            </w:r>
            <w:r w:rsidRPr="00C1160E">
              <w:rPr>
                <w:rFonts w:ascii="Angsana New" w:hAnsi="Angsana New" w:cs="Angsana New"/>
                <w:sz w:val="25"/>
                <w:szCs w:val="25"/>
                <w:lang w:val="en-US"/>
              </w:rPr>
              <w:t>029</w:t>
            </w:r>
          </w:p>
        </w:tc>
      </w:tr>
      <w:tr w:rsidR="001001DF" w:rsidRPr="00C1160E" w14:paraId="7940F923" w14:textId="77777777" w:rsidTr="00BD0BF2">
        <w:trPr>
          <w:trHeight w:val="70"/>
        </w:trPr>
        <w:tc>
          <w:tcPr>
            <w:tcW w:w="1197" w:type="pct"/>
          </w:tcPr>
          <w:p w14:paraId="49B2FEE8" w14:textId="3CC62BFD" w:rsidR="001001DF" w:rsidRPr="00C1160E" w:rsidRDefault="001001DF" w:rsidP="001001DF">
            <w:pPr>
              <w:spacing w:line="228" w:lineRule="auto"/>
              <w:ind w:left="160" w:right="-90" w:hanging="180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1160E">
              <w:rPr>
                <w:rFonts w:ascii="Angsana New" w:hAnsi="Angsana New" w:hint="cs"/>
                <w:sz w:val="25"/>
                <w:szCs w:val="25"/>
                <w:cs/>
              </w:rPr>
              <w:t>หนี้สิน</w:t>
            </w:r>
            <w:r w:rsidRPr="00C1160E">
              <w:rPr>
                <w:rFonts w:ascii="Angsana New" w:hAnsi="Angsana New"/>
                <w:sz w:val="25"/>
                <w:szCs w:val="25"/>
                <w:cs/>
              </w:rPr>
              <w:t>อนุพันธ์</w:t>
            </w:r>
          </w:p>
        </w:tc>
        <w:tc>
          <w:tcPr>
            <w:tcW w:w="90" w:type="pct"/>
          </w:tcPr>
          <w:p w14:paraId="72E9F174" w14:textId="77777777" w:rsidR="001001DF" w:rsidRPr="00C1160E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13E0F3EB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973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510" w:type="pct"/>
            <w:vAlign w:val="bottom"/>
          </w:tcPr>
          <w:p w14:paraId="37FA2CC1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951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10" w:type="pct"/>
            <w:vAlign w:val="bottom"/>
          </w:tcPr>
          <w:p w14:paraId="1393AC4D" w14:textId="77777777" w:rsidR="001001DF" w:rsidRPr="00C1160E" w:rsidRDefault="001001DF" w:rsidP="0010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0"/>
              </w:tabs>
              <w:spacing w:line="228" w:lineRule="auto"/>
              <w:ind w:left="-43" w:right="-86" w:firstLine="553"/>
              <w:jc w:val="center"/>
              <w:rPr>
                <w:rFonts w:asciiTheme="majorBidi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57" w:type="pct"/>
            <w:vAlign w:val="bottom"/>
          </w:tcPr>
          <w:p w14:paraId="2345C4B1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86" w:type="pct"/>
            <w:vAlign w:val="bottom"/>
          </w:tcPr>
          <w:p w14:paraId="46976F0D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3A8C1AC4" w14:textId="77777777" w:rsidR="001001DF" w:rsidRPr="00C1160E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" w:type="pct"/>
            <w:vAlign w:val="bottom"/>
          </w:tcPr>
          <w:p w14:paraId="2BEBB143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0BFC2BF0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52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9" w:type="pct"/>
            <w:vAlign w:val="bottom"/>
          </w:tcPr>
          <w:p w14:paraId="642E4C6F" w14:textId="77777777" w:rsidR="001001DF" w:rsidRPr="00C1160E" w:rsidRDefault="001001DF" w:rsidP="001001DF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5F372BA5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950"/>
              </w:tabs>
              <w:spacing w:line="228" w:lineRule="auto"/>
              <w:ind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4" w:type="pct"/>
            <w:vAlign w:val="bottom"/>
          </w:tcPr>
          <w:p w14:paraId="6292334E" w14:textId="77777777" w:rsidR="001001DF" w:rsidRPr="00C1160E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1DC7136D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1001DF" w:rsidRPr="00C1160E" w14:paraId="23BE912A" w14:textId="77777777" w:rsidTr="00BD0BF2">
        <w:trPr>
          <w:trHeight w:val="70"/>
        </w:trPr>
        <w:tc>
          <w:tcPr>
            <w:tcW w:w="1197" w:type="pct"/>
          </w:tcPr>
          <w:p w14:paraId="23FEE738" w14:textId="19925617" w:rsidR="001001DF" w:rsidRPr="00C1160E" w:rsidRDefault="001001DF" w:rsidP="001001DF">
            <w:pPr>
              <w:spacing w:line="228" w:lineRule="auto"/>
              <w:ind w:left="160" w:right="-90" w:hanging="180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- </w:t>
            </w:r>
            <w:r w:rsidRPr="00C1160E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สัญญาแลกเปลี่ยนอัตราดอกเบี้ยระยะสั้น</w:t>
            </w:r>
          </w:p>
        </w:tc>
        <w:tc>
          <w:tcPr>
            <w:tcW w:w="90" w:type="pct"/>
          </w:tcPr>
          <w:p w14:paraId="04F919C0" w14:textId="77777777" w:rsidR="001001DF" w:rsidRPr="00C1160E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635D9C63" w14:textId="54ABF638" w:rsidR="001001DF" w:rsidRPr="00C1160E" w:rsidRDefault="00BE7416" w:rsidP="001001DF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34</w:t>
            </w:r>
            <w:r w:rsidR="001001DF"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760</w:t>
            </w:r>
          </w:p>
        </w:tc>
        <w:tc>
          <w:tcPr>
            <w:tcW w:w="510" w:type="pct"/>
            <w:vAlign w:val="bottom"/>
          </w:tcPr>
          <w:p w14:paraId="1945604D" w14:textId="589AD850" w:rsidR="001001DF" w:rsidRPr="00C1160E" w:rsidRDefault="001001DF" w:rsidP="001001DF">
            <w:pPr>
              <w:pStyle w:val="acctfourfigures"/>
              <w:tabs>
                <w:tab w:val="clear" w:pos="765"/>
                <w:tab w:val="decimal" w:pos="951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10" w:type="pct"/>
            <w:vAlign w:val="bottom"/>
          </w:tcPr>
          <w:p w14:paraId="158C37C0" w14:textId="4769484F" w:rsidR="001001DF" w:rsidRPr="00C1160E" w:rsidRDefault="001001DF" w:rsidP="001001DF">
            <w:pPr>
              <w:pStyle w:val="acctfourfigures"/>
              <w:tabs>
                <w:tab w:val="clear" w:pos="765"/>
                <w:tab w:val="decimal" w:pos="106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357" w:type="pct"/>
            <w:vAlign w:val="bottom"/>
          </w:tcPr>
          <w:p w14:paraId="3F43890E" w14:textId="12E96584" w:rsidR="001001DF" w:rsidRPr="00C1160E" w:rsidRDefault="00BE7416" w:rsidP="001001DF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34</w:t>
            </w:r>
            <w:r w:rsidR="001001DF" w:rsidRPr="00C1160E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760</w:t>
            </w:r>
          </w:p>
        </w:tc>
        <w:tc>
          <w:tcPr>
            <w:tcW w:w="86" w:type="pct"/>
            <w:vAlign w:val="bottom"/>
          </w:tcPr>
          <w:p w14:paraId="1CEDC2CB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68569E04" w14:textId="1FE8A4DE" w:rsidR="001001DF" w:rsidRPr="00C1160E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9" w:type="pct"/>
            <w:vAlign w:val="bottom"/>
          </w:tcPr>
          <w:p w14:paraId="5DF8E91A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311368A2" w14:textId="4DBAD596" w:rsidR="001001DF" w:rsidRPr="00C1160E" w:rsidRDefault="00BE7416" w:rsidP="001001DF">
            <w:pPr>
              <w:pStyle w:val="acctfourfigures"/>
              <w:tabs>
                <w:tab w:val="clear" w:pos="765"/>
                <w:tab w:val="decimal" w:pos="70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34</w:t>
            </w:r>
            <w:r w:rsidR="001001DF"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760</w:t>
            </w:r>
          </w:p>
        </w:tc>
        <w:tc>
          <w:tcPr>
            <w:tcW w:w="89" w:type="pct"/>
            <w:vAlign w:val="bottom"/>
          </w:tcPr>
          <w:p w14:paraId="50A1CEB1" w14:textId="77777777" w:rsidR="001001DF" w:rsidRPr="00C1160E" w:rsidRDefault="001001DF" w:rsidP="001001DF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6A832CD9" w14:textId="7D22A1D0" w:rsidR="001001DF" w:rsidRPr="00C1160E" w:rsidRDefault="001001DF" w:rsidP="001001DF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left="-43" w:right="-86" w:firstLine="13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94" w:type="pct"/>
            <w:vAlign w:val="bottom"/>
          </w:tcPr>
          <w:p w14:paraId="455C64C9" w14:textId="77777777" w:rsidR="001001DF" w:rsidRPr="00C1160E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049358B4" w14:textId="194A992E" w:rsidR="001001DF" w:rsidRPr="00C1160E" w:rsidRDefault="00BE7416" w:rsidP="001001DF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1160E">
              <w:rPr>
                <w:rFonts w:ascii="Angsana New" w:hAnsi="Angsana New" w:cs="Angsana New"/>
                <w:sz w:val="25"/>
                <w:szCs w:val="25"/>
                <w:lang w:val="en-US"/>
              </w:rPr>
              <w:t>34</w:t>
            </w:r>
            <w:r w:rsidR="001001DF" w:rsidRPr="00C1160E">
              <w:rPr>
                <w:rFonts w:ascii="Angsana New" w:hAnsi="Angsana New" w:cs="Angsana New"/>
                <w:sz w:val="25"/>
                <w:szCs w:val="25"/>
                <w:lang w:val="en-US"/>
              </w:rPr>
              <w:t>,</w:t>
            </w:r>
            <w:r w:rsidRPr="00C1160E">
              <w:rPr>
                <w:rFonts w:ascii="Angsana New" w:hAnsi="Angsana New" w:cs="Angsana New"/>
                <w:sz w:val="25"/>
                <w:szCs w:val="25"/>
                <w:lang w:val="en-US"/>
              </w:rPr>
              <w:t>760</w:t>
            </w:r>
          </w:p>
        </w:tc>
      </w:tr>
      <w:tr w:rsidR="001001DF" w:rsidRPr="00C1160E" w14:paraId="00E825AA" w14:textId="77777777" w:rsidTr="00BD0BF2">
        <w:trPr>
          <w:trHeight w:val="70"/>
        </w:trPr>
        <w:tc>
          <w:tcPr>
            <w:tcW w:w="1197" w:type="pct"/>
          </w:tcPr>
          <w:p w14:paraId="55A71EAC" w14:textId="51A1CF26" w:rsidR="001001DF" w:rsidRPr="00C1160E" w:rsidRDefault="001001DF" w:rsidP="001001DF">
            <w:pPr>
              <w:spacing w:line="228" w:lineRule="auto"/>
              <w:ind w:left="160" w:right="-90" w:hanging="180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- </w:t>
            </w:r>
            <w:r w:rsidRPr="00C1160E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สัญญา</w:t>
            </w:r>
            <w:r w:rsidRPr="00C1160E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แ</w:t>
            </w:r>
            <w:r w:rsidRPr="00C1160E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ลกเปลี่ยน</w:t>
            </w:r>
            <w:r w:rsidRPr="00C1160E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เงินตราต่างประเทศและ</w:t>
            </w:r>
            <w:r w:rsidR="00552684" w:rsidRPr="00C1160E">
              <w:rPr>
                <w:rFonts w:asciiTheme="majorBidi" w:hAnsiTheme="majorBidi" w:cstheme="majorBidi"/>
                <w:sz w:val="25"/>
                <w:szCs w:val="25"/>
                <w:lang w:val="en-GB"/>
              </w:rPr>
              <w:br/>
            </w:r>
            <w:r w:rsidRPr="00C1160E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อัตรา</w:t>
            </w:r>
            <w:r w:rsidRPr="00C1160E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ด</w:t>
            </w:r>
            <w:r w:rsidRPr="00C1160E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อกเบี้ย</w:t>
            </w:r>
            <w:r w:rsidRPr="00C1160E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ระยะสั้น</w:t>
            </w:r>
          </w:p>
        </w:tc>
        <w:tc>
          <w:tcPr>
            <w:tcW w:w="90" w:type="pct"/>
          </w:tcPr>
          <w:p w14:paraId="0750A187" w14:textId="77777777" w:rsidR="001001DF" w:rsidRPr="00C1160E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3B5160E1" w14:textId="6409936D" w:rsidR="001001DF" w:rsidRPr="00C1160E" w:rsidRDefault="00BE7416" w:rsidP="001001DF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39</w:t>
            </w:r>
            <w:r w:rsidR="001001DF"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887</w:t>
            </w:r>
          </w:p>
        </w:tc>
        <w:tc>
          <w:tcPr>
            <w:tcW w:w="510" w:type="pct"/>
            <w:vAlign w:val="bottom"/>
          </w:tcPr>
          <w:p w14:paraId="3BFE715A" w14:textId="5A0F3DDD" w:rsidR="001001DF" w:rsidRPr="00C1160E" w:rsidRDefault="001001DF" w:rsidP="001001DF">
            <w:pPr>
              <w:pStyle w:val="acctfourfigures"/>
              <w:tabs>
                <w:tab w:val="clear" w:pos="765"/>
                <w:tab w:val="decimal" w:pos="951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10" w:type="pct"/>
            <w:vAlign w:val="bottom"/>
          </w:tcPr>
          <w:p w14:paraId="2B4F6CD4" w14:textId="15C5216D" w:rsidR="001001DF" w:rsidRPr="00C1160E" w:rsidRDefault="001001DF" w:rsidP="001001DF">
            <w:pPr>
              <w:pStyle w:val="acctfourfigures"/>
              <w:tabs>
                <w:tab w:val="clear" w:pos="765"/>
                <w:tab w:val="decimal" w:pos="106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357" w:type="pct"/>
            <w:vAlign w:val="bottom"/>
          </w:tcPr>
          <w:p w14:paraId="210EC068" w14:textId="176BEDF1" w:rsidR="001001DF" w:rsidRPr="00C1160E" w:rsidRDefault="00BE7416" w:rsidP="001001DF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39</w:t>
            </w:r>
            <w:r w:rsidR="001001DF" w:rsidRPr="00C1160E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887</w:t>
            </w:r>
          </w:p>
        </w:tc>
        <w:tc>
          <w:tcPr>
            <w:tcW w:w="86" w:type="pct"/>
            <w:vAlign w:val="bottom"/>
          </w:tcPr>
          <w:p w14:paraId="4DF822E2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435F0E6B" w14:textId="0709D691" w:rsidR="001001DF" w:rsidRPr="00C1160E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9" w:type="pct"/>
            <w:vAlign w:val="bottom"/>
          </w:tcPr>
          <w:p w14:paraId="30B9024D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449A1F3C" w14:textId="23DB6E4C" w:rsidR="001001DF" w:rsidRPr="00C1160E" w:rsidRDefault="00BE7416" w:rsidP="001001DF">
            <w:pPr>
              <w:pStyle w:val="acctfourfigures"/>
              <w:tabs>
                <w:tab w:val="clear" w:pos="765"/>
                <w:tab w:val="decimal" w:pos="70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39</w:t>
            </w:r>
            <w:r w:rsidR="001001DF"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887</w:t>
            </w:r>
          </w:p>
        </w:tc>
        <w:tc>
          <w:tcPr>
            <w:tcW w:w="89" w:type="pct"/>
            <w:vAlign w:val="bottom"/>
          </w:tcPr>
          <w:p w14:paraId="67AD23C6" w14:textId="77777777" w:rsidR="001001DF" w:rsidRPr="00C1160E" w:rsidRDefault="001001DF" w:rsidP="001001DF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7842611B" w14:textId="051B974D" w:rsidR="001001DF" w:rsidRPr="00C1160E" w:rsidRDefault="001001DF" w:rsidP="001001DF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left="-43" w:right="-86" w:firstLine="13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94" w:type="pct"/>
            <w:vAlign w:val="bottom"/>
          </w:tcPr>
          <w:p w14:paraId="25944484" w14:textId="77777777" w:rsidR="001001DF" w:rsidRPr="00C1160E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44155199" w14:textId="42BC3401" w:rsidR="001001DF" w:rsidRPr="00C1160E" w:rsidRDefault="00BE7416" w:rsidP="001001DF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1160E">
              <w:rPr>
                <w:rFonts w:ascii="Angsana New" w:hAnsi="Angsana New" w:cs="Angsana New"/>
                <w:sz w:val="25"/>
                <w:szCs w:val="25"/>
                <w:lang w:val="en-US"/>
              </w:rPr>
              <w:t>39</w:t>
            </w:r>
            <w:r w:rsidR="001001DF" w:rsidRPr="00C1160E">
              <w:rPr>
                <w:rFonts w:ascii="Angsana New" w:hAnsi="Angsana New" w:cs="Angsana New"/>
                <w:sz w:val="25"/>
                <w:szCs w:val="25"/>
                <w:lang w:val="en-US"/>
              </w:rPr>
              <w:t>,</w:t>
            </w:r>
            <w:r w:rsidRPr="00C1160E">
              <w:rPr>
                <w:rFonts w:ascii="Angsana New" w:hAnsi="Angsana New" w:cs="Angsana New"/>
                <w:sz w:val="25"/>
                <w:szCs w:val="25"/>
                <w:lang w:val="en-US"/>
              </w:rPr>
              <w:t>887</w:t>
            </w:r>
          </w:p>
        </w:tc>
      </w:tr>
      <w:tr w:rsidR="001001DF" w:rsidRPr="00C1160E" w14:paraId="1E6E7AA8" w14:textId="77777777" w:rsidTr="00BD0BF2">
        <w:trPr>
          <w:trHeight w:val="70"/>
        </w:trPr>
        <w:tc>
          <w:tcPr>
            <w:tcW w:w="1197" w:type="pct"/>
          </w:tcPr>
          <w:p w14:paraId="2A25BB83" w14:textId="5C37017D" w:rsidR="001001DF" w:rsidRPr="00C1160E" w:rsidRDefault="001001DF" w:rsidP="001001DF">
            <w:pPr>
              <w:spacing w:line="228" w:lineRule="auto"/>
              <w:ind w:left="160" w:right="-90" w:hanging="180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 xml:space="preserve">- </w:t>
            </w:r>
            <w:r w:rsidRPr="00C1160E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90" w:type="pct"/>
          </w:tcPr>
          <w:p w14:paraId="049759A6" w14:textId="77777777" w:rsidR="001001DF" w:rsidRPr="00C1160E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3D56EC9A" w14:textId="021BA360" w:rsidR="001001DF" w:rsidRPr="00C1160E" w:rsidRDefault="00BE7416" w:rsidP="001001DF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64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</w:t>
            </w:r>
            <w:r w:rsidR="001001DF" w:rsidRPr="00C1160E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493</w:t>
            </w:r>
          </w:p>
        </w:tc>
        <w:tc>
          <w:tcPr>
            <w:tcW w:w="510" w:type="pct"/>
            <w:vAlign w:val="bottom"/>
          </w:tcPr>
          <w:p w14:paraId="4ABFABBB" w14:textId="3EB238DA" w:rsidR="001001DF" w:rsidRPr="00C1160E" w:rsidRDefault="001001DF" w:rsidP="001001DF">
            <w:pPr>
              <w:pStyle w:val="acctfourfigures"/>
              <w:tabs>
                <w:tab w:val="clear" w:pos="765"/>
                <w:tab w:val="decimal" w:pos="951"/>
              </w:tabs>
              <w:spacing w:line="228" w:lineRule="auto"/>
              <w:ind w:left="-43" w:right="-86"/>
              <w:rPr>
                <w:rFonts w:asciiTheme="majorBidi" w:hAnsiTheme="majorBidi" w:cs="Angsana New"/>
                <w:sz w:val="25"/>
                <w:szCs w:val="25"/>
                <w:lang w:val="en-US" w:bidi="th-TH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-</w:t>
            </w:r>
          </w:p>
        </w:tc>
        <w:tc>
          <w:tcPr>
            <w:tcW w:w="510" w:type="pct"/>
            <w:vAlign w:val="bottom"/>
          </w:tcPr>
          <w:p w14:paraId="362C1254" w14:textId="563BC761" w:rsidR="001001DF" w:rsidRPr="00C1160E" w:rsidRDefault="001001DF" w:rsidP="001001DF">
            <w:pPr>
              <w:pStyle w:val="acctfourfigures"/>
              <w:tabs>
                <w:tab w:val="clear" w:pos="765"/>
                <w:tab w:val="decimal" w:pos="106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</w:rPr>
              <w:t xml:space="preserve">      -</w:t>
            </w:r>
          </w:p>
        </w:tc>
        <w:tc>
          <w:tcPr>
            <w:tcW w:w="357" w:type="pct"/>
            <w:vAlign w:val="bottom"/>
          </w:tcPr>
          <w:p w14:paraId="53C801D9" w14:textId="256D454D" w:rsidR="001001DF" w:rsidRPr="00C1160E" w:rsidRDefault="00BE7416" w:rsidP="001001DF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</w:t>
            </w:r>
            <w:r w:rsidR="001001DF" w:rsidRPr="00C1160E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493</w:t>
            </w:r>
          </w:p>
        </w:tc>
        <w:tc>
          <w:tcPr>
            <w:tcW w:w="86" w:type="pct"/>
            <w:vAlign w:val="bottom"/>
          </w:tcPr>
          <w:p w14:paraId="3AFBB9CC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6613AA63" w14:textId="563E338A" w:rsidR="001001DF" w:rsidRPr="00C1160E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9" w:type="pct"/>
            <w:vAlign w:val="bottom"/>
          </w:tcPr>
          <w:p w14:paraId="1B7C8BA8" w14:textId="77777777" w:rsidR="001001DF" w:rsidRPr="00C1160E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140670E5" w14:textId="1AB869C6" w:rsidR="001001DF" w:rsidRPr="00C1160E" w:rsidRDefault="00BE7416" w:rsidP="001001DF">
            <w:pPr>
              <w:pStyle w:val="acctfourfigures"/>
              <w:tabs>
                <w:tab w:val="clear" w:pos="765"/>
                <w:tab w:val="decimal" w:pos="70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</w:t>
            </w:r>
            <w:r w:rsidR="001001DF"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493</w:t>
            </w:r>
          </w:p>
        </w:tc>
        <w:tc>
          <w:tcPr>
            <w:tcW w:w="89" w:type="pct"/>
            <w:vAlign w:val="bottom"/>
          </w:tcPr>
          <w:p w14:paraId="5625B1E5" w14:textId="77777777" w:rsidR="001001DF" w:rsidRPr="00C1160E" w:rsidRDefault="001001DF" w:rsidP="001001DF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7F267A93" w14:textId="1F2F4068" w:rsidR="001001DF" w:rsidRPr="00C1160E" w:rsidRDefault="001001DF" w:rsidP="001001DF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left="-43" w:right="-86" w:firstLine="13"/>
              <w:rPr>
                <w:rFonts w:asciiTheme="majorBidi" w:hAnsiTheme="majorBidi" w:cstheme="majorBidi"/>
                <w:sz w:val="25"/>
                <w:szCs w:val="25"/>
              </w:rPr>
            </w:pPr>
            <w:r w:rsidRPr="00C1160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94" w:type="pct"/>
            <w:vAlign w:val="bottom"/>
          </w:tcPr>
          <w:p w14:paraId="0239582F" w14:textId="77777777" w:rsidR="001001DF" w:rsidRPr="00C1160E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6CF8C36F" w14:textId="3B5D5648" w:rsidR="001001DF" w:rsidRPr="00C1160E" w:rsidRDefault="00BE7416" w:rsidP="001001DF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1160E">
              <w:rPr>
                <w:rFonts w:ascii="Angsana New" w:hAnsi="Angsana New" w:cs="Angsana New"/>
                <w:sz w:val="25"/>
                <w:szCs w:val="25"/>
                <w:lang w:val="en-US"/>
              </w:rPr>
              <w:t>4</w:t>
            </w:r>
            <w:r w:rsidR="001001DF" w:rsidRPr="00C1160E">
              <w:rPr>
                <w:rFonts w:ascii="Angsana New" w:hAnsi="Angsana New" w:cs="Angsana New"/>
                <w:sz w:val="25"/>
                <w:szCs w:val="25"/>
                <w:lang w:val="en-US"/>
              </w:rPr>
              <w:t>,</w:t>
            </w:r>
            <w:r w:rsidRPr="00C1160E">
              <w:rPr>
                <w:rFonts w:ascii="Angsana New" w:hAnsi="Angsana New" w:cs="Angsana New"/>
                <w:sz w:val="25"/>
                <w:szCs w:val="25"/>
                <w:lang w:val="en-US"/>
              </w:rPr>
              <w:t>493</w:t>
            </w:r>
          </w:p>
        </w:tc>
      </w:tr>
    </w:tbl>
    <w:p w14:paraId="424D4664" w14:textId="48E9973F" w:rsidR="00D56A5B" w:rsidRPr="00C1160E" w:rsidRDefault="00D56A5B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cs/>
        </w:rPr>
        <w:sectPr w:rsidR="00D56A5B" w:rsidRPr="00C1160E" w:rsidSect="00360081">
          <w:headerReference w:type="default" r:id="rId20"/>
          <w:headerReference w:type="first" r:id="rId21"/>
          <w:pgSz w:w="16834" w:h="11909" w:orient="landscape" w:code="9"/>
          <w:pgMar w:top="1152" w:right="691" w:bottom="1152" w:left="576" w:header="720" w:footer="720" w:gutter="0"/>
          <w:cols w:space="720"/>
          <w:titlePg/>
          <w:docGrid w:linePitch="360"/>
        </w:sectPr>
      </w:pPr>
    </w:p>
    <w:tbl>
      <w:tblPr>
        <w:tblW w:w="9174" w:type="dxa"/>
        <w:tblInd w:w="45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14"/>
        <w:gridCol w:w="192"/>
        <w:gridCol w:w="992"/>
        <w:gridCol w:w="180"/>
        <w:gridCol w:w="1096"/>
        <w:gridCol w:w="178"/>
        <w:gridCol w:w="902"/>
        <w:gridCol w:w="180"/>
        <w:gridCol w:w="1140"/>
      </w:tblGrid>
      <w:tr w:rsidR="00DB40B3" w:rsidRPr="00C1160E" w14:paraId="029D40B8" w14:textId="77777777" w:rsidTr="00B022C9">
        <w:trPr>
          <w:cantSplit/>
          <w:tblHeader/>
        </w:trPr>
        <w:tc>
          <w:tcPr>
            <w:tcW w:w="4314" w:type="dxa"/>
            <w:vAlign w:val="bottom"/>
            <w:hideMark/>
          </w:tcPr>
          <w:p w14:paraId="021732A8" w14:textId="77777777" w:rsidR="00DB40B3" w:rsidRPr="00C1160E" w:rsidRDefault="00DB40B3" w:rsidP="002E53F2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C116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 xml:space="preserve">ผลขาดทุนด้านเครดิตที่คาดว่าจะเกิดขึ้น </w:t>
            </w:r>
          </w:p>
        </w:tc>
        <w:tc>
          <w:tcPr>
            <w:tcW w:w="192" w:type="dxa"/>
          </w:tcPr>
          <w:p w14:paraId="4EFEF9F2" w14:textId="77777777" w:rsidR="00DB40B3" w:rsidRPr="00C1160E" w:rsidRDefault="00DB40B3" w:rsidP="002E53F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26C7AB7C" w14:textId="77777777" w:rsidR="00DB40B3" w:rsidRPr="00C1160E" w:rsidRDefault="00DB40B3" w:rsidP="002E53F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1160E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  <w:r w:rsidRPr="00C1160E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78" w:type="dxa"/>
          </w:tcPr>
          <w:p w14:paraId="550A741C" w14:textId="77777777" w:rsidR="00DB40B3" w:rsidRPr="00C1160E" w:rsidRDefault="00DB40B3" w:rsidP="002E53F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222" w:type="dxa"/>
            <w:gridSpan w:val="3"/>
            <w:vAlign w:val="bottom"/>
          </w:tcPr>
          <w:p w14:paraId="0D153BA1" w14:textId="77777777" w:rsidR="00DB40B3" w:rsidRPr="00C1160E" w:rsidRDefault="00DB40B3" w:rsidP="002E53F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1160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DB40B3" w:rsidRPr="00C1160E" w14:paraId="7524286D" w14:textId="77777777" w:rsidTr="005113A6">
        <w:trPr>
          <w:cantSplit/>
          <w:tblHeader/>
        </w:trPr>
        <w:tc>
          <w:tcPr>
            <w:tcW w:w="4314" w:type="dxa"/>
            <w:vAlign w:val="bottom"/>
          </w:tcPr>
          <w:p w14:paraId="65C89348" w14:textId="21FB99BF" w:rsidR="00DB40B3" w:rsidRPr="00C1160E" w:rsidRDefault="00DB40B3" w:rsidP="002E53F2">
            <w:pPr>
              <w:pStyle w:val="acctfourfigures"/>
              <w:tabs>
                <w:tab w:val="left" w:pos="720"/>
              </w:tabs>
              <w:spacing w:line="240" w:lineRule="auto"/>
              <w:ind w:left="36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  <w:r w:rsidRPr="00C116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 w:rsidR="00FF5C0A" w:rsidRPr="00C116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งวด</w:t>
            </w:r>
            <w:r w:rsidR="00FE44CC" w:rsidRPr="00C1160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="00A60605" w:rsidRPr="00C1160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</w:t>
            </w:r>
            <w:r w:rsidRPr="00C116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สุด</w:t>
            </w:r>
            <w:r w:rsidR="000A071F" w:rsidRPr="00C116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วันที่ </w:t>
            </w:r>
            <w:r w:rsidR="00BE7416" w:rsidRPr="00C116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="00FE44CC" w:rsidRPr="00C116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="00FE44CC" w:rsidRPr="00C1160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มีนาคม </w:t>
            </w:r>
            <w:r w:rsidR="00BE7416" w:rsidRPr="00C116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192" w:type="dxa"/>
          </w:tcPr>
          <w:p w14:paraId="5AC71317" w14:textId="77777777" w:rsidR="00DB40B3" w:rsidRPr="00C1160E" w:rsidDel="005916DC" w:rsidRDefault="00DB40B3" w:rsidP="002E53F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22343359" w14:textId="77777777" w:rsidR="00DB40B3" w:rsidRPr="00C1160E" w:rsidRDefault="00DB40B3" w:rsidP="002E53F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1160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47A29694" w14:textId="77777777" w:rsidR="00DB40B3" w:rsidRPr="00C1160E" w:rsidRDefault="00DB40B3" w:rsidP="002E53F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43777CEA" w14:textId="77777777" w:rsidR="00DB40B3" w:rsidRPr="00C1160E" w:rsidRDefault="00DB40B3" w:rsidP="002E53F2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1160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กลับรายการ</w:t>
            </w:r>
          </w:p>
        </w:tc>
        <w:tc>
          <w:tcPr>
            <w:tcW w:w="178" w:type="dxa"/>
          </w:tcPr>
          <w:p w14:paraId="59FFEBFB" w14:textId="77777777" w:rsidR="00DB40B3" w:rsidRPr="00C1160E" w:rsidRDefault="00DB40B3" w:rsidP="002E53F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4A0CE741" w14:textId="77777777" w:rsidR="00DB40B3" w:rsidRPr="00C1160E" w:rsidRDefault="00DB40B3" w:rsidP="002E53F2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6C10981B" w14:textId="77777777" w:rsidR="00DB40B3" w:rsidRPr="00C1160E" w:rsidRDefault="00DB40B3" w:rsidP="002E53F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53A82870" w14:textId="77777777" w:rsidR="00DB40B3" w:rsidRPr="00C1160E" w:rsidRDefault="00DB40B3" w:rsidP="002E53F2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1160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กลับรายการ</w:t>
            </w:r>
          </w:p>
        </w:tc>
      </w:tr>
      <w:tr w:rsidR="00DB40B3" w:rsidRPr="00C1160E" w14:paraId="2F4C9D5D" w14:textId="77777777" w:rsidTr="00B022C9">
        <w:trPr>
          <w:cantSplit/>
          <w:tblHeader/>
        </w:trPr>
        <w:tc>
          <w:tcPr>
            <w:tcW w:w="4314" w:type="dxa"/>
            <w:vAlign w:val="bottom"/>
            <w:hideMark/>
          </w:tcPr>
          <w:p w14:paraId="072FD257" w14:textId="77777777" w:rsidR="00DB40B3" w:rsidRPr="00C1160E" w:rsidRDefault="00DB40B3" w:rsidP="002E53F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92" w:type="dxa"/>
          </w:tcPr>
          <w:p w14:paraId="50A50715" w14:textId="77777777" w:rsidR="00DB40B3" w:rsidRPr="00C1160E" w:rsidRDefault="00DB40B3" w:rsidP="002E53F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668" w:type="dxa"/>
            <w:gridSpan w:val="7"/>
            <w:vAlign w:val="bottom"/>
          </w:tcPr>
          <w:p w14:paraId="660D824C" w14:textId="3941115F" w:rsidR="00DB40B3" w:rsidRPr="00C1160E" w:rsidRDefault="002B0E8F" w:rsidP="002E53F2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  <w:lang w:val="en-US" w:bidi="th-TH"/>
              </w:rPr>
            </w:pPr>
            <w:r w:rsidRPr="00C1160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16116" w:rsidRPr="00C1160E" w14:paraId="75285F1C" w14:textId="77777777" w:rsidTr="00B022C9">
        <w:trPr>
          <w:cantSplit/>
        </w:trPr>
        <w:tc>
          <w:tcPr>
            <w:tcW w:w="4314" w:type="dxa"/>
          </w:tcPr>
          <w:p w14:paraId="293DC703" w14:textId="77777777" w:rsidR="00416116" w:rsidRPr="00C1160E" w:rsidRDefault="00416116" w:rsidP="002E53F2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2" w:type="dxa"/>
          </w:tcPr>
          <w:p w14:paraId="420889D8" w14:textId="77777777" w:rsidR="00416116" w:rsidRPr="00C1160E" w:rsidRDefault="00416116" w:rsidP="002E53F2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</w:tcPr>
          <w:p w14:paraId="5C9CEF72" w14:textId="4CB91358" w:rsidR="00416116" w:rsidRPr="00C1160E" w:rsidRDefault="00BE7416" w:rsidP="002E53F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18</w:t>
            </w:r>
            <w:r w:rsidR="00FC1CF0" w:rsidRPr="00C1160E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,</w:t>
            </w:r>
            <w:r w:rsidRPr="00C1160E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170</w:t>
            </w:r>
          </w:p>
        </w:tc>
        <w:tc>
          <w:tcPr>
            <w:tcW w:w="180" w:type="dxa"/>
          </w:tcPr>
          <w:p w14:paraId="0B9AC94D" w14:textId="77777777" w:rsidR="00416116" w:rsidRPr="00C1160E" w:rsidRDefault="00416116" w:rsidP="002E53F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14:paraId="4C293D21" w14:textId="16662D4A" w:rsidR="00416116" w:rsidRPr="00C1160E" w:rsidRDefault="00FC1CF0" w:rsidP="002E53F2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</w:tcPr>
          <w:p w14:paraId="651AF0A1" w14:textId="77777777" w:rsidR="00416116" w:rsidRPr="00C1160E" w:rsidRDefault="00416116" w:rsidP="002E53F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558E41EE" w14:textId="68E43617" w:rsidR="00416116" w:rsidRPr="00C1160E" w:rsidRDefault="00FC1CF0" w:rsidP="002E53F2">
            <w:pPr>
              <w:pStyle w:val="acctfourfigures"/>
              <w:tabs>
                <w:tab w:val="clear" w:pos="765"/>
                <w:tab w:val="decimal" w:pos="478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D842173" w14:textId="77777777" w:rsidR="00416116" w:rsidRPr="00C1160E" w:rsidRDefault="00416116" w:rsidP="002E53F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61041862" w14:textId="15FBF1C4" w:rsidR="00416116" w:rsidRPr="00C1160E" w:rsidRDefault="00FC1CF0" w:rsidP="002E53F2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8092683" w14:textId="77777777" w:rsidR="00DB40B3" w:rsidRPr="00C1160E" w:rsidRDefault="00DB40B3" w:rsidP="002E53F2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1DCF2347" w14:textId="4ADB34BC" w:rsidR="00441BBA" w:rsidRPr="00C1160E" w:rsidRDefault="00441BBA" w:rsidP="002E53F2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8"/>
          <w:tab w:val="left" w:pos="63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</w:rPr>
      </w:pPr>
      <w:r w:rsidRPr="00C1160E">
        <w:rPr>
          <w:rFonts w:ascii="Angsana New" w:hAnsi="Angsana New"/>
          <w:b/>
          <w:bCs/>
          <w:sz w:val="30"/>
          <w:szCs w:val="30"/>
          <w:cs/>
        </w:rPr>
        <w:t>ภาระผูกพันกับ</w:t>
      </w:r>
      <w:r w:rsidRPr="00C1160E">
        <w:rPr>
          <w:rFonts w:ascii="Angsana New" w:hAnsi="Angsana New" w:hint="cs"/>
          <w:b/>
          <w:bCs/>
          <w:sz w:val="30"/>
          <w:szCs w:val="30"/>
          <w:cs/>
        </w:rPr>
        <w:t>บุคคลหรือ</w:t>
      </w:r>
      <w:r w:rsidRPr="00C1160E">
        <w:rPr>
          <w:rFonts w:ascii="Angsana New" w:hAnsi="Angsana New"/>
          <w:b/>
          <w:bCs/>
          <w:sz w:val="30"/>
          <w:szCs w:val="30"/>
          <w:cs/>
        </w:rPr>
        <w:t>กิจการที่ไม่เกี่ยวข้องกัน</w:t>
      </w:r>
    </w:p>
    <w:p w14:paraId="2E8918D6" w14:textId="77777777" w:rsidR="00441BBA" w:rsidRPr="00C1160E" w:rsidRDefault="00441BBA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450"/>
        </w:tabs>
        <w:spacing w:line="240" w:lineRule="auto"/>
        <w:ind w:left="-90" w:hanging="90"/>
        <w:jc w:val="thaiDistribute"/>
        <w:rPr>
          <w:rFonts w:ascii="Angsana New" w:hAnsi="Angsana New"/>
          <w:b/>
          <w:bCs/>
          <w:sz w:val="22"/>
          <w:szCs w:val="22"/>
        </w:rPr>
      </w:pPr>
    </w:p>
    <w:tbl>
      <w:tblPr>
        <w:tblW w:w="9178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6120"/>
        <w:gridCol w:w="1349"/>
        <w:gridCol w:w="248"/>
        <w:gridCol w:w="1461"/>
      </w:tblGrid>
      <w:tr w:rsidR="00441BBA" w:rsidRPr="00C1160E" w14:paraId="126E8751" w14:textId="77777777" w:rsidTr="00CE6FB0">
        <w:trPr>
          <w:cantSplit/>
          <w:trHeight w:val="60"/>
          <w:tblHeader/>
        </w:trPr>
        <w:tc>
          <w:tcPr>
            <w:tcW w:w="3334" w:type="pct"/>
            <w:vAlign w:val="bottom"/>
          </w:tcPr>
          <w:p w14:paraId="5C8A8C80" w14:textId="77777777" w:rsidR="00441BBA" w:rsidRPr="00C1160E" w:rsidRDefault="00441BBA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4A3D04A2" w14:textId="30A35D8B" w:rsidR="00441BBA" w:rsidRPr="00C1160E" w:rsidRDefault="00441BB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1160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0A071F" w:rsidRPr="00C1160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BE7416" w:rsidRPr="00C116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FE44CC" w:rsidRPr="00C116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E44CC" w:rsidRPr="00C1160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BE7416" w:rsidRPr="00C116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735" w:type="pct"/>
          </w:tcPr>
          <w:p w14:paraId="21E7978A" w14:textId="77777777" w:rsidR="007261C0" w:rsidRPr="00C1160E" w:rsidRDefault="007261C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CAD570F" w14:textId="77777777" w:rsidR="00441BBA" w:rsidRPr="00C1160E" w:rsidRDefault="00441BB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16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30F1B0B1" w14:textId="77777777" w:rsidR="00441BBA" w:rsidRPr="00C1160E" w:rsidRDefault="00441BB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</w:tcPr>
          <w:p w14:paraId="431452C3" w14:textId="77777777" w:rsidR="005407B6" w:rsidRPr="00C1160E" w:rsidRDefault="00441BB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16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DB7E238" w14:textId="77777777" w:rsidR="00441BBA" w:rsidRPr="00C1160E" w:rsidRDefault="00441BB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16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41BBA" w:rsidRPr="00C1160E" w14:paraId="6477BC0E" w14:textId="77777777" w:rsidTr="00CE6FB0">
        <w:trPr>
          <w:cantSplit/>
          <w:trHeight w:val="420"/>
          <w:tblHeader/>
        </w:trPr>
        <w:tc>
          <w:tcPr>
            <w:tcW w:w="3334" w:type="pct"/>
          </w:tcPr>
          <w:p w14:paraId="3549E367" w14:textId="77777777" w:rsidR="00441BBA" w:rsidRPr="00C1160E" w:rsidRDefault="00441BBA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66" w:type="pct"/>
            <w:gridSpan w:val="3"/>
          </w:tcPr>
          <w:p w14:paraId="6EA5AA00" w14:textId="77777777" w:rsidR="00441BBA" w:rsidRPr="00C1160E" w:rsidRDefault="00441BB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160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1BBA" w:rsidRPr="00C1160E" w14:paraId="5C10582F" w14:textId="77777777" w:rsidTr="00CE6FB0">
        <w:trPr>
          <w:trHeight w:val="420"/>
        </w:trPr>
        <w:tc>
          <w:tcPr>
            <w:tcW w:w="3334" w:type="pct"/>
          </w:tcPr>
          <w:p w14:paraId="6076613E" w14:textId="77777777" w:rsidR="00441BBA" w:rsidRPr="00C1160E" w:rsidRDefault="00441BB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1160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35" w:type="pct"/>
          </w:tcPr>
          <w:p w14:paraId="387D608A" w14:textId="77777777" w:rsidR="00441BBA" w:rsidRPr="00C1160E" w:rsidRDefault="00441BBA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3CED5FE1" w14:textId="77777777" w:rsidR="00441BBA" w:rsidRPr="00C1160E" w:rsidRDefault="00441BBA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</w:tcPr>
          <w:p w14:paraId="79841B18" w14:textId="77777777" w:rsidR="00441BBA" w:rsidRPr="00C1160E" w:rsidRDefault="00441BBA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1BBA" w:rsidRPr="00C1160E" w14:paraId="56036F81" w14:textId="77777777" w:rsidTr="00CE6FB0">
        <w:trPr>
          <w:trHeight w:val="420"/>
        </w:trPr>
        <w:tc>
          <w:tcPr>
            <w:tcW w:w="3334" w:type="pct"/>
          </w:tcPr>
          <w:p w14:paraId="7A13F5A3" w14:textId="77777777" w:rsidR="00441BBA" w:rsidRPr="00C1160E" w:rsidRDefault="00441BB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160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735" w:type="pct"/>
          </w:tcPr>
          <w:p w14:paraId="6AC36400" w14:textId="2270C74F" w:rsidR="00441BBA" w:rsidRPr="00C1160E" w:rsidRDefault="00441BBA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64E04284" w14:textId="77777777" w:rsidR="00441BBA" w:rsidRPr="00C1160E" w:rsidRDefault="00441BBA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</w:tcPr>
          <w:p w14:paraId="0A64BF16" w14:textId="77777777" w:rsidR="00441BBA" w:rsidRPr="00C1160E" w:rsidRDefault="00441BBA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520D" w:rsidRPr="00C1160E" w14:paraId="33294360" w14:textId="77777777" w:rsidTr="00CE6FB0">
        <w:trPr>
          <w:trHeight w:val="420"/>
        </w:trPr>
        <w:tc>
          <w:tcPr>
            <w:tcW w:w="3334" w:type="pct"/>
          </w:tcPr>
          <w:p w14:paraId="429BC0D8" w14:textId="290E6DF0" w:rsidR="0046520D" w:rsidRPr="00C1160E" w:rsidRDefault="0046520D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160E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735" w:type="pct"/>
          </w:tcPr>
          <w:p w14:paraId="6C41E8DF" w14:textId="25E026DD" w:rsidR="0046520D" w:rsidRPr="00C1160E" w:rsidRDefault="00BE7416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80DA2"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960</w:t>
            </w:r>
            <w:r w:rsidR="00B80DA2"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447</w:t>
            </w:r>
          </w:p>
        </w:tc>
        <w:tc>
          <w:tcPr>
            <w:tcW w:w="135" w:type="pct"/>
          </w:tcPr>
          <w:p w14:paraId="378F9B03" w14:textId="77777777" w:rsidR="0046520D" w:rsidRPr="00C1160E" w:rsidRDefault="0046520D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pct"/>
          </w:tcPr>
          <w:p w14:paraId="1B3AA06D" w14:textId="5D92AE79" w:rsidR="0046520D" w:rsidRPr="00C1160E" w:rsidRDefault="00BE7416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779</w:t>
            </w:r>
          </w:p>
        </w:tc>
      </w:tr>
      <w:tr w:rsidR="0046520D" w:rsidRPr="00C1160E" w14:paraId="76C0ABC1" w14:textId="77777777" w:rsidTr="00CE6FB0">
        <w:trPr>
          <w:trHeight w:val="420"/>
        </w:trPr>
        <w:tc>
          <w:tcPr>
            <w:tcW w:w="3334" w:type="pct"/>
          </w:tcPr>
          <w:p w14:paraId="510A822E" w14:textId="70D8BD7F" w:rsidR="0046520D" w:rsidRPr="00C1160E" w:rsidRDefault="0046520D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160E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735" w:type="pct"/>
          </w:tcPr>
          <w:p w14:paraId="1B31036B" w14:textId="247FE313" w:rsidR="0046520D" w:rsidRPr="00C1160E" w:rsidRDefault="00BE7416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546</w:t>
            </w:r>
            <w:r w:rsidR="00B80DA2"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916</w:t>
            </w:r>
          </w:p>
        </w:tc>
        <w:tc>
          <w:tcPr>
            <w:tcW w:w="135" w:type="pct"/>
          </w:tcPr>
          <w:p w14:paraId="425CD824" w14:textId="77777777" w:rsidR="0046520D" w:rsidRPr="00C1160E" w:rsidRDefault="0046520D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pct"/>
          </w:tcPr>
          <w:p w14:paraId="7EDCC6B9" w14:textId="44A299F8" w:rsidR="0046520D" w:rsidRPr="00C1160E" w:rsidRDefault="00B80DA2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520D" w:rsidRPr="00C1160E" w14:paraId="043418EE" w14:textId="77777777" w:rsidTr="00CE6FB0">
        <w:trPr>
          <w:trHeight w:val="420"/>
        </w:trPr>
        <w:tc>
          <w:tcPr>
            <w:tcW w:w="3334" w:type="pct"/>
          </w:tcPr>
          <w:p w14:paraId="51ED18C2" w14:textId="45EAA713" w:rsidR="0046520D" w:rsidRPr="00C1160E" w:rsidRDefault="0046520D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160E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735" w:type="pct"/>
          </w:tcPr>
          <w:p w14:paraId="0FDBBBD9" w14:textId="74DF3663" w:rsidR="0046520D" w:rsidRPr="00C1160E" w:rsidRDefault="00BE7416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772FD" w:rsidRPr="00C1160E">
              <w:rPr>
                <w:rFonts w:asciiTheme="majorBidi" w:hAnsiTheme="majorBidi" w:cstheme="majorBidi"/>
                <w:sz w:val="30"/>
                <w:szCs w:val="30"/>
              </w:rPr>
              <w:t>8,340</w:t>
            </w:r>
          </w:p>
        </w:tc>
        <w:tc>
          <w:tcPr>
            <w:tcW w:w="135" w:type="pct"/>
          </w:tcPr>
          <w:p w14:paraId="7BC2207C" w14:textId="77777777" w:rsidR="0046520D" w:rsidRPr="00C1160E" w:rsidRDefault="0046520D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pct"/>
            <w:tcBorders>
              <w:bottom w:val="single" w:sz="4" w:space="0" w:color="auto"/>
            </w:tcBorders>
          </w:tcPr>
          <w:p w14:paraId="61653F23" w14:textId="40D10DC4" w:rsidR="0046520D" w:rsidRPr="00C1160E" w:rsidRDefault="00BE7416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D6EB7" w:rsidRPr="00C1160E">
              <w:rPr>
                <w:rFonts w:asciiTheme="majorBidi" w:hAnsiTheme="majorBidi" w:cstheme="majorBidi"/>
                <w:sz w:val="30"/>
                <w:szCs w:val="30"/>
              </w:rPr>
              <w:t>7,0</w:t>
            </w:r>
            <w:r w:rsidR="005B4626" w:rsidRPr="00C1160E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</w:tr>
      <w:tr w:rsidR="0046520D" w:rsidRPr="00C1160E" w14:paraId="2C1E5D5C" w14:textId="77777777" w:rsidTr="00CE6FB0">
        <w:trPr>
          <w:trHeight w:val="420"/>
        </w:trPr>
        <w:tc>
          <w:tcPr>
            <w:tcW w:w="3334" w:type="pct"/>
          </w:tcPr>
          <w:p w14:paraId="5889F164" w14:textId="77777777" w:rsidR="0046520D" w:rsidRPr="00C1160E" w:rsidRDefault="0046520D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16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</w:tcPr>
          <w:p w14:paraId="3EFE60EB" w14:textId="748EE1EC" w:rsidR="0046520D" w:rsidRPr="00C1160E" w:rsidRDefault="00BE7416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B80DA2"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98578A"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2D6EB7"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5,703</w:t>
            </w:r>
          </w:p>
        </w:tc>
        <w:tc>
          <w:tcPr>
            <w:tcW w:w="135" w:type="pct"/>
          </w:tcPr>
          <w:p w14:paraId="3FD8FE2C" w14:textId="77777777" w:rsidR="0046520D" w:rsidRPr="00C1160E" w:rsidRDefault="0046520D" w:rsidP="002E53F2">
            <w:pPr>
              <w:pStyle w:val="BodyText"/>
              <w:tabs>
                <w:tab w:val="decimal" w:pos="788"/>
                <w:tab w:val="decimal" w:pos="962"/>
              </w:tabs>
              <w:spacing w:after="0"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6" w:type="pct"/>
            <w:tcBorders>
              <w:top w:val="single" w:sz="4" w:space="0" w:color="auto"/>
              <w:bottom w:val="double" w:sz="4" w:space="0" w:color="auto"/>
            </w:tcBorders>
          </w:tcPr>
          <w:p w14:paraId="029BBFEB" w14:textId="3F358A6F" w:rsidR="0046520D" w:rsidRPr="00C1160E" w:rsidRDefault="00BE7416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11541B"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</w:t>
            </w:r>
            <w:r w:rsidR="006437CB"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817</w:t>
            </w:r>
          </w:p>
        </w:tc>
      </w:tr>
      <w:tr w:rsidR="00CD4D87" w:rsidRPr="00C1160E" w14:paraId="73537CE9" w14:textId="77777777" w:rsidTr="00CE6FB0">
        <w:tc>
          <w:tcPr>
            <w:tcW w:w="3334" w:type="pct"/>
          </w:tcPr>
          <w:p w14:paraId="044196A5" w14:textId="77777777" w:rsidR="00CD4D87" w:rsidRPr="00C1160E" w:rsidRDefault="00CD4D87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5" w:type="pct"/>
          </w:tcPr>
          <w:p w14:paraId="633CF169" w14:textId="77777777" w:rsidR="00CD4D87" w:rsidRPr="00C1160E" w:rsidRDefault="00CD4D87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34062F33" w14:textId="77777777" w:rsidR="00CD4D87" w:rsidRPr="00C1160E" w:rsidRDefault="00CD4D87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6" w:type="pct"/>
          </w:tcPr>
          <w:p w14:paraId="6C4D7A23" w14:textId="77777777" w:rsidR="00CD4D87" w:rsidRPr="00C1160E" w:rsidRDefault="00CD4D87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  <w:tab w:val="decimal" w:pos="1155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D4D87" w:rsidRPr="00C1160E" w14:paraId="2B843ABF" w14:textId="77777777" w:rsidTr="00CE6FB0">
        <w:trPr>
          <w:trHeight w:val="420"/>
        </w:trPr>
        <w:tc>
          <w:tcPr>
            <w:tcW w:w="3334" w:type="pct"/>
          </w:tcPr>
          <w:p w14:paraId="64EBDB92" w14:textId="2D4BCA12" w:rsidR="00CD4D87" w:rsidRPr="00C1160E" w:rsidRDefault="00CD4D87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1160E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057D0A" w:rsidRPr="00C1160E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1160E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735" w:type="pct"/>
          </w:tcPr>
          <w:p w14:paraId="475363A7" w14:textId="77777777" w:rsidR="00CD4D87" w:rsidRPr="00C1160E" w:rsidRDefault="00CD4D87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6522E1EC" w14:textId="77777777" w:rsidR="00CD4D87" w:rsidRPr="00C1160E" w:rsidRDefault="00CD4D87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6" w:type="pct"/>
          </w:tcPr>
          <w:p w14:paraId="0641F5ED" w14:textId="77777777" w:rsidR="00CD4D87" w:rsidRPr="00C1160E" w:rsidRDefault="00CD4D87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  <w:tab w:val="decimal" w:pos="1155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6520D" w:rsidRPr="00C1160E" w14:paraId="1204E467" w14:textId="77777777" w:rsidTr="00CE6FB0">
        <w:trPr>
          <w:trHeight w:val="420"/>
        </w:trPr>
        <w:tc>
          <w:tcPr>
            <w:tcW w:w="3334" w:type="pct"/>
          </w:tcPr>
          <w:p w14:paraId="40CC2DB2" w14:textId="482F95DD" w:rsidR="0046520D" w:rsidRPr="00C1160E" w:rsidRDefault="0046520D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1160E">
              <w:rPr>
                <w:rFonts w:ascii="Angsana New" w:hAnsi="Angsana New" w:hint="cs"/>
                <w:sz w:val="30"/>
                <w:szCs w:val="30"/>
                <w:cs/>
              </w:rPr>
              <w:t>สัญญาที่ปรึกษางานออกแบบ</w:t>
            </w:r>
          </w:p>
        </w:tc>
        <w:tc>
          <w:tcPr>
            <w:tcW w:w="735" w:type="pct"/>
          </w:tcPr>
          <w:p w14:paraId="7401EC8A" w14:textId="63BBD0FD" w:rsidR="0046520D" w:rsidRPr="00C1160E" w:rsidRDefault="00BE7416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B3BE6"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493</w:t>
            </w:r>
            <w:r w:rsidR="004B3BE6"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471</w:t>
            </w:r>
          </w:p>
        </w:tc>
        <w:tc>
          <w:tcPr>
            <w:tcW w:w="135" w:type="pct"/>
          </w:tcPr>
          <w:p w14:paraId="08DC5309" w14:textId="77777777" w:rsidR="0046520D" w:rsidRPr="00C1160E" w:rsidRDefault="0046520D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pct"/>
          </w:tcPr>
          <w:p w14:paraId="076A3F23" w14:textId="5467FCCB" w:rsidR="0046520D" w:rsidRPr="00C1160E" w:rsidRDefault="00024898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520D" w:rsidRPr="00C1160E" w14:paraId="467909AF" w14:textId="77777777" w:rsidTr="00CE6FB0">
        <w:trPr>
          <w:trHeight w:val="420"/>
        </w:trPr>
        <w:tc>
          <w:tcPr>
            <w:tcW w:w="3334" w:type="pct"/>
          </w:tcPr>
          <w:p w14:paraId="617BC3CF" w14:textId="787CCD19" w:rsidR="0046520D" w:rsidRPr="00C1160E" w:rsidRDefault="0046520D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1160E">
              <w:rPr>
                <w:rFonts w:ascii="Angsana New" w:hAnsi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735" w:type="pct"/>
          </w:tcPr>
          <w:p w14:paraId="6413D38F" w14:textId="37A05426" w:rsidR="0046520D" w:rsidRPr="00C1160E" w:rsidRDefault="00BE7416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437CB" w:rsidRPr="00C1160E">
              <w:rPr>
                <w:rFonts w:asciiTheme="majorBidi" w:hAnsiTheme="majorBidi" w:cstheme="majorBidi"/>
                <w:sz w:val="30"/>
                <w:szCs w:val="30"/>
              </w:rPr>
              <w:t>30,</w:t>
            </w:r>
            <w:r w:rsidR="009D1855" w:rsidRPr="00C1160E">
              <w:rPr>
                <w:rFonts w:asciiTheme="majorBidi" w:hAnsiTheme="majorBidi" w:cstheme="majorBidi"/>
                <w:sz w:val="30"/>
                <w:szCs w:val="30"/>
              </w:rPr>
              <w:t>241</w:t>
            </w:r>
          </w:p>
        </w:tc>
        <w:tc>
          <w:tcPr>
            <w:tcW w:w="135" w:type="pct"/>
          </w:tcPr>
          <w:p w14:paraId="67A7FC59" w14:textId="77777777" w:rsidR="0046520D" w:rsidRPr="00C1160E" w:rsidRDefault="0046520D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pct"/>
          </w:tcPr>
          <w:p w14:paraId="3288D5A6" w14:textId="3A1000CC" w:rsidR="0046520D" w:rsidRPr="00C1160E" w:rsidRDefault="00BE7416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024898"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D768E" w:rsidRPr="00C1160E">
              <w:rPr>
                <w:rFonts w:asciiTheme="majorBidi" w:hAnsiTheme="majorBidi" w:cstheme="majorBidi"/>
                <w:sz w:val="30"/>
                <w:szCs w:val="30"/>
              </w:rPr>
              <w:t>760</w:t>
            </w:r>
          </w:p>
        </w:tc>
      </w:tr>
      <w:tr w:rsidR="0046520D" w:rsidRPr="00C1160E" w14:paraId="3ACFDD62" w14:textId="77777777" w:rsidTr="00CE6FB0">
        <w:trPr>
          <w:trHeight w:val="420"/>
        </w:trPr>
        <w:tc>
          <w:tcPr>
            <w:tcW w:w="3334" w:type="pct"/>
          </w:tcPr>
          <w:p w14:paraId="0ACE8D54" w14:textId="53BE6C2D" w:rsidR="0046520D" w:rsidRPr="00C1160E" w:rsidRDefault="0046520D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1160E">
              <w:rPr>
                <w:rFonts w:ascii="Angsana New" w:hAnsi="Angsana New" w:hint="cs"/>
                <w:sz w:val="30"/>
                <w:szCs w:val="30"/>
                <w:cs/>
              </w:rPr>
              <w:t>สัญญาค้ำประกัน</w:t>
            </w:r>
          </w:p>
        </w:tc>
        <w:tc>
          <w:tcPr>
            <w:tcW w:w="735" w:type="pct"/>
          </w:tcPr>
          <w:p w14:paraId="31107E1F" w14:textId="19A3CF43" w:rsidR="0046520D" w:rsidRPr="00C1160E" w:rsidRDefault="00BE7416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808</w:t>
            </w:r>
            <w:r w:rsidR="004B3BE6"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537</w:t>
            </w:r>
          </w:p>
        </w:tc>
        <w:tc>
          <w:tcPr>
            <w:tcW w:w="135" w:type="pct"/>
          </w:tcPr>
          <w:p w14:paraId="60C3445A" w14:textId="77777777" w:rsidR="0046520D" w:rsidRPr="00C1160E" w:rsidRDefault="0046520D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pct"/>
          </w:tcPr>
          <w:p w14:paraId="3E220969" w14:textId="7D0BECED" w:rsidR="0046520D" w:rsidRPr="00C1160E" w:rsidRDefault="00BE7416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625</w:t>
            </w:r>
            <w:r w:rsidR="00024898"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452</w:t>
            </w:r>
          </w:p>
        </w:tc>
      </w:tr>
      <w:tr w:rsidR="0046520D" w:rsidRPr="00C1160E" w14:paraId="58CC708B" w14:textId="77777777" w:rsidTr="00CE6FB0">
        <w:trPr>
          <w:trHeight w:val="420"/>
        </w:trPr>
        <w:tc>
          <w:tcPr>
            <w:tcW w:w="3334" w:type="pct"/>
          </w:tcPr>
          <w:p w14:paraId="43902FCC" w14:textId="4F93D2CE" w:rsidR="0046520D" w:rsidRPr="00C1160E" w:rsidRDefault="0046520D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1160E">
              <w:rPr>
                <w:rFonts w:ascii="Angsana New" w:eastAsia="MS Mincho" w:hAnsi="Angsana New" w:hint="cs"/>
                <w:sz w:val="30"/>
                <w:szCs w:val="30"/>
                <w:cs/>
              </w:rPr>
              <w:t>สัญญาอื่น</w:t>
            </w:r>
            <w:r w:rsidR="00057D0A" w:rsidRPr="00C1160E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  <w:r w:rsidRPr="00C1160E">
              <w:rPr>
                <w:rFonts w:ascii="Angsana New" w:eastAsia="MS Mincho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735" w:type="pct"/>
            <w:shd w:val="clear" w:color="auto" w:fill="FFFFFF"/>
          </w:tcPr>
          <w:p w14:paraId="0D86859F" w14:textId="58966970" w:rsidR="0046520D" w:rsidRPr="00C1160E" w:rsidRDefault="00BE7416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4B3BE6" w:rsidRPr="00C11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sz w:val="30"/>
                <w:szCs w:val="30"/>
              </w:rPr>
              <w:t>268</w:t>
            </w:r>
          </w:p>
        </w:tc>
        <w:tc>
          <w:tcPr>
            <w:tcW w:w="135" w:type="pct"/>
            <w:vAlign w:val="bottom"/>
          </w:tcPr>
          <w:p w14:paraId="7CC0D670" w14:textId="77777777" w:rsidR="0046520D" w:rsidRPr="00C1160E" w:rsidRDefault="0046520D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pct"/>
          </w:tcPr>
          <w:p w14:paraId="0CEF70F0" w14:textId="68ED6CDC" w:rsidR="0046520D" w:rsidRPr="00C1160E" w:rsidRDefault="00024898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116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520D" w:rsidRPr="00C1160E" w14:paraId="03510D12" w14:textId="77777777" w:rsidTr="00CE6FB0">
        <w:trPr>
          <w:trHeight w:val="420"/>
        </w:trPr>
        <w:tc>
          <w:tcPr>
            <w:tcW w:w="3334" w:type="pct"/>
          </w:tcPr>
          <w:p w14:paraId="360657AB" w14:textId="77777777" w:rsidR="0046520D" w:rsidRPr="00C1160E" w:rsidRDefault="0046520D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C1160E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C5E066D" w14:textId="755312A0" w:rsidR="0046520D" w:rsidRPr="00C1160E" w:rsidRDefault="00BE7416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4B3BE6"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847</w:t>
            </w:r>
            <w:r w:rsidR="00024898"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8388F" w:rsidRPr="00C11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517</w:t>
            </w:r>
          </w:p>
        </w:tc>
        <w:tc>
          <w:tcPr>
            <w:tcW w:w="135" w:type="pct"/>
            <w:vAlign w:val="bottom"/>
          </w:tcPr>
          <w:p w14:paraId="2E294C21" w14:textId="77777777" w:rsidR="0046520D" w:rsidRPr="00C1160E" w:rsidRDefault="0046520D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6" w:type="pct"/>
            <w:tcBorders>
              <w:top w:val="single" w:sz="4" w:space="0" w:color="auto"/>
              <w:bottom w:val="double" w:sz="4" w:space="0" w:color="auto"/>
            </w:tcBorders>
          </w:tcPr>
          <w:p w14:paraId="015A613D" w14:textId="50DF6693" w:rsidR="0046520D" w:rsidRPr="00C1160E" w:rsidRDefault="00BE7416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C1160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646</w:t>
            </w:r>
            <w:r w:rsidR="00024898" w:rsidRPr="00C1160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,</w:t>
            </w:r>
            <w:r w:rsidR="00F07C58" w:rsidRPr="00C1160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212</w:t>
            </w:r>
          </w:p>
        </w:tc>
      </w:tr>
    </w:tbl>
    <w:p w14:paraId="6B745702" w14:textId="77777777" w:rsidR="00740C07" w:rsidRPr="00C1160E" w:rsidRDefault="00740C07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3ACF7D13" w14:textId="77777777" w:rsidR="00AE69C5" w:rsidRPr="00C1160E" w:rsidRDefault="00AE69C5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i/>
          <w:iCs/>
          <w:sz w:val="30"/>
          <w:szCs w:val="30"/>
          <w:cs/>
        </w:rPr>
      </w:pPr>
      <w:r w:rsidRPr="00C1160E">
        <w:rPr>
          <w:rFonts w:ascii="Angsana New" w:eastAsia="MS Mincho" w:hAnsi="Angsana New"/>
          <w:i/>
          <w:iCs/>
          <w:sz w:val="30"/>
          <w:szCs w:val="30"/>
          <w:cs/>
        </w:rPr>
        <w:br w:type="page"/>
      </w:r>
    </w:p>
    <w:p w14:paraId="7AB150D5" w14:textId="04F15ED3" w:rsidR="00575B61" w:rsidRPr="00C1160E" w:rsidRDefault="00575B61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  <w:r w:rsidRPr="00C1160E">
        <w:rPr>
          <w:rFonts w:ascii="Angsana New" w:eastAsia="MS Mincho" w:hAnsi="Angsana New"/>
          <w:i/>
          <w:iCs/>
          <w:sz w:val="30"/>
          <w:szCs w:val="30"/>
          <w:cs/>
        </w:rPr>
        <w:lastRenderedPageBreak/>
        <w:t>สัญญา</w:t>
      </w:r>
      <w:r w:rsidRPr="00C1160E">
        <w:rPr>
          <w:rFonts w:ascii="Angsana New" w:eastAsia="MS Mincho" w:hAnsi="Angsana New" w:hint="cs"/>
          <w:i/>
          <w:iCs/>
          <w:sz w:val="30"/>
          <w:szCs w:val="30"/>
          <w:cs/>
        </w:rPr>
        <w:t xml:space="preserve">ค้ำประกัน </w:t>
      </w:r>
    </w:p>
    <w:p w14:paraId="7F770252" w14:textId="77777777" w:rsidR="00575B61" w:rsidRPr="00C1160E" w:rsidRDefault="00575B61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13A1093D" w14:textId="39BB47A0" w:rsidR="00304017" w:rsidRPr="00C1160E" w:rsidRDefault="00304017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C1160E">
        <w:rPr>
          <w:rFonts w:ascii="Angsana New" w:eastAsia="MS Mincho" w:hAnsi="Angsana New" w:hint="cs"/>
          <w:sz w:val="30"/>
          <w:szCs w:val="30"/>
          <w:cs/>
        </w:rPr>
        <w:t>กลุ่มบริษัทได้ทำสัญญาวงเงินค้ำประกันกับสถาบันการเงินในประเทศหลายแห่ง วงเงินรวม</w:t>
      </w:r>
      <w:r w:rsidRPr="00C1160E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BE7416" w:rsidRPr="00C1160E">
        <w:rPr>
          <w:rFonts w:ascii="Angsana New" w:eastAsia="MS Mincho" w:hAnsi="Angsana New"/>
          <w:sz w:val="30"/>
          <w:szCs w:val="30"/>
        </w:rPr>
        <w:t>198</w:t>
      </w:r>
      <w:r w:rsidR="000C4C7E" w:rsidRPr="00C1160E">
        <w:rPr>
          <w:rFonts w:ascii="Angsana New" w:eastAsia="MS Mincho" w:hAnsi="Angsana New"/>
          <w:sz w:val="30"/>
          <w:szCs w:val="30"/>
        </w:rPr>
        <w:t>.</w:t>
      </w:r>
      <w:r w:rsidR="00BE7416" w:rsidRPr="00C1160E">
        <w:rPr>
          <w:rFonts w:ascii="Angsana New" w:eastAsia="MS Mincho" w:hAnsi="Angsana New"/>
          <w:sz w:val="30"/>
          <w:szCs w:val="30"/>
        </w:rPr>
        <w:t>91</w:t>
      </w:r>
      <w:r w:rsidRPr="00C1160E">
        <w:rPr>
          <w:rFonts w:ascii="Angsana New" w:eastAsia="MS Mincho" w:hAnsi="Angsana New"/>
          <w:sz w:val="30"/>
          <w:szCs w:val="30"/>
        </w:rPr>
        <w:t xml:space="preserve"> </w:t>
      </w:r>
      <w:r w:rsidRPr="00C1160E">
        <w:rPr>
          <w:rFonts w:ascii="Angsana New" w:eastAsia="MS Mincho" w:hAnsi="Angsana New" w:hint="cs"/>
          <w:sz w:val="30"/>
          <w:szCs w:val="30"/>
          <w:cs/>
        </w:rPr>
        <w:t>ล้านบาท</w:t>
      </w:r>
      <w:r w:rsidRPr="00C1160E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C1160E">
        <w:rPr>
          <w:rFonts w:ascii="Angsana New" w:eastAsia="MS Mincho" w:hAnsi="Angsana New" w:hint="cs"/>
          <w:sz w:val="30"/>
          <w:szCs w:val="30"/>
          <w:cs/>
        </w:rPr>
        <w:t>เพื่อใช้เป็นหลักค้ำประกันการใช้ไฟฟ้าของแต่ละโครงการของกลุ่มบริษัท</w:t>
      </w:r>
      <w:r w:rsidRPr="00C1160E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C1160E">
        <w:rPr>
          <w:rFonts w:ascii="Angsana New" w:eastAsia="MS Mincho" w:hAnsi="Angsana New" w:hint="cs"/>
          <w:sz w:val="30"/>
          <w:szCs w:val="30"/>
          <w:cs/>
        </w:rPr>
        <w:t>ณ</w:t>
      </w:r>
      <w:r w:rsidRPr="00C1160E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0A071F" w:rsidRPr="00C1160E">
        <w:rPr>
          <w:rFonts w:ascii="Angsana New" w:eastAsia="MS Mincho" w:hAnsi="Angsana New" w:hint="cs"/>
          <w:sz w:val="30"/>
          <w:szCs w:val="30"/>
          <w:cs/>
        </w:rPr>
        <w:t xml:space="preserve">วันที่ </w:t>
      </w:r>
      <w:r w:rsidR="00BE7416" w:rsidRPr="00C1160E">
        <w:rPr>
          <w:rFonts w:ascii="Angsana New" w:eastAsia="MS Mincho" w:hAnsi="Angsana New"/>
          <w:sz w:val="30"/>
          <w:szCs w:val="30"/>
        </w:rPr>
        <w:t>31</w:t>
      </w:r>
      <w:r w:rsidR="00FE44CC" w:rsidRPr="00C1160E">
        <w:rPr>
          <w:rFonts w:ascii="Angsana New" w:eastAsia="MS Mincho" w:hAnsi="Angsana New"/>
          <w:sz w:val="30"/>
          <w:szCs w:val="30"/>
        </w:rPr>
        <w:t xml:space="preserve"> </w:t>
      </w:r>
      <w:r w:rsidR="00FE44CC" w:rsidRPr="00C1160E">
        <w:rPr>
          <w:rFonts w:ascii="Angsana New" w:eastAsia="MS Mincho" w:hAnsi="Angsana New" w:hint="cs"/>
          <w:sz w:val="30"/>
          <w:szCs w:val="30"/>
          <w:cs/>
        </w:rPr>
        <w:t xml:space="preserve">มีนาคม </w:t>
      </w:r>
      <w:r w:rsidR="00BE7416" w:rsidRPr="00C1160E">
        <w:rPr>
          <w:rFonts w:ascii="Angsana New" w:eastAsia="MS Mincho" w:hAnsi="Angsana New"/>
          <w:sz w:val="30"/>
          <w:szCs w:val="30"/>
        </w:rPr>
        <w:t>2569</w:t>
      </w:r>
      <w:r w:rsidR="00B40AE2" w:rsidRPr="00C1160E">
        <w:rPr>
          <w:rFonts w:ascii="Angsana New" w:eastAsia="MS Mincho" w:hAnsi="Angsana New"/>
          <w:sz w:val="30"/>
          <w:szCs w:val="30"/>
        </w:rPr>
        <w:t xml:space="preserve"> </w:t>
      </w:r>
      <w:r w:rsidRPr="00C1160E">
        <w:rPr>
          <w:rFonts w:ascii="Angsana New" w:eastAsia="MS Mincho" w:hAnsi="Angsana New" w:hint="cs"/>
          <w:sz w:val="30"/>
          <w:szCs w:val="30"/>
          <w:cs/>
        </w:rPr>
        <w:t>กลุ่มบริษัทมี</w:t>
      </w:r>
      <w:r w:rsidRPr="00C1160E">
        <w:rPr>
          <w:rFonts w:ascii="Angsana New" w:eastAsia="MS Mincho" w:hAnsi="Angsana New"/>
          <w:sz w:val="30"/>
          <w:szCs w:val="30"/>
          <w:cs/>
        </w:rPr>
        <w:br/>
      </w:r>
      <w:r w:rsidRPr="00C1160E">
        <w:rPr>
          <w:rFonts w:ascii="Angsana New" w:eastAsia="MS Mincho" w:hAnsi="Angsana New" w:hint="cs"/>
          <w:sz w:val="30"/>
          <w:szCs w:val="30"/>
          <w:cs/>
        </w:rPr>
        <w:t>ภาระผูกพันจากสัญญาค้ำประกันทั้งสิ้นจำนวน</w:t>
      </w:r>
      <w:r w:rsidR="0053628E" w:rsidRPr="00C1160E">
        <w:rPr>
          <w:rFonts w:ascii="Angsana New" w:eastAsia="MS Mincho" w:hAnsi="Angsana New" w:hint="cs"/>
          <w:sz w:val="30"/>
          <w:szCs w:val="30"/>
          <w:cs/>
        </w:rPr>
        <w:t>เงิน</w:t>
      </w:r>
      <w:r w:rsidRPr="00C1160E">
        <w:rPr>
          <w:rFonts w:ascii="Angsana New" w:eastAsia="MS Mincho" w:hAnsi="Angsana New"/>
          <w:sz w:val="30"/>
          <w:szCs w:val="30"/>
        </w:rPr>
        <w:t xml:space="preserve"> </w:t>
      </w:r>
      <w:r w:rsidR="00BE7416" w:rsidRPr="00C1160E">
        <w:rPr>
          <w:rFonts w:ascii="Angsana New" w:eastAsia="MS Mincho" w:hAnsi="Angsana New"/>
          <w:sz w:val="30"/>
          <w:szCs w:val="30"/>
        </w:rPr>
        <w:t>172</w:t>
      </w:r>
      <w:r w:rsidR="0064635F" w:rsidRPr="00C1160E">
        <w:rPr>
          <w:rFonts w:ascii="Angsana New" w:eastAsia="MS Mincho" w:hAnsi="Angsana New"/>
          <w:sz w:val="30"/>
          <w:szCs w:val="30"/>
        </w:rPr>
        <w:t>.</w:t>
      </w:r>
      <w:r w:rsidR="00BE7416" w:rsidRPr="00C1160E">
        <w:rPr>
          <w:rFonts w:ascii="Angsana New" w:eastAsia="MS Mincho" w:hAnsi="Angsana New"/>
          <w:sz w:val="30"/>
          <w:szCs w:val="30"/>
        </w:rPr>
        <w:t>00</w:t>
      </w:r>
      <w:r w:rsidR="00A53CD7" w:rsidRPr="00C1160E">
        <w:rPr>
          <w:rFonts w:asciiTheme="majorBidi" w:hAnsiTheme="majorBidi" w:cstheme="majorBidi"/>
          <w:sz w:val="30"/>
          <w:szCs w:val="30"/>
        </w:rPr>
        <w:t xml:space="preserve"> </w:t>
      </w:r>
      <w:r w:rsidRPr="00C1160E">
        <w:rPr>
          <w:rFonts w:ascii="Angsana New" w:eastAsia="MS Mincho" w:hAnsi="Angsana New" w:hint="cs"/>
          <w:sz w:val="30"/>
          <w:szCs w:val="30"/>
          <w:cs/>
        </w:rPr>
        <w:t>ล้านบาท</w:t>
      </w:r>
    </w:p>
    <w:p w14:paraId="4A1C49DF" w14:textId="77777777" w:rsidR="00017190" w:rsidRPr="00C1160E" w:rsidRDefault="00017190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36F90986" w14:textId="35564E6D" w:rsidR="00FD3795" w:rsidRPr="00C1160E" w:rsidRDefault="00017190" w:rsidP="007822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cs/>
        </w:rPr>
      </w:pPr>
      <w:r w:rsidRPr="00C1160E">
        <w:rPr>
          <w:rFonts w:ascii="Angsana New" w:eastAsia="MS Mincho" w:hAnsi="Angsana New" w:hint="cs"/>
          <w:sz w:val="30"/>
          <w:szCs w:val="30"/>
          <w:cs/>
        </w:rPr>
        <w:t xml:space="preserve">บริษัททำสัญญาวงเงินค้ำประกันกับสถาบันการเงินในประเทศแห่งหนึ่ง วงเงิน </w:t>
      </w:r>
      <w:r w:rsidR="00BE7416" w:rsidRPr="00C1160E">
        <w:rPr>
          <w:rFonts w:ascii="Angsana New" w:eastAsia="MS Mincho" w:hAnsi="Angsana New"/>
          <w:sz w:val="30"/>
          <w:szCs w:val="30"/>
        </w:rPr>
        <w:t>800</w:t>
      </w:r>
      <w:r w:rsidR="00A35088" w:rsidRPr="00C1160E">
        <w:rPr>
          <w:rFonts w:ascii="Angsana New" w:eastAsia="MS Mincho" w:hAnsi="Angsana New"/>
          <w:sz w:val="30"/>
          <w:szCs w:val="30"/>
          <w:cs/>
        </w:rPr>
        <w:t>.</w:t>
      </w:r>
      <w:r w:rsidR="00BE7416" w:rsidRPr="00C1160E">
        <w:rPr>
          <w:rFonts w:ascii="Angsana New" w:eastAsia="MS Mincho" w:hAnsi="Angsana New"/>
          <w:sz w:val="30"/>
          <w:szCs w:val="30"/>
        </w:rPr>
        <w:t>00</w:t>
      </w:r>
      <w:r w:rsidRPr="00C1160E">
        <w:rPr>
          <w:rFonts w:ascii="Angsana New" w:eastAsia="MS Mincho" w:hAnsi="Angsana New" w:hint="cs"/>
          <w:sz w:val="30"/>
          <w:szCs w:val="30"/>
          <w:cs/>
        </w:rPr>
        <w:t xml:space="preserve"> ล้านบาท เพื่อใช้เป็นหลักค้ำประกันที่ดินเพื่อพัฒนาปรับปรุงสิ่งปลูกสร้าง</w:t>
      </w:r>
      <w:r w:rsidR="007822EB" w:rsidRPr="00C1160E">
        <w:rPr>
          <w:rFonts w:ascii="Angsana New" w:eastAsia="MS Mincho" w:hAnsi="Angsana New" w:hint="cs"/>
          <w:sz w:val="30"/>
          <w:szCs w:val="30"/>
          <w:cs/>
        </w:rPr>
        <w:t>และเพื่อใช้เป็นหลักค้ำประกันในการขอคืนภาษีกับกรมสรรพากร</w:t>
      </w:r>
      <w:r w:rsidR="007822EB" w:rsidRPr="00C1160E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913320" w:rsidRPr="00C1160E">
        <w:rPr>
          <w:rFonts w:ascii="Angsana New" w:eastAsia="MS Mincho" w:hAnsi="Angsana New"/>
          <w:sz w:val="30"/>
          <w:szCs w:val="30"/>
        </w:rPr>
        <w:br/>
      </w:r>
      <w:r w:rsidRPr="00C1160E">
        <w:rPr>
          <w:rFonts w:ascii="Angsana New" w:eastAsia="MS Mincho" w:hAnsi="Angsana New" w:hint="cs"/>
          <w:sz w:val="30"/>
          <w:szCs w:val="30"/>
          <w:cs/>
        </w:rPr>
        <w:t>ณ</w:t>
      </w:r>
      <w:r w:rsidRPr="00C1160E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0A13D0" w:rsidRPr="00C1160E">
        <w:rPr>
          <w:rFonts w:ascii="Angsana New" w:eastAsia="MS Mincho" w:hAnsi="Angsana New" w:hint="cs"/>
          <w:sz w:val="30"/>
          <w:szCs w:val="30"/>
          <w:cs/>
        </w:rPr>
        <w:t xml:space="preserve">วันที่ </w:t>
      </w:r>
      <w:r w:rsidR="00BE7416" w:rsidRPr="00C1160E">
        <w:rPr>
          <w:rFonts w:ascii="Angsana New" w:eastAsia="MS Mincho" w:hAnsi="Angsana New"/>
          <w:sz w:val="30"/>
          <w:szCs w:val="30"/>
        </w:rPr>
        <w:t>31</w:t>
      </w:r>
      <w:r w:rsidR="00FE44CC" w:rsidRPr="00C1160E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FE44CC" w:rsidRPr="00C1160E">
        <w:rPr>
          <w:rFonts w:ascii="Angsana New" w:eastAsia="MS Mincho" w:hAnsi="Angsana New" w:hint="cs"/>
          <w:sz w:val="30"/>
          <w:szCs w:val="30"/>
          <w:cs/>
        </w:rPr>
        <w:t xml:space="preserve">มีนาคม </w:t>
      </w:r>
      <w:r w:rsidR="00BE7416" w:rsidRPr="00C1160E">
        <w:rPr>
          <w:rFonts w:ascii="Angsana New" w:eastAsia="MS Mincho" w:hAnsi="Angsana New"/>
          <w:sz w:val="30"/>
          <w:szCs w:val="30"/>
        </w:rPr>
        <w:t>2569</w:t>
      </w:r>
      <w:r w:rsidR="000A13D0" w:rsidRPr="00C1160E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C1160E">
        <w:rPr>
          <w:rFonts w:ascii="Angsana New" w:eastAsia="MS Mincho" w:hAnsi="Angsana New" w:hint="cs"/>
          <w:sz w:val="30"/>
          <w:szCs w:val="30"/>
          <w:cs/>
        </w:rPr>
        <w:t>บริษัทมีภาระผูกพันจากสัญญาค้ำประกัน</w:t>
      </w:r>
      <w:r w:rsidR="007822EB" w:rsidRPr="00C1160E">
        <w:rPr>
          <w:rFonts w:ascii="Angsana New" w:eastAsia="MS Mincho" w:hAnsi="Angsana New" w:hint="cs"/>
          <w:sz w:val="30"/>
          <w:szCs w:val="30"/>
          <w:cs/>
        </w:rPr>
        <w:t>ที่ดิน</w:t>
      </w:r>
      <w:r w:rsidRPr="00C1160E">
        <w:rPr>
          <w:rFonts w:ascii="Angsana New" w:eastAsia="MS Mincho" w:hAnsi="Angsana New" w:hint="cs"/>
          <w:sz w:val="30"/>
          <w:szCs w:val="30"/>
          <w:cs/>
        </w:rPr>
        <w:t>จำนวน</w:t>
      </w:r>
      <w:r w:rsidR="00DF79FE" w:rsidRPr="00C1160E">
        <w:rPr>
          <w:rFonts w:ascii="Angsana New" w:eastAsia="MS Mincho" w:hAnsi="Angsana New" w:hint="cs"/>
          <w:sz w:val="30"/>
          <w:szCs w:val="30"/>
          <w:cs/>
        </w:rPr>
        <w:t>เงิน</w:t>
      </w:r>
      <w:r w:rsidRPr="00C1160E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BE7416" w:rsidRPr="00C1160E">
        <w:rPr>
          <w:rFonts w:ascii="Angsana New" w:eastAsia="MS Mincho" w:hAnsi="Angsana New"/>
          <w:sz w:val="30"/>
          <w:szCs w:val="30"/>
        </w:rPr>
        <w:t>127</w:t>
      </w:r>
      <w:r w:rsidR="007822EB" w:rsidRPr="00C1160E">
        <w:rPr>
          <w:rFonts w:ascii="Angsana New" w:eastAsia="MS Mincho" w:hAnsi="Angsana New"/>
          <w:sz w:val="30"/>
          <w:szCs w:val="30"/>
          <w:cs/>
        </w:rPr>
        <w:t>.</w:t>
      </w:r>
      <w:r w:rsidR="00BE7416" w:rsidRPr="00C1160E">
        <w:rPr>
          <w:rFonts w:ascii="Angsana New" w:eastAsia="MS Mincho" w:hAnsi="Angsana New"/>
          <w:sz w:val="30"/>
          <w:szCs w:val="30"/>
        </w:rPr>
        <w:t>00</w:t>
      </w:r>
      <w:r w:rsidRPr="00C1160E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C1160E">
        <w:rPr>
          <w:rFonts w:ascii="Angsana New" w:eastAsia="MS Mincho" w:hAnsi="Angsana New" w:hint="cs"/>
          <w:sz w:val="30"/>
          <w:szCs w:val="30"/>
          <w:cs/>
        </w:rPr>
        <w:t>ล้านบาท</w:t>
      </w:r>
      <w:r w:rsidR="007822EB" w:rsidRPr="00C1160E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7822EB" w:rsidRPr="00C1160E">
        <w:rPr>
          <w:rFonts w:ascii="Angsana New" w:eastAsia="MS Mincho" w:hAnsi="Angsana New" w:hint="cs"/>
          <w:sz w:val="30"/>
          <w:szCs w:val="30"/>
          <w:cs/>
        </w:rPr>
        <w:t>และภาระผูกพันจากสัญญาค้ำประกันต่อกรมสรรพากรจำนวนเงิน</w:t>
      </w:r>
      <w:r w:rsidR="007822EB" w:rsidRPr="00C1160E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BE7416" w:rsidRPr="00C1160E">
        <w:rPr>
          <w:rFonts w:ascii="Angsana New" w:eastAsia="MS Mincho" w:hAnsi="Angsana New"/>
          <w:sz w:val="30"/>
          <w:szCs w:val="30"/>
        </w:rPr>
        <w:t>498</w:t>
      </w:r>
      <w:r w:rsidR="004C35BF" w:rsidRPr="00C1160E">
        <w:rPr>
          <w:rFonts w:ascii="Angsana New" w:eastAsia="MS Mincho" w:hAnsi="Angsana New"/>
          <w:sz w:val="30"/>
          <w:szCs w:val="30"/>
        </w:rPr>
        <w:t>.</w:t>
      </w:r>
      <w:r w:rsidR="00BE7416" w:rsidRPr="00C1160E">
        <w:rPr>
          <w:rFonts w:ascii="Angsana New" w:eastAsia="MS Mincho" w:hAnsi="Angsana New"/>
          <w:sz w:val="30"/>
          <w:szCs w:val="30"/>
        </w:rPr>
        <w:t>45</w:t>
      </w:r>
      <w:r w:rsidR="007822EB" w:rsidRPr="00C1160E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7822EB" w:rsidRPr="00C1160E">
        <w:rPr>
          <w:rFonts w:ascii="Angsana New" w:eastAsia="MS Mincho" w:hAnsi="Angsana New" w:hint="cs"/>
          <w:sz w:val="30"/>
          <w:szCs w:val="30"/>
          <w:cs/>
        </w:rPr>
        <w:t>ล้านบาท</w:t>
      </w:r>
    </w:p>
    <w:p w14:paraId="1C3DB62A" w14:textId="77777777" w:rsidR="007822EB" w:rsidRPr="00C1160E" w:rsidRDefault="007822EB" w:rsidP="007822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cs/>
        </w:rPr>
      </w:pPr>
    </w:p>
    <w:p w14:paraId="0AEF17A6" w14:textId="77777777" w:rsidR="00575B61" w:rsidRPr="00C1160E" w:rsidRDefault="00575B61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  <w:r w:rsidRPr="00C1160E">
        <w:rPr>
          <w:rFonts w:ascii="Angsana New" w:eastAsia="MS Mincho" w:hAnsi="Angsana New"/>
          <w:i/>
          <w:iCs/>
          <w:sz w:val="30"/>
          <w:szCs w:val="30"/>
          <w:cs/>
        </w:rPr>
        <w:t>สัญญาบริการ</w:t>
      </w:r>
    </w:p>
    <w:p w14:paraId="116AF71A" w14:textId="77777777" w:rsidR="00575B61" w:rsidRPr="00C1160E" w:rsidRDefault="00575B61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4F9651F9" w14:textId="01D9F818" w:rsidR="00575B61" w:rsidRPr="00C1160E" w:rsidRDefault="00575B61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C1160E">
        <w:rPr>
          <w:rFonts w:ascii="Angsana New" w:eastAsia="MS Mincho" w:hAnsi="Angsana New"/>
          <w:sz w:val="30"/>
          <w:szCs w:val="30"/>
          <w:cs/>
        </w:rPr>
        <w:t>กลุ่มบริษัทได้ทำสัญญาบริการกับบริษัทในประเทศหลายแห่งเกี่ยวกับการบริการสาธารณูปโภคต่าง</w:t>
      </w:r>
      <w:r w:rsidR="00FD797B" w:rsidRPr="00C1160E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C1160E">
        <w:rPr>
          <w:rFonts w:ascii="Angsana New" w:eastAsia="MS Mincho" w:hAnsi="Angsana New"/>
          <w:sz w:val="30"/>
          <w:szCs w:val="30"/>
          <w:cs/>
        </w:rPr>
        <w:t xml:space="preserve">ๆ โดยมีกำหนดระยะเวลา </w:t>
      </w:r>
      <w:r w:rsidR="00BE7416" w:rsidRPr="00C1160E">
        <w:rPr>
          <w:rFonts w:ascii="Angsana New" w:eastAsia="MS Mincho" w:hAnsi="Angsana New"/>
          <w:sz w:val="30"/>
          <w:szCs w:val="30"/>
        </w:rPr>
        <w:t>1</w:t>
      </w:r>
      <w:r w:rsidRPr="00C1160E">
        <w:rPr>
          <w:rFonts w:ascii="Angsana New" w:eastAsia="MS Mincho" w:hAnsi="Angsana New"/>
          <w:sz w:val="30"/>
          <w:szCs w:val="30"/>
        </w:rPr>
        <w:t xml:space="preserve"> </w:t>
      </w:r>
      <w:r w:rsidRPr="00C1160E">
        <w:rPr>
          <w:rFonts w:ascii="Angsana New" w:eastAsia="MS Mincho" w:hAnsi="Angsana New"/>
          <w:sz w:val="30"/>
          <w:szCs w:val="30"/>
          <w:cs/>
        </w:rPr>
        <w:t xml:space="preserve">ถึง </w:t>
      </w:r>
      <w:r w:rsidR="00BE7416" w:rsidRPr="00C1160E">
        <w:rPr>
          <w:rFonts w:ascii="Angsana New" w:eastAsia="MS Mincho" w:hAnsi="Angsana New"/>
          <w:sz w:val="30"/>
          <w:szCs w:val="30"/>
        </w:rPr>
        <w:t>5</w:t>
      </w:r>
      <w:r w:rsidRPr="00C1160E">
        <w:rPr>
          <w:rFonts w:ascii="Angsana New" w:eastAsia="MS Mincho" w:hAnsi="Angsana New"/>
          <w:sz w:val="30"/>
          <w:szCs w:val="30"/>
        </w:rPr>
        <w:t xml:space="preserve"> </w:t>
      </w:r>
      <w:r w:rsidRPr="00C1160E">
        <w:rPr>
          <w:rFonts w:ascii="Angsana New" w:eastAsia="MS Mincho" w:hAnsi="Angsana New"/>
          <w:sz w:val="30"/>
          <w:szCs w:val="30"/>
          <w:cs/>
        </w:rPr>
        <w:t>ปี ทั้งนี้ กลุ่มบริษัทต้องจ่ายค่าบริการเป็นรายเดือนตามอัตราที่ระบุไว้ในสัญญา</w:t>
      </w:r>
    </w:p>
    <w:p w14:paraId="54D399C5" w14:textId="77777777" w:rsidR="00575B61" w:rsidRPr="00C1160E" w:rsidRDefault="00575B61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eastAsia="MS Mincho" w:hAnsi="Angsana New"/>
          <w:i/>
          <w:iCs/>
          <w:sz w:val="30"/>
          <w:szCs w:val="30"/>
        </w:rPr>
      </w:pPr>
    </w:p>
    <w:p w14:paraId="54BEEC03" w14:textId="77777777" w:rsidR="00575B61" w:rsidRPr="00C1160E" w:rsidRDefault="00575B61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eastAsia="MS Mincho" w:hAnsi="Angsana New"/>
          <w:i/>
          <w:iCs/>
          <w:sz w:val="30"/>
          <w:szCs w:val="30"/>
        </w:rPr>
      </w:pPr>
      <w:r w:rsidRPr="00C1160E">
        <w:rPr>
          <w:rFonts w:ascii="Angsana New" w:eastAsia="MS Mincho" w:hAnsi="Angsana New"/>
          <w:i/>
          <w:iCs/>
          <w:sz w:val="30"/>
          <w:szCs w:val="30"/>
          <w:cs/>
        </w:rPr>
        <w:t>สัญญาบริหารโรงแรม</w:t>
      </w:r>
      <w:r w:rsidRPr="00C1160E">
        <w:rPr>
          <w:rFonts w:ascii="Angsana New" w:eastAsia="MS Mincho" w:hAnsi="Angsana New"/>
          <w:i/>
          <w:iCs/>
          <w:sz w:val="30"/>
          <w:szCs w:val="30"/>
        </w:rPr>
        <w:br/>
      </w:r>
    </w:p>
    <w:p w14:paraId="3B7119F0" w14:textId="324581AB" w:rsidR="00575B61" w:rsidRPr="00C1160E" w:rsidRDefault="00575B61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C1160E">
        <w:rPr>
          <w:rFonts w:ascii="Angsana New" w:eastAsia="MS Mincho" w:hAnsi="Angsana New"/>
          <w:sz w:val="30"/>
          <w:szCs w:val="30"/>
          <w:cs/>
        </w:rPr>
        <w:t>บริษัทย่อยหลายแห่งได้ทำสัญญารับบริการงานด้านบริหารงานกับบริษัทผู้บริหารโรงแรมหลายแห่งซึ่งจะให้บริการด้านการบริหารงานและงานด้านการตลาดแก่บริษัท</w:t>
      </w:r>
      <w:r w:rsidR="00FE3D51" w:rsidRPr="00C1160E">
        <w:rPr>
          <w:rFonts w:ascii="Angsana New" w:eastAsia="MS Mincho" w:hAnsi="Angsana New"/>
          <w:sz w:val="30"/>
          <w:szCs w:val="30"/>
          <w:cs/>
        </w:rPr>
        <w:t>ย่อย</w:t>
      </w:r>
      <w:r w:rsidRPr="00C1160E">
        <w:rPr>
          <w:rFonts w:ascii="Angsana New" w:eastAsia="MS Mincho" w:hAnsi="Angsana New"/>
          <w:sz w:val="30"/>
          <w:szCs w:val="30"/>
          <w:cs/>
        </w:rPr>
        <w:t xml:space="preserve"> สัญญาดังกล่าวมีกำหนดระยะเวลาตั้งแต่ </w:t>
      </w:r>
      <w:r w:rsidR="00BE7416" w:rsidRPr="00C1160E">
        <w:rPr>
          <w:rFonts w:ascii="Angsana New" w:eastAsia="MS Mincho" w:hAnsi="Angsana New"/>
          <w:sz w:val="30"/>
          <w:szCs w:val="30"/>
        </w:rPr>
        <w:t>10</w:t>
      </w:r>
      <w:r w:rsidRPr="00C1160E">
        <w:rPr>
          <w:rFonts w:ascii="Angsana New" w:eastAsia="MS Mincho" w:hAnsi="Angsana New"/>
          <w:sz w:val="30"/>
          <w:szCs w:val="30"/>
          <w:cs/>
        </w:rPr>
        <w:t xml:space="preserve"> ถึง </w:t>
      </w:r>
      <w:r w:rsidR="00BE7416" w:rsidRPr="00C1160E">
        <w:rPr>
          <w:rFonts w:ascii="Angsana New" w:eastAsia="MS Mincho" w:hAnsi="Angsana New"/>
          <w:sz w:val="30"/>
          <w:szCs w:val="30"/>
        </w:rPr>
        <w:t>20</w:t>
      </w:r>
      <w:r w:rsidRPr="00C1160E">
        <w:rPr>
          <w:rFonts w:ascii="Angsana New" w:eastAsia="MS Mincho" w:hAnsi="Angsana New"/>
          <w:sz w:val="30"/>
          <w:szCs w:val="30"/>
          <w:cs/>
        </w:rPr>
        <w:t xml:space="preserve"> ปี </w:t>
      </w:r>
      <w:r w:rsidRPr="00C1160E">
        <w:rPr>
          <w:rFonts w:ascii="Angsana New" w:eastAsia="MS Mincho" w:hAnsi="Angsana New"/>
          <w:sz w:val="30"/>
          <w:szCs w:val="30"/>
          <w:cs/>
        </w:rPr>
        <w:br/>
        <w:t>และสามารถต่ออายุสัญญาได้ตามที่กำหนดไว้ในสัญญา โดยบริษัท</w:t>
      </w:r>
      <w:r w:rsidR="00015789" w:rsidRPr="00C1160E">
        <w:rPr>
          <w:rFonts w:ascii="Angsana New" w:eastAsia="MS Mincho" w:hAnsi="Angsana New"/>
          <w:sz w:val="30"/>
          <w:szCs w:val="30"/>
          <w:cs/>
        </w:rPr>
        <w:t>ย่อย</w:t>
      </w:r>
      <w:r w:rsidRPr="00C1160E">
        <w:rPr>
          <w:rFonts w:ascii="Angsana New" w:eastAsia="MS Mincho" w:hAnsi="Angsana New"/>
          <w:sz w:val="30"/>
          <w:szCs w:val="30"/>
          <w:cs/>
        </w:rPr>
        <w:t>มีภาระผูกพันที่จะต้องจ่ายค่าธรรมเนียมบริหารและค่าส่วนแบ่งการตลาดตามเกณฑ์ที่ระบุไว้ในสัญญา</w:t>
      </w:r>
    </w:p>
    <w:p w14:paraId="7CFCE6C6" w14:textId="77777777" w:rsidR="00902DB5" w:rsidRPr="00C1160E" w:rsidRDefault="00902DB5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679353C3" w14:textId="77777777" w:rsidR="00425E97" w:rsidRPr="00C1160E" w:rsidRDefault="00425E97" w:rsidP="002E53F2">
      <w:pPr>
        <w:spacing w:line="240" w:lineRule="auto"/>
        <w:ind w:left="540" w:right="63"/>
        <w:jc w:val="both"/>
        <w:rPr>
          <w:rFonts w:ascii="Angsana New" w:hAnsi="Angsana New"/>
          <w:i/>
          <w:iCs/>
          <w:snapToGrid w:val="0"/>
          <w:sz w:val="30"/>
          <w:szCs w:val="30"/>
          <w:lang w:val="en-GB" w:eastAsia="th-TH"/>
        </w:rPr>
      </w:pPr>
      <w:r w:rsidRPr="00C1160E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สัญญาที่ปรึกษางานออกแบบ</w:t>
      </w:r>
    </w:p>
    <w:p w14:paraId="1A01551B" w14:textId="77777777" w:rsidR="00425E97" w:rsidRPr="00C1160E" w:rsidRDefault="00425E97" w:rsidP="002E53F2">
      <w:pPr>
        <w:spacing w:line="240" w:lineRule="auto"/>
        <w:ind w:left="540" w:right="63"/>
        <w:jc w:val="both"/>
        <w:rPr>
          <w:rFonts w:ascii="Angsana New" w:hAnsi="Angsana New"/>
          <w:i/>
          <w:iCs/>
          <w:snapToGrid w:val="0"/>
          <w:sz w:val="30"/>
          <w:szCs w:val="30"/>
          <w:cs/>
          <w:lang w:val="en-GB" w:eastAsia="th-TH"/>
        </w:rPr>
      </w:pPr>
    </w:p>
    <w:p w14:paraId="402AAA8D" w14:textId="77777777" w:rsidR="00425E97" w:rsidRPr="00C1160E" w:rsidRDefault="00425E97" w:rsidP="002E53F2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C1160E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</w:t>
      </w:r>
      <w:r w:rsidR="00015789" w:rsidRPr="00C1160E">
        <w:rPr>
          <w:rFonts w:ascii="Angsana New" w:hAnsi="Angsana New"/>
          <w:snapToGrid w:val="0"/>
          <w:sz w:val="30"/>
          <w:szCs w:val="30"/>
          <w:cs/>
          <w:lang w:eastAsia="th-TH"/>
        </w:rPr>
        <w:t>ย่อยหลายแห่ง</w:t>
      </w:r>
      <w:r w:rsidRPr="00C1160E">
        <w:rPr>
          <w:rFonts w:ascii="Angsana New" w:hAnsi="Angsana New"/>
          <w:snapToGrid w:val="0"/>
          <w:sz w:val="30"/>
          <w:szCs w:val="30"/>
          <w:cs/>
          <w:lang w:eastAsia="th-TH"/>
        </w:rPr>
        <w:t>ได้ทำสัญญาที่ปรึกษางานออกแบบกับบริษัทในประเ</w:t>
      </w:r>
      <w:r w:rsidR="00284A32" w:rsidRPr="00C1160E">
        <w:rPr>
          <w:rFonts w:ascii="Angsana New" w:hAnsi="Angsana New"/>
          <w:snapToGrid w:val="0"/>
          <w:sz w:val="30"/>
          <w:szCs w:val="30"/>
          <w:cs/>
          <w:lang w:eastAsia="th-TH"/>
        </w:rPr>
        <w:t>ทศ</w:t>
      </w:r>
      <w:r w:rsidRPr="00C1160E">
        <w:rPr>
          <w:rFonts w:ascii="Angsana New" w:hAnsi="Angsana New"/>
          <w:snapToGrid w:val="0"/>
          <w:sz w:val="30"/>
          <w:szCs w:val="30"/>
          <w:cs/>
          <w:lang w:eastAsia="th-TH"/>
        </w:rPr>
        <w:t>และต่างประเทศหลายแห่งเกี่ยวกับการออกแบบงานสถาปัตยกรรมสำหรับโรงแรม โดยบริษัท</w:t>
      </w:r>
      <w:r w:rsidR="00015789" w:rsidRPr="00C1160E">
        <w:rPr>
          <w:rFonts w:ascii="Angsana New" w:hAnsi="Angsana New"/>
          <w:snapToGrid w:val="0"/>
          <w:sz w:val="30"/>
          <w:szCs w:val="30"/>
          <w:cs/>
          <w:lang w:eastAsia="th-TH"/>
        </w:rPr>
        <w:t>ย่อย</w:t>
      </w:r>
      <w:r w:rsidRPr="00C1160E">
        <w:rPr>
          <w:rFonts w:ascii="Angsana New" w:hAnsi="Angsana New"/>
          <w:snapToGrid w:val="0"/>
          <w:sz w:val="30"/>
          <w:szCs w:val="30"/>
          <w:cs/>
          <w:lang w:eastAsia="th-TH"/>
        </w:rPr>
        <w:t>มีภาระผูกพันที่ต้องจ่ายค่าที่ปรึกษางานออกแบบตามอัตราและระยะเวลาที่กำหนดในสัญญา</w:t>
      </w:r>
    </w:p>
    <w:p w14:paraId="3FDDB079" w14:textId="77777777" w:rsidR="00C0031A" w:rsidRPr="00C1160E" w:rsidRDefault="00C0031A" w:rsidP="002E53F2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0F354993" w14:textId="77777777" w:rsidR="00DD063D" w:rsidRPr="00C1160E" w:rsidRDefault="00DD063D" w:rsidP="002E53F2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60371FFA" w14:textId="77777777" w:rsidR="00DD063D" w:rsidRPr="00C1160E" w:rsidRDefault="00DD063D" w:rsidP="002E53F2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544C16FC" w14:textId="77777777" w:rsidR="00DD063D" w:rsidRPr="00C1160E" w:rsidRDefault="00DD063D" w:rsidP="002E53F2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36C7F636" w14:textId="77777777" w:rsidR="00C0031A" w:rsidRPr="00EE1AF5" w:rsidRDefault="00C0031A" w:rsidP="002E53F2">
      <w:pPr>
        <w:spacing w:line="240" w:lineRule="auto"/>
        <w:ind w:left="540" w:right="63"/>
        <w:jc w:val="thaiDistribute"/>
        <w:rPr>
          <w:rFonts w:ascii="Angsana New" w:hAnsi="Angsana New"/>
          <w:i/>
          <w:iCs/>
          <w:snapToGrid w:val="0"/>
          <w:sz w:val="30"/>
          <w:szCs w:val="30"/>
          <w:lang w:val="en-GB" w:eastAsia="th-TH"/>
        </w:rPr>
      </w:pPr>
      <w:r w:rsidRPr="00EE1AF5">
        <w:rPr>
          <w:rFonts w:ascii="Angsana New" w:hAnsi="Angsana New"/>
          <w:i/>
          <w:iCs/>
          <w:snapToGrid w:val="0"/>
          <w:sz w:val="30"/>
          <w:szCs w:val="30"/>
          <w:cs/>
          <w:lang w:val="en-GB" w:eastAsia="th-TH"/>
        </w:rPr>
        <w:lastRenderedPageBreak/>
        <w:t>สัญญา</w:t>
      </w:r>
      <w:r w:rsidR="0036611F" w:rsidRPr="00EE1AF5">
        <w:rPr>
          <w:rFonts w:ascii="Angsana New" w:hAnsi="Angsana New"/>
          <w:i/>
          <w:iCs/>
          <w:snapToGrid w:val="0"/>
          <w:sz w:val="30"/>
          <w:szCs w:val="30"/>
          <w:cs/>
          <w:lang w:val="en-GB" w:eastAsia="th-TH"/>
        </w:rPr>
        <w:t xml:space="preserve">ก่อสร้าง ปรับปรุง </w:t>
      </w:r>
      <w:r w:rsidR="00110E7B" w:rsidRPr="00EE1AF5">
        <w:rPr>
          <w:rFonts w:ascii="Angsana New" w:hAnsi="Angsana New"/>
          <w:i/>
          <w:iCs/>
          <w:snapToGrid w:val="0"/>
          <w:sz w:val="30"/>
          <w:szCs w:val="30"/>
          <w:cs/>
          <w:lang w:val="en-GB" w:eastAsia="th-TH"/>
        </w:rPr>
        <w:t>และ</w:t>
      </w:r>
      <w:r w:rsidR="0036611F" w:rsidRPr="00EE1AF5">
        <w:rPr>
          <w:rFonts w:ascii="Angsana New" w:hAnsi="Angsana New"/>
          <w:i/>
          <w:iCs/>
          <w:snapToGrid w:val="0"/>
          <w:sz w:val="30"/>
          <w:szCs w:val="30"/>
          <w:cs/>
          <w:lang w:val="en-GB" w:eastAsia="th-TH"/>
        </w:rPr>
        <w:t xml:space="preserve">ตกแต่งภายในพื้นที่และอาคาร </w:t>
      </w:r>
    </w:p>
    <w:p w14:paraId="303D50CE" w14:textId="77777777" w:rsidR="00C0031A" w:rsidRPr="00EE1AF5" w:rsidRDefault="00C0031A" w:rsidP="002E53F2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pacing w:val="-4"/>
          <w:sz w:val="30"/>
          <w:szCs w:val="30"/>
          <w:lang w:val="en-GB" w:eastAsia="th-TH"/>
        </w:rPr>
      </w:pPr>
    </w:p>
    <w:p w14:paraId="3B51CAD9" w14:textId="77777777" w:rsidR="00C0031A" w:rsidRPr="00EE1AF5" w:rsidRDefault="000A3EE4" w:rsidP="002E53F2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z w:val="30"/>
          <w:szCs w:val="30"/>
          <w:lang w:val="en-GB" w:eastAsia="th-TH"/>
        </w:rPr>
      </w:pPr>
      <w:r w:rsidRPr="00EE1AF5">
        <w:rPr>
          <w:rFonts w:ascii="Angsana New" w:hAnsi="Angsana New"/>
          <w:snapToGrid w:val="0"/>
          <w:spacing w:val="-4"/>
          <w:sz w:val="30"/>
          <w:szCs w:val="30"/>
          <w:cs/>
          <w:lang w:val="en-GB" w:eastAsia="th-TH"/>
        </w:rPr>
        <w:t>บริษัทย่อยหลายแห่ง</w:t>
      </w:r>
      <w:r w:rsidR="00C0031A" w:rsidRPr="00EE1AF5">
        <w:rPr>
          <w:rFonts w:ascii="Angsana New" w:hAnsi="Angsana New"/>
          <w:snapToGrid w:val="0"/>
          <w:spacing w:val="-4"/>
          <w:sz w:val="30"/>
          <w:szCs w:val="30"/>
          <w:cs/>
          <w:lang w:val="en-GB" w:eastAsia="th-TH"/>
        </w:rPr>
        <w:t>ได้ทำสัญญา</w:t>
      </w:r>
      <w:r w:rsidR="00110E7B" w:rsidRPr="00EE1AF5">
        <w:rPr>
          <w:rFonts w:ascii="Angsana New" w:hAnsi="Angsana New"/>
          <w:snapToGrid w:val="0"/>
          <w:spacing w:val="-4"/>
          <w:sz w:val="30"/>
          <w:szCs w:val="30"/>
          <w:cs/>
          <w:lang w:val="en-GB" w:eastAsia="th-TH"/>
        </w:rPr>
        <w:t xml:space="preserve">ก่อสร้าง ปรับปรุง และตกแต่งภายในพื้นที่และอาคาร </w:t>
      </w:r>
      <w:r w:rsidR="00C0031A" w:rsidRPr="00EE1AF5">
        <w:rPr>
          <w:rFonts w:ascii="Angsana New" w:hAnsi="Angsana New"/>
          <w:snapToGrid w:val="0"/>
          <w:spacing w:val="-4"/>
          <w:sz w:val="30"/>
          <w:szCs w:val="30"/>
          <w:cs/>
          <w:lang w:val="en-GB" w:eastAsia="th-TH"/>
        </w:rPr>
        <w:t>กับบริษัทในประเทศหลา</w:t>
      </w:r>
      <w:r w:rsidR="00021638" w:rsidRPr="00EE1AF5">
        <w:rPr>
          <w:rFonts w:ascii="Angsana New" w:hAnsi="Angsana New"/>
          <w:snapToGrid w:val="0"/>
          <w:spacing w:val="-4"/>
          <w:sz w:val="30"/>
          <w:szCs w:val="30"/>
          <w:cs/>
          <w:lang w:val="en-GB" w:eastAsia="th-TH"/>
        </w:rPr>
        <w:t>ย</w:t>
      </w:r>
      <w:r w:rsidR="00C0031A" w:rsidRPr="00EE1AF5">
        <w:rPr>
          <w:rFonts w:ascii="Angsana New" w:hAnsi="Angsana New"/>
          <w:snapToGrid w:val="0"/>
          <w:spacing w:val="-4"/>
          <w:sz w:val="30"/>
          <w:szCs w:val="30"/>
          <w:cs/>
          <w:lang w:val="en-GB" w:eastAsia="th-TH"/>
        </w:rPr>
        <w:t>แห่ง</w:t>
      </w:r>
      <w:r w:rsidR="00C0031A" w:rsidRPr="00EE1AF5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>โดย</w:t>
      </w:r>
      <w:r w:rsidRPr="00EE1AF5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บริษัทย่อย</w:t>
      </w:r>
      <w:r w:rsidR="00C0031A" w:rsidRPr="00EE1AF5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>มีภาระผูกพันที่ต้องจ่าย</w:t>
      </w:r>
      <w:r w:rsidR="002A24AB" w:rsidRPr="00EE1AF5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>ค่าบริการ</w:t>
      </w:r>
      <w:r w:rsidR="00C0031A" w:rsidRPr="00EE1AF5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>ตามอัตราและระยะเวลาที่กำหนดในสัญญา</w:t>
      </w:r>
    </w:p>
    <w:p w14:paraId="2DA57F0F" w14:textId="77777777" w:rsidR="00DD063D" w:rsidRPr="00EE1AF5" w:rsidRDefault="00DD063D" w:rsidP="002E53F2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z w:val="30"/>
          <w:szCs w:val="30"/>
          <w:lang w:val="en-GB" w:eastAsia="th-TH"/>
        </w:rPr>
      </w:pPr>
    </w:p>
    <w:p w14:paraId="0B32A76D" w14:textId="7F0AFA1A" w:rsidR="002663A7" w:rsidRPr="00EE1AF5" w:rsidRDefault="002663A7" w:rsidP="002E53F2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</w:rPr>
      </w:pPr>
      <w:r w:rsidRPr="00EE1AF5">
        <w:rPr>
          <w:rFonts w:ascii="Angsana New" w:hAnsi="Angsana New"/>
          <w:b/>
          <w:bCs/>
          <w:sz w:val="30"/>
          <w:szCs w:val="30"/>
          <w:cs/>
        </w:rPr>
        <w:t>หนี้สินที่อาจเกิดขึ้น</w:t>
      </w:r>
    </w:p>
    <w:p w14:paraId="1430830A" w14:textId="77777777" w:rsidR="00E15BD0" w:rsidRPr="00EE1AF5" w:rsidRDefault="00E15BD0" w:rsidP="002D02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3A9AD9" w14:textId="699AEA52" w:rsidR="00E15BD0" w:rsidRPr="00EE1AF5" w:rsidRDefault="00024ED0" w:rsidP="00024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EE1AF5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BE7416" w:rsidRPr="00EE1AF5">
        <w:rPr>
          <w:rFonts w:ascii="Angsana New" w:hAnsi="Angsana New"/>
          <w:spacing w:val="-2"/>
          <w:sz w:val="30"/>
          <w:szCs w:val="30"/>
        </w:rPr>
        <w:t>31</w:t>
      </w:r>
      <w:r w:rsidR="00FE44CC" w:rsidRPr="00EE1AF5">
        <w:rPr>
          <w:rFonts w:ascii="Angsana New" w:hAnsi="Angsana New"/>
          <w:spacing w:val="-2"/>
          <w:sz w:val="30"/>
          <w:szCs w:val="30"/>
        </w:rPr>
        <w:t xml:space="preserve"> </w:t>
      </w:r>
      <w:r w:rsidR="00FE44CC" w:rsidRPr="00EE1AF5">
        <w:rPr>
          <w:rFonts w:ascii="Angsana New" w:hAnsi="Angsana New"/>
          <w:spacing w:val="-2"/>
          <w:sz w:val="30"/>
          <w:szCs w:val="30"/>
          <w:cs/>
        </w:rPr>
        <w:t xml:space="preserve">มีนาคม </w:t>
      </w:r>
      <w:r w:rsidR="00BE7416" w:rsidRPr="00EE1AF5">
        <w:rPr>
          <w:rFonts w:ascii="Angsana New" w:hAnsi="Angsana New"/>
          <w:spacing w:val="-2"/>
          <w:sz w:val="30"/>
          <w:szCs w:val="30"/>
        </w:rPr>
        <w:t>2569</w:t>
      </w:r>
      <w:r w:rsidRPr="00EE1AF5">
        <w:rPr>
          <w:rFonts w:ascii="Angsana New" w:hAnsi="Angsana New"/>
          <w:spacing w:val="-2"/>
          <w:sz w:val="30"/>
          <w:szCs w:val="30"/>
        </w:rPr>
        <w:t xml:space="preserve"> </w:t>
      </w:r>
      <w:r w:rsidRPr="00EE1AF5">
        <w:rPr>
          <w:rFonts w:ascii="Angsana New" w:hAnsi="Angsana New"/>
          <w:spacing w:val="-2"/>
          <w:sz w:val="30"/>
          <w:szCs w:val="30"/>
          <w:cs/>
        </w:rPr>
        <w:t xml:space="preserve">บริษัทมีหนี้สินที่อาจเกิดขึ้นจากการทำสัญญาให้การสนับสนุนแก่กิจการร่วมค้าหลายแห่ง ในการทำสัญญาสินเชื่อหลายฉบับกับสถาบันการเงินเป็นวงเงินจำนวน </w:t>
      </w:r>
      <w:r w:rsidR="00BE7416" w:rsidRPr="00EE1AF5">
        <w:rPr>
          <w:rFonts w:ascii="Angsana New" w:hAnsi="Angsana New"/>
          <w:spacing w:val="-2"/>
          <w:sz w:val="30"/>
          <w:szCs w:val="30"/>
        </w:rPr>
        <w:t>208</w:t>
      </w:r>
      <w:r w:rsidRPr="00EE1AF5">
        <w:rPr>
          <w:rFonts w:ascii="Angsana New" w:hAnsi="Angsana New"/>
          <w:spacing w:val="-2"/>
          <w:sz w:val="30"/>
          <w:szCs w:val="30"/>
        </w:rPr>
        <w:t xml:space="preserve"> </w:t>
      </w:r>
      <w:r w:rsidRPr="00EE1AF5">
        <w:rPr>
          <w:rFonts w:ascii="Angsana New" w:hAnsi="Angsana New"/>
          <w:spacing w:val="-2"/>
          <w:sz w:val="30"/>
          <w:szCs w:val="30"/>
          <w:cs/>
        </w:rPr>
        <w:t xml:space="preserve">ล้านเหรียญสหรัฐ หรือเทียบเท่า </w:t>
      </w:r>
      <w:r w:rsidR="00BE7416" w:rsidRPr="00EE1AF5">
        <w:rPr>
          <w:rFonts w:ascii="Angsana New" w:hAnsi="Angsana New"/>
          <w:spacing w:val="-2"/>
          <w:sz w:val="30"/>
          <w:szCs w:val="30"/>
        </w:rPr>
        <w:t>7</w:t>
      </w:r>
      <w:r w:rsidR="007D5EA9" w:rsidRPr="00EE1AF5">
        <w:rPr>
          <w:rFonts w:ascii="Angsana New" w:hAnsi="Angsana New"/>
          <w:spacing w:val="-2"/>
          <w:sz w:val="30"/>
          <w:szCs w:val="30"/>
        </w:rPr>
        <w:t>,</w:t>
      </w:r>
      <w:r w:rsidR="00BE7416" w:rsidRPr="00EE1AF5">
        <w:rPr>
          <w:rFonts w:ascii="Angsana New" w:hAnsi="Angsana New"/>
          <w:spacing w:val="-2"/>
          <w:sz w:val="30"/>
          <w:szCs w:val="30"/>
        </w:rPr>
        <w:t>904</w:t>
      </w:r>
      <w:r w:rsidRPr="00EE1AF5">
        <w:rPr>
          <w:rFonts w:ascii="Angsana New" w:hAnsi="Angsana New"/>
          <w:spacing w:val="-2"/>
          <w:sz w:val="30"/>
          <w:szCs w:val="30"/>
        </w:rPr>
        <w:t xml:space="preserve"> </w:t>
      </w:r>
      <w:r w:rsidRPr="00EE1AF5">
        <w:rPr>
          <w:rFonts w:ascii="Angsana New" w:hAnsi="Angsana New"/>
          <w:spacing w:val="-2"/>
          <w:sz w:val="30"/>
          <w:szCs w:val="30"/>
          <w:cs/>
        </w:rPr>
        <w:t xml:space="preserve">ล้านบาท และวงเงินจำนวน </w:t>
      </w:r>
      <w:r w:rsidR="00BE7416" w:rsidRPr="00EE1AF5">
        <w:rPr>
          <w:rFonts w:ascii="Angsana New" w:hAnsi="Angsana New"/>
          <w:spacing w:val="-2"/>
          <w:sz w:val="30"/>
          <w:szCs w:val="30"/>
        </w:rPr>
        <w:t>2</w:t>
      </w:r>
      <w:r w:rsidR="00ED1F92" w:rsidRPr="00EE1AF5">
        <w:rPr>
          <w:rFonts w:ascii="Angsana New" w:hAnsi="Angsana New"/>
          <w:spacing w:val="-2"/>
          <w:sz w:val="30"/>
          <w:szCs w:val="30"/>
        </w:rPr>
        <w:t>,</w:t>
      </w:r>
      <w:r w:rsidR="00BE7416" w:rsidRPr="00EE1AF5">
        <w:rPr>
          <w:rFonts w:ascii="Angsana New" w:hAnsi="Angsana New"/>
          <w:spacing w:val="-2"/>
          <w:sz w:val="30"/>
          <w:szCs w:val="30"/>
        </w:rPr>
        <w:t>600</w:t>
      </w:r>
      <w:r w:rsidRPr="00EE1AF5">
        <w:rPr>
          <w:rFonts w:ascii="Angsana New" w:hAnsi="Angsana New"/>
          <w:spacing w:val="-2"/>
          <w:sz w:val="30"/>
          <w:szCs w:val="30"/>
        </w:rPr>
        <w:t xml:space="preserve"> </w:t>
      </w:r>
      <w:r w:rsidRPr="00EE1AF5">
        <w:rPr>
          <w:rFonts w:ascii="Angsana New" w:hAnsi="Angsana New"/>
          <w:spacing w:val="-2"/>
          <w:sz w:val="30"/>
          <w:szCs w:val="30"/>
          <w:cs/>
        </w:rPr>
        <w:t>ล้านบาท ทั้งนี้ เป็นไปตามเงื่อนไขที่กำหนดในสัญญา</w:t>
      </w:r>
    </w:p>
    <w:p w14:paraId="74C54863" w14:textId="77777777" w:rsidR="006F097F" w:rsidRPr="00EE1AF5" w:rsidRDefault="006F097F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D089231" w14:textId="4FC939A4" w:rsidR="00594207" w:rsidRPr="00EE1AF5" w:rsidRDefault="11E0AC14" w:rsidP="0059420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</w:rPr>
      </w:pPr>
      <w:r w:rsidRPr="00EE1AF5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442C668F" w14:textId="77777777" w:rsidR="00594207" w:rsidRPr="00EE1AF5" w:rsidRDefault="00594207" w:rsidP="005942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rPr>
          <w:rFonts w:ascii="Angsana New" w:hAnsi="Angsana New"/>
          <w:b/>
          <w:bCs/>
          <w:sz w:val="30"/>
          <w:szCs w:val="30"/>
        </w:rPr>
      </w:pPr>
    </w:p>
    <w:p w14:paraId="2A6804AA" w14:textId="77777777" w:rsidR="00594414" w:rsidRPr="00EE1AF5" w:rsidRDefault="00594414" w:rsidP="005944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 w:rsidRPr="00EE1AF5">
        <w:rPr>
          <w:rFonts w:ascii="Angsana New" w:hAnsi="Angsana New"/>
          <w:i/>
          <w:iCs/>
          <w:spacing w:val="-2"/>
          <w:sz w:val="30"/>
          <w:szCs w:val="30"/>
          <w:cs/>
        </w:rPr>
        <w:t>การอนุมัติการจัดสรรกำไรสุทธิเป็นทุนสำรองตามกฎหมายและเสนอจ่ายเงินปันผล</w:t>
      </w:r>
    </w:p>
    <w:p w14:paraId="7387C832" w14:textId="77777777" w:rsidR="00594414" w:rsidRPr="00EE1AF5" w:rsidRDefault="00594414" w:rsidP="005944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B180938" w14:textId="1D0C7E09" w:rsidR="00594414" w:rsidRPr="00EE1AF5" w:rsidRDefault="00594414" w:rsidP="005944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EE1AF5">
        <w:rPr>
          <w:rFonts w:ascii="Angsana New" w:hAnsi="Angsana New"/>
          <w:spacing w:val="-2"/>
          <w:sz w:val="30"/>
          <w:szCs w:val="30"/>
          <w:cs/>
        </w:rPr>
        <w:t xml:space="preserve">ในการประชุมสามัญผู้ถือหุ้นของบริษัทเมื่อวันที่ </w:t>
      </w:r>
      <w:r w:rsidR="00C90B98" w:rsidRPr="00EE1AF5">
        <w:rPr>
          <w:rFonts w:ascii="Angsana New" w:hAnsi="Angsana New"/>
          <w:spacing w:val="-2"/>
          <w:sz w:val="30"/>
          <w:szCs w:val="30"/>
        </w:rPr>
        <w:t>29</w:t>
      </w:r>
      <w:r w:rsidRPr="00EE1AF5">
        <w:rPr>
          <w:rFonts w:ascii="Angsana New" w:hAnsi="Angsana New"/>
          <w:spacing w:val="-2"/>
          <w:sz w:val="30"/>
          <w:szCs w:val="30"/>
          <w:cs/>
        </w:rPr>
        <w:t xml:space="preserve"> เมษายน </w:t>
      </w:r>
      <w:r w:rsidR="00C90B98" w:rsidRPr="00EE1AF5">
        <w:rPr>
          <w:rFonts w:ascii="Angsana New" w:hAnsi="Angsana New"/>
          <w:spacing w:val="-2"/>
          <w:sz w:val="30"/>
          <w:szCs w:val="30"/>
        </w:rPr>
        <w:t>256</w:t>
      </w:r>
      <w:r w:rsidR="00EE1AF5" w:rsidRPr="00EE1AF5">
        <w:rPr>
          <w:rFonts w:ascii="Angsana New" w:hAnsi="Angsana New"/>
          <w:spacing w:val="-2"/>
          <w:sz w:val="30"/>
          <w:szCs w:val="30"/>
        </w:rPr>
        <w:t>9</w:t>
      </w:r>
      <w:r w:rsidRPr="00EE1AF5">
        <w:rPr>
          <w:rFonts w:ascii="Angsana New" w:hAnsi="Angsana New"/>
          <w:spacing w:val="-2"/>
          <w:sz w:val="30"/>
          <w:szCs w:val="30"/>
          <w:cs/>
        </w:rPr>
        <w:t xml:space="preserve"> ผู้ถือหุ้นมีมติอนุมัติให้ความเห็นชอบในเรื่องอนุมัติการจัดสรรกำไรสุทธิเพื่อเป็นทุนสำรองตามกฎหมาย เป็นจำนวนเงิน </w:t>
      </w:r>
      <w:r w:rsidRPr="00EE1AF5">
        <w:rPr>
          <w:rFonts w:ascii="Angsana New" w:hAnsi="Angsana New"/>
          <w:spacing w:val="-2"/>
          <w:sz w:val="30"/>
          <w:szCs w:val="30"/>
        </w:rPr>
        <w:t>147</w:t>
      </w:r>
      <w:r w:rsidRPr="00EE1AF5">
        <w:rPr>
          <w:rFonts w:ascii="Angsana New" w:hAnsi="Angsana New"/>
          <w:spacing w:val="-2"/>
          <w:sz w:val="30"/>
          <w:szCs w:val="30"/>
          <w:cs/>
        </w:rPr>
        <w:t xml:space="preserve"> ล้านบาท คิดเป็นร้อยละ </w:t>
      </w:r>
      <w:r w:rsidRPr="00EE1AF5">
        <w:rPr>
          <w:rFonts w:ascii="Angsana New" w:hAnsi="Angsana New"/>
          <w:spacing w:val="-2"/>
          <w:sz w:val="30"/>
          <w:szCs w:val="30"/>
        </w:rPr>
        <w:t>5</w:t>
      </w:r>
      <w:r w:rsidRPr="00EE1AF5">
        <w:rPr>
          <w:rFonts w:ascii="Angsana New" w:hAnsi="Angsana New"/>
          <w:spacing w:val="-2"/>
          <w:sz w:val="30"/>
          <w:szCs w:val="30"/>
          <w:cs/>
        </w:rPr>
        <w:t xml:space="preserve"> ของกำไรสุทธิจากงบการเงินเฉพาะกิจการ และอนุมัติจ่ายเงินปันผลจากกำไรสุทธิของงบการเงินรวมสำหรับปีสิ้นสุดวันที่ </w:t>
      </w:r>
      <w:r w:rsidR="000C7980" w:rsidRPr="00EE1AF5">
        <w:rPr>
          <w:rFonts w:ascii="Angsana New" w:hAnsi="Angsana New"/>
          <w:spacing w:val="-2"/>
          <w:sz w:val="30"/>
          <w:szCs w:val="30"/>
          <w:cs/>
        </w:rPr>
        <w:br/>
      </w:r>
      <w:r w:rsidRPr="00EE1AF5">
        <w:rPr>
          <w:rFonts w:ascii="Angsana New" w:hAnsi="Angsana New"/>
          <w:spacing w:val="-2"/>
          <w:sz w:val="30"/>
          <w:szCs w:val="30"/>
        </w:rPr>
        <w:t>31</w:t>
      </w:r>
      <w:r w:rsidRPr="00EE1AF5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Pr="00EE1AF5">
        <w:rPr>
          <w:rFonts w:ascii="Angsana New" w:hAnsi="Angsana New"/>
          <w:spacing w:val="-2"/>
          <w:sz w:val="30"/>
          <w:szCs w:val="30"/>
        </w:rPr>
        <w:t>2568</w:t>
      </w:r>
      <w:r w:rsidRPr="00EE1AF5">
        <w:rPr>
          <w:rFonts w:ascii="Angsana New" w:hAnsi="Angsana New"/>
          <w:spacing w:val="-2"/>
          <w:sz w:val="30"/>
          <w:szCs w:val="30"/>
          <w:cs/>
        </w:rPr>
        <w:t xml:space="preserve"> ในอัตราหุ้นละ </w:t>
      </w:r>
      <w:r w:rsidRPr="00EE1AF5">
        <w:rPr>
          <w:rFonts w:ascii="Angsana New" w:hAnsi="Angsana New"/>
          <w:spacing w:val="-2"/>
          <w:sz w:val="30"/>
          <w:szCs w:val="30"/>
        </w:rPr>
        <w:t>0.08</w:t>
      </w:r>
      <w:r w:rsidRPr="00EE1AF5">
        <w:rPr>
          <w:rFonts w:ascii="Angsana New" w:hAnsi="Angsana New"/>
          <w:spacing w:val="-2"/>
          <w:sz w:val="30"/>
          <w:szCs w:val="30"/>
          <w:cs/>
        </w:rPr>
        <w:t xml:space="preserve"> บาทต่อหุ้น เป็นจำนวนเงินทั้งสิ้นประมาณ </w:t>
      </w:r>
      <w:r w:rsidRPr="00EE1AF5">
        <w:rPr>
          <w:rFonts w:ascii="Angsana New" w:hAnsi="Angsana New"/>
          <w:spacing w:val="-2"/>
          <w:sz w:val="30"/>
          <w:szCs w:val="30"/>
        </w:rPr>
        <w:t>2,562</w:t>
      </w:r>
      <w:r w:rsidRPr="00EE1AF5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</w:p>
    <w:p w14:paraId="04D64028" w14:textId="77777777" w:rsidR="00594414" w:rsidRPr="00EE1AF5" w:rsidRDefault="00594414" w:rsidP="005942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rPr>
          <w:rFonts w:ascii="Angsana New" w:hAnsi="Angsana New"/>
          <w:b/>
          <w:bCs/>
          <w:sz w:val="30"/>
          <w:szCs w:val="30"/>
        </w:rPr>
      </w:pPr>
    </w:p>
    <w:p w14:paraId="4E217192" w14:textId="3F3D1AAD" w:rsidR="001A1169" w:rsidRPr="00EE1AF5" w:rsidRDefault="001C498E" w:rsidP="00456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 w:rsidRPr="00EE1AF5">
        <w:rPr>
          <w:rFonts w:ascii="Angsana New" w:hAnsi="Angsana New"/>
          <w:i/>
          <w:iCs/>
          <w:spacing w:val="-2"/>
          <w:sz w:val="30"/>
          <w:szCs w:val="30"/>
          <w:cs/>
        </w:rPr>
        <w:t>การทำสัญญาเงินกู้ยืมกับสถาบันการเงินต่างประเทศ</w:t>
      </w:r>
    </w:p>
    <w:p w14:paraId="5FC74C65" w14:textId="77777777" w:rsidR="001C498E" w:rsidRPr="00EE1AF5" w:rsidRDefault="001C498E" w:rsidP="00456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C25F6D0" w14:textId="741721DB" w:rsidR="00A03487" w:rsidRPr="00EE1AF5" w:rsidRDefault="0010306A" w:rsidP="00A034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EE1AF5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="00251D53">
        <w:rPr>
          <w:rFonts w:ascii="Angsana New" w:hAnsi="Angsana New"/>
          <w:spacing w:val="-2"/>
          <w:sz w:val="30"/>
          <w:szCs w:val="30"/>
        </w:rPr>
        <w:t>24</w:t>
      </w:r>
      <w:r w:rsidRPr="00EE1AF5">
        <w:rPr>
          <w:rFonts w:ascii="Angsana New" w:hAnsi="Angsana New"/>
          <w:spacing w:val="-2"/>
          <w:sz w:val="30"/>
          <w:szCs w:val="30"/>
          <w:cs/>
        </w:rPr>
        <w:t xml:space="preserve"> เมษายน </w:t>
      </w:r>
      <w:r w:rsidR="00A76420" w:rsidRPr="00EE1AF5">
        <w:rPr>
          <w:rFonts w:ascii="Angsana New" w:hAnsi="Angsana New"/>
          <w:spacing w:val="-2"/>
          <w:sz w:val="30"/>
          <w:szCs w:val="30"/>
        </w:rPr>
        <w:t>2569</w:t>
      </w:r>
      <w:r w:rsidRPr="00EE1AF5">
        <w:rPr>
          <w:rFonts w:ascii="Angsana New" w:hAnsi="Angsana New"/>
          <w:spacing w:val="-2"/>
          <w:sz w:val="30"/>
          <w:szCs w:val="30"/>
          <w:cs/>
        </w:rPr>
        <w:t xml:space="preserve"> บริษัทเข้าทำสัญญาเงินกู้เชื่อมโยงกับความยั่งยืน (</w:t>
      </w:r>
      <w:r w:rsidRPr="00EE1AF5">
        <w:rPr>
          <w:rFonts w:ascii="Angsana New" w:hAnsi="Angsana New"/>
          <w:spacing w:val="-2"/>
          <w:sz w:val="30"/>
          <w:szCs w:val="30"/>
        </w:rPr>
        <w:t xml:space="preserve">Sustainability-linked loan) </w:t>
      </w:r>
      <w:r w:rsidRPr="00EE1AF5">
        <w:rPr>
          <w:rFonts w:ascii="Angsana New" w:hAnsi="Angsana New"/>
          <w:spacing w:val="-2"/>
          <w:sz w:val="30"/>
          <w:szCs w:val="30"/>
          <w:cs/>
        </w:rPr>
        <w:t xml:space="preserve">กับสถาบันการเงินต่างประเทศแห่งหนึ่ง โดยมีวงเงิน </w:t>
      </w:r>
      <w:r w:rsidR="00A76420" w:rsidRPr="00EE1AF5">
        <w:rPr>
          <w:rFonts w:ascii="Angsana New" w:hAnsi="Angsana New"/>
          <w:spacing w:val="-2"/>
          <w:sz w:val="30"/>
          <w:szCs w:val="30"/>
        </w:rPr>
        <w:t>150</w:t>
      </w:r>
      <w:r w:rsidRPr="00EE1AF5">
        <w:rPr>
          <w:rFonts w:ascii="Angsana New" w:hAnsi="Angsana New"/>
          <w:spacing w:val="-2"/>
          <w:sz w:val="30"/>
          <w:szCs w:val="30"/>
          <w:cs/>
        </w:rPr>
        <w:t xml:space="preserve"> ล้านเหรียญสหรัฐ มีอัตราดอกเบี้ยตามที่ตกลงกัน เงื่อนไขการชำระคืนเงินกู้ภายใน </w:t>
      </w:r>
      <w:r w:rsidR="00A76420" w:rsidRPr="00EE1AF5">
        <w:rPr>
          <w:rFonts w:ascii="Angsana New" w:hAnsi="Angsana New"/>
          <w:spacing w:val="-2"/>
          <w:sz w:val="30"/>
          <w:szCs w:val="30"/>
        </w:rPr>
        <w:t>60</w:t>
      </w:r>
      <w:r w:rsidRPr="00EE1AF5">
        <w:rPr>
          <w:rFonts w:ascii="Angsana New" w:hAnsi="Angsana New"/>
          <w:spacing w:val="-2"/>
          <w:sz w:val="30"/>
          <w:szCs w:val="30"/>
          <w:cs/>
        </w:rPr>
        <w:t xml:space="preserve"> เดือน นับจากวันที่เบิกใช้</w:t>
      </w:r>
    </w:p>
    <w:p w14:paraId="1B97BD64" w14:textId="77777777" w:rsidR="0010306A" w:rsidRPr="00EE1AF5" w:rsidRDefault="0010306A" w:rsidP="00A034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C35BC6E" w14:textId="1A2E803D" w:rsidR="005B120C" w:rsidRPr="00EE1AF5" w:rsidRDefault="00456B5E" w:rsidP="005C19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EE1AF5">
        <w:rPr>
          <w:rFonts w:ascii="Angsana New" w:hAnsi="Angsana New"/>
          <w:spacing w:val="-2"/>
          <w:sz w:val="30"/>
          <w:szCs w:val="30"/>
          <w:cs/>
        </w:rPr>
        <w:t>เมื่อ</w:t>
      </w:r>
      <w:r w:rsidR="00A76420" w:rsidRPr="00EE1AF5">
        <w:rPr>
          <w:rFonts w:ascii="Angsana New" w:hAnsi="Angsana New"/>
          <w:spacing w:val="-2"/>
          <w:sz w:val="30"/>
          <w:szCs w:val="30"/>
          <w:cs/>
        </w:rPr>
        <w:t xml:space="preserve">วันที่ </w:t>
      </w:r>
      <w:r w:rsidR="00A76420" w:rsidRPr="00EE1AF5">
        <w:rPr>
          <w:rFonts w:ascii="Angsana New" w:hAnsi="Angsana New"/>
          <w:spacing w:val="-2"/>
          <w:sz w:val="30"/>
          <w:szCs w:val="30"/>
        </w:rPr>
        <w:t>5</w:t>
      </w:r>
      <w:r w:rsidR="00A76420" w:rsidRPr="00EE1AF5">
        <w:rPr>
          <w:rFonts w:ascii="Angsana New" w:hAnsi="Angsana New"/>
          <w:spacing w:val="-2"/>
          <w:sz w:val="30"/>
          <w:szCs w:val="30"/>
          <w:cs/>
        </w:rPr>
        <w:t xml:space="preserve"> พฤษภาคม </w:t>
      </w:r>
      <w:r w:rsidR="00A76420" w:rsidRPr="00EE1AF5">
        <w:rPr>
          <w:rFonts w:ascii="Angsana New" w:hAnsi="Angsana New"/>
          <w:spacing w:val="-2"/>
          <w:sz w:val="30"/>
          <w:szCs w:val="30"/>
        </w:rPr>
        <w:t>2569</w:t>
      </w:r>
      <w:r w:rsidR="00A76420" w:rsidRPr="00EE1AF5">
        <w:rPr>
          <w:rFonts w:ascii="Angsana New" w:hAnsi="Angsana New"/>
          <w:spacing w:val="-2"/>
          <w:sz w:val="30"/>
          <w:szCs w:val="30"/>
          <w:cs/>
        </w:rPr>
        <w:t xml:space="preserve"> บริษัทเข้าทำสัญญาเงินกู้เชื่อมโยงกับความยั่งยืน (</w:t>
      </w:r>
      <w:r w:rsidR="00A76420" w:rsidRPr="00EE1AF5">
        <w:rPr>
          <w:rFonts w:ascii="Angsana New" w:hAnsi="Angsana New"/>
          <w:spacing w:val="-2"/>
          <w:sz w:val="30"/>
          <w:szCs w:val="30"/>
        </w:rPr>
        <w:t xml:space="preserve">Sustainability-linked loan) </w:t>
      </w:r>
      <w:r w:rsidR="00A76420" w:rsidRPr="00EE1AF5">
        <w:rPr>
          <w:rFonts w:ascii="Angsana New" w:hAnsi="Angsana New"/>
          <w:spacing w:val="-2"/>
          <w:sz w:val="30"/>
          <w:szCs w:val="30"/>
          <w:cs/>
        </w:rPr>
        <w:t xml:space="preserve">กับสถาบันการเงินต่างประเทศแห่งหนึ่ง โดยมีวงเงิน </w:t>
      </w:r>
      <w:r w:rsidR="00A76420" w:rsidRPr="00EE1AF5">
        <w:rPr>
          <w:rFonts w:ascii="Angsana New" w:hAnsi="Angsana New"/>
          <w:spacing w:val="-2"/>
          <w:sz w:val="30"/>
          <w:szCs w:val="30"/>
        </w:rPr>
        <w:t>200</w:t>
      </w:r>
      <w:r w:rsidR="00A76420" w:rsidRPr="00EE1AF5">
        <w:rPr>
          <w:rFonts w:ascii="Angsana New" w:hAnsi="Angsana New"/>
          <w:spacing w:val="-2"/>
          <w:sz w:val="30"/>
          <w:szCs w:val="30"/>
          <w:cs/>
        </w:rPr>
        <w:t xml:space="preserve"> ล้านเหรียญสหรัฐ มีอัตราดอกเบี้ยตามที่ตกลงกัน เงื่อนไขการชำระคืนเงินกู้ภายใน </w:t>
      </w:r>
      <w:r w:rsidR="00A76420" w:rsidRPr="00EE1AF5">
        <w:rPr>
          <w:rFonts w:ascii="Angsana New" w:hAnsi="Angsana New"/>
          <w:spacing w:val="-2"/>
          <w:sz w:val="30"/>
          <w:szCs w:val="30"/>
        </w:rPr>
        <w:t>5</w:t>
      </w:r>
      <w:r w:rsidR="00A76420" w:rsidRPr="00EE1AF5">
        <w:rPr>
          <w:rFonts w:ascii="Angsana New" w:hAnsi="Angsana New"/>
          <w:spacing w:val="-2"/>
          <w:sz w:val="30"/>
          <w:szCs w:val="30"/>
          <w:cs/>
        </w:rPr>
        <w:t xml:space="preserve"> ปี นับจากวันที่เบิกใช้</w:t>
      </w:r>
    </w:p>
    <w:sectPr w:rsidR="005B120C" w:rsidRPr="00EE1AF5" w:rsidSect="00360081">
      <w:headerReference w:type="default" r:id="rId22"/>
      <w:headerReference w:type="first" r:id="rId23"/>
      <w:pgSz w:w="11909" w:h="16834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DA3C5D" w14:textId="77777777" w:rsidR="00243E95" w:rsidRDefault="00243E95">
      <w:r>
        <w:separator/>
      </w:r>
    </w:p>
  </w:endnote>
  <w:endnote w:type="continuationSeparator" w:id="0">
    <w:p w14:paraId="05F5A349" w14:textId="77777777" w:rsidR="00243E95" w:rsidRDefault="00243E95">
      <w:r>
        <w:continuationSeparator/>
      </w:r>
    </w:p>
  </w:endnote>
  <w:endnote w:type="continuationNotice" w:id="1">
    <w:p w14:paraId="1C17CFCF" w14:textId="77777777" w:rsidR="00243E95" w:rsidRDefault="00243E9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F516B" w14:textId="77777777" w:rsidR="00E16948" w:rsidRPr="00305593" w:rsidRDefault="00E16948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 w:rsidRPr="00BE7416">
      <w:rPr>
        <w:rStyle w:val="PageNumber"/>
        <w:rFonts w:ascii="Angsana New" w:hAnsi="Angsana New"/>
        <w:noProof/>
        <w:sz w:val="30"/>
        <w:szCs w:val="30"/>
      </w:rPr>
      <w:t>3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0E36FEF" w14:textId="77777777" w:rsidR="00E16948" w:rsidRPr="002D3586" w:rsidRDefault="00E16948" w:rsidP="002D3586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4CF68" w14:textId="08F9DE0D" w:rsidR="001506B2" w:rsidRPr="001B4300" w:rsidRDefault="00BE7416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BE7416">
      <w:rPr>
        <w:rFonts w:asciiTheme="majorBidi" w:hAnsiTheme="majorBidi" w:cstheme="majorBidi"/>
        <w:sz w:val="30"/>
        <w:szCs w:val="30"/>
      </w:rPr>
      <w:t>14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0897A" w14:textId="4B15CA22" w:rsidR="0078349B" w:rsidRPr="00CE24D0" w:rsidRDefault="0078349B" w:rsidP="00CF1A4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24D0">
      <w:rPr>
        <w:rStyle w:val="PageNumber"/>
        <w:rFonts w:ascii="Angsana New" w:hAnsi="Angsana New"/>
        <w:sz w:val="30"/>
        <w:szCs w:val="30"/>
      </w:rPr>
      <w:fldChar w:fldCharType="begin"/>
    </w:r>
    <w:r w:rsidRPr="00CE24D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24D0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</w:t>
    </w:r>
    <w:r w:rsidR="00BE7416" w:rsidRPr="00BE7416">
      <w:rPr>
        <w:rStyle w:val="PageNumber"/>
        <w:rFonts w:ascii="Angsana New" w:hAnsi="Angsana New"/>
        <w:noProof/>
        <w:sz w:val="30"/>
        <w:szCs w:val="30"/>
      </w:rPr>
      <w:t>1</w:t>
    </w:r>
    <w:r w:rsidRPr="00CE24D0">
      <w:rPr>
        <w:rStyle w:val="PageNumber"/>
        <w:rFonts w:ascii="Angsana New" w:hAnsi="Angsana New"/>
        <w:sz w:val="30"/>
        <w:szCs w:val="30"/>
      </w:rPr>
      <w:fldChar w:fldCharType="end"/>
    </w:r>
  </w:p>
  <w:p w14:paraId="281705E2" w14:textId="77777777" w:rsidR="0078349B" w:rsidRPr="00AC7B7C" w:rsidRDefault="0078349B" w:rsidP="00CF1A4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  <w:cs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FDF42" w14:textId="511BA96B" w:rsidR="0078349B" w:rsidRPr="007916B1" w:rsidRDefault="0078349B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="00BE7416" w:rsidRPr="00BE7416">
      <w:rPr>
        <w:rStyle w:val="PageNumber"/>
        <w:rFonts w:ascii="Angsana New" w:hAnsi="Angsana New"/>
        <w:noProof/>
        <w:sz w:val="30"/>
        <w:szCs w:val="30"/>
      </w:rPr>
      <w:t>0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8C4A7CA" w14:textId="77777777" w:rsidR="0078349B" w:rsidRPr="002F7024" w:rsidRDefault="0078349B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92649D" w14:textId="77777777" w:rsidR="00243E95" w:rsidRDefault="00243E95">
      <w:r>
        <w:separator/>
      </w:r>
    </w:p>
  </w:footnote>
  <w:footnote w:type="continuationSeparator" w:id="0">
    <w:p w14:paraId="43B81198" w14:textId="77777777" w:rsidR="00243E95" w:rsidRDefault="00243E95">
      <w:r>
        <w:continuationSeparator/>
      </w:r>
    </w:p>
  </w:footnote>
  <w:footnote w:type="continuationNotice" w:id="1">
    <w:p w14:paraId="01E19124" w14:textId="77777777" w:rsidR="00243E95" w:rsidRDefault="00243E9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8FCCD" w14:textId="77777777" w:rsidR="0040032D" w:rsidRPr="00BA2BC9" w:rsidRDefault="0040032D" w:rsidP="0040032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3C06F866" w14:textId="77777777" w:rsidR="0040032D" w:rsidRDefault="0040032D" w:rsidP="0040032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7274362C" w14:textId="7000FC58" w:rsidR="0040032D" w:rsidRPr="008D22B2" w:rsidRDefault="0040032D" w:rsidP="0040032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1B430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</w:t>
    </w:r>
    <w:r w:rsidR="00FE5A8A" w:rsidRPr="00FE5A8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สิ้นสุดวันที่</w:t>
    </w:r>
    <w:r w:rsidR="00FE5A8A"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="00BE7416" w:rsidRPr="00BE7416">
      <w:rPr>
        <w:rFonts w:ascii="Angsana New" w:hAnsi="Angsana New" w:cs="Angsana New"/>
        <w:sz w:val="32"/>
        <w:szCs w:val="32"/>
        <w:lang w:val="en-US" w:bidi="th-TH"/>
      </w:rPr>
      <w:t>31</w:t>
    </w:r>
    <w:r w:rsidR="00021E0F">
      <w:rPr>
        <w:rFonts w:ascii="Angsana New" w:hAnsi="Angsana New" w:cs="Angsana New"/>
        <w:sz w:val="32"/>
        <w:szCs w:val="32"/>
        <w:lang w:bidi="th-TH"/>
      </w:rPr>
      <w:t xml:space="preserve"> </w:t>
    </w:r>
    <w:r w:rsidR="00021E0F" w:rsidRPr="00021E0F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มีนาคม</w:t>
    </w:r>
    <w:r w:rsidR="00021E0F"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 w:rsidR="00BE7416" w:rsidRPr="00BE7416">
      <w:rPr>
        <w:rFonts w:ascii="Angsana New" w:hAnsi="Angsana New" w:cs="Angsana New"/>
        <w:sz w:val="32"/>
        <w:szCs w:val="32"/>
        <w:lang w:val="en-US" w:bidi="th-TH"/>
      </w:rPr>
      <w:t>2569</w:t>
    </w:r>
    <w:r w:rsidR="00101C33" w:rsidRPr="003E3507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1B4300">
      <w:rPr>
        <w:rFonts w:ascii="Angsana New" w:hAnsi="Angsana New" w:cs="Angsana New" w:hint="cs"/>
        <w:b w:val="0"/>
        <w:bCs/>
        <w:sz w:val="32"/>
        <w:szCs w:val="32"/>
        <w:cs/>
      </w:rPr>
      <w:t>(</w:t>
    </w:r>
    <w:r w:rsidRPr="001B430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ไม่ได้ตรวจสอบ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)</w:t>
    </w:r>
  </w:p>
  <w:p w14:paraId="6F4F1D02" w14:textId="77777777" w:rsidR="0040032D" w:rsidRPr="008D22B2" w:rsidRDefault="0040032D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90FA2" w14:textId="77777777" w:rsidR="005926CD" w:rsidRPr="00BA2BC9" w:rsidRDefault="005926CD" w:rsidP="005926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03F9A42E" w14:textId="77777777" w:rsidR="005926CD" w:rsidRDefault="005926CD" w:rsidP="005926C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1B1C2286" w14:textId="04FBDC26" w:rsidR="005926CD" w:rsidRPr="008D22B2" w:rsidRDefault="005926CD" w:rsidP="005926C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1B430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</w:t>
    </w:r>
    <w:r w:rsidR="003E3507" w:rsidRPr="003E3507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สิ้นสุดวันที่</w:t>
    </w:r>
    <w:r w:rsidR="003E3507" w:rsidRPr="003E3507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BE7416" w:rsidRPr="00BE7416">
      <w:rPr>
        <w:rFonts w:ascii="Angsana New" w:hAnsi="Angsana New" w:cs="Angsana New"/>
        <w:sz w:val="32"/>
        <w:szCs w:val="32"/>
        <w:lang w:val="en-US" w:bidi="th-TH"/>
      </w:rPr>
      <w:t>31</w:t>
    </w:r>
    <w:r w:rsidR="00021E0F">
      <w:rPr>
        <w:rFonts w:ascii="Angsana New" w:hAnsi="Angsana New" w:cs="Angsana New"/>
        <w:sz w:val="32"/>
        <w:szCs w:val="32"/>
        <w:lang w:val="en-US" w:bidi="th-TH"/>
      </w:rPr>
      <w:t xml:space="preserve"> </w:t>
    </w:r>
    <w:r w:rsidR="00021E0F" w:rsidRPr="00021E0F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มีนาคม</w:t>
    </w:r>
    <w:r w:rsidR="00021E0F">
      <w:rPr>
        <w:rFonts w:ascii="Angsana New" w:hAnsi="Angsana New" w:cs="Angsana New" w:hint="cs"/>
        <w:sz w:val="32"/>
        <w:szCs w:val="32"/>
        <w:cs/>
        <w:lang w:val="en-US" w:bidi="th-TH"/>
      </w:rPr>
      <w:t xml:space="preserve"> </w:t>
    </w:r>
    <w:r w:rsidR="00BE7416" w:rsidRPr="00BE7416">
      <w:rPr>
        <w:rFonts w:ascii="Angsana New" w:hAnsi="Angsana New" w:cs="Angsana New"/>
        <w:sz w:val="32"/>
        <w:szCs w:val="32"/>
        <w:lang w:val="en-US" w:bidi="th-TH"/>
      </w:rPr>
      <w:t>2569</w:t>
    </w:r>
    <w:r w:rsidR="003E3507" w:rsidRPr="003E3507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1B4300">
      <w:rPr>
        <w:rFonts w:ascii="Angsana New" w:hAnsi="Angsana New" w:cs="Angsana New" w:hint="cs"/>
        <w:b w:val="0"/>
        <w:bCs/>
        <w:sz w:val="32"/>
        <w:szCs w:val="32"/>
        <w:cs/>
      </w:rPr>
      <w:t>(</w:t>
    </w:r>
    <w:r w:rsidRPr="001B430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ไม่ได้ตรวจสอบ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)</w:t>
    </w:r>
  </w:p>
  <w:p w14:paraId="21652FCB" w14:textId="77777777" w:rsidR="005926CD" w:rsidRPr="008D22B2" w:rsidRDefault="005926CD" w:rsidP="005926C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CFD35" w14:textId="77777777" w:rsidR="00C15066" w:rsidRPr="00BA2BC9" w:rsidRDefault="00C1506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21BAC81A" w14:textId="77777777" w:rsidR="00C15066" w:rsidRDefault="00C1506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DF06A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7E41744" w14:textId="28BCA22D" w:rsidR="00646FB9" w:rsidRPr="008D22B2" w:rsidRDefault="00646FB9" w:rsidP="00646FB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BA2BC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งวด</w:t>
    </w:r>
    <w:r w:rsidR="0017431A" w:rsidRPr="001B430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สามเดือน</w:t>
    </w:r>
    <w:r w:rsidR="0017431A" w:rsidRPr="003E3507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สิ้นสุดวันที่</w:t>
    </w:r>
    <w:r w:rsidR="0017431A" w:rsidRPr="003E3507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BE7416" w:rsidRPr="00BE7416">
      <w:rPr>
        <w:rFonts w:ascii="Angsana New" w:hAnsi="Angsana New" w:cs="Angsana New"/>
        <w:sz w:val="32"/>
        <w:szCs w:val="32"/>
        <w:lang w:val="en-US" w:bidi="th-TH"/>
      </w:rPr>
      <w:t>31</w:t>
    </w:r>
    <w:r w:rsidR="00475278">
      <w:rPr>
        <w:rFonts w:ascii="Angsana New" w:hAnsi="Angsana New" w:cs="Angsana New"/>
        <w:sz w:val="32"/>
        <w:szCs w:val="32"/>
        <w:lang w:val="en-US" w:bidi="th-TH"/>
      </w:rPr>
      <w:t xml:space="preserve"> </w:t>
    </w:r>
    <w:r w:rsidR="00475278" w:rsidRPr="00475278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มีนาคม</w:t>
    </w:r>
    <w:r w:rsidR="00475278">
      <w:rPr>
        <w:rFonts w:ascii="Angsana New" w:hAnsi="Angsana New" w:cs="Angsana New" w:hint="cs"/>
        <w:sz w:val="32"/>
        <w:szCs w:val="32"/>
        <w:cs/>
        <w:lang w:val="en-US" w:bidi="th-TH"/>
      </w:rPr>
      <w:t xml:space="preserve"> </w:t>
    </w:r>
    <w:r w:rsidR="00BE7416" w:rsidRPr="00BE7416">
      <w:rPr>
        <w:rFonts w:ascii="Angsana New" w:hAnsi="Angsana New" w:cs="Angsana New"/>
        <w:sz w:val="32"/>
        <w:szCs w:val="32"/>
        <w:lang w:val="en-US" w:bidi="th-TH"/>
      </w:rPr>
      <w:t>2569</w:t>
    </w:r>
    <w:r w:rsidR="0017431A" w:rsidRPr="003E3507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(</w:t>
    </w:r>
    <w:r w:rsidRPr="00EA53E1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)</w:t>
    </w:r>
  </w:p>
  <w:p w14:paraId="5EB392BD" w14:textId="77777777" w:rsidR="0078349B" w:rsidRPr="00333087" w:rsidRDefault="0078349B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  <w:lang w:bidi="ar-SA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90A90" w14:textId="77777777" w:rsidR="008323B8" w:rsidRPr="00BA2BC9" w:rsidRDefault="008323B8" w:rsidP="00DF06A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5D471C37" w14:textId="77777777" w:rsidR="008323B8" w:rsidRDefault="008323B8" w:rsidP="00DF06A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DF06A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45D5FD9" w14:textId="77B6AA43" w:rsidR="00646FB9" w:rsidRPr="008D22B2" w:rsidRDefault="00646FB9" w:rsidP="00646FB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BA2BC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งวดสามเดือน</w:t>
    </w:r>
    <w:r w:rsidR="00612D5B" w:rsidRPr="003E3507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สิ้นสุดวันที่</w:t>
    </w:r>
    <w:r w:rsidR="00612D5B" w:rsidRPr="003E3507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BE7416" w:rsidRPr="00BE7416">
      <w:rPr>
        <w:rFonts w:ascii="Angsana New" w:hAnsi="Angsana New" w:cs="Angsana New"/>
        <w:sz w:val="32"/>
        <w:szCs w:val="32"/>
        <w:lang w:val="en-US" w:bidi="th-TH"/>
      </w:rPr>
      <w:t>31</w:t>
    </w:r>
    <w:r w:rsidR="00180C00">
      <w:rPr>
        <w:rFonts w:ascii="Angsana New" w:hAnsi="Angsana New" w:cs="Angsana New"/>
        <w:sz w:val="32"/>
        <w:szCs w:val="32"/>
        <w:lang w:val="en-US" w:bidi="th-TH"/>
      </w:rPr>
      <w:t xml:space="preserve"> </w:t>
    </w:r>
    <w:r w:rsidR="00180C00" w:rsidRPr="00180C00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มีนาคม</w:t>
    </w:r>
    <w:r w:rsidR="00180C00">
      <w:rPr>
        <w:rFonts w:ascii="Angsana New" w:hAnsi="Angsana New" w:cs="Angsana New" w:hint="cs"/>
        <w:sz w:val="32"/>
        <w:szCs w:val="32"/>
        <w:cs/>
        <w:lang w:val="en-US" w:bidi="th-TH"/>
      </w:rPr>
      <w:t xml:space="preserve"> </w:t>
    </w:r>
    <w:r w:rsidR="00BE7416" w:rsidRPr="00BE7416">
      <w:rPr>
        <w:rFonts w:ascii="Angsana New" w:hAnsi="Angsana New" w:cs="Angsana New"/>
        <w:sz w:val="32"/>
        <w:szCs w:val="32"/>
        <w:lang w:val="en-US" w:bidi="th-TH"/>
      </w:rPr>
      <w:t>2569</w:t>
    </w:r>
    <w:r w:rsidR="00612D5B" w:rsidRPr="003E3507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(</w:t>
    </w:r>
    <w:r w:rsidRPr="00EA53E1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)</w:t>
    </w:r>
  </w:p>
  <w:p w14:paraId="06E45EA6" w14:textId="77777777" w:rsidR="0078349B" w:rsidRDefault="0078349B" w:rsidP="00B752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630"/>
      <w:rPr>
        <w:rFonts w:ascii="Angsana New" w:hAnsi="Angsana New"/>
        <w:bCs/>
        <w:sz w:val="32"/>
        <w:szCs w:val="32"/>
        <w:lang w:val="en-GB" w:bidi="ar-SA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50E2C" w14:textId="77777777" w:rsidR="00C81CA6" w:rsidRPr="00BA2BC9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ind w:left="540"/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653D6761" w14:textId="77777777" w:rsidR="00C81CA6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ind w:left="540"/>
      <w:jc w:val="both"/>
      <w:rPr>
        <w:rFonts w:ascii="Angsana New" w:hAnsi="Angsana New"/>
        <w:b/>
        <w:bCs/>
        <w:sz w:val="32"/>
        <w:szCs w:val="32"/>
      </w:rPr>
    </w:pPr>
    <w:r w:rsidRPr="00DF06A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680D715" w14:textId="0BC1DB14" w:rsidR="008F0F83" w:rsidRPr="008D22B2" w:rsidRDefault="008F0F83" w:rsidP="008F0F83">
    <w:pPr>
      <w:pStyle w:val="acctmainheading"/>
      <w:spacing w:after="0" w:line="240" w:lineRule="atLeast"/>
      <w:ind w:firstLine="540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BA2BC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งวดสามเดือน</w:t>
    </w:r>
    <w:r w:rsidR="00612D5B" w:rsidRPr="003E3507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สิ้นสุดวันที่</w:t>
    </w:r>
    <w:r w:rsidR="00612D5B" w:rsidRPr="003E3507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BE7416" w:rsidRPr="00BE7416">
      <w:rPr>
        <w:rFonts w:ascii="Angsana New" w:hAnsi="Angsana New" w:cs="Angsana New"/>
        <w:sz w:val="32"/>
        <w:szCs w:val="32"/>
        <w:lang w:val="en-US" w:bidi="th-TH"/>
      </w:rPr>
      <w:t>31</w:t>
    </w:r>
    <w:r w:rsidR="00180C00">
      <w:rPr>
        <w:rFonts w:ascii="Angsana New" w:hAnsi="Angsana New" w:cs="Angsana New"/>
        <w:sz w:val="32"/>
        <w:szCs w:val="32"/>
        <w:lang w:val="en-US" w:bidi="th-TH"/>
      </w:rPr>
      <w:t xml:space="preserve"> </w:t>
    </w:r>
    <w:r w:rsidR="00180C00" w:rsidRPr="00180C00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มีนาคม</w:t>
    </w:r>
    <w:r w:rsidR="00180C00">
      <w:rPr>
        <w:rFonts w:ascii="Angsana New" w:hAnsi="Angsana New" w:cs="Angsana New" w:hint="cs"/>
        <w:sz w:val="32"/>
        <w:szCs w:val="32"/>
        <w:cs/>
        <w:lang w:val="en-US" w:bidi="th-TH"/>
      </w:rPr>
      <w:t xml:space="preserve"> </w:t>
    </w:r>
    <w:r w:rsidR="00BE7416" w:rsidRPr="00BE7416">
      <w:rPr>
        <w:rFonts w:ascii="Angsana New" w:hAnsi="Angsana New" w:cs="Angsana New"/>
        <w:sz w:val="32"/>
        <w:szCs w:val="32"/>
        <w:lang w:val="en-US" w:bidi="th-TH"/>
      </w:rPr>
      <w:t>2569</w:t>
    </w:r>
    <w:r w:rsidR="00612D5B" w:rsidRPr="003E3507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(</w:t>
    </w:r>
    <w:r w:rsidRPr="00EA53E1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)</w:t>
    </w:r>
  </w:p>
  <w:p w14:paraId="30BEDDE3" w14:textId="77777777" w:rsidR="00C81CA6" w:rsidRDefault="00C81CA6" w:rsidP="00B752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630"/>
      <w:rPr>
        <w:rFonts w:ascii="Angsana New" w:hAnsi="Angsana New"/>
        <w:bCs/>
        <w:sz w:val="32"/>
        <w:szCs w:val="32"/>
        <w:lang w:val="en-GB" w:bidi="ar-SA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68486" w14:textId="77777777" w:rsidR="00C81CA6" w:rsidRPr="00BA2BC9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3496CE84" w14:textId="77777777" w:rsidR="00C81CA6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both"/>
      <w:rPr>
        <w:rFonts w:ascii="Angsana New" w:hAnsi="Angsana New"/>
        <w:b/>
        <w:bCs/>
        <w:sz w:val="32"/>
        <w:szCs w:val="32"/>
      </w:rPr>
    </w:pPr>
    <w:r w:rsidRPr="00DF06A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D32E0FF" w14:textId="01FF1547" w:rsidR="00646FB9" w:rsidRPr="008D22B2" w:rsidRDefault="00646FB9" w:rsidP="00646FB9">
    <w:pPr>
      <w:pStyle w:val="acctmainheading"/>
      <w:spacing w:after="0" w:line="240" w:lineRule="atLeast"/>
      <w:ind w:firstLine="540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BA2BC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งวดสามเดือน</w:t>
    </w:r>
    <w:r w:rsidR="00612D5B" w:rsidRPr="003E3507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สิ้นสุดวันที่</w:t>
    </w:r>
    <w:r w:rsidR="00612D5B" w:rsidRPr="003E3507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BE7416" w:rsidRPr="00BE7416">
      <w:rPr>
        <w:rFonts w:ascii="Angsana New" w:hAnsi="Angsana New" w:cs="Angsana New"/>
        <w:sz w:val="32"/>
        <w:szCs w:val="32"/>
        <w:lang w:val="en-US" w:bidi="th-TH"/>
      </w:rPr>
      <w:t>31</w:t>
    </w:r>
    <w:r w:rsidR="00180C00">
      <w:rPr>
        <w:rFonts w:ascii="Angsana New" w:hAnsi="Angsana New" w:cs="Angsana New"/>
        <w:sz w:val="32"/>
        <w:szCs w:val="32"/>
        <w:lang w:val="en-US" w:bidi="th-TH"/>
      </w:rPr>
      <w:t xml:space="preserve"> </w:t>
    </w:r>
    <w:r w:rsidR="00180C00" w:rsidRPr="00180C00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มีนาคม</w:t>
    </w:r>
    <w:r w:rsidR="00180C00">
      <w:rPr>
        <w:rFonts w:ascii="Angsana New" w:hAnsi="Angsana New" w:cs="Angsana New" w:hint="cs"/>
        <w:sz w:val="32"/>
        <w:szCs w:val="32"/>
        <w:cs/>
        <w:lang w:val="en-US" w:bidi="th-TH"/>
      </w:rPr>
      <w:t xml:space="preserve"> </w:t>
    </w:r>
    <w:r w:rsidR="00BE7416" w:rsidRPr="00BE7416">
      <w:rPr>
        <w:rFonts w:ascii="Angsana New" w:hAnsi="Angsana New" w:cs="Angsana New"/>
        <w:sz w:val="32"/>
        <w:szCs w:val="32"/>
        <w:lang w:val="en-US" w:bidi="th-TH"/>
      </w:rPr>
      <w:t>2569</w:t>
    </w:r>
    <w:r w:rsidR="00612D5B" w:rsidRPr="003E3507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(</w:t>
    </w:r>
    <w:r w:rsidRPr="00EA53E1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)</w:t>
    </w:r>
  </w:p>
  <w:p w14:paraId="1C53277F" w14:textId="77777777" w:rsidR="00C81CA6" w:rsidRPr="00333087" w:rsidRDefault="00C81CA6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  <w:lang w:bidi="ar-SA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3DD2B" w14:textId="77777777" w:rsidR="00C81CA6" w:rsidRPr="00BA2BC9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77589881" w14:textId="77777777" w:rsidR="00C81CA6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jc w:val="both"/>
      <w:rPr>
        <w:rFonts w:ascii="Angsana New" w:hAnsi="Angsana New"/>
        <w:b/>
        <w:bCs/>
        <w:sz w:val="32"/>
        <w:szCs w:val="32"/>
      </w:rPr>
    </w:pPr>
    <w:r w:rsidRPr="00DF06A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133B036" w14:textId="79CE0F05" w:rsidR="008F0F83" w:rsidRPr="008D22B2" w:rsidRDefault="008F0F83" w:rsidP="008F0F83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BA2BC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งวดสามเดือน</w:t>
    </w:r>
    <w:r w:rsidR="00612D5B" w:rsidRPr="003E3507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สิ้นสุดวันที่</w:t>
    </w:r>
    <w:r w:rsidR="00612D5B" w:rsidRPr="003E3507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BE7416" w:rsidRPr="00BE7416">
      <w:rPr>
        <w:rFonts w:ascii="Angsana New" w:hAnsi="Angsana New" w:cs="Angsana New"/>
        <w:sz w:val="32"/>
        <w:szCs w:val="32"/>
        <w:lang w:val="en-US" w:bidi="th-TH"/>
      </w:rPr>
      <w:t>31</w:t>
    </w:r>
    <w:r w:rsidR="00FE44CC">
      <w:rPr>
        <w:rFonts w:ascii="Angsana New" w:hAnsi="Angsana New" w:cs="Angsana New"/>
        <w:sz w:val="32"/>
        <w:szCs w:val="32"/>
        <w:lang w:val="en-US" w:bidi="th-TH"/>
      </w:rPr>
      <w:t xml:space="preserve"> </w:t>
    </w:r>
    <w:r w:rsidR="00FE44CC" w:rsidRPr="00FE44CC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มีนาคม</w:t>
    </w:r>
    <w:r w:rsidR="00FE44CC">
      <w:rPr>
        <w:rFonts w:ascii="Angsana New" w:hAnsi="Angsana New" w:cs="Angsana New" w:hint="cs"/>
        <w:sz w:val="32"/>
        <w:szCs w:val="32"/>
        <w:cs/>
        <w:lang w:val="en-US" w:bidi="th-TH"/>
      </w:rPr>
      <w:t xml:space="preserve"> </w:t>
    </w:r>
    <w:r w:rsidR="00BE7416" w:rsidRPr="00BE7416">
      <w:rPr>
        <w:rFonts w:ascii="Angsana New" w:hAnsi="Angsana New" w:cs="Angsana New"/>
        <w:sz w:val="32"/>
        <w:szCs w:val="32"/>
        <w:lang w:val="en-US" w:bidi="th-TH"/>
      </w:rPr>
      <w:t>2569</w:t>
    </w:r>
    <w:r w:rsidR="00612D5B" w:rsidRPr="003E3507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(</w:t>
    </w:r>
    <w:r w:rsidRPr="00EA53E1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)</w:t>
    </w:r>
  </w:p>
  <w:p w14:paraId="44E0919E" w14:textId="77777777" w:rsidR="00C81CA6" w:rsidRDefault="00C81CA6" w:rsidP="00B752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630"/>
      <w:rPr>
        <w:rFonts w:ascii="Angsana New" w:hAnsi="Angsana New"/>
        <w:bCs/>
        <w:sz w:val="32"/>
        <w:szCs w:val="32"/>
        <w:lang w:val="en-GB" w:bidi="ar-SA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6AA2E" w14:textId="77777777" w:rsidR="00C81CA6" w:rsidRPr="00BA2BC9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728B6739" w14:textId="77777777" w:rsidR="00C81CA6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DF06A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47FC589" w14:textId="6DAB6119" w:rsidR="00C81CA6" w:rsidRDefault="000A071F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  <w:r w:rsidRPr="000A071F">
      <w:rPr>
        <w:rFonts w:ascii="Angsana New" w:hAnsi="Angsana New" w:hint="cs"/>
        <w:bCs/>
        <w:sz w:val="32"/>
        <w:szCs w:val="32"/>
        <w:cs/>
        <w:lang w:val="en-GB"/>
      </w:rPr>
      <w:t>สำหรับงวดสามเดือน</w:t>
    </w:r>
    <w:r w:rsidR="00612D5B" w:rsidRPr="003E3507">
      <w:rPr>
        <w:rFonts w:ascii="Angsana New" w:hAnsi="Angsana New" w:hint="cs"/>
        <w:bCs/>
        <w:sz w:val="32"/>
        <w:szCs w:val="32"/>
        <w:cs/>
      </w:rPr>
      <w:t>สิ้นสุด</w:t>
    </w:r>
    <w:r w:rsidR="00612D5B" w:rsidRPr="003E3507">
      <w:rPr>
        <w:rFonts w:ascii="Angsana New" w:hAnsi="Angsana New" w:hint="cs"/>
        <w:b/>
        <w:bCs/>
        <w:sz w:val="32"/>
        <w:szCs w:val="32"/>
        <w:cs/>
      </w:rPr>
      <w:t>วันที่</w:t>
    </w:r>
    <w:r w:rsidR="00612D5B" w:rsidRPr="00612D5B">
      <w:rPr>
        <w:rFonts w:ascii="Angsana New" w:hAnsi="Angsana New"/>
        <w:b/>
        <w:bCs/>
        <w:sz w:val="32"/>
        <w:szCs w:val="32"/>
        <w:cs/>
      </w:rPr>
      <w:t xml:space="preserve"> </w:t>
    </w:r>
    <w:r w:rsidR="00BE7416" w:rsidRPr="00BE7416">
      <w:rPr>
        <w:rFonts w:ascii="Angsana New" w:hAnsi="Angsana New"/>
        <w:b/>
        <w:bCs/>
        <w:sz w:val="32"/>
        <w:szCs w:val="32"/>
      </w:rPr>
      <w:t>31</w:t>
    </w:r>
    <w:r w:rsidR="00FE44CC">
      <w:rPr>
        <w:rFonts w:ascii="Angsana New" w:hAnsi="Angsana New"/>
        <w:b/>
        <w:bCs/>
        <w:sz w:val="32"/>
        <w:szCs w:val="32"/>
      </w:rPr>
      <w:t xml:space="preserve"> </w:t>
    </w:r>
    <w:r w:rsidR="00FE44CC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BE7416" w:rsidRPr="00BE7416">
      <w:rPr>
        <w:rFonts w:ascii="Angsana New" w:hAnsi="Angsana New"/>
        <w:b/>
        <w:bCs/>
        <w:sz w:val="32"/>
        <w:szCs w:val="32"/>
      </w:rPr>
      <w:t>2569</w:t>
    </w:r>
    <w:r w:rsidR="00612D5B" w:rsidRPr="003E3507">
      <w:rPr>
        <w:rFonts w:ascii="Angsana New" w:hAnsi="Angsana New" w:hint="cs"/>
        <w:bCs/>
        <w:sz w:val="32"/>
        <w:szCs w:val="32"/>
        <w:cs/>
      </w:rPr>
      <w:t xml:space="preserve"> </w:t>
    </w:r>
    <w:r w:rsidRPr="000A071F">
      <w:rPr>
        <w:rFonts w:ascii="Angsana New" w:hAnsi="Angsana New"/>
        <w:bCs/>
        <w:sz w:val="32"/>
        <w:szCs w:val="32"/>
        <w:cs/>
        <w:lang w:val="en-GB"/>
      </w:rPr>
      <w:t>(</w:t>
    </w:r>
    <w:r w:rsidRPr="000A071F">
      <w:rPr>
        <w:rFonts w:ascii="Angsana New" w:hAnsi="Angsana New" w:hint="cs"/>
        <w:bCs/>
        <w:sz w:val="32"/>
        <w:szCs w:val="32"/>
        <w:cs/>
        <w:lang w:val="en-GB"/>
      </w:rPr>
      <w:t>ไม่ได้ตรวจสอบ</w:t>
    </w:r>
    <w:r w:rsidRPr="000A071F">
      <w:rPr>
        <w:rFonts w:ascii="Angsana New" w:hAnsi="Angsana New"/>
        <w:bCs/>
        <w:sz w:val="32"/>
        <w:szCs w:val="32"/>
        <w:cs/>
        <w:lang w:val="en-GB"/>
      </w:rPr>
      <w:t>)</w:t>
    </w:r>
  </w:p>
  <w:p w14:paraId="7550828D" w14:textId="77777777" w:rsidR="000A071F" w:rsidRPr="00333087" w:rsidRDefault="000A071F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  <w:lang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672"/>
        </w:tabs>
        <w:ind w:left="167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735CC7"/>
    <w:multiLevelType w:val="hybridMultilevel"/>
    <w:tmpl w:val="143CC002"/>
    <w:lvl w:ilvl="0" w:tplc="35F0A86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 w:val="0"/>
        <w:color w:val="auto"/>
      </w:rPr>
    </w:lvl>
    <w:lvl w:ilvl="1" w:tplc="B36E072A">
      <w:start w:val="1"/>
      <w:numFmt w:val="lowerLetter"/>
      <w:lvlText w:val="(%2)"/>
      <w:lvlJc w:val="left"/>
      <w:pPr>
        <w:ind w:left="1665" w:hanging="585"/>
      </w:pPr>
      <w:rPr>
        <w:rFonts w:hint="default"/>
        <w:b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A40B2A"/>
    <w:multiLevelType w:val="multilevel"/>
    <w:tmpl w:val="B24479D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decimal"/>
      <w:lvlText w:val="%4)"/>
      <w:lvlJc w:val="left"/>
      <w:pPr>
        <w:tabs>
          <w:tab w:val="num" w:pos="1361"/>
        </w:tabs>
        <w:ind w:left="1361" w:hanging="341"/>
      </w:pPr>
      <w:rPr>
        <w:rFonts w:ascii="Angsana New" w:eastAsia="MS Mincho" w:hAnsi="Angsana New" w:cs="Angsana New"/>
        <w:sz w:val="30"/>
        <w:szCs w:val="30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8BF0946"/>
    <w:multiLevelType w:val="hybridMultilevel"/>
    <w:tmpl w:val="97D8C82A"/>
    <w:lvl w:ilvl="0" w:tplc="DC36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9E6209D"/>
    <w:multiLevelType w:val="hybridMultilevel"/>
    <w:tmpl w:val="C57840E6"/>
    <w:lvl w:ilvl="0" w:tplc="DBC0E2D2">
      <w:start w:val="7"/>
      <w:numFmt w:val="bullet"/>
      <w:lvlText w:val="-"/>
      <w:lvlJc w:val="left"/>
      <w:pPr>
        <w:ind w:left="1287" w:hanging="360"/>
      </w:pPr>
      <w:rPr>
        <w:rFonts w:ascii="Angsana New" w:eastAsia="Times New Roman" w:hAnsi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7852F8F"/>
    <w:multiLevelType w:val="hybridMultilevel"/>
    <w:tmpl w:val="794A8A02"/>
    <w:lvl w:ilvl="0" w:tplc="F9305A4C">
      <w:start w:val="1"/>
      <w:numFmt w:val="decimal"/>
      <w:lvlText w:val="%1."/>
      <w:lvlJc w:val="left"/>
      <w:pPr>
        <w:ind w:left="1020" w:hanging="360"/>
      </w:pPr>
    </w:lvl>
    <w:lvl w:ilvl="1" w:tplc="71067A04">
      <w:start w:val="1"/>
      <w:numFmt w:val="decimal"/>
      <w:lvlText w:val="%2."/>
      <w:lvlJc w:val="left"/>
      <w:pPr>
        <w:ind w:left="1020" w:hanging="360"/>
      </w:pPr>
    </w:lvl>
    <w:lvl w:ilvl="2" w:tplc="69E6066C">
      <w:start w:val="1"/>
      <w:numFmt w:val="decimal"/>
      <w:lvlText w:val="%3."/>
      <w:lvlJc w:val="left"/>
      <w:pPr>
        <w:ind w:left="1020" w:hanging="360"/>
      </w:pPr>
    </w:lvl>
    <w:lvl w:ilvl="3" w:tplc="DEA4D726">
      <w:start w:val="1"/>
      <w:numFmt w:val="decimal"/>
      <w:lvlText w:val="%4."/>
      <w:lvlJc w:val="left"/>
      <w:pPr>
        <w:ind w:left="1020" w:hanging="360"/>
      </w:pPr>
    </w:lvl>
    <w:lvl w:ilvl="4" w:tplc="6F905AEA">
      <w:start w:val="1"/>
      <w:numFmt w:val="decimal"/>
      <w:lvlText w:val="%5."/>
      <w:lvlJc w:val="left"/>
      <w:pPr>
        <w:ind w:left="1020" w:hanging="360"/>
      </w:pPr>
    </w:lvl>
    <w:lvl w:ilvl="5" w:tplc="5FA83472">
      <w:start w:val="1"/>
      <w:numFmt w:val="decimal"/>
      <w:lvlText w:val="%6."/>
      <w:lvlJc w:val="left"/>
      <w:pPr>
        <w:ind w:left="1020" w:hanging="360"/>
      </w:pPr>
    </w:lvl>
    <w:lvl w:ilvl="6" w:tplc="6DC6E176">
      <w:start w:val="1"/>
      <w:numFmt w:val="decimal"/>
      <w:lvlText w:val="%7."/>
      <w:lvlJc w:val="left"/>
      <w:pPr>
        <w:ind w:left="1020" w:hanging="360"/>
      </w:pPr>
    </w:lvl>
    <w:lvl w:ilvl="7" w:tplc="ECE83526">
      <w:start w:val="1"/>
      <w:numFmt w:val="decimal"/>
      <w:lvlText w:val="%8."/>
      <w:lvlJc w:val="left"/>
      <w:pPr>
        <w:ind w:left="1020" w:hanging="360"/>
      </w:pPr>
    </w:lvl>
    <w:lvl w:ilvl="8" w:tplc="6D1C5408">
      <w:start w:val="1"/>
      <w:numFmt w:val="decimal"/>
      <w:lvlText w:val="%9."/>
      <w:lvlJc w:val="left"/>
      <w:pPr>
        <w:ind w:left="1020" w:hanging="360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BC94D32"/>
    <w:multiLevelType w:val="hybridMultilevel"/>
    <w:tmpl w:val="6328910C"/>
    <w:lvl w:ilvl="0" w:tplc="2DD0E5A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503F50BC"/>
    <w:multiLevelType w:val="hybridMultilevel"/>
    <w:tmpl w:val="C3E82DF6"/>
    <w:lvl w:ilvl="0" w:tplc="184CA34A">
      <w:start w:val="1"/>
      <w:numFmt w:val="bullet"/>
      <w:lvlText w:val=""/>
      <w:lvlJc w:val="center"/>
      <w:pPr>
        <w:ind w:left="187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2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6" w:hanging="360"/>
      </w:pPr>
      <w:rPr>
        <w:rFonts w:ascii="Wingdings" w:hAnsi="Wingdings" w:hint="default"/>
      </w:rPr>
    </w:lvl>
  </w:abstractNum>
  <w:abstractNum w:abstractNumId="21" w15:restartNumberingAfterBreak="0">
    <w:nsid w:val="510159A5"/>
    <w:multiLevelType w:val="hybridMultilevel"/>
    <w:tmpl w:val="080AD392"/>
    <w:lvl w:ilvl="0" w:tplc="4240EA96">
      <w:start w:val="1"/>
      <w:numFmt w:val="bullet"/>
      <w:lvlText w:val=""/>
      <w:lvlJc w:val="center"/>
      <w:pPr>
        <w:ind w:left="180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510E5F77"/>
    <w:multiLevelType w:val="hybridMultilevel"/>
    <w:tmpl w:val="5CF6BDF4"/>
    <w:lvl w:ilvl="0" w:tplc="C540C25C">
      <w:start w:val="1"/>
      <w:numFmt w:val="decimal"/>
      <w:lvlText w:val="%1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66222"/>
    <w:multiLevelType w:val="hybridMultilevel"/>
    <w:tmpl w:val="0494E364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54D64E6A"/>
    <w:multiLevelType w:val="hybridMultilevel"/>
    <w:tmpl w:val="BABAFA44"/>
    <w:lvl w:ilvl="0" w:tplc="0E7AAB5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F411BA1"/>
    <w:multiLevelType w:val="hybridMultilevel"/>
    <w:tmpl w:val="3F5C1194"/>
    <w:lvl w:ilvl="0" w:tplc="DBC0E2D2">
      <w:start w:val="7"/>
      <w:numFmt w:val="bullet"/>
      <w:lvlText w:val="-"/>
      <w:lvlJc w:val="left"/>
      <w:pPr>
        <w:ind w:left="1350" w:hanging="360"/>
      </w:pPr>
      <w:rPr>
        <w:rFonts w:ascii="Angsana New" w:eastAsia="Times New Roman" w:hAnsi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6" w15:restartNumberingAfterBreak="0">
    <w:nsid w:val="603170A1"/>
    <w:multiLevelType w:val="hybridMultilevel"/>
    <w:tmpl w:val="1CB8145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669D50D7"/>
    <w:multiLevelType w:val="hybridMultilevel"/>
    <w:tmpl w:val="BC3C01A4"/>
    <w:lvl w:ilvl="0" w:tplc="8CC04AA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C053820"/>
    <w:multiLevelType w:val="hybridMultilevel"/>
    <w:tmpl w:val="98465E30"/>
    <w:lvl w:ilvl="0" w:tplc="BD4E0420">
      <w:start w:val="1"/>
      <w:numFmt w:val="decimal"/>
      <w:lvlText w:val="%1)"/>
      <w:lvlJc w:val="left"/>
      <w:pPr>
        <w:ind w:left="90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4AE1113"/>
    <w:multiLevelType w:val="hybridMultilevel"/>
    <w:tmpl w:val="3B78DFE8"/>
    <w:lvl w:ilvl="0" w:tplc="8118DB84">
      <w:start w:val="1"/>
      <w:numFmt w:val="decimal"/>
      <w:lvlText w:val="%1"/>
      <w:lvlJc w:val="left"/>
      <w:pPr>
        <w:ind w:left="54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2003" w:hanging="360"/>
      </w:pPr>
    </w:lvl>
    <w:lvl w:ilvl="2" w:tplc="0409001B" w:tentative="1">
      <w:start w:val="1"/>
      <w:numFmt w:val="lowerRoman"/>
      <w:lvlText w:val="%3."/>
      <w:lvlJc w:val="right"/>
      <w:pPr>
        <w:ind w:left="2723" w:hanging="180"/>
      </w:pPr>
    </w:lvl>
    <w:lvl w:ilvl="3" w:tplc="0409000F" w:tentative="1">
      <w:start w:val="1"/>
      <w:numFmt w:val="decimal"/>
      <w:lvlText w:val="%4."/>
      <w:lvlJc w:val="left"/>
      <w:pPr>
        <w:ind w:left="3443" w:hanging="360"/>
      </w:pPr>
    </w:lvl>
    <w:lvl w:ilvl="4" w:tplc="04090019" w:tentative="1">
      <w:start w:val="1"/>
      <w:numFmt w:val="lowerLetter"/>
      <w:lvlText w:val="%5."/>
      <w:lvlJc w:val="left"/>
      <w:pPr>
        <w:ind w:left="4163" w:hanging="360"/>
      </w:pPr>
    </w:lvl>
    <w:lvl w:ilvl="5" w:tplc="0409001B" w:tentative="1">
      <w:start w:val="1"/>
      <w:numFmt w:val="lowerRoman"/>
      <w:lvlText w:val="%6."/>
      <w:lvlJc w:val="right"/>
      <w:pPr>
        <w:ind w:left="4883" w:hanging="180"/>
      </w:pPr>
    </w:lvl>
    <w:lvl w:ilvl="6" w:tplc="0409000F" w:tentative="1">
      <w:start w:val="1"/>
      <w:numFmt w:val="decimal"/>
      <w:lvlText w:val="%7."/>
      <w:lvlJc w:val="left"/>
      <w:pPr>
        <w:ind w:left="5603" w:hanging="360"/>
      </w:pPr>
    </w:lvl>
    <w:lvl w:ilvl="7" w:tplc="04090019" w:tentative="1">
      <w:start w:val="1"/>
      <w:numFmt w:val="lowerLetter"/>
      <w:lvlText w:val="%8."/>
      <w:lvlJc w:val="left"/>
      <w:pPr>
        <w:ind w:left="6323" w:hanging="360"/>
      </w:pPr>
    </w:lvl>
    <w:lvl w:ilvl="8" w:tplc="0409001B" w:tentative="1">
      <w:start w:val="1"/>
      <w:numFmt w:val="lowerRoman"/>
      <w:lvlText w:val="%9."/>
      <w:lvlJc w:val="right"/>
      <w:pPr>
        <w:ind w:left="7043" w:hanging="180"/>
      </w:pPr>
    </w:lvl>
  </w:abstractNum>
  <w:num w:numId="1" w16cid:durableId="72701424">
    <w:abstractNumId w:val="6"/>
  </w:num>
  <w:num w:numId="2" w16cid:durableId="887961311">
    <w:abstractNumId w:val="5"/>
  </w:num>
  <w:num w:numId="3" w16cid:durableId="474226300">
    <w:abstractNumId w:val="9"/>
  </w:num>
  <w:num w:numId="4" w16cid:durableId="1795443737">
    <w:abstractNumId w:val="7"/>
  </w:num>
  <w:num w:numId="5" w16cid:durableId="520704059">
    <w:abstractNumId w:val="8"/>
  </w:num>
  <w:num w:numId="6" w16cid:durableId="583144204">
    <w:abstractNumId w:val="3"/>
  </w:num>
  <w:num w:numId="7" w16cid:durableId="175004796">
    <w:abstractNumId w:val="2"/>
  </w:num>
  <w:num w:numId="8" w16cid:durableId="576090692">
    <w:abstractNumId w:val="0"/>
  </w:num>
  <w:num w:numId="9" w16cid:durableId="1324242064">
    <w:abstractNumId w:val="1"/>
  </w:num>
  <w:num w:numId="10" w16cid:durableId="439492456">
    <w:abstractNumId w:val="4"/>
  </w:num>
  <w:num w:numId="11" w16cid:durableId="955916450">
    <w:abstractNumId w:val="17"/>
  </w:num>
  <w:num w:numId="12" w16cid:durableId="1155100608">
    <w:abstractNumId w:val="13"/>
  </w:num>
  <w:num w:numId="13" w16cid:durableId="1265921519">
    <w:abstractNumId w:val="28"/>
  </w:num>
  <w:num w:numId="14" w16cid:durableId="1290935523">
    <w:abstractNumId w:val="15"/>
  </w:num>
  <w:num w:numId="15" w16cid:durableId="981886655">
    <w:abstractNumId w:val="19"/>
  </w:num>
  <w:num w:numId="16" w16cid:durableId="736633362">
    <w:abstractNumId w:val="11"/>
  </w:num>
  <w:num w:numId="17" w16cid:durableId="1216431051">
    <w:abstractNumId w:val="30"/>
  </w:num>
  <w:num w:numId="18" w16cid:durableId="1832941182">
    <w:abstractNumId w:val="21"/>
  </w:num>
  <w:num w:numId="19" w16cid:durableId="1603609294">
    <w:abstractNumId w:val="20"/>
  </w:num>
  <w:num w:numId="20" w16cid:durableId="799765472">
    <w:abstractNumId w:val="25"/>
  </w:num>
  <w:num w:numId="21" w16cid:durableId="629163680">
    <w:abstractNumId w:val="14"/>
  </w:num>
  <w:num w:numId="22" w16cid:durableId="86119911">
    <w:abstractNumId w:val="26"/>
  </w:num>
  <w:num w:numId="23" w16cid:durableId="307589430">
    <w:abstractNumId w:val="24"/>
  </w:num>
  <w:num w:numId="24" w16cid:durableId="1092120692">
    <w:abstractNumId w:val="23"/>
  </w:num>
  <w:num w:numId="25" w16cid:durableId="2147047424">
    <w:abstractNumId w:val="18"/>
  </w:num>
  <w:num w:numId="26" w16cid:durableId="897014810">
    <w:abstractNumId w:val="12"/>
  </w:num>
  <w:num w:numId="27" w16cid:durableId="992873398">
    <w:abstractNumId w:val="29"/>
  </w:num>
  <w:num w:numId="28" w16cid:durableId="2123065700">
    <w:abstractNumId w:val="10"/>
  </w:num>
  <w:num w:numId="29" w16cid:durableId="1095633398">
    <w:abstractNumId w:val="22"/>
  </w:num>
  <w:num w:numId="30" w16cid:durableId="1951081291">
    <w:abstractNumId w:val="27"/>
  </w:num>
  <w:num w:numId="31" w16cid:durableId="684986017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0CD"/>
    <w:rsid w:val="000000CE"/>
    <w:rsid w:val="000001B7"/>
    <w:rsid w:val="00000221"/>
    <w:rsid w:val="00000444"/>
    <w:rsid w:val="0000050B"/>
    <w:rsid w:val="00000911"/>
    <w:rsid w:val="00000DF2"/>
    <w:rsid w:val="00000FB1"/>
    <w:rsid w:val="000011C7"/>
    <w:rsid w:val="000012A2"/>
    <w:rsid w:val="00001385"/>
    <w:rsid w:val="000013B2"/>
    <w:rsid w:val="0000142E"/>
    <w:rsid w:val="000014C8"/>
    <w:rsid w:val="0000164F"/>
    <w:rsid w:val="0000173D"/>
    <w:rsid w:val="000017AB"/>
    <w:rsid w:val="000018DB"/>
    <w:rsid w:val="0000194A"/>
    <w:rsid w:val="00001A62"/>
    <w:rsid w:val="00001B39"/>
    <w:rsid w:val="00001B7F"/>
    <w:rsid w:val="00001C3D"/>
    <w:rsid w:val="00002008"/>
    <w:rsid w:val="000025B6"/>
    <w:rsid w:val="000025D4"/>
    <w:rsid w:val="00002659"/>
    <w:rsid w:val="000026AE"/>
    <w:rsid w:val="000027A3"/>
    <w:rsid w:val="00002880"/>
    <w:rsid w:val="000029DA"/>
    <w:rsid w:val="00002AD8"/>
    <w:rsid w:val="00002C15"/>
    <w:rsid w:val="00002DFB"/>
    <w:rsid w:val="00002F5B"/>
    <w:rsid w:val="00002FCB"/>
    <w:rsid w:val="000030A4"/>
    <w:rsid w:val="0000319F"/>
    <w:rsid w:val="000031D7"/>
    <w:rsid w:val="00003227"/>
    <w:rsid w:val="0000323B"/>
    <w:rsid w:val="00003389"/>
    <w:rsid w:val="0000343C"/>
    <w:rsid w:val="00003489"/>
    <w:rsid w:val="000034AA"/>
    <w:rsid w:val="000035CA"/>
    <w:rsid w:val="000035E3"/>
    <w:rsid w:val="00003608"/>
    <w:rsid w:val="0000361A"/>
    <w:rsid w:val="00003652"/>
    <w:rsid w:val="000036F0"/>
    <w:rsid w:val="00003739"/>
    <w:rsid w:val="00003786"/>
    <w:rsid w:val="00003CC4"/>
    <w:rsid w:val="00003D19"/>
    <w:rsid w:val="00003E93"/>
    <w:rsid w:val="00003E9F"/>
    <w:rsid w:val="00003EEC"/>
    <w:rsid w:val="00003F39"/>
    <w:rsid w:val="00003F98"/>
    <w:rsid w:val="000041FC"/>
    <w:rsid w:val="0000425B"/>
    <w:rsid w:val="0000450C"/>
    <w:rsid w:val="00004631"/>
    <w:rsid w:val="000046FB"/>
    <w:rsid w:val="0000481B"/>
    <w:rsid w:val="00004962"/>
    <w:rsid w:val="00004ADB"/>
    <w:rsid w:val="00004C86"/>
    <w:rsid w:val="00004D04"/>
    <w:rsid w:val="00004D2D"/>
    <w:rsid w:val="00004E84"/>
    <w:rsid w:val="0000505C"/>
    <w:rsid w:val="00005088"/>
    <w:rsid w:val="00005233"/>
    <w:rsid w:val="0000524B"/>
    <w:rsid w:val="00005360"/>
    <w:rsid w:val="00005628"/>
    <w:rsid w:val="00005682"/>
    <w:rsid w:val="0000573A"/>
    <w:rsid w:val="000058C7"/>
    <w:rsid w:val="000058D4"/>
    <w:rsid w:val="000058E7"/>
    <w:rsid w:val="000058F0"/>
    <w:rsid w:val="000058F6"/>
    <w:rsid w:val="00005A6E"/>
    <w:rsid w:val="00005B0A"/>
    <w:rsid w:val="00005B3B"/>
    <w:rsid w:val="00005E1F"/>
    <w:rsid w:val="00005E54"/>
    <w:rsid w:val="00005F60"/>
    <w:rsid w:val="00006140"/>
    <w:rsid w:val="0000614A"/>
    <w:rsid w:val="00006283"/>
    <w:rsid w:val="000062F0"/>
    <w:rsid w:val="0000644B"/>
    <w:rsid w:val="00006499"/>
    <w:rsid w:val="0000653F"/>
    <w:rsid w:val="000065C4"/>
    <w:rsid w:val="0000672D"/>
    <w:rsid w:val="00006C56"/>
    <w:rsid w:val="00006D16"/>
    <w:rsid w:val="00006D18"/>
    <w:rsid w:val="00006D88"/>
    <w:rsid w:val="00006DD5"/>
    <w:rsid w:val="00007083"/>
    <w:rsid w:val="000071A5"/>
    <w:rsid w:val="00007389"/>
    <w:rsid w:val="000073C7"/>
    <w:rsid w:val="000074A4"/>
    <w:rsid w:val="000075A8"/>
    <w:rsid w:val="00007647"/>
    <w:rsid w:val="000076F5"/>
    <w:rsid w:val="00007746"/>
    <w:rsid w:val="00007881"/>
    <w:rsid w:val="00007A09"/>
    <w:rsid w:val="00007B7F"/>
    <w:rsid w:val="00007C3E"/>
    <w:rsid w:val="00007C5B"/>
    <w:rsid w:val="00007F2F"/>
    <w:rsid w:val="00007F57"/>
    <w:rsid w:val="00007F68"/>
    <w:rsid w:val="00007F79"/>
    <w:rsid w:val="0001002F"/>
    <w:rsid w:val="000100E3"/>
    <w:rsid w:val="00010187"/>
    <w:rsid w:val="0001025E"/>
    <w:rsid w:val="000103A8"/>
    <w:rsid w:val="000103EA"/>
    <w:rsid w:val="000104A9"/>
    <w:rsid w:val="000105C4"/>
    <w:rsid w:val="00010940"/>
    <w:rsid w:val="00010A1C"/>
    <w:rsid w:val="00010AA3"/>
    <w:rsid w:val="00010B2D"/>
    <w:rsid w:val="00010B3F"/>
    <w:rsid w:val="00010BF5"/>
    <w:rsid w:val="00010C35"/>
    <w:rsid w:val="00010CAB"/>
    <w:rsid w:val="00010D18"/>
    <w:rsid w:val="00010DF7"/>
    <w:rsid w:val="00010E8E"/>
    <w:rsid w:val="00010EE3"/>
    <w:rsid w:val="00010F2D"/>
    <w:rsid w:val="00010FD4"/>
    <w:rsid w:val="00011114"/>
    <w:rsid w:val="00011304"/>
    <w:rsid w:val="00011383"/>
    <w:rsid w:val="00011511"/>
    <w:rsid w:val="000117AE"/>
    <w:rsid w:val="00011A36"/>
    <w:rsid w:val="00011A3E"/>
    <w:rsid w:val="00011BD7"/>
    <w:rsid w:val="00011E6E"/>
    <w:rsid w:val="0001215B"/>
    <w:rsid w:val="00012211"/>
    <w:rsid w:val="00012241"/>
    <w:rsid w:val="00012295"/>
    <w:rsid w:val="00012304"/>
    <w:rsid w:val="00012415"/>
    <w:rsid w:val="0001249B"/>
    <w:rsid w:val="0001256E"/>
    <w:rsid w:val="000125BA"/>
    <w:rsid w:val="000125D2"/>
    <w:rsid w:val="000126D7"/>
    <w:rsid w:val="00012733"/>
    <w:rsid w:val="000127EE"/>
    <w:rsid w:val="000127F5"/>
    <w:rsid w:val="0001280D"/>
    <w:rsid w:val="0001281E"/>
    <w:rsid w:val="00012842"/>
    <w:rsid w:val="00012916"/>
    <w:rsid w:val="0001292F"/>
    <w:rsid w:val="00012F9D"/>
    <w:rsid w:val="00013168"/>
    <w:rsid w:val="00013170"/>
    <w:rsid w:val="00013229"/>
    <w:rsid w:val="0001325B"/>
    <w:rsid w:val="0001327C"/>
    <w:rsid w:val="0001327D"/>
    <w:rsid w:val="00013382"/>
    <w:rsid w:val="0001352D"/>
    <w:rsid w:val="000136F5"/>
    <w:rsid w:val="00013717"/>
    <w:rsid w:val="00013740"/>
    <w:rsid w:val="000137BB"/>
    <w:rsid w:val="000137E8"/>
    <w:rsid w:val="0001383D"/>
    <w:rsid w:val="000138FD"/>
    <w:rsid w:val="00013945"/>
    <w:rsid w:val="000139CC"/>
    <w:rsid w:val="00013AC2"/>
    <w:rsid w:val="00013AF9"/>
    <w:rsid w:val="00013B03"/>
    <w:rsid w:val="00013BD6"/>
    <w:rsid w:val="00013C25"/>
    <w:rsid w:val="00013DB4"/>
    <w:rsid w:val="00013EB3"/>
    <w:rsid w:val="00013F7D"/>
    <w:rsid w:val="00013F8D"/>
    <w:rsid w:val="00013F98"/>
    <w:rsid w:val="00013FEB"/>
    <w:rsid w:val="0001407B"/>
    <w:rsid w:val="00014121"/>
    <w:rsid w:val="00014186"/>
    <w:rsid w:val="00014241"/>
    <w:rsid w:val="000142D1"/>
    <w:rsid w:val="000144C7"/>
    <w:rsid w:val="00014756"/>
    <w:rsid w:val="000147B2"/>
    <w:rsid w:val="00014ADE"/>
    <w:rsid w:val="00014D5F"/>
    <w:rsid w:val="00014D93"/>
    <w:rsid w:val="000150ED"/>
    <w:rsid w:val="0001511C"/>
    <w:rsid w:val="00015241"/>
    <w:rsid w:val="0001524C"/>
    <w:rsid w:val="00015327"/>
    <w:rsid w:val="000153EE"/>
    <w:rsid w:val="0001568C"/>
    <w:rsid w:val="00015734"/>
    <w:rsid w:val="00015773"/>
    <w:rsid w:val="00015789"/>
    <w:rsid w:val="0001579E"/>
    <w:rsid w:val="00015886"/>
    <w:rsid w:val="000158DE"/>
    <w:rsid w:val="00015A0A"/>
    <w:rsid w:val="00015BCB"/>
    <w:rsid w:val="00015D6B"/>
    <w:rsid w:val="00015F48"/>
    <w:rsid w:val="00016075"/>
    <w:rsid w:val="000160C4"/>
    <w:rsid w:val="0001616C"/>
    <w:rsid w:val="000162E5"/>
    <w:rsid w:val="00016378"/>
    <w:rsid w:val="000163E6"/>
    <w:rsid w:val="0001641F"/>
    <w:rsid w:val="000164F6"/>
    <w:rsid w:val="000164FD"/>
    <w:rsid w:val="00016583"/>
    <w:rsid w:val="000165E5"/>
    <w:rsid w:val="00016611"/>
    <w:rsid w:val="0001665D"/>
    <w:rsid w:val="000166F6"/>
    <w:rsid w:val="00016752"/>
    <w:rsid w:val="0001689D"/>
    <w:rsid w:val="000168AB"/>
    <w:rsid w:val="00016AFB"/>
    <w:rsid w:val="00016B39"/>
    <w:rsid w:val="00016BB1"/>
    <w:rsid w:val="00016CF9"/>
    <w:rsid w:val="00016D8B"/>
    <w:rsid w:val="00016E05"/>
    <w:rsid w:val="00017071"/>
    <w:rsid w:val="00017190"/>
    <w:rsid w:val="000171EE"/>
    <w:rsid w:val="00017219"/>
    <w:rsid w:val="000172FD"/>
    <w:rsid w:val="00017530"/>
    <w:rsid w:val="000175F2"/>
    <w:rsid w:val="000175F5"/>
    <w:rsid w:val="00017648"/>
    <w:rsid w:val="000176BB"/>
    <w:rsid w:val="000179E7"/>
    <w:rsid w:val="000179FB"/>
    <w:rsid w:val="00017A0D"/>
    <w:rsid w:val="00017AD2"/>
    <w:rsid w:val="00017B72"/>
    <w:rsid w:val="00017B97"/>
    <w:rsid w:val="00017BFB"/>
    <w:rsid w:val="00017FB8"/>
    <w:rsid w:val="00020089"/>
    <w:rsid w:val="00020331"/>
    <w:rsid w:val="000204CD"/>
    <w:rsid w:val="000204E6"/>
    <w:rsid w:val="00020593"/>
    <w:rsid w:val="000207E3"/>
    <w:rsid w:val="000208D9"/>
    <w:rsid w:val="00020909"/>
    <w:rsid w:val="00020959"/>
    <w:rsid w:val="000209B1"/>
    <w:rsid w:val="000209C3"/>
    <w:rsid w:val="000209F7"/>
    <w:rsid w:val="000209FD"/>
    <w:rsid w:val="00020BF2"/>
    <w:rsid w:val="00020C23"/>
    <w:rsid w:val="00020CD5"/>
    <w:rsid w:val="00020D10"/>
    <w:rsid w:val="00020E0D"/>
    <w:rsid w:val="00020F65"/>
    <w:rsid w:val="00020F7C"/>
    <w:rsid w:val="00020F96"/>
    <w:rsid w:val="000211C9"/>
    <w:rsid w:val="00021638"/>
    <w:rsid w:val="00021685"/>
    <w:rsid w:val="0002168F"/>
    <w:rsid w:val="000216D4"/>
    <w:rsid w:val="000216DC"/>
    <w:rsid w:val="00021A2B"/>
    <w:rsid w:val="00021B5D"/>
    <w:rsid w:val="00021BA0"/>
    <w:rsid w:val="00021C35"/>
    <w:rsid w:val="00021C87"/>
    <w:rsid w:val="00021D0E"/>
    <w:rsid w:val="00021E0B"/>
    <w:rsid w:val="00021E0F"/>
    <w:rsid w:val="00021E20"/>
    <w:rsid w:val="00021EB1"/>
    <w:rsid w:val="00021EB7"/>
    <w:rsid w:val="00021EEC"/>
    <w:rsid w:val="00021FB2"/>
    <w:rsid w:val="000221BA"/>
    <w:rsid w:val="00022248"/>
    <w:rsid w:val="000222D9"/>
    <w:rsid w:val="00022352"/>
    <w:rsid w:val="0002244C"/>
    <w:rsid w:val="00022682"/>
    <w:rsid w:val="0002272A"/>
    <w:rsid w:val="0002277A"/>
    <w:rsid w:val="000228A7"/>
    <w:rsid w:val="0002290B"/>
    <w:rsid w:val="00022B08"/>
    <w:rsid w:val="00022B98"/>
    <w:rsid w:val="00022E03"/>
    <w:rsid w:val="00022E4A"/>
    <w:rsid w:val="00022FB7"/>
    <w:rsid w:val="00023069"/>
    <w:rsid w:val="0002308A"/>
    <w:rsid w:val="0002311B"/>
    <w:rsid w:val="0002313A"/>
    <w:rsid w:val="00023235"/>
    <w:rsid w:val="00023338"/>
    <w:rsid w:val="000233BD"/>
    <w:rsid w:val="000233D1"/>
    <w:rsid w:val="00023527"/>
    <w:rsid w:val="00023596"/>
    <w:rsid w:val="000236AD"/>
    <w:rsid w:val="000237A6"/>
    <w:rsid w:val="0002390A"/>
    <w:rsid w:val="00023970"/>
    <w:rsid w:val="000239D0"/>
    <w:rsid w:val="00023B49"/>
    <w:rsid w:val="00023B95"/>
    <w:rsid w:val="00023CCB"/>
    <w:rsid w:val="00023F1D"/>
    <w:rsid w:val="00023F85"/>
    <w:rsid w:val="00024006"/>
    <w:rsid w:val="0002408E"/>
    <w:rsid w:val="0002428F"/>
    <w:rsid w:val="000243AF"/>
    <w:rsid w:val="000245C8"/>
    <w:rsid w:val="000246AF"/>
    <w:rsid w:val="00024712"/>
    <w:rsid w:val="00024741"/>
    <w:rsid w:val="00024797"/>
    <w:rsid w:val="0002485D"/>
    <w:rsid w:val="00024898"/>
    <w:rsid w:val="000248ED"/>
    <w:rsid w:val="00024976"/>
    <w:rsid w:val="000249BF"/>
    <w:rsid w:val="00024AD9"/>
    <w:rsid w:val="00024CEE"/>
    <w:rsid w:val="00024D29"/>
    <w:rsid w:val="00024ED0"/>
    <w:rsid w:val="00024F42"/>
    <w:rsid w:val="00024F50"/>
    <w:rsid w:val="00025006"/>
    <w:rsid w:val="0002508E"/>
    <w:rsid w:val="00025291"/>
    <w:rsid w:val="000252DA"/>
    <w:rsid w:val="00025310"/>
    <w:rsid w:val="00025352"/>
    <w:rsid w:val="000254DB"/>
    <w:rsid w:val="0002559B"/>
    <w:rsid w:val="0002569A"/>
    <w:rsid w:val="000256A5"/>
    <w:rsid w:val="00025735"/>
    <w:rsid w:val="00025941"/>
    <w:rsid w:val="00025945"/>
    <w:rsid w:val="00025B71"/>
    <w:rsid w:val="00025CF5"/>
    <w:rsid w:val="00025D10"/>
    <w:rsid w:val="00025DAB"/>
    <w:rsid w:val="00025E7A"/>
    <w:rsid w:val="00025FC9"/>
    <w:rsid w:val="000262E2"/>
    <w:rsid w:val="0002652A"/>
    <w:rsid w:val="00026531"/>
    <w:rsid w:val="0002656A"/>
    <w:rsid w:val="00026709"/>
    <w:rsid w:val="00026715"/>
    <w:rsid w:val="0002674C"/>
    <w:rsid w:val="0002690D"/>
    <w:rsid w:val="00026983"/>
    <w:rsid w:val="00026A02"/>
    <w:rsid w:val="00026B1A"/>
    <w:rsid w:val="00026B75"/>
    <w:rsid w:val="00026BB6"/>
    <w:rsid w:val="00026BE1"/>
    <w:rsid w:val="00026CE7"/>
    <w:rsid w:val="00026D60"/>
    <w:rsid w:val="00026DAA"/>
    <w:rsid w:val="00026F7D"/>
    <w:rsid w:val="0002700E"/>
    <w:rsid w:val="000270F6"/>
    <w:rsid w:val="0002713F"/>
    <w:rsid w:val="00027166"/>
    <w:rsid w:val="00027195"/>
    <w:rsid w:val="0002722B"/>
    <w:rsid w:val="00027245"/>
    <w:rsid w:val="000275FE"/>
    <w:rsid w:val="00027661"/>
    <w:rsid w:val="00027675"/>
    <w:rsid w:val="0002770C"/>
    <w:rsid w:val="000277DA"/>
    <w:rsid w:val="000277E7"/>
    <w:rsid w:val="000279C1"/>
    <w:rsid w:val="00027A34"/>
    <w:rsid w:val="00027B72"/>
    <w:rsid w:val="00027C97"/>
    <w:rsid w:val="00027E5C"/>
    <w:rsid w:val="000302E8"/>
    <w:rsid w:val="0003047C"/>
    <w:rsid w:val="000305F8"/>
    <w:rsid w:val="00030637"/>
    <w:rsid w:val="000306CD"/>
    <w:rsid w:val="0003077D"/>
    <w:rsid w:val="00030893"/>
    <w:rsid w:val="000308AD"/>
    <w:rsid w:val="00030902"/>
    <w:rsid w:val="000309A6"/>
    <w:rsid w:val="00030BBF"/>
    <w:rsid w:val="00030ED3"/>
    <w:rsid w:val="00030F7A"/>
    <w:rsid w:val="000310D3"/>
    <w:rsid w:val="0003114D"/>
    <w:rsid w:val="000311EE"/>
    <w:rsid w:val="0003122F"/>
    <w:rsid w:val="000312BE"/>
    <w:rsid w:val="000313BC"/>
    <w:rsid w:val="00031490"/>
    <w:rsid w:val="00031619"/>
    <w:rsid w:val="00031726"/>
    <w:rsid w:val="0003176E"/>
    <w:rsid w:val="0003185C"/>
    <w:rsid w:val="00031A08"/>
    <w:rsid w:val="00031B1F"/>
    <w:rsid w:val="00031B4C"/>
    <w:rsid w:val="00031C37"/>
    <w:rsid w:val="00031D33"/>
    <w:rsid w:val="00031F8D"/>
    <w:rsid w:val="000320A2"/>
    <w:rsid w:val="0003217C"/>
    <w:rsid w:val="000322D6"/>
    <w:rsid w:val="0003231A"/>
    <w:rsid w:val="0003233C"/>
    <w:rsid w:val="00032346"/>
    <w:rsid w:val="000324B9"/>
    <w:rsid w:val="0003252F"/>
    <w:rsid w:val="00032701"/>
    <w:rsid w:val="00032821"/>
    <w:rsid w:val="00032839"/>
    <w:rsid w:val="00032918"/>
    <w:rsid w:val="00032950"/>
    <w:rsid w:val="00032AB2"/>
    <w:rsid w:val="00032B7E"/>
    <w:rsid w:val="00032BBF"/>
    <w:rsid w:val="00032C68"/>
    <w:rsid w:val="00032D67"/>
    <w:rsid w:val="00032DA2"/>
    <w:rsid w:val="00032DD3"/>
    <w:rsid w:val="00032E8F"/>
    <w:rsid w:val="00032F61"/>
    <w:rsid w:val="00033077"/>
    <w:rsid w:val="000330D6"/>
    <w:rsid w:val="00033296"/>
    <w:rsid w:val="0003341D"/>
    <w:rsid w:val="0003348A"/>
    <w:rsid w:val="000335A7"/>
    <w:rsid w:val="00033676"/>
    <w:rsid w:val="000336BE"/>
    <w:rsid w:val="000336F1"/>
    <w:rsid w:val="0003374D"/>
    <w:rsid w:val="000337C7"/>
    <w:rsid w:val="0003398B"/>
    <w:rsid w:val="00033B18"/>
    <w:rsid w:val="00033BBB"/>
    <w:rsid w:val="00033C10"/>
    <w:rsid w:val="00033C29"/>
    <w:rsid w:val="00033C9A"/>
    <w:rsid w:val="00033D14"/>
    <w:rsid w:val="00033FA3"/>
    <w:rsid w:val="0003413F"/>
    <w:rsid w:val="0003415D"/>
    <w:rsid w:val="000342DC"/>
    <w:rsid w:val="00034301"/>
    <w:rsid w:val="00034438"/>
    <w:rsid w:val="00034623"/>
    <w:rsid w:val="000346FE"/>
    <w:rsid w:val="00034760"/>
    <w:rsid w:val="000348BD"/>
    <w:rsid w:val="00034954"/>
    <w:rsid w:val="00034A07"/>
    <w:rsid w:val="00034BB8"/>
    <w:rsid w:val="00034C10"/>
    <w:rsid w:val="00034CEA"/>
    <w:rsid w:val="00034DA2"/>
    <w:rsid w:val="00034EF7"/>
    <w:rsid w:val="00034F99"/>
    <w:rsid w:val="00034F9B"/>
    <w:rsid w:val="0003501E"/>
    <w:rsid w:val="00035027"/>
    <w:rsid w:val="000351DE"/>
    <w:rsid w:val="00035259"/>
    <w:rsid w:val="0003554B"/>
    <w:rsid w:val="0003564F"/>
    <w:rsid w:val="00035670"/>
    <w:rsid w:val="000356A9"/>
    <w:rsid w:val="000356BA"/>
    <w:rsid w:val="00035902"/>
    <w:rsid w:val="00035940"/>
    <w:rsid w:val="0003597E"/>
    <w:rsid w:val="000359BE"/>
    <w:rsid w:val="000359C7"/>
    <w:rsid w:val="000359EC"/>
    <w:rsid w:val="00035A3D"/>
    <w:rsid w:val="00035A47"/>
    <w:rsid w:val="00035DD2"/>
    <w:rsid w:val="00035F3B"/>
    <w:rsid w:val="00035F3D"/>
    <w:rsid w:val="00035F6D"/>
    <w:rsid w:val="00036177"/>
    <w:rsid w:val="000361D4"/>
    <w:rsid w:val="000361D8"/>
    <w:rsid w:val="00036245"/>
    <w:rsid w:val="000364B9"/>
    <w:rsid w:val="000364E2"/>
    <w:rsid w:val="00036505"/>
    <w:rsid w:val="000368C8"/>
    <w:rsid w:val="00036A95"/>
    <w:rsid w:val="00036A99"/>
    <w:rsid w:val="00036BEC"/>
    <w:rsid w:val="00036C18"/>
    <w:rsid w:val="0003704C"/>
    <w:rsid w:val="00037177"/>
    <w:rsid w:val="00037223"/>
    <w:rsid w:val="000374FD"/>
    <w:rsid w:val="000375CB"/>
    <w:rsid w:val="000376D6"/>
    <w:rsid w:val="000377FA"/>
    <w:rsid w:val="000379EE"/>
    <w:rsid w:val="000379F7"/>
    <w:rsid w:val="00037BBB"/>
    <w:rsid w:val="00037C28"/>
    <w:rsid w:val="00037C5B"/>
    <w:rsid w:val="00037CDD"/>
    <w:rsid w:val="00037E3B"/>
    <w:rsid w:val="00037EFD"/>
    <w:rsid w:val="00037F03"/>
    <w:rsid w:val="00037F1A"/>
    <w:rsid w:val="00037FEC"/>
    <w:rsid w:val="0004002E"/>
    <w:rsid w:val="000400DD"/>
    <w:rsid w:val="0004012D"/>
    <w:rsid w:val="0004023D"/>
    <w:rsid w:val="00040275"/>
    <w:rsid w:val="000402BD"/>
    <w:rsid w:val="000403EA"/>
    <w:rsid w:val="0004044A"/>
    <w:rsid w:val="0004053B"/>
    <w:rsid w:val="0004066A"/>
    <w:rsid w:val="000407D1"/>
    <w:rsid w:val="00040976"/>
    <w:rsid w:val="00040A75"/>
    <w:rsid w:val="00040AA7"/>
    <w:rsid w:val="00040BDF"/>
    <w:rsid w:val="00040BF1"/>
    <w:rsid w:val="00040EE1"/>
    <w:rsid w:val="00040F11"/>
    <w:rsid w:val="00040FF7"/>
    <w:rsid w:val="00041115"/>
    <w:rsid w:val="00041123"/>
    <w:rsid w:val="00041233"/>
    <w:rsid w:val="000412E8"/>
    <w:rsid w:val="000413F1"/>
    <w:rsid w:val="0004144C"/>
    <w:rsid w:val="0004164F"/>
    <w:rsid w:val="000417AD"/>
    <w:rsid w:val="000419B9"/>
    <w:rsid w:val="00041AC2"/>
    <w:rsid w:val="00041B29"/>
    <w:rsid w:val="00041BA1"/>
    <w:rsid w:val="00041BB9"/>
    <w:rsid w:val="00041E6E"/>
    <w:rsid w:val="00041EB6"/>
    <w:rsid w:val="00041EF3"/>
    <w:rsid w:val="0004206D"/>
    <w:rsid w:val="00042286"/>
    <w:rsid w:val="000422F4"/>
    <w:rsid w:val="0004231C"/>
    <w:rsid w:val="000423AF"/>
    <w:rsid w:val="000423F9"/>
    <w:rsid w:val="000425F1"/>
    <w:rsid w:val="00042734"/>
    <w:rsid w:val="0004274A"/>
    <w:rsid w:val="00042806"/>
    <w:rsid w:val="00042966"/>
    <w:rsid w:val="000429D6"/>
    <w:rsid w:val="00042A20"/>
    <w:rsid w:val="00042A89"/>
    <w:rsid w:val="00042AD7"/>
    <w:rsid w:val="00042AF3"/>
    <w:rsid w:val="00042B40"/>
    <w:rsid w:val="00042BA5"/>
    <w:rsid w:val="00042CCB"/>
    <w:rsid w:val="00042EE6"/>
    <w:rsid w:val="00042EEE"/>
    <w:rsid w:val="000434EE"/>
    <w:rsid w:val="00043843"/>
    <w:rsid w:val="00043A5B"/>
    <w:rsid w:val="00043B5A"/>
    <w:rsid w:val="00043BC9"/>
    <w:rsid w:val="00043C4D"/>
    <w:rsid w:val="00043D28"/>
    <w:rsid w:val="00043E2A"/>
    <w:rsid w:val="00043E35"/>
    <w:rsid w:val="00044027"/>
    <w:rsid w:val="00044369"/>
    <w:rsid w:val="00044391"/>
    <w:rsid w:val="0004444F"/>
    <w:rsid w:val="00044584"/>
    <w:rsid w:val="000446D9"/>
    <w:rsid w:val="000447C9"/>
    <w:rsid w:val="000449B1"/>
    <w:rsid w:val="00044A04"/>
    <w:rsid w:val="00044CE5"/>
    <w:rsid w:val="00044D5D"/>
    <w:rsid w:val="00044DE5"/>
    <w:rsid w:val="00044E3E"/>
    <w:rsid w:val="00044E85"/>
    <w:rsid w:val="00045035"/>
    <w:rsid w:val="00045247"/>
    <w:rsid w:val="0004524A"/>
    <w:rsid w:val="000452C6"/>
    <w:rsid w:val="000452C8"/>
    <w:rsid w:val="000453BA"/>
    <w:rsid w:val="00045413"/>
    <w:rsid w:val="000454D9"/>
    <w:rsid w:val="0004554D"/>
    <w:rsid w:val="00045568"/>
    <w:rsid w:val="0004583C"/>
    <w:rsid w:val="0004591E"/>
    <w:rsid w:val="000459D5"/>
    <w:rsid w:val="00045D7E"/>
    <w:rsid w:val="00045ECF"/>
    <w:rsid w:val="00045ED5"/>
    <w:rsid w:val="00045FA1"/>
    <w:rsid w:val="000460AC"/>
    <w:rsid w:val="000460AD"/>
    <w:rsid w:val="000460EC"/>
    <w:rsid w:val="000461CA"/>
    <w:rsid w:val="000462AA"/>
    <w:rsid w:val="000462D9"/>
    <w:rsid w:val="0004632C"/>
    <w:rsid w:val="00046347"/>
    <w:rsid w:val="000463A0"/>
    <w:rsid w:val="000463C2"/>
    <w:rsid w:val="000463FD"/>
    <w:rsid w:val="00046488"/>
    <w:rsid w:val="00046541"/>
    <w:rsid w:val="000465F4"/>
    <w:rsid w:val="00046615"/>
    <w:rsid w:val="00046629"/>
    <w:rsid w:val="00046696"/>
    <w:rsid w:val="0004687D"/>
    <w:rsid w:val="00046A76"/>
    <w:rsid w:val="00046ABD"/>
    <w:rsid w:val="00046F13"/>
    <w:rsid w:val="00046F76"/>
    <w:rsid w:val="00047125"/>
    <w:rsid w:val="00047389"/>
    <w:rsid w:val="000473B6"/>
    <w:rsid w:val="00047643"/>
    <w:rsid w:val="00047798"/>
    <w:rsid w:val="00047A2A"/>
    <w:rsid w:val="00047C73"/>
    <w:rsid w:val="00047D8B"/>
    <w:rsid w:val="00047DD2"/>
    <w:rsid w:val="00047EB0"/>
    <w:rsid w:val="00047F21"/>
    <w:rsid w:val="00047F66"/>
    <w:rsid w:val="0005014A"/>
    <w:rsid w:val="000501B1"/>
    <w:rsid w:val="000501D3"/>
    <w:rsid w:val="00050471"/>
    <w:rsid w:val="00050482"/>
    <w:rsid w:val="00050578"/>
    <w:rsid w:val="000505E2"/>
    <w:rsid w:val="00050744"/>
    <w:rsid w:val="000507A4"/>
    <w:rsid w:val="000507EB"/>
    <w:rsid w:val="00050828"/>
    <w:rsid w:val="0005091A"/>
    <w:rsid w:val="00050932"/>
    <w:rsid w:val="00050A0D"/>
    <w:rsid w:val="00050A62"/>
    <w:rsid w:val="00050B5D"/>
    <w:rsid w:val="00050BE7"/>
    <w:rsid w:val="00050C53"/>
    <w:rsid w:val="00050EDE"/>
    <w:rsid w:val="00050FBB"/>
    <w:rsid w:val="00051009"/>
    <w:rsid w:val="000510E5"/>
    <w:rsid w:val="000511BB"/>
    <w:rsid w:val="00051285"/>
    <w:rsid w:val="0005138C"/>
    <w:rsid w:val="0005141F"/>
    <w:rsid w:val="0005146F"/>
    <w:rsid w:val="00051699"/>
    <w:rsid w:val="0005184E"/>
    <w:rsid w:val="000518F2"/>
    <w:rsid w:val="000519E4"/>
    <w:rsid w:val="00051A0A"/>
    <w:rsid w:val="00051A48"/>
    <w:rsid w:val="00051ACA"/>
    <w:rsid w:val="00051CFE"/>
    <w:rsid w:val="00051D83"/>
    <w:rsid w:val="00051D86"/>
    <w:rsid w:val="00051D94"/>
    <w:rsid w:val="0005208D"/>
    <w:rsid w:val="00052192"/>
    <w:rsid w:val="00052332"/>
    <w:rsid w:val="0005237F"/>
    <w:rsid w:val="00052380"/>
    <w:rsid w:val="0005238B"/>
    <w:rsid w:val="00052537"/>
    <w:rsid w:val="00052542"/>
    <w:rsid w:val="00052569"/>
    <w:rsid w:val="000525E9"/>
    <w:rsid w:val="00052608"/>
    <w:rsid w:val="0005263D"/>
    <w:rsid w:val="000526C2"/>
    <w:rsid w:val="00052721"/>
    <w:rsid w:val="00052738"/>
    <w:rsid w:val="000527EE"/>
    <w:rsid w:val="0005298A"/>
    <w:rsid w:val="00052A8A"/>
    <w:rsid w:val="00052ABD"/>
    <w:rsid w:val="00052D7C"/>
    <w:rsid w:val="00052DF1"/>
    <w:rsid w:val="00052E98"/>
    <w:rsid w:val="00053015"/>
    <w:rsid w:val="0005308D"/>
    <w:rsid w:val="000531FA"/>
    <w:rsid w:val="000532E3"/>
    <w:rsid w:val="000534FE"/>
    <w:rsid w:val="00053685"/>
    <w:rsid w:val="000536CA"/>
    <w:rsid w:val="00053710"/>
    <w:rsid w:val="00053733"/>
    <w:rsid w:val="0005392D"/>
    <w:rsid w:val="00053A89"/>
    <w:rsid w:val="00053B1D"/>
    <w:rsid w:val="00053BDE"/>
    <w:rsid w:val="00053D6E"/>
    <w:rsid w:val="00053DDD"/>
    <w:rsid w:val="00053E50"/>
    <w:rsid w:val="00053EA2"/>
    <w:rsid w:val="00053FB0"/>
    <w:rsid w:val="000541CB"/>
    <w:rsid w:val="0005425D"/>
    <w:rsid w:val="00054312"/>
    <w:rsid w:val="00054400"/>
    <w:rsid w:val="00054588"/>
    <w:rsid w:val="0005460B"/>
    <w:rsid w:val="000547B8"/>
    <w:rsid w:val="000548DC"/>
    <w:rsid w:val="000549EA"/>
    <w:rsid w:val="00054AA3"/>
    <w:rsid w:val="00054AB0"/>
    <w:rsid w:val="00054B87"/>
    <w:rsid w:val="00054D35"/>
    <w:rsid w:val="00054DB4"/>
    <w:rsid w:val="00054DFF"/>
    <w:rsid w:val="00054E7C"/>
    <w:rsid w:val="00054F5F"/>
    <w:rsid w:val="00054FD8"/>
    <w:rsid w:val="000550F6"/>
    <w:rsid w:val="000551B2"/>
    <w:rsid w:val="000551D7"/>
    <w:rsid w:val="00055357"/>
    <w:rsid w:val="000554B8"/>
    <w:rsid w:val="000554F9"/>
    <w:rsid w:val="00055696"/>
    <w:rsid w:val="00055844"/>
    <w:rsid w:val="00055970"/>
    <w:rsid w:val="00055C37"/>
    <w:rsid w:val="00055E46"/>
    <w:rsid w:val="00055E69"/>
    <w:rsid w:val="00055F6A"/>
    <w:rsid w:val="00055FD9"/>
    <w:rsid w:val="00056027"/>
    <w:rsid w:val="00056175"/>
    <w:rsid w:val="000561AA"/>
    <w:rsid w:val="00056239"/>
    <w:rsid w:val="00056291"/>
    <w:rsid w:val="000562D9"/>
    <w:rsid w:val="000563D0"/>
    <w:rsid w:val="000563F4"/>
    <w:rsid w:val="00056547"/>
    <w:rsid w:val="000567CB"/>
    <w:rsid w:val="000568CF"/>
    <w:rsid w:val="0005699E"/>
    <w:rsid w:val="000569FE"/>
    <w:rsid w:val="00056B2C"/>
    <w:rsid w:val="00056B3D"/>
    <w:rsid w:val="00056C32"/>
    <w:rsid w:val="0005700F"/>
    <w:rsid w:val="00057122"/>
    <w:rsid w:val="00057144"/>
    <w:rsid w:val="000573B0"/>
    <w:rsid w:val="0005768B"/>
    <w:rsid w:val="00057A15"/>
    <w:rsid w:val="00057ACB"/>
    <w:rsid w:val="00057C03"/>
    <w:rsid w:val="00057C91"/>
    <w:rsid w:val="00057D0A"/>
    <w:rsid w:val="00057D30"/>
    <w:rsid w:val="00057DCB"/>
    <w:rsid w:val="00057E0B"/>
    <w:rsid w:val="000601D8"/>
    <w:rsid w:val="000602DB"/>
    <w:rsid w:val="00060476"/>
    <w:rsid w:val="000604DC"/>
    <w:rsid w:val="000604E0"/>
    <w:rsid w:val="0006058D"/>
    <w:rsid w:val="00060600"/>
    <w:rsid w:val="0006075C"/>
    <w:rsid w:val="000607DE"/>
    <w:rsid w:val="000608B3"/>
    <w:rsid w:val="00060918"/>
    <w:rsid w:val="0006092C"/>
    <w:rsid w:val="000609C1"/>
    <w:rsid w:val="00060A0A"/>
    <w:rsid w:val="00060A3E"/>
    <w:rsid w:val="00060C4D"/>
    <w:rsid w:val="00060C54"/>
    <w:rsid w:val="00060CB4"/>
    <w:rsid w:val="00060DFF"/>
    <w:rsid w:val="000611E9"/>
    <w:rsid w:val="000612BE"/>
    <w:rsid w:val="0006142C"/>
    <w:rsid w:val="0006147F"/>
    <w:rsid w:val="000614DE"/>
    <w:rsid w:val="00061573"/>
    <w:rsid w:val="000615A9"/>
    <w:rsid w:val="00061726"/>
    <w:rsid w:val="0006179C"/>
    <w:rsid w:val="00061B95"/>
    <w:rsid w:val="00061BD7"/>
    <w:rsid w:val="00061D66"/>
    <w:rsid w:val="00061E9C"/>
    <w:rsid w:val="00061FFE"/>
    <w:rsid w:val="00062043"/>
    <w:rsid w:val="00062173"/>
    <w:rsid w:val="00062182"/>
    <w:rsid w:val="000621D9"/>
    <w:rsid w:val="000625CF"/>
    <w:rsid w:val="000625DB"/>
    <w:rsid w:val="00062600"/>
    <w:rsid w:val="00062620"/>
    <w:rsid w:val="00062645"/>
    <w:rsid w:val="0006274E"/>
    <w:rsid w:val="0006284F"/>
    <w:rsid w:val="0006294B"/>
    <w:rsid w:val="00062A86"/>
    <w:rsid w:val="00062B11"/>
    <w:rsid w:val="00062BCC"/>
    <w:rsid w:val="00062CA1"/>
    <w:rsid w:val="00062E18"/>
    <w:rsid w:val="00062E38"/>
    <w:rsid w:val="00062F31"/>
    <w:rsid w:val="000632AA"/>
    <w:rsid w:val="000632AF"/>
    <w:rsid w:val="000632D4"/>
    <w:rsid w:val="000632DB"/>
    <w:rsid w:val="00063387"/>
    <w:rsid w:val="000633AA"/>
    <w:rsid w:val="00063562"/>
    <w:rsid w:val="0006375E"/>
    <w:rsid w:val="000638A0"/>
    <w:rsid w:val="00063E9C"/>
    <w:rsid w:val="00063F1B"/>
    <w:rsid w:val="00063FB4"/>
    <w:rsid w:val="000640E4"/>
    <w:rsid w:val="00064142"/>
    <w:rsid w:val="000641D6"/>
    <w:rsid w:val="00064206"/>
    <w:rsid w:val="00064642"/>
    <w:rsid w:val="0006465E"/>
    <w:rsid w:val="000646BE"/>
    <w:rsid w:val="000647AA"/>
    <w:rsid w:val="000647B3"/>
    <w:rsid w:val="000647F8"/>
    <w:rsid w:val="00064890"/>
    <w:rsid w:val="000648D5"/>
    <w:rsid w:val="0006490A"/>
    <w:rsid w:val="00064996"/>
    <w:rsid w:val="000649A0"/>
    <w:rsid w:val="00064D7F"/>
    <w:rsid w:val="00064D98"/>
    <w:rsid w:val="00064DF0"/>
    <w:rsid w:val="00064F7D"/>
    <w:rsid w:val="0006511D"/>
    <w:rsid w:val="000651A1"/>
    <w:rsid w:val="000654B4"/>
    <w:rsid w:val="000654D3"/>
    <w:rsid w:val="0006566B"/>
    <w:rsid w:val="00065695"/>
    <w:rsid w:val="000658CD"/>
    <w:rsid w:val="00065A5B"/>
    <w:rsid w:val="00065F3B"/>
    <w:rsid w:val="00066212"/>
    <w:rsid w:val="000662C9"/>
    <w:rsid w:val="000663EF"/>
    <w:rsid w:val="000663F0"/>
    <w:rsid w:val="00066625"/>
    <w:rsid w:val="00066891"/>
    <w:rsid w:val="000668A7"/>
    <w:rsid w:val="00066A6E"/>
    <w:rsid w:val="00066A80"/>
    <w:rsid w:val="00066BF1"/>
    <w:rsid w:val="00066D02"/>
    <w:rsid w:val="00066DA8"/>
    <w:rsid w:val="00066DEF"/>
    <w:rsid w:val="00066E16"/>
    <w:rsid w:val="00066EF6"/>
    <w:rsid w:val="00066FA2"/>
    <w:rsid w:val="0006702F"/>
    <w:rsid w:val="0006704E"/>
    <w:rsid w:val="00067062"/>
    <w:rsid w:val="0006716F"/>
    <w:rsid w:val="00067334"/>
    <w:rsid w:val="000674A8"/>
    <w:rsid w:val="0006761C"/>
    <w:rsid w:val="0006764D"/>
    <w:rsid w:val="00067689"/>
    <w:rsid w:val="00067795"/>
    <w:rsid w:val="000678D5"/>
    <w:rsid w:val="0006791F"/>
    <w:rsid w:val="0006799D"/>
    <w:rsid w:val="000679A3"/>
    <w:rsid w:val="00067C17"/>
    <w:rsid w:val="00067DBE"/>
    <w:rsid w:val="00070050"/>
    <w:rsid w:val="00070054"/>
    <w:rsid w:val="00070174"/>
    <w:rsid w:val="000703AE"/>
    <w:rsid w:val="000703CB"/>
    <w:rsid w:val="00070600"/>
    <w:rsid w:val="0007075F"/>
    <w:rsid w:val="000707D9"/>
    <w:rsid w:val="00070827"/>
    <w:rsid w:val="000708CB"/>
    <w:rsid w:val="000708CC"/>
    <w:rsid w:val="000709CB"/>
    <w:rsid w:val="00070AF7"/>
    <w:rsid w:val="00070B11"/>
    <w:rsid w:val="00070BC3"/>
    <w:rsid w:val="00070BC6"/>
    <w:rsid w:val="00070BCA"/>
    <w:rsid w:val="00070C70"/>
    <w:rsid w:val="00070CA0"/>
    <w:rsid w:val="00070D5A"/>
    <w:rsid w:val="00070DCC"/>
    <w:rsid w:val="00070DF1"/>
    <w:rsid w:val="00070EDE"/>
    <w:rsid w:val="00070FDA"/>
    <w:rsid w:val="00070FE8"/>
    <w:rsid w:val="000711A0"/>
    <w:rsid w:val="0007125F"/>
    <w:rsid w:val="000712AB"/>
    <w:rsid w:val="000712CF"/>
    <w:rsid w:val="000713E6"/>
    <w:rsid w:val="0007141F"/>
    <w:rsid w:val="00071555"/>
    <w:rsid w:val="000716E6"/>
    <w:rsid w:val="000718B3"/>
    <w:rsid w:val="00071A21"/>
    <w:rsid w:val="00071ADA"/>
    <w:rsid w:val="00071B43"/>
    <w:rsid w:val="00071E45"/>
    <w:rsid w:val="00071E4F"/>
    <w:rsid w:val="00071E61"/>
    <w:rsid w:val="00071F15"/>
    <w:rsid w:val="00071F73"/>
    <w:rsid w:val="00071FE8"/>
    <w:rsid w:val="0007213A"/>
    <w:rsid w:val="0007229D"/>
    <w:rsid w:val="00072357"/>
    <w:rsid w:val="0007248F"/>
    <w:rsid w:val="00072492"/>
    <w:rsid w:val="00072682"/>
    <w:rsid w:val="00072922"/>
    <w:rsid w:val="00072930"/>
    <w:rsid w:val="00072AB7"/>
    <w:rsid w:val="00072C13"/>
    <w:rsid w:val="00072C29"/>
    <w:rsid w:val="00072C9F"/>
    <w:rsid w:val="00072CDE"/>
    <w:rsid w:val="00072CF0"/>
    <w:rsid w:val="00072F0F"/>
    <w:rsid w:val="00073009"/>
    <w:rsid w:val="000730A5"/>
    <w:rsid w:val="000730D3"/>
    <w:rsid w:val="00073176"/>
    <w:rsid w:val="000734E3"/>
    <w:rsid w:val="000734F3"/>
    <w:rsid w:val="000735C9"/>
    <w:rsid w:val="000737E4"/>
    <w:rsid w:val="000737E9"/>
    <w:rsid w:val="0007386C"/>
    <w:rsid w:val="00073898"/>
    <w:rsid w:val="00073940"/>
    <w:rsid w:val="000739DE"/>
    <w:rsid w:val="00073A56"/>
    <w:rsid w:val="00073A73"/>
    <w:rsid w:val="00073C6B"/>
    <w:rsid w:val="00073D5C"/>
    <w:rsid w:val="00073E5B"/>
    <w:rsid w:val="00073F55"/>
    <w:rsid w:val="0007407B"/>
    <w:rsid w:val="00074147"/>
    <w:rsid w:val="00074279"/>
    <w:rsid w:val="000742BA"/>
    <w:rsid w:val="0007431D"/>
    <w:rsid w:val="00074398"/>
    <w:rsid w:val="00074455"/>
    <w:rsid w:val="000744DC"/>
    <w:rsid w:val="00074513"/>
    <w:rsid w:val="000745C5"/>
    <w:rsid w:val="00074735"/>
    <w:rsid w:val="000749A4"/>
    <w:rsid w:val="00074AC1"/>
    <w:rsid w:val="00074B3F"/>
    <w:rsid w:val="00074D88"/>
    <w:rsid w:val="00074E5F"/>
    <w:rsid w:val="00075026"/>
    <w:rsid w:val="000751F7"/>
    <w:rsid w:val="000752A6"/>
    <w:rsid w:val="00075313"/>
    <w:rsid w:val="00075813"/>
    <w:rsid w:val="00075845"/>
    <w:rsid w:val="00075958"/>
    <w:rsid w:val="00075A7C"/>
    <w:rsid w:val="00075AE5"/>
    <w:rsid w:val="00075B3B"/>
    <w:rsid w:val="00075C24"/>
    <w:rsid w:val="00075DD8"/>
    <w:rsid w:val="00075E44"/>
    <w:rsid w:val="00075EF4"/>
    <w:rsid w:val="00076205"/>
    <w:rsid w:val="000764B2"/>
    <w:rsid w:val="0007655A"/>
    <w:rsid w:val="000766B2"/>
    <w:rsid w:val="00076709"/>
    <w:rsid w:val="00076768"/>
    <w:rsid w:val="00076A05"/>
    <w:rsid w:val="00076A6C"/>
    <w:rsid w:val="00076B05"/>
    <w:rsid w:val="00076DEC"/>
    <w:rsid w:val="00076E7D"/>
    <w:rsid w:val="00076EFB"/>
    <w:rsid w:val="0007700C"/>
    <w:rsid w:val="000771EA"/>
    <w:rsid w:val="0007730F"/>
    <w:rsid w:val="000774CE"/>
    <w:rsid w:val="00077784"/>
    <w:rsid w:val="000777BB"/>
    <w:rsid w:val="000779AC"/>
    <w:rsid w:val="00077A02"/>
    <w:rsid w:val="00077A8D"/>
    <w:rsid w:val="00077C11"/>
    <w:rsid w:val="00077C3F"/>
    <w:rsid w:val="00077C44"/>
    <w:rsid w:val="00077C97"/>
    <w:rsid w:val="00077CAF"/>
    <w:rsid w:val="00077CEA"/>
    <w:rsid w:val="00077E06"/>
    <w:rsid w:val="00077E34"/>
    <w:rsid w:val="00077F3F"/>
    <w:rsid w:val="000801CF"/>
    <w:rsid w:val="00080206"/>
    <w:rsid w:val="0008024C"/>
    <w:rsid w:val="0008042B"/>
    <w:rsid w:val="000804C7"/>
    <w:rsid w:val="00080546"/>
    <w:rsid w:val="00080553"/>
    <w:rsid w:val="000806C0"/>
    <w:rsid w:val="00080900"/>
    <w:rsid w:val="00080B3B"/>
    <w:rsid w:val="00080B9D"/>
    <w:rsid w:val="00080D5A"/>
    <w:rsid w:val="00080F97"/>
    <w:rsid w:val="00080FBC"/>
    <w:rsid w:val="00080FED"/>
    <w:rsid w:val="0008122F"/>
    <w:rsid w:val="000814ED"/>
    <w:rsid w:val="00081560"/>
    <w:rsid w:val="00081568"/>
    <w:rsid w:val="00081695"/>
    <w:rsid w:val="000816C8"/>
    <w:rsid w:val="0008171F"/>
    <w:rsid w:val="00081854"/>
    <w:rsid w:val="00081954"/>
    <w:rsid w:val="00081ACC"/>
    <w:rsid w:val="00081BC9"/>
    <w:rsid w:val="00081BFB"/>
    <w:rsid w:val="00081CE3"/>
    <w:rsid w:val="00081F9C"/>
    <w:rsid w:val="00081FC8"/>
    <w:rsid w:val="0008213E"/>
    <w:rsid w:val="000821A2"/>
    <w:rsid w:val="00082224"/>
    <w:rsid w:val="0008223A"/>
    <w:rsid w:val="00082352"/>
    <w:rsid w:val="0008236C"/>
    <w:rsid w:val="000823A8"/>
    <w:rsid w:val="0008240A"/>
    <w:rsid w:val="0008243C"/>
    <w:rsid w:val="00082455"/>
    <w:rsid w:val="000825F9"/>
    <w:rsid w:val="0008265C"/>
    <w:rsid w:val="00082873"/>
    <w:rsid w:val="0008288A"/>
    <w:rsid w:val="000828A0"/>
    <w:rsid w:val="000828B0"/>
    <w:rsid w:val="00082C3E"/>
    <w:rsid w:val="00082C4D"/>
    <w:rsid w:val="00082D5F"/>
    <w:rsid w:val="00082ED0"/>
    <w:rsid w:val="000832C3"/>
    <w:rsid w:val="000833B7"/>
    <w:rsid w:val="00083470"/>
    <w:rsid w:val="00083921"/>
    <w:rsid w:val="00083931"/>
    <w:rsid w:val="00083CA4"/>
    <w:rsid w:val="00083CD7"/>
    <w:rsid w:val="00083D52"/>
    <w:rsid w:val="00083EDC"/>
    <w:rsid w:val="0008409C"/>
    <w:rsid w:val="00084149"/>
    <w:rsid w:val="000843FA"/>
    <w:rsid w:val="000844EB"/>
    <w:rsid w:val="00084513"/>
    <w:rsid w:val="00084651"/>
    <w:rsid w:val="000847EB"/>
    <w:rsid w:val="00084908"/>
    <w:rsid w:val="00084A23"/>
    <w:rsid w:val="00084A2D"/>
    <w:rsid w:val="00084F2E"/>
    <w:rsid w:val="0008503A"/>
    <w:rsid w:val="00085107"/>
    <w:rsid w:val="000852F2"/>
    <w:rsid w:val="00085400"/>
    <w:rsid w:val="00085638"/>
    <w:rsid w:val="00085686"/>
    <w:rsid w:val="0008584C"/>
    <w:rsid w:val="00085892"/>
    <w:rsid w:val="00085951"/>
    <w:rsid w:val="000859B6"/>
    <w:rsid w:val="000859B9"/>
    <w:rsid w:val="00085CD9"/>
    <w:rsid w:val="00085D9F"/>
    <w:rsid w:val="00085DD7"/>
    <w:rsid w:val="00085F5E"/>
    <w:rsid w:val="00085FD2"/>
    <w:rsid w:val="00086005"/>
    <w:rsid w:val="0008635C"/>
    <w:rsid w:val="00086361"/>
    <w:rsid w:val="000863E0"/>
    <w:rsid w:val="000863FA"/>
    <w:rsid w:val="00086414"/>
    <w:rsid w:val="00086510"/>
    <w:rsid w:val="000865C5"/>
    <w:rsid w:val="00086699"/>
    <w:rsid w:val="00086757"/>
    <w:rsid w:val="0008678B"/>
    <w:rsid w:val="000867AA"/>
    <w:rsid w:val="000867F8"/>
    <w:rsid w:val="00086D70"/>
    <w:rsid w:val="00086DC1"/>
    <w:rsid w:val="00086E2A"/>
    <w:rsid w:val="00086E2E"/>
    <w:rsid w:val="00086F20"/>
    <w:rsid w:val="00086F77"/>
    <w:rsid w:val="00086FCF"/>
    <w:rsid w:val="0008713E"/>
    <w:rsid w:val="00087143"/>
    <w:rsid w:val="00087157"/>
    <w:rsid w:val="00087344"/>
    <w:rsid w:val="00087347"/>
    <w:rsid w:val="00087836"/>
    <w:rsid w:val="00087963"/>
    <w:rsid w:val="000879E9"/>
    <w:rsid w:val="00087B0E"/>
    <w:rsid w:val="00087B45"/>
    <w:rsid w:val="00087B53"/>
    <w:rsid w:val="00087DDC"/>
    <w:rsid w:val="00087F68"/>
    <w:rsid w:val="00090095"/>
    <w:rsid w:val="0009019D"/>
    <w:rsid w:val="000901FE"/>
    <w:rsid w:val="00090233"/>
    <w:rsid w:val="000903BB"/>
    <w:rsid w:val="000904F7"/>
    <w:rsid w:val="000905B4"/>
    <w:rsid w:val="00090722"/>
    <w:rsid w:val="00090846"/>
    <w:rsid w:val="00090D3A"/>
    <w:rsid w:val="00090D96"/>
    <w:rsid w:val="00090D9E"/>
    <w:rsid w:val="00090F56"/>
    <w:rsid w:val="00091018"/>
    <w:rsid w:val="00091033"/>
    <w:rsid w:val="00091042"/>
    <w:rsid w:val="00091066"/>
    <w:rsid w:val="0009108D"/>
    <w:rsid w:val="00091154"/>
    <w:rsid w:val="00091382"/>
    <w:rsid w:val="0009154D"/>
    <w:rsid w:val="0009155E"/>
    <w:rsid w:val="000915C3"/>
    <w:rsid w:val="000915D6"/>
    <w:rsid w:val="000915E4"/>
    <w:rsid w:val="000916E4"/>
    <w:rsid w:val="000917D6"/>
    <w:rsid w:val="00091B75"/>
    <w:rsid w:val="00091B7F"/>
    <w:rsid w:val="00091C5F"/>
    <w:rsid w:val="00091D89"/>
    <w:rsid w:val="00091F4C"/>
    <w:rsid w:val="00092033"/>
    <w:rsid w:val="0009204D"/>
    <w:rsid w:val="0009217D"/>
    <w:rsid w:val="00092360"/>
    <w:rsid w:val="000927F5"/>
    <w:rsid w:val="000928A3"/>
    <w:rsid w:val="00092944"/>
    <w:rsid w:val="000929EF"/>
    <w:rsid w:val="00092B66"/>
    <w:rsid w:val="00092ECB"/>
    <w:rsid w:val="00092FB6"/>
    <w:rsid w:val="0009312D"/>
    <w:rsid w:val="000932ED"/>
    <w:rsid w:val="0009333E"/>
    <w:rsid w:val="00093389"/>
    <w:rsid w:val="00093410"/>
    <w:rsid w:val="00093431"/>
    <w:rsid w:val="0009358A"/>
    <w:rsid w:val="00093736"/>
    <w:rsid w:val="000937B4"/>
    <w:rsid w:val="00093921"/>
    <w:rsid w:val="000939C9"/>
    <w:rsid w:val="00093D02"/>
    <w:rsid w:val="00093D07"/>
    <w:rsid w:val="00093F51"/>
    <w:rsid w:val="0009400D"/>
    <w:rsid w:val="000940AA"/>
    <w:rsid w:val="0009417A"/>
    <w:rsid w:val="00094186"/>
    <w:rsid w:val="0009419B"/>
    <w:rsid w:val="000941D9"/>
    <w:rsid w:val="00094447"/>
    <w:rsid w:val="000945CD"/>
    <w:rsid w:val="000946D8"/>
    <w:rsid w:val="000946DA"/>
    <w:rsid w:val="000946FA"/>
    <w:rsid w:val="0009472E"/>
    <w:rsid w:val="00094909"/>
    <w:rsid w:val="00094A94"/>
    <w:rsid w:val="00094BD7"/>
    <w:rsid w:val="00094BD8"/>
    <w:rsid w:val="00094C0F"/>
    <w:rsid w:val="00094D3F"/>
    <w:rsid w:val="00094E0E"/>
    <w:rsid w:val="00094E72"/>
    <w:rsid w:val="00095026"/>
    <w:rsid w:val="000950D5"/>
    <w:rsid w:val="000950DE"/>
    <w:rsid w:val="0009518B"/>
    <w:rsid w:val="000951B7"/>
    <w:rsid w:val="00095259"/>
    <w:rsid w:val="0009529D"/>
    <w:rsid w:val="00095397"/>
    <w:rsid w:val="000953BB"/>
    <w:rsid w:val="000954B5"/>
    <w:rsid w:val="000954E2"/>
    <w:rsid w:val="000954FC"/>
    <w:rsid w:val="000955C9"/>
    <w:rsid w:val="000955D0"/>
    <w:rsid w:val="00095784"/>
    <w:rsid w:val="00095906"/>
    <w:rsid w:val="00095A5B"/>
    <w:rsid w:val="00095C40"/>
    <w:rsid w:val="00095C4B"/>
    <w:rsid w:val="00095CA7"/>
    <w:rsid w:val="00095F7A"/>
    <w:rsid w:val="0009609C"/>
    <w:rsid w:val="000960C7"/>
    <w:rsid w:val="00096174"/>
    <w:rsid w:val="00096216"/>
    <w:rsid w:val="000964A6"/>
    <w:rsid w:val="000965E3"/>
    <w:rsid w:val="00096658"/>
    <w:rsid w:val="000966F6"/>
    <w:rsid w:val="00096A81"/>
    <w:rsid w:val="00096A8E"/>
    <w:rsid w:val="00096B72"/>
    <w:rsid w:val="00096B77"/>
    <w:rsid w:val="00096BA2"/>
    <w:rsid w:val="00096CD8"/>
    <w:rsid w:val="00096D61"/>
    <w:rsid w:val="00096E27"/>
    <w:rsid w:val="00096FDB"/>
    <w:rsid w:val="00096FF5"/>
    <w:rsid w:val="00097019"/>
    <w:rsid w:val="000970E1"/>
    <w:rsid w:val="00097188"/>
    <w:rsid w:val="000972D1"/>
    <w:rsid w:val="00097448"/>
    <w:rsid w:val="0009745D"/>
    <w:rsid w:val="0009754A"/>
    <w:rsid w:val="000975CF"/>
    <w:rsid w:val="0009782D"/>
    <w:rsid w:val="000978AE"/>
    <w:rsid w:val="00097D91"/>
    <w:rsid w:val="00097E42"/>
    <w:rsid w:val="00097E56"/>
    <w:rsid w:val="00097F4E"/>
    <w:rsid w:val="00097FC6"/>
    <w:rsid w:val="000A004E"/>
    <w:rsid w:val="000A0150"/>
    <w:rsid w:val="000A019F"/>
    <w:rsid w:val="000A01E1"/>
    <w:rsid w:val="000A0396"/>
    <w:rsid w:val="000A0413"/>
    <w:rsid w:val="000A04A1"/>
    <w:rsid w:val="000A05C9"/>
    <w:rsid w:val="000A06A4"/>
    <w:rsid w:val="000A071C"/>
    <w:rsid w:val="000A071F"/>
    <w:rsid w:val="000A07C1"/>
    <w:rsid w:val="000A080C"/>
    <w:rsid w:val="000A0840"/>
    <w:rsid w:val="000A08CF"/>
    <w:rsid w:val="000A09C1"/>
    <w:rsid w:val="000A0C50"/>
    <w:rsid w:val="000A0CB3"/>
    <w:rsid w:val="000A0EDD"/>
    <w:rsid w:val="000A0F37"/>
    <w:rsid w:val="000A0FDB"/>
    <w:rsid w:val="000A11AF"/>
    <w:rsid w:val="000A1393"/>
    <w:rsid w:val="000A13D0"/>
    <w:rsid w:val="000A13F7"/>
    <w:rsid w:val="000A14B5"/>
    <w:rsid w:val="000A15E3"/>
    <w:rsid w:val="000A1608"/>
    <w:rsid w:val="000A16BF"/>
    <w:rsid w:val="000A1720"/>
    <w:rsid w:val="000A1773"/>
    <w:rsid w:val="000A19BF"/>
    <w:rsid w:val="000A19F8"/>
    <w:rsid w:val="000A1A37"/>
    <w:rsid w:val="000A1B32"/>
    <w:rsid w:val="000A1CDD"/>
    <w:rsid w:val="000A1CFB"/>
    <w:rsid w:val="000A1DDD"/>
    <w:rsid w:val="000A1EC8"/>
    <w:rsid w:val="000A1F63"/>
    <w:rsid w:val="000A1F70"/>
    <w:rsid w:val="000A1FDE"/>
    <w:rsid w:val="000A206A"/>
    <w:rsid w:val="000A21CF"/>
    <w:rsid w:val="000A22DF"/>
    <w:rsid w:val="000A232B"/>
    <w:rsid w:val="000A234D"/>
    <w:rsid w:val="000A26F6"/>
    <w:rsid w:val="000A2721"/>
    <w:rsid w:val="000A2777"/>
    <w:rsid w:val="000A279E"/>
    <w:rsid w:val="000A2836"/>
    <w:rsid w:val="000A2861"/>
    <w:rsid w:val="000A2D5D"/>
    <w:rsid w:val="000A2E86"/>
    <w:rsid w:val="000A30FC"/>
    <w:rsid w:val="000A32AC"/>
    <w:rsid w:val="000A3329"/>
    <w:rsid w:val="000A33D2"/>
    <w:rsid w:val="000A3469"/>
    <w:rsid w:val="000A38A0"/>
    <w:rsid w:val="000A3B96"/>
    <w:rsid w:val="000A3C06"/>
    <w:rsid w:val="000A3E00"/>
    <w:rsid w:val="000A3EE4"/>
    <w:rsid w:val="000A4040"/>
    <w:rsid w:val="000A4090"/>
    <w:rsid w:val="000A426F"/>
    <w:rsid w:val="000A4322"/>
    <w:rsid w:val="000A43F1"/>
    <w:rsid w:val="000A45C9"/>
    <w:rsid w:val="000A4624"/>
    <w:rsid w:val="000A46B7"/>
    <w:rsid w:val="000A4759"/>
    <w:rsid w:val="000A4795"/>
    <w:rsid w:val="000A47A1"/>
    <w:rsid w:val="000A4813"/>
    <w:rsid w:val="000A483C"/>
    <w:rsid w:val="000A49AE"/>
    <w:rsid w:val="000A49B4"/>
    <w:rsid w:val="000A49E7"/>
    <w:rsid w:val="000A4A0D"/>
    <w:rsid w:val="000A4C16"/>
    <w:rsid w:val="000A4E6D"/>
    <w:rsid w:val="000A4EB9"/>
    <w:rsid w:val="000A503F"/>
    <w:rsid w:val="000A50D3"/>
    <w:rsid w:val="000A544F"/>
    <w:rsid w:val="000A5516"/>
    <w:rsid w:val="000A5542"/>
    <w:rsid w:val="000A55D7"/>
    <w:rsid w:val="000A5690"/>
    <w:rsid w:val="000A56D8"/>
    <w:rsid w:val="000A5771"/>
    <w:rsid w:val="000A598F"/>
    <w:rsid w:val="000A5B3A"/>
    <w:rsid w:val="000A5C4E"/>
    <w:rsid w:val="000A5CAB"/>
    <w:rsid w:val="000A5E99"/>
    <w:rsid w:val="000A62A0"/>
    <w:rsid w:val="000A630F"/>
    <w:rsid w:val="000A63A9"/>
    <w:rsid w:val="000A643E"/>
    <w:rsid w:val="000A67F8"/>
    <w:rsid w:val="000A6821"/>
    <w:rsid w:val="000A694D"/>
    <w:rsid w:val="000A69CC"/>
    <w:rsid w:val="000A6A51"/>
    <w:rsid w:val="000A6AC6"/>
    <w:rsid w:val="000A6B10"/>
    <w:rsid w:val="000A6BE2"/>
    <w:rsid w:val="000A6C45"/>
    <w:rsid w:val="000A6DAD"/>
    <w:rsid w:val="000A6EA9"/>
    <w:rsid w:val="000A6EDA"/>
    <w:rsid w:val="000A6F45"/>
    <w:rsid w:val="000A6FBC"/>
    <w:rsid w:val="000A7163"/>
    <w:rsid w:val="000A7247"/>
    <w:rsid w:val="000A725C"/>
    <w:rsid w:val="000A730B"/>
    <w:rsid w:val="000A7317"/>
    <w:rsid w:val="000A7319"/>
    <w:rsid w:val="000A732F"/>
    <w:rsid w:val="000A7569"/>
    <w:rsid w:val="000A757F"/>
    <w:rsid w:val="000A7603"/>
    <w:rsid w:val="000A7657"/>
    <w:rsid w:val="000A76D1"/>
    <w:rsid w:val="000A79D6"/>
    <w:rsid w:val="000A7D4E"/>
    <w:rsid w:val="000A7DCB"/>
    <w:rsid w:val="000A7E06"/>
    <w:rsid w:val="000A7F88"/>
    <w:rsid w:val="000A7FA6"/>
    <w:rsid w:val="000A7FBC"/>
    <w:rsid w:val="000B00CD"/>
    <w:rsid w:val="000B00EA"/>
    <w:rsid w:val="000B02BF"/>
    <w:rsid w:val="000B02EA"/>
    <w:rsid w:val="000B046B"/>
    <w:rsid w:val="000B0609"/>
    <w:rsid w:val="000B0A73"/>
    <w:rsid w:val="000B0A80"/>
    <w:rsid w:val="000B0CC4"/>
    <w:rsid w:val="000B0D4B"/>
    <w:rsid w:val="000B0D6B"/>
    <w:rsid w:val="000B0E2D"/>
    <w:rsid w:val="000B0EF3"/>
    <w:rsid w:val="000B1068"/>
    <w:rsid w:val="000B1069"/>
    <w:rsid w:val="000B10CE"/>
    <w:rsid w:val="000B10E0"/>
    <w:rsid w:val="000B10E3"/>
    <w:rsid w:val="000B1156"/>
    <w:rsid w:val="000B11E3"/>
    <w:rsid w:val="000B1286"/>
    <w:rsid w:val="000B12FC"/>
    <w:rsid w:val="000B13F1"/>
    <w:rsid w:val="000B1448"/>
    <w:rsid w:val="000B1498"/>
    <w:rsid w:val="000B14D8"/>
    <w:rsid w:val="000B1551"/>
    <w:rsid w:val="000B1683"/>
    <w:rsid w:val="000B1748"/>
    <w:rsid w:val="000B17DA"/>
    <w:rsid w:val="000B18C6"/>
    <w:rsid w:val="000B1A80"/>
    <w:rsid w:val="000B1A8E"/>
    <w:rsid w:val="000B1ACE"/>
    <w:rsid w:val="000B1B3B"/>
    <w:rsid w:val="000B1BA0"/>
    <w:rsid w:val="000B1BF2"/>
    <w:rsid w:val="000B1C17"/>
    <w:rsid w:val="000B1CF1"/>
    <w:rsid w:val="000B1D4E"/>
    <w:rsid w:val="000B1E61"/>
    <w:rsid w:val="000B1E66"/>
    <w:rsid w:val="000B1FF0"/>
    <w:rsid w:val="000B200A"/>
    <w:rsid w:val="000B2041"/>
    <w:rsid w:val="000B20DA"/>
    <w:rsid w:val="000B2188"/>
    <w:rsid w:val="000B223C"/>
    <w:rsid w:val="000B2291"/>
    <w:rsid w:val="000B22AD"/>
    <w:rsid w:val="000B232C"/>
    <w:rsid w:val="000B235F"/>
    <w:rsid w:val="000B23BA"/>
    <w:rsid w:val="000B23BC"/>
    <w:rsid w:val="000B243C"/>
    <w:rsid w:val="000B26D4"/>
    <w:rsid w:val="000B278B"/>
    <w:rsid w:val="000B2B32"/>
    <w:rsid w:val="000B2BBB"/>
    <w:rsid w:val="000B2BE0"/>
    <w:rsid w:val="000B2C53"/>
    <w:rsid w:val="000B2C7C"/>
    <w:rsid w:val="000B2DC1"/>
    <w:rsid w:val="000B2EE3"/>
    <w:rsid w:val="000B2F10"/>
    <w:rsid w:val="000B2F50"/>
    <w:rsid w:val="000B3172"/>
    <w:rsid w:val="000B31B3"/>
    <w:rsid w:val="000B35A7"/>
    <w:rsid w:val="000B3730"/>
    <w:rsid w:val="000B3780"/>
    <w:rsid w:val="000B378F"/>
    <w:rsid w:val="000B3843"/>
    <w:rsid w:val="000B390B"/>
    <w:rsid w:val="000B3AD5"/>
    <w:rsid w:val="000B3B86"/>
    <w:rsid w:val="000B3CCD"/>
    <w:rsid w:val="000B409C"/>
    <w:rsid w:val="000B41D2"/>
    <w:rsid w:val="000B4241"/>
    <w:rsid w:val="000B424A"/>
    <w:rsid w:val="000B4285"/>
    <w:rsid w:val="000B42C9"/>
    <w:rsid w:val="000B431C"/>
    <w:rsid w:val="000B4374"/>
    <w:rsid w:val="000B43B6"/>
    <w:rsid w:val="000B4460"/>
    <w:rsid w:val="000B4481"/>
    <w:rsid w:val="000B46FB"/>
    <w:rsid w:val="000B4796"/>
    <w:rsid w:val="000B4847"/>
    <w:rsid w:val="000B4933"/>
    <w:rsid w:val="000B495E"/>
    <w:rsid w:val="000B4A2D"/>
    <w:rsid w:val="000B4A7F"/>
    <w:rsid w:val="000B4A8E"/>
    <w:rsid w:val="000B4B31"/>
    <w:rsid w:val="000B4B6F"/>
    <w:rsid w:val="000B4BFD"/>
    <w:rsid w:val="000B4EC0"/>
    <w:rsid w:val="000B506D"/>
    <w:rsid w:val="000B5075"/>
    <w:rsid w:val="000B52E4"/>
    <w:rsid w:val="000B531B"/>
    <w:rsid w:val="000B5376"/>
    <w:rsid w:val="000B5781"/>
    <w:rsid w:val="000B5799"/>
    <w:rsid w:val="000B598F"/>
    <w:rsid w:val="000B59C2"/>
    <w:rsid w:val="000B5A1E"/>
    <w:rsid w:val="000B5A4A"/>
    <w:rsid w:val="000B5B16"/>
    <w:rsid w:val="000B5B93"/>
    <w:rsid w:val="000B5C8D"/>
    <w:rsid w:val="000B5F0A"/>
    <w:rsid w:val="000B5F36"/>
    <w:rsid w:val="000B5FB4"/>
    <w:rsid w:val="000B5FC8"/>
    <w:rsid w:val="000B60C6"/>
    <w:rsid w:val="000B60D8"/>
    <w:rsid w:val="000B6252"/>
    <w:rsid w:val="000B62C0"/>
    <w:rsid w:val="000B6331"/>
    <w:rsid w:val="000B6581"/>
    <w:rsid w:val="000B65C8"/>
    <w:rsid w:val="000B66A3"/>
    <w:rsid w:val="000B6739"/>
    <w:rsid w:val="000B687F"/>
    <w:rsid w:val="000B69B1"/>
    <w:rsid w:val="000B69EE"/>
    <w:rsid w:val="000B6A5A"/>
    <w:rsid w:val="000B6D43"/>
    <w:rsid w:val="000B6D8D"/>
    <w:rsid w:val="000B6D9E"/>
    <w:rsid w:val="000B6DE0"/>
    <w:rsid w:val="000B70D9"/>
    <w:rsid w:val="000B726B"/>
    <w:rsid w:val="000B72F4"/>
    <w:rsid w:val="000B7426"/>
    <w:rsid w:val="000B7566"/>
    <w:rsid w:val="000B769A"/>
    <w:rsid w:val="000B7703"/>
    <w:rsid w:val="000B77A1"/>
    <w:rsid w:val="000B78DB"/>
    <w:rsid w:val="000B7950"/>
    <w:rsid w:val="000B7958"/>
    <w:rsid w:val="000B79B1"/>
    <w:rsid w:val="000B7A01"/>
    <w:rsid w:val="000B7E29"/>
    <w:rsid w:val="000C0042"/>
    <w:rsid w:val="000C0163"/>
    <w:rsid w:val="000C0192"/>
    <w:rsid w:val="000C0413"/>
    <w:rsid w:val="000C054A"/>
    <w:rsid w:val="000C05D8"/>
    <w:rsid w:val="000C06AB"/>
    <w:rsid w:val="000C07D3"/>
    <w:rsid w:val="000C08C9"/>
    <w:rsid w:val="000C095E"/>
    <w:rsid w:val="000C0986"/>
    <w:rsid w:val="000C0AC3"/>
    <w:rsid w:val="000C0BB6"/>
    <w:rsid w:val="000C0BEB"/>
    <w:rsid w:val="000C0DD7"/>
    <w:rsid w:val="000C0E6A"/>
    <w:rsid w:val="000C0E6F"/>
    <w:rsid w:val="000C0EE1"/>
    <w:rsid w:val="000C0FC1"/>
    <w:rsid w:val="000C1271"/>
    <w:rsid w:val="000C12AC"/>
    <w:rsid w:val="000C1428"/>
    <w:rsid w:val="000C1472"/>
    <w:rsid w:val="000C15F8"/>
    <w:rsid w:val="000C16E8"/>
    <w:rsid w:val="000C191A"/>
    <w:rsid w:val="000C1A02"/>
    <w:rsid w:val="000C1BC9"/>
    <w:rsid w:val="000C1DE8"/>
    <w:rsid w:val="000C1F0F"/>
    <w:rsid w:val="000C21A4"/>
    <w:rsid w:val="000C24A6"/>
    <w:rsid w:val="000C2531"/>
    <w:rsid w:val="000C2568"/>
    <w:rsid w:val="000C2710"/>
    <w:rsid w:val="000C27DC"/>
    <w:rsid w:val="000C27E3"/>
    <w:rsid w:val="000C2864"/>
    <w:rsid w:val="000C29E5"/>
    <w:rsid w:val="000C2A84"/>
    <w:rsid w:val="000C2B17"/>
    <w:rsid w:val="000C2B19"/>
    <w:rsid w:val="000C2C5D"/>
    <w:rsid w:val="000C2D80"/>
    <w:rsid w:val="000C320E"/>
    <w:rsid w:val="000C3279"/>
    <w:rsid w:val="000C342C"/>
    <w:rsid w:val="000C3562"/>
    <w:rsid w:val="000C3587"/>
    <w:rsid w:val="000C3782"/>
    <w:rsid w:val="000C38F0"/>
    <w:rsid w:val="000C39B1"/>
    <w:rsid w:val="000C3B07"/>
    <w:rsid w:val="000C3B91"/>
    <w:rsid w:val="000C3C4B"/>
    <w:rsid w:val="000C3D60"/>
    <w:rsid w:val="000C3DB4"/>
    <w:rsid w:val="000C3FBE"/>
    <w:rsid w:val="000C401E"/>
    <w:rsid w:val="000C4206"/>
    <w:rsid w:val="000C422D"/>
    <w:rsid w:val="000C429D"/>
    <w:rsid w:val="000C429F"/>
    <w:rsid w:val="000C42DD"/>
    <w:rsid w:val="000C4354"/>
    <w:rsid w:val="000C44FC"/>
    <w:rsid w:val="000C4625"/>
    <w:rsid w:val="000C470D"/>
    <w:rsid w:val="000C4727"/>
    <w:rsid w:val="000C486D"/>
    <w:rsid w:val="000C48DE"/>
    <w:rsid w:val="000C4BD0"/>
    <w:rsid w:val="000C4BE1"/>
    <w:rsid w:val="000C4C7E"/>
    <w:rsid w:val="000C4D7D"/>
    <w:rsid w:val="000C4DC3"/>
    <w:rsid w:val="000C4DE5"/>
    <w:rsid w:val="000C4E42"/>
    <w:rsid w:val="000C4F5D"/>
    <w:rsid w:val="000C5180"/>
    <w:rsid w:val="000C525B"/>
    <w:rsid w:val="000C5401"/>
    <w:rsid w:val="000C54A7"/>
    <w:rsid w:val="000C55B4"/>
    <w:rsid w:val="000C5700"/>
    <w:rsid w:val="000C57FC"/>
    <w:rsid w:val="000C58B2"/>
    <w:rsid w:val="000C58C4"/>
    <w:rsid w:val="000C596B"/>
    <w:rsid w:val="000C59A5"/>
    <w:rsid w:val="000C59E1"/>
    <w:rsid w:val="000C5A7A"/>
    <w:rsid w:val="000C5AAD"/>
    <w:rsid w:val="000C5E76"/>
    <w:rsid w:val="000C5EA5"/>
    <w:rsid w:val="000C6217"/>
    <w:rsid w:val="000C6281"/>
    <w:rsid w:val="000C64FB"/>
    <w:rsid w:val="000C662B"/>
    <w:rsid w:val="000C6955"/>
    <w:rsid w:val="000C6993"/>
    <w:rsid w:val="000C6ADA"/>
    <w:rsid w:val="000C6B5D"/>
    <w:rsid w:val="000C6D2C"/>
    <w:rsid w:val="000C6E7D"/>
    <w:rsid w:val="000C6F47"/>
    <w:rsid w:val="000C6F7F"/>
    <w:rsid w:val="000C74CC"/>
    <w:rsid w:val="000C7549"/>
    <w:rsid w:val="000C7587"/>
    <w:rsid w:val="000C778B"/>
    <w:rsid w:val="000C7878"/>
    <w:rsid w:val="000C7980"/>
    <w:rsid w:val="000C799A"/>
    <w:rsid w:val="000C7A6B"/>
    <w:rsid w:val="000C7A9B"/>
    <w:rsid w:val="000C7B6F"/>
    <w:rsid w:val="000C7C7B"/>
    <w:rsid w:val="000C7CE5"/>
    <w:rsid w:val="000C7E3C"/>
    <w:rsid w:val="000D03B6"/>
    <w:rsid w:val="000D043D"/>
    <w:rsid w:val="000D0487"/>
    <w:rsid w:val="000D0493"/>
    <w:rsid w:val="000D04BD"/>
    <w:rsid w:val="000D04D1"/>
    <w:rsid w:val="000D0573"/>
    <w:rsid w:val="000D062E"/>
    <w:rsid w:val="000D067A"/>
    <w:rsid w:val="000D0755"/>
    <w:rsid w:val="000D07C0"/>
    <w:rsid w:val="000D0899"/>
    <w:rsid w:val="000D09F8"/>
    <w:rsid w:val="000D0A35"/>
    <w:rsid w:val="000D0A4A"/>
    <w:rsid w:val="000D0B16"/>
    <w:rsid w:val="000D0D5A"/>
    <w:rsid w:val="000D0EDE"/>
    <w:rsid w:val="000D11D0"/>
    <w:rsid w:val="000D11E2"/>
    <w:rsid w:val="000D12B1"/>
    <w:rsid w:val="000D130D"/>
    <w:rsid w:val="000D1446"/>
    <w:rsid w:val="000D14BC"/>
    <w:rsid w:val="000D157C"/>
    <w:rsid w:val="000D171B"/>
    <w:rsid w:val="000D1720"/>
    <w:rsid w:val="000D17BF"/>
    <w:rsid w:val="000D1869"/>
    <w:rsid w:val="000D1A74"/>
    <w:rsid w:val="000D1C7D"/>
    <w:rsid w:val="000D1E8D"/>
    <w:rsid w:val="000D1EA0"/>
    <w:rsid w:val="000D1FBD"/>
    <w:rsid w:val="000D20FE"/>
    <w:rsid w:val="000D21AC"/>
    <w:rsid w:val="000D21D5"/>
    <w:rsid w:val="000D2345"/>
    <w:rsid w:val="000D23B0"/>
    <w:rsid w:val="000D23F6"/>
    <w:rsid w:val="000D24E6"/>
    <w:rsid w:val="000D24F3"/>
    <w:rsid w:val="000D268B"/>
    <w:rsid w:val="000D27D7"/>
    <w:rsid w:val="000D29A6"/>
    <w:rsid w:val="000D2C3A"/>
    <w:rsid w:val="000D2CBA"/>
    <w:rsid w:val="000D2E41"/>
    <w:rsid w:val="000D2E95"/>
    <w:rsid w:val="000D2F9A"/>
    <w:rsid w:val="000D3062"/>
    <w:rsid w:val="000D3086"/>
    <w:rsid w:val="000D30E2"/>
    <w:rsid w:val="000D3104"/>
    <w:rsid w:val="000D3212"/>
    <w:rsid w:val="000D32EA"/>
    <w:rsid w:val="000D3535"/>
    <w:rsid w:val="000D362B"/>
    <w:rsid w:val="000D380F"/>
    <w:rsid w:val="000D3829"/>
    <w:rsid w:val="000D382E"/>
    <w:rsid w:val="000D38D0"/>
    <w:rsid w:val="000D3A0F"/>
    <w:rsid w:val="000D3A36"/>
    <w:rsid w:val="000D3AE0"/>
    <w:rsid w:val="000D3BD2"/>
    <w:rsid w:val="000D3C2D"/>
    <w:rsid w:val="000D3EDC"/>
    <w:rsid w:val="000D3F52"/>
    <w:rsid w:val="000D4054"/>
    <w:rsid w:val="000D40B9"/>
    <w:rsid w:val="000D415C"/>
    <w:rsid w:val="000D433A"/>
    <w:rsid w:val="000D442E"/>
    <w:rsid w:val="000D4705"/>
    <w:rsid w:val="000D4748"/>
    <w:rsid w:val="000D4A50"/>
    <w:rsid w:val="000D4ACD"/>
    <w:rsid w:val="000D4B41"/>
    <w:rsid w:val="000D4C01"/>
    <w:rsid w:val="000D4C0B"/>
    <w:rsid w:val="000D4D7F"/>
    <w:rsid w:val="000D4EFB"/>
    <w:rsid w:val="000D4F48"/>
    <w:rsid w:val="000D50F2"/>
    <w:rsid w:val="000D52EA"/>
    <w:rsid w:val="000D5638"/>
    <w:rsid w:val="000D566B"/>
    <w:rsid w:val="000D57C9"/>
    <w:rsid w:val="000D587B"/>
    <w:rsid w:val="000D58B3"/>
    <w:rsid w:val="000D58B9"/>
    <w:rsid w:val="000D58BE"/>
    <w:rsid w:val="000D5BF3"/>
    <w:rsid w:val="000D5D0D"/>
    <w:rsid w:val="000D5D3A"/>
    <w:rsid w:val="000D5D4A"/>
    <w:rsid w:val="000D5FF2"/>
    <w:rsid w:val="000D60EC"/>
    <w:rsid w:val="000D6316"/>
    <w:rsid w:val="000D63C6"/>
    <w:rsid w:val="000D6498"/>
    <w:rsid w:val="000D65CE"/>
    <w:rsid w:val="000D6A7E"/>
    <w:rsid w:val="000D6BE9"/>
    <w:rsid w:val="000D6D71"/>
    <w:rsid w:val="000D6F3A"/>
    <w:rsid w:val="000D6FAA"/>
    <w:rsid w:val="000D6FEF"/>
    <w:rsid w:val="000D7010"/>
    <w:rsid w:val="000D7216"/>
    <w:rsid w:val="000D7272"/>
    <w:rsid w:val="000D7425"/>
    <w:rsid w:val="000D7446"/>
    <w:rsid w:val="000D7461"/>
    <w:rsid w:val="000D748A"/>
    <w:rsid w:val="000D7843"/>
    <w:rsid w:val="000D7B16"/>
    <w:rsid w:val="000D7B40"/>
    <w:rsid w:val="000D7D25"/>
    <w:rsid w:val="000D7E3D"/>
    <w:rsid w:val="000E0067"/>
    <w:rsid w:val="000E018E"/>
    <w:rsid w:val="000E03BB"/>
    <w:rsid w:val="000E0555"/>
    <w:rsid w:val="000E073B"/>
    <w:rsid w:val="000E078B"/>
    <w:rsid w:val="000E07A4"/>
    <w:rsid w:val="000E08CC"/>
    <w:rsid w:val="000E093B"/>
    <w:rsid w:val="000E0A01"/>
    <w:rsid w:val="000E0AB5"/>
    <w:rsid w:val="000E0AD5"/>
    <w:rsid w:val="000E0B11"/>
    <w:rsid w:val="000E0C0B"/>
    <w:rsid w:val="000E0C25"/>
    <w:rsid w:val="000E0C7C"/>
    <w:rsid w:val="000E0DEE"/>
    <w:rsid w:val="000E0E9F"/>
    <w:rsid w:val="000E0EEB"/>
    <w:rsid w:val="000E0FB8"/>
    <w:rsid w:val="000E10DC"/>
    <w:rsid w:val="000E1137"/>
    <w:rsid w:val="000E1428"/>
    <w:rsid w:val="000E1734"/>
    <w:rsid w:val="000E17A9"/>
    <w:rsid w:val="000E1931"/>
    <w:rsid w:val="000E1ADA"/>
    <w:rsid w:val="000E1B3C"/>
    <w:rsid w:val="000E1BA4"/>
    <w:rsid w:val="000E1CE3"/>
    <w:rsid w:val="000E1F6F"/>
    <w:rsid w:val="000E2061"/>
    <w:rsid w:val="000E2186"/>
    <w:rsid w:val="000E2488"/>
    <w:rsid w:val="000E27D7"/>
    <w:rsid w:val="000E28F1"/>
    <w:rsid w:val="000E2AA7"/>
    <w:rsid w:val="000E2B19"/>
    <w:rsid w:val="000E2B57"/>
    <w:rsid w:val="000E2C6D"/>
    <w:rsid w:val="000E2D0A"/>
    <w:rsid w:val="000E2E78"/>
    <w:rsid w:val="000E2EE8"/>
    <w:rsid w:val="000E2EFB"/>
    <w:rsid w:val="000E3006"/>
    <w:rsid w:val="000E30B9"/>
    <w:rsid w:val="000E30D1"/>
    <w:rsid w:val="000E31D2"/>
    <w:rsid w:val="000E33CA"/>
    <w:rsid w:val="000E34EA"/>
    <w:rsid w:val="000E35E8"/>
    <w:rsid w:val="000E363D"/>
    <w:rsid w:val="000E3731"/>
    <w:rsid w:val="000E37DF"/>
    <w:rsid w:val="000E38AD"/>
    <w:rsid w:val="000E3937"/>
    <w:rsid w:val="000E39CD"/>
    <w:rsid w:val="000E3AC4"/>
    <w:rsid w:val="000E3ADC"/>
    <w:rsid w:val="000E3AE7"/>
    <w:rsid w:val="000E3B8D"/>
    <w:rsid w:val="000E3D68"/>
    <w:rsid w:val="000E3F3D"/>
    <w:rsid w:val="000E3F98"/>
    <w:rsid w:val="000E409A"/>
    <w:rsid w:val="000E413F"/>
    <w:rsid w:val="000E4151"/>
    <w:rsid w:val="000E419E"/>
    <w:rsid w:val="000E421D"/>
    <w:rsid w:val="000E4265"/>
    <w:rsid w:val="000E4366"/>
    <w:rsid w:val="000E4398"/>
    <w:rsid w:val="000E44CA"/>
    <w:rsid w:val="000E4594"/>
    <w:rsid w:val="000E475E"/>
    <w:rsid w:val="000E4913"/>
    <w:rsid w:val="000E4939"/>
    <w:rsid w:val="000E4B37"/>
    <w:rsid w:val="000E4B86"/>
    <w:rsid w:val="000E4B8A"/>
    <w:rsid w:val="000E4B93"/>
    <w:rsid w:val="000E4C8C"/>
    <w:rsid w:val="000E4DC8"/>
    <w:rsid w:val="000E4E35"/>
    <w:rsid w:val="000E4EBA"/>
    <w:rsid w:val="000E4EE8"/>
    <w:rsid w:val="000E4F9C"/>
    <w:rsid w:val="000E5138"/>
    <w:rsid w:val="000E518C"/>
    <w:rsid w:val="000E5292"/>
    <w:rsid w:val="000E53AA"/>
    <w:rsid w:val="000E542C"/>
    <w:rsid w:val="000E5939"/>
    <w:rsid w:val="000E5959"/>
    <w:rsid w:val="000E595D"/>
    <w:rsid w:val="000E598F"/>
    <w:rsid w:val="000E5A08"/>
    <w:rsid w:val="000E5A52"/>
    <w:rsid w:val="000E5B29"/>
    <w:rsid w:val="000E5BF7"/>
    <w:rsid w:val="000E5C88"/>
    <w:rsid w:val="000E5E7B"/>
    <w:rsid w:val="000E5EE1"/>
    <w:rsid w:val="000E5F8D"/>
    <w:rsid w:val="000E63FF"/>
    <w:rsid w:val="000E6498"/>
    <w:rsid w:val="000E64E6"/>
    <w:rsid w:val="000E64F9"/>
    <w:rsid w:val="000E654D"/>
    <w:rsid w:val="000E66F7"/>
    <w:rsid w:val="000E67FA"/>
    <w:rsid w:val="000E68AE"/>
    <w:rsid w:val="000E68C6"/>
    <w:rsid w:val="000E6D3C"/>
    <w:rsid w:val="000E6E79"/>
    <w:rsid w:val="000E6E7C"/>
    <w:rsid w:val="000E7107"/>
    <w:rsid w:val="000E71ED"/>
    <w:rsid w:val="000E75E9"/>
    <w:rsid w:val="000E765C"/>
    <w:rsid w:val="000E770D"/>
    <w:rsid w:val="000E77E0"/>
    <w:rsid w:val="000E79B9"/>
    <w:rsid w:val="000E7A2D"/>
    <w:rsid w:val="000E7A96"/>
    <w:rsid w:val="000E7BCE"/>
    <w:rsid w:val="000E7BF9"/>
    <w:rsid w:val="000E7C3F"/>
    <w:rsid w:val="000E7C5A"/>
    <w:rsid w:val="000E7D0B"/>
    <w:rsid w:val="000E7D0C"/>
    <w:rsid w:val="000E7D3C"/>
    <w:rsid w:val="000F0034"/>
    <w:rsid w:val="000F0114"/>
    <w:rsid w:val="000F02D9"/>
    <w:rsid w:val="000F03E7"/>
    <w:rsid w:val="000F0540"/>
    <w:rsid w:val="000F0631"/>
    <w:rsid w:val="000F069F"/>
    <w:rsid w:val="000F07DF"/>
    <w:rsid w:val="000F08CE"/>
    <w:rsid w:val="000F09A9"/>
    <w:rsid w:val="000F0A22"/>
    <w:rsid w:val="000F0AC3"/>
    <w:rsid w:val="000F0AF4"/>
    <w:rsid w:val="000F0E60"/>
    <w:rsid w:val="000F0EC3"/>
    <w:rsid w:val="000F0FAC"/>
    <w:rsid w:val="000F0FDE"/>
    <w:rsid w:val="000F1056"/>
    <w:rsid w:val="000F135D"/>
    <w:rsid w:val="000F15F9"/>
    <w:rsid w:val="000F1780"/>
    <w:rsid w:val="000F17EB"/>
    <w:rsid w:val="000F1857"/>
    <w:rsid w:val="000F1FC1"/>
    <w:rsid w:val="000F200D"/>
    <w:rsid w:val="000F2063"/>
    <w:rsid w:val="000F2288"/>
    <w:rsid w:val="000F22D6"/>
    <w:rsid w:val="000F232D"/>
    <w:rsid w:val="000F2349"/>
    <w:rsid w:val="000F244C"/>
    <w:rsid w:val="000F25B2"/>
    <w:rsid w:val="000F25D9"/>
    <w:rsid w:val="000F25E1"/>
    <w:rsid w:val="000F2687"/>
    <w:rsid w:val="000F26A7"/>
    <w:rsid w:val="000F2741"/>
    <w:rsid w:val="000F2780"/>
    <w:rsid w:val="000F27C6"/>
    <w:rsid w:val="000F2800"/>
    <w:rsid w:val="000F2853"/>
    <w:rsid w:val="000F2972"/>
    <w:rsid w:val="000F298F"/>
    <w:rsid w:val="000F2ADE"/>
    <w:rsid w:val="000F2B01"/>
    <w:rsid w:val="000F2C12"/>
    <w:rsid w:val="000F2EA5"/>
    <w:rsid w:val="000F2ED0"/>
    <w:rsid w:val="000F2F1D"/>
    <w:rsid w:val="000F2FD4"/>
    <w:rsid w:val="000F311B"/>
    <w:rsid w:val="000F3267"/>
    <w:rsid w:val="000F32DB"/>
    <w:rsid w:val="000F3477"/>
    <w:rsid w:val="000F34F6"/>
    <w:rsid w:val="000F3725"/>
    <w:rsid w:val="000F37F9"/>
    <w:rsid w:val="000F3870"/>
    <w:rsid w:val="000F387E"/>
    <w:rsid w:val="000F3A0E"/>
    <w:rsid w:val="000F3A17"/>
    <w:rsid w:val="000F3B67"/>
    <w:rsid w:val="000F3BB5"/>
    <w:rsid w:val="000F3EB2"/>
    <w:rsid w:val="000F3F89"/>
    <w:rsid w:val="000F411F"/>
    <w:rsid w:val="000F4137"/>
    <w:rsid w:val="000F4159"/>
    <w:rsid w:val="000F4309"/>
    <w:rsid w:val="000F4512"/>
    <w:rsid w:val="000F4632"/>
    <w:rsid w:val="000F4926"/>
    <w:rsid w:val="000F494A"/>
    <w:rsid w:val="000F4962"/>
    <w:rsid w:val="000F49BE"/>
    <w:rsid w:val="000F49CC"/>
    <w:rsid w:val="000F49EC"/>
    <w:rsid w:val="000F4A12"/>
    <w:rsid w:val="000F4C59"/>
    <w:rsid w:val="000F4CDF"/>
    <w:rsid w:val="000F4E9F"/>
    <w:rsid w:val="000F4F1B"/>
    <w:rsid w:val="000F4F95"/>
    <w:rsid w:val="000F52BD"/>
    <w:rsid w:val="000F5322"/>
    <w:rsid w:val="000F5359"/>
    <w:rsid w:val="000F55E1"/>
    <w:rsid w:val="000F56E2"/>
    <w:rsid w:val="000F5729"/>
    <w:rsid w:val="000F5801"/>
    <w:rsid w:val="000F589B"/>
    <w:rsid w:val="000F58BC"/>
    <w:rsid w:val="000F5A0A"/>
    <w:rsid w:val="000F5A32"/>
    <w:rsid w:val="000F5AD5"/>
    <w:rsid w:val="000F5B55"/>
    <w:rsid w:val="000F5BC7"/>
    <w:rsid w:val="000F5C73"/>
    <w:rsid w:val="000F5D03"/>
    <w:rsid w:val="000F5D9A"/>
    <w:rsid w:val="000F5E9B"/>
    <w:rsid w:val="000F5FC6"/>
    <w:rsid w:val="000F6132"/>
    <w:rsid w:val="000F615C"/>
    <w:rsid w:val="000F6395"/>
    <w:rsid w:val="000F65C6"/>
    <w:rsid w:val="000F6774"/>
    <w:rsid w:val="000F682C"/>
    <w:rsid w:val="000F68BA"/>
    <w:rsid w:val="000F68CF"/>
    <w:rsid w:val="000F691A"/>
    <w:rsid w:val="000F6A52"/>
    <w:rsid w:val="000F6BDD"/>
    <w:rsid w:val="000F6C0A"/>
    <w:rsid w:val="000F6CC9"/>
    <w:rsid w:val="000F6E21"/>
    <w:rsid w:val="000F7074"/>
    <w:rsid w:val="000F70B2"/>
    <w:rsid w:val="000F70E8"/>
    <w:rsid w:val="000F7137"/>
    <w:rsid w:val="000F714B"/>
    <w:rsid w:val="000F71DB"/>
    <w:rsid w:val="000F72C2"/>
    <w:rsid w:val="000F7423"/>
    <w:rsid w:val="000F760B"/>
    <w:rsid w:val="000F7636"/>
    <w:rsid w:val="000F76A4"/>
    <w:rsid w:val="000F7837"/>
    <w:rsid w:val="000F7B49"/>
    <w:rsid w:val="000F7C0B"/>
    <w:rsid w:val="000F7E19"/>
    <w:rsid w:val="000F7F3F"/>
    <w:rsid w:val="000F7FB3"/>
    <w:rsid w:val="0010009C"/>
    <w:rsid w:val="001000E1"/>
    <w:rsid w:val="0010014D"/>
    <w:rsid w:val="001001BD"/>
    <w:rsid w:val="001001DF"/>
    <w:rsid w:val="001002BE"/>
    <w:rsid w:val="001002F0"/>
    <w:rsid w:val="00100539"/>
    <w:rsid w:val="0010068B"/>
    <w:rsid w:val="00100698"/>
    <w:rsid w:val="0010098B"/>
    <w:rsid w:val="001009DC"/>
    <w:rsid w:val="00100A42"/>
    <w:rsid w:val="00100D95"/>
    <w:rsid w:val="00100E99"/>
    <w:rsid w:val="00101020"/>
    <w:rsid w:val="00101061"/>
    <w:rsid w:val="001012A6"/>
    <w:rsid w:val="001012B9"/>
    <w:rsid w:val="001012BA"/>
    <w:rsid w:val="00101355"/>
    <w:rsid w:val="001013C3"/>
    <w:rsid w:val="0010143F"/>
    <w:rsid w:val="001017BC"/>
    <w:rsid w:val="001018C7"/>
    <w:rsid w:val="00101A6E"/>
    <w:rsid w:val="00101C33"/>
    <w:rsid w:val="00101FB2"/>
    <w:rsid w:val="0010202F"/>
    <w:rsid w:val="00102038"/>
    <w:rsid w:val="001020A3"/>
    <w:rsid w:val="0010223B"/>
    <w:rsid w:val="0010227C"/>
    <w:rsid w:val="001022C5"/>
    <w:rsid w:val="0010232A"/>
    <w:rsid w:val="001025F6"/>
    <w:rsid w:val="00102775"/>
    <w:rsid w:val="001029BD"/>
    <w:rsid w:val="00102BF0"/>
    <w:rsid w:val="00102C97"/>
    <w:rsid w:val="00102CFE"/>
    <w:rsid w:val="00102D05"/>
    <w:rsid w:val="00103068"/>
    <w:rsid w:val="0010306A"/>
    <w:rsid w:val="001031A1"/>
    <w:rsid w:val="001032B4"/>
    <w:rsid w:val="0010343F"/>
    <w:rsid w:val="001034BB"/>
    <w:rsid w:val="001035E6"/>
    <w:rsid w:val="00103641"/>
    <w:rsid w:val="00103828"/>
    <w:rsid w:val="0010387B"/>
    <w:rsid w:val="0010391D"/>
    <w:rsid w:val="00103BFC"/>
    <w:rsid w:val="00103C40"/>
    <w:rsid w:val="00103C8B"/>
    <w:rsid w:val="00103CC8"/>
    <w:rsid w:val="00103D84"/>
    <w:rsid w:val="00103DE3"/>
    <w:rsid w:val="00103E4D"/>
    <w:rsid w:val="00103E5D"/>
    <w:rsid w:val="00104483"/>
    <w:rsid w:val="00104678"/>
    <w:rsid w:val="001047E6"/>
    <w:rsid w:val="00104868"/>
    <w:rsid w:val="00104A86"/>
    <w:rsid w:val="00104B7D"/>
    <w:rsid w:val="00104BF1"/>
    <w:rsid w:val="00104C47"/>
    <w:rsid w:val="00104D2E"/>
    <w:rsid w:val="00104E31"/>
    <w:rsid w:val="00104E9C"/>
    <w:rsid w:val="00105005"/>
    <w:rsid w:val="0010511D"/>
    <w:rsid w:val="001051BB"/>
    <w:rsid w:val="001052A0"/>
    <w:rsid w:val="0010537A"/>
    <w:rsid w:val="001053B9"/>
    <w:rsid w:val="00105611"/>
    <w:rsid w:val="0010594B"/>
    <w:rsid w:val="00105BCD"/>
    <w:rsid w:val="00105DD0"/>
    <w:rsid w:val="00105EB5"/>
    <w:rsid w:val="00105EC0"/>
    <w:rsid w:val="00105EFD"/>
    <w:rsid w:val="00105FDE"/>
    <w:rsid w:val="001060F3"/>
    <w:rsid w:val="00106162"/>
    <w:rsid w:val="0010618B"/>
    <w:rsid w:val="0010618F"/>
    <w:rsid w:val="0010621C"/>
    <w:rsid w:val="00106289"/>
    <w:rsid w:val="001066CA"/>
    <w:rsid w:val="0010671A"/>
    <w:rsid w:val="0010674E"/>
    <w:rsid w:val="0010677D"/>
    <w:rsid w:val="001068B6"/>
    <w:rsid w:val="00106901"/>
    <w:rsid w:val="001069DC"/>
    <w:rsid w:val="00106A08"/>
    <w:rsid w:val="00106A34"/>
    <w:rsid w:val="00106B89"/>
    <w:rsid w:val="00106DB5"/>
    <w:rsid w:val="00106EFA"/>
    <w:rsid w:val="00106FE4"/>
    <w:rsid w:val="00107037"/>
    <w:rsid w:val="00107250"/>
    <w:rsid w:val="0010726D"/>
    <w:rsid w:val="00107460"/>
    <w:rsid w:val="001079A9"/>
    <w:rsid w:val="00107B3E"/>
    <w:rsid w:val="00107C13"/>
    <w:rsid w:val="00107CC7"/>
    <w:rsid w:val="00107F19"/>
    <w:rsid w:val="00107FAB"/>
    <w:rsid w:val="00107FF8"/>
    <w:rsid w:val="0011034D"/>
    <w:rsid w:val="00110463"/>
    <w:rsid w:val="00110574"/>
    <w:rsid w:val="00110730"/>
    <w:rsid w:val="00110A33"/>
    <w:rsid w:val="00110B6E"/>
    <w:rsid w:val="00110B9D"/>
    <w:rsid w:val="00110BBD"/>
    <w:rsid w:val="00110C32"/>
    <w:rsid w:val="00110C91"/>
    <w:rsid w:val="00110D9E"/>
    <w:rsid w:val="00110E6E"/>
    <w:rsid w:val="00110E7B"/>
    <w:rsid w:val="00110EE9"/>
    <w:rsid w:val="0011110A"/>
    <w:rsid w:val="0011112D"/>
    <w:rsid w:val="0011124A"/>
    <w:rsid w:val="001112CF"/>
    <w:rsid w:val="00111531"/>
    <w:rsid w:val="00111734"/>
    <w:rsid w:val="0011184D"/>
    <w:rsid w:val="0011188C"/>
    <w:rsid w:val="00111A57"/>
    <w:rsid w:val="00111B15"/>
    <w:rsid w:val="00111C52"/>
    <w:rsid w:val="00111CDD"/>
    <w:rsid w:val="00111CFE"/>
    <w:rsid w:val="00111E83"/>
    <w:rsid w:val="00111FBD"/>
    <w:rsid w:val="00111FDE"/>
    <w:rsid w:val="001120AB"/>
    <w:rsid w:val="0011219F"/>
    <w:rsid w:val="001122B2"/>
    <w:rsid w:val="001124F9"/>
    <w:rsid w:val="00112550"/>
    <w:rsid w:val="001125B1"/>
    <w:rsid w:val="00112646"/>
    <w:rsid w:val="00112778"/>
    <w:rsid w:val="00112786"/>
    <w:rsid w:val="0011281D"/>
    <w:rsid w:val="00112889"/>
    <w:rsid w:val="00112A9C"/>
    <w:rsid w:val="00112BBF"/>
    <w:rsid w:val="00112C8C"/>
    <w:rsid w:val="00112CF4"/>
    <w:rsid w:val="00112D1C"/>
    <w:rsid w:val="00112F16"/>
    <w:rsid w:val="00112F2F"/>
    <w:rsid w:val="00112F82"/>
    <w:rsid w:val="00113557"/>
    <w:rsid w:val="0011362C"/>
    <w:rsid w:val="0011367E"/>
    <w:rsid w:val="001136B4"/>
    <w:rsid w:val="001136E7"/>
    <w:rsid w:val="001138EF"/>
    <w:rsid w:val="00113919"/>
    <w:rsid w:val="00113932"/>
    <w:rsid w:val="001139AF"/>
    <w:rsid w:val="00113AD2"/>
    <w:rsid w:val="00113AEA"/>
    <w:rsid w:val="00113AFC"/>
    <w:rsid w:val="00113B22"/>
    <w:rsid w:val="00113BDC"/>
    <w:rsid w:val="00113C1E"/>
    <w:rsid w:val="00113C5E"/>
    <w:rsid w:val="00113EC0"/>
    <w:rsid w:val="00113F3E"/>
    <w:rsid w:val="00113F6E"/>
    <w:rsid w:val="00114118"/>
    <w:rsid w:val="001141EE"/>
    <w:rsid w:val="00114323"/>
    <w:rsid w:val="001143F7"/>
    <w:rsid w:val="00114454"/>
    <w:rsid w:val="00114457"/>
    <w:rsid w:val="0011448E"/>
    <w:rsid w:val="001145D4"/>
    <w:rsid w:val="00114628"/>
    <w:rsid w:val="0011474E"/>
    <w:rsid w:val="0011487C"/>
    <w:rsid w:val="00114935"/>
    <w:rsid w:val="00114B87"/>
    <w:rsid w:val="00114C17"/>
    <w:rsid w:val="00114E63"/>
    <w:rsid w:val="001150DD"/>
    <w:rsid w:val="0011541B"/>
    <w:rsid w:val="00115470"/>
    <w:rsid w:val="001154BD"/>
    <w:rsid w:val="001155B1"/>
    <w:rsid w:val="0011566A"/>
    <w:rsid w:val="001157C0"/>
    <w:rsid w:val="00115938"/>
    <w:rsid w:val="00115948"/>
    <w:rsid w:val="001159F4"/>
    <w:rsid w:val="00115A07"/>
    <w:rsid w:val="00115D7D"/>
    <w:rsid w:val="00115DE2"/>
    <w:rsid w:val="00115E63"/>
    <w:rsid w:val="001160D9"/>
    <w:rsid w:val="001160EB"/>
    <w:rsid w:val="0011617D"/>
    <w:rsid w:val="001161D7"/>
    <w:rsid w:val="001162AC"/>
    <w:rsid w:val="0011631E"/>
    <w:rsid w:val="0011637B"/>
    <w:rsid w:val="001163CB"/>
    <w:rsid w:val="00116484"/>
    <w:rsid w:val="001165FA"/>
    <w:rsid w:val="00116710"/>
    <w:rsid w:val="001167B0"/>
    <w:rsid w:val="001167C2"/>
    <w:rsid w:val="00116994"/>
    <w:rsid w:val="001169AC"/>
    <w:rsid w:val="00116A1D"/>
    <w:rsid w:val="00116A2E"/>
    <w:rsid w:val="00116CA5"/>
    <w:rsid w:val="00116D85"/>
    <w:rsid w:val="00116DA2"/>
    <w:rsid w:val="00116EB4"/>
    <w:rsid w:val="00117119"/>
    <w:rsid w:val="00117277"/>
    <w:rsid w:val="00117453"/>
    <w:rsid w:val="0011746D"/>
    <w:rsid w:val="0011756C"/>
    <w:rsid w:val="001177F4"/>
    <w:rsid w:val="00117806"/>
    <w:rsid w:val="00117A68"/>
    <w:rsid w:val="00117B76"/>
    <w:rsid w:val="00117CD8"/>
    <w:rsid w:val="00120027"/>
    <w:rsid w:val="00120100"/>
    <w:rsid w:val="0012012D"/>
    <w:rsid w:val="001203CF"/>
    <w:rsid w:val="001203EC"/>
    <w:rsid w:val="0012054F"/>
    <w:rsid w:val="001205DF"/>
    <w:rsid w:val="001206EC"/>
    <w:rsid w:val="00120A9F"/>
    <w:rsid w:val="00120AAC"/>
    <w:rsid w:val="00120B94"/>
    <w:rsid w:val="00120D94"/>
    <w:rsid w:val="00120E0F"/>
    <w:rsid w:val="00120E67"/>
    <w:rsid w:val="00120E9F"/>
    <w:rsid w:val="00120EC5"/>
    <w:rsid w:val="00121116"/>
    <w:rsid w:val="00121153"/>
    <w:rsid w:val="00121313"/>
    <w:rsid w:val="00121427"/>
    <w:rsid w:val="00121545"/>
    <w:rsid w:val="0012156C"/>
    <w:rsid w:val="00121617"/>
    <w:rsid w:val="001216A4"/>
    <w:rsid w:val="00121744"/>
    <w:rsid w:val="0012176B"/>
    <w:rsid w:val="001217CD"/>
    <w:rsid w:val="00121B28"/>
    <w:rsid w:val="00121B8F"/>
    <w:rsid w:val="00121CA1"/>
    <w:rsid w:val="00121CB0"/>
    <w:rsid w:val="00121D7C"/>
    <w:rsid w:val="00121D86"/>
    <w:rsid w:val="00121EB6"/>
    <w:rsid w:val="00122062"/>
    <w:rsid w:val="0012209B"/>
    <w:rsid w:val="001220DF"/>
    <w:rsid w:val="00122438"/>
    <w:rsid w:val="0012247C"/>
    <w:rsid w:val="001225E0"/>
    <w:rsid w:val="00122B1A"/>
    <w:rsid w:val="00122DE1"/>
    <w:rsid w:val="00122E2F"/>
    <w:rsid w:val="00122F23"/>
    <w:rsid w:val="00123004"/>
    <w:rsid w:val="00123228"/>
    <w:rsid w:val="0012359B"/>
    <w:rsid w:val="00123789"/>
    <w:rsid w:val="001238F1"/>
    <w:rsid w:val="00123935"/>
    <w:rsid w:val="001239DC"/>
    <w:rsid w:val="00123A1E"/>
    <w:rsid w:val="00123A2C"/>
    <w:rsid w:val="00123B88"/>
    <w:rsid w:val="00123B9C"/>
    <w:rsid w:val="00123C99"/>
    <w:rsid w:val="00123D38"/>
    <w:rsid w:val="00123DE4"/>
    <w:rsid w:val="00123E7E"/>
    <w:rsid w:val="0012403F"/>
    <w:rsid w:val="0012408F"/>
    <w:rsid w:val="001242D3"/>
    <w:rsid w:val="00124368"/>
    <w:rsid w:val="001243E4"/>
    <w:rsid w:val="0012444E"/>
    <w:rsid w:val="00124572"/>
    <w:rsid w:val="00124662"/>
    <w:rsid w:val="00124996"/>
    <w:rsid w:val="00124A24"/>
    <w:rsid w:val="00124A32"/>
    <w:rsid w:val="00124AEF"/>
    <w:rsid w:val="00124B2F"/>
    <w:rsid w:val="00124B97"/>
    <w:rsid w:val="00124D8C"/>
    <w:rsid w:val="00124DB2"/>
    <w:rsid w:val="00124DF4"/>
    <w:rsid w:val="00124EF1"/>
    <w:rsid w:val="001250BF"/>
    <w:rsid w:val="0012523B"/>
    <w:rsid w:val="00125325"/>
    <w:rsid w:val="001254C6"/>
    <w:rsid w:val="001255C6"/>
    <w:rsid w:val="00125669"/>
    <w:rsid w:val="00125696"/>
    <w:rsid w:val="001256A9"/>
    <w:rsid w:val="001256BA"/>
    <w:rsid w:val="00125715"/>
    <w:rsid w:val="00125769"/>
    <w:rsid w:val="00125B02"/>
    <w:rsid w:val="00125B43"/>
    <w:rsid w:val="00125BF7"/>
    <w:rsid w:val="00125C9F"/>
    <w:rsid w:val="00125E1C"/>
    <w:rsid w:val="00125F9F"/>
    <w:rsid w:val="00125FF3"/>
    <w:rsid w:val="0012602A"/>
    <w:rsid w:val="0012610B"/>
    <w:rsid w:val="0012622C"/>
    <w:rsid w:val="00126387"/>
    <w:rsid w:val="001263DE"/>
    <w:rsid w:val="00126528"/>
    <w:rsid w:val="001266D0"/>
    <w:rsid w:val="00126820"/>
    <w:rsid w:val="0012686D"/>
    <w:rsid w:val="0012691E"/>
    <w:rsid w:val="00126A85"/>
    <w:rsid w:val="00126B46"/>
    <w:rsid w:val="00126BB8"/>
    <w:rsid w:val="00126DFA"/>
    <w:rsid w:val="00126E57"/>
    <w:rsid w:val="0012707B"/>
    <w:rsid w:val="001272D4"/>
    <w:rsid w:val="0012732C"/>
    <w:rsid w:val="001275C6"/>
    <w:rsid w:val="0012762B"/>
    <w:rsid w:val="0012763A"/>
    <w:rsid w:val="00127848"/>
    <w:rsid w:val="00127856"/>
    <w:rsid w:val="00127906"/>
    <w:rsid w:val="001279CB"/>
    <w:rsid w:val="00127B40"/>
    <w:rsid w:val="00127BD5"/>
    <w:rsid w:val="00127D96"/>
    <w:rsid w:val="00127DE8"/>
    <w:rsid w:val="00127E10"/>
    <w:rsid w:val="00127E38"/>
    <w:rsid w:val="00127F58"/>
    <w:rsid w:val="001300B6"/>
    <w:rsid w:val="001300D1"/>
    <w:rsid w:val="001300DE"/>
    <w:rsid w:val="001303A8"/>
    <w:rsid w:val="001303FD"/>
    <w:rsid w:val="0013041B"/>
    <w:rsid w:val="00130446"/>
    <w:rsid w:val="0013047A"/>
    <w:rsid w:val="00130483"/>
    <w:rsid w:val="001304C7"/>
    <w:rsid w:val="0013051B"/>
    <w:rsid w:val="0013053D"/>
    <w:rsid w:val="00130558"/>
    <w:rsid w:val="00130599"/>
    <w:rsid w:val="001305AA"/>
    <w:rsid w:val="00130839"/>
    <w:rsid w:val="001308BD"/>
    <w:rsid w:val="001308D9"/>
    <w:rsid w:val="001309C6"/>
    <w:rsid w:val="00130A33"/>
    <w:rsid w:val="00130AFA"/>
    <w:rsid w:val="00130B4C"/>
    <w:rsid w:val="00130C1D"/>
    <w:rsid w:val="00130C1F"/>
    <w:rsid w:val="00130C49"/>
    <w:rsid w:val="00130C5D"/>
    <w:rsid w:val="00130D2B"/>
    <w:rsid w:val="00130D37"/>
    <w:rsid w:val="00130DF1"/>
    <w:rsid w:val="00130F59"/>
    <w:rsid w:val="001311C3"/>
    <w:rsid w:val="00131238"/>
    <w:rsid w:val="001313BF"/>
    <w:rsid w:val="001313FD"/>
    <w:rsid w:val="00131546"/>
    <w:rsid w:val="00131594"/>
    <w:rsid w:val="001316DD"/>
    <w:rsid w:val="001316F3"/>
    <w:rsid w:val="00131759"/>
    <w:rsid w:val="0013185F"/>
    <w:rsid w:val="00131876"/>
    <w:rsid w:val="001318B1"/>
    <w:rsid w:val="0013192D"/>
    <w:rsid w:val="00131B58"/>
    <w:rsid w:val="00131B66"/>
    <w:rsid w:val="00131BB1"/>
    <w:rsid w:val="00131CAB"/>
    <w:rsid w:val="00131FD8"/>
    <w:rsid w:val="00132058"/>
    <w:rsid w:val="001320D5"/>
    <w:rsid w:val="00132120"/>
    <w:rsid w:val="00132257"/>
    <w:rsid w:val="001322BF"/>
    <w:rsid w:val="0013236F"/>
    <w:rsid w:val="00132378"/>
    <w:rsid w:val="001323A0"/>
    <w:rsid w:val="001324E7"/>
    <w:rsid w:val="001325EE"/>
    <w:rsid w:val="00132733"/>
    <w:rsid w:val="00132874"/>
    <w:rsid w:val="001328DF"/>
    <w:rsid w:val="001329A7"/>
    <w:rsid w:val="001329AB"/>
    <w:rsid w:val="00132B5C"/>
    <w:rsid w:val="00132BEE"/>
    <w:rsid w:val="0013304E"/>
    <w:rsid w:val="001330B6"/>
    <w:rsid w:val="001331E6"/>
    <w:rsid w:val="00133286"/>
    <w:rsid w:val="00133299"/>
    <w:rsid w:val="00133337"/>
    <w:rsid w:val="001333FC"/>
    <w:rsid w:val="00133436"/>
    <w:rsid w:val="00133472"/>
    <w:rsid w:val="001336F6"/>
    <w:rsid w:val="0013375C"/>
    <w:rsid w:val="001338F2"/>
    <w:rsid w:val="00133A9B"/>
    <w:rsid w:val="00133C4A"/>
    <w:rsid w:val="00133CF8"/>
    <w:rsid w:val="00133CF9"/>
    <w:rsid w:val="00133D0D"/>
    <w:rsid w:val="00133D67"/>
    <w:rsid w:val="00134183"/>
    <w:rsid w:val="00134237"/>
    <w:rsid w:val="00134338"/>
    <w:rsid w:val="0013447D"/>
    <w:rsid w:val="001346D7"/>
    <w:rsid w:val="0013480D"/>
    <w:rsid w:val="001348C7"/>
    <w:rsid w:val="00134A4A"/>
    <w:rsid w:val="00134AF3"/>
    <w:rsid w:val="00134B29"/>
    <w:rsid w:val="00134BC0"/>
    <w:rsid w:val="00134BF2"/>
    <w:rsid w:val="00134C6D"/>
    <w:rsid w:val="00134E86"/>
    <w:rsid w:val="00134F62"/>
    <w:rsid w:val="001353DF"/>
    <w:rsid w:val="00135410"/>
    <w:rsid w:val="00135447"/>
    <w:rsid w:val="00135531"/>
    <w:rsid w:val="00135570"/>
    <w:rsid w:val="001355AF"/>
    <w:rsid w:val="00135634"/>
    <w:rsid w:val="00135691"/>
    <w:rsid w:val="001356CD"/>
    <w:rsid w:val="001358E0"/>
    <w:rsid w:val="001359AF"/>
    <w:rsid w:val="00135B5E"/>
    <w:rsid w:val="00135E13"/>
    <w:rsid w:val="00135EE0"/>
    <w:rsid w:val="00135F0C"/>
    <w:rsid w:val="00135F8B"/>
    <w:rsid w:val="00136098"/>
    <w:rsid w:val="001360C6"/>
    <w:rsid w:val="00136148"/>
    <w:rsid w:val="00136217"/>
    <w:rsid w:val="001362BF"/>
    <w:rsid w:val="00136339"/>
    <w:rsid w:val="0013636D"/>
    <w:rsid w:val="001363CB"/>
    <w:rsid w:val="001364B0"/>
    <w:rsid w:val="00136629"/>
    <w:rsid w:val="001366B4"/>
    <w:rsid w:val="001366CC"/>
    <w:rsid w:val="0013678A"/>
    <w:rsid w:val="001367FC"/>
    <w:rsid w:val="00136878"/>
    <w:rsid w:val="001368D8"/>
    <w:rsid w:val="0013693B"/>
    <w:rsid w:val="00136941"/>
    <w:rsid w:val="00136BE2"/>
    <w:rsid w:val="00136C26"/>
    <w:rsid w:val="00136CCA"/>
    <w:rsid w:val="00136DF5"/>
    <w:rsid w:val="001370A5"/>
    <w:rsid w:val="001370F4"/>
    <w:rsid w:val="0013711F"/>
    <w:rsid w:val="0013718F"/>
    <w:rsid w:val="00137546"/>
    <w:rsid w:val="00137624"/>
    <w:rsid w:val="00137811"/>
    <w:rsid w:val="001378C0"/>
    <w:rsid w:val="0013790F"/>
    <w:rsid w:val="00137970"/>
    <w:rsid w:val="0013798A"/>
    <w:rsid w:val="001379FE"/>
    <w:rsid w:val="00137B4B"/>
    <w:rsid w:val="00137B5E"/>
    <w:rsid w:val="00137D2F"/>
    <w:rsid w:val="00137F8B"/>
    <w:rsid w:val="00140107"/>
    <w:rsid w:val="001401F3"/>
    <w:rsid w:val="0014026F"/>
    <w:rsid w:val="001402BF"/>
    <w:rsid w:val="00140500"/>
    <w:rsid w:val="00140526"/>
    <w:rsid w:val="00140724"/>
    <w:rsid w:val="001407DB"/>
    <w:rsid w:val="00140810"/>
    <w:rsid w:val="00140A34"/>
    <w:rsid w:val="00140A59"/>
    <w:rsid w:val="00140A87"/>
    <w:rsid w:val="00140CC0"/>
    <w:rsid w:val="00140D40"/>
    <w:rsid w:val="00140D74"/>
    <w:rsid w:val="00140D8E"/>
    <w:rsid w:val="00140E10"/>
    <w:rsid w:val="00140F28"/>
    <w:rsid w:val="00140F4B"/>
    <w:rsid w:val="00141057"/>
    <w:rsid w:val="00141441"/>
    <w:rsid w:val="00141499"/>
    <w:rsid w:val="001414F5"/>
    <w:rsid w:val="001415FA"/>
    <w:rsid w:val="00141861"/>
    <w:rsid w:val="00141875"/>
    <w:rsid w:val="00141990"/>
    <w:rsid w:val="00141A17"/>
    <w:rsid w:val="00141A63"/>
    <w:rsid w:val="00141A76"/>
    <w:rsid w:val="00141AC1"/>
    <w:rsid w:val="00141BAA"/>
    <w:rsid w:val="00141BEB"/>
    <w:rsid w:val="00141F0E"/>
    <w:rsid w:val="00141FBD"/>
    <w:rsid w:val="00142047"/>
    <w:rsid w:val="00142426"/>
    <w:rsid w:val="001424E2"/>
    <w:rsid w:val="00142523"/>
    <w:rsid w:val="001425C0"/>
    <w:rsid w:val="00142862"/>
    <w:rsid w:val="001428A7"/>
    <w:rsid w:val="001428B6"/>
    <w:rsid w:val="00142A41"/>
    <w:rsid w:val="00142A5B"/>
    <w:rsid w:val="00142C35"/>
    <w:rsid w:val="00142E25"/>
    <w:rsid w:val="00142F02"/>
    <w:rsid w:val="00142F90"/>
    <w:rsid w:val="00142FB4"/>
    <w:rsid w:val="00142FD7"/>
    <w:rsid w:val="001430A7"/>
    <w:rsid w:val="0014311F"/>
    <w:rsid w:val="001431E8"/>
    <w:rsid w:val="0014326A"/>
    <w:rsid w:val="001433FC"/>
    <w:rsid w:val="00143439"/>
    <w:rsid w:val="001434DC"/>
    <w:rsid w:val="0014350C"/>
    <w:rsid w:val="001435A3"/>
    <w:rsid w:val="00143764"/>
    <w:rsid w:val="001437BD"/>
    <w:rsid w:val="0014390A"/>
    <w:rsid w:val="0014392A"/>
    <w:rsid w:val="00143987"/>
    <w:rsid w:val="00143B8E"/>
    <w:rsid w:val="00143C96"/>
    <w:rsid w:val="00143CDA"/>
    <w:rsid w:val="00143E83"/>
    <w:rsid w:val="0014436F"/>
    <w:rsid w:val="00144862"/>
    <w:rsid w:val="00144890"/>
    <w:rsid w:val="00144897"/>
    <w:rsid w:val="0014498F"/>
    <w:rsid w:val="00144AB7"/>
    <w:rsid w:val="00144B30"/>
    <w:rsid w:val="00144D4F"/>
    <w:rsid w:val="00144D5B"/>
    <w:rsid w:val="001451A2"/>
    <w:rsid w:val="001451B3"/>
    <w:rsid w:val="0014542C"/>
    <w:rsid w:val="00145510"/>
    <w:rsid w:val="001455E8"/>
    <w:rsid w:val="001455FB"/>
    <w:rsid w:val="00145601"/>
    <w:rsid w:val="00145745"/>
    <w:rsid w:val="0014579B"/>
    <w:rsid w:val="0014583F"/>
    <w:rsid w:val="0014590E"/>
    <w:rsid w:val="00145911"/>
    <w:rsid w:val="00145A7C"/>
    <w:rsid w:val="00145BA8"/>
    <w:rsid w:val="001460B3"/>
    <w:rsid w:val="001461A3"/>
    <w:rsid w:val="001461E3"/>
    <w:rsid w:val="0014633E"/>
    <w:rsid w:val="001465DC"/>
    <w:rsid w:val="0014668D"/>
    <w:rsid w:val="0014670B"/>
    <w:rsid w:val="0014677C"/>
    <w:rsid w:val="001467AC"/>
    <w:rsid w:val="0014681F"/>
    <w:rsid w:val="0014682B"/>
    <w:rsid w:val="00146904"/>
    <w:rsid w:val="0014693A"/>
    <w:rsid w:val="001469E6"/>
    <w:rsid w:val="00146ABD"/>
    <w:rsid w:val="00146B3B"/>
    <w:rsid w:val="00146B9D"/>
    <w:rsid w:val="00146BA6"/>
    <w:rsid w:val="00146D9D"/>
    <w:rsid w:val="00146E21"/>
    <w:rsid w:val="00146E84"/>
    <w:rsid w:val="00146FC4"/>
    <w:rsid w:val="00147029"/>
    <w:rsid w:val="0014709F"/>
    <w:rsid w:val="0014714A"/>
    <w:rsid w:val="001472D4"/>
    <w:rsid w:val="001474A4"/>
    <w:rsid w:val="001474CC"/>
    <w:rsid w:val="001474D5"/>
    <w:rsid w:val="0014773D"/>
    <w:rsid w:val="001477E9"/>
    <w:rsid w:val="001477FD"/>
    <w:rsid w:val="0014796C"/>
    <w:rsid w:val="00147B76"/>
    <w:rsid w:val="00147D1B"/>
    <w:rsid w:val="00150189"/>
    <w:rsid w:val="00150248"/>
    <w:rsid w:val="00150316"/>
    <w:rsid w:val="00150322"/>
    <w:rsid w:val="00150380"/>
    <w:rsid w:val="00150451"/>
    <w:rsid w:val="00150455"/>
    <w:rsid w:val="0015048A"/>
    <w:rsid w:val="001504D5"/>
    <w:rsid w:val="001504F7"/>
    <w:rsid w:val="0015060E"/>
    <w:rsid w:val="001506B2"/>
    <w:rsid w:val="001509F3"/>
    <w:rsid w:val="00150A4A"/>
    <w:rsid w:val="00150AC6"/>
    <w:rsid w:val="00150AE8"/>
    <w:rsid w:val="00150BB2"/>
    <w:rsid w:val="00150BB8"/>
    <w:rsid w:val="00150C8C"/>
    <w:rsid w:val="00150D8B"/>
    <w:rsid w:val="00150DF8"/>
    <w:rsid w:val="00150E92"/>
    <w:rsid w:val="00150EAD"/>
    <w:rsid w:val="00151379"/>
    <w:rsid w:val="00151411"/>
    <w:rsid w:val="0015188E"/>
    <w:rsid w:val="00151D07"/>
    <w:rsid w:val="00151F34"/>
    <w:rsid w:val="00152182"/>
    <w:rsid w:val="00152197"/>
    <w:rsid w:val="001521A5"/>
    <w:rsid w:val="001521BA"/>
    <w:rsid w:val="00152229"/>
    <w:rsid w:val="0015225D"/>
    <w:rsid w:val="0015250E"/>
    <w:rsid w:val="0015267A"/>
    <w:rsid w:val="001526BB"/>
    <w:rsid w:val="0015286F"/>
    <w:rsid w:val="00152A91"/>
    <w:rsid w:val="00152D70"/>
    <w:rsid w:val="00152F26"/>
    <w:rsid w:val="00152FB9"/>
    <w:rsid w:val="00152FCD"/>
    <w:rsid w:val="001530A8"/>
    <w:rsid w:val="001530D3"/>
    <w:rsid w:val="0015312A"/>
    <w:rsid w:val="001532B0"/>
    <w:rsid w:val="00153421"/>
    <w:rsid w:val="001534BA"/>
    <w:rsid w:val="0015365D"/>
    <w:rsid w:val="0015371C"/>
    <w:rsid w:val="00153728"/>
    <w:rsid w:val="00153789"/>
    <w:rsid w:val="00153A06"/>
    <w:rsid w:val="00153AEC"/>
    <w:rsid w:val="00153B63"/>
    <w:rsid w:val="00153C0C"/>
    <w:rsid w:val="00153E1D"/>
    <w:rsid w:val="00153E36"/>
    <w:rsid w:val="00153F35"/>
    <w:rsid w:val="00154149"/>
    <w:rsid w:val="00154163"/>
    <w:rsid w:val="00154188"/>
    <w:rsid w:val="001541A1"/>
    <w:rsid w:val="001541B1"/>
    <w:rsid w:val="001543CA"/>
    <w:rsid w:val="001543E0"/>
    <w:rsid w:val="0015446D"/>
    <w:rsid w:val="00154567"/>
    <w:rsid w:val="001545FC"/>
    <w:rsid w:val="00154658"/>
    <w:rsid w:val="0015484B"/>
    <w:rsid w:val="00154867"/>
    <w:rsid w:val="00154871"/>
    <w:rsid w:val="0015489B"/>
    <w:rsid w:val="001549B2"/>
    <w:rsid w:val="001549E8"/>
    <w:rsid w:val="00154A1B"/>
    <w:rsid w:val="00154A5D"/>
    <w:rsid w:val="00154A65"/>
    <w:rsid w:val="00154B40"/>
    <w:rsid w:val="00154F70"/>
    <w:rsid w:val="001550F4"/>
    <w:rsid w:val="00155179"/>
    <w:rsid w:val="0015518A"/>
    <w:rsid w:val="00155269"/>
    <w:rsid w:val="0015546F"/>
    <w:rsid w:val="001554B5"/>
    <w:rsid w:val="001555BC"/>
    <w:rsid w:val="00155681"/>
    <w:rsid w:val="0015576A"/>
    <w:rsid w:val="001557A1"/>
    <w:rsid w:val="0015580B"/>
    <w:rsid w:val="00155871"/>
    <w:rsid w:val="00155D05"/>
    <w:rsid w:val="00155E84"/>
    <w:rsid w:val="00155EB7"/>
    <w:rsid w:val="00155EBC"/>
    <w:rsid w:val="001560BE"/>
    <w:rsid w:val="001562CB"/>
    <w:rsid w:val="0015637C"/>
    <w:rsid w:val="00156382"/>
    <w:rsid w:val="00156464"/>
    <w:rsid w:val="001565F5"/>
    <w:rsid w:val="001566A2"/>
    <w:rsid w:val="00156876"/>
    <w:rsid w:val="00156E00"/>
    <w:rsid w:val="00156F3A"/>
    <w:rsid w:val="00156F6A"/>
    <w:rsid w:val="00157093"/>
    <w:rsid w:val="0015722F"/>
    <w:rsid w:val="00157278"/>
    <w:rsid w:val="001572E9"/>
    <w:rsid w:val="0015730F"/>
    <w:rsid w:val="0015767F"/>
    <w:rsid w:val="00157741"/>
    <w:rsid w:val="001577C7"/>
    <w:rsid w:val="001577E9"/>
    <w:rsid w:val="00157E96"/>
    <w:rsid w:val="00157F10"/>
    <w:rsid w:val="00160007"/>
    <w:rsid w:val="00160059"/>
    <w:rsid w:val="00160100"/>
    <w:rsid w:val="00160219"/>
    <w:rsid w:val="00160304"/>
    <w:rsid w:val="00160329"/>
    <w:rsid w:val="00160369"/>
    <w:rsid w:val="001603CF"/>
    <w:rsid w:val="0016042D"/>
    <w:rsid w:val="001605D2"/>
    <w:rsid w:val="001606D9"/>
    <w:rsid w:val="001607DC"/>
    <w:rsid w:val="00160A2C"/>
    <w:rsid w:val="00160A35"/>
    <w:rsid w:val="00160ADB"/>
    <w:rsid w:val="00160AF2"/>
    <w:rsid w:val="00160CAA"/>
    <w:rsid w:val="00160CD8"/>
    <w:rsid w:val="00160E6C"/>
    <w:rsid w:val="00160F60"/>
    <w:rsid w:val="00161059"/>
    <w:rsid w:val="00161072"/>
    <w:rsid w:val="00161101"/>
    <w:rsid w:val="00161176"/>
    <w:rsid w:val="001612AB"/>
    <w:rsid w:val="00161303"/>
    <w:rsid w:val="001613DD"/>
    <w:rsid w:val="00161432"/>
    <w:rsid w:val="00161467"/>
    <w:rsid w:val="001614BF"/>
    <w:rsid w:val="00161659"/>
    <w:rsid w:val="00161704"/>
    <w:rsid w:val="00161732"/>
    <w:rsid w:val="00161734"/>
    <w:rsid w:val="00161791"/>
    <w:rsid w:val="001617B6"/>
    <w:rsid w:val="00161801"/>
    <w:rsid w:val="001618BF"/>
    <w:rsid w:val="001619DE"/>
    <w:rsid w:val="001619E0"/>
    <w:rsid w:val="00161C81"/>
    <w:rsid w:val="00161D33"/>
    <w:rsid w:val="00161DDA"/>
    <w:rsid w:val="00161EB6"/>
    <w:rsid w:val="00161F0B"/>
    <w:rsid w:val="00161FA5"/>
    <w:rsid w:val="00162020"/>
    <w:rsid w:val="00162094"/>
    <w:rsid w:val="001620E5"/>
    <w:rsid w:val="001622BB"/>
    <w:rsid w:val="00162333"/>
    <w:rsid w:val="00162440"/>
    <w:rsid w:val="00162483"/>
    <w:rsid w:val="001624AC"/>
    <w:rsid w:val="001625E8"/>
    <w:rsid w:val="001627C9"/>
    <w:rsid w:val="001627FC"/>
    <w:rsid w:val="0016284E"/>
    <w:rsid w:val="001628C2"/>
    <w:rsid w:val="0016294C"/>
    <w:rsid w:val="0016298D"/>
    <w:rsid w:val="001629AC"/>
    <w:rsid w:val="00162AF1"/>
    <w:rsid w:val="00162B58"/>
    <w:rsid w:val="00162C42"/>
    <w:rsid w:val="00162D3F"/>
    <w:rsid w:val="00162DD0"/>
    <w:rsid w:val="00162DF3"/>
    <w:rsid w:val="00163099"/>
    <w:rsid w:val="001631D8"/>
    <w:rsid w:val="001632B1"/>
    <w:rsid w:val="00163377"/>
    <w:rsid w:val="00163411"/>
    <w:rsid w:val="00163459"/>
    <w:rsid w:val="00163464"/>
    <w:rsid w:val="001635CB"/>
    <w:rsid w:val="00163750"/>
    <w:rsid w:val="0016392C"/>
    <w:rsid w:val="00163B38"/>
    <w:rsid w:val="00163D8D"/>
    <w:rsid w:val="00163F04"/>
    <w:rsid w:val="00163F23"/>
    <w:rsid w:val="00164019"/>
    <w:rsid w:val="001640A0"/>
    <w:rsid w:val="00164413"/>
    <w:rsid w:val="001645DC"/>
    <w:rsid w:val="0016483D"/>
    <w:rsid w:val="0016485E"/>
    <w:rsid w:val="001649BD"/>
    <w:rsid w:val="001649C5"/>
    <w:rsid w:val="001649D7"/>
    <w:rsid w:val="00164AB5"/>
    <w:rsid w:val="00164D08"/>
    <w:rsid w:val="00164F8E"/>
    <w:rsid w:val="001650E3"/>
    <w:rsid w:val="0016517C"/>
    <w:rsid w:val="0016527A"/>
    <w:rsid w:val="001652DE"/>
    <w:rsid w:val="0016531A"/>
    <w:rsid w:val="001653AA"/>
    <w:rsid w:val="001653EC"/>
    <w:rsid w:val="0016554F"/>
    <w:rsid w:val="001655F9"/>
    <w:rsid w:val="001656D2"/>
    <w:rsid w:val="00165703"/>
    <w:rsid w:val="001659B3"/>
    <w:rsid w:val="00165AA9"/>
    <w:rsid w:val="00165D74"/>
    <w:rsid w:val="00165E2D"/>
    <w:rsid w:val="00165E9A"/>
    <w:rsid w:val="00165FEC"/>
    <w:rsid w:val="001660BA"/>
    <w:rsid w:val="00166276"/>
    <w:rsid w:val="0016645E"/>
    <w:rsid w:val="001664A3"/>
    <w:rsid w:val="0016652E"/>
    <w:rsid w:val="00166669"/>
    <w:rsid w:val="00166700"/>
    <w:rsid w:val="001668A3"/>
    <w:rsid w:val="001668C9"/>
    <w:rsid w:val="00166971"/>
    <w:rsid w:val="00166A94"/>
    <w:rsid w:val="00166B2F"/>
    <w:rsid w:val="00166B91"/>
    <w:rsid w:val="00166C00"/>
    <w:rsid w:val="00166F9B"/>
    <w:rsid w:val="001671AB"/>
    <w:rsid w:val="001672C5"/>
    <w:rsid w:val="001672EA"/>
    <w:rsid w:val="001673CB"/>
    <w:rsid w:val="0016747E"/>
    <w:rsid w:val="00167482"/>
    <w:rsid w:val="001675A8"/>
    <w:rsid w:val="00167936"/>
    <w:rsid w:val="001679F1"/>
    <w:rsid w:val="00167ACA"/>
    <w:rsid w:val="00167B92"/>
    <w:rsid w:val="00167BAE"/>
    <w:rsid w:val="00167BE5"/>
    <w:rsid w:val="00167C57"/>
    <w:rsid w:val="00167C9A"/>
    <w:rsid w:val="00167D91"/>
    <w:rsid w:val="00167DEA"/>
    <w:rsid w:val="00167F17"/>
    <w:rsid w:val="00167FC4"/>
    <w:rsid w:val="00167FFC"/>
    <w:rsid w:val="00170271"/>
    <w:rsid w:val="00170370"/>
    <w:rsid w:val="00170474"/>
    <w:rsid w:val="001704AF"/>
    <w:rsid w:val="00170543"/>
    <w:rsid w:val="0017058C"/>
    <w:rsid w:val="0017077E"/>
    <w:rsid w:val="0017086C"/>
    <w:rsid w:val="00170997"/>
    <w:rsid w:val="001709D8"/>
    <w:rsid w:val="00170F32"/>
    <w:rsid w:val="00170F48"/>
    <w:rsid w:val="00170FE6"/>
    <w:rsid w:val="001710A9"/>
    <w:rsid w:val="0017118E"/>
    <w:rsid w:val="00171256"/>
    <w:rsid w:val="00171436"/>
    <w:rsid w:val="001715AB"/>
    <w:rsid w:val="001715E5"/>
    <w:rsid w:val="00171676"/>
    <w:rsid w:val="00171723"/>
    <w:rsid w:val="001719CD"/>
    <w:rsid w:val="00171BC8"/>
    <w:rsid w:val="00171C23"/>
    <w:rsid w:val="00171F74"/>
    <w:rsid w:val="0017209C"/>
    <w:rsid w:val="0017219B"/>
    <w:rsid w:val="00172354"/>
    <w:rsid w:val="0017236D"/>
    <w:rsid w:val="00172514"/>
    <w:rsid w:val="0017254E"/>
    <w:rsid w:val="0017272F"/>
    <w:rsid w:val="001727BC"/>
    <w:rsid w:val="00172A2E"/>
    <w:rsid w:val="00172BD0"/>
    <w:rsid w:val="00172C89"/>
    <w:rsid w:val="00172CE0"/>
    <w:rsid w:val="001730A8"/>
    <w:rsid w:val="0017311F"/>
    <w:rsid w:val="00173167"/>
    <w:rsid w:val="0017317D"/>
    <w:rsid w:val="001731E5"/>
    <w:rsid w:val="001735A8"/>
    <w:rsid w:val="00173641"/>
    <w:rsid w:val="001737F1"/>
    <w:rsid w:val="00173839"/>
    <w:rsid w:val="001738CC"/>
    <w:rsid w:val="00173994"/>
    <w:rsid w:val="00173C08"/>
    <w:rsid w:val="00173D5A"/>
    <w:rsid w:val="00173E01"/>
    <w:rsid w:val="00173E38"/>
    <w:rsid w:val="00173EF3"/>
    <w:rsid w:val="00173F0B"/>
    <w:rsid w:val="00173FA7"/>
    <w:rsid w:val="0017406F"/>
    <w:rsid w:val="0017421C"/>
    <w:rsid w:val="001742C8"/>
    <w:rsid w:val="0017431A"/>
    <w:rsid w:val="00174446"/>
    <w:rsid w:val="0017452A"/>
    <w:rsid w:val="00174626"/>
    <w:rsid w:val="001747B3"/>
    <w:rsid w:val="001747E0"/>
    <w:rsid w:val="0017482E"/>
    <w:rsid w:val="0017488B"/>
    <w:rsid w:val="00174B5C"/>
    <w:rsid w:val="00174EC9"/>
    <w:rsid w:val="00174EFF"/>
    <w:rsid w:val="0017517E"/>
    <w:rsid w:val="001752BA"/>
    <w:rsid w:val="0017535F"/>
    <w:rsid w:val="0017539E"/>
    <w:rsid w:val="001753ED"/>
    <w:rsid w:val="0017546B"/>
    <w:rsid w:val="00175559"/>
    <w:rsid w:val="00175596"/>
    <w:rsid w:val="00175610"/>
    <w:rsid w:val="00175612"/>
    <w:rsid w:val="00175892"/>
    <w:rsid w:val="00175902"/>
    <w:rsid w:val="0017596C"/>
    <w:rsid w:val="001759EB"/>
    <w:rsid w:val="00175B5E"/>
    <w:rsid w:val="00175C0E"/>
    <w:rsid w:val="00175C3E"/>
    <w:rsid w:val="00175DF2"/>
    <w:rsid w:val="00175F91"/>
    <w:rsid w:val="001760F2"/>
    <w:rsid w:val="0017610D"/>
    <w:rsid w:val="00176135"/>
    <w:rsid w:val="001762A7"/>
    <w:rsid w:val="00176325"/>
    <w:rsid w:val="001763AB"/>
    <w:rsid w:val="001763EB"/>
    <w:rsid w:val="0017646D"/>
    <w:rsid w:val="0017689E"/>
    <w:rsid w:val="001768F9"/>
    <w:rsid w:val="00176927"/>
    <w:rsid w:val="00176C77"/>
    <w:rsid w:val="00176C98"/>
    <w:rsid w:val="00176CC5"/>
    <w:rsid w:val="00176DA0"/>
    <w:rsid w:val="00176E24"/>
    <w:rsid w:val="00176E43"/>
    <w:rsid w:val="00176E4C"/>
    <w:rsid w:val="00176E7E"/>
    <w:rsid w:val="001770E6"/>
    <w:rsid w:val="001771B1"/>
    <w:rsid w:val="001771D5"/>
    <w:rsid w:val="00177229"/>
    <w:rsid w:val="001772A8"/>
    <w:rsid w:val="00177414"/>
    <w:rsid w:val="0017744B"/>
    <w:rsid w:val="00177810"/>
    <w:rsid w:val="00177A13"/>
    <w:rsid w:val="00177A25"/>
    <w:rsid w:val="00177B94"/>
    <w:rsid w:val="00177CDF"/>
    <w:rsid w:val="00177DBD"/>
    <w:rsid w:val="00177E81"/>
    <w:rsid w:val="00177FE8"/>
    <w:rsid w:val="00180029"/>
    <w:rsid w:val="00180067"/>
    <w:rsid w:val="001802B7"/>
    <w:rsid w:val="001803E0"/>
    <w:rsid w:val="001804E9"/>
    <w:rsid w:val="0018057D"/>
    <w:rsid w:val="001805DB"/>
    <w:rsid w:val="00180673"/>
    <w:rsid w:val="0018071F"/>
    <w:rsid w:val="00180727"/>
    <w:rsid w:val="001809DA"/>
    <w:rsid w:val="00180A52"/>
    <w:rsid w:val="00180A67"/>
    <w:rsid w:val="00180ADF"/>
    <w:rsid w:val="00180B53"/>
    <w:rsid w:val="00180B99"/>
    <w:rsid w:val="00180B9A"/>
    <w:rsid w:val="00180C00"/>
    <w:rsid w:val="00180C4A"/>
    <w:rsid w:val="00180C74"/>
    <w:rsid w:val="00180D38"/>
    <w:rsid w:val="00180E4E"/>
    <w:rsid w:val="00180E68"/>
    <w:rsid w:val="00180F12"/>
    <w:rsid w:val="00180F59"/>
    <w:rsid w:val="001811C2"/>
    <w:rsid w:val="0018124B"/>
    <w:rsid w:val="0018125A"/>
    <w:rsid w:val="00181420"/>
    <w:rsid w:val="0018147C"/>
    <w:rsid w:val="00181544"/>
    <w:rsid w:val="001815BA"/>
    <w:rsid w:val="001815C9"/>
    <w:rsid w:val="001815D9"/>
    <w:rsid w:val="00181790"/>
    <w:rsid w:val="001817AD"/>
    <w:rsid w:val="0018197D"/>
    <w:rsid w:val="001819E4"/>
    <w:rsid w:val="00181BD1"/>
    <w:rsid w:val="00181DF2"/>
    <w:rsid w:val="0018202D"/>
    <w:rsid w:val="0018211F"/>
    <w:rsid w:val="001821EA"/>
    <w:rsid w:val="00182274"/>
    <w:rsid w:val="001824FA"/>
    <w:rsid w:val="00182506"/>
    <w:rsid w:val="001825DF"/>
    <w:rsid w:val="001826BF"/>
    <w:rsid w:val="00182743"/>
    <w:rsid w:val="00182807"/>
    <w:rsid w:val="00182960"/>
    <w:rsid w:val="0018299B"/>
    <w:rsid w:val="00182BBC"/>
    <w:rsid w:val="001830BA"/>
    <w:rsid w:val="00183123"/>
    <w:rsid w:val="001831A2"/>
    <w:rsid w:val="00183221"/>
    <w:rsid w:val="0018350A"/>
    <w:rsid w:val="00183590"/>
    <w:rsid w:val="0018364D"/>
    <w:rsid w:val="00183744"/>
    <w:rsid w:val="0018392F"/>
    <w:rsid w:val="00183B14"/>
    <w:rsid w:val="00183D26"/>
    <w:rsid w:val="00183D50"/>
    <w:rsid w:val="00183F4E"/>
    <w:rsid w:val="00183FF3"/>
    <w:rsid w:val="001840E0"/>
    <w:rsid w:val="001841C9"/>
    <w:rsid w:val="00184300"/>
    <w:rsid w:val="00184329"/>
    <w:rsid w:val="001843FD"/>
    <w:rsid w:val="001844C0"/>
    <w:rsid w:val="0018450A"/>
    <w:rsid w:val="0018456B"/>
    <w:rsid w:val="001845CA"/>
    <w:rsid w:val="00184750"/>
    <w:rsid w:val="0018475E"/>
    <w:rsid w:val="001847A9"/>
    <w:rsid w:val="001848F6"/>
    <w:rsid w:val="0018493E"/>
    <w:rsid w:val="00184986"/>
    <w:rsid w:val="001849A0"/>
    <w:rsid w:val="001849BA"/>
    <w:rsid w:val="001849FF"/>
    <w:rsid w:val="00184B4D"/>
    <w:rsid w:val="00184C3F"/>
    <w:rsid w:val="00184CFC"/>
    <w:rsid w:val="00184DB3"/>
    <w:rsid w:val="00184EAE"/>
    <w:rsid w:val="00184F8B"/>
    <w:rsid w:val="00185083"/>
    <w:rsid w:val="0018508F"/>
    <w:rsid w:val="001851B1"/>
    <w:rsid w:val="001851C6"/>
    <w:rsid w:val="001852C2"/>
    <w:rsid w:val="001852E1"/>
    <w:rsid w:val="0018536D"/>
    <w:rsid w:val="001853B1"/>
    <w:rsid w:val="0018543E"/>
    <w:rsid w:val="00185636"/>
    <w:rsid w:val="00185692"/>
    <w:rsid w:val="001856B9"/>
    <w:rsid w:val="001858B8"/>
    <w:rsid w:val="00185DBE"/>
    <w:rsid w:val="00185E75"/>
    <w:rsid w:val="00185E83"/>
    <w:rsid w:val="00185EDB"/>
    <w:rsid w:val="00185F74"/>
    <w:rsid w:val="00186300"/>
    <w:rsid w:val="00186307"/>
    <w:rsid w:val="0018637C"/>
    <w:rsid w:val="001865BD"/>
    <w:rsid w:val="001865C1"/>
    <w:rsid w:val="00186793"/>
    <w:rsid w:val="001869C6"/>
    <w:rsid w:val="001869F9"/>
    <w:rsid w:val="00186A57"/>
    <w:rsid w:val="00186B07"/>
    <w:rsid w:val="00186C20"/>
    <w:rsid w:val="00186C3B"/>
    <w:rsid w:val="00186C55"/>
    <w:rsid w:val="00186D36"/>
    <w:rsid w:val="00186ED0"/>
    <w:rsid w:val="00186F02"/>
    <w:rsid w:val="00186F44"/>
    <w:rsid w:val="001872F3"/>
    <w:rsid w:val="001873FC"/>
    <w:rsid w:val="0018781D"/>
    <w:rsid w:val="00187954"/>
    <w:rsid w:val="00187968"/>
    <w:rsid w:val="00187982"/>
    <w:rsid w:val="00187B3B"/>
    <w:rsid w:val="00187B43"/>
    <w:rsid w:val="00187F80"/>
    <w:rsid w:val="00187FA7"/>
    <w:rsid w:val="001901C5"/>
    <w:rsid w:val="001902BE"/>
    <w:rsid w:val="001902DA"/>
    <w:rsid w:val="001902E7"/>
    <w:rsid w:val="00190537"/>
    <w:rsid w:val="001905AF"/>
    <w:rsid w:val="0019095D"/>
    <w:rsid w:val="001909CB"/>
    <w:rsid w:val="00190A29"/>
    <w:rsid w:val="00190AEE"/>
    <w:rsid w:val="00190B3B"/>
    <w:rsid w:val="00190B63"/>
    <w:rsid w:val="00190CEC"/>
    <w:rsid w:val="00190D79"/>
    <w:rsid w:val="00190F28"/>
    <w:rsid w:val="00191019"/>
    <w:rsid w:val="001910C0"/>
    <w:rsid w:val="0019128A"/>
    <w:rsid w:val="00191320"/>
    <w:rsid w:val="001913D0"/>
    <w:rsid w:val="001913D3"/>
    <w:rsid w:val="001916A2"/>
    <w:rsid w:val="00191905"/>
    <w:rsid w:val="0019194A"/>
    <w:rsid w:val="00191B2E"/>
    <w:rsid w:val="00191BEE"/>
    <w:rsid w:val="00191C77"/>
    <w:rsid w:val="00191CB0"/>
    <w:rsid w:val="00191CB2"/>
    <w:rsid w:val="00191D21"/>
    <w:rsid w:val="00191DE0"/>
    <w:rsid w:val="00191E06"/>
    <w:rsid w:val="00191EBA"/>
    <w:rsid w:val="00191EEF"/>
    <w:rsid w:val="00191F97"/>
    <w:rsid w:val="0019203C"/>
    <w:rsid w:val="001920F0"/>
    <w:rsid w:val="00192160"/>
    <w:rsid w:val="0019218A"/>
    <w:rsid w:val="001922AA"/>
    <w:rsid w:val="001922EE"/>
    <w:rsid w:val="00192527"/>
    <w:rsid w:val="00192611"/>
    <w:rsid w:val="00192818"/>
    <w:rsid w:val="0019291C"/>
    <w:rsid w:val="00192AC2"/>
    <w:rsid w:val="00192DBF"/>
    <w:rsid w:val="00192E52"/>
    <w:rsid w:val="00192E97"/>
    <w:rsid w:val="00192FF7"/>
    <w:rsid w:val="001931AC"/>
    <w:rsid w:val="001931D6"/>
    <w:rsid w:val="00193299"/>
    <w:rsid w:val="0019339E"/>
    <w:rsid w:val="00193550"/>
    <w:rsid w:val="001935C5"/>
    <w:rsid w:val="0019364B"/>
    <w:rsid w:val="001937B6"/>
    <w:rsid w:val="00193946"/>
    <w:rsid w:val="0019396A"/>
    <w:rsid w:val="00193A3C"/>
    <w:rsid w:val="00193A82"/>
    <w:rsid w:val="00193AB3"/>
    <w:rsid w:val="00193BEE"/>
    <w:rsid w:val="00193CF2"/>
    <w:rsid w:val="00193DF1"/>
    <w:rsid w:val="00193FC9"/>
    <w:rsid w:val="001940F5"/>
    <w:rsid w:val="0019413B"/>
    <w:rsid w:val="0019415F"/>
    <w:rsid w:val="0019432F"/>
    <w:rsid w:val="00194427"/>
    <w:rsid w:val="001945B4"/>
    <w:rsid w:val="001945EB"/>
    <w:rsid w:val="0019474E"/>
    <w:rsid w:val="001947A4"/>
    <w:rsid w:val="001947B8"/>
    <w:rsid w:val="001947CC"/>
    <w:rsid w:val="0019499C"/>
    <w:rsid w:val="001949CC"/>
    <w:rsid w:val="00194A79"/>
    <w:rsid w:val="00194B48"/>
    <w:rsid w:val="00194D51"/>
    <w:rsid w:val="00194D91"/>
    <w:rsid w:val="00194DA0"/>
    <w:rsid w:val="00194E8D"/>
    <w:rsid w:val="00194F2A"/>
    <w:rsid w:val="001950A9"/>
    <w:rsid w:val="00195101"/>
    <w:rsid w:val="0019517D"/>
    <w:rsid w:val="00195236"/>
    <w:rsid w:val="00195321"/>
    <w:rsid w:val="00195514"/>
    <w:rsid w:val="00195520"/>
    <w:rsid w:val="00195555"/>
    <w:rsid w:val="00195593"/>
    <w:rsid w:val="0019561F"/>
    <w:rsid w:val="001956BC"/>
    <w:rsid w:val="00195732"/>
    <w:rsid w:val="00195857"/>
    <w:rsid w:val="00195876"/>
    <w:rsid w:val="001958E5"/>
    <w:rsid w:val="0019597F"/>
    <w:rsid w:val="00195989"/>
    <w:rsid w:val="00195BC3"/>
    <w:rsid w:val="00195BF8"/>
    <w:rsid w:val="00195C2B"/>
    <w:rsid w:val="00195CF4"/>
    <w:rsid w:val="00195D17"/>
    <w:rsid w:val="00195D2D"/>
    <w:rsid w:val="00195D79"/>
    <w:rsid w:val="00195DD0"/>
    <w:rsid w:val="00195ECB"/>
    <w:rsid w:val="001960DD"/>
    <w:rsid w:val="0019615A"/>
    <w:rsid w:val="001962EA"/>
    <w:rsid w:val="0019630C"/>
    <w:rsid w:val="00196345"/>
    <w:rsid w:val="001965A7"/>
    <w:rsid w:val="001965D1"/>
    <w:rsid w:val="001966FF"/>
    <w:rsid w:val="00196831"/>
    <w:rsid w:val="001968C9"/>
    <w:rsid w:val="00196974"/>
    <w:rsid w:val="001969FD"/>
    <w:rsid w:val="00196B16"/>
    <w:rsid w:val="00196BCD"/>
    <w:rsid w:val="00196C80"/>
    <w:rsid w:val="00197013"/>
    <w:rsid w:val="00197021"/>
    <w:rsid w:val="00197151"/>
    <w:rsid w:val="001971AE"/>
    <w:rsid w:val="00197272"/>
    <w:rsid w:val="001974C8"/>
    <w:rsid w:val="00197514"/>
    <w:rsid w:val="001975DF"/>
    <w:rsid w:val="0019762F"/>
    <w:rsid w:val="001976E0"/>
    <w:rsid w:val="001977E6"/>
    <w:rsid w:val="00197997"/>
    <w:rsid w:val="00197A17"/>
    <w:rsid w:val="00197A65"/>
    <w:rsid w:val="00197ACC"/>
    <w:rsid w:val="00197B16"/>
    <w:rsid w:val="00197B5D"/>
    <w:rsid w:val="00197D2B"/>
    <w:rsid w:val="00197D51"/>
    <w:rsid w:val="00197DE0"/>
    <w:rsid w:val="00197F0D"/>
    <w:rsid w:val="001A0031"/>
    <w:rsid w:val="001A0089"/>
    <w:rsid w:val="001A00A1"/>
    <w:rsid w:val="001A03CC"/>
    <w:rsid w:val="001A046E"/>
    <w:rsid w:val="001A0599"/>
    <w:rsid w:val="001A05BD"/>
    <w:rsid w:val="001A05DD"/>
    <w:rsid w:val="001A066B"/>
    <w:rsid w:val="001A06AA"/>
    <w:rsid w:val="001A0A9F"/>
    <w:rsid w:val="001A0B90"/>
    <w:rsid w:val="001A0D4C"/>
    <w:rsid w:val="001A110F"/>
    <w:rsid w:val="001A1169"/>
    <w:rsid w:val="001A1222"/>
    <w:rsid w:val="001A1450"/>
    <w:rsid w:val="001A1457"/>
    <w:rsid w:val="001A145F"/>
    <w:rsid w:val="001A14FB"/>
    <w:rsid w:val="001A157C"/>
    <w:rsid w:val="001A163E"/>
    <w:rsid w:val="001A1797"/>
    <w:rsid w:val="001A17B9"/>
    <w:rsid w:val="001A18AD"/>
    <w:rsid w:val="001A196F"/>
    <w:rsid w:val="001A1AC3"/>
    <w:rsid w:val="001A1ADF"/>
    <w:rsid w:val="001A1C0D"/>
    <w:rsid w:val="001A1F80"/>
    <w:rsid w:val="001A2025"/>
    <w:rsid w:val="001A2106"/>
    <w:rsid w:val="001A2117"/>
    <w:rsid w:val="001A22DE"/>
    <w:rsid w:val="001A2378"/>
    <w:rsid w:val="001A2641"/>
    <w:rsid w:val="001A268A"/>
    <w:rsid w:val="001A26E4"/>
    <w:rsid w:val="001A26F4"/>
    <w:rsid w:val="001A2A1B"/>
    <w:rsid w:val="001A2AE5"/>
    <w:rsid w:val="001A2BFB"/>
    <w:rsid w:val="001A2C1C"/>
    <w:rsid w:val="001A2C4A"/>
    <w:rsid w:val="001A2C77"/>
    <w:rsid w:val="001A2D35"/>
    <w:rsid w:val="001A2E21"/>
    <w:rsid w:val="001A302B"/>
    <w:rsid w:val="001A30D4"/>
    <w:rsid w:val="001A33A6"/>
    <w:rsid w:val="001A3472"/>
    <w:rsid w:val="001A3736"/>
    <w:rsid w:val="001A37C2"/>
    <w:rsid w:val="001A381A"/>
    <w:rsid w:val="001A3829"/>
    <w:rsid w:val="001A39E7"/>
    <w:rsid w:val="001A3A95"/>
    <w:rsid w:val="001A3CED"/>
    <w:rsid w:val="001A3D0D"/>
    <w:rsid w:val="001A3F0F"/>
    <w:rsid w:val="001A3FDF"/>
    <w:rsid w:val="001A40C2"/>
    <w:rsid w:val="001A41DF"/>
    <w:rsid w:val="001A43B4"/>
    <w:rsid w:val="001A4575"/>
    <w:rsid w:val="001A4666"/>
    <w:rsid w:val="001A47A9"/>
    <w:rsid w:val="001A4952"/>
    <w:rsid w:val="001A4997"/>
    <w:rsid w:val="001A4B88"/>
    <w:rsid w:val="001A4BB9"/>
    <w:rsid w:val="001A4FC0"/>
    <w:rsid w:val="001A4FC2"/>
    <w:rsid w:val="001A4FF8"/>
    <w:rsid w:val="001A514A"/>
    <w:rsid w:val="001A5194"/>
    <w:rsid w:val="001A5232"/>
    <w:rsid w:val="001A5255"/>
    <w:rsid w:val="001A5396"/>
    <w:rsid w:val="001A5552"/>
    <w:rsid w:val="001A58DB"/>
    <w:rsid w:val="001A5CEF"/>
    <w:rsid w:val="001A5F37"/>
    <w:rsid w:val="001A5FFD"/>
    <w:rsid w:val="001A6020"/>
    <w:rsid w:val="001A613C"/>
    <w:rsid w:val="001A6146"/>
    <w:rsid w:val="001A619C"/>
    <w:rsid w:val="001A62E6"/>
    <w:rsid w:val="001A6633"/>
    <w:rsid w:val="001A6727"/>
    <w:rsid w:val="001A67B9"/>
    <w:rsid w:val="001A68EF"/>
    <w:rsid w:val="001A6B16"/>
    <w:rsid w:val="001A6E55"/>
    <w:rsid w:val="001A6E70"/>
    <w:rsid w:val="001A6E7B"/>
    <w:rsid w:val="001A6F28"/>
    <w:rsid w:val="001A71C3"/>
    <w:rsid w:val="001A7273"/>
    <w:rsid w:val="001A741F"/>
    <w:rsid w:val="001A768A"/>
    <w:rsid w:val="001A78BF"/>
    <w:rsid w:val="001A799B"/>
    <w:rsid w:val="001A7A8A"/>
    <w:rsid w:val="001A7B12"/>
    <w:rsid w:val="001A7B4D"/>
    <w:rsid w:val="001A7D8F"/>
    <w:rsid w:val="001A7E74"/>
    <w:rsid w:val="001A7EA0"/>
    <w:rsid w:val="001A7F12"/>
    <w:rsid w:val="001A7FF7"/>
    <w:rsid w:val="001B0081"/>
    <w:rsid w:val="001B016A"/>
    <w:rsid w:val="001B016C"/>
    <w:rsid w:val="001B0261"/>
    <w:rsid w:val="001B04FF"/>
    <w:rsid w:val="001B055A"/>
    <w:rsid w:val="001B0721"/>
    <w:rsid w:val="001B0945"/>
    <w:rsid w:val="001B0B24"/>
    <w:rsid w:val="001B0D3B"/>
    <w:rsid w:val="001B0DFA"/>
    <w:rsid w:val="001B0EC8"/>
    <w:rsid w:val="001B0FED"/>
    <w:rsid w:val="001B1274"/>
    <w:rsid w:val="001B12E1"/>
    <w:rsid w:val="001B13B0"/>
    <w:rsid w:val="001B1482"/>
    <w:rsid w:val="001B1495"/>
    <w:rsid w:val="001B14DE"/>
    <w:rsid w:val="001B1500"/>
    <w:rsid w:val="001B1574"/>
    <w:rsid w:val="001B163E"/>
    <w:rsid w:val="001B176F"/>
    <w:rsid w:val="001B185D"/>
    <w:rsid w:val="001B18FD"/>
    <w:rsid w:val="001B1905"/>
    <w:rsid w:val="001B1947"/>
    <w:rsid w:val="001B1A19"/>
    <w:rsid w:val="001B1A91"/>
    <w:rsid w:val="001B1AD8"/>
    <w:rsid w:val="001B1B37"/>
    <w:rsid w:val="001B1B81"/>
    <w:rsid w:val="001B1BEE"/>
    <w:rsid w:val="001B1D0F"/>
    <w:rsid w:val="001B1D18"/>
    <w:rsid w:val="001B1DF7"/>
    <w:rsid w:val="001B1E80"/>
    <w:rsid w:val="001B1EA8"/>
    <w:rsid w:val="001B204D"/>
    <w:rsid w:val="001B22B4"/>
    <w:rsid w:val="001B268A"/>
    <w:rsid w:val="001B26B9"/>
    <w:rsid w:val="001B2A05"/>
    <w:rsid w:val="001B2A1A"/>
    <w:rsid w:val="001B2B33"/>
    <w:rsid w:val="001B2C46"/>
    <w:rsid w:val="001B2C93"/>
    <w:rsid w:val="001B2DED"/>
    <w:rsid w:val="001B2EE2"/>
    <w:rsid w:val="001B3010"/>
    <w:rsid w:val="001B3270"/>
    <w:rsid w:val="001B335E"/>
    <w:rsid w:val="001B3404"/>
    <w:rsid w:val="001B3437"/>
    <w:rsid w:val="001B34A1"/>
    <w:rsid w:val="001B35FE"/>
    <w:rsid w:val="001B3612"/>
    <w:rsid w:val="001B3746"/>
    <w:rsid w:val="001B37CA"/>
    <w:rsid w:val="001B37FF"/>
    <w:rsid w:val="001B3948"/>
    <w:rsid w:val="001B39CE"/>
    <w:rsid w:val="001B3AAB"/>
    <w:rsid w:val="001B3C51"/>
    <w:rsid w:val="001B3CD5"/>
    <w:rsid w:val="001B3CD8"/>
    <w:rsid w:val="001B3DA7"/>
    <w:rsid w:val="001B3DB8"/>
    <w:rsid w:val="001B3FF0"/>
    <w:rsid w:val="001B41C9"/>
    <w:rsid w:val="001B41F0"/>
    <w:rsid w:val="001B4279"/>
    <w:rsid w:val="001B4300"/>
    <w:rsid w:val="001B43CB"/>
    <w:rsid w:val="001B44DC"/>
    <w:rsid w:val="001B44E9"/>
    <w:rsid w:val="001B4529"/>
    <w:rsid w:val="001B458A"/>
    <w:rsid w:val="001B46BF"/>
    <w:rsid w:val="001B47ED"/>
    <w:rsid w:val="001B4832"/>
    <w:rsid w:val="001B4846"/>
    <w:rsid w:val="001B48B4"/>
    <w:rsid w:val="001B48EA"/>
    <w:rsid w:val="001B49D8"/>
    <w:rsid w:val="001B49E9"/>
    <w:rsid w:val="001B4A0F"/>
    <w:rsid w:val="001B4B11"/>
    <w:rsid w:val="001B4C44"/>
    <w:rsid w:val="001B4C47"/>
    <w:rsid w:val="001B4DA9"/>
    <w:rsid w:val="001B4F07"/>
    <w:rsid w:val="001B4F8A"/>
    <w:rsid w:val="001B505C"/>
    <w:rsid w:val="001B5092"/>
    <w:rsid w:val="001B5221"/>
    <w:rsid w:val="001B532D"/>
    <w:rsid w:val="001B53A9"/>
    <w:rsid w:val="001B53CE"/>
    <w:rsid w:val="001B548B"/>
    <w:rsid w:val="001B583C"/>
    <w:rsid w:val="001B594A"/>
    <w:rsid w:val="001B5A70"/>
    <w:rsid w:val="001B5ADD"/>
    <w:rsid w:val="001B5D83"/>
    <w:rsid w:val="001B5E83"/>
    <w:rsid w:val="001B5EBE"/>
    <w:rsid w:val="001B617A"/>
    <w:rsid w:val="001B61BF"/>
    <w:rsid w:val="001B62E4"/>
    <w:rsid w:val="001B6314"/>
    <w:rsid w:val="001B64F3"/>
    <w:rsid w:val="001B65C0"/>
    <w:rsid w:val="001B65FA"/>
    <w:rsid w:val="001B6783"/>
    <w:rsid w:val="001B685F"/>
    <w:rsid w:val="001B6934"/>
    <w:rsid w:val="001B6AD0"/>
    <w:rsid w:val="001B6B19"/>
    <w:rsid w:val="001B6C07"/>
    <w:rsid w:val="001B6DD8"/>
    <w:rsid w:val="001B6F21"/>
    <w:rsid w:val="001B71F7"/>
    <w:rsid w:val="001B72F9"/>
    <w:rsid w:val="001B7360"/>
    <w:rsid w:val="001B737B"/>
    <w:rsid w:val="001B748C"/>
    <w:rsid w:val="001B74A9"/>
    <w:rsid w:val="001B7556"/>
    <w:rsid w:val="001B757E"/>
    <w:rsid w:val="001B75A1"/>
    <w:rsid w:val="001B76CF"/>
    <w:rsid w:val="001B76FF"/>
    <w:rsid w:val="001B7811"/>
    <w:rsid w:val="001B7A41"/>
    <w:rsid w:val="001B7B38"/>
    <w:rsid w:val="001B7B3B"/>
    <w:rsid w:val="001B7BC0"/>
    <w:rsid w:val="001B7CAB"/>
    <w:rsid w:val="001C0021"/>
    <w:rsid w:val="001C0111"/>
    <w:rsid w:val="001C01CB"/>
    <w:rsid w:val="001C02C0"/>
    <w:rsid w:val="001C03F9"/>
    <w:rsid w:val="001C044E"/>
    <w:rsid w:val="001C060C"/>
    <w:rsid w:val="001C0761"/>
    <w:rsid w:val="001C0791"/>
    <w:rsid w:val="001C07A5"/>
    <w:rsid w:val="001C0977"/>
    <w:rsid w:val="001C09AE"/>
    <w:rsid w:val="001C0ABD"/>
    <w:rsid w:val="001C0B0B"/>
    <w:rsid w:val="001C0B45"/>
    <w:rsid w:val="001C0B96"/>
    <w:rsid w:val="001C1020"/>
    <w:rsid w:val="001C10B2"/>
    <w:rsid w:val="001C10DA"/>
    <w:rsid w:val="001C1288"/>
    <w:rsid w:val="001C1338"/>
    <w:rsid w:val="001C13E7"/>
    <w:rsid w:val="001C143E"/>
    <w:rsid w:val="001C164E"/>
    <w:rsid w:val="001C1654"/>
    <w:rsid w:val="001C16AC"/>
    <w:rsid w:val="001C1B27"/>
    <w:rsid w:val="001C1C6E"/>
    <w:rsid w:val="001C1D9A"/>
    <w:rsid w:val="001C1DBD"/>
    <w:rsid w:val="001C1E40"/>
    <w:rsid w:val="001C1F23"/>
    <w:rsid w:val="001C2018"/>
    <w:rsid w:val="001C2051"/>
    <w:rsid w:val="001C2151"/>
    <w:rsid w:val="001C22A4"/>
    <w:rsid w:val="001C22CB"/>
    <w:rsid w:val="001C2326"/>
    <w:rsid w:val="001C2547"/>
    <w:rsid w:val="001C2962"/>
    <w:rsid w:val="001C2A06"/>
    <w:rsid w:val="001C2B01"/>
    <w:rsid w:val="001C2BCA"/>
    <w:rsid w:val="001C2D3B"/>
    <w:rsid w:val="001C3021"/>
    <w:rsid w:val="001C3102"/>
    <w:rsid w:val="001C3149"/>
    <w:rsid w:val="001C319B"/>
    <w:rsid w:val="001C31DD"/>
    <w:rsid w:val="001C3205"/>
    <w:rsid w:val="001C3207"/>
    <w:rsid w:val="001C3259"/>
    <w:rsid w:val="001C340C"/>
    <w:rsid w:val="001C344D"/>
    <w:rsid w:val="001C3671"/>
    <w:rsid w:val="001C375D"/>
    <w:rsid w:val="001C3A10"/>
    <w:rsid w:val="001C3AA2"/>
    <w:rsid w:val="001C3D68"/>
    <w:rsid w:val="001C3E03"/>
    <w:rsid w:val="001C3EAF"/>
    <w:rsid w:val="001C4217"/>
    <w:rsid w:val="001C424C"/>
    <w:rsid w:val="001C43CE"/>
    <w:rsid w:val="001C4600"/>
    <w:rsid w:val="001C47F3"/>
    <w:rsid w:val="001C4868"/>
    <w:rsid w:val="001C4918"/>
    <w:rsid w:val="001C4932"/>
    <w:rsid w:val="001C498E"/>
    <w:rsid w:val="001C49A8"/>
    <w:rsid w:val="001C4A02"/>
    <w:rsid w:val="001C4BDD"/>
    <w:rsid w:val="001C4FB9"/>
    <w:rsid w:val="001C4FBF"/>
    <w:rsid w:val="001C507D"/>
    <w:rsid w:val="001C50B4"/>
    <w:rsid w:val="001C51FE"/>
    <w:rsid w:val="001C5269"/>
    <w:rsid w:val="001C52F5"/>
    <w:rsid w:val="001C54AC"/>
    <w:rsid w:val="001C54E2"/>
    <w:rsid w:val="001C550F"/>
    <w:rsid w:val="001C5685"/>
    <w:rsid w:val="001C56D7"/>
    <w:rsid w:val="001C58FA"/>
    <w:rsid w:val="001C595E"/>
    <w:rsid w:val="001C5A49"/>
    <w:rsid w:val="001C5A50"/>
    <w:rsid w:val="001C5BB2"/>
    <w:rsid w:val="001C5C37"/>
    <w:rsid w:val="001C5E91"/>
    <w:rsid w:val="001C5ED2"/>
    <w:rsid w:val="001C5EE1"/>
    <w:rsid w:val="001C5F5B"/>
    <w:rsid w:val="001C5F89"/>
    <w:rsid w:val="001C6000"/>
    <w:rsid w:val="001C6057"/>
    <w:rsid w:val="001C620A"/>
    <w:rsid w:val="001C642A"/>
    <w:rsid w:val="001C6616"/>
    <w:rsid w:val="001C668D"/>
    <w:rsid w:val="001C673B"/>
    <w:rsid w:val="001C67CC"/>
    <w:rsid w:val="001C686D"/>
    <w:rsid w:val="001C68B0"/>
    <w:rsid w:val="001C68EF"/>
    <w:rsid w:val="001C69BD"/>
    <w:rsid w:val="001C69FA"/>
    <w:rsid w:val="001C6A00"/>
    <w:rsid w:val="001C6A49"/>
    <w:rsid w:val="001C6BD7"/>
    <w:rsid w:val="001C6FFE"/>
    <w:rsid w:val="001C72A9"/>
    <w:rsid w:val="001C7337"/>
    <w:rsid w:val="001C73B1"/>
    <w:rsid w:val="001C73EB"/>
    <w:rsid w:val="001C745C"/>
    <w:rsid w:val="001C74B5"/>
    <w:rsid w:val="001C750E"/>
    <w:rsid w:val="001C755A"/>
    <w:rsid w:val="001C7585"/>
    <w:rsid w:val="001C784A"/>
    <w:rsid w:val="001C7852"/>
    <w:rsid w:val="001C7A47"/>
    <w:rsid w:val="001C7B5F"/>
    <w:rsid w:val="001C7BD0"/>
    <w:rsid w:val="001D0144"/>
    <w:rsid w:val="001D05CC"/>
    <w:rsid w:val="001D0723"/>
    <w:rsid w:val="001D0A6C"/>
    <w:rsid w:val="001D0B35"/>
    <w:rsid w:val="001D0C11"/>
    <w:rsid w:val="001D0E2A"/>
    <w:rsid w:val="001D0E7F"/>
    <w:rsid w:val="001D0E8F"/>
    <w:rsid w:val="001D11E5"/>
    <w:rsid w:val="001D12B5"/>
    <w:rsid w:val="001D136C"/>
    <w:rsid w:val="001D13BD"/>
    <w:rsid w:val="001D1421"/>
    <w:rsid w:val="001D1809"/>
    <w:rsid w:val="001D18A9"/>
    <w:rsid w:val="001D1BA9"/>
    <w:rsid w:val="001D1BCC"/>
    <w:rsid w:val="001D1C34"/>
    <w:rsid w:val="001D1F8E"/>
    <w:rsid w:val="001D2096"/>
    <w:rsid w:val="001D20D3"/>
    <w:rsid w:val="001D2122"/>
    <w:rsid w:val="001D2169"/>
    <w:rsid w:val="001D2209"/>
    <w:rsid w:val="001D2230"/>
    <w:rsid w:val="001D223A"/>
    <w:rsid w:val="001D22B7"/>
    <w:rsid w:val="001D233C"/>
    <w:rsid w:val="001D2354"/>
    <w:rsid w:val="001D2486"/>
    <w:rsid w:val="001D24C9"/>
    <w:rsid w:val="001D25E9"/>
    <w:rsid w:val="001D2763"/>
    <w:rsid w:val="001D2AD8"/>
    <w:rsid w:val="001D2BA9"/>
    <w:rsid w:val="001D2CBF"/>
    <w:rsid w:val="001D2EAF"/>
    <w:rsid w:val="001D3012"/>
    <w:rsid w:val="001D3094"/>
    <w:rsid w:val="001D31F2"/>
    <w:rsid w:val="001D32DC"/>
    <w:rsid w:val="001D338D"/>
    <w:rsid w:val="001D33BE"/>
    <w:rsid w:val="001D3418"/>
    <w:rsid w:val="001D34A1"/>
    <w:rsid w:val="001D362E"/>
    <w:rsid w:val="001D36F5"/>
    <w:rsid w:val="001D3816"/>
    <w:rsid w:val="001D3A58"/>
    <w:rsid w:val="001D3C16"/>
    <w:rsid w:val="001D3CCA"/>
    <w:rsid w:val="001D3CD5"/>
    <w:rsid w:val="001D3CF2"/>
    <w:rsid w:val="001D3F62"/>
    <w:rsid w:val="001D3FF2"/>
    <w:rsid w:val="001D40A0"/>
    <w:rsid w:val="001D4114"/>
    <w:rsid w:val="001D456F"/>
    <w:rsid w:val="001D4593"/>
    <w:rsid w:val="001D45EA"/>
    <w:rsid w:val="001D45FB"/>
    <w:rsid w:val="001D46E8"/>
    <w:rsid w:val="001D4A3D"/>
    <w:rsid w:val="001D4B1F"/>
    <w:rsid w:val="001D4D7A"/>
    <w:rsid w:val="001D4D94"/>
    <w:rsid w:val="001D4EB4"/>
    <w:rsid w:val="001D4F2A"/>
    <w:rsid w:val="001D4FB7"/>
    <w:rsid w:val="001D5154"/>
    <w:rsid w:val="001D5250"/>
    <w:rsid w:val="001D52E6"/>
    <w:rsid w:val="001D530E"/>
    <w:rsid w:val="001D5435"/>
    <w:rsid w:val="001D5550"/>
    <w:rsid w:val="001D5641"/>
    <w:rsid w:val="001D57DA"/>
    <w:rsid w:val="001D592C"/>
    <w:rsid w:val="001D59FA"/>
    <w:rsid w:val="001D5AAA"/>
    <w:rsid w:val="001D5B4C"/>
    <w:rsid w:val="001D5BBB"/>
    <w:rsid w:val="001D5BDE"/>
    <w:rsid w:val="001D5BE2"/>
    <w:rsid w:val="001D5D9B"/>
    <w:rsid w:val="001D5E8A"/>
    <w:rsid w:val="001D5EB4"/>
    <w:rsid w:val="001D5F66"/>
    <w:rsid w:val="001D5F70"/>
    <w:rsid w:val="001D606C"/>
    <w:rsid w:val="001D6150"/>
    <w:rsid w:val="001D61F7"/>
    <w:rsid w:val="001D6335"/>
    <w:rsid w:val="001D634A"/>
    <w:rsid w:val="001D65E2"/>
    <w:rsid w:val="001D6612"/>
    <w:rsid w:val="001D6738"/>
    <w:rsid w:val="001D693E"/>
    <w:rsid w:val="001D69BF"/>
    <w:rsid w:val="001D69F1"/>
    <w:rsid w:val="001D6CAF"/>
    <w:rsid w:val="001D6D97"/>
    <w:rsid w:val="001D6E83"/>
    <w:rsid w:val="001D6F84"/>
    <w:rsid w:val="001D70C0"/>
    <w:rsid w:val="001D72E1"/>
    <w:rsid w:val="001D744F"/>
    <w:rsid w:val="001D7522"/>
    <w:rsid w:val="001D7565"/>
    <w:rsid w:val="001D75C0"/>
    <w:rsid w:val="001D76BA"/>
    <w:rsid w:val="001D790D"/>
    <w:rsid w:val="001D7943"/>
    <w:rsid w:val="001D7975"/>
    <w:rsid w:val="001D798C"/>
    <w:rsid w:val="001D79C9"/>
    <w:rsid w:val="001D7A5F"/>
    <w:rsid w:val="001D7B9D"/>
    <w:rsid w:val="001D7C91"/>
    <w:rsid w:val="001D7F7A"/>
    <w:rsid w:val="001E00A9"/>
    <w:rsid w:val="001E02CA"/>
    <w:rsid w:val="001E0473"/>
    <w:rsid w:val="001E04CB"/>
    <w:rsid w:val="001E0594"/>
    <w:rsid w:val="001E066E"/>
    <w:rsid w:val="001E069F"/>
    <w:rsid w:val="001E06B7"/>
    <w:rsid w:val="001E06EE"/>
    <w:rsid w:val="001E06FD"/>
    <w:rsid w:val="001E0779"/>
    <w:rsid w:val="001E08BB"/>
    <w:rsid w:val="001E08D8"/>
    <w:rsid w:val="001E0B57"/>
    <w:rsid w:val="001E0C02"/>
    <w:rsid w:val="001E0DEC"/>
    <w:rsid w:val="001E0E8E"/>
    <w:rsid w:val="001E0EFB"/>
    <w:rsid w:val="001E0F9A"/>
    <w:rsid w:val="001E1218"/>
    <w:rsid w:val="001E14A6"/>
    <w:rsid w:val="001E14F8"/>
    <w:rsid w:val="001E18DB"/>
    <w:rsid w:val="001E1959"/>
    <w:rsid w:val="001E1B42"/>
    <w:rsid w:val="001E1B86"/>
    <w:rsid w:val="001E1BE8"/>
    <w:rsid w:val="001E1D57"/>
    <w:rsid w:val="001E241E"/>
    <w:rsid w:val="001E2483"/>
    <w:rsid w:val="001E24AC"/>
    <w:rsid w:val="001E2675"/>
    <w:rsid w:val="001E26BA"/>
    <w:rsid w:val="001E26D0"/>
    <w:rsid w:val="001E28F2"/>
    <w:rsid w:val="001E29A4"/>
    <w:rsid w:val="001E2B19"/>
    <w:rsid w:val="001E2C30"/>
    <w:rsid w:val="001E2C32"/>
    <w:rsid w:val="001E2CDC"/>
    <w:rsid w:val="001E2F3C"/>
    <w:rsid w:val="001E2F41"/>
    <w:rsid w:val="001E2F47"/>
    <w:rsid w:val="001E33F5"/>
    <w:rsid w:val="001E3495"/>
    <w:rsid w:val="001E3505"/>
    <w:rsid w:val="001E3562"/>
    <w:rsid w:val="001E3809"/>
    <w:rsid w:val="001E38B9"/>
    <w:rsid w:val="001E38CA"/>
    <w:rsid w:val="001E3924"/>
    <w:rsid w:val="001E3B29"/>
    <w:rsid w:val="001E3C05"/>
    <w:rsid w:val="001E3C6D"/>
    <w:rsid w:val="001E3D50"/>
    <w:rsid w:val="001E3F5E"/>
    <w:rsid w:val="001E4063"/>
    <w:rsid w:val="001E4130"/>
    <w:rsid w:val="001E4188"/>
    <w:rsid w:val="001E42A5"/>
    <w:rsid w:val="001E443B"/>
    <w:rsid w:val="001E4538"/>
    <w:rsid w:val="001E4AB2"/>
    <w:rsid w:val="001E4B6B"/>
    <w:rsid w:val="001E4B97"/>
    <w:rsid w:val="001E4CFD"/>
    <w:rsid w:val="001E4DA8"/>
    <w:rsid w:val="001E4E4C"/>
    <w:rsid w:val="001E4EAF"/>
    <w:rsid w:val="001E4F61"/>
    <w:rsid w:val="001E5205"/>
    <w:rsid w:val="001E52DB"/>
    <w:rsid w:val="001E5358"/>
    <w:rsid w:val="001E53F9"/>
    <w:rsid w:val="001E5572"/>
    <w:rsid w:val="001E567A"/>
    <w:rsid w:val="001E5754"/>
    <w:rsid w:val="001E578C"/>
    <w:rsid w:val="001E5804"/>
    <w:rsid w:val="001E5AA6"/>
    <w:rsid w:val="001E5ADD"/>
    <w:rsid w:val="001E5B36"/>
    <w:rsid w:val="001E5C3C"/>
    <w:rsid w:val="001E5C67"/>
    <w:rsid w:val="001E5DB5"/>
    <w:rsid w:val="001E5DBB"/>
    <w:rsid w:val="001E5EB4"/>
    <w:rsid w:val="001E5EB9"/>
    <w:rsid w:val="001E6016"/>
    <w:rsid w:val="001E607A"/>
    <w:rsid w:val="001E609E"/>
    <w:rsid w:val="001E6134"/>
    <w:rsid w:val="001E61ED"/>
    <w:rsid w:val="001E6481"/>
    <w:rsid w:val="001E64A5"/>
    <w:rsid w:val="001E67AF"/>
    <w:rsid w:val="001E67F9"/>
    <w:rsid w:val="001E691C"/>
    <w:rsid w:val="001E693A"/>
    <w:rsid w:val="001E6C49"/>
    <w:rsid w:val="001E6D27"/>
    <w:rsid w:val="001E6D4A"/>
    <w:rsid w:val="001E6F1C"/>
    <w:rsid w:val="001E71DF"/>
    <w:rsid w:val="001E71ED"/>
    <w:rsid w:val="001E72F5"/>
    <w:rsid w:val="001E746B"/>
    <w:rsid w:val="001E75AE"/>
    <w:rsid w:val="001E78C4"/>
    <w:rsid w:val="001E79A1"/>
    <w:rsid w:val="001E79F5"/>
    <w:rsid w:val="001E7A48"/>
    <w:rsid w:val="001E7CF1"/>
    <w:rsid w:val="001E7E33"/>
    <w:rsid w:val="001E7F36"/>
    <w:rsid w:val="001E7F9F"/>
    <w:rsid w:val="001F007E"/>
    <w:rsid w:val="001F026A"/>
    <w:rsid w:val="001F029A"/>
    <w:rsid w:val="001F02A8"/>
    <w:rsid w:val="001F032C"/>
    <w:rsid w:val="001F0536"/>
    <w:rsid w:val="001F0644"/>
    <w:rsid w:val="001F064A"/>
    <w:rsid w:val="001F08A0"/>
    <w:rsid w:val="001F08A1"/>
    <w:rsid w:val="001F08ED"/>
    <w:rsid w:val="001F0953"/>
    <w:rsid w:val="001F0ACE"/>
    <w:rsid w:val="001F0B18"/>
    <w:rsid w:val="001F0B5E"/>
    <w:rsid w:val="001F0B63"/>
    <w:rsid w:val="001F0B6E"/>
    <w:rsid w:val="001F0C56"/>
    <w:rsid w:val="001F0D56"/>
    <w:rsid w:val="001F0DCB"/>
    <w:rsid w:val="001F0ED9"/>
    <w:rsid w:val="001F1170"/>
    <w:rsid w:val="001F13F4"/>
    <w:rsid w:val="001F1494"/>
    <w:rsid w:val="001F1750"/>
    <w:rsid w:val="001F177B"/>
    <w:rsid w:val="001F1856"/>
    <w:rsid w:val="001F1873"/>
    <w:rsid w:val="001F1892"/>
    <w:rsid w:val="001F19CC"/>
    <w:rsid w:val="001F19D6"/>
    <w:rsid w:val="001F1A4F"/>
    <w:rsid w:val="001F1B64"/>
    <w:rsid w:val="001F1B8A"/>
    <w:rsid w:val="001F1BD2"/>
    <w:rsid w:val="001F1D81"/>
    <w:rsid w:val="001F1F2A"/>
    <w:rsid w:val="001F20AC"/>
    <w:rsid w:val="001F2361"/>
    <w:rsid w:val="001F2778"/>
    <w:rsid w:val="001F27FA"/>
    <w:rsid w:val="001F2ACF"/>
    <w:rsid w:val="001F2C6E"/>
    <w:rsid w:val="001F2D36"/>
    <w:rsid w:val="001F2D39"/>
    <w:rsid w:val="001F2D52"/>
    <w:rsid w:val="001F3282"/>
    <w:rsid w:val="001F328F"/>
    <w:rsid w:val="001F342A"/>
    <w:rsid w:val="001F34A4"/>
    <w:rsid w:val="001F34B8"/>
    <w:rsid w:val="001F34C8"/>
    <w:rsid w:val="001F3530"/>
    <w:rsid w:val="001F36EC"/>
    <w:rsid w:val="001F3776"/>
    <w:rsid w:val="001F377B"/>
    <w:rsid w:val="001F3782"/>
    <w:rsid w:val="001F39BF"/>
    <w:rsid w:val="001F3A7A"/>
    <w:rsid w:val="001F3C14"/>
    <w:rsid w:val="001F3CB3"/>
    <w:rsid w:val="001F3D3D"/>
    <w:rsid w:val="001F3E3A"/>
    <w:rsid w:val="001F3E43"/>
    <w:rsid w:val="001F3F1D"/>
    <w:rsid w:val="001F3F81"/>
    <w:rsid w:val="001F3FD4"/>
    <w:rsid w:val="001F401A"/>
    <w:rsid w:val="001F40D7"/>
    <w:rsid w:val="001F4106"/>
    <w:rsid w:val="001F4130"/>
    <w:rsid w:val="001F419B"/>
    <w:rsid w:val="001F41DF"/>
    <w:rsid w:val="001F426C"/>
    <w:rsid w:val="001F428F"/>
    <w:rsid w:val="001F42C4"/>
    <w:rsid w:val="001F4380"/>
    <w:rsid w:val="001F4395"/>
    <w:rsid w:val="001F4461"/>
    <w:rsid w:val="001F46A2"/>
    <w:rsid w:val="001F4D82"/>
    <w:rsid w:val="001F4E54"/>
    <w:rsid w:val="001F4E7B"/>
    <w:rsid w:val="001F4EFC"/>
    <w:rsid w:val="001F5057"/>
    <w:rsid w:val="001F5163"/>
    <w:rsid w:val="001F5176"/>
    <w:rsid w:val="001F517B"/>
    <w:rsid w:val="001F521A"/>
    <w:rsid w:val="001F527D"/>
    <w:rsid w:val="001F5549"/>
    <w:rsid w:val="001F57E1"/>
    <w:rsid w:val="001F58EB"/>
    <w:rsid w:val="001F5A5E"/>
    <w:rsid w:val="001F5CF4"/>
    <w:rsid w:val="001F5E8D"/>
    <w:rsid w:val="001F62B0"/>
    <w:rsid w:val="001F631C"/>
    <w:rsid w:val="001F639C"/>
    <w:rsid w:val="001F644D"/>
    <w:rsid w:val="001F6479"/>
    <w:rsid w:val="001F6516"/>
    <w:rsid w:val="001F65A9"/>
    <w:rsid w:val="001F66C7"/>
    <w:rsid w:val="001F67A8"/>
    <w:rsid w:val="001F6889"/>
    <w:rsid w:val="001F695E"/>
    <w:rsid w:val="001F6A6A"/>
    <w:rsid w:val="001F6B03"/>
    <w:rsid w:val="001F6C53"/>
    <w:rsid w:val="001F6F9B"/>
    <w:rsid w:val="001F7017"/>
    <w:rsid w:val="001F70DF"/>
    <w:rsid w:val="001F712E"/>
    <w:rsid w:val="001F720B"/>
    <w:rsid w:val="001F721D"/>
    <w:rsid w:val="001F72C5"/>
    <w:rsid w:val="001F7315"/>
    <w:rsid w:val="001F73F9"/>
    <w:rsid w:val="001F7428"/>
    <w:rsid w:val="001F744C"/>
    <w:rsid w:val="001F750E"/>
    <w:rsid w:val="001F767D"/>
    <w:rsid w:val="001F774B"/>
    <w:rsid w:val="001F776F"/>
    <w:rsid w:val="001F77C6"/>
    <w:rsid w:val="001F77FC"/>
    <w:rsid w:val="001F788F"/>
    <w:rsid w:val="001F78A8"/>
    <w:rsid w:val="001F78AB"/>
    <w:rsid w:val="001F78AD"/>
    <w:rsid w:val="001F7935"/>
    <w:rsid w:val="001F79D7"/>
    <w:rsid w:val="001F7A42"/>
    <w:rsid w:val="001F7B29"/>
    <w:rsid w:val="001F7BF7"/>
    <w:rsid w:val="001F7C1B"/>
    <w:rsid w:val="001F7CA3"/>
    <w:rsid w:val="001F7EBC"/>
    <w:rsid w:val="001F7EE5"/>
    <w:rsid w:val="002000AC"/>
    <w:rsid w:val="00200156"/>
    <w:rsid w:val="002001E4"/>
    <w:rsid w:val="00200200"/>
    <w:rsid w:val="002003C9"/>
    <w:rsid w:val="00200414"/>
    <w:rsid w:val="0020047E"/>
    <w:rsid w:val="00200541"/>
    <w:rsid w:val="00200579"/>
    <w:rsid w:val="00200587"/>
    <w:rsid w:val="0020069F"/>
    <w:rsid w:val="00200717"/>
    <w:rsid w:val="0020084F"/>
    <w:rsid w:val="0020086B"/>
    <w:rsid w:val="00200884"/>
    <w:rsid w:val="00200B80"/>
    <w:rsid w:val="00200EB6"/>
    <w:rsid w:val="0020109B"/>
    <w:rsid w:val="00201191"/>
    <w:rsid w:val="002014AA"/>
    <w:rsid w:val="0020152C"/>
    <w:rsid w:val="00201545"/>
    <w:rsid w:val="002015F1"/>
    <w:rsid w:val="0020160E"/>
    <w:rsid w:val="0020166E"/>
    <w:rsid w:val="00201991"/>
    <w:rsid w:val="00201AF9"/>
    <w:rsid w:val="00201B88"/>
    <w:rsid w:val="00201D21"/>
    <w:rsid w:val="00201EC2"/>
    <w:rsid w:val="00201EE2"/>
    <w:rsid w:val="00201F22"/>
    <w:rsid w:val="00202067"/>
    <w:rsid w:val="002020F7"/>
    <w:rsid w:val="00202251"/>
    <w:rsid w:val="00202287"/>
    <w:rsid w:val="00202345"/>
    <w:rsid w:val="00202346"/>
    <w:rsid w:val="0020240D"/>
    <w:rsid w:val="002024EE"/>
    <w:rsid w:val="0020253F"/>
    <w:rsid w:val="00202659"/>
    <w:rsid w:val="002026D4"/>
    <w:rsid w:val="002027B5"/>
    <w:rsid w:val="002028C2"/>
    <w:rsid w:val="002029DF"/>
    <w:rsid w:val="00202A13"/>
    <w:rsid w:val="00202A50"/>
    <w:rsid w:val="00202BDE"/>
    <w:rsid w:val="00202CAF"/>
    <w:rsid w:val="00202CC7"/>
    <w:rsid w:val="00202DDA"/>
    <w:rsid w:val="00202EA2"/>
    <w:rsid w:val="00202F4E"/>
    <w:rsid w:val="00202F58"/>
    <w:rsid w:val="00202FDF"/>
    <w:rsid w:val="002031B4"/>
    <w:rsid w:val="002031C0"/>
    <w:rsid w:val="00203485"/>
    <w:rsid w:val="00203576"/>
    <w:rsid w:val="00203578"/>
    <w:rsid w:val="00203581"/>
    <w:rsid w:val="002038B0"/>
    <w:rsid w:val="002039A0"/>
    <w:rsid w:val="00203AA8"/>
    <w:rsid w:val="00203ADE"/>
    <w:rsid w:val="00203B32"/>
    <w:rsid w:val="00203B36"/>
    <w:rsid w:val="00203CC7"/>
    <w:rsid w:val="00203E1D"/>
    <w:rsid w:val="00203F21"/>
    <w:rsid w:val="002040EC"/>
    <w:rsid w:val="0020413C"/>
    <w:rsid w:val="002041BB"/>
    <w:rsid w:val="0020425F"/>
    <w:rsid w:val="0020436B"/>
    <w:rsid w:val="002043CA"/>
    <w:rsid w:val="002043E3"/>
    <w:rsid w:val="002043FF"/>
    <w:rsid w:val="00204513"/>
    <w:rsid w:val="0020458D"/>
    <w:rsid w:val="0020492C"/>
    <w:rsid w:val="00204A38"/>
    <w:rsid w:val="00204AB6"/>
    <w:rsid w:val="00204B60"/>
    <w:rsid w:val="00204C49"/>
    <w:rsid w:val="00204C57"/>
    <w:rsid w:val="00204D55"/>
    <w:rsid w:val="00204DC2"/>
    <w:rsid w:val="00204EF1"/>
    <w:rsid w:val="00204F6D"/>
    <w:rsid w:val="00205060"/>
    <w:rsid w:val="002050A5"/>
    <w:rsid w:val="00205178"/>
    <w:rsid w:val="0020531A"/>
    <w:rsid w:val="00205505"/>
    <w:rsid w:val="00205527"/>
    <w:rsid w:val="002055ED"/>
    <w:rsid w:val="00205669"/>
    <w:rsid w:val="00205759"/>
    <w:rsid w:val="002057B5"/>
    <w:rsid w:val="00205876"/>
    <w:rsid w:val="002058ED"/>
    <w:rsid w:val="002059F0"/>
    <w:rsid w:val="00205AC7"/>
    <w:rsid w:val="00205B72"/>
    <w:rsid w:val="00205C30"/>
    <w:rsid w:val="00205C9F"/>
    <w:rsid w:val="00205E0F"/>
    <w:rsid w:val="002060C9"/>
    <w:rsid w:val="00206426"/>
    <w:rsid w:val="00206511"/>
    <w:rsid w:val="00206551"/>
    <w:rsid w:val="0020656B"/>
    <w:rsid w:val="002067CD"/>
    <w:rsid w:val="002068A7"/>
    <w:rsid w:val="00206904"/>
    <w:rsid w:val="00206B0D"/>
    <w:rsid w:val="00206B81"/>
    <w:rsid w:val="00206C49"/>
    <w:rsid w:val="00206DD0"/>
    <w:rsid w:val="00206EA5"/>
    <w:rsid w:val="0020706A"/>
    <w:rsid w:val="002070E9"/>
    <w:rsid w:val="00207113"/>
    <w:rsid w:val="002072B5"/>
    <w:rsid w:val="002073BC"/>
    <w:rsid w:val="00207545"/>
    <w:rsid w:val="002075E5"/>
    <w:rsid w:val="00207764"/>
    <w:rsid w:val="0020788E"/>
    <w:rsid w:val="00207927"/>
    <w:rsid w:val="002079C0"/>
    <w:rsid w:val="00207A24"/>
    <w:rsid w:val="00207A72"/>
    <w:rsid w:val="00207B07"/>
    <w:rsid w:val="00207B5F"/>
    <w:rsid w:val="00207CB7"/>
    <w:rsid w:val="00207DA2"/>
    <w:rsid w:val="00207F20"/>
    <w:rsid w:val="00210082"/>
    <w:rsid w:val="00210139"/>
    <w:rsid w:val="002101A3"/>
    <w:rsid w:val="002101A5"/>
    <w:rsid w:val="0021030E"/>
    <w:rsid w:val="002104D1"/>
    <w:rsid w:val="002106A3"/>
    <w:rsid w:val="00210702"/>
    <w:rsid w:val="00210762"/>
    <w:rsid w:val="0021092D"/>
    <w:rsid w:val="00210A23"/>
    <w:rsid w:val="00210A7F"/>
    <w:rsid w:val="00210CA8"/>
    <w:rsid w:val="00210DDB"/>
    <w:rsid w:val="00210E29"/>
    <w:rsid w:val="00210ECF"/>
    <w:rsid w:val="00210F56"/>
    <w:rsid w:val="002110EE"/>
    <w:rsid w:val="00211159"/>
    <w:rsid w:val="002111C7"/>
    <w:rsid w:val="002112B3"/>
    <w:rsid w:val="002114B2"/>
    <w:rsid w:val="00211507"/>
    <w:rsid w:val="00211549"/>
    <w:rsid w:val="002117AF"/>
    <w:rsid w:val="002119E7"/>
    <w:rsid w:val="00211A1E"/>
    <w:rsid w:val="00211C24"/>
    <w:rsid w:val="00211D01"/>
    <w:rsid w:val="00211DF6"/>
    <w:rsid w:val="00211E62"/>
    <w:rsid w:val="00211ECA"/>
    <w:rsid w:val="0021215F"/>
    <w:rsid w:val="002121EE"/>
    <w:rsid w:val="0021243F"/>
    <w:rsid w:val="002125C1"/>
    <w:rsid w:val="00212758"/>
    <w:rsid w:val="002127EE"/>
    <w:rsid w:val="002128B9"/>
    <w:rsid w:val="00212AD0"/>
    <w:rsid w:val="00212C3B"/>
    <w:rsid w:val="00212D22"/>
    <w:rsid w:val="00212E74"/>
    <w:rsid w:val="00213170"/>
    <w:rsid w:val="00213323"/>
    <w:rsid w:val="00213507"/>
    <w:rsid w:val="00213522"/>
    <w:rsid w:val="0021354B"/>
    <w:rsid w:val="00213599"/>
    <w:rsid w:val="0021365E"/>
    <w:rsid w:val="0021378C"/>
    <w:rsid w:val="002137B1"/>
    <w:rsid w:val="0021391F"/>
    <w:rsid w:val="00213994"/>
    <w:rsid w:val="002139C4"/>
    <w:rsid w:val="00213AAD"/>
    <w:rsid w:val="00213B33"/>
    <w:rsid w:val="00213BC9"/>
    <w:rsid w:val="00213C2D"/>
    <w:rsid w:val="00213D91"/>
    <w:rsid w:val="00213E2C"/>
    <w:rsid w:val="00213E5E"/>
    <w:rsid w:val="00213F2B"/>
    <w:rsid w:val="00213F7A"/>
    <w:rsid w:val="0021408C"/>
    <w:rsid w:val="00214110"/>
    <w:rsid w:val="00214435"/>
    <w:rsid w:val="002147FE"/>
    <w:rsid w:val="00214D1A"/>
    <w:rsid w:val="00214D7A"/>
    <w:rsid w:val="00214EA3"/>
    <w:rsid w:val="00214FF9"/>
    <w:rsid w:val="0021502B"/>
    <w:rsid w:val="0021506B"/>
    <w:rsid w:val="00215174"/>
    <w:rsid w:val="0021519D"/>
    <w:rsid w:val="00215343"/>
    <w:rsid w:val="00215454"/>
    <w:rsid w:val="00215473"/>
    <w:rsid w:val="002154C8"/>
    <w:rsid w:val="00215629"/>
    <w:rsid w:val="0021567F"/>
    <w:rsid w:val="002157EC"/>
    <w:rsid w:val="002158AC"/>
    <w:rsid w:val="002159EB"/>
    <w:rsid w:val="00215A36"/>
    <w:rsid w:val="00215CD5"/>
    <w:rsid w:val="00215D2D"/>
    <w:rsid w:val="00215DDA"/>
    <w:rsid w:val="00215E00"/>
    <w:rsid w:val="002161BC"/>
    <w:rsid w:val="002161C6"/>
    <w:rsid w:val="00216341"/>
    <w:rsid w:val="00216417"/>
    <w:rsid w:val="00216579"/>
    <w:rsid w:val="00216620"/>
    <w:rsid w:val="002166E1"/>
    <w:rsid w:val="00216786"/>
    <w:rsid w:val="0021699B"/>
    <w:rsid w:val="002169EA"/>
    <w:rsid w:val="00216AE8"/>
    <w:rsid w:val="00216B70"/>
    <w:rsid w:val="00216C74"/>
    <w:rsid w:val="00216C80"/>
    <w:rsid w:val="00216CB1"/>
    <w:rsid w:val="00216CD2"/>
    <w:rsid w:val="00216D85"/>
    <w:rsid w:val="00216D8B"/>
    <w:rsid w:val="00216DC3"/>
    <w:rsid w:val="00216FB1"/>
    <w:rsid w:val="00216FB5"/>
    <w:rsid w:val="00217093"/>
    <w:rsid w:val="002172CC"/>
    <w:rsid w:val="00217454"/>
    <w:rsid w:val="00217635"/>
    <w:rsid w:val="002176A3"/>
    <w:rsid w:val="0021773C"/>
    <w:rsid w:val="00217783"/>
    <w:rsid w:val="002177E9"/>
    <w:rsid w:val="00217B43"/>
    <w:rsid w:val="00217C02"/>
    <w:rsid w:val="00217DA7"/>
    <w:rsid w:val="00217E20"/>
    <w:rsid w:val="00217F27"/>
    <w:rsid w:val="00217FFC"/>
    <w:rsid w:val="0022016E"/>
    <w:rsid w:val="0022042B"/>
    <w:rsid w:val="002207B0"/>
    <w:rsid w:val="00220801"/>
    <w:rsid w:val="00220819"/>
    <w:rsid w:val="0022090D"/>
    <w:rsid w:val="0022097C"/>
    <w:rsid w:val="002209DA"/>
    <w:rsid w:val="00220A5E"/>
    <w:rsid w:val="00220AA5"/>
    <w:rsid w:val="00220C80"/>
    <w:rsid w:val="00220C8B"/>
    <w:rsid w:val="00220DE7"/>
    <w:rsid w:val="00220E3D"/>
    <w:rsid w:val="00220F3D"/>
    <w:rsid w:val="002212C7"/>
    <w:rsid w:val="002212CC"/>
    <w:rsid w:val="00221431"/>
    <w:rsid w:val="0022148D"/>
    <w:rsid w:val="00221538"/>
    <w:rsid w:val="002216BA"/>
    <w:rsid w:val="00221747"/>
    <w:rsid w:val="0022177D"/>
    <w:rsid w:val="002217E9"/>
    <w:rsid w:val="002218F6"/>
    <w:rsid w:val="002219F0"/>
    <w:rsid w:val="00221A01"/>
    <w:rsid w:val="00221B1D"/>
    <w:rsid w:val="00221CDE"/>
    <w:rsid w:val="00221CEC"/>
    <w:rsid w:val="002220C3"/>
    <w:rsid w:val="002220E0"/>
    <w:rsid w:val="00222101"/>
    <w:rsid w:val="00222557"/>
    <w:rsid w:val="00222618"/>
    <w:rsid w:val="00222625"/>
    <w:rsid w:val="00222691"/>
    <w:rsid w:val="002226C8"/>
    <w:rsid w:val="002227ED"/>
    <w:rsid w:val="00222877"/>
    <w:rsid w:val="0022291D"/>
    <w:rsid w:val="00222A01"/>
    <w:rsid w:val="00222A67"/>
    <w:rsid w:val="00222BDA"/>
    <w:rsid w:val="00222C15"/>
    <w:rsid w:val="00222C1B"/>
    <w:rsid w:val="00222D1C"/>
    <w:rsid w:val="00222E14"/>
    <w:rsid w:val="00222F05"/>
    <w:rsid w:val="00222F23"/>
    <w:rsid w:val="00222FDA"/>
    <w:rsid w:val="00223020"/>
    <w:rsid w:val="00223108"/>
    <w:rsid w:val="002231DF"/>
    <w:rsid w:val="002231F7"/>
    <w:rsid w:val="00223343"/>
    <w:rsid w:val="00223346"/>
    <w:rsid w:val="002233D4"/>
    <w:rsid w:val="0022353E"/>
    <w:rsid w:val="00223722"/>
    <w:rsid w:val="00223769"/>
    <w:rsid w:val="0022385A"/>
    <w:rsid w:val="00223AB3"/>
    <w:rsid w:val="00223ADD"/>
    <w:rsid w:val="00223C7B"/>
    <w:rsid w:val="00223DB2"/>
    <w:rsid w:val="00223FDC"/>
    <w:rsid w:val="00224141"/>
    <w:rsid w:val="0022427C"/>
    <w:rsid w:val="0022463E"/>
    <w:rsid w:val="0022465F"/>
    <w:rsid w:val="002246A5"/>
    <w:rsid w:val="002247B0"/>
    <w:rsid w:val="002247D3"/>
    <w:rsid w:val="002248AC"/>
    <w:rsid w:val="002249E5"/>
    <w:rsid w:val="00224A42"/>
    <w:rsid w:val="00224BF3"/>
    <w:rsid w:val="00224C75"/>
    <w:rsid w:val="00224D2D"/>
    <w:rsid w:val="00224DDE"/>
    <w:rsid w:val="00224E03"/>
    <w:rsid w:val="00224F71"/>
    <w:rsid w:val="00224FC6"/>
    <w:rsid w:val="0022506E"/>
    <w:rsid w:val="002250EB"/>
    <w:rsid w:val="0022548C"/>
    <w:rsid w:val="0022563E"/>
    <w:rsid w:val="00225799"/>
    <w:rsid w:val="00225C05"/>
    <w:rsid w:val="00225C74"/>
    <w:rsid w:val="00225CF1"/>
    <w:rsid w:val="00225D25"/>
    <w:rsid w:val="00225DD7"/>
    <w:rsid w:val="00225F5E"/>
    <w:rsid w:val="00225F71"/>
    <w:rsid w:val="00225F73"/>
    <w:rsid w:val="0022628A"/>
    <w:rsid w:val="002262FA"/>
    <w:rsid w:val="002262FE"/>
    <w:rsid w:val="0022659E"/>
    <w:rsid w:val="0022664E"/>
    <w:rsid w:val="00226720"/>
    <w:rsid w:val="002268D8"/>
    <w:rsid w:val="00226A5A"/>
    <w:rsid w:val="00226A83"/>
    <w:rsid w:val="00226AD6"/>
    <w:rsid w:val="00226C10"/>
    <w:rsid w:val="00226CF1"/>
    <w:rsid w:val="00226D58"/>
    <w:rsid w:val="00226DAE"/>
    <w:rsid w:val="00226DDD"/>
    <w:rsid w:val="00226F06"/>
    <w:rsid w:val="002270BC"/>
    <w:rsid w:val="00227193"/>
    <w:rsid w:val="00227388"/>
    <w:rsid w:val="00227823"/>
    <w:rsid w:val="00227886"/>
    <w:rsid w:val="002278B9"/>
    <w:rsid w:val="0022796A"/>
    <w:rsid w:val="002279FD"/>
    <w:rsid w:val="00227A59"/>
    <w:rsid w:val="00227A73"/>
    <w:rsid w:val="00227AFA"/>
    <w:rsid w:val="00227B75"/>
    <w:rsid w:val="00227BD8"/>
    <w:rsid w:val="00227FAB"/>
    <w:rsid w:val="002300C8"/>
    <w:rsid w:val="00230137"/>
    <w:rsid w:val="00230172"/>
    <w:rsid w:val="00230203"/>
    <w:rsid w:val="0023046C"/>
    <w:rsid w:val="002305EF"/>
    <w:rsid w:val="002307E4"/>
    <w:rsid w:val="002309A8"/>
    <w:rsid w:val="002309E7"/>
    <w:rsid w:val="00230A04"/>
    <w:rsid w:val="00230A49"/>
    <w:rsid w:val="00230AD4"/>
    <w:rsid w:val="00230CDB"/>
    <w:rsid w:val="00230D59"/>
    <w:rsid w:val="00230FC1"/>
    <w:rsid w:val="00230FF7"/>
    <w:rsid w:val="002311BA"/>
    <w:rsid w:val="0023148E"/>
    <w:rsid w:val="00231535"/>
    <w:rsid w:val="002315F1"/>
    <w:rsid w:val="0023162D"/>
    <w:rsid w:val="0023170F"/>
    <w:rsid w:val="0023182A"/>
    <w:rsid w:val="00231926"/>
    <w:rsid w:val="0023193F"/>
    <w:rsid w:val="00231A2F"/>
    <w:rsid w:val="00231C58"/>
    <w:rsid w:val="00231CAD"/>
    <w:rsid w:val="00231D31"/>
    <w:rsid w:val="00231E5C"/>
    <w:rsid w:val="00232157"/>
    <w:rsid w:val="002321BD"/>
    <w:rsid w:val="00232227"/>
    <w:rsid w:val="00232320"/>
    <w:rsid w:val="00232575"/>
    <w:rsid w:val="00232579"/>
    <w:rsid w:val="00232580"/>
    <w:rsid w:val="00232662"/>
    <w:rsid w:val="0023289A"/>
    <w:rsid w:val="00232B28"/>
    <w:rsid w:val="00232BE0"/>
    <w:rsid w:val="00232C9C"/>
    <w:rsid w:val="00232D7F"/>
    <w:rsid w:val="00232EA7"/>
    <w:rsid w:val="00232F3A"/>
    <w:rsid w:val="00233085"/>
    <w:rsid w:val="0023316C"/>
    <w:rsid w:val="00233259"/>
    <w:rsid w:val="0023326C"/>
    <w:rsid w:val="0023329E"/>
    <w:rsid w:val="002332A7"/>
    <w:rsid w:val="00233382"/>
    <w:rsid w:val="002333AC"/>
    <w:rsid w:val="002333FC"/>
    <w:rsid w:val="0023342D"/>
    <w:rsid w:val="0023355B"/>
    <w:rsid w:val="0023375D"/>
    <w:rsid w:val="00233764"/>
    <w:rsid w:val="002337A5"/>
    <w:rsid w:val="0023389E"/>
    <w:rsid w:val="002339D3"/>
    <w:rsid w:val="00233CE2"/>
    <w:rsid w:val="00233D1D"/>
    <w:rsid w:val="00233F08"/>
    <w:rsid w:val="0023425C"/>
    <w:rsid w:val="0023431C"/>
    <w:rsid w:val="002343DF"/>
    <w:rsid w:val="002344EE"/>
    <w:rsid w:val="00234849"/>
    <w:rsid w:val="00234888"/>
    <w:rsid w:val="002348C4"/>
    <w:rsid w:val="00234ACF"/>
    <w:rsid w:val="00234B63"/>
    <w:rsid w:val="00234CA7"/>
    <w:rsid w:val="00234D12"/>
    <w:rsid w:val="00234EAF"/>
    <w:rsid w:val="00234ED4"/>
    <w:rsid w:val="00234FBA"/>
    <w:rsid w:val="00235032"/>
    <w:rsid w:val="0023518A"/>
    <w:rsid w:val="00235317"/>
    <w:rsid w:val="002353EA"/>
    <w:rsid w:val="00235465"/>
    <w:rsid w:val="00235543"/>
    <w:rsid w:val="002355BB"/>
    <w:rsid w:val="0023578A"/>
    <w:rsid w:val="00235927"/>
    <w:rsid w:val="0023593C"/>
    <w:rsid w:val="0023596D"/>
    <w:rsid w:val="00235BFE"/>
    <w:rsid w:val="00235D13"/>
    <w:rsid w:val="00235D1C"/>
    <w:rsid w:val="00235D78"/>
    <w:rsid w:val="0023632C"/>
    <w:rsid w:val="002363F9"/>
    <w:rsid w:val="00236495"/>
    <w:rsid w:val="002365C8"/>
    <w:rsid w:val="00236664"/>
    <w:rsid w:val="002367F3"/>
    <w:rsid w:val="0023685D"/>
    <w:rsid w:val="00236874"/>
    <w:rsid w:val="002368D6"/>
    <w:rsid w:val="00236A53"/>
    <w:rsid w:val="00236AC1"/>
    <w:rsid w:val="00236B2E"/>
    <w:rsid w:val="00236B36"/>
    <w:rsid w:val="00236B5A"/>
    <w:rsid w:val="00236C4E"/>
    <w:rsid w:val="00236CBD"/>
    <w:rsid w:val="002371CF"/>
    <w:rsid w:val="002372B7"/>
    <w:rsid w:val="002372E1"/>
    <w:rsid w:val="00237350"/>
    <w:rsid w:val="002373A4"/>
    <w:rsid w:val="00237436"/>
    <w:rsid w:val="002374C1"/>
    <w:rsid w:val="002374D6"/>
    <w:rsid w:val="00237522"/>
    <w:rsid w:val="002375CF"/>
    <w:rsid w:val="002376C2"/>
    <w:rsid w:val="0023780B"/>
    <w:rsid w:val="00237839"/>
    <w:rsid w:val="00237847"/>
    <w:rsid w:val="002378B7"/>
    <w:rsid w:val="002378C6"/>
    <w:rsid w:val="00237BB4"/>
    <w:rsid w:val="00237BBC"/>
    <w:rsid w:val="00237D8A"/>
    <w:rsid w:val="00237EBB"/>
    <w:rsid w:val="00240074"/>
    <w:rsid w:val="0024010F"/>
    <w:rsid w:val="0024028B"/>
    <w:rsid w:val="00240291"/>
    <w:rsid w:val="002402DB"/>
    <w:rsid w:val="00240345"/>
    <w:rsid w:val="00240366"/>
    <w:rsid w:val="0024040E"/>
    <w:rsid w:val="002405C8"/>
    <w:rsid w:val="00240760"/>
    <w:rsid w:val="0024076D"/>
    <w:rsid w:val="00240825"/>
    <w:rsid w:val="0024098B"/>
    <w:rsid w:val="002409A3"/>
    <w:rsid w:val="00240BA8"/>
    <w:rsid w:val="00240C05"/>
    <w:rsid w:val="00240CC1"/>
    <w:rsid w:val="00240D7A"/>
    <w:rsid w:val="00240DB1"/>
    <w:rsid w:val="00240ECE"/>
    <w:rsid w:val="00240ED2"/>
    <w:rsid w:val="00240EF5"/>
    <w:rsid w:val="0024109E"/>
    <w:rsid w:val="002411A1"/>
    <w:rsid w:val="0024128C"/>
    <w:rsid w:val="0024142B"/>
    <w:rsid w:val="00241578"/>
    <w:rsid w:val="00241763"/>
    <w:rsid w:val="002417D2"/>
    <w:rsid w:val="002417D7"/>
    <w:rsid w:val="00241993"/>
    <w:rsid w:val="00241BC8"/>
    <w:rsid w:val="00241DF9"/>
    <w:rsid w:val="00241F03"/>
    <w:rsid w:val="00241F34"/>
    <w:rsid w:val="0024206F"/>
    <w:rsid w:val="00242171"/>
    <w:rsid w:val="0024229D"/>
    <w:rsid w:val="00242339"/>
    <w:rsid w:val="00242422"/>
    <w:rsid w:val="00242446"/>
    <w:rsid w:val="00242469"/>
    <w:rsid w:val="0024254D"/>
    <w:rsid w:val="00242598"/>
    <w:rsid w:val="002425CA"/>
    <w:rsid w:val="002426C6"/>
    <w:rsid w:val="002426D9"/>
    <w:rsid w:val="002426F5"/>
    <w:rsid w:val="00242933"/>
    <w:rsid w:val="002429E1"/>
    <w:rsid w:val="00242BF0"/>
    <w:rsid w:val="00242DBA"/>
    <w:rsid w:val="00242DCE"/>
    <w:rsid w:val="00242FE3"/>
    <w:rsid w:val="00243043"/>
    <w:rsid w:val="002433AD"/>
    <w:rsid w:val="00243604"/>
    <w:rsid w:val="002436BE"/>
    <w:rsid w:val="00243790"/>
    <w:rsid w:val="002439B6"/>
    <w:rsid w:val="00243A04"/>
    <w:rsid w:val="00243AD1"/>
    <w:rsid w:val="00243B72"/>
    <w:rsid w:val="00243BD8"/>
    <w:rsid w:val="00243C35"/>
    <w:rsid w:val="00243C3E"/>
    <w:rsid w:val="00243D39"/>
    <w:rsid w:val="00243E95"/>
    <w:rsid w:val="002440C7"/>
    <w:rsid w:val="0024422B"/>
    <w:rsid w:val="00244252"/>
    <w:rsid w:val="002442A9"/>
    <w:rsid w:val="00244343"/>
    <w:rsid w:val="002443E1"/>
    <w:rsid w:val="0024441E"/>
    <w:rsid w:val="0024454C"/>
    <w:rsid w:val="002445C2"/>
    <w:rsid w:val="002447A1"/>
    <w:rsid w:val="00244992"/>
    <w:rsid w:val="002449D6"/>
    <w:rsid w:val="00244AF5"/>
    <w:rsid w:val="00244B70"/>
    <w:rsid w:val="00244C36"/>
    <w:rsid w:val="00244CEB"/>
    <w:rsid w:val="00244DDE"/>
    <w:rsid w:val="00244ED4"/>
    <w:rsid w:val="00244EF2"/>
    <w:rsid w:val="00244F60"/>
    <w:rsid w:val="00245070"/>
    <w:rsid w:val="00245128"/>
    <w:rsid w:val="002451C8"/>
    <w:rsid w:val="0024529A"/>
    <w:rsid w:val="002452AC"/>
    <w:rsid w:val="00245369"/>
    <w:rsid w:val="00245435"/>
    <w:rsid w:val="00245499"/>
    <w:rsid w:val="002455D2"/>
    <w:rsid w:val="0024564B"/>
    <w:rsid w:val="0024581D"/>
    <w:rsid w:val="002459FA"/>
    <w:rsid w:val="00245A8E"/>
    <w:rsid w:val="00245B82"/>
    <w:rsid w:val="00245CA1"/>
    <w:rsid w:val="00245D2E"/>
    <w:rsid w:val="00245DCE"/>
    <w:rsid w:val="00245F36"/>
    <w:rsid w:val="00245FDF"/>
    <w:rsid w:val="00246296"/>
    <w:rsid w:val="002463EE"/>
    <w:rsid w:val="00246547"/>
    <w:rsid w:val="00246B41"/>
    <w:rsid w:val="00246C7B"/>
    <w:rsid w:val="00246D4A"/>
    <w:rsid w:val="00246D63"/>
    <w:rsid w:val="00246E89"/>
    <w:rsid w:val="0024701E"/>
    <w:rsid w:val="00247111"/>
    <w:rsid w:val="00247232"/>
    <w:rsid w:val="0024725A"/>
    <w:rsid w:val="002472CF"/>
    <w:rsid w:val="0024755F"/>
    <w:rsid w:val="00247677"/>
    <w:rsid w:val="002476AB"/>
    <w:rsid w:val="0024776B"/>
    <w:rsid w:val="002479DC"/>
    <w:rsid w:val="00247C43"/>
    <w:rsid w:val="00247CC1"/>
    <w:rsid w:val="00247D9E"/>
    <w:rsid w:val="00247DA7"/>
    <w:rsid w:val="00247E0C"/>
    <w:rsid w:val="00247E2C"/>
    <w:rsid w:val="00247E3C"/>
    <w:rsid w:val="00247E52"/>
    <w:rsid w:val="00247F10"/>
    <w:rsid w:val="00247F8D"/>
    <w:rsid w:val="002502D6"/>
    <w:rsid w:val="0025033E"/>
    <w:rsid w:val="0025044C"/>
    <w:rsid w:val="00250472"/>
    <w:rsid w:val="0025085F"/>
    <w:rsid w:val="00250867"/>
    <w:rsid w:val="00250927"/>
    <w:rsid w:val="002509A3"/>
    <w:rsid w:val="002509FD"/>
    <w:rsid w:val="00250ABF"/>
    <w:rsid w:val="00250B99"/>
    <w:rsid w:val="00250BEA"/>
    <w:rsid w:val="00250D9D"/>
    <w:rsid w:val="00250DAC"/>
    <w:rsid w:val="00250F35"/>
    <w:rsid w:val="00251020"/>
    <w:rsid w:val="0025107C"/>
    <w:rsid w:val="00251251"/>
    <w:rsid w:val="00251327"/>
    <w:rsid w:val="0025141C"/>
    <w:rsid w:val="00251457"/>
    <w:rsid w:val="0025146C"/>
    <w:rsid w:val="0025152B"/>
    <w:rsid w:val="00251691"/>
    <w:rsid w:val="0025170E"/>
    <w:rsid w:val="002517D4"/>
    <w:rsid w:val="00251A01"/>
    <w:rsid w:val="00251B35"/>
    <w:rsid w:val="00251C32"/>
    <w:rsid w:val="00251C7A"/>
    <w:rsid w:val="00251CBF"/>
    <w:rsid w:val="00251CC2"/>
    <w:rsid w:val="00251CC9"/>
    <w:rsid w:val="00251CCA"/>
    <w:rsid w:val="00251CFA"/>
    <w:rsid w:val="00251D53"/>
    <w:rsid w:val="00251F9A"/>
    <w:rsid w:val="00251FCD"/>
    <w:rsid w:val="00252033"/>
    <w:rsid w:val="002521BB"/>
    <w:rsid w:val="0025223B"/>
    <w:rsid w:val="00252276"/>
    <w:rsid w:val="0025230A"/>
    <w:rsid w:val="0025231A"/>
    <w:rsid w:val="00252383"/>
    <w:rsid w:val="002523A2"/>
    <w:rsid w:val="00252403"/>
    <w:rsid w:val="002526D8"/>
    <w:rsid w:val="00252748"/>
    <w:rsid w:val="0025275A"/>
    <w:rsid w:val="00252783"/>
    <w:rsid w:val="00252874"/>
    <w:rsid w:val="002528B9"/>
    <w:rsid w:val="002529A7"/>
    <w:rsid w:val="00252A65"/>
    <w:rsid w:val="00252ADB"/>
    <w:rsid w:val="00252BC5"/>
    <w:rsid w:val="00252CB6"/>
    <w:rsid w:val="00252E02"/>
    <w:rsid w:val="00252FC5"/>
    <w:rsid w:val="00253295"/>
    <w:rsid w:val="00253501"/>
    <w:rsid w:val="0025381D"/>
    <w:rsid w:val="002538C1"/>
    <w:rsid w:val="00253AC4"/>
    <w:rsid w:val="00253AC7"/>
    <w:rsid w:val="00253CE5"/>
    <w:rsid w:val="00253D54"/>
    <w:rsid w:val="0025402C"/>
    <w:rsid w:val="0025402E"/>
    <w:rsid w:val="00254049"/>
    <w:rsid w:val="002540BE"/>
    <w:rsid w:val="00254129"/>
    <w:rsid w:val="002542F5"/>
    <w:rsid w:val="00254719"/>
    <w:rsid w:val="0025472E"/>
    <w:rsid w:val="00254CDA"/>
    <w:rsid w:val="00254D13"/>
    <w:rsid w:val="00254D2D"/>
    <w:rsid w:val="00254D9F"/>
    <w:rsid w:val="00254E3E"/>
    <w:rsid w:val="00255121"/>
    <w:rsid w:val="00255162"/>
    <w:rsid w:val="00255193"/>
    <w:rsid w:val="00255223"/>
    <w:rsid w:val="00255285"/>
    <w:rsid w:val="00255306"/>
    <w:rsid w:val="002553A2"/>
    <w:rsid w:val="002553F6"/>
    <w:rsid w:val="002554B5"/>
    <w:rsid w:val="00255519"/>
    <w:rsid w:val="00255540"/>
    <w:rsid w:val="00255853"/>
    <w:rsid w:val="00255A88"/>
    <w:rsid w:val="00255A97"/>
    <w:rsid w:val="00255AA5"/>
    <w:rsid w:val="00255AE4"/>
    <w:rsid w:val="00255C71"/>
    <w:rsid w:val="00255CFC"/>
    <w:rsid w:val="00255E58"/>
    <w:rsid w:val="00255E8C"/>
    <w:rsid w:val="00255F59"/>
    <w:rsid w:val="00255F6D"/>
    <w:rsid w:val="00256002"/>
    <w:rsid w:val="002560BD"/>
    <w:rsid w:val="002560D2"/>
    <w:rsid w:val="00256170"/>
    <w:rsid w:val="0025628F"/>
    <w:rsid w:val="00256309"/>
    <w:rsid w:val="0025649E"/>
    <w:rsid w:val="00256567"/>
    <w:rsid w:val="00256571"/>
    <w:rsid w:val="00256679"/>
    <w:rsid w:val="002567FC"/>
    <w:rsid w:val="0025681C"/>
    <w:rsid w:val="0025688E"/>
    <w:rsid w:val="00256AAE"/>
    <w:rsid w:val="00256C4E"/>
    <w:rsid w:val="00256C98"/>
    <w:rsid w:val="00256E6C"/>
    <w:rsid w:val="00256EAE"/>
    <w:rsid w:val="002572C8"/>
    <w:rsid w:val="0025733D"/>
    <w:rsid w:val="002575F1"/>
    <w:rsid w:val="002575F7"/>
    <w:rsid w:val="00257739"/>
    <w:rsid w:val="0025788D"/>
    <w:rsid w:val="0025795C"/>
    <w:rsid w:val="002579A9"/>
    <w:rsid w:val="00257A02"/>
    <w:rsid w:val="00257B0B"/>
    <w:rsid w:val="00257B29"/>
    <w:rsid w:val="00257C03"/>
    <w:rsid w:val="00257F20"/>
    <w:rsid w:val="00257F44"/>
    <w:rsid w:val="00260171"/>
    <w:rsid w:val="002601EA"/>
    <w:rsid w:val="00260369"/>
    <w:rsid w:val="002604B4"/>
    <w:rsid w:val="002604E2"/>
    <w:rsid w:val="0026055E"/>
    <w:rsid w:val="00260588"/>
    <w:rsid w:val="002606B5"/>
    <w:rsid w:val="0026073F"/>
    <w:rsid w:val="002609CF"/>
    <w:rsid w:val="00260A21"/>
    <w:rsid w:val="00260EDD"/>
    <w:rsid w:val="00260F12"/>
    <w:rsid w:val="0026101D"/>
    <w:rsid w:val="00261050"/>
    <w:rsid w:val="00261142"/>
    <w:rsid w:val="00261182"/>
    <w:rsid w:val="002611D0"/>
    <w:rsid w:val="002611EA"/>
    <w:rsid w:val="00261469"/>
    <w:rsid w:val="002614A4"/>
    <w:rsid w:val="00261580"/>
    <w:rsid w:val="00261633"/>
    <w:rsid w:val="00261761"/>
    <w:rsid w:val="0026193E"/>
    <w:rsid w:val="00261958"/>
    <w:rsid w:val="00261A2B"/>
    <w:rsid w:val="00261A2F"/>
    <w:rsid w:val="00261A56"/>
    <w:rsid w:val="00261A9B"/>
    <w:rsid w:val="00261C0E"/>
    <w:rsid w:val="00261DB3"/>
    <w:rsid w:val="00261EE0"/>
    <w:rsid w:val="00261F11"/>
    <w:rsid w:val="0026204A"/>
    <w:rsid w:val="002623BD"/>
    <w:rsid w:val="002625C8"/>
    <w:rsid w:val="002625DD"/>
    <w:rsid w:val="00262660"/>
    <w:rsid w:val="002626C5"/>
    <w:rsid w:val="002626FC"/>
    <w:rsid w:val="0026270B"/>
    <w:rsid w:val="002628B4"/>
    <w:rsid w:val="00262AA4"/>
    <w:rsid w:val="00262BA9"/>
    <w:rsid w:val="00262D3E"/>
    <w:rsid w:val="00262D6A"/>
    <w:rsid w:val="00262D9A"/>
    <w:rsid w:val="00262F4F"/>
    <w:rsid w:val="00262FE5"/>
    <w:rsid w:val="002630BA"/>
    <w:rsid w:val="0026312C"/>
    <w:rsid w:val="00263138"/>
    <w:rsid w:val="00263197"/>
    <w:rsid w:val="002632DD"/>
    <w:rsid w:val="002634B3"/>
    <w:rsid w:val="002634DF"/>
    <w:rsid w:val="0026352B"/>
    <w:rsid w:val="002635B0"/>
    <w:rsid w:val="002636E1"/>
    <w:rsid w:val="00263784"/>
    <w:rsid w:val="002637C5"/>
    <w:rsid w:val="00263926"/>
    <w:rsid w:val="00263934"/>
    <w:rsid w:val="00263C35"/>
    <w:rsid w:val="00263C61"/>
    <w:rsid w:val="00263D1F"/>
    <w:rsid w:val="00263D87"/>
    <w:rsid w:val="00263E46"/>
    <w:rsid w:val="00263F52"/>
    <w:rsid w:val="00263F60"/>
    <w:rsid w:val="002642B1"/>
    <w:rsid w:val="00264582"/>
    <w:rsid w:val="002647D0"/>
    <w:rsid w:val="0026489A"/>
    <w:rsid w:val="00264AD6"/>
    <w:rsid w:val="00264BEA"/>
    <w:rsid w:val="00264C5F"/>
    <w:rsid w:val="00264D68"/>
    <w:rsid w:val="00264E2F"/>
    <w:rsid w:val="002650D4"/>
    <w:rsid w:val="0026520A"/>
    <w:rsid w:val="002652E5"/>
    <w:rsid w:val="002652FA"/>
    <w:rsid w:val="002652FB"/>
    <w:rsid w:val="0026534B"/>
    <w:rsid w:val="00265354"/>
    <w:rsid w:val="0026548D"/>
    <w:rsid w:val="002654E3"/>
    <w:rsid w:val="002655EB"/>
    <w:rsid w:val="00265663"/>
    <w:rsid w:val="0026586F"/>
    <w:rsid w:val="0026590E"/>
    <w:rsid w:val="00265982"/>
    <w:rsid w:val="00265AAB"/>
    <w:rsid w:val="00265BB0"/>
    <w:rsid w:val="00265CC2"/>
    <w:rsid w:val="00265D9B"/>
    <w:rsid w:val="00265E4E"/>
    <w:rsid w:val="00265F22"/>
    <w:rsid w:val="00265F44"/>
    <w:rsid w:val="00265FDA"/>
    <w:rsid w:val="0026606B"/>
    <w:rsid w:val="00266214"/>
    <w:rsid w:val="0026625C"/>
    <w:rsid w:val="00266264"/>
    <w:rsid w:val="002663A7"/>
    <w:rsid w:val="0026648A"/>
    <w:rsid w:val="00266732"/>
    <w:rsid w:val="0026673B"/>
    <w:rsid w:val="00266783"/>
    <w:rsid w:val="00266859"/>
    <w:rsid w:val="002668A5"/>
    <w:rsid w:val="002668AC"/>
    <w:rsid w:val="00266A62"/>
    <w:rsid w:val="00266AB0"/>
    <w:rsid w:val="00266AEE"/>
    <w:rsid w:val="00266BD4"/>
    <w:rsid w:val="00266D22"/>
    <w:rsid w:val="00266E41"/>
    <w:rsid w:val="00266E5A"/>
    <w:rsid w:val="0026703F"/>
    <w:rsid w:val="002670DB"/>
    <w:rsid w:val="0026712F"/>
    <w:rsid w:val="00267264"/>
    <w:rsid w:val="002673D0"/>
    <w:rsid w:val="002673E9"/>
    <w:rsid w:val="0026743A"/>
    <w:rsid w:val="002674D9"/>
    <w:rsid w:val="002675D0"/>
    <w:rsid w:val="00267652"/>
    <w:rsid w:val="00267690"/>
    <w:rsid w:val="0026769B"/>
    <w:rsid w:val="002676F5"/>
    <w:rsid w:val="00267954"/>
    <w:rsid w:val="00267A84"/>
    <w:rsid w:val="00267B41"/>
    <w:rsid w:val="00267CCE"/>
    <w:rsid w:val="00267D1F"/>
    <w:rsid w:val="00267E27"/>
    <w:rsid w:val="00267E75"/>
    <w:rsid w:val="00267ED1"/>
    <w:rsid w:val="0027025B"/>
    <w:rsid w:val="0027034A"/>
    <w:rsid w:val="002703F2"/>
    <w:rsid w:val="00270529"/>
    <w:rsid w:val="002705D4"/>
    <w:rsid w:val="002706F1"/>
    <w:rsid w:val="00270813"/>
    <w:rsid w:val="0027081F"/>
    <w:rsid w:val="00270823"/>
    <w:rsid w:val="00270B3B"/>
    <w:rsid w:val="00270E36"/>
    <w:rsid w:val="00270E57"/>
    <w:rsid w:val="00270F7F"/>
    <w:rsid w:val="00271009"/>
    <w:rsid w:val="00271117"/>
    <w:rsid w:val="002711EE"/>
    <w:rsid w:val="002711F0"/>
    <w:rsid w:val="00271408"/>
    <w:rsid w:val="0027144B"/>
    <w:rsid w:val="002715C6"/>
    <w:rsid w:val="00271712"/>
    <w:rsid w:val="00271766"/>
    <w:rsid w:val="00271889"/>
    <w:rsid w:val="0027198A"/>
    <w:rsid w:val="00271A39"/>
    <w:rsid w:val="00271A64"/>
    <w:rsid w:val="00271AB5"/>
    <w:rsid w:val="00271B17"/>
    <w:rsid w:val="00271B66"/>
    <w:rsid w:val="00271E7C"/>
    <w:rsid w:val="00271EB6"/>
    <w:rsid w:val="00271ED5"/>
    <w:rsid w:val="00272192"/>
    <w:rsid w:val="002721E0"/>
    <w:rsid w:val="00272219"/>
    <w:rsid w:val="00272333"/>
    <w:rsid w:val="002725B5"/>
    <w:rsid w:val="002725D1"/>
    <w:rsid w:val="00272692"/>
    <w:rsid w:val="002727F6"/>
    <w:rsid w:val="00272810"/>
    <w:rsid w:val="0027281E"/>
    <w:rsid w:val="00272831"/>
    <w:rsid w:val="002728B2"/>
    <w:rsid w:val="002729B4"/>
    <w:rsid w:val="00272AEE"/>
    <w:rsid w:val="00272BA4"/>
    <w:rsid w:val="00272CAB"/>
    <w:rsid w:val="00272D69"/>
    <w:rsid w:val="00272E94"/>
    <w:rsid w:val="00272F28"/>
    <w:rsid w:val="002730DC"/>
    <w:rsid w:val="002731FA"/>
    <w:rsid w:val="00273287"/>
    <w:rsid w:val="002732C4"/>
    <w:rsid w:val="002732EE"/>
    <w:rsid w:val="00273336"/>
    <w:rsid w:val="0027335F"/>
    <w:rsid w:val="002735A5"/>
    <w:rsid w:val="002737D0"/>
    <w:rsid w:val="002737EC"/>
    <w:rsid w:val="002738B2"/>
    <w:rsid w:val="00273914"/>
    <w:rsid w:val="00273935"/>
    <w:rsid w:val="00273952"/>
    <w:rsid w:val="00273BEF"/>
    <w:rsid w:val="00273D63"/>
    <w:rsid w:val="00273D99"/>
    <w:rsid w:val="00273E1A"/>
    <w:rsid w:val="00273E29"/>
    <w:rsid w:val="00273F81"/>
    <w:rsid w:val="00274371"/>
    <w:rsid w:val="002744FD"/>
    <w:rsid w:val="002745C5"/>
    <w:rsid w:val="002745CD"/>
    <w:rsid w:val="00274651"/>
    <w:rsid w:val="00274784"/>
    <w:rsid w:val="00274853"/>
    <w:rsid w:val="00274904"/>
    <w:rsid w:val="00274AA1"/>
    <w:rsid w:val="00274AEA"/>
    <w:rsid w:val="00274C16"/>
    <w:rsid w:val="00274D30"/>
    <w:rsid w:val="00274EEA"/>
    <w:rsid w:val="00274FD8"/>
    <w:rsid w:val="0027502C"/>
    <w:rsid w:val="0027518E"/>
    <w:rsid w:val="0027523C"/>
    <w:rsid w:val="00275277"/>
    <w:rsid w:val="002753FD"/>
    <w:rsid w:val="002754BA"/>
    <w:rsid w:val="00275656"/>
    <w:rsid w:val="00275739"/>
    <w:rsid w:val="00275917"/>
    <w:rsid w:val="002759BE"/>
    <w:rsid w:val="00275D7C"/>
    <w:rsid w:val="00275F1F"/>
    <w:rsid w:val="00276017"/>
    <w:rsid w:val="00276029"/>
    <w:rsid w:val="002760B2"/>
    <w:rsid w:val="00276133"/>
    <w:rsid w:val="002762E6"/>
    <w:rsid w:val="002763F6"/>
    <w:rsid w:val="0027641D"/>
    <w:rsid w:val="00276445"/>
    <w:rsid w:val="00276878"/>
    <w:rsid w:val="002768BD"/>
    <w:rsid w:val="002768F5"/>
    <w:rsid w:val="00276AFF"/>
    <w:rsid w:val="00276B30"/>
    <w:rsid w:val="00276B61"/>
    <w:rsid w:val="00276BAD"/>
    <w:rsid w:val="00276D70"/>
    <w:rsid w:val="00276E3B"/>
    <w:rsid w:val="00276EA6"/>
    <w:rsid w:val="00276F13"/>
    <w:rsid w:val="00276FEF"/>
    <w:rsid w:val="002771E1"/>
    <w:rsid w:val="0027725A"/>
    <w:rsid w:val="00277266"/>
    <w:rsid w:val="002773E5"/>
    <w:rsid w:val="0027754C"/>
    <w:rsid w:val="00277717"/>
    <w:rsid w:val="002777F3"/>
    <w:rsid w:val="00277838"/>
    <w:rsid w:val="00277B52"/>
    <w:rsid w:val="00277C6A"/>
    <w:rsid w:val="00277D01"/>
    <w:rsid w:val="00277D65"/>
    <w:rsid w:val="00277D90"/>
    <w:rsid w:val="00277D9A"/>
    <w:rsid w:val="00277DFB"/>
    <w:rsid w:val="00277E90"/>
    <w:rsid w:val="00277E94"/>
    <w:rsid w:val="00277FE4"/>
    <w:rsid w:val="00280079"/>
    <w:rsid w:val="0028015D"/>
    <w:rsid w:val="0028018D"/>
    <w:rsid w:val="0028023F"/>
    <w:rsid w:val="0028028E"/>
    <w:rsid w:val="00280314"/>
    <w:rsid w:val="0028033B"/>
    <w:rsid w:val="0028037D"/>
    <w:rsid w:val="002804A5"/>
    <w:rsid w:val="002804B6"/>
    <w:rsid w:val="00280847"/>
    <w:rsid w:val="0028087D"/>
    <w:rsid w:val="00280A40"/>
    <w:rsid w:val="00280B96"/>
    <w:rsid w:val="00280C0B"/>
    <w:rsid w:val="00280C4D"/>
    <w:rsid w:val="00280D38"/>
    <w:rsid w:val="00280DDA"/>
    <w:rsid w:val="00280F4B"/>
    <w:rsid w:val="00280FEE"/>
    <w:rsid w:val="0028124C"/>
    <w:rsid w:val="00281430"/>
    <w:rsid w:val="00281670"/>
    <w:rsid w:val="002817BF"/>
    <w:rsid w:val="002818F9"/>
    <w:rsid w:val="002819AF"/>
    <w:rsid w:val="00281DDA"/>
    <w:rsid w:val="00281E5B"/>
    <w:rsid w:val="00281FC1"/>
    <w:rsid w:val="00282054"/>
    <w:rsid w:val="00282168"/>
    <w:rsid w:val="00282186"/>
    <w:rsid w:val="002823BF"/>
    <w:rsid w:val="002823FB"/>
    <w:rsid w:val="002824FC"/>
    <w:rsid w:val="0028251E"/>
    <w:rsid w:val="002825BA"/>
    <w:rsid w:val="002825D0"/>
    <w:rsid w:val="00282620"/>
    <w:rsid w:val="00282684"/>
    <w:rsid w:val="00282A89"/>
    <w:rsid w:val="00282AA7"/>
    <w:rsid w:val="00282ACF"/>
    <w:rsid w:val="00282ADD"/>
    <w:rsid w:val="00282B00"/>
    <w:rsid w:val="00282B33"/>
    <w:rsid w:val="00282B6F"/>
    <w:rsid w:val="00282B85"/>
    <w:rsid w:val="00282C05"/>
    <w:rsid w:val="00282D13"/>
    <w:rsid w:val="00282E3D"/>
    <w:rsid w:val="00282E99"/>
    <w:rsid w:val="00282FBD"/>
    <w:rsid w:val="002831DC"/>
    <w:rsid w:val="00283279"/>
    <w:rsid w:val="0028330E"/>
    <w:rsid w:val="0028331B"/>
    <w:rsid w:val="00283345"/>
    <w:rsid w:val="0028375B"/>
    <w:rsid w:val="00283760"/>
    <w:rsid w:val="00283B66"/>
    <w:rsid w:val="00283BB5"/>
    <w:rsid w:val="00283BCF"/>
    <w:rsid w:val="00283D11"/>
    <w:rsid w:val="00283E27"/>
    <w:rsid w:val="0028406D"/>
    <w:rsid w:val="0028407A"/>
    <w:rsid w:val="002840C1"/>
    <w:rsid w:val="00284203"/>
    <w:rsid w:val="00284235"/>
    <w:rsid w:val="002842AE"/>
    <w:rsid w:val="00284499"/>
    <w:rsid w:val="00284565"/>
    <w:rsid w:val="002846CE"/>
    <w:rsid w:val="00284710"/>
    <w:rsid w:val="0028494A"/>
    <w:rsid w:val="002849AA"/>
    <w:rsid w:val="002849B9"/>
    <w:rsid w:val="00284A32"/>
    <w:rsid w:val="00284DAF"/>
    <w:rsid w:val="00284F60"/>
    <w:rsid w:val="00284FE8"/>
    <w:rsid w:val="00285030"/>
    <w:rsid w:val="0028503B"/>
    <w:rsid w:val="00285072"/>
    <w:rsid w:val="00285100"/>
    <w:rsid w:val="0028517A"/>
    <w:rsid w:val="0028523F"/>
    <w:rsid w:val="002852B2"/>
    <w:rsid w:val="002852E5"/>
    <w:rsid w:val="00285330"/>
    <w:rsid w:val="0028539E"/>
    <w:rsid w:val="002854A0"/>
    <w:rsid w:val="002854E4"/>
    <w:rsid w:val="0028558E"/>
    <w:rsid w:val="002856A6"/>
    <w:rsid w:val="0028570F"/>
    <w:rsid w:val="00285801"/>
    <w:rsid w:val="0028591D"/>
    <w:rsid w:val="0028597C"/>
    <w:rsid w:val="002859E4"/>
    <w:rsid w:val="00285A49"/>
    <w:rsid w:val="00285AB8"/>
    <w:rsid w:val="00285C47"/>
    <w:rsid w:val="00285C5E"/>
    <w:rsid w:val="00285D5F"/>
    <w:rsid w:val="00285E19"/>
    <w:rsid w:val="00286258"/>
    <w:rsid w:val="002862C0"/>
    <w:rsid w:val="00286335"/>
    <w:rsid w:val="00286405"/>
    <w:rsid w:val="00286475"/>
    <w:rsid w:val="00286580"/>
    <w:rsid w:val="00286585"/>
    <w:rsid w:val="002866FF"/>
    <w:rsid w:val="0028679F"/>
    <w:rsid w:val="00286922"/>
    <w:rsid w:val="00286930"/>
    <w:rsid w:val="00286970"/>
    <w:rsid w:val="002869A9"/>
    <w:rsid w:val="00286A1F"/>
    <w:rsid w:val="00286A3E"/>
    <w:rsid w:val="00286A6D"/>
    <w:rsid w:val="00286BCA"/>
    <w:rsid w:val="00286C26"/>
    <w:rsid w:val="00286E97"/>
    <w:rsid w:val="00286F81"/>
    <w:rsid w:val="00286FEE"/>
    <w:rsid w:val="00287194"/>
    <w:rsid w:val="002871B8"/>
    <w:rsid w:val="002871F6"/>
    <w:rsid w:val="002872C0"/>
    <w:rsid w:val="002872D0"/>
    <w:rsid w:val="002873C8"/>
    <w:rsid w:val="0028745C"/>
    <w:rsid w:val="002874D7"/>
    <w:rsid w:val="0028763A"/>
    <w:rsid w:val="002876F9"/>
    <w:rsid w:val="00287722"/>
    <w:rsid w:val="0028772C"/>
    <w:rsid w:val="00287A70"/>
    <w:rsid w:val="00287B6B"/>
    <w:rsid w:val="00287BF5"/>
    <w:rsid w:val="00287E57"/>
    <w:rsid w:val="00287F8C"/>
    <w:rsid w:val="00287FDB"/>
    <w:rsid w:val="00290012"/>
    <w:rsid w:val="0029024B"/>
    <w:rsid w:val="0029028B"/>
    <w:rsid w:val="002902BD"/>
    <w:rsid w:val="002903AA"/>
    <w:rsid w:val="00290561"/>
    <w:rsid w:val="002905DE"/>
    <w:rsid w:val="00290821"/>
    <w:rsid w:val="002909D1"/>
    <w:rsid w:val="002909F9"/>
    <w:rsid w:val="00290A13"/>
    <w:rsid w:val="00290A5F"/>
    <w:rsid w:val="00290A6C"/>
    <w:rsid w:val="00290B4B"/>
    <w:rsid w:val="00290BED"/>
    <w:rsid w:val="00290F60"/>
    <w:rsid w:val="00291022"/>
    <w:rsid w:val="0029110A"/>
    <w:rsid w:val="0029148F"/>
    <w:rsid w:val="00291644"/>
    <w:rsid w:val="002917F9"/>
    <w:rsid w:val="00291831"/>
    <w:rsid w:val="00291A09"/>
    <w:rsid w:val="00291B8A"/>
    <w:rsid w:val="00291C22"/>
    <w:rsid w:val="00291C99"/>
    <w:rsid w:val="00291D3A"/>
    <w:rsid w:val="00291D47"/>
    <w:rsid w:val="00291D91"/>
    <w:rsid w:val="00291DAD"/>
    <w:rsid w:val="00291E15"/>
    <w:rsid w:val="00291F8B"/>
    <w:rsid w:val="0029200C"/>
    <w:rsid w:val="002920F4"/>
    <w:rsid w:val="002922E6"/>
    <w:rsid w:val="00292303"/>
    <w:rsid w:val="00292311"/>
    <w:rsid w:val="002924EE"/>
    <w:rsid w:val="002925B1"/>
    <w:rsid w:val="00292872"/>
    <w:rsid w:val="0029298E"/>
    <w:rsid w:val="002929FD"/>
    <w:rsid w:val="00292C02"/>
    <w:rsid w:val="00292C35"/>
    <w:rsid w:val="00292D6F"/>
    <w:rsid w:val="00292EDB"/>
    <w:rsid w:val="00292F4E"/>
    <w:rsid w:val="00292FBF"/>
    <w:rsid w:val="00292FEB"/>
    <w:rsid w:val="00293065"/>
    <w:rsid w:val="002931F4"/>
    <w:rsid w:val="00293336"/>
    <w:rsid w:val="0029333F"/>
    <w:rsid w:val="00293359"/>
    <w:rsid w:val="002933F5"/>
    <w:rsid w:val="00293705"/>
    <w:rsid w:val="00293744"/>
    <w:rsid w:val="0029388E"/>
    <w:rsid w:val="00293941"/>
    <w:rsid w:val="002939D8"/>
    <w:rsid w:val="00293AD1"/>
    <w:rsid w:val="00293AD8"/>
    <w:rsid w:val="00293BAF"/>
    <w:rsid w:val="00293C31"/>
    <w:rsid w:val="00293D44"/>
    <w:rsid w:val="00293F54"/>
    <w:rsid w:val="00293FCD"/>
    <w:rsid w:val="00294049"/>
    <w:rsid w:val="00294147"/>
    <w:rsid w:val="002942AC"/>
    <w:rsid w:val="00294384"/>
    <w:rsid w:val="00294435"/>
    <w:rsid w:val="002944D0"/>
    <w:rsid w:val="00294635"/>
    <w:rsid w:val="00294874"/>
    <w:rsid w:val="002948E2"/>
    <w:rsid w:val="002948FA"/>
    <w:rsid w:val="00294916"/>
    <w:rsid w:val="002949D0"/>
    <w:rsid w:val="002949E0"/>
    <w:rsid w:val="00294A8B"/>
    <w:rsid w:val="00294AF8"/>
    <w:rsid w:val="00294F7A"/>
    <w:rsid w:val="0029504D"/>
    <w:rsid w:val="00295260"/>
    <w:rsid w:val="0029533C"/>
    <w:rsid w:val="0029535B"/>
    <w:rsid w:val="002953A9"/>
    <w:rsid w:val="00295548"/>
    <w:rsid w:val="0029555E"/>
    <w:rsid w:val="002955B9"/>
    <w:rsid w:val="0029593E"/>
    <w:rsid w:val="00295952"/>
    <w:rsid w:val="00295A31"/>
    <w:rsid w:val="00295B74"/>
    <w:rsid w:val="00295BA9"/>
    <w:rsid w:val="00295CD7"/>
    <w:rsid w:val="00295DA2"/>
    <w:rsid w:val="00295E32"/>
    <w:rsid w:val="00295F96"/>
    <w:rsid w:val="00296272"/>
    <w:rsid w:val="002962A0"/>
    <w:rsid w:val="002962F5"/>
    <w:rsid w:val="002964E0"/>
    <w:rsid w:val="002965CB"/>
    <w:rsid w:val="0029663A"/>
    <w:rsid w:val="00296674"/>
    <w:rsid w:val="0029668F"/>
    <w:rsid w:val="002967A1"/>
    <w:rsid w:val="002967F4"/>
    <w:rsid w:val="002969B6"/>
    <w:rsid w:val="00296AC6"/>
    <w:rsid w:val="00296AC7"/>
    <w:rsid w:val="00296CC7"/>
    <w:rsid w:val="00296CE9"/>
    <w:rsid w:val="00296D84"/>
    <w:rsid w:val="00296E32"/>
    <w:rsid w:val="00296EBE"/>
    <w:rsid w:val="00296FA5"/>
    <w:rsid w:val="00296FC2"/>
    <w:rsid w:val="00297073"/>
    <w:rsid w:val="0029710C"/>
    <w:rsid w:val="0029714F"/>
    <w:rsid w:val="00297488"/>
    <w:rsid w:val="002974B9"/>
    <w:rsid w:val="002975DE"/>
    <w:rsid w:val="00297670"/>
    <w:rsid w:val="00297817"/>
    <w:rsid w:val="00297892"/>
    <w:rsid w:val="00297B72"/>
    <w:rsid w:val="00297EC0"/>
    <w:rsid w:val="002A0034"/>
    <w:rsid w:val="002A00C1"/>
    <w:rsid w:val="002A0302"/>
    <w:rsid w:val="002A0671"/>
    <w:rsid w:val="002A06C3"/>
    <w:rsid w:val="002A078E"/>
    <w:rsid w:val="002A07C5"/>
    <w:rsid w:val="002A09C6"/>
    <w:rsid w:val="002A0A19"/>
    <w:rsid w:val="002A0AFE"/>
    <w:rsid w:val="002A0B6F"/>
    <w:rsid w:val="002A0CB4"/>
    <w:rsid w:val="002A0CE2"/>
    <w:rsid w:val="002A0D04"/>
    <w:rsid w:val="002A0EFC"/>
    <w:rsid w:val="002A113A"/>
    <w:rsid w:val="002A1172"/>
    <w:rsid w:val="002A117A"/>
    <w:rsid w:val="002A16DC"/>
    <w:rsid w:val="002A17B7"/>
    <w:rsid w:val="002A1851"/>
    <w:rsid w:val="002A1864"/>
    <w:rsid w:val="002A187C"/>
    <w:rsid w:val="002A1906"/>
    <w:rsid w:val="002A19FC"/>
    <w:rsid w:val="002A1A80"/>
    <w:rsid w:val="002A1B83"/>
    <w:rsid w:val="002A1BA0"/>
    <w:rsid w:val="002A1BD9"/>
    <w:rsid w:val="002A1C25"/>
    <w:rsid w:val="002A1C32"/>
    <w:rsid w:val="002A1C6C"/>
    <w:rsid w:val="002A1DF4"/>
    <w:rsid w:val="002A1EDF"/>
    <w:rsid w:val="002A1EE5"/>
    <w:rsid w:val="002A1F6E"/>
    <w:rsid w:val="002A213E"/>
    <w:rsid w:val="002A21A6"/>
    <w:rsid w:val="002A23E3"/>
    <w:rsid w:val="002A241A"/>
    <w:rsid w:val="002A242D"/>
    <w:rsid w:val="002A24AB"/>
    <w:rsid w:val="002A2519"/>
    <w:rsid w:val="002A251C"/>
    <w:rsid w:val="002A2527"/>
    <w:rsid w:val="002A257D"/>
    <w:rsid w:val="002A27E6"/>
    <w:rsid w:val="002A28D7"/>
    <w:rsid w:val="002A28DE"/>
    <w:rsid w:val="002A2A88"/>
    <w:rsid w:val="002A2AAD"/>
    <w:rsid w:val="002A2CA2"/>
    <w:rsid w:val="002A2D37"/>
    <w:rsid w:val="002A2FCA"/>
    <w:rsid w:val="002A3007"/>
    <w:rsid w:val="002A33F5"/>
    <w:rsid w:val="002A3475"/>
    <w:rsid w:val="002A3609"/>
    <w:rsid w:val="002A37D9"/>
    <w:rsid w:val="002A3909"/>
    <w:rsid w:val="002A3AF5"/>
    <w:rsid w:val="002A3B51"/>
    <w:rsid w:val="002A3BDC"/>
    <w:rsid w:val="002A3C8F"/>
    <w:rsid w:val="002A3FC2"/>
    <w:rsid w:val="002A4114"/>
    <w:rsid w:val="002A41F1"/>
    <w:rsid w:val="002A4261"/>
    <w:rsid w:val="002A44E3"/>
    <w:rsid w:val="002A45E0"/>
    <w:rsid w:val="002A4736"/>
    <w:rsid w:val="002A48C8"/>
    <w:rsid w:val="002A4951"/>
    <w:rsid w:val="002A4A3B"/>
    <w:rsid w:val="002A4B99"/>
    <w:rsid w:val="002A4BC3"/>
    <w:rsid w:val="002A4D4F"/>
    <w:rsid w:val="002A4E81"/>
    <w:rsid w:val="002A4E98"/>
    <w:rsid w:val="002A5160"/>
    <w:rsid w:val="002A51A2"/>
    <w:rsid w:val="002A524B"/>
    <w:rsid w:val="002A52A3"/>
    <w:rsid w:val="002A5465"/>
    <w:rsid w:val="002A54B9"/>
    <w:rsid w:val="002A5578"/>
    <w:rsid w:val="002A5623"/>
    <w:rsid w:val="002A5640"/>
    <w:rsid w:val="002A5ACA"/>
    <w:rsid w:val="002A5BA2"/>
    <w:rsid w:val="002A5BB5"/>
    <w:rsid w:val="002A5C3E"/>
    <w:rsid w:val="002A5DA7"/>
    <w:rsid w:val="002A5DE5"/>
    <w:rsid w:val="002A5E64"/>
    <w:rsid w:val="002A5EC6"/>
    <w:rsid w:val="002A5F4E"/>
    <w:rsid w:val="002A5F7C"/>
    <w:rsid w:val="002A6000"/>
    <w:rsid w:val="002A60D7"/>
    <w:rsid w:val="002A614B"/>
    <w:rsid w:val="002A6276"/>
    <w:rsid w:val="002A63A4"/>
    <w:rsid w:val="002A6927"/>
    <w:rsid w:val="002A696E"/>
    <w:rsid w:val="002A69B9"/>
    <w:rsid w:val="002A6B30"/>
    <w:rsid w:val="002A6B72"/>
    <w:rsid w:val="002A6BBE"/>
    <w:rsid w:val="002A6CB9"/>
    <w:rsid w:val="002A6D0C"/>
    <w:rsid w:val="002A6F84"/>
    <w:rsid w:val="002A6FE1"/>
    <w:rsid w:val="002A70C5"/>
    <w:rsid w:val="002A70DD"/>
    <w:rsid w:val="002A71D3"/>
    <w:rsid w:val="002A74E6"/>
    <w:rsid w:val="002A753D"/>
    <w:rsid w:val="002A774A"/>
    <w:rsid w:val="002A78B6"/>
    <w:rsid w:val="002A79D2"/>
    <w:rsid w:val="002A7A3C"/>
    <w:rsid w:val="002A7AE3"/>
    <w:rsid w:val="002A7B71"/>
    <w:rsid w:val="002B00C1"/>
    <w:rsid w:val="002B0163"/>
    <w:rsid w:val="002B0183"/>
    <w:rsid w:val="002B0309"/>
    <w:rsid w:val="002B037A"/>
    <w:rsid w:val="002B03A6"/>
    <w:rsid w:val="002B0443"/>
    <w:rsid w:val="002B04E4"/>
    <w:rsid w:val="002B04E8"/>
    <w:rsid w:val="002B067E"/>
    <w:rsid w:val="002B089E"/>
    <w:rsid w:val="002B08E1"/>
    <w:rsid w:val="002B0932"/>
    <w:rsid w:val="002B099F"/>
    <w:rsid w:val="002B0BD1"/>
    <w:rsid w:val="002B0C43"/>
    <w:rsid w:val="002B0C4A"/>
    <w:rsid w:val="002B0CCA"/>
    <w:rsid w:val="002B0E8F"/>
    <w:rsid w:val="002B10CA"/>
    <w:rsid w:val="002B11B2"/>
    <w:rsid w:val="002B1296"/>
    <w:rsid w:val="002B1325"/>
    <w:rsid w:val="002B15DB"/>
    <w:rsid w:val="002B161E"/>
    <w:rsid w:val="002B16E1"/>
    <w:rsid w:val="002B1A8F"/>
    <w:rsid w:val="002B1BA6"/>
    <w:rsid w:val="002B1C2B"/>
    <w:rsid w:val="002B1CCC"/>
    <w:rsid w:val="002B1D71"/>
    <w:rsid w:val="002B1D74"/>
    <w:rsid w:val="002B1E12"/>
    <w:rsid w:val="002B1EA4"/>
    <w:rsid w:val="002B1F25"/>
    <w:rsid w:val="002B2010"/>
    <w:rsid w:val="002B2086"/>
    <w:rsid w:val="002B20A9"/>
    <w:rsid w:val="002B20F5"/>
    <w:rsid w:val="002B2115"/>
    <w:rsid w:val="002B224A"/>
    <w:rsid w:val="002B24F7"/>
    <w:rsid w:val="002B25E0"/>
    <w:rsid w:val="002B2603"/>
    <w:rsid w:val="002B2675"/>
    <w:rsid w:val="002B28B6"/>
    <w:rsid w:val="002B2983"/>
    <w:rsid w:val="002B2B68"/>
    <w:rsid w:val="002B2CB3"/>
    <w:rsid w:val="002B2CFD"/>
    <w:rsid w:val="002B2EC4"/>
    <w:rsid w:val="002B2ECA"/>
    <w:rsid w:val="002B2EF8"/>
    <w:rsid w:val="002B2F31"/>
    <w:rsid w:val="002B3003"/>
    <w:rsid w:val="002B3325"/>
    <w:rsid w:val="002B335D"/>
    <w:rsid w:val="002B3473"/>
    <w:rsid w:val="002B34F2"/>
    <w:rsid w:val="002B36F7"/>
    <w:rsid w:val="002B39D8"/>
    <w:rsid w:val="002B3AA7"/>
    <w:rsid w:val="002B3ACF"/>
    <w:rsid w:val="002B3C0A"/>
    <w:rsid w:val="002B3C27"/>
    <w:rsid w:val="002B3C56"/>
    <w:rsid w:val="002B3C89"/>
    <w:rsid w:val="002B3C8A"/>
    <w:rsid w:val="002B3DC3"/>
    <w:rsid w:val="002B4226"/>
    <w:rsid w:val="002B479C"/>
    <w:rsid w:val="002B48B7"/>
    <w:rsid w:val="002B494A"/>
    <w:rsid w:val="002B49AF"/>
    <w:rsid w:val="002B4A0B"/>
    <w:rsid w:val="002B4CBF"/>
    <w:rsid w:val="002B4CD0"/>
    <w:rsid w:val="002B4CD9"/>
    <w:rsid w:val="002B4DEB"/>
    <w:rsid w:val="002B4F2C"/>
    <w:rsid w:val="002B508A"/>
    <w:rsid w:val="002B51DB"/>
    <w:rsid w:val="002B5202"/>
    <w:rsid w:val="002B52DC"/>
    <w:rsid w:val="002B531C"/>
    <w:rsid w:val="002B53AB"/>
    <w:rsid w:val="002B5400"/>
    <w:rsid w:val="002B5420"/>
    <w:rsid w:val="002B5437"/>
    <w:rsid w:val="002B54C5"/>
    <w:rsid w:val="002B5694"/>
    <w:rsid w:val="002B5700"/>
    <w:rsid w:val="002B572A"/>
    <w:rsid w:val="002B59E8"/>
    <w:rsid w:val="002B59FB"/>
    <w:rsid w:val="002B5A02"/>
    <w:rsid w:val="002B5AA8"/>
    <w:rsid w:val="002B5B22"/>
    <w:rsid w:val="002B5BA0"/>
    <w:rsid w:val="002B5CA9"/>
    <w:rsid w:val="002B5CB0"/>
    <w:rsid w:val="002B5D20"/>
    <w:rsid w:val="002B5EBF"/>
    <w:rsid w:val="002B5EEF"/>
    <w:rsid w:val="002B5F86"/>
    <w:rsid w:val="002B608E"/>
    <w:rsid w:val="002B60D7"/>
    <w:rsid w:val="002B6103"/>
    <w:rsid w:val="002B623B"/>
    <w:rsid w:val="002B6256"/>
    <w:rsid w:val="002B6295"/>
    <w:rsid w:val="002B657D"/>
    <w:rsid w:val="002B6780"/>
    <w:rsid w:val="002B680F"/>
    <w:rsid w:val="002B6A7A"/>
    <w:rsid w:val="002B6A9F"/>
    <w:rsid w:val="002B6AC1"/>
    <w:rsid w:val="002B6AF6"/>
    <w:rsid w:val="002B6B28"/>
    <w:rsid w:val="002B6E29"/>
    <w:rsid w:val="002B6EAD"/>
    <w:rsid w:val="002B6FA4"/>
    <w:rsid w:val="002B6FC4"/>
    <w:rsid w:val="002B71F3"/>
    <w:rsid w:val="002B71F9"/>
    <w:rsid w:val="002B7293"/>
    <w:rsid w:val="002B72B8"/>
    <w:rsid w:val="002B73E6"/>
    <w:rsid w:val="002B7561"/>
    <w:rsid w:val="002B756E"/>
    <w:rsid w:val="002B7679"/>
    <w:rsid w:val="002B76E5"/>
    <w:rsid w:val="002B777F"/>
    <w:rsid w:val="002B791D"/>
    <w:rsid w:val="002B7B5D"/>
    <w:rsid w:val="002B7BB7"/>
    <w:rsid w:val="002B7BF0"/>
    <w:rsid w:val="002B7CBD"/>
    <w:rsid w:val="002B7D34"/>
    <w:rsid w:val="002B7DCD"/>
    <w:rsid w:val="002B7FE3"/>
    <w:rsid w:val="002C016B"/>
    <w:rsid w:val="002C023D"/>
    <w:rsid w:val="002C02F7"/>
    <w:rsid w:val="002C03DE"/>
    <w:rsid w:val="002C03F4"/>
    <w:rsid w:val="002C0484"/>
    <w:rsid w:val="002C05BE"/>
    <w:rsid w:val="002C072D"/>
    <w:rsid w:val="002C0A63"/>
    <w:rsid w:val="002C0A7E"/>
    <w:rsid w:val="002C0AD9"/>
    <w:rsid w:val="002C0C79"/>
    <w:rsid w:val="002C0D3F"/>
    <w:rsid w:val="002C0DC7"/>
    <w:rsid w:val="002C0E73"/>
    <w:rsid w:val="002C0F5C"/>
    <w:rsid w:val="002C0F72"/>
    <w:rsid w:val="002C0FED"/>
    <w:rsid w:val="002C102B"/>
    <w:rsid w:val="002C14F1"/>
    <w:rsid w:val="002C1501"/>
    <w:rsid w:val="002C1785"/>
    <w:rsid w:val="002C181C"/>
    <w:rsid w:val="002C18D7"/>
    <w:rsid w:val="002C1924"/>
    <w:rsid w:val="002C1990"/>
    <w:rsid w:val="002C19CA"/>
    <w:rsid w:val="002C1A3B"/>
    <w:rsid w:val="002C1B38"/>
    <w:rsid w:val="002C1C4E"/>
    <w:rsid w:val="002C1CA4"/>
    <w:rsid w:val="002C1D7C"/>
    <w:rsid w:val="002C1E1F"/>
    <w:rsid w:val="002C1E95"/>
    <w:rsid w:val="002C20D4"/>
    <w:rsid w:val="002C20D8"/>
    <w:rsid w:val="002C2114"/>
    <w:rsid w:val="002C218C"/>
    <w:rsid w:val="002C23C3"/>
    <w:rsid w:val="002C24C1"/>
    <w:rsid w:val="002C26F7"/>
    <w:rsid w:val="002C2776"/>
    <w:rsid w:val="002C285A"/>
    <w:rsid w:val="002C28C9"/>
    <w:rsid w:val="002C29C0"/>
    <w:rsid w:val="002C2AC0"/>
    <w:rsid w:val="002C2ADE"/>
    <w:rsid w:val="002C2CA7"/>
    <w:rsid w:val="002C2CD1"/>
    <w:rsid w:val="002C2CE5"/>
    <w:rsid w:val="002C2D09"/>
    <w:rsid w:val="002C2D80"/>
    <w:rsid w:val="002C2DA3"/>
    <w:rsid w:val="002C2F6A"/>
    <w:rsid w:val="002C306E"/>
    <w:rsid w:val="002C324C"/>
    <w:rsid w:val="002C32AC"/>
    <w:rsid w:val="002C3343"/>
    <w:rsid w:val="002C3364"/>
    <w:rsid w:val="002C3550"/>
    <w:rsid w:val="002C35F3"/>
    <w:rsid w:val="002C36A2"/>
    <w:rsid w:val="002C36EB"/>
    <w:rsid w:val="002C38DA"/>
    <w:rsid w:val="002C3900"/>
    <w:rsid w:val="002C3908"/>
    <w:rsid w:val="002C3AAE"/>
    <w:rsid w:val="002C3B8D"/>
    <w:rsid w:val="002C3BA2"/>
    <w:rsid w:val="002C3C92"/>
    <w:rsid w:val="002C3DA3"/>
    <w:rsid w:val="002C400C"/>
    <w:rsid w:val="002C4216"/>
    <w:rsid w:val="002C4233"/>
    <w:rsid w:val="002C43CE"/>
    <w:rsid w:val="002C43D0"/>
    <w:rsid w:val="002C443E"/>
    <w:rsid w:val="002C45F4"/>
    <w:rsid w:val="002C464B"/>
    <w:rsid w:val="002C4716"/>
    <w:rsid w:val="002C47BA"/>
    <w:rsid w:val="002C4800"/>
    <w:rsid w:val="002C482E"/>
    <w:rsid w:val="002C4A4A"/>
    <w:rsid w:val="002C4ACD"/>
    <w:rsid w:val="002C4BB8"/>
    <w:rsid w:val="002C4BCA"/>
    <w:rsid w:val="002C4C21"/>
    <w:rsid w:val="002C4C26"/>
    <w:rsid w:val="002C4D1E"/>
    <w:rsid w:val="002C4D39"/>
    <w:rsid w:val="002C4DFD"/>
    <w:rsid w:val="002C4FF6"/>
    <w:rsid w:val="002C5224"/>
    <w:rsid w:val="002C5259"/>
    <w:rsid w:val="002C5262"/>
    <w:rsid w:val="002C5294"/>
    <w:rsid w:val="002C52F4"/>
    <w:rsid w:val="002C5348"/>
    <w:rsid w:val="002C53BA"/>
    <w:rsid w:val="002C53C6"/>
    <w:rsid w:val="002C5416"/>
    <w:rsid w:val="002C5480"/>
    <w:rsid w:val="002C54A2"/>
    <w:rsid w:val="002C54B6"/>
    <w:rsid w:val="002C55FD"/>
    <w:rsid w:val="002C585B"/>
    <w:rsid w:val="002C58F9"/>
    <w:rsid w:val="002C59A7"/>
    <w:rsid w:val="002C5A69"/>
    <w:rsid w:val="002C5AC6"/>
    <w:rsid w:val="002C5CED"/>
    <w:rsid w:val="002C5DD7"/>
    <w:rsid w:val="002C5EF3"/>
    <w:rsid w:val="002C5FE8"/>
    <w:rsid w:val="002C612C"/>
    <w:rsid w:val="002C6143"/>
    <w:rsid w:val="002C6216"/>
    <w:rsid w:val="002C627A"/>
    <w:rsid w:val="002C62BF"/>
    <w:rsid w:val="002C632C"/>
    <w:rsid w:val="002C63F2"/>
    <w:rsid w:val="002C641E"/>
    <w:rsid w:val="002C6422"/>
    <w:rsid w:val="002C644F"/>
    <w:rsid w:val="002C6758"/>
    <w:rsid w:val="002C687E"/>
    <w:rsid w:val="002C6D54"/>
    <w:rsid w:val="002C6DE0"/>
    <w:rsid w:val="002C6EA3"/>
    <w:rsid w:val="002C6F52"/>
    <w:rsid w:val="002C6FF9"/>
    <w:rsid w:val="002C709F"/>
    <w:rsid w:val="002C71AF"/>
    <w:rsid w:val="002C720F"/>
    <w:rsid w:val="002C74BA"/>
    <w:rsid w:val="002C7661"/>
    <w:rsid w:val="002C76A4"/>
    <w:rsid w:val="002C7738"/>
    <w:rsid w:val="002C7B24"/>
    <w:rsid w:val="002C7C45"/>
    <w:rsid w:val="002C7CA0"/>
    <w:rsid w:val="002C7D96"/>
    <w:rsid w:val="002C7DF8"/>
    <w:rsid w:val="002C7E0B"/>
    <w:rsid w:val="002C7FD5"/>
    <w:rsid w:val="002D019C"/>
    <w:rsid w:val="002D01F7"/>
    <w:rsid w:val="002D02F2"/>
    <w:rsid w:val="002D02F6"/>
    <w:rsid w:val="002D053E"/>
    <w:rsid w:val="002D061B"/>
    <w:rsid w:val="002D0726"/>
    <w:rsid w:val="002D08B0"/>
    <w:rsid w:val="002D09BB"/>
    <w:rsid w:val="002D0A1C"/>
    <w:rsid w:val="002D0DF2"/>
    <w:rsid w:val="002D0EA0"/>
    <w:rsid w:val="002D0F67"/>
    <w:rsid w:val="002D10A5"/>
    <w:rsid w:val="002D1121"/>
    <w:rsid w:val="002D117E"/>
    <w:rsid w:val="002D1277"/>
    <w:rsid w:val="002D129C"/>
    <w:rsid w:val="002D14AD"/>
    <w:rsid w:val="002D14F0"/>
    <w:rsid w:val="002D15CE"/>
    <w:rsid w:val="002D15DD"/>
    <w:rsid w:val="002D1831"/>
    <w:rsid w:val="002D1885"/>
    <w:rsid w:val="002D1988"/>
    <w:rsid w:val="002D1AF9"/>
    <w:rsid w:val="002D1BA2"/>
    <w:rsid w:val="002D1BB5"/>
    <w:rsid w:val="002D1C49"/>
    <w:rsid w:val="002D1C5C"/>
    <w:rsid w:val="002D1CCA"/>
    <w:rsid w:val="002D1D93"/>
    <w:rsid w:val="002D1E18"/>
    <w:rsid w:val="002D22F4"/>
    <w:rsid w:val="002D235A"/>
    <w:rsid w:val="002D24A1"/>
    <w:rsid w:val="002D24AC"/>
    <w:rsid w:val="002D257C"/>
    <w:rsid w:val="002D25E8"/>
    <w:rsid w:val="002D2695"/>
    <w:rsid w:val="002D26F4"/>
    <w:rsid w:val="002D2731"/>
    <w:rsid w:val="002D2837"/>
    <w:rsid w:val="002D28CB"/>
    <w:rsid w:val="002D28D0"/>
    <w:rsid w:val="002D2A77"/>
    <w:rsid w:val="002D2A7D"/>
    <w:rsid w:val="002D2B48"/>
    <w:rsid w:val="002D2C7D"/>
    <w:rsid w:val="002D2CAF"/>
    <w:rsid w:val="002D2D17"/>
    <w:rsid w:val="002D2DA6"/>
    <w:rsid w:val="002D2E3F"/>
    <w:rsid w:val="002D2E79"/>
    <w:rsid w:val="002D3165"/>
    <w:rsid w:val="002D3586"/>
    <w:rsid w:val="002D35BF"/>
    <w:rsid w:val="002D367C"/>
    <w:rsid w:val="002D38D6"/>
    <w:rsid w:val="002D3BB1"/>
    <w:rsid w:val="002D3D62"/>
    <w:rsid w:val="002D3D85"/>
    <w:rsid w:val="002D406E"/>
    <w:rsid w:val="002D40F0"/>
    <w:rsid w:val="002D452F"/>
    <w:rsid w:val="002D4587"/>
    <w:rsid w:val="002D4A17"/>
    <w:rsid w:val="002D4A20"/>
    <w:rsid w:val="002D4A5D"/>
    <w:rsid w:val="002D4AB8"/>
    <w:rsid w:val="002D4B4A"/>
    <w:rsid w:val="002D4BEF"/>
    <w:rsid w:val="002D4C8B"/>
    <w:rsid w:val="002D4D1B"/>
    <w:rsid w:val="002D4D60"/>
    <w:rsid w:val="002D4DFD"/>
    <w:rsid w:val="002D4E83"/>
    <w:rsid w:val="002D4F39"/>
    <w:rsid w:val="002D4F9F"/>
    <w:rsid w:val="002D4FA0"/>
    <w:rsid w:val="002D5075"/>
    <w:rsid w:val="002D50C6"/>
    <w:rsid w:val="002D52D0"/>
    <w:rsid w:val="002D52DD"/>
    <w:rsid w:val="002D5330"/>
    <w:rsid w:val="002D543C"/>
    <w:rsid w:val="002D54D2"/>
    <w:rsid w:val="002D551C"/>
    <w:rsid w:val="002D55B3"/>
    <w:rsid w:val="002D55B6"/>
    <w:rsid w:val="002D560A"/>
    <w:rsid w:val="002D564B"/>
    <w:rsid w:val="002D5669"/>
    <w:rsid w:val="002D56E3"/>
    <w:rsid w:val="002D5774"/>
    <w:rsid w:val="002D5975"/>
    <w:rsid w:val="002D5B4E"/>
    <w:rsid w:val="002D5FF6"/>
    <w:rsid w:val="002D5FFC"/>
    <w:rsid w:val="002D60DE"/>
    <w:rsid w:val="002D618E"/>
    <w:rsid w:val="002D620E"/>
    <w:rsid w:val="002D6365"/>
    <w:rsid w:val="002D671F"/>
    <w:rsid w:val="002D679D"/>
    <w:rsid w:val="002D6909"/>
    <w:rsid w:val="002D6ABA"/>
    <w:rsid w:val="002D6B00"/>
    <w:rsid w:val="002D6CA8"/>
    <w:rsid w:val="002D6CC9"/>
    <w:rsid w:val="002D6DA9"/>
    <w:rsid w:val="002D6DC8"/>
    <w:rsid w:val="002D6EB7"/>
    <w:rsid w:val="002D6F82"/>
    <w:rsid w:val="002D6FD2"/>
    <w:rsid w:val="002D7024"/>
    <w:rsid w:val="002D7083"/>
    <w:rsid w:val="002D70A2"/>
    <w:rsid w:val="002D7126"/>
    <w:rsid w:val="002D717B"/>
    <w:rsid w:val="002D71BD"/>
    <w:rsid w:val="002D7367"/>
    <w:rsid w:val="002D739D"/>
    <w:rsid w:val="002D76F2"/>
    <w:rsid w:val="002D778D"/>
    <w:rsid w:val="002D77FB"/>
    <w:rsid w:val="002D77FF"/>
    <w:rsid w:val="002D7821"/>
    <w:rsid w:val="002D7887"/>
    <w:rsid w:val="002D7892"/>
    <w:rsid w:val="002D7A3F"/>
    <w:rsid w:val="002D7AF8"/>
    <w:rsid w:val="002D7D99"/>
    <w:rsid w:val="002D7FB7"/>
    <w:rsid w:val="002E0041"/>
    <w:rsid w:val="002E0121"/>
    <w:rsid w:val="002E01CB"/>
    <w:rsid w:val="002E023F"/>
    <w:rsid w:val="002E02C1"/>
    <w:rsid w:val="002E0706"/>
    <w:rsid w:val="002E0864"/>
    <w:rsid w:val="002E0910"/>
    <w:rsid w:val="002E0FD3"/>
    <w:rsid w:val="002E105B"/>
    <w:rsid w:val="002E10B3"/>
    <w:rsid w:val="002E1114"/>
    <w:rsid w:val="002E111A"/>
    <w:rsid w:val="002E1215"/>
    <w:rsid w:val="002E1238"/>
    <w:rsid w:val="002E13FE"/>
    <w:rsid w:val="002E1708"/>
    <w:rsid w:val="002E17FC"/>
    <w:rsid w:val="002E1978"/>
    <w:rsid w:val="002E1BAA"/>
    <w:rsid w:val="002E1D3F"/>
    <w:rsid w:val="002E1DDA"/>
    <w:rsid w:val="002E200F"/>
    <w:rsid w:val="002E2013"/>
    <w:rsid w:val="002E2110"/>
    <w:rsid w:val="002E2155"/>
    <w:rsid w:val="002E21E1"/>
    <w:rsid w:val="002E23BA"/>
    <w:rsid w:val="002E2484"/>
    <w:rsid w:val="002E273F"/>
    <w:rsid w:val="002E2A20"/>
    <w:rsid w:val="002E2A6F"/>
    <w:rsid w:val="002E2C72"/>
    <w:rsid w:val="002E2E32"/>
    <w:rsid w:val="002E2F7A"/>
    <w:rsid w:val="002E2FAA"/>
    <w:rsid w:val="002E323E"/>
    <w:rsid w:val="002E32BD"/>
    <w:rsid w:val="002E330D"/>
    <w:rsid w:val="002E33E7"/>
    <w:rsid w:val="002E33EE"/>
    <w:rsid w:val="002E345B"/>
    <w:rsid w:val="002E3580"/>
    <w:rsid w:val="002E366B"/>
    <w:rsid w:val="002E3676"/>
    <w:rsid w:val="002E36F5"/>
    <w:rsid w:val="002E3A89"/>
    <w:rsid w:val="002E3AA0"/>
    <w:rsid w:val="002E3AC3"/>
    <w:rsid w:val="002E3B04"/>
    <w:rsid w:val="002E3B46"/>
    <w:rsid w:val="002E3D0C"/>
    <w:rsid w:val="002E3DA0"/>
    <w:rsid w:val="002E3DD6"/>
    <w:rsid w:val="002E3E62"/>
    <w:rsid w:val="002E3EA5"/>
    <w:rsid w:val="002E4018"/>
    <w:rsid w:val="002E4091"/>
    <w:rsid w:val="002E4162"/>
    <w:rsid w:val="002E4286"/>
    <w:rsid w:val="002E428C"/>
    <w:rsid w:val="002E4297"/>
    <w:rsid w:val="002E437B"/>
    <w:rsid w:val="002E461C"/>
    <w:rsid w:val="002E4651"/>
    <w:rsid w:val="002E467A"/>
    <w:rsid w:val="002E46E1"/>
    <w:rsid w:val="002E46EE"/>
    <w:rsid w:val="002E479E"/>
    <w:rsid w:val="002E489B"/>
    <w:rsid w:val="002E4B37"/>
    <w:rsid w:val="002E4B57"/>
    <w:rsid w:val="002E4BA6"/>
    <w:rsid w:val="002E4C13"/>
    <w:rsid w:val="002E4CB0"/>
    <w:rsid w:val="002E4FCC"/>
    <w:rsid w:val="002E5153"/>
    <w:rsid w:val="002E5195"/>
    <w:rsid w:val="002E519B"/>
    <w:rsid w:val="002E53F2"/>
    <w:rsid w:val="002E540D"/>
    <w:rsid w:val="002E5410"/>
    <w:rsid w:val="002E5420"/>
    <w:rsid w:val="002E5479"/>
    <w:rsid w:val="002E592E"/>
    <w:rsid w:val="002E59B7"/>
    <w:rsid w:val="002E5AA5"/>
    <w:rsid w:val="002E5C4A"/>
    <w:rsid w:val="002E5E79"/>
    <w:rsid w:val="002E5E85"/>
    <w:rsid w:val="002E610B"/>
    <w:rsid w:val="002E61AB"/>
    <w:rsid w:val="002E623D"/>
    <w:rsid w:val="002E629A"/>
    <w:rsid w:val="002E62D0"/>
    <w:rsid w:val="002E6364"/>
    <w:rsid w:val="002E639D"/>
    <w:rsid w:val="002E63A6"/>
    <w:rsid w:val="002E6492"/>
    <w:rsid w:val="002E650C"/>
    <w:rsid w:val="002E65D0"/>
    <w:rsid w:val="002E6629"/>
    <w:rsid w:val="002E6632"/>
    <w:rsid w:val="002E6666"/>
    <w:rsid w:val="002E6759"/>
    <w:rsid w:val="002E677E"/>
    <w:rsid w:val="002E682E"/>
    <w:rsid w:val="002E68AF"/>
    <w:rsid w:val="002E69CC"/>
    <w:rsid w:val="002E6A37"/>
    <w:rsid w:val="002E6A8A"/>
    <w:rsid w:val="002E6D1D"/>
    <w:rsid w:val="002E6D6B"/>
    <w:rsid w:val="002E6E7C"/>
    <w:rsid w:val="002E6FFD"/>
    <w:rsid w:val="002E70E7"/>
    <w:rsid w:val="002E71BE"/>
    <w:rsid w:val="002E71E0"/>
    <w:rsid w:val="002E72B5"/>
    <w:rsid w:val="002E7314"/>
    <w:rsid w:val="002E73B7"/>
    <w:rsid w:val="002E73B8"/>
    <w:rsid w:val="002E7451"/>
    <w:rsid w:val="002E7543"/>
    <w:rsid w:val="002E77FE"/>
    <w:rsid w:val="002E7808"/>
    <w:rsid w:val="002E7AD7"/>
    <w:rsid w:val="002E7BDF"/>
    <w:rsid w:val="002E7D7D"/>
    <w:rsid w:val="002E7F8C"/>
    <w:rsid w:val="002F00F9"/>
    <w:rsid w:val="002F0124"/>
    <w:rsid w:val="002F01E6"/>
    <w:rsid w:val="002F0382"/>
    <w:rsid w:val="002F050C"/>
    <w:rsid w:val="002F05B1"/>
    <w:rsid w:val="002F06BE"/>
    <w:rsid w:val="002F07A0"/>
    <w:rsid w:val="002F0BD7"/>
    <w:rsid w:val="002F0E0F"/>
    <w:rsid w:val="002F0E5C"/>
    <w:rsid w:val="002F0EAC"/>
    <w:rsid w:val="002F0F04"/>
    <w:rsid w:val="002F0F0C"/>
    <w:rsid w:val="002F10CA"/>
    <w:rsid w:val="002F11B7"/>
    <w:rsid w:val="002F11CB"/>
    <w:rsid w:val="002F1311"/>
    <w:rsid w:val="002F1319"/>
    <w:rsid w:val="002F13E2"/>
    <w:rsid w:val="002F1466"/>
    <w:rsid w:val="002F16A7"/>
    <w:rsid w:val="002F177D"/>
    <w:rsid w:val="002F18C2"/>
    <w:rsid w:val="002F1988"/>
    <w:rsid w:val="002F1A24"/>
    <w:rsid w:val="002F1B3F"/>
    <w:rsid w:val="002F1D81"/>
    <w:rsid w:val="002F1E11"/>
    <w:rsid w:val="002F1EA3"/>
    <w:rsid w:val="002F1ED6"/>
    <w:rsid w:val="002F20E9"/>
    <w:rsid w:val="002F21B1"/>
    <w:rsid w:val="002F22EE"/>
    <w:rsid w:val="002F24A5"/>
    <w:rsid w:val="002F253B"/>
    <w:rsid w:val="002F255A"/>
    <w:rsid w:val="002F270E"/>
    <w:rsid w:val="002F2973"/>
    <w:rsid w:val="002F2AE4"/>
    <w:rsid w:val="002F2B2B"/>
    <w:rsid w:val="002F2BB6"/>
    <w:rsid w:val="002F2E58"/>
    <w:rsid w:val="002F2E95"/>
    <w:rsid w:val="002F2F1A"/>
    <w:rsid w:val="002F2FF5"/>
    <w:rsid w:val="002F33B3"/>
    <w:rsid w:val="002F3437"/>
    <w:rsid w:val="002F3508"/>
    <w:rsid w:val="002F3603"/>
    <w:rsid w:val="002F37A2"/>
    <w:rsid w:val="002F37B3"/>
    <w:rsid w:val="002F38E7"/>
    <w:rsid w:val="002F3B04"/>
    <w:rsid w:val="002F3B93"/>
    <w:rsid w:val="002F3BCA"/>
    <w:rsid w:val="002F3BF7"/>
    <w:rsid w:val="002F3F42"/>
    <w:rsid w:val="002F4116"/>
    <w:rsid w:val="002F4145"/>
    <w:rsid w:val="002F418B"/>
    <w:rsid w:val="002F41C7"/>
    <w:rsid w:val="002F42CE"/>
    <w:rsid w:val="002F43C9"/>
    <w:rsid w:val="002F467B"/>
    <w:rsid w:val="002F47D9"/>
    <w:rsid w:val="002F47F1"/>
    <w:rsid w:val="002F4813"/>
    <w:rsid w:val="002F4898"/>
    <w:rsid w:val="002F48B4"/>
    <w:rsid w:val="002F4AB8"/>
    <w:rsid w:val="002F4BAB"/>
    <w:rsid w:val="002F4C37"/>
    <w:rsid w:val="002F53C7"/>
    <w:rsid w:val="002F548D"/>
    <w:rsid w:val="002F56FA"/>
    <w:rsid w:val="002F5734"/>
    <w:rsid w:val="002F57FE"/>
    <w:rsid w:val="002F5828"/>
    <w:rsid w:val="002F5A07"/>
    <w:rsid w:val="002F5A1E"/>
    <w:rsid w:val="002F5F4B"/>
    <w:rsid w:val="002F5F7C"/>
    <w:rsid w:val="002F6189"/>
    <w:rsid w:val="002F6210"/>
    <w:rsid w:val="002F62DA"/>
    <w:rsid w:val="002F64A6"/>
    <w:rsid w:val="002F6504"/>
    <w:rsid w:val="002F6651"/>
    <w:rsid w:val="002F66DE"/>
    <w:rsid w:val="002F68AB"/>
    <w:rsid w:val="002F6908"/>
    <w:rsid w:val="002F69C7"/>
    <w:rsid w:val="002F6A29"/>
    <w:rsid w:val="002F6AB5"/>
    <w:rsid w:val="002F6B40"/>
    <w:rsid w:val="002F6C6D"/>
    <w:rsid w:val="002F6DE0"/>
    <w:rsid w:val="002F6E28"/>
    <w:rsid w:val="002F6FB7"/>
    <w:rsid w:val="002F6FDC"/>
    <w:rsid w:val="002F7024"/>
    <w:rsid w:val="002F705B"/>
    <w:rsid w:val="002F7117"/>
    <w:rsid w:val="002F7203"/>
    <w:rsid w:val="002F7270"/>
    <w:rsid w:val="002F7287"/>
    <w:rsid w:val="002F7399"/>
    <w:rsid w:val="002F73C1"/>
    <w:rsid w:val="002F73F9"/>
    <w:rsid w:val="002F7499"/>
    <w:rsid w:val="002F7582"/>
    <w:rsid w:val="002F75BD"/>
    <w:rsid w:val="002F7626"/>
    <w:rsid w:val="002F76C1"/>
    <w:rsid w:val="002F7736"/>
    <w:rsid w:val="002F776B"/>
    <w:rsid w:val="002F77CE"/>
    <w:rsid w:val="002F7816"/>
    <w:rsid w:val="002F78C3"/>
    <w:rsid w:val="002F7A8C"/>
    <w:rsid w:val="002F7B6D"/>
    <w:rsid w:val="002F7CF5"/>
    <w:rsid w:val="002F7D85"/>
    <w:rsid w:val="002F7D8D"/>
    <w:rsid w:val="002F7EB8"/>
    <w:rsid w:val="002F7F0C"/>
    <w:rsid w:val="002F7F39"/>
    <w:rsid w:val="002F7F8A"/>
    <w:rsid w:val="003002E2"/>
    <w:rsid w:val="003003B1"/>
    <w:rsid w:val="00300433"/>
    <w:rsid w:val="003005C0"/>
    <w:rsid w:val="0030070E"/>
    <w:rsid w:val="00300872"/>
    <w:rsid w:val="00300955"/>
    <w:rsid w:val="00300A8E"/>
    <w:rsid w:val="00300AF8"/>
    <w:rsid w:val="00300B3A"/>
    <w:rsid w:val="00300BB2"/>
    <w:rsid w:val="00300BC6"/>
    <w:rsid w:val="00300C16"/>
    <w:rsid w:val="00300D6F"/>
    <w:rsid w:val="00300EAB"/>
    <w:rsid w:val="00301040"/>
    <w:rsid w:val="00301074"/>
    <w:rsid w:val="00301081"/>
    <w:rsid w:val="003010CD"/>
    <w:rsid w:val="00301330"/>
    <w:rsid w:val="00301333"/>
    <w:rsid w:val="00301444"/>
    <w:rsid w:val="003015BE"/>
    <w:rsid w:val="003016F8"/>
    <w:rsid w:val="003017EA"/>
    <w:rsid w:val="0030180B"/>
    <w:rsid w:val="003019E3"/>
    <w:rsid w:val="003019E6"/>
    <w:rsid w:val="00301A74"/>
    <w:rsid w:val="00301AD6"/>
    <w:rsid w:val="00301B22"/>
    <w:rsid w:val="00301B34"/>
    <w:rsid w:val="00301BC5"/>
    <w:rsid w:val="00301BE2"/>
    <w:rsid w:val="00301D31"/>
    <w:rsid w:val="00301E85"/>
    <w:rsid w:val="00301E89"/>
    <w:rsid w:val="00301E91"/>
    <w:rsid w:val="00301F22"/>
    <w:rsid w:val="00301F5C"/>
    <w:rsid w:val="00301F76"/>
    <w:rsid w:val="00302408"/>
    <w:rsid w:val="0030244E"/>
    <w:rsid w:val="0030257B"/>
    <w:rsid w:val="00302758"/>
    <w:rsid w:val="003027D0"/>
    <w:rsid w:val="003029F6"/>
    <w:rsid w:val="00302AA8"/>
    <w:rsid w:val="00302AF9"/>
    <w:rsid w:val="00302B57"/>
    <w:rsid w:val="00302BC6"/>
    <w:rsid w:val="00302D96"/>
    <w:rsid w:val="00302E58"/>
    <w:rsid w:val="00302F1C"/>
    <w:rsid w:val="00302FBF"/>
    <w:rsid w:val="003030BF"/>
    <w:rsid w:val="003030FB"/>
    <w:rsid w:val="0030324D"/>
    <w:rsid w:val="00303383"/>
    <w:rsid w:val="00303493"/>
    <w:rsid w:val="003034A8"/>
    <w:rsid w:val="003034B0"/>
    <w:rsid w:val="003034F1"/>
    <w:rsid w:val="003036CB"/>
    <w:rsid w:val="003036F3"/>
    <w:rsid w:val="00303831"/>
    <w:rsid w:val="003038FB"/>
    <w:rsid w:val="00303A01"/>
    <w:rsid w:val="00303C2B"/>
    <w:rsid w:val="00303CAD"/>
    <w:rsid w:val="00304000"/>
    <w:rsid w:val="00304017"/>
    <w:rsid w:val="003043E5"/>
    <w:rsid w:val="0030466C"/>
    <w:rsid w:val="003047D8"/>
    <w:rsid w:val="00304906"/>
    <w:rsid w:val="0030495F"/>
    <w:rsid w:val="003049FA"/>
    <w:rsid w:val="003049FD"/>
    <w:rsid w:val="00304A4E"/>
    <w:rsid w:val="00304A69"/>
    <w:rsid w:val="00304A86"/>
    <w:rsid w:val="00304C89"/>
    <w:rsid w:val="00304CFB"/>
    <w:rsid w:val="00304DDC"/>
    <w:rsid w:val="003051DF"/>
    <w:rsid w:val="0030522F"/>
    <w:rsid w:val="00305414"/>
    <w:rsid w:val="00305520"/>
    <w:rsid w:val="00305593"/>
    <w:rsid w:val="003055AA"/>
    <w:rsid w:val="003055EC"/>
    <w:rsid w:val="003056FC"/>
    <w:rsid w:val="00305768"/>
    <w:rsid w:val="003057AA"/>
    <w:rsid w:val="003057F0"/>
    <w:rsid w:val="003057FE"/>
    <w:rsid w:val="00305A08"/>
    <w:rsid w:val="00305AF5"/>
    <w:rsid w:val="00305B7B"/>
    <w:rsid w:val="00305BEF"/>
    <w:rsid w:val="00305C34"/>
    <w:rsid w:val="00305E11"/>
    <w:rsid w:val="00305EFD"/>
    <w:rsid w:val="0030606A"/>
    <w:rsid w:val="00306370"/>
    <w:rsid w:val="00306480"/>
    <w:rsid w:val="003064AF"/>
    <w:rsid w:val="003064DA"/>
    <w:rsid w:val="00306616"/>
    <w:rsid w:val="00306665"/>
    <w:rsid w:val="003066B3"/>
    <w:rsid w:val="003068C2"/>
    <w:rsid w:val="003068C8"/>
    <w:rsid w:val="00306936"/>
    <w:rsid w:val="00306AAD"/>
    <w:rsid w:val="00306B05"/>
    <w:rsid w:val="00306BB8"/>
    <w:rsid w:val="00306D23"/>
    <w:rsid w:val="00306D42"/>
    <w:rsid w:val="00306DAE"/>
    <w:rsid w:val="00306E0D"/>
    <w:rsid w:val="00306E30"/>
    <w:rsid w:val="00306F1A"/>
    <w:rsid w:val="00307156"/>
    <w:rsid w:val="0030715D"/>
    <w:rsid w:val="00307204"/>
    <w:rsid w:val="00307208"/>
    <w:rsid w:val="003072A1"/>
    <w:rsid w:val="003073C3"/>
    <w:rsid w:val="003073DD"/>
    <w:rsid w:val="003074CF"/>
    <w:rsid w:val="00307670"/>
    <w:rsid w:val="00307714"/>
    <w:rsid w:val="00307926"/>
    <w:rsid w:val="003079B8"/>
    <w:rsid w:val="00307A0C"/>
    <w:rsid w:val="00307A5D"/>
    <w:rsid w:val="00307A76"/>
    <w:rsid w:val="00307AC6"/>
    <w:rsid w:val="00307C0D"/>
    <w:rsid w:val="00307DA4"/>
    <w:rsid w:val="00307F7F"/>
    <w:rsid w:val="00310100"/>
    <w:rsid w:val="003101C2"/>
    <w:rsid w:val="00310212"/>
    <w:rsid w:val="0031022D"/>
    <w:rsid w:val="0031024C"/>
    <w:rsid w:val="003105A5"/>
    <w:rsid w:val="003105B9"/>
    <w:rsid w:val="0031063D"/>
    <w:rsid w:val="00310688"/>
    <w:rsid w:val="003108B1"/>
    <w:rsid w:val="00310987"/>
    <w:rsid w:val="00310A01"/>
    <w:rsid w:val="00310C9D"/>
    <w:rsid w:val="00310EE5"/>
    <w:rsid w:val="00310F11"/>
    <w:rsid w:val="00310F97"/>
    <w:rsid w:val="0031107E"/>
    <w:rsid w:val="003110E2"/>
    <w:rsid w:val="00311501"/>
    <w:rsid w:val="003115B2"/>
    <w:rsid w:val="003115E0"/>
    <w:rsid w:val="0031189F"/>
    <w:rsid w:val="00311907"/>
    <w:rsid w:val="00311ACD"/>
    <w:rsid w:val="00311CE3"/>
    <w:rsid w:val="00311D51"/>
    <w:rsid w:val="00311D7C"/>
    <w:rsid w:val="00311D92"/>
    <w:rsid w:val="00311EA5"/>
    <w:rsid w:val="00311EB0"/>
    <w:rsid w:val="00311F1E"/>
    <w:rsid w:val="00311F59"/>
    <w:rsid w:val="00311F64"/>
    <w:rsid w:val="00312181"/>
    <w:rsid w:val="003121A1"/>
    <w:rsid w:val="00312208"/>
    <w:rsid w:val="00312240"/>
    <w:rsid w:val="00312370"/>
    <w:rsid w:val="003123A6"/>
    <w:rsid w:val="00312475"/>
    <w:rsid w:val="003124AD"/>
    <w:rsid w:val="00312636"/>
    <w:rsid w:val="0031280F"/>
    <w:rsid w:val="0031289A"/>
    <w:rsid w:val="003128A4"/>
    <w:rsid w:val="003129A7"/>
    <w:rsid w:val="00312A46"/>
    <w:rsid w:val="00312C43"/>
    <w:rsid w:val="00312C93"/>
    <w:rsid w:val="00312CE0"/>
    <w:rsid w:val="00312DDD"/>
    <w:rsid w:val="00312EA6"/>
    <w:rsid w:val="00312FB1"/>
    <w:rsid w:val="00312FD4"/>
    <w:rsid w:val="003130CE"/>
    <w:rsid w:val="0031316F"/>
    <w:rsid w:val="0031322A"/>
    <w:rsid w:val="0031342A"/>
    <w:rsid w:val="00313484"/>
    <w:rsid w:val="0031364A"/>
    <w:rsid w:val="003138A0"/>
    <w:rsid w:val="003139AE"/>
    <w:rsid w:val="00313B70"/>
    <w:rsid w:val="00313C34"/>
    <w:rsid w:val="00313D06"/>
    <w:rsid w:val="00313D65"/>
    <w:rsid w:val="00313DBD"/>
    <w:rsid w:val="00314397"/>
    <w:rsid w:val="003144C0"/>
    <w:rsid w:val="0031469E"/>
    <w:rsid w:val="00314707"/>
    <w:rsid w:val="003147C9"/>
    <w:rsid w:val="003148E6"/>
    <w:rsid w:val="00314990"/>
    <w:rsid w:val="00314A9A"/>
    <w:rsid w:val="00314AC2"/>
    <w:rsid w:val="00314D93"/>
    <w:rsid w:val="00314E5E"/>
    <w:rsid w:val="00314E6B"/>
    <w:rsid w:val="00314E8F"/>
    <w:rsid w:val="00314F69"/>
    <w:rsid w:val="003150A1"/>
    <w:rsid w:val="003150ED"/>
    <w:rsid w:val="0031513B"/>
    <w:rsid w:val="00315202"/>
    <w:rsid w:val="0031544F"/>
    <w:rsid w:val="00315590"/>
    <w:rsid w:val="003155BC"/>
    <w:rsid w:val="003155D3"/>
    <w:rsid w:val="003156A1"/>
    <w:rsid w:val="0031578B"/>
    <w:rsid w:val="003157A4"/>
    <w:rsid w:val="003157FF"/>
    <w:rsid w:val="003158C1"/>
    <w:rsid w:val="003159C2"/>
    <w:rsid w:val="00315C2D"/>
    <w:rsid w:val="00315F5A"/>
    <w:rsid w:val="00315F74"/>
    <w:rsid w:val="00315F81"/>
    <w:rsid w:val="00315FC4"/>
    <w:rsid w:val="00315FE3"/>
    <w:rsid w:val="003160A2"/>
    <w:rsid w:val="00316224"/>
    <w:rsid w:val="0031622D"/>
    <w:rsid w:val="003163A8"/>
    <w:rsid w:val="0031647F"/>
    <w:rsid w:val="00316505"/>
    <w:rsid w:val="00316667"/>
    <w:rsid w:val="003167E7"/>
    <w:rsid w:val="0031681C"/>
    <w:rsid w:val="0031696E"/>
    <w:rsid w:val="00316A48"/>
    <w:rsid w:val="00316A4D"/>
    <w:rsid w:val="00316B4C"/>
    <w:rsid w:val="00316E4E"/>
    <w:rsid w:val="00316EF4"/>
    <w:rsid w:val="00316FE1"/>
    <w:rsid w:val="00317004"/>
    <w:rsid w:val="0031702E"/>
    <w:rsid w:val="003170F0"/>
    <w:rsid w:val="003170FD"/>
    <w:rsid w:val="00317205"/>
    <w:rsid w:val="003173BE"/>
    <w:rsid w:val="0031745B"/>
    <w:rsid w:val="00317511"/>
    <w:rsid w:val="003176D9"/>
    <w:rsid w:val="0031771F"/>
    <w:rsid w:val="00317803"/>
    <w:rsid w:val="00317841"/>
    <w:rsid w:val="00317850"/>
    <w:rsid w:val="0031796C"/>
    <w:rsid w:val="003179E5"/>
    <w:rsid w:val="00317D0E"/>
    <w:rsid w:val="00317E38"/>
    <w:rsid w:val="003200BD"/>
    <w:rsid w:val="003200F2"/>
    <w:rsid w:val="0032011C"/>
    <w:rsid w:val="00320187"/>
    <w:rsid w:val="0032027D"/>
    <w:rsid w:val="00320291"/>
    <w:rsid w:val="00320372"/>
    <w:rsid w:val="0032052A"/>
    <w:rsid w:val="003206DF"/>
    <w:rsid w:val="00320708"/>
    <w:rsid w:val="0032071B"/>
    <w:rsid w:val="00320728"/>
    <w:rsid w:val="003207A1"/>
    <w:rsid w:val="003207AA"/>
    <w:rsid w:val="0032085F"/>
    <w:rsid w:val="0032095B"/>
    <w:rsid w:val="00320A99"/>
    <w:rsid w:val="00320AF5"/>
    <w:rsid w:val="00320B9C"/>
    <w:rsid w:val="00320BFD"/>
    <w:rsid w:val="00320CF6"/>
    <w:rsid w:val="00320D52"/>
    <w:rsid w:val="00320D6F"/>
    <w:rsid w:val="00321017"/>
    <w:rsid w:val="00321057"/>
    <w:rsid w:val="00321281"/>
    <w:rsid w:val="0032142A"/>
    <w:rsid w:val="0032173E"/>
    <w:rsid w:val="003217EE"/>
    <w:rsid w:val="0032190A"/>
    <w:rsid w:val="00321A46"/>
    <w:rsid w:val="00321F55"/>
    <w:rsid w:val="00321F81"/>
    <w:rsid w:val="00321F9F"/>
    <w:rsid w:val="003220BD"/>
    <w:rsid w:val="003220C3"/>
    <w:rsid w:val="003220E1"/>
    <w:rsid w:val="00322196"/>
    <w:rsid w:val="003221F0"/>
    <w:rsid w:val="0032226A"/>
    <w:rsid w:val="003223A5"/>
    <w:rsid w:val="00322433"/>
    <w:rsid w:val="003224A6"/>
    <w:rsid w:val="0032250F"/>
    <w:rsid w:val="0032258C"/>
    <w:rsid w:val="00322638"/>
    <w:rsid w:val="00322782"/>
    <w:rsid w:val="00322797"/>
    <w:rsid w:val="003227B9"/>
    <w:rsid w:val="00322883"/>
    <w:rsid w:val="003229BD"/>
    <w:rsid w:val="00322A4F"/>
    <w:rsid w:val="00322AB8"/>
    <w:rsid w:val="00322BCA"/>
    <w:rsid w:val="00322D02"/>
    <w:rsid w:val="00322DD2"/>
    <w:rsid w:val="00322E72"/>
    <w:rsid w:val="00322EE0"/>
    <w:rsid w:val="00322FE1"/>
    <w:rsid w:val="00323133"/>
    <w:rsid w:val="003231F8"/>
    <w:rsid w:val="003232DD"/>
    <w:rsid w:val="0032362E"/>
    <w:rsid w:val="0032363F"/>
    <w:rsid w:val="00323895"/>
    <w:rsid w:val="0032389B"/>
    <w:rsid w:val="003239A1"/>
    <w:rsid w:val="00323B11"/>
    <w:rsid w:val="00323BEF"/>
    <w:rsid w:val="00323DDE"/>
    <w:rsid w:val="00323E83"/>
    <w:rsid w:val="00323FE5"/>
    <w:rsid w:val="003242CB"/>
    <w:rsid w:val="003243AB"/>
    <w:rsid w:val="003243F5"/>
    <w:rsid w:val="00324418"/>
    <w:rsid w:val="003244A3"/>
    <w:rsid w:val="00324541"/>
    <w:rsid w:val="00324766"/>
    <w:rsid w:val="003248A4"/>
    <w:rsid w:val="00324910"/>
    <w:rsid w:val="0032493B"/>
    <w:rsid w:val="00324974"/>
    <w:rsid w:val="003249B0"/>
    <w:rsid w:val="003249B3"/>
    <w:rsid w:val="003249F6"/>
    <w:rsid w:val="00324C66"/>
    <w:rsid w:val="00324DBC"/>
    <w:rsid w:val="00324E13"/>
    <w:rsid w:val="00324E96"/>
    <w:rsid w:val="0032527E"/>
    <w:rsid w:val="00325345"/>
    <w:rsid w:val="00325402"/>
    <w:rsid w:val="003255DC"/>
    <w:rsid w:val="00325679"/>
    <w:rsid w:val="003256BC"/>
    <w:rsid w:val="00325723"/>
    <w:rsid w:val="00325786"/>
    <w:rsid w:val="003257AA"/>
    <w:rsid w:val="003258EA"/>
    <w:rsid w:val="003259F1"/>
    <w:rsid w:val="00325A15"/>
    <w:rsid w:val="00325AB3"/>
    <w:rsid w:val="00325E61"/>
    <w:rsid w:val="0032602D"/>
    <w:rsid w:val="00326137"/>
    <w:rsid w:val="00326341"/>
    <w:rsid w:val="003263BD"/>
    <w:rsid w:val="00326464"/>
    <w:rsid w:val="00326490"/>
    <w:rsid w:val="00326686"/>
    <w:rsid w:val="0032669C"/>
    <w:rsid w:val="003269C7"/>
    <w:rsid w:val="00326A1D"/>
    <w:rsid w:val="00326AC2"/>
    <w:rsid w:val="00326C9A"/>
    <w:rsid w:val="00326EF1"/>
    <w:rsid w:val="00326F89"/>
    <w:rsid w:val="00326FA5"/>
    <w:rsid w:val="0032709F"/>
    <w:rsid w:val="00327144"/>
    <w:rsid w:val="003271FF"/>
    <w:rsid w:val="0032729F"/>
    <w:rsid w:val="0032734C"/>
    <w:rsid w:val="0032747C"/>
    <w:rsid w:val="0032748C"/>
    <w:rsid w:val="00327614"/>
    <w:rsid w:val="00327647"/>
    <w:rsid w:val="00327789"/>
    <w:rsid w:val="0032781F"/>
    <w:rsid w:val="0032787E"/>
    <w:rsid w:val="00327949"/>
    <w:rsid w:val="00327C3C"/>
    <w:rsid w:val="00327DC6"/>
    <w:rsid w:val="00327F7C"/>
    <w:rsid w:val="00327FF4"/>
    <w:rsid w:val="00330015"/>
    <w:rsid w:val="0033004D"/>
    <w:rsid w:val="0033010F"/>
    <w:rsid w:val="0033032F"/>
    <w:rsid w:val="003303BE"/>
    <w:rsid w:val="003303F3"/>
    <w:rsid w:val="00330404"/>
    <w:rsid w:val="0033066A"/>
    <w:rsid w:val="003306C3"/>
    <w:rsid w:val="0033073B"/>
    <w:rsid w:val="00330AF6"/>
    <w:rsid w:val="00330B38"/>
    <w:rsid w:val="00330BBA"/>
    <w:rsid w:val="00330E39"/>
    <w:rsid w:val="00330F60"/>
    <w:rsid w:val="00330F81"/>
    <w:rsid w:val="00331067"/>
    <w:rsid w:val="0033107C"/>
    <w:rsid w:val="00331195"/>
    <w:rsid w:val="00331226"/>
    <w:rsid w:val="003314B0"/>
    <w:rsid w:val="00331652"/>
    <w:rsid w:val="0033170E"/>
    <w:rsid w:val="003317D6"/>
    <w:rsid w:val="00331AEA"/>
    <w:rsid w:val="00331B49"/>
    <w:rsid w:val="00331B66"/>
    <w:rsid w:val="00331BCE"/>
    <w:rsid w:val="00331C65"/>
    <w:rsid w:val="00331DF0"/>
    <w:rsid w:val="00331EF8"/>
    <w:rsid w:val="00331FB9"/>
    <w:rsid w:val="0033216C"/>
    <w:rsid w:val="003321AA"/>
    <w:rsid w:val="0033229B"/>
    <w:rsid w:val="003325B4"/>
    <w:rsid w:val="003325D8"/>
    <w:rsid w:val="0033272F"/>
    <w:rsid w:val="00332789"/>
    <w:rsid w:val="0033281F"/>
    <w:rsid w:val="00332898"/>
    <w:rsid w:val="003329F4"/>
    <w:rsid w:val="00332AB1"/>
    <w:rsid w:val="00332B80"/>
    <w:rsid w:val="00332BD1"/>
    <w:rsid w:val="00332BF9"/>
    <w:rsid w:val="00332D7D"/>
    <w:rsid w:val="00332DDE"/>
    <w:rsid w:val="00332E8C"/>
    <w:rsid w:val="00332F7A"/>
    <w:rsid w:val="00333020"/>
    <w:rsid w:val="00333142"/>
    <w:rsid w:val="0033322B"/>
    <w:rsid w:val="003332C8"/>
    <w:rsid w:val="00333434"/>
    <w:rsid w:val="0033356F"/>
    <w:rsid w:val="00333577"/>
    <w:rsid w:val="0033366C"/>
    <w:rsid w:val="003336B2"/>
    <w:rsid w:val="003336E5"/>
    <w:rsid w:val="0033374C"/>
    <w:rsid w:val="00333847"/>
    <w:rsid w:val="00333AA7"/>
    <w:rsid w:val="00333B17"/>
    <w:rsid w:val="00333B27"/>
    <w:rsid w:val="00333B62"/>
    <w:rsid w:val="00333CC5"/>
    <w:rsid w:val="00333DDB"/>
    <w:rsid w:val="00333E13"/>
    <w:rsid w:val="00333E3D"/>
    <w:rsid w:val="00333FC0"/>
    <w:rsid w:val="00334014"/>
    <w:rsid w:val="003340FD"/>
    <w:rsid w:val="00334102"/>
    <w:rsid w:val="003341B4"/>
    <w:rsid w:val="003343EE"/>
    <w:rsid w:val="0033445E"/>
    <w:rsid w:val="0033449A"/>
    <w:rsid w:val="003345F3"/>
    <w:rsid w:val="00334646"/>
    <w:rsid w:val="003346AD"/>
    <w:rsid w:val="00334798"/>
    <w:rsid w:val="003347E2"/>
    <w:rsid w:val="003347EB"/>
    <w:rsid w:val="003349A5"/>
    <w:rsid w:val="00334A7B"/>
    <w:rsid w:val="00334AD2"/>
    <w:rsid w:val="00334AE8"/>
    <w:rsid w:val="00334BD6"/>
    <w:rsid w:val="00334D10"/>
    <w:rsid w:val="00334D2F"/>
    <w:rsid w:val="00334E54"/>
    <w:rsid w:val="0033502E"/>
    <w:rsid w:val="003350D0"/>
    <w:rsid w:val="0033513E"/>
    <w:rsid w:val="0033515B"/>
    <w:rsid w:val="00335182"/>
    <w:rsid w:val="0033525B"/>
    <w:rsid w:val="00335331"/>
    <w:rsid w:val="00335478"/>
    <w:rsid w:val="003354C6"/>
    <w:rsid w:val="0033566D"/>
    <w:rsid w:val="003356F9"/>
    <w:rsid w:val="00335746"/>
    <w:rsid w:val="00335803"/>
    <w:rsid w:val="00335A2B"/>
    <w:rsid w:val="00335CCB"/>
    <w:rsid w:val="00335D3C"/>
    <w:rsid w:val="00335D7C"/>
    <w:rsid w:val="00335DC5"/>
    <w:rsid w:val="00335F1F"/>
    <w:rsid w:val="00335F52"/>
    <w:rsid w:val="00335FDE"/>
    <w:rsid w:val="00336119"/>
    <w:rsid w:val="00336164"/>
    <w:rsid w:val="0033623F"/>
    <w:rsid w:val="003362E8"/>
    <w:rsid w:val="00336389"/>
    <w:rsid w:val="00336439"/>
    <w:rsid w:val="003365B5"/>
    <w:rsid w:val="00336681"/>
    <w:rsid w:val="0033674D"/>
    <w:rsid w:val="003368F3"/>
    <w:rsid w:val="0033698F"/>
    <w:rsid w:val="003369EC"/>
    <w:rsid w:val="00336AEC"/>
    <w:rsid w:val="00336BCD"/>
    <w:rsid w:val="00336E0F"/>
    <w:rsid w:val="00337045"/>
    <w:rsid w:val="0033708A"/>
    <w:rsid w:val="0033721E"/>
    <w:rsid w:val="0033723E"/>
    <w:rsid w:val="0033738C"/>
    <w:rsid w:val="00337399"/>
    <w:rsid w:val="003373BF"/>
    <w:rsid w:val="003373C4"/>
    <w:rsid w:val="0033743C"/>
    <w:rsid w:val="0033753F"/>
    <w:rsid w:val="0033776E"/>
    <w:rsid w:val="00337888"/>
    <w:rsid w:val="003378AA"/>
    <w:rsid w:val="0033793A"/>
    <w:rsid w:val="0033793F"/>
    <w:rsid w:val="003379D4"/>
    <w:rsid w:val="00337AB1"/>
    <w:rsid w:val="00337B71"/>
    <w:rsid w:val="00337CB3"/>
    <w:rsid w:val="00337CB8"/>
    <w:rsid w:val="00337D2A"/>
    <w:rsid w:val="00337D52"/>
    <w:rsid w:val="00340053"/>
    <w:rsid w:val="003400E1"/>
    <w:rsid w:val="00340274"/>
    <w:rsid w:val="00340286"/>
    <w:rsid w:val="0034037E"/>
    <w:rsid w:val="003405B3"/>
    <w:rsid w:val="003405C2"/>
    <w:rsid w:val="00340690"/>
    <w:rsid w:val="0034069F"/>
    <w:rsid w:val="00340994"/>
    <w:rsid w:val="003409BE"/>
    <w:rsid w:val="00340AAC"/>
    <w:rsid w:val="00340B1E"/>
    <w:rsid w:val="00340B7E"/>
    <w:rsid w:val="00340C78"/>
    <w:rsid w:val="00340CC1"/>
    <w:rsid w:val="00340D11"/>
    <w:rsid w:val="00340DA4"/>
    <w:rsid w:val="00340E85"/>
    <w:rsid w:val="00340EBD"/>
    <w:rsid w:val="00341125"/>
    <w:rsid w:val="003411CD"/>
    <w:rsid w:val="00341266"/>
    <w:rsid w:val="00341376"/>
    <w:rsid w:val="0034146E"/>
    <w:rsid w:val="003414E7"/>
    <w:rsid w:val="00341513"/>
    <w:rsid w:val="00341581"/>
    <w:rsid w:val="00341585"/>
    <w:rsid w:val="00341592"/>
    <w:rsid w:val="003415C1"/>
    <w:rsid w:val="00341626"/>
    <w:rsid w:val="00341656"/>
    <w:rsid w:val="00341805"/>
    <w:rsid w:val="003418A9"/>
    <w:rsid w:val="003419B7"/>
    <w:rsid w:val="003419FF"/>
    <w:rsid w:val="00341C80"/>
    <w:rsid w:val="00341C8F"/>
    <w:rsid w:val="00341CFF"/>
    <w:rsid w:val="00341D02"/>
    <w:rsid w:val="00341F03"/>
    <w:rsid w:val="00341F23"/>
    <w:rsid w:val="00342196"/>
    <w:rsid w:val="00342244"/>
    <w:rsid w:val="00342455"/>
    <w:rsid w:val="00342578"/>
    <w:rsid w:val="00342641"/>
    <w:rsid w:val="00342662"/>
    <w:rsid w:val="00342771"/>
    <w:rsid w:val="0034282A"/>
    <w:rsid w:val="00342865"/>
    <w:rsid w:val="003428AB"/>
    <w:rsid w:val="00342A05"/>
    <w:rsid w:val="00342AAA"/>
    <w:rsid w:val="00342C28"/>
    <w:rsid w:val="00342D7F"/>
    <w:rsid w:val="00342EFF"/>
    <w:rsid w:val="0034302A"/>
    <w:rsid w:val="003430E0"/>
    <w:rsid w:val="00343380"/>
    <w:rsid w:val="0034350F"/>
    <w:rsid w:val="0034355A"/>
    <w:rsid w:val="003435A0"/>
    <w:rsid w:val="003435F5"/>
    <w:rsid w:val="00343754"/>
    <w:rsid w:val="00343807"/>
    <w:rsid w:val="00343816"/>
    <w:rsid w:val="00343A75"/>
    <w:rsid w:val="00343C48"/>
    <w:rsid w:val="00343EA7"/>
    <w:rsid w:val="00343F13"/>
    <w:rsid w:val="00343FE8"/>
    <w:rsid w:val="0034419D"/>
    <w:rsid w:val="0034429D"/>
    <w:rsid w:val="003442B3"/>
    <w:rsid w:val="003442FD"/>
    <w:rsid w:val="0034446D"/>
    <w:rsid w:val="00344574"/>
    <w:rsid w:val="003445BB"/>
    <w:rsid w:val="003445BE"/>
    <w:rsid w:val="003445C2"/>
    <w:rsid w:val="0034464F"/>
    <w:rsid w:val="003446B3"/>
    <w:rsid w:val="003446B8"/>
    <w:rsid w:val="003446F0"/>
    <w:rsid w:val="00344706"/>
    <w:rsid w:val="00344856"/>
    <w:rsid w:val="00344951"/>
    <w:rsid w:val="00344979"/>
    <w:rsid w:val="00344A99"/>
    <w:rsid w:val="00344AD6"/>
    <w:rsid w:val="00344C74"/>
    <w:rsid w:val="00344CDA"/>
    <w:rsid w:val="00344D4C"/>
    <w:rsid w:val="00344DAD"/>
    <w:rsid w:val="00344DBD"/>
    <w:rsid w:val="00344E03"/>
    <w:rsid w:val="00344E60"/>
    <w:rsid w:val="00344F83"/>
    <w:rsid w:val="0034506E"/>
    <w:rsid w:val="0034516E"/>
    <w:rsid w:val="003451C8"/>
    <w:rsid w:val="00345294"/>
    <w:rsid w:val="003453B0"/>
    <w:rsid w:val="00345417"/>
    <w:rsid w:val="003454EF"/>
    <w:rsid w:val="003455E3"/>
    <w:rsid w:val="00345613"/>
    <w:rsid w:val="00345652"/>
    <w:rsid w:val="003456CA"/>
    <w:rsid w:val="003457F0"/>
    <w:rsid w:val="003458AA"/>
    <w:rsid w:val="003458ED"/>
    <w:rsid w:val="003458F7"/>
    <w:rsid w:val="00345913"/>
    <w:rsid w:val="0034595E"/>
    <w:rsid w:val="003459A5"/>
    <w:rsid w:val="00345A07"/>
    <w:rsid w:val="00345A31"/>
    <w:rsid w:val="00345BA1"/>
    <w:rsid w:val="00345BC7"/>
    <w:rsid w:val="00345BEE"/>
    <w:rsid w:val="00345C1F"/>
    <w:rsid w:val="00345C43"/>
    <w:rsid w:val="00345C86"/>
    <w:rsid w:val="00345CCB"/>
    <w:rsid w:val="00345DD7"/>
    <w:rsid w:val="00345E15"/>
    <w:rsid w:val="00345E3C"/>
    <w:rsid w:val="00346237"/>
    <w:rsid w:val="00346277"/>
    <w:rsid w:val="0034632B"/>
    <w:rsid w:val="003463F2"/>
    <w:rsid w:val="0034648D"/>
    <w:rsid w:val="0034651A"/>
    <w:rsid w:val="00346701"/>
    <w:rsid w:val="0034670E"/>
    <w:rsid w:val="00346739"/>
    <w:rsid w:val="0034675F"/>
    <w:rsid w:val="00346815"/>
    <w:rsid w:val="0034682C"/>
    <w:rsid w:val="0034689B"/>
    <w:rsid w:val="003468D6"/>
    <w:rsid w:val="00346C8F"/>
    <w:rsid w:val="00346F7C"/>
    <w:rsid w:val="00346FF6"/>
    <w:rsid w:val="003471F6"/>
    <w:rsid w:val="00347274"/>
    <w:rsid w:val="00347292"/>
    <w:rsid w:val="0034734E"/>
    <w:rsid w:val="003473B9"/>
    <w:rsid w:val="003473D0"/>
    <w:rsid w:val="00347443"/>
    <w:rsid w:val="003474F7"/>
    <w:rsid w:val="00347500"/>
    <w:rsid w:val="0034750D"/>
    <w:rsid w:val="003475BE"/>
    <w:rsid w:val="003475FA"/>
    <w:rsid w:val="00347646"/>
    <w:rsid w:val="003477F7"/>
    <w:rsid w:val="00347878"/>
    <w:rsid w:val="00347A54"/>
    <w:rsid w:val="00347AD7"/>
    <w:rsid w:val="00347BF8"/>
    <w:rsid w:val="00347E8C"/>
    <w:rsid w:val="00347F40"/>
    <w:rsid w:val="003500A0"/>
    <w:rsid w:val="003500FA"/>
    <w:rsid w:val="0035013A"/>
    <w:rsid w:val="003502A6"/>
    <w:rsid w:val="0035036D"/>
    <w:rsid w:val="00350389"/>
    <w:rsid w:val="003503C7"/>
    <w:rsid w:val="00350402"/>
    <w:rsid w:val="003504DA"/>
    <w:rsid w:val="00350590"/>
    <w:rsid w:val="003505A2"/>
    <w:rsid w:val="00350667"/>
    <w:rsid w:val="0035083D"/>
    <w:rsid w:val="00350882"/>
    <w:rsid w:val="00350993"/>
    <w:rsid w:val="003509BD"/>
    <w:rsid w:val="003509E8"/>
    <w:rsid w:val="003509F5"/>
    <w:rsid w:val="00350A3B"/>
    <w:rsid w:val="00350AF3"/>
    <w:rsid w:val="00350B1F"/>
    <w:rsid w:val="00350C97"/>
    <w:rsid w:val="00350DC4"/>
    <w:rsid w:val="00350EF1"/>
    <w:rsid w:val="00350F94"/>
    <w:rsid w:val="00350FE9"/>
    <w:rsid w:val="003510DB"/>
    <w:rsid w:val="00351351"/>
    <w:rsid w:val="0035141F"/>
    <w:rsid w:val="00351423"/>
    <w:rsid w:val="003514B5"/>
    <w:rsid w:val="00351647"/>
    <w:rsid w:val="00351753"/>
    <w:rsid w:val="0035182E"/>
    <w:rsid w:val="00351830"/>
    <w:rsid w:val="003519A0"/>
    <w:rsid w:val="00351C1F"/>
    <w:rsid w:val="00351C3F"/>
    <w:rsid w:val="00351DA2"/>
    <w:rsid w:val="00351DB7"/>
    <w:rsid w:val="00351F25"/>
    <w:rsid w:val="00351FD8"/>
    <w:rsid w:val="0035207F"/>
    <w:rsid w:val="003520A5"/>
    <w:rsid w:val="00352288"/>
    <w:rsid w:val="003522C1"/>
    <w:rsid w:val="003522EC"/>
    <w:rsid w:val="0035235E"/>
    <w:rsid w:val="00352412"/>
    <w:rsid w:val="00352563"/>
    <w:rsid w:val="00352647"/>
    <w:rsid w:val="003526DB"/>
    <w:rsid w:val="003527D0"/>
    <w:rsid w:val="0035281C"/>
    <w:rsid w:val="00352851"/>
    <w:rsid w:val="0035293C"/>
    <w:rsid w:val="0035297E"/>
    <w:rsid w:val="003529A3"/>
    <w:rsid w:val="00352A1D"/>
    <w:rsid w:val="00352B2C"/>
    <w:rsid w:val="00352BAA"/>
    <w:rsid w:val="00352C90"/>
    <w:rsid w:val="00352EE5"/>
    <w:rsid w:val="0035309E"/>
    <w:rsid w:val="00353442"/>
    <w:rsid w:val="0035355E"/>
    <w:rsid w:val="00353916"/>
    <w:rsid w:val="00353A54"/>
    <w:rsid w:val="00353A9D"/>
    <w:rsid w:val="00353B28"/>
    <w:rsid w:val="00353B6D"/>
    <w:rsid w:val="00353BE8"/>
    <w:rsid w:val="00353C46"/>
    <w:rsid w:val="00353D96"/>
    <w:rsid w:val="00353DAE"/>
    <w:rsid w:val="00353DB7"/>
    <w:rsid w:val="00353DE9"/>
    <w:rsid w:val="00353F19"/>
    <w:rsid w:val="00354086"/>
    <w:rsid w:val="003540F8"/>
    <w:rsid w:val="00354293"/>
    <w:rsid w:val="00354305"/>
    <w:rsid w:val="00354337"/>
    <w:rsid w:val="0035437C"/>
    <w:rsid w:val="0035438F"/>
    <w:rsid w:val="003543DE"/>
    <w:rsid w:val="0035440C"/>
    <w:rsid w:val="00354512"/>
    <w:rsid w:val="00354549"/>
    <w:rsid w:val="0035458B"/>
    <w:rsid w:val="003545F7"/>
    <w:rsid w:val="00354745"/>
    <w:rsid w:val="00354950"/>
    <w:rsid w:val="00354954"/>
    <w:rsid w:val="0035498B"/>
    <w:rsid w:val="00354AC8"/>
    <w:rsid w:val="00354B19"/>
    <w:rsid w:val="00354CF3"/>
    <w:rsid w:val="00354E53"/>
    <w:rsid w:val="00354EE5"/>
    <w:rsid w:val="00354F24"/>
    <w:rsid w:val="00354F39"/>
    <w:rsid w:val="0035513E"/>
    <w:rsid w:val="003551E0"/>
    <w:rsid w:val="0035529E"/>
    <w:rsid w:val="003554E0"/>
    <w:rsid w:val="00355591"/>
    <w:rsid w:val="003555F7"/>
    <w:rsid w:val="003556FD"/>
    <w:rsid w:val="0035574C"/>
    <w:rsid w:val="0035578D"/>
    <w:rsid w:val="003558E4"/>
    <w:rsid w:val="003558F8"/>
    <w:rsid w:val="003558FE"/>
    <w:rsid w:val="00355973"/>
    <w:rsid w:val="00355993"/>
    <w:rsid w:val="00355A04"/>
    <w:rsid w:val="00355A4D"/>
    <w:rsid w:val="00355AA0"/>
    <w:rsid w:val="00355B6B"/>
    <w:rsid w:val="00355C72"/>
    <w:rsid w:val="00355CCF"/>
    <w:rsid w:val="00355DA8"/>
    <w:rsid w:val="00355E4F"/>
    <w:rsid w:val="00355F83"/>
    <w:rsid w:val="00355F90"/>
    <w:rsid w:val="0035608E"/>
    <w:rsid w:val="00356473"/>
    <w:rsid w:val="00356496"/>
    <w:rsid w:val="00356516"/>
    <w:rsid w:val="0035659B"/>
    <w:rsid w:val="003565AC"/>
    <w:rsid w:val="003565CA"/>
    <w:rsid w:val="003565DA"/>
    <w:rsid w:val="003566A9"/>
    <w:rsid w:val="00356830"/>
    <w:rsid w:val="00356966"/>
    <w:rsid w:val="00356AA6"/>
    <w:rsid w:val="00356ADC"/>
    <w:rsid w:val="00356E17"/>
    <w:rsid w:val="00357027"/>
    <w:rsid w:val="0035702C"/>
    <w:rsid w:val="003570BA"/>
    <w:rsid w:val="003571A5"/>
    <w:rsid w:val="00357216"/>
    <w:rsid w:val="0035745C"/>
    <w:rsid w:val="0035757A"/>
    <w:rsid w:val="003575C0"/>
    <w:rsid w:val="00357691"/>
    <w:rsid w:val="00357A6A"/>
    <w:rsid w:val="00357B0A"/>
    <w:rsid w:val="00357B1A"/>
    <w:rsid w:val="00357BE8"/>
    <w:rsid w:val="00357C71"/>
    <w:rsid w:val="00357C7B"/>
    <w:rsid w:val="00357CC2"/>
    <w:rsid w:val="00357E12"/>
    <w:rsid w:val="00357EA3"/>
    <w:rsid w:val="00360081"/>
    <w:rsid w:val="00360118"/>
    <w:rsid w:val="00360182"/>
    <w:rsid w:val="00360184"/>
    <w:rsid w:val="003601DC"/>
    <w:rsid w:val="00360255"/>
    <w:rsid w:val="00360266"/>
    <w:rsid w:val="00360329"/>
    <w:rsid w:val="00360359"/>
    <w:rsid w:val="00360395"/>
    <w:rsid w:val="003603CA"/>
    <w:rsid w:val="00360433"/>
    <w:rsid w:val="00360435"/>
    <w:rsid w:val="0036046E"/>
    <w:rsid w:val="00360501"/>
    <w:rsid w:val="003607FA"/>
    <w:rsid w:val="003609DA"/>
    <w:rsid w:val="00360B18"/>
    <w:rsid w:val="00360FAA"/>
    <w:rsid w:val="00360FC4"/>
    <w:rsid w:val="00361271"/>
    <w:rsid w:val="003613F0"/>
    <w:rsid w:val="00361625"/>
    <w:rsid w:val="00361746"/>
    <w:rsid w:val="0036183E"/>
    <w:rsid w:val="00361888"/>
    <w:rsid w:val="0036197B"/>
    <w:rsid w:val="0036199E"/>
    <w:rsid w:val="00361ADC"/>
    <w:rsid w:val="00361BB6"/>
    <w:rsid w:val="00361D3F"/>
    <w:rsid w:val="00361EAE"/>
    <w:rsid w:val="00361ED7"/>
    <w:rsid w:val="00361F4F"/>
    <w:rsid w:val="00361F6C"/>
    <w:rsid w:val="0036200B"/>
    <w:rsid w:val="00362053"/>
    <w:rsid w:val="003620F3"/>
    <w:rsid w:val="00362173"/>
    <w:rsid w:val="00362767"/>
    <w:rsid w:val="00362796"/>
    <w:rsid w:val="003627EE"/>
    <w:rsid w:val="00362826"/>
    <w:rsid w:val="0036288B"/>
    <w:rsid w:val="003628C8"/>
    <w:rsid w:val="003628DD"/>
    <w:rsid w:val="00362944"/>
    <w:rsid w:val="00362A1D"/>
    <w:rsid w:val="00362AFA"/>
    <w:rsid w:val="00362BCB"/>
    <w:rsid w:val="00362C63"/>
    <w:rsid w:val="00362C80"/>
    <w:rsid w:val="00362D32"/>
    <w:rsid w:val="00362EEA"/>
    <w:rsid w:val="00362EF6"/>
    <w:rsid w:val="00362F33"/>
    <w:rsid w:val="00362FC5"/>
    <w:rsid w:val="003630DD"/>
    <w:rsid w:val="003630DE"/>
    <w:rsid w:val="0036315D"/>
    <w:rsid w:val="003631CC"/>
    <w:rsid w:val="003632B0"/>
    <w:rsid w:val="00363328"/>
    <w:rsid w:val="0036338A"/>
    <w:rsid w:val="0036338F"/>
    <w:rsid w:val="003633BC"/>
    <w:rsid w:val="0036352B"/>
    <w:rsid w:val="003635A1"/>
    <w:rsid w:val="003635C2"/>
    <w:rsid w:val="00363624"/>
    <w:rsid w:val="00363633"/>
    <w:rsid w:val="0036368C"/>
    <w:rsid w:val="0036371D"/>
    <w:rsid w:val="0036372B"/>
    <w:rsid w:val="003637CC"/>
    <w:rsid w:val="00363803"/>
    <w:rsid w:val="00363831"/>
    <w:rsid w:val="0036387A"/>
    <w:rsid w:val="003638F6"/>
    <w:rsid w:val="003639FB"/>
    <w:rsid w:val="00363AA0"/>
    <w:rsid w:val="00363B42"/>
    <w:rsid w:val="00363C6C"/>
    <w:rsid w:val="00363EF3"/>
    <w:rsid w:val="00363F83"/>
    <w:rsid w:val="003640A7"/>
    <w:rsid w:val="00364474"/>
    <w:rsid w:val="003646E4"/>
    <w:rsid w:val="00364717"/>
    <w:rsid w:val="0036472D"/>
    <w:rsid w:val="0036474A"/>
    <w:rsid w:val="00364A00"/>
    <w:rsid w:val="00364A87"/>
    <w:rsid w:val="00364BEC"/>
    <w:rsid w:val="00364D8E"/>
    <w:rsid w:val="00364D9E"/>
    <w:rsid w:val="00364E29"/>
    <w:rsid w:val="00365001"/>
    <w:rsid w:val="003650BF"/>
    <w:rsid w:val="00365144"/>
    <w:rsid w:val="00365213"/>
    <w:rsid w:val="003652DF"/>
    <w:rsid w:val="003655B6"/>
    <w:rsid w:val="003655BC"/>
    <w:rsid w:val="0036562E"/>
    <w:rsid w:val="0036570B"/>
    <w:rsid w:val="00365BA7"/>
    <w:rsid w:val="00365FBB"/>
    <w:rsid w:val="00365FD3"/>
    <w:rsid w:val="003660AA"/>
    <w:rsid w:val="003660F6"/>
    <w:rsid w:val="0036611F"/>
    <w:rsid w:val="00366372"/>
    <w:rsid w:val="003664D0"/>
    <w:rsid w:val="003664D7"/>
    <w:rsid w:val="003664E0"/>
    <w:rsid w:val="003664F2"/>
    <w:rsid w:val="00366513"/>
    <w:rsid w:val="00366662"/>
    <w:rsid w:val="0036668F"/>
    <w:rsid w:val="0036673A"/>
    <w:rsid w:val="00366769"/>
    <w:rsid w:val="0036676C"/>
    <w:rsid w:val="00366865"/>
    <w:rsid w:val="0036686B"/>
    <w:rsid w:val="00366D5D"/>
    <w:rsid w:val="00366E12"/>
    <w:rsid w:val="00366F6F"/>
    <w:rsid w:val="00366FF2"/>
    <w:rsid w:val="00367072"/>
    <w:rsid w:val="003670DC"/>
    <w:rsid w:val="00367289"/>
    <w:rsid w:val="003672C8"/>
    <w:rsid w:val="00367332"/>
    <w:rsid w:val="00367355"/>
    <w:rsid w:val="00367461"/>
    <w:rsid w:val="003676F9"/>
    <w:rsid w:val="00367875"/>
    <w:rsid w:val="0036789A"/>
    <w:rsid w:val="00367A04"/>
    <w:rsid w:val="00367AD9"/>
    <w:rsid w:val="00367AE7"/>
    <w:rsid w:val="00367CA0"/>
    <w:rsid w:val="00367E4E"/>
    <w:rsid w:val="00370018"/>
    <w:rsid w:val="0037001D"/>
    <w:rsid w:val="0037018B"/>
    <w:rsid w:val="003703EC"/>
    <w:rsid w:val="0037046D"/>
    <w:rsid w:val="0037055C"/>
    <w:rsid w:val="003705EA"/>
    <w:rsid w:val="00370631"/>
    <w:rsid w:val="0037068B"/>
    <w:rsid w:val="0037083B"/>
    <w:rsid w:val="0037088D"/>
    <w:rsid w:val="00370A8A"/>
    <w:rsid w:val="00370AE4"/>
    <w:rsid w:val="00370BF7"/>
    <w:rsid w:val="00370CB6"/>
    <w:rsid w:val="00370EEB"/>
    <w:rsid w:val="00370F38"/>
    <w:rsid w:val="00370F8B"/>
    <w:rsid w:val="00371456"/>
    <w:rsid w:val="003714EC"/>
    <w:rsid w:val="0037155F"/>
    <w:rsid w:val="003715A0"/>
    <w:rsid w:val="0037172A"/>
    <w:rsid w:val="00371889"/>
    <w:rsid w:val="00371A01"/>
    <w:rsid w:val="00371B2D"/>
    <w:rsid w:val="00371B66"/>
    <w:rsid w:val="00371B70"/>
    <w:rsid w:val="00371DBC"/>
    <w:rsid w:val="00371E2A"/>
    <w:rsid w:val="00371FFB"/>
    <w:rsid w:val="003721DE"/>
    <w:rsid w:val="00372556"/>
    <w:rsid w:val="0037286F"/>
    <w:rsid w:val="00372983"/>
    <w:rsid w:val="0037298D"/>
    <w:rsid w:val="003729D0"/>
    <w:rsid w:val="00372A4A"/>
    <w:rsid w:val="00372C48"/>
    <w:rsid w:val="00372CBF"/>
    <w:rsid w:val="00372DCF"/>
    <w:rsid w:val="00372E30"/>
    <w:rsid w:val="00372E51"/>
    <w:rsid w:val="00372E5E"/>
    <w:rsid w:val="00372EAE"/>
    <w:rsid w:val="00372ED8"/>
    <w:rsid w:val="00372EEA"/>
    <w:rsid w:val="00372F51"/>
    <w:rsid w:val="00372F9C"/>
    <w:rsid w:val="003731C3"/>
    <w:rsid w:val="003732D3"/>
    <w:rsid w:val="00373567"/>
    <w:rsid w:val="00373609"/>
    <w:rsid w:val="003738A8"/>
    <w:rsid w:val="00373BD2"/>
    <w:rsid w:val="00373D7C"/>
    <w:rsid w:val="00373DDF"/>
    <w:rsid w:val="003740DE"/>
    <w:rsid w:val="00374125"/>
    <w:rsid w:val="00374307"/>
    <w:rsid w:val="0037435D"/>
    <w:rsid w:val="00374676"/>
    <w:rsid w:val="003746B2"/>
    <w:rsid w:val="00374847"/>
    <w:rsid w:val="00374864"/>
    <w:rsid w:val="00374871"/>
    <w:rsid w:val="003749F1"/>
    <w:rsid w:val="00374B8D"/>
    <w:rsid w:val="00374BB3"/>
    <w:rsid w:val="00374BF8"/>
    <w:rsid w:val="00374FCE"/>
    <w:rsid w:val="00375021"/>
    <w:rsid w:val="0037502B"/>
    <w:rsid w:val="00375197"/>
    <w:rsid w:val="00375208"/>
    <w:rsid w:val="00375214"/>
    <w:rsid w:val="003752DC"/>
    <w:rsid w:val="0037538D"/>
    <w:rsid w:val="0037541B"/>
    <w:rsid w:val="00375421"/>
    <w:rsid w:val="0037553D"/>
    <w:rsid w:val="003759EA"/>
    <w:rsid w:val="00375A37"/>
    <w:rsid w:val="00375C33"/>
    <w:rsid w:val="00375E99"/>
    <w:rsid w:val="00375F0C"/>
    <w:rsid w:val="0037609E"/>
    <w:rsid w:val="003760C3"/>
    <w:rsid w:val="003762F7"/>
    <w:rsid w:val="00376360"/>
    <w:rsid w:val="00376513"/>
    <w:rsid w:val="0037652D"/>
    <w:rsid w:val="0037653D"/>
    <w:rsid w:val="00376740"/>
    <w:rsid w:val="00376750"/>
    <w:rsid w:val="00376754"/>
    <w:rsid w:val="0037681E"/>
    <w:rsid w:val="00376B26"/>
    <w:rsid w:val="00376B81"/>
    <w:rsid w:val="00376BAC"/>
    <w:rsid w:val="00376CE2"/>
    <w:rsid w:val="00376D07"/>
    <w:rsid w:val="00376D63"/>
    <w:rsid w:val="0037732F"/>
    <w:rsid w:val="003774F7"/>
    <w:rsid w:val="00377502"/>
    <w:rsid w:val="00377506"/>
    <w:rsid w:val="0037773E"/>
    <w:rsid w:val="003777C9"/>
    <w:rsid w:val="00377AA1"/>
    <w:rsid w:val="00377AB6"/>
    <w:rsid w:val="00377B17"/>
    <w:rsid w:val="00377C73"/>
    <w:rsid w:val="00377CEA"/>
    <w:rsid w:val="00377D6C"/>
    <w:rsid w:val="00377D8C"/>
    <w:rsid w:val="00377EBA"/>
    <w:rsid w:val="00380143"/>
    <w:rsid w:val="0038037C"/>
    <w:rsid w:val="00380501"/>
    <w:rsid w:val="0038068C"/>
    <w:rsid w:val="0038078D"/>
    <w:rsid w:val="00380B70"/>
    <w:rsid w:val="00380CE4"/>
    <w:rsid w:val="00380D5E"/>
    <w:rsid w:val="00380DBB"/>
    <w:rsid w:val="00380DCE"/>
    <w:rsid w:val="00380DF5"/>
    <w:rsid w:val="00380F62"/>
    <w:rsid w:val="00380F98"/>
    <w:rsid w:val="00381187"/>
    <w:rsid w:val="00381259"/>
    <w:rsid w:val="003813A5"/>
    <w:rsid w:val="00381587"/>
    <w:rsid w:val="00381594"/>
    <w:rsid w:val="00381623"/>
    <w:rsid w:val="00381646"/>
    <w:rsid w:val="003816B9"/>
    <w:rsid w:val="00381706"/>
    <w:rsid w:val="003817CC"/>
    <w:rsid w:val="003819C6"/>
    <w:rsid w:val="00381AE8"/>
    <w:rsid w:val="00381C6E"/>
    <w:rsid w:val="00381CAF"/>
    <w:rsid w:val="00381E29"/>
    <w:rsid w:val="00381F6C"/>
    <w:rsid w:val="00382149"/>
    <w:rsid w:val="00382324"/>
    <w:rsid w:val="003824C5"/>
    <w:rsid w:val="0038254E"/>
    <w:rsid w:val="0038256D"/>
    <w:rsid w:val="00382639"/>
    <w:rsid w:val="003826DF"/>
    <w:rsid w:val="00382733"/>
    <w:rsid w:val="00382860"/>
    <w:rsid w:val="00382934"/>
    <w:rsid w:val="003829E2"/>
    <w:rsid w:val="003829F6"/>
    <w:rsid w:val="00382A51"/>
    <w:rsid w:val="00382A80"/>
    <w:rsid w:val="00382AD8"/>
    <w:rsid w:val="00382EE6"/>
    <w:rsid w:val="00382FC1"/>
    <w:rsid w:val="00382FE0"/>
    <w:rsid w:val="00382FF0"/>
    <w:rsid w:val="00383005"/>
    <w:rsid w:val="0038355D"/>
    <w:rsid w:val="003837AE"/>
    <w:rsid w:val="003838B3"/>
    <w:rsid w:val="00383917"/>
    <w:rsid w:val="00383B00"/>
    <w:rsid w:val="00383B74"/>
    <w:rsid w:val="00383CC2"/>
    <w:rsid w:val="00383CF6"/>
    <w:rsid w:val="00383F11"/>
    <w:rsid w:val="00383F81"/>
    <w:rsid w:val="00383F9B"/>
    <w:rsid w:val="00384189"/>
    <w:rsid w:val="00384268"/>
    <w:rsid w:val="003842B0"/>
    <w:rsid w:val="00384303"/>
    <w:rsid w:val="003846B7"/>
    <w:rsid w:val="003847F5"/>
    <w:rsid w:val="0038494E"/>
    <w:rsid w:val="00384BB4"/>
    <w:rsid w:val="00384C95"/>
    <w:rsid w:val="00384F35"/>
    <w:rsid w:val="00384F3A"/>
    <w:rsid w:val="00384F78"/>
    <w:rsid w:val="00384FE7"/>
    <w:rsid w:val="00385228"/>
    <w:rsid w:val="003853FE"/>
    <w:rsid w:val="00385412"/>
    <w:rsid w:val="00385479"/>
    <w:rsid w:val="003854FD"/>
    <w:rsid w:val="0038550F"/>
    <w:rsid w:val="003857AC"/>
    <w:rsid w:val="003858C5"/>
    <w:rsid w:val="0038594B"/>
    <w:rsid w:val="00385B22"/>
    <w:rsid w:val="00385BC3"/>
    <w:rsid w:val="00385BD4"/>
    <w:rsid w:val="00385CC4"/>
    <w:rsid w:val="00386172"/>
    <w:rsid w:val="0038623E"/>
    <w:rsid w:val="003862AA"/>
    <w:rsid w:val="003863C0"/>
    <w:rsid w:val="00386460"/>
    <w:rsid w:val="003864F8"/>
    <w:rsid w:val="0038662E"/>
    <w:rsid w:val="00386775"/>
    <w:rsid w:val="0038678C"/>
    <w:rsid w:val="003867E2"/>
    <w:rsid w:val="003868A8"/>
    <w:rsid w:val="00386A62"/>
    <w:rsid w:val="00386B9A"/>
    <w:rsid w:val="00386DD0"/>
    <w:rsid w:val="00386F68"/>
    <w:rsid w:val="0038700C"/>
    <w:rsid w:val="0038705B"/>
    <w:rsid w:val="0038709F"/>
    <w:rsid w:val="00387189"/>
    <w:rsid w:val="0038727C"/>
    <w:rsid w:val="00387341"/>
    <w:rsid w:val="00387445"/>
    <w:rsid w:val="0038745B"/>
    <w:rsid w:val="0038750E"/>
    <w:rsid w:val="00387545"/>
    <w:rsid w:val="003875D5"/>
    <w:rsid w:val="0038764E"/>
    <w:rsid w:val="00387835"/>
    <w:rsid w:val="00387B6E"/>
    <w:rsid w:val="00387BAB"/>
    <w:rsid w:val="00387CC5"/>
    <w:rsid w:val="00387D3B"/>
    <w:rsid w:val="00387DC3"/>
    <w:rsid w:val="0039006E"/>
    <w:rsid w:val="00390153"/>
    <w:rsid w:val="0039029C"/>
    <w:rsid w:val="003902CE"/>
    <w:rsid w:val="00390306"/>
    <w:rsid w:val="00390346"/>
    <w:rsid w:val="0039040E"/>
    <w:rsid w:val="0039047F"/>
    <w:rsid w:val="0039051A"/>
    <w:rsid w:val="003905EC"/>
    <w:rsid w:val="0039066E"/>
    <w:rsid w:val="0039087B"/>
    <w:rsid w:val="0039090C"/>
    <w:rsid w:val="00390B22"/>
    <w:rsid w:val="00390C01"/>
    <w:rsid w:val="00390C33"/>
    <w:rsid w:val="00390C9F"/>
    <w:rsid w:val="00390D52"/>
    <w:rsid w:val="00390DEB"/>
    <w:rsid w:val="00390E7A"/>
    <w:rsid w:val="00390FB9"/>
    <w:rsid w:val="00390FD0"/>
    <w:rsid w:val="00390FF2"/>
    <w:rsid w:val="00391024"/>
    <w:rsid w:val="00391147"/>
    <w:rsid w:val="003912A9"/>
    <w:rsid w:val="003912C8"/>
    <w:rsid w:val="00391790"/>
    <w:rsid w:val="00391841"/>
    <w:rsid w:val="00391A01"/>
    <w:rsid w:val="00391B10"/>
    <w:rsid w:val="00391B38"/>
    <w:rsid w:val="00391B5F"/>
    <w:rsid w:val="00391C67"/>
    <w:rsid w:val="00391CB1"/>
    <w:rsid w:val="00391CC2"/>
    <w:rsid w:val="00391D4F"/>
    <w:rsid w:val="00391DC4"/>
    <w:rsid w:val="00391EDF"/>
    <w:rsid w:val="00391F68"/>
    <w:rsid w:val="00391FA1"/>
    <w:rsid w:val="0039210A"/>
    <w:rsid w:val="003921C6"/>
    <w:rsid w:val="0039234D"/>
    <w:rsid w:val="0039291A"/>
    <w:rsid w:val="00392A4A"/>
    <w:rsid w:val="00392AC2"/>
    <w:rsid w:val="00392C28"/>
    <w:rsid w:val="00392C5F"/>
    <w:rsid w:val="00392D49"/>
    <w:rsid w:val="00392E6D"/>
    <w:rsid w:val="00392EBA"/>
    <w:rsid w:val="00392F01"/>
    <w:rsid w:val="00393028"/>
    <w:rsid w:val="00393089"/>
    <w:rsid w:val="0039310D"/>
    <w:rsid w:val="0039316D"/>
    <w:rsid w:val="0039344A"/>
    <w:rsid w:val="00393611"/>
    <w:rsid w:val="00393666"/>
    <w:rsid w:val="00393749"/>
    <w:rsid w:val="00393784"/>
    <w:rsid w:val="003937BA"/>
    <w:rsid w:val="00393810"/>
    <w:rsid w:val="00393842"/>
    <w:rsid w:val="00393866"/>
    <w:rsid w:val="00393A33"/>
    <w:rsid w:val="00393A8B"/>
    <w:rsid w:val="00393B4B"/>
    <w:rsid w:val="00393BBC"/>
    <w:rsid w:val="00393D44"/>
    <w:rsid w:val="00393D67"/>
    <w:rsid w:val="00393E58"/>
    <w:rsid w:val="00393E83"/>
    <w:rsid w:val="00393FA0"/>
    <w:rsid w:val="00394061"/>
    <w:rsid w:val="0039417D"/>
    <w:rsid w:val="00394370"/>
    <w:rsid w:val="003945E1"/>
    <w:rsid w:val="003946A8"/>
    <w:rsid w:val="003946EC"/>
    <w:rsid w:val="003946F6"/>
    <w:rsid w:val="0039472F"/>
    <w:rsid w:val="0039478A"/>
    <w:rsid w:val="00394A2E"/>
    <w:rsid w:val="00394B34"/>
    <w:rsid w:val="00394B4D"/>
    <w:rsid w:val="00394B8F"/>
    <w:rsid w:val="00394BD9"/>
    <w:rsid w:val="00394C00"/>
    <w:rsid w:val="00394D9C"/>
    <w:rsid w:val="00394E9A"/>
    <w:rsid w:val="00394EFC"/>
    <w:rsid w:val="00394F10"/>
    <w:rsid w:val="00394FB9"/>
    <w:rsid w:val="00395005"/>
    <w:rsid w:val="00395281"/>
    <w:rsid w:val="00395300"/>
    <w:rsid w:val="00395354"/>
    <w:rsid w:val="003953A3"/>
    <w:rsid w:val="003953CD"/>
    <w:rsid w:val="0039542C"/>
    <w:rsid w:val="00395446"/>
    <w:rsid w:val="003955B4"/>
    <w:rsid w:val="003955F8"/>
    <w:rsid w:val="003957F4"/>
    <w:rsid w:val="0039582B"/>
    <w:rsid w:val="00395880"/>
    <w:rsid w:val="003958D9"/>
    <w:rsid w:val="00395A1F"/>
    <w:rsid w:val="00395C1E"/>
    <w:rsid w:val="00395D1B"/>
    <w:rsid w:val="00395E45"/>
    <w:rsid w:val="00395F6E"/>
    <w:rsid w:val="00395F7E"/>
    <w:rsid w:val="003962A1"/>
    <w:rsid w:val="003962BF"/>
    <w:rsid w:val="00396315"/>
    <w:rsid w:val="00396348"/>
    <w:rsid w:val="003963F8"/>
    <w:rsid w:val="00396401"/>
    <w:rsid w:val="00396423"/>
    <w:rsid w:val="00396515"/>
    <w:rsid w:val="00396520"/>
    <w:rsid w:val="00396557"/>
    <w:rsid w:val="00396591"/>
    <w:rsid w:val="0039663F"/>
    <w:rsid w:val="003968CE"/>
    <w:rsid w:val="0039697F"/>
    <w:rsid w:val="003969B5"/>
    <w:rsid w:val="00396A15"/>
    <w:rsid w:val="00396AB4"/>
    <w:rsid w:val="00396CED"/>
    <w:rsid w:val="00396DEE"/>
    <w:rsid w:val="00396F9F"/>
    <w:rsid w:val="0039701D"/>
    <w:rsid w:val="00397216"/>
    <w:rsid w:val="00397322"/>
    <w:rsid w:val="00397340"/>
    <w:rsid w:val="003974C1"/>
    <w:rsid w:val="0039758D"/>
    <w:rsid w:val="003975C8"/>
    <w:rsid w:val="003975E8"/>
    <w:rsid w:val="00397745"/>
    <w:rsid w:val="003978BA"/>
    <w:rsid w:val="00397A42"/>
    <w:rsid w:val="00397A83"/>
    <w:rsid w:val="00397BFC"/>
    <w:rsid w:val="00397D5C"/>
    <w:rsid w:val="00397D88"/>
    <w:rsid w:val="00397F99"/>
    <w:rsid w:val="00397FF9"/>
    <w:rsid w:val="003A011B"/>
    <w:rsid w:val="003A011F"/>
    <w:rsid w:val="003A0167"/>
    <w:rsid w:val="003A0194"/>
    <w:rsid w:val="003A01EC"/>
    <w:rsid w:val="003A031F"/>
    <w:rsid w:val="003A0364"/>
    <w:rsid w:val="003A0446"/>
    <w:rsid w:val="003A04CD"/>
    <w:rsid w:val="003A065A"/>
    <w:rsid w:val="003A09E3"/>
    <w:rsid w:val="003A0A34"/>
    <w:rsid w:val="003A0B45"/>
    <w:rsid w:val="003A0C41"/>
    <w:rsid w:val="003A0C75"/>
    <w:rsid w:val="003A0D99"/>
    <w:rsid w:val="003A0F97"/>
    <w:rsid w:val="003A0FF0"/>
    <w:rsid w:val="003A102A"/>
    <w:rsid w:val="003A1078"/>
    <w:rsid w:val="003A1262"/>
    <w:rsid w:val="003A144F"/>
    <w:rsid w:val="003A146A"/>
    <w:rsid w:val="003A14C4"/>
    <w:rsid w:val="003A14DD"/>
    <w:rsid w:val="003A157F"/>
    <w:rsid w:val="003A1606"/>
    <w:rsid w:val="003A1609"/>
    <w:rsid w:val="003A1769"/>
    <w:rsid w:val="003A1852"/>
    <w:rsid w:val="003A1891"/>
    <w:rsid w:val="003A194A"/>
    <w:rsid w:val="003A1A8B"/>
    <w:rsid w:val="003A1B1C"/>
    <w:rsid w:val="003A1D02"/>
    <w:rsid w:val="003A1E1A"/>
    <w:rsid w:val="003A2000"/>
    <w:rsid w:val="003A201A"/>
    <w:rsid w:val="003A2027"/>
    <w:rsid w:val="003A204A"/>
    <w:rsid w:val="003A205B"/>
    <w:rsid w:val="003A20A6"/>
    <w:rsid w:val="003A21E3"/>
    <w:rsid w:val="003A2394"/>
    <w:rsid w:val="003A2402"/>
    <w:rsid w:val="003A24C8"/>
    <w:rsid w:val="003A2660"/>
    <w:rsid w:val="003A2670"/>
    <w:rsid w:val="003A28C2"/>
    <w:rsid w:val="003A2BE1"/>
    <w:rsid w:val="003A2C3A"/>
    <w:rsid w:val="003A2CCA"/>
    <w:rsid w:val="003A2D4C"/>
    <w:rsid w:val="003A2E23"/>
    <w:rsid w:val="003A2F25"/>
    <w:rsid w:val="003A2FF7"/>
    <w:rsid w:val="003A3013"/>
    <w:rsid w:val="003A3275"/>
    <w:rsid w:val="003A329F"/>
    <w:rsid w:val="003A35A7"/>
    <w:rsid w:val="003A3653"/>
    <w:rsid w:val="003A36A3"/>
    <w:rsid w:val="003A372D"/>
    <w:rsid w:val="003A3743"/>
    <w:rsid w:val="003A3943"/>
    <w:rsid w:val="003A399A"/>
    <w:rsid w:val="003A39E9"/>
    <w:rsid w:val="003A3C8F"/>
    <w:rsid w:val="003A3F8A"/>
    <w:rsid w:val="003A41E5"/>
    <w:rsid w:val="003A430E"/>
    <w:rsid w:val="003A4358"/>
    <w:rsid w:val="003A43F8"/>
    <w:rsid w:val="003A4656"/>
    <w:rsid w:val="003A47C1"/>
    <w:rsid w:val="003A4895"/>
    <w:rsid w:val="003A48FA"/>
    <w:rsid w:val="003A495F"/>
    <w:rsid w:val="003A4AF9"/>
    <w:rsid w:val="003A4B16"/>
    <w:rsid w:val="003A4BD1"/>
    <w:rsid w:val="003A4CB1"/>
    <w:rsid w:val="003A4CD2"/>
    <w:rsid w:val="003A4DA8"/>
    <w:rsid w:val="003A4DF9"/>
    <w:rsid w:val="003A4E9A"/>
    <w:rsid w:val="003A5158"/>
    <w:rsid w:val="003A520A"/>
    <w:rsid w:val="003A5384"/>
    <w:rsid w:val="003A5413"/>
    <w:rsid w:val="003A559F"/>
    <w:rsid w:val="003A582D"/>
    <w:rsid w:val="003A582F"/>
    <w:rsid w:val="003A5974"/>
    <w:rsid w:val="003A5986"/>
    <w:rsid w:val="003A5C5B"/>
    <w:rsid w:val="003A5E22"/>
    <w:rsid w:val="003A5E61"/>
    <w:rsid w:val="003A5F9B"/>
    <w:rsid w:val="003A6005"/>
    <w:rsid w:val="003A607C"/>
    <w:rsid w:val="003A618C"/>
    <w:rsid w:val="003A6331"/>
    <w:rsid w:val="003A63A8"/>
    <w:rsid w:val="003A66BA"/>
    <w:rsid w:val="003A67C0"/>
    <w:rsid w:val="003A687D"/>
    <w:rsid w:val="003A68FC"/>
    <w:rsid w:val="003A690A"/>
    <w:rsid w:val="003A6933"/>
    <w:rsid w:val="003A6A58"/>
    <w:rsid w:val="003A6ADE"/>
    <w:rsid w:val="003A6B1C"/>
    <w:rsid w:val="003A6BBF"/>
    <w:rsid w:val="003A6BC5"/>
    <w:rsid w:val="003A6BEE"/>
    <w:rsid w:val="003A6C09"/>
    <w:rsid w:val="003A6D0F"/>
    <w:rsid w:val="003A6E4B"/>
    <w:rsid w:val="003A6E9C"/>
    <w:rsid w:val="003A6EA7"/>
    <w:rsid w:val="003A6EC1"/>
    <w:rsid w:val="003A6FBB"/>
    <w:rsid w:val="003A6FF1"/>
    <w:rsid w:val="003A7018"/>
    <w:rsid w:val="003A72F1"/>
    <w:rsid w:val="003A736C"/>
    <w:rsid w:val="003A7415"/>
    <w:rsid w:val="003A755B"/>
    <w:rsid w:val="003A7568"/>
    <w:rsid w:val="003A7660"/>
    <w:rsid w:val="003A773A"/>
    <w:rsid w:val="003A774C"/>
    <w:rsid w:val="003A7854"/>
    <w:rsid w:val="003A78DF"/>
    <w:rsid w:val="003A7ADB"/>
    <w:rsid w:val="003A7B95"/>
    <w:rsid w:val="003A7BE3"/>
    <w:rsid w:val="003A7CF4"/>
    <w:rsid w:val="003A7E29"/>
    <w:rsid w:val="003A7E41"/>
    <w:rsid w:val="003A7E5B"/>
    <w:rsid w:val="003A7EBD"/>
    <w:rsid w:val="003A7F37"/>
    <w:rsid w:val="003B011E"/>
    <w:rsid w:val="003B029C"/>
    <w:rsid w:val="003B038E"/>
    <w:rsid w:val="003B04A1"/>
    <w:rsid w:val="003B052B"/>
    <w:rsid w:val="003B0593"/>
    <w:rsid w:val="003B05D2"/>
    <w:rsid w:val="003B06B6"/>
    <w:rsid w:val="003B071B"/>
    <w:rsid w:val="003B0B83"/>
    <w:rsid w:val="003B0E40"/>
    <w:rsid w:val="003B101E"/>
    <w:rsid w:val="003B1054"/>
    <w:rsid w:val="003B1148"/>
    <w:rsid w:val="003B11DC"/>
    <w:rsid w:val="003B12CC"/>
    <w:rsid w:val="003B15AF"/>
    <w:rsid w:val="003B178F"/>
    <w:rsid w:val="003B17A7"/>
    <w:rsid w:val="003B18CE"/>
    <w:rsid w:val="003B197A"/>
    <w:rsid w:val="003B1CBC"/>
    <w:rsid w:val="003B1D00"/>
    <w:rsid w:val="003B1E74"/>
    <w:rsid w:val="003B1EDF"/>
    <w:rsid w:val="003B1FBC"/>
    <w:rsid w:val="003B2038"/>
    <w:rsid w:val="003B219E"/>
    <w:rsid w:val="003B2584"/>
    <w:rsid w:val="003B264B"/>
    <w:rsid w:val="003B27F8"/>
    <w:rsid w:val="003B28B0"/>
    <w:rsid w:val="003B2B61"/>
    <w:rsid w:val="003B2B86"/>
    <w:rsid w:val="003B2D00"/>
    <w:rsid w:val="003B2DFC"/>
    <w:rsid w:val="003B2FCE"/>
    <w:rsid w:val="003B309B"/>
    <w:rsid w:val="003B30E3"/>
    <w:rsid w:val="003B31CF"/>
    <w:rsid w:val="003B3348"/>
    <w:rsid w:val="003B3781"/>
    <w:rsid w:val="003B3882"/>
    <w:rsid w:val="003B39CB"/>
    <w:rsid w:val="003B39E2"/>
    <w:rsid w:val="003B3B2F"/>
    <w:rsid w:val="003B3B9F"/>
    <w:rsid w:val="003B3C99"/>
    <w:rsid w:val="003B3CD1"/>
    <w:rsid w:val="003B3DEE"/>
    <w:rsid w:val="003B3E1D"/>
    <w:rsid w:val="003B3F45"/>
    <w:rsid w:val="003B4116"/>
    <w:rsid w:val="003B428B"/>
    <w:rsid w:val="003B4306"/>
    <w:rsid w:val="003B437D"/>
    <w:rsid w:val="003B44DB"/>
    <w:rsid w:val="003B474A"/>
    <w:rsid w:val="003B49BF"/>
    <w:rsid w:val="003B4A3D"/>
    <w:rsid w:val="003B4BAC"/>
    <w:rsid w:val="003B4D3D"/>
    <w:rsid w:val="003B4D5E"/>
    <w:rsid w:val="003B4D8C"/>
    <w:rsid w:val="003B4DBD"/>
    <w:rsid w:val="003B4EEE"/>
    <w:rsid w:val="003B4F8D"/>
    <w:rsid w:val="003B50E4"/>
    <w:rsid w:val="003B5150"/>
    <w:rsid w:val="003B526C"/>
    <w:rsid w:val="003B53A5"/>
    <w:rsid w:val="003B53FD"/>
    <w:rsid w:val="003B5518"/>
    <w:rsid w:val="003B5853"/>
    <w:rsid w:val="003B5A12"/>
    <w:rsid w:val="003B5B83"/>
    <w:rsid w:val="003B5DEA"/>
    <w:rsid w:val="003B5E33"/>
    <w:rsid w:val="003B6099"/>
    <w:rsid w:val="003B60BF"/>
    <w:rsid w:val="003B61C5"/>
    <w:rsid w:val="003B61D5"/>
    <w:rsid w:val="003B63C4"/>
    <w:rsid w:val="003B649C"/>
    <w:rsid w:val="003B64E7"/>
    <w:rsid w:val="003B6532"/>
    <w:rsid w:val="003B65D4"/>
    <w:rsid w:val="003B6772"/>
    <w:rsid w:val="003B67EC"/>
    <w:rsid w:val="003B69BD"/>
    <w:rsid w:val="003B6C03"/>
    <w:rsid w:val="003B6E3E"/>
    <w:rsid w:val="003B6E71"/>
    <w:rsid w:val="003B6F2C"/>
    <w:rsid w:val="003B701C"/>
    <w:rsid w:val="003B7053"/>
    <w:rsid w:val="003B705E"/>
    <w:rsid w:val="003B7170"/>
    <w:rsid w:val="003B7234"/>
    <w:rsid w:val="003B7715"/>
    <w:rsid w:val="003B77CC"/>
    <w:rsid w:val="003B77EB"/>
    <w:rsid w:val="003B78A2"/>
    <w:rsid w:val="003B78F7"/>
    <w:rsid w:val="003B7A02"/>
    <w:rsid w:val="003B7A14"/>
    <w:rsid w:val="003B7C6C"/>
    <w:rsid w:val="003B7C94"/>
    <w:rsid w:val="003B7CFD"/>
    <w:rsid w:val="003B7D63"/>
    <w:rsid w:val="003B7DE0"/>
    <w:rsid w:val="003B7F0E"/>
    <w:rsid w:val="003C00BE"/>
    <w:rsid w:val="003C010A"/>
    <w:rsid w:val="003C043E"/>
    <w:rsid w:val="003C05EB"/>
    <w:rsid w:val="003C0640"/>
    <w:rsid w:val="003C06AB"/>
    <w:rsid w:val="003C0794"/>
    <w:rsid w:val="003C07AE"/>
    <w:rsid w:val="003C07F9"/>
    <w:rsid w:val="003C0916"/>
    <w:rsid w:val="003C0957"/>
    <w:rsid w:val="003C0A69"/>
    <w:rsid w:val="003C0AAB"/>
    <w:rsid w:val="003C0AAC"/>
    <w:rsid w:val="003C0DA8"/>
    <w:rsid w:val="003C0DF1"/>
    <w:rsid w:val="003C0EF6"/>
    <w:rsid w:val="003C1000"/>
    <w:rsid w:val="003C10F7"/>
    <w:rsid w:val="003C1158"/>
    <w:rsid w:val="003C11A0"/>
    <w:rsid w:val="003C1345"/>
    <w:rsid w:val="003C137E"/>
    <w:rsid w:val="003C14E5"/>
    <w:rsid w:val="003C1570"/>
    <w:rsid w:val="003C162E"/>
    <w:rsid w:val="003C16AB"/>
    <w:rsid w:val="003C1782"/>
    <w:rsid w:val="003C1835"/>
    <w:rsid w:val="003C1AF8"/>
    <w:rsid w:val="003C1B38"/>
    <w:rsid w:val="003C1CCF"/>
    <w:rsid w:val="003C1EFB"/>
    <w:rsid w:val="003C1F2F"/>
    <w:rsid w:val="003C1F51"/>
    <w:rsid w:val="003C1FD9"/>
    <w:rsid w:val="003C20A3"/>
    <w:rsid w:val="003C20AF"/>
    <w:rsid w:val="003C21DB"/>
    <w:rsid w:val="003C224E"/>
    <w:rsid w:val="003C2320"/>
    <w:rsid w:val="003C25E4"/>
    <w:rsid w:val="003C2616"/>
    <w:rsid w:val="003C2637"/>
    <w:rsid w:val="003C29E4"/>
    <w:rsid w:val="003C2A77"/>
    <w:rsid w:val="003C2BEE"/>
    <w:rsid w:val="003C2CC9"/>
    <w:rsid w:val="003C2CE9"/>
    <w:rsid w:val="003C2CF6"/>
    <w:rsid w:val="003C2DAA"/>
    <w:rsid w:val="003C2E69"/>
    <w:rsid w:val="003C2EF7"/>
    <w:rsid w:val="003C30F2"/>
    <w:rsid w:val="003C3199"/>
    <w:rsid w:val="003C327C"/>
    <w:rsid w:val="003C3320"/>
    <w:rsid w:val="003C33D0"/>
    <w:rsid w:val="003C33D5"/>
    <w:rsid w:val="003C3499"/>
    <w:rsid w:val="003C3742"/>
    <w:rsid w:val="003C3CB0"/>
    <w:rsid w:val="003C3D1F"/>
    <w:rsid w:val="003C3DD0"/>
    <w:rsid w:val="003C3EE8"/>
    <w:rsid w:val="003C3F5F"/>
    <w:rsid w:val="003C3FB2"/>
    <w:rsid w:val="003C4054"/>
    <w:rsid w:val="003C41E8"/>
    <w:rsid w:val="003C42DA"/>
    <w:rsid w:val="003C4368"/>
    <w:rsid w:val="003C440E"/>
    <w:rsid w:val="003C4508"/>
    <w:rsid w:val="003C454D"/>
    <w:rsid w:val="003C45CC"/>
    <w:rsid w:val="003C4607"/>
    <w:rsid w:val="003C46C7"/>
    <w:rsid w:val="003C4938"/>
    <w:rsid w:val="003C49AA"/>
    <w:rsid w:val="003C4CCF"/>
    <w:rsid w:val="003C4D4E"/>
    <w:rsid w:val="003C4DC4"/>
    <w:rsid w:val="003C4E0A"/>
    <w:rsid w:val="003C4F04"/>
    <w:rsid w:val="003C4F76"/>
    <w:rsid w:val="003C4F90"/>
    <w:rsid w:val="003C51AB"/>
    <w:rsid w:val="003C545A"/>
    <w:rsid w:val="003C54E6"/>
    <w:rsid w:val="003C5587"/>
    <w:rsid w:val="003C57BD"/>
    <w:rsid w:val="003C59DA"/>
    <w:rsid w:val="003C5DA4"/>
    <w:rsid w:val="003C5F1D"/>
    <w:rsid w:val="003C6026"/>
    <w:rsid w:val="003C63B5"/>
    <w:rsid w:val="003C6412"/>
    <w:rsid w:val="003C6435"/>
    <w:rsid w:val="003C6437"/>
    <w:rsid w:val="003C659E"/>
    <w:rsid w:val="003C65FF"/>
    <w:rsid w:val="003C669F"/>
    <w:rsid w:val="003C66B9"/>
    <w:rsid w:val="003C66D3"/>
    <w:rsid w:val="003C6950"/>
    <w:rsid w:val="003C6974"/>
    <w:rsid w:val="003C69D5"/>
    <w:rsid w:val="003C6AE7"/>
    <w:rsid w:val="003C6B57"/>
    <w:rsid w:val="003C6B73"/>
    <w:rsid w:val="003C6DF1"/>
    <w:rsid w:val="003C6DF9"/>
    <w:rsid w:val="003C7056"/>
    <w:rsid w:val="003C7196"/>
    <w:rsid w:val="003C71CD"/>
    <w:rsid w:val="003C7388"/>
    <w:rsid w:val="003C7470"/>
    <w:rsid w:val="003C7495"/>
    <w:rsid w:val="003C7638"/>
    <w:rsid w:val="003C774C"/>
    <w:rsid w:val="003C780E"/>
    <w:rsid w:val="003C7874"/>
    <w:rsid w:val="003C78B9"/>
    <w:rsid w:val="003C7980"/>
    <w:rsid w:val="003C79CF"/>
    <w:rsid w:val="003C7CFC"/>
    <w:rsid w:val="003C7D30"/>
    <w:rsid w:val="003C7E05"/>
    <w:rsid w:val="003C7E29"/>
    <w:rsid w:val="003C7E9A"/>
    <w:rsid w:val="003C7EC1"/>
    <w:rsid w:val="003C7F4D"/>
    <w:rsid w:val="003C7F67"/>
    <w:rsid w:val="003D0064"/>
    <w:rsid w:val="003D013E"/>
    <w:rsid w:val="003D0387"/>
    <w:rsid w:val="003D0450"/>
    <w:rsid w:val="003D056B"/>
    <w:rsid w:val="003D060E"/>
    <w:rsid w:val="003D06F5"/>
    <w:rsid w:val="003D0739"/>
    <w:rsid w:val="003D08DF"/>
    <w:rsid w:val="003D0995"/>
    <w:rsid w:val="003D09AD"/>
    <w:rsid w:val="003D0ACF"/>
    <w:rsid w:val="003D0B83"/>
    <w:rsid w:val="003D0BC3"/>
    <w:rsid w:val="003D0D5C"/>
    <w:rsid w:val="003D0DC2"/>
    <w:rsid w:val="003D0FBB"/>
    <w:rsid w:val="003D107B"/>
    <w:rsid w:val="003D1126"/>
    <w:rsid w:val="003D13EF"/>
    <w:rsid w:val="003D1405"/>
    <w:rsid w:val="003D1482"/>
    <w:rsid w:val="003D155C"/>
    <w:rsid w:val="003D166C"/>
    <w:rsid w:val="003D1684"/>
    <w:rsid w:val="003D188B"/>
    <w:rsid w:val="003D18EA"/>
    <w:rsid w:val="003D1970"/>
    <w:rsid w:val="003D19C1"/>
    <w:rsid w:val="003D1A14"/>
    <w:rsid w:val="003D1A20"/>
    <w:rsid w:val="003D1A42"/>
    <w:rsid w:val="003D1A78"/>
    <w:rsid w:val="003D1B31"/>
    <w:rsid w:val="003D1BC3"/>
    <w:rsid w:val="003D1C0C"/>
    <w:rsid w:val="003D1CA9"/>
    <w:rsid w:val="003D1D78"/>
    <w:rsid w:val="003D1D8D"/>
    <w:rsid w:val="003D1E27"/>
    <w:rsid w:val="003D2063"/>
    <w:rsid w:val="003D20AA"/>
    <w:rsid w:val="003D221F"/>
    <w:rsid w:val="003D2283"/>
    <w:rsid w:val="003D245D"/>
    <w:rsid w:val="003D251F"/>
    <w:rsid w:val="003D2533"/>
    <w:rsid w:val="003D25A4"/>
    <w:rsid w:val="003D25B0"/>
    <w:rsid w:val="003D263E"/>
    <w:rsid w:val="003D2772"/>
    <w:rsid w:val="003D2776"/>
    <w:rsid w:val="003D2839"/>
    <w:rsid w:val="003D2849"/>
    <w:rsid w:val="003D2885"/>
    <w:rsid w:val="003D2A66"/>
    <w:rsid w:val="003D2BA0"/>
    <w:rsid w:val="003D2BA9"/>
    <w:rsid w:val="003D2D91"/>
    <w:rsid w:val="003D2EFD"/>
    <w:rsid w:val="003D2F78"/>
    <w:rsid w:val="003D2F9E"/>
    <w:rsid w:val="003D2FEB"/>
    <w:rsid w:val="003D30DC"/>
    <w:rsid w:val="003D3173"/>
    <w:rsid w:val="003D3423"/>
    <w:rsid w:val="003D3556"/>
    <w:rsid w:val="003D3657"/>
    <w:rsid w:val="003D36EB"/>
    <w:rsid w:val="003D3869"/>
    <w:rsid w:val="003D389E"/>
    <w:rsid w:val="003D38A1"/>
    <w:rsid w:val="003D38AE"/>
    <w:rsid w:val="003D38B9"/>
    <w:rsid w:val="003D3B8C"/>
    <w:rsid w:val="003D3C1D"/>
    <w:rsid w:val="003D3E11"/>
    <w:rsid w:val="003D3F55"/>
    <w:rsid w:val="003D3FAA"/>
    <w:rsid w:val="003D406F"/>
    <w:rsid w:val="003D4081"/>
    <w:rsid w:val="003D40F6"/>
    <w:rsid w:val="003D43DF"/>
    <w:rsid w:val="003D43F1"/>
    <w:rsid w:val="003D4476"/>
    <w:rsid w:val="003D4493"/>
    <w:rsid w:val="003D459E"/>
    <w:rsid w:val="003D4645"/>
    <w:rsid w:val="003D48E5"/>
    <w:rsid w:val="003D48E7"/>
    <w:rsid w:val="003D4ACC"/>
    <w:rsid w:val="003D4B97"/>
    <w:rsid w:val="003D4B9E"/>
    <w:rsid w:val="003D4D5A"/>
    <w:rsid w:val="003D4E92"/>
    <w:rsid w:val="003D4F62"/>
    <w:rsid w:val="003D4F7F"/>
    <w:rsid w:val="003D502F"/>
    <w:rsid w:val="003D506D"/>
    <w:rsid w:val="003D5258"/>
    <w:rsid w:val="003D53FD"/>
    <w:rsid w:val="003D5806"/>
    <w:rsid w:val="003D5ACF"/>
    <w:rsid w:val="003D5B5B"/>
    <w:rsid w:val="003D5B8F"/>
    <w:rsid w:val="003D5BFF"/>
    <w:rsid w:val="003D5C98"/>
    <w:rsid w:val="003D5CD9"/>
    <w:rsid w:val="003D5CF8"/>
    <w:rsid w:val="003D5FFF"/>
    <w:rsid w:val="003D6036"/>
    <w:rsid w:val="003D60C0"/>
    <w:rsid w:val="003D60D0"/>
    <w:rsid w:val="003D6111"/>
    <w:rsid w:val="003D6185"/>
    <w:rsid w:val="003D6258"/>
    <w:rsid w:val="003D6380"/>
    <w:rsid w:val="003D65A9"/>
    <w:rsid w:val="003D6644"/>
    <w:rsid w:val="003D664D"/>
    <w:rsid w:val="003D6660"/>
    <w:rsid w:val="003D6676"/>
    <w:rsid w:val="003D6AE2"/>
    <w:rsid w:val="003D6CCA"/>
    <w:rsid w:val="003D6CE2"/>
    <w:rsid w:val="003D6D3A"/>
    <w:rsid w:val="003D6D4C"/>
    <w:rsid w:val="003D6D60"/>
    <w:rsid w:val="003D6D85"/>
    <w:rsid w:val="003D6D95"/>
    <w:rsid w:val="003D70C1"/>
    <w:rsid w:val="003D71CF"/>
    <w:rsid w:val="003D72B6"/>
    <w:rsid w:val="003D72BB"/>
    <w:rsid w:val="003D7336"/>
    <w:rsid w:val="003D7709"/>
    <w:rsid w:val="003D774B"/>
    <w:rsid w:val="003D786C"/>
    <w:rsid w:val="003D7882"/>
    <w:rsid w:val="003D7ABE"/>
    <w:rsid w:val="003D7CD0"/>
    <w:rsid w:val="003D7CD5"/>
    <w:rsid w:val="003D7EBD"/>
    <w:rsid w:val="003D7EF9"/>
    <w:rsid w:val="003D7F81"/>
    <w:rsid w:val="003D7FDE"/>
    <w:rsid w:val="003E004A"/>
    <w:rsid w:val="003E014B"/>
    <w:rsid w:val="003E0166"/>
    <w:rsid w:val="003E0213"/>
    <w:rsid w:val="003E027F"/>
    <w:rsid w:val="003E0666"/>
    <w:rsid w:val="003E0703"/>
    <w:rsid w:val="003E0744"/>
    <w:rsid w:val="003E0797"/>
    <w:rsid w:val="003E0B57"/>
    <w:rsid w:val="003E0C25"/>
    <w:rsid w:val="003E0CE7"/>
    <w:rsid w:val="003E0FFB"/>
    <w:rsid w:val="003E1077"/>
    <w:rsid w:val="003E116C"/>
    <w:rsid w:val="003E11D2"/>
    <w:rsid w:val="003E1202"/>
    <w:rsid w:val="003E1290"/>
    <w:rsid w:val="003E13AC"/>
    <w:rsid w:val="003E1408"/>
    <w:rsid w:val="003E1704"/>
    <w:rsid w:val="003E1757"/>
    <w:rsid w:val="003E17C5"/>
    <w:rsid w:val="003E17DE"/>
    <w:rsid w:val="003E1807"/>
    <w:rsid w:val="003E1915"/>
    <w:rsid w:val="003E193E"/>
    <w:rsid w:val="003E1A1D"/>
    <w:rsid w:val="003E1BF4"/>
    <w:rsid w:val="003E1D7B"/>
    <w:rsid w:val="003E1E13"/>
    <w:rsid w:val="003E2133"/>
    <w:rsid w:val="003E2224"/>
    <w:rsid w:val="003E222F"/>
    <w:rsid w:val="003E227F"/>
    <w:rsid w:val="003E2306"/>
    <w:rsid w:val="003E233D"/>
    <w:rsid w:val="003E247F"/>
    <w:rsid w:val="003E2494"/>
    <w:rsid w:val="003E2655"/>
    <w:rsid w:val="003E2B98"/>
    <w:rsid w:val="003E2D99"/>
    <w:rsid w:val="003E2DE9"/>
    <w:rsid w:val="003E2E4D"/>
    <w:rsid w:val="003E2E6B"/>
    <w:rsid w:val="003E2E90"/>
    <w:rsid w:val="003E3486"/>
    <w:rsid w:val="003E3507"/>
    <w:rsid w:val="003E378E"/>
    <w:rsid w:val="003E392F"/>
    <w:rsid w:val="003E3A5E"/>
    <w:rsid w:val="003E3D2C"/>
    <w:rsid w:val="003E3F06"/>
    <w:rsid w:val="003E3F74"/>
    <w:rsid w:val="003E3FF8"/>
    <w:rsid w:val="003E408B"/>
    <w:rsid w:val="003E41F2"/>
    <w:rsid w:val="003E4227"/>
    <w:rsid w:val="003E42EF"/>
    <w:rsid w:val="003E43B8"/>
    <w:rsid w:val="003E4531"/>
    <w:rsid w:val="003E466E"/>
    <w:rsid w:val="003E4735"/>
    <w:rsid w:val="003E47A8"/>
    <w:rsid w:val="003E4941"/>
    <w:rsid w:val="003E4C40"/>
    <w:rsid w:val="003E4C94"/>
    <w:rsid w:val="003E4CE7"/>
    <w:rsid w:val="003E4EEB"/>
    <w:rsid w:val="003E527C"/>
    <w:rsid w:val="003E527F"/>
    <w:rsid w:val="003E5441"/>
    <w:rsid w:val="003E5753"/>
    <w:rsid w:val="003E5754"/>
    <w:rsid w:val="003E57FA"/>
    <w:rsid w:val="003E5820"/>
    <w:rsid w:val="003E5821"/>
    <w:rsid w:val="003E5864"/>
    <w:rsid w:val="003E5BE1"/>
    <w:rsid w:val="003E5D91"/>
    <w:rsid w:val="003E6003"/>
    <w:rsid w:val="003E6078"/>
    <w:rsid w:val="003E60FD"/>
    <w:rsid w:val="003E6265"/>
    <w:rsid w:val="003E62A5"/>
    <w:rsid w:val="003E62CF"/>
    <w:rsid w:val="003E648E"/>
    <w:rsid w:val="003E666B"/>
    <w:rsid w:val="003E66C9"/>
    <w:rsid w:val="003E6795"/>
    <w:rsid w:val="003E6A55"/>
    <w:rsid w:val="003E6B10"/>
    <w:rsid w:val="003E6B4C"/>
    <w:rsid w:val="003E6B7C"/>
    <w:rsid w:val="003E6B9E"/>
    <w:rsid w:val="003E6BF9"/>
    <w:rsid w:val="003E6E8D"/>
    <w:rsid w:val="003E6E9C"/>
    <w:rsid w:val="003E70D8"/>
    <w:rsid w:val="003E72F3"/>
    <w:rsid w:val="003E73C3"/>
    <w:rsid w:val="003E753E"/>
    <w:rsid w:val="003E76BC"/>
    <w:rsid w:val="003E79B6"/>
    <w:rsid w:val="003E79FF"/>
    <w:rsid w:val="003E7C8A"/>
    <w:rsid w:val="003E7D33"/>
    <w:rsid w:val="003E7D63"/>
    <w:rsid w:val="003E7DBF"/>
    <w:rsid w:val="003E7E6C"/>
    <w:rsid w:val="003E7F61"/>
    <w:rsid w:val="003F01B4"/>
    <w:rsid w:val="003F0283"/>
    <w:rsid w:val="003F02F7"/>
    <w:rsid w:val="003F065E"/>
    <w:rsid w:val="003F07FE"/>
    <w:rsid w:val="003F085D"/>
    <w:rsid w:val="003F0D2C"/>
    <w:rsid w:val="003F0D59"/>
    <w:rsid w:val="003F0EA9"/>
    <w:rsid w:val="003F0F6F"/>
    <w:rsid w:val="003F1068"/>
    <w:rsid w:val="003F11DA"/>
    <w:rsid w:val="003F12AC"/>
    <w:rsid w:val="003F1517"/>
    <w:rsid w:val="003F15B9"/>
    <w:rsid w:val="003F16BC"/>
    <w:rsid w:val="003F1712"/>
    <w:rsid w:val="003F198E"/>
    <w:rsid w:val="003F1B35"/>
    <w:rsid w:val="003F1D43"/>
    <w:rsid w:val="003F1E11"/>
    <w:rsid w:val="003F1E1B"/>
    <w:rsid w:val="003F1E73"/>
    <w:rsid w:val="003F1FB0"/>
    <w:rsid w:val="003F1FFA"/>
    <w:rsid w:val="003F2016"/>
    <w:rsid w:val="003F2471"/>
    <w:rsid w:val="003F2507"/>
    <w:rsid w:val="003F2864"/>
    <w:rsid w:val="003F297E"/>
    <w:rsid w:val="003F2A26"/>
    <w:rsid w:val="003F2A55"/>
    <w:rsid w:val="003F2B74"/>
    <w:rsid w:val="003F2C2F"/>
    <w:rsid w:val="003F2C3B"/>
    <w:rsid w:val="003F2C97"/>
    <w:rsid w:val="003F2CB3"/>
    <w:rsid w:val="003F2D4D"/>
    <w:rsid w:val="003F2DAB"/>
    <w:rsid w:val="003F2F09"/>
    <w:rsid w:val="003F2FF8"/>
    <w:rsid w:val="003F314C"/>
    <w:rsid w:val="003F3208"/>
    <w:rsid w:val="003F32CF"/>
    <w:rsid w:val="003F32EE"/>
    <w:rsid w:val="003F3405"/>
    <w:rsid w:val="003F35ED"/>
    <w:rsid w:val="003F3661"/>
    <w:rsid w:val="003F3674"/>
    <w:rsid w:val="003F381E"/>
    <w:rsid w:val="003F3B5C"/>
    <w:rsid w:val="003F3BD5"/>
    <w:rsid w:val="003F3C74"/>
    <w:rsid w:val="003F3E29"/>
    <w:rsid w:val="003F4013"/>
    <w:rsid w:val="003F4056"/>
    <w:rsid w:val="003F413D"/>
    <w:rsid w:val="003F4384"/>
    <w:rsid w:val="003F4494"/>
    <w:rsid w:val="003F4833"/>
    <w:rsid w:val="003F49C2"/>
    <w:rsid w:val="003F49F7"/>
    <w:rsid w:val="003F4AB1"/>
    <w:rsid w:val="003F4DB9"/>
    <w:rsid w:val="003F4E48"/>
    <w:rsid w:val="003F4EC6"/>
    <w:rsid w:val="003F4F9E"/>
    <w:rsid w:val="003F5227"/>
    <w:rsid w:val="003F542B"/>
    <w:rsid w:val="003F54BA"/>
    <w:rsid w:val="003F557B"/>
    <w:rsid w:val="003F56FC"/>
    <w:rsid w:val="003F5714"/>
    <w:rsid w:val="003F5B44"/>
    <w:rsid w:val="003F5C03"/>
    <w:rsid w:val="003F5D13"/>
    <w:rsid w:val="003F5E4A"/>
    <w:rsid w:val="003F5F19"/>
    <w:rsid w:val="003F5F3E"/>
    <w:rsid w:val="003F60B4"/>
    <w:rsid w:val="003F61B9"/>
    <w:rsid w:val="003F6338"/>
    <w:rsid w:val="003F64E8"/>
    <w:rsid w:val="003F6609"/>
    <w:rsid w:val="003F672C"/>
    <w:rsid w:val="003F6735"/>
    <w:rsid w:val="003F68BC"/>
    <w:rsid w:val="003F699D"/>
    <w:rsid w:val="003F69D5"/>
    <w:rsid w:val="003F6C2C"/>
    <w:rsid w:val="003F6C37"/>
    <w:rsid w:val="003F6CCB"/>
    <w:rsid w:val="003F6D33"/>
    <w:rsid w:val="003F6E05"/>
    <w:rsid w:val="003F7160"/>
    <w:rsid w:val="003F7186"/>
    <w:rsid w:val="003F736D"/>
    <w:rsid w:val="003F7403"/>
    <w:rsid w:val="003F750E"/>
    <w:rsid w:val="003F75CA"/>
    <w:rsid w:val="003F780A"/>
    <w:rsid w:val="003F78B9"/>
    <w:rsid w:val="003F78C6"/>
    <w:rsid w:val="003F793C"/>
    <w:rsid w:val="003F7B39"/>
    <w:rsid w:val="003F7B88"/>
    <w:rsid w:val="003F7C23"/>
    <w:rsid w:val="003F7CB0"/>
    <w:rsid w:val="003F7CD2"/>
    <w:rsid w:val="003F7CF1"/>
    <w:rsid w:val="003F7D0D"/>
    <w:rsid w:val="003F7E4E"/>
    <w:rsid w:val="003F7E92"/>
    <w:rsid w:val="00400311"/>
    <w:rsid w:val="0040032D"/>
    <w:rsid w:val="004005B5"/>
    <w:rsid w:val="0040067A"/>
    <w:rsid w:val="004007A0"/>
    <w:rsid w:val="004007E7"/>
    <w:rsid w:val="00400908"/>
    <w:rsid w:val="0040090C"/>
    <w:rsid w:val="00400AAB"/>
    <w:rsid w:val="00400B5F"/>
    <w:rsid w:val="00400C27"/>
    <w:rsid w:val="00400C80"/>
    <w:rsid w:val="00400CD3"/>
    <w:rsid w:val="00400D5A"/>
    <w:rsid w:val="00400D8F"/>
    <w:rsid w:val="00400DB8"/>
    <w:rsid w:val="00400F1B"/>
    <w:rsid w:val="00400F4A"/>
    <w:rsid w:val="0040114C"/>
    <w:rsid w:val="004011AB"/>
    <w:rsid w:val="00401210"/>
    <w:rsid w:val="0040125C"/>
    <w:rsid w:val="00401354"/>
    <w:rsid w:val="0040145F"/>
    <w:rsid w:val="004014D5"/>
    <w:rsid w:val="0040153D"/>
    <w:rsid w:val="004015C3"/>
    <w:rsid w:val="004015C8"/>
    <w:rsid w:val="004016A6"/>
    <w:rsid w:val="004017A6"/>
    <w:rsid w:val="00401897"/>
    <w:rsid w:val="00401A0B"/>
    <w:rsid w:val="00401A1B"/>
    <w:rsid w:val="00401A2E"/>
    <w:rsid w:val="00401BFF"/>
    <w:rsid w:val="00401C57"/>
    <w:rsid w:val="00401DB6"/>
    <w:rsid w:val="00401DF6"/>
    <w:rsid w:val="00401EB8"/>
    <w:rsid w:val="004020B9"/>
    <w:rsid w:val="004021B4"/>
    <w:rsid w:val="004023CB"/>
    <w:rsid w:val="004024E4"/>
    <w:rsid w:val="004025B5"/>
    <w:rsid w:val="00402703"/>
    <w:rsid w:val="0040270A"/>
    <w:rsid w:val="0040282B"/>
    <w:rsid w:val="00402864"/>
    <w:rsid w:val="00402984"/>
    <w:rsid w:val="0040299E"/>
    <w:rsid w:val="00402A1B"/>
    <w:rsid w:val="00402BA6"/>
    <w:rsid w:val="00402BB1"/>
    <w:rsid w:val="00402C36"/>
    <w:rsid w:val="00402E24"/>
    <w:rsid w:val="00402EA3"/>
    <w:rsid w:val="00402EBA"/>
    <w:rsid w:val="00402FCA"/>
    <w:rsid w:val="00403399"/>
    <w:rsid w:val="004033F6"/>
    <w:rsid w:val="004035C8"/>
    <w:rsid w:val="00403616"/>
    <w:rsid w:val="004036AB"/>
    <w:rsid w:val="004039F1"/>
    <w:rsid w:val="00403ACB"/>
    <w:rsid w:val="00403AD9"/>
    <w:rsid w:val="00403C55"/>
    <w:rsid w:val="00403C7E"/>
    <w:rsid w:val="00403C9E"/>
    <w:rsid w:val="00403CF5"/>
    <w:rsid w:val="00403E33"/>
    <w:rsid w:val="00403E78"/>
    <w:rsid w:val="00404005"/>
    <w:rsid w:val="00404067"/>
    <w:rsid w:val="0040417B"/>
    <w:rsid w:val="0040434A"/>
    <w:rsid w:val="00404458"/>
    <w:rsid w:val="004044F8"/>
    <w:rsid w:val="00404508"/>
    <w:rsid w:val="004046CD"/>
    <w:rsid w:val="00404838"/>
    <w:rsid w:val="0040483E"/>
    <w:rsid w:val="00404A91"/>
    <w:rsid w:val="00404DD4"/>
    <w:rsid w:val="00404E3F"/>
    <w:rsid w:val="00404E43"/>
    <w:rsid w:val="00404E8D"/>
    <w:rsid w:val="00404F65"/>
    <w:rsid w:val="00404FBF"/>
    <w:rsid w:val="00405034"/>
    <w:rsid w:val="00405130"/>
    <w:rsid w:val="00405417"/>
    <w:rsid w:val="004054A5"/>
    <w:rsid w:val="00405A77"/>
    <w:rsid w:val="00405C73"/>
    <w:rsid w:val="00405C81"/>
    <w:rsid w:val="00405F4A"/>
    <w:rsid w:val="004060E9"/>
    <w:rsid w:val="00406197"/>
    <w:rsid w:val="004061EB"/>
    <w:rsid w:val="00406466"/>
    <w:rsid w:val="00406662"/>
    <w:rsid w:val="004066E0"/>
    <w:rsid w:val="0040670F"/>
    <w:rsid w:val="00406733"/>
    <w:rsid w:val="00406914"/>
    <w:rsid w:val="00406970"/>
    <w:rsid w:val="004069B6"/>
    <w:rsid w:val="00406C49"/>
    <w:rsid w:val="00406CE6"/>
    <w:rsid w:val="00406DD1"/>
    <w:rsid w:val="00406F20"/>
    <w:rsid w:val="0040706C"/>
    <w:rsid w:val="004070CB"/>
    <w:rsid w:val="004074E7"/>
    <w:rsid w:val="004075BC"/>
    <w:rsid w:val="0040772E"/>
    <w:rsid w:val="00407822"/>
    <w:rsid w:val="00407879"/>
    <w:rsid w:val="004078B5"/>
    <w:rsid w:val="004078B8"/>
    <w:rsid w:val="00407971"/>
    <w:rsid w:val="00407A53"/>
    <w:rsid w:val="00407A59"/>
    <w:rsid w:val="004100F9"/>
    <w:rsid w:val="004101DE"/>
    <w:rsid w:val="00410251"/>
    <w:rsid w:val="004102CF"/>
    <w:rsid w:val="0041035B"/>
    <w:rsid w:val="00410504"/>
    <w:rsid w:val="0041064D"/>
    <w:rsid w:val="00410681"/>
    <w:rsid w:val="0041071D"/>
    <w:rsid w:val="004108A5"/>
    <w:rsid w:val="00410B45"/>
    <w:rsid w:val="00410D1F"/>
    <w:rsid w:val="00410E1F"/>
    <w:rsid w:val="00410E40"/>
    <w:rsid w:val="0041104B"/>
    <w:rsid w:val="0041114F"/>
    <w:rsid w:val="0041123E"/>
    <w:rsid w:val="004112E5"/>
    <w:rsid w:val="0041140E"/>
    <w:rsid w:val="004114CC"/>
    <w:rsid w:val="0041162D"/>
    <w:rsid w:val="00411742"/>
    <w:rsid w:val="0041175E"/>
    <w:rsid w:val="004117A3"/>
    <w:rsid w:val="0041198E"/>
    <w:rsid w:val="00411A64"/>
    <w:rsid w:val="00411BB7"/>
    <w:rsid w:val="00411BB9"/>
    <w:rsid w:val="00411E7F"/>
    <w:rsid w:val="00411F05"/>
    <w:rsid w:val="00412082"/>
    <w:rsid w:val="004120B7"/>
    <w:rsid w:val="004121B6"/>
    <w:rsid w:val="00412306"/>
    <w:rsid w:val="0041243B"/>
    <w:rsid w:val="0041251A"/>
    <w:rsid w:val="00412631"/>
    <w:rsid w:val="00412700"/>
    <w:rsid w:val="00412790"/>
    <w:rsid w:val="00412795"/>
    <w:rsid w:val="00412841"/>
    <w:rsid w:val="00412868"/>
    <w:rsid w:val="00412919"/>
    <w:rsid w:val="0041297E"/>
    <w:rsid w:val="00412993"/>
    <w:rsid w:val="00412A7B"/>
    <w:rsid w:val="00412DD5"/>
    <w:rsid w:val="00412F69"/>
    <w:rsid w:val="00413048"/>
    <w:rsid w:val="004130D0"/>
    <w:rsid w:val="0041330E"/>
    <w:rsid w:val="00413348"/>
    <w:rsid w:val="0041338D"/>
    <w:rsid w:val="004134AA"/>
    <w:rsid w:val="0041351B"/>
    <w:rsid w:val="004135C5"/>
    <w:rsid w:val="00413620"/>
    <w:rsid w:val="00413659"/>
    <w:rsid w:val="00413691"/>
    <w:rsid w:val="004136BB"/>
    <w:rsid w:val="004136CD"/>
    <w:rsid w:val="004136FA"/>
    <w:rsid w:val="00413833"/>
    <w:rsid w:val="0041386E"/>
    <w:rsid w:val="0041393E"/>
    <w:rsid w:val="004139A2"/>
    <w:rsid w:val="004139C3"/>
    <w:rsid w:val="00413A3A"/>
    <w:rsid w:val="00413AF5"/>
    <w:rsid w:val="00413CF0"/>
    <w:rsid w:val="00413D14"/>
    <w:rsid w:val="00413DAF"/>
    <w:rsid w:val="00413DFB"/>
    <w:rsid w:val="0041403B"/>
    <w:rsid w:val="00414155"/>
    <w:rsid w:val="0041423D"/>
    <w:rsid w:val="00414284"/>
    <w:rsid w:val="004142CE"/>
    <w:rsid w:val="00414345"/>
    <w:rsid w:val="0041442A"/>
    <w:rsid w:val="00414513"/>
    <w:rsid w:val="004146C5"/>
    <w:rsid w:val="0041484B"/>
    <w:rsid w:val="00414889"/>
    <w:rsid w:val="004149F2"/>
    <w:rsid w:val="00414A74"/>
    <w:rsid w:val="00414C6D"/>
    <w:rsid w:val="00414CDC"/>
    <w:rsid w:val="00414DCC"/>
    <w:rsid w:val="00414E38"/>
    <w:rsid w:val="00414E39"/>
    <w:rsid w:val="00414E56"/>
    <w:rsid w:val="00414E5D"/>
    <w:rsid w:val="00414E64"/>
    <w:rsid w:val="00415062"/>
    <w:rsid w:val="0041506F"/>
    <w:rsid w:val="00415133"/>
    <w:rsid w:val="0041525C"/>
    <w:rsid w:val="00415394"/>
    <w:rsid w:val="004153AB"/>
    <w:rsid w:val="004153C2"/>
    <w:rsid w:val="0041552B"/>
    <w:rsid w:val="00415533"/>
    <w:rsid w:val="004155E6"/>
    <w:rsid w:val="004157D3"/>
    <w:rsid w:val="004157E1"/>
    <w:rsid w:val="00415831"/>
    <w:rsid w:val="00415905"/>
    <w:rsid w:val="0041593B"/>
    <w:rsid w:val="00415C9D"/>
    <w:rsid w:val="00415CD6"/>
    <w:rsid w:val="00415CE8"/>
    <w:rsid w:val="00415D1A"/>
    <w:rsid w:val="00415E65"/>
    <w:rsid w:val="00415F96"/>
    <w:rsid w:val="0041608B"/>
    <w:rsid w:val="00416116"/>
    <w:rsid w:val="0041625D"/>
    <w:rsid w:val="0041634B"/>
    <w:rsid w:val="00416352"/>
    <w:rsid w:val="00416405"/>
    <w:rsid w:val="0041650B"/>
    <w:rsid w:val="0041656C"/>
    <w:rsid w:val="00416600"/>
    <w:rsid w:val="00416690"/>
    <w:rsid w:val="004166AA"/>
    <w:rsid w:val="00416943"/>
    <w:rsid w:val="00416A3D"/>
    <w:rsid w:val="00416A63"/>
    <w:rsid w:val="00416A70"/>
    <w:rsid w:val="00416ACD"/>
    <w:rsid w:val="00416D5A"/>
    <w:rsid w:val="00416E47"/>
    <w:rsid w:val="00416E96"/>
    <w:rsid w:val="004170D4"/>
    <w:rsid w:val="004172B8"/>
    <w:rsid w:val="0041738B"/>
    <w:rsid w:val="0041759F"/>
    <w:rsid w:val="004175A6"/>
    <w:rsid w:val="004175C9"/>
    <w:rsid w:val="00417989"/>
    <w:rsid w:val="004179F3"/>
    <w:rsid w:val="00417A42"/>
    <w:rsid w:val="00417AF2"/>
    <w:rsid w:val="00417BC3"/>
    <w:rsid w:val="00417BCA"/>
    <w:rsid w:val="00417C0A"/>
    <w:rsid w:val="00417C88"/>
    <w:rsid w:val="00417C8C"/>
    <w:rsid w:val="00417CE5"/>
    <w:rsid w:val="00417DCB"/>
    <w:rsid w:val="00417DF4"/>
    <w:rsid w:val="00417E69"/>
    <w:rsid w:val="00417EC1"/>
    <w:rsid w:val="00420057"/>
    <w:rsid w:val="0042017B"/>
    <w:rsid w:val="0042019D"/>
    <w:rsid w:val="00420239"/>
    <w:rsid w:val="00420468"/>
    <w:rsid w:val="00420801"/>
    <w:rsid w:val="0042080B"/>
    <w:rsid w:val="00420A85"/>
    <w:rsid w:val="00420C77"/>
    <w:rsid w:val="00420C91"/>
    <w:rsid w:val="00420CB9"/>
    <w:rsid w:val="00420D11"/>
    <w:rsid w:val="00420D5E"/>
    <w:rsid w:val="00420EF4"/>
    <w:rsid w:val="00421120"/>
    <w:rsid w:val="004213C8"/>
    <w:rsid w:val="0042140B"/>
    <w:rsid w:val="004215E6"/>
    <w:rsid w:val="004215E7"/>
    <w:rsid w:val="00421601"/>
    <w:rsid w:val="0042182C"/>
    <w:rsid w:val="004218A2"/>
    <w:rsid w:val="00421966"/>
    <w:rsid w:val="004219B6"/>
    <w:rsid w:val="004219C5"/>
    <w:rsid w:val="00421D32"/>
    <w:rsid w:val="00421E62"/>
    <w:rsid w:val="00421ECC"/>
    <w:rsid w:val="00422124"/>
    <w:rsid w:val="004221B8"/>
    <w:rsid w:val="004222F9"/>
    <w:rsid w:val="0042242E"/>
    <w:rsid w:val="004224B0"/>
    <w:rsid w:val="004224BB"/>
    <w:rsid w:val="004226A6"/>
    <w:rsid w:val="0042271B"/>
    <w:rsid w:val="0042281D"/>
    <w:rsid w:val="0042283B"/>
    <w:rsid w:val="00422C84"/>
    <w:rsid w:val="00422C92"/>
    <w:rsid w:val="00422CC8"/>
    <w:rsid w:val="00422CE5"/>
    <w:rsid w:val="00422D73"/>
    <w:rsid w:val="00422DA0"/>
    <w:rsid w:val="00422E71"/>
    <w:rsid w:val="00422F75"/>
    <w:rsid w:val="00423011"/>
    <w:rsid w:val="00423027"/>
    <w:rsid w:val="0042309C"/>
    <w:rsid w:val="004233A5"/>
    <w:rsid w:val="0042343B"/>
    <w:rsid w:val="0042364A"/>
    <w:rsid w:val="004236BB"/>
    <w:rsid w:val="004238CE"/>
    <w:rsid w:val="004238D7"/>
    <w:rsid w:val="00423937"/>
    <w:rsid w:val="004239C3"/>
    <w:rsid w:val="00423B1D"/>
    <w:rsid w:val="00423B2B"/>
    <w:rsid w:val="00423CF8"/>
    <w:rsid w:val="00423FD8"/>
    <w:rsid w:val="00424064"/>
    <w:rsid w:val="0042411F"/>
    <w:rsid w:val="00424591"/>
    <w:rsid w:val="004245E4"/>
    <w:rsid w:val="004246B6"/>
    <w:rsid w:val="004247D8"/>
    <w:rsid w:val="00424860"/>
    <w:rsid w:val="00424864"/>
    <w:rsid w:val="004248D7"/>
    <w:rsid w:val="00424952"/>
    <w:rsid w:val="0042496B"/>
    <w:rsid w:val="00424D33"/>
    <w:rsid w:val="00424E81"/>
    <w:rsid w:val="00424F5F"/>
    <w:rsid w:val="00424FDC"/>
    <w:rsid w:val="0042531B"/>
    <w:rsid w:val="0042538F"/>
    <w:rsid w:val="0042541D"/>
    <w:rsid w:val="0042551A"/>
    <w:rsid w:val="00425686"/>
    <w:rsid w:val="00425754"/>
    <w:rsid w:val="00425782"/>
    <w:rsid w:val="004257AE"/>
    <w:rsid w:val="004258BD"/>
    <w:rsid w:val="00425998"/>
    <w:rsid w:val="004259D2"/>
    <w:rsid w:val="00425BC6"/>
    <w:rsid w:val="00425C37"/>
    <w:rsid w:val="00425E97"/>
    <w:rsid w:val="00425F77"/>
    <w:rsid w:val="00425FD1"/>
    <w:rsid w:val="004260D4"/>
    <w:rsid w:val="0042619A"/>
    <w:rsid w:val="004262DB"/>
    <w:rsid w:val="00426349"/>
    <w:rsid w:val="00426439"/>
    <w:rsid w:val="00426588"/>
    <w:rsid w:val="00426723"/>
    <w:rsid w:val="004268CC"/>
    <w:rsid w:val="00426CF0"/>
    <w:rsid w:val="00426E1B"/>
    <w:rsid w:val="0042703F"/>
    <w:rsid w:val="004270C0"/>
    <w:rsid w:val="00427101"/>
    <w:rsid w:val="00427127"/>
    <w:rsid w:val="0042717D"/>
    <w:rsid w:val="004271B8"/>
    <w:rsid w:val="00427280"/>
    <w:rsid w:val="00427351"/>
    <w:rsid w:val="00427411"/>
    <w:rsid w:val="0042747D"/>
    <w:rsid w:val="004274BD"/>
    <w:rsid w:val="004275E9"/>
    <w:rsid w:val="0042789A"/>
    <w:rsid w:val="0042791D"/>
    <w:rsid w:val="004279BC"/>
    <w:rsid w:val="00427B3A"/>
    <w:rsid w:val="00427BCA"/>
    <w:rsid w:val="00427D16"/>
    <w:rsid w:val="00427D56"/>
    <w:rsid w:val="00427E07"/>
    <w:rsid w:val="00427FDB"/>
    <w:rsid w:val="004300CD"/>
    <w:rsid w:val="004301B9"/>
    <w:rsid w:val="0043047C"/>
    <w:rsid w:val="004306E7"/>
    <w:rsid w:val="0043081F"/>
    <w:rsid w:val="004308BD"/>
    <w:rsid w:val="004308C4"/>
    <w:rsid w:val="004308C9"/>
    <w:rsid w:val="00430A14"/>
    <w:rsid w:val="00430A18"/>
    <w:rsid w:val="00430AA6"/>
    <w:rsid w:val="00430C2A"/>
    <w:rsid w:val="00430D0C"/>
    <w:rsid w:val="00430D4C"/>
    <w:rsid w:val="00431016"/>
    <w:rsid w:val="00431256"/>
    <w:rsid w:val="0043128B"/>
    <w:rsid w:val="004312BF"/>
    <w:rsid w:val="004313C7"/>
    <w:rsid w:val="00431592"/>
    <w:rsid w:val="0043165C"/>
    <w:rsid w:val="00431702"/>
    <w:rsid w:val="00431767"/>
    <w:rsid w:val="004318BD"/>
    <w:rsid w:val="004319B7"/>
    <w:rsid w:val="00431A75"/>
    <w:rsid w:val="00431A79"/>
    <w:rsid w:val="00431B24"/>
    <w:rsid w:val="00431C27"/>
    <w:rsid w:val="00431F6B"/>
    <w:rsid w:val="00431F75"/>
    <w:rsid w:val="00431F90"/>
    <w:rsid w:val="00432038"/>
    <w:rsid w:val="004320CF"/>
    <w:rsid w:val="0043216A"/>
    <w:rsid w:val="004321D2"/>
    <w:rsid w:val="004321FA"/>
    <w:rsid w:val="00432260"/>
    <w:rsid w:val="004322B5"/>
    <w:rsid w:val="00432306"/>
    <w:rsid w:val="00432459"/>
    <w:rsid w:val="004324F0"/>
    <w:rsid w:val="00432510"/>
    <w:rsid w:val="0043257A"/>
    <w:rsid w:val="00432640"/>
    <w:rsid w:val="004326CC"/>
    <w:rsid w:val="004327C1"/>
    <w:rsid w:val="004327C5"/>
    <w:rsid w:val="00432874"/>
    <w:rsid w:val="00432920"/>
    <w:rsid w:val="00432974"/>
    <w:rsid w:val="0043297C"/>
    <w:rsid w:val="004329CD"/>
    <w:rsid w:val="00432B0A"/>
    <w:rsid w:val="00432BB3"/>
    <w:rsid w:val="00432C3B"/>
    <w:rsid w:val="00432ECF"/>
    <w:rsid w:val="00432F73"/>
    <w:rsid w:val="00432FB8"/>
    <w:rsid w:val="004330E9"/>
    <w:rsid w:val="00433149"/>
    <w:rsid w:val="004331ED"/>
    <w:rsid w:val="00433279"/>
    <w:rsid w:val="004332F9"/>
    <w:rsid w:val="00433300"/>
    <w:rsid w:val="0043349D"/>
    <w:rsid w:val="004334A2"/>
    <w:rsid w:val="00433684"/>
    <w:rsid w:val="004336BD"/>
    <w:rsid w:val="0043387E"/>
    <w:rsid w:val="00433954"/>
    <w:rsid w:val="004339AB"/>
    <w:rsid w:val="004339FB"/>
    <w:rsid w:val="00433A4E"/>
    <w:rsid w:val="00433A82"/>
    <w:rsid w:val="00433AB3"/>
    <w:rsid w:val="00433BCF"/>
    <w:rsid w:val="00433CC6"/>
    <w:rsid w:val="00433D30"/>
    <w:rsid w:val="00433F07"/>
    <w:rsid w:val="00434054"/>
    <w:rsid w:val="0043409E"/>
    <w:rsid w:val="004341EE"/>
    <w:rsid w:val="00434334"/>
    <w:rsid w:val="0043434F"/>
    <w:rsid w:val="004344E8"/>
    <w:rsid w:val="00434545"/>
    <w:rsid w:val="004347F4"/>
    <w:rsid w:val="00434B03"/>
    <w:rsid w:val="00434B32"/>
    <w:rsid w:val="00434C50"/>
    <w:rsid w:val="00434CA3"/>
    <w:rsid w:val="00434CC0"/>
    <w:rsid w:val="00434E30"/>
    <w:rsid w:val="00434E83"/>
    <w:rsid w:val="0043515D"/>
    <w:rsid w:val="004351EB"/>
    <w:rsid w:val="00435390"/>
    <w:rsid w:val="00435413"/>
    <w:rsid w:val="00435419"/>
    <w:rsid w:val="0043543A"/>
    <w:rsid w:val="00435483"/>
    <w:rsid w:val="004355B0"/>
    <w:rsid w:val="0043577D"/>
    <w:rsid w:val="0043578E"/>
    <w:rsid w:val="00435830"/>
    <w:rsid w:val="0043598D"/>
    <w:rsid w:val="00435999"/>
    <w:rsid w:val="00435A92"/>
    <w:rsid w:val="00435B9A"/>
    <w:rsid w:val="00435C88"/>
    <w:rsid w:val="00435EB1"/>
    <w:rsid w:val="00435FAE"/>
    <w:rsid w:val="00435FED"/>
    <w:rsid w:val="00436130"/>
    <w:rsid w:val="00436253"/>
    <w:rsid w:val="00436287"/>
    <w:rsid w:val="004362BF"/>
    <w:rsid w:val="004364A7"/>
    <w:rsid w:val="00436549"/>
    <w:rsid w:val="004366A1"/>
    <w:rsid w:val="00436720"/>
    <w:rsid w:val="0043679B"/>
    <w:rsid w:val="00436AA0"/>
    <w:rsid w:val="00436AC1"/>
    <w:rsid w:val="00436B04"/>
    <w:rsid w:val="00436B7B"/>
    <w:rsid w:val="00436C2C"/>
    <w:rsid w:val="00436F12"/>
    <w:rsid w:val="00436F6E"/>
    <w:rsid w:val="00436FFF"/>
    <w:rsid w:val="0043714B"/>
    <w:rsid w:val="00437158"/>
    <w:rsid w:val="00437256"/>
    <w:rsid w:val="00437320"/>
    <w:rsid w:val="004373B3"/>
    <w:rsid w:val="00437462"/>
    <w:rsid w:val="0043753F"/>
    <w:rsid w:val="0043755E"/>
    <w:rsid w:val="00437793"/>
    <w:rsid w:val="0043785E"/>
    <w:rsid w:val="00437A1D"/>
    <w:rsid w:val="00437A1E"/>
    <w:rsid w:val="00437C14"/>
    <w:rsid w:val="00437D23"/>
    <w:rsid w:val="0044009F"/>
    <w:rsid w:val="0044010C"/>
    <w:rsid w:val="00440174"/>
    <w:rsid w:val="004403D4"/>
    <w:rsid w:val="004406CD"/>
    <w:rsid w:val="004407F3"/>
    <w:rsid w:val="004408DB"/>
    <w:rsid w:val="00440AFA"/>
    <w:rsid w:val="00440D5E"/>
    <w:rsid w:val="00440F0C"/>
    <w:rsid w:val="00441243"/>
    <w:rsid w:val="004412DE"/>
    <w:rsid w:val="00441564"/>
    <w:rsid w:val="0044163D"/>
    <w:rsid w:val="004416CE"/>
    <w:rsid w:val="00441756"/>
    <w:rsid w:val="00441BBA"/>
    <w:rsid w:val="00441DAD"/>
    <w:rsid w:val="00441E4D"/>
    <w:rsid w:val="00441F78"/>
    <w:rsid w:val="00441FE6"/>
    <w:rsid w:val="00442146"/>
    <w:rsid w:val="00442271"/>
    <w:rsid w:val="00442398"/>
    <w:rsid w:val="004424C0"/>
    <w:rsid w:val="00442676"/>
    <w:rsid w:val="00442936"/>
    <w:rsid w:val="00442A49"/>
    <w:rsid w:val="00442ACD"/>
    <w:rsid w:val="00442B12"/>
    <w:rsid w:val="00442BD4"/>
    <w:rsid w:val="00442C13"/>
    <w:rsid w:val="00442D1A"/>
    <w:rsid w:val="00442D51"/>
    <w:rsid w:val="00442DC8"/>
    <w:rsid w:val="00443054"/>
    <w:rsid w:val="00443105"/>
    <w:rsid w:val="004432C3"/>
    <w:rsid w:val="0044332F"/>
    <w:rsid w:val="00443421"/>
    <w:rsid w:val="004434FB"/>
    <w:rsid w:val="0044352F"/>
    <w:rsid w:val="0044359D"/>
    <w:rsid w:val="004435CF"/>
    <w:rsid w:val="0044377F"/>
    <w:rsid w:val="004437D9"/>
    <w:rsid w:val="00443A7C"/>
    <w:rsid w:val="00443AAA"/>
    <w:rsid w:val="00443B8A"/>
    <w:rsid w:val="00443B8F"/>
    <w:rsid w:val="00443D0A"/>
    <w:rsid w:val="00443DBF"/>
    <w:rsid w:val="00444012"/>
    <w:rsid w:val="0044408D"/>
    <w:rsid w:val="0044441E"/>
    <w:rsid w:val="00444444"/>
    <w:rsid w:val="004445BC"/>
    <w:rsid w:val="004445D6"/>
    <w:rsid w:val="0044470B"/>
    <w:rsid w:val="0044473C"/>
    <w:rsid w:val="004447A9"/>
    <w:rsid w:val="00444A73"/>
    <w:rsid w:val="00444B6D"/>
    <w:rsid w:val="00444BBB"/>
    <w:rsid w:val="00444BBC"/>
    <w:rsid w:val="00444BE2"/>
    <w:rsid w:val="00444BEC"/>
    <w:rsid w:val="00444C0B"/>
    <w:rsid w:val="00444C7D"/>
    <w:rsid w:val="00444D4C"/>
    <w:rsid w:val="00444D71"/>
    <w:rsid w:val="00444E00"/>
    <w:rsid w:val="00444F14"/>
    <w:rsid w:val="00444F2C"/>
    <w:rsid w:val="0044510F"/>
    <w:rsid w:val="0044519E"/>
    <w:rsid w:val="004451B4"/>
    <w:rsid w:val="00445334"/>
    <w:rsid w:val="004453E6"/>
    <w:rsid w:val="0044546D"/>
    <w:rsid w:val="004456DC"/>
    <w:rsid w:val="00445917"/>
    <w:rsid w:val="004459E0"/>
    <w:rsid w:val="00445A7F"/>
    <w:rsid w:val="00445C10"/>
    <w:rsid w:val="00445CDE"/>
    <w:rsid w:val="00445D19"/>
    <w:rsid w:val="004460B2"/>
    <w:rsid w:val="0044622F"/>
    <w:rsid w:val="00446245"/>
    <w:rsid w:val="004462BA"/>
    <w:rsid w:val="0044643E"/>
    <w:rsid w:val="00446784"/>
    <w:rsid w:val="0044682E"/>
    <w:rsid w:val="00446900"/>
    <w:rsid w:val="00446985"/>
    <w:rsid w:val="00446B84"/>
    <w:rsid w:val="00446C41"/>
    <w:rsid w:val="00446C61"/>
    <w:rsid w:val="00446CE8"/>
    <w:rsid w:val="00446D3E"/>
    <w:rsid w:val="00446F79"/>
    <w:rsid w:val="00446F7B"/>
    <w:rsid w:val="00447045"/>
    <w:rsid w:val="004470C0"/>
    <w:rsid w:val="0044726B"/>
    <w:rsid w:val="00447311"/>
    <w:rsid w:val="00447314"/>
    <w:rsid w:val="0044734A"/>
    <w:rsid w:val="00447361"/>
    <w:rsid w:val="00447612"/>
    <w:rsid w:val="004477B4"/>
    <w:rsid w:val="00447863"/>
    <w:rsid w:val="004478D6"/>
    <w:rsid w:val="004479DE"/>
    <w:rsid w:val="00447A64"/>
    <w:rsid w:val="00447A7B"/>
    <w:rsid w:val="00447C25"/>
    <w:rsid w:val="00447C5B"/>
    <w:rsid w:val="00447CF5"/>
    <w:rsid w:val="00447D57"/>
    <w:rsid w:val="00447EE8"/>
    <w:rsid w:val="00447FC8"/>
    <w:rsid w:val="004500C0"/>
    <w:rsid w:val="0045011D"/>
    <w:rsid w:val="004501C2"/>
    <w:rsid w:val="00450223"/>
    <w:rsid w:val="00450273"/>
    <w:rsid w:val="0045033B"/>
    <w:rsid w:val="004503C5"/>
    <w:rsid w:val="00450422"/>
    <w:rsid w:val="0045048F"/>
    <w:rsid w:val="0045063A"/>
    <w:rsid w:val="0045083D"/>
    <w:rsid w:val="00450871"/>
    <w:rsid w:val="004509FC"/>
    <w:rsid w:val="00450A0A"/>
    <w:rsid w:val="00450ADC"/>
    <w:rsid w:val="00450C56"/>
    <w:rsid w:val="00450CA1"/>
    <w:rsid w:val="00450E34"/>
    <w:rsid w:val="00450EBE"/>
    <w:rsid w:val="00450EDB"/>
    <w:rsid w:val="00451022"/>
    <w:rsid w:val="004510B8"/>
    <w:rsid w:val="00451121"/>
    <w:rsid w:val="00451585"/>
    <w:rsid w:val="004515D6"/>
    <w:rsid w:val="004516DC"/>
    <w:rsid w:val="00451706"/>
    <w:rsid w:val="0045196A"/>
    <w:rsid w:val="004519F2"/>
    <w:rsid w:val="00451AE0"/>
    <w:rsid w:val="00451B51"/>
    <w:rsid w:val="00451C87"/>
    <w:rsid w:val="00451D57"/>
    <w:rsid w:val="00451F5E"/>
    <w:rsid w:val="00451FA5"/>
    <w:rsid w:val="0045214D"/>
    <w:rsid w:val="00452250"/>
    <w:rsid w:val="0045225D"/>
    <w:rsid w:val="004522AF"/>
    <w:rsid w:val="004522B8"/>
    <w:rsid w:val="0045233A"/>
    <w:rsid w:val="004523E8"/>
    <w:rsid w:val="00452462"/>
    <w:rsid w:val="004524BE"/>
    <w:rsid w:val="004524D5"/>
    <w:rsid w:val="00452593"/>
    <w:rsid w:val="0045259C"/>
    <w:rsid w:val="00452621"/>
    <w:rsid w:val="00452718"/>
    <w:rsid w:val="004527F5"/>
    <w:rsid w:val="004527FA"/>
    <w:rsid w:val="0045299A"/>
    <w:rsid w:val="00452A2D"/>
    <w:rsid w:val="00452E32"/>
    <w:rsid w:val="00452E35"/>
    <w:rsid w:val="00452F06"/>
    <w:rsid w:val="00452F2A"/>
    <w:rsid w:val="00453071"/>
    <w:rsid w:val="004533CA"/>
    <w:rsid w:val="00453410"/>
    <w:rsid w:val="00453412"/>
    <w:rsid w:val="0045343E"/>
    <w:rsid w:val="004535C7"/>
    <w:rsid w:val="00453674"/>
    <w:rsid w:val="004537C0"/>
    <w:rsid w:val="00453819"/>
    <w:rsid w:val="0045387A"/>
    <w:rsid w:val="00453AF0"/>
    <w:rsid w:val="00453B22"/>
    <w:rsid w:val="00453B44"/>
    <w:rsid w:val="00453D49"/>
    <w:rsid w:val="00453E5F"/>
    <w:rsid w:val="00453FCC"/>
    <w:rsid w:val="00453FD1"/>
    <w:rsid w:val="00453FF9"/>
    <w:rsid w:val="00454061"/>
    <w:rsid w:val="004541B6"/>
    <w:rsid w:val="004542A9"/>
    <w:rsid w:val="004542CE"/>
    <w:rsid w:val="004545D1"/>
    <w:rsid w:val="0045496C"/>
    <w:rsid w:val="00454A65"/>
    <w:rsid w:val="00454A82"/>
    <w:rsid w:val="00455028"/>
    <w:rsid w:val="004550A6"/>
    <w:rsid w:val="00455106"/>
    <w:rsid w:val="0045536B"/>
    <w:rsid w:val="00455542"/>
    <w:rsid w:val="004555C9"/>
    <w:rsid w:val="00455660"/>
    <w:rsid w:val="0045567A"/>
    <w:rsid w:val="0045570E"/>
    <w:rsid w:val="00455728"/>
    <w:rsid w:val="004557BD"/>
    <w:rsid w:val="004558EF"/>
    <w:rsid w:val="00455967"/>
    <w:rsid w:val="00455A6A"/>
    <w:rsid w:val="00455B8B"/>
    <w:rsid w:val="00455C13"/>
    <w:rsid w:val="00455C41"/>
    <w:rsid w:val="00455DEA"/>
    <w:rsid w:val="00455E3D"/>
    <w:rsid w:val="00455E77"/>
    <w:rsid w:val="00455E8E"/>
    <w:rsid w:val="00455E94"/>
    <w:rsid w:val="00455F76"/>
    <w:rsid w:val="00456211"/>
    <w:rsid w:val="0045623B"/>
    <w:rsid w:val="0045639F"/>
    <w:rsid w:val="004563C0"/>
    <w:rsid w:val="004563D3"/>
    <w:rsid w:val="004564F4"/>
    <w:rsid w:val="00456581"/>
    <w:rsid w:val="004566A4"/>
    <w:rsid w:val="0045686B"/>
    <w:rsid w:val="00456A8E"/>
    <w:rsid w:val="00456AC6"/>
    <w:rsid w:val="00456B42"/>
    <w:rsid w:val="00456B5E"/>
    <w:rsid w:val="00456B7A"/>
    <w:rsid w:val="00456FE0"/>
    <w:rsid w:val="004570F0"/>
    <w:rsid w:val="004571D2"/>
    <w:rsid w:val="0045722B"/>
    <w:rsid w:val="00457263"/>
    <w:rsid w:val="004572F7"/>
    <w:rsid w:val="004573B2"/>
    <w:rsid w:val="004573B5"/>
    <w:rsid w:val="00457464"/>
    <w:rsid w:val="004574A1"/>
    <w:rsid w:val="00457621"/>
    <w:rsid w:val="0045769F"/>
    <w:rsid w:val="004576CC"/>
    <w:rsid w:val="0045771B"/>
    <w:rsid w:val="0045775F"/>
    <w:rsid w:val="00457761"/>
    <w:rsid w:val="0045776B"/>
    <w:rsid w:val="0045781E"/>
    <w:rsid w:val="00457B85"/>
    <w:rsid w:val="00457B89"/>
    <w:rsid w:val="00457CA8"/>
    <w:rsid w:val="00457E73"/>
    <w:rsid w:val="00457EA8"/>
    <w:rsid w:val="00457EFE"/>
    <w:rsid w:val="0046030D"/>
    <w:rsid w:val="0046049B"/>
    <w:rsid w:val="0046054F"/>
    <w:rsid w:val="00460675"/>
    <w:rsid w:val="00460784"/>
    <w:rsid w:val="004607A2"/>
    <w:rsid w:val="004608FB"/>
    <w:rsid w:val="004609ED"/>
    <w:rsid w:val="00460A48"/>
    <w:rsid w:val="00460A97"/>
    <w:rsid w:val="00460AD0"/>
    <w:rsid w:val="00460AD9"/>
    <w:rsid w:val="00460B30"/>
    <w:rsid w:val="00460B3F"/>
    <w:rsid w:val="00460B54"/>
    <w:rsid w:val="00460BA8"/>
    <w:rsid w:val="00460D5A"/>
    <w:rsid w:val="00460E78"/>
    <w:rsid w:val="00460E95"/>
    <w:rsid w:val="00460F78"/>
    <w:rsid w:val="00460F99"/>
    <w:rsid w:val="00460FC8"/>
    <w:rsid w:val="00460FCE"/>
    <w:rsid w:val="00461002"/>
    <w:rsid w:val="0046100C"/>
    <w:rsid w:val="00461140"/>
    <w:rsid w:val="0046119E"/>
    <w:rsid w:val="004611B7"/>
    <w:rsid w:val="0046127D"/>
    <w:rsid w:val="00461324"/>
    <w:rsid w:val="00461338"/>
    <w:rsid w:val="004613C5"/>
    <w:rsid w:val="004614AE"/>
    <w:rsid w:val="00461566"/>
    <w:rsid w:val="0046161D"/>
    <w:rsid w:val="0046162E"/>
    <w:rsid w:val="004617ED"/>
    <w:rsid w:val="0046180A"/>
    <w:rsid w:val="00461913"/>
    <w:rsid w:val="0046199A"/>
    <w:rsid w:val="004619BC"/>
    <w:rsid w:val="00461A07"/>
    <w:rsid w:val="00461BB3"/>
    <w:rsid w:val="00461CC4"/>
    <w:rsid w:val="00461E5F"/>
    <w:rsid w:val="00461FAE"/>
    <w:rsid w:val="004620E3"/>
    <w:rsid w:val="004622A4"/>
    <w:rsid w:val="0046258C"/>
    <w:rsid w:val="00462701"/>
    <w:rsid w:val="004628F4"/>
    <w:rsid w:val="004629C4"/>
    <w:rsid w:val="004629D3"/>
    <w:rsid w:val="00462A3C"/>
    <w:rsid w:val="00462A69"/>
    <w:rsid w:val="00462D8C"/>
    <w:rsid w:val="00462EBA"/>
    <w:rsid w:val="00462F12"/>
    <w:rsid w:val="00462F58"/>
    <w:rsid w:val="004630EF"/>
    <w:rsid w:val="004630FF"/>
    <w:rsid w:val="00463119"/>
    <w:rsid w:val="00463215"/>
    <w:rsid w:val="0046327E"/>
    <w:rsid w:val="004632CB"/>
    <w:rsid w:val="00463479"/>
    <w:rsid w:val="00463502"/>
    <w:rsid w:val="004638DB"/>
    <w:rsid w:val="004639EA"/>
    <w:rsid w:val="00463A4C"/>
    <w:rsid w:val="00463B86"/>
    <w:rsid w:val="00463CC1"/>
    <w:rsid w:val="00463DE6"/>
    <w:rsid w:val="00463ECF"/>
    <w:rsid w:val="0046406C"/>
    <w:rsid w:val="004640D0"/>
    <w:rsid w:val="00464102"/>
    <w:rsid w:val="00464169"/>
    <w:rsid w:val="00464291"/>
    <w:rsid w:val="00464419"/>
    <w:rsid w:val="004644E0"/>
    <w:rsid w:val="004646CB"/>
    <w:rsid w:val="004646D9"/>
    <w:rsid w:val="0046494B"/>
    <w:rsid w:val="00464C16"/>
    <w:rsid w:val="00464CD7"/>
    <w:rsid w:val="00464F30"/>
    <w:rsid w:val="00465035"/>
    <w:rsid w:val="00465077"/>
    <w:rsid w:val="00465182"/>
    <w:rsid w:val="0046520D"/>
    <w:rsid w:val="00465353"/>
    <w:rsid w:val="00465363"/>
    <w:rsid w:val="00465693"/>
    <w:rsid w:val="0046576D"/>
    <w:rsid w:val="00465C9C"/>
    <w:rsid w:val="00465E30"/>
    <w:rsid w:val="00465EC2"/>
    <w:rsid w:val="00466115"/>
    <w:rsid w:val="0046616D"/>
    <w:rsid w:val="0046628A"/>
    <w:rsid w:val="0046641E"/>
    <w:rsid w:val="004665DA"/>
    <w:rsid w:val="0046666B"/>
    <w:rsid w:val="0046684D"/>
    <w:rsid w:val="004669D8"/>
    <w:rsid w:val="00466B92"/>
    <w:rsid w:val="00466BCA"/>
    <w:rsid w:val="00466BD6"/>
    <w:rsid w:val="00466DA2"/>
    <w:rsid w:val="00466E7B"/>
    <w:rsid w:val="00466E87"/>
    <w:rsid w:val="00466F13"/>
    <w:rsid w:val="004670FB"/>
    <w:rsid w:val="00467469"/>
    <w:rsid w:val="004674FB"/>
    <w:rsid w:val="00467557"/>
    <w:rsid w:val="00467769"/>
    <w:rsid w:val="00467775"/>
    <w:rsid w:val="004677CB"/>
    <w:rsid w:val="00467A24"/>
    <w:rsid w:val="00467A2F"/>
    <w:rsid w:val="00467B16"/>
    <w:rsid w:val="00467C98"/>
    <w:rsid w:val="00467D05"/>
    <w:rsid w:val="00467D59"/>
    <w:rsid w:val="00467EDF"/>
    <w:rsid w:val="004700D3"/>
    <w:rsid w:val="00470149"/>
    <w:rsid w:val="00470183"/>
    <w:rsid w:val="00470304"/>
    <w:rsid w:val="004705F1"/>
    <w:rsid w:val="0047067E"/>
    <w:rsid w:val="004708BE"/>
    <w:rsid w:val="00470954"/>
    <w:rsid w:val="00470C14"/>
    <w:rsid w:val="00470C8F"/>
    <w:rsid w:val="00470D4D"/>
    <w:rsid w:val="00470E3C"/>
    <w:rsid w:val="00470EEC"/>
    <w:rsid w:val="00470F4F"/>
    <w:rsid w:val="00470F85"/>
    <w:rsid w:val="0047105F"/>
    <w:rsid w:val="00471084"/>
    <w:rsid w:val="0047115E"/>
    <w:rsid w:val="00471196"/>
    <w:rsid w:val="004711CC"/>
    <w:rsid w:val="00471365"/>
    <w:rsid w:val="00471525"/>
    <w:rsid w:val="00471560"/>
    <w:rsid w:val="004718F6"/>
    <w:rsid w:val="004719F4"/>
    <w:rsid w:val="00471A08"/>
    <w:rsid w:val="00471A56"/>
    <w:rsid w:val="00471AA7"/>
    <w:rsid w:val="00471C27"/>
    <w:rsid w:val="00471CAC"/>
    <w:rsid w:val="00471D0F"/>
    <w:rsid w:val="00471D5A"/>
    <w:rsid w:val="00471E1E"/>
    <w:rsid w:val="00471EB7"/>
    <w:rsid w:val="00471EBA"/>
    <w:rsid w:val="00471ED2"/>
    <w:rsid w:val="00471F16"/>
    <w:rsid w:val="004720D3"/>
    <w:rsid w:val="0047210E"/>
    <w:rsid w:val="00472311"/>
    <w:rsid w:val="00472424"/>
    <w:rsid w:val="0047257C"/>
    <w:rsid w:val="00472762"/>
    <w:rsid w:val="00472883"/>
    <w:rsid w:val="004728C4"/>
    <w:rsid w:val="004729B8"/>
    <w:rsid w:val="00472A36"/>
    <w:rsid w:val="00472AE6"/>
    <w:rsid w:val="00472D52"/>
    <w:rsid w:val="00472D6B"/>
    <w:rsid w:val="00472DE8"/>
    <w:rsid w:val="00472E50"/>
    <w:rsid w:val="00472EA9"/>
    <w:rsid w:val="00472EDD"/>
    <w:rsid w:val="00472F08"/>
    <w:rsid w:val="00472F34"/>
    <w:rsid w:val="00473265"/>
    <w:rsid w:val="004733F0"/>
    <w:rsid w:val="00473615"/>
    <w:rsid w:val="00473743"/>
    <w:rsid w:val="004739C7"/>
    <w:rsid w:val="00473AEE"/>
    <w:rsid w:val="00473CF8"/>
    <w:rsid w:val="00473D95"/>
    <w:rsid w:val="00473DFB"/>
    <w:rsid w:val="00473EC3"/>
    <w:rsid w:val="00473FE1"/>
    <w:rsid w:val="004740A0"/>
    <w:rsid w:val="00474179"/>
    <w:rsid w:val="004742F1"/>
    <w:rsid w:val="00474386"/>
    <w:rsid w:val="0047455E"/>
    <w:rsid w:val="0047484F"/>
    <w:rsid w:val="00474892"/>
    <w:rsid w:val="004748BA"/>
    <w:rsid w:val="004748E0"/>
    <w:rsid w:val="0047496D"/>
    <w:rsid w:val="00474A28"/>
    <w:rsid w:val="00474B1F"/>
    <w:rsid w:val="00474C4A"/>
    <w:rsid w:val="00474D1D"/>
    <w:rsid w:val="00474D88"/>
    <w:rsid w:val="00474DB6"/>
    <w:rsid w:val="00474E78"/>
    <w:rsid w:val="00474F2F"/>
    <w:rsid w:val="00474F9E"/>
    <w:rsid w:val="0047506E"/>
    <w:rsid w:val="004751B0"/>
    <w:rsid w:val="0047522A"/>
    <w:rsid w:val="00475278"/>
    <w:rsid w:val="00475293"/>
    <w:rsid w:val="004752C8"/>
    <w:rsid w:val="004753DB"/>
    <w:rsid w:val="004755E7"/>
    <w:rsid w:val="00475659"/>
    <w:rsid w:val="00475666"/>
    <w:rsid w:val="00475798"/>
    <w:rsid w:val="004757C0"/>
    <w:rsid w:val="004757E1"/>
    <w:rsid w:val="00475849"/>
    <w:rsid w:val="00475857"/>
    <w:rsid w:val="004758FF"/>
    <w:rsid w:val="00475970"/>
    <w:rsid w:val="00475A8D"/>
    <w:rsid w:val="00475BA2"/>
    <w:rsid w:val="00475BC9"/>
    <w:rsid w:val="00475C83"/>
    <w:rsid w:val="00475CF4"/>
    <w:rsid w:val="00475D15"/>
    <w:rsid w:val="00475DCF"/>
    <w:rsid w:val="00475E97"/>
    <w:rsid w:val="00475F0E"/>
    <w:rsid w:val="00475F86"/>
    <w:rsid w:val="00475FEF"/>
    <w:rsid w:val="0047604A"/>
    <w:rsid w:val="004761C4"/>
    <w:rsid w:val="004762A9"/>
    <w:rsid w:val="004762C7"/>
    <w:rsid w:val="0047631D"/>
    <w:rsid w:val="00476387"/>
    <w:rsid w:val="0047640A"/>
    <w:rsid w:val="0047647B"/>
    <w:rsid w:val="004766CC"/>
    <w:rsid w:val="00476943"/>
    <w:rsid w:val="00476A62"/>
    <w:rsid w:val="00476B34"/>
    <w:rsid w:val="00476C75"/>
    <w:rsid w:val="00476D15"/>
    <w:rsid w:val="00476DC9"/>
    <w:rsid w:val="00476EB9"/>
    <w:rsid w:val="00477232"/>
    <w:rsid w:val="004773FF"/>
    <w:rsid w:val="004775BC"/>
    <w:rsid w:val="004775CC"/>
    <w:rsid w:val="00477603"/>
    <w:rsid w:val="0047771B"/>
    <w:rsid w:val="0047774C"/>
    <w:rsid w:val="00477944"/>
    <w:rsid w:val="004779B4"/>
    <w:rsid w:val="00477A43"/>
    <w:rsid w:val="00477B31"/>
    <w:rsid w:val="00477B5D"/>
    <w:rsid w:val="00477C44"/>
    <w:rsid w:val="00477C6F"/>
    <w:rsid w:val="00477DE5"/>
    <w:rsid w:val="00477F15"/>
    <w:rsid w:val="00477F88"/>
    <w:rsid w:val="00480078"/>
    <w:rsid w:val="00480143"/>
    <w:rsid w:val="00480493"/>
    <w:rsid w:val="0048062B"/>
    <w:rsid w:val="00480654"/>
    <w:rsid w:val="00480849"/>
    <w:rsid w:val="00480A78"/>
    <w:rsid w:val="00480AFD"/>
    <w:rsid w:val="00480C6A"/>
    <w:rsid w:val="00480C77"/>
    <w:rsid w:val="00480CDD"/>
    <w:rsid w:val="00480D0B"/>
    <w:rsid w:val="00480E2B"/>
    <w:rsid w:val="00480EF3"/>
    <w:rsid w:val="00480F14"/>
    <w:rsid w:val="00480F23"/>
    <w:rsid w:val="00480F4D"/>
    <w:rsid w:val="00481179"/>
    <w:rsid w:val="004812A1"/>
    <w:rsid w:val="004815A2"/>
    <w:rsid w:val="0048179C"/>
    <w:rsid w:val="00481893"/>
    <w:rsid w:val="00481A83"/>
    <w:rsid w:val="00481BDA"/>
    <w:rsid w:val="00481C23"/>
    <w:rsid w:val="00481C26"/>
    <w:rsid w:val="00481D24"/>
    <w:rsid w:val="00481E96"/>
    <w:rsid w:val="00481F08"/>
    <w:rsid w:val="00482026"/>
    <w:rsid w:val="004824E0"/>
    <w:rsid w:val="004824E5"/>
    <w:rsid w:val="00482537"/>
    <w:rsid w:val="00482672"/>
    <w:rsid w:val="004826EA"/>
    <w:rsid w:val="0048273C"/>
    <w:rsid w:val="0048277E"/>
    <w:rsid w:val="0048278A"/>
    <w:rsid w:val="00482824"/>
    <w:rsid w:val="00482967"/>
    <w:rsid w:val="0048299A"/>
    <w:rsid w:val="00482ACA"/>
    <w:rsid w:val="00482CAF"/>
    <w:rsid w:val="00482E4E"/>
    <w:rsid w:val="00482E86"/>
    <w:rsid w:val="00482ECA"/>
    <w:rsid w:val="00482F1E"/>
    <w:rsid w:val="00482F28"/>
    <w:rsid w:val="00482FC1"/>
    <w:rsid w:val="00483128"/>
    <w:rsid w:val="004831D7"/>
    <w:rsid w:val="00483329"/>
    <w:rsid w:val="00483384"/>
    <w:rsid w:val="004833E1"/>
    <w:rsid w:val="00483456"/>
    <w:rsid w:val="00483573"/>
    <w:rsid w:val="004836CF"/>
    <w:rsid w:val="00483727"/>
    <w:rsid w:val="0048375E"/>
    <w:rsid w:val="00483AB4"/>
    <w:rsid w:val="00483ABC"/>
    <w:rsid w:val="00483B59"/>
    <w:rsid w:val="00483D7D"/>
    <w:rsid w:val="00483E4D"/>
    <w:rsid w:val="00483E83"/>
    <w:rsid w:val="00483EB5"/>
    <w:rsid w:val="00483FDD"/>
    <w:rsid w:val="004840EC"/>
    <w:rsid w:val="00484155"/>
    <w:rsid w:val="00484276"/>
    <w:rsid w:val="004842EB"/>
    <w:rsid w:val="004844D9"/>
    <w:rsid w:val="0048473A"/>
    <w:rsid w:val="00484978"/>
    <w:rsid w:val="00484986"/>
    <w:rsid w:val="004849CF"/>
    <w:rsid w:val="00484AD4"/>
    <w:rsid w:val="00484BB3"/>
    <w:rsid w:val="00484C79"/>
    <w:rsid w:val="00484C8C"/>
    <w:rsid w:val="00484D0D"/>
    <w:rsid w:val="00484D2E"/>
    <w:rsid w:val="00485066"/>
    <w:rsid w:val="00485252"/>
    <w:rsid w:val="00485347"/>
    <w:rsid w:val="0048534B"/>
    <w:rsid w:val="00485498"/>
    <w:rsid w:val="00485557"/>
    <w:rsid w:val="004857F9"/>
    <w:rsid w:val="00485AF4"/>
    <w:rsid w:val="00485BBB"/>
    <w:rsid w:val="00485BF3"/>
    <w:rsid w:val="00485D4E"/>
    <w:rsid w:val="00485E08"/>
    <w:rsid w:val="00485E66"/>
    <w:rsid w:val="00485E71"/>
    <w:rsid w:val="00485F94"/>
    <w:rsid w:val="00486109"/>
    <w:rsid w:val="00486165"/>
    <w:rsid w:val="0048620D"/>
    <w:rsid w:val="0048623A"/>
    <w:rsid w:val="00486245"/>
    <w:rsid w:val="0048645F"/>
    <w:rsid w:val="00486489"/>
    <w:rsid w:val="0048649D"/>
    <w:rsid w:val="004865F3"/>
    <w:rsid w:val="00486673"/>
    <w:rsid w:val="0048699E"/>
    <w:rsid w:val="00486A51"/>
    <w:rsid w:val="00486AA4"/>
    <w:rsid w:val="00486BB5"/>
    <w:rsid w:val="00486C86"/>
    <w:rsid w:val="00486C94"/>
    <w:rsid w:val="00487146"/>
    <w:rsid w:val="00487394"/>
    <w:rsid w:val="004874F8"/>
    <w:rsid w:val="00487601"/>
    <w:rsid w:val="00487676"/>
    <w:rsid w:val="004876A1"/>
    <w:rsid w:val="00487746"/>
    <w:rsid w:val="00487A66"/>
    <w:rsid w:val="00487AA4"/>
    <w:rsid w:val="00487C12"/>
    <w:rsid w:val="00487CE6"/>
    <w:rsid w:val="00487E1A"/>
    <w:rsid w:val="00487F75"/>
    <w:rsid w:val="00487F85"/>
    <w:rsid w:val="0049005C"/>
    <w:rsid w:val="00490065"/>
    <w:rsid w:val="00490291"/>
    <w:rsid w:val="004903C4"/>
    <w:rsid w:val="00490455"/>
    <w:rsid w:val="004905F6"/>
    <w:rsid w:val="004906E4"/>
    <w:rsid w:val="00490737"/>
    <w:rsid w:val="00490765"/>
    <w:rsid w:val="004907DC"/>
    <w:rsid w:val="0049094C"/>
    <w:rsid w:val="0049094E"/>
    <w:rsid w:val="00490992"/>
    <w:rsid w:val="004909EF"/>
    <w:rsid w:val="00490A21"/>
    <w:rsid w:val="00490A46"/>
    <w:rsid w:val="00490A5E"/>
    <w:rsid w:val="00490A98"/>
    <w:rsid w:val="00490BD6"/>
    <w:rsid w:val="00490C07"/>
    <w:rsid w:val="00490C55"/>
    <w:rsid w:val="00490D53"/>
    <w:rsid w:val="00490E0E"/>
    <w:rsid w:val="00490FC9"/>
    <w:rsid w:val="00491124"/>
    <w:rsid w:val="0049124C"/>
    <w:rsid w:val="00491270"/>
    <w:rsid w:val="0049138E"/>
    <w:rsid w:val="004913BA"/>
    <w:rsid w:val="004913E7"/>
    <w:rsid w:val="004913F0"/>
    <w:rsid w:val="0049145A"/>
    <w:rsid w:val="004914BF"/>
    <w:rsid w:val="00491719"/>
    <w:rsid w:val="004917CF"/>
    <w:rsid w:val="004918B4"/>
    <w:rsid w:val="004918EF"/>
    <w:rsid w:val="00491B95"/>
    <w:rsid w:val="00491BB7"/>
    <w:rsid w:val="00491C32"/>
    <w:rsid w:val="00491EA3"/>
    <w:rsid w:val="00491EEA"/>
    <w:rsid w:val="00491EF6"/>
    <w:rsid w:val="00491F31"/>
    <w:rsid w:val="00491F36"/>
    <w:rsid w:val="00492024"/>
    <w:rsid w:val="004920D3"/>
    <w:rsid w:val="00492422"/>
    <w:rsid w:val="004924AE"/>
    <w:rsid w:val="00492506"/>
    <w:rsid w:val="00492599"/>
    <w:rsid w:val="00492825"/>
    <w:rsid w:val="0049284C"/>
    <w:rsid w:val="00492B18"/>
    <w:rsid w:val="00492B82"/>
    <w:rsid w:val="00492B9B"/>
    <w:rsid w:val="00492BCA"/>
    <w:rsid w:val="00492C65"/>
    <w:rsid w:val="00492CB2"/>
    <w:rsid w:val="00492D4E"/>
    <w:rsid w:val="00492D93"/>
    <w:rsid w:val="00492FB0"/>
    <w:rsid w:val="00492FDE"/>
    <w:rsid w:val="0049300E"/>
    <w:rsid w:val="00493022"/>
    <w:rsid w:val="00493026"/>
    <w:rsid w:val="0049313B"/>
    <w:rsid w:val="0049315A"/>
    <w:rsid w:val="00493360"/>
    <w:rsid w:val="004933D7"/>
    <w:rsid w:val="00493591"/>
    <w:rsid w:val="0049381C"/>
    <w:rsid w:val="004938AE"/>
    <w:rsid w:val="00493B0C"/>
    <w:rsid w:val="00493B44"/>
    <w:rsid w:val="00493C5B"/>
    <w:rsid w:val="00493C8F"/>
    <w:rsid w:val="00493CD2"/>
    <w:rsid w:val="00493D0A"/>
    <w:rsid w:val="00493DA6"/>
    <w:rsid w:val="00493DF8"/>
    <w:rsid w:val="00493EB5"/>
    <w:rsid w:val="00493EB6"/>
    <w:rsid w:val="00493EE9"/>
    <w:rsid w:val="004940C1"/>
    <w:rsid w:val="004940F2"/>
    <w:rsid w:val="004941C4"/>
    <w:rsid w:val="00494303"/>
    <w:rsid w:val="00494306"/>
    <w:rsid w:val="00494411"/>
    <w:rsid w:val="0049449C"/>
    <w:rsid w:val="0049449F"/>
    <w:rsid w:val="004944FD"/>
    <w:rsid w:val="00494503"/>
    <w:rsid w:val="004945ED"/>
    <w:rsid w:val="00494659"/>
    <w:rsid w:val="00494755"/>
    <w:rsid w:val="0049490B"/>
    <w:rsid w:val="00494A74"/>
    <w:rsid w:val="00494ABE"/>
    <w:rsid w:val="00494CEF"/>
    <w:rsid w:val="00494DA3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2EB"/>
    <w:rsid w:val="00495350"/>
    <w:rsid w:val="004953C8"/>
    <w:rsid w:val="00495487"/>
    <w:rsid w:val="00495508"/>
    <w:rsid w:val="0049566A"/>
    <w:rsid w:val="004956A7"/>
    <w:rsid w:val="00495721"/>
    <w:rsid w:val="004959C6"/>
    <w:rsid w:val="00495B39"/>
    <w:rsid w:val="00495C03"/>
    <w:rsid w:val="00495C2E"/>
    <w:rsid w:val="00495CDD"/>
    <w:rsid w:val="00495F56"/>
    <w:rsid w:val="0049602A"/>
    <w:rsid w:val="00496054"/>
    <w:rsid w:val="00496071"/>
    <w:rsid w:val="0049621A"/>
    <w:rsid w:val="00496466"/>
    <w:rsid w:val="0049649C"/>
    <w:rsid w:val="004964ED"/>
    <w:rsid w:val="00496504"/>
    <w:rsid w:val="00496552"/>
    <w:rsid w:val="00496634"/>
    <w:rsid w:val="00496654"/>
    <w:rsid w:val="0049674D"/>
    <w:rsid w:val="0049698A"/>
    <w:rsid w:val="004969C0"/>
    <w:rsid w:val="00496AD3"/>
    <w:rsid w:val="00496B83"/>
    <w:rsid w:val="00496B9A"/>
    <w:rsid w:val="00496BC6"/>
    <w:rsid w:val="00496BC9"/>
    <w:rsid w:val="00496C5C"/>
    <w:rsid w:val="00496D01"/>
    <w:rsid w:val="00496DB9"/>
    <w:rsid w:val="00496DC5"/>
    <w:rsid w:val="00496DD7"/>
    <w:rsid w:val="00496ED7"/>
    <w:rsid w:val="00496F53"/>
    <w:rsid w:val="004970D6"/>
    <w:rsid w:val="0049716D"/>
    <w:rsid w:val="004971C1"/>
    <w:rsid w:val="0049736B"/>
    <w:rsid w:val="004979A2"/>
    <w:rsid w:val="00497A6C"/>
    <w:rsid w:val="00497BF2"/>
    <w:rsid w:val="00497CD0"/>
    <w:rsid w:val="00497D04"/>
    <w:rsid w:val="00497D4D"/>
    <w:rsid w:val="00497D57"/>
    <w:rsid w:val="00497DFD"/>
    <w:rsid w:val="00497FF5"/>
    <w:rsid w:val="004A002F"/>
    <w:rsid w:val="004A00D1"/>
    <w:rsid w:val="004A0120"/>
    <w:rsid w:val="004A01BD"/>
    <w:rsid w:val="004A01D9"/>
    <w:rsid w:val="004A02CE"/>
    <w:rsid w:val="004A02F3"/>
    <w:rsid w:val="004A0455"/>
    <w:rsid w:val="004A049F"/>
    <w:rsid w:val="004A07E8"/>
    <w:rsid w:val="004A08D1"/>
    <w:rsid w:val="004A0994"/>
    <w:rsid w:val="004A0C34"/>
    <w:rsid w:val="004A0CC0"/>
    <w:rsid w:val="004A0DD0"/>
    <w:rsid w:val="004A0DFE"/>
    <w:rsid w:val="004A0FD4"/>
    <w:rsid w:val="004A0FE4"/>
    <w:rsid w:val="004A10F3"/>
    <w:rsid w:val="004A1181"/>
    <w:rsid w:val="004A1189"/>
    <w:rsid w:val="004A11EC"/>
    <w:rsid w:val="004A1226"/>
    <w:rsid w:val="004A13B2"/>
    <w:rsid w:val="004A1449"/>
    <w:rsid w:val="004A1689"/>
    <w:rsid w:val="004A182F"/>
    <w:rsid w:val="004A18EF"/>
    <w:rsid w:val="004A1AF9"/>
    <w:rsid w:val="004A1C16"/>
    <w:rsid w:val="004A1C67"/>
    <w:rsid w:val="004A1CDC"/>
    <w:rsid w:val="004A1D33"/>
    <w:rsid w:val="004A1D8C"/>
    <w:rsid w:val="004A1DFC"/>
    <w:rsid w:val="004A1E30"/>
    <w:rsid w:val="004A1E74"/>
    <w:rsid w:val="004A1ECA"/>
    <w:rsid w:val="004A2129"/>
    <w:rsid w:val="004A2212"/>
    <w:rsid w:val="004A225F"/>
    <w:rsid w:val="004A22B9"/>
    <w:rsid w:val="004A234A"/>
    <w:rsid w:val="004A2587"/>
    <w:rsid w:val="004A258D"/>
    <w:rsid w:val="004A2817"/>
    <w:rsid w:val="004A2881"/>
    <w:rsid w:val="004A28C0"/>
    <w:rsid w:val="004A2906"/>
    <w:rsid w:val="004A295B"/>
    <w:rsid w:val="004A2D2F"/>
    <w:rsid w:val="004A2DE1"/>
    <w:rsid w:val="004A2F37"/>
    <w:rsid w:val="004A2F89"/>
    <w:rsid w:val="004A3267"/>
    <w:rsid w:val="004A3305"/>
    <w:rsid w:val="004A33C8"/>
    <w:rsid w:val="004A33E1"/>
    <w:rsid w:val="004A34A2"/>
    <w:rsid w:val="004A351E"/>
    <w:rsid w:val="004A3675"/>
    <w:rsid w:val="004A37C1"/>
    <w:rsid w:val="004A37D9"/>
    <w:rsid w:val="004A3AD2"/>
    <w:rsid w:val="004A3B65"/>
    <w:rsid w:val="004A3BF5"/>
    <w:rsid w:val="004A3EF1"/>
    <w:rsid w:val="004A3F56"/>
    <w:rsid w:val="004A407C"/>
    <w:rsid w:val="004A40A6"/>
    <w:rsid w:val="004A42F9"/>
    <w:rsid w:val="004A45D5"/>
    <w:rsid w:val="004A46E3"/>
    <w:rsid w:val="004A4982"/>
    <w:rsid w:val="004A4A67"/>
    <w:rsid w:val="004A4B11"/>
    <w:rsid w:val="004A4EAE"/>
    <w:rsid w:val="004A52BE"/>
    <w:rsid w:val="004A5470"/>
    <w:rsid w:val="004A572B"/>
    <w:rsid w:val="004A59B4"/>
    <w:rsid w:val="004A5B51"/>
    <w:rsid w:val="004A5BC3"/>
    <w:rsid w:val="004A5BFC"/>
    <w:rsid w:val="004A5F03"/>
    <w:rsid w:val="004A5FE9"/>
    <w:rsid w:val="004A6005"/>
    <w:rsid w:val="004A6014"/>
    <w:rsid w:val="004A62DD"/>
    <w:rsid w:val="004A63E6"/>
    <w:rsid w:val="004A653C"/>
    <w:rsid w:val="004A6634"/>
    <w:rsid w:val="004A6698"/>
    <w:rsid w:val="004A67D3"/>
    <w:rsid w:val="004A6A9E"/>
    <w:rsid w:val="004A6CF6"/>
    <w:rsid w:val="004A6FF2"/>
    <w:rsid w:val="004A7039"/>
    <w:rsid w:val="004A7096"/>
    <w:rsid w:val="004A73A9"/>
    <w:rsid w:val="004A7443"/>
    <w:rsid w:val="004A765D"/>
    <w:rsid w:val="004A76CD"/>
    <w:rsid w:val="004A77B6"/>
    <w:rsid w:val="004A7905"/>
    <w:rsid w:val="004A796F"/>
    <w:rsid w:val="004A7A2D"/>
    <w:rsid w:val="004A7B68"/>
    <w:rsid w:val="004A7B95"/>
    <w:rsid w:val="004A7DEA"/>
    <w:rsid w:val="004A7F06"/>
    <w:rsid w:val="004B0039"/>
    <w:rsid w:val="004B0040"/>
    <w:rsid w:val="004B00C5"/>
    <w:rsid w:val="004B01C2"/>
    <w:rsid w:val="004B030B"/>
    <w:rsid w:val="004B05D2"/>
    <w:rsid w:val="004B06A5"/>
    <w:rsid w:val="004B07C0"/>
    <w:rsid w:val="004B084D"/>
    <w:rsid w:val="004B0BFF"/>
    <w:rsid w:val="004B0C50"/>
    <w:rsid w:val="004B0C5E"/>
    <w:rsid w:val="004B0D43"/>
    <w:rsid w:val="004B0DF2"/>
    <w:rsid w:val="004B0E57"/>
    <w:rsid w:val="004B0FBD"/>
    <w:rsid w:val="004B10C5"/>
    <w:rsid w:val="004B1105"/>
    <w:rsid w:val="004B12AB"/>
    <w:rsid w:val="004B1305"/>
    <w:rsid w:val="004B133A"/>
    <w:rsid w:val="004B1423"/>
    <w:rsid w:val="004B14AC"/>
    <w:rsid w:val="004B14B9"/>
    <w:rsid w:val="004B14DD"/>
    <w:rsid w:val="004B14FA"/>
    <w:rsid w:val="004B16EB"/>
    <w:rsid w:val="004B19F2"/>
    <w:rsid w:val="004B1A5A"/>
    <w:rsid w:val="004B1B4B"/>
    <w:rsid w:val="004B1CC3"/>
    <w:rsid w:val="004B1DF6"/>
    <w:rsid w:val="004B1F46"/>
    <w:rsid w:val="004B2193"/>
    <w:rsid w:val="004B229B"/>
    <w:rsid w:val="004B22C7"/>
    <w:rsid w:val="004B239B"/>
    <w:rsid w:val="004B24BC"/>
    <w:rsid w:val="004B25D2"/>
    <w:rsid w:val="004B2804"/>
    <w:rsid w:val="004B284E"/>
    <w:rsid w:val="004B28CB"/>
    <w:rsid w:val="004B292E"/>
    <w:rsid w:val="004B2969"/>
    <w:rsid w:val="004B2987"/>
    <w:rsid w:val="004B2B34"/>
    <w:rsid w:val="004B2B95"/>
    <w:rsid w:val="004B2E20"/>
    <w:rsid w:val="004B2E24"/>
    <w:rsid w:val="004B2E92"/>
    <w:rsid w:val="004B2FC7"/>
    <w:rsid w:val="004B30D4"/>
    <w:rsid w:val="004B31F5"/>
    <w:rsid w:val="004B32CA"/>
    <w:rsid w:val="004B32F6"/>
    <w:rsid w:val="004B342A"/>
    <w:rsid w:val="004B3480"/>
    <w:rsid w:val="004B3590"/>
    <w:rsid w:val="004B3615"/>
    <w:rsid w:val="004B364C"/>
    <w:rsid w:val="004B3719"/>
    <w:rsid w:val="004B390D"/>
    <w:rsid w:val="004B3989"/>
    <w:rsid w:val="004B3AB6"/>
    <w:rsid w:val="004B3BE6"/>
    <w:rsid w:val="004B3D12"/>
    <w:rsid w:val="004B3F66"/>
    <w:rsid w:val="004B425D"/>
    <w:rsid w:val="004B42FA"/>
    <w:rsid w:val="004B4324"/>
    <w:rsid w:val="004B4463"/>
    <w:rsid w:val="004B453E"/>
    <w:rsid w:val="004B4571"/>
    <w:rsid w:val="004B45D5"/>
    <w:rsid w:val="004B4717"/>
    <w:rsid w:val="004B48C3"/>
    <w:rsid w:val="004B4C47"/>
    <w:rsid w:val="004B4DAC"/>
    <w:rsid w:val="004B4DAF"/>
    <w:rsid w:val="004B4EAF"/>
    <w:rsid w:val="004B4F72"/>
    <w:rsid w:val="004B4FB7"/>
    <w:rsid w:val="004B4FCA"/>
    <w:rsid w:val="004B4FFF"/>
    <w:rsid w:val="004B522A"/>
    <w:rsid w:val="004B52F5"/>
    <w:rsid w:val="004B5324"/>
    <w:rsid w:val="004B536A"/>
    <w:rsid w:val="004B5429"/>
    <w:rsid w:val="004B546E"/>
    <w:rsid w:val="004B5488"/>
    <w:rsid w:val="004B54A8"/>
    <w:rsid w:val="004B54B3"/>
    <w:rsid w:val="004B54B7"/>
    <w:rsid w:val="004B566B"/>
    <w:rsid w:val="004B5702"/>
    <w:rsid w:val="004B5825"/>
    <w:rsid w:val="004B58EA"/>
    <w:rsid w:val="004B5956"/>
    <w:rsid w:val="004B5B54"/>
    <w:rsid w:val="004B5B69"/>
    <w:rsid w:val="004B5B97"/>
    <w:rsid w:val="004B5BBB"/>
    <w:rsid w:val="004B5BC0"/>
    <w:rsid w:val="004B5C66"/>
    <w:rsid w:val="004B5C81"/>
    <w:rsid w:val="004B5CA7"/>
    <w:rsid w:val="004B5D81"/>
    <w:rsid w:val="004B5F00"/>
    <w:rsid w:val="004B61C3"/>
    <w:rsid w:val="004B61DD"/>
    <w:rsid w:val="004B630A"/>
    <w:rsid w:val="004B64F5"/>
    <w:rsid w:val="004B65DA"/>
    <w:rsid w:val="004B660D"/>
    <w:rsid w:val="004B6614"/>
    <w:rsid w:val="004B6683"/>
    <w:rsid w:val="004B6742"/>
    <w:rsid w:val="004B689B"/>
    <w:rsid w:val="004B69AF"/>
    <w:rsid w:val="004B6B6A"/>
    <w:rsid w:val="004B6D7E"/>
    <w:rsid w:val="004B6EBE"/>
    <w:rsid w:val="004B6F5C"/>
    <w:rsid w:val="004B731D"/>
    <w:rsid w:val="004B73D5"/>
    <w:rsid w:val="004B7433"/>
    <w:rsid w:val="004B7498"/>
    <w:rsid w:val="004B75BF"/>
    <w:rsid w:val="004B7668"/>
    <w:rsid w:val="004B7672"/>
    <w:rsid w:val="004B76C4"/>
    <w:rsid w:val="004B76E0"/>
    <w:rsid w:val="004B7840"/>
    <w:rsid w:val="004B784D"/>
    <w:rsid w:val="004B7A13"/>
    <w:rsid w:val="004B7B3F"/>
    <w:rsid w:val="004B7E5F"/>
    <w:rsid w:val="004B7F96"/>
    <w:rsid w:val="004B7FA5"/>
    <w:rsid w:val="004C0016"/>
    <w:rsid w:val="004C008C"/>
    <w:rsid w:val="004C00D3"/>
    <w:rsid w:val="004C040D"/>
    <w:rsid w:val="004C041D"/>
    <w:rsid w:val="004C05E6"/>
    <w:rsid w:val="004C060D"/>
    <w:rsid w:val="004C0868"/>
    <w:rsid w:val="004C0955"/>
    <w:rsid w:val="004C09BA"/>
    <w:rsid w:val="004C0A7C"/>
    <w:rsid w:val="004C0BCD"/>
    <w:rsid w:val="004C0BD1"/>
    <w:rsid w:val="004C0CBA"/>
    <w:rsid w:val="004C0F0A"/>
    <w:rsid w:val="004C0FAA"/>
    <w:rsid w:val="004C1141"/>
    <w:rsid w:val="004C1166"/>
    <w:rsid w:val="004C1176"/>
    <w:rsid w:val="004C12F8"/>
    <w:rsid w:val="004C141D"/>
    <w:rsid w:val="004C142E"/>
    <w:rsid w:val="004C14C6"/>
    <w:rsid w:val="004C15D8"/>
    <w:rsid w:val="004C1754"/>
    <w:rsid w:val="004C179C"/>
    <w:rsid w:val="004C1807"/>
    <w:rsid w:val="004C18C8"/>
    <w:rsid w:val="004C1990"/>
    <w:rsid w:val="004C1A21"/>
    <w:rsid w:val="004C1AB0"/>
    <w:rsid w:val="004C1AB9"/>
    <w:rsid w:val="004C1B1A"/>
    <w:rsid w:val="004C1B73"/>
    <w:rsid w:val="004C1C38"/>
    <w:rsid w:val="004C1C71"/>
    <w:rsid w:val="004C1D7D"/>
    <w:rsid w:val="004C1F51"/>
    <w:rsid w:val="004C1F69"/>
    <w:rsid w:val="004C20C7"/>
    <w:rsid w:val="004C20CA"/>
    <w:rsid w:val="004C2422"/>
    <w:rsid w:val="004C2651"/>
    <w:rsid w:val="004C26C3"/>
    <w:rsid w:val="004C26D4"/>
    <w:rsid w:val="004C2814"/>
    <w:rsid w:val="004C29D5"/>
    <w:rsid w:val="004C2A06"/>
    <w:rsid w:val="004C2A3B"/>
    <w:rsid w:val="004C2A3C"/>
    <w:rsid w:val="004C2B10"/>
    <w:rsid w:val="004C2B93"/>
    <w:rsid w:val="004C2C18"/>
    <w:rsid w:val="004C2DB8"/>
    <w:rsid w:val="004C2F5D"/>
    <w:rsid w:val="004C2FB7"/>
    <w:rsid w:val="004C2FCE"/>
    <w:rsid w:val="004C3143"/>
    <w:rsid w:val="004C326F"/>
    <w:rsid w:val="004C32BF"/>
    <w:rsid w:val="004C3339"/>
    <w:rsid w:val="004C33B5"/>
    <w:rsid w:val="004C34FE"/>
    <w:rsid w:val="004C35BF"/>
    <w:rsid w:val="004C3805"/>
    <w:rsid w:val="004C381A"/>
    <w:rsid w:val="004C38A7"/>
    <w:rsid w:val="004C39D7"/>
    <w:rsid w:val="004C3A03"/>
    <w:rsid w:val="004C3BD3"/>
    <w:rsid w:val="004C3C64"/>
    <w:rsid w:val="004C3DC3"/>
    <w:rsid w:val="004C3E89"/>
    <w:rsid w:val="004C403F"/>
    <w:rsid w:val="004C4129"/>
    <w:rsid w:val="004C4335"/>
    <w:rsid w:val="004C433A"/>
    <w:rsid w:val="004C43A6"/>
    <w:rsid w:val="004C43D4"/>
    <w:rsid w:val="004C43DB"/>
    <w:rsid w:val="004C44B9"/>
    <w:rsid w:val="004C465F"/>
    <w:rsid w:val="004C4808"/>
    <w:rsid w:val="004C4899"/>
    <w:rsid w:val="004C48B9"/>
    <w:rsid w:val="004C495B"/>
    <w:rsid w:val="004C4AB6"/>
    <w:rsid w:val="004C4AB7"/>
    <w:rsid w:val="004C4C53"/>
    <w:rsid w:val="004C4CD9"/>
    <w:rsid w:val="004C4E85"/>
    <w:rsid w:val="004C4F8A"/>
    <w:rsid w:val="004C5083"/>
    <w:rsid w:val="004C50D1"/>
    <w:rsid w:val="004C515A"/>
    <w:rsid w:val="004C5160"/>
    <w:rsid w:val="004C5172"/>
    <w:rsid w:val="004C52AE"/>
    <w:rsid w:val="004C5301"/>
    <w:rsid w:val="004C5382"/>
    <w:rsid w:val="004C5499"/>
    <w:rsid w:val="004C5501"/>
    <w:rsid w:val="004C5570"/>
    <w:rsid w:val="004C5861"/>
    <w:rsid w:val="004C588D"/>
    <w:rsid w:val="004C599D"/>
    <w:rsid w:val="004C5A80"/>
    <w:rsid w:val="004C5CE9"/>
    <w:rsid w:val="004C5D8E"/>
    <w:rsid w:val="004C5DC4"/>
    <w:rsid w:val="004C5E30"/>
    <w:rsid w:val="004C61EB"/>
    <w:rsid w:val="004C62BD"/>
    <w:rsid w:val="004C6316"/>
    <w:rsid w:val="004C6573"/>
    <w:rsid w:val="004C65E3"/>
    <w:rsid w:val="004C6655"/>
    <w:rsid w:val="004C6697"/>
    <w:rsid w:val="004C6848"/>
    <w:rsid w:val="004C6865"/>
    <w:rsid w:val="004C68B1"/>
    <w:rsid w:val="004C68C4"/>
    <w:rsid w:val="004C6918"/>
    <w:rsid w:val="004C6A7B"/>
    <w:rsid w:val="004C6A8F"/>
    <w:rsid w:val="004C6B19"/>
    <w:rsid w:val="004C6BCF"/>
    <w:rsid w:val="004C6CC3"/>
    <w:rsid w:val="004C6D66"/>
    <w:rsid w:val="004C6DDD"/>
    <w:rsid w:val="004C6E7F"/>
    <w:rsid w:val="004C6FCD"/>
    <w:rsid w:val="004C6FF1"/>
    <w:rsid w:val="004C6FF8"/>
    <w:rsid w:val="004C709C"/>
    <w:rsid w:val="004C75F1"/>
    <w:rsid w:val="004C7665"/>
    <w:rsid w:val="004C7819"/>
    <w:rsid w:val="004C7857"/>
    <w:rsid w:val="004C7874"/>
    <w:rsid w:val="004C7971"/>
    <w:rsid w:val="004C7A85"/>
    <w:rsid w:val="004C7C2D"/>
    <w:rsid w:val="004C7C41"/>
    <w:rsid w:val="004C7CB8"/>
    <w:rsid w:val="004C7D8C"/>
    <w:rsid w:val="004C7EAE"/>
    <w:rsid w:val="004C7ECB"/>
    <w:rsid w:val="004D0073"/>
    <w:rsid w:val="004D0147"/>
    <w:rsid w:val="004D02EF"/>
    <w:rsid w:val="004D035A"/>
    <w:rsid w:val="004D036E"/>
    <w:rsid w:val="004D03CB"/>
    <w:rsid w:val="004D042D"/>
    <w:rsid w:val="004D048F"/>
    <w:rsid w:val="004D0518"/>
    <w:rsid w:val="004D0522"/>
    <w:rsid w:val="004D0526"/>
    <w:rsid w:val="004D05BA"/>
    <w:rsid w:val="004D05FE"/>
    <w:rsid w:val="004D067C"/>
    <w:rsid w:val="004D0692"/>
    <w:rsid w:val="004D0769"/>
    <w:rsid w:val="004D0854"/>
    <w:rsid w:val="004D09CA"/>
    <w:rsid w:val="004D09E5"/>
    <w:rsid w:val="004D0B04"/>
    <w:rsid w:val="004D0D79"/>
    <w:rsid w:val="004D0E8F"/>
    <w:rsid w:val="004D0EA1"/>
    <w:rsid w:val="004D0F24"/>
    <w:rsid w:val="004D0FCA"/>
    <w:rsid w:val="004D10AF"/>
    <w:rsid w:val="004D10B1"/>
    <w:rsid w:val="004D10E8"/>
    <w:rsid w:val="004D1102"/>
    <w:rsid w:val="004D1194"/>
    <w:rsid w:val="004D1294"/>
    <w:rsid w:val="004D151A"/>
    <w:rsid w:val="004D15D6"/>
    <w:rsid w:val="004D1611"/>
    <w:rsid w:val="004D16AF"/>
    <w:rsid w:val="004D1864"/>
    <w:rsid w:val="004D1869"/>
    <w:rsid w:val="004D19B9"/>
    <w:rsid w:val="004D1A0C"/>
    <w:rsid w:val="004D1CE1"/>
    <w:rsid w:val="004D1CE4"/>
    <w:rsid w:val="004D1F99"/>
    <w:rsid w:val="004D2205"/>
    <w:rsid w:val="004D23FB"/>
    <w:rsid w:val="004D25BC"/>
    <w:rsid w:val="004D25FC"/>
    <w:rsid w:val="004D2675"/>
    <w:rsid w:val="004D2688"/>
    <w:rsid w:val="004D27E4"/>
    <w:rsid w:val="004D2873"/>
    <w:rsid w:val="004D2A3B"/>
    <w:rsid w:val="004D2B37"/>
    <w:rsid w:val="004D2BD1"/>
    <w:rsid w:val="004D2C4E"/>
    <w:rsid w:val="004D2D18"/>
    <w:rsid w:val="004D2D63"/>
    <w:rsid w:val="004D2E22"/>
    <w:rsid w:val="004D2ECA"/>
    <w:rsid w:val="004D2EE0"/>
    <w:rsid w:val="004D2F0A"/>
    <w:rsid w:val="004D2F4A"/>
    <w:rsid w:val="004D304D"/>
    <w:rsid w:val="004D31B6"/>
    <w:rsid w:val="004D336D"/>
    <w:rsid w:val="004D33EA"/>
    <w:rsid w:val="004D350C"/>
    <w:rsid w:val="004D3534"/>
    <w:rsid w:val="004D356B"/>
    <w:rsid w:val="004D382B"/>
    <w:rsid w:val="004D390F"/>
    <w:rsid w:val="004D3A99"/>
    <w:rsid w:val="004D3AA1"/>
    <w:rsid w:val="004D3B8D"/>
    <w:rsid w:val="004D3BC7"/>
    <w:rsid w:val="004D3C3A"/>
    <w:rsid w:val="004D3D91"/>
    <w:rsid w:val="004D3DBB"/>
    <w:rsid w:val="004D3F3E"/>
    <w:rsid w:val="004D402B"/>
    <w:rsid w:val="004D40C7"/>
    <w:rsid w:val="004D416D"/>
    <w:rsid w:val="004D433A"/>
    <w:rsid w:val="004D4377"/>
    <w:rsid w:val="004D4431"/>
    <w:rsid w:val="004D44EA"/>
    <w:rsid w:val="004D453F"/>
    <w:rsid w:val="004D454D"/>
    <w:rsid w:val="004D458A"/>
    <w:rsid w:val="004D45AC"/>
    <w:rsid w:val="004D462E"/>
    <w:rsid w:val="004D47C9"/>
    <w:rsid w:val="004D4833"/>
    <w:rsid w:val="004D48CE"/>
    <w:rsid w:val="004D4981"/>
    <w:rsid w:val="004D4A96"/>
    <w:rsid w:val="004D4BF6"/>
    <w:rsid w:val="004D4C1B"/>
    <w:rsid w:val="004D4D05"/>
    <w:rsid w:val="004D4D08"/>
    <w:rsid w:val="004D4D1D"/>
    <w:rsid w:val="004D4D4E"/>
    <w:rsid w:val="004D4D86"/>
    <w:rsid w:val="004D4E12"/>
    <w:rsid w:val="004D4F34"/>
    <w:rsid w:val="004D50D6"/>
    <w:rsid w:val="004D51B1"/>
    <w:rsid w:val="004D552C"/>
    <w:rsid w:val="004D5609"/>
    <w:rsid w:val="004D5660"/>
    <w:rsid w:val="004D5788"/>
    <w:rsid w:val="004D5993"/>
    <w:rsid w:val="004D5A3F"/>
    <w:rsid w:val="004D5B10"/>
    <w:rsid w:val="004D5B99"/>
    <w:rsid w:val="004D5ED7"/>
    <w:rsid w:val="004D5F1A"/>
    <w:rsid w:val="004D6033"/>
    <w:rsid w:val="004D635B"/>
    <w:rsid w:val="004D6535"/>
    <w:rsid w:val="004D656C"/>
    <w:rsid w:val="004D66AA"/>
    <w:rsid w:val="004D66CD"/>
    <w:rsid w:val="004D67F4"/>
    <w:rsid w:val="004D680D"/>
    <w:rsid w:val="004D6876"/>
    <w:rsid w:val="004D68AE"/>
    <w:rsid w:val="004D68D6"/>
    <w:rsid w:val="004D6988"/>
    <w:rsid w:val="004D69A9"/>
    <w:rsid w:val="004D6DED"/>
    <w:rsid w:val="004D700C"/>
    <w:rsid w:val="004D703E"/>
    <w:rsid w:val="004D71C4"/>
    <w:rsid w:val="004D72DB"/>
    <w:rsid w:val="004D72FA"/>
    <w:rsid w:val="004D739A"/>
    <w:rsid w:val="004D73F9"/>
    <w:rsid w:val="004D7500"/>
    <w:rsid w:val="004D7805"/>
    <w:rsid w:val="004D796C"/>
    <w:rsid w:val="004D7996"/>
    <w:rsid w:val="004D79AE"/>
    <w:rsid w:val="004D79B8"/>
    <w:rsid w:val="004D7A6F"/>
    <w:rsid w:val="004D7AA2"/>
    <w:rsid w:val="004D7C5E"/>
    <w:rsid w:val="004D7E23"/>
    <w:rsid w:val="004D7E55"/>
    <w:rsid w:val="004D7F40"/>
    <w:rsid w:val="004D7F48"/>
    <w:rsid w:val="004E0091"/>
    <w:rsid w:val="004E01CF"/>
    <w:rsid w:val="004E02C9"/>
    <w:rsid w:val="004E036E"/>
    <w:rsid w:val="004E04A9"/>
    <w:rsid w:val="004E067A"/>
    <w:rsid w:val="004E06F5"/>
    <w:rsid w:val="004E0741"/>
    <w:rsid w:val="004E08D3"/>
    <w:rsid w:val="004E090F"/>
    <w:rsid w:val="004E0949"/>
    <w:rsid w:val="004E098C"/>
    <w:rsid w:val="004E0997"/>
    <w:rsid w:val="004E0A5B"/>
    <w:rsid w:val="004E0A79"/>
    <w:rsid w:val="004E0AD8"/>
    <w:rsid w:val="004E0B9A"/>
    <w:rsid w:val="004E0D3E"/>
    <w:rsid w:val="004E0E17"/>
    <w:rsid w:val="004E0E6E"/>
    <w:rsid w:val="004E0EF7"/>
    <w:rsid w:val="004E1006"/>
    <w:rsid w:val="004E1057"/>
    <w:rsid w:val="004E113A"/>
    <w:rsid w:val="004E11F5"/>
    <w:rsid w:val="004E1262"/>
    <w:rsid w:val="004E13F9"/>
    <w:rsid w:val="004E147B"/>
    <w:rsid w:val="004E19C7"/>
    <w:rsid w:val="004E1C34"/>
    <w:rsid w:val="004E1C9E"/>
    <w:rsid w:val="004E1CC6"/>
    <w:rsid w:val="004E1D94"/>
    <w:rsid w:val="004E1DCB"/>
    <w:rsid w:val="004E1E02"/>
    <w:rsid w:val="004E1E09"/>
    <w:rsid w:val="004E1F1A"/>
    <w:rsid w:val="004E2110"/>
    <w:rsid w:val="004E2156"/>
    <w:rsid w:val="004E21B7"/>
    <w:rsid w:val="004E21DD"/>
    <w:rsid w:val="004E2266"/>
    <w:rsid w:val="004E228C"/>
    <w:rsid w:val="004E25EA"/>
    <w:rsid w:val="004E2638"/>
    <w:rsid w:val="004E26FF"/>
    <w:rsid w:val="004E2818"/>
    <w:rsid w:val="004E290F"/>
    <w:rsid w:val="004E29D8"/>
    <w:rsid w:val="004E2AD7"/>
    <w:rsid w:val="004E2B26"/>
    <w:rsid w:val="004E2B50"/>
    <w:rsid w:val="004E2C01"/>
    <w:rsid w:val="004E2E9D"/>
    <w:rsid w:val="004E304C"/>
    <w:rsid w:val="004E320B"/>
    <w:rsid w:val="004E32C9"/>
    <w:rsid w:val="004E3422"/>
    <w:rsid w:val="004E348D"/>
    <w:rsid w:val="004E3648"/>
    <w:rsid w:val="004E37D2"/>
    <w:rsid w:val="004E37DE"/>
    <w:rsid w:val="004E38B2"/>
    <w:rsid w:val="004E39BC"/>
    <w:rsid w:val="004E39ED"/>
    <w:rsid w:val="004E3A30"/>
    <w:rsid w:val="004E3A79"/>
    <w:rsid w:val="004E3B7B"/>
    <w:rsid w:val="004E3C3C"/>
    <w:rsid w:val="004E3C3F"/>
    <w:rsid w:val="004E3D81"/>
    <w:rsid w:val="004E3E17"/>
    <w:rsid w:val="004E3EA5"/>
    <w:rsid w:val="004E3EF9"/>
    <w:rsid w:val="004E4135"/>
    <w:rsid w:val="004E41F6"/>
    <w:rsid w:val="004E44D2"/>
    <w:rsid w:val="004E4687"/>
    <w:rsid w:val="004E477E"/>
    <w:rsid w:val="004E47E4"/>
    <w:rsid w:val="004E488D"/>
    <w:rsid w:val="004E49F0"/>
    <w:rsid w:val="004E4AD7"/>
    <w:rsid w:val="004E4B08"/>
    <w:rsid w:val="004E4B56"/>
    <w:rsid w:val="004E4CBD"/>
    <w:rsid w:val="004E4CFE"/>
    <w:rsid w:val="004E4D08"/>
    <w:rsid w:val="004E4D8E"/>
    <w:rsid w:val="004E4F56"/>
    <w:rsid w:val="004E4F65"/>
    <w:rsid w:val="004E4F95"/>
    <w:rsid w:val="004E4FB0"/>
    <w:rsid w:val="004E4FFB"/>
    <w:rsid w:val="004E50EB"/>
    <w:rsid w:val="004E51A9"/>
    <w:rsid w:val="004E51AC"/>
    <w:rsid w:val="004E5213"/>
    <w:rsid w:val="004E5266"/>
    <w:rsid w:val="004E5454"/>
    <w:rsid w:val="004E547B"/>
    <w:rsid w:val="004E54A8"/>
    <w:rsid w:val="004E54AF"/>
    <w:rsid w:val="004E54DA"/>
    <w:rsid w:val="004E55BC"/>
    <w:rsid w:val="004E5865"/>
    <w:rsid w:val="004E58A2"/>
    <w:rsid w:val="004E59CC"/>
    <w:rsid w:val="004E5AD6"/>
    <w:rsid w:val="004E5AD9"/>
    <w:rsid w:val="004E5ADC"/>
    <w:rsid w:val="004E5BB5"/>
    <w:rsid w:val="004E60FB"/>
    <w:rsid w:val="004E61DC"/>
    <w:rsid w:val="004E6594"/>
    <w:rsid w:val="004E67BF"/>
    <w:rsid w:val="004E685F"/>
    <w:rsid w:val="004E6A1E"/>
    <w:rsid w:val="004E6A4C"/>
    <w:rsid w:val="004E6B80"/>
    <w:rsid w:val="004E6BD7"/>
    <w:rsid w:val="004E6CD7"/>
    <w:rsid w:val="004E6D82"/>
    <w:rsid w:val="004E6DE3"/>
    <w:rsid w:val="004E6E59"/>
    <w:rsid w:val="004E6F4E"/>
    <w:rsid w:val="004E6FF8"/>
    <w:rsid w:val="004E7004"/>
    <w:rsid w:val="004E7109"/>
    <w:rsid w:val="004E713D"/>
    <w:rsid w:val="004E7185"/>
    <w:rsid w:val="004E75F5"/>
    <w:rsid w:val="004E760C"/>
    <w:rsid w:val="004E76CD"/>
    <w:rsid w:val="004E7716"/>
    <w:rsid w:val="004E78B5"/>
    <w:rsid w:val="004E7967"/>
    <w:rsid w:val="004E7A78"/>
    <w:rsid w:val="004E7B4A"/>
    <w:rsid w:val="004E7B5E"/>
    <w:rsid w:val="004E7BB3"/>
    <w:rsid w:val="004E7E49"/>
    <w:rsid w:val="004E7EC7"/>
    <w:rsid w:val="004E7EF6"/>
    <w:rsid w:val="004E7FC8"/>
    <w:rsid w:val="004E7FE4"/>
    <w:rsid w:val="004F0023"/>
    <w:rsid w:val="004F002B"/>
    <w:rsid w:val="004F0353"/>
    <w:rsid w:val="004F04B0"/>
    <w:rsid w:val="004F04B8"/>
    <w:rsid w:val="004F05A5"/>
    <w:rsid w:val="004F0632"/>
    <w:rsid w:val="004F0698"/>
    <w:rsid w:val="004F0860"/>
    <w:rsid w:val="004F08C4"/>
    <w:rsid w:val="004F08DF"/>
    <w:rsid w:val="004F09F4"/>
    <w:rsid w:val="004F0A29"/>
    <w:rsid w:val="004F0A65"/>
    <w:rsid w:val="004F0C6C"/>
    <w:rsid w:val="004F0D3F"/>
    <w:rsid w:val="004F0EED"/>
    <w:rsid w:val="004F0F86"/>
    <w:rsid w:val="004F0FB3"/>
    <w:rsid w:val="004F102B"/>
    <w:rsid w:val="004F1042"/>
    <w:rsid w:val="004F1216"/>
    <w:rsid w:val="004F12A8"/>
    <w:rsid w:val="004F132C"/>
    <w:rsid w:val="004F13DC"/>
    <w:rsid w:val="004F1627"/>
    <w:rsid w:val="004F17B5"/>
    <w:rsid w:val="004F18C2"/>
    <w:rsid w:val="004F196B"/>
    <w:rsid w:val="004F19E0"/>
    <w:rsid w:val="004F19E8"/>
    <w:rsid w:val="004F1AAE"/>
    <w:rsid w:val="004F1BF5"/>
    <w:rsid w:val="004F1C94"/>
    <w:rsid w:val="004F1D13"/>
    <w:rsid w:val="004F1D79"/>
    <w:rsid w:val="004F1EDB"/>
    <w:rsid w:val="004F2088"/>
    <w:rsid w:val="004F20FB"/>
    <w:rsid w:val="004F20FC"/>
    <w:rsid w:val="004F2123"/>
    <w:rsid w:val="004F215E"/>
    <w:rsid w:val="004F226B"/>
    <w:rsid w:val="004F2310"/>
    <w:rsid w:val="004F231B"/>
    <w:rsid w:val="004F2475"/>
    <w:rsid w:val="004F2528"/>
    <w:rsid w:val="004F259C"/>
    <w:rsid w:val="004F27D7"/>
    <w:rsid w:val="004F290F"/>
    <w:rsid w:val="004F2A17"/>
    <w:rsid w:val="004F2AA4"/>
    <w:rsid w:val="004F2B0C"/>
    <w:rsid w:val="004F2B15"/>
    <w:rsid w:val="004F2CBF"/>
    <w:rsid w:val="004F2CCD"/>
    <w:rsid w:val="004F2DCC"/>
    <w:rsid w:val="004F2E1F"/>
    <w:rsid w:val="004F2F1C"/>
    <w:rsid w:val="004F3027"/>
    <w:rsid w:val="004F323A"/>
    <w:rsid w:val="004F33ED"/>
    <w:rsid w:val="004F3436"/>
    <w:rsid w:val="004F356C"/>
    <w:rsid w:val="004F367B"/>
    <w:rsid w:val="004F381F"/>
    <w:rsid w:val="004F384C"/>
    <w:rsid w:val="004F38CD"/>
    <w:rsid w:val="004F3B40"/>
    <w:rsid w:val="004F3BDF"/>
    <w:rsid w:val="004F3CA3"/>
    <w:rsid w:val="004F3D1C"/>
    <w:rsid w:val="004F3D80"/>
    <w:rsid w:val="004F3E7B"/>
    <w:rsid w:val="004F3EF4"/>
    <w:rsid w:val="004F41DB"/>
    <w:rsid w:val="004F42D3"/>
    <w:rsid w:val="004F43EE"/>
    <w:rsid w:val="004F4419"/>
    <w:rsid w:val="004F4448"/>
    <w:rsid w:val="004F45E2"/>
    <w:rsid w:val="004F463E"/>
    <w:rsid w:val="004F471B"/>
    <w:rsid w:val="004F4721"/>
    <w:rsid w:val="004F48BE"/>
    <w:rsid w:val="004F49D6"/>
    <w:rsid w:val="004F4AC5"/>
    <w:rsid w:val="004F4B32"/>
    <w:rsid w:val="004F4BE3"/>
    <w:rsid w:val="004F4DE6"/>
    <w:rsid w:val="004F4E4C"/>
    <w:rsid w:val="004F4E59"/>
    <w:rsid w:val="004F4E8C"/>
    <w:rsid w:val="004F4F2A"/>
    <w:rsid w:val="004F4F48"/>
    <w:rsid w:val="004F510E"/>
    <w:rsid w:val="004F530B"/>
    <w:rsid w:val="004F53BF"/>
    <w:rsid w:val="004F5441"/>
    <w:rsid w:val="004F55D3"/>
    <w:rsid w:val="004F56FD"/>
    <w:rsid w:val="004F5B40"/>
    <w:rsid w:val="004F5C39"/>
    <w:rsid w:val="004F5DD3"/>
    <w:rsid w:val="004F5E2D"/>
    <w:rsid w:val="004F5F23"/>
    <w:rsid w:val="004F5F3D"/>
    <w:rsid w:val="004F5F3E"/>
    <w:rsid w:val="004F5F80"/>
    <w:rsid w:val="004F5FED"/>
    <w:rsid w:val="004F60CB"/>
    <w:rsid w:val="004F6106"/>
    <w:rsid w:val="004F615E"/>
    <w:rsid w:val="004F61DE"/>
    <w:rsid w:val="004F61FB"/>
    <w:rsid w:val="004F6201"/>
    <w:rsid w:val="004F62CF"/>
    <w:rsid w:val="004F6421"/>
    <w:rsid w:val="004F6468"/>
    <w:rsid w:val="004F64A6"/>
    <w:rsid w:val="004F6680"/>
    <w:rsid w:val="004F6772"/>
    <w:rsid w:val="004F678D"/>
    <w:rsid w:val="004F6838"/>
    <w:rsid w:val="004F68F4"/>
    <w:rsid w:val="004F6964"/>
    <w:rsid w:val="004F6A79"/>
    <w:rsid w:val="004F6C51"/>
    <w:rsid w:val="004F6C62"/>
    <w:rsid w:val="004F6FA8"/>
    <w:rsid w:val="004F709A"/>
    <w:rsid w:val="004F70B3"/>
    <w:rsid w:val="004F72D1"/>
    <w:rsid w:val="004F72D4"/>
    <w:rsid w:val="004F72DE"/>
    <w:rsid w:val="004F737C"/>
    <w:rsid w:val="004F748D"/>
    <w:rsid w:val="004F759E"/>
    <w:rsid w:val="004F7A9C"/>
    <w:rsid w:val="004F7B10"/>
    <w:rsid w:val="004F7C16"/>
    <w:rsid w:val="004F7DC1"/>
    <w:rsid w:val="004F7DED"/>
    <w:rsid w:val="0050009F"/>
    <w:rsid w:val="0050014E"/>
    <w:rsid w:val="005004C9"/>
    <w:rsid w:val="00500577"/>
    <w:rsid w:val="00500590"/>
    <w:rsid w:val="0050060C"/>
    <w:rsid w:val="005007CA"/>
    <w:rsid w:val="00500878"/>
    <w:rsid w:val="00500975"/>
    <w:rsid w:val="005009B7"/>
    <w:rsid w:val="00500BCB"/>
    <w:rsid w:val="00500C2F"/>
    <w:rsid w:val="00500C7C"/>
    <w:rsid w:val="00500CE2"/>
    <w:rsid w:val="00500D36"/>
    <w:rsid w:val="00500E18"/>
    <w:rsid w:val="00500FD0"/>
    <w:rsid w:val="0050117E"/>
    <w:rsid w:val="0050125C"/>
    <w:rsid w:val="00501403"/>
    <w:rsid w:val="005015FA"/>
    <w:rsid w:val="0050161D"/>
    <w:rsid w:val="005016E7"/>
    <w:rsid w:val="00501729"/>
    <w:rsid w:val="00501838"/>
    <w:rsid w:val="0050189B"/>
    <w:rsid w:val="005018BA"/>
    <w:rsid w:val="00501C3E"/>
    <w:rsid w:val="00501CA0"/>
    <w:rsid w:val="00501DEA"/>
    <w:rsid w:val="00501F95"/>
    <w:rsid w:val="0050220E"/>
    <w:rsid w:val="005022CE"/>
    <w:rsid w:val="005022FB"/>
    <w:rsid w:val="00502329"/>
    <w:rsid w:val="005025CF"/>
    <w:rsid w:val="0050273A"/>
    <w:rsid w:val="00502B46"/>
    <w:rsid w:val="00502C20"/>
    <w:rsid w:val="00502C61"/>
    <w:rsid w:val="00502CC4"/>
    <w:rsid w:val="00502EE1"/>
    <w:rsid w:val="00502F66"/>
    <w:rsid w:val="00502F80"/>
    <w:rsid w:val="00503054"/>
    <w:rsid w:val="00503290"/>
    <w:rsid w:val="0050333C"/>
    <w:rsid w:val="0050336A"/>
    <w:rsid w:val="0050338E"/>
    <w:rsid w:val="0050342F"/>
    <w:rsid w:val="0050368A"/>
    <w:rsid w:val="005036CF"/>
    <w:rsid w:val="005037DA"/>
    <w:rsid w:val="0050382A"/>
    <w:rsid w:val="0050389D"/>
    <w:rsid w:val="00503981"/>
    <w:rsid w:val="00503DB1"/>
    <w:rsid w:val="00503DBA"/>
    <w:rsid w:val="00503E35"/>
    <w:rsid w:val="00503EA2"/>
    <w:rsid w:val="00503EEF"/>
    <w:rsid w:val="00503EF2"/>
    <w:rsid w:val="00503F10"/>
    <w:rsid w:val="00503F93"/>
    <w:rsid w:val="0050404E"/>
    <w:rsid w:val="0050414F"/>
    <w:rsid w:val="00504575"/>
    <w:rsid w:val="00504747"/>
    <w:rsid w:val="005049E6"/>
    <w:rsid w:val="00504B2A"/>
    <w:rsid w:val="00504BC5"/>
    <w:rsid w:val="00504C23"/>
    <w:rsid w:val="00504D07"/>
    <w:rsid w:val="00504D35"/>
    <w:rsid w:val="00504D58"/>
    <w:rsid w:val="00504EB6"/>
    <w:rsid w:val="00504F10"/>
    <w:rsid w:val="00504F20"/>
    <w:rsid w:val="00504FA2"/>
    <w:rsid w:val="00504FCB"/>
    <w:rsid w:val="00504FFB"/>
    <w:rsid w:val="00505016"/>
    <w:rsid w:val="005050A4"/>
    <w:rsid w:val="0050513A"/>
    <w:rsid w:val="00505A0F"/>
    <w:rsid w:val="00505B61"/>
    <w:rsid w:val="00505C36"/>
    <w:rsid w:val="00505CB6"/>
    <w:rsid w:val="00505D36"/>
    <w:rsid w:val="00506019"/>
    <w:rsid w:val="0050617C"/>
    <w:rsid w:val="0050626E"/>
    <w:rsid w:val="005064E0"/>
    <w:rsid w:val="00506513"/>
    <w:rsid w:val="005067B2"/>
    <w:rsid w:val="00506837"/>
    <w:rsid w:val="005069BC"/>
    <w:rsid w:val="00506C5E"/>
    <w:rsid w:val="00506CDB"/>
    <w:rsid w:val="00506D24"/>
    <w:rsid w:val="00506DC1"/>
    <w:rsid w:val="00506E67"/>
    <w:rsid w:val="00507045"/>
    <w:rsid w:val="0050725F"/>
    <w:rsid w:val="00507274"/>
    <w:rsid w:val="00507287"/>
    <w:rsid w:val="005072BB"/>
    <w:rsid w:val="005072ED"/>
    <w:rsid w:val="005073B0"/>
    <w:rsid w:val="0050751B"/>
    <w:rsid w:val="0050753B"/>
    <w:rsid w:val="005077BA"/>
    <w:rsid w:val="005077D9"/>
    <w:rsid w:val="00507903"/>
    <w:rsid w:val="00507AE6"/>
    <w:rsid w:val="00507B92"/>
    <w:rsid w:val="00507D34"/>
    <w:rsid w:val="00507E10"/>
    <w:rsid w:val="00507E3B"/>
    <w:rsid w:val="00507FB6"/>
    <w:rsid w:val="005100DF"/>
    <w:rsid w:val="005102FB"/>
    <w:rsid w:val="0051035B"/>
    <w:rsid w:val="0051041C"/>
    <w:rsid w:val="00510452"/>
    <w:rsid w:val="0051048A"/>
    <w:rsid w:val="005104AF"/>
    <w:rsid w:val="0051076A"/>
    <w:rsid w:val="0051082B"/>
    <w:rsid w:val="00510842"/>
    <w:rsid w:val="00510A8C"/>
    <w:rsid w:val="00510B97"/>
    <w:rsid w:val="00510C60"/>
    <w:rsid w:val="00510C7F"/>
    <w:rsid w:val="00510D22"/>
    <w:rsid w:val="00510DF9"/>
    <w:rsid w:val="00510E03"/>
    <w:rsid w:val="00510E0B"/>
    <w:rsid w:val="00510E72"/>
    <w:rsid w:val="00510ECC"/>
    <w:rsid w:val="00510F17"/>
    <w:rsid w:val="00510F25"/>
    <w:rsid w:val="00511119"/>
    <w:rsid w:val="005112A3"/>
    <w:rsid w:val="005112D3"/>
    <w:rsid w:val="005113A6"/>
    <w:rsid w:val="005115E4"/>
    <w:rsid w:val="00511641"/>
    <w:rsid w:val="005117F3"/>
    <w:rsid w:val="0051180F"/>
    <w:rsid w:val="005118D8"/>
    <w:rsid w:val="00511A1C"/>
    <w:rsid w:val="00511BD3"/>
    <w:rsid w:val="00511C83"/>
    <w:rsid w:val="00511DF2"/>
    <w:rsid w:val="00511E1D"/>
    <w:rsid w:val="00511F3A"/>
    <w:rsid w:val="0051207F"/>
    <w:rsid w:val="00512171"/>
    <w:rsid w:val="0051221B"/>
    <w:rsid w:val="00512221"/>
    <w:rsid w:val="0051234D"/>
    <w:rsid w:val="00512351"/>
    <w:rsid w:val="00512385"/>
    <w:rsid w:val="00512762"/>
    <w:rsid w:val="00512B00"/>
    <w:rsid w:val="00512D66"/>
    <w:rsid w:val="00512E14"/>
    <w:rsid w:val="00512F71"/>
    <w:rsid w:val="005130E3"/>
    <w:rsid w:val="00513105"/>
    <w:rsid w:val="005132F0"/>
    <w:rsid w:val="005133A5"/>
    <w:rsid w:val="005134EF"/>
    <w:rsid w:val="00513519"/>
    <w:rsid w:val="0051351D"/>
    <w:rsid w:val="00513551"/>
    <w:rsid w:val="00513598"/>
    <w:rsid w:val="005135C2"/>
    <w:rsid w:val="0051366E"/>
    <w:rsid w:val="00513858"/>
    <w:rsid w:val="00513AEE"/>
    <w:rsid w:val="00513AF4"/>
    <w:rsid w:val="00513BA0"/>
    <w:rsid w:val="00513C6F"/>
    <w:rsid w:val="00513D36"/>
    <w:rsid w:val="00513DA3"/>
    <w:rsid w:val="00513DC8"/>
    <w:rsid w:val="00513E46"/>
    <w:rsid w:val="00513E7C"/>
    <w:rsid w:val="00514031"/>
    <w:rsid w:val="005140AE"/>
    <w:rsid w:val="00514283"/>
    <w:rsid w:val="005142BE"/>
    <w:rsid w:val="00514399"/>
    <w:rsid w:val="005146DE"/>
    <w:rsid w:val="00514732"/>
    <w:rsid w:val="00514827"/>
    <w:rsid w:val="00514912"/>
    <w:rsid w:val="0051495B"/>
    <w:rsid w:val="00514998"/>
    <w:rsid w:val="005149D9"/>
    <w:rsid w:val="00514A09"/>
    <w:rsid w:val="00514B55"/>
    <w:rsid w:val="00514BA8"/>
    <w:rsid w:val="00514BFA"/>
    <w:rsid w:val="00514C02"/>
    <w:rsid w:val="00514C39"/>
    <w:rsid w:val="00514C4A"/>
    <w:rsid w:val="00514DBA"/>
    <w:rsid w:val="00514E74"/>
    <w:rsid w:val="005150F1"/>
    <w:rsid w:val="00515259"/>
    <w:rsid w:val="005152EA"/>
    <w:rsid w:val="005155A0"/>
    <w:rsid w:val="005155E7"/>
    <w:rsid w:val="00515740"/>
    <w:rsid w:val="00515807"/>
    <w:rsid w:val="0051591E"/>
    <w:rsid w:val="00515BCA"/>
    <w:rsid w:val="00515C28"/>
    <w:rsid w:val="00515CB6"/>
    <w:rsid w:val="00515FB7"/>
    <w:rsid w:val="00515FDB"/>
    <w:rsid w:val="0051603C"/>
    <w:rsid w:val="00516184"/>
    <w:rsid w:val="005162B0"/>
    <w:rsid w:val="005162F9"/>
    <w:rsid w:val="0051636F"/>
    <w:rsid w:val="00516528"/>
    <w:rsid w:val="00516831"/>
    <w:rsid w:val="00516C1F"/>
    <w:rsid w:val="00516DA3"/>
    <w:rsid w:val="00516DBF"/>
    <w:rsid w:val="00516E1B"/>
    <w:rsid w:val="00516F99"/>
    <w:rsid w:val="00516FC5"/>
    <w:rsid w:val="00517230"/>
    <w:rsid w:val="0051734F"/>
    <w:rsid w:val="0051752E"/>
    <w:rsid w:val="0051766F"/>
    <w:rsid w:val="00517683"/>
    <w:rsid w:val="00517A1A"/>
    <w:rsid w:val="00517C1A"/>
    <w:rsid w:val="00517C6A"/>
    <w:rsid w:val="00517CA6"/>
    <w:rsid w:val="00517D38"/>
    <w:rsid w:val="00517D6F"/>
    <w:rsid w:val="00517DC4"/>
    <w:rsid w:val="00517DD8"/>
    <w:rsid w:val="00517DDD"/>
    <w:rsid w:val="00517E37"/>
    <w:rsid w:val="005200D2"/>
    <w:rsid w:val="005201E1"/>
    <w:rsid w:val="0052041B"/>
    <w:rsid w:val="00520427"/>
    <w:rsid w:val="005205FA"/>
    <w:rsid w:val="005208A6"/>
    <w:rsid w:val="0052090A"/>
    <w:rsid w:val="005209F8"/>
    <w:rsid w:val="00520B02"/>
    <w:rsid w:val="00520B7B"/>
    <w:rsid w:val="00520B85"/>
    <w:rsid w:val="00520BFE"/>
    <w:rsid w:val="00520DDA"/>
    <w:rsid w:val="005210E9"/>
    <w:rsid w:val="005210F3"/>
    <w:rsid w:val="00521199"/>
    <w:rsid w:val="00521256"/>
    <w:rsid w:val="005212A0"/>
    <w:rsid w:val="00521473"/>
    <w:rsid w:val="005215E5"/>
    <w:rsid w:val="00521766"/>
    <w:rsid w:val="005218AD"/>
    <w:rsid w:val="0052191C"/>
    <w:rsid w:val="005219EA"/>
    <w:rsid w:val="00521AE2"/>
    <w:rsid w:val="00521BF5"/>
    <w:rsid w:val="00521C9B"/>
    <w:rsid w:val="00521D48"/>
    <w:rsid w:val="00521ED1"/>
    <w:rsid w:val="00522066"/>
    <w:rsid w:val="00522125"/>
    <w:rsid w:val="0052229D"/>
    <w:rsid w:val="0052235E"/>
    <w:rsid w:val="005223C5"/>
    <w:rsid w:val="005223D6"/>
    <w:rsid w:val="005225E4"/>
    <w:rsid w:val="0052262C"/>
    <w:rsid w:val="00522695"/>
    <w:rsid w:val="00522784"/>
    <w:rsid w:val="0052278B"/>
    <w:rsid w:val="005227FC"/>
    <w:rsid w:val="00522817"/>
    <w:rsid w:val="0052288A"/>
    <w:rsid w:val="005229E9"/>
    <w:rsid w:val="00522A2C"/>
    <w:rsid w:val="00522BBF"/>
    <w:rsid w:val="00522C87"/>
    <w:rsid w:val="00522DB5"/>
    <w:rsid w:val="00522DE1"/>
    <w:rsid w:val="005230B7"/>
    <w:rsid w:val="00523123"/>
    <w:rsid w:val="0052321B"/>
    <w:rsid w:val="005235A6"/>
    <w:rsid w:val="0052366A"/>
    <w:rsid w:val="00523750"/>
    <w:rsid w:val="00523811"/>
    <w:rsid w:val="00523820"/>
    <w:rsid w:val="0052382E"/>
    <w:rsid w:val="00523840"/>
    <w:rsid w:val="005238D2"/>
    <w:rsid w:val="00523995"/>
    <w:rsid w:val="00523CB8"/>
    <w:rsid w:val="00523D20"/>
    <w:rsid w:val="00523D2D"/>
    <w:rsid w:val="00523D6E"/>
    <w:rsid w:val="00523D8F"/>
    <w:rsid w:val="005240C9"/>
    <w:rsid w:val="005240ED"/>
    <w:rsid w:val="0052427A"/>
    <w:rsid w:val="0052434A"/>
    <w:rsid w:val="00524364"/>
    <w:rsid w:val="005244B8"/>
    <w:rsid w:val="00524559"/>
    <w:rsid w:val="005249B6"/>
    <w:rsid w:val="00524AA0"/>
    <w:rsid w:val="00524B7F"/>
    <w:rsid w:val="00524B85"/>
    <w:rsid w:val="00524BE9"/>
    <w:rsid w:val="00524BFB"/>
    <w:rsid w:val="00524D2A"/>
    <w:rsid w:val="00524DE0"/>
    <w:rsid w:val="00524F3C"/>
    <w:rsid w:val="00524F7F"/>
    <w:rsid w:val="00525029"/>
    <w:rsid w:val="00525260"/>
    <w:rsid w:val="005252BE"/>
    <w:rsid w:val="00525319"/>
    <w:rsid w:val="005254E2"/>
    <w:rsid w:val="005254F0"/>
    <w:rsid w:val="005254F8"/>
    <w:rsid w:val="005257AA"/>
    <w:rsid w:val="005258F2"/>
    <w:rsid w:val="00525967"/>
    <w:rsid w:val="005259A2"/>
    <w:rsid w:val="00525AF3"/>
    <w:rsid w:val="00525B7C"/>
    <w:rsid w:val="00525C85"/>
    <w:rsid w:val="00525CCC"/>
    <w:rsid w:val="00525D95"/>
    <w:rsid w:val="00525E77"/>
    <w:rsid w:val="00526078"/>
    <w:rsid w:val="005260E9"/>
    <w:rsid w:val="005260F4"/>
    <w:rsid w:val="0052652C"/>
    <w:rsid w:val="00526539"/>
    <w:rsid w:val="00526596"/>
    <w:rsid w:val="00526642"/>
    <w:rsid w:val="00526B87"/>
    <w:rsid w:val="00526D36"/>
    <w:rsid w:val="00526DA9"/>
    <w:rsid w:val="00526DED"/>
    <w:rsid w:val="00526E7D"/>
    <w:rsid w:val="00527104"/>
    <w:rsid w:val="00527132"/>
    <w:rsid w:val="005271AF"/>
    <w:rsid w:val="005271FE"/>
    <w:rsid w:val="005272C9"/>
    <w:rsid w:val="00527372"/>
    <w:rsid w:val="005273CF"/>
    <w:rsid w:val="00527443"/>
    <w:rsid w:val="005276B5"/>
    <w:rsid w:val="00527711"/>
    <w:rsid w:val="00527844"/>
    <w:rsid w:val="00527869"/>
    <w:rsid w:val="0052798E"/>
    <w:rsid w:val="00527C7D"/>
    <w:rsid w:val="00527E40"/>
    <w:rsid w:val="00527E74"/>
    <w:rsid w:val="00527EE0"/>
    <w:rsid w:val="00527F3F"/>
    <w:rsid w:val="00527F77"/>
    <w:rsid w:val="00530291"/>
    <w:rsid w:val="005302A4"/>
    <w:rsid w:val="005302EC"/>
    <w:rsid w:val="005303AB"/>
    <w:rsid w:val="00530410"/>
    <w:rsid w:val="0053042E"/>
    <w:rsid w:val="0053043C"/>
    <w:rsid w:val="0053067E"/>
    <w:rsid w:val="0053072D"/>
    <w:rsid w:val="00530904"/>
    <w:rsid w:val="00530910"/>
    <w:rsid w:val="0053093B"/>
    <w:rsid w:val="00530951"/>
    <w:rsid w:val="00530AC9"/>
    <w:rsid w:val="00530BFB"/>
    <w:rsid w:val="00530C83"/>
    <w:rsid w:val="00530CBA"/>
    <w:rsid w:val="00530CE4"/>
    <w:rsid w:val="00530D6B"/>
    <w:rsid w:val="00530E3B"/>
    <w:rsid w:val="00530EFC"/>
    <w:rsid w:val="00530F5A"/>
    <w:rsid w:val="00530FA8"/>
    <w:rsid w:val="005310C0"/>
    <w:rsid w:val="0053114B"/>
    <w:rsid w:val="005311E1"/>
    <w:rsid w:val="00531217"/>
    <w:rsid w:val="005312A6"/>
    <w:rsid w:val="005313FB"/>
    <w:rsid w:val="0053145D"/>
    <w:rsid w:val="005314F7"/>
    <w:rsid w:val="0053173A"/>
    <w:rsid w:val="0053175D"/>
    <w:rsid w:val="005317A6"/>
    <w:rsid w:val="00531A4E"/>
    <w:rsid w:val="00531AA3"/>
    <w:rsid w:val="00531DA3"/>
    <w:rsid w:val="00531EDC"/>
    <w:rsid w:val="00531FC1"/>
    <w:rsid w:val="005321A0"/>
    <w:rsid w:val="005321B9"/>
    <w:rsid w:val="005321F6"/>
    <w:rsid w:val="0053223C"/>
    <w:rsid w:val="0053237E"/>
    <w:rsid w:val="00532462"/>
    <w:rsid w:val="005324B3"/>
    <w:rsid w:val="005324FA"/>
    <w:rsid w:val="005326D8"/>
    <w:rsid w:val="00532738"/>
    <w:rsid w:val="005327AD"/>
    <w:rsid w:val="00532903"/>
    <w:rsid w:val="005329E9"/>
    <w:rsid w:val="00532A06"/>
    <w:rsid w:val="00532A94"/>
    <w:rsid w:val="00532B78"/>
    <w:rsid w:val="00532B9C"/>
    <w:rsid w:val="00532C4F"/>
    <w:rsid w:val="00532CF0"/>
    <w:rsid w:val="00532D0A"/>
    <w:rsid w:val="00532E15"/>
    <w:rsid w:val="00532E24"/>
    <w:rsid w:val="00532E67"/>
    <w:rsid w:val="005330D6"/>
    <w:rsid w:val="0053312F"/>
    <w:rsid w:val="00533136"/>
    <w:rsid w:val="00533156"/>
    <w:rsid w:val="00533220"/>
    <w:rsid w:val="005332DB"/>
    <w:rsid w:val="005332F7"/>
    <w:rsid w:val="0053330E"/>
    <w:rsid w:val="005333ED"/>
    <w:rsid w:val="00533430"/>
    <w:rsid w:val="00533458"/>
    <w:rsid w:val="00533580"/>
    <w:rsid w:val="005336B8"/>
    <w:rsid w:val="0053394D"/>
    <w:rsid w:val="005339BA"/>
    <w:rsid w:val="00533A28"/>
    <w:rsid w:val="00533B2D"/>
    <w:rsid w:val="00533B34"/>
    <w:rsid w:val="00533C31"/>
    <w:rsid w:val="00533C55"/>
    <w:rsid w:val="00533D34"/>
    <w:rsid w:val="00533D69"/>
    <w:rsid w:val="00533E99"/>
    <w:rsid w:val="00533F14"/>
    <w:rsid w:val="0053404A"/>
    <w:rsid w:val="00534178"/>
    <w:rsid w:val="00534303"/>
    <w:rsid w:val="00534401"/>
    <w:rsid w:val="0053469B"/>
    <w:rsid w:val="0053488A"/>
    <w:rsid w:val="005348B5"/>
    <w:rsid w:val="00534921"/>
    <w:rsid w:val="00534938"/>
    <w:rsid w:val="005349D1"/>
    <w:rsid w:val="005349FA"/>
    <w:rsid w:val="00534A94"/>
    <w:rsid w:val="00534A9A"/>
    <w:rsid w:val="00534E48"/>
    <w:rsid w:val="00534E5C"/>
    <w:rsid w:val="00535011"/>
    <w:rsid w:val="00535021"/>
    <w:rsid w:val="005350C7"/>
    <w:rsid w:val="0053521D"/>
    <w:rsid w:val="0053526F"/>
    <w:rsid w:val="005352F7"/>
    <w:rsid w:val="00535394"/>
    <w:rsid w:val="005354FC"/>
    <w:rsid w:val="00535617"/>
    <w:rsid w:val="00535644"/>
    <w:rsid w:val="0053567E"/>
    <w:rsid w:val="005356FD"/>
    <w:rsid w:val="00535AA6"/>
    <w:rsid w:val="00535B43"/>
    <w:rsid w:val="00535B6A"/>
    <w:rsid w:val="00535C9B"/>
    <w:rsid w:val="00535C9D"/>
    <w:rsid w:val="00535CFA"/>
    <w:rsid w:val="00535D70"/>
    <w:rsid w:val="00535DEE"/>
    <w:rsid w:val="00536084"/>
    <w:rsid w:val="00536263"/>
    <w:rsid w:val="0053627C"/>
    <w:rsid w:val="0053628E"/>
    <w:rsid w:val="0053630D"/>
    <w:rsid w:val="005363D8"/>
    <w:rsid w:val="005363EF"/>
    <w:rsid w:val="005364F3"/>
    <w:rsid w:val="00536533"/>
    <w:rsid w:val="00536607"/>
    <w:rsid w:val="00536736"/>
    <w:rsid w:val="005369E3"/>
    <w:rsid w:val="00536A01"/>
    <w:rsid w:val="00536A64"/>
    <w:rsid w:val="00536A82"/>
    <w:rsid w:val="00536B23"/>
    <w:rsid w:val="00536B76"/>
    <w:rsid w:val="00536BD9"/>
    <w:rsid w:val="00536C75"/>
    <w:rsid w:val="00536ED1"/>
    <w:rsid w:val="0053707D"/>
    <w:rsid w:val="00537130"/>
    <w:rsid w:val="0053717C"/>
    <w:rsid w:val="005372F1"/>
    <w:rsid w:val="00537579"/>
    <w:rsid w:val="00537638"/>
    <w:rsid w:val="00537666"/>
    <w:rsid w:val="00537760"/>
    <w:rsid w:val="00537767"/>
    <w:rsid w:val="00537A73"/>
    <w:rsid w:val="00537AE2"/>
    <w:rsid w:val="00537B94"/>
    <w:rsid w:val="00537B95"/>
    <w:rsid w:val="00537C76"/>
    <w:rsid w:val="00537CB4"/>
    <w:rsid w:val="00537CD3"/>
    <w:rsid w:val="00537D08"/>
    <w:rsid w:val="00537DFB"/>
    <w:rsid w:val="00540067"/>
    <w:rsid w:val="005401F3"/>
    <w:rsid w:val="0054020F"/>
    <w:rsid w:val="00540502"/>
    <w:rsid w:val="005405BD"/>
    <w:rsid w:val="00540675"/>
    <w:rsid w:val="00540688"/>
    <w:rsid w:val="005407B1"/>
    <w:rsid w:val="005407B6"/>
    <w:rsid w:val="0054087F"/>
    <w:rsid w:val="00540946"/>
    <w:rsid w:val="00540A60"/>
    <w:rsid w:val="00540B00"/>
    <w:rsid w:val="00540D39"/>
    <w:rsid w:val="00540F98"/>
    <w:rsid w:val="0054100F"/>
    <w:rsid w:val="00541043"/>
    <w:rsid w:val="00541069"/>
    <w:rsid w:val="005410D4"/>
    <w:rsid w:val="00541142"/>
    <w:rsid w:val="00541193"/>
    <w:rsid w:val="005411F4"/>
    <w:rsid w:val="005412EA"/>
    <w:rsid w:val="00541340"/>
    <w:rsid w:val="0054141C"/>
    <w:rsid w:val="005414F6"/>
    <w:rsid w:val="00541591"/>
    <w:rsid w:val="0054162D"/>
    <w:rsid w:val="00541632"/>
    <w:rsid w:val="00541700"/>
    <w:rsid w:val="00541821"/>
    <w:rsid w:val="00541832"/>
    <w:rsid w:val="00541958"/>
    <w:rsid w:val="00541984"/>
    <w:rsid w:val="005419C8"/>
    <w:rsid w:val="00541BA4"/>
    <w:rsid w:val="00541C2F"/>
    <w:rsid w:val="00541E5A"/>
    <w:rsid w:val="00541EC1"/>
    <w:rsid w:val="00542064"/>
    <w:rsid w:val="00542458"/>
    <w:rsid w:val="00542579"/>
    <w:rsid w:val="0054265F"/>
    <w:rsid w:val="00542826"/>
    <w:rsid w:val="005429A0"/>
    <w:rsid w:val="005429D4"/>
    <w:rsid w:val="00542A11"/>
    <w:rsid w:val="00542E62"/>
    <w:rsid w:val="00543043"/>
    <w:rsid w:val="005430BC"/>
    <w:rsid w:val="005430CB"/>
    <w:rsid w:val="00543230"/>
    <w:rsid w:val="005432E9"/>
    <w:rsid w:val="0054337D"/>
    <w:rsid w:val="005433AA"/>
    <w:rsid w:val="005434E3"/>
    <w:rsid w:val="00543630"/>
    <w:rsid w:val="005436A1"/>
    <w:rsid w:val="00543757"/>
    <w:rsid w:val="00543810"/>
    <w:rsid w:val="005438F0"/>
    <w:rsid w:val="005439B5"/>
    <w:rsid w:val="00543A26"/>
    <w:rsid w:val="00543AE1"/>
    <w:rsid w:val="00543B38"/>
    <w:rsid w:val="00543C17"/>
    <w:rsid w:val="00543D95"/>
    <w:rsid w:val="00543DC0"/>
    <w:rsid w:val="00543DF2"/>
    <w:rsid w:val="00543ECB"/>
    <w:rsid w:val="00544013"/>
    <w:rsid w:val="005440C3"/>
    <w:rsid w:val="0054412D"/>
    <w:rsid w:val="005441D6"/>
    <w:rsid w:val="005441FD"/>
    <w:rsid w:val="005442E6"/>
    <w:rsid w:val="00544317"/>
    <w:rsid w:val="00544357"/>
    <w:rsid w:val="00544501"/>
    <w:rsid w:val="00544520"/>
    <w:rsid w:val="00544695"/>
    <w:rsid w:val="00544762"/>
    <w:rsid w:val="0054476B"/>
    <w:rsid w:val="0054496B"/>
    <w:rsid w:val="00544A1B"/>
    <w:rsid w:val="00544A22"/>
    <w:rsid w:val="00544A4F"/>
    <w:rsid w:val="00544B7B"/>
    <w:rsid w:val="00544C41"/>
    <w:rsid w:val="00544D61"/>
    <w:rsid w:val="00544DF6"/>
    <w:rsid w:val="00544E33"/>
    <w:rsid w:val="00544F12"/>
    <w:rsid w:val="00544F30"/>
    <w:rsid w:val="00545178"/>
    <w:rsid w:val="00545684"/>
    <w:rsid w:val="0054579A"/>
    <w:rsid w:val="005457FA"/>
    <w:rsid w:val="00545ADA"/>
    <w:rsid w:val="00545BD9"/>
    <w:rsid w:val="00545CB1"/>
    <w:rsid w:val="00545FBE"/>
    <w:rsid w:val="005460E9"/>
    <w:rsid w:val="005461E5"/>
    <w:rsid w:val="00546343"/>
    <w:rsid w:val="005463A7"/>
    <w:rsid w:val="00546576"/>
    <w:rsid w:val="0054657D"/>
    <w:rsid w:val="0054663C"/>
    <w:rsid w:val="00546661"/>
    <w:rsid w:val="00546752"/>
    <w:rsid w:val="00546811"/>
    <w:rsid w:val="00546826"/>
    <w:rsid w:val="00546984"/>
    <w:rsid w:val="00546EC5"/>
    <w:rsid w:val="00546F39"/>
    <w:rsid w:val="00546F9C"/>
    <w:rsid w:val="00546FF2"/>
    <w:rsid w:val="00547019"/>
    <w:rsid w:val="005472DD"/>
    <w:rsid w:val="005473FB"/>
    <w:rsid w:val="00547402"/>
    <w:rsid w:val="005474A5"/>
    <w:rsid w:val="00547562"/>
    <w:rsid w:val="00547616"/>
    <w:rsid w:val="00547667"/>
    <w:rsid w:val="00547871"/>
    <w:rsid w:val="005479A0"/>
    <w:rsid w:val="00547A9A"/>
    <w:rsid w:val="00547C96"/>
    <w:rsid w:val="00547CE7"/>
    <w:rsid w:val="00547D76"/>
    <w:rsid w:val="00547E96"/>
    <w:rsid w:val="00550217"/>
    <w:rsid w:val="005502D4"/>
    <w:rsid w:val="00550321"/>
    <w:rsid w:val="005503E7"/>
    <w:rsid w:val="005506D6"/>
    <w:rsid w:val="005507A7"/>
    <w:rsid w:val="00550834"/>
    <w:rsid w:val="00550A68"/>
    <w:rsid w:val="00550ACD"/>
    <w:rsid w:val="00550C05"/>
    <w:rsid w:val="00550C07"/>
    <w:rsid w:val="00550CAF"/>
    <w:rsid w:val="00550FEE"/>
    <w:rsid w:val="00551033"/>
    <w:rsid w:val="00551589"/>
    <w:rsid w:val="00551606"/>
    <w:rsid w:val="00551707"/>
    <w:rsid w:val="005518D2"/>
    <w:rsid w:val="00551A80"/>
    <w:rsid w:val="00551B08"/>
    <w:rsid w:val="00551B0C"/>
    <w:rsid w:val="00551B82"/>
    <w:rsid w:val="00551B85"/>
    <w:rsid w:val="00551BE6"/>
    <w:rsid w:val="00551D28"/>
    <w:rsid w:val="00551E28"/>
    <w:rsid w:val="00551E87"/>
    <w:rsid w:val="00551EA3"/>
    <w:rsid w:val="00551FDB"/>
    <w:rsid w:val="00552123"/>
    <w:rsid w:val="0055224E"/>
    <w:rsid w:val="00552325"/>
    <w:rsid w:val="005523E2"/>
    <w:rsid w:val="005523FD"/>
    <w:rsid w:val="00552412"/>
    <w:rsid w:val="005524EE"/>
    <w:rsid w:val="005525DA"/>
    <w:rsid w:val="005525F6"/>
    <w:rsid w:val="00552676"/>
    <w:rsid w:val="00552684"/>
    <w:rsid w:val="0055273D"/>
    <w:rsid w:val="005527D4"/>
    <w:rsid w:val="005527F5"/>
    <w:rsid w:val="005528DE"/>
    <w:rsid w:val="0055298C"/>
    <w:rsid w:val="00552A8D"/>
    <w:rsid w:val="00552B8F"/>
    <w:rsid w:val="00552BA9"/>
    <w:rsid w:val="00552C86"/>
    <w:rsid w:val="00552CB9"/>
    <w:rsid w:val="00552E89"/>
    <w:rsid w:val="00552F68"/>
    <w:rsid w:val="00553184"/>
    <w:rsid w:val="0055337C"/>
    <w:rsid w:val="00553389"/>
    <w:rsid w:val="005534EA"/>
    <w:rsid w:val="005537F0"/>
    <w:rsid w:val="005539FA"/>
    <w:rsid w:val="00553AEA"/>
    <w:rsid w:val="00553CDB"/>
    <w:rsid w:val="00553CFA"/>
    <w:rsid w:val="00553D2D"/>
    <w:rsid w:val="00553DD9"/>
    <w:rsid w:val="00553E2F"/>
    <w:rsid w:val="00553EE1"/>
    <w:rsid w:val="00553FB1"/>
    <w:rsid w:val="00554009"/>
    <w:rsid w:val="00554359"/>
    <w:rsid w:val="005543C1"/>
    <w:rsid w:val="005543FA"/>
    <w:rsid w:val="0055447A"/>
    <w:rsid w:val="0055448B"/>
    <w:rsid w:val="00554758"/>
    <w:rsid w:val="00554886"/>
    <w:rsid w:val="0055488A"/>
    <w:rsid w:val="005548E9"/>
    <w:rsid w:val="00554951"/>
    <w:rsid w:val="005549B3"/>
    <w:rsid w:val="00554B31"/>
    <w:rsid w:val="00554B4B"/>
    <w:rsid w:val="00554C76"/>
    <w:rsid w:val="00554CE7"/>
    <w:rsid w:val="00554DB3"/>
    <w:rsid w:val="00554E52"/>
    <w:rsid w:val="00554EC2"/>
    <w:rsid w:val="00554F3E"/>
    <w:rsid w:val="00555069"/>
    <w:rsid w:val="00555076"/>
    <w:rsid w:val="00555186"/>
    <w:rsid w:val="005551A6"/>
    <w:rsid w:val="00555255"/>
    <w:rsid w:val="00555266"/>
    <w:rsid w:val="00555310"/>
    <w:rsid w:val="005553EE"/>
    <w:rsid w:val="005553F6"/>
    <w:rsid w:val="00555400"/>
    <w:rsid w:val="00555490"/>
    <w:rsid w:val="00555620"/>
    <w:rsid w:val="00555672"/>
    <w:rsid w:val="00555710"/>
    <w:rsid w:val="0055575A"/>
    <w:rsid w:val="0055577B"/>
    <w:rsid w:val="00555891"/>
    <w:rsid w:val="005559A8"/>
    <w:rsid w:val="005559F5"/>
    <w:rsid w:val="00555A65"/>
    <w:rsid w:val="00555ABB"/>
    <w:rsid w:val="00555AC2"/>
    <w:rsid w:val="00555C35"/>
    <w:rsid w:val="00555CBC"/>
    <w:rsid w:val="00555DD3"/>
    <w:rsid w:val="00555E02"/>
    <w:rsid w:val="00555E52"/>
    <w:rsid w:val="005560C5"/>
    <w:rsid w:val="0055628B"/>
    <w:rsid w:val="005562BA"/>
    <w:rsid w:val="00556320"/>
    <w:rsid w:val="00556499"/>
    <w:rsid w:val="00556527"/>
    <w:rsid w:val="00556549"/>
    <w:rsid w:val="00556664"/>
    <w:rsid w:val="0055688B"/>
    <w:rsid w:val="005569B1"/>
    <w:rsid w:val="00556E23"/>
    <w:rsid w:val="00556EED"/>
    <w:rsid w:val="00556EFB"/>
    <w:rsid w:val="00556F4D"/>
    <w:rsid w:val="0055707C"/>
    <w:rsid w:val="005570D9"/>
    <w:rsid w:val="005570DC"/>
    <w:rsid w:val="0055731D"/>
    <w:rsid w:val="0055742E"/>
    <w:rsid w:val="0055743D"/>
    <w:rsid w:val="005574AA"/>
    <w:rsid w:val="00557547"/>
    <w:rsid w:val="00557553"/>
    <w:rsid w:val="0055756B"/>
    <w:rsid w:val="00557717"/>
    <w:rsid w:val="00557894"/>
    <w:rsid w:val="00557D7A"/>
    <w:rsid w:val="00557DF4"/>
    <w:rsid w:val="00557F6C"/>
    <w:rsid w:val="00557F6F"/>
    <w:rsid w:val="00557F87"/>
    <w:rsid w:val="00560030"/>
    <w:rsid w:val="0056020A"/>
    <w:rsid w:val="005602C0"/>
    <w:rsid w:val="00560371"/>
    <w:rsid w:val="005604CD"/>
    <w:rsid w:val="00560614"/>
    <w:rsid w:val="005607DB"/>
    <w:rsid w:val="0056085A"/>
    <w:rsid w:val="00560867"/>
    <w:rsid w:val="0056086E"/>
    <w:rsid w:val="005608C8"/>
    <w:rsid w:val="0056096B"/>
    <w:rsid w:val="00560A01"/>
    <w:rsid w:val="00560A61"/>
    <w:rsid w:val="00560B71"/>
    <w:rsid w:val="00560EE2"/>
    <w:rsid w:val="0056109B"/>
    <w:rsid w:val="00561139"/>
    <w:rsid w:val="0056113E"/>
    <w:rsid w:val="00561229"/>
    <w:rsid w:val="005612E1"/>
    <w:rsid w:val="005614FD"/>
    <w:rsid w:val="00561575"/>
    <w:rsid w:val="00561653"/>
    <w:rsid w:val="005619A7"/>
    <w:rsid w:val="00561A6B"/>
    <w:rsid w:val="00561AA5"/>
    <w:rsid w:val="00561C9E"/>
    <w:rsid w:val="00561F5C"/>
    <w:rsid w:val="00561F94"/>
    <w:rsid w:val="00561FEB"/>
    <w:rsid w:val="00562118"/>
    <w:rsid w:val="00562121"/>
    <w:rsid w:val="005623F0"/>
    <w:rsid w:val="0056248B"/>
    <w:rsid w:val="005624A5"/>
    <w:rsid w:val="005625DA"/>
    <w:rsid w:val="00562601"/>
    <w:rsid w:val="00562651"/>
    <w:rsid w:val="00562742"/>
    <w:rsid w:val="005627C7"/>
    <w:rsid w:val="005628B5"/>
    <w:rsid w:val="005628E2"/>
    <w:rsid w:val="00562912"/>
    <w:rsid w:val="00562A3A"/>
    <w:rsid w:val="00562ABF"/>
    <w:rsid w:val="00562B4D"/>
    <w:rsid w:val="00562D56"/>
    <w:rsid w:val="00563319"/>
    <w:rsid w:val="00563678"/>
    <w:rsid w:val="00563758"/>
    <w:rsid w:val="00563762"/>
    <w:rsid w:val="00563764"/>
    <w:rsid w:val="005638FE"/>
    <w:rsid w:val="0056399C"/>
    <w:rsid w:val="00563A50"/>
    <w:rsid w:val="00563AAE"/>
    <w:rsid w:val="00563CB9"/>
    <w:rsid w:val="00563E52"/>
    <w:rsid w:val="00563E58"/>
    <w:rsid w:val="00563EDC"/>
    <w:rsid w:val="00563F1F"/>
    <w:rsid w:val="00564073"/>
    <w:rsid w:val="005641EE"/>
    <w:rsid w:val="00564278"/>
    <w:rsid w:val="00564279"/>
    <w:rsid w:val="00564546"/>
    <w:rsid w:val="0056468F"/>
    <w:rsid w:val="00564971"/>
    <w:rsid w:val="00564AD7"/>
    <w:rsid w:val="00564C2B"/>
    <w:rsid w:val="00564C50"/>
    <w:rsid w:val="00564D13"/>
    <w:rsid w:val="00565014"/>
    <w:rsid w:val="00565350"/>
    <w:rsid w:val="00565390"/>
    <w:rsid w:val="0056539E"/>
    <w:rsid w:val="005654BE"/>
    <w:rsid w:val="00565536"/>
    <w:rsid w:val="00565740"/>
    <w:rsid w:val="005657DD"/>
    <w:rsid w:val="00565AF1"/>
    <w:rsid w:val="00565B1C"/>
    <w:rsid w:val="00565BC8"/>
    <w:rsid w:val="00565DBD"/>
    <w:rsid w:val="005660A5"/>
    <w:rsid w:val="005660E5"/>
    <w:rsid w:val="00566121"/>
    <w:rsid w:val="005665F5"/>
    <w:rsid w:val="0056681B"/>
    <w:rsid w:val="005668B3"/>
    <w:rsid w:val="0056699C"/>
    <w:rsid w:val="00566BA6"/>
    <w:rsid w:val="00566D0B"/>
    <w:rsid w:val="00566E9A"/>
    <w:rsid w:val="00566ECB"/>
    <w:rsid w:val="00566EEE"/>
    <w:rsid w:val="00566F29"/>
    <w:rsid w:val="00566F99"/>
    <w:rsid w:val="0056700F"/>
    <w:rsid w:val="005670B4"/>
    <w:rsid w:val="005671F0"/>
    <w:rsid w:val="005671FB"/>
    <w:rsid w:val="00567206"/>
    <w:rsid w:val="00567213"/>
    <w:rsid w:val="00567235"/>
    <w:rsid w:val="00567263"/>
    <w:rsid w:val="005672FD"/>
    <w:rsid w:val="00567357"/>
    <w:rsid w:val="0056737E"/>
    <w:rsid w:val="00567728"/>
    <w:rsid w:val="0056775B"/>
    <w:rsid w:val="005679FE"/>
    <w:rsid w:val="00567A3C"/>
    <w:rsid w:val="00567A72"/>
    <w:rsid w:val="00567ADE"/>
    <w:rsid w:val="00567B01"/>
    <w:rsid w:val="00567BF2"/>
    <w:rsid w:val="00567C00"/>
    <w:rsid w:val="00567C28"/>
    <w:rsid w:val="00567E24"/>
    <w:rsid w:val="00567E45"/>
    <w:rsid w:val="00567E75"/>
    <w:rsid w:val="00567EF8"/>
    <w:rsid w:val="00567F3E"/>
    <w:rsid w:val="00570022"/>
    <w:rsid w:val="00570117"/>
    <w:rsid w:val="0057038B"/>
    <w:rsid w:val="005703B9"/>
    <w:rsid w:val="005703EB"/>
    <w:rsid w:val="005704A3"/>
    <w:rsid w:val="005704B2"/>
    <w:rsid w:val="00570523"/>
    <w:rsid w:val="0057053B"/>
    <w:rsid w:val="0057066B"/>
    <w:rsid w:val="005706B1"/>
    <w:rsid w:val="005706FE"/>
    <w:rsid w:val="00570716"/>
    <w:rsid w:val="00570776"/>
    <w:rsid w:val="0057080E"/>
    <w:rsid w:val="0057080F"/>
    <w:rsid w:val="0057085D"/>
    <w:rsid w:val="005708AC"/>
    <w:rsid w:val="005708CE"/>
    <w:rsid w:val="00570931"/>
    <w:rsid w:val="00570A09"/>
    <w:rsid w:val="00570A34"/>
    <w:rsid w:val="00570A71"/>
    <w:rsid w:val="00570A8E"/>
    <w:rsid w:val="00570ABA"/>
    <w:rsid w:val="00570AE0"/>
    <w:rsid w:val="00570BC8"/>
    <w:rsid w:val="00570BE3"/>
    <w:rsid w:val="00570BEE"/>
    <w:rsid w:val="00570D03"/>
    <w:rsid w:val="00570D42"/>
    <w:rsid w:val="00570D81"/>
    <w:rsid w:val="00570ED9"/>
    <w:rsid w:val="00570EE6"/>
    <w:rsid w:val="00570FC7"/>
    <w:rsid w:val="00571021"/>
    <w:rsid w:val="005710C2"/>
    <w:rsid w:val="005710F0"/>
    <w:rsid w:val="00571168"/>
    <w:rsid w:val="0057122F"/>
    <w:rsid w:val="0057124D"/>
    <w:rsid w:val="00571252"/>
    <w:rsid w:val="00571268"/>
    <w:rsid w:val="005712EF"/>
    <w:rsid w:val="0057141B"/>
    <w:rsid w:val="00571475"/>
    <w:rsid w:val="00571636"/>
    <w:rsid w:val="00571740"/>
    <w:rsid w:val="005717D4"/>
    <w:rsid w:val="00571AD2"/>
    <w:rsid w:val="00571BAB"/>
    <w:rsid w:val="00571BF0"/>
    <w:rsid w:val="00571C4E"/>
    <w:rsid w:val="00571EA8"/>
    <w:rsid w:val="0057203E"/>
    <w:rsid w:val="0057207E"/>
    <w:rsid w:val="00572294"/>
    <w:rsid w:val="00572323"/>
    <w:rsid w:val="0057249C"/>
    <w:rsid w:val="00572578"/>
    <w:rsid w:val="005725A9"/>
    <w:rsid w:val="0057266E"/>
    <w:rsid w:val="00572761"/>
    <w:rsid w:val="00572766"/>
    <w:rsid w:val="00572773"/>
    <w:rsid w:val="005727D5"/>
    <w:rsid w:val="005727F2"/>
    <w:rsid w:val="005728C2"/>
    <w:rsid w:val="005728CC"/>
    <w:rsid w:val="005728FF"/>
    <w:rsid w:val="00572A98"/>
    <w:rsid w:val="00572D11"/>
    <w:rsid w:val="00572D72"/>
    <w:rsid w:val="0057306F"/>
    <w:rsid w:val="00573150"/>
    <w:rsid w:val="00573227"/>
    <w:rsid w:val="0057325D"/>
    <w:rsid w:val="005733AA"/>
    <w:rsid w:val="005733FA"/>
    <w:rsid w:val="00573474"/>
    <w:rsid w:val="00573580"/>
    <w:rsid w:val="005735F1"/>
    <w:rsid w:val="00573642"/>
    <w:rsid w:val="005738FC"/>
    <w:rsid w:val="00573980"/>
    <w:rsid w:val="00573A13"/>
    <w:rsid w:val="00573BFB"/>
    <w:rsid w:val="00573CD2"/>
    <w:rsid w:val="00573DF8"/>
    <w:rsid w:val="00573E0D"/>
    <w:rsid w:val="00573E47"/>
    <w:rsid w:val="00573E93"/>
    <w:rsid w:val="00573F31"/>
    <w:rsid w:val="00574010"/>
    <w:rsid w:val="0057416A"/>
    <w:rsid w:val="0057428A"/>
    <w:rsid w:val="0057429A"/>
    <w:rsid w:val="00574343"/>
    <w:rsid w:val="00574348"/>
    <w:rsid w:val="0057456C"/>
    <w:rsid w:val="00574575"/>
    <w:rsid w:val="00574613"/>
    <w:rsid w:val="00574797"/>
    <w:rsid w:val="0057480A"/>
    <w:rsid w:val="00574B3E"/>
    <w:rsid w:val="00574B76"/>
    <w:rsid w:val="00574C0E"/>
    <w:rsid w:val="00574DFF"/>
    <w:rsid w:val="00574E02"/>
    <w:rsid w:val="00574EB5"/>
    <w:rsid w:val="00574FB5"/>
    <w:rsid w:val="00575027"/>
    <w:rsid w:val="00575086"/>
    <w:rsid w:val="005753EF"/>
    <w:rsid w:val="00575421"/>
    <w:rsid w:val="00575448"/>
    <w:rsid w:val="00575584"/>
    <w:rsid w:val="00575593"/>
    <w:rsid w:val="005755A7"/>
    <w:rsid w:val="005756ED"/>
    <w:rsid w:val="00575716"/>
    <w:rsid w:val="0057573D"/>
    <w:rsid w:val="00575797"/>
    <w:rsid w:val="005757D3"/>
    <w:rsid w:val="005757FA"/>
    <w:rsid w:val="0057587C"/>
    <w:rsid w:val="005758A0"/>
    <w:rsid w:val="00575962"/>
    <w:rsid w:val="00575A34"/>
    <w:rsid w:val="00575B61"/>
    <w:rsid w:val="00575D3C"/>
    <w:rsid w:val="00575DA2"/>
    <w:rsid w:val="00575FAE"/>
    <w:rsid w:val="00576127"/>
    <w:rsid w:val="005761F6"/>
    <w:rsid w:val="005762F5"/>
    <w:rsid w:val="00576413"/>
    <w:rsid w:val="0057648B"/>
    <w:rsid w:val="00576558"/>
    <w:rsid w:val="005765F7"/>
    <w:rsid w:val="005767EF"/>
    <w:rsid w:val="00576A1C"/>
    <w:rsid w:val="00576ACB"/>
    <w:rsid w:val="00576ADA"/>
    <w:rsid w:val="00576AF5"/>
    <w:rsid w:val="00576BCC"/>
    <w:rsid w:val="00576C1B"/>
    <w:rsid w:val="00576C49"/>
    <w:rsid w:val="00576C62"/>
    <w:rsid w:val="00576D4C"/>
    <w:rsid w:val="00576EBF"/>
    <w:rsid w:val="00576EF2"/>
    <w:rsid w:val="0057707A"/>
    <w:rsid w:val="005770A5"/>
    <w:rsid w:val="005770BB"/>
    <w:rsid w:val="005770FD"/>
    <w:rsid w:val="005772FD"/>
    <w:rsid w:val="00577401"/>
    <w:rsid w:val="00577708"/>
    <w:rsid w:val="005777E8"/>
    <w:rsid w:val="0057795C"/>
    <w:rsid w:val="005779A1"/>
    <w:rsid w:val="005779C2"/>
    <w:rsid w:val="005779D2"/>
    <w:rsid w:val="00577AA0"/>
    <w:rsid w:val="00577AC8"/>
    <w:rsid w:val="00577AD4"/>
    <w:rsid w:val="00577BB4"/>
    <w:rsid w:val="00577CE0"/>
    <w:rsid w:val="00577E14"/>
    <w:rsid w:val="00577E96"/>
    <w:rsid w:val="00577FAB"/>
    <w:rsid w:val="0058038C"/>
    <w:rsid w:val="005806A3"/>
    <w:rsid w:val="0058084A"/>
    <w:rsid w:val="0058086C"/>
    <w:rsid w:val="005808A6"/>
    <w:rsid w:val="00580AC7"/>
    <w:rsid w:val="00580C02"/>
    <w:rsid w:val="00580C87"/>
    <w:rsid w:val="00580DAE"/>
    <w:rsid w:val="00580EA5"/>
    <w:rsid w:val="00580F86"/>
    <w:rsid w:val="0058104D"/>
    <w:rsid w:val="00581059"/>
    <w:rsid w:val="00581156"/>
    <w:rsid w:val="00581654"/>
    <w:rsid w:val="0058180B"/>
    <w:rsid w:val="005818B5"/>
    <w:rsid w:val="005818F4"/>
    <w:rsid w:val="005819E2"/>
    <w:rsid w:val="00581A22"/>
    <w:rsid w:val="00581B63"/>
    <w:rsid w:val="00581B73"/>
    <w:rsid w:val="00581BB9"/>
    <w:rsid w:val="00581EF1"/>
    <w:rsid w:val="00582044"/>
    <w:rsid w:val="0058215D"/>
    <w:rsid w:val="00582185"/>
    <w:rsid w:val="0058218A"/>
    <w:rsid w:val="005821DB"/>
    <w:rsid w:val="005821E1"/>
    <w:rsid w:val="005821FD"/>
    <w:rsid w:val="0058222E"/>
    <w:rsid w:val="00582268"/>
    <w:rsid w:val="0058230A"/>
    <w:rsid w:val="00582380"/>
    <w:rsid w:val="00582703"/>
    <w:rsid w:val="0058270F"/>
    <w:rsid w:val="0058290E"/>
    <w:rsid w:val="0058295D"/>
    <w:rsid w:val="005829D9"/>
    <w:rsid w:val="00582A7F"/>
    <w:rsid w:val="00582AF5"/>
    <w:rsid w:val="00582C60"/>
    <w:rsid w:val="00582D77"/>
    <w:rsid w:val="00582D84"/>
    <w:rsid w:val="005830B8"/>
    <w:rsid w:val="00583118"/>
    <w:rsid w:val="0058318B"/>
    <w:rsid w:val="0058318C"/>
    <w:rsid w:val="00583238"/>
    <w:rsid w:val="00583544"/>
    <w:rsid w:val="005836E6"/>
    <w:rsid w:val="005836ED"/>
    <w:rsid w:val="00583776"/>
    <w:rsid w:val="005837AA"/>
    <w:rsid w:val="005838EF"/>
    <w:rsid w:val="00583A2E"/>
    <w:rsid w:val="00583B49"/>
    <w:rsid w:val="00583C21"/>
    <w:rsid w:val="00583DCF"/>
    <w:rsid w:val="00583DEB"/>
    <w:rsid w:val="00583E3A"/>
    <w:rsid w:val="00583EDB"/>
    <w:rsid w:val="00583EEA"/>
    <w:rsid w:val="00584230"/>
    <w:rsid w:val="005843B6"/>
    <w:rsid w:val="005843C1"/>
    <w:rsid w:val="0058443A"/>
    <w:rsid w:val="00584511"/>
    <w:rsid w:val="00584540"/>
    <w:rsid w:val="0058459C"/>
    <w:rsid w:val="005845FF"/>
    <w:rsid w:val="00584746"/>
    <w:rsid w:val="0058485A"/>
    <w:rsid w:val="005848F7"/>
    <w:rsid w:val="00584979"/>
    <w:rsid w:val="00584A86"/>
    <w:rsid w:val="00584A90"/>
    <w:rsid w:val="00584ADD"/>
    <w:rsid w:val="00584C3D"/>
    <w:rsid w:val="00584DD0"/>
    <w:rsid w:val="00584EAD"/>
    <w:rsid w:val="00584F45"/>
    <w:rsid w:val="00585046"/>
    <w:rsid w:val="00585254"/>
    <w:rsid w:val="00585281"/>
    <w:rsid w:val="005852F7"/>
    <w:rsid w:val="005853B3"/>
    <w:rsid w:val="00585455"/>
    <w:rsid w:val="00585516"/>
    <w:rsid w:val="00585841"/>
    <w:rsid w:val="005858D1"/>
    <w:rsid w:val="005858F1"/>
    <w:rsid w:val="005859BE"/>
    <w:rsid w:val="00585AC2"/>
    <w:rsid w:val="00585BB6"/>
    <w:rsid w:val="00585E85"/>
    <w:rsid w:val="00585F4D"/>
    <w:rsid w:val="00585FC2"/>
    <w:rsid w:val="00586061"/>
    <w:rsid w:val="0058606A"/>
    <w:rsid w:val="005860DB"/>
    <w:rsid w:val="00586120"/>
    <w:rsid w:val="0058617B"/>
    <w:rsid w:val="005861F6"/>
    <w:rsid w:val="0058625A"/>
    <w:rsid w:val="005862A8"/>
    <w:rsid w:val="005863EE"/>
    <w:rsid w:val="005864AD"/>
    <w:rsid w:val="005865EB"/>
    <w:rsid w:val="00586643"/>
    <w:rsid w:val="00586653"/>
    <w:rsid w:val="0058673E"/>
    <w:rsid w:val="005867A1"/>
    <w:rsid w:val="005868DB"/>
    <w:rsid w:val="00586951"/>
    <w:rsid w:val="00586A29"/>
    <w:rsid w:val="00586B18"/>
    <w:rsid w:val="00586B88"/>
    <w:rsid w:val="00586E45"/>
    <w:rsid w:val="00587221"/>
    <w:rsid w:val="005872C1"/>
    <w:rsid w:val="005872CE"/>
    <w:rsid w:val="0058731F"/>
    <w:rsid w:val="00587596"/>
    <w:rsid w:val="00587597"/>
    <w:rsid w:val="0058762E"/>
    <w:rsid w:val="00587661"/>
    <w:rsid w:val="00587735"/>
    <w:rsid w:val="005877B0"/>
    <w:rsid w:val="00587A7D"/>
    <w:rsid w:val="00587AAE"/>
    <w:rsid w:val="00587C7E"/>
    <w:rsid w:val="00587D43"/>
    <w:rsid w:val="00587F7C"/>
    <w:rsid w:val="0059045D"/>
    <w:rsid w:val="005905EC"/>
    <w:rsid w:val="0059063C"/>
    <w:rsid w:val="00590658"/>
    <w:rsid w:val="00590682"/>
    <w:rsid w:val="00590870"/>
    <w:rsid w:val="00590C9E"/>
    <w:rsid w:val="00590E12"/>
    <w:rsid w:val="00590E5A"/>
    <w:rsid w:val="00590F1C"/>
    <w:rsid w:val="005910CF"/>
    <w:rsid w:val="00591138"/>
    <w:rsid w:val="00591148"/>
    <w:rsid w:val="0059128C"/>
    <w:rsid w:val="00591386"/>
    <w:rsid w:val="005913D0"/>
    <w:rsid w:val="00591593"/>
    <w:rsid w:val="005915F3"/>
    <w:rsid w:val="00591938"/>
    <w:rsid w:val="00591A18"/>
    <w:rsid w:val="00591A35"/>
    <w:rsid w:val="00591AB4"/>
    <w:rsid w:val="00591B0F"/>
    <w:rsid w:val="00591B53"/>
    <w:rsid w:val="00591C44"/>
    <w:rsid w:val="00591C69"/>
    <w:rsid w:val="00591E74"/>
    <w:rsid w:val="00591E95"/>
    <w:rsid w:val="00591EDC"/>
    <w:rsid w:val="0059214E"/>
    <w:rsid w:val="0059220A"/>
    <w:rsid w:val="00592475"/>
    <w:rsid w:val="00592498"/>
    <w:rsid w:val="0059249B"/>
    <w:rsid w:val="005924FA"/>
    <w:rsid w:val="00592652"/>
    <w:rsid w:val="005926CD"/>
    <w:rsid w:val="005926D0"/>
    <w:rsid w:val="00592776"/>
    <w:rsid w:val="005929DB"/>
    <w:rsid w:val="00592B60"/>
    <w:rsid w:val="00592BEB"/>
    <w:rsid w:val="00592DCF"/>
    <w:rsid w:val="00592DEC"/>
    <w:rsid w:val="00592DF0"/>
    <w:rsid w:val="00592FC9"/>
    <w:rsid w:val="00593305"/>
    <w:rsid w:val="00593384"/>
    <w:rsid w:val="0059344F"/>
    <w:rsid w:val="00593610"/>
    <w:rsid w:val="00593832"/>
    <w:rsid w:val="0059395B"/>
    <w:rsid w:val="005939CF"/>
    <w:rsid w:val="00593BFF"/>
    <w:rsid w:val="00593E23"/>
    <w:rsid w:val="00593EF3"/>
    <w:rsid w:val="00593F46"/>
    <w:rsid w:val="00593F89"/>
    <w:rsid w:val="0059407C"/>
    <w:rsid w:val="005940D1"/>
    <w:rsid w:val="005941D3"/>
    <w:rsid w:val="00594207"/>
    <w:rsid w:val="0059429B"/>
    <w:rsid w:val="005943C2"/>
    <w:rsid w:val="00594414"/>
    <w:rsid w:val="005946F4"/>
    <w:rsid w:val="00594D74"/>
    <w:rsid w:val="00594E12"/>
    <w:rsid w:val="00594F6A"/>
    <w:rsid w:val="00594F70"/>
    <w:rsid w:val="0059517B"/>
    <w:rsid w:val="00595300"/>
    <w:rsid w:val="005953BC"/>
    <w:rsid w:val="005953F3"/>
    <w:rsid w:val="0059558A"/>
    <w:rsid w:val="00595849"/>
    <w:rsid w:val="00595D51"/>
    <w:rsid w:val="00595D72"/>
    <w:rsid w:val="00595D77"/>
    <w:rsid w:val="00595F15"/>
    <w:rsid w:val="00596009"/>
    <w:rsid w:val="005960DB"/>
    <w:rsid w:val="005960F3"/>
    <w:rsid w:val="005961AE"/>
    <w:rsid w:val="00596364"/>
    <w:rsid w:val="005964BC"/>
    <w:rsid w:val="0059659E"/>
    <w:rsid w:val="0059665B"/>
    <w:rsid w:val="00596671"/>
    <w:rsid w:val="005967F2"/>
    <w:rsid w:val="00596851"/>
    <w:rsid w:val="00596915"/>
    <w:rsid w:val="005969DB"/>
    <w:rsid w:val="00596CAF"/>
    <w:rsid w:val="00596CFB"/>
    <w:rsid w:val="00596E19"/>
    <w:rsid w:val="00597024"/>
    <w:rsid w:val="0059713C"/>
    <w:rsid w:val="0059717D"/>
    <w:rsid w:val="00597180"/>
    <w:rsid w:val="005972A4"/>
    <w:rsid w:val="005972AA"/>
    <w:rsid w:val="00597340"/>
    <w:rsid w:val="0059740A"/>
    <w:rsid w:val="005976E9"/>
    <w:rsid w:val="00597737"/>
    <w:rsid w:val="00597776"/>
    <w:rsid w:val="00597816"/>
    <w:rsid w:val="005978DC"/>
    <w:rsid w:val="0059794D"/>
    <w:rsid w:val="00597AC0"/>
    <w:rsid w:val="00597C06"/>
    <w:rsid w:val="00597CAB"/>
    <w:rsid w:val="00597DED"/>
    <w:rsid w:val="00597F55"/>
    <w:rsid w:val="005A0499"/>
    <w:rsid w:val="005A055A"/>
    <w:rsid w:val="005A055C"/>
    <w:rsid w:val="005A05A7"/>
    <w:rsid w:val="005A05B7"/>
    <w:rsid w:val="005A05C9"/>
    <w:rsid w:val="005A062E"/>
    <w:rsid w:val="005A064E"/>
    <w:rsid w:val="005A0662"/>
    <w:rsid w:val="005A0734"/>
    <w:rsid w:val="005A08EE"/>
    <w:rsid w:val="005A08FE"/>
    <w:rsid w:val="005A0C67"/>
    <w:rsid w:val="005A0C73"/>
    <w:rsid w:val="005A0C88"/>
    <w:rsid w:val="005A0CE6"/>
    <w:rsid w:val="005A0D02"/>
    <w:rsid w:val="005A0D4D"/>
    <w:rsid w:val="005A0E99"/>
    <w:rsid w:val="005A0ECA"/>
    <w:rsid w:val="005A0FAB"/>
    <w:rsid w:val="005A106B"/>
    <w:rsid w:val="005A10F5"/>
    <w:rsid w:val="005A114E"/>
    <w:rsid w:val="005A1260"/>
    <w:rsid w:val="005A12D6"/>
    <w:rsid w:val="005A141F"/>
    <w:rsid w:val="005A1460"/>
    <w:rsid w:val="005A1498"/>
    <w:rsid w:val="005A14CF"/>
    <w:rsid w:val="005A155C"/>
    <w:rsid w:val="005A1623"/>
    <w:rsid w:val="005A1670"/>
    <w:rsid w:val="005A1681"/>
    <w:rsid w:val="005A1688"/>
    <w:rsid w:val="005A17FC"/>
    <w:rsid w:val="005A1A07"/>
    <w:rsid w:val="005A1B80"/>
    <w:rsid w:val="005A1B84"/>
    <w:rsid w:val="005A1C33"/>
    <w:rsid w:val="005A1C56"/>
    <w:rsid w:val="005A1CF0"/>
    <w:rsid w:val="005A1DF0"/>
    <w:rsid w:val="005A1F79"/>
    <w:rsid w:val="005A2186"/>
    <w:rsid w:val="005A23B3"/>
    <w:rsid w:val="005A23B6"/>
    <w:rsid w:val="005A23F0"/>
    <w:rsid w:val="005A2506"/>
    <w:rsid w:val="005A2583"/>
    <w:rsid w:val="005A2634"/>
    <w:rsid w:val="005A26D8"/>
    <w:rsid w:val="005A26E9"/>
    <w:rsid w:val="005A272F"/>
    <w:rsid w:val="005A27D9"/>
    <w:rsid w:val="005A28D2"/>
    <w:rsid w:val="005A298E"/>
    <w:rsid w:val="005A299A"/>
    <w:rsid w:val="005A2C06"/>
    <w:rsid w:val="005A2C90"/>
    <w:rsid w:val="005A2D74"/>
    <w:rsid w:val="005A30FF"/>
    <w:rsid w:val="005A330F"/>
    <w:rsid w:val="005A33B1"/>
    <w:rsid w:val="005A3408"/>
    <w:rsid w:val="005A3452"/>
    <w:rsid w:val="005A363A"/>
    <w:rsid w:val="005A3799"/>
    <w:rsid w:val="005A3963"/>
    <w:rsid w:val="005A3A03"/>
    <w:rsid w:val="005A3BE1"/>
    <w:rsid w:val="005A3BE7"/>
    <w:rsid w:val="005A3D46"/>
    <w:rsid w:val="005A3E89"/>
    <w:rsid w:val="005A3ED9"/>
    <w:rsid w:val="005A3F9A"/>
    <w:rsid w:val="005A4046"/>
    <w:rsid w:val="005A4130"/>
    <w:rsid w:val="005A4381"/>
    <w:rsid w:val="005A4403"/>
    <w:rsid w:val="005A44F1"/>
    <w:rsid w:val="005A474F"/>
    <w:rsid w:val="005A48BF"/>
    <w:rsid w:val="005A494A"/>
    <w:rsid w:val="005A499E"/>
    <w:rsid w:val="005A49F2"/>
    <w:rsid w:val="005A4B5E"/>
    <w:rsid w:val="005A4BA3"/>
    <w:rsid w:val="005A4C44"/>
    <w:rsid w:val="005A4CC3"/>
    <w:rsid w:val="005A4D4D"/>
    <w:rsid w:val="005A4DA4"/>
    <w:rsid w:val="005A4F06"/>
    <w:rsid w:val="005A4FA1"/>
    <w:rsid w:val="005A50D4"/>
    <w:rsid w:val="005A532F"/>
    <w:rsid w:val="005A54C4"/>
    <w:rsid w:val="005A56A2"/>
    <w:rsid w:val="005A56F6"/>
    <w:rsid w:val="005A573D"/>
    <w:rsid w:val="005A5746"/>
    <w:rsid w:val="005A5946"/>
    <w:rsid w:val="005A5A50"/>
    <w:rsid w:val="005A5BFE"/>
    <w:rsid w:val="005A5C5A"/>
    <w:rsid w:val="005A5D21"/>
    <w:rsid w:val="005A5DB3"/>
    <w:rsid w:val="005A5E59"/>
    <w:rsid w:val="005A5F94"/>
    <w:rsid w:val="005A5FC4"/>
    <w:rsid w:val="005A6060"/>
    <w:rsid w:val="005A6088"/>
    <w:rsid w:val="005A60B2"/>
    <w:rsid w:val="005A6127"/>
    <w:rsid w:val="005A61E1"/>
    <w:rsid w:val="005A63CA"/>
    <w:rsid w:val="005A65ED"/>
    <w:rsid w:val="005A6631"/>
    <w:rsid w:val="005A6643"/>
    <w:rsid w:val="005A6704"/>
    <w:rsid w:val="005A68C1"/>
    <w:rsid w:val="005A68F1"/>
    <w:rsid w:val="005A694A"/>
    <w:rsid w:val="005A695B"/>
    <w:rsid w:val="005A6A33"/>
    <w:rsid w:val="005A6AB7"/>
    <w:rsid w:val="005A6ACB"/>
    <w:rsid w:val="005A6AEB"/>
    <w:rsid w:val="005A6B45"/>
    <w:rsid w:val="005A6BD6"/>
    <w:rsid w:val="005A6BD8"/>
    <w:rsid w:val="005A6CB4"/>
    <w:rsid w:val="005A6D49"/>
    <w:rsid w:val="005A6DB6"/>
    <w:rsid w:val="005A6E00"/>
    <w:rsid w:val="005A6E66"/>
    <w:rsid w:val="005A6ED3"/>
    <w:rsid w:val="005A7139"/>
    <w:rsid w:val="005A7341"/>
    <w:rsid w:val="005A7499"/>
    <w:rsid w:val="005A74AF"/>
    <w:rsid w:val="005A74BD"/>
    <w:rsid w:val="005A75D8"/>
    <w:rsid w:val="005A76A2"/>
    <w:rsid w:val="005A772F"/>
    <w:rsid w:val="005A781B"/>
    <w:rsid w:val="005A7834"/>
    <w:rsid w:val="005A7B30"/>
    <w:rsid w:val="005A7B97"/>
    <w:rsid w:val="005A7E6A"/>
    <w:rsid w:val="005A7F3D"/>
    <w:rsid w:val="005A7F56"/>
    <w:rsid w:val="005B0041"/>
    <w:rsid w:val="005B009E"/>
    <w:rsid w:val="005B0127"/>
    <w:rsid w:val="005B0261"/>
    <w:rsid w:val="005B028C"/>
    <w:rsid w:val="005B02CD"/>
    <w:rsid w:val="005B0328"/>
    <w:rsid w:val="005B0351"/>
    <w:rsid w:val="005B041A"/>
    <w:rsid w:val="005B05A3"/>
    <w:rsid w:val="005B0656"/>
    <w:rsid w:val="005B0695"/>
    <w:rsid w:val="005B072A"/>
    <w:rsid w:val="005B07E6"/>
    <w:rsid w:val="005B0B1A"/>
    <w:rsid w:val="005B0F00"/>
    <w:rsid w:val="005B1013"/>
    <w:rsid w:val="005B1052"/>
    <w:rsid w:val="005B1125"/>
    <w:rsid w:val="005B11E7"/>
    <w:rsid w:val="005B120C"/>
    <w:rsid w:val="005B1412"/>
    <w:rsid w:val="005B1632"/>
    <w:rsid w:val="005B1680"/>
    <w:rsid w:val="005B169B"/>
    <w:rsid w:val="005B1907"/>
    <w:rsid w:val="005B1B58"/>
    <w:rsid w:val="005B1D81"/>
    <w:rsid w:val="005B1E19"/>
    <w:rsid w:val="005B1EC7"/>
    <w:rsid w:val="005B2070"/>
    <w:rsid w:val="005B21FA"/>
    <w:rsid w:val="005B222C"/>
    <w:rsid w:val="005B28D7"/>
    <w:rsid w:val="005B297D"/>
    <w:rsid w:val="005B2A18"/>
    <w:rsid w:val="005B2A43"/>
    <w:rsid w:val="005B2A44"/>
    <w:rsid w:val="005B2B8C"/>
    <w:rsid w:val="005B2C2A"/>
    <w:rsid w:val="005B2C2C"/>
    <w:rsid w:val="005B2D8E"/>
    <w:rsid w:val="005B2E13"/>
    <w:rsid w:val="005B3012"/>
    <w:rsid w:val="005B310E"/>
    <w:rsid w:val="005B31FC"/>
    <w:rsid w:val="005B324D"/>
    <w:rsid w:val="005B32A4"/>
    <w:rsid w:val="005B3394"/>
    <w:rsid w:val="005B35E9"/>
    <w:rsid w:val="005B3674"/>
    <w:rsid w:val="005B367B"/>
    <w:rsid w:val="005B384F"/>
    <w:rsid w:val="005B394E"/>
    <w:rsid w:val="005B3C3C"/>
    <w:rsid w:val="005B3C7F"/>
    <w:rsid w:val="005B3CE9"/>
    <w:rsid w:val="005B3DD0"/>
    <w:rsid w:val="005B3EE8"/>
    <w:rsid w:val="005B3F74"/>
    <w:rsid w:val="005B4011"/>
    <w:rsid w:val="005B4030"/>
    <w:rsid w:val="005B4133"/>
    <w:rsid w:val="005B415F"/>
    <w:rsid w:val="005B41CB"/>
    <w:rsid w:val="005B42CA"/>
    <w:rsid w:val="005B4615"/>
    <w:rsid w:val="005B4626"/>
    <w:rsid w:val="005B467E"/>
    <w:rsid w:val="005B46C1"/>
    <w:rsid w:val="005B4881"/>
    <w:rsid w:val="005B48C0"/>
    <w:rsid w:val="005B48D6"/>
    <w:rsid w:val="005B48F9"/>
    <w:rsid w:val="005B4937"/>
    <w:rsid w:val="005B49B1"/>
    <w:rsid w:val="005B4A43"/>
    <w:rsid w:val="005B4BFD"/>
    <w:rsid w:val="005B4CDC"/>
    <w:rsid w:val="005B4DD4"/>
    <w:rsid w:val="005B4F16"/>
    <w:rsid w:val="005B509E"/>
    <w:rsid w:val="005B50A0"/>
    <w:rsid w:val="005B5261"/>
    <w:rsid w:val="005B52FD"/>
    <w:rsid w:val="005B5464"/>
    <w:rsid w:val="005B55AB"/>
    <w:rsid w:val="005B55EA"/>
    <w:rsid w:val="005B563A"/>
    <w:rsid w:val="005B56D6"/>
    <w:rsid w:val="005B56E8"/>
    <w:rsid w:val="005B5827"/>
    <w:rsid w:val="005B585C"/>
    <w:rsid w:val="005B5A7C"/>
    <w:rsid w:val="005B5A7D"/>
    <w:rsid w:val="005B5B9B"/>
    <w:rsid w:val="005B5D15"/>
    <w:rsid w:val="005B5D69"/>
    <w:rsid w:val="005B5E85"/>
    <w:rsid w:val="005B5EF7"/>
    <w:rsid w:val="005B601E"/>
    <w:rsid w:val="005B6094"/>
    <w:rsid w:val="005B630A"/>
    <w:rsid w:val="005B6367"/>
    <w:rsid w:val="005B6418"/>
    <w:rsid w:val="005B6629"/>
    <w:rsid w:val="005B666B"/>
    <w:rsid w:val="005B675C"/>
    <w:rsid w:val="005B6878"/>
    <w:rsid w:val="005B68B9"/>
    <w:rsid w:val="005B69E3"/>
    <w:rsid w:val="005B6ABF"/>
    <w:rsid w:val="005B6BCC"/>
    <w:rsid w:val="005B6C31"/>
    <w:rsid w:val="005B6CA8"/>
    <w:rsid w:val="005B6CC0"/>
    <w:rsid w:val="005B6CDE"/>
    <w:rsid w:val="005B6D03"/>
    <w:rsid w:val="005B6EA6"/>
    <w:rsid w:val="005B6F35"/>
    <w:rsid w:val="005B6F45"/>
    <w:rsid w:val="005B7029"/>
    <w:rsid w:val="005B7183"/>
    <w:rsid w:val="005B72C7"/>
    <w:rsid w:val="005B7338"/>
    <w:rsid w:val="005B7367"/>
    <w:rsid w:val="005B73A2"/>
    <w:rsid w:val="005B73EB"/>
    <w:rsid w:val="005B778C"/>
    <w:rsid w:val="005B79FA"/>
    <w:rsid w:val="005B7A11"/>
    <w:rsid w:val="005B7A35"/>
    <w:rsid w:val="005B7B6D"/>
    <w:rsid w:val="005B7C59"/>
    <w:rsid w:val="005B7C89"/>
    <w:rsid w:val="005B7E31"/>
    <w:rsid w:val="005B7F84"/>
    <w:rsid w:val="005B7FD5"/>
    <w:rsid w:val="005C005C"/>
    <w:rsid w:val="005C0194"/>
    <w:rsid w:val="005C0196"/>
    <w:rsid w:val="005C027F"/>
    <w:rsid w:val="005C02CE"/>
    <w:rsid w:val="005C02CF"/>
    <w:rsid w:val="005C041A"/>
    <w:rsid w:val="005C0453"/>
    <w:rsid w:val="005C058F"/>
    <w:rsid w:val="005C0783"/>
    <w:rsid w:val="005C09DF"/>
    <w:rsid w:val="005C09E3"/>
    <w:rsid w:val="005C0BA4"/>
    <w:rsid w:val="005C0C38"/>
    <w:rsid w:val="005C0C86"/>
    <w:rsid w:val="005C0CA1"/>
    <w:rsid w:val="005C0E01"/>
    <w:rsid w:val="005C0E71"/>
    <w:rsid w:val="005C10A0"/>
    <w:rsid w:val="005C1220"/>
    <w:rsid w:val="005C1341"/>
    <w:rsid w:val="005C1392"/>
    <w:rsid w:val="005C14C5"/>
    <w:rsid w:val="005C16F5"/>
    <w:rsid w:val="005C18B4"/>
    <w:rsid w:val="005C1942"/>
    <w:rsid w:val="005C19EF"/>
    <w:rsid w:val="005C19F4"/>
    <w:rsid w:val="005C1B13"/>
    <w:rsid w:val="005C1CE9"/>
    <w:rsid w:val="005C1DAE"/>
    <w:rsid w:val="005C1E02"/>
    <w:rsid w:val="005C1ECE"/>
    <w:rsid w:val="005C234A"/>
    <w:rsid w:val="005C252C"/>
    <w:rsid w:val="005C2533"/>
    <w:rsid w:val="005C2540"/>
    <w:rsid w:val="005C25DA"/>
    <w:rsid w:val="005C26C9"/>
    <w:rsid w:val="005C276F"/>
    <w:rsid w:val="005C2983"/>
    <w:rsid w:val="005C2A81"/>
    <w:rsid w:val="005C2AF3"/>
    <w:rsid w:val="005C2B0D"/>
    <w:rsid w:val="005C2B20"/>
    <w:rsid w:val="005C2BCB"/>
    <w:rsid w:val="005C2DFE"/>
    <w:rsid w:val="005C2F27"/>
    <w:rsid w:val="005C2F56"/>
    <w:rsid w:val="005C3082"/>
    <w:rsid w:val="005C341A"/>
    <w:rsid w:val="005C3556"/>
    <w:rsid w:val="005C3798"/>
    <w:rsid w:val="005C383A"/>
    <w:rsid w:val="005C3898"/>
    <w:rsid w:val="005C3953"/>
    <w:rsid w:val="005C3AAD"/>
    <w:rsid w:val="005C3CD9"/>
    <w:rsid w:val="005C3D12"/>
    <w:rsid w:val="005C3E57"/>
    <w:rsid w:val="005C3EA7"/>
    <w:rsid w:val="005C4092"/>
    <w:rsid w:val="005C4181"/>
    <w:rsid w:val="005C428C"/>
    <w:rsid w:val="005C42F4"/>
    <w:rsid w:val="005C42FF"/>
    <w:rsid w:val="005C4316"/>
    <w:rsid w:val="005C45F6"/>
    <w:rsid w:val="005C468A"/>
    <w:rsid w:val="005C47A1"/>
    <w:rsid w:val="005C4871"/>
    <w:rsid w:val="005C4957"/>
    <w:rsid w:val="005C498D"/>
    <w:rsid w:val="005C49F7"/>
    <w:rsid w:val="005C4BFF"/>
    <w:rsid w:val="005C4D75"/>
    <w:rsid w:val="005C4DAC"/>
    <w:rsid w:val="005C4DDA"/>
    <w:rsid w:val="005C4E2A"/>
    <w:rsid w:val="005C4F76"/>
    <w:rsid w:val="005C506A"/>
    <w:rsid w:val="005C50AF"/>
    <w:rsid w:val="005C5214"/>
    <w:rsid w:val="005C53E7"/>
    <w:rsid w:val="005C552D"/>
    <w:rsid w:val="005C557C"/>
    <w:rsid w:val="005C5751"/>
    <w:rsid w:val="005C579F"/>
    <w:rsid w:val="005C57FA"/>
    <w:rsid w:val="005C5AAC"/>
    <w:rsid w:val="005C5C54"/>
    <w:rsid w:val="005C5D64"/>
    <w:rsid w:val="005C5DBF"/>
    <w:rsid w:val="005C5F3E"/>
    <w:rsid w:val="005C611A"/>
    <w:rsid w:val="005C62AD"/>
    <w:rsid w:val="005C62C5"/>
    <w:rsid w:val="005C631B"/>
    <w:rsid w:val="005C633C"/>
    <w:rsid w:val="005C637A"/>
    <w:rsid w:val="005C639F"/>
    <w:rsid w:val="005C63B0"/>
    <w:rsid w:val="005C6463"/>
    <w:rsid w:val="005C64FC"/>
    <w:rsid w:val="005C6684"/>
    <w:rsid w:val="005C6904"/>
    <w:rsid w:val="005C697C"/>
    <w:rsid w:val="005C69EB"/>
    <w:rsid w:val="005C6AB5"/>
    <w:rsid w:val="005C6DD8"/>
    <w:rsid w:val="005C6FC4"/>
    <w:rsid w:val="005C7107"/>
    <w:rsid w:val="005C711F"/>
    <w:rsid w:val="005C7165"/>
    <w:rsid w:val="005C716E"/>
    <w:rsid w:val="005C7219"/>
    <w:rsid w:val="005C725C"/>
    <w:rsid w:val="005C7381"/>
    <w:rsid w:val="005C740F"/>
    <w:rsid w:val="005C7716"/>
    <w:rsid w:val="005C78EB"/>
    <w:rsid w:val="005C7A91"/>
    <w:rsid w:val="005C7BF5"/>
    <w:rsid w:val="005C7CCE"/>
    <w:rsid w:val="005C7CF8"/>
    <w:rsid w:val="005C7F9B"/>
    <w:rsid w:val="005D007D"/>
    <w:rsid w:val="005D01F0"/>
    <w:rsid w:val="005D01F5"/>
    <w:rsid w:val="005D0224"/>
    <w:rsid w:val="005D049B"/>
    <w:rsid w:val="005D04C7"/>
    <w:rsid w:val="005D053F"/>
    <w:rsid w:val="005D067B"/>
    <w:rsid w:val="005D07CD"/>
    <w:rsid w:val="005D0879"/>
    <w:rsid w:val="005D0A50"/>
    <w:rsid w:val="005D0C2A"/>
    <w:rsid w:val="005D0DA1"/>
    <w:rsid w:val="005D0E5C"/>
    <w:rsid w:val="005D0E9E"/>
    <w:rsid w:val="005D0ED9"/>
    <w:rsid w:val="005D106C"/>
    <w:rsid w:val="005D10DA"/>
    <w:rsid w:val="005D1191"/>
    <w:rsid w:val="005D12EC"/>
    <w:rsid w:val="005D1317"/>
    <w:rsid w:val="005D13C7"/>
    <w:rsid w:val="005D13CC"/>
    <w:rsid w:val="005D1626"/>
    <w:rsid w:val="005D1628"/>
    <w:rsid w:val="005D1679"/>
    <w:rsid w:val="005D174F"/>
    <w:rsid w:val="005D1778"/>
    <w:rsid w:val="005D1792"/>
    <w:rsid w:val="005D17B4"/>
    <w:rsid w:val="005D17B9"/>
    <w:rsid w:val="005D1889"/>
    <w:rsid w:val="005D1943"/>
    <w:rsid w:val="005D19EC"/>
    <w:rsid w:val="005D1A3B"/>
    <w:rsid w:val="005D1A82"/>
    <w:rsid w:val="005D1BDC"/>
    <w:rsid w:val="005D1C08"/>
    <w:rsid w:val="005D1D0D"/>
    <w:rsid w:val="005D1D2A"/>
    <w:rsid w:val="005D1D37"/>
    <w:rsid w:val="005D1DA8"/>
    <w:rsid w:val="005D1E2E"/>
    <w:rsid w:val="005D1E74"/>
    <w:rsid w:val="005D1FC5"/>
    <w:rsid w:val="005D20B4"/>
    <w:rsid w:val="005D20EA"/>
    <w:rsid w:val="005D22B7"/>
    <w:rsid w:val="005D22E1"/>
    <w:rsid w:val="005D22ED"/>
    <w:rsid w:val="005D231E"/>
    <w:rsid w:val="005D23AE"/>
    <w:rsid w:val="005D2480"/>
    <w:rsid w:val="005D24E2"/>
    <w:rsid w:val="005D2507"/>
    <w:rsid w:val="005D27B3"/>
    <w:rsid w:val="005D2899"/>
    <w:rsid w:val="005D2937"/>
    <w:rsid w:val="005D295F"/>
    <w:rsid w:val="005D2998"/>
    <w:rsid w:val="005D2ABD"/>
    <w:rsid w:val="005D2AEB"/>
    <w:rsid w:val="005D2C39"/>
    <w:rsid w:val="005D2E29"/>
    <w:rsid w:val="005D2F96"/>
    <w:rsid w:val="005D30A1"/>
    <w:rsid w:val="005D313B"/>
    <w:rsid w:val="005D3245"/>
    <w:rsid w:val="005D3276"/>
    <w:rsid w:val="005D3281"/>
    <w:rsid w:val="005D3413"/>
    <w:rsid w:val="005D348C"/>
    <w:rsid w:val="005D35F3"/>
    <w:rsid w:val="005D3607"/>
    <w:rsid w:val="005D38A8"/>
    <w:rsid w:val="005D3A14"/>
    <w:rsid w:val="005D3B22"/>
    <w:rsid w:val="005D3BBA"/>
    <w:rsid w:val="005D3DAB"/>
    <w:rsid w:val="005D3FDE"/>
    <w:rsid w:val="005D3FF9"/>
    <w:rsid w:val="005D4063"/>
    <w:rsid w:val="005D4084"/>
    <w:rsid w:val="005D40FE"/>
    <w:rsid w:val="005D416C"/>
    <w:rsid w:val="005D439A"/>
    <w:rsid w:val="005D4447"/>
    <w:rsid w:val="005D44F2"/>
    <w:rsid w:val="005D4674"/>
    <w:rsid w:val="005D46A3"/>
    <w:rsid w:val="005D46BE"/>
    <w:rsid w:val="005D46C3"/>
    <w:rsid w:val="005D471E"/>
    <w:rsid w:val="005D497D"/>
    <w:rsid w:val="005D498E"/>
    <w:rsid w:val="005D4A2B"/>
    <w:rsid w:val="005D4DF2"/>
    <w:rsid w:val="005D4E7C"/>
    <w:rsid w:val="005D4FEB"/>
    <w:rsid w:val="005D5085"/>
    <w:rsid w:val="005D5145"/>
    <w:rsid w:val="005D537E"/>
    <w:rsid w:val="005D553E"/>
    <w:rsid w:val="005D556B"/>
    <w:rsid w:val="005D5609"/>
    <w:rsid w:val="005D5610"/>
    <w:rsid w:val="005D56FC"/>
    <w:rsid w:val="005D575C"/>
    <w:rsid w:val="005D580B"/>
    <w:rsid w:val="005D588D"/>
    <w:rsid w:val="005D598C"/>
    <w:rsid w:val="005D5BB8"/>
    <w:rsid w:val="005D5C4F"/>
    <w:rsid w:val="005D5C67"/>
    <w:rsid w:val="005D5E02"/>
    <w:rsid w:val="005D5E6B"/>
    <w:rsid w:val="005D5ED3"/>
    <w:rsid w:val="005D5F75"/>
    <w:rsid w:val="005D60C4"/>
    <w:rsid w:val="005D611B"/>
    <w:rsid w:val="005D63D5"/>
    <w:rsid w:val="005D642E"/>
    <w:rsid w:val="005D656A"/>
    <w:rsid w:val="005D65B7"/>
    <w:rsid w:val="005D66D7"/>
    <w:rsid w:val="005D67F0"/>
    <w:rsid w:val="005D68CA"/>
    <w:rsid w:val="005D68F1"/>
    <w:rsid w:val="005D690E"/>
    <w:rsid w:val="005D6A09"/>
    <w:rsid w:val="005D6B64"/>
    <w:rsid w:val="005D6C3A"/>
    <w:rsid w:val="005D6C73"/>
    <w:rsid w:val="005D6E13"/>
    <w:rsid w:val="005D6EE1"/>
    <w:rsid w:val="005D6F1A"/>
    <w:rsid w:val="005D706E"/>
    <w:rsid w:val="005D7151"/>
    <w:rsid w:val="005D71D0"/>
    <w:rsid w:val="005D72D3"/>
    <w:rsid w:val="005D7493"/>
    <w:rsid w:val="005D7541"/>
    <w:rsid w:val="005D756E"/>
    <w:rsid w:val="005D775A"/>
    <w:rsid w:val="005D78A6"/>
    <w:rsid w:val="005D79BF"/>
    <w:rsid w:val="005D79DE"/>
    <w:rsid w:val="005D7B51"/>
    <w:rsid w:val="005D7D6F"/>
    <w:rsid w:val="005D7F73"/>
    <w:rsid w:val="005E002A"/>
    <w:rsid w:val="005E006A"/>
    <w:rsid w:val="005E00F8"/>
    <w:rsid w:val="005E0108"/>
    <w:rsid w:val="005E0226"/>
    <w:rsid w:val="005E034D"/>
    <w:rsid w:val="005E03AE"/>
    <w:rsid w:val="005E03F3"/>
    <w:rsid w:val="005E0442"/>
    <w:rsid w:val="005E0686"/>
    <w:rsid w:val="005E0892"/>
    <w:rsid w:val="005E08CE"/>
    <w:rsid w:val="005E09A0"/>
    <w:rsid w:val="005E09A1"/>
    <w:rsid w:val="005E0A1D"/>
    <w:rsid w:val="005E0B05"/>
    <w:rsid w:val="005E0C34"/>
    <w:rsid w:val="005E0D52"/>
    <w:rsid w:val="005E0D86"/>
    <w:rsid w:val="005E0E55"/>
    <w:rsid w:val="005E0F39"/>
    <w:rsid w:val="005E0F47"/>
    <w:rsid w:val="005E0F6E"/>
    <w:rsid w:val="005E1006"/>
    <w:rsid w:val="005E113F"/>
    <w:rsid w:val="005E117E"/>
    <w:rsid w:val="005E1211"/>
    <w:rsid w:val="005E126B"/>
    <w:rsid w:val="005E1313"/>
    <w:rsid w:val="005E142F"/>
    <w:rsid w:val="005E1449"/>
    <w:rsid w:val="005E1538"/>
    <w:rsid w:val="005E1779"/>
    <w:rsid w:val="005E1856"/>
    <w:rsid w:val="005E1ADF"/>
    <w:rsid w:val="005E1BA3"/>
    <w:rsid w:val="005E1E82"/>
    <w:rsid w:val="005E1ED2"/>
    <w:rsid w:val="005E1F2C"/>
    <w:rsid w:val="005E1F66"/>
    <w:rsid w:val="005E1FDC"/>
    <w:rsid w:val="005E2095"/>
    <w:rsid w:val="005E23F1"/>
    <w:rsid w:val="005E243B"/>
    <w:rsid w:val="005E250A"/>
    <w:rsid w:val="005E25B0"/>
    <w:rsid w:val="005E2641"/>
    <w:rsid w:val="005E275A"/>
    <w:rsid w:val="005E29FB"/>
    <w:rsid w:val="005E2A2D"/>
    <w:rsid w:val="005E2A4E"/>
    <w:rsid w:val="005E2A96"/>
    <w:rsid w:val="005E2AA7"/>
    <w:rsid w:val="005E2BAF"/>
    <w:rsid w:val="005E2BEE"/>
    <w:rsid w:val="005E2C8F"/>
    <w:rsid w:val="005E2DEE"/>
    <w:rsid w:val="005E2F59"/>
    <w:rsid w:val="005E2F8D"/>
    <w:rsid w:val="005E3204"/>
    <w:rsid w:val="005E336F"/>
    <w:rsid w:val="005E34ED"/>
    <w:rsid w:val="005E3586"/>
    <w:rsid w:val="005E3642"/>
    <w:rsid w:val="005E3712"/>
    <w:rsid w:val="005E37D6"/>
    <w:rsid w:val="005E392E"/>
    <w:rsid w:val="005E394E"/>
    <w:rsid w:val="005E397C"/>
    <w:rsid w:val="005E39E5"/>
    <w:rsid w:val="005E3A81"/>
    <w:rsid w:val="005E3C14"/>
    <w:rsid w:val="005E3D36"/>
    <w:rsid w:val="005E3E0E"/>
    <w:rsid w:val="005E3E23"/>
    <w:rsid w:val="005E3F20"/>
    <w:rsid w:val="005E3F5A"/>
    <w:rsid w:val="005E41FB"/>
    <w:rsid w:val="005E4201"/>
    <w:rsid w:val="005E425B"/>
    <w:rsid w:val="005E42CA"/>
    <w:rsid w:val="005E4503"/>
    <w:rsid w:val="005E462D"/>
    <w:rsid w:val="005E468C"/>
    <w:rsid w:val="005E46C8"/>
    <w:rsid w:val="005E48B9"/>
    <w:rsid w:val="005E4DD0"/>
    <w:rsid w:val="005E4EA9"/>
    <w:rsid w:val="005E4F08"/>
    <w:rsid w:val="005E4FB2"/>
    <w:rsid w:val="005E4FBA"/>
    <w:rsid w:val="005E509C"/>
    <w:rsid w:val="005E50E1"/>
    <w:rsid w:val="005E51A5"/>
    <w:rsid w:val="005E5269"/>
    <w:rsid w:val="005E5312"/>
    <w:rsid w:val="005E53A4"/>
    <w:rsid w:val="005E5406"/>
    <w:rsid w:val="005E554B"/>
    <w:rsid w:val="005E55A8"/>
    <w:rsid w:val="005E563B"/>
    <w:rsid w:val="005E56CF"/>
    <w:rsid w:val="005E56EA"/>
    <w:rsid w:val="005E576C"/>
    <w:rsid w:val="005E5874"/>
    <w:rsid w:val="005E5A28"/>
    <w:rsid w:val="005E5A50"/>
    <w:rsid w:val="005E5A73"/>
    <w:rsid w:val="005E5EF1"/>
    <w:rsid w:val="005E5F1A"/>
    <w:rsid w:val="005E5F2D"/>
    <w:rsid w:val="005E5FDD"/>
    <w:rsid w:val="005E60BE"/>
    <w:rsid w:val="005E60E3"/>
    <w:rsid w:val="005E6267"/>
    <w:rsid w:val="005E6387"/>
    <w:rsid w:val="005E638D"/>
    <w:rsid w:val="005E6533"/>
    <w:rsid w:val="005E6581"/>
    <w:rsid w:val="005E669F"/>
    <w:rsid w:val="005E679A"/>
    <w:rsid w:val="005E681C"/>
    <w:rsid w:val="005E6906"/>
    <w:rsid w:val="005E6B96"/>
    <w:rsid w:val="005E7184"/>
    <w:rsid w:val="005E7379"/>
    <w:rsid w:val="005E74E5"/>
    <w:rsid w:val="005E758B"/>
    <w:rsid w:val="005E7644"/>
    <w:rsid w:val="005E76A0"/>
    <w:rsid w:val="005E78E3"/>
    <w:rsid w:val="005E7A34"/>
    <w:rsid w:val="005E7A4E"/>
    <w:rsid w:val="005E7C9B"/>
    <w:rsid w:val="005E7CA4"/>
    <w:rsid w:val="005E7CC1"/>
    <w:rsid w:val="005E7D09"/>
    <w:rsid w:val="005E7D2D"/>
    <w:rsid w:val="005F01E4"/>
    <w:rsid w:val="005F01EB"/>
    <w:rsid w:val="005F03E8"/>
    <w:rsid w:val="005F047F"/>
    <w:rsid w:val="005F04D9"/>
    <w:rsid w:val="005F0528"/>
    <w:rsid w:val="005F0652"/>
    <w:rsid w:val="005F0797"/>
    <w:rsid w:val="005F084A"/>
    <w:rsid w:val="005F09DA"/>
    <w:rsid w:val="005F0B80"/>
    <w:rsid w:val="005F0C9A"/>
    <w:rsid w:val="005F0D77"/>
    <w:rsid w:val="005F0E89"/>
    <w:rsid w:val="005F0FA8"/>
    <w:rsid w:val="005F0FF2"/>
    <w:rsid w:val="005F109D"/>
    <w:rsid w:val="005F10CB"/>
    <w:rsid w:val="005F10F4"/>
    <w:rsid w:val="005F151E"/>
    <w:rsid w:val="005F1593"/>
    <w:rsid w:val="005F159B"/>
    <w:rsid w:val="005F15A6"/>
    <w:rsid w:val="005F164B"/>
    <w:rsid w:val="005F16DA"/>
    <w:rsid w:val="005F1842"/>
    <w:rsid w:val="005F1A80"/>
    <w:rsid w:val="005F1AC8"/>
    <w:rsid w:val="005F1B2C"/>
    <w:rsid w:val="005F1C9A"/>
    <w:rsid w:val="005F1D14"/>
    <w:rsid w:val="005F1D9A"/>
    <w:rsid w:val="005F1E88"/>
    <w:rsid w:val="005F1EFD"/>
    <w:rsid w:val="005F1FA8"/>
    <w:rsid w:val="005F211A"/>
    <w:rsid w:val="005F2141"/>
    <w:rsid w:val="005F22C6"/>
    <w:rsid w:val="005F22E1"/>
    <w:rsid w:val="005F2389"/>
    <w:rsid w:val="005F2463"/>
    <w:rsid w:val="005F2574"/>
    <w:rsid w:val="005F25C2"/>
    <w:rsid w:val="005F2646"/>
    <w:rsid w:val="005F26CC"/>
    <w:rsid w:val="005F274F"/>
    <w:rsid w:val="005F282F"/>
    <w:rsid w:val="005F2847"/>
    <w:rsid w:val="005F2900"/>
    <w:rsid w:val="005F29F2"/>
    <w:rsid w:val="005F2A30"/>
    <w:rsid w:val="005F2D26"/>
    <w:rsid w:val="005F2DC5"/>
    <w:rsid w:val="005F2EF2"/>
    <w:rsid w:val="005F2FC3"/>
    <w:rsid w:val="005F314F"/>
    <w:rsid w:val="005F3256"/>
    <w:rsid w:val="005F3274"/>
    <w:rsid w:val="005F33C2"/>
    <w:rsid w:val="005F349E"/>
    <w:rsid w:val="005F34AD"/>
    <w:rsid w:val="005F352C"/>
    <w:rsid w:val="005F3602"/>
    <w:rsid w:val="005F370E"/>
    <w:rsid w:val="005F38F1"/>
    <w:rsid w:val="005F393C"/>
    <w:rsid w:val="005F39C9"/>
    <w:rsid w:val="005F3A11"/>
    <w:rsid w:val="005F3A12"/>
    <w:rsid w:val="005F3BFB"/>
    <w:rsid w:val="005F3D18"/>
    <w:rsid w:val="005F3E5C"/>
    <w:rsid w:val="005F4008"/>
    <w:rsid w:val="005F4015"/>
    <w:rsid w:val="005F40C4"/>
    <w:rsid w:val="005F412A"/>
    <w:rsid w:val="005F41CC"/>
    <w:rsid w:val="005F4240"/>
    <w:rsid w:val="005F429C"/>
    <w:rsid w:val="005F43CF"/>
    <w:rsid w:val="005F4512"/>
    <w:rsid w:val="005F45A3"/>
    <w:rsid w:val="005F45E3"/>
    <w:rsid w:val="005F4648"/>
    <w:rsid w:val="005F46E3"/>
    <w:rsid w:val="005F475B"/>
    <w:rsid w:val="005F4941"/>
    <w:rsid w:val="005F4A0F"/>
    <w:rsid w:val="005F4A15"/>
    <w:rsid w:val="005F4A3C"/>
    <w:rsid w:val="005F4AFB"/>
    <w:rsid w:val="005F4B0E"/>
    <w:rsid w:val="005F4BDB"/>
    <w:rsid w:val="005F4D66"/>
    <w:rsid w:val="005F4ECA"/>
    <w:rsid w:val="005F4F1F"/>
    <w:rsid w:val="005F4F30"/>
    <w:rsid w:val="005F5064"/>
    <w:rsid w:val="005F50E0"/>
    <w:rsid w:val="005F5296"/>
    <w:rsid w:val="005F52C2"/>
    <w:rsid w:val="005F52E0"/>
    <w:rsid w:val="005F53CC"/>
    <w:rsid w:val="005F543D"/>
    <w:rsid w:val="005F54E3"/>
    <w:rsid w:val="005F5512"/>
    <w:rsid w:val="005F59B4"/>
    <w:rsid w:val="005F59DE"/>
    <w:rsid w:val="005F5BB4"/>
    <w:rsid w:val="005F5C60"/>
    <w:rsid w:val="005F5C71"/>
    <w:rsid w:val="005F5C83"/>
    <w:rsid w:val="005F5CA4"/>
    <w:rsid w:val="005F5F06"/>
    <w:rsid w:val="005F5F35"/>
    <w:rsid w:val="005F5FF8"/>
    <w:rsid w:val="005F632D"/>
    <w:rsid w:val="005F6680"/>
    <w:rsid w:val="005F669A"/>
    <w:rsid w:val="005F66D6"/>
    <w:rsid w:val="005F66DF"/>
    <w:rsid w:val="005F6732"/>
    <w:rsid w:val="005F6854"/>
    <w:rsid w:val="005F69D3"/>
    <w:rsid w:val="005F6C67"/>
    <w:rsid w:val="005F6DD5"/>
    <w:rsid w:val="005F6E8C"/>
    <w:rsid w:val="005F6EB6"/>
    <w:rsid w:val="005F6F3B"/>
    <w:rsid w:val="005F6F75"/>
    <w:rsid w:val="005F707F"/>
    <w:rsid w:val="005F70B0"/>
    <w:rsid w:val="005F73F8"/>
    <w:rsid w:val="005F7462"/>
    <w:rsid w:val="005F7505"/>
    <w:rsid w:val="005F750A"/>
    <w:rsid w:val="005F758A"/>
    <w:rsid w:val="005F76B5"/>
    <w:rsid w:val="005F775F"/>
    <w:rsid w:val="005F7901"/>
    <w:rsid w:val="005F79E4"/>
    <w:rsid w:val="005F7A50"/>
    <w:rsid w:val="005F7B9B"/>
    <w:rsid w:val="005F7C3D"/>
    <w:rsid w:val="005F7D3D"/>
    <w:rsid w:val="005F7D81"/>
    <w:rsid w:val="005F7DC4"/>
    <w:rsid w:val="005F7DD8"/>
    <w:rsid w:val="005F7E5F"/>
    <w:rsid w:val="005F7ECF"/>
    <w:rsid w:val="0060006C"/>
    <w:rsid w:val="006001A4"/>
    <w:rsid w:val="006001C0"/>
    <w:rsid w:val="006003E9"/>
    <w:rsid w:val="0060040B"/>
    <w:rsid w:val="0060041B"/>
    <w:rsid w:val="006007F1"/>
    <w:rsid w:val="0060088E"/>
    <w:rsid w:val="00600995"/>
    <w:rsid w:val="006009ED"/>
    <w:rsid w:val="00600BBF"/>
    <w:rsid w:val="00600C0B"/>
    <w:rsid w:val="00600C16"/>
    <w:rsid w:val="00600C8F"/>
    <w:rsid w:val="00600D19"/>
    <w:rsid w:val="00600F7D"/>
    <w:rsid w:val="00601031"/>
    <w:rsid w:val="00601066"/>
    <w:rsid w:val="0060107F"/>
    <w:rsid w:val="006010A7"/>
    <w:rsid w:val="00601270"/>
    <w:rsid w:val="00601344"/>
    <w:rsid w:val="006013DB"/>
    <w:rsid w:val="00601408"/>
    <w:rsid w:val="0060143A"/>
    <w:rsid w:val="0060159F"/>
    <w:rsid w:val="006016A9"/>
    <w:rsid w:val="0060175A"/>
    <w:rsid w:val="006017E1"/>
    <w:rsid w:val="006017EE"/>
    <w:rsid w:val="00601850"/>
    <w:rsid w:val="006018DD"/>
    <w:rsid w:val="006019C1"/>
    <w:rsid w:val="00601A3A"/>
    <w:rsid w:val="00601AB5"/>
    <w:rsid w:val="00601C85"/>
    <w:rsid w:val="00601EA0"/>
    <w:rsid w:val="00601EF7"/>
    <w:rsid w:val="00601F7C"/>
    <w:rsid w:val="00601FB5"/>
    <w:rsid w:val="00601FBA"/>
    <w:rsid w:val="006020AD"/>
    <w:rsid w:val="00602190"/>
    <w:rsid w:val="00602197"/>
    <w:rsid w:val="006021F1"/>
    <w:rsid w:val="0060222D"/>
    <w:rsid w:val="006022BA"/>
    <w:rsid w:val="0060248D"/>
    <w:rsid w:val="00602614"/>
    <w:rsid w:val="0060265F"/>
    <w:rsid w:val="00602986"/>
    <w:rsid w:val="00602B94"/>
    <w:rsid w:val="00602CB5"/>
    <w:rsid w:val="00602CC5"/>
    <w:rsid w:val="00602D58"/>
    <w:rsid w:val="00602E4E"/>
    <w:rsid w:val="00602E62"/>
    <w:rsid w:val="006031AE"/>
    <w:rsid w:val="0060327A"/>
    <w:rsid w:val="00603284"/>
    <w:rsid w:val="006034D1"/>
    <w:rsid w:val="00603773"/>
    <w:rsid w:val="00603797"/>
    <w:rsid w:val="00603921"/>
    <w:rsid w:val="00603BC1"/>
    <w:rsid w:val="00603C09"/>
    <w:rsid w:val="00603EE0"/>
    <w:rsid w:val="00603F67"/>
    <w:rsid w:val="0060409E"/>
    <w:rsid w:val="0060431E"/>
    <w:rsid w:val="00604470"/>
    <w:rsid w:val="0060465D"/>
    <w:rsid w:val="0060466A"/>
    <w:rsid w:val="00604693"/>
    <w:rsid w:val="00604885"/>
    <w:rsid w:val="006049AB"/>
    <w:rsid w:val="00604A36"/>
    <w:rsid w:val="00604A41"/>
    <w:rsid w:val="00604B6C"/>
    <w:rsid w:val="00604CAC"/>
    <w:rsid w:val="00604E0D"/>
    <w:rsid w:val="00604E44"/>
    <w:rsid w:val="006050C6"/>
    <w:rsid w:val="00605227"/>
    <w:rsid w:val="00605239"/>
    <w:rsid w:val="00605247"/>
    <w:rsid w:val="006052E1"/>
    <w:rsid w:val="006052F9"/>
    <w:rsid w:val="006054B1"/>
    <w:rsid w:val="006055E9"/>
    <w:rsid w:val="006056D8"/>
    <w:rsid w:val="00605781"/>
    <w:rsid w:val="006057E7"/>
    <w:rsid w:val="0060582B"/>
    <w:rsid w:val="0060596F"/>
    <w:rsid w:val="00605975"/>
    <w:rsid w:val="00605AC1"/>
    <w:rsid w:val="00605B02"/>
    <w:rsid w:val="00605C5C"/>
    <w:rsid w:val="00605F57"/>
    <w:rsid w:val="00606079"/>
    <w:rsid w:val="006060BA"/>
    <w:rsid w:val="00606101"/>
    <w:rsid w:val="00606145"/>
    <w:rsid w:val="0060624A"/>
    <w:rsid w:val="00606261"/>
    <w:rsid w:val="00606379"/>
    <w:rsid w:val="006063E3"/>
    <w:rsid w:val="006063FC"/>
    <w:rsid w:val="006064E0"/>
    <w:rsid w:val="00606557"/>
    <w:rsid w:val="0060655B"/>
    <w:rsid w:val="0060656D"/>
    <w:rsid w:val="006065CD"/>
    <w:rsid w:val="006065D9"/>
    <w:rsid w:val="00606633"/>
    <w:rsid w:val="00606775"/>
    <w:rsid w:val="0060680C"/>
    <w:rsid w:val="0060686F"/>
    <w:rsid w:val="006068EB"/>
    <w:rsid w:val="006069CD"/>
    <w:rsid w:val="00606B1E"/>
    <w:rsid w:val="00606C68"/>
    <w:rsid w:val="00606D33"/>
    <w:rsid w:val="00606EB7"/>
    <w:rsid w:val="0060705F"/>
    <w:rsid w:val="0060720B"/>
    <w:rsid w:val="0060726F"/>
    <w:rsid w:val="006073B3"/>
    <w:rsid w:val="006073B4"/>
    <w:rsid w:val="006074AA"/>
    <w:rsid w:val="006074F3"/>
    <w:rsid w:val="006076DD"/>
    <w:rsid w:val="00607819"/>
    <w:rsid w:val="00607848"/>
    <w:rsid w:val="00607997"/>
    <w:rsid w:val="00607A77"/>
    <w:rsid w:val="00607AFD"/>
    <w:rsid w:val="00607DA6"/>
    <w:rsid w:val="00607DF8"/>
    <w:rsid w:val="00607F3B"/>
    <w:rsid w:val="00607F54"/>
    <w:rsid w:val="00607F6A"/>
    <w:rsid w:val="00610151"/>
    <w:rsid w:val="006102F9"/>
    <w:rsid w:val="00610320"/>
    <w:rsid w:val="006103EA"/>
    <w:rsid w:val="00610686"/>
    <w:rsid w:val="006109C5"/>
    <w:rsid w:val="00610A8E"/>
    <w:rsid w:val="00610B20"/>
    <w:rsid w:val="00610CBB"/>
    <w:rsid w:val="00610D3A"/>
    <w:rsid w:val="00610DE1"/>
    <w:rsid w:val="00610F0A"/>
    <w:rsid w:val="006110C9"/>
    <w:rsid w:val="006110E9"/>
    <w:rsid w:val="006111EE"/>
    <w:rsid w:val="0061126F"/>
    <w:rsid w:val="006112BB"/>
    <w:rsid w:val="006112EA"/>
    <w:rsid w:val="006113DF"/>
    <w:rsid w:val="006113E0"/>
    <w:rsid w:val="006113F4"/>
    <w:rsid w:val="006113FB"/>
    <w:rsid w:val="00611421"/>
    <w:rsid w:val="00611468"/>
    <w:rsid w:val="006114CC"/>
    <w:rsid w:val="006114D9"/>
    <w:rsid w:val="006115C6"/>
    <w:rsid w:val="006117A6"/>
    <w:rsid w:val="00611AB0"/>
    <w:rsid w:val="00611DB6"/>
    <w:rsid w:val="00611F13"/>
    <w:rsid w:val="0061203C"/>
    <w:rsid w:val="006121E9"/>
    <w:rsid w:val="006121EF"/>
    <w:rsid w:val="006122B1"/>
    <w:rsid w:val="006122F4"/>
    <w:rsid w:val="00612311"/>
    <w:rsid w:val="00612353"/>
    <w:rsid w:val="00612440"/>
    <w:rsid w:val="006125E1"/>
    <w:rsid w:val="00612676"/>
    <w:rsid w:val="006127F0"/>
    <w:rsid w:val="00612A2A"/>
    <w:rsid w:val="00612B1A"/>
    <w:rsid w:val="00612B27"/>
    <w:rsid w:val="00612CE6"/>
    <w:rsid w:val="00612D5B"/>
    <w:rsid w:val="00612DC9"/>
    <w:rsid w:val="00612DD5"/>
    <w:rsid w:val="00612DDD"/>
    <w:rsid w:val="00612E5C"/>
    <w:rsid w:val="00612F15"/>
    <w:rsid w:val="00612F78"/>
    <w:rsid w:val="00613035"/>
    <w:rsid w:val="00613038"/>
    <w:rsid w:val="00613148"/>
    <w:rsid w:val="006131A0"/>
    <w:rsid w:val="00613304"/>
    <w:rsid w:val="00613392"/>
    <w:rsid w:val="006134EE"/>
    <w:rsid w:val="00613542"/>
    <w:rsid w:val="00613555"/>
    <w:rsid w:val="0061359E"/>
    <w:rsid w:val="006135B5"/>
    <w:rsid w:val="006136BF"/>
    <w:rsid w:val="006138D9"/>
    <w:rsid w:val="0061393E"/>
    <w:rsid w:val="00613D12"/>
    <w:rsid w:val="00613EEF"/>
    <w:rsid w:val="00613EFF"/>
    <w:rsid w:val="00613FE3"/>
    <w:rsid w:val="0061401F"/>
    <w:rsid w:val="00614275"/>
    <w:rsid w:val="006144E8"/>
    <w:rsid w:val="00614598"/>
    <w:rsid w:val="006146D6"/>
    <w:rsid w:val="00614789"/>
    <w:rsid w:val="006147F7"/>
    <w:rsid w:val="00614964"/>
    <w:rsid w:val="00614984"/>
    <w:rsid w:val="00614990"/>
    <w:rsid w:val="00614AB7"/>
    <w:rsid w:val="00614CCB"/>
    <w:rsid w:val="00614D8A"/>
    <w:rsid w:val="00614EE3"/>
    <w:rsid w:val="00614F69"/>
    <w:rsid w:val="006152DE"/>
    <w:rsid w:val="0061535B"/>
    <w:rsid w:val="006154AE"/>
    <w:rsid w:val="00615553"/>
    <w:rsid w:val="006157F8"/>
    <w:rsid w:val="0061597E"/>
    <w:rsid w:val="00615A8E"/>
    <w:rsid w:val="00615ABD"/>
    <w:rsid w:val="00615B86"/>
    <w:rsid w:val="00615C80"/>
    <w:rsid w:val="00615D91"/>
    <w:rsid w:val="00615DDF"/>
    <w:rsid w:val="006160C5"/>
    <w:rsid w:val="006161C7"/>
    <w:rsid w:val="006167B3"/>
    <w:rsid w:val="00616986"/>
    <w:rsid w:val="00616A94"/>
    <w:rsid w:val="00616A99"/>
    <w:rsid w:val="00616AF2"/>
    <w:rsid w:val="00616CEB"/>
    <w:rsid w:val="00616DB8"/>
    <w:rsid w:val="00616E1B"/>
    <w:rsid w:val="00616ED2"/>
    <w:rsid w:val="00616F8D"/>
    <w:rsid w:val="00616FA5"/>
    <w:rsid w:val="00616FA7"/>
    <w:rsid w:val="0061703B"/>
    <w:rsid w:val="006170D9"/>
    <w:rsid w:val="0061714F"/>
    <w:rsid w:val="006171C4"/>
    <w:rsid w:val="0061724E"/>
    <w:rsid w:val="00617362"/>
    <w:rsid w:val="006173CE"/>
    <w:rsid w:val="00617482"/>
    <w:rsid w:val="006174B4"/>
    <w:rsid w:val="006175D9"/>
    <w:rsid w:val="00617781"/>
    <w:rsid w:val="0061784B"/>
    <w:rsid w:val="0061786B"/>
    <w:rsid w:val="006178C1"/>
    <w:rsid w:val="006178D1"/>
    <w:rsid w:val="00617A6E"/>
    <w:rsid w:val="00617B9A"/>
    <w:rsid w:val="00617C16"/>
    <w:rsid w:val="00617D31"/>
    <w:rsid w:val="00617DC8"/>
    <w:rsid w:val="00617F83"/>
    <w:rsid w:val="0062009F"/>
    <w:rsid w:val="006200F6"/>
    <w:rsid w:val="006205C1"/>
    <w:rsid w:val="006205FF"/>
    <w:rsid w:val="006206B2"/>
    <w:rsid w:val="006206EA"/>
    <w:rsid w:val="00620771"/>
    <w:rsid w:val="006207C4"/>
    <w:rsid w:val="00620934"/>
    <w:rsid w:val="0062094E"/>
    <w:rsid w:val="00620A14"/>
    <w:rsid w:val="00620A34"/>
    <w:rsid w:val="00620A8A"/>
    <w:rsid w:val="00620B7F"/>
    <w:rsid w:val="00620CD8"/>
    <w:rsid w:val="00620D59"/>
    <w:rsid w:val="00620DF0"/>
    <w:rsid w:val="00620E3E"/>
    <w:rsid w:val="00620E49"/>
    <w:rsid w:val="00620EE6"/>
    <w:rsid w:val="00620EEC"/>
    <w:rsid w:val="00620F28"/>
    <w:rsid w:val="00620FCE"/>
    <w:rsid w:val="00621166"/>
    <w:rsid w:val="00621170"/>
    <w:rsid w:val="0062134C"/>
    <w:rsid w:val="006213E3"/>
    <w:rsid w:val="00621480"/>
    <w:rsid w:val="006215D1"/>
    <w:rsid w:val="00621649"/>
    <w:rsid w:val="0062168A"/>
    <w:rsid w:val="006216FB"/>
    <w:rsid w:val="00621799"/>
    <w:rsid w:val="0062180E"/>
    <w:rsid w:val="00621866"/>
    <w:rsid w:val="00621A23"/>
    <w:rsid w:val="00621A62"/>
    <w:rsid w:val="00621B8A"/>
    <w:rsid w:val="00621DFA"/>
    <w:rsid w:val="006220D5"/>
    <w:rsid w:val="00622127"/>
    <w:rsid w:val="00622192"/>
    <w:rsid w:val="00622195"/>
    <w:rsid w:val="0062227A"/>
    <w:rsid w:val="006222C4"/>
    <w:rsid w:val="006223A5"/>
    <w:rsid w:val="0062243A"/>
    <w:rsid w:val="00622465"/>
    <w:rsid w:val="0062257D"/>
    <w:rsid w:val="0062270F"/>
    <w:rsid w:val="006227EC"/>
    <w:rsid w:val="006228C7"/>
    <w:rsid w:val="00622995"/>
    <w:rsid w:val="006229C9"/>
    <w:rsid w:val="00622A54"/>
    <w:rsid w:val="00622B5A"/>
    <w:rsid w:val="00622D72"/>
    <w:rsid w:val="00622D7B"/>
    <w:rsid w:val="00622E9A"/>
    <w:rsid w:val="00622FF8"/>
    <w:rsid w:val="006232EA"/>
    <w:rsid w:val="006232FE"/>
    <w:rsid w:val="0062335E"/>
    <w:rsid w:val="00623385"/>
    <w:rsid w:val="006235EC"/>
    <w:rsid w:val="00623690"/>
    <w:rsid w:val="006236E8"/>
    <w:rsid w:val="00623800"/>
    <w:rsid w:val="0062386E"/>
    <w:rsid w:val="0062388D"/>
    <w:rsid w:val="0062392C"/>
    <w:rsid w:val="0062393D"/>
    <w:rsid w:val="006239B6"/>
    <w:rsid w:val="00623BC4"/>
    <w:rsid w:val="00623BEC"/>
    <w:rsid w:val="00623DBA"/>
    <w:rsid w:val="00623E65"/>
    <w:rsid w:val="00624268"/>
    <w:rsid w:val="00624328"/>
    <w:rsid w:val="00624364"/>
    <w:rsid w:val="00624595"/>
    <w:rsid w:val="006245FC"/>
    <w:rsid w:val="006246B3"/>
    <w:rsid w:val="0062494A"/>
    <w:rsid w:val="006249B3"/>
    <w:rsid w:val="006249CD"/>
    <w:rsid w:val="00624A19"/>
    <w:rsid w:val="00624B1F"/>
    <w:rsid w:val="00624B7E"/>
    <w:rsid w:val="00624BC1"/>
    <w:rsid w:val="00624D99"/>
    <w:rsid w:val="00624F9B"/>
    <w:rsid w:val="006253AA"/>
    <w:rsid w:val="006254AD"/>
    <w:rsid w:val="0062559B"/>
    <w:rsid w:val="006255ED"/>
    <w:rsid w:val="00625626"/>
    <w:rsid w:val="00625806"/>
    <w:rsid w:val="0062590E"/>
    <w:rsid w:val="006259AA"/>
    <w:rsid w:val="00625AC9"/>
    <w:rsid w:val="00625B3C"/>
    <w:rsid w:val="00625C2F"/>
    <w:rsid w:val="00625D83"/>
    <w:rsid w:val="00625E7C"/>
    <w:rsid w:val="00626077"/>
    <w:rsid w:val="00626140"/>
    <w:rsid w:val="0062614D"/>
    <w:rsid w:val="00626300"/>
    <w:rsid w:val="00626377"/>
    <w:rsid w:val="00626384"/>
    <w:rsid w:val="006265DB"/>
    <w:rsid w:val="00626641"/>
    <w:rsid w:val="006266EF"/>
    <w:rsid w:val="00626746"/>
    <w:rsid w:val="0062682A"/>
    <w:rsid w:val="0062682D"/>
    <w:rsid w:val="0062688B"/>
    <w:rsid w:val="00626A04"/>
    <w:rsid w:val="00626A8A"/>
    <w:rsid w:val="00626AAF"/>
    <w:rsid w:val="00626AC4"/>
    <w:rsid w:val="00626AEA"/>
    <w:rsid w:val="00626BD4"/>
    <w:rsid w:val="00626C38"/>
    <w:rsid w:val="00626CBD"/>
    <w:rsid w:val="00626CCC"/>
    <w:rsid w:val="00626E39"/>
    <w:rsid w:val="00626EDD"/>
    <w:rsid w:val="00626FF8"/>
    <w:rsid w:val="00627018"/>
    <w:rsid w:val="00627023"/>
    <w:rsid w:val="0062707C"/>
    <w:rsid w:val="00627139"/>
    <w:rsid w:val="00627197"/>
    <w:rsid w:val="00627284"/>
    <w:rsid w:val="00627314"/>
    <w:rsid w:val="00627377"/>
    <w:rsid w:val="0062743F"/>
    <w:rsid w:val="0062748F"/>
    <w:rsid w:val="00627542"/>
    <w:rsid w:val="006276BC"/>
    <w:rsid w:val="006276DF"/>
    <w:rsid w:val="00627797"/>
    <w:rsid w:val="006277B9"/>
    <w:rsid w:val="00627A27"/>
    <w:rsid w:val="00627B33"/>
    <w:rsid w:val="00627B4B"/>
    <w:rsid w:val="00627B99"/>
    <w:rsid w:val="00627BAA"/>
    <w:rsid w:val="00627CF7"/>
    <w:rsid w:val="00627CFE"/>
    <w:rsid w:val="00627D86"/>
    <w:rsid w:val="00627DD8"/>
    <w:rsid w:val="00627E76"/>
    <w:rsid w:val="00630033"/>
    <w:rsid w:val="00630428"/>
    <w:rsid w:val="006305DA"/>
    <w:rsid w:val="00630618"/>
    <w:rsid w:val="00630805"/>
    <w:rsid w:val="00630857"/>
    <w:rsid w:val="006308F0"/>
    <w:rsid w:val="0063090E"/>
    <w:rsid w:val="00630A24"/>
    <w:rsid w:val="00630AC3"/>
    <w:rsid w:val="00630CA7"/>
    <w:rsid w:val="00630CB0"/>
    <w:rsid w:val="00630D3C"/>
    <w:rsid w:val="00630DDC"/>
    <w:rsid w:val="00630E31"/>
    <w:rsid w:val="00630E9C"/>
    <w:rsid w:val="00631000"/>
    <w:rsid w:val="00631003"/>
    <w:rsid w:val="0063107C"/>
    <w:rsid w:val="0063111D"/>
    <w:rsid w:val="0063112C"/>
    <w:rsid w:val="00631168"/>
    <w:rsid w:val="006311F8"/>
    <w:rsid w:val="00631265"/>
    <w:rsid w:val="00631513"/>
    <w:rsid w:val="0063152A"/>
    <w:rsid w:val="006315FA"/>
    <w:rsid w:val="00631610"/>
    <w:rsid w:val="006316F6"/>
    <w:rsid w:val="00631825"/>
    <w:rsid w:val="00631869"/>
    <w:rsid w:val="006319F7"/>
    <w:rsid w:val="00631A4E"/>
    <w:rsid w:val="00631B69"/>
    <w:rsid w:val="00631BD0"/>
    <w:rsid w:val="00631F44"/>
    <w:rsid w:val="006322AD"/>
    <w:rsid w:val="0063231A"/>
    <w:rsid w:val="0063234A"/>
    <w:rsid w:val="0063243C"/>
    <w:rsid w:val="00632710"/>
    <w:rsid w:val="006327E4"/>
    <w:rsid w:val="00632899"/>
    <w:rsid w:val="00632926"/>
    <w:rsid w:val="00632993"/>
    <w:rsid w:val="00632A10"/>
    <w:rsid w:val="00632A44"/>
    <w:rsid w:val="00632A85"/>
    <w:rsid w:val="00632E64"/>
    <w:rsid w:val="00632EC7"/>
    <w:rsid w:val="00632F5D"/>
    <w:rsid w:val="00632FDD"/>
    <w:rsid w:val="006330A0"/>
    <w:rsid w:val="00633150"/>
    <w:rsid w:val="006331B7"/>
    <w:rsid w:val="0063339C"/>
    <w:rsid w:val="006334C6"/>
    <w:rsid w:val="00633592"/>
    <w:rsid w:val="006336DC"/>
    <w:rsid w:val="006337E0"/>
    <w:rsid w:val="00633A02"/>
    <w:rsid w:val="00633A73"/>
    <w:rsid w:val="00633B02"/>
    <w:rsid w:val="00633B12"/>
    <w:rsid w:val="00633CF0"/>
    <w:rsid w:val="00633EB9"/>
    <w:rsid w:val="00634047"/>
    <w:rsid w:val="006340F2"/>
    <w:rsid w:val="0063412F"/>
    <w:rsid w:val="00634856"/>
    <w:rsid w:val="006348CD"/>
    <w:rsid w:val="006348D6"/>
    <w:rsid w:val="00634D20"/>
    <w:rsid w:val="00634DB7"/>
    <w:rsid w:val="00634DE8"/>
    <w:rsid w:val="00634E31"/>
    <w:rsid w:val="00634F26"/>
    <w:rsid w:val="00634F75"/>
    <w:rsid w:val="00634FAB"/>
    <w:rsid w:val="00635074"/>
    <w:rsid w:val="00635077"/>
    <w:rsid w:val="00635111"/>
    <w:rsid w:val="006351C0"/>
    <w:rsid w:val="0063520A"/>
    <w:rsid w:val="00635291"/>
    <w:rsid w:val="00635298"/>
    <w:rsid w:val="006353A0"/>
    <w:rsid w:val="006353E0"/>
    <w:rsid w:val="0063555A"/>
    <w:rsid w:val="006355EB"/>
    <w:rsid w:val="00635783"/>
    <w:rsid w:val="006357C1"/>
    <w:rsid w:val="006358B7"/>
    <w:rsid w:val="00635956"/>
    <w:rsid w:val="00635977"/>
    <w:rsid w:val="0063597B"/>
    <w:rsid w:val="00635B2C"/>
    <w:rsid w:val="00635BAC"/>
    <w:rsid w:val="00635DFD"/>
    <w:rsid w:val="00635FCE"/>
    <w:rsid w:val="00636246"/>
    <w:rsid w:val="00636278"/>
    <w:rsid w:val="006364E9"/>
    <w:rsid w:val="0063651E"/>
    <w:rsid w:val="00636537"/>
    <w:rsid w:val="00636541"/>
    <w:rsid w:val="006365F3"/>
    <w:rsid w:val="00636652"/>
    <w:rsid w:val="0063665A"/>
    <w:rsid w:val="00636775"/>
    <w:rsid w:val="00636783"/>
    <w:rsid w:val="006367C4"/>
    <w:rsid w:val="00636876"/>
    <w:rsid w:val="006368AC"/>
    <w:rsid w:val="006368FC"/>
    <w:rsid w:val="006369A3"/>
    <w:rsid w:val="00636A0E"/>
    <w:rsid w:val="00636A92"/>
    <w:rsid w:val="00636F09"/>
    <w:rsid w:val="00636FB4"/>
    <w:rsid w:val="00636FBC"/>
    <w:rsid w:val="00636FE0"/>
    <w:rsid w:val="006371A7"/>
    <w:rsid w:val="006374E4"/>
    <w:rsid w:val="0063758D"/>
    <w:rsid w:val="006375CE"/>
    <w:rsid w:val="006375DB"/>
    <w:rsid w:val="006376F1"/>
    <w:rsid w:val="00637723"/>
    <w:rsid w:val="006377CE"/>
    <w:rsid w:val="006377F8"/>
    <w:rsid w:val="0063785D"/>
    <w:rsid w:val="00637961"/>
    <w:rsid w:val="006379BC"/>
    <w:rsid w:val="00637AE7"/>
    <w:rsid w:val="00637B15"/>
    <w:rsid w:val="00637B3F"/>
    <w:rsid w:val="00637B9D"/>
    <w:rsid w:val="00637BF6"/>
    <w:rsid w:val="00637D40"/>
    <w:rsid w:val="00637DF2"/>
    <w:rsid w:val="00637EAE"/>
    <w:rsid w:val="00637EE8"/>
    <w:rsid w:val="00637F3C"/>
    <w:rsid w:val="00640145"/>
    <w:rsid w:val="00640201"/>
    <w:rsid w:val="0064023B"/>
    <w:rsid w:val="00640279"/>
    <w:rsid w:val="0064030A"/>
    <w:rsid w:val="00640357"/>
    <w:rsid w:val="006403C5"/>
    <w:rsid w:val="0064052C"/>
    <w:rsid w:val="00640718"/>
    <w:rsid w:val="00640A1B"/>
    <w:rsid w:val="00640A65"/>
    <w:rsid w:val="00640B78"/>
    <w:rsid w:val="00640BE6"/>
    <w:rsid w:val="00640C31"/>
    <w:rsid w:val="00640C83"/>
    <w:rsid w:val="00640DDD"/>
    <w:rsid w:val="00640E40"/>
    <w:rsid w:val="00640EEE"/>
    <w:rsid w:val="00640F24"/>
    <w:rsid w:val="0064113B"/>
    <w:rsid w:val="0064118C"/>
    <w:rsid w:val="006411CF"/>
    <w:rsid w:val="00641322"/>
    <w:rsid w:val="0064146C"/>
    <w:rsid w:val="006414A5"/>
    <w:rsid w:val="00641558"/>
    <w:rsid w:val="006415F4"/>
    <w:rsid w:val="006418D7"/>
    <w:rsid w:val="006419DE"/>
    <w:rsid w:val="00641A91"/>
    <w:rsid w:val="00641AE5"/>
    <w:rsid w:val="00641B39"/>
    <w:rsid w:val="00641B5F"/>
    <w:rsid w:val="00641C0F"/>
    <w:rsid w:val="00641C76"/>
    <w:rsid w:val="00641D96"/>
    <w:rsid w:val="006420A5"/>
    <w:rsid w:val="006420CF"/>
    <w:rsid w:val="0064212E"/>
    <w:rsid w:val="00642221"/>
    <w:rsid w:val="006422C5"/>
    <w:rsid w:val="006422F9"/>
    <w:rsid w:val="006423CA"/>
    <w:rsid w:val="0064244C"/>
    <w:rsid w:val="0064265F"/>
    <w:rsid w:val="00642667"/>
    <w:rsid w:val="006426DF"/>
    <w:rsid w:val="0064271C"/>
    <w:rsid w:val="00642847"/>
    <w:rsid w:val="00642945"/>
    <w:rsid w:val="00642A08"/>
    <w:rsid w:val="00642C52"/>
    <w:rsid w:val="00642D91"/>
    <w:rsid w:val="00642E56"/>
    <w:rsid w:val="00642E98"/>
    <w:rsid w:val="00642ED1"/>
    <w:rsid w:val="0064305B"/>
    <w:rsid w:val="00643087"/>
    <w:rsid w:val="00643117"/>
    <w:rsid w:val="0064328D"/>
    <w:rsid w:val="006432EF"/>
    <w:rsid w:val="00643325"/>
    <w:rsid w:val="00643374"/>
    <w:rsid w:val="0064345C"/>
    <w:rsid w:val="006434F5"/>
    <w:rsid w:val="006435DF"/>
    <w:rsid w:val="006437CB"/>
    <w:rsid w:val="006437DC"/>
    <w:rsid w:val="00643941"/>
    <w:rsid w:val="00643985"/>
    <w:rsid w:val="00643A8C"/>
    <w:rsid w:val="00643C26"/>
    <w:rsid w:val="00643E65"/>
    <w:rsid w:val="00644127"/>
    <w:rsid w:val="00644348"/>
    <w:rsid w:val="0064447B"/>
    <w:rsid w:val="006444E0"/>
    <w:rsid w:val="006445CE"/>
    <w:rsid w:val="00644749"/>
    <w:rsid w:val="00644767"/>
    <w:rsid w:val="006447D2"/>
    <w:rsid w:val="00644867"/>
    <w:rsid w:val="00644882"/>
    <w:rsid w:val="006449C2"/>
    <w:rsid w:val="00644A16"/>
    <w:rsid w:val="00644A9F"/>
    <w:rsid w:val="00644B8A"/>
    <w:rsid w:val="00644C8E"/>
    <w:rsid w:val="00644CED"/>
    <w:rsid w:val="00644DE4"/>
    <w:rsid w:val="00645064"/>
    <w:rsid w:val="0064511E"/>
    <w:rsid w:val="006451A9"/>
    <w:rsid w:val="00645254"/>
    <w:rsid w:val="00645348"/>
    <w:rsid w:val="0064534C"/>
    <w:rsid w:val="006453D7"/>
    <w:rsid w:val="00645471"/>
    <w:rsid w:val="006454CF"/>
    <w:rsid w:val="006454DC"/>
    <w:rsid w:val="0064556F"/>
    <w:rsid w:val="006457BC"/>
    <w:rsid w:val="00645822"/>
    <w:rsid w:val="00645959"/>
    <w:rsid w:val="006459EF"/>
    <w:rsid w:val="00645AEA"/>
    <w:rsid w:val="00645B8F"/>
    <w:rsid w:val="00645BAC"/>
    <w:rsid w:val="00645BE9"/>
    <w:rsid w:val="00645C46"/>
    <w:rsid w:val="00645C99"/>
    <w:rsid w:val="00645CDF"/>
    <w:rsid w:val="00645D91"/>
    <w:rsid w:val="00645E59"/>
    <w:rsid w:val="00645F8F"/>
    <w:rsid w:val="006460F0"/>
    <w:rsid w:val="006461AA"/>
    <w:rsid w:val="006461B0"/>
    <w:rsid w:val="00646223"/>
    <w:rsid w:val="00646334"/>
    <w:rsid w:val="0064635F"/>
    <w:rsid w:val="00646501"/>
    <w:rsid w:val="00646586"/>
    <w:rsid w:val="0064659F"/>
    <w:rsid w:val="006466BE"/>
    <w:rsid w:val="006467D8"/>
    <w:rsid w:val="00646839"/>
    <w:rsid w:val="006468BC"/>
    <w:rsid w:val="006469BE"/>
    <w:rsid w:val="00646AB1"/>
    <w:rsid w:val="00646ACB"/>
    <w:rsid w:val="00646ADE"/>
    <w:rsid w:val="00646C0E"/>
    <w:rsid w:val="00646C78"/>
    <w:rsid w:val="00646CFB"/>
    <w:rsid w:val="00646D58"/>
    <w:rsid w:val="00646DE8"/>
    <w:rsid w:val="00646DEA"/>
    <w:rsid w:val="00646E1D"/>
    <w:rsid w:val="00646E2C"/>
    <w:rsid w:val="00646EF2"/>
    <w:rsid w:val="00646F2E"/>
    <w:rsid w:val="00646FB9"/>
    <w:rsid w:val="00647113"/>
    <w:rsid w:val="0064714B"/>
    <w:rsid w:val="00647157"/>
    <w:rsid w:val="006473DB"/>
    <w:rsid w:val="00647449"/>
    <w:rsid w:val="00647561"/>
    <w:rsid w:val="0064764B"/>
    <w:rsid w:val="00647878"/>
    <w:rsid w:val="00647AE2"/>
    <w:rsid w:val="00647BED"/>
    <w:rsid w:val="00647D4E"/>
    <w:rsid w:val="00647E59"/>
    <w:rsid w:val="00650055"/>
    <w:rsid w:val="0065010F"/>
    <w:rsid w:val="006502D2"/>
    <w:rsid w:val="006503D9"/>
    <w:rsid w:val="006503E2"/>
    <w:rsid w:val="00650403"/>
    <w:rsid w:val="00650416"/>
    <w:rsid w:val="006504CD"/>
    <w:rsid w:val="00650562"/>
    <w:rsid w:val="00650736"/>
    <w:rsid w:val="00650744"/>
    <w:rsid w:val="00650871"/>
    <w:rsid w:val="006508B7"/>
    <w:rsid w:val="00650AC3"/>
    <w:rsid w:val="00650CCC"/>
    <w:rsid w:val="00650D2B"/>
    <w:rsid w:val="00650D91"/>
    <w:rsid w:val="00650EE9"/>
    <w:rsid w:val="00650F88"/>
    <w:rsid w:val="00650FF3"/>
    <w:rsid w:val="00650FF6"/>
    <w:rsid w:val="0065110A"/>
    <w:rsid w:val="0065118C"/>
    <w:rsid w:val="00651228"/>
    <w:rsid w:val="00651235"/>
    <w:rsid w:val="00651484"/>
    <w:rsid w:val="0065166D"/>
    <w:rsid w:val="006517FA"/>
    <w:rsid w:val="006518AE"/>
    <w:rsid w:val="006519A1"/>
    <w:rsid w:val="00651B1C"/>
    <w:rsid w:val="00651C0B"/>
    <w:rsid w:val="00651DB9"/>
    <w:rsid w:val="00651E5E"/>
    <w:rsid w:val="00651EAB"/>
    <w:rsid w:val="00651F12"/>
    <w:rsid w:val="0065202E"/>
    <w:rsid w:val="00652075"/>
    <w:rsid w:val="006520A2"/>
    <w:rsid w:val="006524C0"/>
    <w:rsid w:val="00652592"/>
    <w:rsid w:val="0065282A"/>
    <w:rsid w:val="006528B6"/>
    <w:rsid w:val="006528D4"/>
    <w:rsid w:val="006529BF"/>
    <w:rsid w:val="00652E68"/>
    <w:rsid w:val="00652F13"/>
    <w:rsid w:val="00652FB9"/>
    <w:rsid w:val="006530CB"/>
    <w:rsid w:val="0065317A"/>
    <w:rsid w:val="006531CF"/>
    <w:rsid w:val="0065326E"/>
    <w:rsid w:val="006533D3"/>
    <w:rsid w:val="006534C7"/>
    <w:rsid w:val="00653654"/>
    <w:rsid w:val="00653659"/>
    <w:rsid w:val="006536F1"/>
    <w:rsid w:val="00653727"/>
    <w:rsid w:val="006537B7"/>
    <w:rsid w:val="00653A07"/>
    <w:rsid w:val="00653AA6"/>
    <w:rsid w:val="00653B34"/>
    <w:rsid w:val="00653B6A"/>
    <w:rsid w:val="00653B80"/>
    <w:rsid w:val="00653C46"/>
    <w:rsid w:val="00653D2E"/>
    <w:rsid w:val="00653DDC"/>
    <w:rsid w:val="00653EA7"/>
    <w:rsid w:val="00653FA2"/>
    <w:rsid w:val="00653FEB"/>
    <w:rsid w:val="00654056"/>
    <w:rsid w:val="0065418F"/>
    <w:rsid w:val="006541B3"/>
    <w:rsid w:val="00654207"/>
    <w:rsid w:val="0065424B"/>
    <w:rsid w:val="006543A8"/>
    <w:rsid w:val="00654401"/>
    <w:rsid w:val="006545BE"/>
    <w:rsid w:val="006548C5"/>
    <w:rsid w:val="00654972"/>
    <w:rsid w:val="00654BE2"/>
    <w:rsid w:val="00654DFE"/>
    <w:rsid w:val="006550D9"/>
    <w:rsid w:val="006553C2"/>
    <w:rsid w:val="006553F3"/>
    <w:rsid w:val="00655475"/>
    <w:rsid w:val="006555C5"/>
    <w:rsid w:val="006556C6"/>
    <w:rsid w:val="006557C0"/>
    <w:rsid w:val="006558FB"/>
    <w:rsid w:val="0065591F"/>
    <w:rsid w:val="006559CC"/>
    <w:rsid w:val="00655A1D"/>
    <w:rsid w:val="00655A22"/>
    <w:rsid w:val="00655A8E"/>
    <w:rsid w:val="00655DE8"/>
    <w:rsid w:val="00655E11"/>
    <w:rsid w:val="0065600A"/>
    <w:rsid w:val="00656035"/>
    <w:rsid w:val="0065604C"/>
    <w:rsid w:val="006560E1"/>
    <w:rsid w:val="006562FC"/>
    <w:rsid w:val="0065638E"/>
    <w:rsid w:val="006565B6"/>
    <w:rsid w:val="00656776"/>
    <w:rsid w:val="00656778"/>
    <w:rsid w:val="006567D2"/>
    <w:rsid w:val="00656A33"/>
    <w:rsid w:val="00656C22"/>
    <w:rsid w:val="00656CB0"/>
    <w:rsid w:val="00656CE2"/>
    <w:rsid w:val="00656D10"/>
    <w:rsid w:val="00656D4B"/>
    <w:rsid w:val="00656DC0"/>
    <w:rsid w:val="00656EDB"/>
    <w:rsid w:val="00656FD6"/>
    <w:rsid w:val="00657135"/>
    <w:rsid w:val="0065732D"/>
    <w:rsid w:val="0065736F"/>
    <w:rsid w:val="006573B1"/>
    <w:rsid w:val="006576F5"/>
    <w:rsid w:val="006577D3"/>
    <w:rsid w:val="006577E2"/>
    <w:rsid w:val="00657881"/>
    <w:rsid w:val="006578C6"/>
    <w:rsid w:val="0065794A"/>
    <w:rsid w:val="00657AB4"/>
    <w:rsid w:val="00657C20"/>
    <w:rsid w:val="00657CC6"/>
    <w:rsid w:val="00657D18"/>
    <w:rsid w:val="00657DFE"/>
    <w:rsid w:val="006600B2"/>
    <w:rsid w:val="00660205"/>
    <w:rsid w:val="006604BF"/>
    <w:rsid w:val="006605FB"/>
    <w:rsid w:val="00660617"/>
    <w:rsid w:val="00660676"/>
    <w:rsid w:val="0066067F"/>
    <w:rsid w:val="006606D2"/>
    <w:rsid w:val="0066071A"/>
    <w:rsid w:val="00660786"/>
    <w:rsid w:val="00660917"/>
    <w:rsid w:val="006609D5"/>
    <w:rsid w:val="00660AEE"/>
    <w:rsid w:val="00660B4B"/>
    <w:rsid w:val="00660C41"/>
    <w:rsid w:val="00660DAF"/>
    <w:rsid w:val="00661209"/>
    <w:rsid w:val="006612CB"/>
    <w:rsid w:val="006612EA"/>
    <w:rsid w:val="006614B9"/>
    <w:rsid w:val="006614DF"/>
    <w:rsid w:val="0066179A"/>
    <w:rsid w:val="00661833"/>
    <w:rsid w:val="0066186C"/>
    <w:rsid w:val="006619B3"/>
    <w:rsid w:val="00661A5A"/>
    <w:rsid w:val="00661BC3"/>
    <w:rsid w:val="00661E55"/>
    <w:rsid w:val="00661EEB"/>
    <w:rsid w:val="00661FDF"/>
    <w:rsid w:val="0066211A"/>
    <w:rsid w:val="00662230"/>
    <w:rsid w:val="00662367"/>
    <w:rsid w:val="006623C4"/>
    <w:rsid w:val="0066243D"/>
    <w:rsid w:val="0066265F"/>
    <w:rsid w:val="006626D4"/>
    <w:rsid w:val="0066270D"/>
    <w:rsid w:val="0066298E"/>
    <w:rsid w:val="00662A31"/>
    <w:rsid w:val="00662A81"/>
    <w:rsid w:val="00662AB3"/>
    <w:rsid w:val="00662B0E"/>
    <w:rsid w:val="00662D84"/>
    <w:rsid w:val="00662E4A"/>
    <w:rsid w:val="00662E71"/>
    <w:rsid w:val="0066325D"/>
    <w:rsid w:val="006632AD"/>
    <w:rsid w:val="00663425"/>
    <w:rsid w:val="00663512"/>
    <w:rsid w:val="006635D3"/>
    <w:rsid w:val="006637F0"/>
    <w:rsid w:val="00663800"/>
    <w:rsid w:val="006638C1"/>
    <w:rsid w:val="006638FE"/>
    <w:rsid w:val="00663990"/>
    <w:rsid w:val="006639B3"/>
    <w:rsid w:val="00663A27"/>
    <w:rsid w:val="00663A5C"/>
    <w:rsid w:val="00663B85"/>
    <w:rsid w:val="00663B8A"/>
    <w:rsid w:val="00663E23"/>
    <w:rsid w:val="00663EC2"/>
    <w:rsid w:val="00663ECD"/>
    <w:rsid w:val="00663F1C"/>
    <w:rsid w:val="00664034"/>
    <w:rsid w:val="00664049"/>
    <w:rsid w:val="0066404F"/>
    <w:rsid w:val="00664061"/>
    <w:rsid w:val="00664076"/>
    <w:rsid w:val="00664091"/>
    <w:rsid w:val="00664147"/>
    <w:rsid w:val="00664193"/>
    <w:rsid w:val="006641E4"/>
    <w:rsid w:val="00664224"/>
    <w:rsid w:val="00664238"/>
    <w:rsid w:val="00664256"/>
    <w:rsid w:val="0066429E"/>
    <w:rsid w:val="0066442F"/>
    <w:rsid w:val="00664522"/>
    <w:rsid w:val="00664558"/>
    <w:rsid w:val="006646B1"/>
    <w:rsid w:val="006648BD"/>
    <w:rsid w:val="00664A3D"/>
    <w:rsid w:val="00664AF0"/>
    <w:rsid w:val="00664C1E"/>
    <w:rsid w:val="00664C5F"/>
    <w:rsid w:val="00664CBA"/>
    <w:rsid w:val="00664D7B"/>
    <w:rsid w:val="00664DC5"/>
    <w:rsid w:val="00664EBF"/>
    <w:rsid w:val="00664F7E"/>
    <w:rsid w:val="006650AB"/>
    <w:rsid w:val="006653C1"/>
    <w:rsid w:val="0066542C"/>
    <w:rsid w:val="00665561"/>
    <w:rsid w:val="006658AD"/>
    <w:rsid w:val="006658CD"/>
    <w:rsid w:val="0066591C"/>
    <w:rsid w:val="00665A31"/>
    <w:rsid w:val="00665A7D"/>
    <w:rsid w:val="00665AB6"/>
    <w:rsid w:val="00665C47"/>
    <w:rsid w:val="00665E64"/>
    <w:rsid w:val="00666079"/>
    <w:rsid w:val="00666290"/>
    <w:rsid w:val="00666363"/>
    <w:rsid w:val="00666393"/>
    <w:rsid w:val="0066645E"/>
    <w:rsid w:val="00666530"/>
    <w:rsid w:val="00666626"/>
    <w:rsid w:val="00666705"/>
    <w:rsid w:val="0066676D"/>
    <w:rsid w:val="006668D2"/>
    <w:rsid w:val="00666A9A"/>
    <w:rsid w:val="00666BF6"/>
    <w:rsid w:val="00666E26"/>
    <w:rsid w:val="00666E41"/>
    <w:rsid w:val="00666E61"/>
    <w:rsid w:val="00666E63"/>
    <w:rsid w:val="00666FB6"/>
    <w:rsid w:val="0066700A"/>
    <w:rsid w:val="00667021"/>
    <w:rsid w:val="0066711E"/>
    <w:rsid w:val="006671C4"/>
    <w:rsid w:val="00667233"/>
    <w:rsid w:val="00667299"/>
    <w:rsid w:val="006672E8"/>
    <w:rsid w:val="00667391"/>
    <w:rsid w:val="0066746F"/>
    <w:rsid w:val="00667517"/>
    <w:rsid w:val="00667645"/>
    <w:rsid w:val="00667950"/>
    <w:rsid w:val="00667E75"/>
    <w:rsid w:val="006700AE"/>
    <w:rsid w:val="0067010E"/>
    <w:rsid w:val="00670143"/>
    <w:rsid w:val="006701E5"/>
    <w:rsid w:val="006701F3"/>
    <w:rsid w:val="00670206"/>
    <w:rsid w:val="00670249"/>
    <w:rsid w:val="00670390"/>
    <w:rsid w:val="006704A5"/>
    <w:rsid w:val="0067072F"/>
    <w:rsid w:val="00670784"/>
    <w:rsid w:val="00670797"/>
    <w:rsid w:val="00670985"/>
    <w:rsid w:val="00670998"/>
    <w:rsid w:val="00670B30"/>
    <w:rsid w:val="00670C03"/>
    <w:rsid w:val="00670CA9"/>
    <w:rsid w:val="00670CB2"/>
    <w:rsid w:val="00670CF0"/>
    <w:rsid w:val="00670D02"/>
    <w:rsid w:val="00670DBA"/>
    <w:rsid w:val="00670E6C"/>
    <w:rsid w:val="006712A3"/>
    <w:rsid w:val="006714D6"/>
    <w:rsid w:val="00671652"/>
    <w:rsid w:val="0067167D"/>
    <w:rsid w:val="00671699"/>
    <w:rsid w:val="006716BA"/>
    <w:rsid w:val="0067178D"/>
    <w:rsid w:val="006717F2"/>
    <w:rsid w:val="006717FE"/>
    <w:rsid w:val="006718CA"/>
    <w:rsid w:val="00671962"/>
    <w:rsid w:val="00671AC7"/>
    <w:rsid w:val="00671BF1"/>
    <w:rsid w:val="00671EB2"/>
    <w:rsid w:val="00671FA0"/>
    <w:rsid w:val="00672094"/>
    <w:rsid w:val="006720DF"/>
    <w:rsid w:val="00672253"/>
    <w:rsid w:val="00672266"/>
    <w:rsid w:val="006722C2"/>
    <w:rsid w:val="006723B6"/>
    <w:rsid w:val="006725C7"/>
    <w:rsid w:val="006725EE"/>
    <w:rsid w:val="006728D2"/>
    <w:rsid w:val="006729BE"/>
    <w:rsid w:val="00672A08"/>
    <w:rsid w:val="00672A21"/>
    <w:rsid w:val="00672A50"/>
    <w:rsid w:val="00672AB2"/>
    <w:rsid w:val="00672CC4"/>
    <w:rsid w:val="00672D7C"/>
    <w:rsid w:val="00672E3F"/>
    <w:rsid w:val="00672E4E"/>
    <w:rsid w:val="00672FAA"/>
    <w:rsid w:val="00673126"/>
    <w:rsid w:val="006733E4"/>
    <w:rsid w:val="00673493"/>
    <w:rsid w:val="006736CC"/>
    <w:rsid w:val="006737F7"/>
    <w:rsid w:val="006738BC"/>
    <w:rsid w:val="00673950"/>
    <w:rsid w:val="00673976"/>
    <w:rsid w:val="006739DC"/>
    <w:rsid w:val="00673A7B"/>
    <w:rsid w:val="00673D1A"/>
    <w:rsid w:val="00673D7E"/>
    <w:rsid w:val="00673D8F"/>
    <w:rsid w:val="00673D9F"/>
    <w:rsid w:val="00673FE9"/>
    <w:rsid w:val="00674003"/>
    <w:rsid w:val="00674023"/>
    <w:rsid w:val="0067423E"/>
    <w:rsid w:val="00674414"/>
    <w:rsid w:val="006744BD"/>
    <w:rsid w:val="00674516"/>
    <w:rsid w:val="006746E3"/>
    <w:rsid w:val="006747DE"/>
    <w:rsid w:val="006749A4"/>
    <w:rsid w:val="006749B5"/>
    <w:rsid w:val="00674B40"/>
    <w:rsid w:val="00674B49"/>
    <w:rsid w:val="00674ED3"/>
    <w:rsid w:val="00674EF6"/>
    <w:rsid w:val="00674F18"/>
    <w:rsid w:val="0067500C"/>
    <w:rsid w:val="00675054"/>
    <w:rsid w:val="00675113"/>
    <w:rsid w:val="006751CF"/>
    <w:rsid w:val="006751F3"/>
    <w:rsid w:val="0067523E"/>
    <w:rsid w:val="00675305"/>
    <w:rsid w:val="006753CE"/>
    <w:rsid w:val="006754DA"/>
    <w:rsid w:val="00675514"/>
    <w:rsid w:val="0067560A"/>
    <w:rsid w:val="00675637"/>
    <w:rsid w:val="006756FC"/>
    <w:rsid w:val="00675704"/>
    <w:rsid w:val="006757AE"/>
    <w:rsid w:val="006757C3"/>
    <w:rsid w:val="0067586E"/>
    <w:rsid w:val="00675A69"/>
    <w:rsid w:val="00675AC3"/>
    <w:rsid w:val="00675B3F"/>
    <w:rsid w:val="00675C21"/>
    <w:rsid w:val="00675C5D"/>
    <w:rsid w:val="00675C89"/>
    <w:rsid w:val="00675CCF"/>
    <w:rsid w:val="00675CE2"/>
    <w:rsid w:val="00675E48"/>
    <w:rsid w:val="00675F48"/>
    <w:rsid w:val="00675F88"/>
    <w:rsid w:val="0067604D"/>
    <w:rsid w:val="006760BF"/>
    <w:rsid w:val="0067613E"/>
    <w:rsid w:val="00676243"/>
    <w:rsid w:val="0067650A"/>
    <w:rsid w:val="0067674A"/>
    <w:rsid w:val="006767B5"/>
    <w:rsid w:val="006767C3"/>
    <w:rsid w:val="006768CB"/>
    <w:rsid w:val="006769D2"/>
    <w:rsid w:val="006769E9"/>
    <w:rsid w:val="00676AE9"/>
    <w:rsid w:val="00676B5C"/>
    <w:rsid w:val="00676B5F"/>
    <w:rsid w:val="00676C51"/>
    <w:rsid w:val="00676E0E"/>
    <w:rsid w:val="00676F07"/>
    <w:rsid w:val="00676F62"/>
    <w:rsid w:val="006770D6"/>
    <w:rsid w:val="00677295"/>
    <w:rsid w:val="00677387"/>
    <w:rsid w:val="0067740D"/>
    <w:rsid w:val="00677512"/>
    <w:rsid w:val="006776E7"/>
    <w:rsid w:val="00677701"/>
    <w:rsid w:val="00677816"/>
    <w:rsid w:val="00677828"/>
    <w:rsid w:val="00677967"/>
    <w:rsid w:val="00677A06"/>
    <w:rsid w:val="00677A71"/>
    <w:rsid w:val="00677D10"/>
    <w:rsid w:val="00677DD3"/>
    <w:rsid w:val="00677DE1"/>
    <w:rsid w:val="00677E35"/>
    <w:rsid w:val="00677E3A"/>
    <w:rsid w:val="00680047"/>
    <w:rsid w:val="00680143"/>
    <w:rsid w:val="006801C4"/>
    <w:rsid w:val="006802CA"/>
    <w:rsid w:val="00680371"/>
    <w:rsid w:val="00680377"/>
    <w:rsid w:val="006804B6"/>
    <w:rsid w:val="006805C8"/>
    <w:rsid w:val="006805EF"/>
    <w:rsid w:val="00680729"/>
    <w:rsid w:val="006807B0"/>
    <w:rsid w:val="006807ED"/>
    <w:rsid w:val="006808A1"/>
    <w:rsid w:val="00680CC6"/>
    <w:rsid w:val="00680DBF"/>
    <w:rsid w:val="00680DC8"/>
    <w:rsid w:val="00680EB5"/>
    <w:rsid w:val="00680F84"/>
    <w:rsid w:val="00680FF0"/>
    <w:rsid w:val="006810CF"/>
    <w:rsid w:val="0068128D"/>
    <w:rsid w:val="006812E8"/>
    <w:rsid w:val="0068142C"/>
    <w:rsid w:val="0068161C"/>
    <w:rsid w:val="0068164B"/>
    <w:rsid w:val="006816D3"/>
    <w:rsid w:val="006817C3"/>
    <w:rsid w:val="0068185E"/>
    <w:rsid w:val="00681AA1"/>
    <w:rsid w:val="00681B93"/>
    <w:rsid w:val="00681BF6"/>
    <w:rsid w:val="00681EAE"/>
    <w:rsid w:val="00681FB8"/>
    <w:rsid w:val="00682166"/>
    <w:rsid w:val="006821FF"/>
    <w:rsid w:val="0068226C"/>
    <w:rsid w:val="00682321"/>
    <w:rsid w:val="0068235B"/>
    <w:rsid w:val="0068244E"/>
    <w:rsid w:val="00682479"/>
    <w:rsid w:val="006824F3"/>
    <w:rsid w:val="006825E4"/>
    <w:rsid w:val="00682657"/>
    <w:rsid w:val="00682662"/>
    <w:rsid w:val="006826DD"/>
    <w:rsid w:val="006827D1"/>
    <w:rsid w:val="006828E1"/>
    <w:rsid w:val="00682BB5"/>
    <w:rsid w:val="00682C08"/>
    <w:rsid w:val="00682DA2"/>
    <w:rsid w:val="00682FAC"/>
    <w:rsid w:val="00683111"/>
    <w:rsid w:val="00683145"/>
    <w:rsid w:val="00683335"/>
    <w:rsid w:val="0068334F"/>
    <w:rsid w:val="00683477"/>
    <w:rsid w:val="006835BD"/>
    <w:rsid w:val="00683602"/>
    <w:rsid w:val="00683634"/>
    <w:rsid w:val="006838CE"/>
    <w:rsid w:val="00683B0D"/>
    <w:rsid w:val="00683B20"/>
    <w:rsid w:val="00683B4C"/>
    <w:rsid w:val="00683BA2"/>
    <w:rsid w:val="00683BD1"/>
    <w:rsid w:val="00683C41"/>
    <w:rsid w:val="00683C53"/>
    <w:rsid w:val="00683E0E"/>
    <w:rsid w:val="00683E7B"/>
    <w:rsid w:val="00683F39"/>
    <w:rsid w:val="00683F63"/>
    <w:rsid w:val="00684004"/>
    <w:rsid w:val="0068407A"/>
    <w:rsid w:val="006841ED"/>
    <w:rsid w:val="00684257"/>
    <w:rsid w:val="00684283"/>
    <w:rsid w:val="006842AD"/>
    <w:rsid w:val="00684322"/>
    <w:rsid w:val="00684543"/>
    <w:rsid w:val="006845BE"/>
    <w:rsid w:val="00684630"/>
    <w:rsid w:val="00684803"/>
    <w:rsid w:val="00684896"/>
    <w:rsid w:val="006849BF"/>
    <w:rsid w:val="006849E1"/>
    <w:rsid w:val="00684ACD"/>
    <w:rsid w:val="00684CFB"/>
    <w:rsid w:val="00684EC7"/>
    <w:rsid w:val="00684EC9"/>
    <w:rsid w:val="00684F6A"/>
    <w:rsid w:val="0068500D"/>
    <w:rsid w:val="0068502E"/>
    <w:rsid w:val="00685165"/>
    <w:rsid w:val="00685174"/>
    <w:rsid w:val="0068519D"/>
    <w:rsid w:val="006851D7"/>
    <w:rsid w:val="0068522B"/>
    <w:rsid w:val="006852D0"/>
    <w:rsid w:val="00685383"/>
    <w:rsid w:val="006853EB"/>
    <w:rsid w:val="00685487"/>
    <w:rsid w:val="006854D4"/>
    <w:rsid w:val="006855E9"/>
    <w:rsid w:val="00685689"/>
    <w:rsid w:val="00685698"/>
    <w:rsid w:val="00685911"/>
    <w:rsid w:val="00685915"/>
    <w:rsid w:val="006859AC"/>
    <w:rsid w:val="00685A10"/>
    <w:rsid w:val="00685D4C"/>
    <w:rsid w:val="00685E9A"/>
    <w:rsid w:val="00685F28"/>
    <w:rsid w:val="00686062"/>
    <w:rsid w:val="00686102"/>
    <w:rsid w:val="006862E3"/>
    <w:rsid w:val="0068630F"/>
    <w:rsid w:val="00686337"/>
    <w:rsid w:val="0068638E"/>
    <w:rsid w:val="006863A1"/>
    <w:rsid w:val="006864FF"/>
    <w:rsid w:val="0068670A"/>
    <w:rsid w:val="006869B4"/>
    <w:rsid w:val="00686B28"/>
    <w:rsid w:val="00686BF0"/>
    <w:rsid w:val="00686CDB"/>
    <w:rsid w:val="00686D02"/>
    <w:rsid w:val="00686E7B"/>
    <w:rsid w:val="00687193"/>
    <w:rsid w:val="006871E2"/>
    <w:rsid w:val="006873E4"/>
    <w:rsid w:val="00687439"/>
    <w:rsid w:val="006874FB"/>
    <w:rsid w:val="0068769D"/>
    <w:rsid w:val="00687794"/>
    <w:rsid w:val="00687896"/>
    <w:rsid w:val="00687981"/>
    <w:rsid w:val="00687A3D"/>
    <w:rsid w:val="00687A44"/>
    <w:rsid w:val="00687A90"/>
    <w:rsid w:val="00687C98"/>
    <w:rsid w:val="00687CF0"/>
    <w:rsid w:val="00687D81"/>
    <w:rsid w:val="00687DD5"/>
    <w:rsid w:val="00687DF0"/>
    <w:rsid w:val="00687E42"/>
    <w:rsid w:val="00687F22"/>
    <w:rsid w:val="00687FCD"/>
    <w:rsid w:val="006900BC"/>
    <w:rsid w:val="006900E7"/>
    <w:rsid w:val="00690133"/>
    <w:rsid w:val="006901F7"/>
    <w:rsid w:val="00690247"/>
    <w:rsid w:val="00690329"/>
    <w:rsid w:val="006903B4"/>
    <w:rsid w:val="0069047C"/>
    <w:rsid w:val="006906F7"/>
    <w:rsid w:val="0069074F"/>
    <w:rsid w:val="00690752"/>
    <w:rsid w:val="00690907"/>
    <w:rsid w:val="006909FB"/>
    <w:rsid w:val="00690A6F"/>
    <w:rsid w:val="00690A86"/>
    <w:rsid w:val="00690ABD"/>
    <w:rsid w:val="00690C62"/>
    <w:rsid w:val="00690CEB"/>
    <w:rsid w:val="00690FBE"/>
    <w:rsid w:val="006910AF"/>
    <w:rsid w:val="0069114D"/>
    <w:rsid w:val="00691329"/>
    <w:rsid w:val="006913F9"/>
    <w:rsid w:val="0069141F"/>
    <w:rsid w:val="0069147D"/>
    <w:rsid w:val="006914FA"/>
    <w:rsid w:val="00691583"/>
    <w:rsid w:val="00691684"/>
    <w:rsid w:val="0069175B"/>
    <w:rsid w:val="00691790"/>
    <w:rsid w:val="00691866"/>
    <w:rsid w:val="00691A9A"/>
    <w:rsid w:val="00691AF1"/>
    <w:rsid w:val="00691B21"/>
    <w:rsid w:val="00691B73"/>
    <w:rsid w:val="00691BD5"/>
    <w:rsid w:val="00691C59"/>
    <w:rsid w:val="00691CD3"/>
    <w:rsid w:val="00691DF2"/>
    <w:rsid w:val="00691EB1"/>
    <w:rsid w:val="00691EED"/>
    <w:rsid w:val="006920B8"/>
    <w:rsid w:val="00692321"/>
    <w:rsid w:val="00692403"/>
    <w:rsid w:val="00692467"/>
    <w:rsid w:val="006924C1"/>
    <w:rsid w:val="006925D9"/>
    <w:rsid w:val="00692640"/>
    <w:rsid w:val="0069284E"/>
    <w:rsid w:val="0069291B"/>
    <w:rsid w:val="00692B53"/>
    <w:rsid w:val="00692BDF"/>
    <w:rsid w:val="00692D2B"/>
    <w:rsid w:val="00692D37"/>
    <w:rsid w:val="00692E59"/>
    <w:rsid w:val="00692FFC"/>
    <w:rsid w:val="00693267"/>
    <w:rsid w:val="0069331B"/>
    <w:rsid w:val="00693472"/>
    <w:rsid w:val="006934CF"/>
    <w:rsid w:val="00693511"/>
    <w:rsid w:val="006935C0"/>
    <w:rsid w:val="0069368E"/>
    <w:rsid w:val="0069375E"/>
    <w:rsid w:val="00693793"/>
    <w:rsid w:val="0069379F"/>
    <w:rsid w:val="006939D6"/>
    <w:rsid w:val="006939EE"/>
    <w:rsid w:val="00693A23"/>
    <w:rsid w:val="00693A67"/>
    <w:rsid w:val="00693A85"/>
    <w:rsid w:val="00693AC6"/>
    <w:rsid w:val="00693C94"/>
    <w:rsid w:val="00693D0D"/>
    <w:rsid w:val="00693D32"/>
    <w:rsid w:val="00693DE1"/>
    <w:rsid w:val="00693DED"/>
    <w:rsid w:val="00693F68"/>
    <w:rsid w:val="00694029"/>
    <w:rsid w:val="00694467"/>
    <w:rsid w:val="0069455E"/>
    <w:rsid w:val="0069456F"/>
    <w:rsid w:val="006945EC"/>
    <w:rsid w:val="006946D3"/>
    <w:rsid w:val="006946F0"/>
    <w:rsid w:val="00694716"/>
    <w:rsid w:val="006947C8"/>
    <w:rsid w:val="006949B2"/>
    <w:rsid w:val="006949C1"/>
    <w:rsid w:val="00694A70"/>
    <w:rsid w:val="00694AA6"/>
    <w:rsid w:val="00694D2D"/>
    <w:rsid w:val="00694DD6"/>
    <w:rsid w:val="0069506F"/>
    <w:rsid w:val="006950F8"/>
    <w:rsid w:val="00695216"/>
    <w:rsid w:val="0069530A"/>
    <w:rsid w:val="00695414"/>
    <w:rsid w:val="00695964"/>
    <w:rsid w:val="00695C96"/>
    <w:rsid w:val="00695D73"/>
    <w:rsid w:val="00695E46"/>
    <w:rsid w:val="00695E7C"/>
    <w:rsid w:val="006961B4"/>
    <w:rsid w:val="006964D7"/>
    <w:rsid w:val="006964F7"/>
    <w:rsid w:val="006966A7"/>
    <w:rsid w:val="00696892"/>
    <w:rsid w:val="006968A8"/>
    <w:rsid w:val="006968D8"/>
    <w:rsid w:val="0069696C"/>
    <w:rsid w:val="00696A5E"/>
    <w:rsid w:val="00696B98"/>
    <w:rsid w:val="00696C04"/>
    <w:rsid w:val="00696C09"/>
    <w:rsid w:val="00696C18"/>
    <w:rsid w:val="00696DC0"/>
    <w:rsid w:val="00696E13"/>
    <w:rsid w:val="00696E39"/>
    <w:rsid w:val="00696E87"/>
    <w:rsid w:val="00696E9C"/>
    <w:rsid w:val="00696F58"/>
    <w:rsid w:val="006971F0"/>
    <w:rsid w:val="006972F7"/>
    <w:rsid w:val="0069741E"/>
    <w:rsid w:val="0069759A"/>
    <w:rsid w:val="006975C5"/>
    <w:rsid w:val="006975D9"/>
    <w:rsid w:val="0069777E"/>
    <w:rsid w:val="0069797B"/>
    <w:rsid w:val="00697ABC"/>
    <w:rsid w:val="00697BAF"/>
    <w:rsid w:val="00697CA1"/>
    <w:rsid w:val="00697D5C"/>
    <w:rsid w:val="00697DD0"/>
    <w:rsid w:val="00697FF5"/>
    <w:rsid w:val="006A0437"/>
    <w:rsid w:val="006A0513"/>
    <w:rsid w:val="006A0529"/>
    <w:rsid w:val="006A05EE"/>
    <w:rsid w:val="006A06EF"/>
    <w:rsid w:val="006A072E"/>
    <w:rsid w:val="006A080B"/>
    <w:rsid w:val="006A0954"/>
    <w:rsid w:val="006A09CD"/>
    <w:rsid w:val="006A0A2F"/>
    <w:rsid w:val="006A0AAB"/>
    <w:rsid w:val="006A0D48"/>
    <w:rsid w:val="006A0DFB"/>
    <w:rsid w:val="006A0E08"/>
    <w:rsid w:val="006A0E88"/>
    <w:rsid w:val="006A1080"/>
    <w:rsid w:val="006A10B3"/>
    <w:rsid w:val="006A1104"/>
    <w:rsid w:val="006A1113"/>
    <w:rsid w:val="006A12A0"/>
    <w:rsid w:val="006A14CA"/>
    <w:rsid w:val="006A1542"/>
    <w:rsid w:val="006A1594"/>
    <w:rsid w:val="006A1635"/>
    <w:rsid w:val="006A163D"/>
    <w:rsid w:val="006A164A"/>
    <w:rsid w:val="006A16AE"/>
    <w:rsid w:val="006A174E"/>
    <w:rsid w:val="006A17EE"/>
    <w:rsid w:val="006A1932"/>
    <w:rsid w:val="006A1937"/>
    <w:rsid w:val="006A1AAE"/>
    <w:rsid w:val="006A1B16"/>
    <w:rsid w:val="006A1D7B"/>
    <w:rsid w:val="006A2177"/>
    <w:rsid w:val="006A2180"/>
    <w:rsid w:val="006A2189"/>
    <w:rsid w:val="006A2624"/>
    <w:rsid w:val="006A28E2"/>
    <w:rsid w:val="006A2987"/>
    <w:rsid w:val="006A2B27"/>
    <w:rsid w:val="006A2CD4"/>
    <w:rsid w:val="006A2EFD"/>
    <w:rsid w:val="006A2FC0"/>
    <w:rsid w:val="006A308F"/>
    <w:rsid w:val="006A321D"/>
    <w:rsid w:val="006A322C"/>
    <w:rsid w:val="006A3316"/>
    <w:rsid w:val="006A3432"/>
    <w:rsid w:val="006A34CE"/>
    <w:rsid w:val="006A3542"/>
    <w:rsid w:val="006A3628"/>
    <w:rsid w:val="006A36E9"/>
    <w:rsid w:val="006A3A3D"/>
    <w:rsid w:val="006A3C6B"/>
    <w:rsid w:val="006A3F24"/>
    <w:rsid w:val="006A4142"/>
    <w:rsid w:val="006A41F7"/>
    <w:rsid w:val="006A4341"/>
    <w:rsid w:val="006A43D0"/>
    <w:rsid w:val="006A43D8"/>
    <w:rsid w:val="006A44C0"/>
    <w:rsid w:val="006A44F3"/>
    <w:rsid w:val="006A458D"/>
    <w:rsid w:val="006A46E6"/>
    <w:rsid w:val="006A4806"/>
    <w:rsid w:val="006A4815"/>
    <w:rsid w:val="006A4832"/>
    <w:rsid w:val="006A4894"/>
    <w:rsid w:val="006A4A3A"/>
    <w:rsid w:val="006A4B7A"/>
    <w:rsid w:val="006A5000"/>
    <w:rsid w:val="006A51AD"/>
    <w:rsid w:val="006A534A"/>
    <w:rsid w:val="006A542E"/>
    <w:rsid w:val="006A5500"/>
    <w:rsid w:val="006A5614"/>
    <w:rsid w:val="006A5754"/>
    <w:rsid w:val="006A57A7"/>
    <w:rsid w:val="006A5A63"/>
    <w:rsid w:val="006A5ACC"/>
    <w:rsid w:val="006A5B11"/>
    <w:rsid w:val="006A5C1F"/>
    <w:rsid w:val="006A5C7E"/>
    <w:rsid w:val="006A5DD0"/>
    <w:rsid w:val="006A5FB8"/>
    <w:rsid w:val="006A641F"/>
    <w:rsid w:val="006A6451"/>
    <w:rsid w:val="006A64DB"/>
    <w:rsid w:val="006A65FD"/>
    <w:rsid w:val="006A6623"/>
    <w:rsid w:val="006A676C"/>
    <w:rsid w:val="006A6A77"/>
    <w:rsid w:val="006A6BBD"/>
    <w:rsid w:val="006A6D20"/>
    <w:rsid w:val="006A6EC6"/>
    <w:rsid w:val="006A6FF0"/>
    <w:rsid w:val="006A6FF5"/>
    <w:rsid w:val="006A7135"/>
    <w:rsid w:val="006A7146"/>
    <w:rsid w:val="006A7201"/>
    <w:rsid w:val="006A742E"/>
    <w:rsid w:val="006A74DC"/>
    <w:rsid w:val="006A752E"/>
    <w:rsid w:val="006A7573"/>
    <w:rsid w:val="006A76A3"/>
    <w:rsid w:val="006A773B"/>
    <w:rsid w:val="006A789E"/>
    <w:rsid w:val="006A78C2"/>
    <w:rsid w:val="006A78DC"/>
    <w:rsid w:val="006A7905"/>
    <w:rsid w:val="006A7AE9"/>
    <w:rsid w:val="006A7C7F"/>
    <w:rsid w:val="006A7D0A"/>
    <w:rsid w:val="006A7EC6"/>
    <w:rsid w:val="006B0158"/>
    <w:rsid w:val="006B01D2"/>
    <w:rsid w:val="006B01E2"/>
    <w:rsid w:val="006B027F"/>
    <w:rsid w:val="006B0325"/>
    <w:rsid w:val="006B03F3"/>
    <w:rsid w:val="006B055A"/>
    <w:rsid w:val="006B0576"/>
    <w:rsid w:val="006B05AC"/>
    <w:rsid w:val="006B064B"/>
    <w:rsid w:val="006B0975"/>
    <w:rsid w:val="006B0BDD"/>
    <w:rsid w:val="006B0FDA"/>
    <w:rsid w:val="006B1076"/>
    <w:rsid w:val="006B108D"/>
    <w:rsid w:val="006B10A2"/>
    <w:rsid w:val="006B113A"/>
    <w:rsid w:val="006B11AD"/>
    <w:rsid w:val="006B11B9"/>
    <w:rsid w:val="006B1252"/>
    <w:rsid w:val="006B1398"/>
    <w:rsid w:val="006B1399"/>
    <w:rsid w:val="006B1418"/>
    <w:rsid w:val="006B14DD"/>
    <w:rsid w:val="006B1522"/>
    <w:rsid w:val="006B1550"/>
    <w:rsid w:val="006B15E2"/>
    <w:rsid w:val="006B162E"/>
    <w:rsid w:val="006B18DF"/>
    <w:rsid w:val="006B19BE"/>
    <w:rsid w:val="006B19F3"/>
    <w:rsid w:val="006B1B5F"/>
    <w:rsid w:val="006B1BE7"/>
    <w:rsid w:val="006B1BF1"/>
    <w:rsid w:val="006B1D20"/>
    <w:rsid w:val="006B1DA4"/>
    <w:rsid w:val="006B1EF0"/>
    <w:rsid w:val="006B2064"/>
    <w:rsid w:val="006B20C9"/>
    <w:rsid w:val="006B2154"/>
    <w:rsid w:val="006B2241"/>
    <w:rsid w:val="006B225E"/>
    <w:rsid w:val="006B245B"/>
    <w:rsid w:val="006B2517"/>
    <w:rsid w:val="006B25B7"/>
    <w:rsid w:val="006B25CB"/>
    <w:rsid w:val="006B26B0"/>
    <w:rsid w:val="006B2751"/>
    <w:rsid w:val="006B2792"/>
    <w:rsid w:val="006B2852"/>
    <w:rsid w:val="006B2864"/>
    <w:rsid w:val="006B28A5"/>
    <w:rsid w:val="006B2B6C"/>
    <w:rsid w:val="006B2C47"/>
    <w:rsid w:val="006B2C93"/>
    <w:rsid w:val="006B2E24"/>
    <w:rsid w:val="006B2E45"/>
    <w:rsid w:val="006B2EFD"/>
    <w:rsid w:val="006B2F35"/>
    <w:rsid w:val="006B3070"/>
    <w:rsid w:val="006B30AA"/>
    <w:rsid w:val="006B3167"/>
    <w:rsid w:val="006B325D"/>
    <w:rsid w:val="006B339E"/>
    <w:rsid w:val="006B34C1"/>
    <w:rsid w:val="006B3528"/>
    <w:rsid w:val="006B354E"/>
    <w:rsid w:val="006B3585"/>
    <w:rsid w:val="006B35A4"/>
    <w:rsid w:val="006B367C"/>
    <w:rsid w:val="006B388F"/>
    <w:rsid w:val="006B390A"/>
    <w:rsid w:val="006B3A36"/>
    <w:rsid w:val="006B3BE9"/>
    <w:rsid w:val="006B3C8B"/>
    <w:rsid w:val="006B3DB5"/>
    <w:rsid w:val="006B4056"/>
    <w:rsid w:val="006B40BD"/>
    <w:rsid w:val="006B4165"/>
    <w:rsid w:val="006B43BE"/>
    <w:rsid w:val="006B4533"/>
    <w:rsid w:val="006B4634"/>
    <w:rsid w:val="006B4671"/>
    <w:rsid w:val="006B47B0"/>
    <w:rsid w:val="006B489C"/>
    <w:rsid w:val="006B497B"/>
    <w:rsid w:val="006B499C"/>
    <w:rsid w:val="006B4B0B"/>
    <w:rsid w:val="006B4BC7"/>
    <w:rsid w:val="006B4C87"/>
    <w:rsid w:val="006B4CC0"/>
    <w:rsid w:val="006B5166"/>
    <w:rsid w:val="006B522E"/>
    <w:rsid w:val="006B5338"/>
    <w:rsid w:val="006B5357"/>
    <w:rsid w:val="006B5498"/>
    <w:rsid w:val="006B55C6"/>
    <w:rsid w:val="006B5671"/>
    <w:rsid w:val="006B570F"/>
    <w:rsid w:val="006B5772"/>
    <w:rsid w:val="006B578A"/>
    <w:rsid w:val="006B57A4"/>
    <w:rsid w:val="006B57B5"/>
    <w:rsid w:val="006B57E4"/>
    <w:rsid w:val="006B58EB"/>
    <w:rsid w:val="006B5995"/>
    <w:rsid w:val="006B59BD"/>
    <w:rsid w:val="006B5CE7"/>
    <w:rsid w:val="006B5D0C"/>
    <w:rsid w:val="006B5DA2"/>
    <w:rsid w:val="006B5E02"/>
    <w:rsid w:val="006B6018"/>
    <w:rsid w:val="006B607C"/>
    <w:rsid w:val="006B60F7"/>
    <w:rsid w:val="006B616C"/>
    <w:rsid w:val="006B6189"/>
    <w:rsid w:val="006B61F8"/>
    <w:rsid w:val="006B63E0"/>
    <w:rsid w:val="006B63F6"/>
    <w:rsid w:val="006B64A3"/>
    <w:rsid w:val="006B651F"/>
    <w:rsid w:val="006B65D3"/>
    <w:rsid w:val="006B66F5"/>
    <w:rsid w:val="006B6952"/>
    <w:rsid w:val="006B6975"/>
    <w:rsid w:val="006B6A4F"/>
    <w:rsid w:val="006B6B77"/>
    <w:rsid w:val="006B6D6F"/>
    <w:rsid w:val="006B6E1F"/>
    <w:rsid w:val="006B6F3B"/>
    <w:rsid w:val="006B6F41"/>
    <w:rsid w:val="006B70BB"/>
    <w:rsid w:val="006B7126"/>
    <w:rsid w:val="006B7166"/>
    <w:rsid w:val="006B7181"/>
    <w:rsid w:val="006B7224"/>
    <w:rsid w:val="006B73ED"/>
    <w:rsid w:val="006B7449"/>
    <w:rsid w:val="006B74B4"/>
    <w:rsid w:val="006B74F0"/>
    <w:rsid w:val="006B76F1"/>
    <w:rsid w:val="006B77D8"/>
    <w:rsid w:val="006B7827"/>
    <w:rsid w:val="006B784F"/>
    <w:rsid w:val="006B785E"/>
    <w:rsid w:val="006B7905"/>
    <w:rsid w:val="006B7940"/>
    <w:rsid w:val="006B7A02"/>
    <w:rsid w:val="006B7AD9"/>
    <w:rsid w:val="006B7C1A"/>
    <w:rsid w:val="006B7C74"/>
    <w:rsid w:val="006B7D0A"/>
    <w:rsid w:val="006C0080"/>
    <w:rsid w:val="006C0240"/>
    <w:rsid w:val="006C0521"/>
    <w:rsid w:val="006C05A1"/>
    <w:rsid w:val="006C0637"/>
    <w:rsid w:val="006C064B"/>
    <w:rsid w:val="006C083B"/>
    <w:rsid w:val="006C0927"/>
    <w:rsid w:val="006C0A56"/>
    <w:rsid w:val="006C0B3C"/>
    <w:rsid w:val="006C0BA4"/>
    <w:rsid w:val="006C0C73"/>
    <w:rsid w:val="006C0E29"/>
    <w:rsid w:val="006C0E9E"/>
    <w:rsid w:val="006C0EFD"/>
    <w:rsid w:val="006C0FC6"/>
    <w:rsid w:val="006C0FDF"/>
    <w:rsid w:val="006C1022"/>
    <w:rsid w:val="006C1057"/>
    <w:rsid w:val="006C12F8"/>
    <w:rsid w:val="006C1391"/>
    <w:rsid w:val="006C13A3"/>
    <w:rsid w:val="006C147C"/>
    <w:rsid w:val="006C1629"/>
    <w:rsid w:val="006C17E7"/>
    <w:rsid w:val="006C1814"/>
    <w:rsid w:val="006C1833"/>
    <w:rsid w:val="006C1B40"/>
    <w:rsid w:val="006C1BA4"/>
    <w:rsid w:val="006C1C2C"/>
    <w:rsid w:val="006C1CDF"/>
    <w:rsid w:val="006C1D57"/>
    <w:rsid w:val="006C1EB9"/>
    <w:rsid w:val="006C1EE2"/>
    <w:rsid w:val="006C1FFA"/>
    <w:rsid w:val="006C22CA"/>
    <w:rsid w:val="006C22D7"/>
    <w:rsid w:val="006C23FC"/>
    <w:rsid w:val="006C24D6"/>
    <w:rsid w:val="006C253B"/>
    <w:rsid w:val="006C25A8"/>
    <w:rsid w:val="006C25CC"/>
    <w:rsid w:val="006C25FA"/>
    <w:rsid w:val="006C2617"/>
    <w:rsid w:val="006C266A"/>
    <w:rsid w:val="006C26D6"/>
    <w:rsid w:val="006C2731"/>
    <w:rsid w:val="006C281E"/>
    <w:rsid w:val="006C296E"/>
    <w:rsid w:val="006C2A66"/>
    <w:rsid w:val="006C2B8A"/>
    <w:rsid w:val="006C2B92"/>
    <w:rsid w:val="006C2C6A"/>
    <w:rsid w:val="006C2C97"/>
    <w:rsid w:val="006C2D2B"/>
    <w:rsid w:val="006C2D46"/>
    <w:rsid w:val="006C2D8A"/>
    <w:rsid w:val="006C311B"/>
    <w:rsid w:val="006C3177"/>
    <w:rsid w:val="006C33DF"/>
    <w:rsid w:val="006C3417"/>
    <w:rsid w:val="006C3433"/>
    <w:rsid w:val="006C38EA"/>
    <w:rsid w:val="006C39B0"/>
    <w:rsid w:val="006C3A1A"/>
    <w:rsid w:val="006C3CFD"/>
    <w:rsid w:val="006C3EF7"/>
    <w:rsid w:val="006C4091"/>
    <w:rsid w:val="006C40D2"/>
    <w:rsid w:val="006C4106"/>
    <w:rsid w:val="006C4172"/>
    <w:rsid w:val="006C4341"/>
    <w:rsid w:val="006C452B"/>
    <w:rsid w:val="006C462D"/>
    <w:rsid w:val="006C46B2"/>
    <w:rsid w:val="006C47F5"/>
    <w:rsid w:val="006C492A"/>
    <w:rsid w:val="006C4B11"/>
    <w:rsid w:val="006C4B68"/>
    <w:rsid w:val="006C4D1C"/>
    <w:rsid w:val="006C4D39"/>
    <w:rsid w:val="006C4DF2"/>
    <w:rsid w:val="006C50FD"/>
    <w:rsid w:val="006C51D6"/>
    <w:rsid w:val="006C54BE"/>
    <w:rsid w:val="006C563E"/>
    <w:rsid w:val="006C57DD"/>
    <w:rsid w:val="006C5931"/>
    <w:rsid w:val="006C5964"/>
    <w:rsid w:val="006C5ACC"/>
    <w:rsid w:val="006C5B3D"/>
    <w:rsid w:val="006C5D01"/>
    <w:rsid w:val="006C5D52"/>
    <w:rsid w:val="006C5E11"/>
    <w:rsid w:val="006C5E13"/>
    <w:rsid w:val="006C5F9C"/>
    <w:rsid w:val="006C6024"/>
    <w:rsid w:val="006C6036"/>
    <w:rsid w:val="006C60E7"/>
    <w:rsid w:val="006C63F5"/>
    <w:rsid w:val="006C64B7"/>
    <w:rsid w:val="006C6521"/>
    <w:rsid w:val="006C6618"/>
    <w:rsid w:val="006C6920"/>
    <w:rsid w:val="006C69AB"/>
    <w:rsid w:val="006C6A12"/>
    <w:rsid w:val="006C6A35"/>
    <w:rsid w:val="006C6ADC"/>
    <w:rsid w:val="006C6B7B"/>
    <w:rsid w:val="006C6C3F"/>
    <w:rsid w:val="006C6C5E"/>
    <w:rsid w:val="006C6D4B"/>
    <w:rsid w:val="006C6E2E"/>
    <w:rsid w:val="006C6E8F"/>
    <w:rsid w:val="006C703F"/>
    <w:rsid w:val="006C712F"/>
    <w:rsid w:val="006C73F9"/>
    <w:rsid w:val="006C7487"/>
    <w:rsid w:val="006C751B"/>
    <w:rsid w:val="006C7731"/>
    <w:rsid w:val="006C7767"/>
    <w:rsid w:val="006C7819"/>
    <w:rsid w:val="006C7859"/>
    <w:rsid w:val="006C791B"/>
    <w:rsid w:val="006C7A5A"/>
    <w:rsid w:val="006C7AAA"/>
    <w:rsid w:val="006C7B57"/>
    <w:rsid w:val="006C7DDB"/>
    <w:rsid w:val="006C7FC0"/>
    <w:rsid w:val="006D0173"/>
    <w:rsid w:val="006D01D0"/>
    <w:rsid w:val="006D01E4"/>
    <w:rsid w:val="006D02D0"/>
    <w:rsid w:val="006D0548"/>
    <w:rsid w:val="006D0630"/>
    <w:rsid w:val="006D075F"/>
    <w:rsid w:val="006D09BD"/>
    <w:rsid w:val="006D09F7"/>
    <w:rsid w:val="006D0A50"/>
    <w:rsid w:val="006D0B21"/>
    <w:rsid w:val="006D0B3F"/>
    <w:rsid w:val="006D0D04"/>
    <w:rsid w:val="006D0DAB"/>
    <w:rsid w:val="006D0EFA"/>
    <w:rsid w:val="006D0F21"/>
    <w:rsid w:val="006D10AC"/>
    <w:rsid w:val="006D1167"/>
    <w:rsid w:val="006D11BF"/>
    <w:rsid w:val="006D11F8"/>
    <w:rsid w:val="006D128F"/>
    <w:rsid w:val="006D12A7"/>
    <w:rsid w:val="006D13B4"/>
    <w:rsid w:val="006D1401"/>
    <w:rsid w:val="006D16DC"/>
    <w:rsid w:val="006D16F3"/>
    <w:rsid w:val="006D1722"/>
    <w:rsid w:val="006D1792"/>
    <w:rsid w:val="006D17E9"/>
    <w:rsid w:val="006D18CC"/>
    <w:rsid w:val="006D19F0"/>
    <w:rsid w:val="006D1A5F"/>
    <w:rsid w:val="006D1B21"/>
    <w:rsid w:val="006D1B74"/>
    <w:rsid w:val="006D1BE3"/>
    <w:rsid w:val="006D1C24"/>
    <w:rsid w:val="006D1D14"/>
    <w:rsid w:val="006D1D57"/>
    <w:rsid w:val="006D1E1F"/>
    <w:rsid w:val="006D1E2D"/>
    <w:rsid w:val="006D1E88"/>
    <w:rsid w:val="006D1F06"/>
    <w:rsid w:val="006D1F08"/>
    <w:rsid w:val="006D20BD"/>
    <w:rsid w:val="006D2181"/>
    <w:rsid w:val="006D21AB"/>
    <w:rsid w:val="006D21B4"/>
    <w:rsid w:val="006D2331"/>
    <w:rsid w:val="006D233D"/>
    <w:rsid w:val="006D23F1"/>
    <w:rsid w:val="006D24AB"/>
    <w:rsid w:val="006D24E6"/>
    <w:rsid w:val="006D2519"/>
    <w:rsid w:val="006D2588"/>
    <w:rsid w:val="006D25E3"/>
    <w:rsid w:val="006D26A7"/>
    <w:rsid w:val="006D287F"/>
    <w:rsid w:val="006D2BC4"/>
    <w:rsid w:val="006D2CA1"/>
    <w:rsid w:val="006D2D4A"/>
    <w:rsid w:val="006D2D7B"/>
    <w:rsid w:val="006D2E49"/>
    <w:rsid w:val="006D2FFF"/>
    <w:rsid w:val="006D302F"/>
    <w:rsid w:val="006D3096"/>
    <w:rsid w:val="006D31A2"/>
    <w:rsid w:val="006D354C"/>
    <w:rsid w:val="006D35CB"/>
    <w:rsid w:val="006D35E0"/>
    <w:rsid w:val="006D373D"/>
    <w:rsid w:val="006D38B7"/>
    <w:rsid w:val="006D391F"/>
    <w:rsid w:val="006D3923"/>
    <w:rsid w:val="006D3A1D"/>
    <w:rsid w:val="006D3ACC"/>
    <w:rsid w:val="006D3B71"/>
    <w:rsid w:val="006D3C8C"/>
    <w:rsid w:val="006D3DAB"/>
    <w:rsid w:val="006D3ECD"/>
    <w:rsid w:val="006D3F90"/>
    <w:rsid w:val="006D44A0"/>
    <w:rsid w:val="006D47D9"/>
    <w:rsid w:val="006D48CD"/>
    <w:rsid w:val="006D49D4"/>
    <w:rsid w:val="006D4BCB"/>
    <w:rsid w:val="006D4D50"/>
    <w:rsid w:val="006D4DEA"/>
    <w:rsid w:val="006D4EB7"/>
    <w:rsid w:val="006D4F23"/>
    <w:rsid w:val="006D4F50"/>
    <w:rsid w:val="006D5010"/>
    <w:rsid w:val="006D508D"/>
    <w:rsid w:val="006D5113"/>
    <w:rsid w:val="006D5191"/>
    <w:rsid w:val="006D51B7"/>
    <w:rsid w:val="006D53ED"/>
    <w:rsid w:val="006D5484"/>
    <w:rsid w:val="006D558E"/>
    <w:rsid w:val="006D559F"/>
    <w:rsid w:val="006D571D"/>
    <w:rsid w:val="006D5751"/>
    <w:rsid w:val="006D585A"/>
    <w:rsid w:val="006D599F"/>
    <w:rsid w:val="006D5A6D"/>
    <w:rsid w:val="006D5A6F"/>
    <w:rsid w:val="006D5ACE"/>
    <w:rsid w:val="006D605D"/>
    <w:rsid w:val="006D6074"/>
    <w:rsid w:val="006D617E"/>
    <w:rsid w:val="006D6187"/>
    <w:rsid w:val="006D6220"/>
    <w:rsid w:val="006D6461"/>
    <w:rsid w:val="006D64C5"/>
    <w:rsid w:val="006D654D"/>
    <w:rsid w:val="006D6762"/>
    <w:rsid w:val="006D67E5"/>
    <w:rsid w:val="006D68D0"/>
    <w:rsid w:val="006D69AB"/>
    <w:rsid w:val="006D6A9B"/>
    <w:rsid w:val="006D6C0D"/>
    <w:rsid w:val="006D6C45"/>
    <w:rsid w:val="006D6D4A"/>
    <w:rsid w:val="006D6E83"/>
    <w:rsid w:val="006D6EA8"/>
    <w:rsid w:val="006D6F97"/>
    <w:rsid w:val="006D702B"/>
    <w:rsid w:val="006D70C3"/>
    <w:rsid w:val="006D70D8"/>
    <w:rsid w:val="006D71AF"/>
    <w:rsid w:val="006D71C0"/>
    <w:rsid w:val="006D71CC"/>
    <w:rsid w:val="006D7411"/>
    <w:rsid w:val="006D7500"/>
    <w:rsid w:val="006D750B"/>
    <w:rsid w:val="006D750E"/>
    <w:rsid w:val="006D75C8"/>
    <w:rsid w:val="006D767D"/>
    <w:rsid w:val="006D76A8"/>
    <w:rsid w:val="006D78FA"/>
    <w:rsid w:val="006D796B"/>
    <w:rsid w:val="006D7A5F"/>
    <w:rsid w:val="006D7CB6"/>
    <w:rsid w:val="006D7D72"/>
    <w:rsid w:val="006D7E19"/>
    <w:rsid w:val="006D7FDD"/>
    <w:rsid w:val="006D7FF3"/>
    <w:rsid w:val="006E00AD"/>
    <w:rsid w:val="006E00B9"/>
    <w:rsid w:val="006E00DA"/>
    <w:rsid w:val="006E0142"/>
    <w:rsid w:val="006E028F"/>
    <w:rsid w:val="006E02DA"/>
    <w:rsid w:val="006E0302"/>
    <w:rsid w:val="006E03EB"/>
    <w:rsid w:val="006E03FB"/>
    <w:rsid w:val="006E052E"/>
    <w:rsid w:val="006E0655"/>
    <w:rsid w:val="006E079C"/>
    <w:rsid w:val="006E0823"/>
    <w:rsid w:val="006E0877"/>
    <w:rsid w:val="006E0948"/>
    <w:rsid w:val="006E09AA"/>
    <w:rsid w:val="006E0AE6"/>
    <w:rsid w:val="006E0AF7"/>
    <w:rsid w:val="006E0D05"/>
    <w:rsid w:val="006E0F4A"/>
    <w:rsid w:val="006E0FAF"/>
    <w:rsid w:val="006E10E0"/>
    <w:rsid w:val="006E113E"/>
    <w:rsid w:val="006E12D8"/>
    <w:rsid w:val="006E1633"/>
    <w:rsid w:val="006E16AE"/>
    <w:rsid w:val="006E170A"/>
    <w:rsid w:val="006E171F"/>
    <w:rsid w:val="006E1867"/>
    <w:rsid w:val="006E191B"/>
    <w:rsid w:val="006E194B"/>
    <w:rsid w:val="006E19ED"/>
    <w:rsid w:val="006E19FE"/>
    <w:rsid w:val="006E1A2A"/>
    <w:rsid w:val="006E1A43"/>
    <w:rsid w:val="006E1BEA"/>
    <w:rsid w:val="006E1D24"/>
    <w:rsid w:val="006E1FFB"/>
    <w:rsid w:val="006E2000"/>
    <w:rsid w:val="006E205C"/>
    <w:rsid w:val="006E20AF"/>
    <w:rsid w:val="006E222B"/>
    <w:rsid w:val="006E225F"/>
    <w:rsid w:val="006E2357"/>
    <w:rsid w:val="006E23E2"/>
    <w:rsid w:val="006E23FE"/>
    <w:rsid w:val="006E2467"/>
    <w:rsid w:val="006E25B0"/>
    <w:rsid w:val="006E25E2"/>
    <w:rsid w:val="006E2703"/>
    <w:rsid w:val="006E2759"/>
    <w:rsid w:val="006E27B2"/>
    <w:rsid w:val="006E2A28"/>
    <w:rsid w:val="006E2B16"/>
    <w:rsid w:val="006E2C0C"/>
    <w:rsid w:val="006E2CD3"/>
    <w:rsid w:val="006E2E86"/>
    <w:rsid w:val="006E3187"/>
    <w:rsid w:val="006E31D5"/>
    <w:rsid w:val="006E3261"/>
    <w:rsid w:val="006E332F"/>
    <w:rsid w:val="006E373E"/>
    <w:rsid w:val="006E381D"/>
    <w:rsid w:val="006E392A"/>
    <w:rsid w:val="006E39A3"/>
    <w:rsid w:val="006E39B6"/>
    <w:rsid w:val="006E3AA2"/>
    <w:rsid w:val="006E3AA6"/>
    <w:rsid w:val="006E3AAC"/>
    <w:rsid w:val="006E3B5B"/>
    <w:rsid w:val="006E3C08"/>
    <w:rsid w:val="006E3E3E"/>
    <w:rsid w:val="006E3E4B"/>
    <w:rsid w:val="006E3F2C"/>
    <w:rsid w:val="006E4238"/>
    <w:rsid w:val="006E4389"/>
    <w:rsid w:val="006E4408"/>
    <w:rsid w:val="006E4451"/>
    <w:rsid w:val="006E4666"/>
    <w:rsid w:val="006E471E"/>
    <w:rsid w:val="006E47EC"/>
    <w:rsid w:val="006E4928"/>
    <w:rsid w:val="006E4936"/>
    <w:rsid w:val="006E4A9A"/>
    <w:rsid w:val="006E4B5B"/>
    <w:rsid w:val="006E4B74"/>
    <w:rsid w:val="006E4B98"/>
    <w:rsid w:val="006E4C48"/>
    <w:rsid w:val="006E5002"/>
    <w:rsid w:val="006E504D"/>
    <w:rsid w:val="006E5060"/>
    <w:rsid w:val="006E5198"/>
    <w:rsid w:val="006E51DD"/>
    <w:rsid w:val="006E5375"/>
    <w:rsid w:val="006E53C7"/>
    <w:rsid w:val="006E5495"/>
    <w:rsid w:val="006E55CE"/>
    <w:rsid w:val="006E55E8"/>
    <w:rsid w:val="006E5722"/>
    <w:rsid w:val="006E584E"/>
    <w:rsid w:val="006E594F"/>
    <w:rsid w:val="006E5B40"/>
    <w:rsid w:val="006E5C56"/>
    <w:rsid w:val="006E5D0D"/>
    <w:rsid w:val="006E5E49"/>
    <w:rsid w:val="006E5F92"/>
    <w:rsid w:val="006E5FD0"/>
    <w:rsid w:val="006E602C"/>
    <w:rsid w:val="006E6062"/>
    <w:rsid w:val="006E640D"/>
    <w:rsid w:val="006E6422"/>
    <w:rsid w:val="006E674A"/>
    <w:rsid w:val="006E67C6"/>
    <w:rsid w:val="006E69B2"/>
    <w:rsid w:val="006E6A41"/>
    <w:rsid w:val="006E6B25"/>
    <w:rsid w:val="006E6CFA"/>
    <w:rsid w:val="006E6DF9"/>
    <w:rsid w:val="006E6E0C"/>
    <w:rsid w:val="006E6E57"/>
    <w:rsid w:val="006E6EDD"/>
    <w:rsid w:val="006E6F21"/>
    <w:rsid w:val="006E707F"/>
    <w:rsid w:val="006E70C1"/>
    <w:rsid w:val="006E70DA"/>
    <w:rsid w:val="006E72CB"/>
    <w:rsid w:val="006E7344"/>
    <w:rsid w:val="006E73C4"/>
    <w:rsid w:val="006E7432"/>
    <w:rsid w:val="006E751E"/>
    <w:rsid w:val="006E763F"/>
    <w:rsid w:val="006E7680"/>
    <w:rsid w:val="006E76C6"/>
    <w:rsid w:val="006E76CA"/>
    <w:rsid w:val="006E773A"/>
    <w:rsid w:val="006E7833"/>
    <w:rsid w:val="006E7880"/>
    <w:rsid w:val="006E78EA"/>
    <w:rsid w:val="006E7936"/>
    <w:rsid w:val="006E7A17"/>
    <w:rsid w:val="006E7B5E"/>
    <w:rsid w:val="006E7BFE"/>
    <w:rsid w:val="006E7C51"/>
    <w:rsid w:val="006E7C9C"/>
    <w:rsid w:val="006E7DED"/>
    <w:rsid w:val="006E7EF0"/>
    <w:rsid w:val="006E7FDA"/>
    <w:rsid w:val="006F00BE"/>
    <w:rsid w:val="006F00EF"/>
    <w:rsid w:val="006F0255"/>
    <w:rsid w:val="006F02DD"/>
    <w:rsid w:val="006F0474"/>
    <w:rsid w:val="006F048A"/>
    <w:rsid w:val="006F04A5"/>
    <w:rsid w:val="006F05B0"/>
    <w:rsid w:val="006F05D2"/>
    <w:rsid w:val="006F0624"/>
    <w:rsid w:val="006F0655"/>
    <w:rsid w:val="006F06E0"/>
    <w:rsid w:val="006F07C1"/>
    <w:rsid w:val="006F07D9"/>
    <w:rsid w:val="006F0899"/>
    <w:rsid w:val="006F097F"/>
    <w:rsid w:val="006F09EF"/>
    <w:rsid w:val="006F09FA"/>
    <w:rsid w:val="006F0A94"/>
    <w:rsid w:val="006F0C64"/>
    <w:rsid w:val="006F0CAD"/>
    <w:rsid w:val="006F0DD7"/>
    <w:rsid w:val="006F0E0D"/>
    <w:rsid w:val="006F0E4C"/>
    <w:rsid w:val="006F0EFD"/>
    <w:rsid w:val="006F0F8B"/>
    <w:rsid w:val="006F100F"/>
    <w:rsid w:val="006F10A9"/>
    <w:rsid w:val="006F10F5"/>
    <w:rsid w:val="006F1184"/>
    <w:rsid w:val="006F12A3"/>
    <w:rsid w:val="006F12F0"/>
    <w:rsid w:val="006F1352"/>
    <w:rsid w:val="006F1430"/>
    <w:rsid w:val="006F143F"/>
    <w:rsid w:val="006F1460"/>
    <w:rsid w:val="006F1688"/>
    <w:rsid w:val="006F16E3"/>
    <w:rsid w:val="006F1737"/>
    <w:rsid w:val="006F17B7"/>
    <w:rsid w:val="006F1B19"/>
    <w:rsid w:val="006F1BB4"/>
    <w:rsid w:val="006F1BE7"/>
    <w:rsid w:val="006F1FBE"/>
    <w:rsid w:val="006F1FF3"/>
    <w:rsid w:val="006F20AF"/>
    <w:rsid w:val="006F20D1"/>
    <w:rsid w:val="006F2192"/>
    <w:rsid w:val="006F2235"/>
    <w:rsid w:val="006F22B4"/>
    <w:rsid w:val="006F22E0"/>
    <w:rsid w:val="006F2573"/>
    <w:rsid w:val="006F2642"/>
    <w:rsid w:val="006F279A"/>
    <w:rsid w:val="006F27B2"/>
    <w:rsid w:val="006F27EC"/>
    <w:rsid w:val="006F2819"/>
    <w:rsid w:val="006F28FD"/>
    <w:rsid w:val="006F2992"/>
    <w:rsid w:val="006F2CA5"/>
    <w:rsid w:val="006F2F28"/>
    <w:rsid w:val="006F2FE3"/>
    <w:rsid w:val="006F31A4"/>
    <w:rsid w:val="006F326F"/>
    <w:rsid w:val="006F3296"/>
    <w:rsid w:val="006F329E"/>
    <w:rsid w:val="006F3482"/>
    <w:rsid w:val="006F34B6"/>
    <w:rsid w:val="006F34ED"/>
    <w:rsid w:val="006F3504"/>
    <w:rsid w:val="006F3531"/>
    <w:rsid w:val="006F378C"/>
    <w:rsid w:val="006F37E7"/>
    <w:rsid w:val="006F3AED"/>
    <w:rsid w:val="006F3B43"/>
    <w:rsid w:val="006F3BDD"/>
    <w:rsid w:val="006F3C88"/>
    <w:rsid w:val="006F3F40"/>
    <w:rsid w:val="006F3FCE"/>
    <w:rsid w:val="006F419C"/>
    <w:rsid w:val="006F44CA"/>
    <w:rsid w:val="006F4538"/>
    <w:rsid w:val="006F460B"/>
    <w:rsid w:val="006F464D"/>
    <w:rsid w:val="006F4684"/>
    <w:rsid w:val="006F47A3"/>
    <w:rsid w:val="006F47CF"/>
    <w:rsid w:val="006F481D"/>
    <w:rsid w:val="006F485C"/>
    <w:rsid w:val="006F48D1"/>
    <w:rsid w:val="006F4931"/>
    <w:rsid w:val="006F4954"/>
    <w:rsid w:val="006F4A4A"/>
    <w:rsid w:val="006F4B6E"/>
    <w:rsid w:val="006F4C15"/>
    <w:rsid w:val="006F4C57"/>
    <w:rsid w:val="006F4EF1"/>
    <w:rsid w:val="006F4F8C"/>
    <w:rsid w:val="006F52AE"/>
    <w:rsid w:val="006F5436"/>
    <w:rsid w:val="006F54B6"/>
    <w:rsid w:val="006F5563"/>
    <w:rsid w:val="006F55A7"/>
    <w:rsid w:val="006F5620"/>
    <w:rsid w:val="006F56F7"/>
    <w:rsid w:val="006F57C6"/>
    <w:rsid w:val="006F5849"/>
    <w:rsid w:val="006F5949"/>
    <w:rsid w:val="006F599B"/>
    <w:rsid w:val="006F5A24"/>
    <w:rsid w:val="006F5AE9"/>
    <w:rsid w:val="006F5BC4"/>
    <w:rsid w:val="006F5C06"/>
    <w:rsid w:val="006F5F16"/>
    <w:rsid w:val="006F5FDB"/>
    <w:rsid w:val="006F60BA"/>
    <w:rsid w:val="006F6177"/>
    <w:rsid w:val="006F620F"/>
    <w:rsid w:val="006F6370"/>
    <w:rsid w:val="006F63AC"/>
    <w:rsid w:val="006F63F9"/>
    <w:rsid w:val="006F64B1"/>
    <w:rsid w:val="006F667F"/>
    <w:rsid w:val="006F6773"/>
    <w:rsid w:val="006F677A"/>
    <w:rsid w:val="006F6853"/>
    <w:rsid w:val="006F6882"/>
    <w:rsid w:val="006F6A4A"/>
    <w:rsid w:val="006F6A4F"/>
    <w:rsid w:val="006F6B21"/>
    <w:rsid w:val="006F6BA6"/>
    <w:rsid w:val="006F6CF5"/>
    <w:rsid w:val="006F6D6E"/>
    <w:rsid w:val="006F6EB8"/>
    <w:rsid w:val="006F6FBA"/>
    <w:rsid w:val="006F6FDE"/>
    <w:rsid w:val="006F6FF3"/>
    <w:rsid w:val="006F7047"/>
    <w:rsid w:val="006F70A9"/>
    <w:rsid w:val="006F7124"/>
    <w:rsid w:val="006F7230"/>
    <w:rsid w:val="006F723C"/>
    <w:rsid w:val="006F72F8"/>
    <w:rsid w:val="006F73F7"/>
    <w:rsid w:val="006F74D0"/>
    <w:rsid w:val="006F753C"/>
    <w:rsid w:val="006F7673"/>
    <w:rsid w:val="006F792F"/>
    <w:rsid w:val="006F7D1B"/>
    <w:rsid w:val="006F7ECD"/>
    <w:rsid w:val="006F7F47"/>
    <w:rsid w:val="006F7FB7"/>
    <w:rsid w:val="0070008E"/>
    <w:rsid w:val="00700220"/>
    <w:rsid w:val="00700303"/>
    <w:rsid w:val="00700354"/>
    <w:rsid w:val="007003C0"/>
    <w:rsid w:val="00700443"/>
    <w:rsid w:val="0070048B"/>
    <w:rsid w:val="007006D2"/>
    <w:rsid w:val="00700797"/>
    <w:rsid w:val="00700806"/>
    <w:rsid w:val="007009C9"/>
    <w:rsid w:val="00700A2D"/>
    <w:rsid w:val="00700D73"/>
    <w:rsid w:val="00700D87"/>
    <w:rsid w:val="00700E02"/>
    <w:rsid w:val="00700F44"/>
    <w:rsid w:val="00700FC7"/>
    <w:rsid w:val="00701033"/>
    <w:rsid w:val="00701062"/>
    <w:rsid w:val="0070123B"/>
    <w:rsid w:val="00701400"/>
    <w:rsid w:val="00701498"/>
    <w:rsid w:val="00701575"/>
    <w:rsid w:val="00701595"/>
    <w:rsid w:val="00701707"/>
    <w:rsid w:val="00701718"/>
    <w:rsid w:val="00701773"/>
    <w:rsid w:val="00701A3E"/>
    <w:rsid w:val="00701A77"/>
    <w:rsid w:val="00701A87"/>
    <w:rsid w:val="00701BE6"/>
    <w:rsid w:val="00701C6E"/>
    <w:rsid w:val="00701D72"/>
    <w:rsid w:val="00701E75"/>
    <w:rsid w:val="007020B7"/>
    <w:rsid w:val="007021AB"/>
    <w:rsid w:val="00702568"/>
    <w:rsid w:val="007025EE"/>
    <w:rsid w:val="0070268A"/>
    <w:rsid w:val="007027B5"/>
    <w:rsid w:val="007027B9"/>
    <w:rsid w:val="007027E8"/>
    <w:rsid w:val="007028AC"/>
    <w:rsid w:val="007028E1"/>
    <w:rsid w:val="007029A6"/>
    <w:rsid w:val="007029E1"/>
    <w:rsid w:val="00702A71"/>
    <w:rsid w:val="00702C93"/>
    <w:rsid w:val="00702CF2"/>
    <w:rsid w:val="00702D85"/>
    <w:rsid w:val="00702F1D"/>
    <w:rsid w:val="00702F22"/>
    <w:rsid w:val="00702F53"/>
    <w:rsid w:val="00702FB1"/>
    <w:rsid w:val="00702FF2"/>
    <w:rsid w:val="00703014"/>
    <w:rsid w:val="0070307A"/>
    <w:rsid w:val="00703365"/>
    <w:rsid w:val="007033D3"/>
    <w:rsid w:val="00703699"/>
    <w:rsid w:val="00703744"/>
    <w:rsid w:val="007037EC"/>
    <w:rsid w:val="007039FD"/>
    <w:rsid w:val="00703A84"/>
    <w:rsid w:val="00703A85"/>
    <w:rsid w:val="00703AB3"/>
    <w:rsid w:val="00703C39"/>
    <w:rsid w:val="00703C84"/>
    <w:rsid w:val="00703F43"/>
    <w:rsid w:val="00703F7D"/>
    <w:rsid w:val="00703F92"/>
    <w:rsid w:val="00703FCB"/>
    <w:rsid w:val="0070409A"/>
    <w:rsid w:val="007041C3"/>
    <w:rsid w:val="00704296"/>
    <w:rsid w:val="0070434F"/>
    <w:rsid w:val="0070437F"/>
    <w:rsid w:val="0070438A"/>
    <w:rsid w:val="007049A4"/>
    <w:rsid w:val="00704A8F"/>
    <w:rsid w:val="00704BD6"/>
    <w:rsid w:val="00704C88"/>
    <w:rsid w:val="00704D0B"/>
    <w:rsid w:val="00704D0E"/>
    <w:rsid w:val="00704E2E"/>
    <w:rsid w:val="00705036"/>
    <w:rsid w:val="0070509D"/>
    <w:rsid w:val="00705268"/>
    <w:rsid w:val="007052A9"/>
    <w:rsid w:val="007058E0"/>
    <w:rsid w:val="00705901"/>
    <w:rsid w:val="00705A6D"/>
    <w:rsid w:val="00705A89"/>
    <w:rsid w:val="00705B6C"/>
    <w:rsid w:val="00705CB5"/>
    <w:rsid w:val="00705D39"/>
    <w:rsid w:val="007060C6"/>
    <w:rsid w:val="00706113"/>
    <w:rsid w:val="0070616D"/>
    <w:rsid w:val="00706178"/>
    <w:rsid w:val="007061C1"/>
    <w:rsid w:val="00706283"/>
    <w:rsid w:val="00706350"/>
    <w:rsid w:val="00706492"/>
    <w:rsid w:val="00706575"/>
    <w:rsid w:val="007065BD"/>
    <w:rsid w:val="007065D5"/>
    <w:rsid w:val="0070681D"/>
    <w:rsid w:val="007068A1"/>
    <w:rsid w:val="007068A7"/>
    <w:rsid w:val="007068E3"/>
    <w:rsid w:val="0070693B"/>
    <w:rsid w:val="007069B8"/>
    <w:rsid w:val="007069D0"/>
    <w:rsid w:val="00706A71"/>
    <w:rsid w:val="00706A92"/>
    <w:rsid w:val="00706B2F"/>
    <w:rsid w:val="00706B39"/>
    <w:rsid w:val="00706C89"/>
    <w:rsid w:val="00706D74"/>
    <w:rsid w:val="00706D78"/>
    <w:rsid w:val="0070702E"/>
    <w:rsid w:val="0070704C"/>
    <w:rsid w:val="00707081"/>
    <w:rsid w:val="00707134"/>
    <w:rsid w:val="007071C0"/>
    <w:rsid w:val="00707356"/>
    <w:rsid w:val="00707412"/>
    <w:rsid w:val="00707ABF"/>
    <w:rsid w:val="00707BB8"/>
    <w:rsid w:val="00707C81"/>
    <w:rsid w:val="00707D64"/>
    <w:rsid w:val="00707EF1"/>
    <w:rsid w:val="00707F93"/>
    <w:rsid w:val="00707FA5"/>
    <w:rsid w:val="0071008F"/>
    <w:rsid w:val="007100F6"/>
    <w:rsid w:val="00710177"/>
    <w:rsid w:val="0071018B"/>
    <w:rsid w:val="007102B0"/>
    <w:rsid w:val="007102DD"/>
    <w:rsid w:val="007103EF"/>
    <w:rsid w:val="00710425"/>
    <w:rsid w:val="007104A2"/>
    <w:rsid w:val="00710609"/>
    <w:rsid w:val="007107EA"/>
    <w:rsid w:val="007108DE"/>
    <w:rsid w:val="00710962"/>
    <w:rsid w:val="00710997"/>
    <w:rsid w:val="00710C73"/>
    <w:rsid w:val="00710C77"/>
    <w:rsid w:val="00710CB4"/>
    <w:rsid w:val="00710EE6"/>
    <w:rsid w:val="00710F4B"/>
    <w:rsid w:val="00711019"/>
    <w:rsid w:val="00711021"/>
    <w:rsid w:val="00711279"/>
    <w:rsid w:val="00711327"/>
    <w:rsid w:val="0071143D"/>
    <w:rsid w:val="00711448"/>
    <w:rsid w:val="00711451"/>
    <w:rsid w:val="00711577"/>
    <w:rsid w:val="0071161B"/>
    <w:rsid w:val="00711679"/>
    <w:rsid w:val="00711747"/>
    <w:rsid w:val="0071176C"/>
    <w:rsid w:val="007117AD"/>
    <w:rsid w:val="007117F2"/>
    <w:rsid w:val="00711815"/>
    <w:rsid w:val="007118BB"/>
    <w:rsid w:val="00711C16"/>
    <w:rsid w:val="00711C2C"/>
    <w:rsid w:val="00711C35"/>
    <w:rsid w:val="00711DED"/>
    <w:rsid w:val="00711F2D"/>
    <w:rsid w:val="00712034"/>
    <w:rsid w:val="007121C4"/>
    <w:rsid w:val="00712221"/>
    <w:rsid w:val="0071222C"/>
    <w:rsid w:val="0071228C"/>
    <w:rsid w:val="007122D5"/>
    <w:rsid w:val="007122FE"/>
    <w:rsid w:val="0071244A"/>
    <w:rsid w:val="00712542"/>
    <w:rsid w:val="00712563"/>
    <w:rsid w:val="00712622"/>
    <w:rsid w:val="0071265E"/>
    <w:rsid w:val="0071288C"/>
    <w:rsid w:val="0071299B"/>
    <w:rsid w:val="007129E8"/>
    <w:rsid w:val="007129FF"/>
    <w:rsid w:val="00712A16"/>
    <w:rsid w:val="00712C20"/>
    <w:rsid w:val="00712D33"/>
    <w:rsid w:val="00712DB4"/>
    <w:rsid w:val="00712DF2"/>
    <w:rsid w:val="00712ED8"/>
    <w:rsid w:val="00712F34"/>
    <w:rsid w:val="00712F7B"/>
    <w:rsid w:val="00712FFA"/>
    <w:rsid w:val="00713084"/>
    <w:rsid w:val="0071330A"/>
    <w:rsid w:val="007133E8"/>
    <w:rsid w:val="00713446"/>
    <w:rsid w:val="0071344C"/>
    <w:rsid w:val="007135A7"/>
    <w:rsid w:val="007135DB"/>
    <w:rsid w:val="00713634"/>
    <w:rsid w:val="00713A64"/>
    <w:rsid w:val="00713AAA"/>
    <w:rsid w:val="00713B0D"/>
    <w:rsid w:val="00713D71"/>
    <w:rsid w:val="00713D92"/>
    <w:rsid w:val="00713E6D"/>
    <w:rsid w:val="00713E91"/>
    <w:rsid w:val="007141E8"/>
    <w:rsid w:val="00714254"/>
    <w:rsid w:val="00714281"/>
    <w:rsid w:val="007142C5"/>
    <w:rsid w:val="00714321"/>
    <w:rsid w:val="00714349"/>
    <w:rsid w:val="00714436"/>
    <w:rsid w:val="00714552"/>
    <w:rsid w:val="007145A4"/>
    <w:rsid w:val="0071464B"/>
    <w:rsid w:val="007146AE"/>
    <w:rsid w:val="0071471C"/>
    <w:rsid w:val="0071474E"/>
    <w:rsid w:val="0071479F"/>
    <w:rsid w:val="00714A00"/>
    <w:rsid w:val="00714A2E"/>
    <w:rsid w:val="00714AA3"/>
    <w:rsid w:val="00714C84"/>
    <w:rsid w:val="00714CC7"/>
    <w:rsid w:val="00714D72"/>
    <w:rsid w:val="00714E99"/>
    <w:rsid w:val="00714F0D"/>
    <w:rsid w:val="00714F54"/>
    <w:rsid w:val="00715000"/>
    <w:rsid w:val="00715027"/>
    <w:rsid w:val="007152F6"/>
    <w:rsid w:val="007153B8"/>
    <w:rsid w:val="00715478"/>
    <w:rsid w:val="007154EE"/>
    <w:rsid w:val="00715526"/>
    <w:rsid w:val="00715551"/>
    <w:rsid w:val="00715580"/>
    <w:rsid w:val="007155BA"/>
    <w:rsid w:val="007155E0"/>
    <w:rsid w:val="00715630"/>
    <w:rsid w:val="00715636"/>
    <w:rsid w:val="0071563A"/>
    <w:rsid w:val="0071578D"/>
    <w:rsid w:val="007157A9"/>
    <w:rsid w:val="007159BA"/>
    <w:rsid w:val="00715A30"/>
    <w:rsid w:val="00715B23"/>
    <w:rsid w:val="00715C1B"/>
    <w:rsid w:val="00715C91"/>
    <w:rsid w:val="00715E34"/>
    <w:rsid w:val="00715E40"/>
    <w:rsid w:val="00715F6E"/>
    <w:rsid w:val="007160C1"/>
    <w:rsid w:val="00716136"/>
    <w:rsid w:val="00716186"/>
    <w:rsid w:val="00716248"/>
    <w:rsid w:val="00716501"/>
    <w:rsid w:val="007165B7"/>
    <w:rsid w:val="007165CC"/>
    <w:rsid w:val="007167DF"/>
    <w:rsid w:val="00716916"/>
    <w:rsid w:val="00716AE5"/>
    <w:rsid w:val="00716CBC"/>
    <w:rsid w:val="00716CDF"/>
    <w:rsid w:val="00716DAF"/>
    <w:rsid w:val="00716F60"/>
    <w:rsid w:val="00716F96"/>
    <w:rsid w:val="0071710D"/>
    <w:rsid w:val="0071718D"/>
    <w:rsid w:val="00717263"/>
    <w:rsid w:val="0071731B"/>
    <w:rsid w:val="0071738C"/>
    <w:rsid w:val="007173DF"/>
    <w:rsid w:val="007174D7"/>
    <w:rsid w:val="007175ED"/>
    <w:rsid w:val="00717611"/>
    <w:rsid w:val="00717649"/>
    <w:rsid w:val="00717675"/>
    <w:rsid w:val="0071769F"/>
    <w:rsid w:val="0071778C"/>
    <w:rsid w:val="007177A8"/>
    <w:rsid w:val="00717816"/>
    <w:rsid w:val="00717D46"/>
    <w:rsid w:val="00717D4D"/>
    <w:rsid w:val="00717D74"/>
    <w:rsid w:val="00717D79"/>
    <w:rsid w:val="00717DE5"/>
    <w:rsid w:val="00717F60"/>
    <w:rsid w:val="00720520"/>
    <w:rsid w:val="00720658"/>
    <w:rsid w:val="007206A4"/>
    <w:rsid w:val="007206A7"/>
    <w:rsid w:val="00720831"/>
    <w:rsid w:val="0072099E"/>
    <w:rsid w:val="00720B2E"/>
    <w:rsid w:val="00720B8B"/>
    <w:rsid w:val="00720CAC"/>
    <w:rsid w:val="00720CDB"/>
    <w:rsid w:val="00720D3B"/>
    <w:rsid w:val="00720F2B"/>
    <w:rsid w:val="00721166"/>
    <w:rsid w:val="007213CF"/>
    <w:rsid w:val="007213ED"/>
    <w:rsid w:val="0072147A"/>
    <w:rsid w:val="007217F6"/>
    <w:rsid w:val="00721831"/>
    <w:rsid w:val="00721875"/>
    <w:rsid w:val="00721925"/>
    <w:rsid w:val="00721932"/>
    <w:rsid w:val="00721973"/>
    <w:rsid w:val="00721A80"/>
    <w:rsid w:val="00721AB6"/>
    <w:rsid w:val="00721B36"/>
    <w:rsid w:val="00721C9C"/>
    <w:rsid w:val="00721CA9"/>
    <w:rsid w:val="00722055"/>
    <w:rsid w:val="0072209A"/>
    <w:rsid w:val="007221CC"/>
    <w:rsid w:val="007221DF"/>
    <w:rsid w:val="0072241E"/>
    <w:rsid w:val="00722478"/>
    <w:rsid w:val="007224EC"/>
    <w:rsid w:val="0072256D"/>
    <w:rsid w:val="007227D1"/>
    <w:rsid w:val="00722A05"/>
    <w:rsid w:val="00722ACE"/>
    <w:rsid w:val="00722B14"/>
    <w:rsid w:val="00722C27"/>
    <w:rsid w:val="00722D1A"/>
    <w:rsid w:val="00722D50"/>
    <w:rsid w:val="00722E93"/>
    <w:rsid w:val="00722FAE"/>
    <w:rsid w:val="0072314D"/>
    <w:rsid w:val="00723214"/>
    <w:rsid w:val="00723316"/>
    <w:rsid w:val="00723356"/>
    <w:rsid w:val="007233A9"/>
    <w:rsid w:val="00723448"/>
    <w:rsid w:val="00723528"/>
    <w:rsid w:val="00723563"/>
    <w:rsid w:val="00723579"/>
    <w:rsid w:val="007235AD"/>
    <w:rsid w:val="00723680"/>
    <w:rsid w:val="00723704"/>
    <w:rsid w:val="0072380C"/>
    <w:rsid w:val="00723925"/>
    <w:rsid w:val="00723970"/>
    <w:rsid w:val="00723C61"/>
    <w:rsid w:val="00723D91"/>
    <w:rsid w:val="00723FB4"/>
    <w:rsid w:val="00724156"/>
    <w:rsid w:val="007241C8"/>
    <w:rsid w:val="007242C7"/>
    <w:rsid w:val="0072433B"/>
    <w:rsid w:val="00724369"/>
    <w:rsid w:val="007244F1"/>
    <w:rsid w:val="00724528"/>
    <w:rsid w:val="00724584"/>
    <w:rsid w:val="007245C6"/>
    <w:rsid w:val="007245E0"/>
    <w:rsid w:val="00724626"/>
    <w:rsid w:val="00724764"/>
    <w:rsid w:val="007247AC"/>
    <w:rsid w:val="007248DB"/>
    <w:rsid w:val="00724AED"/>
    <w:rsid w:val="00724B28"/>
    <w:rsid w:val="00724B66"/>
    <w:rsid w:val="00724C90"/>
    <w:rsid w:val="00724DD9"/>
    <w:rsid w:val="00724DE3"/>
    <w:rsid w:val="00724DEC"/>
    <w:rsid w:val="00724E11"/>
    <w:rsid w:val="00724E64"/>
    <w:rsid w:val="00724ECA"/>
    <w:rsid w:val="00724F33"/>
    <w:rsid w:val="007250BE"/>
    <w:rsid w:val="00725222"/>
    <w:rsid w:val="0072524E"/>
    <w:rsid w:val="00725274"/>
    <w:rsid w:val="00725556"/>
    <w:rsid w:val="00725644"/>
    <w:rsid w:val="007257C7"/>
    <w:rsid w:val="007259D1"/>
    <w:rsid w:val="00725C09"/>
    <w:rsid w:val="00725D44"/>
    <w:rsid w:val="00725D59"/>
    <w:rsid w:val="00725D92"/>
    <w:rsid w:val="00725DB4"/>
    <w:rsid w:val="00725EA9"/>
    <w:rsid w:val="00725F71"/>
    <w:rsid w:val="007260D1"/>
    <w:rsid w:val="0072612F"/>
    <w:rsid w:val="007261C0"/>
    <w:rsid w:val="00726282"/>
    <w:rsid w:val="0072628A"/>
    <w:rsid w:val="00726534"/>
    <w:rsid w:val="00726542"/>
    <w:rsid w:val="0072658D"/>
    <w:rsid w:val="007265C5"/>
    <w:rsid w:val="007265D0"/>
    <w:rsid w:val="007266C1"/>
    <w:rsid w:val="00726790"/>
    <w:rsid w:val="00726840"/>
    <w:rsid w:val="00726857"/>
    <w:rsid w:val="00726875"/>
    <w:rsid w:val="00726943"/>
    <w:rsid w:val="00726C35"/>
    <w:rsid w:val="00726C55"/>
    <w:rsid w:val="00726F2E"/>
    <w:rsid w:val="0072708E"/>
    <w:rsid w:val="007270E6"/>
    <w:rsid w:val="00727191"/>
    <w:rsid w:val="00727228"/>
    <w:rsid w:val="007272AF"/>
    <w:rsid w:val="007273DC"/>
    <w:rsid w:val="00727413"/>
    <w:rsid w:val="0072751A"/>
    <w:rsid w:val="0072765C"/>
    <w:rsid w:val="00727727"/>
    <w:rsid w:val="00727A04"/>
    <w:rsid w:val="00727B3D"/>
    <w:rsid w:val="00727B9B"/>
    <w:rsid w:val="00727C4A"/>
    <w:rsid w:val="00727E38"/>
    <w:rsid w:val="00727ED5"/>
    <w:rsid w:val="00727F17"/>
    <w:rsid w:val="00727FF6"/>
    <w:rsid w:val="00730009"/>
    <w:rsid w:val="0073007E"/>
    <w:rsid w:val="00730091"/>
    <w:rsid w:val="007301FB"/>
    <w:rsid w:val="007302FF"/>
    <w:rsid w:val="00730361"/>
    <w:rsid w:val="0073048D"/>
    <w:rsid w:val="0073049B"/>
    <w:rsid w:val="007304D0"/>
    <w:rsid w:val="007306AE"/>
    <w:rsid w:val="0073097E"/>
    <w:rsid w:val="00730995"/>
    <w:rsid w:val="00730A16"/>
    <w:rsid w:val="00730A7B"/>
    <w:rsid w:val="00730B93"/>
    <w:rsid w:val="00730D10"/>
    <w:rsid w:val="00730E89"/>
    <w:rsid w:val="00730EF4"/>
    <w:rsid w:val="00731060"/>
    <w:rsid w:val="007310CD"/>
    <w:rsid w:val="007310FB"/>
    <w:rsid w:val="00731260"/>
    <w:rsid w:val="0073146D"/>
    <w:rsid w:val="00731511"/>
    <w:rsid w:val="00731705"/>
    <w:rsid w:val="007317B9"/>
    <w:rsid w:val="007318D9"/>
    <w:rsid w:val="00731979"/>
    <w:rsid w:val="007319C8"/>
    <w:rsid w:val="00731AA1"/>
    <w:rsid w:val="00731D72"/>
    <w:rsid w:val="00731D86"/>
    <w:rsid w:val="00731DEB"/>
    <w:rsid w:val="00731DFA"/>
    <w:rsid w:val="007321D0"/>
    <w:rsid w:val="00732452"/>
    <w:rsid w:val="0073251D"/>
    <w:rsid w:val="00732743"/>
    <w:rsid w:val="007327B5"/>
    <w:rsid w:val="007328FD"/>
    <w:rsid w:val="00732AB8"/>
    <w:rsid w:val="00732C36"/>
    <w:rsid w:val="00732C8F"/>
    <w:rsid w:val="00732C94"/>
    <w:rsid w:val="00732C99"/>
    <w:rsid w:val="00732D77"/>
    <w:rsid w:val="00732D79"/>
    <w:rsid w:val="00732D8F"/>
    <w:rsid w:val="00732F01"/>
    <w:rsid w:val="00732FBE"/>
    <w:rsid w:val="0073301F"/>
    <w:rsid w:val="007330CF"/>
    <w:rsid w:val="007331A4"/>
    <w:rsid w:val="00733247"/>
    <w:rsid w:val="00733396"/>
    <w:rsid w:val="007333DF"/>
    <w:rsid w:val="007334A4"/>
    <w:rsid w:val="00733595"/>
    <w:rsid w:val="00733709"/>
    <w:rsid w:val="00733750"/>
    <w:rsid w:val="00733817"/>
    <w:rsid w:val="0073386C"/>
    <w:rsid w:val="007338A1"/>
    <w:rsid w:val="007338B0"/>
    <w:rsid w:val="00733AB0"/>
    <w:rsid w:val="00733B46"/>
    <w:rsid w:val="00733DDF"/>
    <w:rsid w:val="00733DFF"/>
    <w:rsid w:val="00733EF4"/>
    <w:rsid w:val="00733FD1"/>
    <w:rsid w:val="007340E7"/>
    <w:rsid w:val="0073410B"/>
    <w:rsid w:val="007342CE"/>
    <w:rsid w:val="00734377"/>
    <w:rsid w:val="007345B4"/>
    <w:rsid w:val="0073460B"/>
    <w:rsid w:val="007346BB"/>
    <w:rsid w:val="0073477F"/>
    <w:rsid w:val="00734911"/>
    <w:rsid w:val="00734997"/>
    <w:rsid w:val="00734A4C"/>
    <w:rsid w:val="00734B15"/>
    <w:rsid w:val="00734B5F"/>
    <w:rsid w:val="00734B75"/>
    <w:rsid w:val="00734B8E"/>
    <w:rsid w:val="00734C23"/>
    <w:rsid w:val="00734C45"/>
    <w:rsid w:val="00734D1E"/>
    <w:rsid w:val="00734EB9"/>
    <w:rsid w:val="00734FD9"/>
    <w:rsid w:val="007350C4"/>
    <w:rsid w:val="0073514A"/>
    <w:rsid w:val="007351E6"/>
    <w:rsid w:val="0073522C"/>
    <w:rsid w:val="007352A6"/>
    <w:rsid w:val="007352AC"/>
    <w:rsid w:val="007352C6"/>
    <w:rsid w:val="00735547"/>
    <w:rsid w:val="007355A7"/>
    <w:rsid w:val="0073564A"/>
    <w:rsid w:val="0073568E"/>
    <w:rsid w:val="00735758"/>
    <w:rsid w:val="007358C4"/>
    <w:rsid w:val="007359A9"/>
    <w:rsid w:val="00735A0B"/>
    <w:rsid w:val="00735A1A"/>
    <w:rsid w:val="00735BC9"/>
    <w:rsid w:val="00735C92"/>
    <w:rsid w:val="00735CD0"/>
    <w:rsid w:val="00735E7F"/>
    <w:rsid w:val="00735EDD"/>
    <w:rsid w:val="00735F44"/>
    <w:rsid w:val="00735F7D"/>
    <w:rsid w:val="00735FF8"/>
    <w:rsid w:val="007361AB"/>
    <w:rsid w:val="00736216"/>
    <w:rsid w:val="0073627E"/>
    <w:rsid w:val="00736299"/>
    <w:rsid w:val="007362DB"/>
    <w:rsid w:val="0073632A"/>
    <w:rsid w:val="00736338"/>
    <w:rsid w:val="00736376"/>
    <w:rsid w:val="007363C7"/>
    <w:rsid w:val="00736511"/>
    <w:rsid w:val="007365F2"/>
    <w:rsid w:val="00736603"/>
    <w:rsid w:val="00736688"/>
    <w:rsid w:val="0073670E"/>
    <w:rsid w:val="00736A64"/>
    <w:rsid w:val="00736B87"/>
    <w:rsid w:val="00736BC4"/>
    <w:rsid w:val="00736C2B"/>
    <w:rsid w:val="00736E30"/>
    <w:rsid w:val="00736E88"/>
    <w:rsid w:val="00737083"/>
    <w:rsid w:val="00737435"/>
    <w:rsid w:val="00737520"/>
    <w:rsid w:val="007377B1"/>
    <w:rsid w:val="007377E0"/>
    <w:rsid w:val="007378F1"/>
    <w:rsid w:val="00737986"/>
    <w:rsid w:val="007379AB"/>
    <w:rsid w:val="00737AE1"/>
    <w:rsid w:val="00737CEE"/>
    <w:rsid w:val="00737D92"/>
    <w:rsid w:val="00737DC9"/>
    <w:rsid w:val="00737E18"/>
    <w:rsid w:val="00737E94"/>
    <w:rsid w:val="00737FCA"/>
    <w:rsid w:val="0074000F"/>
    <w:rsid w:val="00740162"/>
    <w:rsid w:val="00740285"/>
    <w:rsid w:val="00740311"/>
    <w:rsid w:val="0074033B"/>
    <w:rsid w:val="00740584"/>
    <w:rsid w:val="00740653"/>
    <w:rsid w:val="00740701"/>
    <w:rsid w:val="0074075B"/>
    <w:rsid w:val="00740836"/>
    <w:rsid w:val="007408DD"/>
    <w:rsid w:val="00740B84"/>
    <w:rsid w:val="00740BD8"/>
    <w:rsid w:val="00740C07"/>
    <w:rsid w:val="00740D46"/>
    <w:rsid w:val="00740EA2"/>
    <w:rsid w:val="00740EC7"/>
    <w:rsid w:val="00740F52"/>
    <w:rsid w:val="00740F61"/>
    <w:rsid w:val="00740F6C"/>
    <w:rsid w:val="00741052"/>
    <w:rsid w:val="007410D5"/>
    <w:rsid w:val="00741183"/>
    <w:rsid w:val="007415C5"/>
    <w:rsid w:val="007415F1"/>
    <w:rsid w:val="00741761"/>
    <w:rsid w:val="007417BB"/>
    <w:rsid w:val="00741859"/>
    <w:rsid w:val="007418B2"/>
    <w:rsid w:val="00741A09"/>
    <w:rsid w:val="00741A44"/>
    <w:rsid w:val="00741C03"/>
    <w:rsid w:val="00741C5E"/>
    <w:rsid w:val="00741D29"/>
    <w:rsid w:val="00741E1C"/>
    <w:rsid w:val="00741E3D"/>
    <w:rsid w:val="00741E6F"/>
    <w:rsid w:val="00741FA9"/>
    <w:rsid w:val="00741FAC"/>
    <w:rsid w:val="00741FED"/>
    <w:rsid w:val="00742062"/>
    <w:rsid w:val="007420B5"/>
    <w:rsid w:val="00742389"/>
    <w:rsid w:val="007424CB"/>
    <w:rsid w:val="00742555"/>
    <w:rsid w:val="007427F9"/>
    <w:rsid w:val="007428E7"/>
    <w:rsid w:val="007429EA"/>
    <w:rsid w:val="00742B32"/>
    <w:rsid w:val="00742B8E"/>
    <w:rsid w:val="00742C18"/>
    <w:rsid w:val="00742D0C"/>
    <w:rsid w:val="00742D11"/>
    <w:rsid w:val="00742D5F"/>
    <w:rsid w:val="00742E0C"/>
    <w:rsid w:val="00742E20"/>
    <w:rsid w:val="00742F12"/>
    <w:rsid w:val="00742F40"/>
    <w:rsid w:val="00742F55"/>
    <w:rsid w:val="007430A4"/>
    <w:rsid w:val="00743232"/>
    <w:rsid w:val="007432A1"/>
    <w:rsid w:val="00743315"/>
    <w:rsid w:val="00743367"/>
    <w:rsid w:val="007433C1"/>
    <w:rsid w:val="007433EF"/>
    <w:rsid w:val="007435C7"/>
    <w:rsid w:val="007437E0"/>
    <w:rsid w:val="0074380B"/>
    <w:rsid w:val="00743825"/>
    <w:rsid w:val="00743853"/>
    <w:rsid w:val="00743B5B"/>
    <w:rsid w:val="00743B87"/>
    <w:rsid w:val="00743BB6"/>
    <w:rsid w:val="00743C2B"/>
    <w:rsid w:val="00743CA4"/>
    <w:rsid w:val="00743D79"/>
    <w:rsid w:val="00743DB7"/>
    <w:rsid w:val="00743DDD"/>
    <w:rsid w:val="00743FF8"/>
    <w:rsid w:val="0074417F"/>
    <w:rsid w:val="0074428D"/>
    <w:rsid w:val="00744399"/>
    <w:rsid w:val="00744490"/>
    <w:rsid w:val="00744554"/>
    <w:rsid w:val="007445D7"/>
    <w:rsid w:val="00744619"/>
    <w:rsid w:val="007446AE"/>
    <w:rsid w:val="00744A59"/>
    <w:rsid w:val="00744ABE"/>
    <w:rsid w:val="00744C40"/>
    <w:rsid w:val="00744D59"/>
    <w:rsid w:val="00744E79"/>
    <w:rsid w:val="00744F47"/>
    <w:rsid w:val="00744F71"/>
    <w:rsid w:val="00744F86"/>
    <w:rsid w:val="0074501B"/>
    <w:rsid w:val="0074508B"/>
    <w:rsid w:val="00745097"/>
    <w:rsid w:val="0074510F"/>
    <w:rsid w:val="00745137"/>
    <w:rsid w:val="00745168"/>
    <w:rsid w:val="007452A3"/>
    <w:rsid w:val="00745413"/>
    <w:rsid w:val="007456AF"/>
    <w:rsid w:val="007457F7"/>
    <w:rsid w:val="0074593F"/>
    <w:rsid w:val="00745B1A"/>
    <w:rsid w:val="00745B4B"/>
    <w:rsid w:val="00745E10"/>
    <w:rsid w:val="00745EB9"/>
    <w:rsid w:val="00745F00"/>
    <w:rsid w:val="00745F04"/>
    <w:rsid w:val="00745F06"/>
    <w:rsid w:val="00746168"/>
    <w:rsid w:val="0074619F"/>
    <w:rsid w:val="007461D3"/>
    <w:rsid w:val="0074624D"/>
    <w:rsid w:val="00746261"/>
    <w:rsid w:val="007462F6"/>
    <w:rsid w:val="00746373"/>
    <w:rsid w:val="0074642B"/>
    <w:rsid w:val="00746687"/>
    <w:rsid w:val="0074679E"/>
    <w:rsid w:val="007467A0"/>
    <w:rsid w:val="0074690A"/>
    <w:rsid w:val="00746AA2"/>
    <w:rsid w:val="00746AB2"/>
    <w:rsid w:val="00746B4A"/>
    <w:rsid w:val="00746BBA"/>
    <w:rsid w:val="00746CE5"/>
    <w:rsid w:val="00746E5D"/>
    <w:rsid w:val="00746F1B"/>
    <w:rsid w:val="00746F48"/>
    <w:rsid w:val="00747069"/>
    <w:rsid w:val="007470B3"/>
    <w:rsid w:val="007471CB"/>
    <w:rsid w:val="007472E8"/>
    <w:rsid w:val="00747384"/>
    <w:rsid w:val="0074744C"/>
    <w:rsid w:val="00747543"/>
    <w:rsid w:val="00747708"/>
    <w:rsid w:val="007477AD"/>
    <w:rsid w:val="0074785A"/>
    <w:rsid w:val="007479C7"/>
    <w:rsid w:val="007479D1"/>
    <w:rsid w:val="00747A62"/>
    <w:rsid w:val="00747D50"/>
    <w:rsid w:val="00747EDE"/>
    <w:rsid w:val="007500BD"/>
    <w:rsid w:val="007500EE"/>
    <w:rsid w:val="007500EF"/>
    <w:rsid w:val="007501C7"/>
    <w:rsid w:val="00750321"/>
    <w:rsid w:val="0075036F"/>
    <w:rsid w:val="0075058D"/>
    <w:rsid w:val="007505E6"/>
    <w:rsid w:val="007508A7"/>
    <w:rsid w:val="0075097B"/>
    <w:rsid w:val="00750A25"/>
    <w:rsid w:val="00750A40"/>
    <w:rsid w:val="00750B81"/>
    <w:rsid w:val="00750BEB"/>
    <w:rsid w:val="00750CE5"/>
    <w:rsid w:val="00750DAD"/>
    <w:rsid w:val="00750F4C"/>
    <w:rsid w:val="00750F70"/>
    <w:rsid w:val="00750FBE"/>
    <w:rsid w:val="00751033"/>
    <w:rsid w:val="00751167"/>
    <w:rsid w:val="0075129A"/>
    <w:rsid w:val="00751325"/>
    <w:rsid w:val="007514AD"/>
    <w:rsid w:val="007515CF"/>
    <w:rsid w:val="00751699"/>
    <w:rsid w:val="007516F1"/>
    <w:rsid w:val="00751719"/>
    <w:rsid w:val="00751761"/>
    <w:rsid w:val="0075176D"/>
    <w:rsid w:val="007517DF"/>
    <w:rsid w:val="00751811"/>
    <w:rsid w:val="007518B2"/>
    <w:rsid w:val="00751958"/>
    <w:rsid w:val="00751988"/>
    <w:rsid w:val="007519E0"/>
    <w:rsid w:val="00751AB5"/>
    <w:rsid w:val="00751AEA"/>
    <w:rsid w:val="00751BA2"/>
    <w:rsid w:val="00751C43"/>
    <w:rsid w:val="00751EB1"/>
    <w:rsid w:val="00751FFA"/>
    <w:rsid w:val="0075201C"/>
    <w:rsid w:val="00752089"/>
    <w:rsid w:val="007520C7"/>
    <w:rsid w:val="00752139"/>
    <w:rsid w:val="0075216B"/>
    <w:rsid w:val="00752427"/>
    <w:rsid w:val="007524D8"/>
    <w:rsid w:val="00752675"/>
    <w:rsid w:val="00752676"/>
    <w:rsid w:val="007526D8"/>
    <w:rsid w:val="0075273B"/>
    <w:rsid w:val="007527A3"/>
    <w:rsid w:val="007527AE"/>
    <w:rsid w:val="007527D6"/>
    <w:rsid w:val="00752805"/>
    <w:rsid w:val="00752B3C"/>
    <w:rsid w:val="00752B6D"/>
    <w:rsid w:val="00752D8E"/>
    <w:rsid w:val="00752DC6"/>
    <w:rsid w:val="00752E06"/>
    <w:rsid w:val="00752E78"/>
    <w:rsid w:val="00752E90"/>
    <w:rsid w:val="00752EAE"/>
    <w:rsid w:val="00752FC5"/>
    <w:rsid w:val="00752FEC"/>
    <w:rsid w:val="00753034"/>
    <w:rsid w:val="007530D0"/>
    <w:rsid w:val="007531A9"/>
    <w:rsid w:val="0075329B"/>
    <w:rsid w:val="00753509"/>
    <w:rsid w:val="00753938"/>
    <w:rsid w:val="00753969"/>
    <w:rsid w:val="00753B1A"/>
    <w:rsid w:val="00753C51"/>
    <w:rsid w:val="00753C93"/>
    <w:rsid w:val="00753E64"/>
    <w:rsid w:val="00753EC1"/>
    <w:rsid w:val="00754086"/>
    <w:rsid w:val="0075435E"/>
    <w:rsid w:val="007543A3"/>
    <w:rsid w:val="0075446B"/>
    <w:rsid w:val="00754575"/>
    <w:rsid w:val="007547C4"/>
    <w:rsid w:val="007548A8"/>
    <w:rsid w:val="0075495C"/>
    <w:rsid w:val="00754A1C"/>
    <w:rsid w:val="00754A6C"/>
    <w:rsid w:val="00754B17"/>
    <w:rsid w:val="00754BF7"/>
    <w:rsid w:val="00754C2B"/>
    <w:rsid w:val="00754C8B"/>
    <w:rsid w:val="00755028"/>
    <w:rsid w:val="0075502E"/>
    <w:rsid w:val="00755042"/>
    <w:rsid w:val="00755227"/>
    <w:rsid w:val="00755243"/>
    <w:rsid w:val="00755255"/>
    <w:rsid w:val="007552EF"/>
    <w:rsid w:val="0075539E"/>
    <w:rsid w:val="0075563F"/>
    <w:rsid w:val="00755761"/>
    <w:rsid w:val="00755868"/>
    <w:rsid w:val="007558C9"/>
    <w:rsid w:val="007558CC"/>
    <w:rsid w:val="00755970"/>
    <w:rsid w:val="0075598C"/>
    <w:rsid w:val="00755A2E"/>
    <w:rsid w:val="00755B89"/>
    <w:rsid w:val="00755D23"/>
    <w:rsid w:val="00756088"/>
    <w:rsid w:val="007561A2"/>
    <w:rsid w:val="007562F7"/>
    <w:rsid w:val="007564AB"/>
    <w:rsid w:val="007564EA"/>
    <w:rsid w:val="00756618"/>
    <w:rsid w:val="0075671D"/>
    <w:rsid w:val="0075675A"/>
    <w:rsid w:val="00756840"/>
    <w:rsid w:val="00756909"/>
    <w:rsid w:val="00756A15"/>
    <w:rsid w:val="00756AAE"/>
    <w:rsid w:val="00756B67"/>
    <w:rsid w:val="00756B68"/>
    <w:rsid w:val="00756C2E"/>
    <w:rsid w:val="00756EE9"/>
    <w:rsid w:val="00756F72"/>
    <w:rsid w:val="00756FAE"/>
    <w:rsid w:val="0075704B"/>
    <w:rsid w:val="00757131"/>
    <w:rsid w:val="00757171"/>
    <w:rsid w:val="0075725C"/>
    <w:rsid w:val="00757353"/>
    <w:rsid w:val="00757586"/>
    <w:rsid w:val="007576B6"/>
    <w:rsid w:val="0075773E"/>
    <w:rsid w:val="0075793F"/>
    <w:rsid w:val="00757B1A"/>
    <w:rsid w:val="00757BCC"/>
    <w:rsid w:val="00757CF7"/>
    <w:rsid w:val="00757D26"/>
    <w:rsid w:val="00757D4C"/>
    <w:rsid w:val="00757DD6"/>
    <w:rsid w:val="00757E10"/>
    <w:rsid w:val="00757EC5"/>
    <w:rsid w:val="00757F68"/>
    <w:rsid w:val="00757F74"/>
    <w:rsid w:val="00757FA9"/>
    <w:rsid w:val="007601F6"/>
    <w:rsid w:val="00760212"/>
    <w:rsid w:val="00760300"/>
    <w:rsid w:val="00760388"/>
    <w:rsid w:val="007605A7"/>
    <w:rsid w:val="007605C3"/>
    <w:rsid w:val="0076060B"/>
    <w:rsid w:val="007608E5"/>
    <w:rsid w:val="0076090A"/>
    <w:rsid w:val="00760AE3"/>
    <w:rsid w:val="00760B45"/>
    <w:rsid w:val="00760B5F"/>
    <w:rsid w:val="00760CA1"/>
    <w:rsid w:val="00760D57"/>
    <w:rsid w:val="00760D5D"/>
    <w:rsid w:val="00760DA6"/>
    <w:rsid w:val="00760DBE"/>
    <w:rsid w:val="00760EC9"/>
    <w:rsid w:val="007613E9"/>
    <w:rsid w:val="0076144D"/>
    <w:rsid w:val="007616B2"/>
    <w:rsid w:val="00761733"/>
    <w:rsid w:val="0076181D"/>
    <w:rsid w:val="0076192C"/>
    <w:rsid w:val="00761A30"/>
    <w:rsid w:val="00761B1B"/>
    <w:rsid w:val="00761BAF"/>
    <w:rsid w:val="00761D49"/>
    <w:rsid w:val="00761D56"/>
    <w:rsid w:val="00761E0B"/>
    <w:rsid w:val="00761F09"/>
    <w:rsid w:val="00761F0C"/>
    <w:rsid w:val="0076200D"/>
    <w:rsid w:val="00762077"/>
    <w:rsid w:val="00762288"/>
    <w:rsid w:val="00762470"/>
    <w:rsid w:val="007624B2"/>
    <w:rsid w:val="007625EC"/>
    <w:rsid w:val="007625FC"/>
    <w:rsid w:val="00762646"/>
    <w:rsid w:val="00762677"/>
    <w:rsid w:val="00762679"/>
    <w:rsid w:val="007629D0"/>
    <w:rsid w:val="00762A2A"/>
    <w:rsid w:val="00762B97"/>
    <w:rsid w:val="00762C23"/>
    <w:rsid w:val="007630F1"/>
    <w:rsid w:val="00763261"/>
    <w:rsid w:val="00763307"/>
    <w:rsid w:val="0076332B"/>
    <w:rsid w:val="00763340"/>
    <w:rsid w:val="007633C6"/>
    <w:rsid w:val="0076348F"/>
    <w:rsid w:val="0076349F"/>
    <w:rsid w:val="00763634"/>
    <w:rsid w:val="0076368D"/>
    <w:rsid w:val="0076371C"/>
    <w:rsid w:val="00763732"/>
    <w:rsid w:val="007637D3"/>
    <w:rsid w:val="0076383F"/>
    <w:rsid w:val="00763C64"/>
    <w:rsid w:val="00763EB6"/>
    <w:rsid w:val="00763FFD"/>
    <w:rsid w:val="00764042"/>
    <w:rsid w:val="007641F2"/>
    <w:rsid w:val="00764210"/>
    <w:rsid w:val="00764214"/>
    <w:rsid w:val="0076426E"/>
    <w:rsid w:val="007642DA"/>
    <w:rsid w:val="007643B7"/>
    <w:rsid w:val="0076440C"/>
    <w:rsid w:val="00764457"/>
    <w:rsid w:val="007644D3"/>
    <w:rsid w:val="0076457F"/>
    <w:rsid w:val="007646BF"/>
    <w:rsid w:val="007647C3"/>
    <w:rsid w:val="007648BE"/>
    <w:rsid w:val="00764941"/>
    <w:rsid w:val="0076494E"/>
    <w:rsid w:val="00764A49"/>
    <w:rsid w:val="00764A62"/>
    <w:rsid w:val="00764B09"/>
    <w:rsid w:val="00764B57"/>
    <w:rsid w:val="00764B92"/>
    <w:rsid w:val="00764BCD"/>
    <w:rsid w:val="00764C21"/>
    <w:rsid w:val="00764C8F"/>
    <w:rsid w:val="00764D76"/>
    <w:rsid w:val="00764DFC"/>
    <w:rsid w:val="00764EB1"/>
    <w:rsid w:val="00764ECC"/>
    <w:rsid w:val="00764FB6"/>
    <w:rsid w:val="00765023"/>
    <w:rsid w:val="0076503B"/>
    <w:rsid w:val="0076507C"/>
    <w:rsid w:val="00765163"/>
    <w:rsid w:val="007653D2"/>
    <w:rsid w:val="00765401"/>
    <w:rsid w:val="007654DB"/>
    <w:rsid w:val="0076554D"/>
    <w:rsid w:val="00765654"/>
    <w:rsid w:val="00765802"/>
    <w:rsid w:val="00765945"/>
    <w:rsid w:val="00765979"/>
    <w:rsid w:val="007659BF"/>
    <w:rsid w:val="00765A0C"/>
    <w:rsid w:val="00765B36"/>
    <w:rsid w:val="00765C55"/>
    <w:rsid w:val="00765EA5"/>
    <w:rsid w:val="00765F09"/>
    <w:rsid w:val="00765F5B"/>
    <w:rsid w:val="00766084"/>
    <w:rsid w:val="007661CF"/>
    <w:rsid w:val="007662E4"/>
    <w:rsid w:val="0076647F"/>
    <w:rsid w:val="0076665B"/>
    <w:rsid w:val="007666CD"/>
    <w:rsid w:val="00766716"/>
    <w:rsid w:val="0076688E"/>
    <w:rsid w:val="00766988"/>
    <w:rsid w:val="00766A9E"/>
    <w:rsid w:val="00766C92"/>
    <w:rsid w:val="00766CFB"/>
    <w:rsid w:val="00766DBA"/>
    <w:rsid w:val="00766E74"/>
    <w:rsid w:val="00766ECC"/>
    <w:rsid w:val="00766F1F"/>
    <w:rsid w:val="00766F34"/>
    <w:rsid w:val="00766F35"/>
    <w:rsid w:val="00766F45"/>
    <w:rsid w:val="00767130"/>
    <w:rsid w:val="007672E1"/>
    <w:rsid w:val="0076739E"/>
    <w:rsid w:val="007673E8"/>
    <w:rsid w:val="007673FC"/>
    <w:rsid w:val="00767496"/>
    <w:rsid w:val="007675DB"/>
    <w:rsid w:val="00767815"/>
    <w:rsid w:val="00767ACD"/>
    <w:rsid w:val="00767AFB"/>
    <w:rsid w:val="00767B4A"/>
    <w:rsid w:val="00767B96"/>
    <w:rsid w:val="00767CF8"/>
    <w:rsid w:val="00767D8C"/>
    <w:rsid w:val="00767D93"/>
    <w:rsid w:val="0077012F"/>
    <w:rsid w:val="00770298"/>
    <w:rsid w:val="0077046F"/>
    <w:rsid w:val="0077049D"/>
    <w:rsid w:val="007704C8"/>
    <w:rsid w:val="007706CD"/>
    <w:rsid w:val="00770912"/>
    <w:rsid w:val="00770982"/>
    <w:rsid w:val="00770998"/>
    <w:rsid w:val="00770A10"/>
    <w:rsid w:val="00770AE7"/>
    <w:rsid w:val="00770BE6"/>
    <w:rsid w:val="00770D7F"/>
    <w:rsid w:val="00770DB5"/>
    <w:rsid w:val="00770DDF"/>
    <w:rsid w:val="00770F1F"/>
    <w:rsid w:val="00770FEA"/>
    <w:rsid w:val="00770FFC"/>
    <w:rsid w:val="00771029"/>
    <w:rsid w:val="0077105C"/>
    <w:rsid w:val="0077117A"/>
    <w:rsid w:val="007711C2"/>
    <w:rsid w:val="007711F4"/>
    <w:rsid w:val="00771483"/>
    <w:rsid w:val="00771574"/>
    <w:rsid w:val="007715ED"/>
    <w:rsid w:val="0077165E"/>
    <w:rsid w:val="0077166D"/>
    <w:rsid w:val="00771764"/>
    <w:rsid w:val="007717C6"/>
    <w:rsid w:val="00771993"/>
    <w:rsid w:val="007719B1"/>
    <w:rsid w:val="00771B70"/>
    <w:rsid w:val="00771C74"/>
    <w:rsid w:val="00771D21"/>
    <w:rsid w:val="00771D9D"/>
    <w:rsid w:val="00771EC3"/>
    <w:rsid w:val="00771EEC"/>
    <w:rsid w:val="00771F31"/>
    <w:rsid w:val="00771F90"/>
    <w:rsid w:val="00772127"/>
    <w:rsid w:val="00772329"/>
    <w:rsid w:val="0077244C"/>
    <w:rsid w:val="00772602"/>
    <w:rsid w:val="00772656"/>
    <w:rsid w:val="00772718"/>
    <w:rsid w:val="00772765"/>
    <w:rsid w:val="007727AB"/>
    <w:rsid w:val="007727E2"/>
    <w:rsid w:val="007728AF"/>
    <w:rsid w:val="007728CE"/>
    <w:rsid w:val="00772A51"/>
    <w:rsid w:val="00772B67"/>
    <w:rsid w:val="00772D72"/>
    <w:rsid w:val="00772E6C"/>
    <w:rsid w:val="00772EB5"/>
    <w:rsid w:val="00772EE9"/>
    <w:rsid w:val="00772F70"/>
    <w:rsid w:val="00772FAD"/>
    <w:rsid w:val="00772FE5"/>
    <w:rsid w:val="00772FE8"/>
    <w:rsid w:val="00773040"/>
    <w:rsid w:val="007732CE"/>
    <w:rsid w:val="00773452"/>
    <w:rsid w:val="0077346F"/>
    <w:rsid w:val="007734DD"/>
    <w:rsid w:val="00773539"/>
    <w:rsid w:val="0077353F"/>
    <w:rsid w:val="007736B3"/>
    <w:rsid w:val="00773776"/>
    <w:rsid w:val="007738D2"/>
    <w:rsid w:val="00773BE2"/>
    <w:rsid w:val="00773E67"/>
    <w:rsid w:val="00773E70"/>
    <w:rsid w:val="0077408D"/>
    <w:rsid w:val="00774220"/>
    <w:rsid w:val="0077441D"/>
    <w:rsid w:val="007744DB"/>
    <w:rsid w:val="0077459A"/>
    <w:rsid w:val="007745CE"/>
    <w:rsid w:val="00774627"/>
    <w:rsid w:val="007747F6"/>
    <w:rsid w:val="00774844"/>
    <w:rsid w:val="00774A0E"/>
    <w:rsid w:val="00774A54"/>
    <w:rsid w:val="00774BB2"/>
    <w:rsid w:val="00774BE8"/>
    <w:rsid w:val="00774C19"/>
    <w:rsid w:val="00774CE3"/>
    <w:rsid w:val="00774D6B"/>
    <w:rsid w:val="00774E74"/>
    <w:rsid w:val="00774EF7"/>
    <w:rsid w:val="00774FA1"/>
    <w:rsid w:val="0077500B"/>
    <w:rsid w:val="0077510D"/>
    <w:rsid w:val="007751D3"/>
    <w:rsid w:val="00775240"/>
    <w:rsid w:val="00775463"/>
    <w:rsid w:val="007756C2"/>
    <w:rsid w:val="00775724"/>
    <w:rsid w:val="00775821"/>
    <w:rsid w:val="0077584C"/>
    <w:rsid w:val="0077589A"/>
    <w:rsid w:val="007759FB"/>
    <w:rsid w:val="007759FE"/>
    <w:rsid w:val="00775A12"/>
    <w:rsid w:val="00775A24"/>
    <w:rsid w:val="00775B05"/>
    <w:rsid w:val="00775C8B"/>
    <w:rsid w:val="00775CF8"/>
    <w:rsid w:val="00776145"/>
    <w:rsid w:val="0077619B"/>
    <w:rsid w:val="007761E9"/>
    <w:rsid w:val="00776265"/>
    <w:rsid w:val="0077640C"/>
    <w:rsid w:val="007764A6"/>
    <w:rsid w:val="007764DB"/>
    <w:rsid w:val="007766D1"/>
    <w:rsid w:val="007766FB"/>
    <w:rsid w:val="00776769"/>
    <w:rsid w:val="0077683B"/>
    <w:rsid w:val="007768AE"/>
    <w:rsid w:val="007769BE"/>
    <w:rsid w:val="00776D31"/>
    <w:rsid w:val="00776D99"/>
    <w:rsid w:val="00776DB1"/>
    <w:rsid w:val="00776E71"/>
    <w:rsid w:val="00776E8F"/>
    <w:rsid w:val="00776F70"/>
    <w:rsid w:val="00776FE4"/>
    <w:rsid w:val="00777050"/>
    <w:rsid w:val="0077705E"/>
    <w:rsid w:val="007770B5"/>
    <w:rsid w:val="00777107"/>
    <w:rsid w:val="00777174"/>
    <w:rsid w:val="00777193"/>
    <w:rsid w:val="007771E2"/>
    <w:rsid w:val="0077723F"/>
    <w:rsid w:val="007772B0"/>
    <w:rsid w:val="00777353"/>
    <w:rsid w:val="00777393"/>
    <w:rsid w:val="007773E1"/>
    <w:rsid w:val="0077750C"/>
    <w:rsid w:val="007775BC"/>
    <w:rsid w:val="0077783C"/>
    <w:rsid w:val="0077787B"/>
    <w:rsid w:val="00777981"/>
    <w:rsid w:val="007779BE"/>
    <w:rsid w:val="007779E8"/>
    <w:rsid w:val="00777DFE"/>
    <w:rsid w:val="00777FEC"/>
    <w:rsid w:val="0078002C"/>
    <w:rsid w:val="0078010F"/>
    <w:rsid w:val="007801F3"/>
    <w:rsid w:val="00780494"/>
    <w:rsid w:val="007804F2"/>
    <w:rsid w:val="007805AB"/>
    <w:rsid w:val="007805F6"/>
    <w:rsid w:val="00780922"/>
    <w:rsid w:val="00780BA8"/>
    <w:rsid w:val="00780C54"/>
    <w:rsid w:val="00780D21"/>
    <w:rsid w:val="00780D5F"/>
    <w:rsid w:val="00780DC9"/>
    <w:rsid w:val="00780DFC"/>
    <w:rsid w:val="007814D2"/>
    <w:rsid w:val="00781527"/>
    <w:rsid w:val="007815C8"/>
    <w:rsid w:val="00781837"/>
    <w:rsid w:val="007818E8"/>
    <w:rsid w:val="00781978"/>
    <w:rsid w:val="00781B0C"/>
    <w:rsid w:val="00781BB0"/>
    <w:rsid w:val="00781C10"/>
    <w:rsid w:val="00781D68"/>
    <w:rsid w:val="00781D85"/>
    <w:rsid w:val="00781E32"/>
    <w:rsid w:val="00782080"/>
    <w:rsid w:val="007820A3"/>
    <w:rsid w:val="0078211F"/>
    <w:rsid w:val="0078215A"/>
    <w:rsid w:val="007821D7"/>
    <w:rsid w:val="007821E2"/>
    <w:rsid w:val="007822EB"/>
    <w:rsid w:val="007822F5"/>
    <w:rsid w:val="007824DA"/>
    <w:rsid w:val="00782512"/>
    <w:rsid w:val="0078255C"/>
    <w:rsid w:val="00782619"/>
    <w:rsid w:val="0078292C"/>
    <w:rsid w:val="007829A7"/>
    <w:rsid w:val="007829BB"/>
    <w:rsid w:val="007829FC"/>
    <w:rsid w:val="00782D24"/>
    <w:rsid w:val="00782E71"/>
    <w:rsid w:val="00782F30"/>
    <w:rsid w:val="0078307B"/>
    <w:rsid w:val="007830A6"/>
    <w:rsid w:val="00783164"/>
    <w:rsid w:val="00783287"/>
    <w:rsid w:val="00783295"/>
    <w:rsid w:val="00783312"/>
    <w:rsid w:val="007833BC"/>
    <w:rsid w:val="0078349B"/>
    <w:rsid w:val="0078350B"/>
    <w:rsid w:val="0078354A"/>
    <w:rsid w:val="0078356C"/>
    <w:rsid w:val="00783635"/>
    <w:rsid w:val="007836BA"/>
    <w:rsid w:val="00783816"/>
    <w:rsid w:val="00783936"/>
    <w:rsid w:val="00783B28"/>
    <w:rsid w:val="00783BE3"/>
    <w:rsid w:val="00783D0A"/>
    <w:rsid w:val="00783D72"/>
    <w:rsid w:val="00783E1B"/>
    <w:rsid w:val="00783E63"/>
    <w:rsid w:val="00783EE7"/>
    <w:rsid w:val="00783FEE"/>
    <w:rsid w:val="00784076"/>
    <w:rsid w:val="007840B7"/>
    <w:rsid w:val="0078423C"/>
    <w:rsid w:val="007842B7"/>
    <w:rsid w:val="00784500"/>
    <w:rsid w:val="007845D9"/>
    <w:rsid w:val="0078467C"/>
    <w:rsid w:val="00784682"/>
    <w:rsid w:val="007849C8"/>
    <w:rsid w:val="00784BE9"/>
    <w:rsid w:val="00784C11"/>
    <w:rsid w:val="00784C98"/>
    <w:rsid w:val="00784CC2"/>
    <w:rsid w:val="00784D20"/>
    <w:rsid w:val="00784E54"/>
    <w:rsid w:val="00784E94"/>
    <w:rsid w:val="00784EA1"/>
    <w:rsid w:val="00784EC9"/>
    <w:rsid w:val="00785088"/>
    <w:rsid w:val="00785096"/>
    <w:rsid w:val="0078509E"/>
    <w:rsid w:val="007850D3"/>
    <w:rsid w:val="007854C8"/>
    <w:rsid w:val="007857CA"/>
    <w:rsid w:val="0078580E"/>
    <w:rsid w:val="00785963"/>
    <w:rsid w:val="00785981"/>
    <w:rsid w:val="0078599A"/>
    <w:rsid w:val="00785AAC"/>
    <w:rsid w:val="00785D88"/>
    <w:rsid w:val="00785EBD"/>
    <w:rsid w:val="00785F18"/>
    <w:rsid w:val="00785F50"/>
    <w:rsid w:val="0078601F"/>
    <w:rsid w:val="00786074"/>
    <w:rsid w:val="007863FD"/>
    <w:rsid w:val="00786560"/>
    <w:rsid w:val="007865B0"/>
    <w:rsid w:val="007866D4"/>
    <w:rsid w:val="007866E4"/>
    <w:rsid w:val="007867BA"/>
    <w:rsid w:val="007867E5"/>
    <w:rsid w:val="00786835"/>
    <w:rsid w:val="007868B0"/>
    <w:rsid w:val="00786905"/>
    <w:rsid w:val="007869AA"/>
    <w:rsid w:val="007869E6"/>
    <w:rsid w:val="00786A1E"/>
    <w:rsid w:val="00786AD5"/>
    <w:rsid w:val="00786BAC"/>
    <w:rsid w:val="00786C27"/>
    <w:rsid w:val="00786E41"/>
    <w:rsid w:val="00787079"/>
    <w:rsid w:val="007870B5"/>
    <w:rsid w:val="007870C2"/>
    <w:rsid w:val="007870E3"/>
    <w:rsid w:val="007870FA"/>
    <w:rsid w:val="007871CF"/>
    <w:rsid w:val="00787214"/>
    <w:rsid w:val="007873E2"/>
    <w:rsid w:val="007873E3"/>
    <w:rsid w:val="007873E8"/>
    <w:rsid w:val="007874AF"/>
    <w:rsid w:val="007875D8"/>
    <w:rsid w:val="007875ED"/>
    <w:rsid w:val="007876B2"/>
    <w:rsid w:val="007876DD"/>
    <w:rsid w:val="007876EA"/>
    <w:rsid w:val="007878AE"/>
    <w:rsid w:val="0078790C"/>
    <w:rsid w:val="00787C7C"/>
    <w:rsid w:val="00787DBF"/>
    <w:rsid w:val="00787DED"/>
    <w:rsid w:val="00787EC6"/>
    <w:rsid w:val="00787F07"/>
    <w:rsid w:val="00790050"/>
    <w:rsid w:val="0079008D"/>
    <w:rsid w:val="00790465"/>
    <w:rsid w:val="0079054A"/>
    <w:rsid w:val="0079057C"/>
    <w:rsid w:val="00790857"/>
    <w:rsid w:val="00790B85"/>
    <w:rsid w:val="00790B90"/>
    <w:rsid w:val="00790BA3"/>
    <w:rsid w:val="00790C69"/>
    <w:rsid w:val="00790C7D"/>
    <w:rsid w:val="00790D9F"/>
    <w:rsid w:val="00790E08"/>
    <w:rsid w:val="00790EA9"/>
    <w:rsid w:val="00790F40"/>
    <w:rsid w:val="00790FA1"/>
    <w:rsid w:val="00791084"/>
    <w:rsid w:val="0079109D"/>
    <w:rsid w:val="007910AD"/>
    <w:rsid w:val="0079112F"/>
    <w:rsid w:val="00791131"/>
    <w:rsid w:val="00791457"/>
    <w:rsid w:val="00791681"/>
    <w:rsid w:val="007917C3"/>
    <w:rsid w:val="00791A9A"/>
    <w:rsid w:val="00791B0F"/>
    <w:rsid w:val="00791B1B"/>
    <w:rsid w:val="00791B31"/>
    <w:rsid w:val="00791B68"/>
    <w:rsid w:val="00791BA3"/>
    <w:rsid w:val="00791CB2"/>
    <w:rsid w:val="00791D9B"/>
    <w:rsid w:val="00791EFF"/>
    <w:rsid w:val="00791FB9"/>
    <w:rsid w:val="00792387"/>
    <w:rsid w:val="00792475"/>
    <w:rsid w:val="00792543"/>
    <w:rsid w:val="007927E0"/>
    <w:rsid w:val="0079280B"/>
    <w:rsid w:val="00792810"/>
    <w:rsid w:val="007928DE"/>
    <w:rsid w:val="00792902"/>
    <w:rsid w:val="00792E60"/>
    <w:rsid w:val="00792EA1"/>
    <w:rsid w:val="00793299"/>
    <w:rsid w:val="00793402"/>
    <w:rsid w:val="007935D3"/>
    <w:rsid w:val="007936B6"/>
    <w:rsid w:val="00793715"/>
    <w:rsid w:val="007938A2"/>
    <w:rsid w:val="0079392A"/>
    <w:rsid w:val="00793957"/>
    <w:rsid w:val="00793976"/>
    <w:rsid w:val="007939C1"/>
    <w:rsid w:val="007939FB"/>
    <w:rsid w:val="00793A73"/>
    <w:rsid w:val="00793D40"/>
    <w:rsid w:val="00793F1D"/>
    <w:rsid w:val="00794334"/>
    <w:rsid w:val="00794349"/>
    <w:rsid w:val="00794391"/>
    <w:rsid w:val="00794447"/>
    <w:rsid w:val="007944F9"/>
    <w:rsid w:val="00794756"/>
    <w:rsid w:val="0079488A"/>
    <w:rsid w:val="00794981"/>
    <w:rsid w:val="00794C19"/>
    <w:rsid w:val="00794D9C"/>
    <w:rsid w:val="00794DF6"/>
    <w:rsid w:val="00794E20"/>
    <w:rsid w:val="00794E86"/>
    <w:rsid w:val="00794EA4"/>
    <w:rsid w:val="00794F16"/>
    <w:rsid w:val="00794FE6"/>
    <w:rsid w:val="00795103"/>
    <w:rsid w:val="0079510A"/>
    <w:rsid w:val="007951C9"/>
    <w:rsid w:val="007951F7"/>
    <w:rsid w:val="0079554A"/>
    <w:rsid w:val="007956E0"/>
    <w:rsid w:val="007956FB"/>
    <w:rsid w:val="00795704"/>
    <w:rsid w:val="00795742"/>
    <w:rsid w:val="00795777"/>
    <w:rsid w:val="0079592E"/>
    <w:rsid w:val="00795A0E"/>
    <w:rsid w:val="00795B04"/>
    <w:rsid w:val="00795D03"/>
    <w:rsid w:val="00795F46"/>
    <w:rsid w:val="00795F59"/>
    <w:rsid w:val="0079615B"/>
    <w:rsid w:val="007962B5"/>
    <w:rsid w:val="0079640B"/>
    <w:rsid w:val="00796537"/>
    <w:rsid w:val="00796567"/>
    <w:rsid w:val="00796653"/>
    <w:rsid w:val="00796767"/>
    <w:rsid w:val="007967DD"/>
    <w:rsid w:val="007967E4"/>
    <w:rsid w:val="00796812"/>
    <w:rsid w:val="00796995"/>
    <w:rsid w:val="00796A0B"/>
    <w:rsid w:val="00796A72"/>
    <w:rsid w:val="00796B50"/>
    <w:rsid w:val="00796D67"/>
    <w:rsid w:val="00796DEB"/>
    <w:rsid w:val="00796E6B"/>
    <w:rsid w:val="0079712A"/>
    <w:rsid w:val="00797183"/>
    <w:rsid w:val="007971F8"/>
    <w:rsid w:val="0079733C"/>
    <w:rsid w:val="00797401"/>
    <w:rsid w:val="0079742F"/>
    <w:rsid w:val="007974F9"/>
    <w:rsid w:val="0079753B"/>
    <w:rsid w:val="007975DB"/>
    <w:rsid w:val="00797619"/>
    <w:rsid w:val="007976CE"/>
    <w:rsid w:val="0079778C"/>
    <w:rsid w:val="007977F3"/>
    <w:rsid w:val="00797837"/>
    <w:rsid w:val="00797855"/>
    <w:rsid w:val="007978C9"/>
    <w:rsid w:val="0079799A"/>
    <w:rsid w:val="00797B84"/>
    <w:rsid w:val="00797F82"/>
    <w:rsid w:val="007A004D"/>
    <w:rsid w:val="007A0374"/>
    <w:rsid w:val="007A03E9"/>
    <w:rsid w:val="007A0610"/>
    <w:rsid w:val="007A0688"/>
    <w:rsid w:val="007A06EC"/>
    <w:rsid w:val="007A07D5"/>
    <w:rsid w:val="007A07DB"/>
    <w:rsid w:val="007A0805"/>
    <w:rsid w:val="007A0914"/>
    <w:rsid w:val="007A0944"/>
    <w:rsid w:val="007A0999"/>
    <w:rsid w:val="007A0A0A"/>
    <w:rsid w:val="007A0AA7"/>
    <w:rsid w:val="007A0CF7"/>
    <w:rsid w:val="007A0D7B"/>
    <w:rsid w:val="007A10B6"/>
    <w:rsid w:val="007A1242"/>
    <w:rsid w:val="007A12D0"/>
    <w:rsid w:val="007A12F5"/>
    <w:rsid w:val="007A136D"/>
    <w:rsid w:val="007A1420"/>
    <w:rsid w:val="007A14BF"/>
    <w:rsid w:val="007A1591"/>
    <w:rsid w:val="007A15F7"/>
    <w:rsid w:val="007A1616"/>
    <w:rsid w:val="007A172C"/>
    <w:rsid w:val="007A1755"/>
    <w:rsid w:val="007A1819"/>
    <w:rsid w:val="007A1899"/>
    <w:rsid w:val="007A1AC3"/>
    <w:rsid w:val="007A1B59"/>
    <w:rsid w:val="007A1B5C"/>
    <w:rsid w:val="007A1D58"/>
    <w:rsid w:val="007A1D6A"/>
    <w:rsid w:val="007A1DE3"/>
    <w:rsid w:val="007A210E"/>
    <w:rsid w:val="007A22B4"/>
    <w:rsid w:val="007A2393"/>
    <w:rsid w:val="007A23D6"/>
    <w:rsid w:val="007A2427"/>
    <w:rsid w:val="007A24A5"/>
    <w:rsid w:val="007A26C2"/>
    <w:rsid w:val="007A27EC"/>
    <w:rsid w:val="007A297E"/>
    <w:rsid w:val="007A29C0"/>
    <w:rsid w:val="007A2B3C"/>
    <w:rsid w:val="007A2CA6"/>
    <w:rsid w:val="007A2E3A"/>
    <w:rsid w:val="007A2E66"/>
    <w:rsid w:val="007A2E84"/>
    <w:rsid w:val="007A2EA1"/>
    <w:rsid w:val="007A2EA9"/>
    <w:rsid w:val="007A301A"/>
    <w:rsid w:val="007A3153"/>
    <w:rsid w:val="007A316F"/>
    <w:rsid w:val="007A3384"/>
    <w:rsid w:val="007A34A2"/>
    <w:rsid w:val="007A3536"/>
    <w:rsid w:val="007A360F"/>
    <w:rsid w:val="007A3790"/>
    <w:rsid w:val="007A385E"/>
    <w:rsid w:val="007A3904"/>
    <w:rsid w:val="007A3A71"/>
    <w:rsid w:val="007A3D08"/>
    <w:rsid w:val="007A3EA6"/>
    <w:rsid w:val="007A3F8C"/>
    <w:rsid w:val="007A403A"/>
    <w:rsid w:val="007A40CF"/>
    <w:rsid w:val="007A40D8"/>
    <w:rsid w:val="007A423C"/>
    <w:rsid w:val="007A4276"/>
    <w:rsid w:val="007A43E9"/>
    <w:rsid w:val="007A4485"/>
    <w:rsid w:val="007A44A7"/>
    <w:rsid w:val="007A4532"/>
    <w:rsid w:val="007A4625"/>
    <w:rsid w:val="007A4640"/>
    <w:rsid w:val="007A47A0"/>
    <w:rsid w:val="007A4823"/>
    <w:rsid w:val="007A498D"/>
    <w:rsid w:val="007A4A7C"/>
    <w:rsid w:val="007A4C35"/>
    <w:rsid w:val="007A4CCD"/>
    <w:rsid w:val="007A4D91"/>
    <w:rsid w:val="007A4DBE"/>
    <w:rsid w:val="007A4E62"/>
    <w:rsid w:val="007A4E88"/>
    <w:rsid w:val="007A510E"/>
    <w:rsid w:val="007A513E"/>
    <w:rsid w:val="007A551C"/>
    <w:rsid w:val="007A565E"/>
    <w:rsid w:val="007A56AA"/>
    <w:rsid w:val="007A56C5"/>
    <w:rsid w:val="007A5AAC"/>
    <w:rsid w:val="007A5ABA"/>
    <w:rsid w:val="007A5B43"/>
    <w:rsid w:val="007A5D9F"/>
    <w:rsid w:val="007A609F"/>
    <w:rsid w:val="007A6360"/>
    <w:rsid w:val="007A64F4"/>
    <w:rsid w:val="007A661B"/>
    <w:rsid w:val="007A662C"/>
    <w:rsid w:val="007A66E5"/>
    <w:rsid w:val="007A6706"/>
    <w:rsid w:val="007A6752"/>
    <w:rsid w:val="007A68D1"/>
    <w:rsid w:val="007A6916"/>
    <w:rsid w:val="007A6A8F"/>
    <w:rsid w:val="007A6AEB"/>
    <w:rsid w:val="007A6B21"/>
    <w:rsid w:val="007A6C83"/>
    <w:rsid w:val="007A6D2F"/>
    <w:rsid w:val="007A6F05"/>
    <w:rsid w:val="007A6F6F"/>
    <w:rsid w:val="007A6F98"/>
    <w:rsid w:val="007A7046"/>
    <w:rsid w:val="007A70FE"/>
    <w:rsid w:val="007A7115"/>
    <w:rsid w:val="007A71BA"/>
    <w:rsid w:val="007A729F"/>
    <w:rsid w:val="007A73DA"/>
    <w:rsid w:val="007A74D2"/>
    <w:rsid w:val="007A75CD"/>
    <w:rsid w:val="007A76F8"/>
    <w:rsid w:val="007A77D1"/>
    <w:rsid w:val="007B0294"/>
    <w:rsid w:val="007B0466"/>
    <w:rsid w:val="007B0483"/>
    <w:rsid w:val="007B08B3"/>
    <w:rsid w:val="007B0AE0"/>
    <w:rsid w:val="007B0BEE"/>
    <w:rsid w:val="007B0C77"/>
    <w:rsid w:val="007B0DF6"/>
    <w:rsid w:val="007B0F2A"/>
    <w:rsid w:val="007B0FC4"/>
    <w:rsid w:val="007B0FFB"/>
    <w:rsid w:val="007B11DF"/>
    <w:rsid w:val="007B11E6"/>
    <w:rsid w:val="007B128A"/>
    <w:rsid w:val="007B133A"/>
    <w:rsid w:val="007B13F3"/>
    <w:rsid w:val="007B165C"/>
    <w:rsid w:val="007B16C3"/>
    <w:rsid w:val="007B1715"/>
    <w:rsid w:val="007B17F2"/>
    <w:rsid w:val="007B19A4"/>
    <w:rsid w:val="007B19B3"/>
    <w:rsid w:val="007B208B"/>
    <w:rsid w:val="007B21BA"/>
    <w:rsid w:val="007B2231"/>
    <w:rsid w:val="007B2271"/>
    <w:rsid w:val="007B23ED"/>
    <w:rsid w:val="007B248C"/>
    <w:rsid w:val="007B2507"/>
    <w:rsid w:val="007B269B"/>
    <w:rsid w:val="007B2729"/>
    <w:rsid w:val="007B2A96"/>
    <w:rsid w:val="007B2BAD"/>
    <w:rsid w:val="007B2CEA"/>
    <w:rsid w:val="007B2DAA"/>
    <w:rsid w:val="007B2E52"/>
    <w:rsid w:val="007B2EC3"/>
    <w:rsid w:val="007B2EF3"/>
    <w:rsid w:val="007B300D"/>
    <w:rsid w:val="007B311E"/>
    <w:rsid w:val="007B3222"/>
    <w:rsid w:val="007B3251"/>
    <w:rsid w:val="007B328C"/>
    <w:rsid w:val="007B32D5"/>
    <w:rsid w:val="007B3558"/>
    <w:rsid w:val="007B358F"/>
    <w:rsid w:val="007B3592"/>
    <w:rsid w:val="007B374C"/>
    <w:rsid w:val="007B37EB"/>
    <w:rsid w:val="007B37F2"/>
    <w:rsid w:val="007B38B5"/>
    <w:rsid w:val="007B38D9"/>
    <w:rsid w:val="007B3993"/>
    <w:rsid w:val="007B3ADA"/>
    <w:rsid w:val="007B3C16"/>
    <w:rsid w:val="007B3C1D"/>
    <w:rsid w:val="007B3D32"/>
    <w:rsid w:val="007B3D4F"/>
    <w:rsid w:val="007B3DF0"/>
    <w:rsid w:val="007B3E11"/>
    <w:rsid w:val="007B3E55"/>
    <w:rsid w:val="007B3E7C"/>
    <w:rsid w:val="007B3F0D"/>
    <w:rsid w:val="007B4088"/>
    <w:rsid w:val="007B408D"/>
    <w:rsid w:val="007B42D5"/>
    <w:rsid w:val="007B4355"/>
    <w:rsid w:val="007B4560"/>
    <w:rsid w:val="007B45E4"/>
    <w:rsid w:val="007B4620"/>
    <w:rsid w:val="007B47C4"/>
    <w:rsid w:val="007B47E1"/>
    <w:rsid w:val="007B4916"/>
    <w:rsid w:val="007B49C6"/>
    <w:rsid w:val="007B4A19"/>
    <w:rsid w:val="007B4A61"/>
    <w:rsid w:val="007B4B31"/>
    <w:rsid w:val="007B4F00"/>
    <w:rsid w:val="007B4F0B"/>
    <w:rsid w:val="007B5046"/>
    <w:rsid w:val="007B5051"/>
    <w:rsid w:val="007B5069"/>
    <w:rsid w:val="007B53E5"/>
    <w:rsid w:val="007B5455"/>
    <w:rsid w:val="007B5618"/>
    <w:rsid w:val="007B561E"/>
    <w:rsid w:val="007B58F9"/>
    <w:rsid w:val="007B5AAE"/>
    <w:rsid w:val="007B5D7B"/>
    <w:rsid w:val="007B5D92"/>
    <w:rsid w:val="007B5DC1"/>
    <w:rsid w:val="007B5E76"/>
    <w:rsid w:val="007B5F06"/>
    <w:rsid w:val="007B5F90"/>
    <w:rsid w:val="007B608C"/>
    <w:rsid w:val="007B6141"/>
    <w:rsid w:val="007B615B"/>
    <w:rsid w:val="007B6175"/>
    <w:rsid w:val="007B62AF"/>
    <w:rsid w:val="007B62F6"/>
    <w:rsid w:val="007B6394"/>
    <w:rsid w:val="007B65E3"/>
    <w:rsid w:val="007B671E"/>
    <w:rsid w:val="007B6867"/>
    <w:rsid w:val="007B68E4"/>
    <w:rsid w:val="007B69AE"/>
    <w:rsid w:val="007B69F1"/>
    <w:rsid w:val="007B69FE"/>
    <w:rsid w:val="007B6AB6"/>
    <w:rsid w:val="007B6B73"/>
    <w:rsid w:val="007B6B74"/>
    <w:rsid w:val="007B6B9A"/>
    <w:rsid w:val="007B6CAA"/>
    <w:rsid w:val="007B6D6A"/>
    <w:rsid w:val="007B6DE0"/>
    <w:rsid w:val="007B6E62"/>
    <w:rsid w:val="007B6F87"/>
    <w:rsid w:val="007B715D"/>
    <w:rsid w:val="007B725B"/>
    <w:rsid w:val="007B73F9"/>
    <w:rsid w:val="007B755A"/>
    <w:rsid w:val="007B75B4"/>
    <w:rsid w:val="007B762F"/>
    <w:rsid w:val="007B7AF1"/>
    <w:rsid w:val="007B7BCE"/>
    <w:rsid w:val="007B7BE4"/>
    <w:rsid w:val="007B7D83"/>
    <w:rsid w:val="007B7DFB"/>
    <w:rsid w:val="007B7F8A"/>
    <w:rsid w:val="007C0422"/>
    <w:rsid w:val="007C075D"/>
    <w:rsid w:val="007C07D2"/>
    <w:rsid w:val="007C07E6"/>
    <w:rsid w:val="007C084F"/>
    <w:rsid w:val="007C08D2"/>
    <w:rsid w:val="007C08D5"/>
    <w:rsid w:val="007C08F6"/>
    <w:rsid w:val="007C0AD6"/>
    <w:rsid w:val="007C0CDB"/>
    <w:rsid w:val="007C0CDC"/>
    <w:rsid w:val="007C0DBE"/>
    <w:rsid w:val="007C0F12"/>
    <w:rsid w:val="007C0F56"/>
    <w:rsid w:val="007C0F7F"/>
    <w:rsid w:val="007C1005"/>
    <w:rsid w:val="007C13F7"/>
    <w:rsid w:val="007C1574"/>
    <w:rsid w:val="007C165B"/>
    <w:rsid w:val="007C1695"/>
    <w:rsid w:val="007C173F"/>
    <w:rsid w:val="007C1791"/>
    <w:rsid w:val="007C1992"/>
    <w:rsid w:val="007C1AEF"/>
    <w:rsid w:val="007C1BA3"/>
    <w:rsid w:val="007C1C2C"/>
    <w:rsid w:val="007C1C5B"/>
    <w:rsid w:val="007C1C76"/>
    <w:rsid w:val="007C1CE0"/>
    <w:rsid w:val="007C1F62"/>
    <w:rsid w:val="007C20F2"/>
    <w:rsid w:val="007C245E"/>
    <w:rsid w:val="007C270D"/>
    <w:rsid w:val="007C2715"/>
    <w:rsid w:val="007C2751"/>
    <w:rsid w:val="007C2847"/>
    <w:rsid w:val="007C2BE1"/>
    <w:rsid w:val="007C2CA0"/>
    <w:rsid w:val="007C2CC6"/>
    <w:rsid w:val="007C2F73"/>
    <w:rsid w:val="007C2FAD"/>
    <w:rsid w:val="007C2FDD"/>
    <w:rsid w:val="007C2FE0"/>
    <w:rsid w:val="007C3176"/>
    <w:rsid w:val="007C3492"/>
    <w:rsid w:val="007C34D3"/>
    <w:rsid w:val="007C3514"/>
    <w:rsid w:val="007C3526"/>
    <w:rsid w:val="007C3534"/>
    <w:rsid w:val="007C353D"/>
    <w:rsid w:val="007C3699"/>
    <w:rsid w:val="007C36A1"/>
    <w:rsid w:val="007C378C"/>
    <w:rsid w:val="007C3950"/>
    <w:rsid w:val="007C3982"/>
    <w:rsid w:val="007C3AB8"/>
    <w:rsid w:val="007C3C47"/>
    <w:rsid w:val="007C3C68"/>
    <w:rsid w:val="007C3D20"/>
    <w:rsid w:val="007C3D6D"/>
    <w:rsid w:val="007C3EB0"/>
    <w:rsid w:val="007C3F50"/>
    <w:rsid w:val="007C3FCA"/>
    <w:rsid w:val="007C3FFF"/>
    <w:rsid w:val="007C4033"/>
    <w:rsid w:val="007C426F"/>
    <w:rsid w:val="007C428D"/>
    <w:rsid w:val="007C42BB"/>
    <w:rsid w:val="007C4453"/>
    <w:rsid w:val="007C445E"/>
    <w:rsid w:val="007C4499"/>
    <w:rsid w:val="007C44FA"/>
    <w:rsid w:val="007C456E"/>
    <w:rsid w:val="007C45E7"/>
    <w:rsid w:val="007C468C"/>
    <w:rsid w:val="007C49F2"/>
    <w:rsid w:val="007C4AA8"/>
    <w:rsid w:val="007C4C7D"/>
    <w:rsid w:val="007C4D51"/>
    <w:rsid w:val="007C4DBA"/>
    <w:rsid w:val="007C507D"/>
    <w:rsid w:val="007C5175"/>
    <w:rsid w:val="007C51CC"/>
    <w:rsid w:val="007C560B"/>
    <w:rsid w:val="007C566D"/>
    <w:rsid w:val="007C56FC"/>
    <w:rsid w:val="007C5752"/>
    <w:rsid w:val="007C58E3"/>
    <w:rsid w:val="007C5908"/>
    <w:rsid w:val="007C596A"/>
    <w:rsid w:val="007C5992"/>
    <w:rsid w:val="007C5A3B"/>
    <w:rsid w:val="007C5A64"/>
    <w:rsid w:val="007C5A7D"/>
    <w:rsid w:val="007C5B81"/>
    <w:rsid w:val="007C5C24"/>
    <w:rsid w:val="007C5CAD"/>
    <w:rsid w:val="007C5E32"/>
    <w:rsid w:val="007C6027"/>
    <w:rsid w:val="007C6123"/>
    <w:rsid w:val="007C616C"/>
    <w:rsid w:val="007C6436"/>
    <w:rsid w:val="007C64C6"/>
    <w:rsid w:val="007C6536"/>
    <w:rsid w:val="007C669A"/>
    <w:rsid w:val="007C6707"/>
    <w:rsid w:val="007C6754"/>
    <w:rsid w:val="007C688E"/>
    <w:rsid w:val="007C6998"/>
    <w:rsid w:val="007C69B1"/>
    <w:rsid w:val="007C6A24"/>
    <w:rsid w:val="007C6B80"/>
    <w:rsid w:val="007C6BD4"/>
    <w:rsid w:val="007C6C9B"/>
    <w:rsid w:val="007C6E10"/>
    <w:rsid w:val="007C6E11"/>
    <w:rsid w:val="007C6E55"/>
    <w:rsid w:val="007C6F52"/>
    <w:rsid w:val="007C7057"/>
    <w:rsid w:val="007C70DC"/>
    <w:rsid w:val="007C714A"/>
    <w:rsid w:val="007C726E"/>
    <w:rsid w:val="007C7289"/>
    <w:rsid w:val="007C73E1"/>
    <w:rsid w:val="007C777C"/>
    <w:rsid w:val="007C7D1E"/>
    <w:rsid w:val="007C7D26"/>
    <w:rsid w:val="007C7D8F"/>
    <w:rsid w:val="007C7E5F"/>
    <w:rsid w:val="007C7E82"/>
    <w:rsid w:val="007C7E9F"/>
    <w:rsid w:val="007C7EB4"/>
    <w:rsid w:val="007C7F0F"/>
    <w:rsid w:val="007C7FD1"/>
    <w:rsid w:val="007D014B"/>
    <w:rsid w:val="007D0164"/>
    <w:rsid w:val="007D01A3"/>
    <w:rsid w:val="007D01F3"/>
    <w:rsid w:val="007D02B7"/>
    <w:rsid w:val="007D0353"/>
    <w:rsid w:val="007D04EB"/>
    <w:rsid w:val="007D056E"/>
    <w:rsid w:val="007D05CE"/>
    <w:rsid w:val="007D0836"/>
    <w:rsid w:val="007D08A8"/>
    <w:rsid w:val="007D0CD7"/>
    <w:rsid w:val="007D0D51"/>
    <w:rsid w:val="007D0EA6"/>
    <w:rsid w:val="007D0EBE"/>
    <w:rsid w:val="007D0EF8"/>
    <w:rsid w:val="007D0F34"/>
    <w:rsid w:val="007D1014"/>
    <w:rsid w:val="007D1083"/>
    <w:rsid w:val="007D10DF"/>
    <w:rsid w:val="007D1172"/>
    <w:rsid w:val="007D1287"/>
    <w:rsid w:val="007D1460"/>
    <w:rsid w:val="007D14BC"/>
    <w:rsid w:val="007D1545"/>
    <w:rsid w:val="007D16C8"/>
    <w:rsid w:val="007D18DC"/>
    <w:rsid w:val="007D1913"/>
    <w:rsid w:val="007D192D"/>
    <w:rsid w:val="007D1983"/>
    <w:rsid w:val="007D19AE"/>
    <w:rsid w:val="007D1A42"/>
    <w:rsid w:val="007D1B0F"/>
    <w:rsid w:val="007D1C80"/>
    <w:rsid w:val="007D1D09"/>
    <w:rsid w:val="007D1E0C"/>
    <w:rsid w:val="007D1F01"/>
    <w:rsid w:val="007D1F20"/>
    <w:rsid w:val="007D21CD"/>
    <w:rsid w:val="007D21EA"/>
    <w:rsid w:val="007D23F0"/>
    <w:rsid w:val="007D2482"/>
    <w:rsid w:val="007D24D1"/>
    <w:rsid w:val="007D2547"/>
    <w:rsid w:val="007D2803"/>
    <w:rsid w:val="007D2B3C"/>
    <w:rsid w:val="007D2C49"/>
    <w:rsid w:val="007D2D69"/>
    <w:rsid w:val="007D2E41"/>
    <w:rsid w:val="007D2E79"/>
    <w:rsid w:val="007D2F29"/>
    <w:rsid w:val="007D309A"/>
    <w:rsid w:val="007D34BA"/>
    <w:rsid w:val="007D3578"/>
    <w:rsid w:val="007D35F0"/>
    <w:rsid w:val="007D36BD"/>
    <w:rsid w:val="007D3871"/>
    <w:rsid w:val="007D388C"/>
    <w:rsid w:val="007D3BD9"/>
    <w:rsid w:val="007D3D01"/>
    <w:rsid w:val="007D3E38"/>
    <w:rsid w:val="007D3EAE"/>
    <w:rsid w:val="007D3F4E"/>
    <w:rsid w:val="007D3F83"/>
    <w:rsid w:val="007D4128"/>
    <w:rsid w:val="007D4151"/>
    <w:rsid w:val="007D42A5"/>
    <w:rsid w:val="007D433C"/>
    <w:rsid w:val="007D43DC"/>
    <w:rsid w:val="007D4435"/>
    <w:rsid w:val="007D4437"/>
    <w:rsid w:val="007D45C1"/>
    <w:rsid w:val="007D4663"/>
    <w:rsid w:val="007D46DC"/>
    <w:rsid w:val="007D486D"/>
    <w:rsid w:val="007D4980"/>
    <w:rsid w:val="007D4B80"/>
    <w:rsid w:val="007D4B97"/>
    <w:rsid w:val="007D4B9B"/>
    <w:rsid w:val="007D4BEE"/>
    <w:rsid w:val="007D4CB3"/>
    <w:rsid w:val="007D4EA1"/>
    <w:rsid w:val="007D4FFD"/>
    <w:rsid w:val="007D50F8"/>
    <w:rsid w:val="007D5148"/>
    <w:rsid w:val="007D5195"/>
    <w:rsid w:val="007D5219"/>
    <w:rsid w:val="007D52CB"/>
    <w:rsid w:val="007D5364"/>
    <w:rsid w:val="007D53A9"/>
    <w:rsid w:val="007D53DA"/>
    <w:rsid w:val="007D54B2"/>
    <w:rsid w:val="007D5565"/>
    <w:rsid w:val="007D5708"/>
    <w:rsid w:val="007D5925"/>
    <w:rsid w:val="007D59B6"/>
    <w:rsid w:val="007D59E5"/>
    <w:rsid w:val="007D5A51"/>
    <w:rsid w:val="007D5A5A"/>
    <w:rsid w:val="007D5A97"/>
    <w:rsid w:val="007D5C24"/>
    <w:rsid w:val="007D5D93"/>
    <w:rsid w:val="007D5EA9"/>
    <w:rsid w:val="007D5EB7"/>
    <w:rsid w:val="007D5EF9"/>
    <w:rsid w:val="007D5F54"/>
    <w:rsid w:val="007D607B"/>
    <w:rsid w:val="007D621F"/>
    <w:rsid w:val="007D62E0"/>
    <w:rsid w:val="007D6353"/>
    <w:rsid w:val="007D6566"/>
    <w:rsid w:val="007D666A"/>
    <w:rsid w:val="007D677D"/>
    <w:rsid w:val="007D6915"/>
    <w:rsid w:val="007D6965"/>
    <w:rsid w:val="007D6B82"/>
    <w:rsid w:val="007D6C22"/>
    <w:rsid w:val="007D6CFD"/>
    <w:rsid w:val="007D6E0A"/>
    <w:rsid w:val="007D6EDB"/>
    <w:rsid w:val="007D6FC7"/>
    <w:rsid w:val="007D70FA"/>
    <w:rsid w:val="007D723E"/>
    <w:rsid w:val="007D738E"/>
    <w:rsid w:val="007D73DF"/>
    <w:rsid w:val="007D7457"/>
    <w:rsid w:val="007D74CD"/>
    <w:rsid w:val="007D7732"/>
    <w:rsid w:val="007D7910"/>
    <w:rsid w:val="007D791B"/>
    <w:rsid w:val="007D7A43"/>
    <w:rsid w:val="007D7B75"/>
    <w:rsid w:val="007D7C28"/>
    <w:rsid w:val="007D7C37"/>
    <w:rsid w:val="007D7E50"/>
    <w:rsid w:val="007D7E66"/>
    <w:rsid w:val="007D7F03"/>
    <w:rsid w:val="007D7FF0"/>
    <w:rsid w:val="007E024B"/>
    <w:rsid w:val="007E029A"/>
    <w:rsid w:val="007E02C4"/>
    <w:rsid w:val="007E03A3"/>
    <w:rsid w:val="007E03AC"/>
    <w:rsid w:val="007E06C9"/>
    <w:rsid w:val="007E071D"/>
    <w:rsid w:val="007E0813"/>
    <w:rsid w:val="007E088C"/>
    <w:rsid w:val="007E08F3"/>
    <w:rsid w:val="007E0B05"/>
    <w:rsid w:val="007E0B65"/>
    <w:rsid w:val="007E0C3B"/>
    <w:rsid w:val="007E0D34"/>
    <w:rsid w:val="007E0DAF"/>
    <w:rsid w:val="007E0EE9"/>
    <w:rsid w:val="007E0F4E"/>
    <w:rsid w:val="007E114F"/>
    <w:rsid w:val="007E116D"/>
    <w:rsid w:val="007E1176"/>
    <w:rsid w:val="007E138E"/>
    <w:rsid w:val="007E142A"/>
    <w:rsid w:val="007E144F"/>
    <w:rsid w:val="007E14D0"/>
    <w:rsid w:val="007E15B7"/>
    <w:rsid w:val="007E15E4"/>
    <w:rsid w:val="007E1752"/>
    <w:rsid w:val="007E1A36"/>
    <w:rsid w:val="007E1A9B"/>
    <w:rsid w:val="007E1AD0"/>
    <w:rsid w:val="007E1AD8"/>
    <w:rsid w:val="007E1BFE"/>
    <w:rsid w:val="007E1D3B"/>
    <w:rsid w:val="007E1D6F"/>
    <w:rsid w:val="007E1DCE"/>
    <w:rsid w:val="007E1E88"/>
    <w:rsid w:val="007E2004"/>
    <w:rsid w:val="007E2054"/>
    <w:rsid w:val="007E21A5"/>
    <w:rsid w:val="007E21FF"/>
    <w:rsid w:val="007E22DF"/>
    <w:rsid w:val="007E2330"/>
    <w:rsid w:val="007E23F8"/>
    <w:rsid w:val="007E23FD"/>
    <w:rsid w:val="007E246A"/>
    <w:rsid w:val="007E2589"/>
    <w:rsid w:val="007E266B"/>
    <w:rsid w:val="007E277D"/>
    <w:rsid w:val="007E2952"/>
    <w:rsid w:val="007E297C"/>
    <w:rsid w:val="007E2984"/>
    <w:rsid w:val="007E2996"/>
    <w:rsid w:val="007E2A80"/>
    <w:rsid w:val="007E2D0E"/>
    <w:rsid w:val="007E2E40"/>
    <w:rsid w:val="007E30F8"/>
    <w:rsid w:val="007E312E"/>
    <w:rsid w:val="007E32DA"/>
    <w:rsid w:val="007E35BF"/>
    <w:rsid w:val="007E382C"/>
    <w:rsid w:val="007E38DA"/>
    <w:rsid w:val="007E3985"/>
    <w:rsid w:val="007E39B1"/>
    <w:rsid w:val="007E3A21"/>
    <w:rsid w:val="007E3A3A"/>
    <w:rsid w:val="007E3B77"/>
    <w:rsid w:val="007E3BB5"/>
    <w:rsid w:val="007E3C4D"/>
    <w:rsid w:val="007E3D50"/>
    <w:rsid w:val="007E3F91"/>
    <w:rsid w:val="007E3FBB"/>
    <w:rsid w:val="007E4050"/>
    <w:rsid w:val="007E40F2"/>
    <w:rsid w:val="007E41A9"/>
    <w:rsid w:val="007E41E1"/>
    <w:rsid w:val="007E41F7"/>
    <w:rsid w:val="007E4365"/>
    <w:rsid w:val="007E4423"/>
    <w:rsid w:val="007E452E"/>
    <w:rsid w:val="007E459B"/>
    <w:rsid w:val="007E4611"/>
    <w:rsid w:val="007E4690"/>
    <w:rsid w:val="007E46FC"/>
    <w:rsid w:val="007E4AF9"/>
    <w:rsid w:val="007E4DB4"/>
    <w:rsid w:val="007E4E15"/>
    <w:rsid w:val="007E4F5C"/>
    <w:rsid w:val="007E4FA6"/>
    <w:rsid w:val="007E4FE4"/>
    <w:rsid w:val="007E521C"/>
    <w:rsid w:val="007E5226"/>
    <w:rsid w:val="007E5386"/>
    <w:rsid w:val="007E53B5"/>
    <w:rsid w:val="007E53F6"/>
    <w:rsid w:val="007E5511"/>
    <w:rsid w:val="007E5690"/>
    <w:rsid w:val="007E56D9"/>
    <w:rsid w:val="007E584A"/>
    <w:rsid w:val="007E58C6"/>
    <w:rsid w:val="007E590A"/>
    <w:rsid w:val="007E59E9"/>
    <w:rsid w:val="007E5A81"/>
    <w:rsid w:val="007E5B9C"/>
    <w:rsid w:val="007E5C02"/>
    <w:rsid w:val="007E5C5B"/>
    <w:rsid w:val="007E5ED4"/>
    <w:rsid w:val="007E6096"/>
    <w:rsid w:val="007E611A"/>
    <w:rsid w:val="007E6175"/>
    <w:rsid w:val="007E644D"/>
    <w:rsid w:val="007E6580"/>
    <w:rsid w:val="007E686A"/>
    <w:rsid w:val="007E690E"/>
    <w:rsid w:val="007E69BB"/>
    <w:rsid w:val="007E6ADD"/>
    <w:rsid w:val="007E6B27"/>
    <w:rsid w:val="007E6B6F"/>
    <w:rsid w:val="007E6EC5"/>
    <w:rsid w:val="007E6ED2"/>
    <w:rsid w:val="007E6F9C"/>
    <w:rsid w:val="007E7092"/>
    <w:rsid w:val="007E70C3"/>
    <w:rsid w:val="007E71BC"/>
    <w:rsid w:val="007E7540"/>
    <w:rsid w:val="007E77A3"/>
    <w:rsid w:val="007E7814"/>
    <w:rsid w:val="007E790E"/>
    <w:rsid w:val="007E7A1A"/>
    <w:rsid w:val="007E7A41"/>
    <w:rsid w:val="007E7A6A"/>
    <w:rsid w:val="007E7D04"/>
    <w:rsid w:val="007E7E13"/>
    <w:rsid w:val="007E7E7A"/>
    <w:rsid w:val="007E7EF0"/>
    <w:rsid w:val="007E7F2E"/>
    <w:rsid w:val="007F008A"/>
    <w:rsid w:val="007F00C7"/>
    <w:rsid w:val="007F00D7"/>
    <w:rsid w:val="007F0103"/>
    <w:rsid w:val="007F0162"/>
    <w:rsid w:val="007F0226"/>
    <w:rsid w:val="007F0252"/>
    <w:rsid w:val="007F06E1"/>
    <w:rsid w:val="007F07B2"/>
    <w:rsid w:val="007F0A42"/>
    <w:rsid w:val="007F0BD2"/>
    <w:rsid w:val="007F0C6E"/>
    <w:rsid w:val="007F0CC0"/>
    <w:rsid w:val="007F0E03"/>
    <w:rsid w:val="007F0E1B"/>
    <w:rsid w:val="007F0E2B"/>
    <w:rsid w:val="007F0F4A"/>
    <w:rsid w:val="007F1001"/>
    <w:rsid w:val="007F11F3"/>
    <w:rsid w:val="007F138A"/>
    <w:rsid w:val="007F153E"/>
    <w:rsid w:val="007F1673"/>
    <w:rsid w:val="007F16FD"/>
    <w:rsid w:val="007F17C7"/>
    <w:rsid w:val="007F18C4"/>
    <w:rsid w:val="007F19B4"/>
    <w:rsid w:val="007F1B3F"/>
    <w:rsid w:val="007F1BB9"/>
    <w:rsid w:val="007F1C72"/>
    <w:rsid w:val="007F1C9F"/>
    <w:rsid w:val="007F1D18"/>
    <w:rsid w:val="007F1D7F"/>
    <w:rsid w:val="007F1D91"/>
    <w:rsid w:val="007F1EB5"/>
    <w:rsid w:val="007F2042"/>
    <w:rsid w:val="007F2084"/>
    <w:rsid w:val="007F2290"/>
    <w:rsid w:val="007F23B3"/>
    <w:rsid w:val="007F23C2"/>
    <w:rsid w:val="007F2478"/>
    <w:rsid w:val="007F25A8"/>
    <w:rsid w:val="007F26C3"/>
    <w:rsid w:val="007F274D"/>
    <w:rsid w:val="007F279A"/>
    <w:rsid w:val="007F28F1"/>
    <w:rsid w:val="007F2ABB"/>
    <w:rsid w:val="007F2C25"/>
    <w:rsid w:val="007F2C89"/>
    <w:rsid w:val="007F2CAA"/>
    <w:rsid w:val="007F2EA1"/>
    <w:rsid w:val="007F2ECF"/>
    <w:rsid w:val="007F2F8D"/>
    <w:rsid w:val="007F3099"/>
    <w:rsid w:val="007F3350"/>
    <w:rsid w:val="007F340D"/>
    <w:rsid w:val="007F3425"/>
    <w:rsid w:val="007F350A"/>
    <w:rsid w:val="007F359B"/>
    <w:rsid w:val="007F35A4"/>
    <w:rsid w:val="007F365F"/>
    <w:rsid w:val="007F36AF"/>
    <w:rsid w:val="007F3815"/>
    <w:rsid w:val="007F3833"/>
    <w:rsid w:val="007F38C2"/>
    <w:rsid w:val="007F3B46"/>
    <w:rsid w:val="007F3C2D"/>
    <w:rsid w:val="007F3C34"/>
    <w:rsid w:val="007F3D91"/>
    <w:rsid w:val="007F3DA4"/>
    <w:rsid w:val="007F3DF6"/>
    <w:rsid w:val="007F3EBD"/>
    <w:rsid w:val="007F3FDD"/>
    <w:rsid w:val="007F426A"/>
    <w:rsid w:val="007F43D5"/>
    <w:rsid w:val="007F441E"/>
    <w:rsid w:val="007F4435"/>
    <w:rsid w:val="007F44F7"/>
    <w:rsid w:val="007F451B"/>
    <w:rsid w:val="007F456D"/>
    <w:rsid w:val="007F4586"/>
    <w:rsid w:val="007F458B"/>
    <w:rsid w:val="007F4626"/>
    <w:rsid w:val="007F46B3"/>
    <w:rsid w:val="007F4711"/>
    <w:rsid w:val="007F477E"/>
    <w:rsid w:val="007F4803"/>
    <w:rsid w:val="007F48FF"/>
    <w:rsid w:val="007F499E"/>
    <w:rsid w:val="007F4AA0"/>
    <w:rsid w:val="007F4B49"/>
    <w:rsid w:val="007F4BDA"/>
    <w:rsid w:val="007F4C36"/>
    <w:rsid w:val="007F4EBA"/>
    <w:rsid w:val="007F4F2B"/>
    <w:rsid w:val="007F4FD7"/>
    <w:rsid w:val="007F503C"/>
    <w:rsid w:val="007F5143"/>
    <w:rsid w:val="007F51BA"/>
    <w:rsid w:val="007F51D6"/>
    <w:rsid w:val="007F5337"/>
    <w:rsid w:val="007F53D7"/>
    <w:rsid w:val="007F5410"/>
    <w:rsid w:val="007F5514"/>
    <w:rsid w:val="007F5830"/>
    <w:rsid w:val="007F58D7"/>
    <w:rsid w:val="007F593C"/>
    <w:rsid w:val="007F597D"/>
    <w:rsid w:val="007F5A4A"/>
    <w:rsid w:val="007F5C47"/>
    <w:rsid w:val="007F5CD6"/>
    <w:rsid w:val="007F5E38"/>
    <w:rsid w:val="007F5E57"/>
    <w:rsid w:val="007F5E7F"/>
    <w:rsid w:val="007F6007"/>
    <w:rsid w:val="007F60C2"/>
    <w:rsid w:val="007F63AA"/>
    <w:rsid w:val="007F640C"/>
    <w:rsid w:val="007F6429"/>
    <w:rsid w:val="007F642F"/>
    <w:rsid w:val="007F6583"/>
    <w:rsid w:val="007F6866"/>
    <w:rsid w:val="007F6978"/>
    <w:rsid w:val="007F6A7D"/>
    <w:rsid w:val="007F6C3F"/>
    <w:rsid w:val="007F6CA9"/>
    <w:rsid w:val="007F6CCA"/>
    <w:rsid w:val="007F6E61"/>
    <w:rsid w:val="007F6E69"/>
    <w:rsid w:val="007F6E6A"/>
    <w:rsid w:val="007F6FD1"/>
    <w:rsid w:val="007F7034"/>
    <w:rsid w:val="007F704F"/>
    <w:rsid w:val="007F74DB"/>
    <w:rsid w:val="007F755B"/>
    <w:rsid w:val="007F76FF"/>
    <w:rsid w:val="007F7789"/>
    <w:rsid w:val="007F78D0"/>
    <w:rsid w:val="007F7969"/>
    <w:rsid w:val="007F799F"/>
    <w:rsid w:val="007F7B2D"/>
    <w:rsid w:val="007F7B44"/>
    <w:rsid w:val="007F7E07"/>
    <w:rsid w:val="007F7E35"/>
    <w:rsid w:val="007F7FEC"/>
    <w:rsid w:val="00800019"/>
    <w:rsid w:val="008000B6"/>
    <w:rsid w:val="00800106"/>
    <w:rsid w:val="0080016A"/>
    <w:rsid w:val="00800285"/>
    <w:rsid w:val="0080034D"/>
    <w:rsid w:val="008003FF"/>
    <w:rsid w:val="00800410"/>
    <w:rsid w:val="00800483"/>
    <w:rsid w:val="00800491"/>
    <w:rsid w:val="008004A7"/>
    <w:rsid w:val="008004AD"/>
    <w:rsid w:val="008005DD"/>
    <w:rsid w:val="0080065C"/>
    <w:rsid w:val="008007B1"/>
    <w:rsid w:val="00800829"/>
    <w:rsid w:val="008008A8"/>
    <w:rsid w:val="00800984"/>
    <w:rsid w:val="008009DE"/>
    <w:rsid w:val="00800C8D"/>
    <w:rsid w:val="00800CCB"/>
    <w:rsid w:val="00800CEC"/>
    <w:rsid w:val="00800E6C"/>
    <w:rsid w:val="00800FAA"/>
    <w:rsid w:val="00801088"/>
    <w:rsid w:val="0080123E"/>
    <w:rsid w:val="0080128B"/>
    <w:rsid w:val="00801304"/>
    <w:rsid w:val="00801356"/>
    <w:rsid w:val="00801503"/>
    <w:rsid w:val="0080152A"/>
    <w:rsid w:val="00801543"/>
    <w:rsid w:val="00801639"/>
    <w:rsid w:val="00801641"/>
    <w:rsid w:val="00801698"/>
    <w:rsid w:val="00801721"/>
    <w:rsid w:val="0080175E"/>
    <w:rsid w:val="00801A08"/>
    <w:rsid w:val="00801AA7"/>
    <w:rsid w:val="00801ABC"/>
    <w:rsid w:val="00801B08"/>
    <w:rsid w:val="00801B25"/>
    <w:rsid w:val="00801BC2"/>
    <w:rsid w:val="00801DBC"/>
    <w:rsid w:val="00801F6A"/>
    <w:rsid w:val="00801FCA"/>
    <w:rsid w:val="0080201D"/>
    <w:rsid w:val="0080212E"/>
    <w:rsid w:val="008021B3"/>
    <w:rsid w:val="008024A6"/>
    <w:rsid w:val="008025C0"/>
    <w:rsid w:val="0080291A"/>
    <w:rsid w:val="00802AA5"/>
    <w:rsid w:val="00802B1D"/>
    <w:rsid w:val="00802B64"/>
    <w:rsid w:val="00802B8A"/>
    <w:rsid w:val="00802F56"/>
    <w:rsid w:val="00802FD3"/>
    <w:rsid w:val="0080320C"/>
    <w:rsid w:val="0080339F"/>
    <w:rsid w:val="00803421"/>
    <w:rsid w:val="008035B7"/>
    <w:rsid w:val="008036CD"/>
    <w:rsid w:val="00803769"/>
    <w:rsid w:val="0080392D"/>
    <w:rsid w:val="00803993"/>
    <w:rsid w:val="00803E64"/>
    <w:rsid w:val="00803F88"/>
    <w:rsid w:val="00803FAC"/>
    <w:rsid w:val="00804170"/>
    <w:rsid w:val="00804303"/>
    <w:rsid w:val="00804420"/>
    <w:rsid w:val="00804650"/>
    <w:rsid w:val="008048D7"/>
    <w:rsid w:val="008049F6"/>
    <w:rsid w:val="00804B66"/>
    <w:rsid w:val="00804B8F"/>
    <w:rsid w:val="00804B99"/>
    <w:rsid w:val="00804BFA"/>
    <w:rsid w:val="00804C3C"/>
    <w:rsid w:val="00804CE0"/>
    <w:rsid w:val="008050C4"/>
    <w:rsid w:val="00805355"/>
    <w:rsid w:val="0080536F"/>
    <w:rsid w:val="00805386"/>
    <w:rsid w:val="008053A4"/>
    <w:rsid w:val="008053CF"/>
    <w:rsid w:val="008053DC"/>
    <w:rsid w:val="00805443"/>
    <w:rsid w:val="00805531"/>
    <w:rsid w:val="00805532"/>
    <w:rsid w:val="00805670"/>
    <w:rsid w:val="00805736"/>
    <w:rsid w:val="008057B2"/>
    <w:rsid w:val="008057C0"/>
    <w:rsid w:val="008057C1"/>
    <w:rsid w:val="0080581C"/>
    <w:rsid w:val="008059B1"/>
    <w:rsid w:val="00805C29"/>
    <w:rsid w:val="00805E24"/>
    <w:rsid w:val="00805E60"/>
    <w:rsid w:val="00805E8B"/>
    <w:rsid w:val="00805EFB"/>
    <w:rsid w:val="00805F13"/>
    <w:rsid w:val="008060EF"/>
    <w:rsid w:val="0080614D"/>
    <w:rsid w:val="00806412"/>
    <w:rsid w:val="00806446"/>
    <w:rsid w:val="008064CA"/>
    <w:rsid w:val="008064EC"/>
    <w:rsid w:val="00806526"/>
    <w:rsid w:val="00806598"/>
    <w:rsid w:val="008065B6"/>
    <w:rsid w:val="008065C5"/>
    <w:rsid w:val="00806615"/>
    <w:rsid w:val="00806819"/>
    <w:rsid w:val="00806896"/>
    <w:rsid w:val="00806944"/>
    <w:rsid w:val="008069AA"/>
    <w:rsid w:val="00806A5B"/>
    <w:rsid w:val="00806B87"/>
    <w:rsid w:val="00806B99"/>
    <w:rsid w:val="00806C6A"/>
    <w:rsid w:val="00806D69"/>
    <w:rsid w:val="00806DDB"/>
    <w:rsid w:val="00806DF8"/>
    <w:rsid w:val="008070DE"/>
    <w:rsid w:val="0080733F"/>
    <w:rsid w:val="008073AB"/>
    <w:rsid w:val="0080743F"/>
    <w:rsid w:val="00807590"/>
    <w:rsid w:val="00807663"/>
    <w:rsid w:val="00807830"/>
    <w:rsid w:val="008078E1"/>
    <w:rsid w:val="008079B5"/>
    <w:rsid w:val="008079CC"/>
    <w:rsid w:val="00807A11"/>
    <w:rsid w:val="00807A75"/>
    <w:rsid w:val="00807B44"/>
    <w:rsid w:val="00807BC6"/>
    <w:rsid w:val="00807E5B"/>
    <w:rsid w:val="00810142"/>
    <w:rsid w:val="008102D3"/>
    <w:rsid w:val="00810529"/>
    <w:rsid w:val="008105ED"/>
    <w:rsid w:val="0081066C"/>
    <w:rsid w:val="00810683"/>
    <w:rsid w:val="008106BA"/>
    <w:rsid w:val="008107EC"/>
    <w:rsid w:val="00810887"/>
    <w:rsid w:val="008108B8"/>
    <w:rsid w:val="00810A34"/>
    <w:rsid w:val="00810A62"/>
    <w:rsid w:val="00810BD9"/>
    <w:rsid w:val="00810BDD"/>
    <w:rsid w:val="00810BEF"/>
    <w:rsid w:val="00810C87"/>
    <w:rsid w:val="00810CA5"/>
    <w:rsid w:val="00810D60"/>
    <w:rsid w:val="00810DB3"/>
    <w:rsid w:val="00810F07"/>
    <w:rsid w:val="00810FE2"/>
    <w:rsid w:val="00811099"/>
    <w:rsid w:val="008110A6"/>
    <w:rsid w:val="008110AB"/>
    <w:rsid w:val="00811108"/>
    <w:rsid w:val="0081110E"/>
    <w:rsid w:val="0081111E"/>
    <w:rsid w:val="008111AB"/>
    <w:rsid w:val="00811307"/>
    <w:rsid w:val="0081157F"/>
    <w:rsid w:val="008116D6"/>
    <w:rsid w:val="00811708"/>
    <w:rsid w:val="00811727"/>
    <w:rsid w:val="0081198E"/>
    <w:rsid w:val="008119E7"/>
    <w:rsid w:val="00811C1A"/>
    <w:rsid w:val="00811EC9"/>
    <w:rsid w:val="00811ED5"/>
    <w:rsid w:val="00811EEE"/>
    <w:rsid w:val="008120CD"/>
    <w:rsid w:val="008120F5"/>
    <w:rsid w:val="0081215E"/>
    <w:rsid w:val="00812283"/>
    <w:rsid w:val="008122E0"/>
    <w:rsid w:val="00812371"/>
    <w:rsid w:val="008124E1"/>
    <w:rsid w:val="0081255A"/>
    <w:rsid w:val="00812987"/>
    <w:rsid w:val="00812B08"/>
    <w:rsid w:val="00812B91"/>
    <w:rsid w:val="00812CA4"/>
    <w:rsid w:val="00812CE8"/>
    <w:rsid w:val="00812EBD"/>
    <w:rsid w:val="00812F56"/>
    <w:rsid w:val="00813014"/>
    <w:rsid w:val="00813038"/>
    <w:rsid w:val="008133FF"/>
    <w:rsid w:val="00813415"/>
    <w:rsid w:val="0081361D"/>
    <w:rsid w:val="008136B7"/>
    <w:rsid w:val="008139A9"/>
    <w:rsid w:val="00813A22"/>
    <w:rsid w:val="00813A4F"/>
    <w:rsid w:val="00813ACB"/>
    <w:rsid w:val="00813BAD"/>
    <w:rsid w:val="00813BE9"/>
    <w:rsid w:val="00813C47"/>
    <w:rsid w:val="00813F31"/>
    <w:rsid w:val="00814013"/>
    <w:rsid w:val="00814056"/>
    <w:rsid w:val="0081412B"/>
    <w:rsid w:val="0081428C"/>
    <w:rsid w:val="008144B9"/>
    <w:rsid w:val="00814520"/>
    <w:rsid w:val="008145A9"/>
    <w:rsid w:val="008145F6"/>
    <w:rsid w:val="008146BE"/>
    <w:rsid w:val="008146DA"/>
    <w:rsid w:val="008146EA"/>
    <w:rsid w:val="00814A3F"/>
    <w:rsid w:val="00814A47"/>
    <w:rsid w:val="00814AE0"/>
    <w:rsid w:val="00814B05"/>
    <w:rsid w:val="00814BEA"/>
    <w:rsid w:val="00814BF7"/>
    <w:rsid w:val="00814D5C"/>
    <w:rsid w:val="00814DA9"/>
    <w:rsid w:val="00814EA3"/>
    <w:rsid w:val="00815010"/>
    <w:rsid w:val="008150BF"/>
    <w:rsid w:val="00815175"/>
    <w:rsid w:val="008151B4"/>
    <w:rsid w:val="00815288"/>
    <w:rsid w:val="008153EC"/>
    <w:rsid w:val="008154A3"/>
    <w:rsid w:val="008154CB"/>
    <w:rsid w:val="008156E2"/>
    <w:rsid w:val="00815930"/>
    <w:rsid w:val="00815931"/>
    <w:rsid w:val="00815989"/>
    <w:rsid w:val="008159A8"/>
    <w:rsid w:val="00815BA9"/>
    <w:rsid w:val="00815BBC"/>
    <w:rsid w:val="00815C02"/>
    <w:rsid w:val="00815C92"/>
    <w:rsid w:val="00815D37"/>
    <w:rsid w:val="00816070"/>
    <w:rsid w:val="0081620E"/>
    <w:rsid w:val="00816340"/>
    <w:rsid w:val="00816407"/>
    <w:rsid w:val="00816494"/>
    <w:rsid w:val="008165BF"/>
    <w:rsid w:val="0081671F"/>
    <w:rsid w:val="0081675C"/>
    <w:rsid w:val="00816851"/>
    <w:rsid w:val="00816953"/>
    <w:rsid w:val="00816964"/>
    <w:rsid w:val="00816B3B"/>
    <w:rsid w:val="00816B78"/>
    <w:rsid w:val="00816BD5"/>
    <w:rsid w:val="00816C1F"/>
    <w:rsid w:val="00816C55"/>
    <w:rsid w:val="00816C58"/>
    <w:rsid w:val="00816D60"/>
    <w:rsid w:val="00816F94"/>
    <w:rsid w:val="00816FF3"/>
    <w:rsid w:val="0081701D"/>
    <w:rsid w:val="00817051"/>
    <w:rsid w:val="00817223"/>
    <w:rsid w:val="00817419"/>
    <w:rsid w:val="008175F6"/>
    <w:rsid w:val="00817687"/>
    <w:rsid w:val="00817735"/>
    <w:rsid w:val="008177E9"/>
    <w:rsid w:val="008177F2"/>
    <w:rsid w:val="00817955"/>
    <w:rsid w:val="00817985"/>
    <w:rsid w:val="008179D9"/>
    <w:rsid w:val="008179DD"/>
    <w:rsid w:val="00817AC0"/>
    <w:rsid w:val="00817AE9"/>
    <w:rsid w:val="00817B66"/>
    <w:rsid w:val="00817DA8"/>
    <w:rsid w:val="00817F2F"/>
    <w:rsid w:val="00817FE3"/>
    <w:rsid w:val="00817FEB"/>
    <w:rsid w:val="0082000E"/>
    <w:rsid w:val="0082020F"/>
    <w:rsid w:val="00820270"/>
    <w:rsid w:val="00820438"/>
    <w:rsid w:val="00820661"/>
    <w:rsid w:val="008206BB"/>
    <w:rsid w:val="00820732"/>
    <w:rsid w:val="00820756"/>
    <w:rsid w:val="00820868"/>
    <w:rsid w:val="00820887"/>
    <w:rsid w:val="00820896"/>
    <w:rsid w:val="008209DB"/>
    <w:rsid w:val="00820AB0"/>
    <w:rsid w:val="00820AFD"/>
    <w:rsid w:val="00820B07"/>
    <w:rsid w:val="00820B98"/>
    <w:rsid w:val="00820D1D"/>
    <w:rsid w:val="00820E26"/>
    <w:rsid w:val="00820E36"/>
    <w:rsid w:val="00820ECF"/>
    <w:rsid w:val="00821005"/>
    <w:rsid w:val="0082103B"/>
    <w:rsid w:val="008210D9"/>
    <w:rsid w:val="008212EA"/>
    <w:rsid w:val="00821344"/>
    <w:rsid w:val="008214A1"/>
    <w:rsid w:val="00821512"/>
    <w:rsid w:val="0082152A"/>
    <w:rsid w:val="0082159B"/>
    <w:rsid w:val="00821676"/>
    <w:rsid w:val="008216C4"/>
    <w:rsid w:val="00821910"/>
    <w:rsid w:val="0082196C"/>
    <w:rsid w:val="00821A37"/>
    <w:rsid w:val="00821C9B"/>
    <w:rsid w:val="00821EAD"/>
    <w:rsid w:val="00821F31"/>
    <w:rsid w:val="00821F8D"/>
    <w:rsid w:val="00821FFC"/>
    <w:rsid w:val="008220EB"/>
    <w:rsid w:val="008221C3"/>
    <w:rsid w:val="0082223E"/>
    <w:rsid w:val="008222A2"/>
    <w:rsid w:val="00822365"/>
    <w:rsid w:val="0082239F"/>
    <w:rsid w:val="008223CF"/>
    <w:rsid w:val="00822415"/>
    <w:rsid w:val="00822673"/>
    <w:rsid w:val="0082275E"/>
    <w:rsid w:val="00822836"/>
    <w:rsid w:val="00822A23"/>
    <w:rsid w:val="00822B12"/>
    <w:rsid w:val="00822B3A"/>
    <w:rsid w:val="00822B96"/>
    <w:rsid w:val="00822C19"/>
    <w:rsid w:val="00822C4D"/>
    <w:rsid w:val="00822D20"/>
    <w:rsid w:val="00822E37"/>
    <w:rsid w:val="00822E41"/>
    <w:rsid w:val="00822E7C"/>
    <w:rsid w:val="00822E8C"/>
    <w:rsid w:val="00822EB3"/>
    <w:rsid w:val="00822EDE"/>
    <w:rsid w:val="00823070"/>
    <w:rsid w:val="0082321B"/>
    <w:rsid w:val="008232E1"/>
    <w:rsid w:val="00823363"/>
    <w:rsid w:val="008233BC"/>
    <w:rsid w:val="008233F0"/>
    <w:rsid w:val="008234FA"/>
    <w:rsid w:val="008235AF"/>
    <w:rsid w:val="008235DC"/>
    <w:rsid w:val="00823662"/>
    <w:rsid w:val="008236FD"/>
    <w:rsid w:val="00823754"/>
    <w:rsid w:val="00823802"/>
    <w:rsid w:val="00823E13"/>
    <w:rsid w:val="00823E32"/>
    <w:rsid w:val="00823E6C"/>
    <w:rsid w:val="00823F1D"/>
    <w:rsid w:val="00823FD2"/>
    <w:rsid w:val="0082419B"/>
    <w:rsid w:val="00824309"/>
    <w:rsid w:val="00824467"/>
    <w:rsid w:val="008246D7"/>
    <w:rsid w:val="00824889"/>
    <w:rsid w:val="00824931"/>
    <w:rsid w:val="00824946"/>
    <w:rsid w:val="00824CA0"/>
    <w:rsid w:val="00824DEA"/>
    <w:rsid w:val="00824E0B"/>
    <w:rsid w:val="00824E53"/>
    <w:rsid w:val="008250DF"/>
    <w:rsid w:val="00825163"/>
    <w:rsid w:val="008251D8"/>
    <w:rsid w:val="008252E3"/>
    <w:rsid w:val="008252EA"/>
    <w:rsid w:val="0082530D"/>
    <w:rsid w:val="0082538B"/>
    <w:rsid w:val="008254C1"/>
    <w:rsid w:val="008254C2"/>
    <w:rsid w:val="008256A0"/>
    <w:rsid w:val="008257ED"/>
    <w:rsid w:val="00825816"/>
    <w:rsid w:val="00825882"/>
    <w:rsid w:val="008258CD"/>
    <w:rsid w:val="0082599D"/>
    <w:rsid w:val="00825AF7"/>
    <w:rsid w:val="00825BF5"/>
    <w:rsid w:val="00825C2F"/>
    <w:rsid w:val="00825F30"/>
    <w:rsid w:val="0082605D"/>
    <w:rsid w:val="00826077"/>
    <w:rsid w:val="008262D4"/>
    <w:rsid w:val="00826583"/>
    <w:rsid w:val="00826701"/>
    <w:rsid w:val="008268DC"/>
    <w:rsid w:val="00826B12"/>
    <w:rsid w:val="00826B51"/>
    <w:rsid w:val="00826B7E"/>
    <w:rsid w:val="00826D4D"/>
    <w:rsid w:val="00826EC5"/>
    <w:rsid w:val="00826F15"/>
    <w:rsid w:val="008271B0"/>
    <w:rsid w:val="008273B9"/>
    <w:rsid w:val="0082743B"/>
    <w:rsid w:val="008278DE"/>
    <w:rsid w:val="00827981"/>
    <w:rsid w:val="0082799C"/>
    <w:rsid w:val="008279D0"/>
    <w:rsid w:val="008279DC"/>
    <w:rsid w:val="00827B89"/>
    <w:rsid w:val="00827BAA"/>
    <w:rsid w:val="00827C99"/>
    <w:rsid w:val="00827ECB"/>
    <w:rsid w:val="008300B0"/>
    <w:rsid w:val="008301AB"/>
    <w:rsid w:val="00830225"/>
    <w:rsid w:val="0083043E"/>
    <w:rsid w:val="00830471"/>
    <w:rsid w:val="008305C8"/>
    <w:rsid w:val="008305D2"/>
    <w:rsid w:val="0083062A"/>
    <w:rsid w:val="0083063E"/>
    <w:rsid w:val="0083069A"/>
    <w:rsid w:val="00830716"/>
    <w:rsid w:val="0083075C"/>
    <w:rsid w:val="00830819"/>
    <w:rsid w:val="00830891"/>
    <w:rsid w:val="00830983"/>
    <w:rsid w:val="008309FD"/>
    <w:rsid w:val="00830AE2"/>
    <w:rsid w:val="00830B13"/>
    <w:rsid w:val="00830B5A"/>
    <w:rsid w:val="00830B63"/>
    <w:rsid w:val="00830C8E"/>
    <w:rsid w:val="00830E62"/>
    <w:rsid w:val="00830E6B"/>
    <w:rsid w:val="00830EFB"/>
    <w:rsid w:val="00830F43"/>
    <w:rsid w:val="00830F66"/>
    <w:rsid w:val="00831042"/>
    <w:rsid w:val="00831043"/>
    <w:rsid w:val="008310D4"/>
    <w:rsid w:val="008312AC"/>
    <w:rsid w:val="00831386"/>
    <w:rsid w:val="0083138A"/>
    <w:rsid w:val="008313C1"/>
    <w:rsid w:val="00831481"/>
    <w:rsid w:val="008314C4"/>
    <w:rsid w:val="0083168D"/>
    <w:rsid w:val="00831744"/>
    <w:rsid w:val="008317E1"/>
    <w:rsid w:val="00831AA9"/>
    <w:rsid w:val="00831AEC"/>
    <w:rsid w:val="00831B24"/>
    <w:rsid w:val="00831C1D"/>
    <w:rsid w:val="00831D55"/>
    <w:rsid w:val="00831D68"/>
    <w:rsid w:val="00831D8F"/>
    <w:rsid w:val="00831FBF"/>
    <w:rsid w:val="008320E4"/>
    <w:rsid w:val="008321F1"/>
    <w:rsid w:val="0083224A"/>
    <w:rsid w:val="008322E2"/>
    <w:rsid w:val="0083233B"/>
    <w:rsid w:val="00832344"/>
    <w:rsid w:val="0083237B"/>
    <w:rsid w:val="008323B8"/>
    <w:rsid w:val="00832475"/>
    <w:rsid w:val="00832477"/>
    <w:rsid w:val="00832488"/>
    <w:rsid w:val="00832497"/>
    <w:rsid w:val="008326F6"/>
    <w:rsid w:val="008328E9"/>
    <w:rsid w:val="00832972"/>
    <w:rsid w:val="00832AA4"/>
    <w:rsid w:val="00832D26"/>
    <w:rsid w:val="00832DE1"/>
    <w:rsid w:val="00832F6F"/>
    <w:rsid w:val="00832FAF"/>
    <w:rsid w:val="00832FD4"/>
    <w:rsid w:val="00833027"/>
    <w:rsid w:val="00833055"/>
    <w:rsid w:val="008331C1"/>
    <w:rsid w:val="0083322F"/>
    <w:rsid w:val="00833377"/>
    <w:rsid w:val="008333C4"/>
    <w:rsid w:val="00833481"/>
    <w:rsid w:val="0083355A"/>
    <w:rsid w:val="008336ED"/>
    <w:rsid w:val="0083370F"/>
    <w:rsid w:val="0083374E"/>
    <w:rsid w:val="0083375B"/>
    <w:rsid w:val="00833762"/>
    <w:rsid w:val="00833861"/>
    <w:rsid w:val="008338DB"/>
    <w:rsid w:val="008339D3"/>
    <w:rsid w:val="008339F4"/>
    <w:rsid w:val="00833A39"/>
    <w:rsid w:val="00833A8A"/>
    <w:rsid w:val="00833AAC"/>
    <w:rsid w:val="00833B5B"/>
    <w:rsid w:val="00833C27"/>
    <w:rsid w:val="00833E1F"/>
    <w:rsid w:val="00833F67"/>
    <w:rsid w:val="00833F72"/>
    <w:rsid w:val="00834023"/>
    <w:rsid w:val="008340EA"/>
    <w:rsid w:val="00834191"/>
    <w:rsid w:val="008341A5"/>
    <w:rsid w:val="008341D3"/>
    <w:rsid w:val="0083421D"/>
    <w:rsid w:val="00834366"/>
    <w:rsid w:val="008347CA"/>
    <w:rsid w:val="008347D5"/>
    <w:rsid w:val="00834823"/>
    <w:rsid w:val="0083484F"/>
    <w:rsid w:val="00834878"/>
    <w:rsid w:val="00834A0D"/>
    <w:rsid w:val="00834B1A"/>
    <w:rsid w:val="00834B7F"/>
    <w:rsid w:val="00834BE1"/>
    <w:rsid w:val="00834C44"/>
    <w:rsid w:val="00834CB2"/>
    <w:rsid w:val="00835112"/>
    <w:rsid w:val="008351F3"/>
    <w:rsid w:val="00835253"/>
    <w:rsid w:val="008352E5"/>
    <w:rsid w:val="008353A2"/>
    <w:rsid w:val="008354E7"/>
    <w:rsid w:val="00835550"/>
    <w:rsid w:val="00835662"/>
    <w:rsid w:val="00835780"/>
    <w:rsid w:val="008358BE"/>
    <w:rsid w:val="00835B7F"/>
    <w:rsid w:val="00835C29"/>
    <w:rsid w:val="008360CC"/>
    <w:rsid w:val="00836114"/>
    <w:rsid w:val="00836159"/>
    <w:rsid w:val="00836438"/>
    <w:rsid w:val="0083650E"/>
    <w:rsid w:val="008366DA"/>
    <w:rsid w:val="00836746"/>
    <w:rsid w:val="00836838"/>
    <w:rsid w:val="00836B43"/>
    <w:rsid w:val="00836BA5"/>
    <w:rsid w:val="00836BBD"/>
    <w:rsid w:val="00836C3B"/>
    <w:rsid w:val="00836E7A"/>
    <w:rsid w:val="008370B0"/>
    <w:rsid w:val="00837322"/>
    <w:rsid w:val="00837337"/>
    <w:rsid w:val="00837397"/>
    <w:rsid w:val="0083743F"/>
    <w:rsid w:val="0083758E"/>
    <w:rsid w:val="00837611"/>
    <w:rsid w:val="00837764"/>
    <w:rsid w:val="008377C7"/>
    <w:rsid w:val="00837CFB"/>
    <w:rsid w:val="00837DA3"/>
    <w:rsid w:val="00837DDB"/>
    <w:rsid w:val="00837DE5"/>
    <w:rsid w:val="00837DE8"/>
    <w:rsid w:val="00837E29"/>
    <w:rsid w:val="008403E5"/>
    <w:rsid w:val="00840486"/>
    <w:rsid w:val="008408EC"/>
    <w:rsid w:val="00840BF5"/>
    <w:rsid w:val="00841025"/>
    <w:rsid w:val="00841032"/>
    <w:rsid w:val="0084103C"/>
    <w:rsid w:val="008410FE"/>
    <w:rsid w:val="008411E2"/>
    <w:rsid w:val="00841531"/>
    <w:rsid w:val="008416B6"/>
    <w:rsid w:val="008416CB"/>
    <w:rsid w:val="00841719"/>
    <w:rsid w:val="00841786"/>
    <w:rsid w:val="00841869"/>
    <w:rsid w:val="008418BF"/>
    <w:rsid w:val="008419B5"/>
    <w:rsid w:val="00841A7A"/>
    <w:rsid w:val="00841B1B"/>
    <w:rsid w:val="00841B6D"/>
    <w:rsid w:val="00841CDF"/>
    <w:rsid w:val="00841F1D"/>
    <w:rsid w:val="00841F59"/>
    <w:rsid w:val="00842038"/>
    <w:rsid w:val="008423E6"/>
    <w:rsid w:val="008426DE"/>
    <w:rsid w:val="00842758"/>
    <w:rsid w:val="0084276B"/>
    <w:rsid w:val="00842A61"/>
    <w:rsid w:val="00842A88"/>
    <w:rsid w:val="00842A9E"/>
    <w:rsid w:val="00842B0B"/>
    <w:rsid w:val="00842B0E"/>
    <w:rsid w:val="00842BCF"/>
    <w:rsid w:val="00842C47"/>
    <w:rsid w:val="00842CAB"/>
    <w:rsid w:val="00843194"/>
    <w:rsid w:val="008431F2"/>
    <w:rsid w:val="00843385"/>
    <w:rsid w:val="008433FA"/>
    <w:rsid w:val="008434B5"/>
    <w:rsid w:val="0084374E"/>
    <w:rsid w:val="00843906"/>
    <w:rsid w:val="0084398B"/>
    <w:rsid w:val="00843A6F"/>
    <w:rsid w:val="00843B64"/>
    <w:rsid w:val="00843CE6"/>
    <w:rsid w:val="00843D48"/>
    <w:rsid w:val="00843DD8"/>
    <w:rsid w:val="00843DE0"/>
    <w:rsid w:val="00843E4A"/>
    <w:rsid w:val="00843E84"/>
    <w:rsid w:val="00843F52"/>
    <w:rsid w:val="00843F70"/>
    <w:rsid w:val="00844064"/>
    <w:rsid w:val="00844151"/>
    <w:rsid w:val="00844242"/>
    <w:rsid w:val="00844301"/>
    <w:rsid w:val="00844464"/>
    <w:rsid w:val="008445D1"/>
    <w:rsid w:val="00844652"/>
    <w:rsid w:val="00844791"/>
    <w:rsid w:val="008447FC"/>
    <w:rsid w:val="00844A95"/>
    <w:rsid w:val="00844C5B"/>
    <w:rsid w:val="00844C85"/>
    <w:rsid w:val="00844E91"/>
    <w:rsid w:val="00844E9E"/>
    <w:rsid w:val="0084506F"/>
    <w:rsid w:val="00845171"/>
    <w:rsid w:val="00845284"/>
    <w:rsid w:val="008452D1"/>
    <w:rsid w:val="00845599"/>
    <w:rsid w:val="008455CD"/>
    <w:rsid w:val="0084573C"/>
    <w:rsid w:val="008457E5"/>
    <w:rsid w:val="008457FF"/>
    <w:rsid w:val="008458B7"/>
    <w:rsid w:val="00845B3E"/>
    <w:rsid w:val="00845C77"/>
    <w:rsid w:val="00845D15"/>
    <w:rsid w:val="00845D31"/>
    <w:rsid w:val="00845EB5"/>
    <w:rsid w:val="00846176"/>
    <w:rsid w:val="0084623E"/>
    <w:rsid w:val="008462C1"/>
    <w:rsid w:val="008463AB"/>
    <w:rsid w:val="008463CF"/>
    <w:rsid w:val="008463ED"/>
    <w:rsid w:val="00846512"/>
    <w:rsid w:val="0084660E"/>
    <w:rsid w:val="00846684"/>
    <w:rsid w:val="008466E1"/>
    <w:rsid w:val="008466EF"/>
    <w:rsid w:val="00846C30"/>
    <w:rsid w:val="00846C5B"/>
    <w:rsid w:val="00846C73"/>
    <w:rsid w:val="00846D45"/>
    <w:rsid w:val="00846E09"/>
    <w:rsid w:val="00846FDF"/>
    <w:rsid w:val="00847267"/>
    <w:rsid w:val="0084743B"/>
    <w:rsid w:val="0084773F"/>
    <w:rsid w:val="008477FF"/>
    <w:rsid w:val="0084780F"/>
    <w:rsid w:val="00847820"/>
    <w:rsid w:val="00847853"/>
    <w:rsid w:val="0084785D"/>
    <w:rsid w:val="0084786A"/>
    <w:rsid w:val="0084797B"/>
    <w:rsid w:val="00847D11"/>
    <w:rsid w:val="00847DC2"/>
    <w:rsid w:val="00847E02"/>
    <w:rsid w:val="00847E42"/>
    <w:rsid w:val="00847EAB"/>
    <w:rsid w:val="008500A7"/>
    <w:rsid w:val="00850268"/>
    <w:rsid w:val="008502AC"/>
    <w:rsid w:val="00850477"/>
    <w:rsid w:val="0085047D"/>
    <w:rsid w:val="0085047E"/>
    <w:rsid w:val="008504F0"/>
    <w:rsid w:val="00850633"/>
    <w:rsid w:val="00850667"/>
    <w:rsid w:val="00850699"/>
    <w:rsid w:val="0085072F"/>
    <w:rsid w:val="008507FC"/>
    <w:rsid w:val="008508B6"/>
    <w:rsid w:val="0085091E"/>
    <w:rsid w:val="00850AC2"/>
    <w:rsid w:val="00850BBF"/>
    <w:rsid w:val="00850C05"/>
    <w:rsid w:val="00850C29"/>
    <w:rsid w:val="00850C37"/>
    <w:rsid w:val="00850D7D"/>
    <w:rsid w:val="00850DF0"/>
    <w:rsid w:val="00850E3D"/>
    <w:rsid w:val="00850E4A"/>
    <w:rsid w:val="00850E91"/>
    <w:rsid w:val="00850EA8"/>
    <w:rsid w:val="00850F16"/>
    <w:rsid w:val="00850FEE"/>
    <w:rsid w:val="00851177"/>
    <w:rsid w:val="00851243"/>
    <w:rsid w:val="0085126A"/>
    <w:rsid w:val="0085146C"/>
    <w:rsid w:val="00851868"/>
    <w:rsid w:val="00851948"/>
    <w:rsid w:val="00851B56"/>
    <w:rsid w:val="00851B83"/>
    <w:rsid w:val="00851BE0"/>
    <w:rsid w:val="00851CEA"/>
    <w:rsid w:val="00851D82"/>
    <w:rsid w:val="00851DB2"/>
    <w:rsid w:val="00851DE0"/>
    <w:rsid w:val="00851E27"/>
    <w:rsid w:val="00851EB4"/>
    <w:rsid w:val="008521AC"/>
    <w:rsid w:val="008521F1"/>
    <w:rsid w:val="0085228C"/>
    <w:rsid w:val="008522AE"/>
    <w:rsid w:val="00852607"/>
    <w:rsid w:val="0085273C"/>
    <w:rsid w:val="00852886"/>
    <w:rsid w:val="00852BE3"/>
    <w:rsid w:val="00852CC4"/>
    <w:rsid w:val="00852D17"/>
    <w:rsid w:val="00852D27"/>
    <w:rsid w:val="00852D5F"/>
    <w:rsid w:val="00852DB7"/>
    <w:rsid w:val="00852DFB"/>
    <w:rsid w:val="00852EF2"/>
    <w:rsid w:val="00852F1B"/>
    <w:rsid w:val="00853094"/>
    <w:rsid w:val="00853121"/>
    <w:rsid w:val="00853132"/>
    <w:rsid w:val="0085313D"/>
    <w:rsid w:val="00853171"/>
    <w:rsid w:val="008531D6"/>
    <w:rsid w:val="00853222"/>
    <w:rsid w:val="008532C5"/>
    <w:rsid w:val="008535E8"/>
    <w:rsid w:val="00853630"/>
    <w:rsid w:val="008537D6"/>
    <w:rsid w:val="0085382A"/>
    <w:rsid w:val="00853957"/>
    <w:rsid w:val="00853A8C"/>
    <w:rsid w:val="00853B8D"/>
    <w:rsid w:val="00853BB1"/>
    <w:rsid w:val="00853BDA"/>
    <w:rsid w:val="00853C84"/>
    <w:rsid w:val="00853CAA"/>
    <w:rsid w:val="00853DDC"/>
    <w:rsid w:val="00853F08"/>
    <w:rsid w:val="00854087"/>
    <w:rsid w:val="008540A8"/>
    <w:rsid w:val="008543E9"/>
    <w:rsid w:val="00854595"/>
    <w:rsid w:val="008545DD"/>
    <w:rsid w:val="00854643"/>
    <w:rsid w:val="00854760"/>
    <w:rsid w:val="0085481C"/>
    <w:rsid w:val="008548A1"/>
    <w:rsid w:val="008548F3"/>
    <w:rsid w:val="00854B32"/>
    <w:rsid w:val="00854CF7"/>
    <w:rsid w:val="00854FED"/>
    <w:rsid w:val="0085514B"/>
    <w:rsid w:val="008551B5"/>
    <w:rsid w:val="008552C8"/>
    <w:rsid w:val="00855320"/>
    <w:rsid w:val="008553C2"/>
    <w:rsid w:val="008553D0"/>
    <w:rsid w:val="0085544B"/>
    <w:rsid w:val="008557AE"/>
    <w:rsid w:val="008558AF"/>
    <w:rsid w:val="00855A64"/>
    <w:rsid w:val="00855BB8"/>
    <w:rsid w:val="00855C32"/>
    <w:rsid w:val="008560B2"/>
    <w:rsid w:val="00856180"/>
    <w:rsid w:val="008563BC"/>
    <w:rsid w:val="008563C8"/>
    <w:rsid w:val="008563D2"/>
    <w:rsid w:val="00856481"/>
    <w:rsid w:val="008564A5"/>
    <w:rsid w:val="0085652D"/>
    <w:rsid w:val="00856569"/>
    <w:rsid w:val="00856643"/>
    <w:rsid w:val="008566BC"/>
    <w:rsid w:val="0085678A"/>
    <w:rsid w:val="008567FE"/>
    <w:rsid w:val="00856848"/>
    <w:rsid w:val="008568F2"/>
    <w:rsid w:val="00856A35"/>
    <w:rsid w:val="00856A6A"/>
    <w:rsid w:val="00856AD6"/>
    <w:rsid w:val="00856C33"/>
    <w:rsid w:val="00856E93"/>
    <w:rsid w:val="00856EB2"/>
    <w:rsid w:val="00856FD7"/>
    <w:rsid w:val="00857033"/>
    <w:rsid w:val="0085718A"/>
    <w:rsid w:val="008572FF"/>
    <w:rsid w:val="0085736E"/>
    <w:rsid w:val="00857552"/>
    <w:rsid w:val="00857564"/>
    <w:rsid w:val="008578F8"/>
    <w:rsid w:val="00857BED"/>
    <w:rsid w:val="00857C8B"/>
    <w:rsid w:val="00857E2B"/>
    <w:rsid w:val="0086024C"/>
    <w:rsid w:val="00860274"/>
    <w:rsid w:val="008604EF"/>
    <w:rsid w:val="00860570"/>
    <w:rsid w:val="00860588"/>
    <w:rsid w:val="00860683"/>
    <w:rsid w:val="00860799"/>
    <w:rsid w:val="00860987"/>
    <w:rsid w:val="0086098E"/>
    <w:rsid w:val="008609E3"/>
    <w:rsid w:val="00860BF4"/>
    <w:rsid w:val="00860C65"/>
    <w:rsid w:val="00860DA4"/>
    <w:rsid w:val="00860EB1"/>
    <w:rsid w:val="0086102F"/>
    <w:rsid w:val="008610C5"/>
    <w:rsid w:val="008615B9"/>
    <w:rsid w:val="008616BD"/>
    <w:rsid w:val="00861816"/>
    <w:rsid w:val="00861835"/>
    <w:rsid w:val="008618AD"/>
    <w:rsid w:val="008619B0"/>
    <w:rsid w:val="00861A0C"/>
    <w:rsid w:val="00861B9B"/>
    <w:rsid w:val="00861DA1"/>
    <w:rsid w:val="00861DAA"/>
    <w:rsid w:val="00861F9E"/>
    <w:rsid w:val="00861FCD"/>
    <w:rsid w:val="008620ED"/>
    <w:rsid w:val="008620F6"/>
    <w:rsid w:val="008622B1"/>
    <w:rsid w:val="008622DB"/>
    <w:rsid w:val="0086235E"/>
    <w:rsid w:val="00862366"/>
    <w:rsid w:val="008623B0"/>
    <w:rsid w:val="008623E1"/>
    <w:rsid w:val="008625C9"/>
    <w:rsid w:val="008626BC"/>
    <w:rsid w:val="0086273A"/>
    <w:rsid w:val="0086295C"/>
    <w:rsid w:val="008629CE"/>
    <w:rsid w:val="00862A86"/>
    <w:rsid w:val="00862AC9"/>
    <w:rsid w:val="00862B2E"/>
    <w:rsid w:val="00862B30"/>
    <w:rsid w:val="00862BB3"/>
    <w:rsid w:val="00862C45"/>
    <w:rsid w:val="00862C6D"/>
    <w:rsid w:val="00862C88"/>
    <w:rsid w:val="00862D66"/>
    <w:rsid w:val="00862E12"/>
    <w:rsid w:val="00862EC6"/>
    <w:rsid w:val="00862F28"/>
    <w:rsid w:val="00863026"/>
    <w:rsid w:val="00863122"/>
    <w:rsid w:val="008631E0"/>
    <w:rsid w:val="008631EA"/>
    <w:rsid w:val="0086320E"/>
    <w:rsid w:val="008632F8"/>
    <w:rsid w:val="00863433"/>
    <w:rsid w:val="00863641"/>
    <w:rsid w:val="008636CA"/>
    <w:rsid w:val="008636D3"/>
    <w:rsid w:val="00863719"/>
    <w:rsid w:val="0086386E"/>
    <w:rsid w:val="0086388B"/>
    <w:rsid w:val="00863AD0"/>
    <w:rsid w:val="00863C0E"/>
    <w:rsid w:val="00863C42"/>
    <w:rsid w:val="00863CBE"/>
    <w:rsid w:val="00863D2F"/>
    <w:rsid w:val="00863DFE"/>
    <w:rsid w:val="00863E84"/>
    <w:rsid w:val="00863F8C"/>
    <w:rsid w:val="008640A0"/>
    <w:rsid w:val="008640DC"/>
    <w:rsid w:val="00864197"/>
    <w:rsid w:val="00864211"/>
    <w:rsid w:val="00864355"/>
    <w:rsid w:val="008643A7"/>
    <w:rsid w:val="008644BA"/>
    <w:rsid w:val="008644F8"/>
    <w:rsid w:val="0086468C"/>
    <w:rsid w:val="008647DB"/>
    <w:rsid w:val="00864876"/>
    <w:rsid w:val="008649AA"/>
    <w:rsid w:val="00864C16"/>
    <w:rsid w:val="00864C2C"/>
    <w:rsid w:val="00864C7C"/>
    <w:rsid w:val="00864D09"/>
    <w:rsid w:val="00864D45"/>
    <w:rsid w:val="00864E79"/>
    <w:rsid w:val="00864EE4"/>
    <w:rsid w:val="00864F2B"/>
    <w:rsid w:val="00864FA8"/>
    <w:rsid w:val="0086511E"/>
    <w:rsid w:val="00865284"/>
    <w:rsid w:val="00865540"/>
    <w:rsid w:val="0086559C"/>
    <w:rsid w:val="008655D5"/>
    <w:rsid w:val="00865669"/>
    <w:rsid w:val="008656DE"/>
    <w:rsid w:val="008657BF"/>
    <w:rsid w:val="00865803"/>
    <w:rsid w:val="00865807"/>
    <w:rsid w:val="00865868"/>
    <w:rsid w:val="00865895"/>
    <w:rsid w:val="0086589B"/>
    <w:rsid w:val="008658E7"/>
    <w:rsid w:val="00865903"/>
    <w:rsid w:val="00865A41"/>
    <w:rsid w:val="00865D5C"/>
    <w:rsid w:val="00865E14"/>
    <w:rsid w:val="00865E86"/>
    <w:rsid w:val="00865F17"/>
    <w:rsid w:val="00865F48"/>
    <w:rsid w:val="00865F9E"/>
    <w:rsid w:val="008661EB"/>
    <w:rsid w:val="008661F9"/>
    <w:rsid w:val="008663DD"/>
    <w:rsid w:val="00866408"/>
    <w:rsid w:val="00866516"/>
    <w:rsid w:val="008665EF"/>
    <w:rsid w:val="00866638"/>
    <w:rsid w:val="00866682"/>
    <w:rsid w:val="00866737"/>
    <w:rsid w:val="008667E2"/>
    <w:rsid w:val="008667F7"/>
    <w:rsid w:val="00866813"/>
    <w:rsid w:val="00866941"/>
    <w:rsid w:val="0086696E"/>
    <w:rsid w:val="00866993"/>
    <w:rsid w:val="00866AB3"/>
    <w:rsid w:val="00866C07"/>
    <w:rsid w:val="00866DCF"/>
    <w:rsid w:val="00866E9C"/>
    <w:rsid w:val="00866F34"/>
    <w:rsid w:val="00866FDD"/>
    <w:rsid w:val="008670C1"/>
    <w:rsid w:val="008670D7"/>
    <w:rsid w:val="00867122"/>
    <w:rsid w:val="0086717F"/>
    <w:rsid w:val="00867212"/>
    <w:rsid w:val="00867351"/>
    <w:rsid w:val="0086747B"/>
    <w:rsid w:val="008674BF"/>
    <w:rsid w:val="008674D9"/>
    <w:rsid w:val="008674F8"/>
    <w:rsid w:val="0086794A"/>
    <w:rsid w:val="00867C5D"/>
    <w:rsid w:val="00867D27"/>
    <w:rsid w:val="00867EBE"/>
    <w:rsid w:val="00867F73"/>
    <w:rsid w:val="00870060"/>
    <w:rsid w:val="008700D4"/>
    <w:rsid w:val="00870103"/>
    <w:rsid w:val="00870242"/>
    <w:rsid w:val="00870261"/>
    <w:rsid w:val="0087035A"/>
    <w:rsid w:val="00870384"/>
    <w:rsid w:val="008703B7"/>
    <w:rsid w:val="00870554"/>
    <w:rsid w:val="008706D2"/>
    <w:rsid w:val="00870793"/>
    <w:rsid w:val="00870838"/>
    <w:rsid w:val="008708B8"/>
    <w:rsid w:val="00870A1A"/>
    <w:rsid w:val="00870BA8"/>
    <w:rsid w:val="00870C36"/>
    <w:rsid w:val="00870C5C"/>
    <w:rsid w:val="00870C73"/>
    <w:rsid w:val="00870C79"/>
    <w:rsid w:val="00870C98"/>
    <w:rsid w:val="00870CC2"/>
    <w:rsid w:val="00870DB2"/>
    <w:rsid w:val="00870EF4"/>
    <w:rsid w:val="00870F2C"/>
    <w:rsid w:val="00871063"/>
    <w:rsid w:val="008710C1"/>
    <w:rsid w:val="00871117"/>
    <w:rsid w:val="00871165"/>
    <w:rsid w:val="00871191"/>
    <w:rsid w:val="008712B8"/>
    <w:rsid w:val="00871432"/>
    <w:rsid w:val="00871492"/>
    <w:rsid w:val="00871732"/>
    <w:rsid w:val="00871760"/>
    <w:rsid w:val="008717DE"/>
    <w:rsid w:val="008717F4"/>
    <w:rsid w:val="00871917"/>
    <w:rsid w:val="0087197F"/>
    <w:rsid w:val="00871A68"/>
    <w:rsid w:val="00871A99"/>
    <w:rsid w:val="00871C80"/>
    <w:rsid w:val="00871E06"/>
    <w:rsid w:val="00872036"/>
    <w:rsid w:val="0087217D"/>
    <w:rsid w:val="00872248"/>
    <w:rsid w:val="0087224E"/>
    <w:rsid w:val="008722BD"/>
    <w:rsid w:val="00872388"/>
    <w:rsid w:val="008723C3"/>
    <w:rsid w:val="00872408"/>
    <w:rsid w:val="00872505"/>
    <w:rsid w:val="00872661"/>
    <w:rsid w:val="00872787"/>
    <w:rsid w:val="008727A1"/>
    <w:rsid w:val="00872B80"/>
    <w:rsid w:val="00872C34"/>
    <w:rsid w:val="00872CCA"/>
    <w:rsid w:val="00872D31"/>
    <w:rsid w:val="00872E42"/>
    <w:rsid w:val="00873115"/>
    <w:rsid w:val="00873164"/>
    <w:rsid w:val="00873309"/>
    <w:rsid w:val="00873333"/>
    <w:rsid w:val="008734A4"/>
    <w:rsid w:val="008734DA"/>
    <w:rsid w:val="008736D7"/>
    <w:rsid w:val="00873729"/>
    <w:rsid w:val="00873744"/>
    <w:rsid w:val="00873799"/>
    <w:rsid w:val="008738CC"/>
    <w:rsid w:val="00873936"/>
    <w:rsid w:val="00873A43"/>
    <w:rsid w:val="00873B33"/>
    <w:rsid w:val="00873BA1"/>
    <w:rsid w:val="00873C8F"/>
    <w:rsid w:val="00873D90"/>
    <w:rsid w:val="00873FFB"/>
    <w:rsid w:val="00874095"/>
    <w:rsid w:val="008740BE"/>
    <w:rsid w:val="0087427F"/>
    <w:rsid w:val="008742D4"/>
    <w:rsid w:val="008742E3"/>
    <w:rsid w:val="008743BD"/>
    <w:rsid w:val="0087448B"/>
    <w:rsid w:val="0087458B"/>
    <w:rsid w:val="00874610"/>
    <w:rsid w:val="00874682"/>
    <w:rsid w:val="0087473A"/>
    <w:rsid w:val="00874784"/>
    <w:rsid w:val="008747C7"/>
    <w:rsid w:val="008748A0"/>
    <w:rsid w:val="008748BC"/>
    <w:rsid w:val="0087491C"/>
    <w:rsid w:val="00874B18"/>
    <w:rsid w:val="00874CFB"/>
    <w:rsid w:val="00874D33"/>
    <w:rsid w:val="00874D95"/>
    <w:rsid w:val="00874DF9"/>
    <w:rsid w:val="008750F7"/>
    <w:rsid w:val="008751EA"/>
    <w:rsid w:val="008751F6"/>
    <w:rsid w:val="0087520D"/>
    <w:rsid w:val="008752BA"/>
    <w:rsid w:val="008753CD"/>
    <w:rsid w:val="008753FC"/>
    <w:rsid w:val="00875407"/>
    <w:rsid w:val="00875455"/>
    <w:rsid w:val="008754B5"/>
    <w:rsid w:val="0087557F"/>
    <w:rsid w:val="0087573E"/>
    <w:rsid w:val="008757D3"/>
    <w:rsid w:val="008757E3"/>
    <w:rsid w:val="008759E9"/>
    <w:rsid w:val="00875A57"/>
    <w:rsid w:val="00875C4C"/>
    <w:rsid w:val="00875CDA"/>
    <w:rsid w:val="00875CEB"/>
    <w:rsid w:val="00875E9F"/>
    <w:rsid w:val="00875F50"/>
    <w:rsid w:val="00876004"/>
    <w:rsid w:val="0087603B"/>
    <w:rsid w:val="0087617C"/>
    <w:rsid w:val="00876245"/>
    <w:rsid w:val="008762B7"/>
    <w:rsid w:val="00876467"/>
    <w:rsid w:val="00876535"/>
    <w:rsid w:val="0087660B"/>
    <w:rsid w:val="0087674C"/>
    <w:rsid w:val="0087679F"/>
    <w:rsid w:val="008768CB"/>
    <w:rsid w:val="00876988"/>
    <w:rsid w:val="008769CF"/>
    <w:rsid w:val="00876A86"/>
    <w:rsid w:val="00876A8B"/>
    <w:rsid w:val="00876BF0"/>
    <w:rsid w:val="00876C9E"/>
    <w:rsid w:val="00876CA7"/>
    <w:rsid w:val="00876CCD"/>
    <w:rsid w:val="00876DF2"/>
    <w:rsid w:val="00876E0E"/>
    <w:rsid w:val="00876F0F"/>
    <w:rsid w:val="00876F1A"/>
    <w:rsid w:val="00876F2B"/>
    <w:rsid w:val="008771E6"/>
    <w:rsid w:val="0087729D"/>
    <w:rsid w:val="008772F4"/>
    <w:rsid w:val="00877340"/>
    <w:rsid w:val="008773C8"/>
    <w:rsid w:val="008773FF"/>
    <w:rsid w:val="00877441"/>
    <w:rsid w:val="00877535"/>
    <w:rsid w:val="008776EF"/>
    <w:rsid w:val="008777D5"/>
    <w:rsid w:val="00877810"/>
    <w:rsid w:val="00877905"/>
    <w:rsid w:val="00877A08"/>
    <w:rsid w:val="00877B67"/>
    <w:rsid w:val="00877B83"/>
    <w:rsid w:val="00877BE4"/>
    <w:rsid w:val="00877C75"/>
    <w:rsid w:val="00877C86"/>
    <w:rsid w:val="00877EE3"/>
    <w:rsid w:val="00877FBD"/>
    <w:rsid w:val="00880090"/>
    <w:rsid w:val="00880178"/>
    <w:rsid w:val="00880223"/>
    <w:rsid w:val="0088029E"/>
    <w:rsid w:val="0088032C"/>
    <w:rsid w:val="008804C7"/>
    <w:rsid w:val="00880597"/>
    <w:rsid w:val="0088068C"/>
    <w:rsid w:val="008807AF"/>
    <w:rsid w:val="0088080D"/>
    <w:rsid w:val="00880858"/>
    <w:rsid w:val="00880985"/>
    <w:rsid w:val="00880B81"/>
    <w:rsid w:val="00880C8D"/>
    <w:rsid w:val="00880CD9"/>
    <w:rsid w:val="00880D72"/>
    <w:rsid w:val="00881114"/>
    <w:rsid w:val="008813B1"/>
    <w:rsid w:val="008813D6"/>
    <w:rsid w:val="00881737"/>
    <w:rsid w:val="008817F4"/>
    <w:rsid w:val="00881826"/>
    <w:rsid w:val="0088185E"/>
    <w:rsid w:val="008819E1"/>
    <w:rsid w:val="00881A40"/>
    <w:rsid w:val="00881AF6"/>
    <w:rsid w:val="00881B57"/>
    <w:rsid w:val="00881B65"/>
    <w:rsid w:val="00881D09"/>
    <w:rsid w:val="00881D1D"/>
    <w:rsid w:val="00881D24"/>
    <w:rsid w:val="00881D81"/>
    <w:rsid w:val="00881FD8"/>
    <w:rsid w:val="008820E0"/>
    <w:rsid w:val="00882104"/>
    <w:rsid w:val="008821D9"/>
    <w:rsid w:val="0088221E"/>
    <w:rsid w:val="008822E5"/>
    <w:rsid w:val="008823B2"/>
    <w:rsid w:val="008823F4"/>
    <w:rsid w:val="00882431"/>
    <w:rsid w:val="00882498"/>
    <w:rsid w:val="008824AD"/>
    <w:rsid w:val="00882527"/>
    <w:rsid w:val="0088264C"/>
    <w:rsid w:val="0088289D"/>
    <w:rsid w:val="008828DD"/>
    <w:rsid w:val="00882980"/>
    <w:rsid w:val="00882A35"/>
    <w:rsid w:val="00882A6F"/>
    <w:rsid w:val="00882B35"/>
    <w:rsid w:val="00882BA5"/>
    <w:rsid w:val="00882CB5"/>
    <w:rsid w:val="00882D61"/>
    <w:rsid w:val="008830CD"/>
    <w:rsid w:val="0088331B"/>
    <w:rsid w:val="0088336E"/>
    <w:rsid w:val="0088340C"/>
    <w:rsid w:val="0088344D"/>
    <w:rsid w:val="0088359A"/>
    <w:rsid w:val="00883650"/>
    <w:rsid w:val="00883651"/>
    <w:rsid w:val="00883663"/>
    <w:rsid w:val="00883684"/>
    <w:rsid w:val="0088383A"/>
    <w:rsid w:val="0088397A"/>
    <w:rsid w:val="0088398F"/>
    <w:rsid w:val="00883A7B"/>
    <w:rsid w:val="00883ADC"/>
    <w:rsid w:val="00883B30"/>
    <w:rsid w:val="00883C6A"/>
    <w:rsid w:val="00883DB4"/>
    <w:rsid w:val="00883E19"/>
    <w:rsid w:val="00884030"/>
    <w:rsid w:val="00884072"/>
    <w:rsid w:val="00884373"/>
    <w:rsid w:val="008843E0"/>
    <w:rsid w:val="00884402"/>
    <w:rsid w:val="0088445E"/>
    <w:rsid w:val="00884489"/>
    <w:rsid w:val="008845C4"/>
    <w:rsid w:val="0088468E"/>
    <w:rsid w:val="008848D4"/>
    <w:rsid w:val="00884A85"/>
    <w:rsid w:val="00884B8F"/>
    <w:rsid w:val="00884C8A"/>
    <w:rsid w:val="00884EF0"/>
    <w:rsid w:val="00884F2A"/>
    <w:rsid w:val="00884F44"/>
    <w:rsid w:val="00884F83"/>
    <w:rsid w:val="008851BE"/>
    <w:rsid w:val="008851F1"/>
    <w:rsid w:val="0088520A"/>
    <w:rsid w:val="0088523F"/>
    <w:rsid w:val="008852FB"/>
    <w:rsid w:val="00885349"/>
    <w:rsid w:val="00885504"/>
    <w:rsid w:val="00885521"/>
    <w:rsid w:val="008857DC"/>
    <w:rsid w:val="008858CA"/>
    <w:rsid w:val="00885A8C"/>
    <w:rsid w:val="00885BC1"/>
    <w:rsid w:val="00885BDF"/>
    <w:rsid w:val="00885DF3"/>
    <w:rsid w:val="00885F8D"/>
    <w:rsid w:val="00886208"/>
    <w:rsid w:val="0088634D"/>
    <w:rsid w:val="008865FC"/>
    <w:rsid w:val="0088665D"/>
    <w:rsid w:val="008866CF"/>
    <w:rsid w:val="0088673F"/>
    <w:rsid w:val="008868B9"/>
    <w:rsid w:val="0088693E"/>
    <w:rsid w:val="00886A9C"/>
    <w:rsid w:val="00886B32"/>
    <w:rsid w:val="00886CB6"/>
    <w:rsid w:val="00886EC2"/>
    <w:rsid w:val="008870A7"/>
    <w:rsid w:val="008872AE"/>
    <w:rsid w:val="008872FD"/>
    <w:rsid w:val="00887369"/>
    <w:rsid w:val="0088746A"/>
    <w:rsid w:val="00887771"/>
    <w:rsid w:val="008877BC"/>
    <w:rsid w:val="008877E5"/>
    <w:rsid w:val="0088780B"/>
    <w:rsid w:val="00887957"/>
    <w:rsid w:val="0088799B"/>
    <w:rsid w:val="00887A69"/>
    <w:rsid w:val="00887A74"/>
    <w:rsid w:val="00887B65"/>
    <w:rsid w:val="00887C1A"/>
    <w:rsid w:val="00887C38"/>
    <w:rsid w:val="00887C50"/>
    <w:rsid w:val="00887D94"/>
    <w:rsid w:val="00887F5E"/>
    <w:rsid w:val="00887F76"/>
    <w:rsid w:val="0089007D"/>
    <w:rsid w:val="00890177"/>
    <w:rsid w:val="00890181"/>
    <w:rsid w:val="00890246"/>
    <w:rsid w:val="00890427"/>
    <w:rsid w:val="008904FE"/>
    <w:rsid w:val="0089050B"/>
    <w:rsid w:val="0089057A"/>
    <w:rsid w:val="0089060A"/>
    <w:rsid w:val="00890644"/>
    <w:rsid w:val="00890666"/>
    <w:rsid w:val="008906A1"/>
    <w:rsid w:val="008906D2"/>
    <w:rsid w:val="0089077E"/>
    <w:rsid w:val="008907B5"/>
    <w:rsid w:val="00890823"/>
    <w:rsid w:val="0089083A"/>
    <w:rsid w:val="008908C0"/>
    <w:rsid w:val="008909BA"/>
    <w:rsid w:val="00890A65"/>
    <w:rsid w:val="00890AD1"/>
    <w:rsid w:val="00890C12"/>
    <w:rsid w:val="00890C9E"/>
    <w:rsid w:val="00890E62"/>
    <w:rsid w:val="00891150"/>
    <w:rsid w:val="008911FF"/>
    <w:rsid w:val="00891225"/>
    <w:rsid w:val="008912CF"/>
    <w:rsid w:val="008913C0"/>
    <w:rsid w:val="0089158E"/>
    <w:rsid w:val="0089180D"/>
    <w:rsid w:val="00891894"/>
    <w:rsid w:val="008918AF"/>
    <w:rsid w:val="00891983"/>
    <w:rsid w:val="00891A10"/>
    <w:rsid w:val="00891A7A"/>
    <w:rsid w:val="00891B02"/>
    <w:rsid w:val="00891CBE"/>
    <w:rsid w:val="00891FC9"/>
    <w:rsid w:val="00892049"/>
    <w:rsid w:val="00892199"/>
    <w:rsid w:val="0089268E"/>
    <w:rsid w:val="0089271A"/>
    <w:rsid w:val="00892778"/>
    <w:rsid w:val="008927AD"/>
    <w:rsid w:val="00892884"/>
    <w:rsid w:val="008928E8"/>
    <w:rsid w:val="00892913"/>
    <w:rsid w:val="00892959"/>
    <w:rsid w:val="00892989"/>
    <w:rsid w:val="00892A47"/>
    <w:rsid w:val="00892ABA"/>
    <w:rsid w:val="00892B20"/>
    <w:rsid w:val="00892B27"/>
    <w:rsid w:val="00892B7E"/>
    <w:rsid w:val="00892CCE"/>
    <w:rsid w:val="00892F5C"/>
    <w:rsid w:val="0089300E"/>
    <w:rsid w:val="00893086"/>
    <w:rsid w:val="00893459"/>
    <w:rsid w:val="0089366C"/>
    <w:rsid w:val="0089368A"/>
    <w:rsid w:val="00893728"/>
    <w:rsid w:val="00893828"/>
    <w:rsid w:val="008938FF"/>
    <w:rsid w:val="00893C48"/>
    <w:rsid w:val="00893E79"/>
    <w:rsid w:val="00893F85"/>
    <w:rsid w:val="008942B3"/>
    <w:rsid w:val="0089431A"/>
    <w:rsid w:val="00894414"/>
    <w:rsid w:val="00894421"/>
    <w:rsid w:val="00894469"/>
    <w:rsid w:val="0089456A"/>
    <w:rsid w:val="00894623"/>
    <w:rsid w:val="008946CB"/>
    <w:rsid w:val="00894864"/>
    <w:rsid w:val="008948DE"/>
    <w:rsid w:val="00894940"/>
    <w:rsid w:val="00894AF2"/>
    <w:rsid w:val="00894B03"/>
    <w:rsid w:val="00894CF7"/>
    <w:rsid w:val="00894D8B"/>
    <w:rsid w:val="00894DD1"/>
    <w:rsid w:val="00894FF7"/>
    <w:rsid w:val="00894FFF"/>
    <w:rsid w:val="008950C0"/>
    <w:rsid w:val="0089513B"/>
    <w:rsid w:val="008953E3"/>
    <w:rsid w:val="008954CC"/>
    <w:rsid w:val="008958B6"/>
    <w:rsid w:val="00895AB2"/>
    <w:rsid w:val="00895AB6"/>
    <w:rsid w:val="00895BB9"/>
    <w:rsid w:val="00895BCC"/>
    <w:rsid w:val="00895EAC"/>
    <w:rsid w:val="00895EEF"/>
    <w:rsid w:val="00896141"/>
    <w:rsid w:val="00896209"/>
    <w:rsid w:val="008962A3"/>
    <w:rsid w:val="0089637B"/>
    <w:rsid w:val="008963D7"/>
    <w:rsid w:val="00896507"/>
    <w:rsid w:val="008965E9"/>
    <w:rsid w:val="008966D0"/>
    <w:rsid w:val="008966F7"/>
    <w:rsid w:val="00896782"/>
    <w:rsid w:val="0089687D"/>
    <w:rsid w:val="00896B69"/>
    <w:rsid w:val="00896B72"/>
    <w:rsid w:val="00896C72"/>
    <w:rsid w:val="00896EF0"/>
    <w:rsid w:val="00896F05"/>
    <w:rsid w:val="00897082"/>
    <w:rsid w:val="008971A9"/>
    <w:rsid w:val="008971AF"/>
    <w:rsid w:val="00897213"/>
    <w:rsid w:val="00897270"/>
    <w:rsid w:val="008972B6"/>
    <w:rsid w:val="00897372"/>
    <w:rsid w:val="008973D7"/>
    <w:rsid w:val="00897467"/>
    <w:rsid w:val="008976B7"/>
    <w:rsid w:val="008977FC"/>
    <w:rsid w:val="00897AFA"/>
    <w:rsid w:val="00897C6E"/>
    <w:rsid w:val="00897D21"/>
    <w:rsid w:val="00897D47"/>
    <w:rsid w:val="008A0019"/>
    <w:rsid w:val="008A003E"/>
    <w:rsid w:val="008A0063"/>
    <w:rsid w:val="008A00E0"/>
    <w:rsid w:val="008A00E5"/>
    <w:rsid w:val="008A01D7"/>
    <w:rsid w:val="008A0222"/>
    <w:rsid w:val="008A0253"/>
    <w:rsid w:val="008A04E3"/>
    <w:rsid w:val="008A0569"/>
    <w:rsid w:val="008A05FF"/>
    <w:rsid w:val="008A06E4"/>
    <w:rsid w:val="008A08A0"/>
    <w:rsid w:val="008A0941"/>
    <w:rsid w:val="008A0AA8"/>
    <w:rsid w:val="008A0C85"/>
    <w:rsid w:val="008A0E42"/>
    <w:rsid w:val="008A1000"/>
    <w:rsid w:val="008A1020"/>
    <w:rsid w:val="008A1057"/>
    <w:rsid w:val="008A113B"/>
    <w:rsid w:val="008A11D5"/>
    <w:rsid w:val="008A13DE"/>
    <w:rsid w:val="008A1439"/>
    <w:rsid w:val="008A1457"/>
    <w:rsid w:val="008A14D5"/>
    <w:rsid w:val="008A1776"/>
    <w:rsid w:val="008A17B7"/>
    <w:rsid w:val="008A1B81"/>
    <w:rsid w:val="008A1C20"/>
    <w:rsid w:val="008A1D43"/>
    <w:rsid w:val="008A1E10"/>
    <w:rsid w:val="008A1FC7"/>
    <w:rsid w:val="008A2028"/>
    <w:rsid w:val="008A2034"/>
    <w:rsid w:val="008A20E0"/>
    <w:rsid w:val="008A2152"/>
    <w:rsid w:val="008A217D"/>
    <w:rsid w:val="008A220C"/>
    <w:rsid w:val="008A2331"/>
    <w:rsid w:val="008A245F"/>
    <w:rsid w:val="008A2501"/>
    <w:rsid w:val="008A2892"/>
    <w:rsid w:val="008A29A3"/>
    <w:rsid w:val="008A29C9"/>
    <w:rsid w:val="008A2A84"/>
    <w:rsid w:val="008A2AF4"/>
    <w:rsid w:val="008A2BF7"/>
    <w:rsid w:val="008A2C56"/>
    <w:rsid w:val="008A2D48"/>
    <w:rsid w:val="008A2F8F"/>
    <w:rsid w:val="008A2FAD"/>
    <w:rsid w:val="008A3204"/>
    <w:rsid w:val="008A3320"/>
    <w:rsid w:val="008A3388"/>
    <w:rsid w:val="008A33CA"/>
    <w:rsid w:val="008A34A8"/>
    <w:rsid w:val="008A36E1"/>
    <w:rsid w:val="008A3766"/>
    <w:rsid w:val="008A37B9"/>
    <w:rsid w:val="008A389D"/>
    <w:rsid w:val="008A38F6"/>
    <w:rsid w:val="008A391F"/>
    <w:rsid w:val="008A395D"/>
    <w:rsid w:val="008A39A7"/>
    <w:rsid w:val="008A39AB"/>
    <w:rsid w:val="008A3A6D"/>
    <w:rsid w:val="008A3A6E"/>
    <w:rsid w:val="008A3B16"/>
    <w:rsid w:val="008A3B1B"/>
    <w:rsid w:val="008A3BEF"/>
    <w:rsid w:val="008A3CC5"/>
    <w:rsid w:val="008A3D35"/>
    <w:rsid w:val="008A3DEA"/>
    <w:rsid w:val="008A3F23"/>
    <w:rsid w:val="008A3F70"/>
    <w:rsid w:val="008A4032"/>
    <w:rsid w:val="008A40B0"/>
    <w:rsid w:val="008A40C1"/>
    <w:rsid w:val="008A41C0"/>
    <w:rsid w:val="008A427A"/>
    <w:rsid w:val="008A42D9"/>
    <w:rsid w:val="008A42EE"/>
    <w:rsid w:val="008A4379"/>
    <w:rsid w:val="008A4385"/>
    <w:rsid w:val="008A43AA"/>
    <w:rsid w:val="008A44B6"/>
    <w:rsid w:val="008A44D0"/>
    <w:rsid w:val="008A4739"/>
    <w:rsid w:val="008A48E7"/>
    <w:rsid w:val="008A4B18"/>
    <w:rsid w:val="008A4B8A"/>
    <w:rsid w:val="008A4CBF"/>
    <w:rsid w:val="008A4D3D"/>
    <w:rsid w:val="008A4EAC"/>
    <w:rsid w:val="008A4F5E"/>
    <w:rsid w:val="008A516A"/>
    <w:rsid w:val="008A523B"/>
    <w:rsid w:val="008A536F"/>
    <w:rsid w:val="008A5406"/>
    <w:rsid w:val="008A5430"/>
    <w:rsid w:val="008A54AD"/>
    <w:rsid w:val="008A550C"/>
    <w:rsid w:val="008A5519"/>
    <w:rsid w:val="008A55A2"/>
    <w:rsid w:val="008A576F"/>
    <w:rsid w:val="008A58CA"/>
    <w:rsid w:val="008A5925"/>
    <w:rsid w:val="008A5CA5"/>
    <w:rsid w:val="008A5CBC"/>
    <w:rsid w:val="008A5D6A"/>
    <w:rsid w:val="008A5E87"/>
    <w:rsid w:val="008A5EA9"/>
    <w:rsid w:val="008A5FE5"/>
    <w:rsid w:val="008A6120"/>
    <w:rsid w:val="008A6194"/>
    <w:rsid w:val="008A61DD"/>
    <w:rsid w:val="008A63D8"/>
    <w:rsid w:val="008A63EB"/>
    <w:rsid w:val="008A65FB"/>
    <w:rsid w:val="008A6703"/>
    <w:rsid w:val="008A686F"/>
    <w:rsid w:val="008A6A00"/>
    <w:rsid w:val="008A6A2B"/>
    <w:rsid w:val="008A6A67"/>
    <w:rsid w:val="008A6A72"/>
    <w:rsid w:val="008A6BBD"/>
    <w:rsid w:val="008A6C14"/>
    <w:rsid w:val="008A6CA1"/>
    <w:rsid w:val="008A6D2B"/>
    <w:rsid w:val="008A6E37"/>
    <w:rsid w:val="008A6F9D"/>
    <w:rsid w:val="008A7087"/>
    <w:rsid w:val="008A7175"/>
    <w:rsid w:val="008A717B"/>
    <w:rsid w:val="008A71C8"/>
    <w:rsid w:val="008A71DC"/>
    <w:rsid w:val="008A728A"/>
    <w:rsid w:val="008A7309"/>
    <w:rsid w:val="008A733F"/>
    <w:rsid w:val="008A7363"/>
    <w:rsid w:val="008A7415"/>
    <w:rsid w:val="008A742E"/>
    <w:rsid w:val="008A74C4"/>
    <w:rsid w:val="008A779A"/>
    <w:rsid w:val="008A77C1"/>
    <w:rsid w:val="008A785E"/>
    <w:rsid w:val="008A7900"/>
    <w:rsid w:val="008A7B7D"/>
    <w:rsid w:val="008A7C2F"/>
    <w:rsid w:val="008A7C89"/>
    <w:rsid w:val="008A7D29"/>
    <w:rsid w:val="008A7DBB"/>
    <w:rsid w:val="008A7F6D"/>
    <w:rsid w:val="008B0176"/>
    <w:rsid w:val="008B0320"/>
    <w:rsid w:val="008B0458"/>
    <w:rsid w:val="008B077E"/>
    <w:rsid w:val="008B08A4"/>
    <w:rsid w:val="008B09AC"/>
    <w:rsid w:val="008B0BBE"/>
    <w:rsid w:val="008B0C1F"/>
    <w:rsid w:val="008B0C43"/>
    <w:rsid w:val="008B0C84"/>
    <w:rsid w:val="008B0DC5"/>
    <w:rsid w:val="008B0E5F"/>
    <w:rsid w:val="008B11AA"/>
    <w:rsid w:val="008B12A8"/>
    <w:rsid w:val="008B1451"/>
    <w:rsid w:val="008B14CE"/>
    <w:rsid w:val="008B176B"/>
    <w:rsid w:val="008B17BD"/>
    <w:rsid w:val="008B19C6"/>
    <w:rsid w:val="008B1BEA"/>
    <w:rsid w:val="008B1D84"/>
    <w:rsid w:val="008B1E58"/>
    <w:rsid w:val="008B1F0B"/>
    <w:rsid w:val="008B2133"/>
    <w:rsid w:val="008B2200"/>
    <w:rsid w:val="008B22E1"/>
    <w:rsid w:val="008B231F"/>
    <w:rsid w:val="008B236A"/>
    <w:rsid w:val="008B2377"/>
    <w:rsid w:val="008B23FC"/>
    <w:rsid w:val="008B2411"/>
    <w:rsid w:val="008B261B"/>
    <w:rsid w:val="008B272E"/>
    <w:rsid w:val="008B2785"/>
    <w:rsid w:val="008B2795"/>
    <w:rsid w:val="008B286E"/>
    <w:rsid w:val="008B2A11"/>
    <w:rsid w:val="008B2A38"/>
    <w:rsid w:val="008B2A9E"/>
    <w:rsid w:val="008B2BA3"/>
    <w:rsid w:val="008B2BBD"/>
    <w:rsid w:val="008B2BF4"/>
    <w:rsid w:val="008B2CB7"/>
    <w:rsid w:val="008B2DED"/>
    <w:rsid w:val="008B2DF0"/>
    <w:rsid w:val="008B2EDC"/>
    <w:rsid w:val="008B3092"/>
    <w:rsid w:val="008B3094"/>
    <w:rsid w:val="008B30C8"/>
    <w:rsid w:val="008B310F"/>
    <w:rsid w:val="008B31C6"/>
    <w:rsid w:val="008B355D"/>
    <w:rsid w:val="008B3561"/>
    <w:rsid w:val="008B36C8"/>
    <w:rsid w:val="008B39AB"/>
    <w:rsid w:val="008B3ACC"/>
    <w:rsid w:val="008B3B6F"/>
    <w:rsid w:val="008B3BBA"/>
    <w:rsid w:val="008B3BE4"/>
    <w:rsid w:val="008B3C2A"/>
    <w:rsid w:val="008B3C2B"/>
    <w:rsid w:val="008B3C42"/>
    <w:rsid w:val="008B3E27"/>
    <w:rsid w:val="008B40CD"/>
    <w:rsid w:val="008B4266"/>
    <w:rsid w:val="008B42CB"/>
    <w:rsid w:val="008B439E"/>
    <w:rsid w:val="008B43A6"/>
    <w:rsid w:val="008B43C4"/>
    <w:rsid w:val="008B4533"/>
    <w:rsid w:val="008B457F"/>
    <w:rsid w:val="008B4645"/>
    <w:rsid w:val="008B483F"/>
    <w:rsid w:val="008B4964"/>
    <w:rsid w:val="008B4985"/>
    <w:rsid w:val="008B4A5C"/>
    <w:rsid w:val="008B4B30"/>
    <w:rsid w:val="008B4B3E"/>
    <w:rsid w:val="008B4CA8"/>
    <w:rsid w:val="008B4EBA"/>
    <w:rsid w:val="008B4EFE"/>
    <w:rsid w:val="008B4F86"/>
    <w:rsid w:val="008B5071"/>
    <w:rsid w:val="008B5092"/>
    <w:rsid w:val="008B5201"/>
    <w:rsid w:val="008B5208"/>
    <w:rsid w:val="008B520E"/>
    <w:rsid w:val="008B5260"/>
    <w:rsid w:val="008B5268"/>
    <w:rsid w:val="008B5449"/>
    <w:rsid w:val="008B548C"/>
    <w:rsid w:val="008B55EC"/>
    <w:rsid w:val="008B58B4"/>
    <w:rsid w:val="008B593C"/>
    <w:rsid w:val="008B5A4B"/>
    <w:rsid w:val="008B5A56"/>
    <w:rsid w:val="008B5A6B"/>
    <w:rsid w:val="008B5A90"/>
    <w:rsid w:val="008B5B27"/>
    <w:rsid w:val="008B5B7A"/>
    <w:rsid w:val="008B5BFA"/>
    <w:rsid w:val="008B5C8D"/>
    <w:rsid w:val="008B5D36"/>
    <w:rsid w:val="008B5D68"/>
    <w:rsid w:val="008B5E08"/>
    <w:rsid w:val="008B5E54"/>
    <w:rsid w:val="008B5EF6"/>
    <w:rsid w:val="008B5F86"/>
    <w:rsid w:val="008B6009"/>
    <w:rsid w:val="008B6108"/>
    <w:rsid w:val="008B61B4"/>
    <w:rsid w:val="008B6418"/>
    <w:rsid w:val="008B644A"/>
    <w:rsid w:val="008B6537"/>
    <w:rsid w:val="008B6550"/>
    <w:rsid w:val="008B65B3"/>
    <w:rsid w:val="008B65CC"/>
    <w:rsid w:val="008B65ED"/>
    <w:rsid w:val="008B6648"/>
    <w:rsid w:val="008B6785"/>
    <w:rsid w:val="008B67A2"/>
    <w:rsid w:val="008B67A4"/>
    <w:rsid w:val="008B6864"/>
    <w:rsid w:val="008B6865"/>
    <w:rsid w:val="008B68D7"/>
    <w:rsid w:val="008B68EE"/>
    <w:rsid w:val="008B6909"/>
    <w:rsid w:val="008B6A02"/>
    <w:rsid w:val="008B6A0A"/>
    <w:rsid w:val="008B6C2E"/>
    <w:rsid w:val="008B6DD7"/>
    <w:rsid w:val="008B6FFF"/>
    <w:rsid w:val="008B7064"/>
    <w:rsid w:val="008B70E4"/>
    <w:rsid w:val="008B72C3"/>
    <w:rsid w:val="008B72C7"/>
    <w:rsid w:val="008B72CF"/>
    <w:rsid w:val="008B7343"/>
    <w:rsid w:val="008B7454"/>
    <w:rsid w:val="008B7695"/>
    <w:rsid w:val="008B7716"/>
    <w:rsid w:val="008B777E"/>
    <w:rsid w:val="008B7810"/>
    <w:rsid w:val="008B7998"/>
    <w:rsid w:val="008B7A19"/>
    <w:rsid w:val="008B7A78"/>
    <w:rsid w:val="008B7BA1"/>
    <w:rsid w:val="008B7BC3"/>
    <w:rsid w:val="008B7CF9"/>
    <w:rsid w:val="008B7D66"/>
    <w:rsid w:val="008C019A"/>
    <w:rsid w:val="008C0275"/>
    <w:rsid w:val="008C02E4"/>
    <w:rsid w:val="008C0318"/>
    <w:rsid w:val="008C0467"/>
    <w:rsid w:val="008C055F"/>
    <w:rsid w:val="008C0705"/>
    <w:rsid w:val="008C0773"/>
    <w:rsid w:val="008C078B"/>
    <w:rsid w:val="008C0AE9"/>
    <w:rsid w:val="008C0BFA"/>
    <w:rsid w:val="008C0C71"/>
    <w:rsid w:val="008C0EFE"/>
    <w:rsid w:val="008C0F4D"/>
    <w:rsid w:val="008C1089"/>
    <w:rsid w:val="008C1143"/>
    <w:rsid w:val="008C1279"/>
    <w:rsid w:val="008C1516"/>
    <w:rsid w:val="008C158B"/>
    <w:rsid w:val="008C15CC"/>
    <w:rsid w:val="008C15DD"/>
    <w:rsid w:val="008C167B"/>
    <w:rsid w:val="008C1A73"/>
    <w:rsid w:val="008C1C0E"/>
    <w:rsid w:val="008C1DB8"/>
    <w:rsid w:val="008C1DBC"/>
    <w:rsid w:val="008C1E6D"/>
    <w:rsid w:val="008C1F32"/>
    <w:rsid w:val="008C1FBD"/>
    <w:rsid w:val="008C2000"/>
    <w:rsid w:val="008C211A"/>
    <w:rsid w:val="008C21BE"/>
    <w:rsid w:val="008C225C"/>
    <w:rsid w:val="008C2286"/>
    <w:rsid w:val="008C2829"/>
    <w:rsid w:val="008C284B"/>
    <w:rsid w:val="008C28BC"/>
    <w:rsid w:val="008C28E5"/>
    <w:rsid w:val="008C2A9C"/>
    <w:rsid w:val="008C2B15"/>
    <w:rsid w:val="008C2B37"/>
    <w:rsid w:val="008C2BC6"/>
    <w:rsid w:val="008C2C0F"/>
    <w:rsid w:val="008C2C3B"/>
    <w:rsid w:val="008C3085"/>
    <w:rsid w:val="008C31BE"/>
    <w:rsid w:val="008C32CE"/>
    <w:rsid w:val="008C33CB"/>
    <w:rsid w:val="008C34D2"/>
    <w:rsid w:val="008C352D"/>
    <w:rsid w:val="008C3696"/>
    <w:rsid w:val="008C3A55"/>
    <w:rsid w:val="008C3BFD"/>
    <w:rsid w:val="008C3D99"/>
    <w:rsid w:val="008C3DEF"/>
    <w:rsid w:val="008C3E64"/>
    <w:rsid w:val="008C3EB5"/>
    <w:rsid w:val="008C3FB9"/>
    <w:rsid w:val="008C4341"/>
    <w:rsid w:val="008C44DB"/>
    <w:rsid w:val="008C4654"/>
    <w:rsid w:val="008C46A5"/>
    <w:rsid w:val="008C46DB"/>
    <w:rsid w:val="008C480F"/>
    <w:rsid w:val="008C4819"/>
    <w:rsid w:val="008C48CE"/>
    <w:rsid w:val="008C494C"/>
    <w:rsid w:val="008C4991"/>
    <w:rsid w:val="008C4B3A"/>
    <w:rsid w:val="008C4C18"/>
    <w:rsid w:val="008C4C9C"/>
    <w:rsid w:val="008C4E0F"/>
    <w:rsid w:val="008C4E47"/>
    <w:rsid w:val="008C4E97"/>
    <w:rsid w:val="008C4FD1"/>
    <w:rsid w:val="008C4FD9"/>
    <w:rsid w:val="008C532D"/>
    <w:rsid w:val="008C5532"/>
    <w:rsid w:val="008C55EC"/>
    <w:rsid w:val="008C567C"/>
    <w:rsid w:val="008C57D6"/>
    <w:rsid w:val="008C57EB"/>
    <w:rsid w:val="008C580D"/>
    <w:rsid w:val="008C5848"/>
    <w:rsid w:val="008C5B8E"/>
    <w:rsid w:val="008C5BAB"/>
    <w:rsid w:val="008C5C7E"/>
    <w:rsid w:val="008C5FF6"/>
    <w:rsid w:val="008C6165"/>
    <w:rsid w:val="008C61DD"/>
    <w:rsid w:val="008C628B"/>
    <w:rsid w:val="008C63C5"/>
    <w:rsid w:val="008C64E3"/>
    <w:rsid w:val="008C65A7"/>
    <w:rsid w:val="008C679A"/>
    <w:rsid w:val="008C680C"/>
    <w:rsid w:val="008C6825"/>
    <w:rsid w:val="008C6893"/>
    <w:rsid w:val="008C6970"/>
    <w:rsid w:val="008C6A8B"/>
    <w:rsid w:val="008C6B03"/>
    <w:rsid w:val="008C6D1E"/>
    <w:rsid w:val="008C6D5B"/>
    <w:rsid w:val="008C6DBF"/>
    <w:rsid w:val="008C6DDC"/>
    <w:rsid w:val="008C6E2F"/>
    <w:rsid w:val="008C6EBC"/>
    <w:rsid w:val="008C7119"/>
    <w:rsid w:val="008C711B"/>
    <w:rsid w:val="008C71B6"/>
    <w:rsid w:val="008C764B"/>
    <w:rsid w:val="008C765D"/>
    <w:rsid w:val="008C7786"/>
    <w:rsid w:val="008C783B"/>
    <w:rsid w:val="008C78C6"/>
    <w:rsid w:val="008C7914"/>
    <w:rsid w:val="008C7B2B"/>
    <w:rsid w:val="008C7D00"/>
    <w:rsid w:val="008C7DE9"/>
    <w:rsid w:val="008C7E90"/>
    <w:rsid w:val="008C7EE8"/>
    <w:rsid w:val="008C7F24"/>
    <w:rsid w:val="008C7F62"/>
    <w:rsid w:val="008C7F9B"/>
    <w:rsid w:val="008D004A"/>
    <w:rsid w:val="008D00A6"/>
    <w:rsid w:val="008D00BE"/>
    <w:rsid w:val="008D0129"/>
    <w:rsid w:val="008D0165"/>
    <w:rsid w:val="008D0254"/>
    <w:rsid w:val="008D0280"/>
    <w:rsid w:val="008D047C"/>
    <w:rsid w:val="008D064A"/>
    <w:rsid w:val="008D07AA"/>
    <w:rsid w:val="008D07EC"/>
    <w:rsid w:val="008D089B"/>
    <w:rsid w:val="008D08C3"/>
    <w:rsid w:val="008D0BDF"/>
    <w:rsid w:val="008D0CB1"/>
    <w:rsid w:val="008D0E08"/>
    <w:rsid w:val="008D0FD0"/>
    <w:rsid w:val="008D1110"/>
    <w:rsid w:val="008D1173"/>
    <w:rsid w:val="008D11FF"/>
    <w:rsid w:val="008D149D"/>
    <w:rsid w:val="008D1583"/>
    <w:rsid w:val="008D159C"/>
    <w:rsid w:val="008D17AE"/>
    <w:rsid w:val="008D18F5"/>
    <w:rsid w:val="008D1986"/>
    <w:rsid w:val="008D1AE6"/>
    <w:rsid w:val="008D1B5F"/>
    <w:rsid w:val="008D1C5C"/>
    <w:rsid w:val="008D1D7D"/>
    <w:rsid w:val="008D2015"/>
    <w:rsid w:val="008D2287"/>
    <w:rsid w:val="008D22B2"/>
    <w:rsid w:val="008D230D"/>
    <w:rsid w:val="008D2337"/>
    <w:rsid w:val="008D23BA"/>
    <w:rsid w:val="008D240B"/>
    <w:rsid w:val="008D2419"/>
    <w:rsid w:val="008D2687"/>
    <w:rsid w:val="008D2729"/>
    <w:rsid w:val="008D286E"/>
    <w:rsid w:val="008D2A28"/>
    <w:rsid w:val="008D2AE3"/>
    <w:rsid w:val="008D2CEF"/>
    <w:rsid w:val="008D3080"/>
    <w:rsid w:val="008D30E3"/>
    <w:rsid w:val="008D30EA"/>
    <w:rsid w:val="008D32C4"/>
    <w:rsid w:val="008D3576"/>
    <w:rsid w:val="008D373C"/>
    <w:rsid w:val="008D37E5"/>
    <w:rsid w:val="008D394D"/>
    <w:rsid w:val="008D3956"/>
    <w:rsid w:val="008D3A2D"/>
    <w:rsid w:val="008D3AE8"/>
    <w:rsid w:val="008D3BC6"/>
    <w:rsid w:val="008D3C3B"/>
    <w:rsid w:val="008D3C98"/>
    <w:rsid w:val="008D3D5E"/>
    <w:rsid w:val="008D3DAC"/>
    <w:rsid w:val="008D3E5F"/>
    <w:rsid w:val="008D3EB8"/>
    <w:rsid w:val="008D3F18"/>
    <w:rsid w:val="008D3F51"/>
    <w:rsid w:val="008D3FD6"/>
    <w:rsid w:val="008D3FE2"/>
    <w:rsid w:val="008D4023"/>
    <w:rsid w:val="008D4143"/>
    <w:rsid w:val="008D4275"/>
    <w:rsid w:val="008D42A1"/>
    <w:rsid w:val="008D42CC"/>
    <w:rsid w:val="008D43C9"/>
    <w:rsid w:val="008D4422"/>
    <w:rsid w:val="008D4470"/>
    <w:rsid w:val="008D4572"/>
    <w:rsid w:val="008D4573"/>
    <w:rsid w:val="008D459F"/>
    <w:rsid w:val="008D45C7"/>
    <w:rsid w:val="008D4702"/>
    <w:rsid w:val="008D47CA"/>
    <w:rsid w:val="008D47DD"/>
    <w:rsid w:val="008D4832"/>
    <w:rsid w:val="008D48E2"/>
    <w:rsid w:val="008D494A"/>
    <w:rsid w:val="008D4CD7"/>
    <w:rsid w:val="008D4D0A"/>
    <w:rsid w:val="008D4DC7"/>
    <w:rsid w:val="008D4E2B"/>
    <w:rsid w:val="008D4F5A"/>
    <w:rsid w:val="008D4F9E"/>
    <w:rsid w:val="008D520D"/>
    <w:rsid w:val="008D52CB"/>
    <w:rsid w:val="008D54B5"/>
    <w:rsid w:val="008D5598"/>
    <w:rsid w:val="008D57EB"/>
    <w:rsid w:val="008D5CE7"/>
    <w:rsid w:val="008D5E33"/>
    <w:rsid w:val="008D5E9E"/>
    <w:rsid w:val="008D608C"/>
    <w:rsid w:val="008D60B2"/>
    <w:rsid w:val="008D622F"/>
    <w:rsid w:val="008D625B"/>
    <w:rsid w:val="008D62B2"/>
    <w:rsid w:val="008D62BB"/>
    <w:rsid w:val="008D634E"/>
    <w:rsid w:val="008D645B"/>
    <w:rsid w:val="008D6561"/>
    <w:rsid w:val="008D6583"/>
    <w:rsid w:val="008D666D"/>
    <w:rsid w:val="008D66CB"/>
    <w:rsid w:val="008D687B"/>
    <w:rsid w:val="008D6ADE"/>
    <w:rsid w:val="008D6B2E"/>
    <w:rsid w:val="008D6B5A"/>
    <w:rsid w:val="008D6C9A"/>
    <w:rsid w:val="008D6D41"/>
    <w:rsid w:val="008D6EAB"/>
    <w:rsid w:val="008D6EC9"/>
    <w:rsid w:val="008D6F4A"/>
    <w:rsid w:val="008D7036"/>
    <w:rsid w:val="008D70CF"/>
    <w:rsid w:val="008D70DB"/>
    <w:rsid w:val="008D70FC"/>
    <w:rsid w:val="008D7136"/>
    <w:rsid w:val="008D7183"/>
    <w:rsid w:val="008D71CF"/>
    <w:rsid w:val="008D75C9"/>
    <w:rsid w:val="008D774E"/>
    <w:rsid w:val="008D7814"/>
    <w:rsid w:val="008D7AE4"/>
    <w:rsid w:val="008D7AF9"/>
    <w:rsid w:val="008D7B35"/>
    <w:rsid w:val="008D7C28"/>
    <w:rsid w:val="008D7CCE"/>
    <w:rsid w:val="008E0004"/>
    <w:rsid w:val="008E0089"/>
    <w:rsid w:val="008E0241"/>
    <w:rsid w:val="008E0253"/>
    <w:rsid w:val="008E0492"/>
    <w:rsid w:val="008E0697"/>
    <w:rsid w:val="008E0704"/>
    <w:rsid w:val="008E0749"/>
    <w:rsid w:val="008E086C"/>
    <w:rsid w:val="008E09BF"/>
    <w:rsid w:val="008E0A38"/>
    <w:rsid w:val="008E0A44"/>
    <w:rsid w:val="008E0B6C"/>
    <w:rsid w:val="008E0BB3"/>
    <w:rsid w:val="008E0D04"/>
    <w:rsid w:val="008E0E58"/>
    <w:rsid w:val="008E0F8B"/>
    <w:rsid w:val="008E0FBD"/>
    <w:rsid w:val="008E1001"/>
    <w:rsid w:val="008E10FB"/>
    <w:rsid w:val="008E12F9"/>
    <w:rsid w:val="008E139A"/>
    <w:rsid w:val="008E13FF"/>
    <w:rsid w:val="008E14D8"/>
    <w:rsid w:val="008E15AB"/>
    <w:rsid w:val="008E1A72"/>
    <w:rsid w:val="008E1B01"/>
    <w:rsid w:val="008E1C1E"/>
    <w:rsid w:val="008E1D68"/>
    <w:rsid w:val="008E1E73"/>
    <w:rsid w:val="008E1F12"/>
    <w:rsid w:val="008E1FFA"/>
    <w:rsid w:val="008E202F"/>
    <w:rsid w:val="008E2277"/>
    <w:rsid w:val="008E229C"/>
    <w:rsid w:val="008E22B7"/>
    <w:rsid w:val="008E22B9"/>
    <w:rsid w:val="008E23D5"/>
    <w:rsid w:val="008E23E6"/>
    <w:rsid w:val="008E2510"/>
    <w:rsid w:val="008E2636"/>
    <w:rsid w:val="008E268F"/>
    <w:rsid w:val="008E27DB"/>
    <w:rsid w:val="008E283B"/>
    <w:rsid w:val="008E28CF"/>
    <w:rsid w:val="008E28E3"/>
    <w:rsid w:val="008E2AC4"/>
    <w:rsid w:val="008E2ACF"/>
    <w:rsid w:val="008E2AD3"/>
    <w:rsid w:val="008E2B5D"/>
    <w:rsid w:val="008E2BA0"/>
    <w:rsid w:val="008E2DFF"/>
    <w:rsid w:val="008E2E78"/>
    <w:rsid w:val="008E32C8"/>
    <w:rsid w:val="008E348D"/>
    <w:rsid w:val="008E34D7"/>
    <w:rsid w:val="008E3616"/>
    <w:rsid w:val="008E36A9"/>
    <w:rsid w:val="008E3747"/>
    <w:rsid w:val="008E3A62"/>
    <w:rsid w:val="008E3AF0"/>
    <w:rsid w:val="008E3BF9"/>
    <w:rsid w:val="008E410F"/>
    <w:rsid w:val="008E4155"/>
    <w:rsid w:val="008E429F"/>
    <w:rsid w:val="008E42AA"/>
    <w:rsid w:val="008E435C"/>
    <w:rsid w:val="008E44F4"/>
    <w:rsid w:val="008E46AE"/>
    <w:rsid w:val="008E4740"/>
    <w:rsid w:val="008E4789"/>
    <w:rsid w:val="008E4795"/>
    <w:rsid w:val="008E47A1"/>
    <w:rsid w:val="008E4A27"/>
    <w:rsid w:val="008E4B10"/>
    <w:rsid w:val="008E4BC2"/>
    <w:rsid w:val="008E4C05"/>
    <w:rsid w:val="008E4CFE"/>
    <w:rsid w:val="008E4D18"/>
    <w:rsid w:val="008E4D27"/>
    <w:rsid w:val="008E4E09"/>
    <w:rsid w:val="008E4E2F"/>
    <w:rsid w:val="008E4E33"/>
    <w:rsid w:val="008E4F21"/>
    <w:rsid w:val="008E4F5E"/>
    <w:rsid w:val="008E4FD7"/>
    <w:rsid w:val="008E5063"/>
    <w:rsid w:val="008E507C"/>
    <w:rsid w:val="008E5189"/>
    <w:rsid w:val="008E51BB"/>
    <w:rsid w:val="008E52CF"/>
    <w:rsid w:val="008E5473"/>
    <w:rsid w:val="008E5481"/>
    <w:rsid w:val="008E557F"/>
    <w:rsid w:val="008E57AC"/>
    <w:rsid w:val="008E57D9"/>
    <w:rsid w:val="008E5844"/>
    <w:rsid w:val="008E58E2"/>
    <w:rsid w:val="008E592D"/>
    <w:rsid w:val="008E5997"/>
    <w:rsid w:val="008E5A86"/>
    <w:rsid w:val="008E5B7B"/>
    <w:rsid w:val="008E5C42"/>
    <w:rsid w:val="008E5DBE"/>
    <w:rsid w:val="008E5E5C"/>
    <w:rsid w:val="008E5ECF"/>
    <w:rsid w:val="008E5FF1"/>
    <w:rsid w:val="008E61C7"/>
    <w:rsid w:val="008E6300"/>
    <w:rsid w:val="008E6395"/>
    <w:rsid w:val="008E6422"/>
    <w:rsid w:val="008E6552"/>
    <w:rsid w:val="008E6619"/>
    <w:rsid w:val="008E67EF"/>
    <w:rsid w:val="008E6847"/>
    <w:rsid w:val="008E6875"/>
    <w:rsid w:val="008E68EB"/>
    <w:rsid w:val="008E6EEC"/>
    <w:rsid w:val="008E6F79"/>
    <w:rsid w:val="008E6FD1"/>
    <w:rsid w:val="008E6FFD"/>
    <w:rsid w:val="008E7049"/>
    <w:rsid w:val="008E7096"/>
    <w:rsid w:val="008E7255"/>
    <w:rsid w:val="008E77CA"/>
    <w:rsid w:val="008E7868"/>
    <w:rsid w:val="008E7978"/>
    <w:rsid w:val="008E79E4"/>
    <w:rsid w:val="008E7A0C"/>
    <w:rsid w:val="008F015C"/>
    <w:rsid w:val="008F0216"/>
    <w:rsid w:val="008F0268"/>
    <w:rsid w:val="008F0270"/>
    <w:rsid w:val="008F0309"/>
    <w:rsid w:val="008F0328"/>
    <w:rsid w:val="008F03DD"/>
    <w:rsid w:val="008F0431"/>
    <w:rsid w:val="008F046C"/>
    <w:rsid w:val="008F065C"/>
    <w:rsid w:val="008F0761"/>
    <w:rsid w:val="008F09AE"/>
    <w:rsid w:val="008F0A2B"/>
    <w:rsid w:val="008F0A36"/>
    <w:rsid w:val="008F0A86"/>
    <w:rsid w:val="008F0AFF"/>
    <w:rsid w:val="008F0B33"/>
    <w:rsid w:val="008F0C3B"/>
    <w:rsid w:val="008F0CC8"/>
    <w:rsid w:val="008F0D7A"/>
    <w:rsid w:val="008F0DAE"/>
    <w:rsid w:val="008F0E01"/>
    <w:rsid w:val="008F0F45"/>
    <w:rsid w:val="008F0F83"/>
    <w:rsid w:val="008F1135"/>
    <w:rsid w:val="008F1332"/>
    <w:rsid w:val="008F1333"/>
    <w:rsid w:val="008F1432"/>
    <w:rsid w:val="008F1550"/>
    <w:rsid w:val="008F172F"/>
    <w:rsid w:val="008F17DB"/>
    <w:rsid w:val="008F17F7"/>
    <w:rsid w:val="008F1879"/>
    <w:rsid w:val="008F18F7"/>
    <w:rsid w:val="008F1951"/>
    <w:rsid w:val="008F19BB"/>
    <w:rsid w:val="008F1B23"/>
    <w:rsid w:val="008F1C32"/>
    <w:rsid w:val="008F1C51"/>
    <w:rsid w:val="008F20C7"/>
    <w:rsid w:val="008F211D"/>
    <w:rsid w:val="008F2122"/>
    <w:rsid w:val="008F243D"/>
    <w:rsid w:val="008F26D0"/>
    <w:rsid w:val="008F26FB"/>
    <w:rsid w:val="008F282E"/>
    <w:rsid w:val="008F291F"/>
    <w:rsid w:val="008F2943"/>
    <w:rsid w:val="008F296A"/>
    <w:rsid w:val="008F2A35"/>
    <w:rsid w:val="008F2A62"/>
    <w:rsid w:val="008F2ABA"/>
    <w:rsid w:val="008F2BF4"/>
    <w:rsid w:val="008F2E26"/>
    <w:rsid w:val="008F300A"/>
    <w:rsid w:val="008F31B5"/>
    <w:rsid w:val="008F3275"/>
    <w:rsid w:val="008F3449"/>
    <w:rsid w:val="008F3479"/>
    <w:rsid w:val="008F35D3"/>
    <w:rsid w:val="008F363C"/>
    <w:rsid w:val="008F3662"/>
    <w:rsid w:val="008F38EF"/>
    <w:rsid w:val="008F3B37"/>
    <w:rsid w:val="008F3B3C"/>
    <w:rsid w:val="008F3B7D"/>
    <w:rsid w:val="008F3CED"/>
    <w:rsid w:val="008F3DBB"/>
    <w:rsid w:val="008F3E6C"/>
    <w:rsid w:val="008F4034"/>
    <w:rsid w:val="008F4097"/>
    <w:rsid w:val="008F40D6"/>
    <w:rsid w:val="008F4232"/>
    <w:rsid w:val="008F423F"/>
    <w:rsid w:val="008F4395"/>
    <w:rsid w:val="008F441F"/>
    <w:rsid w:val="008F4475"/>
    <w:rsid w:val="008F44E6"/>
    <w:rsid w:val="008F459C"/>
    <w:rsid w:val="008F463D"/>
    <w:rsid w:val="008F4729"/>
    <w:rsid w:val="008F4749"/>
    <w:rsid w:val="008F482D"/>
    <w:rsid w:val="008F485C"/>
    <w:rsid w:val="008F49B3"/>
    <w:rsid w:val="008F4A42"/>
    <w:rsid w:val="008F4AD6"/>
    <w:rsid w:val="008F4E13"/>
    <w:rsid w:val="008F4EA2"/>
    <w:rsid w:val="008F52CE"/>
    <w:rsid w:val="008F5338"/>
    <w:rsid w:val="008F5381"/>
    <w:rsid w:val="008F53B8"/>
    <w:rsid w:val="008F55DE"/>
    <w:rsid w:val="008F5649"/>
    <w:rsid w:val="008F5655"/>
    <w:rsid w:val="008F599F"/>
    <w:rsid w:val="008F5B09"/>
    <w:rsid w:val="008F5C02"/>
    <w:rsid w:val="008F5D23"/>
    <w:rsid w:val="008F5EE0"/>
    <w:rsid w:val="008F601C"/>
    <w:rsid w:val="008F616E"/>
    <w:rsid w:val="008F624E"/>
    <w:rsid w:val="008F6434"/>
    <w:rsid w:val="008F6579"/>
    <w:rsid w:val="008F65AE"/>
    <w:rsid w:val="008F65B4"/>
    <w:rsid w:val="008F65FF"/>
    <w:rsid w:val="008F675C"/>
    <w:rsid w:val="008F67C7"/>
    <w:rsid w:val="008F6824"/>
    <w:rsid w:val="008F69EA"/>
    <w:rsid w:val="008F69EE"/>
    <w:rsid w:val="008F6ABA"/>
    <w:rsid w:val="008F6B95"/>
    <w:rsid w:val="008F6C90"/>
    <w:rsid w:val="008F6CAA"/>
    <w:rsid w:val="008F6D00"/>
    <w:rsid w:val="008F6D7F"/>
    <w:rsid w:val="008F6E1F"/>
    <w:rsid w:val="008F6FFB"/>
    <w:rsid w:val="008F70B4"/>
    <w:rsid w:val="008F7171"/>
    <w:rsid w:val="008F7316"/>
    <w:rsid w:val="008F731C"/>
    <w:rsid w:val="008F748C"/>
    <w:rsid w:val="008F75EF"/>
    <w:rsid w:val="008F7732"/>
    <w:rsid w:val="008F780F"/>
    <w:rsid w:val="008F788B"/>
    <w:rsid w:val="008F79E8"/>
    <w:rsid w:val="008F7AE6"/>
    <w:rsid w:val="008F7C64"/>
    <w:rsid w:val="008F7CF6"/>
    <w:rsid w:val="008F7E18"/>
    <w:rsid w:val="008F7EBF"/>
    <w:rsid w:val="008F7EE4"/>
    <w:rsid w:val="008F7EFA"/>
    <w:rsid w:val="008F7FD7"/>
    <w:rsid w:val="00900058"/>
    <w:rsid w:val="0090020A"/>
    <w:rsid w:val="0090029C"/>
    <w:rsid w:val="00900573"/>
    <w:rsid w:val="00900B3F"/>
    <w:rsid w:val="00900BBE"/>
    <w:rsid w:val="00900BE8"/>
    <w:rsid w:val="00900FA0"/>
    <w:rsid w:val="0090102E"/>
    <w:rsid w:val="009010F9"/>
    <w:rsid w:val="009011BB"/>
    <w:rsid w:val="0090120B"/>
    <w:rsid w:val="00901242"/>
    <w:rsid w:val="00901279"/>
    <w:rsid w:val="0090138B"/>
    <w:rsid w:val="009013F3"/>
    <w:rsid w:val="0090147B"/>
    <w:rsid w:val="00901491"/>
    <w:rsid w:val="009016C5"/>
    <w:rsid w:val="009016E6"/>
    <w:rsid w:val="0090170D"/>
    <w:rsid w:val="00901986"/>
    <w:rsid w:val="00901AB6"/>
    <w:rsid w:val="00901B99"/>
    <w:rsid w:val="00901F5C"/>
    <w:rsid w:val="00902125"/>
    <w:rsid w:val="00902301"/>
    <w:rsid w:val="0090236B"/>
    <w:rsid w:val="009023B1"/>
    <w:rsid w:val="0090263C"/>
    <w:rsid w:val="0090276C"/>
    <w:rsid w:val="00902805"/>
    <w:rsid w:val="009028E9"/>
    <w:rsid w:val="00902B18"/>
    <w:rsid w:val="00902B8F"/>
    <w:rsid w:val="00902B99"/>
    <w:rsid w:val="00902D35"/>
    <w:rsid w:val="00902D9B"/>
    <w:rsid w:val="00902DB5"/>
    <w:rsid w:val="00902FEA"/>
    <w:rsid w:val="009030A8"/>
    <w:rsid w:val="00903101"/>
    <w:rsid w:val="00903118"/>
    <w:rsid w:val="00903146"/>
    <w:rsid w:val="00903198"/>
    <w:rsid w:val="009031A2"/>
    <w:rsid w:val="0090320D"/>
    <w:rsid w:val="0090321D"/>
    <w:rsid w:val="0090348B"/>
    <w:rsid w:val="009036C9"/>
    <w:rsid w:val="009037BD"/>
    <w:rsid w:val="00903817"/>
    <w:rsid w:val="00903870"/>
    <w:rsid w:val="00903A55"/>
    <w:rsid w:val="00903AD5"/>
    <w:rsid w:val="00903B65"/>
    <w:rsid w:val="00903C5F"/>
    <w:rsid w:val="00903E4F"/>
    <w:rsid w:val="00903E6C"/>
    <w:rsid w:val="00903EE2"/>
    <w:rsid w:val="00903F3D"/>
    <w:rsid w:val="00903F71"/>
    <w:rsid w:val="00903F76"/>
    <w:rsid w:val="00904000"/>
    <w:rsid w:val="009041CC"/>
    <w:rsid w:val="009042AC"/>
    <w:rsid w:val="009042D3"/>
    <w:rsid w:val="0090431B"/>
    <w:rsid w:val="009045A4"/>
    <w:rsid w:val="009045AA"/>
    <w:rsid w:val="00904652"/>
    <w:rsid w:val="009046EE"/>
    <w:rsid w:val="00904846"/>
    <w:rsid w:val="009048D5"/>
    <w:rsid w:val="00904A4C"/>
    <w:rsid w:val="00904AD7"/>
    <w:rsid w:val="00904B54"/>
    <w:rsid w:val="00904BAA"/>
    <w:rsid w:val="00904CE1"/>
    <w:rsid w:val="00904E95"/>
    <w:rsid w:val="00904F0A"/>
    <w:rsid w:val="00904FD2"/>
    <w:rsid w:val="009050BE"/>
    <w:rsid w:val="009052EA"/>
    <w:rsid w:val="00905395"/>
    <w:rsid w:val="009053DD"/>
    <w:rsid w:val="009056DA"/>
    <w:rsid w:val="0090574C"/>
    <w:rsid w:val="00905767"/>
    <w:rsid w:val="009057D8"/>
    <w:rsid w:val="009057E9"/>
    <w:rsid w:val="009057EE"/>
    <w:rsid w:val="00905860"/>
    <w:rsid w:val="0090587B"/>
    <w:rsid w:val="00905A33"/>
    <w:rsid w:val="00905A37"/>
    <w:rsid w:val="00905C0C"/>
    <w:rsid w:val="00905D54"/>
    <w:rsid w:val="00905FA0"/>
    <w:rsid w:val="00905FA3"/>
    <w:rsid w:val="00906005"/>
    <w:rsid w:val="009060D4"/>
    <w:rsid w:val="00906192"/>
    <w:rsid w:val="009062D9"/>
    <w:rsid w:val="009062E6"/>
    <w:rsid w:val="00906378"/>
    <w:rsid w:val="0090649B"/>
    <w:rsid w:val="009066DC"/>
    <w:rsid w:val="00906702"/>
    <w:rsid w:val="0090674D"/>
    <w:rsid w:val="00906829"/>
    <w:rsid w:val="0090687C"/>
    <w:rsid w:val="0090687F"/>
    <w:rsid w:val="0090688C"/>
    <w:rsid w:val="00906934"/>
    <w:rsid w:val="00906A0E"/>
    <w:rsid w:val="00906A8B"/>
    <w:rsid w:val="00906CB3"/>
    <w:rsid w:val="00906D7D"/>
    <w:rsid w:val="00906F9E"/>
    <w:rsid w:val="0090703B"/>
    <w:rsid w:val="009070A8"/>
    <w:rsid w:val="00907349"/>
    <w:rsid w:val="009074F7"/>
    <w:rsid w:val="00907638"/>
    <w:rsid w:val="009076E4"/>
    <w:rsid w:val="00907831"/>
    <w:rsid w:val="009078AB"/>
    <w:rsid w:val="00907962"/>
    <w:rsid w:val="00907B31"/>
    <w:rsid w:val="00907DBA"/>
    <w:rsid w:val="00907E9D"/>
    <w:rsid w:val="00907EC9"/>
    <w:rsid w:val="0091049D"/>
    <w:rsid w:val="009104FF"/>
    <w:rsid w:val="009105D0"/>
    <w:rsid w:val="00910702"/>
    <w:rsid w:val="00910934"/>
    <w:rsid w:val="00910AA1"/>
    <w:rsid w:val="00910B68"/>
    <w:rsid w:val="00910B71"/>
    <w:rsid w:val="00910BB2"/>
    <w:rsid w:val="00910C81"/>
    <w:rsid w:val="00910D10"/>
    <w:rsid w:val="00910D5F"/>
    <w:rsid w:val="00910E34"/>
    <w:rsid w:val="00910EA0"/>
    <w:rsid w:val="00910EEB"/>
    <w:rsid w:val="009110A0"/>
    <w:rsid w:val="009110E9"/>
    <w:rsid w:val="00911198"/>
    <w:rsid w:val="00911340"/>
    <w:rsid w:val="0091135E"/>
    <w:rsid w:val="009113B4"/>
    <w:rsid w:val="009113EE"/>
    <w:rsid w:val="00911562"/>
    <w:rsid w:val="00911583"/>
    <w:rsid w:val="00911619"/>
    <w:rsid w:val="00911802"/>
    <w:rsid w:val="00911893"/>
    <w:rsid w:val="00911A63"/>
    <w:rsid w:val="00911C46"/>
    <w:rsid w:val="00911F41"/>
    <w:rsid w:val="009120B6"/>
    <w:rsid w:val="009121AA"/>
    <w:rsid w:val="00912219"/>
    <w:rsid w:val="00912297"/>
    <w:rsid w:val="009123C1"/>
    <w:rsid w:val="009123DC"/>
    <w:rsid w:val="009123E2"/>
    <w:rsid w:val="00912541"/>
    <w:rsid w:val="00912698"/>
    <w:rsid w:val="009126C1"/>
    <w:rsid w:val="0091278E"/>
    <w:rsid w:val="00912A0C"/>
    <w:rsid w:val="00912A14"/>
    <w:rsid w:val="00912A37"/>
    <w:rsid w:val="00912A7A"/>
    <w:rsid w:val="00912ACD"/>
    <w:rsid w:val="00912D7C"/>
    <w:rsid w:val="00912DE1"/>
    <w:rsid w:val="00912F11"/>
    <w:rsid w:val="00912FC7"/>
    <w:rsid w:val="00912FFD"/>
    <w:rsid w:val="00913041"/>
    <w:rsid w:val="00913058"/>
    <w:rsid w:val="009130FE"/>
    <w:rsid w:val="0091318C"/>
    <w:rsid w:val="00913320"/>
    <w:rsid w:val="009133A9"/>
    <w:rsid w:val="0091348E"/>
    <w:rsid w:val="0091362E"/>
    <w:rsid w:val="00913661"/>
    <w:rsid w:val="00913780"/>
    <w:rsid w:val="00913894"/>
    <w:rsid w:val="009138F3"/>
    <w:rsid w:val="0091396B"/>
    <w:rsid w:val="009139B2"/>
    <w:rsid w:val="00913AD6"/>
    <w:rsid w:val="00913C03"/>
    <w:rsid w:val="00913D2F"/>
    <w:rsid w:val="00913D47"/>
    <w:rsid w:val="00913DA9"/>
    <w:rsid w:val="00913E30"/>
    <w:rsid w:val="0091405E"/>
    <w:rsid w:val="0091408C"/>
    <w:rsid w:val="009140C8"/>
    <w:rsid w:val="009141F5"/>
    <w:rsid w:val="0091420F"/>
    <w:rsid w:val="0091425A"/>
    <w:rsid w:val="00914440"/>
    <w:rsid w:val="009145A9"/>
    <w:rsid w:val="00914663"/>
    <w:rsid w:val="00914779"/>
    <w:rsid w:val="009147C8"/>
    <w:rsid w:val="009147D3"/>
    <w:rsid w:val="00914853"/>
    <w:rsid w:val="00914C7B"/>
    <w:rsid w:val="00914D75"/>
    <w:rsid w:val="00914D8A"/>
    <w:rsid w:val="00914E84"/>
    <w:rsid w:val="00915034"/>
    <w:rsid w:val="00915129"/>
    <w:rsid w:val="0091515E"/>
    <w:rsid w:val="0091518F"/>
    <w:rsid w:val="0091526A"/>
    <w:rsid w:val="0091529D"/>
    <w:rsid w:val="009156D1"/>
    <w:rsid w:val="00915832"/>
    <w:rsid w:val="00915863"/>
    <w:rsid w:val="009158B7"/>
    <w:rsid w:val="009158CF"/>
    <w:rsid w:val="009158DC"/>
    <w:rsid w:val="00915AFC"/>
    <w:rsid w:val="00915C46"/>
    <w:rsid w:val="00915CF7"/>
    <w:rsid w:val="00915D07"/>
    <w:rsid w:val="00915D15"/>
    <w:rsid w:val="00915D49"/>
    <w:rsid w:val="00915D79"/>
    <w:rsid w:val="00915EAF"/>
    <w:rsid w:val="009165B3"/>
    <w:rsid w:val="00916608"/>
    <w:rsid w:val="0091663E"/>
    <w:rsid w:val="00916677"/>
    <w:rsid w:val="009166A1"/>
    <w:rsid w:val="009166C3"/>
    <w:rsid w:val="0091685C"/>
    <w:rsid w:val="0091688B"/>
    <w:rsid w:val="00916A82"/>
    <w:rsid w:val="00916A95"/>
    <w:rsid w:val="00916B47"/>
    <w:rsid w:val="00916BFF"/>
    <w:rsid w:val="00916DEC"/>
    <w:rsid w:val="00916EE9"/>
    <w:rsid w:val="00916FFC"/>
    <w:rsid w:val="00917065"/>
    <w:rsid w:val="0091721A"/>
    <w:rsid w:val="009172B3"/>
    <w:rsid w:val="0091741B"/>
    <w:rsid w:val="0091752F"/>
    <w:rsid w:val="009175E7"/>
    <w:rsid w:val="009176D5"/>
    <w:rsid w:val="009176E3"/>
    <w:rsid w:val="009176FC"/>
    <w:rsid w:val="00917757"/>
    <w:rsid w:val="0091791A"/>
    <w:rsid w:val="00917A7C"/>
    <w:rsid w:val="00917D18"/>
    <w:rsid w:val="00917E38"/>
    <w:rsid w:val="00917F96"/>
    <w:rsid w:val="009200E2"/>
    <w:rsid w:val="009201B7"/>
    <w:rsid w:val="009201F6"/>
    <w:rsid w:val="00920395"/>
    <w:rsid w:val="009203CB"/>
    <w:rsid w:val="009204C9"/>
    <w:rsid w:val="0092054C"/>
    <w:rsid w:val="0092067F"/>
    <w:rsid w:val="00920772"/>
    <w:rsid w:val="00920840"/>
    <w:rsid w:val="009208CF"/>
    <w:rsid w:val="00920934"/>
    <w:rsid w:val="00920BE0"/>
    <w:rsid w:val="00920C9D"/>
    <w:rsid w:val="00920D39"/>
    <w:rsid w:val="00920D83"/>
    <w:rsid w:val="00920E4C"/>
    <w:rsid w:val="00920E8B"/>
    <w:rsid w:val="00920EF7"/>
    <w:rsid w:val="009210C8"/>
    <w:rsid w:val="00921388"/>
    <w:rsid w:val="009213D7"/>
    <w:rsid w:val="009214BE"/>
    <w:rsid w:val="009214CA"/>
    <w:rsid w:val="009217AC"/>
    <w:rsid w:val="009217B1"/>
    <w:rsid w:val="0092191F"/>
    <w:rsid w:val="009219B6"/>
    <w:rsid w:val="00921BBA"/>
    <w:rsid w:val="00921E29"/>
    <w:rsid w:val="00921E53"/>
    <w:rsid w:val="00921EED"/>
    <w:rsid w:val="0092206D"/>
    <w:rsid w:val="0092216D"/>
    <w:rsid w:val="00922230"/>
    <w:rsid w:val="0092223A"/>
    <w:rsid w:val="009222C7"/>
    <w:rsid w:val="0092253E"/>
    <w:rsid w:val="00922553"/>
    <w:rsid w:val="009225CF"/>
    <w:rsid w:val="00922604"/>
    <w:rsid w:val="00922700"/>
    <w:rsid w:val="00922771"/>
    <w:rsid w:val="0092297F"/>
    <w:rsid w:val="009229B1"/>
    <w:rsid w:val="00922A85"/>
    <w:rsid w:val="00922B1B"/>
    <w:rsid w:val="00922D44"/>
    <w:rsid w:val="00923176"/>
    <w:rsid w:val="00923183"/>
    <w:rsid w:val="009231B4"/>
    <w:rsid w:val="00923364"/>
    <w:rsid w:val="009233AB"/>
    <w:rsid w:val="009235DE"/>
    <w:rsid w:val="009236F0"/>
    <w:rsid w:val="00923832"/>
    <w:rsid w:val="00923861"/>
    <w:rsid w:val="009239B0"/>
    <w:rsid w:val="00923A35"/>
    <w:rsid w:val="00923BD7"/>
    <w:rsid w:val="00923D50"/>
    <w:rsid w:val="00923DB4"/>
    <w:rsid w:val="00923DFC"/>
    <w:rsid w:val="00923E74"/>
    <w:rsid w:val="00923E9B"/>
    <w:rsid w:val="00923EF2"/>
    <w:rsid w:val="00923FBA"/>
    <w:rsid w:val="00924208"/>
    <w:rsid w:val="00924576"/>
    <w:rsid w:val="009246D3"/>
    <w:rsid w:val="009247FA"/>
    <w:rsid w:val="00924A46"/>
    <w:rsid w:val="00924A76"/>
    <w:rsid w:val="00924BD4"/>
    <w:rsid w:val="00924D7F"/>
    <w:rsid w:val="00925143"/>
    <w:rsid w:val="009251E2"/>
    <w:rsid w:val="009253D8"/>
    <w:rsid w:val="00925563"/>
    <w:rsid w:val="0092557B"/>
    <w:rsid w:val="0092563E"/>
    <w:rsid w:val="00925775"/>
    <w:rsid w:val="00925847"/>
    <w:rsid w:val="009258CD"/>
    <w:rsid w:val="009258D6"/>
    <w:rsid w:val="00925909"/>
    <w:rsid w:val="00925A5C"/>
    <w:rsid w:val="00925A64"/>
    <w:rsid w:val="00925A7E"/>
    <w:rsid w:val="00925C50"/>
    <w:rsid w:val="00925D37"/>
    <w:rsid w:val="00925D3A"/>
    <w:rsid w:val="00925D9D"/>
    <w:rsid w:val="00925D9F"/>
    <w:rsid w:val="00925EDF"/>
    <w:rsid w:val="00925EF6"/>
    <w:rsid w:val="00925FF1"/>
    <w:rsid w:val="00926139"/>
    <w:rsid w:val="0092625C"/>
    <w:rsid w:val="0092625E"/>
    <w:rsid w:val="009264FF"/>
    <w:rsid w:val="00926589"/>
    <w:rsid w:val="009265B8"/>
    <w:rsid w:val="009266FE"/>
    <w:rsid w:val="00926768"/>
    <w:rsid w:val="0092677C"/>
    <w:rsid w:val="00926882"/>
    <w:rsid w:val="009268D2"/>
    <w:rsid w:val="00926958"/>
    <w:rsid w:val="00926A68"/>
    <w:rsid w:val="00926D81"/>
    <w:rsid w:val="00926F0F"/>
    <w:rsid w:val="00926F5C"/>
    <w:rsid w:val="00927007"/>
    <w:rsid w:val="0092704F"/>
    <w:rsid w:val="00927119"/>
    <w:rsid w:val="0092722A"/>
    <w:rsid w:val="009276B7"/>
    <w:rsid w:val="0092781C"/>
    <w:rsid w:val="00927AAC"/>
    <w:rsid w:val="00927D42"/>
    <w:rsid w:val="00927F1A"/>
    <w:rsid w:val="00927FDA"/>
    <w:rsid w:val="0093001A"/>
    <w:rsid w:val="00930055"/>
    <w:rsid w:val="00930093"/>
    <w:rsid w:val="00930191"/>
    <w:rsid w:val="00930282"/>
    <w:rsid w:val="00930372"/>
    <w:rsid w:val="009306DC"/>
    <w:rsid w:val="00930B1B"/>
    <w:rsid w:val="00930BE7"/>
    <w:rsid w:val="00930D61"/>
    <w:rsid w:val="00930D82"/>
    <w:rsid w:val="00930DF9"/>
    <w:rsid w:val="00930E4E"/>
    <w:rsid w:val="00930EE6"/>
    <w:rsid w:val="0093100B"/>
    <w:rsid w:val="00931030"/>
    <w:rsid w:val="00931138"/>
    <w:rsid w:val="0093121E"/>
    <w:rsid w:val="00931251"/>
    <w:rsid w:val="009312B0"/>
    <w:rsid w:val="009312F3"/>
    <w:rsid w:val="009312F6"/>
    <w:rsid w:val="0093162A"/>
    <w:rsid w:val="0093182A"/>
    <w:rsid w:val="00931842"/>
    <w:rsid w:val="009318B0"/>
    <w:rsid w:val="00931987"/>
    <w:rsid w:val="00931B2E"/>
    <w:rsid w:val="00931CB1"/>
    <w:rsid w:val="00931CB4"/>
    <w:rsid w:val="00931D3A"/>
    <w:rsid w:val="00931DAE"/>
    <w:rsid w:val="00931DF8"/>
    <w:rsid w:val="00931E4A"/>
    <w:rsid w:val="00931F47"/>
    <w:rsid w:val="009321CE"/>
    <w:rsid w:val="0093223E"/>
    <w:rsid w:val="00932356"/>
    <w:rsid w:val="00932446"/>
    <w:rsid w:val="0093247F"/>
    <w:rsid w:val="009324B1"/>
    <w:rsid w:val="00932504"/>
    <w:rsid w:val="0093250D"/>
    <w:rsid w:val="0093256A"/>
    <w:rsid w:val="009327A4"/>
    <w:rsid w:val="0093282C"/>
    <w:rsid w:val="00932B14"/>
    <w:rsid w:val="00932B2B"/>
    <w:rsid w:val="00932B4B"/>
    <w:rsid w:val="00932B85"/>
    <w:rsid w:val="00932BD9"/>
    <w:rsid w:val="00932BDD"/>
    <w:rsid w:val="00932BFC"/>
    <w:rsid w:val="00932D12"/>
    <w:rsid w:val="00932EDE"/>
    <w:rsid w:val="009330DA"/>
    <w:rsid w:val="00933202"/>
    <w:rsid w:val="0093330C"/>
    <w:rsid w:val="00933343"/>
    <w:rsid w:val="009333AB"/>
    <w:rsid w:val="00933498"/>
    <w:rsid w:val="009334F5"/>
    <w:rsid w:val="0093356C"/>
    <w:rsid w:val="0093382E"/>
    <w:rsid w:val="00933864"/>
    <w:rsid w:val="00933A00"/>
    <w:rsid w:val="00933A93"/>
    <w:rsid w:val="00933AA0"/>
    <w:rsid w:val="00933B05"/>
    <w:rsid w:val="00933B94"/>
    <w:rsid w:val="00933CF3"/>
    <w:rsid w:val="00933FEE"/>
    <w:rsid w:val="009340E4"/>
    <w:rsid w:val="009340E5"/>
    <w:rsid w:val="0093430D"/>
    <w:rsid w:val="0093432D"/>
    <w:rsid w:val="0093435D"/>
    <w:rsid w:val="0093445B"/>
    <w:rsid w:val="009345FA"/>
    <w:rsid w:val="009346DD"/>
    <w:rsid w:val="0093470C"/>
    <w:rsid w:val="0093472C"/>
    <w:rsid w:val="009347A1"/>
    <w:rsid w:val="00934959"/>
    <w:rsid w:val="009349AB"/>
    <w:rsid w:val="009349C0"/>
    <w:rsid w:val="00934A87"/>
    <w:rsid w:val="00934A98"/>
    <w:rsid w:val="00934C0F"/>
    <w:rsid w:val="00934D35"/>
    <w:rsid w:val="00934D4A"/>
    <w:rsid w:val="00934E87"/>
    <w:rsid w:val="00934F74"/>
    <w:rsid w:val="00934F76"/>
    <w:rsid w:val="00935381"/>
    <w:rsid w:val="0093546B"/>
    <w:rsid w:val="009354C0"/>
    <w:rsid w:val="00935516"/>
    <w:rsid w:val="00935558"/>
    <w:rsid w:val="0093576E"/>
    <w:rsid w:val="0093580B"/>
    <w:rsid w:val="009358C6"/>
    <w:rsid w:val="00935982"/>
    <w:rsid w:val="00935993"/>
    <w:rsid w:val="009359B4"/>
    <w:rsid w:val="00935AEE"/>
    <w:rsid w:val="00935B1F"/>
    <w:rsid w:val="00935BA7"/>
    <w:rsid w:val="00935CC5"/>
    <w:rsid w:val="00935D1B"/>
    <w:rsid w:val="00935EAD"/>
    <w:rsid w:val="0093607B"/>
    <w:rsid w:val="009361CE"/>
    <w:rsid w:val="009365FD"/>
    <w:rsid w:val="00936688"/>
    <w:rsid w:val="0093670F"/>
    <w:rsid w:val="0093676C"/>
    <w:rsid w:val="00936803"/>
    <w:rsid w:val="009368CB"/>
    <w:rsid w:val="009369DB"/>
    <w:rsid w:val="00936A5F"/>
    <w:rsid w:val="00936AAD"/>
    <w:rsid w:val="00936B4D"/>
    <w:rsid w:val="00936C19"/>
    <w:rsid w:val="00936D5F"/>
    <w:rsid w:val="00936E0C"/>
    <w:rsid w:val="00936E29"/>
    <w:rsid w:val="00936E3A"/>
    <w:rsid w:val="00937042"/>
    <w:rsid w:val="00937298"/>
    <w:rsid w:val="0093730F"/>
    <w:rsid w:val="0093750D"/>
    <w:rsid w:val="0093757B"/>
    <w:rsid w:val="009375D7"/>
    <w:rsid w:val="0093761A"/>
    <w:rsid w:val="009376CD"/>
    <w:rsid w:val="00937734"/>
    <w:rsid w:val="00937854"/>
    <w:rsid w:val="00937942"/>
    <w:rsid w:val="00937B73"/>
    <w:rsid w:val="00937C2C"/>
    <w:rsid w:val="00937EBF"/>
    <w:rsid w:val="0094006D"/>
    <w:rsid w:val="00940076"/>
    <w:rsid w:val="009400FB"/>
    <w:rsid w:val="00940113"/>
    <w:rsid w:val="0094012C"/>
    <w:rsid w:val="00940291"/>
    <w:rsid w:val="009402DD"/>
    <w:rsid w:val="0094037F"/>
    <w:rsid w:val="00940491"/>
    <w:rsid w:val="009404BA"/>
    <w:rsid w:val="00940638"/>
    <w:rsid w:val="0094068C"/>
    <w:rsid w:val="00940795"/>
    <w:rsid w:val="009407D3"/>
    <w:rsid w:val="009407F4"/>
    <w:rsid w:val="00940811"/>
    <w:rsid w:val="009409D1"/>
    <w:rsid w:val="00940A34"/>
    <w:rsid w:val="00940AB3"/>
    <w:rsid w:val="00941007"/>
    <w:rsid w:val="0094100B"/>
    <w:rsid w:val="00941059"/>
    <w:rsid w:val="009411D6"/>
    <w:rsid w:val="00941240"/>
    <w:rsid w:val="009412D8"/>
    <w:rsid w:val="00941327"/>
    <w:rsid w:val="00941375"/>
    <w:rsid w:val="00941382"/>
    <w:rsid w:val="0094139A"/>
    <w:rsid w:val="009413F0"/>
    <w:rsid w:val="00941424"/>
    <w:rsid w:val="0094147F"/>
    <w:rsid w:val="009414B7"/>
    <w:rsid w:val="009414E0"/>
    <w:rsid w:val="00941602"/>
    <w:rsid w:val="0094178B"/>
    <w:rsid w:val="00941978"/>
    <w:rsid w:val="00941C69"/>
    <w:rsid w:val="00941C81"/>
    <w:rsid w:val="00941CF8"/>
    <w:rsid w:val="00941ED0"/>
    <w:rsid w:val="00941F25"/>
    <w:rsid w:val="00941FBA"/>
    <w:rsid w:val="0094203B"/>
    <w:rsid w:val="0094216D"/>
    <w:rsid w:val="00942196"/>
    <w:rsid w:val="009421FD"/>
    <w:rsid w:val="009423E5"/>
    <w:rsid w:val="00942557"/>
    <w:rsid w:val="00942565"/>
    <w:rsid w:val="00942649"/>
    <w:rsid w:val="0094291F"/>
    <w:rsid w:val="00942926"/>
    <w:rsid w:val="00942A08"/>
    <w:rsid w:val="00942AAB"/>
    <w:rsid w:val="00942B95"/>
    <w:rsid w:val="00942BA7"/>
    <w:rsid w:val="00942C5F"/>
    <w:rsid w:val="00942D1A"/>
    <w:rsid w:val="00942DD9"/>
    <w:rsid w:val="00942E69"/>
    <w:rsid w:val="00942F0B"/>
    <w:rsid w:val="00942F17"/>
    <w:rsid w:val="0094308F"/>
    <w:rsid w:val="009430B5"/>
    <w:rsid w:val="0094311D"/>
    <w:rsid w:val="00943139"/>
    <w:rsid w:val="00943165"/>
    <w:rsid w:val="009431F6"/>
    <w:rsid w:val="009432AB"/>
    <w:rsid w:val="009434D0"/>
    <w:rsid w:val="00943541"/>
    <w:rsid w:val="0094359D"/>
    <w:rsid w:val="009435D0"/>
    <w:rsid w:val="00943834"/>
    <w:rsid w:val="00943871"/>
    <w:rsid w:val="00943A22"/>
    <w:rsid w:val="00943C30"/>
    <w:rsid w:val="00943C92"/>
    <w:rsid w:val="00943D05"/>
    <w:rsid w:val="00943D91"/>
    <w:rsid w:val="00943DDC"/>
    <w:rsid w:val="00943F19"/>
    <w:rsid w:val="00943F44"/>
    <w:rsid w:val="00943F52"/>
    <w:rsid w:val="009442F1"/>
    <w:rsid w:val="009443C8"/>
    <w:rsid w:val="00944534"/>
    <w:rsid w:val="009446C8"/>
    <w:rsid w:val="009447E8"/>
    <w:rsid w:val="009447EB"/>
    <w:rsid w:val="009447FE"/>
    <w:rsid w:val="009448AE"/>
    <w:rsid w:val="009448E1"/>
    <w:rsid w:val="009449D2"/>
    <w:rsid w:val="009449EE"/>
    <w:rsid w:val="00944A1A"/>
    <w:rsid w:val="00944BBC"/>
    <w:rsid w:val="00944C8A"/>
    <w:rsid w:val="00944D3D"/>
    <w:rsid w:val="00944E4B"/>
    <w:rsid w:val="00944EB9"/>
    <w:rsid w:val="009450CC"/>
    <w:rsid w:val="009450FB"/>
    <w:rsid w:val="0094516D"/>
    <w:rsid w:val="0094534B"/>
    <w:rsid w:val="0094537A"/>
    <w:rsid w:val="009454C5"/>
    <w:rsid w:val="00945543"/>
    <w:rsid w:val="00945597"/>
    <w:rsid w:val="009455B5"/>
    <w:rsid w:val="00945717"/>
    <w:rsid w:val="00945830"/>
    <w:rsid w:val="00945938"/>
    <w:rsid w:val="00945A06"/>
    <w:rsid w:val="00945A98"/>
    <w:rsid w:val="00945AA0"/>
    <w:rsid w:val="00945B00"/>
    <w:rsid w:val="00945BCD"/>
    <w:rsid w:val="00945E4A"/>
    <w:rsid w:val="00945EC9"/>
    <w:rsid w:val="00945FA4"/>
    <w:rsid w:val="00946051"/>
    <w:rsid w:val="009461D7"/>
    <w:rsid w:val="0094638D"/>
    <w:rsid w:val="009463D1"/>
    <w:rsid w:val="00946569"/>
    <w:rsid w:val="009465C5"/>
    <w:rsid w:val="009468B1"/>
    <w:rsid w:val="009469EF"/>
    <w:rsid w:val="00946A53"/>
    <w:rsid w:val="00946AF9"/>
    <w:rsid w:val="00946B59"/>
    <w:rsid w:val="00946BDC"/>
    <w:rsid w:val="00946CB5"/>
    <w:rsid w:val="00946D32"/>
    <w:rsid w:val="00946E0D"/>
    <w:rsid w:val="00946EAA"/>
    <w:rsid w:val="009470B4"/>
    <w:rsid w:val="009470C1"/>
    <w:rsid w:val="009470E7"/>
    <w:rsid w:val="00947125"/>
    <w:rsid w:val="009472FF"/>
    <w:rsid w:val="009473C4"/>
    <w:rsid w:val="00947438"/>
    <w:rsid w:val="009474EE"/>
    <w:rsid w:val="00947614"/>
    <w:rsid w:val="0094762B"/>
    <w:rsid w:val="0094769F"/>
    <w:rsid w:val="00947754"/>
    <w:rsid w:val="0094780C"/>
    <w:rsid w:val="0094790B"/>
    <w:rsid w:val="00947BA7"/>
    <w:rsid w:val="00947BD2"/>
    <w:rsid w:val="00947CD7"/>
    <w:rsid w:val="00947D71"/>
    <w:rsid w:val="00947DAE"/>
    <w:rsid w:val="00947F04"/>
    <w:rsid w:val="00947F76"/>
    <w:rsid w:val="00947F7F"/>
    <w:rsid w:val="009500B3"/>
    <w:rsid w:val="00950178"/>
    <w:rsid w:val="0095032E"/>
    <w:rsid w:val="009503F2"/>
    <w:rsid w:val="00950433"/>
    <w:rsid w:val="00950459"/>
    <w:rsid w:val="0095050B"/>
    <w:rsid w:val="009505A5"/>
    <w:rsid w:val="00950692"/>
    <w:rsid w:val="00950755"/>
    <w:rsid w:val="00950769"/>
    <w:rsid w:val="00950845"/>
    <w:rsid w:val="00950895"/>
    <w:rsid w:val="009508C2"/>
    <w:rsid w:val="0095091D"/>
    <w:rsid w:val="00950A6E"/>
    <w:rsid w:val="00950A98"/>
    <w:rsid w:val="00950BA4"/>
    <w:rsid w:val="00950BC2"/>
    <w:rsid w:val="00950D4B"/>
    <w:rsid w:val="00950E5C"/>
    <w:rsid w:val="00950E60"/>
    <w:rsid w:val="00950EF6"/>
    <w:rsid w:val="00950F00"/>
    <w:rsid w:val="00950F27"/>
    <w:rsid w:val="00951012"/>
    <w:rsid w:val="0095105A"/>
    <w:rsid w:val="0095105D"/>
    <w:rsid w:val="009510C6"/>
    <w:rsid w:val="00951106"/>
    <w:rsid w:val="009511FD"/>
    <w:rsid w:val="00951271"/>
    <w:rsid w:val="009513CC"/>
    <w:rsid w:val="009514C1"/>
    <w:rsid w:val="009515F5"/>
    <w:rsid w:val="0095162A"/>
    <w:rsid w:val="0095167E"/>
    <w:rsid w:val="009516E9"/>
    <w:rsid w:val="009516F1"/>
    <w:rsid w:val="00951828"/>
    <w:rsid w:val="009519DC"/>
    <w:rsid w:val="00951A4A"/>
    <w:rsid w:val="00951AA3"/>
    <w:rsid w:val="00951AD8"/>
    <w:rsid w:val="00951BC8"/>
    <w:rsid w:val="00951BD3"/>
    <w:rsid w:val="00951DDA"/>
    <w:rsid w:val="00951FD4"/>
    <w:rsid w:val="009520F2"/>
    <w:rsid w:val="0095231C"/>
    <w:rsid w:val="0095239D"/>
    <w:rsid w:val="009525C5"/>
    <w:rsid w:val="009525D5"/>
    <w:rsid w:val="00952627"/>
    <w:rsid w:val="00952634"/>
    <w:rsid w:val="009526EA"/>
    <w:rsid w:val="0095270D"/>
    <w:rsid w:val="0095274B"/>
    <w:rsid w:val="009527E7"/>
    <w:rsid w:val="00952A27"/>
    <w:rsid w:val="00952AD7"/>
    <w:rsid w:val="00952ADA"/>
    <w:rsid w:val="00952AE1"/>
    <w:rsid w:val="00952BDA"/>
    <w:rsid w:val="00952DEF"/>
    <w:rsid w:val="00952F39"/>
    <w:rsid w:val="00952F91"/>
    <w:rsid w:val="00952F98"/>
    <w:rsid w:val="0095303D"/>
    <w:rsid w:val="009530D0"/>
    <w:rsid w:val="00953164"/>
    <w:rsid w:val="0095317E"/>
    <w:rsid w:val="00953185"/>
    <w:rsid w:val="0095332A"/>
    <w:rsid w:val="0095333A"/>
    <w:rsid w:val="00953591"/>
    <w:rsid w:val="00953782"/>
    <w:rsid w:val="009538B6"/>
    <w:rsid w:val="0095393F"/>
    <w:rsid w:val="0095394B"/>
    <w:rsid w:val="00953973"/>
    <w:rsid w:val="009539D4"/>
    <w:rsid w:val="00953AFF"/>
    <w:rsid w:val="00953BB2"/>
    <w:rsid w:val="00953BCD"/>
    <w:rsid w:val="00953BE5"/>
    <w:rsid w:val="00953C17"/>
    <w:rsid w:val="00953D2E"/>
    <w:rsid w:val="00953F41"/>
    <w:rsid w:val="00953FAB"/>
    <w:rsid w:val="009543CC"/>
    <w:rsid w:val="00954412"/>
    <w:rsid w:val="00954441"/>
    <w:rsid w:val="009544B4"/>
    <w:rsid w:val="00954519"/>
    <w:rsid w:val="00954573"/>
    <w:rsid w:val="0095462C"/>
    <w:rsid w:val="009546CA"/>
    <w:rsid w:val="00954732"/>
    <w:rsid w:val="0095485F"/>
    <w:rsid w:val="00954917"/>
    <w:rsid w:val="00954918"/>
    <w:rsid w:val="009549D0"/>
    <w:rsid w:val="00954ADA"/>
    <w:rsid w:val="00954BA5"/>
    <w:rsid w:val="00954CC6"/>
    <w:rsid w:val="00954D28"/>
    <w:rsid w:val="00954DC7"/>
    <w:rsid w:val="00954DFC"/>
    <w:rsid w:val="00954E50"/>
    <w:rsid w:val="00954F62"/>
    <w:rsid w:val="00954FA8"/>
    <w:rsid w:val="00954FCD"/>
    <w:rsid w:val="0095513C"/>
    <w:rsid w:val="00955171"/>
    <w:rsid w:val="009551AE"/>
    <w:rsid w:val="0095524A"/>
    <w:rsid w:val="009553A1"/>
    <w:rsid w:val="009553BF"/>
    <w:rsid w:val="0095541C"/>
    <w:rsid w:val="00955555"/>
    <w:rsid w:val="009556AA"/>
    <w:rsid w:val="009557FB"/>
    <w:rsid w:val="0095581C"/>
    <w:rsid w:val="009559C6"/>
    <w:rsid w:val="009559F9"/>
    <w:rsid w:val="00955B1E"/>
    <w:rsid w:val="00955B7A"/>
    <w:rsid w:val="00955D2B"/>
    <w:rsid w:val="00955DBC"/>
    <w:rsid w:val="00955FA0"/>
    <w:rsid w:val="00955FFA"/>
    <w:rsid w:val="009560DA"/>
    <w:rsid w:val="009562BF"/>
    <w:rsid w:val="00956326"/>
    <w:rsid w:val="0095645C"/>
    <w:rsid w:val="009564EF"/>
    <w:rsid w:val="0095651B"/>
    <w:rsid w:val="009565D7"/>
    <w:rsid w:val="00956667"/>
    <w:rsid w:val="0095682B"/>
    <w:rsid w:val="009568CD"/>
    <w:rsid w:val="00956963"/>
    <w:rsid w:val="00956B59"/>
    <w:rsid w:val="00956E03"/>
    <w:rsid w:val="0095702E"/>
    <w:rsid w:val="009570C3"/>
    <w:rsid w:val="00957128"/>
    <w:rsid w:val="0095722C"/>
    <w:rsid w:val="009572AF"/>
    <w:rsid w:val="00957328"/>
    <w:rsid w:val="0095739F"/>
    <w:rsid w:val="00957459"/>
    <w:rsid w:val="0095747D"/>
    <w:rsid w:val="009574BE"/>
    <w:rsid w:val="00957576"/>
    <w:rsid w:val="00957782"/>
    <w:rsid w:val="009577DA"/>
    <w:rsid w:val="0095789A"/>
    <w:rsid w:val="009578C3"/>
    <w:rsid w:val="009579D8"/>
    <w:rsid w:val="00957A2F"/>
    <w:rsid w:val="00957C33"/>
    <w:rsid w:val="00957C54"/>
    <w:rsid w:val="00957D25"/>
    <w:rsid w:val="00957DD4"/>
    <w:rsid w:val="00957DD5"/>
    <w:rsid w:val="00957E0D"/>
    <w:rsid w:val="00957E36"/>
    <w:rsid w:val="00957E4B"/>
    <w:rsid w:val="00960148"/>
    <w:rsid w:val="0096023A"/>
    <w:rsid w:val="00960326"/>
    <w:rsid w:val="00960350"/>
    <w:rsid w:val="0096039B"/>
    <w:rsid w:val="009603A1"/>
    <w:rsid w:val="009603BA"/>
    <w:rsid w:val="0096052D"/>
    <w:rsid w:val="0096057C"/>
    <w:rsid w:val="00960613"/>
    <w:rsid w:val="0096066E"/>
    <w:rsid w:val="0096071E"/>
    <w:rsid w:val="00960822"/>
    <w:rsid w:val="0096084E"/>
    <w:rsid w:val="00960879"/>
    <w:rsid w:val="00960892"/>
    <w:rsid w:val="009608F4"/>
    <w:rsid w:val="00960903"/>
    <w:rsid w:val="0096093A"/>
    <w:rsid w:val="00960970"/>
    <w:rsid w:val="009609EC"/>
    <w:rsid w:val="009609F8"/>
    <w:rsid w:val="00960A44"/>
    <w:rsid w:val="00960A9B"/>
    <w:rsid w:val="00960B22"/>
    <w:rsid w:val="00960B5B"/>
    <w:rsid w:val="00960BD4"/>
    <w:rsid w:val="00960C2E"/>
    <w:rsid w:val="00960C78"/>
    <w:rsid w:val="00960CE2"/>
    <w:rsid w:val="00960D60"/>
    <w:rsid w:val="00960E15"/>
    <w:rsid w:val="00960E84"/>
    <w:rsid w:val="00960FF1"/>
    <w:rsid w:val="0096103B"/>
    <w:rsid w:val="009610B5"/>
    <w:rsid w:val="00961164"/>
    <w:rsid w:val="00961582"/>
    <w:rsid w:val="009615E3"/>
    <w:rsid w:val="0096160F"/>
    <w:rsid w:val="009616B9"/>
    <w:rsid w:val="009617F1"/>
    <w:rsid w:val="00961939"/>
    <w:rsid w:val="009619B0"/>
    <w:rsid w:val="009620FA"/>
    <w:rsid w:val="009622FB"/>
    <w:rsid w:val="00962697"/>
    <w:rsid w:val="009626BE"/>
    <w:rsid w:val="0096280C"/>
    <w:rsid w:val="00962823"/>
    <w:rsid w:val="00962840"/>
    <w:rsid w:val="009628C4"/>
    <w:rsid w:val="009629BA"/>
    <w:rsid w:val="00962A48"/>
    <w:rsid w:val="00962D34"/>
    <w:rsid w:val="0096310A"/>
    <w:rsid w:val="0096312F"/>
    <w:rsid w:val="00963133"/>
    <w:rsid w:val="00963200"/>
    <w:rsid w:val="009632AF"/>
    <w:rsid w:val="0096346E"/>
    <w:rsid w:val="0096355E"/>
    <w:rsid w:val="009635FD"/>
    <w:rsid w:val="00963816"/>
    <w:rsid w:val="009638B5"/>
    <w:rsid w:val="00963B26"/>
    <w:rsid w:val="00963B5E"/>
    <w:rsid w:val="00963CB4"/>
    <w:rsid w:val="00963CD6"/>
    <w:rsid w:val="00963D3D"/>
    <w:rsid w:val="00963E5C"/>
    <w:rsid w:val="009640F5"/>
    <w:rsid w:val="00964186"/>
    <w:rsid w:val="00964423"/>
    <w:rsid w:val="00964485"/>
    <w:rsid w:val="0096450A"/>
    <w:rsid w:val="0096469D"/>
    <w:rsid w:val="009647C0"/>
    <w:rsid w:val="009649A3"/>
    <w:rsid w:val="009649DA"/>
    <w:rsid w:val="00964A7D"/>
    <w:rsid w:val="00964D01"/>
    <w:rsid w:val="00964EC6"/>
    <w:rsid w:val="00964F74"/>
    <w:rsid w:val="00964F9F"/>
    <w:rsid w:val="00964FD8"/>
    <w:rsid w:val="009655C3"/>
    <w:rsid w:val="009655CC"/>
    <w:rsid w:val="00965765"/>
    <w:rsid w:val="0096579D"/>
    <w:rsid w:val="009657B3"/>
    <w:rsid w:val="009658EB"/>
    <w:rsid w:val="00965921"/>
    <w:rsid w:val="00965A54"/>
    <w:rsid w:val="00965C59"/>
    <w:rsid w:val="00965DBA"/>
    <w:rsid w:val="00965E64"/>
    <w:rsid w:val="00965E77"/>
    <w:rsid w:val="00965F73"/>
    <w:rsid w:val="009660CE"/>
    <w:rsid w:val="00966109"/>
    <w:rsid w:val="009661CD"/>
    <w:rsid w:val="00966225"/>
    <w:rsid w:val="00966389"/>
    <w:rsid w:val="00966517"/>
    <w:rsid w:val="009665C2"/>
    <w:rsid w:val="00966606"/>
    <w:rsid w:val="00966847"/>
    <w:rsid w:val="009668E8"/>
    <w:rsid w:val="00966A4E"/>
    <w:rsid w:val="00966B96"/>
    <w:rsid w:val="00966BE3"/>
    <w:rsid w:val="00966C26"/>
    <w:rsid w:val="00966D5D"/>
    <w:rsid w:val="00966ED3"/>
    <w:rsid w:val="00966EF2"/>
    <w:rsid w:val="00966F04"/>
    <w:rsid w:val="00966F5F"/>
    <w:rsid w:val="00966FF1"/>
    <w:rsid w:val="0096715F"/>
    <w:rsid w:val="00967183"/>
    <w:rsid w:val="009671C2"/>
    <w:rsid w:val="00967204"/>
    <w:rsid w:val="00967419"/>
    <w:rsid w:val="0096750A"/>
    <w:rsid w:val="009675A5"/>
    <w:rsid w:val="00967689"/>
    <w:rsid w:val="0096771B"/>
    <w:rsid w:val="0096789F"/>
    <w:rsid w:val="00967A09"/>
    <w:rsid w:val="00967A39"/>
    <w:rsid w:val="00967B54"/>
    <w:rsid w:val="00967B8D"/>
    <w:rsid w:val="00967D97"/>
    <w:rsid w:val="00967E64"/>
    <w:rsid w:val="00967EBB"/>
    <w:rsid w:val="00967FDA"/>
    <w:rsid w:val="00970084"/>
    <w:rsid w:val="00970111"/>
    <w:rsid w:val="009701E1"/>
    <w:rsid w:val="00970267"/>
    <w:rsid w:val="009702C8"/>
    <w:rsid w:val="0097032A"/>
    <w:rsid w:val="009703A6"/>
    <w:rsid w:val="00970571"/>
    <w:rsid w:val="00970638"/>
    <w:rsid w:val="00970642"/>
    <w:rsid w:val="009706D1"/>
    <w:rsid w:val="00970750"/>
    <w:rsid w:val="009707B1"/>
    <w:rsid w:val="009707D0"/>
    <w:rsid w:val="009708D1"/>
    <w:rsid w:val="009709C3"/>
    <w:rsid w:val="00970A74"/>
    <w:rsid w:val="00970AFF"/>
    <w:rsid w:val="00970B54"/>
    <w:rsid w:val="00970B67"/>
    <w:rsid w:val="00970C22"/>
    <w:rsid w:val="00970C52"/>
    <w:rsid w:val="00970C93"/>
    <w:rsid w:val="00970CA7"/>
    <w:rsid w:val="00970CCD"/>
    <w:rsid w:val="00970E33"/>
    <w:rsid w:val="00970E5C"/>
    <w:rsid w:val="00970E75"/>
    <w:rsid w:val="00970FC1"/>
    <w:rsid w:val="00970FFD"/>
    <w:rsid w:val="00971054"/>
    <w:rsid w:val="009710FA"/>
    <w:rsid w:val="00971194"/>
    <w:rsid w:val="009711DA"/>
    <w:rsid w:val="0097123B"/>
    <w:rsid w:val="009714E4"/>
    <w:rsid w:val="00971942"/>
    <w:rsid w:val="0097199C"/>
    <w:rsid w:val="00971A29"/>
    <w:rsid w:val="00971B02"/>
    <w:rsid w:val="00971C0B"/>
    <w:rsid w:val="00971E89"/>
    <w:rsid w:val="00971F18"/>
    <w:rsid w:val="00971F4C"/>
    <w:rsid w:val="00971F8F"/>
    <w:rsid w:val="00971FA0"/>
    <w:rsid w:val="009720AB"/>
    <w:rsid w:val="009720B2"/>
    <w:rsid w:val="009720C7"/>
    <w:rsid w:val="0097217B"/>
    <w:rsid w:val="0097218F"/>
    <w:rsid w:val="009721C2"/>
    <w:rsid w:val="009721C5"/>
    <w:rsid w:val="0097220C"/>
    <w:rsid w:val="00972261"/>
    <w:rsid w:val="00972325"/>
    <w:rsid w:val="0097235E"/>
    <w:rsid w:val="00972416"/>
    <w:rsid w:val="009724A7"/>
    <w:rsid w:val="00972539"/>
    <w:rsid w:val="0097255F"/>
    <w:rsid w:val="009725D5"/>
    <w:rsid w:val="009727C1"/>
    <w:rsid w:val="00972A1D"/>
    <w:rsid w:val="00972A55"/>
    <w:rsid w:val="00972B47"/>
    <w:rsid w:val="00972B90"/>
    <w:rsid w:val="00972EF8"/>
    <w:rsid w:val="00972FB5"/>
    <w:rsid w:val="00972FC1"/>
    <w:rsid w:val="00972FCB"/>
    <w:rsid w:val="0097317A"/>
    <w:rsid w:val="0097337A"/>
    <w:rsid w:val="00973662"/>
    <w:rsid w:val="009736E1"/>
    <w:rsid w:val="00973955"/>
    <w:rsid w:val="00973A66"/>
    <w:rsid w:val="00973B07"/>
    <w:rsid w:val="00973C04"/>
    <w:rsid w:val="00973E8A"/>
    <w:rsid w:val="00973F33"/>
    <w:rsid w:val="00973FB8"/>
    <w:rsid w:val="00973FD7"/>
    <w:rsid w:val="009740FA"/>
    <w:rsid w:val="0097411B"/>
    <w:rsid w:val="0097416E"/>
    <w:rsid w:val="00974272"/>
    <w:rsid w:val="0097430D"/>
    <w:rsid w:val="0097437B"/>
    <w:rsid w:val="009744D7"/>
    <w:rsid w:val="009744DE"/>
    <w:rsid w:val="0097452D"/>
    <w:rsid w:val="0097468D"/>
    <w:rsid w:val="009746AC"/>
    <w:rsid w:val="009746C0"/>
    <w:rsid w:val="00974713"/>
    <w:rsid w:val="0097473C"/>
    <w:rsid w:val="00974750"/>
    <w:rsid w:val="0097483E"/>
    <w:rsid w:val="009748CB"/>
    <w:rsid w:val="009748CF"/>
    <w:rsid w:val="009748D4"/>
    <w:rsid w:val="0097499F"/>
    <w:rsid w:val="00974A04"/>
    <w:rsid w:val="00974B77"/>
    <w:rsid w:val="00974CBB"/>
    <w:rsid w:val="00974CEA"/>
    <w:rsid w:val="00974CEE"/>
    <w:rsid w:val="00974D77"/>
    <w:rsid w:val="00975012"/>
    <w:rsid w:val="00975113"/>
    <w:rsid w:val="009751DD"/>
    <w:rsid w:val="00975218"/>
    <w:rsid w:val="00975246"/>
    <w:rsid w:val="00975252"/>
    <w:rsid w:val="00975288"/>
    <w:rsid w:val="009752C6"/>
    <w:rsid w:val="0097532B"/>
    <w:rsid w:val="00975517"/>
    <w:rsid w:val="009755E0"/>
    <w:rsid w:val="009755F6"/>
    <w:rsid w:val="0097564D"/>
    <w:rsid w:val="0097564E"/>
    <w:rsid w:val="0097569F"/>
    <w:rsid w:val="009758BC"/>
    <w:rsid w:val="00975994"/>
    <w:rsid w:val="00975A03"/>
    <w:rsid w:val="00975A56"/>
    <w:rsid w:val="00975B26"/>
    <w:rsid w:val="00975B47"/>
    <w:rsid w:val="00975B68"/>
    <w:rsid w:val="00975BDD"/>
    <w:rsid w:val="00975CC4"/>
    <w:rsid w:val="00975D49"/>
    <w:rsid w:val="00975FCF"/>
    <w:rsid w:val="00976184"/>
    <w:rsid w:val="0097619E"/>
    <w:rsid w:val="009761F5"/>
    <w:rsid w:val="009762CC"/>
    <w:rsid w:val="0097635C"/>
    <w:rsid w:val="00976567"/>
    <w:rsid w:val="0097662B"/>
    <w:rsid w:val="00976636"/>
    <w:rsid w:val="0097664C"/>
    <w:rsid w:val="009766F8"/>
    <w:rsid w:val="009767E4"/>
    <w:rsid w:val="00976A8C"/>
    <w:rsid w:val="00976B0B"/>
    <w:rsid w:val="00976CF8"/>
    <w:rsid w:val="00976F5B"/>
    <w:rsid w:val="0097702D"/>
    <w:rsid w:val="009772E4"/>
    <w:rsid w:val="00977329"/>
    <w:rsid w:val="0097736C"/>
    <w:rsid w:val="00977463"/>
    <w:rsid w:val="00977528"/>
    <w:rsid w:val="009775BF"/>
    <w:rsid w:val="00977676"/>
    <w:rsid w:val="009777BD"/>
    <w:rsid w:val="009777FC"/>
    <w:rsid w:val="00977B53"/>
    <w:rsid w:val="00977B5B"/>
    <w:rsid w:val="00977D6C"/>
    <w:rsid w:val="00977EA1"/>
    <w:rsid w:val="00977EA9"/>
    <w:rsid w:val="00977EEB"/>
    <w:rsid w:val="0098000E"/>
    <w:rsid w:val="009800CF"/>
    <w:rsid w:val="0098010D"/>
    <w:rsid w:val="0098018B"/>
    <w:rsid w:val="0098020F"/>
    <w:rsid w:val="0098026D"/>
    <w:rsid w:val="00980297"/>
    <w:rsid w:val="00980767"/>
    <w:rsid w:val="00980B40"/>
    <w:rsid w:val="00980C0F"/>
    <w:rsid w:val="00980CFC"/>
    <w:rsid w:val="00980DEC"/>
    <w:rsid w:val="00980E78"/>
    <w:rsid w:val="00980F11"/>
    <w:rsid w:val="00980F9C"/>
    <w:rsid w:val="00981047"/>
    <w:rsid w:val="00981164"/>
    <w:rsid w:val="009811FF"/>
    <w:rsid w:val="009813A1"/>
    <w:rsid w:val="009813A5"/>
    <w:rsid w:val="009813BA"/>
    <w:rsid w:val="0098199A"/>
    <w:rsid w:val="009819D9"/>
    <w:rsid w:val="00981BB7"/>
    <w:rsid w:val="00981C9B"/>
    <w:rsid w:val="00981CC1"/>
    <w:rsid w:val="00981D39"/>
    <w:rsid w:val="00981EB4"/>
    <w:rsid w:val="00981FB0"/>
    <w:rsid w:val="0098200F"/>
    <w:rsid w:val="0098213F"/>
    <w:rsid w:val="00982161"/>
    <w:rsid w:val="009822F2"/>
    <w:rsid w:val="0098263F"/>
    <w:rsid w:val="00982763"/>
    <w:rsid w:val="009827A0"/>
    <w:rsid w:val="00982886"/>
    <w:rsid w:val="0098290B"/>
    <w:rsid w:val="00982927"/>
    <w:rsid w:val="00982A21"/>
    <w:rsid w:val="00982A8D"/>
    <w:rsid w:val="00982B85"/>
    <w:rsid w:val="00982CFB"/>
    <w:rsid w:val="00982F56"/>
    <w:rsid w:val="00982FF6"/>
    <w:rsid w:val="009830B4"/>
    <w:rsid w:val="00983117"/>
    <w:rsid w:val="00983281"/>
    <w:rsid w:val="00983661"/>
    <w:rsid w:val="00983783"/>
    <w:rsid w:val="009838F4"/>
    <w:rsid w:val="00983980"/>
    <w:rsid w:val="0098398D"/>
    <w:rsid w:val="00983A1E"/>
    <w:rsid w:val="00983B1B"/>
    <w:rsid w:val="00983E54"/>
    <w:rsid w:val="0098427D"/>
    <w:rsid w:val="009842C3"/>
    <w:rsid w:val="0098450C"/>
    <w:rsid w:val="00984516"/>
    <w:rsid w:val="0098454A"/>
    <w:rsid w:val="0098471B"/>
    <w:rsid w:val="0098480D"/>
    <w:rsid w:val="009849ED"/>
    <w:rsid w:val="00984A20"/>
    <w:rsid w:val="00984BD2"/>
    <w:rsid w:val="00984EAF"/>
    <w:rsid w:val="00984F32"/>
    <w:rsid w:val="00984FCB"/>
    <w:rsid w:val="00984FE5"/>
    <w:rsid w:val="00985054"/>
    <w:rsid w:val="009850AB"/>
    <w:rsid w:val="009850BC"/>
    <w:rsid w:val="009850F9"/>
    <w:rsid w:val="00985301"/>
    <w:rsid w:val="00985433"/>
    <w:rsid w:val="0098562B"/>
    <w:rsid w:val="0098566D"/>
    <w:rsid w:val="00985735"/>
    <w:rsid w:val="0098578A"/>
    <w:rsid w:val="009857C3"/>
    <w:rsid w:val="009858BF"/>
    <w:rsid w:val="009858C3"/>
    <w:rsid w:val="0098598E"/>
    <w:rsid w:val="00985A4A"/>
    <w:rsid w:val="00985AC3"/>
    <w:rsid w:val="00985CCA"/>
    <w:rsid w:val="00985CE9"/>
    <w:rsid w:val="00985E34"/>
    <w:rsid w:val="00985E88"/>
    <w:rsid w:val="00985F24"/>
    <w:rsid w:val="00986016"/>
    <w:rsid w:val="00986029"/>
    <w:rsid w:val="00986118"/>
    <w:rsid w:val="009861FA"/>
    <w:rsid w:val="0098620A"/>
    <w:rsid w:val="009862FD"/>
    <w:rsid w:val="00986340"/>
    <w:rsid w:val="0098639A"/>
    <w:rsid w:val="009866DE"/>
    <w:rsid w:val="009867D6"/>
    <w:rsid w:val="00986C61"/>
    <w:rsid w:val="00986D47"/>
    <w:rsid w:val="00986DAB"/>
    <w:rsid w:val="00986E4B"/>
    <w:rsid w:val="00986F1A"/>
    <w:rsid w:val="00986F39"/>
    <w:rsid w:val="00986F95"/>
    <w:rsid w:val="009870A4"/>
    <w:rsid w:val="00987101"/>
    <w:rsid w:val="00987107"/>
    <w:rsid w:val="00987132"/>
    <w:rsid w:val="00987330"/>
    <w:rsid w:val="0098781A"/>
    <w:rsid w:val="009878C4"/>
    <w:rsid w:val="00987C12"/>
    <w:rsid w:val="00987C46"/>
    <w:rsid w:val="00987CB6"/>
    <w:rsid w:val="00987D3C"/>
    <w:rsid w:val="00987F6C"/>
    <w:rsid w:val="00987FE1"/>
    <w:rsid w:val="0099005E"/>
    <w:rsid w:val="00990498"/>
    <w:rsid w:val="00990501"/>
    <w:rsid w:val="00990751"/>
    <w:rsid w:val="0099078A"/>
    <w:rsid w:val="009908AE"/>
    <w:rsid w:val="00990919"/>
    <w:rsid w:val="00990959"/>
    <w:rsid w:val="0099098A"/>
    <w:rsid w:val="009909F6"/>
    <w:rsid w:val="00990A15"/>
    <w:rsid w:val="00990A1D"/>
    <w:rsid w:val="00990CAC"/>
    <w:rsid w:val="00990D2A"/>
    <w:rsid w:val="00990EEB"/>
    <w:rsid w:val="00990F77"/>
    <w:rsid w:val="00991026"/>
    <w:rsid w:val="00991043"/>
    <w:rsid w:val="009910C0"/>
    <w:rsid w:val="009912E4"/>
    <w:rsid w:val="00991395"/>
    <w:rsid w:val="009913D3"/>
    <w:rsid w:val="009913D6"/>
    <w:rsid w:val="0099147A"/>
    <w:rsid w:val="00991524"/>
    <w:rsid w:val="0099155E"/>
    <w:rsid w:val="009916AE"/>
    <w:rsid w:val="00991704"/>
    <w:rsid w:val="0099181E"/>
    <w:rsid w:val="0099192E"/>
    <w:rsid w:val="00991AF3"/>
    <w:rsid w:val="00991B7A"/>
    <w:rsid w:val="00991CBD"/>
    <w:rsid w:val="00991CCB"/>
    <w:rsid w:val="00991CEA"/>
    <w:rsid w:val="00991D77"/>
    <w:rsid w:val="00991D79"/>
    <w:rsid w:val="00991F81"/>
    <w:rsid w:val="00991FED"/>
    <w:rsid w:val="00992058"/>
    <w:rsid w:val="00992258"/>
    <w:rsid w:val="0099225B"/>
    <w:rsid w:val="00992465"/>
    <w:rsid w:val="009924F9"/>
    <w:rsid w:val="009926AB"/>
    <w:rsid w:val="00992745"/>
    <w:rsid w:val="009928EC"/>
    <w:rsid w:val="009929FA"/>
    <w:rsid w:val="00992A61"/>
    <w:rsid w:val="00992F6B"/>
    <w:rsid w:val="00992F7A"/>
    <w:rsid w:val="009932E8"/>
    <w:rsid w:val="009933C0"/>
    <w:rsid w:val="00993478"/>
    <w:rsid w:val="009935C8"/>
    <w:rsid w:val="0099397A"/>
    <w:rsid w:val="00993AFE"/>
    <w:rsid w:val="00993B31"/>
    <w:rsid w:val="00993C50"/>
    <w:rsid w:val="00993F81"/>
    <w:rsid w:val="0099401A"/>
    <w:rsid w:val="009942A6"/>
    <w:rsid w:val="009942D7"/>
    <w:rsid w:val="00994507"/>
    <w:rsid w:val="00994562"/>
    <w:rsid w:val="0099462B"/>
    <w:rsid w:val="009946A9"/>
    <w:rsid w:val="00994814"/>
    <w:rsid w:val="0099494C"/>
    <w:rsid w:val="009949D9"/>
    <w:rsid w:val="00994A7F"/>
    <w:rsid w:val="00994B94"/>
    <w:rsid w:val="00994BE6"/>
    <w:rsid w:val="00994CCB"/>
    <w:rsid w:val="00994CD2"/>
    <w:rsid w:val="00994D08"/>
    <w:rsid w:val="0099500A"/>
    <w:rsid w:val="0099527F"/>
    <w:rsid w:val="009955E9"/>
    <w:rsid w:val="00995609"/>
    <w:rsid w:val="009956DD"/>
    <w:rsid w:val="00995772"/>
    <w:rsid w:val="0099580F"/>
    <w:rsid w:val="00995964"/>
    <w:rsid w:val="00995A1B"/>
    <w:rsid w:val="00995A20"/>
    <w:rsid w:val="00995A90"/>
    <w:rsid w:val="00995BAA"/>
    <w:rsid w:val="00995BD9"/>
    <w:rsid w:val="00995E2D"/>
    <w:rsid w:val="00995E4E"/>
    <w:rsid w:val="00995FDF"/>
    <w:rsid w:val="009961B7"/>
    <w:rsid w:val="009962E1"/>
    <w:rsid w:val="00996328"/>
    <w:rsid w:val="009963BD"/>
    <w:rsid w:val="0099647C"/>
    <w:rsid w:val="009964D7"/>
    <w:rsid w:val="009965CF"/>
    <w:rsid w:val="0099660A"/>
    <w:rsid w:val="00996704"/>
    <w:rsid w:val="00996865"/>
    <w:rsid w:val="009968E5"/>
    <w:rsid w:val="00996906"/>
    <w:rsid w:val="009969AA"/>
    <w:rsid w:val="00996A01"/>
    <w:rsid w:val="00996A6E"/>
    <w:rsid w:val="00996AD8"/>
    <w:rsid w:val="00996AF1"/>
    <w:rsid w:val="00996B28"/>
    <w:rsid w:val="00996B4F"/>
    <w:rsid w:val="00996B78"/>
    <w:rsid w:val="00996C2C"/>
    <w:rsid w:val="00996C33"/>
    <w:rsid w:val="00996E35"/>
    <w:rsid w:val="00996FDF"/>
    <w:rsid w:val="009970D6"/>
    <w:rsid w:val="00997257"/>
    <w:rsid w:val="0099734C"/>
    <w:rsid w:val="009973D9"/>
    <w:rsid w:val="0099765F"/>
    <w:rsid w:val="0099782B"/>
    <w:rsid w:val="009978F5"/>
    <w:rsid w:val="009978FF"/>
    <w:rsid w:val="00997A72"/>
    <w:rsid w:val="00997ACC"/>
    <w:rsid w:val="00997C51"/>
    <w:rsid w:val="00997DE5"/>
    <w:rsid w:val="00997EC8"/>
    <w:rsid w:val="00997EFE"/>
    <w:rsid w:val="00997F8A"/>
    <w:rsid w:val="00997FB7"/>
    <w:rsid w:val="009A0032"/>
    <w:rsid w:val="009A003E"/>
    <w:rsid w:val="009A0166"/>
    <w:rsid w:val="009A027F"/>
    <w:rsid w:val="009A0668"/>
    <w:rsid w:val="009A0698"/>
    <w:rsid w:val="009A06E6"/>
    <w:rsid w:val="009A0712"/>
    <w:rsid w:val="009A097B"/>
    <w:rsid w:val="009A09F8"/>
    <w:rsid w:val="009A09F9"/>
    <w:rsid w:val="009A0A2E"/>
    <w:rsid w:val="009A0B9B"/>
    <w:rsid w:val="009A0BE0"/>
    <w:rsid w:val="009A0C94"/>
    <w:rsid w:val="009A0CF4"/>
    <w:rsid w:val="009A0D11"/>
    <w:rsid w:val="009A0E6F"/>
    <w:rsid w:val="009A0F79"/>
    <w:rsid w:val="009A0FB5"/>
    <w:rsid w:val="009A111A"/>
    <w:rsid w:val="009A11AE"/>
    <w:rsid w:val="009A1248"/>
    <w:rsid w:val="009A130D"/>
    <w:rsid w:val="009A132F"/>
    <w:rsid w:val="009A1483"/>
    <w:rsid w:val="009A1501"/>
    <w:rsid w:val="009A1567"/>
    <w:rsid w:val="009A1600"/>
    <w:rsid w:val="009A1645"/>
    <w:rsid w:val="009A1667"/>
    <w:rsid w:val="009A16D1"/>
    <w:rsid w:val="009A16FF"/>
    <w:rsid w:val="009A178D"/>
    <w:rsid w:val="009A19B3"/>
    <w:rsid w:val="009A19BC"/>
    <w:rsid w:val="009A1A38"/>
    <w:rsid w:val="009A1DCE"/>
    <w:rsid w:val="009A1DF8"/>
    <w:rsid w:val="009A1E7A"/>
    <w:rsid w:val="009A1F49"/>
    <w:rsid w:val="009A1F93"/>
    <w:rsid w:val="009A1FB8"/>
    <w:rsid w:val="009A1FD1"/>
    <w:rsid w:val="009A1FF2"/>
    <w:rsid w:val="009A2043"/>
    <w:rsid w:val="009A2419"/>
    <w:rsid w:val="009A2560"/>
    <w:rsid w:val="009A2751"/>
    <w:rsid w:val="009A280C"/>
    <w:rsid w:val="009A2AF5"/>
    <w:rsid w:val="009A2ED5"/>
    <w:rsid w:val="009A2F56"/>
    <w:rsid w:val="009A2F92"/>
    <w:rsid w:val="009A30A8"/>
    <w:rsid w:val="009A31B6"/>
    <w:rsid w:val="009A32BA"/>
    <w:rsid w:val="009A337C"/>
    <w:rsid w:val="009A33CF"/>
    <w:rsid w:val="009A33FD"/>
    <w:rsid w:val="009A369D"/>
    <w:rsid w:val="009A36F1"/>
    <w:rsid w:val="009A37A2"/>
    <w:rsid w:val="009A37E5"/>
    <w:rsid w:val="009A3949"/>
    <w:rsid w:val="009A39CA"/>
    <w:rsid w:val="009A3BFA"/>
    <w:rsid w:val="009A3C61"/>
    <w:rsid w:val="009A3CC6"/>
    <w:rsid w:val="009A3D0C"/>
    <w:rsid w:val="009A3D1C"/>
    <w:rsid w:val="009A3F33"/>
    <w:rsid w:val="009A3F93"/>
    <w:rsid w:val="009A412C"/>
    <w:rsid w:val="009A437A"/>
    <w:rsid w:val="009A44D8"/>
    <w:rsid w:val="009A458B"/>
    <w:rsid w:val="009A464A"/>
    <w:rsid w:val="009A473C"/>
    <w:rsid w:val="009A4796"/>
    <w:rsid w:val="009A48E6"/>
    <w:rsid w:val="009A491D"/>
    <w:rsid w:val="009A4AB2"/>
    <w:rsid w:val="009A4C40"/>
    <w:rsid w:val="009A4CE2"/>
    <w:rsid w:val="009A4CF6"/>
    <w:rsid w:val="009A4E20"/>
    <w:rsid w:val="009A4E39"/>
    <w:rsid w:val="009A5303"/>
    <w:rsid w:val="009A532E"/>
    <w:rsid w:val="009A53EE"/>
    <w:rsid w:val="009A54DD"/>
    <w:rsid w:val="009A5516"/>
    <w:rsid w:val="009A5616"/>
    <w:rsid w:val="009A58B8"/>
    <w:rsid w:val="009A5C6E"/>
    <w:rsid w:val="009A5DBA"/>
    <w:rsid w:val="009A5DE0"/>
    <w:rsid w:val="009A5DE4"/>
    <w:rsid w:val="009A5E33"/>
    <w:rsid w:val="009A5E47"/>
    <w:rsid w:val="009A5E8A"/>
    <w:rsid w:val="009A5EEA"/>
    <w:rsid w:val="009A5EEC"/>
    <w:rsid w:val="009A5EF5"/>
    <w:rsid w:val="009A609F"/>
    <w:rsid w:val="009A615F"/>
    <w:rsid w:val="009A626A"/>
    <w:rsid w:val="009A633F"/>
    <w:rsid w:val="009A6635"/>
    <w:rsid w:val="009A665D"/>
    <w:rsid w:val="009A68E9"/>
    <w:rsid w:val="009A692D"/>
    <w:rsid w:val="009A6B4C"/>
    <w:rsid w:val="009A6D4D"/>
    <w:rsid w:val="009A6D82"/>
    <w:rsid w:val="009A6F56"/>
    <w:rsid w:val="009A6FA5"/>
    <w:rsid w:val="009A70E1"/>
    <w:rsid w:val="009A71A1"/>
    <w:rsid w:val="009A7282"/>
    <w:rsid w:val="009A73C5"/>
    <w:rsid w:val="009A73EF"/>
    <w:rsid w:val="009A7882"/>
    <w:rsid w:val="009A7973"/>
    <w:rsid w:val="009A7A2A"/>
    <w:rsid w:val="009A7AAC"/>
    <w:rsid w:val="009A7B3F"/>
    <w:rsid w:val="009A7BDF"/>
    <w:rsid w:val="009B006C"/>
    <w:rsid w:val="009B0155"/>
    <w:rsid w:val="009B0160"/>
    <w:rsid w:val="009B01D1"/>
    <w:rsid w:val="009B01E8"/>
    <w:rsid w:val="009B02CF"/>
    <w:rsid w:val="009B034B"/>
    <w:rsid w:val="009B038F"/>
    <w:rsid w:val="009B03CC"/>
    <w:rsid w:val="009B046C"/>
    <w:rsid w:val="009B04B7"/>
    <w:rsid w:val="009B052C"/>
    <w:rsid w:val="009B06E7"/>
    <w:rsid w:val="009B0714"/>
    <w:rsid w:val="009B07B2"/>
    <w:rsid w:val="009B0989"/>
    <w:rsid w:val="009B0ABB"/>
    <w:rsid w:val="009B0CE3"/>
    <w:rsid w:val="009B0E49"/>
    <w:rsid w:val="009B0EF2"/>
    <w:rsid w:val="009B0FA3"/>
    <w:rsid w:val="009B1072"/>
    <w:rsid w:val="009B117C"/>
    <w:rsid w:val="009B11C0"/>
    <w:rsid w:val="009B11F9"/>
    <w:rsid w:val="009B1282"/>
    <w:rsid w:val="009B1468"/>
    <w:rsid w:val="009B15AC"/>
    <w:rsid w:val="009B1747"/>
    <w:rsid w:val="009B17DB"/>
    <w:rsid w:val="009B17E6"/>
    <w:rsid w:val="009B1A0A"/>
    <w:rsid w:val="009B1A82"/>
    <w:rsid w:val="009B1C24"/>
    <w:rsid w:val="009B1C34"/>
    <w:rsid w:val="009B1C60"/>
    <w:rsid w:val="009B1D87"/>
    <w:rsid w:val="009B1DF2"/>
    <w:rsid w:val="009B1ED2"/>
    <w:rsid w:val="009B2253"/>
    <w:rsid w:val="009B2259"/>
    <w:rsid w:val="009B2451"/>
    <w:rsid w:val="009B24A4"/>
    <w:rsid w:val="009B28AC"/>
    <w:rsid w:val="009B2B52"/>
    <w:rsid w:val="009B2C22"/>
    <w:rsid w:val="009B2CAF"/>
    <w:rsid w:val="009B2D18"/>
    <w:rsid w:val="009B30C1"/>
    <w:rsid w:val="009B3523"/>
    <w:rsid w:val="009B363A"/>
    <w:rsid w:val="009B367B"/>
    <w:rsid w:val="009B369E"/>
    <w:rsid w:val="009B36D9"/>
    <w:rsid w:val="009B376D"/>
    <w:rsid w:val="009B38D3"/>
    <w:rsid w:val="009B3943"/>
    <w:rsid w:val="009B3AF2"/>
    <w:rsid w:val="009B3C2B"/>
    <w:rsid w:val="009B3D5D"/>
    <w:rsid w:val="009B3D7B"/>
    <w:rsid w:val="009B3D89"/>
    <w:rsid w:val="009B4023"/>
    <w:rsid w:val="009B4034"/>
    <w:rsid w:val="009B41DC"/>
    <w:rsid w:val="009B42B8"/>
    <w:rsid w:val="009B42EA"/>
    <w:rsid w:val="009B43C6"/>
    <w:rsid w:val="009B440E"/>
    <w:rsid w:val="009B44DE"/>
    <w:rsid w:val="009B4519"/>
    <w:rsid w:val="009B45D4"/>
    <w:rsid w:val="009B4749"/>
    <w:rsid w:val="009B4788"/>
    <w:rsid w:val="009B47ED"/>
    <w:rsid w:val="009B4C04"/>
    <w:rsid w:val="009B4CB6"/>
    <w:rsid w:val="009B4CEC"/>
    <w:rsid w:val="009B4DE6"/>
    <w:rsid w:val="009B4EF0"/>
    <w:rsid w:val="009B4F73"/>
    <w:rsid w:val="009B50C0"/>
    <w:rsid w:val="009B5190"/>
    <w:rsid w:val="009B51E7"/>
    <w:rsid w:val="009B5204"/>
    <w:rsid w:val="009B5295"/>
    <w:rsid w:val="009B5449"/>
    <w:rsid w:val="009B57A9"/>
    <w:rsid w:val="009B5861"/>
    <w:rsid w:val="009B591D"/>
    <w:rsid w:val="009B5925"/>
    <w:rsid w:val="009B597D"/>
    <w:rsid w:val="009B5A1E"/>
    <w:rsid w:val="009B5AF0"/>
    <w:rsid w:val="009B5C0E"/>
    <w:rsid w:val="009B5DB9"/>
    <w:rsid w:val="009B5EB9"/>
    <w:rsid w:val="009B61CD"/>
    <w:rsid w:val="009B61FC"/>
    <w:rsid w:val="009B620B"/>
    <w:rsid w:val="009B6261"/>
    <w:rsid w:val="009B62F2"/>
    <w:rsid w:val="009B6393"/>
    <w:rsid w:val="009B6570"/>
    <w:rsid w:val="009B6865"/>
    <w:rsid w:val="009B6ACF"/>
    <w:rsid w:val="009B6BE3"/>
    <w:rsid w:val="009B6E77"/>
    <w:rsid w:val="009B7060"/>
    <w:rsid w:val="009B70CA"/>
    <w:rsid w:val="009B70CF"/>
    <w:rsid w:val="009B7101"/>
    <w:rsid w:val="009B7217"/>
    <w:rsid w:val="009B7298"/>
    <w:rsid w:val="009B74B3"/>
    <w:rsid w:val="009B75C3"/>
    <w:rsid w:val="009B75E0"/>
    <w:rsid w:val="009B7829"/>
    <w:rsid w:val="009B790F"/>
    <w:rsid w:val="009B7980"/>
    <w:rsid w:val="009B7A98"/>
    <w:rsid w:val="009B7B5D"/>
    <w:rsid w:val="009B7BE9"/>
    <w:rsid w:val="009B7C08"/>
    <w:rsid w:val="009B7E3E"/>
    <w:rsid w:val="009B7E69"/>
    <w:rsid w:val="009B7FE0"/>
    <w:rsid w:val="009C0077"/>
    <w:rsid w:val="009C0256"/>
    <w:rsid w:val="009C0618"/>
    <w:rsid w:val="009C06F9"/>
    <w:rsid w:val="009C0798"/>
    <w:rsid w:val="009C07A4"/>
    <w:rsid w:val="009C0906"/>
    <w:rsid w:val="009C0956"/>
    <w:rsid w:val="009C09AA"/>
    <w:rsid w:val="009C0ABA"/>
    <w:rsid w:val="009C0CFB"/>
    <w:rsid w:val="009C0EAF"/>
    <w:rsid w:val="009C0F63"/>
    <w:rsid w:val="009C11BC"/>
    <w:rsid w:val="009C130C"/>
    <w:rsid w:val="009C1693"/>
    <w:rsid w:val="009C170A"/>
    <w:rsid w:val="009C1765"/>
    <w:rsid w:val="009C17DA"/>
    <w:rsid w:val="009C1B5E"/>
    <w:rsid w:val="009C1BD6"/>
    <w:rsid w:val="009C1DBF"/>
    <w:rsid w:val="009C1E0E"/>
    <w:rsid w:val="009C1F56"/>
    <w:rsid w:val="009C2005"/>
    <w:rsid w:val="009C2021"/>
    <w:rsid w:val="009C21BA"/>
    <w:rsid w:val="009C220C"/>
    <w:rsid w:val="009C23EB"/>
    <w:rsid w:val="009C248A"/>
    <w:rsid w:val="009C26EF"/>
    <w:rsid w:val="009C2719"/>
    <w:rsid w:val="009C275A"/>
    <w:rsid w:val="009C2793"/>
    <w:rsid w:val="009C27D7"/>
    <w:rsid w:val="009C292C"/>
    <w:rsid w:val="009C2A58"/>
    <w:rsid w:val="009C2CA5"/>
    <w:rsid w:val="009C2CB9"/>
    <w:rsid w:val="009C2E81"/>
    <w:rsid w:val="009C2EB0"/>
    <w:rsid w:val="009C2FAF"/>
    <w:rsid w:val="009C2FB0"/>
    <w:rsid w:val="009C3001"/>
    <w:rsid w:val="009C3302"/>
    <w:rsid w:val="009C3353"/>
    <w:rsid w:val="009C34D7"/>
    <w:rsid w:val="009C3560"/>
    <w:rsid w:val="009C357E"/>
    <w:rsid w:val="009C3600"/>
    <w:rsid w:val="009C395A"/>
    <w:rsid w:val="009C396E"/>
    <w:rsid w:val="009C39BC"/>
    <w:rsid w:val="009C39F5"/>
    <w:rsid w:val="009C3AAB"/>
    <w:rsid w:val="009C3B38"/>
    <w:rsid w:val="009C3D91"/>
    <w:rsid w:val="009C3E51"/>
    <w:rsid w:val="009C3E84"/>
    <w:rsid w:val="009C3FA8"/>
    <w:rsid w:val="009C4022"/>
    <w:rsid w:val="009C40B4"/>
    <w:rsid w:val="009C414D"/>
    <w:rsid w:val="009C41AB"/>
    <w:rsid w:val="009C427C"/>
    <w:rsid w:val="009C429D"/>
    <w:rsid w:val="009C435C"/>
    <w:rsid w:val="009C4500"/>
    <w:rsid w:val="009C4641"/>
    <w:rsid w:val="009C47F6"/>
    <w:rsid w:val="009C4831"/>
    <w:rsid w:val="009C48BF"/>
    <w:rsid w:val="009C48EB"/>
    <w:rsid w:val="009C48FF"/>
    <w:rsid w:val="009C4AC0"/>
    <w:rsid w:val="009C4BFC"/>
    <w:rsid w:val="009C4C47"/>
    <w:rsid w:val="009C4DF7"/>
    <w:rsid w:val="009C4E8E"/>
    <w:rsid w:val="009C4E9D"/>
    <w:rsid w:val="009C4F85"/>
    <w:rsid w:val="009C4FFA"/>
    <w:rsid w:val="009C509F"/>
    <w:rsid w:val="009C5478"/>
    <w:rsid w:val="009C5483"/>
    <w:rsid w:val="009C562E"/>
    <w:rsid w:val="009C566F"/>
    <w:rsid w:val="009C5686"/>
    <w:rsid w:val="009C57B3"/>
    <w:rsid w:val="009C59A4"/>
    <w:rsid w:val="009C5A8C"/>
    <w:rsid w:val="009C5B94"/>
    <w:rsid w:val="009C5CD9"/>
    <w:rsid w:val="009C5E64"/>
    <w:rsid w:val="009C5E94"/>
    <w:rsid w:val="009C5EA6"/>
    <w:rsid w:val="009C5EE4"/>
    <w:rsid w:val="009C5F36"/>
    <w:rsid w:val="009C5F3E"/>
    <w:rsid w:val="009C604D"/>
    <w:rsid w:val="009C605F"/>
    <w:rsid w:val="009C6395"/>
    <w:rsid w:val="009C6464"/>
    <w:rsid w:val="009C6990"/>
    <w:rsid w:val="009C6AA1"/>
    <w:rsid w:val="009C6E99"/>
    <w:rsid w:val="009C72EE"/>
    <w:rsid w:val="009C73E7"/>
    <w:rsid w:val="009C745E"/>
    <w:rsid w:val="009C758B"/>
    <w:rsid w:val="009C76DF"/>
    <w:rsid w:val="009C76EB"/>
    <w:rsid w:val="009C77C7"/>
    <w:rsid w:val="009C785F"/>
    <w:rsid w:val="009C7BE8"/>
    <w:rsid w:val="009C7DB6"/>
    <w:rsid w:val="009C7E5A"/>
    <w:rsid w:val="009C7EED"/>
    <w:rsid w:val="009C7EF0"/>
    <w:rsid w:val="009D0003"/>
    <w:rsid w:val="009D0315"/>
    <w:rsid w:val="009D03EE"/>
    <w:rsid w:val="009D04AF"/>
    <w:rsid w:val="009D05B6"/>
    <w:rsid w:val="009D079B"/>
    <w:rsid w:val="009D07FC"/>
    <w:rsid w:val="009D0957"/>
    <w:rsid w:val="009D0B26"/>
    <w:rsid w:val="009D0CDB"/>
    <w:rsid w:val="009D0D68"/>
    <w:rsid w:val="009D0E09"/>
    <w:rsid w:val="009D0E1F"/>
    <w:rsid w:val="009D0ED4"/>
    <w:rsid w:val="009D0F4D"/>
    <w:rsid w:val="009D0F97"/>
    <w:rsid w:val="009D1126"/>
    <w:rsid w:val="009D1188"/>
    <w:rsid w:val="009D118F"/>
    <w:rsid w:val="009D13E9"/>
    <w:rsid w:val="009D1505"/>
    <w:rsid w:val="009D1855"/>
    <w:rsid w:val="009D18BA"/>
    <w:rsid w:val="009D18D5"/>
    <w:rsid w:val="009D1933"/>
    <w:rsid w:val="009D1968"/>
    <w:rsid w:val="009D1A5B"/>
    <w:rsid w:val="009D1C83"/>
    <w:rsid w:val="009D1FB9"/>
    <w:rsid w:val="009D202D"/>
    <w:rsid w:val="009D2152"/>
    <w:rsid w:val="009D238F"/>
    <w:rsid w:val="009D23E1"/>
    <w:rsid w:val="009D2483"/>
    <w:rsid w:val="009D2509"/>
    <w:rsid w:val="009D2511"/>
    <w:rsid w:val="009D255F"/>
    <w:rsid w:val="009D2590"/>
    <w:rsid w:val="009D26A3"/>
    <w:rsid w:val="009D286D"/>
    <w:rsid w:val="009D2971"/>
    <w:rsid w:val="009D2976"/>
    <w:rsid w:val="009D2C9F"/>
    <w:rsid w:val="009D2DFE"/>
    <w:rsid w:val="009D2E19"/>
    <w:rsid w:val="009D2E1B"/>
    <w:rsid w:val="009D2F26"/>
    <w:rsid w:val="009D3369"/>
    <w:rsid w:val="009D3490"/>
    <w:rsid w:val="009D35C4"/>
    <w:rsid w:val="009D3677"/>
    <w:rsid w:val="009D36F3"/>
    <w:rsid w:val="009D376D"/>
    <w:rsid w:val="009D3776"/>
    <w:rsid w:val="009D399A"/>
    <w:rsid w:val="009D3A5A"/>
    <w:rsid w:val="009D3AF6"/>
    <w:rsid w:val="009D3C22"/>
    <w:rsid w:val="009D3CB5"/>
    <w:rsid w:val="009D3CDA"/>
    <w:rsid w:val="009D4001"/>
    <w:rsid w:val="009D4061"/>
    <w:rsid w:val="009D40D1"/>
    <w:rsid w:val="009D40DF"/>
    <w:rsid w:val="009D41F9"/>
    <w:rsid w:val="009D426A"/>
    <w:rsid w:val="009D471A"/>
    <w:rsid w:val="009D48C7"/>
    <w:rsid w:val="009D48EF"/>
    <w:rsid w:val="009D4974"/>
    <w:rsid w:val="009D4AC5"/>
    <w:rsid w:val="009D4AC7"/>
    <w:rsid w:val="009D4CC2"/>
    <w:rsid w:val="009D4D75"/>
    <w:rsid w:val="009D4DB0"/>
    <w:rsid w:val="009D4F81"/>
    <w:rsid w:val="009D4FB8"/>
    <w:rsid w:val="009D51FF"/>
    <w:rsid w:val="009D548A"/>
    <w:rsid w:val="009D54AA"/>
    <w:rsid w:val="009D563E"/>
    <w:rsid w:val="009D568A"/>
    <w:rsid w:val="009D572F"/>
    <w:rsid w:val="009D57B7"/>
    <w:rsid w:val="009D58E0"/>
    <w:rsid w:val="009D590E"/>
    <w:rsid w:val="009D59CB"/>
    <w:rsid w:val="009D59D4"/>
    <w:rsid w:val="009D5F58"/>
    <w:rsid w:val="009D5FC8"/>
    <w:rsid w:val="009D604B"/>
    <w:rsid w:val="009D628D"/>
    <w:rsid w:val="009D62DD"/>
    <w:rsid w:val="009D6368"/>
    <w:rsid w:val="009D6373"/>
    <w:rsid w:val="009D63BD"/>
    <w:rsid w:val="009D648F"/>
    <w:rsid w:val="009D6600"/>
    <w:rsid w:val="009D66C4"/>
    <w:rsid w:val="009D67CB"/>
    <w:rsid w:val="009D6800"/>
    <w:rsid w:val="009D6876"/>
    <w:rsid w:val="009D687B"/>
    <w:rsid w:val="009D6AAC"/>
    <w:rsid w:val="009D6BB9"/>
    <w:rsid w:val="009D6C82"/>
    <w:rsid w:val="009D6CDA"/>
    <w:rsid w:val="009D6CF6"/>
    <w:rsid w:val="009D6EE0"/>
    <w:rsid w:val="009D6F13"/>
    <w:rsid w:val="009D7241"/>
    <w:rsid w:val="009D7303"/>
    <w:rsid w:val="009D7438"/>
    <w:rsid w:val="009D74BF"/>
    <w:rsid w:val="009D74CA"/>
    <w:rsid w:val="009D769D"/>
    <w:rsid w:val="009D77A1"/>
    <w:rsid w:val="009D7A87"/>
    <w:rsid w:val="009D7BA5"/>
    <w:rsid w:val="009D7BFB"/>
    <w:rsid w:val="009D7E9F"/>
    <w:rsid w:val="009D7FF9"/>
    <w:rsid w:val="009E00D4"/>
    <w:rsid w:val="009E0151"/>
    <w:rsid w:val="009E0160"/>
    <w:rsid w:val="009E01E7"/>
    <w:rsid w:val="009E02E6"/>
    <w:rsid w:val="009E0321"/>
    <w:rsid w:val="009E033A"/>
    <w:rsid w:val="009E03C8"/>
    <w:rsid w:val="009E0529"/>
    <w:rsid w:val="009E07EB"/>
    <w:rsid w:val="009E0819"/>
    <w:rsid w:val="009E0828"/>
    <w:rsid w:val="009E0AE1"/>
    <w:rsid w:val="009E0B46"/>
    <w:rsid w:val="009E0B9F"/>
    <w:rsid w:val="009E0C55"/>
    <w:rsid w:val="009E0D54"/>
    <w:rsid w:val="009E0DD4"/>
    <w:rsid w:val="009E0E07"/>
    <w:rsid w:val="009E0E5D"/>
    <w:rsid w:val="009E1211"/>
    <w:rsid w:val="009E148B"/>
    <w:rsid w:val="009E148E"/>
    <w:rsid w:val="009E14E7"/>
    <w:rsid w:val="009E1580"/>
    <w:rsid w:val="009E16DA"/>
    <w:rsid w:val="009E177A"/>
    <w:rsid w:val="009E177B"/>
    <w:rsid w:val="009E1A23"/>
    <w:rsid w:val="009E1A98"/>
    <w:rsid w:val="009E1C7A"/>
    <w:rsid w:val="009E1CA5"/>
    <w:rsid w:val="009E1DEB"/>
    <w:rsid w:val="009E1EBC"/>
    <w:rsid w:val="009E1F58"/>
    <w:rsid w:val="009E22CA"/>
    <w:rsid w:val="009E22DE"/>
    <w:rsid w:val="009E231E"/>
    <w:rsid w:val="009E2405"/>
    <w:rsid w:val="009E24E3"/>
    <w:rsid w:val="009E2748"/>
    <w:rsid w:val="009E28A4"/>
    <w:rsid w:val="009E29FF"/>
    <w:rsid w:val="009E2A7E"/>
    <w:rsid w:val="009E2A94"/>
    <w:rsid w:val="009E2DDC"/>
    <w:rsid w:val="009E2EBF"/>
    <w:rsid w:val="009E302A"/>
    <w:rsid w:val="009E30C0"/>
    <w:rsid w:val="009E32CB"/>
    <w:rsid w:val="009E3304"/>
    <w:rsid w:val="009E33E0"/>
    <w:rsid w:val="009E3461"/>
    <w:rsid w:val="009E3469"/>
    <w:rsid w:val="009E3506"/>
    <w:rsid w:val="009E35EA"/>
    <w:rsid w:val="009E363E"/>
    <w:rsid w:val="009E3750"/>
    <w:rsid w:val="009E37EC"/>
    <w:rsid w:val="009E3B4D"/>
    <w:rsid w:val="009E3C93"/>
    <w:rsid w:val="009E3C98"/>
    <w:rsid w:val="009E3CA9"/>
    <w:rsid w:val="009E3D07"/>
    <w:rsid w:val="009E3DDE"/>
    <w:rsid w:val="009E3E6F"/>
    <w:rsid w:val="009E3EC2"/>
    <w:rsid w:val="009E3F59"/>
    <w:rsid w:val="009E45B8"/>
    <w:rsid w:val="009E479B"/>
    <w:rsid w:val="009E4857"/>
    <w:rsid w:val="009E4B32"/>
    <w:rsid w:val="009E4B5B"/>
    <w:rsid w:val="009E4B6A"/>
    <w:rsid w:val="009E4B99"/>
    <w:rsid w:val="009E4C34"/>
    <w:rsid w:val="009E4C4E"/>
    <w:rsid w:val="009E4CC1"/>
    <w:rsid w:val="009E4DE4"/>
    <w:rsid w:val="009E4E31"/>
    <w:rsid w:val="009E4E3B"/>
    <w:rsid w:val="009E4E71"/>
    <w:rsid w:val="009E4ED5"/>
    <w:rsid w:val="009E4FDF"/>
    <w:rsid w:val="009E50A2"/>
    <w:rsid w:val="009E5343"/>
    <w:rsid w:val="009E540F"/>
    <w:rsid w:val="009E54C7"/>
    <w:rsid w:val="009E55A5"/>
    <w:rsid w:val="009E565E"/>
    <w:rsid w:val="009E57AE"/>
    <w:rsid w:val="009E58C3"/>
    <w:rsid w:val="009E58EC"/>
    <w:rsid w:val="009E5910"/>
    <w:rsid w:val="009E5988"/>
    <w:rsid w:val="009E5A9E"/>
    <w:rsid w:val="009E5B21"/>
    <w:rsid w:val="009E5CA6"/>
    <w:rsid w:val="009E5F29"/>
    <w:rsid w:val="009E5F54"/>
    <w:rsid w:val="009E6116"/>
    <w:rsid w:val="009E6162"/>
    <w:rsid w:val="009E6232"/>
    <w:rsid w:val="009E63DE"/>
    <w:rsid w:val="009E64EA"/>
    <w:rsid w:val="009E6638"/>
    <w:rsid w:val="009E6640"/>
    <w:rsid w:val="009E664F"/>
    <w:rsid w:val="009E6675"/>
    <w:rsid w:val="009E689C"/>
    <w:rsid w:val="009E68A5"/>
    <w:rsid w:val="009E695F"/>
    <w:rsid w:val="009E6AC2"/>
    <w:rsid w:val="009E6AF9"/>
    <w:rsid w:val="009E6BD8"/>
    <w:rsid w:val="009E6C2F"/>
    <w:rsid w:val="009E6CED"/>
    <w:rsid w:val="009E6CF7"/>
    <w:rsid w:val="009E6CFE"/>
    <w:rsid w:val="009E6EF1"/>
    <w:rsid w:val="009E6F90"/>
    <w:rsid w:val="009E6FEF"/>
    <w:rsid w:val="009E7025"/>
    <w:rsid w:val="009E706C"/>
    <w:rsid w:val="009E709D"/>
    <w:rsid w:val="009E7132"/>
    <w:rsid w:val="009E716F"/>
    <w:rsid w:val="009E72EB"/>
    <w:rsid w:val="009E75C8"/>
    <w:rsid w:val="009E765F"/>
    <w:rsid w:val="009E76AA"/>
    <w:rsid w:val="009E77E4"/>
    <w:rsid w:val="009E7855"/>
    <w:rsid w:val="009E78F3"/>
    <w:rsid w:val="009E79DB"/>
    <w:rsid w:val="009E7C04"/>
    <w:rsid w:val="009E7D76"/>
    <w:rsid w:val="009E7E79"/>
    <w:rsid w:val="009E7F5A"/>
    <w:rsid w:val="009F0045"/>
    <w:rsid w:val="009F01F4"/>
    <w:rsid w:val="009F02B1"/>
    <w:rsid w:val="009F02CE"/>
    <w:rsid w:val="009F0406"/>
    <w:rsid w:val="009F04FA"/>
    <w:rsid w:val="009F05F7"/>
    <w:rsid w:val="009F06DF"/>
    <w:rsid w:val="009F0723"/>
    <w:rsid w:val="009F0854"/>
    <w:rsid w:val="009F09DD"/>
    <w:rsid w:val="009F0A0C"/>
    <w:rsid w:val="009F0A82"/>
    <w:rsid w:val="009F0A8C"/>
    <w:rsid w:val="009F0B6E"/>
    <w:rsid w:val="009F0D7A"/>
    <w:rsid w:val="009F0DB4"/>
    <w:rsid w:val="009F102C"/>
    <w:rsid w:val="009F104C"/>
    <w:rsid w:val="009F1144"/>
    <w:rsid w:val="009F123C"/>
    <w:rsid w:val="009F12AE"/>
    <w:rsid w:val="009F12DF"/>
    <w:rsid w:val="009F1418"/>
    <w:rsid w:val="009F146A"/>
    <w:rsid w:val="009F15CC"/>
    <w:rsid w:val="009F16BF"/>
    <w:rsid w:val="009F16EE"/>
    <w:rsid w:val="009F174E"/>
    <w:rsid w:val="009F197F"/>
    <w:rsid w:val="009F19A3"/>
    <w:rsid w:val="009F19D4"/>
    <w:rsid w:val="009F19F7"/>
    <w:rsid w:val="009F1C16"/>
    <w:rsid w:val="009F1C17"/>
    <w:rsid w:val="009F1CFF"/>
    <w:rsid w:val="009F1D03"/>
    <w:rsid w:val="009F1D39"/>
    <w:rsid w:val="009F1D7D"/>
    <w:rsid w:val="009F1ED8"/>
    <w:rsid w:val="009F20C7"/>
    <w:rsid w:val="009F2217"/>
    <w:rsid w:val="009F22F4"/>
    <w:rsid w:val="009F2403"/>
    <w:rsid w:val="009F2454"/>
    <w:rsid w:val="009F251F"/>
    <w:rsid w:val="009F2621"/>
    <w:rsid w:val="009F26E5"/>
    <w:rsid w:val="009F26F8"/>
    <w:rsid w:val="009F2811"/>
    <w:rsid w:val="009F282C"/>
    <w:rsid w:val="009F2D87"/>
    <w:rsid w:val="009F2EC0"/>
    <w:rsid w:val="009F30C9"/>
    <w:rsid w:val="009F310A"/>
    <w:rsid w:val="009F3285"/>
    <w:rsid w:val="009F3440"/>
    <w:rsid w:val="009F3639"/>
    <w:rsid w:val="009F369A"/>
    <w:rsid w:val="009F384E"/>
    <w:rsid w:val="009F38CB"/>
    <w:rsid w:val="009F3920"/>
    <w:rsid w:val="009F39BF"/>
    <w:rsid w:val="009F3A1B"/>
    <w:rsid w:val="009F3AFE"/>
    <w:rsid w:val="009F3E1B"/>
    <w:rsid w:val="009F3E4E"/>
    <w:rsid w:val="009F3F30"/>
    <w:rsid w:val="009F3F70"/>
    <w:rsid w:val="009F3F8D"/>
    <w:rsid w:val="009F3FF5"/>
    <w:rsid w:val="009F44E1"/>
    <w:rsid w:val="009F4557"/>
    <w:rsid w:val="009F468B"/>
    <w:rsid w:val="009F492E"/>
    <w:rsid w:val="009F4B2E"/>
    <w:rsid w:val="009F4D56"/>
    <w:rsid w:val="009F4D8A"/>
    <w:rsid w:val="009F4E74"/>
    <w:rsid w:val="009F4EB6"/>
    <w:rsid w:val="009F4EC5"/>
    <w:rsid w:val="009F518B"/>
    <w:rsid w:val="009F535B"/>
    <w:rsid w:val="009F5367"/>
    <w:rsid w:val="009F544C"/>
    <w:rsid w:val="009F5670"/>
    <w:rsid w:val="009F57F6"/>
    <w:rsid w:val="009F57F9"/>
    <w:rsid w:val="009F5846"/>
    <w:rsid w:val="009F594F"/>
    <w:rsid w:val="009F5956"/>
    <w:rsid w:val="009F5AC9"/>
    <w:rsid w:val="009F5B94"/>
    <w:rsid w:val="009F5FC5"/>
    <w:rsid w:val="009F61D1"/>
    <w:rsid w:val="009F63D2"/>
    <w:rsid w:val="009F6481"/>
    <w:rsid w:val="009F64C8"/>
    <w:rsid w:val="009F65A3"/>
    <w:rsid w:val="009F66BD"/>
    <w:rsid w:val="009F66BE"/>
    <w:rsid w:val="009F6782"/>
    <w:rsid w:val="009F67E2"/>
    <w:rsid w:val="009F67E3"/>
    <w:rsid w:val="009F6858"/>
    <w:rsid w:val="009F689F"/>
    <w:rsid w:val="009F68AD"/>
    <w:rsid w:val="009F6903"/>
    <w:rsid w:val="009F6AE3"/>
    <w:rsid w:val="009F6B8A"/>
    <w:rsid w:val="009F6DF9"/>
    <w:rsid w:val="009F6E7A"/>
    <w:rsid w:val="009F727E"/>
    <w:rsid w:val="009F7358"/>
    <w:rsid w:val="009F7464"/>
    <w:rsid w:val="009F7606"/>
    <w:rsid w:val="009F766A"/>
    <w:rsid w:val="009F7726"/>
    <w:rsid w:val="009F780A"/>
    <w:rsid w:val="009F7956"/>
    <w:rsid w:val="009F7BAB"/>
    <w:rsid w:val="009F7BE3"/>
    <w:rsid w:val="009F7C02"/>
    <w:rsid w:val="009F7C95"/>
    <w:rsid w:val="009F7CEF"/>
    <w:rsid w:val="009F7D2B"/>
    <w:rsid w:val="009F7DFC"/>
    <w:rsid w:val="009F7E16"/>
    <w:rsid w:val="009F7E90"/>
    <w:rsid w:val="009F7EDA"/>
    <w:rsid w:val="009F7F63"/>
    <w:rsid w:val="009F7FC5"/>
    <w:rsid w:val="00A000A6"/>
    <w:rsid w:val="00A00249"/>
    <w:rsid w:val="00A004F9"/>
    <w:rsid w:val="00A0052F"/>
    <w:rsid w:val="00A0058E"/>
    <w:rsid w:val="00A005AC"/>
    <w:rsid w:val="00A00660"/>
    <w:rsid w:val="00A00669"/>
    <w:rsid w:val="00A0073B"/>
    <w:rsid w:val="00A0077D"/>
    <w:rsid w:val="00A0083D"/>
    <w:rsid w:val="00A008E4"/>
    <w:rsid w:val="00A0099C"/>
    <w:rsid w:val="00A00A28"/>
    <w:rsid w:val="00A00A5B"/>
    <w:rsid w:val="00A00AB7"/>
    <w:rsid w:val="00A00C31"/>
    <w:rsid w:val="00A00D0A"/>
    <w:rsid w:val="00A00D40"/>
    <w:rsid w:val="00A00D78"/>
    <w:rsid w:val="00A00F2D"/>
    <w:rsid w:val="00A00FED"/>
    <w:rsid w:val="00A01043"/>
    <w:rsid w:val="00A01154"/>
    <w:rsid w:val="00A01187"/>
    <w:rsid w:val="00A011B2"/>
    <w:rsid w:val="00A011CC"/>
    <w:rsid w:val="00A012BC"/>
    <w:rsid w:val="00A0131A"/>
    <w:rsid w:val="00A013A9"/>
    <w:rsid w:val="00A013DA"/>
    <w:rsid w:val="00A01568"/>
    <w:rsid w:val="00A01572"/>
    <w:rsid w:val="00A0166A"/>
    <w:rsid w:val="00A01778"/>
    <w:rsid w:val="00A018AA"/>
    <w:rsid w:val="00A0195D"/>
    <w:rsid w:val="00A01997"/>
    <w:rsid w:val="00A019C1"/>
    <w:rsid w:val="00A01D12"/>
    <w:rsid w:val="00A01D2B"/>
    <w:rsid w:val="00A01D62"/>
    <w:rsid w:val="00A01D73"/>
    <w:rsid w:val="00A01D97"/>
    <w:rsid w:val="00A01FCB"/>
    <w:rsid w:val="00A0209E"/>
    <w:rsid w:val="00A02114"/>
    <w:rsid w:val="00A02357"/>
    <w:rsid w:val="00A02432"/>
    <w:rsid w:val="00A02592"/>
    <w:rsid w:val="00A0274B"/>
    <w:rsid w:val="00A02884"/>
    <w:rsid w:val="00A02914"/>
    <w:rsid w:val="00A02AFC"/>
    <w:rsid w:val="00A02C56"/>
    <w:rsid w:val="00A02E9E"/>
    <w:rsid w:val="00A02FED"/>
    <w:rsid w:val="00A02FF2"/>
    <w:rsid w:val="00A03101"/>
    <w:rsid w:val="00A033E9"/>
    <w:rsid w:val="00A03487"/>
    <w:rsid w:val="00A034ED"/>
    <w:rsid w:val="00A03621"/>
    <w:rsid w:val="00A036BA"/>
    <w:rsid w:val="00A03881"/>
    <w:rsid w:val="00A0389F"/>
    <w:rsid w:val="00A0392E"/>
    <w:rsid w:val="00A039C1"/>
    <w:rsid w:val="00A03A20"/>
    <w:rsid w:val="00A03A28"/>
    <w:rsid w:val="00A03A2C"/>
    <w:rsid w:val="00A03B3B"/>
    <w:rsid w:val="00A03D4E"/>
    <w:rsid w:val="00A03DE3"/>
    <w:rsid w:val="00A04347"/>
    <w:rsid w:val="00A0453B"/>
    <w:rsid w:val="00A046AC"/>
    <w:rsid w:val="00A046D3"/>
    <w:rsid w:val="00A04A4C"/>
    <w:rsid w:val="00A04B37"/>
    <w:rsid w:val="00A04B73"/>
    <w:rsid w:val="00A04B8B"/>
    <w:rsid w:val="00A04BF1"/>
    <w:rsid w:val="00A04C01"/>
    <w:rsid w:val="00A04CE5"/>
    <w:rsid w:val="00A04D15"/>
    <w:rsid w:val="00A04D83"/>
    <w:rsid w:val="00A04E28"/>
    <w:rsid w:val="00A05037"/>
    <w:rsid w:val="00A0506E"/>
    <w:rsid w:val="00A05084"/>
    <w:rsid w:val="00A051B0"/>
    <w:rsid w:val="00A051B8"/>
    <w:rsid w:val="00A052BB"/>
    <w:rsid w:val="00A052C2"/>
    <w:rsid w:val="00A05403"/>
    <w:rsid w:val="00A0569C"/>
    <w:rsid w:val="00A056B4"/>
    <w:rsid w:val="00A05701"/>
    <w:rsid w:val="00A05724"/>
    <w:rsid w:val="00A0579A"/>
    <w:rsid w:val="00A05B6A"/>
    <w:rsid w:val="00A05BC9"/>
    <w:rsid w:val="00A05BD3"/>
    <w:rsid w:val="00A05C81"/>
    <w:rsid w:val="00A05CE6"/>
    <w:rsid w:val="00A0600C"/>
    <w:rsid w:val="00A06127"/>
    <w:rsid w:val="00A062BC"/>
    <w:rsid w:val="00A062D0"/>
    <w:rsid w:val="00A062EC"/>
    <w:rsid w:val="00A063BE"/>
    <w:rsid w:val="00A063E5"/>
    <w:rsid w:val="00A064AE"/>
    <w:rsid w:val="00A065AE"/>
    <w:rsid w:val="00A06900"/>
    <w:rsid w:val="00A06A2A"/>
    <w:rsid w:val="00A06A51"/>
    <w:rsid w:val="00A06B56"/>
    <w:rsid w:val="00A06D9B"/>
    <w:rsid w:val="00A06DA0"/>
    <w:rsid w:val="00A06DFA"/>
    <w:rsid w:val="00A06EAC"/>
    <w:rsid w:val="00A06FF6"/>
    <w:rsid w:val="00A0716C"/>
    <w:rsid w:val="00A07483"/>
    <w:rsid w:val="00A074A0"/>
    <w:rsid w:val="00A0761E"/>
    <w:rsid w:val="00A07638"/>
    <w:rsid w:val="00A07923"/>
    <w:rsid w:val="00A07A5C"/>
    <w:rsid w:val="00A07AFB"/>
    <w:rsid w:val="00A07B14"/>
    <w:rsid w:val="00A07C35"/>
    <w:rsid w:val="00A07C62"/>
    <w:rsid w:val="00A07D38"/>
    <w:rsid w:val="00A07ED9"/>
    <w:rsid w:val="00A10029"/>
    <w:rsid w:val="00A1002B"/>
    <w:rsid w:val="00A1009A"/>
    <w:rsid w:val="00A10128"/>
    <w:rsid w:val="00A1038F"/>
    <w:rsid w:val="00A10451"/>
    <w:rsid w:val="00A104A8"/>
    <w:rsid w:val="00A105F0"/>
    <w:rsid w:val="00A10677"/>
    <w:rsid w:val="00A108A3"/>
    <w:rsid w:val="00A108BB"/>
    <w:rsid w:val="00A108E1"/>
    <w:rsid w:val="00A10910"/>
    <w:rsid w:val="00A10AA6"/>
    <w:rsid w:val="00A10B2A"/>
    <w:rsid w:val="00A10B2F"/>
    <w:rsid w:val="00A10B76"/>
    <w:rsid w:val="00A10B9B"/>
    <w:rsid w:val="00A10C3D"/>
    <w:rsid w:val="00A10C50"/>
    <w:rsid w:val="00A10F85"/>
    <w:rsid w:val="00A11016"/>
    <w:rsid w:val="00A110E0"/>
    <w:rsid w:val="00A110E1"/>
    <w:rsid w:val="00A11138"/>
    <w:rsid w:val="00A1116D"/>
    <w:rsid w:val="00A111E2"/>
    <w:rsid w:val="00A112CB"/>
    <w:rsid w:val="00A112DA"/>
    <w:rsid w:val="00A1147F"/>
    <w:rsid w:val="00A115A6"/>
    <w:rsid w:val="00A11684"/>
    <w:rsid w:val="00A11699"/>
    <w:rsid w:val="00A11787"/>
    <w:rsid w:val="00A11861"/>
    <w:rsid w:val="00A1192D"/>
    <w:rsid w:val="00A11B2C"/>
    <w:rsid w:val="00A11C60"/>
    <w:rsid w:val="00A11C8D"/>
    <w:rsid w:val="00A11CE5"/>
    <w:rsid w:val="00A11E2E"/>
    <w:rsid w:val="00A11F2F"/>
    <w:rsid w:val="00A11F76"/>
    <w:rsid w:val="00A11F85"/>
    <w:rsid w:val="00A11F88"/>
    <w:rsid w:val="00A1203C"/>
    <w:rsid w:val="00A1217B"/>
    <w:rsid w:val="00A12239"/>
    <w:rsid w:val="00A122ED"/>
    <w:rsid w:val="00A123BC"/>
    <w:rsid w:val="00A12554"/>
    <w:rsid w:val="00A126D3"/>
    <w:rsid w:val="00A12798"/>
    <w:rsid w:val="00A12BE4"/>
    <w:rsid w:val="00A12CBC"/>
    <w:rsid w:val="00A12E03"/>
    <w:rsid w:val="00A12E23"/>
    <w:rsid w:val="00A1326A"/>
    <w:rsid w:val="00A13292"/>
    <w:rsid w:val="00A1332A"/>
    <w:rsid w:val="00A133FD"/>
    <w:rsid w:val="00A13562"/>
    <w:rsid w:val="00A13605"/>
    <w:rsid w:val="00A136A6"/>
    <w:rsid w:val="00A136AA"/>
    <w:rsid w:val="00A13798"/>
    <w:rsid w:val="00A1380A"/>
    <w:rsid w:val="00A139C1"/>
    <w:rsid w:val="00A139D4"/>
    <w:rsid w:val="00A13CD1"/>
    <w:rsid w:val="00A13F2C"/>
    <w:rsid w:val="00A13F3A"/>
    <w:rsid w:val="00A14098"/>
    <w:rsid w:val="00A141C9"/>
    <w:rsid w:val="00A14374"/>
    <w:rsid w:val="00A143E9"/>
    <w:rsid w:val="00A14542"/>
    <w:rsid w:val="00A145E1"/>
    <w:rsid w:val="00A1466A"/>
    <w:rsid w:val="00A1474B"/>
    <w:rsid w:val="00A147D1"/>
    <w:rsid w:val="00A147E3"/>
    <w:rsid w:val="00A14827"/>
    <w:rsid w:val="00A14857"/>
    <w:rsid w:val="00A14D12"/>
    <w:rsid w:val="00A14D7D"/>
    <w:rsid w:val="00A14DBA"/>
    <w:rsid w:val="00A14EE1"/>
    <w:rsid w:val="00A14FEB"/>
    <w:rsid w:val="00A15013"/>
    <w:rsid w:val="00A15028"/>
    <w:rsid w:val="00A1502C"/>
    <w:rsid w:val="00A1507E"/>
    <w:rsid w:val="00A15179"/>
    <w:rsid w:val="00A1523B"/>
    <w:rsid w:val="00A15612"/>
    <w:rsid w:val="00A15757"/>
    <w:rsid w:val="00A1578B"/>
    <w:rsid w:val="00A157F8"/>
    <w:rsid w:val="00A15808"/>
    <w:rsid w:val="00A15872"/>
    <w:rsid w:val="00A159D5"/>
    <w:rsid w:val="00A15A4D"/>
    <w:rsid w:val="00A15A64"/>
    <w:rsid w:val="00A15A8B"/>
    <w:rsid w:val="00A15BA6"/>
    <w:rsid w:val="00A15BCC"/>
    <w:rsid w:val="00A15C29"/>
    <w:rsid w:val="00A15D38"/>
    <w:rsid w:val="00A15DDC"/>
    <w:rsid w:val="00A15DEA"/>
    <w:rsid w:val="00A160DD"/>
    <w:rsid w:val="00A1616E"/>
    <w:rsid w:val="00A1617A"/>
    <w:rsid w:val="00A161CE"/>
    <w:rsid w:val="00A1672F"/>
    <w:rsid w:val="00A167C8"/>
    <w:rsid w:val="00A16830"/>
    <w:rsid w:val="00A16835"/>
    <w:rsid w:val="00A168C0"/>
    <w:rsid w:val="00A168D0"/>
    <w:rsid w:val="00A16BBA"/>
    <w:rsid w:val="00A16CB2"/>
    <w:rsid w:val="00A16CF0"/>
    <w:rsid w:val="00A16D1A"/>
    <w:rsid w:val="00A16D52"/>
    <w:rsid w:val="00A16F76"/>
    <w:rsid w:val="00A16FB1"/>
    <w:rsid w:val="00A16FB6"/>
    <w:rsid w:val="00A17035"/>
    <w:rsid w:val="00A170E6"/>
    <w:rsid w:val="00A1717F"/>
    <w:rsid w:val="00A17244"/>
    <w:rsid w:val="00A172B7"/>
    <w:rsid w:val="00A1732B"/>
    <w:rsid w:val="00A175DB"/>
    <w:rsid w:val="00A17621"/>
    <w:rsid w:val="00A176AE"/>
    <w:rsid w:val="00A176C8"/>
    <w:rsid w:val="00A1775E"/>
    <w:rsid w:val="00A177F6"/>
    <w:rsid w:val="00A17802"/>
    <w:rsid w:val="00A17866"/>
    <w:rsid w:val="00A17C03"/>
    <w:rsid w:val="00A17D6A"/>
    <w:rsid w:val="00A17EEE"/>
    <w:rsid w:val="00A17F4C"/>
    <w:rsid w:val="00A17FBA"/>
    <w:rsid w:val="00A20353"/>
    <w:rsid w:val="00A20409"/>
    <w:rsid w:val="00A2046E"/>
    <w:rsid w:val="00A205D2"/>
    <w:rsid w:val="00A20657"/>
    <w:rsid w:val="00A207A6"/>
    <w:rsid w:val="00A207B8"/>
    <w:rsid w:val="00A2080E"/>
    <w:rsid w:val="00A20989"/>
    <w:rsid w:val="00A209D2"/>
    <w:rsid w:val="00A20C9E"/>
    <w:rsid w:val="00A20D47"/>
    <w:rsid w:val="00A20E55"/>
    <w:rsid w:val="00A20EDC"/>
    <w:rsid w:val="00A2125D"/>
    <w:rsid w:val="00A212FF"/>
    <w:rsid w:val="00A214D4"/>
    <w:rsid w:val="00A2163B"/>
    <w:rsid w:val="00A21696"/>
    <w:rsid w:val="00A217C8"/>
    <w:rsid w:val="00A217EC"/>
    <w:rsid w:val="00A218B9"/>
    <w:rsid w:val="00A2191F"/>
    <w:rsid w:val="00A2199B"/>
    <w:rsid w:val="00A21A60"/>
    <w:rsid w:val="00A21BB5"/>
    <w:rsid w:val="00A21D49"/>
    <w:rsid w:val="00A21D89"/>
    <w:rsid w:val="00A2229C"/>
    <w:rsid w:val="00A225BD"/>
    <w:rsid w:val="00A226E7"/>
    <w:rsid w:val="00A22755"/>
    <w:rsid w:val="00A22792"/>
    <w:rsid w:val="00A228F4"/>
    <w:rsid w:val="00A228FF"/>
    <w:rsid w:val="00A22B63"/>
    <w:rsid w:val="00A22C03"/>
    <w:rsid w:val="00A22D21"/>
    <w:rsid w:val="00A22D44"/>
    <w:rsid w:val="00A22D5D"/>
    <w:rsid w:val="00A22E9C"/>
    <w:rsid w:val="00A22EC6"/>
    <w:rsid w:val="00A231E1"/>
    <w:rsid w:val="00A2320F"/>
    <w:rsid w:val="00A232A2"/>
    <w:rsid w:val="00A232E1"/>
    <w:rsid w:val="00A2336F"/>
    <w:rsid w:val="00A2350A"/>
    <w:rsid w:val="00A2360C"/>
    <w:rsid w:val="00A23712"/>
    <w:rsid w:val="00A23747"/>
    <w:rsid w:val="00A2381D"/>
    <w:rsid w:val="00A238D9"/>
    <w:rsid w:val="00A23A0D"/>
    <w:rsid w:val="00A23A8A"/>
    <w:rsid w:val="00A23AC7"/>
    <w:rsid w:val="00A23B7F"/>
    <w:rsid w:val="00A23B8D"/>
    <w:rsid w:val="00A23C80"/>
    <w:rsid w:val="00A23C85"/>
    <w:rsid w:val="00A23CBE"/>
    <w:rsid w:val="00A23D75"/>
    <w:rsid w:val="00A23E2D"/>
    <w:rsid w:val="00A23E96"/>
    <w:rsid w:val="00A23EBC"/>
    <w:rsid w:val="00A23F76"/>
    <w:rsid w:val="00A23FA1"/>
    <w:rsid w:val="00A23FE5"/>
    <w:rsid w:val="00A2409E"/>
    <w:rsid w:val="00A24127"/>
    <w:rsid w:val="00A24374"/>
    <w:rsid w:val="00A243E6"/>
    <w:rsid w:val="00A24763"/>
    <w:rsid w:val="00A2481A"/>
    <w:rsid w:val="00A2489E"/>
    <w:rsid w:val="00A248E7"/>
    <w:rsid w:val="00A24B41"/>
    <w:rsid w:val="00A24BF0"/>
    <w:rsid w:val="00A24CDD"/>
    <w:rsid w:val="00A24E4C"/>
    <w:rsid w:val="00A24E5D"/>
    <w:rsid w:val="00A24F04"/>
    <w:rsid w:val="00A24F51"/>
    <w:rsid w:val="00A24FE8"/>
    <w:rsid w:val="00A25009"/>
    <w:rsid w:val="00A25028"/>
    <w:rsid w:val="00A25117"/>
    <w:rsid w:val="00A25261"/>
    <w:rsid w:val="00A254C3"/>
    <w:rsid w:val="00A2550B"/>
    <w:rsid w:val="00A255ED"/>
    <w:rsid w:val="00A2563E"/>
    <w:rsid w:val="00A25691"/>
    <w:rsid w:val="00A2572A"/>
    <w:rsid w:val="00A258EA"/>
    <w:rsid w:val="00A25925"/>
    <w:rsid w:val="00A25AC5"/>
    <w:rsid w:val="00A25B42"/>
    <w:rsid w:val="00A25B90"/>
    <w:rsid w:val="00A25CA5"/>
    <w:rsid w:val="00A25FBD"/>
    <w:rsid w:val="00A26082"/>
    <w:rsid w:val="00A260BB"/>
    <w:rsid w:val="00A261E1"/>
    <w:rsid w:val="00A262C1"/>
    <w:rsid w:val="00A262CB"/>
    <w:rsid w:val="00A263CF"/>
    <w:rsid w:val="00A26507"/>
    <w:rsid w:val="00A26647"/>
    <w:rsid w:val="00A2666E"/>
    <w:rsid w:val="00A2672F"/>
    <w:rsid w:val="00A267B5"/>
    <w:rsid w:val="00A26844"/>
    <w:rsid w:val="00A268BE"/>
    <w:rsid w:val="00A26B01"/>
    <w:rsid w:val="00A26BBA"/>
    <w:rsid w:val="00A26CB3"/>
    <w:rsid w:val="00A26CC3"/>
    <w:rsid w:val="00A26CF3"/>
    <w:rsid w:val="00A26E24"/>
    <w:rsid w:val="00A26EA5"/>
    <w:rsid w:val="00A26ECC"/>
    <w:rsid w:val="00A27094"/>
    <w:rsid w:val="00A27174"/>
    <w:rsid w:val="00A271C3"/>
    <w:rsid w:val="00A271D6"/>
    <w:rsid w:val="00A27257"/>
    <w:rsid w:val="00A27441"/>
    <w:rsid w:val="00A2771F"/>
    <w:rsid w:val="00A27722"/>
    <w:rsid w:val="00A27852"/>
    <w:rsid w:val="00A27935"/>
    <w:rsid w:val="00A279B0"/>
    <w:rsid w:val="00A279F7"/>
    <w:rsid w:val="00A27B8B"/>
    <w:rsid w:val="00A27C1D"/>
    <w:rsid w:val="00A27D87"/>
    <w:rsid w:val="00A27F3E"/>
    <w:rsid w:val="00A27F5B"/>
    <w:rsid w:val="00A27F85"/>
    <w:rsid w:val="00A27FDC"/>
    <w:rsid w:val="00A3004E"/>
    <w:rsid w:val="00A302AE"/>
    <w:rsid w:val="00A3037C"/>
    <w:rsid w:val="00A3058C"/>
    <w:rsid w:val="00A306C3"/>
    <w:rsid w:val="00A308C7"/>
    <w:rsid w:val="00A308CE"/>
    <w:rsid w:val="00A30A54"/>
    <w:rsid w:val="00A30AA0"/>
    <w:rsid w:val="00A30CA5"/>
    <w:rsid w:val="00A30CB8"/>
    <w:rsid w:val="00A30F81"/>
    <w:rsid w:val="00A30F9A"/>
    <w:rsid w:val="00A3100A"/>
    <w:rsid w:val="00A310D0"/>
    <w:rsid w:val="00A31236"/>
    <w:rsid w:val="00A312FB"/>
    <w:rsid w:val="00A31453"/>
    <w:rsid w:val="00A314F6"/>
    <w:rsid w:val="00A31612"/>
    <w:rsid w:val="00A316E1"/>
    <w:rsid w:val="00A3171A"/>
    <w:rsid w:val="00A317FC"/>
    <w:rsid w:val="00A3187A"/>
    <w:rsid w:val="00A31975"/>
    <w:rsid w:val="00A319FD"/>
    <w:rsid w:val="00A31B1A"/>
    <w:rsid w:val="00A31BF2"/>
    <w:rsid w:val="00A31C25"/>
    <w:rsid w:val="00A31CA3"/>
    <w:rsid w:val="00A31CD0"/>
    <w:rsid w:val="00A31FC9"/>
    <w:rsid w:val="00A31FED"/>
    <w:rsid w:val="00A32094"/>
    <w:rsid w:val="00A320ED"/>
    <w:rsid w:val="00A32109"/>
    <w:rsid w:val="00A32264"/>
    <w:rsid w:val="00A32444"/>
    <w:rsid w:val="00A32449"/>
    <w:rsid w:val="00A3246F"/>
    <w:rsid w:val="00A3255D"/>
    <w:rsid w:val="00A326EE"/>
    <w:rsid w:val="00A3275E"/>
    <w:rsid w:val="00A327E3"/>
    <w:rsid w:val="00A32840"/>
    <w:rsid w:val="00A328FE"/>
    <w:rsid w:val="00A32952"/>
    <w:rsid w:val="00A3297B"/>
    <w:rsid w:val="00A32996"/>
    <w:rsid w:val="00A32A4E"/>
    <w:rsid w:val="00A32A69"/>
    <w:rsid w:val="00A32AE0"/>
    <w:rsid w:val="00A32E1A"/>
    <w:rsid w:val="00A32E55"/>
    <w:rsid w:val="00A32EC2"/>
    <w:rsid w:val="00A32EF7"/>
    <w:rsid w:val="00A32F1C"/>
    <w:rsid w:val="00A32F52"/>
    <w:rsid w:val="00A33027"/>
    <w:rsid w:val="00A33185"/>
    <w:rsid w:val="00A33252"/>
    <w:rsid w:val="00A33371"/>
    <w:rsid w:val="00A334A8"/>
    <w:rsid w:val="00A334BE"/>
    <w:rsid w:val="00A3357C"/>
    <w:rsid w:val="00A33639"/>
    <w:rsid w:val="00A3367B"/>
    <w:rsid w:val="00A338F0"/>
    <w:rsid w:val="00A33932"/>
    <w:rsid w:val="00A33A58"/>
    <w:rsid w:val="00A33B13"/>
    <w:rsid w:val="00A33BA0"/>
    <w:rsid w:val="00A33DCF"/>
    <w:rsid w:val="00A33EE8"/>
    <w:rsid w:val="00A33F89"/>
    <w:rsid w:val="00A33FA8"/>
    <w:rsid w:val="00A3402B"/>
    <w:rsid w:val="00A34117"/>
    <w:rsid w:val="00A341A9"/>
    <w:rsid w:val="00A34231"/>
    <w:rsid w:val="00A342DD"/>
    <w:rsid w:val="00A34592"/>
    <w:rsid w:val="00A347A7"/>
    <w:rsid w:val="00A3493C"/>
    <w:rsid w:val="00A34954"/>
    <w:rsid w:val="00A34962"/>
    <w:rsid w:val="00A34A05"/>
    <w:rsid w:val="00A34AAE"/>
    <w:rsid w:val="00A34AD0"/>
    <w:rsid w:val="00A34B15"/>
    <w:rsid w:val="00A34B57"/>
    <w:rsid w:val="00A34BF2"/>
    <w:rsid w:val="00A34CD4"/>
    <w:rsid w:val="00A34DE9"/>
    <w:rsid w:val="00A34F41"/>
    <w:rsid w:val="00A34FC4"/>
    <w:rsid w:val="00A35020"/>
    <w:rsid w:val="00A35073"/>
    <w:rsid w:val="00A35088"/>
    <w:rsid w:val="00A3510B"/>
    <w:rsid w:val="00A35241"/>
    <w:rsid w:val="00A3524C"/>
    <w:rsid w:val="00A352D4"/>
    <w:rsid w:val="00A35407"/>
    <w:rsid w:val="00A35582"/>
    <w:rsid w:val="00A35679"/>
    <w:rsid w:val="00A35718"/>
    <w:rsid w:val="00A3577B"/>
    <w:rsid w:val="00A35897"/>
    <w:rsid w:val="00A35B3B"/>
    <w:rsid w:val="00A35B47"/>
    <w:rsid w:val="00A35B57"/>
    <w:rsid w:val="00A35B85"/>
    <w:rsid w:val="00A35BAF"/>
    <w:rsid w:val="00A35BEF"/>
    <w:rsid w:val="00A35CC9"/>
    <w:rsid w:val="00A35D0E"/>
    <w:rsid w:val="00A35F1A"/>
    <w:rsid w:val="00A3606D"/>
    <w:rsid w:val="00A3609E"/>
    <w:rsid w:val="00A360A0"/>
    <w:rsid w:val="00A3619E"/>
    <w:rsid w:val="00A3626E"/>
    <w:rsid w:val="00A36418"/>
    <w:rsid w:val="00A3645B"/>
    <w:rsid w:val="00A364E6"/>
    <w:rsid w:val="00A36745"/>
    <w:rsid w:val="00A3675B"/>
    <w:rsid w:val="00A367CB"/>
    <w:rsid w:val="00A36860"/>
    <w:rsid w:val="00A368BB"/>
    <w:rsid w:val="00A36B09"/>
    <w:rsid w:val="00A370F4"/>
    <w:rsid w:val="00A37325"/>
    <w:rsid w:val="00A3732A"/>
    <w:rsid w:val="00A3736D"/>
    <w:rsid w:val="00A3758F"/>
    <w:rsid w:val="00A375DB"/>
    <w:rsid w:val="00A375FC"/>
    <w:rsid w:val="00A37630"/>
    <w:rsid w:val="00A376D5"/>
    <w:rsid w:val="00A376EC"/>
    <w:rsid w:val="00A37725"/>
    <w:rsid w:val="00A37764"/>
    <w:rsid w:val="00A37778"/>
    <w:rsid w:val="00A3782C"/>
    <w:rsid w:val="00A37961"/>
    <w:rsid w:val="00A37B45"/>
    <w:rsid w:val="00A37BF1"/>
    <w:rsid w:val="00A37D59"/>
    <w:rsid w:val="00A37D5D"/>
    <w:rsid w:val="00A37DD1"/>
    <w:rsid w:val="00A400B5"/>
    <w:rsid w:val="00A40263"/>
    <w:rsid w:val="00A402AC"/>
    <w:rsid w:val="00A40408"/>
    <w:rsid w:val="00A40437"/>
    <w:rsid w:val="00A40476"/>
    <w:rsid w:val="00A40763"/>
    <w:rsid w:val="00A407E2"/>
    <w:rsid w:val="00A40874"/>
    <w:rsid w:val="00A40A1E"/>
    <w:rsid w:val="00A40A67"/>
    <w:rsid w:val="00A40C55"/>
    <w:rsid w:val="00A40D51"/>
    <w:rsid w:val="00A40EB6"/>
    <w:rsid w:val="00A40FE9"/>
    <w:rsid w:val="00A40FFD"/>
    <w:rsid w:val="00A410E2"/>
    <w:rsid w:val="00A4123A"/>
    <w:rsid w:val="00A41445"/>
    <w:rsid w:val="00A4155E"/>
    <w:rsid w:val="00A415EE"/>
    <w:rsid w:val="00A4161C"/>
    <w:rsid w:val="00A41634"/>
    <w:rsid w:val="00A41694"/>
    <w:rsid w:val="00A416D8"/>
    <w:rsid w:val="00A41792"/>
    <w:rsid w:val="00A417B6"/>
    <w:rsid w:val="00A417D0"/>
    <w:rsid w:val="00A418D4"/>
    <w:rsid w:val="00A419CF"/>
    <w:rsid w:val="00A41CDC"/>
    <w:rsid w:val="00A41F7D"/>
    <w:rsid w:val="00A41FD7"/>
    <w:rsid w:val="00A420DA"/>
    <w:rsid w:val="00A42128"/>
    <w:rsid w:val="00A421DF"/>
    <w:rsid w:val="00A421FF"/>
    <w:rsid w:val="00A423EC"/>
    <w:rsid w:val="00A42435"/>
    <w:rsid w:val="00A42562"/>
    <w:rsid w:val="00A4274B"/>
    <w:rsid w:val="00A427C0"/>
    <w:rsid w:val="00A428F9"/>
    <w:rsid w:val="00A42A9B"/>
    <w:rsid w:val="00A42B9F"/>
    <w:rsid w:val="00A42BCD"/>
    <w:rsid w:val="00A42BE9"/>
    <w:rsid w:val="00A42CC1"/>
    <w:rsid w:val="00A42D77"/>
    <w:rsid w:val="00A42E9F"/>
    <w:rsid w:val="00A42F8B"/>
    <w:rsid w:val="00A43000"/>
    <w:rsid w:val="00A43002"/>
    <w:rsid w:val="00A4304E"/>
    <w:rsid w:val="00A430A5"/>
    <w:rsid w:val="00A4334A"/>
    <w:rsid w:val="00A4337C"/>
    <w:rsid w:val="00A4337F"/>
    <w:rsid w:val="00A43386"/>
    <w:rsid w:val="00A433F0"/>
    <w:rsid w:val="00A43434"/>
    <w:rsid w:val="00A43469"/>
    <w:rsid w:val="00A434E1"/>
    <w:rsid w:val="00A435ED"/>
    <w:rsid w:val="00A43635"/>
    <w:rsid w:val="00A4380B"/>
    <w:rsid w:val="00A43880"/>
    <w:rsid w:val="00A43891"/>
    <w:rsid w:val="00A4396B"/>
    <w:rsid w:val="00A43ACE"/>
    <w:rsid w:val="00A43B9E"/>
    <w:rsid w:val="00A43CBF"/>
    <w:rsid w:val="00A43DD4"/>
    <w:rsid w:val="00A43F74"/>
    <w:rsid w:val="00A44354"/>
    <w:rsid w:val="00A44401"/>
    <w:rsid w:val="00A444E4"/>
    <w:rsid w:val="00A446C3"/>
    <w:rsid w:val="00A447A3"/>
    <w:rsid w:val="00A447DF"/>
    <w:rsid w:val="00A44836"/>
    <w:rsid w:val="00A44850"/>
    <w:rsid w:val="00A44AD8"/>
    <w:rsid w:val="00A44B0A"/>
    <w:rsid w:val="00A44C56"/>
    <w:rsid w:val="00A44CEA"/>
    <w:rsid w:val="00A44DF4"/>
    <w:rsid w:val="00A44DFB"/>
    <w:rsid w:val="00A44E83"/>
    <w:rsid w:val="00A44EEC"/>
    <w:rsid w:val="00A44F49"/>
    <w:rsid w:val="00A44F59"/>
    <w:rsid w:val="00A44FD2"/>
    <w:rsid w:val="00A4504C"/>
    <w:rsid w:val="00A4512A"/>
    <w:rsid w:val="00A4523E"/>
    <w:rsid w:val="00A45266"/>
    <w:rsid w:val="00A452B5"/>
    <w:rsid w:val="00A453C1"/>
    <w:rsid w:val="00A4559B"/>
    <w:rsid w:val="00A455FA"/>
    <w:rsid w:val="00A45656"/>
    <w:rsid w:val="00A4569D"/>
    <w:rsid w:val="00A456CF"/>
    <w:rsid w:val="00A456DC"/>
    <w:rsid w:val="00A4591F"/>
    <w:rsid w:val="00A45964"/>
    <w:rsid w:val="00A45B99"/>
    <w:rsid w:val="00A45C3D"/>
    <w:rsid w:val="00A45F65"/>
    <w:rsid w:val="00A45F96"/>
    <w:rsid w:val="00A45FB7"/>
    <w:rsid w:val="00A45FC7"/>
    <w:rsid w:val="00A4601E"/>
    <w:rsid w:val="00A462BA"/>
    <w:rsid w:val="00A4631F"/>
    <w:rsid w:val="00A4632A"/>
    <w:rsid w:val="00A463A3"/>
    <w:rsid w:val="00A4659C"/>
    <w:rsid w:val="00A465FC"/>
    <w:rsid w:val="00A46674"/>
    <w:rsid w:val="00A46690"/>
    <w:rsid w:val="00A4681F"/>
    <w:rsid w:val="00A46B5A"/>
    <w:rsid w:val="00A46BD2"/>
    <w:rsid w:val="00A46D9D"/>
    <w:rsid w:val="00A46DC0"/>
    <w:rsid w:val="00A470F5"/>
    <w:rsid w:val="00A471FC"/>
    <w:rsid w:val="00A4724B"/>
    <w:rsid w:val="00A47598"/>
    <w:rsid w:val="00A4776B"/>
    <w:rsid w:val="00A477D9"/>
    <w:rsid w:val="00A47879"/>
    <w:rsid w:val="00A47896"/>
    <w:rsid w:val="00A478D8"/>
    <w:rsid w:val="00A479A2"/>
    <w:rsid w:val="00A47C63"/>
    <w:rsid w:val="00A47CCE"/>
    <w:rsid w:val="00A47D33"/>
    <w:rsid w:val="00A47D7A"/>
    <w:rsid w:val="00A47DCA"/>
    <w:rsid w:val="00A47DE0"/>
    <w:rsid w:val="00A47F67"/>
    <w:rsid w:val="00A47F9C"/>
    <w:rsid w:val="00A47FD4"/>
    <w:rsid w:val="00A500DA"/>
    <w:rsid w:val="00A50186"/>
    <w:rsid w:val="00A501AB"/>
    <w:rsid w:val="00A50285"/>
    <w:rsid w:val="00A5033D"/>
    <w:rsid w:val="00A50391"/>
    <w:rsid w:val="00A50417"/>
    <w:rsid w:val="00A506B1"/>
    <w:rsid w:val="00A5077F"/>
    <w:rsid w:val="00A5090C"/>
    <w:rsid w:val="00A50918"/>
    <w:rsid w:val="00A50A47"/>
    <w:rsid w:val="00A50A5E"/>
    <w:rsid w:val="00A50D73"/>
    <w:rsid w:val="00A50DD4"/>
    <w:rsid w:val="00A50FC9"/>
    <w:rsid w:val="00A5108B"/>
    <w:rsid w:val="00A51194"/>
    <w:rsid w:val="00A513C6"/>
    <w:rsid w:val="00A51749"/>
    <w:rsid w:val="00A51837"/>
    <w:rsid w:val="00A51947"/>
    <w:rsid w:val="00A51D47"/>
    <w:rsid w:val="00A51DC8"/>
    <w:rsid w:val="00A51E5A"/>
    <w:rsid w:val="00A51EF7"/>
    <w:rsid w:val="00A51FA4"/>
    <w:rsid w:val="00A521C5"/>
    <w:rsid w:val="00A5236E"/>
    <w:rsid w:val="00A52396"/>
    <w:rsid w:val="00A5248F"/>
    <w:rsid w:val="00A52666"/>
    <w:rsid w:val="00A5268B"/>
    <w:rsid w:val="00A52710"/>
    <w:rsid w:val="00A52744"/>
    <w:rsid w:val="00A5284B"/>
    <w:rsid w:val="00A52851"/>
    <w:rsid w:val="00A528A1"/>
    <w:rsid w:val="00A52908"/>
    <w:rsid w:val="00A529B7"/>
    <w:rsid w:val="00A52A09"/>
    <w:rsid w:val="00A52B25"/>
    <w:rsid w:val="00A52C35"/>
    <w:rsid w:val="00A52CA3"/>
    <w:rsid w:val="00A52D07"/>
    <w:rsid w:val="00A52E61"/>
    <w:rsid w:val="00A52E6E"/>
    <w:rsid w:val="00A52EC0"/>
    <w:rsid w:val="00A52F29"/>
    <w:rsid w:val="00A53107"/>
    <w:rsid w:val="00A531E0"/>
    <w:rsid w:val="00A53562"/>
    <w:rsid w:val="00A53620"/>
    <w:rsid w:val="00A5362B"/>
    <w:rsid w:val="00A536F2"/>
    <w:rsid w:val="00A537F4"/>
    <w:rsid w:val="00A53A0D"/>
    <w:rsid w:val="00A53BB5"/>
    <w:rsid w:val="00A53C4F"/>
    <w:rsid w:val="00A53CD7"/>
    <w:rsid w:val="00A53D34"/>
    <w:rsid w:val="00A53F11"/>
    <w:rsid w:val="00A53F21"/>
    <w:rsid w:val="00A53F54"/>
    <w:rsid w:val="00A5410D"/>
    <w:rsid w:val="00A541F9"/>
    <w:rsid w:val="00A54240"/>
    <w:rsid w:val="00A54388"/>
    <w:rsid w:val="00A543FE"/>
    <w:rsid w:val="00A5451C"/>
    <w:rsid w:val="00A5454E"/>
    <w:rsid w:val="00A54572"/>
    <w:rsid w:val="00A5473F"/>
    <w:rsid w:val="00A5490D"/>
    <w:rsid w:val="00A54B0A"/>
    <w:rsid w:val="00A54BB9"/>
    <w:rsid w:val="00A54D8C"/>
    <w:rsid w:val="00A554E7"/>
    <w:rsid w:val="00A55506"/>
    <w:rsid w:val="00A55694"/>
    <w:rsid w:val="00A556BB"/>
    <w:rsid w:val="00A5570D"/>
    <w:rsid w:val="00A55859"/>
    <w:rsid w:val="00A5587C"/>
    <w:rsid w:val="00A55916"/>
    <w:rsid w:val="00A55A02"/>
    <w:rsid w:val="00A55B1C"/>
    <w:rsid w:val="00A55B1F"/>
    <w:rsid w:val="00A55DF5"/>
    <w:rsid w:val="00A55E68"/>
    <w:rsid w:val="00A55EA1"/>
    <w:rsid w:val="00A55FD1"/>
    <w:rsid w:val="00A560B3"/>
    <w:rsid w:val="00A560F5"/>
    <w:rsid w:val="00A56262"/>
    <w:rsid w:val="00A56356"/>
    <w:rsid w:val="00A5646A"/>
    <w:rsid w:val="00A5657F"/>
    <w:rsid w:val="00A565AD"/>
    <w:rsid w:val="00A565FB"/>
    <w:rsid w:val="00A566B8"/>
    <w:rsid w:val="00A566DB"/>
    <w:rsid w:val="00A56840"/>
    <w:rsid w:val="00A5687A"/>
    <w:rsid w:val="00A568CD"/>
    <w:rsid w:val="00A56945"/>
    <w:rsid w:val="00A56A24"/>
    <w:rsid w:val="00A56A7A"/>
    <w:rsid w:val="00A56B33"/>
    <w:rsid w:val="00A56B4F"/>
    <w:rsid w:val="00A56D97"/>
    <w:rsid w:val="00A56DA0"/>
    <w:rsid w:val="00A56DC3"/>
    <w:rsid w:val="00A56F97"/>
    <w:rsid w:val="00A57049"/>
    <w:rsid w:val="00A5709B"/>
    <w:rsid w:val="00A570B6"/>
    <w:rsid w:val="00A570C0"/>
    <w:rsid w:val="00A570FB"/>
    <w:rsid w:val="00A57116"/>
    <w:rsid w:val="00A5729E"/>
    <w:rsid w:val="00A57358"/>
    <w:rsid w:val="00A57362"/>
    <w:rsid w:val="00A574E3"/>
    <w:rsid w:val="00A57679"/>
    <w:rsid w:val="00A577F4"/>
    <w:rsid w:val="00A57913"/>
    <w:rsid w:val="00A57A16"/>
    <w:rsid w:val="00A57A6E"/>
    <w:rsid w:val="00A57AE3"/>
    <w:rsid w:val="00A57C6C"/>
    <w:rsid w:val="00A57CFE"/>
    <w:rsid w:val="00A57D8D"/>
    <w:rsid w:val="00A57F76"/>
    <w:rsid w:val="00A57FA3"/>
    <w:rsid w:val="00A6010E"/>
    <w:rsid w:val="00A60157"/>
    <w:rsid w:val="00A60158"/>
    <w:rsid w:val="00A60188"/>
    <w:rsid w:val="00A60274"/>
    <w:rsid w:val="00A60305"/>
    <w:rsid w:val="00A60605"/>
    <w:rsid w:val="00A60784"/>
    <w:rsid w:val="00A608EE"/>
    <w:rsid w:val="00A60932"/>
    <w:rsid w:val="00A60A12"/>
    <w:rsid w:val="00A60A86"/>
    <w:rsid w:val="00A60CD4"/>
    <w:rsid w:val="00A60D27"/>
    <w:rsid w:val="00A60DB7"/>
    <w:rsid w:val="00A60E23"/>
    <w:rsid w:val="00A60F31"/>
    <w:rsid w:val="00A6118F"/>
    <w:rsid w:val="00A613BE"/>
    <w:rsid w:val="00A61490"/>
    <w:rsid w:val="00A614A3"/>
    <w:rsid w:val="00A614DD"/>
    <w:rsid w:val="00A615BE"/>
    <w:rsid w:val="00A617D7"/>
    <w:rsid w:val="00A61B1A"/>
    <w:rsid w:val="00A61B38"/>
    <w:rsid w:val="00A61C52"/>
    <w:rsid w:val="00A61E2E"/>
    <w:rsid w:val="00A61F00"/>
    <w:rsid w:val="00A61FCE"/>
    <w:rsid w:val="00A62352"/>
    <w:rsid w:val="00A623C4"/>
    <w:rsid w:val="00A6265E"/>
    <w:rsid w:val="00A6280E"/>
    <w:rsid w:val="00A62846"/>
    <w:rsid w:val="00A62878"/>
    <w:rsid w:val="00A62C02"/>
    <w:rsid w:val="00A62D34"/>
    <w:rsid w:val="00A62D39"/>
    <w:rsid w:val="00A62D5F"/>
    <w:rsid w:val="00A62E4E"/>
    <w:rsid w:val="00A631EB"/>
    <w:rsid w:val="00A63235"/>
    <w:rsid w:val="00A6327D"/>
    <w:rsid w:val="00A632FD"/>
    <w:rsid w:val="00A6349F"/>
    <w:rsid w:val="00A637E7"/>
    <w:rsid w:val="00A638BA"/>
    <w:rsid w:val="00A638E1"/>
    <w:rsid w:val="00A63908"/>
    <w:rsid w:val="00A63957"/>
    <w:rsid w:val="00A63BC5"/>
    <w:rsid w:val="00A63BE7"/>
    <w:rsid w:val="00A63C2D"/>
    <w:rsid w:val="00A63EDA"/>
    <w:rsid w:val="00A641D5"/>
    <w:rsid w:val="00A641E5"/>
    <w:rsid w:val="00A64223"/>
    <w:rsid w:val="00A64371"/>
    <w:rsid w:val="00A643C2"/>
    <w:rsid w:val="00A64402"/>
    <w:rsid w:val="00A6449C"/>
    <w:rsid w:val="00A644D4"/>
    <w:rsid w:val="00A64543"/>
    <w:rsid w:val="00A646EA"/>
    <w:rsid w:val="00A64717"/>
    <w:rsid w:val="00A64882"/>
    <w:rsid w:val="00A648BB"/>
    <w:rsid w:val="00A64929"/>
    <w:rsid w:val="00A649A3"/>
    <w:rsid w:val="00A649AA"/>
    <w:rsid w:val="00A649EC"/>
    <w:rsid w:val="00A64ABC"/>
    <w:rsid w:val="00A64ADB"/>
    <w:rsid w:val="00A64B69"/>
    <w:rsid w:val="00A64E95"/>
    <w:rsid w:val="00A64E98"/>
    <w:rsid w:val="00A64E9B"/>
    <w:rsid w:val="00A64FEB"/>
    <w:rsid w:val="00A65164"/>
    <w:rsid w:val="00A651D6"/>
    <w:rsid w:val="00A6537F"/>
    <w:rsid w:val="00A65489"/>
    <w:rsid w:val="00A655D1"/>
    <w:rsid w:val="00A657FA"/>
    <w:rsid w:val="00A65977"/>
    <w:rsid w:val="00A6597D"/>
    <w:rsid w:val="00A65C9A"/>
    <w:rsid w:val="00A65E2B"/>
    <w:rsid w:val="00A65E93"/>
    <w:rsid w:val="00A65F0C"/>
    <w:rsid w:val="00A66010"/>
    <w:rsid w:val="00A6607B"/>
    <w:rsid w:val="00A661A3"/>
    <w:rsid w:val="00A66276"/>
    <w:rsid w:val="00A662E3"/>
    <w:rsid w:val="00A662EF"/>
    <w:rsid w:val="00A663C3"/>
    <w:rsid w:val="00A66503"/>
    <w:rsid w:val="00A6660B"/>
    <w:rsid w:val="00A66638"/>
    <w:rsid w:val="00A66775"/>
    <w:rsid w:val="00A6684C"/>
    <w:rsid w:val="00A6699E"/>
    <w:rsid w:val="00A66A1B"/>
    <w:rsid w:val="00A66AA2"/>
    <w:rsid w:val="00A66B37"/>
    <w:rsid w:val="00A66BDC"/>
    <w:rsid w:val="00A66BE7"/>
    <w:rsid w:val="00A66C45"/>
    <w:rsid w:val="00A66CB3"/>
    <w:rsid w:val="00A66E1F"/>
    <w:rsid w:val="00A66EB9"/>
    <w:rsid w:val="00A66F2B"/>
    <w:rsid w:val="00A67100"/>
    <w:rsid w:val="00A6716E"/>
    <w:rsid w:val="00A671E4"/>
    <w:rsid w:val="00A67374"/>
    <w:rsid w:val="00A6746B"/>
    <w:rsid w:val="00A67610"/>
    <w:rsid w:val="00A67688"/>
    <w:rsid w:val="00A67699"/>
    <w:rsid w:val="00A67726"/>
    <w:rsid w:val="00A6772C"/>
    <w:rsid w:val="00A6785A"/>
    <w:rsid w:val="00A678C7"/>
    <w:rsid w:val="00A6798F"/>
    <w:rsid w:val="00A679FE"/>
    <w:rsid w:val="00A67C33"/>
    <w:rsid w:val="00A67D48"/>
    <w:rsid w:val="00A67E21"/>
    <w:rsid w:val="00A67F87"/>
    <w:rsid w:val="00A700AE"/>
    <w:rsid w:val="00A70107"/>
    <w:rsid w:val="00A70211"/>
    <w:rsid w:val="00A7039F"/>
    <w:rsid w:val="00A70476"/>
    <w:rsid w:val="00A704DA"/>
    <w:rsid w:val="00A70539"/>
    <w:rsid w:val="00A705FD"/>
    <w:rsid w:val="00A70626"/>
    <w:rsid w:val="00A706A6"/>
    <w:rsid w:val="00A70888"/>
    <w:rsid w:val="00A70893"/>
    <w:rsid w:val="00A70DA9"/>
    <w:rsid w:val="00A70DFA"/>
    <w:rsid w:val="00A70E71"/>
    <w:rsid w:val="00A70FC7"/>
    <w:rsid w:val="00A70FE9"/>
    <w:rsid w:val="00A710F6"/>
    <w:rsid w:val="00A71178"/>
    <w:rsid w:val="00A711E2"/>
    <w:rsid w:val="00A713D4"/>
    <w:rsid w:val="00A7153D"/>
    <w:rsid w:val="00A7163E"/>
    <w:rsid w:val="00A71653"/>
    <w:rsid w:val="00A7170F"/>
    <w:rsid w:val="00A718DD"/>
    <w:rsid w:val="00A719CF"/>
    <w:rsid w:val="00A71A47"/>
    <w:rsid w:val="00A71ABC"/>
    <w:rsid w:val="00A71BEC"/>
    <w:rsid w:val="00A71C42"/>
    <w:rsid w:val="00A71D7C"/>
    <w:rsid w:val="00A71E84"/>
    <w:rsid w:val="00A71F36"/>
    <w:rsid w:val="00A71FA8"/>
    <w:rsid w:val="00A7207E"/>
    <w:rsid w:val="00A72122"/>
    <w:rsid w:val="00A72156"/>
    <w:rsid w:val="00A7215D"/>
    <w:rsid w:val="00A7220C"/>
    <w:rsid w:val="00A72241"/>
    <w:rsid w:val="00A72453"/>
    <w:rsid w:val="00A724F9"/>
    <w:rsid w:val="00A725E5"/>
    <w:rsid w:val="00A7269B"/>
    <w:rsid w:val="00A72899"/>
    <w:rsid w:val="00A728B6"/>
    <w:rsid w:val="00A729B7"/>
    <w:rsid w:val="00A72AA7"/>
    <w:rsid w:val="00A72AF1"/>
    <w:rsid w:val="00A72B86"/>
    <w:rsid w:val="00A72CC1"/>
    <w:rsid w:val="00A730E4"/>
    <w:rsid w:val="00A731A4"/>
    <w:rsid w:val="00A73345"/>
    <w:rsid w:val="00A73706"/>
    <w:rsid w:val="00A7388A"/>
    <w:rsid w:val="00A738FE"/>
    <w:rsid w:val="00A739C5"/>
    <w:rsid w:val="00A73A03"/>
    <w:rsid w:val="00A73AEE"/>
    <w:rsid w:val="00A73B74"/>
    <w:rsid w:val="00A73C77"/>
    <w:rsid w:val="00A73CC9"/>
    <w:rsid w:val="00A73DD0"/>
    <w:rsid w:val="00A73E88"/>
    <w:rsid w:val="00A73EA6"/>
    <w:rsid w:val="00A73EE3"/>
    <w:rsid w:val="00A74601"/>
    <w:rsid w:val="00A747BF"/>
    <w:rsid w:val="00A747F1"/>
    <w:rsid w:val="00A7485F"/>
    <w:rsid w:val="00A748B9"/>
    <w:rsid w:val="00A7490C"/>
    <w:rsid w:val="00A749EB"/>
    <w:rsid w:val="00A74B2B"/>
    <w:rsid w:val="00A74D8E"/>
    <w:rsid w:val="00A74DEC"/>
    <w:rsid w:val="00A7507A"/>
    <w:rsid w:val="00A750A2"/>
    <w:rsid w:val="00A7513F"/>
    <w:rsid w:val="00A752CC"/>
    <w:rsid w:val="00A753DD"/>
    <w:rsid w:val="00A753EE"/>
    <w:rsid w:val="00A75402"/>
    <w:rsid w:val="00A755F0"/>
    <w:rsid w:val="00A75660"/>
    <w:rsid w:val="00A7573C"/>
    <w:rsid w:val="00A75812"/>
    <w:rsid w:val="00A758CF"/>
    <w:rsid w:val="00A75914"/>
    <w:rsid w:val="00A75939"/>
    <w:rsid w:val="00A75946"/>
    <w:rsid w:val="00A75964"/>
    <w:rsid w:val="00A75C78"/>
    <w:rsid w:val="00A75CA5"/>
    <w:rsid w:val="00A75F40"/>
    <w:rsid w:val="00A75FD4"/>
    <w:rsid w:val="00A7600A"/>
    <w:rsid w:val="00A76074"/>
    <w:rsid w:val="00A76143"/>
    <w:rsid w:val="00A76289"/>
    <w:rsid w:val="00A76351"/>
    <w:rsid w:val="00A763A2"/>
    <w:rsid w:val="00A763F1"/>
    <w:rsid w:val="00A763F7"/>
    <w:rsid w:val="00A76420"/>
    <w:rsid w:val="00A7645C"/>
    <w:rsid w:val="00A76539"/>
    <w:rsid w:val="00A76583"/>
    <w:rsid w:val="00A76730"/>
    <w:rsid w:val="00A76A33"/>
    <w:rsid w:val="00A76B58"/>
    <w:rsid w:val="00A76BB3"/>
    <w:rsid w:val="00A76C27"/>
    <w:rsid w:val="00A76C70"/>
    <w:rsid w:val="00A76D6C"/>
    <w:rsid w:val="00A76E76"/>
    <w:rsid w:val="00A771C2"/>
    <w:rsid w:val="00A77254"/>
    <w:rsid w:val="00A77397"/>
    <w:rsid w:val="00A773DA"/>
    <w:rsid w:val="00A7749D"/>
    <w:rsid w:val="00A775BD"/>
    <w:rsid w:val="00A7761C"/>
    <w:rsid w:val="00A77705"/>
    <w:rsid w:val="00A77725"/>
    <w:rsid w:val="00A778D6"/>
    <w:rsid w:val="00A77962"/>
    <w:rsid w:val="00A77A6F"/>
    <w:rsid w:val="00A77C37"/>
    <w:rsid w:val="00A77F49"/>
    <w:rsid w:val="00A80017"/>
    <w:rsid w:val="00A802FC"/>
    <w:rsid w:val="00A80406"/>
    <w:rsid w:val="00A8046D"/>
    <w:rsid w:val="00A80473"/>
    <w:rsid w:val="00A8058A"/>
    <w:rsid w:val="00A80622"/>
    <w:rsid w:val="00A8075E"/>
    <w:rsid w:val="00A807DA"/>
    <w:rsid w:val="00A808C3"/>
    <w:rsid w:val="00A80934"/>
    <w:rsid w:val="00A80962"/>
    <w:rsid w:val="00A80AB1"/>
    <w:rsid w:val="00A80B27"/>
    <w:rsid w:val="00A80B93"/>
    <w:rsid w:val="00A80E4B"/>
    <w:rsid w:val="00A80E63"/>
    <w:rsid w:val="00A80E78"/>
    <w:rsid w:val="00A80FB3"/>
    <w:rsid w:val="00A80FF9"/>
    <w:rsid w:val="00A8112A"/>
    <w:rsid w:val="00A812C1"/>
    <w:rsid w:val="00A81408"/>
    <w:rsid w:val="00A814A4"/>
    <w:rsid w:val="00A814F5"/>
    <w:rsid w:val="00A81852"/>
    <w:rsid w:val="00A81CC2"/>
    <w:rsid w:val="00A81E92"/>
    <w:rsid w:val="00A81F3D"/>
    <w:rsid w:val="00A81F87"/>
    <w:rsid w:val="00A81FE6"/>
    <w:rsid w:val="00A8204B"/>
    <w:rsid w:val="00A82050"/>
    <w:rsid w:val="00A820A7"/>
    <w:rsid w:val="00A82241"/>
    <w:rsid w:val="00A82408"/>
    <w:rsid w:val="00A82448"/>
    <w:rsid w:val="00A8261D"/>
    <w:rsid w:val="00A826F1"/>
    <w:rsid w:val="00A82917"/>
    <w:rsid w:val="00A82A29"/>
    <w:rsid w:val="00A82B15"/>
    <w:rsid w:val="00A82CA8"/>
    <w:rsid w:val="00A82DEB"/>
    <w:rsid w:val="00A82E02"/>
    <w:rsid w:val="00A82E1E"/>
    <w:rsid w:val="00A82EF2"/>
    <w:rsid w:val="00A83047"/>
    <w:rsid w:val="00A832C8"/>
    <w:rsid w:val="00A83528"/>
    <w:rsid w:val="00A83786"/>
    <w:rsid w:val="00A83805"/>
    <w:rsid w:val="00A83945"/>
    <w:rsid w:val="00A839A0"/>
    <w:rsid w:val="00A83B4D"/>
    <w:rsid w:val="00A83B77"/>
    <w:rsid w:val="00A83C7C"/>
    <w:rsid w:val="00A83C9B"/>
    <w:rsid w:val="00A83D00"/>
    <w:rsid w:val="00A83D3F"/>
    <w:rsid w:val="00A83E4E"/>
    <w:rsid w:val="00A84058"/>
    <w:rsid w:val="00A84119"/>
    <w:rsid w:val="00A84300"/>
    <w:rsid w:val="00A84302"/>
    <w:rsid w:val="00A84317"/>
    <w:rsid w:val="00A844FB"/>
    <w:rsid w:val="00A8452F"/>
    <w:rsid w:val="00A8458D"/>
    <w:rsid w:val="00A848AB"/>
    <w:rsid w:val="00A849F8"/>
    <w:rsid w:val="00A84A0E"/>
    <w:rsid w:val="00A84D3A"/>
    <w:rsid w:val="00A84E79"/>
    <w:rsid w:val="00A84ECE"/>
    <w:rsid w:val="00A850A7"/>
    <w:rsid w:val="00A850EF"/>
    <w:rsid w:val="00A85505"/>
    <w:rsid w:val="00A8557E"/>
    <w:rsid w:val="00A855B4"/>
    <w:rsid w:val="00A856F5"/>
    <w:rsid w:val="00A857AD"/>
    <w:rsid w:val="00A857E3"/>
    <w:rsid w:val="00A85808"/>
    <w:rsid w:val="00A85968"/>
    <w:rsid w:val="00A85B48"/>
    <w:rsid w:val="00A85B65"/>
    <w:rsid w:val="00A85BB8"/>
    <w:rsid w:val="00A85D71"/>
    <w:rsid w:val="00A85DE1"/>
    <w:rsid w:val="00A85E5A"/>
    <w:rsid w:val="00A85ECD"/>
    <w:rsid w:val="00A85F25"/>
    <w:rsid w:val="00A8610A"/>
    <w:rsid w:val="00A86296"/>
    <w:rsid w:val="00A8647D"/>
    <w:rsid w:val="00A864C2"/>
    <w:rsid w:val="00A8651B"/>
    <w:rsid w:val="00A86530"/>
    <w:rsid w:val="00A865BE"/>
    <w:rsid w:val="00A8666E"/>
    <w:rsid w:val="00A86948"/>
    <w:rsid w:val="00A8697B"/>
    <w:rsid w:val="00A86987"/>
    <w:rsid w:val="00A86A9D"/>
    <w:rsid w:val="00A86B48"/>
    <w:rsid w:val="00A86E45"/>
    <w:rsid w:val="00A86E7E"/>
    <w:rsid w:val="00A86F5C"/>
    <w:rsid w:val="00A87075"/>
    <w:rsid w:val="00A870C9"/>
    <w:rsid w:val="00A87251"/>
    <w:rsid w:val="00A87288"/>
    <w:rsid w:val="00A872C4"/>
    <w:rsid w:val="00A8741E"/>
    <w:rsid w:val="00A8744B"/>
    <w:rsid w:val="00A8764D"/>
    <w:rsid w:val="00A87795"/>
    <w:rsid w:val="00A879B0"/>
    <w:rsid w:val="00A879C2"/>
    <w:rsid w:val="00A87A58"/>
    <w:rsid w:val="00A87BB2"/>
    <w:rsid w:val="00A87BCA"/>
    <w:rsid w:val="00A87DFC"/>
    <w:rsid w:val="00A87F6B"/>
    <w:rsid w:val="00A87FAE"/>
    <w:rsid w:val="00A87FB0"/>
    <w:rsid w:val="00A87FF1"/>
    <w:rsid w:val="00A90035"/>
    <w:rsid w:val="00A90112"/>
    <w:rsid w:val="00A90392"/>
    <w:rsid w:val="00A9041D"/>
    <w:rsid w:val="00A904E7"/>
    <w:rsid w:val="00A906CC"/>
    <w:rsid w:val="00A906E6"/>
    <w:rsid w:val="00A9085B"/>
    <w:rsid w:val="00A908EB"/>
    <w:rsid w:val="00A9099A"/>
    <w:rsid w:val="00A909A4"/>
    <w:rsid w:val="00A90BD6"/>
    <w:rsid w:val="00A90C56"/>
    <w:rsid w:val="00A90C61"/>
    <w:rsid w:val="00A90CA9"/>
    <w:rsid w:val="00A90CE2"/>
    <w:rsid w:val="00A90D1D"/>
    <w:rsid w:val="00A90D35"/>
    <w:rsid w:val="00A9111F"/>
    <w:rsid w:val="00A91410"/>
    <w:rsid w:val="00A91512"/>
    <w:rsid w:val="00A9157E"/>
    <w:rsid w:val="00A915B8"/>
    <w:rsid w:val="00A91990"/>
    <w:rsid w:val="00A91A2E"/>
    <w:rsid w:val="00A91A38"/>
    <w:rsid w:val="00A91A5B"/>
    <w:rsid w:val="00A91D06"/>
    <w:rsid w:val="00A91DBC"/>
    <w:rsid w:val="00A91E6E"/>
    <w:rsid w:val="00A91F81"/>
    <w:rsid w:val="00A92124"/>
    <w:rsid w:val="00A9215C"/>
    <w:rsid w:val="00A92290"/>
    <w:rsid w:val="00A92391"/>
    <w:rsid w:val="00A9246B"/>
    <w:rsid w:val="00A92924"/>
    <w:rsid w:val="00A929FE"/>
    <w:rsid w:val="00A92D25"/>
    <w:rsid w:val="00A92D86"/>
    <w:rsid w:val="00A92DB6"/>
    <w:rsid w:val="00A92DDC"/>
    <w:rsid w:val="00A92EF6"/>
    <w:rsid w:val="00A93107"/>
    <w:rsid w:val="00A93174"/>
    <w:rsid w:val="00A9322A"/>
    <w:rsid w:val="00A93258"/>
    <w:rsid w:val="00A93373"/>
    <w:rsid w:val="00A933CD"/>
    <w:rsid w:val="00A93558"/>
    <w:rsid w:val="00A9359E"/>
    <w:rsid w:val="00A93624"/>
    <w:rsid w:val="00A9379C"/>
    <w:rsid w:val="00A937AF"/>
    <w:rsid w:val="00A93811"/>
    <w:rsid w:val="00A93818"/>
    <w:rsid w:val="00A93822"/>
    <w:rsid w:val="00A93858"/>
    <w:rsid w:val="00A93920"/>
    <w:rsid w:val="00A939D6"/>
    <w:rsid w:val="00A93ABD"/>
    <w:rsid w:val="00A93AD4"/>
    <w:rsid w:val="00A93D0A"/>
    <w:rsid w:val="00A93D19"/>
    <w:rsid w:val="00A93DB0"/>
    <w:rsid w:val="00A93FE7"/>
    <w:rsid w:val="00A94052"/>
    <w:rsid w:val="00A9460C"/>
    <w:rsid w:val="00A94852"/>
    <w:rsid w:val="00A948CB"/>
    <w:rsid w:val="00A94A0B"/>
    <w:rsid w:val="00A94AAB"/>
    <w:rsid w:val="00A94ABD"/>
    <w:rsid w:val="00A94CFA"/>
    <w:rsid w:val="00A94E54"/>
    <w:rsid w:val="00A94E7F"/>
    <w:rsid w:val="00A94F29"/>
    <w:rsid w:val="00A94FD8"/>
    <w:rsid w:val="00A95121"/>
    <w:rsid w:val="00A951F5"/>
    <w:rsid w:val="00A951FB"/>
    <w:rsid w:val="00A95376"/>
    <w:rsid w:val="00A9547A"/>
    <w:rsid w:val="00A95578"/>
    <w:rsid w:val="00A957D9"/>
    <w:rsid w:val="00A9595B"/>
    <w:rsid w:val="00A95982"/>
    <w:rsid w:val="00A95A44"/>
    <w:rsid w:val="00A95BD3"/>
    <w:rsid w:val="00A95D6D"/>
    <w:rsid w:val="00A964AB"/>
    <w:rsid w:val="00A967A4"/>
    <w:rsid w:val="00A9682A"/>
    <w:rsid w:val="00A9693D"/>
    <w:rsid w:val="00A96995"/>
    <w:rsid w:val="00A969A2"/>
    <w:rsid w:val="00A96A07"/>
    <w:rsid w:val="00A96E53"/>
    <w:rsid w:val="00A96FFC"/>
    <w:rsid w:val="00A970A1"/>
    <w:rsid w:val="00A970DD"/>
    <w:rsid w:val="00A97115"/>
    <w:rsid w:val="00A974B6"/>
    <w:rsid w:val="00A9775D"/>
    <w:rsid w:val="00A9777C"/>
    <w:rsid w:val="00A978DB"/>
    <w:rsid w:val="00A978E5"/>
    <w:rsid w:val="00A979EA"/>
    <w:rsid w:val="00A97A82"/>
    <w:rsid w:val="00A97AC9"/>
    <w:rsid w:val="00A97B5F"/>
    <w:rsid w:val="00A97B84"/>
    <w:rsid w:val="00A97CB9"/>
    <w:rsid w:val="00A97EC2"/>
    <w:rsid w:val="00A97FCC"/>
    <w:rsid w:val="00AA0003"/>
    <w:rsid w:val="00AA0076"/>
    <w:rsid w:val="00AA00A8"/>
    <w:rsid w:val="00AA01B7"/>
    <w:rsid w:val="00AA01C1"/>
    <w:rsid w:val="00AA037C"/>
    <w:rsid w:val="00AA0668"/>
    <w:rsid w:val="00AA08E8"/>
    <w:rsid w:val="00AA08F4"/>
    <w:rsid w:val="00AA0904"/>
    <w:rsid w:val="00AA0944"/>
    <w:rsid w:val="00AA0BC2"/>
    <w:rsid w:val="00AA0C51"/>
    <w:rsid w:val="00AA0C8D"/>
    <w:rsid w:val="00AA0E66"/>
    <w:rsid w:val="00AA0FAD"/>
    <w:rsid w:val="00AA10C2"/>
    <w:rsid w:val="00AA14EB"/>
    <w:rsid w:val="00AA1500"/>
    <w:rsid w:val="00AA171F"/>
    <w:rsid w:val="00AA173C"/>
    <w:rsid w:val="00AA17EC"/>
    <w:rsid w:val="00AA18BF"/>
    <w:rsid w:val="00AA18CE"/>
    <w:rsid w:val="00AA195C"/>
    <w:rsid w:val="00AA1B3E"/>
    <w:rsid w:val="00AA1B4A"/>
    <w:rsid w:val="00AA1D67"/>
    <w:rsid w:val="00AA1DE1"/>
    <w:rsid w:val="00AA1EAA"/>
    <w:rsid w:val="00AA1F2A"/>
    <w:rsid w:val="00AA2057"/>
    <w:rsid w:val="00AA205A"/>
    <w:rsid w:val="00AA212E"/>
    <w:rsid w:val="00AA215B"/>
    <w:rsid w:val="00AA2310"/>
    <w:rsid w:val="00AA24D4"/>
    <w:rsid w:val="00AA2672"/>
    <w:rsid w:val="00AA28EE"/>
    <w:rsid w:val="00AA28EF"/>
    <w:rsid w:val="00AA2A03"/>
    <w:rsid w:val="00AA2AB4"/>
    <w:rsid w:val="00AA2ADB"/>
    <w:rsid w:val="00AA2B06"/>
    <w:rsid w:val="00AA2C16"/>
    <w:rsid w:val="00AA2ED2"/>
    <w:rsid w:val="00AA30AC"/>
    <w:rsid w:val="00AA3131"/>
    <w:rsid w:val="00AA32C5"/>
    <w:rsid w:val="00AA33B7"/>
    <w:rsid w:val="00AA35C0"/>
    <w:rsid w:val="00AA388B"/>
    <w:rsid w:val="00AA39A7"/>
    <w:rsid w:val="00AA3C0B"/>
    <w:rsid w:val="00AA3CA6"/>
    <w:rsid w:val="00AA3D07"/>
    <w:rsid w:val="00AA3D4A"/>
    <w:rsid w:val="00AA3DAB"/>
    <w:rsid w:val="00AA3E2A"/>
    <w:rsid w:val="00AA3F0A"/>
    <w:rsid w:val="00AA3F3D"/>
    <w:rsid w:val="00AA3FB8"/>
    <w:rsid w:val="00AA4120"/>
    <w:rsid w:val="00AA417A"/>
    <w:rsid w:val="00AA4219"/>
    <w:rsid w:val="00AA427B"/>
    <w:rsid w:val="00AA44AA"/>
    <w:rsid w:val="00AA4511"/>
    <w:rsid w:val="00AA4621"/>
    <w:rsid w:val="00AA462A"/>
    <w:rsid w:val="00AA4633"/>
    <w:rsid w:val="00AA46C5"/>
    <w:rsid w:val="00AA47CC"/>
    <w:rsid w:val="00AA481C"/>
    <w:rsid w:val="00AA4ABE"/>
    <w:rsid w:val="00AA4B8A"/>
    <w:rsid w:val="00AA4BB8"/>
    <w:rsid w:val="00AA4C4B"/>
    <w:rsid w:val="00AA4CF0"/>
    <w:rsid w:val="00AA4D04"/>
    <w:rsid w:val="00AA4D19"/>
    <w:rsid w:val="00AA4D6C"/>
    <w:rsid w:val="00AA4F1A"/>
    <w:rsid w:val="00AA5035"/>
    <w:rsid w:val="00AA50EE"/>
    <w:rsid w:val="00AA5120"/>
    <w:rsid w:val="00AA5212"/>
    <w:rsid w:val="00AA5255"/>
    <w:rsid w:val="00AA530B"/>
    <w:rsid w:val="00AA5323"/>
    <w:rsid w:val="00AA532A"/>
    <w:rsid w:val="00AA53BB"/>
    <w:rsid w:val="00AA542A"/>
    <w:rsid w:val="00AA543B"/>
    <w:rsid w:val="00AA55AE"/>
    <w:rsid w:val="00AA5622"/>
    <w:rsid w:val="00AA5732"/>
    <w:rsid w:val="00AA573C"/>
    <w:rsid w:val="00AA574F"/>
    <w:rsid w:val="00AA5770"/>
    <w:rsid w:val="00AA59C4"/>
    <w:rsid w:val="00AA5A23"/>
    <w:rsid w:val="00AA5AA8"/>
    <w:rsid w:val="00AA5DDE"/>
    <w:rsid w:val="00AA5E52"/>
    <w:rsid w:val="00AA5FE5"/>
    <w:rsid w:val="00AA604E"/>
    <w:rsid w:val="00AA60CB"/>
    <w:rsid w:val="00AA61CE"/>
    <w:rsid w:val="00AA627F"/>
    <w:rsid w:val="00AA66BB"/>
    <w:rsid w:val="00AA682B"/>
    <w:rsid w:val="00AA69D6"/>
    <w:rsid w:val="00AA6DD3"/>
    <w:rsid w:val="00AA70E0"/>
    <w:rsid w:val="00AA7362"/>
    <w:rsid w:val="00AA73BD"/>
    <w:rsid w:val="00AA752E"/>
    <w:rsid w:val="00AA75E1"/>
    <w:rsid w:val="00AA7629"/>
    <w:rsid w:val="00AA766B"/>
    <w:rsid w:val="00AA77A6"/>
    <w:rsid w:val="00AA788A"/>
    <w:rsid w:val="00AA7982"/>
    <w:rsid w:val="00AA7A0C"/>
    <w:rsid w:val="00AA7B46"/>
    <w:rsid w:val="00AA7C9E"/>
    <w:rsid w:val="00AA7D1B"/>
    <w:rsid w:val="00AA7E35"/>
    <w:rsid w:val="00AA7F20"/>
    <w:rsid w:val="00AB014D"/>
    <w:rsid w:val="00AB0235"/>
    <w:rsid w:val="00AB024D"/>
    <w:rsid w:val="00AB02CE"/>
    <w:rsid w:val="00AB0394"/>
    <w:rsid w:val="00AB07F1"/>
    <w:rsid w:val="00AB086B"/>
    <w:rsid w:val="00AB088F"/>
    <w:rsid w:val="00AB0A4A"/>
    <w:rsid w:val="00AB0A93"/>
    <w:rsid w:val="00AB0AAB"/>
    <w:rsid w:val="00AB0BEB"/>
    <w:rsid w:val="00AB0C49"/>
    <w:rsid w:val="00AB0C4A"/>
    <w:rsid w:val="00AB0CDC"/>
    <w:rsid w:val="00AB0CF6"/>
    <w:rsid w:val="00AB0D23"/>
    <w:rsid w:val="00AB0DE3"/>
    <w:rsid w:val="00AB0E4C"/>
    <w:rsid w:val="00AB0E59"/>
    <w:rsid w:val="00AB0F12"/>
    <w:rsid w:val="00AB1056"/>
    <w:rsid w:val="00AB105D"/>
    <w:rsid w:val="00AB1066"/>
    <w:rsid w:val="00AB118D"/>
    <w:rsid w:val="00AB1293"/>
    <w:rsid w:val="00AB1376"/>
    <w:rsid w:val="00AB141F"/>
    <w:rsid w:val="00AB144C"/>
    <w:rsid w:val="00AB1536"/>
    <w:rsid w:val="00AB1663"/>
    <w:rsid w:val="00AB1720"/>
    <w:rsid w:val="00AB192E"/>
    <w:rsid w:val="00AB19A5"/>
    <w:rsid w:val="00AB1A48"/>
    <w:rsid w:val="00AB1A70"/>
    <w:rsid w:val="00AB1A86"/>
    <w:rsid w:val="00AB1BAF"/>
    <w:rsid w:val="00AB1BBE"/>
    <w:rsid w:val="00AB1C1C"/>
    <w:rsid w:val="00AB2165"/>
    <w:rsid w:val="00AB2194"/>
    <w:rsid w:val="00AB21FD"/>
    <w:rsid w:val="00AB225D"/>
    <w:rsid w:val="00AB236D"/>
    <w:rsid w:val="00AB2698"/>
    <w:rsid w:val="00AB2699"/>
    <w:rsid w:val="00AB26AA"/>
    <w:rsid w:val="00AB2883"/>
    <w:rsid w:val="00AB292E"/>
    <w:rsid w:val="00AB2A33"/>
    <w:rsid w:val="00AB2B83"/>
    <w:rsid w:val="00AB2B9B"/>
    <w:rsid w:val="00AB2BCE"/>
    <w:rsid w:val="00AB2CAE"/>
    <w:rsid w:val="00AB2CBA"/>
    <w:rsid w:val="00AB2CE4"/>
    <w:rsid w:val="00AB2D89"/>
    <w:rsid w:val="00AB2E01"/>
    <w:rsid w:val="00AB2E26"/>
    <w:rsid w:val="00AB2F46"/>
    <w:rsid w:val="00AB2F54"/>
    <w:rsid w:val="00AB2F58"/>
    <w:rsid w:val="00AB2FDA"/>
    <w:rsid w:val="00AB3017"/>
    <w:rsid w:val="00AB3047"/>
    <w:rsid w:val="00AB322A"/>
    <w:rsid w:val="00AB3272"/>
    <w:rsid w:val="00AB32E7"/>
    <w:rsid w:val="00AB33E6"/>
    <w:rsid w:val="00AB3583"/>
    <w:rsid w:val="00AB3611"/>
    <w:rsid w:val="00AB3616"/>
    <w:rsid w:val="00AB36A7"/>
    <w:rsid w:val="00AB3790"/>
    <w:rsid w:val="00AB38A1"/>
    <w:rsid w:val="00AB3A58"/>
    <w:rsid w:val="00AB3AFD"/>
    <w:rsid w:val="00AB3B7E"/>
    <w:rsid w:val="00AB3B9A"/>
    <w:rsid w:val="00AB3D49"/>
    <w:rsid w:val="00AB3F17"/>
    <w:rsid w:val="00AB3FF6"/>
    <w:rsid w:val="00AB40F3"/>
    <w:rsid w:val="00AB4124"/>
    <w:rsid w:val="00AB426D"/>
    <w:rsid w:val="00AB43D7"/>
    <w:rsid w:val="00AB4679"/>
    <w:rsid w:val="00AB46F4"/>
    <w:rsid w:val="00AB4977"/>
    <w:rsid w:val="00AB4D2A"/>
    <w:rsid w:val="00AB5023"/>
    <w:rsid w:val="00AB5161"/>
    <w:rsid w:val="00AB519D"/>
    <w:rsid w:val="00AB52A1"/>
    <w:rsid w:val="00AB52AB"/>
    <w:rsid w:val="00AB5372"/>
    <w:rsid w:val="00AB55FC"/>
    <w:rsid w:val="00AB56A8"/>
    <w:rsid w:val="00AB57E7"/>
    <w:rsid w:val="00AB5825"/>
    <w:rsid w:val="00AB59C3"/>
    <w:rsid w:val="00AB5AC3"/>
    <w:rsid w:val="00AB5AF6"/>
    <w:rsid w:val="00AB5BC7"/>
    <w:rsid w:val="00AB5CF1"/>
    <w:rsid w:val="00AB5EA5"/>
    <w:rsid w:val="00AB5FBF"/>
    <w:rsid w:val="00AB604C"/>
    <w:rsid w:val="00AB6146"/>
    <w:rsid w:val="00AB623B"/>
    <w:rsid w:val="00AB6283"/>
    <w:rsid w:val="00AB62AE"/>
    <w:rsid w:val="00AB63A5"/>
    <w:rsid w:val="00AB648F"/>
    <w:rsid w:val="00AB64D9"/>
    <w:rsid w:val="00AB6543"/>
    <w:rsid w:val="00AB66D5"/>
    <w:rsid w:val="00AB67AE"/>
    <w:rsid w:val="00AB6846"/>
    <w:rsid w:val="00AB6867"/>
    <w:rsid w:val="00AB689B"/>
    <w:rsid w:val="00AB696B"/>
    <w:rsid w:val="00AB6A28"/>
    <w:rsid w:val="00AB6A5C"/>
    <w:rsid w:val="00AB6A7D"/>
    <w:rsid w:val="00AB6B43"/>
    <w:rsid w:val="00AB6C2E"/>
    <w:rsid w:val="00AB6CAF"/>
    <w:rsid w:val="00AB6CF2"/>
    <w:rsid w:val="00AB6DC7"/>
    <w:rsid w:val="00AB6DD2"/>
    <w:rsid w:val="00AB6E11"/>
    <w:rsid w:val="00AB6F2F"/>
    <w:rsid w:val="00AB701E"/>
    <w:rsid w:val="00AB7110"/>
    <w:rsid w:val="00AB72A2"/>
    <w:rsid w:val="00AB72D9"/>
    <w:rsid w:val="00AB7881"/>
    <w:rsid w:val="00AB78E1"/>
    <w:rsid w:val="00AB79A5"/>
    <w:rsid w:val="00AB7DD7"/>
    <w:rsid w:val="00AB7DE8"/>
    <w:rsid w:val="00AB7F55"/>
    <w:rsid w:val="00AC0010"/>
    <w:rsid w:val="00AC00D4"/>
    <w:rsid w:val="00AC00D6"/>
    <w:rsid w:val="00AC01F2"/>
    <w:rsid w:val="00AC0398"/>
    <w:rsid w:val="00AC05E2"/>
    <w:rsid w:val="00AC0614"/>
    <w:rsid w:val="00AC0648"/>
    <w:rsid w:val="00AC08AC"/>
    <w:rsid w:val="00AC08C3"/>
    <w:rsid w:val="00AC0A90"/>
    <w:rsid w:val="00AC0AFF"/>
    <w:rsid w:val="00AC0B85"/>
    <w:rsid w:val="00AC0C01"/>
    <w:rsid w:val="00AC0CD5"/>
    <w:rsid w:val="00AC1145"/>
    <w:rsid w:val="00AC1151"/>
    <w:rsid w:val="00AC12C2"/>
    <w:rsid w:val="00AC12D7"/>
    <w:rsid w:val="00AC1347"/>
    <w:rsid w:val="00AC1496"/>
    <w:rsid w:val="00AC17BE"/>
    <w:rsid w:val="00AC17C8"/>
    <w:rsid w:val="00AC17E0"/>
    <w:rsid w:val="00AC1892"/>
    <w:rsid w:val="00AC18C8"/>
    <w:rsid w:val="00AC1932"/>
    <w:rsid w:val="00AC19FB"/>
    <w:rsid w:val="00AC1A04"/>
    <w:rsid w:val="00AC1CDD"/>
    <w:rsid w:val="00AC1D15"/>
    <w:rsid w:val="00AC1D1B"/>
    <w:rsid w:val="00AC1D67"/>
    <w:rsid w:val="00AC1ED0"/>
    <w:rsid w:val="00AC210A"/>
    <w:rsid w:val="00AC214D"/>
    <w:rsid w:val="00AC2208"/>
    <w:rsid w:val="00AC2394"/>
    <w:rsid w:val="00AC240A"/>
    <w:rsid w:val="00AC24E1"/>
    <w:rsid w:val="00AC2508"/>
    <w:rsid w:val="00AC26B2"/>
    <w:rsid w:val="00AC28EE"/>
    <w:rsid w:val="00AC2B68"/>
    <w:rsid w:val="00AC2B86"/>
    <w:rsid w:val="00AC2CB8"/>
    <w:rsid w:val="00AC2E38"/>
    <w:rsid w:val="00AC2EE3"/>
    <w:rsid w:val="00AC2F56"/>
    <w:rsid w:val="00AC31EB"/>
    <w:rsid w:val="00AC325F"/>
    <w:rsid w:val="00AC339A"/>
    <w:rsid w:val="00AC33EC"/>
    <w:rsid w:val="00AC3460"/>
    <w:rsid w:val="00AC34C7"/>
    <w:rsid w:val="00AC3545"/>
    <w:rsid w:val="00AC356A"/>
    <w:rsid w:val="00AC3619"/>
    <w:rsid w:val="00AC366D"/>
    <w:rsid w:val="00AC3936"/>
    <w:rsid w:val="00AC39AD"/>
    <w:rsid w:val="00AC3A1A"/>
    <w:rsid w:val="00AC3A21"/>
    <w:rsid w:val="00AC3AC7"/>
    <w:rsid w:val="00AC3C0A"/>
    <w:rsid w:val="00AC3CBA"/>
    <w:rsid w:val="00AC3D6D"/>
    <w:rsid w:val="00AC4058"/>
    <w:rsid w:val="00AC413E"/>
    <w:rsid w:val="00AC4215"/>
    <w:rsid w:val="00AC42A2"/>
    <w:rsid w:val="00AC439A"/>
    <w:rsid w:val="00AC4450"/>
    <w:rsid w:val="00AC44E1"/>
    <w:rsid w:val="00AC478C"/>
    <w:rsid w:val="00AC4794"/>
    <w:rsid w:val="00AC47E3"/>
    <w:rsid w:val="00AC482F"/>
    <w:rsid w:val="00AC48AB"/>
    <w:rsid w:val="00AC4938"/>
    <w:rsid w:val="00AC4986"/>
    <w:rsid w:val="00AC49CC"/>
    <w:rsid w:val="00AC4ADA"/>
    <w:rsid w:val="00AC4BD5"/>
    <w:rsid w:val="00AC4C29"/>
    <w:rsid w:val="00AC4D92"/>
    <w:rsid w:val="00AC4EBC"/>
    <w:rsid w:val="00AC4F04"/>
    <w:rsid w:val="00AC4F73"/>
    <w:rsid w:val="00AC500E"/>
    <w:rsid w:val="00AC50FE"/>
    <w:rsid w:val="00AC5237"/>
    <w:rsid w:val="00AC526E"/>
    <w:rsid w:val="00AC5345"/>
    <w:rsid w:val="00AC5440"/>
    <w:rsid w:val="00AC5456"/>
    <w:rsid w:val="00AC55A5"/>
    <w:rsid w:val="00AC5817"/>
    <w:rsid w:val="00AC5918"/>
    <w:rsid w:val="00AC5B83"/>
    <w:rsid w:val="00AC5DC2"/>
    <w:rsid w:val="00AC6043"/>
    <w:rsid w:val="00AC6153"/>
    <w:rsid w:val="00AC6166"/>
    <w:rsid w:val="00AC6313"/>
    <w:rsid w:val="00AC635F"/>
    <w:rsid w:val="00AC6465"/>
    <w:rsid w:val="00AC6495"/>
    <w:rsid w:val="00AC64DE"/>
    <w:rsid w:val="00AC65E8"/>
    <w:rsid w:val="00AC6742"/>
    <w:rsid w:val="00AC677A"/>
    <w:rsid w:val="00AC67CF"/>
    <w:rsid w:val="00AC680B"/>
    <w:rsid w:val="00AC6862"/>
    <w:rsid w:val="00AC690F"/>
    <w:rsid w:val="00AC6A81"/>
    <w:rsid w:val="00AC6AA2"/>
    <w:rsid w:val="00AC6D54"/>
    <w:rsid w:val="00AC6DBA"/>
    <w:rsid w:val="00AC6E47"/>
    <w:rsid w:val="00AC6E61"/>
    <w:rsid w:val="00AC6ED8"/>
    <w:rsid w:val="00AC6FDC"/>
    <w:rsid w:val="00AC6FEE"/>
    <w:rsid w:val="00AC6FF9"/>
    <w:rsid w:val="00AC708F"/>
    <w:rsid w:val="00AC71E8"/>
    <w:rsid w:val="00AC7285"/>
    <w:rsid w:val="00AC7296"/>
    <w:rsid w:val="00AC72F6"/>
    <w:rsid w:val="00AC7565"/>
    <w:rsid w:val="00AC7643"/>
    <w:rsid w:val="00AC76E0"/>
    <w:rsid w:val="00AC780E"/>
    <w:rsid w:val="00AC7926"/>
    <w:rsid w:val="00AC7ACB"/>
    <w:rsid w:val="00AC7B7C"/>
    <w:rsid w:val="00AC7BC8"/>
    <w:rsid w:val="00AC7BEB"/>
    <w:rsid w:val="00AC7CE3"/>
    <w:rsid w:val="00AC7ED0"/>
    <w:rsid w:val="00AD0185"/>
    <w:rsid w:val="00AD01A8"/>
    <w:rsid w:val="00AD029B"/>
    <w:rsid w:val="00AD035C"/>
    <w:rsid w:val="00AD0510"/>
    <w:rsid w:val="00AD07B6"/>
    <w:rsid w:val="00AD0B59"/>
    <w:rsid w:val="00AD0B5D"/>
    <w:rsid w:val="00AD0B68"/>
    <w:rsid w:val="00AD0BB8"/>
    <w:rsid w:val="00AD0E0C"/>
    <w:rsid w:val="00AD0E62"/>
    <w:rsid w:val="00AD0EFF"/>
    <w:rsid w:val="00AD10F8"/>
    <w:rsid w:val="00AD1123"/>
    <w:rsid w:val="00AD1422"/>
    <w:rsid w:val="00AD1581"/>
    <w:rsid w:val="00AD1907"/>
    <w:rsid w:val="00AD1D5D"/>
    <w:rsid w:val="00AD1DE6"/>
    <w:rsid w:val="00AD1F64"/>
    <w:rsid w:val="00AD1FBA"/>
    <w:rsid w:val="00AD204F"/>
    <w:rsid w:val="00AD23DB"/>
    <w:rsid w:val="00AD23E3"/>
    <w:rsid w:val="00AD255C"/>
    <w:rsid w:val="00AD2636"/>
    <w:rsid w:val="00AD267B"/>
    <w:rsid w:val="00AD27FE"/>
    <w:rsid w:val="00AD2950"/>
    <w:rsid w:val="00AD295E"/>
    <w:rsid w:val="00AD2B1C"/>
    <w:rsid w:val="00AD2B66"/>
    <w:rsid w:val="00AD2DE5"/>
    <w:rsid w:val="00AD2E4D"/>
    <w:rsid w:val="00AD2F85"/>
    <w:rsid w:val="00AD2FDC"/>
    <w:rsid w:val="00AD32B1"/>
    <w:rsid w:val="00AD3324"/>
    <w:rsid w:val="00AD39AA"/>
    <w:rsid w:val="00AD3A2B"/>
    <w:rsid w:val="00AD3AA0"/>
    <w:rsid w:val="00AD3BDE"/>
    <w:rsid w:val="00AD3DCA"/>
    <w:rsid w:val="00AD3F72"/>
    <w:rsid w:val="00AD40B3"/>
    <w:rsid w:val="00AD40CF"/>
    <w:rsid w:val="00AD4184"/>
    <w:rsid w:val="00AD41BC"/>
    <w:rsid w:val="00AD4273"/>
    <w:rsid w:val="00AD437A"/>
    <w:rsid w:val="00AD43B3"/>
    <w:rsid w:val="00AD447F"/>
    <w:rsid w:val="00AD44EC"/>
    <w:rsid w:val="00AD45A0"/>
    <w:rsid w:val="00AD45D9"/>
    <w:rsid w:val="00AD4660"/>
    <w:rsid w:val="00AD46A6"/>
    <w:rsid w:val="00AD46EB"/>
    <w:rsid w:val="00AD475B"/>
    <w:rsid w:val="00AD48AF"/>
    <w:rsid w:val="00AD494F"/>
    <w:rsid w:val="00AD49FE"/>
    <w:rsid w:val="00AD4A5F"/>
    <w:rsid w:val="00AD4ADD"/>
    <w:rsid w:val="00AD4AFF"/>
    <w:rsid w:val="00AD4B14"/>
    <w:rsid w:val="00AD4CE5"/>
    <w:rsid w:val="00AD4D18"/>
    <w:rsid w:val="00AD4DC2"/>
    <w:rsid w:val="00AD4F30"/>
    <w:rsid w:val="00AD4F42"/>
    <w:rsid w:val="00AD50D3"/>
    <w:rsid w:val="00AD51F9"/>
    <w:rsid w:val="00AD5376"/>
    <w:rsid w:val="00AD54D6"/>
    <w:rsid w:val="00AD550F"/>
    <w:rsid w:val="00AD5571"/>
    <w:rsid w:val="00AD563E"/>
    <w:rsid w:val="00AD5A37"/>
    <w:rsid w:val="00AD5A6F"/>
    <w:rsid w:val="00AD5ABD"/>
    <w:rsid w:val="00AD5B9F"/>
    <w:rsid w:val="00AD5CF6"/>
    <w:rsid w:val="00AD5D37"/>
    <w:rsid w:val="00AD5E74"/>
    <w:rsid w:val="00AD5F28"/>
    <w:rsid w:val="00AD61BC"/>
    <w:rsid w:val="00AD61DC"/>
    <w:rsid w:val="00AD6314"/>
    <w:rsid w:val="00AD64F3"/>
    <w:rsid w:val="00AD650D"/>
    <w:rsid w:val="00AD6588"/>
    <w:rsid w:val="00AD663B"/>
    <w:rsid w:val="00AD6665"/>
    <w:rsid w:val="00AD6758"/>
    <w:rsid w:val="00AD676E"/>
    <w:rsid w:val="00AD67F9"/>
    <w:rsid w:val="00AD6A4F"/>
    <w:rsid w:val="00AD6BEA"/>
    <w:rsid w:val="00AD6CCA"/>
    <w:rsid w:val="00AD6DF2"/>
    <w:rsid w:val="00AD6EDB"/>
    <w:rsid w:val="00AD70FA"/>
    <w:rsid w:val="00AD713B"/>
    <w:rsid w:val="00AD7149"/>
    <w:rsid w:val="00AD714D"/>
    <w:rsid w:val="00AD7217"/>
    <w:rsid w:val="00AD74A9"/>
    <w:rsid w:val="00AD7512"/>
    <w:rsid w:val="00AD754F"/>
    <w:rsid w:val="00AD75BD"/>
    <w:rsid w:val="00AD768E"/>
    <w:rsid w:val="00AD76A6"/>
    <w:rsid w:val="00AD77CF"/>
    <w:rsid w:val="00AD786E"/>
    <w:rsid w:val="00AD7880"/>
    <w:rsid w:val="00AD7A65"/>
    <w:rsid w:val="00AD7B6F"/>
    <w:rsid w:val="00AD7C87"/>
    <w:rsid w:val="00AD7CD3"/>
    <w:rsid w:val="00AD7D98"/>
    <w:rsid w:val="00AE0098"/>
    <w:rsid w:val="00AE01A4"/>
    <w:rsid w:val="00AE023B"/>
    <w:rsid w:val="00AE02A6"/>
    <w:rsid w:val="00AE0436"/>
    <w:rsid w:val="00AE0470"/>
    <w:rsid w:val="00AE0533"/>
    <w:rsid w:val="00AE05D3"/>
    <w:rsid w:val="00AE067D"/>
    <w:rsid w:val="00AE069F"/>
    <w:rsid w:val="00AE089B"/>
    <w:rsid w:val="00AE098F"/>
    <w:rsid w:val="00AE0993"/>
    <w:rsid w:val="00AE0B02"/>
    <w:rsid w:val="00AE0CE3"/>
    <w:rsid w:val="00AE0EC0"/>
    <w:rsid w:val="00AE0ECC"/>
    <w:rsid w:val="00AE10D5"/>
    <w:rsid w:val="00AE11C7"/>
    <w:rsid w:val="00AE13D8"/>
    <w:rsid w:val="00AE13FC"/>
    <w:rsid w:val="00AE14C5"/>
    <w:rsid w:val="00AE1582"/>
    <w:rsid w:val="00AE1630"/>
    <w:rsid w:val="00AE1634"/>
    <w:rsid w:val="00AE1664"/>
    <w:rsid w:val="00AE1699"/>
    <w:rsid w:val="00AE16A6"/>
    <w:rsid w:val="00AE174D"/>
    <w:rsid w:val="00AE1829"/>
    <w:rsid w:val="00AE1839"/>
    <w:rsid w:val="00AE188E"/>
    <w:rsid w:val="00AE18A4"/>
    <w:rsid w:val="00AE1962"/>
    <w:rsid w:val="00AE1B31"/>
    <w:rsid w:val="00AE1B89"/>
    <w:rsid w:val="00AE1DE9"/>
    <w:rsid w:val="00AE1EC8"/>
    <w:rsid w:val="00AE1F5B"/>
    <w:rsid w:val="00AE2047"/>
    <w:rsid w:val="00AE20AF"/>
    <w:rsid w:val="00AE2258"/>
    <w:rsid w:val="00AE23A6"/>
    <w:rsid w:val="00AE23CE"/>
    <w:rsid w:val="00AE24E1"/>
    <w:rsid w:val="00AE27DC"/>
    <w:rsid w:val="00AE29C9"/>
    <w:rsid w:val="00AE29E1"/>
    <w:rsid w:val="00AE2AF0"/>
    <w:rsid w:val="00AE2DC2"/>
    <w:rsid w:val="00AE30EC"/>
    <w:rsid w:val="00AE3215"/>
    <w:rsid w:val="00AE324A"/>
    <w:rsid w:val="00AE3298"/>
    <w:rsid w:val="00AE3326"/>
    <w:rsid w:val="00AE333A"/>
    <w:rsid w:val="00AE351C"/>
    <w:rsid w:val="00AE35C2"/>
    <w:rsid w:val="00AE363B"/>
    <w:rsid w:val="00AE363D"/>
    <w:rsid w:val="00AE3A5C"/>
    <w:rsid w:val="00AE3B96"/>
    <w:rsid w:val="00AE3CAD"/>
    <w:rsid w:val="00AE3CB5"/>
    <w:rsid w:val="00AE3D1F"/>
    <w:rsid w:val="00AE3D64"/>
    <w:rsid w:val="00AE3F1C"/>
    <w:rsid w:val="00AE3F91"/>
    <w:rsid w:val="00AE4216"/>
    <w:rsid w:val="00AE4354"/>
    <w:rsid w:val="00AE4368"/>
    <w:rsid w:val="00AE43C0"/>
    <w:rsid w:val="00AE4405"/>
    <w:rsid w:val="00AE449B"/>
    <w:rsid w:val="00AE460B"/>
    <w:rsid w:val="00AE463C"/>
    <w:rsid w:val="00AE47F2"/>
    <w:rsid w:val="00AE4A7A"/>
    <w:rsid w:val="00AE4B69"/>
    <w:rsid w:val="00AE4B6A"/>
    <w:rsid w:val="00AE4BDF"/>
    <w:rsid w:val="00AE4E20"/>
    <w:rsid w:val="00AE5024"/>
    <w:rsid w:val="00AE50CF"/>
    <w:rsid w:val="00AE513C"/>
    <w:rsid w:val="00AE5145"/>
    <w:rsid w:val="00AE52A1"/>
    <w:rsid w:val="00AE532D"/>
    <w:rsid w:val="00AE534A"/>
    <w:rsid w:val="00AE54A4"/>
    <w:rsid w:val="00AE54BC"/>
    <w:rsid w:val="00AE55D9"/>
    <w:rsid w:val="00AE5678"/>
    <w:rsid w:val="00AE5861"/>
    <w:rsid w:val="00AE58B5"/>
    <w:rsid w:val="00AE58F8"/>
    <w:rsid w:val="00AE597B"/>
    <w:rsid w:val="00AE5BA7"/>
    <w:rsid w:val="00AE5DA2"/>
    <w:rsid w:val="00AE5DB2"/>
    <w:rsid w:val="00AE5DBA"/>
    <w:rsid w:val="00AE5EBE"/>
    <w:rsid w:val="00AE5ECB"/>
    <w:rsid w:val="00AE60DD"/>
    <w:rsid w:val="00AE6104"/>
    <w:rsid w:val="00AE6185"/>
    <w:rsid w:val="00AE6325"/>
    <w:rsid w:val="00AE63B8"/>
    <w:rsid w:val="00AE63CE"/>
    <w:rsid w:val="00AE6499"/>
    <w:rsid w:val="00AE64A2"/>
    <w:rsid w:val="00AE64A7"/>
    <w:rsid w:val="00AE65AA"/>
    <w:rsid w:val="00AE65D4"/>
    <w:rsid w:val="00AE661E"/>
    <w:rsid w:val="00AE6635"/>
    <w:rsid w:val="00AE668E"/>
    <w:rsid w:val="00AE69C5"/>
    <w:rsid w:val="00AE6A0F"/>
    <w:rsid w:val="00AE6A38"/>
    <w:rsid w:val="00AE6AA9"/>
    <w:rsid w:val="00AE6AAE"/>
    <w:rsid w:val="00AE6BA9"/>
    <w:rsid w:val="00AE6C60"/>
    <w:rsid w:val="00AE6CD6"/>
    <w:rsid w:val="00AE6D11"/>
    <w:rsid w:val="00AE6D79"/>
    <w:rsid w:val="00AE6E3C"/>
    <w:rsid w:val="00AE7031"/>
    <w:rsid w:val="00AE7033"/>
    <w:rsid w:val="00AE7167"/>
    <w:rsid w:val="00AE7181"/>
    <w:rsid w:val="00AE72A3"/>
    <w:rsid w:val="00AE7443"/>
    <w:rsid w:val="00AE747C"/>
    <w:rsid w:val="00AE7488"/>
    <w:rsid w:val="00AE7556"/>
    <w:rsid w:val="00AE7617"/>
    <w:rsid w:val="00AE763A"/>
    <w:rsid w:val="00AE77B4"/>
    <w:rsid w:val="00AE781E"/>
    <w:rsid w:val="00AE787F"/>
    <w:rsid w:val="00AE7AF9"/>
    <w:rsid w:val="00AE7C06"/>
    <w:rsid w:val="00AE7CF9"/>
    <w:rsid w:val="00AE7DF8"/>
    <w:rsid w:val="00AE7E7D"/>
    <w:rsid w:val="00AE7E92"/>
    <w:rsid w:val="00AF00F4"/>
    <w:rsid w:val="00AF01A7"/>
    <w:rsid w:val="00AF01B1"/>
    <w:rsid w:val="00AF0412"/>
    <w:rsid w:val="00AF042F"/>
    <w:rsid w:val="00AF0472"/>
    <w:rsid w:val="00AF04A2"/>
    <w:rsid w:val="00AF0619"/>
    <w:rsid w:val="00AF0664"/>
    <w:rsid w:val="00AF07A2"/>
    <w:rsid w:val="00AF0826"/>
    <w:rsid w:val="00AF0A50"/>
    <w:rsid w:val="00AF0A8B"/>
    <w:rsid w:val="00AF0AC1"/>
    <w:rsid w:val="00AF0C76"/>
    <w:rsid w:val="00AF0C83"/>
    <w:rsid w:val="00AF0E1C"/>
    <w:rsid w:val="00AF0E6E"/>
    <w:rsid w:val="00AF1097"/>
    <w:rsid w:val="00AF10EE"/>
    <w:rsid w:val="00AF11AD"/>
    <w:rsid w:val="00AF11F6"/>
    <w:rsid w:val="00AF121F"/>
    <w:rsid w:val="00AF1281"/>
    <w:rsid w:val="00AF150E"/>
    <w:rsid w:val="00AF16AC"/>
    <w:rsid w:val="00AF1700"/>
    <w:rsid w:val="00AF170D"/>
    <w:rsid w:val="00AF184D"/>
    <w:rsid w:val="00AF18B2"/>
    <w:rsid w:val="00AF1960"/>
    <w:rsid w:val="00AF19A2"/>
    <w:rsid w:val="00AF19D9"/>
    <w:rsid w:val="00AF1AFA"/>
    <w:rsid w:val="00AF1BA1"/>
    <w:rsid w:val="00AF1C31"/>
    <w:rsid w:val="00AF1C5B"/>
    <w:rsid w:val="00AF1D1F"/>
    <w:rsid w:val="00AF1D36"/>
    <w:rsid w:val="00AF1F03"/>
    <w:rsid w:val="00AF1F71"/>
    <w:rsid w:val="00AF1F78"/>
    <w:rsid w:val="00AF2174"/>
    <w:rsid w:val="00AF21BC"/>
    <w:rsid w:val="00AF2250"/>
    <w:rsid w:val="00AF2368"/>
    <w:rsid w:val="00AF24F5"/>
    <w:rsid w:val="00AF250B"/>
    <w:rsid w:val="00AF2519"/>
    <w:rsid w:val="00AF2520"/>
    <w:rsid w:val="00AF2557"/>
    <w:rsid w:val="00AF27A1"/>
    <w:rsid w:val="00AF2959"/>
    <w:rsid w:val="00AF2981"/>
    <w:rsid w:val="00AF2B53"/>
    <w:rsid w:val="00AF2C66"/>
    <w:rsid w:val="00AF2CFB"/>
    <w:rsid w:val="00AF2D0A"/>
    <w:rsid w:val="00AF2E96"/>
    <w:rsid w:val="00AF2F7B"/>
    <w:rsid w:val="00AF313D"/>
    <w:rsid w:val="00AF3211"/>
    <w:rsid w:val="00AF3324"/>
    <w:rsid w:val="00AF3379"/>
    <w:rsid w:val="00AF33F4"/>
    <w:rsid w:val="00AF352A"/>
    <w:rsid w:val="00AF35C9"/>
    <w:rsid w:val="00AF3695"/>
    <w:rsid w:val="00AF372C"/>
    <w:rsid w:val="00AF387A"/>
    <w:rsid w:val="00AF3977"/>
    <w:rsid w:val="00AF3A3E"/>
    <w:rsid w:val="00AF3C75"/>
    <w:rsid w:val="00AF3C90"/>
    <w:rsid w:val="00AF3E06"/>
    <w:rsid w:val="00AF3E64"/>
    <w:rsid w:val="00AF3E6B"/>
    <w:rsid w:val="00AF3E7C"/>
    <w:rsid w:val="00AF3EA9"/>
    <w:rsid w:val="00AF3EB1"/>
    <w:rsid w:val="00AF4163"/>
    <w:rsid w:val="00AF41AB"/>
    <w:rsid w:val="00AF41E9"/>
    <w:rsid w:val="00AF4209"/>
    <w:rsid w:val="00AF42B1"/>
    <w:rsid w:val="00AF4432"/>
    <w:rsid w:val="00AF467A"/>
    <w:rsid w:val="00AF46FE"/>
    <w:rsid w:val="00AF48EB"/>
    <w:rsid w:val="00AF497E"/>
    <w:rsid w:val="00AF4984"/>
    <w:rsid w:val="00AF49FE"/>
    <w:rsid w:val="00AF4A5E"/>
    <w:rsid w:val="00AF4B11"/>
    <w:rsid w:val="00AF4B81"/>
    <w:rsid w:val="00AF4C55"/>
    <w:rsid w:val="00AF4E55"/>
    <w:rsid w:val="00AF4E85"/>
    <w:rsid w:val="00AF4E9E"/>
    <w:rsid w:val="00AF4F73"/>
    <w:rsid w:val="00AF4F85"/>
    <w:rsid w:val="00AF4FD3"/>
    <w:rsid w:val="00AF501D"/>
    <w:rsid w:val="00AF5134"/>
    <w:rsid w:val="00AF51C9"/>
    <w:rsid w:val="00AF569C"/>
    <w:rsid w:val="00AF56A2"/>
    <w:rsid w:val="00AF56B3"/>
    <w:rsid w:val="00AF5723"/>
    <w:rsid w:val="00AF5741"/>
    <w:rsid w:val="00AF5782"/>
    <w:rsid w:val="00AF579D"/>
    <w:rsid w:val="00AF579E"/>
    <w:rsid w:val="00AF5935"/>
    <w:rsid w:val="00AF5AA4"/>
    <w:rsid w:val="00AF5EEB"/>
    <w:rsid w:val="00AF5F5E"/>
    <w:rsid w:val="00AF60C0"/>
    <w:rsid w:val="00AF60C1"/>
    <w:rsid w:val="00AF617B"/>
    <w:rsid w:val="00AF6235"/>
    <w:rsid w:val="00AF6379"/>
    <w:rsid w:val="00AF637D"/>
    <w:rsid w:val="00AF6422"/>
    <w:rsid w:val="00AF6534"/>
    <w:rsid w:val="00AF65F5"/>
    <w:rsid w:val="00AF6612"/>
    <w:rsid w:val="00AF6715"/>
    <w:rsid w:val="00AF6869"/>
    <w:rsid w:val="00AF68F0"/>
    <w:rsid w:val="00AF6910"/>
    <w:rsid w:val="00AF6997"/>
    <w:rsid w:val="00AF69F8"/>
    <w:rsid w:val="00AF6AA6"/>
    <w:rsid w:val="00AF6C42"/>
    <w:rsid w:val="00AF6C81"/>
    <w:rsid w:val="00AF6CF9"/>
    <w:rsid w:val="00AF6E0D"/>
    <w:rsid w:val="00AF6E23"/>
    <w:rsid w:val="00AF6E41"/>
    <w:rsid w:val="00AF6E63"/>
    <w:rsid w:val="00AF70AF"/>
    <w:rsid w:val="00AF70E2"/>
    <w:rsid w:val="00AF7203"/>
    <w:rsid w:val="00AF725A"/>
    <w:rsid w:val="00AF72AA"/>
    <w:rsid w:val="00AF7381"/>
    <w:rsid w:val="00AF7415"/>
    <w:rsid w:val="00AF742A"/>
    <w:rsid w:val="00AF74AE"/>
    <w:rsid w:val="00AF75BD"/>
    <w:rsid w:val="00AF75E4"/>
    <w:rsid w:val="00AF7630"/>
    <w:rsid w:val="00AF7724"/>
    <w:rsid w:val="00AF78C8"/>
    <w:rsid w:val="00AF78FF"/>
    <w:rsid w:val="00AF799A"/>
    <w:rsid w:val="00AF7A25"/>
    <w:rsid w:val="00AF7CBA"/>
    <w:rsid w:val="00AF7FA7"/>
    <w:rsid w:val="00B00101"/>
    <w:rsid w:val="00B001BC"/>
    <w:rsid w:val="00B00228"/>
    <w:rsid w:val="00B00498"/>
    <w:rsid w:val="00B004EA"/>
    <w:rsid w:val="00B00614"/>
    <w:rsid w:val="00B006C9"/>
    <w:rsid w:val="00B0075C"/>
    <w:rsid w:val="00B008D9"/>
    <w:rsid w:val="00B0095D"/>
    <w:rsid w:val="00B009AC"/>
    <w:rsid w:val="00B00B02"/>
    <w:rsid w:val="00B00B29"/>
    <w:rsid w:val="00B00B45"/>
    <w:rsid w:val="00B00B58"/>
    <w:rsid w:val="00B00BA3"/>
    <w:rsid w:val="00B00C16"/>
    <w:rsid w:val="00B00D37"/>
    <w:rsid w:val="00B00D51"/>
    <w:rsid w:val="00B00E49"/>
    <w:rsid w:val="00B0100F"/>
    <w:rsid w:val="00B0103A"/>
    <w:rsid w:val="00B01238"/>
    <w:rsid w:val="00B01362"/>
    <w:rsid w:val="00B014E4"/>
    <w:rsid w:val="00B01628"/>
    <w:rsid w:val="00B0164C"/>
    <w:rsid w:val="00B01679"/>
    <w:rsid w:val="00B016AA"/>
    <w:rsid w:val="00B0184D"/>
    <w:rsid w:val="00B018EE"/>
    <w:rsid w:val="00B018FD"/>
    <w:rsid w:val="00B0198E"/>
    <w:rsid w:val="00B019EF"/>
    <w:rsid w:val="00B01A84"/>
    <w:rsid w:val="00B01B6F"/>
    <w:rsid w:val="00B01C70"/>
    <w:rsid w:val="00B01DA0"/>
    <w:rsid w:val="00B01DAF"/>
    <w:rsid w:val="00B01EFC"/>
    <w:rsid w:val="00B01F9E"/>
    <w:rsid w:val="00B0211E"/>
    <w:rsid w:val="00B0215C"/>
    <w:rsid w:val="00B0226D"/>
    <w:rsid w:val="00B022C9"/>
    <w:rsid w:val="00B0236B"/>
    <w:rsid w:val="00B0236F"/>
    <w:rsid w:val="00B0240E"/>
    <w:rsid w:val="00B02423"/>
    <w:rsid w:val="00B024AA"/>
    <w:rsid w:val="00B024EF"/>
    <w:rsid w:val="00B027A3"/>
    <w:rsid w:val="00B0288A"/>
    <w:rsid w:val="00B02964"/>
    <w:rsid w:val="00B02B04"/>
    <w:rsid w:val="00B02C07"/>
    <w:rsid w:val="00B02D7E"/>
    <w:rsid w:val="00B030F0"/>
    <w:rsid w:val="00B03139"/>
    <w:rsid w:val="00B03164"/>
    <w:rsid w:val="00B031AA"/>
    <w:rsid w:val="00B032DF"/>
    <w:rsid w:val="00B03308"/>
    <w:rsid w:val="00B03320"/>
    <w:rsid w:val="00B0342B"/>
    <w:rsid w:val="00B034C8"/>
    <w:rsid w:val="00B0351C"/>
    <w:rsid w:val="00B037B8"/>
    <w:rsid w:val="00B038BF"/>
    <w:rsid w:val="00B03906"/>
    <w:rsid w:val="00B039BA"/>
    <w:rsid w:val="00B039E3"/>
    <w:rsid w:val="00B03A11"/>
    <w:rsid w:val="00B03B81"/>
    <w:rsid w:val="00B03BAF"/>
    <w:rsid w:val="00B03E05"/>
    <w:rsid w:val="00B03E2E"/>
    <w:rsid w:val="00B03E55"/>
    <w:rsid w:val="00B03F12"/>
    <w:rsid w:val="00B03F8E"/>
    <w:rsid w:val="00B041E6"/>
    <w:rsid w:val="00B042C0"/>
    <w:rsid w:val="00B04345"/>
    <w:rsid w:val="00B043F0"/>
    <w:rsid w:val="00B045CC"/>
    <w:rsid w:val="00B046B1"/>
    <w:rsid w:val="00B046BD"/>
    <w:rsid w:val="00B046D5"/>
    <w:rsid w:val="00B046E3"/>
    <w:rsid w:val="00B04A08"/>
    <w:rsid w:val="00B04C66"/>
    <w:rsid w:val="00B04D86"/>
    <w:rsid w:val="00B04EE9"/>
    <w:rsid w:val="00B050FA"/>
    <w:rsid w:val="00B052F2"/>
    <w:rsid w:val="00B053B6"/>
    <w:rsid w:val="00B05462"/>
    <w:rsid w:val="00B05496"/>
    <w:rsid w:val="00B05533"/>
    <w:rsid w:val="00B05540"/>
    <w:rsid w:val="00B05658"/>
    <w:rsid w:val="00B058D6"/>
    <w:rsid w:val="00B05979"/>
    <w:rsid w:val="00B059B2"/>
    <w:rsid w:val="00B059BB"/>
    <w:rsid w:val="00B059F4"/>
    <w:rsid w:val="00B05C1B"/>
    <w:rsid w:val="00B05D6A"/>
    <w:rsid w:val="00B05F73"/>
    <w:rsid w:val="00B05F8F"/>
    <w:rsid w:val="00B06063"/>
    <w:rsid w:val="00B0619C"/>
    <w:rsid w:val="00B06399"/>
    <w:rsid w:val="00B067E3"/>
    <w:rsid w:val="00B06993"/>
    <w:rsid w:val="00B069F5"/>
    <w:rsid w:val="00B06A83"/>
    <w:rsid w:val="00B06BCB"/>
    <w:rsid w:val="00B06BF9"/>
    <w:rsid w:val="00B06C30"/>
    <w:rsid w:val="00B06C7C"/>
    <w:rsid w:val="00B06CFF"/>
    <w:rsid w:val="00B06D7A"/>
    <w:rsid w:val="00B06EB9"/>
    <w:rsid w:val="00B06F7E"/>
    <w:rsid w:val="00B07002"/>
    <w:rsid w:val="00B071F1"/>
    <w:rsid w:val="00B072A4"/>
    <w:rsid w:val="00B074FF"/>
    <w:rsid w:val="00B07608"/>
    <w:rsid w:val="00B0780D"/>
    <w:rsid w:val="00B07880"/>
    <w:rsid w:val="00B07981"/>
    <w:rsid w:val="00B079DA"/>
    <w:rsid w:val="00B07C02"/>
    <w:rsid w:val="00B07C87"/>
    <w:rsid w:val="00B07D34"/>
    <w:rsid w:val="00B07D8D"/>
    <w:rsid w:val="00B100F2"/>
    <w:rsid w:val="00B10104"/>
    <w:rsid w:val="00B1011A"/>
    <w:rsid w:val="00B103B8"/>
    <w:rsid w:val="00B103CE"/>
    <w:rsid w:val="00B103FA"/>
    <w:rsid w:val="00B1044C"/>
    <w:rsid w:val="00B1053B"/>
    <w:rsid w:val="00B105D5"/>
    <w:rsid w:val="00B10639"/>
    <w:rsid w:val="00B108A8"/>
    <w:rsid w:val="00B108BC"/>
    <w:rsid w:val="00B10B08"/>
    <w:rsid w:val="00B10B3B"/>
    <w:rsid w:val="00B10BE9"/>
    <w:rsid w:val="00B10DF8"/>
    <w:rsid w:val="00B10EA8"/>
    <w:rsid w:val="00B10ED0"/>
    <w:rsid w:val="00B10F12"/>
    <w:rsid w:val="00B10FA3"/>
    <w:rsid w:val="00B110DC"/>
    <w:rsid w:val="00B110FD"/>
    <w:rsid w:val="00B111F1"/>
    <w:rsid w:val="00B1120F"/>
    <w:rsid w:val="00B1129A"/>
    <w:rsid w:val="00B115E2"/>
    <w:rsid w:val="00B116D2"/>
    <w:rsid w:val="00B11833"/>
    <w:rsid w:val="00B118BF"/>
    <w:rsid w:val="00B118C8"/>
    <w:rsid w:val="00B11D47"/>
    <w:rsid w:val="00B11DCF"/>
    <w:rsid w:val="00B11F9B"/>
    <w:rsid w:val="00B12036"/>
    <w:rsid w:val="00B12144"/>
    <w:rsid w:val="00B1214B"/>
    <w:rsid w:val="00B1218D"/>
    <w:rsid w:val="00B12263"/>
    <w:rsid w:val="00B12294"/>
    <w:rsid w:val="00B12322"/>
    <w:rsid w:val="00B1233F"/>
    <w:rsid w:val="00B12544"/>
    <w:rsid w:val="00B1296E"/>
    <w:rsid w:val="00B12A3B"/>
    <w:rsid w:val="00B12A78"/>
    <w:rsid w:val="00B12C30"/>
    <w:rsid w:val="00B12CC6"/>
    <w:rsid w:val="00B130E0"/>
    <w:rsid w:val="00B130F2"/>
    <w:rsid w:val="00B13158"/>
    <w:rsid w:val="00B13163"/>
    <w:rsid w:val="00B13354"/>
    <w:rsid w:val="00B13514"/>
    <w:rsid w:val="00B13566"/>
    <w:rsid w:val="00B135D6"/>
    <w:rsid w:val="00B135ED"/>
    <w:rsid w:val="00B13866"/>
    <w:rsid w:val="00B13947"/>
    <w:rsid w:val="00B13976"/>
    <w:rsid w:val="00B13AAF"/>
    <w:rsid w:val="00B13D9C"/>
    <w:rsid w:val="00B13DD9"/>
    <w:rsid w:val="00B13EB6"/>
    <w:rsid w:val="00B13ED0"/>
    <w:rsid w:val="00B14166"/>
    <w:rsid w:val="00B14201"/>
    <w:rsid w:val="00B142F9"/>
    <w:rsid w:val="00B14301"/>
    <w:rsid w:val="00B14325"/>
    <w:rsid w:val="00B1436D"/>
    <w:rsid w:val="00B1437E"/>
    <w:rsid w:val="00B143C3"/>
    <w:rsid w:val="00B14405"/>
    <w:rsid w:val="00B144C2"/>
    <w:rsid w:val="00B1451A"/>
    <w:rsid w:val="00B14616"/>
    <w:rsid w:val="00B1467D"/>
    <w:rsid w:val="00B146BF"/>
    <w:rsid w:val="00B14797"/>
    <w:rsid w:val="00B148D2"/>
    <w:rsid w:val="00B14953"/>
    <w:rsid w:val="00B14A7C"/>
    <w:rsid w:val="00B14BF7"/>
    <w:rsid w:val="00B14C7B"/>
    <w:rsid w:val="00B14CE2"/>
    <w:rsid w:val="00B14E04"/>
    <w:rsid w:val="00B14E47"/>
    <w:rsid w:val="00B14E97"/>
    <w:rsid w:val="00B14F89"/>
    <w:rsid w:val="00B15000"/>
    <w:rsid w:val="00B15216"/>
    <w:rsid w:val="00B1522C"/>
    <w:rsid w:val="00B153E8"/>
    <w:rsid w:val="00B1541B"/>
    <w:rsid w:val="00B1542F"/>
    <w:rsid w:val="00B1571E"/>
    <w:rsid w:val="00B1575F"/>
    <w:rsid w:val="00B1577E"/>
    <w:rsid w:val="00B159A9"/>
    <w:rsid w:val="00B15D67"/>
    <w:rsid w:val="00B15E3C"/>
    <w:rsid w:val="00B15E94"/>
    <w:rsid w:val="00B16121"/>
    <w:rsid w:val="00B165CE"/>
    <w:rsid w:val="00B168B0"/>
    <w:rsid w:val="00B16965"/>
    <w:rsid w:val="00B16B8D"/>
    <w:rsid w:val="00B16C54"/>
    <w:rsid w:val="00B16D5A"/>
    <w:rsid w:val="00B16E26"/>
    <w:rsid w:val="00B170E3"/>
    <w:rsid w:val="00B17102"/>
    <w:rsid w:val="00B1711C"/>
    <w:rsid w:val="00B17122"/>
    <w:rsid w:val="00B172ED"/>
    <w:rsid w:val="00B17394"/>
    <w:rsid w:val="00B173D7"/>
    <w:rsid w:val="00B175B0"/>
    <w:rsid w:val="00B177E5"/>
    <w:rsid w:val="00B17A9F"/>
    <w:rsid w:val="00B17AFD"/>
    <w:rsid w:val="00B17BAB"/>
    <w:rsid w:val="00B17BEE"/>
    <w:rsid w:val="00B17C9D"/>
    <w:rsid w:val="00B17CF5"/>
    <w:rsid w:val="00B17D87"/>
    <w:rsid w:val="00B17E44"/>
    <w:rsid w:val="00B17E81"/>
    <w:rsid w:val="00B17F7A"/>
    <w:rsid w:val="00B2001F"/>
    <w:rsid w:val="00B20351"/>
    <w:rsid w:val="00B20408"/>
    <w:rsid w:val="00B206A4"/>
    <w:rsid w:val="00B20712"/>
    <w:rsid w:val="00B20777"/>
    <w:rsid w:val="00B207DE"/>
    <w:rsid w:val="00B209A6"/>
    <w:rsid w:val="00B209C6"/>
    <w:rsid w:val="00B209CE"/>
    <w:rsid w:val="00B20B55"/>
    <w:rsid w:val="00B20B5F"/>
    <w:rsid w:val="00B20ECD"/>
    <w:rsid w:val="00B2113C"/>
    <w:rsid w:val="00B212CA"/>
    <w:rsid w:val="00B212F1"/>
    <w:rsid w:val="00B21345"/>
    <w:rsid w:val="00B214FB"/>
    <w:rsid w:val="00B2151D"/>
    <w:rsid w:val="00B2151E"/>
    <w:rsid w:val="00B21681"/>
    <w:rsid w:val="00B2174D"/>
    <w:rsid w:val="00B21890"/>
    <w:rsid w:val="00B21B24"/>
    <w:rsid w:val="00B21C94"/>
    <w:rsid w:val="00B21C99"/>
    <w:rsid w:val="00B21E3C"/>
    <w:rsid w:val="00B21FC1"/>
    <w:rsid w:val="00B22034"/>
    <w:rsid w:val="00B22108"/>
    <w:rsid w:val="00B22127"/>
    <w:rsid w:val="00B22238"/>
    <w:rsid w:val="00B22265"/>
    <w:rsid w:val="00B22286"/>
    <w:rsid w:val="00B22434"/>
    <w:rsid w:val="00B22465"/>
    <w:rsid w:val="00B22745"/>
    <w:rsid w:val="00B2283C"/>
    <w:rsid w:val="00B22892"/>
    <w:rsid w:val="00B228DA"/>
    <w:rsid w:val="00B22985"/>
    <w:rsid w:val="00B22992"/>
    <w:rsid w:val="00B22A7C"/>
    <w:rsid w:val="00B22B80"/>
    <w:rsid w:val="00B22CFB"/>
    <w:rsid w:val="00B22DC1"/>
    <w:rsid w:val="00B22ED5"/>
    <w:rsid w:val="00B23089"/>
    <w:rsid w:val="00B23156"/>
    <w:rsid w:val="00B231BC"/>
    <w:rsid w:val="00B23229"/>
    <w:rsid w:val="00B23313"/>
    <w:rsid w:val="00B23485"/>
    <w:rsid w:val="00B2348B"/>
    <w:rsid w:val="00B234A6"/>
    <w:rsid w:val="00B2360D"/>
    <w:rsid w:val="00B23617"/>
    <w:rsid w:val="00B23786"/>
    <w:rsid w:val="00B23997"/>
    <w:rsid w:val="00B239F8"/>
    <w:rsid w:val="00B23A5F"/>
    <w:rsid w:val="00B23B03"/>
    <w:rsid w:val="00B23B49"/>
    <w:rsid w:val="00B23C8D"/>
    <w:rsid w:val="00B23D90"/>
    <w:rsid w:val="00B23F0C"/>
    <w:rsid w:val="00B23F69"/>
    <w:rsid w:val="00B2400A"/>
    <w:rsid w:val="00B24097"/>
    <w:rsid w:val="00B240A8"/>
    <w:rsid w:val="00B240E2"/>
    <w:rsid w:val="00B24189"/>
    <w:rsid w:val="00B241C4"/>
    <w:rsid w:val="00B241C6"/>
    <w:rsid w:val="00B24216"/>
    <w:rsid w:val="00B24306"/>
    <w:rsid w:val="00B24316"/>
    <w:rsid w:val="00B24362"/>
    <w:rsid w:val="00B24379"/>
    <w:rsid w:val="00B245A8"/>
    <w:rsid w:val="00B245E8"/>
    <w:rsid w:val="00B24675"/>
    <w:rsid w:val="00B247FB"/>
    <w:rsid w:val="00B24824"/>
    <w:rsid w:val="00B24920"/>
    <w:rsid w:val="00B24935"/>
    <w:rsid w:val="00B24A06"/>
    <w:rsid w:val="00B24B5F"/>
    <w:rsid w:val="00B24B8D"/>
    <w:rsid w:val="00B24D17"/>
    <w:rsid w:val="00B24DAF"/>
    <w:rsid w:val="00B24F7C"/>
    <w:rsid w:val="00B2504C"/>
    <w:rsid w:val="00B251CF"/>
    <w:rsid w:val="00B2553B"/>
    <w:rsid w:val="00B255AC"/>
    <w:rsid w:val="00B255BF"/>
    <w:rsid w:val="00B25662"/>
    <w:rsid w:val="00B25758"/>
    <w:rsid w:val="00B258D0"/>
    <w:rsid w:val="00B25977"/>
    <w:rsid w:val="00B25A69"/>
    <w:rsid w:val="00B25B0E"/>
    <w:rsid w:val="00B25B38"/>
    <w:rsid w:val="00B25BED"/>
    <w:rsid w:val="00B25CB2"/>
    <w:rsid w:val="00B25D4C"/>
    <w:rsid w:val="00B25D74"/>
    <w:rsid w:val="00B25DBA"/>
    <w:rsid w:val="00B25E6D"/>
    <w:rsid w:val="00B26041"/>
    <w:rsid w:val="00B2607B"/>
    <w:rsid w:val="00B2612E"/>
    <w:rsid w:val="00B26156"/>
    <w:rsid w:val="00B2631D"/>
    <w:rsid w:val="00B2648A"/>
    <w:rsid w:val="00B264E6"/>
    <w:rsid w:val="00B26B25"/>
    <w:rsid w:val="00B26CD7"/>
    <w:rsid w:val="00B26F2A"/>
    <w:rsid w:val="00B27146"/>
    <w:rsid w:val="00B271DF"/>
    <w:rsid w:val="00B27505"/>
    <w:rsid w:val="00B27623"/>
    <w:rsid w:val="00B27724"/>
    <w:rsid w:val="00B27799"/>
    <w:rsid w:val="00B279C2"/>
    <w:rsid w:val="00B27A3B"/>
    <w:rsid w:val="00B27A3D"/>
    <w:rsid w:val="00B27ACE"/>
    <w:rsid w:val="00B27AE3"/>
    <w:rsid w:val="00B27B89"/>
    <w:rsid w:val="00B27BE3"/>
    <w:rsid w:val="00B27CB7"/>
    <w:rsid w:val="00B27D6B"/>
    <w:rsid w:val="00B27E75"/>
    <w:rsid w:val="00B27E84"/>
    <w:rsid w:val="00B27EC5"/>
    <w:rsid w:val="00B27FDD"/>
    <w:rsid w:val="00B30152"/>
    <w:rsid w:val="00B30173"/>
    <w:rsid w:val="00B30311"/>
    <w:rsid w:val="00B30343"/>
    <w:rsid w:val="00B3037A"/>
    <w:rsid w:val="00B3051A"/>
    <w:rsid w:val="00B30548"/>
    <w:rsid w:val="00B30722"/>
    <w:rsid w:val="00B30795"/>
    <w:rsid w:val="00B307C2"/>
    <w:rsid w:val="00B3081B"/>
    <w:rsid w:val="00B308C2"/>
    <w:rsid w:val="00B30904"/>
    <w:rsid w:val="00B309A2"/>
    <w:rsid w:val="00B309CC"/>
    <w:rsid w:val="00B30A5B"/>
    <w:rsid w:val="00B30A67"/>
    <w:rsid w:val="00B30B00"/>
    <w:rsid w:val="00B30B98"/>
    <w:rsid w:val="00B30C74"/>
    <w:rsid w:val="00B30CCE"/>
    <w:rsid w:val="00B30D88"/>
    <w:rsid w:val="00B30E85"/>
    <w:rsid w:val="00B30EDD"/>
    <w:rsid w:val="00B31133"/>
    <w:rsid w:val="00B311A9"/>
    <w:rsid w:val="00B311AE"/>
    <w:rsid w:val="00B31221"/>
    <w:rsid w:val="00B3122C"/>
    <w:rsid w:val="00B312DA"/>
    <w:rsid w:val="00B312F9"/>
    <w:rsid w:val="00B31329"/>
    <w:rsid w:val="00B31461"/>
    <w:rsid w:val="00B3147B"/>
    <w:rsid w:val="00B314E2"/>
    <w:rsid w:val="00B315AD"/>
    <w:rsid w:val="00B316E4"/>
    <w:rsid w:val="00B316E7"/>
    <w:rsid w:val="00B3190E"/>
    <w:rsid w:val="00B3192B"/>
    <w:rsid w:val="00B31947"/>
    <w:rsid w:val="00B319A1"/>
    <w:rsid w:val="00B319AD"/>
    <w:rsid w:val="00B31B51"/>
    <w:rsid w:val="00B31C2E"/>
    <w:rsid w:val="00B31F96"/>
    <w:rsid w:val="00B321AD"/>
    <w:rsid w:val="00B321D9"/>
    <w:rsid w:val="00B322EC"/>
    <w:rsid w:val="00B32344"/>
    <w:rsid w:val="00B323BF"/>
    <w:rsid w:val="00B323C0"/>
    <w:rsid w:val="00B3246B"/>
    <w:rsid w:val="00B3262C"/>
    <w:rsid w:val="00B32652"/>
    <w:rsid w:val="00B32661"/>
    <w:rsid w:val="00B326DE"/>
    <w:rsid w:val="00B3274B"/>
    <w:rsid w:val="00B32799"/>
    <w:rsid w:val="00B3288C"/>
    <w:rsid w:val="00B3297C"/>
    <w:rsid w:val="00B329F1"/>
    <w:rsid w:val="00B32B13"/>
    <w:rsid w:val="00B32BF9"/>
    <w:rsid w:val="00B32C43"/>
    <w:rsid w:val="00B32C6B"/>
    <w:rsid w:val="00B32CFC"/>
    <w:rsid w:val="00B32E03"/>
    <w:rsid w:val="00B32E71"/>
    <w:rsid w:val="00B32F4B"/>
    <w:rsid w:val="00B32F8D"/>
    <w:rsid w:val="00B330F8"/>
    <w:rsid w:val="00B3310F"/>
    <w:rsid w:val="00B33189"/>
    <w:rsid w:val="00B332B6"/>
    <w:rsid w:val="00B335F7"/>
    <w:rsid w:val="00B33661"/>
    <w:rsid w:val="00B3373E"/>
    <w:rsid w:val="00B33861"/>
    <w:rsid w:val="00B33B6F"/>
    <w:rsid w:val="00B33C26"/>
    <w:rsid w:val="00B33CCA"/>
    <w:rsid w:val="00B33D3F"/>
    <w:rsid w:val="00B33EA6"/>
    <w:rsid w:val="00B33FD5"/>
    <w:rsid w:val="00B342D3"/>
    <w:rsid w:val="00B342EB"/>
    <w:rsid w:val="00B344A8"/>
    <w:rsid w:val="00B3451F"/>
    <w:rsid w:val="00B345E3"/>
    <w:rsid w:val="00B349D5"/>
    <w:rsid w:val="00B34ADB"/>
    <w:rsid w:val="00B34AE4"/>
    <w:rsid w:val="00B34D51"/>
    <w:rsid w:val="00B34D9B"/>
    <w:rsid w:val="00B34E94"/>
    <w:rsid w:val="00B3508B"/>
    <w:rsid w:val="00B350DC"/>
    <w:rsid w:val="00B3526B"/>
    <w:rsid w:val="00B35329"/>
    <w:rsid w:val="00B353CC"/>
    <w:rsid w:val="00B354D0"/>
    <w:rsid w:val="00B354E6"/>
    <w:rsid w:val="00B355B6"/>
    <w:rsid w:val="00B355C7"/>
    <w:rsid w:val="00B356DB"/>
    <w:rsid w:val="00B35891"/>
    <w:rsid w:val="00B3599E"/>
    <w:rsid w:val="00B359E3"/>
    <w:rsid w:val="00B35A14"/>
    <w:rsid w:val="00B35A53"/>
    <w:rsid w:val="00B35F10"/>
    <w:rsid w:val="00B360CD"/>
    <w:rsid w:val="00B3613E"/>
    <w:rsid w:val="00B363C9"/>
    <w:rsid w:val="00B367ED"/>
    <w:rsid w:val="00B3689B"/>
    <w:rsid w:val="00B36967"/>
    <w:rsid w:val="00B36AD6"/>
    <w:rsid w:val="00B36AF6"/>
    <w:rsid w:val="00B36BDA"/>
    <w:rsid w:val="00B36E87"/>
    <w:rsid w:val="00B36F5D"/>
    <w:rsid w:val="00B3700D"/>
    <w:rsid w:val="00B3700F"/>
    <w:rsid w:val="00B37109"/>
    <w:rsid w:val="00B37171"/>
    <w:rsid w:val="00B37189"/>
    <w:rsid w:val="00B37200"/>
    <w:rsid w:val="00B37297"/>
    <w:rsid w:val="00B37306"/>
    <w:rsid w:val="00B3753A"/>
    <w:rsid w:val="00B3763E"/>
    <w:rsid w:val="00B376D2"/>
    <w:rsid w:val="00B377E6"/>
    <w:rsid w:val="00B3780C"/>
    <w:rsid w:val="00B37895"/>
    <w:rsid w:val="00B378E3"/>
    <w:rsid w:val="00B37945"/>
    <w:rsid w:val="00B379BF"/>
    <w:rsid w:val="00B37A4E"/>
    <w:rsid w:val="00B37A51"/>
    <w:rsid w:val="00B37A93"/>
    <w:rsid w:val="00B37AA5"/>
    <w:rsid w:val="00B37B5F"/>
    <w:rsid w:val="00B37C97"/>
    <w:rsid w:val="00B37CEF"/>
    <w:rsid w:val="00B37D88"/>
    <w:rsid w:val="00B37EA3"/>
    <w:rsid w:val="00B37F08"/>
    <w:rsid w:val="00B40062"/>
    <w:rsid w:val="00B400A2"/>
    <w:rsid w:val="00B400E9"/>
    <w:rsid w:val="00B40159"/>
    <w:rsid w:val="00B40280"/>
    <w:rsid w:val="00B402A6"/>
    <w:rsid w:val="00B40423"/>
    <w:rsid w:val="00B40501"/>
    <w:rsid w:val="00B40557"/>
    <w:rsid w:val="00B40563"/>
    <w:rsid w:val="00B405CF"/>
    <w:rsid w:val="00B406B1"/>
    <w:rsid w:val="00B4081E"/>
    <w:rsid w:val="00B4088F"/>
    <w:rsid w:val="00B40A03"/>
    <w:rsid w:val="00B40A5D"/>
    <w:rsid w:val="00B40A92"/>
    <w:rsid w:val="00B40AE2"/>
    <w:rsid w:val="00B40BE9"/>
    <w:rsid w:val="00B40E38"/>
    <w:rsid w:val="00B40E72"/>
    <w:rsid w:val="00B4112F"/>
    <w:rsid w:val="00B411C1"/>
    <w:rsid w:val="00B41383"/>
    <w:rsid w:val="00B413CA"/>
    <w:rsid w:val="00B414F9"/>
    <w:rsid w:val="00B4161C"/>
    <w:rsid w:val="00B41740"/>
    <w:rsid w:val="00B417A2"/>
    <w:rsid w:val="00B41880"/>
    <w:rsid w:val="00B419D7"/>
    <w:rsid w:val="00B41B09"/>
    <w:rsid w:val="00B41B1B"/>
    <w:rsid w:val="00B41B2D"/>
    <w:rsid w:val="00B41BAD"/>
    <w:rsid w:val="00B41CF4"/>
    <w:rsid w:val="00B41E88"/>
    <w:rsid w:val="00B41E99"/>
    <w:rsid w:val="00B41EFF"/>
    <w:rsid w:val="00B41F57"/>
    <w:rsid w:val="00B420D5"/>
    <w:rsid w:val="00B420DB"/>
    <w:rsid w:val="00B4210E"/>
    <w:rsid w:val="00B4211F"/>
    <w:rsid w:val="00B421A6"/>
    <w:rsid w:val="00B421FE"/>
    <w:rsid w:val="00B424B0"/>
    <w:rsid w:val="00B424B3"/>
    <w:rsid w:val="00B425DD"/>
    <w:rsid w:val="00B428E8"/>
    <w:rsid w:val="00B4297C"/>
    <w:rsid w:val="00B42A60"/>
    <w:rsid w:val="00B42AA8"/>
    <w:rsid w:val="00B42AC4"/>
    <w:rsid w:val="00B42AF9"/>
    <w:rsid w:val="00B42B26"/>
    <w:rsid w:val="00B42C76"/>
    <w:rsid w:val="00B42D70"/>
    <w:rsid w:val="00B42E07"/>
    <w:rsid w:val="00B42F49"/>
    <w:rsid w:val="00B42F7C"/>
    <w:rsid w:val="00B4301D"/>
    <w:rsid w:val="00B430C6"/>
    <w:rsid w:val="00B43138"/>
    <w:rsid w:val="00B4316E"/>
    <w:rsid w:val="00B43598"/>
    <w:rsid w:val="00B435A2"/>
    <w:rsid w:val="00B43637"/>
    <w:rsid w:val="00B43666"/>
    <w:rsid w:val="00B43673"/>
    <w:rsid w:val="00B43680"/>
    <w:rsid w:val="00B4371D"/>
    <w:rsid w:val="00B437D5"/>
    <w:rsid w:val="00B438C2"/>
    <w:rsid w:val="00B43910"/>
    <w:rsid w:val="00B439AE"/>
    <w:rsid w:val="00B43A1B"/>
    <w:rsid w:val="00B43A2E"/>
    <w:rsid w:val="00B43A40"/>
    <w:rsid w:val="00B43AB1"/>
    <w:rsid w:val="00B43B28"/>
    <w:rsid w:val="00B43B77"/>
    <w:rsid w:val="00B43BE1"/>
    <w:rsid w:val="00B43BF1"/>
    <w:rsid w:val="00B43DC1"/>
    <w:rsid w:val="00B43DEA"/>
    <w:rsid w:val="00B43E24"/>
    <w:rsid w:val="00B43E79"/>
    <w:rsid w:val="00B43FCB"/>
    <w:rsid w:val="00B44030"/>
    <w:rsid w:val="00B44049"/>
    <w:rsid w:val="00B44050"/>
    <w:rsid w:val="00B441BB"/>
    <w:rsid w:val="00B441E1"/>
    <w:rsid w:val="00B44288"/>
    <w:rsid w:val="00B442FC"/>
    <w:rsid w:val="00B443E5"/>
    <w:rsid w:val="00B44478"/>
    <w:rsid w:val="00B444AA"/>
    <w:rsid w:val="00B445FC"/>
    <w:rsid w:val="00B44756"/>
    <w:rsid w:val="00B447C0"/>
    <w:rsid w:val="00B447E7"/>
    <w:rsid w:val="00B44806"/>
    <w:rsid w:val="00B448EA"/>
    <w:rsid w:val="00B4498F"/>
    <w:rsid w:val="00B44A5C"/>
    <w:rsid w:val="00B44B43"/>
    <w:rsid w:val="00B44FA0"/>
    <w:rsid w:val="00B45023"/>
    <w:rsid w:val="00B45056"/>
    <w:rsid w:val="00B450A7"/>
    <w:rsid w:val="00B450AC"/>
    <w:rsid w:val="00B4517B"/>
    <w:rsid w:val="00B4536F"/>
    <w:rsid w:val="00B45557"/>
    <w:rsid w:val="00B45626"/>
    <w:rsid w:val="00B4577E"/>
    <w:rsid w:val="00B457F3"/>
    <w:rsid w:val="00B45847"/>
    <w:rsid w:val="00B4584F"/>
    <w:rsid w:val="00B45B9E"/>
    <w:rsid w:val="00B45C16"/>
    <w:rsid w:val="00B45C46"/>
    <w:rsid w:val="00B45CD6"/>
    <w:rsid w:val="00B45CEC"/>
    <w:rsid w:val="00B46082"/>
    <w:rsid w:val="00B460FE"/>
    <w:rsid w:val="00B4626D"/>
    <w:rsid w:val="00B464F2"/>
    <w:rsid w:val="00B4656D"/>
    <w:rsid w:val="00B46578"/>
    <w:rsid w:val="00B46669"/>
    <w:rsid w:val="00B46700"/>
    <w:rsid w:val="00B46783"/>
    <w:rsid w:val="00B4692C"/>
    <w:rsid w:val="00B46A5B"/>
    <w:rsid w:val="00B46A5F"/>
    <w:rsid w:val="00B46A71"/>
    <w:rsid w:val="00B46B12"/>
    <w:rsid w:val="00B46B62"/>
    <w:rsid w:val="00B46B69"/>
    <w:rsid w:val="00B46BF4"/>
    <w:rsid w:val="00B46C61"/>
    <w:rsid w:val="00B46CBC"/>
    <w:rsid w:val="00B46D8F"/>
    <w:rsid w:val="00B46E34"/>
    <w:rsid w:val="00B4729E"/>
    <w:rsid w:val="00B473A7"/>
    <w:rsid w:val="00B473DB"/>
    <w:rsid w:val="00B477D8"/>
    <w:rsid w:val="00B477E3"/>
    <w:rsid w:val="00B4793C"/>
    <w:rsid w:val="00B47ADD"/>
    <w:rsid w:val="00B47B36"/>
    <w:rsid w:val="00B47B6B"/>
    <w:rsid w:val="00B47B98"/>
    <w:rsid w:val="00B47C33"/>
    <w:rsid w:val="00B47F95"/>
    <w:rsid w:val="00B47FCE"/>
    <w:rsid w:val="00B500A5"/>
    <w:rsid w:val="00B50101"/>
    <w:rsid w:val="00B5026F"/>
    <w:rsid w:val="00B5033B"/>
    <w:rsid w:val="00B503CA"/>
    <w:rsid w:val="00B503EB"/>
    <w:rsid w:val="00B503F5"/>
    <w:rsid w:val="00B50401"/>
    <w:rsid w:val="00B50443"/>
    <w:rsid w:val="00B5048B"/>
    <w:rsid w:val="00B504B6"/>
    <w:rsid w:val="00B50621"/>
    <w:rsid w:val="00B50636"/>
    <w:rsid w:val="00B506C0"/>
    <w:rsid w:val="00B506FE"/>
    <w:rsid w:val="00B5074C"/>
    <w:rsid w:val="00B50861"/>
    <w:rsid w:val="00B50A0B"/>
    <w:rsid w:val="00B50B47"/>
    <w:rsid w:val="00B50CCD"/>
    <w:rsid w:val="00B50CDB"/>
    <w:rsid w:val="00B50D96"/>
    <w:rsid w:val="00B50DD5"/>
    <w:rsid w:val="00B511C7"/>
    <w:rsid w:val="00B5121B"/>
    <w:rsid w:val="00B5127A"/>
    <w:rsid w:val="00B51287"/>
    <w:rsid w:val="00B51408"/>
    <w:rsid w:val="00B5164C"/>
    <w:rsid w:val="00B51706"/>
    <w:rsid w:val="00B517CA"/>
    <w:rsid w:val="00B51822"/>
    <w:rsid w:val="00B51823"/>
    <w:rsid w:val="00B518CE"/>
    <w:rsid w:val="00B519CA"/>
    <w:rsid w:val="00B51A42"/>
    <w:rsid w:val="00B51AE3"/>
    <w:rsid w:val="00B51CC4"/>
    <w:rsid w:val="00B51D8C"/>
    <w:rsid w:val="00B51E30"/>
    <w:rsid w:val="00B51E44"/>
    <w:rsid w:val="00B51EA4"/>
    <w:rsid w:val="00B51F54"/>
    <w:rsid w:val="00B52094"/>
    <w:rsid w:val="00B5219C"/>
    <w:rsid w:val="00B521CD"/>
    <w:rsid w:val="00B5224C"/>
    <w:rsid w:val="00B52251"/>
    <w:rsid w:val="00B5246B"/>
    <w:rsid w:val="00B5246D"/>
    <w:rsid w:val="00B5249D"/>
    <w:rsid w:val="00B52685"/>
    <w:rsid w:val="00B527AA"/>
    <w:rsid w:val="00B52850"/>
    <w:rsid w:val="00B52880"/>
    <w:rsid w:val="00B529A7"/>
    <w:rsid w:val="00B52B06"/>
    <w:rsid w:val="00B52BE9"/>
    <w:rsid w:val="00B52C08"/>
    <w:rsid w:val="00B52C2D"/>
    <w:rsid w:val="00B52CBA"/>
    <w:rsid w:val="00B52D9F"/>
    <w:rsid w:val="00B52E16"/>
    <w:rsid w:val="00B52EC9"/>
    <w:rsid w:val="00B52ED3"/>
    <w:rsid w:val="00B52F74"/>
    <w:rsid w:val="00B532A4"/>
    <w:rsid w:val="00B532E9"/>
    <w:rsid w:val="00B533A0"/>
    <w:rsid w:val="00B533E2"/>
    <w:rsid w:val="00B53497"/>
    <w:rsid w:val="00B5357A"/>
    <w:rsid w:val="00B53807"/>
    <w:rsid w:val="00B538AA"/>
    <w:rsid w:val="00B53995"/>
    <w:rsid w:val="00B53997"/>
    <w:rsid w:val="00B539E0"/>
    <w:rsid w:val="00B53B15"/>
    <w:rsid w:val="00B53B95"/>
    <w:rsid w:val="00B53BE2"/>
    <w:rsid w:val="00B53C90"/>
    <w:rsid w:val="00B53CB4"/>
    <w:rsid w:val="00B53CB8"/>
    <w:rsid w:val="00B53D85"/>
    <w:rsid w:val="00B53DB4"/>
    <w:rsid w:val="00B53E4F"/>
    <w:rsid w:val="00B54196"/>
    <w:rsid w:val="00B54226"/>
    <w:rsid w:val="00B54320"/>
    <w:rsid w:val="00B5432C"/>
    <w:rsid w:val="00B54431"/>
    <w:rsid w:val="00B544CC"/>
    <w:rsid w:val="00B5474D"/>
    <w:rsid w:val="00B5478F"/>
    <w:rsid w:val="00B548A9"/>
    <w:rsid w:val="00B548CA"/>
    <w:rsid w:val="00B5492D"/>
    <w:rsid w:val="00B549A0"/>
    <w:rsid w:val="00B549FB"/>
    <w:rsid w:val="00B54E78"/>
    <w:rsid w:val="00B54EDD"/>
    <w:rsid w:val="00B54F22"/>
    <w:rsid w:val="00B54F80"/>
    <w:rsid w:val="00B54FD0"/>
    <w:rsid w:val="00B550E5"/>
    <w:rsid w:val="00B5541D"/>
    <w:rsid w:val="00B5557C"/>
    <w:rsid w:val="00B55675"/>
    <w:rsid w:val="00B556A2"/>
    <w:rsid w:val="00B556B9"/>
    <w:rsid w:val="00B556DA"/>
    <w:rsid w:val="00B55874"/>
    <w:rsid w:val="00B55BB2"/>
    <w:rsid w:val="00B55C35"/>
    <w:rsid w:val="00B55C4B"/>
    <w:rsid w:val="00B55DB8"/>
    <w:rsid w:val="00B55FD8"/>
    <w:rsid w:val="00B5605D"/>
    <w:rsid w:val="00B560EF"/>
    <w:rsid w:val="00B5610D"/>
    <w:rsid w:val="00B56294"/>
    <w:rsid w:val="00B5645B"/>
    <w:rsid w:val="00B56670"/>
    <w:rsid w:val="00B566E8"/>
    <w:rsid w:val="00B5671F"/>
    <w:rsid w:val="00B5672C"/>
    <w:rsid w:val="00B56759"/>
    <w:rsid w:val="00B569E5"/>
    <w:rsid w:val="00B569F5"/>
    <w:rsid w:val="00B56D08"/>
    <w:rsid w:val="00B56D84"/>
    <w:rsid w:val="00B56DD1"/>
    <w:rsid w:val="00B56E00"/>
    <w:rsid w:val="00B56E22"/>
    <w:rsid w:val="00B56E3A"/>
    <w:rsid w:val="00B56EEE"/>
    <w:rsid w:val="00B56F52"/>
    <w:rsid w:val="00B56FCC"/>
    <w:rsid w:val="00B5725A"/>
    <w:rsid w:val="00B5725D"/>
    <w:rsid w:val="00B5736F"/>
    <w:rsid w:val="00B575DB"/>
    <w:rsid w:val="00B57609"/>
    <w:rsid w:val="00B5762E"/>
    <w:rsid w:val="00B577FD"/>
    <w:rsid w:val="00B5783B"/>
    <w:rsid w:val="00B57A09"/>
    <w:rsid w:val="00B57C01"/>
    <w:rsid w:val="00B57E18"/>
    <w:rsid w:val="00B57F16"/>
    <w:rsid w:val="00B57F54"/>
    <w:rsid w:val="00B60236"/>
    <w:rsid w:val="00B602D2"/>
    <w:rsid w:val="00B60541"/>
    <w:rsid w:val="00B606CA"/>
    <w:rsid w:val="00B608B9"/>
    <w:rsid w:val="00B609A8"/>
    <w:rsid w:val="00B60CB6"/>
    <w:rsid w:val="00B60EE8"/>
    <w:rsid w:val="00B60F53"/>
    <w:rsid w:val="00B60FB8"/>
    <w:rsid w:val="00B61116"/>
    <w:rsid w:val="00B611F8"/>
    <w:rsid w:val="00B611FE"/>
    <w:rsid w:val="00B61225"/>
    <w:rsid w:val="00B61294"/>
    <w:rsid w:val="00B6144C"/>
    <w:rsid w:val="00B6145D"/>
    <w:rsid w:val="00B61489"/>
    <w:rsid w:val="00B61544"/>
    <w:rsid w:val="00B617FB"/>
    <w:rsid w:val="00B61986"/>
    <w:rsid w:val="00B61AF6"/>
    <w:rsid w:val="00B61D38"/>
    <w:rsid w:val="00B61EF2"/>
    <w:rsid w:val="00B61F24"/>
    <w:rsid w:val="00B61F3B"/>
    <w:rsid w:val="00B61FFE"/>
    <w:rsid w:val="00B620D2"/>
    <w:rsid w:val="00B621F1"/>
    <w:rsid w:val="00B623D7"/>
    <w:rsid w:val="00B62516"/>
    <w:rsid w:val="00B6257C"/>
    <w:rsid w:val="00B625EF"/>
    <w:rsid w:val="00B62610"/>
    <w:rsid w:val="00B62693"/>
    <w:rsid w:val="00B6278C"/>
    <w:rsid w:val="00B6278E"/>
    <w:rsid w:val="00B628A5"/>
    <w:rsid w:val="00B62900"/>
    <w:rsid w:val="00B62978"/>
    <w:rsid w:val="00B62AA2"/>
    <w:rsid w:val="00B62BA9"/>
    <w:rsid w:val="00B62BCC"/>
    <w:rsid w:val="00B62C29"/>
    <w:rsid w:val="00B62CFD"/>
    <w:rsid w:val="00B62E65"/>
    <w:rsid w:val="00B62F9C"/>
    <w:rsid w:val="00B63038"/>
    <w:rsid w:val="00B633C7"/>
    <w:rsid w:val="00B63439"/>
    <w:rsid w:val="00B6349B"/>
    <w:rsid w:val="00B63572"/>
    <w:rsid w:val="00B63A72"/>
    <w:rsid w:val="00B63C62"/>
    <w:rsid w:val="00B63F43"/>
    <w:rsid w:val="00B63F65"/>
    <w:rsid w:val="00B6416C"/>
    <w:rsid w:val="00B641F2"/>
    <w:rsid w:val="00B643ED"/>
    <w:rsid w:val="00B644BA"/>
    <w:rsid w:val="00B644F2"/>
    <w:rsid w:val="00B64506"/>
    <w:rsid w:val="00B6450C"/>
    <w:rsid w:val="00B646F8"/>
    <w:rsid w:val="00B64705"/>
    <w:rsid w:val="00B649D8"/>
    <w:rsid w:val="00B64BE9"/>
    <w:rsid w:val="00B64D81"/>
    <w:rsid w:val="00B64DBF"/>
    <w:rsid w:val="00B64EFD"/>
    <w:rsid w:val="00B64FE2"/>
    <w:rsid w:val="00B65218"/>
    <w:rsid w:val="00B6532E"/>
    <w:rsid w:val="00B6543C"/>
    <w:rsid w:val="00B65550"/>
    <w:rsid w:val="00B6563D"/>
    <w:rsid w:val="00B6563F"/>
    <w:rsid w:val="00B6576C"/>
    <w:rsid w:val="00B6589A"/>
    <w:rsid w:val="00B65982"/>
    <w:rsid w:val="00B65A51"/>
    <w:rsid w:val="00B65B4E"/>
    <w:rsid w:val="00B65D1C"/>
    <w:rsid w:val="00B65F81"/>
    <w:rsid w:val="00B661E4"/>
    <w:rsid w:val="00B66242"/>
    <w:rsid w:val="00B662BF"/>
    <w:rsid w:val="00B6640F"/>
    <w:rsid w:val="00B66435"/>
    <w:rsid w:val="00B66458"/>
    <w:rsid w:val="00B66484"/>
    <w:rsid w:val="00B66492"/>
    <w:rsid w:val="00B6655F"/>
    <w:rsid w:val="00B6658D"/>
    <w:rsid w:val="00B666DC"/>
    <w:rsid w:val="00B667F5"/>
    <w:rsid w:val="00B66807"/>
    <w:rsid w:val="00B66847"/>
    <w:rsid w:val="00B6694B"/>
    <w:rsid w:val="00B6696C"/>
    <w:rsid w:val="00B66A89"/>
    <w:rsid w:val="00B66BB8"/>
    <w:rsid w:val="00B66C1C"/>
    <w:rsid w:val="00B66C65"/>
    <w:rsid w:val="00B66C85"/>
    <w:rsid w:val="00B66E41"/>
    <w:rsid w:val="00B66EEF"/>
    <w:rsid w:val="00B66F43"/>
    <w:rsid w:val="00B67070"/>
    <w:rsid w:val="00B67100"/>
    <w:rsid w:val="00B671D3"/>
    <w:rsid w:val="00B672E4"/>
    <w:rsid w:val="00B6756A"/>
    <w:rsid w:val="00B67634"/>
    <w:rsid w:val="00B676DC"/>
    <w:rsid w:val="00B6775C"/>
    <w:rsid w:val="00B677C3"/>
    <w:rsid w:val="00B677EC"/>
    <w:rsid w:val="00B6781F"/>
    <w:rsid w:val="00B67978"/>
    <w:rsid w:val="00B679FD"/>
    <w:rsid w:val="00B67A1C"/>
    <w:rsid w:val="00B67B8C"/>
    <w:rsid w:val="00B67BF1"/>
    <w:rsid w:val="00B67C9A"/>
    <w:rsid w:val="00B67CC4"/>
    <w:rsid w:val="00B67DA1"/>
    <w:rsid w:val="00B67E03"/>
    <w:rsid w:val="00B67EA7"/>
    <w:rsid w:val="00B70093"/>
    <w:rsid w:val="00B7009D"/>
    <w:rsid w:val="00B70256"/>
    <w:rsid w:val="00B7032B"/>
    <w:rsid w:val="00B7036B"/>
    <w:rsid w:val="00B703D6"/>
    <w:rsid w:val="00B70428"/>
    <w:rsid w:val="00B70484"/>
    <w:rsid w:val="00B704C6"/>
    <w:rsid w:val="00B704ED"/>
    <w:rsid w:val="00B7061D"/>
    <w:rsid w:val="00B70650"/>
    <w:rsid w:val="00B70876"/>
    <w:rsid w:val="00B70A5A"/>
    <w:rsid w:val="00B70ADF"/>
    <w:rsid w:val="00B70C3B"/>
    <w:rsid w:val="00B70DF7"/>
    <w:rsid w:val="00B70EFF"/>
    <w:rsid w:val="00B70F50"/>
    <w:rsid w:val="00B71049"/>
    <w:rsid w:val="00B71091"/>
    <w:rsid w:val="00B71107"/>
    <w:rsid w:val="00B7112C"/>
    <w:rsid w:val="00B71257"/>
    <w:rsid w:val="00B71271"/>
    <w:rsid w:val="00B71321"/>
    <w:rsid w:val="00B71399"/>
    <w:rsid w:val="00B71440"/>
    <w:rsid w:val="00B71723"/>
    <w:rsid w:val="00B71849"/>
    <w:rsid w:val="00B718D5"/>
    <w:rsid w:val="00B7196B"/>
    <w:rsid w:val="00B71BC1"/>
    <w:rsid w:val="00B71C7C"/>
    <w:rsid w:val="00B71D6C"/>
    <w:rsid w:val="00B71DC1"/>
    <w:rsid w:val="00B71E54"/>
    <w:rsid w:val="00B71E72"/>
    <w:rsid w:val="00B71E91"/>
    <w:rsid w:val="00B71FDC"/>
    <w:rsid w:val="00B7209C"/>
    <w:rsid w:val="00B720D9"/>
    <w:rsid w:val="00B720E6"/>
    <w:rsid w:val="00B722F0"/>
    <w:rsid w:val="00B72374"/>
    <w:rsid w:val="00B723A8"/>
    <w:rsid w:val="00B723E1"/>
    <w:rsid w:val="00B723F2"/>
    <w:rsid w:val="00B724AD"/>
    <w:rsid w:val="00B724D3"/>
    <w:rsid w:val="00B725CD"/>
    <w:rsid w:val="00B72680"/>
    <w:rsid w:val="00B726CD"/>
    <w:rsid w:val="00B72733"/>
    <w:rsid w:val="00B72847"/>
    <w:rsid w:val="00B72893"/>
    <w:rsid w:val="00B729A7"/>
    <w:rsid w:val="00B72A3B"/>
    <w:rsid w:val="00B72CF6"/>
    <w:rsid w:val="00B72D16"/>
    <w:rsid w:val="00B72EA5"/>
    <w:rsid w:val="00B72F8C"/>
    <w:rsid w:val="00B7307B"/>
    <w:rsid w:val="00B73088"/>
    <w:rsid w:val="00B731CE"/>
    <w:rsid w:val="00B732F3"/>
    <w:rsid w:val="00B73336"/>
    <w:rsid w:val="00B734B4"/>
    <w:rsid w:val="00B73631"/>
    <w:rsid w:val="00B737C4"/>
    <w:rsid w:val="00B738DE"/>
    <w:rsid w:val="00B73933"/>
    <w:rsid w:val="00B73ACE"/>
    <w:rsid w:val="00B73B1D"/>
    <w:rsid w:val="00B73B4E"/>
    <w:rsid w:val="00B73BB6"/>
    <w:rsid w:val="00B73ED1"/>
    <w:rsid w:val="00B73FFD"/>
    <w:rsid w:val="00B74265"/>
    <w:rsid w:val="00B742B4"/>
    <w:rsid w:val="00B7430F"/>
    <w:rsid w:val="00B74652"/>
    <w:rsid w:val="00B746A9"/>
    <w:rsid w:val="00B748B7"/>
    <w:rsid w:val="00B748D9"/>
    <w:rsid w:val="00B7493C"/>
    <w:rsid w:val="00B74A23"/>
    <w:rsid w:val="00B74A4B"/>
    <w:rsid w:val="00B74B8D"/>
    <w:rsid w:val="00B74CD9"/>
    <w:rsid w:val="00B74EBD"/>
    <w:rsid w:val="00B75087"/>
    <w:rsid w:val="00B750C3"/>
    <w:rsid w:val="00B7518A"/>
    <w:rsid w:val="00B75236"/>
    <w:rsid w:val="00B75238"/>
    <w:rsid w:val="00B752AC"/>
    <w:rsid w:val="00B752B3"/>
    <w:rsid w:val="00B75337"/>
    <w:rsid w:val="00B7534E"/>
    <w:rsid w:val="00B7541B"/>
    <w:rsid w:val="00B75420"/>
    <w:rsid w:val="00B75624"/>
    <w:rsid w:val="00B756D7"/>
    <w:rsid w:val="00B757A9"/>
    <w:rsid w:val="00B758E5"/>
    <w:rsid w:val="00B7591D"/>
    <w:rsid w:val="00B7598B"/>
    <w:rsid w:val="00B75A4A"/>
    <w:rsid w:val="00B75A6F"/>
    <w:rsid w:val="00B75C16"/>
    <w:rsid w:val="00B75C41"/>
    <w:rsid w:val="00B75D69"/>
    <w:rsid w:val="00B75D87"/>
    <w:rsid w:val="00B75F9E"/>
    <w:rsid w:val="00B760C1"/>
    <w:rsid w:val="00B7617D"/>
    <w:rsid w:val="00B763B6"/>
    <w:rsid w:val="00B763C6"/>
    <w:rsid w:val="00B76464"/>
    <w:rsid w:val="00B76476"/>
    <w:rsid w:val="00B76599"/>
    <w:rsid w:val="00B76678"/>
    <w:rsid w:val="00B7667C"/>
    <w:rsid w:val="00B76799"/>
    <w:rsid w:val="00B7680A"/>
    <w:rsid w:val="00B768FF"/>
    <w:rsid w:val="00B76C24"/>
    <w:rsid w:val="00B76CA1"/>
    <w:rsid w:val="00B76E0F"/>
    <w:rsid w:val="00B76F37"/>
    <w:rsid w:val="00B76F77"/>
    <w:rsid w:val="00B76FC7"/>
    <w:rsid w:val="00B76FF6"/>
    <w:rsid w:val="00B770AF"/>
    <w:rsid w:val="00B7717F"/>
    <w:rsid w:val="00B772FB"/>
    <w:rsid w:val="00B77416"/>
    <w:rsid w:val="00B77463"/>
    <w:rsid w:val="00B77465"/>
    <w:rsid w:val="00B775BE"/>
    <w:rsid w:val="00B775FB"/>
    <w:rsid w:val="00B77692"/>
    <w:rsid w:val="00B77832"/>
    <w:rsid w:val="00B77A83"/>
    <w:rsid w:val="00B77B65"/>
    <w:rsid w:val="00B77C91"/>
    <w:rsid w:val="00B77CB8"/>
    <w:rsid w:val="00B77E14"/>
    <w:rsid w:val="00B77E68"/>
    <w:rsid w:val="00B80203"/>
    <w:rsid w:val="00B8022F"/>
    <w:rsid w:val="00B80242"/>
    <w:rsid w:val="00B803AC"/>
    <w:rsid w:val="00B8054F"/>
    <w:rsid w:val="00B80616"/>
    <w:rsid w:val="00B80650"/>
    <w:rsid w:val="00B806A0"/>
    <w:rsid w:val="00B8080C"/>
    <w:rsid w:val="00B80877"/>
    <w:rsid w:val="00B80896"/>
    <w:rsid w:val="00B8089A"/>
    <w:rsid w:val="00B808B2"/>
    <w:rsid w:val="00B80A5F"/>
    <w:rsid w:val="00B80BD0"/>
    <w:rsid w:val="00B80C93"/>
    <w:rsid w:val="00B80D72"/>
    <w:rsid w:val="00B80DA2"/>
    <w:rsid w:val="00B80DE9"/>
    <w:rsid w:val="00B80DFA"/>
    <w:rsid w:val="00B80E31"/>
    <w:rsid w:val="00B811AB"/>
    <w:rsid w:val="00B811E0"/>
    <w:rsid w:val="00B81291"/>
    <w:rsid w:val="00B8129B"/>
    <w:rsid w:val="00B81434"/>
    <w:rsid w:val="00B81787"/>
    <w:rsid w:val="00B817FB"/>
    <w:rsid w:val="00B81A10"/>
    <w:rsid w:val="00B81B33"/>
    <w:rsid w:val="00B81B58"/>
    <w:rsid w:val="00B81B59"/>
    <w:rsid w:val="00B81B83"/>
    <w:rsid w:val="00B81CCD"/>
    <w:rsid w:val="00B81D57"/>
    <w:rsid w:val="00B81E2D"/>
    <w:rsid w:val="00B81FDA"/>
    <w:rsid w:val="00B8200B"/>
    <w:rsid w:val="00B8202F"/>
    <w:rsid w:val="00B82041"/>
    <w:rsid w:val="00B82177"/>
    <w:rsid w:val="00B8239D"/>
    <w:rsid w:val="00B82600"/>
    <w:rsid w:val="00B8272A"/>
    <w:rsid w:val="00B827ED"/>
    <w:rsid w:val="00B828C0"/>
    <w:rsid w:val="00B82A34"/>
    <w:rsid w:val="00B82A88"/>
    <w:rsid w:val="00B82B05"/>
    <w:rsid w:val="00B82C76"/>
    <w:rsid w:val="00B82EC1"/>
    <w:rsid w:val="00B83113"/>
    <w:rsid w:val="00B83206"/>
    <w:rsid w:val="00B83284"/>
    <w:rsid w:val="00B83425"/>
    <w:rsid w:val="00B834AD"/>
    <w:rsid w:val="00B835DE"/>
    <w:rsid w:val="00B83751"/>
    <w:rsid w:val="00B83A90"/>
    <w:rsid w:val="00B83ACC"/>
    <w:rsid w:val="00B83BB2"/>
    <w:rsid w:val="00B83D35"/>
    <w:rsid w:val="00B83DE7"/>
    <w:rsid w:val="00B83E41"/>
    <w:rsid w:val="00B83F07"/>
    <w:rsid w:val="00B83F62"/>
    <w:rsid w:val="00B83FF7"/>
    <w:rsid w:val="00B84093"/>
    <w:rsid w:val="00B84275"/>
    <w:rsid w:val="00B842D7"/>
    <w:rsid w:val="00B84375"/>
    <w:rsid w:val="00B8460F"/>
    <w:rsid w:val="00B8487A"/>
    <w:rsid w:val="00B8498C"/>
    <w:rsid w:val="00B849F6"/>
    <w:rsid w:val="00B84BCB"/>
    <w:rsid w:val="00B84BE8"/>
    <w:rsid w:val="00B84C90"/>
    <w:rsid w:val="00B84DD2"/>
    <w:rsid w:val="00B85003"/>
    <w:rsid w:val="00B8505F"/>
    <w:rsid w:val="00B851C5"/>
    <w:rsid w:val="00B851E6"/>
    <w:rsid w:val="00B85204"/>
    <w:rsid w:val="00B85342"/>
    <w:rsid w:val="00B853E6"/>
    <w:rsid w:val="00B85453"/>
    <w:rsid w:val="00B85542"/>
    <w:rsid w:val="00B85670"/>
    <w:rsid w:val="00B85847"/>
    <w:rsid w:val="00B859A7"/>
    <w:rsid w:val="00B859D5"/>
    <w:rsid w:val="00B85A3B"/>
    <w:rsid w:val="00B85BD9"/>
    <w:rsid w:val="00B85C6B"/>
    <w:rsid w:val="00B85CC1"/>
    <w:rsid w:val="00B85D29"/>
    <w:rsid w:val="00B85DA6"/>
    <w:rsid w:val="00B860CE"/>
    <w:rsid w:val="00B86185"/>
    <w:rsid w:val="00B86464"/>
    <w:rsid w:val="00B865EB"/>
    <w:rsid w:val="00B86748"/>
    <w:rsid w:val="00B86813"/>
    <w:rsid w:val="00B8683B"/>
    <w:rsid w:val="00B86865"/>
    <w:rsid w:val="00B86A27"/>
    <w:rsid w:val="00B86AB3"/>
    <w:rsid w:val="00B86C53"/>
    <w:rsid w:val="00B86CFF"/>
    <w:rsid w:val="00B86D32"/>
    <w:rsid w:val="00B870B3"/>
    <w:rsid w:val="00B8716D"/>
    <w:rsid w:val="00B872A6"/>
    <w:rsid w:val="00B87465"/>
    <w:rsid w:val="00B874F0"/>
    <w:rsid w:val="00B87711"/>
    <w:rsid w:val="00B87750"/>
    <w:rsid w:val="00B8796F"/>
    <w:rsid w:val="00B879F4"/>
    <w:rsid w:val="00B87A39"/>
    <w:rsid w:val="00B87AB2"/>
    <w:rsid w:val="00B87AC9"/>
    <w:rsid w:val="00B87AF8"/>
    <w:rsid w:val="00B87BD7"/>
    <w:rsid w:val="00B87C34"/>
    <w:rsid w:val="00B87D38"/>
    <w:rsid w:val="00B87D7C"/>
    <w:rsid w:val="00B87E13"/>
    <w:rsid w:val="00B900D7"/>
    <w:rsid w:val="00B9012A"/>
    <w:rsid w:val="00B90277"/>
    <w:rsid w:val="00B90367"/>
    <w:rsid w:val="00B90489"/>
    <w:rsid w:val="00B907BB"/>
    <w:rsid w:val="00B90869"/>
    <w:rsid w:val="00B908BA"/>
    <w:rsid w:val="00B908C1"/>
    <w:rsid w:val="00B90991"/>
    <w:rsid w:val="00B90B14"/>
    <w:rsid w:val="00B90DCB"/>
    <w:rsid w:val="00B90FB6"/>
    <w:rsid w:val="00B9102E"/>
    <w:rsid w:val="00B91101"/>
    <w:rsid w:val="00B9114C"/>
    <w:rsid w:val="00B9116C"/>
    <w:rsid w:val="00B9128F"/>
    <w:rsid w:val="00B91379"/>
    <w:rsid w:val="00B9153F"/>
    <w:rsid w:val="00B91646"/>
    <w:rsid w:val="00B9180C"/>
    <w:rsid w:val="00B9195F"/>
    <w:rsid w:val="00B91AFE"/>
    <w:rsid w:val="00B91B5B"/>
    <w:rsid w:val="00B91B64"/>
    <w:rsid w:val="00B91BE1"/>
    <w:rsid w:val="00B91CEF"/>
    <w:rsid w:val="00B91D2C"/>
    <w:rsid w:val="00B91F33"/>
    <w:rsid w:val="00B91FBD"/>
    <w:rsid w:val="00B92136"/>
    <w:rsid w:val="00B921DC"/>
    <w:rsid w:val="00B92206"/>
    <w:rsid w:val="00B922F2"/>
    <w:rsid w:val="00B923B5"/>
    <w:rsid w:val="00B92484"/>
    <w:rsid w:val="00B92533"/>
    <w:rsid w:val="00B9254D"/>
    <w:rsid w:val="00B92567"/>
    <w:rsid w:val="00B92860"/>
    <w:rsid w:val="00B928F6"/>
    <w:rsid w:val="00B92AB2"/>
    <w:rsid w:val="00B92B19"/>
    <w:rsid w:val="00B92B8B"/>
    <w:rsid w:val="00B92BB9"/>
    <w:rsid w:val="00B92BFB"/>
    <w:rsid w:val="00B92C24"/>
    <w:rsid w:val="00B92C63"/>
    <w:rsid w:val="00B92C7B"/>
    <w:rsid w:val="00B92CCD"/>
    <w:rsid w:val="00B92D7B"/>
    <w:rsid w:val="00B92E0D"/>
    <w:rsid w:val="00B92F6B"/>
    <w:rsid w:val="00B92FA1"/>
    <w:rsid w:val="00B93017"/>
    <w:rsid w:val="00B9301B"/>
    <w:rsid w:val="00B930DB"/>
    <w:rsid w:val="00B93165"/>
    <w:rsid w:val="00B93180"/>
    <w:rsid w:val="00B93192"/>
    <w:rsid w:val="00B93258"/>
    <w:rsid w:val="00B93289"/>
    <w:rsid w:val="00B936CE"/>
    <w:rsid w:val="00B9370E"/>
    <w:rsid w:val="00B93841"/>
    <w:rsid w:val="00B939BC"/>
    <w:rsid w:val="00B93A13"/>
    <w:rsid w:val="00B93B36"/>
    <w:rsid w:val="00B93CCF"/>
    <w:rsid w:val="00B93D3C"/>
    <w:rsid w:val="00B93E96"/>
    <w:rsid w:val="00B93EC4"/>
    <w:rsid w:val="00B94023"/>
    <w:rsid w:val="00B94114"/>
    <w:rsid w:val="00B9415B"/>
    <w:rsid w:val="00B944A0"/>
    <w:rsid w:val="00B94527"/>
    <w:rsid w:val="00B9455D"/>
    <w:rsid w:val="00B94681"/>
    <w:rsid w:val="00B94771"/>
    <w:rsid w:val="00B94986"/>
    <w:rsid w:val="00B949A3"/>
    <w:rsid w:val="00B949A6"/>
    <w:rsid w:val="00B94A41"/>
    <w:rsid w:val="00B94C9C"/>
    <w:rsid w:val="00B94CD2"/>
    <w:rsid w:val="00B94D23"/>
    <w:rsid w:val="00B94F1E"/>
    <w:rsid w:val="00B94F6B"/>
    <w:rsid w:val="00B94FE3"/>
    <w:rsid w:val="00B950CA"/>
    <w:rsid w:val="00B95126"/>
    <w:rsid w:val="00B95168"/>
    <w:rsid w:val="00B95204"/>
    <w:rsid w:val="00B95307"/>
    <w:rsid w:val="00B95320"/>
    <w:rsid w:val="00B9548B"/>
    <w:rsid w:val="00B955ED"/>
    <w:rsid w:val="00B95799"/>
    <w:rsid w:val="00B95B72"/>
    <w:rsid w:val="00B95BD0"/>
    <w:rsid w:val="00B95C53"/>
    <w:rsid w:val="00B95CB1"/>
    <w:rsid w:val="00B95D18"/>
    <w:rsid w:val="00B95DDE"/>
    <w:rsid w:val="00B95DE7"/>
    <w:rsid w:val="00B95E15"/>
    <w:rsid w:val="00B95E25"/>
    <w:rsid w:val="00B95E52"/>
    <w:rsid w:val="00B95F32"/>
    <w:rsid w:val="00B95F77"/>
    <w:rsid w:val="00B960C4"/>
    <w:rsid w:val="00B9618B"/>
    <w:rsid w:val="00B96566"/>
    <w:rsid w:val="00B96659"/>
    <w:rsid w:val="00B96778"/>
    <w:rsid w:val="00B96838"/>
    <w:rsid w:val="00B968AA"/>
    <w:rsid w:val="00B968D9"/>
    <w:rsid w:val="00B96929"/>
    <w:rsid w:val="00B96974"/>
    <w:rsid w:val="00B96A32"/>
    <w:rsid w:val="00B96B72"/>
    <w:rsid w:val="00B96E3E"/>
    <w:rsid w:val="00B96E54"/>
    <w:rsid w:val="00B96F23"/>
    <w:rsid w:val="00B96F90"/>
    <w:rsid w:val="00B97094"/>
    <w:rsid w:val="00B970BF"/>
    <w:rsid w:val="00B97166"/>
    <w:rsid w:val="00B97187"/>
    <w:rsid w:val="00B9719C"/>
    <w:rsid w:val="00B971B9"/>
    <w:rsid w:val="00B97249"/>
    <w:rsid w:val="00B97368"/>
    <w:rsid w:val="00B9756A"/>
    <w:rsid w:val="00B975F0"/>
    <w:rsid w:val="00B97674"/>
    <w:rsid w:val="00B9776B"/>
    <w:rsid w:val="00B977CB"/>
    <w:rsid w:val="00B97821"/>
    <w:rsid w:val="00B97827"/>
    <w:rsid w:val="00B97905"/>
    <w:rsid w:val="00B979BC"/>
    <w:rsid w:val="00B97AD1"/>
    <w:rsid w:val="00B97D4F"/>
    <w:rsid w:val="00B97EF4"/>
    <w:rsid w:val="00B97F5B"/>
    <w:rsid w:val="00BA008D"/>
    <w:rsid w:val="00BA00FA"/>
    <w:rsid w:val="00BA01F4"/>
    <w:rsid w:val="00BA022D"/>
    <w:rsid w:val="00BA025D"/>
    <w:rsid w:val="00BA0319"/>
    <w:rsid w:val="00BA0389"/>
    <w:rsid w:val="00BA03C1"/>
    <w:rsid w:val="00BA0675"/>
    <w:rsid w:val="00BA0811"/>
    <w:rsid w:val="00BA0840"/>
    <w:rsid w:val="00BA096D"/>
    <w:rsid w:val="00BA09D5"/>
    <w:rsid w:val="00BA0AD5"/>
    <w:rsid w:val="00BA0B58"/>
    <w:rsid w:val="00BA0B82"/>
    <w:rsid w:val="00BA0BA3"/>
    <w:rsid w:val="00BA0C5A"/>
    <w:rsid w:val="00BA0CA6"/>
    <w:rsid w:val="00BA0DF0"/>
    <w:rsid w:val="00BA0E97"/>
    <w:rsid w:val="00BA0F31"/>
    <w:rsid w:val="00BA1232"/>
    <w:rsid w:val="00BA127D"/>
    <w:rsid w:val="00BA1349"/>
    <w:rsid w:val="00BA13FF"/>
    <w:rsid w:val="00BA143B"/>
    <w:rsid w:val="00BA146B"/>
    <w:rsid w:val="00BA149F"/>
    <w:rsid w:val="00BA14DE"/>
    <w:rsid w:val="00BA1531"/>
    <w:rsid w:val="00BA16C2"/>
    <w:rsid w:val="00BA1700"/>
    <w:rsid w:val="00BA174B"/>
    <w:rsid w:val="00BA18C5"/>
    <w:rsid w:val="00BA18DC"/>
    <w:rsid w:val="00BA1B65"/>
    <w:rsid w:val="00BA1C3E"/>
    <w:rsid w:val="00BA1C49"/>
    <w:rsid w:val="00BA1C9E"/>
    <w:rsid w:val="00BA1D6B"/>
    <w:rsid w:val="00BA1E3B"/>
    <w:rsid w:val="00BA1EF8"/>
    <w:rsid w:val="00BA2034"/>
    <w:rsid w:val="00BA2071"/>
    <w:rsid w:val="00BA22BE"/>
    <w:rsid w:val="00BA23B7"/>
    <w:rsid w:val="00BA2447"/>
    <w:rsid w:val="00BA24B0"/>
    <w:rsid w:val="00BA24F0"/>
    <w:rsid w:val="00BA25B8"/>
    <w:rsid w:val="00BA26B5"/>
    <w:rsid w:val="00BA26D6"/>
    <w:rsid w:val="00BA26E3"/>
    <w:rsid w:val="00BA27D0"/>
    <w:rsid w:val="00BA27FE"/>
    <w:rsid w:val="00BA2983"/>
    <w:rsid w:val="00BA2BAF"/>
    <w:rsid w:val="00BA2BC9"/>
    <w:rsid w:val="00BA2BF5"/>
    <w:rsid w:val="00BA2C1A"/>
    <w:rsid w:val="00BA2D6B"/>
    <w:rsid w:val="00BA2E93"/>
    <w:rsid w:val="00BA31BD"/>
    <w:rsid w:val="00BA3233"/>
    <w:rsid w:val="00BA3354"/>
    <w:rsid w:val="00BA33C0"/>
    <w:rsid w:val="00BA34A0"/>
    <w:rsid w:val="00BA34B2"/>
    <w:rsid w:val="00BA34B3"/>
    <w:rsid w:val="00BA3525"/>
    <w:rsid w:val="00BA3541"/>
    <w:rsid w:val="00BA3779"/>
    <w:rsid w:val="00BA380C"/>
    <w:rsid w:val="00BA381C"/>
    <w:rsid w:val="00BA3A10"/>
    <w:rsid w:val="00BA3A6A"/>
    <w:rsid w:val="00BA3AAB"/>
    <w:rsid w:val="00BA3B29"/>
    <w:rsid w:val="00BA3B50"/>
    <w:rsid w:val="00BA3B62"/>
    <w:rsid w:val="00BA3CFE"/>
    <w:rsid w:val="00BA3D37"/>
    <w:rsid w:val="00BA405E"/>
    <w:rsid w:val="00BA410B"/>
    <w:rsid w:val="00BA4160"/>
    <w:rsid w:val="00BA41A6"/>
    <w:rsid w:val="00BA4228"/>
    <w:rsid w:val="00BA427F"/>
    <w:rsid w:val="00BA4322"/>
    <w:rsid w:val="00BA438C"/>
    <w:rsid w:val="00BA4661"/>
    <w:rsid w:val="00BA47C3"/>
    <w:rsid w:val="00BA47C9"/>
    <w:rsid w:val="00BA47DA"/>
    <w:rsid w:val="00BA4868"/>
    <w:rsid w:val="00BA48E1"/>
    <w:rsid w:val="00BA497C"/>
    <w:rsid w:val="00BA4B29"/>
    <w:rsid w:val="00BA4B8D"/>
    <w:rsid w:val="00BA4C86"/>
    <w:rsid w:val="00BA4D39"/>
    <w:rsid w:val="00BA5010"/>
    <w:rsid w:val="00BA506F"/>
    <w:rsid w:val="00BA51ED"/>
    <w:rsid w:val="00BA5365"/>
    <w:rsid w:val="00BA53A8"/>
    <w:rsid w:val="00BA5564"/>
    <w:rsid w:val="00BA569E"/>
    <w:rsid w:val="00BA56F0"/>
    <w:rsid w:val="00BA5712"/>
    <w:rsid w:val="00BA5740"/>
    <w:rsid w:val="00BA5919"/>
    <w:rsid w:val="00BA592D"/>
    <w:rsid w:val="00BA59DF"/>
    <w:rsid w:val="00BA5A32"/>
    <w:rsid w:val="00BA5B10"/>
    <w:rsid w:val="00BA5C09"/>
    <w:rsid w:val="00BA5CAE"/>
    <w:rsid w:val="00BA5CB7"/>
    <w:rsid w:val="00BA5D08"/>
    <w:rsid w:val="00BA5D75"/>
    <w:rsid w:val="00BA5E40"/>
    <w:rsid w:val="00BA5E69"/>
    <w:rsid w:val="00BA5E97"/>
    <w:rsid w:val="00BA5F7B"/>
    <w:rsid w:val="00BA6102"/>
    <w:rsid w:val="00BA6236"/>
    <w:rsid w:val="00BA62B2"/>
    <w:rsid w:val="00BA62F1"/>
    <w:rsid w:val="00BA630C"/>
    <w:rsid w:val="00BA6363"/>
    <w:rsid w:val="00BA63AE"/>
    <w:rsid w:val="00BA645E"/>
    <w:rsid w:val="00BA6553"/>
    <w:rsid w:val="00BA6672"/>
    <w:rsid w:val="00BA66F5"/>
    <w:rsid w:val="00BA69B7"/>
    <w:rsid w:val="00BA6B62"/>
    <w:rsid w:val="00BA6D06"/>
    <w:rsid w:val="00BA6D81"/>
    <w:rsid w:val="00BA6E6D"/>
    <w:rsid w:val="00BA6EE4"/>
    <w:rsid w:val="00BA6F77"/>
    <w:rsid w:val="00BA6FFA"/>
    <w:rsid w:val="00BA70EB"/>
    <w:rsid w:val="00BA72A1"/>
    <w:rsid w:val="00BA72E7"/>
    <w:rsid w:val="00BA7333"/>
    <w:rsid w:val="00BA7334"/>
    <w:rsid w:val="00BA740F"/>
    <w:rsid w:val="00BA7578"/>
    <w:rsid w:val="00BA7590"/>
    <w:rsid w:val="00BA76AC"/>
    <w:rsid w:val="00BA7846"/>
    <w:rsid w:val="00BA7A04"/>
    <w:rsid w:val="00BA7A4C"/>
    <w:rsid w:val="00BA7B4B"/>
    <w:rsid w:val="00BA7BC5"/>
    <w:rsid w:val="00BA7BE1"/>
    <w:rsid w:val="00BA7D14"/>
    <w:rsid w:val="00BA7E2A"/>
    <w:rsid w:val="00BA7E62"/>
    <w:rsid w:val="00BA7E87"/>
    <w:rsid w:val="00BA7F30"/>
    <w:rsid w:val="00BA7F33"/>
    <w:rsid w:val="00BB0010"/>
    <w:rsid w:val="00BB0024"/>
    <w:rsid w:val="00BB019A"/>
    <w:rsid w:val="00BB027F"/>
    <w:rsid w:val="00BB0300"/>
    <w:rsid w:val="00BB032A"/>
    <w:rsid w:val="00BB0399"/>
    <w:rsid w:val="00BB041A"/>
    <w:rsid w:val="00BB0614"/>
    <w:rsid w:val="00BB067B"/>
    <w:rsid w:val="00BB0719"/>
    <w:rsid w:val="00BB0755"/>
    <w:rsid w:val="00BB07F5"/>
    <w:rsid w:val="00BB090B"/>
    <w:rsid w:val="00BB092F"/>
    <w:rsid w:val="00BB0A28"/>
    <w:rsid w:val="00BB0A70"/>
    <w:rsid w:val="00BB0ADA"/>
    <w:rsid w:val="00BB0B52"/>
    <w:rsid w:val="00BB0C63"/>
    <w:rsid w:val="00BB0C99"/>
    <w:rsid w:val="00BB0EF9"/>
    <w:rsid w:val="00BB0FB2"/>
    <w:rsid w:val="00BB1084"/>
    <w:rsid w:val="00BB10BC"/>
    <w:rsid w:val="00BB10F9"/>
    <w:rsid w:val="00BB1183"/>
    <w:rsid w:val="00BB165F"/>
    <w:rsid w:val="00BB168B"/>
    <w:rsid w:val="00BB19F9"/>
    <w:rsid w:val="00BB1AC6"/>
    <w:rsid w:val="00BB1C73"/>
    <w:rsid w:val="00BB1D6C"/>
    <w:rsid w:val="00BB1E29"/>
    <w:rsid w:val="00BB1E2B"/>
    <w:rsid w:val="00BB1E77"/>
    <w:rsid w:val="00BB1E7C"/>
    <w:rsid w:val="00BB21B0"/>
    <w:rsid w:val="00BB22BA"/>
    <w:rsid w:val="00BB239C"/>
    <w:rsid w:val="00BB2423"/>
    <w:rsid w:val="00BB245D"/>
    <w:rsid w:val="00BB2562"/>
    <w:rsid w:val="00BB2664"/>
    <w:rsid w:val="00BB26E4"/>
    <w:rsid w:val="00BB26E7"/>
    <w:rsid w:val="00BB2822"/>
    <w:rsid w:val="00BB2B04"/>
    <w:rsid w:val="00BB2BAA"/>
    <w:rsid w:val="00BB2BB5"/>
    <w:rsid w:val="00BB2CFD"/>
    <w:rsid w:val="00BB2D7C"/>
    <w:rsid w:val="00BB2F54"/>
    <w:rsid w:val="00BB2F63"/>
    <w:rsid w:val="00BB2FD3"/>
    <w:rsid w:val="00BB2FDF"/>
    <w:rsid w:val="00BB3000"/>
    <w:rsid w:val="00BB359D"/>
    <w:rsid w:val="00BB35AB"/>
    <w:rsid w:val="00BB35E6"/>
    <w:rsid w:val="00BB3653"/>
    <w:rsid w:val="00BB3677"/>
    <w:rsid w:val="00BB3724"/>
    <w:rsid w:val="00BB39EA"/>
    <w:rsid w:val="00BB3C6F"/>
    <w:rsid w:val="00BB3C99"/>
    <w:rsid w:val="00BB3D78"/>
    <w:rsid w:val="00BB3DD2"/>
    <w:rsid w:val="00BB3E71"/>
    <w:rsid w:val="00BB3E9B"/>
    <w:rsid w:val="00BB4001"/>
    <w:rsid w:val="00BB409D"/>
    <w:rsid w:val="00BB40D9"/>
    <w:rsid w:val="00BB4121"/>
    <w:rsid w:val="00BB41D8"/>
    <w:rsid w:val="00BB4290"/>
    <w:rsid w:val="00BB433E"/>
    <w:rsid w:val="00BB442B"/>
    <w:rsid w:val="00BB4434"/>
    <w:rsid w:val="00BB44B4"/>
    <w:rsid w:val="00BB4739"/>
    <w:rsid w:val="00BB483B"/>
    <w:rsid w:val="00BB4925"/>
    <w:rsid w:val="00BB4AE4"/>
    <w:rsid w:val="00BB4B13"/>
    <w:rsid w:val="00BB4D8B"/>
    <w:rsid w:val="00BB4F08"/>
    <w:rsid w:val="00BB50AE"/>
    <w:rsid w:val="00BB50F5"/>
    <w:rsid w:val="00BB5345"/>
    <w:rsid w:val="00BB5386"/>
    <w:rsid w:val="00BB5468"/>
    <w:rsid w:val="00BB54E7"/>
    <w:rsid w:val="00BB55BE"/>
    <w:rsid w:val="00BB55D5"/>
    <w:rsid w:val="00BB5780"/>
    <w:rsid w:val="00BB5B4A"/>
    <w:rsid w:val="00BB5C99"/>
    <w:rsid w:val="00BB5E06"/>
    <w:rsid w:val="00BB6079"/>
    <w:rsid w:val="00BB60B5"/>
    <w:rsid w:val="00BB61A3"/>
    <w:rsid w:val="00BB61D3"/>
    <w:rsid w:val="00BB61FB"/>
    <w:rsid w:val="00BB62FD"/>
    <w:rsid w:val="00BB640F"/>
    <w:rsid w:val="00BB646B"/>
    <w:rsid w:val="00BB64B8"/>
    <w:rsid w:val="00BB6584"/>
    <w:rsid w:val="00BB67A2"/>
    <w:rsid w:val="00BB6962"/>
    <w:rsid w:val="00BB6973"/>
    <w:rsid w:val="00BB69CC"/>
    <w:rsid w:val="00BB6A46"/>
    <w:rsid w:val="00BB6BC2"/>
    <w:rsid w:val="00BB6C2E"/>
    <w:rsid w:val="00BB6D04"/>
    <w:rsid w:val="00BB6DDD"/>
    <w:rsid w:val="00BB6F29"/>
    <w:rsid w:val="00BB7025"/>
    <w:rsid w:val="00BB70A3"/>
    <w:rsid w:val="00BB7407"/>
    <w:rsid w:val="00BB742C"/>
    <w:rsid w:val="00BB7444"/>
    <w:rsid w:val="00BB74A7"/>
    <w:rsid w:val="00BB74AD"/>
    <w:rsid w:val="00BB7509"/>
    <w:rsid w:val="00BB7522"/>
    <w:rsid w:val="00BB76E3"/>
    <w:rsid w:val="00BB77BA"/>
    <w:rsid w:val="00BB7918"/>
    <w:rsid w:val="00BB7B47"/>
    <w:rsid w:val="00BB7B6E"/>
    <w:rsid w:val="00BB7BBE"/>
    <w:rsid w:val="00BB7C08"/>
    <w:rsid w:val="00BB7E29"/>
    <w:rsid w:val="00BB7E32"/>
    <w:rsid w:val="00BC0131"/>
    <w:rsid w:val="00BC0139"/>
    <w:rsid w:val="00BC019D"/>
    <w:rsid w:val="00BC02D0"/>
    <w:rsid w:val="00BC0366"/>
    <w:rsid w:val="00BC0444"/>
    <w:rsid w:val="00BC0483"/>
    <w:rsid w:val="00BC0767"/>
    <w:rsid w:val="00BC07B4"/>
    <w:rsid w:val="00BC0A54"/>
    <w:rsid w:val="00BC0A7C"/>
    <w:rsid w:val="00BC0A91"/>
    <w:rsid w:val="00BC0D05"/>
    <w:rsid w:val="00BC0E12"/>
    <w:rsid w:val="00BC0EA4"/>
    <w:rsid w:val="00BC0F35"/>
    <w:rsid w:val="00BC1040"/>
    <w:rsid w:val="00BC1041"/>
    <w:rsid w:val="00BC114D"/>
    <w:rsid w:val="00BC11DE"/>
    <w:rsid w:val="00BC1219"/>
    <w:rsid w:val="00BC14DB"/>
    <w:rsid w:val="00BC150F"/>
    <w:rsid w:val="00BC1605"/>
    <w:rsid w:val="00BC1628"/>
    <w:rsid w:val="00BC16C4"/>
    <w:rsid w:val="00BC192D"/>
    <w:rsid w:val="00BC1A12"/>
    <w:rsid w:val="00BC1C2F"/>
    <w:rsid w:val="00BC1C56"/>
    <w:rsid w:val="00BC1CEE"/>
    <w:rsid w:val="00BC1D5B"/>
    <w:rsid w:val="00BC1F42"/>
    <w:rsid w:val="00BC1FA2"/>
    <w:rsid w:val="00BC1FDC"/>
    <w:rsid w:val="00BC20D2"/>
    <w:rsid w:val="00BC216C"/>
    <w:rsid w:val="00BC2259"/>
    <w:rsid w:val="00BC238A"/>
    <w:rsid w:val="00BC240F"/>
    <w:rsid w:val="00BC24EC"/>
    <w:rsid w:val="00BC252D"/>
    <w:rsid w:val="00BC260D"/>
    <w:rsid w:val="00BC266C"/>
    <w:rsid w:val="00BC27FF"/>
    <w:rsid w:val="00BC282C"/>
    <w:rsid w:val="00BC2834"/>
    <w:rsid w:val="00BC2899"/>
    <w:rsid w:val="00BC2924"/>
    <w:rsid w:val="00BC293F"/>
    <w:rsid w:val="00BC29BF"/>
    <w:rsid w:val="00BC2BF5"/>
    <w:rsid w:val="00BC2E02"/>
    <w:rsid w:val="00BC2E05"/>
    <w:rsid w:val="00BC2E26"/>
    <w:rsid w:val="00BC2EBC"/>
    <w:rsid w:val="00BC2FAF"/>
    <w:rsid w:val="00BC3269"/>
    <w:rsid w:val="00BC3462"/>
    <w:rsid w:val="00BC353C"/>
    <w:rsid w:val="00BC35C0"/>
    <w:rsid w:val="00BC3600"/>
    <w:rsid w:val="00BC3604"/>
    <w:rsid w:val="00BC3641"/>
    <w:rsid w:val="00BC39F8"/>
    <w:rsid w:val="00BC3A9C"/>
    <w:rsid w:val="00BC3B16"/>
    <w:rsid w:val="00BC3B36"/>
    <w:rsid w:val="00BC3C7A"/>
    <w:rsid w:val="00BC3D04"/>
    <w:rsid w:val="00BC3D06"/>
    <w:rsid w:val="00BC3D77"/>
    <w:rsid w:val="00BC3DA2"/>
    <w:rsid w:val="00BC3F79"/>
    <w:rsid w:val="00BC3F8E"/>
    <w:rsid w:val="00BC404F"/>
    <w:rsid w:val="00BC41D0"/>
    <w:rsid w:val="00BC445F"/>
    <w:rsid w:val="00BC44B6"/>
    <w:rsid w:val="00BC454E"/>
    <w:rsid w:val="00BC4611"/>
    <w:rsid w:val="00BC465F"/>
    <w:rsid w:val="00BC46E6"/>
    <w:rsid w:val="00BC46E8"/>
    <w:rsid w:val="00BC4760"/>
    <w:rsid w:val="00BC483C"/>
    <w:rsid w:val="00BC484B"/>
    <w:rsid w:val="00BC4873"/>
    <w:rsid w:val="00BC488E"/>
    <w:rsid w:val="00BC4A10"/>
    <w:rsid w:val="00BC4A2F"/>
    <w:rsid w:val="00BC4C20"/>
    <w:rsid w:val="00BC4E3E"/>
    <w:rsid w:val="00BC4E56"/>
    <w:rsid w:val="00BC4E95"/>
    <w:rsid w:val="00BC4EDC"/>
    <w:rsid w:val="00BC4EE6"/>
    <w:rsid w:val="00BC5000"/>
    <w:rsid w:val="00BC534E"/>
    <w:rsid w:val="00BC5550"/>
    <w:rsid w:val="00BC5594"/>
    <w:rsid w:val="00BC5679"/>
    <w:rsid w:val="00BC56B4"/>
    <w:rsid w:val="00BC56BE"/>
    <w:rsid w:val="00BC57D0"/>
    <w:rsid w:val="00BC58BD"/>
    <w:rsid w:val="00BC591A"/>
    <w:rsid w:val="00BC593B"/>
    <w:rsid w:val="00BC59C9"/>
    <w:rsid w:val="00BC5B48"/>
    <w:rsid w:val="00BC5B80"/>
    <w:rsid w:val="00BC5BE4"/>
    <w:rsid w:val="00BC5DD5"/>
    <w:rsid w:val="00BC5EB9"/>
    <w:rsid w:val="00BC5F14"/>
    <w:rsid w:val="00BC5F92"/>
    <w:rsid w:val="00BC620A"/>
    <w:rsid w:val="00BC62C2"/>
    <w:rsid w:val="00BC62F1"/>
    <w:rsid w:val="00BC6331"/>
    <w:rsid w:val="00BC6593"/>
    <w:rsid w:val="00BC65E5"/>
    <w:rsid w:val="00BC66B5"/>
    <w:rsid w:val="00BC6904"/>
    <w:rsid w:val="00BC6BE8"/>
    <w:rsid w:val="00BC6DC7"/>
    <w:rsid w:val="00BC701C"/>
    <w:rsid w:val="00BC71AB"/>
    <w:rsid w:val="00BC7205"/>
    <w:rsid w:val="00BC73B3"/>
    <w:rsid w:val="00BC7457"/>
    <w:rsid w:val="00BC745B"/>
    <w:rsid w:val="00BC7500"/>
    <w:rsid w:val="00BC769A"/>
    <w:rsid w:val="00BC7734"/>
    <w:rsid w:val="00BC7914"/>
    <w:rsid w:val="00BC7962"/>
    <w:rsid w:val="00BC796D"/>
    <w:rsid w:val="00BC79DF"/>
    <w:rsid w:val="00BC7C7C"/>
    <w:rsid w:val="00BC7CD9"/>
    <w:rsid w:val="00BC7D4F"/>
    <w:rsid w:val="00BC7DF0"/>
    <w:rsid w:val="00BC7F41"/>
    <w:rsid w:val="00BC7FBC"/>
    <w:rsid w:val="00BC7FE3"/>
    <w:rsid w:val="00BD01C8"/>
    <w:rsid w:val="00BD01E0"/>
    <w:rsid w:val="00BD0248"/>
    <w:rsid w:val="00BD02D4"/>
    <w:rsid w:val="00BD046C"/>
    <w:rsid w:val="00BD05C5"/>
    <w:rsid w:val="00BD0624"/>
    <w:rsid w:val="00BD06FD"/>
    <w:rsid w:val="00BD08A6"/>
    <w:rsid w:val="00BD0A93"/>
    <w:rsid w:val="00BD0B9F"/>
    <w:rsid w:val="00BD0BE7"/>
    <w:rsid w:val="00BD0BF2"/>
    <w:rsid w:val="00BD0D54"/>
    <w:rsid w:val="00BD0E7A"/>
    <w:rsid w:val="00BD0F40"/>
    <w:rsid w:val="00BD0FE7"/>
    <w:rsid w:val="00BD0FF7"/>
    <w:rsid w:val="00BD100E"/>
    <w:rsid w:val="00BD101D"/>
    <w:rsid w:val="00BD10E4"/>
    <w:rsid w:val="00BD12A1"/>
    <w:rsid w:val="00BD17B2"/>
    <w:rsid w:val="00BD18EE"/>
    <w:rsid w:val="00BD1922"/>
    <w:rsid w:val="00BD1B3C"/>
    <w:rsid w:val="00BD1CA4"/>
    <w:rsid w:val="00BD1CD3"/>
    <w:rsid w:val="00BD1D08"/>
    <w:rsid w:val="00BD1EB7"/>
    <w:rsid w:val="00BD1EE0"/>
    <w:rsid w:val="00BD1FD2"/>
    <w:rsid w:val="00BD2082"/>
    <w:rsid w:val="00BD21BE"/>
    <w:rsid w:val="00BD223D"/>
    <w:rsid w:val="00BD223E"/>
    <w:rsid w:val="00BD2587"/>
    <w:rsid w:val="00BD2588"/>
    <w:rsid w:val="00BD26BF"/>
    <w:rsid w:val="00BD2702"/>
    <w:rsid w:val="00BD274B"/>
    <w:rsid w:val="00BD275D"/>
    <w:rsid w:val="00BD27B1"/>
    <w:rsid w:val="00BD29A0"/>
    <w:rsid w:val="00BD2BEB"/>
    <w:rsid w:val="00BD2C1D"/>
    <w:rsid w:val="00BD2CAE"/>
    <w:rsid w:val="00BD2D41"/>
    <w:rsid w:val="00BD2E2B"/>
    <w:rsid w:val="00BD2F2C"/>
    <w:rsid w:val="00BD2F44"/>
    <w:rsid w:val="00BD2F6E"/>
    <w:rsid w:val="00BD305A"/>
    <w:rsid w:val="00BD3185"/>
    <w:rsid w:val="00BD32C0"/>
    <w:rsid w:val="00BD3394"/>
    <w:rsid w:val="00BD343B"/>
    <w:rsid w:val="00BD3458"/>
    <w:rsid w:val="00BD3468"/>
    <w:rsid w:val="00BD356E"/>
    <w:rsid w:val="00BD368A"/>
    <w:rsid w:val="00BD36BA"/>
    <w:rsid w:val="00BD37F5"/>
    <w:rsid w:val="00BD38E3"/>
    <w:rsid w:val="00BD38F4"/>
    <w:rsid w:val="00BD39BF"/>
    <w:rsid w:val="00BD3A78"/>
    <w:rsid w:val="00BD3ADE"/>
    <w:rsid w:val="00BD3B80"/>
    <w:rsid w:val="00BD3D47"/>
    <w:rsid w:val="00BD3EA0"/>
    <w:rsid w:val="00BD3F65"/>
    <w:rsid w:val="00BD4125"/>
    <w:rsid w:val="00BD4151"/>
    <w:rsid w:val="00BD4224"/>
    <w:rsid w:val="00BD4435"/>
    <w:rsid w:val="00BD45C9"/>
    <w:rsid w:val="00BD4622"/>
    <w:rsid w:val="00BD4789"/>
    <w:rsid w:val="00BD4826"/>
    <w:rsid w:val="00BD48E0"/>
    <w:rsid w:val="00BD4A95"/>
    <w:rsid w:val="00BD4BCC"/>
    <w:rsid w:val="00BD4C2B"/>
    <w:rsid w:val="00BD4E7F"/>
    <w:rsid w:val="00BD4ED0"/>
    <w:rsid w:val="00BD4F1A"/>
    <w:rsid w:val="00BD4F40"/>
    <w:rsid w:val="00BD5114"/>
    <w:rsid w:val="00BD5187"/>
    <w:rsid w:val="00BD5232"/>
    <w:rsid w:val="00BD5359"/>
    <w:rsid w:val="00BD554B"/>
    <w:rsid w:val="00BD558B"/>
    <w:rsid w:val="00BD579F"/>
    <w:rsid w:val="00BD593D"/>
    <w:rsid w:val="00BD5978"/>
    <w:rsid w:val="00BD5A2F"/>
    <w:rsid w:val="00BD5A7A"/>
    <w:rsid w:val="00BD5AAE"/>
    <w:rsid w:val="00BD5B0B"/>
    <w:rsid w:val="00BD5BA1"/>
    <w:rsid w:val="00BD5E6A"/>
    <w:rsid w:val="00BD5EE7"/>
    <w:rsid w:val="00BD5F66"/>
    <w:rsid w:val="00BD5FCE"/>
    <w:rsid w:val="00BD61CE"/>
    <w:rsid w:val="00BD6357"/>
    <w:rsid w:val="00BD6397"/>
    <w:rsid w:val="00BD63E8"/>
    <w:rsid w:val="00BD6459"/>
    <w:rsid w:val="00BD6563"/>
    <w:rsid w:val="00BD6AB3"/>
    <w:rsid w:val="00BD6B30"/>
    <w:rsid w:val="00BD6B57"/>
    <w:rsid w:val="00BD6BD6"/>
    <w:rsid w:val="00BD6C07"/>
    <w:rsid w:val="00BD6F1E"/>
    <w:rsid w:val="00BD6F71"/>
    <w:rsid w:val="00BD6FFB"/>
    <w:rsid w:val="00BD7076"/>
    <w:rsid w:val="00BD7112"/>
    <w:rsid w:val="00BD7146"/>
    <w:rsid w:val="00BD71FA"/>
    <w:rsid w:val="00BD7212"/>
    <w:rsid w:val="00BD73A5"/>
    <w:rsid w:val="00BD74DE"/>
    <w:rsid w:val="00BD76BF"/>
    <w:rsid w:val="00BD7719"/>
    <w:rsid w:val="00BD7887"/>
    <w:rsid w:val="00BD7AEE"/>
    <w:rsid w:val="00BD7BF5"/>
    <w:rsid w:val="00BD7C8A"/>
    <w:rsid w:val="00BD7D01"/>
    <w:rsid w:val="00BD7F58"/>
    <w:rsid w:val="00BD7F9D"/>
    <w:rsid w:val="00BD7FAC"/>
    <w:rsid w:val="00BD7FB8"/>
    <w:rsid w:val="00BE01ED"/>
    <w:rsid w:val="00BE01F8"/>
    <w:rsid w:val="00BE0277"/>
    <w:rsid w:val="00BE038F"/>
    <w:rsid w:val="00BE03CA"/>
    <w:rsid w:val="00BE05A9"/>
    <w:rsid w:val="00BE08C2"/>
    <w:rsid w:val="00BE0BF8"/>
    <w:rsid w:val="00BE0C63"/>
    <w:rsid w:val="00BE0DB6"/>
    <w:rsid w:val="00BE0DBD"/>
    <w:rsid w:val="00BE1032"/>
    <w:rsid w:val="00BE10B1"/>
    <w:rsid w:val="00BE138F"/>
    <w:rsid w:val="00BE1638"/>
    <w:rsid w:val="00BE16E0"/>
    <w:rsid w:val="00BE1723"/>
    <w:rsid w:val="00BE1735"/>
    <w:rsid w:val="00BE1824"/>
    <w:rsid w:val="00BE1873"/>
    <w:rsid w:val="00BE1ADC"/>
    <w:rsid w:val="00BE1C62"/>
    <w:rsid w:val="00BE1CDA"/>
    <w:rsid w:val="00BE1CF5"/>
    <w:rsid w:val="00BE1D31"/>
    <w:rsid w:val="00BE1DE0"/>
    <w:rsid w:val="00BE1E80"/>
    <w:rsid w:val="00BE1EF3"/>
    <w:rsid w:val="00BE1F63"/>
    <w:rsid w:val="00BE2057"/>
    <w:rsid w:val="00BE213E"/>
    <w:rsid w:val="00BE21BB"/>
    <w:rsid w:val="00BE224A"/>
    <w:rsid w:val="00BE2305"/>
    <w:rsid w:val="00BE2339"/>
    <w:rsid w:val="00BE24A4"/>
    <w:rsid w:val="00BE252D"/>
    <w:rsid w:val="00BE257E"/>
    <w:rsid w:val="00BE259A"/>
    <w:rsid w:val="00BE2692"/>
    <w:rsid w:val="00BE26AC"/>
    <w:rsid w:val="00BE29FD"/>
    <w:rsid w:val="00BE2B4E"/>
    <w:rsid w:val="00BE2BF0"/>
    <w:rsid w:val="00BE2D55"/>
    <w:rsid w:val="00BE2EB0"/>
    <w:rsid w:val="00BE2F0C"/>
    <w:rsid w:val="00BE300A"/>
    <w:rsid w:val="00BE316A"/>
    <w:rsid w:val="00BE3218"/>
    <w:rsid w:val="00BE35DD"/>
    <w:rsid w:val="00BE3772"/>
    <w:rsid w:val="00BE3941"/>
    <w:rsid w:val="00BE3950"/>
    <w:rsid w:val="00BE3959"/>
    <w:rsid w:val="00BE3AFC"/>
    <w:rsid w:val="00BE3B62"/>
    <w:rsid w:val="00BE3BD4"/>
    <w:rsid w:val="00BE3CF6"/>
    <w:rsid w:val="00BE3D7E"/>
    <w:rsid w:val="00BE3EAB"/>
    <w:rsid w:val="00BE3EB7"/>
    <w:rsid w:val="00BE3ED3"/>
    <w:rsid w:val="00BE3F4E"/>
    <w:rsid w:val="00BE3F5D"/>
    <w:rsid w:val="00BE3F6C"/>
    <w:rsid w:val="00BE3FFF"/>
    <w:rsid w:val="00BE40B3"/>
    <w:rsid w:val="00BE40D9"/>
    <w:rsid w:val="00BE4252"/>
    <w:rsid w:val="00BE4352"/>
    <w:rsid w:val="00BE4559"/>
    <w:rsid w:val="00BE4571"/>
    <w:rsid w:val="00BE45FB"/>
    <w:rsid w:val="00BE46B7"/>
    <w:rsid w:val="00BE4728"/>
    <w:rsid w:val="00BE4847"/>
    <w:rsid w:val="00BE48EF"/>
    <w:rsid w:val="00BE48F9"/>
    <w:rsid w:val="00BE491B"/>
    <w:rsid w:val="00BE4BE0"/>
    <w:rsid w:val="00BE4BE5"/>
    <w:rsid w:val="00BE4D85"/>
    <w:rsid w:val="00BE4E0D"/>
    <w:rsid w:val="00BE4EB4"/>
    <w:rsid w:val="00BE4F40"/>
    <w:rsid w:val="00BE4FFC"/>
    <w:rsid w:val="00BE5000"/>
    <w:rsid w:val="00BE5037"/>
    <w:rsid w:val="00BE52CB"/>
    <w:rsid w:val="00BE540A"/>
    <w:rsid w:val="00BE54FD"/>
    <w:rsid w:val="00BE551B"/>
    <w:rsid w:val="00BE5839"/>
    <w:rsid w:val="00BE5A43"/>
    <w:rsid w:val="00BE5AFF"/>
    <w:rsid w:val="00BE5C06"/>
    <w:rsid w:val="00BE5CC1"/>
    <w:rsid w:val="00BE60AD"/>
    <w:rsid w:val="00BE61BA"/>
    <w:rsid w:val="00BE61E2"/>
    <w:rsid w:val="00BE6226"/>
    <w:rsid w:val="00BE6603"/>
    <w:rsid w:val="00BE66DA"/>
    <w:rsid w:val="00BE66DF"/>
    <w:rsid w:val="00BE66E9"/>
    <w:rsid w:val="00BE6804"/>
    <w:rsid w:val="00BE6865"/>
    <w:rsid w:val="00BE686F"/>
    <w:rsid w:val="00BE6964"/>
    <w:rsid w:val="00BE697C"/>
    <w:rsid w:val="00BE6995"/>
    <w:rsid w:val="00BE69FF"/>
    <w:rsid w:val="00BE6B16"/>
    <w:rsid w:val="00BE6C04"/>
    <w:rsid w:val="00BE6CB1"/>
    <w:rsid w:val="00BE71F9"/>
    <w:rsid w:val="00BE72C5"/>
    <w:rsid w:val="00BE73C1"/>
    <w:rsid w:val="00BE7416"/>
    <w:rsid w:val="00BE743D"/>
    <w:rsid w:val="00BE750D"/>
    <w:rsid w:val="00BE75E1"/>
    <w:rsid w:val="00BE76F2"/>
    <w:rsid w:val="00BE7746"/>
    <w:rsid w:val="00BE77E1"/>
    <w:rsid w:val="00BE7845"/>
    <w:rsid w:val="00BE7847"/>
    <w:rsid w:val="00BE787A"/>
    <w:rsid w:val="00BE78D2"/>
    <w:rsid w:val="00BE795D"/>
    <w:rsid w:val="00BE79B6"/>
    <w:rsid w:val="00BE79D1"/>
    <w:rsid w:val="00BE7A4B"/>
    <w:rsid w:val="00BE7F1F"/>
    <w:rsid w:val="00BF01B3"/>
    <w:rsid w:val="00BF01EC"/>
    <w:rsid w:val="00BF026B"/>
    <w:rsid w:val="00BF0360"/>
    <w:rsid w:val="00BF0363"/>
    <w:rsid w:val="00BF0386"/>
    <w:rsid w:val="00BF03FB"/>
    <w:rsid w:val="00BF04F7"/>
    <w:rsid w:val="00BF0584"/>
    <w:rsid w:val="00BF075F"/>
    <w:rsid w:val="00BF0980"/>
    <w:rsid w:val="00BF09B2"/>
    <w:rsid w:val="00BF09CF"/>
    <w:rsid w:val="00BF0D1C"/>
    <w:rsid w:val="00BF0D75"/>
    <w:rsid w:val="00BF0DA1"/>
    <w:rsid w:val="00BF0E4A"/>
    <w:rsid w:val="00BF0E62"/>
    <w:rsid w:val="00BF0F80"/>
    <w:rsid w:val="00BF1024"/>
    <w:rsid w:val="00BF102B"/>
    <w:rsid w:val="00BF10EB"/>
    <w:rsid w:val="00BF1332"/>
    <w:rsid w:val="00BF169C"/>
    <w:rsid w:val="00BF16A6"/>
    <w:rsid w:val="00BF1854"/>
    <w:rsid w:val="00BF18D3"/>
    <w:rsid w:val="00BF1979"/>
    <w:rsid w:val="00BF1AE7"/>
    <w:rsid w:val="00BF1C4D"/>
    <w:rsid w:val="00BF1C7B"/>
    <w:rsid w:val="00BF1CC7"/>
    <w:rsid w:val="00BF1E2F"/>
    <w:rsid w:val="00BF1FB5"/>
    <w:rsid w:val="00BF20C3"/>
    <w:rsid w:val="00BF214A"/>
    <w:rsid w:val="00BF2161"/>
    <w:rsid w:val="00BF21B9"/>
    <w:rsid w:val="00BF2570"/>
    <w:rsid w:val="00BF2913"/>
    <w:rsid w:val="00BF29A9"/>
    <w:rsid w:val="00BF2B18"/>
    <w:rsid w:val="00BF2B66"/>
    <w:rsid w:val="00BF2BBB"/>
    <w:rsid w:val="00BF2C1D"/>
    <w:rsid w:val="00BF2CDC"/>
    <w:rsid w:val="00BF2EA8"/>
    <w:rsid w:val="00BF2EDF"/>
    <w:rsid w:val="00BF2FA3"/>
    <w:rsid w:val="00BF302B"/>
    <w:rsid w:val="00BF30D0"/>
    <w:rsid w:val="00BF31AC"/>
    <w:rsid w:val="00BF31E1"/>
    <w:rsid w:val="00BF32CE"/>
    <w:rsid w:val="00BF32EC"/>
    <w:rsid w:val="00BF338A"/>
    <w:rsid w:val="00BF33C0"/>
    <w:rsid w:val="00BF33DE"/>
    <w:rsid w:val="00BF349C"/>
    <w:rsid w:val="00BF3682"/>
    <w:rsid w:val="00BF36A2"/>
    <w:rsid w:val="00BF389E"/>
    <w:rsid w:val="00BF3916"/>
    <w:rsid w:val="00BF3A4C"/>
    <w:rsid w:val="00BF3B1E"/>
    <w:rsid w:val="00BF3D12"/>
    <w:rsid w:val="00BF3DC2"/>
    <w:rsid w:val="00BF3DD4"/>
    <w:rsid w:val="00BF3EA2"/>
    <w:rsid w:val="00BF3ED2"/>
    <w:rsid w:val="00BF3F90"/>
    <w:rsid w:val="00BF41C8"/>
    <w:rsid w:val="00BF4243"/>
    <w:rsid w:val="00BF4507"/>
    <w:rsid w:val="00BF4554"/>
    <w:rsid w:val="00BF4566"/>
    <w:rsid w:val="00BF478B"/>
    <w:rsid w:val="00BF484A"/>
    <w:rsid w:val="00BF4A02"/>
    <w:rsid w:val="00BF4A24"/>
    <w:rsid w:val="00BF4B20"/>
    <w:rsid w:val="00BF4D24"/>
    <w:rsid w:val="00BF4DAC"/>
    <w:rsid w:val="00BF4DB7"/>
    <w:rsid w:val="00BF4E55"/>
    <w:rsid w:val="00BF4F4A"/>
    <w:rsid w:val="00BF533F"/>
    <w:rsid w:val="00BF5428"/>
    <w:rsid w:val="00BF5446"/>
    <w:rsid w:val="00BF54C7"/>
    <w:rsid w:val="00BF54CE"/>
    <w:rsid w:val="00BF5506"/>
    <w:rsid w:val="00BF5625"/>
    <w:rsid w:val="00BF58D8"/>
    <w:rsid w:val="00BF591E"/>
    <w:rsid w:val="00BF5A8D"/>
    <w:rsid w:val="00BF5AB8"/>
    <w:rsid w:val="00BF5ADD"/>
    <w:rsid w:val="00BF5B35"/>
    <w:rsid w:val="00BF5B7A"/>
    <w:rsid w:val="00BF5B9E"/>
    <w:rsid w:val="00BF5C0A"/>
    <w:rsid w:val="00BF5D99"/>
    <w:rsid w:val="00BF5FC7"/>
    <w:rsid w:val="00BF621A"/>
    <w:rsid w:val="00BF62E5"/>
    <w:rsid w:val="00BF63F8"/>
    <w:rsid w:val="00BF6404"/>
    <w:rsid w:val="00BF6509"/>
    <w:rsid w:val="00BF6581"/>
    <w:rsid w:val="00BF6654"/>
    <w:rsid w:val="00BF66BD"/>
    <w:rsid w:val="00BF678E"/>
    <w:rsid w:val="00BF68A0"/>
    <w:rsid w:val="00BF6963"/>
    <w:rsid w:val="00BF6978"/>
    <w:rsid w:val="00BF6AE4"/>
    <w:rsid w:val="00BF6C38"/>
    <w:rsid w:val="00BF6C54"/>
    <w:rsid w:val="00BF6DE0"/>
    <w:rsid w:val="00BF6DF7"/>
    <w:rsid w:val="00BF6EB4"/>
    <w:rsid w:val="00BF6ECF"/>
    <w:rsid w:val="00BF6EE1"/>
    <w:rsid w:val="00BF70EB"/>
    <w:rsid w:val="00BF7150"/>
    <w:rsid w:val="00BF718F"/>
    <w:rsid w:val="00BF7277"/>
    <w:rsid w:val="00BF72E2"/>
    <w:rsid w:val="00BF746B"/>
    <w:rsid w:val="00BF753E"/>
    <w:rsid w:val="00BF762D"/>
    <w:rsid w:val="00BF77A1"/>
    <w:rsid w:val="00BF78B7"/>
    <w:rsid w:val="00BF79E3"/>
    <w:rsid w:val="00BF79FA"/>
    <w:rsid w:val="00BF7D16"/>
    <w:rsid w:val="00BF7D2A"/>
    <w:rsid w:val="00BF7D2E"/>
    <w:rsid w:val="00BF7D48"/>
    <w:rsid w:val="00BF7D76"/>
    <w:rsid w:val="00BF7E1F"/>
    <w:rsid w:val="00BF7E71"/>
    <w:rsid w:val="00C000BA"/>
    <w:rsid w:val="00C000C4"/>
    <w:rsid w:val="00C001BA"/>
    <w:rsid w:val="00C002F5"/>
    <w:rsid w:val="00C0031A"/>
    <w:rsid w:val="00C0036B"/>
    <w:rsid w:val="00C003DE"/>
    <w:rsid w:val="00C00486"/>
    <w:rsid w:val="00C005B8"/>
    <w:rsid w:val="00C005BE"/>
    <w:rsid w:val="00C005C0"/>
    <w:rsid w:val="00C0070C"/>
    <w:rsid w:val="00C0088C"/>
    <w:rsid w:val="00C008E4"/>
    <w:rsid w:val="00C00A3F"/>
    <w:rsid w:val="00C00D49"/>
    <w:rsid w:val="00C00DC6"/>
    <w:rsid w:val="00C00E57"/>
    <w:rsid w:val="00C00EB3"/>
    <w:rsid w:val="00C00EB5"/>
    <w:rsid w:val="00C01121"/>
    <w:rsid w:val="00C011B2"/>
    <w:rsid w:val="00C011D8"/>
    <w:rsid w:val="00C01236"/>
    <w:rsid w:val="00C013AC"/>
    <w:rsid w:val="00C0153C"/>
    <w:rsid w:val="00C016AC"/>
    <w:rsid w:val="00C01720"/>
    <w:rsid w:val="00C01989"/>
    <w:rsid w:val="00C01991"/>
    <w:rsid w:val="00C019DA"/>
    <w:rsid w:val="00C01A39"/>
    <w:rsid w:val="00C01BD0"/>
    <w:rsid w:val="00C01C57"/>
    <w:rsid w:val="00C01D34"/>
    <w:rsid w:val="00C01E2C"/>
    <w:rsid w:val="00C01E40"/>
    <w:rsid w:val="00C01EDA"/>
    <w:rsid w:val="00C01F4F"/>
    <w:rsid w:val="00C02113"/>
    <w:rsid w:val="00C0243B"/>
    <w:rsid w:val="00C02537"/>
    <w:rsid w:val="00C02567"/>
    <w:rsid w:val="00C026F5"/>
    <w:rsid w:val="00C0278E"/>
    <w:rsid w:val="00C02807"/>
    <w:rsid w:val="00C02879"/>
    <w:rsid w:val="00C029D2"/>
    <w:rsid w:val="00C02AE4"/>
    <w:rsid w:val="00C02B27"/>
    <w:rsid w:val="00C02B6B"/>
    <w:rsid w:val="00C02D0C"/>
    <w:rsid w:val="00C02D10"/>
    <w:rsid w:val="00C02D93"/>
    <w:rsid w:val="00C02E89"/>
    <w:rsid w:val="00C02F9E"/>
    <w:rsid w:val="00C0305D"/>
    <w:rsid w:val="00C03095"/>
    <w:rsid w:val="00C0310C"/>
    <w:rsid w:val="00C0311D"/>
    <w:rsid w:val="00C03447"/>
    <w:rsid w:val="00C0370A"/>
    <w:rsid w:val="00C037EA"/>
    <w:rsid w:val="00C038A8"/>
    <w:rsid w:val="00C039E5"/>
    <w:rsid w:val="00C03A1B"/>
    <w:rsid w:val="00C03A62"/>
    <w:rsid w:val="00C03B01"/>
    <w:rsid w:val="00C03B3F"/>
    <w:rsid w:val="00C03BBB"/>
    <w:rsid w:val="00C03D2A"/>
    <w:rsid w:val="00C03E80"/>
    <w:rsid w:val="00C04151"/>
    <w:rsid w:val="00C042D7"/>
    <w:rsid w:val="00C04364"/>
    <w:rsid w:val="00C04404"/>
    <w:rsid w:val="00C0459C"/>
    <w:rsid w:val="00C0481C"/>
    <w:rsid w:val="00C04824"/>
    <w:rsid w:val="00C0484C"/>
    <w:rsid w:val="00C04932"/>
    <w:rsid w:val="00C049A8"/>
    <w:rsid w:val="00C04BA5"/>
    <w:rsid w:val="00C04C31"/>
    <w:rsid w:val="00C04DD4"/>
    <w:rsid w:val="00C04DEF"/>
    <w:rsid w:val="00C04E42"/>
    <w:rsid w:val="00C04EC7"/>
    <w:rsid w:val="00C04F10"/>
    <w:rsid w:val="00C04F5E"/>
    <w:rsid w:val="00C04FC4"/>
    <w:rsid w:val="00C05006"/>
    <w:rsid w:val="00C05018"/>
    <w:rsid w:val="00C05021"/>
    <w:rsid w:val="00C0504A"/>
    <w:rsid w:val="00C0505E"/>
    <w:rsid w:val="00C050E0"/>
    <w:rsid w:val="00C050EC"/>
    <w:rsid w:val="00C05379"/>
    <w:rsid w:val="00C05405"/>
    <w:rsid w:val="00C0540D"/>
    <w:rsid w:val="00C0540E"/>
    <w:rsid w:val="00C054E9"/>
    <w:rsid w:val="00C056EF"/>
    <w:rsid w:val="00C05742"/>
    <w:rsid w:val="00C05745"/>
    <w:rsid w:val="00C0576D"/>
    <w:rsid w:val="00C057B4"/>
    <w:rsid w:val="00C05A50"/>
    <w:rsid w:val="00C05AEF"/>
    <w:rsid w:val="00C05AFF"/>
    <w:rsid w:val="00C05B11"/>
    <w:rsid w:val="00C05B7D"/>
    <w:rsid w:val="00C05C08"/>
    <w:rsid w:val="00C05CC5"/>
    <w:rsid w:val="00C05CDB"/>
    <w:rsid w:val="00C05D04"/>
    <w:rsid w:val="00C05D4B"/>
    <w:rsid w:val="00C05DF2"/>
    <w:rsid w:val="00C05FC9"/>
    <w:rsid w:val="00C05FEC"/>
    <w:rsid w:val="00C05FF2"/>
    <w:rsid w:val="00C0610A"/>
    <w:rsid w:val="00C0613D"/>
    <w:rsid w:val="00C061FE"/>
    <w:rsid w:val="00C062AB"/>
    <w:rsid w:val="00C06403"/>
    <w:rsid w:val="00C06472"/>
    <w:rsid w:val="00C06494"/>
    <w:rsid w:val="00C064A6"/>
    <w:rsid w:val="00C06724"/>
    <w:rsid w:val="00C068EE"/>
    <w:rsid w:val="00C06C6F"/>
    <w:rsid w:val="00C06E45"/>
    <w:rsid w:val="00C06E67"/>
    <w:rsid w:val="00C06EEB"/>
    <w:rsid w:val="00C06F55"/>
    <w:rsid w:val="00C071C3"/>
    <w:rsid w:val="00C07223"/>
    <w:rsid w:val="00C07268"/>
    <w:rsid w:val="00C072A3"/>
    <w:rsid w:val="00C072D7"/>
    <w:rsid w:val="00C072FD"/>
    <w:rsid w:val="00C0743C"/>
    <w:rsid w:val="00C0749A"/>
    <w:rsid w:val="00C0751B"/>
    <w:rsid w:val="00C07556"/>
    <w:rsid w:val="00C075E6"/>
    <w:rsid w:val="00C07618"/>
    <w:rsid w:val="00C078A9"/>
    <w:rsid w:val="00C078C6"/>
    <w:rsid w:val="00C07957"/>
    <w:rsid w:val="00C07D2C"/>
    <w:rsid w:val="00C1037F"/>
    <w:rsid w:val="00C103C0"/>
    <w:rsid w:val="00C103CF"/>
    <w:rsid w:val="00C10580"/>
    <w:rsid w:val="00C10674"/>
    <w:rsid w:val="00C1072F"/>
    <w:rsid w:val="00C1091A"/>
    <w:rsid w:val="00C1095C"/>
    <w:rsid w:val="00C109B0"/>
    <w:rsid w:val="00C10B45"/>
    <w:rsid w:val="00C10C80"/>
    <w:rsid w:val="00C10DC0"/>
    <w:rsid w:val="00C10F20"/>
    <w:rsid w:val="00C10F81"/>
    <w:rsid w:val="00C110BC"/>
    <w:rsid w:val="00C111E4"/>
    <w:rsid w:val="00C111FA"/>
    <w:rsid w:val="00C11456"/>
    <w:rsid w:val="00C1160E"/>
    <w:rsid w:val="00C1166B"/>
    <w:rsid w:val="00C11694"/>
    <w:rsid w:val="00C116EB"/>
    <w:rsid w:val="00C117D4"/>
    <w:rsid w:val="00C1180A"/>
    <w:rsid w:val="00C118B6"/>
    <w:rsid w:val="00C119A3"/>
    <w:rsid w:val="00C11B44"/>
    <w:rsid w:val="00C11CAF"/>
    <w:rsid w:val="00C11D11"/>
    <w:rsid w:val="00C11E7C"/>
    <w:rsid w:val="00C11EDA"/>
    <w:rsid w:val="00C11F01"/>
    <w:rsid w:val="00C11F87"/>
    <w:rsid w:val="00C11FE3"/>
    <w:rsid w:val="00C12094"/>
    <w:rsid w:val="00C120D0"/>
    <w:rsid w:val="00C1230B"/>
    <w:rsid w:val="00C12351"/>
    <w:rsid w:val="00C123C3"/>
    <w:rsid w:val="00C1252F"/>
    <w:rsid w:val="00C126A8"/>
    <w:rsid w:val="00C12760"/>
    <w:rsid w:val="00C12A2D"/>
    <w:rsid w:val="00C12A35"/>
    <w:rsid w:val="00C12AA8"/>
    <w:rsid w:val="00C12B7C"/>
    <w:rsid w:val="00C12B89"/>
    <w:rsid w:val="00C12C7F"/>
    <w:rsid w:val="00C12C84"/>
    <w:rsid w:val="00C12DEB"/>
    <w:rsid w:val="00C12F66"/>
    <w:rsid w:val="00C13250"/>
    <w:rsid w:val="00C13320"/>
    <w:rsid w:val="00C13375"/>
    <w:rsid w:val="00C13462"/>
    <w:rsid w:val="00C134A2"/>
    <w:rsid w:val="00C134A8"/>
    <w:rsid w:val="00C134ED"/>
    <w:rsid w:val="00C13510"/>
    <w:rsid w:val="00C13607"/>
    <w:rsid w:val="00C13754"/>
    <w:rsid w:val="00C137A2"/>
    <w:rsid w:val="00C137AF"/>
    <w:rsid w:val="00C1381B"/>
    <w:rsid w:val="00C138A9"/>
    <w:rsid w:val="00C139BF"/>
    <w:rsid w:val="00C13A24"/>
    <w:rsid w:val="00C13B71"/>
    <w:rsid w:val="00C13BED"/>
    <w:rsid w:val="00C14054"/>
    <w:rsid w:val="00C140A0"/>
    <w:rsid w:val="00C140F8"/>
    <w:rsid w:val="00C14200"/>
    <w:rsid w:val="00C1425B"/>
    <w:rsid w:val="00C14295"/>
    <w:rsid w:val="00C142BB"/>
    <w:rsid w:val="00C14790"/>
    <w:rsid w:val="00C14859"/>
    <w:rsid w:val="00C149AA"/>
    <w:rsid w:val="00C14B69"/>
    <w:rsid w:val="00C14BBE"/>
    <w:rsid w:val="00C14ECA"/>
    <w:rsid w:val="00C15066"/>
    <w:rsid w:val="00C150C8"/>
    <w:rsid w:val="00C150E7"/>
    <w:rsid w:val="00C153DC"/>
    <w:rsid w:val="00C1541D"/>
    <w:rsid w:val="00C1553D"/>
    <w:rsid w:val="00C15647"/>
    <w:rsid w:val="00C15824"/>
    <w:rsid w:val="00C15868"/>
    <w:rsid w:val="00C15AD1"/>
    <w:rsid w:val="00C15AF9"/>
    <w:rsid w:val="00C15D4B"/>
    <w:rsid w:val="00C15E1B"/>
    <w:rsid w:val="00C15E41"/>
    <w:rsid w:val="00C16068"/>
    <w:rsid w:val="00C160AF"/>
    <w:rsid w:val="00C16190"/>
    <w:rsid w:val="00C16196"/>
    <w:rsid w:val="00C161A9"/>
    <w:rsid w:val="00C162C2"/>
    <w:rsid w:val="00C1653C"/>
    <w:rsid w:val="00C167B9"/>
    <w:rsid w:val="00C167C8"/>
    <w:rsid w:val="00C167DD"/>
    <w:rsid w:val="00C16AAA"/>
    <w:rsid w:val="00C16B72"/>
    <w:rsid w:val="00C16D0C"/>
    <w:rsid w:val="00C16F8E"/>
    <w:rsid w:val="00C17019"/>
    <w:rsid w:val="00C1701B"/>
    <w:rsid w:val="00C17246"/>
    <w:rsid w:val="00C17293"/>
    <w:rsid w:val="00C172A7"/>
    <w:rsid w:val="00C172CC"/>
    <w:rsid w:val="00C173FE"/>
    <w:rsid w:val="00C17408"/>
    <w:rsid w:val="00C17438"/>
    <w:rsid w:val="00C1748D"/>
    <w:rsid w:val="00C174CC"/>
    <w:rsid w:val="00C175D2"/>
    <w:rsid w:val="00C1789D"/>
    <w:rsid w:val="00C178D4"/>
    <w:rsid w:val="00C178E0"/>
    <w:rsid w:val="00C17915"/>
    <w:rsid w:val="00C17AA7"/>
    <w:rsid w:val="00C17BC0"/>
    <w:rsid w:val="00C17C30"/>
    <w:rsid w:val="00C17ECD"/>
    <w:rsid w:val="00C17F15"/>
    <w:rsid w:val="00C17F35"/>
    <w:rsid w:val="00C2006B"/>
    <w:rsid w:val="00C200F4"/>
    <w:rsid w:val="00C20127"/>
    <w:rsid w:val="00C202C1"/>
    <w:rsid w:val="00C2039F"/>
    <w:rsid w:val="00C20413"/>
    <w:rsid w:val="00C20461"/>
    <w:rsid w:val="00C20529"/>
    <w:rsid w:val="00C205C8"/>
    <w:rsid w:val="00C207FC"/>
    <w:rsid w:val="00C20A71"/>
    <w:rsid w:val="00C20AE4"/>
    <w:rsid w:val="00C20C34"/>
    <w:rsid w:val="00C20C54"/>
    <w:rsid w:val="00C20EEA"/>
    <w:rsid w:val="00C210AA"/>
    <w:rsid w:val="00C2113E"/>
    <w:rsid w:val="00C215B7"/>
    <w:rsid w:val="00C216FE"/>
    <w:rsid w:val="00C21732"/>
    <w:rsid w:val="00C217EB"/>
    <w:rsid w:val="00C2181B"/>
    <w:rsid w:val="00C218AD"/>
    <w:rsid w:val="00C218BF"/>
    <w:rsid w:val="00C2191D"/>
    <w:rsid w:val="00C21A30"/>
    <w:rsid w:val="00C21A69"/>
    <w:rsid w:val="00C21A7B"/>
    <w:rsid w:val="00C21B0D"/>
    <w:rsid w:val="00C21C31"/>
    <w:rsid w:val="00C21CB3"/>
    <w:rsid w:val="00C21D5F"/>
    <w:rsid w:val="00C21E7F"/>
    <w:rsid w:val="00C21E85"/>
    <w:rsid w:val="00C221BF"/>
    <w:rsid w:val="00C2235F"/>
    <w:rsid w:val="00C2243C"/>
    <w:rsid w:val="00C2250C"/>
    <w:rsid w:val="00C2258B"/>
    <w:rsid w:val="00C2259C"/>
    <w:rsid w:val="00C226C0"/>
    <w:rsid w:val="00C228AC"/>
    <w:rsid w:val="00C22947"/>
    <w:rsid w:val="00C2299C"/>
    <w:rsid w:val="00C22B78"/>
    <w:rsid w:val="00C22C25"/>
    <w:rsid w:val="00C22CCB"/>
    <w:rsid w:val="00C22CFE"/>
    <w:rsid w:val="00C22D28"/>
    <w:rsid w:val="00C22D55"/>
    <w:rsid w:val="00C22F13"/>
    <w:rsid w:val="00C22F29"/>
    <w:rsid w:val="00C22F73"/>
    <w:rsid w:val="00C2306B"/>
    <w:rsid w:val="00C23173"/>
    <w:rsid w:val="00C23195"/>
    <w:rsid w:val="00C232D7"/>
    <w:rsid w:val="00C23332"/>
    <w:rsid w:val="00C233C9"/>
    <w:rsid w:val="00C23440"/>
    <w:rsid w:val="00C234D6"/>
    <w:rsid w:val="00C23676"/>
    <w:rsid w:val="00C237AC"/>
    <w:rsid w:val="00C23BC5"/>
    <w:rsid w:val="00C23BF7"/>
    <w:rsid w:val="00C23C07"/>
    <w:rsid w:val="00C23D41"/>
    <w:rsid w:val="00C23E01"/>
    <w:rsid w:val="00C24174"/>
    <w:rsid w:val="00C243DF"/>
    <w:rsid w:val="00C2457B"/>
    <w:rsid w:val="00C245AA"/>
    <w:rsid w:val="00C245B3"/>
    <w:rsid w:val="00C24631"/>
    <w:rsid w:val="00C24634"/>
    <w:rsid w:val="00C2481E"/>
    <w:rsid w:val="00C2486D"/>
    <w:rsid w:val="00C24A5B"/>
    <w:rsid w:val="00C24B80"/>
    <w:rsid w:val="00C24C62"/>
    <w:rsid w:val="00C24D27"/>
    <w:rsid w:val="00C24D2D"/>
    <w:rsid w:val="00C24E58"/>
    <w:rsid w:val="00C24EB5"/>
    <w:rsid w:val="00C24F06"/>
    <w:rsid w:val="00C25145"/>
    <w:rsid w:val="00C25169"/>
    <w:rsid w:val="00C251BC"/>
    <w:rsid w:val="00C25215"/>
    <w:rsid w:val="00C25311"/>
    <w:rsid w:val="00C2537D"/>
    <w:rsid w:val="00C255B0"/>
    <w:rsid w:val="00C255C3"/>
    <w:rsid w:val="00C25612"/>
    <w:rsid w:val="00C256A6"/>
    <w:rsid w:val="00C25892"/>
    <w:rsid w:val="00C25ACD"/>
    <w:rsid w:val="00C25B52"/>
    <w:rsid w:val="00C25EDD"/>
    <w:rsid w:val="00C25F95"/>
    <w:rsid w:val="00C25FDE"/>
    <w:rsid w:val="00C26043"/>
    <w:rsid w:val="00C26059"/>
    <w:rsid w:val="00C260D4"/>
    <w:rsid w:val="00C26114"/>
    <w:rsid w:val="00C262FB"/>
    <w:rsid w:val="00C263F2"/>
    <w:rsid w:val="00C265AF"/>
    <w:rsid w:val="00C265F4"/>
    <w:rsid w:val="00C2667F"/>
    <w:rsid w:val="00C26845"/>
    <w:rsid w:val="00C268A3"/>
    <w:rsid w:val="00C268E5"/>
    <w:rsid w:val="00C269DE"/>
    <w:rsid w:val="00C26ACA"/>
    <w:rsid w:val="00C26B9E"/>
    <w:rsid w:val="00C26BE4"/>
    <w:rsid w:val="00C26C4A"/>
    <w:rsid w:val="00C26D44"/>
    <w:rsid w:val="00C26DE2"/>
    <w:rsid w:val="00C26F16"/>
    <w:rsid w:val="00C27095"/>
    <w:rsid w:val="00C271AC"/>
    <w:rsid w:val="00C272B1"/>
    <w:rsid w:val="00C2731A"/>
    <w:rsid w:val="00C27432"/>
    <w:rsid w:val="00C274A8"/>
    <w:rsid w:val="00C278D2"/>
    <w:rsid w:val="00C27998"/>
    <w:rsid w:val="00C27A83"/>
    <w:rsid w:val="00C27AB5"/>
    <w:rsid w:val="00C27B6F"/>
    <w:rsid w:val="00C27CB0"/>
    <w:rsid w:val="00C27DB5"/>
    <w:rsid w:val="00C27DD7"/>
    <w:rsid w:val="00C30005"/>
    <w:rsid w:val="00C30053"/>
    <w:rsid w:val="00C30280"/>
    <w:rsid w:val="00C30439"/>
    <w:rsid w:val="00C3048D"/>
    <w:rsid w:val="00C30590"/>
    <w:rsid w:val="00C305C7"/>
    <w:rsid w:val="00C305E9"/>
    <w:rsid w:val="00C3066E"/>
    <w:rsid w:val="00C308E1"/>
    <w:rsid w:val="00C30942"/>
    <w:rsid w:val="00C30AA5"/>
    <w:rsid w:val="00C30B3E"/>
    <w:rsid w:val="00C30C15"/>
    <w:rsid w:val="00C30CF7"/>
    <w:rsid w:val="00C30DDD"/>
    <w:rsid w:val="00C30F7B"/>
    <w:rsid w:val="00C3117F"/>
    <w:rsid w:val="00C31221"/>
    <w:rsid w:val="00C31271"/>
    <w:rsid w:val="00C312CF"/>
    <w:rsid w:val="00C3148A"/>
    <w:rsid w:val="00C3155A"/>
    <w:rsid w:val="00C315CD"/>
    <w:rsid w:val="00C316A4"/>
    <w:rsid w:val="00C31720"/>
    <w:rsid w:val="00C317B7"/>
    <w:rsid w:val="00C3184A"/>
    <w:rsid w:val="00C318C0"/>
    <w:rsid w:val="00C3196C"/>
    <w:rsid w:val="00C31B19"/>
    <w:rsid w:val="00C31BCA"/>
    <w:rsid w:val="00C31D5C"/>
    <w:rsid w:val="00C31D86"/>
    <w:rsid w:val="00C31DFF"/>
    <w:rsid w:val="00C31E59"/>
    <w:rsid w:val="00C31F4C"/>
    <w:rsid w:val="00C32084"/>
    <w:rsid w:val="00C32089"/>
    <w:rsid w:val="00C32731"/>
    <w:rsid w:val="00C32BBB"/>
    <w:rsid w:val="00C32C76"/>
    <w:rsid w:val="00C32DC2"/>
    <w:rsid w:val="00C32E76"/>
    <w:rsid w:val="00C32E9F"/>
    <w:rsid w:val="00C32F75"/>
    <w:rsid w:val="00C33014"/>
    <w:rsid w:val="00C3308C"/>
    <w:rsid w:val="00C333F3"/>
    <w:rsid w:val="00C33470"/>
    <w:rsid w:val="00C33550"/>
    <w:rsid w:val="00C3367B"/>
    <w:rsid w:val="00C3371E"/>
    <w:rsid w:val="00C33890"/>
    <w:rsid w:val="00C3396F"/>
    <w:rsid w:val="00C33CE6"/>
    <w:rsid w:val="00C33EC2"/>
    <w:rsid w:val="00C3409C"/>
    <w:rsid w:val="00C34161"/>
    <w:rsid w:val="00C341AD"/>
    <w:rsid w:val="00C342CD"/>
    <w:rsid w:val="00C343E8"/>
    <w:rsid w:val="00C34708"/>
    <w:rsid w:val="00C3475F"/>
    <w:rsid w:val="00C349A9"/>
    <w:rsid w:val="00C349BA"/>
    <w:rsid w:val="00C34A0C"/>
    <w:rsid w:val="00C34A80"/>
    <w:rsid w:val="00C34D1A"/>
    <w:rsid w:val="00C34DD9"/>
    <w:rsid w:val="00C34E10"/>
    <w:rsid w:val="00C350C4"/>
    <w:rsid w:val="00C3526F"/>
    <w:rsid w:val="00C352BA"/>
    <w:rsid w:val="00C352F5"/>
    <w:rsid w:val="00C3530C"/>
    <w:rsid w:val="00C35452"/>
    <w:rsid w:val="00C354EA"/>
    <w:rsid w:val="00C355FB"/>
    <w:rsid w:val="00C3561A"/>
    <w:rsid w:val="00C35629"/>
    <w:rsid w:val="00C35797"/>
    <w:rsid w:val="00C359EA"/>
    <w:rsid w:val="00C35AC4"/>
    <w:rsid w:val="00C35AD2"/>
    <w:rsid w:val="00C35B34"/>
    <w:rsid w:val="00C35B86"/>
    <w:rsid w:val="00C35C05"/>
    <w:rsid w:val="00C361A9"/>
    <w:rsid w:val="00C361F5"/>
    <w:rsid w:val="00C361F6"/>
    <w:rsid w:val="00C3625C"/>
    <w:rsid w:val="00C3628B"/>
    <w:rsid w:val="00C36373"/>
    <w:rsid w:val="00C364F9"/>
    <w:rsid w:val="00C36519"/>
    <w:rsid w:val="00C36648"/>
    <w:rsid w:val="00C36679"/>
    <w:rsid w:val="00C366E2"/>
    <w:rsid w:val="00C36755"/>
    <w:rsid w:val="00C368DA"/>
    <w:rsid w:val="00C3691A"/>
    <w:rsid w:val="00C36973"/>
    <w:rsid w:val="00C369DC"/>
    <w:rsid w:val="00C36BA5"/>
    <w:rsid w:val="00C36BDF"/>
    <w:rsid w:val="00C36D51"/>
    <w:rsid w:val="00C36E3F"/>
    <w:rsid w:val="00C36E65"/>
    <w:rsid w:val="00C36F05"/>
    <w:rsid w:val="00C36FAF"/>
    <w:rsid w:val="00C36FDE"/>
    <w:rsid w:val="00C37205"/>
    <w:rsid w:val="00C37300"/>
    <w:rsid w:val="00C37406"/>
    <w:rsid w:val="00C3747A"/>
    <w:rsid w:val="00C37587"/>
    <w:rsid w:val="00C375BB"/>
    <w:rsid w:val="00C377A5"/>
    <w:rsid w:val="00C37865"/>
    <w:rsid w:val="00C37888"/>
    <w:rsid w:val="00C37A43"/>
    <w:rsid w:val="00C37A87"/>
    <w:rsid w:val="00C37AAB"/>
    <w:rsid w:val="00C37BB3"/>
    <w:rsid w:val="00C37CAF"/>
    <w:rsid w:val="00C37D8C"/>
    <w:rsid w:val="00C37DB4"/>
    <w:rsid w:val="00C37F02"/>
    <w:rsid w:val="00C37F42"/>
    <w:rsid w:val="00C4000B"/>
    <w:rsid w:val="00C40105"/>
    <w:rsid w:val="00C4010D"/>
    <w:rsid w:val="00C40166"/>
    <w:rsid w:val="00C40177"/>
    <w:rsid w:val="00C401CE"/>
    <w:rsid w:val="00C402AD"/>
    <w:rsid w:val="00C40467"/>
    <w:rsid w:val="00C404D1"/>
    <w:rsid w:val="00C40636"/>
    <w:rsid w:val="00C40729"/>
    <w:rsid w:val="00C407FD"/>
    <w:rsid w:val="00C40868"/>
    <w:rsid w:val="00C40BCD"/>
    <w:rsid w:val="00C40BE7"/>
    <w:rsid w:val="00C40C5E"/>
    <w:rsid w:val="00C40CAF"/>
    <w:rsid w:val="00C40DBF"/>
    <w:rsid w:val="00C41126"/>
    <w:rsid w:val="00C41161"/>
    <w:rsid w:val="00C412F2"/>
    <w:rsid w:val="00C4133B"/>
    <w:rsid w:val="00C41482"/>
    <w:rsid w:val="00C4169C"/>
    <w:rsid w:val="00C4175C"/>
    <w:rsid w:val="00C41859"/>
    <w:rsid w:val="00C418AA"/>
    <w:rsid w:val="00C41BAE"/>
    <w:rsid w:val="00C41BF6"/>
    <w:rsid w:val="00C41F1D"/>
    <w:rsid w:val="00C41F5C"/>
    <w:rsid w:val="00C41F61"/>
    <w:rsid w:val="00C41FE5"/>
    <w:rsid w:val="00C420CB"/>
    <w:rsid w:val="00C420F7"/>
    <w:rsid w:val="00C4210D"/>
    <w:rsid w:val="00C42169"/>
    <w:rsid w:val="00C42361"/>
    <w:rsid w:val="00C42377"/>
    <w:rsid w:val="00C423C7"/>
    <w:rsid w:val="00C424DC"/>
    <w:rsid w:val="00C42653"/>
    <w:rsid w:val="00C42751"/>
    <w:rsid w:val="00C42845"/>
    <w:rsid w:val="00C42934"/>
    <w:rsid w:val="00C42B78"/>
    <w:rsid w:val="00C42C6E"/>
    <w:rsid w:val="00C42C92"/>
    <w:rsid w:val="00C42E8D"/>
    <w:rsid w:val="00C42FC8"/>
    <w:rsid w:val="00C42FE5"/>
    <w:rsid w:val="00C43018"/>
    <w:rsid w:val="00C43069"/>
    <w:rsid w:val="00C430B3"/>
    <w:rsid w:val="00C43153"/>
    <w:rsid w:val="00C431E6"/>
    <w:rsid w:val="00C433B3"/>
    <w:rsid w:val="00C4342C"/>
    <w:rsid w:val="00C43470"/>
    <w:rsid w:val="00C437B7"/>
    <w:rsid w:val="00C438BA"/>
    <w:rsid w:val="00C43A94"/>
    <w:rsid w:val="00C43CBD"/>
    <w:rsid w:val="00C43CFF"/>
    <w:rsid w:val="00C43DBA"/>
    <w:rsid w:val="00C43E35"/>
    <w:rsid w:val="00C44068"/>
    <w:rsid w:val="00C440BA"/>
    <w:rsid w:val="00C441AE"/>
    <w:rsid w:val="00C441B2"/>
    <w:rsid w:val="00C4426C"/>
    <w:rsid w:val="00C442F4"/>
    <w:rsid w:val="00C44387"/>
    <w:rsid w:val="00C4439D"/>
    <w:rsid w:val="00C443CD"/>
    <w:rsid w:val="00C444BB"/>
    <w:rsid w:val="00C44519"/>
    <w:rsid w:val="00C44558"/>
    <w:rsid w:val="00C4468C"/>
    <w:rsid w:val="00C447C4"/>
    <w:rsid w:val="00C447DB"/>
    <w:rsid w:val="00C44963"/>
    <w:rsid w:val="00C44A72"/>
    <w:rsid w:val="00C44A76"/>
    <w:rsid w:val="00C44D77"/>
    <w:rsid w:val="00C44DFB"/>
    <w:rsid w:val="00C44E79"/>
    <w:rsid w:val="00C44F60"/>
    <w:rsid w:val="00C4508A"/>
    <w:rsid w:val="00C45090"/>
    <w:rsid w:val="00C45144"/>
    <w:rsid w:val="00C45188"/>
    <w:rsid w:val="00C4521E"/>
    <w:rsid w:val="00C4545D"/>
    <w:rsid w:val="00C455B7"/>
    <w:rsid w:val="00C456DF"/>
    <w:rsid w:val="00C457EB"/>
    <w:rsid w:val="00C45812"/>
    <w:rsid w:val="00C45B91"/>
    <w:rsid w:val="00C45BB2"/>
    <w:rsid w:val="00C45D58"/>
    <w:rsid w:val="00C45DF1"/>
    <w:rsid w:val="00C45F08"/>
    <w:rsid w:val="00C4603D"/>
    <w:rsid w:val="00C46245"/>
    <w:rsid w:val="00C462A4"/>
    <w:rsid w:val="00C46372"/>
    <w:rsid w:val="00C4643D"/>
    <w:rsid w:val="00C4650A"/>
    <w:rsid w:val="00C46543"/>
    <w:rsid w:val="00C46571"/>
    <w:rsid w:val="00C4657B"/>
    <w:rsid w:val="00C46700"/>
    <w:rsid w:val="00C46895"/>
    <w:rsid w:val="00C46914"/>
    <w:rsid w:val="00C469D9"/>
    <w:rsid w:val="00C46A05"/>
    <w:rsid w:val="00C46A51"/>
    <w:rsid w:val="00C46C03"/>
    <w:rsid w:val="00C46CDA"/>
    <w:rsid w:val="00C46D41"/>
    <w:rsid w:val="00C46D9D"/>
    <w:rsid w:val="00C46DFD"/>
    <w:rsid w:val="00C46E46"/>
    <w:rsid w:val="00C46E62"/>
    <w:rsid w:val="00C46EE3"/>
    <w:rsid w:val="00C47002"/>
    <w:rsid w:val="00C4709D"/>
    <w:rsid w:val="00C4723E"/>
    <w:rsid w:val="00C47433"/>
    <w:rsid w:val="00C475C3"/>
    <w:rsid w:val="00C47652"/>
    <w:rsid w:val="00C476FD"/>
    <w:rsid w:val="00C4774D"/>
    <w:rsid w:val="00C47757"/>
    <w:rsid w:val="00C477F9"/>
    <w:rsid w:val="00C478EE"/>
    <w:rsid w:val="00C47931"/>
    <w:rsid w:val="00C47A64"/>
    <w:rsid w:val="00C47A8B"/>
    <w:rsid w:val="00C47AAF"/>
    <w:rsid w:val="00C47ACB"/>
    <w:rsid w:val="00C47B32"/>
    <w:rsid w:val="00C47C5F"/>
    <w:rsid w:val="00C47CCC"/>
    <w:rsid w:val="00C47E3E"/>
    <w:rsid w:val="00C47E6C"/>
    <w:rsid w:val="00C47F42"/>
    <w:rsid w:val="00C50042"/>
    <w:rsid w:val="00C50188"/>
    <w:rsid w:val="00C5037C"/>
    <w:rsid w:val="00C5042C"/>
    <w:rsid w:val="00C504A8"/>
    <w:rsid w:val="00C50504"/>
    <w:rsid w:val="00C5053F"/>
    <w:rsid w:val="00C50560"/>
    <w:rsid w:val="00C5056C"/>
    <w:rsid w:val="00C50600"/>
    <w:rsid w:val="00C50668"/>
    <w:rsid w:val="00C506B7"/>
    <w:rsid w:val="00C5079A"/>
    <w:rsid w:val="00C508C9"/>
    <w:rsid w:val="00C509C6"/>
    <w:rsid w:val="00C50A16"/>
    <w:rsid w:val="00C50B58"/>
    <w:rsid w:val="00C50BEC"/>
    <w:rsid w:val="00C50E95"/>
    <w:rsid w:val="00C50ED7"/>
    <w:rsid w:val="00C50F6D"/>
    <w:rsid w:val="00C51322"/>
    <w:rsid w:val="00C51420"/>
    <w:rsid w:val="00C514BA"/>
    <w:rsid w:val="00C51522"/>
    <w:rsid w:val="00C51722"/>
    <w:rsid w:val="00C517E0"/>
    <w:rsid w:val="00C519CD"/>
    <w:rsid w:val="00C51A12"/>
    <w:rsid w:val="00C51A69"/>
    <w:rsid w:val="00C51AD3"/>
    <w:rsid w:val="00C51B0C"/>
    <w:rsid w:val="00C51C6C"/>
    <w:rsid w:val="00C51C9D"/>
    <w:rsid w:val="00C51EC1"/>
    <w:rsid w:val="00C51FE2"/>
    <w:rsid w:val="00C521B3"/>
    <w:rsid w:val="00C52351"/>
    <w:rsid w:val="00C5250F"/>
    <w:rsid w:val="00C5257D"/>
    <w:rsid w:val="00C527D5"/>
    <w:rsid w:val="00C5280E"/>
    <w:rsid w:val="00C528E0"/>
    <w:rsid w:val="00C52927"/>
    <w:rsid w:val="00C5298A"/>
    <w:rsid w:val="00C529A6"/>
    <w:rsid w:val="00C52AA2"/>
    <w:rsid w:val="00C52B85"/>
    <w:rsid w:val="00C52B97"/>
    <w:rsid w:val="00C52BA3"/>
    <w:rsid w:val="00C52F5A"/>
    <w:rsid w:val="00C53022"/>
    <w:rsid w:val="00C53074"/>
    <w:rsid w:val="00C530BB"/>
    <w:rsid w:val="00C5313A"/>
    <w:rsid w:val="00C5319F"/>
    <w:rsid w:val="00C53253"/>
    <w:rsid w:val="00C53345"/>
    <w:rsid w:val="00C53378"/>
    <w:rsid w:val="00C534B7"/>
    <w:rsid w:val="00C5381D"/>
    <w:rsid w:val="00C53955"/>
    <w:rsid w:val="00C5395B"/>
    <w:rsid w:val="00C539ED"/>
    <w:rsid w:val="00C53A1D"/>
    <w:rsid w:val="00C53C41"/>
    <w:rsid w:val="00C53C4A"/>
    <w:rsid w:val="00C53EEA"/>
    <w:rsid w:val="00C53FFB"/>
    <w:rsid w:val="00C541CB"/>
    <w:rsid w:val="00C5441E"/>
    <w:rsid w:val="00C54437"/>
    <w:rsid w:val="00C544CA"/>
    <w:rsid w:val="00C54509"/>
    <w:rsid w:val="00C5460D"/>
    <w:rsid w:val="00C546A8"/>
    <w:rsid w:val="00C5477D"/>
    <w:rsid w:val="00C54A1B"/>
    <w:rsid w:val="00C54B31"/>
    <w:rsid w:val="00C54BC8"/>
    <w:rsid w:val="00C54CAC"/>
    <w:rsid w:val="00C54D2B"/>
    <w:rsid w:val="00C54EA7"/>
    <w:rsid w:val="00C55137"/>
    <w:rsid w:val="00C554A0"/>
    <w:rsid w:val="00C55580"/>
    <w:rsid w:val="00C55717"/>
    <w:rsid w:val="00C55804"/>
    <w:rsid w:val="00C5588D"/>
    <w:rsid w:val="00C558EC"/>
    <w:rsid w:val="00C55902"/>
    <w:rsid w:val="00C55989"/>
    <w:rsid w:val="00C55ECC"/>
    <w:rsid w:val="00C56108"/>
    <w:rsid w:val="00C5614C"/>
    <w:rsid w:val="00C56160"/>
    <w:rsid w:val="00C56216"/>
    <w:rsid w:val="00C562C1"/>
    <w:rsid w:val="00C562FD"/>
    <w:rsid w:val="00C5635B"/>
    <w:rsid w:val="00C563F7"/>
    <w:rsid w:val="00C5646D"/>
    <w:rsid w:val="00C564A3"/>
    <w:rsid w:val="00C56563"/>
    <w:rsid w:val="00C565EC"/>
    <w:rsid w:val="00C567C2"/>
    <w:rsid w:val="00C5688F"/>
    <w:rsid w:val="00C56A3C"/>
    <w:rsid w:val="00C56A80"/>
    <w:rsid w:val="00C56E3C"/>
    <w:rsid w:val="00C57072"/>
    <w:rsid w:val="00C57170"/>
    <w:rsid w:val="00C5717F"/>
    <w:rsid w:val="00C57247"/>
    <w:rsid w:val="00C57329"/>
    <w:rsid w:val="00C57333"/>
    <w:rsid w:val="00C5747E"/>
    <w:rsid w:val="00C574AE"/>
    <w:rsid w:val="00C574B5"/>
    <w:rsid w:val="00C5774C"/>
    <w:rsid w:val="00C57890"/>
    <w:rsid w:val="00C57957"/>
    <w:rsid w:val="00C5795F"/>
    <w:rsid w:val="00C57BA0"/>
    <w:rsid w:val="00C57BDF"/>
    <w:rsid w:val="00C57C0E"/>
    <w:rsid w:val="00C57C90"/>
    <w:rsid w:val="00C57CDC"/>
    <w:rsid w:val="00C57CDE"/>
    <w:rsid w:val="00C57D33"/>
    <w:rsid w:val="00C57F1C"/>
    <w:rsid w:val="00C57FEB"/>
    <w:rsid w:val="00C6004B"/>
    <w:rsid w:val="00C6018F"/>
    <w:rsid w:val="00C608A9"/>
    <w:rsid w:val="00C608AE"/>
    <w:rsid w:val="00C608F6"/>
    <w:rsid w:val="00C60A4D"/>
    <w:rsid w:val="00C60BB1"/>
    <w:rsid w:val="00C60C41"/>
    <w:rsid w:val="00C60CFF"/>
    <w:rsid w:val="00C60E5E"/>
    <w:rsid w:val="00C61000"/>
    <w:rsid w:val="00C610CD"/>
    <w:rsid w:val="00C61377"/>
    <w:rsid w:val="00C61442"/>
    <w:rsid w:val="00C616DE"/>
    <w:rsid w:val="00C616F1"/>
    <w:rsid w:val="00C6173D"/>
    <w:rsid w:val="00C61881"/>
    <w:rsid w:val="00C61882"/>
    <w:rsid w:val="00C61B7B"/>
    <w:rsid w:val="00C61BCB"/>
    <w:rsid w:val="00C61CE6"/>
    <w:rsid w:val="00C61DB0"/>
    <w:rsid w:val="00C62060"/>
    <w:rsid w:val="00C6209A"/>
    <w:rsid w:val="00C62179"/>
    <w:rsid w:val="00C62184"/>
    <w:rsid w:val="00C62211"/>
    <w:rsid w:val="00C622B1"/>
    <w:rsid w:val="00C6231A"/>
    <w:rsid w:val="00C62353"/>
    <w:rsid w:val="00C6235C"/>
    <w:rsid w:val="00C62447"/>
    <w:rsid w:val="00C62891"/>
    <w:rsid w:val="00C62A25"/>
    <w:rsid w:val="00C62C9B"/>
    <w:rsid w:val="00C62E1C"/>
    <w:rsid w:val="00C6301F"/>
    <w:rsid w:val="00C630C8"/>
    <w:rsid w:val="00C6316C"/>
    <w:rsid w:val="00C63257"/>
    <w:rsid w:val="00C63331"/>
    <w:rsid w:val="00C6343B"/>
    <w:rsid w:val="00C638C2"/>
    <w:rsid w:val="00C63AAC"/>
    <w:rsid w:val="00C63ABC"/>
    <w:rsid w:val="00C63B43"/>
    <w:rsid w:val="00C63D29"/>
    <w:rsid w:val="00C63D37"/>
    <w:rsid w:val="00C63D85"/>
    <w:rsid w:val="00C63DD4"/>
    <w:rsid w:val="00C63E06"/>
    <w:rsid w:val="00C63EB4"/>
    <w:rsid w:val="00C64074"/>
    <w:rsid w:val="00C64124"/>
    <w:rsid w:val="00C64130"/>
    <w:rsid w:val="00C64191"/>
    <w:rsid w:val="00C6419C"/>
    <w:rsid w:val="00C6419F"/>
    <w:rsid w:val="00C643CD"/>
    <w:rsid w:val="00C646A1"/>
    <w:rsid w:val="00C646CE"/>
    <w:rsid w:val="00C6489B"/>
    <w:rsid w:val="00C6489E"/>
    <w:rsid w:val="00C64965"/>
    <w:rsid w:val="00C64A92"/>
    <w:rsid w:val="00C64B41"/>
    <w:rsid w:val="00C64D21"/>
    <w:rsid w:val="00C64D42"/>
    <w:rsid w:val="00C64D79"/>
    <w:rsid w:val="00C64DF1"/>
    <w:rsid w:val="00C64ED6"/>
    <w:rsid w:val="00C64F8F"/>
    <w:rsid w:val="00C65127"/>
    <w:rsid w:val="00C65299"/>
    <w:rsid w:val="00C652C0"/>
    <w:rsid w:val="00C65391"/>
    <w:rsid w:val="00C653FD"/>
    <w:rsid w:val="00C6558F"/>
    <w:rsid w:val="00C65605"/>
    <w:rsid w:val="00C65711"/>
    <w:rsid w:val="00C6573A"/>
    <w:rsid w:val="00C65782"/>
    <w:rsid w:val="00C657AA"/>
    <w:rsid w:val="00C65851"/>
    <w:rsid w:val="00C659A7"/>
    <w:rsid w:val="00C65A5E"/>
    <w:rsid w:val="00C65A63"/>
    <w:rsid w:val="00C65B6F"/>
    <w:rsid w:val="00C65BFD"/>
    <w:rsid w:val="00C65C02"/>
    <w:rsid w:val="00C65C29"/>
    <w:rsid w:val="00C65C2D"/>
    <w:rsid w:val="00C65C38"/>
    <w:rsid w:val="00C65EA3"/>
    <w:rsid w:val="00C65EC3"/>
    <w:rsid w:val="00C65F00"/>
    <w:rsid w:val="00C6615E"/>
    <w:rsid w:val="00C662A8"/>
    <w:rsid w:val="00C66344"/>
    <w:rsid w:val="00C663B4"/>
    <w:rsid w:val="00C66495"/>
    <w:rsid w:val="00C664F3"/>
    <w:rsid w:val="00C665A5"/>
    <w:rsid w:val="00C6667D"/>
    <w:rsid w:val="00C66685"/>
    <w:rsid w:val="00C6684F"/>
    <w:rsid w:val="00C6695A"/>
    <w:rsid w:val="00C66980"/>
    <w:rsid w:val="00C669D3"/>
    <w:rsid w:val="00C66ABC"/>
    <w:rsid w:val="00C66AF9"/>
    <w:rsid w:val="00C66BFC"/>
    <w:rsid w:val="00C66C1E"/>
    <w:rsid w:val="00C66C6D"/>
    <w:rsid w:val="00C66EE8"/>
    <w:rsid w:val="00C66FD8"/>
    <w:rsid w:val="00C66FE6"/>
    <w:rsid w:val="00C66FF6"/>
    <w:rsid w:val="00C67078"/>
    <w:rsid w:val="00C6709B"/>
    <w:rsid w:val="00C670B7"/>
    <w:rsid w:val="00C671AE"/>
    <w:rsid w:val="00C671D2"/>
    <w:rsid w:val="00C67218"/>
    <w:rsid w:val="00C6776C"/>
    <w:rsid w:val="00C677E1"/>
    <w:rsid w:val="00C679CE"/>
    <w:rsid w:val="00C67B97"/>
    <w:rsid w:val="00C67CED"/>
    <w:rsid w:val="00C67D88"/>
    <w:rsid w:val="00C67E52"/>
    <w:rsid w:val="00C67F0D"/>
    <w:rsid w:val="00C67F3D"/>
    <w:rsid w:val="00C7005A"/>
    <w:rsid w:val="00C700BE"/>
    <w:rsid w:val="00C7012D"/>
    <w:rsid w:val="00C70159"/>
    <w:rsid w:val="00C701EA"/>
    <w:rsid w:val="00C7029D"/>
    <w:rsid w:val="00C702F5"/>
    <w:rsid w:val="00C703A3"/>
    <w:rsid w:val="00C704F1"/>
    <w:rsid w:val="00C70501"/>
    <w:rsid w:val="00C708F4"/>
    <w:rsid w:val="00C7091A"/>
    <w:rsid w:val="00C70A60"/>
    <w:rsid w:val="00C70B67"/>
    <w:rsid w:val="00C70BA2"/>
    <w:rsid w:val="00C70C5C"/>
    <w:rsid w:val="00C70CCC"/>
    <w:rsid w:val="00C70E17"/>
    <w:rsid w:val="00C70E2F"/>
    <w:rsid w:val="00C70E6B"/>
    <w:rsid w:val="00C70FEF"/>
    <w:rsid w:val="00C710F3"/>
    <w:rsid w:val="00C71142"/>
    <w:rsid w:val="00C711CB"/>
    <w:rsid w:val="00C711F0"/>
    <w:rsid w:val="00C71208"/>
    <w:rsid w:val="00C712E8"/>
    <w:rsid w:val="00C713D0"/>
    <w:rsid w:val="00C71446"/>
    <w:rsid w:val="00C714CB"/>
    <w:rsid w:val="00C71510"/>
    <w:rsid w:val="00C715C4"/>
    <w:rsid w:val="00C715F7"/>
    <w:rsid w:val="00C718A9"/>
    <w:rsid w:val="00C718DC"/>
    <w:rsid w:val="00C71945"/>
    <w:rsid w:val="00C71AC0"/>
    <w:rsid w:val="00C71CDE"/>
    <w:rsid w:val="00C71D16"/>
    <w:rsid w:val="00C71E06"/>
    <w:rsid w:val="00C71E1C"/>
    <w:rsid w:val="00C72275"/>
    <w:rsid w:val="00C722AA"/>
    <w:rsid w:val="00C72563"/>
    <w:rsid w:val="00C727F9"/>
    <w:rsid w:val="00C7289E"/>
    <w:rsid w:val="00C72975"/>
    <w:rsid w:val="00C729F7"/>
    <w:rsid w:val="00C72E87"/>
    <w:rsid w:val="00C7303F"/>
    <w:rsid w:val="00C73074"/>
    <w:rsid w:val="00C7310D"/>
    <w:rsid w:val="00C73161"/>
    <w:rsid w:val="00C73170"/>
    <w:rsid w:val="00C73175"/>
    <w:rsid w:val="00C738C7"/>
    <w:rsid w:val="00C739EE"/>
    <w:rsid w:val="00C73BCD"/>
    <w:rsid w:val="00C73C3B"/>
    <w:rsid w:val="00C73C44"/>
    <w:rsid w:val="00C73C9F"/>
    <w:rsid w:val="00C73CEE"/>
    <w:rsid w:val="00C73CF2"/>
    <w:rsid w:val="00C73D89"/>
    <w:rsid w:val="00C7415C"/>
    <w:rsid w:val="00C74195"/>
    <w:rsid w:val="00C742B3"/>
    <w:rsid w:val="00C74397"/>
    <w:rsid w:val="00C74437"/>
    <w:rsid w:val="00C74439"/>
    <w:rsid w:val="00C7452E"/>
    <w:rsid w:val="00C745DF"/>
    <w:rsid w:val="00C74720"/>
    <w:rsid w:val="00C74870"/>
    <w:rsid w:val="00C74881"/>
    <w:rsid w:val="00C74940"/>
    <w:rsid w:val="00C74955"/>
    <w:rsid w:val="00C74C1C"/>
    <w:rsid w:val="00C74D04"/>
    <w:rsid w:val="00C74D3F"/>
    <w:rsid w:val="00C74DAA"/>
    <w:rsid w:val="00C74F3A"/>
    <w:rsid w:val="00C74F83"/>
    <w:rsid w:val="00C75013"/>
    <w:rsid w:val="00C75163"/>
    <w:rsid w:val="00C751E5"/>
    <w:rsid w:val="00C75300"/>
    <w:rsid w:val="00C75800"/>
    <w:rsid w:val="00C75829"/>
    <w:rsid w:val="00C75B4D"/>
    <w:rsid w:val="00C75B9D"/>
    <w:rsid w:val="00C75C66"/>
    <w:rsid w:val="00C75E20"/>
    <w:rsid w:val="00C75E8A"/>
    <w:rsid w:val="00C75F52"/>
    <w:rsid w:val="00C75F8A"/>
    <w:rsid w:val="00C75FED"/>
    <w:rsid w:val="00C76099"/>
    <w:rsid w:val="00C7609B"/>
    <w:rsid w:val="00C76194"/>
    <w:rsid w:val="00C762A0"/>
    <w:rsid w:val="00C7646F"/>
    <w:rsid w:val="00C76542"/>
    <w:rsid w:val="00C76565"/>
    <w:rsid w:val="00C766A2"/>
    <w:rsid w:val="00C7676B"/>
    <w:rsid w:val="00C76920"/>
    <w:rsid w:val="00C76923"/>
    <w:rsid w:val="00C769E9"/>
    <w:rsid w:val="00C76B5E"/>
    <w:rsid w:val="00C76C2B"/>
    <w:rsid w:val="00C76DEA"/>
    <w:rsid w:val="00C76EC8"/>
    <w:rsid w:val="00C76F5B"/>
    <w:rsid w:val="00C77031"/>
    <w:rsid w:val="00C7707C"/>
    <w:rsid w:val="00C7724B"/>
    <w:rsid w:val="00C77256"/>
    <w:rsid w:val="00C772E9"/>
    <w:rsid w:val="00C77419"/>
    <w:rsid w:val="00C776C3"/>
    <w:rsid w:val="00C7773A"/>
    <w:rsid w:val="00C77908"/>
    <w:rsid w:val="00C77A41"/>
    <w:rsid w:val="00C77A72"/>
    <w:rsid w:val="00C77A7C"/>
    <w:rsid w:val="00C77BF8"/>
    <w:rsid w:val="00C77C51"/>
    <w:rsid w:val="00C77C9D"/>
    <w:rsid w:val="00C77CBA"/>
    <w:rsid w:val="00C77DC4"/>
    <w:rsid w:val="00C77E53"/>
    <w:rsid w:val="00C80041"/>
    <w:rsid w:val="00C800C7"/>
    <w:rsid w:val="00C800FA"/>
    <w:rsid w:val="00C801DD"/>
    <w:rsid w:val="00C80361"/>
    <w:rsid w:val="00C8037E"/>
    <w:rsid w:val="00C803AF"/>
    <w:rsid w:val="00C80511"/>
    <w:rsid w:val="00C80594"/>
    <w:rsid w:val="00C805DC"/>
    <w:rsid w:val="00C8060A"/>
    <w:rsid w:val="00C80903"/>
    <w:rsid w:val="00C80A69"/>
    <w:rsid w:val="00C80AC3"/>
    <w:rsid w:val="00C80BF0"/>
    <w:rsid w:val="00C80C83"/>
    <w:rsid w:val="00C80E7C"/>
    <w:rsid w:val="00C80FF9"/>
    <w:rsid w:val="00C8114F"/>
    <w:rsid w:val="00C812F6"/>
    <w:rsid w:val="00C81315"/>
    <w:rsid w:val="00C8131B"/>
    <w:rsid w:val="00C81593"/>
    <w:rsid w:val="00C81617"/>
    <w:rsid w:val="00C818FF"/>
    <w:rsid w:val="00C8190B"/>
    <w:rsid w:val="00C81A43"/>
    <w:rsid w:val="00C81CA6"/>
    <w:rsid w:val="00C81E35"/>
    <w:rsid w:val="00C81E45"/>
    <w:rsid w:val="00C81F19"/>
    <w:rsid w:val="00C82138"/>
    <w:rsid w:val="00C8213B"/>
    <w:rsid w:val="00C82149"/>
    <w:rsid w:val="00C8216E"/>
    <w:rsid w:val="00C8226F"/>
    <w:rsid w:val="00C824CB"/>
    <w:rsid w:val="00C82592"/>
    <w:rsid w:val="00C8267F"/>
    <w:rsid w:val="00C826CD"/>
    <w:rsid w:val="00C82892"/>
    <w:rsid w:val="00C828CE"/>
    <w:rsid w:val="00C829D1"/>
    <w:rsid w:val="00C82AB6"/>
    <w:rsid w:val="00C82B87"/>
    <w:rsid w:val="00C82BFB"/>
    <w:rsid w:val="00C82CCC"/>
    <w:rsid w:val="00C82D35"/>
    <w:rsid w:val="00C82D5B"/>
    <w:rsid w:val="00C83102"/>
    <w:rsid w:val="00C83136"/>
    <w:rsid w:val="00C8316A"/>
    <w:rsid w:val="00C83334"/>
    <w:rsid w:val="00C83798"/>
    <w:rsid w:val="00C838BB"/>
    <w:rsid w:val="00C838C0"/>
    <w:rsid w:val="00C838DE"/>
    <w:rsid w:val="00C8397B"/>
    <w:rsid w:val="00C839F6"/>
    <w:rsid w:val="00C83ACA"/>
    <w:rsid w:val="00C83C59"/>
    <w:rsid w:val="00C83E8C"/>
    <w:rsid w:val="00C83ECA"/>
    <w:rsid w:val="00C83EED"/>
    <w:rsid w:val="00C840CD"/>
    <w:rsid w:val="00C841A1"/>
    <w:rsid w:val="00C8427E"/>
    <w:rsid w:val="00C8438A"/>
    <w:rsid w:val="00C84793"/>
    <w:rsid w:val="00C849F0"/>
    <w:rsid w:val="00C84E9C"/>
    <w:rsid w:val="00C84F2A"/>
    <w:rsid w:val="00C8522E"/>
    <w:rsid w:val="00C852B7"/>
    <w:rsid w:val="00C852BA"/>
    <w:rsid w:val="00C8531D"/>
    <w:rsid w:val="00C85401"/>
    <w:rsid w:val="00C85425"/>
    <w:rsid w:val="00C855CD"/>
    <w:rsid w:val="00C8565E"/>
    <w:rsid w:val="00C856A4"/>
    <w:rsid w:val="00C858C7"/>
    <w:rsid w:val="00C859D0"/>
    <w:rsid w:val="00C85AD4"/>
    <w:rsid w:val="00C85C96"/>
    <w:rsid w:val="00C85E07"/>
    <w:rsid w:val="00C85F5C"/>
    <w:rsid w:val="00C85FB0"/>
    <w:rsid w:val="00C85FEF"/>
    <w:rsid w:val="00C86010"/>
    <w:rsid w:val="00C8601B"/>
    <w:rsid w:val="00C86063"/>
    <w:rsid w:val="00C860D9"/>
    <w:rsid w:val="00C8614D"/>
    <w:rsid w:val="00C8618E"/>
    <w:rsid w:val="00C861C2"/>
    <w:rsid w:val="00C8638B"/>
    <w:rsid w:val="00C863B3"/>
    <w:rsid w:val="00C863CF"/>
    <w:rsid w:val="00C864F2"/>
    <w:rsid w:val="00C86537"/>
    <w:rsid w:val="00C865A1"/>
    <w:rsid w:val="00C868E1"/>
    <w:rsid w:val="00C868FB"/>
    <w:rsid w:val="00C86976"/>
    <w:rsid w:val="00C869A0"/>
    <w:rsid w:val="00C869D4"/>
    <w:rsid w:val="00C86A20"/>
    <w:rsid w:val="00C86AC2"/>
    <w:rsid w:val="00C86B92"/>
    <w:rsid w:val="00C86CCC"/>
    <w:rsid w:val="00C86D6C"/>
    <w:rsid w:val="00C86D79"/>
    <w:rsid w:val="00C86E28"/>
    <w:rsid w:val="00C86EA3"/>
    <w:rsid w:val="00C86FA3"/>
    <w:rsid w:val="00C8717E"/>
    <w:rsid w:val="00C8722E"/>
    <w:rsid w:val="00C87381"/>
    <w:rsid w:val="00C87605"/>
    <w:rsid w:val="00C8789A"/>
    <w:rsid w:val="00C878F7"/>
    <w:rsid w:val="00C87971"/>
    <w:rsid w:val="00C87AB8"/>
    <w:rsid w:val="00C87B74"/>
    <w:rsid w:val="00C87C5D"/>
    <w:rsid w:val="00C87CAA"/>
    <w:rsid w:val="00C87D19"/>
    <w:rsid w:val="00C87EBE"/>
    <w:rsid w:val="00C87F9A"/>
    <w:rsid w:val="00C87FF5"/>
    <w:rsid w:val="00C90041"/>
    <w:rsid w:val="00C90147"/>
    <w:rsid w:val="00C902DD"/>
    <w:rsid w:val="00C9034B"/>
    <w:rsid w:val="00C903E6"/>
    <w:rsid w:val="00C9061C"/>
    <w:rsid w:val="00C906AD"/>
    <w:rsid w:val="00C90965"/>
    <w:rsid w:val="00C90A3D"/>
    <w:rsid w:val="00C90AA3"/>
    <w:rsid w:val="00C90B98"/>
    <w:rsid w:val="00C90CDF"/>
    <w:rsid w:val="00C90EC7"/>
    <w:rsid w:val="00C90F65"/>
    <w:rsid w:val="00C90FEF"/>
    <w:rsid w:val="00C910CF"/>
    <w:rsid w:val="00C910FA"/>
    <w:rsid w:val="00C910FC"/>
    <w:rsid w:val="00C9115C"/>
    <w:rsid w:val="00C913EC"/>
    <w:rsid w:val="00C91429"/>
    <w:rsid w:val="00C91590"/>
    <w:rsid w:val="00C9163A"/>
    <w:rsid w:val="00C916FC"/>
    <w:rsid w:val="00C917BB"/>
    <w:rsid w:val="00C917C5"/>
    <w:rsid w:val="00C917DC"/>
    <w:rsid w:val="00C9193F"/>
    <w:rsid w:val="00C919BF"/>
    <w:rsid w:val="00C91A2E"/>
    <w:rsid w:val="00C91ABB"/>
    <w:rsid w:val="00C91CED"/>
    <w:rsid w:val="00C91D01"/>
    <w:rsid w:val="00C91E32"/>
    <w:rsid w:val="00C91E7E"/>
    <w:rsid w:val="00C91EB2"/>
    <w:rsid w:val="00C91F12"/>
    <w:rsid w:val="00C91FE8"/>
    <w:rsid w:val="00C921B7"/>
    <w:rsid w:val="00C92306"/>
    <w:rsid w:val="00C92314"/>
    <w:rsid w:val="00C92493"/>
    <w:rsid w:val="00C925D3"/>
    <w:rsid w:val="00C926A3"/>
    <w:rsid w:val="00C927BD"/>
    <w:rsid w:val="00C927EC"/>
    <w:rsid w:val="00C92888"/>
    <w:rsid w:val="00C928B6"/>
    <w:rsid w:val="00C929C0"/>
    <w:rsid w:val="00C92A7C"/>
    <w:rsid w:val="00C92B96"/>
    <w:rsid w:val="00C92B9A"/>
    <w:rsid w:val="00C92D43"/>
    <w:rsid w:val="00C92EFB"/>
    <w:rsid w:val="00C92FAB"/>
    <w:rsid w:val="00C93086"/>
    <w:rsid w:val="00C930F5"/>
    <w:rsid w:val="00C930F9"/>
    <w:rsid w:val="00C9313D"/>
    <w:rsid w:val="00C9316F"/>
    <w:rsid w:val="00C9328D"/>
    <w:rsid w:val="00C933B6"/>
    <w:rsid w:val="00C93443"/>
    <w:rsid w:val="00C93532"/>
    <w:rsid w:val="00C93581"/>
    <w:rsid w:val="00C938D3"/>
    <w:rsid w:val="00C93A37"/>
    <w:rsid w:val="00C93B72"/>
    <w:rsid w:val="00C93BA9"/>
    <w:rsid w:val="00C93BB2"/>
    <w:rsid w:val="00C93C3E"/>
    <w:rsid w:val="00C93D8D"/>
    <w:rsid w:val="00C93E72"/>
    <w:rsid w:val="00C93FBC"/>
    <w:rsid w:val="00C940B8"/>
    <w:rsid w:val="00C942CB"/>
    <w:rsid w:val="00C943B1"/>
    <w:rsid w:val="00C94598"/>
    <w:rsid w:val="00C94787"/>
    <w:rsid w:val="00C9482C"/>
    <w:rsid w:val="00C948F4"/>
    <w:rsid w:val="00C948F7"/>
    <w:rsid w:val="00C9494C"/>
    <w:rsid w:val="00C94990"/>
    <w:rsid w:val="00C949B6"/>
    <w:rsid w:val="00C94A82"/>
    <w:rsid w:val="00C94ABD"/>
    <w:rsid w:val="00C94BBE"/>
    <w:rsid w:val="00C94D3B"/>
    <w:rsid w:val="00C94D62"/>
    <w:rsid w:val="00C94EFE"/>
    <w:rsid w:val="00C94F3D"/>
    <w:rsid w:val="00C9511C"/>
    <w:rsid w:val="00C9516B"/>
    <w:rsid w:val="00C9516C"/>
    <w:rsid w:val="00C95170"/>
    <w:rsid w:val="00C95235"/>
    <w:rsid w:val="00C95362"/>
    <w:rsid w:val="00C955AC"/>
    <w:rsid w:val="00C9562F"/>
    <w:rsid w:val="00C956CC"/>
    <w:rsid w:val="00C9595B"/>
    <w:rsid w:val="00C95B6D"/>
    <w:rsid w:val="00C95E33"/>
    <w:rsid w:val="00C95E8F"/>
    <w:rsid w:val="00C95FF5"/>
    <w:rsid w:val="00C9600B"/>
    <w:rsid w:val="00C96195"/>
    <w:rsid w:val="00C96251"/>
    <w:rsid w:val="00C96285"/>
    <w:rsid w:val="00C964A6"/>
    <w:rsid w:val="00C96636"/>
    <w:rsid w:val="00C967EC"/>
    <w:rsid w:val="00C96A29"/>
    <w:rsid w:val="00C96A74"/>
    <w:rsid w:val="00C96A84"/>
    <w:rsid w:val="00C96B74"/>
    <w:rsid w:val="00C96BFC"/>
    <w:rsid w:val="00C96C8F"/>
    <w:rsid w:val="00C96DD4"/>
    <w:rsid w:val="00C96F7F"/>
    <w:rsid w:val="00C97199"/>
    <w:rsid w:val="00C971FF"/>
    <w:rsid w:val="00C972FF"/>
    <w:rsid w:val="00C97418"/>
    <w:rsid w:val="00C97551"/>
    <w:rsid w:val="00C975C4"/>
    <w:rsid w:val="00C97626"/>
    <w:rsid w:val="00C97730"/>
    <w:rsid w:val="00C977A7"/>
    <w:rsid w:val="00C977EF"/>
    <w:rsid w:val="00C979D4"/>
    <w:rsid w:val="00C97A96"/>
    <w:rsid w:val="00C97A9A"/>
    <w:rsid w:val="00C97B45"/>
    <w:rsid w:val="00C97B5D"/>
    <w:rsid w:val="00C97B64"/>
    <w:rsid w:val="00C97D36"/>
    <w:rsid w:val="00C97E33"/>
    <w:rsid w:val="00C97F03"/>
    <w:rsid w:val="00C97F46"/>
    <w:rsid w:val="00CA0053"/>
    <w:rsid w:val="00CA020F"/>
    <w:rsid w:val="00CA030E"/>
    <w:rsid w:val="00CA0477"/>
    <w:rsid w:val="00CA05F3"/>
    <w:rsid w:val="00CA06C8"/>
    <w:rsid w:val="00CA070E"/>
    <w:rsid w:val="00CA0755"/>
    <w:rsid w:val="00CA078A"/>
    <w:rsid w:val="00CA07BC"/>
    <w:rsid w:val="00CA07EA"/>
    <w:rsid w:val="00CA07F8"/>
    <w:rsid w:val="00CA089E"/>
    <w:rsid w:val="00CA0B82"/>
    <w:rsid w:val="00CA0B9F"/>
    <w:rsid w:val="00CA0BCD"/>
    <w:rsid w:val="00CA0C56"/>
    <w:rsid w:val="00CA0D2A"/>
    <w:rsid w:val="00CA0EF0"/>
    <w:rsid w:val="00CA0F27"/>
    <w:rsid w:val="00CA0FCB"/>
    <w:rsid w:val="00CA10B9"/>
    <w:rsid w:val="00CA10D0"/>
    <w:rsid w:val="00CA1449"/>
    <w:rsid w:val="00CA1608"/>
    <w:rsid w:val="00CA163F"/>
    <w:rsid w:val="00CA1755"/>
    <w:rsid w:val="00CA17C6"/>
    <w:rsid w:val="00CA1826"/>
    <w:rsid w:val="00CA198B"/>
    <w:rsid w:val="00CA19E4"/>
    <w:rsid w:val="00CA1A0C"/>
    <w:rsid w:val="00CA1AA2"/>
    <w:rsid w:val="00CA1AC4"/>
    <w:rsid w:val="00CA1BF0"/>
    <w:rsid w:val="00CA1E2C"/>
    <w:rsid w:val="00CA1F70"/>
    <w:rsid w:val="00CA2042"/>
    <w:rsid w:val="00CA20D9"/>
    <w:rsid w:val="00CA226D"/>
    <w:rsid w:val="00CA23C2"/>
    <w:rsid w:val="00CA2615"/>
    <w:rsid w:val="00CA271F"/>
    <w:rsid w:val="00CA28E4"/>
    <w:rsid w:val="00CA295F"/>
    <w:rsid w:val="00CA2A9E"/>
    <w:rsid w:val="00CA2B70"/>
    <w:rsid w:val="00CA2CB9"/>
    <w:rsid w:val="00CA2CD3"/>
    <w:rsid w:val="00CA2E62"/>
    <w:rsid w:val="00CA2E64"/>
    <w:rsid w:val="00CA301F"/>
    <w:rsid w:val="00CA31C4"/>
    <w:rsid w:val="00CA31D6"/>
    <w:rsid w:val="00CA32B9"/>
    <w:rsid w:val="00CA3315"/>
    <w:rsid w:val="00CA3489"/>
    <w:rsid w:val="00CA35B3"/>
    <w:rsid w:val="00CA386D"/>
    <w:rsid w:val="00CA3899"/>
    <w:rsid w:val="00CA3946"/>
    <w:rsid w:val="00CA3B3A"/>
    <w:rsid w:val="00CA3B4D"/>
    <w:rsid w:val="00CA3C39"/>
    <w:rsid w:val="00CA3EB9"/>
    <w:rsid w:val="00CA3EFC"/>
    <w:rsid w:val="00CA405D"/>
    <w:rsid w:val="00CA43D3"/>
    <w:rsid w:val="00CA4439"/>
    <w:rsid w:val="00CA4453"/>
    <w:rsid w:val="00CA4455"/>
    <w:rsid w:val="00CA44D6"/>
    <w:rsid w:val="00CA45F5"/>
    <w:rsid w:val="00CA493E"/>
    <w:rsid w:val="00CA49CA"/>
    <w:rsid w:val="00CA49E3"/>
    <w:rsid w:val="00CA4B9C"/>
    <w:rsid w:val="00CA4C91"/>
    <w:rsid w:val="00CA4D35"/>
    <w:rsid w:val="00CA4E2C"/>
    <w:rsid w:val="00CA4E9B"/>
    <w:rsid w:val="00CA505F"/>
    <w:rsid w:val="00CA50D5"/>
    <w:rsid w:val="00CA5134"/>
    <w:rsid w:val="00CA517D"/>
    <w:rsid w:val="00CA51F5"/>
    <w:rsid w:val="00CA52A3"/>
    <w:rsid w:val="00CA52EF"/>
    <w:rsid w:val="00CA531F"/>
    <w:rsid w:val="00CA5353"/>
    <w:rsid w:val="00CA5354"/>
    <w:rsid w:val="00CA542C"/>
    <w:rsid w:val="00CA554A"/>
    <w:rsid w:val="00CA5554"/>
    <w:rsid w:val="00CA558A"/>
    <w:rsid w:val="00CA5697"/>
    <w:rsid w:val="00CA56D8"/>
    <w:rsid w:val="00CA593F"/>
    <w:rsid w:val="00CA5944"/>
    <w:rsid w:val="00CA595C"/>
    <w:rsid w:val="00CA59FF"/>
    <w:rsid w:val="00CA5A00"/>
    <w:rsid w:val="00CA5A23"/>
    <w:rsid w:val="00CA5B6A"/>
    <w:rsid w:val="00CA5C13"/>
    <w:rsid w:val="00CA5C65"/>
    <w:rsid w:val="00CA5D0F"/>
    <w:rsid w:val="00CA5D2B"/>
    <w:rsid w:val="00CA5D3F"/>
    <w:rsid w:val="00CA5EC4"/>
    <w:rsid w:val="00CA5F3E"/>
    <w:rsid w:val="00CA6089"/>
    <w:rsid w:val="00CA61A1"/>
    <w:rsid w:val="00CA61DB"/>
    <w:rsid w:val="00CA62CE"/>
    <w:rsid w:val="00CA6393"/>
    <w:rsid w:val="00CA6472"/>
    <w:rsid w:val="00CA69CB"/>
    <w:rsid w:val="00CA6A47"/>
    <w:rsid w:val="00CA6B52"/>
    <w:rsid w:val="00CA6B93"/>
    <w:rsid w:val="00CA6BB6"/>
    <w:rsid w:val="00CA6C3D"/>
    <w:rsid w:val="00CA6C4D"/>
    <w:rsid w:val="00CA6C64"/>
    <w:rsid w:val="00CA6C7C"/>
    <w:rsid w:val="00CA6CE0"/>
    <w:rsid w:val="00CA6DCA"/>
    <w:rsid w:val="00CA6EEA"/>
    <w:rsid w:val="00CA6FCE"/>
    <w:rsid w:val="00CA6FD6"/>
    <w:rsid w:val="00CA7101"/>
    <w:rsid w:val="00CA74B5"/>
    <w:rsid w:val="00CA75E1"/>
    <w:rsid w:val="00CA7702"/>
    <w:rsid w:val="00CA7744"/>
    <w:rsid w:val="00CA7946"/>
    <w:rsid w:val="00CA7A01"/>
    <w:rsid w:val="00CA7A6A"/>
    <w:rsid w:val="00CA7BBE"/>
    <w:rsid w:val="00CA7CFD"/>
    <w:rsid w:val="00CA7D02"/>
    <w:rsid w:val="00CA7D1D"/>
    <w:rsid w:val="00CA7D2B"/>
    <w:rsid w:val="00CA7D7A"/>
    <w:rsid w:val="00CA7D8E"/>
    <w:rsid w:val="00CA7D95"/>
    <w:rsid w:val="00CA7E1A"/>
    <w:rsid w:val="00CA7EAB"/>
    <w:rsid w:val="00CA7F82"/>
    <w:rsid w:val="00CA7F93"/>
    <w:rsid w:val="00CA7FB7"/>
    <w:rsid w:val="00CB00EB"/>
    <w:rsid w:val="00CB0133"/>
    <w:rsid w:val="00CB0214"/>
    <w:rsid w:val="00CB023D"/>
    <w:rsid w:val="00CB028F"/>
    <w:rsid w:val="00CB0350"/>
    <w:rsid w:val="00CB040C"/>
    <w:rsid w:val="00CB0647"/>
    <w:rsid w:val="00CB0933"/>
    <w:rsid w:val="00CB0AD5"/>
    <w:rsid w:val="00CB0B4C"/>
    <w:rsid w:val="00CB0D32"/>
    <w:rsid w:val="00CB0D63"/>
    <w:rsid w:val="00CB0D64"/>
    <w:rsid w:val="00CB0DCF"/>
    <w:rsid w:val="00CB0E22"/>
    <w:rsid w:val="00CB0ECF"/>
    <w:rsid w:val="00CB0F65"/>
    <w:rsid w:val="00CB0F7C"/>
    <w:rsid w:val="00CB0F98"/>
    <w:rsid w:val="00CB1303"/>
    <w:rsid w:val="00CB14C1"/>
    <w:rsid w:val="00CB14E5"/>
    <w:rsid w:val="00CB14EF"/>
    <w:rsid w:val="00CB16B4"/>
    <w:rsid w:val="00CB1720"/>
    <w:rsid w:val="00CB1A6E"/>
    <w:rsid w:val="00CB1B38"/>
    <w:rsid w:val="00CB1C0D"/>
    <w:rsid w:val="00CB1D09"/>
    <w:rsid w:val="00CB1DF0"/>
    <w:rsid w:val="00CB1EA5"/>
    <w:rsid w:val="00CB1EA8"/>
    <w:rsid w:val="00CB1EBE"/>
    <w:rsid w:val="00CB201A"/>
    <w:rsid w:val="00CB2020"/>
    <w:rsid w:val="00CB2034"/>
    <w:rsid w:val="00CB2050"/>
    <w:rsid w:val="00CB2081"/>
    <w:rsid w:val="00CB2113"/>
    <w:rsid w:val="00CB2127"/>
    <w:rsid w:val="00CB234F"/>
    <w:rsid w:val="00CB2359"/>
    <w:rsid w:val="00CB23DF"/>
    <w:rsid w:val="00CB23FF"/>
    <w:rsid w:val="00CB240F"/>
    <w:rsid w:val="00CB244C"/>
    <w:rsid w:val="00CB2555"/>
    <w:rsid w:val="00CB268D"/>
    <w:rsid w:val="00CB26B2"/>
    <w:rsid w:val="00CB270D"/>
    <w:rsid w:val="00CB278F"/>
    <w:rsid w:val="00CB27BE"/>
    <w:rsid w:val="00CB27E2"/>
    <w:rsid w:val="00CB29A8"/>
    <w:rsid w:val="00CB2BC5"/>
    <w:rsid w:val="00CB2C22"/>
    <w:rsid w:val="00CB2CB5"/>
    <w:rsid w:val="00CB2D30"/>
    <w:rsid w:val="00CB2DBB"/>
    <w:rsid w:val="00CB2E57"/>
    <w:rsid w:val="00CB2F83"/>
    <w:rsid w:val="00CB2FBD"/>
    <w:rsid w:val="00CB30FA"/>
    <w:rsid w:val="00CB38CF"/>
    <w:rsid w:val="00CB38E0"/>
    <w:rsid w:val="00CB392D"/>
    <w:rsid w:val="00CB3A7F"/>
    <w:rsid w:val="00CB3AF2"/>
    <w:rsid w:val="00CB3BED"/>
    <w:rsid w:val="00CB3C30"/>
    <w:rsid w:val="00CB3D08"/>
    <w:rsid w:val="00CB3E59"/>
    <w:rsid w:val="00CB3FD7"/>
    <w:rsid w:val="00CB402C"/>
    <w:rsid w:val="00CB4148"/>
    <w:rsid w:val="00CB419F"/>
    <w:rsid w:val="00CB42D5"/>
    <w:rsid w:val="00CB44E0"/>
    <w:rsid w:val="00CB46C5"/>
    <w:rsid w:val="00CB48EE"/>
    <w:rsid w:val="00CB4A6B"/>
    <w:rsid w:val="00CB5140"/>
    <w:rsid w:val="00CB51F6"/>
    <w:rsid w:val="00CB530C"/>
    <w:rsid w:val="00CB5323"/>
    <w:rsid w:val="00CB54E7"/>
    <w:rsid w:val="00CB562E"/>
    <w:rsid w:val="00CB5655"/>
    <w:rsid w:val="00CB5798"/>
    <w:rsid w:val="00CB58BB"/>
    <w:rsid w:val="00CB5C80"/>
    <w:rsid w:val="00CB5CAA"/>
    <w:rsid w:val="00CB5CF5"/>
    <w:rsid w:val="00CB5DFC"/>
    <w:rsid w:val="00CB5F06"/>
    <w:rsid w:val="00CB5FF9"/>
    <w:rsid w:val="00CB615B"/>
    <w:rsid w:val="00CB61CD"/>
    <w:rsid w:val="00CB640F"/>
    <w:rsid w:val="00CB661E"/>
    <w:rsid w:val="00CB6644"/>
    <w:rsid w:val="00CB6653"/>
    <w:rsid w:val="00CB6831"/>
    <w:rsid w:val="00CB683E"/>
    <w:rsid w:val="00CB69CD"/>
    <w:rsid w:val="00CB69DF"/>
    <w:rsid w:val="00CB6A15"/>
    <w:rsid w:val="00CB6A86"/>
    <w:rsid w:val="00CB6C8B"/>
    <w:rsid w:val="00CB6CA9"/>
    <w:rsid w:val="00CB6D9D"/>
    <w:rsid w:val="00CB6E4F"/>
    <w:rsid w:val="00CB6E8B"/>
    <w:rsid w:val="00CB6F49"/>
    <w:rsid w:val="00CB7240"/>
    <w:rsid w:val="00CB7309"/>
    <w:rsid w:val="00CB7380"/>
    <w:rsid w:val="00CB7442"/>
    <w:rsid w:val="00CB7460"/>
    <w:rsid w:val="00CB748C"/>
    <w:rsid w:val="00CB75EB"/>
    <w:rsid w:val="00CB75F9"/>
    <w:rsid w:val="00CB7651"/>
    <w:rsid w:val="00CB7655"/>
    <w:rsid w:val="00CB7833"/>
    <w:rsid w:val="00CB79E4"/>
    <w:rsid w:val="00CB7AF7"/>
    <w:rsid w:val="00CB7BDB"/>
    <w:rsid w:val="00CB7C7F"/>
    <w:rsid w:val="00CB7D5F"/>
    <w:rsid w:val="00CB7F32"/>
    <w:rsid w:val="00CC0045"/>
    <w:rsid w:val="00CC00A7"/>
    <w:rsid w:val="00CC020A"/>
    <w:rsid w:val="00CC02BF"/>
    <w:rsid w:val="00CC0438"/>
    <w:rsid w:val="00CC0515"/>
    <w:rsid w:val="00CC055A"/>
    <w:rsid w:val="00CC056C"/>
    <w:rsid w:val="00CC06C3"/>
    <w:rsid w:val="00CC0712"/>
    <w:rsid w:val="00CC0B79"/>
    <w:rsid w:val="00CC0B8D"/>
    <w:rsid w:val="00CC0C63"/>
    <w:rsid w:val="00CC0CF8"/>
    <w:rsid w:val="00CC0D2B"/>
    <w:rsid w:val="00CC0D4A"/>
    <w:rsid w:val="00CC0D6D"/>
    <w:rsid w:val="00CC0DA0"/>
    <w:rsid w:val="00CC0E63"/>
    <w:rsid w:val="00CC0F54"/>
    <w:rsid w:val="00CC0FB0"/>
    <w:rsid w:val="00CC108E"/>
    <w:rsid w:val="00CC115A"/>
    <w:rsid w:val="00CC1353"/>
    <w:rsid w:val="00CC1355"/>
    <w:rsid w:val="00CC1391"/>
    <w:rsid w:val="00CC13E5"/>
    <w:rsid w:val="00CC149A"/>
    <w:rsid w:val="00CC14B8"/>
    <w:rsid w:val="00CC15E6"/>
    <w:rsid w:val="00CC16EF"/>
    <w:rsid w:val="00CC178E"/>
    <w:rsid w:val="00CC17B5"/>
    <w:rsid w:val="00CC182F"/>
    <w:rsid w:val="00CC1867"/>
    <w:rsid w:val="00CC1A22"/>
    <w:rsid w:val="00CC1A4D"/>
    <w:rsid w:val="00CC1A5F"/>
    <w:rsid w:val="00CC1AF5"/>
    <w:rsid w:val="00CC1B6E"/>
    <w:rsid w:val="00CC1C13"/>
    <w:rsid w:val="00CC1CD6"/>
    <w:rsid w:val="00CC20CD"/>
    <w:rsid w:val="00CC20ED"/>
    <w:rsid w:val="00CC2119"/>
    <w:rsid w:val="00CC225E"/>
    <w:rsid w:val="00CC233F"/>
    <w:rsid w:val="00CC2449"/>
    <w:rsid w:val="00CC265B"/>
    <w:rsid w:val="00CC28B8"/>
    <w:rsid w:val="00CC2914"/>
    <w:rsid w:val="00CC29CE"/>
    <w:rsid w:val="00CC2E87"/>
    <w:rsid w:val="00CC2EDE"/>
    <w:rsid w:val="00CC3046"/>
    <w:rsid w:val="00CC321D"/>
    <w:rsid w:val="00CC32CC"/>
    <w:rsid w:val="00CC3378"/>
    <w:rsid w:val="00CC3383"/>
    <w:rsid w:val="00CC33DC"/>
    <w:rsid w:val="00CC341E"/>
    <w:rsid w:val="00CC351E"/>
    <w:rsid w:val="00CC3639"/>
    <w:rsid w:val="00CC3752"/>
    <w:rsid w:val="00CC3834"/>
    <w:rsid w:val="00CC398D"/>
    <w:rsid w:val="00CC3991"/>
    <w:rsid w:val="00CC39DC"/>
    <w:rsid w:val="00CC3AC7"/>
    <w:rsid w:val="00CC3EE8"/>
    <w:rsid w:val="00CC4056"/>
    <w:rsid w:val="00CC40A9"/>
    <w:rsid w:val="00CC4104"/>
    <w:rsid w:val="00CC4408"/>
    <w:rsid w:val="00CC45BC"/>
    <w:rsid w:val="00CC45F7"/>
    <w:rsid w:val="00CC460E"/>
    <w:rsid w:val="00CC4643"/>
    <w:rsid w:val="00CC495B"/>
    <w:rsid w:val="00CC49B3"/>
    <w:rsid w:val="00CC4A90"/>
    <w:rsid w:val="00CC4AAA"/>
    <w:rsid w:val="00CC4AF9"/>
    <w:rsid w:val="00CC4BDF"/>
    <w:rsid w:val="00CC4EBF"/>
    <w:rsid w:val="00CC4FC8"/>
    <w:rsid w:val="00CC4FE2"/>
    <w:rsid w:val="00CC52A1"/>
    <w:rsid w:val="00CC53F5"/>
    <w:rsid w:val="00CC54E8"/>
    <w:rsid w:val="00CC5547"/>
    <w:rsid w:val="00CC59C5"/>
    <w:rsid w:val="00CC5AB3"/>
    <w:rsid w:val="00CC5D0E"/>
    <w:rsid w:val="00CC5DB6"/>
    <w:rsid w:val="00CC5EBE"/>
    <w:rsid w:val="00CC5EF9"/>
    <w:rsid w:val="00CC5F55"/>
    <w:rsid w:val="00CC60D6"/>
    <w:rsid w:val="00CC6157"/>
    <w:rsid w:val="00CC6188"/>
    <w:rsid w:val="00CC634E"/>
    <w:rsid w:val="00CC65A9"/>
    <w:rsid w:val="00CC65F8"/>
    <w:rsid w:val="00CC69E1"/>
    <w:rsid w:val="00CC6BB9"/>
    <w:rsid w:val="00CC6C7E"/>
    <w:rsid w:val="00CC6DF7"/>
    <w:rsid w:val="00CC6E78"/>
    <w:rsid w:val="00CC6E7B"/>
    <w:rsid w:val="00CC6EC5"/>
    <w:rsid w:val="00CC6F93"/>
    <w:rsid w:val="00CC7001"/>
    <w:rsid w:val="00CC7027"/>
    <w:rsid w:val="00CC70D8"/>
    <w:rsid w:val="00CC7270"/>
    <w:rsid w:val="00CC73F1"/>
    <w:rsid w:val="00CC7401"/>
    <w:rsid w:val="00CC7592"/>
    <w:rsid w:val="00CC7601"/>
    <w:rsid w:val="00CC762C"/>
    <w:rsid w:val="00CC7743"/>
    <w:rsid w:val="00CC792D"/>
    <w:rsid w:val="00CC79B5"/>
    <w:rsid w:val="00CC7A5F"/>
    <w:rsid w:val="00CC7B5D"/>
    <w:rsid w:val="00CC7C40"/>
    <w:rsid w:val="00CC7D2C"/>
    <w:rsid w:val="00CC7D6D"/>
    <w:rsid w:val="00CC7DDD"/>
    <w:rsid w:val="00CC7E2C"/>
    <w:rsid w:val="00CC7E5F"/>
    <w:rsid w:val="00CC7EBB"/>
    <w:rsid w:val="00CC7EBF"/>
    <w:rsid w:val="00CD0005"/>
    <w:rsid w:val="00CD001E"/>
    <w:rsid w:val="00CD0393"/>
    <w:rsid w:val="00CD03A7"/>
    <w:rsid w:val="00CD03C3"/>
    <w:rsid w:val="00CD03E7"/>
    <w:rsid w:val="00CD0434"/>
    <w:rsid w:val="00CD054B"/>
    <w:rsid w:val="00CD07E8"/>
    <w:rsid w:val="00CD0A02"/>
    <w:rsid w:val="00CD0A94"/>
    <w:rsid w:val="00CD0BD3"/>
    <w:rsid w:val="00CD0C04"/>
    <w:rsid w:val="00CD0C3D"/>
    <w:rsid w:val="00CD0CD6"/>
    <w:rsid w:val="00CD0E70"/>
    <w:rsid w:val="00CD0E72"/>
    <w:rsid w:val="00CD0EA8"/>
    <w:rsid w:val="00CD0F01"/>
    <w:rsid w:val="00CD0FED"/>
    <w:rsid w:val="00CD1164"/>
    <w:rsid w:val="00CD1174"/>
    <w:rsid w:val="00CD118D"/>
    <w:rsid w:val="00CD1197"/>
    <w:rsid w:val="00CD1264"/>
    <w:rsid w:val="00CD1283"/>
    <w:rsid w:val="00CD1361"/>
    <w:rsid w:val="00CD1470"/>
    <w:rsid w:val="00CD152F"/>
    <w:rsid w:val="00CD159D"/>
    <w:rsid w:val="00CD15B2"/>
    <w:rsid w:val="00CD1759"/>
    <w:rsid w:val="00CD17C9"/>
    <w:rsid w:val="00CD19E8"/>
    <w:rsid w:val="00CD1A36"/>
    <w:rsid w:val="00CD1AFA"/>
    <w:rsid w:val="00CD1BB8"/>
    <w:rsid w:val="00CD1BE2"/>
    <w:rsid w:val="00CD1E55"/>
    <w:rsid w:val="00CD1E94"/>
    <w:rsid w:val="00CD1EB7"/>
    <w:rsid w:val="00CD1F04"/>
    <w:rsid w:val="00CD1F23"/>
    <w:rsid w:val="00CD2139"/>
    <w:rsid w:val="00CD23A4"/>
    <w:rsid w:val="00CD242E"/>
    <w:rsid w:val="00CD247F"/>
    <w:rsid w:val="00CD253B"/>
    <w:rsid w:val="00CD2542"/>
    <w:rsid w:val="00CD27A6"/>
    <w:rsid w:val="00CD2944"/>
    <w:rsid w:val="00CD2AD4"/>
    <w:rsid w:val="00CD2B46"/>
    <w:rsid w:val="00CD2B55"/>
    <w:rsid w:val="00CD2BD4"/>
    <w:rsid w:val="00CD2C39"/>
    <w:rsid w:val="00CD2D7F"/>
    <w:rsid w:val="00CD2D95"/>
    <w:rsid w:val="00CD2E71"/>
    <w:rsid w:val="00CD2EA2"/>
    <w:rsid w:val="00CD3160"/>
    <w:rsid w:val="00CD3161"/>
    <w:rsid w:val="00CD31DB"/>
    <w:rsid w:val="00CD322A"/>
    <w:rsid w:val="00CD326F"/>
    <w:rsid w:val="00CD3312"/>
    <w:rsid w:val="00CD3463"/>
    <w:rsid w:val="00CD3499"/>
    <w:rsid w:val="00CD35BA"/>
    <w:rsid w:val="00CD36C7"/>
    <w:rsid w:val="00CD36DC"/>
    <w:rsid w:val="00CD36DE"/>
    <w:rsid w:val="00CD391A"/>
    <w:rsid w:val="00CD3A09"/>
    <w:rsid w:val="00CD3B50"/>
    <w:rsid w:val="00CD3B85"/>
    <w:rsid w:val="00CD3C2F"/>
    <w:rsid w:val="00CD3C5E"/>
    <w:rsid w:val="00CD3E11"/>
    <w:rsid w:val="00CD3E27"/>
    <w:rsid w:val="00CD3E46"/>
    <w:rsid w:val="00CD4274"/>
    <w:rsid w:val="00CD431E"/>
    <w:rsid w:val="00CD4449"/>
    <w:rsid w:val="00CD4461"/>
    <w:rsid w:val="00CD44CE"/>
    <w:rsid w:val="00CD4689"/>
    <w:rsid w:val="00CD46B2"/>
    <w:rsid w:val="00CD46E7"/>
    <w:rsid w:val="00CD46E9"/>
    <w:rsid w:val="00CD4913"/>
    <w:rsid w:val="00CD49C1"/>
    <w:rsid w:val="00CD4ADD"/>
    <w:rsid w:val="00CD4BC1"/>
    <w:rsid w:val="00CD4D87"/>
    <w:rsid w:val="00CD4E9B"/>
    <w:rsid w:val="00CD50D9"/>
    <w:rsid w:val="00CD517F"/>
    <w:rsid w:val="00CD5290"/>
    <w:rsid w:val="00CD52A8"/>
    <w:rsid w:val="00CD52FC"/>
    <w:rsid w:val="00CD5316"/>
    <w:rsid w:val="00CD537D"/>
    <w:rsid w:val="00CD5437"/>
    <w:rsid w:val="00CD5611"/>
    <w:rsid w:val="00CD565D"/>
    <w:rsid w:val="00CD583C"/>
    <w:rsid w:val="00CD585E"/>
    <w:rsid w:val="00CD594E"/>
    <w:rsid w:val="00CD59D3"/>
    <w:rsid w:val="00CD59E5"/>
    <w:rsid w:val="00CD5AF4"/>
    <w:rsid w:val="00CD5B4C"/>
    <w:rsid w:val="00CD5B77"/>
    <w:rsid w:val="00CD5B79"/>
    <w:rsid w:val="00CD5BEE"/>
    <w:rsid w:val="00CD5C38"/>
    <w:rsid w:val="00CD5C90"/>
    <w:rsid w:val="00CD5D92"/>
    <w:rsid w:val="00CD5FBE"/>
    <w:rsid w:val="00CD5FE9"/>
    <w:rsid w:val="00CD5FEF"/>
    <w:rsid w:val="00CD60C9"/>
    <w:rsid w:val="00CD60F0"/>
    <w:rsid w:val="00CD6493"/>
    <w:rsid w:val="00CD6550"/>
    <w:rsid w:val="00CD6771"/>
    <w:rsid w:val="00CD67A1"/>
    <w:rsid w:val="00CD69D7"/>
    <w:rsid w:val="00CD69FA"/>
    <w:rsid w:val="00CD6A62"/>
    <w:rsid w:val="00CD6B45"/>
    <w:rsid w:val="00CD6BBA"/>
    <w:rsid w:val="00CD6C17"/>
    <w:rsid w:val="00CD6E0A"/>
    <w:rsid w:val="00CD6EF5"/>
    <w:rsid w:val="00CD70D9"/>
    <w:rsid w:val="00CD739C"/>
    <w:rsid w:val="00CD73F7"/>
    <w:rsid w:val="00CD74E7"/>
    <w:rsid w:val="00CD7557"/>
    <w:rsid w:val="00CD7572"/>
    <w:rsid w:val="00CD757C"/>
    <w:rsid w:val="00CD75B7"/>
    <w:rsid w:val="00CD7656"/>
    <w:rsid w:val="00CD7737"/>
    <w:rsid w:val="00CD782C"/>
    <w:rsid w:val="00CD7CED"/>
    <w:rsid w:val="00CD7D00"/>
    <w:rsid w:val="00CD7E59"/>
    <w:rsid w:val="00CD7EBE"/>
    <w:rsid w:val="00CD7ED7"/>
    <w:rsid w:val="00CE005B"/>
    <w:rsid w:val="00CE0169"/>
    <w:rsid w:val="00CE0253"/>
    <w:rsid w:val="00CE04B4"/>
    <w:rsid w:val="00CE0510"/>
    <w:rsid w:val="00CE058F"/>
    <w:rsid w:val="00CE05F5"/>
    <w:rsid w:val="00CE062F"/>
    <w:rsid w:val="00CE0802"/>
    <w:rsid w:val="00CE092F"/>
    <w:rsid w:val="00CE09BD"/>
    <w:rsid w:val="00CE0B27"/>
    <w:rsid w:val="00CE0C17"/>
    <w:rsid w:val="00CE0CD1"/>
    <w:rsid w:val="00CE0D0C"/>
    <w:rsid w:val="00CE0D4C"/>
    <w:rsid w:val="00CE0F90"/>
    <w:rsid w:val="00CE1589"/>
    <w:rsid w:val="00CE1680"/>
    <w:rsid w:val="00CE16C4"/>
    <w:rsid w:val="00CE16EF"/>
    <w:rsid w:val="00CE17EC"/>
    <w:rsid w:val="00CE1891"/>
    <w:rsid w:val="00CE1920"/>
    <w:rsid w:val="00CE194D"/>
    <w:rsid w:val="00CE1A25"/>
    <w:rsid w:val="00CE1B9E"/>
    <w:rsid w:val="00CE1DD5"/>
    <w:rsid w:val="00CE1E08"/>
    <w:rsid w:val="00CE1E22"/>
    <w:rsid w:val="00CE1E58"/>
    <w:rsid w:val="00CE1ECF"/>
    <w:rsid w:val="00CE1EE1"/>
    <w:rsid w:val="00CE21BF"/>
    <w:rsid w:val="00CE22F3"/>
    <w:rsid w:val="00CE2413"/>
    <w:rsid w:val="00CE2471"/>
    <w:rsid w:val="00CE266D"/>
    <w:rsid w:val="00CE2697"/>
    <w:rsid w:val="00CE2715"/>
    <w:rsid w:val="00CE295F"/>
    <w:rsid w:val="00CE298E"/>
    <w:rsid w:val="00CE2A96"/>
    <w:rsid w:val="00CE2C08"/>
    <w:rsid w:val="00CE2C1C"/>
    <w:rsid w:val="00CE2C61"/>
    <w:rsid w:val="00CE2C8B"/>
    <w:rsid w:val="00CE2D21"/>
    <w:rsid w:val="00CE2F2B"/>
    <w:rsid w:val="00CE3051"/>
    <w:rsid w:val="00CE3224"/>
    <w:rsid w:val="00CE33BE"/>
    <w:rsid w:val="00CE33D7"/>
    <w:rsid w:val="00CE3446"/>
    <w:rsid w:val="00CE354A"/>
    <w:rsid w:val="00CE3563"/>
    <w:rsid w:val="00CE362C"/>
    <w:rsid w:val="00CE3640"/>
    <w:rsid w:val="00CE364C"/>
    <w:rsid w:val="00CE3867"/>
    <w:rsid w:val="00CE386D"/>
    <w:rsid w:val="00CE3975"/>
    <w:rsid w:val="00CE3A15"/>
    <w:rsid w:val="00CE3A16"/>
    <w:rsid w:val="00CE3B6B"/>
    <w:rsid w:val="00CE3CC1"/>
    <w:rsid w:val="00CE3CD4"/>
    <w:rsid w:val="00CE3D4A"/>
    <w:rsid w:val="00CE3DB4"/>
    <w:rsid w:val="00CE3EDA"/>
    <w:rsid w:val="00CE404C"/>
    <w:rsid w:val="00CE40E8"/>
    <w:rsid w:val="00CE40ED"/>
    <w:rsid w:val="00CE415E"/>
    <w:rsid w:val="00CE4219"/>
    <w:rsid w:val="00CE42FF"/>
    <w:rsid w:val="00CE4364"/>
    <w:rsid w:val="00CE4482"/>
    <w:rsid w:val="00CE449C"/>
    <w:rsid w:val="00CE458C"/>
    <w:rsid w:val="00CE4637"/>
    <w:rsid w:val="00CE46A8"/>
    <w:rsid w:val="00CE4729"/>
    <w:rsid w:val="00CE47A9"/>
    <w:rsid w:val="00CE493A"/>
    <w:rsid w:val="00CE4996"/>
    <w:rsid w:val="00CE4A66"/>
    <w:rsid w:val="00CE4BE6"/>
    <w:rsid w:val="00CE4C08"/>
    <w:rsid w:val="00CE4CC0"/>
    <w:rsid w:val="00CE4D39"/>
    <w:rsid w:val="00CE4EE0"/>
    <w:rsid w:val="00CE4F1A"/>
    <w:rsid w:val="00CE4F43"/>
    <w:rsid w:val="00CE4F6F"/>
    <w:rsid w:val="00CE4F89"/>
    <w:rsid w:val="00CE51A3"/>
    <w:rsid w:val="00CE51CF"/>
    <w:rsid w:val="00CE53A4"/>
    <w:rsid w:val="00CE54F8"/>
    <w:rsid w:val="00CE556B"/>
    <w:rsid w:val="00CE5819"/>
    <w:rsid w:val="00CE58FD"/>
    <w:rsid w:val="00CE5B00"/>
    <w:rsid w:val="00CE5BB9"/>
    <w:rsid w:val="00CE5D46"/>
    <w:rsid w:val="00CE5EF7"/>
    <w:rsid w:val="00CE5F0D"/>
    <w:rsid w:val="00CE6224"/>
    <w:rsid w:val="00CE647B"/>
    <w:rsid w:val="00CE64DC"/>
    <w:rsid w:val="00CE655F"/>
    <w:rsid w:val="00CE657D"/>
    <w:rsid w:val="00CE6730"/>
    <w:rsid w:val="00CE67A9"/>
    <w:rsid w:val="00CE6924"/>
    <w:rsid w:val="00CE6931"/>
    <w:rsid w:val="00CE6A48"/>
    <w:rsid w:val="00CE6B1F"/>
    <w:rsid w:val="00CE6BA0"/>
    <w:rsid w:val="00CE6C73"/>
    <w:rsid w:val="00CE6D48"/>
    <w:rsid w:val="00CE6DC5"/>
    <w:rsid w:val="00CE6F52"/>
    <w:rsid w:val="00CE6FB0"/>
    <w:rsid w:val="00CE702C"/>
    <w:rsid w:val="00CE72EC"/>
    <w:rsid w:val="00CE76FD"/>
    <w:rsid w:val="00CE7AB0"/>
    <w:rsid w:val="00CE7BA3"/>
    <w:rsid w:val="00CE7FA1"/>
    <w:rsid w:val="00CF01D5"/>
    <w:rsid w:val="00CF02C0"/>
    <w:rsid w:val="00CF0388"/>
    <w:rsid w:val="00CF054F"/>
    <w:rsid w:val="00CF05A9"/>
    <w:rsid w:val="00CF06FA"/>
    <w:rsid w:val="00CF0790"/>
    <w:rsid w:val="00CF0944"/>
    <w:rsid w:val="00CF0957"/>
    <w:rsid w:val="00CF09B0"/>
    <w:rsid w:val="00CF0B5A"/>
    <w:rsid w:val="00CF0B8B"/>
    <w:rsid w:val="00CF0CB4"/>
    <w:rsid w:val="00CF0D01"/>
    <w:rsid w:val="00CF0D99"/>
    <w:rsid w:val="00CF0DB0"/>
    <w:rsid w:val="00CF0DD1"/>
    <w:rsid w:val="00CF0FD6"/>
    <w:rsid w:val="00CF104D"/>
    <w:rsid w:val="00CF1082"/>
    <w:rsid w:val="00CF10C2"/>
    <w:rsid w:val="00CF117B"/>
    <w:rsid w:val="00CF1224"/>
    <w:rsid w:val="00CF1302"/>
    <w:rsid w:val="00CF1345"/>
    <w:rsid w:val="00CF13AF"/>
    <w:rsid w:val="00CF1414"/>
    <w:rsid w:val="00CF153B"/>
    <w:rsid w:val="00CF1802"/>
    <w:rsid w:val="00CF1857"/>
    <w:rsid w:val="00CF1907"/>
    <w:rsid w:val="00CF1924"/>
    <w:rsid w:val="00CF193F"/>
    <w:rsid w:val="00CF196B"/>
    <w:rsid w:val="00CF1A4A"/>
    <w:rsid w:val="00CF1C65"/>
    <w:rsid w:val="00CF1FEA"/>
    <w:rsid w:val="00CF20C8"/>
    <w:rsid w:val="00CF2179"/>
    <w:rsid w:val="00CF22B3"/>
    <w:rsid w:val="00CF2343"/>
    <w:rsid w:val="00CF23A8"/>
    <w:rsid w:val="00CF23E7"/>
    <w:rsid w:val="00CF25CE"/>
    <w:rsid w:val="00CF2B31"/>
    <w:rsid w:val="00CF2BA0"/>
    <w:rsid w:val="00CF2CF2"/>
    <w:rsid w:val="00CF2D43"/>
    <w:rsid w:val="00CF2E86"/>
    <w:rsid w:val="00CF3029"/>
    <w:rsid w:val="00CF319E"/>
    <w:rsid w:val="00CF3307"/>
    <w:rsid w:val="00CF3324"/>
    <w:rsid w:val="00CF3357"/>
    <w:rsid w:val="00CF36CA"/>
    <w:rsid w:val="00CF36FC"/>
    <w:rsid w:val="00CF373F"/>
    <w:rsid w:val="00CF3A82"/>
    <w:rsid w:val="00CF3D56"/>
    <w:rsid w:val="00CF3FEB"/>
    <w:rsid w:val="00CF410C"/>
    <w:rsid w:val="00CF411A"/>
    <w:rsid w:val="00CF4180"/>
    <w:rsid w:val="00CF4308"/>
    <w:rsid w:val="00CF447E"/>
    <w:rsid w:val="00CF459C"/>
    <w:rsid w:val="00CF4633"/>
    <w:rsid w:val="00CF46A7"/>
    <w:rsid w:val="00CF4A93"/>
    <w:rsid w:val="00CF4E5B"/>
    <w:rsid w:val="00CF4ECE"/>
    <w:rsid w:val="00CF4F62"/>
    <w:rsid w:val="00CF4F84"/>
    <w:rsid w:val="00CF5009"/>
    <w:rsid w:val="00CF5067"/>
    <w:rsid w:val="00CF528C"/>
    <w:rsid w:val="00CF5339"/>
    <w:rsid w:val="00CF5355"/>
    <w:rsid w:val="00CF538F"/>
    <w:rsid w:val="00CF54E2"/>
    <w:rsid w:val="00CF563D"/>
    <w:rsid w:val="00CF5680"/>
    <w:rsid w:val="00CF580B"/>
    <w:rsid w:val="00CF58F2"/>
    <w:rsid w:val="00CF5995"/>
    <w:rsid w:val="00CF5A6B"/>
    <w:rsid w:val="00CF5A87"/>
    <w:rsid w:val="00CF5AA2"/>
    <w:rsid w:val="00CF5BA6"/>
    <w:rsid w:val="00CF5CFB"/>
    <w:rsid w:val="00CF5D2B"/>
    <w:rsid w:val="00CF5E53"/>
    <w:rsid w:val="00CF5ECC"/>
    <w:rsid w:val="00CF5F57"/>
    <w:rsid w:val="00CF5F96"/>
    <w:rsid w:val="00CF60EA"/>
    <w:rsid w:val="00CF6132"/>
    <w:rsid w:val="00CF6160"/>
    <w:rsid w:val="00CF61D6"/>
    <w:rsid w:val="00CF6230"/>
    <w:rsid w:val="00CF626A"/>
    <w:rsid w:val="00CF628C"/>
    <w:rsid w:val="00CF6359"/>
    <w:rsid w:val="00CF6499"/>
    <w:rsid w:val="00CF66AF"/>
    <w:rsid w:val="00CF66B6"/>
    <w:rsid w:val="00CF678F"/>
    <w:rsid w:val="00CF68A8"/>
    <w:rsid w:val="00CF6903"/>
    <w:rsid w:val="00CF6AD8"/>
    <w:rsid w:val="00CF6AE9"/>
    <w:rsid w:val="00CF6AF5"/>
    <w:rsid w:val="00CF6C07"/>
    <w:rsid w:val="00CF7104"/>
    <w:rsid w:val="00CF7178"/>
    <w:rsid w:val="00CF71A9"/>
    <w:rsid w:val="00CF721A"/>
    <w:rsid w:val="00CF7222"/>
    <w:rsid w:val="00CF727F"/>
    <w:rsid w:val="00CF73CD"/>
    <w:rsid w:val="00CF75CB"/>
    <w:rsid w:val="00CF78BF"/>
    <w:rsid w:val="00CF7987"/>
    <w:rsid w:val="00CF7A31"/>
    <w:rsid w:val="00CF7A5B"/>
    <w:rsid w:val="00CF7BE1"/>
    <w:rsid w:val="00CF7CE5"/>
    <w:rsid w:val="00CF7DE8"/>
    <w:rsid w:val="00CF7E5D"/>
    <w:rsid w:val="00CF7FD4"/>
    <w:rsid w:val="00D00121"/>
    <w:rsid w:val="00D00332"/>
    <w:rsid w:val="00D00358"/>
    <w:rsid w:val="00D0036B"/>
    <w:rsid w:val="00D00473"/>
    <w:rsid w:val="00D004C4"/>
    <w:rsid w:val="00D0055F"/>
    <w:rsid w:val="00D005A6"/>
    <w:rsid w:val="00D006C2"/>
    <w:rsid w:val="00D006D7"/>
    <w:rsid w:val="00D006DE"/>
    <w:rsid w:val="00D007D0"/>
    <w:rsid w:val="00D007F0"/>
    <w:rsid w:val="00D007F7"/>
    <w:rsid w:val="00D00916"/>
    <w:rsid w:val="00D0097B"/>
    <w:rsid w:val="00D009B8"/>
    <w:rsid w:val="00D00A8D"/>
    <w:rsid w:val="00D00CE2"/>
    <w:rsid w:val="00D00D73"/>
    <w:rsid w:val="00D00DEF"/>
    <w:rsid w:val="00D00F38"/>
    <w:rsid w:val="00D011A1"/>
    <w:rsid w:val="00D011AF"/>
    <w:rsid w:val="00D0121F"/>
    <w:rsid w:val="00D01378"/>
    <w:rsid w:val="00D01450"/>
    <w:rsid w:val="00D0156E"/>
    <w:rsid w:val="00D0157E"/>
    <w:rsid w:val="00D016D0"/>
    <w:rsid w:val="00D018B1"/>
    <w:rsid w:val="00D01B09"/>
    <w:rsid w:val="00D01CE3"/>
    <w:rsid w:val="00D01D21"/>
    <w:rsid w:val="00D01DB2"/>
    <w:rsid w:val="00D01E93"/>
    <w:rsid w:val="00D01EFA"/>
    <w:rsid w:val="00D01F6A"/>
    <w:rsid w:val="00D0225E"/>
    <w:rsid w:val="00D0229C"/>
    <w:rsid w:val="00D02309"/>
    <w:rsid w:val="00D02432"/>
    <w:rsid w:val="00D0247A"/>
    <w:rsid w:val="00D0248C"/>
    <w:rsid w:val="00D025E5"/>
    <w:rsid w:val="00D025F2"/>
    <w:rsid w:val="00D0262B"/>
    <w:rsid w:val="00D0277F"/>
    <w:rsid w:val="00D02872"/>
    <w:rsid w:val="00D02873"/>
    <w:rsid w:val="00D02923"/>
    <w:rsid w:val="00D029F6"/>
    <w:rsid w:val="00D02A66"/>
    <w:rsid w:val="00D02A87"/>
    <w:rsid w:val="00D02AC1"/>
    <w:rsid w:val="00D02BE9"/>
    <w:rsid w:val="00D02C34"/>
    <w:rsid w:val="00D02D4D"/>
    <w:rsid w:val="00D02FA4"/>
    <w:rsid w:val="00D02FFE"/>
    <w:rsid w:val="00D030DB"/>
    <w:rsid w:val="00D031A6"/>
    <w:rsid w:val="00D0344C"/>
    <w:rsid w:val="00D03528"/>
    <w:rsid w:val="00D0378E"/>
    <w:rsid w:val="00D03A23"/>
    <w:rsid w:val="00D03AF3"/>
    <w:rsid w:val="00D03B68"/>
    <w:rsid w:val="00D03C17"/>
    <w:rsid w:val="00D03CE8"/>
    <w:rsid w:val="00D03D5B"/>
    <w:rsid w:val="00D03F26"/>
    <w:rsid w:val="00D03FB7"/>
    <w:rsid w:val="00D04186"/>
    <w:rsid w:val="00D0421D"/>
    <w:rsid w:val="00D04236"/>
    <w:rsid w:val="00D04373"/>
    <w:rsid w:val="00D043A9"/>
    <w:rsid w:val="00D04548"/>
    <w:rsid w:val="00D0459E"/>
    <w:rsid w:val="00D045E7"/>
    <w:rsid w:val="00D04606"/>
    <w:rsid w:val="00D04651"/>
    <w:rsid w:val="00D046D7"/>
    <w:rsid w:val="00D04AA2"/>
    <w:rsid w:val="00D04AD2"/>
    <w:rsid w:val="00D04BF9"/>
    <w:rsid w:val="00D04C47"/>
    <w:rsid w:val="00D04DAC"/>
    <w:rsid w:val="00D04DCE"/>
    <w:rsid w:val="00D04EFB"/>
    <w:rsid w:val="00D0519F"/>
    <w:rsid w:val="00D051DB"/>
    <w:rsid w:val="00D0521A"/>
    <w:rsid w:val="00D05263"/>
    <w:rsid w:val="00D0526C"/>
    <w:rsid w:val="00D05323"/>
    <w:rsid w:val="00D05531"/>
    <w:rsid w:val="00D055C7"/>
    <w:rsid w:val="00D05635"/>
    <w:rsid w:val="00D05669"/>
    <w:rsid w:val="00D05767"/>
    <w:rsid w:val="00D0587F"/>
    <w:rsid w:val="00D05A82"/>
    <w:rsid w:val="00D05BBD"/>
    <w:rsid w:val="00D05C82"/>
    <w:rsid w:val="00D05CE3"/>
    <w:rsid w:val="00D05E30"/>
    <w:rsid w:val="00D0601A"/>
    <w:rsid w:val="00D06202"/>
    <w:rsid w:val="00D06240"/>
    <w:rsid w:val="00D0632F"/>
    <w:rsid w:val="00D063F8"/>
    <w:rsid w:val="00D06417"/>
    <w:rsid w:val="00D06528"/>
    <w:rsid w:val="00D0657B"/>
    <w:rsid w:val="00D065F0"/>
    <w:rsid w:val="00D06747"/>
    <w:rsid w:val="00D06777"/>
    <w:rsid w:val="00D0682A"/>
    <w:rsid w:val="00D0685D"/>
    <w:rsid w:val="00D06862"/>
    <w:rsid w:val="00D06982"/>
    <w:rsid w:val="00D06996"/>
    <w:rsid w:val="00D069F5"/>
    <w:rsid w:val="00D06A81"/>
    <w:rsid w:val="00D06BA8"/>
    <w:rsid w:val="00D06C13"/>
    <w:rsid w:val="00D06D13"/>
    <w:rsid w:val="00D06DC2"/>
    <w:rsid w:val="00D06EB1"/>
    <w:rsid w:val="00D06F45"/>
    <w:rsid w:val="00D06FE6"/>
    <w:rsid w:val="00D0707A"/>
    <w:rsid w:val="00D07150"/>
    <w:rsid w:val="00D07170"/>
    <w:rsid w:val="00D07172"/>
    <w:rsid w:val="00D071C5"/>
    <w:rsid w:val="00D071D4"/>
    <w:rsid w:val="00D071F6"/>
    <w:rsid w:val="00D0728D"/>
    <w:rsid w:val="00D072CC"/>
    <w:rsid w:val="00D074BF"/>
    <w:rsid w:val="00D0769B"/>
    <w:rsid w:val="00D076E0"/>
    <w:rsid w:val="00D07735"/>
    <w:rsid w:val="00D0782B"/>
    <w:rsid w:val="00D0782E"/>
    <w:rsid w:val="00D078D3"/>
    <w:rsid w:val="00D07959"/>
    <w:rsid w:val="00D0797F"/>
    <w:rsid w:val="00D079B7"/>
    <w:rsid w:val="00D07D35"/>
    <w:rsid w:val="00D07DD7"/>
    <w:rsid w:val="00D07DF9"/>
    <w:rsid w:val="00D07FAA"/>
    <w:rsid w:val="00D1012F"/>
    <w:rsid w:val="00D10286"/>
    <w:rsid w:val="00D1031F"/>
    <w:rsid w:val="00D103C1"/>
    <w:rsid w:val="00D10510"/>
    <w:rsid w:val="00D10536"/>
    <w:rsid w:val="00D10677"/>
    <w:rsid w:val="00D10775"/>
    <w:rsid w:val="00D10912"/>
    <w:rsid w:val="00D10937"/>
    <w:rsid w:val="00D10B21"/>
    <w:rsid w:val="00D10B8F"/>
    <w:rsid w:val="00D10C74"/>
    <w:rsid w:val="00D10D11"/>
    <w:rsid w:val="00D11063"/>
    <w:rsid w:val="00D1110F"/>
    <w:rsid w:val="00D11154"/>
    <w:rsid w:val="00D1124F"/>
    <w:rsid w:val="00D1130C"/>
    <w:rsid w:val="00D1141F"/>
    <w:rsid w:val="00D11558"/>
    <w:rsid w:val="00D116E4"/>
    <w:rsid w:val="00D11809"/>
    <w:rsid w:val="00D1182F"/>
    <w:rsid w:val="00D1186B"/>
    <w:rsid w:val="00D1199F"/>
    <w:rsid w:val="00D11B24"/>
    <w:rsid w:val="00D11B76"/>
    <w:rsid w:val="00D11C01"/>
    <w:rsid w:val="00D11C7D"/>
    <w:rsid w:val="00D11C87"/>
    <w:rsid w:val="00D11CD2"/>
    <w:rsid w:val="00D11DE6"/>
    <w:rsid w:val="00D11DF2"/>
    <w:rsid w:val="00D11E21"/>
    <w:rsid w:val="00D11EF0"/>
    <w:rsid w:val="00D120CF"/>
    <w:rsid w:val="00D125B6"/>
    <w:rsid w:val="00D125C5"/>
    <w:rsid w:val="00D125E1"/>
    <w:rsid w:val="00D12772"/>
    <w:rsid w:val="00D12794"/>
    <w:rsid w:val="00D1286B"/>
    <w:rsid w:val="00D12AA9"/>
    <w:rsid w:val="00D12DC8"/>
    <w:rsid w:val="00D13026"/>
    <w:rsid w:val="00D13029"/>
    <w:rsid w:val="00D130B4"/>
    <w:rsid w:val="00D13208"/>
    <w:rsid w:val="00D1324A"/>
    <w:rsid w:val="00D1336B"/>
    <w:rsid w:val="00D1354D"/>
    <w:rsid w:val="00D1367B"/>
    <w:rsid w:val="00D1377B"/>
    <w:rsid w:val="00D13793"/>
    <w:rsid w:val="00D137C7"/>
    <w:rsid w:val="00D1388D"/>
    <w:rsid w:val="00D138C5"/>
    <w:rsid w:val="00D138FE"/>
    <w:rsid w:val="00D1394D"/>
    <w:rsid w:val="00D13BE0"/>
    <w:rsid w:val="00D13E1E"/>
    <w:rsid w:val="00D13EDF"/>
    <w:rsid w:val="00D13F1A"/>
    <w:rsid w:val="00D1403F"/>
    <w:rsid w:val="00D14538"/>
    <w:rsid w:val="00D14631"/>
    <w:rsid w:val="00D147AF"/>
    <w:rsid w:val="00D14900"/>
    <w:rsid w:val="00D14A3B"/>
    <w:rsid w:val="00D14AC3"/>
    <w:rsid w:val="00D14BD8"/>
    <w:rsid w:val="00D14BF2"/>
    <w:rsid w:val="00D14C96"/>
    <w:rsid w:val="00D14D95"/>
    <w:rsid w:val="00D14E01"/>
    <w:rsid w:val="00D14FC0"/>
    <w:rsid w:val="00D15058"/>
    <w:rsid w:val="00D151C4"/>
    <w:rsid w:val="00D1523B"/>
    <w:rsid w:val="00D1540F"/>
    <w:rsid w:val="00D15507"/>
    <w:rsid w:val="00D15587"/>
    <w:rsid w:val="00D156D8"/>
    <w:rsid w:val="00D15793"/>
    <w:rsid w:val="00D15874"/>
    <w:rsid w:val="00D15963"/>
    <w:rsid w:val="00D159B7"/>
    <w:rsid w:val="00D15A31"/>
    <w:rsid w:val="00D15ABD"/>
    <w:rsid w:val="00D15F56"/>
    <w:rsid w:val="00D15FDE"/>
    <w:rsid w:val="00D161DC"/>
    <w:rsid w:val="00D1620C"/>
    <w:rsid w:val="00D16231"/>
    <w:rsid w:val="00D16276"/>
    <w:rsid w:val="00D162EC"/>
    <w:rsid w:val="00D16353"/>
    <w:rsid w:val="00D16411"/>
    <w:rsid w:val="00D16455"/>
    <w:rsid w:val="00D1662C"/>
    <w:rsid w:val="00D16694"/>
    <w:rsid w:val="00D167C7"/>
    <w:rsid w:val="00D1686F"/>
    <w:rsid w:val="00D16883"/>
    <w:rsid w:val="00D16894"/>
    <w:rsid w:val="00D168C5"/>
    <w:rsid w:val="00D16950"/>
    <w:rsid w:val="00D1699A"/>
    <w:rsid w:val="00D169E1"/>
    <w:rsid w:val="00D169EE"/>
    <w:rsid w:val="00D16A5C"/>
    <w:rsid w:val="00D16A9D"/>
    <w:rsid w:val="00D16B27"/>
    <w:rsid w:val="00D16B3E"/>
    <w:rsid w:val="00D16B42"/>
    <w:rsid w:val="00D16BDB"/>
    <w:rsid w:val="00D16CA7"/>
    <w:rsid w:val="00D16CE6"/>
    <w:rsid w:val="00D16E4C"/>
    <w:rsid w:val="00D16E64"/>
    <w:rsid w:val="00D16F0F"/>
    <w:rsid w:val="00D17032"/>
    <w:rsid w:val="00D17040"/>
    <w:rsid w:val="00D17215"/>
    <w:rsid w:val="00D1725C"/>
    <w:rsid w:val="00D173A4"/>
    <w:rsid w:val="00D17570"/>
    <w:rsid w:val="00D1773B"/>
    <w:rsid w:val="00D178D5"/>
    <w:rsid w:val="00D17965"/>
    <w:rsid w:val="00D179BE"/>
    <w:rsid w:val="00D17AA0"/>
    <w:rsid w:val="00D17AFC"/>
    <w:rsid w:val="00D17BCE"/>
    <w:rsid w:val="00D17C45"/>
    <w:rsid w:val="00D200E9"/>
    <w:rsid w:val="00D2015E"/>
    <w:rsid w:val="00D20288"/>
    <w:rsid w:val="00D202AC"/>
    <w:rsid w:val="00D203D4"/>
    <w:rsid w:val="00D2048E"/>
    <w:rsid w:val="00D204D5"/>
    <w:rsid w:val="00D20638"/>
    <w:rsid w:val="00D20771"/>
    <w:rsid w:val="00D20821"/>
    <w:rsid w:val="00D20956"/>
    <w:rsid w:val="00D20981"/>
    <w:rsid w:val="00D209D0"/>
    <w:rsid w:val="00D20AEB"/>
    <w:rsid w:val="00D20AEC"/>
    <w:rsid w:val="00D20D56"/>
    <w:rsid w:val="00D20DEE"/>
    <w:rsid w:val="00D21003"/>
    <w:rsid w:val="00D211FA"/>
    <w:rsid w:val="00D212CA"/>
    <w:rsid w:val="00D2131D"/>
    <w:rsid w:val="00D213A6"/>
    <w:rsid w:val="00D21438"/>
    <w:rsid w:val="00D216C5"/>
    <w:rsid w:val="00D2177B"/>
    <w:rsid w:val="00D218CD"/>
    <w:rsid w:val="00D21B11"/>
    <w:rsid w:val="00D21D43"/>
    <w:rsid w:val="00D21E06"/>
    <w:rsid w:val="00D22061"/>
    <w:rsid w:val="00D220FE"/>
    <w:rsid w:val="00D2241B"/>
    <w:rsid w:val="00D224D9"/>
    <w:rsid w:val="00D225C4"/>
    <w:rsid w:val="00D227C7"/>
    <w:rsid w:val="00D229E8"/>
    <w:rsid w:val="00D22C11"/>
    <w:rsid w:val="00D22CE9"/>
    <w:rsid w:val="00D22E67"/>
    <w:rsid w:val="00D22E87"/>
    <w:rsid w:val="00D22E93"/>
    <w:rsid w:val="00D230C8"/>
    <w:rsid w:val="00D2310F"/>
    <w:rsid w:val="00D231C6"/>
    <w:rsid w:val="00D23230"/>
    <w:rsid w:val="00D234A9"/>
    <w:rsid w:val="00D23772"/>
    <w:rsid w:val="00D23A23"/>
    <w:rsid w:val="00D23A40"/>
    <w:rsid w:val="00D23AEE"/>
    <w:rsid w:val="00D23C14"/>
    <w:rsid w:val="00D23DE0"/>
    <w:rsid w:val="00D23FCF"/>
    <w:rsid w:val="00D24179"/>
    <w:rsid w:val="00D241AA"/>
    <w:rsid w:val="00D242E2"/>
    <w:rsid w:val="00D2454D"/>
    <w:rsid w:val="00D24911"/>
    <w:rsid w:val="00D249AB"/>
    <w:rsid w:val="00D24A75"/>
    <w:rsid w:val="00D24A82"/>
    <w:rsid w:val="00D24C54"/>
    <w:rsid w:val="00D24DCD"/>
    <w:rsid w:val="00D24F20"/>
    <w:rsid w:val="00D24F83"/>
    <w:rsid w:val="00D24F8B"/>
    <w:rsid w:val="00D25185"/>
    <w:rsid w:val="00D2519C"/>
    <w:rsid w:val="00D254D9"/>
    <w:rsid w:val="00D25529"/>
    <w:rsid w:val="00D25583"/>
    <w:rsid w:val="00D25586"/>
    <w:rsid w:val="00D255AA"/>
    <w:rsid w:val="00D2560F"/>
    <w:rsid w:val="00D25662"/>
    <w:rsid w:val="00D257E5"/>
    <w:rsid w:val="00D2581D"/>
    <w:rsid w:val="00D258EF"/>
    <w:rsid w:val="00D258F8"/>
    <w:rsid w:val="00D25932"/>
    <w:rsid w:val="00D259B5"/>
    <w:rsid w:val="00D25AAC"/>
    <w:rsid w:val="00D25C0B"/>
    <w:rsid w:val="00D25C54"/>
    <w:rsid w:val="00D25CBE"/>
    <w:rsid w:val="00D25D4C"/>
    <w:rsid w:val="00D25E28"/>
    <w:rsid w:val="00D25FAF"/>
    <w:rsid w:val="00D2603D"/>
    <w:rsid w:val="00D26047"/>
    <w:rsid w:val="00D260D5"/>
    <w:rsid w:val="00D2612A"/>
    <w:rsid w:val="00D26130"/>
    <w:rsid w:val="00D26263"/>
    <w:rsid w:val="00D26302"/>
    <w:rsid w:val="00D263B0"/>
    <w:rsid w:val="00D26425"/>
    <w:rsid w:val="00D2652F"/>
    <w:rsid w:val="00D26883"/>
    <w:rsid w:val="00D269BF"/>
    <w:rsid w:val="00D26AFE"/>
    <w:rsid w:val="00D26C78"/>
    <w:rsid w:val="00D26C89"/>
    <w:rsid w:val="00D26DAD"/>
    <w:rsid w:val="00D27088"/>
    <w:rsid w:val="00D270A8"/>
    <w:rsid w:val="00D27166"/>
    <w:rsid w:val="00D272F2"/>
    <w:rsid w:val="00D273C2"/>
    <w:rsid w:val="00D274CA"/>
    <w:rsid w:val="00D274F9"/>
    <w:rsid w:val="00D2753A"/>
    <w:rsid w:val="00D27669"/>
    <w:rsid w:val="00D27731"/>
    <w:rsid w:val="00D27792"/>
    <w:rsid w:val="00D27C6C"/>
    <w:rsid w:val="00D27D39"/>
    <w:rsid w:val="00D27DA5"/>
    <w:rsid w:val="00D27E99"/>
    <w:rsid w:val="00D27ED7"/>
    <w:rsid w:val="00D30005"/>
    <w:rsid w:val="00D3000F"/>
    <w:rsid w:val="00D301E1"/>
    <w:rsid w:val="00D30299"/>
    <w:rsid w:val="00D302AE"/>
    <w:rsid w:val="00D303F1"/>
    <w:rsid w:val="00D303FF"/>
    <w:rsid w:val="00D3058F"/>
    <w:rsid w:val="00D305B7"/>
    <w:rsid w:val="00D30735"/>
    <w:rsid w:val="00D30A0F"/>
    <w:rsid w:val="00D30B25"/>
    <w:rsid w:val="00D30B96"/>
    <w:rsid w:val="00D30CD6"/>
    <w:rsid w:val="00D30D15"/>
    <w:rsid w:val="00D30DA3"/>
    <w:rsid w:val="00D30E5F"/>
    <w:rsid w:val="00D30E83"/>
    <w:rsid w:val="00D30EAA"/>
    <w:rsid w:val="00D30ECC"/>
    <w:rsid w:val="00D30FD6"/>
    <w:rsid w:val="00D31026"/>
    <w:rsid w:val="00D310CA"/>
    <w:rsid w:val="00D31173"/>
    <w:rsid w:val="00D312E3"/>
    <w:rsid w:val="00D313A9"/>
    <w:rsid w:val="00D31486"/>
    <w:rsid w:val="00D3148B"/>
    <w:rsid w:val="00D31505"/>
    <w:rsid w:val="00D3163E"/>
    <w:rsid w:val="00D31644"/>
    <w:rsid w:val="00D3180F"/>
    <w:rsid w:val="00D319AC"/>
    <w:rsid w:val="00D31A86"/>
    <w:rsid w:val="00D31BD7"/>
    <w:rsid w:val="00D31C26"/>
    <w:rsid w:val="00D31CE5"/>
    <w:rsid w:val="00D31CF9"/>
    <w:rsid w:val="00D31D90"/>
    <w:rsid w:val="00D31E38"/>
    <w:rsid w:val="00D31E6B"/>
    <w:rsid w:val="00D32076"/>
    <w:rsid w:val="00D323CB"/>
    <w:rsid w:val="00D323D3"/>
    <w:rsid w:val="00D32477"/>
    <w:rsid w:val="00D325CF"/>
    <w:rsid w:val="00D32650"/>
    <w:rsid w:val="00D326BA"/>
    <w:rsid w:val="00D327C8"/>
    <w:rsid w:val="00D3280B"/>
    <w:rsid w:val="00D3292F"/>
    <w:rsid w:val="00D32BD9"/>
    <w:rsid w:val="00D32BF8"/>
    <w:rsid w:val="00D32E34"/>
    <w:rsid w:val="00D32E79"/>
    <w:rsid w:val="00D32EC9"/>
    <w:rsid w:val="00D32F76"/>
    <w:rsid w:val="00D32F83"/>
    <w:rsid w:val="00D33030"/>
    <w:rsid w:val="00D33174"/>
    <w:rsid w:val="00D331DC"/>
    <w:rsid w:val="00D3338F"/>
    <w:rsid w:val="00D33404"/>
    <w:rsid w:val="00D3344F"/>
    <w:rsid w:val="00D33693"/>
    <w:rsid w:val="00D3375F"/>
    <w:rsid w:val="00D3380C"/>
    <w:rsid w:val="00D33929"/>
    <w:rsid w:val="00D33941"/>
    <w:rsid w:val="00D3399D"/>
    <w:rsid w:val="00D33A04"/>
    <w:rsid w:val="00D33B1F"/>
    <w:rsid w:val="00D33BFA"/>
    <w:rsid w:val="00D33EC8"/>
    <w:rsid w:val="00D33EFE"/>
    <w:rsid w:val="00D33FC3"/>
    <w:rsid w:val="00D33FE1"/>
    <w:rsid w:val="00D340BA"/>
    <w:rsid w:val="00D341BF"/>
    <w:rsid w:val="00D34271"/>
    <w:rsid w:val="00D34353"/>
    <w:rsid w:val="00D3436B"/>
    <w:rsid w:val="00D3438A"/>
    <w:rsid w:val="00D34439"/>
    <w:rsid w:val="00D3453E"/>
    <w:rsid w:val="00D34702"/>
    <w:rsid w:val="00D34740"/>
    <w:rsid w:val="00D34782"/>
    <w:rsid w:val="00D3486E"/>
    <w:rsid w:val="00D3489A"/>
    <w:rsid w:val="00D3499D"/>
    <w:rsid w:val="00D349D9"/>
    <w:rsid w:val="00D34A0E"/>
    <w:rsid w:val="00D34A94"/>
    <w:rsid w:val="00D34B1B"/>
    <w:rsid w:val="00D34B68"/>
    <w:rsid w:val="00D34BEB"/>
    <w:rsid w:val="00D34C54"/>
    <w:rsid w:val="00D34C7E"/>
    <w:rsid w:val="00D34DF8"/>
    <w:rsid w:val="00D350F6"/>
    <w:rsid w:val="00D35262"/>
    <w:rsid w:val="00D35305"/>
    <w:rsid w:val="00D35360"/>
    <w:rsid w:val="00D35401"/>
    <w:rsid w:val="00D3540F"/>
    <w:rsid w:val="00D35465"/>
    <w:rsid w:val="00D35471"/>
    <w:rsid w:val="00D35544"/>
    <w:rsid w:val="00D35552"/>
    <w:rsid w:val="00D35859"/>
    <w:rsid w:val="00D35875"/>
    <w:rsid w:val="00D3596F"/>
    <w:rsid w:val="00D359AD"/>
    <w:rsid w:val="00D359C3"/>
    <w:rsid w:val="00D35B10"/>
    <w:rsid w:val="00D35BEB"/>
    <w:rsid w:val="00D35C04"/>
    <w:rsid w:val="00D35E70"/>
    <w:rsid w:val="00D35FBB"/>
    <w:rsid w:val="00D35FE9"/>
    <w:rsid w:val="00D3613B"/>
    <w:rsid w:val="00D3617C"/>
    <w:rsid w:val="00D361ED"/>
    <w:rsid w:val="00D363FB"/>
    <w:rsid w:val="00D36443"/>
    <w:rsid w:val="00D36596"/>
    <w:rsid w:val="00D36781"/>
    <w:rsid w:val="00D368DF"/>
    <w:rsid w:val="00D369D1"/>
    <w:rsid w:val="00D36A58"/>
    <w:rsid w:val="00D36BBF"/>
    <w:rsid w:val="00D36BC6"/>
    <w:rsid w:val="00D36D4F"/>
    <w:rsid w:val="00D36DD0"/>
    <w:rsid w:val="00D36DF3"/>
    <w:rsid w:val="00D36EC8"/>
    <w:rsid w:val="00D36F0A"/>
    <w:rsid w:val="00D371E0"/>
    <w:rsid w:val="00D37278"/>
    <w:rsid w:val="00D373E6"/>
    <w:rsid w:val="00D377DF"/>
    <w:rsid w:val="00D37854"/>
    <w:rsid w:val="00D37877"/>
    <w:rsid w:val="00D37899"/>
    <w:rsid w:val="00D37D41"/>
    <w:rsid w:val="00D37D6F"/>
    <w:rsid w:val="00D37E86"/>
    <w:rsid w:val="00D40029"/>
    <w:rsid w:val="00D4046E"/>
    <w:rsid w:val="00D4049E"/>
    <w:rsid w:val="00D404BC"/>
    <w:rsid w:val="00D4051F"/>
    <w:rsid w:val="00D40529"/>
    <w:rsid w:val="00D406D7"/>
    <w:rsid w:val="00D409B2"/>
    <w:rsid w:val="00D409CF"/>
    <w:rsid w:val="00D409D8"/>
    <w:rsid w:val="00D40A60"/>
    <w:rsid w:val="00D40B44"/>
    <w:rsid w:val="00D40B72"/>
    <w:rsid w:val="00D40DCE"/>
    <w:rsid w:val="00D40F4D"/>
    <w:rsid w:val="00D4120B"/>
    <w:rsid w:val="00D41367"/>
    <w:rsid w:val="00D41468"/>
    <w:rsid w:val="00D415EA"/>
    <w:rsid w:val="00D41604"/>
    <w:rsid w:val="00D41714"/>
    <w:rsid w:val="00D418AC"/>
    <w:rsid w:val="00D41A6F"/>
    <w:rsid w:val="00D41AD2"/>
    <w:rsid w:val="00D41ADA"/>
    <w:rsid w:val="00D41B24"/>
    <w:rsid w:val="00D41B63"/>
    <w:rsid w:val="00D41B98"/>
    <w:rsid w:val="00D41CC1"/>
    <w:rsid w:val="00D41E36"/>
    <w:rsid w:val="00D41FFF"/>
    <w:rsid w:val="00D4201C"/>
    <w:rsid w:val="00D42153"/>
    <w:rsid w:val="00D421BD"/>
    <w:rsid w:val="00D4221E"/>
    <w:rsid w:val="00D42312"/>
    <w:rsid w:val="00D42349"/>
    <w:rsid w:val="00D425BC"/>
    <w:rsid w:val="00D42611"/>
    <w:rsid w:val="00D42647"/>
    <w:rsid w:val="00D4280B"/>
    <w:rsid w:val="00D42B04"/>
    <w:rsid w:val="00D42B86"/>
    <w:rsid w:val="00D42BE4"/>
    <w:rsid w:val="00D42D06"/>
    <w:rsid w:val="00D42DF8"/>
    <w:rsid w:val="00D42F18"/>
    <w:rsid w:val="00D42F3A"/>
    <w:rsid w:val="00D42F68"/>
    <w:rsid w:val="00D4319D"/>
    <w:rsid w:val="00D432E2"/>
    <w:rsid w:val="00D432EB"/>
    <w:rsid w:val="00D432F6"/>
    <w:rsid w:val="00D4346E"/>
    <w:rsid w:val="00D43525"/>
    <w:rsid w:val="00D435ED"/>
    <w:rsid w:val="00D4371B"/>
    <w:rsid w:val="00D437A2"/>
    <w:rsid w:val="00D439A9"/>
    <w:rsid w:val="00D439C3"/>
    <w:rsid w:val="00D43A1F"/>
    <w:rsid w:val="00D43A3D"/>
    <w:rsid w:val="00D43B1F"/>
    <w:rsid w:val="00D43B8C"/>
    <w:rsid w:val="00D43BFE"/>
    <w:rsid w:val="00D43CC7"/>
    <w:rsid w:val="00D43CD0"/>
    <w:rsid w:val="00D43D2E"/>
    <w:rsid w:val="00D44042"/>
    <w:rsid w:val="00D4411D"/>
    <w:rsid w:val="00D44154"/>
    <w:rsid w:val="00D4420F"/>
    <w:rsid w:val="00D44338"/>
    <w:rsid w:val="00D4434B"/>
    <w:rsid w:val="00D4435D"/>
    <w:rsid w:val="00D44512"/>
    <w:rsid w:val="00D44561"/>
    <w:rsid w:val="00D447F3"/>
    <w:rsid w:val="00D448EC"/>
    <w:rsid w:val="00D449B4"/>
    <w:rsid w:val="00D44BC9"/>
    <w:rsid w:val="00D44C5A"/>
    <w:rsid w:val="00D44C81"/>
    <w:rsid w:val="00D44CA9"/>
    <w:rsid w:val="00D44EA8"/>
    <w:rsid w:val="00D44FE3"/>
    <w:rsid w:val="00D4501D"/>
    <w:rsid w:val="00D450F8"/>
    <w:rsid w:val="00D452C2"/>
    <w:rsid w:val="00D45332"/>
    <w:rsid w:val="00D453C7"/>
    <w:rsid w:val="00D455D1"/>
    <w:rsid w:val="00D456AA"/>
    <w:rsid w:val="00D456D1"/>
    <w:rsid w:val="00D45780"/>
    <w:rsid w:val="00D457BF"/>
    <w:rsid w:val="00D45854"/>
    <w:rsid w:val="00D45942"/>
    <w:rsid w:val="00D45970"/>
    <w:rsid w:val="00D45ADC"/>
    <w:rsid w:val="00D45B4F"/>
    <w:rsid w:val="00D45BE0"/>
    <w:rsid w:val="00D45BF8"/>
    <w:rsid w:val="00D45C70"/>
    <w:rsid w:val="00D45DB8"/>
    <w:rsid w:val="00D45EAA"/>
    <w:rsid w:val="00D45F01"/>
    <w:rsid w:val="00D45F69"/>
    <w:rsid w:val="00D46113"/>
    <w:rsid w:val="00D461A4"/>
    <w:rsid w:val="00D46356"/>
    <w:rsid w:val="00D463B8"/>
    <w:rsid w:val="00D464B2"/>
    <w:rsid w:val="00D464B4"/>
    <w:rsid w:val="00D4664A"/>
    <w:rsid w:val="00D466BC"/>
    <w:rsid w:val="00D46841"/>
    <w:rsid w:val="00D46A29"/>
    <w:rsid w:val="00D46B5C"/>
    <w:rsid w:val="00D46B84"/>
    <w:rsid w:val="00D46BBA"/>
    <w:rsid w:val="00D46D6C"/>
    <w:rsid w:val="00D46DA3"/>
    <w:rsid w:val="00D46E11"/>
    <w:rsid w:val="00D46F71"/>
    <w:rsid w:val="00D470D4"/>
    <w:rsid w:val="00D47394"/>
    <w:rsid w:val="00D4743F"/>
    <w:rsid w:val="00D47460"/>
    <w:rsid w:val="00D475E8"/>
    <w:rsid w:val="00D476E4"/>
    <w:rsid w:val="00D47A4F"/>
    <w:rsid w:val="00D47A98"/>
    <w:rsid w:val="00D47AA2"/>
    <w:rsid w:val="00D47AA4"/>
    <w:rsid w:val="00D47B0B"/>
    <w:rsid w:val="00D47B86"/>
    <w:rsid w:val="00D47BFA"/>
    <w:rsid w:val="00D47C57"/>
    <w:rsid w:val="00D47D95"/>
    <w:rsid w:val="00D47DFD"/>
    <w:rsid w:val="00D47E20"/>
    <w:rsid w:val="00D47E7D"/>
    <w:rsid w:val="00D47E9E"/>
    <w:rsid w:val="00D502AB"/>
    <w:rsid w:val="00D5037F"/>
    <w:rsid w:val="00D5059D"/>
    <w:rsid w:val="00D506B6"/>
    <w:rsid w:val="00D50714"/>
    <w:rsid w:val="00D508F5"/>
    <w:rsid w:val="00D509D1"/>
    <w:rsid w:val="00D50B3D"/>
    <w:rsid w:val="00D50BEB"/>
    <w:rsid w:val="00D50CBD"/>
    <w:rsid w:val="00D50F92"/>
    <w:rsid w:val="00D50FA4"/>
    <w:rsid w:val="00D51069"/>
    <w:rsid w:val="00D510B7"/>
    <w:rsid w:val="00D51175"/>
    <w:rsid w:val="00D5117C"/>
    <w:rsid w:val="00D511D5"/>
    <w:rsid w:val="00D51232"/>
    <w:rsid w:val="00D51251"/>
    <w:rsid w:val="00D51270"/>
    <w:rsid w:val="00D51304"/>
    <w:rsid w:val="00D5141D"/>
    <w:rsid w:val="00D5176D"/>
    <w:rsid w:val="00D517E4"/>
    <w:rsid w:val="00D519CA"/>
    <w:rsid w:val="00D51A7F"/>
    <w:rsid w:val="00D51A9D"/>
    <w:rsid w:val="00D51B95"/>
    <w:rsid w:val="00D51BF0"/>
    <w:rsid w:val="00D51C0D"/>
    <w:rsid w:val="00D51CBC"/>
    <w:rsid w:val="00D51F1D"/>
    <w:rsid w:val="00D51F33"/>
    <w:rsid w:val="00D51F45"/>
    <w:rsid w:val="00D51FBA"/>
    <w:rsid w:val="00D520ED"/>
    <w:rsid w:val="00D5210B"/>
    <w:rsid w:val="00D5212E"/>
    <w:rsid w:val="00D5218B"/>
    <w:rsid w:val="00D521C5"/>
    <w:rsid w:val="00D5221F"/>
    <w:rsid w:val="00D523D8"/>
    <w:rsid w:val="00D52635"/>
    <w:rsid w:val="00D52691"/>
    <w:rsid w:val="00D5270D"/>
    <w:rsid w:val="00D52949"/>
    <w:rsid w:val="00D5299E"/>
    <w:rsid w:val="00D52A8E"/>
    <w:rsid w:val="00D52B74"/>
    <w:rsid w:val="00D52B8F"/>
    <w:rsid w:val="00D52C4F"/>
    <w:rsid w:val="00D52CD6"/>
    <w:rsid w:val="00D52DAC"/>
    <w:rsid w:val="00D52E31"/>
    <w:rsid w:val="00D52EE4"/>
    <w:rsid w:val="00D52F7C"/>
    <w:rsid w:val="00D53070"/>
    <w:rsid w:val="00D53384"/>
    <w:rsid w:val="00D5341E"/>
    <w:rsid w:val="00D5357E"/>
    <w:rsid w:val="00D53649"/>
    <w:rsid w:val="00D53680"/>
    <w:rsid w:val="00D536EA"/>
    <w:rsid w:val="00D5370E"/>
    <w:rsid w:val="00D539E0"/>
    <w:rsid w:val="00D53A05"/>
    <w:rsid w:val="00D53C5E"/>
    <w:rsid w:val="00D53DC7"/>
    <w:rsid w:val="00D53E11"/>
    <w:rsid w:val="00D53E5F"/>
    <w:rsid w:val="00D54040"/>
    <w:rsid w:val="00D540F2"/>
    <w:rsid w:val="00D5414D"/>
    <w:rsid w:val="00D541A4"/>
    <w:rsid w:val="00D542C7"/>
    <w:rsid w:val="00D54448"/>
    <w:rsid w:val="00D54479"/>
    <w:rsid w:val="00D54480"/>
    <w:rsid w:val="00D544A9"/>
    <w:rsid w:val="00D545D4"/>
    <w:rsid w:val="00D5473E"/>
    <w:rsid w:val="00D54766"/>
    <w:rsid w:val="00D54789"/>
    <w:rsid w:val="00D54AEA"/>
    <w:rsid w:val="00D54B30"/>
    <w:rsid w:val="00D54CA5"/>
    <w:rsid w:val="00D54D85"/>
    <w:rsid w:val="00D54DD3"/>
    <w:rsid w:val="00D54E5E"/>
    <w:rsid w:val="00D5503E"/>
    <w:rsid w:val="00D55134"/>
    <w:rsid w:val="00D552AA"/>
    <w:rsid w:val="00D555D0"/>
    <w:rsid w:val="00D555FD"/>
    <w:rsid w:val="00D5577F"/>
    <w:rsid w:val="00D55987"/>
    <w:rsid w:val="00D559CE"/>
    <w:rsid w:val="00D55C24"/>
    <w:rsid w:val="00D55CE7"/>
    <w:rsid w:val="00D55F75"/>
    <w:rsid w:val="00D55FEF"/>
    <w:rsid w:val="00D5603D"/>
    <w:rsid w:val="00D560C2"/>
    <w:rsid w:val="00D5618D"/>
    <w:rsid w:val="00D5619C"/>
    <w:rsid w:val="00D561D9"/>
    <w:rsid w:val="00D562BA"/>
    <w:rsid w:val="00D56343"/>
    <w:rsid w:val="00D56360"/>
    <w:rsid w:val="00D56382"/>
    <w:rsid w:val="00D563CB"/>
    <w:rsid w:val="00D563FE"/>
    <w:rsid w:val="00D56424"/>
    <w:rsid w:val="00D56444"/>
    <w:rsid w:val="00D5664C"/>
    <w:rsid w:val="00D56691"/>
    <w:rsid w:val="00D5672B"/>
    <w:rsid w:val="00D56774"/>
    <w:rsid w:val="00D5677E"/>
    <w:rsid w:val="00D567DF"/>
    <w:rsid w:val="00D5680A"/>
    <w:rsid w:val="00D569B4"/>
    <w:rsid w:val="00D56A5B"/>
    <w:rsid w:val="00D56A8A"/>
    <w:rsid w:val="00D56BB9"/>
    <w:rsid w:val="00D56BE3"/>
    <w:rsid w:val="00D56C7A"/>
    <w:rsid w:val="00D56CE9"/>
    <w:rsid w:val="00D56D3D"/>
    <w:rsid w:val="00D56E29"/>
    <w:rsid w:val="00D57268"/>
    <w:rsid w:val="00D572DA"/>
    <w:rsid w:val="00D57496"/>
    <w:rsid w:val="00D5778B"/>
    <w:rsid w:val="00D57A69"/>
    <w:rsid w:val="00D57AC0"/>
    <w:rsid w:val="00D57D58"/>
    <w:rsid w:val="00D57D5C"/>
    <w:rsid w:val="00D57E00"/>
    <w:rsid w:val="00D57E7F"/>
    <w:rsid w:val="00D57E9D"/>
    <w:rsid w:val="00D6015F"/>
    <w:rsid w:val="00D60167"/>
    <w:rsid w:val="00D602D2"/>
    <w:rsid w:val="00D603B9"/>
    <w:rsid w:val="00D603D9"/>
    <w:rsid w:val="00D60445"/>
    <w:rsid w:val="00D6044C"/>
    <w:rsid w:val="00D6046F"/>
    <w:rsid w:val="00D60559"/>
    <w:rsid w:val="00D60656"/>
    <w:rsid w:val="00D60725"/>
    <w:rsid w:val="00D607F3"/>
    <w:rsid w:val="00D60914"/>
    <w:rsid w:val="00D60B0B"/>
    <w:rsid w:val="00D60B43"/>
    <w:rsid w:val="00D60B8B"/>
    <w:rsid w:val="00D60BDF"/>
    <w:rsid w:val="00D60C0B"/>
    <w:rsid w:val="00D60C75"/>
    <w:rsid w:val="00D60CE6"/>
    <w:rsid w:val="00D60D44"/>
    <w:rsid w:val="00D60E2E"/>
    <w:rsid w:val="00D60E35"/>
    <w:rsid w:val="00D60E64"/>
    <w:rsid w:val="00D60EA6"/>
    <w:rsid w:val="00D60FD0"/>
    <w:rsid w:val="00D61005"/>
    <w:rsid w:val="00D611E3"/>
    <w:rsid w:val="00D6133F"/>
    <w:rsid w:val="00D61360"/>
    <w:rsid w:val="00D613B2"/>
    <w:rsid w:val="00D61454"/>
    <w:rsid w:val="00D61530"/>
    <w:rsid w:val="00D6170B"/>
    <w:rsid w:val="00D6171A"/>
    <w:rsid w:val="00D61BA6"/>
    <w:rsid w:val="00D61C09"/>
    <w:rsid w:val="00D61C19"/>
    <w:rsid w:val="00D61CFF"/>
    <w:rsid w:val="00D61DCC"/>
    <w:rsid w:val="00D61E6D"/>
    <w:rsid w:val="00D61EAD"/>
    <w:rsid w:val="00D61ED8"/>
    <w:rsid w:val="00D61F0A"/>
    <w:rsid w:val="00D61F97"/>
    <w:rsid w:val="00D62021"/>
    <w:rsid w:val="00D6211E"/>
    <w:rsid w:val="00D62150"/>
    <w:rsid w:val="00D62175"/>
    <w:rsid w:val="00D62293"/>
    <w:rsid w:val="00D62418"/>
    <w:rsid w:val="00D6247F"/>
    <w:rsid w:val="00D624B5"/>
    <w:rsid w:val="00D62533"/>
    <w:rsid w:val="00D62561"/>
    <w:rsid w:val="00D62612"/>
    <w:rsid w:val="00D62694"/>
    <w:rsid w:val="00D62738"/>
    <w:rsid w:val="00D627A5"/>
    <w:rsid w:val="00D627B2"/>
    <w:rsid w:val="00D627EA"/>
    <w:rsid w:val="00D628B2"/>
    <w:rsid w:val="00D62900"/>
    <w:rsid w:val="00D629E6"/>
    <w:rsid w:val="00D62C42"/>
    <w:rsid w:val="00D62D37"/>
    <w:rsid w:val="00D62E70"/>
    <w:rsid w:val="00D62EB2"/>
    <w:rsid w:val="00D62ECE"/>
    <w:rsid w:val="00D62F84"/>
    <w:rsid w:val="00D62FF8"/>
    <w:rsid w:val="00D63003"/>
    <w:rsid w:val="00D63059"/>
    <w:rsid w:val="00D63150"/>
    <w:rsid w:val="00D63369"/>
    <w:rsid w:val="00D633E9"/>
    <w:rsid w:val="00D6346B"/>
    <w:rsid w:val="00D6349F"/>
    <w:rsid w:val="00D6355F"/>
    <w:rsid w:val="00D63565"/>
    <w:rsid w:val="00D63569"/>
    <w:rsid w:val="00D63588"/>
    <w:rsid w:val="00D635E7"/>
    <w:rsid w:val="00D6361D"/>
    <w:rsid w:val="00D637E3"/>
    <w:rsid w:val="00D63889"/>
    <w:rsid w:val="00D63A74"/>
    <w:rsid w:val="00D63B25"/>
    <w:rsid w:val="00D63CC5"/>
    <w:rsid w:val="00D63E89"/>
    <w:rsid w:val="00D63F6F"/>
    <w:rsid w:val="00D63F8C"/>
    <w:rsid w:val="00D6427D"/>
    <w:rsid w:val="00D642F1"/>
    <w:rsid w:val="00D64378"/>
    <w:rsid w:val="00D64428"/>
    <w:rsid w:val="00D644DC"/>
    <w:rsid w:val="00D645FC"/>
    <w:rsid w:val="00D646A1"/>
    <w:rsid w:val="00D647CA"/>
    <w:rsid w:val="00D6486E"/>
    <w:rsid w:val="00D6493A"/>
    <w:rsid w:val="00D64945"/>
    <w:rsid w:val="00D64993"/>
    <w:rsid w:val="00D64A6D"/>
    <w:rsid w:val="00D64B78"/>
    <w:rsid w:val="00D64D1E"/>
    <w:rsid w:val="00D64EB1"/>
    <w:rsid w:val="00D65046"/>
    <w:rsid w:val="00D6511E"/>
    <w:rsid w:val="00D651DA"/>
    <w:rsid w:val="00D65416"/>
    <w:rsid w:val="00D6572A"/>
    <w:rsid w:val="00D65794"/>
    <w:rsid w:val="00D65874"/>
    <w:rsid w:val="00D658BE"/>
    <w:rsid w:val="00D659FF"/>
    <w:rsid w:val="00D65AD4"/>
    <w:rsid w:val="00D65BA4"/>
    <w:rsid w:val="00D65CF7"/>
    <w:rsid w:val="00D65D94"/>
    <w:rsid w:val="00D65E6D"/>
    <w:rsid w:val="00D65EA3"/>
    <w:rsid w:val="00D65FB8"/>
    <w:rsid w:val="00D6609C"/>
    <w:rsid w:val="00D660BA"/>
    <w:rsid w:val="00D66171"/>
    <w:rsid w:val="00D661C3"/>
    <w:rsid w:val="00D66555"/>
    <w:rsid w:val="00D6657D"/>
    <w:rsid w:val="00D66654"/>
    <w:rsid w:val="00D6670C"/>
    <w:rsid w:val="00D667B4"/>
    <w:rsid w:val="00D66840"/>
    <w:rsid w:val="00D668F9"/>
    <w:rsid w:val="00D66B23"/>
    <w:rsid w:val="00D66D75"/>
    <w:rsid w:val="00D66DF1"/>
    <w:rsid w:val="00D66F14"/>
    <w:rsid w:val="00D67088"/>
    <w:rsid w:val="00D67142"/>
    <w:rsid w:val="00D67296"/>
    <w:rsid w:val="00D672C4"/>
    <w:rsid w:val="00D6731D"/>
    <w:rsid w:val="00D67372"/>
    <w:rsid w:val="00D674DC"/>
    <w:rsid w:val="00D6769F"/>
    <w:rsid w:val="00D676ED"/>
    <w:rsid w:val="00D679F7"/>
    <w:rsid w:val="00D67B4E"/>
    <w:rsid w:val="00D67BA1"/>
    <w:rsid w:val="00D67BCB"/>
    <w:rsid w:val="00D70209"/>
    <w:rsid w:val="00D7034B"/>
    <w:rsid w:val="00D703CF"/>
    <w:rsid w:val="00D70418"/>
    <w:rsid w:val="00D70480"/>
    <w:rsid w:val="00D70489"/>
    <w:rsid w:val="00D704CF"/>
    <w:rsid w:val="00D7054A"/>
    <w:rsid w:val="00D706A7"/>
    <w:rsid w:val="00D70782"/>
    <w:rsid w:val="00D707C9"/>
    <w:rsid w:val="00D7083C"/>
    <w:rsid w:val="00D70885"/>
    <w:rsid w:val="00D708A2"/>
    <w:rsid w:val="00D708D4"/>
    <w:rsid w:val="00D70958"/>
    <w:rsid w:val="00D7099D"/>
    <w:rsid w:val="00D70A4C"/>
    <w:rsid w:val="00D70AD3"/>
    <w:rsid w:val="00D70B1D"/>
    <w:rsid w:val="00D70B4E"/>
    <w:rsid w:val="00D70B9F"/>
    <w:rsid w:val="00D70C04"/>
    <w:rsid w:val="00D7108F"/>
    <w:rsid w:val="00D710BE"/>
    <w:rsid w:val="00D712CE"/>
    <w:rsid w:val="00D713DE"/>
    <w:rsid w:val="00D71408"/>
    <w:rsid w:val="00D71423"/>
    <w:rsid w:val="00D714B2"/>
    <w:rsid w:val="00D714FD"/>
    <w:rsid w:val="00D715A5"/>
    <w:rsid w:val="00D716E5"/>
    <w:rsid w:val="00D71A03"/>
    <w:rsid w:val="00D71AF1"/>
    <w:rsid w:val="00D71CE8"/>
    <w:rsid w:val="00D71CF7"/>
    <w:rsid w:val="00D71D35"/>
    <w:rsid w:val="00D71D41"/>
    <w:rsid w:val="00D71D9D"/>
    <w:rsid w:val="00D71F59"/>
    <w:rsid w:val="00D71F8A"/>
    <w:rsid w:val="00D72038"/>
    <w:rsid w:val="00D7206C"/>
    <w:rsid w:val="00D720DF"/>
    <w:rsid w:val="00D72296"/>
    <w:rsid w:val="00D72317"/>
    <w:rsid w:val="00D72591"/>
    <w:rsid w:val="00D7261A"/>
    <w:rsid w:val="00D72673"/>
    <w:rsid w:val="00D726E7"/>
    <w:rsid w:val="00D72727"/>
    <w:rsid w:val="00D72905"/>
    <w:rsid w:val="00D7299F"/>
    <w:rsid w:val="00D729BF"/>
    <w:rsid w:val="00D72ADD"/>
    <w:rsid w:val="00D72D22"/>
    <w:rsid w:val="00D72D79"/>
    <w:rsid w:val="00D72E09"/>
    <w:rsid w:val="00D72E59"/>
    <w:rsid w:val="00D72F2E"/>
    <w:rsid w:val="00D72F4E"/>
    <w:rsid w:val="00D7301A"/>
    <w:rsid w:val="00D7320A"/>
    <w:rsid w:val="00D73249"/>
    <w:rsid w:val="00D7328A"/>
    <w:rsid w:val="00D732F7"/>
    <w:rsid w:val="00D73325"/>
    <w:rsid w:val="00D7342F"/>
    <w:rsid w:val="00D73435"/>
    <w:rsid w:val="00D7346F"/>
    <w:rsid w:val="00D734AA"/>
    <w:rsid w:val="00D735D2"/>
    <w:rsid w:val="00D738E8"/>
    <w:rsid w:val="00D73905"/>
    <w:rsid w:val="00D739BE"/>
    <w:rsid w:val="00D739F1"/>
    <w:rsid w:val="00D73A0D"/>
    <w:rsid w:val="00D73A21"/>
    <w:rsid w:val="00D73BE6"/>
    <w:rsid w:val="00D73CBC"/>
    <w:rsid w:val="00D73D68"/>
    <w:rsid w:val="00D73E30"/>
    <w:rsid w:val="00D73E3E"/>
    <w:rsid w:val="00D74280"/>
    <w:rsid w:val="00D74393"/>
    <w:rsid w:val="00D743B3"/>
    <w:rsid w:val="00D743EB"/>
    <w:rsid w:val="00D7444F"/>
    <w:rsid w:val="00D7460B"/>
    <w:rsid w:val="00D74772"/>
    <w:rsid w:val="00D74795"/>
    <w:rsid w:val="00D747AB"/>
    <w:rsid w:val="00D74817"/>
    <w:rsid w:val="00D74840"/>
    <w:rsid w:val="00D748ED"/>
    <w:rsid w:val="00D749B8"/>
    <w:rsid w:val="00D74B2A"/>
    <w:rsid w:val="00D74B97"/>
    <w:rsid w:val="00D74D6A"/>
    <w:rsid w:val="00D75006"/>
    <w:rsid w:val="00D751C0"/>
    <w:rsid w:val="00D751EB"/>
    <w:rsid w:val="00D75255"/>
    <w:rsid w:val="00D75341"/>
    <w:rsid w:val="00D7536C"/>
    <w:rsid w:val="00D755A8"/>
    <w:rsid w:val="00D755AA"/>
    <w:rsid w:val="00D757AA"/>
    <w:rsid w:val="00D758B8"/>
    <w:rsid w:val="00D75945"/>
    <w:rsid w:val="00D75974"/>
    <w:rsid w:val="00D759E1"/>
    <w:rsid w:val="00D75CC9"/>
    <w:rsid w:val="00D75CD0"/>
    <w:rsid w:val="00D75D61"/>
    <w:rsid w:val="00D75D76"/>
    <w:rsid w:val="00D75FAD"/>
    <w:rsid w:val="00D7613A"/>
    <w:rsid w:val="00D76166"/>
    <w:rsid w:val="00D76395"/>
    <w:rsid w:val="00D76405"/>
    <w:rsid w:val="00D7642C"/>
    <w:rsid w:val="00D7659D"/>
    <w:rsid w:val="00D7660F"/>
    <w:rsid w:val="00D7667D"/>
    <w:rsid w:val="00D766AA"/>
    <w:rsid w:val="00D76718"/>
    <w:rsid w:val="00D76773"/>
    <w:rsid w:val="00D76897"/>
    <w:rsid w:val="00D7692A"/>
    <w:rsid w:val="00D76946"/>
    <w:rsid w:val="00D76A32"/>
    <w:rsid w:val="00D76BE7"/>
    <w:rsid w:val="00D76C20"/>
    <w:rsid w:val="00D76C42"/>
    <w:rsid w:val="00D76CBD"/>
    <w:rsid w:val="00D76CEA"/>
    <w:rsid w:val="00D76D4A"/>
    <w:rsid w:val="00D76DA3"/>
    <w:rsid w:val="00D76DB7"/>
    <w:rsid w:val="00D76DC0"/>
    <w:rsid w:val="00D76DF1"/>
    <w:rsid w:val="00D77015"/>
    <w:rsid w:val="00D770BE"/>
    <w:rsid w:val="00D772B5"/>
    <w:rsid w:val="00D772CF"/>
    <w:rsid w:val="00D77401"/>
    <w:rsid w:val="00D77402"/>
    <w:rsid w:val="00D77524"/>
    <w:rsid w:val="00D77581"/>
    <w:rsid w:val="00D7765B"/>
    <w:rsid w:val="00D7774F"/>
    <w:rsid w:val="00D777B4"/>
    <w:rsid w:val="00D77A14"/>
    <w:rsid w:val="00D77A46"/>
    <w:rsid w:val="00D77A66"/>
    <w:rsid w:val="00D77BE2"/>
    <w:rsid w:val="00D77C59"/>
    <w:rsid w:val="00D80207"/>
    <w:rsid w:val="00D802E3"/>
    <w:rsid w:val="00D8034F"/>
    <w:rsid w:val="00D804CB"/>
    <w:rsid w:val="00D80833"/>
    <w:rsid w:val="00D808A6"/>
    <w:rsid w:val="00D80A40"/>
    <w:rsid w:val="00D80AE2"/>
    <w:rsid w:val="00D80B92"/>
    <w:rsid w:val="00D80CDA"/>
    <w:rsid w:val="00D80DF4"/>
    <w:rsid w:val="00D80E43"/>
    <w:rsid w:val="00D80EB6"/>
    <w:rsid w:val="00D80EDB"/>
    <w:rsid w:val="00D80FFC"/>
    <w:rsid w:val="00D810C1"/>
    <w:rsid w:val="00D81138"/>
    <w:rsid w:val="00D81186"/>
    <w:rsid w:val="00D814C1"/>
    <w:rsid w:val="00D8168A"/>
    <w:rsid w:val="00D81727"/>
    <w:rsid w:val="00D8198B"/>
    <w:rsid w:val="00D81AD6"/>
    <w:rsid w:val="00D81B0D"/>
    <w:rsid w:val="00D81DEA"/>
    <w:rsid w:val="00D82019"/>
    <w:rsid w:val="00D8203D"/>
    <w:rsid w:val="00D8223B"/>
    <w:rsid w:val="00D82361"/>
    <w:rsid w:val="00D82392"/>
    <w:rsid w:val="00D8243C"/>
    <w:rsid w:val="00D82451"/>
    <w:rsid w:val="00D8247A"/>
    <w:rsid w:val="00D82496"/>
    <w:rsid w:val="00D824A5"/>
    <w:rsid w:val="00D8253A"/>
    <w:rsid w:val="00D8274C"/>
    <w:rsid w:val="00D827B1"/>
    <w:rsid w:val="00D827EB"/>
    <w:rsid w:val="00D8288C"/>
    <w:rsid w:val="00D82909"/>
    <w:rsid w:val="00D829E7"/>
    <w:rsid w:val="00D82A8A"/>
    <w:rsid w:val="00D82AF3"/>
    <w:rsid w:val="00D82BA4"/>
    <w:rsid w:val="00D82CBF"/>
    <w:rsid w:val="00D82CCC"/>
    <w:rsid w:val="00D82D09"/>
    <w:rsid w:val="00D82D12"/>
    <w:rsid w:val="00D82D59"/>
    <w:rsid w:val="00D82D80"/>
    <w:rsid w:val="00D82E5F"/>
    <w:rsid w:val="00D82EE9"/>
    <w:rsid w:val="00D83017"/>
    <w:rsid w:val="00D83100"/>
    <w:rsid w:val="00D83140"/>
    <w:rsid w:val="00D83258"/>
    <w:rsid w:val="00D8328A"/>
    <w:rsid w:val="00D83543"/>
    <w:rsid w:val="00D8358D"/>
    <w:rsid w:val="00D835F5"/>
    <w:rsid w:val="00D8364E"/>
    <w:rsid w:val="00D836A1"/>
    <w:rsid w:val="00D836FA"/>
    <w:rsid w:val="00D8388F"/>
    <w:rsid w:val="00D838B5"/>
    <w:rsid w:val="00D838D3"/>
    <w:rsid w:val="00D83901"/>
    <w:rsid w:val="00D8393C"/>
    <w:rsid w:val="00D83965"/>
    <w:rsid w:val="00D839CD"/>
    <w:rsid w:val="00D83A74"/>
    <w:rsid w:val="00D83AA0"/>
    <w:rsid w:val="00D83C06"/>
    <w:rsid w:val="00D83C42"/>
    <w:rsid w:val="00D83D38"/>
    <w:rsid w:val="00D83E67"/>
    <w:rsid w:val="00D83EE2"/>
    <w:rsid w:val="00D83F2D"/>
    <w:rsid w:val="00D83FD9"/>
    <w:rsid w:val="00D83FDD"/>
    <w:rsid w:val="00D8451A"/>
    <w:rsid w:val="00D84620"/>
    <w:rsid w:val="00D846AA"/>
    <w:rsid w:val="00D846B6"/>
    <w:rsid w:val="00D846DB"/>
    <w:rsid w:val="00D8470A"/>
    <w:rsid w:val="00D8477E"/>
    <w:rsid w:val="00D847B8"/>
    <w:rsid w:val="00D847D1"/>
    <w:rsid w:val="00D84834"/>
    <w:rsid w:val="00D84845"/>
    <w:rsid w:val="00D8486D"/>
    <w:rsid w:val="00D84871"/>
    <w:rsid w:val="00D8490F"/>
    <w:rsid w:val="00D84997"/>
    <w:rsid w:val="00D84A9A"/>
    <w:rsid w:val="00D84AB6"/>
    <w:rsid w:val="00D84C0F"/>
    <w:rsid w:val="00D84CA8"/>
    <w:rsid w:val="00D84DCA"/>
    <w:rsid w:val="00D84E5D"/>
    <w:rsid w:val="00D85074"/>
    <w:rsid w:val="00D850ED"/>
    <w:rsid w:val="00D85365"/>
    <w:rsid w:val="00D853AC"/>
    <w:rsid w:val="00D854E5"/>
    <w:rsid w:val="00D856FB"/>
    <w:rsid w:val="00D85870"/>
    <w:rsid w:val="00D85B45"/>
    <w:rsid w:val="00D85B88"/>
    <w:rsid w:val="00D85C43"/>
    <w:rsid w:val="00D85D14"/>
    <w:rsid w:val="00D85D74"/>
    <w:rsid w:val="00D85DA2"/>
    <w:rsid w:val="00D85E36"/>
    <w:rsid w:val="00D85E3B"/>
    <w:rsid w:val="00D85EE2"/>
    <w:rsid w:val="00D8607F"/>
    <w:rsid w:val="00D86397"/>
    <w:rsid w:val="00D863C9"/>
    <w:rsid w:val="00D8645F"/>
    <w:rsid w:val="00D865A6"/>
    <w:rsid w:val="00D86624"/>
    <w:rsid w:val="00D86643"/>
    <w:rsid w:val="00D8671E"/>
    <w:rsid w:val="00D8682F"/>
    <w:rsid w:val="00D868D0"/>
    <w:rsid w:val="00D8693C"/>
    <w:rsid w:val="00D869AC"/>
    <w:rsid w:val="00D869C9"/>
    <w:rsid w:val="00D869F1"/>
    <w:rsid w:val="00D86ADD"/>
    <w:rsid w:val="00D86BD3"/>
    <w:rsid w:val="00D86BF7"/>
    <w:rsid w:val="00D86C77"/>
    <w:rsid w:val="00D86CAD"/>
    <w:rsid w:val="00D86DBA"/>
    <w:rsid w:val="00D8736B"/>
    <w:rsid w:val="00D8762E"/>
    <w:rsid w:val="00D87638"/>
    <w:rsid w:val="00D87660"/>
    <w:rsid w:val="00D876FD"/>
    <w:rsid w:val="00D87799"/>
    <w:rsid w:val="00D877D9"/>
    <w:rsid w:val="00D87915"/>
    <w:rsid w:val="00D87948"/>
    <w:rsid w:val="00D87AAF"/>
    <w:rsid w:val="00D87B2D"/>
    <w:rsid w:val="00D87B7F"/>
    <w:rsid w:val="00D87D9C"/>
    <w:rsid w:val="00D87EC1"/>
    <w:rsid w:val="00D87F00"/>
    <w:rsid w:val="00D90017"/>
    <w:rsid w:val="00D900F8"/>
    <w:rsid w:val="00D9018E"/>
    <w:rsid w:val="00D90253"/>
    <w:rsid w:val="00D9040F"/>
    <w:rsid w:val="00D90571"/>
    <w:rsid w:val="00D90580"/>
    <w:rsid w:val="00D907D2"/>
    <w:rsid w:val="00D90BA1"/>
    <w:rsid w:val="00D90CF0"/>
    <w:rsid w:val="00D90E16"/>
    <w:rsid w:val="00D90F3C"/>
    <w:rsid w:val="00D91075"/>
    <w:rsid w:val="00D9124C"/>
    <w:rsid w:val="00D91380"/>
    <w:rsid w:val="00D91451"/>
    <w:rsid w:val="00D91495"/>
    <w:rsid w:val="00D914D8"/>
    <w:rsid w:val="00D915C2"/>
    <w:rsid w:val="00D915FA"/>
    <w:rsid w:val="00D916D8"/>
    <w:rsid w:val="00D9179D"/>
    <w:rsid w:val="00D9185D"/>
    <w:rsid w:val="00D91918"/>
    <w:rsid w:val="00D91ABB"/>
    <w:rsid w:val="00D91DCE"/>
    <w:rsid w:val="00D91DD5"/>
    <w:rsid w:val="00D91E7A"/>
    <w:rsid w:val="00D91E97"/>
    <w:rsid w:val="00D91F65"/>
    <w:rsid w:val="00D92248"/>
    <w:rsid w:val="00D92334"/>
    <w:rsid w:val="00D926BC"/>
    <w:rsid w:val="00D9272A"/>
    <w:rsid w:val="00D92832"/>
    <w:rsid w:val="00D928EE"/>
    <w:rsid w:val="00D929F0"/>
    <w:rsid w:val="00D92B3B"/>
    <w:rsid w:val="00D92C36"/>
    <w:rsid w:val="00D92DFD"/>
    <w:rsid w:val="00D92E7A"/>
    <w:rsid w:val="00D9309C"/>
    <w:rsid w:val="00D930C4"/>
    <w:rsid w:val="00D93103"/>
    <w:rsid w:val="00D9317F"/>
    <w:rsid w:val="00D931F1"/>
    <w:rsid w:val="00D9323A"/>
    <w:rsid w:val="00D9324C"/>
    <w:rsid w:val="00D933CF"/>
    <w:rsid w:val="00D934D5"/>
    <w:rsid w:val="00D937A4"/>
    <w:rsid w:val="00D93A4A"/>
    <w:rsid w:val="00D93BD0"/>
    <w:rsid w:val="00D93E84"/>
    <w:rsid w:val="00D93EB2"/>
    <w:rsid w:val="00D9405B"/>
    <w:rsid w:val="00D9408E"/>
    <w:rsid w:val="00D940CD"/>
    <w:rsid w:val="00D941B8"/>
    <w:rsid w:val="00D942F0"/>
    <w:rsid w:val="00D945FD"/>
    <w:rsid w:val="00D946B3"/>
    <w:rsid w:val="00D94739"/>
    <w:rsid w:val="00D94859"/>
    <w:rsid w:val="00D948E1"/>
    <w:rsid w:val="00D94A20"/>
    <w:rsid w:val="00D94AF0"/>
    <w:rsid w:val="00D94B6B"/>
    <w:rsid w:val="00D94D16"/>
    <w:rsid w:val="00D94D6E"/>
    <w:rsid w:val="00D94D94"/>
    <w:rsid w:val="00D94F4E"/>
    <w:rsid w:val="00D94FD2"/>
    <w:rsid w:val="00D9501C"/>
    <w:rsid w:val="00D9507D"/>
    <w:rsid w:val="00D95267"/>
    <w:rsid w:val="00D95430"/>
    <w:rsid w:val="00D954A4"/>
    <w:rsid w:val="00D955C0"/>
    <w:rsid w:val="00D9593E"/>
    <w:rsid w:val="00D95B79"/>
    <w:rsid w:val="00D95D5C"/>
    <w:rsid w:val="00D95EBE"/>
    <w:rsid w:val="00D95EC0"/>
    <w:rsid w:val="00D95F8F"/>
    <w:rsid w:val="00D96043"/>
    <w:rsid w:val="00D960B7"/>
    <w:rsid w:val="00D960B9"/>
    <w:rsid w:val="00D9628A"/>
    <w:rsid w:val="00D9634D"/>
    <w:rsid w:val="00D9640F"/>
    <w:rsid w:val="00D965AD"/>
    <w:rsid w:val="00D96649"/>
    <w:rsid w:val="00D9667B"/>
    <w:rsid w:val="00D96697"/>
    <w:rsid w:val="00D967CA"/>
    <w:rsid w:val="00D96877"/>
    <w:rsid w:val="00D96A66"/>
    <w:rsid w:val="00D96AA1"/>
    <w:rsid w:val="00D96C08"/>
    <w:rsid w:val="00D96EA1"/>
    <w:rsid w:val="00D96F3C"/>
    <w:rsid w:val="00D96FCC"/>
    <w:rsid w:val="00D9704B"/>
    <w:rsid w:val="00D9706D"/>
    <w:rsid w:val="00D97081"/>
    <w:rsid w:val="00D971E7"/>
    <w:rsid w:val="00D97283"/>
    <w:rsid w:val="00D972D6"/>
    <w:rsid w:val="00D9731F"/>
    <w:rsid w:val="00D975B5"/>
    <w:rsid w:val="00D97726"/>
    <w:rsid w:val="00D977E9"/>
    <w:rsid w:val="00D97995"/>
    <w:rsid w:val="00D97C2B"/>
    <w:rsid w:val="00D97CD9"/>
    <w:rsid w:val="00D97D10"/>
    <w:rsid w:val="00D97EA1"/>
    <w:rsid w:val="00D97EBC"/>
    <w:rsid w:val="00D97F6C"/>
    <w:rsid w:val="00DA007B"/>
    <w:rsid w:val="00DA00C2"/>
    <w:rsid w:val="00DA00E5"/>
    <w:rsid w:val="00DA0102"/>
    <w:rsid w:val="00DA01B5"/>
    <w:rsid w:val="00DA0436"/>
    <w:rsid w:val="00DA0532"/>
    <w:rsid w:val="00DA0673"/>
    <w:rsid w:val="00DA067C"/>
    <w:rsid w:val="00DA082A"/>
    <w:rsid w:val="00DA0863"/>
    <w:rsid w:val="00DA0CE4"/>
    <w:rsid w:val="00DA0E19"/>
    <w:rsid w:val="00DA0FA6"/>
    <w:rsid w:val="00DA10A8"/>
    <w:rsid w:val="00DA11C1"/>
    <w:rsid w:val="00DA128B"/>
    <w:rsid w:val="00DA1293"/>
    <w:rsid w:val="00DA12E5"/>
    <w:rsid w:val="00DA1300"/>
    <w:rsid w:val="00DA1366"/>
    <w:rsid w:val="00DA1393"/>
    <w:rsid w:val="00DA1625"/>
    <w:rsid w:val="00DA169E"/>
    <w:rsid w:val="00DA16A3"/>
    <w:rsid w:val="00DA17D6"/>
    <w:rsid w:val="00DA1869"/>
    <w:rsid w:val="00DA186B"/>
    <w:rsid w:val="00DA187F"/>
    <w:rsid w:val="00DA1885"/>
    <w:rsid w:val="00DA19E4"/>
    <w:rsid w:val="00DA1A85"/>
    <w:rsid w:val="00DA1AC2"/>
    <w:rsid w:val="00DA1CB5"/>
    <w:rsid w:val="00DA1CBA"/>
    <w:rsid w:val="00DA1E8C"/>
    <w:rsid w:val="00DA20B8"/>
    <w:rsid w:val="00DA213E"/>
    <w:rsid w:val="00DA2230"/>
    <w:rsid w:val="00DA265C"/>
    <w:rsid w:val="00DA266E"/>
    <w:rsid w:val="00DA26E8"/>
    <w:rsid w:val="00DA2724"/>
    <w:rsid w:val="00DA2749"/>
    <w:rsid w:val="00DA2786"/>
    <w:rsid w:val="00DA2836"/>
    <w:rsid w:val="00DA2845"/>
    <w:rsid w:val="00DA2949"/>
    <w:rsid w:val="00DA2A56"/>
    <w:rsid w:val="00DA2AF8"/>
    <w:rsid w:val="00DA2B72"/>
    <w:rsid w:val="00DA2DC3"/>
    <w:rsid w:val="00DA2EE8"/>
    <w:rsid w:val="00DA2F5E"/>
    <w:rsid w:val="00DA2F8C"/>
    <w:rsid w:val="00DA2FCF"/>
    <w:rsid w:val="00DA3005"/>
    <w:rsid w:val="00DA308A"/>
    <w:rsid w:val="00DA3272"/>
    <w:rsid w:val="00DA3342"/>
    <w:rsid w:val="00DA3385"/>
    <w:rsid w:val="00DA3407"/>
    <w:rsid w:val="00DA3525"/>
    <w:rsid w:val="00DA36BE"/>
    <w:rsid w:val="00DA3713"/>
    <w:rsid w:val="00DA3891"/>
    <w:rsid w:val="00DA38D3"/>
    <w:rsid w:val="00DA38FE"/>
    <w:rsid w:val="00DA3A22"/>
    <w:rsid w:val="00DA3B31"/>
    <w:rsid w:val="00DA3C05"/>
    <w:rsid w:val="00DA3EBA"/>
    <w:rsid w:val="00DA409B"/>
    <w:rsid w:val="00DA4240"/>
    <w:rsid w:val="00DA4333"/>
    <w:rsid w:val="00DA43F2"/>
    <w:rsid w:val="00DA4515"/>
    <w:rsid w:val="00DA45C7"/>
    <w:rsid w:val="00DA4640"/>
    <w:rsid w:val="00DA46AF"/>
    <w:rsid w:val="00DA46E7"/>
    <w:rsid w:val="00DA46F3"/>
    <w:rsid w:val="00DA4876"/>
    <w:rsid w:val="00DA49CC"/>
    <w:rsid w:val="00DA4A46"/>
    <w:rsid w:val="00DA4B76"/>
    <w:rsid w:val="00DA4B8F"/>
    <w:rsid w:val="00DA4C0D"/>
    <w:rsid w:val="00DA4DFC"/>
    <w:rsid w:val="00DA4E32"/>
    <w:rsid w:val="00DA4F50"/>
    <w:rsid w:val="00DA501F"/>
    <w:rsid w:val="00DA528C"/>
    <w:rsid w:val="00DA535A"/>
    <w:rsid w:val="00DA5384"/>
    <w:rsid w:val="00DA5463"/>
    <w:rsid w:val="00DA56A3"/>
    <w:rsid w:val="00DA5764"/>
    <w:rsid w:val="00DA577A"/>
    <w:rsid w:val="00DA5823"/>
    <w:rsid w:val="00DA585D"/>
    <w:rsid w:val="00DA5972"/>
    <w:rsid w:val="00DA59FC"/>
    <w:rsid w:val="00DA5AFD"/>
    <w:rsid w:val="00DA5BD0"/>
    <w:rsid w:val="00DA5BF6"/>
    <w:rsid w:val="00DA5CA5"/>
    <w:rsid w:val="00DA5CED"/>
    <w:rsid w:val="00DA5CF9"/>
    <w:rsid w:val="00DA5D9B"/>
    <w:rsid w:val="00DA5F4E"/>
    <w:rsid w:val="00DA5FF5"/>
    <w:rsid w:val="00DA6004"/>
    <w:rsid w:val="00DA60E5"/>
    <w:rsid w:val="00DA648D"/>
    <w:rsid w:val="00DA654D"/>
    <w:rsid w:val="00DA66C3"/>
    <w:rsid w:val="00DA6AE7"/>
    <w:rsid w:val="00DA6B4D"/>
    <w:rsid w:val="00DA707D"/>
    <w:rsid w:val="00DA70BB"/>
    <w:rsid w:val="00DA7233"/>
    <w:rsid w:val="00DA73DD"/>
    <w:rsid w:val="00DA7413"/>
    <w:rsid w:val="00DA747B"/>
    <w:rsid w:val="00DA74AC"/>
    <w:rsid w:val="00DA74FC"/>
    <w:rsid w:val="00DA756C"/>
    <w:rsid w:val="00DA75F1"/>
    <w:rsid w:val="00DA7662"/>
    <w:rsid w:val="00DA7710"/>
    <w:rsid w:val="00DA7773"/>
    <w:rsid w:val="00DA7783"/>
    <w:rsid w:val="00DA77C9"/>
    <w:rsid w:val="00DA7802"/>
    <w:rsid w:val="00DA7897"/>
    <w:rsid w:val="00DA78E6"/>
    <w:rsid w:val="00DA792B"/>
    <w:rsid w:val="00DA79F0"/>
    <w:rsid w:val="00DA7AA2"/>
    <w:rsid w:val="00DA7B2C"/>
    <w:rsid w:val="00DA7BB0"/>
    <w:rsid w:val="00DA7BC1"/>
    <w:rsid w:val="00DA7BD5"/>
    <w:rsid w:val="00DA7D2E"/>
    <w:rsid w:val="00DB0027"/>
    <w:rsid w:val="00DB00E3"/>
    <w:rsid w:val="00DB019E"/>
    <w:rsid w:val="00DB01D8"/>
    <w:rsid w:val="00DB02CB"/>
    <w:rsid w:val="00DB0397"/>
    <w:rsid w:val="00DB0442"/>
    <w:rsid w:val="00DB050F"/>
    <w:rsid w:val="00DB0576"/>
    <w:rsid w:val="00DB06A7"/>
    <w:rsid w:val="00DB06F8"/>
    <w:rsid w:val="00DB071A"/>
    <w:rsid w:val="00DB075C"/>
    <w:rsid w:val="00DB075F"/>
    <w:rsid w:val="00DB07E4"/>
    <w:rsid w:val="00DB07F5"/>
    <w:rsid w:val="00DB086A"/>
    <w:rsid w:val="00DB0899"/>
    <w:rsid w:val="00DB093D"/>
    <w:rsid w:val="00DB0969"/>
    <w:rsid w:val="00DB09DD"/>
    <w:rsid w:val="00DB0AF5"/>
    <w:rsid w:val="00DB0B01"/>
    <w:rsid w:val="00DB0B6A"/>
    <w:rsid w:val="00DB0BAD"/>
    <w:rsid w:val="00DB0C10"/>
    <w:rsid w:val="00DB0D3D"/>
    <w:rsid w:val="00DB0FA7"/>
    <w:rsid w:val="00DB10AF"/>
    <w:rsid w:val="00DB115A"/>
    <w:rsid w:val="00DB1260"/>
    <w:rsid w:val="00DB12A8"/>
    <w:rsid w:val="00DB17F3"/>
    <w:rsid w:val="00DB18BE"/>
    <w:rsid w:val="00DB199D"/>
    <w:rsid w:val="00DB1AC0"/>
    <w:rsid w:val="00DB1C12"/>
    <w:rsid w:val="00DB1D9F"/>
    <w:rsid w:val="00DB1DC6"/>
    <w:rsid w:val="00DB1DEF"/>
    <w:rsid w:val="00DB1DFB"/>
    <w:rsid w:val="00DB1F6A"/>
    <w:rsid w:val="00DB2189"/>
    <w:rsid w:val="00DB23AD"/>
    <w:rsid w:val="00DB2448"/>
    <w:rsid w:val="00DB2453"/>
    <w:rsid w:val="00DB2504"/>
    <w:rsid w:val="00DB259E"/>
    <w:rsid w:val="00DB25B4"/>
    <w:rsid w:val="00DB25E7"/>
    <w:rsid w:val="00DB265B"/>
    <w:rsid w:val="00DB26DF"/>
    <w:rsid w:val="00DB26F3"/>
    <w:rsid w:val="00DB2787"/>
    <w:rsid w:val="00DB282F"/>
    <w:rsid w:val="00DB28C6"/>
    <w:rsid w:val="00DB29FF"/>
    <w:rsid w:val="00DB2B1C"/>
    <w:rsid w:val="00DB2B25"/>
    <w:rsid w:val="00DB2C1B"/>
    <w:rsid w:val="00DB3072"/>
    <w:rsid w:val="00DB31BC"/>
    <w:rsid w:val="00DB321B"/>
    <w:rsid w:val="00DB346E"/>
    <w:rsid w:val="00DB34FA"/>
    <w:rsid w:val="00DB350A"/>
    <w:rsid w:val="00DB350C"/>
    <w:rsid w:val="00DB3693"/>
    <w:rsid w:val="00DB3796"/>
    <w:rsid w:val="00DB386F"/>
    <w:rsid w:val="00DB389C"/>
    <w:rsid w:val="00DB3A53"/>
    <w:rsid w:val="00DB3A92"/>
    <w:rsid w:val="00DB3AD3"/>
    <w:rsid w:val="00DB3B3B"/>
    <w:rsid w:val="00DB3E29"/>
    <w:rsid w:val="00DB3E55"/>
    <w:rsid w:val="00DB3EF4"/>
    <w:rsid w:val="00DB3F45"/>
    <w:rsid w:val="00DB4023"/>
    <w:rsid w:val="00DB40B3"/>
    <w:rsid w:val="00DB41A0"/>
    <w:rsid w:val="00DB421A"/>
    <w:rsid w:val="00DB42B9"/>
    <w:rsid w:val="00DB42E8"/>
    <w:rsid w:val="00DB4406"/>
    <w:rsid w:val="00DB446F"/>
    <w:rsid w:val="00DB448B"/>
    <w:rsid w:val="00DB45A3"/>
    <w:rsid w:val="00DB45B5"/>
    <w:rsid w:val="00DB4752"/>
    <w:rsid w:val="00DB47E3"/>
    <w:rsid w:val="00DB47F8"/>
    <w:rsid w:val="00DB48DF"/>
    <w:rsid w:val="00DB493D"/>
    <w:rsid w:val="00DB4C2C"/>
    <w:rsid w:val="00DB4C49"/>
    <w:rsid w:val="00DB4EE9"/>
    <w:rsid w:val="00DB4F3B"/>
    <w:rsid w:val="00DB4F70"/>
    <w:rsid w:val="00DB50CE"/>
    <w:rsid w:val="00DB5201"/>
    <w:rsid w:val="00DB52A0"/>
    <w:rsid w:val="00DB52C3"/>
    <w:rsid w:val="00DB5377"/>
    <w:rsid w:val="00DB5515"/>
    <w:rsid w:val="00DB553B"/>
    <w:rsid w:val="00DB55C6"/>
    <w:rsid w:val="00DB56F9"/>
    <w:rsid w:val="00DB572B"/>
    <w:rsid w:val="00DB5891"/>
    <w:rsid w:val="00DB5B3F"/>
    <w:rsid w:val="00DB5B87"/>
    <w:rsid w:val="00DB5BA3"/>
    <w:rsid w:val="00DB5DDC"/>
    <w:rsid w:val="00DB5FDD"/>
    <w:rsid w:val="00DB608F"/>
    <w:rsid w:val="00DB6301"/>
    <w:rsid w:val="00DB6356"/>
    <w:rsid w:val="00DB639D"/>
    <w:rsid w:val="00DB6445"/>
    <w:rsid w:val="00DB6462"/>
    <w:rsid w:val="00DB6545"/>
    <w:rsid w:val="00DB656E"/>
    <w:rsid w:val="00DB66CB"/>
    <w:rsid w:val="00DB66CF"/>
    <w:rsid w:val="00DB6722"/>
    <w:rsid w:val="00DB6742"/>
    <w:rsid w:val="00DB67E6"/>
    <w:rsid w:val="00DB67FB"/>
    <w:rsid w:val="00DB68D4"/>
    <w:rsid w:val="00DB68E4"/>
    <w:rsid w:val="00DB68F7"/>
    <w:rsid w:val="00DB6919"/>
    <w:rsid w:val="00DB6A3A"/>
    <w:rsid w:val="00DB6B02"/>
    <w:rsid w:val="00DB6B0A"/>
    <w:rsid w:val="00DB6BCB"/>
    <w:rsid w:val="00DB6D36"/>
    <w:rsid w:val="00DB6F1E"/>
    <w:rsid w:val="00DB6FB2"/>
    <w:rsid w:val="00DB6FF4"/>
    <w:rsid w:val="00DB7140"/>
    <w:rsid w:val="00DB719E"/>
    <w:rsid w:val="00DB723F"/>
    <w:rsid w:val="00DB7260"/>
    <w:rsid w:val="00DB72BF"/>
    <w:rsid w:val="00DB741D"/>
    <w:rsid w:val="00DB7599"/>
    <w:rsid w:val="00DB7651"/>
    <w:rsid w:val="00DB76AA"/>
    <w:rsid w:val="00DB76C5"/>
    <w:rsid w:val="00DB781E"/>
    <w:rsid w:val="00DB7937"/>
    <w:rsid w:val="00DB79AE"/>
    <w:rsid w:val="00DB7AFB"/>
    <w:rsid w:val="00DB7BA0"/>
    <w:rsid w:val="00DB7BE3"/>
    <w:rsid w:val="00DB7C49"/>
    <w:rsid w:val="00DB7C6A"/>
    <w:rsid w:val="00DB7DF1"/>
    <w:rsid w:val="00DC0097"/>
    <w:rsid w:val="00DC02FE"/>
    <w:rsid w:val="00DC038C"/>
    <w:rsid w:val="00DC03FA"/>
    <w:rsid w:val="00DC04E1"/>
    <w:rsid w:val="00DC0568"/>
    <w:rsid w:val="00DC059D"/>
    <w:rsid w:val="00DC05A7"/>
    <w:rsid w:val="00DC0612"/>
    <w:rsid w:val="00DC0634"/>
    <w:rsid w:val="00DC06AD"/>
    <w:rsid w:val="00DC07FA"/>
    <w:rsid w:val="00DC09D6"/>
    <w:rsid w:val="00DC0A1D"/>
    <w:rsid w:val="00DC0A5C"/>
    <w:rsid w:val="00DC0D04"/>
    <w:rsid w:val="00DC0DF8"/>
    <w:rsid w:val="00DC0DFE"/>
    <w:rsid w:val="00DC0F00"/>
    <w:rsid w:val="00DC0F4C"/>
    <w:rsid w:val="00DC1006"/>
    <w:rsid w:val="00DC117A"/>
    <w:rsid w:val="00DC1201"/>
    <w:rsid w:val="00DC13AB"/>
    <w:rsid w:val="00DC1613"/>
    <w:rsid w:val="00DC199D"/>
    <w:rsid w:val="00DC1A89"/>
    <w:rsid w:val="00DC1AB3"/>
    <w:rsid w:val="00DC1B06"/>
    <w:rsid w:val="00DC1B49"/>
    <w:rsid w:val="00DC1B65"/>
    <w:rsid w:val="00DC1B95"/>
    <w:rsid w:val="00DC1E64"/>
    <w:rsid w:val="00DC1E7F"/>
    <w:rsid w:val="00DC1F33"/>
    <w:rsid w:val="00DC1F6A"/>
    <w:rsid w:val="00DC1FE7"/>
    <w:rsid w:val="00DC2068"/>
    <w:rsid w:val="00DC20A4"/>
    <w:rsid w:val="00DC2123"/>
    <w:rsid w:val="00DC216B"/>
    <w:rsid w:val="00DC22B0"/>
    <w:rsid w:val="00DC2370"/>
    <w:rsid w:val="00DC248E"/>
    <w:rsid w:val="00DC25ED"/>
    <w:rsid w:val="00DC2613"/>
    <w:rsid w:val="00DC27CB"/>
    <w:rsid w:val="00DC290D"/>
    <w:rsid w:val="00DC2A9E"/>
    <w:rsid w:val="00DC2EB3"/>
    <w:rsid w:val="00DC2EEC"/>
    <w:rsid w:val="00DC2F73"/>
    <w:rsid w:val="00DC3142"/>
    <w:rsid w:val="00DC318F"/>
    <w:rsid w:val="00DC31D4"/>
    <w:rsid w:val="00DC323A"/>
    <w:rsid w:val="00DC3349"/>
    <w:rsid w:val="00DC341E"/>
    <w:rsid w:val="00DC3476"/>
    <w:rsid w:val="00DC3683"/>
    <w:rsid w:val="00DC39F3"/>
    <w:rsid w:val="00DC3AEF"/>
    <w:rsid w:val="00DC3B1C"/>
    <w:rsid w:val="00DC3BB3"/>
    <w:rsid w:val="00DC3BF4"/>
    <w:rsid w:val="00DC3C8E"/>
    <w:rsid w:val="00DC3CDE"/>
    <w:rsid w:val="00DC3DE3"/>
    <w:rsid w:val="00DC3F66"/>
    <w:rsid w:val="00DC3FA0"/>
    <w:rsid w:val="00DC4046"/>
    <w:rsid w:val="00DC458D"/>
    <w:rsid w:val="00DC4817"/>
    <w:rsid w:val="00DC4963"/>
    <w:rsid w:val="00DC49D4"/>
    <w:rsid w:val="00DC49F6"/>
    <w:rsid w:val="00DC4BD2"/>
    <w:rsid w:val="00DC4D8C"/>
    <w:rsid w:val="00DC4DAE"/>
    <w:rsid w:val="00DC4E45"/>
    <w:rsid w:val="00DC50ED"/>
    <w:rsid w:val="00DC51CF"/>
    <w:rsid w:val="00DC52EB"/>
    <w:rsid w:val="00DC53AF"/>
    <w:rsid w:val="00DC581B"/>
    <w:rsid w:val="00DC581D"/>
    <w:rsid w:val="00DC5913"/>
    <w:rsid w:val="00DC59AC"/>
    <w:rsid w:val="00DC5AB3"/>
    <w:rsid w:val="00DC5E8B"/>
    <w:rsid w:val="00DC62B6"/>
    <w:rsid w:val="00DC64A7"/>
    <w:rsid w:val="00DC65FC"/>
    <w:rsid w:val="00DC6750"/>
    <w:rsid w:val="00DC6753"/>
    <w:rsid w:val="00DC6806"/>
    <w:rsid w:val="00DC689B"/>
    <w:rsid w:val="00DC6B63"/>
    <w:rsid w:val="00DC6BA9"/>
    <w:rsid w:val="00DC6DD9"/>
    <w:rsid w:val="00DC6FB3"/>
    <w:rsid w:val="00DC7059"/>
    <w:rsid w:val="00DC70CA"/>
    <w:rsid w:val="00DC71BE"/>
    <w:rsid w:val="00DC73A3"/>
    <w:rsid w:val="00DC73D2"/>
    <w:rsid w:val="00DC73E9"/>
    <w:rsid w:val="00DC73F7"/>
    <w:rsid w:val="00DC7453"/>
    <w:rsid w:val="00DC74D4"/>
    <w:rsid w:val="00DC74F7"/>
    <w:rsid w:val="00DC75AB"/>
    <w:rsid w:val="00DC7600"/>
    <w:rsid w:val="00DC77A6"/>
    <w:rsid w:val="00DC7814"/>
    <w:rsid w:val="00DC792D"/>
    <w:rsid w:val="00DC794B"/>
    <w:rsid w:val="00DC7ADE"/>
    <w:rsid w:val="00DC7B29"/>
    <w:rsid w:val="00DC7CD8"/>
    <w:rsid w:val="00DC7F63"/>
    <w:rsid w:val="00DD0055"/>
    <w:rsid w:val="00DD0140"/>
    <w:rsid w:val="00DD0168"/>
    <w:rsid w:val="00DD0188"/>
    <w:rsid w:val="00DD01A3"/>
    <w:rsid w:val="00DD063D"/>
    <w:rsid w:val="00DD0657"/>
    <w:rsid w:val="00DD067C"/>
    <w:rsid w:val="00DD0697"/>
    <w:rsid w:val="00DD071C"/>
    <w:rsid w:val="00DD0885"/>
    <w:rsid w:val="00DD08A0"/>
    <w:rsid w:val="00DD08C3"/>
    <w:rsid w:val="00DD0908"/>
    <w:rsid w:val="00DD094A"/>
    <w:rsid w:val="00DD09EE"/>
    <w:rsid w:val="00DD0A2E"/>
    <w:rsid w:val="00DD0A62"/>
    <w:rsid w:val="00DD0C1E"/>
    <w:rsid w:val="00DD0D0D"/>
    <w:rsid w:val="00DD0D8D"/>
    <w:rsid w:val="00DD11BE"/>
    <w:rsid w:val="00DD1329"/>
    <w:rsid w:val="00DD139F"/>
    <w:rsid w:val="00DD1524"/>
    <w:rsid w:val="00DD157E"/>
    <w:rsid w:val="00DD175C"/>
    <w:rsid w:val="00DD192A"/>
    <w:rsid w:val="00DD1977"/>
    <w:rsid w:val="00DD1A3F"/>
    <w:rsid w:val="00DD1B9F"/>
    <w:rsid w:val="00DD1BF2"/>
    <w:rsid w:val="00DD1CF6"/>
    <w:rsid w:val="00DD1D92"/>
    <w:rsid w:val="00DD1F30"/>
    <w:rsid w:val="00DD1F84"/>
    <w:rsid w:val="00DD23F0"/>
    <w:rsid w:val="00DD23F2"/>
    <w:rsid w:val="00DD244E"/>
    <w:rsid w:val="00DD259F"/>
    <w:rsid w:val="00DD25F5"/>
    <w:rsid w:val="00DD2656"/>
    <w:rsid w:val="00DD276D"/>
    <w:rsid w:val="00DD276E"/>
    <w:rsid w:val="00DD2826"/>
    <w:rsid w:val="00DD2916"/>
    <w:rsid w:val="00DD2A24"/>
    <w:rsid w:val="00DD2A40"/>
    <w:rsid w:val="00DD2B94"/>
    <w:rsid w:val="00DD2BC4"/>
    <w:rsid w:val="00DD2BEC"/>
    <w:rsid w:val="00DD2C85"/>
    <w:rsid w:val="00DD2F79"/>
    <w:rsid w:val="00DD30B7"/>
    <w:rsid w:val="00DD3130"/>
    <w:rsid w:val="00DD315D"/>
    <w:rsid w:val="00DD316B"/>
    <w:rsid w:val="00DD322E"/>
    <w:rsid w:val="00DD3506"/>
    <w:rsid w:val="00DD3544"/>
    <w:rsid w:val="00DD35EF"/>
    <w:rsid w:val="00DD360E"/>
    <w:rsid w:val="00DD3611"/>
    <w:rsid w:val="00DD37DC"/>
    <w:rsid w:val="00DD3894"/>
    <w:rsid w:val="00DD39F6"/>
    <w:rsid w:val="00DD3AFB"/>
    <w:rsid w:val="00DD3B8E"/>
    <w:rsid w:val="00DD3D50"/>
    <w:rsid w:val="00DD3DFE"/>
    <w:rsid w:val="00DD3F32"/>
    <w:rsid w:val="00DD3FDE"/>
    <w:rsid w:val="00DD415D"/>
    <w:rsid w:val="00DD4187"/>
    <w:rsid w:val="00DD419A"/>
    <w:rsid w:val="00DD4276"/>
    <w:rsid w:val="00DD451C"/>
    <w:rsid w:val="00DD458D"/>
    <w:rsid w:val="00DD45AE"/>
    <w:rsid w:val="00DD45F7"/>
    <w:rsid w:val="00DD4626"/>
    <w:rsid w:val="00DD4855"/>
    <w:rsid w:val="00DD4946"/>
    <w:rsid w:val="00DD4A46"/>
    <w:rsid w:val="00DD4AFA"/>
    <w:rsid w:val="00DD4B69"/>
    <w:rsid w:val="00DD4B80"/>
    <w:rsid w:val="00DD4BA9"/>
    <w:rsid w:val="00DD4C35"/>
    <w:rsid w:val="00DD4C45"/>
    <w:rsid w:val="00DD4D7F"/>
    <w:rsid w:val="00DD4E40"/>
    <w:rsid w:val="00DD4E7E"/>
    <w:rsid w:val="00DD4EEF"/>
    <w:rsid w:val="00DD50B6"/>
    <w:rsid w:val="00DD5233"/>
    <w:rsid w:val="00DD544B"/>
    <w:rsid w:val="00DD54A8"/>
    <w:rsid w:val="00DD5550"/>
    <w:rsid w:val="00DD558A"/>
    <w:rsid w:val="00DD5A06"/>
    <w:rsid w:val="00DD5A91"/>
    <w:rsid w:val="00DD5B18"/>
    <w:rsid w:val="00DD5C0C"/>
    <w:rsid w:val="00DD5CB5"/>
    <w:rsid w:val="00DD5CE3"/>
    <w:rsid w:val="00DD5D0B"/>
    <w:rsid w:val="00DD5D50"/>
    <w:rsid w:val="00DD5DD6"/>
    <w:rsid w:val="00DD5E64"/>
    <w:rsid w:val="00DD62C9"/>
    <w:rsid w:val="00DD62F2"/>
    <w:rsid w:val="00DD6411"/>
    <w:rsid w:val="00DD6492"/>
    <w:rsid w:val="00DD64B0"/>
    <w:rsid w:val="00DD658C"/>
    <w:rsid w:val="00DD661E"/>
    <w:rsid w:val="00DD687B"/>
    <w:rsid w:val="00DD689E"/>
    <w:rsid w:val="00DD6B14"/>
    <w:rsid w:val="00DD6BCF"/>
    <w:rsid w:val="00DD6C79"/>
    <w:rsid w:val="00DD6CF2"/>
    <w:rsid w:val="00DD6D2A"/>
    <w:rsid w:val="00DD6D55"/>
    <w:rsid w:val="00DD6DFC"/>
    <w:rsid w:val="00DD6F57"/>
    <w:rsid w:val="00DD708D"/>
    <w:rsid w:val="00DD709C"/>
    <w:rsid w:val="00DD70C1"/>
    <w:rsid w:val="00DD70CC"/>
    <w:rsid w:val="00DD7149"/>
    <w:rsid w:val="00DD71F0"/>
    <w:rsid w:val="00DD7214"/>
    <w:rsid w:val="00DD72DD"/>
    <w:rsid w:val="00DD735F"/>
    <w:rsid w:val="00DD7410"/>
    <w:rsid w:val="00DD751A"/>
    <w:rsid w:val="00DD757A"/>
    <w:rsid w:val="00DD75C1"/>
    <w:rsid w:val="00DD7654"/>
    <w:rsid w:val="00DD79F0"/>
    <w:rsid w:val="00DD7C8C"/>
    <w:rsid w:val="00DD7E6F"/>
    <w:rsid w:val="00DE00B1"/>
    <w:rsid w:val="00DE00DE"/>
    <w:rsid w:val="00DE06CF"/>
    <w:rsid w:val="00DE07F9"/>
    <w:rsid w:val="00DE0892"/>
    <w:rsid w:val="00DE08CC"/>
    <w:rsid w:val="00DE0A85"/>
    <w:rsid w:val="00DE0A9C"/>
    <w:rsid w:val="00DE0AAF"/>
    <w:rsid w:val="00DE0AD2"/>
    <w:rsid w:val="00DE0B58"/>
    <w:rsid w:val="00DE0D9F"/>
    <w:rsid w:val="00DE0E80"/>
    <w:rsid w:val="00DE0EB9"/>
    <w:rsid w:val="00DE0F77"/>
    <w:rsid w:val="00DE0FFA"/>
    <w:rsid w:val="00DE103E"/>
    <w:rsid w:val="00DE123E"/>
    <w:rsid w:val="00DE12E5"/>
    <w:rsid w:val="00DE14F2"/>
    <w:rsid w:val="00DE185E"/>
    <w:rsid w:val="00DE1B6E"/>
    <w:rsid w:val="00DE1B7E"/>
    <w:rsid w:val="00DE1C23"/>
    <w:rsid w:val="00DE1D20"/>
    <w:rsid w:val="00DE1DA8"/>
    <w:rsid w:val="00DE1F04"/>
    <w:rsid w:val="00DE2134"/>
    <w:rsid w:val="00DE223B"/>
    <w:rsid w:val="00DE22CC"/>
    <w:rsid w:val="00DE233C"/>
    <w:rsid w:val="00DE236E"/>
    <w:rsid w:val="00DE2392"/>
    <w:rsid w:val="00DE24BB"/>
    <w:rsid w:val="00DE24F9"/>
    <w:rsid w:val="00DE2641"/>
    <w:rsid w:val="00DE2662"/>
    <w:rsid w:val="00DE28A7"/>
    <w:rsid w:val="00DE2977"/>
    <w:rsid w:val="00DE2986"/>
    <w:rsid w:val="00DE29C8"/>
    <w:rsid w:val="00DE2ACC"/>
    <w:rsid w:val="00DE2B38"/>
    <w:rsid w:val="00DE2BEA"/>
    <w:rsid w:val="00DE2E1F"/>
    <w:rsid w:val="00DE2E2F"/>
    <w:rsid w:val="00DE2E5E"/>
    <w:rsid w:val="00DE2F27"/>
    <w:rsid w:val="00DE301F"/>
    <w:rsid w:val="00DE351F"/>
    <w:rsid w:val="00DE353D"/>
    <w:rsid w:val="00DE35ED"/>
    <w:rsid w:val="00DE36D8"/>
    <w:rsid w:val="00DE371C"/>
    <w:rsid w:val="00DE3763"/>
    <w:rsid w:val="00DE3768"/>
    <w:rsid w:val="00DE3787"/>
    <w:rsid w:val="00DE3869"/>
    <w:rsid w:val="00DE3968"/>
    <w:rsid w:val="00DE39FC"/>
    <w:rsid w:val="00DE3A92"/>
    <w:rsid w:val="00DE3AFE"/>
    <w:rsid w:val="00DE3B91"/>
    <w:rsid w:val="00DE3D6A"/>
    <w:rsid w:val="00DE3E1D"/>
    <w:rsid w:val="00DE3E6E"/>
    <w:rsid w:val="00DE409C"/>
    <w:rsid w:val="00DE4107"/>
    <w:rsid w:val="00DE428C"/>
    <w:rsid w:val="00DE430D"/>
    <w:rsid w:val="00DE4332"/>
    <w:rsid w:val="00DE442D"/>
    <w:rsid w:val="00DE445B"/>
    <w:rsid w:val="00DE4492"/>
    <w:rsid w:val="00DE4BB3"/>
    <w:rsid w:val="00DE4CBE"/>
    <w:rsid w:val="00DE4CFA"/>
    <w:rsid w:val="00DE4E50"/>
    <w:rsid w:val="00DE5191"/>
    <w:rsid w:val="00DE51A2"/>
    <w:rsid w:val="00DE5281"/>
    <w:rsid w:val="00DE52B5"/>
    <w:rsid w:val="00DE5300"/>
    <w:rsid w:val="00DE5332"/>
    <w:rsid w:val="00DE535A"/>
    <w:rsid w:val="00DE536A"/>
    <w:rsid w:val="00DE5411"/>
    <w:rsid w:val="00DE5703"/>
    <w:rsid w:val="00DE578A"/>
    <w:rsid w:val="00DE578D"/>
    <w:rsid w:val="00DE58F1"/>
    <w:rsid w:val="00DE59B5"/>
    <w:rsid w:val="00DE5A02"/>
    <w:rsid w:val="00DE5C8C"/>
    <w:rsid w:val="00DE5CBB"/>
    <w:rsid w:val="00DE5EA1"/>
    <w:rsid w:val="00DE5F2A"/>
    <w:rsid w:val="00DE6004"/>
    <w:rsid w:val="00DE602A"/>
    <w:rsid w:val="00DE6042"/>
    <w:rsid w:val="00DE60B9"/>
    <w:rsid w:val="00DE60BA"/>
    <w:rsid w:val="00DE615B"/>
    <w:rsid w:val="00DE6392"/>
    <w:rsid w:val="00DE63F7"/>
    <w:rsid w:val="00DE65F3"/>
    <w:rsid w:val="00DE6713"/>
    <w:rsid w:val="00DE6737"/>
    <w:rsid w:val="00DE6984"/>
    <w:rsid w:val="00DE6996"/>
    <w:rsid w:val="00DE6CCC"/>
    <w:rsid w:val="00DE6D59"/>
    <w:rsid w:val="00DE6E4C"/>
    <w:rsid w:val="00DE6EBE"/>
    <w:rsid w:val="00DE6F86"/>
    <w:rsid w:val="00DE6FF0"/>
    <w:rsid w:val="00DE7015"/>
    <w:rsid w:val="00DE707D"/>
    <w:rsid w:val="00DE716E"/>
    <w:rsid w:val="00DE752C"/>
    <w:rsid w:val="00DE7538"/>
    <w:rsid w:val="00DE759F"/>
    <w:rsid w:val="00DE75F8"/>
    <w:rsid w:val="00DE7603"/>
    <w:rsid w:val="00DE760B"/>
    <w:rsid w:val="00DE7754"/>
    <w:rsid w:val="00DE7791"/>
    <w:rsid w:val="00DE785E"/>
    <w:rsid w:val="00DE797A"/>
    <w:rsid w:val="00DE7992"/>
    <w:rsid w:val="00DE79D8"/>
    <w:rsid w:val="00DE7B5F"/>
    <w:rsid w:val="00DE7B7E"/>
    <w:rsid w:val="00DE7C24"/>
    <w:rsid w:val="00DE7DE0"/>
    <w:rsid w:val="00DE7E26"/>
    <w:rsid w:val="00DE7F06"/>
    <w:rsid w:val="00DF00A7"/>
    <w:rsid w:val="00DF02BE"/>
    <w:rsid w:val="00DF02D5"/>
    <w:rsid w:val="00DF02FE"/>
    <w:rsid w:val="00DF049F"/>
    <w:rsid w:val="00DF05DA"/>
    <w:rsid w:val="00DF068F"/>
    <w:rsid w:val="00DF06A4"/>
    <w:rsid w:val="00DF0761"/>
    <w:rsid w:val="00DF076C"/>
    <w:rsid w:val="00DF086C"/>
    <w:rsid w:val="00DF0970"/>
    <w:rsid w:val="00DF09A1"/>
    <w:rsid w:val="00DF09CD"/>
    <w:rsid w:val="00DF0B8C"/>
    <w:rsid w:val="00DF0C8B"/>
    <w:rsid w:val="00DF0CBB"/>
    <w:rsid w:val="00DF0DC9"/>
    <w:rsid w:val="00DF0DCB"/>
    <w:rsid w:val="00DF0DDA"/>
    <w:rsid w:val="00DF0ECE"/>
    <w:rsid w:val="00DF0F80"/>
    <w:rsid w:val="00DF10A9"/>
    <w:rsid w:val="00DF10BF"/>
    <w:rsid w:val="00DF11AA"/>
    <w:rsid w:val="00DF14BA"/>
    <w:rsid w:val="00DF14DD"/>
    <w:rsid w:val="00DF1519"/>
    <w:rsid w:val="00DF1604"/>
    <w:rsid w:val="00DF16AA"/>
    <w:rsid w:val="00DF1744"/>
    <w:rsid w:val="00DF1820"/>
    <w:rsid w:val="00DF1A2D"/>
    <w:rsid w:val="00DF1BE4"/>
    <w:rsid w:val="00DF1BFF"/>
    <w:rsid w:val="00DF1CC5"/>
    <w:rsid w:val="00DF1D16"/>
    <w:rsid w:val="00DF1ED0"/>
    <w:rsid w:val="00DF1F1F"/>
    <w:rsid w:val="00DF2091"/>
    <w:rsid w:val="00DF21D9"/>
    <w:rsid w:val="00DF2302"/>
    <w:rsid w:val="00DF2408"/>
    <w:rsid w:val="00DF24DC"/>
    <w:rsid w:val="00DF27E2"/>
    <w:rsid w:val="00DF29FD"/>
    <w:rsid w:val="00DF2A6F"/>
    <w:rsid w:val="00DF2BEE"/>
    <w:rsid w:val="00DF2C0D"/>
    <w:rsid w:val="00DF2CE3"/>
    <w:rsid w:val="00DF2DC6"/>
    <w:rsid w:val="00DF2F5C"/>
    <w:rsid w:val="00DF3046"/>
    <w:rsid w:val="00DF31A8"/>
    <w:rsid w:val="00DF3205"/>
    <w:rsid w:val="00DF323A"/>
    <w:rsid w:val="00DF32FE"/>
    <w:rsid w:val="00DF34C8"/>
    <w:rsid w:val="00DF35DC"/>
    <w:rsid w:val="00DF3600"/>
    <w:rsid w:val="00DF3733"/>
    <w:rsid w:val="00DF379F"/>
    <w:rsid w:val="00DF37DB"/>
    <w:rsid w:val="00DF38B2"/>
    <w:rsid w:val="00DF38DC"/>
    <w:rsid w:val="00DF3A07"/>
    <w:rsid w:val="00DF3BA5"/>
    <w:rsid w:val="00DF3D62"/>
    <w:rsid w:val="00DF3DA0"/>
    <w:rsid w:val="00DF3F91"/>
    <w:rsid w:val="00DF4094"/>
    <w:rsid w:val="00DF40B0"/>
    <w:rsid w:val="00DF414A"/>
    <w:rsid w:val="00DF4174"/>
    <w:rsid w:val="00DF4361"/>
    <w:rsid w:val="00DF4375"/>
    <w:rsid w:val="00DF442E"/>
    <w:rsid w:val="00DF4443"/>
    <w:rsid w:val="00DF45EF"/>
    <w:rsid w:val="00DF4636"/>
    <w:rsid w:val="00DF46C4"/>
    <w:rsid w:val="00DF46FF"/>
    <w:rsid w:val="00DF4741"/>
    <w:rsid w:val="00DF474A"/>
    <w:rsid w:val="00DF479A"/>
    <w:rsid w:val="00DF47F9"/>
    <w:rsid w:val="00DF480D"/>
    <w:rsid w:val="00DF48B6"/>
    <w:rsid w:val="00DF4A72"/>
    <w:rsid w:val="00DF4B2B"/>
    <w:rsid w:val="00DF4B7A"/>
    <w:rsid w:val="00DF4C43"/>
    <w:rsid w:val="00DF4DF0"/>
    <w:rsid w:val="00DF4EEA"/>
    <w:rsid w:val="00DF4F69"/>
    <w:rsid w:val="00DF4FA6"/>
    <w:rsid w:val="00DF500A"/>
    <w:rsid w:val="00DF5094"/>
    <w:rsid w:val="00DF5272"/>
    <w:rsid w:val="00DF529E"/>
    <w:rsid w:val="00DF52A6"/>
    <w:rsid w:val="00DF5662"/>
    <w:rsid w:val="00DF5712"/>
    <w:rsid w:val="00DF5754"/>
    <w:rsid w:val="00DF59F4"/>
    <w:rsid w:val="00DF5A1C"/>
    <w:rsid w:val="00DF5F71"/>
    <w:rsid w:val="00DF5FD7"/>
    <w:rsid w:val="00DF6141"/>
    <w:rsid w:val="00DF61CC"/>
    <w:rsid w:val="00DF626B"/>
    <w:rsid w:val="00DF63AD"/>
    <w:rsid w:val="00DF660B"/>
    <w:rsid w:val="00DF6683"/>
    <w:rsid w:val="00DF66EE"/>
    <w:rsid w:val="00DF69EE"/>
    <w:rsid w:val="00DF6A1A"/>
    <w:rsid w:val="00DF6B80"/>
    <w:rsid w:val="00DF6BC8"/>
    <w:rsid w:val="00DF6C93"/>
    <w:rsid w:val="00DF6D0A"/>
    <w:rsid w:val="00DF6D4D"/>
    <w:rsid w:val="00DF6FC8"/>
    <w:rsid w:val="00DF7080"/>
    <w:rsid w:val="00DF70A0"/>
    <w:rsid w:val="00DF7133"/>
    <w:rsid w:val="00DF7285"/>
    <w:rsid w:val="00DF7388"/>
    <w:rsid w:val="00DF7434"/>
    <w:rsid w:val="00DF7485"/>
    <w:rsid w:val="00DF74BB"/>
    <w:rsid w:val="00DF7614"/>
    <w:rsid w:val="00DF77A1"/>
    <w:rsid w:val="00DF79FE"/>
    <w:rsid w:val="00DF7AA8"/>
    <w:rsid w:val="00DF7B07"/>
    <w:rsid w:val="00DF7C2F"/>
    <w:rsid w:val="00DF7C93"/>
    <w:rsid w:val="00DF7C95"/>
    <w:rsid w:val="00DF7D57"/>
    <w:rsid w:val="00DF7DED"/>
    <w:rsid w:val="00DF7EA8"/>
    <w:rsid w:val="00DF7F48"/>
    <w:rsid w:val="00DF7FFC"/>
    <w:rsid w:val="00E00044"/>
    <w:rsid w:val="00E000D2"/>
    <w:rsid w:val="00E00183"/>
    <w:rsid w:val="00E0018F"/>
    <w:rsid w:val="00E00224"/>
    <w:rsid w:val="00E003E3"/>
    <w:rsid w:val="00E003F0"/>
    <w:rsid w:val="00E004D2"/>
    <w:rsid w:val="00E00550"/>
    <w:rsid w:val="00E00569"/>
    <w:rsid w:val="00E0065E"/>
    <w:rsid w:val="00E00747"/>
    <w:rsid w:val="00E0078A"/>
    <w:rsid w:val="00E007E2"/>
    <w:rsid w:val="00E0084E"/>
    <w:rsid w:val="00E008C6"/>
    <w:rsid w:val="00E00917"/>
    <w:rsid w:val="00E00932"/>
    <w:rsid w:val="00E0098C"/>
    <w:rsid w:val="00E0099A"/>
    <w:rsid w:val="00E0099F"/>
    <w:rsid w:val="00E00BAB"/>
    <w:rsid w:val="00E00C6A"/>
    <w:rsid w:val="00E00CCC"/>
    <w:rsid w:val="00E00CFE"/>
    <w:rsid w:val="00E00D9F"/>
    <w:rsid w:val="00E00DFF"/>
    <w:rsid w:val="00E00E8E"/>
    <w:rsid w:val="00E011F4"/>
    <w:rsid w:val="00E0124E"/>
    <w:rsid w:val="00E015FA"/>
    <w:rsid w:val="00E018A3"/>
    <w:rsid w:val="00E01B9D"/>
    <w:rsid w:val="00E01C6B"/>
    <w:rsid w:val="00E01DA1"/>
    <w:rsid w:val="00E01DBA"/>
    <w:rsid w:val="00E01DDC"/>
    <w:rsid w:val="00E01E62"/>
    <w:rsid w:val="00E02256"/>
    <w:rsid w:val="00E02318"/>
    <w:rsid w:val="00E0241E"/>
    <w:rsid w:val="00E02433"/>
    <w:rsid w:val="00E024F8"/>
    <w:rsid w:val="00E0255F"/>
    <w:rsid w:val="00E025C6"/>
    <w:rsid w:val="00E0260D"/>
    <w:rsid w:val="00E027BC"/>
    <w:rsid w:val="00E02815"/>
    <w:rsid w:val="00E02B14"/>
    <w:rsid w:val="00E02C20"/>
    <w:rsid w:val="00E02DCA"/>
    <w:rsid w:val="00E02FB9"/>
    <w:rsid w:val="00E0304E"/>
    <w:rsid w:val="00E0324D"/>
    <w:rsid w:val="00E03461"/>
    <w:rsid w:val="00E034D8"/>
    <w:rsid w:val="00E0361F"/>
    <w:rsid w:val="00E0368C"/>
    <w:rsid w:val="00E036BC"/>
    <w:rsid w:val="00E036FB"/>
    <w:rsid w:val="00E037E5"/>
    <w:rsid w:val="00E037EE"/>
    <w:rsid w:val="00E03828"/>
    <w:rsid w:val="00E03918"/>
    <w:rsid w:val="00E0396C"/>
    <w:rsid w:val="00E039EA"/>
    <w:rsid w:val="00E039F4"/>
    <w:rsid w:val="00E03A15"/>
    <w:rsid w:val="00E03A27"/>
    <w:rsid w:val="00E03C42"/>
    <w:rsid w:val="00E03C54"/>
    <w:rsid w:val="00E03CD5"/>
    <w:rsid w:val="00E03EF2"/>
    <w:rsid w:val="00E03F3C"/>
    <w:rsid w:val="00E03FD2"/>
    <w:rsid w:val="00E04069"/>
    <w:rsid w:val="00E040BE"/>
    <w:rsid w:val="00E04475"/>
    <w:rsid w:val="00E044D5"/>
    <w:rsid w:val="00E04604"/>
    <w:rsid w:val="00E04649"/>
    <w:rsid w:val="00E0464C"/>
    <w:rsid w:val="00E0466A"/>
    <w:rsid w:val="00E0473A"/>
    <w:rsid w:val="00E04845"/>
    <w:rsid w:val="00E04AB4"/>
    <w:rsid w:val="00E04AF6"/>
    <w:rsid w:val="00E04B87"/>
    <w:rsid w:val="00E04B9C"/>
    <w:rsid w:val="00E04C07"/>
    <w:rsid w:val="00E04C83"/>
    <w:rsid w:val="00E04C8D"/>
    <w:rsid w:val="00E04DCF"/>
    <w:rsid w:val="00E04F31"/>
    <w:rsid w:val="00E05050"/>
    <w:rsid w:val="00E050A0"/>
    <w:rsid w:val="00E051EA"/>
    <w:rsid w:val="00E05231"/>
    <w:rsid w:val="00E052A7"/>
    <w:rsid w:val="00E05381"/>
    <w:rsid w:val="00E053A2"/>
    <w:rsid w:val="00E054D4"/>
    <w:rsid w:val="00E05527"/>
    <w:rsid w:val="00E05535"/>
    <w:rsid w:val="00E055B2"/>
    <w:rsid w:val="00E056A5"/>
    <w:rsid w:val="00E0574E"/>
    <w:rsid w:val="00E0576C"/>
    <w:rsid w:val="00E057E9"/>
    <w:rsid w:val="00E057FC"/>
    <w:rsid w:val="00E05930"/>
    <w:rsid w:val="00E05961"/>
    <w:rsid w:val="00E059D0"/>
    <w:rsid w:val="00E05B2F"/>
    <w:rsid w:val="00E05B83"/>
    <w:rsid w:val="00E05C37"/>
    <w:rsid w:val="00E05C62"/>
    <w:rsid w:val="00E05DBA"/>
    <w:rsid w:val="00E05E8C"/>
    <w:rsid w:val="00E05EAD"/>
    <w:rsid w:val="00E05F0B"/>
    <w:rsid w:val="00E06070"/>
    <w:rsid w:val="00E0613A"/>
    <w:rsid w:val="00E06177"/>
    <w:rsid w:val="00E0632F"/>
    <w:rsid w:val="00E063CA"/>
    <w:rsid w:val="00E06451"/>
    <w:rsid w:val="00E064B8"/>
    <w:rsid w:val="00E065D6"/>
    <w:rsid w:val="00E066F8"/>
    <w:rsid w:val="00E06783"/>
    <w:rsid w:val="00E0683C"/>
    <w:rsid w:val="00E06947"/>
    <w:rsid w:val="00E06948"/>
    <w:rsid w:val="00E0699A"/>
    <w:rsid w:val="00E069F5"/>
    <w:rsid w:val="00E06B48"/>
    <w:rsid w:val="00E06BC8"/>
    <w:rsid w:val="00E06CB4"/>
    <w:rsid w:val="00E06E2E"/>
    <w:rsid w:val="00E06F54"/>
    <w:rsid w:val="00E07024"/>
    <w:rsid w:val="00E0713F"/>
    <w:rsid w:val="00E071BA"/>
    <w:rsid w:val="00E073D3"/>
    <w:rsid w:val="00E073DB"/>
    <w:rsid w:val="00E073F5"/>
    <w:rsid w:val="00E07438"/>
    <w:rsid w:val="00E074C5"/>
    <w:rsid w:val="00E076BD"/>
    <w:rsid w:val="00E07829"/>
    <w:rsid w:val="00E07833"/>
    <w:rsid w:val="00E07964"/>
    <w:rsid w:val="00E079F7"/>
    <w:rsid w:val="00E07A01"/>
    <w:rsid w:val="00E07B41"/>
    <w:rsid w:val="00E07C36"/>
    <w:rsid w:val="00E07C76"/>
    <w:rsid w:val="00E07E97"/>
    <w:rsid w:val="00E07E9A"/>
    <w:rsid w:val="00E07EC4"/>
    <w:rsid w:val="00E10043"/>
    <w:rsid w:val="00E10119"/>
    <w:rsid w:val="00E10173"/>
    <w:rsid w:val="00E10220"/>
    <w:rsid w:val="00E10240"/>
    <w:rsid w:val="00E103E0"/>
    <w:rsid w:val="00E10476"/>
    <w:rsid w:val="00E1049C"/>
    <w:rsid w:val="00E104FB"/>
    <w:rsid w:val="00E1051C"/>
    <w:rsid w:val="00E106FC"/>
    <w:rsid w:val="00E107DC"/>
    <w:rsid w:val="00E1086F"/>
    <w:rsid w:val="00E108A4"/>
    <w:rsid w:val="00E1094E"/>
    <w:rsid w:val="00E10A1E"/>
    <w:rsid w:val="00E10A96"/>
    <w:rsid w:val="00E10AA2"/>
    <w:rsid w:val="00E10BB4"/>
    <w:rsid w:val="00E10BEE"/>
    <w:rsid w:val="00E10E4E"/>
    <w:rsid w:val="00E10F38"/>
    <w:rsid w:val="00E1117D"/>
    <w:rsid w:val="00E111EF"/>
    <w:rsid w:val="00E114BF"/>
    <w:rsid w:val="00E11820"/>
    <w:rsid w:val="00E1187D"/>
    <w:rsid w:val="00E119ED"/>
    <w:rsid w:val="00E119F7"/>
    <w:rsid w:val="00E11B2C"/>
    <w:rsid w:val="00E11B35"/>
    <w:rsid w:val="00E11D81"/>
    <w:rsid w:val="00E11D8C"/>
    <w:rsid w:val="00E11E24"/>
    <w:rsid w:val="00E11F11"/>
    <w:rsid w:val="00E11F27"/>
    <w:rsid w:val="00E12228"/>
    <w:rsid w:val="00E12326"/>
    <w:rsid w:val="00E1244D"/>
    <w:rsid w:val="00E1246B"/>
    <w:rsid w:val="00E124D9"/>
    <w:rsid w:val="00E12539"/>
    <w:rsid w:val="00E12564"/>
    <w:rsid w:val="00E12620"/>
    <w:rsid w:val="00E12633"/>
    <w:rsid w:val="00E1263D"/>
    <w:rsid w:val="00E127DF"/>
    <w:rsid w:val="00E129AA"/>
    <w:rsid w:val="00E12B55"/>
    <w:rsid w:val="00E12B8C"/>
    <w:rsid w:val="00E12C54"/>
    <w:rsid w:val="00E12D5E"/>
    <w:rsid w:val="00E12D78"/>
    <w:rsid w:val="00E12DFF"/>
    <w:rsid w:val="00E12E19"/>
    <w:rsid w:val="00E12E36"/>
    <w:rsid w:val="00E12E57"/>
    <w:rsid w:val="00E12F2C"/>
    <w:rsid w:val="00E1349D"/>
    <w:rsid w:val="00E13512"/>
    <w:rsid w:val="00E13570"/>
    <w:rsid w:val="00E1358F"/>
    <w:rsid w:val="00E137AE"/>
    <w:rsid w:val="00E13873"/>
    <w:rsid w:val="00E13884"/>
    <w:rsid w:val="00E13B47"/>
    <w:rsid w:val="00E13C94"/>
    <w:rsid w:val="00E13D24"/>
    <w:rsid w:val="00E13D44"/>
    <w:rsid w:val="00E14046"/>
    <w:rsid w:val="00E1409B"/>
    <w:rsid w:val="00E140CD"/>
    <w:rsid w:val="00E1426C"/>
    <w:rsid w:val="00E14290"/>
    <w:rsid w:val="00E1443F"/>
    <w:rsid w:val="00E144EF"/>
    <w:rsid w:val="00E145D4"/>
    <w:rsid w:val="00E146F4"/>
    <w:rsid w:val="00E14A9B"/>
    <w:rsid w:val="00E14ACD"/>
    <w:rsid w:val="00E14B2D"/>
    <w:rsid w:val="00E14C8F"/>
    <w:rsid w:val="00E14C9B"/>
    <w:rsid w:val="00E14CCA"/>
    <w:rsid w:val="00E14CFB"/>
    <w:rsid w:val="00E14D0D"/>
    <w:rsid w:val="00E1539A"/>
    <w:rsid w:val="00E1539D"/>
    <w:rsid w:val="00E1544E"/>
    <w:rsid w:val="00E1567E"/>
    <w:rsid w:val="00E156C0"/>
    <w:rsid w:val="00E156F0"/>
    <w:rsid w:val="00E15731"/>
    <w:rsid w:val="00E15A39"/>
    <w:rsid w:val="00E15A62"/>
    <w:rsid w:val="00E15BD0"/>
    <w:rsid w:val="00E15BF0"/>
    <w:rsid w:val="00E15C51"/>
    <w:rsid w:val="00E15C8B"/>
    <w:rsid w:val="00E15CF9"/>
    <w:rsid w:val="00E15DD8"/>
    <w:rsid w:val="00E15F31"/>
    <w:rsid w:val="00E1608D"/>
    <w:rsid w:val="00E160D2"/>
    <w:rsid w:val="00E16170"/>
    <w:rsid w:val="00E161A5"/>
    <w:rsid w:val="00E1645D"/>
    <w:rsid w:val="00E164A2"/>
    <w:rsid w:val="00E16551"/>
    <w:rsid w:val="00E16583"/>
    <w:rsid w:val="00E16604"/>
    <w:rsid w:val="00E16740"/>
    <w:rsid w:val="00E16759"/>
    <w:rsid w:val="00E1680D"/>
    <w:rsid w:val="00E1681D"/>
    <w:rsid w:val="00E16883"/>
    <w:rsid w:val="00E16932"/>
    <w:rsid w:val="00E16948"/>
    <w:rsid w:val="00E16957"/>
    <w:rsid w:val="00E16BA5"/>
    <w:rsid w:val="00E16BE8"/>
    <w:rsid w:val="00E16D7F"/>
    <w:rsid w:val="00E16DF8"/>
    <w:rsid w:val="00E16E2A"/>
    <w:rsid w:val="00E16E69"/>
    <w:rsid w:val="00E16EF1"/>
    <w:rsid w:val="00E16FE8"/>
    <w:rsid w:val="00E1701B"/>
    <w:rsid w:val="00E17060"/>
    <w:rsid w:val="00E170AD"/>
    <w:rsid w:val="00E170E1"/>
    <w:rsid w:val="00E1751A"/>
    <w:rsid w:val="00E175FC"/>
    <w:rsid w:val="00E17706"/>
    <w:rsid w:val="00E17710"/>
    <w:rsid w:val="00E177C2"/>
    <w:rsid w:val="00E1787B"/>
    <w:rsid w:val="00E17A3D"/>
    <w:rsid w:val="00E17CC1"/>
    <w:rsid w:val="00E17CC7"/>
    <w:rsid w:val="00E17D3C"/>
    <w:rsid w:val="00E17E6D"/>
    <w:rsid w:val="00E17F0D"/>
    <w:rsid w:val="00E20022"/>
    <w:rsid w:val="00E2004B"/>
    <w:rsid w:val="00E20359"/>
    <w:rsid w:val="00E205B7"/>
    <w:rsid w:val="00E2093C"/>
    <w:rsid w:val="00E2096A"/>
    <w:rsid w:val="00E2099B"/>
    <w:rsid w:val="00E20BD4"/>
    <w:rsid w:val="00E20C22"/>
    <w:rsid w:val="00E20C40"/>
    <w:rsid w:val="00E20CCB"/>
    <w:rsid w:val="00E20D4D"/>
    <w:rsid w:val="00E20FD5"/>
    <w:rsid w:val="00E21140"/>
    <w:rsid w:val="00E21297"/>
    <w:rsid w:val="00E21385"/>
    <w:rsid w:val="00E21476"/>
    <w:rsid w:val="00E2161C"/>
    <w:rsid w:val="00E21881"/>
    <w:rsid w:val="00E21A89"/>
    <w:rsid w:val="00E21AA5"/>
    <w:rsid w:val="00E21AC4"/>
    <w:rsid w:val="00E21B45"/>
    <w:rsid w:val="00E21B4F"/>
    <w:rsid w:val="00E21BEC"/>
    <w:rsid w:val="00E21CAD"/>
    <w:rsid w:val="00E21D01"/>
    <w:rsid w:val="00E21E1C"/>
    <w:rsid w:val="00E21ECB"/>
    <w:rsid w:val="00E21ECD"/>
    <w:rsid w:val="00E21F6C"/>
    <w:rsid w:val="00E22009"/>
    <w:rsid w:val="00E2211F"/>
    <w:rsid w:val="00E221F4"/>
    <w:rsid w:val="00E222F2"/>
    <w:rsid w:val="00E22390"/>
    <w:rsid w:val="00E22432"/>
    <w:rsid w:val="00E2249B"/>
    <w:rsid w:val="00E224AF"/>
    <w:rsid w:val="00E22773"/>
    <w:rsid w:val="00E227B6"/>
    <w:rsid w:val="00E227C7"/>
    <w:rsid w:val="00E22878"/>
    <w:rsid w:val="00E228D1"/>
    <w:rsid w:val="00E22900"/>
    <w:rsid w:val="00E229E1"/>
    <w:rsid w:val="00E22C28"/>
    <w:rsid w:val="00E22D29"/>
    <w:rsid w:val="00E22DBC"/>
    <w:rsid w:val="00E22DDA"/>
    <w:rsid w:val="00E22DE9"/>
    <w:rsid w:val="00E22E15"/>
    <w:rsid w:val="00E22FBB"/>
    <w:rsid w:val="00E23097"/>
    <w:rsid w:val="00E231D5"/>
    <w:rsid w:val="00E231E5"/>
    <w:rsid w:val="00E2331B"/>
    <w:rsid w:val="00E23348"/>
    <w:rsid w:val="00E2336E"/>
    <w:rsid w:val="00E2347D"/>
    <w:rsid w:val="00E23561"/>
    <w:rsid w:val="00E23677"/>
    <w:rsid w:val="00E236BD"/>
    <w:rsid w:val="00E23841"/>
    <w:rsid w:val="00E238E7"/>
    <w:rsid w:val="00E23ABB"/>
    <w:rsid w:val="00E23B08"/>
    <w:rsid w:val="00E23B41"/>
    <w:rsid w:val="00E23CC4"/>
    <w:rsid w:val="00E23D75"/>
    <w:rsid w:val="00E23E94"/>
    <w:rsid w:val="00E23E96"/>
    <w:rsid w:val="00E23F16"/>
    <w:rsid w:val="00E240F5"/>
    <w:rsid w:val="00E2410C"/>
    <w:rsid w:val="00E241D1"/>
    <w:rsid w:val="00E243CF"/>
    <w:rsid w:val="00E24456"/>
    <w:rsid w:val="00E24559"/>
    <w:rsid w:val="00E245B4"/>
    <w:rsid w:val="00E24627"/>
    <w:rsid w:val="00E247B8"/>
    <w:rsid w:val="00E2494D"/>
    <w:rsid w:val="00E24963"/>
    <w:rsid w:val="00E24A89"/>
    <w:rsid w:val="00E24BEF"/>
    <w:rsid w:val="00E24C50"/>
    <w:rsid w:val="00E24C60"/>
    <w:rsid w:val="00E24D58"/>
    <w:rsid w:val="00E24DF6"/>
    <w:rsid w:val="00E24FE2"/>
    <w:rsid w:val="00E251A3"/>
    <w:rsid w:val="00E251EB"/>
    <w:rsid w:val="00E25428"/>
    <w:rsid w:val="00E25664"/>
    <w:rsid w:val="00E25838"/>
    <w:rsid w:val="00E2596B"/>
    <w:rsid w:val="00E25B21"/>
    <w:rsid w:val="00E25F59"/>
    <w:rsid w:val="00E2600F"/>
    <w:rsid w:val="00E2609E"/>
    <w:rsid w:val="00E260C4"/>
    <w:rsid w:val="00E2621A"/>
    <w:rsid w:val="00E2626D"/>
    <w:rsid w:val="00E262A6"/>
    <w:rsid w:val="00E26411"/>
    <w:rsid w:val="00E26900"/>
    <w:rsid w:val="00E269DB"/>
    <w:rsid w:val="00E26A56"/>
    <w:rsid w:val="00E26AE5"/>
    <w:rsid w:val="00E26BF4"/>
    <w:rsid w:val="00E26CF8"/>
    <w:rsid w:val="00E26D72"/>
    <w:rsid w:val="00E26E2D"/>
    <w:rsid w:val="00E2700B"/>
    <w:rsid w:val="00E270CE"/>
    <w:rsid w:val="00E270E1"/>
    <w:rsid w:val="00E27109"/>
    <w:rsid w:val="00E271F3"/>
    <w:rsid w:val="00E271FF"/>
    <w:rsid w:val="00E27257"/>
    <w:rsid w:val="00E272CD"/>
    <w:rsid w:val="00E273C4"/>
    <w:rsid w:val="00E273F6"/>
    <w:rsid w:val="00E27415"/>
    <w:rsid w:val="00E2759C"/>
    <w:rsid w:val="00E27614"/>
    <w:rsid w:val="00E2778E"/>
    <w:rsid w:val="00E27D69"/>
    <w:rsid w:val="00E30026"/>
    <w:rsid w:val="00E300D4"/>
    <w:rsid w:val="00E30261"/>
    <w:rsid w:val="00E30454"/>
    <w:rsid w:val="00E304E9"/>
    <w:rsid w:val="00E3054A"/>
    <w:rsid w:val="00E305EC"/>
    <w:rsid w:val="00E306FD"/>
    <w:rsid w:val="00E3078D"/>
    <w:rsid w:val="00E30796"/>
    <w:rsid w:val="00E30B59"/>
    <w:rsid w:val="00E30BF9"/>
    <w:rsid w:val="00E30CD4"/>
    <w:rsid w:val="00E30D20"/>
    <w:rsid w:val="00E30D67"/>
    <w:rsid w:val="00E30D7C"/>
    <w:rsid w:val="00E30E48"/>
    <w:rsid w:val="00E30F10"/>
    <w:rsid w:val="00E30FCC"/>
    <w:rsid w:val="00E310BC"/>
    <w:rsid w:val="00E31126"/>
    <w:rsid w:val="00E313F1"/>
    <w:rsid w:val="00E3157A"/>
    <w:rsid w:val="00E31597"/>
    <w:rsid w:val="00E3170C"/>
    <w:rsid w:val="00E31849"/>
    <w:rsid w:val="00E31894"/>
    <w:rsid w:val="00E318AD"/>
    <w:rsid w:val="00E31B42"/>
    <w:rsid w:val="00E31B54"/>
    <w:rsid w:val="00E31B65"/>
    <w:rsid w:val="00E31C2D"/>
    <w:rsid w:val="00E31C9E"/>
    <w:rsid w:val="00E31CA7"/>
    <w:rsid w:val="00E31D0F"/>
    <w:rsid w:val="00E31DB8"/>
    <w:rsid w:val="00E31E6D"/>
    <w:rsid w:val="00E31EE7"/>
    <w:rsid w:val="00E3201B"/>
    <w:rsid w:val="00E320E5"/>
    <w:rsid w:val="00E32136"/>
    <w:rsid w:val="00E3214E"/>
    <w:rsid w:val="00E3243B"/>
    <w:rsid w:val="00E32509"/>
    <w:rsid w:val="00E327A6"/>
    <w:rsid w:val="00E32889"/>
    <w:rsid w:val="00E32909"/>
    <w:rsid w:val="00E32913"/>
    <w:rsid w:val="00E32A40"/>
    <w:rsid w:val="00E32B31"/>
    <w:rsid w:val="00E32C28"/>
    <w:rsid w:val="00E32C75"/>
    <w:rsid w:val="00E32C78"/>
    <w:rsid w:val="00E32CAE"/>
    <w:rsid w:val="00E32D2E"/>
    <w:rsid w:val="00E32D4F"/>
    <w:rsid w:val="00E32EA4"/>
    <w:rsid w:val="00E32EB1"/>
    <w:rsid w:val="00E3311B"/>
    <w:rsid w:val="00E3316E"/>
    <w:rsid w:val="00E331F4"/>
    <w:rsid w:val="00E333C8"/>
    <w:rsid w:val="00E334DF"/>
    <w:rsid w:val="00E33655"/>
    <w:rsid w:val="00E33750"/>
    <w:rsid w:val="00E33826"/>
    <w:rsid w:val="00E33899"/>
    <w:rsid w:val="00E3389E"/>
    <w:rsid w:val="00E338E3"/>
    <w:rsid w:val="00E3391F"/>
    <w:rsid w:val="00E33992"/>
    <w:rsid w:val="00E339DF"/>
    <w:rsid w:val="00E33A61"/>
    <w:rsid w:val="00E33A69"/>
    <w:rsid w:val="00E33B8D"/>
    <w:rsid w:val="00E33BBC"/>
    <w:rsid w:val="00E33C8D"/>
    <w:rsid w:val="00E33D8E"/>
    <w:rsid w:val="00E33D99"/>
    <w:rsid w:val="00E33E1A"/>
    <w:rsid w:val="00E33F2D"/>
    <w:rsid w:val="00E33F38"/>
    <w:rsid w:val="00E33FD9"/>
    <w:rsid w:val="00E340BC"/>
    <w:rsid w:val="00E34128"/>
    <w:rsid w:val="00E34232"/>
    <w:rsid w:val="00E34253"/>
    <w:rsid w:val="00E342F5"/>
    <w:rsid w:val="00E3446B"/>
    <w:rsid w:val="00E34480"/>
    <w:rsid w:val="00E344DA"/>
    <w:rsid w:val="00E346C5"/>
    <w:rsid w:val="00E348BF"/>
    <w:rsid w:val="00E349C2"/>
    <w:rsid w:val="00E34A02"/>
    <w:rsid w:val="00E34B7E"/>
    <w:rsid w:val="00E34C6B"/>
    <w:rsid w:val="00E34C98"/>
    <w:rsid w:val="00E34D0B"/>
    <w:rsid w:val="00E34E14"/>
    <w:rsid w:val="00E34E26"/>
    <w:rsid w:val="00E34EB6"/>
    <w:rsid w:val="00E350A5"/>
    <w:rsid w:val="00E351D6"/>
    <w:rsid w:val="00E3532D"/>
    <w:rsid w:val="00E353EA"/>
    <w:rsid w:val="00E3541D"/>
    <w:rsid w:val="00E3553D"/>
    <w:rsid w:val="00E35587"/>
    <w:rsid w:val="00E355AA"/>
    <w:rsid w:val="00E3564C"/>
    <w:rsid w:val="00E356D8"/>
    <w:rsid w:val="00E35ADC"/>
    <w:rsid w:val="00E35F62"/>
    <w:rsid w:val="00E360F1"/>
    <w:rsid w:val="00E36219"/>
    <w:rsid w:val="00E36279"/>
    <w:rsid w:val="00E36485"/>
    <w:rsid w:val="00E365B5"/>
    <w:rsid w:val="00E36671"/>
    <w:rsid w:val="00E3679C"/>
    <w:rsid w:val="00E367A7"/>
    <w:rsid w:val="00E367C4"/>
    <w:rsid w:val="00E36A24"/>
    <w:rsid w:val="00E36A72"/>
    <w:rsid w:val="00E36D0B"/>
    <w:rsid w:val="00E36D81"/>
    <w:rsid w:val="00E36E9A"/>
    <w:rsid w:val="00E36F01"/>
    <w:rsid w:val="00E36F33"/>
    <w:rsid w:val="00E36F4F"/>
    <w:rsid w:val="00E36FEC"/>
    <w:rsid w:val="00E370C1"/>
    <w:rsid w:val="00E37352"/>
    <w:rsid w:val="00E37517"/>
    <w:rsid w:val="00E3751E"/>
    <w:rsid w:val="00E37543"/>
    <w:rsid w:val="00E37567"/>
    <w:rsid w:val="00E37586"/>
    <w:rsid w:val="00E376FC"/>
    <w:rsid w:val="00E378B6"/>
    <w:rsid w:val="00E37952"/>
    <w:rsid w:val="00E37C37"/>
    <w:rsid w:val="00E37D73"/>
    <w:rsid w:val="00E37E99"/>
    <w:rsid w:val="00E37EA2"/>
    <w:rsid w:val="00E40190"/>
    <w:rsid w:val="00E401B2"/>
    <w:rsid w:val="00E401D9"/>
    <w:rsid w:val="00E402F5"/>
    <w:rsid w:val="00E403C9"/>
    <w:rsid w:val="00E403E9"/>
    <w:rsid w:val="00E404F8"/>
    <w:rsid w:val="00E4050E"/>
    <w:rsid w:val="00E405CA"/>
    <w:rsid w:val="00E40628"/>
    <w:rsid w:val="00E40687"/>
    <w:rsid w:val="00E407DC"/>
    <w:rsid w:val="00E40882"/>
    <w:rsid w:val="00E40A46"/>
    <w:rsid w:val="00E40C63"/>
    <w:rsid w:val="00E40D1D"/>
    <w:rsid w:val="00E40D62"/>
    <w:rsid w:val="00E40D99"/>
    <w:rsid w:val="00E40E42"/>
    <w:rsid w:val="00E40F80"/>
    <w:rsid w:val="00E4104E"/>
    <w:rsid w:val="00E41296"/>
    <w:rsid w:val="00E412C9"/>
    <w:rsid w:val="00E41357"/>
    <w:rsid w:val="00E41443"/>
    <w:rsid w:val="00E41498"/>
    <w:rsid w:val="00E414A5"/>
    <w:rsid w:val="00E414FF"/>
    <w:rsid w:val="00E418D6"/>
    <w:rsid w:val="00E41965"/>
    <w:rsid w:val="00E41B08"/>
    <w:rsid w:val="00E41B30"/>
    <w:rsid w:val="00E41BDC"/>
    <w:rsid w:val="00E41D62"/>
    <w:rsid w:val="00E41D7C"/>
    <w:rsid w:val="00E42068"/>
    <w:rsid w:val="00E42192"/>
    <w:rsid w:val="00E42534"/>
    <w:rsid w:val="00E4256E"/>
    <w:rsid w:val="00E42704"/>
    <w:rsid w:val="00E42852"/>
    <w:rsid w:val="00E428C0"/>
    <w:rsid w:val="00E428C5"/>
    <w:rsid w:val="00E428E4"/>
    <w:rsid w:val="00E4292F"/>
    <w:rsid w:val="00E42A13"/>
    <w:rsid w:val="00E42A49"/>
    <w:rsid w:val="00E42A54"/>
    <w:rsid w:val="00E42A77"/>
    <w:rsid w:val="00E42B6F"/>
    <w:rsid w:val="00E42B85"/>
    <w:rsid w:val="00E42C30"/>
    <w:rsid w:val="00E42CE6"/>
    <w:rsid w:val="00E42D35"/>
    <w:rsid w:val="00E42DA1"/>
    <w:rsid w:val="00E42DC2"/>
    <w:rsid w:val="00E42DC4"/>
    <w:rsid w:val="00E4327E"/>
    <w:rsid w:val="00E43506"/>
    <w:rsid w:val="00E43553"/>
    <w:rsid w:val="00E43605"/>
    <w:rsid w:val="00E4367C"/>
    <w:rsid w:val="00E43680"/>
    <w:rsid w:val="00E43716"/>
    <w:rsid w:val="00E4386B"/>
    <w:rsid w:val="00E43928"/>
    <w:rsid w:val="00E43962"/>
    <w:rsid w:val="00E4397D"/>
    <w:rsid w:val="00E43B22"/>
    <w:rsid w:val="00E43CB6"/>
    <w:rsid w:val="00E43CD7"/>
    <w:rsid w:val="00E43D4E"/>
    <w:rsid w:val="00E440A8"/>
    <w:rsid w:val="00E442E8"/>
    <w:rsid w:val="00E4443F"/>
    <w:rsid w:val="00E4467D"/>
    <w:rsid w:val="00E447EC"/>
    <w:rsid w:val="00E4495B"/>
    <w:rsid w:val="00E44987"/>
    <w:rsid w:val="00E449B0"/>
    <w:rsid w:val="00E44A01"/>
    <w:rsid w:val="00E44A92"/>
    <w:rsid w:val="00E44BE3"/>
    <w:rsid w:val="00E44C13"/>
    <w:rsid w:val="00E44CE0"/>
    <w:rsid w:val="00E44CF5"/>
    <w:rsid w:val="00E44D23"/>
    <w:rsid w:val="00E44D31"/>
    <w:rsid w:val="00E44D8C"/>
    <w:rsid w:val="00E44E2B"/>
    <w:rsid w:val="00E44E93"/>
    <w:rsid w:val="00E44EFF"/>
    <w:rsid w:val="00E44F11"/>
    <w:rsid w:val="00E45233"/>
    <w:rsid w:val="00E45341"/>
    <w:rsid w:val="00E455B6"/>
    <w:rsid w:val="00E456D2"/>
    <w:rsid w:val="00E4574A"/>
    <w:rsid w:val="00E4580D"/>
    <w:rsid w:val="00E4597D"/>
    <w:rsid w:val="00E459DA"/>
    <w:rsid w:val="00E45A30"/>
    <w:rsid w:val="00E45A4E"/>
    <w:rsid w:val="00E45B24"/>
    <w:rsid w:val="00E45B54"/>
    <w:rsid w:val="00E45C88"/>
    <w:rsid w:val="00E45F8E"/>
    <w:rsid w:val="00E4602F"/>
    <w:rsid w:val="00E460CB"/>
    <w:rsid w:val="00E460D3"/>
    <w:rsid w:val="00E46160"/>
    <w:rsid w:val="00E4624E"/>
    <w:rsid w:val="00E463FE"/>
    <w:rsid w:val="00E46542"/>
    <w:rsid w:val="00E465FB"/>
    <w:rsid w:val="00E4660E"/>
    <w:rsid w:val="00E46823"/>
    <w:rsid w:val="00E4692F"/>
    <w:rsid w:val="00E46965"/>
    <w:rsid w:val="00E46998"/>
    <w:rsid w:val="00E46C0C"/>
    <w:rsid w:val="00E46E44"/>
    <w:rsid w:val="00E46EA3"/>
    <w:rsid w:val="00E46EAA"/>
    <w:rsid w:val="00E471E3"/>
    <w:rsid w:val="00E47290"/>
    <w:rsid w:val="00E472B3"/>
    <w:rsid w:val="00E47400"/>
    <w:rsid w:val="00E47554"/>
    <w:rsid w:val="00E47680"/>
    <w:rsid w:val="00E477E5"/>
    <w:rsid w:val="00E478C8"/>
    <w:rsid w:val="00E478CC"/>
    <w:rsid w:val="00E478D2"/>
    <w:rsid w:val="00E478F1"/>
    <w:rsid w:val="00E47928"/>
    <w:rsid w:val="00E479D1"/>
    <w:rsid w:val="00E47AE4"/>
    <w:rsid w:val="00E47BE8"/>
    <w:rsid w:val="00E47C17"/>
    <w:rsid w:val="00E47EA8"/>
    <w:rsid w:val="00E47EFE"/>
    <w:rsid w:val="00E5009F"/>
    <w:rsid w:val="00E5010E"/>
    <w:rsid w:val="00E5018E"/>
    <w:rsid w:val="00E5027A"/>
    <w:rsid w:val="00E5035B"/>
    <w:rsid w:val="00E50389"/>
    <w:rsid w:val="00E5041F"/>
    <w:rsid w:val="00E50736"/>
    <w:rsid w:val="00E50A0C"/>
    <w:rsid w:val="00E50A2A"/>
    <w:rsid w:val="00E50C14"/>
    <w:rsid w:val="00E50C47"/>
    <w:rsid w:val="00E50CDD"/>
    <w:rsid w:val="00E5103F"/>
    <w:rsid w:val="00E5109F"/>
    <w:rsid w:val="00E510A4"/>
    <w:rsid w:val="00E510E4"/>
    <w:rsid w:val="00E51292"/>
    <w:rsid w:val="00E513E9"/>
    <w:rsid w:val="00E51495"/>
    <w:rsid w:val="00E515B9"/>
    <w:rsid w:val="00E5162C"/>
    <w:rsid w:val="00E5187A"/>
    <w:rsid w:val="00E518C0"/>
    <w:rsid w:val="00E519E9"/>
    <w:rsid w:val="00E51A39"/>
    <w:rsid w:val="00E51BF9"/>
    <w:rsid w:val="00E51C45"/>
    <w:rsid w:val="00E51CBA"/>
    <w:rsid w:val="00E51E63"/>
    <w:rsid w:val="00E51EE6"/>
    <w:rsid w:val="00E51F06"/>
    <w:rsid w:val="00E5203C"/>
    <w:rsid w:val="00E5220A"/>
    <w:rsid w:val="00E522DD"/>
    <w:rsid w:val="00E52386"/>
    <w:rsid w:val="00E5254B"/>
    <w:rsid w:val="00E52573"/>
    <w:rsid w:val="00E527D7"/>
    <w:rsid w:val="00E52823"/>
    <w:rsid w:val="00E52924"/>
    <w:rsid w:val="00E52A4B"/>
    <w:rsid w:val="00E52AAD"/>
    <w:rsid w:val="00E52D20"/>
    <w:rsid w:val="00E52E77"/>
    <w:rsid w:val="00E52F74"/>
    <w:rsid w:val="00E52FA7"/>
    <w:rsid w:val="00E52FE3"/>
    <w:rsid w:val="00E5306D"/>
    <w:rsid w:val="00E532EE"/>
    <w:rsid w:val="00E53401"/>
    <w:rsid w:val="00E53416"/>
    <w:rsid w:val="00E534A3"/>
    <w:rsid w:val="00E53858"/>
    <w:rsid w:val="00E538AF"/>
    <w:rsid w:val="00E53AB6"/>
    <w:rsid w:val="00E53AD5"/>
    <w:rsid w:val="00E53BCE"/>
    <w:rsid w:val="00E53CDE"/>
    <w:rsid w:val="00E53D2F"/>
    <w:rsid w:val="00E53DCC"/>
    <w:rsid w:val="00E53EFD"/>
    <w:rsid w:val="00E53FD5"/>
    <w:rsid w:val="00E5400A"/>
    <w:rsid w:val="00E54161"/>
    <w:rsid w:val="00E542AC"/>
    <w:rsid w:val="00E54341"/>
    <w:rsid w:val="00E5449E"/>
    <w:rsid w:val="00E54604"/>
    <w:rsid w:val="00E5463D"/>
    <w:rsid w:val="00E5478C"/>
    <w:rsid w:val="00E54A7E"/>
    <w:rsid w:val="00E54AD7"/>
    <w:rsid w:val="00E54C51"/>
    <w:rsid w:val="00E54CA7"/>
    <w:rsid w:val="00E54CD7"/>
    <w:rsid w:val="00E54D0B"/>
    <w:rsid w:val="00E54D2D"/>
    <w:rsid w:val="00E54D60"/>
    <w:rsid w:val="00E54DD4"/>
    <w:rsid w:val="00E54E35"/>
    <w:rsid w:val="00E54F22"/>
    <w:rsid w:val="00E5533E"/>
    <w:rsid w:val="00E5551E"/>
    <w:rsid w:val="00E5562B"/>
    <w:rsid w:val="00E55687"/>
    <w:rsid w:val="00E55885"/>
    <w:rsid w:val="00E55996"/>
    <w:rsid w:val="00E55A57"/>
    <w:rsid w:val="00E55B39"/>
    <w:rsid w:val="00E55B98"/>
    <w:rsid w:val="00E55BC2"/>
    <w:rsid w:val="00E55C00"/>
    <w:rsid w:val="00E55C07"/>
    <w:rsid w:val="00E55CC6"/>
    <w:rsid w:val="00E55DFF"/>
    <w:rsid w:val="00E55EC2"/>
    <w:rsid w:val="00E55FEF"/>
    <w:rsid w:val="00E55FF6"/>
    <w:rsid w:val="00E56027"/>
    <w:rsid w:val="00E56073"/>
    <w:rsid w:val="00E562FD"/>
    <w:rsid w:val="00E56308"/>
    <w:rsid w:val="00E5630E"/>
    <w:rsid w:val="00E56400"/>
    <w:rsid w:val="00E56416"/>
    <w:rsid w:val="00E5648E"/>
    <w:rsid w:val="00E5653E"/>
    <w:rsid w:val="00E565B6"/>
    <w:rsid w:val="00E565F4"/>
    <w:rsid w:val="00E5665F"/>
    <w:rsid w:val="00E56694"/>
    <w:rsid w:val="00E567D0"/>
    <w:rsid w:val="00E567F0"/>
    <w:rsid w:val="00E56810"/>
    <w:rsid w:val="00E56842"/>
    <w:rsid w:val="00E56A3F"/>
    <w:rsid w:val="00E56A88"/>
    <w:rsid w:val="00E56AB6"/>
    <w:rsid w:val="00E56B34"/>
    <w:rsid w:val="00E56B6D"/>
    <w:rsid w:val="00E56C62"/>
    <w:rsid w:val="00E56DF6"/>
    <w:rsid w:val="00E56E87"/>
    <w:rsid w:val="00E56FF0"/>
    <w:rsid w:val="00E57133"/>
    <w:rsid w:val="00E572A1"/>
    <w:rsid w:val="00E57361"/>
    <w:rsid w:val="00E5746D"/>
    <w:rsid w:val="00E5748D"/>
    <w:rsid w:val="00E5779E"/>
    <w:rsid w:val="00E57804"/>
    <w:rsid w:val="00E57818"/>
    <w:rsid w:val="00E578DB"/>
    <w:rsid w:val="00E5793C"/>
    <w:rsid w:val="00E57CFF"/>
    <w:rsid w:val="00E57DB9"/>
    <w:rsid w:val="00E57EC5"/>
    <w:rsid w:val="00E57F72"/>
    <w:rsid w:val="00E57F8C"/>
    <w:rsid w:val="00E57FC4"/>
    <w:rsid w:val="00E60383"/>
    <w:rsid w:val="00E603AE"/>
    <w:rsid w:val="00E60577"/>
    <w:rsid w:val="00E606DF"/>
    <w:rsid w:val="00E60725"/>
    <w:rsid w:val="00E609A6"/>
    <w:rsid w:val="00E609E1"/>
    <w:rsid w:val="00E60A52"/>
    <w:rsid w:val="00E60B20"/>
    <w:rsid w:val="00E60BE0"/>
    <w:rsid w:val="00E60DE3"/>
    <w:rsid w:val="00E61042"/>
    <w:rsid w:val="00E6112A"/>
    <w:rsid w:val="00E61140"/>
    <w:rsid w:val="00E61147"/>
    <w:rsid w:val="00E61176"/>
    <w:rsid w:val="00E61179"/>
    <w:rsid w:val="00E61471"/>
    <w:rsid w:val="00E614C5"/>
    <w:rsid w:val="00E615D9"/>
    <w:rsid w:val="00E6171D"/>
    <w:rsid w:val="00E61942"/>
    <w:rsid w:val="00E61A7C"/>
    <w:rsid w:val="00E61C28"/>
    <w:rsid w:val="00E61CB7"/>
    <w:rsid w:val="00E61CC4"/>
    <w:rsid w:val="00E61F1B"/>
    <w:rsid w:val="00E62180"/>
    <w:rsid w:val="00E62188"/>
    <w:rsid w:val="00E62350"/>
    <w:rsid w:val="00E623C4"/>
    <w:rsid w:val="00E62401"/>
    <w:rsid w:val="00E62444"/>
    <w:rsid w:val="00E624C0"/>
    <w:rsid w:val="00E62692"/>
    <w:rsid w:val="00E626B6"/>
    <w:rsid w:val="00E626BC"/>
    <w:rsid w:val="00E627FC"/>
    <w:rsid w:val="00E62888"/>
    <w:rsid w:val="00E629B5"/>
    <w:rsid w:val="00E62AE1"/>
    <w:rsid w:val="00E62BA8"/>
    <w:rsid w:val="00E62BFB"/>
    <w:rsid w:val="00E62CE3"/>
    <w:rsid w:val="00E62E9F"/>
    <w:rsid w:val="00E62F64"/>
    <w:rsid w:val="00E62FBF"/>
    <w:rsid w:val="00E63059"/>
    <w:rsid w:val="00E63061"/>
    <w:rsid w:val="00E6307A"/>
    <w:rsid w:val="00E63207"/>
    <w:rsid w:val="00E6331C"/>
    <w:rsid w:val="00E6342F"/>
    <w:rsid w:val="00E63640"/>
    <w:rsid w:val="00E6364D"/>
    <w:rsid w:val="00E637BD"/>
    <w:rsid w:val="00E6380A"/>
    <w:rsid w:val="00E63A33"/>
    <w:rsid w:val="00E63B6A"/>
    <w:rsid w:val="00E63BF4"/>
    <w:rsid w:val="00E63EDA"/>
    <w:rsid w:val="00E63F49"/>
    <w:rsid w:val="00E63FD2"/>
    <w:rsid w:val="00E6406E"/>
    <w:rsid w:val="00E640FC"/>
    <w:rsid w:val="00E64117"/>
    <w:rsid w:val="00E64187"/>
    <w:rsid w:val="00E6421C"/>
    <w:rsid w:val="00E64846"/>
    <w:rsid w:val="00E64949"/>
    <w:rsid w:val="00E649F2"/>
    <w:rsid w:val="00E64AA7"/>
    <w:rsid w:val="00E64B4B"/>
    <w:rsid w:val="00E64C3A"/>
    <w:rsid w:val="00E64CD6"/>
    <w:rsid w:val="00E64E71"/>
    <w:rsid w:val="00E6504C"/>
    <w:rsid w:val="00E65119"/>
    <w:rsid w:val="00E651E9"/>
    <w:rsid w:val="00E65369"/>
    <w:rsid w:val="00E654FC"/>
    <w:rsid w:val="00E657D1"/>
    <w:rsid w:val="00E65967"/>
    <w:rsid w:val="00E659BD"/>
    <w:rsid w:val="00E65C8A"/>
    <w:rsid w:val="00E65D20"/>
    <w:rsid w:val="00E65D5D"/>
    <w:rsid w:val="00E65D69"/>
    <w:rsid w:val="00E65E9D"/>
    <w:rsid w:val="00E65F8F"/>
    <w:rsid w:val="00E6619E"/>
    <w:rsid w:val="00E6623B"/>
    <w:rsid w:val="00E6624D"/>
    <w:rsid w:val="00E66465"/>
    <w:rsid w:val="00E664E0"/>
    <w:rsid w:val="00E66558"/>
    <w:rsid w:val="00E66596"/>
    <w:rsid w:val="00E666AD"/>
    <w:rsid w:val="00E666C3"/>
    <w:rsid w:val="00E668C5"/>
    <w:rsid w:val="00E66B73"/>
    <w:rsid w:val="00E66BA2"/>
    <w:rsid w:val="00E66C9D"/>
    <w:rsid w:val="00E66C9E"/>
    <w:rsid w:val="00E66D3D"/>
    <w:rsid w:val="00E66D6E"/>
    <w:rsid w:val="00E66DDA"/>
    <w:rsid w:val="00E66E4C"/>
    <w:rsid w:val="00E66ECE"/>
    <w:rsid w:val="00E66F98"/>
    <w:rsid w:val="00E6712D"/>
    <w:rsid w:val="00E67247"/>
    <w:rsid w:val="00E6725E"/>
    <w:rsid w:val="00E67315"/>
    <w:rsid w:val="00E67347"/>
    <w:rsid w:val="00E6748B"/>
    <w:rsid w:val="00E6754E"/>
    <w:rsid w:val="00E6768B"/>
    <w:rsid w:val="00E67755"/>
    <w:rsid w:val="00E67794"/>
    <w:rsid w:val="00E67AFC"/>
    <w:rsid w:val="00E67CE5"/>
    <w:rsid w:val="00E67CE8"/>
    <w:rsid w:val="00E67D44"/>
    <w:rsid w:val="00E7003B"/>
    <w:rsid w:val="00E7010C"/>
    <w:rsid w:val="00E70229"/>
    <w:rsid w:val="00E702D2"/>
    <w:rsid w:val="00E702F2"/>
    <w:rsid w:val="00E7035A"/>
    <w:rsid w:val="00E70438"/>
    <w:rsid w:val="00E7048D"/>
    <w:rsid w:val="00E7068F"/>
    <w:rsid w:val="00E70BC4"/>
    <w:rsid w:val="00E70C52"/>
    <w:rsid w:val="00E70C88"/>
    <w:rsid w:val="00E70C95"/>
    <w:rsid w:val="00E70F70"/>
    <w:rsid w:val="00E710BE"/>
    <w:rsid w:val="00E71440"/>
    <w:rsid w:val="00E71472"/>
    <w:rsid w:val="00E714D7"/>
    <w:rsid w:val="00E715EA"/>
    <w:rsid w:val="00E71606"/>
    <w:rsid w:val="00E71658"/>
    <w:rsid w:val="00E71707"/>
    <w:rsid w:val="00E71716"/>
    <w:rsid w:val="00E7185E"/>
    <w:rsid w:val="00E7197F"/>
    <w:rsid w:val="00E71A98"/>
    <w:rsid w:val="00E71AEE"/>
    <w:rsid w:val="00E71B33"/>
    <w:rsid w:val="00E71C6A"/>
    <w:rsid w:val="00E71D2D"/>
    <w:rsid w:val="00E71E54"/>
    <w:rsid w:val="00E71E71"/>
    <w:rsid w:val="00E71EE1"/>
    <w:rsid w:val="00E71FBB"/>
    <w:rsid w:val="00E72138"/>
    <w:rsid w:val="00E72304"/>
    <w:rsid w:val="00E723A2"/>
    <w:rsid w:val="00E726B3"/>
    <w:rsid w:val="00E72774"/>
    <w:rsid w:val="00E727CF"/>
    <w:rsid w:val="00E72934"/>
    <w:rsid w:val="00E72997"/>
    <w:rsid w:val="00E72A61"/>
    <w:rsid w:val="00E72A67"/>
    <w:rsid w:val="00E72B23"/>
    <w:rsid w:val="00E72B5B"/>
    <w:rsid w:val="00E72CC9"/>
    <w:rsid w:val="00E72D1A"/>
    <w:rsid w:val="00E72D63"/>
    <w:rsid w:val="00E72EB8"/>
    <w:rsid w:val="00E7310B"/>
    <w:rsid w:val="00E731B9"/>
    <w:rsid w:val="00E7323C"/>
    <w:rsid w:val="00E7359D"/>
    <w:rsid w:val="00E7364A"/>
    <w:rsid w:val="00E736D5"/>
    <w:rsid w:val="00E73749"/>
    <w:rsid w:val="00E7379F"/>
    <w:rsid w:val="00E737F6"/>
    <w:rsid w:val="00E7399F"/>
    <w:rsid w:val="00E73ADE"/>
    <w:rsid w:val="00E73AED"/>
    <w:rsid w:val="00E73B50"/>
    <w:rsid w:val="00E73BA2"/>
    <w:rsid w:val="00E73DD1"/>
    <w:rsid w:val="00E73FB4"/>
    <w:rsid w:val="00E740CA"/>
    <w:rsid w:val="00E740EB"/>
    <w:rsid w:val="00E741F9"/>
    <w:rsid w:val="00E7425B"/>
    <w:rsid w:val="00E74454"/>
    <w:rsid w:val="00E7462C"/>
    <w:rsid w:val="00E7470F"/>
    <w:rsid w:val="00E7477B"/>
    <w:rsid w:val="00E747BB"/>
    <w:rsid w:val="00E747E9"/>
    <w:rsid w:val="00E747EC"/>
    <w:rsid w:val="00E74865"/>
    <w:rsid w:val="00E7489A"/>
    <w:rsid w:val="00E748D7"/>
    <w:rsid w:val="00E74A62"/>
    <w:rsid w:val="00E74BAB"/>
    <w:rsid w:val="00E74C79"/>
    <w:rsid w:val="00E74CAD"/>
    <w:rsid w:val="00E74CB7"/>
    <w:rsid w:val="00E74D7C"/>
    <w:rsid w:val="00E74EB7"/>
    <w:rsid w:val="00E74F6B"/>
    <w:rsid w:val="00E7509C"/>
    <w:rsid w:val="00E75202"/>
    <w:rsid w:val="00E752A1"/>
    <w:rsid w:val="00E75328"/>
    <w:rsid w:val="00E7552C"/>
    <w:rsid w:val="00E756AA"/>
    <w:rsid w:val="00E75752"/>
    <w:rsid w:val="00E7585A"/>
    <w:rsid w:val="00E75885"/>
    <w:rsid w:val="00E75887"/>
    <w:rsid w:val="00E7598E"/>
    <w:rsid w:val="00E75999"/>
    <w:rsid w:val="00E75B14"/>
    <w:rsid w:val="00E75B7B"/>
    <w:rsid w:val="00E75C00"/>
    <w:rsid w:val="00E75CCC"/>
    <w:rsid w:val="00E75D4A"/>
    <w:rsid w:val="00E75E15"/>
    <w:rsid w:val="00E75E27"/>
    <w:rsid w:val="00E75EEE"/>
    <w:rsid w:val="00E76106"/>
    <w:rsid w:val="00E76171"/>
    <w:rsid w:val="00E76212"/>
    <w:rsid w:val="00E7623B"/>
    <w:rsid w:val="00E763BE"/>
    <w:rsid w:val="00E766B2"/>
    <w:rsid w:val="00E76907"/>
    <w:rsid w:val="00E76AD2"/>
    <w:rsid w:val="00E76B9F"/>
    <w:rsid w:val="00E76CBB"/>
    <w:rsid w:val="00E772BF"/>
    <w:rsid w:val="00E7736D"/>
    <w:rsid w:val="00E773DC"/>
    <w:rsid w:val="00E773E9"/>
    <w:rsid w:val="00E77471"/>
    <w:rsid w:val="00E77517"/>
    <w:rsid w:val="00E77576"/>
    <w:rsid w:val="00E7757E"/>
    <w:rsid w:val="00E7776F"/>
    <w:rsid w:val="00E777A0"/>
    <w:rsid w:val="00E7793B"/>
    <w:rsid w:val="00E7798D"/>
    <w:rsid w:val="00E779B7"/>
    <w:rsid w:val="00E77B1D"/>
    <w:rsid w:val="00E77C02"/>
    <w:rsid w:val="00E77CDB"/>
    <w:rsid w:val="00E77D15"/>
    <w:rsid w:val="00E77D8B"/>
    <w:rsid w:val="00E77FBD"/>
    <w:rsid w:val="00E77FE5"/>
    <w:rsid w:val="00E8001E"/>
    <w:rsid w:val="00E80102"/>
    <w:rsid w:val="00E80126"/>
    <w:rsid w:val="00E80255"/>
    <w:rsid w:val="00E80274"/>
    <w:rsid w:val="00E8046C"/>
    <w:rsid w:val="00E8051D"/>
    <w:rsid w:val="00E80597"/>
    <w:rsid w:val="00E8074E"/>
    <w:rsid w:val="00E809AA"/>
    <w:rsid w:val="00E80A22"/>
    <w:rsid w:val="00E80C3A"/>
    <w:rsid w:val="00E80E14"/>
    <w:rsid w:val="00E80EC2"/>
    <w:rsid w:val="00E81436"/>
    <w:rsid w:val="00E8144C"/>
    <w:rsid w:val="00E81570"/>
    <w:rsid w:val="00E815CA"/>
    <w:rsid w:val="00E8175B"/>
    <w:rsid w:val="00E818FD"/>
    <w:rsid w:val="00E81BAB"/>
    <w:rsid w:val="00E81F39"/>
    <w:rsid w:val="00E8201A"/>
    <w:rsid w:val="00E82092"/>
    <w:rsid w:val="00E820FD"/>
    <w:rsid w:val="00E825A1"/>
    <w:rsid w:val="00E826AB"/>
    <w:rsid w:val="00E827CD"/>
    <w:rsid w:val="00E82A37"/>
    <w:rsid w:val="00E82C6B"/>
    <w:rsid w:val="00E82D37"/>
    <w:rsid w:val="00E82E19"/>
    <w:rsid w:val="00E82E87"/>
    <w:rsid w:val="00E82EF2"/>
    <w:rsid w:val="00E83017"/>
    <w:rsid w:val="00E83164"/>
    <w:rsid w:val="00E8338C"/>
    <w:rsid w:val="00E833E3"/>
    <w:rsid w:val="00E8348D"/>
    <w:rsid w:val="00E834B5"/>
    <w:rsid w:val="00E8364A"/>
    <w:rsid w:val="00E83727"/>
    <w:rsid w:val="00E837D0"/>
    <w:rsid w:val="00E83825"/>
    <w:rsid w:val="00E838F6"/>
    <w:rsid w:val="00E839F7"/>
    <w:rsid w:val="00E83A0F"/>
    <w:rsid w:val="00E83A4E"/>
    <w:rsid w:val="00E83A5B"/>
    <w:rsid w:val="00E83B14"/>
    <w:rsid w:val="00E83BB1"/>
    <w:rsid w:val="00E83CEA"/>
    <w:rsid w:val="00E83D2F"/>
    <w:rsid w:val="00E83D83"/>
    <w:rsid w:val="00E83E0D"/>
    <w:rsid w:val="00E83F9F"/>
    <w:rsid w:val="00E84009"/>
    <w:rsid w:val="00E84039"/>
    <w:rsid w:val="00E84079"/>
    <w:rsid w:val="00E8426C"/>
    <w:rsid w:val="00E8438B"/>
    <w:rsid w:val="00E843B4"/>
    <w:rsid w:val="00E845BF"/>
    <w:rsid w:val="00E84662"/>
    <w:rsid w:val="00E84753"/>
    <w:rsid w:val="00E8475D"/>
    <w:rsid w:val="00E847EC"/>
    <w:rsid w:val="00E84A3C"/>
    <w:rsid w:val="00E84A51"/>
    <w:rsid w:val="00E84C34"/>
    <w:rsid w:val="00E84D59"/>
    <w:rsid w:val="00E84DA2"/>
    <w:rsid w:val="00E84E1F"/>
    <w:rsid w:val="00E84E90"/>
    <w:rsid w:val="00E85165"/>
    <w:rsid w:val="00E85166"/>
    <w:rsid w:val="00E851C7"/>
    <w:rsid w:val="00E85218"/>
    <w:rsid w:val="00E8523C"/>
    <w:rsid w:val="00E85276"/>
    <w:rsid w:val="00E852AE"/>
    <w:rsid w:val="00E8531D"/>
    <w:rsid w:val="00E8538F"/>
    <w:rsid w:val="00E853C7"/>
    <w:rsid w:val="00E853F3"/>
    <w:rsid w:val="00E8556A"/>
    <w:rsid w:val="00E8563F"/>
    <w:rsid w:val="00E857BD"/>
    <w:rsid w:val="00E858F7"/>
    <w:rsid w:val="00E85A40"/>
    <w:rsid w:val="00E85B66"/>
    <w:rsid w:val="00E85BBE"/>
    <w:rsid w:val="00E85CE3"/>
    <w:rsid w:val="00E85D5A"/>
    <w:rsid w:val="00E85E28"/>
    <w:rsid w:val="00E85E91"/>
    <w:rsid w:val="00E8601A"/>
    <w:rsid w:val="00E86037"/>
    <w:rsid w:val="00E86194"/>
    <w:rsid w:val="00E863D4"/>
    <w:rsid w:val="00E8649C"/>
    <w:rsid w:val="00E864AA"/>
    <w:rsid w:val="00E864CE"/>
    <w:rsid w:val="00E86631"/>
    <w:rsid w:val="00E86649"/>
    <w:rsid w:val="00E867E8"/>
    <w:rsid w:val="00E86875"/>
    <w:rsid w:val="00E86934"/>
    <w:rsid w:val="00E8697F"/>
    <w:rsid w:val="00E86C15"/>
    <w:rsid w:val="00E86C56"/>
    <w:rsid w:val="00E86C87"/>
    <w:rsid w:val="00E86C9C"/>
    <w:rsid w:val="00E86D4B"/>
    <w:rsid w:val="00E86E83"/>
    <w:rsid w:val="00E86EAC"/>
    <w:rsid w:val="00E86F0A"/>
    <w:rsid w:val="00E86F7C"/>
    <w:rsid w:val="00E86FB8"/>
    <w:rsid w:val="00E870E3"/>
    <w:rsid w:val="00E874F7"/>
    <w:rsid w:val="00E8757F"/>
    <w:rsid w:val="00E877D2"/>
    <w:rsid w:val="00E877FB"/>
    <w:rsid w:val="00E878FE"/>
    <w:rsid w:val="00E87DF7"/>
    <w:rsid w:val="00E90022"/>
    <w:rsid w:val="00E9006F"/>
    <w:rsid w:val="00E90137"/>
    <w:rsid w:val="00E90293"/>
    <w:rsid w:val="00E903BB"/>
    <w:rsid w:val="00E90527"/>
    <w:rsid w:val="00E905B7"/>
    <w:rsid w:val="00E905BF"/>
    <w:rsid w:val="00E9063B"/>
    <w:rsid w:val="00E906F8"/>
    <w:rsid w:val="00E9071D"/>
    <w:rsid w:val="00E907EA"/>
    <w:rsid w:val="00E90965"/>
    <w:rsid w:val="00E90971"/>
    <w:rsid w:val="00E909C8"/>
    <w:rsid w:val="00E90BE5"/>
    <w:rsid w:val="00E90CBA"/>
    <w:rsid w:val="00E90D72"/>
    <w:rsid w:val="00E90DB2"/>
    <w:rsid w:val="00E90EFE"/>
    <w:rsid w:val="00E91189"/>
    <w:rsid w:val="00E911CE"/>
    <w:rsid w:val="00E9127F"/>
    <w:rsid w:val="00E91370"/>
    <w:rsid w:val="00E91650"/>
    <w:rsid w:val="00E919F9"/>
    <w:rsid w:val="00E91B33"/>
    <w:rsid w:val="00E91B7B"/>
    <w:rsid w:val="00E91C68"/>
    <w:rsid w:val="00E91DE2"/>
    <w:rsid w:val="00E91EFC"/>
    <w:rsid w:val="00E91F17"/>
    <w:rsid w:val="00E91F48"/>
    <w:rsid w:val="00E91FC9"/>
    <w:rsid w:val="00E921B4"/>
    <w:rsid w:val="00E9263A"/>
    <w:rsid w:val="00E92743"/>
    <w:rsid w:val="00E927BB"/>
    <w:rsid w:val="00E927C5"/>
    <w:rsid w:val="00E927D0"/>
    <w:rsid w:val="00E92844"/>
    <w:rsid w:val="00E92882"/>
    <w:rsid w:val="00E928B3"/>
    <w:rsid w:val="00E92A87"/>
    <w:rsid w:val="00E92AC0"/>
    <w:rsid w:val="00E92C65"/>
    <w:rsid w:val="00E92D85"/>
    <w:rsid w:val="00E92E47"/>
    <w:rsid w:val="00E92F4E"/>
    <w:rsid w:val="00E93005"/>
    <w:rsid w:val="00E930A8"/>
    <w:rsid w:val="00E930B9"/>
    <w:rsid w:val="00E931F6"/>
    <w:rsid w:val="00E93243"/>
    <w:rsid w:val="00E93464"/>
    <w:rsid w:val="00E934E6"/>
    <w:rsid w:val="00E937FE"/>
    <w:rsid w:val="00E93973"/>
    <w:rsid w:val="00E93ABD"/>
    <w:rsid w:val="00E93B53"/>
    <w:rsid w:val="00E93B8B"/>
    <w:rsid w:val="00E93B9A"/>
    <w:rsid w:val="00E93D0A"/>
    <w:rsid w:val="00E93D10"/>
    <w:rsid w:val="00E93EC1"/>
    <w:rsid w:val="00E93FD7"/>
    <w:rsid w:val="00E94107"/>
    <w:rsid w:val="00E94333"/>
    <w:rsid w:val="00E94401"/>
    <w:rsid w:val="00E9443A"/>
    <w:rsid w:val="00E94948"/>
    <w:rsid w:val="00E949AE"/>
    <w:rsid w:val="00E949DF"/>
    <w:rsid w:val="00E94B2F"/>
    <w:rsid w:val="00E94BC3"/>
    <w:rsid w:val="00E94CA9"/>
    <w:rsid w:val="00E94E8C"/>
    <w:rsid w:val="00E94EB1"/>
    <w:rsid w:val="00E94EB9"/>
    <w:rsid w:val="00E95037"/>
    <w:rsid w:val="00E95068"/>
    <w:rsid w:val="00E95072"/>
    <w:rsid w:val="00E950C7"/>
    <w:rsid w:val="00E951DE"/>
    <w:rsid w:val="00E95293"/>
    <w:rsid w:val="00E95384"/>
    <w:rsid w:val="00E95431"/>
    <w:rsid w:val="00E95620"/>
    <w:rsid w:val="00E9595D"/>
    <w:rsid w:val="00E959CB"/>
    <w:rsid w:val="00E95BE7"/>
    <w:rsid w:val="00E95CE8"/>
    <w:rsid w:val="00E95D94"/>
    <w:rsid w:val="00E95DA2"/>
    <w:rsid w:val="00E95E03"/>
    <w:rsid w:val="00E95E14"/>
    <w:rsid w:val="00E96083"/>
    <w:rsid w:val="00E960F1"/>
    <w:rsid w:val="00E96100"/>
    <w:rsid w:val="00E96160"/>
    <w:rsid w:val="00E962B5"/>
    <w:rsid w:val="00E965D5"/>
    <w:rsid w:val="00E96848"/>
    <w:rsid w:val="00E968B9"/>
    <w:rsid w:val="00E9696F"/>
    <w:rsid w:val="00E969B2"/>
    <w:rsid w:val="00E96BF3"/>
    <w:rsid w:val="00E96D3F"/>
    <w:rsid w:val="00E96D86"/>
    <w:rsid w:val="00E96E31"/>
    <w:rsid w:val="00E96F79"/>
    <w:rsid w:val="00E96F95"/>
    <w:rsid w:val="00E97048"/>
    <w:rsid w:val="00E97052"/>
    <w:rsid w:val="00E971E9"/>
    <w:rsid w:val="00E97262"/>
    <w:rsid w:val="00E9730F"/>
    <w:rsid w:val="00E973D1"/>
    <w:rsid w:val="00E97561"/>
    <w:rsid w:val="00E9764A"/>
    <w:rsid w:val="00E97658"/>
    <w:rsid w:val="00E97680"/>
    <w:rsid w:val="00E97822"/>
    <w:rsid w:val="00E9793C"/>
    <w:rsid w:val="00E979A3"/>
    <w:rsid w:val="00E97A2D"/>
    <w:rsid w:val="00E97A53"/>
    <w:rsid w:val="00E97A93"/>
    <w:rsid w:val="00E97AC5"/>
    <w:rsid w:val="00E97AEA"/>
    <w:rsid w:val="00E97CCB"/>
    <w:rsid w:val="00E97E04"/>
    <w:rsid w:val="00E97E41"/>
    <w:rsid w:val="00E97E5A"/>
    <w:rsid w:val="00E97F91"/>
    <w:rsid w:val="00E97FDB"/>
    <w:rsid w:val="00EA0010"/>
    <w:rsid w:val="00EA022E"/>
    <w:rsid w:val="00EA02C4"/>
    <w:rsid w:val="00EA038F"/>
    <w:rsid w:val="00EA04B0"/>
    <w:rsid w:val="00EA05DC"/>
    <w:rsid w:val="00EA0839"/>
    <w:rsid w:val="00EA0A4E"/>
    <w:rsid w:val="00EA0A54"/>
    <w:rsid w:val="00EA0A8D"/>
    <w:rsid w:val="00EA0AAA"/>
    <w:rsid w:val="00EA0AB8"/>
    <w:rsid w:val="00EA0AE4"/>
    <w:rsid w:val="00EA0CFD"/>
    <w:rsid w:val="00EA0ED4"/>
    <w:rsid w:val="00EA0F92"/>
    <w:rsid w:val="00EA1133"/>
    <w:rsid w:val="00EA122B"/>
    <w:rsid w:val="00EA1360"/>
    <w:rsid w:val="00EA140C"/>
    <w:rsid w:val="00EA14B8"/>
    <w:rsid w:val="00EA1563"/>
    <w:rsid w:val="00EA1575"/>
    <w:rsid w:val="00EA1673"/>
    <w:rsid w:val="00EA189C"/>
    <w:rsid w:val="00EA1A33"/>
    <w:rsid w:val="00EA1A83"/>
    <w:rsid w:val="00EA1AB8"/>
    <w:rsid w:val="00EA1BD7"/>
    <w:rsid w:val="00EA1CBE"/>
    <w:rsid w:val="00EA1D19"/>
    <w:rsid w:val="00EA1DB3"/>
    <w:rsid w:val="00EA1FA6"/>
    <w:rsid w:val="00EA20B7"/>
    <w:rsid w:val="00EA215E"/>
    <w:rsid w:val="00EA21B1"/>
    <w:rsid w:val="00EA2329"/>
    <w:rsid w:val="00EA242A"/>
    <w:rsid w:val="00EA257B"/>
    <w:rsid w:val="00EA257F"/>
    <w:rsid w:val="00EA26E8"/>
    <w:rsid w:val="00EA278B"/>
    <w:rsid w:val="00EA2914"/>
    <w:rsid w:val="00EA296D"/>
    <w:rsid w:val="00EA297A"/>
    <w:rsid w:val="00EA29B1"/>
    <w:rsid w:val="00EA29B3"/>
    <w:rsid w:val="00EA29B7"/>
    <w:rsid w:val="00EA2A26"/>
    <w:rsid w:val="00EA2A5D"/>
    <w:rsid w:val="00EA2BC7"/>
    <w:rsid w:val="00EA2CB6"/>
    <w:rsid w:val="00EA2CF3"/>
    <w:rsid w:val="00EA2D5E"/>
    <w:rsid w:val="00EA3094"/>
    <w:rsid w:val="00EA30CB"/>
    <w:rsid w:val="00EA30F6"/>
    <w:rsid w:val="00EA3141"/>
    <w:rsid w:val="00EA315D"/>
    <w:rsid w:val="00EA31CC"/>
    <w:rsid w:val="00EA329F"/>
    <w:rsid w:val="00EA3490"/>
    <w:rsid w:val="00EA353A"/>
    <w:rsid w:val="00EA35E4"/>
    <w:rsid w:val="00EA362E"/>
    <w:rsid w:val="00EA3642"/>
    <w:rsid w:val="00EA3722"/>
    <w:rsid w:val="00EA373B"/>
    <w:rsid w:val="00EA37AD"/>
    <w:rsid w:val="00EA38B1"/>
    <w:rsid w:val="00EA38ED"/>
    <w:rsid w:val="00EA3913"/>
    <w:rsid w:val="00EA39B0"/>
    <w:rsid w:val="00EA39CE"/>
    <w:rsid w:val="00EA3A40"/>
    <w:rsid w:val="00EA3A6B"/>
    <w:rsid w:val="00EA3B33"/>
    <w:rsid w:val="00EA3BD6"/>
    <w:rsid w:val="00EA3CA6"/>
    <w:rsid w:val="00EA3D8F"/>
    <w:rsid w:val="00EA3EF2"/>
    <w:rsid w:val="00EA4040"/>
    <w:rsid w:val="00EA412D"/>
    <w:rsid w:val="00EA41CB"/>
    <w:rsid w:val="00EA41FF"/>
    <w:rsid w:val="00EA47DD"/>
    <w:rsid w:val="00EA4812"/>
    <w:rsid w:val="00EA4860"/>
    <w:rsid w:val="00EA492B"/>
    <w:rsid w:val="00EA4B60"/>
    <w:rsid w:val="00EA4CAA"/>
    <w:rsid w:val="00EA4D2F"/>
    <w:rsid w:val="00EA4F75"/>
    <w:rsid w:val="00EA53E1"/>
    <w:rsid w:val="00EA541B"/>
    <w:rsid w:val="00EA5476"/>
    <w:rsid w:val="00EA54A1"/>
    <w:rsid w:val="00EA5520"/>
    <w:rsid w:val="00EA56B2"/>
    <w:rsid w:val="00EA570D"/>
    <w:rsid w:val="00EA577F"/>
    <w:rsid w:val="00EA5988"/>
    <w:rsid w:val="00EA5BD2"/>
    <w:rsid w:val="00EA5C8A"/>
    <w:rsid w:val="00EA5D21"/>
    <w:rsid w:val="00EA5D4A"/>
    <w:rsid w:val="00EA5E11"/>
    <w:rsid w:val="00EA5FC8"/>
    <w:rsid w:val="00EA6098"/>
    <w:rsid w:val="00EA63BF"/>
    <w:rsid w:val="00EA6492"/>
    <w:rsid w:val="00EA667D"/>
    <w:rsid w:val="00EA66A7"/>
    <w:rsid w:val="00EA679C"/>
    <w:rsid w:val="00EA68D0"/>
    <w:rsid w:val="00EA6AE2"/>
    <w:rsid w:val="00EA6B27"/>
    <w:rsid w:val="00EA6B85"/>
    <w:rsid w:val="00EA6C68"/>
    <w:rsid w:val="00EA6D10"/>
    <w:rsid w:val="00EA6EA0"/>
    <w:rsid w:val="00EA6EAC"/>
    <w:rsid w:val="00EA6F91"/>
    <w:rsid w:val="00EA6FB0"/>
    <w:rsid w:val="00EA7042"/>
    <w:rsid w:val="00EA7142"/>
    <w:rsid w:val="00EA730A"/>
    <w:rsid w:val="00EA7319"/>
    <w:rsid w:val="00EA731B"/>
    <w:rsid w:val="00EA750E"/>
    <w:rsid w:val="00EA7536"/>
    <w:rsid w:val="00EA7706"/>
    <w:rsid w:val="00EA782D"/>
    <w:rsid w:val="00EA78A2"/>
    <w:rsid w:val="00EA79C3"/>
    <w:rsid w:val="00EA7AC0"/>
    <w:rsid w:val="00EA7CDE"/>
    <w:rsid w:val="00EA7D40"/>
    <w:rsid w:val="00EA7D48"/>
    <w:rsid w:val="00EA7DF1"/>
    <w:rsid w:val="00EA7EBB"/>
    <w:rsid w:val="00EA7EC4"/>
    <w:rsid w:val="00EA7FB5"/>
    <w:rsid w:val="00EB00D6"/>
    <w:rsid w:val="00EB0325"/>
    <w:rsid w:val="00EB032D"/>
    <w:rsid w:val="00EB034E"/>
    <w:rsid w:val="00EB0376"/>
    <w:rsid w:val="00EB0382"/>
    <w:rsid w:val="00EB0424"/>
    <w:rsid w:val="00EB049D"/>
    <w:rsid w:val="00EB0767"/>
    <w:rsid w:val="00EB07FC"/>
    <w:rsid w:val="00EB0894"/>
    <w:rsid w:val="00EB0A5F"/>
    <w:rsid w:val="00EB0B75"/>
    <w:rsid w:val="00EB0BB6"/>
    <w:rsid w:val="00EB0C64"/>
    <w:rsid w:val="00EB0C74"/>
    <w:rsid w:val="00EB0CA5"/>
    <w:rsid w:val="00EB0CEB"/>
    <w:rsid w:val="00EB0F09"/>
    <w:rsid w:val="00EB0F52"/>
    <w:rsid w:val="00EB1003"/>
    <w:rsid w:val="00EB1099"/>
    <w:rsid w:val="00EB1169"/>
    <w:rsid w:val="00EB118F"/>
    <w:rsid w:val="00EB119D"/>
    <w:rsid w:val="00EB131B"/>
    <w:rsid w:val="00EB13B6"/>
    <w:rsid w:val="00EB1423"/>
    <w:rsid w:val="00EB151C"/>
    <w:rsid w:val="00EB15AD"/>
    <w:rsid w:val="00EB15E2"/>
    <w:rsid w:val="00EB16B3"/>
    <w:rsid w:val="00EB17D8"/>
    <w:rsid w:val="00EB19BC"/>
    <w:rsid w:val="00EB1B21"/>
    <w:rsid w:val="00EB1B25"/>
    <w:rsid w:val="00EB1C40"/>
    <w:rsid w:val="00EB1C94"/>
    <w:rsid w:val="00EB1F53"/>
    <w:rsid w:val="00EB1FDF"/>
    <w:rsid w:val="00EB20B7"/>
    <w:rsid w:val="00EB213D"/>
    <w:rsid w:val="00EB218C"/>
    <w:rsid w:val="00EB2581"/>
    <w:rsid w:val="00EB25EF"/>
    <w:rsid w:val="00EB27FE"/>
    <w:rsid w:val="00EB2834"/>
    <w:rsid w:val="00EB285B"/>
    <w:rsid w:val="00EB2A9E"/>
    <w:rsid w:val="00EB2B5A"/>
    <w:rsid w:val="00EB2F06"/>
    <w:rsid w:val="00EB2F42"/>
    <w:rsid w:val="00EB2FA3"/>
    <w:rsid w:val="00EB2FAA"/>
    <w:rsid w:val="00EB2FF8"/>
    <w:rsid w:val="00EB30E7"/>
    <w:rsid w:val="00EB31B5"/>
    <w:rsid w:val="00EB31E6"/>
    <w:rsid w:val="00EB3302"/>
    <w:rsid w:val="00EB3352"/>
    <w:rsid w:val="00EB3530"/>
    <w:rsid w:val="00EB355C"/>
    <w:rsid w:val="00EB35C7"/>
    <w:rsid w:val="00EB36C9"/>
    <w:rsid w:val="00EB36DD"/>
    <w:rsid w:val="00EB37E7"/>
    <w:rsid w:val="00EB3BFC"/>
    <w:rsid w:val="00EB3C20"/>
    <w:rsid w:val="00EB3D02"/>
    <w:rsid w:val="00EB3D08"/>
    <w:rsid w:val="00EB3E55"/>
    <w:rsid w:val="00EB3E93"/>
    <w:rsid w:val="00EB3EC5"/>
    <w:rsid w:val="00EB3ED7"/>
    <w:rsid w:val="00EB3FC5"/>
    <w:rsid w:val="00EB40B0"/>
    <w:rsid w:val="00EB40D6"/>
    <w:rsid w:val="00EB44C2"/>
    <w:rsid w:val="00EB4539"/>
    <w:rsid w:val="00EB4541"/>
    <w:rsid w:val="00EB4589"/>
    <w:rsid w:val="00EB45C3"/>
    <w:rsid w:val="00EB4618"/>
    <w:rsid w:val="00EB46D5"/>
    <w:rsid w:val="00EB47CC"/>
    <w:rsid w:val="00EB48F2"/>
    <w:rsid w:val="00EB4918"/>
    <w:rsid w:val="00EB4C5F"/>
    <w:rsid w:val="00EB4D54"/>
    <w:rsid w:val="00EB4DFB"/>
    <w:rsid w:val="00EB4FAE"/>
    <w:rsid w:val="00EB5070"/>
    <w:rsid w:val="00EB5228"/>
    <w:rsid w:val="00EB5347"/>
    <w:rsid w:val="00EB5483"/>
    <w:rsid w:val="00EB54A6"/>
    <w:rsid w:val="00EB555F"/>
    <w:rsid w:val="00EB5630"/>
    <w:rsid w:val="00EB56A3"/>
    <w:rsid w:val="00EB5794"/>
    <w:rsid w:val="00EB5867"/>
    <w:rsid w:val="00EB5909"/>
    <w:rsid w:val="00EB5945"/>
    <w:rsid w:val="00EB5BF0"/>
    <w:rsid w:val="00EB5C15"/>
    <w:rsid w:val="00EB5CB0"/>
    <w:rsid w:val="00EB5E29"/>
    <w:rsid w:val="00EB5E9B"/>
    <w:rsid w:val="00EB60C5"/>
    <w:rsid w:val="00EB6339"/>
    <w:rsid w:val="00EB63B4"/>
    <w:rsid w:val="00EB6478"/>
    <w:rsid w:val="00EB64AC"/>
    <w:rsid w:val="00EB6639"/>
    <w:rsid w:val="00EB66BB"/>
    <w:rsid w:val="00EB671B"/>
    <w:rsid w:val="00EB6AEE"/>
    <w:rsid w:val="00EB6B51"/>
    <w:rsid w:val="00EB6E18"/>
    <w:rsid w:val="00EB6E7E"/>
    <w:rsid w:val="00EB6EF2"/>
    <w:rsid w:val="00EB7088"/>
    <w:rsid w:val="00EB7220"/>
    <w:rsid w:val="00EB747D"/>
    <w:rsid w:val="00EB7486"/>
    <w:rsid w:val="00EB7778"/>
    <w:rsid w:val="00EB77EA"/>
    <w:rsid w:val="00EB7811"/>
    <w:rsid w:val="00EB78CB"/>
    <w:rsid w:val="00EB7A26"/>
    <w:rsid w:val="00EB7B68"/>
    <w:rsid w:val="00EB7E20"/>
    <w:rsid w:val="00EC0043"/>
    <w:rsid w:val="00EC0072"/>
    <w:rsid w:val="00EC00F5"/>
    <w:rsid w:val="00EC0143"/>
    <w:rsid w:val="00EC0249"/>
    <w:rsid w:val="00EC040F"/>
    <w:rsid w:val="00EC04F9"/>
    <w:rsid w:val="00EC0716"/>
    <w:rsid w:val="00EC0744"/>
    <w:rsid w:val="00EC08FD"/>
    <w:rsid w:val="00EC094D"/>
    <w:rsid w:val="00EC0A0B"/>
    <w:rsid w:val="00EC0A54"/>
    <w:rsid w:val="00EC0B6B"/>
    <w:rsid w:val="00EC0CB8"/>
    <w:rsid w:val="00EC0EFF"/>
    <w:rsid w:val="00EC0F87"/>
    <w:rsid w:val="00EC118E"/>
    <w:rsid w:val="00EC11EB"/>
    <w:rsid w:val="00EC134F"/>
    <w:rsid w:val="00EC13D9"/>
    <w:rsid w:val="00EC1444"/>
    <w:rsid w:val="00EC150C"/>
    <w:rsid w:val="00EC166E"/>
    <w:rsid w:val="00EC1670"/>
    <w:rsid w:val="00EC169F"/>
    <w:rsid w:val="00EC1759"/>
    <w:rsid w:val="00EC1864"/>
    <w:rsid w:val="00EC18A3"/>
    <w:rsid w:val="00EC18C7"/>
    <w:rsid w:val="00EC1A2C"/>
    <w:rsid w:val="00EC1BF0"/>
    <w:rsid w:val="00EC1C68"/>
    <w:rsid w:val="00EC1C8A"/>
    <w:rsid w:val="00EC1E28"/>
    <w:rsid w:val="00EC1F0F"/>
    <w:rsid w:val="00EC1F60"/>
    <w:rsid w:val="00EC2101"/>
    <w:rsid w:val="00EC2374"/>
    <w:rsid w:val="00EC2709"/>
    <w:rsid w:val="00EC277E"/>
    <w:rsid w:val="00EC2796"/>
    <w:rsid w:val="00EC27CC"/>
    <w:rsid w:val="00EC2866"/>
    <w:rsid w:val="00EC29D7"/>
    <w:rsid w:val="00EC2A22"/>
    <w:rsid w:val="00EC2B54"/>
    <w:rsid w:val="00EC2BD2"/>
    <w:rsid w:val="00EC2C3C"/>
    <w:rsid w:val="00EC2CE8"/>
    <w:rsid w:val="00EC2E5B"/>
    <w:rsid w:val="00EC2F57"/>
    <w:rsid w:val="00EC2FCE"/>
    <w:rsid w:val="00EC2FEC"/>
    <w:rsid w:val="00EC306F"/>
    <w:rsid w:val="00EC3127"/>
    <w:rsid w:val="00EC3135"/>
    <w:rsid w:val="00EC31C0"/>
    <w:rsid w:val="00EC3216"/>
    <w:rsid w:val="00EC329B"/>
    <w:rsid w:val="00EC3331"/>
    <w:rsid w:val="00EC3358"/>
    <w:rsid w:val="00EC3382"/>
    <w:rsid w:val="00EC3444"/>
    <w:rsid w:val="00EC3531"/>
    <w:rsid w:val="00EC364E"/>
    <w:rsid w:val="00EC36AF"/>
    <w:rsid w:val="00EC36C2"/>
    <w:rsid w:val="00EC36F2"/>
    <w:rsid w:val="00EC3809"/>
    <w:rsid w:val="00EC3918"/>
    <w:rsid w:val="00EC3998"/>
    <w:rsid w:val="00EC3C37"/>
    <w:rsid w:val="00EC3C79"/>
    <w:rsid w:val="00EC3D46"/>
    <w:rsid w:val="00EC3DD2"/>
    <w:rsid w:val="00EC3DE0"/>
    <w:rsid w:val="00EC3E01"/>
    <w:rsid w:val="00EC3F2B"/>
    <w:rsid w:val="00EC3F4E"/>
    <w:rsid w:val="00EC3FAB"/>
    <w:rsid w:val="00EC42B7"/>
    <w:rsid w:val="00EC439E"/>
    <w:rsid w:val="00EC441D"/>
    <w:rsid w:val="00EC448C"/>
    <w:rsid w:val="00EC451C"/>
    <w:rsid w:val="00EC454E"/>
    <w:rsid w:val="00EC4571"/>
    <w:rsid w:val="00EC4620"/>
    <w:rsid w:val="00EC464F"/>
    <w:rsid w:val="00EC4742"/>
    <w:rsid w:val="00EC4757"/>
    <w:rsid w:val="00EC4780"/>
    <w:rsid w:val="00EC47E0"/>
    <w:rsid w:val="00EC494F"/>
    <w:rsid w:val="00EC4B67"/>
    <w:rsid w:val="00EC4BF7"/>
    <w:rsid w:val="00EC4CC9"/>
    <w:rsid w:val="00EC4DEB"/>
    <w:rsid w:val="00EC4EBD"/>
    <w:rsid w:val="00EC503B"/>
    <w:rsid w:val="00EC519D"/>
    <w:rsid w:val="00EC52E7"/>
    <w:rsid w:val="00EC53FC"/>
    <w:rsid w:val="00EC5548"/>
    <w:rsid w:val="00EC5656"/>
    <w:rsid w:val="00EC5791"/>
    <w:rsid w:val="00EC580F"/>
    <w:rsid w:val="00EC597A"/>
    <w:rsid w:val="00EC5990"/>
    <w:rsid w:val="00EC59CF"/>
    <w:rsid w:val="00EC59DB"/>
    <w:rsid w:val="00EC5AE2"/>
    <w:rsid w:val="00EC5AE7"/>
    <w:rsid w:val="00EC5B89"/>
    <w:rsid w:val="00EC5C50"/>
    <w:rsid w:val="00EC5CA4"/>
    <w:rsid w:val="00EC5CAD"/>
    <w:rsid w:val="00EC5E35"/>
    <w:rsid w:val="00EC5E84"/>
    <w:rsid w:val="00EC5FFB"/>
    <w:rsid w:val="00EC606D"/>
    <w:rsid w:val="00EC61C7"/>
    <w:rsid w:val="00EC6261"/>
    <w:rsid w:val="00EC63A2"/>
    <w:rsid w:val="00EC63FB"/>
    <w:rsid w:val="00EC6580"/>
    <w:rsid w:val="00EC65C0"/>
    <w:rsid w:val="00EC67E7"/>
    <w:rsid w:val="00EC69E0"/>
    <w:rsid w:val="00EC6A32"/>
    <w:rsid w:val="00EC6A92"/>
    <w:rsid w:val="00EC6AE4"/>
    <w:rsid w:val="00EC6C38"/>
    <w:rsid w:val="00EC6CC5"/>
    <w:rsid w:val="00EC6F76"/>
    <w:rsid w:val="00EC70FB"/>
    <w:rsid w:val="00EC7191"/>
    <w:rsid w:val="00EC73D9"/>
    <w:rsid w:val="00EC748A"/>
    <w:rsid w:val="00EC748E"/>
    <w:rsid w:val="00EC74B8"/>
    <w:rsid w:val="00EC74CB"/>
    <w:rsid w:val="00EC7516"/>
    <w:rsid w:val="00EC7594"/>
    <w:rsid w:val="00EC7603"/>
    <w:rsid w:val="00EC78BC"/>
    <w:rsid w:val="00EC78D3"/>
    <w:rsid w:val="00EC79E9"/>
    <w:rsid w:val="00EC7A34"/>
    <w:rsid w:val="00EC7A82"/>
    <w:rsid w:val="00EC7C29"/>
    <w:rsid w:val="00EC7C3E"/>
    <w:rsid w:val="00EC7CD9"/>
    <w:rsid w:val="00EC7CED"/>
    <w:rsid w:val="00EC7CF7"/>
    <w:rsid w:val="00EC7D08"/>
    <w:rsid w:val="00EC7FD7"/>
    <w:rsid w:val="00ED0140"/>
    <w:rsid w:val="00ED01C1"/>
    <w:rsid w:val="00ED0204"/>
    <w:rsid w:val="00ED0383"/>
    <w:rsid w:val="00ED03B3"/>
    <w:rsid w:val="00ED03BE"/>
    <w:rsid w:val="00ED0421"/>
    <w:rsid w:val="00ED063B"/>
    <w:rsid w:val="00ED0747"/>
    <w:rsid w:val="00ED0B68"/>
    <w:rsid w:val="00ED0D47"/>
    <w:rsid w:val="00ED0E5A"/>
    <w:rsid w:val="00ED0F92"/>
    <w:rsid w:val="00ED1077"/>
    <w:rsid w:val="00ED1164"/>
    <w:rsid w:val="00ED122E"/>
    <w:rsid w:val="00ED12CA"/>
    <w:rsid w:val="00ED12EC"/>
    <w:rsid w:val="00ED13BF"/>
    <w:rsid w:val="00ED142A"/>
    <w:rsid w:val="00ED1556"/>
    <w:rsid w:val="00ED1873"/>
    <w:rsid w:val="00ED1987"/>
    <w:rsid w:val="00ED1A21"/>
    <w:rsid w:val="00ED1A48"/>
    <w:rsid w:val="00ED1AED"/>
    <w:rsid w:val="00ED1AF2"/>
    <w:rsid w:val="00ED1CA5"/>
    <w:rsid w:val="00ED1D77"/>
    <w:rsid w:val="00ED1E77"/>
    <w:rsid w:val="00ED1F92"/>
    <w:rsid w:val="00ED1FFF"/>
    <w:rsid w:val="00ED2070"/>
    <w:rsid w:val="00ED20AF"/>
    <w:rsid w:val="00ED2106"/>
    <w:rsid w:val="00ED21BB"/>
    <w:rsid w:val="00ED227D"/>
    <w:rsid w:val="00ED2356"/>
    <w:rsid w:val="00ED239C"/>
    <w:rsid w:val="00ED269E"/>
    <w:rsid w:val="00ED26F3"/>
    <w:rsid w:val="00ED275A"/>
    <w:rsid w:val="00ED28F1"/>
    <w:rsid w:val="00ED28F2"/>
    <w:rsid w:val="00ED2917"/>
    <w:rsid w:val="00ED295F"/>
    <w:rsid w:val="00ED29AB"/>
    <w:rsid w:val="00ED2B0E"/>
    <w:rsid w:val="00ED2DC1"/>
    <w:rsid w:val="00ED2E5C"/>
    <w:rsid w:val="00ED2EC1"/>
    <w:rsid w:val="00ED2EF8"/>
    <w:rsid w:val="00ED2F37"/>
    <w:rsid w:val="00ED2FEE"/>
    <w:rsid w:val="00ED33E2"/>
    <w:rsid w:val="00ED35AF"/>
    <w:rsid w:val="00ED383C"/>
    <w:rsid w:val="00ED3A31"/>
    <w:rsid w:val="00ED3AB3"/>
    <w:rsid w:val="00ED3C6D"/>
    <w:rsid w:val="00ED3CA8"/>
    <w:rsid w:val="00ED4180"/>
    <w:rsid w:val="00ED42D4"/>
    <w:rsid w:val="00ED44FD"/>
    <w:rsid w:val="00ED472C"/>
    <w:rsid w:val="00ED48CE"/>
    <w:rsid w:val="00ED4AAE"/>
    <w:rsid w:val="00ED4B6B"/>
    <w:rsid w:val="00ED4BC1"/>
    <w:rsid w:val="00ED4D6C"/>
    <w:rsid w:val="00ED4D9F"/>
    <w:rsid w:val="00ED4E8B"/>
    <w:rsid w:val="00ED4F56"/>
    <w:rsid w:val="00ED500A"/>
    <w:rsid w:val="00ED508B"/>
    <w:rsid w:val="00ED518C"/>
    <w:rsid w:val="00ED5201"/>
    <w:rsid w:val="00ED52F5"/>
    <w:rsid w:val="00ED53C6"/>
    <w:rsid w:val="00ED5467"/>
    <w:rsid w:val="00ED5481"/>
    <w:rsid w:val="00ED565B"/>
    <w:rsid w:val="00ED5682"/>
    <w:rsid w:val="00ED5757"/>
    <w:rsid w:val="00ED582B"/>
    <w:rsid w:val="00ED5887"/>
    <w:rsid w:val="00ED59A3"/>
    <w:rsid w:val="00ED59CB"/>
    <w:rsid w:val="00ED5A5B"/>
    <w:rsid w:val="00ED5B32"/>
    <w:rsid w:val="00ED5B53"/>
    <w:rsid w:val="00ED5EE7"/>
    <w:rsid w:val="00ED5F2F"/>
    <w:rsid w:val="00ED5F93"/>
    <w:rsid w:val="00ED6122"/>
    <w:rsid w:val="00ED6248"/>
    <w:rsid w:val="00ED6389"/>
    <w:rsid w:val="00ED63AA"/>
    <w:rsid w:val="00ED6457"/>
    <w:rsid w:val="00ED6555"/>
    <w:rsid w:val="00ED65FB"/>
    <w:rsid w:val="00ED6866"/>
    <w:rsid w:val="00ED6897"/>
    <w:rsid w:val="00ED69EB"/>
    <w:rsid w:val="00ED6AE0"/>
    <w:rsid w:val="00ED6B07"/>
    <w:rsid w:val="00ED6C9E"/>
    <w:rsid w:val="00ED6E1B"/>
    <w:rsid w:val="00ED6ED0"/>
    <w:rsid w:val="00ED6F38"/>
    <w:rsid w:val="00ED6FF7"/>
    <w:rsid w:val="00ED71BA"/>
    <w:rsid w:val="00ED72B8"/>
    <w:rsid w:val="00ED736D"/>
    <w:rsid w:val="00ED73FB"/>
    <w:rsid w:val="00ED74AB"/>
    <w:rsid w:val="00ED7535"/>
    <w:rsid w:val="00ED7540"/>
    <w:rsid w:val="00ED7576"/>
    <w:rsid w:val="00ED75B5"/>
    <w:rsid w:val="00ED7642"/>
    <w:rsid w:val="00ED7658"/>
    <w:rsid w:val="00ED76F9"/>
    <w:rsid w:val="00ED7875"/>
    <w:rsid w:val="00ED789F"/>
    <w:rsid w:val="00ED78CB"/>
    <w:rsid w:val="00ED7A42"/>
    <w:rsid w:val="00ED7A78"/>
    <w:rsid w:val="00ED7B40"/>
    <w:rsid w:val="00ED7C16"/>
    <w:rsid w:val="00ED7DEE"/>
    <w:rsid w:val="00ED7E96"/>
    <w:rsid w:val="00ED7FE9"/>
    <w:rsid w:val="00ED7FF8"/>
    <w:rsid w:val="00EE0036"/>
    <w:rsid w:val="00EE013A"/>
    <w:rsid w:val="00EE0280"/>
    <w:rsid w:val="00EE02D3"/>
    <w:rsid w:val="00EE0418"/>
    <w:rsid w:val="00EE047B"/>
    <w:rsid w:val="00EE06F8"/>
    <w:rsid w:val="00EE08E8"/>
    <w:rsid w:val="00EE0C16"/>
    <w:rsid w:val="00EE0C31"/>
    <w:rsid w:val="00EE0E8D"/>
    <w:rsid w:val="00EE0EC0"/>
    <w:rsid w:val="00EE0F6B"/>
    <w:rsid w:val="00EE0F7F"/>
    <w:rsid w:val="00EE1018"/>
    <w:rsid w:val="00EE10C6"/>
    <w:rsid w:val="00EE11BC"/>
    <w:rsid w:val="00EE1249"/>
    <w:rsid w:val="00EE15DA"/>
    <w:rsid w:val="00EE185C"/>
    <w:rsid w:val="00EE1876"/>
    <w:rsid w:val="00EE18CC"/>
    <w:rsid w:val="00EE1978"/>
    <w:rsid w:val="00EE19BA"/>
    <w:rsid w:val="00EE1A50"/>
    <w:rsid w:val="00EE1AF5"/>
    <w:rsid w:val="00EE1C7B"/>
    <w:rsid w:val="00EE1CAD"/>
    <w:rsid w:val="00EE1FB1"/>
    <w:rsid w:val="00EE20A5"/>
    <w:rsid w:val="00EE20BB"/>
    <w:rsid w:val="00EE20D2"/>
    <w:rsid w:val="00EE2117"/>
    <w:rsid w:val="00EE223D"/>
    <w:rsid w:val="00EE232F"/>
    <w:rsid w:val="00EE2378"/>
    <w:rsid w:val="00EE25EB"/>
    <w:rsid w:val="00EE2639"/>
    <w:rsid w:val="00EE273D"/>
    <w:rsid w:val="00EE2785"/>
    <w:rsid w:val="00EE27A0"/>
    <w:rsid w:val="00EE286B"/>
    <w:rsid w:val="00EE2BE8"/>
    <w:rsid w:val="00EE2CC3"/>
    <w:rsid w:val="00EE2CD2"/>
    <w:rsid w:val="00EE2DCF"/>
    <w:rsid w:val="00EE2E86"/>
    <w:rsid w:val="00EE2EAD"/>
    <w:rsid w:val="00EE2FBC"/>
    <w:rsid w:val="00EE2FDC"/>
    <w:rsid w:val="00EE302C"/>
    <w:rsid w:val="00EE3064"/>
    <w:rsid w:val="00EE310C"/>
    <w:rsid w:val="00EE32A3"/>
    <w:rsid w:val="00EE33DC"/>
    <w:rsid w:val="00EE3440"/>
    <w:rsid w:val="00EE3621"/>
    <w:rsid w:val="00EE36B9"/>
    <w:rsid w:val="00EE3B35"/>
    <w:rsid w:val="00EE3B77"/>
    <w:rsid w:val="00EE3BF5"/>
    <w:rsid w:val="00EE3CFD"/>
    <w:rsid w:val="00EE3D82"/>
    <w:rsid w:val="00EE3F04"/>
    <w:rsid w:val="00EE405B"/>
    <w:rsid w:val="00EE4115"/>
    <w:rsid w:val="00EE41BC"/>
    <w:rsid w:val="00EE41C0"/>
    <w:rsid w:val="00EE429B"/>
    <w:rsid w:val="00EE42C2"/>
    <w:rsid w:val="00EE42CE"/>
    <w:rsid w:val="00EE434C"/>
    <w:rsid w:val="00EE43B1"/>
    <w:rsid w:val="00EE45B5"/>
    <w:rsid w:val="00EE4669"/>
    <w:rsid w:val="00EE48B0"/>
    <w:rsid w:val="00EE4B33"/>
    <w:rsid w:val="00EE4C57"/>
    <w:rsid w:val="00EE4C69"/>
    <w:rsid w:val="00EE4E58"/>
    <w:rsid w:val="00EE4E92"/>
    <w:rsid w:val="00EE4EAB"/>
    <w:rsid w:val="00EE4EAE"/>
    <w:rsid w:val="00EE4EFA"/>
    <w:rsid w:val="00EE511D"/>
    <w:rsid w:val="00EE5252"/>
    <w:rsid w:val="00EE542B"/>
    <w:rsid w:val="00EE54E6"/>
    <w:rsid w:val="00EE56A7"/>
    <w:rsid w:val="00EE56BD"/>
    <w:rsid w:val="00EE572A"/>
    <w:rsid w:val="00EE58CC"/>
    <w:rsid w:val="00EE592A"/>
    <w:rsid w:val="00EE5B22"/>
    <w:rsid w:val="00EE5D3D"/>
    <w:rsid w:val="00EE5E5D"/>
    <w:rsid w:val="00EE6084"/>
    <w:rsid w:val="00EE6129"/>
    <w:rsid w:val="00EE61EE"/>
    <w:rsid w:val="00EE6231"/>
    <w:rsid w:val="00EE624A"/>
    <w:rsid w:val="00EE625E"/>
    <w:rsid w:val="00EE6352"/>
    <w:rsid w:val="00EE645F"/>
    <w:rsid w:val="00EE64F2"/>
    <w:rsid w:val="00EE6503"/>
    <w:rsid w:val="00EE65FC"/>
    <w:rsid w:val="00EE6A19"/>
    <w:rsid w:val="00EE6B1D"/>
    <w:rsid w:val="00EE6C19"/>
    <w:rsid w:val="00EE6CF5"/>
    <w:rsid w:val="00EE6D7E"/>
    <w:rsid w:val="00EE6D84"/>
    <w:rsid w:val="00EE6DB4"/>
    <w:rsid w:val="00EE6E5D"/>
    <w:rsid w:val="00EE6E6C"/>
    <w:rsid w:val="00EE6E95"/>
    <w:rsid w:val="00EE6F20"/>
    <w:rsid w:val="00EE72BD"/>
    <w:rsid w:val="00EE7366"/>
    <w:rsid w:val="00EE73EE"/>
    <w:rsid w:val="00EE75D3"/>
    <w:rsid w:val="00EE75D9"/>
    <w:rsid w:val="00EE75DD"/>
    <w:rsid w:val="00EE77A1"/>
    <w:rsid w:val="00EE7A35"/>
    <w:rsid w:val="00EE7A85"/>
    <w:rsid w:val="00EE7B13"/>
    <w:rsid w:val="00EE7B1C"/>
    <w:rsid w:val="00EE7B35"/>
    <w:rsid w:val="00EE7BDB"/>
    <w:rsid w:val="00EE7DCC"/>
    <w:rsid w:val="00EE7F3A"/>
    <w:rsid w:val="00EE7F43"/>
    <w:rsid w:val="00EE7FBB"/>
    <w:rsid w:val="00EF0074"/>
    <w:rsid w:val="00EF010B"/>
    <w:rsid w:val="00EF0303"/>
    <w:rsid w:val="00EF05B2"/>
    <w:rsid w:val="00EF060C"/>
    <w:rsid w:val="00EF0691"/>
    <w:rsid w:val="00EF06E1"/>
    <w:rsid w:val="00EF071B"/>
    <w:rsid w:val="00EF0793"/>
    <w:rsid w:val="00EF081C"/>
    <w:rsid w:val="00EF0874"/>
    <w:rsid w:val="00EF0975"/>
    <w:rsid w:val="00EF0ABA"/>
    <w:rsid w:val="00EF0AF7"/>
    <w:rsid w:val="00EF0B15"/>
    <w:rsid w:val="00EF0B6C"/>
    <w:rsid w:val="00EF0B86"/>
    <w:rsid w:val="00EF0B8A"/>
    <w:rsid w:val="00EF0B8C"/>
    <w:rsid w:val="00EF0C67"/>
    <w:rsid w:val="00EF0CC2"/>
    <w:rsid w:val="00EF0CC5"/>
    <w:rsid w:val="00EF0D41"/>
    <w:rsid w:val="00EF0D76"/>
    <w:rsid w:val="00EF0EBA"/>
    <w:rsid w:val="00EF107D"/>
    <w:rsid w:val="00EF1207"/>
    <w:rsid w:val="00EF1248"/>
    <w:rsid w:val="00EF149A"/>
    <w:rsid w:val="00EF156B"/>
    <w:rsid w:val="00EF16B7"/>
    <w:rsid w:val="00EF17A4"/>
    <w:rsid w:val="00EF191D"/>
    <w:rsid w:val="00EF196F"/>
    <w:rsid w:val="00EF198B"/>
    <w:rsid w:val="00EF198E"/>
    <w:rsid w:val="00EF1A65"/>
    <w:rsid w:val="00EF1AAA"/>
    <w:rsid w:val="00EF1B1E"/>
    <w:rsid w:val="00EF1D97"/>
    <w:rsid w:val="00EF1F1C"/>
    <w:rsid w:val="00EF2109"/>
    <w:rsid w:val="00EF21D4"/>
    <w:rsid w:val="00EF228E"/>
    <w:rsid w:val="00EF2492"/>
    <w:rsid w:val="00EF27C9"/>
    <w:rsid w:val="00EF28AB"/>
    <w:rsid w:val="00EF2918"/>
    <w:rsid w:val="00EF29EC"/>
    <w:rsid w:val="00EF2A1A"/>
    <w:rsid w:val="00EF2D10"/>
    <w:rsid w:val="00EF2E09"/>
    <w:rsid w:val="00EF2E40"/>
    <w:rsid w:val="00EF2FC3"/>
    <w:rsid w:val="00EF33B5"/>
    <w:rsid w:val="00EF34E1"/>
    <w:rsid w:val="00EF350C"/>
    <w:rsid w:val="00EF352F"/>
    <w:rsid w:val="00EF3538"/>
    <w:rsid w:val="00EF359E"/>
    <w:rsid w:val="00EF3669"/>
    <w:rsid w:val="00EF36C9"/>
    <w:rsid w:val="00EF3B76"/>
    <w:rsid w:val="00EF3E4B"/>
    <w:rsid w:val="00EF407F"/>
    <w:rsid w:val="00EF40A2"/>
    <w:rsid w:val="00EF43CF"/>
    <w:rsid w:val="00EF4459"/>
    <w:rsid w:val="00EF44CE"/>
    <w:rsid w:val="00EF4738"/>
    <w:rsid w:val="00EF4740"/>
    <w:rsid w:val="00EF4742"/>
    <w:rsid w:val="00EF477C"/>
    <w:rsid w:val="00EF480A"/>
    <w:rsid w:val="00EF48FC"/>
    <w:rsid w:val="00EF499F"/>
    <w:rsid w:val="00EF4B86"/>
    <w:rsid w:val="00EF4BAD"/>
    <w:rsid w:val="00EF4CBD"/>
    <w:rsid w:val="00EF4F41"/>
    <w:rsid w:val="00EF518E"/>
    <w:rsid w:val="00EF537E"/>
    <w:rsid w:val="00EF539C"/>
    <w:rsid w:val="00EF547F"/>
    <w:rsid w:val="00EF55D7"/>
    <w:rsid w:val="00EF56AC"/>
    <w:rsid w:val="00EF57D9"/>
    <w:rsid w:val="00EF589B"/>
    <w:rsid w:val="00EF58E1"/>
    <w:rsid w:val="00EF5949"/>
    <w:rsid w:val="00EF5978"/>
    <w:rsid w:val="00EF5BFC"/>
    <w:rsid w:val="00EF5D0F"/>
    <w:rsid w:val="00EF5F43"/>
    <w:rsid w:val="00EF6031"/>
    <w:rsid w:val="00EF604B"/>
    <w:rsid w:val="00EF6217"/>
    <w:rsid w:val="00EF6262"/>
    <w:rsid w:val="00EF626D"/>
    <w:rsid w:val="00EF6363"/>
    <w:rsid w:val="00EF65EB"/>
    <w:rsid w:val="00EF66BB"/>
    <w:rsid w:val="00EF67CB"/>
    <w:rsid w:val="00EF69A2"/>
    <w:rsid w:val="00EF69A8"/>
    <w:rsid w:val="00EF69F3"/>
    <w:rsid w:val="00EF6B67"/>
    <w:rsid w:val="00EF6B7E"/>
    <w:rsid w:val="00EF6BC3"/>
    <w:rsid w:val="00EF6BD4"/>
    <w:rsid w:val="00EF6CEE"/>
    <w:rsid w:val="00EF6E63"/>
    <w:rsid w:val="00EF7240"/>
    <w:rsid w:val="00EF7291"/>
    <w:rsid w:val="00EF7398"/>
    <w:rsid w:val="00EF745E"/>
    <w:rsid w:val="00EF7471"/>
    <w:rsid w:val="00EF765E"/>
    <w:rsid w:val="00EF7688"/>
    <w:rsid w:val="00EF7778"/>
    <w:rsid w:val="00EF77B3"/>
    <w:rsid w:val="00EF783D"/>
    <w:rsid w:val="00EF792E"/>
    <w:rsid w:val="00EF7930"/>
    <w:rsid w:val="00EF7963"/>
    <w:rsid w:val="00EF7969"/>
    <w:rsid w:val="00EF7A2E"/>
    <w:rsid w:val="00EF7A71"/>
    <w:rsid w:val="00EF7AE1"/>
    <w:rsid w:val="00EF7B3E"/>
    <w:rsid w:val="00EF7C1A"/>
    <w:rsid w:val="00EF7CB2"/>
    <w:rsid w:val="00EF7DB0"/>
    <w:rsid w:val="00EF7E16"/>
    <w:rsid w:val="00EF7E58"/>
    <w:rsid w:val="00EF7EB2"/>
    <w:rsid w:val="00EF7F8E"/>
    <w:rsid w:val="00EF7FBB"/>
    <w:rsid w:val="00F00034"/>
    <w:rsid w:val="00F0004B"/>
    <w:rsid w:val="00F0014B"/>
    <w:rsid w:val="00F0020B"/>
    <w:rsid w:val="00F002CE"/>
    <w:rsid w:val="00F00621"/>
    <w:rsid w:val="00F00660"/>
    <w:rsid w:val="00F00903"/>
    <w:rsid w:val="00F009DB"/>
    <w:rsid w:val="00F00AA2"/>
    <w:rsid w:val="00F00B4D"/>
    <w:rsid w:val="00F0103A"/>
    <w:rsid w:val="00F0104B"/>
    <w:rsid w:val="00F010C3"/>
    <w:rsid w:val="00F010C7"/>
    <w:rsid w:val="00F0110B"/>
    <w:rsid w:val="00F01173"/>
    <w:rsid w:val="00F0118F"/>
    <w:rsid w:val="00F011E7"/>
    <w:rsid w:val="00F01357"/>
    <w:rsid w:val="00F014B8"/>
    <w:rsid w:val="00F014E2"/>
    <w:rsid w:val="00F01507"/>
    <w:rsid w:val="00F01682"/>
    <w:rsid w:val="00F0180D"/>
    <w:rsid w:val="00F01970"/>
    <w:rsid w:val="00F01A6D"/>
    <w:rsid w:val="00F01B95"/>
    <w:rsid w:val="00F01D7E"/>
    <w:rsid w:val="00F01DC6"/>
    <w:rsid w:val="00F01E78"/>
    <w:rsid w:val="00F02039"/>
    <w:rsid w:val="00F02080"/>
    <w:rsid w:val="00F021C9"/>
    <w:rsid w:val="00F0223C"/>
    <w:rsid w:val="00F0227A"/>
    <w:rsid w:val="00F022E6"/>
    <w:rsid w:val="00F0234D"/>
    <w:rsid w:val="00F023D6"/>
    <w:rsid w:val="00F023EB"/>
    <w:rsid w:val="00F027D1"/>
    <w:rsid w:val="00F028A9"/>
    <w:rsid w:val="00F028FD"/>
    <w:rsid w:val="00F0294C"/>
    <w:rsid w:val="00F02A1E"/>
    <w:rsid w:val="00F02A71"/>
    <w:rsid w:val="00F02BB1"/>
    <w:rsid w:val="00F02BB6"/>
    <w:rsid w:val="00F02C4B"/>
    <w:rsid w:val="00F02C89"/>
    <w:rsid w:val="00F02C8F"/>
    <w:rsid w:val="00F02DC4"/>
    <w:rsid w:val="00F02E54"/>
    <w:rsid w:val="00F02EE8"/>
    <w:rsid w:val="00F03225"/>
    <w:rsid w:val="00F03355"/>
    <w:rsid w:val="00F03369"/>
    <w:rsid w:val="00F034A3"/>
    <w:rsid w:val="00F034AC"/>
    <w:rsid w:val="00F034CA"/>
    <w:rsid w:val="00F03501"/>
    <w:rsid w:val="00F0350F"/>
    <w:rsid w:val="00F0356D"/>
    <w:rsid w:val="00F035BA"/>
    <w:rsid w:val="00F03724"/>
    <w:rsid w:val="00F037E4"/>
    <w:rsid w:val="00F03801"/>
    <w:rsid w:val="00F03C4E"/>
    <w:rsid w:val="00F03D1B"/>
    <w:rsid w:val="00F03EBB"/>
    <w:rsid w:val="00F03EBD"/>
    <w:rsid w:val="00F03F08"/>
    <w:rsid w:val="00F03F76"/>
    <w:rsid w:val="00F03FF1"/>
    <w:rsid w:val="00F040B5"/>
    <w:rsid w:val="00F04156"/>
    <w:rsid w:val="00F041A5"/>
    <w:rsid w:val="00F042C5"/>
    <w:rsid w:val="00F043CC"/>
    <w:rsid w:val="00F043F3"/>
    <w:rsid w:val="00F044EC"/>
    <w:rsid w:val="00F044F6"/>
    <w:rsid w:val="00F0467D"/>
    <w:rsid w:val="00F0479A"/>
    <w:rsid w:val="00F04837"/>
    <w:rsid w:val="00F048D4"/>
    <w:rsid w:val="00F04A52"/>
    <w:rsid w:val="00F04B8A"/>
    <w:rsid w:val="00F04CCD"/>
    <w:rsid w:val="00F04D8B"/>
    <w:rsid w:val="00F04DC3"/>
    <w:rsid w:val="00F04DE0"/>
    <w:rsid w:val="00F04DE5"/>
    <w:rsid w:val="00F04F91"/>
    <w:rsid w:val="00F05204"/>
    <w:rsid w:val="00F05257"/>
    <w:rsid w:val="00F054D5"/>
    <w:rsid w:val="00F055BF"/>
    <w:rsid w:val="00F0561D"/>
    <w:rsid w:val="00F05636"/>
    <w:rsid w:val="00F056AD"/>
    <w:rsid w:val="00F056BE"/>
    <w:rsid w:val="00F056E1"/>
    <w:rsid w:val="00F05732"/>
    <w:rsid w:val="00F0578C"/>
    <w:rsid w:val="00F0587A"/>
    <w:rsid w:val="00F05994"/>
    <w:rsid w:val="00F059FD"/>
    <w:rsid w:val="00F05AB5"/>
    <w:rsid w:val="00F05B20"/>
    <w:rsid w:val="00F05BDC"/>
    <w:rsid w:val="00F05C0C"/>
    <w:rsid w:val="00F05C51"/>
    <w:rsid w:val="00F05CBA"/>
    <w:rsid w:val="00F05CFF"/>
    <w:rsid w:val="00F05DA4"/>
    <w:rsid w:val="00F05EAD"/>
    <w:rsid w:val="00F05EBD"/>
    <w:rsid w:val="00F05F74"/>
    <w:rsid w:val="00F06108"/>
    <w:rsid w:val="00F061E7"/>
    <w:rsid w:val="00F0628C"/>
    <w:rsid w:val="00F062DD"/>
    <w:rsid w:val="00F06448"/>
    <w:rsid w:val="00F0665E"/>
    <w:rsid w:val="00F0672B"/>
    <w:rsid w:val="00F067C3"/>
    <w:rsid w:val="00F06844"/>
    <w:rsid w:val="00F06992"/>
    <w:rsid w:val="00F06A11"/>
    <w:rsid w:val="00F06ABB"/>
    <w:rsid w:val="00F06B4D"/>
    <w:rsid w:val="00F06B8C"/>
    <w:rsid w:val="00F06BB7"/>
    <w:rsid w:val="00F06C8F"/>
    <w:rsid w:val="00F07160"/>
    <w:rsid w:val="00F071B5"/>
    <w:rsid w:val="00F07333"/>
    <w:rsid w:val="00F0744B"/>
    <w:rsid w:val="00F075D4"/>
    <w:rsid w:val="00F07631"/>
    <w:rsid w:val="00F0776B"/>
    <w:rsid w:val="00F07808"/>
    <w:rsid w:val="00F078E0"/>
    <w:rsid w:val="00F07998"/>
    <w:rsid w:val="00F07A3E"/>
    <w:rsid w:val="00F07B52"/>
    <w:rsid w:val="00F07C58"/>
    <w:rsid w:val="00F07D31"/>
    <w:rsid w:val="00F07DBA"/>
    <w:rsid w:val="00F07DBD"/>
    <w:rsid w:val="00F07DD9"/>
    <w:rsid w:val="00F07E0B"/>
    <w:rsid w:val="00F07E6E"/>
    <w:rsid w:val="00F1005C"/>
    <w:rsid w:val="00F10177"/>
    <w:rsid w:val="00F1018A"/>
    <w:rsid w:val="00F1024F"/>
    <w:rsid w:val="00F10348"/>
    <w:rsid w:val="00F10590"/>
    <w:rsid w:val="00F105AF"/>
    <w:rsid w:val="00F105ED"/>
    <w:rsid w:val="00F105EF"/>
    <w:rsid w:val="00F10652"/>
    <w:rsid w:val="00F10846"/>
    <w:rsid w:val="00F108CC"/>
    <w:rsid w:val="00F10A51"/>
    <w:rsid w:val="00F10A73"/>
    <w:rsid w:val="00F10B68"/>
    <w:rsid w:val="00F10B6E"/>
    <w:rsid w:val="00F10BA6"/>
    <w:rsid w:val="00F10CC0"/>
    <w:rsid w:val="00F10E85"/>
    <w:rsid w:val="00F10F2A"/>
    <w:rsid w:val="00F10F35"/>
    <w:rsid w:val="00F10F65"/>
    <w:rsid w:val="00F1106C"/>
    <w:rsid w:val="00F11178"/>
    <w:rsid w:val="00F1121C"/>
    <w:rsid w:val="00F1130F"/>
    <w:rsid w:val="00F1139E"/>
    <w:rsid w:val="00F113E3"/>
    <w:rsid w:val="00F115DC"/>
    <w:rsid w:val="00F117EB"/>
    <w:rsid w:val="00F11851"/>
    <w:rsid w:val="00F11AF0"/>
    <w:rsid w:val="00F11B29"/>
    <w:rsid w:val="00F11B4D"/>
    <w:rsid w:val="00F11BBB"/>
    <w:rsid w:val="00F11CB2"/>
    <w:rsid w:val="00F11E15"/>
    <w:rsid w:val="00F11E8F"/>
    <w:rsid w:val="00F11FCB"/>
    <w:rsid w:val="00F1206B"/>
    <w:rsid w:val="00F1215C"/>
    <w:rsid w:val="00F121FA"/>
    <w:rsid w:val="00F1221D"/>
    <w:rsid w:val="00F12266"/>
    <w:rsid w:val="00F122B4"/>
    <w:rsid w:val="00F124CC"/>
    <w:rsid w:val="00F1251B"/>
    <w:rsid w:val="00F1253E"/>
    <w:rsid w:val="00F1259F"/>
    <w:rsid w:val="00F1268A"/>
    <w:rsid w:val="00F12708"/>
    <w:rsid w:val="00F129EE"/>
    <w:rsid w:val="00F12AA4"/>
    <w:rsid w:val="00F12B56"/>
    <w:rsid w:val="00F12C9B"/>
    <w:rsid w:val="00F131DB"/>
    <w:rsid w:val="00F13217"/>
    <w:rsid w:val="00F13265"/>
    <w:rsid w:val="00F13341"/>
    <w:rsid w:val="00F13389"/>
    <w:rsid w:val="00F133F6"/>
    <w:rsid w:val="00F13545"/>
    <w:rsid w:val="00F1381A"/>
    <w:rsid w:val="00F13913"/>
    <w:rsid w:val="00F1394E"/>
    <w:rsid w:val="00F1398C"/>
    <w:rsid w:val="00F13A63"/>
    <w:rsid w:val="00F13BB8"/>
    <w:rsid w:val="00F13BBA"/>
    <w:rsid w:val="00F13C00"/>
    <w:rsid w:val="00F13E10"/>
    <w:rsid w:val="00F13E47"/>
    <w:rsid w:val="00F13E73"/>
    <w:rsid w:val="00F13FB5"/>
    <w:rsid w:val="00F140C6"/>
    <w:rsid w:val="00F1416F"/>
    <w:rsid w:val="00F141E8"/>
    <w:rsid w:val="00F141F6"/>
    <w:rsid w:val="00F142E7"/>
    <w:rsid w:val="00F142F3"/>
    <w:rsid w:val="00F1466F"/>
    <w:rsid w:val="00F14791"/>
    <w:rsid w:val="00F147A0"/>
    <w:rsid w:val="00F147D3"/>
    <w:rsid w:val="00F14A4B"/>
    <w:rsid w:val="00F14ACA"/>
    <w:rsid w:val="00F14BD2"/>
    <w:rsid w:val="00F14DA4"/>
    <w:rsid w:val="00F14DEC"/>
    <w:rsid w:val="00F14F6F"/>
    <w:rsid w:val="00F15296"/>
    <w:rsid w:val="00F153FB"/>
    <w:rsid w:val="00F1551C"/>
    <w:rsid w:val="00F156C6"/>
    <w:rsid w:val="00F157E2"/>
    <w:rsid w:val="00F159A5"/>
    <w:rsid w:val="00F15B43"/>
    <w:rsid w:val="00F15C61"/>
    <w:rsid w:val="00F15CB4"/>
    <w:rsid w:val="00F15D01"/>
    <w:rsid w:val="00F15E09"/>
    <w:rsid w:val="00F15E0F"/>
    <w:rsid w:val="00F161BB"/>
    <w:rsid w:val="00F165DB"/>
    <w:rsid w:val="00F1664D"/>
    <w:rsid w:val="00F1669B"/>
    <w:rsid w:val="00F166F0"/>
    <w:rsid w:val="00F16719"/>
    <w:rsid w:val="00F1684A"/>
    <w:rsid w:val="00F169AD"/>
    <w:rsid w:val="00F16A29"/>
    <w:rsid w:val="00F16A73"/>
    <w:rsid w:val="00F16ABD"/>
    <w:rsid w:val="00F16B1B"/>
    <w:rsid w:val="00F16BBD"/>
    <w:rsid w:val="00F16C07"/>
    <w:rsid w:val="00F16C91"/>
    <w:rsid w:val="00F16CBB"/>
    <w:rsid w:val="00F16E1F"/>
    <w:rsid w:val="00F16EF4"/>
    <w:rsid w:val="00F16F7B"/>
    <w:rsid w:val="00F1707C"/>
    <w:rsid w:val="00F170C4"/>
    <w:rsid w:val="00F170DC"/>
    <w:rsid w:val="00F170E9"/>
    <w:rsid w:val="00F17213"/>
    <w:rsid w:val="00F17365"/>
    <w:rsid w:val="00F17538"/>
    <w:rsid w:val="00F1759E"/>
    <w:rsid w:val="00F17641"/>
    <w:rsid w:val="00F177ED"/>
    <w:rsid w:val="00F17931"/>
    <w:rsid w:val="00F17BC2"/>
    <w:rsid w:val="00F17BE0"/>
    <w:rsid w:val="00F17CED"/>
    <w:rsid w:val="00F17CF5"/>
    <w:rsid w:val="00F17D12"/>
    <w:rsid w:val="00F17F47"/>
    <w:rsid w:val="00F17F67"/>
    <w:rsid w:val="00F17FBB"/>
    <w:rsid w:val="00F17FF9"/>
    <w:rsid w:val="00F17FFC"/>
    <w:rsid w:val="00F20014"/>
    <w:rsid w:val="00F2007C"/>
    <w:rsid w:val="00F20103"/>
    <w:rsid w:val="00F202BA"/>
    <w:rsid w:val="00F202C2"/>
    <w:rsid w:val="00F2031E"/>
    <w:rsid w:val="00F20324"/>
    <w:rsid w:val="00F203B9"/>
    <w:rsid w:val="00F20656"/>
    <w:rsid w:val="00F2071F"/>
    <w:rsid w:val="00F2092C"/>
    <w:rsid w:val="00F209A3"/>
    <w:rsid w:val="00F209B7"/>
    <w:rsid w:val="00F209D4"/>
    <w:rsid w:val="00F20C1A"/>
    <w:rsid w:val="00F20CC9"/>
    <w:rsid w:val="00F20D6F"/>
    <w:rsid w:val="00F20DC8"/>
    <w:rsid w:val="00F20DE8"/>
    <w:rsid w:val="00F20F33"/>
    <w:rsid w:val="00F211B6"/>
    <w:rsid w:val="00F211D5"/>
    <w:rsid w:val="00F211E9"/>
    <w:rsid w:val="00F2122D"/>
    <w:rsid w:val="00F21351"/>
    <w:rsid w:val="00F217DB"/>
    <w:rsid w:val="00F217F2"/>
    <w:rsid w:val="00F21926"/>
    <w:rsid w:val="00F21A91"/>
    <w:rsid w:val="00F21B1C"/>
    <w:rsid w:val="00F21B5E"/>
    <w:rsid w:val="00F21BB5"/>
    <w:rsid w:val="00F21C25"/>
    <w:rsid w:val="00F21CB5"/>
    <w:rsid w:val="00F21D20"/>
    <w:rsid w:val="00F21D21"/>
    <w:rsid w:val="00F21DF2"/>
    <w:rsid w:val="00F21E5B"/>
    <w:rsid w:val="00F21E5C"/>
    <w:rsid w:val="00F21E9A"/>
    <w:rsid w:val="00F21FA5"/>
    <w:rsid w:val="00F21FBF"/>
    <w:rsid w:val="00F22095"/>
    <w:rsid w:val="00F22100"/>
    <w:rsid w:val="00F2213A"/>
    <w:rsid w:val="00F2215A"/>
    <w:rsid w:val="00F221DF"/>
    <w:rsid w:val="00F2238D"/>
    <w:rsid w:val="00F22431"/>
    <w:rsid w:val="00F225D4"/>
    <w:rsid w:val="00F225E8"/>
    <w:rsid w:val="00F2262C"/>
    <w:rsid w:val="00F226CB"/>
    <w:rsid w:val="00F226FD"/>
    <w:rsid w:val="00F2284B"/>
    <w:rsid w:val="00F22BA8"/>
    <w:rsid w:val="00F22CA5"/>
    <w:rsid w:val="00F22CBC"/>
    <w:rsid w:val="00F22D6D"/>
    <w:rsid w:val="00F22DF2"/>
    <w:rsid w:val="00F22F78"/>
    <w:rsid w:val="00F23019"/>
    <w:rsid w:val="00F2301B"/>
    <w:rsid w:val="00F23138"/>
    <w:rsid w:val="00F2322B"/>
    <w:rsid w:val="00F233F0"/>
    <w:rsid w:val="00F234FC"/>
    <w:rsid w:val="00F23513"/>
    <w:rsid w:val="00F23591"/>
    <w:rsid w:val="00F2361D"/>
    <w:rsid w:val="00F23640"/>
    <w:rsid w:val="00F23781"/>
    <w:rsid w:val="00F23792"/>
    <w:rsid w:val="00F2386A"/>
    <w:rsid w:val="00F2396F"/>
    <w:rsid w:val="00F23A50"/>
    <w:rsid w:val="00F23BB3"/>
    <w:rsid w:val="00F23C9A"/>
    <w:rsid w:val="00F23CD3"/>
    <w:rsid w:val="00F240CF"/>
    <w:rsid w:val="00F241FE"/>
    <w:rsid w:val="00F24241"/>
    <w:rsid w:val="00F242DE"/>
    <w:rsid w:val="00F2438F"/>
    <w:rsid w:val="00F243F8"/>
    <w:rsid w:val="00F246CD"/>
    <w:rsid w:val="00F247B1"/>
    <w:rsid w:val="00F247D5"/>
    <w:rsid w:val="00F24839"/>
    <w:rsid w:val="00F2483D"/>
    <w:rsid w:val="00F2488C"/>
    <w:rsid w:val="00F24924"/>
    <w:rsid w:val="00F24940"/>
    <w:rsid w:val="00F24A7B"/>
    <w:rsid w:val="00F24A80"/>
    <w:rsid w:val="00F24BA6"/>
    <w:rsid w:val="00F24BB9"/>
    <w:rsid w:val="00F24C04"/>
    <w:rsid w:val="00F24D51"/>
    <w:rsid w:val="00F24EAF"/>
    <w:rsid w:val="00F24F3C"/>
    <w:rsid w:val="00F24F45"/>
    <w:rsid w:val="00F24F78"/>
    <w:rsid w:val="00F2500F"/>
    <w:rsid w:val="00F2506C"/>
    <w:rsid w:val="00F25120"/>
    <w:rsid w:val="00F25236"/>
    <w:rsid w:val="00F253C5"/>
    <w:rsid w:val="00F25699"/>
    <w:rsid w:val="00F256E1"/>
    <w:rsid w:val="00F256F4"/>
    <w:rsid w:val="00F2585E"/>
    <w:rsid w:val="00F259E8"/>
    <w:rsid w:val="00F25A6F"/>
    <w:rsid w:val="00F25AA4"/>
    <w:rsid w:val="00F25C99"/>
    <w:rsid w:val="00F25F75"/>
    <w:rsid w:val="00F26127"/>
    <w:rsid w:val="00F2635C"/>
    <w:rsid w:val="00F264F5"/>
    <w:rsid w:val="00F265C9"/>
    <w:rsid w:val="00F265CA"/>
    <w:rsid w:val="00F2664D"/>
    <w:rsid w:val="00F26A40"/>
    <w:rsid w:val="00F26AAF"/>
    <w:rsid w:val="00F26DD6"/>
    <w:rsid w:val="00F26E23"/>
    <w:rsid w:val="00F26E49"/>
    <w:rsid w:val="00F26E73"/>
    <w:rsid w:val="00F26EA2"/>
    <w:rsid w:val="00F26F1A"/>
    <w:rsid w:val="00F26F2B"/>
    <w:rsid w:val="00F26F97"/>
    <w:rsid w:val="00F27040"/>
    <w:rsid w:val="00F27049"/>
    <w:rsid w:val="00F27122"/>
    <w:rsid w:val="00F2733A"/>
    <w:rsid w:val="00F27380"/>
    <w:rsid w:val="00F2738E"/>
    <w:rsid w:val="00F2739E"/>
    <w:rsid w:val="00F273C6"/>
    <w:rsid w:val="00F274A7"/>
    <w:rsid w:val="00F274EE"/>
    <w:rsid w:val="00F27A1B"/>
    <w:rsid w:val="00F27A89"/>
    <w:rsid w:val="00F27AB2"/>
    <w:rsid w:val="00F27BD5"/>
    <w:rsid w:val="00F27C13"/>
    <w:rsid w:val="00F27C52"/>
    <w:rsid w:val="00F27DBA"/>
    <w:rsid w:val="00F27E5C"/>
    <w:rsid w:val="00F27F3B"/>
    <w:rsid w:val="00F30081"/>
    <w:rsid w:val="00F3017C"/>
    <w:rsid w:val="00F30237"/>
    <w:rsid w:val="00F3028A"/>
    <w:rsid w:val="00F3055D"/>
    <w:rsid w:val="00F30732"/>
    <w:rsid w:val="00F307FC"/>
    <w:rsid w:val="00F30820"/>
    <w:rsid w:val="00F30822"/>
    <w:rsid w:val="00F30E73"/>
    <w:rsid w:val="00F310B5"/>
    <w:rsid w:val="00F3113F"/>
    <w:rsid w:val="00F31145"/>
    <w:rsid w:val="00F3149C"/>
    <w:rsid w:val="00F3196E"/>
    <w:rsid w:val="00F31977"/>
    <w:rsid w:val="00F319A9"/>
    <w:rsid w:val="00F31A4E"/>
    <w:rsid w:val="00F31A89"/>
    <w:rsid w:val="00F31BF8"/>
    <w:rsid w:val="00F31CAE"/>
    <w:rsid w:val="00F31DC7"/>
    <w:rsid w:val="00F31F33"/>
    <w:rsid w:val="00F31FD4"/>
    <w:rsid w:val="00F321E4"/>
    <w:rsid w:val="00F3249F"/>
    <w:rsid w:val="00F3252D"/>
    <w:rsid w:val="00F326D3"/>
    <w:rsid w:val="00F327C0"/>
    <w:rsid w:val="00F3286F"/>
    <w:rsid w:val="00F3291D"/>
    <w:rsid w:val="00F32AF0"/>
    <w:rsid w:val="00F32B1D"/>
    <w:rsid w:val="00F32C49"/>
    <w:rsid w:val="00F32ED1"/>
    <w:rsid w:val="00F32F89"/>
    <w:rsid w:val="00F32FF3"/>
    <w:rsid w:val="00F33218"/>
    <w:rsid w:val="00F33274"/>
    <w:rsid w:val="00F33394"/>
    <w:rsid w:val="00F33491"/>
    <w:rsid w:val="00F33689"/>
    <w:rsid w:val="00F338D9"/>
    <w:rsid w:val="00F338DC"/>
    <w:rsid w:val="00F33A01"/>
    <w:rsid w:val="00F33BBC"/>
    <w:rsid w:val="00F33C8D"/>
    <w:rsid w:val="00F33C94"/>
    <w:rsid w:val="00F33CEF"/>
    <w:rsid w:val="00F33EAC"/>
    <w:rsid w:val="00F33EC7"/>
    <w:rsid w:val="00F33F1C"/>
    <w:rsid w:val="00F3413D"/>
    <w:rsid w:val="00F34340"/>
    <w:rsid w:val="00F3438F"/>
    <w:rsid w:val="00F3447C"/>
    <w:rsid w:val="00F344C3"/>
    <w:rsid w:val="00F345A2"/>
    <w:rsid w:val="00F345C0"/>
    <w:rsid w:val="00F3461B"/>
    <w:rsid w:val="00F3475B"/>
    <w:rsid w:val="00F3477C"/>
    <w:rsid w:val="00F34839"/>
    <w:rsid w:val="00F348A8"/>
    <w:rsid w:val="00F34A86"/>
    <w:rsid w:val="00F34BF9"/>
    <w:rsid w:val="00F34C08"/>
    <w:rsid w:val="00F34C54"/>
    <w:rsid w:val="00F34D10"/>
    <w:rsid w:val="00F34D1C"/>
    <w:rsid w:val="00F34D6E"/>
    <w:rsid w:val="00F3519D"/>
    <w:rsid w:val="00F351B4"/>
    <w:rsid w:val="00F35375"/>
    <w:rsid w:val="00F35411"/>
    <w:rsid w:val="00F3559E"/>
    <w:rsid w:val="00F35660"/>
    <w:rsid w:val="00F35712"/>
    <w:rsid w:val="00F3584C"/>
    <w:rsid w:val="00F3586A"/>
    <w:rsid w:val="00F358C6"/>
    <w:rsid w:val="00F3590F"/>
    <w:rsid w:val="00F3596F"/>
    <w:rsid w:val="00F35A01"/>
    <w:rsid w:val="00F35F11"/>
    <w:rsid w:val="00F36142"/>
    <w:rsid w:val="00F36170"/>
    <w:rsid w:val="00F36199"/>
    <w:rsid w:val="00F3619F"/>
    <w:rsid w:val="00F3639D"/>
    <w:rsid w:val="00F3650E"/>
    <w:rsid w:val="00F36559"/>
    <w:rsid w:val="00F367F9"/>
    <w:rsid w:val="00F368C6"/>
    <w:rsid w:val="00F3699F"/>
    <w:rsid w:val="00F369A5"/>
    <w:rsid w:val="00F36B75"/>
    <w:rsid w:val="00F36BA6"/>
    <w:rsid w:val="00F36BA7"/>
    <w:rsid w:val="00F36C60"/>
    <w:rsid w:val="00F3726C"/>
    <w:rsid w:val="00F3732F"/>
    <w:rsid w:val="00F374D9"/>
    <w:rsid w:val="00F374FD"/>
    <w:rsid w:val="00F375E7"/>
    <w:rsid w:val="00F376DA"/>
    <w:rsid w:val="00F376ED"/>
    <w:rsid w:val="00F37721"/>
    <w:rsid w:val="00F37739"/>
    <w:rsid w:val="00F37771"/>
    <w:rsid w:val="00F3778C"/>
    <w:rsid w:val="00F37866"/>
    <w:rsid w:val="00F378C6"/>
    <w:rsid w:val="00F378D1"/>
    <w:rsid w:val="00F37B6C"/>
    <w:rsid w:val="00F37CFF"/>
    <w:rsid w:val="00F37EB5"/>
    <w:rsid w:val="00F37FA1"/>
    <w:rsid w:val="00F40156"/>
    <w:rsid w:val="00F4020E"/>
    <w:rsid w:val="00F4028A"/>
    <w:rsid w:val="00F4042B"/>
    <w:rsid w:val="00F4070A"/>
    <w:rsid w:val="00F407D5"/>
    <w:rsid w:val="00F40835"/>
    <w:rsid w:val="00F40B49"/>
    <w:rsid w:val="00F40B90"/>
    <w:rsid w:val="00F40C18"/>
    <w:rsid w:val="00F40D15"/>
    <w:rsid w:val="00F40E45"/>
    <w:rsid w:val="00F410A4"/>
    <w:rsid w:val="00F41230"/>
    <w:rsid w:val="00F41238"/>
    <w:rsid w:val="00F41266"/>
    <w:rsid w:val="00F4132B"/>
    <w:rsid w:val="00F41454"/>
    <w:rsid w:val="00F415D2"/>
    <w:rsid w:val="00F41664"/>
    <w:rsid w:val="00F41769"/>
    <w:rsid w:val="00F417C5"/>
    <w:rsid w:val="00F4180B"/>
    <w:rsid w:val="00F41827"/>
    <w:rsid w:val="00F41980"/>
    <w:rsid w:val="00F41A1F"/>
    <w:rsid w:val="00F41A59"/>
    <w:rsid w:val="00F41B26"/>
    <w:rsid w:val="00F41BC2"/>
    <w:rsid w:val="00F41C0E"/>
    <w:rsid w:val="00F41D8B"/>
    <w:rsid w:val="00F41DE5"/>
    <w:rsid w:val="00F41E88"/>
    <w:rsid w:val="00F41EBC"/>
    <w:rsid w:val="00F42001"/>
    <w:rsid w:val="00F4223B"/>
    <w:rsid w:val="00F42381"/>
    <w:rsid w:val="00F4257B"/>
    <w:rsid w:val="00F4259A"/>
    <w:rsid w:val="00F426AE"/>
    <w:rsid w:val="00F4289F"/>
    <w:rsid w:val="00F428D0"/>
    <w:rsid w:val="00F428F0"/>
    <w:rsid w:val="00F42947"/>
    <w:rsid w:val="00F42B1E"/>
    <w:rsid w:val="00F42B29"/>
    <w:rsid w:val="00F42D28"/>
    <w:rsid w:val="00F42D98"/>
    <w:rsid w:val="00F42E43"/>
    <w:rsid w:val="00F42EE5"/>
    <w:rsid w:val="00F4302B"/>
    <w:rsid w:val="00F4312D"/>
    <w:rsid w:val="00F43133"/>
    <w:rsid w:val="00F432D4"/>
    <w:rsid w:val="00F4341A"/>
    <w:rsid w:val="00F43455"/>
    <w:rsid w:val="00F43618"/>
    <w:rsid w:val="00F4395B"/>
    <w:rsid w:val="00F439CD"/>
    <w:rsid w:val="00F43AFC"/>
    <w:rsid w:val="00F43C10"/>
    <w:rsid w:val="00F43CED"/>
    <w:rsid w:val="00F43D20"/>
    <w:rsid w:val="00F43F87"/>
    <w:rsid w:val="00F44077"/>
    <w:rsid w:val="00F44145"/>
    <w:rsid w:val="00F441C3"/>
    <w:rsid w:val="00F442A7"/>
    <w:rsid w:val="00F442BF"/>
    <w:rsid w:val="00F446A6"/>
    <w:rsid w:val="00F446C4"/>
    <w:rsid w:val="00F44788"/>
    <w:rsid w:val="00F44823"/>
    <w:rsid w:val="00F448A9"/>
    <w:rsid w:val="00F44992"/>
    <w:rsid w:val="00F44BC7"/>
    <w:rsid w:val="00F44EDB"/>
    <w:rsid w:val="00F450EE"/>
    <w:rsid w:val="00F45122"/>
    <w:rsid w:val="00F45196"/>
    <w:rsid w:val="00F451C3"/>
    <w:rsid w:val="00F45372"/>
    <w:rsid w:val="00F45392"/>
    <w:rsid w:val="00F457E7"/>
    <w:rsid w:val="00F458B2"/>
    <w:rsid w:val="00F4595D"/>
    <w:rsid w:val="00F45982"/>
    <w:rsid w:val="00F459AD"/>
    <w:rsid w:val="00F45A0A"/>
    <w:rsid w:val="00F45A10"/>
    <w:rsid w:val="00F45A9A"/>
    <w:rsid w:val="00F45B0A"/>
    <w:rsid w:val="00F45BCD"/>
    <w:rsid w:val="00F45C1E"/>
    <w:rsid w:val="00F45CAC"/>
    <w:rsid w:val="00F45EFF"/>
    <w:rsid w:val="00F45F75"/>
    <w:rsid w:val="00F460F3"/>
    <w:rsid w:val="00F46157"/>
    <w:rsid w:val="00F461F0"/>
    <w:rsid w:val="00F4620A"/>
    <w:rsid w:val="00F46353"/>
    <w:rsid w:val="00F463EF"/>
    <w:rsid w:val="00F46581"/>
    <w:rsid w:val="00F465B2"/>
    <w:rsid w:val="00F465B7"/>
    <w:rsid w:val="00F4667E"/>
    <w:rsid w:val="00F467E5"/>
    <w:rsid w:val="00F4680D"/>
    <w:rsid w:val="00F4685B"/>
    <w:rsid w:val="00F4696D"/>
    <w:rsid w:val="00F46A8D"/>
    <w:rsid w:val="00F46B1B"/>
    <w:rsid w:val="00F46B8B"/>
    <w:rsid w:val="00F46D5C"/>
    <w:rsid w:val="00F46DB0"/>
    <w:rsid w:val="00F47190"/>
    <w:rsid w:val="00F472A5"/>
    <w:rsid w:val="00F474B5"/>
    <w:rsid w:val="00F475E9"/>
    <w:rsid w:val="00F4762B"/>
    <w:rsid w:val="00F47704"/>
    <w:rsid w:val="00F477D8"/>
    <w:rsid w:val="00F4785B"/>
    <w:rsid w:val="00F47871"/>
    <w:rsid w:val="00F478AB"/>
    <w:rsid w:val="00F478FE"/>
    <w:rsid w:val="00F4791D"/>
    <w:rsid w:val="00F47A35"/>
    <w:rsid w:val="00F47B24"/>
    <w:rsid w:val="00F47C5D"/>
    <w:rsid w:val="00F47D2B"/>
    <w:rsid w:val="00F50026"/>
    <w:rsid w:val="00F500D6"/>
    <w:rsid w:val="00F50179"/>
    <w:rsid w:val="00F503BE"/>
    <w:rsid w:val="00F50447"/>
    <w:rsid w:val="00F5044C"/>
    <w:rsid w:val="00F50470"/>
    <w:rsid w:val="00F50575"/>
    <w:rsid w:val="00F505FA"/>
    <w:rsid w:val="00F50600"/>
    <w:rsid w:val="00F50609"/>
    <w:rsid w:val="00F5088B"/>
    <w:rsid w:val="00F5099A"/>
    <w:rsid w:val="00F50A42"/>
    <w:rsid w:val="00F50A6D"/>
    <w:rsid w:val="00F50AE7"/>
    <w:rsid w:val="00F50B7E"/>
    <w:rsid w:val="00F50C4E"/>
    <w:rsid w:val="00F50D6B"/>
    <w:rsid w:val="00F51175"/>
    <w:rsid w:val="00F51273"/>
    <w:rsid w:val="00F513D4"/>
    <w:rsid w:val="00F51485"/>
    <w:rsid w:val="00F51647"/>
    <w:rsid w:val="00F518F3"/>
    <w:rsid w:val="00F51A92"/>
    <w:rsid w:val="00F51B20"/>
    <w:rsid w:val="00F51B37"/>
    <w:rsid w:val="00F51B80"/>
    <w:rsid w:val="00F51F7A"/>
    <w:rsid w:val="00F52009"/>
    <w:rsid w:val="00F52088"/>
    <w:rsid w:val="00F521A5"/>
    <w:rsid w:val="00F524A6"/>
    <w:rsid w:val="00F524EB"/>
    <w:rsid w:val="00F526D8"/>
    <w:rsid w:val="00F5274D"/>
    <w:rsid w:val="00F52758"/>
    <w:rsid w:val="00F5279C"/>
    <w:rsid w:val="00F527E4"/>
    <w:rsid w:val="00F52B6F"/>
    <w:rsid w:val="00F52C25"/>
    <w:rsid w:val="00F52C93"/>
    <w:rsid w:val="00F52C9F"/>
    <w:rsid w:val="00F52D7B"/>
    <w:rsid w:val="00F52E23"/>
    <w:rsid w:val="00F52FB0"/>
    <w:rsid w:val="00F52FC8"/>
    <w:rsid w:val="00F530DF"/>
    <w:rsid w:val="00F53325"/>
    <w:rsid w:val="00F5335B"/>
    <w:rsid w:val="00F53600"/>
    <w:rsid w:val="00F536A6"/>
    <w:rsid w:val="00F538F9"/>
    <w:rsid w:val="00F53937"/>
    <w:rsid w:val="00F539D3"/>
    <w:rsid w:val="00F53AEB"/>
    <w:rsid w:val="00F53BBF"/>
    <w:rsid w:val="00F53CB4"/>
    <w:rsid w:val="00F53D82"/>
    <w:rsid w:val="00F53D97"/>
    <w:rsid w:val="00F53DCC"/>
    <w:rsid w:val="00F53F9F"/>
    <w:rsid w:val="00F54055"/>
    <w:rsid w:val="00F540FD"/>
    <w:rsid w:val="00F542C1"/>
    <w:rsid w:val="00F5438A"/>
    <w:rsid w:val="00F5459C"/>
    <w:rsid w:val="00F545A0"/>
    <w:rsid w:val="00F54605"/>
    <w:rsid w:val="00F5495B"/>
    <w:rsid w:val="00F54C97"/>
    <w:rsid w:val="00F54D3E"/>
    <w:rsid w:val="00F54DD6"/>
    <w:rsid w:val="00F54E16"/>
    <w:rsid w:val="00F54FA9"/>
    <w:rsid w:val="00F54FE3"/>
    <w:rsid w:val="00F550C3"/>
    <w:rsid w:val="00F550E5"/>
    <w:rsid w:val="00F5517C"/>
    <w:rsid w:val="00F55195"/>
    <w:rsid w:val="00F5528D"/>
    <w:rsid w:val="00F55305"/>
    <w:rsid w:val="00F5538F"/>
    <w:rsid w:val="00F553EE"/>
    <w:rsid w:val="00F5548D"/>
    <w:rsid w:val="00F55691"/>
    <w:rsid w:val="00F556EA"/>
    <w:rsid w:val="00F558FC"/>
    <w:rsid w:val="00F55B4C"/>
    <w:rsid w:val="00F55BF6"/>
    <w:rsid w:val="00F55C25"/>
    <w:rsid w:val="00F55CE1"/>
    <w:rsid w:val="00F55E65"/>
    <w:rsid w:val="00F55EB3"/>
    <w:rsid w:val="00F55F1E"/>
    <w:rsid w:val="00F55FED"/>
    <w:rsid w:val="00F560A3"/>
    <w:rsid w:val="00F56269"/>
    <w:rsid w:val="00F5627D"/>
    <w:rsid w:val="00F56343"/>
    <w:rsid w:val="00F5667B"/>
    <w:rsid w:val="00F566DA"/>
    <w:rsid w:val="00F56A2C"/>
    <w:rsid w:val="00F56B09"/>
    <w:rsid w:val="00F56B14"/>
    <w:rsid w:val="00F56C97"/>
    <w:rsid w:val="00F56F58"/>
    <w:rsid w:val="00F56FF9"/>
    <w:rsid w:val="00F5703B"/>
    <w:rsid w:val="00F57156"/>
    <w:rsid w:val="00F5717E"/>
    <w:rsid w:val="00F571BA"/>
    <w:rsid w:val="00F571E8"/>
    <w:rsid w:val="00F57263"/>
    <w:rsid w:val="00F57305"/>
    <w:rsid w:val="00F57432"/>
    <w:rsid w:val="00F5762C"/>
    <w:rsid w:val="00F57680"/>
    <w:rsid w:val="00F57810"/>
    <w:rsid w:val="00F57960"/>
    <w:rsid w:val="00F579A3"/>
    <w:rsid w:val="00F579C4"/>
    <w:rsid w:val="00F57B5A"/>
    <w:rsid w:val="00F57CD0"/>
    <w:rsid w:val="00F57CDA"/>
    <w:rsid w:val="00F57D81"/>
    <w:rsid w:val="00F57ED7"/>
    <w:rsid w:val="00F57EED"/>
    <w:rsid w:val="00F57FCE"/>
    <w:rsid w:val="00F60012"/>
    <w:rsid w:val="00F6009F"/>
    <w:rsid w:val="00F600E4"/>
    <w:rsid w:val="00F60317"/>
    <w:rsid w:val="00F603DB"/>
    <w:rsid w:val="00F603EC"/>
    <w:rsid w:val="00F603F6"/>
    <w:rsid w:val="00F60451"/>
    <w:rsid w:val="00F604B1"/>
    <w:rsid w:val="00F6056B"/>
    <w:rsid w:val="00F60659"/>
    <w:rsid w:val="00F606AA"/>
    <w:rsid w:val="00F607B8"/>
    <w:rsid w:val="00F60888"/>
    <w:rsid w:val="00F6089E"/>
    <w:rsid w:val="00F60A34"/>
    <w:rsid w:val="00F60AC3"/>
    <w:rsid w:val="00F60AF5"/>
    <w:rsid w:val="00F60C34"/>
    <w:rsid w:val="00F60D15"/>
    <w:rsid w:val="00F60EE2"/>
    <w:rsid w:val="00F60F8D"/>
    <w:rsid w:val="00F61019"/>
    <w:rsid w:val="00F610E0"/>
    <w:rsid w:val="00F610E5"/>
    <w:rsid w:val="00F61291"/>
    <w:rsid w:val="00F614AD"/>
    <w:rsid w:val="00F614BB"/>
    <w:rsid w:val="00F6155E"/>
    <w:rsid w:val="00F61646"/>
    <w:rsid w:val="00F616BD"/>
    <w:rsid w:val="00F616EE"/>
    <w:rsid w:val="00F617EB"/>
    <w:rsid w:val="00F61A57"/>
    <w:rsid w:val="00F61C6D"/>
    <w:rsid w:val="00F61CB4"/>
    <w:rsid w:val="00F61CD9"/>
    <w:rsid w:val="00F61D81"/>
    <w:rsid w:val="00F621EF"/>
    <w:rsid w:val="00F622A7"/>
    <w:rsid w:val="00F623AD"/>
    <w:rsid w:val="00F62400"/>
    <w:rsid w:val="00F6243A"/>
    <w:rsid w:val="00F625A2"/>
    <w:rsid w:val="00F6277B"/>
    <w:rsid w:val="00F627BC"/>
    <w:rsid w:val="00F628C1"/>
    <w:rsid w:val="00F629BB"/>
    <w:rsid w:val="00F62CEB"/>
    <w:rsid w:val="00F62D46"/>
    <w:rsid w:val="00F62E44"/>
    <w:rsid w:val="00F62E97"/>
    <w:rsid w:val="00F62F0E"/>
    <w:rsid w:val="00F63101"/>
    <w:rsid w:val="00F632AB"/>
    <w:rsid w:val="00F635DF"/>
    <w:rsid w:val="00F6365F"/>
    <w:rsid w:val="00F636E4"/>
    <w:rsid w:val="00F63872"/>
    <w:rsid w:val="00F63959"/>
    <w:rsid w:val="00F63A6F"/>
    <w:rsid w:val="00F63B70"/>
    <w:rsid w:val="00F63CE1"/>
    <w:rsid w:val="00F63D20"/>
    <w:rsid w:val="00F63D62"/>
    <w:rsid w:val="00F640FE"/>
    <w:rsid w:val="00F64108"/>
    <w:rsid w:val="00F6432D"/>
    <w:rsid w:val="00F645A0"/>
    <w:rsid w:val="00F6471A"/>
    <w:rsid w:val="00F6480C"/>
    <w:rsid w:val="00F6485F"/>
    <w:rsid w:val="00F64AA9"/>
    <w:rsid w:val="00F64ADA"/>
    <w:rsid w:val="00F64AF1"/>
    <w:rsid w:val="00F64DC8"/>
    <w:rsid w:val="00F64E66"/>
    <w:rsid w:val="00F64ED5"/>
    <w:rsid w:val="00F64F5E"/>
    <w:rsid w:val="00F64F67"/>
    <w:rsid w:val="00F64FD3"/>
    <w:rsid w:val="00F651DF"/>
    <w:rsid w:val="00F6529E"/>
    <w:rsid w:val="00F652C7"/>
    <w:rsid w:val="00F65351"/>
    <w:rsid w:val="00F65431"/>
    <w:rsid w:val="00F654D6"/>
    <w:rsid w:val="00F654FA"/>
    <w:rsid w:val="00F6555B"/>
    <w:rsid w:val="00F6559F"/>
    <w:rsid w:val="00F6560D"/>
    <w:rsid w:val="00F656A6"/>
    <w:rsid w:val="00F656E6"/>
    <w:rsid w:val="00F65823"/>
    <w:rsid w:val="00F658E3"/>
    <w:rsid w:val="00F6597E"/>
    <w:rsid w:val="00F65998"/>
    <w:rsid w:val="00F6599D"/>
    <w:rsid w:val="00F65B5E"/>
    <w:rsid w:val="00F65B75"/>
    <w:rsid w:val="00F65CE7"/>
    <w:rsid w:val="00F65DC8"/>
    <w:rsid w:val="00F65EE6"/>
    <w:rsid w:val="00F65F1D"/>
    <w:rsid w:val="00F65FF1"/>
    <w:rsid w:val="00F66097"/>
    <w:rsid w:val="00F661F2"/>
    <w:rsid w:val="00F66362"/>
    <w:rsid w:val="00F6642D"/>
    <w:rsid w:val="00F66540"/>
    <w:rsid w:val="00F666BE"/>
    <w:rsid w:val="00F66941"/>
    <w:rsid w:val="00F669A6"/>
    <w:rsid w:val="00F669E2"/>
    <w:rsid w:val="00F66B79"/>
    <w:rsid w:val="00F66BA7"/>
    <w:rsid w:val="00F66CFE"/>
    <w:rsid w:val="00F6705D"/>
    <w:rsid w:val="00F6708F"/>
    <w:rsid w:val="00F670E7"/>
    <w:rsid w:val="00F67150"/>
    <w:rsid w:val="00F6715C"/>
    <w:rsid w:val="00F6736F"/>
    <w:rsid w:val="00F673BF"/>
    <w:rsid w:val="00F67752"/>
    <w:rsid w:val="00F67899"/>
    <w:rsid w:val="00F67EEF"/>
    <w:rsid w:val="00F67F38"/>
    <w:rsid w:val="00F67FCD"/>
    <w:rsid w:val="00F702FF"/>
    <w:rsid w:val="00F70356"/>
    <w:rsid w:val="00F70402"/>
    <w:rsid w:val="00F70486"/>
    <w:rsid w:val="00F705A8"/>
    <w:rsid w:val="00F70664"/>
    <w:rsid w:val="00F706A9"/>
    <w:rsid w:val="00F7072E"/>
    <w:rsid w:val="00F708A7"/>
    <w:rsid w:val="00F70B61"/>
    <w:rsid w:val="00F70B83"/>
    <w:rsid w:val="00F70BB7"/>
    <w:rsid w:val="00F70C2D"/>
    <w:rsid w:val="00F70C8A"/>
    <w:rsid w:val="00F70CCC"/>
    <w:rsid w:val="00F70D12"/>
    <w:rsid w:val="00F70D47"/>
    <w:rsid w:val="00F70D76"/>
    <w:rsid w:val="00F70D93"/>
    <w:rsid w:val="00F70FF1"/>
    <w:rsid w:val="00F71064"/>
    <w:rsid w:val="00F713DB"/>
    <w:rsid w:val="00F71464"/>
    <w:rsid w:val="00F71564"/>
    <w:rsid w:val="00F71616"/>
    <w:rsid w:val="00F71635"/>
    <w:rsid w:val="00F7164C"/>
    <w:rsid w:val="00F717C2"/>
    <w:rsid w:val="00F717CE"/>
    <w:rsid w:val="00F71899"/>
    <w:rsid w:val="00F71983"/>
    <w:rsid w:val="00F71C74"/>
    <w:rsid w:val="00F71DB0"/>
    <w:rsid w:val="00F71E1A"/>
    <w:rsid w:val="00F71E64"/>
    <w:rsid w:val="00F71FE7"/>
    <w:rsid w:val="00F7200A"/>
    <w:rsid w:val="00F720AD"/>
    <w:rsid w:val="00F7210E"/>
    <w:rsid w:val="00F7225A"/>
    <w:rsid w:val="00F72461"/>
    <w:rsid w:val="00F724D3"/>
    <w:rsid w:val="00F726E3"/>
    <w:rsid w:val="00F72724"/>
    <w:rsid w:val="00F7277A"/>
    <w:rsid w:val="00F72918"/>
    <w:rsid w:val="00F72A43"/>
    <w:rsid w:val="00F72A8C"/>
    <w:rsid w:val="00F72C22"/>
    <w:rsid w:val="00F72DBA"/>
    <w:rsid w:val="00F72EFB"/>
    <w:rsid w:val="00F72F7F"/>
    <w:rsid w:val="00F73125"/>
    <w:rsid w:val="00F7315B"/>
    <w:rsid w:val="00F73269"/>
    <w:rsid w:val="00F73562"/>
    <w:rsid w:val="00F735D9"/>
    <w:rsid w:val="00F736B9"/>
    <w:rsid w:val="00F738AE"/>
    <w:rsid w:val="00F738C7"/>
    <w:rsid w:val="00F739BB"/>
    <w:rsid w:val="00F73A39"/>
    <w:rsid w:val="00F73C32"/>
    <w:rsid w:val="00F73CCA"/>
    <w:rsid w:val="00F73D54"/>
    <w:rsid w:val="00F73EA3"/>
    <w:rsid w:val="00F73ED4"/>
    <w:rsid w:val="00F73EF1"/>
    <w:rsid w:val="00F7403E"/>
    <w:rsid w:val="00F740B2"/>
    <w:rsid w:val="00F741F4"/>
    <w:rsid w:val="00F7423C"/>
    <w:rsid w:val="00F74884"/>
    <w:rsid w:val="00F74996"/>
    <w:rsid w:val="00F749D5"/>
    <w:rsid w:val="00F74A49"/>
    <w:rsid w:val="00F74B26"/>
    <w:rsid w:val="00F74B3D"/>
    <w:rsid w:val="00F74C21"/>
    <w:rsid w:val="00F74E4C"/>
    <w:rsid w:val="00F74FF3"/>
    <w:rsid w:val="00F7545D"/>
    <w:rsid w:val="00F7552A"/>
    <w:rsid w:val="00F75783"/>
    <w:rsid w:val="00F75983"/>
    <w:rsid w:val="00F75B1A"/>
    <w:rsid w:val="00F75B7C"/>
    <w:rsid w:val="00F75BFF"/>
    <w:rsid w:val="00F75D17"/>
    <w:rsid w:val="00F75D5B"/>
    <w:rsid w:val="00F75E4B"/>
    <w:rsid w:val="00F75EB8"/>
    <w:rsid w:val="00F75F72"/>
    <w:rsid w:val="00F75F94"/>
    <w:rsid w:val="00F76435"/>
    <w:rsid w:val="00F7659F"/>
    <w:rsid w:val="00F765FD"/>
    <w:rsid w:val="00F76699"/>
    <w:rsid w:val="00F7671F"/>
    <w:rsid w:val="00F767FD"/>
    <w:rsid w:val="00F76874"/>
    <w:rsid w:val="00F7691F"/>
    <w:rsid w:val="00F769B0"/>
    <w:rsid w:val="00F76A63"/>
    <w:rsid w:val="00F76B42"/>
    <w:rsid w:val="00F76D05"/>
    <w:rsid w:val="00F76D8D"/>
    <w:rsid w:val="00F76E44"/>
    <w:rsid w:val="00F76EB0"/>
    <w:rsid w:val="00F7703E"/>
    <w:rsid w:val="00F770B1"/>
    <w:rsid w:val="00F77136"/>
    <w:rsid w:val="00F7730E"/>
    <w:rsid w:val="00F77499"/>
    <w:rsid w:val="00F775E9"/>
    <w:rsid w:val="00F776DC"/>
    <w:rsid w:val="00F7772D"/>
    <w:rsid w:val="00F77853"/>
    <w:rsid w:val="00F779F9"/>
    <w:rsid w:val="00F77B8D"/>
    <w:rsid w:val="00F77C73"/>
    <w:rsid w:val="00F800A9"/>
    <w:rsid w:val="00F800F0"/>
    <w:rsid w:val="00F803F7"/>
    <w:rsid w:val="00F80695"/>
    <w:rsid w:val="00F80707"/>
    <w:rsid w:val="00F80716"/>
    <w:rsid w:val="00F8077D"/>
    <w:rsid w:val="00F80830"/>
    <w:rsid w:val="00F8095A"/>
    <w:rsid w:val="00F80984"/>
    <w:rsid w:val="00F809D3"/>
    <w:rsid w:val="00F80B30"/>
    <w:rsid w:val="00F80C13"/>
    <w:rsid w:val="00F80C2F"/>
    <w:rsid w:val="00F80DC4"/>
    <w:rsid w:val="00F80FD2"/>
    <w:rsid w:val="00F80FFE"/>
    <w:rsid w:val="00F81057"/>
    <w:rsid w:val="00F811F5"/>
    <w:rsid w:val="00F81304"/>
    <w:rsid w:val="00F816E5"/>
    <w:rsid w:val="00F817FF"/>
    <w:rsid w:val="00F81855"/>
    <w:rsid w:val="00F81AE8"/>
    <w:rsid w:val="00F81B5C"/>
    <w:rsid w:val="00F81C58"/>
    <w:rsid w:val="00F81CE0"/>
    <w:rsid w:val="00F81ED6"/>
    <w:rsid w:val="00F8201B"/>
    <w:rsid w:val="00F82037"/>
    <w:rsid w:val="00F82045"/>
    <w:rsid w:val="00F8204F"/>
    <w:rsid w:val="00F82341"/>
    <w:rsid w:val="00F823F0"/>
    <w:rsid w:val="00F8250F"/>
    <w:rsid w:val="00F8251C"/>
    <w:rsid w:val="00F825C8"/>
    <w:rsid w:val="00F826CF"/>
    <w:rsid w:val="00F826E4"/>
    <w:rsid w:val="00F827DF"/>
    <w:rsid w:val="00F828A7"/>
    <w:rsid w:val="00F828DA"/>
    <w:rsid w:val="00F82A4F"/>
    <w:rsid w:val="00F82AB6"/>
    <w:rsid w:val="00F82C2E"/>
    <w:rsid w:val="00F82CCB"/>
    <w:rsid w:val="00F82ED2"/>
    <w:rsid w:val="00F8353A"/>
    <w:rsid w:val="00F83599"/>
    <w:rsid w:val="00F835D5"/>
    <w:rsid w:val="00F83AD5"/>
    <w:rsid w:val="00F83B1B"/>
    <w:rsid w:val="00F83B9C"/>
    <w:rsid w:val="00F83CE3"/>
    <w:rsid w:val="00F83D1F"/>
    <w:rsid w:val="00F83DCC"/>
    <w:rsid w:val="00F83E2F"/>
    <w:rsid w:val="00F83E88"/>
    <w:rsid w:val="00F83F54"/>
    <w:rsid w:val="00F84010"/>
    <w:rsid w:val="00F842B9"/>
    <w:rsid w:val="00F84321"/>
    <w:rsid w:val="00F8444C"/>
    <w:rsid w:val="00F844A7"/>
    <w:rsid w:val="00F844C5"/>
    <w:rsid w:val="00F8451A"/>
    <w:rsid w:val="00F84580"/>
    <w:rsid w:val="00F84672"/>
    <w:rsid w:val="00F8478B"/>
    <w:rsid w:val="00F84791"/>
    <w:rsid w:val="00F848D4"/>
    <w:rsid w:val="00F849A2"/>
    <w:rsid w:val="00F84A8C"/>
    <w:rsid w:val="00F84BFF"/>
    <w:rsid w:val="00F84C9E"/>
    <w:rsid w:val="00F84CAF"/>
    <w:rsid w:val="00F84D28"/>
    <w:rsid w:val="00F84EB6"/>
    <w:rsid w:val="00F84F45"/>
    <w:rsid w:val="00F84FEC"/>
    <w:rsid w:val="00F85129"/>
    <w:rsid w:val="00F85209"/>
    <w:rsid w:val="00F8531E"/>
    <w:rsid w:val="00F853C9"/>
    <w:rsid w:val="00F854DF"/>
    <w:rsid w:val="00F85518"/>
    <w:rsid w:val="00F8554C"/>
    <w:rsid w:val="00F85559"/>
    <w:rsid w:val="00F85686"/>
    <w:rsid w:val="00F85690"/>
    <w:rsid w:val="00F85697"/>
    <w:rsid w:val="00F85707"/>
    <w:rsid w:val="00F85798"/>
    <w:rsid w:val="00F859CE"/>
    <w:rsid w:val="00F85A45"/>
    <w:rsid w:val="00F85BC5"/>
    <w:rsid w:val="00F85C95"/>
    <w:rsid w:val="00F85EA4"/>
    <w:rsid w:val="00F85EAD"/>
    <w:rsid w:val="00F85F17"/>
    <w:rsid w:val="00F85F2F"/>
    <w:rsid w:val="00F85F84"/>
    <w:rsid w:val="00F8623B"/>
    <w:rsid w:val="00F862EF"/>
    <w:rsid w:val="00F863B8"/>
    <w:rsid w:val="00F863FE"/>
    <w:rsid w:val="00F864EB"/>
    <w:rsid w:val="00F8655C"/>
    <w:rsid w:val="00F8658F"/>
    <w:rsid w:val="00F866C9"/>
    <w:rsid w:val="00F86A56"/>
    <w:rsid w:val="00F86A5E"/>
    <w:rsid w:val="00F86D66"/>
    <w:rsid w:val="00F86D74"/>
    <w:rsid w:val="00F86EC3"/>
    <w:rsid w:val="00F86F3E"/>
    <w:rsid w:val="00F870A1"/>
    <w:rsid w:val="00F87161"/>
    <w:rsid w:val="00F871A8"/>
    <w:rsid w:val="00F87291"/>
    <w:rsid w:val="00F87303"/>
    <w:rsid w:val="00F873E9"/>
    <w:rsid w:val="00F875D2"/>
    <w:rsid w:val="00F87697"/>
    <w:rsid w:val="00F876B9"/>
    <w:rsid w:val="00F877B9"/>
    <w:rsid w:val="00F879C0"/>
    <w:rsid w:val="00F87B8E"/>
    <w:rsid w:val="00F87BAD"/>
    <w:rsid w:val="00F87BD4"/>
    <w:rsid w:val="00F87CCE"/>
    <w:rsid w:val="00F87CE9"/>
    <w:rsid w:val="00F87F2C"/>
    <w:rsid w:val="00F87F73"/>
    <w:rsid w:val="00F87F9B"/>
    <w:rsid w:val="00F90068"/>
    <w:rsid w:val="00F900D6"/>
    <w:rsid w:val="00F900E0"/>
    <w:rsid w:val="00F900F4"/>
    <w:rsid w:val="00F9026D"/>
    <w:rsid w:val="00F90487"/>
    <w:rsid w:val="00F904C9"/>
    <w:rsid w:val="00F90554"/>
    <w:rsid w:val="00F9069E"/>
    <w:rsid w:val="00F9072D"/>
    <w:rsid w:val="00F907C2"/>
    <w:rsid w:val="00F9091F"/>
    <w:rsid w:val="00F90A9C"/>
    <w:rsid w:val="00F90AA8"/>
    <w:rsid w:val="00F90E09"/>
    <w:rsid w:val="00F90F4C"/>
    <w:rsid w:val="00F9164F"/>
    <w:rsid w:val="00F91685"/>
    <w:rsid w:val="00F916B6"/>
    <w:rsid w:val="00F917DF"/>
    <w:rsid w:val="00F91A31"/>
    <w:rsid w:val="00F91BE8"/>
    <w:rsid w:val="00F91D6C"/>
    <w:rsid w:val="00F91DBD"/>
    <w:rsid w:val="00F91E66"/>
    <w:rsid w:val="00F91F4F"/>
    <w:rsid w:val="00F91FB3"/>
    <w:rsid w:val="00F920EF"/>
    <w:rsid w:val="00F9210A"/>
    <w:rsid w:val="00F92116"/>
    <w:rsid w:val="00F92243"/>
    <w:rsid w:val="00F92306"/>
    <w:rsid w:val="00F92345"/>
    <w:rsid w:val="00F92371"/>
    <w:rsid w:val="00F92732"/>
    <w:rsid w:val="00F9279F"/>
    <w:rsid w:val="00F9281F"/>
    <w:rsid w:val="00F92863"/>
    <w:rsid w:val="00F9290C"/>
    <w:rsid w:val="00F929E4"/>
    <w:rsid w:val="00F92A3B"/>
    <w:rsid w:val="00F92AC8"/>
    <w:rsid w:val="00F92D2E"/>
    <w:rsid w:val="00F92D7F"/>
    <w:rsid w:val="00F92F8D"/>
    <w:rsid w:val="00F93043"/>
    <w:rsid w:val="00F930C1"/>
    <w:rsid w:val="00F930DF"/>
    <w:rsid w:val="00F93139"/>
    <w:rsid w:val="00F9313E"/>
    <w:rsid w:val="00F93305"/>
    <w:rsid w:val="00F93357"/>
    <w:rsid w:val="00F935FA"/>
    <w:rsid w:val="00F9369C"/>
    <w:rsid w:val="00F93892"/>
    <w:rsid w:val="00F939F6"/>
    <w:rsid w:val="00F93A6A"/>
    <w:rsid w:val="00F93AF2"/>
    <w:rsid w:val="00F93BB4"/>
    <w:rsid w:val="00F93C62"/>
    <w:rsid w:val="00F93C7A"/>
    <w:rsid w:val="00F93D28"/>
    <w:rsid w:val="00F93D8E"/>
    <w:rsid w:val="00F93DDF"/>
    <w:rsid w:val="00F93EA0"/>
    <w:rsid w:val="00F93F3F"/>
    <w:rsid w:val="00F93F58"/>
    <w:rsid w:val="00F93FCA"/>
    <w:rsid w:val="00F940F2"/>
    <w:rsid w:val="00F94159"/>
    <w:rsid w:val="00F94181"/>
    <w:rsid w:val="00F9425B"/>
    <w:rsid w:val="00F9430E"/>
    <w:rsid w:val="00F94383"/>
    <w:rsid w:val="00F944EF"/>
    <w:rsid w:val="00F94504"/>
    <w:rsid w:val="00F94551"/>
    <w:rsid w:val="00F94681"/>
    <w:rsid w:val="00F94769"/>
    <w:rsid w:val="00F947DF"/>
    <w:rsid w:val="00F94863"/>
    <w:rsid w:val="00F94A38"/>
    <w:rsid w:val="00F94A88"/>
    <w:rsid w:val="00F94AD6"/>
    <w:rsid w:val="00F94BA1"/>
    <w:rsid w:val="00F94C16"/>
    <w:rsid w:val="00F94C4D"/>
    <w:rsid w:val="00F94C7C"/>
    <w:rsid w:val="00F94C81"/>
    <w:rsid w:val="00F94DA5"/>
    <w:rsid w:val="00F94DC2"/>
    <w:rsid w:val="00F94E1C"/>
    <w:rsid w:val="00F94E26"/>
    <w:rsid w:val="00F94E43"/>
    <w:rsid w:val="00F95065"/>
    <w:rsid w:val="00F95158"/>
    <w:rsid w:val="00F9526B"/>
    <w:rsid w:val="00F95573"/>
    <w:rsid w:val="00F95588"/>
    <w:rsid w:val="00F9567E"/>
    <w:rsid w:val="00F95840"/>
    <w:rsid w:val="00F9585B"/>
    <w:rsid w:val="00F95893"/>
    <w:rsid w:val="00F958D6"/>
    <w:rsid w:val="00F95978"/>
    <w:rsid w:val="00F95984"/>
    <w:rsid w:val="00F959EB"/>
    <w:rsid w:val="00F95A5C"/>
    <w:rsid w:val="00F95B07"/>
    <w:rsid w:val="00F95B35"/>
    <w:rsid w:val="00F95D05"/>
    <w:rsid w:val="00F95E46"/>
    <w:rsid w:val="00F95F7E"/>
    <w:rsid w:val="00F95FC7"/>
    <w:rsid w:val="00F96013"/>
    <w:rsid w:val="00F961E8"/>
    <w:rsid w:val="00F96205"/>
    <w:rsid w:val="00F9628C"/>
    <w:rsid w:val="00F96459"/>
    <w:rsid w:val="00F9650A"/>
    <w:rsid w:val="00F9654F"/>
    <w:rsid w:val="00F96644"/>
    <w:rsid w:val="00F96671"/>
    <w:rsid w:val="00F966A6"/>
    <w:rsid w:val="00F96831"/>
    <w:rsid w:val="00F968DA"/>
    <w:rsid w:val="00F96950"/>
    <w:rsid w:val="00F96972"/>
    <w:rsid w:val="00F96A29"/>
    <w:rsid w:val="00F96A74"/>
    <w:rsid w:val="00F96AA7"/>
    <w:rsid w:val="00F96C77"/>
    <w:rsid w:val="00F96C9F"/>
    <w:rsid w:val="00F96D86"/>
    <w:rsid w:val="00F96D87"/>
    <w:rsid w:val="00F96EA8"/>
    <w:rsid w:val="00F96F3A"/>
    <w:rsid w:val="00F96F3E"/>
    <w:rsid w:val="00F96FBC"/>
    <w:rsid w:val="00F9704F"/>
    <w:rsid w:val="00F970C0"/>
    <w:rsid w:val="00F972BB"/>
    <w:rsid w:val="00F972CA"/>
    <w:rsid w:val="00F972FE"/>
    <w:rsid w:val="00F9736B"/>
    <w:rsid w:val="00F973D6"/>
    <w:rsid w:val="00F97476"/>
    <w:rsid w:val="00F9748F"/>
    <w:rsid w:val="00F97622"/>
    <w:rsid w:val="00F97640"/>
    <w:rsid w:val="00F976CF"/>
    <w:rsid w:val="00F97737"/>
    <w:rsid w:val="00F979E4"/>
    <w:rsid w:val="00F97AC7"/>
    <w:rsid w:val="00F97B3E"/>
    <w:rsid w:val="00F97BAE"/>
    <w:rsid w:val="00F97BCE"/>
    <w:rsid w:val="00F97C2E"/>
    <w:rsid w:val="00F97C7B"/>
    <w:rsid w:val="00F97D21"/>
    <w:rsid w:val="00F97D2B"/>
    <w:rsid w:val="00F97D5F"/>
    <w:rsid w:val="00F97D62"/>
    <w:rsid w:val="00F97DB8"/>
    <w:rsid w:val="00F97ED8"/>
    <w:rsid w:val="00FA00E0"/>
    <w:rsid w:val="00FA0178"/>
    <w:rsid w:val="00FA026D"/>
    <w:rsid w:val="00FA02B7"/>
    <w:rsid w:val="00FA037D"/>
    <w:rsid w:val="00FA0388"/>
    <w:rsid w:val="00FA04A4"/>
    <w:rsid w:val="00FA04B6"/>
    <w:rsid w:val="00FA052F"/>
    <w:rsid w:val="00FA0557"/>
    <w:rsid w:val="00FA072E"/>
    <w:rsid w:val="00FA0833"/>
    <w:rsid w:val="00FA086D"/>
    <w:rsid w:val="00FA09B3"/>
    <w:rsid w:val="00FA0A7D"/>
    <w:rsid w:val="00FA0AFB"/>
    <w:rsid w:val="00FA0CF7"/>
    <w:rsid w:val="00FA0DF7"/>
    <w:rsid w:val="00FA0E34"/>
    <w:rsid w:val="00FA0E7D"/>
    <w:rsid w:val="00FA0F17"/>
    <w:rsid w:val="00FA0FA0"/>
    <w:rsid w:val="00FA0FB1"/>
    <w:rsid w:val="00FA1094"/>
    <w:rsid w:val="00FA10C2"/>
    <w:rsid w:val="00FA1104"/>
    <w:rsid w:val="00FA110C"/>
    <w:rsid w:val="00FA11EE"/>
    <w:rsid w:val="00FA1374"/>
    <w:rsid w:val="00FA13B1"/>
    <w:rsid w:val="00FA1439"/>
    <w:rsid w:val="00FA1577"/>
    <w:rsid w:val="00FA165C"/>
    <w:rsid w:val="00FA17CA"/>
    <w:rsid w:val="00FA185F"/>
    <w:rsid w:val="00FA18A3"/>
    <w:rsid w:val="00FA1A36"/>
    <w:rsid w:val="00FA1A47"/>
    <w:rsid w:val="00FA1AAE"/>
    <w:rsid w:val="00FA1B4F"/>
    <w:rsid w:val="00FA1C3F"/>
    <w:rsid w:val="00FA1C63"/>
    <w:rsid w:val="00FA1CF6"/>
    <w:rsid w:val="00FA1D4B"/>
    <w:rsid w:val="00FA2027"/>
    <w:rsid w:val="00FA2057"/>
    <w:rsid w:val="00FA2061"/>
    <w:rsid w:val="00FA20A1"/>
    <w:rsid w:val="00FA211B"/>
    <w:rsid w:val="00FA2194"/>
    <w:rsid w:val="00FA21B8"/>
    <w:rsid w:val="00FA22A9"/>
    <w:rsid w:val="00FA22E5"/>
    <w:rsid w:val="00FA23E4"/>
    <w:rsid w:val="00FA23EA"/>
    <w:rsid w:val="00FA2641"/>
    <w:rsid w:val="00FA281C"/>
    <w:rsid w:val="00FA284C"/>
    <w:rsid w:val="00FA286F"/>
    <w:rsid w:val="00FA28C1"/>
    <w:rsid w:val="00FA28E1"/>
    <w:rsid w:val="00FA2AEC"/>
    <w:rsid w:val="00FA2C2C"/>
    <w:rsid w:val="00FA2C74"/>
    <w:rsid w:val="00FA2CA4"/>
    <w:rsid w:val="00FA2CCE"/>
    <w:rsid w:val="00FA2E13"/>
    <w:rsid w:val="00FA3024"/>
    <w:rsid w:val="00FA306C"/>
    <w:rsid w:val="00FA3080"/>
    <w:rsid w:val="00FA312F"/>
    <w:rsid w:val="00FA3137"/>
    <w:rsid w:val="00FA3311"/>
    <w:rsid w:val="00FA3356"/>
    <w:rsid w:val="00FA345E"/>
    <w:rsid w:val="00FA34CB"/>
    <w:rsid w:val="00FA34E2"/>
    <w:rsid w:val="00FA3514"/>
    <w:rsid w:val="00FA35BE"/>
    <w:rsid w:val="00FA377A"/>
    <w:rsid w:val="00FA393C"/>
    <w:rsid w:val="00FA3990"/>
    <w:rsid w:val="00FA39CC"/>
    <w:rsid w:val="00FA3CEA"/>
    <w:rsid w:val="00FA3DA0"/>
    <w:rsid w:val="00FA3E3C"/>
    <w:rsid w:val="00FA3E53"/>
    <w:rsid w:val="00FA400B"/>
    <w:rsid w:val="00FA405B"/>
    <w:rsid w:val="00FA40D4"/>
    <w:rsid w:val="00FA4136"/>
    <w:rsid w:val="00FA41FC"/>
    <w:rsid w:val="00FA4384"/>
    <w:rsid w:val="00FA4411"/>
    <w:rsid w:val="00FA452E"/>
    <w:rsid w:val="00FA45EB"/>
    <w:rsid w:val="00FA46D6"/>
    <w:rsid w:val="00FA46E8"/>
    <w:rsid w:val="00FA4786"/>
    <w:rsid w:val="00FA4787"/>
    <w:rsid w:val="00FA497B"/>
    <w:rsid w:val="00FA4A8C"/>
    <w:rsid w:val="00FA4B00"/>
    <w:rsid w:val="00FA4B29"/>
    <w:rsid w:val="00FA4B6F"/>
    <w:rsid w:val="00FA4BA0"/>
    <w:rsid w:val="00FA4C04"/>
    <w:rsid w:val="00FA4C5F"/>
    <w:rsid w:val="00FA4D62"/>
    <w:rsid w:val="00FA4DED"/>
    <w:rsid w:val="00FA4F15"/>
    <w:rsid w:val="00FA4F4C"/>
    <w:rsid w:val="00FA4F63"/>
    <w:rsid w:val="00FA5139"/>
    <w:rsid w:val="00FA5221"/>
    <w:rsid w:val="00FA53EE"/>
    <w:rsid w:val="00FA5478"/>
    <w:rsid w:val="00FA54E3"/>
    <w:rsid w:val="00FA57CD"/>
    <w:rsid w:val="00FA57E1"/>
    <w:rsid w:val="00FA58A5"/>
    <w:rsid w:val="00FA5917"/>
    <w:rsid w:val="00FA592F"/>
    <w:rsid w:val="00FA59F0"/>
    <w:rsid w:val="00FA5A2E"/>
    <w:rsid w:val="00FA5A35"/>
    <w:rsid w:val="00FA5B4F"/>
    <w:rsid w:val="00FA5C15"/>
    <w:rsid w:val="00FA5E5A"/>
    <w:rsid w:val="00FA5FC1"/>
    <w:rsid w:val="00FA6033"/>
    <w:rsid w:val="00FA60D3"/>
    <w:rsid w:val="00FA614F"/>
    <w:rsid w:val="00FA620E"/>
    <w:rsid w:val="00FA6492"/>
    <w:rsid w:val="00FA6506"/>
    <w:rsid w:val="00FA6606"/>
    <w:rsid w:val="00FA6615"/>
    <w:rsid w:val="00FA66C6"/>
    <w:rsid w:val="00FA6709"/>
    <w:rsid w:val="00FA67DF"/>
    <w:rsid w:val="00FA69AA"/>
    <w:rsid w:val="00FA6A18"/>
    <w:rsid w:val="00FA6A73"/>
    <w:rsid w:val="00FA6BA3"/>
    <w:rsid w:val="00FA6BF1"/>
    <w:rsid w:val="00FA6C70"/>
    <w:rsid w:val="00FA6CAD"/>
    <w:rsid w:val="00FA6CAF"/>
    <w:rsid w:val="00FA6FA7"/>
    <w:rsid w:val="00FA6FDE"/>
    <w:rsid w:val="00FA7090"/>
    <w:rsid w:val="00FA71B1"/>
    <w:rsid w:val="00FA7202"/>
    <w:rsid w:val="00FA7267"/>
    <w:rsid w:val="00FA7470"/>
    <w:rsid w:val="00FA7851"/>
    <w:rsid w:val="00FA7852"/>
    <w:rsid w:val="00FA7891"/>
    <w:rsid w:val="00FA7929"/>
    <w:rsid w:val="00FA7CD2"/>
    <w:rsid w:val="00FA7DD0"/>
    <w:rsid w:val="00FA7E94"/>
    <w:rsid w:val="00FB0016"/>
    <w:rsid w:val="00FB0063"/>
    <w:rsid w:val="00FB00B0"/>
    <w:rsid w:val="00FB0150"/>
    <w:rsid w:val="00FB015F"/>
    <w:rsid w:val="00FB01C7"/>
    <w:rsid w:val="00FB03D2"/>
    <w:rsid w:val="00FB03EF"/>
    <w:rsid w:val="00FB060C"/>
    <w:rsid w:val="00FB0651"/>
    <w:rsid w:val="00FB0684"/>
    <w:rsid w:val="00FB0694"/>
    <w:rsid w:val="00FB0867"/>
    <w:rsid w:val="00FB09F1"/>
    <w:rsid w:val="00FB0A45"/>
    <w:rsid w:val="00FB0AD0"/>
    <w:rsid w:val="00FB0BBE"/>
    <w:rsid w:val="00FB0CCF"/>
    <w:rsid w:val="00FB0CF7"/>
    <w:rsid w:val="00FB0D51"/>
    <w:rsid w:val="00FB0F04"/>
    <w:rsid w:val="00FB0FA6"/>
    <w:rsid w:val="00FB10AB"/>
    <w:rsid w:val="00FB118F"/>
    <w:rsid w:val="00FB11AA"/>
    <w:rsid w:val="00FB136D"/>
    <w:rsid w:val="00FB1749"/>
    <w:rsid w:val="00FB17C9"/>
    <w:rsid w:val="00FB180A"/>
    <w:rsid w:val="00FB1821"/>
    <w:rsid w:val="00FB187C"/>
    <w:rsid w:val="00FB1896"/>
    <w:rsid w:val="00FB18F4"/>
    <w:rsid w:val="00FB1947"/>
    <w:rsid w:val="00FB1950"/>
    <w:rsid w:val="00FB1A52"/>
    <w:rsid w:val="00FB1B0E"/>
    <w:rsid w:val="00FB1C81"/>
    <w:rsid w:val="00FB1CED"/>
    <w:rsid w:val="00FB1EBF"/>
    <w:rsid w:val="00FB1F6A"/>
    <w:rsid w:val="00FB2187"/>
    <w:rsid w:val="00FB21FA"/>
    <w:rsid w:val="00FB226F"/>
    <w:rsid w:val="00FB22BC"/>
    <w:rsid w:val="00FB23D7"/>
    <w:rsid w:val="00FB2492"/>
    <w:rsid w:val="00FB26CD"/>
    <w:rsid w:val="00FB2704"/>
    <w:rsid w:val="00FB2A46"/>
    <w:rsid w:val="00FB2A5D"/>
    <w:rsid w:val="00FB2C3E"/>
    <w:rsid w:val="00FB2C63"/>
    <w:rsid w:val="00FB2E88"/>
    <w:rsid w:val="00FB2FBA"/>
    <w:rsid w:val="00FB306F"/>
    <w:rsid w:val="00FB3111"/>
    <w:rsid w:val="00FB31A7"/>
    <w:rsid w:val="00FB3314"/>
    <w:rsid w:val="00FB3496"/>
    <w:rsid w:val="00FB356B"/>
    <w:rsid w:val="00FB35C7"/>
    <w:rsid w:val="00FB3683"/>
    <w:rsid w:val="00FB38C9"/>
    <w:rsid w:val="00FB38F1"/>
    <w:rsid w:val="00FB3936"/>
    <w:rsid w:val="00FB398C"/>
    <w:rsid w:val="00FB3CD9"/>
    <w:rsid w:val="00FB3D4D"/>
    <w:rsid w:val="00FB3DF7"/>
    <w:rsid w:val="00FB41EE"/>
    <w:rsid w:val="00FB4215"/>
    <w:rsid w:val="00FB42D8"/>
    <w:rsid w:val="00FB44CC"/>
    <w:rsid w:val="00FB44F8"/>
    <w:rsid w:val="00FB4581"/>
    <w:rsid w:val="00FB45C0"/>
    <w:rsid w:val="00FB4635"/>
    <w:rsid w:val="00FB4691"/>
    <w:rsid w:val="00FB46C0"/>
    <w:rsid w:val="00FB4743"/>
    <w:rsid w:val="00FB48B7"/>
    <w:rsid w:val="00FB4A14"/>
    <w:rsid w:val="00FB4D9D"/>
    <w:rsid w:val="00FB4E2F"/>
    <w:rsid w:val="00FB4EA8"/>
    <w:rsid w:val="00FB4EF9"/>
    <w:rsid w:val="00FB4F82"/>
    <w:rsid w:val="00FB5247"/>
    <w:rsid w:val="00FB534A"/>
    <w:rsid w:val="00FB5379"/>
    <w:rsid w:val="00FB5833"/>
    <w:rsid w:val="00FB5883"/>
    <w:rsid w:val="00FB58AE"/>
    <w:rsid w:val="00FB59B6"/>
    <w:rsid w:val="00FB5D29"/>
    <w:rsid w:val="00FB5D36"/>
    <w:rsid w:val="00FB5DFC"/>
    <w:rsid w:val="00FB5E3D"/>
    <w:rsid w:val="00FB5E60"/>
    <w:rsid w:val="00FB5F4C"/>
    <w:rsid w:val="00FB6107"/>
    <w:rsid w:val="00FB622C"/>
    <w:rsid w:val="00FB624C"/>
    <w:rsid w:val="00FB6259"/>
    <w:rsid w:val="00FB66E6"/>
    <w:rsid w:val="00FB66E8"/>
    <w:rsid w:val="00FB6704"/>
    <w:rsid w:val="00FB6711"/>
    <w:rsid w:val="00FB67FC"/>
    <w:rsid w:val="00FB69FE"/>
    <w:rsid w:val="00FB6A19"/>
    <w:rsid w:val="00FB6A39"/>
    <w:rsid w:val="00FB6A44"/>
    <w:rsid w:val="00FB6A96"/>
    <w:rsid w:val="00FB6B50"/>
    <w:rsid w:val="00FB6BC4"/>
    <w:rsid w:val="00FB6ED5"/>
    <w:rsid w:val="00FB6FDA"/>
    <w:rsid w:val="00FB707A"/>
    <w:rsid w:val="00FB7303"/>
    <w:rsid w:val="00FB7696"/>
    <w:rsid w:val="00FB7777"/>
    <w:rsid w:val="00FB78DD"/>
    <w:rsid w:val="00FB794C"/>
    <w:rsid w:val="00FB79A8"/>
    <w:rsid w:val="00FB7A01"/>
    <w:rsid w:val="00FB7BE1"/>
    <w:rsid w:val="00FB7C8D"/>
    <w:rsid w:val="00FB7E2C"/>
    <w:rsid w:val="00FC00D8"/>
    <w:rsid w:val="00FC0197"/>
    <w:rsid w:val="00FC01A5"/>
    <w:rsid w:val="00FC0317"/>
    <w:rsid w:val="00FC057E"/>
    <w:rsid w:val="00FC0652"/>
    <w:rsid w:val="00FC0693"/>
    <w:rsid w:val="00FC072F"/>
    <w:rsid w:val="00FC08E2"/>
    <w:rsid w:val="00FC08FA"/>
    <w:rsid w:val="00FC09A5"/>
    <w:rsid w:val="00FC0ADD"/>
    <w:rsid w:val="00FC0AE8"/>
    <w:rsid w:val="00FC0D02"/>
    <w:rsid w:val="00FC10B0"/>
    <w:rsid w:val="00FC10D1"/>
    <w:rsid w:val="00FC10F5"/>
    <w:rsid w:val="00FC115E"/>
    <w:rsid w:val="00FC1346"/>
    <w:rsid w:val="00FC14C6"/>
    <w:rsid w:val="00FC151E"/>
    <w:rsid w:val="00FC15E6"/>
    <w:rsid w:val="00FC1757"/>
    <w:rsid w:val="00FC17DF"/>
    <w:rsid w:val="00FC1917"/>
    <w:rsid w:val="00FC19B8"/>
    <w:rsid w:val="00FC1BDE"/>
    <w:rsid w:val="00FC1C75"/>
    <w:rsid w:val="00FC1CAF"/>
    <w:rsid w:val="00FC1CF0"/>
    <w:rsid w:val="00FC1D46"/>
    <w:rsid w:val="00FC1F44"/>
    <w:rsid w:val="00FC2287"/>
    <w:rsid w:val="00FC233A"/>
    <w:rsid w:val="00FC2360"/>
    <w:rsid w:val="00FC2426"/>
    <w:rsid w:val="00FC250A"/>
    <w:rsid w:val="00FC2549"/>
    <w:rsid w:val="00FC26F3"/>
    <w:rsid w:val="00FC273E"/>
    <w:rsid w:val="00FC280D"/>
    <w:rsid w:val="00FC2837"/>
    <w:rsid w:val="00FC2B16"/>
    <w:rsid w:val="00FC2B1A"/>
    <w:rsid w:val="00FC2B6F"/>
    <w:rsid w:val="00FC2B7C"/>
    <w:rsid w:val="00FC2D66"/>
    <w:rsid w:val="00FC2DDF"/>
    <w:rsid w:val="00FC2DF9"/>
    <w:rsid w:val="00FC2EA3"/>
    <w:rsid w:val="00FC301D"/>
    <w:rsid w:val="00FC3168"/>
    <w:rsid w:val="00FC3206"/>
    <w:rsid w:val="00FC3217"/>
    <w:rsid w:val="00FC3252"/>
    <w:rsid w:val="00FC32F9"/>
    <w:rsid w:val="00FC337C"/>
    <w:rsid w:val="00FC3650"/>
    <w:rsid w:val="00FC3653"/>
    <w:rsid w:val="00FC373D"/>
    <w:rsid w:val="00FC3966"/>
    <w:rsid w:val="00FC3BA9"/>
    <w:rsid w:val="00FC3C45"/>
    <w:rsid w:val="00FC3D46"/>
    <w:rsid w:val="00FC3D95"/>
    <w:rsid w:val="00FC3E13"/>
    <w:rsid w:val="00FC41A3"/>
    <w:rsid w:val="00FC41A6"/>
    <w:rsid w:val="00FC41EF"/>
    <w:rsid w:val="00FC437C"/>
    <w:rsid w:val="00FC438A"/>
    <w:rsid w:val="00FC4546"/>
    <w:rsid w:val="00FC4573"/>
    <w:rsid w:val="00FC47F8"/>
    <w:rsid w:val="00FC48D2"/>
    <w:rsid w:val="00FC48F9"/>
    <w:rsid w:val="00FC4C89"/>
    <w:rsid w:val="00FC4D97"/>
    <w:rsid w:val="00FC4E94"/>
    <w:rsid w:val="00FC5024"/>
    <w:rsid w:val="00FC5243"/>
    <w:rsid w:val="00FC5317"/>
    <w:rsid w:val="00FC5400"/>
    <w:rsid w:val="00FC559F"/>
    <w:rsid w:val="00FC5614"/>
    <w:rsid w:val="00FC5931"/>
    <w:rsid w:val="00FC5AE0"/>
    <w:rsid w:val="00FC5AEB"/>
    <w:rsid w:val="00FC5AF2"/>
    <w:rsid w:val="00FC5AF4"/>
    <w:rsid w:val="00FC5C09"/>
    <w:rsid w:val="00FC5EFA"/>
    <w:rsid w:val="00FC5F43"/>
    <w:rsid w:val="00FC5FDA"/>
    <w:rsid w:val="00FC60F5"/>
    <w:rsid w:val="00FC6176"/>
    <w:rsid w:val="00FC622D"/>
    <w:rsid w:val="00FC6246"/>
    <w:rsid w:val="00FC654E"/>
    <w:rsid w:val="00FC65CE"/>
    <w:rsid w:val="00FC665E"/>
    <w:rsid w:val="00FC6678"/>
    <w:rsid w:val="00FC6805"/>
    <w:rsid w:val="00FC6A08"/>
    <w:rsid w:val="00FC6B45"/>
    <w:rsid w:val="00FC6E1A"/>
    <w:rsid w:val="00FC6E90"/>
    <w:rsid w:val="00FC6F0F"/>
    <w:rsid w:val="00FC6F15"/>
    <w:rsid w:val="00FC7090"/>
    <w:rsid w:val="00FC73B3"/>
    <w:rsid w:val="00FC73D6"/>
    <w:rsid w:val="00FC73E4"/>
    <w:rsid w:val="00FC74CB"/>
    <w:rsid w:val="00FC75C8"/>
    <w:rsid w:val="00FC7912"/>
    <w:rsid w:val="00FC798F"/>
    <w:rsid w:val="00FC7B0F"/>
    <w:rsid w:val="00FC7B2A"/>
    <w:rsid w:val="00FC7B3B"/>
    <w:rsid w:val="00FC7CAA"/>
    <w:rsid w:val="00FC7DA8"/>
    <w:rsid w:val="00FD00F0"/>
    <w:rsid w:val="00FD013C"/>
    <w:rsid w:val="00FD0172"/>
    <w:rsid w:val="00FD0216"/>
    <w:rsid w:val="00FD0305"/>
    <w:rsid w:val="00FD03FF"/>
    <w:rsid w:val="00FD051D"/>
    <w:rsid w:val="00FD0577"/>
    <w:rsid w:val="00FD05E5"/>
    <w:rsid w:val="00FD0737"/>
    <w:rsid w:val="00FD096D"/>
    <w:rsid w:val="00FD098B"/>
    <w:rsid w:val="00FD0BC5"/>
    <w:rsid w:val="00FD0C74"/>
    <w:rsid w:val="00FD0C7F"/>
    <w:rsid w:val="00FD0DBF"/>
    <w:rsid w:val="00FD11CE"/>
    <w:rsid w:val="00FD13E4"/>
    <w:rsid w:val="00FD1422"/>
    <w:rsid w:val="00FD149E"/>
    <w:rsid w:val="00FD1587"/>
    <w:rsid w:val="00FD15AD"/>
    <w:rsid w:val="00FD1606"/>
    <w:rsid w:val="00FD1732"/>
    <w:rsid w:val="00FD17D8"/>
    <w:rsid w:val="00FD17F3"/>
    <w:rsid w:val="00FD1814"/>
    <w:rsid w:val="00FD1892"/>
    <w:rsid w:val="00FD193F"/>
    <w:rsid w:val="00FD1AFC"/>
    <w:rsid w:val="00FD1B5D"/>
    <w:rsid w:val="00FD1C22"/>
    <w:rsid w:val="00FD1D28"/>
    <w:rsid w:val="00FD1E44"/>
    <w:rsid w:val="00FD1E48"/>
    <w:rsid w:val="00FD1F23"/>
    <w:rsid w:val="00FD1F7B"/>
    <w:rsid w:val="00FD2081"/>
    <w:rsid w:val="00FD2145"/>
    <w:rsid w:val="00FD21D3"/>
    <w:rsid w:val="00FD242C"/>
    <w:rsid w:val="00FD2441"/>
    <w:rsid w:val="00FD2573"/>
    <w:rsid w:val="00FD2645"/>
    <w:rsid w:val="00FD26E7"/>
    <w:rsid w:val="00FD278A"/>
    <w:rsid w:val="00FD27A3"/>
    <w:rsid w:val="00FD27B8"/>
    <w:rsid w:val="00FD283F"/>
    <w:rsid w:val="00FD2878"/>
    <w:rsid w:val="00FD291D"/>
    <w:rsid w:val="00FD2A71"/>
    <w:rsid w:val="00FD2AC6"/>
    <w:rsid w:val="00FD2B3E"/>
    <w:rsid w:val="00FD2FB6"/>
    <w:rsid w:val="00FD302E"/>
    <w:rsid w:val="00FD318F"/>
    <w:rsid w:val="00FD31DB"/>
    <w:rsid w:val="00FD34F1"/>
    <w:rsid w:val="00FD3689"/>
    <w:rsid w:val="00FD3795"/>
    <w:rsid w:val="00FD3809"/>
    <w:rsid w:val="00FD393F"/>
    <w:rsid w:val="00FD3958"/>
    <w:rsid w:val="00FD39BF"/>
    <w:rsid w:val="00FD39E5"/>
    <w:rsid w:val="00FD3A54"/>
    <w:rsid w:val="00FD3B46"/>
    <w:rsid w:val="00FD3B72"/>
    <w:rsid w:val="00FD3BFA"/>
    <w:rsid w:val="00FD3C24"/>
    <w:rsid w:val="00FD3EA3"/>
    <w:rsid w:val="00FD3EE3"/>
    <w:rsid w:val="00FD400A"/>
    <w:rsid w:val="00FD4018"/>
    <w:rsid w:val="00FD45A3"/>
    <w:rsid w:val="00FD4723"/>
    <w:rsid w:val="00FD4826"/>
    <w:rsid w:val="00FD49CB"/>
    <w:rsid w:val="00FD4A7B"/>
    <w:rsid w:val="00FD4B2A"/>
    <w:rsid w:val="00FD4BFF"/>
    <w:rsid w:val="00FD4CF8"/>
    <w:rsid w:val="00FD4EA7"/>
    <w:rsid w:val="00FD512A"/>
    <w:rsid w:val="00FD5141"/>
    <w:rsid w:val="00FD51D6"/>
    <w:rsid w:val="00FD530B"/>
    <w:rsid w:val="00FD53DB"/>
    <w:rsid w:val="00FD53F4"/>
    <w:rsid w:val="00FD5580"/>
    <w:rsid w:val="00FD559A"/>
    <w:rsid w:val="00FD57C7"/>
    <w:rsid w:val="00FD58FA"/>
    <w:rsid w:val="00FD5B7B"/>
    <w:rsid w:val="00FD5D09"/>
    <w:rsid w:val="00FD5DB7"/>
    <w:rsid w:val="00FD5DD8"/>
    <w:rsid w:val="00FD5FF7"/>
    <w:rsid w:val="00FD60AC"/>
    <w:rsid w:val="00FD6134"/>
    <w:rsid w:val="00FD61CC"/>
    <w:rsid w:val="00FD6318"/>
    <w:rsid w:val="00FD6326"/>
    <w:rsid w:val="00FD64F4"/>
    <w:rsid w:val="00FD65CC"/>
    <w:rsid w:val="00FD6727"/>
    <w:rsid w:val="00FD686E"/>
    <w:rsid w:val="00FD6C45"/>
    <w:rsid w:val="00FD6C6A"/>
    <w:rsid w:val="00FD6C8C"/>
    <w:rsid w:val="00FD6D6A"/>
    <w:rsid w:val="00FD6DA5"/>
    <w:rsid w:val="00FD70BB"/>
    <w:rsid w:val="00FD70D9"/>
    <w:rsid w:val="00FD71C7"/>
    <w:rsid w:val="00FD7237"/>
    <w:rsid w:val="00FD72DB"/>
    <w:rsid w:val="00FD734B"/>
    <w:rsid w:val="00FD735D"/>
    <w:rsid w:val="00FD73D6"/>
    <w:rsid w:val="00FD748A"/>
    <w:rsid w:val="00FD749E"/>
    <w:rsid w:val="00FD762F"/>
    <w:rsid w:val="00FD76E3"/>
    <w:rsid w:val="00FD76FE"/>
    <w:rsid w:val="00FD7726"/>
    <w:rsid w:val="00FD778A"/>
    <w:rsid w:val="00FD797B"/>
    <w:rsid w:val="00FD7A8D"/>
    <w:rsid w:val="00FD7C06"/>
    <w:rsid w:val="00FD7C36"/>
    <w:rsid w:val="00FD7C40"/>
    <w:rsid w:val="00FD7C85"/>
    <w:rsid w:val="00FD7D39"/>
    <w:rsid w:val="00FD7DF4"/>
    <w:rsid w:val="00FD7E5C"/>
    <w:rsid w:val="00FD7E75"/>
    <w:rsid w:val="00FD7F7D"/>
    <w:rsid w:val="00FE001E"/>
    <w:rsid w:val="00FE0170"/>
    <w:rsid w:val="00FE030D"/>
    <w:rsid w:val="00FE0421"/>
    <w:rsid w:val="00FE0443"/>
    <w:rsid w:val="00FE044B"/>
    <w:rsid w:val="00FE0532"/>
    <w:rsid w:val="00FE05B7"/>
    <w:rsid w:val="00FE05D3"/>
    <w:rsid w:val="00FE0647"/>
    <w:rsid w:val="00FE0958"/>
    <w:rsid w:val="00FE095B"/>
    <w:rsid w:val="00FE0ADB"/>
    <w:rsid w:val="00FE0BB8"/>
    <w:rsid w:val="00FE0CF6"/>
    <w:rsid w:val="00FE0EB5"/>
    <w:rsid w:val="00FE1252"/>
    <w:rsid w:val="00FE130C"/>
    <w:rsid w:val="00FE1481"/>
    <w:rsid w:val="00FE158E"/>
    <w:rsid w:val="00FE16C9"/>
    <w:rsid w:val="00FE16E3"/>
    <w:rsid w:val="00FE1714"/>
    <w:rsid w:val="00FE17C8"/>
    <w:rsid w:val="00FE1A2D"/>
    <w:rsid w:val="00FE1ADB"/>
    <w:rsid w:val="00FE1B1A"/>
    <w:rsid w:val="00FE1BD4"/>
    <w:rsid w:val="00FE1C31"/>
    <w:rsid w:val="00FE1CFB"/>
    <w:rsid w:val="00FE1E12"/>
    <w:rsid w:val="00FE1E1F"/>
    <w:rsid w:val="00FE1EFE"/>
    <w:rsid w:val="00FE200F"/>
    <w:rsid w:val="00FE2059"/>
    <w:rsid w:val="00FE2411"/>
    <w:rsid w:val="00FE2428"/>
    <w:rsid w:val="00FE260E"/>
    <w:rsid w:val="00FE2737"/>
    <w:rsid w:val="00FE2C1F"/>
    <w:rsid w:val="00FE2CD6"/>
    <w:rsid w:val="00FE2CE6"/>
    <w:rsid w:val="00FE2D0C"/>
    <w:rsid w:val="00FE2D2B"/>
    <w:rsid w:val="00FE2D79"/>
    <w:rsid w:val="00FE2EF2"/>
    <w:rsid w:val="00FE2F1D"/>
    <w:rsid w:val="00FE30A6"/>
    <w:rsid w:val="00FE30FD"/>
    <w:rsid w:val="00FE3176"/>
    <w:rsid w:val="00FE3495"/>
    <w:rsid w:val="00FE34CC"/>
    <w:rsid w:val="00FE356F"/>
    <w:rsid w:val="00FE360E"/>
    <w:rsid w:val="00FE36B5"/>
    <w:rsid w:val="00FE3793"/>
    <w:rsid w:val="00FE3925"/>
    <w:rsid w:val="00FE3933"/>
    <w:rsid w:val="00FE3A4B"/>
    <w:rsid w:val="00FE3AA9"/>
    <w:rsid w:val="00FE3BE2"/>
    <w:rsid w:val="00FE3C70"/>
    <w:rsid w:val="00FE3CF7"/>
    <w:rsid w:val="00FE3D51"/>
    <w:rsid w:val="00FE44CC"/>
    <w:rsid w:val="00FE45D7"/>
    <w:rsid w:val="00FE4639"/>
    <w:rsid w:val="00FE4710"/>
    <w:rsid w:val="00FE486E"/>
    <w:rsid w:val="00FE494C"/>
    <w:rsid w:val="00FE4B48"/>
    <w:rsid w:val="00FE4B71"/>
    <w:rsid w:val="00FE4BE4"/>
    <w:rsid w:val="00FE4E49"/>
    <w:rsid w:val="00FE4F43"/>
    <w:rsid w:val="00FE4FE2"/>
    <w:rsid w:val="00FE51A3"/>
    <w:rsid w:val="00FE556E"/>
    <w:rsid w:val="00FE5592"/>
    <w:rsid w:val="00FE59B0"/>
    <w:rsid w:val="00FE5A8A"/>
    <w:rsid w:val="00FE5AE1"/>
    <w:rsid w:val="00FE5B32"/>
    <w:rsid w:val="00FE5CD1"/>
    <w:rsid w:val="00FE5D6A"/>
    <w:rsid w:val="00FE5E5F"/>
    <w:rsid w:val="00FE5E7E"/>
    <w:rsid w:val="00FE5F24"/>
    <w:rsid w:val="00FE60EF"/>
    <w:rsid w:val="00FE622D"/>
    <w:rsid w:val="00FE638B"/>
    <w:rsid w:val="00FE6420"/>
    <w:rsid w:val="00FE64D9"/>
    <w:rsid w:val="00FE65BE"/>
    <w:rsid w:val="00FE65CC"/>
    <w:rsid w:val="00FE662C"/>
    <w:rsid w:val="00FE66E1"/>
    <w:rsid w:val="00FE6895"/>
    <w:rsid w:val="00FE6958"/>
    <w:rsid w:val="00FE69A0"/>
    <w:rsid w:val="00FE6A82"/>
    <w:rsid w:val="00FE6B73"/>
    <w:rsid w:val="00FE6BB2"/>
    <w:rsid w:val="00FE6C0B"/>
    <w:rsid w:val="00FE6D71"/>
    <w:rsid w:val="00FE6DD7"/>
    <w:rsid w:val="00FE6DFA"/>
    <w:rsid w:val="00FE6E29"/>
    <w:rsid w:val="00FE6EBF"/>
    <w:rsid w:val="00FE6ECF"/>
    <w:rsid w:val="00FE6F4E"/>
    <w:rsid w:val="00FE6F89"/>
    <w:rsid w:val="00FE7093"/>
    <w:rsid w:val="00FE74BE"/>
    <w:rsid w:val="00FE74E5"/>
    <w:rsid w:val="00FE7536"/>
    <w:rsid w:val="00FE771C"/>
    <w:rsid w:val="00FE77D3"/>
    <w:rsid w:val="00FE782B"/>
    <w:rsid w:val="00FE7832"/>
    <w:rsid w:val="00FE78A1"/>
    <w:rsid w:val="00FE7920"/>
    <w:rsid w:val="00FE7B7E"/>
    <w:rsid w:val="00FE7D2D"/>
    <w:rsid w:val="00FE7E54"/>
    <w:rsid w:val="00FF033A"/>
    <w:rsid w:val="00FF034D"/>
    <w:rsid w:val="00FF056E"/>
    <w:rsid w:val="00FF05CB"/>
    <w:rsid w:val="00FF08B4"/>
    <w:rsid w:val="00FF096E"/>
    <w:rsid w:val="00FF09CB"/>
    <w:rsid w:val="00FF0A83"/>
    <w:rsid w:val="00FF0AD4"/>
    <w:rsid w:val="00FF0BB6"/>
    <w:rsid w:val="00FF0C9D"/>
    <w:rsid w:val="00FF0D10"/>
    <w:rsid w:val="00FF0D4A"/>
    <w:rsid w:val="00FF0D73"/>
    <w:rsid w:val="00FF0EA0"/>
    <w:rsid w:val="00FF1156"/>
    <w:rsid w:val="00FF1192"/>
    <w:rsid w:val="00FF11D2"/>
    <w:rsid w:val="00FF12A1"/>
    <w:rsid w:val="00FF1313"/>
    <w:rsid w:val="00FF13BA"/>
    <w:rsid w:val="00FF1461"/>
    <w:rsid w:val="00FF14BF"/>
    <w:rsid w:val="00FF14D8"/>
    <w:rsid w:val="00FF1740"/>
    <w:rsid w:val="00FF195F"/>
    <w:rsid w:val="00FF1A21"/>
    <w:rsid w:val="00FF1AA6"/>
    <w:rsid w:val="00FF1AA8"/>
    <w:rsid w:val="00FF1B1A"/>
    <w:rsid w:val="00FF1F1B"/>
    <w:rsid w:val="00FF1F2E"/>
    <w:rsid w:val="00FF2003"/>
    <w:rsid w:val="00FF2105"/>
    <w:rsid w:val="00FF2286"/>
    <w:rsid w:val="00FF2289"/>
    <w:rsid w:val="00FF22F2"/>
    <w:rsid w:val="00FF22FA"/>
    <w:rsid w:val="00FF23FE"/>
    <w:rsid w:val="00FF2439"/>
    <w:rsid w:val="00FF26FC"/>
    <w:rsid w:val="00FF27D6"/>
    <w:rsid w:val="00FF292B"/>
    <w:rsid w:val="00FF2B03"/>
    <w:rsid w:val="00FF2B3F"/>
    <w:rsid w:val="00FF2CEE"/>
    <w:rsid w:val="00FF2DA3"/>
    <w:rsid w:val="00FF2DB2"/>
    <w:rsid w:val="00FF2DBA"/>
    <w:rsid w:val="00FF2E33"/>
    <w:rsid w:val="00FF2EC0"/>
    <w:rsid w:val="00FF309F"/>
    <w:rsid w:val="00FF30C8"/>
    <w:rsid w:val="00FF31AD"/>
    <w:rsid w:val="00FF3296"/>
    <w:rsid w:val="00FF32AB"/>
    <w:rsid w:val="00FF32C0"/>
    <w:rsid w:val="00FF3354"/>
    <w:rsid w:val="00FF3424"/>
    <w:rsid w:val="00FF342C"/>
    <w:rsid w:val="00FF3454"/>
    <w:rsid w:val="00FF3636"/>
    <w:rsid w:val="00FF3653"/>
    <w:rsid w:val="00FF3693"/>
    <w:rsid w:val="00FF38B6"/>
    <w:rsid w:val="00FF3ABB"/>
    <w:rsid w:val="00FF3B91"/>
    <w:rsid w:val="00FF3B9D"/>
    <w:rsid w:val="00FF3C1E"/>
    <w:rsid w:val="00FF3C64"/>
    <w:rsid w:val="00FF3CA3"/>
    <w:rsid w:val="00FF3CEC"/>
    <w:rsid w:val="00FF3D32"/>
    <w:rsid w:val="00FF3ED3"/>
    <w:rsid w:val="00FF404B"/>
    <w:rsid w:val="00FF40C6"/>
    <w:rsid w:val="00FF4152"/>
    <w:rsid w:val="00FF4168"/>
    <w:rsid w:val="00FF41B0"/>
    <w:rsid w:val="00FF41FC"/>
    <w:rsid w:val="00FF4272"/>
    <w:rsid w:val="00FF429E"/>
    <w:rsid w:val="00FF42BF"/>
    <w:rsid w:val="00FF4322"/>
    <w:rsid w:val="00FF45D2"/>
    <w:rsid w:val="00FF4671"/>
    <w:rsid w:val="00FF467F"/>
    <w:rsid w:val="00FF4717"/>
    <w:rsid w:val="00FF4874"/>
    <w:rsid w:val="00FF4990"/>
    <w:rsid w:val="00FF4992"/>
    <w:rsid w:val="00FF4AD8"/>
    <w:rsid w:val="00FF4AF5"/>
    <w:rsid w:val="00FF4BCE"/>
    <w:rsid w:val="00FF4C44"/>
    <w:rsid w:val="00FF4C53"/>
    <w:rsid w:val="00FF4CC5"/>
    <w:rsid w:val="00FF4CEE"/>
    <w:rsid w:val="00FF4CF6"/>
    <w:rsid w:val="00FF4E12"/>
    <w:rsid w:val="00FF4E2F"/>
    <w:rsid w:val="00FF4FFB"/>
    <w:rsid w:val="00FF5291"/>
    <w:rsid w:val="00FF559C"/>
    <w:rsid w:val="00FF55D9"/>
    <w:rsid w:val="00FF5652"/>
    <w:rsid w:val="00FF5700"/>
    <w:rsid w:val="00FF5844"/>
    <w:rsid w:val="00FF5853"/>
    <w:rsid w:val="00FF5A01"/>
    <w:rsid w:val="00FF5ADA"/>
    <w:rsid w:val="00FF5C0A"/>
    <w:rsid w:val="00FF5E02"/>
    <w:rsid w:val="00FF5E9E"/>
    <w:rsid w:val="00FF5EDF"/>
    <w:rsid w:val="00FF5FFF"/>
    <w:rsid w:val="00FF6054"/>
    <w:rsid w:val="00FF6134"/>
    <w:rsid w:val="00FF621A"/>
    <w:rsid w:val="00FF624C"/>
    <w:rsid w:val="00FF62B8"/>
    <w:rsid w:val="00FF6316"/>
    <w:rsid w:val="00FF6367"/>
    <w:rsid w:val="00FF63EA"/>
    <w:rsid w:val="00FF6459"/>
    <w:rsid w:val="00FF64E3"/>
    <w:rsid w:val="00FF664D"/>
    <w:rsid w:val="00FF6700"/>
    <w:rsid w:val="00FF6AEC"/>
    <w:rsid w:val="00FF6B14"/>
    <w:rsid w:val="00FF6B9E"/>
    <w:rsid w:val="00FF6DFC"/>
    <w:rsid w:val="00FF6EFF"/>
    <w:rsid w:val="00FF6F5B"/>
    <w:rsid w:val="00FF70AA"/>
    <w:rsid w:val="00FF70EC"/>
    <w:rsid w:val="00FF7213"/>
    <w:rsid w:val="00FF7225"/>
    <w:rsid w:val="00FF72F8"/>
    <w:rsid w:val="00FF740C"/>
    <w:rsid w:val="00FF744B"/>
    <w:rsid w:val="00FF7602"/>
    <w:rsid w:val="00FF776E"/>
    <w:rsid w:val="00FF77B1"/>
    <w:rsid w:val="00FF78A0"/>
    <w:rsid w:val="00FF78BD"/>
    <w:rsid w:val="00FF7979"/>
    <w:rsid w:val="00FF7A3A"/>
    <w:rsid w:val="00FF7D6A"/>
    <w:rsid w:val="00FF7E04"/>
    <w:rsid w:val="00FF7E07"/>
    <w:rsid w:val="0766DCC4"/>
    <w:rsid w:val="086F2616"/>
    <w:rsid w:val="08C1FA71"/>
    <w:rsid w:val="11E0AC14"/>
    <w:rsid w:val="129A4046"/>
    <w:rsid w:val="158625DC"/>
    <w:rsid w:val="160B8435"/>
    <w:rsid w:val="16E5D689"/>
    <w:rsid w:val="1A18D1C7"/>
    <w:rsid w:val="24E129C5"/>
    <w:rsid w:val="254D388D"/>
    <w:rsid w:val="2D31E0EC"/>
    <w:rsid w:val="2D5D929F"/>
    <w:rsid w:val="2ED153A7"/>
    <w:rsid w:val="311BE4C5"/>
    <w:rsid w:val="349D6F99"/>
    <w:rsid w:val="4602C6AD"/>
    <w:rsid w:val="489FF40B"/>
    <w:rsid w:val="4BB8DF8A"/>
    <w:rsid w:val="50598110"/>
    <w:rsid w:val="55AB0A26"/>
    <w:rsid w:val="5DEE1F2B"/>
    <w:rsid w:val="5FB79B4F"/>
    <w:rsid w:val="63C28CD6"/>
    <w:rsid w:val="6476E2D1"/>
    <w:rsid w:val="64B3C150"/>
    <w:rsid w:val="65EC20B7"/>
    <w:rsid w:val="67F03A7E"/>
    <w:rsid w:val="6A4F0EEA"/>
    <w:rsid w:val="6AF226EA"/>
    <w:rsid w:val="6B51BE1D"/>
    <w:rsid w:val="707296BB"/>
    <w:rsid w:val="74844CC0"/>
    <w:rsid w:val="78D94713"/>
    <w:rsid w:val="7A20018A"/>
    <w:rsid w:val="7ADE0F5B"/>
    <w:rsid w:val="7BB09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342B74B"/>
  <w15:chartTrackingRefBased/>
  <w15:docId w15:val="{4E5173C0-D8F3-44D8-BF13-C23B470ED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18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</w:pPr>
  </w:style>
  <w:style w:type="paragraph" w:styleId="ListNumber3">
    <w:name w:val="List Number 3"/>
    <w:basedOn w:val="Normal"/>
    <w:uiPriority w:val="99"/>
    <w:rsid w:val="00825816"/>
    <w:pPr>
      <w:numPr>
        <w:numId w:val="7"/>
      </w:numPr>
      <w:tabs>
        <w:tab w:val="clear" w:pos="926"/>
        <w:tab w:val="left" w:pos="851"/>
      </w:tabs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25816"/>
    <w:pPr>
      <w:numPr>
        <w:numId w:val="8"/>
      </w:numPr>
      <w:tabs>
        <w:tab w:val="left" w:pos="1418"/>
      </w:tabs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</w:pPr>
  </w:style>
  <w:style w:type="paragraph" w:styleId="BodyText">
    <w:name w:val="Body Text"/>
    <w:aliases w:val="bt,body text,Body,bt2,body text1,Body Char Char Char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/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,normal + Angsana New,Left,Before:  0 pt,Line spacing:  At least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,Body Char Char Char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uiPriority w:val="99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9706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9706D1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9706D1"/>
    <w:rPr>
      <w:vertAlign w:val="superscript"/>
    </w:rPr>
  </w:style>
  <w:style w:type="paragraph" w:customStyle="1" w:styleId="nineptnormal">
    <w:name w:val="nine pt normal"/>
    <w:aliases w:val="9n"/>
    <w:basedOn w:val="Normal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311EB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311EB0"/>
    <w:rPr>
      <w:rFonts w:ascii="Tahoma" w:hAnsi="Tahoma" w:cs="Tahoma"/>
      <w:shd w:val="clear" w:color="auto" w:fill="000080"/>
    </w:rPr>
  </w:style>
  <w:style w:type="paragraph" w:customStyle="1" w:styleId="acctstatementheading">
    <w:name w:val="acct statement heading"/>
    <w:aliases w:val="as"/>
    <w:basedOn w:val="Heading2"/>
    <w:next w:val="Normal"/>
    <w:rsid w:val="00311EB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11EB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rsid w:val="00311EB0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11EB0"/>
    <w:rPr>
      <w:rFonts w:ascii="Arial" w:hAnsi="Arial"/>
      <w:sz w:val="16"/>
    </w:rPr>
  </w:style>
  <w:style w:type="character" w:customStyle="1" w:styleId="Heading1Char">
    <w:name w:val="Heading 1 Char"/>
    <w:link w:val="Heading1"/>
    <w:rsid w:val="00311EB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rsid w:val="00311EB0"/>
    <w:rPr>
      <w:rFonts w:ascii="Arial" w:hAnsi="Arial" w:cs="Times New Roman"/>
      <w:i/>
      <w:iCs/>
      <w:sz w:val="18"/>
      <w:szCs w:val="18"/>
    </w:rPr>
  </w:style>
  <w:style w:type="paragraph" w:customStyle="1" w:styleId="body1">
    <w:name w:val="body1"/>
    <w:basedOn w:val="Normal"/>
    <w:uiPriority w:val="99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0"/>
      <w:jc w:val="both"/>
    </w:pPr>
    <w:rPr>
      <w:rFonts w:ascii="Helvetica" w:hAnsi="Helvetica" w:cs="CordiaUPC"/>
      <w:sz w:val="28"/>
      <w:szCs w:val="28"/>
    </w:rPr>
  </w:style>
  <w:style w:type="character" w:customStyle="1" w:styleId="HTMLPreformattedChar">
    <w:name w:val="HTML Preformatted Char"/>
    <w:link w:val="HTMLPreformatted"/>
    <w:rsid w:val="00311EB0"/>
    <w:rPr>
      <w:rFonts w:ascii="Courier New" w:hAnsi="Courier New" w:cs="Courier New"/>
      <w:lang w:bidi="ar-SA"/>
    </w:rPr>
  </w:style>
  <w:style w:type="character" w:styleId="Emphasis">
    <w:name w:val="Emphasis"/>
    <w:qFormat/>
    <w:rsid w:val="00F13E73"/>
    <w:rPr>
      <w:i/>
      <w:iCs/>
    </w:rPr>
  </w:style>
  <w:style w:type="paragraph" w:styleId="NoSpacing">
    <w:name w:val="No Spacing"/>
    <w:uiPriority w:val="1"/>
    <w:qFormat/>
    <w:rsid w:val="005F4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9F7E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styleId="Revision">
    <w:name w:val="Revision"/>
    <w:hidden/>
    <w:uiPriority w:val="99"/>
    <w:semiHidden/>
    <w:rsid w:val="00815BA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905C0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05C0C"/>
    <w:rPr>
      <w:rFonts w:ascii="Univers 45 Light" w:eastAsia="MS Mincho" w:hAnsi="Univers 45 Light" w:cs="Univers 45 Light"/>
      <w:color w:val="000000"/>
      <w:lang w:val="en-GB" w:bidi="ar-SA"/>
    </w:rPr>
  </w:style>
  <w:style w:type="character" w:styleId="Hyperlink">
    <w:name w:val="Hyperlink"/>
    <w:uiPriority w:val="99"/>
    <w:unhideWhenUsed/>
    <w:rsid w:val="0003231A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6473DB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3673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ineptbodytext">
    <w:name w:val="nine pt body text"/>
    <w:aliases w:val="9bt"/>
    <w:basedOn w:val="nineptnormal"/>
    <w:rsid w:val="00AE20AF"/>
    <w:pPr>
      <w:spacing w:after="220"/>
    </w:pPr>
    <w:rPr>
      <w:rFonts w:eastAsiaTheme="minorEastAsia" w:cs="Times New Roman"/>
    </w:rPr>
  </w:style>
  <w:style w:type="paragraph" w:customStyle="1" w:styleId="List2i">
    <w:name w:val="List 2i"/>
    <w:aliases w:val="2i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Theme="minorEastAsia" w:hAnsi="Times New Roman" w:cs="Times New Roman"/>
      <w:sz w:val="22"/>
      <w:szCs w:val="20"/>
      <w:lang w:val="en-GB" w:bidi="ar-SA"/>
    </w:rPr>
  </w:style>
  <w:style w:type="paragraph" w:customStyle="1" w:styleId="smallreturn">
    <w:name w:val="small return"/>
    <w:aliases w:val="sr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Theme="minorEastAsia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Theme="minorEastAsia" w:hAnsi="Times New Roman" w:cs="Times New Roman"/>
      <w:b/>
      <w:i/>
      <w:sz w:val="22"/>
      <w:szCs w:val="20"/>
      <w:lang w:val="en-AU" w:bidi="ar-SA"/>
    </w:rPr>
  </w:style>
  <w:style w:type="paragraph" w:customStyle="1" w:styleId="NormalIndent1">
    <w:name w:val="Normal Indent1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ui-provider">
    <w:name w:val="ui-provider"/>
    <w:basedOn w:val="DefaultParagraphFont"/>
    <w:rsid w:val="00023B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83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1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19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70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6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0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header" Target="header8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header" Target="head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isl xmlns:xsd="http://www.w3.org/2001/XMLSchema" xmlns:xsi="http://www.w3.org/2001/XMLSchema-instance" xmlns="http://www.boldonjames.com/2008/01/sie/internal/label" sislVersion="0" policy="6a13e979-720f-4f0c-b63f-425e1febb7dc" origin="userSelected">
  <element uid="id_classification_internalonly" value=""/>
</sisl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F879C7-1C82-494E-BF77-CA083DC894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F8A6A7-7C68-4C3D-983F-4AEA19584977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008DF14-7FEF-4277-8150-6720DD2C01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ECAE78-5C71-4A2C-B0D2-55343AFF4343}">
  <ds:schemaRefs>
    <ds:schemaRef ds:uri="http://www.w3.org/2001/XMLSchema"/>
    <ds:schemaRef ds:uri="http://www.boldonjames.com/2008/01/sie/internal/label"/>
  </ds:schemaRefs>
</ds:datastoreItem>
</file>

<file path=customXml/itemProps5.xml><?xml version="1.0" encoding="utf-8"?>
<ds:datastoreItem xmlns:ds="http://schemas.openxmlformats.org/officeDocument/2006/customXml" ds:itemID="{C06C4268-DB2C-4C4A-8516-A50DA401D28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42fda28-6845-410e-a401-7130e5b0a4ba}" enabled="1" method="Standard" siteId="{515412b7-7e33-48d6-bc94-6f04506f7025}" removed="0"/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4065</TotalTime>
  <Pages>30</Pages>
  <Words>5278</Words>
  <Characters>30088</Characters>
  <Application>Microsoft Office Word</Application>
  <DocSecurity>0</DocSecurity>
  <Lines>250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35296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Penpidcha, Hattinat</dc:creator>
  <cp:keywords/>
  <dc:description/>
  <cp:lastModifiedBy>Nithid Supasiri : นิธิศ ศุภศิริ</cp:lastModifiedBy>
  <cp:revision>636</cp:revision>
  <cp:lastPrinted>2026-05-09T09:41:00Z</cp:lastPrinted>
  <dcterms:created xsi:type="dcterms:W3CDTF">2025-11-13T21:04:00Z</dcterms:created>
  <dcterms:modified xsi:type="dcterms:W3CDTF">2026-05-11T07:18:00Z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6cb105db-31d0-4563-8ff7-3c20453120be</vt:lpwstr>
  </property>
  <property fmtid="{D5CDD505-2E9C-101B-9397-08002B2CF9AE}" pid="3" name="bjSaver">
    <vt:lpwstr>/gZaQPgEeRtggu0G3hNsa/8aAJTlHQBR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policy="6a13e979-720f-4f0c-b63f-425e1febb7dc" origin="userSelected" xmlns="http://www.boldonj</vt:lpwstr>
  </property>
  <property fmtid="{D5CDD505-2E9C-101B-9397-08002B2CF9AE}" pid="5" name="bjDocumentLabelXML-0">
    <vt:lpwstr>ames.com/2008/01/sie/internal/label"&gt;&lt;element uid="id_classification_internalonly" value="" /&gt;&lt;/sisl&gt;</vt:lpwstr>
  </property>
  <property fmtid="{D5CDD505-2E9C-101B-9397-08002B2CF9AE}" pid="6" name="bjDocumentSecurityLabel">
    <vt:lpwstr>Internal Use</vt:lpwstr>
  </property>
  <property fmtid="{D5CDD505-2E9C-101B-9397-08002B2CF9AE}" pid="7" name="bjClsUserRVM">
    <vt:lpwstr>[]</vt:lpwstr>
  </property>
  <property fmtid="{D5CDD505-2E9C-101B-9397-08002B2CF9AE}" pid="8" name="ContentTypeId">
    <vt:lpwstr>0x010100FC3C573FF70E394A86433F5E112C33AA</vt:lpwstr>
  </property>
  <property fmtid="{D5CDD505-2E9C-101B-9397-08002B2CF9AE}" pid="9" name="MediaServiceImageTags">
    <vt:lpwstr/>
  </property>
  <property fmtid="{D5CDD505-2E9C-101B-9397-08002B2CF9AE}" pid="10" name="_dlc_DocIdItemGuid">
    <vt:lpwstr>52234029-ec0e-4764-a448-87a3fa3b2f28</vt:lpwstr>
  </property>
  <property fmtid="{D5CDD505-2E9C-101B-9397-08002B2CF9AE}" pid="11" name="GrammarlyDocumentId">
    <vt:lpwstr>037d4d2bab190268844b0877127b6fd34c151f57287f4f4782dad32590404536</vt:lpwstr>
  </property>
</Properties>
</file>