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767186A3" w:rsidR="00D244F0" w:rsidRDefault="00D244F0" w:rsidP="000C07EF">
      <w:pPr>
        <w:pStyle w:val="CoverTitle"/>
        <w:spacing w:line="240" w:lineRule="atLeast"/>
        <w:jc w:val="center"/>
        <w:rPr>
          <w:spacing w:val="-3"/>
          <w:szCs w:val="36"/>
        </w:rPr>
      </w:pPr>
      <w:r w:rsidRPr="00D244F0">
        <w:rPr>
          <w:spacing w:val="-3"/>
          <w:szCs w:val="36"/>
        </w:rPr>
        <w:t xml:space="preserve">for the </w:t>
      </w:r>
      <w:r w:rsidR="00B80229" w:rsidRPr="00B80229">
        <w:rPr>
          <w:spacing w:val="-3"/>
          <w:szCs w:val="36"/>
        </w:rPr>
        <w:t xml:space="preserve">three-month </w:t>
      </w:r>
      <w:r w:rsidRPr="00D244F0">
        <w:rPr>
          <w:spacing w:val="-3"/>
          <w:szCs w:val="36"/>
        </w:rPr>
        <w:t>period ended</w:t>
      </w:r>
    </w:p>
    <w:p w14:paraId="009749B3" w14:textId="35A6BF08" w:rsidR="00DB71A2" w:rsidRPr="00C40137" w:rsidRDefault="00915836" w:rsidP="000C07EF">
      <w:pPr>
        <w:pStyle w:val="CoverTitle"/>
        <w:spacing w:line="240" w:lineRule="atLeast"/>
        <w:jc w:val="center"/>
        <w:rPr>
          <w:rFonts w:cstheme="minorBidi"/>
          <w:spacing w:val="-3"/>
          <w:szCs w:val="45"/>
          <w:lang w:val="en-US" w:bidi="th-TH"/>
        </w:rPr>
      </w:pPr>
      <w:r>
        <w:rPr>
          <w:spacing w:val="-3"/>
          <w:szCs w:val="36"/>
        </w:rPr>
        <w:t>31 March 2026</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394AD3E9"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0F4C74" w:rsidRPr="009426D0">
        <w:rPr>
          <w:spacing w:val="-3"/>
          <w:sz w:val="36"/>
          <w:szCs w:val="36"/>
        </w:rPr>
        <w:t>auditor’s</w:t>
      </w:r>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2"/>
          <w:footerReference w:type="even" r:id="rId13"/>
          <w:footerReference w:type="default" r:id="rId14"/>
          <w:headerReference w:type="first" r:id="rId15"/>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7B3F44FB" w14:textId="6E1FB4BF" w:rsidR="005462A0" w:rsidRPr="000A0651" w:rsidRDefault="005462A0" w:rsidP="00B61544">
      <w:pPr>
        <w:jc w:val="both"/>
        <w:rPr>
          <w:szCs w:val="22"/>
          <w:lang w:bidi="th-TH"/>
        </w:rPr>
      </w:pPr>
      <w:r w:rsidRPr="005462A0">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845171" w:rsidRPr="00845171">
        <w:rPr>
          <w:szCs w:val="22"/>
          <w:lang w:bidi="th-TH"/>
        </w:rPr>
        <w:t>3</w:t>
      </w:r>
      <w:r w:rsidR="00915836">
        <w:rPr>
          <w:szCs w:val="22"/>
          <w:lang w:bidi="th-TH"/>
        </w:rPr>
        <w:t>1 March</w:t>
      </w:r>
      <w:r w:rsidR="00BA2254" w:rsidRPr="00BA2254">
        <w:rPr>
          <w:szCs w:val="22"/>
          <w:lang w:bidi="th-TH"/>
        </w:rPr>
        <w:t xml:space="preserve"> </w:t>
      </w:r>
      <w:r w:rsidRPr="005462A0">
        <w:rPr>
          <w:szCs w:val="22"/>
          <w:lang w:bidi="th-TH"/>
        </w:rPr>
        <w:t>202</w:t>
      </w:r>
      <w:r w:rsidR="00915836">
        <w:rPr>
          <w:szCs w:val="22"/>
          <w:lang w:bidi="th-TH"/>
        </w:rPr>
        <w:t>6</w:t>
      </w:r>
      <w:r w:rsidRPr="005462A0">
        <w:rPr>
          <w:szCs w:val="22"/>
          <w:lang w:bidi="th-TH"/>
        </w:rPr>
        <w:t xml:space="preserve">; the consolidated and separate statements of comprehensive income, changes in equity and cash flows for the </w:t>
      </w:r>
      <w:r w:rsidR="00E3185D">
        <w:rPr>
          <w:szCs w:val="22"/>
          <w:lang w:bidi="th-TH"/>
        </w:rPr>
        <w:t>three</w:t>
      </w:r>
      <w:r w:rsidR="00025919" w:rsidRPr="00025919">
        <w:rPr>
          <w:szCs w:val="22"/>
          <w:lang w:bidi="th-TH"/>
        </w:rPr>
        <w:t xml:space="preserve">-month </w:t>
      </w:r>
      <w:r w:rsidRPr="005462A0">
        <w:rPr>
          <w:szCs w:val="22"/>
          <w:lang w:bidi="th-TH"/>
        </w:rPr>
        <w:t xml:space="preserve">period ended </w:t>
      </w:r>
      <w:r w:rsidR="00025919" w:rsidRPr="00025919">
        <w:rPr>
          <w:szCs w:val="22"/>
          <w:lang w:bidi="th-TH"/>
        </w:rPr>
        <w:t>3</w:t>
      </w:r>
      <w:r w:rsidR="00E3185D">
        <w:rPr>
          <w:szCs w:val="22"/>
          <w:lang w:bidi="th-TH"/>
        </w:rPr>
        <w:t>1 March 2026</w:t>
      </w:r>
      <w:r w:rsidRPr="005462A0">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03A92C63"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00382A69" w:rsidRPr="00382A69">
        <w:rPr>
          <w:spacing w:val="-2"/>
          <w:szCs w:val="22"/>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34D5A4CB" w14:textId="13A397D7" w:rsidR="00FA3440" w:rsidRDefault="00FA3440"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7C0F65F9" w14:textId="527BCB4F" w:rsidR="002717B7" w:rsidRPr="00684421" w:rsidRDefault="00BE2110" w:rsidP="00522865">
      <w:pPr>
        <w:rPr>
          <w:rFonts w:cstheme="minorBidi"/>
          <w:color w:val="000000"/>
          <w:szCs w:val="22"/>
          <w:lang w:val="en-US" w:bidi="th-TH"/>
        </w:rPr>
      </w:pPr>
      <w:r>
        <w:rPr>
          <w:rFonts w:cstheme="minorBidi"/>
          <w:szCs w:val="28"/>
          <w:lang w:val="en-US" w:bidi="th-TH"/>
        </w:rPr>
        <w:t>11</w:t>
      </w:r>
      <w:r w:rsidR="00915836">
        <w:rPr>
          <w:rFonts w:cstheme="minorBidi"/>
          <w:szCs w:val="28"/>
          <w:lang w:val="en-US" w:bidi="th-TH"/>
        </w:rPr>
        <w:t xml:space="preserve"> May</w:t>
      </w:r>
      <w:r w:rsidR="00571B2B" w:rsidRPr="00BF2828">
        <w:rPr>
          <w:rFonts w:cstheme="minorBidi"/>
          <w:szCs w:val="28"/>
          <w:lang w:val="en-US" w:bidi="th-TH"/>
        </w:rPr>
        <w:t xml:space="preserve"> </w:t>
      </w:r>
      <w:r w:rsidR="00C40137" w:rsidRPr="00BF2828">
        <w:rPr>
          <w:rFonts w:cstheme="minorBidi"/>
          <w:szCs w:val="28"/>
          <w:lang w:val="en-US" w:bidi="th-TH"/>
        </w:rPr>
        <w:t>202</w:t>
      </w:r>
      <w:r w:rsidR="00915836">
        <w:rPr>
          <w:rFonts w:cstheme="minorBidi"/>
          <w:szCs w:val="28"/>
          <w:lang w:val="en-US" w:bidi="th-TH"/>
        </w:rPr>
        <w:t>6</w:t>
      </w:r>
    </w:p>
    <w:p w14:paraId="3CA4098E" w14:textId="77777777" w:rsidR="00B81BBA" w:rsidRPr="00684421" w:rsidRDefault="00B81BBA" w:rsidP="006E6880">
      <w:pPr>
        <w:spacing w:line="240" w:lineRule="auto"/>
        <w:ind w:left="540"/>
        <w:jc w:val="thaiDistribute"/>
        <w:rPr>
          <w:rFonts w:cstheme="minorBidi"/>
          <w:color w:val="000000"/>
          <w:szCs w:val="22"/>
          <w:lang w:val="en-US" w:bidi="th-TH"/>
        </w:rPr>
      </w:pPr>
    </w:p>
    <w:sectPr w:rsidR="00B81BBA" w:rsidRPr="00684421" w:rsidSect="00522865">
      <w:headerReference w:type="default" r:id="rId16"/>
      <w:headerReference w:type="firs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00D6" w14:textId="77777777" w:rsidR="00436969" w:rsidRDefault="00436969">
      <w:r>
        <w:separator/>
      </w:r>
    </w:p>
  </w:endnote>
  <w:endnote w:type="continuationSeparator" w:id="0">
    <w:p w14:paraId="54BB7FA0" w14:textId="77777777" w:rsidR="00436969" w:rsidRDefault="00436969">
      <w:r>
        <w:continuationSeparator/>
      </w:r>
    </w:p>
  </w:endnote>
  <w:endnote w:type="continuationNotice" w:id="1">
    <w:p w14:paraId="27DD855D" w14:textId="77777777" w:rsidR="00436969" w:rsidRDefault="004369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3E02" w14:textId="77777777" w:rsidR="006156F0" w:rsidRPr="008B427B" w:rsidRDefault="006156F0" w:rsidP="008B427B">
    <w:pPr>
      <w:pStyle w:val="Footer"/>
      <w:jc w:val="center"/>
      <w:rPr>
        <w:i w:val="0"/>
        <w:iCs w:val="0"/>
        <w:color w:val="00000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B092" w14:textId="77777777" w:rsidR="00436969" w:rsidRDefault="00436969">
      <w:r>
        <w:separator/>
      </w:r>
    </w:p>
  </w:footnote>
  <w:footnote w:type="continuationSeparator" w:id="0">
    <w:p w14:paraId="165720E2" w14:textId="77777777" w:rsidR="00436969" w:rsidRDefault="00436969">
      <w:r>
        <w:continuationSeparator/>
      </w:r>
    </w:p>
  </w:footnote>
  <w:footnote w:type="continuationNotice" w:id="1">
    <w:p w14:paraId="20935856" w14:textId="77777777" w:rsidR="00436969" w:rsidRDefault="004369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5041" w14:textId="39B5A06F" w:rsidR="006156F0" w:rsidRPr="00DE24C8" w:rsidRDefault="006156F0" w:rsidP="00DE24C8">
    <w:pPr>
      <w:pStyle w:val="Header"/>
      <w:spacing w:line="240" w:lineRule="atLeast"/>
      <w:jc w:val="left"/>
      <w:rPr>
        <w:i w:val="0"/>
        <w:iCs/>
        <w:sz w:val="28"/>
        <w:szCs w:val="28"/>
      </w:rPr>
    </w:pPr>
  </w:p>
  <w:p w14:paraId="07D88C0F" w14:textId="77777777" w:rsidR="006156F0" w:rsidRDefault="006156F0" w:rsidP="00DE24C8">
    <w:pPr>
      <w:pStyle w:val="Header"/>
      <w:spacing w:line="240" w:lineRule="atLeast"/>
      <w:jc w:val="left"/>
      <w:rPr>
        <w:i w:val="0"/>
        <w:iCs/>
        <w:sz w:val="28"/>
        <w:szCs w:val="28"/>
      </w:rPr>
    </w:pPr>
  </w:p>
  <w:p w14:paraId="4A745D53" w14:textId="77777777" w:rsidR="00DE24C8" w:rsidRDefault="00DE24C8" w:rsidP="00DE24C8">
    <w:pPr>
      <w:pStyle w:val="Header"/>
      <w:spacing w:line="240" w:lineRule="atLeast"/>
      <w:jc w:val="left"/>
      <w:rPr>
        <w:i w:val="0"/>
        <w:iCs/>
        <w:sz w:val="28"/>
        <w:szCs w:val="28"/>
      </w:rPr>
    </w:pPr>
  </w:p>
  <w:p w14:paraId="73220441" w14:textId="77777777" w:rsidR="00DE24C8" w:rsidRDefault="00DE24C8" w:rsidP="00DE24C8">
    <w:pPr>
      <w:pStyle w:val="Header"/>
      <w:spacing w:line="240" w:lineRule="atLeast"/>
      <w:jc w:val="left"/>
      <w:rPr>
        <w:i w:val="0"/>
        <w:iCs/>
        <w:sz w:val="28"/>
        <w:szCs w:val="28"/>
      </w:rPr>
    </w:pPr>
  </w:p>
  <w:p w14:paraId="5239E442" w14:textId="77777777" w:rsidR="00DE24C8" w:rsidRDefault="00DE24C8" w:rsidP="00DE24C8">
    <w:pPr>
      <w:pStyle w:val="Header"/>
      <w:spacing w:line="240" w:lineRule="atLeast"/>
      <w:jc w:val="left"/>
      <w:rPr>
        <w:i w:val="0"/>
        <w:iCs/>
        <w:sz w:val="28"/>
        <w:szCs w:val="28"/>
      </w:rPr>
    </w:pPr>
  </w:p>
  <w:p w14:paraId="3A75D9E9" w14:textId="77777777" w:rsidR="00DE24C8" w:rsidRDefault="00DE24C8" w:rsidP="00DE24C8">
    <w:pPr>
      <w:pStyle w:val="Header"/>
      <w:spacing w:line="240" w:lineRule="atLeast"/>
      <w:jc w:val="left"/>
      <w:rPr>
        <w:i w:val="0"/>
        <w:iCs/>
        <w:sz w:val="28"/>
        <w:szCs w:val="28"/>
      </w:rPr>
    </w:pPr>
  </w:p>
  <w:p w14:paraId="5FB5CE15" w14:textId="77777777" w:rsidR="00DE24C8" w:rsidRDefault="00DE24C8" w:rsidP="00DE24C8">
    <w:pPr>
      <w:pStyle w:val="Header"/>
      <w:spacing w:line="240" w:lineRule="atLeast"/>
      <w:jc w:val="left"/>
      <w:rPr>
        <w:i w:val="0"/>
        <w:iCs/>
        <w:sz w:val="28"/>
        <w:szCs w:val="28"/>
      </w:rPr>
    </w:pPr>
  </w:p>
  <w:p w14:paraId="62019E3A" w14:textId="77777777" w:rsidR="00DE24C8" w:rsidRDefault="00DE24C8" w:rsidP="00DE24C8">
    <w:pPr>
      <w:pStyle w:val="Header"/>
      <w:spacing w:line="240" w:lineRule="atLeast"/>
      <w:jc w:val="left"/>
      <w:rPr>
        <w:i w:val="0"/>
        <w:iCs/>
        <w:sz w:val="28"/>
        <w:szCs w:val="28"/>
      </w:rPr>
    </w:pPr>
  </w:p>
  <w:p w14:paraId="2F410017" w14:textId="77777777" w:rsidR="00DE24C8" w:rsidRDefault="00DE24C8" w:rsidP="00DE24C8">
    <w:pPr>
      <w:pStyle w:val="Header"/>
      <w:spacing w:line="240" w:lineRule="atLeast"/>
      <w:jc w:val="left"/>
      <w:rPr>
        <w:i w:val="0"/>
        <w:iCs/>
        <w:sz w:val="28"/>
        <w:szCs w:val="28"/>
      </w:rPr>
    </w:pPr>
  </w:p>
  <w:p w14:paraId="6E011D7F" w14:textId="77777777" w:rsidR="00DE24C8" w:rsidRDefault="00DE24C8" w:rsidP="00DE24C8">
    <w:pPr>
      <w:pStyle w:val="Header"/>
      <w:spacing w:line="240" w:lineRule="atLeast"/>
      <w:jc w:val="left"/>
      <w:rPr>
        <w:i w:val="0"/>
        <w:iCs/>
        <w:sz w:val="28"/>
        <w:szCs w:val="28"/>
      </w:rPr>
    </w:pPr>
  </w:p>
  <w:p w14:paraId="06DA3A89" w14:textId="77777777" w:rsidR="00DE24C8" w:rsidRDefault="00DE24C8" w:rsidP="00DE24C8">
    <w:pPr>
      <w:pStyle w:val="Header"/>
      <w:spacing w:line="240" w:lineRule="atLeast"/>
      <w:jc w:val="left"/>
      <w:rPr>
        <w:i w:val="0"/>
        <w:iCs/>
        <w:sz w:val="28"/>
        <w:szCs w:val="28"/>
      </w:rPr>
    </w:pPr>
  </w:p>
  <w:p w14:paraId="2836E585" w14:textId="77777777" w:rsidR="00DE24C8" w:rsidRDefault="00DE24C8" w:rsidP="00DE24C8">
    <w:pPr>
      <w:pStyle w:val="Header"/>
      <w:spacing w:line="240" w:lineRule="atLeast"/>
      <w:jc w:val="left"/>
      <w:rPr>
        <w:i w:val="0"/>
        <w:iCs/>
        <w:sz w:val="28"/>
        <w:szCs w:val="28"/>
      </w:rPr>
    </w:pPr>
  </w:p>
  <w:p w14:paraId="4497B617" w14:textId="77777777" w:rsidR="00DE24C8" w:rsidRDefault="00DE24C8" w:rsidP="00DE24C8">
    <w:pPr>
      <w:pStyle w:val="Header"/>
      <w:spacing w:line="240" w:lineRule="atLeast"/>
      <w:jc w:val="left"/>
      <w:rPr>
        <w:i w:val="0"/>
        <w:iCs/>
        <w:sz w:val="28"/>
        <w:szCs w:val="28"/>
      </w:rPr>
    </w:pPr>
  </w:p>
  <w:p w14:paraId="7F6DECBB" w14:textId="77777777" w:rsidR="00DE24C8" w:rsidRPr="00DE24C8" w:rsidRDefault="00DE24C8" w:rsidP="00DE24C8">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666D" w14:textId="77777777" w:rsidR="00DE24C8" w:rsidRPr="002C7B03" w:rsidRDefault="00DE24C8" w:rsidP="002C7B03">
    <w:pPr>
      <w:pStyle w:val="Header"/>
      <w:spacing w:line="240" w:lineRule="atLeast"/>
      <w:jc w:val="left"/>
      <w:rPr>
        <w:i w:val="0"/>
        <w:iCs/>
        <w:sz w:val="28"/>
        <w:szCs w:val="28"/>
        <w:lang w:val="en-US"/>
      </w:rPr>
    </w:pPr>
  </w:p>
  <w:p w14:paraId="6E100B75" w14:textId="77777777" w:rsidR="00DE24C8" w:rsidRPr="002C7B03" w:rsidRDefault="00DE24C8" w:rsidP="002C7B03">
    <w:pPr>
      <w:pStyle w:val="Header"/>
      <w:spacing w:line="240" w:lineRule="atLeast"/>
      <w:jc w:val="left"/>
      <w:rPr>
        <w:i w:val="0"/>
        <w:iCs/>
        <w:sz w:val="28"/>
        <w:szCs w:val="28"/>
        <w:lang w:val="en-US"/>
      </w:rPr>
    </w:pPr>
  </w:p>
  <w:p w14:paraId="7894799E" w14:textId="77777777" w:rsidR="00DE24C8" w:rsidRPr="002C7B03" w:rsidRDefault="00DE24C8" w:rsidP="002C7B03">
    <w:pPr>
      <w:pStyle w:val="Header"/>
      <w:spacing w:line="240" w:lineRule="atLeast"/>
      <w:jc w:val="left"/>
      <w:rPr>
        <w:i w:val="0"/>
        <w:iCs/>
        <w:sz w:val="28"/>
        <w:szCs w:val="28"/>
        <w:lang w:val="en-US"/>
      </w:rPr>
    </w:pPr>
  </w:p>
  <w:p w14:paraId="1386ADDB" w14:textId="77777777" w:rsidR="00DE24C8" w:rsidRPr="002C7B03" w:rsidRDefault="00DE24C8" w:rsidP="002C7B03">
    <w:pPr>
      <w:pStyle w:val="Header"/>
      <w:spacing w:line="240" w:lineRule="atLeast"/>
      <w:jc w:val="left"/>
      <w:rPr>
        <w:i w:val="0"/>
        <w:iCs/>
        <w:sz w:val="28"/>
        <w:szCs w:val="28"/>
        <w:lang w:val="en-US"/>
      </w:rPr>
    </w:pPr>
  </w:p>
  <w:p w14:paraId="30C85D23" w14:textId="77777777" w:rsidR="00DE24C8" w:rsidRPr="002C7B03" w:rsidRDefault="00DE24C8" w:rsidP="002C7B03">
    <w:pPr>
      <w:pStyle w:val="Header"/>
      <w:spacing w:line="240" w:lineRule="atLeast"/>
      <w:jc w:val="left"/>
      <w:rPr>
        <w:i w:val="0"/>
        <w:iCs/>
        <w:sz w:val="28"/>
        <w:szCs w:val="28"/>
        <w:lang w:val="en-US"/>
      </w:rPr>
    </w:pPr>
  </w:p>
  <w:p w14:paraId="11A9D27F" w14:textId="77777777" w:rsidR="00DE24C8" w:rsidRPr="002C7B03" w:rsidRDefault="00DE24C8" w:rsidP="002C7B03">
    <w:pPr>
      <w:pStyle w:val="Header"/>
      <w:spacing w:line="240" w:lineRule="atLeast"/>
      <w:jc w:val="left"/>
      <w:rPr>
        <w:i w:val="0"/>
        <w:iCs/>
        <w:sz w:val="28"/>
        <w:szCs w:val="28"/>
        <w:lang w:val="en-US"/>
      </w:rPr>
    </w:pPr>
  </w:p>
  <w:p w14:paraId="3AFD1041" w14:textId="77777777" w:rsidR="00DE24C8" w:rsidRPr="002C7B03" w:rsidRDefault="00DE24C8" w:rsidP="002C7B03">
    <w:pPr>
      <w:pStyle w:val="Header"/>
      <w:spacing w:line="240" w:lineRule="atLeast"/>
      <w:jc w:val="left"/>
      <w:rPr>
        <w:i w:val="0"/>
        <w:iCs/>
        <w:sz w:val="28"/>
        <w:szCs w:val="28"/>
        <w:lang w:val="en-US"/>
      </w:rPr>
    </w:pPr>
  </w:p>
  <w:p w14:paraId="19655758" w14:textId="77777777" w:rsidR="00DE24C8" w:rsidRPr="002C7B03" w:rsidRDefault="00DE24C8" w:rsidP="002C7B03">
    <w:pPr>
      <w:pStyle w:val="Header"/>
      <w:spacing w:line="240" w:lineRule="atLeast"/>
      <w:jc w:val="left"/>
      <w:rPr>
        <w:i w:val="0"/>
        <w:iCs/>
        <w:sz w:val="28"/>
        <w:szCs w:val="28"/>
        <w:lang w:val="en-US"/>
      </w:rPr>
    </w:pPr>
  </w:p>
  <w:p w14:paraId="5FD49A9E" w14:textId="77777777" w:rsidR="00DE24C8" w:rsidRPr="002C7B03" w:rsidRDefault="00DE24C8" w:rsidP="002C7B03">
    <w:pPr>
      <w:pStyle w:val="Header"/>
      <w:spacing w:line="240" w:lineRule="atLeast"/>
      <w:jc w:val="left"/>
      <w:rPr>
        <w:i w:val="0"/>
        <w:iCs/>
        <w:sz w:val="28"/>
        <w:szCs w:val="28"/>
        <w:lang w:val="en-US"/>
      </w:rPr>
    </w:pPr>
  </w:p>
  <w:p w14:paraId="7A3C7C75" w14:textId="77777777" w:rsidR="00DE24C8" w:rsidRPr="002C7B03" w:rsidRDefault="00DE24C8" w:rsidP="002C7B03">
    <w:pPr>
      <w:pStyle w:val="Header"/>
      <w:spacing w:line="240" w:lineRule="atLeast"/>
      <w:jc w:val="left"/>
      <w:rPr>
        <w:i w:val="0"/>
        <w:iCs/>
        <w:sz w:val="28"/>
        <w:szCs w:val="28"/>
        <w:lang w:val="en-US"/>
      </w:rPr>
    </w:pPr>
  </w:p>
  <w:p w14:paraId="7D7F8544" w14:textId="77777777" w:rsidR="00DE24C8" w:rsidRPr="002C7B03" w:rsidRDefault="00DE24C8" w:rsidP="002C7B03">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2667E"/>
    <w:multiLevelType w:val="hybridMultilevel"/>
    <w:tmpl w:val="C1BE1AC4"/>
    <w:lvl w:ilvl="0" w:tplc="EEE8D0AA">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27"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0"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8"/>
  </w:num>
  <w:num w:numId="5" w16cid:durableId="611983457">
    <w:abstractNumId w:val="10"/>
  </w:num>
  <w:num w:numId="6" w16cid:durableId="1085223795">
    <w:abstractNumId w:val="30"/>
  </w:num>
  <w:num w:numId="7" w16cid:durableId="903031832">
    <w:abstractNumId w:val="8"/>
  </w:num>
  <w:num w:numId="8" w16cid:durableId="566260819">
    <w:abstractNumId w:val="25"/>
  </w:num>
  <w:num w:numId="9" w16cid:durableId="675808018">
    <w:abstractNumId w:val="31"/>
  </w:num>
  <w:num w:numId="10" w16cid:durableId="803936692">
    <w:abstractNumId w:val="16"/>
  </w:num>
  <w:num w:numId="11" w16cid:durableId="1169980049">
    <w:abstractNumId w:val="32"/>
  </w:num>
  <w:num w:numId="12" w16cid:durableId="901257022">
    <w:abstractNumId w:val="14"/>
  </w:num>
  <w:num w:numId="13" w16cid:durableId="1588343108">
    <w:abstractNumId w:val="15"/>
  </w:num>
  <w:num w:numId="14" w16cid:durableId="3769793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7"/>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 w:numId="46" w16cid:durableId="122529330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778"/>
    <w:rsid w:val="0000577A"/>
    <w:rsid w:val="000058DB"/>
    <w:rsid w:val="000059DE"/>
    <w:rsid w:val="00005BBE"/>
    <w:rsid w:val="00005C74"/>
    <w:rsid w:val="00005CB3"/>
    <w:rsid w:val="00005E7C"/>
    <w:rsid w:val="00005F6E"/>
    <w:rsid w:val="0000603C"/>
    <w:rsid w:val="000060C7"/>
    <w:rsid w:val="000065F9"/>
    <w:rsid w:val="00006697"/>
    <w:rsid w:val="00006E3D"/>
    <w:rsid w:val="00006F51"/>
    <w:rsid w:val="0000753C"/>
    <w:rsid w:val="0000769F"/>
    <w:rsid w:val="0000790F"/>
    <w:rsid w:val="00007E38"/>
    <w:rsid w:val="00007FD5"/>
    <w:rsid w:val="00010266"/>
    <w:rsid w:val="00010551"/>
    <w:rsid w:val="00010753"/>
    <w:rsid w:val="00010767"/>
    <w:rsid w:val="000107E9"/>
    <w:rsid w:val="00010885"/>
    <w:rsid w:val="00010DBF"/>
    <w:rsid w:val="00010E15"/>
    <w:rsid w:val="00010E4E"/>
    <w:rsid w:val="00011247"/>
    <w:rsid w:val="0001134F"/>
    <w:rsid w:val="0001135B"/>
    <w:rsid w:val="0001187D"/>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362"/>
    <w:rsid w:val="00013695"/>
    <w:rsid w:val="00013705"/>
    <w:rsid w:val="0001378B"/>
    <w:rsid w:val="000137C4"/>
    <w:rsid w:val="0001381E"/>
    <w:rsid w:val="00013912"/>
    <w:rsid w:val="000139E9"/>
    <w:rsid w:val="00013ACC"/>
    <w:rsid w:val="00013DA3"/>
    <w:rsid w:val="00013F82"/>
    <w:rsid w:val="000140BF"/>
    <w:rsid w:val="000145B7"/>
    <w:rsid w:val="000145D1"/>
    <w:rsid w:val="000147FD"/>
    <w:rsid w:val="0001491A"/>
    <w:rsid w:val="00014B31"/>
    <w:rsid w:val="00014E34"/>
    <w:rsid w:val="00014F21"/>
    <w:rsid w:val="0001509E"/>
    <w:rsid w:val="00015263"/>
    <w:rsid w:val="000154BC"/>
    <w:rsid w:val="00015579"/>
    <w:rsid w:val="000155F9"/>
    <w:rsid w:val="000156BC"/>
    <w:rsid w:val="00015C3F"/>
    <w:rsid w:val="00015C56"/>
    <w:rsid w:val="00015CCC"/>
    <w:rsid w:val="00015D44"/>
    <w:rsid w:val="00015D4C"/>
    <w:rsid w:val="00015F73"/>
    <w:rsid w:val="00016197"/>
    <w:rsid w:val="000161DD"/>
    <w:rsid w:val="000163EA"/>
    <w:rsid w:val="00016441"/>
    <w:rsid w:val="00016593"/>
    <w:rsid w:val="000166E1"/>
    <w:rsid w:val="00016934"/>
    <w:rsid w:val="00016943"/>
    <w:rsid w:val="00016A0D"/>
    <w:rsid w:val="00016A4C"/>
    <w:rsid w:val="00016BCB"/>
    <w:rsid w:val="00016E23"/>
    <w:rsid w:val="00017008"/>
    <w:rsid w:val="00017165"/>
    <w:rsid w:val="0001741A"/>
    <w:rsid w:val="000174BD"/>
    <w:rsid w:val="00017700"/>
    <w:rsid w:val="00017995"/>
    <w:rsid w:val="00017DF1"/>
    <w:rsid w:val="00017EF8"/>
    <w:rsid w:val="00017EFE"/>
    <w:rsid w:val="00020021"/>
    <w:rsid w:val="0002009C"/>
    <w:rsid w:val="00020403"/>
    <w:rsid w:val="000204F7"/>
    <w:rsid w:val="000206C2"/>
    <w:rsid w:val="00020703"/>
    <w:rsid w:val="0002095D"/>
    <w:rsid w:val="000209D4"/>
    <w:rsid w:val="00020EB4"/>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7D2"/>
    <w:rsid w:val="000229B1"/>
    <w:rsid w:val="000229EC"/>
    <w:rsid w:val="00022AA9"/>
    <w:rsid w:val="00022B00"/>
    <w:rsid w:val="00022B98"/>
    <w:rsid w:val="00022F6C"/>
    <w:rsid w:val="00023088"/>
    <w:rsid w:val="000230A2"/>
    <w:rsid w:val="0002310B"/>
    <w:rsid w:val="000234F3"/>
    <w:rsid w:val="000234F7"/>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BAE"/>
    <w:rsid w:val="00024C6E"/>
    <w:rsid w:val="00024ECC"/>
    <w:rsid w:val="00024FC0"/>
    <w:rsid w:val="000251D6"/>
    <w:rsid w:val="0002534B"/>
    <w:rsid w:val="0002536A"/>
    <w:rsid w:val="0002545D"/>
    <w:rsid w:val="0002557E"/>
    <w:rsid w:val="0002558F"/>
    <w:rsid w:val="000255CC"/>
    <w:rsid w:val="00025699"/>
    <w:rsid w:val="0002583F"/>
    <w:rsid w:val="000258D1"/>
    <w:rsid w:val="00025919"/>
    <w:rsid w:val="00025996"/>
    <w:rsid w:val="00025A97"/>
    <w:rsid w:val="00025AC4"/>
    <w:rsid w:val="00025C88"/>
    <w:rsid w:val="00025E5E"/>
    <w:rsid w:val="00025EE4"/>
    <w:rsid w:val="00025FEB"/>
    <w:rsid w:val="0002649E"/>
    <w:rsid w:val="000266DE"/>
    <w:rsid w:val="00026BC0"/>
    <w:rsid w:val="00026D8D"/>
    <w:rsid w:val="00026DC6"/>
    <w:rsid w:val="00026DDD"/>
    <w:rsid w:val="00026E5C"/>
    <w:rsid w:val="00026F1A"/>
    <w:rsid w:val="000270BF"/>
    <w:rsid w:val="0002724D"/>
    <w:rsid w:val="000274E3"/>
    <w:rsid w:val="0002761D"/>
    <w:rsid w:val="0002763E"/>
    <w:rsid w:val="000277C4"/>
    <w:rsid w:val="0002789D"/>
    <w:rsid w:val="00027927"/>
    <w:rsid w:val="00027BC6"/>
    <w:rsid w:val="00027CA6"/>
    <w:rsid w:val="00027CF3"/>
    <w:rsid w:val="00027ECA"/>
    <w:rsid w:val="00027FC6"/>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2F8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A47"/>
    <w:rsid w:val="00035BFC"/>
    <w:rsid w:val="00035E8C"/>
    <w:rsid w:val="00035FB0"/>
    <w:rsid w:val="0003626A"/>
    <w:rsid w:val="000363B2"/>
    <w:rsid w:val="0003659A"/>
    <w:rsid w:val="000368A8"/>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8D"/>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2F1D"/>
    <w:rsid w:val="00043207"/>
    <w:rsid w:val="00043630"/>
    <w:rsid w:val="0004376A"/>
    <w:rsid w:val="0004428F"/>
    <w:rsid w:val="000442CB"/>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47A"/>
    <w:rsid w:val="00051531"/>
    <w:rsid w:val="00051895"/>
    <w:rsid w:val="000518A0"/>
    <w:rsid w:val="000518B3"/>
    <w:rsid w:val="000518C6"/>
    <w:rsid w:val="000518F7"/>
    <w:rsid w:val="00051959"/>
    <w:rsid w:val="000519AD"/>
    <w:rsid w:val="00051BFF"/>
    <w:rsid w:val="00051EBA"/>
    <w:rsid w:val="00052064"/>
    <w:rsid w:val="000520EE"/>
    <w:rsid w:val="00052123"/>
    <w:rsid w:val="000521BD"/>
    <w:rsid w:val="000523F9"/>
    <w:rsid w:val="00052A8C"/>
    <w:rsid w:val="00052C09"/>
    <w:rsid w:val="00052CF4"/>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1B1"/>
    <w:rsid w:val="00055289"/>
    <w:rsid w:val="00055347"/>
    <w:rsid w:val="00055954"/>
    <w:rsid w:val="00055A96"/>
    <w:rsid w:val="00055BD1"/>
    <w:rsid w:val="00055C13"/>
    <w:rsid w:val="00055E10"/>
    <w:rsid w:val="00056456"/>
    <w:rsid w:val="00056605"/>
    <w:rsid w:val="000567EA"/>
    <w:rsid w:val="000568F7"/>
    <w:rsid w:val="00056928"/>
    <w:rsid w:val="00056985"/>
    <w:rsid w:val="00056C08"/>
    <w:rsid w:val="00056E13"/>
    <w:rsid w:val="00056F54"/>
    <w:rsid w:val="00057170"/>
    <w:rsid w:val="00057484"/>
    <w:rsid w:val="00057512"/>
    <w:rsid w:val="00057590"/>
    <w:rsid w:val="00057CC8"/>
    <w:rsid w:val="00057CF0"/>
    <w:rsid w:val="00057E42"/>
    <w:rsid w:val="000600BD"/>
    <w:rsid w:val="000601D5"/>
    <w:rsid w:val="00060410"/>
    <w:rsid w:val="0006049F"/>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107"/>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3FD6"/>
    <w:rsid w:val="000643A9"/>
    <w:rsid w:val="000646AC"/>
    <w:rsid w:val="000646D9"/>
    <w:rsid w:val="000649AC"/>
    <w:rsid w:val="00064A9C"/>
    <w:rsid w:val="00064AAF"/>
    <w:rsid w:val="00064CF4"/>
    <w:rsid w:val="00064FD7"/>
    <w:rsid w:val="0006504C"/>
    <w:rsid w:val="000652F0"/>
    <w:rsid w:val="0006568B"/>
    <w:rsid w:val="0006571C"/>
    <w:rsid w:val="000658FD"/>
    <w:rsid w:val="00065971"/>
    <w:rsid w:val="000659DC"/>
    <w:rsid w:val="00065BD3"/>
    <w:rsid w:val="00065C43"/>
    <w:rsid w:val="00065E5A"/>
    <w:rsid w:val="00065F5B"/>
    <w:rsid w:val="000660F5"/>
    <w:rsid w:val="00066213"/>
    <w:rsid w:val="00066271"/>
    <w:rsid w:val="0006637A"/>
    <w:rsid w:val="00066791"/>
    <w:rsid w:val="0006681D"/>
    <w:rsid w:val="000668E1"/>
    <w:rsid w:val="00066A94"/>
    <w:rsid w:val="00066BDB"/>
    <w:rsid w:val="00066C99"/>
    <w:rsid w:val="00066CD4"/>
    <w:rsid w:val="00066E9B"/>
    <w:rsid w:val="00066F89"/>
    <w:rsid w:val="00066F93"/>
    <w:rsid w:val="000671BA"/>
    <w:rsid w:val="0006731A"/>
    <w:rsid w:val="0006759B"/>
    <w:rsid w:val="00067848"/>
    <w:rsid w:val="000678C4"/>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364"/>
    <w:rsid w:val="00075411"/>
    <w:rsid w:val="000754DC"/>
    <w:rsid w:val="00075864"/>
    <w:rsid w:val="00075BB3"/>
    <w:rsid w:val="00075BC6"/>
    <w:rsid w:val="0007629B"/>
    <w:rsid w:val="000764E8"/>
    <w:rsid w:val="0007660D"/>
    <w:rsid w:val="0007670A"/>
    <w:rsid w:val="00076A6D"/>
    <w:rsid w:val="00076BD0"/>
    <w:rsid w:val="00076BF9"/>
    <w:rsid w:val="00076C41"/>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793"/>
    <w:rsid w:val="00083B2F"/>
    <w:rsid w:val="00083DE6"/>
    <w:rsid w:val="00083E73"/>
    <w:rsid w:val="00083F24"/>
    <w:rsid w:val="00083F26"/>
    <w:rsid w:val="00083F73"/>
    <w:rsid w:val="00084185"/>
    <w:rsid w:val="000842C2"/>
    <w:rsid w:val="00084A9A"/>
    <w:rsid w:val="00084C15"/>
    <w:rsid w:val="00084CD1"/>
    <w:rsid w:val="00084D46"/>
    <w:rsid w:val="00084D8D"/>
    <w:rsid w:val="000852EA"/>
    <w:rsid w:val="000853B2"/>
    <w:rsid w:val="00085576"/>
    <w:rsid w:val="000856E0"/>
    <w:rsid w:val="00085A06"/>
    <w:rsid w:val="00085D46"/>
    <w:rsid w:val="00085DF2"/>
    <w:rsid w:val="00085F5A"/>
    <w:rsid w:val="000860B5"/>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03E"/>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C9"/>
    <w:rsid w:val="00091D37"/>
    <w:rsid w:val="00091D93"/>
    <w:rsid w:val="00091E4B"/>
    <w:rsid w:val="00091F23"/>
    <w:rsid w:val="00092212"/>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80F"/>
    <w:rsid w:val="00093A86"/>
    <w:rsid w:val="00093AD7"/>
    <w:rsid w:val="00093CFB"/>
    <w:rsid w:val="00093D2F"/>
    <w:rsid w:val="00093E1C"/>
    <w:rsid w:val="00093E1D"/>
    <w:rsid w:val="0009402E"/>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5DCB"/>
    <w:rsid w:val="00096002"/>
    <w:rsid w:val="00096103"/>
    <w:rsid w:val="00096304"/>
    <w:rsid w:val="0009647A"/>
    <w:rsid w:val="000964B7"/>
    <w:rsid w:val="000964D0"/>
    <w:rsid w:val="00096659"/>
    <w:rsid w:val="00096687"/>
    <w:rsid w:val="000967C5"/>
    <w:rsid w:val="00096AD3"/>
    <w:rsid w:val="00096FA5"/>
    <w:rsid w:val="00097429"/>
    <w:rsid w:val="000975E4"/>
    <w:rsid w:val="00097668"/>
    <w:rsid w:val="000977C8"/>
    <w:rsid w:val="00097A98"/>
    <w:rsid w:val="00097D3B"/>
    <w:rsid w:val="000A031D"/>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03"/>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20"/>
    <w:rsid w:val="000B0066"/>
    <w:rsid w:val="000B013F"/>
    <w:rsid w:val="000B0296"/>
    <w:rsid w:val="000B066D"/>
    <w:rsid w:val="000B0BF4"/>
    <w:rsid w:val="000B0C5C"/>
    <w:rsid w:val="000B0CA6"/>
    <w:rsid w:val="000B1042"/>
    <w:rsid w:val="000B1092"/>
    <w:rsid w:val="000B1113"/>
    <w:rsid w:val="000B115B"/>
    <w:rsid w:val="000B11D8"/>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B7C"/>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22"/>
    <w:rsid w:val="000B593F"/>
    <w:rsid w:val="000B5983"/>
    <w:rsid w:val="000B5B84"/>
    <w:rsid w:val="000B5B87"/>
    <w:rsid w:val="000B5D71"/>
    <w:rsid w:val="000B63A8"/>
    <w:rsid w:val="000B651F"/>
    <w:rsid w:val="000B655F"/>
    <w:rsid w:val="000B663C"/>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48F"/>
    <w:rsid w:val="000C54B0"/>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085"/>
    <w:rsid w:val="000D01AD"/>
    <w:rsid w:val="000D01DF"/>
    <w:rsid w:val="000D0362"/>
    <w:rsid w:val="000D05DA"/>
    <w:rsid w:val="000D0645"/>
    <w:rsid w:val="000D0665"/>
    <w:rsid w:val="000D06F4"/>
    <w:rsid w:val="000D0746"/>
    <w:rsid w:val="000D0B74"/>
    <w:rsid w:val="000D0C73"/>
    <w:rsid w:val="000D1589"/>
    <w:rsid w:val="000D162C"/>
    <w:rsid w:val="000D173F"/>
    <w:rsid w:val="000D17D4"/>
    <w:rsid w:val="000D1AC6"/>
    <w:rsid w:val="000D1BE5"/>
    <w:rsid w:val="000D1C19"/>
    <w:rsid w:val="000D1C5B"/>
    <w:rsid w:val="000D202E"/>
    <w:rsid w:val="000D20F3"/>
    <w:rsid w:val="000D23A3"/>
    <w:rsid w:val="000D2747"/>
    <w:rsid w:val="000D27D5"/>
    <w:rsid w:val="000D2952"/>
    <w:rsid w:val="000D2F8E"/>
    <w:rsid w:val="000D3132"/>
    <w:rsid w:val="000D3326"/>
    <w:rsid w:val="000D348F"/>
    <w:rsid w:val="000D34CD"/>
    <w:rsid w:val="000D34F1"/>
    <w:rsid w:val="000D35F1"/>
    <w:rsid w:val="000D36D0"/>
    <w:rsid w:val="000D3713"/>
    <w:rsid w:val="000D38FC"/>
    <w:rsid w:val="000D39EA"/>
    <w:rsid w:val="000D3A37"/>
    <w:rsid w:val="000D3B58"/>
    <w:rsid w:val="000D4250"/>
    <w:rsid w:val="000D46AE"/>
    <w:rsid w:val="000D46B3"/>
    <w:rsid w:val="000D46E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2B"/>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4FD"/>
    <w:rsid w:val="000E0887"/>
    <w:rsid w:val="000E0E58"/>
    <w:rsid w:val="000E0F28"/>
    <w:rsid w:val="000E112E"/>
    <w:rsid w:val="000E1238"/>
    <w:rsid w:val="000E1554"/>
    <w:rsid w:val="000E1683"/>
    <w:rsid w:val="000E16CB"/>
    <w:rsid w:val="000E1716"/>
    <w:rsid w:val="000E194B"/>
    <w:rsid w:val="000E1AA7"/>
    <w:rsid w:val="000E1BE2"/>
    <w:rsid w:val="000E1CFC"/>
    <w:rsid w:val="000E1D30"/>
    <w:rsid w:val="000E1E3C"/>
    <w:rsid w:val="000E1F6C"/>
    <w:rsid w:val="000E213D"/>
    <w:rsid w:val="000E21C7"/>
    <w:rsid w:val="000E22B8"/>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14B"/>
    <w:rsid w:val="000E4289"/>
    <w:rsid w:val="000E4305"/>
    <w:rsid w:val="000E4378"/>
    <w:rsid w:val="000E44E6"/>
    <w:rsid w:val="000E49FA"/>
    <w:rsid w:val="000E4CD3"/>
    <w:rsid w:val="000E5035"/>
    <w:rsid w:val="000E56E6"/>
    <w:rsid w:val="000E5803"/>
    <w:rsid w:val="000E5A02"/>
    <w:rsid w:val="000E5A5E"/>
    <w:rsid w:val="000E5A63"/>
    <w:rsid w:val="000E5A6A"/>
    <w:rsid w:val="000E5CDD"/>
    <w:rsid w:val="000E5D05"/>
    <w:rsid w:val="000E5FE5"/>
    <w:rsid w:val="000E5FF5"/>
    <w:rsid w:val="000E60F1"/>
    <w:rsid w:val="000E6163"/>
    <w:rsid w:val="000E61E0"/>
    <w:rsid w:val="000E626E"/>
    <w:rsid w:val="000E63EF"/>
    <w:rsid w:val="000E66B2"/>
    <w:rsid w:val="000E676E"/>
    <w:rsid w:val="000E68FA"/>
    <w:rsid w:val="000E7027"/>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2C"/>
    <w:rsid w:val="000F079A"/>
    <w:rsid w:val="000F07B3"/>
    <w:rsid w:val="000F0ACA"/>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3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5A"/>
    <w:rsid w:val="000F4072"/>
    <w:rsid w:val="000F416D"/>
    <w:rsid w:val="000F41A2"/>
    <w:rsid w:val="000F42DC"/>
    <w:rsid w:val="000F455C"/>
    <w:rsid w:val="000F46BF"/>
    <w:rsid w:val="000F483C"/>
    <w:rsid w:val="000F49C8"/>
    <w:rsid w:val="000F4AFB"/>
    <w:rsid w:val="000F4BFD"/>
    <w:rsid w:val="000F4C74"/>
    <w:rsid w:val="000F4E12"/>
    <w:rsid w:val="000F4FE9"/>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D4E"/>
    <w:rsid w:val="00100E91"/>
    <w:rsid w:val="00100EA6"/>
    <w:rsid w:val="00100F78"/>
    <w:rsid w:val="0010121A"/>
    <w:rsid w:val="00101393"/>
    <w:rsid w:val="00101440"/>
    <w:rsid w:val="001014A9"/>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4A0"/>
    <w:rsid w:val="00105AFF"/>
    <w:rsid w:val="00105B27"/>
    <w:rsid w:val="00105C94"/>
    <w:rsid w:val="00105DA6"/>
    <w:rsid w:val="00105DEC"/>
    <w:rsid w:val="00105F42"/>
    <w:rsid w:val="0010608C"/>
    <w:rsid w:val="001061E0"/>
    <w:rsid w:val="001064E3"/>
    <w:rsid w:val="00106540"/>
    <w:rsid w:val="0010684B"/>
    <w:rsid w:val="0010697C"/>
    <w:rsid w:val="001069AD"/>
    <w:rsid w:val="00106A6C"/>
    <w:rsid w:val="00106A98"/>
    <w:rsid w:val="00106B38"/>
    <w:rsid w:val="00106B6A"/>
    <w:rsid w:val="00106D44"/>
    <w:rsid w:val="00106DAB"/>
    <w:rsid w:val="001070AA"/>
    <w:rsid w:val="0010730F"/>
    <w:rsid w:val="00107549"/>
    <w:rsid w:val="001075ED"/>
    <w:rsid w:val="0010765D"/>
    <w:rsid w:val="001076DC"/>
    <w:rsid w:val="00107940"/>
    <w:rsid w:val="00107B29"/>
    <w:rsid w:val="00107B3E"/>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4B2"/>
    <w:rsid w:val="001119F5"/>
    <w:rsid w:val="00111A70"/>
    <w:rsid w:val="00111F13"/>
    <w:rsid w:val="00111F87"/>
    <w:rsid w:val="00112175"/>
    <w:rsid w:val="001121C6"/>
    <w:rsid w:val="001122B8"/>
    <w:rsid w:val="0011232B"/>
    <w:rsid w:val="001125C0"/>
    <w:rsid w:val="001125EA"/>
    <w:rsid w:val="0011268C"/>
    <w:rsid w:val="00112ABE"/>
    <w:rsid w:val="00112B39"/>
    <w:rsid w:val="00112D79"/>
    <w:rsid w:val="00112E14"/>
    <w:rsid w:val="00112E46"/>
    <w:rsid w:val="00112E5C"/>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E4B"/>
    <w:rsid w:val="001241D7"/>
    <w:rsid w:val="001245E3"/>
    <w:rsid w:val="001248C1"/>
    <w:rsid w:val="00124B65"/>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0F"/>
    <w:rsid w:val="00126A2E"/>
    <w:rsid w:val="00126B32"/>
    <w:rsid w:val="00126BF8"/>
    <w:rsid w:val="0012721E"/>
    <w:rsid w:val="0012734F"/>
    <w:rsid w:val="001274C1"/>
    <w:rsid w:val="001275E3"/>
    <w:rsid w:val="0012760A"/>
    <w:rsid w:val="0012770B"/>
    <w:rsid w:val="001278B4"/>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83A"/>
    <w:rsid w:val="00130914"/>
    <w:rsid w:val="00130D08"/>
    <w:rsid w:val="00130DFE"/>
    <w:rsid w:val="00130E3D"/>
    <w:rsid w:val="00130E67"/>
    <w:rsid w:val="00131008"/>
    <w:rsid w:val="0013108D"/>
    <w:rsid w:val="00131452"/>
    <w:rsid w:val="001314E5"/>
    <w:rsid w:val="0013158D"/>
    <w:rsid w:val="0013162B"/>
    <w:rsid w:val="0013164A"/>
    <w:rsid w:val="001317A5"/>
    <w:rsid w:val="00131A77"/>
    <w:rsid w:val="00131C80"/>
    <w:rsid w:val="00131CCF"/>
    <w:rsid w:val="0013225C"/>
    <w:rsid w:val="00132677"/>
    <w:rsid w:val="001327FF"/>
    <w:rsid w:val="00132896"/>
    <w:rsid w:val="00132F8E"/>
    <w:rsid w:val="00132FCB"/>
    <w:rsid w:val="0013300B"/>
    <w:rsid w:val="0013336C"/>
    <w:rsid w:val="0013370A"/>
    <w:rsid w:val="00133876"/>
    <w:rsid w:val="001338C9"/>
    <w:rsid w:val="00133CE8"/>
    <w:rsid w:val="00133DDE"/>
    <w:rsid w:val="00133E74"/>
    <w:rsid w:val="00133EE0"/>
    <w:rsid w:val="00133F0E"/>
    <w:rsid w:val="00133F27"/>
    <w:rsid w:val="0013409D"/>
    <w:rsid w:val="00134190"/>
    <w:rsid w:val="001341DC"/>
    <w:rsid w:val="00134289"/>
    <w:rsid w:val="001343E2"/>
    <w:rsid w:val="001347A2"/>
    <w:rsid w:val="00134908"/>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CE5"/>
    <w:rsid w:val="00135DCE"/>
    <w:rsid w:val="00135FDD"/>
    <w:rsid w:val="00136068"/>
    <w:rsid w:val="001361A3"/>
    <w:rsid w:val="001361B8"/>
    <w:rsid w:val="00136440"/>
    <w:rsid w:val="00136563"/>
    <w:rsid w:val="00136734"/>
    <w:rsid w:val="00136904"/>
    <w:rsid w:val="00136ACF"/>
    <w:rsid w:val="00136B9F"/>
    <w:rsid w:val="00136C38"/>
    <w:rsid w:val="00136CC1"/>
    <w:rsid w:val="00136D53"/>
    <w:rsid w:val="00136DAC"/>
    <w:rsid w:val="00137330"/>
    <w:rsid w:val="0013764F"/>
    <w:rsid w:val="00137797"/>
    <w:rsid w:val="001377CD"/>
    <w:rsid w:val="001378AA"/>
    <w:rsid w:val="00137C4A"/>
    <w:rsid w:val="00140513"/>
    <w:rsid w:val="001405D6"/>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63"/>
    <w:rsid w:val="001427BE"/>
    <w:rsid w:val="00142917"/>
    <w:rsid w:val="001429EB"/>
    <w:rsid w:val="00142BA0"/>
    <w:rsid w:val="00142BD4"/>
    <w:rsid w:val="00142C35"/>
    <w:rsid w:val="00142D50"/>
    <w:rsid w:val="00142D95"/>
    <w:rsid w:val="00142DF2"/>
    <w:rsid w:val="00142F4E"/>
    <w:rsid w:val="00143078"/>
    <w:rsid w:val="00143423"/>
    <w:rsid w:val="00143597"/>
    <w:rsid w:val="001437B8"/>
    <w:rsid w:val="0014384E"/>
    <w:rsid w:val="00143862"/>
    <w:rsid w:val="00143AA4"/>
    <w:rsid w:val="00143B65"/>
    <w:rsid w:val="00143C24"/>
    <w:rsid w:val="00143D25"/>
    <w:rsid w:val="00143E6F"/>
    <w:rsid w:val="00143E7B"/>
    <w:rsid w:val="00143F7E"/>
    <w:rsid w:val="00143FC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5FFA"/>
    <w:rsid w:val="001462CE"/>
    <w:rsid w:val="0014636A"/>
    <w:rsid w:val="00146406"/>
    <w:rsid w:val="00146564"/>
    <w:rsid w:val="00146647"/>
    <w:rsid w:val="001468D5"/>
    <w:rsid w:val="00146965"/>
    <w:rsid w:val="0014696A"/>
    <w:rsid w:val="001469E6"/>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25A"/>
    <w:rsid w:val="00150536"/>
    <w:rsid w:val="00150641"/>
    <w:rsid w:val="001506C4"/>
    <w:rsid w:val="001507FF"/>
    <w:rsid w:val="00150940"/>
    <w:rsid w:val="001509D9"/>
    <w:rsid w:val="00150A07"/>
    <w:rsid w:val="00150B6B"/>
    <w:rsid w:val="00150D2D"/>
    <w:rsid w:val="00151068"/>
    <w:rsid w:val="001512C4"/>
    <w:rsid w:val="0015133F"/>
    <w:rsid w:val="001515CC"/>
    <w:rsid w:val="00151967"/>
    <w:rsid w:val="00151ADB"/>
    <w:rsid w:val="00151B26"/>
    <w:rsid w:val="00151B9F"/>
    <w:rsid w:val="00151C84"/>
    <w:rsid w:val="00151E3B"/>
    <w:rsid w:val="0015219F"/>
    <w:rsid w:val="0015221A"/>
    <w:rsid w:val="0015221B"/>
    <w:rsid w:val="00152422"/>
    <w:rsid w:val="00152461"/>
    <w:rsid w:val="00152509"/>
    <w:rsid w:val="001527A7"/>
    <w:rsid w:val="00152A41"/>
    <w:rsid w:val="00152C49"/>
    <w:rsid w:val="00152D32"/>
    <w:rsid w:val="00152D72"/>
    <w:rsid w:val="00152E78"/>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40"/>
    <w:rsid w:val="001557D4"/>
    <w:rsid w:val="00155BAC"/>
    <w:rsid w:val="00155BC6"/>
    <w:rsid w:val="00155BEA"/>
    <w:rsid w:val="00155C04"/>
    <w:rsid w:val="00155C54"/>
    <w:rsid w:val="00155D52"/>
    <w:rsid w:val="00155D68"/>
    <w:rsid w:val="00155ECD"/>
    <w:rsid w:val="00156308"/>
    <w:rsid w:val="001565A5"/>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002"/>
    <w:rsid w:val="0016011F"/>
    <w:rsid w:val="00160416"/>
    <w:rsid w:val="0016047A"/>
    <w:rsid w:val="001604A3"/>
    <w:rsid w:val="0016064A"/>
    <w:rsid w:val="001606C6"/>
    <w:rsid w:val="001606E0"/>
    <w:rsid w:val="00160871"/>
    <w:rsid w:val="001609A9"/>
    <w:rsid w:val="00160C25"/>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2D2"/>
    <w:rsid w:val="001632F0"/>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17"/>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1FE"/>
    <w:rsid w:val="00171220"/>
    <w:rsid w:val="001716C8"/>
    <w:rsid w:val="00171748"/>
    <w:rsid w:val="0017182A"/>
    <w:rsid w:val="00171875"/>
    <w:rsid w:val="001719D6"/>
    <w:rsid w:val="00171A55"/>
    <w:rsid w:val="00171ADC"/>
    <w:rsid w:val="00171E16"/>
    <w:rsid w:val="00171F20"/>
    <w:rsid w:val="00172387"/>
    <w:rsid w:val="0017244B"/>
    <w:rsid w:val="001724EC"/>
    <w:rsid w:val="00172514"/>
    <w:rsid w:val="001725BC"/>
    <w:rsid w:val="001727AE"/>
    <w:rsid w:val="00172919"/>
    <w:rsid w:val="00172D9F"/>
    <w:rsid w:val="001730CD"/>
    <w:rsid w:val="00173129"/>
    <w:rsid w:val="00173308"/>
    <w:rsid w:val="00173465"/>
    <w:rsid w:val="001734B4"/>
    <w:rsid w:val="0017354F"/>
    <w:rsid w:val="00173591"/>
    <w:rsid w:val="001735DF"/>
    <w:rsid w:val="00173878"/>
    <w:rsid w:val="00173909"/>
    <w:rsid w:val="00173A1A"/>
    <w:rsid w:val="00173C82"/>
    <w:rsid w:val="00173C9B"/>
    <w:rsid w:val="00173D24"/>
    <w:rsid w:val="001741B8"/>
    <w:rsid w:val="001743B9"/>
    <w:rsid w:val="00174528"/>
    <w:rsid w:val="0017488C"/>
    <w:rsid w:val="001749B9"/>
    <w:rsid w:val="001749EB"/>
    <w:rsid w:val="00174C75"/>
    <w:rsid w:val="00174D27"/>
    <w:rsid w:val="00174E2E"/>
    <w:rsid w:val="00174F8F"/>
    <w:rsid w:val="0017545E"/>
    <w:rsid w:val="001754BB"/>
    <w:rsid w:val="0017565E"/>
    <w:rsid w:val="001756F7"/>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D12"/>
    <w:rsid w:val="00180D44"/>
    <w:rsid w:val="00180E67"/>
    <w:rsid w:val="00180EC7"/>
    <w:rsid w:val="001810CC"/>
    <w:rsid w:val="00181153"/>
    <w:rsid w:val="0018123B"/>
    <w:rsid w:val="00181280"/>
    <w:rsid w:val="00181372"/>
    <w:rsid w:val="0018140D"/>
    <w:rsid w:val="001818E2"/>
    <w:rsid w:val="00181915"/>
    <w:rsid w:val="00181B02"/>
    <w:rsid w:val="00181E9E"/>
    <w:rsid w:val="00181F36"/>
    <w:rsid w:val="001825DE"/>
    <w:rsid w:val="00182AAB"/>
    <w:rsid w:val="00182C9A"/>
    <w:rsid w:val="00182CCD"/>
    <w:rsid w:val="00182D93"/>
    <w:rsid w:val="00182FEA"/>
    <w:rsid w:val="001830E1"/>
    <w:rsid w:val="001830F8"/>
    <w:rsid w:val="001831DC"/>
    <w:rsid w:val="00183390"/>
    <w:rsid w:val="001833AD"/>
    <w:rsid w:val="00183813"/>
    <w:rsid w:val="00183B39"/>
    <w:rsid w:val="00183C3C"/>
    <w:rsid w:val="00183D75"/>
    <w:rsid w:val="00183D9A"/>
    <w:rsid w:val="00183FCE"/>
    <w:rsid w:val="00184382"/>
    <w:rsid w:val="001846B0"/>
    <w:rsid w:val="001846B6"/>
    <w:rsid w:val="00184776"/>
    <w:rsid w:val="001849BD"/>
    <w:rsid w:val="00184A21"/>
    <w:rsid w:val="00184C1F"/>
    <w:rsid w:val="00184CAB"/>
    <w:rsid w:val="00184D24"/>
    <w:rsid w:val="00185691"/>
    <w:rsid w:val="00185708"/>
    <w:rsid w:val="00185844"/>
    <w:rsid w:val="001858B2"/>
    <w:rsid w:val="00185994"/>
    <w:rsid w:val="001859BA"/>
    <w:rsid w:val="00185CE5"/>
    <w:rsid w:val="00185DB8"/>
    <w:rsid w:val="00186482"/>
    <w:rsid w:val="001865BD"/>
    <w:rsid w:val="00186651"/>
    <w:rsid w:val="00186DC5"/>
    <w:rsid w:val="001872EA"/>
    <w:rsid w:val="001874B2"/>
    <w:rsid w:val="00187697"/>
    <w:rsid w:val="00187886"/>
    <w:rsid w:val="00187924"/>
    <w:rsid w:val="00187AB9"/>
    <w:rsid w:val="00187B0A"/>
    <w:rsid w:val="00187D06"/>
    <w:rsid w:val="00187D14"/>
    <w:rsid w:val="00187DD7"/>
    <w:rsid w:val="00187FC8"/>
    <w:rsid w:val="0019036B"/>
    <w:rsid w:val="001905B9"/>
    <w:rsid w:val="0019080C"/>
    <w:rsid w:val="00190A23"/>
    <w:rsid w:val="00190A79"/>
    <w:rsid w:val="00190B52"/>
    <w:rsid w:val="00190B96"/>
    <w:rsid w:val="00190C5F"/>
    <w:rsid w:val="00190CE2"/>
    <w:rsid w:val="00190EF9"/>
    <w:rsid w:val="00190EFA"/>
    <w:rsid w:val="00190F51"/>
    <w:rsid w:val="00190FAA"/>
    <w:rsid w:val="0019122B"/>
    <w:rsid w:val="001912A6"/>
    <w:rsid w:val="001914E1"/>
    <w:rsid w:val="00191691"/>
    <w:rsid w:val="001917B0"/>
    <w:rsid w:val="00191953"/>
    <w:rsid w:val="00191980"/>
    <w:rsid w:val="00191B00"/>
    <w:rsid w:val="00191FC9"/>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73"/>
    <w:rsid w:val="001939DB"/>
    <w:rsid w:val="00193A45"/>
    <w:rsid w:val="00193B18"/>
    <w:rsid w:val="00193B40"/>
    <w:rsid w:val="00193ED7"/>
    <w:rsid w:val="00193F3C"/>
    <w:rsid w:val="0019413B"/>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6C67"/>
    <w:rsid w:val="001971CE"/>
    <w:rsid w:val="001971F0"/>
    <w:rsid w:val="0019735E"/>
    <w:rsid w:val="00197395"/>
    <w:rsid w:val="001974B2"/>
    <w:rsid w:val="00197590"/>
    <w:rsid w:val="001975FF"/>
    <w:rsid w:val="0019760A"/>
    <w:rsid w:val="00197687"/>
    <w:rsid w:val="0019770C"/>
    <w:rsid w:val="001977FD"/>
    <w:rsid w:val="00197899"/>
    <w:rsid w:val="00197F30"/>
    <w:rsid w:val="00197FE6"/>
    <w:rsid w:val="00197FEF"/>
    <w:rsid w:val="001A025A"/>
    <w:rsid w:val="001A03A5"/>
    <w:rsid w:val="001A044D"/>
    <w:rsid w:val="001A0BE1"/>
    <w:rsid w:val="001A0C87"/>
    <w:rsid w:val="001A0E1C"/>
    <w:rsid w:val="001A0FE5"/>
    <w:rsid w:val="001A10CA"/>
    <w:rsid w:val="001A115D"/>
    <w:rsid w:val="001A11F0"/>
    <w:rsid w:val="001A1411"/>
    <w:rsid w:val="001A149C"/>
    <w:rsid w:val="001A1A67"/>
    <w:rsid w:val="001A1AA7"/>
    <w:rsid w:val="001A1C77"/>
    <w:rsid w:val="001A1D60"/>
    <w:rsid w:val="001A1E04"/>
    <w:rsid w:val="001A1E52"/>
    <w:rsid w:val="001A1F48"/>
    <w:rsid w:val="001A1F5E"/>
    <w:rsid w:val="001A1FD9"/>
    <w:rsid w:val="001A20D7"/>
    <w:rsid w:val="001A25DF"/>
    <w:rsid w:val="001A279C"/>
    <w:rsid w:val="001A27F5"/>
    <w:rsid w:val="001A2834"/>
    <w:rsid w:val="001A2A0F"/>
    <w:rsid w:val="001A2B22"/>
    <w:rsid w:val="001A2CED"/>
    <w:rsid w:val="001A2E0D"/>
    <w:rsid w:val="001A30A5"/>
    <w:rsid w:val="001A3152"/>
    <w:rsid w:val="001A3607"/>
    <w:rsid w:val="001A3737"/>
    <w:rsid w:val="001A37E7"/>
    <w:rsid w:val="001A3A86"/>
    <w:rsid w:val="001A3CD9"/>
    <w:rsid w:val="001A3CFC"/>
    <w:rsid w:val="001A3DBC"/>
    <w:rsid w:val="001A3F87"/>
    <w:rsid w:val="001A40EE"/>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68"/>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D6A"/>
    <w:rsid w:val="001B13F9"/>
    <w:rsid w:val="001B15FB"/>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C57"/>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7ED"/>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1FE"/>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883"/>
    <w:rsid w:val="001C5BD5"/>
    <w:rsid w:val="001C5D67"/>
    <w:rsid w:val="001C6247"/>
    <w:rsid w:val="001C6449"/>
    <w:rsid w:val="001C6473"/>
    <w:rsid w:val="001C6553"/>
    <w:rsid w:val="001C66AD"/>
    <w:rsid w:val="001C6758"/>
    <w:rsid w:val="001C6B8C"/>
    <w:rsid w:val="001C6D0A"/>
    <w:rsid w:val="001C70C8"/>
    <w:rsid w:val="001C7104"/>
    <w:rsid w:val="001C7298"/>
    <w:rsid w:val="001C72C4"/>
    <w:rsid w:val="001C76D4"/>
    <w:rsid w:val="001C7836"/>
    <w:rsid w:val="001C7AFF"/>
    <w:rsid w:val="001C7D44"/>
    <w:rsid w:val="001D0419"/>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3DFC"/>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0A9"/>
    <w:rsid w:val="001E026D"/>
    <w:rsid w:val="001E029C"/>
    <w:rsid w:val="001E0405"/>
    <w:rsid w:val="001E045E"/>
    <w:rsid w:val="001E051A"/>
    <w:rsid w:val="001E08CF"/>
    <w:rsid w:val="001E0A23"/>
    <w:rsid w:val="001E0D18"/>
    <w:rsid w:val="001E0EA5"/>
    <w:rsid w:val="001E0F48"/>
    <w:rsid w:val="001E106B"/>
    <w:rsid w:val="001E120A"/>
    <w:rsid w:val="001E12F9"/>
    <w:rsid w:val="001E1564"/>
    <w:rsid w:val="001E163E"/>
    <w:rsid w:val="001E1829"/>
    <w:rsid w:val="001E18DF"/>
    <w:rsid w:val="001E1C2E"/>
    <w:rsid w:val="001E1D55"/>
    <w:rsid w:val="001E2036"/>
    <w:rsid w:val="001E20D5"/>
    <w:rsid w:val="001E20FA"/>
    <w:rsid w:val="001E21E0"/>
    <w:rsid w:val="001E240D"/>
    <w:rsid w:val="001E26B3"/>
    <w:rsid w:val="001E27D1"/>
    <w:rsid w:val="001E28A9"/>
    <w:rsid w:val="001E2C96"/>
    <w:rsid w:val="001E2CE4"/>
    <w:rsid w:val="001E300A"/>
    <w:rsid w:val="001E308C"/>
    <w:rsid w:val="001E30CE"/>
    <w:rsid w:val="001E37C7"/>
    <w:rsid w:val="001E394A"/>
    <w:rsid w:val="001E3C7C"/>
    <w:rsid w:val="001E3D93"/>
    <w:rsid w:val="001E3F68"/>
    <w:rsid w:val="001E4075"/>
    <w:rsid w:val="001E454D"/>
    <w:rsid w:val="001E48B2"/>
    <w:rsid w:val="001E4A9C"/>
    <w:rsid w:val="001E4AF7"/>
    <w:rsid w:val="001E4C45"/>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FE"/>
    <w:rsid w:val="001E68D6"/>
    <w:rsid w:val="001E69D5"/>
    <w:rsid w:val="001E6AE1"/>
    <w:rsid w:val="001E6BB9"/>
    <w:rsid w:val="001E6C6A"/>
    <w:rsid w:val="001E7256"/>
    <w:rsid w:val="001E73D2"/>
    <w:rsid w:val="001E74BA"/>
    <w:rsid w:val="001E77F9"/>
    <w:rsid w:val="001E7920"/>
    <w:rsid w:val="001E7B71"/>
    <w:rsid w:val="001E7C8C"/>
    <w:rsid w:val="001E7CCF"/>
    <w:rsid w:val="001E7EB0"/>
    <w:rsid w:val="001E7EDC"/>
    <w:rsid w:val="001E7F9D"/>
    <w:rsid w:val="001E7FB7"/>
    <w:rsid w:val="001F0337"/>
    <w:rsid w:val="001F05E4"/>
    <w:rsid w:val="001F05E8"/>
    <w:rsid w:val="001F0625"/>
    <w:rsid w:val="001F0BC0"/>
    <w:rsid w:val="001F0BD8"/>
    <w:rsid w:val="001F0CE9"/>
    <w:rsid w:val="001F0D0A"/>
    <w:rsid w:val="001F0F17"/>
    <w:rsid w:val="001F0F6F"/>
    <w:rsid w:val="001F1021"/>
    <w:rsid w:val="001F115E"/>
    <w:rsid w:val="001F1215"/>
    <w:rsid w:val="001F13B4"/>
    <w:rsid w:val="001F1693"/>
    <w:rsid w:val="001F17AE"/>
    <w:rsid w:val="001F1801"/>
    <w:rsid w:val="001F1AE8"/>
    <w:rsid w:val="001F1F58"/>
    <w:rsid w:val="001F2233"/>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072"/>
    <w:rsid w:val="001F4406"/>
    <w:rsid w:val="001F445B"/>
    <w:rsid w:val="001F47BF"/>
    <w:rsid w:val="001F47E0"/>
    <w:rsid w:val="001F49C3"/>
    <w:rsid w:val="001F4CDF"/>
    <w:rsid w:val="001F551D"/>
    <w:rsid w:val="001F56D9"/>
    <w:rsid w:val="001F59F6"/>
    <w:rsid w:val="001F5A6C"/>
    <w:rsid w:val="001F5AD5"/>
    <w:rsid w:val="001F5B11"/>
    <w:rsid w:val="001F5BC9"/>
    <w:rsid w:val="001F5C19"/>
    <w:rsid w:val="001F5D56"/>
    <w:rsid w:val="001F615D"/>
    <w:rsid w:val="001F63FE"/>
    <w:rsid w:val="001F6533"/>
    <w:rsid w:val="001F6541"/>
    <w:rsid w:val="001F65AB"/>
    <w:rsid w:val="001F6618"/>
    <w:rsid w:val="001F67C1"/>
    <w:rsid w:val="001F6E7D"/>
    <w:rsid w:val="001F6F48"/>
    <w:rsid w:val="001F6F64"/>
    <w:rsid w:val="001F70BC"/>
    <w:rsid w:val="001F70D2"/>
    <w:rsid w:val="001F7479"/>
    <w:rsid w:val="001F7896"/>
    <w:rsid w:val="001F796C"/>
    <w:rsid w:val="001F7BD3"/>
    <w:rsid w:val="001F7BF4"/>
    <w:rsid w:val="001F7BFC"/>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9C"/>
    <w:rsid w:val="0020198E"/>
    <w:rsid w:val="00201C5D"/>
    <w:rsid w:val="00201DAB"/>
    <w:rsid w:val="00201DF3"/>
    <w:rsid w:val="00201EBD"/>
    <w:rsid w:val="00201ECB"/>
    <w:rsid w:val="00201F61"/>
    <w:rsid w:val="00202087"/>
    <w:rsid w:val="002020FE"/>
    <w:rsid w:val="002023BB"/>
    <w:rsid w:val="00202455"/>
    <w:rsid w:val="00202461"/>
    <w:rsid w:val="0020252A"/>
    <w:rsid w:val="00202708"/>
    <w:rsid w:val="0020277F"/>
    <w:rsid w:val="00202A58"/>
    <w:rsid w:val="00202E24"/>
    <w:rsid w:val="00202EFF"/>
    <w:rsid w:val="00203505"/>
    <w:rsid w:val="00203630"/>
    <w:rsid w:val="00203665"/>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525"/>
    <w:rsid w:val="0020552D"/>
    <w:rsid w:val="002057FD"/>
    <w:rsid w:val="0020591D"/>
    <w:rsid w:val="0020592E"/>
    <w:rsid w:val="00205D80"/>
    <w:rsid w:val="00205E13"/>
    <w:rsid w:val="00205EDD"/>
    <w:rsid w:val="00205F78"/>
    <w:rsid w:val="00205FFE"/>
    <w:rsid w:val="0020602F"/>
    <w:rsid w:val="00206395"/>
    <w:rsid w:val="002066BD"/>
    <w:rsid w:val="002066C0"/>
    <w:rsid w:val="0020673F"/>
    <w:rsid w:val="0020683C"/>
    <w:rsid w:val="00206C6C"/>
    <w:rsid w:val="00206C9A"/>
    <w:rsid w:val="00206C9B"/>
    <w:rsid w:val="00206D91"/>
    <w:rsid w:val="00206DB8"/>
    <w:rsid w:val="002070E1"/>
    <w:rsid w:val="00207111"/>
    <w:rsid w:val="0020745A"/>
    <w:rsid w:val="00207531"/>
    <w:rsid w:val="00207606"/>
    <w:rsid w:val="0020794A"/>
    <w:rsid w:val="00207B45"/>
    <w:rsid w:val="00207BA6"/>
    <w:rsid w:val="00207EE8"/>
    <w:rsid w:val="00210015"/>
    <w:rsid w:val="00210207"/>
    <w:rsid w:val="0021025B"/>
    <w:rsid w:val="0021025D"/>
    <w:rsid w:val="002102A1"/>
    <w:rsid w:val="0021059D"/>
    <w:rsid w:val="002108BB"/>
    <w:rsid w:val="00210D1E"/>
    <w:rsid w:val="00210E57"/>
    <w:rsid w:val="0021100C"/>
    <w:rsid w:val="002111A4"/>
    <w:rsid w:val="00211248"/>
    <w:rsid w:val="002112BB"/>
    <w:rsid w:val="00211465"/>
    <w:rsid w:val="002115B4"/>
    <w:rsid w:val="00211785"/>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0DE"/>
    <w:rsid w:val="00215122"/>
    <w:rsid w:val="0021517E"/>
    <w:rsid w:val="00215187"/>
    <w:rsid w:val="00215253"/>
    <w:rsid w:val="0021532D"/>
    <w:rsid w:val="00215699"/>
    <w:rsid w:val="002156E1"/>
    <w:rsid w:val="0021573B"/>
    <w:rsid w:val="00215790"/>
    <w:rsid w:val="002157BC"/>
    <w:rsid w:val="00215953"/>
    <w:rsid w:val="00215ACD"/>
    <w:rsid w:val="00215B46"/>
    <w:rsid w:val="00215C02"/>
    <w:rsid w:val="00215EED"/>
    <w:rsid w:val="00215F66"/>
    <w:rsid w:val="00216031"/>
    <w:rsid w:val="002164BD"/>
    <w:rsid w:val="002164EF"/>
    <w:rsid w:val="00216570"/>
    <w:rsid w:val="0021682E"/>
    <w:rsid w:val="002169E1"/>
    <w:rsid w:val="00216A07"/>
    <w:rsid w:val="0021700B"/>
    <w:rsid w:val="002170A2"/>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1F89"/>
    <w:rsid w:val="0022201B"/>
    <w:rsid w:val="00222035"/>
    <w:rsid w:val="00222077"/>
    <w:rsid w:val="0022209E"/>
    <w:rsid w:val="0022217C"/>
    <w:rsid w:val="0022227C"/>
    <w:rsid w:val="002223B6"/>
    <w:rsid w:val="002223EF"/>
    <w:rsid w:val="002224A4"/>
    <w:rsid w:val="002224C6"/>
    <w:rsid w:val="0022266E"/>
    <w:rsid w:val="00222861"/>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8D2"/>
    <w:rsid w:val="00227C9D"/>
    <w:rsid w:val="00227CC5"/>
    <w:rsid w:val="00227EE0"/>
    <w:rsid w:val="002300A8"/>
    <w:rsid w:val="002300C2"/>
    <w:rsid w:val="00230240"/>
    <w:rsid w:val="00230291"/>
    <w:rsid w:val="00230342"/>
    <w:rsid w:val="0023043C"/>
    <w:rsid w:val="00230519"/>
    <w:rsid w:val="0023057C"/>
    <w:rsid w:val="002305D0"/>
    <w:rsid w:val="00230774"/>
    <w:rsid w:val="0023120D"/>
    <w:rsid w:val="0023122B"/>
    <w:rsid w:val="00231344"/>
    <w:rsid w:val="00231442"/>
    <w:rsid w:val="002316F9"/>
    <w:rsid w:val="0023178E"/>
    <w:rsid w:val="00231861"/>
    <w:rsid w:val="00231918"/>
    <w:rsid w:val="00231AE6"/>
    <w:rsid w:val="00231B85"/>
    <w:rsid w:val="00231C77"/>
    <w:rsid w:val="00231DAF"/>
    <w:rsid w:val="00231E41"/>
    <w:rsid w:val="00231EC8"/>
    <w:rsid w:val="0023220E"/>
    <w:rsid w:val="00232557"/>
    <w:rsid w:val="00232727"/>
    <w:rsid w:val="002329A8"/>
    <w:rsid w:val="00232A2B"/>
    <w:rsid w:val="00232B61"/>
    <w:rsid w:val="00232CF9"/>
    <w:rsid w:val="00233003"/>
    <w:rsid w:val="002330B8"/>
    <w:rsid w:val="00233391"/>
    <w:rsid w:val="00233950"/>
    <w:rsid w:val="002339D3"/>
    <w:rsid w:val="00233FF0"/>
    <w:rsid w:val="00234283"/>
    <w:rsid w:val="002342E9"/>
    <w:rsid w:val="002343F9"/>
    <w:rsid w:val="002345CE"/>
    <w:rsid w:val="0023472D"/>
    <w:rsid w:val="0023499B"/>
    <w:rsid w:val="00234E33"/>
    <w:rsid w:val="00234E84"/>
    <w:rsid w:val="00234EEC"/>
    <w:rsid w:val="00235316"/>
    <w:rsid w:val="002353A2"/>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EBD"/>
    <w:rsid w:val="00240F9E"/>
    <w:rsid w:val="00240FDD"/>
    <w:rsid w:val="0024130C"/>
    <w:rsid w:val="00241441"/>
    <w:rsid w:val="0024160C"/>
    <w:rsid w:val="0024181B"/>
    <w:rsid w:val="002418E0"/>
    <w:rsid w:val="00241D08"/>
    <w:rsid w:val="00242026"/>
    <w:rsid w:val="002420C0"/>
    <w:rsid w:val="002421DB"/>
    <w:rsid w:val="0024237C"/>
    <w:rsid w:val="00242573"/>
    <w:rsid w:val="00242687"/>
    <w:rsid w:val="00242DE3"/>
    <w:rsid w:val="00242E62"/>
    <w:rsid w:val="00243130"/>
    <w:rsid w:val="0024362B"/>
    <w:rsid w:val="00243883"/>
    <w:rsid w:val="0024389B"/>
    <w:rsid w:val="00243C0F"/>
    <w:rsid w:val="00243C44"/>
    <w:rsid w:val="00243D4A"/>
    <w:rsid w:val="00243DDC"/>
    <w:rsid w:val="00243EB4"/>
    <w:rsid w:val="00243FB0"/>
    <w:rsid w:val="00244099"/>
    <w:rsid w:val="002440DA"/>
    <w:rsid w:val="00244122"/>
    <w:rsid w:val="00244250"/>
    <w:rsid w:val="0024469C"/>
    <w:rsid w:val="002447F4"/>
    <w:rsid w:val="002448E8"/>
    <w:rsid w:val="00244911"/>
    <w:rsid w:val="00244937"/>
    <w:rsid w:val="00244C4A"/>
    <w:rsid w:val="00244CC1"/>
    <w:rsid w:val="00244DB5"/>
    <w:rsid w:val="002451BD"/>
    <w:rsid w:val="002451E0"/>
    <w:rsid w:val="002452A7"/>
    <w:rsid w:val="0024575D"/>
    <w:rsid w:val="00245A03"/>
    <w:rsid w:val="00245B0C"/>
    <w:rsid w:val="00245E09"/>
    <w:rsid w:val="00245E17"/>
    <w:rsid w:val="00245E3B"/>
    <w:rsid w:val="002460C3"/>
    <w:rsid w:val="00246174"/>
    <w:rsid w:val="00246251"/>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EC3"/>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C01"/>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174"/>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EA"/>
    <w:rsid w:val="002563F6"/>
    <w:rsid w:val="00256644"/>
    <w:rsid w:val="0025669E"/>
    <w:rsid w:val="002566F0"/>
    <w:rsid w:val="00256A9A"/>
    <w:rsid w:val="00256B56"/>
    <w:rsid w:val="00256EA6"/>
    <w:rsid w:val="00256FED"/>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C2E"/>
    <w:rsid w:val="00261DCA"/>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8C"/>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7B7"/>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92C"/>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D0C"/>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A1"/>
    <w:rsid w:val="002842D1"/>
    <w:rsid w:val="00284476"/>
    <w:rsid w:val="00284794"/>
    <w:rsid w:val="002848A6"/>
    <w:rsid w:val="00284B4C"/>
    <w:rsid w:val="00284CAD"/>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3ED"/>
    <w:rsid w:val="002864B6"/>
    <w:rsid w:val="00286532"/>
    <w:rsid w:val="00286582"/>
    <w:rsid w:val="00286741"/>
    <w:rsid w:val="002868DB"/>
    <w:rsid w:val="00286AE5"/>
    <w:rsid w:val="002877C1"/>
    <w:rsid w:val="002878F2"/>
    <w:rsid w:val="0028793E"/>
    <w:rsid w:val="00287A3F"/>
    <w:rsid w:val="00287C74"/>
    <w:rsid w:val="00287D6A"/>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7CC"/>
    <w:rsid w:val="00291857"/>
    <w:rsid w:val="00291898"/>
    <w:rsid w:val="002919AD"/>
    <w:rsid w:val="00291A57"/>
    <w:rsid w:val="00291BB8"/>
    <w:rsid w:val="00291C4E"/>
    <w:rsid w:val="00291E06"/>
    <w:rsid w:val="00291FB6"/>
    <w:rsid w:val="00292175"/>
    <w:rsid w:val="00292295"/>
    <w:rsid w:val="0029238C"/>
    <w:rsid w:val="002927B7"/>
    <w:rsid w:val="002927E7"/>
    <w:rsid w:val="00292E0C"/>
    <w:rsid w:val="0029309F"/>
    <w:rsid w:val="00293511"/>
    <w:rsid w:val="00293590"/>
    <w:rsid w:val="00293737"/>
    <w:rsid w:val="0029373D"/>
    <w:rsid w:val="0029378A"/>
    <w:rsid w:val="002937FA"/>
    <w:rsid w:val="00293824"/>
    <w:rsid w:val="002938FF"/>
    <w:rsid w:val="00293AE6"/>
    <w:rsid w:val="00293C46"/>
    <w:rsid w:val="00293E29"/>
    <w:rsid w:val="0029425D"/>
    <w:rsid w:val="00294409"/>
    <w:rsid w:val="00294580"/>
    <w:rsid w:val="0029458A"/>
    <w:rsid w:val="00294998"/>
    <w:rsid w:val="00294A69"/>
    <w:rsid w:val="00294E0F"/>
    <w:rsid w:val="0029519D"/>
    <w:rsid w:val="0029525A"/>
    <w:rsid w:val="00295278"/>
    <w:rsid w:val="0029542C"/>
    <w:rsid w:val="0029573C"/>
    <w:rsid w:val="00295799"/>
    <w:rsid w:val="00295807"/>
    <w:rsid w:val="00295C17"/>
    <w:rsid w:val="00295C84"/>
    <w:rsid w:val="00295CCE"/>
    <w:rsid w:val="00295D80"/>
    <w:rsid w:val="00295EC0"/>
    <w:rsid w:val="00295F9E"/>
    <w:rsid w:val="002965CE"/>
    <w:rsid w:val="002966EC"/>
    <w:rsid w:val="00296759"/>
    <w:rsid w:val="00296848"/>
    <w:rsid w:val="002969F7"/>
    <w:rsid w:val="00296E52"/>
    <w:rsid w:val="00297033"/>
    <w:rsid w:val="00297298"/>
    <w:rsid w:val="00297665"/>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39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5BA"/>
    <w:rsid w:val="002A5B0E"/>
    <w:rsid w:val="002A5BCE"/>
    <w:rsid w:val="002A5D67"/>
    <w:rsid w:val="002A5DDA"/>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577"/>
    <w:rsid w:val="002B168C"/>
    <w:rsid w:val="002B19CD"/>
    <w:rsid w:val="002B1B4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268"/>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3C2"/>
    <w:rsid w:val="002B5694"/>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4C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F27"/>
    <w:rsid w:val="002C40F7"/>
    <w:rsid w:val="002C4294"/>
    <w:rsid w:val="002C42B7"/>
    <w:rsid w:val="002C4379"/>
    <w:rsid w:val="002C457B"/>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B03"/>
    <w:rsid w:val="002C7C95"/>
    <w:rsid w:val="002C7EBC"/>
    <w:rsid w:val="002C7F0E"/>
    <w:rsid w:val="002C7FAB"/>
    <w:rsid w:val="002D0637"/>
    <w:rsid w:val="002D0718"/>
    <w:rsid w:val="002D09DB"/>
    <w:rsid w:val="002D0AFA"/>
    <w:rsid w:val="002D0C5E"/>
    <w:rsid w:val="002D0CCC"/>
    <w:rsid w:val="002D0CD1"/>
    <w:rsid w:val="002D145E"/>
    <w:rsid w:val="002D1591"/>
    <w:rsid w:val="002D17C3"/>
    <w:rsid w:val="002D18CF"/>
    <w:rsid w:val="002D1982"/>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BE1"/>
    <w:rsid w:val="002D3D66"/>
    <w:rsid w:val="002D3DB8"/>
    <w:rsid w:val="002D3EB7"/>
    <w:rsid w:val="002D4113"/>
    <w:rsid w:val="002D4615"/>
    <w:rsid w:val="002D46F5"/>
    <w:rsid w:val="002D475A"/>
    <w:rsid w:val="002D477A"/>
    <w:rsid w:val="002D4CC2"/>
    <w:rsid w:val="002D4F3A"/>
    <w:rsid w:val="002D4F63"/>
    <w:rsid w:val="002D4F74"/>
    <w:rsid w:val="002D4F9C"/>
    <w:rsid w:val="002D4FAC"/>
    <w:rsid w:val="002D4FB0"/>
    <w:rsid w:val="002D5187"/>
    <w:rsid w:val="002D51F1"/>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368"/>
    <w:rsid w:val="002D758A"/>
    <w:rsid w:val="002D7723"/>
    <w:rsid w:val="002D772B"/>
    <w:rsid w:val="002D7787"/>
    <w:rsid w:val="002D7BE6"/>
    <w:rsid w:val="002D7CAA"/>
    <w:rsid w:val="002D7D7A"/>
    <w:rsid w:val="002E029E"/>
    <w:rsid w:val="002E065B"/>
    <w:rsid w:val="002E0675"/>
    <w:rsid w:val="002E0722"/>
    <w:rsid w:val="002E0789"/>
    <w:rsid w:val="002E0954"/>
    <w:rsid w:val="002E097C"/>
    <w:rsid w:val="002E0A51"/>
    <w:rsid w:val="002E0F69"/>
    <w:rsid w:val="002E10E3"/>
    <w:rsid w:val="002E13F8"/>
    <w:rsid w:val="002E1508"/>
    <w:rsid w:val="002E15F3"/>
    <w:rsid w:val="002E177E"/>
    <w:rsid w:val="002E1950"/>
    <w:rsid w:val="002E19D8"/>
    <w:rsid w:val="002E1C10"/>
    <w:rsid w:val="002E1D3D"/>
    <w:rsid w:val="002E22BE"/>
    <w:rsid w:val="002E2385"/>
    <w:rsid w:val="002E2551"/>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8AD"/>
    <w:rsid w:val="002F0991"/>
    <w:rsid w:val="002F09E0"/>
    <w:rsid w:val="002F0B36"/>
    <w:rsid w:val="002F0D3C"/>
    <w:rsid w:val="002F0F67"/>
    <w:rsid w:val="002F101B"/>
    <w:rsid w:val="002F1621"/>
    <w:rsid w:val="002F170F"/>
    <w:rsid w:val="002F1874"/>
    <w:rsid w:val="002F18FF"/>
    <w:rsid w:val="002F191A"/>
    <w:rsid w:val="002F1958"/>
    <w:rsid w:val="002F1A17"/>
    <w:rsid w:val="002F1AD7"/>
    <w:rsid w:val="002F1C4D"/>
    <w:rsid w:val="002F1C89"/>
    <w:rsid w:val="002F1DF7"/>
    <w:rsid w:val="002F2049"/>
    <w:rsid w:val="002F209C"/>
    <w:rsid w:val="002F20E7"/>
    <w:rsid w:val="002F2979"/>
    <w:rsid w:val="002F298A"/>
    <w:rsid w:val="002F29C8"/>
    <w:rsid w:val="002F29F7"/>
    <w:rsid w:val="002F341D"/>
    <w:rsid w:val="002F3433"/>
    <w:rsid w:val="002F3439"/>
    <w:rsid w:val="002F349C"/>
    <w:rsid w:val="002F3717"/>
    <w:rsid w:val="002F387D"/>
    <w:rsid w:val="002F3896"/>
    <w:rsid w:val="002F3A75"/>
    <w:rsid w:val="002F3B0A"/>
    <w:rsid w:val="002F3B7B"/>
    <w:rsid w:val="002F3CA2"/>
    <w:rsid w:val="002F3DB7"/>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AF2"/>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27"/>
    <w:rsid w:val="00300CDC"/>
    <w:rsid w:val="00300EB1"/>
    <w:rsid w:val="00300FEA"/>
    <w:rsid w:val="00301166"/>
    <w:rsid w:val="003013D9"/>
    <w:rsid w:val="003017A9"/>
    <w:rsid w:val="003018C5"/>
    <w:rsid w:val="00301953"/>
    <w:rsid w:val="00301966"/>
    <w:rsid w:val="00302084"/>
    <w:rsid w:val="00302094"/>
    <w:rsid w:val="003024F8"/>
    <w:rsid w:val="00302673"/>
    <w:rsid w:val="003026AC"/>
    <w:rsid w:val="00302D86"/>
    <w:rsid w:val="00303218"/>
    <w:rsid w:val="0030353C"/>
    <w:rsid w:val="0030357E"/>
    <w:rsid w:val="00303581"/>
    <w:rsid w:val="00303651"/>
    <w:rsid w:val="003037B6"/>
    <w:rsid w:val="00303907"/>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5017"/>
    <w:rsid w:val="0030516C"/>
    <w:rsid w:val="003052A5"/>
    <w:rsid w:val="00305482"/>
    <w:rsid w:val="0030595C"/>
    <w:rsid w:val="00305A62"/>
    <w:rsid w:val="00305BE6"/>
    <w:rsid w:val="00305E67"/>
    <w:rsid w:val="00305EAF"/>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262"/>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D68"/>
    <w:rsid w:val="00312D81"/>
    <w:rsid w:val="00312D94"/>
    <w:rsid w:val="00312EC9"/>
    <w:rsid w:val="0031335A"/>
    <w:rsid w:val="0031344B"/>
    <w:rsid w:val="00313674"/>
    <w:rsid w:val="003136D6"/>
    <w:rsid w:val="00313C5B"/>
    <w:rsid w:val="00313C6C"/>
    <w:rsid w:val="00314046"/>
    <w:rsid w:val="0031405F"/>
    <w:rsid w:val="0031419F"/>
    <w:rsid w:val="003142CB"/>
    <w:rsid w:val="00314695"/>
    <w:rsid w:val="003147C9"/>
    <w:rsid w:val="00314A60"/>
    <w:rsid w:val="00314ACF"/>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A36"/>
    <w:rsid w:val="00317C89"/>
    <w:rsid w:val="00317D3B"/>
    <w:rsid w:val="003203AC"/>
    <w:rsid w:val="0032077C"/>
    <w:rsid w:val="00320825"/>
    <w:rsid w:val="00320903"/>
    <w:rsid w:val="00320A32"/>
    <w:rsid w:val="00320A89"/>
    <w:rsid w:val="00320AD9"/>
    <w:rsid w:val="00320BC8"/>
    <w:rsid w:val="00320CA0"/>
    <w:rsid w:val="00320D79"/>
    <w:rsid w:val="00320DB9"/>
    <w:rsid w:val="0032122F"/>
    <w:rsid w:val="0032171C"/>
    <w:rsid w:val="00321789"/>
    <w:rsid w:val="003218B6"/>
    <w:rsid w:val="00321922"/>
    <w:rsid w:val="0032199E"/>
    <w:rsid w:val="00321C7F"/>
    <w:rsid w:val="00322052"/>
    <w:rsid w:val="0032253A"/>
    <w:rsid w:val="00322550"/>
    <w:rsid w:val="003229B4"/>
    <w:rsid w:val="00322AF9"/>
    <w:rsid w:val="00323241"/>
    <w:rsid w:val="0032333C"/>
    <w:rsid w:val="0032345F"/>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4F40"/>
    <w:rsid w:val="00325587"/>
    <w:rsid w:val="0032588E"/>
    <w:rsid w:val="00325FBB"/>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09D"/>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6B7"/>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596"/>
    <w:rsid w:val="00334623"/>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1B"/>
    <w:rsid w:val="00336546"/>
    <w:rsid w:val="00336B93"/>
    <w:rsid w:val="00336C4C"/>
    <w:rsid w:val="00336DEC"/>
    <w:rsid w:val="0033719E"/>
    <w:rsid w:val="003371C0"/>
    <w:rsid w:val="0033720B"/>
    <w:rsid w:val="00337225"/>
    <w:rsid w:val="003372C2"/>
    <w:rsid w:val="003377A2"/>
    <w:rsid w:val="00337906"/>
    <w:rsid w:val="003379D7"/>
    <w:rsid w:val="00337D77"/>
    <w:rsid w:val="00337DEE"/>
    <w:rsid w:val="00337FF1"/>
    <w:rsid w:val="00340062"/>
    <w:rsid w:val="0034006D"/>
    <w:rsid w:val="0034023B"/>
    <w:rsid w:val="0034031B"/>
    <w:rsid w:val="0034036D"/>
    <w:rsid w:val="00340515"/>
    <w:rsid w:val="00340773"/>
    <w:rsid w:val="00340C51"/>
    <w:rsid w:val="00340C67"/>
    <w:rsid w:val="00340D69"/>
    <w:rsid w:val="00340D82"/>
    <w:rsid w:val="00340EB8"/>
    <w:rsid w:val="00341273"/>
    <w:rsid w:val="00341377"/>
    <w:rsid w:val="00341896"/>
    <w:rsid w:val="00341A56"/>
    <w:rsid w:val="00341BDB"/>
    <w:rsid w:val="00341CBE"/>
    <w:rsid w:val="00341D45"/>
    <w:rsid w:val="00341EB1"/>
    <w:rsid w:val="00341EEB"/>
    <w:rsid w:val="0034205D"/>
    <w:rsid w:val="00342253"/>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A5D"/>
    <w:rsid w:val="00343D40"/>
    <w:rsid w:val="00344062"/>
    <w:rsid w:val="0034422B"/>
    <w:rsid w:val="003443F4"/>
    <w:rsid w:val="003446AF"/>
    <w:rsid w:val="003448E1"/>
    <w:rsid w:val="00344B48"/>
    <w:rsid w:val="00344C34"/>
    <w:rsid w:val="00344D94"/>
    <w:rsid w:val="00344DE9"/>
    <w:rsid w:val="00345045"/>
    <w:rsid w:val="003450C8"/>
    <w:rsid w:val="0034522A"/>
    <w:rsid w:val="003452BA"/>
    <w:rsid w:val="003452D3"/>
    <w:rsid w:val="003458B6"/>
    <w:rsid w:val="00345935"/>
    <w:rsid w:val="00345AD3"/>
    <w:rsid w:val="00345D0D"/>
    <w:rsid w:val="00345D7F"/>
    <w:rsid w:val="00345E19"/>
    <w:rsid w:val="00345E85"/>
    <w:rsid w:val="00345ED9"/>
    <w:rsid w:val="00345FAC"/>
    <w:rsid w:val="003461F9"/>
    <w:rsid w:val="0034623D"/>
    <w:rsid w:val="00346475"/>
    <w:rsid w:val="00346535"/>
    <w:rsid w:val="00346A0F"/>
    <w:rsid w:val="00346DCD"/>
    <w:rsid w:val="00346DF1"/>
    <w:rsid w:val="003471B3"/>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31"/>
    <w:rsid w:val="00353132"/>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5BB"/>
    <w:rsid w:val="003568F6"/>
    <w:rsid w:val="00356CF4"/>
    <w:rsid w:val="00356D5C"/>
    <w:rsid w:val="00356E4C"/>
    <w:rsid w:val="00356E94"/>
    <w:rsid w:val="0035722A"/>
    <w:rsid w:val="0035724B"/>
    <w:rsid w:val="003572E9"/>
    <w:rsid w:val="003573F8"/>
    <w:rsid w:val="00357670"/>
    <w:rsid w:val="0035778F"/>
    <w:rsid w:val="003578E4"/>
    <w:rsid w:val="00357BBB"/>
    <w:rsid w:val="00357DC6"/>
    <w:rsid w:val="00357EB3"/>
    <w:rsid w:val="0036002C"/>
    <w:rsid w:val="003601C3"/>
    <w:rsid w:val="003607C5"/>
    <w:rsid w:val="00360824"/>
    <w:rsid w:val="003608B9"/>
    <w:rsid w:val="003609E2"/>
    <w:rsid w:val="00360A61"/>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46"/>
    <w:rsid w:val="00366964"/>
    <w:rsid w:val="00366997"/>
    <w:rsid w:val="00366A85"/>
    <w:rsid w:val="00366E13"/>
    <w:rsid w:val="00366E79"/>
    <w:rsid w:val="00366EF2"/>
    <w:rsid w:val="00366F6F"/>
    <w:rsid w:val="0036731F"/>
    <w:rsid w:val="00367351"/>
    <w:rsid w:val="0036762E"/>
    <w:rsid w:val="0036786A"/>
    <w:rsid w:val="0036787B"/>
    <w:rsid w:val="0036795D"/>
    <w:rsid w:val="003703D2"/>
    <w:rsid w:val="003705FD"/>
    <w:rsid w:val="00370682"/>
    <w:rsid w:val="003708C2"/>
    <w:rsid w:val="00370E0F"/>
    <w:rsid w:val="00371352"/>
    <w:rsid w:val="0037151E"/>
    <w:rsid w:val="00371624"/>
    <w:rsid w:val="0037165F"/>
    <w:rsid w:val="00371BC0"/>
    <w:rsid w:val="00371C67"/>
    <w:rsid w:val="00371E78"/>
    <w:rsid w:val="00371EEB"/>
    <w:rsid w:val="00371EEF"/>
    <w:rsid w:val="0037229C"/>
    <w:rsid w:val="00372727"/>
    <w:rsid w:val="00372960"/>
    <w:rsid w:val="00372A32"/>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5B1"/>
    <w:rsid w:val="00383653"/>
    <w:rsid w:val="00383878"/>
    <w:rsid w:val="00383E73"/>
    <w:rsid w:val="0038415A"/>
    <w:rsid w:val="003841A9"/>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DDC"/>
    <w:rsid w:val="00386F7D"/>
    <w:rsid w:val="003870AC"/>
    <w:rsid w:val="003873CA"/>
    <w:rsid w:val="003874BD"/>
    <w:rsid w:val="00387A96"/>
    <w:rsid w:val="00387AD8"/>
    <w:rsid w:val="00387BE8"/>
    <w:rsid w:val="00387C0E"/>
    <w:rsid w:val="00387C5D"/>
    <w:rsid w:val="00387DD5"/>
    <w:rsid w:val="00387F91"/>
    <w:rsid w:val="00387F9A"/>
    <w:rsid w:val="0039034C"/>
    <w:rsid w:val="00390696"/>
    <w:rsid w:val="00390B34"/>
    <w:rsid w:val="00390BF2"/>
    <w:rsid w:val="00390D01"/>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587"/>
    <w:rsid w:val="00394672"/>
    <w:rsid w:val="003946A0"/>
    <w:rsid w:val="00394B3C"/>
    <w:rsid w:val="00394B96"/>
    <w:rsid w:val="00394C66"/>
    <w:rsid w:val="003950A8"/>
    <w:rsid w:val="00395225"/>
    <w:rsid w:val="00395393"/>
    <w:rsid w:val="00395558"/>
    <w:rsid w:val="003955B6"/>
    <w:rsid w:val="003956DF"/>
    <w:rsid w:val="003958BD"/>
    <w:rsid w:val="00395FDD"/>
    <w:rsid w:val="0039609A"/>
    <w:rsid w:val="003960C2"/>
    <w:rsid w:val="003964FA"/>
    <w:rsid w:val="00396535"/>
    <w:rsid w:val="0039663D"/>
    <w:rsid w:val="00396BAF"/>
    <w:rsid w:val="00396BF1"/>
    <w:rsid w:val="00396F99"/>
    <w:rsid w:val="00397214"/>
    <w:rsid w:val="00397790"/>
    <w:rsid w:val="003978D0"/>
    <w:rsid w:val="00397B10"/>
    <w:rsid w:val="00397B91"/>
    <w:rsid w:val="00397E0D"/>
    <w:rsid w:val="00397F9F"/>
    <w:rsid w:val="003A0065"/>
    <w:rsid w:val="003A0472"/>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1CFA"/>
    <w:rsid w:val="003A2267"/>
    <w:rsid w:val="003A2508"/>
    <w:rsid w:val="003A26D5"/>
    <w:rsid w:val="003A26E2"/>
    <w:rsid w:val="003A272D"/>
    <w:rsid w:val="003A2801"/>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8FD"/>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83A"/>
    <w:rsid w:val="003A692F"/>
    <w:rsid w:val="003A6951"/>
    <w:rsid w:val="003A6E0D"/>
    <w:rsid w:val="003A6FA8"/>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873"/>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1A9"/>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398"/>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EE0"/>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532"/>
    <w:rsid w:val="003C184F"/>
    <w:rsid w:val="003C1CCB"/>
    <w:rsid w:val="003C1DE4"/>
    <w:rsid w:val="003C1E37"/>
    <w:rsid w:val="003C20EA"/>
    <w:rsid w:val="003C213A"/>
    <w:rsid w:val="003C25F3"/>
    <w:rsid w:val="003C27AB"/>
    <w:rsid w:val="003C2E11"/>
    <w:rsid w:val="003C30EF"/>
    <w:rsid w:val="003C31D4"/>
    <w:rsid w:val="003C3281"/>
    <w:rsid w:val="003C34C0"/>
    <w:rsid w:val="003C34E4"/>
    <w:rsid w:val="003C364E"/>
    <w:rsid w:val="003C3843"/>
    <w:rsid w:val="003C3995"/>
    <w:rsid w:val="003C3E1E"/>
    <w:rsid w:val="003C3E49"/>
    <w:rsid w:val="003C41C6"/>
    <w:rsid w:val="003C4240"/>
    <w:rsid w:val="003C470C"/>
    <w:rsid w:val="003C4B16"/>
    <w:rsid w:val="003C539C"/>
    <w:rsid w:val="003C5453"/>
    <w:rsid w:val="003C54D3"/>
    <w:rsid w:val="003C5798"/>
    <w:rsid w:val="003C5E77"/>
    <w:rsid w:val="003C6234"/>
    <w:rsid w:val="003C6747"/>
    <w:rsid w:val="003C693B"/>
    <w:rsid w:val="003C69DB"/>
    <w:rsid w:val="003C6CBB"/>
    <w:rsid w:val="003C6CD7"/>
    <w:rsid w:val="003C6EFA"/>
    <w:rsid w:val="003C6F4D"/>
    <w:rsid w:val="003C7295"/>
    <w:rsid w:val="003C740E"/>
    <w:rsid w:val="003C758D"/>
    <w:rsid w:val="003C7BC7"/>
    <w:rsid w:val="003C7C95"/>
    <w:rsid w:val="003C7E78"/>
    <w:rsid w:val="003C7F67"/>
    <w:rsid w:val="003C7F9C"/>
    <w:rsid w:val="003D0273"/>
    <w:rsid w:val="003D0322"/>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9"/>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9D9"/>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FA"/>
    <w:rsid w:val="003D64AD"/>
    <w:rsid w:val="003D6556"/>
    <w:rsid w:val="003D6907"/>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197"/>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881"/>
    <w:rsid w:val="003E4A39"/>
    <w:rsid w:val="003E4A6F"/>
    <w:rsid w:val="003E4B9B"/>
    <w:rsid w:val="003E4BAD"/>
    <w:rsid w:val="003E5084"/>
    <w:rsid w:val="003E5381"/>
    <w:rsid w:val="003E5391"/>
    <w:rsid w:val="003E5433"/>
    <w:rsid w:val="003E54C3"/>
    <w:rsid w:val="003E5834"/>
    <w:rsid w:val="003E5A0E"/>
    <w:rsid w:val="003E5A63"/>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5"/>
    <w:rsid w:val="003E7FB9"/>
    <w:rsid w:val="003F0044"/>
    <w:rsid w:val="003F017C"/>
    <w:rsid w:val="003F0275"/>
    <w:rsid w:val="003F02B7"/>
    <w:rsid w:val="003F03E3"/>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160"/>
    <w:rsid w:val="003F232B"/>
    <w:rsid w:val="003F245E"/>
    <w:rsid w:val="003F24FB"/>
    <w:rsid w:val="003F2BFB"/>
    <w:rsid w:val="003F2E61"/>
    <w:rsid w:val="003F2EAA"/>
    <w:rsid w:val="003F3271"/>
    <w:rsid w:val="003F344F"/>
    <w:rsid w:val="003F360E"/>
    <w:rsid w:val="003F379D"/>
    <w:rsid w:val="003F3819"/>
    <w:rsid w:val="003F3937"/>
    <w:rsid w:val="003F39E9"/>
    <w:rsid w:val="003F3AEE"/>
    <w:rsid w:val="003F3B58"/>
    <w:rsid w:val="003F3F18"/>
    <w:rsid w:val="003F3F24"/>
    <w:rsid w:val="003F3F51"/>
    <w:rsid w:val="003F3FE4"/>
    <w:rsid w:val="003F4148"/>
    <w:rsid w:val="003F424B"/>
    <w:rsid w:val="003F4495"/>
    <w:rsid w:val="003F4838"/>
    <w:rsid w:val="003F4904"/>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89D"/>
    <w:rsid w:val="00400958"/>
    <w:rsid w:val="00400C09"/>
    <w:rsid w:val="00400CFB"/>
    <w:rsid w:val="00400FE2"/>
    <w:rsid w:val="00401119"/>
    <w:rsid w:val="004011DB"/>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ECE"/>
    <w:rsid w:val="00402FC8"/>
    <w:rsid w:val="004032DA"/>
    <w:rsid w:val="004033BB"/>
    <w:rsid w:val="0040340A"/>
    <w:rsid w:val="0040393A"/>
    <w:rsid w:val="00403AC1"/>
    <w:rsid w:val="00403BAF"/>
    <w:rsid w:val="00404010"/>
    <w:rsid w:val="00404229"/>
    <w:rsid w:val="00404372"/>
    <w:rsid w:val="00404415"/>
    <w:rsid w:val="00404561"/>
    <w:rsid w:val="004045EC"/>
    <w:rsid w:val="004047B0"/>
    <w:rsid w:val="0040481B"/>
    <w:rsid w:val="00404AE9"/>
    <w:rsid w:val="00404D47"/>
    <w:rsid w:val="00404E4B"/>
    <w:rsid w:val="0040527C"/>
    <w:rsid w:val="004052A5"/>
    <w:rsid w:val="00405394"/>
    <w:rsid w:val="00405401"/>
    <w:rsid w:val="004057A0"/>
    <w:rsid w:val="0040587B"/>
    <w:rsid w:val="004058AB"/>
    <w:rsid w:val="00405A1A"/>
    <w:rsid w:val="00405A68"/>
    <w:rsid w:val="00405C45"/>
    <w:rsid w:val="00405CBD"/>
    <w:rsid w:val="00405D15"/>
    <w:rsid w:val="00405DF7"/>
    <w:rsid w:val="00405F90"/>
    <w:rsid w:val="0040606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4D6"/>
    <w:rsid w:val="004105D9"/>
    <w:rsid w:val="004107D6"/>
    <w:rsid w:val="00410805"/>
    <w:rsid w:val="00410CBB"/>
    <w:rsid w:val="00410CC6"/>
    <w:rsid w:val="00410E2E"/>
    <w:rsid w:val="00410E66"/>
    <w:rsid w:val="00410EB2"/>
    <w:rsid w:val="0041116E"/>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FA7"/>
    <w:rsid w:val="00412024"/>
    <w:rsid w:val="00412160"/>
    <w:rsid w:val="0041224E"/>
    <w:rsid w:val="004122F6"/>
    <w:rsid w:val="00412394"/>
    <w:rsid w:val="0041262D"/>
    <w:rsid w:val="00412660"/>
    <w:rsid w:val="00412700"/>
    <w:rsid w:val="00412964"/>
    <w:rsid w:val="00412C33"/>
    <w:rsid w:val="00412DDC"/>
    <w:rsid w:val="0041327A"/>
    <w:rsid w:val="004135A7"/>
    <w:rsid w:val="00413770"/>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19"/>
    <w:rsid w:val="00417C7A"/>
    <w:rsid w:val="00420003"/>
    <w:rsid w:val="0042009C"/>
    <w:rsid w:val="00420231"/>
    <w:rsid w:val="0042027D"/>
    <w:rsid w:val="004202A3"/>
    <w:rsid w:val="004202DC"/>
    <w:rsid w:val="00420340"/>
    <w:rsid w:val="004203EB"/>
    <w:rsid w:val="004205D8"/>
    <w:rsid w:val="00420659"/>
    <w:rsid w:val="00420C5D"/>
    <w:rsid w:val="00420D35"/>
    <w:rsid w:val="00420ED4"/>
    <w:rsid w:val="00420EF4"/>
    <w:rsid w:val="00420F44"/>
    <w:rsid w:val="00420FAF"/>
    <w:rsid w:val="004210C7"/>
    <w:rsid w:val="0042136E"/>
    <w:rsid w:val="00421385"/>
    <w:rsid w:val="004213BC"/>
    <w:rsid w:val="004213E5"/>
    <w:rsid w:val="0042150B"/>
    <w:rsid w:val="00421625"/>
    <w:rsid w:val="00421A5B"/>
    <w:rsid w:val="00421AD5"/>
    <w:rsid w:val="00421B4B"/>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10"/>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6D3"/>
    <w:rsid w:val="004278C7"/>
    <w:rsid w:val="00427C52"/>
    <w:rsid w:val="004300AE"/>
    <w:rsid w:val="00430315"/>
    <w:rsid w:val="0043056F"/>
    <w:rsid w:val="00430755"/>
    <w:rsid w:val="00430943"/>
    <w:rsid w:val="00430AFF"/>
    <w:rsid w:val="00430C7C"/>
    <w:rsid w:val="0043110B"/>
    <w:rsid w:val="004311B4"/>
    <w:rsid w:val="004312FD"/>
    <w:rsid w:val="0043130D"/>
    <w:rsid w:val="00431357"/>
    <w:rsid w:val="0043166F"/>
    <w:rsid w:val="00431B0A"/>
    <w:rsid w:val="0043206C"/>
    <w:rsid w:val="00432086"/>
    <w:rsid w:val="00432182"/>
    <w:rsid w:val="00432210"/>
    <w:rsid w:val="004323E3"/>
    <w:rsid w:val="004325E1"/>
    <w:rsid w:val="0043272B"/>
    <w:rsid w:val="00432783"/>
    <w:rsid w:val="00432A6D"/>
    <w:rsid w:val="00432AA3"/>
    <w:rsid w:val="00432B24"/>
    <w:rsid w:val="00432B38"/>
    <w:rsid w:val="00432DEE"/>
    <w:rsid w:val="00432EB8"/>
    <w:rsid w:val="00432F68"/>
    <w:rsid w:val="004332BD"/>
    <w:rsid w:val="00433499"/>
    <w:rsid w:val="0043384A"/>
    <w:rsid w:val="0043385E"/>
    <w:rsid w:val="0043394F"/>
    <w:rsid w:val="00433997"/>
    <w:rsid w:val="00433B60"/>
    <w:rsid w:val="00433CE7"/>
    <w:rsid w:val="00433D83"/>
    <w:rsid w:val="00433E4F"/>
    <w:rsid w:val="00434219"/>
    <w:rsid w:val="0043437F"/>
    <w:rsid w:val="00434440"/>
    <w:rsid w:val="00434839"/>
    <w:rsid w:val="00434942"/>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969"/>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CE"/>
    <w:rsid w:val="004404E3"/>
    <w:rsid w:val="00440B22"/>
    <w:rsid w:val="00440BB7"/>
    <w:rsid w:val="00440F6B"/>
    <w:rsid w:val="00440F7B"/>
    <w:rsid w:val="00441100"/>
    <w:rsid w:val="0044110F"/>
    <w:rsid w:val="00441290"/>
    <w:rsid w:val="00441832"/>
    <w:rsid w:val="00441985"/>
    <w:rsid w:val="00441BB2"/>
    <w:rsid w:val="00441FC5"/>
    <w:rsid w:val="0044209A"/>
    <w:rsid w:val="0044216B"/>
    <w:rsid w:val="0044216C"/>
    <w:rsid w:val="00442251"/>
    <w:rsid w:val="00442303"/>
    <w:rsid w:val="00442333"/>
    <w:rsid w:val="0044236C"/>
    <w:rsid w:val="00442645"/>
    <w:rsid w:val="0044281F"/>
    <w:rsid w:val="00442C9D"/>
    <w:rsid w:val="00442E9A"/>
    <w:rsid w:val="00442EE9"/>
    <w:rsid w:val="00442F06"/>
    <w:rsid w:val="0044302E"/>
    <w:rsid w:val="0044359C"/>
    <w:rsid w:val="0044369F"/>
    <w:rsid w:val="0044371D"/>
    <w:rsid w:val="00443729"/>
    <w:rsid w:val="00443910"/>
    <w:rsid w:val="00443EC4"/>
    <w:rsid w:val="00443FD8"/>
    <w:rsid w:val="004441C5"/>
    <w:rsid w:val="0044434C"/>
    <w:rsid w:val="004444DE"/>
    <w:rsid w:val="00444744"/>
    <w:rsid w:val="004449BC"/>
    <w:rsid w:val="00444AB4"/>
    <w:rsid w:val="00444ABE"/>
    <w:rsid w:val="00444B6B"/>
    <w:rsid w:val="00444BCD"/>
    <w:rsid w:val="00444CA0"/>
    <w:rsid w:val="00444DA9"/>
    <w:rsid w:val="00444EE2"/>
    <w:rsid w:val="0044534B"/>
    <w:rsid w:val="0044536F"/>
    <w:rsid w:val="0044571B"/>
    <w:rsid w:val="0044581E"/>
    <w:rsid w:val="00445AFB"/>
    <w:rsid w:val="00445E73"/>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1B"/>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1FB"/>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0F4A"/>
    <w:rsid w:val="004612AA"/>
    <w:rsid w:val="004614BA"/>
    <w:rsid w:val="0046152C"/>
    <w:rsid w:val="004616B4"/>
    <w:rsid w:val="004617D4"/>
    <w:rsid w:val="0046191A"/>
    <w:rsid w:val="00461BFA"/>
    <w:rsid w:val="00461F43"/>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90"/>
    <w:rsid w:val="00464BC5"/>
    <w:rsid w:val="00464CA4"/>
    <w:rsid w:val="00464E57"/>
    <w:rsid w:val="004650C5"/>
    <w:rsid w:val="004652FF"/>
    <w:rsid w:val="0046536A"/>
    <w:rsid w:val="0046548D"/>
    <w:rsid w:val="004659DB"/>
    <w:rsid w:val="00465B90"/>
    <w:rsid w:val="00465DF7"/>
    <w:rsid w:val="004663BE"/>
    <w:rsid w:val="0046668F"/>
    <w:rsid w:val="004666C4"/>
    <w:rsid w:val="004667EA"/>
    <w:rsid w:val="0046681A"/>
    <w:rsid w:val="004670A2"/>
    <w:rsid w:val="00467217"/>
    <w:rsid w:val="00467277"/>
    <w:rsid w:val="004673AB"/>
    <w:rsid w:val="00467892"/>
    <w:rsid w:val="00467D29"/>
    <w:rsid w:val="00467DED"/>
    <w:rsid w:val="00467E0D"/>
    <w:rsid w:val="00470281"/>
    <w:rsid w:val="004706DA"/>
    <w:rsid w:val="00470701"/>
    <w:rsid w:val="00470851"/>
    <w:rsid w:val="0047091D"/>
    <w:rsid w:val="00470958"/>
    <w:rsid w:val="00470EB6"/>
    <w:rsid w:val="00470F6C"/>
    <w:rsid w:val="00470F7D"/>
    <w:rsid w:val="00470FD4"/>
    <w:rsid w:val="0047116A"/>
    <w:rsid w:val="004712DF"/>
    <w:rsid w:val="00471562"/>
    <w:rsid w:val="0047193B"/>
    <w:rsid w:val="00471AB8"/>
    <w:rsid w:val="00471C67"/>
    <w:rsid w:val="0047200A"/>
    <w:rsid w:val="004722F0"/>
    <w:rsid w:val="00472413"/>
    <w:rsid w:val="00472564"/>
    <w:rsid w:val="00472567"/>
    <w:rsid w:val="004728B9"/>
    <w:rsid w:val="00472A5A"/>
    <w:rsid w:val="00472B36"/>
    <w:rsid w:val="00472BA7"/>
    <w:rsid w:val="00472E6D"/>
    <w:rsid w:val="00472EEE"/>
    <w:rsid w:val="004730F1"/>
    <w:rsid w:val="004730F3"/>
    <w:rsid w:val="00473271"/>
    <w:rsid w:val="00473299"/>
    <w:rsid w:val="00473497"/>
    <w:rsid w:val="004734FA"/>
    <w:rsid w:val="004737A6"/>
    <w:rsid w:val="00473860"/>
    <w:rsid w:val="004739C8"/>
    <w:rsid w:val="00473B9D"/>
    <w:rsid w:val="00473C4C"/>
    <w:rsid w:val="00473C6A"/>
    <w:rsid w:val="00473D0D"/>
    <w:rsid w:val="0047408B"/>
    <w:rsid w:val="004740F8"/>
    <w:rsid w:val="0047424A"/>
    <w:rsid w:val="004742DA"/>
    <w:rsid w:val="004746C5"/>
    <w:rsid w:val="00474774"/>
    <w:rsid w:val="004747AC"/>
    <w:rsid w:val="00474B41"/>
    <w:rsid w:val="00474BF8"/>
    <w:rsid w:val="00474C15"/>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B1B"/>
    <w:rsid w:val="00477D22"/>
    <w:rsid w:val="00477E58"/>
    <w:rsid w:val="00477F29"/>
    <w:rsid w:val="00477F74"/>
    <w:rsid w:val="0048017A"/>
    <w:rsid w:val="0048036C"/>
    <w:rsid w:val="00480381"/>
    <w:rsid w:val="0048040A"/>
    <w:rsid w:val="004804EF"/>
    <w:rsid w:val="004805AD"/>
    <w:rsid w:val="004806AD"/>
    <w:rsid w:val="00480AF3"/>
    <w:rsid w:val="00480CFA"/>
    <w:rsid w:val="00481025"/>
    <w:rsid w:val="0048102B"/>
    <w:rsid w:val="00481296"/>
    <w:rsid w:val="00481367"/>
    <w:rsid w:val="00481500"/>
    <w:rsid w:val="004818D8"/>
    <w:rsid w:val="00481BE5"/>
    <w:rsid w:val="00481E36"/>
    <w:rsid w:val="00481E77"/>
    <w:rsid w:val="0048208C"/>
    <w:rsid w:val="0048231C"/>
    <w:rsid w:val="00482752"/>
    <w:rsid w:val="00482762"/>
    <w:rsid w:val="00482808"/>
    <w:rsid w:val="00482C71"/>
    <w:rsid w:val="00482E15"/>
    <w:rsid w:val="00482E3E"/>
    <w:rsid w:val="00483237"/>
    <w:rsid w:val="0048334F"/>
    <w:rsid w:val="0048356B"/>
    <w:rsid w:val="004835D5"/>
    <w:rsid w:val="004835F9"/>
    <w:rsid w:val="004836C7"/>
    <w:rsid w:val="00483959"/>
    <w:rsid w:val="00483DB2"/>
    <w:rsid w:val="00483F3C"/>
    <w:rsid w:val="00484230"/>
    <w:rsid w:val="004847AF"/>
    <w:rsid w:val="00484AB7"/>
    <w:rsid w:val="00484CDB"/>
    <w:rsid w:val="00484D35"/>
    <w:rsid w:val="00484E3A"/>
    <w:rsid w:val="00484F3C"/>
    <w:rsid w:val="004851A1"/>
    <w:rsid w:val="004853CE"/>
    <w:rsid w:val="00485621"/>
    <w:rsid w:val="00485641"/>
    <w:rsid w:val="0048576D"/>
    <w:rsid w:val="00485928"/>
    <w:rsid w:val="00485ACA"/>
    <w:rsid w:val="00485BCA"/>
    <w:rsid w:val="00485DE9"/>
    <w:rsid w:val="0048633A"/>
    <w:rsid w:val="0048658E"/>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B3"/>
    <w:rsid w:val="004902E4"/>
    <w:rsid w:val="004902F6"/>
    <w:rsid w:val="00490316"/>
    <w:rsid w:val="00490376"/>
    <w:rsid w:val="00490407"/>
    <w:rsid w:val="00490587"/>
    <w:rsid w:val="004905B3"/>
    <w:rsid w:val="0049095A"/>
    <w:rsid w:val="00490A51"/>
    <w:rsid w:val="00490DA1"/>
    <w:rsid w:val="00490ED4"/>
    <w:rsid w:val="0049140B"/>
    <w:rsid w:val="004917B6"/>
    <w:rsid w:val="00491971"/>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686"/>
    <w:rsid w:val="0049486E"/>
    <w:rsid w:val="004948E1"/>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0FC2"/>
    <w:rsid w:val="004A1831"/>
    <w:rsid w:val="004A1840"/>
    <w:rsid w:val="004A1D55"/>
    <w:rsid w:val="004A1E7E"/>
    <w:rsid w:val="004A1F30"/>
    <w:rsid w:val="004A1F68"/>
    <w:rsid w:val="004A2185"/>
    <w:rsid w:val="004A273E"/>
    <w:rsid w:val="004A27B8"/>
    <w:rsid w:val="004A29CA"/>
    <w:rsid w:val="004A2B18"/>
    <w:rsid w:val="004A2BC8"/>
    <w:rsid w:val="004A2D99"/>
    <w:rsid w:val="004A2E3E"/>
    <w:rsid w:val="004A2F25"/>
    <w:rsid w:val="004A308E"/>
    <w:rsid w:val="004A30E3"/>
    <w:rsid w:val="004A3156"/>
    <w:rsid w:val="004A3566"/>
    <w:rsid w:val="004A3625"/>
    <w:rsid w:val="004A394D"/>
    <w:rsid w:val="004A3BEE"/>
    <w:rsid w:val="004A3EEC"/>
    <w:rsid w:val="004A3F17"/>
    <w:rsid w:val="004A410A"/>
    <w:rsid w:val="004A418D"/>
    <w:rsid w:val="004A41B3"/>
    <w:rsid w:val="004A444C"/>
    <w:rsid w:val="004A457F"/>
    <w:rsid w:val="004A461A"/>
    <w:rsid w:val="004A4A67"/>
    <w:rsid w:val="004A4A84"/>
    <w:rsid w:val="004A4AD3"/>
    <w:rsid w:val="004A4C4C"/>
    <w:rsid w:val="004A4DF0"/>
    <w:rsid w:val="004A52E6"/>
    <w:rsid w:val="004A53A2"/>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0E7"/>
    <w:rsid w:val="004B15B3"/>
    <w:rsid w:val="004B18ED"/>
    <w:rsid w:val="004B1932"/>
    <w:rsid w:val="004B1E78"/>
    <w:rsid w:val="004B1FAB"/>
    <w:rsid w:val="004B20DE"/>
    <w:rsid w:val="004B2209"/>
    <w:rsid w:val="004B253F"/>
    <w:rsid w:val="004B2662"/>
    <w:rsid w:val="004B2686"/>
    <w:rsid w:val="004B274C"/>
    <w:rsid w:val="004B27FF"/>
    <w:rsid w:val="004B28B8"/>
    <w:rsid w:val="004B2A7D"/>
    <w:rsid w:val="004B2C6A"/>
    <w:rsid w:val="004B2C85"/>
    <w:rsid w:val="004B2E57"/>
    <w:rsid w:val="004B2EA6"/>
    <w:rsid w:val="004B307F"/>
    <w:rsid w:val="004B30C8"/>
    <w:rsid w:val="004B3103"/>
    <w:rsid w:val="004B3117"/>
    <w:rsid w:val="004B34C3"/>
    <w:rsid w:val="004B3637"/>
    <w:rsid w:val="004B37D7"/>
    <w:rsid w:val="004B3828"/>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3D"/>
    <w:rsid w:val="004C2861"/>
    <w:rsid w:val="004C2CD9"/>
    <w:rsid w:val="004C300F"/>
    <w:rsid w:val="004C33A5"/>
    <w:rsid w:val="004C34C5"/>
    <w:rsid w:val="004C36DD"/>
    <w:rsid w:val="004C36E6"/>
    <w:rsid w:val="004C36ED"/>
    <w:rsid w:val="004C3A47"/>
    <w:rsid w:val="004C3A63"/>
    <w:rsid w:val="004C3A96"/>
    <w:rsid w:val="004C3D06"/>
    <w:rsid w:val="004C3E7C"/>
    <w:rsid w:val="004C3F92"/>
    <w:rsid w:val="004C426F"/>
    <w:rsid w:val="004C4303"/>
    <w:rsid w:val="004C434E"/>
    <w:rsid w:val="004C43D3"/>
    <w:rsid w:val="004C45A2"/>
    <w:rsid w:val="004C4710"/>
    <w:rsid w:val="004C4797"/>
    <w:rsid w:val="004C4960"/>
    <w:rsid w:val="004C4B85"/>
    <w:rsid w:val="004C4BB2"/>
    <w:rsid w:val="004C4BBB"/>
    <w:rsid w:val="004C5065"/>
    <w:rsid w:val="004C53F5"/>
    <w:rsid w:val="004C54B7"/>
    <w:rsid w:val="004C55F5"/>
    <w:rsid w:val="004C5673"/>
    <w:rsid w:val="004C5AD8"/>
    <w:rsid w:val="004C5C4E"/>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18D"/>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6CF"/>
    <w:rsid w:val="004D4A98"/>
    <w:rsid w:val="004D4AF9"/>
    <w:rsid w:val="004D4D10"/>
    <w:rsid w:val="004D5055"/>
    <w:rsid w:val="004D51F8"/>
    <w:rsid w:val="004D5466"/>
    <w:rsid w:val="004D54E3"/>
    <w:rsid w:val="004D5597"/>
    <w:rsid w:val="004D55B0"/>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C92"/>
    <w:rsid w:val="004D7D55"/>
    <w:rsid w:val="004D7E31"/>
    <w:rsid w:val="004D7F77"/>
    <w:rsid w:val="004E0144"/>
    <w:rsid w:val="004E01C6"/>
    <w:rsid w:val="004E02AE"/>
    <w:rsid w:val="004E0481"/>
    <w:rsid w:val="004E0A49"/>
    <w:rsid w:val="004E0AE3"/>
    <w:rsid w:val="004E0BB7"/>
    <w:rsid w:val="004E0BE2"/>
    <w:rsid w:val="004E0C76"/>
    <w:rsid w:val="004E0D7C"/>
    <w:rsid w:val="004E115A"/>
    <w:rsid w:val="004E126C"/>
    <w:rsid w:val="004E12FA"/>
    <w:rsid w:val="004E1387"/>
    <w:rsid w:val="004E1881"/>
    <w:rsid w:val="004E1920"/>
    <w:rsid w:val="004E196B"/>
    <w:rsid w:val="004E1AC0"/>
    <w:rsid w:val="004E1B74"/>
    <w:rsid w:val="004E1CD6"/>
    <w:rsid w:val="004E1D95"/>
    <w:rsid w:val="004E203E"/>
    <w:rsid w:val="004E20B3"/>
    <w:rsid w:val="004E26BF"/>
    <w:rsid w:val="004E2896"/>
    <w:rsid w:val="004E28B6"/>
    <w:rsid w:val="004E2A70"/>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32"/>
    <w:rsid w:val="004E4740"/>
    <w:rsid w:val="004E477C"/>
    <w:rsid w:val="004E4808"/>
    <w:rsid w:val="004E4A69"/>
    <w:rsid w:val="004E4B07"/>
    <w:rsid w:val="004E4C14"/>
    <w:rsid w:val="004E4D56"/>
    <w:rsid w:val="004E4E3D"/>
    <w:rsid w:val="004E4F9F"/>
    <w:rsid w:val="004E5909"/>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2A8"/>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197"/>
    <w:rsid w:val="004F1348"/>
    <w:rsid w:val="004F13FF"/>
    <w:rsid w:val="004F1413"/>
    <w:rsid w:val="004F14AC"/>
    <w:rsid w:val="004F175F"/>
    <w:rsid w:val="004F17DD"/>
    <w:rsid w:val="004F1AFC"/>
    <w:rsid w:val="004F1B6E"/>
    <w:rsid w:val="004F1E19"/>
    <w:rsid w:val="004F1F63"/>
    <w:rsid w:val="004F1FAA"/>
    <w:rsid w:val="004F2086"/>
    <w:rsid w:val="004F220B"/>
    <w:rsid w:val="004F2483"/>
    <w:rsid w:val="004F2784"/>
    <w:rsid w:val="004F2A51"/>
    <w:rsid w:val="004F2C07"/>
    <w:rsid w:val="004F2C51"/>
    <w:rsid w:val="004F2F78"/>
    <w:rsid w:val="004F3198"/>
    <w:rsid w:val="004F335D"/>
    <w:rsid w:val="004F3680"/>
    <w:rsid w:val="004F3839"/>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7DA"/>
    <w:rsid w:val="004F5A18"/>
    <w:rsid w:val="004F5C60"/>
    <w:rsid w:val="004F5F41"/>
    <w:rsid w:val="004F6082"/>
    <w:rsid w:val="004F6121"/>
    <w:rsid w:val="004F62CC"/>
    <w:rsid w:val="004F6315"/>
    <w:rsid w:val="004F66AA"/>
    <w:rsid w:val="004F68FD"/>
    <w:rsid w:val="004F6980"/>
    <w:rsid w:val="004F6A55"/>
    <w:rsid w:val="004F6CDF"/>
    <w:rsid w:val="004F6D34"/>
    <w:rsid w:val="004F6D96"/>
    <w:rsid w:val="004F730F"/>
    <w:rsid w:val="004F7AD1"/>
    <w:rsid w:val="004F7C0E"/>
    <w:rsid w:val="004F7CC6"/>
    <w:rsid w:val="004F7E2F"/>
    <w:rsid w:val="004F7F49"/>
    <w:rsid w:val="00500579"/>
    <w:rsid w:val="0050086D"/>
    <w:rsid w:val="0050092D"/>
    <w:rsid w:val="00500D91"/>
    <w:rsid w:val="00500DA0"/>
    <w:rsid w:val="005010E7"/>
    <w:rsid w:val="005013D9"/>
    <w:rsid w:val="0050148E"/>
    <w:rsid w:val="005015D7"/>
    <w:rsid w:val="005018B6"/>
    <w:rsid w:val="005018F4"/>
    <w:rsid w:val="00501B1B"/>
    <w:rsid w:val="00501C24"/>
    <w:rsid w:val="00501CA2"/>
    <w:rsid w:val="00501E52"/>
    <w:rsid w:val="00501F27"/>
    <w:rsid w:val="00502664"/>
    <w:rsid w:val="005026A5"/>
    <w:rsid w:val="0050288D"/>
    <w:rsid w:val="00502897"/>
    <w:rsid w:val="00502AEA"/>
    <w:rsid w:val="00502B65"/>
    <w:rsid w:val="00502B66"/>
    <w:rsid w:val="00503239"/>
    <w:rsid w:val="0050323C"/>
    <w:rsid w:val="005035AF"/>
    <w:rsid w:val="00503800"/>
    <w:rsid w:val="00503AFD"/>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544"/>
    <w:rsid w:val="00506802"/>
    <w:rsid w:val="00506888"/>
    <w:rsid w:val="00506979"/>
    <w:rsid w:val="00506A8D"/>
    <w:rsid w:val="00506BB8"/>
    <w:rsid w:val="00507133"/>
    <w:rsid w:val="00507182"/>
    <w:rsid w:val="00507184"/>
    <w:rsid w:val="0050721B"/>
    <w:rsid w:val="0050740D"/>
    <w:rsid w:val="00507527"/>
    <w:rsid w:val="005076AF"/>
    <w:rsid w:val="005077ED"/>
    <w:rsid w:val="00507C3B"/>
    <w:rsid w:val="00507E1D"/>
    <w:rsid w:val="00507F09"/>
    <w:rsid w:val="005101F6"/>
    <w:rsid w:val="00510C87"/>
    <w:rsid w:val="00510EED"/>
    <w:rsid w:val="00511103"/>
    <w:rsid w:val="00511191"/>
    <w:rsid w:val="005111D1"/>
    <w:rsid w:val="0051133D"/>
    <w:rsid w:val="00511398"/>
    <w:rsid w:val="00511471"/>
    <w:rsid w:val="0051154B"/>
    <w:rsid w:val="005116DC"/>
    <w:rsid w:val="005116F4"/>
    <w:rsid w:val="00511785"/>
    <w:rsid w:val="00511912"/>
    <w:rsid w:val="0051194D"/>
    <w:rsid w:val="00511B5B"/>
    <w:rsid w:val="00511D5A"/>
    <w:rsid w:val="00511DAB"/>
    <w:rsid w:val="00512060"/>
    <w:rsid w:val="00512131"/>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73"/>
    <w:rsid w:val="00514E86"/>
    <w:rsid w:val="00514F48"/>
    <w:rsid w:val="00514F6D"/>
    <w:rsid w:val="00514FE9"/>
    <w:rsid w:val="00515154"/>
    <w:rsid w:val="005151C0"/>
    <w:rsid w:val="00515329"/>
    <w:rsid w:val="00515513"/>
    <w:rsid w:val="00515878"/>
    <w:rsid w:val="005159A6"/>
    <w:rsid w:val="005159AB"/>
    <w:rsid w:val="00515A09"/>
    <w:rsid w:val="00515A39"/>
    <w:rsid w:val="00515D70"/>
    <w:rsid w:val="00515E23"/>
    <w:rsid w:val="00515E9B"/>
    <w:rsid w:val="00516591"/>
    <w:rsid w:val="0051659A"/>
    <w:rsid w:val="005165E7"/>
    <w:rsid w:val="005170A7"/>
    <w:rsid w:val="005170CE"/>
    <w:rsid w:val="005174C8"/>
    <w:rsid w:val="00517518"/>
    <w:rsid w:val="00517537"/>
    <w:rsid w:val="005177DC"/>
    <w:rsid w:val="00517920"/>
    <w:rsid w:val="005179BA"/>
    <w:rsid w:val="00517D3E"/>
    <w:rsid w:val="00517D7E"/>
    <w:rsid w:val="00517EBE"/>
    <w:rsid w:val="00517F6B"/>
    <w:rsid w:val="00520010"/>
    <w:rsid w:val="0052007A"/>
    <w:rsid w:val="00520169"/>
    <w:rsid w:val="005203CB"/>
    <w:rsid w:val="0052063D"/>
    <w:rsid w:val="0052077F"/>
    <w:rsid w:val="0052096B"/>
    <w:rsid w:val="005209A8"/>
    <w:rsid w:val="00520EB6"/>
    <w:rsid w:val="005210D6"/>
    <w:rsid w:val="00521119"/>
    <w:rsid w:val="005211BB"/>
    <w:rsid w:val="00521230"/>
    <w:rsid w:val="005212D2"/>
    <w:rsid w:val="005212EE"/>
    <w:rsid w:val="0052148B"/>
    <w:rsid w:val="00521590"/>
    <w:rsid w:val="00521A33"/>
    <w:rsid w:val="00521BD5"/>
    <w:rsid w:val="00521D73"/>
    <w:rsid w:val="00521E03"/>
    <w:rsid w:val="00522054"/>
    <w:rsid w:val="005223AA"/>
    <w:rsid w:val="005223EA"/>
    <w:rsid w:val="0052252B"/>
    <w:rsid w:val="00522667"/>
    <w:rsid w:val="0052282A"/>
    <w:rsid w:val="00522865"/>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D02"/>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382"/>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5D"/>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945"/>
    <w:rsid w:val="00532C27"/>
    <w:rsid w:val="00532E14"/>
    <w:rsid w:val="00532E96"/>
    <w:rsid w:val="0053302B"/>
    <w:rsid w:val="00533139"/>
    <w:rsid w:val="00533216"/>
    <w:rsid w:val="00533319"/>
    <w:rsid w:val="005333E9"/>
    <w:rsid w:val="00533466"/>
    <w:rsid w:val="00533554"/>
    <w:rsid w:val="00533C94"/>
    <w:rsid w:val="00533D03"/>
    <w:rsid w:val="00534230"/>
    <w:rsid w:val="00534293"/>
    <w:rsid w:val="00534344"/>
    <w:rsid w:val="0053446B"/>
    <w:rsid w:val="0053467A"/>
    <w:rsid w:val="005347D1"/>
    <w:rsid w:val="0053483D"/>
    <w:rsid w:val="00534938"/>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8C0"/>
    <w:rsid w:val="00536BBE"/>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0FC"/>
    <w:rsid w:val="0054017E"/>
    <w:rsid w:val="00540537"/>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01B"/>
    <w:rsid w:val="005451B3"/>
    <w:rsid w:val="005451BA"/>
    <w:rsid w:val="005452F5"/>
    <w:rsid w:val="005453D2"/>
    <w:rsid w:val="005453DC"/>
    <w:rsid w:val="00545A5E"/>
    <w:rsid w:val="00545A76"/>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2E"/>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3C8"/>
    <w:rsid w:val="0055654D"/>
    <w:rsid w:val="00556579"/>
    <w:rsid w:val="005567F2"/>
    <w:rsid w:val="00556963"/>
    <w:rsid w:val="00556BE8"/>
    <w:rsid w:val="00556DD9"/>
    <w:rsid w:val="00557531"/>
    <w:rsid w:val="00557647"/>
    <w:rsid w:val="00557650"/>
    <w:rsid w:val="00557775"/>
    <w:rsid w:val="0055777A"/>
    <w:rsid w:val="005577E1"/>
    <w:rsid w:val="005579FC"/>
    <w:rsid w:val="00557AA8"/>
    <w:rsid w:val="00557C96"/>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2CE7"/>
    <w:rsid w:val="0056300A"/>
    <w:rsid w:val="00563441"/>
    <w:rsid w:val="0056361E"/>
    <w:rsid w:val="005637B0"/>
    <w:rsid w:val="00563AA6"/>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33"/>
    <w:rsid w:val="005654C3"/>
    <w:rsid w:val="005654E4"/>
    <w:rsid w:val="005654ED"/>
    <w:rsid w:val="00565959"/>
    <w:rsid w:val="00565A13"/>
    <w:rsid w:val="00565A5B"/>
    <w:rsid w:val="00565C1B"/>
    <w:rsid w:val="00565C4C"/>
    <w:rsid w:val="00565D90"/>
    <w:rsid w:val="00565DD1"/>
    <w:rsid w:val="00565F33"/>
    <w:rsid w:val="00565F73"/>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94"/>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20E6"/>
    <w:rsid w:val="00572739"/>
    <w:rsid w:val="0057298D"/>
    <w:rsid w:val="00572B9E"/>
    <w:rsid w:val="00572DD9"/>
    <w:rsid w:val="00572E3D"/>
    <w:rsid w:val="00573050"/>
    <w:rsid w:val="00573062"/>
    <w:rsid w:val="00573280"/>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BA3"/>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AD"/>
    <w:rsid w:val="005907E6"/>
    <w:rsid w:val="005909FC"/>
    <w:rsid w:val="00590AC2"/>
    <w:rsid w:val="00590B4C"/>
    <w:rsid w:val="00590B5B"/>
    <w:rsid w:val="00590C5F"/>
    <w:rsid w:val="00590DAC"/>
    <w:rsid w:val="0059128B"/>
    <w:rsid w:val="00591367"/>
    <w:rsid w:val="00591444"/>
    <w:rsid w:val="0059160A"/>
    <w:rsid w:val="0059169B"/>
    <w:rsid w:val="00591BBD"/>
    <w:rsid w:val="00591C3C"/>
    <w:rsid w:val="00591E1F"/>
    <w:rsid w:val="00591F5D"/>
    <w:rsid w:val="00591FCA"/>
    <w:rsid w:val="00592162"/>
    <w:rsid w:val="005921F8"/>
    <w:rsid w:val="005922BC"/>
    <w:rsid w:val="0059234C"/>
    <w:rsid w:val="0059244D"/>
    <w:rsid w:val="0059244F"/>
    <w:rsid w:val="005924A8"/>
    <w:rsid w:val="00592581"/>
    <w:rsid w:val="00592918"/>
    <w:rsid w:val="00592C1E"/>
    <w:rsid w:val="00592C54"/>
    <w:rsid w:val="00592CE7"/>
    <w:rsid w:val="00592CEF"/>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0AE"/>
    <w:rsid w:val="005950BF"/>
    <w:rsid w:val="0059511B"/>
    <w:rsid w:val="0059516C"/>
    <w:rsid w:val="005951FD"/>
    <w:rsid w:val="00595295"/>
    <w:rsid w:val="0059530E"/>
    <w:rsid w:val="005958F1"/>
    <w:rsid w:val="00595A97"/>
    <w:rsid w:val="00595BFD"/>
    <w:rsid w:val="00595D48"/>
    <w:rsid w:val="00595E2B"/>
    <w:rsid w:val="00596177"/>
    <w:rsid w:val="005961AE"/>
    <w:rsid w:val="0059626D"/>
    <w:rsid w:val="005963AC"/>
    <w:rsid w:val="005965A3"/>
    <w:rsid w:val="0059671E"/>
    <w:rsid w:val="005967E4"/>
    <w:rsid w:val="00596967"/>
    <w:rsid w:val="00596A81"/>
    <w:rsid w:val="00596C7A"/>
    <w:rsid w:val="00596D4F"/>
    <w:rsid w:val="00596E14"/>
    <w:rsid w:val="005970F0"/>
    <w:rsid w:val="0059724A"/>
    <w:rsid w:val="005974CE"/>
    <w:rsid w:val="005975C8"/>
    <w:rsid w:val="00597735"/>
    <w:rsid w:val="00597760"/>
    <w:rsid w:val="005977D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216"/>
    <w:rsid w:val="005A62BE"/>
    <w:rsid w:val="005A6367"/>
    <w:rsid w:val="005A6700"/>
    <w:rsid w:val="005A68F1"/>
    <w:rsid w:val="005A6B3D"/>
    <w:rsid w:val="005A6FDD"/>
    <w:rsid w:val="005A6FEE"/>
    <w:rsid w:val="005A6FF0"/>
    <w:rsid w:val="005A70D5"/>
    <w:rsid w:val="005A70F7"/>
    <w:rsid w:val="005A7250"/>
    <w:rsid w:val="005A72DA"/>
    <w:rsid w:val="005A7391"/>
    <w:rsid w:val="005A789F"/>
    <w:rsid w:val="005A7A3E"/>
    <w:rsid w:val="005A7ACB"/>
    <w:rsid w:val="005A7B50"/>
    <w:rsid w:val="005A7E48"/>
    <w:rsid w:val="005A7E75"/>
    <w:rsid w:val="005B011B"/>
    <w:rsid w:val="005B0339"/>
    <w:rsid w:val="005B074F"/>
    <w:rsid w:val="005B0844"/>
    <w:rsid w:val="005B089A"/>
    <w:rsid w:val="005B0A00"/>
    <w:rsid w:val="005B0D48"/>
    <w:rsid w:val="005B10B9"/>
    <w:rsid w:val="005B10EC"/>
    <w:rsid w:val="005B1335"/>
    <w:rsid w:val="005B18C4"/>
    <w:rsid w:val="005B19DE"/>
    <w:rsid w:val="005B1B31"/>
    <w:rsid w:val="005B1B56"/>
    <w:rsid w:val="005B215B"/>
    <w:rsid w:val="005B22B9"/>
    <w:rsid w:val="005B249D"/>
    <w:rsid w:val="005B2614"/>
    <w:rsid w:val="005B2865"/>
    <w:rsid w:val="005B28DE"/>
    <w:rsid w:val="005B30D1"/>
    <w:rsid w:val="005B3265"/>
    <w:rsid w:val="005B3416"/>
    <w:rsid w:val="005B344B"/>
    <w:rsid w:val="005B3535"/>
    <w:rsid w:val="005B3C51"/>
    <w:rsid w:val="005B3D3F"/>
    <w:rsid w:val="005B3D5F"/>
    <w:rsid w:val="005B3F07"/>
    <w:rsid w:val="005B3F34"/>
    <w:rsid w:val="005B4189"/>
    <w:rsid w:val="005B4275"/>
    <w:rsid w:val="005B42C9"/>
    <w:rsid w:val="005B43A8"/>
    <w:rsid w:val="005B4796"/>
    <w:rsid w:val="005B48C9"/>
    <w:rsid w:val="005B4A6C"/>
    <w:rsid w:val="005B4B54"/>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BD4"/>
    <w:rsid w:val="005B5D42"/>
    <w:rsid w:val="005B5DA0"/>
    <w:rsid w:val="005B5E40"/>
    <w:rsid w:val="005B5F18"/>
    <w:rsid w:val="005B5F28"/>
    <w:rsid w:val="005B6103"/>
    <w:rsid w:val="005B6136"/>
    <w:rsid w:val="005B614A"/>
    <w:rsid w:val="005B6165"/>
    <w:rsid w:val="005B61FD"/>
    <w:rsid w:val="005B6386"/>
    <w:rsid w:val="005B6632"/>
    <w:rsid w:val="005B66FE"/>
    <w:rsid w:val="005B696E"/>
    <w:rsid w:val="005B6A61"/>
    <w:rsid w:val="005B6BAD"/>
    <w:rsid w:val="005B6E1B"/>
    <w:rsid w:val="005B705A"/>
    <w:rsid w:val="005B70A3"/>
    <w:rsid w:val="005B718E"/>
    <w:rsid w:val="005B7355"/>
    <w:rsid w:val="005B73C2"/>
    <w:rsid w:val="005B75AC"/>
    <w:rsid w:val="005B7609"/>
    <w:rsid w:val="005B7857"/>
    <w:rsid w:val="005B7AB2"/>
    <w:rsid w:val="005B7E40"/>
    <w:rsid w:val="005B7F0C"/>
    <w:rsid w:val="005B7FE3"/>
    <w:rsid w:val="005C003B"/>
    <w:rsid w:val="005C017B"/>
    <w:rsid w:val="005C0273"/>
    <w:rsid w:val="005C0282"/>
    <w:rsid w:val="005C0399"/>
    <w:rsid w:val="005C05F1"/>
    <w:rsid w:val="005C0801"/>
    <w:rsid w:val="005C09D0"/>
    <w:rsid w:val="005C0F67"/>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3DC"/>
    <w:rsid w:val="005C341B"/>
    <w:rsid w:val="005C35DE"/>
    <w:rsid w:val="005C374D"/>
    <w:rsid w:val="005C37DE"/>
    <w:rsid w:val="005C39CE"/>
    <w:rsid w:val="005C3A9F"/>
    <w:rsid w:val="005C4012"/>
    <w:rsid w:val="005C43A8"/>
    <w:rsid w:val="005C4517"/>
    <w:rsid w:val="005C46E9"/>
    <w:rsid w:val="005C4875"/>
    <w:rsid w:val="005C488B"/>
    <w:rsid w:val="005C4B4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2FD"/>
    <w:rsid w:val="005D0374"/>
    <w:rsid w:val="005D0828"/>
    <w:rsid w:val="005D0861"/>
    <w:rsid w:val="005D0B86"/>
    <w:rsid w:val="005D0BD3"/>
    <w:rsid w:val="005D0D69"/>
    <w:rsid w:val="005D0DDE"/>
    <w:rsid w:val="005D1316"/>
    <w:rsid w:val="005D1339"/>
    <w:rsid w:val="005D1610"/>
    <w:rsid w:val="005D16C6"/>
    <w:rsid w:val="005D18D5"/>
    <w:rsid w:val="005D1A06"/>
    <w:rsid w:val="005D1B7F"/>
    <w:rsid w:val="005D1F70"/>
    <w:rsid w:val="005D22D2"/>
    <w:rsid w:val="005D2644"/>
    <w:rsid w:val="005D2AA8"/>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D7F41"/>
    <w:rsid w:val="005E015B"/>
    <w:rsid w:val="005E01CF"/>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79F"/>
    <w:rsid w:val="005E39BF"/>
    <w:rsid w:val="005E4059"/>
    <w:rsid w:val="005E405E"/>
    <w:rsid w:val="005E407C"/>
    <w:rsid w:val="005E40D7"/>
    <w:rsid w:val="005E40E5"/>
    <w:rsid w:val="005E4471"/>
    <w:rsid w:val="005E482E"/>
    <w:rsid w:val="005E4980"/>
    <w:rsid w:val="005E503B"/>
    <w:rsid w:val="005E50C7"/>
    <w:rsid w:val="005E514D"/>
    <w:rsid w:val="005E52D1"/>
    <w:rsid w:val="005E5412"/>
    <w:rsid w:val="005E544B"/>
    <w:rsid w:val="005E565E"/>
    <w:rsid w:val="005E569F"/>
    <w:rsid w:val="005E5F28"/>
    <w:rsid w:val="005E601A"/>
    <w:rsid w:val="005E6254"/>
    <w:rsid w:val="005E6335"/>
    <w:rsid w:val="005E6441"/>
    <w:rsid w:val="005E670D"/>
    <w:rsid w:val="005E6767"/>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B5F"/>
    <w:rsid w:val="005F3C37"/>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8A9"/>
    <w:rsid w:val="005F5A3E"/>
    <w:rsid w:val="005F5E1F"/>
    <w:rsid w:val="005F602F"/>
    <w:rsid w:val="005F6220"/>
    <w:rsid w:val="005F62DC"/>
    <w:rsid w:val="005F6712"/>
    <w:rsid w:val="005F67E9"/>
    <w:rsid w:val="005F6A0C"/>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5F0"/>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B2B"/>
    <w:rsid w:val="00607C93"/>
    <w:rsid w:val="00607E47"/>
    <w:rsid w:val="0061018D"/>
    <w:rsid w:val="006101BD"/>
    <w:rsid w:val="00610491"/>
    <w:rsid w:val="006104D1"/>
    <w:rsid w:val="00610606"/>
    <w:rsid w:val="0061062F"/>
    <w:rsid w:val="00610A7E"/>
    <w:rsid w:val="00610B06"/>
    <w:rsid w:val="00610B74"/>
    <w:rsid w:val="00610C06"/>
    <w:rsid w:val="00610D75"/>
    <w:rsid w:val="00610F48"/>
    <w:rsid w:val="00611177"/>
    <w:rsid w:val="0061158D"/>
    <w:rsid w:val="006115F7"/>
    <w:rsid w:val="00611622"/>
    <w:rsid w:val="00611726"/>
    <w:rsid w:val="00611808"/>
    <w:rsid w:val="00611F7F"/>
    <w:rsid w:val="0061213A"/>
    <w:rsid w:val="006123F6"/>
    <w:rsid w:val="0061246E"/>
    <w:rsid w:val="006124BD"/>
    <w:rsid w:val="0061254B"/>
    <w:rsid w:val="00612636"/>
    <w:rsid w:val="006128C1"/>
    <w:rsid w:val="006129F7"/>
    <w:rsid w:val="00612A0E"/>
    <w:rsid w:val="00612CDB"/>
    <w:rsid w:val="00612F5D"/>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06D"/>
    <w:rsid w:val="00616300"/>
    <w:rsid w:val="0061665E"/>
    <w:rsid w:val="00616D64"/>
    <w:rsid w:val="00616DA1"/>
    <w:rsid w:val="00617136"/>
    <w:rsid w:val="0061713F"/>
    <w:rsid w:val="00617204"/>
    <w:rsid w:val="00617238"/>
    <w:rsid w:val="0061723D"/>
    <w:rsid w:val="0061731F"/>
    <w:rsid w:val="0061733A"/>
    <w:rsid w:val="0061746F"/>
    <w:rsid w:val="006174CC"/>
    <w:rsid w:val="00617A12"/>
    <w:rsid w:val="00617A5C"/>
    <w:rsid w:val="00617B3E"/>
    <w:rsid w:val="00617BCF"/>
    <w:rsid w:val="00620217"/>
    <w:rsid w:val="0062053D"/>
    <w:rsid w:val="006205CE"/>
    <w:rsid w:val="00620667"/>
    <w:rsid w:val="00620834"/>
    <w:rsid w:val="00620A0A"/>
    <w:rsid w:val="00620ACB"/>
    <w:rsid w:val="00620E82"/>
    <w:rsid w:val="00621035"/>
    <w:rsid w:val="00621085"/>
    <w:rsid w:val="0062122C"/>
    <w:rsid w:val="00621267"/>
    <w:rsid w:val="006212D1"/>
    <w:rsid w:val="00621469"/>
    <w:rsid w:val="00621930"/>
    <w:rsid w:val="006219E3"/>
    <w:rsid w:val="0062213B"/>
    <w:rsid w:val="0062226F"/>
    <w:rsid w:val="006224BC"/>
    <w:rsid w:val="00622649"/>
    <w:rsid w:val="006226FB"/>
    <w:rsid w:val="00622AEF"/>
    <w:rsid w:val="00622BE8"/>
    <w:rsid w:val="00622C1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B1F"/>
    <w:rsid w:val="00624BEA"/>
    <w:rsid w:val="00624EBF"/>
    <w:rsid w:val="00624F59"/>
    <w:rsid w:val="006253C1"/>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B96"/>
    <w:rsid w:val="00626D7B"/>
    <w:rsid w:val="00626DF6"/>
    <w:rsid w:val="00626E56"/>
    <w:rsid w:val="00626E65"/>
    <w:rsid w:val="00626EA9"/>
    <w:rsid w:val="00626F66"/>
    <w:rsid w:val="006270F0"/>
    <w:rsid w:val="006271F3"/>
    <w:rsid w:val="00627761"/>
    <w:rsid w:val="00627A22"/>
    <w:rsid w:val="00627A6C"/>
    <w:rsid w:val="00627B4D"/>
    <w:rsid w:val="00627B99"/>
    <w:rsid w:val="00627D26"/>
    <w:rsid w:val="00627F9E"/>
    <w:rsid w:val="0063005D"/>
    <w:rsid w:val="006300CE"/>
    <w:rsid w:val="0063010A"/>
    <w:rsid w:val="006302B8"/>
    <w:rsid w:val="006303C2"/>
    <w:rsid w:val="006303E9"/>
    <w:rsid w:val="00630667"/>
    <w:rsid w:val="00630739"/>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78"/>
    <w:rsid w:val="006326B6"/>
    <w:rsid w:val="0063292C"/>
    <w:rsid w:val="00632B4B"/>
    <w:rsid w:val="00632FDD"/>
    <w:rsid w:val="006336F4"/>
    <w:rsid w:val="006338C4"/>
    <w:rsid w:val="00633A4E"/>
    <w:rsid w:val="00633A6E"/>
    <w:rsid w:val="00633B20"/>
    <w:rsid w:val="00633B44"/>
    <w:rsid w:val="00633B52"/>
    <w:rsid w:val="00633BED"/>
    <w:rsid w:val="00633D61"/>
    <w:rsid w:val="00633D72"/>
    <w:rsid w:val="006340B7"/>
    <w:rsid w:val="006341A0"/>
    <w:rsid w:val="0063439F"/>
    <w:rsid w:val="006343A1"/>
    <w:rsid w:val="006343C1"/>
    <w:rsid w:val="0063440A"/>
    <w:rsid w:val="0063459B"/>
    <w:rsid w:val="00634638"/>
    <w:rsid w:val="0063468C"/>
    <w:rsid w:val="006347A7"/>
    <w:rsid w:val="00634A45"/>
    <w:rsid w:val="00634D5C"/>
    <w:rsid w:val="00634E48"/>
    <w:rsid w:val="00634F2E"/>
    <w:rsid w:val="00635247"/>
    <w:rsid w:val="0063535E"/>
    <w:rsid w:val="00635487"/>
    <w:rsid w:val="006356DE"/>
    <w:rsid w:val="0063578D"/>
    <w:rsid w:val="00635841"/>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766"/>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2DDA"/>
    <w:rsid w:val="00643079"/>
    <w:rsid w:val="006431CC"/>
    <w:rsid w:val="006432E4"/>
    <w:rsid w:val="00643316"/>
    <w:rsid w:val="006433C5"/>
    <w:rsid w:val="0064342F"/>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0"/>
    <w:rsid w:val="00645467"/>
    <w:rsid w:val="00645546"/>
    <w:rsid w:val="006457C0"/>
    <w:rsid w:val="0064583C"/>
    <w:rsid w:val="00645852"/>
    <w:rsid w:val="00645EF1"/>
    <w:rsid w:val="00645F27"/>
    <w:rsid w:val="00646211"/>
    <w:rsid w:val="00646316"/>
    <w:rsid w:val="0064645E"/>
    <w:rsid w:val="006464DA"/>
    <w:rsid w:val="0064650F"/>
    <w:rsid w:val="00646583"/>
    <w:rsid w:val="006465B5"/>
    <w:rsid w:val="00646614"/>
    <w:rsid w:val="0064662A"/>
    <w:rsid w:val="00646817"/>
    <w:rsid w:val="00646A24"/>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1D"/>
    <w:rsid w:val="0065079B"/>
    <w:rsid w:val="006507CB"/>
    <w:rsid w:val="006509D5"/>
    <w:rsid w:val="00650D65"/>
    <w:rsid w:val="00650EC4"/>
    <w:rsid w:val="00650F77"/>
    <w:rsid w:val="0065159E"/>
    <w:rsid w:val="006515FE"/>
    <w:rsid w:val="0065182A"/>
    <w:rsid w:val="00651935"/>
    <w:rsid w:val="00651A8C"/>
    <w:rsid w:val="00651AC6"/>
    <w:rsid w:val="00651B58"/>
    <w:rsid w:val="00651EA9"/>
    <w:rsid w:val="00651EB6"/>
    <w:rsid w:val="00651F64"/>
    <w:rsid w:val="00651FD4"/>
    <w:rsid w:val="00652399"/>
    <w:rsid w:val="00652487"/>
    <w:rsid w:val="00652B17"/>
    <w:rsid w:val="00652BB6"/>
    <w:rsid w:val="00653166"/>
    <w:rsid w:val="0065370D"/>
    <w:rsid w:val="00653912"/>
    <w:rsid w:val="006539B3"/>
    <w:rsid w:val="006539CF"/>
    <w:rsid w:val="00653FF1"/>
    <w:rsid w:val="00654049"/>
    <w:rsid w:val="0065428B"/>
    <w:rsid w:val="006542EC"/>
    <w:rsid w:val="0065462F"/>
    <w:rsid w:val="006548E2"/>
    <w:rsid w:val="00654A93"/>
    <w:rsid w:val="00654C9F"/>
    <w:rsid w:val="00655179"/>
    <w:rsid w:val="0065540C"/>
    <w:rsid w:val="00655452"/>
    <w:rsid w:val="0065569C"/>
    <w:rsid w:val="00655878"/>
    <w:rsid w:val="006559BB"/>
    <w:rsid w:val="00655A91"/>
    <w:rsid w:val="00655B4E"/>
    <w:rsid w:val="00655D57"/>
    <w:rsid w:val="00655F90"/>
    <w:rsid w:val="00655FF3"/>
    <w:rsid w:val="0065628F"/>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596"/>
    <w:rsid w:val="006609BA"/>
    <w:rsid w:val="00660A84"/>
    <w:rsid w:val="00660AAF"/>
    <w:rsid w:val="00660B47"/>
    <w:rsid w:val="00660B66"/>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AC2"/>
    <w:rsid w:val="00662DAB"/>
    <w:rsid w:val="006630F6"/>
    <w:rsid w:val="00663173"/>
    <w:rsid w:val="006631BA"/>
    <w:rsid w:val="00663299"/>
    <w:rsid w:val="006632BF"/>
    <w:rsid w:val="006632C4"/>
    <w:rsid w:val="006633D3"/>
    <w:rsid w:val="00663453"/>
    <w:rsid w:val="006634FB"/>
    <w:rsid w:val="00663711"/>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67F9D"/>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2FF0"/>
    <w:rsid w:val="00673342"/>
    <w:rsid w:val="006737A8"/>
    <w:rsid w:val="00673881"/>
    <w:rsid w:val="0067391A"/>
    <w:rsid w:val="0067398B"/>
    <w:rsid w:val="00673B62"/>
    <w:rsid w:val="00673D3A"/>
    <w:rsid w:val="00673DE3"/>
    <w:rsid w:val="0067401C"/>
    <w:rsid w:val="0067407F"/>
    <w:rsid w:val="0067422E"/>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10"/>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0E8B"/>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CA6"/>
    <w:rsid w:val="00682D1F"/>
    <w:rsid w:val="00682D34"/>
    <w:rsid w:val="00682D8F"/>
    <w:rsid w:val="00682DC5"/>
    <w:rsid w:val="00682E4E"/>
    <w:rsid w:val="00683178"/>
    <w:rsid w:val="0068356E"/>
    <w:rsid w:val="0068357F"/>
    <w:rsid w:val="0068363C"/>
    <w:rsid w:val="006836B2"/>
    <w:rsid w:val="0068374C"/>
    <w:rsid w:val="006837EF"/>
    <w:rsid w:val="0068396A"/>
    <w:rsid w:val="00683A60"/>
    <w:rsid w:val="00683B9B"/>
    <w:rsid w:val="00683CCB"/>
    <w:rsid w:val="00683F58"/>
    <w:rsid w:val="00683FE8"/>
    <w:rsid w:val="0068410B"/>
    <w:rsid w:val="00684193"/>
    <w:rsid w:val="00684262"/>
    <w:rsid w:val="0068428A"/>
    <w:rsid w:val="00684421"/>
    <w:rsid w:val="0068442F"/>
    <w:rsid w:val="006844BA"/>
    <w:rsid w:val="00684673"/>
    <w:rsid w:val="0068476B"/>
    <w:rsid w:val="00684AE5"/>
    <w:rsid w:val="00684B5C"/>
    <w:rsid w:val="00684C03"/>
    <w:rsid w:val="00684CB9"/>
    <w:rsid w:val="00684EA4"/>
    <w:rsid w:val="0068519B"/>
    <w:rsid w:val="00685291"/>
    <w:rsid w:val="006853A5"/>
    <w:rsid w:val="00685525"/>
    <w:rsid w:val="0068562A"/>
    <w:rsid w:val="006856A1"/>
    <w:rsid w:val="006856EB"/>
    <w:rsid w:val="00685B0D"/>
    <w:rsid w:val="00685D37"/>
    <w:rsid w:val="00685EC4"/>
    <w:rsid w:val="00685F61"/>
    <w:rsid w:val="0068610A"/>
    <w:rsid w:val="006862D1"/>
    <w:rsid w:val="006865A7"/>
    <w:rsid w:val="006865C3"/>
    <w:rsid w:val="006867BD"/>
    <w:rsid w:val="006867E8"/>
    <w:rsid w:val="006869D3"/>
    <w:rsid w:val="00686B62"/>
    <w:rsid w:val="00686BCA"/>
    <w:rsid w:val="00686C05"/>
    <w:rsid w:val="00686D92"/>
    <w:rsid w:val="00686FD2"/>
    <w:rsid w:val="00687053"/>
    <w:rsid w:val="0068708F"/>
    <w:rsid w:val="0068709C"/>
    <w:rsid w:val="006874E0"/>
    <w:rsid w:val="0068757D"/>
    <w:rsid w:val="006877E3"/>
    <w:rsid w:val="00687A2F"/>
    <w:rsid w:val="00687AAA"/>
    <w:rsid w:val="00687B0C"/>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A24"/>
    <w:rsid w:val="00691B7E"/>
    <w:rsid w:val="00691D62"/>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654"/>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0D"/>
    <w:rsid w:val="00694935"/>
    <w:rsid w:val="00694C7C"/>
    <w:rsid w:val="00694CA4"/>
    <w:rsid w:val="00694E54"/>
    <w:rsid w:val="00694F74"/>
    <w:rsid w:val="00694FFF"/>
    <w:rsid w:val="006952AD"/>
    <w:rsid w:val="00695438"/>
    <w:rsid w:val="00695486"/>
    <w:rsid w:val="006956C4"/>
    <w:rsid w:val="00695CA3"/>
    <w:rsid w:val="00695CFE"/>
    <w:rsid w:val="00695FC5"/>
    <w:rsid w:val="006963BE"/>
    <w:rsid w:val="0069649D"/>
    <w:rsid w:val="006966B4"/>
    <w:rsid w:val="006966FD"/>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91"/>
    <w:rsid w:val="006A2FE5"/>
    <w:rsid w:val="006A2FE9"/>
    <w:rsid w:val="006A3124"/>
    <w:rsid w:val="006A3338"/>
    <w:rsid w:val="006A3427"/>
    <w:rsid w:val="006A34DB"/>
    <w:rsid w:val="006A37A2"/>
    <w:rsid w:val="006A380A"/>
    <w:rsid w:val="006A38AF"/>
    <w:rsid w:val="006A3927"/>
    <w:rsid w:val="006A3AD2"/>
    <w:rsid w:val="006A3C7A"/>
    <w:rsid w:val="006A3F71"/>
    <w:rsid w:val="006A429F"/>
    <w:rsid w:val="006A441C"/>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29"/>
    <w:rsid w:val="006A5E28"/>
    <w:rsid w:val="006A5E62"/>
    <w:rsid w:val="006A5E78"/>
    <w:rsid w:val="006A5FDA"/>
    <w:rsid w:val="006A5FED"/>
    <w:rsid w:val="006A6061"/>
    <w:rsid w:val="006A60B6"/>
    <w:rsid w:val="006A63AA"/>
    <w:rsid w:val="006A63B0"/>
    <w:rsid w:val="006A64F9"/>
    <w:rsid w:val="006A66C4"/>
    <w:rsid w:val="006A67EF"/>
    <w:rsid w:val="006A6D83"/>
    <w:rsid w:val="006A7034"/>
    <w:rsid w:val="006A7375"/>
    <w:rsid w:val="006A7470"/>
    <w:rsid w:val="006A74F6"/>
    <w:rsid w:val="006A7575"/>
    <w:rsid w:val="006A76D0"/>
    <w:rsid w:val="006A7737"/>
    <w:rsid w:val="006A7769"/>
    <w:rsid w:val="006A7ACD"/>
    <w:rsid w:val="006A7BBA"/>
    <w:rsid w:val="006B01E5"/>
    <w:rsid w:val="006B0215"/>
    <w:rsid w:val="006B02CE"/>
    <w:rsid w:val="006B0589"/>
    <w:rsid w:val="006B061D"/>
    <w:rsid w:val="006B0FD2"/>
    <w:rsid w:val="006B10A3"/>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D9F"/>
    <w:rsid w:val="006B2EAC"/>
    <w:rsid w:val="006B2F37"/>
    <w:rsid w:val="006B2FC3"/>
    <w:rsid w:val="006B30FD"/>
    <w:rsid w:val="006B315D"/>
    <w:rsid w:val="006B3901"/>
    <w:rsid w:val="006B3A75"/>
    <w:rsid w:val="006B3C3B"/>
    <w:rsid w:val="006B3C6C"/>
    <w:rsid w:val="006B3E83"/>
    <w:rsid w:val="006B3EE7"/>
    <w:rsid w:val="006B3F89"/>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5FC3"/>
    <w:rsid w:val="006B601E"/>
    <w:rsid w:val="006B673A"/>
    <w:rsid w:val="006B6B8C"/>
    <w:rsid w:val="006B6C91"/>
    <w:rsid w:val="006B6DBA"/>
    <w:rsid w:val="006B6DFC"/>
    <w:rsid w:val="006B6FF4"/>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718"/>
    <w:rsid w:val="006C092C"/>
    <w:rsid w:val="006C0934"/>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14"/>
    <w:rsid w:val="006C2F59"/>
    <w:rsid w:val="006C3070"/>
    <w:rsid w:val="006C3128"/>
    <w:rsid w:val="006C314E"/>
    <w:rsid w:val="006C356F"/>
    <w:rsid w:val="006C3804"/>
    <w:rsid w:val="006C3892"/>
    <w:rsid w:val="006C38B4"/>
    <w:rsid w:val="006C3ADB"/>
    <w:rsid w:val="006C3B14"/>
    <w:rsid w:val="006C3CAC"/>
    <w:rsid w:val="006C3D3A"/>
    <w:rsid w:val="006C3F15"/>
    <w:rsid w:val="006C3F17"/>
    <w:rsid w:val="006C40FE"/>
    <w:rsid w:val="006C4252"/>
    <w:rsid w:val="006C4262"/>
    <w:rsid w:val="006C4357"/>
    <w:rsid w:val="006C439A"/>
    <w:rsid w:val="006C43B5"/>
    <w:rsid w:val="006C43DD"/>
    <w:rsid w:val="006C443B"/>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34"/>
    <w:rsid w:val="006C6E43"/>
    <w:rsid w:val="006C6E5D"/>
    <w:rsid w:val="006C6EE6"/>
    <w:rsid w:val="006C70CE"/>
    <w:rsid w:val="006C7392"/>
    <w:rsid w:val="006C7471"/>
    <w:rsid w:val="006C74E3"/>
    <w:rsid w:val="006C7544"/>
    <w:rsid w:val="006C7557"/>
    <w:rsid w:val="006C7AB2"/>
    <w:rsid w:val="006C7D05"/>
    <w:rsid w:val="006C7E35"/>
    <w:rsid w:val="006D02A1"/>
    <w:rsid w:val="006D0352"/>
    <w:rsid w:val="006D0371"/>
    <w:rsid w:val="006D07C9"/>
    <w:rsid w:val="006D0C07"/>
    <w:rsid w:val="006D0EB5"/>
    <w:rsid w:val="006D0F2A"/>
    <w:rsid w:val="006D10A2"/>
    <w:rsid w:val="006D1272"/>
    <w:rsid w:val="006D1418"/>
    <w:rsid w:val="006D146A"/>
    <w:rsid w:val="006D15A8"/>
    <w:rsid w:val="006D1610"/>
    <w:rsid w:val="006D17DB"/>
    <w:rsid w:val="006D1B5C"/>
    <w:rsid w:val="006D1B7A"/>
    <w:rsid w:val="006D1D58"/>
    <w:rsid w:val="006D1D66"/>
    <w:rsid w:val="006D1D67"/>
    <w:rsid w:val="006D209C"/>
    <w:rsid w:val="006D216C"/>
    <w:rsid w:val="006D2192"/>
    <w:rsid w:val="006D2460"/>
    <w:rsid w:val="006D24FE"/>
    <w:rsid w:val="006D285E"/>
    <w:rsid w:val="006D2B21"/>
    <w:rsid w:val="006D2C27"/>
    <w:rsid w:val="006D2D08"/>
    <w:rsid w:val="006D2DCF"/>
    <w:rsid w:val="006D2DEE"/>
    <w:rsid w:val="006D30D7"/>
    <w:rsid w:val="006D3116"/>
    <w:rsid w:val="006D338F"/>
    <w:rsid w:val="006D342A"/>
    <w:rsid w:val="006D3897"/>
    <w:rsid w:val="006D3B16"/>
    <w:rsid w:val="006D4061"/>
    <w:rsid w:val="006D418E"/>
    <w:rsid w:val="006D4459"/>
    <w:rsid w:val="006D44B5"/>
    <w:rsid w:val="006D44E7"/>
    <w:rsid w:val="006D4514"/>
    <w:rsid w:val="006D48D7"/>
    <w:rsid w:val="006D497E"/>
    <w:rsid w:val="006D4A68"/>
    <w:rsid w:val="006D4A7E"/>
    <w:rsid w:val="006D4AFC"/>
    <w:rsid w:val="006D4B82"/>
    <w:rsid w:val="006D4B8E"/>
    <w:rsid w:val="006D4D51"/>
    <w:rsid w:val="006D4E2C"/>
    <w:rsid w:val="006D4ECE"/>
    <w:rsid w:val="006D4EF6"/>
    <w:rsid w:val="006D5065"/>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B8D"/>
    <w:rsid w:val="006D6D0D"/>
    <w:rsid w:val="006D6D82"/>
    <w:rsid w:val="006D6EC7"/>
    <w:rsid w:val="006D714E"/>
    <w:rsid w:val="006D74CE"/>
    <w:rsid w:val="006D76A5"/>
    <w:rsid w:val="006D770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2CBA"/>
    <w:rsid w:val="006E351A"/>
    <w:rsid w:val="006E3AB9"/>
    <w:rsid w:val="006E3B85"/>
    <w:rsid w:val="006E3BBD"/>
    <w:rsid w:val="006E3D0B"/>
    <w:rsid w:val="006E3D6B"/>
    <w:rsid w:val="006E4097"/>
    <w:rsid w:val="006E41C9"/>
    <w:rsid w:val="006E41DD"/>
    <w:rsid w:val="006E49B8"/>
    <w:rsid w:val="006E4C86"/>
    <w:rsid w:val="006E4D92"/>
    <w:rsid w:val="006E4E02"/>
    <w:rsid w:val="006E4E21"/>
    <w:rsid w:val="006E50D0"/>
    <w:rsid w:val="006E536A"/>
    <w:rsid w:val="006E538E"/>
    <w:rsid w:val="006E547C"/>
    <w:rsid w:val="006E5527"/>
    <w:rsid w:val="006E55BC"/>
    <w:rsid w:val="006E5811"/>
    <w:rsid w:val="006E588C"/>
    <w:rsid w:val="006E5935"/>
    <w:rsid w:val="006E5A75"/>
    <w:rsid w:val="006E6047"/>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7CE"/>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8E"/>
    <w:rsid w:val="006F50B7"/>
    <w:rsid w:val="006F534A"/>
    <w:rsid w:val="006F56A5"/>
    <w:rsid w:val="006F56CF"/>
    <w:rsid w:val="006F5829"/>
    <w:rsid w:val="006F58F9"/>
    <w:rsid w:val="006F59DD"/>
    <w:rsid w:val="006F5A5F"/>
    <w:rsid w:val="006F6047"/>
    <w:rsid w:val="006F6194"/>
    <w:rsid w:val="006F62CC"/>
    <w:rsid w:val="006F6426"/>
    <w:rsid w:val="006F65B0"/>
    <w:rsid w:val="006F65C3"/>
    <w:rsid w:val="006F6682"/>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663"/>
    <w:rsid w:val="007006AB"/>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A8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4F7B"/>
    <w:rsid w:val="00705032"/>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9E0"/>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2E58"/>
    <w:rsid w:val="0071300E"/>
    <w:rsid w:val="007132DC"/>
    <w:rsid w:val="0071348B"/>
    <w:rsid w:val="007134F1"/>
    <w:rsid w:val="007138AB"/>
    <w:rsid w:val="00713B7B"/>
    <w:rsid w:val="00713C06"/>
    <w:rsid w:val="00713C89"/>
    <w:rsid w:val="00713DDE"/>
    <w:rsid w:val="00713E52"/>
    <w:rsid w:val="00713E62"/>
    <w:rsid w:val="00713FB4"/>
    <w:rsid w:val="00713FE2"/>
    <w:rsid w:val="00713FFD"/>
    <w:rsid w:val="00714172"/>
    <w:rsid w:val="007141D4"/>
    <w:rsid w:val="00714238"/>
    <w:rsid w:val="00714331"/>
    <w:rsid w:val="0071465A"/>
    <w:rsid w:val="00714A88"/>
    <w:rsid w:val="00714AB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2AD"/>
    <w:rsid w:val="007213D2"/>
    <w:rsid w:val="00721537"/>
    <w:rsid w:val="00721869"/>
    <w:rsid w:val="0072186E"/>
    <w:rsid w:val="007218FC"/>
    <w:rsid w:val="00721A49"/>
    <w:rsid w:val="00721AE8"/>
    <w:rsid w:val="00721ED1"/>
    <w:rsid w:val="00721F02"/>
    <w:rsid w:val="00721FA2"/>
    <w:rsid w:val="00722171"/>
    <w:rsid w:val="0072228A"/>
    <w:rsid w:val="0072269A"/>
    <w:rsid w:val="007227A4"/>
    <w:rsid w:val="007229FC"/>
    <w:rsid w:val="00722A19"/>
    <w:rsid w:val="00722A26"/>
    <w:rsid w:val="00722B27"/>
    <w:rsid w:val="00722B69"/>
    <w:rsid w:val="00722BF4"/>
    <w:rsid w:val="00722CE3"/>
    <w:rsid w:val="00723245"/>
    <w:rsid w:val="007232F2"/>
    <w:rsid w:val="007233D3"/>
    <w:rsid w:val="00723531"/>
    <w:rsid w:val="00723A98"/>
    <w:rsid w:val="00723B2D"/>
    <w:rsid w:val="0072411B"/>
    <w:rsid w:val="0072417F"/>
    <w:rsid w:val="007243E1"/>
    <w:rsid w:val="00724542"/>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6FE1"/>
    <w:rsid w:val="00727204"/>
    <w:rsid w:val="00727288"/>
    <w:rsid w:val="007272CF"/>
    <w:rsid w:val="007272DA"/>
    <w:rsid w:val="007273C8"/>
    <w:rsid w:val="007273E5"/>
    <w:rsid w:val="007273F8"/>
    <w:rsid w:val="007275CA"/>
    <w:rsid w:val="007279A5"/>
    <w:rsid w:val="00727AA2"/>
    <w:rsid w:val="00727BB3"/>
    <w:rsid w:val="00727BE2"/>
    <w:rsid w:val="00727CAB"/>
    <w:rsid w:val="00727E3B"/>
    <w:rsid w:val="00727EEF"/>
    <w:rsid w:val="00730051"/>
    <w:rsid w:val="007300A4"/>
    <w:rsid w:val="00730381"/>
    <w:rsid w:val="007305E7"/>
    <w:rsid w:val="0073066B"/>
    <w:rsid w:val="00730726"/>
    <w:rsid w:val="00730BB5"/>
    <w:rsid w:val="00730BF3"/>
    <w:rsid w:val="00730C3C"/>
    <w:rsid w:val="00730CC5"/>
    <w:rsid w:val="00730E79"/>
    <w:rsid w:val="00730EA0"/>
    <w:rsid w:val="00730F75"/>
    <w:rsid w:val="00730F79"/>
    <w:rsid w:val="0073112F"/>
    <w:rsid w:val="00731317"/>
    <w:rsid w:val="00731369"/>
    <w:rsid w:val="007313AC"/>
    <w:rsid w:val="007314A0"/>
    <w:rsid w:val="007314F8"/>
    <w:rsid w:val="00731589"/>
    <w:rsid w:val="00731768"/>
    <w:rsid w:val="007317DB"/>
    <w:rsid w:val="007318B9"/>
    <w:rsid w:val="00731D70"/>
    <w:rsid w:val="00731E85"/>
    <w:rsid w:val="00731F12"/>
    <w:rsid w:val="00731F32"/>
    <w:rsid w:val="00732207"/>
    <w:rsid w:val="0073228F"/>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EE9"/>
    <w:rsid w:val="00733F51"/>
    <w:rsid w:val="00733FD6"/>
    <w:rsid w:val="00734050"/>
    <w:rsid w:val="00734299"/>
    <w:rsid w:val="00734377"/>
    <w:rsid w:val="007343B2"/>
    <w:rsid w:val="007343E8"/>
    <w:rsid w:val="0073449B"/>
    <w:rsid w:val="00734AF3"/>
    <w:rsid w:val="00734B21"/>
    <w:rsid w:val="00734C06"/>
    <w:rsid w:val="00734F9A"/>
    <w:rsid w:val="00735271"/>
    <w:rsid w:val="00735374"/>
    <w:rsid w:val="00735783"/>
    <w:rsid w:val="00735B2C"/>
    <w:rsid w:val="00735DC4"/>
    <w:rsid w:val="00735DC5"/>
    <w:rsid w:val="0073623B"/>
    <w:rsid w:val="00736254"/>
    <w:rsid w:val="007362F9"/>
    <w:rsid w:val="00736462"/>
    <w:rsid w:val="007364C1"/>
    <w:rsid w:val="007364DB"/>
    <w:rsid w:val="007364F8"/>
    <w:rsid w:val="00736556"/>
    <w:rsid w:val="0073658D"/>
    <w:rsid w:val="007365EF"/>
    <w:rsid w:val="0073685B"/>
    <w:rsid w:val="007369D0"/>
    <w:rsid w:val="00736BC3"/>
    <w:rsid w:val="00736C1A"/>
    <w:rsid w:val="00736F67"/>
    <w:rsid w:val="0073745E"/>
    <w:rsid w:val="00737870"/>
    <w:rsid w:val="0073792A"/>
    <w:rsid w:val="00737A65"/>
    <w:rsid w:val="00737B0D"/>
    <w:rsid w:val="00737B26"/>
    <w:rsid w:val="00737D88"/>
    <w:rsid w:val="00737F0C"/>
    <w:rsid w:val="007401FC"/>
    <w:rsid w:val="00740711"/>
    <w:rsid w:val="00740924"/>
    <w:rsid w:val="00740B46"/>
    <w:rsid w:val="00740C26"/>
    <w:rsid w:val="00740DE0"/>
    <w:rsid w:val="00740ECA"/>
    <w:rsid w:val="0074125B"/>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7CD"/>
    <w:rsid w:val="00743BB7"/>
    <w:rsid w:val="00743BF0"/>
    <w:rsid w:val="00743C87"/>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AE"/>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598"/>
    <w:rsid w:val="00747657"/>
    <w:rsid w:val="00747723"/>
    <w:rsid w:val="0074789D"/>
    <w:rsid w:val="0074795F"/>
    <w:rsid w:val="0075018D"/>
    <w:rsid w:val="0075019C"/>
    <w:rsid w:val="007503AC"/>
    <w:rsid w:val="0075040B"/>
    <w:rsid w:val="0075082A"/>
    <w:rsid w:val="0075084C"/>
    <w:rsid w:val="007509D1"/>
    <w:rsid w:val="00750A59"/>
    <w:rsid w:val="00750B22"/>
    <w:rsid w:val="00751176"/>
    <w:rsid w:val="007513F0"/>
    <w:rsid w:val="007515BE"/>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7BF"/>
    <w:rsid w:val="00752B55"/>
    <w:rsid w:val="00752BBA"/>
    <w:rsid w:val="00752C49"/>
    <w:rsid w:val="00753100"/>
    <w:rsid w:val="007532A8"/>
    <w:rsid w:val="00753381"/>
    <w:rsid w:val="00753438"/>
    <w:rsid w:val="007537E1"/>
    <w:rsid w:val="0075384A"/>
    <w:rsid w:val="0075392E"/>
    <w:rsid w:val="0075424B"/>
    <w:rsid w:val="0075427C"/>
    <w:rsid w:val="007546BF"/>
    <w:rsid w:val="0075493D"/>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DA7"/>
    <w:rsid w:val="00757F72"/>
    <w:rsid w:val="007600E4"/>
    <w:rsid w:val="00760108"/>
    <w:rsid w:val="007602D4"/>
    <w:rsid w:val="007603B1"/>
    <w:rsid w:val="007604E4"/>
    <w:rsid w:val="00760975"/>
    <w:rsid w:val="00760AC9"/>
    <w:rsid w:val="00760D88"/>
    <w:rsid w:val="00760F55"/>
    <w:rsid w:val="00760FE6"/>
    <w:rsid w:val="00761039"/>
    <w:rsid w:val="007611AE"/>
    <w:rsid w:val="00761660"/>
    <w:rsid w:val="007616BE"/>
    <w:rsid w:val="00761727"/>
    <w:rsid w:val="00761791"/>
    <w:rsid w:val="007618C5"/>
    <w:rsid w:val="007619F5"/>
    <w:rsid w:val="00761A41"/>
    <w:rsid w:val="00761C26"/>
    <w:rsid w:val="00761CB9"/>
    <w:rsid w:val="0076234E"/>
    <w:rsid w:val="00762377"/>
    <w:rsid w:val="007628BA"/>
    <w:rsid w:val="007628F7"/>
    <w:rsid w:val="007629C4"/>
    <w:rsid w:val="00762BAB"/>
    <w:rsid w:val="00762C95"/>
    <w:rsid w:val="00762F9C"/>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322"/>
    <w:rsid w:val="00765548"/>
    <w:rsid w:val="00765A70"/>
    <w:rsid w:val="00765C09"/>
    <w:rsid w:val="00765DCD"/>
    <w:rsid w:val="00765E3A"/>
    <w:rsid w:val="0076654A"/>
    <w:rsid w:val="00766742"/>
    <w:rsid w:val="007667A5"/>
    <w:rsid w:val="00766822"/>
    <w:rsid w:val="00766839"/>
    <w:rsid w:val="0076693D"/>
    <w:rsid w:val="00766BA7"/>
    <w:rsid w:val="00766F23"/>
    <w:rsid w:val="00766F6D"/>
    <w:rsid w:val="007670EE"/>
    <w:rsid w:val="007673B4"/>
    <w:rsid w:val="007673BA"/>
    <w:rsid w:val="00767418"/>
    <w:rsid w:val="0076757C"/>
    <w:rsid w:val="0076796A"/>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1D81"/>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3E75"/>
    <w:rsid w:val="00773F44"/>
    <w:rsid w:val="00774132"/>
    <w:rsid w:val="007741D9"/>
    <w:rsid w:val="00774761"/>
    <w:rsid w:val="00774814"/>
    <w:rsid w:val="00774B34"/>
    <w:rsid w:val="00774CB1"/>
    <w:rsid w:val="00774D05"/>
    <w:rsid w:val="00774D08"/>
    <w:rsid w:val="00774E45"/>
    <w:rsid w:val="00774E52"/>
    <w:rsid w:val="00774FCA"/>
    <w:rsid w:val="00775147"/>
    <w:rsid w:val="00775315"/>
    <w:rsid w:val="0077544C"/>
    <w:rsid w:val="00775456"/>
    <w:rsid w:val="00775668"/>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95A"/>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4BE9"/>
    <w:rsid w:val="00785071"/>
    <w:rsid w:val="00785176"/>
    <w:rsid w:val="007851F1"/>
    <w:rsid w:val="00785325"/>
    <w:rsid w:val="00785617"/>
    <w:rsid w:val="007856D4"/>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60"/>
    <w:rsid w:val="007951DF"/>
    <w:rsid w:val="0079542B"/>
    <w:rsid w:val="0079563F"/>
    <w:rsid w:val="00795838"/>
    <w:rsid w:val="00795877"/>
    <w:rsid w:val="00795A54"/>
    <w:rsid w:val="00795A88"/>
    <w:rsid w:val="00795AE3"/>
    <w:rsid w:val="00795B4F"/>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7FB"/>
    <w:rsid w:val="007A28D3"/>
    <w:rsid w:val="007A295D"/>
    <w:rsid w:val="007A2A72"/>
    <w:rsid w:val="007A2FA0"/>
    <w:rsid w:val="007A32CB"/>
    <w:rsid w:val="007A35D1"/>
    <w:rsid w:val="007A35D2"/>
    <w:rsid w:val="007A391E"/>
    <w:rsid w:val="007A39D7"/>
    <w:rsid w:val="007A3BF0"/>
    <w:rsid w:val="007A3C19"/>
    <w:rsid w:val="007A3DE4"/>
    <w:rsid w:val="007A3E4B"/>
    <w:rsid w:val="007A40A0"/>
    <w:rsid w:val="007A411B"/>
    <w:rsid w:val="007A45BB"/>
    <w:rsid w:val="007A47FD"/>
    <w:rsid w:val="007A4B96"/>
    <w:rsid w:val="007A4BE5"/>
    <w:rsid w:val="007A4BEF"/>
    <w:rsid w:val="007A4D70"/>
    <w:rsid w:val="007A4DD2"/>
    <w:rsid w:val="007A4EFC"/>
    <w:rsid w:val="007A4F02"/>
    <w:rsid w:val="007A4F1D"/>
    <w:rsid w:val="007A5372"/>
    <w:rsid w:val="007A54E5"/>
    <w:rsid w:val="007A5806"/>
    <w:rsid w:val="007A5A17"/>
    <w:rsid w:val="007A5AD6"/>
    <w:rsid w:val="007A5B3E"/>
    <w:rsid w:val="007A5B79"/>
    <w:rsid w:val="007A5C23"/>
    <w:rsid w:val="007A5C87"/>
    <w:rsid w:val="007A5CE9"/>
    <w:rsid w:val="007A63F7"/>
    <w:rsid w:val="007A641B"/>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240"/>
    <w:rsid w:val="007B0338"/>
    <w:rsid w:val="007B03F7"/>
    <w:rsid w:val="007B04B5"/>
    <w:rsid w:val="007B07AC"/>
    <w:rsid w:val="007B07E8"/>
    <w:rsid w:val="007B082B"/>
    <w:rsid w:val="007B0A0B"/>
    <w:rsid w:val="007B0E8E"/>
    <w:rsid w:val="007B11A9"/>
    <w:rsid w:val="007B12F8"/>
    <w:rsid w:val="007B12FD"/>
    <w:rsid w:val="007B16AF"/>
    <w:rsid w:val="007B16F4"/>
    <w:rsid w:val="007B1845"/>
    <w:rsid w:val="007B186F"/>
    <w:rsid w:val="007B1AE8"/>
    <w:rsid w:val="007B1C8E"/>
    <w:rsid w:val="007B1CC8"/>
    <w:rsid w:val="007B1E4A"/>
    <w:rsid w:val="007B1FA1"/>
    <w:rsid w:val="007B225C"/>
    <w:rsid w:val="007B2261"/>
    <w:rsid w:val="007B27C8"/>
    <w:rsid w:val="007B291B"/>
    <w:rsid w:val="007B29F9"/>
    <w:rsid w:val="007B2A5A"/>
    <w:rsid w:val="007B2BA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EA6"/>
    <w:rsid w:val="007B4FFC"/>
    <w:rsid w:val="007B53E6"/>
    <w:rsid w:val="007B5657"/>
    <w:rsid w:val="007B567C"/>
    <w:rsid w:val="007B5798"/>
    <w:rsid w:val="007B588D"/>
    <w:rsid w:val="007B602F"/>
    <w:rsid w:val="007B6103"/>
    <w:rsid w:val="007B6310"/>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35"/>
    <w:rsid w:val="007C0A97"/>
    <w:rsid w:val="007C0CDE"/>
    <w:rsid w:val="007C0D61"/>
    <w:rsid w:val="007C12AC"/>
    <w:rsid w:val="007C146A"/>
    <w:rsid w:val="007C1521"/>
    <w:rsid w:val="007C154A"/>
    <w:rsid w:val="007C16C9"/>
    <w:rsid w:val="007C1862"/>
    <w:rsid w:val="007C197B"/>
    <w:rsid w:val="007C1BAA"/>
    <w:rsid w:val="007C21A4"/>
    <w:rsid w:val="007C21DE"/>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13D"/>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174"/>
    <w:rsid w:val="007C6455"/>
    <w:rsid w:val="007C645C"/>
    <w:rsid w:val="007C64F3"/>
    <w:rsid w:val="007C6503"/>
    <w:rsid w:val="007C6B0E"/>
    <w:rsid w:val="007C6E11"/>
    <w:rsid w:val="007C6E4C"/>
    <w:rsid w:val="007C6E86"/>
    <w:rsid w:val="007C71DA"/>
    <w:rsid w:val="007C71F9"/>
    <w:rsid w:val="007C7271"/>
    <w:rsid w:val="007C7372"/>
    <w:rsid w:val="007C75F7"/>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3DE"/>
    <w:rsid w:val="007D2667"/>
    <w:rsid w:val="007D2702"/>
    <w:rsid w:val="007D27CB"/>
    <w:rsid w:val="007D30CB"/>
    <w:rsid w:val="007D3104"/>
    <w:rsid w:val="007D353E"/>
    <w:rsid w:val="007D35B5"/>
    <w:rsid w:val="007D35BF"/>
    <w:rsid w:val="007D43D4"/>
    <w:rsid w:val="007D4400"/>
    <w:rsid w:val="007D473C"/>
    <w:rsid w:val="007D4833"/>
    <w:rsid w:val="007D48C3"/>
    <w:rsid w:val="007D4947"/>
    <w:rsid w:val="007D4B1B"/>
    <w:rsid w:val="007D4B53"/>
    <w:rsid w:val="007D4BE9"/>
    <w:rsid w:val="007D4CAD"/>
    <w:rsid w:val="007D4D31"/>
    <w:rsid w:val="007D4DEC"/>
    <w:rsid w:val="007D4F6A"/>
    <w:rsid w:val="007D536A"/>
    <w:rsid w:val="007D5552"/>
    <w:rsid w:val="007D5662"/>
    <w:rsid w:val="007D56D7"/>
    <w:rsid w:val="007D5908"/>
    <w:rsid w:val="007D5B82"/>
    <w:rsid w:val="007D5DE6"/>
    <w:rsid w:val="007D5E1E"/>
    <w:rsid w:val="007D5F07"/>
    <w:rsid w:val="007D603D"/>
    <w:rsid w:val="007D605A"/>
    <w:rsid w:val="007D63C8"/>
    <w:rsid w:val="007D6477"/>
    <w:rsid w:val="007D6663"/>
    <w:rsid w:val="007D6714"/>
    <w:rsid w:val="007D68A3"/>
    <w:rsid w:val="007D6925"/>
    <w:rsid w:val="007D6A01"/>
    <w:rsid w:val="007D6E90"/>
    <w:rsid w:val="007D6EBB"/>
    <w:rsid w:val="007D6F91"/>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24A"/>
    <w:rsid w:val="007E13D7"/>
    <w:rsid w:val="007E14B0"/>
    <w:rsid w:val="007E176B"/>
    <w:rsid w:val="007E1813"/>
    <w:rsid w:val="007E1C34"/>
    <w:rsid w:val="007E2028"/>
    <w:rsid w:val="007E2041"/>
    <w:rsid w:val="007E22CB"/>
    <w:rsid w:val="007E2374"/>
    <w:rsid w:val="007E2519"/>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78"/>
    <w:rsid w:val="007E44DD"/>
    <w:rsid w:val="007E4BB2"/>
    <w:rsid w:val="007E50D1"/>
    <w:rsid w:val="007E51A4"/>
    <w:rsid w:val="007E52B1"/>
    <w:rsid w:val="007E52E3"/>
    <w:rsid w:val="007E5339"/>
    <w:rsid w:val="007E5436"/>
    <w:rsid w:val="007E555D"/>
    <w:rsid w:val="007E5600"/>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3D"/>
    <w:rsid w:val="007E71A2"/>
    <w:rsid w:val="007E71EB"/>
    <w:rsid w:val="007E7339"/>
    <w:rsid w:val="007E7381"/>
    <w:rsid w:val="007E757D"/>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6FD"/>
    <w:rsid w:val="007F1C32"/>
    <w:rsid w:val="007F1CEB"/>
    <w:rsid w:val="007F1D09"/>
    <w:rsid w:val="007F1D6F"/>
    <w:rsid w:val="007F1F6F"/>
    <w:rsid w:val="007F2035"/>
    <w:rsid w:val="007F2210"/>
    <w:rsid w:val="007F2274"/>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3D"/>
    <w:rsid w:val="007F5400"/>
    <w:rsid w:val="007F5551"/>
    <w:rsid w:val="007F56C3"/>
    <w:rsid w:val="007F56CD"/>
    <w:rsid w:val="007F571D"/>
    <w:rsid w:val="007F58F8"/>
    <w:rsid w:val="007F59E3"/>
    <w:rsid w:val="007F59F2"/>
    <w:rsid w:val="007F5A43"/>
    <w:rsid w:val="007F5C12"/>
    <w:rsid w:val="007F5E0C"/>
    <w:rsid w:val="007F5FBA"/>
    <w:rsid w:val="007F60CD"/>
    <w:rsid w:val="007F614B"/>
    <w:rsid w:val="007F6274"/>
    <w:rsid w:val="007F6321"/>
    <w:rsid w:val="007F6A1C"/>
    <w:rsid w:val="007F6A42"/>
    <w:rsid w:val="007F6B50"/>
    <w:rsid w:val="007F6B9A"/>
    <w:rsid w:val="007F6C9E"/>
    <w:rsid w:val="007F6CAB"/>
    <w:rsid w:val="007F6E63"/>
    <w:rsid w:val="007F6F25"/>
    <w:rsid w:val="007F738B"/>
    <w:rsid w:val="007F73AB"/>
    <w:rsid w:val="007F7799"/>
    <w:rsid w:val="007F77AB"/>
    <w:rsid w:val="007F7919"/>
    <w:rsid w:val="007F79FE"/>
    <w:rsid w:val="007F7B0E"/>
    <w:rsid w:val="007F7B30"/>
    <w:rsid w:val="007F7B5F"/>
    <w:rsid w:val="007F7B73"/>
    <w:rsid w:val="007F7BC3"/>
    <w:rsid w:val="007F7D1E"/>
    <w:rsid w:val="007F7D52"/>
    <w:rsid w:val="007F7DE6"/>
    <w:rsid w:val="007F7F15"/>
    <w:rsid w:val="007F7F39"/>
    <w:rsid w:val="0080002C"/>
    <w:rsid w:val="00800168"/>
    <w:rsid w:val="00800288"/>
    <w:rsid w:val="0080037D"/>
    <w:rsid w:val="00800506"/>
    <w:rsid w:val="008006F1"/>
    <w:rsid w:val="008008A1"/>
    <w:rsid w:val="00800987"/>
    <w:rsid w:val="00800AE1"/>
    <w:rsid w:val="00800C9A"/>
    <w:rsid w:val="00800EC3"/>
    <w:rsid w:val="00800F0B"/>
    <w:rsid w:val="00800F81"/>
    <w:rsid w:val="00801211"/>
    <w:rsid w:val="00801281"/>
    <w:rsid w:val="00801430"/>
    <w:rsid w:val="008014AD"/>
    <w:rsid w:val="008014DD"/>
    <w:rsid w:val="00801700"/>
    <w:rsid w:val="008017C7"/>
    <w:rsid w:val="00801882"/>
    <w:rsid w:val="00801DB5"/>
    <w:rsid w:val="00801DBE"/>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30"/>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D06"/>
    <w:rsid w:val="00805F84"/>
    <w:rsid w:val="008060E2"/>
    <w:rsid w:val="00806117"/>
    <w:rsid w:val="00806380"/>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14"/>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336"/>
    <w:rsid w:val="008155B0"/>
    <w:rsid w:val="008155F5"/>
    <w:rsid w:val="0081571D"/>
    <w:rsid w:val="00815825"/>
    <w:rsid w:val="0081588A"/>
    <w:rsid w:val="00815F75"/>
    <w:rsid w:val="00815FC5"/>
    <w:rsid w:val="008165C3"/>
    <w:rsid w:val="008166EC"/>
    <w:rsid w:val="008166F8"/>
    <w:rsid w:val="00816726"/>
    <w:rsid w:val="008167E8"/>
    <w:rsid w:val="00816BAF"/>
    <w:rsid w:val="0081702E"/>
    <w:rsid w:val="0081711E"/>
    <w:rsid w:val="00817143"/>
    <w:rsid w:val="00817174"/>
    <w:rsid w:val="008171E1"/>
    <w:rsid w:val="00817297"/>
    <w:rsid w:val="008173B1"/>
    <w:rsid w:val="008173E3"/>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D0A"/>
    <w:rsid w:val="00820DBD"/>
    <w:rsid w:val="00820E22"/>
    <w:rsid w:val="00820E8B"/>
    <w:rsid w:val="00821186"/>
    <w:rsid w:val="008213A8"/>
    <w:rsid w:val="0082141D"/>
    <w:rsid w:val="008214A4"/>
    <w:rsid w:val="008214E4"/>
    <w:rsid w:val="00821547"/>
    <w:rsid w:val="00821630"/>
    <w:rsid w:val="008217FF"/>
    <w:rsid w:val="00821951"/>
    <w:rsid w:val="00821E45"/>
    <w:rsid w:val="00821F37"/>
    <w:rsid w:val="0082230D"/>
    <w:rsid w:val="0082233D"/>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5C4"/>
    <w:rsid w:val="008249DC"/>
    <w:rsid w:val="00824C9E"/>
    <w:rsid w:val="00824CD1"/>
    <w:rsid w:val="0082541F"/>
    <w:rsid w:val="008255D3"/>
    <w:rsid w:val="00825661"/>
    <w:rsid w:val="008258AE"/>
    <w:rsid w:val="00825B7B"/>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885"/>
    <w:rsid w:val="00827CE0"/>
    <w:rsid w:val="00827FFE"/>
    <w:rsid w:val="008302C9"/>
    <w:rsid w:val="00830422"/>
    <w:rsid w:val="00830700"/>
    <w:rsid w:val="00830775"/>
    <w:rsid w:val="0083095C"/>
    <w:rsid w:val="00830A9D"/>
    <w:rsid w:val="00830E99"/>
    <w:rsid w:val="00830E9E"/>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517"/>
    <w:rsid w:val="00834777"/>
    <w:rsid w:val="0083487A"/>
    <w:rsid w:val="008348F0"/>
    <w:rsid w:val="00834A38"/>
    <w:rsid w:val="00834AE6"/>
    <w:rsid w:val="00834B0E"/>
    <w:rsid w:val="00834B9C"/>
    <w:rsid w:val="00834CEE"/>
    <w:rsid w:val="00834F4D"/>
    <w:rsid w:val="00835042"/>
    <w:rsid w:val="00835047"/>
    <w:rsid w:val="00835210"/>
    <w:rsid w:val="0083537E"/>
    <w:rsid w:val="0083547F"/>
    <w:rsid w:val="008354CC"/>
    <w:rsid w:val="0083578E"/>
    <w:rsid w:val="00835B9F"/>
    <w:rsid w:val="00835E12"/>
    <w:rsid w:val="00835E51"/>
    <w:rsid w:val="00836047"/>
    <w:rsid w:val="00836243"/>
    <w:rsid w:val="008362A5"/>
    <w:rsid w:val="008364F9"/>
    <w:rsid w:val="0083673C"/>
    <w:rsid w:val="00836B68"/>
    <w:rsid w:val="00836CD0"/>
    <w:rsid w:val="00836EA6"/>
    <w:rsid w:val="00836F3D"/>
    <w:rsid w:val="00836F8C"/>
    <w:rsid w:val="00836FC2"/>
    <w:rsid w:val="008373BB"/>
    <w:rsid w:val="00837548"/>
    <w:rsid w:val="0083779B"/>
    <w:rsid w:val="00837849"/>
    <w:rsid w:val="0083789F"/>
    <w:rsid w:val="0084032D"/>
    <w:rsid w:val="00840453"/>
    <w:rsid w:val="00840460"/>
    <w:rsid w:val="0084088D"/>
    <w:rsid w:val="008409B4"/>
    <w:rsid w:val="00840D63"/>
    <w:rsid w:val="00840FDD"/>
    <w:rsid w:val="0084100F"/>
    <w:rsid w:val="00841069"/>
    <w:rsid w:val="00841076"/>
    <w:rsid w:val="00841088"/>
    <w:rsid w:val="00841495"/>
    <w:rsid w:val="008416BA"/>
    <w:rsid w:val="0084196A"/>
    <w:rsid w:val="00841997"/>
    <w:rsid w:val="00841B39"/>
    <w:rsid w:val="00841BBA"/>
    <w:rsid w:val="00841C86"/>
    <w:rsid w:val="008421AD"/>
    <w:rsid w:val="008423F2"/>
    <w:rsid w:val="00842499"/>
    <w:rsid w:val="00842582"/>
    <w:rsid w:val="008428B7"/>
    <w:rsid w:val="0084295F"/>
    <w:rsid w:val="008429BC"/>
    <w:rsid w:val="00842A0E"/>
    <w:rsid w:val="00842A4D"/>
    <w:rsid w:val="00842BEF"/>
    <w:rsid w:val="00842CA2"/>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DA1"/>
    <w:rsid w:val="00847E97"/>
    <w:rsid w:val="00847EEE"/>
    <w:rsid w:val="00847F3A"/>
    <w:rsid w:val="00847FE1"/>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1E75"/>
    <w:rsid w:val="00852102"/>
    <w:rsid w:val="00852298"/>
    <w:rsid w:val="008522AB"/>
    <w:rsid w:val="0085270C"/>
    <w:rsid w:val="00852996"/>
    <w:rsid w:val="00852D53"/>
    <w:rsid w:val="008530DD"/>
    <w:rsid w:val="0085316B"/>
    <w:rsid w:val="008531F2"/>
    <w:rsid w:val="008532F6"/>
    <w:rsid w:val="00853376"/>
    <w:rsid w:val="008533BB"/>
    <w:rsid w:val="008534E4"/>
    <w:rsid w:val="00853624"/>
    <w:rsid w:val="00853718"/>
    <w:rsid w:val="00853843"/>
    <w:rsid w:val="00853A16"/>
    <w:rsid w:val="00853AED"/>
    <w:rsid w:val="00853FB1"/>
    <w:rsid w:val="0085423F"/>
    <w:rsid w:val="0085425D"/>
    <w:rsid w:val="00854571"/>
    <w:rsid w:val="008547E1"/>
    <w:rsid w:val="00854876"/>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1BC"/>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F5"/>
    <w:rsid w:val="008618AC"/>
    <w:rsid w:val="008618EA"/>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57D"/>
    <w:rsid w:val="00863677"/>
    <w:rsid w:val="00863797"/>
    <w:rsid w:val="00863875"/>
    <w:rsid w:val="008639C6"/>
    <w:rsid w:val="00863A1C"/>
    <w:rsid w:val="00863A56"/>
    <w:rsid w:val="00863A5A"/>
    <w:rsid w:val="00863B22"/>
    <w:rsid w:val="00863B36"/>
    <w:rsid w:val="00863B71"/>
    <w:rsid w:val="00863C01"/>
    <w:rsid w:val="00863CBB"/>
    <w:rsid w:val="00863DAE"/>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7A"/>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6"/>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BA"/>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1B5"/>
    <w:rsid w:val="0087539D"/>
    <w:rsid w:val="008755BB"/>
    <w:rsid w:val="008755E4"/>
    <w:rsid w:val="008758C1"/>
    <w:rsid w:val="00875B08"/>
    <w:rsid w:val="00875CD7"/>
    <w:rsid w:val="00875E99"/>
    <w:rsid w:val="00876556"/>
    <w:rsid w:val="008765B6"/>
    <w:rsid w:val="008766D0"/>
    <w:rsid w:val="0087689A"/>
    <w:rsid w:val="008769B0"/>
    <w:rsid w:val="008771D2"/>
    <w:rsid w:val="00877739"/>
    <w:rsid w:val="00877A75"/>
    <w:rsid w:val="00877EE1"/>
    <w:rsid w:val="00880166"/>
    <w:rsid w:val="008804A0"/>
    <w:rsid w:val="008804DF"/>
    <w:rsid w:val="00880522"/>
    <w:rsid w:val="00880684"/>
    <w:rsid w:val="00880763"/>
    <w:rsid w:val="00880A94"/>
    <w:rsid w:val="00880B4A"/>
    <w:rsid w:val="00880BB9"/>
    <w:rsid w:val="00880C35"/>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56"/>
    <w:rsid w:val="00882778"/>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E2B"/>
    <w:rsid w:val="00886F55"/>
    <w:rsid w:val="0088722C"/>
    <w:rsid w:val="008876FE"/>
    <w:rsid w:val="00887734"/>
    <w:rsid w:val="008877E8"/>
    <w:rsid w:val="008879B1"/>
    <w:rsid w:val="00887A4E"/>
    <w:rsid w:val="00887F61"/>
    <w:rsid w:val="00890616"/>
    <w:rsid w:val="0089068D"/>
    <w:rsid w:val="00890A2B"/>
    <w:rsid w:val="00890F72"/>
    <w:rsid w:val="00890FC4"/>
    <w:rsid w:val="008910F1"/>
    <w:rsid w:val="00891191"/>
    <w:rsid w:val="00891574"/>
    <w:rsid w:val="00891685"/>
    <w:rsid w:val="008916D7"/>
    <w:rsid w:val="00891739"/>
    <w:rsid w:val="00891878"/>
    <w:rsid w:val="00891C25"/>
    <w:rsid w:val="00891C57"/>
    <w:rsid w:val="00891C68"/>
    <w:rsid w:val="00891F60"/>
    <w:rsid w:val="00891F6E"/>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0EC4"/>
    <w:rsid w:val="008A11C4"/>
    <w:rsid w:val="008A1211"/>
    <w:rsid w:val="008A1483"/>
    <w:rsid w:val="008A14B2"/>
    <w:rsid w:val="008A14B7"/>
    <w:rsid w:val="008A1F4C"/>
    <w:rsid w:val="008A1F6B"/>
    <w:rsid w:val="008A2461"/>
    <w:rsid w:val="008A2737"/>
    <w:rsid w:val="008A27CF"/>
    <w:rsid w:val="008A2A94"/>
    <w:rsid w:val="008A2B60"/>
    <w:rsid w:val="008A3523"/>
    <w:rsid w:val="008A3644"/>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79F"/>
    <w:rsid w:val="008A6A78"/>
    <w:rsid w:val="008A6AB0"/>
    <w:rsid w:val="008A6B7F"/>
    <w:rsid w:val="008A6CB0"/>
    <w:rsid w:val="008A6E5F"/>
    <w:rsid w:val="008A7260"/>
    <w:rsid w:val="008A7274"/>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27C"/>
    <w:rsid w:val="008B06AF"/>
    <w:rsid w:val="008B0C03"/>
    <w:rsid w:val="008B0DE1"/>
    <w:rsid w:val="008B0FC2"/>
    <w:rsid w:val="008B104C"/>
    <w:rsid w:val="008B1298"/>
    <w:rsid w:val="008B12DD"/>
    <w:rsid w:val="008B145F"/>
    <w:rsid w:val="008B1546"/>
    <w:rsid w:val="008B1A6A"/>
    <w:rsid w:val="008B1BF1"/>
    <w:rsid w:val="008B1C7C"/>
    <w:rsid w:val="008B1E05"/>
    <w:rsid w:val="008B1E8B"/>
    <w:rsid w:val="008B1E9C"/>
    <w:rsid w:val="008B224A"/>
    <w:rsid w:val="008B26C2"/>
    <w:rsid w:val="008B26E9"/>
    <w:rsid w:val="008B27B3"/>
    <w:rsid w:val="008B2B15"/>
    <w:rsid w:val="008B2D11"/>
    <w:rsid w:val="008B2F2A"/>
    <w:rsid w:val="008B2F8C"/>
    <w:rsid w:val="008B3516"/>
    <w:rsid w:val="008B3548"/>
    <w:rsid w:val="008B35CD"/>
    <w:rsid w:val="008B361D"/>
    <w:rsid w:val="008B3684"/>
    <w:rsid w:val="008B3785"/>
    <w:rsid w:val="008B3A7F"/>
    <w:rsid w:val="008B3CD9"/>
    <w:rsid w:val="008B3DEB"/>
    <w:rsid w:val="008B40B0"/>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5"/>
    <w:rsid w:val="008B5D9F"/>
    <w:rsid w:val="008B5E30"/>
    <w:rsid w:val="008B5FEA"/>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229"/>
    <w:rsid w:val="008C3637"/>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7BE"/>
    <w:rsid w:val="008C795A"/>
    <w:rsid w:val="008C7997"/>
    <w:rsid w:val="008C7C51"/>
    <w:rsid w:val="008C7D4A"/>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50E"/>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852"/>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69C"/>
    <w:rsid w:val="008D77F2"/>
    <w:rsid w:val="008D780C"/>
    <w:rsid w:val="008D7934"/>
    <w:rsid w:val="008D7C00"/>
    <w:rsid w:val="008D7C57"/>
    <w:rsid w:val="008D7F7C"/>
    <w:rsid w:val="008E02B6"/>
    <w:rsid w:val="008E04D7"/>
    <w:rsid w:val="008E0875"/>
    <w:rsid w:val="008E0A0A"/>
    <w:rsid w:val="008E0B21"/>
    <w:rsid w:val="008E0C54"/>
    <w:rsid w:val="008E0C66"/>
    <w:rsid w:val="008E0F8C"/>
    <w:rsid w:val="008E105C"/>
    <w:rsid w:val="008E119F"/>
    <w:rsid w:val="008E123E"/>
    <w:rsid w:val="008E1420"/>
    <w:rsid w:val="008E14A4"/>
    <w:rsid w:val="008E1581"/>
    <w:rsid w:val="008E15DB"/>
    <w:rsid w:val="008E1859"/>
    <w:rsid w:val="008E1D8C"/>
    <w:rsid w:val="008E21D5"/>
    <w:rsid w:val="008E25FA"/>
    <w:rsid w:val="008E26FF"/>
    <w:rsid w:val="008E2866"/>
    <w:rsid w:val="008E29E7"/>
    <w:rsid w:val="008E2A4C"/>
    <w:rsid w:val="008E2AC5"/>
    <w:rsid w:val="008E2B27"/>
    <w:rsid w:val="008E2C44"/>
    <w:rsid w:val="008E2CDB"/>
    <w:rsid w:val="008E3015"/>
    <w:rsid w:val="008E30E7"/>
    <w:rsid w:val="008E31C5"/>
    <w:rsid w:val="008E3206"/>
    <w:rsid w:val="008E3248"/>
    <w:rsid w:val="008E3299"/>
    <w:rsid w:val="008E3419"/>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6C"/>
    <w:rsid w:val="008E54C2"/>
    <w:rsid w:val="008E5513"/>
    <w:rsid w:val="008E5557"/>
    <w:rsid w:val="008E55C0"/>
    <w:rsid w:val="008E5767"/>
    <w:rsid w:val="008E5778"/>
    <w:rsid w:val="008E5963"/>
    <w:rsid w:val="008E5A66"/>
    <w:rsid w:val="008E5C4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47"/>
    <w:rsid w:val="008E7BAA"/>
    <w:rsid w:val="008E7D0B"/>
    <w:rsid w:val="008E7DEE"/>
    <w:rsid w:val="008E7DF4"/>
    <w:rsid w:val="008F0017"/>
    <w:rsid w:val="008F016E"/>
    <w:rsid w:val="008F026E"/>
    <w:rsid w:val="008F032F"/>
    <w:rsid w:val="008F06E8"/>
    <w:rsid w:val="008F097B"/>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6C"/>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AFE"/>
    <w:rsid w:val="008F3C80"/>
    <w:rsid w:val="008F3DF6"/>
    <w:rsid w:val="008F3E19"/>
    <w:rsid w:val="008F3E2D"/>
    <w:rsid w:val="008F3E9E"/>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BC"/>
    <w:rsid w:val="008F62FB"/>
    <w:rsid w:val="008F66C9"/>
    <w:rsid w:val="008F6DD6"/>
    <w:rsid w:val="008F6E48"/>
    <w:rsid w:val="008F6EC7"/>
    <w:rsid w:val="008F7137"/>
    <w:rsid w:val="008F7493"/>
    <w:rsid w:val="008F787E"/>
    <w:rsid w:val="008F7954"/>
    <w:rsid w:val="008F7977"/>
    <w:rsid w:val="008F7A4B"/>
    <w:rsid w:val="008F7A8D"/>
    <w:rsid w:val="008F7CA0"/>
    <w:rsid w:val="008F7FF3"/>
    <w:rsid w:val="00900442"/>
    <w:rsid w:val="00900491"/>
    <w:rsid w:val="0090079F"/>
    <w:rsid w:val="00900946"/>
    <w:rsid w:val="009009C1"/>
    <w:rsid w:val="00900A9A"/>
    <w:rsid w:val="00900B62"/>
    <w:rsid w:val="00900BC5"/>
    <w:rsid w:val="0090117F"/>
    <w:rsid w:val="00901486"/>
    <w:rsid w:val="009016B3"/>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53D"/>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7BB"/>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06E"/>
    <w:rsid w:val="009133D7"/>
    <w:rsid w:val="0091340A"/>
    <w:rsid w:val="0091344D"/>
    <w:rsid w:val="00913668"/>
    <w:rsid w:val="009137F9"/>
    <w:rsid w:val="009138A1"/>
    <w:rsid w:val="00913C1F"/>
    <w:rsid w:val="00913E32"/>
    <w:rsid w:val="00913FBE"/>
    <w:rsid w:val="009140CA"/>
    <w:rsid w:val="00914244"/>
    <w:rsid w:val="00914B43"/>
    <w:rsid w:val="00914D01"/>
    <w:rsid w:val="00914D76"/>
    <w:rsid w:val="00914E13"/>
    <w:rsid w:val="00914F39"/>
    <w:rsid w:val="00915007"/>
    <w:rsid w:val="00915080"/>
    <w:rsid w:val="009152D4"/>
    <w:rsid w:val="0091534A"/>
    <w:rsid w:val="009154E6"/>
    <w:rsid w:val="009154E9"/>
    <w:rsid w:val="00915521"/>
    <w:rsid w:val="00915595"/>
    <w:rsid w:val="00915641"/>
    <w:rsid w:val="00915770"/>
    <w:rsid w:val="00915836"/>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809"/>
    <w:rsid w:val="00921914"/>
    <w:rsid w:val="00921AC9"/>
    <w:rsid w:val="00921BFE"/>
    <w:rsid w:val="00921D24"/>
    <w:rsid w:val="00921ED9"/>
    <w:rsid w:val="00921EDA"/>
    <w:rsid w:val="00921F98"/>
    <w:rsid w:val="00922117"/>
    <w:rsid w:val="0092268D"/>
    <w:rsid w:val="009226DD"/>
    <w:rsid w:val="009227AB"/>
    <w:rsid w:val="00922A4E"/>
    <w:rsid w:val="00922B15"/>
    <w:rsid w:val="00922E17"/>
    <w:rsid w:val="00922ED5"/>
    <w:rsid w:val="00923063"/>
    <w:rsid w:val="00923171"/>
    <w:rsid w:val="00923446"/>
    <w:rsid w:val="00923B80"/>
    <w:rsid w:val="00923DEF"/>
    <w:rsid w:val="00923F58"/>
    <w:rsid w:val="009241EF"/>
    <w:rsid w:val="0092427C"/>
    <w:rsid w:val="009242C3"/>
    <w:rsid w:val="0092434C"/>
    <w:rsid w:val="00924406"/>
    <w:rsid w:val="0092447C"/>
    <w:rsid w:val="00924551"/>
    <w:rsid w:val="00924724"/>
    <w:rsid w:val="00924A85"/>
    <w:rsid w:val="00924BC2"/>
    <w:rsid w:val="00924F7C"/>
    <w:rsid w:val="009250CA"/>
    <w:rsid w:val="009250D6"/>
    <w:rsid w:val="00925232"/>
    <w:rsid w:val="00925422"/>
    <w:rsid w:val="00925431"/>
    <w:rsid w:val="00925439"/>
    <w:rsid w:val="009255A7"/>
    <w:rsid w:val="009255DA"/>
    <w:rsid w:val="00925601"/>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47B"/>
    <w:rsid w:val="009416DF"/>
    <w:rsid w:val="009417A3"/>
    <w:rsid w:val="009419E6"/>
    <w:rsid w:val="00941CAD"/>
    <w:rsid w:val="00941ED3"/>
    <w:rsid w:val="009422D2"/>
    <w:rsid w:val="0094244E"/>
    <w:rsid w:val="009426D0"/>
    <w:rsid w:val="00942873"/>
    <w:rsid w:val="009428C0"/>
    <w:rsid w:val="00942911"/>
    <w:rsid w:val="00942BB7"/>
    <w:rsid w:val="00942DEA"/>
    <w:rsid w:val="00942E48"/>
    <w:rsid w:val="0094301D"/>
    <w:rsid w:val="009431A7"/>
    <w:rsid w:val="00943294"/>
    <w:rsid w:val="009433FD"/>
    <w:rsid w:val="0094341B"/>
    <w:rsid w:val="009434F5"/>
    <w:rsid w:val="009436B5"/>
    <w:rsid w:val="00943922"/>
    <w:rsid w:val="009439DF"/>
    <w:rsid w:val="00943FBC"/>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A45"/>
    <w:rsid w:val="00952C7E"/>
    <w:rsid w:val="00952CC1"/>
    <w:rsid w:val="00952CDB"/>
    <w:rsid w:val="00952ECA"/>
    <w:rsid w:val="00952EE0"/>
    <w:rsid w:val="0095306C"/>
    <w:rsid w:val="009539BC"/>
    <w:rsid w:val="00953A16"/>
    <w:rsid w:val="00953CCA"/>
    <w:rsid w:val="00953D16"/>
    <w:rsid w:val="00953D49"/>
    <w:rsid w:val="00953F7C"/>
    <w:rsid w:val="009540B1"/>
    <w:rsid w:val="009541C4"/>
    <w:rsid w:val="009543C4"/>
    <w:rsid w:val="00954633"/>
    <w:rsid w:val="009546A2"/>
    <w:rsid w:val="0095471C"/>
    <w:rsid w:val="00954730"/>
    <w:rsid w:val="009547BB"/>
    <w:rsid w:val="009547BE"/>
    <w:rsid w:val="00954A48"/>
    <w:rsid w:val="0095563C"/>
    <w:rsid w:val="0095581B"/>
    <w:rsid w:val="00955A54"/>
    <w:rsid w:val="00955BF7"/>
    <w:rsid w:val="00955E15"/>
    <w:rsid w:val="00955F90"/>
    <w:rsid w:val="00956479"/>
    <w:rsid w:val="00956631"/>
    <w:rsid w:val="009566A9"/>
    <w:rsid w:val="00956770"/>
    <w:rsid w:val="00956A3E"/>
    <w:rsid w:val="00956AC2"/>
    <w:rsid w:val="00956E5C"/>
    <w:rsid w:val="00956EEC"/>
    <w:rsid w:val="00957238"/>
    <w:rsid w:val="009572A4"/>
    <w:rsid w:val="009572F4"/>
    <w:rsid w:val="00957322"/>
    <w:rsid w:val="00957404"/>
    <w:rsid w:val="00957592"/>
    <w:rsid w:val="00957E52"/>
    <w:rsid w:val="00957E94"/>
    <w:rsid w:val="00957F5C"/>
    <w:rsid w:val="00960208"/>
    <w:rsid w:val="00960280"/>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432"/>
    <w:rsid w:val="00964494"/>
    <w:rsid w:val="00964663"/>
    <w:rsid w:val="00964665"/>
    <w:rsid w:val="0096472B"/>
    <w:rsid w:val="00964769"/>
    <w:rsid w:val="0096487E"/>
    <w:rsid w:val="00964C91"/>
    <w:rsid w:val="00964E59"/>
    <w:rsid w:val="00964FD8"/>
    <w:rsid w:val="009656A5"/>
    <w:rsid w:val="009656D1"/>
    <w:rsid w:val="00965961"/>
    <w:rsid w:val="009659DF"/>
    <w:rsid w:val="00965D86"/>
    <w:rsid w:val="00965EE9"/>
    <w:rsid w:val="00965F95"/>
    <w:rsid w:val="00966123"/>
    <w:rsid w:val="009661CC"/>
    <w:rsid w:val="0096627C"/>
    <w:rsid w:val="009663E6"/>
    <w:rsid w:val="0096660C"/>
    <w:rsid w:val="0096662C"/>
    <w:rsid w:val="009666EF"/>
    <w:rsid w:val="00966829"/>
    <w:rsid w:val="0096699C"/>
    <w:rsid w:val="00966A54"/>
    <w:rsid w:val="00966B1E"/>
    <w:rsid w:val="009670AD"/>
    <w:rsid w:val="00967127"/>
    <w:rsid w:val="00967422"/>
    <w:rsid w:val="00967444"/>
    <w:rsid w:val="00967854"/>
    <w:rsid w:val="0096789C"/>
    <w:rsid w:val="00967BDF"/>
    <w:rsid w:val="00967C5F"/>
    <w:rsid w:val="00967CA9"/>
    <w:rsid w:val="00967DE7"/>
    <w:rsid w:val="00967F96"/>
    <w:rsid w:val="0097018C"/>
    <w:rsid w:val="009702BD"/>
    <w:rsid w:val="009703AD"/>
    <w:rsid w:val="009707B1"/>
    <w:rsid w:val="0097082E"/>
    <w:rsid w:val="00970973"/>
    <w:rsid w:val="00970A9A"/>
    <w:rsid w:val="00970B09"/>
    <w:rsid w:val="00970CAA"/>
    <w:rsid w:val="00970CF9"/>
    <w:rsid w:val="00970DBF"/>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2DF4"/>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63A"/>
    <w:rsid w:val="00975666"/>
    <w:rsid w:val="00975914"/>
    <w:rsid w:val="00975AB0"/>
    <w:rsid w:val="00975BD0"/>
    <w:rsid w:val="00975C11"/>
    <w:rsid w:val="00975CED"/>
    <w:rsid w:val="00975DE2"/>
    <w:rsid w:val="009762E1"/>
    <w:rsid w:val="009763F2"/>
    <w:rsid w:val="0097642A"/>
    <w:rsid w:val="00976474"/>
    <w:rsid w:val="009765C1"/>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CAC"/>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9B2"/>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1"/>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300"/>
    <w:rsid w:val="009875C0"/>
    <w:rsid w:val="0098769B"/>
    <w:rsid w:val="009876D3"/>
    <w:rsid w:val="00987898"/>
    <w:rsid w:val="009879BF"/>
    <w:rsid w:val="00987AED"/>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4EA"/>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842"/>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3C64"/>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119"/>
    <w:rsid w:val="009A63EC"/>
    <w:rsid w:val="009A647E"/>
    <w:rsid w:val="009A65AB"/>
    <w:rsid w:val="009A6944"/>
    <w:rsid w:val="009A6B92"/>
    <w:rsid w:val="009A6F42"/>
    <w:rsid w:val="009A72FB"/>
    <w:rsid w:val="009A73E8"/>
    <w:rsid w:val="009A75F6"/>
    <w:rsid w:val="009A7845"/>
    <w:rsid w:val="009A7882"/>
    <w:rsid w:val="009A7C11"/>
    <w:rsid w:val="009B00B9"/>
    <w:rsid w:val="009B029E"/>
    <w:rsid w:val="009B02C4"/>
    <w:rsid w:val="009B05EC"/>
    <w:rsid w:val="009B084D"/>
    <w:rsid w:val="009B0938"/>
    <w:rsid w:val="009B0AEC"/>
    <w:rsid w:val="009B0CD0"/>
    <w:rsid w:val="009B0F98"/>
    <w:rsid w:val="009B0FE2"/>
    <w:rsid w:val="009B10E6"/>
    <w:rsid w:val="009B1128"/>
    <w:rsid w:val="009B145D"/>
    <w:rsid w:val="009B19F2"/>
    <w:rsid w:val="009B228D"/>
    <w:rsid w:val="009B2401"/>
    <w:rsid w:val="009B277B"/>
    <w:rsid w:val="009B281C"/>
    <w:rsid w:val="009B287E"/>
    <w:rsid w:val="009B2CE1"/>
    <w:rsid w:val="009B2D34"/>
    <w:rsid w:val="009B2EFC"/>
    <w:rsid w:val="009B34C9"/>
    <w:rsid w:val="009B3656"/>
    <w:rsid w:val="009B3987"/>
    <w:rsid w:val="009B39CE"/>
    <w:rsid w:val="009B3B55"/>
    <w:rsid w:val="009B3CA9"/>
    <w:rsid w:val="009B3CE7"/>
    <w:rsid w:val="009B4078"/>
    <w:rsid w:val="009B4558"/>
    <w:rsid w:val="009B479E"/>
    <w:rsid w:val="009B4871"/>
    <w:rsid w:val="009B4B93"/>
    <w:rsid w:val="009B4FFD"/>
    <w:rsid w:val="009B535B"/>
    <w:rsid w:val="009B53A4"/>
    <w:rsid w:val="009B5474"/>
    <w:rsid w:val="009B54A0"/>
    <w:rsid w:val="009B5AFE"/>
    <w:rsid w:val="009B5C66"/>
    <w:rsid w:val="009B5DA9"/>
    <w:rsid w:val="009B5DF0"/>
    <w:rsid w:val="009B5E62"/>
    <w:rsid w:val="009B5E6A"/>
    <w:rsid w:val="009B6226"/>
    <w:rsid w:val="009B6592"/>
    <w:rsid w:val="009B66F1"/>
    <w:rsid w:val="009B679E"/>
    <w:rsid w:val="009B68CE"/>
    <w:rsid w:val="009B6A09"/>
    <w:rsid w:val="009B6A50"/>
    <w:rsid w:val="009B6BDA"/>
    <w:rsid w:val="009B6F80"/>
    <w:rsid w:val="009B7067"/>
    <w:rsid w:val="009B7075"/>
    <w:rsid w:val="009B75DB"/>
    <w:rsid w:val="009B7A1C"/>
    <w:rsid w:val="009B7A62"/>
    <w:rsid w:val="009B7EA4"/>
    <w:rsid w:val="009B7F1D"/>
    <w:rsid w:val="009C0249"/>
    <w:rsid w:val="009C032D"/>
    <w:rsid w:val="009C0354"/>
    <w:rsid w:val="009C0660"/>
    <w:rsid w:val="009C073F"/>
    <w:rsid w:val="009C0832"/>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3E3"/>
    <w:rsid w:val="009C24C5"/>
    <w:rsid w:val="009C2696"/>
    <w:rsid w:val="009C28E2"/>
    <w:rsid w:val="009C2907"/>
    <w:rsid w:val="009C2A70"/>
    <w:rsid w:val="009C2A8B"/>
    <w:rsid w:val="009C2AE5"/>
    <w:rsid w:val="009C2DE3"/>
    <w:rsid w:val="009C2DFC"/>
    <w:rsid w:val="009C32CE"/>
    <w:rsid w:val="009C3481"/>
    <w:rsid w:val="009C3661"/>
    <w:rsid w:val="009C36EE"/>
    <w:rsid w:val="009C39B4"/>
    <w:rsid w:val="009C3AD9"/>
    <w:rsid w:val="009C3BCA"/>
    <w:rsid w:val="009C3C8F"/>
    <w:rsid w:val="009C3EF3"/>
    <w:rsid w:val="009C49C8"/>
    <w:rsid w:val="009C4EF1"/>
    <w:rsid w:val="009C52BA"/>
    <w:rsid w:val="009C56D1"/>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4CC"/>
    <w:rsid w:val="009C765B"/>
    <w:rsid w:val="009C776B"/>
    <w:rsid w:val="009C77E4"/>
    <w:rsid w:val="009C782F"/>
    <w:rsid w:val="009C7924"/>
    <w:rsid w:val="009C7AC8"/>
    <w:rsid w:val="009C7B7F"/>
    <w:rsid w:val="009C7D16"/>
    <w:rsid w:val="009D023C"/>
    <w:rsid w:val="009D0448"/>
    <w:rsid w:val="009D0556"/>
    <w:rsid w:val="009D07CD"/>
    <w:rsid w:val="009D07D1"/>
    <w:rsid w:val="009D0BFF"/>
    <w:rsid w:val="009D0FD2"/>
    <w:rsid w:val="009D10B2"/>
    <w:rsid w:val="009D119B"/>
    <w:rsid w:val="009D11C7"/>
    <w:rsid w:val="009D1440"/>
    <w:rsid w:val="009D162C"/>
    <w:rsid w:val="009D165F"/>
    <w:rsid w:val="009D1750"/>
    <w:rsid w:val="009D183F"/>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F"/>
    <w:rsid w:val="009D4DA6"/>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864"/>
    <w:rsid w:val="009D6935"/>
    <w:rsid w:val="009D6E14"/>
    <w:rsid w:val="009D6E70"/>
    <w:rsid w:val="009D7013"/>
    <w:rsid w:val="009D7087"/>
    <w:rsid w:val="009D7210"/>
    <w:rsid w:val="009D73F5"/>
    <w:rsid w:val="009D7438"/>
    <w:rsid w:val="009D7603"/>
    <w:rsid w:val="009D762F"/>
    <w:rsid w:val="009D7902"/>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457"/>
    <w:rsid w:val="009E17D9"/>
    <w:rsid w:val="009E1C82"/>
    <w:rsid w:val="009E1DF5"/>
    <w:rsid w:val="009E1F67"/>
    <w:rsid w:val="009E20A2"/>
    <w:rsid w:val="009E20FD"/>
    <w:rsid w:val="009E2111"/>
    <w:rsid w:val="009E23C6"/>
    <w:rsid w:val="009E240D"/>
    <w:rsid w:val="009E24E8"/>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3F29"/>
    <w:rsid w:val="009E413C"/>
    <w:rsid w:val="009E4297"/>
    <w:rsid w:val="009E43F2"/>
    <w:rsid w:val="009E44D1"/>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BC9"/>
    <w:rsid w:val="009F0C75"/>
    <w:rsid w:val="009F0E9A"/>
    <w:rsid w:val="009F0F39"/>
    <w:rsid w:val="009F1116"/>
    <w:rsid w:val="009F12B7"/>
    <w:rsid w:val="009F1569"/>
    <w:rsid w:val="009F1639"/>
    <w:rsid w:val="009F1766"/>
    <w:rsid w:val="009F1878"/>
    <w:rsid w:val="009F1FF4"/>
    <w:rsid w:val="009F20E7"/>
    <w:rsid w:val="009F2146"/>
    <w:rsid w:val="009F21DA"/>
    <w:rsid w:val="009F22F5"/>
    <w:rsid w:val="009F23D6"/>
    <w:rsid w:val="009F254C"/>
    <w:rsid w:val="009F25EA"/>
    <w:rsid w:val="009F2645"/>
    <w:rsid w:val="009F2716"/>
    <w:rsid w:val="009F287E"/>
    <w:rsid w:val="009F2AB3"/>
    <w:rsid w:val="009F2CEB"/>
    <w:rsid w:val="009F2D06"/>
    <w:rsid w:val="009F2EAA"/>
    <w:rsid w:val="009F3015"/>
    <w:rsid w:val="009F3183"/>
    <w:rsid w:val="009F3337"/>
    <w:rsid w:val="009F35B7"/>
    <w:rsid w:val="009F35F3"/>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54"/>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6A"/>
    <w:rsid w:val="009F7DBE"/>
    <w:rsid w:val="009F7DEC"/>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282"/>
    <w:rsid w:val="00A04302"/>
    <w:rsid w:val="00A0494D"/>
    <w:rsid w:val="00A04A5D"/>
    <w:rsid w:val="00A04C6C"/>
    <w:rsid w:val="00A04CAD"/>
    <w:rsid w:val="00A04D95"/>
    <w:rsid w:val="00A04E3D"/>
    <w:rsid w:val="00A052C8"/>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6F9F"/>
    <w:rsid w:val="00A07041"/>
    <w:rsid w:val="00A070AD"/>
    <w:rsid w:val="00A07109"/>
    <w:rsid w:val="00A072DF"/>
    <w:rsid w:val="00A072F7"/>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0CD"/>
    <w:rsid w:val="00A111D5"/>
    <w:rsid w:val="00A11347"/>
    <w:rsid w:val="00A117DD"/>
    <w:rsid w:val="00A1188A"/>
    <w:rsid w:val="00A11D28"/>
    <w:rsid w:val="00A11D53"/>
    <w:rsid w:val="00A11F84"/>
    <w:rsid w:val="00A11FC9"/>
    <w:rsid w:val="00A12063"/>
    <w:rsid w:val="00A1243E"/>
    <w:rsid w:val="00A124DA"/>
    <w:rsid w:val="00A125DD"/>
    <w:rsid w:val="00A12D2A"/>
    <w:rsid w:val="00A12D84"/>
    <w:rsid w:val="00A12DAD"/>
    <w:rsid w:val="00A12DB1"/>
    <w:rsid w:val="00A13103"/>
    <w:rsid w:val="00A1326F"/>
    <w:rsid w:val="00A1343A"/>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49A"/>
    <w:rsid w:val="00A176D6"/>
    <w:rsid w:val="00A17873"/>
    <w:rsid w:val="00A178FE"/>
    <w:rsid w:val="00A17AD2"/>
    <w:rsid w:val="00A17EAE"/>
    <w:rsid w:val="00A17FB9"/>
    <w:rsid w:val="00A20086"/>
    <w:rsid w:val="00A2012D"/>
    <w:rsid w:val="00A20223"/>
    <w:rsid w:val="00A2024B"/>
    <w:rsid w:val="00A20298"/>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A63"/>
    <w:rsid w:val="00A22C23"/>
    <w:rsid w:val="00A22C72"/>
    <w:rsid w:val="00A22F00"/>
    <w:rsid w:val="00A231DA"/>
    <w:rsid w:val="00A23460"/>
    <w:rsid w:val="00A234AA"/>
    <w:rsid w:val="00A234F0"/>
    <w:rsid w:val="00A23525"/>
    <w:rsid w:val="00A23677"/>
    <w:rsid w:val="00A23697"/>
    <w:rsid w:val="00A236E8"/>
    <w:rsid w:val="00A238A6"/>
    <w:rsid w:val="00A238B4"/>
    <w:rsid w:val="00A23A36"/>
    <w:rsid w:val="00A23AA6"/>
    <w:rsid w:val="00A23D21"/>
    <w:rsid w:val="00A23F2B"/>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6AF"/>
    <w:rsid w:val="00A277EE"/>
    <w:rsid w:val="00A278FF"/>
    <w:rsid w:val="00A279CF"/>
    <w:rsid w:val="00A27B2C"/>
    <w:rsid w:val="00A27FC7"/>
    <w:rsid w:val="00A3018C"/>
    <w:rsid w:val="00A30488"/>
    <w:rsid w:val="00A3062C"/>
    <w:rsid w:val="00A3067C"/>
    <w:rsid w:val="00A30C6C"/>
    <w:rsid w:val="00A31176"/>
    <w:rsid w:val="00A312F3"/>
    <w:rsid w:val="00A3145C"/>
    <w:rsid w:val="00A317DB"/>
    <w:rsid w:val="00A3199D"/>
    <w:rsid w:val="00A319E9"/>
    <w:rsid w:val="00A31A45"/>
    <w:rsid w:val="00A31D24"/>
    <w:rsid w:val="00A31F65"/>
    <w:rsid w:val="00A3218A"/>
    <w:rsid w:val="00A321D0"/>
    <w:rsid w:val="00A32717"/>
    <w:rsid w:val="00A32840"/>
    <w:rsid w:val="00A32DD3"/>
    <w:rsid w:val="00A32E20"/>
    <w:rsid w:val="00A32FB4"/>
    <w:rsid w:val="00A33142"/>
    <w:rsid w:val="00A331FE"/>
    <w:rsid w:val="00A33309"/>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3B"/>
    <w:rsid w:val="00A35977"/>
    <w:rsid w:val="00A35B07"/>
    <w:rsid w:val="00A35C2E"/>
    <w:rsid w:val="00A35C9E"/>
    <w:rsid w:val="00A35CE3"/>
    <w:rsid w:val="00A35E7C"/>
    <w:rsid w:val="00A35EA6"/>
    <w:rsid w:val="00A365E3"/>
    <w:rsid w:val="00A36683"/>
    <w:rsid w:val="00A3685F"/>
    <w:rsid w:val="00A36B82"/>
    <w:rsid w:val="00A36C0D"/>
    <w:rsid w:val="00A36EA2"/>
    <w:rsid w:val="00A37040"/>
    <w:rsid w:val="00A37115"/>
    <w:rsid w:val="00A37332"/>
    <w:rsid w:val="00A37404"/>
    <w:rsid w:val="00A37536"/>
    <w:rsid w:val="00A376A1"/>
    <w:rsid w:val="00A376C0"/>
    <w:rsid w:val="00A3772F"/>
    <w:rsid w:val="00A37871"/>
    <w:rsid w:val="00A37D59"/>
    <w:rsid w:val="00A37DB8"/>
    <w:rsid w:val="00A37F1B"/>
    <w:rsid w:val="00A37F4F"/>
    <w:rsid w:val="00A4006E"/>
    <w:rsid w:val="00A400FB"/>
    <w:rsid w:val="00A40178"/>
    <w:rsid w:val="00A4020B"/>
    <w:rsid w:val="00A40405"/>
    <w:rsid w:val="00A40606"/>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264"/>
    <w:rsid w:val="00A4242D"/>
    <w:rsid w:val="00A42719"/>
    <w:rsid w:val="00A42CEB"/>
    <w:rsid w:val="00A42DD7"/>
    <w:rsid w:val="00A42E19"/>
    <w:rsid w:val="00A4303F"/>
    <w:rsid w:val="00A430C4"/>
    <w:rsid w:val="00A43224"/>
    <w:rsid w:val="00A432A5"/>
    <w:rsid w:val="00A43325"/>
    <w:rsid w:val="00A4338E"/>
    <w:rsid w:val="00A4364C"/>
    <w:rsid w:val="00A43759"/>
    <w:rsid w:val="00A437B9"/>
    <w:rsid w:val="00A43B78"/>
    <w:rsid w:val="00A43BC0"/>
    <w:rsid w:val="00A43D72"/>
    <w:rsid w:val="00A43DD5"/>
    <w:rsid w:val="00A440CF"/>
    <w:rsid w:val="00A441CB"/>
    <w:rsid w:val="00A441EA"/>
    <w:rsid w:val="00A442D2"/>
    <w:rsid w:val="00A445D6"/>
    <w:rsid w:val="00A446A4"/>
    <w:rsid w:val="00A44AC8"/>
    <w:rsid w:val="00A44BE3"/>
    <w:rsid w:val="00A44F26"/>
    <w:rsid w:val="00A44FD0"/>
    <w:rsid w:val="00A45057"/>
    <w:rsid w:val="00A452EE"/>
    <w:rsid w:val="00A453A8"/>
    <w:rsid w:val="00A45765"/>
    <w:rsid w:val="00A459C4"/>
    <w:rsid w:val="00A459FD"/>
    <w:rsid w:val="00A45A9E"/>
    <w:rsid w:val="00A45E73"/>
    <w:rsid w:val="00A464F3"/>
    <w:rsid w:val="00A46589"/>
    <w:rsid w:val="00A467BE"/>
    <w:rsid w:val="00A46889"/>
    <w:rsid w:val="00A468E2"/>
    <w:rsid w:val="00A46904"/>
    <w:rsid w:val="00A46D08"/>
    <w:rsid w:val="00A46D17"/>
    <w:rsid w:val="00A46E4D"/>
    <w:rsid w:val="00A46E5E"/>
    <w:rsid w:val="00A46F49"/>
    <w:rsid w:val="00A46F99"/>
    <w:rsid w:val="00A46FBF"/>
    <w:rsid w:val="00A4702E"/>
    <w:rsid w:val="00A472E7"/>
    <w:rsid w:val="00A47503"/>
    <w:rsid w:val="00A47548"/>
    <w:rsid w:val="00A47588"/>
    <w:rsid w:val="00A476DF"/>
    <w:rsid w:val="00A4770E"/>
    <w:rsid w:val="00A477AE"/>
    <w:rsid w:val="00A47900"/>
    <w:rsid w:val="00A503DF"/>
    <w:rsid w:val="00A50417"/>
    <w:rsid w:val="00A50539"/>
    <w:rsid w:val="00A505FF"/>
    <w:rsid w:val="00A5064C"/>
    <w:rsid w:val="00A50752"/>
    <w:rsid w:val="00A50772"/>
    <w:rsid w:val="00A507F3"/>
    <w:rsid w:val="00A50B59"/>
    <w:rsid w:val="00A50D4D"/>
    <w:rsid w:val="00A50DE5"/>
    <w:rsid w:val="00A5115B"/>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4AD"/>
    <w:rsid w:val="00A55558"/>
    <w:rsid w:val="00A556B0"/>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3D5"/>
    <w:rsid w:val="00A614C9"/>
    <w:rsid w:val="00A6199F"/>
    <w:rsid w:val="00A619FC"/>
    <w:rsid w:val="00A61C96"/>
    <w:rsid w:val="00A61F9E"/>
    <w:rsid w:val="00A62023"/>
    <w:rsid w:val="00A6210B"/>
    <w:rsid w:val="00A6218B"/>
    <w:rsid w:val="00A62443"/>
    <w:rsid w:val="00A62449"/>
    <w:rsid w:val="00A62888"/>
    <w:rsid w:val="00A628A6"/>
    <w:rsid w:val="00A628F0"/>
    <w:rsid w:val="00A62AA4"/>
    <w:rsid w:val="00A62FB9"/>
    <w:rsid w:val="00A6316F"/>
    <w:rsid w:val="00A632C5"/>
    <w:rsid w:val="00A63420"/>
    <w:rsid w:val="00A634E2"/>
    <w:rsid w:val="00A63B98"/>
    <w:rsid w:val="00A63C8F"/>
    <w:rsid w:val="00A63D87"/>
    <w:rsid w:val="00A63DBC"/>
    <w:rsid w:val="00A63E49"/>
    <w:rsid w:val="00A63EAE"/>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323"/>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EC5"/>
    <w:rsid w:val="00A67F7F"/>
    <w:rsid w:val="00A701FE"/>
    <w:rsid w:val="00A70297"/>
    <w:rsid w:val="00A7041A"/>
    <w:rsid w:val="00A705FE"/>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02"/>
    <w:rsid w:val="00A71B2D"/>
    <w:rsid w:val="00A71BF6"/>
    <w:rsid w:val="00A71D17"/>
    <w:rsid w:val="00A71E2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76F"/>
    <w:rsid w:val="00A73871"/>
    <w:rsid w:val="00A739B7"/>
    <w:rsid w:val="00A73A7C"/>
    <w:rsid w:val="00A73CE4"/>
    <w:rsid w:val="00A73D97"/>
    <w:rsid w:val="00A73EB6"/>
    <w:rsid w:val="00A74026"/>
    <w:rsid w:val="00A7423C"/>
    <w:rsid w:val="00A744DF"/>
    <w:rsid w:val="00A7452A"/>
    <w:rsid w:val="00A747C0"/>
    <w:rsid w:val="00A74827"/>
    <w:rsid w:val="00A7485A"/>
    <w:rsid w:val="00A74ABE"/>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5B3"/>
    <w:rsid w:val="00A77677"/>
    <w:rsid w:val="00A77756"/>
    <w:rsid w:val="00A7775E"/>
    <w:rsid w:val="00A77793"/>
    <w:rsid w:val="00A77BAA"/>
    <w:rsid w:val="00A77D9F"/>
    <w:rsid w:val="00A77EEF"/>
    <w:rsid w:val="00A80066"/>
    <w:rsid w:val="00A804F1"/>
    <w:rsid w:val="00A805C0"/>
    <w:rsid w:val="00A806B0"/>
    <w:rsid w:val="00A8071E"/>
    <w:rsid w:val="00A809C7"/>
    <w:rsid w:val="00A80B47"/>
    <w:rsid w:val="00A80CC5"/>
    <w:rsid w:val="00A80E9B"/>
    <w:rsid w:val="00A80EFA"/>
    <w:rsid w:val="00A81071"/>
    <w:rsid w:val="00A81276"/>
    <w:rsid w:val="00A8142E"/>
    <w:rsid w:val="00A817BA"/>
    <w:rsid w:val="00A81BEB"/>
    <w:rsid w:val="00A81CA9"/>
    <w:rsid w:val="00A81E02"/>
    <w:rsid w:val="00A81F33"/>
    <w:rsid w:val="00A81F5A"/>
    <w:rsid w:val="00A82262"/>
    <w:rsid w:val="00A82540"/>
    <w:rsid w:val="00A82548"/>
    <w:rsid w:val="00A82661"/>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201"/>
    <w:rsid w:val="00A854AA"/>
    <w:rsid w:val="00A8553B"/>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3E2"/>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A18"/>
    <w:rsid w:val="00A92AEF"/>
    <w:rsid w:val="00A92C4F"/>
    <w:rsid w:val="00A92D6E"/>
    <w:rsid w:val="00A92E0A"/>
    <w:rsid w:val="00A92F2E"/>
    <w:rsid w:val="00A92F93"/>
    <w:rsid w:val="00A93226"/>
    <w:rsid w:val="00A93445"/>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8F0"/>
    <w:rsid w:val="00A97C0C"/>
    <w:rsid w:val="00A97DB9"/>
    <w:rsid w:val="00AA0282"/>
    <w:rsid w:val="00AA03DD"/>
    <w:rsid w:val="00AA046E"/>
    <w:rsid w:val="00AA0928"/>
    <w:rsid w:val="00AA0B30"/>
    <w:rsid w:val="00AA0DBC"/>
    <w:rsid w:val="00AA0FB5"/>
    <w:rsid w:val="00AA105F"/>
    <w:rsid w:val="00AA106D"/>
    <w:rsid w:val="00AA1095"/>
    <w:rsid w:val="00AA1214"/>
    <w:rsid w:val="00AA126A"/>
    <w:rsid w:val="00AA134D"/>
    <w:rsid w:val="00AA14C4"/>
    <w:rsid w:val="00AA203A"/>
    <w:rsid w:val="00AA2109"/>
    <w:rsid w:val="00AA211C"/>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68"/>
    <w:rsid w:val="00AA5478"/>
    <w:rsid w:val="00AA549B"/>
    <w:rsid w:val="00AA5503"/>
    <w:rsid w:val="00AA5520"/>
    <w:rsid w:val="00AA562E"/>
    <w:rsid w:val="00AA57C8"/>
    <w:rsid w:val="00AA5886"/>
    <w:rsid w:val="00AA5A73"/>
    <w:rsid w:val="00AA5BA7"/>
    <w:rsid w:val="00AA5F5C"/>
    <w:rsid w:val="00AA5FDA"/>
    <w:rsid w:val="00AA61FF"/>
    <w:rsid w:val="00AA6416"/>
    <w:rsid w:val="00AA6664"/>
    <w:rsid w:val="00AA6B2F"/>
    <w:rsid w:val="00AA734F"/>
    <w:rsid w:val="00AA74B3"/>
    <w:rsid w:val="00AA7728"/>
    <w:rsid w:val="00AA7965"/>
    <w:rsid w:val="00AA798F"/>
    <w:rsid w:val="00AA7B50"/>
    <w:rsid w:val="00AA7DEB"/>
    <w:rsid w:val="00AA7E1D"/>
    <w:rsid w:val="00AB0142"/>
    <w:rsid w:val="00AB0159"/>
    <w:rsid w:val="00AB01D7"/>
    <w:rsid w:val="00AB0424"/>
    <w:rsid w:val="00AB060F"/>
    <w:rsid w:val="00AB0C06"/>
    <w:rsid w:val="00AB0C64"/>
    <w:rsid w:val="00AB0D60"/>
    <w:rsid w:val="00AB0F10"/>
    <w:rsid w:val="00AB0F68"/>
    <w:rsid w:val="00AB0FBF"/>
    <w:rsid w:val="00AB0FE1"/>
    <w:rsid w:val="00AB12BE"/>
    <w:rsid w:val="00AB1524"/>
    <w:rsid w:val="00AB1560"/>
    <w:rsid w:val="00AB15C5"/>
    <w:rsid w:val="00AB1931"/>
    <w:rsid w:val="00AB19E7"/>
    <w:rsid w:val="00AB19F6"/>
    <w:rsid w:val="00AB1B86"/>
    <w:rsid w:val="00AB2106"/>
    <w:rsid w:val="00AB2720"/>
    <w:rsid w:val="00AB2721"/>
    <w:rsid w:val="00AB286A"/>
    <w:rsid w:val="00AB2895"/>
    <w:rsid w:val="00AB29B4"/>
    <w:rsid w:val="00AB2A21"/>
    <w:rsid w:val="00AB2ACA"/>
    <w:rsid w:val="00AB2D0D"/>
    <w:rsid w:val="00AB2E12"/>
    <w:rsid w:val="00AB2E8D"/>
    <w:rsid w:val="00AB2E8F"/>
    <w:rsid w:val="00AB3018"/>
    <w:rsid w:val="00AB3225"/>
    <w:rsid w:val="00AB3400"/>
    <w:rsid w:val="00AB3456"/>
    <w:rsid w:val="00AB3607"/>
    <w:rsid w:val="00AB366C"/>
    <w:rsid w:val="00AB36D9"/>
    <w:rsid w:val="00AB372E"/>
    <w:rsid w:val="00AB3A21"/>
    <w:rsid w:val="00AB3B9A"/>
    <w:rsid w:val="00AB4066"/>
    <w:rsid w:val="00AB42B1"/>
    <w:rsid w:val="00AB433B"/>
    <w:rsid w:val="00AB4374"/>
    <w:rsid w:val="00AB43A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23B"/>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827"/>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623"/>
    <w:rsid w:val="00AC575D"/>
    <w:rsid w:val="00AC5A08"/>
    <w:rsid w:val="00AC5A2A"/>
    <w:rsid w:val="00AC5C21"/>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687"/>
    <w:rsid w:val="00AD4F78"/>
    <w:rsid w:val="00AD5145"/>
    <w:rsid w:val="00AD537C"/>
    <w:rsid w:val="00AD54BB"/>
    <w:rsid w:val="00AD54E1"/>
    <w:rsid w:val="00AD5765"/>
    <w:rsid w:val="00AD5D98"/>
    <w:rsid w:val="00AD5F59"/>
    <w:rsid w:val="00AD5F86"/>
    <w:rsid w:val="00AD6017"/>
    <w:rsid w:val="00AD60CC"/>
    <w:rsid w:val="00AD6135"/>
    <w:rsid w:val="00AD61D3"/>
    <w:rsid w:val="00AD6802"/>
    <w:rsid w:val="00AD692F"/>
    <w:rsid w:val="00AD69F7"/>
    <w:rsid w:val="00AD6A15"/>
    <w:rsid w:val="00AD6AC8"/>
    <w:rsid w:val="00AD6CBA"/>
    <w:rsid w:val="00AD7340"/>
    <w:rsid w:val="00AD749F"/>
    <w:rsid w:val="00AD7560"/>
    <w:rsid w:val="00AD7808"/>
    <w:rsid w:val="00AD781F"/>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B85"/>
    <w:rsid w:val="00AE1C15"/>
    <w:rsid w:val="00AE1C6D"/>
    <w:rsid w:val="00AE1CA9"/>
    <w:rsid w:val="00AE1D47"/>
    <w:rsid w:val="00AE1D59"/>
    <w:rsid w:val="00AE1EA2"/>
    <w:rsid w:val="00AE215E"/>
    <w:rsid w:val="00AE21C4"/>
    <w:rsid w:val="00AE2A56"/>
    <w:rsid w:val="00AE2AD3"/>
    <w:rsid w:val="00AE2B0F"/>
    <w:rsid w:val="00AE2F0A"/>
    <w:rsid w:val="00AE2FF4"/>
    <w:rsid w:val="00AE3457"/>
    <w:rsid w:val="00AE3484"/>
    <w:rsid w:val="00AE370B"/>
    <w:rsid w:val="00AE380B"/>
    <w:rsid w:val="00AE3BB5"/>
    <w:rsid w:val="00AE3D25"/>
    <w:rsid w:val="00AE3E98"/>
    <w:rsid w:val="00AE412E"/>
    <w:rsid w:val="00AE42D1"/>
    <w:rsid w:val="00AE4711"/>
    <w:rsid w:val="00AE477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A8D"/>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17"/>
    <w:rsid w:val="00AF072B"/>
    <w:rsid w:val="00AF0833"/>
    <w:rsid w:val="00AF093B"/>
    <w:rsid w:val="00AF0A3E"/>
    <w:rsid w:val="00AF0B66"/>
    <w:rsid w:val="00AF0ED3"/>
    <w:rsid w:val="00AF0F3E"/>
    <w:rsid w:val="00AF1251"/>
    <w:rsid w:val="00AF13BE"/>
    <w:rsid w:val="00AF14E7"/>
    <w:rsid w:val="00AF151F"/>
    <w:rsid w:val="00AF176B"/>
    <w:rsid w:val="00AF17A4"/>
    <w:rsid w:val="00AF1ABC"/>
    <w:rsid w:val="00AF1B37"/>
    <w:rsid w:val="00AF1B97"/>
    <w:rsid w:val="00AF1B9F"/>
    <w:rsid w:val="00AF1BA1"/>
    <w:rsid w:val="00AF1BE1"/>
    <w:rsid w:val="00AF21B2"/>
    <w:rsid w:val="00AF22E2"/>
    <w:rsid w:val="00AF2303"/>
    <w:rsid w:val="00AF25F6"/>
    <w:rsid w:val="00AF28C3"/>
    <w:rsid w:val="00AF28E7"/>
    <w:rsid w:val="00AF2C75"/>
    <w:rsid w:val="00AF2CF0"/>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AA6"/>
    <w:rsid w:val="00AF6CB0"/>
    <w:rsid w:val="00AF6EC8"/>
    <w:rsid w:val="00AF6F86"/>
    <w:rsid w:val="00AF7140"/>
    <w:rsid w:val="00AF717F"/>
    <w:rsid w:val="00AF7187"/>
    <w:rsid w:val="00AF722C"/>
    <w:rsid w:val="00AF7395"/>
    <w:rsid w:val="00AF758C"/>
    <w:rsid w:val="00AF7700"/>
    <w:rsid w:val="00AF784B"/>
    <w:rsid w:val="00AF78DB"/>
    <w:rsid w:val="00AF7E9C"/>
    <w:rsid w:val="00B002F6"/>
    <w:rsid w:val="00B00595"/>
    <w:rsid w:val="00B007D3"/>
    <w:rsid w:val="00B00AF7"/>
    <w:rsid w:val="00B01018"/>
    <w:rsid w:val="00B01530"/>
    <w:rsid w:val="00B017BC"/>
    <w:rsid w:val="00B017EE"/>
    <w:rsid w:val="00B01AE8"/>
    <w:rsid w:val="00B01B7E"/>
    <w:rsid w:val="00B02160"/>
    <w:rsid w:val="00B02546"/>
    <w:rsid w:val="00B026A2"/>
    <w:rsid w:val="00B027CC"/>
    <w:rsid w:val="00B028FC"/>
    <w:rsid w:val="00B029C8"/>
    <w:rsid w:val="00B02D8F"/>
    <w:rsid w:val="00B02DC1"/>
    <w:rsid w:val="00B02EC7"/>
    <w:rsid w:val="00B02F02"/>
    <w:rsid w:val="00B02F99"/>
    <w:rsid w:val="00B0320F"/>
    <w:rsid w:val="00B036BD"/>
    <w:rsid w:val="00B036DF"/>
    <w:rsid w:val="00B03799"/>
    <w:rsid w:val="00B037FF"/>
    <w:rsid w:val="00B0384B"/>
    <w:rsid w:val="00B038B9"/>
    <w:rsid w:val="00B038D0"/>
    <w:rsid w:val="00B038E2"/>
    <w:rsid w:val="00B03952"/>
    <w:rsid w:val="00B039A8"/>
    <w:rsid w:val="00B03A6D"/>
    <w:rsid w:val="00B03D2A"/>
    <w:rsid w:val="00B03D51"/>
    <w:rsid w:val="00B03D68"/>
    <w:rsid w:val="00B03DC6"/>
    <w:rsid w:val="00B03E65"/>
    <w:rsid w:val="00B040D7"/>
    <w:rsid w:val="00B041CB"/>
    <w:rsid w:val="00B04229"/>
    <w:rsid w:val="00B04272"/>
    <w:rsid w:val="00B0430E"/>
    <w:rsid w:val="00B046C9"/>
    <w:rsid w:val="00B04838"/>
    <w:rsid w:val="00B049D7"/>
    <w:rsid w:val="00B04BCE"/>
    <w:rsid w:val="00B04F5C"/>
    <w:rsid w:val="00B051DF"/>
    <w:rsid w:val="00B05248"/>
    <w:rsid w:val="00B0526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B86"/>
    <w:rsid w:val="00B07326"/>
    <w:rsid w:val="00B07472"/>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1A"/>
    <w:rsid w:val="00B11AC0"/>
    <w:rsid w:val="00B11DF4"/>
    <w:rsid w:val="00B11E4C"/>
    <w:rsid w:val="00B11F84"/>
    <w:rsid w:val="00B11F98"/>
    <w:rsid w:val="00B1213F"/>
    <w:rsid w:val="00B1230E"/>
    <w:rsid w:val="00B12438"/>
    <w:rsid w:val="00B124C9"/>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17B3D"/>
    <w:rsid w:val="00B17E3F"/>
    <w:rsid w:val="00B2000F"/>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47A"/>
    <w:rsid w:val="00B30754"/>
    <w:rsid w:val="00B307D5"/>
    <w:rsid w:val="00B308CC"/>
    <w:rsid w:val="00B3093E"/>
    <w:rsid w:val="00B310F4"/>
    <w:rsid w:val="00B31142"/>
    <w:rsid w:val="00B31321"/>
    <w:rsid w:val="00B31576"/>
    <w:rsid w:val="00B31592"/>
    <w:rsid w:val="00B3193C"/>
    <w:rsid w:val="00B31AEB"/>
    <w:rsid w:val="00B31DB0"/>
    <w:rsid w:val="00B31F18"/>
    <w:rsid w:val="00B321CB"/>
    <w:rsid w:val="00B322D6"/>
    <w:rsid w:val="00B32374"/>
    <w:rsid w:val="00B324AC"/>
    <w:rsid w:val="00B325AA"/>
    <w:rsid w:val="00B326BA"/>
    <w:rsid w:val="00B32752"/>
    <w:rsid w:val="00B327FD"/>
    <w:rsid w:val="00B32B60"/>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DF3"/>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195"/>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ADD"/>
    <w:rsid w:val="00B37B07"/>
    <w:rsid w:val="00B37C26"/>
    <w:rsid w:val="00B4001A"/>
    <w:rsid w:val="00B400D7"/>
    <w:rsid w:val="00B40212"/>
    <w:rsid w:val="00B404BC"/>
    <w:rsid w:val="00B40A57"/>
    <w:rsid w:val="00B40B8A"/>
    <w:rsid w:val="00B410AD"/>
    <w:rsid w:val="00B411D7"/>
    <w:rsid w:val="00B4172F"/>
    <w:rsid w:val="00B417D1"/>
    <w:rsid w:val="00B41853"/>
    <w:rsid w:val="00B41947"/>
    <w:rsid w:val="00B41D87"/>
    <w:rsid w:val="00B41FAF"/>
    <w:rsid w:val="00B423C2"/>
    <w:rsid w:val="00B424D6"/>
    <w:rsid w:val="00B428F2"/>
    <w:rsid w:val="00B4295F"/>
    <w:rsid w:val="00B42ACA"/>
    <w:rsid w:val="00B42F79"/>
    <w:rsid w:val="00B43068"/>
    <w:rsid w:val="00B43241"/>
    <w:rsid w:val="00B43A22"/>
    <w:rsid w:val="00B43CFD"/>
    <w:rsid w:val="00B43D34"/>
    <w:rsid w:val="00B43F26"/>
    <w:rsid w:val="00B43F4A"/>
    <w:rsid w:val="00B440B7"/>
    <w:rsid w:val="00B442ED"/>
    <w:rsid w:val="00B44673"/>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47C13"/>
    <w:rsid w:val="00B50135"/>
    <w:rsid w:val="00B501DD"/>
    <w:rsid w:val="00B5022C"/>
    <w:rsid w:val="00B50254"/>
    <w:rsid w:val="00B503E0"/>
    <w:rsid w:val="00B5060B"/>
    <w:rsid w:val="00B507FA"/>
    <w:rsid w:val="00B50804"/>
    <w:rsid w:val="00B50C19"/>
    <w:rsid w:val="00B5103E"/>
    <w:rsid w:val="00B510F3"/>
    <w:rsid w:val="00B5116C"/>
    <w:rsid w:val="00B511CD"/>
    <w:rsid w:val="00B51451"/>
    <w:rsid w:val="00B5159F"/>
    <w:rsid w:val="00B516AD"/>
    <w:rsid w:val="00B51A19"/>
    <w:rsid w:val="00B51B53"/>
    <w:rsid w:val="00B51BB0"/>
    <w:rsid w:val="00B51ED5"/>
    <w:rsid w:val="00B52022"/>
    <w:rsid w:val="00B52217"/>
    <w:rsid w:val="00B52263"/>
    <w:rsid w:val="00B5257F"/>
    <w:rsid w:val="00B52955"/>
    <w:rsid w:val="00B529BA"/>
    <w:rsid w:val="00B52A11"/>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92"/>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52"/>
    <w:rsid w:val="00B57EFD"/>
    <w:rsid w:val="00B603A5"/>
    <w:rsid w:val="00B6043D"/>
    <w:rsid w:val="00B60447"/>
    <w:rsid w:val="00B60460"/>
    <w:rsid w:val="00B60E16"/>
    <w:rsid w:val="00B60FD3"/>
    <w:rsid w:val="00B6139F"/>
    <w:rsid w:val="00B61544"/>
    <w:rsid w:val="00B61839"/>
    <w:rsid w:val="00B61893"/>
    <w:rsid w:val="00B61C03"/>
    <w:rsid w:val="00B61C4C"/>
    <w:rsid w:val="00B61CC3"/>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4E8"/>
    <w:rsid w:val="00B63651"/>
    <w:rsid w:val="00B637C1"/>
    <w:rsid w:val="00B6384B"/>
    <w:rsid w:val="00B638EB"/>
    <w:rsid w:val="00B63ACA"/>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3F9"/>
    <w:rsid w:val="00B704B9"/>
    <w:rsid w:val="00B7074E"/>
    <w:rsid w:val="00B70786"/>
    <w:rsid w:val="00B70882"/>
    <w:rsid w:val="00B708BA"/>
    <w:rsid w:val="00B70972"/>
    <w:rsid w:val="00B70B5E"/>
    <w:rsid w:val="00B70BAA"/>
    <w:rsid w:val="00B70E6B"/>
    <w:rsid w:val="00B70F9A"/>
    <w:rsid w:val="00B70FC1"/>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2A"/>
    <w:rsid w:val="00B72165"/>
    <w:rsid w:val="00B7228E"/>
    <w:rsid w:val="00B72AFC"/>
    <w:rsid w:val="00B72B2C"/>
    <w:rsid w:val="00B72B84"/>
    <w:rsid w:val="00B7300A"/>
    <w:rsid w:val="00B730F0"/>
    <w:rsid w:val="00B731D6"/>
    <w:rsid w:val="00B731FF"/>
    <w:rsid w:val="00B738AC"/>
    <w:rsid w:val="00B73954"/>
    <w:rsid w:val="00B73B10"/>
    <w:rsid w:val="00B73B73"/>
    <w:rsid w:val="00B73B82"/>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98"/>
    <w:rsid w:val="00B77ADB"/>
    <w:rsid w:val="00B800FF"/>
    <w:rsid w:val="00B80229"/>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BBA"/>
    <w:rsid w:val="00B81CBE"/>
    <w:rsid w:val="00B81FDB"/>
    <w:rsid w:val="00B82175"/>
    <w:rsid w:val="00B821F7"/>
    <w:rsid w:val="00B824C1"/>
    <w:rsid w:val="00B82B1D"/>
    <w:rsid w:val="00B82BBC"/>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C3E"/>
    <w:rsid w:val="00B84E5B"/>
    <w:rsid w:val="00B84EB9"/>
    <w:rsid w:val="00B85111"/>
    <w:rsid w:val="00B85140"/>
    <w:rsid w:val="00B85259"/>
    <w:rsid w:val="00B852B5"/>
    <w:rsid w:val="00B8531A"/>
    <w:rsid w:val="00B85516"/>
    <w:rsid w:val="00B85617"/>
    <w:rsid w:val="00B85821"/>
    <w:rsid w:val="00B85BD1"/>
    <w:rsid w:val="00B85DFC"/>
    <w:rsid w:val="00B85E32"/>
    <w:rsid w:val="00B8605C"/>
    <w:rsid w:val="00B860A6"/>
    <w:rsid w:val="00B86231"/>
    <w:rsid w:val="00B86311"/>
    <w:rsid w:val="00B8632B"/>
    <w:rsid w:val="00B86543"/>
    <w:rsid w:val="00B8661D"/>
    <w:rsid w:val="00B8696F"/>
    <w:rsid w:val="00B86A9E"/>
    <w:rsid w:val="00B86AC2"/>
    <w:rsid w:val="00B86BB8"/>
    <w:rsid w:val="00B86C67"/>
    <w:rsid w:val="00B86DFE"/>
    <w:rsid w:val="00B86E7D"/>
    <w:rsid w:val="00B87122"/>
    <w:rsid w:val="00B87301"/>
    <w:rsid w:val="00B8755D"/>
    <w:rsid w:val="00B8777A"/>
    <w:rsid w:val="00B87D4B"/>
    <w:rsid w:val="00B87E07"/>
    <w:rsid w:val="00B87E1F"/>
    <w:rsid w:val="00B87F06"/>
    <w:rsid w:val="00B87F72"/>
    <w:rsid w:val="00B90657"/>
    <w:rsid w:val="00B90A0A"/>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A07"/>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5FA"/>
    <w:rsid w:val="00B95698"/>
    <w:rsid w:val="00B957C2"/>
    <w:rsid w:val="00B9580F"/>
    <w:rsid w:val="00B958B4"/>
    <w:rsid w:val="00B95920"/>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54"/>
    <w:rsid w:val="00BA22CF"/>
    <w:rsid w:val="00BA25F0"/>
    <w:rsid w:val="00BA2A2F"/>
    <w:rsid w:val="00BA2A58"/>
    <w:rsid w:val="00BA2AB3"/>
    <w:rsid w:val="00BA2BA6"/>
    <w:rsid w:val="00BA2DA9"/>
    <w:rsid w:val="00BA3016"/>
    <w:rsid w:val="00BA31D7"/>
    <w:rsid w:val="00BA322A"/>
    <w:rsid w:val="00BA350C"/>
    <w:rsid w:val="00BA3530"/>
    <w:rsid w:val="00BA36DD"/>
    <w:rsid w:val="00BA3B14"/>
    <w:rsid w:val="00BA3CE0"/>
    <w:rsid w:val="00BA3CE7"/>
    <w:rsid w:val="00BA4008"/>
    <w:rsid w:val="00BA421B"/>
    <w:rsid w:val="00BA458E"/>
    <w:rsid w:val="00BA45ED"/>
    <w:rsid w:val="00BA46A0"/>
    <w:rsid w:val="00BA4A40"/>
    <w:rsid w:val="00BA4A46"/>
    <w:rsid w:val="00BA4BDD"/>
    <w:rsid w:val="00BA4BF9"/>
    <w:rsid w:val="00BA4DFA"/>
    <w:rsid w:val="00BA4E8F"/>
    <w:rsid w:val="00BA4F00"/>
    <w:rsid w:val="00BA5023"/>
    <w:rsid w:val="00BA5180"/>
    <w:rsid w:val="00BA51DD"/>
    <w:rsid w:val="00BA54F8"/>
    <w:rsid w:val="00BA55EF"/>
    <w:rsid w:val="00BA574D"/>
    <w:rsid w:val="00BA5B77"/>
    <w:rsid w:val="00BA5EA6"/>
    <w:rsid w:val="00BA5F7C"/>
    <w:rsid w:val="00BA6071"/>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25"/>
    <w:rsid w:val="00BB0B80"/>
    <w:rsid w:val="00BB0B88"/>
    <w:rsid w:val="00BB0D0A"/>
    <w:rsid w:val="00BB119B"/>
    <w:rsid w:val="00BB11F6"/>
    <w:rsid w:val="00BB1404"/>
    <w:rsid w:val="00BB149E"/>
    <w:rsid w:val="00BB1AA6"/>
    <w:rsid w:val="00BB1B3B"/>
    <w:rsid w:val="00BB1DD6"/>
    <w:rsid w:val="00BB1E52"/>
    <w:rsid w:val="00BB1FF6"/>
    <w:rsid w:val="00BB239B"/>
    <w:rsid w:val="00BB244C"/>
    <w:rsid w:val="00BB246D"/>
    <w:rsid w:val="00BB2640"/>
    <w:rsid w:val="00BB2672"/>
    <w:rsid w:val="00BB29F7"/>
    <w:rsid w:val="00BB2EF6"/>
    <w:rsid w:val="00BB3342"/>
    <w:rsid w:val="00BB3721"/>
    <w:rsid w:val="00BB37E4"/>
    <w:rsid w:val="00BB3A29"/>
    <w:rsid w:val="00BB3A39"/>
    <w:rsid w:val="00BB3A3D"/>
    <w:rsid w:val="00BB3E37"/>
    <w:rsid w:val="00BB3E95"/>
    <w:rsid w:val="00BB4041"/>
    <w:rsid w:val="00BB409B"/>
    <w:rsid w:val="00BB429C"/>
    <w:rsid w:val="00BB42C2"/>
    <w:rsid w:val="00BB4397"/>
    <w:rsid w:val="00BB4622"/>
    <w:rsid w:val="00BB4939"/>
    <w:rsid w:val="00BB4A9B"/>
    <w:rsid w:val="00BB563B"/>
    <w:rsid w:val="00BB58FA"/>
    <w:rsid w:val="00BB5AB9"/>
    <w:rsid w:val="00BB5D57"/>
    <w:rsid w:val="00BB603C"/>
    <w:rsid w:val="00BB60DA"/>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8ED"/>
    <w:rsid w:val="00BC2AE7"/>
    <w:rsid w:val="00BC2CB9"/>
    <w:rsid w:val="00BC2E8F"/>
    <w:rsid w:val="00BC2EB3"/>
    <w:rsid w:val="00BC2F00"/>
    <w:rsid w:val="00BC3031"/>
    <w:rsid w:val="00BC3109"/>
    <w:rsid w:val="00BC3139"/>
    <w:rsid w:val="00BC3279"/>
    <w:rsid w:val="00BC34B3"/>
    <w:rsid w:val="00BC34E3"/>
    <w:rsid w:val="00BC34EC"/>
    <w:rsid w:val="00BC36BB"/>
    <w:rsid w:val="00BC36F3"/>
    <w:rsid w:val="00BC398E"/>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C7D"/>
    <w:rsid w:val="00BD018C"/>
    <w:rsid w:val="00BD060D"/>
    <w:rsid w:val="00BD0958"/>
    <w:rsid w:val="00BD09C3"/>
    <w:rsid w:val="00BD09D2"/>
    <w:rsid w:val="00BD0E44"/>
    <w:rsid w:val="00BD109B"/>
    <w:rsid w:val="00BD1167"/>
    <w:rsid w:val="00BD13A3"/>
    <w:rsid w:val="00BD14A5"/>
    <w:rsid w:val="00BD1955"/>
    <w:rsid w:val="00BD1A24"/>
    <w:rsid w:val="00BD1A44"/>
    <w:rsid w:val="00BD1C07"/>
    <w:rsid w:val="00BD1CD9"/>
    <w:rsid w:val="00BD1CDE"/>
    <w:rsid w:val="00BD1EE9"/>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22F"/>
    <w:rsid w:val="00BD34EB"/>
    <w:rsid w:val="00BD3611"/>
    <w:rsid w:val="00BD366A"/>
    <w:rsid w:val="00BD379D"/>
    <w:rsid w:val="00BD38FD"/>
    <w:rsid w:val="00BD3AD5"/>
    <w:rsid w:val="00BD3B11"/>
    <w:rsid w:val="00BD3B2A"/>
    <w:rsid w:val="00BD3B4F"/>
    <w:rsid w:val="00BD3D7B"/>
    <w:rsid w:val="00BD3E34"/>
    <w:rsid w:val="00BD42C1"/>
    <w:rsid w:val="00BD46DB"/>
    <w:rsid w:val="00BD478D"/>
    <w:rsid w:val="00BD4883"/>
    <w:rsid w:val="00BD4B5F"/>
    <w:rsid w:val="00BD4BF5"/>
    <w:rsid w:val="00BD4CA9"/>
    <w:rsid w:val="00BD4E2C"/>
    <w:rsid w:val="00BD4E39"/>
    <w:rsid w:val="00BD4ECD"/>
    <w:rsid w:val="00BD4FA2"/>
    <w:rsid w:val="00BD514B"/>
    <w:rsid w:val="00BD51A5"/>
    <w:rsid w:val="00BD52F7"/>
    <w:rsid w:val="00BD59A3"/>
    <w:rsid w:val="00BD5B06"/>
    <w:rsid w:val="00BD5BF0"/>
    <w:rsid w:val="00BD5D45"/>
    <w:rsid w:val="00BD5ED8"/>
    <w:rsid w:val="00BD5F6C"/>
    <w:rsid w:val="00BD6618"/>
    <w:rsid w:val="00BD66D7"/>
    <w:rsid w:val="00BD6728"/>
    <w:rsid w:val="00BD679A"/>
    <w:rsid w:val="00BD6DA8"/>
    <w:rsid w:val="00BD6FA7"/>
    <w:rsid w:val="00BD710D"/>
    <w:rsid w:val="00BD7166"/>
    <w:rsid w:val="00BD720F"/>
    <w:rsid w:val="00BD72A5"/>
    <w:rsid w:val="00BD75F4"/>
    <w:rsid w:val="00BD760B"/>
    <w:rsid w:val="00BD762B"/>
    <w:rsid w:val="00BD7734"/>
    <w:rsid w:val="00BD775E"/>
    <w:rsid w:val="00BD7819"/>
    <w:rsid w:val="00BD7AF1"/>
    <w:rsid w:val="00BD7EB9"/>
    <w:rsid w:val="00BE01FA"/>
    <w:rsid w:val="00BE0286"/>
    <w:rsid w:val="00BE033C"/>
    <w:rsid w:val="00BE0407"/>
    <w:rsid w:val="00BE0839"/>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110"/>
    <w:rsid w:val="00BE2414"/>
    <w:rsid w:val="00BE2493"/>
    <w:rsid w:val="00BE2510"/>
    <w:rsid w:val="00BE3037"/>
    <w:rsid w:val="00BE30B6"/>
    <w:rsid w:val="00BE334C"/>
    <w:rsid w:val="00BE343A"/>
    <w:rsid w:val="00BE3533"/>
    <w:rsid w:val="00BE35D6"/>
    <w:rsid w:val="00BE3692"/>
    <w:rsid w:val="00BE3770"/>
    <w:rsid w:val="00BE37FE"/>
    <w:rsid w:val="00BE380D"/>
    <w:rsid w:val="00BE39DD"/>
    <w:rsid w:val="00BE3A02"/>
    <w:rsid w:val="00BE3ADF"/>
    <w:rsid w:val="00BE3CC4"/>
    <w:rsid w:val="00BE3E0A"/>
    <w:rsid w:val="00BE3EBF"/>
    <w:rsid w:val="00BE41EC"/>
    <w:rsid w:val="00BE4251"/>
    <w:rsid w:val="00BE469A"/>
    <w:rsid w:val="00BE49BD"/>
    <w:rsid w:val="00BE4AF9"/>
    <w:rsid w:val="00BE4BD3"/>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6CB"/>
    <w:rsid w:val="00BE68C1"/>
    <w:rsid w:val="00BE68F6"/>
    <w:rsid w:val="00BE6953"/>
    <w:rsid w:val="00BE6BC2"/>
    <w:rsid w:val="00BE6CA7"/>
    <w:rsid w:val="00BE6EA9"/>
    <w:rsid w:val="00BE6FCA"/>
    <w:rsid w:val="00BE70D1"/>
    <w:rsid w:val="00BE71D7"/>
    <w:rsid w:val="00BE721F"/>
    <w:rsid w:val="00BE7235"/>
    <w:rsid w:val="00BE72DE"/>
    <w:rsid w:val="00BE73D9"/>
    <w:rsid w:val="00BE7596"/>
    <w:rsid w:val="00BE759E"/>
    <w:rsid w:val="00BE75F9"/>
    <w:rsid w:val="00BE7652"/>
    <w:rsid w:val="00BE77CD"/>
    <w:rsid w:val="00BE7D6D"/>
    <w:rsid w:val="00BE7F83"/>
    <w:rsid w:val="00BE7F8A"/>
    <w:rsid w:val="00BF001C"/>
    <w:rsid w:val="00BF0211"/>
    <w:rsid w:val="00BF031C"/>
    <w:rsid w:val="00BF036A"/>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9D9"/>
    <w:rsid w:val="00BF4BE4"/>
    <w:rsid w:val="00BF50C2"/>
    <w:rsid w:val="00BF5162"/>
    <w:rsid w:val="00BF5393"/>
    <w:rsid w:val="00BF53A0"/>
    <w:rsid w:val="00BF540F"/>
    <w:rsid w:val="00BF5464"/>
    <w:rsid w:val="00BF559B"/>
    <w:rsid w:val="00BF5601"/>
    <w:rsid w:val="00BF5849"/>
    <w:rsid w:val="00BF5A1D"/>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BF7BA7"/>
    <w:rsid w:val="00BF7D76"/>
    <w:rsid w:val="00C00075"/>
    <w:rsid w:val="00C00541"/>
    <w:rsid w:val="00C00613"/>
    <w:rsid w:val="00C0067E"/>
    <w:rsid w:val="00C00748"/>
    <w:rsid w:val="00C00929"/>
    <w:rsid w:val="00C00B18"/>
    <w:rsid w:val="00C00C5B"/>
    <w:rsid w:val="00C00FB6"/>
    <w:rsid w:val="00C00FBA"/>
    <w:rsid w:val="00C0145D"/>
    <w:rsid w:val="00C01806"/>
    <w:rsid w:val="00C01841"/>
    <w:rsid w:val="00C01A3D"/>
    <w:rsid w:val="00C01B83"/>
    <w:rsid w:val="00C01BFA"/>
    <w:rsid w:val="00C01C91"/>
    <w:rsid w:val="00C01D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2EA"/>
    <w:rsid w:val="00C0451C"/>
    <w:rsid w:val="00C04605"/>
    <w:rsid w:val="00C04CAF"/>
    <w:rsid w:val="00C04DD0"/>
    <w:rsid w:val="00C04EF9"/>
    <w:rsid w:val="00C052A0"/>
    <w:rsid w:val="00C05328"/>
    <w:rsid w:val="00C054D6"/>
    <w:rsid w:val="00C05545"/>
    <w:rsid w:val="00C055A7"/>
    <w:rsid w:val="00C060DC"/>
    <w:rsid w:val="00C060FB"/>
    <w:rsid w:val="00C061B9"/>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7F4"/>
    <w:rsid w:val="00C12AD8"/>
    <w:rsid w:val="00C12BDF"/>
    <w:rsid w:val="00C12D76"/>
    <w:rsid w:val="00C12F63"/>
    <w:rsid w:val="00C13110"/>
    <w:rsid w:val="00C13305"/>
    <w:rsid w:val="00C1352A"/>
    <w:rsid w:val="00C1377E"/>
    <w:rsid w:val="00C13A3B"/>
    <w:rsid w:val="00C13FC2"/>
    <w:rsid w:val="00C13FCA"/>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70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9F"/>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7B3"/>
    <w:rsid w:val="00C22CAC"/>
    <w:rsid w:val="00C22FF5"/>
    <w:rsid w:val="00C230E2"/>
    <w:rsid w:val="00C23335"/>
    <w:rsid w:val="00C2359E"/>
    <w:rsid w:val="00C236BC"/>
    <w:rsid w:val="00C236E2"/>
    <w:rsid w:val="00C236FF"/>
    <w:rsid w:val="00C23B2C"/>
    <w:rsid w:val="00C23B78"/>
    <w:rsid w:val="00C23F4F"/>
    <w:rsid w:val="00C23F66"/>
    <w:rsid w:val="00C23F82"/>
    <w:rsid w:val="00C23FCF"/>
    <w:rsid w:val="00C24225"/>
    <w:rsid w:val="00C2447B"/>
    <w:rsid w:val="00C248D6"/>
    <w:rsid w:val="00C24993"/>
    <w:rsid w:val="00C249F1"/>
    <w:rsid w:val="00C24C1A"/>
    <w:rsid w:val="00C24D12"/>
    <w:rsid w:val="00C24E3E"/>
    <w:rsid w:val="00C24F74"/>
    <w:rsid w:val="00C24FFD"/>
    <w:rsid w:val="00C25032"/>
    <w:rsid w:val="00C25344"/>
    <w:rsid w:val="00C25500"/>
    <w:rsid w:val="00C25657"/>
    <w:rsid w:val="00C25ADD"/>
    <w:rsid w:val="00C25BD4"/>
    <w:rsid w:val="00C25EF9"/>
    <w:rsid w:val="00C26026"/>
    <w:rsid w:val="00C26377"/>
    <w:rsid w:val="00C265B1"/>
    <w:rsid w:val="00C2662C"/>
    <w:rsid w:val="00C26663"/>
    <w:rsid w:val="00C2669D"/>
    <w:rsid w:val="00C269AB"/>
    <w:rsid w:val="00C26FC0"/>
    <w:rsid w:val="00C2703E"/>
    <w:rsid w:val="00C27040"/>
    <w:rsid w:val="00C270C0"/>
    <w:rsid w:val="00C2717F"/>
    <w:rsid w:val="00C27299"/>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50E"/>
    <w:rsid w:val="00C3073B"/>
    <w:rsid w:val="00C30B57"/>
    <w:rsid w:val="00C30B89"/>
    <w:rsid w:val="00C30D39"/>
    <w:rsid w:val="00C30FFC"/>
    <w:rsid w:val="00C31084"/>
    <w:rsid w:val="00C3108D"/>
    <w:rsid w:val="00C31135"/>
    <w:rsid w:val="00C3115A"/>
    <w:rsid w:val="00C3117B"/>
    <w:rsid w:val="00C3118E"/>
    <w:rsid w:val="00C3154B"/>
    <w:rsid w:val="00C31595"/>
    <w:rsid w:val="00C3176A"/>
    <w:rsid w:val="00C3185F"/>
    <w:rsid w:val="00C318CB"/>
    <w:rsid w:val="00C319F4"/>
    <w:rsid w:val="00C31A0C"/>
    <w:rsid w:val="00C31AC3"/>
    <w:rsid w:val="00C31B69"/>
    <w:rsid w:val="00C31C55"/>
    <w:rsid w:val="00C31CA0"/>
    <w:rsid w:val="00C31E8B"/>
    <w:rsid w:val="00C3215F"/>
    <w:rsid w:val="00C321B6"/>
    <w:rsid w:val="00C32288"/>
    <w:rsid w:val="00C324A3"/>
    <w:rsid w:val="00C3250D"/>
    <w:rsid w:val="00C32768"/>
    <w:rsid w:val="00C32782"/>
    <w:rsid w:val="00C327E1"/>
    <w:rsid w:val="00C329F5"/>
    <w:rsid w:val="00C32C4F"/>
    <w:rsid w:val="00C32D73"/>
    <w:rsid w:val="00C32DBD"/>
    <w:rsid w:val="00C32F17"/>
    <w:rsid w:val="00C32F47"/>
    <w:rsid w:val="00C33088"/>
    <w:rsid w:val="00C3313C"/>
    <w:rsid w:val="00C331FE"/>
    <w:rsid w:val="00C334BB"/>
    <w:rsid w:val="00C33591"/>
    <w:rsid w:val="00C3391D"/>
    <w:rsid w:val="00C33986"/>
    <w:rsid w:val="00C33E57"/>
    <w:rsid w:val="00C33F8D"/>
    <w:rsid w:val="00C34221"/>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E3C"/>
    <w:rsid w:val="00C35F53"/>
    <w:rsid w:val="00C3632F"/>
    <w:rsid w:val="00C3637C"/>
    <w:rsid w:val="00C365D0"/>
    <w:rsid w:val="00C36690"/>
    <w:rsid w:val="00C368D5"/>
    <w:rsid w:val="00C36AC9"/>
    <w:rsid w:val="00C36B15"/>
    <w:rsid w:val="00C36B82"/>
    <w:rsid w:val="00C36BDC"/>
    <w:rsid w:val="00C3702F"/>
    <w:rsid w:val="00C37125"/>
    <w:rsid w:val="00C3720B"/>
    <w:rsid w:val="00C3763A"/>
    <w:rsid w:val="00C37733"/>
    <w:rsid w:val="00C37783"/>
    <w:rsid w:val="00C37863"/>
    <w:rsid w:val="00C37A81"/>
    <w:rsid w:val="00C37F7C"/>
    <w:rsid w:val="00C40137"/>
    <w:rsid w:val="00C4022A"/>
    <w:rsid w:val="00C404D6"/>
    <w:rsid w:val="00C40740"/>
    <w:rsid w:val="00C408E6"/>
    <w:rsid w:val="00C409C5"/>
    <w:rsid w:val="00C40A89"/>
    <w:rsid w:val="00C40ABD"/>
    <w:rsid w:val="00C40B12"/>
    <w:rsid w:val="00C40B86"/>
    <w:rsid w:val="00C40CAD"/>
    <w:rsid w:val="00C40CB9"/>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4B3"/>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4FB2"/>
    <w:rsid w:val="00C45094"/>
    <w:rsid w:val="00C4525F"/>
    <w:rsid w:val="00C452C1"/>
    <w:rsid w:val="00C45365"/>
    <w:rsid w:val="00C454E6"/>
    <w:rsid w:val="00C4572A"/>
    <w:rsid w:val="00C4575F"/>
    <w:rsid w:val="00C4576E"/>
    <w:rsid w:val="00C458B2"/>
    <w:rsid w:val="00C45B05"/>
    <w:rsid w:val="00C45BEB"/>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3B9"/>
    <w:rsid w:val="00C504D3"/>
    <w:rsid w:val="00C506A4"/>
    <w:rsid w:val="00C5070E"/>
    <w:rsid w:val="00C5084C"/>
    <w:rsid w:val="00C50C2A"/>
    <w:rsid w:val="00C50E9D"/>
    <w:rsid w:val="00C50ED2"/>
    <w:rsid w:val="00C518F1"/>
    <w:rsid w:val="00C51BE6"/>
    <w:rsid w:val="00C51C67"/>
    <w:rsid w:val="00C51FAB"/>
    <w:rsid w:val="00C52062"/>
    <w:rsid w:val="00C521FD"/>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A0D"/>
    <w:rsid w:val="00C53C9C"/>
    <w:rsid w:val="00C54012"/>
    <w:rsid w:val="00C5404C"/>
    <w:rsid w:val="00C54053"/>
    <w:rsid w:val="00C540A5"/>
    <w:rsid w:val="00C540FD"/>
    <w:rsid w:val="00C54240"/>
    <w:rsid w:val="00C5461D"/>
    <w:rsid w:val="00C5472C"/>
    <w:rsid w:val="00C54DEA"/>
    <w:rsid w:val="00C5507B"/>
    <w:rsid w:val="00C550DE"/>
    <w:rsid w:val="00C55195"/>
    <w:rsid w:val="00C5548D"/>
    <w:rsid w:val="00C55588"/>
    <w:rsid w:val="00C555CD"/>
    <w:rsid w:val="00C55851"/>
    <w:rsid w:val="00C55A12"/>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A44"/>
    <w:rsid w:val="00C61B00"/>
    <w:rsid w:val="00C61F05"/>
    <w:rsid w:val="00C6264E"/>
    <w:rsid w:val="00C62653"/>
    <w:rsid w:val="00C626DA"/>
    <w:rsid w:val="00C62757"/>
    <w:rsid w:val="00C62F66"/>
    <w:rsid w:val="00C63116"/>
    <w:rsid w:val="00C632EA"/>
    <w:rsid w:val="00C63545"/>
    <w:rsid w:val="00C63658"/>
    <w:rsid w:val="00C636A9"/>
    <w:rsid w:val="00C63744"/>
    <w:rsid w:val="00C637A0"/>
    <w:rsid w:val="00C63983"/>
    <w:rsid w:val="00C63B8D"/>
    <w:rsid w:val="00C63D2D"/>
    <w:rsid w:val="00C63F95"/>
    <w:rsid w:val="00C63FB9"/>
    <w:rsid w:val="00C6421B"/>
    <w:rsid w:val="00C6473A"/>
    <w:rsid w:val="00C64AB5"/>
    <w:rsid w:val="00C64ACE"/>
    <w:rsid w:val="00C64D68"/>
    <w:rsid w:val="00C64DA8"/>
    <w:rsid w:val="00C64E8B"/>
    <w:rsid w:val="00C64EBE"/>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347"/>
    <w:rsid w:val="00C675CD"/>
    <w:rsid w:val="00C676F0"/>
    <w:rsid w:val="00C67A15"/>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1EC1"/>
    <w:rsid w:val="00C724AE"/>
    <w:rsid w:val="00C7254D"/>
    <w:rsid w:val="00C7256E"/>
    <w:rsid w:val="00C7270D"/>
    <w:rsid w:val="00C728E0"/>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82D"/>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1D5F"/>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7DB"/>
    <w:rsid w:val="00C83809"/>
    <w:rsid w:val="00C839AE"/>
    <w:rsid w:val="00C83A08"/>
    <w:rsid w:val="00C83C9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AF0"/>
    <w:rsid w:val="00C91D65"/>
    <w:rsid w:val="00C91E7D"/>
    <w:rsid w:val="00C921AD"/>
    <w:rsid w:val="00C923B5"/>
    <w:rsid w:val="00C924E8"/>
    <w:rsid w:val="00C92523"/>
    <w:rsid w:val="00C926C3"/>
    <w:rsid w:val="00C926D3"/>
    <w:rsid w:val="00C92C91"/>
    <w:rsid w:val="00C92E11"/>
    <w:rsid w:val="00C92E80"/>
    <w:rsid w:val="00C92EC9"/>
    <w:rsid w:val="00C92F43"/>
    <w:rsid w:val="00C92FCB"/>
    <w:rsid w:val="00C9309B"/>
    <w:rsid w:val="00C931D4"/>
    <w:rsid w:val="00C9333C"/>
    <w:rsid w:val="00C93CC6"/>
    <w:rsid w:val="00C93FD5"/>
    <w:rsid w:val="00C9415A"/>
    <w:rsid w:val="00C943CA"/>
    <w:rsid w:val="00C944C8"/>
    <w:rsid w:val="00C945F4"/>
    <w:rsid w:val="00C94888"/>
    <w:rsid w:val="00C94D2B"/>
    <w:rsid w:val="00C94EA2"/>
    <w:rsid w:val="00C94EDA"/>
    <w:rsid w:val="00C951B7"/>
    <w:rsid w:val="00C954A3"/>
    <w:rsid w:val="00C95593"/>
    <w:rsid w:val="00C9597C"/>
    <w:rsid w:val="00C9598B"/>
    <w:rsid w:val="00C95AA4"/>
    <w:rsid w:val="00C95C3F"/>
    <w:rsid w:val="00C95CFF"/>
    <w:rsid w:val="00C95F98"/>
    <w:rsid w:val="00C96037"/>
    <w:rsid w:val="00C960A2"/>
    <w:rsid w:val="00C96219"/>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253"/>
    <w:rsid w:val="00CA1526"/>
    <w:rsid w:val="00CA15FF"/>
    <w:rsid w:val="00CA1750"/>
    <w:rsid w:val="00CA1789"/>
    <w:rsid w:val="00CA1A33"/>
    <w:rsid w:val="00CA1A45"/>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284"/>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DDB"/>
    <w:rsid w:val="00CA5E8F"/>
    <w:rsid w:val="00CA6065"/>
    <w:rsid w:val="00CA623E"/>
    <w:rsid w:val="00CA664A"/>
    <w:rsid w:val="00CA6A28"/>
    <w:rsid w:val="00CA6A45"/>
    <w:rsid w:val="00CA6AAE"/>
    <w:rsid w:val="00CA6C00"/>
    <w:rsid w:val="00CA6E0B"/>
    <w:rsid w:val="00CA6FF0"/>
    <w:rsid w:val="00CA70B7"/>
    <w:rsid w:val="00CA72BF"/>
    <w:rsid w:val="00CA73B0"/>
    <w:rsid w:val="00CA75DA"/>
    <w:rsid w:val="00CA796C"/>
    <w:rsid w:val="00CA7B29"/>
    <w:rsid w:val="00CB014F"/>
    <w:rsid w:val="00CB01E8"/>
    <w:rsid w:val="00CB0450"/>
    <w:rsid w:val="00CB05C2"/>
    <w:rsid w:val="00CB05F3"/>
    <w:rsid w:val="00CB06A4"/>
    <w:rsid w:val="00CB07CF"/>
    <w:rsid w:val="00CB0C69"/>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22A"/>
    <w:rsid w:val="00CB249E"/>
    <w:rsid w:val="00CB24D1"/>
    <w:rsid w:val="00CB2910"/>
    <w:rsid w:val="00CB29C9"/>
    <w:rsid w:val="00CB2A5F"/>
    <w:rsid w:val="00CB2C03"/>
    <w:rsid w:val="00CB2C3E"/>
    <w:rsid w:val="00CB2D1E"/>
    <w:rsid w:val="00CB2D49"/>
    <w:rsid w:val="00CB2DC3"/>
    <w:rsid w:val="00CB2E60"/>
    <w:rsid w:val="00CB2EC8"/>
    <w:rsid w:val="00CB3096"/>
    <w:rsid w:val="00CB358F"/>
    <w:rsid w:val="00CB35C6"/>
    <w:rsid w:val="00CB36F3"/>
    <w:rsid w:val="00CB378E"/>
    <w:rsid w:val="00CB390D"/>
    <w:rsid w:val="00CB3937"/>
    <w:rsid w:val="00CB3956"/>
    <w:rsid w:val="00CB3C0F"/>
    <w:rsid w:val="00CB3E1B"/>
    <w:rsid w:val="00CB4073"/>
    <w:rsid w:val="00CB410C"/>
    <w:rsid w:val="00CB410F"/>
    <w:rsid w:val="00CB4178"/>
    <w:rsid w:val="00CB4226"/>
    <w:rsid w:val="00CB434C"/>
    <w:rsid w:val="00CB442E"/>
    <w:rsid w:val="00CB4FE0"/>
    <w:rsid w:val="00CB508C"/>
    <w:rsid w:val="00CB520F"/>
    <w:rsid w:val="00CB5456"/>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5F3"/>
    <w:rsid w:val="00CC0646"/>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2"/>
    <w:rsid w:val="00CC1D96"/>
    <w:rsid w:val="00CC1FAE"/>
    <w:rsid w:val="00CC2359"/>
    <w:rsid w:val="00CC2663"/>
    <w:rsid w:val="00CC29DC"/>
    <w:rsid w:val="00CC2C94"/>
    <w:rsid w:val="00CC33D4"/>
    <w:rsid w:val="00CC3484"/>
    <w:rsid w:val="00CC348C"/>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C7D"/>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D51"/>
    <w:rsid w:val="00CD2F17"/>
    <w:rsid w:val="00CD2F68"/>
    <w:rsid w:val="00CD3255"/>
    <w:rsid w:val="00CD33F2"/>
    <w:rsid w:val="00CD33FE"/>
    <w:rsid w:val="00CD3546"/>
    <w:rsid w:val="00CD375B"/>
    <w:rsid w:val="00CD3BE5"/>
    <w:rsid w:val="00CD3C9E"/>
    <w:rsid w:val="00CD4021"/>
    <w:rsid w:val="00CD405F"/>
    <w:rsid w:val="00CD4222"/>
    <w:rsid w:val="00CD423A"/>
    <w:rsid w:val="00CD432E"/>
    <w:rsid w:val="00CD47BE"/>
    <w:rsid w:val="00CD4BFA"/>
    <w:rsid w:val="00CD4C1B"/>
    <w:rsid w:val="00CD4FBB"/>
    <w:rsid w:val="00CD54BA"/>
    <w:rsid w:val="00CD54EA"/>
    <w:rsid w:val="00CD5940"/>
    <w:rsid w:val="00CD5A2B"/>
    <w:rsid w:val="00CD5E26"/>
    <w:rsid w:val="00CD6343"/>
    <w:rsid w:val="00CD6423"/>
    <w:rsid w:val="00CD64C4"/>
    <w:rsid w:val="00CD64E5"/>
    <w:rsid w:val="00CD654E"/>
    <w:rsid w:val="00CD65A7"/>
    <w:rsid w:val="00CD66BE"/>
    <w:rsid w:val="00CD6758"/>
    <w:rsid w:val="00CD67E9"/>
    <w:rsid w:val="00CD6878"/>
    <w:rsid w:val="00CD68A6"/>
    <w:rsid w:val="00CD68F8"/>
    <w:rsid w:val="00CD6A9B"/>
    <w:rsid w:val="00CD6DDF"/>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DD"/>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0EB"/>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1A9"/>
    <w:rsid w:val="00CF42CF"/>
    <w:rsid w:val="00CF45CF"/>
    <w:rsid w:val="00CF49C0"/>
    <w:rsid w:val="00CF4BB4"/>
    <w:rsid w:val="00CF4BEC"/>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2F7B"/>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5F51"/>
    <w:rsid w:val="00D06355"/>
    <w:rsid w:val="00D065B8"/>
    <w:rsid w:val="00D0685A"/>
    <w:rsid w:val="00D06918"/>
    <w:rsid w:val="00D06A11"/>
    <w:rsid w:val="00D06B92"/>
    <w:rsid w:val="00D06BF8"/>
    <w:rsid w:val="00D06D74"/>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A4B"/>
    <w:rsid w:val="00D11B7A"/>
    <w:rsid w:val="00D11B9C"/>
    <w:rsid w:val="00D11C31"/>
    <w:rsid w:val="00D11C62"/>
    <w:rsid w:val="00D11CE8"/>
    <w:rsid w:val="00D11DC9"/>
    <w:rsid w:val="00D122F7"/>
    <w:rsid w:val="00D124A5"/>
    <w:rsid w:val="00D1253D"/>
    <w:rsid w:val="00D128DD"/>
    <w:rsid w:val="00D128FF"/>
    <w:rsid w:val="00D12DAD"/>
    <w:rsid w:val="00D12E1A"/>
    <w:rsid w:val="00D12E23"/>
    <w:rsid w:val="00D13026"/>
    <w:rsid w:val="00D1386A"/>
    <w:rsid w:val="00D13969"/>
    <w:rsid w:val="00D14285"/>
    <w:rsid w:val="00D142CF"/>
    <w:rsid w:val="00D143C0"/>
    <w:rsid w:val="00D149DF"/>
    <w:rsid w:val="00D14D3A"/>
    <w:rsid w:val="00D14D75"/>
    <w:rsid w:val="00D14F2E"/>
    <w:rsid w:val="00D1515E"/>
    <w:rsid w:val="00D15472"/>
    <w:rsid w:val="00D15692"/>
    <w:rsid w:val="00D15736"/>
    <w:rsid w:val="00D15797"/>
    <w:rsid w:val="00D15A0F"/>
    <w:rsid w:val="00D1607A"/>
    <w:rsid w:val="00D160FE"/>
    <w:rsid w:val="00D16157"/>
    <w:rsid w:val="00D161D9"/>
    <w:rsid w:val="00D16235"/>
    <w:rsid w:val="00D164D9"/>
    <w:rsid w:val="00D168C3"/>
    <w:rsid w:val="00D16A21"/>
    <w:rsid w:val="00D1738D"/>
    <w:rsid w:val="00D1739F"/>
    <w:rsid w:val="00D174B3"/>
    <w:rsid w:val="00D17C15"/>
    <w:rsid w:val="00D17C21"/>
    <w:rsid w:val="00D17DB0"/>
    <w:rsid w:val="00D17E54"/>
    <w:rsid w:val="00D2020B"/>
    <w:rsid w:val="00D20327"/>
    <w:rsid w:val="00D20417"/>
    <w:rsid w:val="00D20470"/>
    <w:rsid w:val="00D204D5"/>
    <w:rsid w:val="00D205A8"/>
    <w:rsid w:val="00D20629"/>
    <w:rsid w:val="00D20957"/>
    <w:rsid w:val="00D209EE"/>
    <w:rsid w:val="00D20A7B"/>
    <w:rsid w:val="00D20B27"/>
    <w:rsid w:val="00D20E10"/>
    <w:rsid w:val="00D20E83"/>
    <w:rsid w:val="00D211EB"/>
    <w:rsid w:val="00D21520"/>
    <w:rsid w:val="00D21817"/>
    <w:rsid w:val="00D21A8B"/>
    <w:rsid w:val="00D21AD1"/>
    <w:rsid w:val="00D21D34"/>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83A"/>
    <w:rsid w:val="00D23AE0"/>
    <w:rsid w:val="00D23BBC"/>
    <w:rsid w:val="00D23C50"/>
    <w:rsid w:val="00D23DC5"/>
    <w:rsid w:val="00D23E0A"/>
    <w:rsid w:val="00D23E10"/>
    <w:rsid w:val="00D23F59"/>
    <w:rsid w:val="00D24120"/>
    <w:rsid w:val="00D241C7"/>
    <w:rsid w:val="00D243EB"/>
    <w:rsid w:val="00D244F0"/>
    <w:rsid w:val="00D246E7"/>
    <w:rsid w:val="00D24877"/>
    <w:rsid w:val="00D248C8"/>
    <w:rsid w:val="00D24A99"/>
    <w:rsid w:val="00D24B80"/>
    <w:rsid w:val="00D24BE3"/>
    <w:rsid w:val="00D24C0D"/>
    <w:rsid w:val="00D24DE1"/>
    <w:rsid w:val="00D250B8"/>
    <w:rsid w:val="00D257BA"/>
    <w:rsid w:val="00D25860"/>
    <w:rsid w:val="00D25BE7"/>
    <w:rsid w:val="00D25C45"/>
    <w:rsid w:val="00D25CD9"/>
    <w:rsid w:val="00D26162"/>
    <w:rsid w:val="00D2623B"/>
    <w:rsid w:val="00D263AF"/>
    <w:rsid w:val="00D26783"/>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08D"/>
    <w:rsid w:val="00D321B3"/>
    <w:rsid w:val="00D32586"/>
    <w:rsid w:val="00D32589"/>
    <w:rsid w:val="00D3288C"/>
    <w:rsid w:val="00D3290A"/>
    <w:rsid w:val="00D32918"/>
    <w:rsid w:val="00D32C5C"/>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5C"/>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341"/>
    <w:rsid w:val="00D415C0"/>
    <w:rsid w:val="00D4165E"/>
    <w:rsid w:val="00D41803"/>
    <w:rsid w:val="00D41A9D"/>
    <w:rsid w:val="00D41AC9"/>
    <w:rsid w:val="00D41B3B"/>
    <w:rsid w:val="00D41D24"/>
    <w:rsid w:val="00D41DC6"/>
    <w:rsid w:val="00D421D0"/>
    <w:rsid w:val="00D42297"/>
    <w:rsid w:val="00D42365"/>
    <w:rsid w:val="00D425FC"/>
    <w:rsid w:val="00D428B9"/>
    <w:rsid w:val="00D429D4"/>
    <w:rsid w:val="00D43462"/>
    <w:rsid w:val="00D43463"/>
    <w:rsid w:val="00D437E5"/>
    <w:rsid w:val="00D438D6"/>
    <w:rsid w:val="00D43968"/>
    <w:rsid w:val="00D439E5"/>
    <w:rsid w:val="00D43A3E"/>
    <w:rsid w:val="00D43CE6"/>
    <w:rsid w:val="00D43DA1"/>
    <w:rsid w:val="00D43EC1"/>
    <w:rsid w:val="00D43F71"/>
    <w:rsid w:val="00D43F96"/>
    <w:rsid w:val="00D43FC5"/>
    <w:rsid w:val="00D44005"/>
    <w:rsid w:val="00D441FD"/>
    <w:rsid w:val="00D44483"/>
    <w:rsid w:val="00D4467F"/>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CA9"/>
    <w:rsid w:val="00D45D6C"/>
    <w:rsid w:val="00D45D72"/>
    <w:rsid w:val="00D46033"/>
    <w:rsid w:val="00D46135"/>
    <w:rsid w:val="00D464A3"/>
    <w:rsid w:val="00D466A7"/>
    <w:rsid w:val="00D4695A"/>
    <w:rsid w:val="00D469D3"/>
    <w:rsid w:val="00D46A4C"/>
    <w:rsid w:val="00D47015"/>
    <w:rsid w:val="00D47207"/>
    <w:rsid w:val="00D4728A"/>
    <w:rsid w:val="00D472BD"/>
    <w:rsid w:val="00D473C3"/>
    <w:rsid w:val="00D473D6"/>
    <w:rsid w:val="00D47436"/>
    <w:rsid w:val="00D475F0"/>
    <w:rsid w:val="00D47722"/>
    <w:rsid w:val="00D478C7"/>
    <w:rsid w:val="00D47933"/>
    <w:rsid w:val="00D479D0"/>
    <w:rsid w:val="00D47D89"/>
    <w:rsid w:val="00D5008A"/>
    <w:rsid w:val="00D502C1"/>
    <w:rsid w:val="00D5072C"/>
    <w:rsid w:val="00D508F0"/>
    <w:rsid w:val="00D5096E"/>
    <w:rsid w:val="00D50987"/>
    <w:rsid w:val="00D50A5B"/>
    <w:rsid w:val="00D50B2F"/>
    <w:rsid w:val="00D50EF1"/>
    <w:rsid w:val="00D50F61"/>
    <w:rsid w:val="00D513EF"/>
    <w:rsid w:val="00D51490"/>
    <w:rsid w:val="00D51500"/>
    <w:rsid w:val="00D515EC"/>
    <w:rsid w:val="00D51635"/>
    <w:rsid w:val="00D51AC3"/>
    <w:rsid w:val="00D51C3D"/>
    <w:rsid w:val="00D51E46"/>
    <w:rsid w:val="00D51FA7"/>
    <w:rsid w:val="00D51FB2"/>
    <w:rsid w:val="00D52043"/>
    <w:rsid w:val="00D521F4"/>
    <w:rsid w:val="00D522C3"/>
    <w:rsid w:val="00D52395"/>
    <w:rsid w:val="00D526B2"/>
    <w:rsid w:val="00D52976"/>
    <w:rsid w:val="00D5297D"/>
    <w:rsid w:val="00D52980"/>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CE0"/>
    <w:rsid w:val="00D55D49"/>
    <w:rsid w:val="00D55D82"/>
    <w:rsid w:val="00D55FEF"/>
    <w:rsid w:val="00D5605F"/>
    <w:rsid w:val="00D560AB"/>
    <w:rsid w:val="00D56192"/>
    <w:rsid w:val="00D561D8"/>
    <w:rsid w:val="00D563B2"/>
    <w:rsid w:val="00D5665D"/>
    <w:rsid w:val="00D56667"/>
    <w:rsid w:val="00D5667E"/>
    <w:rsid w:val="00D56713"/>
    <w:rsid w:val="00D56918"/>
    <w:rsid w:val="00D56BE2"/>
    <w:rsid w:val="00D56C12"/>
    <w:rsid w:val="00D56FD0"/>
    <w:rsid w:val="00D57004"/>
    <w:rsid w:val="00D5706A"/>
    <w:rsid w:val="00D57253"/>
    <w:rsid w:val="00D5725C"/>
    <w:rsid w:val="00D575DC"/>
    <w:rsid w:val="00D57629"/>
    <w:rsid w:val="00D57B31"/>
    <w:rsid w:val="00D57B70"/>
    <w:rsid w:val="00D602D6"/>
    <w:rsid w:val="00D60360"/>
    <w:rsid w:val="00D6046F"/>
    <w:rsid w:val="00D60690"/>
    <w:rsid w:val="00D60779"/>
    <w:rsid w:val="00D608FA"/>
    <w:rsid w:val="00D6091E"/>
    <w:rsid w:val="00D6093F"/>
    <w:rsid w:val="00D609E1"/>
    <w:rsid w:val="00D60B4A"/>
    <w:rsid w:val="00D60C4C"/>
    <w:rsid w:val="00D61024"/>
    <w:rsid w:val="00D6118A"/>
    <w:rsid w:val="00D616F1"/>
    <w:rsid w:val="00D61872"/>
    <w:rsid w:val="00D619C9"/>
    <w:rsid w:val="00D61A1A"/>
    <w:rsid w:val="00D61BD6"/>
    <w:rsid w:val="00D61FD9"/>
    <w:rsid w:val="00D620AB"/>
    <w:rsid w:val="00D62297"/>
    <w:rsid w:val="00D623E5"/>
    <w:rsid w:val="00D62634"/>
    <w:rsid w:val="00D62684"/>
    <w:rsid w:val="00D62719"/>
    <w:rsid w:val="00D6278E"/>
    <w:rsid w:val="00D6282C"/>
    <w:rsid w:val="00D6283C"/>
    <w:rsid w:val="00D628B7"/>
    <w:rsid w:val="00D62B24"/>
    <w:rsid w:val="00D63048"/>
    <w:rsid w:val="00D6321B"/>
    <w:rsid w:val="00D634C1"/>
    <w:rsid w:val="00D63520"/>
    <w:rsid w:val="00D635E1"/>
    <w:rsid w:val="00D63AC5"/>
    <w:rsid w:val="00D63D88"/>
    <w:rsid w:val="00D63F88"/>
    <w:rsid w:val="00D64084"/>
    <w:rsid w:val="00D640DB"/>
    <w:rsid w:val="00D64159"/>
    <w:rsid w:val="00D645EE"/>
    <w:rsid w:val="00D64601"/>
    <w:rsid w:val="00D64715"/>
    <w:rsid w:val="00D6490A"/>
    <w:rsid w:val="00D649C3"/>
    <w:rsid w:val="00D64AA0"/>
    <w:rsid w:val="00D64BA5"/>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7DA"/>
    <w:rsid w:val="00D6686B"/>
    <w:rsid w:val="00D66DE7"/>
    <w:rsid w:val="00D67637"/>
    <w:rsid w:val="00D676EE"/>
    <w:rsid w:val="00D6777F"/>
    <w:rsid w:val="00D677E7"/>
    <w:rsid w:val="00D6782B"/>
    <w:rsid w:val="00D67849"/>
    <w:rsid w:val="00D67A8A"/>
    <w:rsid w:val="00D67CD9"/>
    <w:rsid w:val="00D70247"/>
    <w:rsid w:val="00D70340"/>
    <w:rsid w:val="00D705E3"/>
    <w:rsid w:val="00D7073F"/>
    <w:rsid w:val="00D70881"/>
    <w:rsid w:val="00D708C3"/>
    <w:rsid w:val="00D70953"/>
    <w:rsid w:val="00D70A67"/>
    <w:rsid w:val="00D717F5"/>
    <w:rsid w:val="00D718AD"/>
    <w:rsid w:val="00D71C02"/>
    <w:rsid w:val="00D71C5D"/>
    <w:rsid w:val="00D71D2B"/>
    <w:rsid w:val="00D71DDA"/>
    <w:rsid w:val="00D72000"/>
    <w:rsid w:val="00D720D5"/>
    <w:rsid w:val="00D72334"/>
    <w:rsid w:val="00D723B6"/>
    <w:rsid w:val="00D7244A"/>
    <w:rsid w:val="00D7244D"/>
    <w:rsid w:val="00D7256E"/>
    <w:rsid w:val="00D725A3"/>
    <w:rsid w:val="00D72704"/>
    <w:rsid w:val="00D72881"/>
    <w:rsid w:val="00D72B10"/>
    <w:rsid w:val="00D72B33"/>
    <w:rsid w:val="00D72FFA"/>
    <w:rsid w:val="00D7347C"/>
    <w:rsid w:val="00D73681"/>
    <w:rsid w:val="00D736E3"/>
    <w:rsid w:val="00D73903"/>
    <w:rsid w:val="00D73CE3"/>
    <w:rsid w:val="00D74533"/>
    <w:rsid w:val="00D74755"/>
    <w:rsid w:val="00D748B0"/>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417"/>
    <w:rsid w:val="00D805CA"/>
    <w:rsid w:val="00D8082E"/>
    <w:rsid w:val="00D80B2D"/>
    <w:rsid w:val="00D80BB6"/>
    <w:rsid w:val="00D80CDB"/>
    <w:rsid w:val="00D80CDF"/>
    <w:rsid w:val="00D80F80"/>
    <w:rsid w:val="00D81031"/>
    <w:rsid w:val="00D81087"/>
    <w:rsid w:val="00D81229"/>
    <w:rsid w:val="00D8124F"/>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6A"/>
    <w:rsid w:val="00D82E3F"/>
    <w:rsid w:val="00D82E99"/>
    <w:rsid w:val="00D8304D"/>
    <w:rsid w:val="00D83295"/>
    <w:rsid w:val="00D83337"/>
    <w:rsid w:val="00D83430"/>
    <w:rsid w:val="00D83467"/>
    <w:rsid w:val="00D836E1"/>
    <w:rsid w:val="00D83B39"/>
    <w:rsid w:val="00D83CAF"/>
    <w:rsid w:val="00D83E03"/>
    <w:rsid w:val="00D83EBA"/>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081"/>
    <w:rsid w:val="00D863AE"/>
    <w:rsid w:val="00D8655D"/>
    <w:rsid w:val="00D866D7"/>
    <w:rsid w:val="00D86861"/>
    <w:rsid w:val="00D86994"/>
    <w:rsid w:val="00D86E45"/>
    <w:rsid w:val="00D86E6B"/>
    <w:rsid w:val="00D86F62"/>
    <w:rsid w:val="00D8702D"/>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C58"/>
    <w:rsid w:val="00D91E94"/>
    <w:rsid w:val="00D921D2"/>
    <w:rsid w:val="00D929BA"/>
    <w:rsid w:val="00D92A38"/>
    <w:rsid w:val="00D92AD0"/>
    <w:rsid w:val="00D92B59"/>
    <w:rsid w:val="00D92F7A"/>
    <w:rsid w:val="00D931B1"/>
    <w:rsid w:val="00D932D0"/>
    <w:rsid w:val="00D9335C"/>
    <w:rsid w:val="00D935AB"/>
    <w:rsid w:val="00D937F6"/>
    <w:rsid w:val="00D9389E"/>
    <w:rsid w:val="00D938BF"/>
    <w:rsid w:val="00D93938"/>
    <w:rsid w:val="00D939B4"/>
    <w:rsid w:val="00D93A08"/>
    <w:rsid w:val="00D93BDE"/>
    <w:rsid w:val="00D93C96"/>
    <w:rsid w:val="00D93D0A"/>
    <w:rsid w:val="00D9402B"/>
    <w:rsid w:val="00D94122"/>
    <w:rsid w:val="00D941DF"/>
    <w:rsid w:val="00D944F9"/>
    <w:rsid w:val="00D9456A"/>
    <w:rsid w:val="00D94B34"/>
    <w:rsid w:val="00D94C09"/>
    <w:rsid w:val="00D94C89"/>
    <w:rsid w:val="00D9501C"/>
    <w:rsid w:val="00D9556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24A"/>
    <w:rsid w:val="00D9726D"/>
    <w:rsid w:val="00D97282"/>
    <w:rsid w:val="00D9732C"/>
    <w:rsid w:val="00D97537"/>
    <w:rsid w:val="00D97650"/>
    <w:rsid w:val="00D977D4"/>
    <w:rsid w:val="00D97B38"/>
    <w:rsid w:val="00D97D9A"/>
    <w:rsid w:val="00D97DD5"/>
    <w:rsid w:val="00D97EAF"/>
    <w:rsid w:val="00DA03EB"/>
    <w:rsid w:val="00DA042D"/>
    <w:rsid w:val="00DA0547"/>
    <w:rsid w:val="00DA07D7"/>
    <w:rsid w:val="00DA08F8"/>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B72"/>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92C"/>
    <w:rsid w:val="00DA6978"/>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36E"/>
    <w:rsid w:val="00DB161D"/>
    <w:rsid w:val="00DB169A"/>
    <w:rsid w:val="00DB1877"/>
    <w:rsid w:val="00DB187F"/>
    <w:rsid w:val="00DB18C6"/>
    <w:rsid w:val="00DB19AB"/>
    <w:rsid w:val="00DB1A13"/>
    <w:rsid w:val="00DB1A35"/>
    <w:rsid w:val="00DB1B34"/>
    <w:rsid w:val="00DB1C77"/>
    <w:rsid w:val="00DB1D0C"/>
    <w:rsid w:val="00DB1EB0"/>
    <w:rsid w:val="00DB1EC6"/>
    <w:rsid w:val="00DB1F8F"/>
    <w:rsid w:val="00DB2391"/>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0DE"/>
    <w:rsid w:val="00DB421C"/>
    <w:rsid w:val="00DB42D6"/>
    <w:rsid w:val="00DB438F"/>
    <w:rsid w:val="00DB4503"/>
    <w:rsid w:val="00DB4BBE"/>
    <w:rsid w:val="00DB4C5F"/>
    <w:rsid w:val="00DB4FF4"/>
    <w:rsid w:val="00DB5397"/>
    <w:rsid w:val="00DB55F6"/>
    <w:rsid w:val="00DB5617"/>
    <w:rsid w:val="00DB5660"/>
    <w:rsid w:val="00DB5A26"/>
    <w:rsid w:val="00DB5F2A"/>
    <w:rsid w:val="00DB644A"/>
    <w:rsid w:val="00DB6497"/>
    <w:rsid w:val="00DB6714"/>
    <w:rsid w:val="00DB67A2"/>
    <w:rsid w:val="00DB6914"/>
    <w:rsid w:val="00DB6CAD"/>
    <w:rsid w:val="00DB6DA3"/>
    <w:rsid w:val="00DB6F1F"/>
    <w:rsid w:val="00DB6FA9"/>
    <w:rsid w:val="00DB71A2"/>
    <w:rsid w:val="00DB7438"/>
    <w:rsid w:val="00DB7658"/>
    <w:rsid w:val="00DB76C0"/>
    <w:rsid w:val="00DB79BB"/>
    <w:rsid w:val="00DB7B97"/>
    <w:rsid w:val="00DB7E14"/>
    <w:rsid w:val="00DC01B0"/>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2E3"/>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3A0"/>
    <w:rsid w:val="00DC251E"/>
    <w:rsid w:val="00DC2681"/>
    <w:rsid w:val="00DC2DF3"/>
    <w:rsid w:val="00DC2EE8"/>
    <w:rsid w:val="00DC322D"/>
    <w:rsid w:val="00DC3233"/>
    <w:rsid w:val="00DC3369"/>
    <w:rsid w:val="00DC3488"/>
    <w:rsid w:val="00DC3A0B"/>
    <w:rsid w:val="00DC3A47"/>
    <w:rsid w:val="00DC3B6D"/>
    <w:rsid w:val="00DC3C7F"/>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206"/>
    <w:rsid w:val="00DC731E"/>
    <w:rsid w:val="00DC7323"/>
    <w:rsid w:val="00DC749C"/>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54"/>
    <w:rsid w:val="00DD1681"/>
    <w:rsid w:val="00DD176F"/>
    <w:rsid w:val="00DD188E"/>
    <w:rsid w:val="00DD1C8E"/>
    <w:rsid w:val="00DD1DD2"/>
    <w:rsid w:val="00DD1DE8"/>
    <w:rsid w:val="00DD1F10"/>
    <w:rsid w:val="00DD1F29"/>
    <w:rsid w:val="00DD1F9A"/>
    <w:rsid w:val="00DD1FCA"/>
    <w:rsid w:val="00DD2054"/>
    <w:rsid w:val="00DD2576"/>
    <w:rsid w:val="00DD2736"/>
    <w:rsid w:val="00DD29D2"/>
    <w:rsid w:val="00DD2E84"/>
    <w:rsid w:val="00DD2ED1"/>
    <w:rsid w:val="00DD317E"/>
    <w:rsid w:val="00DD3398"/>
    <w:rsid w:val="00DD374D"/>
    <w:rsid w:val="00DD390C"/>
    <w:rsid w:val="00DD3955"/>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8D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BE6"/>
    <w:rsid w:val="00DD7DD2"/>
    <w:rsid w:val="00DD7ECC"/>
    <w:rsid w:val="00DE003B"/>
    <w:rsid w:val="00DE00D8"/>
    <w:rsid w:val="00DE00EA"/>
    <w:rsid w:val="00DE0242"/>
    <w:rsid w:val="00DE05BD"/>
    <w:rsid w:val="00DE05D9"/>
    <w:rsid w:val="00DE0748"/>
    <w:rsid w:val="00DE0825"/>
    <w:rsid w:val="00DE0D9F"/>
    <w:rsid w:val="00DE10B1"/>
    <w:rsid w:val="00DE134F"/>
    <w:rsid w:val="00DE13ED"/>
    <w:rsid w:val="00DE15E7"/>
    <w:rsid w:val="00DE1712"/>
    <w:rsid w:val="00DE1826"/>
    <w:rsid w:val="00DE1841"/>
    <w:rsid w:val="00DE187C"/>
    <w:rsid w:val="00DE1934"/>
    <w:rsid w:val="00DE19C6"/>
    <w:rsid w:val="00DE19CF"/>
    <w:rsid w:val="00DE1A9D"/>
    <w:rsid w:val="00DE1B4F"/>
    <w:rsid w:val="00DE1BD0"/>
    <w:rsid w:val="00DE1DD4"/>
    <w:rsid w:val="00DE1FA8"/>
    <w:rsid w:val="00DE20CD"/>
    <w:rsid w:val="00DE2359"/>
    <w:rsid w:val="00DE243F"/>
    <w:rsid w:val="00DE24C8"/>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8AF"/>
    <w:rsid w:val="00DE4980"/>
    <w:rsid w:val="00DE4C85"/>
    <w:rsid w:val="00DE4CBC"/>
    <w:rsid w:val="00DE4D69"/>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D1"/>
    <w:rsid w:val="00DE7A0C"/>
    <w:rsid w:val="00DE7B67"/>
    <w:rsid w:val="00DE7F8F"/>
    <w:rsid w:val="00DF00E1"/>
    <w:rsid w:val="00DF0400"/>
    <w:rsid w:val="00DF05AB"/>
    <w:rsid w:val="00DF076E"/>
    <w:rsid w:val="00DF0966"/>
    <w:rsid w:val="00DF098B"/>
    <w:rsid w:val="00DF0ACB"/>
    <w:rsid w:val="00DF0D3D"/>
    <w:rsid w:val="00DF0F38"/>
    <w:rsid w:val="00DF108E"/>
    <w:rsid w:val="00DF1149"/>
    <w:rsid w:val="00DF18A8"/>
    <w:rsid w:val="00DF19CA"/>
    <w:rsid w:val="00DF1E12"/>
    <w:rsid w:val="00DF1F63"/>
    <w:rsid w:val="00DF2030"/>
    <w:rsid w:val="00DF221D"/>
    <w:rsid w:val="00DF228B"/>
    <w:rsid w:val="00DF241E"/>
    <w:rsid w:val="00DF2703"/>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71C"/>
    <w:rsid w:val="00DF481E"/>
    <w:rsid w:val="00DF4969"/>
    <w:rsid w:val="00DF4AEF"/>
    <w:rsid w:val="00DF4D6F"/>
    <w:rsid w:val="00DF5073"/>
    <w:rsid w:val="00DF5602"/>
    <w:rsid w:val="00DF56ED"/>
    <w:rsid w:val="00DF573C"/>
    <w:rsid w:val="00DF5848"/>
    <w:rsid w:val="00DF5A12"/>
    <w:rsid w:val="00DF5A80"/>
    <w:rsid w:val="00DF5AE0"/>
    <w:rsid w:val="00DF5B2B"/>
    <w:rsid w:val="00DF5BBA"/>
    <w:rsid w:val="00DF5DF8"/>
    <w:rsid w:val="00DF5E10"/>
    <w:rsid w:val="00DF5ECB"/>
    <w:rsid w:val="00DF60CD"/>
    <w:rsid w:val="00DF61ED"/>
    <w:rsid w:val="00DF6203"/>
    <w:rsid w:val="00DF65FC"/>
    <w:rsid w:val="00DF6674"/>
    <w:rsid w:val="00DF689E"/>
    <w:rsid w:val="00DF6998"/>
    <w:rsid w:val="00DF6F06"/>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E53"/>
    <w:rsid w:val="00E00FE5"/>
    <w:rsid w:val="00E01691"/>
    <w:rsid w:val="00E017FD"/>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3EBA"/>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19D"/>
    <w:rsid w:val="00E0630E"/>
    <w:rsid w:val="00E0646B"/>
    <w:rsid w:val="00E06773"/>
    <w:rsid w:val="00E068A1"/>
    <w:rsid w:val="00E06BAA"/>
    <w:rsid w:val="00E06C5F"/>
    <w:rsid w:val="00E06C96"/>
    <w:rsid w:val="00E06D2F"/>
    <w:rsid w:val="00E06FFF"/>
    <w:rsid w:val="00E071A8"/>
    <w:rsid w:val="00E07341"/>
    <w:rsid w:val="00E073AF"/>
    <w:rsid w:val="00E0758E"/>
    <w:rsid w:val="00E07743"/>
    <w:rsid w:val="00E07833"/>
    <w:rsid w:val="00E07842"/>
    <w:rsid w:val="00E07A51"/>
    <w:rsid w:val="00E07B7A"/>
    <w:rsid w:val="00E07DEA"/>
    <w:rsid w:val="00E07DF8"/>
    <w:rsid w:val="00E07E7A"/>
    <w:rsid w:val="00E07EED"/>
    <w:rsid w:val="00E10065"/>
    <w:rsid w:val="00E101BC"/>
    <w:rsid w:val="00E101E5"/>
    <w:rsid w:val="00E10205"/>
    <w:rsid w:val="00E10292"/>
    <w:rsid w:val="00E104CE"/>
    <w:rsid w:val="00E10663"/>
    <w:rsid w:val="00E107BF"/>
    <w:rsid w:val="00E10A99"/>
    <w:rsid w:val="00E10E3D"/>
    <w:rsid w:val="00E1167E"/>
    <w:rsid w:val="00E11824"/>
    <w:rsid w:val="00E119E2"/>
    <w:rsid w:val="00E11B53"/>
    <w:rsid w:val="00E11B90"/>
    <w:rsid w:val="00E11D35"/>
    <w:rsid w:val="00E12872"/>
    <w:rsid w:val="00E12A65"/>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3E"/>
    <w:rsid w:val="00E153AB"/>
    <w:rsid w:val="00E15718"/>
    <w:rsid w:val="00E15829"/>
    <w:rsid w:val="00E15D94"/>
    <w:rsid w:val="00E15ED2"/>
    <w:rsid w:val="00E15F38"/>
    <w:rsid w:val="00E16080"/>
    <w:rsid w:val="00E161E6"/>
    <w:rsid w:val="00E16324"/>
    <w:rsid w:val="00E1651A"/>
    <w:rsid w:val="00E16791"/>
    <w:rsid w:val="00E16D68"/>
    <w:rsid w:val="00E16FEC"/>
    <w:rsid w:val="00E1736C"/>
    <w:rsid w:val="00E173EB"/>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D6B"/>
    <w:rsid w:val="00E22EBA"/>
    <w:rsid w:val="00E23438"/>
    <w:rsid w:val="00E2350C"/>
    <w:rsid w:val="00E23580"/>
    <w:rsid w:val="00E23A7F"/>
    <w:rsid w:val="00E23BF3"/>
    <w:rsid w:val="00E23C5E"/>
    <w:rsid w:val="00E23CD4"/>
    <w:rsid w:val="00E23CD7"/>
    <w:rsid w:val="00E23DD1"/>
    <w:rsid w:val="00E2434E"/>
    <w:rsid w:val="00E24493"/>
    <w:rsid w:val="00E245A0"/>
    <w:rsid w:val="00E248DD"/>
    <w:rsid w:val="00E24C58"/>
    <w:rsid w:val="00E25147"/>
    <w:rsid w:val="00E252A4"/>
    <w:rsid w:val="00E252C5"/>
    <w:rsid w:val="00E252CA"/>
    <w:rsid w:val="00E25374"/>
    <w:rsid w:val="00E25398"/>
    <w:rsid w:val="00E253E0"/>
    <w:rsid w:val="00E255A3"/>
    <w:rsid w:val="00E25843"/>
    <w:rsid w:val="00E25C88"/>
    <w:rsid w:val="00E25E76"/>
    <w:rsid w:val="00E260B6"/>
    <w:rsid w:val="00E263AD"/>
    <w:rsid w:val="00E26916"/>
    <w:rsid w:val="00E26918"/>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85D"/>
    <w:rsid w:val="00E3190C"/>
    <w:rsid w:val="00E31A54"/>
    <w:rsid w:val="00E32191"/>
    <w:rsid w:val="00E321DD"/>
    <w:rsid w:val="00E32272"/>
    <w:rsid w:val="00E32319"/>
    <w:rsid w:val="00E32561"/>
    <w:rsid w:val="00E32572"/>
    <w:rsid w:val="00E3264C"/>
    <w:rsid w:val="00E32654"/>
    <w:rsid w:val="00E3298C"/>
    <w:rsid w:val="00E32998"/>
    <w:rsid w:val="00E32D02"/>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06A"/>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1D2"/>
    <w:rsid w:val="00E362A4"/>
    <w:rsid w:val="00E36419"/>
    <w:rsid w:val="00E3658C"/>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7F"/>
    <w:rsid w:val="00E40FBE"/>
    <w:rsid w:val="00E413E2"/>
    <w:rsid w:val="00E414BC"/>
    <w:rsid w:val="00E4158D"/>
    <w:rsid w:val="00E41BDD"/>
    <w:rsid w:val="00E41FFC"/>
    <w:rsid w:val="00E4204F"/>
    <w:rsid w:val="00E424B4"/>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2AF"/>
    <w:rsid w:val="00E443C6"/>
    <w:rsid w:val="00E4456E"/>
    <w:rsid w:val="00E44715"/>
    <w:rsid w:val="00E448BE"/>
    <w:rsid w:val="00E448FA"/>
    <w:rsid w:val="00E4495A"/>
    <w:rsid w:val="00E449E2"/>
    <w:rsid w:val="00E44AC1"/>
    <w:rsid w:val="00E4500B"/>
    <w:rsid w:val="00E45039"/>
    <w:rsid w:val="00E45073"/>
    <w:rsid w:val="00E4514E"/>
    <w:rsid w:val="00E45760"/>
    <w:rsid w:val="00E45C62"/>
    <w:rsid w:val="00E45D03"/>
    <w:rsid w:val="00E45EA4"/>
    <w:rsid w:val="00E45F39"/>
    <w:rsid w:val="00E46057"/>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6FD9"/>
    <w:rsid w:val="00E470CC"/>
    <w:rsid w:val="00E471BD"/>
    <w:rsid w:val="00E474F1"/>
    <w:rsid w:val="00E4776F"/>
    <w:rsid w:val="00E4786D"/>
    <w:rsid w:val="00E478C9"/>
    <w:rsid w:val="00E47991"/>
    <w:rsid w:val="00E47CE8"/>
    <w:rsid w:val="00E47D0F"/>
    <w:rsid w:val="00E47D3A"/>
    <w:rsid w:val="00E47EA8"/>
    <w:rsid w:val="00E47F59"/>
    <w:rsid w:val="00E50437"/>
    <w:rsid w:val="00E5047F"/>
    <w:rsid w:val="00E50551"/>
    <w:rsid w:val="00E5056E"/>
    <w:rsid w:val="00E50942"/>
    <w:rsid w:val="00E50E9A"/>
    <w:rsid w:val="00E5101A"/>
    <w:rsid w:val="00E51420"/>
    <w:rsid w:val="00E514BE"/>
    <w:rsid w:val="00E514E2"/>
    <w:rsid w:val="00E51601"/>
    <w:rsid w:val="00E51677"/>
    <w:rsid w:val="00E517E8"/>
    <w:rsid w:val="00E518BA"/>
    <w:rsid w:val="00E51B6E"/>
    <w:rsid w:val="00E51C1F"/>
    <w:rsid w:val="00E51D78"/>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6D"/>
    <w:rsid w:val="00E53EB4"/>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AC2"/>
    <w:rsid w:val="00E60BE7"/>
    <w:rsid w:val="00E60D09"/>
    <w:rsid w:val="00E60D75"/>
    <w:rsid w:val="00E60F18"/>
    <w:rsid w:val="00E6129E"/>
    <w:rsid w:val="00E612D1"/>
    <w:rsid w:val="00E6141B"/>
    <w:rsid w:val="00E614A3"/>
    <w:rsid w:val="00E615BA"/>
    <w:rsid w:val="00E617B0"/>
    <w:rsid w:val="00E619A1"/>
    <w:rsid w:val="00E61A50"/>
    <w:rsid w:val="00E61A72"/>
    <w:rsid w:val="00E61E07"/>
    <w:rsid w:val="00E61F40"/>
    <w:rsid w:val="00E62285"/>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2"/>
    <w:rsid w:val="00E63EF8"/>
    <w:rsid w:val="00E63F9D"/>
    <w:rsid w:val="00E64202"/>
    <w:rsid w:val="00E643A2"/>
    <w:rsid w:val="00E643B9"/>
    <w:rsid w:val="00E6467A"/>
    <w:rsid w:val="00E64848"/>
    <w:rsid w:val="00E649BA"/>
    <w:rsid w:val="00E64B21"/>
    <w:rsid w:val="00E64C55"/>
    <w:rsid w:val="00E64D80"/>
    <w:rsid w:val="00E64F27"/>
    <w:rsid w:val="00E6508C"/>
    <w:rsid w:val="00E65160"/>
    <w:rsid w:val="00E6517E"/>
    <w:rsid w:val="00E65274"/>
    <w:rsid w:val="00E65288"/>
    <w:rsid w:val="00E65403"/>
    <w:rsid w:val="00E655EE"/>
    <w:rsid w:val="00E657D2"/>
    <w:rsid w:val="00E657E5"/>
    <w:rsid w:val="00E65896"/>
    <w:rsid w:val="00E65915"/>
    <w:rsid w:val="00E65AD7"/>
    <w:rsid w:val="00E66672"/>
    <w:rsid w:val="00E666A6"/>
    <w:rsid w:val="00E6670E"/>
    <w:rsid w:val="00E667CA"/>
    <w:rsid w:val="00E66852"/>
    <w:rsid w:val="00E66C3B"/>
    <w:rsid w:val="00E66C43"/>
    <w:rsid w:val="00E66E50"/>
    <w:rsid w:val="00E66E93"/>
    <w:rsid w:val="00E66F61"/>
    <w:rsid w:val="00E66FDC"/>
    <w:rsid w:val="00E671DF"/>
    <w:rsid w:val="00E67367"/>
    <w:rsid w:val="00E673D9"/>
    <w:rsid w:val="00E674B5"/>
    <w:rsid w:val="00E67647"/>
    <w:rsid w:val="00E67894"/>
    <w:rsid w:val="00E67B50"/>
    <w:rsid w:val="00E67C15"/>
    <w:rsid w:val="00E67D79"/>
    <w:rsid w:val="00E67E59"/>
    <w:rsid w:val="00E67EE4"/>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ADB"/>
    <w:rsid w:val="00E71B20"/>
    <w:rsid w:val="00E71C76"/>
    <w:rsid w:val="00E71CAC"/>
    <w:rsid w:val="00E71CD8"/>
    <w:rsid w:val="00E71D0C"/>
    <w:rsid w:val="00E71D9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E0"/>
    <w:rsid w:val="00E75EF0"/>
    <w:rsid w:val="00E75F38"/>
    <w:rsid w:val="00E75FAE"/>
    <w:rsid w:val="00E76337"/>
    <w:rsid w:val="00E76769"/>
    <w:rsid w:val="00E767AF"/>
    <w:rsid w:val="00E769CD"/>
    <w:rsid w:val="00E76D71"/>
    <w:rsid w:val="00E76E5C"/>
    <w:rsid w:val="00E772A2"/>
    <w:rsid w:val="00E777F7"/>
    <w:rsid w:val="00E7790A"/>
    <w:rsid w:val="00E77B33"/>
    <w:rsid w:val="00E77C21"/>
    <w:rsid w:val="00E77D00"/>
    <w:rsid w:val="00E8036B"/>
    <w:rsid w:val="00E80463"/>
    <w:rsid w:val="00E8047B"/>
    <w:rsid w:val="00E80645"/>
    <w:rsid w:val="00E806D2"/>
    <w:rsid w:val="00E8077B"/>
    <w:rsid w:val="00E807C4"/>
    <w:rsid w:val="00E808EC"/>
    <w:rsid w:val="00E8095B"/>
    <w:rsid w:val="00E80A28"/>
    <w:rsid w:val="00E80B28"/>
    <w:rsid w:val="00E80CBA"/>
    <w:rsid w:val="00E80E14"/>
    <w:rsid w:val="00E80E69"/>
    <w:rsid w:val="00E8103D"/>
    <w:rsid w:val="00E812F0"/>
    <w:rsid w:val="00E8135E"/>
    <w:rsid w:val="00E81376"/>
    <w:rsid w:val="00E813A1"/>
    <w:rsid w:val="00E814C3"/>
    <w:rsid w:val="00E816EF"/>
    <w:rsid w:val="00E81A31"/>
    <w:rsid w:val="00E81B76"/>
    <w:rsid w:val="00E81BE1"/>
    <w:rsid w:val="00E81E20"/>
    <w:rsid w:val="00E82508"/>
    <w:rsid w:val="00E82C1E"/>
    <w:rsid w:val="00E82EBE"/>
    <w:rsid w:val="00E82F32"/>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40"/>
    <w:rsid w:val="00E91097"/>
    <w:rsid w:val="00E9125B"/>
    <w:rsid w:val="00E914D8"/>
    <w:rsid w:val="00E91645"/>
    <w:rsid w:val="00E916BD"/>
    <w:rsid w:val="00E91B01"/>
    <w:rsid w:val="00E91C83"/>
    <w:rsid w:val="00E921E6"/>
    <w:rsid w:val="00E922A6"/>
    <w:rsid w:val="00E923AF"/>
    <w:rsid w:val="00E92600"/>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8"/>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919"/>
    <w:rsid w:val="00E95AEA"/>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72C"/>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BC0"/>
    <w:rsid w:val="00EA3D09"/>
    <w:rsid w:val="00EA3DA1"/>
    <w:rsid w:val="00EA3F67"/>
    <w:rsid w:val="00EA4240"/>
    <w:rsid w:val="00EA44F9"/>
    <w:rsid w:val="00EA4644"/>
    <w:rsid w:val="00EA4677"/>
    <w:rsid w:val="00EA4705"/>
    <w:rsid w:val="00EA48F2"/>
    <w:rsid w:val="00EA4917"/>
    <w:rsid w:val="00EA49F8"/>
    <w:rsid w:val="00EA4B2F"/>
    <w:rsid w:val="00EA4B48"/>
    <w:rsid w:val="00EA4BF9"/>
    <w:rsid w:val="00EA4C5D"/>
    <w:rsid w:val="00EA4EFE"/>
    <w:rsid w:val="00EA4F25"/>
    <w:rsid w:val="00EA5260"/>
    <w:rsid w:val="00EA54EF"/>
    <w:rsid w:val="00EA5713"/>
    <w:rsid w:val="00EA585A"/>
    <w:rsid w:val="00EA5930"/>
    <w:rsid w:val="00EA59AE"/>
    <w:rsid w:val="00EA5C12"/>
    <w:rsid w:val="00EA5C88"/>
    <w:rsid w:val="00EA5F8F"/>
    <w:rsid w:val="00EA60B6"/>
    <w:rsid w:val="00EA6126"/>
    <w:rsid w:val="00EA6157"/>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7BE"/>
    <w:rsid w:val="00EA7906"/>
    <w:rsid w:val="00EA7CAA"/>
    <w:rsid w:val="00EA7F23"/>
    <w:rsid w:val="00EA7FB2"/>
    <w:rsid w:val="00EB020D"/>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730"/>
    <w:rsid w:val="00EB4BFF"/>
    <w:rsid w:val="00EB4DE5"/>
    <w:rsid w:val="00EB4F2F"/>
    <w:rsid w:val="00EB5121"/>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08"/>
    <w:rsid w:val="00EB6E90"/>
    <w:rsid w:val="00EB703C"/>
    <w:rsid w:val="00EB73D1"/>
    <w:rsid w:val="00EB75F2"/>
    <w:rsid w:val="00EB76D4"/>
    <w:rsid w:val="00EB774A"/>
    <w:rsid w:val="00EB7779"/>
    <w:rsid w:val="00EB7868"/>
    <w:rsid w:val="00EB7935"/>
    <w:rsid w:val="00EB7A1D"/>
    <w:rsid w:val="00EB7A7B"/>
    <w:rsid w:val="00EB7BA8"/>
    <w:rsid w:val="00EB7D2E"/>
    <w:rsid w:val="00EB7D86"/>
    <w:rsid w:val="00EB7DA9"/>
    <w:rsid w:val="00EC0051"/>
    <w:rsid w:val="00EC0394"/>
    <w:rsid w:val="00EC04E1"/>
    <w:rsid w:val="00EC0595"/>
    <w:rsid w:val="00EC087A"/>
    <w:rsid w:val="00EC08B8"/>
    <w:rsid w:val="00EC08C9"/>
    <w:rsid w:val="00EC0918"/>
    <w:rsid w:val="00EC0B59"/>
    <w:rsid w:val="00EC0E6B"/>
    <w:rsid w:val="00EC0E6F"/>
    <w:rsid w:val="00EC0EBA"/>
    <w:rsid w:val="00EC1480"/>
    <w:rsid w:val="00EC14B6"/>
    <w:rsid w:val="00EC1779"/>
    <w:rsid w:val="00EC180B"/>
    <w:rsid w:val="00EC1A2D"/>
    <w:rsid w:val="00EC1CE4"/>
    <w:rsid w:val="00EC1D8D"/>
    <w:rsid w:val="00EC1E81"/>
    <w:rsid w:val="00EC20AC"/>
    <w:rsid w:val="00EC211C"/>
    <w:rsid w:val="00EC21D3"/>
    <w:rsid w:val="00EC24EC"/>
    <w:rsid w:val="00EC26E0"/>
    <w:rsid w:val="00EC274E"/>
    <w:rsid w:val="00EC2848"/>
    <w:rsid w:val="00EC29BF"/>
    <w:rsid w:val="00EC2AFC"/>
    <w:rsid w:val="00EC2B14"/>
    <w:rsid w:val="00EC2C79"/>
    <w:rsid w:val="00EC2E47"/>
    <w:rsid w:val="00EC2E8E"/>
    <w:rsid w:val="00EC2FF7"/>
    <w:rsid w:val="00EC306F"/>
    <w:rsid w:val="00EC345C"/>
    <w:rsid w:val="00EC34CC"/>
    <w:rsid w:val="00EC36C4"/>
    <w:rsid w:val="00EC394B"/>
    <w:rsid w:val="00EC3CBD"/>
    <w:rsid w:val="00EC3D03"/>
    <w:rsid w:val="00EC3E3A"/>
    <w:rsid w:val="00EC404E"/>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DA2"/>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17"/>
    <w:rsid w:val="00ED2AD2"/>
    <w:rsid w:val="00ED2C6A"/>
    <w:rsid w:val="00ED2F4E"/>
    <w:rsid w:val="00ED3323"/>
    <w:rsid w:val="00ED3542"/>
    <w:rsid w:val="00ED36EF"/>
    <w:rsid w:val="00ED379C"/>
    <w:rsid w:val="00ED37BA"/>
    <w:rsid w:val="00ED38C8"/>
    <w:rsid w:val="00ED398D"/>
    <w:rsid w:val="00ED3FCF"/>
    <w:rsid w:val="00ED40B2"/>
    <w:rsid w:val="00ED42E4"/>
    <w:rsid w:val="00ED44C4"/>
    <w:rsid w:val="00ED4673"/>
    <w:rsid w:val="00ED46F4"/>
    <w:rsid w:val="00ED4772"/>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9E0"/>
    <w:rsid w:val="00ED7A7B"/>
    <w:rsid w:val="00ED7AEB"/>
    <w:rsid w:val="00ED7D9F"/>
    <w:rsid w:val="00EE006F"/>
    <w:rsid w:val="00EE02AD"/>
    <w:rsid w:val="00EE02BB"/>
    <w:rsid w:val="00EE035B"/>
    <w:rsid w:val="00EE0645"/>
    <w:rsid w:val="00EE07FD"/>
    <w:rsid w:val="00EE0A78"/>
    <w:rsid w:val="00EE0DC1"/>
    <w:rsid w:val="00EE0DEB"/>
    <w:rsid w:val="00EE0EA9"/>
    <w:rsid w:val="00EE0EEC"/>
    <w:rsid w:val="00EE0F2B"/>
    <w:rsid w:val="00EE125B"/>
    <w:rsid w:val="00EE178C"/>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A3"/>
    <w:rsid w:val="00EE50E3"/>
    <w:rsid w:val="00EE5567"/>
    <w:rsid w:val="00EE5683"/>
    <w:rsid w:val="00EE56AE"/>
    <w:rsid w:val="00EE57AF"/>
    <w:rsid w:val="00EE5C29"/>
    <w:rsid w:val="00EE5DFE"/>
    <w:rsid w:val="00EE5F1F"/>
    <w:rsid w:val="00EE5F81"/>
    <w:rsid w:val="00EE60F5"/>
    <w:rsid w:val="00EE61B6"/>
    <w:rsid w:val="00EE6419"/>
    <w:rsid w:val="00EE64E6"/>
    <w:rsid w:val="00EE6591"/>
    <w:rsid w:val="00EE66C6"/>
    <w:rsid w:val="00EE66EB"/>
    <w:rsid w:val="00EE6E40"/>
    <w:rsid w:val="00EE6E61"/>
    <w:rsid w:val="00EE6EE0"/>
    <w:rsid w:val="00EE7253"/>
    <w:rsid w:val="00EE72D8"/>
    <w:rsid w:val="00EE75E3"/>
    <w:rsid w:val="00EE7655"/>
    <w:rsid w:val="00EE7660"/>
    <w:rsid w:val="00EE76AB"/>
    <w:rsid w:val="00EE7726"/>
    <w:rsid w:val="00EE79D6"/>
    <w:rsid w:val="00EE7B92"/>
    <w:rsid w:val="00EE7BFA"/>
    <w:rsid w:val="00EE7DAE"/>
    <w:rsid w:val="00EF0333"/>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0BD"/>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23C"/>
    <w:rsid w:val="00EF33DA"/>
    <w:rsid w:val="00EF35B4"/>
    <w:rsid w:val="00EF35EC"/>
    <w:rsid w:val="00EF367C"/>
    <w:rsid w:val="00EF380F"/>
    <w:rsid w:val="00EF387F"/>
    <w:rsid w:val="00EF3881"/>
    <w:rsid w:val="00EF38FC"/>
    <w:rsid w:val="00EF3A01"/>
    <w:rsid w:val="00EF3A5B"/>
    <w:rsid w:val="00EF3DF6"/>
    <w:rsid w:val="00EF3E80"/>
    <w:rsid w:val="00EF434D"/>
    <w:rsid w:val="00EF44ED"/>
    <w:rsid w:val="00EF4784"/>
    <w:rsid w:val="00EF48B5"/>
    <w:rsid w:val="00EF4B5C"/>
    <w:rsid w:val="00EF4C23"/>
    <w:rsid w:val="00EF4F67"/>
    <w:rsid w:val="00EF4F6D"/>
    <w:rsid w:val="00EF539F"/>
    <w:rsid w:val="00EF5671"/>
    <w:rsid w:val="00EF573C"/>
    <w:rsid w:val="00EF5E75"/>
    <w:rsid w:val="00EF5F8B"/>
    <w:rsid w:val="00EF6323"/>
    <w:rsid w:val="00EF668A"/>
    <w:rsid w:val="00EF6A58"/>
    <w:rsid w:val="00EF6C57"/>
    <w:rsid w:val="00EF6DA6"/>
    <w:rsid w:val="00EF6DFD"/>
    <w:rsid w:val="00EF6F51"/>
    <w:rsid w:val="00EF714D"/>
    <w:rsid w:val="00EF744F"/>
    <w:rsid w:val="00EF75CB"/>
    <w:rsid w:val="00EF76D1"/>
    <w:rsid w:val="00EF786A"/>
    <w:rsid w:val="00EF7AD2"/>
    <w:rsid w:val="00EF7B31"/>
    <w:rsid w:val="00EF7BAD"/>
    <w:rsid w:val="00EF7CA2"/>
    <w:rsid w:val="00EF7E36"/>
    <w:rsid w:val="00EF7E60"/>
    <w:rsid w:val="00EF7EC1"/>
    <w:rsid w:val="00EF7EFF"/>
    <w:rsid w:val="00EF7F0B"/>
    <w:rsid w:val="00F009F2"/>
    <w:rsid w:val="00F00A53"/>
    <w:rsid w:val="00F00AC3"/>
    <w:rsid w:val="00F00AD2"/>
    <w:rsid w:val="00F00B3E"/>
    <w:rsid w:val="00F00BDF"/>
    <w:rsid w:val="00F01542"/>
    <w:rsid w:val="00F01783"/>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EF1"/>
    <w:rsid w:val="00F04F6A"/>
    <w:rsid w:val="00F05166"/>
    <w:rsid w:val="00F05760"/>
    <w:rsid w:val="00F05977"/>
    <w:rsid w:val="00F05A97"/>
    <w:rsid w:val="00F05D81"/>
    <w:rsid w:val="00F05ED8"/>
    <w:rsid w:val="00F05FDA"/>
    <w:rsid w:val="00F06089"/>
    <w:rsid w:val="00F061B9"/>
    <w:rsid w:val="00F0636B"/>
    <w:rsid w:val="00F063AB"/>
    <w:rsid w:val="00F06583"/>
    <w:rsid w:val="00F0661F"/>
    <w:rsid w:val="00F066EF"/>
    <w:rsid w:val="00F06984"/>
    <w:rsid w:val="00F06EFC"/>
    <w:rsid w:val="00F07136"/>
    <w:rsid w:val="00F073D7"/>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12"/>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7CD"/>
    <w:rsid w:val="00F2093F"/>
    <w:rsid w:val="00F20AF6"/>
    <w:rsid w:val="00F20EDB"/>
    <w:rsid w:val="00F2105B"/>
    <w:rsid w:val="00F21257"/>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51F"/>
    <w:rsid w:val="00F257BC"/>
    <w:rsid w:val="00F258C8"/>
    <w:rsid w:val="00F258E0"/>
    <w:rsid w:val="00F25930"/>
    <w:rsid w:val="00F25A33"/>
    <w:rsid w:val="00F25C99"/>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622"/>
    <w:rsid w:val="00F307C6"/>
    <w:rsid w:val="00F30904"/>
    <w:rsid w:val="00F30A44"/>
    <w:rsid w:val="00F30B14"/>
    <w:rsid w:val="00F310AD"/>
    <w:rsid w:val="00F310D5"/>
    <w:rsid w:val="00F310F9"/>
    <w:rsid w:val="00F3110B"/>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592"/>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5C"/>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65A"/>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291"/>
    <w:rsid w:val="00F445CE"/>
    <w:rsid w:val="00F445D9"/>
    <w:rsid w:val="00F447EB"/>
    <w:rsid w:val="00F44836"/>
    <w:rsid w:val="00F4495F"/>
    <w:rsid w:val="00F449F6"/>
    <w:rsid w:val="00F44B2A"/>
    <w:rsid w:val="00F44E0E"/>
    <w:rsid w:val="00F44E82"/>
    <w:rsid w:val="00F45006"/>
    <w:rsid w:val="00F45108"/>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8F"/>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906"/>
    <w:rsid w:val="00F52947"/>
    <w:rsid w:val="00F52B36"/>
    <w:rsid w:val="00F52B3C"/>
    <w:rsid w:val="00F53077"/>
    <w:rsid w:val="00F53168"/>
    <w:rsid w:val="00F5324A"/>
    <w:rsid w:val="00F532AD"/>
    <w:rsid w:val="00F532D5"/>
    <w:rsid w:val="00F535F4"/>
    <w:rsid w:val="00F53614"/>
    <w:rsid w:val="00F53703"/>
    <w:rsid w:val="00F53851"/>
    <w:rsid w:val="00F53AC1"/>
    <w:rsid w:val="00F53C35"/>
    <w:rsid w:val="00F53D30"/>
    <w:rsid w:val="00F53DA3"/>
    <w:rsid w:val="00F53E83"/>
    <w:rsid w:val="00F53EAC"/>
    <w:rsid w:val="00F53F9F"/>
    <w:rsid w:val="00F541F2"/>
    <w:rsid w:val="00F542B2"/>
    <w:rsid w:val="00F544F2"/>
    <w:rsid w:val="00F545A6"/>
    <w:rsid w:val="00F54608"/>
    <w:rsid w:val="00F547A6"/>
    <w:rsid w:val="00F548D6"/>
    <w:rsid w:val="00F549FC"/>
    <w:rsid w:val="00F54A7D"/>
    <w:rsid w:val="00F54ABD"/>
    <w:rsid w:val="00F54AD2"/>
    <w:rsid w:val="00F54B15"/>
    <w:rsid w:val="00F54BCA"/>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DCA"/>
    <w:rsid w:val="00F56FBD"/>
    <w:rsid w:val="00F57057"/>
    <w:rsid w:val="00F5717B"/>
    <w:rsid w:val="00F574DD"/>
    <w:rsid w:val="00F57772"/>
    <w:rsid w:val="00F578F4"/>
    <w:rsid w:val="00F57D47"/>
    <w:rsid w:val="00F57DFF"/>
    <w:rsid w:val="00F600CF"/>
    <w:rsid w:val="00F60136"/>
    <w:rsid w:val="00F60274"/>
    <w:rsid w:val="00F602B2"/>
    <w:rsid w:val="00F60510"/>
    <w:rsid w:val="00F606C2"/>
    <w:rsid w:val="00F608B1"/>
    <w:rsid w:val="00F6095D"/>
    <w:rsid w:val="00F60A99"/>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139"/>
    <w:rsid w:val="00F62326"/>
    <w:rsid w:val="00F62399"/>
    <w:rsid w:val="00F623A0"/>
    <w:rsid w:val="00F623A4"/>
    <w:rsid w:val="00F62416"/>
    <w:rsid w:val="00F62744"/>
    <w:rsid w:val="00F627A6"/>
    <w:rsid w:val="00F62B18"/>
    <w:rsid w:val="00F62B30"/>
    <w:rsid w:val="00F62D0D"/>
    <w:rsid w:val="00F62D88"/>
    <w:rsid w:val="00F632D6"/>
    <w:rsid w:val="00F63493"/>
    <w:rsid w:val="00F6359E"/>
    <w:rsid w:val="00F635C4"/>
    <w:rsid w:val="00F635D5"/>
    <w:rsid w:val="00F638A2"/>
    <w:rsid w:val="00F63A27"/>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40D"/>
    <w:rsid w:val="00F66598"/>
    <w:rsid w:val="00F665DC"/>
    <w:rsid w:val="00F66685"/>
    <w:rsid w:val="00F66761"/>
    <w:rsid w:val="00F667B1"/>
    <w:rsid w:val="00F6688C"/>
    <w:rsid w:val="00F6691C"/>
    <w:rsid w:val="00F66942"/>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67F95"/>
    <w:rsid w:val="00F70095"/>
    <w:rsid w:val="00F70103"/>
    <w:rsid w:val="00F7014D"/>
    <w:rsid w:val="00F70308"/>
    <w:rsid w:val="00F7038D"/>
    <w:rsid w:val="00F7046D"/>
    <w:rsid w:val="00F706F0"/>
    <w:rsid w:val="00F709EA"/>
    <w:rsid w:val="00F70ABA"/>
    <w:rsid w:val="00F70AF1"/>
    <w:rsid w:val="00F71321"/>
    <w:rsid w:val="00F715B4"/>
    <w:rsid w:val="00F71764"/>
    <w:rsid w:val="00F71847"/>
    <w:rsid w:val="00F719BA"/>
    <w:rsid w:val="00F71A48"/>
    <w:rsid w:val="00F71CDE"/>
    <w:rsid w:val="00F71D66"/>
    <w:rsid w:val="00F71DC3"/>
    <w:rsid w:val="00F71E02"/>
    <w:rsid w:val="00F71F35"/>
    <w:rsid w:val="00F72256"/>
    <w:rsid w:val="00F72361"/>
    <w:rsid w:val="00F7248F"/>
    <w:rsid w:val="00F72523"/>
    <w:rsid w:val="00F7255F"/>
    <w:rsid w:val="00F726BD"/>
    <w:rsid w:val="00F72743"/>
    <w:rsid w:val="00F72849"/>
    <w:rsid w:val="00F728AE"/>
    <w:rsid w:val="00F72972"/>
    <w:rsid w:val="00F72A17"/>
    <w:rsid w:val="00F72CED"/>
    <w:rsid w:val="00F72E02"/>
    <w:rsid w:val="00F735DD"/>
    <w:rsid w:val="00F73760"/>
    <w:rsid w:val="00F7379A"/>
    <w:rsid w:val="00F73823"/>
    <w:rsid w:val="00F7389A"/>
    <w:rsid w:val="00F73FD5"/>
    <w:rsid w:val="00F7401E"/>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2F1"/>
    <w:rsid w:val="00F75391"/>
    <w:rsid w:val="00F75495"/>
    <w:rsid w:val="00F754F5"/>
    <w:rsid w:val="00F75560"/>
    <w:rsid w:val="00F7558F"/>
    <w:rsid w:val="00F755D4"/>
    <w:rsid w:val="00F755D7"/>
    <w:rsid w:val="00F755DA"/>
    <w:rsid w:val="00F7587B"/>
    <w:rsid w:val="00F75CFD"/>
    <w:rsid w:val="00F75D75"/>
    <w:rsid w:val="00F75E7F"/>
    <w:rsid w:val="00F76AA4"/>
    <w:rsid w:val="00F76ACD"/>
    <w:rsid w:val="00F76C14"/>
    <w:rsid w:val="00F76FCA"/>
    <w:rsid w:val="00F77062"/>
    <w:rsid w:val="00F770B3"/>
    <w:rsid w:val="00F77259"/>
    <w:rsid w:val="00F77317"/>
    <w:rsid w:val="00F77382"/>
    <w:rsid w:val="00F7745A"/>
    <w:rsid w:val="00F77491"/>
    <w:rsid w:val="00F775B8"/>
    <w:rsid w:val="00F7762B"/>
    <w:rsid w:val="00F77AD5"/>
    <w:rsid w:val="00F77D95"/>
    <w:rsid w:val="00F77ED2"/>
    <w:rsid w:val="00F77F3D"/>
    <w:rsid w:val="00F77F5D"/>
    <w:rsid w:val="00F77FD6"/>
    <w:rsid w:val="00F80038"/>
    <w:rsid w:val="00F8042D"/>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37"/>
    <w:rsid w:val="00F820E3"/>
    <w:rsid w:val="00F82118"/>
    <w:rsid w:val="00F8212B"/>
    <w:rsid w:val="00F821B5"/>
    <w:rsid w:val="00F822F2"/>
    <w:rsid w:val="00F82494"/>
    <w:rsid w:val="00F824CC"/>
    <w:rsid w:val="00F825E0"/>
    <w:rsid w:val="00F828DD"/>
    <w:rsid w:val="00F82A55"/>
    <w:rsid w:val="00F82A5D"/>
    <w:rsid w:val="00F82B4D"/>
    <w:rsid w:val="00F82EE7"/>
    <w:rsid w:val="00F832F7"/>
    <w:rsid w:val="00F83355"/>
    <w:rsid w:val="00F833A5"/>
    <w:rsid w:val="00F833E0"/>
    <w:rsid w:val="00F837AF"/>
    <w:rsid w:val="00F83A28"/>
    <w:rsid w:val="00F83C21"/>
    <w:rsid w:val="00F83C29"/>
    <w:rsid w:val="00F83C59"/>
    <w:rsid w:val="00F83E5E"/>
    <w:rsid w:val="00F83EFE"/>
    <w:rsid w:val="00F83F50"/>
    <w:rsid w:val="00F8405A"/>
    <w:rsid w:val="00F84106"/>
    <w:rsid w:val="00F84149"/>
    <w:rsid w:val="00F845C4"/>
    <w:rsid w:val="00F84AC4"/>
    <w:rsid w:val="00F84AD9"/>
    <w:rsid w:val="00F84E25"/>
    <w:rsid w:val="00F84F1A"/>
    <w:rsid w:val="00F850DB"/>
    <w:rsid w:val="00F8514C"/>
    <w:rsid w:val="00F85265"/>
    <w:rsid w:val="00F855BB"/>
    <w:rsid w:val="00F858FC"/>
    <w:rsid w:val="00F859E1"/>
    <w:rsid w:val="00F85BC4"/>
    <w:rsid w:val="00F85C72"/>
    <w:rsid w:val="00F860F7"/>
    <w:rsid w:val="00F863DE"/>
    <w:rsid w:val="00F86537"/>
    <w:rsid w:val="00F8655E"/>
    <w:rsid w:val="00F86724"/>
    <w:rsid w:val="00F86B22"/>
    <w:rsid w:val="00F86CD6"/>
    <w:rsid w:val="00F86CDC"/>
    <w:rsid w:val="00F86E69"/>
    <w:rsid w:val="00F870F4"/>
    <w:rsid w:val="00F871D1"/>
    <w:rsid w:val="00F87307"/>
    <w:rsid w:val="00F87346"/>
    <w:rsid w:val="00F87365"/>
    <w:rsid w:val="00F87546"/>
    <w:rsid w:val="00F875B1"/>
    <w:rsid w:val="00F8775B"/>
    <w:rsid w:val="00F87B35"/>
    <w:rsid w:val="00F87C20"/>
    <w:rsid w:val="00F87DB3"/>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321"/>
    <w:rsid w:val="00F92498"/>
    <w:rsid w:val="00F924CA"/>
    <w:rsid w:val="00F925F8"/>
    <w:rsid w:val="00F92AAF"/>
    <w:rsid w:val="00F92AF5"/>
    <w:rsid w:val="00F92B67"/>
    <w:rsid w:val="00F92BB3"/>
    <w:rsid w:val="00F92C85"/>
    <w:rsid w:val="00F92E21"/>
    <w:rsid w:val="00F92F16"/>
    <w:rsid w:val="00F93517"/>
    <w:rsid w:val="00F935E7"/>
    <w:rsid w:val="00F937BC"/>
    <w:rsid w:val="00F93863"/>
    <w:rsid w:val="00F93866"/>
    <w:rsid w:val="00F93E72"/>
    <w:rsid w:val="00F93E76"/>
    <w:rsid w:val="00F94027"/>
    <w:rsid w:val="00F9408F"/>
    <w:rsid w:val="00F941FA"/>
    <w:rsid w:val="00F94360"/>
    <w:rsid w:val="00F943E6"/>
    <w:rsid w:val="00F94491"/>
    <w:rsid w:val="00F94603"/>
    <w:rsid w:val="00F9462A"/>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54"/>
    <w:rsid w:val="00FA0F8B"/>
    <w:rsid w:val="00FA15EB"/>
    <w:rsid w:val="00FA17AC"/>
    <w:rsid w:val="00FA1884"/>
    <w:rsid w:val="00FA195A"/>
    <w:rsid w:val="00FA1A78"/>
    <w:rsid w:val="00FA1B7E"/>
    <w:rsid w:val="00FA1E0F"/>
    <w:rsid w:val="00FA1E62"/>
    <w:rsid w:val="00FA1E93"/>
    <w:rsid w:val="00FA1ED2"/>
    <w:rsid w:val="00FA1FEC"/>
    <w:rsid w:val="00FA2203"/>
    <w:rsid w:val="00FA2356"/>
    <w:rsid w:val="00FA23C4"/>
    <w:rsid w:val="00FA2433"/>
    <w:rsid w:val="00FA262B"/>
    <w:rsid w:val="00FA289E"/>
    <w:rsid w:val="00FA2B20"/>
    <w:rsid w:val="00FA2E81"/>
    <w:rsid w:val="00FA2FE6"/>
    <w:rsid w:val="00FA310B"/>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0A4"/>
    <w:rsid w:val="00FA520B"/>
    <w:rsid w:val="00FA56C7"/>
    <w:rsid w:val="00FA5736"/>
    <w:rsid w:val="00FA574D"/>
    <w:rsid w:val="00FA5846"/>
    <w:rsid w:val="00FA5F0C"/>
    <w:rsid w:val="00FA5F8B"/>
    <w:rsid w:val="00FA6050"/>
    <w:rsid w:val="00FA6199"/>
    <w:rsid w:val="00FA6878"/>
    <w:rsid w:val="00FA6904"/>
    <w:rsid w:val="00FA6A80"/>
    <w:rsid w:val="00FA6B90"/>
    <w:rsid w:val="00FA6DB3"/>
    <w:rsid w:val="00FA6F0B"/>
    <w:rsid w:val="00FA6F84"/>
    <w:rsid w:val="00FA6FC0"/>
    <w:rsid w:val="00FA71D5"/>
    <w:rsid w:val="00FA7330"/>
    <w:rsid w:val="00FA73E3"/>
    <w:rsid w:val="00FA7532"/>
    <w:rsid w:val="00FA758F"/>
    <w:rsid w:val="00FA759D"/>
    <w:rsid w:val="00FA76FF"/>
    <w:rsid w:val="00FA783D"/>
    <w:rsid w:val="00FA7875"/>
    <w:rsid w:val="00FA789C"/>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89F"/>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A7"/>
    <w:rsid w:val="00FB51AC"/>
    <w:rsid w:val="00FB52BE"/>
    <w:rsid w:val="00FB532B"/>
    <w:rsid w:val="00FB5B03"/>
    <w:rsid w:val="00FB5C13"/>
    <w:rsid w:val="00FB5D66"/>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6B"/>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1A2"/>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BAB"/>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F3"/>
    <w:rsid w:val="00FE00AC"/>
    <w:rsid w:val="00FE014A"/>
    <w:rsid w:val="00FE0207"/>
    <w:rsid w:val="00FE0635"/>
    <w:rsid w:val="00FE0797"/>
    <w:rsid w:val="00FE094C"/>
    <w:rsid w:val="00FE09D5"/>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D09"/>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81D"/>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AE4"/>
    <w:rsid w:val="00FF3B49"/>
    <w:rsid w:val="00FF3C4B"/>
    <w:rsid w:val="00FF40B5"/>
    <w:rsid w:val="00FF40C3"/>
    <w:rsid w:val="00FF428C"/>
    <w:rsid w:val="00FF43DD"/>
    <w:rsid w:val="00FF4C5F"/>
    <w:rsid w:val="00FF4ED7"/>
    <w:rsid w:val="00FF51DE"/>
    <w:rsid w:val="00FF524E"/>
    <w:rsid w:val="00FF52F5"/>
    <w:rsid w:val="00FF552A"/>
    <w:rsid w:val="00FF55F0"/>
    <w:rsid w:val="00FF5903"/>
    <w:rsid w:val="00FF5A8B"/>
    <w:rsid w:val="00FF5B06"/>
    <w:rsid w:val="00FF5FE1"/>
    <w:rsid w:val="00FF6374"/>
    <w:rsid w:val="00FF63F9"/>
    <w:rsid w:val="00FF6546"/>
    <w:rsid w:val="00FF66ED"/>
    <w:rsid w:val="00FF6701"/>
    <w:rsid w:val="00FF699D"/>
    <w:rsid w:val="00FF69EA"/>
    <w:rsid w:val="00FF6A62"/>
    <w:rsid w:val="00FF6AB8"/>
    <w:rsid w:val="00FF6B18"/>
    <w:rsid w:val="00FF6C09"/>
    <w:rsid w:val="00FF6CC8"/>
    <w:rsid w:val="00FF6DF5"/>
    <w:rsid w:val="00FF6E8F"/>
    <w:rsid w:val="00FF70B2"/>
    <w:rsid w:val="00FF70E3"/>
    <w:rsid w:val="00FF76FF"/>
    <w:rsid w:val="00FF7841"/>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72244CD9-1243-439E-94BB-67B23413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5.xml><?xml version="1.0" encoding="utf-8"?>
<ds:datastoreItem xmlns:ds="http://schemas.openxmlformats.org/officeDocument/2006/customXml" ds:itemID="{F87D30BF-A1DB-4486-AD2E-EAFF2AE8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573</TotalTime>
  <Pages>2</Pages>
  <Words>311</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391</cp:revision>
  <cp:lastPrinted>2026-05-10T09:35:00Z</cp:lastPrinted>
  <dcterms:created xsi:type="dcterms:W3CDTF">2025-11-10T03:05:00Z</dcterms:created>
  <dcterms:modified xsi:type="dcterms:W3CDTF">2026-05-11T01:58:00Z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lc_DocIdItemGuid">
    <vt:lpwstr>cf802be4-292d-41ae-869e-33a6d05718f8</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