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E80ADF" w14:textId="230085EB" w:rsidR="00561F59" w:rsidRPr="00AD7AA5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AD7AA5">
        <w:rPr>
          <w:rFonts w:asciiTheme="majorBidi" w:hAnsiTheme="majorBidi" w:cstheme="majorBidi"/>
          <w:sz w:val="52"/>
          <w:szCs w:val="52"/>
          <w:cs/>
        </w:rPr>
        <w:t>บริษัท</w:t>
      </w:r>
      <w:r w:rsidR="00CC2AA4" w:rsidRPr="00AD7AA5">
        <w:rPr>
          <w:rFonts w:asciiTheme="majorBidi" w:hAnsiTheme="majorBidi" w:cstheme="majorBidi"/>
          <w:sz w:val="52"/>
          <w:szCs w:val="52"/>
        </w:rPr>
        <w:t xml:space="preserve"> </w:t>
      </w:r>
      <w:r w:rsidRPr="00AD7AA5">
        <w:rPr>
          <w:rFonts w:asciiTheme="majorBidi" w:hAnsiTheme="majorBidi" w:cstheme="majorBidi"/>
          <w:sz w:val="52"/>
          <w:szCs w:val="52"/>
          <w:cs/>
        </w:rPr>
        <w:t>คอปเปอร์</w:t>
      </w:r>
      <w:r w:rsidR="00F60316" w:rsidRPr="00AD7AA5">
        <w:rPr>
          <w:rFonts w:asciiTheme="majorBidi" w:hAnsiTheme="majorBidi" w:cstheme="majorBidi"/>
          <w:sz w:val="52"/>
          <w:szCs w:val="52"/>
        </w:rPr>
        <w:t xml:space="preserve"> </w:t>
      </w:r>
      <w:r w:rsidRPr="00AD7AA5">
        <w:rPr>
          <w:rFonts w:asciiTheme="majorBidi" w:hAnsiTheme="majorBidi" w:cstheme="majorBidi"/>
          <w:sz w:val="52"/>
          <w:szCs w:val="52"/>
          <w:cs/>
        </w:rPr>
        <w:t>ไวร์ด จำกัด</w:t>
      </w:r>
      <w:r w:rsidR="00561F59" w:rsidRPr="00AD7AA5">
        <w:rPr>
          <w:rFonts w:asciiTheme="majorBidi" w:hAnsiTheme="majorBidi" w:cstheme="majorBidi"/>
          <w:sz w:val="52"/>
          <w:szCs w:val="52"/>
          <w:cs/>
        </w:rPr>
        <w:t xml:space="preserve"> </w:t>
      </w:r>
      <w:r w:rsidR="00995F79" w:rsidRPr="00995F79">
        <w:rPr>
          <w:rFonts w:asciiTheme="majorBidi" w:hAnsiTheme="majorBidi" w:cstheme="majorBidi"/>
          <w:sz w:val="52"/>
          <w:szCs w:val="52"/>
        </w:rPr>
        <w:t>(</w:t>
      </w:r>
      <w:r w:rsidR="00561F59" w:rsidRPr="00AD7AA5">
        <w:rPr>
          <w:rFonts w:asciiTheme="majorBidi" w:hAnsiTheme="majorBidi" w:cstheme="majorBidi"/>
          <w:sz w:val="52"/>
          <w:szCs w:val="52"/>
          <w:cs/>
        </w:rPr>
        <w:t>มหาชน</w:t>
      </w:r>
      <w:r w:rsidR="00995F79" w:rsidRPr="00995F79">
        <w:rPr>
          <w:rFonts w:asciiTheme="majorBidi" w:hAnsiTheme="majorBidi" w:cstheme="majorBidi"/>
          <w:sz w:val="52"/>
          <w:szCs w:val="52"/>
        </w:rPr>
        <w:t>)</w:t>
      </w:r>
    </w:p>
    <w:p w14:paraId="56F60C04" w14:textId="77777777" w:rsidR="00B036A2" w:rsidRPr="00AD7AA5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AD7AA5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3837CACC" w14:textId="77777777" w:rsidR="00B036A2" w:rsidRPr="000D0D97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48"/>
          <w:szCs w:val="48"/>
        </w:rPr>
      </w:pPr>
    </w:p>
    <w:p w14:paraId="528E7B1F" w14:textId="77777777" w:rsidR="00156365" w:rsidRPr="00240583" w:rsidRDefault="00156365" w:rsidP="0015636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4058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แบบย่อ</w:t>
      </w:r>
      <w:r w:rsidRPr="0024058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</w:p>
    <w:p w14:paraId="183F3019" w14:textId="09F37706" w:rsidR="00C821EA" w:rsidRPr="00240583" w:rsidRDefault="00C821EA" w:rsidP="00C821E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904E4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2A7197" w:rsidRPr="002A7197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B74C1A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B74C1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2A7197" w:rsidRPr="002A7197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B74C1A">
        <w:rPr>
          <w:rFonts w:ascii="Angsana New" w:hAnsi="Angsana New" w:cs="Angsana New"/>
          <w:b w:val="0"/>
          <w:bCs w:val="0"/>
          <w:sz w:val="32"/>
          <w:szCs w:val="32"/>
        </w:rPr>
        <w:t>9</w:t>
      </w:r>
    </w:p>
    <w:p w14:paraId="54ECFF56" w14:textId="77777777" w:rsidR="00156365" w:rsidRPr="00240583" w:rsidRDefault="00156365" w:rsidP="0015636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24058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30C5E96" w14:textId="77777777" w:rsidR="00156365" w:rsidRPr="00240583" w:rsidRDefault="00156365" w:rsidP="0015636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4058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793DCB" w14:textId="318BDE59" w:rsidR="000A48BA" w:rsidRPr="00AD7AA5" w:rsidRDefault="000A48BA" w:rsidP="000A48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5D44430D" w14:textId="77777777" w:rsidR="00B036A2" w:rsidRPr="00AD7AA5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1ECD2D4E" w14:textId="77777777" w:rsidR="00B036A2" w:rsidRPr="00AD7AA5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404FCC2C" w14:textId="77777777" w:rsidR="00446209" w:rsidRPr="00AD7AA5" w:rsidRDefault="00446209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50588EB9" w14:textId="77777777" w:rsidR="00446209" w:rsidRPr="00AD7AA5" w:rsidRDefault="00446209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706827C5" w14:textId="77777777" w:rsidR="00446209" w:rsidRPr="00AD7AA5" w:rsidRDefault="00446209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66CAA53A" w14:textId="77777777" w:rsidR="00446209" w:rsidRPr="00AD7AA5" w:rsidRDefault="00446209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  <w:sectPr w:rsidR="00446209" w:rsidRPr="00AD7AA5" w:rsidSect="004D1A8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7" w:h="16839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7582069A" w14:textId="77777777" w:rsidR="0014408E" w:rsidRPr="00C1147A" w:rsidRDefault="0014408E" w:rsidP="00A322D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797E5E42" w14:textId="77777777" w:rsidR="00C1147A" w:rsidRPr="00C1147A" w:rsidRDefault="00C1147A" w:rsidP="00A322D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18443291" w14:textId="77777777" w:rsidR="0014408E" w:rsidRPr="00C1147A" w:rsidRDefault="0014408E" w:rsidP="00A322D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0B549874" w14:textId="77777777" w:rsidR="00E86510" w:rsidRPr="00C1147A" w:rsidRDefault="00E86510" w:rsidP="00A322D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47696153" w14:textId="77777777" w:rsidR="00A322D4" w:rsidRPr="00AD7AA5" w:rsidRDefault="00A322D4" w:rsidP="00A322D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D7AA5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0C7760F" w14:textId="77777777" w:rsidR="00A322D4" w:rsidRPr="00AD7AA5" w:rsidRDefault="00A322D4" w:rsidP="0014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F08ED2C" w14:textId="3382C7A1" w:rsidR="00A322D4" w:rsidRPr="00AD7AA5" w:rsidRDefault="00A322D4" w:rsidP="0014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D7AA5">
        <w:rPr>
          <w:rFonts w:asciiTheme="majorBidi" w:hAnsiTheme="majorBidi" w:cstheme="majorBidi"/>
          <w:b/>
          <w:bCs/>
          <w:sz w:val="32"/>
          <w:szCs w:val="32"/>
          <w:cs/>
        </w:rPr>
        <w:t>เสนอ  คณะกรรมการบริษัท คอปเปอร์</w:t>
      </w:r>
      <w:r w:rsidR="002D36A5" w:rsidRPr="00AD7AA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AD7AA5">
        <w:rPr>
          <w:rFonts w:asciiTheme="majorBidi" w:hAnsiTheme="majorBidi" w:cstheme="majorBidi"/>
          <w:b/>
          <w:bCs/>
          <w:sz w:val="32"/>
          <w:szCs w:val="32"/>
          <w:cs/>
        </w:rPr>
        <w:t>ไวร์ด</w:t>
      </w:r>
      <w:r w:rsidRPr="00AD7AA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AD7AA5">
        <w:rPr>
          <w:rFonts w:asciiTheme="majorBidi" w:hAnsiTheme="majorBidi" w:cstheme="majorBidi"/>
          <w:b/>
          <w:bCs/>
          <w:sz w:val="32"/>
          <w:szCs w:val="32"/>
          <w:cs/>
        </w:rPr>
        <w:t>จำกัด</w:t>
      </w:r>
      <w:r w:rsidR="00561F59" w:rsidRPr="00AD7AA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995F79" w:rsidRPr="00995F79">
        <w:rPr>
          <w:rFonts w:asciiTheme="majorBidi" w:hAnsiTheme="majorBidi" w:cstheme="majorBidi"/>
          <w:b/>
          <w:bCs/>
          <w:sz w:val="32"/>
          <w:szCs w:val="32"/>
        </w:rPr>
        <w:t>(</w:t>
      </w:r>
      <w:r w:rsidR="00561F59" w:rsidRPr="00AD7AA5">
        <w:rPr>
          <w:rFonts w:asciiTheme="majorBidi" w:hAnsiTheme="majorBidi" w:cstheme="majorBidi"/>
          <w:b/>
          <w:bCs/>
          <w:sz w:val="32"/>
          <w:szCs w:val="32"/>
          <w:cs/>
        </w:rPr>
        <w:t>มหาชน</w:t>
      </w:r>
      <w:r w:rsidR="00995F79" w:rsidRPr="00995F79">
        <w:rPr>
          <w:rFonts w:asciiTheme="majorBidi" w:hAnsiTheme="majorBidi" w:cstheme="majorBidi"/>
          <w:b/>
          <w:bCs/>
          <w:sz w:val="32"/>
          <w:szCs w:val="32"/>
        </w:rPr>
        <w:t>)</w:t>
      </w:r>
    </w:p>
    <w:p w14:paraId="447F9504" w14:textId="77777777" w:rsidR="00A322D4" w:rsidRPr="00AD7AA5" w:rsidRDefault="00A322D4" w:rsidP="000D0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CE558BE" w14:textId="34D16EDC" w:rsidR="00C821EA" w:rsidRPr="00444A99" w:rsidRDefault="00444A99" w:rsidP="00444A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44A99">
        <w:rPr>
          <w:rFonts w:asciiTheme="majorBidi" w:hAnsiTheme="majorBidi" w:cstheme="majorBidi"/>
          <w:sz w:val="30"/>
          <w:szCs w:val="30"/>
          <w:cs/>
        </w:rPr>
        <w:t>ข้าพเจ้าได้</w:t>
      </w:r>
      <w:r w:rsidR="00AD58D6">
        <w:rPr>
          <w:rFonts w:asciiTheme="majorBidi" w:hAnsiTheme="majorBidi" w:cstheme="majorBidi" w:hint="cs"/>
          <w:sz w:val="30"/>
          <w:szCs w:val="30"/>
          <w:cs/>
        </w:rPr>
        <w:t>สอบทาน</w:t>
      </w:r>
      <w:r w:rsidRPr="00444A99">
        <w:rPr>
          <w:rFonts w:asciiTheme="majorBidi" w:hAnsiTheme="majorBidi" w:cstheme="majorBidi"/>
          <w:sz w:val="30"/>
          <w:szCs w:val="30"/>
          <w:cs/>
        </w:rPr>
        <w:t>งบ</w:t>
      </w:r>
      <w:r w:rsidR="00AD58D6">
        <w:rPr>
          <w:rFonts w:asciiTheme="majorBidi" w:hAnsiTheme="majorBidi" w:cstheme="majorBidi" w:hint="cs"/>
          <w:sz w:val="30"/>
          <w:szCs w:val="30"/>
          <w:cs/>
        </w:rPr>
        <w:t>ฐานะ</w:t>
      </w:r>
      <w:r w:rsidRPr="00444A99">
        <w:rPr>
          <w:rFonts w:asciiTheme="majorBidi" w:hAnsiTheme="majorBidi" w:cstheme="majorBidi"/>
          <w:sz w:val="30"/>
          <w:szCs w:val="30"/>
          <w:cs/>
        </w:rPr>
        <w:t>การเงินรวมและงบ</w:t>
      </w:r>
      <w:r w:rsidR="00491C3A">
        <w:rPr>
          <w:rFonts w:asciiTheme="majorBidi" w:hAnsiTheme="majorBidi" w:cstheme="majorBidi" w:hint="cs"/>
          <w:sz w:val="30"/>
          <w:szCs w:val="30"/>
          <w:cs/>
        </w:rPr>
        <w:t>ฐานะ</w:t>
      </w:r>
      <w:r w:rsidRPr="00444A99">
        <w:rPr>
          <w:rFonts w:asciiTheme="majorBidi" w:hAnsiTheme="majorBidi" w:cstheme="majorBidi"/>
          <w:sz w:val="30"/>
          <w:szCs w:val="30"/>
          <w:cs/>
        </w:rPr>
        <w:t>การเงินเฉพาะ</w:t>
      </w:r>
      <w:r w:rsidR="002B7489">
        <w:rPr>
          <w:rFonts w:asciiTheme="majorBidi" w:hAnsiTheme="majorBidi" w:cstheme="majorBidi" w:hint="cs"/>
          <w:sz w:val="30"/>
          <w:szCs w:val="30"/>
          <w:cs/>
        </w:rPr>
        <w:t>กิจการ</w:t>
      </w:r>
      <w:r w:rsidRPr="00444A99">
        <w:rPr>
          <w:rFonts w:asciiTheme="majorBidi" w:hAnsiTheme="majorBidi" w:cstheme="majorBidi"/>
          <w:sz w:val="30"/>
          <w:szCs w:val="30"/>
          <w:cs/>
        </w:rPr>
        <w:t xml:space="preserve"> ณ</w:t>
      </w:r>
      <w:r w:rsidRPr="00444A99">
        <w:rPr>
          <w:rFonts w:asciiTheme="majorBidi" w:hAnsiTheme="majorBidi" w:cstheme="majorBidi"/>
          <w:sz w:val="30"/>
          <w:szCs w:val="30"/>
        </w:rPr>
        <w:t xml:space="preserve"> </w:t>
      </w:r>
      <w:r w:rsidRPr="00444A99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444A99">
        <w:rPr>
          <w:rFonts w:asciiTheme="majorBidi" w:hAnsiTheme="majorBidi" w:cstheme="majorBidi"/>
          <w:sz w:val="30"/>
          <w:szCs w:val="30"/>
        </w:rPr>
        <w:t xml:space="preserve"> 31 </w:t>
      </w:r>
      <w:r w:rsidRPr="00444A99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444A9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44A99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9</w:t>
      </w:r>
      <w:r w:rsidR="000E524D">
        <w:rPr>
          <w:rFonts w:asciiTheme="majorBidi" w:hAnsiTheme="majorBidi" w:cstheme="majorBidi"/>
          <w:sz w:val="30"/>
          <w:szCs w:val="30"/>
        </w:rPr>
        <w:t xml:space="preserve"> </w:t>
      </w:r>
      <w:r w:rsidRPr="00444A99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444A99">
        <w:rPr>
          <w:rFonts w:asciiTheme="majorBidi" w:hAnsiTheme="majorBidi" w:cstheme="majorBidi"/>
          <w:sz w:val="30"/>
          <w:szCs w:val="30"/>
        </w:rPr>
        <w:t xml:space="preserve"> </w:t>
      </w:r>
      <w:r w:rsidRPr="00444A99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8318C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44A99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Pr="00444A99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444A99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444A99">
        <w:rPr>
          <w:rFonts w:asciiTheme="majorBidi" w:hAnsiTheme="majorBidi" w:cstheme="majorBidi"/>
          <w:sz w:val="30"/>
          <w:szCs w:val="30"/>
        </w:rPr>
        <w:t xml:space="preserve">31 </w:t>
      </w:r>
      <w:r w:rsidRPr="00444A99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444A9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44A99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9</w:t>
      </w:r>
      <w:r w:rsidRPr="00444A9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E61FC" w:rsidRPr="008E61FC">
        <w:rPr>
          <w:rFonts w:asciiTheme="majorBidi" w:hAnsiTheme="majorBidi" w:cs="Angsana New" w:hint="cs"/>
          <w:sz w:val="30"/>
          <w:szCs w:val="30"/>
          <w:cs/>
        </w:rPr>
        <w:t>และหมายเหตุประกอบงบการเงินแบบย่อ</w:t>
      </w:r>
      <w:r w:rsidR="008E61FC" w:rsidRPr="008E61FC">
        <w:rPr>
          <w:rFonts w:asciiTheme="majorBidi" w:hAnsiTheme="majorBidi" w:cs="Angsana New"/>
          <w:sz w:val="30"/>
          <w:szCs w:val="30"/>
          <w:cs/>
        </w:rPr>
        <w:t xml:space="preserve"> (</w:t>
      </w:r>
      <w:r w:rsidR="008E61FC" w:rsidRPr="008E61FC">
        <w:rPr>
          <w:rFonts w:asciiTheme="majorBidi" w:hAnsiTheme="majorBidi" w:cs="Angsana New" w:hint="cs"/>
          <w:sz w:val="30"/>
          <w:szCs w:val="30"/>
          <w:cs/>
        </w:rPr>
        <w:t>ข้อมูลทางการเงินระหว่างกาล</w:t>
      </w:r>
      <w:r w:rsidR="008E61FC" w:rsidRPr="008E61FC">
        <w:rPr>
          <w:rFonts w:asciiTheme="majorBidi" w:hAnsiTheme="majorBidi" w:cs="Angsana New"/>
          <w:sz w:val="30"/>
          <w:szCs w:val="30"/>
          <w:cs/>
        </w:rPr>
        <w:t>)</w:t>
      </w:r>
      <w:r w:rsidRPr="00444A99">
        <w:rPr>
          <w:rFonts w:asciiTheme="majorBidi" w:hAnsiTheme="majorBidi" w:cstheme="majorBidi"/>
          <w:sz w:val="30"/>
          <w:szCs w:val="30"/>
          <w:cs/>
        </w:rPr>
        <w:t xml:space="preserve"> ของบริษัท คอปเปอร์</w:t>
      </w:r>
      <w:r w:rsidRPr="00444A99">
        <w:rPr>
          <w:rFonts w:asciiTheme="majorBidi" w:hAnsiTheme="majorBidi" w:cstheme="majorBidi"/>
          <w:sz w:val="30"/>
          <w:szCs w:val="30"/>
        </w:rPr>
        <w:t xml:space="preserve"> </w:t>
      </w:r>
      <w:r w:rsidRPr="00444A99">
        <w:rPr>
          <w:rFonts w:asciiTheme="majorBidi" w:hAnsiTheme="majorBidi" w:cstheme="majorBidi"/>
          <w:sz w:val="30"/>
          <w:szCs w:val="30"/>
          <w:cs/>
        </w:rPr>
        <w:t xml:space="preserve">ไวร์ด จำกัด </w:t>
      </w:r>
      <w:r w:rsidRPr="00444A99">
        <w:rPr>
          <w:rFonts w:asciiTheme="majorBidi" w:hAnsiTheme="majorBidi" w:cstheme="majorBidi"/>
          <w:sz w:val="30"/>
          <w:szCs w:val="30"/>
        </w:rPr>
        <w:t>(</w:t>
      </w:r>
      <w:r w:rsidRPr="00444A99">
        <w:rPr>
          <w:rFonts w:asciiTheme="majorBidi" w:hAnsiTheme="majorBidi" w:cstheme="majorBidi"/>
          <w:sz w:val="30"/>
          <w:szCs w:val="30"/>
          <w:cs/>
        </w:rPr>
        <w:t>มหาชน</w:t>
      </w:r>
      <w:r w:rsidRPr="00444A99">
        <w:rPr>
          <w:rFonts w:asciiTheme="majorBidi" w:hAnsiTheme="majorBidi" w:cstheme="majorBidi"/>
          <w:sz w:val="30"/>
          <w:szCs w:val="30"/>
        </w:rPr>
        <w:t xml:space="preserve">) </w:t>
      </w:r>
      <w:r w:rsidRPr="00444A99">
        <w:rPr>
          <w:rFonts w:asciiTheme="majorBidi" w:hAnsiTheme="majorBidi" w:cstheme="majorBidi"/>
          <w:sz w:val="30"/>
          <w:szCs w:val="30"/>
          <w:cs/>
        </w:rPr>
        <w:t>และบริษัทย่อย และของเฉพาะบริษัท คอปเปอร์</w:t>
      </w:r>
      <w:r w:rsidRPr="00444A99">
        <w:rPr>
          <w:rFonts w:asciiTheme="majorBidi" w:hAnsiTheme="majorBidi" w:cstheme="majorBidi"/>
          <w:sz w:val="30"/>
          <w:szCs w:val="30"/>
        </w:rPr>
        <w:t xml:space="preserve"> </w:t>
      </w:r>
      <w:r w:rsidRPr="00444A99">
        <w:rPr>
          <w:rFonts w:asciiTheme="majorBidi" w:hAnsiTheme="majorBidi" w:cstheme="majorBidi"/>
          <w:sz w:val="30"/>
          <w:szCs w:val="30"/>
          <w:cs/>
        </w:rPr>
        <w:t xml:space="preserve">ไวร์ด จำกัด </w:t>
      </w:r>
      <w:r w:rsidRPr="00444A99">
        <w:rPr>
          <w:rFonts w:asciiTheme="majorBidi" w:hAnsiTheme="majorBidi" w:cstheme="majorBidi"/>
          <w:sz w:val="30"/>
          <w:szCs w:val="30"/>
        </w:rPr>
        <w:t>(</w:t>
      </w:r>
      <w:r w:rsidRPr="00444A99">
        <w:rPr>
          <w:rFonts w:asciiTheme="majorBidi" w:hAnsiTheme="majorBidi" w:cstheme="majorBidi"/>
          <w:sz w:val="30"/>
          <w:szCs w:val="30"/>
          <w:cs/>
        </w:rPr>
        <w:t>มหาชน</w:t>
      </w:r>
      <w:r w:rsidRPr="00444A99">
        <w:rPr>
          <w:rFonts w:asciiTheme="majorBidi" w:hAnsiTheme="majorBidi" w:cstheme="majorBidi"/>
          <w:sz w:val="30"/>
          <w:szCs w:val="30"/>
        </w:rPr>
        <w:t>)</w:t>
      </w:r>
      <w:r w:rsidRPr="00444A99">
        <w:rPr>
          <w:rFonts w:asciiTheme="majorBidi" w:hAnsiTheme="majorBidi" w:cstheme="majorBidi"/>
          <w:sz w:val="30"/>
          <w:szCs w:val="30"/>
          <w:cs/>
        </w:rPr>
        <w:t xml:space="preserve"> ตามลำดับ ซึ่งผู้บริหารของกิจการเป็นผู้รับผิดชอบในการจัดทำ</w:t>
      </w:r>
      <w:r w:rsidR="00543503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543503" w:rsidRPr="00543503">
        <w:rPr>
          <w:rFonts w:asciiTheme="majorBidi" w:hAnsiTheme="majorBidi" w:cs="Angsana New" w:hint="cs"/>
          <w:sz w:val="30"/>
          <w:szCs w:val="30"/>
          <w:cs/>
        </w:rPr>
        <w:t>นำเสนอข้อมูลทางการเงิน</w:t>
      </w:r>
      <w:r w:rsidR="00D93562" w:rsidRPr="00D93562">
        <w:rPr>
          <w:rFonts w:asciiTheme="majorBidi" w:hAnsiTheme="majorBidi" w:cs="Angsana New" w:hint="cs"/>
          <w:sz w:val="30"/>
          <w:szCs w:val="30"/>
          <w:cs/>
        </w:rPr>
        <w:t>ระหว่างกาลเหล่านี้</w:t>
      </w:r>
      <w:r w:rsidRPr="00444A99">
        <w:rPr>
          <w:rFonts w:asciiTheme="majorBidi" w:hAnsiTheme="majorBidi" w:cstheme="majorBidi"/>
          <w:sz w:val="30"/>
          <w:szCs w:val="30"/>
          <w:cs/>
        </w:rPr>
        <w:t xml:space="preserve">ตามมาตรฐานการบัญชีฉบับที่ </w:t>
      </w:r>
      <w:r w:rsidRPr="00444A99">
        <w:rPr>
          <w:rFonts w:asciiTheme="majorBidi" w:hAnsiTheme="majorBidi" w:cstheme="majorBidi"/>
          <w:sz w:val="30"/>
          <w:szCs w:val="30"/>
        </w:rPr>
        <w:t>34</w:t>
      </w:r>
      <w:r w:rsidRPr="00444A99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</w:t>
      </w:r>
      <w:r w:rsidR="00A20F17" w:rsidRPr="00A20F17">
        <w:rPr>
          <w:rFonts w:asciiTheme="majorBidi" w:hAnsiTheme="majorBidi" w:cs="Angsana New" w:hint="cs"/>
          <w:sz w:val="30"/>
          <w:szCs w:val="30"/>
          <w:cs/>
        </w:rPr>
        <w:t>ข้อมูลทางการเงิน</w:t>
      </w:r>
      <w:r w:rsidR="002D61BC" w:rsidRPr="002D61BC">
        <w:rPr>
          <w:rFonts w:asciiTheme="majorBidi" w:hAnsiTheme="majorBidi" w:cs="Angsana New" w:hint="cs"/>
          <w:sz w:val="30"/>
          <w:szCs w:val="30"/>
          <w:cs/>
        </w:rPr>
        <w:t>ระหว่างกาล</w:t>
      </w:r>
      <w:r w:rsidRPr="00444A99">
        <w:rPr>
          <w:rFonts w:asciiTheme="majorBidi" w:hAnsiTheme="majorBidi" w:cstheme="majorBidi"/>
          <w:sz w:val="30"/>
          <w:szCs w:val="30"/>
          <w:cs/>
        </w:rPr>
        <w:t>ดังกล่าวจากผลการสอบทานของข้าพเจ้า</w:t>
      </w:r>
    </w:p>
    <w:p w14:paraId="0F4E748C" w14:textId="77777777" w:rsidR="00860C89" w:rsidRPr="00AD7AA5" w:rsidRDefault="00860C89" w:rsidP="000D0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FD9CF56" w14:textId="77777777" w:rsidR="00A322D4" w:rsidRPr="00AD7AA5" w:rsidRDefault="00A322D4" w:rsidP="00C3747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D7AA5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71F40416" w14:textId="77777777" w:rsidR="00A322D4" w:rsidRPr="00AD7AA5" w:rsidRDefault="00A322D4" w:rsidP="00C3747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94DA4C5" w14:textId="625AA555" w:rsidR="00A86AB1" w:rsidRPr="00AD7AA5" w:rsidRDefault="00A86AB1" w:rsidP="00C374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D7AA5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="0043613C" w:rsidRPr="00AD7AA5">
        <w:rPr>
          <w:rFonts w:asciiTheme="majorBidi" w:hAnsiTheme="majorBidi" w:cstheme="majorBidi"/>
          <w:sz w:val="30"/>
          <w:szCs w:val="30"/>
        </w:rPr>
        <w:t xml:space="preserve"> </w:t>
      </w:r>
      <w:r w:rsidR="002A7197" w:rsidRPr="002A7197">
        <w:rPr>
          <w:rFonts w:asciiTheme="majorBidi" w:hAnsiTheme="majorBidi" w:cstheme="majorBidi"/>
          <w:sz w:val="30"/>
          <w:szCs w:val="30"/>
        </w:rPr>
        <w:t>2410</w:t>
      </w:r>
      <w:r w:rsidRPr="00AD7A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D7AA5">
        <w:rPr>
          <w:rFonts w:asciiTheme="majorBidi" w:hAnsiTheme="majorBidi" w:cstheme="majorBidi"/>
          <w:sz w:val="30"/>
          <w:szCs w:val="30"/>
        </w:rPr>
        <w:t>“</w:t>
      </w:r>
      <w:r w:rsidRPr="00AD7AA5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             โดยผู้สอบบัญชีรับอนุญาตของกิจการ</w:t>
      </w:r>
      <w:r w:rsidRPr="00AD7AA5">
        <w:rPr>
          <w:rFonts w:asciiTheme="majorBidi" w:hAnsiTheme="majorBidi" w:cstheme="majorBidi"/>
          <w:sz w:val="30"/>
          <w:szCs w:val="30"/>
        </w:rPr>
        <w:t xml:space="preserve">” </w:t>
      </w:r>
      <w:r w:rsidRPr="00AD7AA5">
        <w:rPr>
          <w:rFonts w:asciiTheme="majorBidi" w:hAnsiTheme="majorBidi" w:cstheme="majorBidi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</w:t>
      </w:r>
      <w:r w:rsidRPr="00AD7AA5">
        <w:rPr>
          <w:rFonts w:asciiTheme="majorBidi" w:hAnsiTheme="majorBidi" w:cstheme="majorBidi"/>
          <w:spacing w:val="-10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Pr="00AD7AA5">
        <w:rPr>
          <w:rFonts w:asciiTheme="majorBidi" w:hAnsiTheme="majorBidi" w:cstheme="majorBidi"/>
          <w:sz w:val="30"/>
          <w:szCs w:val="30"/>
          <w:cs/>
        </w:rPr>
        <w:t xml:space="preserve">   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68DB6C83" w14:textId="44DECCB5" w:rsidR="00D5408E" w:rsidRPr="00AD7AA5" w:rsidRDefault="00D5408E" w:rsidP="00A86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FC63390" w14:textId="77777777" w:rsidR="00C37475" w:rsidRDefault="00C37475" w:rsidP="0014408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AB2BEAD" w14:textId="51B5087B" w:rsidR="00D857D3" w:rsidRPr="00AD7AA5" w:rsidRDefault="00D857D3" w:rsidP="0014408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D857D3" w:rsidRPr="00AD7AA5" w:rsidSect="00D857D3">
          <w:footerReference w:type="default" r:id="rId17"/>
          <w:footerReference w:type="first" r:id="rId18"/>
          <w:type w:val="nextColumn"/>
          <w:pgSz w:w="11907" w:h="16839" w:code="9"/>
          <w:pgMar w:top="691" w:right="1152" w:bottom="576" w:left="1152" w:header="720" w:footer="720" w:gutter="0"/>
          <w:pgNumType w:chapStyle="1"/>
          <w:cols w:space="708"/>
          <w:titlePg/>
          <w:docGrid w:linePitch="360"/>
        </w:sectPr>
      </w:pPr>
    </w:p>
    <w:p w14:paraId="6BB3193D" w14:textId="07DAF3DD" w:rsidR="00FA73F8" w:rsidRPr="00AD7AA5" w:rsidRDefault="00FA73F8" w:rsidP="00181DD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D7AA5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50DC243B" w14:textId="77777777" w:rsidR="00FA73F8" w:rsidRPr="00AD7AA5" w:rsidRDefault="00FA73F8" w:rsidP="00181DD8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7A90217" w14:textId="21D89F5B" w:rsidR="00622DE7" w:rsidRPr="00AD7AA5" w:rsidRDefault="00401B2C" w:rsidP="00181DD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01B2C">
        <w:rPr>
          <w:rFonts w:asciiTheme="majorBidi" w:hAnsiTheme="majorBidi" w:cs="Angsana New" w:hint="cs"/>
          <w:spacing w:val="-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401B2C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401B2C">
        <w:rPr>
          <w:rFonts w:asciiTheme="majorBidi" w:hAnsiTheme="majorBidi" w:cs="Angsana New" w:hint="cs"/>
          <w:spacing w:val="-4"/>
          <w:sz w:val="30"/>
          <w:szCs w:val="30"/>
          <w:cs/>
        </w:rPr>
        <w:t>ไม่ได้จัดทำขึ้นตามมาตรฐานการบัญชี</w:t>
      </w:r>
      <w:r w:rsidRPr="00401B2C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401B2C">
        <w:rPr>
          <w:rFonts w:asciiTheme="majorBidi" w:hAnsiTheme="majorBidi" w:cs="Angsana New" w:hint="cs"/>
          <w:spacing w:val="-4"/>
          <w:sz w:val="30"/>
          <w:szCs w:val="30"/>
          <w:cs/>
        </w:rPr>
        <w:t>ฉบับที่</w:t>
      </w:r>
      <w:r w:rsidRPr="00401B2C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>
        <w:rPr>
          <w:rFonts w:asciiTheme="majorBidi" w:eastAsiaTheme="minorEastAsia" w:hAnsiTheme="majorBidi" w:cs="Angsana New"/>
          <w:spacing w:val="-4"/>
          <w:sz w:val="30"/>
          <w:szCs w:val="30"/>
          <w:lang w:eastAsia="zh-CN"/>
        </w:rPr>
        <w:t>34</w:t>
      </w:r>
      <w:r w:rsidRPr="00401B2C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401B2C">
        <w:rPr>
          <w:rFonts w:asciiTheme="majorBidi" w:hAnsiTheme="majorBidi" w:cs="Angsana New" w:hint="cs"/>
          <w:spacing w:val="-4"/>
          <w:sz w:val="30"/>
          <w:szCs w:val="30"/>
          <w:cs/>
        </w:rPr>
        <w:t>เรื่อง</w:t>
      </w:r>
      <w:r w:rsidRPr="00401B2C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401B2C">
        <w:rPr>
          <w:rFonts w:asciiTheme="majorBidi" w:hAnsiTheme="majorBidi" w:cs="Angsana New" w:hint="cs"/>
          <w:spacing w:val="-4"/>
          <w:sz w:val="30"/>
          <w:szCs w:val="30"/>
          <w:cs/>
        </w:rPr>
        <w:t>การรายงานทางการเงินระหว่างกาล</w:t>
      </w:r>
      <w:r w:rsidRPr="00401B2C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401B2C">
        <w:rPr>
          <w:rFonts w:asciiTheme="majorBidi" w:hAnsiTheme="majorBidi" w:cs="Angsana New" w:hint="cs"/>
          <w:spacing w:val="-4"/>
          <w:sz w:val="30"/>
          <w:szCs w:val="30"/>
          <w:cs/>
        </w:rPr>
        <w:t>ในสาระสำคัญจากการสอบทานของข้าพเจ้า</w:t>
      </w:r>
    </w:p>
    <w:p w14:paraId="70415A3D" w14:textId="162FC5BB" w:rsidR="009400DF" w:rsidRPr="00AD7AA5" w:rsidRDefault="009400DF" w:rsidP="00181DD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541055B" w14:textId="76D3A582" w:rsidR="000A48BA" w:rsidRPr="00AD7AA5" w:rsidRDefault="000A48BA" w:rsidP="00181DD8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0816157" w14:textId="77777777" w:rsidR="00181DD8" w:rsidRPr="00AD7AA5" w:rsidRDefault="00181DD8" w:rsidP="00181DD8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A776D11" w14:textId="77777777" w:rsidR="000A48BA" w:rsidRPr="00AD7AA5" w:rsidRDefault="000A48BA" w:rsidP="00181DD8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2A00C81" w14:textId="2D149631" w:rsidR="00A86AB1" w:rsidRPr="00AD7AA5" w:rsidRDefault="00995F79" w:rsidP="00181DD8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  <w:r w:rsidRPr="00995F79">
        <w:rPr>
          <w:rFonts w:asciiTheme="majorBidi" w:hAnsiTheme="majorBidi" w:cstheme="majorBidi"/>
          <w:lang w:val="en-US"/>
        </w:rPr>
        <w:t>(</w:t>
      </w:r>
      <w:r w:rsidR="00363780">
        <w:rPr>
          <w:rFonts w:asciiTheme="majorBidi" w:hAnsiTheme="majorBidi" w:cstheme="majorBidi" w:hint="cs"/>
          <w:cs/>
          <w:lang w:val="en-US"/>
        </w:rPr>
        <w:t>กฤตย์ ธรรมทัตโต</w:t>
      </w:r>
      <w:r w:rsidRPr="00995F79">
        <w:rPr>
          <w:rFonts w:asciiTheme="majorBidi" w:hAnsiTheme="majorBidi" w:cstheme="majorBidi"/>
          <w:lang w:val="en-US"/>
        </w:rPr>
        <w:t>)</w:t>
      </w:r>
    </w:p>
    <w:p w14:paraId="410C76D9" w14:textId="77777777" w:rsidR="00A86AB1" w:rsidRPr="00AD7AA5" w:rsidRDefault="00A86AB1" w:rsidP="00181DD8">
      <w:pPr>
        <w:pStyle w:val="T"/>
        <w:tabs>
          <w:tab w:val="left" w:pos="540"/>
        </w:tabs>
        <w:ind w:left="0" w:right="-43"/>
        <w:jc w:val="thaiDistribute"/>
        <w:rPr>
          <w:rFonts w:asciiTheme="majorBidi" w:hAnsiTheme="majorBidi" w:cstheme="majorBidi"/>
          <w:cs/>
        </w:rPr>
      </w:pPr>
      <w:r w:rsidRPr="00AD7AA5">
        <w:rPr>
          <w:rFonts w:asciiTheme="majorBidi" w:hAnsiTheme="majorBidi" w:cstheme="majorBidi"/>
          <w:cs/>
        </w:rPr>
        <w:t>ผู้สอบบัญชีรับอนุญาต</w:t>
      </w:r>
    </w:p>
    <w:p w14:paraId="16382F56" w14:textId="051498FD" w:rsidR="00A86AB1" w:rsidRPr="00AD7AA5" w:rsidRDefault="00A86AB1" w:rsidP="00181DD8">
      <w:pPr>
        <w:pStyle w:val="T"/>
        <w:tabs>
          <w:tab w:val="left" w:pos="540"/>
        </w:tabs>
        <w:ind w:left="0" w:right="-43"/>
        <w:jc w:val="thaiDistribute"/>
        <w:rPr>
          <w:rFonts w:asciiTheme="majorBidi" w:hAnsiTheme="majorBidi" w:cstheme="majorBidi"/>
          <w:cs/>
        </w:rPr>
      </w:pPr>
      <w:r w:rsidRPr="00AD7AA5">
        <w:rPr>
          <w:rFonts w:asciiTheme="majorBidi" w:hAnsiTheme="majorBidi" w:cstheme="majorBidi"/>
          <w:cs/>
        </w:rPr>
        <w:t>เลขทะเบียน</w:t>
      </w:r>
      <w:r w:rsidRPr="00AD7AA5">
        <w:rPr>
          <w:rFonts w:asciiTheme="majorBidi" w:hAnsiTheme="majorBidi" w:cstheme="majorBidi"/>
          <w:cs/>
          <w:lang w:val="en-US"/>
        </w:rPr>
        <w:t xml:space="preserve">  </w:t>
      </w:r>
      <w:r w:rsidR="002A7197" w:rsidRPr="002A7197">
        <w:rPr>
          <w:rFonts w:asciiTheme="majorBidi" w:hAnsiTheme="majorBidi" w:cstheme="majorBidi"/>
          <w:lang w:val="en-US"/>
        </w:rPr>
        <w:t>11915</w:t>
      </w:r>
    </w:p>
    <w:p w14:paraId="047CBB2E" w14:textId="77777777" w:rsidR="00A322D4" w:rsidRPr="00AD7AA5" w:rsidRDefault="00A322D4" w:rsidP="00181DD8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</w:p>
    <w:p w14:paraId="40258B62" w14:textId="77777777" w:rsidR="00A322D4" w:rsidRPr="00AD7AA5" w:rsidRDefault="00A322D4" w:rsidP="00181D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D7AA5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554425D4" w14:textId="77777777" w:rsidR="00F65484" w:rsidRDefault="00A322D4" w:rsidP="00F65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D7AA5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DC7EAF8" w14:textId="0B8D6A7A" w:rsidR="0014408E" w:rsidRPr="00AD7AA5" w:rsidRDefault="007B2A16" w:rsidP="00F65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7</w:t>
      </w:r>
      <w:r w:rsidR="002276A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747F3">
        <w:rPr>
          <w:rFonts w:asciiTheme="majorBidi" w:hAnsiTheme="majorBidi" w:cs="Angsana New" w:hint="cs"/>
          <w:sz w:val="30"/>
          <w:szCs w:val="30"/>
          <w:cs/>
        </w:rPr>
        <w:t>พฤษภาคม</w:t>
      </w:r>
      <w:r w:rsidR="002276A3">
        <w:rPr>
          <w:rFonts w:asciiTheme="majorBidi" w:hAnsiTheme="majorBidi" w:cstheme="majorBidi"/>
          <w:sz w:val="30"/>
          <w:szCs w:val="30"/>
        </w:rPr>
        <w:t xml:space="preserve"> </w:t>
      </w:r>
      <w:r w:rsidR="002A7197" w:rsidRPr="002A7197">
        <w:rPr>
          <w:rFonts w:asciiTheme="majorBidi" w:hAnsiTheme="majorBidi" w:cstheme="majorBidi"/>
          <w:sz w:val="30"/>
          <w:szCs w:val="30"/>
        </w:rPr>
        <w:t>256</w:t>
      </w:r>
      <w:r w:rsidR="006747F3">
        <w:rPr>
          <w:rFonts w:asciiTheme="majorBidi" w:hAnsiTheme="majorBidi" w:cstheme="majorBidi"/>
          <w:sz w:val="30"/>
          <w:szCs w:val="30"/>
        </w:rPr>
        <w:t>9</w:t>
      </w:r>
    </w:p>
    <w:p w14:paraId="07B8331A" w14:textId="77777777" w:rsidR="0014408E" w:rsidRDefault="0014408E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5E85358" w14:textId="77777777" w:rsidR="00D857D3" w:rsidRDefault="00D857D3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6E0CFC0" w14:textId="77777777" w:rsidR="00D857D3" w:rsidRDefault="00D857D3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D857D3" w:rsidSect="00D857D3">
      <w:headerReference w:type="first" r:id="rId19"/>
      <w:footerReference w:type="first" r:id="rId20"/>
      <w:type w:val="nextColumn"/>
      <w:pgSz w:w="11907" w:h="16839" w:code="9"/>
      <w:pgMar w:top="691" w:right="1152" w:bottom="576" w:left="1152" w:header="720" w:footer="720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6A0C91" w14:textId="77777777" w:rsidR="005355A6" w:rsidRDefault="005355A6">
      <w:r>
        <w:separator/>
      </w:r>
    </w:p>
  </w:endnote>
  <w:endnote w:type="continuationSeparator" w:id="0">
    <w:p w14:paraId="0BA2144A" w14:textId="77777777" w:rsidR="005355A6" w:rsidRDefault="005355A6">
      <w:r>
        <w:continuationSeparator/>
      </w:r>
    </w:p>
  </w:endnote>
  <w:endnote w:type="continuationNotice" w:id="1">
    <w:p w14:paraId="3344BFA3" w14:textId="77777777" w:rsidR="005355A6" w:rsidRDefault="005355A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Gabriola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35E30" w14:textId="1A1012DF" w:rsidR="005266CA" w:rsidRDefault="005266CA" w:rsidP="00617F1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 w:rsidR="002A7197" w:rsidRPr="002A7197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5C511195" w14:textId="77777777" w:rsidR="005266CA" w:rsidRDefault="005266CA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2D1C592C" w14:textId="2D72C375" w:rsidR="005266CA" w:rsidRDefault="005266C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 w:rsidR="002A7197" w:rsidRPr="002A7197"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</w:t>
    </w:r>
    <w:r w:rsidR="00995F79" w:rsidRPr="00995F79">
      <w:rPr>
        <w:rFonts w:ascii="Angsana New" w:hAnsi="Angsana New"/>
        <w:i/>
        <w:iCs/>
        <w:color w:val="0000FF"/>
        <w:sz w:val="30"/>
        <w:szCs w:val="30"/>
      </w:rPr>
      <w:t>(</w:t>
    </w:r>
    <w:r>
      <w:rPr>
        <w:rFonts w:ascii="Angsana New" w:hAnsi="Angsana New"/>
        <w:i/>
        <w:iCs/>
        <w:color w:val="0000FF"/>
        <w:sz w:val="30"/>
        <w:szCs w:val="30"/>
      </w:rPr>
      <w:t>Thai Version</w:t>
    </w:r>
    <w:r w:rsidR="00995F79" w:rsidRPr="00995F79">
      <w:rPr>
        <w:rFonts w:ascii="Angsana New" w:hAnsi="Angsana New"/>
        <w:i/>
        <w:iCs/>
        <w:color w:val="0000FF"/>
        <w:sz w:val="30"/>
        <w:szCs w:val="30"/>
      </w:rPr>
      <w:t>)</w:t>
    </w:r>
    <w:r>
      <w:rPr>
        <w:rFonts w:ascii="Angsana New" w:hAnsi="Angsana New"/>
        <w:i/>
        <w:iCs/>
        <w:color w:val="0000FF"/>
        <w:sz w:val="30"/>
        <w:szCs w:val="30"/>
      </w:rPr>
      <w:t xml:space="preserve"> March </w:t>
    </w:r>
    <w:r w:rsidR="002A7197" w:rsidRPr="002A7197">
      <w:rPr>
        <w:rFonts w:ascii="Angsana New" w:hAnsi="Angsana New"/>
        <w:i/>
        <w:iCs/>
        <w:color w:val="0000FF"/>
        <w:sz w:val="30"/>
        <w:szCs w:val="30"/>
      </w:rPr>
      <w:t>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D3D94" w14:textId="77777777" w:rsidR="005266CA" w:rsidRPr="00960645" w:rsidRDefault="005266C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406D7" w14:textId="77777777" w:rsidR="005266CA" w:rsidRDefault="005266CA" w:rsidP="00F2000C">
    <w:pPr>
      <w:pStyle w:val="Footer"/>
      <w:framePr w:wrap="around" w:vAnchor="text" w:hAnchor="margin" w:xAlign="right" w:y="1"/>
      <w:rPr>
        <w:rStyle w:val="PageNumber"/>
      </w:rPr>
    </w:pPr>
  </w:p>
  <w:p w14:paraId="766766C1" w14:textId="77777777" w:rsidR="005266CA" w:rsidRPr="00754709" w:rsidRDefault="005266CA" w:rsidP="00687A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68F32" w14:textId="5A3F6F0E" w:rsidR="005266CA" w:rsidRPr="009A4BCC" w:rsidRDefault="005266CA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2E573E">
      <w:rPr>
        <w:rFonts w:ascii="Angsana New" w:hAnsi="Angsana New"/>
        <w:sz w:val="30"/>
        <w:szCs w:val="30"/>
      </w:rPr>
      <w:fldChar w:fldCharType="begin"/>
    </w:r>
    <w:r w:rsidRPr="002E573E">
      <w:rPr>
        <w:rFonts w:ascii="Angsana New" w:hAnsi="Angsana New"/>
        <w:sz w:val="30"/>
        <w:szCs w:val="30"/>
      </w:rPr>
      <w:instrText xml:space="preserve"> PAGE   \* MERGEFORMAT </w:instrText>
    </w:r>
    <w:r w:rsidRPr="002E573E">
      <w:rPr>
        <w:rFonts w:ascii="Angsana New" w:hAnsi="Angsana New"/>
        <w:sz w:val="30"/>
        <w:szCs w:val="30"/>
      </w:rPr>
      <w:fldChar w:fldCharType="separate"/>
    </w:r>
    <w:r w:rsidR="002A7197" w:rsidRPr="002A7197">
      <w:rPr>
        <w:rFonts w:ascii="Angsana New" w:hAnsi="Angsana New"/>
        <w:noProof/>
        <w:sz w:val="30"/>
        <w:szCs w:val="30"/>
        <w:lang w:val="en-US"/>
      </w:rPr>
      <w:t>2</w:t>
    </w:r>
    <w:r w:rsidRPr="002E573E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5712C" w14:textId="77777777" w:rsidR="00C37475" w:rsidRDefault="00C37475" w:rsidP="00F2000C">
    <w:pPr>
      <w:pStyle w:val="Footer"/>
      <w:framePr w:wrap="around" w:vAnchor="text" w:hAnchor="margin" w:xAlign="right" w:y="1"/>
      <w:rPr>
        <w:rStyle w:val="PageNumber"/>
      </w:rPr>
    </w:pPr>
  </w:p>
  <w:p w14:paraId="7E837B73" w14:textId="77777777" w:rsidR="00C37475" w:rsidRPr="00754709" w:rsidRDefault="00C37475" w:rsidP="00687A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3490829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18358CC" w14:textId="29A032FE" w:rsidR="005266CA" w:rsidRPr="0059016C" w:rsidRDefault="005266C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9016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9016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9016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2A7197" w:rsidRPr="002A7197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Pr="0059016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03E929" w14:textId="77777777" w:rsidR="005355A6" w:rsidRDefault="005355A6">
      <w:r>
        <w:separator/>
      </w:r>
    </w:p>
  </w:footnote>
  <w:footnote w:type="continuationSeparator" w:id="0">
    <w:p w14:paraId="09B01BF9" w14:textId="77777777" w:rsidR="005355A6" w:rsidRDefault="005355A6">
      <w:r>
        <w:continuationSeparator/>
      </w:r>
    </w:p>
  </w:footnote>
  <w:footnote w:type="continuationNotice" w:id="1">
    <w:p w14:paraId="2CCB5A75" w14:textId="77777777" w:rsidR="005355A6" w:rsidRDefault="005355A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E9709" w14:textId="77777777" w:rsidR="005266CA" w:rsidRDefault="00000000" w:rsidP="00713C50">
    <w:pPr>
      <w:pStyle w:val="Header"/>
    </w:pPr>
    <w:r>
      <w:rPr>
        <w:noProof/>
      </w:rPr>
      <w:pict w14:anchorId="3A53516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CC135" w14:textId="4C623DA1" w:rsidR="00921F48" w:rsidRPr="003D4E9B" w:rsidRDefault="00921F48" w:rsidP="003D4E9B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6FE33130" w14:textId="79E2FE43" w:rsidR="00921F48" w:rsidRPr="003D4E9B" w:rsidRDefault="00921F48" w:rsidP="003D4E9B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14414C0D" w14:textId="280F3E01" w:rsidR="00921F48" w:rsidRPr="003D4E9B" w:rsidRDefault="00921F48" w:rsidP="003D4E9B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6BCA7770" w14:textId="5155040A" w:rsidR="00921F48" w:rsidRPr="003D4E9B" w:rsidRDefault="00921F48" w:rsidP="003D4E9B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4588D351" w14:textId="2D1FA28B" w:rsidR="00921F48" w:rsidRPr="003D4E9B" w:rsidRDefault="00921F48" w:rsidP="003D4E9B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31AB795A" w14:textId="77777777" w:rsidR="00921F48" w:rsidRPr="003D4E9B" w:rsidRDefault="00921F48" w:rsidP="003D4E9B">
    <w:pPr>
      <w:pStyle w:val="Header"/>
      <w:spacing w:line="240" w:lineRule="auto"/>
      <w:rPr>
        <w:rFonts w:ascii="Angsana New" w:hAnsi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F6353" w14:textId="4FD027F3" w:rsidR="000D0D97" w:rsidRDefault="000D0D97">
    <w:pPr>
      <w:pStyle w:val="Header"/>
      <w:rPr>
        <w:noProof/>
      </w:rPr>
    </w:pPr>
  </w:p>
  <w:p w14:paraId="3E4B2C6C" w14:textId="77777777" w:rsidR="00785EE6" w:rsidRDefault="00785EE6">
    <w:pPr>
      <w:pStyle w:val="Header"/>
      <w:rPr>
        <w:noProof/>
      </w:rPr>
    </w:pPr>
  </w:p>
  <w:p w14:paraId="21BAB780" w14:textId="77777777" w:rsidR="00785EE6" w:rsidRDefault="00785EE6">
    <w:pPr>
      <w:pStyle w:val="Header"/>
      <w:rPr>
        <w:noProof/>
      </w:rPr>
    </w:pPr>
  </w:p>
  <w:p w14:paraId="0EF2F3B8" w14:textId="77777777" w:rsidR="00785EE6" w:rsidRDefault="00785EE6">
    <w:pPr>
      <w:pStyle w:val="Header"/>
      <w:rPr>
        <w:noProof/>
      </w:rPr>
    </w:pPr>
  </w:p>
  <w:p w14:paraId="5C403DB3" w14:textId="77777777" w:rsidR="00785EE6" w:rsidRDefault="00785EE6">
    <w:pPr>
      <w:pStyle w:val="Header"/>
      <w:rPr>
        <w:noProof/>
      </w:rPr>
    </w:pPr>
  </w:p>
  <w:p w14:paraId="3B1131E4" w14:textId="77777777" w:rsidR="00785EE6" w:rsidRDefault="00785EE6">
    <w:pPr>
      <w:pStyle w:val="Header"/>
      <w:rPr>
        <w:noProof/>
      </w:rPr>
    </w:pPr>
  </w:p>
  <w:p w14:paraId="137D0175" w14:textId="77777777" w:rsidR="00785EE6" w:rsidRDefault="00785EE6">
    <w:pPr>
      <w:pStyle w:val="Header"/>
      <w:rPr>
        <w:noProof/>
      </w:rPr>
    </w:pPr>
  </w:p>
  <w:p w14:paraId="468AF599" w14:textId="77777777" w:rsidR="00785EE6" w:rsidRDefault="00785EE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78F02" w14:textId="07284ACE" w:rsidR="00156365" w:rsidRDefault="00156365" w:rsidP="00156365">
    <w:pPr>
      <w:pStyle w:val="Header"/>
      <w:spacing w:line="240" w:lineRule="auto"/>
      <w:rPr>
        <w:noProof/>
      </w:rPr>
    </w:pPr>
  </w:p>
  <w:p w14:paraId="022B11C7" w14:textId="77777777" w:rsidR="00785EE6" w:rsidRDefault="00785EE6" w:rsidP="00156365">
    <w:pPr>
      <w:pStyle w:val="Header"/>
      <w:spacing w:line="240" w:lineRule="auto"/>
      <w:rPr>
        <w:noProof/>
      </w:rPr>
    </w:pPr>
  </w:p>
  <w:p w14:paraId="70F83678" w14:textId="77777777" w:rsidR="00785EE6" w:rsidRPr="00785EE6" w:rsidRDefault="00785EE6" w:rsidP="00156365">
    <w:pPr>
      <w:pStyle w:val="Header"/>
      <w:spacing w:line="240" w:lineRule="auto"/>
      <w:rPr>
        <w:rFonts w:asciiTheme="majorBidi" w:hAnsiTheme="majorBidi" w:cstheme="majorBidi"/>
        <w:sz w:val="36"/>
        <w:szCs w:val="36"/>
      </w:rPr>
    </w:pPr>
  </w:p>
  <w:p w14:paraId="4B3312CD" w14:textId="77777777" w:rsidR="003141B8" w:rsidRDefault="003141B8" w:rsidP="0015636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90FFEAF" w14:textId="55AA6254" w:rsidR="003141B8" w:rsidRDefault="003141B8" w:rsidP="0015636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D4FAE02" w14:textId="77777777" w:rsidR="003141B8" w:rsidRPr="00156365" w:rsidRDefault="003141B8" w:rsidP="0015636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94775"/>
    <w:multiLevelType w:val="hybridMultilevel"/>
    <w:tmpl w:val="896690BE"/>
    <w:lvl w:ilvl="0" w:tplc="B5E45A10">
      <w:start w:val="6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6F6E5E"/>
    <w:multiLevelType w:val="hybridMultilevel"/>
    <w:tmpl w:val="263AD0C8"/>
    <w:lvl w:ilvl="0" w:tplc="9A60F56E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E222FA"/>
    <w:multiLevelType w:val="multilevel"/>
    <w:tmpl w:val="3CE0E59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000000"/>
        <w:sz w:val="30"/>
        <w:szCs w:val="30"/>
        <w:lang w:val="en-GB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3F4E597E"/>
    <w:multiLevelType w:val="hybridMultilevel"/>
    <w:tmpl w:val="33FCAEE0"/>
    <w:lvl w:ilvl="0" w:tplc="376C7ACE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  <w:lang w:val="en-US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3FD46AC9"/>
    <w:multiLevelType w:val="hybridMultilevel"/>
    <w:tmpl w:val="F00CBC82"/>
    <w:lvl w:ilvl="0" w:tplc="FDFA2D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63A44AEB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C9610A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297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9F783E"/>
    <w:multiLevelType w:val="hybridMultilevel"/>
    <w:tmpl w:val="2DF803D4"/>
    <w:lvl w:ilvl="0" w:tplc="ED86E53E">
      <w:start w:val="1"/>
      <w:numFmt w:val="decimal"/>
      <w:lvlText w:val="%1"/>
      <w:lvlJc w:val="left"/>
      <w:pPr>
        <w:tabs>
          <w:tab w:val="num" w:pos="1080"/>
        </w:tabs>
        <w:ind w:left="13104" w:hanging="1448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2736" w:hanging="360"/>
      </w:pPr>
    </w:lvl>
    <w:lvl w:ilvl="2" w:tplc="0409001B" w:tentative="1">
      <w:start w:val="1"/>
      <w:numFmt w:val="lowerRoman"/>
      <w:lvlText w:val="%3."/>
      <w:lvlJc w:val="right"/>
      <w:pPr>
        <w:ind w:left="13456" w:hanging="180"/>
      </w:pPr>
    </w:lvl>
    <w:lvl w:ilvl="3" w:tplc="0409000F" w:tentative="1">
      <w:start w:val="1"/>
      <w:numFmt w:val="decimal"/>
      <w:lvlText w:val="%4."/>
      <w:lvlJc w:val="left"/>
      <w:pPr>
        <w:ind w:left="14176" w:hanging="360"/>
      </w:pPr>
    </w:lvl>
    <w:lvl w:ilvl="4" w:tplc="04090019" w:tentative="1">
      <w:start w:val="1"/>
      <w:numFmt w:val="lowerLetter"/>
      <w:lvlText w:val="%5."/>
      <w:lvlJc w:val="left"/>
      <w:pPr>
        <w:ind w:left="14896" w:hanging="360"/>
      </w:pPr>
    </w:lvl>
    <w:lvl w:ilvl="5" w:tplc="0409001B" w:tentative="1">
      <w:start w:val="1"/>
      <w:numFmt w:val="lowerRoman"/>
      <w:lvlText w:val="%6."/>
      <w:lvlJc w:val="right"/>
      <w:pPr>
        <w:ind w:left="15616" w:hanging="180"/>
      </w:pPr>
    </w:lvl>
    <w:lvl w:ilvl="6" w:tplc="0409000F" w:tentative="1">
      <w:start w:val="1"/>
      <w:numFmt w:val="decimal"/>
      <w:lvlText w:val="%7."/>
      <w:lvlJc w:val="left"/>
      <w:pPr>
        <w:ind w:left="16336" w:hanging="360"/>
      </w:pPr>
    </w:lvl>
    <w:lvl w:ilvl="7" w:tplc="04090019" w:tentative="1">
      <w:start w:val="1"/>
      <w:numFmt w:val="lowerLetter"/>
      <w:lvlText w:val="%8."/>
      <w:lvlJc w:val="left"/>
      <w:pPr>
        <w:ind w:left="17056" w:hanging="360"/>
      </w:pPr>
    </w:lvl>
    <w:lvl w:ilvl="8" w:tplc="0409001B" w:tentative="1">
      <w:start w:val="1"/>
      <w:numFmt w:val="lowerRoman"/>
      <w:lvlText w:val="%9."/>
      <w:lvlJc w:val="right"/>
      <w:pPr>
        <w:ind w:left="17776" w:hanging="180"/>
      </w:pPr>
    </w:lvl>
  </w:abstractNum>
  <w:abstractNum w:abstractNumId="16" w15:restartNumberingAfterBreak="0">
    <w:nsid w:val="690817AE"/>
    <w:multiLevelType w:val="hybridMultilevel"/>
    <w:tmpl w:val="5226019A"/>
    <w:lvl w:ilvl="0" w:tplc="1CECEF48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5135BE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74176420"/>
    <w:multiLevelType w:val="hybridMultilevel"/>
    <w:tmpl w:val="D494B64C"/>
    <w:lvl w:ilvl="0" w:tplc="E0DC1B4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1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3161421">
    <w:abstractNumId w:val="10"/>
  </w:num>
  <w:num w:numId="2" w16cid:durableId="3869667">
    <w:abstractNumId w:val="20"/>
  </w:num>
  <w:num w:numId="3" w16cid:durableId="495803494">
    <w:abstractNumId w:val="0"/>
  </w:num>
  <w:num w:numId="4" w16cid:durableId="365185001">
    <w:abstractNumId w:val="15"/>
  </w:num>
  <w:num w:numId="5" w16cid:durableId="1562864348">
    <w:abstractNumId w:val="8"/>
  </w:num>
  <w:num w:numId="6" w16cid:durableId="1829900566">
    <w:abstractNumId w:val="1"/>
  </w:num>
  <w:num w:numId="7" w16cid:durableId="1586261268">
    <w:abstractNumId w:val="16"/>
  </w:num>
  <w:num w:numId="8" w16cid:durableId="887716463">
    <w:abstractNumId w:val="3"/>
  </w:num>
  <w:num w:numId="9" w16cid:durableId="1043796356">
    <w:abstractNumId w:val="2"/>
  </w:num>
  <w:num w:numId="10" w16cid:durableId="644504819">
    <w:abstractNumId w:val="21"/>
  </w:num>
  <w:num w:numId="11" w16cid:durableId="1585064083">
    <w:abstractNumId w:val="19"/>
  </w:num>
  <w:num w:numId="12" w16cid:durableId="1974601727">
    <w:abstractNumId w:val="13"/>
  </w:num>
  <w:num w:numId="13" w16cid:durableId="1001008957">
    <w:abstractNumId w:val="4"/>
  </w:num>
  <w:num w:numId="14" w16cid:durableId="562302820">
    <w:abstractNumId w:val="14"/>
  </w:num>
  <w:num w:numId="15" w16cid:durableId="1861235120">
    <w:abstractNumId w:val="17"/>
  </w:num>
  <w:num w:numId="16" w16cid:durableId="822625406">
    <w:abstractNumId w:val="12"/>
  </w:num>
  <w:num w:numId="17" w16cid:durableId="1323317405">
    <w:abstractNumId w:val="11"/>
  </w:num>
  <w:num w:numId="18" w16cid:durableId="143858597">
    <w:abstractNumId w:val="5"/>
  </w:num>
  <w:num w:numId="19" w16cid:durableId="728040440">
    <w:abstractNumId w:val="7"/>
  </w:num>
  <w:num w:numId="20" w16cid:durableId="205341465">
    <w:abstractNumId w:val="6"/>
  </w:num>
  <w:num w:numId="21" w16cid:durableId="626474736">
    <w:abstractNumId w:val="9"/>
  </w:num>
  <w:num w:numId="22" w16cid:durableId="1204055991">
    <w:abstractNumId w:val="5"/>
  </w:num>
  <w:num w:numId="23" w16cid:durableId="1952782392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_x000a_Ŭá䤟}_x000a__x000a_k耀＀dЀЀЀ＀＀＀＀"/>
  </w:docVars>
  <w:rsids>
    <w:rsidRoot w:val="00385CFC"/>
    <w:rsid w:val="0000010B"/>
    <w:rsid w:val="00000794"/>
    <w:rsid w:val="00001175"/>
    <w:rsid w:val="00001BEF"/>
    <w:rsid w:val="00001E92"/>
    <w:rsid w:val="00001FA0"/>
    <w:rsid w:val="0000257E"/>
    <w:rsid w:val="00002D6B"/>
    <w:rsid w:val="00003757"/>
    <w:rsid w:val="000039AE"/>
    <w:rsid w:val="0000435C"/>
    <w:rsid w:val="0000464A"/>
    <w:rsid w:val="00005ACB"/>
    <w:rsid w:val="00005BA6"/>
    <w:rsid w:val="00005BAB"/>
    <w:rsid w:val="00005CD0"/>
    <w:rsid w:val="0000610F"/>
    <w:rsid w:val="00006340"/>
    <w:rsid w:val="000063F2"/>
    <w:rsid w:val="00007B57"/>
    <w:rsid w:val="00010374"/>
    <w:rsid w:val="000105D6"/>
    <w:rsid w:val="00010BEE"/>
    <w:rsid w:val="00010E15"/>
    <w:rsid w:val="000110E8"/>
    <w:rsid w:val="00011182"/>
    <w:rsid w:val="0001150C"/>
    <w:rsid w:val="000116E1"/>
    <w:rsid w:val="0001192B"/>
    <w:rsid w:val="00011BD6"/>
    <w:rsid w:val="00011F8D"/>
    <w:rsid w:val="00012E83"/>
    <w:rsid w:val="000135F7"/>
    <w:rsid w:val="0001364C"/>
    <w:rsid w:val="00014453"/>
    <w:rsid w:val="00014580"/>
    <w:rsid w:val="000156D3"/>
    <w:rsid w:val="00015C52"/>
    <w:rsid w:val="000167A3"/>
    <w:rsid w:val="00017047"/>
    <w:rsid w:val="000179F5"/>
    <w:rsid w:val="00017F32"/>
    <w:rsid w:val="00020021"/>
    <w:rsid w:val="000200D3"/>
    <w:rsid w:val="00020182"/>
    <w:rsid w:val="0002055E"/>
    <w:rsid w:val="000205A8"/>
    <w:rsid w:val="00020882"/>
    <w:rsid w:val="00020E35"/>
    <w:rsid w:val="00020F5A"/>
    <w:rsid w:val="00021255"/>
    <w:rsid w:val="00021B62"/>
    <w:rsid w:val="00021C3A"/>
    <w:rsid w:val="00022087"/>
    <w:rsid w:val="00022B88"/>
    <w:rsid w:val="00023CBC"/>
    <w:rsid w:val="00023CE6"/>
    <w:rsid w:val="000241C7"/>
    <w:rsid w:val="0002440D"/>
    <w:rsid w:val="0002447E"/>
    <w:rsid w:val="00024953"/>
    <w:rsid w:val="00024B97"/>
    <w:rsid w:val="00024E37"/>
    <w:rsid w:val="00024F30"/>
    <w:rsid w:val="00024FAF"/>
    <w:rsid w:val="000251F8"/>
    <w:rsid w:val="000255DB"/>
    <w:rsid w:val="00025C3D"/>
    <w:rsid w:val="00026132"/>
    <w:rsid w:val="0002666D"/>
    <w:rsid w:val="00027A4F"/>
    <w:rsid w:val="000305ED"/>
    <w:rsid w:val="00030FDF"/>
    <w:rsid w:val="00031021"/>
    <w:rsid w:val="00031980"/>
    <w:rsid w:val="00031ADE"/>
    <w:rsid w:val="00031CED"/>
    <w:rsid w:val="00032088"/>
    <w:rsid w:val="0003211E"/>
    <w:rsid w:val="000322D3"/>
    <w:rsid w:val="00032ABF"/>
    <w:rsid w:val="0003340E"/>
    <w:rsid w:val="00033EFB"/>
    <w:rsid w:val="0003418A"/>
    <w:rsid w:val="000344E2"/>
    <w:rsid w:val="00034643"/>
    <w:rsid w:val="000351D6"/>
    <w:rsid w:val="00035A15"/>
    <w:rsid w:val="000364A0"/>
    <w:rsid w:val="000366ED"/>
    <w:rsid w:val="00036C0F"/>
    <w:rsid w:val="00036C24"/>
    <w:rsid w:val="00036D16"/>
    <w:rsid w:val="00036E95"/>
    <w:rsid w:val="00036EAF"/>
    <w:rsid w:val="00037302"/>
    <w:rsid w:val="00037651"/>
    <w:rsid w:val="00037979"/>
    <w:rsid w:val="00037DFC"/>
    <w:rsid w:val="00040306"/>
    <w:rsid w:val="000404E2"/>
    <w:rsid w:val="0004055C"/>
    <w:rsid w:val="00040791"/>
    <w:rsid w:val="00040952"/>
    <w:rsid w:val="00040C51"/>
    <w:rsid w:val="00040C98"/>
    <w:rsid w:val="00041166"/>
    <w:rsid w:val="00041597"/>
    <w:rsid w:val="00041C82"/>
    <w:rsid w:val="00041E72"/>
    <w:rsid w:val="00042213"/>
    <w:rsid w:val="00042F74"/>
    <w:rsid w:val="000432FE"/>
    <w:rsid w:val="00043355"/>
    <w:rsid w:val="000434F1"/>
    <w:rsid w:val="00043904"/>
    <w:rsid w:val="00043DDD"/>
    <w:rsid w:val="00043EF5"/>
    <w:rsid w:val="00044253"/>
    <w:rsid w:val="0004445C"/>
    <w:rsid w:val="000444A8"/>
    <w:rsid w:val="00044B94"/>
    <w:rsid w:val="00045613"/>
    <w:rsid w:val="00045E6A"/>
    <w:rsid w:val="000463AC"/>
    <w:rsid w:val="00046723"/>
    <w:rsid w:val="00046A73"/>
    <w:rsid w:val="00046A90"/>
    <w:rsid w:val="00046B12"/>
    <w:rsid w:val="00047022"/>
    <w:rsid w:val="000471C2"/>
    <w:rsid w:val="00047D03"/>
    <w:rsid w:val="000504F2"/>
    <w:rsid w:val="000506CE"/>
    <w:rsid w:val="00050935"/>
    <w:rsid w:val="00050D39"/>
    <w:rsid w:val="00050DDE"/>
    <w:rsid w:val="00050F67"/>
    <w:rsid w:val="0005119B"/>
    <w:rsid w:val="000512BB"/>
    <w:rsid w:val="00051417"/>
    <w:rsid w:val="00052028"/>
    <w:rsid w:val="00052251"/>
    <w:rsid w:val="000529F4"/>
    <w:rsid w:val="0005331B"/>
    <w:rsid w:val="00053A3A"/>
    <w:rsid w:val="00053DDA"/>
    <w:rsid w:val="0005401D"/>
    <w:rsid w:val="00054433"/>
    <w:rsid w:val="000544EB"/>
    <w:rsid w:val="00054A54"/>
    <w:rsid w:val="0005542F"/>
    <w:rsid w:val="000558C4"/>
    <w:rsid w:val="00055B09"/>
    <w:rsid w:val="00055B77"/>
    <w:rsid w:val="00056074"/>
    <w:rsid w:val="0005637A"/>
    <w:rsid w:val="00057AFD"/>
    <w:rsid w:val="0006008E"/>
    <w:rsid w:val="00060829"/>
    <w:rsid w:val="00060993"/>
    <w:rsid w:val="00060C7C"/>
    <w:rsid w:val="00060F47"/>
    <w:rsid w:val="00061B0E"/>
    <w:rsid w:val="00061CD2"/>
    <w:rsid w:val="00061CDD"/>
    <w:rsid w:val="00062766"/>
    <w:rsid w:val="0006276B"/>
    <w:rsid w:val="0006291F"/>
    <w:rsid w:val="00062B25"/>
    <w:rsid w:val="000630AF"/>
    <w:rsid w:val="000639A9"/>
    <w:rsid w:val="00063C7C"/>
    <w:rsid w:val="0006430D"/>
    <w:rsid w:val="000643EC"/>
    <w:rsid w:val="000648C7"/>
    <w:rsid w:val="00065008"/>
    <w:rsid w:val="0006537A"/>
    <w:rsid w:val="0006543E"/>
    <w:rsid w:val="00065604"/>
    <w:rsid w:val="0006571F"/>
    <w:rsid w:val="00065C76"/>
    <w:rsid w:val="0006607C"/>
    <w:rsid w:val="00066CF3"/>
    <w:rsid w:val="000672F9"/>
    <w:rsid w:val="000675C1"/>
    <w:rsid w:val="00070CBA"/>
    <w:rsid w:val="00070D40"/>
    <w:rsid w:val="000710E3"/>
    <w:rsid w:val="0007170E"/>
    <w:rsid w:val="00071E82"/>
    <w:rsid w:val="000724F0"/>
    <w:rsid w:val="00072552"/>
    <w:rsid w:val="00072C45"/>
    <w:rsid w:val="00073367"/>
    <w:rsid w:val="00073B75"/>
    <w:rsid w:val="00074891"/>
    <w:rsid w:val="00074C76"/>
    <w:rsid w:val="00074F14"/>
    <w:rsid w:val="000752E3"/>
    <w:rsid w:val="000754F4"/>
    <w:rsid w:val="00075907"/>
    <w:rsid w:val="00075927"/>
    <w:rsid w:val="00075B9F"/>
    <w:rsid w:val="00075FFE"/>
    <w:rsid w:val="000771ED"/>
    <w:rsid w:val="00077245"/>
    <w:rsid w:val="00077773"/>
    <w:rsid w:val="00077E11"/>
    <w:rsid w:val="0008036A"/>
    <w:rsid w:val="000803DF"/>
    <w:rsid w:val="00080867"/>
    <w:rsid w:val="00081B90"/>
    <w:rsid w:val="000822F7"/>
    <w:rsid w:val="000823FA"/>
    <w:rsid w:val="00082881"/>
    <w:rsid w:val="0008353E"/>
    <w:rsid w:val="00083991"/>
    <w:rsid w:val="00083EB2"/>
    <w:rsid w:val="00084552"/>
    <w:rsid w:val="00084630"/>
    <w:rsid w:val="00084E43"/>
    <w:rsid w:val="00084E93"/>
    <w:rsid w:val="00085378"/>
    <w:rsid w:val="00085479"/>
    <w:rsid w:val="000856E0"/>
    <w:rsid w:val="000857A9"/>
    <w:rsid w:val="00085EAB"/>
    <w:rsid w:val="000861CA"/>
    <w:rsid w:val="00086220"/>
    <w:rsid w:val="000864A5"/>
    <w:rsid w:val="00086754"/>
    <w:rsid w:val="00087870"/>
    <w:rsid w:val="00087F02"/>
    <w:rsid w:val="000900D2"/>
    <w:rsid w:val="000901E2"/>
    <w:rsid w:val="00090284"/>
    <w:rsid w:val="000904B7"/>
    <w:rsid w:val="00090EBA"/>
    <w:rsid w:val="00090F48"/>
    <w:rsid w:val="000913A0"/>
    <w:rsid w:val="00091549"/>
    <w:rsid w:val="0009217B"/>
    <w:rsid w:val="00092224"/>
    <w:rsid w:val="00092734"/>
    <w:rsid w:val="00092A0F"/>
    <w:rsid w:val="00092B09"/>
    <w:rsid w:val="00092D90"/>
    <w:rsid w:val="0009353D"/>
    <w:rsid w:val="000936BB"/>
    <w:rsid w:val="00093931"/>
    <w:rsid w:val="00093B30"/>
    <w:rsid w:val="00093CF2"/>
    <w:rsid w:val="0009417F"/>
    <w:rsid w:val="0009470A"/>
    <w:rsid w:val="00094BAF"/>
    <w:rsid w:val="00094C9A"/>
    <w:rsid w:val="00094D1B"/>
    <w:rsid w:val="00094FB4"/>
    <w:rsid w:val="00095319"/>
    <w:rsid w:val="00095A5F"/>
    <w:rsid w:val="00095E09"/>
    <w:rsid w:val="000967D6"/>
    <w:rsid w:val="00097659"/>
    <w:rsid w:val="000A0061"/>
    <w:rsid w:val="000A0559"/>
    <w:rsid w:val="000A07D2"/>
    <w:rsid w:val="000A0BB9"/>
    <w:rsid w:val="000A0C54"/>
    <w:rsid w:val="000A0FBB"/>
    <w:rsid w:val="000A12A1"/>
    <w:rsid w:val="000A171A"/>
    <w:rsid w:val="000A17FB"/>
    <w:rsid w:val="000A1E4E"/>
    <w:rsid w:val="000A1F36"/>
    <w:rsid w:val="000A2ED9"/>
    <w:rsid w:val="000A2F44"/>
    <w:rsid w:val="000A4117"/>
    <w:rsid w:val="000A48BA"/>
    <w:rsid w:val="000A49A3"/>
    <w:rsid w:val="000A4D19"/>
    <w:rsid w:val="000A518C"/>
    <w:rsid w:val="000A5C96"/>
    <w:rsid w:val="000A6B33"/>
    <w:rsid w:val="000A6D5A"/>
    <w:rsid w:val="000A74A7"/>
    <w:rsid w:val="000A74FD"/>
    <w:rsid w:val="000A7701"/>
    <w:rsid w:val="000A78E1"/>
    <w:rsid w:val="000A7BAD"/>
    <w:rsid w:val="000B00A5"/>
    <w:rsid w:val="000B07F1"/>
    <w:rsid w:val="000B0A54"/>
    <w:rsid w:val="000B0D32"/>
    <w:rsid w:val="000B13F1"/>
    <w:rsid w:val="000B142E"/>
    <w:rsid w:val="000B14A1"/>
    <w:rsid w:val="000B1A31"/>
    <w:rsid w:val="000B1ACA"/>
    <w:rsid w:val="000B1B9A"/>
    <w:rsid w:val="000B287F"/>
    <w:rsid w:val="000B33FE"/>
    <w:rsid w:val="000B444E"/>
    <w:rsid w:val="000B471A"/>
    <w:rsid w:val="000B5543"/>
    <w:rsid w:val="000B57F9"/>
    <w:rsid w:val="000B5A36"/>
    <w:rsid w:val="000B632C"/>
    <w:rsid w:val="000B6CDD"/>
    <w:rsid w:val="000B6D3D"/>
    <w:rsid w:val="000B7292"/>
    <w:rsid w:val="000B7375"/>
    <w:rsid w:val="000B7961"/>
    <w:rsid w:val="000B7BEC"/>
    <w:rsid w:val="000C00BB"/>
    <w:rsid w:val="000C1131"/>
    <w:rsid w:val="000C1276"/>
    <w:rsid w:val="000C1504"/>
    <w:rsid w:val="000C1616"/>
    <w:rsid w:val="000C18FA"/>
    <w:rsid w:val="000C1BA6"/>
    <w:rsid w:val="000C1BCD"/>
    <w:rsid w:val="000C1EA0"/>
    <w:rsid w:val="000C1FA9"/>
    <w:rsid w:val="000C2252"/>
    <w:rsid w:val="000C254E"/>
    <w:rsid w:val="000C2873"/>
    <w:rsid w:val="000C2B80"/>
    <w:rsid w:val="000C37D4"/>
    <w:rsid w:val="000C4BEF"/>
    <w:rsid w:val="000C4DF0"/>
    <w:rsid w:val="000C539F"/>
    <w:rsid w:val="000C582A"/>
    <w:rsid w:val="000C5849"/>
    <w:rsid w:val="000C58E3"/>
    <w:rsid w:val="000C5F10"/>
    <w:rsid w:val="000C698D"/>
    <w:rsid w:val="000C6B3B"/>
    <w:rsid w:val="000C6CBC"/>
    <w:rsid w:val="000C7169"/>
    <w:rsid w:val="000C73E4"/>
    <w:rsid w:val="000C74DD"/>
    <w:rsid w:val="000C7536"/>
    <w:rsid w:val="000C7AD5"/>
    <w:rsid w:val="000D01B3"/>
    <w:rsid w:val="000D0274"/>
    <w:rsid w:val="000D041B"/>
    <w:rsid w:val="000D0AE2"/>
    <w:rsid w:val="000D0B23"/>
    <w:rsid w:val="000D0CDC"/>
    <w:rsid w:val="000D0D2D"/>
    <w:rsid w:val="000D0D97"/>
    <w:rsid w:val="000D165D"/>
    <w:rsid w:val="000D16F5"/>
    <w:rsid w:val="000D1947"/>
    <w:rsid w:val="000D1F12"/>
    <w:rsid w:val="000D3265"/>
    <w:rsid w:val="000D33AC"/>
    <w:rsid w:val="000D3629"/>
    <w:rsid w:val="000D3EDE"/>
    <w:rsid w:val="000D3F3E"/>
    <w:rsid w:val="000D41EC"/>
    <w:rsid w:val="000D44CA"/>
    <w:rsid w:val="000D48EB"/>
    <w:rsid w:val="000D4A15"/>
    <w:rsid w:val="000D4AED"/>
    <w:rsid w:val="000D4C14"/>
    <w:rsid w:val="000D4CEA"/>
    <w:rsid w:val="000D4E2B"/>
    <w:rsid w:val="000D4E5E"/>
    <w:rsid w:val="000D5035"/>
    <w:rsid w:val="000D52D5"/>
    <w:rsid w:val="000D59C5"/>
    <w:rsid w:val="000D5A9D"/>
    <w:rsid w:val="000D6696"/>
    <w:rsid w:val="000D6971"/>
    <w:rsid w:val="000D7311"/>
    <w:rsid w:val="000E0429"/>
    <w:rsid w:val="000E069E"/>
    <w:rsid w:val="000E09BB"/>
    <w:rsid w:val="000E14C0"/>
    <w:rsid w:val="000E16D7"/>
    <w:rsid w:val="000E192D"/>
    <w:rsid w:val="000E199A"/>
    <w:rsid w:val="000E19AA"/>
    <w:rsid w:val="000E20CD"/>
    <w:rsid w:val="000E21B3"/>
    <w:rsid w:val="000E2F85"/>
    <w:rsid w:val="000E31D8"/>
    <w:rsid w:val="000E3890"/>
    <w:rsid w:val="000E39E5"/>
    <w:rsid w:val="000E3A2C"/>
    <w:rsid w:val="000E3C11"/>
    <w:rsid w:val="000E42B7"/>
    <w:rsid w:val="000E48C0"/>
    <w:rsid w:val="000E4BD7"/>
    <w:rsid w:val="000E524D"/>
    <w:rsid w:val="000E52F6"/>
    <w:rsid w:val="000E56AF"/>
    <w:rsid w:val="000E5B65"/>
    <w:rsid w:val="000E5F52"/>
    <w:rsid w:val="000E6788"/>
    <w:rsid w:val="000E6C2F"/>
    <w:rsid w:val="000E7191"/>
    <w:rsid w:val="000E7873"/>
    <w:rsid w:val="000E7A6C"/>
    <w:rsid w:val="000E7BE0"/>
    <w:rsid w:val="000F072B"/>
    <w:rsid w:val="000F0740"/>
    <w:rsid w:val="000F0BC6"/>
    <w:rsid w:val="000F0E7C"/>
    <w:rsid w:val="000F1A6F"/>
    <w:rsid w:val="000F1B66"/>
    <w:rsid w:val="000F1F35"/>
    <w:rsid w:val="000F24CC"/>
    <w:rsid w:val="000F2772"/>
    <w:rsid w:val="000F2AC5"/>
    <w:rsid w:val="000F2C64"/>
    <w:rsid w:val="000F3AF2"/>
    <w:rsid w:val="000F3B52"/>
    <w:rsid w:val="000F3E74"/>
    <w:rsid w:val="000F4B5E"/>
    <w:rsid w:val="000F4C1D"/>
    <w:rsid w:val="000F5F42"/>
    <w:rsid w:val="000F6D31"/>
    <w:rsid w:val="000F6F02"/>
    <w:rsid w:val="000F70F5"/>
    <w:rsid w:val="00100142"/>
    <w:rsid w:val="00100649"/>
    <w:rsid w:val="00100743"/>
    <w:rsid w:val="00100A6A"/>
    <w:rsid w:val="00101B47"/>
    <w:rsid w:val="00101DC0"/>
    <w:rsid w:val="00101E1D"/>
    <w:rsid w:val="00102218"/>
    <w:rsid w:val="0010274F"/>
    <w:rsid w:val="00102A15"/>
    <w:rsid w:val="00103875"/>
    <w:rsid w:val="00103D5A"/>
    <w:rsid w:val="00103EA7"/>
    <w:rsid w:val="00104960"/>
    <w:rsid w:val="001052F4"/>
    <w:rsid w:val="0010547F"/>
    <w:rsid w:val="001054AC"/>
    <w:rsid w:val="001054ED"/>
    <w:rsid w:val="00106290"/>
    <w:rsid w:val="00107BAC"/>
    <w:rsid w:val="00107E7D"/>
    <w:rsid w:val="0011021A"/>
    <w:rsid w:val="00110C30"/>
    <w:rsid w:val="001111E1"/>
    <w:rsid w:val="00111498"/>
    <w:rsid w:val="001115EB"/>
    <w:rsid w:val="001116BF"/>
    <w:rsid w:val="00112677"/>
    <w:rsid w:val="00112C87"/>
    <w:rsid w:val="0011380D"/>
    <w:rsid w:val="00113C05"/>
    <w:rsid w:val="00113FF0"/>
    <w:rsid w:val="00114699"/>
    <w:rsid w:val="00114F22"/>
    <w:rsid w:val="0011594E"/>
    <w:rsid w:val="00115D9F"/>
    <w:rsid w:val="001164EE"/>
    <w:rsid w:val="0011673B"/>
    <w:rsid w:val="00116B45"/>
    <w:rsid w:val="00116EC2"/>
    <w:rsid w:val="00116F93"/>
    <w:rsid w:val="001175D6"/>
    <w:rsid w:val="001201B0"/>
    <w:rsid w:val="001202FD"/>
    <w:rsid w:val="00120723"/>
    <w:rsid w:val="00120B65"/>
    <w:rsid w:val="00120C4E"/>
    <w:rsid w:val="001210C0"/>
    <w:rsid w:val="00121944"/>
    <w:rsid w:val="00121C06"/>
    <w:rsid w:val="0012246B"/>
    <w:rsid w:val="00122503"/>
    <w:rsid w:val="00123587"/>
    <w:rsid w:val="001238A0"/>
    <w:rsid w:val="001239BC"/>
    <w:rsid w:val="001243EB"/>
    <w:rsid w:val="00124AB3"/>
    <w:rsid w:val="00124AE3"/>
    <w:rsid w:val="00124E23"/>
    <w:rsid w:val="001253D7"/>
    <w:rsid w:val="0012558E"/>
    <w:rsid w:val="00125754"/>
    <w:rsid w:val="00125897"/>
    <w:rsid w:val="00126617"/>
    <w:rsid w:val="001271E0"/>
    <w:rsid w:val="00127668"/>
    <w:rsid w:val="00127C4B"/>
    <w:rsid w:val="00130D47"/>
    <w:rsid w:val="00130D89"/>
    <w:rsid w:val="001311D3"/>
    <w:rsid w:val="001313AD"/>
    <w:rsid w:val="00131892"/>
    <w:rsid w:val="00131B88"/>
    <w:rsid w:val="00131EB2"/>
    <w:rsid w:val="00132222"/>
    <w:rsid w:val="001324DC"/>
    <w:rsid w:val="0013267D"/>
    <w:rsid w:val="00132715"/>
    <w:rsid w:val="0013272D"/>
    <w:rsid w:val="00132980"/>
    <w:rsid w:val="00132BA5"/>
    <w:rsid w:val="00132F57"/>
    <w:rsid w:val="00134349"/>
    <w:rsid w:val="00134355"/>
    <w:rsid w:val="0013447B"/>
    <w:rsid w:val="001346D4"/>
    <w:rsid w:val="001347EF"/>
    <w:rsid w:val="00134A64"/>
    <w:rsid w:val="00134A9F"/>
    <w:rsid w:val="00134D5F"/>
    <w:rsid w:val="0013510E"/>
    <w:rsid w:val="00135138"/>
    <w:rsid w:val="0013549D"/>
    <w:rsid w:val="001357F2"/>
    <w:rsid w:val="00135BA3"/>
    <w:rsid w:val="0013657B"/>
    <w:rsid w:val="00136659"/>
    <w:rsid w:val="00137083"/>
    <w:rsid w:val="0013717D"/>
    <w:rsid w:val="0013796D"/>
    <w:rsid w:val="00137DF0"/>
    <w:rsid w:val="001400CC"/>
    <w:rsid w:val="001401E0"/>
    <w:rsid w:val="00140292"/>
    <w:rsid w:val="0014045F"/>
    <w:rsid w:val="00140632"/>
    <w:rsid w:val="001412D2"/>
    <w:rsid w:val="00141A20"/>
    <w:rsid w:val="00141D2E"/>
    <w:rsid w:val="00141D86"/>
    <w:rsid w:val="001422FE"/>
    <w:rsid w:val="00142B35"/>
    <w:rsid w:val="00142B3D"/>
    <w:rsid w:val="00143011"/>
    <w:rsid w:val="00143137"/>
    <w:rsid w:val="00143366"/>
    <w:rsid w:val="001435C0"/>
    <w:rsid w:val="00143890"/>
    <w:rsid w:val="00143DED"/>
    <w:rsid w:val="00143E4F"/>
    <w:rsid w:val="00143F40"/>
    <w:rsid w:val="0014408E"/>
    <w:rsid w:val="0014517B"/>
    <w:rsid w:val="0014562F"/>
    <w:rsid w:val="0014738E"/>
    <w:rsid w:val="001476E8"/>
    <w:rsid w:val="001476EA"/>
    <w:rsid w:val="00147E9B"/>
    <w:rsid w:val="00147FF3"/>
    <w:rsid w:val="00150273"/>
    <w:rsid w:val="001504E8"/>
    <w:rsid w:val="00150681"/>
    <w:rsid w:val="00150A11"/>
    <w:rsid w:val="00150DDF"/>
    <w:rsid w:val="00151AC4"/>
    <w:rsid w:val="00151C7F"/>
    <w:rsid w:val="00151CA8"/>
    <w:rsid w:val="00151D2B"/>
    <w:rsid w:val="00152D0A"/>
    <w:rsid w:val="00152E00"/>
    <w:rsid w:val="00153848"/>
    <w:rsid w:val="00153E26"/>
    <w:rsid w:val="001544E3"/>
    <w:rsid w:val="0015451C"/>
    <w:rsid w:val="00154776"/>
    <w:rsid w:val="001550B0"/>
    <w:rsid w:val="0015512B"/>
    <w:rsid w:val="00155479"/>
    <w:rsid w:val="00156365"/>
    <w:rsid w:val="0015657D"/>
    <w:rsid w:val="001573FD"/>
    <w:rsid w:val="00157C97"/>
    <w:rsid w:val="00157CDB"/>
    <w:rsid w:val="00160255"/>
    <w:rsid w:val="0016031D"/>
    <w:rsid w:val="00160769"/>
    <w:rsid w:val="001608E9"/>
    <w:rsid w:val="00161187"/>
    <w:rsid w:val="0016178C"/>
    <w:rsid w:val="00161A0D"/>
    <w:rsid w:val="00161AC9"/>
    <w:rsid w:val="0016238B"/>
    <w:rsid w:val="00162451"/>
    <w:rsid w:val="00162E7E"/>
    <w:rsid w:val="00162E95"/>
    <w:rsid w:val="001630D7"/>
    <w:rsid w:val="00163802"/>
    <w:rsid w:val="00163FB1"/>
    <w:rsid w:val="001648FB"/>
    <w:rsid w:val="00164BF3"/>
    <w:rsid w:val="00164FA7"/>
    <w:rsid w:val="001657B2"/>
    <w:rsid w:val="001657B9"/>
    <w:rsid w:val="00165A2C"/>
    <w:rsid w:val="00166549"/>
    <w:rsid w:val="0016746A"/>
    <w:rsid w:val="00167728"/>
    <w:rsid w:val="00167A63"/>
    <w:rsid w:val="00167D0E"/>
    <w:rsid w:val="00167EB5"/>
    <w:rsid w:val="0017045E"/>
    <w:rsid w:val="00170521"/>
    <w:rsid w:val="00170575"/>
    <w:rsid w:val="00170693"/>
    <w:rsid w:val="00170D29"/>
    <w:rsid w:val="00170EB5"/>
    <w:rsid w:val="001711B0"/>
    <w:rsid w:val="00171361"/>
    <w:rsid w:val="001717D4"/>
    <w:rsid w:val="001719AF"/>
    <w:rsid w:val="00171D43"/>
    <w:rsid w:val="00172186"/>
    <w:rsid w:val="00172348"/>
    <w:rsid w:val="00172AFB"/>
    <w:rsid w:val="00173059"/>
    <w:rsid w:val="00174060"/>
    <w:rsid w:val="0017472D"/>
    <w:rsid w:val="00174FFF"/>
    <w:rsid w:val="001750AA"/>
    <w:rsid w:val="001750B3"/>
    <w:rsid w:val="001751A8"/>
    <w:rsid w:val="0017520E"/>
    <w:rsid w:val="001759CC"/>
    <w:rsid w:val="00175E89"/>
    <w:rsid w:val="00175F1A"/>
    <w:rsid w:val="0017641D"/>
    <w:rsid w:val="00176469"/>
    <w:rsid w:val="001765EE"/>
    <w:rsid w:val="0017704E"/>
    <w:rsid w:val="001771DA"/>
    <w:rsid w:val="00177335"/>
    <w:rsid w:val="0017765D"/>
    <w:rsid w:val="00177841"/>
    <w:rsid w:val="00177CEF"/>
    <w:rsid w:val="0018021B"/>
    <w:rsid w:val="0018075B"/>
    <w:rsid w:val="00181DD8"/>
    <w:rsid w:val="00181DE0"/>
    <w:rsid w:val="00182829"/>
    <w:rsid w:val="00182D71"/>
    <w:rsid w:val="0018390E"/>
    <w:rsid w:val="00183CA4"/>
    <w:rsid w:val="00184715"/>
    <w:rsid w:val="001850A3"/>
    <w:rsid w:val="00185228"/>
    <w:rsid w:val="0018561C"/>
    <w:rsid w:val="00185EB4"/>
    <w:rsid w:val="00185FDB"/>
    <w:rsid w:val="0018617B"/>
    <w:rsid w:val="0018681D"/>
    <w:rsid w:val="001869EA"/>
    <w:rsid w:val="00186E89"/>
    <w:rsid w:val="00187423"/>
    <w:rsid w:val="00187992"/>
    <w:rsid w:val="0019003D"/>
    <w:rsid w:val="001909D1"/>
    <w:rsid w:val="001909F3"/>
    <w:rsid w:val="00191409"/>
    <w:rsid w:val="00191564"/>
    <w:rsid w:val="001918BE"/>
    <w:rsid w:val="00191940"/>
    <w:rsid w:val="00191B7A"/>
    <w:rsid w:val="00191DD8"/>
    <w:rsid w:val="001921AD"/>
    <w:rsid w:val="00192F3E"/>
    <w:rsid w:val="001931D5"/>
    <w:rsid w:val="00193725"/>
    <w:rsid w:val="00193BFA"/>
    <w:rsid w:val="001949BC"/>
    <w:rsid w:val="00194D35"/>
    <w:rsid w:val="00194D83"/>
    <w:rsid w:val="00194DD2"/>
    <w:rsid w:val="00195304"/>
    <w:rsid w:val="00195335"/>
    <w:rsid w:val="0019553A"/>
    <w:rsid w:val="001957E4"/>
    <w:rsid w:val="00195D90"/>
    <w:rsid w:val="00195DC1"/>
    <w:rsid w:val="00195E47"/>
    <w:rsid w:val="00196228"/>
    <w:rsid w:val="0019669B"/>
    <w:rsid w:val="001966D9"/>
    <w:rsid w:val="001972FF"/>
    <w:rsid w:val="0019735A"/>
    <w:rsid w:val="0019739F"/>
    <w:rsid w:val="00197591"/>
    <w:rsid w:val="001978A8"/>
    <w:rsid w:val="00197EE5"/>
    <w:rsid w:val="001A00D6"/>
    <w:rsid w:val="001A09D5"/>
    <w:rsid w:val="001A1837"/>
    <w:rsid w:val="001A1BA6"/>
    <w:rsid w:val="001A2217"/>
    <w:rsid w:val="001A272B"/>
    <w:rsid w:val="001A29A6"/>
    <w:rsid w:val="001A2ACE"/>
    <w:rsid w:val="001A33C6"/>
    <w:rsid w:val="001A3F79"/>
    <w:rsid w:val="001A442F"/>
    <w:rsid w:val="001A45B5"/>
    <w:rsid w:val="001A485D"/>
    <w:rsid w:val="001A4954"/>
    <w:rsid w:val="001A4ACB"/>
    <w:rsid w:val="001A50F9"/>
    <w:rsid w:val="001A51FF"/>
    <w:rsid w:val="001A5881"/>
    <w:rsid w:val="001A5E35"/>
    <w:rsid w:val="001A626F"/>
    <w:rsid w:val="001A636B"/>
    <w:rsid w:val="001A6BB5"/>
    <w:rsid w:val="001A7059"/>
    <w:rsid w:val="001A754E"/>
    <w:rsid w:val="001A7857"/>
    <w:rsid w:val="001A7B99"/>
    <w:rsid w:val="001A7C47"/>
    <w:rsid w:val="001A7CB1"/>
    <w:rsid w:val="001B087C"/>
    <w:rsid w:val="001B0E5A"/>
    <w:rsid w:val="001B1480"/>
    <w:rsid w:val="001B15BE"/>
    <w:rsid w:val="001B1AF3"/>
    <w:rsid w:val="001B1BE6"/>
    <w:rsid w:val="001B1EFC"/>
    <w:rsid w:val="001B245E"/>
    <w:rsid w:val="001B24DE"/>
    <w:rsid w:val="001B2627"/>
    <w:rsid w:val="001B2937"/>
    <w:rsid w:val="001B2CCE"/>
    <w:rsid w:val="001B38ED"/>
    <w:rsid w:val="001B3A57"/>
    <w:rsid w:val="001B4367"/>
    <w:rsid w:val="001B49E6"/>
    <w:rsid w:val="001B4DCA"/>
    <w:rsid w:val="001B4F5D"/>
    <w:rsid w:val="001B5418"/>
    <w:rsid w:val="001B5D0C"/>
    <w:rsid w:val="001B5F95"/>
    <w:rsid w:val="001B60DC"/>
    <w:rsid w:val="001B662B"/>
    <w:rsid w:val="001B6DC0"/>
    <w:rsid w:val="001B742F"/>
    <w:rsid w:val="001B764A"/>
    <w:rsid w:val="001B76DF"/>
    <w:rsid w:val="001B7900"/>
    <w:rsid w:val="001B7A52"/>
    <w:rsid w:val="001B7E1F"/>
    <w:rsid w:val="001B7ECC"/>
    <w:rsid w:val="001C069E"/>
    <w:rsid w:val="001C0CE9"/>
    <w:rsid w:val="001C1415"/>
    <w:rsid w:val="001C1946"/>
    <w:rsid w:val="001C246C"/>
    <w:rsid w:val="001C28A3"/>
    <w:rsid w:val="001C29F2"/>
    <w:rsid w:val="001C351A"/>
    <w:rsid w:val="001C3586"/>
    <w:rsid w:val="001C39D8"/>
    <w:rsid w:val="001C3B09"/>
    <w:rsid w:val="001C3DF1"/>
    <w:rsid w:val="001C453F"/>
    <w:rsid w:val="001C467E"/>
    <w:rsid w:val="001C4A12"/>
    <w:rsid w:val="001C4DC9"/>
    <w:rsid w:val="001C50F2"/>
    <w:rsid w:val="001C66A8"/>
    <w:rsid w:val="001C6B2D"/>
    <w:rsid w:val="001C6CAA"/>
    <w:rsid w:val="001C74C6"/>
    <w:rsid w:val="001C76F1"/>
    <w:rsid w:val="001C7BC3"/>
    <w:rsid w:val="001D0CC8"/>
    <w:rsid w:val="001D0EFA"/>
    <w:rsid w:val="001D13A9"/>
    <w:rsid w:val="001D1889"/>
    <w:rsid w:val="001D1B27"/>
    <w:rsid w:val="001D25E0"/>
    <w:rsid w:val="001D4B96"/>
    <w:rsid w:val="001D522E"/>
    <w:rsid w:val="001D5890"/>
    <w:rsid w:val="001D5D99"/>
    <w:rsid w:val="001D6389"/>
    <w:rsid w:val="001D6BD9"/>
    <w:rsid w:val="001D73E2"/>
    <w:rsid w:val="001D75BC"/>
    <w:rsid w:val="001D774B"/>
    <w:rsid w:val="001D7960"/>
    <w:rsid w:val="001D7F24"/>
    <w:rsid w:val="001E0722"/>
    <w:rsid w:val="001E0976"/>
    <w:rsid w:val="001E0C11"/>
    <w:rsid w:val="001E0CE4"/>
    <w:rsid w:val="001E152F"/>
    <w:rsid w:val="001E1705"/>
    <w:rsid w:val="001E1C32"/>
    <w:rsid w:val="001E21D3"/>
    <w:rsid w:val="001E2637"/>
    <w:rsid w:val="001E3036"/>
    <w:rsid w:val="001E394B"/>
    <w:rsid w:val="001E40C1"/>
    <w:rsid w:val="001E4733"/>
    <w:rsid w:val="001E4828"/>
    <w:rsid w:val="001E4FB5"/>
    <w:rsid w:val="001E5336"/>
    <w:rsid w:val="001E56F2"/>
    <w:rsid w:val="001E6BC8"/>
    <w:rsid w:val="001E6E8B"/>
    <w:rsid w:val="001E7112"/>
    <w:rsid w:val="001E7747"/>
    <w:rsid w:val="001E78FD"/>
    <w:rsid w:val="001E7A88"/>
    <w:rsid w:val="001E7EF8"/>
    <w:rsid w:val="001F0671"/>
    <w:rsid w:val="001F0845"/>
    <w:rsid w:val="001F09C3"/>
    <w:rsid w:val="001F0AB1"/>
    <w:rsid w:val="001F0B07"/>
    <w:rsid w:val="001F0EB6"/>
    <w:rsid w:val="001F0FCA"/>
    <w:rsid w:val="001F134A"/>
    <w:rsid w:val="001F160F"/>
    <w:rsid w:val="001F18CF"/>
    <w:rsid w:val="001F1C27"/>
    <w:rsid w:val="001F1EF5"/>
    <w:rsid w:val="001F21C6"/>
    <w:rsid w:val="001F2343"/>
    <w:rsid w:val="001F248C"/>
    <w:rsid w:val="001F2551"/>
    <w:rsid w:val="001F2995"/>
    <w:rsid w:val="001F2B9D"/>
    <w:rsid w:val="001F2E68"/>
    <w:rsid w:val="001F32D3"/>
    <w:rsid w:val="001F393E"/>
    <w:rsid w:val="001F401E"/>
    <w:rsid w:val="001F50F2"/>
    <w:rsid w:val="001F568E"/>
    <w:rsid w:val="001F5A86"/>
    <w:rsid w:val="001F5C19"/>
    <w:rsid w:val="001F5C3D"/>
    <w:rsid w:val="001F624B"/>
    <w:rsid w:val="001F6556"/>
    <w:rsid w:val="001F680F"/>
    <w:rsid w:val="001F6863"/>
    <w:rsid w:val="001F6DAD"/>
    <w:rsid w:val="001F7CA1"/>
    <w:rsid w:val="001F7F80"/>
    <w:rsid w:val="00200861"/>
    <w:rsid w:val="00200B79"/>
    <w:rsid w:val="002011EF"/>
    <w:rsid w:val="00201484"/>
    <w:rsid w:val="002014D4"/>
    <w:rsid w:val="00202E9D"/>
    <w:rsid w:val="00203872"/>
    <w:rsid w:val="00203B9F"/>
    <w:rsid w:val="00204AEA"/>
    <w:rsid w:val="00204E6B"/>
    <w:rsid w:val="00204E7A"/>
    <w:rsid w:val="00204E85"/>
    <w:rsid w:val="00204EA3"/>
    <w:rsid w:val="00205844"/>
    <w:rsid w:val="00205A51"/>
    <w:rsid w:val="00205BE3"/>
    <w:rsid w:val="00205C5B"/>
    <w:rsid w:val="002060D5"/>
    <w:rsid w:val="002068FC"/>
    <w:rsid w:val="0020690E"/>
    <w:rsid w:val="002069CF"/>
    <w:rsid w:val="00206C97"/>
    <w:rsid w:val="00206DEC"/>
    <w:rsid w:val="00207168"/>
    <w:rsid w:val="00207444"/>
    <w:rsid w:val="00207B13"/>
    <w:rsid w:val="0021019E"/>
    <w:rsid w:val="00210EC5"/>
    <w:rsid w:val="00211CAB"/>
    <w:rsid w:val="00211DED"/>
    <w:rsid w:val="00212504"/>
    <w:rsid w:val="0021287D"/>
    <w:rsid w:val="00212EE1"/>
    <w:rsid w:val="0021327E"/>
    <w:rsid w:val="002134EA"/>
    <w:rsid w:val="002139E7"/>
    <w:rsid w:val="00213B00"/>
    <w:rsid w:val="00214175"/>
    <w:rsid w:val="00214177"/>
    <w:rsid w:val="002141F0"/>
    <w:rsid w:val="0021449F"/>
    <w:rsid w:val="0021471E"/>
    <w:rsid w:val="00214BDD"/>
    <w:rsid w:val="00214C30"/>
    <w:rsid w:val="0021507E"/>
    <w:rsid w:val="00215113"/>
    <w:rsid w:val="00215832"/>
    <w:rsid w:val="00215A71"/>
    <w:rsid w:val="00215E9F"/>
    <w:rsid w:val="002160B7"/>
    <w:rsid w:val="00216313"/>
    <w:rsid w:val="0021647B"/>
    <w:rsid w:val="00216859"/>
    <w:rsid w:val="00216B87"/>
    <w:rsid w:val="00216ED9"/>
    <w:rsid w:val="002175E4"/>
    <w:rsid w:val="0021790A"/>
    <w:rsid w:val="00217ABA"/>
    <w:rsid w:val="00217F39"/>
    <w:rsid w:val="002204AD"/>
    <w:rsid w:val="00220540"/>
    <w:rsid w:val="00220E5B"/>
    <w:rsid w:val="00220F7E"/>
    <w:rsid w:val="00220F81"/>
    <w:rsid w:val="00220FDE"/>
    <w:rsid w:val="00221082"/>
    <w:rsid w:val="0022159F"/>
    <w:rsid w:val="00221624"/>
    <w:rsid w:val="002217C2"/>
    <w:rsid w:val="00221EB8"/>
    <w:rsid w:val="00221F0A"/>
    <w:rsid w:val="00222080"/>
    <w:rsid w:val="0022230B"/>
    <w:rsid w:val="00222360"/>
    <w:rsid w:val="00222558"/>
    <w:rsid w:val="00222634"/>
    <w:rsid w:val="002230AF"/>
    <w:rsid w:val="00223650"/>
    <w:rsid w:val="00223AC9"/>
    <w:rsid w:val="00223AEC"/>
    <w:rsid w:val="00223F7C"/>
    <w:rsid w:val="00224BB2"/>
    <w:rsid w:val="00224D67"/>
    <w:rsid w:val="002254D7"/>
    <w:rsid w:val="00225800"/>
    <w:rsid w:val="00225CCF"/>
    <w:rsid w:val="00225D4D"/>
    <w:rsid w:val="002265D8"/>
    <w:rsid w:val="00226884"/>
    <w:rsid w:val="00226899"/>
    <w:rsid w:val="0022736F"/>
    <w:rsid w:val="00227398"/>
    <w:rsid w:val="002275DF"/>
    <w:rsid w:val="002276A3"/>
    <w:rsid w:val="00227969"/>
    <w:rsid w:val="00227E99"/>
    <w:rsid w:val="00230246"/>
    <w:rsid w:val="00230751"/>
    <w:rsid w:val="00230FE6"/>
    <w:rsid w:val="00231C4B"/>
    <w:rsid w:val="0023200A"/>
    <w:rsid w:val="00232028"/>
    <w:rsid w:val="002325B3"/>
    <w:rsid w:val="002325BE"/>
    <w:rsid w:val="00232A65"/>
    <w:rsid w:val="002338AE"/>
    <w:rsid w:val="00234075"/>
    <w:rsid w:val="0023412E"/>
    <w:rsid w:val="00234148"/>
    <w:rsid w:val="002349D5"/>
    <w:rsid w:val="00234B12"/>
    <w:rsid w:val="002354DA"/>
    <w:rsid w:val="00236096"/>
    <w:rsid w:val="00236EFF"/>
    <w:rsid w:val="00237C8B"/>
    <w:rsid w:val="00237DA6"/>
    <w:rsid w:val="00237EF0"/>
    <w:rsid w:val="00240336"/>
    <w:rsid w:val="002403EE"/>
    <w:rsid w:val="00240583"/>
    <w:rsid w:val="002407A1"/>
    <w:rsid w:val="00240B99"/>
    <w:rsid w:val="00241A1A"/>
    <w:rsid w:val="00241DE9"/>
    <w:rsid w:val="00242AF0"/>
    <w:rsid w:val="002430EB"/>
    <w:rsid w:val="0024351C"/>
    <w:rsid w:val="00243581"/>
    <w:rsid w:val="00243648"/>
    <w:rsid w:val="00243DB9"/>
    <w:rsid w:val="00244D95"/>
    <w:rsid w:val="002454A5"/>
    <w:rsid w:val="00246AA9"/>
    <w:rsid w:val="00250423"/>
    <w:rsid w:val="002505CC"/>
    <w:rsid w:val="00250B66"/>
    <w:rsid w:val="0025102E"/>
    <w:rsid w:val="0025105F"/>
    <w:rsid w:val="0025164D"/>
    <w:rsid w:val="00251BB8"/>
    <w:rsid w:val="00251BEC"/>
    <w:rsid w:val="00251EB1"/>
    <w:rsid w:val="002521EB"/>
    <w:rsid w:val="00252319"/>
    <w:rsid w:val="00252647"/>
    <w:rsid w:val="00252A5D"/>
    <w:rsid w:val="0025326E"/>
    <w:rsid w:val="00253343"/>
    <w:rsid w:val="002539C6"/>
    <w:rsid w:val="00253ECD"/>
    <w:rsid w:val="00253F7F"/>
    <w:rsid w:val="00254201"/>
    <w:rsid w:val="00254FD9"/>
    <w:rsid w:val="00255332"/>
    <w:rsid w:val="00255478"/>
    <w:rsid w:val="00255C1A"/>
    <w:rsid w:val="00255C3F"/>
    <w:rsid w:val="00255F48"/>
    <w:rsid w:val="00256750"/>
    <w:rsid w:val="002571B5"/>
    <w:rsid w:val="002573B5"/>
    <w:rsid w:val="002603B1"/>
    <w:rsid w:val="0026092F"/>
    <w:rsid w:val="00260F18"/>
    <w:rsid w:val="002618F8"/>
    <w:rsid w:val="00262B89"/>
    <w:rsid w:val="00263417"/>
    <w:rsid w:val="002637ED"/>
    <w:rsid w:val="00263922"/>
    <w:rsid w:val="00263D78"/>
    <w:rsid w:val="00264142"/>
    <w:rsid w:val="00264633"/>
    <w:rsid w:val="00264686"/>
    <w:rsid w:val="00265331"/>
    <w:rsid w:val="002655FB"/>
    <w:rsid w:val="00265EC6"/>
    <w:rsid w:val="00265F65"/>
    <w:rsid w:val="002662D6"/>
    <w:rsid w:val="002670D9"/>
    <w:rsid w:val="00267877"/>
    <w:rsid w:val="0026796B"/>
    <w:rsid w:val="002702F0"/>
    <w:rsid w:val="00270CC8"/>
    <w:rsid w:val="00270F60"/>
    <w:rsid w:val="00271216"/>
    <w:rsid w:val="0027140C"/>
    <w:rsid w:val="00272D23"/>
    <w:rsid w:val="00272DAF"/>
    <w:rsid w:val="00273145"/>
    <w:rsid w:val="002734AC"/>
    <w:rsid w:val="0027358C"/>
    <w:rsid w:val="0027389A"/>
    <w:rsid w:val="0027494D"/>
    <w:rsid w:val="00274A3A"/>
    <w:rsid w:val="00274B49"/>
    <w:rsid w:val="00274F6F"/>
    <w:rsid w:val="002752E5"/>
    <w:rsid w:val="00275D10"/>
    <w:rsid w:val="00275ECD"/>
    <w:rsid w:val="00276171"/>
    <w:rsid w:val="0027659C"/>
    <w:rsid w:val="00276D97"/>
    <w:rsid w:val="00276F0F"/>
    <w:rsid w:val="00276F19"/>
    <w:rsid w:val="0027703D"/>
    <w:rsid w:val="0027745D"/>
    <w:rsid w:val="002775DC"/>
    <w:rsid w:val="002776DE"/>
    <w:rsid w:val="00280016"/>
    <w:rsid w:val="00280B2C"/>
    <w:rsid w:val="00280FFC"/>
    <w:rsid w:val="00281971"/>
    <w:rsid w:val="00282600"/>
    <w:rsid w:val="00282996"/>
    <w:rsid w:val="00282D84"/>
    <w:rsid w:val="0028327B"/>
    <w:rsid w:val="00283742"/>
    <w:rsid w:val="00283D0D"/>
    <w:rsid w:val="002848CD"/>
    <w:rsid w:val="00284F39"/>
    <w:rsid w:val="00284FE0"/>
    <w:rsid w:val="002850CF"/>
    <w:rsid w:val="00285301"/>
    <w:rsid w:val="002862EB"/>
    <w:rsid w:val="00286617"/>
    <w:rsid w:val="00286671"/>
    <w:rsid w:val="00287940"/>
    <w:rsid w:val="0028799B"/>
    <w:rsid w:val="00287BD2"/>
    <w:rsid w:val="002900A6"/>
    <w:rsid w:val="002900DF"/>
    <w:rsid w:val="002904B9"/>
    <w:rsid w:val="002906BE"/>
    <w:rsid w:val="00290BF1"/>
    <w:rsid w:val="00290E5A"/>
    <w:rsid w:val="002917DD"/>
    <w:rsid w:val="00291FC2"/>
    <w:rsid w:val="002925F7"/>
    <w:rsid w:val="002926FF"/>
    <w:rsid w:val="00293041"/>
    <w:rsid w:val="002931A3"/>
    <w:rsid w:val="00293B13"/>
    <w:rsid w:val="00293D74"/>
    <w:rsid w:val="0029489D"/>
    <w:rsid w:val="00294959"/>
    <w:rsid w:val="002949AA"/>
    <w:rsid w:val="00294C8E"/>
    <w:rsid w:val="00294D7F"/>
    <w:rsid w:val="00295127"/>
    <w:rsid w:val="002954CA"/>
    <w:rsid w:val="0029672F"/>
    <w:rsid w:val="002968DE"/>
    <w:rsid w:val="00296A92"/>
    <w:rsid w:val="002975B1"/>
    <w:rsid w:val="00297603"/>
    <w:rsid w:val="00297F7E"/>
    <w:rsid w:val="002A0390"/>
    <w:rsid w:val="002A03F0"/>
    <w:rsid w:val="002A04C8"/>
    <w:rsid w:val="002A0838"/>
    <w:rsid w:val="002A09C2"/>
    <w:rsid w:val="002A103A"/>
    <w:rsid w:val="002A11D5"/>
    <w:rsid w:val="002A1359"/>
    <w:rsid w:val="002A15D1"/>
    <w:rsid w:val="002A1B39"/>
    <w:rsid w:val="002A24CE"/>
    <w:rsid w:val="002A27EC"/>
    <w:rsid w:val="002A2D02"/>
    <w:rsid w:val="002A2D24"/>
    <w:rsid w:val="002A2DBB"/>
    <w:rsid w:val="002A407D"/>
    <w:rsid w:val="002A41AA"/>
    <w:rsid w:val="002A443C"/>
    <w:rsid w:val="002A447F"/>
    <w:rsid w:val="002A4578"/>
    <w:rsid w:val="002A495F"/>
    <w:rsid w:val="002A4B3E"/>
    <w:rsid w:val="002A4C02"/>
    <w:rsid w:val="002A53DC"/>
    <w:rsid w:val="002A553C"/>
    <w:rsid w:val="002A5A34"/>
    <w:rsid w:val="002A622D"/>
    <w:rsid w:val="002A6394"/>
    <w:rsid w:val="002A65B1"/>
    <w:rsid w:val="002A6930"/>
    <w:rsid w:val="002A7064"/>
    <w:rsid w:val="002A7197"/>
    <w:rsid w:val="002A7720"/>
    <w:rsid w:val="002A777B"/>
    <w:rsid w:val="002A77A0"/>
    <w:rsid w:val="002A7BA5"/>
    <w:rsid w:val="002A7D0F"/>
    <w:rsid w:val="002B02ED"/>
    <w:rsid w:val="002B21D2"/>
    <w:rsid w:val="002B2C4D"/>
    <w:rsid w:val="002B2CA7"/>
    <w:rsid w:val="002B32C0"/>
    <w:rsid w:val="002B3523"/>
    <w:rsid w:val="002B35E0"/>
    <w:rsid w:val="002B3750"/>
    <w:rsid w:val="002B3CF6"/>
    <w:rsid w:val="002B3EC7"/>
    <w:rsid w:val="002B41AE"/>
    <w:rsid w:val="002B49D1"/>
    <w:rsid w:val="002B5721"/>
    <w:rsid w:val="002B5B13"/>
    <w:rsid w:val="002B5DCF"/>
    <w:rsid w:val="002B5EC1"/>
    <w:rsid w:val="002B64A4"/>
    <w:rsid w:val="002B71A5"/>
    <w:rsid w:val="002B7489"/>
    <w:rsid w:val="002B75DA"/>
    <w:rsid w:val="002B7879"/>
    <w:rsid w:val="002B7C33"/>
    <w:rsid w:val="002B7E4F"/>
    <w:rsid w:val="002C03D9"/>
    <w:rsid w:val="002C08A2"/>
    <w:rsid w:val="002C0C88"/>
    <w:rsid w:val="002C0E3C"/>
    <w:rsid w:val="002C0EED"/>
    <w:rsid w:val="002C26CC"/>
    <w:rsid w:val="002C2BCB"/>
    <w:rsid w:val="002C2E66"/>
    <w:rsid w:val="002C33D5"/>
    <w:rsid w:val="002C368E"/>
    <w:rsid w:val="002C39A9"/>
    <w:rsid w:val="002C3C13"/>
    <w:rsid w:val="002C3FD2"/>
    <w:rsid w:val="002C3FE5"/>
    <w:rsid w:val="002C48B8"/>
    <w:rsid w:val="002C5029"/>
    <w:rsid w:val="002C6394"/>
    <w:rsid w:val="002C653B"/>
    <w:rsid w:val="002C737B"/>
    <w:rsid w:val="002C753D"/>
    <w:rsid w:val="002C755C"/>
    <w:rsid w:val="002D02C7"/>
    <w:rsid w:val="002D07E9"/>
    <w:rsid w:val="002D0E8D"/>
    <w:rsid w:val="002D29D2"/>
    <w:rsid w:val="002D2B3C"/>
    <w:rsid w:val="002D2B84"/>
    <w:rsid w:val="002D304C"/>
    <w:rsid w:val="002D3165"/>
    <w:rsid w:val="002D334B"/>
    <w:rsid w:val="002D369B"/>
    <w:rsid w:val="002D36A5"/>
    <w:rsid w:val="002D409E"/>
    <w:rsid w:val="002D45A1"/>
    <w:rsid w:val="002D4A04"/>
    <w:rsid w:val="002D55E7"/>
    <w:rsid w:val="002D5BE0"/>
    <w:rsid w:val="002D5DB7"/>
    <w:rsid w:val="002D60EF"/>
    <w:rsid w:val="002D61BC"/>
    <w:rsid w:val="002D68ED"/>
    <w:rsid w:val="002D6D42"/>
    <w:rsid w:val="002D7384"/>
    <w:rsid w:val="002D7CD8"/>
    <w:rsid w:val="002D7FA1"/>
    <w:rsid w:val="002E00A6"/>
    <w:rsid w:val="002E05B7"/>
    <w:rsid w:val="002E07B3"/>
    <w:rsid w:val="002E10A1"/>
    <w:rsid w:val="002E15C5"/>
    <w:rsid w:val="002E17FD"/>
    <w:rsid w:val="002E1A8E"/>
    <w:rsid w:val="002E1BBC"/>
    <w:rsid w:val="002E2783"/>
    <w:rsid w:val="002E2AD3"/>
    <w:rsid w:val="002E34D3"/>
    <w:rsid w:val="002E3751"/>
    <w:rsid w:val="002E3FC1"/>
    <w:rsid w:val="002E4149"/>
    <w:rsid w:val="002E4347"/>
    <w:rsid w:val="002E4968"/>
    <w:rsid w:val="002E4C88"/>
    <w:rsid w:val="002E4D02"/>
    <w:rsid w:val="002E50A6"/>
    <w:rsid w:val="002E573E"/>
    <w:rsid w:val="002E5B83"/>
    <w:rsid w:val="002E5BFF"/>
    <w:rsid w:val="002E6263"/>
    <w:rsid w:val="002E654A"/>
    <w:rsid w:val="002E6591"/>
    <w:rsid w:val="002E68FC"/>
    <w:rsid w:val="002E6C3E"/>
    <w:rsid w:val="002E6F62"/>
    <w:rsid w:val="002F0BBB"/>
    <w:rsid w:val="002F0E1D"/>
    <w:rsid w:val="002F0F2C"/>
    <w:rsid w:val="002F12BA"/>
    <w:rsid w:val="002F182A"/>
    <w:rsid w:val="002F1907"/>
    <w:rsid w:val="002F1A0B"/>
    <w:rsid w:val="002F1CCE"/>
    <w:rsid w:val="002F22BB"/>
    <w:rsid w:val="002F2734"/>
    <w:rsid w:val="002F2811"/>
    <w:rsid w:val="002F2F19"/>
    <w:rsid w:val="002F3269"/>
    <w:rsid w:val="002F33BD"/>
    <w:rsid w:val="002F3848"/>
    <w:rsid w:val="002F3893"/>
    <w:rsid w:val="002F54C4"/>
    <w:rsid w:val="002F57D1"/>
    <w:rsid w:val="002F5A0C"/>
    <w:rsid w:val="002F6148"/>
    <w:rsid w:val="002F6331"/>
    <w:rsid w:val="002F675E"/>
    <w:rsid w:val="002F6A3A"/>
    <w:rsid w:val="00300607"/>
    <w:rsid w:val="00301C87"/>
    <w:rsid w:val="003021AC"/>
    <w:rsid w:val="00302E85"/>
    <w:rsid w:val="00302EE6"/>
    <w:rsid w:val="003034E8"/>
    <w:rsid w:val="003038F3"/>
    <w:rsid w:val="00303BF7"/>
    <w:rsid w:val="00303C49"/>
    <w:rsid w:val="003043A5"/>
    <w:rsid w:val="0030490B"/>
    <w:rsid w:val="00304D2A"/>
    <w:rsid w:val="00305A54"/>
    <w:rsid w:val="00305B63"/>
    <w:rsid w:val="00306A89"/>
    <w:rsid w:val="003102D7"/>
    <w:rsid w:val="003102DA"/>
    <w:rsid w:val="00310BAA"/>
    <w:rsid w:val="00310DBE"/>
    <w:rsid w:val="00311FC8"/>
    <w:rsid w:val="00312631"/>
    <w:rsid w:val="003128A2"/>
    <w:rsid w:val="00312C25"/>
    <w:rsid w:val="00312D54"/>
    <w:rsid w:val="00313335"/>
    <w:rsid w:val="003133C3"/>
    <w:rsid w:val="00313761"/>
    <w:rsid w:val="0031382D"/>
    <w:rsid w:val="0031394E"/>
    <w:rsid w:val="0031399E"/>
    <w:rsid w:val="00314088"/>
    <w:rsid w:val="00314195"/>
    <w:rsid w:val="003141B8"/>
    <w:rsid w:val="003143E7"/>
    <w:rsid w:val="00314B8A"/>
    <w:rsid w:val="00315F55"/>
    <w:rsid w:val="003164E2"/>
    <w:rsid w:val="003167B1"/>
    <w:rsid w:val="003172E7"/>
    <w:rsid w:val="003177CF"/>
    <w:rsid w:val="00317E7E"/>
    <w:rsid w:val="0032019F"/>
    <w:rsid w:val="0032044C"/>
    <w:rsid w:val="00320AC9"/>
    <w:rsid w:val="00320FCA"/>
    <w:rsid w:val="0032185C"/>
    <w:rsid w:val="00321924"/>
    <w:rsid w:val="00324055"/>
    <w:rsid w:val="003248A0"/>
    <w:rsid w:val="00324B27"/>
    <w:rsid w:val="0032529C"/>
    <w:rsid w:val="00325407"/>
    <w:rsid w:val="0032573E"/>
    <w:rsid w:val="003259C1"/>
    <w:rsid w:val="00325C89"/>
    <w:rsid w:val="00325FA9"/>
    <w:rsid w:val="003267BF"/>
    <w:rsid w:val="00326801"/>
    <w:rsid w:val="003272E1"/>
    <w:rsid w:val="00327557"/>
    <w:rsid w:val="003278AB"/>
    <w:rsid w:val="003309CB"/>
    <w:rsid w:val="00330FDB"/>
    <w:rsid w:val="00331012"/>
    <w:rsid w:val="00331205"/>
    <w:rsid w:val="00331460"/>
    <w:rsid w:val="003316D9"/>
    <w:rsid w:val="003317D7"/>
    <w:rsid w:val="0033196C"/>
    <w:rsid w:val="00331F58"/>
    <w:rsid w:val="0033332E"/>
    <w:rsid w:val="0033366E"/>
    <w:rsid w:val="00333CEF"/>
    <w:rsid w:val="00333E34"/>
    <w:rsid w:val="0033455F"/>
    <w:rsid w:val="00334FEB"/>
    <w:rsid w:val="003352AA"/>
    <w:rsid w:val="00335477"/>
    <w:rsid w:val="003355A9"/>
    <w:rsid w:val="00335B65"/>
    <w:rsid w:val="00336320"/>
    <w:rsid w:val="00336681"/>
    <w:rsid w:val="0033674A"/>
    <w:rsid w:val="00336CA6"/>
    <w:rsid w:val="003376CB"/>
    <w:rsid w:val="0033781D"/>
    <w:rsid w:val="00337BBB"/>
    <w:rsid w:val="00337BD7"/>
    <w:rsid w:val="00337C14"/>
    <w:rsid w:val="00337EF8"/>
    <w:rsid w:val="00340133"/>
    <w:rsid w:val="00340488"/>
    <w:rsid w:val="003414C0"/>
    <w:rsid w:val="0034162D"/>
    <w:rsid w:val="00341840"/>
    <w:rsid w:val="0034224C"/>
    <w:rsid w:val="003422A2"/>
    <w:rsid w:val="0034250B"/>
    <w:rsid w:val="00342B27"/>
    <w:rsid w:val="00342BF7"/>
    <w:rsid w:val="00342EBD"/>
    <w:rsid w:val="00343245"/>
    <w:rsid w:val="00343324"/>
    <w:rsid w:val="00343353"/>
    <w:rsid w:val="00343D43"/>
    <w:rsid w:val="00344913"/>
    <w:rsid w:val="00344A74"/>
    <w:rsid w:val="00344DD7"/>
    <w:rsid w:val="0034504C"/>
    <w:rsid w:val="003451D6"/>
    <w:rsid w:val="00345545"/>
    <w:rsid w:val="0034576D"/>
    <w:rsid w:val="00345D2B"/>
    <w:rsid w:val="00345FDC"/>
    <w:rsid w:val="00345FF8"/>
    <w:rsid w:val="003463C0"/>
    <w:rsid w:val="003470F8"/>
    <w:rsid w:val="00347447"/>
    <w:rsid w:val="003475AD"/>
    <w:rsid w:val="00347707"/>
    <w:rsid w:val="0034772E"/>
    <w:rsid w:val="00347CC5"/>
    <w:rsid w:val="00347F14"/>
    <w:rsid w:val="003501A3"/>
    <w:rsid w:val="00350981"/>
    <w:rsid w:val="00350AF4"/>
    <w:rsid w:val="00350C01"/>
    <w:rsid w:val="00350D3C"/>
    <w:rsid w:val="0035173D"/>
    <w:rsid w:val="00351862"/>
    <w:rsid w:val="0035281F"/>
    <w:rsid w:val="00352B60"/>
    <w:rsid w:val="00354205"/>
    <w:rsid w:val="00354368"/>
    <w:rsid w:val="003548E4"/>
    <w:rsid w:val="003549F5"/>
    <w:rsid w:val="00354A28"/>
    <w:rsid w:val="00354A33"/>
    <w:rsid w:val="00354FA6"/>
    <w:rsid w:val="003555EA"/>
    <w:rsid w:val="0035585D"/>
    <w:rsid w:val="00355CA1"/>
    <w:rsid w:val="00356569"/>
    <w:rsid w:val="0035667D"/>
    <w:rsid w:val="00356AF6"/>
    <w:rsid w:val="00360B10"/>
    <w:rsid w:val="0036170C"/>
    <w:rsid w:val="00361B11"/>
    <w:rsid w:val="00361B2E"/>
    <w:rsid w:val="00361BA2"/>
    <w:rsid w:val="00361C63"/>
    <w:rsid w:val="003627C3"/>
    <w:rsid w:val="0036296D"/>
    <w:rsid w:val="00362A1B"/>
    <w:rsid w:val="00362A74"/>
    <w:rsid w:val="00362E50"/>
    <w:rsid w:val="003633FA"/>
    <w:rsid w:val="003635BE"/>
    <w:rsid w:val="00363780"/>
    <w:rsid w:val="00363C35"/>
    <w:rsid w:val="00363E3B"/>
    <w:rsid w:val="003642E0"/>
    <w:rsid w:val="003650C6"/>
    <w:rsid w:val="003651FC"/>
    <w:rsid w:val="00365305"/>
    <w:rsid w:val="003657EC"/>
    <w:rsid w:val="00365C86"/>
    <w:rsid w:val="00365F41"/>
    <w:rsid w:val="003679C8"/>
    <w:rsid w:val="00367DDB"/>
    <w:rsid w:val="00367E33"/>
    <w:rsid w:val="00367E9C"/>
    <w:rsid w:val="003702BE"/>
    <w:rsid w:val="003705CF"/>
    <w:rsid w:val="00371BBF"/>
    <w:rsid w:val="0037248A"/>
    <w:rsid w:val="00372A4F"/>
    <w:rsid w:val="00372AAC"/>
    <w:rsid w:val="00372DDE"/>
    <w:rsid w:val="00372FB3"/>
    <w:rsid w:val="0037352F"/>
    <w:rsid w:val="00374343"/>
    <w:rsid w:val="003743F7"/>
    <w:rsid w:val="003744FD"/>
    <w:rsid w:val="00374998"/>
    <w:rsid w:val="00374A81"/>
    <w:rsid w:val="00374D8C"/>
    <w:rsid w:val="00375105"/>
    <w:rsid w:val="00375348"/>
    <w:rsid w:val="0037559B"/>
    <w:rsid w:val="00375A3F"/>
    <w:rsid w:val="00375E2D"/>
    <w:rsid w:val="003760D4"/>
    <w:rsid w:val="003765F3"/>
    <w:rsid w:val="00376738"/>
    <w:rsid w:val="003767B7"/>
    <w:rsid w:val="00377413"/>
    <w:rsid w:val="0037773C"/>
    <w:rsid w:val="00377CE9"/>
    <w:rsid w:val="0038051B"/>
    <w:rsid w:val="003807EB"/>
    <w:rsid w:val="00381A7E"/>
    <w:rsid w:val="00381B8F"/>
    <w:rsid w:val="00382906"/>
    <w:rsid w:val="003830F0"/>
    <w:rsid w:val="00383858"/>
    <w:rsid w:val="00383A98"/>
    <w:rsid w:val="00384653"/>
    <w:rsid w:val="00384667"/>
    <w:rsid w:val="00384EA0"/>
    <w:rsid w:val="00385CFC"/>
    <w:rsid w:val="00385E3F"/>
    <w:rsid w:val="00385E60"/>
    <w:rsid w:val="00387559"/>
    <w:rsid w:val="003877C8"/>
    <w:rsid w:val="0039024C"/>
    <w:rsid w:val="003902B9"/>
    <w:rsid w:val="00390943"/>
    <w:rsid w:val="00391515"/>
    <w:rsid w:val="003916EC"/>
    <w:rsid w:val="003920EB"/>
    <w:rsid w:val="003924DC"/>
    <w:rsid w:val="00392A7D"/>
    <w:rsid w:val="00393A82"/>
    <w:rsid w:val="00393A9B"/>
    <w:rsid w:val="00393B38"/>
    <w:rsid w:val="00393D16"/>
    <w:rsid w:val="00393E88"/>
    <w:rsid w:val="00394415"/>
    <w:rsid w:val="00394980"/>
    <w:rsid w:val="0039519B"/>
    <w:rsid w:val="003955B1"/>
    <w:rsid w:val="00395D09"/>
    <w:rsid w:val="00395FC9"/>
    <w:rsid w:val="0039688F"/>
    <w:rsid w:val="00396930"/>
    <w:rsid w:val="003969E7"/>
    <w:rsid w:val="00396DDB"/>
    <w:rsid w:val="003A00DB"/>
    <w:rsid w:val="003A0174"/>
    <w:rsid w:val="003A02A1"/>
    <w:rsid w:val="003A05D5"/>
    <w:rsid w:val="003A0E2D"/>
    <w:rsid w:val="003A0EF4"/>
    <w:rsid w:val="003A1095"/>
    <w:rsid w:val="003A20B0"/>
    <w:rsid w:val="003A2274"/>
    <w:rsid w:val="003A24E7"/>
    <w:rsid w:val="003A2785"/>
    <w:rsid w:val="003A2C5B"/>
    <w:rsid w:val="003A318B"/>
    <w:rsid w:val="003A32C9"/>
    <w:rsid w:val="003A3354"/>
    <w:rsid w:val="003A3575"/>
    <w:rsid w:val="003A3711"/>
    <w:rsid w:val="003A3924"/>
    <w:rsid w:val="003A3B2C"/>
    <w:rsid w:val="003A3FE3"/>
    <w:rsid w:val="003A412D"/>
    <w:rsid w:val="003A44EC"/>
    <w:rsid w:val="003A4876"/>
    <w:rsid w:val="003A52E8"/>
    <w:rsid w:val="003A5BD1"/>
    <w:rsid w:val="003A6143"/>
    <w:rsid w:val="003A6475"/>
    <w:rsid w:val="003A699A"/>
    <w:rsid w:val="003A6C6E"/>
    <w:rsid w:val="003A6F0C"/>
    <w:rsid w:val="003A7166"/>
    <w:rsid w:val="003A778E"/>
    <w:rsid w:val="003A7923"/>
    <w:rsid w:val="003B0A78"/>
    <w:rsid w:val="003B0BAC"/>
    <w:rsid w:val="003B0BE2"/>
    <w:rsid w:val="003B0CA7"/>
    <w:rsid w:val="003B1665"/>
    <w:rsid w:val="003B1682"/>
    <w:rsid w:val="003B1BEE"/>
    <w:rsid w:val="003B1F86"/>
    <w:rsid w:val="003B2962"/>
    <w:rsid w:val="003B3518"/>
    <w:rsid w:val="003B392D"/>
    <w:rsid w:val="003B43B5"/>
    <w:rsid w:val="003B4550"/>
    <w:rsid w:val="003B4752"/>
    <w:rsid w:val="003B4A3B"/>
    <w:rsid w:val="003B50D2"/>
    <w:rsid w:val="003B53F2"/>
    <w:rsid w:val="003B5BC3"/>
    <w:rsid w:val="003B68CF"/>
    <w:rsid w:val="003B6E9B"/>
    <w:rsid w:val="003B749E"/>
    <w:rsid w:val="003B77D4"/>
    <w:rsid w:val="003B78FE"/>
    <w:rsid w:val="003B7D16"/>
    <w:rsid w:val="003B7E09"/>
    <w:rsid w:val="003C094B"/>
    <w:rsid w:val="003C0AF6"/>
    <w:rsid w:val="003C0DF1"/>
    <w:rsid w:val="003C16EB"/>
    <w:rsid w:val="003C2133"/>
    <w:rsid w:val="003C2274"/>
    <w:rsid w:val="003C30A8"/>
    <w:rsid w:val="003C30FC"/>
    <w:rsid w:val="003C3236"/>
    <w:rsid w:val="003C37B1"/>
    <w:rsid w:val="003C40AB"/>
    <w:rsid w:val="003C5796"/>
    <w:rsid w:val="003C606E"/>
    <w:rsid w:val="003C6FC4"/>
    <w:rsid w:val="003C71E0"/>
    <w:rsid w:val="003C763B"/>
    <w:rsid w:val="003C78F0"/>
    <w:rsid w:val="003C7900"/>
    <w:rsid w:val="003C796F"/>
    <w:rsid w:val="003C7ED8"/>
    <w:rsid w:val="003C7FBB"/>
    <w:rsid w:val="003D0087"/>
    <w:rsid w:val="003D0808"/>
    <w:rsid w:val="003D08E1"/>
    <w:rsid w:val="003D0AC3"/>
    <w:rsid w:val="003D0CFC"/>
    <w:rsid w:val="003D0DD8"/>
    <w:rsid w:val="003D16BC"/>
    <w:rsid w:val="003D1AF0"/>
    <w:rsid w:val="003D1C00"/>
    <w:rsid w:val="003D1DCB"/>
    <w:rsid w:val="003D1E25"/>
    <w:rsid w:val="003D1F93"/>
    <w:rsid w:val="003D25D6"/>
    <w:rsid w:val="003D2616"/>
    <w:rsid w:val="003D2EE4"/>
    <w:rsid w:val="003D3339"/>
    <w:rsid w:val="003D36A5"/>
    <w:rsid w:val="003D36E9"/>
    <w:rsid w:val="003D3873"/>
    <w:rsid w:val="003D3B95"/>
    <w:rsid w:val="003D3BFF"/>
    <w:rsid w:val="003D3C01"/>
    <w:rsid w:val="003D3C3C"/>
    <w:rsid w:val="003D3D3C"/>
    <w:rsid w:val="003D4AFF"/>
    <w:rsid w:val="003D4BB4"/>
    <w:rsid w:val="003D4E9B"/>
    <w:rsid w:val="003D6BA4"/>
    <w:rsid w:val="003D70DD"/>
    <w:rsid w:val="003D79F8"/>
    <w:rsid w:val="003D7B43"/>
    <w:rsid w:val="003E0FB3"/>
    <w:rsid w:val="003E1346"/>
    <w:rsid w:val="003E1C03"/>
    <w:rsid w:val="003E202C"/>
    <w:rsid w:val="003E24C3"/>
    <w:rsid w:val="003E265E"/>
    <w:rsid w:val="003E2695"/>
    <w:rsid w:val="003E2F27"/>
    <w:rsid w:val="003E3058"/>
    <w:rsid w:val="003E3873"/>
    <w:rsid w:val="003E396A"/>
    <w:rsid w:val="003E4111"/>
    <w:rsid w:val="003E4DFE"/>
    <w:rsid w:val="003E4FB7"/>
    <w:rsid w:val="003E5029"/>
    <w:rsid w:val="003E516A"/>
    <w:rsid w:val="003E580F"/>
    <w:rsid w:val="003E5DB7"/>
    <w:rsid w:val="003E63A3"/>
    <w:rsid w:val="003E6A5C"/>
    <w:rsid w:val="003E6D58"/>
    <w:rsid w:val="003E7613"/>
    <w:rsid w:val="003E7D62"/>
    <w:rsid w:val="003F06E0"/>
    <w:rsid w:val="003F148A"/>
    <w:rsid w:val="003F1E10"/>
    <w:rsid w:val="003F226E"/>
    <w:rsid w:val="003F2371"/>
    <w:rsid w:val="003F2DC4"/>
    <w:rsid w:val="003F2E6D"/>
    <w:rsid w:val="003F2E99"/>
    <w:rsid w:val="003F31F5"/>
    <w:rsid w:val="003F337F"/>
    <w:rsid w:val="003F357A"/>
    <w:rsid w:val="003F3D32"/>
    <w:rsid w:val="003F3E80"/>
    <w:rsid w:val="003F491D"/>
    <w:rsid w:val="003F4CA6"/>
    <w:rsid w:val="003F5100"/>
    <w:rsid w:val="003F51A4"/>
    <w:rsid w:val="003F549D"/>
    <w:rsid w:val="003F6E8E"/>
    <w:rsid w:val="003F728F"/>
    <w:rsid w:val="003F759B"/>
    <w:rsid w:val="003F7692"/>
    <w:rsid w:val="0040009E"/>
    <w:rsid w:val="004003D7"/>
    <w:rsid w:val="00400A0A"/>
    <w:rsid w:val="00400B11"/>
    <w:rsid w:val="00400DE0"/>
    <w:rsid w:val="00400E41"/>
    <w:rsid w:val="004011B4"/>
    <w:rsid w:val="00401310"/>
    <w:rsid w:val="00401335"/>
    <w:rsid w:val="00401973"/>
    <w:rsid w:val="00401B2C"/>
    <w:rsid w:val="0040209C"/>
    <w:rsid w:val="004023EF"/>
    <w:rsid w:val="0040266A"/>
    <w:rsid w:val="0040297E"/>
    <w:rsid w:val="00402B06"/>
    <w:rsid w:val="0040306B"/>
    <w:rsid w:val="004036D0"/>
    <w:rsid w:val="004039A5"/>
    <w:rsid w:val="00403A67"/>
    <w:rsid w:val="0040429E"/>
    <w:rsid w:val="0040443D"/>
    <w:rsid w:val="004046A6"/>
    <w:rsid w:val="00404B48"/>
    <w:rsid w:val="00405062"/>
    <w:rsid w:val="0040570A"/>
    <w:rsid w:val="0040574F"/>
    <w:rsid w:val="00405E43"/>
    <w:rsid w:val="004060EC"/>
    <w:rsid w:val="004065C3"/>
    <w:rsid w:val="00406E82"/>
    <w:rsid w:val="0040745C"/>
    <w:rsid w:val="00407D55"/>
    <w:rsid w:val="004104F9"/>
    <w:rsid w:val="00410770"/>
    <w:rsid w:val="00410D5D"/>
    <w:rsid w:val="00410DE7"/>
    <w:rsid w:val="00410E02"/>
    <w:rsid w:val="0041106F"/>
    <w:rsid w:val="004119BC"/>
    <w:rsid w:val="00411DD6"/>
    <w:rsid w:val="00411FFE"/>
    <w:rsid w:val="004123F4"/>
    <w:rsid w:val="00412C32"/>
    <w:rsid w:val="00412F79"/>
    <w:rsid w:val="00413666"/>
    <w:rsid w:val="00413B38"/>
    <w:rsid w:val="00413D5B"/>
    <w:rsid w:val="00414666"/>
    <w:rsid w:val="004146E0"/>
    <w:rsid w:val="00414843"/>
    <w:rsid w:val="00414A88"/>
    <w:rsid w:val="00415345"/>
    <w:rsid w:val="0041541C"/>
    <w:rsid w:val="00415652"/>
    <w:rsid w:val="00415BA7"/>
    <w:rsid w:val="00415CA1"/>
    <w:rsid w:val="00415E3E"/>
    <w:rsid w:val="00416BD0"/>
    <w:rsid w:val="00416EB6"/>
    <w:rsid w:val="004172D5"/>
    <w:rsid w:val="00417874"/>
    <w:rsid w:val="00417DA3"/>
    <w:rsid w:val="00420121"/>
    <w:rsid w:val="00420763"/>
    <w:rsid w:val="004210F2"/>
    <w:rsid w:val="00421288"/>
    <w:rsid w:val="004215F2"/>
    <w:rsid w:val="0042187D"/>
    <w:rsid w:val="00421F6B"/>
    <w:rsid w:val="00422956"/>
    <w:rsid w:val="00422AAB"/>
    <w:rsid w:val="00422C46"/>
    <w:rsid w:val="00422F34"/>
    <w:rsid w:val="00423501"/>
    <w:rsid w:val="00423CDA"/>
    <w:rsid w:val="00424279"/>
    <w:rsid w:val="0042468B"/>
    <w:rsid w:val="004247D7"/>
    <w:rsid w:val="004248EA"/>
    <w:rsid w:val="0042491D"/>
    <w:rsid w:val="00424F0A"/>
    <w:rsid w:val="0042534C"/>
    <w:rsid w:val="00426564"/>
    <w:rsid w:val="0042693F"/>
    <w:rsid w:val="00426D37"/>
    <w:rsid w:val="0042765C"/>
    <w:rsid w:val="00427724"/>
    <w:rsid w:val="00427D4A"/>
    <w:rsid w:val="00427E5B"/>
    <w:rsid w:val="00427EB9"/>
    <w:rsid w:val="00430490"/>
    <w:rsid w:val="004313F8"/>
    <w:rsid w:val="00431917"/>
    <w:rsid w:val="004319EC"/>
    <w:rsid w:val="00432B27"/>
    <w:rsid w:val="0043315F"/>
    <w:rsid w:val="004331EC"/>
    <w:rsid w:val="004332E8"/>
    <w:rsid w:val="004336F9"/>
    <w:rsid w:val="0043421F"/>
    <w:rsid w:val="004342D5"/>
    <w:rsid w:val="00434652"/>
    <w:rsid w:val="00434E11"/>
    <w:rsid w:val="00435196"/>
    <w:rsid w:val="00435DC0"/>
    <w:rsid w:val="0043613C"/>
    <w:rsid w:val="00436AB4"/>
    <w:rsid w:val="00436E09"/>
    <w:rsid w:val="004370C0"/>
    <w:rsid w:val="0043728C"/>
    <w:rsid w:val="0043740F"/>
    <w:rsid w:val="00440002"/>
    <w:rsid w:val="00440222"/>
    <w:rsid w:val="004414A1"/>
    <w:rsid w:val="00441E8F"/>
    <w:rsid w:val="0044245F"/>
    <w:rsid w:val="004424A7"/>
    <w:rsid w:val="0044312A"/>
    <w:rsid w:val="00443210"/>
    <w:rsid w:val="0044342F"/>
    <w:rsid w:val="004434FD"/>
    <w:rsid w:val="00443593"/>
    <w:rsid w:val="00443CF7"/>
    <w:rsid w:val="004444F7"/>
    <w:rsid w:val="00444A99"/>
    <w:rsid w:val="00445196"/>
    <w:rsid w:val="00446209"/>
    <w:rsid w:val="004464BA"/>
    <w:rsid w:val="00446657"/>
    <w:rsid w:val="00446880"/>
    <w:rsid w:val="00446B86"/>
    <w:rsid w:val="00446CE8"/>
    <w:rsid w:val="00447101"/>
    <w:rsid w:val="00447BB8"/>
    <w:rsid w:val="00450081"/>
    <w:rsid w:val="0045017E"/>
    <w:rsid w:val="004509EE"/>
    <w:rsid w:val="00450A25"/>
    <w:rsid w:val="00450BAC"/>
    <w:rsid w:val="00450C5D"/>
    <w:rsid w:val="004511FA"/>
    <w:rsid w:val="0045127E"/>
    <w:rsid w:val="0045141E"/>
    <w:rsid w:val="0045193E"/>
    <w:rsid w:val="00452029"/>
    <w:rsid w:val="00453F18"/>
    <w:rsid w:val="00454289"/>
    <w:rsid w:val="00454DCF"/>
    <w:rsid w:val="004550BD"/>
    <w:rsid w:val="00455248"/>
    <w:rsid w:val="0045600B"/>
    <w:rsid w:val="004561B5"/>
    <w:rsid w:val="00456270"/>
    <w:rsid w:val="0045656D"/>
    <w:rsid w:val="00456CBE"/>
    <w:rsid w:val="00456D39"/>
    <w:rsid w:val="00457C6E"/>
    <w:rsid w:val="00460722"/>
    <w:rsid w:val="00461139"/>
    <w:rsid w:val="0046129B"/>
    <w:rsid w:val="004613ED"/>
    <w:rsid w:val="0046152A"/>
    <w:rsid w:val="00461642"/>
    <w:rsid w:val="00461EE0"/>
    <w:rsid w:val="004625F9"/>
    <w:rsid w:val="00462970"/>
    <w:rsid w:val="00462A98"/>
    <w:rsid w:val="004648B8"/>
    <w:rsid w:val="00464BAC"/>
    <w:rsid w:val="00464BF2"/>
    <w:rsid w:val="00464CBA"/>
    <w:rsid w:val="00465258"/>
    <w:rsid w:val="004653A1"/>
    <w:rsid w:val="0046552B"/>
    <w:rsid w:val="004655B7"/>
    <w:rsid w:val="00465BE4"/>
    <w:rsid w:val="00465BEE"/>
    <w:rsid w:val="004661CA"/>
    <w:rsid w:val="00466223"/>
    <w:rsid w:val="0046642E"/>
    <w:rsid w:val="00466578"/>
    <w:rsid w:val="00466E04"/>
    <w:rsid w:val="00466F4F"/>
    <w:rsid w:val="004677A5"/>
    <w:rsid w:val="00467C38"/>
    <w:rsid w:val="00467D5D"/>
    <w:rsid w:val="00467E46"/>
    <w:rsid w:val="00467F0A"/>
    <w:rsid w:val="00470444"/>
    <w:rsid w:val="00470AC8"/>
    <w:rsid w:val="00470E45"/>
    <w:rsid w:val="004712A2"/>
    <w:rsid w:val="0047156B"/>
    <w:rsid w:val="00471A00"/>
    <w:rsid w:val="00471C79"/>
    <w:rsid w:val="00471DC9"/>
    <w:rsid w:val="0047202B"/>
    <w:rsid w:val="004725CF"/>
    <w:rsid w:val="00472BB2"/>
    <w:rsid w:val="00472CC1"/>
    <w:rsid w:val="00472CE7"/>
    <w:rsid w:val="00473842"/>
    <w:rsid w:val="0047391B"/>
    <w:rsid w:val="0047402E"/>
    <w:rsid w:val="004745E7"/>
    <w:rsid w:val="00474AB7"/>
    <w:rsid w:val="00475DED"/>
    <w:rsid w:val="004760B1"/>
    <w:rsid w:val="00476D97"/>
    <w:rsid w:val="0047798B"/>
    <w:rsid w:val="00477A1A"/>
    <w:rsid w:val="00477C7D"/>
    <w:rsid w:val="00480284"/>
    <w:rsid w:val="0048031E"/>
    <w:rsid w:val="004806FA"/>
    <w:rsid w:val="00480709"/>
    <w:rsid w:val="00480EFB"/>
    <w:rsid w:val="00480F13"/>
    <w:rsid w:val="00481502"/>
    <w:rsid w:val="00481826"/>
    <w:rsid w:val="0048188C"/>
    <w:rsid w:val="00481ADA"/>
    <w:rsid w:val="00481DE9"/>
    <w:rsid w:val="00482153"/>
    <w:rsid w:val="004821CD"/>
    <w:rsid w:val="004823CD"/>
    <w:rsid w:val="0048283D"/>
    <w:rsid w:val="00482934"/>
    <w:rsid w:val="00482B78"/>
    <w:rsid w:val="00482DAC"/>
    <w:rsid w:val="004830E6"/>
    <w:rsid w:val="00483120"/>
    <w:rsid w:val="00483F2A"/>
    <w:rsid w:val="00484690"/>
    <w:rsid w:val="004850EE"/>
    <w:rsid w:val="004855EA"/>
    <w:rsid w:val="00485AA2"/>
    <w:rsid w:val="00485AD6"/>
    <w:rsid w:val="00485F7F"/>
    <w:rsid w:val="0048612A"/>
    <w:rsid w:val="0048666C"/>
    <w:rsid w:val="00486725"/>
    <w:rsid w:val="00486E3E"/>
    <w:rsid w:val="00487521"/>
    <w:rsid w:val="00487F3F"/>
    <w:rsid w:val="00490624"/>
    <w:rsid w:val="004906E4"/>
    <w:rsid w:val="00490BF1"/>
    <w:rsid w:val="004910CA"/>
    <w:rsid w:val="00491C3A"/>
    <w:rsid w:val="00491E6B"/>
    <w:rsid w:val="00492496"/>
    <w:rsid w:val="00493061"/>
    <w:rsid w:val="00493BA8"/>
    <w:rsid w:val="00493EEC"/>
    <w:rsid w:val="00493FE9"/>
    <w:rsid w:val="00494348"/>
    <w:rsid w:val="00495D51"/>
    <w:rsid w:val="004960E1"/>
    <w:rsid w:val="0049688E"/>
    <w:rsid w:val="00497162"/>
    <w:rsid w:val="004973AE"/>
    <w:rsid w:val="00497E7B"/>
    <w:rsid w:val="004A03B5"/>
    <w:rsid w:val="004A0B50"/>
    <w:rsid w:val="004A0B69"/>
    <w:rsid w:val="004A0D2E"/>
    <w:rsid w:val="004A0D46"/>
    <w:rsid w:val="004A0F6F"/>
    <w:rsid w:val="004A0FA8"/>
    <w:rsid w:val="004A10BF"/>
    <w:rsid w:val="004A140B"/>
    <w:rsid w:val="004A195A"/>
    <w:rsid w:val="004A1A67"/>
    <w:rsid w:val="004A2683"/>
    <w:rsid w:val="004A276A"/>
    <w:rsid w:val="004A2982"/>
    <w:rsid w:val="004A2A45"/>
    <w:rsid w:val="004A2E96"/>
    <w:rsid w:val="004A339F"/>
    <w:rsid w:val="004A36A7"/>
    <w:rsid w:val="004A4405"/>
    <w:rsid w:val="004A4A7A"/>
    <w:rsid w:val="004A5300"/>
    <w:rsid w:val="004A5676"/>
    <w:rsid w:val="004A57EE"/>
    <w:rsid w:val="004A5F17"/>
    <w:rsid w:val="004A5F59"/>
    <w:rsid w:val="004A64E4"/>
    <w:rsid w:val="004A6A7D"/>
    <w:rsid w:val="004A72BB"/>
    <w:rsid w:val="004A79A3"/>
    <w:rsid w:val="004A7B84"/>
    <w:rsid w:val="004B0810"/>
    <w:rsid w:val="004B0C03"/>
    <w:rsid w:val="004B2086"/>
    <w:rsid w:val="004B226C"/>
    <w:rsid w:val="004B359E"/>
    <w:rsid w:val="004B3674"/>
    <w:rsid w:val="004B36E8"/>
    <w:rsid w:val="004B3CC6"/>
    <w:rsid w:val="004B4180"/>
    <w:rsid w:val="004B48B1"/>
    <w:rsid w:val="004B4B81"/>
    <w:rsid w:val="004B5194"/>
    <w:rsid w:val="004B57AF"/>
    <w:rsid w:val="004B5840"/>
    <w:rsid w:val="004B58A0"/>
    <w:rsid w:val="004B5B8D"/>
    <w:rsid w:val="004B681C"/>
    <w:rsid w:val="004B6BB8"/>
    <w:rsid w:val="004B6D09"/>
    <w:rsid w:val="004B6DD6"/>
    <w:rsid w:val="004C02ED"/>
    <w:rsid w:val="004C067E"/>
    <w:rsid w:val="004C0883"/>
    <w:rsid w:val="004C08CA"/>
    <w:rsid w:val="004C0937"/>
    <w:rsid w:val="004C11EE"/>
    <w:rsid w:val="004C19CD"/>
    <w:rsid w:val="004C218D"/>
    <w:rsid w:val="004C29E3"/>
    <w:rsid w:val="004C2BB0"/>
    <w:rsid w:val="004C30EA"/>
    <w:rsid w:val="004C331E"/>
    <w:rsid w:val="004C343F"/>
    <w:rsid w:val="004C3E0C"/>
    <w:rsid w:val="004C3F86"/>
    <w:rsid w:val="004C44DC"/>
    <w:rsid w:val="004C455E"/>
    <w:rsid w:val="004C466D"/>
    <w:rsid w:val="004C4931"/>
    <w:rsid w:val="004C5026"/>
    <w:rsid w:val="004C521B"/>
    <w:rsid w:val="004C56AA"/>
    <w:rsid w:val="004C6184"/>
    <w:rsid w:val="004C6642"/>
    <w:rsid w:val="004C6871"/>
    <w:rsid w:val="004C73CA"/>
    <w:rsid w:val="004C7873"/>
    <w:rsid w:val="004C7B6E"/>
    <w:rsid w:val="004D01C2"/>
    <w:rsid w:val="004D051D"/>
    <w:rsid w:val="004D05C9"/>
    <w:rsid w:val="004D0D96"/>
    <w:rsid w:val="004D116E"/>
    <w:rsid w:val="004D142F"/>
    <w:rsid w:val="004D158E"/>
    <w:rsid w:val="004D196D"/>
    <w:rsid w:val="004D1A83"/>
    <w:rsid w:val="004D1B22"/>
    <w:rsid w:val="004D1E33"/>
    <w:rsid w:val="004D2474"/>
    <w:rsid w:val="004D28AB"/>
    <w:rsid w:val="004D2F54"/>
    <w:rsid w:val="004D3EB1"/>
    <w:rsid w:val="004D3FA0"/>
    <w:rsid w:val="004D42BD"/>
    <w:rsid w:val="004D478A"/>
    <w:rsid w:val="004D47BF"/>
    <w:rsid w:val="004D4935"/>
    <w:rsid w:val="004D4A16"/>
    <w:rsid w:val="004D5BD1"/>
    <w:rsid w:val="004D5D02"/>
    <w:rsid w:val="004D5DF6"/>
    <w:rsid w:val="004D6836"/>
    <w:rsid w:val="004D69E8"/>
    <w:rsid w:val="004D74E8"/>
    <w:rsid w:val="004D7A58"/>
    <w:rsid w:val="004D7F6C"/>
    <w:rsid w:val="004E0114"/>
    <w:rsid w:val="004E0299"/>
    <w:rsid w:val="004E030B"/>
    <w:rsid w:val="004E0503"/>
    <w:rsid w:val="004E0CBC"/>
    <w:rsid w:val="004E2444"/>
    <w:rsid w:val="004E2859"/>
    <w:rsid w:val="004E2B41"/>
    <w:rsid w:val="004E2FA7"/>
    <w:rsid w:val="004E30CC"/>
    <w:rsid w:val="004E33C8"/>
    <w:rsid w:val="004E390B"/>
    <w:rsid w:val="004E3A1B"/>
    <w:rsid w:val="004E49B3"/>
    <w:rsid w:val="004E4A39"/>
    <w:rsid w:val="004E5A32"/>
    <w:rsid w:val="004E662D"/>
    <w:rsid w:val="004E69A0"/>
    <w:rsid w:val="004E69B8"/>
    <w:rsid w:val="004E6CBE"/>
    <w:rsid w:val="004E70DA"/>
    <w:rsid w:val="004E7651"/>
    <w:rsid w:val="004E7C71"/>
    <w:rsid w:val="004F04EA"/>
    <w:rsid w:val="004F0B86"/>
    <w:rsid w:val="004F0BD5"/>
    <w:rsid w:val="004F11F7"/>
    <w:rsid w:val="004F1AFE"/>
    <w:rsid w:val="004F1CFC"/>
    <w:rsid w:val="004F2F31"/>
    <w:rsid w:val="004F2F6B"/>
    <w:rsid w:val="004F2FA3"/>
    <w:rsid w:val="004F3823"/>
    <w:rsid w:val="004F39B6"/>
    <w:rsid w:val="004F3DDA"/>
    <w:rsid w:val="004F3FA9"/>
    <w:rsid w:val="004F49C7"/>
    <w:rsid w:val="004F4D9A"/>
    <w:rsid w:val="004F5258"/>
    <w:rsid w:val="004F53F4"/>
    <w:rsid w:val="004F63BB"/>
    <w:rsid w:val="004F6AB4"/>
    <w:rsid w:val="004F6E44"/>
    <w:rsid w:val="004F7037"/>
    <w:rsid w:val="004F72DB"/>
    <w:rsid w:val="004F7310"/>
    <w:rsid w:val="004F78D7"/>
    <w:rsid w:val="004F7A27"/>
    <w:rsid w:val="004F7BB4"/>
    <w:rsid w:val="00500768"/>
    <w:rsid w:val="00500C77"/>
    <w:rsid w:val="00501373"/>
    <w:rsid w:val="00501565"/>
    <w:rsid w:val="005015EB"/>
    <w:rsid w:val="00502565"/>
    <w:rsid w:val="00502CEB"/>
    <w:rsid w:val="00502E9A"/>
    <w:rsid w:val="005034CC"/>
    <w:rsid w:val="005035B5"/>
    <w:rsid w:val="00503A39"/>
    <w:rsid w:val="00503F43"/>
    <w:rsid w:val="005049D1"/>
    <w:rsid w:val="00504DC5"/>
    <w:rsid w:val="00505025"/>
    <w:rsid w:val="005053F1"/>
    <w:rsid w:val="00506248"/>
    <w:rsid w:val="00506504"/>
    <w:rsid w:val="00506A20"/>
    <w:rsid w:val="00506CC1"/>
    <w:rsid w:val="005072F1"/>
    <w:rsid w:val="0050744D"/>
    <w:rsid w:val="005076C6"/>
    <w:rsid w:val="00507CE0"/>
    <w:rsid w:val="00510045"/>
    <w:rsid w:val="0051090C"/>
    <w:rsid w:val="00510CCA"/>
    <w:rsid w:val="005112D8"/>
    <w:rsid w:val="00511A04"/>
    <w:rsid w:val="00511BC5"/>
    <w:rsid w:val="0051239F"/>
    <w:rsid w:val="00512FED"/>
    <w:rsid w:val="00513618"/>
    <w:rsid w:val="00513669"/>
    <w:rsid w:val="005137F5"/>
    <w:rsid w:val="00513D41"/>
    <w:rsid w:val="00514B48"/>
    <w:rsid w:val="00515810"/>
    <w:rsid w:val="00515915"/>
    <w:rsid w:val="00516DAB"/>
    <w:rsid w:val="005170FF"/>
    <w:rsid w:val="005171A5"/>
    <w:rsid w:val="00517632"/>
    <w:rsid w:val="00517792"/>
    <w:rsid w:val="00517A12"/>
    <w:rsid w:val="005200AE"/>
    <w:rsid w:val="0052030B"/>
    <w:rsid w:val="00520AAB"/>
    <w:rsid w:val="00520D60"/>
    <w:rsid w:val="00520DFC"/>
    <w:rsid w:val="0052138F"/>
    <w:rsid w:val="005215C3"/>
    <w:rsid w:val="00521905"/>
    <w:rsid w:val="00521933"/>
    <w:rsid w:val="00521E1E"/>
    <w:rsid w:val="00522BB3"/>
    <w:rsid w:val="00522F35"/>
    <w:rsid w:val="00522FB2"/>
    <w:rsid w:val="00523102"/>
    <w:rsid w:val="00523A22"/>
    <w:rsid w:val="005240D9"/>
    <w:rsid w:val="00524AAF"/>
    <w:rsid w:val="005250BE"/>
    <w:rsid w:val="00525FB1"/>
    <w:rsid w:val="00526069"/>
    <w:rsid w:val="00526415"/>
    <w:rsid w:val="005266CA"/>
    <w:rsid w:val="00527A8F"/>
    <w:rsid w:val="00527EC0"/>
    <w:rsid w:val="00530B9F"/>
    <w:rsid w:val="00530CE8"/>
    <w:rsid w:val="00531793"/>
    <w:rsid w:val="005319C4"/>
    <w:rsid w:val="00532007"/>
    <w:rsid w:val="00532032"/>
    <w:rsid w:val="005321B6"/>
    <w:rsid w:val="005323BC"/>
    <w:rsid w:val="00532C28"/>
    <w:rsid w:val="0053391A"/>
    <w:rsid w:val="00533A4C"/>
    <w:rsid w:val="00533D9A"/>
    <w:rsid w:val="00534921"/>
    <w:rsid w:val="0053496D"/>
    <w:rsid w:val="005355A6"/>
    <w:rsid w:val="00535BD7"/>
    <w:rsid w:val="005365BA"/>
    <w:rsid w:val="00537AF8"/>
    <w:rsid w:val="0054080D"/>
    <w:rsid w:val="00540AF3"/>
    <w:rsid w:val="00540B0B"/>
    <w:rsid w:val="00541A47"/>
    <w:rsid w:val="00541A72"/>
    <w:rsid w:val="0054218D"/>
    <w:rsid w:val="005427A5"/>
    <w:rsid w:val="005432DF"/>
    <w:rsid w:val="005432F4"/>
    <w:rsid w:val="005434C7"/>
    <w:rsid w:val="00543503"/>
    <w:rsid w:val="00544316"/>
    <w:rsid w:val="00544B13"/>
    <w:rsid w:val="00544E77"/>
    <w:rsid w:val="005457AC"/>
    <w:rsid w:val="00545D68"/>
    <w:rsid w:val="00545EE9"/>
    <w:rsid w:val="0054667F"/>
    <w:rsid w:val="00546F3E"/>
    <w:rsid w:val="00546FB9"/>
    <w:rsid w:val="0054706F"/>
    <w:rsid w:val="00547258"/>
    <w:rsid w:val="005473D4"/>
    <w:rsid w:val="005474CF"/>
    <w:rsid w:val="00547CB2"/>
    <w:rsid w:val="00550108"/>
    <w:rsid w:val="0055090F"/>
    <w:rsid w:val="00551171"/>
    <w:rsid w:val="00551B37"/>
    <w:rsid w:val="0055212D"/>
    <w:rsid w:val="005528DF"/>
    <w:rsid w:val="00552C6E"/>
    <w:rsid w:val="00552E94"/>
    <w:rsid w:val="00553CBB"/>
    <w:rsid w:val="00553D3B"/>
    <w:rsid w:val="0055449D"/>
    <w:rsid w:val="00554A2A"/>
    <w:rsid w:val="00555108"/>
    <w:rsid w:val="00555C02"/>
    <w:rsid w:val="00555EDF"/>
    <w:rsid w:val="00555F77"/>
    <w:rsid w:val="00556047"/>
    <w:rsid w:val="005563F9"/>
    <w:rsid w:val="005565D3"/>
    <w:rsid w:val="00556F39"/>
    <w:rsid w:val="00557086"/>
    <w:rsid w:val="0055721C"/>
    <w:rsid w:val="005573A1"/>
    <w:rsid w:val="0055781A"/>
    <w:rsid w:val="00557977"/>
    <w:rsid w:val="00557B07"/>
    <w:rsid w:val="00557EB3"/>
    <w:rsid w:val="00560059"/>
    <w:rsid w:val="005600C3"/>
    <w:rsid w:val="005604E2"/>
    <w:rsid w:val="005606A7"/>
    <w:rsid w:val="00560E52"/>
    <w:rsid w:val="00561060"/>
    <w:rsid w:val="00561F59"/>
    <w:rsid w:val="005622B8"/>
    <w:rsid w:val="00562399"/>
    <w:rsid w:val="00562729"/>
    <w:rsid w:val="00562944"/>
    <w:rsid w:val="005629E6"/>
    <w:rsid w:val="005631FC"/>
    <w:rsid w:val="00563D3B"/>
    <w:rsid w:val="00564279"/>
    <w:rsid w:val="00564A00"/>
    <w:rsid w:val="0056509D"/>
    <w:rsid w:val="005654C0"/>
    <w:rsid w:val="00565C0A"/>
    <w:rsid w:val="0056643C"/>
    <w:rsid w:val="005664D4"/>
    <w:rsid w:val="00566D21"/>
    <w:rsid w:val="00567E72"/>
    <w:rsid w:val="00570159"/>
    <w:rsid w:val="005707AF"/>
    <w:rsid w:val="00571200"/>
    <w:rsid w:val="0057161B"/>
    <w:rsid w:val="005717B1"/>
    <w:rsid w:val="0057213F"/>
    <w:rsid w:val="00572958"/>
    <w:rsid w:val="005729CF"/>
    <w:rsid w:val="00572C18"/>
    <w:rsid w:val="005734D5"/>
    <w:rsid w:val="00573E0B"/>
    <w:rsid w:val="00573FEB"/>
    <w:rsid w:val="0057405E"/>
    <w:rsid w:val="0057451E"/>
    <w:rsid w:val="00574611"/>
    <w:rsid w:val="00574A0F"/>
    <w:rsid w:val="00574A17"/>
    <w:rsid w:val="00574BC5"/>
    <w:rsid w:val="00575179"/>
    <w:rsid w:val="00575241"/>
    <w:rsid w:val="00575416"/>
    <w:rsid w:val="005754FE"/>
    <w:rsid w:val="00575EE3"/>
    <w:rsid w:val="00576E93"/>
    <w:rsid w:val="00577291"/>
    <w:rsid w:val="00577525"/>
    <w:rsid w:val="00577753"/>
    <w:rsid w:val="00577ACA"/>
    <w:rsid w:val="00577B93"/>
    <w:rsid w:val="0058029F"/>
    <w:rsid w:val="00580DF7"/>
    <w:rsid w:val="0058116B"/>
    <w:rsid w:val="00581969"/>
    <w:rsid w:val="00581A14"/>
    <w:rsid w:val="00581AAF"/>
    <w:rsid w:val="00581D27"/>
    <w:rsid w:val="00582328"/>
    <w:rsid w:val="00582CB6"/>
    <w:rsid w:val="00582DEB"/>
    <w:rsid w:val="005837FA"/>
    <w:rsid w:val="00583CF9"/>
    <w:rsid w:val="00584F57"/>
    <w:rsid w:val="00585198"/>
    <w:rsid w:val="00585884"/>
    <w:rsid w:val="005861B9"/>
    <w:rsid w:val="005864B3"/>
    <w:rsid w:val="005867B8"/>
    <w:rsid w:val="00586ABA"/>
    <w:rsid w:val="005870FC"/>
    <w:rsid w:val="0058724E"/>
    <w:rsid w:val="0058753F"/>
    <w:rsid w:val="00587B8D"/>
    <w:rsid w:val="0059016C"/>
    <w:rsid w:val="00590188"/>
    <w:rsid w:val="0059063A"/>
    <w:rsid w:val="00590891"/>
    <w:rsid w:val="0059192C"/>
    <w:rsid w:val="00591A8D"/>
    <w:rsid w:val="005921B5"/>
    <w:rsid w:val="005929F0"/>
    <w:rsid w:val="005932D8"/>
    <w:rsid w:val="0059334C"/>
    <w:rsid w:val="005935CE"/>
    <w:rsid w:val="005937ED"/>
    <w:rsid w:val="00593B7B"/>
    <w:rsid w:val="00594360"/>
    <w:rsid w:val="00595340"/>
    <w:rsid w:val="00595AC6"/>
    <w:rsid w:val="00596437"/>
    <w:rsid w:val="00596686"/>
    <w:rsid w:val="00596934"/>
    <w:rsid w:val="00596E7D"/>
    <w:rsid w:val="00596E86"/>
    <w:rsid w:val="00596FD1"/>
    <w:rsid w:val="00597128"/>
    <w:rsid w:val="00597442"/>
    <w:rsid w:val="005977E5"/>
    <w:rsid w:val="00597C0E"/>
    <w:rsid w:val="00597F53"/>
    <w:rsid w:val="005A0990"/>
    <w:rsid w:val="005A1437"/>
    <w:rsid w:val="005A1511"/>
    <w:rsid w:val="005A162D"/>
    <w:rsid w:val="005A2674"/>
    <w:rsid w:val="005A27A4"/>
    <w:rsid w:val="005A32DD"/>
    <w:rsid w:val="005A33EA"/>
    <w:rsid w:val="005A356F"/>
    <w:rsid w:val="005A3ACE"/>
    <w:rsid w:val="005A3BC4"/>
    <w:rsid w:val="005A3F43"/>
    <w:rsid w:val="005A41E8"/>
    <w:rsid w:val="005A4225"/>
    <w:rsid w:val="005A45F1"/>
    <w:rsid w:val="005A468A"/>
    <w:rsid w:val="005A4B77"/>
    <w:rsid w:val="005A58B4"/>
    <w:rsid w:val="005A5AFC"/>
    <w:rsid w:val="005A6141"/>
    <w:rsid w:val="005A6C13"/>
    <w:rsid w:val="005A6CAA"/>
    <w:rsid w:val="005A7402"/>
    <w:rsid w:val="005B0722"/>
    <w:rsid w:val="005B0784"/>
    <w:rsid w:val="005B0F57"/>
    <w:rsid w:val="005B125A"/>
    <w:rsid w:val="005B1578"/>
    <w:rsid w:val="005B16DD"/>
    <w:rsid w:val="005B17A9"/>
    <w:rsid w:val="005B194B"/>
    <w:rsid w:val="005B1B1E"/>
    <w:rsid w:val="005B2504"/>
    <w:rsid w:val="005B294D"/>
    <w:rsid w:val="005B33F5"/>
    <w:rsid w:val="005B35AB"/>
    <w:rsid w:val="005B3C1A"/>
    <w:rsid w:val="005B3ED8"/>
    <w:rsid w:val="005B40EA"/>
    <w:rsid w:val="005B4286"/>
    <w:rsid w:val="005B459C"/>
    <w:rsid w:val="005B45C5"/>
    <w:rsid w:val="005B4701"/>
    <w:rsid w:val="005B4A00"/>
    <w:rsid w:val="005B537B"/>
    <w:rsid w:val="005B5606"/>
    <w:rsid w:val="005B5840"/>
    <w:rsid w:val="005B5B41"/>
    <w:rsid w:val="005B5D6C"/>
    <w:rsid w:val="005B6585"/>
    <w:rsid w:val="005B677E"/>
    <w:rsid w:val="005B6F5D"/>
    <w:rsid w:val="005B762D"/>
    <w:rsid w:val="005B786A"/>
    <w:rsid w:val="005B7989"/>
    <w:rsid w:val="005B7A4A"/>
    <w:rsid w:val="005B7D30"/>
    <w:rsid w:val="005C0AA0"/>
    <w:rsid w:val="005C0AF7"/>
    <w:rsid w:val="005C0E8F"/>
    <w:rsid w:val="005C0F4F"/>
    <w:rsid w:val="005C1723"/>
    <w:rsid w:val="005C1997"/>
    <w:rsid w:val="005C19B9"/>
    <w:rsid w:val="005C2545"/>
    <w:rsid w:val="005C2AAD"/>
    <w:rsid w:val="005C2B83"/>
    <w:rsid w:val="005C2CD3"/>
    <w:rsid w:val="005C2D1A"/>
    <w:rsid w:val="005C322B"/>
    <w:rsid w:val="005C3298"/>
    <w:rsid w:val="005C4256"/>
    <w:rsid w:val="005C478E"/>
    <w:rsid w:val="005C4DA6"/>
    <w:rsid w:val="005C5019"/>
    <w:rsid w:val="005C52A1"/>
    <w:rsid w:val="005C55F6"/>
    <w:rsid w:val="005C56C2"/>
    <w:rsid w:val="005C5D0D"/>
    <w:rsid w:val="005C5DCD"/>
    <w:rsid w:val="005C5EF2"/>
    <w:rsid w:val="005C6272"/>
    <w:rsid w:val="005C6356"/>
    <w:rsid w:val="005C6B86"/>
    <w:rsid w:val="005C6EBA"/>
    <w:rsid w:val="005C76C7"/>
    <w:rsid w:val="005C76E0"/>
    <w:rsid w:val="005D0F71"/>
    <w:rsid w:val="005D1409"/>
    <w:rsid w:val="005D1A55"/>
    <w:rsid w:val="005D28A4"/>
    <w:rsid w:val="005D2931"/>
    <w:rsid w:val="005D29A2"/>
    <w:rsid w:val="005D2AA2"/>
    <w:rsid w:val="005D2E2B"/>
    <w:rsid w:val="005D34D6"/>
    <w:rsid w:val="005D3D8E"/>
    <w:rsid w:val="005D438D"/>
    <w:rsid w:val="005D4595"/>
    <w:rsid w:val="005D4981"/>
    <w:rsid w:val="005D4ED9"/>
    <w:rsid w:val="005D5C8B"/>
    <w:rsid w:val="005D5FD6"/>
    <w:rsid w:val="005D706E"/>
    <w:rsid w:val="005D70B9"/>
    <w:rsid w:val="005E00C2"/>
    <w:rsid w:val="005E0727"/>
    <w:rsid w:val="005E0793"/>
    <w:rsid w:val="005E0A1E"/>
    <w:rsid w:val="005E1DE1"/>
    <w:rsid w:val="005E23EA"/>
    <w:rsid w:val="005E250F"/>
    <w:rsid w:val="005E2BC0"/>
    <w:rsid w:val="005E43BC"/>
    <w:rsid w:val="005E4547"/>
    <w:rsid w:val="005E4C17"/>
    <w:rsid w:val="005E4C2A"/>
    <w:rsid w:val="005E510E"/>
    <w:rsid w:val="005E5773"/>
    <w:rsid w:val="005E5862"/>
    <w:rsid w:val="005E58A7"/>
    <w:rsid w:val="005E63D8"/>
    <w:rsid w:val="005E64EF"/>
    <w:rsid w:val="005E693D"/>
    <w:rsid w:val="005E703A"/>
    <w:rsid w:val="005E7266"/>
    <w:rsid w:val="005E7274"/>
    <w:rsid w:val="005E7466"/>
    <w:rsid w:val="005E7734"/>
    <w:rsid w:val="005E78D6"/>
    <w:rsid w:val="005E7A01"/>
    <w:rsid w:val="005E7B4F"/>
    <w:rsid w:val="005F00A9"/>
    <w:rsid w:val="005F0984"/>
    <w:rsid w:val="005F106F"/>
    <w:rsid w:val="005F14E1"/>
    <w:rsid w:val="005F17FF"/>
    <w:rsid w:val="005F188E"/>
    <w:rsid w:val="005F285E"/>
    <w:rsid w:val="005F2DED"/>
    <w:rsid w:val="005F2E48"/>
    <w:rsid w:val="005F3717"/>
    <w:rsid w:val="005F3E86"/>
    <w:rsid w:val="005F4259"/>
    <w:rsid w:val="005F4495"/>
    <w:rsid w:val="005F45C9"/>
    <w:rsid w:val="005F4892"/>
    <w:rsid w:val="005F4C7E"/>
    <w:rsid w:val="005F4D0A"/>
    <w:rsid w:val="005F53C4"/>
    <w:rsid w:val="005F5DDB"/>
    <w:rsid w:val="005F61CD"/>
    <w:rsid w:val="005F62ED"/>
    <w:rsid w:val="005F66A7"/>
    <w:rsid w:val="005F6DF6"/>
    <w:rsid w:val="005F7038"/>
    <w:rsid w:val="005F7668"/>
    <w:rsid w:val="006001D4"/>
    <w:rsid w:val="00600698"/>
    <w:rsid w:val="0060087D"/>
    <w:rsid w:val="00600CE4"/>
    <w:rsid w:val="00601A61"/>
    <w:rsid w:val="00601BBB"/>
    <w:rsid w:val="00601E38"/>
    <w:rsid w:val="00601E80"/>
    <w:rsid w:val="006021B7"/>
    <w:rsid w:val="00602463"/>
    <w:rsid w:val="00602654"/>
    <w:rsid w:val="00602C00"/>
    <w:rsid w:val="00602F9D"/>
    <w:rsid w:val="00603102"/>
    <w:rsid w:val="00603A3E"/>
    <w:rsid w:val="00603A65"/>
    <w:rsid w:val="00603F19"/>
    <w:rsid w:val="006040AC"/>
    <w:rsid w:val="006048DC"/>
    <w:rsid w:val="00604A5E"/>
    <w:rsid w:val="00605A61"/>
    <w:rsid w:val="00606173"/>
    <w:rsid w:val="00606275"/>
    <w:rsid w:val="00606428"/>
    <w:rsid w:val="00606493"/>
    <w:rsid w:val="00606AD0"/>
    <w:rsid w:val="00606BA7"/>
    <w:rsid w:val="006072AA"/>
    <w:rsid w:val="0061071E"/>
    <w:rsid w:val="00610728"/>
    <w:rsid w:val="00610873"/>
    <w:rsid w:val="00610948"/>
    <w:rsid w:val="006113B6"/>
    <w:rsid w:val="0061156F"/>
    <w:rsid w:val="00611634"/>
    <w:rsid w:val="0061229C"/>
    <w:rsid w:val="00612512"/>
    <w:rsid w:val="0061277D"/>
    <w:rsid w:val="0061289D"/>
    <w:rsid w:val="00612DF9"/>
    <w:rsid w:val="006141B5"/>
    <w:rsid w:val="006152F1"/>
    <w:rsid w:val="006155F6"/>
    <w:rsid w:val="006156CC"/>
    <w:rsid w:val="00615C6B"/>
    <w:rsid w:val="00615F52"/>
    <w:rsid w:val="00617417"/>
    <w:rsid w:val="00617985"/>
    <w:rsid w:val="006179C5"/>
    <w:rsid w:val="00617F1B"/>
    <w:rsid w:val="00620341"/>
    <w:rsid w:val="00620955"/>
    <w:rsid w:val="00621CA0"/>
    <w:rsid w:val="00621D39"/>
    <w:rsid w:val="00621F26"/>
    <w:rsid w:val="0062225A"/>
    <w:rsid w:val="00622466"/>
    <w:rsid w:val="00622DE7"/>
    <w:rsid w:val="00623115"/>
    <w:rsid w:val="006244B1"/>
    <w:rsid w:val="00624B93"/>
    <w:rsid w:val="00624C21"/>
    <w:rsid w:val="00624D3E"/>
    <w:rsid w:val="006250B8"/>
    <w:rsid w:val="00625A0F"/>
    <w:rsid w:val="00625DB9"/>
    <w:rsid w:val="00626BA6"/>
    <w:rsid w:val="0062761F"/>
    <w:rsid w:val="00627910"/>
    <w:rsid w:val="00627913"/>
    <w:rsid w:val="00627C7B"/>
    <w:rsid w:val="00627D37"/>
    <w:rsid w:val="00627D83"/>
    <w:rsid w:val="00627E26"/>
    <w:rsid w:val="006304F2"/>
    <w:rsid w:val="0063066B"/>
    <w:rsid w:val="00630A78"/>
    <w:rsid w:val="00630CCC"/>
    <w:rsid w:val="00630D6F"/>
    <w:rsid w:val="00631000"/>
    <w:rsid w:val="0063134C"/>
    <w:rsid w:val="006314A5"/>
    <w:rsid w:val="00631B03"/>
    <w:rsid w:val="00631BAE"/>
    <w:rsid w:val="00631D44"/>
    <w:rsid w:val="00632261"/>
    <w:rsid w:val="00633939"/>
    <w:rsid w:val="00633DDC"/>
    <w:rsid w:val="00634010"/>
    <w:rsid w:val="00634B90"/>
    <w:rsid w:val="00634F15"/>
    <w:rsid w:val="00635BD3"/>
    <w:rsid w:val="00635D6F"/>
    <w:rsid w:val="006361F4"/>
    <w:rsid w:val="006366C3"/>
    <w:rsid w:val="00636869"/>
    <w:rsid w:val="00636DD8"/>
    <w:rsid w:val="00636E66"/>
    <w:rsid w:val="00637173"/>
    <w:rsid w:val="00637766"/>
    <w:rsid w:val="006378D3"/>
    <w:rsid w:val="00637C76"/>
    <w:rsid w:val="00637E0F"/>
    <w:rsid w:val="00637F4D"/>
    <w:rsid w:val="00640012"/>
    <w:rsid w:val="00640399"/>
    <w:rsid w:val="0064163C"/>
    <w:rsid w:val="00641B33"/>
    <w:rsid w:val="006426F2"/>
    <w:rsid w:val="0064271F"/>
    <w:rsid w:val="00642A1E"/>
    <w:rsid w:val="00643F0D"/>
    <w:rsid w:val="006440B2"/>
    <w:rsid w:val="00644380"/>
    <w:rsid w:val="00645069"/>
    <w:rsid w:val="00645189"/>
    <w:rsid w:val="00645DCC"/>
    <w:rsid w:val="00646066"/>
    <w:rsid w:val="006474F4"/>
    <w:rsid w:val="006506EA"/>
    <w:rsid w:val="00650BF6"/>
    <w:rsid w:val="006510B8"/>
    <w:rsid w:val="00651289"/>
    <w:rsid w:val="00651313"/>
    <w:rsid w:val="00651367"/>
    <w:rsid w:val="0065137C"/>
    <w:rsid w:val="006513C5"/>
    <w:rsid w:val="00651E4F"/>
    <w:rsid w:val="006521CF"/>
    <w:rsid w:val="0065301E"/>
    <w:rsid w:val="00653284"/>
    <w:rsid w:val="006532BF"/>
    <w:rsid w:val="006536D3"/>
    <w:rsid w:val="00653744"/>
    <w:rsid w:val="00653873"/>
    <w:rsid w:val="00653C66"/>
    <w:rsid w:val="00653D30"/>
    <w:rsid w:val="00653E35"/>
    <w:rsid w:val="00654A8B"/>
    <w:rsid w:val="00654BA6"/>
    <w:rsid w:val="00654C7E"/>
    <w:rsid w:val="006551B4"/>
    <w:rsid w:val="00655426"/>
    <w:rsid w:val="00655F3F"/>
    <w:rsid w:val="0065619B"/>
    <w:rsid w:val="006564E9"/>
    <w:rsid w:val="00656F04"/>
    <w:rsid w:val="0065728B"/>
    <w:rsid w:val="006573FD"/>
    <w:rsid w:val="006579FB"/>
    <w:rsid w:val="00657A2D"/>
    <w:rsid w:val="00657B8D"/>
    <w:rsid w:val="00657F55"/>
    <w:rsid w:val="0066007E"/>
    <w:rsid w:val="0066066E"/>
    <w:rsid w:val="00660747"/>
    <w:rsid w:val="00660DC7"/>
    <w:rsid w:val="00660E53"/>
    <w:rsid w:val="00661609"/>
    <w:rsid w:val="00661CFD"/>
    <w:rsid w:val="00661F0C"/>
    <w:rsid w:val="006626AF"/>
    <w:rsid w:val="00662A02"/>
    <w:rsid w:val="00662BB5"/>
    <w:rsid w:val="00662F2D"/>
    <w:rsid w:val="0066372A"/>
    <w:rsid w:val="00663FB5"/>
    <w:rsid w:val="00664481"/>
    <w:rsid w:val="00665BDB"/>
    <w:rsid w:val="00666276"/>
    <w:rsid w:val="006669C5"/>
    <w:rsid w:val="00666C58"/>
    <w:rsid w:val="0066727C"/>
    <w:rsid w:val="0066747C"/>
    <w:rsid w:val="00667662"/>
    <w:rsid w:val="00670072"/>
    <w:rsid w:val="0067024C"/>
    <w:rsid w:val="0067030A"/>
    <w:rsid w:val="00670438"/>
    <w:rsid w:val="00670838"/>
    <w:rsid w:val="006715D8"/>
    <w:rsid w:val="0067170B"/>
    <w:rsid w:val="00671F09"/>
    <w:rsid w:val="00672330"/>
    <w:rsid w:val="00672D9A"/>
    <w:rsid w:val="00673141"/>
    <w:rsid w:val="006737C8"/>
    <w:rsid w:val="00673A47"/>
    <w:rsid w:val="00673AF0"/>
    <w:rsid w:val="00673E82"/>
    <w:rsid w:val="00674334"/>
    <w:rsid w:val="00674633"/>
    <w:rsid w:val="00674730"/>
    <w:rsid w:val="006747F3"/>
    <w:rsid w:val="00674CDE"/>
    <w:rsid w:val="00674DC6"/>
    <w:rsid w:val="0067536C"/>
    <w:rsid w:val="0067542F"/>
    <w:rsid w:val="0067588F"/>
    <w:rsid w:val="00675C8F"/>
    <w:rsid w:val="0067606B"/>
    <w:rsid w:val="006763EF"/>
    <w:rsid w:val="0067662C"/>
    <w:rsid w:val="006766F8"/>
    <w:rsid w:val="0067693A"/>
    <w:rsid w:val="00676982"/>
    <w:rsid w:val="006769E0"/>
    <w:rsid w:val="00676D9D"/>
    <w:rsid w:val="006776B0"/>
    <w:rsid w:val="00677896"/>
    <w:rsid w:val="006778A2"/>
    <w:rsid w:val="00677C9B"/>
    <w:rsid w:val="0068049D"/>
    <w:rsid w:val="006807C8"/>
    <w:rsid w:val="006815CF"/>
    <w:rsid w:val="00682A24"/>
    <w:rsid w:val="00682A48"/>
    <w:rsid w:val="00682B0F"/>
    <w:rsid w:val="00682EE0"/>
    <w:rsid w:val="006836CC"/>
    <w:rsid w:val="00683869"/>
    <w:rsid w:val="00683CDE"/>
    <w:rsid w:val="00683FEA"/>
    <w:rsid w:val="0068426B"/>
    <w:rsid w:val="00684291"/>
    <w:rsid w:val="00684642"/>
    <w:rsid w:val="00684BD7"/>
    <w:rsid w:val="00685002"/>
    <w:rsid w:val="00685444"/>
    <w:rsid w:val="00685725"/>
    <w:rsid w:val="00685B00"/>
    <w:rsid w:val="00685B8F"/>
    <w:rsid w:val="00685C82"/>
    <w:rsid w:val="0068628F"/>
    <w:rsid w:val="0068633C"/>
    <w:rsid w:val="0068669B"/>
    <w:rsid w:val="0068793D"/>
    <w:rsid w:val="00687AB4"/>
    <w:rsid w:val="00687E1C"/>
    <w:rsid w:val="00687F1A"/>
    <w:rsid w:val="00690435"/>
    <w:rsid w:val="006905A4"/>
    <w:rsid w:val="00691761"/>
    <w:rsid w:val="006921D8"/>
    <w:rsid w:val="006941D4"/>
    <w:rsid w:val="006947AF"/>
    <w:rsid w:val="00694B77"/>
    <w:rsid w:val="0069563B"/>
    <w:rsid w:val="0069563C"/>
    <w:rsid w:val="00695900"/>
    <w:rsid w:val="00695D08"/>
    <w:rsid w:val="00695F87"/>
    <w:rsid w:val="006960F2"/>
    <w:rsid w:val="00696195"/>
    <w:rsid w:val="00696A00"/>
    <w:rsid w:val="00696F0F"/>
    <w:rsid w:val="00697DCB"/>
    <w:rsid w:val="006A0094"/>
    <w:rsid w:val="006A06CA"/>
    <w:rsid w:val="006A0942"/>
    <w:rsid w:val="006A0AB9"/>
    <w:rsid w:val="006A14CC"/>
    <w:rsid w:val="006A1804"/>
    <w:rsid w:val="006A1945"/>
    <w:rsid w:val="006A1B0E"/>
    <w:rsid w:val="006A1B37"/>
    <w:rsid w:val="006A2695"/>
    <w:rsid w:val="006A270E"/>
    <w:rsid w:val="006A2A2F"/>
    <w:rsid w:val="006A2C0B"/>
    <w:rsid w:val="006A2F21"/>
    <w:rsid w:val="006A3427"/>
    <w:rsid w:val="006A3ED8"/>
    <w:rsid w:val="006A4AD9"/>
    <w:rsid w:val="006A61DB"/>
    <w:rsid w:val="006A708F"/>
    <w:rsid w:val="006B00DF"/>
    <w:rsid w:val="006B0307"/>
    <w:rsid w:val="006B0EEF"/>
    <w:rsid w:val="006B105C"/>
    <w:rsid w:val="006B1C94"/>
    <w:rsid w:val="006B2232"/>
    <w:rsid w:val="006B2356"/>
    <w:rsid w:val="006B240B"/>
    <w:rsid w:val="006B27DE"/>
    <w:rsid w:val="006B29EC"/>
    <w:rsid w:val="006B2F26"/>
    <w:rsid w:val="006B31FD"/>
    <w:rsid w:val="006B3754"/>
    <w:rsid w:val="006B377C"/>
    <w:rsid w:val="006B3AE2"/>
    <w:rsid w:val="006B3B4D"/>
    <w:rsid w:val="006B3E7C"/>
    <w:rsid w:val="006B4A55"/>
    <w:rsid w:val="006B4C71"/>
    <w:rsid w:val="006B4F57"/>
    <w:rsid w:val="006B5383"/>
    <w:rsid w:val="006B6306"/>
    <w:rsid w:val="006B640E"/>
    <w:rsid w:val="006B6ACF"/>
    <w:rsid w:val="006B6F47"/>
    <w:rsid w:val="006B70AE"/>
    <w:rsid w:val="006B7166"/>
    <w:rsid w:val="006B7898"/>
    <w:rsid w:val="006C0113"/>
    <w:rsid w:val="006C01F9"/>
    <w:rsid w:val="006C0369"/>
    <w:rsid w:val="006C0B2E"/>
    <w:rsid w:val="006C0B66"/>
    <w:rsid w:val="006C0EDD"/>
    <w:rsid w:val="006C19BE"/>
    <w:rsid w:val="006C1C84"/>
    <w:rsid w:val="006C1FCC"/>
    <w:rsid w:val="006C2077"/>
    <w:rsid w:val="006C21ED"/>
    <w:rsid w:val="006C231B"/>
    <w:rsid w:val="006C2465"/>
    <w:rsid w:val="006C2670"/>
    <w:rsid w:val="006C2A15"/>
    <w:rsid w:val="006C34FD"/>
    <w:rsid w:val="006C37EB"/>
    <w:rsid w:val="006C389D"/>
    <w:rsid w:val="006C3C42"/>
    <w:rsid w:val="006C3F9D"/>
    <w:rsid w:val="006C4F56"/>
    <w:rsid w:val="006C5741"/>
    <w:rsid w:val="006C5958"/>
    <w:rsid w:val="006C5CB9"/>
    <w:rsid w:val="006C772C"/>
    <w:rsid w:val="006C7827"/>
    <w:rsid w:val="006C7877"/>
    <w:rsid w:val="006D030B"/>
    <w:rsid w:val="006D03D2"/>
    <w:rsid w:val="006D061B"/>
    <w:rsid w:val="006D0C4B"/>
    <w:rsid w:val="006D1512"/>
    <w:rsid w:val="006D17AE"/>
    <w:rsid w:val="006D25B9"/>
    <w:rsid w:val="006D2775"/>
    <w:rsid w:val="006D2F99"/>
    <w:rsid w:val="006D3089"/>
    <w:rsid w:val="006D32CA"/>
    <w:rsid w:val="006D32E8"/>
    <w:rsid w:val="006D376F"/>
    <w:rsid w:val="006D3AA0"/>
    <w:rsid w:val="006D3C2D"/>
    <w:rsid w:val="006D3DF5"/>
    <w:rsid w:val="006D4582"/>
    <w:rsid w:val="006D4F5F"/>
    <w:rsid w:val="006D5133"/>
    <w:rsid w:val="006D5174"/>
    <w:rsid w:val="006D5691"/>
    <w:rsid w:val="006D5741"/>
    <w:rsid w:val="006D5D49"/>
    <w:rsid w:val="006D5DA4"/>
    <w:rsid w:val="006D6303"/>
    <w:rsid w:val="006D6464"/>
    <w:rsid w:val="006D6556"/>
    <w:rsid w:val="006D67E7"/>
    <w:rsid w:val="006D6AB4"/>
    <w:rsid w:val="006D6D32"/>
    <w:rsid w:val="006D6F1A"/>
    <w:rsid w:val="006D7274"/>
    <w:rsid w:val="006D7415"/>
    <w:rsid w:val="006D745C"/>
    <w:rsid w:val="006D7910"/>
    <w:rsid w:val="006D7E58"/>
    <w:rsid w:val="006E023B"/>
    <w:rsid w:val="006E0758"/>
    <w:rsid w:val="006E1138"/>
    <w:rsid w:val="006E1C60"/>
    <w:rsid w:val="006E21E7"/>
    <w:rsid w:val="006E2478"/>
    <w:rsid w:val="006E288C"/>
    <w:rsid w:val="006E3574"/>
    <w:rsid w:val="006E3A01"/>
    <w:rsid w:val="006E3A28"/>
    <w:rsid w:val="006E3C77"/>
    <w:rsid w:val="006E42E5"/>
    <w:rsid w:val="006E4966"/>
    <w:rsid w:val="006E4E4B"/>
    <w:rsid w:val="006E51EB"/>
    <w:rsid w:val="006E52B5"/>
    <w:rsid w:val="006E535D"/>
    <w:rsid w:val="006E5C1C"/>
    <w:rsid w:val="006E5C39"/>
    <w:rsid w:val="006E5CA0"/>
    <w:rsid w:val="006E66A2"/>
    <w:rsid w:val="006E6B04"/>
    <w:rsid w:val="006E7356"/>
    <w:rsid w:val="006E754B"/>
    <w:rsid w:val="006E7928"/>
    <w:rsid w:val="006F03F0"/>
    <w:rsid w:val="006F07AB"/>
    <w:rsid w:val="006F1391"/>
    <w:rsid w:val="006F151F"/>
    <w:rsid w:val="006F1B26"/>
    <w:rsid w:val="006F1BB5"/>
    <w:rsid w:val="006F2113"/>
    <w:rsid w:val="006F30BF"/>
    <w:rsid w:val="006F347C"/>
    <w:rsid w:val="006F36AC"/>
    <w:rsid w:val="006F3878"/>
    <w:rsid w:val="006F3F05"/>
    <w:rsid w:val="006F43DA"/>
    <w:rsid w:val="006F46DF"/>
    <w:rsid w:val="006F4973"/>
    <w:rsid w:val="006F4C57"/>
    <w:rsid w:val="006F5506"/>
    <w:rsid w:val="006F5D5C"/>
    <w:rsid w:val="006F5D80"/>
    <w:rsid w:val="006F5E33"/>
    <w:rsid w:val="006F66B2"/>
    <w:rsid w:val="006F6773"/>
    <w:rsid w:val="006F6D0F"/>
    <w:rsid w:val="006F6EEE"/>
    <w:rsid w:val="006F707F"/>
    <w:rsid w:val="006F74C7"/>
    <w:rsid w:val="007007B6"/>
    <w:rsid w:val="00700829"/>
    <w:rsid w:val="00701C8E"/>
    <w:rsid w:val="00701D6F"/>
    <w:rsid w:val="00701F4D"/>
    <w:rsid w:val="007029D8"/>
    <w:rsid w:val="00702A9F"/>
    <w:rsid w:val="00703280"/>
    <w:rsid w:val="00703582"/>
    <w:rsid w:val="0070380A"/>
    <w:rsid w:val="00703952"/>
    <w:rsid w:val="00703F07"/>
    <w:rsid w:val="007043E8"/>
    <w:rsid w:val="007044D9"/>
    <w:rsid w:val="007047AA"/>
    <w:rsid w:val="007049B2"/>
    <w:rsid w:val="007049B7"/>
    <w:rsid w:val="007049DF"/>
    <w:rsid w:val="00704C79"/>
    <w:rsid w:val="0070508F"/>
    <w:rsid w:val="00705117"/>
    <w:rsid w:val="0070527A"/>
    <w:rsid w:val="00705BD2"/>
    <w:rsid w:val="00705CF9"/>
    <w:rsid w:val="00705EFC"/>
    <w:rsid w:val="0070636F"/>
    <w:rsid w:val="007066EB"/>
    <w:rsid w:val="00706900"/>
    <w:rsid w:val="00706E1D"/>
    <w:rsid w:val="00706FAA"/>
    <w:rsid w:val="00707617"/>
    <w:rsid w:val="007076E9"/>
    <w:rsid w:val="0070773F"/>
    <w:rsid w:val="00707754"/>
    <w:rsid w:val="007077B5"/>
    <w:rsid w:val="00707876"/>
    <w:rsid w:val="007108B1"/>
    <w:rsid w:val="00710AA6"/>
    <w:rsid w:val="00710CE7"/>
    <w:rsid w:val="0071119A"/>
    <w:rsid w:val="00711215"/>
    <w:rsid w:val="00711316"/>
    <w:rsid w:val="007118A4"/>
    <w:rsid w:val="00712066"/>
    <w:rsid w:val="0071211A"/>
    <w:rsid w:val="007122B4"/>
    <w:rsid w:val="00712F07"/>
    <w:rsid w:val="007132DF"/>
    <w:rsid w:val="007139BC"/>
    <w:rsid w:val="00713C50"/>
    <w:rsid w:val="00713D63"/>
    <w:rsid w:val="0071407D"/>
    <w:rsid w:val="00714304"/>
    <w:rsid w:val="00714632"/>
    <w:rsid w:val="00714CB7"/>
    <w:rsid w:val="0071520C"/>
    <w:rsid w:val="00715475"/>
    <w:rsid w:val="00715D75"/>
    <w:rsid w:val="00715F3D"/>
    <w:rsid w:val="00715FBB"/>
    <w:rsid w:val="007164D9"/>
    <w:rsid w:val="007169A9"/>
    <w:rsid w:val="00716A80"/>
    <w:rsid w:val="00716C88"/>
    <w:rsid w:val="0071734D"/>
    <w:rsid w:val="00717E4A"/>
    <w:rsid w:val="00717E8E"/>
    <w:rsid w:val="00720422"/>
    <w:rsid w:val="00720458"/>
    <w:rsid w:val="007206D2"/>
    <w:rsid w:val="00720913"/>
    <w:rsid w:val="007209C6"/>
    <w:rsid w:val="00721037"/>
    <w:rsid w:val="00721067"/>
    <w:rsid w:val="00721152"/>
    <w:rsid w:val="00721723"/>
    <w:rsid w:val="0072199C"/>
    <w:rsid w:val="00721E6C"/>
    <w:rsid w:val="00721E8C"/>
    <w:rsid w:val="00722057"/>
    <w:rsid w:val="007220EE"/>
    <w:rsid w:val="0072260F"/>
    <w:rsid w:val="00722FA0"/>
    <w:rsid w:val="007232B2"/>
    <w:rsid w:val="00723937"/>
    <w:rsid w:val="0072440E"/>
    <w:rsid w:val="00725188"/>
    <w:rsid w:val="007251AE"/>
    <w:rsid w:val="0072560E"/>
    <w:rsid w:val="00725720"/>
    <w:rsid w:val="00725B26"/>
    <w:rsid w:val="00726220"/>
    <w:rsid w:val="007266BA"/>
    <w:rsid w:val="007266DA"/>
    <w:rsid w:val="00726D3A"/>
    <w:rsid w:val="007272AD"/>
    <w:rsid w:val="007276ED"/>
    <w:rsid w:val="00727C3E"/>
    <w:rsid w:val="007307C2"/>
    <w:rsid w:val="00730B4D"/>
    <w:rsid w:val="00730C99"/>
    <w:rsid w:val="00731152"/>
    <w:rsid w:val="00731227"/>
    <w:rsid w:val="00731A3B"/>
    <w:rsid w:val="00731DBF"/>
    <w:rsid w:val="00732124"/>
    <w:rsid w:val="00732243"/>
    <w:rsid w:val="00732268"/>
    <w:rsid w:val="007324D4"/>
    <w:rsid w:val="0073350B"/>
    <w:rsid w:val="00733BE9"/>
    <w:rsid w:val="00733C2E"/>
    <w:rsid w:val="0073453D"/>
    <w:rsid w:val="007345DF"/>
    <w:rsid w:val="00734803"/>
    <w:rsid w:val="0073586A"/>
    <w:rsid w:val="00735AD5"/>
    <w:rsid w:val="00735FA2"/>
    <w:rsid w:val="00736188"/>
    <w:rsid w:val="00736215"/>
    <w:rsid w:val="007362B4"/>
    <w:rsid w:val="00736F65"/>
    <w:rsid w:val="007371F5"/>
    <w:rsid w:val="00737BAD"/>
    <w:rsid w:val="0074001C"/>
    <w:rsid w:val="0074035E"/>
    <w:rsid w:val="007408BD"/>
    <w:rsid w:val="00740BB7"/>
    <w:rsid w:val="00741318"/>
    <w:rsid w:val="0074136C"/>
    <w:rsid w:val="00741486"/>
    <w:rsid w:val="0074161F"/>
    <w:rsid w:val="0074262E"/>
    <w:rsid w:val="00742C89"/>
    <w:rsid w:val="00743106"/>
    <w:rsid w:val="007432E4"/>
    <w:rsid w:val="007436C9"/>
    <w:rsid w:val="00743970"/>
    <w:rsid w:val="00743992"/>
    <w:rsid w:val="00743F35"/>
    <w:rsid w:val="0074414F"/>
    <w:rsid w:val="00744503"/>
    <w:rsid w:val="00744F2E"/>
    <w:rsid w:val="00745F93"/>
    <w:rsid w:val="00746202"/>
    <w:rsid w:val="00746218"/>
    <w:rsid w:val="007464D0"/>
    <w:rsid w:val="00746D72"/>
    <w:rsid w:val="00747354"/>
    <w:rsid w:val="0074764C"/>
    <w:rsid w:val="007477AC"/>
    <w:rsid w:val="0074786B"/>
    <w:rsid w:val="00747EB5"/>
    <w:rsid w:val="007501BE"/>
    <w:rsid w:val="00750496"/>
    <w:rsid w:val="0075069D"/>
    <w:rsid w:val="007508BE"/>
    <w:rsid w:val="00750CE4"/>
    <w:rsid w:val="00750EC8"/>
    <w:rsid w:val="007512BD"/>
    <w:rsid w:val="007518C2"/>
    <w:rsid w:val="00751A6B"/>
    <w:rsid w:val="00752892"/>
    <w:rsid w:val="00752A14"/>
    <w:rsid w:val="00752DCA"/>
    <w:rsid w:val="00752E29"/>
    <w:rsid w:val="00753237"/>
    <w:rsid w:val="00753594"/>
    <w:rsid w:val="00753E69"/>
    <w:rsid w:val="00753FE1"/>
    <w:rsid w:val="00754709"/>
    <w:rsid w:val="0075492F"/>
    <w:rsid w:val="00754E32"/>
    <w:rsid w:val="00755055"/>
    <w:rsid w:val="00755579"/>
    <w:rsid w:val="00755A6A"/>
    <w:rsid w:val="007564C5"/>
    <w:rsid w:val="0075652F"/>
    <w:rsid w:val="00756736"/>
    <w:rsid w:val="00756886"/>
    <w:rsid w:val="00756C25"/>
    <w:rsid w:val="00756FCA"/>
    <w:rsid w:val="00757032"/>
    <w:rsid w:val="00757185"/>
    <w:rsid w:val="007572A6"/>
    <w:rsid w:val="007576E8"/>
    <w:rsid w:val="00757AA4"/>
    <w:rsid w:val="007601A2"/>
    <w:rsid w:val="00761512"/>
    <w:rsid w:val="0076226D"/>
    <w:rsid w:val="00762817"/>
    <w:rsid w:val="00762D0F"/>
    <w:rsid w:val="00762E13"/>
    <w:rsid w:val="00762E1F"/>
    <w:rsid w:val="007633FF"/>
    <w:rsid w:val="00764FAD"/>
    <w:rsid w:val="00765145"/>
    <w:rsid w:val="00765B63"/>
    <w:rsid w:val="007660E5"/>
    <w:rsid w:val="00766351"/>
    <w:rsid w:val="00766F59"/>
    <w:rsid w:val="00767AED"/>
    <w:rsid w:val="007704E8"/>
    <w:rsid w:val="00770E7F"/>
    <w:rsid w:val="007711FC"/>
    <w:rsid w:val="0077184B"/>
    <w:rsid w:val="00772425"/>
    <w:rsid w:val="00772929"/>
    <w:rsid w:val="00772E61"/>
    <w:rsid w:val="00772F4F"/>
    <w:rsid w:val="00773012"/>
    <w:rsid w:val="0077376E"/>
    <w:rsid w:val="00773EA8"/>
    <w:rsid w:val="00774191"/>
    <w:rsid w:val="00774752"/>
    <w:rsid w:val="0077647D"/>
    <w:rsid w:val="00776941"/>
    <w:rsid w:val="00776DA2"/>
    <w:rsid w:val="00776F56"/>
    <w:rsid w:val="007770FA"/>
    <w:rsid w:val="007773CD"/>
    <w:rsid w:val="007778C7"/>
    <w:rsid w:val="00777BE9"/>
    <w:rsid w:val="00777EA0"/>
    <w:rsid w:val="00777EA8"/>
    <w:rsid w:val="00780105"/>
    <w:rsid w:val="00780304"/>
    <w:rsid w:val="007803F2"/>
    <w:rsid w:val="00781069"/>
    <w:rsid w:val="007814B0"/>
    <w:rsid w:val="0078164B"/>
    <w:rsid w:val="00781E9A"/>
    <w:rsid w:val="00781FB6"/>
    <w:rsid w:val="00782510"/>
    <w:rsid w:val="00782B7B"/>
    <w:rsid w:val="00782D66"/>
    <w:rsid w:val="00782EDE"/>
    <w:rsid w:val="00782F39"/>
    <w:rsid w:val="00782FAC"/>
    <w:rsid w:val="007831B1"/>
    <w:rsid w:val="00783DEE"/>
    <w:rsid w:val="00785E02"/>
    <w:rsid w:val="00785EE6"/>
    <w:rsid w:val="0078614E"/>
    <w:rsid w:val="007863D2"/>
    <w:rsid w:val="0078648C"/>
    <w:rsid w:val="00786729"/>
    <w:rsid w:val="00786B40"/>
    <w:rsid w:val="00787819"/>
    <w:rsid w:val="00787A5F"/>
    <w:rsid w:val="00787C6A"/>
    <w:rsid w:val="0079023D"/>
    <w:rsid w:val="00790740"/>
    <w:rsid w:val="0079086F"/>
    <w:rsid w:val="0079139E"/>
    <w:rsid w:val="007916B1"/>
    <w:rsid w:val="007921B2"/>
    <w:rsid w:val="00792B42"/>
    <w:rsid w:val="00792C02"/>
    <w:rsid w:val="00793293"/>
    <w:rsid w:val="0079348E"/>
    <w:rsid w:val="00793B72"/>
    <w:rsid w:val="00793ED5"/>
    <w:rsid w:val="0079406C"/>
    <w:rsid w:val="0079509F"/>
    <w:rsid w:val="007952A2"/>
    <w:rsid w:val="00795843"/>
    <w:rsid w:val="007967A0"/>
    <w:rsid w:val="00797463"/>
    <w:rsid w:val="00797588"/>
    <w:rsid w:val="0079769B"/>
    <w:rsid w:val="007977FF"/>
    <w:rsid w:val="00797EFD"/>
    <w:rsid w:val="007A03BA"/>
    <w:rsid w:val="007A03FF"/>
    <w:rsid w:val="007A046F"/>
    <w:rsid w:val="007A1023"/>
    <w:rsid w:val="007A1785"/>
    <w:rsid w:val="007A1DA3"/>
    <w:rsid w:val="007A1DDE"/>
    <w:rsid w:val="007A1F1B"/>
    <w:rsid w:val="007A20E7"/>
    <w:rsid w:val="007A2521"/>
    <w:rsid w:val="007A275A"/>
    <w:rsid w:val="007A2BED"/>
    <w:rsid w:val="007A327F"/>
    <w:rsid w:val="007A3BA2"/>
    <w:rsid w:val="007A3CD6"/>
    <w:rsid w:val="007A3DD1"/>
    <w:rsid w:val="007A4273"/>
    <w:rsid w:val="007A4366"/>
    <w:rsid w:val="007A4398"/>
    <w:rsid w:val="007A4883"/>
    <w:rsid w:val="007A4C22"/>
    <w:rsid w:val="007A53E3"/>
    <w:rsid w:val="007A6A6E"/>
    <w:rsid w:val="007A6A9E"/>
    <w:rsid w:val="007A6DB2"/>
    <w:rsid w:val="007A7A90"/>
    <w:rsid w:val="007A7E12"/>
    <w:rsid w:val="007B080F"/>
    <w:rsid w:val="007B0B43"/>
    <w:rsid w:val="007B0D41"/>
    <w:rsid w:val="007B1801"/>
    <w:rsid w:val="007B189E"/>
    <w:rsid w:val="007B1A3D"/>
    <w:rsid w:val="007B1C87"/>
    <w:rsid w:val="007B2147"/>
    <w:rsid w:val="007B2165"/>
    <w:rsid w:val="007B2246"/>
    <w:rsid w:val="007B2342"/>
    <w:rsid w:val="007B2A16"/>
    <w:rsid w:val="007B2BF0"/>
    <w:rsid w:val="007B301B"/>
    <w:rsid w:val="007B3E95"/>
    <w:rsid w:val="007B4809"/>
    <w:rsid w:val="007B52BE"/>
    <w:rsid w:val="007B5544"/>
    <w:rsid w:val="007B5F61"/>
    <w:rsid w:val="007B609E"/>
    <w:rsid w:val="007B6323"/>
    <w:rsid w:val="007B64D4"/>
    <w:rsid w:val="007B68A4"/>
    <w:rsid w:val="007B6BFD"/>
    <w:rsid w:val="007B6DDF"/>
    <w:rsid w:val="007B6E99"/>
    <w:rsid w:val="007B6FFE"/>
    <w:rsid w:val="007C0141"/>
    <w:rsid w:val="007C022C"/>
    <w:rsid w:val="007C0276"/>
    <w:rsid w:val="007C031C"/>
    <w:rsid w:val="007C053B"/>
    <w:rsid w:val="007C0671"/>
    <w:rsid w:val="007C0E22"/>
    <w:rsid w:val="007C2014"/>
    <w:rsid w:val="007C2630"/>
    <w:rsid w:val="007C28D3"/>
    <w:rsid w:val="007C2A45"/>
    <w:rsid w:val="007C2F3C"/>
    <w:rsid w:val="007C3061"/>
    <w:rsid w:val="007C34D0"/>
    <w:rsid w:val="007C3983"/>
    <w:rsid w:val="007C3986"/>
    <w:rsid w:val="007C404B"/>
    <w:rsid w:val="007C414F"/>
    <w:rsid w:val="007C444B"/>
    <w:rsid w:val="007C4777"/>
    <w:rsid w:val="007C4F29"/>
    <w:rsid w:val="007C5CE5"/>
    <w:rsid w:val="007C6A8E"/>
    <w:rsid w:val="007C6B06"/>
    <w:rsid w:val="007C7580"/>
    <w:rsid w:val="007D01AE"/>
    <w:rsid w:val="007D07F0"/>
    <w:rsid w:val="007D08FB"/>
    <w:rsid w:val="007D0A43"/>
    <w:rsid w:val="007D0DCF"/>
    <w:rsid w:val="007D13C5"/>
    <w:rsid w:val="007D1ACA"/>
    <w:rsid w:val="007D1E97"/>
    <w:rsid w:val="007D1F96"/>
    <w:rsid w:val="007D2284"/>
    <w:rsid w:val="007D3C2B"/>
    <w:rsid w:val="007D3D1F"/>
    <w:rsid w:val="007D3FC2"/>
    <w:rsid w:val="007D40B6"/>
    <w:rsid w:val="007D4155"/>
    <w:rsid w:val="007D44C3"/>
    <w:rsid w:val="007D517A"/>
    <w:rsid w:val="007D55B3"/>
    <w:rsid w:val="007D56C6"/>
    <w:rsid w:val="007D5BAA"/>
    <w:rsid w:val="007D6519"/>
    <w:rsid w:val="007D67E5"/>
    <w:rsid w:val="007D6B05"/>
    <w:rsid w:val="007D6E2C"/>
    <w:rsid w:val="007D781E"/>
    <w:rsid w:val="007D7B5D"/>
    <w:rsid w:val="007E0F8E"/>
    <w:rsid w:val="007E122A"/>
    <w:rsid w:val="007E1331"/>
    <w:rsid w:val="007E1B50"/>
    <w:rsid w:val="007E1CA3"/>
    <w:rsid w:val="007E1F44"/>
    <w:rsid w:val="007E1FE9"/>
    <w:rsid w:val="007E2AFF"/>
    <w:rsid w:val="007E32E8"/>
    <w:rsid w:val="007E3A3B"/>
    <w:rsid w:val="007E411D"/>
    <w:rsid w:val="007E4F02"/>
    <w:rsid w:val="007E5029"/>
    <w:rsid w:val="007E58F3"/>
    <w:rsid w:val="007E5962"/>
    <w:rsid w:val="007E5CFD"/>
    <w:rsid w:val="007E63AD"/>
    <w:rsid w:val="007E6F26"/>
    <w:rsid w:val="007E6FA2"/>
    <w:rsid w:val="007E7559"/>
    <w:rsid w:val="007E7E60"/>
    <w:rsid w:val="007F0282"/>
    <w:rsid w:val="007F173C"/>
    <w:rsid w:val="007F1855"/>
    <w:rsid w:val="007F1A7F"/>
    <w:rsid w:val="007F1D87"/>
    <w:rsid w:val="007F2778"/>
    <w:rsid w:val="007F2F5B"/>
    <w:rsid w:val="007F3B40"/>
    <w:rsid w:val="007F400E"/>
    <w:rsid w:val="007F484B"/>
    <w:rsid w:val="007F4ACF"/>
    <w:rsid w:val="007F5AB8"/>
    <w:rsid w:val="007F60DF"/>
    <w:rsid w:val="007F6171"/>
    <w:rsid w:val="007F71DC"/>
    <w:rsid w:val="007F741B"/>
    <w:rsid w:val="007F74F0"/>
    <w:rsid w:val="007F786A"/>
    <w:rsid w:val="007F79DC"/>
    <w:rsid w:val="00800048"/>
    <w:rsid w:val="008004BF"/>
    <w:rsid w:val="008012C0"/>
    <w:rsid w:val="00801663"/>
    <w:rsid w:val="008019DD"/>
    <w:rsid w:val="0080231E"/>
    <w:rsid w:val="00802466"/>
    <w:rsid w:val="008024CF"/>
    <w:rsid w:val="00802732"/>
    <w:rsid w:val="00802C27"/>
    <w:rsid w:val="008034BB"/>
    <w:rsid w:val="00803800"/>
    <w:rsid w:val="00803A47"/>
    <w:rsid w:val="00804175"/>
    <w:rsid w:val="00804216"/>
    <w:rsid w:val="00804561"/>
    <w:rsid w:val="00805110"/>
    <w:rsid w:val="008058F7"/>
    <w:rsid w:val="00805D1D"/>
    <w:rsid w:val="00806129"/>
    <w:rsid w:val="008064AF"/>
    <w:rsid w:val="00806D6D"/>
    <w:rsid w:val="008071AD"/>
    <w:rsid w:val="008078BD"/>
    <w:rsid w:val="00807B5A"/>
    <w:rsid w:val="00810A27"/>
    <w:rsid w:val="00810F7C"/>
    <w:rsid w:val="00811848"/>
    <w:rsid w:val="00811A7B"/>
    <w:rsid w:val="008121E7"/>
    <w:rsid w:val="00813ED1"/>
    <w:rsid w:val="00813FA6"/>
    <w:rsid w:val="0081408C"/>
    <w:rsid w:val="00814209"/>
    <w:rsid w:val="00814756"/>
    <w:rsid w:val="00814806"/>
    <w:rsid w:val="00815005"/>
    <w:rsid w:val="00815B9E"/>
    <w:rsid w:val="00815BCB"/>
    <w:rsid w:val="00815BE1"/>
    <w:rsid w:val="008163D9"/>
    <w:rsid w:val="00816428"/>
    <w:rsid w:val="00816692"/>
    <w:rsid w:val="00817049"/>
    <w:rsid w:val="008172A1"/>
    <w:rsid w:val="008173D6"/>
    <w:rsid w:val="008174D9"/>
    <w:rsid w:val="00817EAA"/>
    <w:rsid w:val="00820435"/>
    <w:rsid w:val="00820553"/>
    <w:rsid w:val="0082143C"/>
    <w:rsid w:val="0082169C"/>
    <w:rsid w:val="00821981"/>
    <w:rsid w:val="008222F5"/>
    <w:rsid w:val="00822988"/>
    <w:rsid w:val="00823EC2"/>
    <w:rsid w:val="008240F8"/>
    <w:rsid w:val="008249E0"/>
    <w:rsid w:val="00824B74"/>
    <w:rsid w:val="00824F69"/>
    <w:rsid w:val="00824FAC"/>
    <w:rsid w:val="00825834"/>
    <w:rsid w:val="0082585C"/>
    <w:rsid w:val="00825E07"/>
    <w:rsid w:val="00826139"/>
    <w:rsid w:val="008261C9"/>
    <w:rsid w:val="008261E4"/>
    <w:rsid w:val="0082699B"/>
    <w:rsid w:val="008273A6"/>
    <w:rsid w:val="00827F45"/>
    <w:rsid w:val="0083041D"/>
    <w:rsid w:val="00830657"/>
    <w:rsid w:val="00830EE8"/>
    <w:rsid w:val="0083118E"/>
    <w:rsid w:val="008316E8"/>
    <w:rsid w:val="008316FF"/>
    <w:rsid w:val="008318CB"/>
    <w:rsid w:val="00831B32"/>
    <w:rsid w:val="00831F23"/>
    <w:rsid w:val="0083218C"/>
    <w:rsid w:val="00833797"/>
    <w:rsid w:val="00833B3A"/>
    <w:rsid w:val="0083413B"/>
    <w:rsid w:val="00834312"/>
    <w:rsid w:val="00834359"/>
    <w:rsid w:val="00834611"/>
    <w:rsid w:val="00834717"/>
    <w:rsid w:val="00834806"/>
    <w:rsid w:val="008349E8"/>
    <w:rsid w:val="00834A8D"/>
    <w:rsid w:val="00834DE0"/>
    <w:rsid w:val="008352D7"/>
    <w:rsid w:val="00835E66"/>
    <w:rsid w:val="00835FD9"/>
    <w:rsid w:val="00836AF3"/>
    <w:rsid w:val="00836C77"/>
    <w:rsid w:val="00836D75"/>
    <w:rsid w:val="00837731"/>
    <w:rsid w:val="00840270"/>
    <w:rsid w:val="00840361"/>
    <w:rsid w:val="00840532"/>
    <w:rsid w:val="008407D1"/>
    <w:rsid w:val="008409E1"/>
    <w:rsid w:val="00840C8B"/>
    <w:rsid w:val="008410C6"/>
    <w:rsid w:val="00841264"/>
    <w:rsid w:val="0084130B"/>
    <w:rsid w:val="008415F4"/>
    <w:rsid w:val="00841636"/>
    <w:rsid w:val="00843043"/>
    <w:rsid w:val="008431DB"/>
    <w:rsid w:val="008433BF"/>
    <w:rsid w:val="00844579"/>
    <w:rsid w:val="00844B83"/>
    <w:rsid w:val="00844F03"/>
    <w:rsid w:val="008456F6"/>
    <w:rsid w:val="00845998"/>
    <w:rsid w:val="008459D5"/>
    <w:rsid w:val="00846021"/>
    <w:rsid w:val="00846506"/>
    <w:rsid w:val="00847265"/>
    <w:rsid w:val="008477F7"/>
    <w:rsid w:val="00847836"/>
    <w:rsid w:val="00847A39"/>
    <w:rsid w:val="00847CAE"/>
    <w:rsid w:val="00847EA7"/>
    <w:rsid w:val="008501C9"/>
    <w:rsid w:val="00850D3B"/>
    <w:rsid w:val="00851069"/>
    <w:rsid w:val="008510B2"/>
    <w:rsid w:val="008519D4"/>
    <w:rsid w:val="00851AAD"/>
    <w:rsid w:val="008520C6"/>
    <w:rsid w:val="00852174"/>
    <w:rsid w:val="008524F0"/>
    <w:rsid w:val="008526B7"/>
    <w:rsid w:val="00852B06"/>
    <w:rsid w:val="0085380B"/>
    <w:rsid w:val="00853A32"/>
    <w:rsid w:val="00853BC3"/>
    <w:rsid w:val="00853D16"/>
    <w:rsid w:val="00853ECE"/>
    <w:rsid w:val="008544D2"/>
    <w:rsid w:val="008547C2"/>
    <w:rsid w:val="0085504B"/>
    <w:rsid w:val="00855910"/>
    <w:rsid w:val="008559AE"/>
    <w:rsid w:val="0085643B"/>
    <w:rsid w:val="0085663D"/>
    <w:rsid w:val="00856CF6"/>
    <w:rsid w:val="00856D89"/>
    <w:rsid w:val="00857080"/>
    <w:rsid w:val="00857228"/>
    <w:rsid w:val="0085730E"/>
    <w:rsid w:val="0085758E"/>
    <w:rsid w:val="008579C6"/>
    <w:rsid w:val="0086050C"/>
    <w:rsid w:val="00860B0A"/>
    <w:rsid w:val="00860C12"/>
    <w:rsid w:val="00860C89"/>
    <w:rsid w:val="00860DF7"/>
    <w:rsid w:val="00861A00"/>
    <w:rsid w:val="00861A6E"/>
    <w:rsid w:val="00861D0B"/>
    <w:rsid w:val="00862068"/>
    <w:rsid w:val="008620A9"/>
    <w:rsid w:val="0086216A"/>
    <w:rsid w:val="008621D0"/>
    <w:rsid w:val="008624C5"/>
    <w:rsid w:val="00862857"/>
    <w:rsid w:val="008628B1"/>
    <w:rsid w:val="00862A8A"/>
    <w:rsid w:val="00862C5F"/>
    <w:rsid w:val="00862E9C"/>
    <w:rsid w:val="00862FDC"/>
    <w:rsid w:val="00863489"/>
    <w:rsid w:val="00863C19"/>
    <w:rsid w:val="0086418B"/>
    <w:rsid w:val="0086445E"/>
    <w:rsid w:val="00864501"/>
    <w:rsid w:val="0086481B"/>
    <w:rsid w:val="00864827"/>
    <w:rsid w:val="00864E4E"/>
    <w:rsid w:val="008652E4"/>
    <w:rsid w:val="008659BC"/>
    <w:rsid w:val="00865BB3"/>
    <w:rsid w:val="00865DA5"/>
    <w:rsid w:val="008660B0"/>
    <w:rsid w:val="00866DAA"/>
    <w:rsid w:val="00867953"/>
    <w:rsid w:val="0087099E"/>
    <w:rsid w:val="00870DA6"/>
    <w:rsid w:val="0087113A"/>
    <w:rsid w:val="00871184"/>
    <w:rsid w:val="008714D3"/>
    <w:rsid w:val="00871732"/>
    <w:rsid w:val="00871848"/>
    <w:rsid w:val="008719F2"/>
    <w:rsid w:val="00871B8D"/>
    <w:rsid w:val="00871F4D"/>
    <w:rsid w:val="00872744"/>
    <w:rsid w:val="00872FBC"/>
    <w:rsid w:val="0087376E"/>
    <w:rsid w:val="008739A8"/>
    <w:rsid w:val="008742CE"/>
    <w:rsid w:val="00874729"/>
    <w:rsid w:val="00874CB4"/>
    <w:rsid w:val="008753BF"/>
    <w:rsid w:val="0087682A"/>
    <w:rsid w:val="008809BC"/>
    <w:rsid w:val="00881AAB"/>
    <w:rsid w:val="00881DE5"/>
    <w:rsid w:val="00881FEB"/>
    <w:rsid w:val="008822F9"/>
    <w:rsid w:val="0088230B"/>
    <w:rsid w:val="00882488"/>
    <w:rsid w:val="008829CD"/>
    <w:rsid w:val="00882D48"/>
    <w:rsid w:val="00882FF8"/>
    <w:rsid w:val="008830C9"/>
    <w:rsid w:val="008832E2"/>
    <w:rsid w:val="008838FB"/>
    <w:rsid w:val="00883E13"/>
    <w:rsid w:val="008848BA"/>
    <w:rsid w:val="00884BC6"/>
    <w:rsid w:val="008852FA"/>
    <w:rsid w:val="00885673"/>
    <w:rsid w:val="008858E7"/>
    <w:rsid w:val="00885975"/>
    <w:rsid w:val="008859A5"/>
    <w:rsid w:val="00885C0D"/>
    <w:rsid w:val="008862AE"/>
    <w:rsid w:val="00886B7F"/>
    <w:rsid w:val="008879A5"/>
    <w:rsid w:val="00887A9B"/>
    <w:rsid w:val="00887D04"/>
    <w:rsid w:val="00890104"/>
    <w:rsid w:val="008902C8"/>
    <w:rsid w:val="0089060E"/>
    <w:rsid w:val="00890861"/>
    <w:rsid w:val="00890D38"/>
    <w:rsid w:val="00890F40"/>
    <w:rsid w:val="00891242"/>
    <w:rsid w:val="008913DC"/>
    <w:rsid w:val="0089164E"/>
    <w:rsid w:val="00892596"/>
    <w:rsid w:val="008925E3"/>
    <w:rsid w:val="0089272A"/>
    <w:rsid w:val="008927A2"/>
    <w:rsid w:val="00892D9A"/>
    <w:rsid w:val="008930F4"/>
    <w:rsid w:val="0089341D"/>
    <w:rsid w:val="00893D9D"/>
    <w:rsid w:val="00893E55"/>
    <w:rsid w:val="008941B2"/>
    <w:rsid w:val="0089428C"/>
    <w:rsid w:val="008942F2"/>
    <w:rsid w:val="008948C4"/>
    <w:rsid w:val="008952C7"/>
    <w:rsid w:val="00895419"/>
    <w:rsid w:val="008954B7"/>
    <w:rsid w:val="00895713"/>
    <w:rsid w:val="00895D15"/>
    <w:rsid w:val="00895D6C"/>
    <w:rsid w:val="00896090"/>
    <w:rsid w:val="0089621A"/>
    <w:rsid w:val="00896465"/>
    <w:rsid w:val="0089661E"/>
    <w:rsid w:val="00896AF4"/>
    <w:rsid w:val="00897262"/>
    <w:rsid w:val="008973C7"/>
    <w:rsid w:val="00897783"/>
    <w:rsid w:val="00897795"/>
    <w:rsid w:val="0089785F"/>
    <w:rsid w:val="008978FB"/>
    <w:rsid w:val="00897980"/>
    <w:rsid w:val="00897E86"/>
    <w:rsid w:val="008A0A0A"/>
    <w:rsid w:val="008A0B91"/>
    <w:rsid w:val="008A0F48"/>
    <w:rsid w:val="008A1341"/>
    <w:rsid w:val="008A197D"/>
    <w:rsid w:val="008A29FD"/>
    <w:rsid w:val="008A2BC7"/>
    <w:rsid w:val="008A2CB2"/>
    <w:rsid w:val="008A2D53"/>
    <w:rsid w:val="008A352D"/>
    <w:rsid w:val="008A3BFB"/>
    <w:rsid w:val="008A3F84"/>
    <w:rsid w:val="008A3F96"/>
    <w:rsid w:val="008A410E"/>
    <w:rsid w:val="008A4604"/>
    <w:rsid w:val="008A4EA8"/>
    <w:rsid w:val="008A515B"/>
    <w:rsid w:val="008A5A0A"/>
    <w:rsid w:val="008A663B"/>
    <w:rsid w:val="008A66B6"/>
    <w:rsid w:val="008A6FFE"/>
    <w:rsid w:val="008A7AFD"/>
    <w:rsid w:val="008A7D7A"/>
    <w:rsid w:val="008B0430"/>
    <w:rsid w:val="008B04FB"/>
    <w:rsid w:val="008B07F3"/>
    <w:rsid w:val="008B09A3"/>
    <w:rsid w:val="008B10F1"/>
    <w:rsid w:val="008B15A8"/>
    <w:rsid w:val="008B17EE"/>
    <w:rsid w:val="008B1DF8"/>
    <w:rsid w:val="008B24BC"/>
    <w:rsid w:val="008B252C"/>
    <w:rsid w:val="008B2636"/>
    <w:rsid w:val="008B2B7B"/>
    <w:rsid w:val="008B2EE3"/>
    <w:rsid w:val="008B34D3"/>
    <w:rsid w:val="008B3A0D"/>
    <w:rsid w:val="008B3A33"/>
    <w:rsid w:val="008B3C3B"/>
    <w:rsid w:val="008B40E5"/>
    <w:rsid w:val="008B4201"/>
    <w:rsid w:val="008B43B6"/>
    <w:rsid w:val="008B5DC1"/>
    <w:rsid w:val="008B6113"/>
    <w:rsid w:val="008B642A"/>
    <w:rsid w:val="008B6A83"/>
    <w:rsid w:val="008B6D30"/>
    <w:rsid w:val="008B6D6D"/>
    <w:rsid w:val="008B6FE6"/>
    <w:rsid w:val="008B7A27"/>
    <w:rsid w:val="008B7C52"/>
    <w:rsid w:val="008B7F02"/>
    <w:rsid w:val="008C00DC"/>
    <w:rsid w:val="008C06FA"/>
    <w:rsid w:val="008C0F81"/>
    <w:rsid w:val="008C1A65"/>
    <w:rsid w:val="008C1AE2"/>
    <w:rsid w:val="008C1B36"/>
    <w:rsid w:val="008C1C25"/>
    <w:rsid w:val="008C1C49"/>
    <w:rsid w:val="008C1D14"/>
    <w:rsid w:val="008C2582"/>
    <w:rsid w:val="008C2C97"/>
    <w:rsid w:val="008C3634"/>
    <w:rsid w:val="008C3780"/>
    <w:rsid w:val="008C3AE2"/>
    <w:rsid w:val="008C3BDD"/>
    <w:rsid w:val="008C45E5"/>
    <w:rsid w:val="008C492A"/>
    <w:rsid w:val="008C4A02"/>
    <w:rsid w:val="008C4BD5"/>
    <w:rsid w:val="008C4BEF"/>
    <w:rsid w:val="008C5930"/>
    <w:rsid w:val="008C59C3"/>
    <w:rsid w:val="008C5E39"/>
    <w:rsid w:val="008C5F9A"/>
    <w:rsid w:val="008C60D3"/>
    <w:rsid w:val="008C63B6"/>
    <w:rsid w:val="008C6874"/>
    <w:rsid w:val="008C6B48"/>
    <w:rsid w:val="008C7B72"/>
    <w:rsid w:val="008C7F47"/>
    <w:rsid w:val="008D06F6"/>
    <w:rsid w:val="008D0CCA"/>
    <w:rsid w:val="008D0D85"/>
    <w:rsid w:val="008D1038"/>
    <w:rsid w:val="008D10DE"/>
    <w:rsid w:val="008D1460"/>
    <w:rsid w:val="008D18EF"/>
    <w:rsid w:val="008D2582"/>
    <w:rsid w:val="008D2C1B"/>
    <w:rsid w:val="008D2EAA"/>
    <w:rsid w:val="008D3706"/>
    <w:rsid w:val="008D41DA"/>
    <w:rsid w:val="008D4684"/>
    <w:rsid w:val="008D4910"/>
    <w:rsid w:val="008D4E0F"/>
    <w:rsid w:val="008D4E8F"/>
    <w:rsid w:val="008D523E"/>
    <w:rsid w:val="008D5D13"/>
    <w:rsid w:val="008D6387"/>
    <w:rsid w:val="008D6398"/>
    <w:rsid w:val="008D75A9"/>
    <w:rsid w:val="008D7989"/>
    <w:rsid w:val="008D7BB1"/>
    <w:rsid w:val="008D7FD8"/>
    <w:rsid w:val="008E00CF"/>
    <w:rsid w:val="008E027F"/>
    <w:rsid w:val="008E0433"/>
    <w:rsid w:val="008E0440"/>
    <w:rsid w:val="008E0CFB"/>
    <w:rsid w:val="008E0D4B"/>
    <w:rsid w:val="008E0ED3"/>
    <w:rsid w:val="008E1E2D"/>
    <w:rsid w:val="008E2DDC"/>
    <w:rsid w:val="008E3C1A"/>
    <w:rsid w:val="008E4102"/>
    <w:rsid w:val="008E43F9"/>
    <w:rsid w:val="008E443A"/>
    <w:rsid w:val="008E4A62"/>
    <w:rsid w:val="008E4D37"/>
    <w:rsid w:val="008E51E1"/>
    <w:rsid w:val="008E53FE"/>
    <w:rsid w:val="008E5A95"/>
    <w:rsid w:val="008E6196"/>
    <w:rsid w:val="008E61FC"/>
    <w:rsid w:val="008E629F"/>
    <w:rsid w:val="008E69B4"/>
    <w:rsid w:val="008E6E0F"/>
    <w:rsid w:val="008E716F"/>
    <w:rsid w:val="008E7813"/>
    <w:rsid w:val="008E795E"/>
    <w:rsid w:val="008F0B59"/>
    <w:rsid w:val="008F0DC5"/>
    <w:rsid w:val="008F0ED8"/>
    <w:rsid w:val="008F1006"/>
    <w:rsid w:val="008F1011"/>
    <w:rsid w:val="008F1A22"/>
    <w:rsid w:val="008F1ABA"/>
    <w:rsid w:val="008F1D04"/>
    <w:rsid w:val="008F2282"/>
    <w:rsid w:val="008F22A0"/>
    <w:rsid w:val="008F22C7"/>
    <w:rsid w:val="008F26C0"/>
    <w:rsid w:val="008F3364"/>
    <w:rsid w:val="008F34F2"/>
    <w:rsid w:val="008F3771"/>
    <w:rsid w:val="008F37A7"/>
    <w:rsid w:val="008F3D94"/>
    <w:rsid w:val="008F3F48"/>
    <w:rsid w:val="008F436C"/>
    <w:rsid w:val="008F49A1"/>
    <w:rsid w:val="008F4ECF"/>
    <w:rsid w:val="008F550E"/>
    <w:rsid w:val="008F58E6"/>
    <w:rsid w:val="008F5A23"/>
    <w:rsid w:val="008F5D71"/>
    <w:rsid w:val="008F5D75"/>
    <w:rsid w:val="008F6123"/>
    <w:rsid w:val="008F656C"/>
    <w:rsid w:val="008F6F36"/>
    <w:rsid w:val="008F7144"/>
    <w:rsid w:val="008F751B"/>
    <w:rsid w:val="008F7D29"/>
    <w:rsid w:val="009003EB"/>
    <w:rsid w:val="009004A7"/>
    <w:rsid w:val="009004DB"/>
    <w:rsid w:val="009009EF"/>
    <w:rsid w:val="00900CD7"/>
    <w:rsid w:val="009010EC"/>
    <w:rsid w:val="00901435"/>
    <w:rsid w:val="009014AE"/>
    <w:rsid w:val="009017C4"/>
    <w:rsid w:val="00902469"/>
    <w:rsid w:val="009025FD"/>
    <w:rsid w:val="009027DB"/>
    <w:rsid w:val="00902D14"/>
    <w:rsid w:val="00903001"/>
    <w:rsid w:val="00903228"/>
    <w:rsid w:val="00903EC7"/>
    <w:rsid w:val="00903F09"/>
    <w:rsid w:val="009041B6"/>
    <w:rsid w:val="009045F2"/>
    <w:rsid w:val="00904E4C"/>
    <w:rsid w:val="009053AE"/>
    <w:rsid w:val="0090541A"/>
    <w:rsid w:val="00905954"/>
    <w:rsid w:val="00905F9B"/>
    <w:rsid w:val="00906245"/>
    <w:rsid w:val="00906466"/>
    <w:rsid w:val="009069D2"/>
    <w:rsid w:val="00906B46"/>
    <w:rsid w:val="0090726A"/>
    <w:rsid w:val="00907884"/>
    <w:rsid w:val="009079E5"/>
    <w:rsid w:val="00907AEF"/>
    <w:rsid w:val="00907E44"/>
    <w:rsid w:val="00907FF5"/>
    <w:rsid w:val="009106AE"/>
    <w:rsid w:val="009109D2"/>
    <w:rsid w:val="00910E2A"/>
    <w:rsid w:val="0091144B"/>
    <w:rsid w:val="00911699"/>
    <w:rsid w:val="009119E7"/>
    <w:rsid w:val="00911DB1"/>
    <w:rsid w:val="00911EC9"/>
    <w:rsid w:val="00912FFE"/>
    <w:rsid w:val="00913498"/>
    <w:rsid w:val="009139DD"/>
    <w:rsid w:val="00914177"/>
    <w:rsid w:val="009147A6"/>
    <w:rsid w:val="00914F63"/>
    <w:rsid w:val="00915626"/>
    <w:rsid w:val="00915ACC"/>
    <w:rsid w:val="009163C4"/>
    <w:rsid w:val="009166CE"/>
    <w:rsid w:val="00916B48"/>
    <w:rsid w:val="00916EB1"/>
    <w:rsid w:val="009173CE"/>
    <w:rsid w:val="00917866"/>
    <w:rsid w:val="00917B33"/>
    <w:rsid w:val="00917C5F"/>
    <w:rsid w:val="00917FDA"/>
    <w:rsid w:val="00920E8F"/>
    <w:rsid w:val="00921C74"/>
    <w:rsid w:val="00921F48"/>
    <w:rsid w:val="00922772"/>
    <w:rsid w:val="009229CD"/>
    <w:rsid w:val="00922AFA"/>
    <w:rsid w:val="00922CF5"/>
    <w:rsid w:val="00922EE7"/>
    <w:rsid w:val="00922FC5"/>
    <w:rsid w:val="009232AB"/>
    <w:rsid w:val="00923732"/>
    <w:rsid w:val="00923BEB"/>
    <w:rsid w:val="00924041"/>
    <w:rsid w:val="00924365"/>
    <w:rsid w:val="00924499"/>
    <w:rsid w:val="009249AA"/>
    <w:rsid w:val="0092526C"/>
    <w:rsid w:val="009256B4"/>
    <w:rsid w:val="00925AFE"/>
    <w:rsid w:val="00925B8C"/>
    <w:rsid w:val="00925EFC"/>
    <w:rsid w:val="009261A6"/>
    <w:rsid w:val="00926266"/>
    <w:rsid w:val="009262C6"/>
    <w:rsid w:val="00926615"/>
    <w:rsid w:val="00926AFC"/>
    <w:rsid w:val="0092719E"/>
    <w:rsid w:val="009271E5"/>
    <w:rsid w:val="00927D54"/>
    <w:rsid w:val="00927FF7"/>
    <w:rsid w:val="0093044F"/>
    <w:rsid w:val="00930746"/>
    <w:rsid w:val="00930EB7"/>
    <w:rsid w:val="00930FD9"/>
    <w:rsid w:val="00932438"/>
    <w:rsid w:val="0093270F"/>
    <w:rsid w:val="009334D2"/>
    <w:rsid w:val="00933895"/>
    <w:rsid w:val="00933C4A"/>
    <w:rsid w:val="00934809"/>
    <w:rsid w:val="00934842"/>
    <w:rsid w:val="00934DC3"/>
    <w:rsid w:val="00934FD4"/>
    <w:rsid w:val="009350C9"/>
    <w:rsid w:val="009353C3"/>
    <w:rsid w:val="00935421"/>
    <w:rsid w:val="00935D1B"/>
    <w:rsid w:val="00935FF1"/>
    <w:rsid w:val="009366BB"/>
    <w:rsid w:val="009366DD"/>
    <w:rsid w:val="00936992"/>
    <w:rsid w:val="00937252"/>
    <w:rsid w:val="0093798B"/>
    <w:rsid w:val="00937C2B"/>
    <w:rsid w:val="00937C5D"/>
    <w:rsid w:val="00937C89"/>
    <w:rsid w:val="00937CCD"/>
    <w:rsid w:val="00937DBF"/>
    <w:rsid w:val="00937F80"/>
    <w:rsid w:val="009400DF"/>
    <w:rsid w:val="009403D7"/>
    <w:rsid w:val="009404E1"/>
    <w:rsid w:val="00940666"/>
    <w:rsid w:val="0094165C"/>
    <w:rsid w:val="00941A6B"/>
    <w:rsid w:val="00942531"/>
    <w:rsid w:val="00942716"/>
    <w:rsid w:val="00943921"/>
    <w:rsid w:val="00943CCF"/>
    <w:rsid w:val="00944477"/>
    <w:rsid w:val="009444BA"/>
    <w:rsid w:val="00944A9F"/>
    <w:rsid w:val="00944E1C"/>
    <w:rsid w:val="00945103"/>
    <w:rsid w:val="0094511A"/>
    <w:rsid w:val="0094534A"/>
    <w:rsid w:val="00945441"/>
    <w:rsid w:val="009460CD"/>
    <w:rsid w:val="009462E5"/>
    <w:rsid w:val="0094713F"/>
    <w:rsid w:val="00947437"/>
    <w:rsid w:val="009479CA"/>
    <w:rsid w:val="009501F4"/>
    <w:rsid w:val="00950262"/>
    <w:rsid w:val="00951236"/>
    <w:rsid w:val="009517BC"/>
    <w:rsid w:val="0095302A"/>
    <w:rsid w:val="00953F4F"/>
    <w:rsid w:val="00954446"/>
    <w:rsid w:val="00954970"/>
    <w:rsid w:val="009553B2"/>
    <w:rsid w:val="00955617"/>
    <w:rsid w:val="00956105"/>
    <w:rsid w:val="00956382"/>
    <w:rsid w:val="00956C32"/>
    <w:rsid w:val="00956FEE"/>
    <w:rsid w:val="00957553"/>
    <w:rsid w:val="00957775"/>
    <w:rsid w:val="00957D00"/>
    <w:rsid w:val="00957F81"/>
    <w:rsid w:val="0096060C"/>
    <w:rsid w:val="00960645"/>
    <w:rsid w:val="0096081B"/>
    <w:rsid w:val="00960F80"/>
    <w:rsid w:val="0096189C"/>
    <w:rsid w:val="00961C23"/>
    <w:rsid w:val="00962CEF"/>
    <w:rsid w:val="00962E88"/>
    <w:rsid w:val="00962E91"/>
    <w:rsid w:val="009630A5"/>
    <w:rsid w:val="009633E0"/>
    <w:rsid w:val="00963523"/>
    <w:rsid w:val="009635D0"/>
    <w:rsid w:val="00963808"/>
    <w:rsid w:val="00964418"/>
    <w:rsid w:val="00965008"/>
    <w:rsid w:val="009654B8"/>
    <w:rsid w:val="00965EE7"/>
    <w:rsid w:val="0096606A"/>
    <w:rsid w:val="0096652B"/>
    <w:rsid w:val="009668FC"/>
    <w:rsid w:val="0096698E"/>
    <w:rsid w:val="00966A86"/>
    <w:rsid w:val="00966B4E"/>
    <w:rsid w:val="00966FDC"/>
    <w:rsid w:val="00967476"/>
    <w:rsid w:val="00967806"/>
    <w:rsid w:val="00967BD0"/>
    <w:rsid w:val="009707BA"/>
    <w:rsid w:val="00970866"/>
    <w:rsid w:val="00970AA8"/>
    <w:rsid w:val="00970BB9"/>
    <w:rsid w:val="009717B0"/>
    <w:rsid w:val="00971A94"/>
    <w:rsid w:val="0097253B"/>
    <w:rsid w:val="0097260E"/>
    <w:rsid w:val="0097287F"/>
    <w:rsid w:val="00972B5A"/>
    <w:rsid w:val="00972EF5"/>
    <w:rsid w:val="009731D6"/>
    <w:rsid w:val="00973A74"/>
    <w:rsid w:val="00974514"/>
    <w:rsid w:val="00974550"/>
    <w:rsid w:val="00974872"/>
    <w:rsid w:val="00974B5C"/>
    <w:rsid w:val="00975694"/>
    <w:rsid w:val="009762D7"/>
    <w:rsid w:val="00976316"/>
    <w:rsid w:val="00976523"/>
    <w:rsid w:val="0097682B"/>
    <w:rsid w:val="0097689D"/>
    <w:rsid w:val="00977F07"/>
    <w:rsid w:val="009801AA"/>
    <w:rsid w:val="00980875"/>
    <w:rsid w:val="00980C46"/>
    <w:rsid w:val="00980C70"/>
    <w:rsid w:val="00981477"/>
    <w:rsid w:val="009815B1"/>
    <w:rsid w:val="0098192E"/>
    <w:rsid w:val="00981B36"/>
    <w:rsid w:val="00981B9E"/>
    <w:rsid w:val="00981EA3"/>
    <w:rsid w:val="00982385"/>
    <w:rsid w:val="009825A1"/>
    <w:rsid w:val="00982693"/>
    <w:rsid w:val="00982713"/>
    <w:rsid w:val="00982985"/>
    <w:rsid w:val="0098396E"/>
    <w:rsid w:val="00983C51"/>
    <w:rsid w:val="00983F64"/>
    <w:rsid w:val="00984619"/>
    <w:rsid w:val="00984BFA"/>
    <w:rsid w:val="00985DFF"/>
    <w:rsid w:val="00985FAB"/>
    <w:rsid w:val="00986140"/>
    <w:rsid w:val="00986747"/>
    <w:rsid w:val="009869D7"/>
    <w:rsid w:val="00986F20"/>
    <w:rsid w:val="009870DC"/>
    <w:rsid w:val="00987143"/>
    <w:rsid w:val="00987756"/>
    <w:rsid w:val="00987DE5"/>
    <w:rsid w:val="00987F2F"/>
    <w:rsid w:val="009902D9"/>
    <w:rsid w:val="00990DC0"/>
    <w:rsid w:val="00990F85"/>
    <w:rsid w:val="0099121F"/>
    <w:rsid w:val="009914AF"/>
    <w:rsid w:val="0099166A"/>
    <w:rsid w:val="009918B9"/>
    <w:rsid w:val="00991995"/>
    <w:rsid w:val="00991E7B"/>
    <w:rsid w:val="00992F46"/>
    <w:rsid w:val="0099306C"/>
    <w:rsid w:val="009934CB"/>
    <w:rsid w:val="009936F4"/>
    <w:rsid w:val="009937D0"/>
    <w:rsid w:val="0099511E"/>
    <w:rsid w:val="009951D2"/>
    <w:rsid w:val="00995510"/>
    <w:rsid w:val="009956B4"/>
    <w:rsid w:val="009959DE"/>
    <w:rsid w:val="00995C97"/>
    <w:rsid w:val="00995CEA"/>
    <w:rsid w:val="00995F79"/>
    <w:rsid w:val="00996307"/>
    <w:rsid w:val="0099702D"/>
    <w:rsid w:val="009A015B"/>
    <w:rsid w:val="009A0945"/>
    <w:rsid w:val="009A0E1E"/>
    <w:rsid w:val="009A0F6A"/>
    <w:rsid w:val="009A104B"/>
    <w:rsid w:val="009A12EB"/>
    <w:rsid w:val="009A15C0"/>
    <w:rsid w:val="009A1642"/>
    <w:rsid w:val="009A1A9E"/>
    <w:rsid w:val="009A1C69"/>
    <w:rsid w:val="009A1D3B"/>
    <w:rsid w:val="009A267F"/>
    <w:rsid w:val="009A2725"/>
    <w:rsid w:val="009A2AEF"/>
    <w:rsid w:val="009A2E53"/>
    <w:rsid w:val="009A305F"/>
    <w:rsid w:val="009A332D"/>
    <w:rsid w:val="009A3330"/>
    <w:rsid w:val="009A33A9"/>
    <w:rsid w:val="009A3A6A"/>
    <w:rsid w:val="009A3B8B"/>
    <w:rsid w:val="009A4328"/>
    <w:rsid w:val="009A436D"/>
    <w:rsid w:val="009A4BCC"/>
    <w:rsid w:val="009A4CD3"/>
    <w:rsid w:val="009A4D9F"/>
    <w:rsid w:val="009A55CA"/>
    <w:rsid w:val="009A5661"/>
    <w:rsid w:val="009A56EC"/>
    <w:rsid w:val="009A6189"/>
    <w:rsid w:val="009A625B"/>
    <w:rsid w:val="009A661F"/>
    <w:rsid w:val="009A6A72"/>
    <w:rsid w:val="009A6F76"/>
    <w:rsid w:val="009A70DB"/>
    <w:rsid w:val="009A78C9"/>
    <w:rsid w:val="009A7938"/>
    <w:rsid w:val="009A7A53"/>
    <w:rsid w:val="009A7C8C"/>
    <w:rsid w:val="009A7EF8"/>
    <w:rsid w:val="009B0351"/>
    <w:rsid w:val="009B1623"/>
    <w:rsid w:val="009B196F"/>
    <w:rsid w:val="009B1D8C"/>
    <w:rsid w:val="009B1FCD"/>
    <w:rsid w:val="009B2566"/>
    <w:rsid w:val="009B34D6"/>
    <w:rsid w:val="009B3B35"/>
    <w:rsid w:val="009B420D"/>
    <w:rsid w:val="009B4212"/>
    <w:rsid w:val="009B4A4E"/>
    <w:rsid w:val="009B4F04"/>
    <w:rsid w:val="009B50AA"/>
    <w:rsid w:val="009B54DA"/>
    <w:rsid w:val="009B5820"/>
    <w:rsid w:val="009B6341"/>
    <w:rsid w:val="009B6837"/>
    <w:rsid w:val="009B68E0"/>
    <w:rsid w:val="009B69E4"/>
    <w:rsid w:val="009B6DB6"/>
    <w:rsid w:val="009B70B2"/>
    <w:rsid w:val="009B7489"/>
    <w:rsid w:val="009B7681"/>
    <w:rsid w:val="009B7C22"/>
    <w:rsid w:val="009C0E8F"/>
    <w:rsid w:val="009C0FB2"/>
    <w:rsid w:val="009C1C22"/>
    <w:rsid w:val="009C2C50"/>
    <w:rsid w:val="009C2D5B"/>
    <w:rsid w:val="009C384C"/>
    <w:rsid w:val="009C3859"/>
    <w:rsid w:val="009C4514"/>
    <w:rsid w:val="009C4539"/>
    <w:rsid w:val="009C49AB"/>
    <w:rsid w:val="009C67B5"/>
    <w:rsid w:val="009C69EB"/>
    <w:rsid w:val="009C6A49"/>
    <w:rsid w:val="009C6B13"/>
    <w:rsid w:val="009C6DF7"/>
    <w:rsid w:val="009C7504"/>
    <w:rsid w:val="009C7580"/>
    <w:rsid w:val="009D01B6"/>
    <w:rsid w:val="009D06C2"/>
    <w:rsid w:val="009D06E0"/>
    <w:rsid w:val="009D07F9"/>
    <w:rsid w:val="009D0B59"/>
    <w:rsid w:val="009D0C23"/>
    <w:rsid w:val="009D0F8D"/>
    <w:rsid w:val="009D0FB6"/>
    <w:rsid w:val="009D109F"/>
    <w:rsid w:val="009D16A3"/>
    <w:rsid w:val="009D170B"/>
    <w:rsid w:val="009D182E"/>
    <w:rsid w:val="009D1902"/>
    <w:rsid w:val="009D1C63"/>
    <w:rsid w:val="009D20D0"/>
    <w:rsid w:val="009D2335"/>
    <w:rsid w:val="009D2912"/>
    <w:rsid w:val="009D2A49"/>
    <w:rsid w:val="009D2F94"/>
    <w:rsid w:val="009D32E8"/>
    <w:rsid w:val="009D3602"/>
    <w:rsid w:val="009D3949"/>
    <w:rsid w:val="009D5377"/>
    <w:rsid w:val="009D5D26"/>
    <w:rsid w:val="009D5DD0"/>
    <w:rsid w:val="009D60E5"/>
    <w:rsid w:val="009D6853"/>
    <w:rsid w:val="009D68C8"/>
    <w:rsid w:val="009D6F27"/>
    <w:rsid w:val="009D7190"/>
    <w:rsid w:val="009D72D0"/>
    <w:rsid w:val="009E07C8"/>
    <w:rsid w:val="009E0CB6"/>
    <w:rsid w:val="009E0D5A"/>
    <w:rsid w:val="009E1553"/>
    <w:rsid w:val="009E17EB"/>
    <w:rsid w:val="009E1ABA"/>
    <w:rsid w:val="009E1BFF"/>
    <w:rsid w:val="009E1E50"/>
    <w:rsid w:val="009E2B14"/>
    <w:rsid w:val="009E2CC1"/>
    <w:rsid w:val="009E2DEC"/>
    <w:rsid w:val="009E3146"/>
    <w:rsid w:val="009E3702"/>
    <w:rsid w:val="009E3910"/>
    <w:rsid w:val="009E3C7D"/>
    <w:rsid w:val="009E404B"/>
    <w:rsid w:val="009E42CC"/>
    <w:rsid w:val="009E4C3C"/>
    <w:rsid w:val="009E4F0F"/>
    <w:rsid w:val="009E5E64"/>
    <w:rsid w:val="009E6066"/>
    <w:rsid w:val="009E60BF"/>
    <w:rsid w:val="009E640E"/>
    <w:rsid w:val="009E6C95"/>
    <w:rsid w:val="009E6D31"/>
    <w:rsid w:val="009E70F5"/>
    <w:rsid w:val="009E719C"/>
    <w:rsid w:val="009E7385"/>
    <w:rsid w:val="009E7988"/>
    <w:rsid w:val="009E7B18"/>
    <w:rsid w:val="009E7CA3"/>
    <w:rsid w:val="009E7D1A"/>
    <w:rsid w:val="009F0516"/>
    <w:rsid w:val="009F0812"/>
    <w:rsid w:val="009F0958"/>
    <w:rsid w:val="009F0A2A"/>
    <w:rsid w:val="009F184D"/>
    <w:rsid w:val="009F1971"/>
    <w:rsid w:val="009F1DB5"/>
    <w:rsid w:val="009F1DFC"/>
    <w:rsid w:val="009F2932"/>
    <w:rsid w:val="009F2978"/>
    <w:rsid w:val="009F3727"/>
    <w:rsid w:val="009F39A8"/>
    <w:rsid w:val="009F3A05"/>
    <w:rsid w:val="009F3EAF"/>
    <w:rsid w:val="009F43D7"/>
    <w:rsid w:val="009F4B99"/>
    <w:rsid w:val="009F51D5"/>
    <w:rsid w:val="009F51E8"/>
    <w:rsid w:val="009F542F"/>
    <w:rsid w:val="009F5C3F"/>
    <w:rsid w:val="009F5CCD"/>
    <w:rsid w:val="009F66ED"/>
    <w:rsid w:val="009F6734"/>
    <w:rsid w:val="009F6763"/>
    <w:rsid w:val="009F678A"/>
    <w:rsid w:val="009F6889"/>
    <w:rsid w:val="009F6A28"/>
    <w:rsid w:val="009F6AC3"/>
    <w:rsid w:val="009F7B63"/>
    <w:rsid w:val="009F7BDC"/>
    <w:rsid w:val="009F7FC6"/>
    <w:rsid w:val="00A00922"/>
    <w:rsid w:val="00A00BF2"/>
    <w:rsid w:val="00A00D3D"/>
    <w:rsid w:val="00A0121C"/>
    <w:rsid w:val="00A0141D"/>
    <w:rsid w:val="00A01A84"/>
    <w:rsid w:val="00A02B75"/>
    <w:rsid w:val="00A02D74"/>
    <w:rsid w:val="00A031E2"/>
    <w:rsid w:val="00A0344F"/>
    <w:rsid w:val="00A036AA"/>
    <w:rsid w:val="00A03939"/>
    <w:rsid w:val="00A03F00"/>
    <w:rsid w:val="00A03F72"/>
    <w:rsid w:val="00A04302"/>
    <w:rsid w:val="00A04498"/>
    <w:rsid w:val="00A04531"/>
    <w:rsid w:val="00A04954"/>
    <w:rsid w:val="00A04BAD"/>
    <w:rsid w:val="00A05131"/>
    <w:rsid w:val="00A0548B"/>
    <w:rsid w:val="00A05905"/>
    <w:rsid w:val="00A059B7"/>
    <w:rsid w:val="00A061B3"/>
    <w:rsid w:val="00A06399"/>
    <w:rsid w:val="00A065C1"/>
    <w:rsid w:val="00A068E5"/>
    <w:rsid w:val="00A06BE3"/>
    <w:rsid w:val="00A0707C"/>
    <w:rsid w:val="00A07099"/>
    <w:rsid w:val="00A0753D"/>
    <w:rsid w:val="00A0783C"/>
    <w:rsid w:val="00A07AC3"/>
    <w:rsid w:val="00A07AE2"/>
    <w:rsid w:val="00A07CAB"/>
    <w:rsid w:val="00A100FA"/>
    <w:rsid w:val="00A10231"/>
    <w:rsid w:val="00A10C88"/>
    <w:rsid w:val="00A10EDE"/>
    <w:rsid w:val="00A116DA"/>
    <w:rsid w:val="00A1187B"/>
    <w:rsid w:val="00A11A51"/>
    <w:rsid w:val="00A1213F"/>
    <w:rsid w:val="00A121B9"/>
    <w:rsid w:val="00A1249D"/>
    <w:rsid w:val="00A12B5B"/>
    <w:rsid w:val="00A12B60"/>
    <w:rsid w:val="00A132B5"/>
    <w:rsid w:val="00A135C1"/>
    <w:rsid w:val="00A1391A"/>
    <w:rsid w:val="00A13BCA"/>
    <w:rsid w:val="00A141CE"/>
    <w:rsid w:val="00A14231"/>
    <w:rsid w:val="00A152FB"/>
    <w:rsid w:val="00A153CF"/>
    <w:rsid w:val="00A1544E"/>
    <w:rsid w:val="00A15691"/>
    <w:rsid w:val="00A15A80"/>
    <w:rsid w:val="00A15CAB"/>
    <w:rsid w:val="00A15D78"/>
    <w:rsid w:val="00A1648D"/>
    <w:rsid w:val="00A16777"/>
    <w:rsid w:val="00A16B0C"/>
    <w:rsid w:val="00A171EB"/>
    <w:rsid w:val="00A1720F"/>
    <w:rsid w:val="00A17675"/>
    <w:rsid w:val="00A17ED2"/>
    <w:rsid w:val="00A20032"/>
    <w:rsid w:val="00A20329"/>
    <w:rsid w:val="00A203B3"/>
    <w:rsid w:val="00A204B5"/>
    <w:rsid w:val="00A20844"/>
    <w:rsid w:val="00A2088B"/>
    <w:rsid w:val="00A20F17"/>
    <w:rsid w:val="00A21000"/>
    <w:rsid w:val="00A21060"/>
    <w:rsid w:val="00A21078"/>
    <w:rsid w:val="00A210F9"/>
    <w:rsid w:val="00A21418"/>
    <w:rsid w:val="00A21966"/>
    <w:rsid w:val="00A21A1C"/>
    <w:rsid w:val="00A21CF7"/>
    <w:rsid w:val="00A21D4E"/>
    <w:rsid w:val="00A21ECF"/>
    <w:rsid w:val="00A2202D"/>
    <w:rsid w:val="00A2209C"/>
    <w:rsid w:val="00A220A5"/>
    <w:rsid w:val="00A22430"/>
    <w:rsid w:val="00A23351"/>
    <w:rsid w:val="00A234F3"/>
    <w:rsid w:val="00A23E26"/>
    <w:rsid w:val="00A24602"/>
    <w:rsid w:val="00A24C4E"/>
    <w:rsid w:val="00A256BB"/>
    <w:rsid w:val="00A26764"/>
    <w:rsid w:val="00A2728B"/>
    <w:rsid w:val="00A27C09"/>
    <w:rsid w:val="00A27E29"/>
    <w:rsid w:val="00A30160"/>
    <w:rsid w:val="00A301AA"/>
    <w:rsid w:val="00A3065B"/>
    <w:rsid w:val="00A308B0"/>
    <w:rsid w:val="00A30A24"/>
    <w:rsid w:val="00A30A41"/>
    <w:rsid w:val="00A31324"/>
    <w:rsid w:val="00A31591"/>
    <w:rsid w:val="00A31842"/>
    <w:rsid w:val="00A318AB"/>
    <w:rsid w:val="00A31F27"/>
    <w:rsid w:val="00A322D4"/>
    <w:rsid w:val="00A326B0"/>
    <w:rsid w:val="00A32A92"/>
    <w:rsid w:val="00A32AFD"/>
    <w:rsid w:val="00A32E7B"/>
    <w:rsid w:val="00A337DA"/>
    <w:rsid w:val="00A33E4D"/>
    <w:rsid w:val="00A345FB"/>
    <w:rsid w:val="00A34775"/>
    <w:rsid w:val="00A34E33"/>
    <w:rsid w:val="00A34ED6"/>
    <w:rsid w:val="00A3520A"/>
    <w:rsid w:val="00A36A4E"/>
    <w:rsid w:val="00A37361"/>
    <w:rsid w:val="00A3742D"/>
    <w:rsid w:val="00A37552"/>
    <w:rsid w:val="00A3764D"/>
    <w:rsid w:val="00A37BC5"/>
    <w:rsid w:val="00A37FB5"/>
    <w:rsid w:val="00A401CC"/>
    <w:rsid w:val="00A408D6"/>
    <w:rsid w:val="00A40ED4"/>
    <w:rsid w:val="00A41074"/>
    <w:rsid w:val="00A41BFD"/>
    <w:rsid w:val="00A41DB9"/>
    <w:rsid w:val="00A41E84"/>
    <w:rsid w:val="00A4230F"/>
    <w:rsid w:val="00A42EBE"/>
    <w:rsid w:val="00A438F2"/>
    <w:rsid w:val="00A43ADA"/>
    <w:rsid w:val="00A43C22"/>
    <w:rsid w:val="00A43F7E"/>
    <w:rsid w:val="00A44536"/>
    <w:rsid w:val="00A44AA2"/>
    <w:rsid w:val="00A44CD8"/>
    <w:rsid w:val="00A45039"/>
    <w:rsid w:val="00A4559F"/>
    <w:rsid w:val="00A45D73"/>
    <w:rsid w:val="00A4649A"/>
    <w:rsid w:val="00A46657"/>
    <w:rsid w:val="00A46820"/>
    <w:rsid w:val="00A46F91"/>
    <w:rsid w:val="00A471F1"/>
    <w:rsid w:val="00A474D9"/>
    <w:rsid w:val="00A47C49"/>
    <w:rsid w:val="00A47D8E"/>
    <w:rsid w:val="00A47EF1"/>
    <w:rsid w:val="00A50766"/>
    <w:rsid w:val="00A507A2"/>
    <w:rsid w:val="00A5138B"/>
    <w:rsid w:val="00A5155C"/>
    <w:rsid w:val="00A52172"/>
    <w:rsid w:val="00A52238"/>
    <w:rsid w:val="00A5267C"/>
    <w:rsid w:val="00A5267E"/>
    <w:rsid w:val="00A528C8"/>
    <w:rsid w:val="00A52AB3"/>
    <w:rsid w:val="00A53176"/>
    <w:rsid w:val="00A5411E"/>
    <w:rsid w:val="00A545FC"/>
    <w:rsid w:val="00A54C56"/>
    <w:rsid w:val="00A5536E"/>
    <w:rsid w:val="00A55FA3"/>
    <w:rsid w:val="00A56931"/>
    <w:rsid w:val="00A575B9"/>
    <w:rsid w:val="00A57764"/>
    <w:rsid w:val="00A57ACF"/>
    <w:rsid w:val="00A60880"/>
    <w:rsid w:val="00A60D06"/>
    <w:rsid w:val="00A61497"/>
    <w:rsid w:val="00A619CC"/>
    <w:rsid w:val="00A61DEF"/>
    <w:rsid w:val="00A629EA"/>
    <w:rsid w:val="00A62A6B"/>
    <w:rsid w:val="00A62BAC"/>
    <w:rsid w:val="00A63504"/>
    <w:rsid w:val="00A638B9"/>
    <w:rsid w:val="00A638FA"/>
    <w:rsid w:val="00A63E4E"/>
    <w:rsid w:val="00A64516"/>
    <w:rsid w:val="00A64D20"/>
    <w:rsid w:val="00A65058"/>
    <w:rsid w:val="00A650DF"/>
    <w:rsid w:val="00A6567A"/>
    <w:rsid w:val="00A659BD"/>
    <w:rsid w:val="00A65A25"/>
    <w:rsid w:val="00A65ADB"/>
    <w:rsid w:val="00A65D2C"/>
    <w:rsid w:val="00A67180"/>
    <w:rsid w:val="00A67833"/>
    <w:rsid w:val="00A67A0F"/>
    <w:rsid w:val="00A67E3F"/>
    <w:rsid w:val="00A7013A"/>
    <w:rsid w:val="00A70295"/>
    <w:rsid w:val="00A703E3"/>
    <w:rsid w:val="00A70581"/>
    <w:rsid w:val="00A705CB"/>
    <w:rsid w:val="00A70A73"/>
    <w:rsid w:val="00A70A7D"/>
    <w:rsid w:val="00A719F3"/>
    <w:rsid w:val="00A71B5D"/>
    <w:rsid w:val="00A71BBB"/>
    <w:rsid w:val="00A71C40"/>
    <w:rsid w:val="00A720C2"/>
    <w:rsid w:val="00A722BE"/>
    <w:rsid w:val="00A72795"/>
    <w:rsid w:val="00A72CA4"/>
    <w:rsid w:val="00A72D19"/>
    <w:rsid w:val="00A73DA4"/>
    <w:rsid w:val="00A74414"/>
    <w:rsid w:val="00A7445B"/>
    <w:rsid w:val="00A74461"/>
    <w:rsid w:val="00A7475D"/>
    <w:rsid w:val="00A74C07"/>
    <w:rsid w:val="00A75558"/>
    <w:rsid w:val="00A75847"/>
    <w:rsid w:val="00A75C9A"/>
    <w:rsid w:val="00A75FCC"/>
    <w:rsid w:val="00A764D0"/>
    <w:rsid w:val="00A76588"/>
    <w:rsid w:val="00A765E8"/>
    <w:rsid w:val="00A76DA6"/>
    <w:rsid w:val="00A7748A"/>
    <w:rsid w:val="00A77B4C"/>
    <w:rsid w:val="00A80001"/>
    <w:rsid w:val="00A80081"/>
    <w:rsid w:val="00A801E7"/>
    <w:rsid w:val="00A8079E"/>
    <w:rsid w:val="00A80D71"/>
    <w:rsid w:val="00A80F30"/>
    <w:rsid w:val="00A811AF"/>
    <w:rsid w:val="00A813DD"/>
    <w:rsid w:val="00A81926"/>
    <w:rsid w:val="00A81952"/>
    <w:rsid w:val="00A81995"/>
    <w:rsid w:val="00A81C89"/>
    <w:rsid w:val="00A81EA2"/>
    <w:rsid w:val="00A82D17"/>
    <w:rsid w:val="00A82D2C"/>
    <w:rsid w:val="00A83320"/>
    <w:rsid w:val="00A834E3"/>
    <w:rsid w:val="00A836C8"/>
    <w:rsid w:val="00A8451C"/>
    <w:rsid w:val="00A8494E"/>
    <w:rsid w:val="00A858D9"/>
    <w:rsid w:val="00A863B7"/>
    <w:rsid w:val="00A86AB1"/>
    <w:rsid w:val="00A86C1B"/>
    <w:rsid w:val="00A86D37"/>
    <w:rsid w:val="00A86E27"/>
    <w:rsid w:val="00A86FBA"/>
    <w:rsid w:val="00A87D50"/>
    <w:rsid w:val="00A9031D"/>
    <w:rsid w:val="00A90552"/>
    <w:rsid w:val="00A9055D"/>
    <w:rsid w:val="00A90FA3"/>
    <w:rsid w:val="00A9157F"/>
    <w:rsid w:val="00A9159A"/>
    <w:rsid w:val="00A91C84"/>
    <w:rsid w:val="00A92AB6"/>
    <w:rsid w:val="00A92B2C"/>
    <w:rsid w:val="00A92EA7"/>
    <w:rsid w:val="00A933BC"/>
    <w:rsid w:val="00A93858"/>
    <w:rsid w:val="00A93B63"/>
    <w:rsid w:val="00A9493D"/>
    <w:rsid w:val="00A954BA"/>
    <w:rsid w:val="00A95CE3"/>
    <w:rsid w:val="00A96859"/>
    <w:rsid w:val="00A96E1D"/>
    <w:rsid w:val="00A97979"/>
    <w:rsid w:val="00A979FE"/>
    <w:rsid w:val="00A97CAC"/>
    <w:rsid w:val="00A97F16"/>
    <w:rsid w:val="00AA0DF7"/>
    <w:rsid w:val="00AA1A60"/>
    <w:rsid w:val="00AA1C99"/>
    <w:rsid w:val="00AA1D8A"/>
    <w:rsid w:val="00AA1FE6"/>
    <w:rsid w:val="00AA284E"/>
    <w:rsid w:val="00AA2ABA"/>
    <w:rsid w:val="00AA3062"/>
    <w:rsid w:val="00AA3087"/>
    <w:rsid w:val="00AA3B40"/>
    <w:rsid w:val="00AA3F82"/>
    <w:rsid w:val="00AA43CF"/>
    <w:rsid w:val="00AA43EE"/>
    <w:rsid w:val="00AA4FDA"/>
    <w:rsid w:val="00AA5852"/>
    <w:rsid w:val="00AA5F9D"/>
    <w:rsid w:val="00AA681D"/>
    <w:rsid w:val="00AA6B6C"/>
    <w:rsid w:val="00AA706A"/>
    <w:rsid w:val="00AA71D0"/>
    <w:rsid w:val="00AA7325"/>
    <w:rsid w:val="00AA743A"/>
    <w:rsid w:val="00AA79DC"/>
    <w:rsid w:val="00AB024C"/>
    <w:rsid w:val="00AB0319"/>
    <w:rsid w:val="00AB08D7"/>
    <w:rsid w:val="00AB0E78"/>
    <w:rsid w:val="00AB0F6C"/>
    <w:rsid w:val="00AB1EFF"/>
    <w:rsid w:val="00AB2147"/>
    <w:rsid w:val="00AB3722"/>
    <w:rsid w:val="00AB39FB"/>
    <w:rsid w:val="00AB3C9D"/>
    <w:rsid w:val="00AB3D17"/>
    <w:rsid w:val="00AB3FD1"/>
    <w:rsid w:val="00AB4279"/>
    <w:rsid w:val="00AB4561"/>
    <w:rsid w:val="00AB48CA"/>
    <w:rsid w:val="00AB5300"/>
    <w:rsid w:val="00AB5FB8"/>
    <w:rsid w:val="00AB7374"/>
    <w:rsid w:val="00AB7AC3"/>
    <w:rsid w:val="00AC0204"/>
    <w:rsid w:val="00AC0544"/>
    <w:rsid w:val="00AC080E"/>
    <w:rsid w:val="00AC09E6"/>
    <w:rsid w:val="00AC0CEA"/>
    <w:rsid w:val="00AC0E42"/>
    <w:rsid w:val="00AC16D0"/>
    <w:rsid w:val="00AC2050"/>
    <w:rsid w:val="00AC287C"/>
    <w:rsid w:val="00AC305C"/>
    <w:rsid w:val="00AC31B8"/>
    <w:rsid w:val="00AC3590"/>
    <w:rsid w:val="00AC375F"/>
    <w:rsid w:val="00AC3A1D"/>
    <w:rsid w:val="00AC3C4A"/>
    <w:rsid w:val="00AC4402"/>
    <w:rsid w:val="00AC453B"/>
    <w:rsid w:val="00AC4DF0"/>
    <w:rsid w:val="00AC5038"/>
    <w:rsid w:val="00AC504F"/>
    <w:rsid w:val="00AC54F3"/>
    <w:rsid w:val="00AC5673"/>
    <w:rsid w:val="00AC5AEE"/>
    <w:rsid w:val="00AC6D94"/>
    <w:rsid w:val="00AC6F0A"/>
    <w:rsid w:val="00AC74C7"/>
    <w:rsid w:val="00AC75D7"/>
    <w:rsid w:val="00AC7E40"/>
    <w:rsid w:val="00AD04E8"/>
    <w:rsid w:val="00AD0AB8"/>
    <w:rsid w:val="00AD0C61"/>
    <w:rsid w:val="00AD1546"/>
    <w:rsid w:val="00AD1A1A"/>
    <w:rsid w:val="00AD1B00"/>
    <w:rsid w:val="00AD1B19"/>
    <w:rsid w:val="00AD1CAC"/>
    <w:rsid w:val="00AD1D39"/>
    <w:rsid w:val="00AD2289"/>
    <w:rsid w:val="00AD23B9"/>
    <w:rsid w:val="00AD29B3"/>
    <w:rsid w:val="00AD2CF6"/>
    <w:rsid w:val="00AD3000"/>
    <w:rsid w:val="00AD3001"/>
    <w:rsid w:val="00AD31F9"/>
    <w:rsid w:val="00AD3283"/>
    <w:rsid w:val="00AD32A7"/>
    <w:rsid w:val="00AD38CB"/>
    <w:rsid w:val="00AD4366"/>
    <w:rsid w:val="00AD47A7"/>
    <w:rsid w:val="00AD4D8E"/>
    <w:rsid w:val="00AD4E2E"/>
    <w:rsid w:val="00AD4F20"/>
    <w:rsid w:val="00AD5696"/>
    <w:rsid w:val="00AD573E"/>
    <w:rsid w:val="00AD58A6"/>
    <w:rsid w:val="00AD58D6"/>
    <w:rsid w:val="00AD59F9"/>
    <w:rsid w:val="00AD5BB2"/>
    <w:rsid w:val="00AD5DF6"/>
    <w:rsid w:val="00AD5F7D"/>
    <w:rsid w:val="00AD6136"/>
    <w:rsid w:val="00AD6797"/>
    <w:rsid w:val="00AD6F74"/>
    <w:rsid w:val="00AD713D"/>
    <w:rsid w:val="00AD76C7"/>
    <w:rsid w:val="00AD7AA5"/>
    <w:rsid w:val="00AD7CB2"/>
    <w:rsid w:val="00AE009D"/>
    <w:rsid w:val="00AE0428"/>
    <w:rsid w:val="00AE0974"/>
    <w:rsid w:val="00AE09A5"/>
    <w:rsid w:val="00AE18C0"/>
    <w:rsid w:val="00AE2B3E"/>
    <w:rsid w:val="00AE2BE1"/>
    <w:rsid w:val="00AE2C53"/>
    <w:rsid w:val="00AE2CE0"/>
    <w:rsid w:val="00AE35DE"/>
    <w:rsid w:val="00AE373E"/>
    <w:rsid w:val="00AE3ED8"/>
    <w:rsid w:val="00AE4298"/>
    <w:rsid w:val="00AE431A"/>
    <w:rsid w:val="00AE4658"/>
    <w:rsid w:val="00AE4BFC"/>
    <w:rsid w:val="00AE4F6D"/>
    <w:rsid w:val="00AE4F9E"/>
    <w:rsid w:val="00AE4FFB"/>
    <w:rsid w:val="00AE5AEA"/>
    <w:rsid w:val="00AE5C21"/>
    <w:rsid w:val="00AE5D55"/>
    <w:rsid w:val="00AE64E0"/>
    <w:rsid w:val="00AE6850"/>
    <w:rsid w:val="00AE6ECD"/>
    <w:rsid w:val="00AE6FFF"/>
    <w:rsid w:val="00AE7900"/>
    <w:rsid w:val="00AE7A80"/>
    <w:rsid w:val="00AE7DA4"/>
    <w:rsid w:val="00AF002D"/>
    <w:rsid w:val="00AF0260"/>
    <w:rsid w:val="00AF0647"/>
    <w:rsid w:val="00AF0DAF"/>
    <w:rsid w:val="00AF0DE4"/>
    <w:rsid w:val="00AF0F79"/>
    <w:rsid w:val="00AF0FAA"/>
    <w:rsid w:val="00AF1429"/>
    <w:rsid w:val="00AF1F64"/>
    <w:rsid w:val="00AF212E"/>
    <w:rsid w:val="00AF21F7"/>
    <w:rsid w:val="00AF2313"/>
    <w:rsid w:val="00AF256D"/>
    <w:rsid w:val="00AF2621"/>
    <w:rsid w:val="00AF2789"/>
    <w:rsid w:val="00AF2A28"/>
    <w:rsid w:val="00AF316E"/>
    <w:rsid w:val="00AF34CB"/>
    <w:rsid w:val="00AF351B"/>
    <w:rsid w:val="00AF367B"/>
    <w:rsid w:val="00AF3BDF"/>
    <w:rsid w:val="00AF4100"/>
    <w:rsid w:val="00AF424D"/>
    <w:rsid w:val="00AF4489"/>
    <w:rsid w:val="00AF4E28"/>
    <w:rsid w:val="00AF51DC"/>
    <w:rsid w:val="00AF5233"/>
    <w:rsid w:val="00AF5298"/>
    <w:rsid w:val="00AF5916"/>
    <w:rsid w:val="00AF5ED3"/>
    <w:rsid w:val="00AF62C4"/>
    <w:rsid w:val="00AF6708"/>
    <w:rsid w:val="00AF682C"/>
    <w:rsid w:val="00AF68CD"/>
    <w:rsid w:val="00AF69F5"/>
    <w:rsid w:val="00AF6F61"/>
    <w:rsid w:val="00AF7056"/>
    <w:rsid w:val="00AF71E5"/>
    <w:rsid w:val="00AF77C9"/>
    <w:rsid w:val="00AF78F7"/>
    <w:rsid w:val="00AF7D14"/>
    <w:rsid w:val="00B001DF"/>
    <w:rsid w:val="00B00667"/>
    <w:rsid w:val="00B0086C"/>
    <w:rsid w:val="00B00A3E"/>
    <w:rsid w:val="00B00C33"/>
    <w:rsid w:val="00B00E8F"/>
    <w:rsid w:val="00B0101B"/>
    <w:rsid w:val="00B0114D"/>
    <w:rsid w:val="00B014C0"/>
    <w:rsid w:val="00B016FF"/>
    <w:rsid w:val="00B01949"/>
    <w:rsid w:val="00B022D1"/>
    <w:rsid w:val="00B02437"/>
    <w:rsid w:val="00B0243C"/>
    <w:rsid w:val="00B02A39"/>
    <w:rsid w:val="00B036A2"/>
    <w:rsid w:val="00B03B5B"/>
    <w:rsid w:val="00B04047"/>
    <w:rsid w:val="00B0420D"/>
    <w:rsid w:val="00B0430D"/>
    <w:rsid w:val="00B04888"/>
    <w:rsid w:val="00B048DB"/>
    <w:rsid w:val="00B04DC2"/>
    <w:rsid w:val="00B0511F"/>
    <w:rsid w:val="00B05316"/>
    <w:rsid w:val="00B05467"/>
    <w:rsid w:val="00B05686"/>
    <w:rsid w:val="00B05880"/>
    <w:rsid w:val="00B05B82"/>
    <w:rsid w:val="00B06413"/>
    <w:rsid w:val="00B06733"/>
    <w:rsid w:val="00B0698A"/>
    <w:rsid w:val="00B06C0D"/>
    <w:rsid w:val="00B06C23"/>
    <w:rsid w:val="00B06ECC"/>
    <w:rsid w:val="00B06FAA"/>
    <w:rsid w:val="00B07B90"/>
    <w:rsid w:val="00B07EFC"/>
    <w:rsid w:val="00B07F86"/>
    <w:rsid w:val="00B10184"/>
    <w:rsid w:val="00B102FA"/>
    <w:rsid w:val="00B104F6"/>
    <w:rsid w:val="00B10E60"/>
    <w:rsid w:val="00B10F4D"/>
    <w:rsid w:val="00B1125A"/>
    <w:rsid w:val="00B112AC"/>
    <w:rsid w:val="00B115C0"/>
    <w:rsid w:val="00B1168F"/>
    <w:rsid w:val="00B1176E"/>
    <w:rsid w:val="00B1199B"/>
    <w:rsid w:val="00B11AB0"/>
    <w:rsid w:val="00B11EC4"/>
    <w:rsid w:val="00B12319"/>
    <w:rsid w:val="00B1248F"/>
    <w:rsid w:val="00B125E8"/>
    <w:rsid w:val="00B12C6E"/>
    <w:rsid w:val="00B13C3F"/>
    <w:rsid w:val="00B13C51"/>
    <w:rsid w:val="00B13D23"/>
    <w:rsid w:val="00B13D58"/>
    <w:rsid w:val="00B13EE0"/>
    <w:rsid w:val="00B13FAB"/>
    <w:rsid w:val="00B13FB5"/>
    <w:rsid w:val="00B140DA"/>
    <w:rsid w:val="00B1422F"/>
    <w:rsid w:val="00B144BD"/>
    <w:rsid w:val="00B1472C"/>
    <w:rsid w:val="00B14918"/>
    <w:rsid w:val="00B14AA0"/>
    <w:rsid w:val="00B14FD9"/>
    <w:rsid w:val="00B15231"/>
    <w:rsid w:val="00B1562E"/>
    <w:rsid w:val="00B1576D"/>
    <w:rsid w:val="00B1591A"/>
    <w:rsid w:val="00B15F66"/>
    <w:rsid w:val="00B1656E"/>
    <w:rsid w:val="00B166E7"/>
    <w:rsid w:val="00B16898"/>
    <w:rsid w:val="00B16970"/>
    <w:rsid w:val="00B16D1C"/>
    <w:rsid w:val="00B16E03"/>
    <w:rsid w:val="00B17252"/>
    <w:rsid w:val="00B172E7"/>
    <w:rsid w:val="00B178A4"/>
    <w:rsid w:val="00B179F9"/>
    <w:rsid w:val="00B17D53"/>
    <w:rsid w:val="00B20D54"/>
    <w:rsid w:val="00B20DA9"/>
    <w:rsid w:val="00B213E6"/>
    <w:rsid w:val="00B21FD4"/>
    <w:rsid w:val="00B22555"/>
    <w:rsid w:val="00B22833"/>
    <w:rsid w:val="00B229B5"/>
    <w:rsid w:val="00B22C53"/>
    <w:rsid w:val="00B22E96"/>
    <w:rsid w:val="00B230D3"/>
    <w:rsid w:val="00B2323E"/>
    <w:rsid w:val="00B234ED"/>
    <w:rsid w:val="00B23661"/>
    <w:rsid w:val="00B243CF"/>
    <w:rsid w:val="00B24A55"/>
    <w:rsid w:val="00B24D16"/>
    <w:rsid w:val="00B2557D"/>
    <w:rsid w:val="00B259A4"/>
    <w:rsid w:val="00B2607A"/>
    <w:rsid w:val="00B27934"/>
    <w:rsid w:val="00B27C6F"/>
    <w:rsid w:val="00B27F53"/>
    <w:rsid w:val="00B27FA1"/>
    <w:rsid w:val="00B30321"/>
    <w:rsid w:val="00B30747"/>
    <w:rsid w:val="00B3089B"/>
    <w:rsid w:val="00B30DE6"/>
    <w:rsid w:val="00B30ECC"/>
    <w:rsid w:val="00B31150"/>
    <w:rsid w:val="00B312A3"/>
    <w:rsid w:val="00B31343"/>
    <w:rsid w:val="00B314FF"/>
    <w:rsid w:val="00B317D8"/>
    <w:rsid w:val="00B3210F"/>
    <w:rsid w:val="00B32E74"/>
    <w:rsid w:val="00B336A9"/>
    <w:rsid w:val="00B34654"/>
    <w:rsid w:val="00B35DA9"/>
    <w:rsid w:val="00B35DFC"/>
    <w:rsid w:val="00B36387"/>
    <w:rsid w:val="00B36414"/>
    <w:rsid w:val="00B3687F"/>
    <w:rsid w:val="00B36AD2"/>
    <w:rsid w:val="00B400EA"/>
    <w:rsid w:val="00B40ACF"/>
    <w:rsid w:val="00B40D99"/>
    <w:rsid w:val="00B4125D"/>
    <w:rsid w:val="00B41BBF"/>
    <w:rsid w:val="00B422F9"/>
    <w:rsid w:val="00B428C2"/>
    <w:rsid w:val="00B431B6"/>
    <w:rsid w:val="00B43688"/>
    <w:rsid w:val="00B4399A"/>
    <w:rsid w:val="00B43B69"/>
    <w:rsid w:val="00B43DAA"/>
    <w:rsid w:val="00B43E90"/>
    <w:rsid w:val="00B43FB9"/>
    <w:rsid w:val="00B448B1"/>
    <w:rsid w:val="00B44FBF"/>
    <w:rsid w:val="00B45295"/>
    <w:rsid w:val="00B45421"/>
    <w:rsid w:val="00B45D84"/>
    <w:rsid w:val="00B46BA5"/>
    <w:rsid w:val="00B478E1"/>
    <w:rsid w:val="00B50225"/>
    <w:rsid w:val="00B5039B"/>
    <w:rsid w:val="00B50D2D"/>
    <w:rsid w:val="00B50E4A"/>
    <w:rsid w:val="00B5117D"/>
    <w:rsid w:val="00B515CB"/>
    <w:rsid w:val="00B518BF"/>
    <w:rsid w:val="00B518FA"/>
    <w:rsid w:val="00B51A5E"/>
    <w:rsid w:val="00B52003"/>
    <w:rsid w:val="00B5223B"/>
    <w:rsid w:val="00B52650"/>
    <w:rsid w:val="00B52700"/>
    <w:rsid w:val="00B528DF"/>
    <w:rsid w:val="00B53311"/>
    <w:rsid w:val="00B5382C"/>
    <w:rsid w:val="00B53DE5"/>
    <w:rsid w:val="00B54272"/>
    <w:rsid w:val="00B5442C"/>
    <w:rsid w:val="00B54703"/>
    <w:rsid w:val="00B5470F"/>
    <w:rsid w:val="00B5505A"/>
    <w:rsid w:val="00B55152"/>
    <w:rsid w:val="00B5556B"/>
    <w:rsid w:val="00B55936"/>
    <w:rsid w:val="00B55A7A"/>
    <w:rsid w:val="00B55D74"/>
    <w:rsid w:val="00B56712"/>
    <w:rsid w:val="00B56745"/>
    <w:rsid w:val="00B56D68"/>
    <w:rsid w:val="00B56DD4"/>
    <w:rsid w:val="00B57477"/>
    <w:rsid w:val="00B574CE"/>
    <w:rsid w:val="00B601CD"/>
    <w:rsid w:val="00B60BC1"/>
    <w:rsid w:val="00B6126D"/>
    <w:rsid w:val="00B612DB"/>
    <w:rsid w:val="00B61D84"/>
    <w:rsid w:val="00B634AD"/>
    <w:rsid w:val="00B63675"/>
    <w:rsid w:val="00B63D0A"/>
    <w:rsid w:val="00B6664B"/>
    <w:rsid w:val="00B6667E"/>
    <w:rsid w:val="00B67BC4"/>
    <w:rsid w:val="00B67CD2"/>
    <w:rsid w:val="00B70329"/>
    <w:rsid w:val="00B7049E"/>
    <w:rsid w:val="00B70816"/>
    <w:rsid w:val="00B71AD7"/>
    <w:rsid w:val="00B72695"/>
    <w:rsid w:val="00B728C3"/>
    <w:rsid w:val="00B72C17"/>
    <w:rsid w:val="00B732BF"/>
    <w:rsid w:val="00B73787"/>
    <w:rsid w:val="00B73908"/>
    <w:rsid w:val="00B73A80"/>
    <w:rsid w:val="00B73BB4"/>
    <w:rsid w:val="00B73BDA"/>
    <w:rsid w:val="00B73D0A"/>
    <w:rsid w:val="00B73D6E"/>
    <w:rsid w:val="00B73DC3"/>
    <w:rsid w:val="00B73FF6"/>
    <w:rsid w:val="00B7400A"/>
    <w:rsid w:val="00B74626"/>
    <w:rsid w:val="00B74BF9"/>
    <w:rsid w:val="00B74C1A"/>
    <w:rsid w:val="00B74F70"/>
    <w:rsid w:val="00B759C8"/>
    <w:rsid w:val="00B75DC1"/>
    <w:rsid w:val="00B75DF7"/>
    <w:rsid w:val="00B767DF"/>
    <w:rsid w:val="00B76BDF"/>
    <w:rsid w:val="00B76C91"/>
    <w:rsid w:val="00B76CD9"/>
    <w:rsid w:val="00B775EE"/>
    <w:rsid w:val="00B77F03"/>
    <w:rsid w:val="00B8009E"/>
    <w:rsid w:val="00B8058C"/>
    <w:rsid w:val="00B806C5"/>
    <w:rsid w:val="00B8071F"/>
    <w:rsid w:val="00B80788"/>
    <w:rsid w:val="00B80F6D"/>
    <w:rsid w:val="00B81776"/>
    <w:rsid w:val="00B81D5C"/>
    <w:rsid w:val="00B82206"/>
    <w:rsid w:val="00B824EE"/>
    <w:rsid w:val="00B82C96"/>
    <w:rsid w:val="00B837F1"/>
    <w:rsid w:val="00B840CC"/>
    <w:rsid w:val="00B841C8"/>
    <w:rsid w:val="00B8457E"/>
    <w:rsid w:val="00B845E6"/>
    <w:rsid w:val="00B8463E"/>
    <w:rsid w:val="00B847CD"/>
    <w:rsid w:val="00B84898"/>
    <w:rsid w:val="00B85792"/>
    <w:rsid w:val="00B8597E"/>
    <w:rsid w:val="00B85C9C"/>
    <w:rsid w:val="00B861A7"/>
    <w:rsid w:val="00B86323"/>
    <w:rsid w:val="00B86366"/>
    <w:rsid w:val="00B8655C"/>
    <w:rsid w:val="00B872C3"/>
    <w:rsid w:val="00B87DC3"/>
    <w:rsid w:val="00B87E2B"/>
    <w:rsid w:val="00B901C0"/>
    <w:rsid w:val="00B90348"/>
    <w:rsid w:val="00B9035C"/>
    <w:rsid w:val="00B903CF"/>
    <w:rsid w:val="00B91136"/>
    <w:rsid w:val="00B91353"/>
    <w:rsid w:val="00B91E38"/>
    <w:rsid w:val="00B92A03"/>
    <w:rsid w:val="00B92BB6"/>
    <w:rsid w:val="00B92DBA"/>
    <w:rsid w:val="00B92FF3"/>
    <w:rsid w:val="00B93005"/>
    <w:rsid w:val="00B933F6"/>
    <w:rsid w:val="00B9349B"/>
    <w:rsid w:val="00B939B0"/>
    <w:rsid w:val="00B9417F"/>
    <w:rsid w:val="00B94D9C"/>
    <w:rsid w:val="00B94EC2"/>
    <w:rsid w:val="00B95020"/>
    <w:rsid w:val="00B95295"/>
    <w:rsid w:val="00B9578D"/>
    <w:rsid w:val="00B95D4B"/>
    <w:rsid w:val="00B96304"/>
    <w:rsid w:val="00B96E6D"/>
    <w:rsid w:val="00B96EC5"/>
    <w:rsid w:val="00B97545"/>
    <w:rsid w:val="00B97568"/>
    <w:rsid w:val="00B97748"/>
    <w:rsid w:val="00B97E39"/>
    <w:rsid w:val="00B97FDD"/>
    <w:rsid w:val="00BA00DC"/>
    <w:rsid w:val="00BA0726"/>
    <w:rsid w:val="00BA0DFB"/>
    <w:rsid w:val="00BA1341"/>
    <w:rsid w:val="00BA1C6E"/>
    <w:rsid w:val="00BA2298"/>
    <w:rsid w:val="00BA26CF"/>
    <w:rsid w:val="00BA28C6"/>
    <w:rsid w:val="00BA38A7"/>
    <w:rsid w:val="00BA4529"/>
    <w:rsid w:val="00BA4871"/>
    <w:rsid w:val="00BA54A3"/>
    <w:rsid w:val="00BA568F"/>
    <w:rsid w:val="00BA5701"/>
    <w:rsid w:val="00BA5798"/>
    <w:rsid w:val="00BA57AC"/>
    <w:rsid w:val="00BA5B00"/>
    <w:rsid w:val="00BA5C69"/>
    <w:rsid w:val="00BA6422"/>
    <w:rsid w:val="00BA647E"/>
    <w:rsid w:val="00BA64A5"/>
    <w:rsid w:val="00BA6505"/>
    <w:rsid w:val="00BA6577"/>
    <w:rsid w:val="00BA67D6"/>
    <w:rsid w:val="00BA699B"/>
    <w:rsid w:val="00BA6D33"/>
    <w:rsid w:val="00BA720D"/>
    <w:rsid w:val="00BA7536"/>
    <w:rsid w:val="00BA7663"/>
    <w:rsid w:val="00BA7FDF"/>
    <w:rsid w:val="00BB0576"/>
    <w:rsid w:val="00BB0AEE"/>
    <w:rsid w:val="00BB168E"/>
    <w:rsid w:val="00BB16DC"/>
    <w:rsid w:val="00BB1D68"/>
    <w:rsid w:val="00BB1E99"/>
    <w:rsid w:val="00BB2186"/>
    <w:rsid w:val="00BB21B2"/>
    <w:rsid w:val="00BB293C"/>
    <w:rsid w:val="00BB29D0"/>
    <w:rsid w:val="00BB2BDD"/>
    <w:rsid w:val="00BB32E1"/>
    <w:rsid w:val="00BB3950"/>
    <w:rsid w:val="00BB3A01"/>
    <w:rsid w:val="00BB3CA0"/>
    <w:rsid w:val="00BB4024"/>
    <w:rsid w:val="00BB4070"/>
    <w:rsid w:val="00BB420D"/>
    <w:rsid w:val="00BB42F1"/>
    <w:rsid w:val="00BB4F71"/>
    <w:rsid w:val="00BB4FF3"/>
    <w:rsid w:val="00BB5751"/>
    <w:rsid w:val="00BB5B86"/>
    <w:rsid w:val="00BB61EB"/>
    <w:rsid w:val="00BB662D"/>
    <w:rsid w:val="00BB66B1"/>
    <w:rsid w:val="00BB694F"/>
    <w:rsid w:val="00BB6B58"/>
    <w:rsid w:val="00BB734A"/>
    <w:rsid w:val="00BB7BF9"/>
    <w:rsid w:val="00BC00D3"/>
    <w:rsid w:val="00BC019B"/>
    <w:rsid w:val="00BC076D"/>
    <w:rsid w:val="00BC0A41"/>
    <w:rsid w:val="00BC0AD9"/>
    <w:rsid w:val="00BC11AF"/>
    <w:rsid w:val="00BC1241"/>
    <w:rsid w:val="00BC1453"/>
    <w:rsid w:val="00BC1ADC"/>
    <w:rsid w:val="00BC2665"/>
    <w:rsid w:val="00BC28F6"/>
    <w:rsid w:val="00BC2A1B"/>
    <w:rsid w:val="00BC2B34"/>
    <w:rsid w:val="00BC2E1F"/>
    <w:rsid w:val="00BC3061"/>
    <w:rsid w:val="00BC3B4B"/>
    <w:rsid w:val="00BC3D41"/>
    <w:rsid w:val="00BC3EAE"/>
    <w:rsid w:val="00BC4CEB"/>
    <w:rsid w:val="00BC4DC9"/>
    <w:rsid w:val="00BC4E4A"/>
    <w:rsid w:val="00BC4EA8"/>
    <w:rsid w:val="00BC5F0F"/>
    <w:rsid w:val="00BC6066"/>
    <w:rsid w:val="00BC63DD"/>
    <w:rsid w:val="00BC694C"/>
    <w:rsid w:val="00BC69A6"/>
    <w:rsid w:val="00BC6E64"/>
    <w:rsid w:val="00BC6F42"/>
    <w:rsid w:val="00BC7A3F"/>
    <w:rsid w:val="00BC7C1D"/>
    <w:rsid w:val="00BD0766"/>
    <w:rsid w:val="00BD0ACA"/>
    <w:rsid w:val="00BD1405"/>
    <w:rsid w:val="00BD15E9"/>
    <w:rsid w:val="00BD16C9"/>
    <w:rsid w:val="00BD19AA"/>
    <w:rsid w:val="00BD2180"/>
    <w:rsid w:val="00BD3166"/>
    <w:rsid w:val="00BD31A4"/>
    <w:rsid w:val="00BD3376"/>
    <w:rsid w:val="00BD3456"/>
    <w:rsid w:val="00BD3741"/>
    <w:rsid w:val="00BD3E78"/>
    <w:rsid w:val="00BD4A82"/>
    <w:rsid w:val="00BD5B37"/>
    <w:rsid w:val="00BD5B4D"/>
    <w:rsid w:val="00BD5D64"/>
    <w:rsid w:val="00BD63A7"/>
    <w:rsid w:val="00BD6AB0"/>
    <w:rsid w:val="00BD6B45"/>
    <w:rsid w:val="00BD6B70"/>
    <w:rsid w:val="00BD6C91"/>
    <w:rsid w:val="00BD6CD0"/>
    <w:rsid w:val="00BD6D01"/>
    <w:rsid w:val="00BD6D37"/>
    <w:rsid w:val="00BD6D50"/>
    <w:rsid w:val="00BD6DED"/>
    <w:rsid w:val="00BD7D1A"/>
    <w:rsid w:val="00BE00C5"/>
    <w:rsid w:val="00BE08DD"/>
    <w:rsid w:val="00BE0A4E"/>
    <w:rsid w:val="00BE1075"/>
    <w:rsid w:val="00BE133A"/>
    <w:rsid w:val="00BE1484"/>
    <w:rsid w:val="00BE1FC9"/>
    <w:rsid w:val="00BE22E4"/>
    <w:rsid w:val="00BE24D6"/>
    <w:rsid w:val="00BE2A42"/>
    <w:rsid w:val="00BE2AC1"/>
    <w:rsid w:val="00BE2C6C"/>
    <w:rsid w:val="00BE333D"/>
    <w:rsid w:val="00BE48F9"/>
    <w:rsid w:val="00BE554B"/>
    <w:rsid w:val="00BE5620"/>
    <w:rsid w:val="00BE5C37"/>
    <w:rsid w:val="00BE6136"/>
    <w:rsid w:val="00BE619C"/>
    <w:rsid w:val="00BE6624"/>
    <w:rsid w:val="00BE6E9C"/>
    <w:rsid w:val="00BE7A4E"/>
    <w:rsid w:val="00BE7AA7"/>
    <w:rsid w:val="00BE7D6D"/>
    <w:rsid w:val="00BF1359"/>
    <w:rsid w:val="00BF1753"/>
    <w:rsid w:val="00BF192F"/>
    <w:rsid w:val="00BF1952"/>
    <w:rsid w:val="00BF2148"/>
    <w:rsid w:val="00BF2343"/>
    <w:rsid w:val="00BF23EA"/>
    <w:rsid w:val="00BF270E"/>
    <w:rsid w:val="00BF294B"/>
    <w:rsid w:val="00BF2E5D"/>
    <w:rsid w:val="00BF300E"/>
    <w:rsid w:val="00BF35BC"/>
    <w:rsid w:val="00BF36C3"/>
    <w:rsid w:val="00BF36EC"/>
    <w:rsid w:val="00BF3E16"/>
    <w:rsid w:val="00BF41DE"/>
    <w:rsid w:val="00BF431C"/>
    <w:rsid w:val="00BF48C3"/>
    <w:rsid w:val="00BF4D1A"/>
    <w:rsid w:val="00BF4FA8"/>
    <w:rsid w:val="00BF505F"/>
    <w:rsid w:val="00BF5111"/>
    <w:rsid w:val="00BF5F4A"/>
    <w:rsid w:val="00BF69EF"/>
    <w:rsid w:val="00BF6C64"/>
    <w:rsid w:val="00BF7414"/>
    <w:rsid w:val="00BF745D"/>
    <w:rsid w:val="00BF74A7"/>
    <w:rsid w:val="00BF782D"/>
    <w:rsid w:val="00BF7B91"/>
    <w:rsid w:val="00C00A4B"/>
    <w:rsid w:val="00C00DA7"/>
    <w:rsid w:val="00C00EA1"/>
    <w:rsid w:val="00C01286"/>
    <w:rsid w:val="00C01DAE"/>
    <w:rsid w:val="00C024D4"/>
    <w:rsid w:val="00C025EF"/>
    <w:rsid w:val="00C0267E"/>
    <w:rsid w:val="00C027A4"/>
    <w:rsid w:val="00C02881"/>
    <w:rsid w:val="00C02B73"/>
    <w:rsid w:val="00C034BE"/>
    <w:rsid w:val="00C04223"/>
    <w:rsid w:val="00C04DE0"/>
    <w:rsid w:val="00C05553"/>
    <w:rsid w:val="00C06397"/>
    <w:rsid w:val="00C06635"/>
    <w:rsid w:val="00C06A30"/>
    <w:rsid w:val="00C078A5"/>
    <w:rsid w:val="00C07B49"/>
    <w:rsid w:val="00C07F3A"/>
    <w:rsid w:val="00C10279"/>
    <w:rsid w:val="00C10519"/>
    <w:rsid w:val="00C10ECC"/>
    <w:rsid w:val="00C111A9"/>
    <w:rsid w:val="00C112BE"/>
    <w:rsid w:val="00C1147A"/>
    <w:rsid w:val="00C11933"/>
    <w:rsid w:val="00C1219E"/>
    <w:rsid w:val="00C124E0"/>
    <w:rsid w:val="00C126F8"/>
    <w:rsid w:val="00C12810"/>
    <w:rsid w:val="00C12821"/>
    <w:rsid w:val="00C12BC7"/>
    <w:rsid w:val="00C130F0"/>
    <w:rsid w:val="00C133DD"/>
    <w:rsid w:val="00C1372B"/>
    <w:rsid w:val="00C13996"/>
    <w:rsid w:val="00C14165"/>
    <w:rsid w:val="00C142AE"/>
    <w:rsid w:val="00C1453F"/>
    <w:rsid w:val="00C14BA7"/>
    <w:rsid w:val="00C14C2B"/>
    <w:rsid w:val="00C1570A"/>
    <w:rsid w:val="00C16B4D"/>
    <w:rsid w:val="00C16FF5"/>
    <w:rsid w:val="00C170A5"/>
    <w:rsid w:val="00C17189"/>
    <w:rsid w:val="00C1751B"/>
    <w:rsid w:val="00C1794A"/>
    <w:rsid w:val="00C17E16"/>
    <w:rsid w:val="00C20CED"/>
    <w:rsid w:val="00C21314"/>
    <w:rsid w:val="00C21752"/>
    <w:rsid w:val="00C21E7C"/>
    <w:rsid w:val="00C221FF"/>
    <w:rsid w:val="00C222A5"/>
    <w:rsid w:val="00C23145"/>
    <w:rsid w:val="00C231AA"/>
    <w:rsid w:val="00C235C8"/>
    <w:rsid w:val="00C237B9"/>
    <w:rsid w:val="00C23C09"/>
    <w:rsid w:val="00C23CFA"/>
    <w:rsid w:val="00C23EEB"/>
    <w:rsid w:val="00C242A1"/>
    <w:rsid w:val="00C24ED8"/>
    <w:rsid w:val="00C250BB"/>
    <w:rsid w:val="00C257AA"/>
    <w:rsid w:val="00C25A44"/>
    <w:rsid w:val="00C25B92"/>
    <w:rsid w:val="00C25F22"/>
    <w:rsid w:val="00C26330"/>
    <w:rsid w:val="00C26BD5"/>
    <w:rsid w:val="00C26FA3"/>
    <w:rsid w:val="00C27116"/>
    <w:rsid w:val="00C2716A"/>
    <w:rsid w:val="00C27235"/>
    <w:rsid w:val="00C30724"/>
    <w:rsid w:val="00C31326"/>
    <w:rsid w:val="00C31641"/>
    <w:rsid w:val="00C3189B"/>
    <w:rsid w:val="00C31BAD"/>
    <w:rsid w:val="00C325D2"/>
    <w:rsid w:val="00C326AA"/>
    <w:rsid w:val="00C331FD"/>
    <w:rsid w:val="00C333C9"/>
    <w:rsid w:val="00C33799"/>
    <w:rsid w:val="00C3402B"/>
    <w:rsid w:val="00C34496"/>
    <w:rsid w:val="00C344C0"/>
    <w:rsid w:val="00C34525"/>
    <w:rsid w:val="00C34844"/>
    <w:rsid w:val="00C350C8"/>
    <w:rsid w:val="00C35688"/>
    <w:rsid w:val="00C35F09"/>
    <w:rsid w:val="00C36595"/>
    <w:rsid w:val="00C3663C"/>
    <w:rsid w:val="00C36FEB"/>
    <w:rsid w:val="00C37236"/>
    <w:rsid w:val="00C37475"/>
    <w:rsid w:val="00C37B8F"/>
    <w:rsid w:val="00C37F8D"/>
    <w:rsid w:val="00C40165"/>
    <w:rsid w:val="00C40440"/>
    <w:rsid w:val="00C40BBB"/>
    <w:rsid w:val="00C40F39"/>
    <w:rsid w:val="00C41057"/>
    <w:rsid w:val="00C41427"/>
    <w:rsid w:val="00C42649"/>
    <w:rsid w:val="00C42777"/>
    <w:rsid w:val="00C432E7"/>
    <w:rsid w:val="00C437CC"/>
    <w:rsid w:val="00C4391F"/>
    <w:rsid w:val="00C44140"/>
    <w:rsid w:val="00C44542"/>
    <w:rsid w:val="00C44622"/>
    <w:rsid w:val="00C44B70"/>
    <w:rsid w:val="00C45D3A"/>
    <w:rsid w:val="00C46064"/>
    <w:rsid w:val="00C461FF"/>
    <w:rsid w:val="00C46409"/>
    <w:rsid w:val="00C46787"/>
    <w:rsid w:val="00C471BF"/>
    <w:rsid w:val="00C4795B"/>
    <w:rsid w:val="00C47C75"/>
    <w:rsid w:val="00C47E5D"/>
    <w:rsid w:val="00C502B4"/>
    <w:rsid w:val="00C504EB"/>
    <w:rsid w:val="00C50667"/>
    <w:rsid w:val="00C50A88"/>
    <w:rsid w:val="00C50E23"/>
    <w:rsid w:val="00C50F40"/>
    <w:rsid w:val="00C511A7"/>
    <w:rsid w:val="00C51395"/>
    <w:rsid w:val="00C5147F"/>
    <w:rsid w:val="00C51B2F"/>
    <w:rsid w:val="00C51B5B"/>
    <w:rsid w:val="00C5240A"/>
    <w:rsid w:val="00C53091"/>
    <w:rsid w:val="00C53A50"/>
    <w:rsid w:val="00C53EEA"/>
    <w:rsid w:val="00C544F6"/>
    <w:rsid w:val="00C54580"/>
    <w:rsid w:val="00C54591"/>
    <w:rsid w:val="00C55028"/>
    <w:rsid w:val="00C550AA"/>
    <w:rsid w:val="00C55100"/>
    <w:rsid w:val="00C551C8"/>
    <w:rsid w:val="00C55328"/>
    <w:rsid w:val="00C55504"/>
    <w:rsid w:val="00C55E43"/>
    <w:rsid w:val="00C563F8"/>
    <w:rsid w:val="00C565FB"/>
    <w:rsid w:val="00C57044"/>
    <w:rsid w:val="00C570F6"/>
    <w:rsid w:val="00C576CF"/>
    <w:rsid w:val="00C6034F"/>
    <w:rsid w:val="00C60544"/>
    <w:rsid w:val="00C60AD9"/>
    <w:rsid w:val="00C610D6"/>
    <w:rsid w:val="00C615A4"/>
    <w:rsid w:val="00C61646"/>
    <w:rsid w:val="00C61BE2"/>
    <w:rsid w:val="00C61D1D"/>
    <w:rsid w:val="00C61DFE"/>
    <w:rsid w:val="00C61F91"/>
    <w:rsid w:val="00C621E7"/>
    <w:rsid w:val="00C625A4"/>
    <w:rsid w:val="00C64487"/>
    <w:rsid w:val="00C64B07"/>
    <w:rsid w:val="00C64F45"/>
    <w:rsid w:val="00C65111"/>
    <w:rsid w:val="00C65115"/>
    <w:rsid w:val="00C65CA4"/>
    <w:rsid w:val="00C65F90"/>
    <w:rsid w:val="00C6601C"/>
    <w:rsid w:val="00C661E1"/>
    <w:rsid w:val="00C665C5"/>
    <w:rsid w:val="00C66922"/>
    <w:rsid w:val="00C67773"/>
    <w:rsid w:val="00C67D57"/>
    <w:rsid w:val="00C67FE9"/>
    <w:rsid w:val="00C70036"/>
    <w:rsid w:val="00C703BE"/>
    <w:rsid w:val="00C7144A"/>
    <w:rsid w:val="00C716A9"/>
    <w:rsid w:val="00C71950"/>
    <w:rsid w:val="00C71EEF"/>
    <w:rsid w:val="00C72135"/>
    <w:rsid w:val="00C72827"/>
    <w:rsid w:val="00C734BD"/>
    <w:rsid w:val="00C73E54"/>
    <w:rsid w:val="00C7498A"/>
    <w:rsid w:val="00C753E8"/>
    <w:rsid w:val="00C77218"/>
    <w:rsid w:val="00C774EB"/>
    <w:rsid w:val="00C778F9"/>
    <w:rsid w:val="00C77D6C"/>
    <w:rsid w:val="00C77E42"/>
    <w:rsid w:val="00C77F74"/>
    <w:rsid w:val="00C80570"/>
    <w:rsid w:val="00C805D4"/>
    <w:rsid w:val="00C80601"/>
    <w:rsid w:val="00C80FAC"/>
    <w:rsid w:val="00C815AB"/>
    <w:rsid w:val="00C81828"/>
    <w:rsid w:val="00C81E76"/>
    <w:rsid w:val="00C82018"/>
    <w:rsid w:val="00C821EA"/>
    <w:rsid w:val="00C827F6"/>
    <w:rsid w:val="00C84767"/>
    <w:rsid w:val="00C85186"/>
    <w:rsid w:val="00C85403"/>
    <w:rsid w:val="00C85A09"/>
    <w:rsid w:val="00C85A84"/>
    <w:rsid w:val="00C860FC"/>
    <w:rsid w:val="00C86145"/>
    <w:rsid w:val="00C86A3E"/>
    <w:rsid w:val="00C87305"/>
    <w:rsid w:val="00C877F6"/>
    <w:rsid w:val="00C87861"/>
    <w:rsid w:val="00C878B2"/>
    <w:rsid w:val="00C879AA"/>
    <w:rsid w:val="00C87E91"/>
    <w:rsid w:val="00C87F86"/>
    <w:rsid w:val="00C90D36"/>
    <w:rsid w:val="00C90E6D"/>
    <w:rsid w:val="00C911E4"/>
    <w:rsid w:val="00C91A08"/>
    <w:rsid w:val="00C9238F"/>
    <w:rsid w:val="00C932AB"/>
    <w:rsid w:val="00C934D5"/>
    <w:rsid w:val="00C9390B"/>
    <w:rsid w:val="00C93BB1"/>
    <w:rsid w:val="00C93CC2"/>
    <w:rsid w:val="00C93D52"/>
    <w:rsid w:val="00C954C7"/>
    <w:rsid w:val="00C958A0"/>
    <w:rsid w:val="00C95AD9"/>
    <w:rsid w:val="00C95BF7"/>
    <w:rsid w:val="00C961BC"/>
    <w:rsid w:val="00C96613"/>
    <w:rsid w:val="00C96E28"/>
    <w:rsid w:val="00C9781C"/>
    <w:rsid w:val="00C97F8B"/>
    <w:rsid w:val="00CA00C9"/>
    <w:rsid w:val="00CA02AB"/>
    <w:rsid w:val="00CA0956"/>
    <w:rsid w:val="00CA0C52"/>
    <w:rsid w:val="00CA11AA"/>
    <w:rsid w:val="00CA11D5"/>
    <w:rsid w:val="00CA13FC"/>
    <w:rsid w:val="00CA19C8"/>
    <w:rsid w:val="00CA19D6"/>
    <w:rsid w:val="00CA1A7A"/>
    <w:rsid w:val="00CA1CC3"/>
    <w:rsid w:val="00CA1E5B"/>
    <w:rsid w:val="00CA1E6E"/>
    <w:rsid w:val="00CA2370"/>
    <w:rsid w:val="00CA2DB8"/>
    <w:rsid w:val="00CA333D"/>
    <w:rsid w:val="00CA344D"/>
    <w:rsid w:val="00CA3708"/>
    <w:rsid w:val="00CA46CA"/>
    <w:rsid w:val="00CA4721"/>
    <w:rsid w:val="00CA4974"/>
    <w:rsid w:val="00CA4F56"/>
    <w:rsid w:val="00CA4F7F"/>
    <w:rsid w:val="00CA58B0"/>
    <w:rsid w:val="00CA6C9B"/>
    <w:rsid w:val="00CA70DB"/>
    <w:rsid w:val="00CA79BB"/>
    <w:rsid w:val="00CA7D3C"/>
    <w:rsid w:val="00CA7D6B"/>
    <w:rsid w:val="00CA7E34"/>
    <w:rsid w:val="00CA7E9C"/>
    <w:rsid w:val="00CA7FEA"/>
    <w:rsid w:val="00CB006A"/>
    <w:rsid w:val="00CB0E64"/>
    <w:rsid w:val="00CB0F41"/>
    <w:rsid w:val="00CB15C7"/>
    <w:rsid w:val="00CB17C6"/>
    <w:rsid w:val="00CB1910"/>
    <w:rsid w:val="00CB1ACC"/>
    <w:rsid w:val="00CB246B"/>
    <w:rsid w:val="00CB35A6"/>
    <w:rsid w:val="00CB47DF"/>
    <w:rsid w:val="00CB47E4"/>
    <w:rsid w:val="00CB4C89"/>
    <w:rsid w:val="00CB504E"/>
    <w:rsid w:val="00CB55EC"/>
    <w:rsid w:val="00CB5A24"/>
    <w:rsid w:val="00CB5BB6"/>
    <w:rsid w:val="00CB61D9"/>
    <w:rsid w:val="00CB6297"/>
    <w:rsid w:val="00CB6C9A"/>
    <w:rsid w:val="00CB6E7F"/>
    <w:rsid w:val="00CB711F"/>
    <w:rsid w:val="00CB71C8"/>
    <w:rsid w:val="00CB7C71"/>
    <w:rsid w:val="00CB7CB8"/>
    <w:rsid w:val="00CC0598"/>
    <w:rsid w:val="00CC07B8"/>
    <w:rsid w:val="00CC0DD7"/>
    <w:rsid w:val="00CC1020"/>
    <w:rsid w:val="00CC1621"/>
    <w:rsid w:val="00CC177A"/>
    <w:rsid w:val="00CC197A"/>
    <w:rsid w:val="00CC1CC1"/>
    <w:rsid w:val="00CC1E88"/>
    <w:rsid w:val="00CC26D4"/>
    <w:rsid w:val="00CC277C"/>
    <w:rsid w:val="00CC2AA4"/>
    <w:rsid w:val="00CC2DBA"/>
    <w:rsid w:val="00CC3312"/>
    <w:rsid w:val="00CC5921"/>
    <w:rsid w:val="00CC5D98"/>
    <w:rsid w:val="00CC5E8A"/>
    <w:rsid w:val="00CC6029"/>
    <w:rsid w:val="00CC6092"/>
    <w:rsid w:val="00CC6109"/>
    <w:rsid w:val="00CC6D0B"/>
    <w:rsid w:val="00CC6EDA"/>
    <w:rsid w:val="00CC72EE"/>
    <w:rsid w:val="00CD0423"/>
    <w:rsid w:val="00CD0B9D"/>
    <w:rsid w:val="00CD0D95"/>
    <w:rsid w:val="00CD0EA8"/>
    <w:rsid w:val="00CD11F8"/>
    <w:rsid w:val="00CD129C"/>
    <w:rsid w:val="00CD1E43"/>
    <w:rsid w:val="00CD2ABD"/>
    <w:rsid w:val="00CD2FA6"/>
    <w:rsid w:val="00CD36F3"/>
    <w:rsid w:val="00CD3E20"/>
    <w:rsid w:val="00CD3E55"/>
    <w:rsid w:val="00CD3F51"/>
    <w:rsid w:val="00CD4270"/>
    <w:rsid w:val="00CD46DB"/>
    <w:rsid w:val="00CD4CC0"/>
    <w:rsid w:val="00CD4D01"/>
    <w:rsid w:val="00CD4FFC"/>
    <w:rsid w:val="00CD54F6"/>
    <w:rsid w:val="00CD6E59"/>
    <w:rsid w:val="00CD6FEE"/>
    <w:rsid w:val="00CD7D0D"/>
    <w:rsid w:val="00CD7DC1"/>
    <w:rsid w:val="00CD7EB9"/>
    <w:rsid w:val="00CE0B27"/>
    <w:rsid w:val="00CE1345"/>
    <w:rsid w:val="00CE16B1"/>
    <w:rsid w:val="00CE1910"/>
    <w:rsid w:val="00CE19C4"/>
    <w:rsid w:val="00CE1FA0"/>
    <w:rsid w:val="00CE23D6"/>
    <w:rsid w:val="00CE2483"/>
    <w:rsid w:val="00CE30F3"/>
    <w:rsid w:val="00CE323A"/>
    <w:rsid w:val="00CE343A"/>
    <w:rsid w:val="00CE3B7D"/>
    <w:rsid w:val="00CE3D73"/>
    <w:rsid w:val="00CE4108"/>
    <w:rsid w:val="00CE4414"/>
    <w:rsid w:val="00CE4C1D"/>
    <w:rsid w:val="00CE4CD3"/>
    <w:rsid w:val="00CE51BC"/>
    <w:rsid w:val="00CE551F"/>
    <w:rsid w:val="00CE57E8"/>
    <w:rsid w:val="00CE60ED"/>
    <w:rsid w:val="00CE650E"/>
    <w:rsid w:val="00CE67BC"/>
    <w:rsid w:val="00CE6D43"/>
    <w:rsid w:val="00CE70D6"/>
    <w:rsid w:val="00CE72F1"/>
    <w:rsid w:val="00CE7340"/>
    <w:rsid w:val="00CE753A"/>
    <w:rsid w:val="00CE7877"/>
    <w:rsid w:val="00CF00D8"/>
    <w:rsid w:val="00CF0B32"/>
    <w:rsid w:val="00CF0F7F"/>
    <w:rsid w:val="00CF1494"/>
    <w:rsid w:val="00CF15D4"/>
    <w:rsid w:val="00CF1B9E"/>
    <w:rsid w:val="00CF1F58"/>
    <w:rsid w:val="00CF23F3"/>
    <w:rsid w:val="00CF2C11"/>
    <w:rsid w:val="00CF34C0"/>
    <w:rsid w:val="00CF358E"/>
    <w:rsid w:val="00CF367E"/>
    <w:rsid w:val="00CF3AE4"/>
    <w:rsid w:val="00CF3D0C"/>
    <w:rsid w:val="00CF3E45"/>
    <w:rsid w:val="00CF4406"/>
    <w:rsid w:val="00CF451F"/>
    <w:rsid w:val="00CF4EE1"/>
    <w:rsid w:val="00CF4FF5"/>
    <w:rsid w:val="00CF55A1"/>
    <w:rsid w:val="00CF5835"/>
    <w:rsid w:val="00CF5B41"/>
    <w:rsid w:val="00CF5DD4"/>
    <w:rsid w:val="00CF6370"/>
    <w:rsid w:val="00CF7019"/>
    <w:rsid w:val="00CF7221"/>
    <w:rsid w:val="00CF72C5"/>
    <w:rsid w:val="00CF77EC"/>
    <w:rsid w:val="00CF7BEF"/>
    <w:rsid w:val="00CF7EBB"/>
    <w:rsid w:val="00CF7EDF"/>
    <w:rsid w:val="00D0023D"/>
    <w:rsid w:val="00D00B0B"/>
    <w:rsid w:val="00D00EB6"/>
    <w:rsid w:val="00D01312"/>
    <w:rsid w:val="00D01367"/>
    <w:rsid w:val="00D014CB"/>
    <w:rsid w:val="00D01665"/>
    <w:rsid w:val="00D01C9C"/>
    <w:rsid w:val="00D026E6"/>
    <w:rsid w:val="00D03126"/>
    <w:rsid w:val="00D03242"/>
    <w:rsid w:val="00D0354C"/>
    <w:rsid w:val="00D0406D"/>
    <w:rsid w:val="00D0438F"/>
    <w:rsid w:val="00D04593"/>
    <w:rsid w:val="00D04699"/>
    <w:rsid w:val="00D04A01"/>
    <w:rsid w:val="00D04F83"/>
    <w:rsid w:val="00D05163"/>
    <w:rsid w:val="00D0568E"/>
    <w:rsid w:val="00D05AAC"/>
    <w:rsid w:val="00D05C49"/>
    <w:rsid w:val="00D066E4"/>
    <w:rsid w:val="00D06AF5"/>
    <w:rsid w:val="00D06E02"/>
    <w:rsid w:val="00D07205"/>
    <w:rsid w:val="00D0775A"/>
    <w:rsid w:val="00D07D5D"/>
    <w:rsid w:val="00D07E34"/>
    <w:rsid w:val="00D104D0"/>
    <w:rsid w:val="00D10725"/>
    <w:rsid w:val="00D107AF"/>
    <w:rsid w:val="00D11329"/>
    <w:rsid w:val="00D124E7"/>
    <w:rsid w:val="00D1306E"/>
    <w:rsid w:val="00D132C3"/>
    <w:rsid w:val="00D136E9"/>
    <w:rsid w:val="00D13D29"/>
    <w:rsid w:val="00D1400F"/>
    <w:rsid w:val="00D14361"/>
    <w:rsid w:val="00D147B5"/>
    <w:rsid w:val="00D14AE7"/>
    <w:rsid w:val="00D14B37"/>
    <w:rsid w:val="00D14F44"/>
    <w:rsid w:val="00D1532A"/>
    <w:rsid w:val="00D153B1"/>
    <w:rsid w:val="00D15BA8"/>
    <w:rsid w:val="00D15D9F"/>
    <w:rsid w:val="00D15DC4"/>
    <w:rsid w:val="00D15F13"/>
    <w:rsid w:val="00D16735"/>
    <w:rsid w:val="00D169A9"/>
    <w:rsid w:val="00D16ADA"/>
    <w:rsid w:val="00D16CC4"/>
    <w:rsid w:val="00D17348"/>
    <w:rsid w:val="00D177C5"/>
    <w:rsid w:val="00D1788F"/>
    <w:rsid w:val="00D178EF"/>
    <w:rsid w:val="00D17AAB"/>
    <w:rsid w:val="00D17F01"/>
    <w:rsid w:val="00D2000B"/>
    <w:rsid w:val="00D2027B"/>
    <w:rsid w:val="00D205F1"/>
    <w:rsid w:val="00D20EE7"/>
    <w:rsid w:val="00D213AC"/>
    <w:rsid w:val="00D215B8"/>
    <w:rsid w:val="00D2163D"/>
    <w:rsid w:val="00D218A4"/>
    <w:rsid w:val="00D22C5C"/>
    <w:rsid w:val="00D22D59"/>
    <w:rsid w:val="00D24270"/>
    <w:rsid w:val="00D24482"/>
    <w:rsid w:val="00D2454A"/>
    <w:rsid w:val="00D249E6"/>
    <w:rsid w:val="00D254E9"/>
    <w:rsid w:val="00D25572"/>
    <w:rsid w:val="00D25D5B"/>
    <w:rsid w:val="00D262A5"/>
    <w:rsid w:val="00D2648F"/>
    <w:rsid w:val="00D26862"/>
    <w:rsid w:val="00D269F9"/>
    <w:rsid w:val="00D26AE9"/>
    <w:rsid w:val="00D272E6"/>
    <w:rsid w:val="00D27710"/>
    <w:rsid w:val="00D27799"/>
    <w:rsid w:val="00D30050"/>
    <w:rsid w:val="00D3053D"/>
    <w:rsid w:val="00D30EAB"/>
    <w:rsid w:val="00D31286"/>
    <w:rsid w:val="00D31317"/>
    <w:rsid w:val="00D31877"/>
    <w:rsid w:val="00D31B52"/>
    <w:rsid w:val="00D323C3"/>
    <w:rsid w:val="00D32E5E"/>
    <w:rsid w:val="00D33068"/>
    <w:rsid w:val="00D331CA"/>
    <w:rsid w:val="00D33741"/>
    <w:rsid w:val="00D33805"/>
    <w:rsid w:val="00D33E5F"/>
    <w:rsid w:val="00D340C9"/>
    <w:rsid w:val="00D34202"/>
    <w:rsid w:val="00D3456C"/>
    <w:rsid w:val="00D346EF"/>
    <w:rsid w:val="00D34742"/>
    <w:rsid w:val="00D34833"/>
    <w:rsid w:val="00D34EF7"/>
    <w:rsid w:val="00D36C23"/>
    <w:rsid w:val="00D371E6"/>
    <w:rsid w:val="00D37961"/>
    <w:rsid w:val="00D40228"/>
    <w:rsid w:val="00D40381"/>
    <w:rsid w:val="00D403AD"/>
    <w:rsid w:val="00D4138E"/>
    <w:rsid w:val="00D41DE3"/>
    <w:rsid w:val="00D41E75"/>
    <w:rsid w:val="00D42057"/>
    <w:rsid w:val="00D424C5"/>
    <w:rsid w:val="00D42874"/>
    <w:rsid w:val="00D4318E"/>
    <w:rsid w:val="00D43410"/>
    <w:rsid w:val="00D43608"/>
    <w:rsid w:val="00D43654"/>
    <w:rsid w:val="00D43CC9"/>
    <w:rsid w:val="00D43DE3"/>
    <w:rsid w:val="00D441AF"/>
    <w:rsid w:val="00D445A4"/>
    <w:rsid w:val="00D4465F"/>
    <w:rsid w:val="00D44B17"/>
    <w:rsid w:val="00D44F6B"/>
    <w:rsid w:val="00D45286"/>
    <w:rsid w:val="00D45577"/>
    <w:rsid w:val="00D45B20"/>
    <w:rsid w:val="00D45BB8"/>
    <w:rsid w:val="00D45C47"/>
    <w:rsid w:val="00D460B2"/>
    <w:rsid w:val="00D46367"/>
    <w:rsid w:val="00D464B9"/>
    <w:rsid w:val="00D464F6"/>
    <w:rsid w:val="00D46C92"/>
    <w:rsid w:val="00D46CD2"/>
    <w:rsid w:val="00D471F9"/>
    <w:rsid w:val="00D4781F"/>
    <w:rsid w:val="00D50321"/>
    <w:rsid w:val="00D50A39"/>
    <w:rsid w:val="00D50C86"/>
    <w:rsid w:val="00D50CAE"/>
    <w:rsid w:val="00D50D84"/>
    <w:rsid w:val="00D51252"/>
    <w:rsid w:val="00D51699"/>
    <w:rsid w:val="00D516E2"/>
    <w:rsid w:val="00D519C2"/>
    <w:rsid w:val="00D51E4F"/>
    <w:rsid w:val="00D51FFA"/>
    <w:rsid w:val="00D520EE"/>
    <w:rsid w:val="00D5289A"/>
    <w:rsid w:val="00D53756"/>
    <w:rsid w:val="00D53E09"/>
    <w:rsid w:val="00D53FD0"/>
    <w:rsid w:val="00D54006"/>
    <w:rsid w:val="00D5408E"/>
    <w:rsid w:val="00D541BD"/>
    <w:rsid w:val="00D54938"/>
    <w:rsid w:val="00D54B18"/>
    <w:rsid w:val="00D54F32"/>
    <w:rsid w:val="00D558A2"/>
    <w:rsid w:val="00D55910"/>
    <w:rsid w:val="00D560C8"/>
    <w:rsid w:val="00D564CA"/>
    <w:rsid w:val="00D567AF"/>
    <w:rsid w:val="00D604D3"/>
    <w:rsid w:val="00D60D5D"/>
    <w:rsid w:val="00D61046"/>
    <w:rsid w:val="00D615E5"/>
    <w:rsid w:val="00D61673"/>
    <w:rsid w:val="00D61C09"/>
    <w:rsid w:val="00D61CC2"/>
    <w:rsid w:val="00D63200"/>
    <w:rsid w:val="00D63432"/>
    <w:rsid w:val="00D63466"/>
    <w:rsid w:val="00D63524"/>
    <w:rsid w:val="00D636D8"/>
    <w:rsid w:val="00D63A0E"/>
    <w:rsid w:val="00D63A62"/>
    <w:rsid w:val="00D63ECE"/>
    <w:rsid w:val="00D64606"/>
    <w:rsid w:val="00D65397"/>
    <w:rsid w:val="00D65C2B"/>
    <w:rsid w:val="00D65F3A"/>
    <w:rsid w:val="00D6616F"/>
    <w:rsid w:val="00D66CEC"/>
    <w:rsid w:val="00D6742A"/>
    <w:rsid w:val="00D70494"/>
    <w:rsid w:val="00D705D0"/>
    <w:rsid w:val="00D70A3C"/>
    <w:rsid w:val="00D71471"/>
    <w:rsid w:val="00D71BA8"/>
    <w:rsid w:val="00D72240"/>
    <w:rsid w:val="00D72364"/>
    <w:rsid w:val="00D724A9"/>
    <w:rsid w:val="00D72987"/>
    <w:rsid w:val="00D72A69"/>
    <w:rsid w:val="00D72FDB"/>
    <w:rsid w:val="00D736B1"/>
    <w:rsid w:val="00D73C91"/>
    <w:rsid w:val="00D741FE"/>
    <w:rsid w:val="00D744A5"/>
    <w:rsid w:val="00D754C9"/>
    <w:rsid w:val="00D758FE"/>
    <w:rsid w:val="00D75D2C"/>
    <w:rsid w:val="00D75D6E"/>
    <w:rsid w:val="00D761F7"/>
    <w:rsid w:val="00D763CC"/>
    <w:rsid w:val="00D76863"/>
    <w:rsid w:val="00D7688F"/>
    <w:rsid w:val="00D7694B"/>
    <w:rsid w:val="00D7755E"/>
    <w:rsid w:val="00D775F8"/>
    <w:rsid w:val="00D7792E"/>
    <w:rsid w:val="00D7799A"/>
    <w:rsid w:val="00D77D8D"/>
    <w:rsid w:val="00D77F12"/>
    <w:rsid w:val="00D8099E"/>
    <w:rsid w:val="00D80AD4"/>
    <w:rsid w:val="00D80C31"/>
    <w:rsid w:val="00D8199C"/>
    <w:rsid w:val="00D827F2"/>
    <w:rsid w:val="00D82C85"/>
    <w:rsid w:val="00D835B0"/>
    <w:rsid w:val="00D8394C"/>
    <w:rsid w:val="00D84287"/>
    <w:rsid w:val="00D84465"/>
    <w:rsid w:val="00D84D13"/>
    <w:rsid w:val="00D85060"/>
    <w:rsid w:val="00D857D3"/>
    <w:rsid w:val="00D85C7F"/>
    <w:rsid w:val="00D85E52"/>
    <w:rsid w:val="00D86624"/>
    <w:rsid w:val="00D8679C"/>
    <w:rsid w:val="00D86CAB"/>
    <w:rsid w:val="00D871C9"/>
    <w:rsid w:val="00D87A85"/>
    <w:rsid w:val="00D87B06"/>
    <w:rsid w:val="00D87B64"/>
    <w:rsid w:val="00D90060"/>
    <w:rsid w:val="00D902D1"/>
    <w:rsid w:val="00D903D3"/>
    <w:rsid w:val="00D90A48"/>
    <w:rsid w:val="00D90ABD"/>
    <w:rsid w:val="00D91B77"/>
    <w:rsid w:val="00D91E32"/>
    <w:rsid w:val="00D9238C"/>
    <w:rsid w:val="00D92EF3"/>
    <w:rsid w:val="00D92F01"/>
    <w:rsid w:val="00D93562"/>
    <w:rsid w:val="00D945DA"/>
    <w:rsid w:val="00D946AF"/>
    <w:rsid w:val="00D94FED"/>
    <w:rsid w:val="00D95654"/>
    <w:rsid w:val="00D96302"/>
    <w:rsid w:val="00D97790"/>
    <w:rsid w:val="00D97C8A"/>
    <w:rsid w:val="00D97CD0"/>
    <w:rsid w:val="00D97D5F"/>
    <w:rsid w:val="00DA01BE"/>
    <w:rsid w:val="00DA02CE"/>
    <w:rsid w:val="00DA050B"/>
    <w:rsid w:val="00DA0552"/>
    <w:rsid w:val="00DA056F"/>
    <w:rsid w:val="00DA0843"/>
    <w:rsid w:val="00DA11D5"/>
    <w:rsid w:val="00DA1355"/>
    <w:rsid w:val="00DA1B47"/>
    <w:rsid w:val="00DA23AE"/>
    <w:rsid w:val="00DA39A3"/>
    <w:rsid w:val="00DA3FD1"/>
    <w:rsid w:val="00DA4A2B"/>
    <w:rsid w:val="00DA4CC0"/>
    <w:rsid w:val="00DA4FDF"/>
    <w:rsid w:val="00DA5120"/>
    <w:rsid w:val="00DA53DD"/>
    <w:rsid w:val="00DA59C7"/>
    <w:rsid w:val="00DA6157"/>
    <w:rsid w:val="00DA6554"/>
    <w:rsid w:val="00DA6603"/>
    <w:rsid w:val="00DA7CF9"/>
    <w:rsid w:val="00DA7EDD"/>
    <w:rsid w:val="00DB008F"/>
    <w:rsid w:val="00DB0120"/>
    <w:rsid w:val="00DB02D5"/>
    <w:rsid w:val="00DB1063"/>
    <w:rsid w:val="00DB1072"/>
    <w:rsid w:val="00DB18D0"/>
    <w:rsid w:val="00DB2227"/>
    <w:rsid w:val="00DB281A"/>
    <w:rsid w:val="00DB2BA9"/>
    <w:rsid w:val="00DB2BFB"/>
    <w:rsid w:val="00DB34A2"/>
    <w:rsid w:val="00DB41F3"/>
    <w:rsid w:val="00DB4213"/>
    <w:rsid w:val="00DB474C"/>
    <w:rsid w:val="00DB591A"/>
    <w:rsid w:val="00DB59F6"/>
    <w:rsid w:val="00DB6234"/>
    <w:rsid w:val="00DB624B"/>
    <w:rsid w:val="00DB66CE"/>
    <w:rsid w:val="00DB678D"/>
    <w:rsid w:val="00DB6B97"/>
    <w:rsid w:val="00DB6D8A"/>
    <w:rsid w:val="00DB74F7"/>
    <w:rsid w:val="00DB7DD3"/>
    <w:rsid w:val="00DC0724"/>
    <w:rsid w:val="00DC09FD"/>
    <w:rsid w:val="00DC0AB4"/>
    <w:rsid w:val="00DC11FD"/>
    <w:rsid w:val="00DC1297"/>
    <w:rsid w:val="00DC18FE"/>
    <w:rsid w:val="00DC24EF"/>
    <w:rsid w:val="00DC2893"/>
    <w:rsid w:val="00DC2DF0"/>
    <w:rsid w:val="00DC303D"/>
    <w:rsid w:val="00DC4089"/>
    <w:rsid w:val="00DC439A"/>
    <w:rsid w:val="00DC4866"/>
    <w:rsid w:val="00DC5651"/>
    <w:rsid w:val="00DC5F43"/>
    <w:rsid w:val="00DC682B"/>
    <w:rsid w:val="00DC6927"/>
    <w:rsid w:val="00DC6BFC"/>
    <w:rsid w:val="00DC6C8C"/>
    <w:rsid w:val="00DC6E02"/>
    <w:rsid w:val="00DC77E9"/>
    <w:rsid w:val="00DD0572"/>
    <w:rsid w:val="00DD08D1"/>
    <w:rsid w:val="00DD0B12"/>
    <w:rsid w:val="00DD0E18"/>
    <w:rsid w:val="00DD12B9"/>
    <w:rsid w:val="00DD1BA8"/>
    <w:rsid w:val="00DD22A2"/>
    <w:rsid w:val="00DD22F9"/>
    <w:rsid w:val="00DD24C7"/>
    <w:rsid w:val="00DD2969"/>
    <w:rsid w:val="00DD2993"/>
    <w:rsid w:val="00DD2D6E"/>
    <w:rsid w:val="00DD33DC"/>
    <w:rsid w:val="00DD34A6"/>
    <w:rsid w:val="00DD36EF"/>
    <w:rsid w:val="00DD38B0"/>
    <w:rsid w:val="00DD3EAC"/>
    <w:rsid w:val="00DD3FD0"/>
    <w:rsid w:val="00DD4B89"/>
    <w:rsid w:val="00DD50E2"/>
    <w:rsid w:val="00DD5272"/>
    <w:rsid w:val="00DD54F8"/>
    <w:rsid w:val="00DD5564"/>
    <w:rsid w:val="00DD5F3B"/>
    <w:rsid w:val="00DD638F"/>
    <w:rsid w:val="00DD664E"/>
    <w:rsid w:val="00DD6E94"/>
    <w:rsid w:val="00DD7023"/>
    <w:rsid w:val="00DD73C0"/>
    <w:rsid w:val="00DD7670"/>
    <w:rsid w:val="00DD7AA9"/>
    <w:rsid w:val="00DD7D1F"/>
    <w:rsid w:val="00DE0324"/>
    <w:rsid w:val="00DE1192"/>
    <w:rsid w:val="00DE1614"/>
    <w:rsid w:val="00DE1975"/>
    <w:rsid w:val="00DE1C4D"/>
    <w:rsid w:val="00DE28A6"/>
    <w:rsid w:val="00DE2C5A"/>
    <w:rsid w:val="00DE2DED"/>
    <w:rsid w:val="00DE31B5"/>
    <w:rsid w:val="00DE3298"/>
    <w:rsid w:val="00DE3723"/>
    <w:rsid w:val="00DE376B"/>
    <w:rsid w:val="00DE37AD"/>
    <w:rsid w:val="00DE39E4"/>
    <w:rsid w:val="00DE3B1A"/>
    <w:rsid w:val="00DE3B34"/>
    <w:rsid w:val="00DE3F7A"/>
    <w:rsid w:val="00DE490B"/>
    <w:rsid w:val="00DE4D22"/>
    <w:rsid w:val="00DE58CB"/>
    <w:rsid w:val="00DE5971"/>
    <w:rsid w:val="00DE5D25"/>
    <w:rsid w:val="00DE65D6"/>
    <w:rsid w:val="00DE6D8B"/>
    <w:rsid w:val="00DE74BA"/>
    <w:rsid w:val="00DE7CC9"/>
    <w:rsid w:val="00DF04BF"/>
    <w:rsid w:val="00DF106A"/>
    <w:rsid w:val="00DF1350"/>
    <w:rsid w:val="00DF16A3"/>
    <w:rsid w:val="00DF21BC"/>
    <w:rsid w:val="00DF21E2"/>
    <w:rsid w:val="00DF288A"/>
    <w:rsid w:val="00DF2AAC"/>
    <w:rsid w:val="00DF3658"/>
    <w:rsid w:val="00DF38EA"/>
    <w:rsid w:val="00DF4038"/>
    <w:rsid w:val="00DF4382"/>
    <w:rsid w:val="00DF457E"/>
    <w:rsid w:val="00DF4C1F"/>
    <w:rsid w:val="00DF50A7"/>
    <w:rsid w:val="00DF601D"/>
    <w:rsid w:val="00DF6549"/>
    <w:rsid w:val="00DF6577"/>
    <w:rsid w:val="00DF69A0"/>
    <w:rsid w:val="00DF6B33"/>
    <w:rsid w:val="00DF710F"/>
    <w:rsid w:val="00DF7233"/>
    <w:rsid w:val="00DF74ED"/>
    <w:rsid w:val="00DF750E"/>
    <w:rsid w:val="00DF751F"/>
    <w:rsid w:val="00DF7B0A"/>
    <w:rsid w:val="00DF7B4E"/>
    <w:rsid w:val="00DF7B72"/>
    <w:rsid w:val="00DF7CB1"/>
    <w:rsid w:val="00DF7E06"/>
    <w:rsid w:val="00E0035D"/>
    <w:rsid w:val="00E00440"/>
    <w:rsid w:val="00E00806"/>
    <w:rsid w:val="00E00979"/>
    <w:rsid w:val="00E00BA5"/>
    <w:rsid w:val="00E00F89"/>
    <w:rsid w:val="00E01267"/>
    <w:rsid w:val="00E01414"/>
    <w:rsid w:val="00E01E6D"/>
    <w:rsid w:val="00E02084"/>
    <w:rsid w:val="00E0240D"/>
    <w:rsid w:val="00E02432"/>
    <w:rsid w:val="00E02748"/>
    <w:rsid w:val="00E0315A"/>
    <w:rsid w:val="00E032C6"/>
    <w:rsid w:val="00E03578"/>
    <w:rsid w:val="00E040DA"/>
    <w:rsid w:val="00E0429F"/>
    <w:rsid w:val="00E045EF"/>
    <w:rsid w:val="00E048C2"/>
    <w:rsid w:val="00E049A1"/>
    <w:rsid w:val="00E04B21"/>
    <w:rsid w:val="00E04BC4"/>
    <w:rsid w:val="00E0521A"/>
    <w:rsid w:val="00E055B1"/>
    <w:rsid w:val="00E05A68"/>
    <w:rsid w:val="00E05DA5"/>
    <w:rsid w:val="00E05DFD"/>
    <w:rsid w:val="00E05E5B"/>
    <w:rsid w:val="00E05E97"/>
    <w:rsid w:val="00E0621B"/>
    <w:rsid w:val="00E062D2"/>
    <w:rsid w:val="00E06A02"/>
    <w:rsid w:val="00E07355"/>
    <w:rsid w:val="00E0759A"/>
    <w:rsid w:val="00E076CC"/>
    <w:rsid w:val="00E07C7A"/>
    <w:rsid w:val="00E07F39"/>
    <w:rsid w:val="00E07F7B"/>
    <w:rsid w:val="00E10341"/>
    <w:rsid w:val="00E10370"/>
    <w:rsid w:val="00E10902"/>
    <w:rsid w:val="00E109A7"/>
    <w:rsid w:val="00E10B49"/>
    <w:rsid w:val="00E10ECA"/>
    <w:rsid w:val="00E112F3"/>
    <w:rsid w:val="00E118F2"/>
    <w:rsid w:val="00E127CE"/>
    <w:rsid w:val="00E128D7"/>
    <w:rsid w:val="00E1368C"/>
    <w:rsid w:val="00E13722"/>
    <w:rsid w:val="00E150B6"/>
    <w:rsid w:val="00E15647"/>
    <w:rsid w:val="00E15D18"/>
    <w:rsid w:val="00E1612D"/>
    <w:rsid w:val="00E1614C"/>
    <w:rsid w:val="00E163C5"/>
    <w:rsid w:val="00E16686"/>
    <w:rsid w:val="00E16966"/>
    <w:rsid w:val="00E1697B"/>
    <w:rsid w:val="00E1774A"/>
    <w:rsid w:val="00E17A74"/>
    <w:rsid w:val="00E207DE"/>
    <w:rsid w:val="00E2093A"/>
    <w:rsid w:val="00E21308"/>
    <w:rsid w:val="00E214D9"/>
    <w:rsid w:val="00E22007"/>
    <w:rsid w:val="00E22878"/>
    <w:rsid w:val="00E23970"/>
    <w:rsid w:val="00E23A60"/>
    <w:rsid w:val="00E23D73"/>
    <w:rsid w:val="00E23DE1"/>
    <w:rsid w:val="00E24254"/>
    <w:rsid w:val="00E243F9"/>
    <w:rsid w:val="00E2461B"/>
    <w:rsid w:val="00E258C6"/>
    <w:rsid w:val="00E25A73"/>
    <w:rsid w:val="00E25B59"/>
    <w:rsid w:val="00E25C49"/>
    <w:rsid w:val="00E25E93"/>
    <w:rsid w:val="00E264D3"/>
    <w:rsid w:val="00E26BB0"/>
    <w:rsid w:val="00E27029"/>
    <w:rsid w:val="00E2770A"/>
    <w:rsid w:val="00E277FD"/>
    <w:rsid w:val="00E27905"/>
    <w:rsid w:val="00E27C9D"/>
    <w:rsid w:val="00E27D38"/>
    <w:rsid w:val="00E304B2"/>
    <w:rsid w:val="00E3055E"/>
    <w:rsid w:val="00E30DF2"/>
    <w:rsid w:val="00E310C2"/>
    <w:rsid w:val="00E31957"/>
    <w:rsid w:val="00E31A1E"/>
    <w:rsid w:val="00E33153"/>
    <w:rsid w:val="00E33634"/>
    <w:rsid w:val="00E33ABD"/>
    <w:rsid w:val="00E33C12"/>
    <w:rsid w:val="00E343FA"/>
    <w:rsid w:val="00E34405"/>
    <w:rsid w:val="00E34800"/>
    <w:rsid w:val="00E34E01"/>
    <w:rsid w:val="00E35648"/>
    <w:rsid w:val="00E35F98"/>
    <w:rsid w:val="00E36005"/>
    <w:rsid w:val="00E36BD1"/>
    <w:rsid w:val="00E37373"/>
    <w:rsid w:val="00E3746E"/>
    <w:rsid w:val="00E3756E"/>
    <w:rsid w:val="00E37E08"/>
    <w:rsid w:val="00E409C0"/>
    <w:rsid w:val="00E40CEE"/>
    <w:rsid w:val="00E418AE"/>
    <w:rsid w:val="00E41C2A"/>
    <w:rsid w:val="00E41E92"/>
    <w:rsid w:val="00E41EE9"/>
    <w:rsid w:val="00E42114"/>
    <w:rsid w:val="00E4236B"/>
    <w:rsid w:val="00E426E8"/>
    <w:rsid w:val="00E43465"/>
    <w:rsid w:val="00E43588"/>
    <w:rsid w:val="00E437D6"/>
    <w:rsid w:val="00E43B9E"/>
    <w:rsid w:val="00E43EC7"/>
    <w:rsid w:val="00E44106"/>
    <w:rsid w:val="00E4412E"/>
    <w:rsid w:val="00E4437A"/>
    <w:rsid w:val="00E4446F"/>
    <w:rsid w:val="00E4459F"/>
    <w:rsid w:val="00E44F72"/>
    <w:rsid w:val="00E4515F"/>
    <w:rsid w:val="00E45165"/>
    <w:rsid w:val="00E45725"/>
    <w:rsid w:val="00E45796"/>
    <w:rsid w:val="00E45BD5"/>
    <w:rsid w:val="00E45FAE"/>
    <w:rsid w:val="00E46A17"/>
    <w:rsid w:val="00E47B93"/>
    <w:rsid w:val="00E51372"/>
    <w:rsid w:val="00E513CD"/>
    <w:rsid w:val="00E5184E"/>
    <w:rsid w:val="00E51E2A"/>
    <w:rsid w:val="00E52386"/>
    <w:rsid w:val="00E52657"/>
    <w:rsid w:val="00E527C9"/>
    <w:rsid w:val="00E527E5"/>
    <w:rsid w:val="00E52889"/>
    <w:rsid w:val="00E52ECC"/>
    <w:rsid w:val="00E53269"/>
    <w:rsid w:val="00E53385"/>
    <w:rsid w:val="00E535CC"/>
    <w:rsid w:val="00E53BAB"/>
    <w:rsid w:val="00E5409F"/>
    <w:rsid w:val="00E5461B"/>
    <w:rsid w:val="00E54A3A"/>
    <w:rsid w:val="00E54AA6"/>
    <w:rsid w:val="00E54CCD"/>
    <w:rsid w:val="00E54DA9"/>
    <w:rsid w:val="00E552BB"/>
    <w:rsid w:val="00E55508"/>
    <w:rsid w:val="00E55AC4"/>
    <w:rsid w:val="00E55AD8"/>
    <w:rsid w:val="00E561C4"/>
    <w:rsid w:val="00E56CD0"/>
    <w:rsid w:val="00E57402"/>
    <w:rsid w:val="00E575B6"/>
    <w:rsid w:val="00E5760B"/>
    <w:rsid w:val="00E60065"/>
    <w:rsid w:val="00E601B2"/>
    <w:rsid w:val="00E60248"/>
    <w:rsid w:val="00E60A70"/>
    <w:rsid w:val="00E60D30"/>
    <w:rsid w:val="00E614B9"/>
    <w:rsid w:val="00E61FE5"/>
    <w:rsid w:val="00E62163"/>
    <w:rsid w:val="00E6236C"/>
    <w:rsid w:val="00E626A1"/>
    <w:rsid w:val="00E638A5"/>
    <w:rsid w:val="00E63EEC"/>
    <w:rsid w:val="00E63F4A"/>
    <w:rsid w:val="00E6407D"/>
    <w:rsid w:val="00E641FE"/>
    <w:rsid w:val="00E647CB"/>
    <w:rsid w:val="00E64B8C"/>
    <w:rsid w:val="00E64BA3"/>
    <w:rsid w:val="00E6508F"/>
    <w:rsid w:val="00E656B4"/>
    <w:rsid w:val="00E65BB2"/>
    <w:rsid w:val="00E65BFC"/>
    <w:rsid w:val="00E6651F"/>
    <w:rsid w:val="00E66827"/>
    <w:rsid w:val="00E66BB0"/>
    <w:rsid w:val="00E66CFA"/>
    <w:rsid w:val="00E66E01"/>
    <w:rsid w:val="00E67162"/>
    <w:rsid w:val="00E67F13"/>
    <w:rsid w:val="00E7092A"/>
    <w:rsid w:val="00E70A4B"/>
    <w:rsid w:val="00E70F7A"/>
    <w:rsid w:val="00E711AC"/>
    <w:rsid w:val="00E71806"/>
    <w:rsid w:val="00E71CFE"/>
    <w:rsid w:val="00E7211B"/>
    <w:rsid w:val="00E727F7"/>
    <w:rsid w:val="00E72901"/>
    <w:rsid w:val="00E736D8"/>
    <w:rsid w:val="00E737A7"/>
    <w:rsid w:val="00E739DD"/>
    <w:rsid w:val="00E74163"/>
    <w:rsid w:val="00E74CE7"/>
    <w:rsid w:val="00E7569F"/>
    <w:rsid w:val="00E758DE"/>
    <w:rsid w:val="00E76B72"/>
    <w:rsid w:val="00E77372"/>
    <w:rsid w:val="00E778DC"/>
    <w:rsid w:val="00E77B69"/>
    <w:rsid w:val="00E77C21"/>
    <w:rsid w:val="00E77C5B"/>
    <w:rsid w:val="00E8039D"/>
    <w:rsid w:val="00E804D5"/>
    <w:rsid w:val="00E80AEF"/>
    <w:rsid w:val="00E80C3B"/>
    <w:rsid w:val="00E80D37"/>
    <w:rsid w:val="00E81317"/>
    <w:rsid w:val="00E81353"/>
    <w:rsid w:val="00E819CC"/>
    <w:rsid w:val="00E819D0"/>
    <w:rsid w:val="00E81C0C"/>
    <w:rsid w:val="00E81ED0"/>
    <w:rsid w:val="00E836E3"/>
    <w:rsid w:val="00E83C0D"/>
    <w:rsid w:val="00E842A1"/>
    <w:rsid w:val="00E84461"/>
    <w:rsid w:val="00E84DA8"/>
    <w:rsid w:val="00E8547F"/>
    <w:rsid w:val="00E8584A"/>
    <w:rsid w:val="00E85BC5"/>
    <w:rsid w:val="00E85D79"/>
    <w:rsid w:val="00E86510"/>
    <w:rsid w:val="00E86817"/>
    <w:rsid w:val="00E86987"/>
    <w:rsid w:val="00E86B5E"/>
    <w:rsid w:val="00E86EA7"/>
    <w:rsid w:val="00E8735B"/>
    <w:rsid w:val="00E909EB"/>
    <w:rsid w:val="00E9223A"/>
    <w:rsid w:val="00E929A5"/>
    <w:rsid w:val="00E92A27"/>
    <w:rsid w:val="00E92A84"/>
    <w:rsid w:val="00E92E0F"/>
    <w:rsid w:val="00E93A79"/>
    <w:rsid w:val="00E93FAB"/>
    <w:rsid w:val="00E94304"/>
    <w:rsid w:val="00E94713"/>
    <w:rsid w:val="00E94934"/>
    <w:rsid w:val="00E949BE"/>
    <w:rsid w:val="00E94DEB"/>
    <w:rsid w:val="00E952EC"/>
    <w:rsid w:val="00E95E6D"/>
    <w:rsid w:val="00E9602C"/>
    <w:rsid w:val="00E9669E"/>
    <w:rsid w:val="00E969F7"/>
    <w:rsid w:val="00E96CB5"/>
    <w:rsid w:val="00E9717B"/>
    <w:rsid w:val="00E97CDB"/>
    <w:rsid w:val="00EA0A6B"/>
    <w:rsid w:val="00EA0C4C"/>
    <w:rsid w:val="00EA0D86"/>
    <w:rsid w:val="00EA1D1F"/>
    <w:rsid w:val="00EA2550"/>
    <w:rsid w:val="00EA297B"/>
    <w:rsid w:val="00EA32BD"/>
    <w:rsid w:val="00EA3676"/>
    <w:rsid w:val="00EA3E8C"/>
    <w:rsid w:val="00EA409D"/>
    <w:rsid w:val="00EA42F2"/>
    <w:rsid w:val="00EA4668"/>
    <w:rsid w:val="00EA4A90"/>
    <w:rsid w:val="00EA4BB7"/>
    <w:rsid w:val="00EA4C58"/>
    <w:rsid w:val="00EA53D3"/>
    <w:rsid w:val="00EA6783"/>
    <w:rsid w:val="00EA692A"/>
    <w:rsid w:val="00EA6E4C"/>
    <w:rsid w:val="00EA7705"/>
    <w:rsid w:val="00EA7CDF"/>
    <w:rsid w:val="00EA7D20"/>
    <w:rsid w:val="00EB0080"/>
    <w:rsid w:val="00EB03A7"/>
    <w:rsid w:val="00EB0FC7"/>
    <w:rsid w:val="00EB1C45"/>
    <w:rsid w:val="00EB2AB1"/>
    <w:rsid w:val="00EB2D2A"/>
    <w:rsid w:val="00EB30F6"/>
    <w:rsid w:val="00EB372E"/>
    <w:rsid w:val="00EB3C1D"/>
    <w:rsid w:val="00EB49AD"/>
    <w:rsid w:val="00EB49E6"/>
    <w:rsid w:val="00EB4FD8"/>
    <w:rsid w:val="00EB63D2"/>
    <w:rsid w:val="00EB6D0C"/>
    <w:rsid w:val="00EB7701"/>
    <w:rsid w:val="00EC038B"/>
    <w:rsid w:val="00EC0AA8"/>
    <w:rsid w:val="00EC0AEF"/>
    <w:rsid w:val="00EC0F4F"/>
    <w:rsid w:val="00EC12FB"/>
    <w:rsid w:val="00EC14AD"/>
    <w:rsid w:val="00EC1E27"/>
    <w:rsid w:val="00EC232A"/>
    <w:rsid w:val="00EC2B6C"/>
    <w:rsid w:val="00EC2DB9"/>
    <w:rsid w:val="00EC2FFD"/>
    <w:rsid w:val="00EC3235"/>
    <w:rsid w:val="00EC3BF9"/>
    <w:rsid w:val="00EC3FC0"/>
    <w:rsid w:val="00EC412E"/>
    <w:rsid w:val="00EC41BB"/>
    <w:rsid w:val="00EC43D3"/>
    <w:rsid w:val="00EC492E"/>
    <w:rsid w:val="00EC4976"/>
    <w:rsid w:val="00EC4B4E"/>
    <w:rsid w:val="00EC4CD4"/>
    <w:rsid w:val="00EC51F7"/>
    <w:rsid w:val="00EC5856"/>
    <w:rsid w:val="00EC59EB"/>
    <w:rsid w:val="00EC61F5"/>
    <w:rsid w:val="00EC62F8"/>
    <w:rsid w:val="00EC6840"/>
    <w:rsid w:val="00EC6872"/>
    <w:rsid w:val="00EC6B79"/>
    <w:rsid w:val="00EC6CA3"/>
    <w:rsid w:val="00EC6CC6"/>
    <w:rsid w:val="00EC765C"/>
    <w:rsid w:val="00EC798F"/>
    <w:rsid w:val="00EC7E73"/>
    <w:rsid w:val="00ED0075"/>
    <w:rsid w:val="00ED057F"/>
    <w:rsid w:val="00ED082D"/>
    <w:rsid w:val="00ED0E42"/>
    <w:rsid w:val="00ED1776"/>
    <w:rsid w:val="00ED24D1"/>
    <w:rsid w:val="00ED346D"/>
    <w:rsid w:val="00ED38FA"/>
    <w:rsid w:val="00ED39C8"/>
    <w:rsid w:val="00ED3DF4"/>
    <w:rsid w:val="00ED3F97"/>
    <w:rsid w:val="00ED42B5"/>
    <w:rsid w:val="00ED4F07"/>
    <w:rsid w:val="00ED5664"/>
    <w:rsid w:val="00ED5695"/>
    <w:rsid w:val="00ED596D"/>
    <w:rsid w:val="00ED5A28"/>
    <w:rsid w:val="00ED6495"/>
    <w:rsid w:val="00ED6AFE"/>
    <w:rsid w:val="00ED6C70"/>
    <w:rsid w:val="00ED6EB2"/>
    <w:rsid w:val="00ED6ED6"/>
    <w:rsid w:val="00ED7479"/>
    <w:rsid w:val="00ED757A"/>
    <w:rsid w:val="00ED7947"/>
    <w:rsid w:val="00ED797A"/>
    <w:rsid w:val="00EE050A"/>
    <w:rsid w:val="00EE1048"/>
    <w:rsid w:val="00EE145E"/>
    <w:rsid w:val="00EE1713"/>
    <w:rsid w:val="00EE1B3E"/>
    <w:rsid w:val="00EE1C45"/>
    <w:rsid w:val="00EE1FC4"/>
    <w:rsid w:val="00EE23BB"/>
    <w:rsid w:val="00EE23CF"/>
    <w:rsid w:val="00EE258A"/>
    <w:rsid w:val="00EE261E"/>
    <w:rsid w:val="00EE277E"/>
    <w:rsid w:val="00EE287B"/>
    <w:rsid w:val="00EE28C4"/>
    <w:rsid w:val="00EE31D7"/>
    <w:rsid w:val="00EE37D8"/>
    <w:rsid w:val="00EE3C43"/>
    <w:rsid w:val="00EE47CE"/>
    <w:rsid w:val="00EE4A3C"/>
    <w:rsid w:val="00EE4C11"/>
    <w:rsid w:val="00EE4C20"/>
    <w:rsid w:val="00EE4DA6"/>
    <w:rsid w:val="00EE51A8"/>
    <w:rsid w:val="00EE549A"/>
    <w:rsid w:val="00EE5A75"/>
    <w:rsid w:val="00EE652E"/>
    <w:rsid w:val="00EE6DBE"/>
    <w:rsid w:val="00EE73CB"/>
    <w:rsid w:val="00EE742B"/>
    <w:rsid w:val="00EE7510"/>
    <w:rsid w:val="00EE77C2"/>
    <w:rsid w:val="00EE7A69"/>
    <w:rsid w:val="00EF01A2"/>
    <w:rsid w:val="00EF0B94"/>
    <w:rsid w:val="00EF1439"/>
    <w:rsid w:val="00EF1A23"/>
    <w:rsid w:val="00EF245F"/>
    <w:rsid w:val="00EF2A39"/>
    <w:rsid w:val="00EF3109"/>
    <w:rsid w:val="00EF322D"/>
    <w:rsid w:val="00EF3741"/>
    <w:rsid w:val="00EF4086"/>
    <w:rsid w:val="00EF40B1"/>
    <w:rsid w:val="00EF416F"/>
    <w:rsid w:val="00EF41BB"/>
    <w:rsid w:val="00EF4CD7"/>
    <w:rsid w:val="00EF4E88"/>
    <w:rsid w:val="00EF50A3"/>
    <w:rsid w:val="00EF53F2"/>
    <w:rsid w:val="00EF58AA"/>
    <w:rsid w:val="00EF590B"/>
    <w:rsid w:val="00EF5914"/>
    <w:rsid w:val="00EF5E38"/>
    <w:rsid w:val="00EF69B5"/>
    <w:rsid w:val="00EF6DC7"/>
    <w:rsid w:val="00EF713E"/>
    <w:rsid w:val="00EF71A4"/>
    <w:rsid w:val="00EF735C"/>
    <w:rsid w:val="00EF7504"/>
    <w:rsid w:val="00EF7DCB"/>
    <w:rsid w:val="00EF7E34"/>
    <w:rsid w:val="00F0039F"/>
    <w:rsid w:val="00F0073C"/>
    <w:rsid w:val="00F00813"/>
    <w:rsid w:val="00F00BC0"/>
    <w:rsid w:val="00F01E45"/>
    <w:rsid w:val="00F0233B"/>
    <w:rsid w:val="00F0245D"/>
    <w:rsid w:val="00F0253C"/>
    <w:rsid w:val="00F0284D"/>
    <w:rsid w:val="00F03162"/>
    <w:rsid w:val="00F03DF9"/>
    <w:rsid w:val="00F0422E"/>
    <w:rsid w:val="00F0440F"/>
    <w:rsid w:val="00F04B96"/>
    <w:rsid w:val="00F04DE7"/>
    <w:rsid w:val="00F05A35"/>
    <w:rsid w:val="00F067C7"/>
    <w:rsid w:val="00F06CC1"/>
    <w:rsid w:val="00F071CB"/>
    <w:rsid w:val="00F0760E"/>
    <w:rsid w:val="00F07B19"/>
    <w:rsid w:val="00F07C4B"/>
    <w:rsid w:val="00F07DAD"/>
    <w:rsid w:val="00F1009F"/>
    <w:rsid w:val="00F101D0"/>
    <w:rsid w:val="00F10774"/>
    <w:rsid w:val="00F10E89"/>
    <w:rsid w:val="00F10EE8"/>
    <w:rsid w:val="00F10FC0"/>
    <w:rsid w:val="00F11927"/>
    <w:rsid w:val="00F1201E"/>
    <w:rsid w:val="00F12314"/>
    <w:rsid w:val="00F12B38"/>
    <w:rsid w:val="00F12E4E"/>
    <w:rsid w:val="00F12E94"/>
    <w:rsid w:val="00F13171"/>
    <w:rsid w:val="00F131AD"/>
    <w:rsid w:val="00F13E03"/>
    <w:rsid w:val="00F13E85"/>
    <w:rsid w:val="00F14093"/>
    <w:rsid w:val="00F141E6"/>
    <w:rsid w:val="00F15451"/>
    <w:rsid w:val="00F15970"/>
    <w:rsid w:val="00F15D49"/>
    <w:rsid w:val="00F15DFF"/>
    <w:rsid w:val="00F16969"/>
    <w:rsid w:val="00F17036"/>
    <w:rsid w:val="00F17039"/>
    <w:rsid w:val="00F17873"/>
    <w:rsid w:val="00F2000C"/>
    <w:rsid w:val="00F202D9"/>
    <w:rsid w:val="00F2086F"/>
    <w:rsid w:val="00F20B0B"/>
    <w:rsid w:val="00F21054"/>
    <w:rsid w:val="00F213F2"/>
    <w:rsid w:val="00F2179A"/>
    <w:rsid w:val="00F21E89"/>
    <w:rsid w:val="00F22727"/>
    <w:rsid w:val="00F22BEB"/>
    <w:rsid w:val="00F2327A"/>
    <w:rsid w:val="00F237EC"/>
    <w:rsid w:val="00F239CD"/>
    <w:rsid w:val="00F23B36"/>
    <w:rsid w:val="00F24239"/>
    <w:rsid w:val="00F24A87"/>
    <w:rsid w:val="00F24C7E"/>
    <w:rsid w:val="00F24D3E"/>
    <w:rsid w:val="00F24DC0"/>
    <w:rsid w:val="00F24EAF"/>
    <w:rsid w:val="00F25085"/>
    <w:rsid w:val="00F25124"/>
    <w:rsid w:val="00F25E13"/>
    <w:rsid w:val="00F2613C"/>
    <w:rsid w:val="00F2662B"/>
    <w:rsid w:val="00F26AF0"/>
    <w:rsid w:val="00F26BE1"/>
    <w:rsid w:val="00F271A8"/>
    <w:rsid w:val="00F2769A"/>
    <w:rsid w:val="00F2798C"/>
    <w:rsid w:val="00F27C95"/>
    <w:rsid w:val="00F301D4"/>
    <w:rsid w:val="00F31B12"/>
    <w:rsid w:val="00F3202B"/>
    <w:rsid w:val="00F32038"/>
    <w:rsid w:val="00F32106"/>
    <w:rsid w:val="00F32632"/>
    <w:rsid w:val="00F32866"/>
    <w:rsid w:val="00F33371"/>
    <w:rsid w:val="00F34438"/>
    <w:rsid w:val="00F34D18"/>
    <w:rsid w:val="00F36617"/>
    <w:rsid w:val="00F36926"/>
    <w:rsid w:val="00F36BA2"/>
    <w:rsid w:val="00F370DE"/>
    <w:rsid w:val="00F37BCE"/>
    <w:rsid w:val="00F37D61"/>
    <w:rsid w:val="00F40117"/>
    <w:rsid w:val="00F40424"/>
    <w:rsid w:val="00F4047E"/>
    <w:rsid w:val="00F40485"/>
    <w:rsid w:val="00F404A1"/>
    <w:rsid w:val="00F40941"/>
    <w:rsid w:val="00F40942"/>
    <w:rsid w:val="00F40A78"/>
    <w:rsid w:val="00F40AD3"/>
    <w:rsid w:val="00F40BF4"/>
    <w:rsid w:val="00F40CCE"/>
    <w:rsid w:val="00F40EF0"/>
    <w:rsid w:val="00F413F7"/>
    <w:rsid w:val="00F41962"/>
    <w:rsid w:val="00F41B50"/>
    <w:rsid w:val="00F41C4D"/>
    <w:rsid w:val="00F427CB"/>
    <w:rsid w:val="00F42978"/>
    <w:rsid w:val="00F429F6"/>
    <w:rsid w:val="00F430EB"/>
    <w:rsid w:val="00F4323B"/>
    <w:rsid w:val="00F4325F"/>
    <w:rsid w:val="00F43669"/>
    <w:rsid w:val="00F43D28"/>
    <w:rsid w:val="00F43EB3"/>
    <w:rsid w:val="00F4413E"/>
    <w:rsid w:val="00F44639"/>
    <w:rsid w:val="00F44DF0"/>
    <w:rsid w:val="00F4515C"/>
    <w:rsid w:val="00F45B53"/>
    <w:rsid w:val="00F45E3D"/>
    <w:rsid w:val="00F46297"/>
    <w:rsid w:val="00F462F7"/>
    <w:rsid w:val="00F46896"/>
    <w:rsid w:val="00F47AA4"/>
    <w:rsid w:val="00F47B0A"/>
    <w:rsid w:val="00F508F1"/>
    <w:rsid w:val="00F512FD"/>
    <w:rsid w:val="00F5178C"/>
    <w:rsid w:val="00F518A5"/>
    <w:rsid w:val="00F51AC3"/>
    <w:rsid w:val="00F51AD7"/>
    <w:rsid w:val="00F52D5B"/>
    <w:rsid w:val="00F52FAB"/>
    <w:rsid w:val="00F5316C"/>
    <w:rsid w:val="00F53623"/>
    <w:rsid w:val="00F53C02"/>
    <w:rsid w:val="00F541DD"/>
    <w:rsid w:val="00F54B85"/>
    <w:rsid w:val="00F55640"/>
    <w:rsid w:val="00F5574E"/>
    <w:rsid w:val="00F56709"/>
    <w:rsid w:val="00F57111"/>
    <w:rsid w:val="00F5744C"/>
    <w:rsid w:val="00F57C04"/>
    <w:rsid w:val="00F60316"/>
    <w:rsid w:val="00F60634"/>
    <w:rsid w:val="00F609DA"/>
    <w:rsid w:val="00F611FA"/>
    <w:rsid w:val="00F61C32"/>
    <w:rsid w:val="00F6217E"/>
    <w:rsid w:val="00F623BE"/>
    <w:rsid w:val="00F6242C"/>
    <w:rsid w:val="00F625FD"/>
    <w:rsid w:val="00F62B0B"/>
    <w:rsid w:val="00F63E2A"/>
    <w:rsid w:val="00F6416A"/>
    <w:rsid w:val="00F6475A"/>
    <w:rsid w:val="00F64DCC"/>
    <w:rsid w:val="00F652FE"/>
    <w:rsid w:val="00F65484"/>
    <w:rsid w:val="00F658F2"/>
    <w:rsid w:val="00F65F91"/>
    <w:rsid w:val="00F6606A"/>
    <w:rsid w:val="00F661E3"/>
    <w:rsid w:val="00F662AD"/>
    <w:rsid w:val="00F66570"/>
    <w:rsid w:val="00F667F0"/>
    <w:rsid w:val="00F66F5C"/>
    <w:rsid w:val="00F6711D"/>
    <w:rsid w:val="00F67133"/>
    <w:rsid w:val="00F675E8"/>
    <w:rsid w:val="00F67E38"/>
    <w:rsid w:val="00F67E48"/>
    <w:rsid w:val="00F702DB"/>
    <w:rsid w:val="00F70AC2"/>
    <w:rsid w:val="00F70D9F"/>
    <w:rsid w:val="00F713A1"/>
    <w:rsid w:val="00F719C7"/>
    <w:rsid w:val="00F72B65"/>
    <w:rsid w:val="00F72C96"/>
    <w:rsid w:val="00F73154"/>
    <w:rsid w:val="00F73184"/>
    <w:rsid w:val="00F73509"/>
    <w:rsid w:val="00F73B99"/>
    <w:rsid w:val="00F74276"/>
    <w:rsid w:val="00F742EF"/>
    <w:rsid w:val="00F74633"/>
    <w:rsid w:val="00F7481C"/>
    <w:rsid w:val="00F75375"/>
    <w:rsid w:val="00F753DC"/>
    <w:rsid w:val="00F755BC"/>
    <w:rsid w:val="00F756C1"/>
    <w:rsid w:val="00F75AA9"/>
    <w:rsid w:val="00F75C5E"/>
    <w:rsid w:val="00F75CD1"/>
    <w:rsid w:val="00F7633D"/>
    <w:rsid w:val="00F76402"/>
    <w:rsid w:val="00F768CD"/>
    <w:rsid w:val="00F81185"/>
    <w:rsid w:val="00F81225"/>
    <w:rsid w:val="00F8132E"/>
    <w:rsid w:val="00F8145B"/>
    <w:rsid w:val="00F81954"/>
    <w:rsid w:val="00F82327"/>
    <w:rsid w:val="00F8282A"/>
    <w:rsid w:val="00F82EDD"/>
    <w:rsid w:val="00F830C9"/>
    <w:rsid w:val="00F831F3"/>
    <w:rsid w:val="00F83278"/>
    <w:rsid w:val="00F839CD"/>
    <w:rsid w:val="00F83EB4"/>
    <w:rsid w:val="00F83FC6"/>
    <w:rsid w:val="00F8400C"/>
    <w:rsid w:val="00F849EC"/>
    <w:rsid w:val="00F84A36"/>
    <w:rsid w:val="00F853AE"/>
    <w:rsid w:val="00F858A9"/>
    <w:rsid w:val="00F85AA2"/>
    <w:rsid w:val="00F85E16"/>
    <w:rsid w:val="00F85E65"/>
    <w:rsid w:val="00F86556"/>
    <w:rsid w:val="00F8669C"/>
    <w:rsid w:val="00F866DB"/>
    <w:rsid w:val="00F87005"/>
    <w:rsid w:val="00F872C2"/>
    <w:rsid w:val="00F874A8"/>
    <w:rsid w:val="00F87580"/>
    <w:rsid w:val="00F876C2"/>
    <w:rsid w:val="00F8792E"/>
    <w:rsid w:val="00F879C0"/>
    <w:rsid w:val="00F87D0F"/>
    <w:rsid w:val="00F904C6"/>
    <w:rsid w:val="00F90520"/>
    <w:rsid w:val="00F90545"/>
    <w:rsid w:val="00F91527"/>
    <w:rsid w:val="00F9187C"/>
    <w:rsid w:val="00F91998"/>
    <w:rsid w:val="00F91A3D"/>
    <w:rsid w:val="00F92092"/>
    <w:rsid w:val="00F9272A"/>
    <w:rsid w:val="00F9285B"/>
    <w:rsid w:val="00F92A72"/>
    <w:rsid w:val="00F92D76"/>
    <w:rsid w:val="00F92DFB"/>
    <w:rsid w:val="00F9322E"/>
    <w:rsid w:val="00F9379F"/>
    <w:rsid w:val="00F93BF8"/>
    <w:rsid w:val="00F93EA0"/>
    <w:rsid w:val="00F94605"/>
    <w:rsid w:val="00F946E7"/>
    <w:rsid w:val="00F95223"/>
    <w:rsid w:val="00F95343"/>
    <w:rsid w:val="00F957E8"/>
    <w:rsid w:val="00F95A9C"/>
    <w:rsid w:val="00F96631"/>
    <w:rsid w:val="00F968FB"/>
    <w:rsid w:val="00F96ADC"/>
    <w:rsid w:val="00F96BC0"/>
    <w:rsid w:val="00F96C75"/>
    <w:rsid w:val="00F96E32"/>
    <w:rsid w:val="00F97DD8"/>
    <w:rsid w:val="00FA06F8"/>
    <w:rsid w:val="00FA11C1"/>
    <w:rsid w:val="00FA1EBD"/>
    <w:rsid w:val="00FA2377"/>
    <w:rsid w:val="00FA25DB"/>
    <w:rsid w:val="00FA2616"/>
    <w:rsid w:val="00FA2E7D"/>
    <w:rsid w:val="00FA35C3"/>
    <w:rsid w:val="00FA415A"/>
    <w:rsid w:val="00FA416A"/>
    <w:rsid w:val="00FA41F0"/>
    <w:rsid w:val="00FA4439"/>
    <w:rsid w:val="00FA47D8"/>
    <w:rsid w:val="00FA4A5E"/>
    <w:rsid w:val="00FA4FCD"/>
    <w:rsid w:val="00FA5579"/>
    <w:rsid w:val="00FA582B"/>
    <w:rsid w:val="00FA5D75"/>
    <w:rsid w:val="00FA65DA"/>
    <w:rsid w:val="00FA676A"/>
    <w:rsid w:val="00FA6C38"/>
    <w:rsid w:val="00FA71E8"/>
    <w:rsid w:val="00FA73F8"/>
    <w:rsid w:val="00FA7747"/>
    <w:rsid w:val="00FA793B"/>
    <w:rsid w:val="00FB029E"/>
    <w:rsid w:val="00FB0322"/>
    <w:rsid w:val="00FB16F6"/>
    <w:rsid w:val="00FB1864"/>
    <w:rsid w:val="00FB1928"/>
    <w:rsid w:val="00FB26DC"/>
    <w:rsid w:val="00FB2D40"/>
    <w:rsid w:val="00FB33FC"/>
    <w:rsid w:val="00FB3A67"/>
    <w:rsid w:val="00FB416A"/>
    <w:rsid w:val="00FB49B3"/>
    <w:rsid w:val="00FB541A"/>
    <w:rsid w:val="00FB5649"/>
    <w:rsid w:val="00FB59A8"/>
    <w:rsid w:val="00FB5A28"/>
    <w:rsid w:val="00FB5D89"/>
    <w:rsid w:val="00FB5F83"/>
    <w:rsid w:val="00FB6F33"/>
    <w:rsid w:val="00FB7459"/>
    <w:rsid w:val="00FB773E"/>
    <w:rsid w:val="00FB794E"/>
    <w:rsid w:val="00FB7BBF"/>
    <w:rsid w:val="00FC0078"/>
    <w:rsid w:val="00FC0604"/>
    <w:rsid w:val="00FC0AA5"/>
    <w:rsid w:val="00FC172A"/>
    <w:rsid w:val="00FC1C44"/>
    <w:rsid w:val="00FC1E10"/>
    <w:rsid w:val="00FC1E11"/>
    <w:rsid w:val="00FC314A"/>
    <w:rsid w:val="00FC335B"/>
    <w:rsid w:val="00FC33E6"/>
    <w:rsid w:val="00FC34BD"/>
    <w:rsid w:val="00FC358C"/>
    <w:rsid w:val="00FC3A90"/>
    <w:rsid w:val="00FC3C36"/>
    <w:rsid w:val="00FC3CA0"/>
    <w:rsid w:val="00FC42E7"/>
    <w:rsid w:val="00FC50CF"/>
    <w:rsid w:val="00FC5182"/>
    <w:rsid w:val="00FC57A1"/>
    <w:rsid w:val="00FC58FC"/>
    <w:rsid w:val="00FC598E"/>
    <w:rsid w:val="00FC626E"/>
    <w:rsid w:val="00FC6C0B"/>
    <w:rsid w:val="00FC6F6F"/>
    <w:rsid w:val="00FC70B3"/>
    <w:rsid w:val="00FC74D9"/>
    <w:rsid w:val="00FC74E0"/>
    <w:rsid w:val="00FC7615"/>
    <w:rsid w:val="00FC771A"/>
    <w:rsid w:val="00FC787F"/>
    <w:rsid w:val="00FC7A9E"/>
    <w:rsid w:val="00FC7BEC"/>
    <w:rsid w:val="00FD0109"/>
    <w:rsid w:val="00FD0300"/>
    <w:rsid w:val="00FD0363"/>
    <w:rsid w:val="00FD128F"/>
    <w:rsid w:val="00FD2344"/>
    <w:rsid w:val="00FD269F"/>
    <w:rsid w:val="00FD26B8"/>
    <w:rsid w:val="00FD2D02"/>
    <w:rsid w:val="00FD3453"/>
    <w:rsid w:val="00FD4A56"/>
    <w:rsid w:val="00FD5733"/>
    <w:rsid w:val="00FD5A74"/>
    <w:rsid w:val="00FD5D7F"/>
    <w:rsid w:val="00FD5DD2"/>
    <w:rsid w:val="00FD606C"/>
    <w:rsid w:val="00FD6102"/>
    <w:rsid w:val="00FD62F3"/>
    <w:rsid w:val="00FD6D19"/>
    <w:rsid w:val="00FD7248"/>
    <w:rsid w:val="00FD7688"/>
    <w:rsid w:val="00FD7C61"/>
    <w:rsid w:val="00FD7EE3"/>
    <w:rsid w:val="00FD7FBD"/>
    <w:rsid w:val="00FE10DB"/>
    <w:rsid w:val="00FE1240"/>
    <w:rsid w:val="00FE14D9"/>
    <w:rsid w:val="00FE18E1"/>
    <w:rsid w:val="00FE19FF"/>
    <w:rsid w:val="00FE1B98"/>
    <w:rsid w:val="00FE22A5"/>
    <w:rsid w:val="00FE3512"/>
    <w:rsid w:val="00FE3958"/>
    <w:rsid w:val="00FE3AAC"/>
    <w:rsid w:val="00FE3CFA"/>
    <w:rsid w:val="00FE4293"/>
    <w:rsid w:val="00FE46F7"/>
    <w:rsid w:val="00FE4A22"/>
    <w:rsid w:val="00FE4EE2"/>
    <w:rsid w:val="00FE4F16"/>
    <w:rsid w:val="00FE4F74"/>
    <w:rsid w:val="00FE51AE"/>
    <w:rsid w:val="00FE52EA"/>
    <w:rsid w:val="00FE6819"/>
    <w:rsid w:val="00FE68A9"/>
    <w:rsid w:val="00FE6AF3"/>
    <w:rsid w:val="00FE6D3E"/>
    <w:rsid w:val="00FE7009"/>
    <w:rsid w:val="00FE715A"/>
    <w:rsid w:val="00FE7875"/>
    <w:rsid w:val="00FF09E9"/>
    <w:rsid w:val="00FF0DDB"/>
    <w:rsid w:val="00FF0EEC"/>
    <w:rsid w:val="00FF0F7D"/>
    <w:rsid w:val="00FF0F9A"/>
    <w:rsid w:val="00FF1708"/>
    <w:rsid w:val="00FF1838"/>
    <w:rsid w:val="00FF1A6E"/>
    <w:rsid w:val="00FF1CBF"/>
    <w:rsid w:val="00FF21CB"/>
    <w:rsid w:val="00FF284C"/>
    <w:rsid w:val="00FF2F9F"/>
    <w:rsid w:val="00FF346B"/>
    <w:rsid w:val="00FF3897"/>
    <w:rsid w:val="00FF3AE1"/>
    <w:rsid w:val="00FF3F4A"/>
    <w:rsid w:val="00FF482C"/>
    <w:rsid w:val="00FF531F"/>
    <w:rsid w:val="00FF6411"/>
    <w:rsid w:val="00FF6560"/>
    <w:rsid w:val="00FF6AB2"/>
    <w:rsid w:val="00FF6B6E"/>
    <w:rsid w:val="00FF6BD9"/>
    <w:rsid w:val="00FF757A"/>
    <w:rsid w:val="00FF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B12EFD4"/>
  <w15:chartTrackingRefBased/>
  <w15:docId w15:val="{0378E469-C47E-4D04-B727-467F198E6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locked="1" w:semiHidden="1" w:unhideWhenUsed="1"/>
    <w:lsdException w:name="Strong" w:locked="1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414"/>
      </w:tabs>
      <w:ind w:left="414" w:hanging="360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  <w:rPr>
      <w:rFonts w:cs="Angsana New"/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rFonts w:cs="Angsana New"/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rFonts w:cs="Angsana New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character" w:customStyle="1" w:styleId="Heading1Char1">
    <w:name w:val="Heading 1 Char1"/>
    <w:uiPriority w:val="99"/>
    <w:rsid w:val="003317D7"/>
    <w:rPr>
      <w:rFonts w:ascii="Arial" w:hAnsi="Arial"/>
      <w:b/>
      <w:sz w:val="18"/>
      <w:u w:val="single"/>
      <w:shd w:val="solid" w:color="FFFFFF" w:fill="FFFFFF"/>
    </w:rPr>
  </w:style>
  <w:style w:type="character" w:customStyle="1" w:styleId="Heading2Char1">
    <w:name w:val="Heading 2 Char1"/>
    <w:rsid w:val="003317D7"/>
    <w:rPr>
      <w:rFonts w:ascii="Arial" w:hAnsi="Arial"/>
      <w:b/>
      <w:sz w:val="18"/>
    </w:rPr>
  </w:style>
  <w:style w:type="character" w:customStyle="1" w:styleId="Heading3Char1">
    <w:name w:val="Heading 3 Char1"/>
    <w:uiPriority w:val="99"/>
    <w:rsid w:val="003317D7"/>
    <w:rPr>
      <w:rFonts w:ascii="Arial" w:hAnsi="Arial"/>
      <w:i/>
      <w:sz w:val="18"/>
    </w:rPr>
  </w:style>
  <w:style w:type="character" w:customStyle="1" w:styleId="Heading4Char1">
    <w:name w:val="Heading 4 Char1"/>
    <w:uiPriority w:val="99"/>
    <w:rsid w:val="003317D7"/>
    <w:rPr>
      <w:rFonts w:ascii="Arial" w:hAnsi="Arial"/>
      <w:b/>
      <w:sz w:val="18"/>
    </w:rPr>
  </w:style>
  <w:style w:type="character" w:customStyle="1" w:styleId="Heading5Char1">
    <w:name w:val="Heading 5 Char1"/>
    <w:uiPriority w:val="99"/>
    <w:rsid w:val="003317D7"/>
    <w:rPr>
      <w:rFonts w:ascii="Times New Roman" w:hAnsi="Times New Roman"/>
      <w:b/>
      <w:sz w:val="32"/>
    </w:rPr>
  </w:style>
  <w:style w:type="character" w:customStyle="1" w:styleId="Heading6Char1">
    <w:name w:val="Heading 6 Char1"/>
    <w:uiPriority w:val="99"/>
    <w:rsid w:val="003317D7"/>
    <w:rPr>
      <w:rFonts w:ascii="Times New Roman" w:hAnsi="Times New Roman"/>
      <w:b/>
      <w:sz w:val="32"/>
      <w:u w:val="single"/>
    </w:rPr>
  </w:style>
  <w:style w:type="character" w:customStyle="1" w:styleId="Heading7Char1">
    <w:name w:val="Heading 7 Char1"/>
    <w:uiPriority w:val="99"/>
    <w:rsid w:val="003317D7"/>
    <w:rPr>
      <w:rFonts w:ascii="Times New Roman" w:hAnsi="Times New Roman"/>
      <w:b/>
      <w:sz w:val="30"/>
    </w:rPr>
  </w:style>
  <w:style w:type="character" w:customStyle="1" w:styleId="Heading8Char1">
    <w:name w:val="Heading 8 Char1"/>
    <w:uiPriority w:val="99"/>
    <w:rsid w:val="003317D7"/>
    <w:rPr>
      <w:rFonts w:ascii="Times New Roman" w:hAnsi="Times New Roman"/>
      <w:b/>
      <w:sz w:val="32"/>
    </w:rPr>
  </w:style>
  <w:style w:type="character" w:customStyle="1" w:styleId="Heading9Char1">
    <w:name w:val="Heading 9 Char1"/>
    <w:uiPriority w:val="99"/>
    <w:rsid w:val="003317D7"/>
    <w:rPr>
      <w:rFonts w:ascii="Times New Roman" w:hAnsi="Times New Roman"/>
      <w:b/>
      <w:sz w:val="30"/>
    </w:rPr>
  </w:style>
  <w:style w:type="character" w:customStyle="1" w:styleId="HeaderChar1">
    <w:name w:val="Header Char1"/>
    <w:uiPriority w:val="99"/>
    <w:rsid w:val="003317D7"/>
    <w:rPr>
      <w:rFonts w:ascii="Arial" w:hAnsi="Arial"/>
      <w:sz w:val="18"/>
    </w:rPr>
  </w:style>
  <w:style w:type="character" w:customStyle="1" w:styleId="FooterChar1">
    <w:name w:val="Footer Char1"/>
    <w:uiPriority w:val="99"/>
    <w:rsid w:val="003317D7"/>
    <w:rPr>
      <w:rFonts w:ascii="Arial" w:hAnsi="Arial"/>
      <w:sz w:val="18"/>
    </w:rPr>
  </w:style>
  <w:style w:type="character" w:customStyle="1" w:styleId="BodyTextFirstIndentChar1">
    <w:name w:val="Body Text First Indent Char1"/>
    <w:uiPriority w:val="99"/>
    <w:rsid w:val="003317D7"/>
    <w:rPr>
      <w:rFonts w:ascii="Arial" w:hAnsi="Arial"/>
      <w:sz w:val="18"/>
    </w:rPr>
  </w:style>
  <w:style w:type="character" w:customStyle="1" w:styleId="BodyTextIndentChar1">
    <w:name w:val="Body Text Indent Char1"/>
    <w:aliases w:val="i Char1"/>
    <w:uiPriority w:val="99"/>
    <w:rsid w:val="003317D7"/>
    <w:rPr>
      <w:rFonts w:ascii="Arial" w:hAnsi="Arial"/>
      <w:sz w:val="18"/>
    </w:rPr>
  </w:style>
  <w:style w:type="character" w:customStyle="1" w:styleId="BodyTextFirstIndent2Char1">
    <w:name w:val="Body Text First Indent 2 Char1"/>
    <w:uiPriority w:val="99"/>
    <w:rsid w:val="003317D7"/>
    <w:rPr>
      <w:rFonts w:ascii="Arial" w:hAnsi="Arial" w:cs="Times New Roman"/>
      <w:sz w:val="18"/>
      <w:szCs w:val="18"/>
      <w:lang w:bidi="th-TH"/>
    </w:rPr>
  </w:style>
  <w:style w:type="character" w:customStyle="1" w:styleId="BodyText2Char1">
    <w:name w:val="Body Text 2 Char1"/>
    <w:uiPriority w:val="99"/>
    <w:rsid w:val="003317D7"/>
    <w:rPr>
      <w:rFonts w:ascii="Book Antiqua" w:hAnsi="Book Antiqua"/>
    </w:rPr>
  </w:style>
  <w:style w:type="character" w:customStyle="1" w:styleId="BodyText3Char1">
    <w:name w:val="Body Text 3 Char1"/>
    <w:uiPriority w:val="99"/>
    <w:rsid w:val="003317D7"/>
    <w:rPr>
      <w:rFonts w:ascii="Times New Roman" w:hAnsi="Times New Roman"/>
      <w:sz w:val="30"/>
    </w:rPr>
  </w:style>
  <w:style w:type="character" w:customStyle="1" w:styleId="BodyTextIndent2Char1">
    <w:name w:val="Body Text Indent 2 Char1"/>
    <w:uiPriority w:val="99"/>
    <w:rsid w:val="003317D7"/>
    <w:rPr>
      <w:rFonts w:ascii="Times New Roman" w:hAnsi="Times New Roman"/>
      <w:sz w:val="30"/>
    </w:rPr>
  </w:style>
  <w:style w:type="character" w:customStyle="1" w:styleId="SignatureChar1">
    <w:name w:val="Signature Char1"/>
    <w:uiPriority w:val="99"/>
    <w:rsid w:val="003317D7"/>
    <w:rPr>
      <w:rFonts w:ascii="Arial" w:hAnsi="Arial"/>
      <w:sz w:val="18"/>
    </w:rPr>
  </w:style>
  <w:style w:type="character" w:customStyle="1" w:styleId="CharChar22">
    <w:name w:val="Char Char22"/>
    <w:uiPriority w:val="99"/>
    <w:rsid w:val="003317D7"/>
    <w:rPr>
      <w:rFonts w:ascii="Arial" w:hAnsi="Arial"/>
      <w:b/>
      <w:sz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uiPriority w:val="99"/>
    <w:rsid w:val="003317D7"/>
    <w:rPr>
      <w:rFonts w:ascii="Arial" w:hAnsi="Arial"/>
      <w:b/>
      <w:sz w:val="18"/>
    </w:rPr>
  </w:style>
  <w:style w:type="character" w:customStyle="1" w:styleId="CharChar20">
    <w:name w:val="Char Char20"/>
    <w:uiPriority w:val="99"/>
    <w:rsid w:val="003317D7"/>
    <w:rPr>
      <w:rFonts w:ascii="Arial" w:hAnsi="Arial"/>
      <w:i/>
      <w:sz w:val="18"/>
    </w:rPr>
  </w:style>
  <w:style w:type="character" w:customStyle="1" w:styleId="atn">
    <w:name w:val="atn"/>
    <w:uiPriority w:val="99"/>
    <w:rsid w:val="003317D7"/>
    <w:rPr>
      <w:rFonts w:cs="Times New Roman"/>
    </w:rPr>
  </w:style>
  <w:style w:type="character" w:styleId="Emphasis">
    <w:name w:val="Emphasis"/>
    <w:uiPriority w:val="20"/>
    <w:qFormat/>
    <w:rsid w:val="003317D7"/>
    <w:rPr>
      <w:rFonts w:cs="Times New Roman"/>
      <w:color w:val="auto"/>
    </w:rPr>
  </w:style>
  <w:style w:type="character" w:customStyle="1" w:styleId="st1">
    <w:name w:val="st1"/>
    <w:uiPriority w:val="99"/>
    <w:rsid w:val="003317D7"/>
    <w:rPr>
      <w:rFonts w:cs="Times New Roman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3317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ccountingPolicy">
    <w:name w:val="Accounting Policy"/>
    <w:basedOn w:val="Normal"/>
    <w:link w:val="AccountingPolicyChar1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F39B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F39B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F39B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F39B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F39B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F39B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F39B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F39B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F39B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F39B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F39B6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4F39B6"/>
  </w:style>
  <w:style w:type="table" w:styleId="Table3Deffects2">
    <w:name w:val="Table 3D effects 2"/>
    <w:basedOn w:val="TableNormal"/>
    <w:locked/>
    <w:rsid w:val="004F39B6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semiHidden/>
    <w:unhideWhenUsed/>
    <w:locked/>
    <w:rsid w:val="004F39B6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F39B6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locked/>
    <w:rsid w:val="004F39B6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F39B6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F39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locked/>
    <w:rsid w:val="00D17AAB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17AAB"/>
    <w:rPr>
      <w:rFonts w:ascii="Arial" w:hAnsi="Arial" w:cs="Angsana New"/>
      <w:sz w:val="16"/>
    </w:rPr>
  </w:style>
  <w:style w:type="paragraph" w:customStyle="1" w:styleId="Pa47">
    <w:name w:val="Pa47"/>
    <w:basedOn w:val="Normal"/>
    <w:next w:val="Normal"/>
    <w:uiPriority w:val="99"/>
    <w:rsid w:val="006B03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styleId="NormalWeb">
    <w:name w:val="Normal (Web)"/>
    <w:basedOn w:val="Normal"/>
    <w:uiPriority w:val="99"/>
    <w:unhideWhenUsed/>
    <w:locked/>
    <w:rsid w:val="00916E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653E35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A27C09"/>
    <w:rPr>
      <w:rFonts w:ascii="Arial" w:hAnsi="Arial" w:cs="Angsana New"/>
      <w:sz w:val="22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8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97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8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0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746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44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7747754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7747751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7747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0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AB1E63-B22D-4697-A68F-D5A3FF85C0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72FDA9-4337-4611-B64B-97961926AA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33C3D4-EC3E-4F63-9C2D-3A83431BBE3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2891AA2A-9097-440F-BFF6-DEF8A5077DF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245</TotalTime>
  <Pages>3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Penchanok, Witchusavett</cp:lastModifiedBy>
  <cp:revision>70</cp:revision>
  <cp:lastPrinted>2022-11-09T03:52:00Z</cp:lastPrinted>
  <dcterms:created xsi:type="dcterms:W3CDTF">2023-10-25T06:09:00Z</dcterms:created>
  <dcterms:modified xsi:type="dcterms:W3CDTF">2026-05-07T09:46:00Z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0x010100FC3C573FF70E394A86433F5E112C33AA</vt:lpwstr>
  </property>
  <property fmtid="{D5CDD505-2E9C-101B-9397-08002B2CF9AE}" pid="6" name="MediaServiceImageTags">
    <vt:lpwstr/>
  </property>
</Properties>
</file>