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66918" w14:textId="77777777" w:rsidR="00B036A2" w:rsidRPr="00050B88" w:rsidRDefault="00B036A2" w:rsidP="00D50A39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B267CE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B267CE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B267CE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91A94C9" w14:textId="77777777" w:rsidR="00B036A2" w:rsidRPr="00B267CE" w:rsidRDefault="00B036A2" w:rsidP="00D50A39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6BCABF67" w14:textId="77777777" w:rsidR="00CA2370" w:rsidRPr="00B267CE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5C1DD132" w14:textId="2A6A8170" w:rsidR="00CA2370" w:rsidRPr="00B267CE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E2572CB" w14:textId="4C10B676" w:rsidR="00CA2370" w:rsidRPr="00B267CE" w:rsidRDefault="00B036A2" w:rsidP="00482934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1E0FF3C" w14:textId="77777777" w:rsidR="00CA2370" w:rsidRPr="00B267CE" w:rsidRDefault="00B1562E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6A87273E" w14:textId="50D15DFF" w:rsidR="00CA2370" w:rsidRPr="00B267CE" w:rsidRDefault="00CF4EE1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ส่วนปรับปรุงอาคารเช่า</w:t>
      </w:r>
      <w:r w:rsidR="00DF4C1F"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D5289A"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>อุปกรณ์</w:t>
      </w:r>
      <w:r w:rsidR="00DF4C1F"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D5289A" w:rsidRPr="00B267CE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สินทรัพย์สิทธิการใช้</w:t>
      </w:r>
    </w:p>
    <w:p w14:paraId="63E0C6DD" w14:textId="05D7702D" w:rsidR="00A44ED0" w:rsidRPr="00C642E6" w:rsidRDefault="00962CEF" w:rsidP="00C642E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DA11D5" w:rsidRPr="00B267CE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="008D4684" w:rsidRPr="00B267CE">
        <w:rPr>
          <w:rFonts w:asciiTheme="majorBidi" w:hAnsiTheme="majorBidi" w:cstheme="majorBidi"/>
          <w:sz w:val="30"/>
          <w:szCs w:val="30"/>
          <w:cs/>
          <w:lang w:bidi="th-TH"/>
        </w:rPr>
        <w:t>การจำแนก</w:t>
      </w:r>
      <w:r w:rsidR="00DA11D5" w:rsidRPr="00B267CE">
        <w:rPr>
          <w:rFonts w:asciiTheme="majorBidi" w:hAnsiTheme="majorBidi" w:cstheme="majorBidi"/>
          <w:sz w:val="30"/>
          <w:szCs w:val="30"/>
          <w:cs/>
          <w:lang w:bidi="th-TH"/>
        </w:rPr>
        <w:t>รายได้</w:t>
      </w:r>
    </w:p>
    <w:p w14:paraId="743D67B2" w14:textId="0A61781A" w:rsidR="00627D37" w:rsidRDefault="00627D37" w:rsidP="00627D37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2F1FE80" w14:textId="6548C181" w:rsidR="00E20E70" w:rsidRDefault="009A5EFD" w:rsidP="00627D37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</w:t>
      </w:r>
      <w:r w:rsidR="00494370">
        <w:rPr>
          <w:rFonts w:asciiTheme="majorBidi" w:hAnsiTheme="majorBidi" w:cstheme="majorBidi" w:hint="cs"/>
          <w:sz w:val="30"/>
          <w:szCs w:val="30"/>
          <w:cs/>
          <w:lang w:bidi="th-TH"/>
        </w:rPr>
        <w:t>ณ์</w:t>
      </w:r>
      <w:r w:rsidR="009A4269">
        <w:rPr>
          <w:rFonts w:asciiTheme="majorBidi" w:hAnsiTheme="majorBidi" w:cstheme="majorBidi" w:hint="cs"/>
          <w:sz w:val="30"/>
          <w:szCs w:val="30"/>
          <w:cs/>
          <w:lang w:bidi="th-TH"/>
        </w:rPr>
        <w:t>ภายหลัง</w:t>
      </w:r>
      <w:r w:rsidR="00CF3094">
        <w:rPr>
          <w:rFonts w:asciiTheme="majorBidi" w:hAnsiTheme="majorBidi" w:cstheme="majorBidi" w:hint="cs"/>
          <w:sz w:val="30"/>
          <w:szCs w:val="30"/>
          <w:cs/>
          <w:lang w:bidi="th-TH"/>
        </w:rPr>
        <w:t>รอบระยะ</w:t>
      </w:r>
      <w:r w:rsidR="008C4803">
        <w:rPr>
          <w:rFonts w:asciiTheme="majorBidi" w:hAnsiTheme="majorBidi" w:cstheme="majorBidi" w:hint="cs"/>
          <w:sz w:val="30"/>
          <w:szCs w:val="30"/>
          <w:cs/>
          <w:lang w:bidi="th-TH"/>
        </w:rPr>
        <w:t>เวลารายงาน</w:t>
      </w:r>
    </w:p>
    <w:p w14:paraId="48D05AC8" w14:textId="77777777" w:rsidR="005B0722" w:rsidRPr="00B267CE" w:rsidRDefault="005B0722" w:rsidP="001B424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7C378637" w14:textId="77777777" w:rsidR="00B036A2" w:rsidRPr="00B267CE" w:rsidRDefault="00B036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br w:type="page"/>
      </w:r>
      <w:r w:rsidRPr="00B267C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24EAD5" w14:textId="77777777" w:rsidR="00B036A2" w:rsidRPr="003E3824" w:rsidRDefault="00B036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851DB27" w14:textId="13C9D6D3" w:rsidR="00B036A2" w:rsidRPr="00B267CE" w:rsidRDefault="00B036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</w:t>
      </w:r>
      <w:r w:rsidR="00B1562E" w:rsidRPr="00B267CE">
        <w:rPr>
          <w:rFonts w:asciiTheme="majorBidi" w:hAnsiTheme="majorBidi" w:cstheme="majorBidi"/>
          <w:sz w:val="30"/>
          <w:szCs w:val="30"/>
          <w:cs/>
        </w:rPr>
        <w:t>รเงินจากคณะกรรมการเมื่อวันที่</w:t>
      </w:r>
      <w:r w:rsidR="0049140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845A7">
        <w:rPr>
          <w:rFonts w:asciiTheme="majorBidi" w:hAnsiTheme="majorBidi" w:cstheme="majorBidi"/>
          <w:sz w:val="30"/>
          <w:szCs w:val="30"/>
        </w:rPr>
        <w:t>7</w:t>
      </w:r>
      <w:r w:rsidR="00EB1BDA">
        <w:rPr>
          <w:rFonts w:asciiTheme="majorBidi" w:hAnsiTheme="majorBidi" w:cstheme="majorBidi"/>
          <w:sz w:val="30"/>
          <w:szCs w:val="30"/>
        </w:rPr>
        <w:t xml:space="preserve"> </w:t>
      </w:r>
      <w:r w:rsidR="004F35A7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6845A7">
        <w:rPr>
          <w:rFonts w:asciiTheme="majorBidi" w:eastAsia="Malgun Gothic" w:hAnsiTheme="majorBidi" w:cstheme="majorBidi" w:hint="cs"/>
          <w:sz w:val="30"/>
          <w:szCs w:val="30"/>
          <w:cs/>
          <w:lang w:eastAsia="ko-KR"/>
        </w:rPr>
        <w:t>ษ</w:t>
      </w:r>
      <w:r w:rsidR="000C3A42">
        <w:rPr>
          <w:rFonts w:asciiTheme="majorBidi" w:hAnsiTheme="majorBidi" w:cstheme="majorBidi" w:hint="cs"/>
          <w:sz w:val="30"/>
          <w:szCs w:val="30"/>
          <w:cs/>
        </w:rPr>
        <w:t>ภาคม</w:t>
      </w:r>
      <w:r w:rsidR="00412D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74983" w:rsidRPr="00674983">
        <w:rPr>
          <w:rFonts w:asciiTheme="majorBidi" w:hAnsiTheme="majorBidi" w:cstheme="majorBidi"/>
          <w:sz w:val="30"/>
          <w:szCs w:val="30"/>
        </w:rPr>
        <w:t>256</w:t>
      </w:r>
      <w:r w:rsidR="000C3A42">
        <w:rPr>
          <w:rFonts w:asciiTheme="majorBidi" w:hAnsiTheme="majorBidi" w:cstheme="majorBidi"/>
          <w:sz w:val="30"/>
          <w:szCs w:val="30"/>
        </w:rPr>
        <w:t>9</w:t>
      </w:r>
    </w:p>
    <w:p w14:paraId="17511EB1" w14:textId="77777777" w:rsidR="00B036A2" w:rsidRPr="00491409" w:rsidRDefault="00B036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E1336A2" w14:textId="77777777" w:rsidR="00B036A2" w:rsidRPr="00B267CE" w:rsidRDefault="00B036A2" w:rsidP="00617A33">
      <w:pPr>
        <w:pStyle w:val="Heading1"/>
        <w:keepLines/>
        <w:numPr>
          <w:ilvl w:val="0"/>
          <w:numId w:val="1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62239F85" w14:textId="77777777" w:rsidR="00B036A2" w:rsidRPr="003E3824" w:rsidRDefault="00B036A2" w:rsidP="00617A33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44CEA53" w14:textId="730ED3D4" w:rsidR="001608E9" w:rsidRPr="00B267CE" w:rsidRDefault="00F44639" w:rsidP="00617A33">
      <w:pPr>
        <w:pStyle w:val="block"/>
        <w:spacing w:after="0" w:line="240" w:lineRule="auto"/>
        <w:ind w:left="540" w:right="-45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กลุ่ม</w:t>
      </w:r>
      <w:r w:rsidR="00283D0D" w:rsidRPr="00B267CE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</w:t>
      </w:r>
      <w:r w:rsidR="00A2728B" w:rsidRPr="00B267CE">
        <w:rPr>
          <w:rFonts w:asciiTheme="majorBidi" w:hAnsiTheme="majorBidi" w:cstheme="majorBidi"/>
          <w:sz w:val="30"/>
          <w:szCs w:val="30"/>
          <w:cs/>
        </w:rPr>
        <w:t>การจำหน่ายและให้บริการซ่อม</w:t>
      </w:r>
      <w:r w:rsidR="006A2C0B" w:rsidRPr="00B267CE">
        <w:rPr>
          <w:rFonts w:asciiTheme="majorBidi" w:hAnsiTheme="majorBidi" w:cstheme="majorBidi"/>
          <w:sz w:val="30"/>
          <w:szCs w:val="30"/>
          <w:cs/>
        </w:rPr>
        <w:t>เครื่อง</w:t>
      </w:r>
      <w:r w:rsidR="00B036A2" w:rsidRPr="00B267CE">
        <w:rPr>
          <w:rFonts w:asciiTheme="majorBidi" w:hAnsiTheme="majorBidi" w:cstheme="majorBidi"/>
          <w:sz w:val="30"/>
          <w:szCs w:val="30"/>
          <w:cs/>
        </w:rPr>
        <w:t>คอมพิวเตอร์</w:t>
      </w:r>
      <w:r w:rsidR="000D4E5E" w:rsidRPr="00B267C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มือถือ </w:t>
      </w:r>
      <w:r w:rsidR="00B036A2" w:rsidRPr="00B267CE">
        <w:rPr>
          <w:rFonts w:asciiTheme="majorBidi" w:hAnsiTheme="majorBidi" w:cstheme="majorBidi"/>
          <w:sz w:val="30"/>
          <w:szCs w:val="30"/>
          <w:cs/>
        </w:rPr>
        <w:t>และอุปกรณ์</w:t>
      </w:r>
      <w:r w:rsidR="00283D0D" w:rsidRPr="00B267C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9BAE8B5" w14:textId="77777777" w:rsidR="00D0775A" w:rsidRPr="003E3824" w:rsidRDefault="00D0775A" w:rsidP="00617A33">
      <w:pPr>
        <w:pStyle w:val="block"/>
        <w:spacing w:after="0" w:line="240" w:lineRule="auto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227E3AB4" w14:textId="781C2379" w:rsidR="00B036A2" w:rsidRPr="00B267CE" w:rsidRDefault="00B036A2" w:rsidP="00617A33">
      <w:pPr>
        <w:pStyle w:val="Heading1"/>
        <w:keepLines/>
        <w:numPr>
          <w:ilvl w:val="0"/>
          <w:numId w:val="1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เกณฑ์การจัดทำงบการเงินระหว่างกาล </w:t>
      </w:r>
    </w:p>
    <w:p w14:paraId="6A89BE8F" w14:textId="77777777" w:rsidR="0010547F" w:rsidRPr="003E3824" w:rsidRDefault="0010547F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240"/>
        </w:tabs>
        <w:spacing w:line="240" w:lineRule="auto"/>
        <w:ind w:left="576" w:right="-144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14:paraId="381B7A4F" w14:textId="10EFB568" w:rsidR="0010547F" w:rsidRPr="00B267CE" w:rsidRDefault="0010547F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76" w:right="-144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B267CE">
        <w:rPr>
          <w:rFonts w:asciiTheme="majorBidi" w:hAnsiTheme="majorBidi" w:cstheme="majorBidi"/>
          <w:sz w:val="30"/>
          <w:szCs w:val="30"/>
        </w:rPr>
        <w:br/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</w:t>
      </w:r>
      <w:r w:rsidR="00D6770F" w:rsidRPr="00D6770F">
        <w:rPr>
          <w:rFonts w:asciiTheme="majorBidi" w:hAnsiTheme="majorBidi" w:cstheme="majorBidi"/>
          <w:sz w:val="30"/>
          <w:szCs w:val="30"/>
        </w:rPr>
        <w:t>(</w:t>
      </w:r>
      <w:r w:rsidRPr="00B267CE">
        <w:rPr>
          <w:rFonts w:asciiTheme="majorBidi" w:hAnsiTheme="majorBidi" w:cstheme="majorBidi"/>
          <w:sz w:val="30"/>
          <w:szCs w:val="30"/>
          <w:cs/>
        </w:rPr>
        <w:t>“งบการเงินระหว่างกาล”</w:t>
      </w:r>
      <w:r w:rsidR="00D6770F" w:rsidRPr="00D6770F">
        <w:rPr>
          <w:rFonts w:asciiTheme="majorBidi" w:hAnsiTheme="majorBidi" w:cstheme="majorBidi"/>
          <w:sz w:val="30"/>
          <w:szCs w:val="30"/>
        </w:rPr>
        <w:t>)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 ตามมาตรฐานการบัญชี ฉบับที่ </w:t>
      </w:r>
      <w:r w:rsidR="00674983" w:rsidRPr="00674983">
        <w:rPr>
          <w:rFonts w:asciiTheme="majorBidi" w:hAnsiTheme="majorBidi" w:cstheme="majorBidi"/>
          <w:sz w:val="30"/>
          <w:szCs w:val="30"/>
        </w:rPr>
        <w:t>34</w:t>
      </w:r>
      <w:r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267C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674983" w:rsidRPr="00674983">
        <w:rPr>
          <w:rFonts w:asciiTheme="majorBidi" w:hAnsiTheme="majorBidi" w:cstheme="majorBidi"/>
          <w:sz w:val="30"/>
          <w:szCs w:val="30"/>
        </w:rPr>
        <w:t>31</w:t>
      </w:r>
      <w:r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74983" w:rsidRPr="00674983">
        <w:rPr>
          <w:rFonts w:asciiTheme="majorBidi" w:hAnsiTheme="majorBidi" w:cstheme="majorBidi"/>
          <w:sz w:val="30"/>
          <w:szCs w:val="30"/>
        </w:rPr>
        <w:t>256</w:t>
      </w:r>
      <w:r w:rsidR="002A39FB">
        <w:rPr>
          <w:rFonts w:asciiTheme="majorBidi" w:hAnsiTheme="majorBidi" w:cstheme="majorBidi"/>
          <w:sz w:val="30"/>
          <w:szCs w:val="30"/>
        </w:rPr>
        <w:t>8</w:t>
      </w:r>
    </w:p>
    <w:p w14:paraId="7C131C2C" w14:textId="77777777" w:rsidR="0010547F" w:rsidRPr="003E3824" w:rsidRDefault="0010547F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CFA4355" w14:textId="60584D12" w:rsidR="00B036A2" w:rsidRDefault="0010547F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3902B9"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74983" w:rsidRPr="00674983">
        <w:rPr>
          <w:rFonts w:asciiTheme="majorBidi" w:hAnsiTheme="majorBidi" w:cstheme="majorBidi"/>
          <w:sz w:val="30"/>
          <w:szCs w:val="30"/>
        </w:rPr>
        <w:t>31</w:t>
      </w:r>
      <w:r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74983" w:rsidRPr="00674983">
        <w:rPr>
          <w:rFonts w:asciiTheme="majorBidi" w:hAnsiTheme="majorBidi" w:cstheme="majorBidi"/>
          <w:sz w:val="30"/>
          <w:szCs w:val="30"/>
        </w:rPr>
        <w:t>256</w:t>
      </w:r>
      <w:r w:rsidR="002A39FB">
        <w:rPr>
          <w:rFonts w:asciiTheme="majorBidi" w:hAnsiTheme="majorBidi" w:cstheme="majorBidi"/>
          <w:sz w:val="30"/>
          <w:szCs w:val="30"/>
        </w:rPr>
        <w:t>8</w:t>
      </w:r>
    </w:p>
    <w:p w14:paraId="5C625B21" w14:textId="062E3503" w:rsidR="003E3824" w:rsidRDefault="003E3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D404280" w14:textId="6EF02F9B" w:rsidR="00B036A2" w:rsidRPr="00B267CE" w:rsidRDefault="00B036A2" w:rsidP="00617A33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FF"/>
          <w:sz w:val="30"/>
          <w:szCs w:val="30"/>
          <w:u w:val="none"/>
          <w:cs/>
          <w:lang w:val="th-TH"/>
        </w:rPr>
      </w:pPr>
      <w:r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6543EDBB" w14:textId="77777777" w:rsidR="00B036A2" w:rsidRPr="0023525C" w:rsidRDefault="00B036A2" w:rsidP="00617A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5"/>
          <w:szCs w:val="25"/>
        </w:rPr>
      </w:pPr>
    </w:p>
    <w:p w14:paraId="2BA704E6" w14:textId="08888090" w:rsidR="005F3717" w:rsidRPr="00B267CE" w:rsidRDefault="005F3717" w:rsidP="00617A33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lang w:val="en-US"/>
        </w:rPr>
      </w:pPr>
      <w:r w:rsidRPr="00B267CE">
        <w:rPr>
          <w:rFonts w:asciiTheme="majorBidi" w:hAnsiTheme="majorBidi" w:cstheme="majorBidi"/>
          <w:b/>
          <w:sz w:val="30"/>
          <w:szCs w:val="30"/>
          <w:cs/>
        </w:rPr>
        <w:t>รายการที่สำคัญกับ</w:t>
      </w:r>
      <w:r w:rsidRPr="00B267CE">
        <w:rPr>
          <w:rFonts w:asciiTheme="majorBidi" w:hAnsiTheme="majorBidi" w:cstheme="majorBidi"/>
          <w:b/>
          <w:sz w:val="30"/>
          <w:szCs w:val="30"/>
          <w:cs/>
          <w:lang w:bidi="th-TH"/>
        </w:rPr>
        <w:t>บุคคลหรือ</w:t>
      </w:r>
      <w:r w:rsidRPr="00B267CE">
        <w:rPr>
          <w:rFonts w:asciiTheme="majorBidi" w:hAnsiTheme="majorBidi" w:cstheme="majorBidi"/>
          <w:b/>
          <w:sz w:val="30"/>
          <w:szCs w:val="30"/>
          <w:cs/>
        </w:rPr>
        <w:t>กิจการที่เกี่ยวข้องกันสำหรับงวด</w:t>
      </w:r>
      <w:r w:rsidR="000C3A42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สาม</w:t>
      </w:r>
      <w:r w:rsidR="006F7A9C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เดือน</w:t>
      </w:r>
      <w:r w:rsidRPr="00B267CE">
        <w:rPr>
          <w:rFonts w:asciiTheme="majorBidi" w:hAnsiTheme="majorBidi" w:cstheme="majorBidi"/>
          <w:b/>
          <w:sz w:val="30"/>
          <w:szCs w:val="30"/>
          <w:cs/>
        </w:rPr>
        <w:t xml:space="preserve">สิ้นสุดวันที่ </w:t>
      </w:r>
      <w:r w:rsidR="00674983" w:rsidRPr="00674983">
        <w:rPr>
          <w:rFonts w:asciiTheme="majorBidi" w:hAnsiTheme="majorBidi" w:cstheme="majorBidi"/>
          <w:bCs/>
          <w:sz w:val="30"/>
          <w:szCs w:val="30"/>
          <w:lang w:val="en-US"/>
        </w:rPr>
        <w:t>3</w:t>
      </w:r>
      <w:r w:rsidR="000C3A42">
        <w:rPr>
          <w:rFonts w:asciiTheme="majorBidi" w:hAnsiTheme="majorBidi" w:cstheme="majorBidi"/>
          <w:bCs/>
          <w:sz w:val="30"/>
          <w:szCs w:val="30"/>
          <w:lang w:val="en-US" w:bidi="th-TH"/>
        </w:rPr>
        <w:t>1</w:t>
      </w:r>
      <w:r w:rsidR="004F35A7">
        <w:rPr>
          <w:rFonts w:asciiTheme="majorBidi" w:hAnsiTheme="majorBidi" w:cstheme="majorBidi" w:hint="cs"/>
          <w:bCs/>
          <w:sz w:val="30"/>
          <w:szCs w:val="30"/>
          <w:cs/>
          <w:lang w:val="en-US" w:bidi="th-TH"/>
        </w:rPr>
        <w:t xml:space="preserve"> </w:t>
      </w:r>
      <w:r w:rsidR="000C3A42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มีนาคม</w:t>
      </w:r>
      <w:r w:rsidR="004F35A7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 xml:space="preserve"> </w:t>
      </w:r>
      <w:r w:rsidR="00674983" w:rsidRPr="00674983">
        <w:rPr>
          <w:rFonts w:asciiTheme="majorBidi" w:hAnsiTheme="majorBidi" w:cstheme="majorBidi"/>
          <w:bCs/>
          <w:sz w:val="30"/>
          <w:szCs w:val="30"/>
          <w:lang w:val="en-US" w:bidi="th-TH"/>
        </w:rPr>
        <w:t>256</w:t>
      </w:r>
      <w:r w:rsidR="000C3A42">
        <w:rPr>
          <w:rFonts w:asciiTheme="majorBidi" w:hAnsiTheme="majorBidi" w:cstheme="majorBidi"/>
          <w:bCs/>
          <w:sz w:val="30"/>
          <w:szCs w:val="30"/>
          <w:lang w:val="en-US" w:bidi="th-TH"/>
        </w:rPr>
        <w:t>9</w:t>
      </w:r>
      <w:r w:rsidR="002E2F09">
        <w:rPr>
          <w:rFonts w:asciiTheme="majorBidi" w:hAnsiTheme="majorBidi" w:cstheme="majorBidi"/>
          <w:bCs/>
          <w:sz w:val="30"/>
          <w:szCs w:val="30"/>
          <w:lang w:val="en-US" w:bidi="th-TH"/>
        </w:rPr>
        <w:t xml:space="preserve"> </w:t>
      </w:r>
      <w:r w:rsidRPr="00B267CE">
        <w:rPr>
          <w:rFonts w:asciiTheme="majorBidi" w:hAnsiTheme="majorBidi" w:cstheme="majorBidi"/>
          <w:b/>
          <w:sz w:val="30"/>
          <w:szCs w:val="30"/>
          <w:cs/>
          <w:lang w:bidi="th-TH"/>
        </w:rPr>
        <w:t>และ</w:t>
      </w:r>
      <w:r w:rsidRPr="00B267CE">
        <w:rPr>
          <w:rFonts w:asciiTheme="majorBidi" w:hAnsiTheme="majorBidi" w:cstheme="majorBidi"/>
          <w:bCs/>
          <w:sz w:val="30"/>
          <w:szCs w:val="30"/>
          <w:cs/>
          <w:lang w:bidi="th-TH"/>
        </w:rPr>
        <w:t xml:space="preserve"> </w:t>
      </w:r>
      <w:r w:rsidR="00674983" w:rsidRPr="00674983">
        <w:rPr>
          <w:rFonts w:asciiTheme="majorBidi" w:hAnsiTheme="majorBidi" w:cstheme="majorBidi"/>
          <w:bCs/>
          <w:sz w:val="30"/>
          <w:szCs w:val="30"/>
          <w:lang w:val="en-US" w:bidi="th-TH"/>
        </w:rPr>
        <w:t>256</w:t>
      </w:r>
      <w:r w:rsidR="000C3A42">
        <w:rPr>
          <w:rFonts w:asciiTheme="majorBidi" w:hAnsiTheme="majorBidi" w:cstheme="majorBidi"/>
          <w:bCs/>
          <w:sz w:val="30"/>
          <w:szCs w:val="30"/>
          <w:lang w:val="en-US" w:bidi="th-TH"/>
        </w:rPr>
        <w:t>8</w:t>
      </w:r>
      <w:r w:rsidRPr="00B267CE">
        <w:rPr>
          <w:rFonts w:asciiTheme="majorBidi" w:hAnsiTheme="majorBidi" w:cstheme="majorBidi"/>
          <w:b/>
          <w:sz w:val="30"/>
          <w:szCs w:val="30"/>
          <w:lang w:bidi="th-TH"/>
        </w:rPr>
        <w:t xml:space="preserve"> </w:t>
      </w:r>
      <w:r w:rsidRPr="00B267CE">
        <w:rPr>
          <w:rFonts w:asciiTheme="majorBidi" w:hAnsiTheme="majorBidi" w:cstheme="majorBidi"/>
          <w:b/>
          <w:sz w:val="30"/>
          <w:szCs w:val="30"/>
          <w:cs/>
        </w:rPr>
        <w:t>สรุปได้ดังนี้</w:t>
      </w:r>
    </w:p>
    <w:p w14:paraId="1BF629E9" w14:textId="1651C0B6" w:rsidR="003B595F" w:rsidRPr="0023525C" w:rsidRDefault="003B595F" w:rsidP="00617A33">
      <w:pPr>
        <w:spacing w:line="240" w:lineRule="auto"/>
        <w:rPr>
          <w:rFonts w:asciiTheme="majorBidi" w:hAnsiTheme="majorBidi" w:cstheme="majorBidi"/>
          <w:sz w:val="25"/>
          <w:szCs w:val="25"/>
          <w:lang w:bidi="ar-SA"/>
        </w:rPr>
      </w:pPr>
    </w:p>
    <w:tbl>
      <w:tblPr>
        <w:tblW w:w="93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79"/>
        <w:gridCol w:w="271"/>
        <w:gridCol w:w="1094"/>
        <w:gridCol w:w="271"/>
        <w:gridCol w:w="1128"/>
        <w:gridCol w:w="250"/>
        <w:gridCol w:w="1104"/>
      </w:tblGrid>
      <w:tr w:rsidR="00B267CE" w:rsidRPr="00B267CE" w14:paraId="704F2330" w14:textId="77777777" w:rsidTr="00296634">
        <w:tc>
          <w:tcPr>
            <w:tcW w:w="2217" w:type="pct"/>
          </w:tcPr>
          <w:p w14:paraId="30EA2CA8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sz w:val="30"/>
                <w:szCs w:val="30"/>
              </w:rPr>
              <w:br w:type="page"/>
            </w:r>
          </w:p>
        </w:tc>
        <w:tc>
          <w:tcPr>
            <w:tcW w:w="1309" w:type="pct"/>
            <w:gridSpan w:val="3"/>
          </w:tcPr>
          <w:p w14:paraId="22C0093E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</w:tcPr>
          <w:p w14:paraId="3C2F4BB1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29" w:type="pct"/>
            <w:gridSpan w:val="3"/>
          </w:tcPr>
          <w:p w14:paraId="7D7799AB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C3A42" w:rsidRPr="00B267CE" w14:paraId="42C9F82C" w14:textId="77777777" w:rsidTr="00296634">
        <w:tc>
          <w:tcPr>
            <w:tcW w:w="2217" w:type="pct"/>
          </w:tcPr>
          <w:p w14:paraId="2705E233" w14:textId="7E3AF67F" w:rsidR="000C3A42" w:rsidRPr="00B267CE" w:rsidRDefault="000C3A42" w:rsidP="000C3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</w:t>
            </w:r>
            <w:r w:rsidR="000D6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สามเดือน</w:t>
            </w: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สิ้นสุดวันที่</w:t>
            </w: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Pr="006749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1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578" w:type="pct"/>
          </w:tcPr>
          <w:p w14:paraId="27C37873" w14:textId="03A3DD24" w:rsidR="000C3A42" w:rsidRPr="00B267CE" w:rsidRDefault="000C3A42" w:rsidP="000C3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5" w:type="pct"/>
          </w:tcPr>
          <w:p w14:paraId="10F096EB" w14:textId="77777777" w:rsidR="000C3A42" w:rsidRPr="00B267CE" w:rsidRDefault="000C3A42" w:rsidP="000C3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8DA5F41" w14:textId="5A020BA7" w:rsidR="000C3A42" w:rsidRPr="00B267CE" w:rsidRDefault="000C3A42" w:rsidP="000C3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5" w:type="pct"/>
          </w:tcPr>
          <w:p w14:paraId="6C852F0E" w14:textId="77777777" w:rsidR="000C3A42" w:rsidRPr="00B267CE" w:rsidRDefault="000C3A42" w:rsidP="000C3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4C6B2266" w14:textId="73D62379" w:rsidR="000C3A42" w:rsidRPr="00B267CE" w:rsidRDefault="000C3A42" w:rsidP="000C3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34" w:type="pct"/>
          </w:tcPr>
          <w:p w14:paraId="451375B3" w14:textId="77777777" w:rsidR="000C3A42" w:rsidRPr="00B267CE" w:rsidRDefault="000C3A42" w:rsidP="000C3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6973B48" w14:textId="3B4198D5" w:rsidR="000C3A42" w:rsidRPr="00B267CE" w:rsidRDefault="000C3A42" w:rsidP="000C3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</w:tr>
      <w:tr w:rsidR="00B267CE" w:rsidRPr="00B267CE" w14:paraId="026BA9FF" w14:textId="77777777" w:rsidTr="00296634">
        <w:tc>
          <w:tcPr>
            <w:tcW w:w="2217" w:type="pct"/>
          </w:tcPr>
          <w:p w14:paraId="5942809B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3" w:type="pct"/>
            <w:gridSpan w:val="7"/>
          </w:tcPr>
          <w:p w14:paraId="674CA53B" w14:textId="08A5323B" w:rsidR="00B267CE" w:rsidRPr="00B267CE" w:rsidRDefault="00D6770F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66"/>
              </w:tabs>
              <w:spacing w:after="0" w:line="240" w:lineRule="auto"/>
              <w:ind w:left="-108" w:right="-5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="00B267CE"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D6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B267CE" w:rsidRPr="00B267CE" w14:paraId="7DD69B6A" w14:textId="77777777" w:rsidTr="00296634">
        <w:tc>
          <w:tcPr>
            <w:tcW w:w="2217" w:type="pct"/>
          </w:tcPr>
          <w:p w14:paraId="77653BC7" w14:textId="7DB654F2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8" w:type="pct"/>
          </w:tcPr>
          <w:p w14:paraId="01B33E94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547472EE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269F307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059D0081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732907BD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081AC451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5EA0536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4F35A7" w:rsidRPr="008317CC" w14:paraId="19283BEE" w14:textId="77777777" w:rsidTr="00296634">
        <w:tc>
          <w:tcPr>
            <w:tcW w:w="2217" w:type="pct"/>
          </w:tcPr>
          <w:p w14:paraId="49E346CA" w14:textId="4641C291" w:rsidR="004F35A7" w:rsidRPr="00B267CE" w:rsidRDefault="004F35A7" w:rsidP="004F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4ED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</w:tcPr>
          <w:p w14:paraId="2F1F868E" w14:textId="72B2DA7A" w:rsidR="004F35A7" w:rsidRPr="00484D0B" w:rsidRDefault="00AB7936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</w:t>
            </w:r>
          </w:p>
        </w:tc>
        <w:tc>
          <w:tcPr>
            <w:tcW w:w="145" w:type="pct"/>
          </w:tcPr>
          <w:p w14:paraId="6779C0E3" w14:textId="77777777" w:rsidR="004F35A7" w:rsidRPr="00484D0B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4E9B35C" w14:textId="3255AEE9" w:rsidR="004F35A7" w:rsidRPr="00484D0B" w:rsidRDefault="000913F9" w:rsidP="00E22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5492A3AB" w14:textId="77777777" w:rsidR="004F35A7" w:rsidRPr="00484D0B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189DA965" w14:textId="558B06AB" w:rsidR="004F35A7" w:rsidRPr="00484D0B" w:rsidRDefault="00AB7936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</w:t>
            </w:r>
          </w:p>
        </w:tc>
        <w:tc>
          <w:tcPr>
            <w:tcW w:w="134" w:type="pct"/>
          </w:tcPr>
          <w:p w14:paraId="73784C19" w14:textId="77777777" w:rsidR="004F35A7" w:rsidRPr="00484D0B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90C5510" w14:textId="7E361BA1" w:rsidR="004F35A7" w:rsidRPr="00B267CE" w:rsidRDefault="000913F9" w:rsidP="00CE4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F35A7" w:rsidRPr="00B267CE" w14:paraId="33F4491D" w14:textId="77777777" w:rsidTr="000D29B4">
        <w:tc>
          <w:tcPr>
            <w:tcW w:w="2217" w:type="pct"/>
          </w:tcPr>
          <w:p w14:paraId="2D15378E" w14:textId="77777777" w:rsidR="004F35A7" w:rsidRPr="00B267CE" w:rsidRDefault="004F35A7" w:rsidP="004F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8" w:type="pct"/>
          </w:tcPr>
          <w:p w14:paraId="22011AC7" w14:textId="79BF4B9C" w:rsidR="004F35A7" w:rsidRPr="00B267CE" w:rsidRDefault="00AB7936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95</w:t>
            </w:r>
          </w:p>
        </w:tc>
        <w:tc>
          <w:tcPr>
            <w:tcW w:w="145" w:type="pct"/>
          </w:tcPr>
          <w:p w14:paraId="1F6D161E" w14:textId="77777777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6F63DDD" w14:textId="0DE5CB04" w:rsidR="004F35A7" w:rsidRPr="00B267CE" w:rsidRDefault="00546E7B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95</w:t>
            </w:r>
          </w:p>
        </w:tc>
        <w:tc>
          <w:tcPr>
            <w:tcW w:w="145" w:type="pct"/>
          </w:tcPr>
          <w:p w14:paraId="1FB00D45" w14:textId="77777777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3FF9DC92" w14:textId="0CD23494" w:rsidR="004F35A7" w:rsidRPr="00B267CE" w:rsidRDefault="00E11986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62</w:t>
            </w:r>
          </w:p>
        </w:tc>
        <w:tc>
          <w:tcPr>
            <w:tcW w:w="134" w:type="pct"/>
          </w:tcPr>
          <w:p w14:paraId="6F8F91F8" w14:textId="77777777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1DFDB7D" w14:textId="703BFCBD" w:rsidR="004F35A7" w:rsidRPr="00B267CE" w:rsidRDefault="00546E7B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62</w:t>
            </w:r>
          </w:p>
        </w:tc>
      </w:tr>
      <w:tr w:rsidR="006F7A9C" w:rsidRPr="0023525C" w14:paraId="1259DEEA" w14:textId="77777777" w:rsidTr="00050B88">
        <w:trPr>
          <w:trHeight w:val="479"/>
        </w:trPr>
        <w:tc>
          <w:tcPr>
            <w:tcW w:w="2217" w:type="pct"/>
          </w:tcPr>
          <w:p w14:paraId="0BC88BEC" w14:textId="77777777" w:rsidR="006F7A9C" w:rsidRPr="00A93B9F" w:rsidRDefault="006F7A9C" w:rsidP="006F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8" w:type="pct"/>
          </w:tcPr>
          <w:p w14:paraId="27AC8C3E" w14:textId="77777777" w:rsidR="006F7A9C" w:rsidRPr="00A93B9F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5" w:type="pct"/>
          </w:tcPr>
          <w:p w14:paraId="218CE025" w14:textId="77777777" w:rsidR="006F7A9C" w:rsidRPr="00A93B9F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6" w:type="pct"/>
          </w:tcPr>
          <w:p w14:paraId="347FB911" w14:textId="710BD03D" w:rsidR="006F7A9C" w:rsidRPr="00A93B9F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45" w:type="pct"/>
          </w:tcPr>
          <w:p w14:paraId="22EBA1E9" w14:textId="77777777" w:rsidR="006F7A9C" w:rsidRPr="00A93B9F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604" w:type="pct"/>
          </w:tcPr>
          <w:p w14:paraId="44AF2E3A" w14:textId="77777777" w:rsidR="006F7A9C" w:rsidRPr="00A93B9F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34" w:type="pct"/>
          </w:tcPr>
          <w:p w14:paraId="0F8D44F5" w14:textId="77777777" w:rsidR="006F7A9C" w:rsidRPr="00A93B9F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1" w:type="pct"/>
          </w:tcPr>
          <w:p w14:paraId="399B3555" w14:textId="67603630" w:rsidR="006F7A9C" w:rsidRPr="00A93B9F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</w:tr>
      <w:tr w:rsidR="006F7A9C" w:rsidRPr="00B267CE" w14:paraId="76129899" w14:textId="77777777" w:rsidTr="00296634">
        <w:tc>
          <w:tcPr>
            <w:tcW w:w="2217" w:type="pct"/>
          </w:tcPr>
          <w:p w14:paraId="2AB9C496" w14:textId="1569DCB4" w:rsidR="006F7A9C" w:rsidRPr="00B267CE" w:rsidRDefault="006F7A9C" w:rsidP="006F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33B771B4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F91DD9C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9EF6DA2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14DB007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C66BDA9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5C86A9F3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532B9E7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546E7B" w:rsidRPr="00B267CE" w14:paraId="3A777CA7" w14:textId="77777777" w:rsidTr="00806C5E">
        <w:tc>
          <w:tcPr>
            <w:tcW w:w="2217" w:type="pct"/>
          </w:tcPr>
          <w:p w14:paraId="427522F0" w14:textId="161B3674" w:rsidR="00546E7B" w:rsidRPr="00B267CE" w:rsidRDefault="00546E7B" w:rsidP="0054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</w:tcPr>
          <w:p w14:paraId="22CA26AF" w14:textId="642663F9" w:rsidR="00546E7B" w:rsidRPr="00B267CE" w:rsidRDefault="000106FA" w:rsidP="00E22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403AC4B7" w14:textId="77777777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99982B7" w14:textId="1E0CBA5D" w:rsidR="00546E7B" w:rsidRPr="00B267CE" w:rsidRDefault="000913F9" w:rsidP="00806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01385EFB" w14:textId="77777777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6AA07502" w14:textId="45A8353D" w:rsidR="00546E7B" w:rsidRPr="006D6612" w:rsidRDefault="007C601A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04276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17717B" w:rsidRPr="00B04276">
              <w:rPr>
                <w:rFonts w:ascii="Angsana New" w:hAnsi="Angsana New"/>
                <w:sz w:val="30"/>
                <w:szCs w:val="30"/>
                <w:lang w:val="en-US" w:eastAsia="en-US"/>
              </w:rPr>
              <w:t>21</w:t>
            </w:r>
          </w:p>
        </w:tc>
        <w:tc>
          <w:tcPr>
            <w:tcW w:w="134" w:type="pct"/>
          </w:tcPr>
          <w:p w14:paraId="28B5C5EA" w14:textId="77777777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0766E6F" w14:textId="07363F28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</w:tr>
      <w:tr w:rsidR="00546E7B" w:rsidRPr="00B267CE" w14:paraId="23BBD5BE" w14:textId="77777777" w:rsidTr="00806C5E">
        <w:tc>
          <w:tcPr>
            <w:tcW w:w="2217" w:type="pct"/>
          </w:tcPr>
          <w:p w14:paraId="14F5F4D4" w14:textId="2BE97DDA" w:rsidR="00546E7B" w:rsidRPr="00B267CE" w:rsidRDefault="00546E7B" w:rsidP="0054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รายได้ค่าธรรมเนียมการค้ำประกัน</w:t>
            </w:r>
          </w:p>
        </w:tc>
        <w:tc>
          <w:tcPr>
            <w:tcW w:w="578" w:type="pct"/>
          </w:tcPr>
          <w:p w14:paraId="3ABE1A8B" w14:textId="2FD63ED2" w:rsidR="00546E7B" w:rsidRPr="00B267CE" w:rsidRDefault="000106FA" w:rsidP="00E22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2A0D22CF" w14:textId="77777777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4FD30A5" w14:textId="19966810" w:rsidR="00546E7B" w:rsidRPr="00B267CE" w:rsidRDefault="00546E7B" w:rsidP="00806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104014CB" w14:textId="77777777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56A63FA" w14:textId="62722029" w:rsidR="00546E7B" w:rsidRPr="00B267CE" w:rsidRDefault="007C601A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490</w:t>
            </w:r>
          </w:p>
        </w:tc>
        <w:tc>
          <w:tcPr>
            <w:tcW w:w="134" w:type="pct"/>
          </w:tcPr>
          <w:p w14:paraId="5D8A1216" w14:textId="77777777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4E4AC8A" w14:textId="47218379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457</w:t>
            </w:r>
          </w:p>
        </w:tc>
      </w:tr>
      <w:tr w:rsidR="00546E7B" w:rsidRPr="00B267CE" w14:paraId="65EA241D" w14:textId="77777777" w:rsidTr="00806C5E">
        <w:tc>
          <w:tcPr>
            <w:tcW w:w="2217" w:type="pct"/>
          </w:tcPr>
          <w:p w14:paraId="72861DE8" w14:textId="378DDDED" w:rsidR="00546E7B" w:rsidRPr="00B267CE" w:rsidRDefault="00546E7B" w:rsidP="0054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8" w:type="pct"/>
          </w:tcPr>
          <w:p w14:paraId="1E364458" w14:textId="4934BF54" w:rsidR="00546E7B" w:rsidRPr="00B267CE" w:rsidRDefault="000106FA" w:rsidP="00E22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22E8AF93" w14:textId="77777777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3A45871" w14:textId="11B3ED2F" w:rsidR="00546E7B" w:rsidRPr="00B267CE" w:rsidRDefault="00546E7B" w:rsidP="00806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62E1D02C" w14:textId="77777777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BFC221F" w14:textId="4427DE55" w:rsidR="00546E7B" w:rsidRPr="00B267CE" w:rsidRDefault="00812268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41</w:t>
            </w:r>
          </w:p>
        </w:tc>
        <w:tc>
          <w:tcPr>
            <w:tcW w:w="134" w:type="pct"/>
          </w:tcPr>
          <w:p w14:paraId="62B5B595" w14:textId="77777777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004096A" w14:textId="6BBD9DA9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660</w:t>
            </w:r>
          </w:p>
        </w:tc>
      </w:tr>
      <w:tr w:rsidR="00546E7B" w:rsidRPr="00B267CE" w14:paraId="4C450B19" w14:textId="77777777" w:rsidTr="00806C5E">
        <w:tc>
          <w:tcPr>
            <w:tcW w:w="2217" w:type="pct"/>
          </w:tcPr>
          <w:p w14:paraId="4062854E" w14:textId="65952872" w:rsidR="00546E7B" w:rsidRPr="00B267CE" w:rsidRDefault="00546E7B" w:rsidP="0054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8" w:type="pct"/>
          </w:tcPr>
          <w:p w14:paraId="1EA0DB2D" w14:textId="079CC679" w:rsidR="00546E7B" w:rsidRPr="00B267CE" w:rsidRDefault="000106FA" w:rsidP="00E22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1C051F06" w14:textId="77777777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B83DC36" w14:textId="78438449" w:rsidR="00546E7B" w:rsidRPr="00B267CE" w:rsidRDefault="00546E7B" w:rsidP="00806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5CA3AB7A" w14:textId="77777777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DF65971" w14:textId="500E97A7" w:rsidR="00546E7B" w:rsidRPr="00B267CE" w:rsidRDefault="00812268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3,353</w:t>
            </w:r>
          </w:p>
        </w:tc>
        <w:tc>
          <w:tcPr>
            <w:tcW w:w="134" w:type="pct"/>
          </w:tcPr>
          <w:p w14:paraId="3ED1E9AA" w14:textId="77777777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5FDFFA5" w14:textId="64563B07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2,986</w:t>
            </w:r>
          </w:p>
        </w:tc>
      </w:tr>
      <w:tr w:rsidR="00546E7B" w:rsidRPr="00B267CE" w14:paraId="0A26D81E" w14:textId="77777777" w:rsidTr="00806C5E">
        <w:tc>
          <w:tcPr>
            <w:tcW w:w="2217" w:type="pct"/>
          </w:tcPr>
          <w:p w14:paraId="0FC793BA" w14:textId="228462B7" w:rsidR="00546E7B" w:rsidRPr="00744A55" w:rsidRDefault="00546E7B" w:rsidP="0054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8" w:type="pct"/>
          </w:tcPr>
          <w:p w14:paraId="767B11A5" w14:textId="2476B1FA" w:rsidR="00546E7B" w:rsidRPr="00B267CE" w:rsidRDefault="000106FA" w:rsidP="00E22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6A60E74B" w14:textId="77777777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29607EF" w14:textId="0C00AED7" w:rsidR="00546E7B" w:rsidRPr="00B267CE" w:rsidRDefault="00546E7B" w:rsidP="00806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70BB0D93" w14:textId="77777777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5304B19E" w14:textId="45368C51" w:rsidR="00546E7B" w:rsidRPr="00B267CE" w:rsidRDefault="00812268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40,682</w:t>
            </w:r>
          </w:p>
        </w:tc>
        <w:tc>
          <w:tcPr>
            <w:tcW w:w="134" w:type="pct"/>
          </w:tcPr>
          <w:p w14:paraId="761EE5EB" w14:textId="77777777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A675B50" w14:textId="5B236544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68,839</w:t>
            </w:r>
          </w:p>
        </w:tc>
      </w:tr>
      <w:tr w:rsidR="00546E7B" w:rsidRPr="00B267CE" w14:paraId="00BAC056" w14:textId="77777777" w:rsidTr="00806C5E">
        <w:tc>
          <w:tcPr>
            <w:tcW w:w="2217" w:type="pct"/>
          </w:tcPr>
          <w:p w14:paraId="4E444454" w14:textId="0141118E" w:rsidR="00546E7B" w:rsidRPr="00744A55" w:rsidRDefault="00546E7B" w:rsidP="0054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8" w:type="pct"/>
          </w:tcPr>
          <w:p w14:paraId="2BFE25DB" w14:textId="42179180" w:rsidR="00546E7B" w:rsidRPr="00B267CE" w:rsidRDefault="000106FA" w:rsidP="00E22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4FFF0625" w14:textId="77777777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59B8D24" w14:textId="6F69D7F4" w:rsidR="00546E7B" w:rsidRPr="008317CC" w:rsidRDefault="00546E7B" w:rsidP="00806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3B824D6F" w14:textId="77777777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10E16D60" w14:textId="1D77C761" w:rsidR="00546E7B" w:rsidRDefault="008F4B67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79</w:t>
            </w:r>
          </w:p>
        </w:tc>
        <w:tc>
          <w:tcPr>
            <w:tcW w:w="134" w:type="pct"/>
          </w:tcPr>
          <w:p w14:paraId="332DAB61" w14:textId="77777777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A148838" w14:textId="3E3D6152" w:rsidR="00546E7B" w:rsidRPr="006F7A9C" w:rsidRDefault="00413478" w:rsidP="00CE4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AA04F8" w:rsidRPr="0023525C" w14:paraId="76E110D9" w14:textId="77777777" w:rsidTr="009F6FF6">
        <w:trPr>
          <w:trHeight w:val="389"/>
        </w:trPr>
        <w:tc>
          <w:tcPr>
            <w:tcW w:w="2217" w:type="pct"/>
          </w:tcPr>
          <w:p w14:paraId="10ED0D06" w14:textId="54D1F687" w:rsidR="00AA04F8" w:rsidRPr="00A93B9F" w:rsidRDefault="00AA04F8" w:rsidP="00A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8" w:type="pct"/>
          </w:tcPr>
          <w:p w14:paraId="711967DC" w14:textId="15EB7402" w:rsidR="00AA04F8" w:rsidRPr="00A93B9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5" w:type="pct"/>
          </w:tcPr>
          <w:p w14:paraId="76B2441A" w14:textId="77777777" w:rsidR="00AA04F8" w:rsidRPr="00A93B9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6" w:type="pct"/>
          </w:tcPr>
          <w:p w14:paraId="2FEB89EA" w14:textId="5830A9DC" w:rsidR="00AA04F8" w:rsidRPr="00A93B9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5" w:type="pct"/>
          </w:tcPr>
          <w:p w14:paraId="7A16A235" w14:textId="77777777" w:rsidR="00AA04F8" w:rsidRPr="00A93B9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604" w:type="pct"/>
          </w:tcPr>
          <w:p w14:paraId="5159C10A" w14:textId="23BF0468" w:rsidR="00AA04F8" w:rsidRPr="00A93B9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34" w:type="pct"/>
          </w:tcPr>
          <w:p w14:paraId="7B4F8B26" w14:textId="77777777" w:rsidR="00AA04F8" w:rsidRPr="00A93B9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1" w:type="pct"/>
          </w:tcPr>
          <w:p w14:paraId="359A2DF0" w14:textId="78A7CB56" w:rsidR="00AA04F8" w:rsidRPr="00A93B9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</w:tr>
      <w:tr w:rsidR="00AA04F8" w:rsidRPr="00B267CE" w14:paraId="4406B580" w14:textId="77777777" w:rsidTr="00D62DD4">
        <w:tc>
          <w:tcPr>
            <w:tcW w:w="2217" w:type="pct"/>
          </w:tcPr>
          <w:p w14:paraId="6811E273" w14:textId="2172A5D1" w:rsidR="00AA04F8" w:rsidRPr="00744A55" w:rsidRDefault="00AA04F8" w:rsidP="00A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A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</w:tcPr>
          <w:p w14:paraId="1129505D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78FCB98D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2675827" w14:textId="0E40F54D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21AD8272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187224AF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6DF61C2C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5A3B295" w14:textId="5DF1546E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546E7B" w:rsidRPr="00B267CE" w14:paraId="00659E16" w14:textId="77777777" w:rsidTr="00D62DD4">
        <w:trPr>
          <w:trHeight w:val="80"/>
        </w:trPr>
        <w:tc>
          <w:tcPr>
            <w:tcW w:w="2217" w:type="pct"/>
          </w:tcPr>
          <w:p w14:paraId="506DD241" w14:textId="1B82C025" w:rsidR="00546E7B" w:rsidRPr="00744A55" w:rsidRDefault="00546E7B" w:rsidP="0054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</w:tcPr>
          <w:p w14:paraId="2027F0E4" w14:textId="4215FA87" w:rsidR="00546E7B" w:rsidRPr="00B267CE" w:rsidRDefault="001A6797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34</w:t>
            </w:r>
          </w:p>
        </w:tc>
        <w:tc>
          <w:tcPr>
            <w:tcW w:w="145" w:type="pct"/>
          </w:tcPr>
          <w:p w14:paraId="3751162C" w14:textId="77777777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CCC6A6E" w14:textId="16C28E90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6E7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237</w:t>
            </w:r>
          </w:p>
        </w:tc>
        <w:tc>
          <w:tcPr>
            <w:tcW w:w="145" w:type="pct"/>
          </w:tcPr>
          <w:p w14:paraId="091BCCA4" w14:textId="77777777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A86586B" w14:textId="76338190" w:rsidR="00546E7B" w:rsidRPr="00B267CE" w:rsidRDefault="000106FA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34</w:t>
            </w:r>
          </w:p>
        </w:tc>
        <w:tc>
          <w:tcPr>
            <w:tcW w:w="134" w:type="pct"/>
          </w:tcPr>
          <w:p w14:paraId="5EFAB41F" w14:textId="77777777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2DCEC64" w14:textId="7CE809E7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6E7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222</w:t>
            </w:r>
          </w:p>
        </w:tc>
      </w:tr>
      <w:tr w:rsidR="00546E7B" w:rsidRPr="00B267CE" w14:paraId="3EAD58EB" w14:textId="77777777" w:rsidTr="00037BA5">
        <w:tc>
          <w:tcPr>
            <w:tcW w:w="2217" w:type="pct"/>
          </w:tcPr>
          <w:p w14:paraId="556E58BB" w14:textId="0B5898EA" w:rsidR="00546E7B" w:rsidRPr="00744A55" w:rsidRDefault="00546E7B" w:rsidP="0054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8" w:type="pct"/>
          </w:tcPr>
          <w:p w14:paraId="054ED442" w14:textId="2CD81094" w:rsidR="00546E7B" w:rsidRPr="00B267CE" w:rsidRDefault="00044C93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5" w:type="pct"/>
          </w:tcPr>
          <w:p w14:paraId="3C318D11" w14:textId="77777777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3FD9BA4" w14:textId="0504AEEA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546E7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5" w:type="pct"/>
          </w:tcPr>
          <w:p w14:paraId="4348D3F2" w14:textId="77777777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5BF7BDEF" w14:textId="30FE6A19" w:rsidR="00546E7B" w:rsidRPr="00B267CE" w:rsidRDefault="000106FA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34" w:type="pct"/>
          </w:tcPr>
          <w:p w14:paraId="4A3E5D8E" w14:textId="77777777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597E15C" w14:textId="23753BB8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546E7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</w:tr>
      <w:tr w:rsidR="00546E7B" w:rsidRPr="00B267CE" w14:paraId="3A844427" w14:textId="77777777" w:rsidTr="00037BA5">
        <w:tc>
          <w:tcPr>
            <w:tcW w:w="2217" w:type="pct"/>
          </w:tcPr>
          <w:p w14:paraId="07BB0183" w14:textId="4CDA3862" w:rsidR="00546E7B" w:rsidRPr="00744A55" w:rsidRDefault="00546E7B" w:rsidP="0054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78" w:type="pct"/>
          </w:tcPr>
          <w:p w14:paraId="2C35ADB9" w14:textId="730805E6" w:rsidR="00546E7B" w:rsidRPr="00B267CE" w:rsidRDefault="001A6797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9,261</w:t>
            </w:r>
          </w:p>
        </w:tc>
        <w:tc>
          <w:tcPr>
            <w:tcW w:w="145" w:type="pct"/>
          </w:tcPr>
          <w:p w14:paraId="22564F5A" w14:textId="77777777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42EEB90" w14:textId="4AAB6D99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6E7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8,049</w:t>
            </w:r>
          </w:p>
        </w:tc>
        <w:tc>
          <w:tcPr>
            <w:tcW w:w="145" w:type="pct"/>
          </w:tcPr>
          <w:p w14:paraId="770FD22B" w14:textId="77777777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34FEBA2D" w14:textId="40741C78" w:rsidR="00546E7B" w:rsidRPr="00B267CE" w:rsidRDefault="000106FA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6,366</w:t>
            </w:r>
          </w:p>
        </w:tc>
        <w:tc>
          <w:tcPr>
            <w:tcW w:w="134" w:type="pct"/>
          </w:tcPr>
          <w:p w14:paraId="2B39223F" w14:textId="77777777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9E392D1" w14:textId="5EEEF779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6E7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5,873</w:t>
            </w:r>
          </w:p>
        </w:tc>
      </w:tr>
      <w:tr w:rsidR="00546E7B" w:rsidRPr="00B267CE" w14:paraId="459666E9" w14:textId="77777777" w:rsidTr="00037BA5">
        <w:tc>
          <w:tcPr>
            <w:tcW w:w="2217" w:type="pct"/>
          </w:tcPr>
          <w:p w14:paraId="1B3908B0" w14:textId="0DEDF36C" w:rsidR="00546E7B" w:rsidRPr="00744A55" w:rsidRDefault="00546E7B" w:rsidP="0054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A5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</w:t>
            </w:r>
            <w:r w:rsidRPr="00744A55">
              <w:rPr>
                <w:rFonts w:asciiTheme="majorBidi" w:hAnsiTheme="majorBidi" w:cstheme="majorBidi" w:hint="cs"/>
                <w:sz w:val="30"/>
                <w:szCs w:val="30"/>
                <w:cs/>
              </w:rPr>
              <w:t>์</w:t>
            </w:r>
          </w:p>
        </w:tc>
        <w:tc>
          <w:tcPr>
            <w:tcW w:w="578" w:type="pct"/>
          </w:tcPr>
          <w:p w14:paraId="760F0F31" w14:textId="69C1048A" w:rsidR="00546E7B" w:rsidRPr="00B267CE" w:rsidRDefault="00044C93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1,527</w:t>
            </w:r>
          </w:p>
        </w:tc>
        <w:tc>
          <w:tcPr>
            <w:tcW w:w="145" w:type="pct"/>
          </w:tcPr>
          <w:p w14:paraId="3AC6C10A" w14:textId="77777777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5E86862" w14:textId="4847F176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546E7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4,269</w:t>
            </w:r>
          </w:p>
        </w:tc>
        <w:tc>
          <w:tcPr>
            <w:tcW w:w="145" w:type="pct"/>
          </w:tcPr>
          <w:p w14:paraId="6FF969F1" w14:textId="77777777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4E622395" w14:textId="0E6A9217" w:rsidR="00546E7B" w:rsidRPr="00B267CE" w:rsidRDefault="001A6797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1,527</w:t>
            </w:r>
          </w:p>
        </w:tc>
        <w:tc>
          <w:tcPr>
            <w:tcW w:w="134" w:type="pct"/>
          </w:tcPr>
          <w:p w14:paraId="25FBEDA9" w14:textId="77777777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CD940C3" w14:textId="4F307031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546E7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4,153</w:t>
            </w:r>
          </w:p>
        </w:tc>
      </w:tr>
      <w:tr w:rsidR="00AA04F8" w:rsidRPr="0023525C" w14:paraId="0967AC00" w14:textId="77777777" w:rsidTr="009F6FF6">
        <w:trPr>
          <w:trHeight w:val="479"/>
        </w:trPr>
        <w:tc>
          <w:tcPr>
            <w:tcW w:w="2217" w:type="pct"/>
          </w:tcPr>
          <w:p w14:paraId="35F6CBF7" w14:textId="4F47B88E" w:rsidR="00AA04F8" w:rsidRPr="00A93B9F" w:rsidRDefault="00AA04F8" w:rsidP="00A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8" w:type="pct"/>
          </w:tcPr>
          <w:p w14:paraId="57FB9BF8" w14:textId="0D7FF0D0" w:rsidR="00AA04F8" w:rsidRPr="00A93B9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45" w:type="pct"/>
          </w:tcPr>
          <w:p w14:paraId="6A9B5FBE" w14:textId="77777777" w:rsidR="00AA04F8" w:rsidRPr="00A93B9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6" w:type="pct"/>
          </w:tcPr>
          <w:p w14:paraId="65B4F661" w14:textId="25A5BFD8" w:rsidR="00AA04F8" w:rsidRPr="00A93B9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45" w:type="pct"/>
          </w:tcPr>
          <w:p w14:paraId="6A5CD8D4" w14:textId="77777777" w:rsidR="00AA04F8" w:rsidRPr="00A93B9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604" w:type="pct"/>
          </w:tcPr>
          <w:p w14:paraId="06F724F2" w14:textId="1A264B08" w:rsidR="00AA04F8" w:rsidRPr="00A93B9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34" w:type="pct"/>
          </w:tcPr>
          <w:p w14:paraId="525108EB" w14:textId="77777777" w:rsidR="00AA04F8" w:rsidRPr="00A93B9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1" w:type="pct"/>
          </w:tcPr>
          <w:p w14:paraId="09CFF145" w14:textId="104AEE54" w:rsidR="00AA04F8" w:rsidRPr="00A93B9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</w:tr>
      <w:tr w:rsidR="00AA04F8" w:rsidRPr="00B267CE" w14:paraId="335A185A" w14:textId="77777777" w:rsidTr="00037BA5">
        <w:tc>
          <w:tcPr>
            <w:tcW w:w="2217" w:type="pct"/>
          </w:tcPr>
          <w:p w14:paraId="35B5C6D3" w14:textId="45091A9E" w:rsidR="00AA04F8" w:rsidRPr="00B267CE" w:rsidRDefault="00AA04F8" w:rsidP="00A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8" w:type="pct"/>
          </w:tcPr>
          <w:p w14:paraId="19994F7E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298B4926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F820F5E" w14:textId="1BABFD86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B947DD0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2AAB6749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0CA62361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CA7FB21" w14:textId="62BD8534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AA04F8" w:rsidRPr="00B267CE" w14:paraId="7866213E" w14:textId="77777777" w:rsidTr="006718EF">
        <w:tc>
          <w:tcPr>
            <w:tcW w:w="2217" w:type="pct"/>
          </w:tcPr>
          <w:p w14:paraId="2264F5BC" w14:textId="38882AA1" w:rsidR="00AA04F8" w:rsidRPr="00B267CE" w:rsidRDefault="00AA04F8" w:rsidP="00A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</w:tcPr>
          <w:p w14:paraId="1633FA40" w14:textId="53ADBCDF" w:rsidR="00AA04F8" w:rsidRPr="00B267CE" w:rsidRDefault="00533C2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409</w:t>
            </w:r>
          </w:p>
        </w:tc>
        <w:tc>
          <w:tcPr>
            <w:tcW w:w="145" w:type="pct"/>
          </w:tcPr>
          <w:p w14:paraId="631431A1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8C0D92A" w14:textId="488E195B" w:rsidR="00AA04F8" w:rsidRPr="00546E7B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203</w:t>
            </w:r>
          </w:p>
        </w:tc>
        <w:tc>
          <w:tcPr>
            <w:tcW w:w="145" w:type="pct"/>
          </w:tcPr>
          <w:p w14:paraId="3957D469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797C83CD" w14:textId="05350D52" w:rsidR="00AA04F8" w:rsidRPr="00B267CE" w:rsidRDefault="00533C2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409</w:t>
            </w:r>
          </w:p>
        </w:tc>
        <w:tc>
          <w:tcPr>
            <w:tcW w:w="134" w:type="pct"/>
          </w:tcPr>
          <w:p w14:paraId="38D95080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3F21040" w14:textId="0E6F9486" w:rsidR="00AA04F8" w:rsidRPr="00546E7B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203</w:t>
            </w:r>
          </w:p>
        </w:tc>
      </w:tr>
      <w:tr w:rsidR="00AA04F8" w:rsidRPr="00B267CE" w14:paraId="0AAD6271" w14:textId="77777777" w:rsidTr="006718EF">
        <w:tc>
          <w:tcPr>
            <w:tcW w:w="2217" w:type="pct"/>
          </w:tcPr>
          <w:p w14:paraId="24FCAB29" w14:textId="77777777" w:rsidR="00AA04F8" w:rsidRPr="00B267CE" w:rsidRDefault="00AA04F8" w:rsidP="00A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0C3F0AA1" w14:textId="77777777" w:rsidR="00AA04F8" w:rsidRPr="00D6770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98787F2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F77375E" w14:textId="77777777" w:rsidR="00AA04F8" w:rsidRPr="00D6770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B93CC90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201BB217" w14:textId="77777777" w:rsidR="00AA04F8" w:rsidRPr="00D6770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618BE6E8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F264838" w14:textId="77777777" w:rsidR="00AA04F8" w:rsidRPr="00D6770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E7042C" w:rsidRPr="00B267CE" w14:paraId="72B77880" w14:textId="77777777" w:rsidTr="006718EF">
        <w:tc>
          <w:tcPr>
            <w:tcW w:w="2217" w:type="pct"/>
          </w:tcPr>
          <w:p w14:paraId="47F910A1" w14:textId="77777777" w:rsidR="00E7042C" w:rsidRPr="00B267CE" w:rsidRDefault="00E7042C" w:rsidP="00A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38FFDB90" w14:textId="77777777" w:rsidR="00E7042C" w:rsidRPr="00D6770F" w:rsidRDefault="00E7042C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4A96EC71" w14:textId="77777777" w:rsidR="00E7042C" w:rsidRPr="00B267CE" w:rsidRDefault="00E7042C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AF98FAF" w14:textId="77777777" w:rsidR="00E7042C" w:rsidRPr="00D6770F" w:rsidRDefault="00E7042C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7309DDE0" w14:textId="77777777" w:rsidR="00E7042C" w:rsidRPr="00B267CE" w:rsidRDefault="00E7042C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5C91C825" w14:textId="77777777" w:rsidR="00E7042C" w:rsidRPr="00D6770F" w:rsidRDefault="00E7042C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5FB81153" w14:textId="77777777" w:rsidR="00E7042C" w:rsidRPr="00B267CE" w:rsidRDefault="00E7042C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37D8DD8" w14:textId="77777777" w:rsidR="00E7042C" w:rsidRPr="00D6770F" w:rsidRDefault="00E7042C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AA04F8" w:rsidRPr="00B267CE" w14:paraId="274C976E" w14:textId="77777777" w:rsidTr="006718EF">
        <w:tc>
          <w:tcPr>
            <w:tcW w:w="2217" w:type="pct"/>
          </w:tcPr>
          <w:p w14:paraId="56CC31DA" w14:textId="77777777" w:rsidR="00AA04F8" w:rsidRPr="00B267CE" w:rsidRDefault="00AA04F8" w:rsidP="00A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72A16ECE" w14:textId="77777777" w:rsidR="00AA04F8" w:rsidRPr="00D6770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624C348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B64711B" w14:textId="77777777" w:rsidR="00AA04F8" w:rsidRPr="00D6770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753EB62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979C886" w14:textId="77777777" w:rsidR="00AA04F8" w:rsidRPr="00D6770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200E7FD1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74A452C" w14:textId="77777777" w:rsidR="00AA04F8" w:rsidRPr="00D6770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AA04F8" w:rsidRPr="00D45635" w14:paraId="7FD284A9" w14:textId="77777777" w:rsidTr="00753A10">
        <w:tc>
          <w:tcPr>
            <w:tcW w:w="2217" w:type="pct"/>
          </w:tcPr>
          <w:p w14:paraId="47C00011" w14:textId="642009B7" w:rsidR="00AA04F8" w:rsidRPr="00B267CE" w:rsidRDefault="00AA04F8" w:rsidP="00A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309" w:type="pct"/>
            <w:gridSpan w:val="3"/>
          </w:tcPr>
          <w:p w14:paraId="459BCE52" w14:textId="673C73B1" w:rsidR="00AA04F8" w:rsidRPr="00D45635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</w:tcPr>
          <w:p w14:paraId="0546F955" w14:textId="77777777" w:rsidR="00AA04F8" w:rsidRPr="00D45635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29" w:type="pct"/>
            <w:gridSpan w:val="3"/>
          </w:tcPr>
          <w:p w14:paraId="2217A2F0" w14:textId="4D4A8DAD" w:rsidR="00AA04F8" w:rsidRPr="00D45635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46E7B" w:rsidRPr="00D45635" w14:paraId="5DB92E13" w14:textId="77777777" w:rsidTr="006718EF">
        <w:tc>
          <w:tcPr>
            <w:tcW w:w="2217" w:type="pct"/>
          </w:tcPr>
          <w:p w14:paraId="5F3D5FC0" w14:textId="04F1A72E" w:rsidR="00546E7B" w:rsidRPr="00B267CE" w:rsidRDefault="00546E7B" w:rsidP="0054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D6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749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8" w:type="pct"/>
          </w:tcPr>
          <w:p w14:paraId="508F3A91" w14:textId="61470274" w:rsidR="00546E7B" w:rsidRPr="00D45635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5" w:type="pct"/>
          </w:tcPr>
          <w:p w14:paraId="21C6A325" w14:textId="77777777" w:rsidR="00546E7B" w:rsidRPr="00D45635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C6D8D71" w14:textId="4129C1D1" w:rsidR="00546E7B" w:rsidRPr="00D45635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5" w:type="pct"/>
          </w:tcPr>
          <w:p w14:paraId="71D8216F" w14:textId="77777777" w:rsidR="00546E7B" w:rsidRPr="00D45635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B87830F" w14:textId="036D696F" w:rsidR="00546E7B" w:rsidRPr="00D45635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34" w:type="pct"/>
          </w:tcPr>
          <w:p w14:paraId="68BB80EE" w14:textId="77777777" w:rsidR="00546E7B" w:rsidRPr="00D45635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C4E2A49" w14:textId="1C626D38" w:rsidR="00546E7B" w:rsidRPr="00D45635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</w:tr>
      <w:tr w:rsidR="00AA04F8" w:rsidRPr="00D45635" w14:paraId="4E3469B2" w14:textId="77777777" w:rsidTr="00B34E0C">
        <w:tc>
          <w:tcPr>
            <w:tcW w:w="2217" w:type="pct"/>
          </w:tcPr>
          <w:p w14:paraId="4646C8A2" w14:textId="77777777" w:rsidR="00AA04F8" w:rsidRPr="00B267CE" w:rsidRDefault="00AA04F8" w:rsidP="00A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83" w:type="pct"/>
            <w:gridSpan w:val="7"/>
          </w:tcPr>
          <w:p w14:paraId="11F3BA07" w14:textId="315F68DA" w:rsidR="00AA04F8" w:rsidRPr="00D45635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D6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AA04F8" w:rsidRPr="00D45635" w14:paraId="7335F876" w14:textId="77777777" w:rsidTr="006718EF">
        <w:tc>
          <w:tcPr>
            <w:tcW w:w="2217" w:type="pct"/>
          </w:tcPr>
          <w:p w14:paraId="011637FF" w14:textId="66C515CE" w:rsidR="00AA04F8" w:rsidRPr="00D45635" w:rsidRDefault="00AA04F8" w:rsidP="00A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8" w:type="pct"/>
          </w:tcPr>
          <w:p w14:paraId="4C6ED77A" w14:textId="31E27EFE" w:rsidR="00AA04F8" w:rsidRPr="00D45635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534D32BF" w14:textId="77777777" w:rsidR="00AA04F8" w:rsidRPr="00D45635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3A09D01" w14:textId="4E639054" w:rsidR="00AA04F8" w:rsidRPr="00D45635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53B4247A" w14:textId="77777777" w:rsidR="00AA04F8" w:rsidRPr="00D45635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40E8327D" w14:textId="6ACEAC41" w:rsidR="00AA04F8" w:rsidRPr="00D45635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26E5BAE8" w14:textId="77777777" w:rsidR="00AA04F8" w:rsidRPr="00D45635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640136C" w14:textId="3029CB28" w:rsidR="00AA04F8" w:rsidRPr="00D45635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461885" w:rsidRPr="00B267CE" w14:paraId="61FC6424" w14:textId="77777777" w:rsidTr="009460F4">
        <w:tc>
          <w:tcPr>
            <w:tcW w:w="2217" w:type="pct"/>
          </w:tcPr>
          <w:p w14:paraId="7889CC16" w14:textId="7D4DED4F" w:rsidR="00461885" w:rsidRPr="00B267CE" w:rsidRDefault="00461885" w:rsidP="00461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78" w:type="pct"/>
          </w:tcPr>
          <w:p w14:paraId="596766B2" w14:textId="2A3A4875" w:rsidR="00461885" w:rsidRPr="006136CE" w:rsidRDefault="00D35B1E" w:rsidP="00461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19,574</w:t>
            </w:r>
          </w:p>
        </w:tc>
        <w:tc>
          <w:tcPr>
            <w:tcW w:w="145" w:type="pct"/>
          </w:tcPr>
          <w:p w14:paraId="6EDB9A7F" w14:textId="77777777" w:rsidR="00461885" w:rsidRPr="006136CE" w:rsidRDefault="00461885" w:rsidP="00461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9C2E030" w14:textId="0209EE64" w:rsidR="00461885" w:rsidRPr="006136CE" w:rsidRDefault="00461885" w:rsidP="00461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14,051</w:t>
            </w:r>
          </w:p>
        </w:tc>
        <w:tc>
          <w:tcPr>
            <w:tcW w:w="145" w:type="pct"/>
          </w:tcPr>
          <w:p w14:paraId="441F7A90" w14:textId="77777777" w:rsidR="00461885" w:rsidRPr="006136CE" w:rsidRDefault="00461885" w:rsidP="00461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6ADBA29" w14:textId="788EDAAB" w:rsidR="00461885" w:rsidRPr="006136CE" w:rsidRDefault="00EF0A21" w:rsidP="00461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16,383</w:t>
            </w:r>
          </w:p>
        </w:tc>
        <w:tc>
          <w:tcPr>
            <w:tcW w:w="134" w:type="pct"/>
          </w:tcPr>
          <w:p w14:paraId="51CB742F" w14:textId="77777777" w:rsidR="00461885" w:rsidRPr="009460F4" w:rsidRDefault="00461885" w:rsidP="00461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5351F3F" w14:textId="153ED803" w:rsidR="00461885" w:rsidRPr="009460F4" w:rsidRDefault="00461885" w:rsidP="00461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12,340</w:t>
            </w:r>
          </w:p>
        </w:tc>
      </w:tr>
      <w:tr w:rsidR="00461885" w:rsidRPr="00B267CE" w14:paraId="09928C85" w14:textId="77777777" w:rsidTr="009460F4">
        <w:tc>
          <w:tcPr>
            <w:tcW w:w="2217" w:type="pct"/>
          </w:tcPr>
          <w:p w14:paraId="2A9A9205" w14:textId="684DB191" w:rsidR="00461885" w:rsidRPr="00B267CE" w:rsidRDefault="00461885" w:rsidP="00461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06E09499" w14:textId="5D49F1ED" w:rsidR="00461885" w:rsidRPr="006136CE" w:rsidRDefault="00D72D0D" w:rsidP="00461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107</w:t>
            </w:r>
          </w:p>
        </w:tc>
        <w:tc>
          <w:tcPr>
            <w:tcW w:w="145" w:type="pct"/>
          </w:tcPr>
          <w:p w14:paraId="70B16FB2" w14:textId="77777777" w:rsidR="00461885" w:rsidRPr="006136CE" w:rsidRDefault="00461885" w:rsidP="00461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216EFC1" w14:textId="12F7E785" w:rsidR="00461885" w:rsidRPr="006136CE" w:rsidRDefault="00461885" w:rsidP="00461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89</w:t>
            </w:r>
          </w:p>
        </w:tc>
        <w:tc>
          <w:tcPr>
            <w:tcW w:w="145" w:type="pct"/>
          </w:tcPr>
          <w:p w14:paraId="24F8B521" w14:textId="77777777" w:rsidR="00461885" w:rsidRPr="006136CE" w:rsidRDefault="00461885" w:rsidP="00461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744969AF" w14:textId="03A43395" w:rsidR="00461885" w:rsidRPr="006136CE" w:rsidRDefault="00D72D0D" w:rsidP="00461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85</w:t>
            </w:r>
          </w:p>
        </w:tc>
        <w:tc>
          <w:tcPr>
            <w:tcW w:w="134" w:type="pct"/>
          </w:tcPr>
          <w:p w14:paraId="3F684F57" w14:textId="77777777" w:rsidR="00461885" w:rsidRPr="00B267CE" w:rsidRDefault="00461885" w:rsidP="00461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1FB8A4AF" w14:textId="2098F89D" w:rsidR="00461885" w:rsidRPr="00B267CE" w:rsidRDefault="00461885" w:rsidP="00461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73</w:t>
            </w:r>
          </w:p>
        </w:tc>
      </w:tr>
      <w:tr w:rsidR="00461885" w:rsidRPr="00B267CE" w14:paraId="4EFA5F09" w14:textId="77777777" w:rsidTr="009460F4">
        <w:tc>
          <w:tcPr>
            <w:tcW w:w="2217" w:type="pct"/>
          </w:tcPr>
          <w:p w14:paraId="56256D9B" w14:textId="4FC16B2D" w:rsidR="00461885" w:rsidRPr="00B267CE" w:rsidRDefault="00461885" w:rsidP="00461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74EAC259" w14:textId="4526C029" w:rsidR="00461885" w:rsidRPr="006136CE" w:rsidRDefault="00EF0A21" w:rsidP="00461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19,681</w:t>
            </w:r>
          </w:p>
        </w:tc>
        <w:tc>
          <w:tcPr>
            <w:tcW w:w="145" w:type="pct"/>
          </w:tcPr>
          <w:p w14:paraId="6D2ED7E0" w14:textId="77777777" w:rsidR="00461885" w:rsidRPr="006136CE" w:rsidRDefault="00461885" w:rsidP="00461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391C9CD8" w14:textId="111559AE" w:rsidR="00461885" w:rsidRPr="006136CE" w:rsidRDefault="00461885" w:rsidP="00461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14,140</w:t>
            </w:r>
          </w:p>
        </w:tc>
        <w:tc>
          <w:tcPr>
            <w:tcW w:w="145" w:type="pct"/>
          </w:tcPr>
          <w:p w14:paraId="19B9D6AC" w14:textId="77777777" w:rsidR="00461885" w:rsidRPr="006136CE" w:rsidRDefault="00461885" w:rsidP="00461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096D53E9" w14:textId="75F1BB05" w:rsidR="00461885" w:rsidRPr="006136CE" w:rsidRDefault="00976183" w:rsidP="00461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16,468</w:t>
            </w:r>
          </w:p>
        </w:tc>
        <w:tc>
          <w:tcPr>
            <w:tcW w:w="134" w:type="pct"/>
          </w:tcPr>
          <w:p w14:paraId="4238D9CD" w14:textId="77777777" w:rsidR="00461885" w:rsidRPr="00BD19AD" w:rsidRDefault="00461885" w:rsidP="00461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1A08643E" w14:textId="6A9BF4C8" w:rsidR="00461885" w:rsidRPr="00034F14" w:rsidRDefault="00461885" w:rsidP="00461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12,413</w:t>
            </w:r>
          </w:p>
        </w:tc>
      </w:tr>
    </w:tbl>
    <w:p w14:paraId="335F8F78" w14:textId="77777777" w:rsidR="009F6FF6" w:rsidRDefault="009F6FF6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9B082D5" w14:textId="6285290E" w:rsidR="00E647CB" w:rsidRPr="00B267CE" w:rsidRDefault="00E647CB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ยอดคงเหลือกับกิจการที่เกี่ยวข้องกัน ณ วันที่</w:t>
      </w:r>
      <w:r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="00674983" w:rsidRPr="00674983">
        <w:rPr>
          <w:rFonts w:asciiTheme="majorBidi" w:hAnsiTheme="majorBidi" w:cstheme="majorBidi"/>
          <w:sz w:val="30"/>
          <w:szCs w:val="30"/>
        </w:rPr>
        <w:t>3</w:t>
      </w:r>
      <w:r w:rsidR="00546E7B">
        <w:rPr>
          <w:rFonts w:asciiTheme="majorBidi" w:hAnsiTheme="majorBidi" w:cstheme="majorBidi"/>
          <w:sz w:val="30"/>
          <w:szCs w:val="30"/>
        </w:rPr>
        <w:t>1</w:t>
      </w:r>
      <w:r w:rsidR="004F35A7">
        <w:rPr>
          <w:rFonts w:asciiTheme="majorBidi" w:hAnsiTheme="majorBidi" w:cstheme="majorBidi"/>
          <w:sz w:val="30"/>
          <w:szCs w:val="30"/>
        </w:rPr>
        <w:t xml:space="preserve"> </w:t>
      </w:r>
      <w:r w:rsidR="00546E7B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4F35A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74983" w:rsidRPr="00674983">
        <w:rPr>
          <w:rFonts w:asciiTheme="majorBidi" w:hAnsiTheme="majorBidi" w:cstheme="majorBidi"/>
          <w:sz w:val="30"/>
          <w:szCs w:val="30"/>
        </w:rPr>
        <w:t>256</w:t>
      </w:r>
      <w:r w:rsidR="00546E7B">
        <w:rPr>
          <w:rFonts w:asciiTheme="majorBidi" w:hAnsiTheme="majorBidi" w:cstheme="majorBidi"/>
          <w:sz w:val="30"/>
          <w:szCs w:val="30"/>
        </w:rPr>
        <w:t>9</w:t>
      </w:r>
      <w:r w:rsidR="00372DDE"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="00372DDE" w:rsidRPr="00B267C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74983" w:rsidRPr="00674983">
        <w:rPr>
          <w:rFonts w:asciiTheme="majorBidi" w:hAnsiTheme="majorBidi" w:cstheme="majorBidi"/>
          <w:sz w:val="30"/>
          <w:szCs w:val="30"/>
        </w:rPr>
        <w:t>31</w:t>
      </w:r>
      <w:r w:rsidR="00372DDE"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="00372DDE" w:rsidRPr="00B267C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74983" w:rsidRPr="00674983">
        <w:rPr>
          <w:rFonts w:asciiTheme="majorBidi" w:hAnsiTheme="majorBidi" w:cstheme="majorBidi"/>
          <w:sz w:val="30"/>
          <w:szCs w:val="30"/>
        </w:rPr>
        <w:t>256</w:t>
      </w:r>
      <w:r w:rsidR="00546E7B">
        <w:rPr>
          <w:rFonts w:asciiTheme="majorBidi" w:hAnsiTheme="majorBidi" w:cstheme="majorBidi"/>
          <w:sz w:val="30"/>
          <w:szCs w:val="30"/>
        </w:rPr>
        <w:t>8</w:t>
      </w:r>
      <w:r w:rsidR="00372DDE"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397EBBC" w14:textId="7DFB4737" w:rsidR="00E647CB" w:rsidRPr="00883191" w:rsidRDefault="00E647CB" w:rsidP="00617A33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170"/>
        <w:gridCol w:w="270"/>
        <w:gridCol w:w="1080"/>
      </w:tblGrid>
      <w:tr w:rsidR="003B595F" w:rsidRPr="00B267CE" w14:paraId="40558CCB" w14:textId="77777777" w:rsidTr="00A8188F">
        <w:tc>
          <w:tcPr>
            <w:tcW w:w="2212" w:type="pct"/>
          </w:tcPr>
          <w:p w14:paraId="078E9F60" w14:textId="68F8D420" w:rsidR="003B595F" w:rsidRPr="00B267CE" w:rsidRDefault="003B595F" w:rsidP="00617A3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bookmarkStart w:id="0" w:name="OLE_LINK2"/>
          </w:p>
        </w:tc>
        <w:tc>
          <w:tcPr>
            <w:tcW w:w="1298" w:type="pct"/>
            <w:gridSpan w:val="3"/>
          </w:tcPr>
          <w:p w14:paraId="0584DA41" w14:textId="77777777" w:rsidR="003B595F" w:rsidRPr="00B267CE" w:rsidRDefault="003B595F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67" w:right="-110" w:hanging="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4B5A1D0" w14:textId="77777777" w:rsidR="003B595F" w:rsidRPr="00B267CE" w:rsidRDefault="003B595F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570D9D3A" w14:textId="77777777" w:rsidR="003B595F" w:rsidRPr="00B267CE" w:rsidRDefault="003B595F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0"/>
      <w:tr w:rsidR="00546E7B" w:rsidRPr="00B267CE" w14:paraId="06903903" w14:textId="77777777" w:rsidTr="00A8188F">
        <w:tc>
          <w:tcPr>
            <w:tcW w:w="2212" w:type="pct"/>
          </w:tcPr>
          <w:p w14:paraId="1AA563F7" w14:textId="77777777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55F8A85D" w14:textId="3D683FE2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4" w:type="pct"/>
          </w:tcPr>
          <w:p w14:paraId="3F5FCE84" w14:textId="77777777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9826E20" w14:textId="19061D58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4" w:type="pct"/>
          </w:tcPr>
          <w:p w14:paraId="7BC7A919" w14:textId="77777777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35AF1E5E" w14:textId="1BD3F065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4" w:type="pct"/>
          </w:tcPr>
          <w:p w14:paraId="1A2CC069" w14:textId="77777777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DE41D4" w14:textId="76D9394F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46E7B" w:rsidRPr="00B267CE" w14:paraId="36CE4A90" w14:textId="77777777" w:rsidTr="00A8188F">
        <w:tc>
          <w:tcPr>
            <w:tcW w:w="2212" w:type="pct"/>
          </w:tcPr>
          <w:p w14:paraId="2D070F9B" w14:textId="77777777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02EE6835" w14:textId="1190B7DC" w:rsidR="00546E7B" w:rsidRPr="002169C2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4" w:type="pct"/>
          </w:tcPr>
          <w:p w14:paraId="0F2063E4" w14:textId="77777777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8A4E2DE" w14:textId="6F84A98E" w:rsidR="00546E7B" w:rsidRPr="002E2F09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4" w:type="pct"/>
          </w:tcPr>
          <w:p w14:paraId="18A0429B" w14:textId="77777777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5727F39F" w14:textId="24AC0C68" w:rsidR="00546E7B" w:rsidRPr="002E2F09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4" w:type="pct"/>
          </w:tcPr>
          <w:p w14:paraId="32BA0742" w14:textId="77777777" w:rsidR="00546E7B" w:rsidRPr="00B267CE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5B5496B" w14:textId="6E801FFA" w:rsidR="00546E7B" w:rsidRPr="002E2F09" w:rsidRDefault="00546E7B" w:rsidP="0054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</w:tr>
      <w:tr w:rsidR="00A93B9F" w:rsidRPr="00B267CE" w14:paraId="29479348" w14:textId="77777777" w:rsidTr="00A8188F">
        <w:tc>
          <w:tcPr>
            <w:tcW w:w="2212" w:type="pct"/>
          </w:tcPr>
          <w:p w14:paraId="230F5519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8" w:type="pct"/>
            <w:gridSpan w:val="7"/>
          </w:tcPr>
          <w:p w14:paraId="1E40714F" w14:textId="08791EC6" w:rsidR="00A93B9F" w:rsidRPr="00B267CE" w:rsidRDefault="00D6770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="00A93B9F"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6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A93B9F" w:rsidRPr="00B267CE" w14:paraId="51006813" w14:textId="77777777" w:rsidTr="00A8188F">
        <w:tc>
          <w:tcPr>
            <w:tcW w:w="2212" w:type="pct"/>
          </w:tcPr>
          <w:p w14:paraId="69D0CDA8" w14:textId="2CEEC1D1" w:rsidR="00A93B9F" w:rsidRPr="00EA1649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16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88" w:type="pct"/>
            <w:gridSpan w:val="7"/>
          </w:tcPr>
          <w:p w14:paraId="0A6EA018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827F3" w:rsidRPr="00B267CE" w14:paraId="6FC725A2" w14:textId="77777777" w:rsidTr="00A8188F">
        <w:tc>
          <w:tcPr>
            <w:tcW w:w="2212" w:type="pct"/>
          </w:tcPr>
          <w:p w14:paraId="2B4A67C0" w14:textId="6D060D21" w:rsidR="001827F3" w:rsidRDefault="001827F3" w:rsidP="0018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607AFD1A" w14:textId="1B9DC61C" w:rsidR="001827F3" w:rsidRDefault="00BA7D8D" w:rsidP="00193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694CABCE" w14:textId="77777777" w:rsidR="001827F3" w:rsidRPr="00B267CE" w:rsidRDefault="001827F3" w:rsidP="00182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D67E41D" w14:textId="13EF0FB2" w:rsidR="001827F3" w:rsidRPr="000B4D59" w:rsidRDefault="001827F3" w:rsidP="00160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2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55A7040D" w14:textId="77777777" w:rsidR="001827F3" w:rsidRPr="00B267CE" w:rsidRDefault="001827F3" w:rsidP="00182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353468F" w14:textId="5B1A07B2" w:rsidR="001827F3" w:rsidRDefault="00BA7D8D" w:rsidP="00182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  <w:tc>
          <w:tcPr>
            <w:tcW w:w="144" w:type="pct"/>
          </w:tcPr>
          <w:p w14:paraId="2CC69BA4" w14:textId="77777777" w:rsidR="001827F3" w:rsidRPr="00790711" w:rsidRDefault="001827F3" w:rsidP="00182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A4DA531" w14:textId="657A9634" w:rsidR="001827F3" w:rsidRPr="000B4D59" w:rsidRDefault="001827F3" w:rsidP="00182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</w:tr>
      <w:tr w:rsidR="001827F3" w:rsidRPr="00B267CE" w14:paraId="16C9CD8A" w14:textId="77777777" w:rsidTr="00A8188F">
        <w:tc>
          <w:tcPr>
            <w:tcW w:w="2212" w:type="pct"/>
          </w:tcPr>
          <w:p w14:paraId="2B1D1A0B" w14:textId="07136209" w:rsidR="001827F3" w:rsidRPr="00B267CE" w:rsidRDefault="001827F3" w:rsidP="0018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67CED6B" w14:textId="57524D98" w:rsidR="001827F3" w:rsidRPr="00BB146A" w:rsidRDefault="00BA7D8D" w:rsidP="00182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  <w:tc>
          <w:tcPr>
            <w:tcW w:w="144" w:type="pct"/>
          </w:tcPr>
          <w:p w14:paraId="51ACD80B" w14:textId="77777777" w:rsidR="001827F3" w:rsidRPr="00B267CE" w:rsidRDefault="001827F3" w:rsidP="00182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6EE90458" w14:textId="5539EDD0" w:rsidR="001827F3" w:rsidRPr="007B5B9D" w:rsidRDefault="001827F3" w:rsidP="00182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44" w:type="pct"/>
          </w:tcPr>
          <w:p w14:paraId="7C58A8D0" w14:textId="77777777" w:rsidR="001827F3" w:rsidRPr="00B267CE" w:rsidRDefault="001827F3" w:rsidP="00182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705135B6" w14:textId="10A62164" w:rsidR="001827F3" w:rsidRPr="00BB146A" w:rsidRDefault="00BA7D8D" w:rsidP="00182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4" w:type="pct"/>
          </w:tcPr>
          <w:p w14:paraId="76867496" w14:textId="77777777" w:rsidR="001827F3" w:rsidRPr="00C52A87" w:rsidRDefault="001827F3" w:rsidP="00182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F3386DF" w14:textId="1C375800" w:rsidR="001827F3" w:rsidRPr="00C52A87" w:rsidRDefault="001827F3" w:rsidP="00182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1827F3" w:rsidRPr="00B267CE" w14:paraId="2F1A2B1A" w14:textId="77777777" w:rsidTr="00A8188F">
        <w:tc>
          <w:tcPr>
            <w:tcW w:w="2212" w:type="pct"/>
          </w:tcPr>
          <w:p w14:paraId="40331767" w14:textId="77777777" w:rsidR="001827F3" w:rsidRDefault="001827F3" w:rsidP="0018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0315A05D" w14:textId="70F845C7" w:rsidR="001827F3" w:rsidRPr="00BB146A" w:rsidRDefault="005E4E12" w:rsidP="00182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  <w:tc>
          <w:tcPr>
            <w:tcW w:w="144" w:type="pct"/>
          </w:tcPr>
          <w:p w14:paraId="6FB5D05F" w14:textId="77777777" w:rsidR="001827F3" w:rsidRPr="00B267CE" w:rsidRDefault="001827F3" w:rsidP="00182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2D07BC62" w14:textId="2A652FB6" w:rsidR="001827F3" w:rsidRPr="007B5B9D" w:rsidRDefault="001827F3" w:rsidP="00182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44" w:type="pct"/>
          </w:tcPr>
          <w:p w14:paraId="1CD2CD5A" w14:textId="77777777" w:rsidR="001827F3" w:rsidRPr="00B267CE" w:rsidRDefault="001827F3" w:rsidP="00182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5E1CAFB0" w14:textId="69B338FA" w:rsidR="001827F3" w:rsidRPr="00BB146A" w:rsidRDefault="00BA7D8D" w:rsidP="00182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  <w:tc>
          <w:tcPr>
            <w:tcW w:w="144" w:type="pct"/>
          </w:tcPr>
          <w:p w14:paraId="0D8CE369" w14:textId="77777777" w:rsidR="001827F3" w:rsidRPr="00790711" w:rsidRDefault="001827F3" w:rsidP="00182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70FCD8E8" w14:textId="00DC0968" w:rsidR="001827F3" w:rsidRPr="007B5B9D" w:rsidRDefault="001827F3" w:rsidP="00182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645</w:t>
            </w:r>
          </w:p>
        </w:tc>
      </w:tr>
      <w:tr w:rsidR="001827F3" w:rsidRPr="00C52678" w14:paraId="74406FD6" w14:textId="77777777" w:rsidTr="0087014F">
        <w:tc>
          <w:tcPr>
            <w:tcW w:w="2212" w:type="pct"/>
          </w:tcPr>
          <w:p w14:paraId="5B5F3534" w14:textId="77777777" w:rsidR="001827F3" w:rsidRDefault="001827F3" w:rsidP="001827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8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4851A715" w14:textId="0D93476D" w:rsidR="001827F3" w:rsidRDefault="001827F3" w:rsidP="0018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 ที่คาดว่าจะเกิดขึ้น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FE106D4" w14:textId="77777777" w:rsidR="001827F3" w:rsidRDefault="001827F3" w:rsidP="001827F3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  <w:p w14:paraId="7F83BCAC" w14:textId="06CFE5E2" w:rsidR="00C52678" w:rsidRPr="00DA34C2" w:rsidRDefault="00C52678" w:rsidP="00193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52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7BEA0FD6" w14:textId="77777777" w:rsidR="001827F3" w:rsidRPr="00BB146A" w:rsidRDefault="001827F3" w:rsidP="00182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14:paraId="5D6E8099" w14:textId="1818DE31" w:rsidR="001827F3" w:rsidRPr="006A556E" w:rsidRDefault="001827F3" w:rsidP="0015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2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73485129" w14:textId="77777777" w:rsidR="001827F3" w:rsidRPr="00B267CE" w:rsidRDefault="001827F3" w:rsidP="00182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385E7B18" w14:textId="13BEF6F0" w:rsidR="001827F3" w:rsidRPr="00BB146A" w:rsidRDefault="000839BD" w:rsidP="00E22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1BA52276" w14:textId="77777777" w:rsidR="001827F3" w:rsidRPr="00790711" w:rsidRDefault="001827F3" w:rsidP="00182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14:paraId="2927BB12" w14:textId="7A7C2F99" w:rsidR="001827F3" w:rsidRPr="006A556E" w:rsidRDefault="001827F3" w:rsidP="00E22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2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827F3" w:rsidRPr="00B267CE" w14:paraId="5211E7F6" w14:textId="77777777" w:rsidTr="00A8188F">
        <w:tc>
          <w:tcPr>
            <w:tcW w:w="2212" w:type="pct"/>
          </w:tcPr>
          <w:p w14:paraId="5F281906" w14:textId="492FE151" w:rsidR="001827F3" w:rsidRDefault="001827F3" w:rsidP="0018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054E7C1" w14:textId="52F248CC" w:rsidR="001827F3" w:rsidRPr="0005097C" w:rsidRDefault="000839BD" w:rsidP="00182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</w:t>
            </w:r>
          </w:p>
        </w:tc>
        <w:tc>
          <w:tcPr>
            <w:tcW w:w="144" w:type="pct"/>
          </w:tcPr>
          <w:p w14:paraId="744B9227" w14:textId="77777777" w:rsidR="001827F3" w:rsidRPr="006A556E" w:rsidRDefault="001827F3" w:rsidP="00182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232E778" w14:textId="2788E699" w:rsidR="001827F3" w:rsidRPr="006A556E" w:rsidRDefault="001827F3" w:rsidP="00182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144" w:type="pct"/>
          </w:tcPr>
          <w:p w14:paraId="45E69F77" w14:textId="77777777" w:rsidR="001827F3" w:rsidRPr="006A556E" w:rsidRDefault="001827F3" w:rsidP="00182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3B806CE6" w14:textId="22640CA7" w:rsidR="001827F3" w:rsidRPr="006A556E" w:rsidRDefault="000839BD" w:rsidP="00182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</w:p>
        </w:tc>
        <w:tc>
          <w:tcPr>
            <w:tcW w:w="144" w:type="pct"/>
          </w:tcPr>
          <w:p w14:paraId="48DE9722" w14:textId="77777777" w:rsidR="001827F3" w:rsidRPr="006A556E" w:rsidRDefault="001827F3" w:rsidP="00182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E58DC8E" w14:textId="3878B6C8" w:rsidR="001827F3" w:rsidRPr="006A556E" w:rsidRDefault="001827F3" w:rsidP="00182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645</w:t>
            </w:r>
          </w:p>
        </w:tc>
      </w:tr>
    </w:tbl>
    <w:p w14:paraId="59C915BA" w14:textId="77777777" w:rsidR="003B39AC" w:rsidRPr="00883191" w:rsidRDefault="003B39AC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080"/>
        <w:gridCol w:w="270"/>
        <w:gridCol w:w="1080"/>
        <w:gridCol w:w="271"/>
        <w:gridCol w:w="1172"/>
        <w:gridCol w:w="271"/>
        <w:gridCol w:w="1075"/>
      </w:tblGrid>
      <w:tr w:rsidR="00AC2688" w:rsidRPr="00B267CE" w14:paraId="7BE847D8" w14:textId="77777777" w:rsidTr="00A8188F">
        <w:trPr>
          <w:tblHeader/>
        </w:trPr>
        <w:tc>
          <w:tcPr>
            <w:tcW w:w="2212" w:type="pct"/>
          </w:tcPr>
          <w:p w14:paraId="1296E30E" w14:textId="492BFB79" w:rsidR="00B267CE" w:rsidRPr="0039592E" w:rsidRDefault="0039592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" w:name="OLE_LINK3"/>
            <w:r w:rsidRPr="003959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788" w:type="pct"/>
            <w:gridSpan w:val="7"/>
          </w:tcPr>
          <w:p w14:paraId="41913D45" w14:textId="6F253FD1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2C20" w:rsidRPr="00B267CE" w14:paraId="20102962" w14:textId="77777777" w:rsidTr="0042583D">
        <w:tc>
          <w:tcPr>
            <w:tcW w:w="2212" w:type="pct"/>
          </w:tcPr>
          <w:p w14:paraId="19192A20" w14:textId="77777777" w:rsidR="00732C20" w:rsidRPr="00B267CE" w:rsidRDefault="00732C20" w:rsidP="00732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7571BC74" w14:textId="0DD9064F" w:rsidR="00732C20" w:rsidRPr="00B267CE" w:rsidRDefault="00AE58B0" w:rsidP="00193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27579C23" w14:textId="77777777" w:rsidR="00732C20" w:rsidRPr="00B267CE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70DB711" w14:textId="75416727" w:rsidR="00732C20" w:rsidRPr="00B267CE" w:rsidRDefault="00732C20" w:rsidP="00160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52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1434E48A" w14:textId="77777777" w:rsidR="00732C20" w:rsidRPr="00B267CE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</w:tcPr>
          <w:p w14:paraId="4C30420C" w14:textId="044D197F" w:rsidR="00732C20" w:rsidRPr="005B10E7" w:rsidRDefault="00774985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2,794</w:t>
            </w:r>
          </w:p>
        </w:tc>
        <w:tc>
          <w:tcPr>
            <w:tcW w:w="145" w:type="pct"/>
          </w:tcPr>
          <w:p w14:paraId="72629DDF" w14:textId="77777777" w:rsidR="00732C20" w:rsidRPr="00B267CE" w:rsidRDefault="00732C20" w:rsidP="00732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C4F7A35" w14:textId="4E103AEF" w:rsidR="00732C20" w:rsidRPr="00AF5FDE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24,501</w:t>
            </w:r>
          </w:p>
        </w:tc>
      </w:tr>
      <w:tr w:rsidR="00732C20" w:rsidRPr="00B267CE" w14:paraId="50B82795" w14:textId="77777777" w:rsidTr="0042583D">
        <w:tc>
          <w:tcPr>
            <w:tcW w:w="2212" w:type="pct"/>
            <w:shd w:val="clear" w:color="auto" w:fill="FFFFFF"/>
          </w:tcPr>
          <w:p w14:paraId="27105E2F" w14:textId="77777777" w:rsidR="00732C20" w:rsidRPr="00B267CE" w:rsidRDefault="00732C20" w:rsidP="00732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9F9F2C9" w14:textId="151C08CE" w:rsidR="00732C20" w:rsidRPr="00B267CE" w:rsidRDefault="005E4E12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3,514</w:t>
            </w:r>
          </w:p>
        </w:tc>
        <w:tc>
          <w:tcPr>
            <w:tcW w:w="144" w:type="pct"/>
          </w:tcPr>
          <w:p w14:paraId="44E3EE53" w14:textId="77777777" w:rsidR="00732C20" w:rsidRPr="00B267CE" w:rsidRDefault="00732C20" w:rsidP="00732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73AAFCE" w14:textId="703A3BBD" w:rsidR="00732C20" w:rsidRPr="00B267CE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4,681</w:t>
            </w:r>
          </w:p>
        </w:tc>
        <w:tc>
          <w:tcPr>
            <w:tcW w:w="145" w:type="pct"/>
          </w:tcPr>
          <w:p w14:paraId="217760E2" w14:textId="77777777" w:rsidR="00732C20" w:rsidRPr="00B267CE" w:rsidRDefault="00732C20" w:rsidP="00732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7BCC7911" w14:textId="23DE7992" w:rsidR="00732C20" w:rsidRPr="00B267CE" w:rsidRDefault="00BA7786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3,440</w:t>
            </w:r>
          </w:p>
        </w:tc>
        <w:tc>
          <w:tcPr>
            <w:tcW w:w="145" w:type="pct"/>
          </w:tcPr>
          <w:p w14:paraId="6E4D7F81" w14:textId="77777777" w:rsidR="00732C20" w:rsidRPr="00B267CE" w:rsidRDefault="00732C20" w:rsidP="00732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2E215B4B" w14:textId="41E188F2" w:rsidR="00732C20" w:rsidRPr="00AF5FDE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4,546</w:t>
            </w:r>
          </w:p>
        </w:tc>
      </w:tr>
      <w:tr w:rsidR="00732C20" w:rsidRPr="00B267CE" w14:paraId="04A9DE04" w14:textId="77777777" w:rsidTr="0042583D">
        <w:tc>
          <w:tcPr>
            <w:tcW w:w="2212" w:type="pct"/>
            <w:shd w:val="clear" w:color="auto" w:fill="FFFFFF"/>
          </w:tcPr>
          <w:p w14:paraId="7FEAB9C1" w14:textId="77777777" w:rsidR="00732C20" w:rsidRPr="00B267CE" w:rsidRDefault="00732C20" w:rsidP="00732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6AE50F1B" w14:textId="6F8A87DF" w:rsidR="00732C20" w:rsidRPr="00B267CE" w:rsidRDefault="005E4E12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3,514</w:t>
            </w:r>
          </w:p>
        </w:tc>
        <w:tc>
          <w:tcPr>
            <w:tcW w:w="144" w:type="pct"/>
          </w:tcPr>
          <w:p w14:paraId="70817185" w14:textId="77777777" w:rsidR="00732C20" w:rsidRPr="00B267CE" w:rsidRDefault="00732C20" w:rsidP="00732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30ECFF1E" w14:textId="3C7BA368" w:rsidR="00732C20" w:rsidRPr="00B267CE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4,681</w:t>
            </w:r>
          </w:p>
        </w:tc>
        <w:tc>
          <w:tcPr>
            <w:tcW w:w="145" w:type="pct"/>
          </w:tcPr>
          <w:p w14:paraId="0F03E8DC" w14:textId="77777777" w:rsidR="00732C20" w:rsidRPr="00B267CE" w:rsidRDefault="00732C20" w:rsidP="00732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2408F3ED" w14:textId="478FA4FD" w:rsidR="00732C20" w:rsidRPr="00B267CE" w:rsidRDefault="00A302AA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6,234</w:t>
            </w:r>
          </w:p>
        </w:tc>
        <w:tc>
          <w:tcPr>
            <w:tcW w:w="145" w:type="pct"/>
          </w:tcPr>
          <w:p w14:paraId="068280D3" w14:textId="77777777" w:rsidR="00732C20" w:rsidRPr="00B267CE" w:rsidRDefault="00732C20" w:rsidP="00732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5794DB31" w14:textId="798BD1A1" w:rsidR="00732C20" w:rsidRPr="00B267CE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29,047</w:t>
            </w:r>
          </w:p>
        </w:tc>
      </w:tr>
      <w:tr w:rsidR="00732C20" w:rsidRPr="00B267CE" w14:paraId="1BF834B0" w14:textId="77777777" w:rsidTr="0087014F">
        <w:tc>
          <w:tcPr>
            <w:tcW w:w="2212" w:type="pct"/>
            <w:shd w:val="clear" w:color="auto" w:fill="FFFFFF"/>
          </w:tcPr>
          <w:p w14:paraId="0F13421E" w14:textId="77777777" w:rsidR="00732C20" w:rsidRDefault="00732C20" w:rsidP="00732C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6DFFDF1D" w14:textId="28F2884A" w:rsidR="00732C20" w:rsidRPr="006A556E" w:rsidRDefault="00732C20" w:rsidP="00732C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 ที่คาดว่าจะเกิดขึ้น</w:t>
            </w:r>
          </w:p>
        </w:tc>
        <w:tc>
          <w:tcPr>
            <w:tcW w:w="577" w:type="pct"/>
          </w:tcPr>
          <w:p w14:paraId="3A58F7AD" w14:textId="77777777" w:rsidR="00732C20" w:rsidRDefault="00732C20" w:rsidP="00083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1F4483" w14:textId="0222879C" w:rsidR="00C52678" w:rsidRPr="00E615D6" w:rsidRDefault="00C52678" w:rsidP="00193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52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26941B80" w14:textId="77777777" w:rsidR="00732C20" w:rsidRPr="00B267CE" w:rsidRDefault="00732C20" w:rsidP="00732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1AEFC309" w14:textId="100EFFE9" w:rsidR="00732C20" w:rsidRPr="006A556E" w:rsidRDefault="00732C20" w:rsidP="0015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2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7B19F952" w14:textId="77777777" w:rsidR="00732C20" w:rsidRPr="00B267CE" w:rsidRDefault="00732C20" w:rsidP="00732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E7EC2D0" w14:textId="65D44AEA" w:rsidR="00732C20" w:rsidRPr="00F10CCF" w:rsidRDefault="000839BD" w:rsidP="00E22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50048180" w14:textId="77777777" w:rsidR="00732C20" w:rsidRPr="009376B3" w:rsidRDefault="00732C20" w:rsidP="00732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left="-110" w:firstLine="2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4" w:type="pct"/>
            <w:vAlign w:val="bottom"/>
          </w:tcPr>
          <w:p w14:paraId="57E8E078" w14:textId="0DBDBBFD" w:rsidR="00732C20" w:rsidRPr="006A556E" w:rsidRDefault="00732C20" w:rsidP="00E22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2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32C20" w:rsidRPr="00B267CE" w14:paraId="38B128FE" w14:textId="77777777" w:rsidTr="0042583D">
        <w:tc>
          <w:tcPr>
            <w:tcW w:w="2212" w:type="pct"/>
          </w:tcPr>
          <w:p w14:paraId="4A4065B8" w14:textId="07A7767B" w:rsidR="00732C20" w:rsidRPr="00B267CE" w:rsidRDefault="00732C20" w:rsidP="00732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38B301E" w14:textId="454F0948" w:rsidR="00732C20" w:rsidRPr="00B267CE" w:rsidRDefault="000839BD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3,514</w:t>
            </w:r>
          </w:p>
        </w:tc>
        <w:tc>
          <w:tcPr>
            <w:tcW w:w="144" w:type="pct"/>
          </w:tcPr>
          <w:p w14:paraId="2DC1B46F" w14:textId="77777777" w:rsidR="00732C20" w:rsidRPr="00B267CE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B33CF60" w14:textId="7A87E331" w:rsidR="00732C20" w:rsidRPr="00B267CE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4,681</w:t>
            </w:r>
          </w:p>
        </w:tc>
        <w:tc>
          <w:tcPr>
            <w:tcW w:w="145" w:type="pct"/>
          </w:tcPr>
          <w:p w14:paraId="0DA799E7" w14:textId="77777777" w:rsidR="00732C20" w:rsidRPr="00B267CE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71C7E87D" w14:textId="08A2BA5E" w:rsidR="00732C20" w:rsidRPr="00B267CE" w:rsidRDefault="000839BD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6,234</w:t>
            </w:r>
          </w:p>
        </w:tc>
        <w:tc>
          <w:tcPr>
            <w:tcW w:w="145" w:type="pct"/>
          </w:tcPr>
          <w:p w14:paraId="1D2EFEBF" w14:textId="77777777" w:rsidR="00732C20" w:rsidRPr="00B267CE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2EEF9844" w14:textId="60DF2EA1" w:rsidR="00732C20" w:rsidRPr="00B267CE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29,047</w:t>
            </w:r>
          </w:p>
        </w:tc>
      </w:tr>
      <w:bookmarkEnd w:id="1"/>
    </w:tbl>
    <w:p w14:paraId="378E9C7D" w14:textId="77777777" w:rsidR="00050B88" w:rsidRDefault="00050B88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CBB718E" w14:textId="77777777" w:rsidR="00131864" w:rsidRDefault="00131864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9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973"/>
        <w:gridCol w:w="1085"/>
        <w:gridCol w:w="270"/>
        <w:gridCol w:w="1172"/>
        <w:gridCol w:w="236"/>
        <w:gridCol w:w="33"/>
        <w:gridCol w:w="1084"/>
        <w:gridCol w:w="236"/>
        <w:gridCol w:w="31"/>
        <w:gridCol w:w="1078"/>
      </w:tblGrid>
      <w:tr w:rsidR="001F0856" w:rsidRPr="00B267CE" w14:paraId="4BAC671B" w14:textId="77777777" w:rsidTr="00FA21CF">
        <w:tc>
          <w:tcPr>
            <w:tcW w:w="2160" w:type="pct"/>
          </w:tcPr>
          <w:p w14:paraId="093FB4DA" w14:textId="77777777" w:rsidR="001F0856" w:rsidRPr="00B267CE" w:rsidRDefault="001F0856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4" w:type="pct"/>
            <w:gridSpan w:val="3"/>
          </w:tcPr>
          <w:p w14:paraId="639CBF8C" w14:textId="18F60A6B" w:rsidR="001F0856" w:rsidRPr="00B267CE" w:rsidRDefault="000E03EF" w:rsidP="000E0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0F6D36F4" w14:textId="77777777" w:rsidR="001F0856" w:rsidRPr="00B267CE" w:rsidRDefault="001F0856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8" w:type="pct"/>
            <w:gridSpan w:val="5"/>
          </w:tcPr>
          <w:p w14:paraId="6C09B688" w14:textId="0B5BE2F9" w:rsidR="001F0856" w:rsidRPr="00B267CE" w:rsidRDefault="000E03EF" w:rsidP="000E0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32C20" w:rsidRPr="00B267CE" w14:paraId="41CDAA71" w14:textId="77777777" w:rsidTr="00FA21CF">
        <w:tc>
          <w:tcPr>
            <w:tcW w:w="2160" w:type="pct"/>
          </w:tcPr>
          <w:p w14:paraId="4B481BC5" w14:textId="77777777" w:rsidR="00732C20" w:rsidRPr="00B267CE" w:rsidRDefault="00732C20" w:rsidP="00732C2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160086D2" w14:textId="5A63E2D3" w:rsidR="00732C20" w:rsidRPr="00B267CE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7" w:type="pct"/>
          </w:tcPr>
          <w:p w14:paraId="2D40E2C2" w14:textId="77777777" w:rsidR="00732C20" w:rsidRPr="00B267CE" w:rsidRDefault="00732C20" w:rsidP="00732C2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2D47F65B" w14:textId="6CECC8F0" w:rsidR="00732C20" w:rsidRPr="00B267CE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8" w:type="pct"/>
          </w:tcPr>
          <w:p w14:paraId="3CC2DEA5" w14:textId="77777777" w:rsidR="00732C20" w:rsidRPr="00B267CE" w:rsidRDefault="00732C20" w:rsidP="00732C2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7" w:type="pct"/>
            <w:gridSpan w:val="2"/>
          </w:tcPr>
          <w:p w14:paraId="1AE434C3" w14:textId="4A88BA75" w:rsidR="00732C20" w:rsidRPr="00B267CE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5" w:type="pct"/>
            <w:gridSpan w:val="2"/>
          </w:tcPr>
          <w:p w14:paraId="3FC8E7FE" w14:textId="77777777" w:rsidR="00732C20" w:rsidRPr="00B267CE" w:rsidRDefault="00732C20" w:rsidP="00732C2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285E396C" w14:textId="377DA18F" w:rsidR="00732C20" w:rsidRPr="00B267CE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32C20" w:rsidRPr="00B267CE" w14:paraId="03AE76B4" w14:textId="77777777" w:rsidTr="00FA21CF">
        <w:tc>
          <w:tcPr>
            <w:tcW w:w="2160" w:type="pct"/>
          </w:tcPr>
          <w:p w14:paraId="17ED79EC" w14:textId="77777777" w:rsidR="00732C20" w:rsidRPr="00B267CE" w:rsidRDefault="00732C20" w:rsidP="00732C2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257B9B43" w14:textId="3B76686B" w:rsidR="00732C20" w:rsidRPr="00B267CE" w:rsidRDefault="00732C20" w:rsidP="00732C2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7" w:type="pct"/>
          </w:tcPr>
          <w:p w14:paraId="12002ADD" w14:textId="77777777" w:rsidR="00732C20" w:rsidRPr="00B267CE" w:rsidRDefault="00732C20" w:rsidP="00732C2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2B792BBD" w14:textId="704E0128" w:rsidR="00732C20" w:rsidRPr="0042583D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28" w:type="pct"/>
          </w:tcPr>
          <w:p w14:paraId="628FC820" w14:textId="77777777" w:rsidR="00732C20" w:rsidRPr="00B267CE" w:rsidRDefault="00732C20" w:rsidP="00732C2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7" w:type="pct"/>
            <w:gridSpan w:val="2"/>
          </w:tcPr>
          <w:p w14:paraId="40FD64FE" w14:textId="4662E599" w:rsidR="00732C20" w:rsidRPr="00B267CE" w:rsidRDefault="00732C20" w:rsidP="00732C2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5" w:type="pct"/>
            <w:gridSpan w:val="2"/>
          </w:tcPr>
          <w:p w14:paraId="5418374B" w14:textId="77777777" w:rsidR="00732C20" w:rsidRPr="00B267CE" w:rsidRDefault="00732C20" w:rsidP="00732C2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0C6B1918" w14:textId="6799A1B3" w:rsidR="00732C20" w:rsidRPr="000707CE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</w:tr>
      <w:tr w:rsidR="000E03EF" w:rsidRPr="00B267CE" w14:paraId="61D7A1D3" w14:textId="77777777" w:rsidTr="000E03EF">
        <w:tc>
          <w:tcPr>
            <w:tcW w:w="2160" w:type="pct"/>
          </w:tcPr>
          <w:p w14:paraId="4BFF6ABC" w14:textId="77777777" w:rsidR="000E03EF" w:rsidRPr="00B267CE" w:rsidRDefault="000E03EF" w:rsidP="000E03E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0" w:type="pct"/>
            <w:gridSpan w:val="9"/>
          </w:tcPr>
          <w:p w14:paraId="20AE82AB" w14:textId="36134CE3" w:rsidR="000E03EF" w:rsidRPr="00B267CE" w:rsidRDefault="00D6770F" w:rsidP="000E03E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="000E03EF"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6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FA21CF" w:rsidRPr="00B267CE" w14:paraId="28A35C52" w14:textId="77777777" w:rsidTr="000E03EF">
        <w:tc>
          <w:tcPr>
            <w:tcW w:w="2160" w:type="pct"/>
          </w:tcPr>
          <w:p w14:paraId="4D59362A" w14:textId="77B73F64" w:rsidR="00FA21CF" w:rsidRPr="00FA21CF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21C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840" w:type="pct"/>
            <w:gridSpan w:val="9"/>
          </w:tcPr>
          <w:p w14:paraId="727FB72E" w14:textId="77777777" w:rsidR="00FA21CF" w:rsidRPr="00FA21CF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FA21CF" w:rsidRPr="00B267CE" w14:paraId="24341180" w14:textId="77777777" w:rsidTr="00FA21CF">
        <w:tc>
          <w:tcPr>
            <w:tcW w:w="2160" w:type="pct"/>
          </w:tcPr>
          <w:p w14:paraId="571BC713" w14:textId="4C07DA5C" w:rsidR="00FA21CF" w:rsidRPr="00B267CE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0369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0BDCDC1E" w14:textId="28F50586" w:rsidR="00FA21CF" w:rsidRPr="00DE1A06" w:rsidRDefault="00C36028" w:rsidP="0091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26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32F51EE6" w14:textId="77777777" w:rsidR="00FA21CF" w:rsidRPr="00B267CE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00AF39A5" w14:textId="43CD76C8" w:rsidR="00FA21CF" w:rsidRPr="00B267CE" w:rsidRDefault="007C4380" w:rsidP="0091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2"/>
          </w:tcPr>
          <w:p w14:paraId="5D432B7B" w14:textId="77777777" w:rsidR="00FA21CF" w:rsidRPr="00B267CE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74E804E5" w14:textId="5AE1B45A" w:rsidR="00FA21CF" w:rsidRPr="00C52678" w:rsidRDefault="00C36028" w:rsidP="0091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526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gridSpan w:val="2"/>
          </w:tcPr>
          <w:p w14:paraId="0410AA20" w14:textId="77777777" w:rsidR="00FA21CF" w:rsidRPr="00C52678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5FB0FF03" w14:textId="676AC116" w:rsidR="00FA21CF" w:rsidRPr="0042583D" w:rsidRDefault="00732C20" w:rsidP="00B03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72561A" w:rsidRPr="007256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7C4380"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72561A" w:rsidRPr="007256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FA21CF" w:rsidRPr="00B267CE" w14:paraId="1F37A931" w14:textId="77777777" w:rsidTr="000E03EF">
        <w:tc>
          <w:tcPr>
            <w:tcW w:w="2160" w:type="pct"/>
          </w:tcPr>
          <w:p w14:paraId="2F022178" w14:textId="77777777" w:rsidR="00FA21CF" w:rsidRPr="00B267CE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0" w:type="pct"/>
            <w:gridSpan w:val="9"/>
          </w:tcPr>
          <w:p w14:paraId="7FCAB967" w14:textId="77777777" w:rsidR="00FA21CF" w:rsidRPr="00B267CE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A21CF" w:rsidRPr="00B267CE" w14:paraId="3AB5A6B6" w14:textId="77777777" w:rsidTr="000E03EF">
        <w:tc>
          <w:tcPr>
            <w:tcW w:w="2160" w:type="pct"/>
          </w:tcPr>
          <w:p w14:paraId="06483C6A" w14:textId="7FA0630C" w:rsidR="00FA21CF" w:rsidRPr="00B267CE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2840" w:type="pct"/>
            <w:gridSpan w:val="9"/>
          </w:tcPr>
          <w:p w14:paraId="1C4268A8" w14:textId="3F8A9D9A" w:rsidR="00FA21CF" w:rsidRPr="00B267CE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21CF" w:rsidRPr="007E72B9" w14:paraId="6959A0BE" w14:textId="77777777" w:rsidTr="00FA21CF">
        <w:tc>
          <w:tcPr>
            <w:tcW w:w="2160" w:type="pct"/>
          </w:tcPr>
          <w:p w14:paraId="65C95800" w14:textId="77777777" w:rsidR="00FA21CF" w:rsidRPr="00F03698" w:rsidRDefault="00FA21CF" w:rsidP="00FA21C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369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7841E791" w14:textId="6B4D9920" w:rsidR="00FA21CF" w:rsidRPr="007E72B9" w:rsidRDefault="00D61998" w:rsidP="00204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199</w:t>
            </w:r>
          </w:p>
        </w:tc>
        <w:tc>
          <w:tcPr>
            <w:tcW w:w="147" w:type="pct"/>
          </w:tcPr>
          <w:p w14:paraId="135D9147" w14:textId="77777777" w:rsidR="00FA21CF" w:rsidRPr="007E72B9" w:rsidRDefault="00FA21CF" w:rsidP="00FA21C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49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079AFDFA" w14:textId="20732C79" w:rsidR="00FA21CF" w:rsidRPr="007E72B9" w:rsidRDefault="00674983" w:rsidP="00204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199</w:t>
            </w:r>
          </w:p>
        </w:tc>
        <w:tc>
          <w:tcPr>
            <w:tcW w:w="128" w:type="pct"/>
          </w:tcPr>
          <w:p w14:paraId="600E279A" w14:textId="77777777" w:rsidR="00FA21CF" w:rsidRPr="007E72B9" w:rsidRDefault="00FA21CF" w:rsidP="00FA21C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tcBorders>
              <w:bottom w:val="double" w:sz="4" w:space="0" w:color="auto"/>
            </w:tcBorders>
          </w:tcPr>
          <w:p w14:paraId="1A12193D" w14:textId="29B87B98" w:rsidR="00FA21CF" w:rsidRPr="007E72B9" w:rsidRDefault="00C36028" w:rsidP="00230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128" w:type="pct"/>
          </w:tcPr>
          <w:p w14:paraId="435EE7EA" w14:textId="77777777" w:rsidR="00FA21CF" w:rsidRPr="007E72B9" w:rsidRDefault="00FA21CF" w:rsidP="00FA21C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555"/>
              </w:tabs>
              <w:spacing w:line="240" w:lineRule="auto"/>
              <w:ind w:right="3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bottom w:val="double" w:sz="4" w:space="0" w:color="auto"/>
            </w:tcBorders>
          </w:tcPr>
          <w:p w14:paraId="2AF3E309" w14:textId="231D44E3" w:rsidR="00FA21CF" w:rsidRPr="007E72B9" w:rsidRDefault="00674983" w:rsidP="00230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</w:t>
            </w:r>
          </w:p>
        </w:tc>
      </w:tr>
    </w:tbl>
    <w:p w14:paraId="6A5ACA0E" w14:textId="161105ED" w:rsidR="00251EB1" w:rsidRPr="00F653E4" w:rsidRDefault="00251EB1" w:rsidP="00617A33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56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5"/>
        <w:gridCol w:w="1085"/>
        <w:gridCol w:w="259"/>
        <w:gridCol w:w="1173"/>
        <w:gridCol w:w="270"/>
        <w:gridCol w:w="1087"/>
        <w:gridCol w:w="237"/>
        <w:gridCol w:w="1114"/>
      </w:tblGrid>
      <w:tr w:rsidR="00B267CE" w:rsidRPr="00B267CE" w14:paraId="3489B60F" w14:textId="77777777" w:rsidTr="006A556E">
        <w:tc>
          <w:tcPr>
            <w:tcW w:w="2154" w:type="pct"/>
            <w:tcBorders>
              <w:bottom w:val="nil"/>
            </w:tcBorders>
          </w:tcPr>
          <w:p w14:paraId="00ECF76C" w14:textId="02AC3750" w:rsidR="00B267CE" w:rsidRPr="00B267CE" w:rsidRDefault="0039592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846" w:type="pct"/>
            <w:gridSpan w:val="7"/>
            <w:tcBorders>
              <w:top w:val="nil"/>
              <w:bottom w:val="nil"/>
            </w:tcBorders>
          </w:tcPr>
          <w:p w14:paraId="1DDCA3EE" w14:textId="54DA8473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6A556E" w:rsidRPr="007E72B9" w14:paraId="710D2060" w14:textId="77777777" w:rsidTr="000E03EF">
        <w:tc>
          <w:tcPr>
            <w:tcW w:w="2154" w:type="pct"/>
            <w:tcBorders>
              <w:bottom w:val="nil"/>
            </w:tcBorders>
          </w:tcPr>
          <w:p w14:paraId="221A1F33" w14:textId="77777777" w:rsidR="006A556E" w:rsidRPr="00F03698" w:rsidRDefault="006A556E" w:rsidP="006A556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369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  <w:tcBorders>
              <w:top w:val="nil"/>
              <w:bottom w:val="double" w:sz="4" w:space="0" w:color="auto"/>
            </w:tcBorders>
          </w:tcPr>
          <w:p w14:paraId="5F2BBD22" w14:textId="2F33E9DC" w:rsidR="006A556E" w:rsidRPr="007E72B9" w:rsidRDefault="00A841A8" w:rsidP="0091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2C039C21" w14:textId="77777777" w:rsidR="006A556E" w:rsidRPr="007E72B9" w:rsidRDefault="006A556E" w:rsidP="006A556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  <w:tcBorders>
              <w:top w:val="nil"/>
              <w:bottom w:val="double" w:sz="4" w:space="0" w:color="auto"/>
            </w:tcBorders>
          </w:tcPr>
          <w:p w14:paraId="218966D2" w14:textId="48D9A145" w:rsidR="006A556E" w:rsidRPr="007E72B9" w:rsidRDefault="007C4380" w:rsidP="0091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2F3A4F0C" w14:textId="77777777" w:rsidR="006A556E" w:rsidRPr="007E72B9" w:rsidRDefault="006A556E" w:rsidP="006A556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top w:val="nil"/>
              <w:bottom w:val="double" w:sz="4" w:space="0" w:color="auto"/>
            </w:tcBorders>
          </w:tcPr>
          <w:p w14:paraId="6AF74125" w14:textId="7F8AE8A3" w:rsidR="006A556E" w:rsidRPr="007E72B9" w:rsidRDefault="001825A6" w:rsidP="00230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5,259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2A8B14B7" w14:textId="77777777" w:rsidR="006A556E" w:rsidRPr="007E72B9" w:rsidRDefault="006A556E" w:rsidP="006A556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  <w:tcBorders>
              <w:top w:val="nil"/>
              <w:bottom w:val="double" w:sz="4" w:space="0" w:color="auto"/>
            </w:tcBorders>
          </w:tcPr>
          <w:p w14:paraId="34A67617" w14:textId="6C41FF38" w:rsidR="006A556E" w:rsidRPr="007E72B9" w:rsidRDefault="00732C20" w:rsidP="00230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2C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31,323</w:t>
            </w:r>
          </w:p>
        </w:tc>
      </w:tr>
    </w:tbl>
    <w:p w14:paraId="65C3D0D6" w14:textId="49FD05E5" w:rsidR="006A556E" w:rsidRPr="0023525C" w:rsidRDefault="006A556E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1"/>
          <w:szCs w:val="21"/>
          <w:lang w:val="th-TH" w:eastAsia="x-none"/>
        </w:rPr>
      </w:pPr>
    </w:p>
    <w:tbl>
      <w:tblPr>
        <w:tblW w:w="91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5"/>
        <w:gridCol w:w="1106"/>
        <w:gridCol w:w="242"/>
        <w:gridCol w:w="1163"/>
        <w:gridCol w:w="240"/>
        <w:gridCol w:w="1114"/>
        <w:gridCol w:w="272"/>
        <w:gridCol w:w="1071"/>
      </w:tblGrid>
      <w:tr w:rsidR="00803D14" w:rsidRPr="00B267CE" w14:paraId="7FA06162" w14:textId="77777777" w:rsidTr="000E03EF">
        <w:tc>
          <w:tcPr>
            <w:tcW w:w="2161" w:type="pct"/>
          </w:tcPr>
          <w:p w14:paraId="2CF16393" w14:textId="7FD825D1" w:rsidR="00803D14" w:rsidRPr="00EA1649" w:rsidRDefault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839" w:type="pct"/>
            <w:gridSpan w:val="7"/>
          </w:tcPr>
          <w:p w14:paraId="4385D099" w14:textId="77777777" w:rsidR="00803D14" w:rsidRPr="00B267CE" w:rsidRDefault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32C20" w:rsidRPr="00B267CE" w14:paraId="08233423" w14:textId="77777777" w:rsidTr="0042583D">
        <w:tc>
          <w:tcPr>
            <w:tcW w:w="2161" w:type="pct"/>
          </w:tcPr>
          <w:p w14:paraId="46C4EAB5" w14:textId="77777777" w:rsidR="00732C20" w:rsidRPr="00B267CE" w:rsidRDefault="00732C20" w:rsidP="00732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3" w:type="pct"/>
          </w:tcPr>
          <w:p w14:paraId="0B6CF035" w14:textId="058F1D47" w:rsidR="00732C20" w:rsidRPr="00BB146A" w:rsidRDefault="00A841A8" w:rsidP="0091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6D47DB8C" w14:textId="77777777" w:rsidR="00732C20" w:rsidRPr="00B267CE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78BE6FD5" w14:textId="63F6078B" w:rsidR="00732C20" w:rsidRPr="007B5B9D" w:rsidRDefault="00732C20" w:rsidP="0091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2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3CD546D3" w14:textId="77777777" w:rsidR="00732C20" w:rsidRPr="00B267CE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5D0ADDA6" w14:textId="6A58EB64" w:rsidR="00732C20" w:rsidRPr="00BB146A" w:rsidRDefault="001A26F7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A841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636</w:t>
            </w:r>
          </w:p>
        </w:tc>
        <w:tc>
          <w:tcPr>
            <w:tcW w:w="148" w:type="pct"/>
          </w:tcPr>
          <w:p w14:paraId="04E610B6" w14:textId="77777777" w:rsidR="00732C20" w:rsidRPr="00790711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91BBCB5" w14:textId="3D07C7C4" w:rsidR="00732C20" w:rsidRPr="007B5B9D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</w:tr>
      <w:tr w:rsidR="00732C20" w:rsidRPr="00B267CE" w14:paraId="7D24751F" w14:textId="77777777" w:rsidTr="00A825BD">
        <w:tc>
          <w:tcPr>
            <w:tcW w:w="2161" w:type="pct"/>
          </w:tcPr>
          <w:p w14:paraId="4993E806" w14:textId="77777777" w:rsidR="00732C20" w:rsidRPr="00B267CE" w:rsidRDefault="00732C20" w:rsidP="00732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3" w:type="pct"/>
          </w:tcPr>
          <w:p w14:paraId="4A3908B1" w14:textId="1205250F" w:rsidR="00732C20" w:rsidRPr="00BB146A" w:rsidRDefault="00A841A8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6,517</w:t>
            </w:r>
          </w:p>
        </w:tc>
        <w:tc>
          <w:tcPr>
            <w:tcW w:w="132" w:type="pct"/>
          </w:tcPr>
          <w:p w14:paraId="090F5854" w14:textId="77777777" w:rsidR="00732C20" w:rsidRPr="00B267CE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2CBC42D1" w14:textId="53FB2ACD" w:rsidR="00732C20" w:rsidRPr="007B5B9D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8,589</w:t>
            </w:r>
          </w:p>
        </w:tc>
        <w:tc>
          <w:tcPr>
            <w:tcW w:w="131" w:type="pct"/>
          </w:tcPr>
          <w:p w14:paraId="4D5C1D86" w14:textId="77777777" w:rsidR="00732C20" w:rsidRPr="00B267CE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1E57019" w14:textId="712F4E18" w:rsidR="00732C20" w:rsidRPr="00BB146A" w:rsidRDefault="00A841A8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4,44</w:t>
            </w:r>
            <w:r w:rsidR="00A16E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8" w:type="pct"/>
          </w:tcPr>
          <w:p w14:paraId="3A0A67CB" w14:textId="77777777" w:rsidR="00732C20" w:rsidRPr="00790711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C3CA220" w14:textId="5E99BA69" w:rsidR="00732C20" w:rsidRPr="007B5B9D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6,469</w:t>
            </w:r>
          </w:p>
        </w:tc>
      </w:tr>
      <w:tr w:rsidR="00F31A73" w:rsidRPr="00B267CE" w14:paraId="29252F1A" w14:textId="77777777" w:rsidTr="0042583D">
        <w:tc>
          <w:tcPr>
            <w:tcW w:w="2161" w:type="pct"/>
          </w:tcPr>
          <w:p w14:paraId="61D7D72D" w14:textId="0E1AA3D4" w:rsidR="00F31A73" w:rsidRDefault="00A825BD" w:rsidP="00732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3066BB94" w14:textId="110871A1" w:rsidR="00F31A73" w:rsidRDefault="00A825BD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30"/>
                <w:szCs w:val="30"/>
                <w:lang w:val="en-US" w:eastAsia="zh-CN"/>
              </w:rPr>
              <w:t>31</w:t>
            </w:r>
          </w:p>
        </w:tc>
        <w:tc>
          <w:tcPr>
            <w:tcW w:w="132" w:type="pct"/>
          </w:tcPr>
          <w:p w14:paraId="7036FB9F" w14:textId="77777777" w:rsidR="00F31A73" w:rsidRPr="00B267CE" w:rsidRDefault="00F31A73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08600152" w14:textId="0BFBE311" w:rsidR="00F31A73" w:rsidRDefault="00A825BD" w:rsidP="00F75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661F5252" w14:textId="77777777" w:rsidR="00F31A73" w:rsidRPr="00B267CE" w:rsidRDefault="00F31A73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5AA60215" w14:textId="6EAB1EBE" w:rsidR="00F31A73" w:rsidRDefault="00A825BD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</w:p>
        </w:tc>
        <w:tc>
          <w:tcPr>
            <w:tcW w:w="148" w:type="pct"/>
          </w:tcPr>
          <w:p w14:paraId="2DAAC7DB" w14:textId="77777777" w:rsidR="00F31A73" w:rsidRPr="00790711" w:rsidRDefault="00F31A73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BC1E970" w14:textId="35C75E1A" w:rsidR="00F31A73" w:rsidRDefault="00A825BD" w:rsidP="00F75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32C20" w:rsidRPr="00B267CE" w14:paraId="14995D05" w14:textId="77777777" w:rsidTr="0042583D">
        <w:tc>
          <w:tcPr>
            <w:tcW w:w="2161" w:type="pct"/>
          </w:tcPr>
          <w:p w14:paraId="5B92F6ED" w14:textId="4B1722BE" w:rsidR="00732C20" w:rsidRDefault="00732C20" w:rsidP="00732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3017D62A" w14:textId="01A2C52E" w:rsidR="00732C20" w:rsidRPr="0005097C" w:rsidRDefault="00A841A8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6,5</w:t>
            </w:r>
            <w:r w:rsidR="00F607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</w:t>
            </w:r>
          </w:p>
        </w:tc>
        <w:tc>
          <w:tcPr>
            <w:tcW w:w="132" w:type="pct"/>
          </w:tcPr>
          <w:p w14:paraId="1D7FCA99" w14:textId="77777777" w:rsidR="00732C20" w:rsidRPr="006A556E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4A8C120B" w14:textId="29162CF9" w:rsidR="00732C20" w:rsidRPr="006A556E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8,589</w:t>
            </w:r>
          </w:p>
        </w:tc>
        <w:tc>
          <w:tcPr>
            <w:tcW w:w="131" w:type="pct"/>
          </w:tcPr>
          <w:p w14:paraId="7A9D0E41" w14:textId="77777777" w:rsidR="00732C20" w:rsidRPr="006A556E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638C0C8" w14:textId="5FC7506A" w:rsidR="00732C20" w:rsidRPr="006A556E" w:rsidRDefault="00A841A8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</w:t>
            </w:r>
            <w:r w:rsidR="009331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A16E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48" w:type="pct"/>
          </w:tcPr>
          <w:p w14:paraId="7A48AB85" w14:textId="77777777" w:rsidR="00732C20" w:rsidRPr="006A556E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0E8F8B0" w14:textId="3F10B0B3" w:rsidR="00732C20" w:rsidRPr="006A556E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6,588</w:t>
            </w:r>
          </w:p>
        </w:tc>
      </w:tr>
    </w:tbl>
    <w:p w14:paraId="305ACD12" w14:textId="45F43607" w:rsidR="00ED7072" w:rsidRPr="00A23800" w:rsidRDefault="00ED7072" w:rsidP="00ED7072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18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</w:p>
    <w:p w14:paraId="21FD9D7E" w14:textId="6DD8C718" w:rsidR="00B036A2" w:rsidRPr="00ED7072" w:rsidRDefault="00B036A2" w:rsidP="00ED7072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D707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สินค้าคงเหลือ</w:t>
      </w:r>
    </w:p>
    <w:p w14:paraId="5124B783" w14:textId="77777777" w:rsidR="001F7AA2" w:rsidRPr="008B22A9" w:rsidRDefault="001F7A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4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"/>
        <w:gridCol w:w="3918"/>
        <w:gridCol w:w="188"/>
        <w:gridCol w:w="988"/>
        <w:gridCol w:w="174"/>
        <w:gridCol w:w="11"/>
        <w:gridCol w:w="83"/>
        <w:gridCol w:w="178"/>
        <w:gridCol w:w="11"/>
        <w:gridCol w:w="884"/>
        <w:gridCol w:w="201"/>
        <w:gridCol w:w="14"/>
        <w:gridCol w:w="26"/>
        <w:gridCol w:w="201"/>
        <w:gridCol w:w="9"/>
        <w:gridCol w:w="941"/>
        <w:gridCol w:w="144"/>
        <w:gridCol w:w="9"/>
        <w:gridCol w:w="83"/>
        <w:gridCol w:w="37"/>
        <w:gridCol w:w="145"/>
        <w:gridCol w:w="9"/>
        <w:gridCol w:w="980"/>
        <w:gridCol w:w="181"/>
      </w:tblGrid>
      <w:tr w:rsidR="001F7AA2" w:rsidRPr="00B267CE" w14:paraId="3EC616D1" w14:textId="77777777" w:rsidTr="00EA1448">
        <w:trPr>
          <w:gridBefore w:val="1"/>
          <w:gridAfter w:val="1"/>
          <w:wBefore w:w="36" w:type="dxa"/>
          <w:wAfter w:w="181" w:type="dxa"/>
          <w:trHeight w:val="241"/>
        </w:trPr>
        <w:tc>
          <w:tcPr>
            <w:tcW w:w="3918" w:type="dxa"/>
            <w:hideMark/>
          </w:tcPr>
          <w:p w14:paraId="08A107BE" w14:textId="77777777" w:rsidR="001F7AA2" w:rsidRPr="00B267CE" w:rsidRDefault="001F7AA2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517" w:type="dxa"/>
            <w:gridSpan w:val="8"/>
            <w:hideMark/>
          </w:tcPr>
          <w:p w14:paraId="24B2ADC3" w14:textId="77777777" w:rsidR="001F7AA2" w:rsidRPr="00B267CE" w:rsidRDefault="001F7AA2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  <w:gridSpan w:val="3"/>
          </w:tcPr>
          <w:p w14:paraId="75C0CBFB" w14:textId="77777777" w:rsidR="001F7AA2" w:rsidRPr="00B267CE" w:rsidRDefault="001F7AA2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8" w:type="dxa"/>
            <w:gridSpan w:val="10"/>
            <w:hideMark/>
          </w:tcPr>
          <w:p w14:paraId="005E5A98" w14:textId="77777777" w:rsidR="001F7AA2" w:rsidRPr="00B267CE" w:rsidRDefault="001F7AA2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2C20" w:rsidRPr="00B267CE" w14:paraId="2AC8AA44" w14:textId="77777777" w:rsidTr="00EA1448">
        <w:trPr>
          <w:gridBefore w:val="1"/>
          <w:gridAfter w:val="1"/>
          <w:wBefore w:w="36" w:type="dxa"/>
          <w:wAfter w:w="181" w:type="dxa"/>
          <w:trHeight w:val="241"/>
        </w:trPr>
        <w:tc>
          <w:tcPr>
            <w:tcW w:w="3918" w:type="dxa"/>
          </w:tcPr>
          <w:p w14:paraId="4BADB362" w14:textId="77777777" w:rsidR="00732C20" w:rsidRPr="00B267CE" w:rsidRDefault="00732C20" w:rsidP="00732C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14:paraId="61C79CCD" w14:textId="4675DEED" w:rsidR="00732C20" w:rsidRPr="00B267CE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8" w:type="dxa"/>
            <w:gridSpan w:val="3"/>
          </w:tcPr>
          <w:p w14:paraId="41D75B62" w14:textId="77777777" w:rsidR="00732C20" w:rsidRPr="00B267CE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3"/>
          </w:tcPr>
          <w:p w14:paraId="7DD9A28D" w14:textId="23245E4F" w:rsidR="00732C20" w:rsidRPr="00B267CE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41" w:type="dxa"/>
            <w:gridSpan w:val="3"/>
          </w:tcPr>
          <w:p w14:paraId="213E0744" w14:textId="77777777" w:rsidR="00732C20" w:rsidRPr="00B267CE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3"/>
          </w:tcPr>
          <w:p w14:paraId="63A981E9" w14:textId="2E7291B9" w:rsidR="00732C20" w:rsidRPr="00B267CE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  <w:gridSpan w:val="3"/>
          </w:tcPr>
          <w:p w14:paraId="78E9A90C" w14:textId="77777777" w:rsidR="00732C20" w:rsidRPr="00B267CE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4"/>
          </w:tcPr>
          <w:p w14:paraId="370736A8" w14:textId="37ECFD12" w:rsidR="00732C20" w:rsidRPr="00B267CE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32C20" w:rsidRPr="00B267CE" w14:paraId="65E797C4" w14:textId="77777777" w:rsidTr="00EA1448">
        <w:trPr>
          <w:gridBefore w:val="1"/>
          <w:gridAfter w:val="1"/>
          <w:wBefore w:w="36" w:type="dxa"/>
          <w:wAfter w:w="181" w:type="dxa"/>
          <w:trHeight w:val="241"/>
        </w:trPr>
        <w:tc>
          <w:tcPr>
            <w:tcW w:w="3918" w:type="dxa"/>
          </w:tcPr>
          <w:p w14:paraId="5066201A" w14:textId="77777777" w:rsidR="00732C20" w:rsidRPr="00B267CE" w:rsidRDefault="00732C20" w:rsidP="00732C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14:paraId="78EA54F1" w14:textId="60176AE9" w:rsidR="00732C20" w:rsidRPr="00B267CE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268" w:type="dxa"/>
            <w:gridSpan w:val="3"/>
          </w:tcPr>
          <w:p w14:paraId="50C9970A" w14:textId="77777777" w:rsidR="00732C20" w:rsidRPr="00B267CE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3"/>
          </w:tcPr>
          <w:p w14:paraId="60B42D47" w14:textId="66CAF6F9" w:rsidR="00732C20" w:rsidRPr="00B267CE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41" w:type="dxa"/>
            <w:gridSpan w:val="3"/>
          </w:tcPr>
          <w:p w14:paraId="7B39E40A" w14:textId="77777777" w:rsidR="00732C20" w:rsidRPr="00B267CE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3"/>
          </w:tcPr>
          <w:p w14:paraId="76EE5F5F" w14:textId="07248AA9" w:rsidR="00732C20" w:rsidRPr="00B267CE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236" w:type="dxa"/>
            <w:gridSpan w:val="3"/>
          </w:tcPr>
          <w:p w14:paraId="31CDB693" w14:textId="77777777" w:rsidR="00732C20" w:rsidRPr="00B267CE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4"/>
          </w:tcPr>
          <w:p w14:paraId="3BE1F101" w14:textId="2B716249" w:rsidR="00732C20" w:rsidRPr="00B267CE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</w:tr>
      <w:tr w:rsidR="00A93B9F" w:rsidRPr="00B267CE" w14:paraId="5CE7CA35" w14:textId="77777777" w:rsidTr="00EA1448">
        <w:trPr>
          <w:gridBefore w:val="1"/>
          <w:gridAfter w:val="1"/>
          <w:wBefore w:w="36" w:type="dxa"/>
          <w:wAfter w:w="181" w:type="dxa"/>
          <w:trHeight w:val="232"/>
        </w:trPr>
        <w:tc>
          <w:tcPr>
            <w:tcW w:w="3918" w:type="dxa"/>
          </w:tcPr>
          <w:p w14:paraId="00B62355" w14:textId="77777777" w:rsidR="00A93B9F" w:rsidRPr="00B267CE" w:rsidRDefault="00A93B9F" w:rsidP="00A93B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6" w:type="dxa"/>
            <w:gridSpan w:val="21"/>
            <w:hideMark/>
          </w:tcPr>
          <w:p w14:paraId="66762149" w14:textId="581C5698" w:rsidR="00A93B9F" w:rsidRPr="00B267CE" w:rsidRDefault="00D6770F" w:rsidP="00A93B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6770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="00A93B9F" w:rsidRPr="00B267C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D6770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732C20" w:rsidRPr="003A6773" w14:paraId="1DC5DD9B" w14:textId="77777777" w:rsidTr="00EA1448">
        <w:trPr>
          <w:gridBefore w:val="1"/>
          <w:gridAfter w:val="1"/>
          <w:wBefore w:w="36" w:type="dxa"/>
          <w:wAfter w:w="181" w:type="dxa"/>
          <w:trHeight w:val="164"/>
        </w:trPr>
        <w:tc>
          <w:tcPr>
            <w:tcW w:w="3918" w:type="dxa"/>
            <w:hideMark/>
          </w:tcPr>
          <w:p w14:paraId="43452CA5" w14:textId="53E39C50" w:rsidR="00732C20" w:rsidRPr="003A6773" w:rsidRDefault="00732C20" w:rsidP="00732C20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สินค้ามีไว้เพื่อขาย</w:t>
            </w:r>
          </w:p>
        </w:tc>
        <w:tc>
          <w:tcPr>
            <w:tcW w:w="1176" w:type="dxa"/>
            <w:gridSpan w:val="2"/>
            <w:shd w:val="clear" w:color="auto" w:fill="FFFFFF" w:themeFill="background1"/>
          </w:tcPr>
          <w:p w14:paraId="4FCE842A" w14:textId="55EBB7B7" w:rsidR="00732C20" w:rsidRPr="00A87B41" w:rsidRDefault="00805429" w:rsidP="00732C20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1,014,740</w:t>
            </w:r>
          </w:p>
        </w:tc>
        <w:tc>
          <w:tcPr>
            <w:tcW w:w="268" w:type="dxa"/>
            <w:gridSpan w:val="3"/>
            <w:shd w:val="clear" w:color="auto" w:fill="FFFFFF" w:themeFill="background1"/>
          </w:tcPr>
          <w:p w14:paraId="40B13160" w14:textId="77777777" w:rsidR="00732C20" w:rsidRPr="003A6773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3"/>
            <w:shd w:val="clear" w:color="auto" w:fill="FFFFFF" w:themeFill="background1"/>
          </w:tcPr>
          <w:p w14:paraId="68BFFBDA" w14:textId="1C8F650C" w:rsidR="00732C20" w:rsidRPr="003A6773" w:rsidRDefault="00732C20" w:rsidP="00732C20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1,060,171</w:t>
            </w:r>
          </w:p>
        </w:tc>
        <w:tc>
          <w:tcPr>
            <w:tcW w:w="241" w:type="dxa"/>
            <w:gridSpan w:val="3"/>
            <w:shd w:val="clear" w:color="auto" w:fill="FFFFFF" w:themeFill="background1"/>
          </w:tcPr>
          <w:p w14:paraId="282DBB14" w14:textId="77777777" w:rsidR="00732C20" w:rsidRPr="003A6773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3"/>
            <w:shd w:val="clear" w:color="auto" w:fill="FFFFFF" w:themeFill="background1"/>
          </w:tcPr>
          <w:p w14:paraId="7D6EC2C8" w14:textId="30CBDBEA" w:rsidR="00732C20" w:rsidRPr="003A6773" w:rsidRDefault="006D13D7" w:rsidP="00732C20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912,983</w:t>
            </w:r>
          </w:p>
        </w:tc>
        <w:tc>
          <w:tcPr>
            <w:tcW w:w="273" w:type="dxa"/>
            <w:gridSpan w:val="4"/>
            <w:shd w:val="clear" w:color="auto" w:fill="FFFFFF" w:themeFill="background1"/>
          </w:tcPr>
          <w:p w14:paraId="1D336EAA" w14:textId="77777777" w:rsidR="00732C20" w:rsidRPr="003A6773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shd w:val="clear" w:color="auto" w:fill="FFFFFF" w:themeFill="background1"/>
          </w:tcPr>
          <w:p w14:paraId="59293AE9" w14:textId="594D8998" w:rsidR="00732C20" w:rsidRPr="003A6773" w:rsidRDefault="00732C20" w:rsidP="00732C20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43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937,746</w:t>
            </w:r>
          </w:p>
        </w:tc>
      </w:tr>
      <w:tr w:rsidR="00732C20" w:rsidRPr="003A6773" w14:paraId="2DF69063" w14:textId="77777777" w:rsidTr="00EA1448">
        <w:trPr>
          <w:gridBefore w:val="1"/>
          <w:gridAfter w:val="1"/>
          <w:wBefore w:w="36" w:type="dxa"/>
          <w:wAfter w:w="181" w:type="dxa"/>
          <w:trHeight w:val="320"/>
        </w:trPr>
        <w:tc>
          <w:tcPr>
            <w:tcW w:w="3918" w:type="dxa"/>
          </w:tcPr>
          <w:p w14:paraId="4AD3386F" w14:textId="77777777" w:rsidR="00732C20" w:rsidRPr="003A6773" w:rsidRDefault="00732C20" w:rsidP="00732C20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428CBD9" w14:textId="1975570A" w:rsidR="00732C20" w:rsidRPr="003A6773" w:rsidRDefault="00805429" w:rsidP="00732C20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28,640</w:t>
            </w:r>
          </w:p>
        </w:tc>
        <w:tc>
          <w:tcPr>
            <w:tcW w:w="268" w:type="dxa"/>
            <w:gridSpan w:val="3"/>
            <w:shd w:val="clear" w:color="auto" w:fill="FFFFFF" w:themeFill="background1"/>
            <w:vAlign w:val="bottom"/>
          </w:tcPr>
          <w:p w14:paraId="4C210F49" w14:textId="77777777" w:rsidR="00732C20" w:rsidRPr="003A6773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B5439FD" w14:textId="4424472A" w:rsidR="00732C20" w:rsidRPr="003A6773" w:rsidRDefault="00732C20" w:rsidP="00732C20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5,186</w:t>
            </w:r>
          </w:p>
        </w:tc>
        <w:tc>
          <w:tcPr>
            <w:tcW w:w="241" w:type="dxa"/>
            <w:gridSpan w:val="3"/>
            <w:shd w:val="clear" w:color="auto" w:fill="FFFFFF" w:themeFill="background1"/>
            <w:vAlign w:val="bottom"/>
          </w:tcPr>
          <w:p w14:paraId="594169EA" w14:textId="77777777" w:rsidR="00732C20" w:rsidRPr="003A6773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D890907" w14:textId="322EDBD4" w:rsidR="00732C20" w:rsidRPr="003A6773" w:rsidRDefault="006D13D7" w:rsidP="00732C20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529</w:t>
            </w:r>
          </w:p>
        </w:tc>
        <w:tc>
          <w:tcPr>
            <w:tcW w:w="273" w:type="dxa"/>
            <w:gridSpan w:val="4"/>
            <w:shd w:val="clear" w:color="auto" w:fill="FFFFFF" w:themeFill="background1"/>
            <w:vAlign w:val="bottom"/>
          </w:tcPr>
          <w:p w14:paraId="4D2C3546" w14:textId="77777777" w:rsidR="00732C20" w:rsidRPr="003A6773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decimal" w:pos="-113"/>
                <w:tab w:val="decimal" w:pos="581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4048F34" w14:textId="0EA46BFB" w:rsidR="00732C20" w:rsidRPr="003A6773" w:rsidRDefault="00732C20" w:rsidP="0091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32C20" w:rsidRPr="003A6773" w14:paraId="4A6303C3" w14:textId="77777777" w:rsidTr="00EA1448">
        <w:trPr>
          <w:gridBefore w:val="1"/>
          <w:gridAfter w:val="1"/>
          <w:wBefore w:w="36" w:type="dxa"/>
          <w:wAfter w:w="181" w:type="dxa"/>
          <w:trHeight w:val="320"/>
        </w:trPr>
        <w:tc>
          <w:tcPr>
            <w:tcW w:w="3918" w:type="dxa"/>
            <w:hideMark/>
          </w:tcPr>
          <w:p w14:paraId="670DFF47" w14:textId="77777777" w:rsidR="00732C20" w:rsidRPr="003A6773" w:rsidRDefault="00732C20" w:rsidP="00732C20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14:paraId="1F07346A" w14:textId="22721C2D" w:rsidR="00732C20" w:rsidRPr="003A6773" w:rsidRDefault="00976853" w:rsidP="00732C20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1,043,380</w:t>
            </w:r>
          </w:p>
        </w:tc>
        <w:tc>
          <w:tcPr>
            <w:tcW w:w="268" w:type="dxa"/>
            <w:gridSpan w:val="3"/>
            <w:shd w:val="clear" w:color="auto" w:fill="FFFFFF" w:themeFill="background1"/>
          </w:tcPr>
          <w:p w14:paraId="72729661" w14:textId="77777777" w:rsidR="00732C20" w:rsidRPr="003A6773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14:paraId="30FFF935" w14:textId="3ECAECE0" w:rsidR="00732C20" w:rsidRPr="003A6773" w:rsidRDefault="00732C20" w:rsidP="00732C20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1,065,357</w:t>
            </w:r>
          </w:p>
        </w:tc>
        <w:tc>
          <w:tcPr>
            <w:tcW w:w="241" w:type="dxa"/>
            <w:gridSpan w:val="3"/>
            <w:shd w:val="clear" w:color="auto" w:fill="FFFFFF" w:themeFill="background1"/>
          </w:tcPr>
          <w:p w14:paraId="6708245E" w14:textId="77777777" w:rsidR="00732C20" w:rsidRPr="003A6773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14:paraId="3E681A3E" w14:textId="3AAF7417" w:rsidR="00732C20" w:rsidRPr="003A6773" w:rsidRDefault="00FE5BCD" w:rsidP="00732C20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913,512</w:t>
            </w:r>
          </w:p>
        </w:tc>
        <w:tc>
          <w:tcPr>
            <w:tcW w:w="273" w:type="dxa"/>
            <w:gridSpan w:val="4"/>
            <w:shd w:val="clear" w:color="auto" w:fill="FFFFFF" w:themeFill="background1"/>
          </w:tcPr>
          <w:p w14:paraId="3AC38C2C" w14:textId="77777777" w:rsidR="00732C20" w:rsidRPr="003A6773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14:paraId="7AE5510B" w14:textId="54CF34E7" w:rsidR="00732C20" w:rsidRPr="003A6773" w:rsidRDefault="00732C20" w:rsidP="00732C20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4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937,746</w:t>
            </w:r>
          </w:p>
        </w:tc>
      </w:tr>
      <w:tr w:rsidR="00732C20" w:rsidRPr="003A6773" w14:paraId="6E3A9B58" w14:textId="77777777" w:rsidTr="00EA1448">
        <w:trPr>
          <w:gridBefore w:val="1"/>
          <w:gridAfter w:val="1"/>
          <w:wBefore w:w="36" w:type="dxa"/>
          <w:wAfter w:w="181" w:type="dxa"/>
          <w:trHeight w:val="320"/>
        </w:trPr>
        <w:tc>
          <w:tcPr>
            <w:tcW w:w="3918" w:type="dxa"/>
            <w:hideMark/>
          </w:tcPr>
          <w:p w14:paraId="539437EA" w14:textId="77777777" w:rsidR="00732C20" w:rsidRPr="003A6773" w:rsidRDefault="00732C20" w:rsidP="00732C20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67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7831F14F" w14:textId="753E4106" w:rsidR="00732C20" w:rsidRPr="003A6773" w:rsidRDefault="00976853" w:rsidP="00732C20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(64,002)</w:t>
            </w:r>
          </w:p>
        </w:tc>
        <w:tc>
          <w:tcPr>
            <w:tcW w:w="268" w:type="dxa"/>
            <w:gridSpan w:val="3"/>
            <w:shd w:val="clear" w:color="auto" w:fill="FFFFFF" w:themeFill="background1"/>
          </w:tcPr>
          <w:p w14:paraId="2F0353B8" w14:textId="77777777" w:rsidR="00732C20" w:rsidRPr="003A6773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14:paraId="2DAF829A" w14:textId="09EE2652" w:rsidR="00732C20" w:rsidRPr="003A6773" w:rsidRDefault="00732C20" w:rsidP="00732C20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0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(53,571)</w:t>
            </w:r>
          </w:p>
        </w:tc>
        <w:tc>
          <w:tcPr>
            <w:tcW w:w="241" w:type="dxa"/>
            <w:gridSpan w:val="3"/>
            <w:shd w:val="clear" w:color="auto" w:fill="FFFFFF" w:themeFill="background1"/>
          </w:tcPr>
          <w:p w14:paraId="41320FBC" w14:textId="77777777" w:rsidR="00732C20" w:rsidRPr="003A6773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14:paraId="38926535" w14:textId="24F372D8" w:rsidR="00732C20" w:rsidRPr="003A6773" w:rsidRDefault="00F83A6D" w:rsidP="00732C20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(52,551)</w:t>
            </w:r>
          </w:p>
        </w:tc>
        <w:tc>
          <w:tcPr>
            <w:tcW w:w="273" w:type="dxa"/>
            <w:gridSpan w:val="4"/>
            <w:shd w:val="clear" w:color="auto" w:fill="FFFFFF" w:themeFill="background1"/>
          </w:tcPr>
          <w:p w14:paraId="634167C9" w14:textId="77777777" w:rsidR="00732C20" w:rsidRPr="003A6773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14:paraId="5F377970" w14:textId="2C2D6F04" w:rsidR="00732C20" w:rsidRPr="003A6773" w:rsidRDefault="00732C20" w:rsidP="00732C20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43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(49,550)</w:t>
            </w:r>
          </w:p>
        </w:tc>
      </w:tr>
      <w:tr w:rsidR="00732C20" w:rsidRPr="003A6773" w14:paraId="7198E2C3" w14:textId="77777777" w:rsidTr="00EA1448">
        <w:trPr>
          <w:gridBefore w:val="1"/>
          <w:gridAfter w:val="1"/>
          <w:wBefore w:w="36" w:type="dxa"/>
          <w:wAfter w:w="181" w:type="dxa"/>
          <w:trHeight w:val="320"/>
        </w:trPr>
        <w:tc>
          <w:tcPr>
            <w:tcW w:w="3918" w:type="dxa"/>
            <w:hideMark/>
          </w:tcPr>
          <w:p w14:paraId="5966811E" w14:textId="77777777" w:rsidR="00732C20" w:rsidRPr="003A6773" w:rsidRDefault="00732C20" w:rsidP="00732C20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C74495E" w14:textId="38DE207B" w:rsidR="00732C20" w:rsidRPr="006F2D75" w:rsidRDefault="00A31C5A" w:rsidP="00732C20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979,378</w:t>
            </w:r>
          </w:p>
        </w:tc>
        <w:tc>
          <w:tcPr>
            <w:tcW w:w="268" w:type="dxa"/>
            <w:gridSpan w:val="3"/>
            <w:shd w:val="clear" w:color="auto" w:fill="FFFFFF" w:themeFill="background1"/>
          </w:tcPr>
          <w:p w14:paraId="242F8373" w14:textId="77777777" w:rsidR="00732C20" w:rsidRPr="003A6773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DD2A69F" w14:textId="1040BC35" w:rsidR="00732C20" w:rsidRPr="00EC1CBC" w:rsidRDefault="00732C20" w:rsidP="00732C20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1,011,786</w:t>
            </w:r>
          </w:p>
        </w:tc>
        <w:tc>
          <w:tcPr>
            <w:tcW w:w="241" w:type="dxa"/>
            <w:gridSpan w:val="3"/>
            <w:shd w:val="clear" w:color="auto" w:fill="FFFFFF" w:themeFill="background1"/>
          </w:tcPr>
          <w:p w14:paraId="254F056B" w14:textId="77777777" w:rsidR="00732C20" w:rsidRPr="003A6773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38FA3AC" w14:textId="52980ECE" w:rsidR="00732C20" w:rsidRPr="003A6773" w:rsidRDefault="00E42837" w:rsidP="00732C20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860,961</w:t>
            </w:r>
          </w:p>
        </w:tc>
        <w:tc>
          <w:tcPr>
            <w:tcW w:w="273" w:type="dxa"/>
            <w:gridSpan w:val="4"/>
            <w:shd w:val="clear" w:color="auto" w:fill="FFFFFF" w:themeFill="background1"/>
          </w:tcPr>
          <w:p w14:paraId="1886FA78" w14:textId="77777777" w:rsidR="00732C20" w:rsidRPr="003A6773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D43802C" w14:textId="6608B1E9" w:rsidR="00732C20" w:rsidRPr="003A6773" w:rsidRDefault="00732C20" w:rsidP="00732C20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48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888,196</w:t>
            </w:r>
          </w:p>
        </w:tc>
      </w:tr>
      <w:tr w:rsidR="00CC4140" w:rsidRPr="003A6773" w14:paraId="3AB21C40" w14:textId="77777777" w:rsidTr="00737146">
        <w:trPr>
          <w:gridBefore w:val="1"/>
          <w:gridAfter w:val="1"/>
          <w:wBefore w:w="36" w:type="dxa"/>
          <w:wAfter w:w="181" w:type="dxa"/>
          <w:trHeight w:val="320"/>
        </w:trPr>
        <w:tc>
          <w:tcPr>
            <w:tcW w:w="3918" w:type="dxa"/>
          </w:tcPr>
          <w:p w14:paraId="4F94CE87" w14:textId="77777777" w:rsidR="00CC4140" w:rsidRPr="003A6773" w:rsidRDefault="00CC4140" w:rsidP="0042583D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gridSpan w:val="2"/>
            <w:tcBorders>
              <w:top w:val="double" w:sz="4" w:space="0" w:color="auto"/>
            </w:tcBorders>
            <w:shd w:val="clear" w:color="auto" w:fill="FFFFFF" w:themeFill="background1"/>
          </w:tcPr>
          <w:p w14:paraId="1AC3DEE5" w14:textId="77777777" w:rsidR="00CC4140" w:rsidRPr="00D6770F" w:rsidRDefault="00CC4140" w:rsidP="006F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3"/>
            <w:shd w:val="clear" w:color="auto" w:fill="FFFFFF" w:themeFill="background1"/>
          </w:tcPr>
          <w:p w14:paraId="674AC677" w14:textId="77777777" w:rsidR="00CC4140" w:rsidRPr="003A6773" w:rsidRDefault="00CC4140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gridSpan w:val="3"/>
            <w:tcBorders>
              <w:top w:val="double" w:sz="4" w:space="0" w:color="auto"/>
            </w:tcBorders>
            <w:shd w:val="clear" w:color="auto" w:fill="FFFFFF" w:themeFill="background1"/>
          </w:tcPr>
          <w:p w14:paraId="3AACA3D0" w14:textId="77777777" w:rsidR="00CC4140" w:rsidRPr="00D6770F" w:rsidRDefault="00CC4140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gridSpan w:val="3"/>
            <w:shd w:val="clear" w:color="auto" w:fill="FFFFFF" w:themeFill="background1"/>
          </w:tcPr>
          <w:p w14:paraId="0C154193" w14:textId="77777777" w:rsidR="00CC4140" w:rsidRPr="003A6773" w:rsidRDefault="00CC4140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gridSpan w:val="3"/>
            <w:tcBorders>
              <w:top w:val="double" w:sz="4" w:space="0" w:color="auto"/>
            </w:tcBorders>
            <w:shd w:val="clear" w:color="auto" w:fill="FFFFFF" w:themeFill="background1"/>
          </w:tcPr>
          <w:p w14:paraId="2681642B" w14:textId="77777777" w:rsidR="00CC4140" w:rsidRPr="00D6770F" w:rsidRDefault="00CC4140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  <w:gridSpan w:val="4"/>
            <w:shd w:val="clear" w:color="auto" w:fill="FFFFFF" w:themeFill="background1"/>
          </w:tcPr>
          <w:p w14:paraId="4CEC8F33" w14:textId="77777777" w:rsidR="00CC4140" w:rsidRPr="003A6773" w:rsidRDefault="00CC4140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top w:val="double" w:sz="4" w:space="0" w:color="auto"/>
            </w:tcBorders>
            <w:shd w:val="clear" w:color="auto" w:fill="FFFFFF" w:themeFill="background1"/>
          </w:tcPr>
          <w:p w14:paraId="2A3E7F9B" w14:textId="77777777" w:rsidR="00CC4140" w:rsidRPr="00D6770F" w:rsidRDefault="00CC4140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4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267CE" w:rsidRPr="003A6773" w14:paraId="1D0D3B67" w14:textId="77777777" w:rsidTr="00EA1448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4142" w:type="dxa"/>
            <w:gridSpan w:val="3"/>
          </w:tcPr>
          <w:p w14:paraId="026F4364" w14:textId="197F5AD7" w:rsidR="00B267CE" w:rsidRPr="003A6773" w:rsidRDefault="00F653E4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530" w:type="dxa"/>
            <w:gridSpan w:val="8"/>
          </w:tcPr>
          <w:p w14:paraId="01790084" w14:textId="77777777" w:rsidR="00B267CE" w:rsidRPr="003A6773" w:rsidRDefault="00B267CE" w:rsidP="003A677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1" w:type="dxa"/>
            <w:gridSpan w:val="3"/>
          </w:tcPr>
          <w:p w14:paraId="1A156960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80" w:lineRule="exact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8" w:type="dxa"/>
            <w:gridSpan w:val="10"/>
          </w:tcPr>
          <w:p w14:paraId="427852CC" w14:textId="77777777" w:rsidR="00B267CE" w:rsidRPr="003A6773" w:rsidRDefault="00B267CE" w:rsidP="003B56BE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5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32C20" w:rsidRPr="003A6773" w14:paraId="2854B04C" w14:textId="77777777" w:rsidTr="00EA1448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4142" w:type="dxa"/>
            <w:gridSpan w:val="3"/>
          </w:tcPr>
          <w:p w14:paraId="1FAC9B90" w14:textId="38C9D2C9" w:rsidR="00732C20" w:rsidRPr="003A6773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3A677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3A677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Pr="0067498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1</w:t>
            </w:r>
            <w:r w:rsidRPr="00A93B9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3" w:type="dxa"/>
            <w:gridSpan w:val="3"/>
          </w:tcPr>
          <w:p w14:paraId="3BD89F2E" w14:textId="5D733C8D" w:rsidR="00732C20" w:rsidRPr="003A6773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5" w:right="-110" w:firstLine="6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2" w:type="dxa"/>
            <w:gridSpan w:val="3"/>
          </w:tcPr>
          <w:p w14:paraId="005F8693" w14:textId="77777777" w:rsidR="00732C20" w:rsidRPr="003A6773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  <w:gridSpan w:val="3"/>
          </w:tcPr>
          <w:p w14:paraId="6BBA673A" w14:textId="386B2CD7" w:rsidR="00732C20" w:rsidRPr="003A6773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gridSpan w:val="3"/>
          </w:tcPr>
          <w:p w14:paraId="69171441" w14:textId="77777777" w:rsidR="00732C20" w:rsidRPr="003A6773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gridSpan w:val="3"/>
          </w:tcPr>
          <w:p w14:paraId="3570F754" w14:textId="76E98B70" w:rsidR="00732C20" w:rsidRPr="003A6773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4" w:type="dxa"/>
            <w:gridSpan w:val="4"/>
          </w:tcPr>
          <w:p w14:paraId="49CD12B4" w14:textId="77777777" w:rsidR="00732C20" w:rsidRPr="003A6773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1" w:type="dxa"/>
            <w:gridSpan w:val="2"/>
          </w:tcPr>
          <w:p w14:paraId="5B535E47" w14:textId="5CC51D8F" w:rsidR="00732C20" w:rsidRPr="003A6773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267CE" w:rsidRPr="003A6773" w14:paraId="6391F008" w14:textId="77777777" w:rsidTr="00EA1448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4142" w:type="dxa"/>
            <w:gridSpan w:val="3"/>
          </w:tcPr>
          <w:p w14:paraId="53FC19AB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09" w:type="dxa"/>
            <w:gridSpan w:val="21"/>
          </w:tcPr>
          <w:p w14:paraId="09718898" w14:textId="0B651048" w:rsidR="00B267CE" w:rsidRPr="003A6773" w:rsidRDefault="00D6770F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770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="00B267CE" w:rsidRPr="003A677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D6770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A93B9F" w:rsidRPr="003A6773" w14:paraId="302359D3" w14:textId="77777777" w:rsidTr="00EA1448">
        <w:tblPrEx>
          <w:tblLook w:val="0000" w:firstRow="0" w:lastRow="0" w:firstColumn="0" w:lastColumn="0" w:noHBand="0" w:noVBand="0"/>
        </w:tblPrEx>
        <w:tc>
          <w:tcPr>
            <w:tcW w:w="4142" w:type="dxa"/>
            <w:gridSpan w:val="3"/>
          </w:tcPr>
          <w:p w14:paraId="70B24150" w14:textId="74D4AD4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162" w:type="dxa"/>
            <w:gridSpan w:val="2"/>
          </w:tcPr>
          <w:p w14:paraId="0180952C" w14:textId="77777777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2" w:type="dxa"/>
            <w:gridSpan w:val="3"/>
          </w:tcPr>
          <w:p w14:paraId="3CE77D3F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3"/>
          </w:tcPr>
          <w:p w14:paraId="17BC9F93" w14:textId="77777777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gridSpan w:val="3"/>
          </w:tcPr>
          <w:p w14:paraId="3A42867F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gridSpan w:val="3"/>
          </w:tcPr>
          <w:p w14:paraId="252E838A" w14:textId="77777777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4"/>
          </w:tcPr>
          <w:p w14:paraId="047910F7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338C8050" w14:textId="77777777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93B9F" w:rsidRPr="003A6773" w14:paraId="79A21202" w14:textId="77777777" w:rsidTr="00EA1448">
        <w:tblPrEx>
          <w:tblLook w:val="0000" w:firstRow="0" w:lastRow="0" w:firstColumn="0" w:lastColumn="0" w:noHBand="0" w:noVBand="0"/>
        </w:tblPrEx>
        <w:tc>
          <w:tcPr>
            <w:tcW w:w="4142" w:type="dxa"/>
            <w:gridSpan w:val="3"/>
          </w:tcPr>
          <w:p w14:paraId="5739C88C" w14:textId="45FDDC6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รวมในบัญชีต้นทุนขายและบริการ</w:t>
            </w:r>
          </w:p>
        </w:tc>
        <w:tc>
          <w:tcPr>
            <w:tcW w:w="1162" w:type="dxa"/>
            <w:gridSpan w:val="2"/>
          </w:tcPr>
          <w:p w14:paraId="5ECF74FB" w14:textId="77777777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2" w:type="dxa"/>
            <w:gridSpan w:val="3"/>
          </w:tcPr>
          <w:p w14:paraId="57C79E05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3"/>
          </w:tcPr>
          <w:p w14:paraId="200601AE" w14:textId="77777777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gridSpan w:val="3"/>
          </w:tcPr>
          <w:p w14:paraId="217B3E37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gridSpan w:val="3"/>
          </w:tcPr>
          <w:p w14:paraId="100E7AD5" w14:textId="77777777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4"/>
          </w:tcPr>
          <w:p w14:paraId="168AEF5C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6B0D55D1" w14:textId="77777777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32C20" w:rsidRPr="003A6773" w14:paraId="3EC56C61" w14:textId="77777777" w:rsidTr="00EA1448">
        <w:tblPrEx>
          <w:tblLook w:val="0000" w:firstRow="0" w:lastRow="0" w:firstColumn="0" w:lastColumn="0" w:noHBand="0" w:noVBand="0"/>
        </w:tblPrEx>
        <w:tc>
          <w:tcPr>
            <w:tcW w:w="4142" w:type="dxa"/>
            <w:gridSpan w:val="3"/>
          </w:tcPr>
          <w:p w14:paraId="5999C3E5" w14:textId="77777777" w:rsidR="00732C20" w:rsidRPr="003A6773" w:rsidRDefault="00732C20" w:rsidP="00732C20">
            <w:pPr>
              <w:numPr>
                <w:ilvl w:val="0"/>
                <w:numId w:val="7"/>
              </w:num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162" w:type="dxa"/>
            <w:gridSpan w:val="2"/>
            <w:shd w:val="clear" w:color="auto" w:fill="FFFFFF" w:themeFill="background1"/>
          </w:tcPr>
          <w:p w14:paraId="7AFD1B0E" w14:textId="0C9EC7F0" w:rsidR="00732C20" w:rsidRPr="00A35F70" w:rsidRDefault="00CD2BF2" w:rsidP="00732C20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eastAsia="DengXian" w:hAnsiTheme="majorBidi" w:cstheme="majorBidi"/>
                <w:sz w:val="30"/>
                <w:szCs w:val="30"/>
                <w:lang w:val="en-US" w:eastAsia="zh-CN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2,494,67</w:t>
            </w:r>
            <w:r w:rsidR="00A35F70">
              <w:rPr>
                <w:rFonts w:asciiTheme="majorBidi" w:eastAsia="DengXian" w:hAnsiTheme="majorBidi" w:cstheme="majorBidi"/>
                <w:sz w:val="30"/>
                <w:szCs w:val="30"/>
                <w:lang w:val="en-US" w:eastAsia="zh-CN" w:bidi="th-TH"/>
              </w:rPr>
              <w:t>1</w:t>
            </w:r>
          </w:p>
        </w:tc>
        <w:tc>
          <w:tcPr>
            <w:tcW w:w="272" w:type="dxa"/>
            <w:gridSpan w:val="3"/>
            <w:shd w:val="clear" w:color="auto" w:fill="FFFFFF" w:themeFill="background1"/>
          </w:tcPr>
          <w:p w14:paraId="5B03D362" w14:textId="035CCF07" w:rsidR="00732C20" w:rsidRPr="00F16F0C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gridSpan w:val="3"/>
            <w:shd w:val="clear" w:color="auto" w:fill="FFFFFF" w:themeFill="background1"/>
          </w:tcPr>
          <w:p w14:paraId="3CD134A3" w14:textId="7503AB10" w:rsidR="00732C20" w:rsidRPr="00F16F0C" w:rsidRDefault="00732C20" w:rsidP="00732C20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2,296,160</w:t>
            </w:r>
          </w:p>
        </w:tc>
        <w:tc>
          <w:tcPr>
            <w:tcW w:w="241" w:type="dxa"/>
            <w:gridSpan w:val="3"/>
            <w:shd w:val="clear" w:color="auto" w:fill="FFFFFF" w:themeFill="background1"/>
          </w:tcPr>
          <w:p w14:paraId="40DD297B" w14:textId="77777777" w:rsidR="00732C20" w:rsidRPr="00F16F0C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gridSpan w:val="3"/>
            <w:shd w:val="clear" w:color="auto" w:fill="FFFFFF" w:themeFill="background1"/>
          </w:tcPr>
          <w:p w14:paraId="7F8D2C78" w14:textId="2A6A936C" w:rsidR="00732C20" w:rsidRPr="00F16F0C" w:rsidRDefault="007B250B" w:rsidP="00732C20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2,410,476</w:t>
            </w:r>
          </w:p>
        </w:tc>
        <w:tc>
          <w:tcPr>
            <w:tcW w:w="274" w:type="dxa"/>
            <w:gridSpan w:val="4"/>
            <w:shd w:val="clear" w:color="auto" w:fill="FFFFFF" w:themeFill="background1"/>
          </w:tcPr>
          <w:p w14:paraId="65F00129" w14:textId="77777777" w:rsidR="00732C20" w:rsidRPr="00F16F0C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FFFFFF" w:themeFill="background1"/>
          </w:tcPr>
          <w:p w14:paraId="43696E9E" w14:textId="6E65D9C3" w:rsidR="00732C20" w:rsidRPr="003A6773" w:rsidRDefault="00732C20" w:rsidP="00732C20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89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2,230,701</w:t>
            </w:r>
          </w:p>
        </w:tc>
      </w:tr>
      <w:tr w:rsidR="00732C20" w:rsidRPr="003A6773" w14:paraId="1DAC5C88" w14:textId="77777777" w:rsidTr="00EA1448">
        <w:tblPrEx>
          <w:tblLook w:val="0000" w:firstRow="0" w:lastRow="0" w:firstColumn="0" w:lastColumn="0" w:noHBand="0" w:noVBand="0"/>
        </w:tblPrEx>
        <w:tc>
          <w:tcPr>
            <w:tcW w:w="4142" w:type="dxa"/>
            <w:gridSpan w:val="3"/>
          </w:tcPr>
          <w:p w14:paraId="340C6930" w14:textId="772CC9A1" w:rsidR="00732C20" w:rsidRPr="005427D3" w:rsidRDefault="00732C20" w:rsidP="00732C2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4ED0">
              <w:rPr>
                <w:rFonts w:asciiTheme="majorBidi" w:hAnsiTheme="majorBidi" w:hint="cs"/>
                <w:sz w:val="30"/>
                <w:szCs w:val="30"/>
                <w:cs/>
              </w:rPr>
              <w:t>การปรับลดมูลค่าสุทธิที่คาดว่าจะได้รับ</w:t>
            </w:r>
          </w:p>
        </w:tc>
        <w:tc>
          <w:tcPr>
            <w:tcW w:w="1162" w:type="dxa"/>
            <w:gridSpan w:val="2"/>
            <w:shd w:val="clear" w:color="auto" w:fill="FFFFFF" w:themeFill="background1"/>
            <w:vAlign w:val="bottom"/>
          </w:tcPr>
          <w:p w14:paraId="5B2C18AC" w14:textId="4FD62A3B" w:rsidR="00732C20" w:rsidRPr="00F16F0C" w:rsidRDefault="00CD2BF2" w:rsidP="00732C20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10,43</w:t>
            </w:r>
            <w:r w:rsidR="00A35F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2" w:type="dxa"/>
            <w:gridSpan w:val="3"/>
            <w:shd w:val="clear" w:color="auto" w:fill="FFFFFF" w:themeFill="background1"/>
          </w:tcPr>
          <w:p w14:paraId="45BB6E34" w14:textId="77777777" w:rsidR="00732C20" w:rsidRPr="00F16F0C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96" w:type="dxa"/>
            <w:gridSpan w:val="3"/>
            <w:shd w:val="clear" w:color="auto" w:fill="FFFFFF" w:themeFill="background1"/>
          </w:tcPr>
          <w:p w14:paraId="427F9410" w14:textId="642BADB7" w:rsidR="00732C20" w:rsidRPr="00F16F0C" w:rsidRDefault="00732C20" w:rsidP="00732C20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7,349</w:t>
            </w:r>
          </w:p>
        </w:tc>
        <w:tc>
          <w:tcPr>
            <w:tcW w:w="241" w:type="dxa"/>
            <w:gridSpan w:val="3"/>
            <w:shd w:val="clear" w:color="auto" w:fill="FFFFFF" w:themeFill="background1"/>
          </w:tcPr>
          <w:p w14:paraId="335FF51E" w14:textId="77777777" w:rsidR="00732C20" w:rsidRPr="00F16F0C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94" w:type="dxa"/>
            <w:gridSpan w:val="3"/>
            <w:shd w:val="clear" w:color="auto" w:fill="FFFFFF" w:themeFill="background1"/>
            <w:vAlign w:val="bottom"/>
          </w:tcPr>
          <w:p w14:paraId="034B486F" w14:textId="14DF7DB3" w:rsidR="00732C20" w:rsidRPr="00F16F0C" w:rsidRDefault="007B250B" w:rsidP="00732C20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3,001</w:t>
            </w:r>
          </w:p>
        </w:tc>
        <w:tc>
          <w:tcPr>
            <w:tcW w:w="274" w:type="dxa"/>
            <w:gridSpan w:val="4"/>
            <w:shd w:val="clear" w:color="auto" w:fill="FFFFFF" w:themeFill="background1"/>
          </w:tcPr>
          <w:p w14:paraId="7A267734" w14:textId="77777777" w:rsidR="00732C20" w:rsidRPr="00F16F0C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3"/>
            <w:shd w:val="clear" w:color="auto" w:fill="FFFFFF" w:themeFill="background1"/>
          </w:tcPr>
          <w:p w14:paraId="30B7FE87" w14:textId="54600BDE" w:rsidR="00732C20" w:rsidRPr="00D6770F" w:rsidRDefault="00732C20" w:rsidP="00732C20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89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1,606</w:t>
            </w:r>
          </w:p>
        </w:tc>
      </w:tr>
      <w:tr w:rsidR="00732C20" w:rsidRPr="008330AA" w14:paraId="2263B8EB" w14:textId="77777777" w:rsidTr="00EA1448">
        <w:tblPrEx>
          <w:tblLook w:val="0000" w:firstRow="0" w:lastRow="0" w:firstColumn="0" w:lastColumn="0" w:noHBand="0" w:noVBand="0"/>
        </w:tblPrEx>
        <w:tc>
          <w:tcPr>
            <w:tcW w:w="4142" w:type="dxa"/>
            <w:gridSpan w:val="3"/>
          </w:tcPr>
          <w:p w14:paraId="57BF64CB" w14:textId="77777777" w:rsidR="00732C20" w:rsidRPr="003A6773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48A9C81" w14:textId="7A7FFF86" w:rsidR="00732C20" w:rsidRPr="00F16F0C" w:rsidRDefault="00461119" w:rsidP="00732C20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2,505,102</w:t>
            </w:r>
          </w:p>
        </w:tc>
        <w:tc>
          <w:tcPr>
            <w:tcW w:w="272" w:type="dxa"/>
            <w:gridSpan w:val="3"/>
            <w:shd w:val="clear" w:color="auto" w:fill="FFFFFF" w:themeFill="background1"/>
          </w:tcPr>
          <w:p w14:paraId="34A2FC1F" w14:textId="77777777" w:rsidR="00732C20" w:rsidRPr="00F16F0C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BAF0361" w14:textId="6BEE7547" w:rsidR="00732C20" w:rsidRPr="00F16F0C" w:rsidRDefault="00732C20" w:rsidP="00732C20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2,303,509</w:t>
            </w:r>
          </w:p>
        </w:tc>
        <w:tc>
          <w:tcPr>
            <w:tcW w:w="241" w:type="dxa"/>
            <w:gridSpan w:val="3"/>
            <w:shd w:val="clear" w:color="auto" w:fill="FFFFFF" w:themeFill="background1"/>
          </w:tcPr>
          <w:p w14:paraId="3421A370" w14:textId="77777777" w:rsidR="00732C20" w:rsidRPr="00F16F0C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987DBA1" w14:textId="79C82FCE" w:rsidR="00732C20" w:rsidRPr="00F16F0C" w:rsidRDefault="00891932" w:rsidP="00732C20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2,413,477</w:t>
            </w:r>
          </w:p>
        </w:tc>
        <w:tc>
          <w:tcPr>
            <w:tcW w:w="274" w:type="dxa"/>
            <w:gridSpan w:val="4"/>
            <w:shd w:val="clear" w:color="auto" w:fill="FFFFFF" w:themeFill="background1"/>
          </w:tcPr>
          <w:p w14:paraId="3C015E18" w14:textId="77777777" w:rsidR="00732C20" w:rsidRPr="00F16F0C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B8397D0" w14:textId="03B43192" w:rsidR="00732C20" w:rsidRPr="008330AA" w:rsidRDefault="00732C20" w:rsidP="00732C20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86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2,232,307</w:t>
            </w:r>
          </w:p>
        </w:tc>
      </w:tr>
    </w:tbl>
    <w:p w14:paraId="44FCC54B" w14:textId="77777777" w:rsidR="007C55CA" w:rsidRPr="000D38EA" w:rsidRDefault="007C55CA" w:rsidP="007C55CA">
      <w:pPr>
        <w:pStyle w:val="Heading1"/>
        <w:keepLines/>
        <w:shd w:val="clear" w:color="auto" w:fill="auto"/>
        <w:tabs>
          <w:tab w:val="clear" w:pos="414"/>
        </w:tabs>
        <w:ind w:left="518" w:right="-45" w:firstLine="0"/>
        <w:jc w:val="thaiDistribute"/>
        <w:rPr>
          <w:rFonts w:asciiTheme="majorBidi" w:hAnsiTheme="majorBidi" w:cstheme="majorBidi"/>
          <w:sz w:val="21"/>
          <w:szCs w:val="21"/>
          <w:u w:val="none"/>
          <w:lang w:val="th-TH"/>
        </w:rPr>
      </w:pPr>
    </w:p>
    <w:p w14:paraId="09BB4EA9" w14:textId="7384B410" w:rsidR="00D61673" w:rsidRPr="00147230" w:rsidRDefault="004B36E8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472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ส่วนปรับปรุงอาคารเช่าและอุปกรณ์ </w:t>
      </w:r>
      <w:r w:rsidR="00F96631" w:rsidRPr="001472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และสินทรัพย์สิทธิการใช้</w:t>
      </w:r>
      <w:r w:rsidRPr="001472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</w:t>
      </w:r>
    </w:p>
    <w:p w14:paraId="0E569AAA" w14:textId="77777777" w:rsidR="00B12AB2" w:rsidRPr="00B267CE" w:rsidRDefault="00B12AB2" w:rsidP="004C2C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jc w:val="right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810"/>
        <w:gridCol w:w="1620"/>
        <w:gridCol w:w="270"/>
        <w:gridCol w:w="1530"/>
      </w:tblGrid>
      <w:tr w:rsidR="001D0FB7" w14:paraId="37A0F756" w14:textId="77777777" w:rsidTr="0053016E">
        <w:trPr>
          <w:cantSplit/>
          <w:tblHeader/>
          <w:jc w:val="right"/>
        </w:trPr>
        <w:tc>
          <w:tcPr>
            <w:tcW w:w="4950" w:type="dxa"/>
            <w:vAlign w:val="bottom"/>
          </w:tcPr>
          <w:p w14:paraId="43AA8C24" w14:textId="3E39498E" w:rsidR="001D0FB7" w:rsidRPr="001D0FB7" w:rsidRDefault="00A475A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A677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D6517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สามเดือน</w:t>
            </w:r>
            <w:r w:rsidRPr="003A677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3A677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="00674983" w:rsidRPr="0067498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3</w:t>
            </w:r>
            <w:r w:rsidR="00732C2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1</w:t>
            </w:r>
            <w:r w:rsidRPr="00A93B9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="00732C20"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 w:rsidR="00A0433F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674983" w:rsidRPr="00674983">
              <w:rPr>
                <w:rFonts w:asciiTheme="majorBidi" w:hAnsiTheme="majorBidi" w:cs="Angsana New"/>
                <w:b/>
                <w:i/>
                <w:iCs/>
                <w:sz w:val="30"/>
                <w:szCs w:val="30"/>
                <w:lang w:val="en-US"/>
              </w:rPr>
              <w:t>256</w:t>
            </w:r>
            <w:r w:rsidR="00732C20">
              <w:rPr>
                <w:rFonts w:asciiTheme="majorBidi" w:hAnsiTheme="majorBidi" w:cs="Angsana New"/>
                <w:b/>
                <w:i/>
                <w:iCs/>
                <w:sz w:val="30"/>
                <w:szCs w:val="30"/>
                <w:lang w:val="en-US"/>
              </w:rPr>
              <w:t>9</w:t>
            </w:r>
          </w:p>
        </w:tc>
        <w:tc>
          <w:tcPr>
            <w:tcW w:w="810" w:type="dxa"/>
            <w:vAlign w:val="bottom"/>
          </w:tcPr>
          <w:p w14:paraId="00CF1753" w14:textId="77777777" w:rsidR="001D0FB7" w:rsidRPr="001D0FB7" w:rsidRDefault="001D0FB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23BE8141" w14:textId="27BF6D72" w:rsidR="001D0FB7" w:rsidRPr="001D0FB7" w:rsidRDefault="001D0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0F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5E7153A2" w14:textId="77777777" w:rsidR="001D0FB7" w:rsidRPr="001D0FB7" w:rsidRDefault="001D0FB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CA25BF6" w14:textId="77777777" w:rsidR="001D0FB7" w:rsidRPr="001D0FB7" w:rsidRDefault="001D0FB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D0FB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3BAEAFF4" w14:textId="6100413A" w:rsidR="001D0FB7" w:rsidRPr="001D0FB7" w:rsidRDefault="001D0FB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1D0FB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1D0FB7" w14:paraId="261AC0DC" w14:textId="77777777" w:rsidTr="0053016E">
        <w:trPr>
          <w:cantSplit/>
          <w:jc w:val="right"/>
        </w:trPr>
        <w:tc>
          <w:tcPr>
            <w:tcW w:w="4950" w:type="dxa"/>
          </w:tcPr>
          <w:p w14:paraId="353D73F6" w14:textId="77777777" w:rsidR="001D0FB7" w:rsidRPr="001D0FB7" w:rsidRDefault="001D0F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196766B" w14:textId="77777777" w:rsidR="001D0FB7" w:rsidRPr="001D0FB7" w:rsidRDefault="001D0FB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420" w:type="dxa"/>
            <w:gridSpan w:val="3"/>
          </w:tcPr>
          <w:p w14:paraId="54499660" w14:textId="4732970B" w:rsidR="001D0FB7" w:rsidRPr="001D0FB7" w:rsidRDefault="001D0F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D0F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046FC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D0F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D0FB7" w14:paraId="612E90CD" w14:textId="77777777" w:rsidTr="0053016E">
        <w:trPr>
          <w:cantSplit/>
          <w:jc w:val="right"/>
        </w:trPr>
        <w:tc>
          <w:tcPr>
            <w:tcW w:w="4950" w:type="dxa"/>
          </w:tcPr>
          <w:p w14:paraId="6B65858C" w14:textId="2D47A826" w:rsidR="001D0FB7" w:rsidRPr="001D0FB7" w:rsidRDefault="001D0F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0FB7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="00AF052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  <w:r w:rsidRPr="001D0F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C4380" w:rsidRPr="007C438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D0F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810" w:type="dxa"/>
          </w:tcPr>
          <w:p w14:paraId="30C12C98" w14:textId="77777777" w:rsidR="001D0FB7" w:rsidRPr="001D0FB7" w:rsidRDefault="001D0FB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center"/>
          </w:tcPr>
          <w:p w14:paraId="7DD889DF" w14:textId="43CFF839" w:rsidR="001D0FB7" w:rsidRPr="00B114E9" w:rsidRDefault="001C4BAA" w:rsidP="00883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114E9">
              <w:rPr>
                <w:rFonts w:asciiTheme="majorBidi" w:hAnsiTheme="majorBidi" w:cstheme="majorBidi"/>
                <w:sz w:val="30"/>
                <w:szCs w:val="30"/>
              </w:rPr>
              <w:t>2,543</w:t>
            </w:r>
          </w:p>
        </w:tc>
        <w:tc>
          <w:tcPr>
            <w:tcW w:w="270" w:type="dxa"/>
            <w:vAlign w:val="center"/>
          </w:tcPr>
          <w:p w14:paraId="772E3B3A" w14:textId="77777777" w:rsidR="001D0FB7" w:rsidRPr="0053016E" w:rsidRDefault="001D0FB7" w:rsidP="005301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43A30CCB" w14:textId="0D6F2E26" w:rsidR="001D0FB7" w:rsidRPr="00B114E9" w:rsidRDefault="00BE000B" w:rsidP="00883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114E9">
              <w:rPr>
                <w:rFonts w:asciiTheme="majorBidi" w:hAnsiTheme="majorBidi" w:cstheme="majorBidi"/>
                <w:sz w:val="30"/>
                <w:szCs w:val="30"/>
              </w:rPr>
              <w:t>2,260</w:t>
            </w:r>
          </w:p>
        </w:tc>
      </w:tr>
      <w:tr w:rsidR="001D0FB7" w14:paraId="55736D3D" w14:textId="77777777" w:rsidTr="0053016E">
        <w:trPr>
          <w:cantSplit/>
          <w:jc w:val="right"/>
        </w:trPr>
        <w:tc>
          <w:tcPr>
            <w:tcW w:w="4950" w:type="dxa"/>
          </w:tcPr>
          <w:p w14:paraId="5275E622" w14:textId="5EEB7BE8" w:rsidR="001D0FB7" w:rsidRPr="001D0FB7" w:rsidRDefault="001D0F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0F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สินทรัพย์สิทธิการใช้ </w:t>
            </w:r>
            <w:r w:rsidR="007C4380" w:rsidRPr="007C438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D0F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810" w:type="dxa"/>
          </w:tcPr>
          <w:p w14:paraId="100A8224" w14:textId="77777777" w:rsidR="001D0FB7" w:rsidRPr="001D0FB7" w:rsidRDefault="001D0FB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center"/>
          </w:tcPr>
          <w:p w14:paraId="7E2F661B" w14:textId="31F579FB" w:rsidR="001D0FB7" w:rsidRPr="00B114E9" w:rsidRDefault="00FF526B" w:rsidP="00883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114E9">
              <w:rPr>
                <w:rFonts w:asciiTheme="majorBidi" w:hAnsiTheme="majorBidi" w:cstheme="majorBidi"/>
                <w:sz w:val="30"/>
                <w:szCs w:val="30"/>
              </w:rPr>
              <w:t>50,4</w:t>
            </w:r>
            <w:r w:rsidR="00853FCB" w:rsidRPr="00B114E9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  <w:vAlign w:val="center"/>
          </w:tcPr>
          <w:p w14:paraId="7B6D2180" w14:textId="77777777" w:rsidR="001D0FB7" w:rsidRPr="0053016E" w:rsidRDefault="001D0FB7" w:rsidP="005301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24AB29E8" w14:textId="598ECFCF" w:rsidR="001D0FB7" w:rsidRPr="00B114E9" w:rsidRDefault="00FF526B" w:rsidP="00883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114E9">
              <w:rPr>
                <w:rFonts w:asciiTheme="majorBidi" w:hAnsiTheme="majorBidi" w:cstheme="majorBidi"/>
                <w:sz w:val="30"/>
                <w:szCs w:val="30"/>
              </w:rPr>
              <w:t>50,4</w:t>
            </w:r>
            <w:r w:rsidR="00853FCB" w:rsidRPr="00B114E9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1D0FB7" w14:paraId="4E13D92C" w14:textId="77777777" w:rsidTr="0053016E">
        <w:trPr>
          <w:cantSplit/>
          <w:jc w:val="right"/>
        </w:trPr>
        <w:tc>
          <w:tcPr>
            <w:tcW w:w="4950" w:type="dxa"/>
          </w:tcPr>
          <w:p w14:paraId="4832B3B2" w14:textId="11163763" w:rsidR="001D0FB7" w:rsidRPr="001D0FB7" w:rsidRDefault="001D0F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0FB7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AF052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  <w:r w:rsidRPr="001D0F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C4380" w:rsidRPr="007C438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D0F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  <w:tc>
          <w:tcPr>
            <w:tcW w:w="810" w:type="dxa"/>
          </w:tcPr>
          <w:p w14:paraId="5C249B23" w14:textId="77777777" w:rsidR="001D0FB7" w:rsidRPr="001D0FB7" w:rsidRDefault="001D0FB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864" w:type="dxa"/>
            <w:vAlign w:val="center"/>
          </w:tcPr>
          <w:p w14:paraId="03608800" w14:textId="459C8905" w:rsidR="001D0FB7" w:rsidRPr="00B04276" w:rsidRDefault="00316405" w:rsidP="00883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042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04276" w:rsidRPr="00883B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371</w:t>
            </w:r>
            <w:r w:rsidRPr="00B042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294E2C43" w14:textId="77777777" w:rsidR="001D0FB7" w:rsidRPr="003D5E31" w:rsidRDefault="001D0FB7" w:rsidP="005301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center"/>
          </w:tcPr>
          <w:p w14:paraId="3704CC06" w14:textId="6E74534E" w:rsidR="001D0FB7" w:rsidRPr="00B04276" w:rsidRDefault="00316405" w:rsidP="00883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042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04276" w:rsidRPr="00B04276">
              <w:rPr>
                <w:rFonts w:asciiTheme="majorBidi" w:hAnsiTheme="majorBidi" w:cstheme="majorBidi"/>
                <w:sz w:val="30"/>
                <w:szCs w:val="30"/>
              </w:rPr>
              <w:t>371</w:t>
            </w:r>
            <w:r w:rsidRPr="00B042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6AC03A15" w14:textId="77777777" w:rsidR="00937E5A" w:rsidRDefault="00937E5A" w:rsidP="00864A45">
      <w:pPr>
        <w:spacing w:line="240" w:lineRule="auto"/>
        <w:ind w:left="540" w:right="-27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4AB450C9" w14:textId="5B4B930A" w:rsidR="006E12C5" w:rsidRPr="006E12C5" w:rsidRDefault="00864A45" w:rsidP="006E12C5">
      <w:pPr>
        <w:ind w:left="540"/>
        <w:rPr>
          <w:rFonts w:ascii="Angsana New" w:hAnsi="Angsana New" w:cs="Angsana New"/>
          <w:b/>
          <w:sz w:val="30"/>
          <w:szCs w:val="30"/>
        </w:rPr>
      </w:pPr>
      <w:r w:rsidRPr="0063492D">
        <w:rPr>
          <w:rFonts w:ascii="Angsana New" w:hAnsi="Angsana New" w:cs="Angsana New" w:hint="cs"/>
          <w:b/>
          <w:sz w:val="30"/>
          <w:szCs w:val="30"/>
          <w:cs/>
        </w:rPr>
        <w:t>ในปี</w:t>
      </w:r>
      <w:r w:rsidRPr="0063492D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674983" w:rsidRPr="00674983">
        <w:rPr>
          <w:rFonts w:ascii="Angsana New" w:hAnsi="Angsana New" w:cs="Angsana New"/>
          <w:bCs/>
          <w:sz w:val="30"/>
          <w:szCs w:val="30"/>
        </w:rPr>
        <w:t>256</w:t>
      </w:r>
      <w:r w:rsidR="00D20C41">
        <w:rPr>
          <w:rFonts w:ascii="Angsana New" w:hAnsi="Angsana New" w:cs="Angsana New"/>
          <w:bCs/>
          <w:sz w:val="30"/>
          <w:szCs w:val="30"/>
        </w:rPr>
        <w:t>9</w:t>
      </w:r>
      <w:r w:rsidRPr="0063492D">
        <w:rPr>
          <w:rFonts w:ascii="Angsana New" w:hAnsi="Angsana New" w:cs="Angsana New"/>
          <w:b/>
          <w:sz w:val="30"/>
          <w:szCs w:val="30"/>
        </w:rPr>
        <w:t xml:space="preserve"> </w:t>
      </w:r>
      <w:r w:rsidRPr="0063492D">
        <w:rPr>
          <w:rFonts w:ascii="Angsana New" w:hAnsi="Angsana New" w:cs="Angsana New"/>
          <w:b/>
          <w:sz w:val="30"/>
          <w:szCs w:val="30"/>
          <w:cs/>
        </w:rPr>
        <w:t>บริษัทได้เข้าทำสัญญาเช่า</w:t>
      </w:r>
      <w:r w:rsidR="00917CFB">
        <w:rPr>
          <w:rFonts w:ascii="Angsana New" w:hAnsi="Angsana New" w:cs="Angsana New" w:hint="cs"/>
          <w:b/>
          <w:sz w:val="30"/>
          <w:szCs w:val="30"/>
          <w:cs/>
        </w:rPr>
        <w:t>พื้นที่</w:t>
      </w:r>
      <w:r w:rsidR="0006137B">
        <w:rPr>
          <w:rFonts w:ascii="Angsana New" w:hAnsi="Angsana New" w:cs="Angsana New" w:hint="cs"/>
          <w:b/>
          <w:sz w:val="30"/>
          <w:szCs w:val="30"/>
          <w:cs/>
        </w:rPr>
        <w:t>หลายฉบับ</w:t>
      </w:r>
      <w:r w:rsidRPr="0063492D">
        <w:rPr>
          <w:rFonts w:ascii="Angsana New" w:hAnsi="Angsana New" w:cs="Angsana New"/>
          <w:b/>
          <w:sz w:val="30"/>
          <w:szCs w:val="30"/>
          <w:cs/>
        </w:rPr>
        <w:t xml:space="preserve">เป็นระยะเวลา </w:t>
      </w:r>
      <w:r w:rsidR="00674983" w:rsidRPr="00674983">
        <w:rPr>
          <w:rFonts w:ascii="Angsana New" w:hAnsi="Angsana New" w:cs="Angsana New"/>
          <w:bCs/>
          <w:sz w:val="30"/>
          <w:szCs w:val="30"/>
        </w:rPr>
        <w:t>3</w:t>
      </w:r>
      <w:r w:rsidRPr="0063492D">
        <w:rPr>
          <w:rFonts w:ascii="Angsana New" w:hAnsi="Angsana New" w:cs="Angsana New"/>
          <w:b/>
          <w:sz w:val="30"/>
          <w:szCs w:val="30"/>
          <w:cs/>
        </w:rPr>
        <w:t xml:space="preserve"> ปี</w:t>
      </w:r>
    </w:p>
    <w:p w14:paraId="458978BE" w14:textId="028C160D" w:rsidR="006B0307" w:rsidRPr="000D38EA" w:rsidRDefault="006B0307" w:rsidP="006E12C5">
      <w:pPr>
        <w:spacing w:line="240" w:lineRule="auto"/>
        <w:ind w:left="540" w:right="-27"/>
        <w:jc w:val="thaiDistribute"/>
        <w:rPr>
          <w:rFonts w:asciiTheme="majorBidi" w:hAnsiTheme="majorBidi" w:cstheme="majorBidi"/>
          <w:sz w:val="21"/>
          <w:szCs w:val="21"/>
        </w:rPr>
      </w:pPr>
    </w:p>
    <w:p w14:paraId="79A59D8C" w14:textId="45F48827" w:rsidR="00792C02" w:rsidRPr="00C14CFF" w:rsidRDefault="0079023D" w:rsidP="00C14CFF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bookmarkStart w:id="2" w:name="_Hlk23765408"/>
      <w:r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</w:t>
      </w:r>
      <w:r w:rsidR="00792C02"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งานดำเนินงาน</w:t>
      </w:r>
      <w:r w:rsidR="00AA3F82"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</w:t>
      </w:r>
      <w:r w:rsidR="00960F80"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การจำแนก</w:t>
      </w:r>
      <w:r w:rsidR="00AA3F82"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รายได้</w:t>
      </w:r>
      <w:bookmarkEnd w:id="2"/>
    </w:p>
    <w:p w14:paraId="180D78A4" w14:textId="77777777" w:rsidR="000105D6" w:rsidRPr="00050B88" w:rsidRDefault="000105D6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26"/>
          <w:szCs w:val="26"/>
        </w:rPr>
      </w:pPr>
    </w:p>
    <w:p w14:paraId="6CA90AD6" w14:textId="206D316A" w:rsidR="004F39B6" w:rsidRPr="00C14CFF" w:rsidRDefault="004F39B6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C14CFF">
        <w:rPr>
          <w:rFonts w:asciiTheme="majorBidi" w:hAnsiTheme="majorBidi" w:cstheme="majorBidi"/>
          <w:sz w:val="30"/>
          <w:szCs w:val="30"/>
          <w:cs/>
        </w:rPr>
        <w:t>ผู้บริหารเห็นว่ากลุ่มบริษัทดำเนินกิจการในส่วนงานเดียวคือ ธุรกิจเกี่ยวกับการจำหน่ายและให้บริการซ่อมเครื่องคอมพิวเตอร์</w:t>
      </w:r>
      <w:r w:rsidR="00A65058" w:rsidRPr="00C14C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4161F" w:rsidRPr="00C14CFF">
        <w:rPr>
          <w:rFonts w:asciiTheme="majorBidi" w:hAnsiTheme="majorBidi" w:cstheme="majorBidi"/>
          <w:sz w:val="30"/>
          <w:szCs w:val="30"/>
          <w:cs/>
        </w:rPr>
        <w:t>มือถือ</w:t>
      </w:r>
      <w:r w:rsidRPr="00C14CFF">
        <w:rPr>
          <w:rFonts w:asciiTheme="majorBidi" w:hAnsiTheme="majorBidi" w:cstheme="majorBidi"/>
          <w:sz w:val="30"/>
          <w:szCs w:val="30"/>
          <w:cs/>
        </w:rPr>
        <w:t>และอุปกรณ์ และดำเนินธุรกิจในส่วนงานภูมิศาสตร์เฉพาะในประเทศไทยเท่านั้น ไม่มีรายได้จากต่างประเทศหรือสินทรัพย์ในต่างประเทศที่มีสาระสำคัญ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35EE127A" w14:textId="24497110" w:rsidR="00DF5434" w:rsidRDefault="00DF5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br w:type="page"/>
      </w:r>
    </w:p>
    <w:p w14:paraId="3B096114" w14:textId="2A69BFC1" w:rsidR="0079023D" w:rsidRPr="00C14CFF" w:rsidRDefault="00960F80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4CF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การจำแนก</w:t>
      </w:r>
      <w:r w:rsidR="00792C02" w:rsidRPr="00C14CF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71DE0458" w14:textId="77777777" w:rsidR="00BF6C64" w:rsidRPr="00050B88" w:rsidRDefault="00BF6C64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6"/>
          <w:szCs w:val="26"/>
          <w:lang w:eastAsia="x-none"/>
        </w:rPr>
      </w:pPr>
    </w:p>
    <w:p w14:paraId="6D599A21" w14:textId="49A55865" w:rsidR="00BF6C64" w:rsidRPr="00C14CFF" w:rsidRDefault="00BF6C64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14CFF">
        <w:rPr>
          <w:rFonts w:asciiTheme="majorBidi" w:hAnsiTheme="majorBidi" w:cstheme="majorBidi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รายได้หลักของกลุ่มบริษัทและบริษัทได้มาจากการขายสินค้า</w:t>
      </w:r>
      <w:r w:rsidR="00480EFB" w:rsidRPr="00C14CFF">
        <w:rPr>
          <w:rFonts w:asciiTheme="majorBidi" w:hAnsiTheme="majorBidi" w:cstheme="majorBidi"/>
          <w:sz w:val="30"/>
          <w:szCs w:val="30"/>
          <w:cs/>
        </w:rPr>
        <w:t>และการให้บริการ</w:t>
      </w:r>
    </w:p>
    <w:p w14:paraId="5D2680CA" w14:textId="707DB521" w:rsidR="00684BD7" w:rsidRPr="00050B88" w:rsidRDefault="00684BD7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6"/>
          <w:szCs w:val="26"/>
        </w:rPr>
      </w:pPr>
    </w:p>
    <w:p w14:paraId="47FAB4B4" w14:textId="01094EF3" w:rsidR="00A1213F" w:rsidRPr="00C14CFF" w:rsidRDefault="00BF6C64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14CFF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</w:t>
      </w:r>
      <w:r w:rsidR="00732124" w:rsidRPr="00C14CFF">
        <w:rPr>
          <w:rFonts w:asciiTheme="majorBidi" w:hAnsiTheme="majorBidi" w:cstheme="majorBidi"/>
          <w:sz w:val="30"/>
          <w:szCs w:val="30"/>
          <w:cs/>
        </w:rPr>
        <w:t>ส่วนงานภูมิศาสตร์หลัก</w:t>
      </w:r>
      <w:r w:rsidR="008F58E6" w:rsidRPr="00C14CFF">
        <w:rPr>
          <w:rFonts w:asciiTheme="majorBidi" w:hAnsiTheme="majorBidi" w:cstheme="majorBidi"/>
          <w:sz w:val="30"/>
          <w:szCs w:val="30"/>
        </w:rPr>
        <w:t xml:space="preserve"> </w:t>
      </w:r>
      <w:r w:rsidRPr="00C14CFF">
        <w:rPr>
          <w:rFonts w:asciiTheme="majorBidi" w:hAnsiTheme="majorBidi" w:cstheme="majorBidi"/>
          <w:sz w:val="30"/>
          <w:szCs w:val="30"/>
          <w:cs/>
        </w:rPr>
        <w:t>ประเภทของผลิตภัณฑ์และบริการหลักและจังหวะเวลาในการรับรู้รายได้</w:t>
      </w:r>
    </w:p>
    <w:p w14:paraId="30701003" w14:textId="5B3E94F9" w:rsidR="00B775EE" w:rsidRPr="00050B88" w:rsidRDefault="00B775EE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25"/>
        <w:gridCol w:w="270"/>
        <w:gridCol w:w="1205"/>
        <w:gridCol w:w="236"/>
        <w:gridCol w:w="1165"/>
        <w:gridCol w:w="240"/>
        <w:gridCol w:w="1149"/>
      </w:tblGrid>
      <w:tr w:rsidR="00B267CE" w:rsidRPr="00C14CFF" w14:paraId="42A1C8C3" w14:textId="77777777" w:rsidTr="00296634">
        <w:tc>
          <w:tcPr>
            <w:tcW w:w="3690" w:type="dxa"/>
            <w:vAlign w:val="bottom"/>
          </w:tcPr>
          <w:p w14:paraId="72B53FD6" w14:textId="77777777" w:rsidR="00B267CE" w:rsidRPr="00C14CFF" w:rsidRDefault="00B267CE" w:rsidP="00C14CF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700" w:type="dxa"/>
            <w:gridSpan w:val="3"/>
          </w:tcPr>
          <w:p w14:paraId="2E5EF8D8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0C7D32F0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554" w:type="dxa"/>
            <w:gridSpan w:val="3"/>
          </w:tcPr>
          <w:p w14:paraId="3A17EB11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A475A3" w:rsidRPr="00C14CFF" w14:paraId="6A7F5B07" w14:textId="77777777" w:rsidTr="00296634">
        <w:tc>
          <w:tcPr>
            <w:tcW w:w="3690" w:type="dxa"/>
            <w:vAlign w:val="bottom"/>
          </w:tcPr>
          <w:p w14:paraId="539FB5A8" w14:textId="77777777" w:rsidR="00A475A3" w:rsidRPr="00C14CFF" w:rsidRDefault="00A475A3" w:rsidP="00A475A3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0" w:type="dxa"/>
            <w:gridSpan w:val="3"/>
          </w:tcPr>
          <w:p w14:paraId="3108DF8D" w14:textId="25A7257E" w:rsidR="00A475A3" w:rsidRPr="00C14CFF" w:rsidRDefault="00A475A3" w:rsidP="00A475A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 w:rsidR="000D651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สามเดือน</w:t>
            </w: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สิ้นสุด</w:t>
            </w:r>
          </w:p>
        </w:tc>
        <w:tc>
          <w:tcPr>
            <w:tcW w:w="236" w:type="dxa"/>
          </w:tcPr>
          <w:p w14:paraId="3C74DED1" w14:textId="77777777" w:rsidR="00A475A3" w:rsidRPr="00C14CFF" w:rsidRDefault="00A475A3" w:rsidP="00A475A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54" w:type="dxa"/>
            <w:gridSpan w:val="3"/>
          </w:tcPr>
          <w:p w14:paraId="6A94D369" w14:textId="3C4DDC78" w:rsidR="00A475A3" w:rsidRPr="00C14CFF" w:rsidRDefault="00A475A3" w:rsidP="00A475A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 w:rsidR="000D651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สามเดือน</w:t>
            </w: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สิ้นสุด</w:t>
            </w:r>
          </w:p>
        </w:tc>
      </w:tr>
      <w:tr w:rsidR="00732C20" w:rsidRPr="00C14CFF" w14:paraId="3D6747C9" w14:textId="77777777" w:rsidTr="00296634">
        <w:tc>
          <w:tcPr>
            <w:tcW w:w="3690" w:type="dxa"/>
            <w:vAlign w:val="bottom"/>
          </w:tcPr>
          <w:p w14:paraId="32D40D5C" w14:textId="77777777" w:rsidR="00732C20" w:rsidRPr="00C14CFF" w:rsidRDefault="00732C20" w:rsidP="00732C2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0" w:type="dxa"/>
            <w:gridSpan w:val="3"/>
          </w:tcPr>
          <w:p w14:paraId="0C1158E5" w14:textId="56A0B1F4" w:rsidR="00732C20" w:rsidRPr="002E2F09" w:rsidRDefault="00732C20" w:rsidP="00732C2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C14CF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108BEDD6" w14:textId="77777777" w:rsidR="00732C20" w:rsidRPr="00C14CFF" w:rsidRDefault="00732C20" w:rsidP="00732C2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54" w:type="dxa"/>
            <w:gridSpan w:val="3"/>
          </w:tcPr>
          <w:p w14:paraId="632FD766" w14:textId="36EE9331" w:rsidR="00732C20" w:rsidRPr="00C14CFF" w:rsidRDefault="00732C20" w:rsidP="00732C2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C14CF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732C20" w:rsidRPr="00C14CFF" w14:paraId="0533F440" w14:textId="77777777" w:rsidTr="00296634">
        <w:tc>
          <w:tcPr>
            <w:tcW w:w="3690" w:type="dxa"/>
            <w:vAlign w:val="bottom"/>
          </w:tcPr>
          <w:p w14:paraId="3E39BACB" w14:textId="77777777" w:rsidR="00732C20" w:rsidRPr="00C14CFF" w:rsidRDefault="00732C20" w:rsidP="00732C20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</w:tcPr>
          <w:p w14:paraId="47BFD03E" w14:textId="443BF373" w:rsidR="00732C20" w:rsidRPr="00C14CFF" w:rsidRDefault="00732C20" w:rsidP="00732C2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674983">
              <w:rPr>
                <w:rFonts w:ascii="Angsana New" w:hAnsi="Angsana New"/>
                <w:sz w:val="30"/>
                <w:szCs w:val="30"/>
                <w:lang w:val="en-US"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9</w:t>
            </w:r>
          </w:p>
        </w:tc>
        <w:tc>
          <w:tcPr>
            <w:tcW w:w="270" w:type="dxa"/>
          </w:tcPr>
          <w:p w14:paraId="24A4B3D7" w14:textId="77777777" w:rsidR="00732C20" w:rsidRPr="00C14CFF" w:rsidRDefault="00732C20" w:rsidP="00732C2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5" w:type="dxa"/>
          </w:tcPr>
          <w:p w14:paraId="5D94065C" w14:textId="0D2D879C" w:rsidR="00732C20" w:rsidRPr="00C14CFF" w:rsidRDefault="00732C20" w:rsidP="00732C2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674983">
              <w:rPr>
                <w:rFonts w:ascii="Angsana New" w:hAnsi="Angsana New"/>
                <w:sz w:val="30"/>
                <w:szCs w:val="30"/>
                <w:lang w:val="en-US"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8</w:t>
            </w:r>
          </w:p>
        </w:tc>
        <w:tc>
          <w:tcPr>
            <w:tcW w:w="236" w:type="dxa"/>
          </w:tcPr>
          <w:p w14:paraId="12C4EDA9" w14:textId="77777777" w:rsidR="00732C20" w:rsidRPr="00C14CFF" w:rsidRDefault="00732C20" w:rsidP="00732C2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27DE3800" w14:textId="6E13A3FF" w:rsidR="00732C20" w:rsidRPr="00C14CFF" w:rsidRDefault="00732C20" w:rsidP="00732C2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674983">
              <w:rPr>
                <w:rFonts w:ascii="Angsana New" w:hAnsi="Angsana New"/>
                <w:sz w:val="30"/>
                <w:szCs w:val="30"/>
                <w:lang w:val="en-US"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9</w:t>
            </w:r>
          </w:p>
        </w:tc>
        <w:tc>
          <w:tcPr>
            <w:tcW w:w="240" w:type="dxa"/>
          </w:tcPr>
          <w:p w14:paraId="1317160B" w14:textId="77777777" w:rsidR="00732C20" w:rsidRPr="00C14CFF" w:rsidRDefault="00732C20" w:rsidP="00732C2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9" w:type="dxa"/>
          </w:tcPr>
          <w:p w14:paraId="77B566C1" w14:textId="1C54D37B" w:rsidR="00732C20" w:rsidRPr="00C14CFF" w:rsidRDefault="00732C20" w:rsidP="00732C2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674983">
              <w:rPr>
                <w:rFonts w:ascii="Angsana New" w:hAnsi="Angsana New"/>
                <w:sz w:val="30"/>
                <w:szCs w:val="30"/>
                <w:lang w:val="en-US"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8</w:t>
            </w:r>
          </w:p>
        </w:tc>
      </w:tr>
      <w:tr w:rsidR="00A93B9F" w:rsidRPr="00C14CFF" w14:paraId="79EADA89" w14:textId="77777777" w:rsidTr="00296634">
        <w:tc>
          <w:tcPr>
            <w:tcW w:w="3690" w:type="dxa"/>
            <w:vAlign w:val="bottom"/>
          </w:tcPr>
          <w:p w14:paraId="352DF1B9" w14:textId="77777777" w:rsidR="00A93B9F" w:rsidRPr="00C14CFF" w:rsidRDefault="00A93B9F" w:rsidP="00A93B9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490" w:type="dxa"/>
            <w:gridSpan w:val="7"/>
          </w:tcPr>
          <w:p w14:paraId="3E9F2212" w14:textId="30BE6751" w:rsidR="00A93B9F" w:rsidRPr="00C14CFF" w:rsidRDefault="00D6770F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D6770F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(</w:t>
            </w:r>
            <w:r w:rsidR="00A93B9F" w:rsidRPr="00C14CF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/>
              </w:rPr>
              <w:t>พัน</w:t>
            </w:r>
            <w:r w:rsidR="00A93B9F" w:rsidRPr="00C14CF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GB"/>
              </w:rPr>
              <w:t>บาท</w:t>
            </w:r>
            <w:r w:rsidRPr="00D6770F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)</w:t>
            </w:r>
          </w:p>
        </w:tc>
      </w:tr>
      <w:tr w:rsidR="00A93B9F" w:rsidRPr="00C14CFF" w14:paraId="54E2F6AA" w14:textId="77777777" w:rsidTr="00296634">
        <w:tc>
          <w:tcPr>
            <w:tcW w:w="3690" w:type="dxa"/>
            <w:hideMark/>
          </w:tcPr>
          <w:p w14:paraId="41CEBD58" w14:textId="77777777" w:rsidR="00A93B9F" w:rsidRPr="00C14CFF" w:rsidRDefault="00A93B9F" w:rsidP="00A93B9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3342B14F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20990376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</w:tcPr>
          <w:p w14:paraId="29267E97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14:paraId="44D32D96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7488BF50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3D204883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</w:tcPr>
          <w:p w14:paraId="1A8AAB86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</w:tr>
      <w:tr w:rsidR="00732C20" w:rsidRPr="00C14CFF" w14:paraId="0D9B499F" w14:textId="77777777" w:rsidTr="00074754">
        <w:tc>
          <w:tcPr>
            <w:tcW w:w="3690" w:type="dxa"/>
            <w:hideMark/>
          </w:tcPr>
          <w:p w14:paraId="221DC06F" w14:textId="77777777" w:rsidR="00732C20" w:rsidRPr="00C14CFF" w:rsidRDefault="00732C20" w:rsidP="00732C20">
            <w:pPr>
              <w:spacing w:line="240" w:lineRule="auto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  <w:vAlign w:val="bottom"/>
          </w:tcPr>
          <w:p w14:paraId="6A6C32A5" w14:textId="1C365FDF" w:rsidR="00732C20" w:rsidRPr="00C14CFF" w:rsidRDefault="00695D05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2,889,4</w:t>
            </w:r>
            <w:r w:rsidR="0079648A">
              <w:rPr>
                <w:rFonts w:ascii="Angsana New" w:hAnsi="Angsana New"/>
                <w:sz w:val="30"/>
                <w:szCs w:val="30"/>
                <w:lang w:val="en-US" w:eastAsia="en-US"/>
              </w:rPr>
              <w:t>71</w:t>
            </w:r>
          </w:p>
        </w:tc>
        <w:tc>
          <w:tcPr>
            <w:tcW w:w="270" w:type="dxa"/>
            <w:vAlign w:val="bottom"/>
          </w:tcPr>
          <w:p w14:paraId="53DFD95A" w14:textId="77777777" w:rsidR="00732C20" w:rsidRPr="00C14CFF" w:rsidRDefault="00732C20" w:rsidP="00732C20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vAlign w:val="bottom"/>
          </w:tcPr>
          <w:p w14:paraId="4DA243BC" w14:textId="63F332EE" w:rsidR="00732C20" w:rsidRPr="00C14CFF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2,614,169</w:t>
            </w:r>
          </w:p>
        </w:tc>
        <w:tc>
          <w:tcPr>
            <w:tcW w:w="236" w:type="dxa"/>
            <w:vAlign w:val="bottom"/>
          </w:tcPr>
          <w:p w14:paraId="650D6EAB" w14:textId="77777777" w:rsidR="00732C20" w:rsidRPr="00C14CFF" w:rsidRDefault="00732C20" w:rsidP="00732C20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4F5B7B20" w14:textId="0D31E73E" w:rsidR="00732C20" w:rsidRPr="00C14CFF" w:rsidRDefault="00252018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</w:t>
            </w:r>
            <w:r w:rsidR="003E0A14">
              <w:rPr>
                <w:rFonts w:ascii="Angsana New" w:hAnsi="Angsana New"/>
                <w:sz w:val="30"/>
                <w:szCs w:val="30"/>
                <w:lang w:val="en-US" w:eastAsia="en-US"/>
              </w:rPr>
              <w:t>729,334</w:t>
            </w:r>
          </w:p>
        </w:tc>
        <w:tc>
          <w:tcPr>
            <w:tcW w:w="240" w:type="dxa"/>
            <w:vAlign w:val="bottom"/>
          </w:tcPr>
          <w:p w14:paraId="038F4EC6" w14:textId="77777777" w:rsidR="00732C20" w:rsidRPr="00C14CFF" w:rsidRDefault="00732C20" w:rsidP="00732C20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vAlign w:val="bottom"/>
          </w:tcPr>
          <w:p w14:paraId="2BCDB4BC" w14:textId="2C53D71F" w:rsidR="00732C20" w:rsidRPr="00C14CFF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2,493,701</w:t>
            </w:r>
          </w:p>
        </w:tc>
      </w:tr>
      <w:tr w:rsidR="00732C20" w:rsidRPr="00C14CFF" w14:paraId="44264970" w14:textId="77777777" w:rsidTr="00074754">
        <w:tc>
          <w:tcPr>
            <w:tcW w:w="3690" w:type="dxa"/>
            <w:hideMark/>
          </w:tcPr>
          <w:p w14:paraId="19640A84" w14:textId="77777777" w:rsidR="00732C20" w:rsidRPr="00C14CFF" w:rsidRDefault="00732C20" w:rsidP="00732C20">
            <w:pPr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F434CF" w14:textId="3C7B9B4E" w:rsidR="00732C20" w:rsidRPr="00695D05" w:rsidRDefault="00695D05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95D0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2,889,4</w:t>
            </w:r>
            <w:r w:rsidR="0079648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71</w:t>
            </w:r>
          </w:p>
        </w:tc>
        <w:tc>
          <w:tcPr>
            <w:tcW w:w="270" w:type="dxa"/>
          </w:tcPr>
          <w:p w14:paraId="0C9AAE49" w14:textId="77777777" w:rsidR="00732C20" w:rsidRPr="00C14CFF" w:rsidRDefault="00732C20" w:rsidP="00732C20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1CEC21" w14:textId="03F5AFF4" w:rsidR="00732C20" w:rsidRPr="00C14CFF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2,614,169</w:t>
            </w:r>
          </w:p>
        </w:tc>
        <w:tc>
          <w:tcPr>
            <w:tcW w:w="236" w:type="dxa"/>
          </w:tcPr>
          <w:p w14:paraId="619B7E03" w14:textId="77777777" w:rsidR="00732C20" w:rsidRPr="00C14CFF" w:rsidRDefault="00732C20" w:rsidP="00732C20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3E12A2" w14:textId="52ED7303" w:rsidR="00732C20" w:rsidRPr="003E0A14" w:rsidRDefault="003E0A14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E0A1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2,729,334</w:t>
            </w:r>
          </w:p>
        </w:tc>
        <w:tc>
          <w:tcPr>
            <w:tcW w:w="240" w:type="dxa"/>
          </w:tcPr>
          <w:p w14:paraId="595D86A6" w14:textId="77777777" w:rsidR="00732C20" w:rsidRPr="00C14CFF" w:rsidRDefault="00732C20" w:rsidP="00732C20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03782D" w14:textId="27708845" w:rsidR="00732C20" w:rsidRPr="00C14CFF" w:rsidRDefault="00732C20" w:rsidP="0073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2,493,701</w:t>
            </w:r>
          </w:p>
        </w:tc>
      </w:tr>
      <w:tr w:rsidR="00A475A3" w:rsidRPr="008405C6" w14:paraId="3F14D888" w14:textId="77777777" w:rsidTr="00296634">
        <w:tc>
          <w:tcPr>
            <w:tcW w:w="3690" w:type="dxa"/>
          </w:tcPr>
          <w:p w14:paraId="0BDC2788" w14:textId="77777777" w:rsidR="00A475A3" w:rsidRPr="008405C6" w:rsidRDefault="00A475A3" w:rsidP="00A475A3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225" w:type="dxa"/>
          </w:tcPr>
          <w:p w14:paraId="17E537B8" w14:textId="77777777" w:rsidR="00A475A3" w:rsidRPr="008405C6" w:rsidRDefault="00A475A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F9740DF" w14:textId="77777777" w:rsidR="00A475A3" w:rsidRPr="008405C6" w:rsidRDefault="00A475A3" w:rsidP="00A475A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205" w:type="dxa"/>
          </w:tcPr>
          <w:p w14:paraId="78A0793C" w14:textId="77777777" w:rsidR="00A475A3" w:rsidRPr="008405C6" w:rsidRDefault="00A475A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</w:tcPr>
          <w:p w14:paraId="3F57E4EA" w14:textId="77777777" w:rsidR="00A475A3" w:rsidRPr="008405C6" w:rsidRDefault="00A475A3" w:rsidP="00A475A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165" w:type="dxa"/>
          </w:tcPr>
          <w:p w14:paraId="29F5B110" w14:textId="77777777" w:rsidR="00A475A3" w:rsidRPr="008405C6" w:rsidRDefault="00A475A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</w:tcPr>
          <w:p w14:paraId="5196744D" w14:textId="77777777" w:rsidR="00A475A3" w:rsidRPr="008405C6" w:rsidRDefault="00A475A3" w:rsidP="00A475A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149" w:type="dxa"/>
          </w:tcPr>
          <w:p w14:paraId="13F87E60" w14:textId="77777777" w:rsidR="00A475A3" w:rsidRPr="008405C6" w:rsidRDefault="00A475A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A475A3" w:rsidRPr="00C14CFF" w14:paraId="471DE348" w14:textId="77777777" w:rsidTr="00296634">
        <w:tc>
          <w:tcPr>
            <w:tcW w:w="3690" w:type="dxa"/>
            <w:hideMark/>
          </w:tcPr>
          <w:p w14:paraId="1DC3A0F7" w14:textId="77777777" w:rsidR="00A475A3" w:rsidRPr="00C14CFF" w:rsidRDefault="00A475A3" w:rsidP="00A475A3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</w:tcPr>
          <w:p w14:paraId="7502E91C" w14:textId="77777777" w:rsidR="00A475A3" w:rsidRPr="00C14CFF" w:rsidRDefault="00A475A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BB5DF05" w14:textId="77777777" w:rsidR="00A475A3" w:rsidRPr="00C14CFF" w:rsidRDefault="00A475A3" w:rsidP="00A475A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05" w:type="dxa"/>
          </w:tcPr>
          <w:p w14:paraId="5B39826E" w14:textId="77777777" w:rsidR="00A475A3" w:rsidRPr="00C14CFF" w:rsidRDefault="00A475A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484D97F8" w14:textId="77777777" w:rsidR="00A475A3" w:rsidRPr="00C14CFF" w:rsidRDefault="00A475A3" w:rsidP="00A475A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63CBCF0C" w14:textId="77777777" w:rsidR="00A475A3" w:rsidRPr="00C14CFF" w:rsidRDefault="00A475A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40" w:type="dxa"/>
          </w:tcPr>
          <w:p w14:paraId="1CD2E3EA" w14:textId="77777777" w:rsidR="00A475A3" w:rsidRPr="00C14CFF" w:rsidRDefault="00A475A3" w:rsidP="00A475A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9" w:type="dxa"/>
          </w:tcPr>
          <w:p w14:paraId="617E58B4" w14:textId="77777777" w:rsidR="00A475A3" w:rsidRPr="00C14CFF" w:rsidRDefault="00A475A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F41A3" w:rsidRPr="00C14CFF" w14:paraId="50634313" w14:textId="77777777" w:rsidTr="00B15826">
        <w:trPr>
          <w:trHeight w:val="259"/>
        </w:trPr>
        <w:tc>
          <w:tcPr>
            <w:tcW w:w="3690" w:type="dxa"/>
          </w:tcPr>
          <w:p w14:paraId="3B3664E6" w14:textId="79B1A820" w:rsidR="00CF41A3" w:rsidRPr="00CF41A3" w:rsidRDefault="00CF41A3" w:rsidP="00A475A3">
            <w:pPr>
              <w:spacing w:line="240" w:lineRule="auto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CF41A3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225" w:type="dxa"/>
          </w:tcPr>
          <w:p w14:paraId="30C9B0DC" w14:textId="09C97F0F" w:rsidR="00CF41A3" w:rsidRPr="00C14CFF" w:rsidRDefault="00CF41A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2,848,395</w:t>
            </w:r>
          </w:p>
        </w:tc>
        <w:tc>
          <w:tcPr>
            <w:tcW w:w="270" w:type="dxa"/>
          </w:tcPr>
          <w:p w14:paraId="4492B194" w14:textId="77777777" w:rsidR="00CF41A3" w:rsidRPr="00C14CFF" w:rsidRDefault="00CF41A3" w:rsidP="00A475A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05" w:type="dxa"/>
          </w:tcPr>
          <w:p w14:paraId="4AB34372" w14:textId="07535239" w:rsidR="00CF41A3" w:rsidRPr="00C14CFF" w:rsidRDefault="00CF41A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2,580,781</w:t>
            </w:r>
          </w:p>
        </w:tc>
        <w:tc>
          <w:tcPr>
            <w:tcW w:w="236" w:type="dxa"/>
          </w:tcPr>
          <w:p w14:paraId="5A2F4D98" w14:textId="77777777" w:rsidR="00CF41A3" w:rsidRPr="00C14CFF" w:rsidRDefault="00CF41A3" w:rsidP="00A475A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63C0B09C" w14:textId="6705298C" w:rsidR="00CF41A3" w:rsidRPr="00C14CFF" w:rsidRDefault="00CF41A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2,689,826</w:t>
            </w:r>
          </w:p>
        </w:tc>
        <w:tc>
          <w:tcPr>
            <w:tcW w:w="240" w:type="dxa"/>
          </w:tcPr>
          <w:p w14:paraId="72443C31" w14:textId="77777777" w:rsidR="00CF41A3" w:rsidRPr="00C14CFF" w:rsidRDefault="00CF41A3" w:rsidP="00A475A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9" w:type="dxa"/>
          </w:tcPr>
          <w:p w14:paraId="3EC616BE" w14:textId="7269B01C" w:rsidR="00CF41A3" w:rsidRPr="00C14CFF" w:rsidRDefault="00CF41A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2,460</w:t>
            </w:r>
            <w:r w:rsidR="00570F31">
              <w:rPr>
                <w:rFonts w:ascii="Angsana New" w:hAnsi="Angsana New"/>
                <w:sz w:val="30"/>
                <w:szCs w:val="30"/>
                <w:lang w:val="en-US" w:eastAsia="en-US"/>
              </w:rPr>
              <w:t>,509</w:t>
            </w:r>
          </w:p>
        </w:tc>
      </w:tr>
      <w:tr w:rsidR="00DE0FCC" w:rsidRPr="00C14CFF" w14:paraId="2C9490BF" w14:textId="77777777" w:rsidTr="00B15826">
        <w:trPr>
          <w:trHeight w:val="254"/>
        </w:trPr>
        <w:tc>
          <w:tcPr>
            <w:tcW w:w="3690" w:type="dxa"/>
            <w:hideMark/>
          </w:tcPr>
          <w:p w14:paraId="55C7E269" w14:textId="22FC5029" w:rsidR="00DE0FCC" w:rsidRPr="00C14CFF" w:rsidRDefault="00DE0FCC" w:rsidP="00DE0FCC">
            <w:pPr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ให้บริการซ่อม</w:t>
            </w:r>
          </w:p>
        </w:tc>
        <w:tc>
          <w:tcPr>
            <w:tcW w:w="1225" w:type="dxa"/>
          </w:tcPr>
          <w:p w14:paraId="7045C975" w14:textId="46EE9137" w:rsidR="00DE0FCC" w:rsidRPr="00C14CFF" w:rsidRDefault="00C82B55" w:rsidP="00DE0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41,07</w:t>
            </w:r>
            <w:r w:rsidR="00C479AE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70" w:type="dxa"/>
          </w:tcPr>
          <w:p w14:paraId="404E7C40" w14:textId="77777777" w:rsidR="00DE0FCC" w:rsidRPr="00C14CFF" w:rsidRDefault="00DE0FCC" w:rsidP="00DE0FCC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</w:tcPr>
          <w:p w14:paraId="1E0168B6" w14:textId="4B344B6F" w:rsidR="00DE0FCC" w:rsidRPr="00C14CFF" w:rsidRDefault="00DE0FCC" w:rsidP="00DE0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33,388</w:t>
            </w:r>
          </w:p>
        </w:tc>
        <w:tc>
          <w:tcPr>
            <w:tcW w:w="236" w:type="dxa"/>
          </w:tcPr>
          <w:p w14:paraId="371AD034" w14:textId="77777777" w:rsidR="00DE0FCC" w:rsidRPr="00C14CFF" w:rsidRDefault="00DE0FCC" w:rsidP="00DE0FCC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1AB23CAD" w14:textId="7F55F63B" w:rsidR="00DE0FCC" w:rsidRPr="00C14CFF" w:rsidRDefault="003E0A14" w:rsidP="00DE0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29,50</w:t>
            </w:r>
            <w:r w:rsidR="00B10A6F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40" w:type="dxa"/>
          </w:tcPr>
          <w:p w14:paraId="42CE6DE6" w14:textId="77777777" w:rsidR="00DE0FCC" w:rsidRPr="00C14CFF" w:rsidRDefault="00DE0FCC" w:rsidP="00DE0FCC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</w:tcPr>
          <w:p w14:paraId="045ADB1D" w14:textId="5DA70C18" w:rsidR="00DE0FCC" w:rsidRPr="00C14CFF" w:rsidRDefault="00DE0FCC" w:rsidP="00DE0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33,192</w:t>
            </w:r>
          </w:p>
        </w:tc>
      </w:tr>
      <w:tr w:rsidR="00DE0FCC" w:rsidRPr="00C14CFF" w14:paraId="25065EF4" w14:textId="77777777" w:rsidTr="00072320">
        <w:tc>
          <w:tcPr>
            <w:tcW w:w="3690" w:type="dxa"/>
            <w:hideMark/>
          </w:tcPr>
          <w:p w14:paraId="5A81C57A" w14:textId="77777777" w:rsidR="00DE0FCC" w:rsidRPr="00C14CFF" w:rsidRDefault="00DE0FCC" w:rsidP="00DE0FCC">
            <w:pPr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81CE35" w14:textId="4D53FA6E" w:rsidR="00DE0FCC" w:rsidRPr="00695D05" w:rsidRDefault="00695D05" w:rsidP="00DE0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95D0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2,889,4</w:t>
            </w:r>
            <w:r w:rsidR="00C479A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71</w:t>
            </w:r>
          </w:p>
        </w:tc>
        <w:tc>
          <w:tcPr>
            <w:tcW w:w="270" w:type="dxa"/>
          </w:tcPr>
          <w:p w14:paraId="71D0AEE1" w14:textId="77777777" w:rsidR="00DE0FCC" w:rsidRPr="00C14CFF" w:rsidRDefault="00DE0FCC" w:rsidP="00DE0FCC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D1CF98" w14:textId="303EC49B" w:rsidR="00DE0FCC" w:rsidRPr="00C14CFF" w:rsidRDefault="00DE0FCC" w:rsidP="00DE0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2,614,169</w:t>
            </w:r>
          </w:p>
        </w:tc>
        <w:tc>
          <w:tcPr>
            <w:tcW w:w="236" w:type="dxa"/>
          </w:tcPr>
          <w:p w14:paraId="2515DCC0" w14:textId="77777777" w:rsidR="00DE0FCC" w:rsidRPr="00C14CFF" w:rsidRDefault="00DE0FCC" w:rsidP="00DE0FCC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C28632" w14:textId="5E368074" w:rsidR="00DE0FCC" w:rsidRPr="00803D14" w:rsidRDefault="00B10A6F" w:rsidP="00DE0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2,729,334</w:t>
            </w:r>
          </w:p>
        </w:tc>
        <w:tc>
          <w:tcPr>
            <w:tcW w:w="240" w:type="dxa"/>
          </w:tcPr>
          <w:p w14:paraId="0BA2FAD8" w14:textId="77777777" w:rsidR="00DE0FCC" w:rsidRPr="00C14CFF" w:rsidRDefault="00DE0FCC" w:rsidP="00DE0FCC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7DD94F" w14:textId="6C87CFAE" w:rsidR="00DE0FCC" w:rsidRPr="00C14CFF" w:rsidRDefault="00DE0FCC" w:rsidP="00DE0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2,493,701</w:t>
            </w:r>
          </w:p>
        </w:tc>
      </w:tr>
      <w:tr w:rsidR="00DE0FCC" w:rsidRPr="008405C6" w14:paraId="062E8E3F" w14:textId="77777777" w:rsidTr="00296634">
        <w:tc>
          <w:tcPr>
            <w:tcW w:w="3690" w:type="dxa"/>
          </w:tcPr>
          <w:p w14:paraId="00757369" w14:textId="77777777" w:rsidR="00DE0FCC" w:rsidRPr="008405C6" w:rsidRDefault="00DE0FCC" w:rsidP="00DE0FCC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225" w:type="dxa"/>
          </w:tcPr>
          <w:p w14:paraId="34D94289" w14:textId="77777777" w:rsidR="00DE0FCC" w:rsidRPr="008405C6" w:rsidRDefault="00DE0FCC" w:rsidP="00DE0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DDA4EE0" w14:textId="77777777" w:rsidR="00DE0FCC" w:rsidRPr="008405C6" w:rsidRDefault="00DE0FCC" w:rsidP="00DE0FCC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1205" w:type="dxa"/>
          </w:tcPr>
          <w:p w14:paraId="0B10A2D6" w14:textId="77777777" w:rsidR="00DE0FCC" w:rsidRPr="008405C6" w:rsidRDefault="00DE0FCC" w:rsidP="00DE0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236" w:type="dxa"/>
          </w:tcPr>
          <w:p w14:paraId="18439119" w14:textId="77777777" w:rsidR="00DE0FCC" w:rsidRPr="008405C6" w:rsidRDefault="00DE0FCC" w:rsidP="00DE0FCC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1165" w:type="dxa"/>
          </w:tcPr>
          <w:p w14:paraId="73222164" w14:textId="77777777" w:rsidR="00DE0FCC" w:rsidRPr="008405C6" w:rsidRDefault="00DE0FCC" w:rsidP="00DE0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40" w:type="dxa"/>
          </w:tcPr>
          <w:p w14:paraId="7F67EF73" w14:textId="77777777" w:rsidR="00DE0FCC" w:rsidRPr="008405C6" w:rsidRDefault="00DE0FCC" w:rsidP="00DE0FCC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149" w:type="dxa"/>
          </w:tcPr>
          <w:p w14:paraId="515A0996" w14:textId="77777777" w:rsidR="00DE0FCC" w:rsidRPr="008405C6" w:rsidRDefault="00DE0FCC" w:rsidP="00DE0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DE0FCC" w:rsidRPr="00C14CFF" w14:paraId="263E74D2" w14:textId="77777777" w:rsidTr="00296634">
        <w:tc>
          <w:tcPr>
            <w:tcW w:w="3690" w:type="dxa"/>
          </w:tcPr>
          <w:p w14:paraId="4313B6B1" w14:textId="77777777" w:rsidR="00DE0FCC" w:rsidRPr="00C14CFF" w:rsidRDefault="00DE0FCC" w:rsidP="00DE0FCC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25" w:type="dxa"/>
          </w:tcPr>
          <w:p w14:paraId="665479CB" w14:textId="77777777" w:rsidR="00DE0FCC" w:rsidRPr="00C14CFF" w:rsidRDefault="00DE0FCC" w:rsidP="00DE0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1D14440" w14:textId="77777777" w:rsidR="00DE0FCC" w:rsidRPr="00C14CFF" w:rsidRDefault="00DE0FCC" w:rsidP="00DE0FCC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</w:tcPr>
          <w:p w14:paraId="64342D7B" w14:textId="77777777" w:rsidR="00DE0FCC" w:rsidRPr="00C14CFF" w:rsidRDefault="00DE0FCC" w:rsidP="00DE0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</w:p>
        </w:tc>
        <w:tc>
          <w:tcPr>
            <w:tcW w:w="236" w:type="dxa"/>
          </w:tcPr>
          <w:p w14:paraId="40C1A68B" w14:textId="77777777" w:rsidR="00DE0FCC" w:rsidRPr="00C14CFF" w:rsidRDefault="00DE0FCC" w:rsidP="00DE0FCC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601EFAAF" w14:textId="77777777" w:rsidR="00DE0FCC" w:rsidRPr="00C14CFF" w:rsidRDefault="00DE0FCC" w:rsidP="00DE0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40" w:type="dxa"/>
          </w:tcPr>
          <w:p w14:paraId="1F8403C3" w14:textId="77777777" w:rsidR="00DE0FCC" w:rsidRPr="00C14CFF" w:rsidRDefault="00DE0FCC" w:rsidP="00DE0FCC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</w:tcPr>
          <w:p w14:paraId="269110CE" w14:textId="77777777" w:rsidR="00DE0FCC" w:rsidRPr="00C14CFF" w:rsidRDefault="00DE0FCC" w:rsidP="00DE0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E0FCC" w:rsidRPr="00C14CFF" w14:paraId="43761F2A" w14:textId="77777777" w:rsidTr="00074754">
        <w:tc>
          <w:tcPr>
            <w:tcW w:w="3690" w:type="dxa"/>
            <w:vAlign w:val="bottom"/>
            <w:hideMark/>
          </w:tcPr>
          <w:p w14:paraId="451468CA" w14:textId="77777777" w:rsidR="00DE0FCC" w:rsidRPr="00C14CFF" w:rsidRDefault="00DE0FCC" w:rsidP="00DE0FCC">
            <w:pPr>
              <w:spacing w:line="240" w:lineRule="auto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25" w:type="dxa"/>
            <w:vAlign w:val="bottom"/>
          </w:tcPr>
          <w:p w14:paraId="3B04F8AE" w14:textId="701824F1" w:rsidR="00DE0FCC" w:rsidRPr="00C14CFF" w:rsidRDefault="00695D05" w:rsidP="00DE0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2,889,4</w:t>
            </w:r>
            <w:r w:rsidR="00C479AE">
              <w:rPr>
                <w:rFonts w:ascii="Angsana New" w:hAnsi="Angsana New"/>
                <w:sz w:val="30"/>
                <w:szCs w:val="30"/>
                <w:lang w:val="en-US" w:eastAsia="en-US"/>
              </w:rPr>
              <w:t>71</w:t>
            </w:r>
          </w:p>
        </w:tc>
        <w:tc>
          <w:tcPr>
            <w:tcW w:w="270" w:type="dxa"/>
            <w:vAlign w:val="bottom"/>
          </w:tcPr>
          <w:p w14:paraId="48C5093F" w14:textId="77777777" w:rsidR="00DE0FCC" w:rsidRPr="00C14CFF" w:rsidRDefault="00DE0FCC" w:rsidP="00DE0FCC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vAlign w:val="bottom"/>
          </w:tcPr>
          <w:p w14:paraId="4A008E27" w14:textId="73093BA2" w:rsidR="00DE0FCC" w:rsidRPr="00C14CFF" w:rsidRDefault="00DE0FCC" w:rsidP="00DE0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2,614,169</w:t>
            </w:r>
          </w:p>
        </w:tc>
        <w:tc>
          <w:tcPr>
            <w:tcW w:w="236" w:type="dxa"/>
            <w:vAlign w:val="bottom"/>
          </w:tcPr>
          <w:p w14:paraId="125A46F6" w14:textId="77777777" w:rsidR="00DE0FCC" w:rsidRPr="00C14CFF" w:rsidRDefault="00DE0FCC" w:rsidP="00DE0FCC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2C610836" w14:textId="41E10301" w:rsidR="00DE0FCC" w:rsidRPr="00C14CFF" w:rsidRDefault="00B10A6F" w:rsidP="00DE0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2,729,334</w:t>
            </w:r>
          </w:p>
        </w:tc>
        <w:tc>
          <w:tcPr>
            <w:tcW w:w="240" w:type="dxa"/>
            <w:vAlign w:val="bottom"/>
          </w:tcPr>
          <w:p w14:paraId="2184C5FA" w14:textId="77777777" w:rsidR="00DE0FCC" w:rsidRPr="00C14CFF" w:rsidRDefault="00DE0FCC" w:rsidP="00DE0FCC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vAlign w:val="bottom"/>
          </w:tcPr>
          <w:p w14:paraId="7DABD0CC" w14:textId="313733AF" w:rsidR="00DE0FCC" w:rsidRPr="00C14CFF" w:rsidRDefault="00DE0FCC" w:rsidP="00DE0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2,493,701</w:t>
            </w:r>
          </w:p>
        </w:tc>
      </w:tr>
      <w:tr w:rsidR="00DE0FCC" w:rsidRPr="00C14CFF" w14:paraId="7EE9EFB7" w14:textId="77777777" w:rsidTr="00074754">
        <w:tc>
          <w:tcPr>
            <w:tcW w:w="3690" w:type="dxa"/>
            <w:hideMark/>
          </w:tcPr>
          <w:p w14:paraId="25966E3E" w14:textId="77777777" w:rsidR="00DE0FCC" w:rsidRPr="00C14CFF" w:rsidRDefault="00DE0FCC" w:rsidP="00DE0FCC">
            <w:pPr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100E27" w14:textId="28C4E18C" w:rsidR="00DE0FCC" w:rsidRPr="00695D05" w:rsidRDefault="00695D05" w:rsidP="00DE0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95D0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2,889,4</w:t>
            </w:r>
            <w:r w:rsidR="00C479A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71</w:t>
            </w:r>
          </w:p>
        </w:tc>
        <w:tc>
          <w:tcPr>
            <w:tcW w:w="270" w:type="dxa"/>
          </w:tcPr>
          <w:p w14:paraId="5DFBA889" w14:textId="77777777" w:rsidR="00DE0FCC" w:rsidRPr="00C14CFF" w:rsidRDefault="00DE0FCC" w:rsidP="00DE0FCC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7D7CB8" w14:textId="4441A113" w:rsidR="00DE0FCC" w:rsidRPr="00C14CFF" w:rsidRDefault="00DE0FCC" w:rsidP="00DE0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2,614,169</w:t>
            </w:r>
          </w:p>
        </w:tc>
        <w:tc>
          <w:tcPr>
            <w:tcW w:w="236" w:type="dxa"/>
          </w:tcPr>
          <w:p w14:paraId="5B26565D" w14:textId="77777777" w:rsidR="00DE0FCC" w:rsidRPr="00C14CFF" w:rsidRDefault="00DE0FCC" w:rsidP="00DE0FCC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CC1E7A" w14:textId="55AE3D9D" w:rsidR="00DE0FCC" w:rsidRPr="00B10A6F" w:rsidRDefault="00B10A6F" w:rsidP="00DE0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10A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2,729,334</w:t>
            </w:r>
          </w:p>
        </w:tc>
        <w:tc>
          <w:tcPr>
            <w:tcW w:w="240" w:type="dxa"/>
          </w:tcPr>
          <w:p w14:paraId="79BA0F59" w14:textId="77777777" w:rsidR="00DE0FCC" w:rsidRPr="00C14CFF" w:rsidRDefault="00DE0FCC" w:rsidP="00DE0FCC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EBD226" w14:textId="2DC68296" w:rsidR="00DE0FCC" w:rsidRPr="00C14CFF" w:rsidRDefault="00DE0FCC" w:rsidP="00DE0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2,493,701</w:t>
            </w:r>
          </w:p>
        </w:tc>
      </w:tr>
    </w:tbl>
    <w:p w14:paraId="6E72B7A5" w14:textId="77777777" w:rsidR="00A81FFD" w:rsidRDefault="00A81FFD" w:rsidP="00A81FFD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18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</w:p>
    <w:p w14:paraId="00930098" w14:textId="77777777" w:rsidR="00A81FFD" w:rsidRDefault="00A81FFD" w:rsidP="00A81FFD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18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</w:p>
    <w:p w14:paraId="34194148" w14:textId="77777777" w:rsidR="00A81FFD" w:rsidRDefault="00A81FFD" w:rsidP="00A81FFD">
      <w:pPr>
        <w:rPr>
          <w:rFonts w:cstheme="minorBidi"/>
          <w:lang w:val="x-none" w:eastAsia="x-none"/>
        </w:rPr>
      </w:pPr>
    </w:p>
    <w:p w14:paraId="7D1EE2A9" w14:textId="77777777" w:rsidR="00A81FFD" w:rsidRDefault="00A81FFD" w:rsidP="00A81FFD">
      <w:pPr>
        <w:rPr>
          <w:rFonts w:cstheme="minorBidi"/>
          <w:lang w:val="x-none" w:eastAsia="x-none"/>
        </w:rPr>
      </w:pPr>
    </w:p>
    <w:p w14:paraId="4E958E42" w14:textId="77777777" w:rsidR="00A81FFD" w:rsidRDefault="00A81FFD" w:rsidP="00A81FFD">
      <w:pPr>
        <w:rPr>
          <w:rFonts w:cstheme="minorBidi"/>
          <w:lang w:val="x-none" w:eastAsia="x-none"/>
        </w:rPr>
      </w:pPr>
    </w:p>
    <w:p w14:paraId="64A7C91A" w14:textId="77777777" w:rsidR="00A81FFD" w:rsidRDefault="00A81FFD" w:rsidP="00A81FFD">
      <w:pPr>
        <w:rPr>
          <w:rFonts w:cstheme="minorBidi"/>
          <w:lang w:val="x-none" w:eastAsia="x-none"/>
        </w:rPr>
      </w:pPr>
    </w:p>
    <w:p w14:paraId="4B9D4B33" w14:textId="77777777" w:rsidR="00A81FFD" w:rsidRDefault="00A81FFD" w:rsidP="00A81FFD">
      <w:pPr>
        <w:rPr>
          <w:rFonts w:cstheme="minorBidi"/>
          <w:lang w:val="x-none" w:eastAsia="x-none"/>
        </w:rPr>
      </w:pPr>
    </w:p>
    <w:p w14:paraId="7A88942E" w14:textId="77777777" w:rsidR="00794A7A" w:rsidRDefault="00794A7A" w:rsidP="00A81FFD">
      <w:pPr>
        <w:rPr>
          <w:rFonts w:cstheme="minorBidi"/>
          <w:lang w:val="x-none" w:eastAsia="x-none"/>
        </w:rPr>
      </w:pPr>
    </w:p>
    <w:p w14:paraId="305A23AE" w14:textId="77777777" w:rsidR="00A81FFD" w:rsidRPr="00A81FFD" w:rsidRDefault="00A81FFD" w:rsidP="00A81FFD">
      <w:pPr>
        <w:rPr>
          <w:rFonts w:cstheme="minorBidi"/>
          <w:lang w:val="x-none" w:eastAsia="x-none"/>
        </w:rPr>
      </w:pPr>
    </w:p>
    <w:p w14:paraId="0DB048D8" w14:textId="2ED98ADA" w:rsidR="008C4803" w:rsidRDefault="008C4803" w:rsidP="00794A7A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</w:rPr>
        <w:lastRenderedPageBreak/>
        <w:t>ภาระผูกพันกับ</w:t>
      </w:r>
      <w:r w:rsidR="00D56E91">
        <w:rPr>
          <w:rFonts w:asciiTheme="majorBidi" w:hAnsiTheme="majorBidi" w:cstheme="majorBidi" w:hint="cs"/>
          <w:sz w:val="30"/>
          <w:szCs w:val="30"/>
          <w:u w:val="none"/>
          <w:cs/>
        </w:rPr>
        <w:t>บุคคลหรือกิจการที่ไม่เกี่ยวข้องกัน</w:t>
      </w:r>
    </w:p>
    <w:p w14:paraId="1228026F" w14:textId="77777777" w:rsidR="00D56E91" w:rsidRDefault="00D56E91" w:rsidP="00D56E91">
      <w:pPr>
        <w:rPr>
          <w:rFonts w:cstheme="minorBidi"/>
          <w:lang w:val="x-none" w:eastAsia="x-none"/>
        </w:rPr>
      </w:pPr>
    </w:p>
    <w:tbl>
      <w:tblPr>
        <w:tblW w:w="91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08"/>
        <w:gridCol w:w="270"/>
        <w:gridCol w:w="972"/>
        <w:gridCol w:w="36"/>
        <w:gridCol w:w="270"/>
        <w:gridCol w:w="54"/>
        <w:gridCol w:w="954"/>
        <w:gridCol w:w="345"/>
        <w:gridCol w:w="1008"/>
        <w:gridCol w:w="22"/>
      </w:tblGrid>
      <w:tr w:rsidR="00D56E91" w:rsidRPr="00C14CFF" w14:paraId="636D0929" w14:textId="77777777" w:rsidTr="00337859">
        <w:trPr>
          <w:trHeight w:val="418"/>
        </w:trPr>
        <w:tc>
          <w:tcPr>
            <w:tcW w:w="4230" w:type="dxa"/>
          </w:tcPr>
          <w:p w14:paraId="5B6E3393" w14:textId="77777777" w:rsidR="00D56E91" w:rsidRPr="00C14CFF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250" w:type="dxa"/>
            <w:gridSpan w:val="3"/>
          </w:tcPr>
          <w:p w14:paraId="2DBD876A" w14:textId="77777777" w:rsidR="00D56E91" w:rsidRPr="00C14CFF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360" w:type="dxa"/>
            <w:gridSpan w:val="3"/>
          </w:tcPr>
          <w:p w14:paraId="5B00AE65" w14:textId="77777777" w:rsidR="00D56E91" w:rsidRPr="00C14CFF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329" w:type="dxa"/>
            <w:gridSpan w:val="4"/>
          </w:tcPr>
          <w:p w14:paraId="442F3E12" w14:textId="77777777" w:rsidR="00D56E91" w:rsidRPr="00C14CFF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56E91" w:rsidRPr="00022236" w14:paraId="6E99A790" w14:textId="77777777" w:rsidTr="00337859">
        <w:trPr>
          <w:gridAfter w:val="1"/>
          <w:wAfter w:w="22" w:type="dxa"/>
          <w:trHeight w:val="418"/>
        </w:trPr>
        <w:tc>
          <w:tcPr>
            <w:tcW w:w="4230" w:type="dxa"/>
          </w:tcPr>
          <w:p w14:paraId="690554D1" w14:textId="77777777" w:rsidR="00D56E91" w:rsidRPr="00022236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8" w:type="dxa"/>
          </w:tcPr>
          <w:p w14:paraId="0C93B77C" w14:textId="77777777" w:rsidR="00D56E91" w:rsidRPr="00022236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19F2D68F" w14:textId="77777777" w:rsidR="00D56E91" w:rsidRPr="00022236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8" w:type="dxa"/>
            <w:gridSpan w:val="2"/>
          </w:tcPr>
          <w:p w14:paraId="141DDC81" w14:textId="77777777" w:rsidR="00D56E91" w:rsidRPr="00022236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58A10F50" w14:textId="77777777" w:rsidR="00D56E91" w:rsidRPr="00022236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08" w:type="dxa"/>
            <w:gridSpan w:val="2"/>
          </w:tcPr>
          <w:p w14:paraId="35D550B9" w14:textId="77777777" w:rsidR="00D56E91" w:rsidRPr="00022236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345" w:type="dxa"/>
          </w:tcPr>
          <w:p w14:paraId="538688D2" w14:textId="77777777" w:rsidR="00D56E91" w:rsidRPr="00022236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8" w:type="dxa"/>
          </w:tcPr>
          <w:p w14:paraId="6B3BC24B" w14:textId="77777777" w:rsidR="00D56E91" w:rsidRPr="00022236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56E91" w:rsidRPr="00022236" w14:paraId="497DF393" w14:textId="77777777" w:rsidTr="00337859">
        <w:trPr>
          <w:gridAfter w:val="1"/>
          <w:wAfter w:w="22" w:type="dxa"/>
          <w:trHeight w:val="418"/>
        </w:trPr>
        <w:tc>
          <w:tcPr>
            <w:tcW w:w="4230" w:type="dxa"/>
          </w:tcPr>
          <w:p w14:paraId="17BE23F2" w14:textId="77777777" w:rsidR="00D56E91" w:rsidRPr="00022236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8" w:type="dxa"/>
          </w:tcPr>
          <w:p w14:paraId="7475AC4A" w14:textId="77777777" w:rsidR="00D56E91" w:rsidRPr="00022236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270" w:type="dxa"/>
          </w:tcPr>
          <w:p w14:paraId="615F879F" w14:textId="77777777" w:rsidR="00D56E91" w:rsidRPr="00022236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8" w:type="dxa"/>
            <w:gridSpan w:val="2"/>
          </w:tcPr>
          <w:p w14:paraId="28E2B89A" w14:textId="77777777" w:rsidR="00D56E91" w:rsidRPr="00022236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70" w:type="dxa"/>
          </w:tcPr>
          <w:p w14:paraId="1CD0BD9F" w14:textId="77777777" w:rsidR="00D56E91" w:rsidRPr="00022236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08" w:type="dxa"/>
            <w:gridSpan w:val="2"/>
          </w:tcPr>
          <w:p w14:paraId="0F072FCB" w14:textId="77777777" w:rsidR="00D56E91" w:rsidRPr="00022236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345" w:type="dxa"/>
          </w:tcPr>
          <w:p w14:paraId="21C1269C" w14:textId="77777777" w:rsidR="00D56E91" w:rsidRPr="00022236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8" w:type="dxa"/>
          </w:tcPr>
          <w:p w14:paraId="09F2FA6E" w14:textId="77777777" w:rsidR="00D56E91" w:rsidRPr="00022236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</w:tr>
      <w:tr w:rsidR="00D56E91" w:rsidRPr="00C14CFF" w14:paraId="43ECCD47" w14:textId="77777777" w:rsidTr="00337859">
        <w:trPr>
          <w:trHeight w:val="434"/>
        </w:trPr>
        <w:tc>
          <w:tcPr>
            <w:tcW w:w="4230" w:type="dxa"/>
          </w:tcPr>
          <w:p w14:paraId="7FF62F48" w14:textId="77777777" w:rsidR="00D56E91" w:rsidRPr="00C14CFF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39" w:type="dxa"/>
            <w:gridSpan w:val="10"/>
          </w:tcPr>
          <w:p w14:paraId="2280D80A" w14:textId="77777777" w:rsidR="00D56E91" w:rsidRPr="00C14CFF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C14CF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D6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D56E91" w:rsidRPr="00C14CFF" w14:paraId="5A948527" w14:textId="77777777" w:rsidTr="00337859">
        <w:trPr>
          <w:trHeight w:val="418"/>
        </w:trPr>
        <w:tc>
          <w:tcPr>
            <w:tcW w:w="4230" w:type="dxa"/>
          </w:tcPr>
          <w:p w14:paraId="6E8BE7DE" w14:textId="77777777" w:rsidR="00D56E91" w:rsidRPr="00C14CFF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250" w:type="dxa"/>
            <w:gridSpan w:val="3"/>
          </w:tcPr>
          <w:p w14:paraId="084B3001" w14:textId="77777777" w:rsidR="00D56E91" w:rsidRPr="00C14CFF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360" w:type="dxa"/>
            <w:gridSpan w:val="3"/>
          </w:tcPr>
          <w:p w14:paraId="477D4FAF" w14:textId="77777777" w:rsidR="00D56E91" w:rsidRPr="00C14CFF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329" w:type="dxa"/>
            <w:gridSpan w:val="4"/>
          </w:tcPr>
          <w:p w14:paraId="2D66C4B1" w14:textId="77777777" w:rsidR="00D56E91" w:rsidRPr="00C14CFF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56E91" w:rsidRPr="00EC2411" w14:paraId="19744B2D" w14:textId="77777777" w:rsidTr="00337859">
        <w:trPr>
          <w:gridAfter w:val="1"/>
          <w:wAfter w:w="22" w:type="dxa"/>
          <w:trHeight w:val="405"/>
        </w:trPr>
        <w:tc>
          <w:tcPr>
            <w:tcW w:w="4230" w:type="dxa"/>
          </w:tcPr>
          <w:p w14:paraId="0EC5149E" w14:textId="77777777" w:rsidR="00D56E91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และติดตั้ง</w:t>
            </w:r>
          </w:p>
        </w:tc>
        <w:tc>
          <w:tcPr>
            <w:tcW w:w="1008" w:type="dxa"/>
            <w:vAlign w:val="center"/>
          </w:tcPr>
          <w:p w14:paraId="39B4B702" w14:textId="77777777" w:rsidR="00D56E91" w:rsidRPr="009265BB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</w:pPr>
            <w:r w:rsidRPr="092205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1,841</w:t>
            </w:r>
          </w:p>
        </w:tc>
        <w:tc>
          <w:tcPr>
            <w:tcW w:w="270" w:type="dxa"/>
            <w:vAlign w:val="center"/>
          </w:tcPr>
          <w:p w14:paraId="64DD97C0" w14:textId="77777777" w:rsidR="00D56E91" w:rsidRPr="00A56591" w:rsidRDefault="00D56E91" w:rsidP="003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3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</w:tcPr>
          <w:p w14:paraId="24137A4B" w14:textId="77777777" w:rsidR="00D56E91" w:rsidRPr="00EC2411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92205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593</w:t>
            </w:r>
          </w:p>
        </w:tc>
        <w:tc>
          <w:tcPr>
            <w:tcW w:w="270" w:type="dxa"/>
          </w:tcPr>
          <w:p w14:paraId="1A47450C" w14:textId="77777777" w:rsidR="00D56E91" w:rsidRPr="00A56591" w:rsidRDefault="00D56E91" w:rsidP="003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</w:tcPr>
          <w:p w14:paraId="3B30A0DF" w14:textId="77777777" w:rsidR="00D56E91" w:rsidRPr="009265BB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</w:pPr>
            <w:r w:rsidRPr="092205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1,841</w:t>
            </w:r>
          </w:p>
        </w:tc>
        <w:tc>
          <w:tcPr>
            <w:tcW w:w="345" w:type="dxa"/>
          </w:tcPr>
          <w:p w14:paraId="539857BD" w14:textId="77777777" w:rsidR="00D56E91" w:rsidRPr="00A56591" w:rsidRDefault="00D56E91" w:rsidP="003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66AC781" w14:textId="77777777" w:rsidR="00D56E91" w:rsidRPr="00EC2411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92205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546</w:t>
            </w:r>
          </w:p>
        </w:tc>
      </w:tr>
      <w:tr w:rsidR="00D56E91" w:rsidRPr="00EC2411" w14:paraId="5DCD9E7C" w14:textId="77777777" w:rsidTr="00337859">
        <w:trPr>
          <w:gridAfter w:val="1"/>
          <w:wAfter w:w="22" w:type="dxa"/>
          <w:trHeight w:val="405"/>
        </w:trPr>
        <w:tc>
          <w:tcPr>
            <w:tcW w:w="4230" w:type="dxa"/>
          </w:tcPr>
          <w:p w14:paraId="1D74B060" w14:textId="77777777" w:rsidR="00D56E91" w:rsidRPr="00BA4072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ค่าลิขสิทธิ์ซอฟต์แวร์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209F211A" w14:textId="77777777" w:rsidR="00D56E91" w:rsidRPr="009265BB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</w:pPr>
            <w:r w:rsidRPr="092205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1,722</w:t>
            </w:r>
          </w:p>
        </w:tc>
        <w:tc>
          <w:tcPr>
            <w:tcW w:w="270" w:type="dxa"/>
          </w:tcPr>
          <w:p w14:paraId="13C5AE33" w14:textId="77777777" w:rsidR="00D56E91" w:rsidRPr="00A56591" w:rsidRDefault="00D56E91" w:rsidP="003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3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21B8A682" w14:textId="77777777" w:rsidR="00D56E91" w:rsidRPr="00EC2411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92205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1,585</w:t>
            </w:r>
          </w:p>
        </w:tc>
        <w:tc>
          <w:tcPr>
            <w:tcW w:w="270" w:type="dxa"/>
          </w:tcPr>
          <w:p w14:paraId="43D883BF" w14:textId="77777777" w:rsidR="00D56E91" w:rsidRPr="00A56591" w:rsidRDefault="00D56E91" w:rsidP="003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64430AE7" w14:textId="77777777" w:rsidR="00D56E91" w:rsidRPr="009265BB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</w:pPr>
            <w:r w:rsidRPr="092205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1,384</w:t>
            </w:r>
          </w:p>
        </w:tc>
        <w:tc>
          <w:tcPr>
            <w:tcW w:w="345" w:type="dxa"/>
          </w:tcPr>
          <w:p w14:paraId="7B063BEC" w14:textId="77777777" w:rsidR="00D56E91" w:rsidRPr="00A56591" w:rsidRDefault="00D56E91" w:rsidP="003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935BE2D" w14:textId="77777777" w:rsidR="00D56E91" w:rsidRPr="00EC2411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92205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1,332</w:t>
            </w:r>
          </w:p>
        </w:tc>
      </w:tr>
      <w:tr w:rsidR="00D56E91" w:rsidRPr="00A56591" w14:paraId="47911B62" w14:textId="77777777" w:rsidTr="00337859">
        <w:trPr>
          <w:gridAfter w:val="1"/>
          <w:wAfter w:w="22" w:type="dxa"/>
          <w:trHeight w:val="405"/>
        </w:trPr>
        <w:tc>
          <w:tcPr>
            <w:tcW w:w="4230" w:type="dxa"/>
          </w:tcPr>
          <w:p w14:paraId="3445E898" w14:textId="77777777" w:rsidR="00D56E91" w:rsidRPr="00B74E9B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4E9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8F8D81F" w14:textId="77777777" w:rsidR="00D56E91" w:rsidRPr="00A56591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</w:pPr>
            <w:r w:rsidRPr="092205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3,563</w:t>
            </w:r>
          </w:p>
        </w:tc>
        <w:tc>
          <w:tcPr>
            <w:tcW w:w="270" w:type="dxa"/>
          </w:tcPr>
          <w:p w14:paraId="7D881358" w14:textId="77777777" w:rsidR="00D56E91" w:rsidRPr="00A56591" w:rsidRDefault="00D56E91" w:rsidP="003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3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85B215C" w14:textId="77777777" w:rsidR="00D56E91" w:rsidRPr="00A56591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E0F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2,178</w:t>
            </w:r>
          </w:p>
        </w:tc>
        <w:tc>
          <w:tcPr>
            <w:tcW w:w="270" w:type="dxa"/>
          </w:tcPr>
          <w:p w14:paraId="0B1BB325" w14:textId="77777777" w:rsidR="00D56E91" w:rsidRPr="00A56591" w:rsidRDefault="00D56E91" w:rsidP="003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B45B6C" w14:textId="77777777" w:rsidR="00D56E91" w:rsidRPr="00A56591" w:rsidRDefault="00D56E91" w:rsidP="003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jc w:val="right"/>
            </w:pPr>
            <w:r w:rsidRPr="092205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3,225</w:t>
            </w:r>
          </w:p>
        </w:tc>
        <w:tc>
          <w:tcPr>
            <w:tcW w:w="345" w:type="dxa"/>
          </w:tcPr>
          <w:p w14:paraId="622414ED" w14:textId="77777777" w:rsidR="00D56E91" w:rsidRPr="00A56591" w:rsidRDefault="00D56E91" w:rsidP="003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D43A802" w14:textId="77777777" w:rsidR="00D56E91" w:rsidRPr="00A56591" w:rsidRDefault="00D56E91" w:rsidP="003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92205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1,878</w:t>
            </w:r>
          </w:p>
        </w:tc>
      </w:tr>
      <w:tr w:rsidR="00D56E91" w:rsidRPr="00A56591" w14:paraId="4E41BC30" w14:textId="77777777" w:rsidTr="00337859">
        <w:trPr>
          <w:trHeight w:val="405"/>
        </w:trPr>
        <w:tc>
          <w:tcPr>
            <w:tcW w:w="4230" w:type="dxa"/>
          </w:tcPr>
          <w:p w14:paraId="24D46375" w14:textId="77777777" w:rsidR="00D56E91" w:rsidRPr="00C14CFF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02F845B7" w14:textId="77777777" w:rsidR="00D56E91" w:rsidRPr="00A56591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gridSpan w:val="3"/>
          </w:tcPr>
          <w:p w14:paraId="09973887" w14:textId="77777777" w:rsidR="00D56E91" w:rsidRPr="00A56591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329" w:type="dxa"/>
            <w:gridSpan w:val="4"/>
          </w:tcPr>
          <w:p w14:paraId="09604B9F" w14:textId="77777777" w:rsidR="00D56E91" w:rsidRPr="00A56591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D56E91" w:rsidRPr="00A56591" w14:paraId="1A2103AE" w14:textId="77777777" w:rsidTr="00337859">
        <w:trPr>
          <w:trHeight w:val="405"/>
        </w:trPr>
        <w:tc>
          <w:tcPr>
            <w:tcW w:w="4230" w:type="dxa"/>
          </w:tcPr>
          <w:p w14:paraId="4ADD592D" w14:textId="77777777" w:rsidR="00D56E91" w:rsidRPr="00C14CFF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14C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2250" w:type="dxa"/>
            <w:gridSpan w:val="3"/>
          </w:tcPr>
          <w:p w14:paraId="28B30132" w14:textId="77777777" w:rsidR="00D56E91" w:rsidRPr="00A56591" w:rsidRDefault="00D56E91" w:rsidP="003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gridSpan w:val="3"/>
          </w:tcPr>
          <w:p w14:paraId="76419994" w14:textId="77777777" w:rsidR="00D56E91" w:rsidRPr="00A56591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329" w:type="dxa"/>
            <w:gridSpan w:val="4"/>
          </w:tcPr>
          <w:p w14:paraId="4DADA85E" w14:textId="77777777" w:rsidR="00D56E91" w:rsidRPr="00A56591" w:rsidRDefault="00D56E91" w:rsidP="003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6E91" w:rsidRPr="00A56591" w14:paraId="566C0D8C" w14:textId="77777777" w:rsidTr="00337859">
        <w:trPr>
          <w:gridAfter w:val="1"/>
          <w:wAfter w:w="22" w:type="dxa"/>
          <w:trHeight w:val="405"/>
        </w:trPr>
        <w:tc>
          <w:tcPr>
            <w:tcW w:w="4230" w:type="dxa"/>
          </w:tcPr>
          <w:p w14:paraId="7F96E267" w14:textId="77777777" w:rsidR="00D56E91" w:rsidRPr="00C14CFF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4CF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vAlign w:val="center"/>
          </w:tcPr>
          <w:p w14:paraId="5A789276" w14:textId="77777777" w:rsidR="00D56E91" w:rsidRPr="00A56591" w:rsidRDefault="00D56E91" w:rsidP="003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92205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229,550</w:t>
            </w:r>
          </w:p>
        </w:tc>
        <w:tc>
          <w:tcPr>
            <w:tcW w:w="270" w:type="dxa"/>
          </w:tcPr>
          <w:p w14:paraId="5E979B3F" w14:textId="77777777" w:rsidR="00D56E91" w:rsidRPr="00A56591" w:rsidRDefault="00D56E91" w:rsidP="003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bottom w:val="double" w:sz="4" w:space="0" w:color="auto"/>
            </w:tcBorders>
          </w:tcPr>
          <w:p w14:paraId="792BACAE" w14:textId="77777777" w:rsidR="00D56E91" w:rsidRPr="00A56591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E0F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229,550</w:t>
            </w:r>
          </w:p>
        </w:tc>
        <w:tc>
          <w:tcPr>
            <w:tcW w:w="270" w:type="dxa"/>
          </w:tcPr>
          <w:p w14:paraId="1B8C8586" w14:textId="77777777" w:rsidR="00D56E91" w:rsidRPr="00A56591" w:rsidRDefault="00D56E91" w:rsidP="0033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gridSpan w:val="2"/>
            <w:tcBorders>
              <w:bottom w:val="double" w:sz="4" w:space="0" w:color="auto"/>
            </w:tcBorders>
            <w:vAlign w:val="center"/>
          </w:tcPr>
          <w:p w14:paraId="78EB3853" w14:textId="77777777" w:rsidR="00D56E91" w:rsidRPr="00A56591" w:rsidRDefault="00D56E91" w:rsidP="003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92205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229,550</w:t>
            </w:r>
          </w:p>
        </w:tc>
        <w:tc>
          <w:tcPr>
            <w:tcW w:w="345" w:type="dxa"/>
          </w:tcPr>
          <w:p w14:paraId="72DCAF67" w14:textId="77777777" w:rsidR="00D56E91" w:rsidRPr="00A56591" w:rsidRDefault="00D56E91" w:rsidP="003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1741E7F3" w14:textId="77777777" w:rsidR="00D56E91" w:rsidRPr="00A56591" w:rsidRDefault="00D56E91" w:rsidP="003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0F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229,550</w:t>
            </w:r>
          </w:p>
        </w:tc>
      </w:tr>
    </w:tbl>
    <w:p w14:paraId="17FEC107" w14:textId="77777777" w:rsidR="00D56E91" w:rsidRPr="00D56E91" w:rsidRDefault="00D56E91" w:rsidP="00D56E91">
      <w:pPr>
        <w:rPr>
          <w:rFonts w:cstheme="minorBidi" w:hint="cs"/>
          <w:lang w:val="x-none" w:eastAsia="x-none"/>
        </w:rPr>
      </w:pPr>
    </w:p>
    <w:p w14:paraId="10BB4E0A" w14:textId="5268B093" w:rsidR="00744A55" w:rsidRDefault="006817C9" w:rsidP="00794A7A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</w:rPr>
        <w:t>เหตุการ</w:t>
      </w:r>
      <w:r w:rsidR="00FF149B">
        <w:rPr>
          <w:rFonts w:asciiTheme="majorBidi" w:hAnsiTheme="majorBidi" w:cstheme="majorBidi" w:hint="cs"/>
          <w:sz w:val="30"/>
          <w:szCs w:val="30"/>
          <w:u w:val="none"/>
          <w:cs/>
        </w:rPr>
        <w:t>ณ์</w:t>
      </w:r>
      <w:r w:rsidR="006652F1">
        <w:rPr>
          <w:rFonts w:asciiTheme="majorBidi" w:hAnsiTheme="majorBidi" w:cstheme="majorBidi" w:hint="cs"/>
          <w:sz w:val="30"/>
          <w:szCs w:val="30"/>
          <w:u w:val="none"/>
          <w:cs/>
        </w:rPr>
        <w:t>ภายหลังรอบ</w:t>
      </w:r>
      <w:r w:rsidR="00EE1202">
        <w:rPr>
          <w:rFonts w:asciiTheme="majorBidi" w:hAnsiTheme="majorBidi" w:cstheme="majorBidi" w:hint="cs"/>
          <w:sz w:val="30"/>
          <w:szCs w:val="30"/>
          <w:u w:val="none"/>
          <w:cs/>
        </w:rPr>
        <w:t>ระยะเวลารายงาน</w:t>
      </w:r>
    </w:p>
    <w:p w14:paraId="456B2C7B" w14:textId="77777777" w:rsidR="00E6122D" w:rsidRDefault="00E6122D" w:rsidP="00E6122D">
      <w:pPr>
        <w:rPr>
          <w:rFonts w:cstheme="minorBidi"/>
          <w:lang w:val="x-none" w:eastAsia="x-none"/>
        </w:rPr>
      </w:pPr>
    </w:p>
    <w:p w14:paraId="116A7C5A" w14:textId="1D603818" w:rsidR="00E6122D" w:rsidRPr="0079442C" w:rsidRDefault="0079442C" w:rsidP="00794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4"/>
        <w:jc w:val="thaiDistribute"/>
        <w:rPr>
          <w:rFonts w:asciiTheme="majorBidi" w:hAnsiTheme="majorBidi" w:cstheme="majorBidi" w:hint="cs"/>
          <w:sz w:val="30"/>
          <w:szCs w:val="30"/>
        </w:rPr>
      </w:pPr>
      <w:r w:rsidRPr="0079442C">
        <w:rPr>
          <w:rFonts w:asciiTheme="majorBidi" w:hAnsiTheme="majorBidi" w:cstheme="majorBidi" w:hint="cs"/>
          <w:sz w:val="30"/>
          <w:szCs w:val="30"/>
          <w:cs/>
        </w:rPr>
        <w:t>ในที่ประชุมสามัญผู้ถือหุ้นประจำปี</w:t>
      </w:r>
      <w:r w:rsidRPr="007944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442C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79442C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eastAsia="DengXian" w:hAnsiTheme="majorBidi" w:cstheme="majorBidi"/>
          <w:sz w:val="30"/>
          <w:szCs w:val="30"/>
          <w:lang w:eastAsia="zh-CN"/>
        </w:rPr>
        <w:t>23</w:t>
      </w:r>
      <w:r w:rsidRPr="007944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442C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79442C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2569</w:t>
      </w:r>
      <w:r w:rsidRPr="007944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442C">
        <w:rPr>
          <w:rFonts w:asciiTheme="majorBidi" w:hAnsiTheme="majorBidi" w:cstheme="majorBidi" w:hint="cs"/>
          <w:sz w:val="30"/>
          <w:szCs w:val="30"/>
          <w:cs/>
        </w:rPr>
        <w:t>ผู้ถือหุ้นมีมติอนุมัติจ่ายเงินปันผลสำหรับผลการดำเนินงานในปี</w:t>
      </w:r>
      <w:r w:rsidRPr="0079442C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2568</w:t>
      </w:r>
      <w:r w:rsidRPr="007944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442C">
        <w:rPr>
          <w:rFonts w:asciiTheme="majorBidi" w:hAnsiTheme="majorBidi" w:cstheme="majorBidi" w:hint="cs"/>
          <w:sz w:val="30"/>
          <w:szCs w:val="30"/>
          <w:cs/>
        </w:rPr>
        <w:t>ในอัตราหุ้นละ</w:t>
      </w:r>
      <w:r w:rsidRPr="0079442C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0.19</w:t>
      </w:r>
      <w:r w:rsidRPr="007944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442C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7944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442C">
        <w:rPr>
          <w:rFonts w:asciiTheme="majorBidi" w:hAnsiTheme="majorBidi" w:cstheme="majorBidi" w:hint="cs"/>
          <w:sz w:val="30"/>
          <w:szCs w:val="30"/>
          <w:cs/>
        </w:rPr>
        <w:t>เป็นจำนวนเงินทั้งสิ้น</w:t>
      </w:r>
      <w:r w:rsidRPr="0079442C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114</w:t>
      </w:r>
      <w:r w:rsidRPr="007944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442C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7944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442C">
        <w:rPr>
          <w:rFonts w:asciiTheme="majorBidi" w:hAnsiTheme="majorBidi" w:cstheme="majorBidi" w:hint="cs"/>
          <w:sz w:val="30"/>
          <w:szCs w:val="30"/>
          <w:cs/>
        </w:rPr>
        <w:t>ซึ่งบริษัทได้จ่ายเงินปันผลระหว่างกาลไปแล้ว</w:t>
      </w:r>
      <w:r w:rsidRPr="007944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442C">
        <w:rPr>
          <w:rFonts w:asciiTheme="majorBidi" w:hAnsiTheme="majorBidi" w:cstheme="majorBidi" w:hint="cs"/>
          <w:sz w:val="30"/>
          <w:szCs w:val="30"/>
          <w:cs/>
        </w:rPr>
        <w:t>ในอัตราหุ้นละ</w:t>
      </w:r>
      <w:r w:rsidRPr="0079442C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0.04</w:t>
      </w:r>
      <w:r w:rsidRPr="007944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442C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7944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442C">
        <w:rPr>
          <w:rFonts w:asciiTheme="majorBidi" w:hAnsiTheme="majorBidi" w:cstheme="majorBidi" w:hint="cs"/>
          <w:sz w:val="30"/>
          <w:szCs w:val="30"/>
          <w:cs/>
        </w:rPr>
        <w:t>เป็นจำนวนเงินทั้งสิ้น</w:t>
      </w:r>
      <w:r w:rsidRPr="0079442C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24</w:t>
      </w:r>
      <w:r w:rsidRPr="007944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442C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7944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442C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79442C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4</w:t>
      </w:r>
      <w:r w:rsidRPr="007944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442C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79442C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2568</w:t>
      </w:r>
      <w:r w:rsidRPr="007944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442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7944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442C">
        <w:rPr>
          <w:rFonts w:asciiTheme="majorBidi" w:hAnsiTheme="majorBidi" w:cstheme="majorBidi" w:hint="cs"/>
          <w:sz w:val="30"/>
          <w:szCs w:val="30"/>
          <w:cs/>
        </w:rPr>
        <w:t>คงเหลือเงินปันผลจ่ายในอัตราหุ้นละ</w:t>
      </w:r>
      <w:r w:rsidRPr="0079442C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0.15</w:t>
      </w:r>
      <w:r w:rsidRPr="007944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442C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7944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442C">
        <w:rPr>
          <w:rFonts w:asciiTheme="majorBidi" w:hAnsiTheme="majorBidi" w:cstheme="majorBidi" w:hint="cs"/>
          <w:sz w:val="30"/>
          <w:szCs w:val="30"/>
          <w:cs/>
        </w:rPr>
        <w:t>เป็นจำนวนเงินทั้งสิ้น</w:t>
      </w:r>
      <w:r w:rsidRPr="0079442C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90 </w:t>
      </w:r>
      <w:r w:rsidRPr="0079442C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658EC14F" w14:textId="28B24701" w:rsidR="00EF5914" w:rsidRPr="00050B88" w:rsidRDefault="00EF5914" w:rsidP="00247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eastAsia="x-none"/>
        </w:rPr>
      </w:pPr>
    </w:p>
    <w:sectPr w:rsidR="00EF5914" w:rsidRPr="00050B88" w:rsidSect="00903FBF">
      <w:headerReference w:type="default" r:id="rId11"/>
      <w:footerReference w:type="default" r:id="rId12"/>
      <w:headerReference w:type="first" r:id="rId13"/>
      <w:footerReference w:type="first" r:id="rId14"/>
      <w:type w:val="nextColumn"/>
      <w:pgSz w:w="11909" w:h="16834" w:code="9"/>
      <w:pgMar w:top="691" w:right="1152" w:bottom="576" w:left="1152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D2BB7" w14:textId="77777777" w:rsidR="00EA6002" w:rsidRDefault="00EA6002">
      <w:r>
        <w:separator/>
      </w:r>
    </w:p>
  </w:endnote>
  <w:endnote w:type="continuationSeparator" w:id="0">
    <w:p w14:paraId="65533CFF" w14:textId="77777777" w:rsidR="00EA6002" w:rsidRDefault="00EA6002">
      <w:r>
        <w:continuationSeparator/>
      </w:r>
    </w:p>
  </w:endnote>
  <w:endnote w:type="continuationNotice" w:id="1">
    <w:p w14:paraId="59F0C09E" w14:textId="77777777" w:rsidR="00EA6002" w:rsidRDefault="00EA600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Gabriola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973555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52F7512" w14:textId="4F7E7471" w:rsidR="00050B88" w:rsidRPr="00050B88" w:rsidRDefault="00050B8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50B8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50B8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50B8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C4380" w:rsidRPr="007C438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050B8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DD6345B" w14:textId="77777777" w:rsidR="00050B88" w:rsidRDefault="00050B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358CC" w14:textId="695B9EF2" w:rsidR="005266CA" w:rsidRPr="0059016C" w:rsidRDefault="005266CA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59016C">
      <w:rPr>
        <w:rFonts w:asciiTheme="majorBidi" w:hAnsiTheme="majorBidi" w:cstheme="majorBidi"/>
        <w:sz w:val="30"/>
        <w:szCs w:val="30"/>
      </w:rPr>
      <w:fldChar w:fldCharType="begin"/>
    </w:r>
    <w:r w:rsidRPr="0059016C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59016C">
      <w:rPr>
        <w:rFonts w:asciiTheme="majorBidi" w:hAnsiTheme="majorBidi" w:cstheme="majorBidi"/>
        <w:sz w:val="30"/>
        <w:szCs w:val="30"/>
      </w:rPr>
      <w:fldChar w:fldCharType="separate"/>
    </w:r>
    <w:r w:rsidR="007C4380" w:rsidRPr="007C4380">
      <w:rPr>
        <w:rFonts w:asciiTheme="majorBidi" w:hAnsiTheme="majorBidi" w:cstheme="majorBidi"/>
        <w:noProof/>
        <w:sz w:val="30"/>
        <w:szCs w:val="30"/>
        <w:lang w:val="en-US"/>
      </w:rPr>
      <w:t>2</w:t>
    </w:r>
    <w:r w:rsidRPr="0059016C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C7040" w14:textId="77777777" w:rsidR="00EA6002" w:rsidRDefault="00EA6002">
      <w:r>
        <w:separator/>
      </w:r>
    </w:p>
  </w:footnote>
  <w:footnote w:type="continuationSeparator" w:id="0">
    <w:p w14:paraId="6674254C" w14:textId="77777777" w:rsidR="00EA6002" w:rsidRDefault="00EA6002">
      <w:r>
        <w:continuationSeparator/>
      </w:r>
    </w:p>
  </w:footnote>
  <w:footnote w:type="continuationNotice" w:id="1">
    <w:p w14:paraId="5B05BAB6" w14:textId="77777777" w:rsidR="00EA6002" w:rsidRDefault="00EA600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97EEC" w14:textId="2AEA9F2E" w:rsidR="00050B88" w:rsidRPr="00050B88" w:rsidRDefault="00050B88" w:rsidP="00050B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050B88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 w:rsidRPr="00050B88">
      <w:rPr>
        <w:rFonts w:ascii="Angsana New" w:hAnsi="Angsana New" w:cs="Angsana New"/>
        <w:b/>
        <w:bCs/>
        <w:sz w:val="32"/>
        <w:szCs w:val="32"/>
      </w:rPr>
      <w:t xml:space="preserve"> </w:t>
    </w:r>
    <w:r w:rsidRPr="00050B88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 w:rsidRPr="00050B88">
      <w:rPr>
        <w:rFonts w:ascii="Angsana New" w:hAnsi="Angsana New" w:cs="Angsana New"/>
        <w:b/>
        <w:bCs/>
        <w:sz w:val="32"/>
        <w:szCs w:val="32"/>
      </w:rPr>
      <w:t xml:space="preserve"> </w:t>
    </w:r>
    <w:r w:rsidR="00D6770F" w:rsidRPr="00D6770F">
      <w:rPr>
        <w:rFonts w:ascii="Angsana New" w:hAnsi="Angsana New" w:cs="Angsana New"/>
        <w:b/>
        <w:bCs/>
        <w:sz w:val="32"/>
        <w:szCs w:val="32"/>
      </w:rPr>
      <w:t>(</w:t>
    </w:r>
    <w:r w:rsidRPr="00050B88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="00D6770F" w:rsidRPr="00D6770F">
      <w:rPr>
        <w:rFonts w:ascii="Angsana New" w:hAnsi="Angsana New" w:cs="Angsana New"/>
        <w:b/>
        <w:bCs/>
        <w:sz w:val="32"/>
        <w:szCs w:val="32"/>
      </w:rPr>
      <w:t>)</w:t>
    </w:r>
    <w:r w:rsidRPr="00050B88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1926DE2E" w14:textId="77777777" w:rsidR="00050B88" w:rsidRPr="00050B88" w:rsidRDefault="00050B88" w:rsidP="00050B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50B88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050B88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1F8677D" w14:textId="56E1FCB1" w:rsidR="004F35A7" w:rsidRPr="00050B88" w:rsidRDefault="004F35A7" w:rsidP="004F35A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050B88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732C20">
      <w:rPr>
        <w:rFonts w:ascii="Angsana New" w:hAnsi="Angsana New" w:cs="Angsana New"/>
        <w:bCs/>
        <w:sz w:val="32"/>
        <w:szCs w:val="32"/>
        <w:lang w:bidi="th-TH"/>
      </w:rPr>
      <w:t>3</w:t>
    </w:r>
    <w:r w:rsidR="00732C20">
      <w:rPr>
        <w:rFonts w:ascii="Angsana New" w:hAnsi="Angsana New" w:cs="Angsana New"/>
        <w:bCs/>
        <w:sz w:val="32"/>
        <w:szCs w:val="32"/>
        <w:lang w:val="en-US" w:bidi="th-TH"/>
      </w:rPr>
      <w:t>1</w:t>
    </w:r>
    <w:r w:rsidRPr="00050B88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</w:t>
    </w:r>
    <w:r w:rsidR="00732C20">
      <w:rPr>
        <w:rFonts w:ascii="Angsana New" w:hAnsi="Angsana New" w:cs="Angsana New" w:hint="cs"/>
        <w:bCs/>
        <w:sz w:val="32"/>
        <w:szCs w:val="32"/>
        <w:cs/>
        <w:lang w:bidi="th-TH"/>
      </w:rPr>
      <w:t>มีนาคม</w:t>
    </w:r>
    <w:r w:rsidRPr="00050B88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</w:t>
    </w:r>
    <w:r w:rsidRPr="00050B88">
      <w:rPr>
        <w:rFonts w:ascii="Angsana New" w:hAnsi="Angsana New" w:cs="Angsana New"/>
        <w:bCs/>
        <w:sz w:val="32"/>
        <w:szCs w:val="32"/>
        <w:lang w:bidi="th-TH"/>
      </w:rPr>
      <w:t>256</w:t>
    </w:r>
    <w:r w:rsidR="00732C20">
      <w:rPr>
        <w:rFonts w:ascii="Angsana New" w:hAnsi="Angsana New" w:cs="Angsana New"/>
        <w:bCs/>
        <w:sz w:val="32"/>
        <w:szCs w:val="32"/>
        <w:lang w:val="en-US" w:bidi="th-TH"/>
      </w:rPr>
      <w:t>9</w:t>
    </w:r>
    <w:r w:rsidRPr="00050B88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(ไม่ได้ตรวจสอบ)</w:t>
    </w:r>
  </w:p>
  <w:p w14:paraId="68ED18E4" w14:textId="77777777" w:rsidR="00050B88" w:rsidRPr="00050B88" w:rsidRDefault="00050B8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6C9AF" w14:textId="0FBB5971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D50A39">
      <w:rPr>
        <w:rFonts w:ascii="Angsana New" w:hAnsi="Angsana New" w:cs="Angsana New"/>
        <w:b/>
        <w:bCs/>
        <w:sz w:val="32"/>
        <w:szCs w:val="32"/>
        <w:cs/>
      </w:rPr>
      <w:t>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D6770F" w:rsidRPr="00D6770F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="00D6770F" w:rsidRPr="00D6770F">
      <w:rPr>
        <w:rFonts w:ascii="Angsana New" w:hAnsi="Angsana New" w:cs="Angsana New"/>
        <w:b/>
        <w:bCs/>
        <w:sz w:val="32"/>
        <w:szCs w:val="32"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19E417BE" w14:textId="77777777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34D8F30" w14:textId="0777DF38" w:rsidR="004F35A7" w:rsidRDefault="004F35A7" w:rsidP="004F35A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  <w:lang w:bidi="th-TH"/>
      </w:rPr>
      <w:t>สำหรับงวดสามเดือนสิ้นสุดวันที่ 3</w:t>
    </w:r>
    <w:r w:rsidR="000C3A42">
      <w:rPr>
        <w:rFonts w:ascii="Angsana New" w:hAnsi="Angsana New" w:cs="Angsana New"/>
        <w:bCs/>
        <w:sz w:val="32"/>
        <w:szCs w:val="32"/>
        <w:lang w:val="en-US" w:bidi="th-TH"/>
      </w:rPr>
      <w:t>1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</w:t>
    </w:r>
    <w:r w:rsidR="000C3A42">
      <w:rPr>
        <w:rFonts w:ascii="Angsana New" w:hAnsi="Angsana New" w:cs="Angsana New" w:hint="cs"/>
        <w:bCs/>
        <w:sz w:val="32"/>
        <w:szCs w:val="32"/>
        <w:cs/>
        <w:lang w:bidi="th-TH"/>
      </w:rPr>
      <w:t>มีนาคม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bCs/>
        <w:sz w:val="32"/>
        <w:szCs w:val="32"/>
        <w:lang w:bidi="th-TH"/>
      </w:rPr>
      <w:t>256</w:t>
    </w:r>
    <w:r w:rsidR="000C3A42">
      <w:rPr>
        <w:rFonts w:ascii="Angsana New" w:hAnsi="Angsana New" w:cs="Angsana New"/>
        <w:bCs/>
        <w:sz w:val="32"/>
        <w:szCs w:val="32"/>
        <w:lang w:val="en-US" w:bidi="th-TH"/>
      </w:rPr>
      <w:t>9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(ไม่ได้ตรวจสอบ)</w:t>
    </w:r>
  </w:p>
  <w:p w14:paraId="788E4115" w14:textId="77777777" w:rsidR="005266CA" w:rsidRPr="001F7AA2" w:rsidRDefault="005266CA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D3ACF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8694775"/>
    <w:multiLevelType w:val="hybridMultilevel"/>
    <w:tmpl w:val="896690BE"/>
    <w:lvl w:ilvl="0" w:tplc="B5E45A1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3D2210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6F6E5E"/>
    <w:multiLevelType w:val="hybridMultilevel"/>
    <w:tmpl w:val="263AD0C8"/>
    <w:lvl w:ilvl="0" w:tplc="9A60F56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FD46AC9"/>
    <w:multiLevelType w:val="hybridMultilevel"/>
    <w:tmpl w:val="F00CBC82"/>
    <w:lvl w:ilvl="0" w:tplc="FDFA2D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4436644"/>
    <w:multiLevelType w:val="hybridMultilevel"/>
    <w:tmpl w:val="453A23F2"/>
    <w:lvl w:ilvl="0" w:tplc="42B6D490">
      <w:numFmt w:val="bullet"/>
      <w:lvlText w:val=""/>
      <w:lvlJc w:val="left"/>
      <w:pPr>
        <w:ind w:left="342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5" w15:restartNumberingAfterBreak="0">
    <w:nsid w:val="63A44AEB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9610A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9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9F783E"/>
    <w:multiLevelType w:val="hybridMultilevel"/>
    <w:tmpl w:val="2DF803D4"/>
    <w:lvl w:ilvl="0" w:tplc="ED86E53E">
      <w:start w:val="1"/>
      <w:numFmt w:val="decimal"/>
      <w:lvlText w:val="%1"/>
      <w:lvlJc w:val="left"/>
      <w:pPr>
        <w:tabs>
          <w:tab w:val="num" w:pos="1080"/>
        </w:tabs>
        <w:ind w:left="13104" w:hanging="1448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2736" w:hanging="360"/>
      </w:pPr>
    </w:lvl>
    <w:lvl w:ilvl="2" w:tplc="0409001B" w:tentative="1">
      <w:start w:val="1"/>
      <w:numFmt w:val="lowerRoman"/>
      <w:lvlText w:val="%3."/>
      <w:lvlJc w:val="right"/>
      <w:pPr>
        <w:ind w:left="13456" w:hanging="180"/>
      </w:pPr>
    </w:lvl>
    <w:lvl w:ilvl="3" w:tplc="0409000F" w:tentative="1">
      <w:start w:val="1"/>
      <w:numFmt w:val="decimal"/>
      <w:lvlText w:val="%4."/>
      <w:lvlJc w:val="left"/>
      <w:pPr>
        <w:ind w:left="14176" w:hanging="360"/>
      </w:pPr>
    </w:lvl>
    <w:lvl w:ilvl="4" w:tplc="04090019" w:tentative="1">
      <w:start w:val="1"/>
      <w:numFmt w:val="lowerLetter"/>
      <w:lvlText w:val="%5."/>
      <w:lvlJc w:val="left"/>
      <w:pPr>
        <w:ind w:left="14896" w:hanging="360"/>
      </w:pPr>
    </w:lvl>
    <w:lvl w:ilvl="5" w:tplc="0409001B" w:tentative="1">
      <w:start w:val="1"/>
      <w:numFmt w:val="lowerRoman"/>
      <w:lvlText w:val="%6."/>
      <w:lvlJc w:val="right"/>
      <w:pPr>
        <w:ind w:left="15616" w:hanging="180"/>
      </w:pPr>
    </w:lvl>
    <w:lvl w:ilvl="6" w:tplc="0409000F" w:tentative="1">
      <w:start w:val="1"/>
      <w:numFmt w:val="decimal"/>
      <w:lvlText w:val="%7."/>
      <w:lvlJc w:val="left"/>
      <w:pPr>
        <w:ind w:left="16336" w:hanging="360"/>
      </w:pPr>
    </w:lvl>
    <w:lvl w:ilvl="7" w:tplc="04090019" w:tentative="1">
      <w:start w:val="1"/>
      <w:numFmt w:val="lowerLetter"/>
      <w:lvlText w:val="%8."/>
      <w:lvlJc w:val="left"/>
      <w:pPr>
        <w:ind w:left="17056" w:hanging="360"/>
      </w:pPr>
    </w:lvl>
    <w:lvl w:ilvl="8" w:tplc="0409001B" w:tentative="1">
      <w:start w:val="1"/>
      <w:numFmt w:val="lowerRoman"/>
      <w:lvlText w:val="%9."/>
      <w:lvlJc w:val="right"/>
      <w:pPr>
        <w:ind w:left="17776" w:hanging="180"/>
      </w:pPr>
    </w:lvl>
  </w:abstractNum>
  <w:abstractNum w:abstractNumId="19" w15:restartNumberingAfterBreak="0">
    <w:nsid w:val="690817AE"/>
    <w:multiLevelType w:val="hybridMultilevel"/>
    <w:tmpl w:val="5226019A"/>
    <w:lvl w:ilvl="0" w:tplc="1CECEF4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5135BE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4583619">
    <w:abstractNumId w:val="12"/>
  </w:num>
  <w:num w:numId="2" w16cid:durableId="531117654">
    <w:abstractNumId w:val="23"/>
  </w:num>
  <w:num w:numId="3" w16cid:durableId="889533489">
    <w:abstractNumId w:val="1"/>
  </w:num>
  <w:num w:numId="4" w16cid:durableId="1047950257">
    <w:abstractNumId w:val="18"/>
  </w:num>
  <w:num w:numId="5" w16cid:durableId="798035997">
    <w:abstractNumId w:val="10"/>
  </w:num>
  <w:num w:numId="6" w16cid:durableId="1220826067">
    <w:abstractNumId w:val="2"/>
  </w:num>
  <w:num w:numId="7" w16cid:durableId="1597518016">
    <w:abstractNumId w:val="19"/>
  </w:num>
  <w:num w:numId="8" w16cid:durableId="348408432">
    <w:abstractNumId w:val="5"/>
  </w:num>
  <w:num w:numId="9" w16cid:durableId="853958911">
    <w:abstractNumId w:val="4"/>
  </w:num>
  <w:num w:numId="10" w16cid:durableId="1913008882">
    <w:abstractNumId w:val="24"/>
  </w:num>
  <w:num w:numId="11" w16cid:durableId="767459239">
    <w:abstractNumId w:val="22"/>
  </w:num>
  <w:num w:numId="12" w16cid:durableId="1665476739">
    <w:abstractNumId w:val="16"/>
  </w:num>
  <w:num w:numId="13" w16cid:durableId="1496922158">
    <w:abstractNumId w:val="6"/>
  </w:num>
  <w:num w:numId="14" w16cid:durableId="1647780597">
    <w:abstractNumId w:val="17"/>
  </w:num>
  <w:num w:numId="15" w16cid:durableId="907500588">
    <w:abstractNumId w:val="20"/>
  </w:num>
  <w:num w:numId="16" w16cid:durableId="1237010275">
    <w:abstractNumId w:val="15"/>
  </w:num>
  <w:num w:numId="17" w16cid:durableId="792402417">
    <w:abstractNumId w:val="13"/>
  </w:num>
  <w:num w:numId="18" w16cid:durableId="618026002">
    <w:abstractNumId w:val="7"/>
  </w:num>
  <w:num w:numId="19" w16cid:durableId="1619680823">
    <w:abstractNumId w:val="9"/>
  </w:num>
  <w:num w:numId="20" w16cid:durableId="1839415902">
    <w:abstractNumId w:val="8"/>
  </w:num>
  <w:num w:numId="21" w16cid:durableId="1613321632">
    <w:abstractNumId w:val="11"/>
  </w:num>
  <w:num w:numId="22" w16cid:durableId="1612861186">
    <w:abstractNumId w:val="7"/>
  </w:num>
  <w:num w:numId="23" w16cid:durableId="822502311">
    <w:abstractNumId w:val="21"/>
  </w:num>
  <w:num w:numId="24" w16cid:durableId="361631051">
    <w:abstractNumId w:val="14"/>
  </w:num>
  <w:num w:numId="25" w16cid:durableId="2132043529">
    <w:abstractNumId w:val="3"/>
  </w:num>
  <w:num w:numId="26" w16cid:durableId="115036686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_x000a_Ŭá䤟}_x000a__x000a_k耀＀dЀЀЀ＀＀＀＀"/>
  </w:docVars>
  <w:rsids>
    <w:rsidRoot w:val="00385CFC"/>
    <w:rsid w:val="0000010B"/>
    <w:rsid w:val="00000780"/>
    <w:rsid w:val="00000794"/>
    <w:rsid w:val="00001175"/>
    <w:rsid w:val="00001BEF"/>
    <w:rsid w:val="00001E92"/>
    <w:rsid w:val="00001FA0"/>
    <w:rsid w:val="0000238E"/>
    <w:rsid w:val="0000257E"/>
    <w:rsid w:val="00002D6B"/>
    <w:rsid w:val="0000362D"/>
    <w:rsid w:val="00003757"/>
    <w:rsid w:val="000039AE"/>
    <w:rsid w:val="0000435C"/>
    <w:rsid w:val="0000464A"/>
    <w:rsid w:val="0000499E"/>
    <w:rsid w:val="00005ACB"/>
    <w:rsid w:val="00005BA6"/>
    <w:rsid w:val="00005BAB"/>
    <w:rsid w:val="00005CD0"/>
    <w:rsid w:val="00005CDB"/>
    <w:rsid w:val="0000610F"/>
    <w:rsid w:val="00006340"/>
    <w:rsid w:val="000063F2"/>
    <w:rsid w:val="00007B57"/>
    <w:rsid w:val="00010374"/>
    <w:rsid w:val="000105D6"/>
    <w:rsid w:val="000106FA"/>
    <w:rsid w:val="00010BEE"/>
    <w:rsid w:val="00010E15"/>
    <w:rsid w:val="000110E8"/>
    <w:rsid w:val="00011182"/>
    <w:rsid w:val="000116E1"/>
    <w:rsid w:val="0001192B"/>
    <w:rsid w:val="00011A5B"/>
    <w:rsid w:val="00011BD6"/>
    <w:rsid w:val="00011F8D"/>
    <w:rsid w:val="00012E83"/>
    <w:rsid w:val="000135F7"/>
    <w:rsid w:val="0001364C"/>
    <w:rsid w:val="00013BF8"/>
    <w:rsid w:val="00013DD6"/>
    <w:rsid w:val="00013EC4"/>
    <w:rsid w:val="00013F59"/>
    <w:rsid w:val="00014453"/>
    <w:rsid w:val="00014580"/>
    <w:rsid w:val="00014EB6"/>
    <w:rsid w:val="000156D3"/>
    <w:rsid w:val="00015C52"/>
    <w:rsid w:val="0001654C"/>
    <w:rsid w:val="000167A3"/>
    <w:rsid w:val="00017047"/>
    <w:rsid w:val="000177D5"/>
    <w:rsid w:val="000179F5"/>
    <w:rsid w:val="00017F32"/>
    <w:rsid w:val="00020021"/>
    <w:rsid w:val="000200D3"/>
    <w:rsid w:val="0002055E"/>
    <w:rsid w:val="000205A8"/>
    <w:rsid w:val="00020882"/>
    <w:rsid w:val="00020E35"/>
    <w:rsid w:val="00020F5A"/>
    <w:rsid w:val="00021255"/>
    <w:rsid w:val="00021B62"/>
    <w:rsid w:val="00021C3A"/>
    <w:rsid w:val="00022087"/>
    <w:rsid w:val="00022118"/>
    <w:rsid w:val="00022236"/>
    <w:rsid w:val="00022B88"/>
    <w:rsid w:val="00022E3C"/>
    <w:rsid w:val="00023CBC"/>
    <w:rsid w:val="00023CE6"/>
    <w:rsid w:val="000241C7"/>
    <w:rsid w:val="00024389"/>
    <w:rsid w:val="000243A7"/>
    <w:rsid w:val="0002440D"/>
    <w:rsid w:val="0002447E"/>
    <w:rsid w:val="00024953"/>
    <w:rsid w:val="000249CA"/>
    <w:rsid w:val="00024B97"/>
    <w:rsid w:val="00024E37"/>
    <w:rsid w:val="00024F14"/>
    <w:rsid w:val="00024F30"/>
    <w:rsid w:val="00024FAF"/>
    <w:rsid w:val="000251F8"/>
    <w:rsid w:val="000255DB"/>
    <w:rsid w:val="00025769"/>
    <w:rsid w:val="00025C3D"/>
    <w:rsid w:val="00025FCC"/>
    <w:rsid w:val="00026132"/>
    <w:rsid w:val="0002666D"/>
    <w:rsid w:val="00027A4F"/>
    <w:rsid w:val="00027F3D"/>
    <w:rsid w:val="000305ED"/>
    <w:rsid w:val="00030FDF"/>
    <w:rsid w:val="00031021"/>
    <w:rsid w:val="00031980"/>
    <w:rsid w:val="00031ADE"/>
    <w:rsid w:val="00031CED"/>
    <w:rsid w:val="00032088"/>
    <w:rsid w:val="0003211E"/>
    <w:rsid w:val="000322D3"/>
    <w:rsid w:val="00032ABF"/>
    <w:rsid w:val="0003340E"/>
    <w:rsid w:val="00033EFB"/>
    <w:rsid w:val="0003418A"/>
    <w:rsid w:val="000344E2"/>
    <w:rsid w:val="00034643"/>
    <w:rsid w:val="00034F14"/>
    <w:rsid w:val="000350E4"/>
    <w:rsid w:val="000351D6"/>
    <w:rsid w:val="000351E8"/>
    <w:rsid w:val="00035A15"/>
    <w:rsid w:val="000364A0"/>
    <w:rsid w:val="00036553"/>
    <w:rsid w:val="000366ED"/>
    <w:rsid w:val="00036C0F"/>
    <w:rsid w:val="00036C24"/>
    <w:rsid w:val="00036D16"/>
    <w:rsid w:val="00036E95"/>
    <w:rsid w:val="00036EAF"/>
    <w:rsid w:val="00037302"/>
    <w:rsid w:val="000375FA"/>
    <w:rsid w:val="00037651"/>
    <w:rsid w:val="00037979"/>
    <w:rsid w:val="00037BA5"/>
    <w:rsid w:val="00037DFC"/>
    <w:rsid w:val="00040306"/>
    <w:rsid w:val="000404E2"/>
    <w:rsid w:val="0004055C"/>
    <w:rsid w:val="00040791"/>
    <w:rsid w:val="00040952"/>
    <w:rsid w:val="00040C98"/>
    <w:rsid w:val="00041166"/>
    <w:rsid w:val="00041597"/>
    <w:rsid w:val="00041C82"/>
    <w:rsid w:val="00041E72"/>
    <w:rsid w:val="0004211B"/>
    <w:rsid w:val="00042213"/>
    <w:rsid w:val="00042F74"/>
    <w:rsid w:val="000432FE"/>
    <w:rsid w:val="00043355"/>
    <w:rsid w:val="000434F1"/>
    <w:rsid w:val="00043904"/>
    <w:rsid w:val="00043A01"/>
    <w:rsid w:val="00043C72"/>
    <w:rsid w:val="00043DDD"/>
    <w:rsid w:val="00043E1E"/>
    <w:rsid w:val="00043EF5"/>
    <w:rsid w:val="00044253"/>
    <w:rsid w:val="0004445C"/>
    <w:rsid w:val="000444A8"/>
    <w:rsid w:val="00044542"/>
    <w:rsid w:val="00044694"/>
    <w:rsid w:val="00044B94"/>
    <w:rsid w:val="00044C93"/>
    <w:rsid w:val="000451CF"/>
    <w:rsid w:val="00045613"/>
    <w:rsid w:val="00045E6A"/>
    <w:rsid w:val="000463AC"/>
    <w:rsid w:val="00046620"/>
    <w:rsid w:val="00046723"/>
    <w:rsid w:val="00046A73"/>
    <w:rsid w:val="00046A90"/>
    <w:rsid w:val="00046B12"/>
    <w:rsid w:val="00046E17"/>
    <w:rsid w:val="00046EA2"/>
    <w:rsid w:val="00046FC1"/>
    <w:rsid w:val="00047022"/>
    <w:rsid w:val="000471C2"/>
    <w:rsid w:val="000504F2"/>
    <w:rsid w:val="000506CE"/>
    <w:rsid w:val="00050935"/>
    <w:rsid w:val="0005097C"/>
    <w:rsid w:val="00050B88"/>
    <w:rsid w:val="00050D39"/>
    <w:rsid w:val="00050DDE"/>
    <w:rsid w:val="00050F67"/>
    <w:rsid w:val="0005119B"/>
    <w:rsid w:val="0005123E"/>
    <w:rsid w:val="000512BB"/>
    <w:rsid w:val="00051417"/>
    <w:rsid w:val="00052028"/>
    <w:rsid w:val="00052251"/>
    <w:rsid w:val="000529F4"/>
    <w:rsid w:val="00052C19"/>
    <w:rsid w:val="0005331B"/>
    <w:rsid w:val="00053A3A"/>
    <w:rsid w:val="00053DDA"/>
    <w:rsid w:val="0005401D"/>
    <w:rsid w:val="00054433"/>
    <w:rsid w:val="000544EB"/>
    <w:rsid w:val="00054A54"/>
    <w:rsid w:val="00054AA4"/>
    <w:rsid w:val="00055047"/>
    <w:rsid w:val="000551F8"/>
    <w:rsid w:val="0005542F"/>
    <w:rsid w:val="000558C4"/>
    <w:rsid w:val="00055B09"/>
    <w:rsid w:val="00055B77"/>
    <w:rsid w:val="00056074"/>
    <w:rsid w:val="000561CE"/>
    <w:rsid w:val="0005637A"/>
    <w:rsid w:val="00057AFD"/>
    <w:rsid w:val="0006008E"/>
    <w:rsid w:val="0006054C"/>
    <w:rsid w:val="00060829"/>
    <w:rsid w:val="00060993"/>
    <w:rsid w:val="00060C7C"/>
    <w:rsid w:val="00060F47"/>
    <w:rsid w:val="00061250"/>
    <w:rsid w:val="0006137B"/>
    <w:rsid w:val="00061440"/>
    <w:rsid w:val="00061B0E"/>
    <w:rsid w:val="00061CD2"/>
    <w:rsid w:val="00061CDD"/>
    <w:rsid w:val="00062766"/>
    <w:rsid w:val="0006276B"/>
    <w:rsid w:val="0006291F"/>
    <w:rsid w:val="00062B25"/>
    <w:rsid w:val="000630AF"/>
    <w:rsid w:val="000639A9"/>
    <w:rsid w:val="00063C7C"/>
    <w:rsid w:val="0006430D"/>
    <w:rsid w:val="000643EC"/>
    <w:rsid w:val="000648C7"/>
    <w:rsid w:val="00065008"/>
    <w:rsid w:val="000652B7"/>
    <w:rsid w:val="0006537A"/>
    <w:rsid w:val="0006543E"/>
    <w:rsid w:val="00065604"/>
    <w:rsid w:val="0006571F"/>
    <w:rsid w:val="00065AA6"/>
    <w:rsid w:val="00065C76"/>
    <w:rsid w:val="0006607C"/>
    <w:rsid w:val="00066597"/>
    <w:rsid w:val="00066CF3"/>
    <w:rsid w:val="000672F9"/>
    <w:rsid w:val="000675C1"/>
    <w:rsid w:val="000677BE"/>
    <w:rsid w:val="00067DEA"/>
    <w:rsid w:val="00070602"/>
    <w:rsid w:val="000707CE"/>
    <w:rsid w:val="00070CBA"/>
    <w:rsid w:val="00070D40"/>
    <w:rsid w:val="000710E3"/>
    <w:rsid w:val="000713A1"/>
    <w:rsid w:val="0007170E"/>
    <w:rsid w:val="00071E82"/>
    <w:rsid w:val="00072320"/>
    <w:rsid w:val="000724F0"/>
    <w:rsid w:val="00072552"/>
    <w:rsid w:val="00072C45"/>
    <w:rsid w:val="00072C5E"/>
    <w:rsid w:val="00072F3C"/>
    <w:rsid w:val="000731CA"/>
    <w:rsid w:val="00073367"/>
    <w:rsid w:val="00073B75"/>
    <w:rsid w:val="00074754"/>
    <w:rsid w:val="00074891"/>
    <w:rsid w:val="00074C76"/>
    <w:rsid w:val="00074F14"/>
    <w:rsid w:val="000752E3"/>
    <w:rsid w:val="000754F4"/>
    <w:rsid w:val="00075907"/>
    <w:rsid w:val="00075927"/>
    <w:rsid w:val="000759DB"/>
    <w:rsid w:val="00075B9F"/>
    <w:rsid w:val="00075FFE"/>
    <w:rsid w:val="00076D09"/>
    <w:rsid w:val="000771ED"/>
    <w:rsid w:val="00077245"/>
    <w:rsid w:val="00077773"/>
    <w:rsid w:val="00077AEF"/>
    <w:rsid w:val="00077E11"/>
    <w:rsid w:val="0008036A"/>
    <w:rsid w:val="000803DF"/>
    <w:rsid w:val="00080867"/>
    <w:rsid w:val="00080BB0"/>
    <w:rsid w:val="00080E9F"/>
    <w:rsid w:val="0008193E"/>
    <w:rsid w:val="00081B90"/>
    <w:rsid w:val="000822F7"/>
    <w:rsid w:val="000823FA"/>
    <w:rsid w:val="00082881"/>
    <w:rsid w:val="00082DD0"/>
    <w:rsid w:val="0008353E"/>
    <w:rsid w:val="000839BD"/>
    <w:rsid w:val="00083E92"/>
    <w:rsid w:val="00083EB2"/>
    <w:rsid w:val="00084552"/>
    <w:rsid w:val="00084630"/>
    <w:rsid w:val="00084E43"/>
    <w:rsid w:val="00084E93"/>
    <w:rsid w:val="0008535E"/>
    <w:rsid w:val="00085378"/>
    <w:rsid w:val="00085479"/>
    <w:rsid w:val="000856E0"/>
    <w:rsid w:val="000857A9"/>
    <w:rsid w:val="00085EAB"/>
    <w:rsid w:val="000861CA"/>
    <w:rsid w:val="00086220"/>
    <w:rsid w:val="000864A5"/>
    <w:rsid w:val="00086754"/>
    <w:rsid w:val="00087870"/>
    <w:rsid w:val="00087A6D"/>
    <w:rsid w:val="00087F02"/>
    <w:rsid w:val="000900D2"/>
    <w:rsid w:val="00090144"/>
    <w:rsid w:val="000901E2"/>
    <w:rsid w:val="0009021F"/>
    <w:rsid w:val="00090284"/>
    <w:rsid w:val="000904B7"/>
    <w:rsid w:val="00090B55"/>
    <w:rsid w:val="00090EBA"/>
    <w:rsid w:val="00090F48"/>
    <w:rsid w:val="00091235"/>
    <w:rsid w:val="000913A0"/>
    <w:rsid w:val="000913F9"/>
    <w:rsid w:val="00091549"/>
    <w:rsid w:val="0009217B"/>
    <w:rsid w:val="00092224"/>
    <w:rsid w:val="0009228E"/>
    <w:rsid w:val="00092734"/>
    <w:rsid w:val="00092A0F"/>
    <w:rsid w:val="00092B09"/>
    <w:rsid w:val="00092B29"/>
    <w:rsid w:val="00092D90"/>
    <w:rsid w:val="0009353D"/>
    <w:rsid w:val="000936BB"/>
    <w:rsid w:val="00093931"/>
    <w:rsid w:val="00093B30"/>
    <w:rsid w:val="00093CF2"/>
    <w:rsid w:val="0009417F"/>
    <w:rsid w:val="0009470A"/>
    <w:rsid w:val="00094765"/>
    <w:rsid w:val="00094BAF"/>
    <w:rsid w:val="00094C9A"/>
    <w:rsid w:val="00094D1B"/>
    <w:rsid w:val="00094FB4"/>
    <w:rsid w:val="00095088"/>
    <w:rsid w:val="00095319"/>
    <w:rsid w:val="00095A5F"/>
    <w:rsid w:val="00095E09"/>
    <w:rsid w:val="0009622E"/>
    <w:rsid w:val="000962A9"/>
    <w:rsid w:val="000965E3"/>
    <w:rsid w:val="000967D6"/>
    <w:rsid w:val="00096972"/>
    <w:rsid w:val="00096F57"/>
    <w:rsid w:val="00097659"/>
    <w:rsid w:val="00097F61"/>
    <w:rsid w:val="000A0061"/>
    <w:rsid w:val="000A0559"/>
    <w:rsid w:val="000A07D2"/>
    <w:rsid w:val="000A0BB9"/>
    <w:rsid w:val="000A0C54"/>
    <w:rsid w:val="000A0FBB"/>
    <w:rsid w:val="000A12A1"/>
    <w:rsid w:val="000A171A"/>
    <w:rsid w:val="000A17FB"/>
    <w:rsid w:val="000A186B"/>
    <w:rsid w:val="000A1E4E"/>
    <w:rsid w:val="000A1EB0"/>
    <w:rsid w:val="000A1F36"/>
    <w:rsid w:val="000A2D75"/>
    <w:rsid w:val="000A2ED9"/>
    <w:rsid w:val="000A2F44"/>
    <w:rsid w:val="000A312C"/>
    <w:rsid w:val="000A3416"/>
    <w:rsid w:val="000A4117"/>
    <w:rsid w:val="000A447D"/>
    <w:rsid w:val="000A48BA"/>
    <w:rsid w:val="000A49A3"/>
    <w:rsid w:val="000A4D19"/>
    <w:rsid w:val="000A4DFB"/>
    <w:rsid w:val="000A5169"/>
    <w:rsid w:val="000A518C"/>
    <w:rsid w:val="000A5B56"/>
    <w:rsid w:val="000A5C96"/>
    <w:rsid w:val="000A6B33"/>
    <w:rsid w:val="000A6D5A"/>
    <w:rsid w:val="000A74A7"/>
    <w:rsid w:val="000A74FD"/>
    <w:rsid w:val="000A7701"/>
    <w:rsid w:val="000A78E1"/>
    <w:rsid w:val="000A7BAD"/>
    <w:rsid w:val="000A7E2C"/>
    <w:rsid w:val="000B00A5"/>
    <w:rsid w:val="000B0A54"/>
    <w:rsid w:val="000B0D32"/>
    <w:rsid w:val="000B13F1"/>
    <w:rsid w:val="000B142E"/>
    <w:rsid w:val="000B14A1"/>
    <w:rsid w:val="000B171B"/>
    <w:rsid w:val="000B1A31"/>
    <w:rsid w:val="000B1ACA"/>
    <w:rsid w:val="000B1B9A"/>
    <w:rsid w:val="000B287F"/>
    <w:rsid w:val="000B33FE"/>
    <w:rsid w:val="000B34A1"/>
    <w:rsid w:val="000B3641"/>
    <w:rsid w:val="000B429F"/>
    <w:rsid w:val="000B444E"/>
    <w:rsid w:val="000B471A"/>
    <w:rsid w:val="000B4D59"/>
    <w:rsid w:val="000B5543"/>
    <w:rsid w:val="000B57F9"/>
    <w:rsid w:val="000B5A36"/>
    <w:rsid w:val="000B632C"/>
    <w:rsid w:val="000B6CDD"/>
    <w:rsid w:val="000B6D3D"/>
    <w:rsid w:val="000B70DF"/>
    <w:rsid w:val="000B7292"/>
    <w:rsid w:val="000B7375"/>
    <w:rsid w:val="000B7961"/>
    <w:rsid w:val="000B7BEC"/>
    <w:rsid w:val="000C00BB"/>
    <w:rsid w:val="000C1131"/>
    <w:rsid w:val="000C1276"/>
    <w:rsid w:val="000C1504"/>
    <w:rsid w:val="000C1616"/>
    <w:rsid w:val="000C18FA"/>
    <w:rsid w:val="000C1BA6"/>
    <w:rsid w:val="000C1BCD"/>
    <w:rsid w:val="000C1EA0"/>
    <w:rsid w:val="000C1FA9"/>
    <w:rsid w:val="000C2252"/>
    <w:rsid w:val="000C254E"/>
    <w:rsid w:val="000C2873"/>
    <w:rsid w:val="000C2B80"/>
    <w:rsid w:val="000C37D2"/>
    <w:rsid w:val="000C37D4"/>
    <w:rsid w:val="000C3858"/>
    <w:rsid w:val="000C3A42"/>
    <w:rsid w:val="000C4292"/>
    <w:rsid w:val="000C4BEF"/>
    <w:rsid w:val="000C4DF0"/>
    <w:rsid w:val="000C4EBA"/>
    <w:rsid w:val="000C539F"/>
    <w:rsid w:val="000C582A"/>
    <w:rsid w:val="000C5849"/>
    <w:rsid w:val="000C58E3"/>
    <w:rsid w:val="000C5F10"/>
    <w:rsid w:val="000C5F69"/>
    <w:rsid w:val="000C6798"/>
    <w:rsid w:val="000C698D"/>
    <w:rsid w:val="000C6B3B"/>
    <w:rsid w:val="000C6CBC"/>
    <w:rsid w:val="000C7169"/>
    <w:rsid w:val="000C73E4"/>
    <w:rsid w:val="000C74DD"/>
    <w:rsid w:val="000C7536"/>
    <w:rsid w:val="000C7AD5"/>
    <w:rsid w:val="000D01B3"/>
    <w:rsid w:val="000D0274"/>
    <w:rsid w:val="000D041B"/>
    <w:rsid w:val="000D0AE2"/>
    <w:rsid w:val="000D0B23"/>
    <w:rsid w:val="000D0CDC"/>
    <w:rsid w:val="000D0D2D"/>
    <w:rsid w:val="000D10F1"/>
    <w:rsid w:val="000D165D"/>
    <w:rsid w:val="000D16F5"/>
    <w:rsid w:val="000D1947"/>
    <w:rsid w:val="000D1F12"/>
    <w:rsid w:val="000D2518"/>
    <w:rsid w:val="000D29B4"/>
    <w:rsid w:val="000D3265"/>
    <w:rsid w:val="000D33AC"/>
    <w:rsid w:val="000D3629"/>
    <w:rsid w:val="000D38EA"/>
    <w:rsid w:val="000D3EDE"/>
    <w:rsid w:val="000D3F3E"/>
    <w:rsid w:val="000D406E"/>
    <w:rsid w:val="000D41EC"/>
    <w:rsid w:val="000D44CA"/>
    <w:rsid w:val="000D458E"/>
    <w:rsid w:val="000D48EB"/>
    <w:rsid w:val="000D4A15"/>
    <w:rsid w:val="000D4AED"/>
    <w:rsid w:val="000D4C14"/>
    <w:rsid w:val="000D4CEA"/>
    <w:rsid w:val="000D4E2B"/>
    <w:rsid w:val="000D4E5E"/>
    <w:rsid w:val="000D5035"/>
    <w:rsid w:val="000D5176"/>
    <w:rsid w:val="000D52D5"/>
    <w:rsid w:val="000D59C5"/>
    <w:rsid w:val="000D5A9D"/>
    <w:rsid w:val="000D60C6"/>
    <w:rsid w:val="000D6517"/>
    <w:rsid w:val="000D6696"/>
    <w:rsid w:val="000D6859"/>
    <w:rsid w:val="000D6971"/>
    <w:rsid w:val="000D72B5"/>
    <w:rsid w:val="000D7311"/>
    <w:rsid w:val="000E03EF"/>
    <w:rsid w:val="000E0429"/>
    <w:rsid w:val="000E069E"/>
    <w:rsid w:val="000E09BB"/>
    <w:rsid w:val="000E0AE5"/>
    <w:rsid w:val="000E14C0"/>
    <w:rsid w:val="000E16D7"/>
    <w:rsid w:val="000E192D"/>
    <w:rsid w:val="000E199A"/>
    <w:rsid w:val="000E19AA"/>
    <w:rsid w:val="000E20CD"/>
    <w:rsid w:val="000E21B3"/>
    <w:rsid w:val="000E27F1"/>
    <w:rsid w:val="000E2F85"/>
    <w:rsid w:val="000E31D8"/>
    <w:rsid w:val="000E36D7"/>
    <w:rsid w:val="000E3767"/>
    <w:rsid w:val="000E3890"/>
    <w:rsid w:val="000E392E"/>
    <w:rsid w:val="000E39E5"/>
    <w:rsid w:val="000E3A2C"/>
    <w:rsid w:val="000E3C11"/>
    <w:rsid w:val="000E42B7"/>
    <w:rsid w:val="000E4796"/>
    <w:rsid w:val="000E48C0"/>
    <w:rsid w:val="000E4BD7"/>
    <w:rsid w:val="000E52F6"/>
    <w:rsid w:val="000E56AF"/>
    <w:rsid w:val="000E5B65"/>
    <w:rsid w:val="000E5F52"/>
    <w:rsid w:val="000E621C"/>
    <w:rsid w:val="000E622B"/>
    <w:rsid w:val="000E6788"/>
    <w:rsid w:val="000E6C2F"/>
    <w:rsid w:val="000E6F74"/>
    <w:rsid w:val="000E7191"/>
    <w:rsid w:val="000E7873"/>
    <w:rsid w:val="000E7A6C"/>
    <w:rsid w:val="000E7BE0"/>
    <w:rsid w:val="000F072B"/>
    <w:rsid w:val="000F0740"/>
    <w:rsid w:val="000F0BC6"/>
    <w:rsid w:val="000F0E7C"/>
    <w:rsid w:val="000F12D8"/>
    <w:rsid w:val="000F19CC"/>
    <w:rsid w:val="000F1A6F"/>
    <w:rsid w:val="000F1B66"/>
    <w:rsid w:val="000F1F35"/>
    <w:rsid w:val="000F2285"/>
    <w:rsid w:val="000F23F3"/>
    <w:rsid w:val="000F24CC"/>
    <w:rsid w:val="000F2772"/>
    <w:rsid w:val="000F2AC5"/>
    <w:rsid w:val="000F2C64"/>
    <w:rsid w:val="000F2E40"/>
    <w:rsid w:val="000F3AF2"/>
    <w:rsid w:val="000F3B52"/>
    <w:rsid w:val="000F3B53"/>
    <w:rsid w:val="000F3E74"/>
    <w:rsid w:val="000F4B5E"/>
    <w:rsid w:val="000F4C1D"/>
    <w:rsid w:val="000F5F42"/>
    <w:rsid w:val="000F6808"/>
    <w:rsid w:val="000F6D31"/>
    <w:rsid w:val="000F6DE7"/>
    <w:rsid w:val="000F6F02"/>
    <w:rsid w:val="000F70F5"/>
    <w:rsid w:val="00100142"/>
    <w:rsid w:val="0010018E"/>
    <w:rsid w:val="00100649"/>
    <w:rsid w:val="00100743"/>
    <w:rsid w:val="00100A6A"/>
    <w:rsid w:val="0010182B"/>
    <w:rsid w:val="00101B47"/>
    <w:rsid w:val="00101DC0"/>
    <w:rsid w:val="00101E1D"/>
    <w:rsid w:val="00102218"/>
    <w:rsid w:val="0010274F"/>
    <w:rsid w:val="00102A15"/>
    <w:rsid w:val="00103875"/>
    <w:rsid w:val="00103D5A"/>
    <w:rsid w:val="00103EA7"/>
    <w:rsid w:val="001043AA"/>
    <w:rsid w:val="0010440C"/>
    <w:rsid w:val="00104960"/>
    <w:rsid w:val="001052F4"/>
    <w:rsid w:val="0010547F"/>
    <w:rsid w:val="001054AC"/>
    <w:rsid w:val="001054ED"/>
    <w:rsid w:val="0010558B"/>
    <w:rsid w:val="00106193"/>
    <w:rsid w:val="00106290"/>
    <w:rsid w:val="00107005"/>
    <w:rsid w:val="00107596"/>
    <w:rsid w:val="00107BAC"/>
    <w:rsid w:val="00107E7D"/>
    <w:rsid w:val="0011021A"/>
    <w:rsid w:val="00110C30"/>
    <w:rsid w:val="00110F68"/>
    <w:rsid w:val="001111E1"/>
    <w:rsid w:val="00111498"/>
    <w:rsid w:val="001115EB"/>
    <w:rsid w:val="001116BF"/>
    <w:rsid w:val="00112677"/>
    <w:rsid w:val="00112C87"/>
    <w:rsid w:val="0011380D"/>
    <w:rsid w:val="00113C05"/>
    <w:rsid w:val="00113FF0"/>
    <w:rsid w:val="00114699"/>
    <w:rsid w:val="00114F22"/>
    <w:rsid w:val="00115D9F"/>
    <w:rsid w:val="001164EE"/>
    <w:rsid w:val="0011673B"/>
    <w:rsid w:val="00116B45"/>
    <w:rsid w:val="00116EC2"/>
    <w:rsid w:val="00116F93"/>
    <w:rsid w:val="001175D6"/>
    <w:rsid w:val="001201B0"/>
    <w:rsid w:val="001202FD"/>
    <w:rsid w:val="00120723"/>
    <w:rsid w:val="00120B65"/>
    <w:rsid w:val="00120C4E"/>
    <w:rsid w:val="0012109A"/>
    <w:rsid w:val="001210C0"/>
    <w:rsid w:val="001215CC"/>
    <w:rsid w:val="00121944"/>
    <w:rsid w:val="0012194F"/>
    <w:rsid w:val="00121B94"/>
    <w:rsid w:val="00121C06"/>
    <w:rsid w:val="0012246B"/>
    <w:rsid w:val="00122503"/>
    <w:rsid w:val="00122D03"/>
    <w:rsid w:val="00122E8F"/>
    <w:rsid w:val="00123587"/>
    <w:rsid w:val="001238A0"/>
    <w:rsid w:val="001239BC"/>
    <w:rsid w:val="00123A32"/>
    <w:rsid w:val="001243EB"/>
    <w:rsid w:val="00124AB3"/>
    <w:rsid w:val="00124E23"/>
    <w:rsid w:val="001250E7"/>
    <w:rsid w:val="00125367"/>
    <w:rsid w:val="001253D7"/>
    <w:rsid w:val="0012558E"/>
    <w:rsid w:val="00125754"/>
    <w:rsid w:val="00125897"/>
    <w:rsid w:val="00126006"/>
    <w:rsid w:val="00126617"/>
    <w:rsid w:val="00126CAC"/>
    <w:rsid w:val="001271E0"/>
    <w:rsid w:val="00127668"/>
    <w:rsid w:val="001279E7"/>
    <w:rsid w:val="00127C4B"/>
    <w:rsid w:val="00130C96"/>
    <w:rsid w:val="00130D47"/>
    <w:rsid w:val="00130D89"/>
    <w:rsid w:val="001311D3"/>
    <w:rsid w:val="001313AD"/>
    <w:rsid w:val="00131864"/>
    <w:rsid w:val="00131892"/>
    <w:rsid w:val="00131B88"/>
    <w:rsid w:val="00131C54"/>
    <w:rsid w:val="00131D82"/>
    <w:rsid w:val="00131EB2"/>
    <w:rsid w:val="00132222"/>
    <w:rsid w:val="001323F6"/>
    <w:rsid w:val="001324DC"/>
    <w:rsid w:val="0013267D"/>
    <w:rsid w:val="00132715"/>
    <w:rsid w:val="0013272D"/>
    <w:rsid w:val="0013274C"/>
    <w:rsid w:val="00132980"/>
    <w:rsid w:val="00132A01"/>
    <w:rsid w:val="00132BA5"/>
    <w:rsid w:val="00132F57"/>
    <w:rsid w:val="001332A0"/>
    <w:rsid w:val="0013370B"/>
    <w:rsid w:val="00134349"/>
    <w:rsid w:val="00134355"/>
    <w:rsid w:val="0013447B"/>
    <w:rsid w:val="0013450B"/>
    <w:rsid w:val="001346D4"/>
    <w:rsid w:val="001347EF"/>
    <w:rsid w:val="00134A64"/>
    <w:rsid w:val="00134A9F"/>
    <w:rsid w:val="00134D5F"/>
    <w:rsid w:val="0013510E"/>
    <w:rsid w:val="00135138"/>
    <w:rsid w:val="0013549D"/>
    <w:rsid w:val="00135763"/>
    <w:rsid w:val="001357F2"/>
    <w:rsid w:val="00135BA3"/>
    <w:rsid w:val="0013657B"/>
    <w:rsid w:val="00136659"/>
    <w:rsid w:val="0013678C"/>
    <w:rsid w:val="00137083"/>
    <w:rsid w:val="0013717D"/>
    <w:rsid w:val="001371F3"/>
    <w:rsid w:val="0013796D"/>
    <w:rsid w:val="00137DF0"/>
    <w:rsid w:val="001400CC"/>
    <w:rsid w:val="001401E0"/>
    <w:rsid w:val="00140292"/>
    <w:rsid w:val="0014045F"/>
    <w:rsid w:val="00140632"/>
    <w:rsid w:val="00140DBF"/>
    <w:rsid w:val="001412D2"/>
    <w:rsid w:val="0014184E"/>
    <w:rsid w:val="0014187D"/>
    <w:rsid w:val="00141A20"/>
    <w:rsid w:val="00141D2E"/>
    <w:rsid w:val="00141D86"/>
    <w:rsid w:val="00142206"/>
    <w:rsid w:val="001422FE"/>
    <w:rsid w:val="00142B35"/>
    <w:rsid w:val="00142B3D"/>
    <w:rsid w:val="00143011"/>
    <w:rsid w:val="00143137"/>
    <w:rsid w:val="00143366"/>
    <w:rsid w:val="001435C0"/>
    <w:rsid w:val="00143890"/>
    <w:rsid w:val="00143DED"/>
    <w:rsid w:val="00143E4F"/>
    <w:rsid w:val="00143F40"/>
    <w:rsid w:val="0014408E"/>
    <w:rsid w:val="0014430B"/>
    <w:rsid w:val="00144B0F"/>
    <w:rsid w:val="00144C30"/>
    <w:rsid w:val="001450EE"/>
    <w:rsid w:val="0014517B"/>
    <w:rsid w:val="001451D1"/>
    <w:rsid w:val="0014520F"/>
    <w:rsid w:val="0014562F"/>
    <w:rsid w:val="00145F9B"/>
    <w:rsid w:val="00146694"/>
    <w:rsid w:val="00146706"/>
    <w:rsid w:val="00147230"/>
    <w:rsid w:val="0014738E"/>
    <w:rsid w:val="001476E8"/>
    <w:rsid w:val="001476EA"/>
    <w:rsid w:val="00147E9B"/>
    <w:rsid w:val="00147F14"/>
    <w:rsid w:val="00147FF3"/>
    <w:rsid w:val="00150190"/>
    <w:rsid w:val="00150273"/>
    <w:rsid w:val="001504E8"/>
    <w:rsid w:val="00150681"/>
    <w:rsid w:val="001506BB"/>
    <w:rsid w:val="00150A11"/>
    <w:rsid w:val="00150DDF"/>
    <w:rsid w:val="00151AC4"/>
    <w:rsid w:val="00151C7F"/>
    <w:rsid w:val="00151CA8"/>
    <w:rsid w:val="00151D2B"/>
    <w:rsid w:val="001520C7"/>
    <w:rsid w:val="00152D0A"/>
    <w:rsid w:val="00152E00"/>
    <w:rsid w:val="00152FF7"/>
    <w:rsid w:val="00153848"/>
    <w:rsid w:val="00153E26"/>
    <w:rsid w:val="001544E3"/>
    <w:rsid w:val="0015451C"/>
    <w:rsid w:val="001546A1"/>
    <w:rsid w:val="00154776"/>
    <w:rsid w:val="00154BBB"/>
    <w:rsid w:val="001550B0"/>
    <w:rsid w:val="0015512B"/>
    <w:rsid w:val="00155479"/>
    <w:rsid w:val="0015657D"/>
    <w:rsid w:val="00156F42"/>
    <w:rsid w:val="00157263"/>
    <w:rsid w:val="001573FD"/>
    <w:rsid w:val="00157653"/>
    <w:rsid w:val="00157C97"/>
    <w:rsid w:val="00157CDB"/>
    <w:rsid w:val="00157D83"/>
    <w:rsid w:val="00160255"/>
    <w:rsid w:val="0016031D"/>
    <w:rsid w:val="00160769"/>
    <w:rsid w:val="0016082F"/>
    <w:rsid w:val="001608E9"/>
    <w:rsid w:val="00161187"/>
    <w:rsid w:val="0016178C"/>
    <w:rsid w:val="001618A2"/>
    <w:rsid w:val="00161A0D"/>
    <w:rsid w:val="00161AC9"/>
    <w:rsid w:val="0016238B"/>
    <w:rsid w:val="00162451"/>
    <w:rsid w:val="00162E7E"/>
    <w:rsid w:val="00162E95"/>
    <w:rsid w:val="001630D7"/>
    <w:rsid w:val="00163802"/>
    <w:rsid w:val="00163FB1"/>
    <w:rsid w:val="00164460"/>
    <w:rsid w:val="001648FB"/>
    <w:rsid w:val="00164BF3"/>
    <w:rsid w:val="00164F74"/>
    <w:rsid w:val="00164FA7"/>
    <w:rsid w:val="00165180"/>
    <w:rsid w:val="001655A3"/>
    <w:rsid w:val="001657B2"/>
    <w:rsid w:val="001657B9"/>
    <w:rsid w:val="00165A2C"/>
    <w:rsid w:val="00166549"/>
    <w:rsid w:val="0016746A"/>
    <w:rsid w:val="00167728"/>
    <w:rsid w:val="00167A63"/>
    <w:rsid w:val="00167D0E"/>
    <w:rsid w:val="00167EB5"/>
    <w:rsid w:val="00167EE5"/>
    <w:rsid w:val="00167FC9"/>
    <w:rsid w:val="0017004C"/>
    <w:rsid w:val="00170386"/>
    <w:rsid w:val="0017045E"/>
    <w:rsid w:val="00170521"/>
    <w:rsid w:val="00170575"/>
    <w:rsid w:val="00170693"/>
    <w:rsid w:val="00170D29"/>
    <w:rsid w:val="00170EB5"/>
    <w:rsid w:val="001711B0"/>
    <w:rsid w:val="00171361"/>
    <w:rsid w:val="001717D4"/>
    <w:rsid w:val="001719AF"/>
    <w:rsid w:val="00171D43"/>
    <w:rsid w:val="00172186"/>
    <w:rsid w:val="00172348"/>
    <w:rsid w:val="00172AFB"/>
    <w:rsid w:val="00173059"/>
    <w:rsid w:val="0017352B"/>
    <w:rsid w:val="00174060"/>
    <w:rsid w:val="00174563"/>
    <w:rsid w:val="00174ACD"/>
    <w:rsid w:val="00174B2E"/>
    <w:rsid w:val="00174D47"/>
    <w:rsid w:val="00174FFF"/>
    <w:rsid w:val="001750AA"/>
    <w:rsid w:val="001750B3"/>
    <w:rsid w:val="001751A8"/>
    <w:rsid w:val="0017520E"/>
    <w:rsid w:val="001759CC"/>
    <w:rsid w:val="00175E89"/>
    <w:rsid w:val="00175F1A"/>
    <w:rsid w:val="0017641D"/>
    <w:rsid w:val="00176469"/>
    <w:rsid w:val="0017657E"/>
    <w:rsid w:val="001765EE"/>
    <w:rsid w:val="001766ED"/>
    <w:rsid w:val="00176801"/>
    <w:rsid w:val="00176D33"/>
    <w:rsid w:val="0017704E"/>
    <w:rsid w:val="0017717B"/>
    <w:rsid w:val="001771DA"/>
    <w:rsid w:val="00177335"/>
    <w:rsid w:val="0017765D"/>
    <w:rsid w:val="001776FB"/>
    <w:rsid w:val="00177841"/>
    <w:rsid w:val="00177CEF"/>
    <w:rsid w:val="0018021B"/>
    <w:rsid w:val="00180479"/>
    <w:rsid w:val="0018075B"/>
    <w:rsid w:val="001807BA"/>
    <w:rsid w:val="00181C68"/>
    <w:rsid w:val="00181DD8"/>
    <w:rsid w:val="00181DE0"/>
    <w:rsid w:val="001821AA"/>
    <w:rsid w:val="001825A6"/>
    <w:rsid w:val="001827F3"/>
    <w:rsid w:val="00182829"/>
    <w:rsid w:val="00182AD8"/>
    <w:rsid w:val="00182D71"/>
    <w:rsid w:val="00183254"/>
    <w:rsid w:val="0018390E"/>
    <w:rsid w:val="00183A9B"/>
    <w:rsid w:val="00183CA4"/>
    <w:rsid w:val="00184715"/>
    <w:rsid w:val="001850A3"/>
    <w:rsid w:val="00185228"/>
    <w:rsid w:val="001855D1"/>
    <w:rsid w:val="0018561C"/>
    <w:rsid w:val="00185E45"/>
    <w:rsid w:val="00185EB4"/>
    <w:rsid w:val="00185FDB"/>
    <w:rsid w:val="0018617B"/>
    <w:rsid w:val="0018681D"/>
    <w:rsid w:val="001869EA"/>
    <w:rsid w:val="00186E89"/>
    <w:rsid w:val="00187423"/>
    <w:rsid w:val="00187628"/>
    <w:rsid w:val="00187992"/>
    <w:rsid w:val="0019003D"/>
    <w:rsid w:val="001909D1"/>
    <w:rsid w:val="001909F3"/>
    <w:rsid w:val="00190A62"/>
    <w:rsid w:val="00191409"/>
    <w:rsid w:val="00191564"/>
    <w:rsid w:val="001918BE"/>
    <w:rsid w:val="00191940"/>
    <w:rsid w:val="00191B7A"/>
    <w:rsid w:val="00191DD8"/>
    <w:rsid w:val="001921AD"/>
    <w:rsid w:val="00192F3E"/>
    <w:rsid w:val="001931D5"/>
    <w:rsid w:val="001936DB"/>
    <w:rsid w:val="00193725"/>
    <w:rsid w:val="00193BFA"/>
    <w:rsid w:val="001949BC"/>
    <w:rsid w:val="00194AA6"/>
    <w:rsid w:val="00194D35"/>
    <w:rsid w:val="00194D83"/>
    <w:rsid w:val="00194DD2"/>
    <w:rsid w:val="00195304"/>
    <w:rsid w:val="00195335"/>
    <w:rsid w:val="0019553A"/>
    <w:rsid w:val="001957E4"/>
    <w:rsid w:val="00195D90"/>
    <w:rsid w:val="00195DC1"/>
    <w:rsid w:val="00195E47"/>
    <w:rsid w:val="00196228"/>
    <w:rsid w:val="00196339"/>
    <w:rsid w:val="0019669B"/>
    <w:rsid w:val="001966D9"/>
    <w:rsid w:val="0019713B"/>
    <w:rsid w:val="001972FF"/>
    <w:rsid w:val="0019739F"/>
    <w:rsid w:val="00197519"/>
    <w:rsid w:val="00197591"/>
    <w:rsid w:val="001978A8"/>
    <w:rsid w:val="00197EE5"/>
    <w:rsid w:val="001A00D6"/>
    <w:rsid w:val="001A08B2"/>
    <w:rsid w:val="001A09D5"/>
    <w:rsid w:val="001A11F9"/>
    <w:rsid w:val="001A1837"/>
    <w:rsid w:val="001A1BA6"/>
    <w:rsid w:val="001A2217"/>
    <w:rsid w:val="001A23EA"/>
    <w:rsid w:val="001A262D"/>
    <w:rsid w:val="001A26F7"/>
    <w:rsid w:val="001A272B"/>
    <w:rsid w:val="001A29A6"/>
    <w:rsid w:val="001A2ACE"/>
    <w:rsid w:val="001A33C6"/>
    <w:rsid w:val="001A3F79"/>
    <w:rsid w:val="001A442F"/>
    <w:rsid w:val="001A45B5"/>
    <w:rsid w:val="001A485D"/>
    <w:rsid w:val="001A4954"/>
    <w:rsid w:val="001A4ACB"/>
    <w:rsid w:val="001A50F9"/>
    <w:rsid w:val="001A51FF"/>
    <w:rsid w:val="001A55FD"/>
    <w:rsid w:val="001A5881"/>
    <w:rsid w:val="001A5AE5"/>
    <w:rsid w:val="001A5D60"/>
    <w:rsid w:val="001A5E35"/>
    <w:rsid w:val="001A626F"/>
    <w:rsid w:val="001A636B"/>
    <w:rsid w:val="001A6797"/>
    <w:rsid w:val="001A6BB5"/>
    <w:rsid w:val="001A7198"/>
    <w:rsid w:val="001A754E"/>
    <w:rsid w:val="001A7857"/>
    <w:rsid w:val="001A7B99"/>
    <w:rsid w:val="001A7C47"/>
    <w:rsid w:val="001A7CB1"/>
    <w:rsid w:val="001B0023"/>
    <w:rsid w:val="001B087C"/>
    <w:rsid w:val="001B0E0A"/>
    <w:rsid w:val="001B0E5A"/>
    <w:rsid w:val="001B1480"/>
    <w:rsid w:val="001B15BE"/>
    <w:rsid w:val="001B1AF3"/>
    <w:rsid w:val="001B1BE6"/>
    <w:rsid w:val="001B1EFC"/>
    <w:rsid w:val="001B1F4C"/>
    <w:rsid w:val="001B245E"/>
    <w:rsid w:val="001B24DE"/>
    <w:rsid w:val="001B2627"/>
    <w:rsid w:val="001B2937"/>
    <w:rsid w:val="001B2CCE"/>
    <w:rsid w:val="001B37A1"/>
    <w:rsid w:val="001B38ED"/>
    <w:rsid w:val="001B3A57"/>
    <w:rsid w:val="001B4246"/>
    <w:rsid w:val="001B4367"/>
    <w:rsid w:val="001B49E6"/>
    <w:rsid w:val="001B4DCA"/>
    <w:rsid w:val="001B4EA1"/>
    <w:rsid w:val="001B4F5D"/>
    <w:rsid w:val="001B5033"/>
    <w:rsid w:val="001B5418"/>
    <w:rsid w:val="001B59C2"/>
    <w:rsid w:val="001B5D1B"/>
    <w:rsid w:val="001B5F95"/>
    <w:rsid w:val="001B60DC"/>
    <w:rsid w:val="001B662B"/>
    <w:rsid w:val="001B6DC0"/>
    <w:rsid w:val="001B742F"/>
    <w:rsid w:val="001B764A"/>
    <w:rsid w:val="001B76DF"/>
    <w:rsid w:val="001B7900"/>
    <w:rsid w:val="001B7928"/>
    <w:rsid w:val="001B7A52"/>
    <w:rsid w:val="001B7E1F"/>
    <w:rsid w:val="001B7ECC"/>
    <w:rsid w:val="001C069E"/>
    <w:rsid w:val="001C0759"/>
    <w:rsid w:val="001C0A85"/>
    <w:rsid w:val="001C0CE9"/>
    <w:rsid w:val="001C1415"/>
    <w:rsid w:val="001C1946"/>
    <w:rsid w:val="001C246C"/>
    <w:rsid w:val="001C2576"/>
    <w:rsid w:val="001C27DC"/>
    <w:rsid w:val="001C28A3"/>
    <w:rsid w:val="001C29F2"/>
    <w:rsid w:val="001C351A"/>
    <w:rsid w:val="001C3586"/>
    <w:rsid w:val="001C39D8"/>
    <w:rsid w:val="001C3B09"/>
    <w:rsid w:val="001C3DF1"/>
    <w:rsid w:val="001C453F"/>
    <w:rsid w:val="001C467E"/>
    <w:rsid w:val="001C4A12"/>
    <w:rsid w:val="001C4BAA"/>
    <w:rsid w:val="001C4DC9"/>
    <w:rsid w:val="001C4F7A"/>
    <w:rsid w:val="001C50F2"/>
    <w:rsid w:val="001C57F7"/>
    <w:rsid w:val="001C65E7"/>
    <w:rsid w:val="001C66A8"/>
    <w:rsid w:val="001C6B2D"/>
    <w:rsid w:val="001C6CAA"/>
    <w:rsid w:val="001C7109"/>
    <w:rsid w:val="001C711C"/>
    <w:rsid w:val="001C74C6"/>
    <w:rsid w:val="001C76F1"/>
    <w:rsid w:val="001C7BC3"/>
    <w:rsid w:val="001C7DB7"/>
    <w:rsid w:val="001C7DE7"/>
    <w:rsid w:val="001D0CC8"/>
    <w:rsid w:val="001D0EFA"/>
    <w:rsid w:val="001D0FB7"/>
    <w:rsid w:val="001D1011"/>
    <w:rsid w:val="001D13A9"/>
    <w:rsid w:val="001D16F9"/>
    <w:rsid w:val="001D1889"/>
    <w:rsid w:val="001D1B27"/>
    <w:rsid w:val="001D1FD7"/>
    <w:rsid w:val="001D25E0"/>
    <w:rsid w:val="001D2725"/>
    <w:rsid w:val="001D36DE"/>
    <w:rsid w:val="001D3CF1"/>
    <w:rsid w:val="001D4B96"/>
    <w:rsid w:val="001D522E"/>
    <w:rsid w:val="001D5890"/>
    <w:rsid w:val="001D5D99"/>
    <w:rsid w:val="001D6389"/>
    <w:rsid w:val="001D6ABB"/>
    <w:rsid w:val="001D6BD9"/>
    <w:rsid w:val="001D73E2"/>
    <w:rsid w:val="001D75BC"/>
    <w:rsid w:val="001D774B"/>
    <w:rsid w:val="001D7960"/>
    <w:rsid w:val="001D7F24"/>
    <w:rsid w:val="001E0722"/>
    <w:rsid w:val="001E0976"/>
    <w:rsid w:val="001E0C11"/>
    <w:rsid w:val="001E0CE4"/>
    <w:rsid w:val="001E1515"/>
    <w:rsid w:val="001E152F"/>
    <w:rsid w:val="001E1705"/>
    <w:rsid w:val="001E1C32"/>
    <w:rsid w:val="001E2637"/>
    <w:rsid w:val="001E34C8"/>
    <w:rsid w:val="001E394B"/>
    <w:rsid w:val="001E40C1"/>
    <w:rsid w:val="001E4733"/>
    <w:rsid w:val="001E4828"/>
    <w:rsid w:val="001E4A7D"/>
    <w:rsid w:val="001E4FB5"/>
    <w:rsid w:val="001E5150"/>
    <w:rsid w:val="001E5336"/>
    <w:rsid w:val="001E56F2"/>
    <w:rsid w:val="001E6BC8"/>
    <w:rsid w:val="001E6E8B"/>
    <w:rsid w:val="001E7112"/>
    <w:rsid w:val="001E7427"/>
    <w:rsid w:val="001E7747"/>
    <w:rsid w:val="001E78FD"/>
    <w:rsid w:val="001E7A88"/>
    <w:rsid w:val="001E7EF8"/>
    <w:rsid w:val="001F0671"/>
    <w:rsid w:val="001F07B7"/>
    <w:rsid w:val="001F0845"/>
    <w:rsid w:val="001F0856"/>
    <w:rsid w:val="001F09C3"/>
    <w:rsid w:val="001F0AB1"/>
    <w:rsid w:val="001F0B07"/>
    <w:rsid w:val="001F0EB6"/>
    <w:rsid w:val="001F0FCA"/>
    <w:rsid w:val="001F134A"/>
    <w:rsid w:val="001F1557"/>
    <w:rsid w:val="001F160F"/>
    <w:rsid w:val="001F182C"/>
    <w:rsid w:val="001F18CF"/>
    <w:rsid w:val="001F1C27"/>
    <w:rsid w:val="001F1EF5"/>
    <w:rsid w:val="001F21C6"/>
    <w:rsid w:val="001F2343"/>
    <w:rsid w:val="001F248C"/>
    <w:rsid w:val="001F2551"/>
    <w:rsid w:val="001F2995"/>
    <w:rsid w:val="001F2B9D"/>
    <w:rsid w:val="001F2E68"/>
    <w:rsid w:val="001F2FA8"/>
    <w:rsid w:val="001F32D3"/>
    <w:rsid w:val="001F393E"/>
    <w:rsid w:val="001F401E"/>
    <w:rsid w:val="001F50F2"/>
    <w:rsid w:val="001F530F"/>
    <w:rsid w:val="001F568E"/>
    <w:rsid w:val="001F574C"/>
    <w:rsid w:val="001F594D"/>
    <w:rsid w:val="001F5A86"/>
    <w:rsid w:val="001F5C19"/>
    <w:rsid w:val="001F5C3D"/>
    <w:rsid w:val="001F624B"/>
    <w:rsid w:val="001F6453"/>
    <w:rsid w:val="001F6556"/>
    <w:rsid w:val="001F680F"/>
    <w:rsid w:val="001F6863"/>
    <w:rsid w:val="001F6DAD"/>
    <w:rsid w:val="001F71DC"/>
    <w:rsid w:val="001F7AA2"/>
    <w:rsid w:val="001F7CA1"/>
    <w:rsid w:val="001F7F80"/>
    <w:rsid w:val="00200861"/>
    <w:rsid w:val="00200B79"/>
    <w:rsid w:val="00200CD1"/>
    <w:rsid w:val="002011EF"/>
    <w:rsid w:val="00201484"/>
    <w:rsid w:val="002014D4"/>
    <w:rsid w:val="00202E9D"/>
    <w:rsid w:val="00203872"/>
    <w:rsid w:val="00203949"/>
    <w:rsid w:val="00203B9F"/>
    <w:rsid w:val="002046EA"/>
    <w:rsid w:val="002047F4"/>
    <w:rsid w:val="00204AEA"/>
    <w:rsid w:val="00204E6B"/>
    <w:rsid w:val="00204E7A"/>
    <w:rsid w:val="00204E85"/>
    <w:rsid w:val="00204EA3"/>
    <w:rsid w:val="00205844"/>
    <w:rsid w:val="00205A51"/>
    <w:rsid w:val="00205BE3"/>
    <w:rsid w:val="00205C5B"/>
    <w:rsid w:val="002060D5"/>
    <w:rsid w:val="002064E4"/>
    <w:rsid w:val="002068FC"/>
    <w:rsid w:val="0020690E"/>
    <w:rsid w:val="002069CF"/>
    <w:rsid w:val="00206C97"/>
    <w:rsid w:val="00206DEC"/>
    <w:rsid w:val="00207168"/>
    <w:rsid w:val="00207231"/>
    <w:rsid w:val="00207444"/>
    <w:rsid w:val="00207B13"/>
    <w:rsid w:val="00207D06"/>
    <w:rsid w:val="00207DD8"/>
    <w:rsid w:val="0021019E"/>
    <w:rsid w:val="002107F4"/>
    <w:rsid w:val="00210EC5"/>
    <w:rsid w:val="00211CAB"/>
    <w:rsid w:val="00211DED"/>
    <w:rsid w:val="00212504"/>
    <w:rsid w:val="0021287D"/>
    <w:rsid w:val="00212EE1"/>
    <w:rsid w:val="0021327E"/>
    <w:rsid w:val="00213291"/>
    <w:rsid w:val="0021349C"/>
    <w:rsid w:val="002134EA"/>
    <w:rsid w:val="002138B9"/>
    <w:rsid w:val="002138D7"/>
    <w:rsid w:val="002139E7"/>
    <w:rsid w:val="00213B00"/>
    <w:rsid w:val="00214175"/>
    <w:rsid w:val="00214177"/>
    <w:rsid w:val="002141F0"/>
    <w:rsid w:val="0021449F"/>
    <w:rsid w:val="0021471E"/>
    <w:rsid w:val="00214BDD"/>
    <w:rsid w:val="00214C30"/>
    <w:rsid w:val="0021507E"/>
    <w:rsid w:val="00215113"/>
    <w:rsid w:val="00215832"/>
    <w:rsid w:val="00215A71"/>
    <w:rsid w:val="00215E9F"/>
    <w:rsid w:val="0021607D"/>
    <w:rsid w:val="002160B7"/>
    <w:rsid w:val="00216313"/>
    <w:rsid w:val="0021647B"/>
    <w:rsid w:val="002166A6"/>
    <w:rsid w:val="00216859"/>
    <w:rsid w:val="002169C2"/>
    <w:rsid w:val="00216B87"/>
    <w:rsid w:val="00216ED9"/>
    <w:rsid w:val="00217424"/>
    <w:rsid w:val="002175E4"/>
    <w:rsid w:val="0021790A"/>
    <w:rsid w:val="00217ABA"/>
    <w:rsid w:val="00217F39"/>
    <w:rsid w:val="002204AD"/>
    <w:rsid w:val="00220540"/>
    <w:rsid w:val="00220E5B"/>
    <w:rsid w:val="00220F7E"/>
    <w:rsid w:val="00220F81"/>
    <w:rsid w:val="00220FDE"/>
    <w:rsid w:val="00221082"/>
    <w:rsid w:val="0022159F"/>
    <w:rsid w:val="00221624"/>
    <w:rsid w:val="0022167E"/>
    <w:rsid w:val="002217C2"/>
    <w:rsid w:val="00221EB8"/>
    <w:rsid w:val="00221F0A"/>
    <w:rsid w:val="00222080"/>
    <w:rsid w:val="0022230B"/>
    <w:rsid w:val="00222360"/>
    <w:rsid w:val="00222558"/>
    <w:rsid w:val="00222634"/>
    <w:rsid w:val="00222920"/>
    <w:rsid w:val="0022333A"/>
    <w:rsid w:val="0022359D"/>
    <w:rsid w:val="00223650"/>
    <w:rsid w:val="00223AC9"/>
    <w:rsid w:val="00223AEC"/>
    <w:rsid w:val="00223D0C"/>
    <w:rsid w:val="00223F7C"/>
    <w:rsid w:val="00224099"/>
    <w:rsid w:val="00224BB2"/>
    <w:rsid w:val="00224D67"/>
    <w:rsid w:val="002254D7"/>
    <w:rsid w:val="00225800"/>
    <w:rsid w:val="00225CCF"/>
    <w:rsid w:val="00225D4D"/>
    <w:rsid w:val="002265D8"/>
    <w:rsid w:val="0022661A"/>
    <w:rsid w:val="00226884"/>
    <w:rsid w:val="00226899"/>
    <w:rsid w:val="00226C7D"/>
    <w:rsid w:val="0022736F"/>
    <w:rsid w:val="00227398"/>
    <w:rsid w:val="002275DF"/>
    <w:rsid w:val="00227969"/>
    <w:rsid w:val="00227E99"/>
    <w:rsid w:val="00230246"/>
    <w:rsid w:val="00230751"/>
    <w:rsid w:val="0023079E"/>
    <w:rsid w:val="00230A2A"/>
    <w:rsid w:val="00230B50"/>
    <w:rsid w:val="00230FE6"/>
    <w:rsid w:val="00231648"/>
    <w:rsid w:val="00231765"/>
    <w:rsid w:val="00231C4B"/>
    <w:rsid w:val="0023200A"/>
    <w:rsid w:val="00232028"/>
    <w:rsid w:val="00232417"/>
    <w:rsid w:val="002325B3"/>
    <w:rsid w:val="002325BE"/>
    <w:rsid w:val="0023288E"/>
    <w:rsid w:val="00232A65"/>
    <w:rsid w:val="002338AE"/>
    <w:rsid w:val="0023412E"/>
    <w:rsid w:val="00234148"/>
    <w:rsid w:val="002349D5"/>
    <w:rsid w:val="00234B12"/>
    <w:rsid w:val="0023525C"/>
    <w:rsid w:val="002354DA"/>
    <w:rsid w:val="00236096"/>
    <w:rsid w:val="00236751"/>
    <w:rsid w:val="00236EFF"/>
    <w:rsid w:val="00237C8B"/>
    <w:rsid w:val="00237D5A"/>
    <w:rsid w:val="00237DA6"/>
    <w:rsid w:val="00237EF0"/>
    <w:rsid w:val="00237F88"/>
    <w:rsid w:val="00240336"/>
    <w:rsid w:val="002403EE"/>
    <w:rsid w:val="00240583"/>
    <w:rsid w:val="002406B0"/>
    <w:rsid w:val="00240B99"/>
    <w:rsid w:val="00240D9B"/>
    <w:rsid w:val="00240F04"/>
    <w:rsid w:val="00241415"/>
    <w:rsid w:val="00241A1A"/>
    <w:rsid w:val="00241DE9"/>
    <w:rsid w:val="0024228A"/>
    <w:rsid w:val="00242AF0"/>
    <w:rsid w:val="00242F29"/>
    <w:rsid w:val="002430EB"/>
    <w:rsid w:val="002431DA"/>
    <w:rsid w:val="0024351C"/>
    <w:rsid w:val="00243581"/>
    <w:rsid w:val="00243648"/>
    <w:rsid w:val="00243C74"/>
    <w:rsid w:val="00243DB9"/>
    <w:rsid w:val="00244D95"/>
    <w:rsid w:val="00245130"/>
    <w:rsid w:val="002454A5"/>
    <w:rsid w:val="00245805"/>
    <w:rsid w:val="00246AA9"/>
    <w:rsid w:val="00247077"/>
    <w:rsid w:val="00250423"/>
    <w:rsid w:val="00250B66"/>
    <w:rsid w:val="0025105F"/>
    <w:rsid w:val="002514BD"/>
    <w:rsid w:val="0025164D"/>
    <w:rsid w:val="00251B4D"/>
    <w:rsid w:val="00251BB8"/>
    <w:rsid w:val="00251BEC"/>
    <w:rsid w:val="00251EB1"/>
    <w:rsid w:val="00252018"/>
    <w:rsid w:val="002521EB"/>
    <w:rsid w:val="00252319"/>
    <w:rsid w:val="00252647"/>
    <w:rsid w:val="00252A5D"/>
    <w:rsid w:val="0025326E"/>
    <w:rsid w:val="00253343"/>
    <w:rsid w:val="002539C6"/>
    <w:rsid w:val="00253ECD"/>
    <w:rsid w:val="00253F7F"/>
    <w:rsid w:val="00253F8D"/>
    <w:rsid w:val="00254129"/>
    <w:rsid w:val="00254201"/>
    <w:rsid w:val="002548AF"/>
    <w:rsid w:val="00254BE5"/>
    <w:rsid w:val="00254FD9"/>
    <w:rsid w:val="00255332"/>
    <w:rsid w:val="00255478"/>
    <w:rsid w:val="00255C1A"/>
    <w:rsid w:val="00255C3F"/>
    <w:rsid w:val="00255F48"/>
    <w:rsid w:val="0025606B"/>
    <w:rsid w:val="00256750"/>
    <w:rsid w:val="002571B5"/>
    <w:rsid w:val="002573B5"/>
    <w:rsid w:val="002574C0"/>
    <w:rsid w:val="00260241"/>
    <w:rsid w:val="002602AD"/>
    <w:rsid w:val="002603B1"/>
    <w:rsid w:val="00260858"/>
    <w:rsid w:val="0026092F"/>
    <w:rsid w:val="00260AB5"/>
    <w:rsid w:val="00260F18"/>
    <w:rsid w:val="002618F8"/>
    <w:rsid w:val="00262B89"/>
    <w:rsid w:val="00262BC6"/>
    <w:rsid w:val="00262F94"/>
    <w:rsid w:val="00263417"/>
    <w:rsid w:val="002637ED"/>
    <w:rsid w:val="00263922"/>
    <w:rsid w:val="00263D78"/>
    <w:rsid w:val="00264142"/>
    <w:rsid w:val="00264633"/>
    <w:rsid w:val="00264686"/>
    <w:rsid w:val="00265331"/>
    <w:rsid w:val="002655FB"/>
    <w:rsid w:val="00265EC6"/>
    <w:rsid w:val="00265F65"/>
    <w:rsid w:val="002662D6"/>
    <w:rsid w:val="002670D9"/>
    <w:rsid w:val="00267187"/>
    <w:rsid w:val="00267877"/>
    <w:rsid w:val="0026796B"/>
    <w:rsid w:val="00267D5B"/>
    <w:rsid w:val="002702F0"/>
    <w:rsid w:val="00270CC8"/>
    <w:rsid w:val="00270F60"/>
    <w:rsid w:val="00271098"/>
    <w:rsid w:val="00271216"/>
    <w:rsid w:val="0027140C"/>
    <w:rsid w:val="00271969"/>
    <w:rsid w:val="00272D23"/>
    <w:rsid w:val="00272DAF"/>
    <w:rsid w:val="00272E4B"/>
    <w:rsid w:val="00273145"/>
    <w:rsid w:val="002734AC"/>
    <w:rsid w:val="00273588"/>
    <w:rsid w:val="0027358C"/>
    <w:rsid w:val="0027389A"/>
    <w:rsid w:val="002740F1"/>
    <w:rsid w:val="0027427D"/>
    <w:rsid w:val="0027494D"/>
    <w:rsid w:val="00274A3A"/>
    <w:rsid w:val="00274B49"/>
    <w:rsid w:val="00274F6F"/>
    <w:rsid w:val="002752E5"/>
    <w:rsid w:val="00275B5D"/>
    <w:rsid w:val="00275D10"/>
    <w:rsid w:val="00275ECD"/>
    <w:rsid w:val="00276171"/>
    <w:rsid w:val="0027659C"/>
    <w:rsid w:val="00276CCA"/>
    <w:rsid w:val="00276D97"/>
    <w:rsid w:val="00276F0F"/>
    <w:rsid w:val="00276F19"/>
    <w:rsid w:val="0027703D"/>
    <w:rsid w:val="0027745D"/>
    <w:rsid w:val="002775DC"/>
    <w:rsid w:val="002776DE"/>
    <w:rsid w:val="00280016"/>
    <w:rsid w:val="00280B2C"/>
    <w:rsid w:val="00280FFC"/>
    <w:rsid w:val="00281971"/>
    <w:rsid w:val="00282600"/>
    <w:rsid w:val="00282996"/>
    <w:rsid w:val="00282D84"/>
    <w:rsid w:val="0028327B"/>
    <w:rsid w:val="00283466"/>
    <w:rsid w:val="00283D0D"/>
    <w:rsid w:val="002848CD"/>
    <w:rsid w:val="00284F39"/>
    <w:rsid w:val="00284FE0"/>
    <w:rsid w:val="002850CF"/>
    <w:rsid w:val="00285301"/>
    <w:rsid w:val="002855C6"/>
    <w:rsid w:val="00285E7C"/>
    <w:rsid w:val="002862EB"/>
    <w:rsid w:val="00286617"/>
    <w:rsid w:val="00286671"/>
    <w:rsid w:val="00286AD3"/>
    <w:rsid w:val="00286B01"/>
    <w:rsid w:val="002873E5"/>
    <w:rsid w:val="00287940"/>
    <w:rsid w:val="0028799B"/>
    <w:rsid w:val="00287BD2"/>
    <w:rsid w:val="00290015"/>
    <w:rsid w:val="002900A6"/>
    <w:rsid w:val="002900DF"/>
    <w:rsid w:val="002904B9"/>
    <w:rsid w:val="002906BE"/>
    <w:rsid w:val="00290830"/>
    <w:rsid w:val="00290ADA"/>
    <w:rsid w:val="00290BF1"/>
    <w:rsid w:val="00290E5A"/>
    <w:rsid w:val="002917DD"/>
    <w:rsid w:val="00291FC2"/>
    <w:rsid w:val="002925F7"/>
    <w:rsid w:val="002926FF"/>
    <w:rsid w:val="00292ADE"/>
    <w:rsid w:val="00293041"/>
    <w:rsid w:val="002931A3"/>
    <w:rsid w:val="002934DB"/>
    <w:rsid w:val="0029374E"/>
    <w:rsid w:val="00293B13"/>
    <w:rsid w:val="00293D74"/>
    <w:rsid w:val="0029489D"/>
    <w:rsid w:val="0029490E"/>
    <w:rsid w:val="00294959"/>
    <w:rsid w:val="002949AA"/>
    <w:rsid w:val="00294C8E"/>
    <w:rsid w:val="00294D7F"/>
    <w:rsid w:val="00294FCB"/>
    <w:rsid w:val="00295127"/>
    <w:rsid w:val="0029526C"/>
    <w:rsid w:val="002954CA"/>
    <w:rsid w:val="002965B8"/>
    <w:rsid w:val="00296634"/>
    <w:rsid w:val="0029672F"/>
    <w:rsid w:val="002968DE"/>
    <w:rsid w:val="00296A92"/>
    <w:rsid w:val="0029719B"/>
    <w:rsid w:val="002975B1"/>
    <w:rsid w:val="00297603"/>
    <w:rsid w:val="00297F7E"/>
    <w:rsid w:val="002A0390"/>
    <w:rsid w:val="002A03F0"/>
    <w:rsid w:val="002A04C8"/>
    <w:rsid w:val="002A0838"/>
    <w:rsid w:val="002A09C2"/>
    <w:rsid w:val="002A1013"/>
    <w:rsid w:val="002A103A"/>
    <w:rsid w:val="002A11D5"/>
    <w:rsid w:val="002A1359"/>
    <w:rsid w:val="002A15D1"/>
    <w:rsid w:val="002A1B39"/>
    <w:rsid w:val="002A24CE"/>
    <w:rsid w:val="002A27EC"/>
    <w:rsid w:val="002A2D02"/>
    <w:rsid w:val="002A2D24"/>
    <w:rsid w:val="002A2DBB"/>
    <w:rsid w:val="002A39F3"/>
    <w:rsid w:val="002A39FB"/>
    <w:rsid w:val="002A407D"/>
    <w:rsid w:val="002A41AA"/>
    <w:rsid w:val="002A443C"/>
    <w:rsid w:val="002A447F"/>
    <w:rsid w:val="002A4578"/>
    <w:rsid w:val="002A4609"/>
    <w:rsid w:val="002A495F"/>
    <w:rsid w:val="002A4B3E"/>
    <w:rsid w:val="002A4C02"/>
    <w:rsid w:val="002A53DC"/>
    <w:rsid w:val="002A553C"/>
    <w:rsid w:val="002A5751"/>
    <w:rsid w:val="002A5A34"/>
    <w:rsid w:val="002A60F9"/>
    <w:rsid w:val="002A622D"/>
    <w:rsid w:val="002A6394"/>
    <w:rsid w:val="002A65B1"/>
    <w:rsid w:val="002A6930"/>
    <w:rsid w:val="002A6DE8"/>
    <w:rsid w:val="002A7720"/>
    <w:rsid w:val="002A777B"/>
    <w:rsid w:val="002A77A0"/>
    <w:rsid w:val="002A7BA5"/>
    <w:rsid w:val="002A7D0F"/>
    <w:rsid w:val="002B02ED"/>
    <w:rsid w:val="002B04C8"/>
    <w:rsid w:val="002B163E"/>
    <w:rsid w:val="002B1B2F"/>
    <w:rsid w:val="002B2032"/>
    <w:rsid w:val="002B21D2"/>
    <w:rsid w:val="002B2285"/>
    <w:rsid w:val="002B2C4D"/>
    <w:rsid w:val="002B2CA7"/>
    <w:rsid w:val="002B2DD6"/>
    <w:rsid w:val="002B3072"/>
    <w:rsid w:val="002B32DF"/>
    <w:rsid w:val="002B3523"/>
    <w:rsid w:val="002B35E0"/>
    <w:rsid w:val="002B3750"/>
    <w:rsid w:val="002B3CF6"/>
    <w:rsid w:val="002B3D80"/>
    <w:rsid w:val="002B3EC7"/>
    <w:rsid w:val="002B41AE"/>
    <w:rsid w:val="002B49D1"/>
    <w:rsid w:val="002B5679"/>
    <w:rsid w:val="002B5721"/>
    <w:rsid w:val="002B5B13"/>
    <w:rsid w:val="002B5DCF"/>
    <w:rsid w:val="002B5EC1"/>
    <w:rsid w:val="002B64A4"/>
    <w:rsid w:val="002B672A"/>
    <w:rsid w:val="002B68C0"/>
    <w:rsid w:val="002B75DA"/>
    <w:rsid w:val="002B7879"/>
    <w:rsid w:val="002B7C33"/>
    <w:rsid w:val="002B7E4F"/>
    <w:rsid w:val="002C03D9"/>
    <w:rsid w:val="002C08A2"/>
    <w:rsid w:val="002C0C88"/>
    <w:rsid w:val="002C0E3C"/>
    <w:rsid w:val="002C0EED"/>
    <w:rsid w:val="002C1C1C"/>
    <w:rsid w:val="002C26CC"/>
    <w:rsid w:val="002C2AE3"/>
    <w:rsid w:val="002C2BCB"/>
    <w:rsid w:val="002C2E66"/>
    <w:rsid w:val="002C30FE"/>
    <w:rsid w:val="002C33D5"/>
    <w:rsid w:val="002C368E"/>
    <w:rsid w:val="002C39A9"/>
    <w:rsid w:val="002C3C13"/>
    <w:rsid w:val="002C3F5F"/>
    <w:rsid w:val="002C3FD2"/>
    <w:rsid w:val="002C3FE5"/>
    <w:rsid w:val="002C48B8"/>
    <w:rsid w:val="002C5091"/>
    <w:rsid w:val="002C577C"/>
    <w:rsid w:val="002C5D65"/>
    <w:rsid w:val="002C6394"/>
    <w:rsid w:val="002C653B"/>
    <w:rsid w:val="002C737B"/>
    <w:rsid w:val="002C753D"/>
    <w:rsid w:val="002C755C"/>
    <w:rsid w:val="002C77B8"/>
    <w:rsid w:val="002D0057"/>
    <w:rsid w:val="002D0233"/>
    <w:rsid w:val="002D02C7"/>
    <w:rsid w:val="002D07E9"/>
    <w:rsid w:val="002D084E"/>
    <w:rsid w:val="002D0861"/>
    <w:rsid w:val="002D0E8D"/>
    <w:rsid w:val="002D11B6"/>
    <w:rsid w:val="002D14C5"/>
    <w:rsid w:val="002D2248"/>
    <w:rsid w:val="002D2793"/>
    <w:rsid w:val="002D29D2"/>
    <w:rsid w:val="002D2B3C"/>
    <w:rsid w:val="002D2B84"/>
    <w:rsid w:val="002D304C"/>
    <w:rsid w:val="002D3165"/>
    <w:rsid w:val="002D334B"/>
    <w:rsid w:val="002D369B"/>
    <w:rsid w:val="002D36A5"/>
    <w:rsid w:val="002D409E"/>
    <w:rsid w:val="002D45A1"/>
    <w:rsid w:val="002D467C"/>
    <w:rsid w:val="002D4A04"/>
    <w:rsid w:val="002D526B"/>
    <w:rsid w:val="002D55E7"/>
    <w:rsid w:val="002D5B85"/>
    <w:rsid w:val="002D5BE0"/>
    <w:rsid w:val="002D5DB7"/>
    <w:rsid w:val="002D60EF"/>
    <w:rsid w:val="002D671F"/>
    <w:rsid w:val="002D68ED"/>
    <w:rsid w:val="002D6D42"/>
    <w:rsid w:val="002D7384"/>
    <w:rsid w:val="002D7A0A"/>
    <w:rsid w:val="002D7CD8"/>
    <w:rsid w:val="002D7FA1"/>
    <w:rsid w:val="002E00A6"/>
    <w:rsid w:val="002E05B7"/>
    <w:rsid w:val="002E071A"/>
    <w:rsid w:val="002E07B3"/>
    <w:rsid w:val="002E0BE4"/>
    <w:rsid w:val="002E10A1"/>
    <w:rsid w:val="002E1446"/>
    <w:rsid w:val="002E15C5"/>
    <w:rsid w:val="002E15D5"/>
    <w:rsid w:val="002E17FD"/>
    <w:rsid w:val="002E1A8E"/>
    <w:rsid w:val="002E1BBC"/>
    <w:rsid w:val="002E2783"/>
    <w:rsid w:val="002E2AD3"/>
    <w:rsid w:val="002E2F09"/>
    <w:rsid w:val="002E34D3"/>
    <w:rsid w:val="002E3751"/>
    <w:rsid w:val="002E3DC9"/>
    <w:rsid w:val="002E3E7A"/>
    <w:rsid w:val="002E3FC1"/>
    <w:rsid w:val="002E4149"/>
    <w:rsid w:val="002E4347"/>
    <w:rsid w:val="002E4968"/>
    <w:rsid w:val="002E4C88"/>
    <w:rsid w:val="002E4D02"/>
    <w:rsid w:val="002E4EAE"/>
    <w:rsid w:val="002E50A6"/>
    <w:rsid w:val="002E573E"/>
    <w:rsid w:val="002E5B83"/>
    <w:rsid w:val="002E5BFF"/>
    <w:rsid w:val="002E6263"/>
    <w:rsid w:val="002E654A"/>
    <w:rsid w:val="002E6591"/>
    <w:rsid w:val="002E68FC"/>
    <w:rsid w:val="002E6C3E"/>
    <w:rsid w:val="002E6F62"/>
    <w:rsid w:val="002E73C1"/>
    <w:rsid w:val="002E7C18"/>
    <w:rsid w:val="002F0BBB"/>
    <w:rsid w:val="002F0E1D"/>
    <w:rsid w:val="002F0F2C"/>
    <w:rsid w:val="002F12BA"/>
    <w:rsid w:val="002F182A"/>
    <w:rsid w:val="002F1864"/>
    <w:rsid w:val="002F1907"/>
    <w:rsid w:val="002F1A0B"/>
    <w:rsid w:val="002F1CCE"/>
    <w:rsid w:val="002F22BB"/>
    <w:rsid w:val="002F2734"/>
    <w:rsid w:val="002F2811"/>
    <w:rsid w:val="002F2F19"/>
    <w:rsid w:val="002F2F73"/>
    <w:rsid w:val="002F3269"/>
    <w:rsid w:val="002F3282"/>
    <w:rsid w:val="002F33BD"/>
    <w:rsid w:val="002F3848"/>
    <w:rsid w:val="002F3855"/>
    <w:rsid w:val="002F3893"/>
    <w:rsid w:val="002F4BAD"/>
    <w:rsid w:val="002F4F33"/>
    <w:rsid w:val="002F54C4"/>
    <w:rsid w:val="002F57D1"/>
    <w:rsid w:val="002F5A0C"/>
    <w:rsid w:val="002F5D87"/>
    <w:rsid w:val="002F6148"/>
    <w:rsid w:val="002F6331"/>
    <w:rsid w:val="002F675E"/>
    <w:rsid w:val="002F6A3A"/>
    <w:rsid w:val="00300607"/>
    <w:rsid w:val="00301C87"/>
    <w:rsid w:val="003021AC"/>
    <w:rsid w:val="00302E85"/>
    <w:rsid w:val="00302EE6"/>
    <w:rsid w:val="00303139"/>
    <w:rsid w:val="003034E8"/>
    <w:rsid w:val="0030378E"/>
    <w:rsid w:val="003038F3"/>
    <w:rsid w:val="00303BF7"/>
    <w:rsid w:val="00303C49"/>
    <w:rsid w:val="00303E79"/>
    <w:rsid w:val="003043A5"/>
    <w:rsid w:val="0030490B"/>
    <w:rsid w:val="00304D20"/>
    <w:rsid w:val="00304D2A"/>
    <w:rsid w:val="00305A4F"/>
    <w:rsid w:val="00305B63"/>
    <w:rsid w:val="00305BD8"/>
    <w:rsid w:val="00306A89"/>
    <w:rsid w:val="00306D66"/>
    <w:rsid w:val="0030764B"/>
    <w:rsid w:val="003100A2"/>
    <w:rsid w:val="003102D7"/>
    <w:rsid w:val="003102DA"/>
    <w:rsid w:val="00310BAA"/>
    <w:rsid w:val="00310DBE"/>
    <w:rsid w:val="0031133F"/>
    <w:rsid w:val="00311503"/>
    <w:rsid w:val="00312631"/>
    <w:rsid w:val="00312D54"/>
    <w:rsid w:val="00313335"/>
    <w:rsid w:val="003133C3"/>
    <w:rsid w:val="00313761"/>
    <w:rsid w:val="0031382D"/>
    <w:rsid w:val="0031394E"/>
    <w:rsid w:val="0031399E"/>
    <w:rsid w:val="00314088"/>
    <w:rsid w:val="00314195"/>
    <w:rsid w:val="003143E7"/>
    <w:rsid w:val="00314AD6"/>
    <w:rsid w:val="00314B8A"/>
    <w:rsid w:val="00315F55"/>
    <w:rsid w:val="00316405"/>
    <w:rsid w:val="003164E2"/>
    <w:rsid w:val="003167B1"/>
    <w:rsid w:val="003172E7"/>
    <w:rsid w:val="003177CF"/>
    <w:rsid w:val="00317DF0"/>
    <w:rsid w:val="00317E7E"/>
    <w:rsid w:val="00320072"/>
    <w:rsid w:val="0032019F"/>
    <w:rsid w:val="0032044C"/>
    <w:rsid w:val="00320691"/>
    <w:rsid w:val="00320893"/>
    <w:rsid w:val="00320AC9"/>
    <w:rsid w:val="00320FCA"/>
    <w:rsid w:val="0032185C"/>
    <w:rsid w:val="00321924"/>
    <w:rsid w:val="00322044"/>
    <w:rsid w:val="00322C32"/>
    <w:rsid w:val="00324055"/>
    <w:rsid w:val="00324497"/>
    <w:rsid w:val="003248A0"/>
    <w:rsid w:val="00324B27"/>
    <w:rsid w:val="00324F7F"/>
    <w:rsid w:val="0032529C"/>
    <w:rsid w:val="00325407"/>
    <w:rsid w:val="0032573E"/>
    <w:rsid w:val="003259C1"/>
    <w:rsid w:val="00325C89"/>
    <w:rsid w:val="00325FA9"/>
    <w:rsid w:val="003267BF"/>
    <w:rsid w:val="00326801"/>
    <w:rsid w:val="003272E1"/>
    <w:rsid w:val="003273F1"/>
    <w:rsid w:val="00327557"/>
    <w:rsid w:val="003278AB"/>
    <w:rsid w:val="003309CB"/>
    <w:rsid w:val="00330FDB"/>
    <w:rsid w:val="00331012"/>
    <w:rsid w:val="00331205"/>
    <w:rsid w:val="00331460"/>
    <w:rsid w:val="003316D9"/>
    <w:rsid w:val="003317D7"/>
    <w:rsid w:val="0033196C"/>
    <w:rsid w:val="00331F58"/>
    <w:rsid w:val="00332E43"/>
    <w:rsid w:val="00332FAA"/>
    <w:rsid w:val="0033332E"/>
    <w:rsid w:val="00333CDA"/>
    <w:rsid w:val="00333CEF"/>
    <w:rsid w:val="00333E34"/>
    <w:rsid w:val="0033455F"/>
    <w:rsid w:val="00334BDB"/>
    <w:rsid w:val="00334FEB"/>
    <w:rsid w:val="0033508A"/>
    <w:rsid w:val="003352AA"/>
    <w:rsid w:val="00335477"/>
    <w:rsid w:val="003355A9"/>
    <w:rsid w:val="0033590D"/>
    <w:rsid w:val="00335B0F"/>
    <w:rsid w:val="00335B65"/>
    <w:rsid w:val="00335ED4"/>
    <w:rsid w:val="00336320"/>
    <w:rsid w:val="003365F3"/>
    <w:rsid w:val="00336681"/>
    <w:rsid w:val="0033674A"/>
    <w:rsid w:val="00336B92"/>
    <w:rsid w:val="00336CA6"/>
    <w:rsid w:val="003376CB"/>
    <w:rsid w:val="0033781D"/>
    <w:rsid w:val="00337BBB"/>
    <w:rsid w:val="00337BD7"/>
    <w:rsid w:val="00337C14"/>
    <w:rsid w:val="00337EF8"/>
    <w:rsid w:val="00340133"/>
    <w:rsid w:val="00340488"/>
    <w:rsid w:val="003414C0"/>
    <w:rsid w:val="0034162D"/>
    <w:rsid w:val="00341840"/>
    <w:rsid w:val="0034224C"/>
    <w:rsid w:val="003422A2"/>
    <w:rsid w:val="0034250B"/>
    <w:rsid w:val="00342B27"/>
    <w:rsid w:val="00342BF7"/>
    <w:rsid w:val="00342EBD"/>
    <w:rsid w:val="00343245"/>
    <w:rsid w:val="00343324"/>
    <w:rsid w:val="00343353"/>
    <w:rsid w:val="00343900"/>
    <w:rsid w:val="00343BAE"/>
    <w:rsid w:val="00343D43"/>
    <w:rsid w:val="00343FFC"/>
    <w:rsid w:val="00344913"/>
    <w:rsid w:val="00344A74"/>
    <w:rsid w:val="00344DD7"/>
    <w:rsid w:val="0034504C"/>
    <w:rsid w:val="003451D6"/>
    <w:rsid w:val="00345545"/>
    <w:rsid w:val="0034576D"/>
    <w:rsid w:val="00345D2B"/>
    <w:rsid w:val="00345F90"/>
    <w:rsid w:val="00345FDC"/>
    <w:rsid w:val="00345FF8"/>
    <w:rsid w:val="003463C0"/>
    <w:rsid w:val="003470F8"/>
    <w:rsid w:val="00347447"/>
    <w:rsid w:val="003474E0"/>
    <w:rsid w:val="003475AD"/>
    <w:rsid w:val="00347707"/>
    <w:rsid w:val="00347CC5"/>
    <w:rsid w:val="00347F14"/>
    <w:rsid w:val="003501A3"/>
    <w:rsid w:val="00350981"/>
    <w:rsid w:val="00350989"/>
    <w:rsid w:val="00350AF4"/>
    <w:rsid w:val="00350C01"/>
    <w:rsid w:val="00350D3C"/>
    <w:rsid w:val="00351441"/>
    <w:rsid w:val="0035173D"/>
    <w:rsid w:val="00351862"/>
    <w:rsid w:val="0035281F"/>
    <w:rsid w:val="00352B60"/>
    <w:rsid w:val="003540C5"/>
    <w:rsid w:val="00354205"/>
    <w:rsid w:val="00354368"/>
    <w:rsid w:val="00354618"/>
    <w:rsid w:val="003548E4"/>
    <w:rsid w:val="003549F5"/>
    <w:rsid w:val="00354A28"/>
    <w:rsid w:val="00354A33"/>
    <w:rsid w:val="00354FA6"/>
    <w:rsid w:val="003551D0"/>
    <w:rsid w:val="003555EA"/>
    <w:rsid w:val="0035585D"/>
    <w:rsid w:val="00355CA1"/>
    <w:rsid w:val="00355F3C"/>
    <w:rsid w:val="00356569"/>
    <w:rsid w:val="0035667D"/>
    <w:rsid w:val="00356AF6"/>
    <w:rsid w:val="00356F32"/>
    <w:rsid w:val="003576C7"/>
    <w:rsid w:val="00357D2A"/>
    <w:rsid w:val="00360B10"/>
    <w:rsid w:val="0036170C"/>
    <w:rsid w:val="00361B11"/>
    <w:rsid w:val="00361B2E"/>
    <w:rsid w:val="00361BA2"/>
    <w:rsid w:val="003627C3"/>
    <w:rsid w:val="0036296D"/>
    <w:rsid w:val="00362A1B"/>
    <w:rsid w:val="00362A74"/>
    <w:rsid w:val="00362E50"/>
    <w:rsid w:val="003631D6"/>
    <w:rsid w:val="003633FA"/>
    <w:rsid w:val="003635BE"/>
    <w:rsid w:val="00363C35"/>
    <w:rsid w:val="00363E3B"/>
    <w:rsid w:val="00363F3D"/>
    <w:rsid w:val="003642E0"/>
    <w:rsid w:val="0036437C"/>
    <w:rsid w:val="00364F5C"/>
    <w:rsid w:val="003650C6"/>
    <w:rsid w:val="003651FC"/>
    <w:rsid w:val="00365305"/>
    <w:rsid w:val="0036575D"/>
    <w:rsid w:val="003657EC"/>
    <w:rsid w:val="003658E3"/>
    <w:rsid w:val="00365C86"/>
    <w:rsid w:val="00365F41"/>
    <w:rsid w:val="003679C8"/>
    <w:rsid w:val="00367DDB"/>
    <w:rsid w:val="00367E22"/>
    <w:rsid w:val="00367E33"/>
    <w:rsid w:val="00367E9C"/>
    <w:rsid w:val="003702BE"/>
    <w:rsid w:val="003705CF"/>
    <w:rsid w:val="00370611"/>
    <w:rsid w:val="003708B1"/>
    <w:rsid w:val="00371122"/>
    <w:rsid w:val="0037131C"/>
    <w:rsid w:val="00371352"/>
    <w:rsid w:val="0037137D"/>
    <w:rsid w:val="00371BBF"/>
    <w:rsid w:val="0037248A"/>
    <w:rsid w:val="00372619"/>
    <w:rsid w:val="00372A4F"/>
    <w:rsid w:val="00372AAC"/>
    <w:rsid w:val="00372CE2"/>
    <w:rsid w:val="00372DDE"/>
    <w:rsid w:val="00372FB3"/>
    <w:rsid w:val="003730B0"/>
    <w:rsid w:val="0037352F"/>
    <w:rsid w:val="00373E5F"/>
    <w:rsid w:val="00374343"/>
    <w:rsid w:val="003743F7"/>
    <w:rsid w:val="003744FD"/>
    <w:rsid w:val="00374517"/>
    <w:rsid w:val="0037492A"/>
    <w:rsid w:val="00374998"/>
    <w:rsid w:val="00374A81"/>
    <w:rsid w:val="00374D8C"/>
    <w:rsid w:val="00375105"/>
    <w:rsid w:val="00375348"/>
    <w:rsid w:val="0037556C"/>
    <w:rsid w:val="0037559B"/>
    <w:rsid w:val="003757CE"/>
    <w:rsid w:val="003759BE"/>
    <w:rsid w:val="00375A3F"/>
    <w:rsid w:val="00375E2D"/>
    <w:rsid w:val="003760D4"/>
    <w:rsid w:val="003765F3"/>
    <w:rsid w:val="00376738"/>
    <w:rsid w:val="003767B7"/>
    <w:rsid w:val="00376A70"/>
    <w:rsid w:val="00377413"/>
    <w:rsid w:val="0037773C"/>
    <w:rsid w:val="00377833"/>
    <w:rsid w:val="00377CE9"/>
    <w:rsid w:val="0038051B"/>
    <w:rsid w:val="003805FC"/>
    <w:rsid w:val="003807EB"/>
    <w:rsid w:val="00381A7E"/>
    <w:rsid w:val="00381B8F"/>
    <w:rsid w:val="00381CD2"/>
    <w:rsid w:val="00381E34"/>
    <w:rsid w:val="003820D0"/>
    <w:rsid w:val="00382439"/>
    <w:rsid w:val="00382763"/>
    <w:rsid w:val="00382906"/>
    <w:rsid w:val="003830F0"/>
    <w:rsid w:val="0038322A"/>
    <w:rsid w:val="00383858"/>
    <w:rsid w:val="00383A98"/>
    <w:rsid w:val="00384653"/>
    <w:rsid w:val="00384667"/>
    <w:rsid w:val="003847A9"/>
    <w:rsid w:val="00384A59"/>
    <w:rsid w:val="00384EA0"/>
    <w:rsid w:val="00385487"/>
    <w:rsid w:val="0038579F"/>
    <w:rsid w:val="00385CFC"/>
    <w:rsid w:val="00385E3F"/>
    <w:rsid w:val="00385E60"/>
    <w:rsid w:val="00385EC6"/>
    <w:rsid w:val="003877C8"/>
    <w:rsid w:val="0039024C"/>
    <w:rsid w:val="003902B9"/>
    <w:rsid w:val="00390628"/>
    <w:rsid w:val="003908B6"/>
    <w:rsid w:val="00390943"/>
    <w:rsid w:val="00391515"/>
    <w:rsid w:val="003916EC"/>
    <w:rsid w:val="00391BA4"/>
    <w:rsid w:val="00391FEB"/>
    <w:rsid w:val="003920EB"/>
    <w:rsid w:val="003924DC"/>
    <w:rsid w:val="00392525"/>
    <w:rsid w:val="00392A7D"/>
    <w:rsid w:val="0039388E"/>
    <w:rsid w:val="003938A6"/>
    <w:rsid w:val="00393A82"/>
    <w:rsid w:val="00393A9B"/>
    <w:rsid w:val="00393B38"/>
    <w:rsid w:val="00393D16"/>
    <w:rsid w:val="00393E88"/>
    <w:rsid w:val="00394017"/>
    <w:rsid w:val="00394415"/>
    <w:rsid w:val="00394980"/>
    <w:rsid w:val="0039519B"/>
    <w:rsid w:val="003955B1"/>
    <w:rsid w:val="0039592E"/>
    <w:rsid w:val="00395D09"/>
    <w:rsid w:val="00395FC9"/>
    <w:rsid w:val="0039688F"/>
    <w:rsid w:val="00396930"/>
    <w:rsid w:val="003969E7"/>
    <w:rsid w:val="00396AEA"/>
    <w:rsid w:val="00396DDB"/>
    <w:rsid w:val="00397F53"/>
    <w:rsid w:val="003A00DB"/>
    <w:rsid w:val="003A0174"/>
    <w:rsid w:val="003A02A1"/>
    <w:rsid w:val="003A05D5"/>
    <w:rsid w:val="003A0E2D"/>
    <w:rsid w:val="003A0EF4"/>
    <w:rsid w:val="003A1095"/>
    <w:rsid w:val="003A152A"/>
    <w:rsid w:val="003A1B86"/>
    <w:rsid w:val="003A1E89"/>
    <w:rsid w:val="003A20B0"/>
    <w:rsid w:val="003A21C5"/>
    <w:rsid w:val="003A2274"/>
    <w:rsid w:val="003A24E7"/>
    <w:rsid w:val="003A2785"/>
    <w:rsid w:val="003A2C5B"/>
    <w:rsid w:val="003A318B"/>
    <w:rsid w:val="003A32C9"/>
    <w:rsid w:val="003A3354"/>
    <w:rsid w:val="003A3575"/>
    <w:rsid w:val="003A35FF"/>
    <w:rsid w:val="003A3711"/>
    <w:rsid w:val="003A3924"/>
    <w:rsid w:val="003A3B2C"/>
    <w:rsid w:val="003A3FE3"/>
    <w:rsid w:val="003A412D"/>
    <w:rsid w:val="003A44EC"/>
    <w:rsid w:val="003A45A9"/>
    <w:rsid w:val="003A4754"/>
    <w:rsid w:val="003A4876"/>
    <w:rsid w:val="003A52E8"/>
    <w:rsid w:val="003A59A4"/>
    <w:rsid w:val="003A5BD1"/>
    <w:rsid w:val="003A6143"/>
    <w:rsid w:val="003A627A"/>
    <w:rsid w:val="003A6475"/>
    <w:rsid w:val="003A6773"/>
    <w:rsid w:val="003A699A"/>
    <w:rsid w:val="003A6C6E"/>
    <w:rsid w:val="003A6F0C"/>
    <w:rsid w:val="003A7166"/>
    <w:rsid w:val="003A778E"/>
    <w:rsid w:val="003A7923"/>
    <w:rsid w:val="003B05D8"/>
    <w:rsid w:val="003B0777"/>
    <w:rsid w:val="003B0A78"/>
    <w:rsid w:val="003B0BA9"/>
    <w:rsid w:val="003B0BAC"/>
    <w:rsid w:val="003B0BE2"/>
    <w:rsid w:val="003B0CA7"/>
    <w:rsid w:val="003B0E45"/>
    <w:rsid w:val="003B1665"/>
    <w:rsid w:val="003B1682"/>
    <w:rsid w:val="003B1F86"/>
    <w:rsid w:val="003B2682"/>
    <w:rsid w:val="003B2962"/>
    <w:rsid w:val="003B3390"/>
    <w:rsid w:val="003B34D0"/>
    <w:rsid w:val="003B3518"/>
    <w:rsid w:val="003B392D"/>
    <w:rsid w:val="003B39AC"/>
    <w:rsid w:val="003B3DF8"/>
    <w:rsid w:val="003B405A"/>
    <w:rsid w:val="003B43B5"/>
    <w:rsid w:val="003B4550"/>
    <w:rsid w:val="003B4752"/>
    <w:rsid w:val="003B4A3B"/>
    <w:rsid w:val="003B50D2"/>
    <w:rsid w:val="003B53F2"/>
    <w:rsid w:val="003B56BE"/>
    <w:rsid w:val="003B57AC"/>
    <w:rsid w:val="003B595F"/>
    <w:rsid w:val="003B5BC3"/>
    <w:rsid w:val="003B68CF"/>
    <w:rsid w:val="003B6BA0"/>
    <w:rsid w:val="003B6E9B"/>
    <w:rsid w:val="003B749E"/>
    <w:rsid w:val="003B77D4"/>
    <w:rsid w:val="003B78FE"/>
    <w:rsid w:val="003B7D16"/>
    <w:rsid w:val="003B7E09"/>
    <w:rsid w:val="003C005A"/>
    <w:rsid w:val="003C05E9"/>
    <w:rsid w:val="003C094B"/>
    <w:rsid w:val="003C0AF6"/>
    <w:rsid w:val="003C0D7F"/>
    <w:rsid w:val="003C0DF1"/>
    <w:rsid w:val="003C15AA"/>
    <w:rsid w:val="003C16EB"/>
    <w:rsid w:val="003C2133"/>
    <w:rsid w:val="003C2274"/>
    <w:rsid w:val="003C284E"/>
    <w:rsid w:val="003C30A8"/>
    <w:rsid w:val="003C30FC"/>
    <w:rsid w:val="003C3236"/>
    <w:rsid w:val="003C37B1"/>
    <w:rsid w:val="003C40AB"/>
    <w:rsid w:val="003C4350"/>
    <w:rsid w:val="003C5796"/>
    <w:rsid w:val="003C606E"/>
    <w:rsid w:val="003C6FC4"/>
    <w:rsid w:val="003C71E0"/>
    <w:rsid w:val="003C763B"/>
    <w:rsid w:val="003C78F0"/>
    <w:rsid w:val="003C7900"/>
    <w:rsid w:val="003C796F"/>
    <w:rsid w:val="003C7A56"/>
    <w:rsid w:val="003C7ED8"/>
    <w:rsid w:val="003C7FBB"/>
    <w:rsid w:val="003D0087"/>
    <w:rsid w:val="003D0808"/>
    <w:rsid w:val="003D08E1"/>
    <w:rsid w:val="003D08E7"/>
    <w:rsid w:val="003D0AC3"/>
    <w:rsid w:val="003D0CFC"/>
    <w:rsid w:val="003D0DD8"/>
    <w:rsid w:val="003D0F42"/>
    <w:rsid w:val="003D16BC"/>
    <w:rsid w:val="003D1AF0"/>
    <w:rsid w:val="003D1C00"/>
    <w:rsid w:val="003D1DCB"/>
    <w:rsid w:val="003D1E25"/>
    <w:rsid w:val="003D1F93"/>
    <w:rsid w:val="003D25D6"/>
    <w:rsid w:val="003D2616"/>
    <w:rsid w:val="003D274C"/>
    <w:rsid w:val="003D2EE4"/>
    <w:rsid w:val="003D3339"/>
    <w:rsid w:val="003D36A5"/>
    <w:rsid w:val="003D36E9"/>
    <w:rsid w:val="003D3873"/>
    <w:rsid w:val="003D38EF"/>
    <w:rsid w:val="003D3B95"/>
    <w:rsid w:val="003D3BFF"/>
    <w:rsid w:val="003D3C01"/>
    <w:rsid w:val="003D3C3C"/>
    <w:rsid w:val="003D3D3C"/>
    <w:rsid w:val="003D3FB7"/>
    <w:rsid w:val="003D4AFF"/>
    <w:rsid w:val="003D4BB4"/>
    <w:rsid w:val="003D5AFD"/>
    <w:rsid w:val="003D5E31"/>
    <w:rsid w:val="003D66B1"/>
    <w:rsid w:val="003D6A85"/>
    <w:rsid w:val="003D6BA4"/>
    <w:rsid w:val="003D70DD"/>
    <w:rsid w:val="003D79F8"/>
    <w:rsid w:val="003D7B34"/>
    <w:rsid w:val="003D7B43"/>
    <w:rsid w:val="003E0154"/>
    <w:rsid w:val="003E0A14"/>
    <w:rsid w:val="003E0FB3"/>
    <w:rsid w:val="003E1346"/>
    <w:rsid w:val="003E1C03"/>
    <w:rsid w:val="003E202C"/>
    <w:rsid w:val="003E2159"/>
    <w:rsid w:val="003E22AD"/>
    <w:rsid w:val="003E24C3"/>
    <w:rsid w:val="003E265E"/>
    <w:rsid w:val="003E2695"/>
    <w:rsid w:val="003E2E45"/>
    <w:rsid w:val="003E2EDC"/>
    <w:rsid w:val="003E2F27"/>
    <w:rsid w:val="003E3824"/>
    <w:rsid w:val="003E3873"/>
    <w:rsid w:val="003E396A"/>
    <w:rsid w:val="003E4111"/>
    <w:rsid w:val="003E4DFE"/>
    <w:rsid w:val="003E4FB7"/>
    <w:rsid w:val="003E5029"/>
    <w:rsid w:val="003E516A"/>
    <w:rsid w:val="003E580F"/>
    <w:rsid w:val="003E58B6"/>
    <w:rsid w:val="003E5DB7"/>
    <w:rsid w:val="003E63A3"/>
    <w:rsid w:val="003E6A5C"/>
    <w:rsid w:val="003E6D58"/>
    <w:rsid w:val="003E7613"/>
    <w:rsid w:val="003E761E"/>
    <w:rsid w:val="003E7ACA"/>
    <w:rsid w:val="003E7D62"/>
    <w:rsid w:val="003F06E0"/>
    <w:rsid w:val="003F0899"/>
    <w:rsid w:val="003F13B0"/>
    <w:rsid w:val="003F148A"/>
    <w:rsid w:val="003F1672"/>
    <w:rsid w:val="003F1C9A"/>
    <w:rsid w:val="003F1E10"/>
    <w:rsid w:val="003F1F0F"/>
    <w:rsid w:val="003F226E"/>
    <w:rsid w:val="003F2371"/>
    <w:rsid w:val="003F2D39"/>
    <w:rsid w:val="003F2DC4"/>
    <w:rsid w:val="003F2E6D"/>
    <w:rsid w:val="003F2E99"/>
    <w:rsid w:val="003F31F5"/>
    <w:rsid w:val="003F337F"/>
    <w:rsid w:val="003F357A"/>
    <w:rsid w:val="003F36EB"/>
    <w:rsid w:val="003F3D32"/>
    <w:rsid w:val="003F3E80"/>
    <w:rsid w:val="003F491D"/>
    <w:rsid w:val="003F4CA6"/>
    <w:rsid w:val="003F4E7A"/>
    <w:rsid w:val="003F5100"/>
    <w:rsid w:val="003F51A4"/>
    <w:rsid w:val="003F549D"/>
    <w:rsid w:val="003F5568"/>
    <w:rsid w:val="003F5E3E"/>
    <w:rsid w:val="003F6E8E"/>
    <w:rsid w:val="003F728F"/>
    <w:rsid w:val="003F759B"/>
    <w:rsid w:val="003F7674"/>
    <w:rsid w:val="003F7692"/>
    <w:rsid w:val="003F7EBF"/>
    <w:rsid w:val="0040009E"/>
    <w:rsid w:val="004003D7"/>
    <w:rsid w:val="00400A0A"/>
    <w:rsid w:val="00400B11"/>
    <w:rsid w:val="00400DE0"/>
    <w:rsid w:val="00400E41"/>
    <w:rsid w:val="004011B4"/>
    <w:rsid w:val="00401222"/>
    <w:rsid w:val="00401310"/>
    <w:rsid w:val="00401335"/>
    <w:rsid w:val="004016A4"/>
    <w:rsid w:val="00401973"/>
    <w:rsid w:val="0040209C"/>
    <w:rsid w:val="004023EF"/>
    <w:rsid w:val="0040266A"/>
    <w:rsid w:val="0040297E"/>
    <w:rsid w:val="00402B06"/>
    <w:rsid w:val="0040306B"/>
    <w:rsid w:val="00403344"/>
    <w:rsid w:val="004035B9"/>
    <w:rsid w:val="004036D0"/>
    <w:rsid w:val="004039A5"/>
    <w:rsid w:val="00403A67"/>
    <w:rsid w:val="0040429E"/>
    <w:rsid w:val="0040443D"/>
    <w:rsid w:val="0040468B"/>
    <w:rsid w:val="004046A6"/>
    <w:rsid w:val="00404B48"/>
    <w:rsid w:val="00405062"/>
    <w:rsid w:val="00405677"/>
    <w:rsid w:val="0040570A"/>
    <w:rsid w:val="0040574F"/>
    <w:rsid w:val="00405E43"/>
    <w:rsid w:val="004060EC"/>
    <w:rsid w:val="00406518"/>
    <w:rsid w:val="004065C3"/>
    <w:rsid w:val="00406E82"/>
    <w:rsid w:val="0040745C"/>
    <w:rsid w:val="00407769"/>
    <w:rsid w:val="00407D55"/>
    <w:rsid w:val="00407EED"/>
    <w:rsid w:val="00410032"/>
    <w:rsid w:val="004104F9"/>
    <w:rsid w:val="00410770"/>
    <w:rsid w:val="00410D5D"/>
    <w:rsid w:val="00410DE7"/>
    <w:rsid w:val="00410E02"/>
    <w:rsid w:val="00410E5B"/>
    <w:rsid w:val="0041106F"/>
    <w:rsid w:val="00411246"/>
    <w:rsid w:val="004119BC"/>
    <w:rsid w:val="00411DD6"/>
    <w:rsid w:val="00411FFE"/>
    <w:rsid w:val="00412237"/>
    <w:rsid w:val="004123F4"/>
    <w:rsid w:val="00412508"/>
    <w:rsid w:val="00412C32"/>
    <w:rsid w:val="00412CAC"/>
    <w:rsid w:val="00412D33"/>
    <w:rsid w:val="00412F79"/>
    <w:rsid w:val="00413478"/>
    <w:rsid w:val="00413666"/>
    <w:rsid w:val="00413B38"/>
    <w:rsid w:val="00413D5B"/>
    <w:rsid w:val="004143EF"/>
    <w:rsid w:val="00414666"/>
    <w:rsid w:val="004146E0"/>
    <w:rsid w:val="00414843"/>
    <w:rsid w:val="0041487D"/>
    <w:rsid w:val="00414A88"/>
    <w:rsid w:val="00414DCE"/>
    <w:rsid w:val="00415345"/>
    <w:rsid w:val="0041541C"/>
    <w:rsid w:val="00415652"/>
    <w:rsid w:val="00415A0F"/>
    <w:rsid w:val="00415BA7"/>
    <w:rsid w:val="00415CA1"/>
    <w:rsid w:val="00415E3E"/>
    <w:rsid w:val="004168A3"/>
    <w:rsid w:val="00416BD0"/>
    <w:rsid w:val="00416EB6"/>
    <w:rsid w:val="004172D5"/>
    <w:rsid w:val="00417874"/>
    <w:rsid w:val="00420121"/>
    <w:rsid w:val="00420763"/>
    <w:rsid w:val="004210F2"/>
    <w:rsid w:val="00421288"/>
    <w:rsid w:val="004215F2"/>
    <w:rsid w:val="0042187D"/>
    <w:rsid w:val="00421F6B"/>
    <w:rsid w:val="00422956"/>
    <w:rsid w:val="00422AAB"/>
    <w:rsid w:val="00422C46"/>
    <w:rsid w:val="00422F34"/>
    <w:rsid w:val="00422F7D"/>
    <w:rsid w:val="00423501"/>
    <w:rsid w:val="004239BE"/>
    <w:rsid w:val="00423CDA"/>
    <w:rsid w:val="00424279"/>
    <w:rsid w:val="0042468B"/>
    <w:rsid w:val="004247D7"/>
    <w:rsid w:val="004248EA"/>
    <w:rsid w:val="0042491D"/>
    <w:rsid w:val="00424F0A"/>
    <w:rsid w:val="0042534C"/>
    <w:rsid w:val="0042583D"/>
    <w:rsid w:val="00425AFF"/>
    <w:rsid w:val="00425BC5"/>
    <w:rsid w:val="00425E77"/>
    <w:rsid w:val="00425F4A"/>
    <w:rsid w:val="0042644B"/>
    <w:rsid w:val="00426564"/>
    <w:rsid w:val="0042693F"/>
    <w:rsid w:val="00426D37"/>
    <w:rsid w:val="0042765C"/>
    <w:rsid w:val="00427724"/>
    <w:rsid w:val="0042772D"/>
    <w:rsid w:val="00427D4A"/>
    <w:rsid w:val="00427E5B"/>
    <w:rsid w:val="00427EB9"/>
    <w:rsid w:val="00430490"/>
    <w:rsid w:val="004312F5"/>
    <w:rsid w:val="004313F8"/>
    <w:rsid w:val="00431917"/>
    <w:rsid w:val="004319EC"/>
    <w:rsid w:val="00431E65"/>
    <w:rsid w:val="00431E86"/>
    <w:rsid w:val="00432B27"/>
    <w:rsid w:val="0043315F"/>
    <w:rsid w:val="004331EC"/>
    <w:rsid w:val="004332E8"/>
    <w:rsid w:val="004336F9"/>
    <w:rsid w:val="00433C08"/>
    <w:rsid w:val="0043421F"/>
    <w:rsid w:val="004342D5"/>
    <w:rsid w:val="00434652"/>
    <w:rsid w:val="00434A99"/>
    <w:rsid w:val="00434CC9"/>
    <w:rsid w:val="00434E11"/>
    <w:rsid w:val="00435196"/>
    <w:rsid w:val="00435DC0"/>
    <w:rsid w:val="0043613C"/>
    <w:rsid w:val="00436AB4"/>
    <w:rsid w:val="00436E09"/>
    <w:rsid w:val="004370C0"/>
    <w:rsid w:val="0043728C"/>
    <w:rsid w:val="0043740F"/>
    <w:rsid w:val="00440002"/>
    <w:rsid w:val="00440222"/>
    <w:rsid w:val="00440805"/>
    <w:rsid w:val="00440CC5"/>
    <w:rsid w:val="00440CCC"/>
    <w:rsid w:val="00441371"/>
    <w:rsid w:val="004414A1"/>
    <w:rsid w:val="004416F2"/>
    <w:rsid w:val="00441AF9"/>
    <w:rsid w:val="00441B6A"/>
    <w:rsid w:val="00441E8F"/>
    <w:rsid w:val="0044245F"/>
    <w:rsid w:val="00442484"/>
    <w:rsid w:val="004424A7"/>
    <w:rsid w:val="00442E6C"/>
    <w:rsid w:val="0044312A"/>
    <w:rsid w:val="00443210"/>
    <w:rsid w:val="0044342F"/>
    <w:rsid w:val="004434FD"/>
    <w:rsid w:val="00443593"/>
    <w:rsid w:val="00443CF7"/>
    <w:rsid w:val="004444F7"/>
    <w:rsid w:val="00445196"/>
    <w:rsid w:val="004456EC"/>
    <w:rsid w:val="00446209"/>
    <w:rsid w:val="004464BA"/>
    <w:rsid w:val="00446657"/>
    <w:rsid w:val="004466C1"/>
    <w:rsid w:val="00446880"/>
    <w:rsid w:val="00446B86"/>
    <w:rsid w:val="00446C96"/>
    <w:rsid w:val="00446CE8"/>
    <w:rsid w:val="00446EC4"/>
    <w:rsid w:val="00447101"/>
    <w:rsid w:val="00447BB8"/>
    <w:rsid w:val="00447DD2"/>
    <w:rsid w:val="00450081"/>
    <w:rsid w:val="0045017E"/>
    <w:rsid w:val="004505A3"/>
    <w:rsid w:val="004509EE"/>
    <w:rsid w:val="00450A25"/>
    <w:rsid w:val="00450BAC"/>
    <w:rsid w:val="00450C5D"/>
    <w:rsid w:val="00451064"/>
    <w:rsid w:val="004511FA"/>
    <w:rsid w:val="0045127E"/>
    <w:rsid w:val="0045141E"/>
    <w:rsid w:val="0045193E"/>
    <w:rsid w:val="00452029"/>
    <w:rsid w:val="00452351"/>
    <w:rsid w:val="00453514"/>
    <w:rsid w:val="00453F18"/>
    <w:rsid w:val="00454289"/>
    <w:rsid w:val="00454DCF"/>
    <w:rsid w:val="004550BD"/>
    <w:rsid w:val="00455248"/>
    <w:rsid w:val="0045600B"/>
    <w:rsid w:val="004561B5"/>
    <w:rsid w:val="00456251"/>
    <w:rsid w:val="00456270"/>
    <w:rsid w:val="0045656D"/>
    <w:rsid w:val="00456CBE"/>
    <w:rsid w:val="00456D39"/>
    <w:rsid w:val="00457C6E"/>
    <w:rsid w:val="00460722"/>
    <w:rsid w:val="00461119"/>
    <w:rsid w:val="00461139"/>
    <w:rsid w:val="0046129B"/>
    <w:rsid w:val="004613ED"/>
    <w:rsid w:val="0046152A"/>
    <w:rsid w:val="00461642"/>
    <w:rsid w:val="00461885"/>
    <w:rsid w:val="00461EE0"/>
    <w:rsid w:val="004625F9"/>
    <w:rsid w:val="00462970"/>
    <w:rsid w:val="00462A7A"/>
    <w:rsid w:val="00462A98"/>
    <w:rsid w:val="004633C1"/>
    <w:rsid w:val="00464433"/>
    <w:rsid w:val="004648B8"/>
    <w:rsid w:val="00464B00"/>
    <w:rsid w:val="00464BAC"/>
    <w:rsid w:val="00464BF2"/>
    <w:rsid w:val="00464CBA"/>
    <w:rsid w:val="00465193"/>
    <w:rsid w:val="00465258"/>
    <w:rsid w:val="004653A1"/>
    <w:rsid w:val="0046552B"/>
    <w:rsid w:val="004655B7"/>
    <w:rsid w:val="00465BE4"/>
    <w:rsid w:val="00465BEE"/>
    <w:rsid w:val="00465F93"/>
    <w:rsid w:val="004661CA"/>
    <w:rsid w:val="00466223"/>
    <w:rsid w:val="0046642E"/>
    <w:rsid w:val="004664D3"/>
    <w:rsid w:val="00466578"/>
    <w:rsid w:val="00466E04"/>
    <w:rsid w:val="00466F4F"/>
    <w:rsid w:val="004677A5"/>
    <w:rsid w:val="00467C38"/>
    <w:rsid w:val="00467D5D"/>
    <w:rsid w:val="00467E46"/>
    <w:rsid w:val="00467F0A"/>
    <w:rsid w:val="00470444"/>
    <w:rsid w:val="004705D6"/>
    <w:rsid w:val="00470AC8"/>
    <w:rsid w:val="00470E45"/>
    <w:rsid w:val="00471087"/>
    <w:rsid w:val="004712A2"/>
    <w:rsid w:val="0047156B"/>
    <w:rsid w:val="00471A00"/>
    <w:rsid w:val="00471C79"/>
    <w:rsid w:val="00471DC9"/>
    <w:rsid w:val="00471EA6"/>
    <w:rsid w:val="00471F5D"/>
    <w:rsid w:val="00472011"/>
    <w:rsid w:val="0047202B"/>
    <w:rsid w:val="004725CF"/>
    <w:rsid w:val="00472BB2"/>
    <w:rsid w:val="00472CC1"/>
    <w:rsid w:val="00472CE7"/>
    <w:rsid w:val="004735EE"/>
    <w:rsid w:val="00473842"/>
    <w:rsid w:val="0047391B"/>
    <w:rsid w:val="0047402E"/>
    <w:rsid w:val="004745E7"/>
    <w:rsid w:val="00474AB7"/>
    <w:rsid w:val="00474B64"/>
    <w:rsid w:val="004759A1"/>
    <w:rsid w:val="00475CC9"/>
    <w:rsid w:val="00475DCD"/>
    <w:rsid w:val="00475DED"/>
    <w:rsid w:val="004760B1"/>
    <w:rsid w:val="00476D97"/>
    <w:rsid w:val="00477138"/>
    <w:rsid w:val="0047798B"/>
    <w:rsid w:val="00477A1A"/>
    <w:rsid w:val="00477C7D"/>
    <w:rsid w:val="00480284"/>
    <w:rsid w:val="0048031E"/>
    <w:rsid w:val="00480494"/>
    <w:rsid w:val="004806FA"/>
    <w:rsid w:val="00480709"/>
    <w:rsid w:val="00480DE6"/>
    <w:rsid w:val="00480EFB"/>
    <w:rsid w:val="00480F13"/>
    <w:rsid w:val="00481502"/>
    <w:rsid w:val="00481826"/>
    <w:rsid w:val="0048188C"/>
    <w:rsid w:val="00481ADA"/>
    <w:rsid w:val="00481B6B"/>
    <w:rsid w:val="00481DE9"/>
    <w:rsid w:val="00482153"/>
    <w:rsid w:val="004821CD"/>
    <w:rsid w:val="004823CD"/>
    <w:rsid w:val="0048283D"/>
    <w:rsid w:val="00482934"/>
    <w:rsid w:val="00482B78"/>
    <w:rsid w:val="00482DAC"/>
    <w:rsid w:val="004830E6"/>
    <w:rsid w:val="00483120"/>
    <w:rsid w:val="0048347F"/>
    <w:rsid w:val="00483F2A"/>
    <w:rsid w:val="00484690"/>
    <w:rsid w:val="004846F9"/>
    <w:rsid w:val="00484BF8"/>
    <w:rsid w:val="00484D0B"/>
    <w:rsid w:val="00484E5B"/>
    <w:rsid w:val="004850EE"/>
    <w:rsid w:val="004855EA"/>
    <w:rsid w:val="00485AA2"/>
    <w:rsid w:val="00485AD6"/>
    <w:rsid w:val="00485CF1"/>
    <w:rsid w:val="00485ED4"/>
    <w:rsid w:val="00485F7F"/>
    <w:rsid w:val="0048612A"/>
    <w:rsid w:val="0048666C"/>
    <w:rsid w:val="00486725"/>
    <w:rsid w:val="00486E3E"/>
    <w:rsid w:val="00487521"/>
    <w:rsid w:val="00487951"/>
    <w:rsid w:val="00487F3F"/>
    <w:rsid w:val="00490351"/>
    <w:rsid w:val="00490624"/>
    <w:rsid w:val="004906E4"/>
    <w:rsid w:val="00490820"/>
    <w:rsid w:val="00490BF1"/>
    <w:rsid w:val="004910CA"/>
    <w:rsid w:val="004911DD"/>
    <w:rsid w:val="00491409"/>
    <w:rsid w:val="00491E6B"/>
    <w:rsid w:val="00492496"/>
    <w:rsid w:val="0049273B"/>
    <w:rsid w:val="00493061"/>
    <w:rsid w:val="00493BA8"/>
    <w:rsid w:val="00493EEC"/>
    <w:rsid w:val="00493FE9"/>
    <w:rsid w:val="00494348"/>
    <w:rsid w:val="00494370"/>
    <w:rsid w:val="0049473E"/>
    <w:rsid w:val="00495BAF"/>
    <w:rsid w:val="00495D51"/>
    <w:rsid w:val="004960E1"/>
    <w:rsid w:val="0049688E"/>
    <w:rsid w:val="00497162"/>
    <w:rsid w:val="004973AE"/>
    <w:rsid w:val="00497E7B"/>
    <w:rsid w:val="004A03B5"/>
    <w:rsid w:val="004A0898"/>
    <w:rsid w:val="004A0B50"/>
    <w:rsid w:val="004A0B69"/>
    <w:rsid w:val="004A0D2E"/>
    <w:rsid w:val="004A0D46"/>
    <w:rsid w:val="004A0F6F"/>
    <w:rsid w:val="004A0FA8"/>
    <w:rsid w:val="004A10BF"/>
    <w:rsid w:val="004A140B"/>
    <w:rsid w:val="004A195A"/>
    <w:rsid w:val="004A1A67"/>
    <w:rsid w:val="004A229E"/>
    <w:rsid w:val="004A2683"/>
    <w:rsid w:val="004A276A"/>
    <w:rsid w:val="004A2982"/>
    <w:rsid w:val="004A2A45"/>
    <w:rsid w:val="004A2B1A"/>
    <w:rsid w:val="004A2E96"/>
    <w:rsid w:val="004A2EAA"/>
    <w:rsid w:val="004A339F"/>
    <w:rsid w:val="004A36A7"/>
    <w:rsid w:val="004A36E5"/>
    <w:rsid w:val="004A38AE"/>
    <w:rsid w:val="004A3FBE"/>
    <w:rsid w:val="004A4A7A"/>
    <w:rsid w:val="004A5300"/>
    <w:rsid w:val="004A5676"/>
    <w:rsid w:val="004A57EE"/>
    <w:rsid w:val="004A5F17"/>
    <w:rsid w:val="004A5F59"/>
    <w:rsid w:val="004A64E4"/>
    <w:rsid w:val="004A6A6B"/>
    <w:rsid w:val="004A6A7D"/>
    <w:rsid w:val="004A72BB"/>
    <w:rsid w:val="004A75DE"/>
    <w:rsid w:val="004A79A3"/>
    <w:rsid w:val="004A79AC"/>
    <w:rsid w:val="004A7B47"/>
    <w:rsid w:val="004A7B84"/>
    <w:rsid w:val="004B0297"/>
    <w:rsid w:val="004B0810"/>
    <w:rsid w:val="004B0C03"/>
    <w:rsid w:val="004B1E0F"/>
    <w:rsid w:val="004B2086"/>
    <w:rsid w:val="004B226C"/>
    <w:rsid w:val="004B2BE8"/>
    <w:rsid w:val="004B359E"/>
    <w:rsid w:val="004B3674"/>
    <w:rsid w:val="004B36E8"/>
    <w:rsid w:val="004B3CC6"/>
    <w:rsid w:val="004B4180"/>
    <w:rsid w:val="004B48B1"/>
    <w:rsid w:val="004B4B81"/>
    <w:rsid w:val="004B5194"/>
    <w:rsid w:val="004B57AF"/>
    <w:rsid w:val="004B5840"/>
    <w:rsid w:val="004B58A0"/>
    <w:rsid w:val="004B5B8D"/>
    <w:rsid w:val="004B681C"/>
    <w:rsid w:val="004B6BB8"/>
    <w:rsid w:val="004B6D09"/>
    <w:rsid w:val="004B6DD6"/>
    <w:rsid w:val="004B6F54"/>
    <w:rsid w:val="004B70B4"/>
    <w:rsid w:val="004B7ACF"/>
    <w:rsid w:val="004C02ED"/>
    <w:rsid w:val="004C067E"/>
    <w:rsid w:val="004C0883"/>
    <w:rsid w:val="004C08CA"/>
    <w:rsid w:val="004C0937"/>
    <w:rsid w:val="004C10B7"/>
    <w:rsid w:val="004C11EE"/>
    <w:rsid w:val="004C19CD"/>
    <w:rsid w:val="004C218D"/>
    <w:rsid w:val="004C2855"/>
    <w:rsid w:val="004C2963"/>
    <w:rsid w:val="004C29E3"/>
    <w:rsid w:val="004C2BB0"/>
    <w:rsid w:val="004C2C3B"/>
    <w:rsid w:val="004C2F7F"/>
    <w:rsid w:val="004C2FAC"/>
    <w:rsid w:val="004C30EA"/>
    <w:rsid w:val="004C331E"/>
    <w:rsid w:val="004C343F"/>
    <w:rsid w:val="004C3E0C"/>
    <w:rsid w:val="004C3F86"/>
    <w:rsid w:val="004C4356"/>
    <w:rsid w:val="004C44DC"/>
    <w:rsid w:val="004C455E"/>
    <w:rsid w:val="004C45B6"/>
    <w:rsid w:val="004C466D"/>
    <w:rsid w:val="004C4931"/>
    <w:rsid w:val="004C5026"/>
    <w:rsid w:val="004C521B"/>
    <w:rsid w:val="004C56AA"/>
    <w:rsid w:val="004C6184"/>
    <w:rsid w:val="004C61E4"/>
    <w:rsid w:val="004C6642"/>
    <w:rsid w:val="004C6871"/>
    <w:rsid w:val="004C73CA"/>
    <w:rsid w:val="004C7873"/>
    <w:rsid w:val="004C7B68"/>
    <w:rsid w:val="004C7B6E"/>
    <w:rsid w:val="004D01C2"/>
    <w:rsid w:val="004D051D"/>
    <w:rsid w:val="004D05C9"/>
    <w:rsid w:val="004D05E1"/>
    <w:rsid w:val="004D0991"/>
    <w:rsid w:val="004D0A3F"/>
    <w:rsid w:val="004D0D96"/>
    <w:rsid w:val="004D116E"/>
    <w:rsid w:val="004D12D9"/>
    <w:rsid w:val="004D142F"/>
    <w:rsid w:val="004D158E"/>
    <w:rsid w:val="004D18FB"/>
    <w:rsid w:val="004D196D"/>
    <w:rsid w:val="004D19CC"/>
    <w:rsid w:val="004D1A83"/>
    <w:rsid w:val="004D1B22"/>
    <w:rsid w:val="004D1C53"/>
    <w:rsid w:val="004D1E33"/>
    <w:rsid w:val="004D1F6E"/>
    <w:rsid w:val="004D2474"/>
    <w:rsid w:val="004D2638"/>
    <w:rsid w:val="004D28AB"/>
    <w:rsid w:val="004D2F54"/>
    <w:rsid w:val="004D3702"/>
    <w:rsid w:val="004D3EB1"/>
    <w:rsid w:val="004D3FA0"/>
    <w:rsid w:val="004D42BD"/>
    <w:rsid w:val="004D478A"/>
    <w:rsid w:val="004D47BF"/>
    <w:rsid w:val="004D4935"/>
    <w:rsid w:val="004D4A16"/>
    <w:rsid w:val="004D521E"/>
    <w:rsid w:val="004D5BD1"/>
    <w:rsid w:val="004D5D02"/>
    <w:rsid w:val="004D5DF6"/>
    <w:rsid w:val="004D6836"/>
    <w:rsid w:val="004D69E8"/>
    <w:rsid w:val="004D74A0"/>
    <w:rsid w:val="004D74E8"/>
    <w:rsid w:val="004D765F"/>
    <w:rsid w:val="004D7A58"/>
    <w:rsid w:val="004D7F6C"/>
    <w:rsid w:val="004E0114"/>
    <w:rsid w:val="004E0299"/>
    <w:rsid w:val="004E030B"/>
    <w:rsid w:val="004E043D"/>
    <w:rsid w:val="004E0503"/>
    <w:rsid w:val="004E0536"/>
    <w:rsid w:val="004E0B96"/>
    <w:rsid w:val="004E0CBC"/>
    <w:rsid w:val="004E2444"/>
    <w:rsid w:val="004E25EA"/>
    <w:rsid w:val="004E2859"/>
    <w:rsid w:val="004E2B41"/>
    <w:rsid w:val="004E2FA7"/>
    <w:rsid w:val="004E30CC"/>
    <w:rsid w:val="004E31B3"/>
    <w:rsid w:val="004E33C8"/>
    <w:rsid w:val="004E390B"/>
    <w:rsid w:val="004E3A1B"/>
    <w:rsid w:val="004E3D5B"/>
    <w:rsid w:val="004E424E"/>
    <w:rsid w:val="004E45DE"/>
    <w:rsid w:val="004E49B3"/>
    <w:rsid w:val="004E4A39"/>
    <w:rsid w:val="004E5A32"/>
    <w:rsid w:val="004E5D5D"/>
    <w:rsid w:val="004E662D"/>
    <w:rsid w:val="004E69A0"/>
    <w:rsid w:val="004E69B8"/>
    <w:rsid w:val="004E6C10"/>
    <w:rsid w:val="004E6CBE"/>
    <w:rsid w:val="004E70DA"/>
    <w:rsid w:val="004E7651"/>
    <w:rsid w:val="004E7C71"/>
    <w:rsid w:val="004F04EA"/>
    <w:rsid w:val="004F04F0"/>
    <w:rsid w:val="004F0B86"/>
    <w:rsid w:val="004F0BD5"/>
    <w:rsid w:val="004F1173"/>
    <w:rsid w:val="004F11F7"/>
    <w:rsid w:val="004F1AFE"/>
    <w:rsid w:val="004F1CFC"/>
    <w:rsid w:val="004F2C13"/>
    <w:rsid w:val="004F2E7A"/>
    <w:rsid w:val="004F2F31"/>
    <w:rsid w:val="004F2F6B"/>
    <w:rsid w:val="004F2FA3"/>
    <w:rsid w:val="004F35A7"/>
    <w:rsid w:val="004F3823"/>
    <w:rsid w:val="004F39B6"/>
    <w:rsid w:val="004F3CEB"/>
    <w:rsid w:val="004F3DDA"/>
    <w:rsid w:val="004F3FA9"/>
    <w:rsid w:val="004F473B"/>
    <w:rsid w:val="004F48FA"/>
    <w:rsid w:val="004F49C7"/>
    <w:rsid w:val="004F4D9A"/>
    <w:rsid w:val="004F4F58"/>
    <w:rsid w:val="004F5258"/>
    <w:rsid w:val="004F53F4"/>
    <w:rsid w:val="004F63BB"/>
    <w:rsid w:val="004F6AB4"/>
    <w:rsid w:val="004F6E44"/>
    <w:rsid w:val="004F7037"/>
    <w:rsid w:val="004F72DB"/>
    <w:rsid w:val="004F7310"/>
    <w:rsid w:val="004F78D7"/>
    <w:rsid w:val="004F7A27"/>
    <w:rsid w:val="004F7BB4"/>
    <w:rsid w:val="00500768"/>
    <w:rsid w:val="00500B5B"/>
    <w:rsid w:val="00500C77"/>
    <w:rsid w:val="00500D5C"/>
    <w:rsid w:val="00501090"/>
    <w:rsid w:val="00501373"/>
    <w:rsid w:val="00501565"/>
    <w:rsid w:val="005015EB"/>
    <w:rsid w:val="00502565"/>
    <w:rsid w:val="00502CEB"/>
    <w:rsid w:val="00502E9A"/>
    <w:rsid w:val="005033C8"/>
    <w:rsid w:val="005034CC"/>
    <w:rsid w:val="005035B5"/>
    <w:rsid w:val="00503A39"/>
    <w:rsid w:val="00503C23"/>
    <w:rsid w:val="00503F43"/>
    <w:rsid w:val="005049A9"/>
    <w:rsid w:val="005049D1"/>
    <w:rsid w:val="00504DC5"/>
    <w:rsid w:val="00505025"/>
    <w:rsid w:val="0050526C"/>
    <w:rsid w:val="005053F1"/>
    <w:rsid w:val="0050617B"/>
    <w:rsid w:val="00506248"/>
    <w:rsid w:val="00506504"/>
    <w:rsid w:val="00506A20"/>
    <w:rsid w:val="00506CC1"/>
    <w:rsid w:val="005072F1"/>
    <w:rsid w:val="0050744D"/>
    <w:rsid w:val="005076C6"/>
    <w:rsid w:val="00507CE0"/>
    <w:rsid w:val="00510045"/>
    <w:rsid w:val="0051090C"/>
    <w:rsid w:val="00510968"/>
    <w:rsid w:val="00510CCA"/>
    <w:rsid w:val="00510E01"/>
    <w:rsid w:val="005112D8"/>
    <w:rsid w:val="005118D4"/>
    <w:rsid w:val="00511A04"/>
    <w:rsid w:val="00511BC5"/>
    <w:rsid w:val="00512282"/>
    <w:rsid w:val="0051239F"/>
    <w:rsid w:val="00512DDB"/>
    <w:rsid w:val="00512FED"/>
    <w:rsid w:val="00513618"/>
    <w:rsid w:val="00513669"/>
    <w:rsid w:val="005137F5"/>
    <w:rsid w:val="00513D41"/>
    <w:rsid w:val="00514B48"/>
    <w:rsid w:val="00515810"/>
    <w:rsid w:val="00515915"/>
    <w:rsid w:val="00515E5C"/>
    <w:rsid w:val="00516DAB"/>
    <w:rsid w:val="00516E47"/>
    <w:rsid w:val="00516E5B"/>
    <w:rsid w:val="005170FF"/>
    <w:rsid w:val="005171A5"/>
    <w:rsid w:val="00517632"/>
    <w:rsid w:val="00517792"/>
    <w:rsid w:val="00517A12"/>
    <w:rsid w:val="00517D59"/>
    <w:rsid w:val="00517E4E"/>
    <w:rsid w:val="00517FB2"/>
    <w:rsid w:val="005200AE"/>
    <w:rsid w:val="00520135"/>
    <w:rsid w:val="0052030B"/>
    <w:rsid w:val="00520AAB"/>
    <w:rsid w:val="00520C2E"/>
    <w:rsid w:val="00520D60"/>
    <w:rsid w:val="00520DFC"/>
    <w:rsid w:val="00520E3D"/>
    <w:rsid w:val="00520ED1"/>
    <w:rsid w:val="0052138F"/>
    <w:rsid w:val="005215C3"/>
    <w:rsid w:val="0052176E"/>
    <w:rsid w:val="00521827"/>
    <w:rsid w:val="00521905"/>
    <w:rsid w:val="00521933"/>
    <w:rsid w:val="00521E1E"/>
    <w:rsid w:val="005227A5"/>
    <w:rsid w:val="00522BB3"/>
    <w:rsid w:val="00522C43"/>
    <w:rsid w:val="00522D22"/>
    <w:rsid w:val="00522D68"/>
    <w:rsid w:val="00522F35"/>
    <w:rsid w:val="00522FB2"/>
    <w:rsid w:val="00523102"/>
    <w:rsid w:val="00523A22"/>
    <w:rsid w:val="005240D9"/>
    <w:rsid w:val="00524AAF"/>
    <w:rsid w:val="005250BE"/>
    <w:rsid w:val="00526069"/>
    <w:rsid w:val="00526415"/>
    <w:rsid w:val="005266CA"/>
    <w:rsid w:val="005275AF"/>
    <w:rsid w:val="00527A8F"/>
    <w:rsid w:val="00527EC0"/>
    <w:rsid w:val="0053016E"/>
    <w:rsid w:val="005303EA"/>
    <w:rsid w:val="0053084D"/>
    <w:rsid w:val="00530B9F"/>
    <w:rsid w:val="00530CE8"/>
    <w:rsid w:val="00530E18"/>
    <w:rsid w:val="00531196"/>
    <w:rsid w:val="00531793"/>
    <w:rsid w:val="005319C4"/>
    <w:rsid w:val="00531F33"/>
    <w:rsid w:val="00532007"/>
    <w:rsid w:val="00532032"/>
    <w:rsid w:val="005321B6"/>
    <w:rsid w:val="005323BC"/>
    <w:rsid w:val="00532C28"/>
    <w:rsid w:val="00532F8A"/>
    <w:rsid w:val="00533049"/>
    <w:rsid w:val="0053391A"/>
    <w:rsid w:val="00533A4C"/>
    <w:rsid w:val="00533C28"/>
    <w:rsid w:val="00533D9A"/>
    <w:rsid w:val="00534921"/>
    <w:rsid w:val="0053496D"/>
    <w:rsid w:val="00534C7D"/>
    <w:rsid w:val="00535BAF"/>
    <w:rsid w:val="00535BD7"/>
    <w:rsid w:val="005365BA"/>
    <w:rsid w:val="00536919"/>
    <w:rsid w:val="0053712C"/>
    <w:rsid w:val="00537AF8"/>
    <w:rsid w:val="00537B2D"/>
    <w:rsid w:val="00537EB7"/>
    <w:rsid w:val="00540438"/>
    <w:rsid w:val="0054080D"/>
    <w:rsid w:val="00540AF3"/>
    <w:rsid w:val="00540B0B"/>
    <w:rsid w:val="00541A47"/>
    <w:rsid w:val="00541A72"/>
    <w:rsid w:val="0054218D"/>
    <w:rsid w:val="005427A5"/>
    <w:rsid w:val="005427D3"/>
    <w:rsid w:val="005432DF"/>
    <w:rsid w:val="005432F0"/>
    <w:rsid w:val="005432F4"/>
    <w:rsid w:val="005434C7"/>
    <w:rsid w:val="00544316"/>
    <w:rsid w:val="00544B13"/>
    <w:rsid w:val="00544E77"/>
    <w:rsid w:val="005457AC"/>
    <w:rsid w:val="00545951"/>
    <w:rsid w:val="00545D68"/>
    <w:rsid w:val="00545EE9"/>
    <w:rsid w:val="0054651A"/>
    <w:rsid w:val="0054667F"/>
    <w:rsid w:val="00546E7B"/>
    <w:rsid w:val="00546F3E"/>
    <w:rsid w:val="00546FB9"/>
    <w:rsid w:val="0054706F"/>
    <w:rsid w:val="00547258"/>
    <w:rsid w:val="005472AF"/>
    <w:rsid w:val="005473D4"/>
    <w:rsid w:val="005474CF"/>
    <w:rsid w:val="0054788C"/>
    <w:rsid w:val="00547CB2"/>
    <w:rsid w:val="00547FB6"/>
    <w:rsid w:val="00550108"/>
    <w:rsid w:val="005507C0"/>
    <w:rsid w:val="0055090F"/>
    <w:rsid w:val="00550F34"/>
    <w:rsid w:val="00551171"/>
    <w:rsid w:val="00551B37"/>
    <w:rsid w:val="0055212D"/>
    <w:rsid w:val="005528DF"/>
    <w:rsid w:val="00552C6E"/>
    <w:rsid w:val="00552E94"/>
    <w:rsid w:val="0055332F"/>
    <w:rsid w:val="0055376B"/>
    <w:rsid w:val="00553CBB"/>
    <w:rsid w:val="00553D3B"/>
    <w:rsid w:val="00554469"/>
    <w:rsid w:val="0055449D"/>
    <w:rsid w:val="00554A2A"/>
    <w:rsid w:val="00555108"/>
    <w:rsid w:val="00555EDF"/>
    <w:rsid w:val="00555F77"/>
    <w:rsid w:val="00556047"/>
    <w:rsid w:val="005563F9"/>
    <w:rsid w:val="005565D3"/>
    <w:rsid w:val="005569A0"/>
    <w:rsid w:val="00556F39"/>
    <w:rsid w:val="00557086"/>
    <w:rsid w:val="0055721C"/>
    <w:rsid w:val="005573A1"/>
    <w:rsid w:val="0055781A"/>
    <w:rsid w:val="00557977"/>
    <w:rsid w:val="00557B07"/>
    <w:rsid w:val="00557C8B"/>
    <w:rsid w:val="00557D59"/>
    <w:rsid w:val="00557EB3"/>
    <w:rsid w:val="00560059"/>
    <w:rsid w:val="005600C3"/>
    <w:rsid w:val="005604E2"/>
    <w:rsid w:val="005606A7"/>
    <w:rsid w:val="00560E52"/>
    <w:rsid w:val="00561060"/>
    <w:rsid w:val="0056117C"/>
    <w:rsid w:val="00561F59"/>
    <w:rsid w:val="005622B8"/>
    <w:rsid w:val="00562399"/>
    <w:rsid w:val="00562729"/>
    <w:rsid w:val="00562944"/>
    <w:rsid w:val="005629E6"/>
    <w:rsid w:val="005631FC"/>
    <w:rsid w:val="00563D3B"/>
    <w:rsid w:val="00564129"/>
    <w:rsid w:val="00564279"/>
    <w:rsid w:val="00564A00"/>
    <w:rsid w:val="0056509D"/>
    <w:rsid w:val="005650DE"/>
    <w:rsid w:val="005654C0"/>
    <w:rsid w:val="00565C0A"/>
    <w:rsid w:val="0056643C"/>
    <w:rsid w:val="005664D4"/>
    <w:rsid w:val="00566838"/>
    <w:rsid w:val="00566D21"/>
    <w:rsid w:val="00567E72"/>
    <w:rsid w:val="00570159"/>
    <w:rsid w:val="005707AF"/>
    <w:rsid w:val="00570ECB"/>
    <w:rsid w:val="00570F31"/>
    <w:rsid w:val="00571200"/>
    <w:rsid w:val="0057161B"/>
    <w:rsid w:val="005717B1"/>
    <w:rsid w:val="00571AAF"/>
    <w:rsid w:val="00571F66"/>
    <w:rsid w:val="0057213F"/>
    <w:rsid w:val="00572958"/>
    <w:rsid w:val="0057299C"/>
    <w:rsid w:val="005729CF"/>
    <w:rsid w:val="00572C18"/>
    <w:rsid w:val="005732A5"/>
    <w:rsid w:val="005734D5"/>
    <w:rsid w:val="00573E0B"/>
    <w:rsid w:val="00573FEB"/>
    <w:rsid w:val="0057405E"/>
    <w:rsid w:val="0057451E"/>
    <w:rsid w:val="00574611"/>
    <w:rsid w:val="00574A0F"/>
    <w:rsid w:val="00574A17"/>
    <w:rsid w:val="00574BC5"/>
    <w:rsid w:val="00575179"/>
    <w:rsid w:val="00575241"/>
    <w:rsid w:val="00575416"/>
    <w:rsid w:val="005754FE"/>
    <w:rsid w:val="00575EE3"/>
    <w:rsid w:val="00576237"/>
    <w:rsid w:val="00576E93"/>
    <w:rsid w:val="00577291"/>
    <w:rsid w:val="00577525"/>
    <w:rsid w:val="00577753"/>
    <w:rsid w:val="00577ACA"/>
    <w:rsid w:val="00577B93"/>
    <w:rsid w:val="00577E41"/>
    <w:rsid w:val="0058029F"/>
    <w:rsid w:val="0058078C"/>
    <w:rsid w:val="00580DF7"/>
    <w:rsid w:val="0058116B"/>
    <w:rsid w:val="00581969"/>
    <w:rsid w:val="00581A14"/>
    <w:rsid w:val="00581AAF"/>
    <w:rsid w:val="00581D27"/>
    <w:rsid w:val="00581FE4"/>
    <w:rsid w:val="00582328"/>
    <w:rsid w:val="005829D1"/>
    <w:rsid w:val="00582CB6"/>
    <w:rsid w:val="00582DEB"/>
    <w:rsid w:val="00583736"/>
    <w:rsid w:val="005837FA"/>
    <w:rsid w:val="00583C00"/>
    <w:rsid w:val="00583CF9"/>
    <w:rsid w:val="00584F57"/>
    <w:rsid w:val="00585198"/>
    <w:rsid w:val="00585792"/>
    <w:rsid w:val="00585884"/>
    <w:rsid w:val="005861B9"/>
    <w:rsid w:val="005864B3"/>
    <w:rsid w:val="005867B8"/>
    <w:rsid w:val="00586ABA"/>
    <w:rsid w:val="00586E5B"/>
    <w:rsid w:val="0058724E"/>
    <w:rsid w:val="00587319"/>
    <w:rsid w:val="0058753F"/>
    <w:rsid w:val="00587B8D"/>
    <w:rsid w:val="00587C97"/>
    <w:rsid w:val="00587D5A"/>
    <w:rsid w:val="00587DA3"/>
    <w:rsid w:val="0059012C"/>
    <w:rsid w:val="0059016C"/>
    <w:rsid w:val="00590188"/>
    <w:rsid w:val="0059063A"/>
    <w:rsid w:val="0059084B"/>
    <w:rsid w:val="00590891"/>
    <w:rsid w:val="00590C55"/>
    <w:rsid w:val="005910AB"/>
    <w:rsid w:val="0059192C"/>
    <w:rsid w:val="00591A8D"/>
    <w:rsid w:val="005921B5"/>
    <w:rsid w:val="005929F0"/>
    <w:rsid w:val="00592D70"/>
    <w:rsid w:val="005930FF"/>
    <w:rsid w:val="005932D8"/>
    <w:rsid w:val="0059334C"/>
    <w:rsid w:val="005935CE"/>
    <w:rsid w:val="005937ED"/>
    <w:rsid w:val="00593B7B"/>
    <w:rsid w:val="00594360"/>
    <w:rsid w:val="0059444F"/>
    <w:rsid w:val="00595340"/>
    <w:rsid w:val="00595AC6"/>
    <w:rsid w:val="005963F9"/>
    <w:rsid w:val="00596437"/>
    <w:rsid w:val="00596686"/>
    <w:rsid w:val="005967C0"/>
    <w:rsid w:val="005968FE"/>
    <w:rsid w:val="00596934"/>
    <w:rsid w:val="0059695A"/>
    <w:rsid w:val="00596E7D"/>
    <w:rsid w:val="00596E86"/>
    <w:rsid w:val="00596FD1"/>
    <w:rsid w:val="00597128"/>
    <w:rsid w:val="00597442"/>
    <w:rsid w:val="005977E5"/>
    <w:rsid w:val="00597C0E"/>
    <w:rsid w:val="00597F53"/>
    <w:rsid w:val="00597F95"/>
    <w:rsid w:val="005A0389"/>
    <w:rsid w:val="005A0990"/>
    <w:rsid w:val="005A1437"/>
    <w:rsid w:val="005A1511"/>
    <w:rsid w:val="005A162D"/>
    <w:rsid w:val="005A2674"/>
    <w:rsid w:val="005A27A4"/>
    <w:rsid w:val="005A31A0"/>
    <w:rsid w:val="005A32DD"/>
    <w:rsid w:val="005A33EA"/>
    <w:rsid w:val="005A356F"/>
    <w:rsid w:val="005A3ACE"/>
    <w:rsid w:val="005A3B66"/>
    <w:rsid w:val="005A3BC4"/>
    <w:rsid w:val="005A3F43"/>
    <w:rsid w:val="005A41E8"/>
    <w:rsid w:val="005A4225"/>
    <w:rsid w:val="005A45F1"/>
    <w:rsid w:val="005A468A"/>
    <w:rsid w:val="005A4B77"/>
    <w:rsid w:val="005A4CAF"/>
    <w:rsid w:val="005A4DAC"/>
    <w:rsid w:val="005A513B"/>
    <w:rsid w:val="005A5222"/>
    <w:rsid w:val="005A58B4"/>
    <w:rsid w:val="005A5AFC"/>
    <w:rsid w:val="005A6C13"/>
    <w:rsid w:val="005A6CAA"/>
    <w:rsid w:val="005A7402"/>
    <w:rsid w:val="005A777D"/>
    <w:rsid w:val="005B0722"/>
    <w:rsid w:val="005B0784"/>
    <w:rsid w:val="005B0D2C"/>
    <w:rsid w:val="005B0F57"/>
    <w:rsid w:val="005B10E7"/>
    <w:rsid w:val="005B125A"/>
    <w:rsid w:val="005B1578"/>
    <w:rsid w:val="005B16DD"/>
    <w:rsid w:val="005B17A9"/>
    <w:rsid w:val="005B194B"/>
    <w:rsid w:val="005B1B1E"/>
    <w:rsid w:val="005B2504"/>
    <w:rsid w:val="005B294D"/>
    <w:rsid w:val="005B3130"/>
    <w:rsid w:val="005B33F5"/>
    <w:rsid w:val="005B35AB"/>
    <w:rsid w:val="005B360D"/>
    <w:rsid w:val="005B38B1"/>
    <w:rsid w:val="005B3988"/>
    <w:rsid w:val="005B3C1A"/>
    <w:rsid w:val="005B3ED8"/>
    <w:rsid w:val="005B40EA"/>
    <w:rsid w:val="005B4286"/>
    <w:rsid w:val="005B459C"/>
    <w:rsid w:val="005B45C5"/>
    <w:rsid w:val="005B4701"/>
    <w:rsid w:val="005B4A00"/>
    <w:rsid w:val="005B5122"/>
    <w:rsid w:val="005B537B"/>
    <w:rsid w:val="005B55A7"/>
    <w:rsid w:val="005B5606"/>
    <w:rsid w:val="005B5840"/>
    <w:rsid w:val="005B5B41"/>
    <w:rsid w:val="005B5D6C"/>
    <w:rsid w:val="005B6585"/>
    <w:rsid w:val="005B677E"/>
    <w:rsid w:val="005B6F5D"/>
    <w:rsid w:val="005B762D"/>
    <w:rsid w:val="005B786A"/>
    <w:rsid w:val="005B78A4"/>
    <w:rsid w:val="005B7989"/>
    <w:rsid w:val="005B7A4A"/>
    <w:rsid w:val="005B7D30"/>
    <w:rsid w:val="005B7D56"/>
    <w:rsid w:val="005C0481"/>
    <w:rsid w:val="005C0601"/>
    <w:rsid w:val="005C0AA0"/>
    <w:rsid w:val="005C0AF7"/>
    <w:rsid w:val="005C0E8F"/>
    <w:rsid w:val="005C0F4F"/>
    <w:rsid w:val="005C1723"/>
    <w:rsid w:val="005C174C"/>
    <w:rsid w:val="005C1997"/>
    <w:rsid w:val="005C19B9"/>
    <w:rsid w:val="005C201C"/>
    <w:rsid w:val="005C2545"/>
    <w:rsid w:val="005C2688"/>
    <w:rsid w:val="005C2AAD"/>
    <w:rsid w:val="005C2B83"/>
    <w:rsid w:val="005C2BB6"/>
    <w:rsid w:val="005C2CD3"/>
    <w:rsid w:val="005C2D1A"/>
    <w:rsid w:val="005C322B"/>
    <w:rsid w:val="005C3298"/>
    <w:rsid w:val="005C4256"/>
    <w:rsid w:val="005C478E"/>
    <w:rsid w:val="005C4C72"/>
    <w:rsid w:val="005C4DA6"/>
    <w:rsid w:val="005C5019"/>
    <w:rsid w:val="005C52A1"/>
    <w:rsid w:val="005C55F6"/>
    <w:rsid w:val="005C56C2"/>
    <w:rsid w:val="005C57B1"/>
    <w:rsid w:val="005C5A58"/>
    <w:rsid w:val="005C5D0D"/>
    <w:rsid w:val="005C5DCD"/>
    <w:rsid w:val="005C5EF2"/>
    <w:rsid w:val="005C6272"/>
    <w:rsid w:val="005C6356"/>
    <w:rsid w:val="005C6524"/>
    <w:rsid w:val="005C6B86"/>
    <w:rsid w:val="005C6EBA"/>
    <w:rsid w:val="005C76C7"/>
    <w:rsid w:val="005C76E0"/>
    <w:rsid w:val="005D0CE0"/>
    <w:rsid w:val="005D0F71"/>
    <w:rsid w:val="005D1409"/>
    <w:rsid w:val="005D1A55"/>
    <w:rsid w:val="005D2750"/>
    <w:rsid w:val="005D28A4"/>
    <w:rsid w:val="005D2931"/>
    <w:rsid w:val="005D29A2"/>
    <w:rsid w:val="005D2AA2"/>
    <w:rsid w:val="005D2C18"/>
    <w:rsid w:val="005D2E2B"/>
    <w:rsid w:val="005D34D6"/>
    <w:rsid w:val="005D3953"/>
    <w:rsid w:val="005D3D8E"/>
    <w:rsid w:val="005D438D"/>
    <w:rsid w:val="005D4486"/>
    <w:rsid w:val="005D4595"/>
    <w:rsid w:val="005D4981"/>
    <w:rsid w:val="005D4ED9"/>
    <w:rsid w:val="005D557E"/>
    <w:rsid w:val="005D5C8B"/>
    <w:rsid w:val="005D5FD6"/>
    <w:rsid w:val="005D6CDE"/>
    <w:rsid w:val="005D706E"/>
    <w:rsid w:val="005D70B9"/>
    <w:rsid w:val="005D72AC"/>
    <w:rsid w:val="005D7A38"/>
    <w:rsid w:val="005D7DE5"/>
    <w:rsid w:val="005E00C2"/>
    <w:rsid w:val="005E03A0"/>
    <w:rsid w:val="005E0727"/>
    <w:rsid w:val="005E0793"/>
    <w:rsid w:val="005E0A1E"/>
    <w:rsid w:val="005E16AA"/>
    <w:rsid w:val="005E1B45"/>
    <w:rsid w:val="005E1DE1"/>
    <w:rsid w:val="005E23D9"/>
    <w:rsid w:val="005E23EA"/>
    <w:rsid w:val="005E250F"/>
    <w:rsid w:val="005E2BC0"/>
    <w:rsid w:val="005E43BC"/>
    <w:rsid w:val="005E4547"/>
    <w:rsid w:val="005E4642"/>
    <w:rsid w:val="005E4647"/>
    <w:rsid w:val="005E464B"/>
    <w:rsid w:val="005E4C17"/>
    <w:rsid w:val="005E4C2A"/>
    <w:rsid w:val="005E4E12"/>
    <w:rsid w:val="005E510E"/>
    <w:rsid w:val="005E54E3"/>
    <w:rsid w:val="005E5773"/>
    <w:rsid w:val="005E5862"/>
    <w:rsid w:val="005E58A7"/>
    <w:rsid w:val="005E61D7"/>
    <w:rsid w:val="005E64EF"/>
    <w:rsid w:val="005E693D"/>
    <w:rsid w:val="005E6B2A"/>
    <w:rsid w:val="005E703A"/>
    <w:rsid w:val="005E7266"/>
    <w:rsid w:val="005E7274"/>
    <w:rsid w:val="005E729E"/>
    <w:rsid w:val="005E7466"/>
    <w:rsid w:val="005E7519"/>
    <w:rsid w:val="005E7734"/>
    <w:rsid w:val="005E78D6"/>
    <w:rsid w:val="005E7A01"/>
    <w:rsid w:val="005E7B4F"/>
    <w:rsid w:val="005F0086"/>
    <w:rsid w:val="005F00A9"/>
    <w:rsid w:val="005F0984"/>
    <w:rsid w:val="005F106F"/>
    <w:rsid w:val="005F14E1"/>
    <w:rsid w:val="005F17FF"/>
    <w:rsid w:val="005F188E"/>
    <w:rsid w:val="005F27FC"/>
    <w:rsid w:val="005F285E"/>
    <w:rsid w:val="005F2DED"/>
    <w:rsid w:val="005F2E48"/>
    <w:rsid w:val="005F3158"/>
    <w:rsid w:val="005F3717"/>
    <w:rsid w:val="005F382B"/>
    <w:rsid w:val="005F3E86"/>
    <w:rsid w:val="005F4259"/>
    <w:rsid w:val="005F4330"/>
    <w:rsid w:val="005F4495"/>
    <w:rsid w:val="005F45C9"/>
    <w:rsid w:val="005F4892"/>
    <w:rsid w:val="005F4C7E"/>
    <w:rsid w:val="005F4D0A"/>
    <w:rsid w:val="005F53C4"/>
    <w:rsid w:val="005F5DDB"/>
    <w:rsid w:val="005F5E00"/>
    <w:rsid w:val="005F61CD"/>
    <w:rsid w:val="005F62ED"/>
    <w:rsid w:val="005F66A7"/>
    <w:rsid w:val="005F6DF6"/>
    <w:rsid w:val="005F6E60"/>
    <w:rsid w:val="005F7038"/>
    <w:rsid w:val="005F7668"/>
    <w:rsid w:val="006001D4"/>
    <w:rsid w:val="00600698"/>
    <w:rsid w:val="0060087D"/>
    <w:rsid w:val="00600CE4"/>
    <w:rsid w:val="00600E34"/>
    <w:rsid w:val="00601A61"/>
    <w:rsid w:val="00601BBB"/>
    <w:rsid w:val="00601E38"/>
    <w:rsid w:val="00601E80"/>
    <w:rsid w:val="00602095"/>
    <w:rsid w:val="006021B7"/>
    <w:rsid w:val="00602463"/>
    <w:rsid w:val="00602654"/>
    <w:rsid w:val="00602C00"/>
    <w:rsid w:val="00602F9D"/>
    <w:rsid w:val="00603102"/>
    <w:rsid w:val="00603902"/>
    <w:rsid w:val="00603A3E"/>
    <w:rsid w:val="00603A65"/>
    <w:rsid w:val="00603F19"/>
    <w:rsid w:val="006040AC"/>
    <w:rsid w:val="00604146"/>
    <w:rsid w:val="006048DC"/>
    <w:rsid w:val="00604A5E"/>
    <w:rsid w:val="00605452"/>
    <w:rsid w:val="00605A61"/>
    <w:rsid w:val="00606275"/>
    <w:rsid w:val="00606428"/>
    <w:rsid w:val="00606493"/>
    <w:rsid w:val="00606AD0"/>
    <w:rsid w:val="00606BA7"/>
    <w:rsid w:val="006072AA"/>
    <w:rsid w:val="00607560"/>
    <w:rsid w:val="0061071E"/>
    <w:rsid w:val="00610728"/>
    <w:rsid w:val="00610873"/>
    <w:rsid w:val="00610948"/>
    <w:rsid w:val="006113B6"/>
    <w:rsid w:val="0061156F"/>
    <w:rsid w:val="00611634"/>
    <w:rsid w:val="0061229C"/>
    <w:rsid w:val="00612512"/>
    <w:rsid w:val="0061277D"/>
    <w:rsid w:val="0061289D"/>
    <w:rsid w:val="00612C9B"/>
    <w:rsid w:val="00612DF9"/>
    <w:rsid w:val="006136CE"/>
    <w:rsid w:val="006141B5"/>
    <w:rsid w:val="006141D6"/>
    <w:rsid w:val="006152F1"/>
    <w:rsid w:val="006155DD"/>
    <w:rsid w:val="006155F6"/>
    <w:rsid w:val="006156CC"/>
    <w:rsid w:val="00615C6B"/>
    <w:rsid w:val="00615D73"/>
    <w:rsid w:val="00615F52"/>
    <w:rsid w:val="00615F86"/>
    <w:rsid w:val="00617417"/>
    <w:rsid w:val="0061758C"/>
    <w:rsid w:val="00617985"/>
    <w:rsid w:val="006179C5"/>
    <w:rsid w:val="00617A33"/>
    <w:rsid w:val="00617D94"/>
    <w:rsid w:val="00617F1B"/>
    <w:rsid w:val="00620341"/>
    <w:rsid w:val="0062085C"/>
    <w:rsid w:val="00620955"/>
    <w:rsid w:val="00620E8D"/>
    <w:rsid w:val="00621CA0"/>
    <w:rsid w:val="00621D39"/>
    <w:rsid w:val="00621F26"/>
    <w:rsid w:val="0062225A"/>
    <w:rsid w:val="00622466"/>
    <w:rsid w:val="00622DE7"/>
    <w:rsid w:val="00623115"/>
    <w:rsid w:val="006244B1"/>
    <w:rsid w:val="00624B93"/>
    <w:rsid w:val="00624D3E"/>
    <w:rsid w:val="006250B8"/>
    <w:rsid w:val="00625A0F"/>
    <w:rsid w:val="00625DB9"/>
    <w:rsid w:val="00626A42"/>
    <w:rsid w:val="00626BA6"/>
    <w:rsid w:val="0062761F"/>
    <w:rsid w:val="00627910"/>
    <w:rsid w:val="00627913"/>
    <w:rsid w:val="00627C7B"/>
    <w:rsid w:val="00627D37"/>
    <w:rsid w:val="00627D83"/>
    <w:rsid w:val="00627DA9"/>
    <w:rsid w:val="00627E26"/>
    <w:rsid w:val="00627F1B"/>
    <w:rsid w:val="006304F2"/>
    <w:rsid w:val="0063066B"/>
    <w:rsid w:val="00630A78"/>
    <w:rsid w:val="00630CCC"/>
    <w:rsid w:val="00630D6F"/>
    <w:rsid w:val="00631000"/>
    <w:rsid w:val="0063134C"/>
    <w:rsid w:val="006314A5"/>
    <w:rsid w:val="00631715"/>
    <w:rsid w:val="00631B03"/>
    <w:rsid w:val="00631BAE"/>
    <w:rsid w:val="00631D44"/>
    <w:rsid w:val="00631FEF"/>
    <w:rsid w:val="00632261"/>
    <w:rsid w:val="0063301F"/>
    <w:rsid w:val="006331C7"/>
    <w:rsid w:val="00633939"/>
    <w:rsid w:val="00633DDC"/>
    <w:rsid w:val="00634010"/>
    <w:rsid w:val="0063492D"/>
    <w:rsid w:val="00634B90"/>
    <w:rsid w:val="00634C60"/>
    <w:rsid w:val="00634F15"/>
    <w:rsid w:val="00635965"/>
    <w:rsid w:val="00635BD3"/>
    <w:rsid w:val="00635D6F"/>
    <w:rsid w:val="006361F4"/>
    <w:rsid w:val="006366C3"/>
    <w:rsid w:val="00636869"/>
    <w:rsid w:val="00636DD8"/>
    <w:rsid w:val="00636E66"/>
    <w:rsid w:val="00637173"/>
    <w:rsid w:val="00637207"/>
    <w:rsid w:val="006374D4"/>
    <w:rsid w:val="00637766"/>
    <w:rsid w:val="006378D3"/>
    <w:rsid w:val="00637C76"/>
    <w:rsid w:val="00637E0F"/>
    <w:rsid w:val="00637F4D"/>
    <w:rsid w:val="00640012"/>
    <w:rsid w:val="00640399"/>
    <w:rsid w:val="0064163C"/>
    <w:rsid w:val="00641B33"/>
    <w:rsid w:val="006426F2"/>
    <w:rsid w:val="0064271F"/>
    <w:rsid w:val="00642A1E"/>
    <w:rsid w:val="00643E7C"/>
    <w:rsid w:val="00643F0D"/>
    <w:rsid w:val="00644097"/>
    <w:rsid w:val="006440B2"/>
    <w:rsid w:val="00644380"/>
    <w:rsid w:val="00645069"/>
    <w:rsid w:val="00645189"/>
    <w:rsid w:val="0064598E"/>
    <w:rsid w:val="00645B13"/>
    <w:rsid w:val="00645DCC"/>
    <w:rsid w:val="00646066"/>
    <w:rsid w:val="006474F4"/>
    <w:rsid w:val="006476CA"/>
    <w:rsid w:val="006506EA"/>
    <w:rsid w:val="00650BD7"/>
    <w:rsid w:val="00650BF6"/>
    <w:rsid w:val="006510B8"/>
    <w:rsid w:val="00651289"/>
    <w:rsid w:val="00651313"/>
    <w:rsid w:val="00651367"/>
    <w:rsid w:val="0065137C"/>
    <w:rsid w:val="006513C5"/>
    <w:rsid w:val="0065165E"/>
    <w:rsid w:val="00651DDC"/>
    <w:rsid w:val="00651E4F"/>
    <w:rsid w:val="006521CF"/>
    <w:rsid w:val="0065301E"/>
    <w:rsid w:val="00653284"/>
    <w:rsid w:val="006532BF"/>
    <w:rsid w:val="006536D3"/>
    <w:rsid w:val="00653744"/>
    <w:rsid w:val="00653873"/>
    <w:rsid w:val="00653A2C"/>
    <w:rsid w:val="00653C66"/>
    <w:rsid w:val="00653D30"/>
    <w:rsid w:val="00653E35"/>
    <w:rsid w:val="00654A8B"/>
    <w:rsid w:val="00654BA6"/>
    <w:rsid w:val="00654C7E"/>
    <w:rsid w:val="006551B4"/>
    <w:rsid w:val="00655426"/>
    <w:rsid w:val="00655F3F"/>
    <w:rsid w:val="00656017"/>
    <w:rsid w:val="0065619B"/>
    <w:rsid w:val="006564E9"/>
    <w:rsid w:val="0065728B"/>
    <w:rsid w:val="00657294"/>
    <w:rsid w:val="006573FD"/>
    <w:rsid w:val="00657400"/>
    <w:rsid w:val="006579FB"/>
    <w:rsid w:val="00657A2D"/>
    <w:rsid w:val="00657B8D"/>
    <w:rsid w:val="00657F55"/>
    <w:rsid w:val="0066007E"/>
    <w:rsid w:val="0066066E"/>
    <w:rsid w:val="00660747"/>
    <w:rsid w:val="00660DC7"/>
    <w:rsid w:val="00660E53"/>
    <w:rsid w:val="0066158D"/>
    <w:rsid w:val="006615C7"/>
    <w:rsid w:val="00661609"/>
    <w:rsid w:val="00661CFD"/>
    <w:rsid w:val="00661F0C"/>
    <w:rsid w:val="006626AF"/>
    <w:rsid w:val="00662A02"/>
    <w:rsid w:val="00662BB5"/>
    <w:rsid w:val="00662F2D"/>
    <w:rsid w:val="0066372A"/>
    <w:rsid w:val="00663C4E"/>
    <w:rsid w:val="00663FB5"/>
    <w:rsid w:val="0066410D"/>
    <w:rsid w:val="006642C8"/>
    <w:rsid w:val="00664481"/>
    <w:rsid w:val="006652F1"/>
    <w:rsid w:val="00665BD5"/>
    <w:rsid w:val="00665E7C"/>
    <w:rsid w:val="00666276"/>
    <w:rsid w:val="00666935"/>
    <w:rsid w:val="006669C5"/>
    <w:rsid w:val="00666AD6"/>
    <w:rsid w:val="00666C58"/>
    <w:rsid w:val="0066727C"/>
    <w:rsid w:val="0066747C"/>
    <w:rsid w:val="00667662"/>
    <w:rsid w:val="00670072"/>
    <w:rsid w:val="00670169"/>
    <w:rsid w:val="0067024C"/>
    <w:rsid w:val="0067030A"/>
    <w:rsid w:val="00670438"/>
    <w:rsid w:val="00670838"/>
    <w:rsid w:val="0067139B"/>
    <w:rsid w:val="006715D8"/>
    <w:rsid w:val="0067170B"/>
    <w:rsid w:val="006718EF"/>
    <w:rsid w:val="00671F09"/>
    <w:rsid w:val="00672330"/>
    <w:rsid w:val="00672643"/>
    <w:rsid w:val="00672D9A"/>
    <w:rsid w:val="00673141"/>
    <w:rsid w:val="006737C8"/>
    <w:rsid w:val="00673A47"/>
    <w:rsid w:val="00673AF0"/>
    <w:rsid w:val="00673E82"/>
    <w:rsid w:val="00674334"/>
    <w:rsid w:val="00674633"/>
    <w:rsid w:val="00674730"/>
    <w:rsid w:val="00674983"/>
    <w:rsid w:val="00674CDE"/>
    <w:rsid w:val="00674DC6"/>
    <w:rsid w:val="0067536C"/>
    <w:rsid w:val="0067542F"/>
    <w:rsid w:val="0067588F"/>
    <w:rsid w:val="00675C8F"/>
    <w:rsid w:val="0067606B"/>
    <w:rsid w:val="006763EF"/>
    <w:rsid w:val="0067662C"/>
    <w:rsid w:val="006766F8"/>
    <w:rsid w:val="0067693A"/>
    <w:rsid w:val="00676982"/>
    <w:rsid w:val="006769E0"/>
    <w:rsid w:val="00676BE4"/>
    <w:rsid w:val="00676D9D"/>
    <w:rsid w:val="006776B0"/>
    <w:rsid w:val="00677896"/>
    <w:rsid w:val="006778A2"/>
    <w:rsid w:val="00677C9B"/>
    <w:rsid w:val="0068049D"/>
    <w:rsid w:val="006807C8"/>
    <w:rsid w:val="00680EE0"/>
    <w:rsid w:val="006815CF"/>
    <w:rsid w:val="006817C9"/>
    <w:rsid w:val="00682544"/>
    <w:rsid w:val="0068294E"/>
    <w:rsid w:val="00682A24"/>
    <w:rsid w:val="00682A48"/>
    <w:rsid w:val="00682B0F"/>
    <w:rsid w:val="00682EE0"/>
    <w:rsid w:val="006836CC"/>
    <w:rsid w:val="006836E2"/>
    <w:rsid w:val="00683869"/>
    <w:rsid w:val="00683CDE"/>
    <w:rsid w:val="00683FEA"/>
    <w:rsid w:val="0068426B"/>
    <w:rsid w:val="00684291"/>
    <w:rsid w:val="006845A7"/>
    <w:rsid w:val="00684642"/>
    <w:rsid w:val="00684BD7"/>
    <w:rsid w:val="00685002"/>
    <w:rsid w:val="006852FE"/>
    <w:rsid w:val="00685444"/>
    <w:rsid w:val="00685725"/>
    <w:rsid w:val="00685B00"/>
    <w:rsid w:val="00685B8F"/>
    <w:rsid w:val="00685C82"/>
    <w:rsid w:val="00685EB5"/>
    <w:rsid w:val="0068628F"/>
    <w:rsid w:val="0068633C"/>
    <w:rsid w:val="006865F0"/>
    <w:rsid w:val="0068669B"/>
    <w:rsid w:val="0068793D"/>
    <w:rsid w:val="00687A27"/>
    <w:rsid w:val="00687AB4"/>
    <w:rsid w:val="00687E1C"/>
    <w:rsid w:val="00687F1A"/>
    <w:rsid w:val="00690435"/>
    <w:rsid w:val="006905A4"/>
    <w:rsid w:val="00691761"/>
    <w:rsid w:val="006921D8"/>
    <w:rsid w:val="006928F4"/>
    <w:rsid w:val="00693E35"/>
    <w:rsid w:val="00693E9F"/>
    <w:rsid w:val="006941D4"/>
    <w:rsid w:val="006943E6"/>
    <w:rsid w:val="006947AF"/>
    <w:rsid w:val="00694B77"/>
    <w:rsid w:val="0069555C"/>
    <w:rsid w:val="0069563B"/>
    <w:rsid w:val="0069563C"/>
    <w:rsid w:val="00695900"/>
    <w:rsid w:val="00695D05"/>
    <w:rsid w:val="00695D08"/>
    <w:rsid w:val="00695EAA"/>
    <w:rsid w:val="00695F87"/>
    <w:rsid w:val="006960F2"/>
    <w:rsid w:val="00696195"/>
    <w:rsid w:val="00696A00"/>
    <w:rsid w:val="00696F0F"/>
    <w:rsid w:val="0069751C"/>
    <w:rsid w:val="00697A5E"/>
    <w:rsid w:val="00697FE3"/>
    <w:rsid w:val="006A0094"/>
    <w:rsid w:val="006A06CA"/>
    <w:rsid w:val="006A0942"/>
    <w:rsid w:val="006A0AB9"/>
    <w:rsid w:val="006A14CC"/>
    <w:rsid w:val="006A1804"/>
    <w:rsid w:val="006A183F"/>
    <w:rsid w:val="006A1945"/>
    <w:rsid w:val="006A1B0E"/>
    <w:rsid w:val="006A1B37"/>
    <w:rsid w:val="006A1B7A"/>
    <w:rsid w:val="006A2695"/>
    <w:rsid w:val="006A270E"/>
    <w:rsid w:val="006A2A2F"/>
    <w:rsid w:val="006A2C0B"/>
    <w:rsid w:val="006A2F21"/>
    <w:rsid w:val="006A2F74"/>
    <w:rsid w:val="006A3427"/>
    <w:rsid w:val="006A3AD9"/>
    <w:rsid w:val="006A3ED8"/>
    <w:rsid w:val="006A4AD9"/>
    <w:rsid w:val="006A5253"/>
    <w:rsid w:val="006A556E"/>
    <w:rsid w:val="006A61DB"/>
    <w:rsid w:val="006A68A1"/>
    <w:rsid w:val="006A708F"/>
    <w:rsid w:val="006A7A7C"/>
    <w:rsid w:val="006B0307"/>
    <w:rsid w:val="006B0EEF"/>
    <w:rsid w:val="006B105C"/>
    <w:rsid w:val="006B170D"/>
    <w:rsid w:val="006B1C94"/>
    <w:rsid w:val="006B1F70"/>
    <w:rsid w:val="006B2232"/>
    <w:rsid w:val="006B2356"/>
    <w:rsid w:val="006B240B"/>
    <w:rsid w:val="006B27DE"/>
    <w:rsid w:val="006B29EC"/>
    <w:rsid w:val="006B2F26"/>
    <w:rsid w:val="006B31FD"/>
    <w:rsid w:val="006B34D7"/>
    <w:rsid w:val="006B3754"/>
    <w:rsid w:val="006B377C"/>
    <w:rsid w:val="006B3AE2"/>
    <w:rsid w:val="006B3B4D"/>
    <w:rsid w:val="006B3B4E"/>
    <w:rsid w:val="006B3E7C"/>
    <w:rsid w:val="006B3E81"/>
    <w:rsid w:val="006B3F72"/>
    <w:rsid w:val="006B496E"/>
    <w:rsid w:val="006B4A55"/>
    <w:rsid w:val="006B4B5F"/>
    <w:rsid w:val="006B4C71"/>
    <w:rsid w:val="006B4F57"/>
    <w:rsid w:val="006B5383"/>
    <w:rsid w:val="006B6306"/>
    <w:rsid w:val="006B640E"/>
    <w:rsid w:val="006B6ACF"/>
    <w:rsid w:val="006B6C26"/>
    <w:rsid w:val="006B6F47"/>
    <w:rsid w:val="006B70AE"/>
    <w:rsid w:val="006B7166"/>
    <w:rsid w:val="006B7560"/>
    <w:rsid w:val="006B7898"/>
    <w:rsid w:val="006B7967"/>
    <w:rsid w:val="006C0113"/>
    <w:rsid w:val="006C01F9"/>
    <w:rsid w:val="006C0369"/>
    <w:rsid w:val="006C05E7"/>
    <w:rsid w:val="006C0B2E"/>
    <w:rsid w:val="006C0B66"/>
    <w:rsid w:val="006C0EDD"/>
    <w:rsid w:val="006C19BE"/>
    <w:rsid w:val="006C1C84"/>
    <w:rsid w:val="006C1F19"/>
    <w:rsid w:val="006C1FCC"/>
    <w:rsid w:val="006C2077"/>
    <w:rsid w:val="006C21ED"/>
    <w:rsid w:val="006C231B"/>
    <w:rsid w:val="006C2465"/>
    <w:rsid w:val="006C2670"/>
    <w:rsid w:val="006C2A15"/>
    <w:rsid w:val="006C37EB"/>
    <w:rsid w:val="006C389D"/>
    <w:rsid w:val="006C3945"/>
    <w:rsid w:val="006C3C42"/>
    <w:rsid w:val="006C3D5A"/>
    <w:rsid w:val="006C3F17"/>
    <w:rsid w:val="006C3F9D"/>
    <w:rsid w:val="006C47A5"/>
    <w:rsid w:val="006C4F56"/>
    <w:rsid w:val="006C5741"/>
    <w:rsid w:val="006C5958"/>
    <w:rsid w:val="006C5AB6"/>
    <w:rsid w:val="006C5CB9"/>
    <w:rsid w:val="006C76C0"/>
    <w:rsid w:val="006C772C"/>
    <w:rsid w:val="006C7827"/>
    <w:rsid w:val="006C7877"/>
    <w:rsid w:val="006D01AF"/>
    <w:rsid w:val="006D030B"/>
    <w:rsid w:val="006D03D2"/>
    <w:rsid w:val="006D0518"/>
    <w:rsid w:val="006D061B"/>
    <w:rsid w:val="006D0C4B"/>
    <w:rsid w:val="006D1067"/>
    <w:rsid w:val="006D13D7"/>
    <w:rsid w:val="006D1512"/>
    <w:rsid w:val="006D17AE"/>
    <w:rsid w:val="006D1FA4"/>
    <w:rsid w:val="006D22A0"/>
    <w:rsid w:val="006D23EA"/>
    <w:rsid w:val="006D25B9"/>
    <w:rsid w:val="006D25CE"/>
    <w:rsid w:val="006D2775"/>
    <w:rsid w:val="006D2F99"/>
    <w:rsid w:val="006D3089"/>
    <w:rsid w:val="006D32CA"/>
    <w:rsid w:val="006D32E8"/>
    <w:rsid w:val="006D376F"/>
    <w:rsid w:val="006D3AA0"/>
    <w:rsid w:val="006D3C2D"/>
    <w:rsid w:val="006D3C72"/>
    <w:rsid w:val="006D3DF5"/>
    <w:rsid w:val="006D3DF8"/>
    <w:rsid w:val="006D3ED1"/>
    <w:rsid w:val="006D4582"/>
    <w:rsid w:val="006D48FB"/>
    <w:rsid w:val="006D4F5F"/>
    <w:rsid w:val="006D5133"/>
    <w:rsid w:val="006D5174"/>
    <w:rsid w:val="006D5691"/>
    <w:rsid w:val="006D5741"/>
    <w:rsid w:val="006D5D49"/>
    <w:rsid w:val="006D5DA4"/>
    <w:rsid w:val="006D6303"/>
    <w:rsid w:val="006D6464"/>
    <w:rsid w:val="006D6556"/>
    <w:rsid w:val="006D6612"/>
    <w:rsid w:val="006D67E7"/>
    <w:rsid w:val="006D6AB4"/>
    <w:rsid w:val="006D6D32"/>
    <w:rsid w:val="006D6F1A"/>
    <w:rsid w:val="006D7274"/>
    <w:rsid w:val="006D7332"/>
    <w:rsid w:val="006D7415"/>
    <w:rsid w:val="006D745C"/>
    <w:rsid w:val="006D7910"/>
    <w:rsid w:val="006D7E58"/>
    <w:rsid w:val="006E023B"/>
    <w:rsid w:val="006E0758"/>
    <w:rsid w:val="006E089F"/>
    <w:rsid w:val="006E1138"/>
    <w:rsid w:val="006E12C5"/>
    <w:rsid w:val="006E1C60"/>
    <w:rsid w:val="006E2023"/>
    <w:rsid w:val="006E21E7"/>
    <w:rsid w:val="006E23B6"/>
    <w:rsid w:val="006E2478"/>
    <w:rsid w:val="006E264A"/>
    <w:rsid w:val="006E288C"/>
    <w:rsid w:val="006E2A0D"/>
    <w:rsid w:val="006E3574"/>
    <w:rsid w:val="006E3615"/>
    <w:rsid w:val="006E3A01"/>
    <w:rsid w:val="006E3A28"/>
    <w:rsid w:val="006E3C77"/>
    <w:rsid w:val="006E42E5"/>
    <w:rsid w:val="006E4966"/>
    <w:rsid w:val="006E4E4B"/>
    <w:rsid w:val="006E51EB"/>
    <w:rsid w:val="006E52B5"/>
    <w:rsid w:val="006E535D"/>
    <w:rsid w:val="006E5C1C"/>
    <w:rsid w:val="006E5C39"/>
    <w:rsid w:val="006E5CA0"/>
    <w:rsid w:val="006E66A2"/>
    <w:rsid w:val="006E695B"/>
    <w:rsid w:val="006E6B04"/>
    <w:rsid w:val="006E7356"/>
    <w:rsid w:val="006E754B"/>
    <w:rsid w:val="006E7928"/>
    <w:rsid w:val="006F03F0"/>
    <w:rsid w:val="006F070A"/>
    <w:rsid w:val="006F07AB"/>
    <w:rsid w:val="006F1391"/>
    <w:rsid w:val="006F151F"/>
    <w:rsid w:val="006F1B26"/>
    <w:rsid w:val="006F1BB5"/>
    <w:rsid w:val="006F2113"/>
    <w:rsid w:val="006F2D75"/>
    <w:rsid w:val="006F30BF"/>
    <w:rsid w:val="006F3158"/>
    <w:rsid w:val="006F3442"/>
    <w:rsid w:val="006F347C"/>
    <w:rsid w:val="006F36AC"/>
    <w:rsid w:val="006F3878"/>
    <w:rsid w:val="006F3ABC"/>
    <w:rsid w:val="006F3E3E"/>
    <w:rsid w:val="006F3F05"/>
    <w:rsid w:val="006F43DA"/>
    <w:rsid w:val="006F46DF"/>
    <w:rsid w:val="006F4846"/>
    <w:rsid w:val="006F4973"/>
    <w:rsid w:val="006F4C57"/>
    <w:rsid w:val="006F53D2"/>
    <w:rsid w:val="006F5506"/>
    <w:rsid w:val="006F5CAB"/>
    <w:rsid w:val="006F5D5C"/>
    <w:rsid w:val="006F5D80"/>
    <w:rsid w:val="006F5E33"/>
    <w:rsid w:val="006F6445"/>
    <w:rsid w:val="006F6529"/>
    <w:rsid w:val="006F66B2"/>
    <w:rsid w:val="006F6773"/>
    <w:rsid w:val="006F6959"/>
    <w:rsid w:val="006F6D0F"/>
    <w:rsid w:val="006F6EEE"/>
    <w:rsid w:val="006F7074"/>
    <w:rsid w:val="006F707F"/>
    <w:rsid w:val="006F7397"/>
    <w:rsid w:val="006F7456"/>
    <w:rsid w:val="006F74C7"/>
    <w:rsid w:val="006F7A9C"/>
    <w:rsid w:val="007007B6"/>
    <w:rsid w:val="00700829"/>
    <w:rsid w:val="00701C8E"/>
    <w:rsid w:val="00701D6F"/>
    <w:rsid w:val="00701F4D"/>
    <w:rsid w:val="00702173"/>
    <w:rsid w:val="007029D8"/>
    <w:rsid w:val="00702A9F"/>
    <w:rsid w:val="00702BDE"/>
    <w:rsid w:val="00702EE4"/>
    <w:rsid w:val="00703280"/>
    <w:rsid w:val="00703582"/>
    <w:rsid w:val="0070380A"/>
    <w:rsid w:val="00703952"/>
    <w:rsid w:val="00703B96"/>
    <w:rsid w:val="00703F07"/>
    <w:rsid w:val="007043E8"/>
    <w:rsid w:val="007044D9"/>
    <w:rsid w:val="007047AA"/>
    <w:rsid w:val="007049B2"/>
    <w:rsid w:val="007049B7"/>
    <w:rsid w:val="007049DF"/>
    <w:rsid w:val="00704C79"/>
    <w:rsid w:val="0070508F"/>
    <w:rsid w:val="00705117"/>
    <w:rsid w:val="0070527A"/>
    <w:rsid w:val="00705480"/>
    <w:rsid w:val="0070562A"/>
    <w:rsid w:val="00705BD2"/>
    <w:rsid w:val="00705CF9"/>
    <w:rsid w:val="00705EFC"/>
    <w:rsid w:val="0070636F"/>
    <w:rsid w:val="007066EB"/>
    <w:rsid w:val="00706900"/>
    <w:rsid w:val="00706E1D"/>
    <w:rsid w:val="00706FAA"/>
    <w:rsid w:val="00707617"/>
    <w:rsid w:val="007076E9"/>
    <w:rsid w:val="0070773F"/>
    <w:rsid w:val="00707754"/>
    <w:rsid w:val="007077B5"/>
    <w:rsid w:val="00707876"/>
    <w:rsid w:val="00707AED"/>
    <w:rsid w:val="00710772"/>
    <w:rsid w:val="007108B1"/>
    <w:rsid w:val="00710AA6"/>
    <w:rsid w:val="00710CE7"/>
    <w:rsid w:val="0071101F"/>
    <w:rsid w:val="0071119A"/>
    <w:rsid w:val="00711215"/>
    <w:rsid w:val="00711316"/>
    <w:rsid w:val="007118A4"/>
    <w:rsid w:val="00712066"/>
    <w:rsid w:val="0071211A"/>
    <w:rsid w:val="00712160"/>
    <w:rsid w:val="007122B4"/>
    <w:rsid w:val="00712F07"/>
    <w:rsid w:val="007132DF"/>
    <w:rsid w:val="007134E1"/>
    <w:rsid w:val="007136E4"/>
    <w:rsid w:val="007139BC"/>
    <w:rsid w:val="00713AF9"/>
    <w:rsid w:val="00713BFC"/>
    <w:rsid w:val="00713C50"/>
    <w:rsid w:val="00713D63"/>
    <w:rsid w:val="00713FBD"/>
    <w:rsid w:val="0071407D"/>
    <w:rsid w:val="00714304"/>
    <w:rsid w:val="00714CB7"/>
    <w:rsid w:val="0071520C"/>
    <w:rsid w:val="00715475"/>
    <w:rsid w:val="00715D75"/>
    <w:rsid w:val="00715D8E"/>
    <w:rsid w:val="00715F3D"/>
    <w:rsid w:val="00715FBB"/>
    <w:rsid w:val="007164D9"/>
    <w:rsid w:val="007168CB"/>
    <w:rsid w:val="007169A9"/>
    <w:rsid w:val="00716A80"/>
    <w:rsid w:val="00716C88"/>
    <w:rsid w:val="00716CD8"/>
    <w:rsid w:val="0071734D"/>
    <w:rsid w:val="00717E4A"/>
    <w:rsid w:val="00717E8E"/>
    <w:rsid w:val="007201C9"/>
    <w:rsid w:val="00720422"/>
    <w:rsid w:val="00720458"/>
    <w:rsid w:val="007206D2"/>
    <w:rsid w:val="00720913"/>
    <w:rsid w:val="007209C6"/>
    <w:rsid w:val="00721037"/>
    <w:rsid w:val="00721067"/>
    <w:rsid w:val="00721152"/>
    <w:rsid w:val="007214FE"/>
    <w:rsid w:val="00721723"/>
    <w:rsid w:val="0072199C"/>
    <w:rsid w:val="00721E6C"/>
    <w:rsid w:val="00721E8C"/>
    <w:rsid w:val="00722057"/>
    <w:rsid w:val="007220EE"/>
    <w:rsid w:val="0072260F"/>
    <w:rsid w:val="007226F2"/>
    <w:rsid w:val="00722FA0"/>
    <w:rsid w:val="007232B2"/>
    <w:rsid w:val="00723619"/>
    <w:rsid w:val="00723937"/>
    <w:rsid w:val="0072440E"/>
    <w:rsid w:val="00724952"/>
    <w:rsid w:val="00724ADC"/>
    <w:rsid w:val="00724BCB"/>
    <w:rsid w:val="00724D28"/>
    <w:rsid w:val="00725188"/>
    <w:rsid w:val="007251AE"/>
    <w:rsid w:val="0072560E"/>
    <w:rsid w:val="0072561A"/>
    <w:rsid w:val="00725720"/>
    <w:rsid w:val="00725B26"/>
    <w:rsid w:val="00726220"/>
    <w:rsid w:val="007266DA"/>
    <w:rsid w:val="00726D3A"/>
    <w:rsid w:val="007272AD"/>
    <w:rsid w:val="007276ED"/>
    <w:rsid w:val="007278F3"/>
    <w:rsid w:val="00727C3E"/>
    <w:rsid w:val="00727C9C"/>
    <w:rsid w:val="00727E1A"/>
    <w:rsid w:val="00727E20"/>
    <w:rsid w:val="00730323"/>
    <w:rsid w:val="0073048F"/>
    <w:rsid w:val="007307C2"/>
    <w:rsid w:val="00730B4D"/>
    <w:rsid w:val="00730C99"/>
    <w:rsid w:val="00731227"/>
    <w:rsid w:val="00731A3B"/>
    <w:rsid w:val="00731DBF"/>
    <w:rsid w:val="00732124"/>
    <w:rsid w:val="007321CF"/>
    <w:rsid w:val="00732222"/>
    <w:rsid w:val="00732243"/>
    <w:rsid w:val="00732268"/>
    <w:rsid w:val="007324D4"/>
    <w:rsid w:val="0073260A"/>
    <w:rsid w:val="00732C20"/>
    <w:rsid w:val="0073350B"/>
    <w:rsid w:val="00733BE9"/>
    <w:rsid w:val="00733C2E"/>
    <w:rsid w:val="0073453D"/>
    <w:rsid w:val="007345DF"/>
    <w:rsid w:val="00734803"/>
    <w:rsid w:val="007349A7"/>
    <w:rsid w:val="00734A8D"/>
    <w:rsid w:val="00734B3C"/>
    <w:rsid w:val="00734DB0"/>
    <w:rsid w:val="00734EB0"/>
    <w:rsid w:val="0073540A"/>
    <w:rsid w:val="0073586A"/>
    <w:rsid w:val="00735AD5"/>
    <w:rsid w:val="00735FA2"/>
    <w:rsid w:val="00736188"/>
    <w:rsid w:val="00736215"/>
    <w:rsid w:val="007362B4"/>
    <w:rsid w:val="0073669A"/>
    <w:rsid w:val="00736F65"/>
    <w:rsid w:val="00737146"/>
    <w:rsid w:val="007371C5"/>
    <w:rsid w:val="007371F5"/>
    <w:rsid w:val="00737B51"/>
    <w:rsid w:val="00737BAD"/>
    <w:rsid w:val="00737CD1"/>
    <w:rsid w:val="0074001C"/>
    <w:rsid w:val="0074035E"/>
    <w:rsid w:val="007408BD"/>
    <w:rsid w:val="0074091C"/>
    <w:rsid w:val="00740BB7"/>
    <w:rsid w:val="00741318"/>
    <w:rsid w:val="0074136C"/>
    <w:rsid w:val="00741486"/>
    <w:rsid w:val="0074161F"/>
    <w:rsid w:val="0074262E"/>
    <w:rsid w:val="00742C89"/>
    <w:rsid w:val="00743106"/>
    <w:rsid w:val="007432D3"/>
    <w:rsid w:val="007432E4"/>
    <w:rsid w:val="007436C9"/>
    <w:rsid w:val="00743970"/>
    <w:rsid w:val="00743992"/>
    <w:rsid w:val="00743F35"/>
    <w:rsid w:val="0074414F"/>
    <w:rsid w:val="007444F0"/>
    <w:rsid w:val="00744503"/>
    <w:rsid w:val="00744A55"/>
    <w:rsid w:val="00744F2E"/>
    <w:rsid w:val="00745AD0"/>
    <w:rsid w:val="00745F93"/>
    <w:rsid w:val="00746202"/>
    <w:rsid w:val="00746218"/>
    <w:rsid w:val="007464D0"/>
    <w:rsid w:val="007467FD"/>
    <w:rsid w:val="00746D72"/>
    <w:rsid w:val="00747354"/>
    <w:rsid w:val="0074764C"/>
    <w:rsid w:val="007477AC"/>
    <w:rsid w:val="0074786B"/>
    <w:rsid w:val="00747D1F"/>
    <w:rsid w:val="00747EB5"/>
    <w:rsid w:val="007501BE"/>
    <w:rsid w:val="00750496"/>
    <w:rsid w:val="0075069D"/>
    <w:rsid w:val="007508BE"/>
    <w:rsid w:val="00750CE4"/>
    <w:rsid w:val="00750EC8"/>
    <w:rsid w:val="007512BD"/>
    <w:rsid w:val="00751825"/>
    <w:rsid w:val="007518C2"/>
    <w:rsid w:val="00751A6B"/>
    <w:rsid w:val="007524D6"/>
    <w:rsid w:val="00752892"/>
    <w:rsid w:val="00752A14"/>
    <w:rsid w:val="00752DCA"/>
    <w:rsid w:val="00752E29"/>
    <w:rsid w:val="00752F95"/>
    <w:rsid w:val="00753237"/>
    <w:rsid w:val="00753594"/>
    <w:rsid w:val="00753A10"/>
    <w:rsid w:val="00753E69"/>
    <w:rsid w:val="00753FE1"/>
    <w:rsid w:val="00754709"/>
    <w:rsid w:val="0075492F"/>
    <w:rsid w:val="00754E32"/>
    <w:rsid w:val="00755055"/>
    <w:rsid w:val="00755579"/>
    <w:rsid w:val="00755A6A"/>
    <w:rsid w:val="00755DB4"/>
    <w:rsid w:val="007564C5"/>
    <w:rsid w:val="0075652F"/>
    <w:rsid w:val="007565F7"/>
    <w:rsid w:val="00756736"/>
    <w:rsid w:val="00756886"/>
    <w:rsid w:val="00756C25"/>
    <w:rsid w:val="00756FCA"/>
    <w:rsid w:val="00757032"/>
    <w:rsid w:val="00757185"/>
    <w:rsid w:val="007572A6"/>
    <w:rsid w:val="007576E8"/>
    <w:rsid w:val="00757AA4"/>
    <w:rsid w:val="007601A2"/>
    <w:rsid w:val="00760952"/>
    <w:rsid w:val="0076118A"/>
    <w:rsid w:val="00761512"/>
    <w:rsid w:val="007618AD"/>
    <w:rsid w:val="0076226D"/>
    <w:rsid w:val="007625C9"/>
    <w:rsid w:val="00762817"/>
    <w:rsid w:val="00762D01"/>
    <w:rsid w:val="00762D0F"/>
    <w:rsid w:val="00762E13"/>
    <w:rsid w:val="00762E1F"/>
    <w:rsid w:val="007633FF"/>
    <w:rsid w:val="00764FAD"/>
    <w:rsid w:val="00765145"/>
    <w:rsid w:val="00765B63"/>
    <w:rsid w:val="00765F11"/>
    <w:rsid w:val="00765FD6"/>
    <w:rsid w:val="007660E5"/>
    <w:rsid w:val="00766351"/>
    <w:rsid w:val="00766F59"/>
    <w:rsid w:val="00767AED"/>
    <w:rsid w:val="0077029F"/>
    <w:rsid w:val="007704E8"/>
    <w:rsid w:val="00770DEC"/>
    <w:rsid w:val="00770E7F"/>
    <w:rsid w:val="007711FC"/>
    <w:rsid w:val="0077184B"/>
    <w:rsid w:val="00772425"/>
    <w:rsid w:val="00772929"/>
    <w:rsid w:val="00772E61"/>
    <w:rsid w:val="00772F4F"/>
    <w:rsid w:val="00773012"/>
    <w:rsid w:val="0077376E"/>
    <w:rsid w:val="00773EA8"/>
    <w:rsid w:val="00773FE0"/>
    <w:rsid w:val="00774191"/>
    <w:rsid w:val="00774752"/>
    <w:rsid w:val="00774985"/>
    <w:rsid w:val="00775F06"/>
    <w:rsid w:val="0077647D"/>
    <w:rsid w:val="00776941"/>
    <w:rsid w:val="00776DA2"/>
    <w:rsid w:val="00776DA7"/>
    <w:rsid w:val="00776F56"/>
    <w:rsid w:val="007770FA"/>
    <w:rsid w:val="007773CD"/>
    <w:rsid w:val="007778C7"/>
    <w:rsid w:val="00777BE9"/>
    <w:rsid w:val="00777EA0"/>
    <w:rsid w:val="00777EA8"/>
    <w:rsid w:val="00780105"/>
    <w:rsid w:val="00780156"/>
    <w:rsid w:val="00780304"/>
    <w:rsid w:val="007803F2"/>
    <w:rsid w:val="007804D3"/>
    <w:rsid w:val="00781069"/>
    <w:rsid w:val="0078114B"/>
    <w:rsid w:val="007814B0"/>
    <w:rsid w:val="0078164B"/>
    <w:rsid w:val="00782510"/>
    <w:rsid w:val="00782B7B"/>
    <w:rsid w:val="00782D66"/>
    <w:rsid w:val="00782D91"/>
    <w:rsid w:val="00782E46"/>
    <w:rsid w:val="00782EDE"/>
    <w:rsid w:val="00782F39"/>
    <w:rsid w:val="00782FAC"/>
    <w:rsid w:val="007831B1"/>
    <w:rsid w:val="00783A72"/>
    <w:rsid w:val="00783DEE"/>
    <w:rsid w:val="00783EF1"/>
    <w:rsid w:val="00784321"/>
    <w:rsid w:val="0078589E"/>
    <w:rsid w:val="007859F5"/>
    <w:rsid w:val="00785E02"/>
    <w:rsid w:val="0078614E"/>
    <w:rsid w:val="007863D2"/>
    <w:rsid w:val="0078648C"/>
    <w:rsid w:val="00786729"/>
    <w:rsid w:val="007867ED"/>
    <w:rsid w:val="00786B40"/>
    <w:rsid w:val="00787819"/>
    <w:rsid w:val="00787A5F"/>
    <w:rsid w:val="00787C6A"/>
    <w:rsid w:val="0079023D"/>
    <w:rsid w:val="00790711"/>
    <w:rsid w:val="00790740"/>
    <w:rsid w:val="0079086F"/>
    <w:rsid w:val="00790B12"/>
    <w:rsid w:val="0079139E"/>
    <w:rsid w:val="007916B1"/>
    <w:rsid w:val="007921B2"/>
    <w:rsid w:val="00792B42"/>
    <w:rsid w:val="00792C02"/>
    <w:rsid w:val="00792F88"/>
    <w:rsid w:val="00793293"/>
    <w:rsid w:val="0079348E"/>
    <w:rsid w:val="007934C4"/>
    <w:rsid w:val="007935D8"/>
    <w:rsid w:val="00793B72"/>
    <w:rsid w:val="00793CF7"/>
    <w:rsid w:val="00793ED5"/>
    <w:rsid w:val="0079406C"/>
    <w:rsid w:val="0079442C"/>
    <w:rsid w:val="007945C6"/>
    <w:rsid w:val="00794A7A"/>
    <w:rsid w:val="00794AE5"/>
    <w:rsid w:val="0079509F"/>
    <w:rsid w:val="007952A2"/>
    <w:rsid w:val="00795843"/>
    <w:rsid w:val="007960EB"/>
    <w:rsid w:val="0079648A"/>
    <w:rsid w:val="007967A0"/>
    <w:rsid w:val="00796B1D"/>
    <w:rsid w:val="00797353"/>
    <w:rsid w:val="00797463"/>
    <w:rsid w:val="00797588"/>
    <w:rsid w:val="0079769B"/>
    <w:rsid w:val="00797766"/>
    <w:rsid w:val="007977FF"/>
    <w:rsid w:val="00797EFD"/>
    <w:rsid w:val="00797F99"/>
    <w:rsid w:val="00797FA0"/>
    <w:rsid w:val="007A0174"/>
    <w:rsid w:val="007A03BA"/>
    <w:rsid w:val="007A03FF"/>
    <w:rsid w:val="007A046F"/>
    <w:rsid w:val="007A08C1"/>
    <w:rsid w:val="007A1023"/>
    <w:rsid w:val="007A1785"/>
    <w:rsid w:val="007A1DA3"/>
    <w:rsid w:val="007A1DDE"/>
    <w:rsid w:val="007A1F1B"/>
    <w:rsid w:val="007A20E7"/>
    <w:rsid w:val="007A2521"/>
    <w:rsid w:val="007A25E3"/>
    <w:rsid w:val="007A275A"/>
    <w:rsid w:val="007A2BED"/>
    <w:rsid w:val="007A327F"/>
    <w:rsid w:val="007A3B02"/>
    <w:rsid w:val="007A3BA2"/>
    <w:rsid w:val="007A3CD6"/>
    <w:rsid w:val="007A3DD1"/>
    <w:rsid w:val="007A4273"/>
    <w:rsid w:val="007A4366"/>
    <w:rsid w:val="007A4670"/>
    <w:rsid w:val="007A4883"/>
    <w:rsid w:val="007A4AA0"/>
    <w:rsid w:val="007A4C22"/>
    <w:rsid w:val="007A53E3"/>
    <w:rsid w:val="007A592A"/>
    <w:rsid w:val="007A60F5"/>
    <w:rsid w:val="007A6A6E"/>
    <w:rsid w:val="007A6A9E"/>
    <w:rsid w:val="007A6AC7"/>
    <w:rsid w:val="007A6D95"/>
    <w:rsid w:val="007A6DB2"/>
    <w:rsid w:val="007A770C"/>
    <w:rsid w:val="007A7A90"/>
    <w:rsid w:val="007A7E12"/>
    <w:rsid w:val="007A7EFD"/>
    <w:rsid w:val="007B080F"/>
    <w:rsid w:val="007B0993"/>
    <w:rsid w:val="007B0ACA"/>
    <w:rsid w:val="007B0B43"/>
    <w:rsid w:val="007B0D41"/>
    <w:rsid w:val="007B0DFC"/>
    <w:rsid w:val="007B1177"/>
    <w:rsid w:val="007B1627"/>
    <w:rsid w:val="007B1801"/>
    <w:rsid w:val="007B189E"/>
    <w:rsid w:val="007B1A3D"/>
    <w:rsid w:val="007B2147"/>
    <w:rsid w:val="007B2165"/>
    <w:rsid w:val="007B2246"/>
    <w:rsid w:val="007B2342"/>
    <w:rsid w:val="007B250B"/>
    <w:rsid w:val="007B2884"/>
    <w:rsid w:val="007B2BF0"/>
    <w:rsid w:val="007B301B"/>
    <w:rsid w:val="007B3E95"/>
    <w:rsid w:val="007B3EDE"/>
    <w:rsid w:val="007B4809"/>
    <w:rsid w:val="007B52BE"/>
    <w:rsid w:val="007B5544"/>
    <w:rsid w:val="007B5A9B"/>
    <w:rsid w:val="007B5B9D"/>
    <w:rsid w:val="007B5F61"/>
    <w:rsid w:val="007B609E"/>
    <w:rsid w:val="007B6323"/>
    <w:rsid w:val="007B64D4"/>
    <w:rsid w:val="007B68A4"/>
    <w:rsid w:val="007B691A"/>
    <w:rsid w:val="007B6BFD"/>
    <w:rsid w:val="007B6DDF"/>
    <w:rsid w:val="007B6E99"/>
    <w:rsid w:val="007B6FFE"/>
    <w:rsid w:val="007B7B2B"/>
    <w:rsid w:val="007C0141"/>
    <w:rsid w:val="007C022C"/>
    <w:rsid w:val="007C023C"/>
    <w:rsid w:val="007C0276"/>
    <w:rsid w:val="007C031C"/>
    <w:rsid w:val="007C053B"/>
    <w:rsid w:val="007C0671"/>
    <w:rsid w:val="007C0E22"/>
    <w:rsid w:val="007C2014"/>
    <w:rsid w:val="007C25C5"/>
    <w:rsid w:val="007C2630"/>
    <w:rsid w:val="007C2777"/>
    <w:rsid w:val="007C28D3"/>
    <w:rsid w:val="007C2A45"/>
    <w:rsid w:val="007C2F3C"/>
    <w:rsid w:val="007C3061"/>
    <w:rsid w:val="007C34D0"/>
    <w:rsid w:val="007C3983"/>
    <w:rsid w:val="007C3986"/>
    <w:rsid w:val="007C404B"/>
    <w:rsid w:val="007C414F"/>
    <w:rsid w:val="007C4380"/>
    <w:rsid w:val="007C444B"/>
    <w:rsid w:val="007C4777"/>
    <w:rsid w:val="007C4E85"/>
    <w:rsid w:val="007C4F29"/>
    <w:rsid w:val="007C55CA"/>
    <w:rsid w:val="007C5CE5"/>
    <w:rsid w:val="007C5CED"/>
    <w:rsid w:val="007C601A"/>
    <w:rsid w:val="007C6179"/>
    <w:rsid w:val="007C681E"/>
    <w:rsid w:val="007C6A8E"/>
    <w:rsid w:val="007C6B06"/>
    <w:rsid w:val="007C7580"/>
    <w:rsid w:val="007D01AE"/>
    <w:rsid w:val="007D07F0"/>
    <w:rsid w:val="007D08FB"/>
    <w:rsid w:val="007D0A43"/>
    <w:rsid w:val="007D0DCF"/>
    <w:rsid w:val="007D13C5"/>
    <w:rsid w:val="007D1ACA"/>
    <w:rsid w:val="007D1E97"/>
    <w:rsid w:val="007D1F96"/>
    <w:rsid w:val="007D2284"/>
    <w:rsid w:val="007D25EB"/>
    <w:rsid w:val="007D28A7"/>
    <w:rsid w:val="007D33B0"/>
    <w:rsid w:val="007D3C2B"/>
    <w:rsid w:val="007D3D1F"/>
    <w:rsid w:val="007D3FC2"/>
    <w:rsid w:val="007D40B6"/>
    <w:rsid w:val="007D4155"/>
    <w:rsid w:val="007D44C3"/>
    <w:rsid w:val="007D5091"/>
    <w:rsid w:val="007D517A"/>
    <w:rsid w:val="007D55B3"/>
    <w:rsid w:val="007D56C6"/>
    <w:rsid w:val="007D5BAA"/>
    <w:rsid w:val="007D601F"/>
    <w:rsid w:val="007D6519"/>
    <w:rsid w:val="007D67E5"/>
    <w:rsid w:val="007D6B05"/>
    <w:rsid w:val="007D6E2C"/>
    <w:rsid w:val="007D7242"/>
    <w:rsid w:val="007D758E"/>
    <w:rsid w:val="007D781E"/>
    <w:rsid w:val="007D7B5D"/>
    <w:rsid w:val="007E0298"/>
    <w:rsid w:val="007E03A1"/>
    <w:rsid w:val="007E0455"/>
    <w:rsid w:val="007E0C28"/>
    <w:rsid w:val="007E0F8E"/>
    <w:rsid w:val="007E1172"/>
    <w:rsid w:val="007E122A"/>
    <w:rsid w:val="007E1331"/>
    <w:rsid w:val="007E1B50"/>
    <w:rsid w:val="007E1CA3"/>
    <w:rsid w:val="007E1F44"/>
    <w:rsid w:val="007E1FE9"/>
    <w:rsid w:val="007E21C9"/>
    <w:rsid w:val="007E2AFF"/>
    <w:rsid w:val="007E32E8"/>
    <w:rsid w:val="007E3A3B"/>
    <w:rsid w:val="007E3E99"/>
    <w:rsid w:val="007E40C0"/>
    <w:rsid w:val="007E411D"/>
    <w:rsid w:val="007E44E0"/>
    <w:rsid w:val="007E4D27"/>
    <w:rsid w:val="007E4F02"/>
    <w:rsid w:val="007E5029"/>
    <w:rsid w:val="007E58F3"/>
    <w:rsid w:val="007E5962"/>
    <w:rsid w:val="007E5CFD"/>
    <w:rsid w:val="007E63AD"/>
    <w:rsid w:val="007E6F26"/>
    <w:rsid w:val="007E6FA2"/>
    <w:rsid w:val="007E72B9"/>
    <w:rsid w:val="007E7559"/>
    <w:rsid w:val="007E7E60"/>
    <w:rsid w:val="007F0282"/>
    <w:rsid w:val="007F068D"/>
    <w:rsid w:val="007F173C"/>
    <w:rsid w:val="007F17A5"/>
    <w:rsid w:val="007F1855"/>
    <w:rsid w:val="007F1A7F"/>
    <w:rsid w:val="007F1D87"/>
    <w:rsid w:val="007F228D"/>
    <w:rsid w:val="007F2778"/>
    <w:rsid w:val="007F2939"/>
    <w:rsid w:val="007F2C08"/>
    <w:rsid w:val="007F2F5B"/>
    <w:rsid w:val="007F33C8"/>
    <w:rsid w:val="007F3454"/>
    <w:rsid w:val="007F374D"/>
    <w:rsid w:val="007F3B40"/>
    <w:rsid w:val="007F3CA1"/>
    <w:rsid w:val="007F400E"/>
    <w:rsid w:val="007F4ACF"/>
    <w:rsid w:val="007F5204"/>
    <w:rsid w:val="007F5AB8"/>
    <w:rsid w:val="007F5C56"/>
    <w:rsid w:val="007F60DF"/>
    <w:rsid w:val="007F6171"/>
    <w:rsid w:val="007F71DC"/>
    <w:rsid w:val="007F741B"/>
    <w:rsid w:val="007F74F0"/>
    <w:rsid w:val="007F786A"/>
    <w:rsid w:val="007F79DC"/>
    <w:rsid w:val="007F7B9D"/>
    <w:rsid w:val="00800048"/>
    <w:rsid w:val="008012C0"/>
    <w:rsid w:val="008013FC"/>
    <w:rsid w:val="00801583"/>
    <w:rsid w:val="00801663"/>
    <w:rsid w:val="008019DD"/>
    <w:rsid w:val="00801DC1"/>
    <w:rsid w:val="0080231E"/>
    <w:rsid w:val="00802466"/>
    <w:rsid w:val="008024CF"/>
    <w:rsid w:val="00802732"/>
    <w:rsid w:val="00802A5B"/>
    <w:rsid w:val="00802C27"/>
    <w:rsid w:val="008034BB"/>
    <w:rsid w:val="00803800"/>
    <w:rsid w:val="00803A47"/>
    <w:rsid w:val="00803B0B"/>
    <w:rsid w:val="00803D14"/>
    <w:rsid w:val="00804175"/>
    <w:rsid w:val="00804216"/>
    <w:rsid w:val="00804561"/>
    <w:rsid w:val="00804C7F"/>
    <w:rsid w:val="00805110"/>
    <w:rsid w:val="00805429"/>
    <w:rsid w:val="008058F7"/>
    <w:rsid w:val="00805930"/>
    <w:rsid w:val="00805B4A"/>
    <w:rsid w:val="00805D1D"/>
    <w:rsid w:val="00806129"/>
    <w:rsid w:val="008061E2"/>
    <w:rsid w:val="008064AF"/>
    <w:rsid w:val="00806C4D"/>
    <w:rsid w:val="00806C5E"/>
    <w:rsid w:val="00806D6D"/>
    <w:rsid w:val="00806E7E"/>
    <w:rsid w:val="008070E3"/>
    <w:rsid w:val="008071AD"/>
    <w:rsid w:val="008078BD"/>
    <w:rsid w:val="00807B5A"/>
    <w:rsid w:val="00810A27"/>
    <w:rsid w:val="00810C02"/>
    <w:rsid w:val="00810F7C"/>
    <w:rsid w:val="00811823"/>
    <w:rsid w:val="00811848"/>
    <w:rsid w:val="00811A7B"/>
    <w:rsid w:val="008121E7"/>
    <w:rsid w:val="00812218"/>
    <w:rsid w:val="00812268"/>
    <w:rsid w:val="00813ED1"/>
    <w:rsid w:val="00813FA6"/>
    <w:rsid w:val="00814209"/>
    <w:rsid w:val="00814756"/>
    <w:rsid w:val="00814806"/>
    <w:rsid w:val="00814934"/>
    <w:rsid w:val="00814F19"/>
    <w:rsid w:val="00815005"/>
    <w:rsid w:val="00815B9E"/>
    <w:rsid w:val="00815BCB"/>
    <w:rsid w:val="00815BE1"/>
    <w:rsid w:val="008163D9"/>
    <w:rsid w:val="00816428"/>
    <w:rsid w:val="00816692"/>
    <w:rsid w:val="00817028"/>
    <w:rsid w:val="00817033"/>
    <w:rsid w:val="00817049"/>
    <w:rsid w:val="008172A1"/>
    <w:rsid w:val="008173D6"/>
    <w:rsid w:val="008174D9"/>
    <w:rsid w:val="008176AF"/>
    <w:rsid w:val="00817BD8"/>
    <w:rsid w:val="00817C10"/>
    <w:rsid w:val="00817EAA"/>
    <w:rsid w:val="00820435"/>
    <w:rsid w:val="00820553"/>
    <w:rsid w:val="0082097C"/>
    <w:rsid w:val="0082143C"/>
    <w:rsid w:val="0082169C"/>
    <w:rsid w:val="00821981"/>
    <w:rsid w:val="00821A79"/>
    <w:rsid w:val="008222F5"/>
    <w:rsid w:val="00822988"/>
    <w:rsid w:val="00823687"/>
    <w:rsid w:val="00823EC2"/>
    <w:rsid w:val="008240F8"/>
    <w:rsid w:val="008249E0"/>
    <w:rsid w:val="00824B74"/>
    <w:rsid w:val="00824F69"/>
    <w:rsid w:val="00824FAC"/>
    <w:rsid w:val="00825834"/>
    <w:rsid w:val="0082585C"/>
    <w:rsid w:val="00825E07"/>
    <w:rsid w:val="00826139"/>
    <w:rsid w:val="008261C9"/>
    <w:rsid w:val="008261E4"/>
    <w:rsid w:val="00826445"/>
    <w:rsid w:val="0082699B"/>
    <w:rsid w:val="00826AA9"/>
    <w:rsid w:val="00826D28"/>
    <w:rsid w:val="00827023"/>
    <w:rsid w:val="008273A6"/>
    <w:rsid w:val="00827F45"/>
    <w:rsid w:val="0083041D"/>
    <w:rsid w:val="00830657"/>
    <w:rsid w:val="00830EE8"/>
    <w:rsid w:val="0083113D"/>
    <w:rsid w:val="008316E8"/>
    <w:rsid w:val="008316FF"/>
    <w:rsid w:val="008317CC"/>
    <w:rsid w:val="00831915"/>
    <w:rsid w:val="00831B32"/>
    <w:rsid w:val="00831F23"/>
    <w:rsid w:val="0083218C"/>
    <w:rsid w:val="0083243E"/>
    <w:rsid w:val="00832969"/>
    <w:rsid w:val="00833797"/>
    <w:rsid w:val="00833B3A"/>
    <w:rsid w:val="00833DB5"/>
    <w:rsid w:val="0083413B"/>
    <w:rsid w:val="00834312"/>
    <w:rsid w:val="00834359"/>
    <w:rsid w:val="00834611"/>
    <w:rsid w:val="00834717"/>
    <w:rsid w:val="00834806"/>
    <w:rsid w:val="008349E8"/>
    <w:rsid w:val="00834A8D"/>
    <w:rsid w:val="00834DE0"/>
    <w:rsid w:val="008352D7"/>
    <w:rsid w:val="008355E3"/>
    <w:rsid w:val="00835B6E"/>
    <w:rsid w:val="00835E66"/>
    <w:rsid w:val="00835FD9"/>
    <w:rsid w:val="00836AF3"/>
    <w:rsid w:val="00836C77"/>
    <w:rsid w:val="00836D75"/>
    <w:rsid w:val="00837731"/>
    <w:rsid w:val="008377FC"/>
    <w:rsid w:val="00837CE9"/>
    <w:rsid w:val="00840270"/>
    <w:rsid w:val="00840361"/>
    <w:rsid w:val="00840532"/>
    <w:rsid w:val="008405C6"/>
    <w:rsid w:val="008407D1"/>
    <w:rsid w:val="008409E1"/>
    <w:rsid w:val="00840C8B"/>
    <w:rsid w:val="008410C6"/>
    <w:rsid w:val="00841264"/>
    <w:rsid w:val="0084130B"/>
    <w:rsid w:val="008415F4"/>
    <w:rsid w:val="00841636"/>
    <w:rsid w:val="00841D46"/>
    <w:rsid w:val="00842AA8"/>
    <w:rsid w:val="00843043"/>
    <w:rsid w:val="008431DB"/>
    <w:rsid w:val="008433BF"/>
    <w:rsid w:val="00843BC6"/>
    <w:rsid w:val="0084407E"/>
    <w:rsid w:val="00844579"/>
    <w:rsid w:val="008445D5"/>
    <w:rsid w:val="00844793"/>
    <w:rsid w:val="00844B83"/>
    <w:rsid w:val="00844BB4"/>
    <w:rsid w:val="00844E0B"/>
    <w:rsid w:val="00844F03"/>
    <w:rsid w:val="008456F6"/>
    <w:rsid w:val="00845998"/>
    <w:rsid w:val="008459D5"/>
    <w:rsid w:val="00846021"/>
    <w:rsid w:val="00846506"/>
    <w:rsid w:val="00846D2D"/>
    <w:rsid w:val="00847186"/>
    <w:rsid w:val="00847265"/>
    <w:rsid w:val="008474DF"/>
    <w:rsid w:val="008477F7"/>
    <w:rsid w:val="00847836"/>
    <w:rsid w:val="00847A39"/>
    <w:rsid w:val="00847CAE"/>
    <w:rsid w:val="00847EA7"/>
    <w:rsid w:val="00850164"/>
    <w:rsid w:val="008501C9"/>
    <w:rsid w:val="008502B0"/>
    <w:rsid w:val="00850932"/>
    <w:rsid w:val="00850CA6"/>
    <w:rsid w:val="00850D3B"/>
    <w:rsid w:val="00851069"/>
    <w:rsid w:val="008510B2"/>
    <w:rsid w:val="008519D4"/>
    <w:rsid w:val="00851AAD"/>
    <w:rsid w:val="00851F27"/>
    <w:rsid w:val="008520C6"/>
    <w:rsid w:val="00852174"/>
    <w:rsid w:val="008524F0"/>
    <w:rsid w:val="00852B06"/>
    <w:rsid w:val="008533AF"/>
    <w:rsid w:val="0085380B"/>
    <w:rsid w:val="00853A32"/>
    <w:rsid w:val="00853BC3"/>
    <w:rsid w:val="00853D16"/>
    <w:rsid w:val="00853ECE"/>
    <w:rsid w:val="00853FCB"/>
    <w:rsid w:val="008544D2"/>
    <w:rsid w:val="008547C2"/>
    <w:rsid w:val="0085504B"/>
    <w:rsid w:val="00855910"/>
    <w:rsid w:val="00855993"/>
    <w:rsid w:val="008559AE"/>
    <w:rsid w:val="008562B4"/>
    <w:rsid w:val="0085643B"/>
    <w:rsid w:val="0085663D"/>
    <w:rsid w:val="00856CF6"/>
    <w:rsid w:val="00856D89"/>
    <w:rsid w:val="00857080"/>
    <w:rsid w:val="00857228"/>
    <w:rsid w:val="0085730E"/>
    <w:rsid w:val="00857318"/>
    <w:rsid w:val="0085758E"/>
    <w:rsid w:val="008579C6"/>
    <w:rsid w:val="0086050C"/>
    <w:rsid w:val="00860B0A"/>
    <w:rsid w:val="00860BE0"/>
    <w:rsid w:val="00860C12"/>
    <w:rsid w:val="00860C89"/>
    <w:rsid w:val="00860DF7"/>
    <w:rsid w:val="008617B7"/>
    <w:rsid w:val="00861A00"/>
    <w:rsid w:val="00861A6E"/>
    <w:rsid w:val="00861F1F"/>
    <w:rsid w:val="00862068"/>
    <w:rsid w:val="008620A9"/>
    <w:rsid w:val="0086216A"/>
    <w:rsid w:val="008621D0"/>
    <w:rsid w:val="008624C5"/>
    <w:rsid w:val="00862857"/>
    <w:rsid w:val="008628B1"/>
    <w:rsid w:val="00862A8A"/>
    <w:rsid w:val="00862C5F"/>
    <w:rsid w:val="00862E9C"/>
    <w:rsid w:val="00862FDC"/>
    <w:rsid w:val="00863489"/>
    <w:rsid w:val="00863666"/>
    <w:rsid w:val="00863C19"/>
    <w:rsid w:val="0086418B"/>
    <w:rsid w:val="0086445E"/>
    <w:rsid w:val="00864501"/>
    <w:rsid w:val="0086481B"/>
    <w:rsid w:val="00864827"/>
    <w:rsid w:val="00864A45"/>
    <w:rsid w:val="00864E4E"/>
    <w:rsid w:val="008659BC"/>
    <w:rsid w:val="00865A32"/>
    <w:rsid w:val="00865BB3"/>
    <w:rsid w:val="00865DA5"/>
    <w:rsid w:val="008660AA"/>
    <w:rsid w:val="008660B0"/>
    <w:rsid w:val="00866415"/>
    <w:rsid w:val="00866D07"/>
    <w:rsid w:val="00866DAA"/>
    <w:rsid w:val="00866DB8"/>
    <w:rsid w:val="00867953"/>
    <w:rsid w:val="0087014F"/>
    <w:rsid w:val="008708F6"/>
    <w:rsid w:val="0087099E"/>
    <w:rsid w:val="00870DA6"/>
    <w:rsid w:val="008710A1"/>
    <w:rsid w:val="0087113A"/>
    <w:rsid w:val="00871184"/>
    <w:rsid w:val="008714D3"/>
    <w:rsid w:val="008716B8"/>
    <w:rsid w:val="00871732"/>
    <w:rsid w:val="00871848"/>
    <w:rsid w:val="008719F2"/>
    <w:rsid w:val="00871B8D"/>
    <w:rsid w:val="00871F4D"/>
    <w:rsid w:val="00872744"/>
    <w:rsid w:val="00872FBC"/>
    <w:rsid w:val="0087376E"/>
    <w:rsid w:val="008739A8"/>
    <w:rsid w:val="008739EE"/>
    <w:rsid w:val="00873AC4"/>
    <w:rsid w:val="008742CE"/>
    <w:rsid w:val="00874729"/>
    <w:rsid w:val="00874CB4"/>
    <w:rsid w:val="008752E4"/>
    <w:rsid w:val="0087534A"/>
    <w:rsid w:val="008753BF"/>
    <w:rsid w:val="00875DDC"/>
    <w:rsid w:val="0087656C"/>
    <w:rsid w:val="0087682A"/>
    <w:rsid w:val="00877B7B"/>
    <w:rsid w:val="008809BC"/>
    <w:rsid w:val="00880B5C"/>
    <w:rsid w:val="00881AAB"/>
    <w:rsid w:val="00881DE5"/>
    <w:rsid w:val="00881FEB"/>
    <w:rsid w:val="008822F9"/>
    <w:rsid w:val="0088230B"/>
    <w:rsid w:val="00882488"/>
    <w:rsid w:val="008829CD"/>
    <w:rsid w:val="00882CD9"/>
    <w:rsid w:val="00882D48"/>
    <w:rsid w:val="00882FF8"/>
    <w:rsid w:val="008830C9"/>
    <w:rsid w:val="00883191"/>
    <w:rsid w:val="008832E2"/>
    <w:rsid w:val="0088366C"/>
    <w:rsid w:val="008838FB"/>
    <w:rsid w:val="00883BA8"/>
    <w:rsid w:val="00883E13"/>
    <w:rsid w:val="008848BA"/>
    <w:rsid w:val="00884BC6"/>
    <w:rsid w:val="008852FA"/>
    <w:rsid w:val="00885673"/>
    <w:rsid w:val="008858E7"/>
    <w:rsid w:val="00885975"/>
    <w:rsid w:val="008859A5"/>
    <w:rsid w:val="00885C0D"/>
    <w:rsid w:val="008862AE"/>
    <w:rsid w:val="00886B5C"/>
    <w:rsid w:val="00886B7F"/>
    <w:rsid w:val="00887052"/>
    <w:rsid w:val="008879A5"/>
    <w:rsid w:val="00887A9B"/>
    <w:rsid w:val="00890104"/>
    <w:rsid w:val="008902C8"/>
    <w:rsid w:val="0089060E"/>
    <w:rsid w:val="008907E2"/>
    <w:rsid w:val="00890861"/>
    <w:rsid w:val="00890D38"/>
    <w:rsid w:val="00890E50"/>
    <w:rsid w:val="00890F40"/>
    <w:rsid w:val="00891242"/>
    <w:rsid w:val="008913DC"/>
    <w:rsid w:val="0089156F"/>
    <w:rsid w:val="0089164E"/>
    <w:rsid w:val="00891932"/>
    <w:rsid w:val="00891D04"/>
    <w:rsid w:val="00891FC4"/>
    <w:rsid w:val="008921A6"/>
    <w:rsid w:val="0089241B"/>
    <w:rsid w:val="00892596"/>
    <w:rsid w:val="008925E3"/>
    <w:rsid w:val="0089272A"/>
    <w:rsid w:val="008927A2"/>
    <w:rsid w:val="00892D9A"/>
    <w:rsid w:val="008930F4"/>
    <w:rsid w:val="0089341D"/>
    <w:rsid w:val="00893D9D"/>
    <w:rsid w:val="00893E55"/>
    <w:rsid w:val="008941B2"/>
    <w:rsid w:val="0089428C"/>
    <w:rsid w:val="008942F2"/>
    <w:rsid w:val="008944F4"/>
    <w:rsid w:val="008948C4"/>
    <w:rsid w:val="00894951"/>
    <w:rsid w:val="008952C7"/>
    <w:rsid w:val="00895419"/>
    <w:rsid w:val="008954B7"/>
    <w:rsid w:val="00895713"/>
    <w:rsid w:val="00895D15"/>
    <w:rsid w:val="00895D6C"/>
    <w:rsid w:val="00896090"/>
    <w:rsid w:val="0089621A"/>
    <w:rsid w:val="00896465"/>
    <w:rsid w:val="0089661E"/>
    <w:rsid w:val="00896AF4"/>
    <w:rsid w:val="00897262"/>
    <w:rsid w:val="008973C7"/>
    <w:rsid w:val="0089749A"/>
    <w:rsid w:val="008974E0"/>
    <w:rsid w:val="00897783"/>
    <w:rsid w:val="00897795"/>
    <w:rsid w:val="0089785F"/>
    <w:rsid w:val="008978FB"/>
    <w:rsid w:val="00897980"/>
    <w:rsid w:val="00897E86"/>
    <w:rsid w:val="008A06AE"/>
    <w:rsid w:val="008A0A0A"/>
    <w:rsid w:val="008A0B91"/>
    <w:rsid w:val="008A0F48"/>
    <w:rsid w:val="008A1341"/>
    <w:rsid w:val="008A197D"/>
    <w:rsid w:val="008A29FD"/>
    <w:rsid w:val="008A2BC7"/>
    <w:rsid w:val="008A2CB2"/>
    <w:rsid w:val="008A2D53"/>
    <w:rsid w:val="008A2FF0"/>
    <w:rsid w:val="008A352D"/>
    <w:rsid w:val="008A3BFB"/>
    <w:rsid w:val="008A3C03"/>
    <w:rsid w:val="008A3F84"/>
    <w:rsid w:val="008A3F96"/>
    <w:rsid w:val="008A410E"/>
    <w:rsid w:val="008A4604"/>
    <w:rsid w:val="008A4A90"/>
    <w:rsid w:val="008A4AFB"/>
    <w:rsid w:val="008A4EA8"/>
    <w:rsid w:val="008A4FAD"/>
    <w:rsid w:val="008A515B"/>
    <w:rsid w:val="008A5256"/>
    <w:rsid w:val="008A5398"/>
    <w:rsid w:val="008A5941"/>
    <w:rsid w:val="008A5A0A"/>
    <w:rsid w:val="008A663B"/>
    <w:rsid w:val="008A66B6"/>
    <w:rsid w:val="008A6FFE"/>
    <w:rsid w:val="008A7AFD"/>
    <w:rsid w:val="008A7D7A"/>
    <w:rsid w:val="008B00F7"/>
    <w:rsid w:val="008B0430"/>
    <w:rsid w:val="008B04FB"/>
    <w:rsid w:val="008B06EC"/>
    <w:rsid w:val="008B07F3"/>
    <w:rsid w:val="008B09A3"/>
    <w:rsid w:val="008B0D8C"/>
    <w:rsid w:val="008B10F1"/>
    <w:rsid w:val="008B15A8"/>
    <w:rsid w:val="008B17EE"/>
    <w:rsid w:val="008B1DF8"/>
    <w:rsid w:val="008B1E9B"/>
    <w:rsid w:val="008B22A9"/>
    <w:rsid w:val="008B2471"/>
    <w:rsid w:val="008B24BC"/>
    <w:rsid w:val="008B252C"/>
    <w:rsid w:val="008B2636"/>
    <w:rsid w:val="008B2B7B"/>
    <w:rsid w:val="008B2EE3"/>
    <w:rsid w:val="008B34D3"/>
    <w:rsid w:val="008B3A0D"/>
    <w:rsid w:val="008B3A33"/>
    <w:rsid w:val="008B3C3B"/>
    <w:rsid w:val="008B40E5"/>
    <w:rsid w:val="008B4201"/>
    <w:rsid w:val="008B43B6"/>
    <w:rsid w:val="008B4C4D"/>
    <w:rsid w:val="008B534A"/>
    <w:rsid w:val="008B5DC1"/>
    <w:rsid w:val="008B6113"/>
    <w:rsid w:val="008B642A"/>
    <w:rsid w:val="008B6A83"/>
    <w:rsid w:val="008B6D30"/>
    <w:rsid w:val="008B6D6D"/>
    <w:rsid w:val="008B6FE6"/>
    <w:rsid w:val="008B7A27"/>
    <w:rsid w:val="008B7C52"/>
    <w:rsid w:val="008B7F02"/>
    <w:rsid w:val="008C00DC"/>
    <w:rsid w:val="008C06FA"/>
    <w:rsid w:val="008C0A79"/>
    <w:rsid w:val="008C0F10"/>
    <w:rsid w:val="008C0F81"/>
    <w:rsid w:val="008C1A65"/>
    <w:rsid w:val="008C1AE2"/>
    <w:rsid w:val="008C1B36"/>
    <w:rsid w:val="008C1C25"/>
    <w:rsid w:val="008C1C49"/>
    <w:rsid w:val="008C1D14"/>
    <w:rsid w:val="008C21AF"/>
    <w:rsid w:val="008C2582"/>
    <w:rsid w:val="008C2C97"/>
    <w:rsid w:val="008C3634"/>
    <w:rsid w:val="008C3780"/>
    <w:rsid w:val="008C3AE2"/>
    <w:rsid w:val="008C3BDD"/>
    <w:rsid w:val="008C45E5"/>
    <w:rsid w:val="008C4803"/>
    <w:rsid w:val="008C492A"/>
    <w:rsid w:val="008C4A02"/>
    <w:rsid w:val="008C4BD5"/>
    <w:rsid w:val="008C4BEF"/>
    <w:rsid w:val="008C547F"/>
    <w:rsid w:val="008C5930"/>
    <w:rsid w:val="008C59C3"/>
    <w:rsid w:val="008C5E39"/>
    <w:rsid w:val="008C5F9A"/>
    <w:rsid w:val="008C5FA8"/>
    <w:rsid w:val="008C60D3"/>
    <w:rsid w:val="008C613D"/>
    <w:rsid w:val="008C63B6"/>
    <w:rsid w:val="008C6612"/>
    <w:rsid w:val="008C66C0"/>
    <w:rsid w:val="008C6874"/>
    <w:rsid w:val="008C6B48"/>
    <w:rsid w:val="008C7B72"/>
    <w:rsid w:val="008C7F47"/>
    <w:rsid w:val="008D06F6"/>
    <w:rsid w:val="008D0CCA"/>
    <w:rsid w:val="008D0D85"/>
    <w:rsid w:val="008D1038"/>
    <w:rsid w:val="008D10DE"/>
    <w:rsid w:val="008D1460"/>
    <w:rsid w:val="008D18EF"/>
    <w:rsid w:val="008D2582"/>
    <w:rsid w:val="008D2C1B"/>
    <w:rsid w:val="008D2EAA"/>
    <w:rsid w:val="008D2F69"/>
    <w:rsid w:val="008D31DB"/>
    <w:rsid w:val="008D3706"/>
    <w:rsid w:val="008D41DA"/>
    <w:rsid w:val="008D4684"/>
    <w:rsid w:val="008D4910"/>
    <w:rsid w:val="008D4E0F"/>
    <w:rsid w:val="008D4E8F"/>
    <w:rsid w:val="008D523E"/>
    <w:rsid w:val="008D5B73"/>
    <w:rsid w:val="008D5D13"/>
    <w:rsid w:val="008D6387"/>
    <w:rsid w:val="008D6398"/>
    <w:rsid w:val="008D647E"/>
    <w:rsid w:val="008D653E"/>
    <w:rsid w:val="008D65C2"/>
    <w:rsid w:val="008D75A9"/>
    <w:rsid w:val="008D7989"/>
    <w:rsid w:val="008D7BB1"/>
    <w:rsid w:val="008D7FD8"/>
    <w:rsid w:val="008E00CF"/>
    <w:rsid w:val="008E01CD"/>
    <w:rsid w:val="008E027F"/>
    <w:rsid w:val="008E03DC"/>
    <w:rsid w:val="008E0433"/>
    <w:rsid w:val="008E0440"/>
    <w:rsid w:val="008E0CFB"/>
    <w:rsid w:val="008E0D4B"/>
    <w:rsid w:val="008E0ED3"/>
    <w:rsid w:val="008E17BA"/>
    <w:rsid w:val="008E1A9E"/>
    <w:rsid w:val="008E1E2D"/>
    <w:rsid w:val="008E252C"/>
    <w:rsid w:val="008E2689"/>
    <w:rsid w:val="008E2DDC"/>
    <w:rsid w:val="008E3003"/>
    <w:rsid w:val="008E3C1A"/>
    <w:rsid w:val="008E43F9"/>
    <w:rsid w:val="008E443A"/>
    <w:rsid w:val="008E4A62"/>
    <w:rsid w:val="008E4D37"/>
    <w:rsid w:val="008E51E1"/>
    <w:rsid w:val="008E53FE"/>
    <w:rsid w:val="008E5A95"/>
    <w:rsid w:val="008E6196"/>
    <w:rsid w:val="008E629F"/>
    <w:rsid w:val="008E69B4"/>
    <w:rsid w:val="008E6E0F"/>
    <w:rsid w:val="008E716F"/>
    <w:rsid w:val="008E721A"/>
    <w:rsid w:val="008E7813"/>
    <w:rsid w:val="008E795E"/>
    <w:rsid w:val="008F02E8"/>
    <w:rsid w:val="008F0968"/>
    <w:rsid w:val="008F0B59"/>
    <w:rsid w:val="008F0DC5"/>
    <w:rsid w:val="008F0ED8"/>
    <w:rsid w:val="008F1006"/>
    <w:rsid w:val="008F1011"/>
    <w:rsid w:val="008F106C"/>
    <w:rsid w:val="008F119E"/>
    <w:rsid w:val="008F1A22"/>
    <w:rsid w:val="008F1B3E"/>
    <w:rsid w:val="008F1D04"/>
    <w:rsid w:val="008F2282"/>
    <w:rsid w:val="008F22A0"/>
    <w:rsid w:val="008F22C7"/>
    <w:rsid w:val="008F26C0"/>
    <w:rsid w:val="008F3364"/>
    <w:rsid w:val="008F34F2"/>
    <w:rsid w:val="008F3771"/>
    <w:rsid w:val="008F37A7"/>
    <w:rsid w:val="008F39DE"/>
    <w:rsid w:val="008F3D94"/>
    <w:rsid w:val="008F3F48"/>
    <w:rsid w:val="008F4222"/>
    <w:rsid w:val="008F436C"/>
    <w:rsid w:val="008F49A1"/>
    <w:rsid w:val="008F49B6"/>
    <w:rsid w:val="008F4B67"/>
    <w:rsid w:val="008F4ECF"/>
    <w:rsid w:val="008F550E"/>
    <w:rsid w:val="008F5884"/>
    <w:rsid w:val="008F58E6"/>
    <w:rsid w:val="008F5A0C"/>
    <w:rsid w:val="008F5A23"/>
    <w:rsid w:val="008F5D71"/>
    <w:rsid w:val="008F5D75"/>
    <w:rsid w:val="008F5F2E"/>
    <w:rsid w:val="008F6123"/>
    <w:rsid w:val="008F656C"/>
    <w:rsid w:val="008F6F36"/>
    <w:rsid w:val="008F7144"/>
    <w:rsid w:val="008F751B"/>
    <w:rsid w:val="008F7651"/>
    <w:rsid w:val="008F7B76"/>
    <w:rsid w:val="008F7D29"/>
    <w:rsid w:val="009003EB"/>
    <w:rsid w:val="009004A7"/>
    <w:rsid w:val="009004DB"/>
    <w:rsid w:val="009009EF"/>
    <w:rsid w:val="00900CD7"/>
    <w:rsid w:val="009010EC"/>
    <w:rsid w:val="00901435"/>
    <w:rsid w:val="009014AE"/>
    <w:rsid w:val="009017C4"/>
    <w:rsid w:val="0090195A"/>
    <w:rsid w:val="00902469"/>
    <w:rsid w:val="009025FD"/>
    <w:rsid w:val="009027DB"/>
    <w:rsid w:val="00902D14"/>
    <w:rsid w:val="00903001"/>
    <w:rsid w:val="00903228"/>
    <w:rsid w:val="00903EC7"/>
    <w:rsid w:val="00903F09"/>
    <w:rsid w:val="00903FBF"/>
    <w:rsid w:val="00904007"/>
    <w:rsid w:val="009041B6"/>
    <w:rsid w:val="009045F2"/>
    <w:rsid w:val="00904B74"/>
    <w:rsid w:val="00904E4C"/>
    <w:rsid w:val="009051A3"/>
    <w:rsid w:val="009053AE"/>
    <w:rsid w:val="0090541A"/>
    <w:rsid w:val="00905954"/>
    <w:rsid w:val="00905F9B"/>
    <w:rsid w:val="00906245"/>
    <w:rsid w:val="00906466"/>
    <w:rsid w:val="0090685E"/>
    <w:rsid w:val="009069D2"/>
    <w:rsid w:val="00906B46"/>
    <w:rsid w:val="0090726A"/>
    <w:rsid w:val="00907884"/>
    <w:rsid w:val="009079E5"/>
    <w:rsid w:val="00907AEF"/>
    <w:rsid w:val="00907E44"/>
    <w:rsid w:val="00907FF5"/>
    <w:rsid w:val="009106AE"/>
    <w:rsid w:val="009109D2"/>
    <w:rsid w:val="00910E2A"/>
    <w:rsid w:val="0091144B"/>
    <w:rsid w:val="00911699"/>
    <w:rsid w:val="0091194D"/>
    <w:rsid w:val="009119E7"/>
    <w:rsid w:val="00911DB1"/>
    <w:rsid w:val="00911EC9"/>
    <w:rsid w:val="00912ED3"/>
    <w:rsid w:val="00912FFE"/>
    <w:rsid w:val="009130EB"/>
    <w:rsid w:val="00913498"/>
    <w:rsid w:val="009139DD"/>
    <w:rsid w:val="00914177"/>
    <w:rsid w:val="009147A6"/>
    <w:rsid w:val="00914F63"/>
    <w:rsid w:val="00915626"/>
    <w:rsid w:val="00915ACC"/>
    <w:rsid w:val="009162ED"/>
    <w:rsid w:val="009163C4"/>
    <w:rsid w:val="009166CE"/>
    <w:rsid w:val="00916B48"/>
    <w:rsid w:val="00916EB1"/>
    <w:rsid w:val="00916F5C"/>
    <w:rsid w:val="009173CE"/>
    <w:rsid w:val="00917866"/>
    <w:rsid w:val="00917B33"/>
    <w:rsid w:val="00917C5F"/>
    <w:rsid w:val="00917CFB"/>
    <w:rsid w:val="00917FDA"/>
    <w:rsid w:val="00920521"/>
    <w:rsid w:val="00920B27"/>
    <w:rsid w:val="00920E8F"/>
    <w:rsid w:val="00921C74"/>
    <w:rsid w:val="00922772"/>
    <w:rsid w:val="009229CD"/>
    <w:rsid w:val="00922AFA"/>
    <w:rsid w:val="00922CF5"/>
    <w:rsid w:val="00922EE7"/>
    <w:rsid w:val="00922FC5"/>
    <w:rsid w:val="009232AB"/>
    <w:rsid w:val="0092365F"/>
    <w:rsid w:val="00923732"/>
    <w:rsid w:val="00923BEB"/>
    <w:rsid w:val="00924041"/>
    <w:rsid w:val="00924265"/>
    <w:rsid w:val="00924365"/>
    <w:rsid w:val="00924499"/>
    <w:rsid w:val="00924536"/>
    <w:rsid w:val="009249AA"/>
    <w:rsid w:val="0092526C"/>
    <w:rsid w:val="00925299"/>
    <w:rsid w:val="00925694"/>
    <w:rsid w:val="009256B4"/>
    <w:rsid w:val="00925AFE"/>
    <w:rsid w:val="00925B8C"/>
    <w:rsid w:val="00925EFC"/>
    <w:rsid w:val="009261A6"/>
    <w:rsid w:val="00926266"/>
    <w:rsid w:val="009262C6"/>
    <w:rsid w:val="009265BB"/>
    <w:rsid w:val="00926615"/>
    <w:rsid w:val="00926AFC"/>
    <w:rsid w:val="0092719E"/>
    <w:rsid w:val="009271E5"/>
    <w:rsid w:val="00927D54"/>
    <w:rsid w:val="00927FF7"/>
    <w:rsid w:val="0093044F"/>
    <w:rsid w:val="00930746"/>
    <w:rsid w:val="00930EB7"/>
    <w:rsid w:val="00930FD9"/>
    <w:rsid w:val="00932053"/>
    <w:rsid w:val="00932438"/>
    <w:rsid w:val="009326D7"/>
    <w:rsid w:val="0093270F"/>
    <w:rsid w:val="00933158"/>
    <w:rsid w:val="009334D2"/>
    <w:rsid w:val="00933895"/>
    <w:rsid w:val="00933C4A"/>
    <w:rsid w:val="00934809"/>
    <w:rsid w:val="00934842"/>
    <w:rsid w:val="00934DC3"/>
    <w:rsid w:val="00934FD4"/>
    <w:rsid w:val="009350C9"/>
    <w:rsid w:val="009353C3"/>
    <w:rsid w:val="00935421"/>
    <w:rsid w:val="00935D1B"/>
    <w:rsid w:val="00935FF1"/>
    <w:rsid w:val="009366BB"/>
    <w:rsid w:val="009366DD"/>
    <w:rsid w:val="009368A3"/>
    <w:rsid w:val="00936992"/>
    <w:rsid w:val="00937252"/>
    <w:rsid w:val="009376B3"/>
    <w:rsid w:val="0093798B"/>
    <w:rsid w:val="00937C2B"/>
    <w:rsid w:val="00937C5D"/>
    <w:rsid w:val="00937C89"/>
    <w:rsid w:val="00937CCD"/>
    <w:rsid w:val="00937DBF"/>
    <w:rsid w:val="00937E5A"/>
    <w:rsid w:val="00937ED3"/>
    <w:rsid w:val="00937F4C"/>
    <w:rsid w:val="00937F80"/>
    <w:rsid w:val="009400DF"/>
    <w:rsid w:val="009404E1"/>
    <w:rsid w:val="009405B9"/>
    <w:rsid w:val="00940666"/>
    <w:rsid w:val="00940877"/>
    <w:rsid w:val="009415A2"/>
    <w:rsid w:val="0094165C"/>
    <w:rsid w:val="00941A6B"/>
    <w:rsid w:val="00942168"/>
    <w:rsid w:val="00942531"/>
    <w:rsid w:val="00942716"/>
    <w:rsid w:val="00942B3B"/>
    <w:rsid w:val="00943921"/>
    <w:rsid w:val="00943CCF"/>
    <w:rsid w:val="009442A5"/>
    <w:rsid w:val="009442EC"/>
    <w:rsid w:val="00944477"/>
    <w:rsid w:val="00944483"/>
    <w:rsid w:val="009444BA"/>
    <w:rsid w:val="00944A9F"/>
    <w:rsid w:val="00944E1C"/>
    <w:rsid w:val="00945103"/>
    <w:rsid w:val="0094511A"/>
    <w:rsid w:val="00945272"/>
    <w:rsid w:val="0094534A"/>
    <w:rsid w:val="00945441"/>
    <w:rsid w:val="0094552A"/>
    <w:rsid w:val="009455CB"/>
    <w:rsid w:val="009460CD"/>
    <w:rsid w:val="009460F4"/>
    <w:rsid w:val="009462E5"/>
    <w:rsid w:val="00946544"/>
    <w:rsid w:val="0094713F"/>
    <w:rsid w:val="00947437"/>
    <w:rsid w:val="009479CA"/>
    <w:rsid w:val="009501F4"/>
    <w:rsid w:val="00950262"/>
    <w:rsid w:val="00950E4A"/>
    <w:rsid w:val="00951236"/>
    <w:rsid w:val="009512BD"/>
    <w:rsid w:val="009517BC"/>
    <w:rsid w:val="00951D51"/>
    <w:rsid w:val="0095302A"/>
    <w:rsid w:val="00953F4F"/>
    <w:rsid w:val="00954446"/>
    <w:rsid w:val="00954970"/>
    <w:rsid w:val="009553B2"/>
    <w:rsid w:val="009554A3"/>
    <w:rsid w:val="00955617"/>
    <w:rsid w:val="00956105"/>
    <w:rsid w:val="00956382"/>
    <w:rsid w:val="009567C6"/>
    <w:rsid w:val="00956C32"/>
    <w:rsid w:val="00956FEE"/>
    <w:rsid w:val="00957553"/>
    <w:rsid w:val="00957775"/>
    <w:rsid w:val="009577E8"/>
    <w:rsid w:val="00957D00"/>
    <w:rsid w:val="00957F81"/>
    <w:rsid w:val="009602FA"/>
    <w:rsid w:val="0096060C"/>
    <w:rsid w:val="00960645"/>
    <w:rsid w:val="0096081B"/>
    <w:rsid w:val="00960AE1"/>
    <w:rsid w:val="00960F80"/>
    <w:rsid w:val="009617BF"/>
    <w:rsid w:val="0096189C"/>
    <w:rsid w:val="00961B5B"/>
    <w:rsid w:val="00961C23"/>
    <w:rsid w:val="00962CEF"/>
    <w:rsid w:val="00962E88"/>
    <w:rsid w:val="00962E91"/>
    <w:rsid w:val="009630A5"/>
    <w:rsid w:val="009633E0"/>
    <w:rsid w:val="00963523"/>
    <w:rsid w:val="009635D0"/>
    <w:rsid w:val="00963808"/>
    <w:rsid w:val="00963AFA"/>
    <w:rsid w:val="00963EA1"/>
    <w:rsid w:val="00964418"/>
    <w:rsid w:val="00965008"/>
    <w:rsid w:val="009654B8"/>
    <w:rsid w:val="009655DE"/>
    <w:rsid w:val="00965EE7"/>
    <w:rsid w:val="0096606A"/>
    <w:rsid w:val="0096652B"/>
    <w:rsid w:val="00966678"/>
    <w:rsid w:val="009668FC"/>
    <w:rsid w:val="0096698E"/>
    <w:rsid w:val="00966A86"/>
    <w:rsid w:val="00966B4E"/>
    <w:rsid w:val="00966FDC"/>
    <w:rsid w:val="00967476"/>
    <w:rsid w:val="00967806"/>
    <w:rsid w:val="00967BD0"/>
    <w:rsid w:val="009707BA"/>
    <w:rsid w:val="00970866"/>
    <w:rsid w:val="00970AA8"/>
    <w:rsid w:val="00970BB9"/>
    <w:rsid w:val="00970E3A"/>
    <w:rsid w:val="009717B0"/>
    <w:rsid w:val="00971A94"/>
    <w:rsid w:val="0097253B"/>
    <w:rsid w:val="0097260E"/>
    <w:rsid w:val="0097287F"/>
    <w:rsid w:val="00972B5A"/>
    <w:rsid w:val="00972EF5"/>
    <w:rsid w:val="009731D6"/>
    <w:rsid w:val="0097329E"/>
    <w:rsid w:val="00973A74"/>
    <w:rsid w:val="00974514"/>
    <w:rsid w:val="00974550"/>
    <w:rsid w:val="00974872"/>
    <w:rsid w:val="00974B5C"/>
    <w:rsid w:val="00974E2B"/>
    <w:rsid w:val="00975694"/>
    <w:rsid w:val="00975CA3"/>
    <w:rsid w:val="00975CE6"/>
    <w:rsid w:val="00976183"/>
    <w:rsid w:val="009762D7"/>
    <w:rsid w:val="00976316"/>
    <w:rsid w:val="00976523"/>
    <w:rsid w:val="0097682B"/>
    <w:rsid w:val="00976853"/>
    <w:rsid w:val="0097689D"/>
    <w:rsid w:val="00977F07"/>
    <w:rsid w:val="009801AA"/>
    <w:rsid w:val="00980246"/>
    <w:rsid w:val="009807B5"/>
    <w:rsid w:val="00980875"/>
    <w:rsid w:val="00980C46"/>
    <w:rsid w:val="00980C70"/>
    <w:rsid w:val="0098137F"/>
    <w:rsid w:val="00981477"/>
    <w:rsid w:val="009815B1"/>
    <w:rsid w:val="0098192E"/>
    <w:rsid w:val="00981B1A"/>
    <w:rsid w:val="00981B36"/>
    <w:rsid w:val="00981B9E"/>
    <w:rsid w:val="00981EA3"/>
    <w:rsid w:val="00982385"/>
    <w:rsid w:val="009825A1"/>
    <w:rsid w:val="00982693"/>
    <w:rsid w:val="00982713"/>
    <w:rsid w:val="00982985"/>
    <w:rsid w:val="00982CCC"/>
    <w:rsid w:val="0098396E"/>
    <w:rsid w:val="00983C51"/>
    <w:rsid w:val="00983F64"/>
    <w:rsid w:val="00984619"/>
    <w:rsid w:val="00984BFA"/>
    <w:rsid w:val="009854BA"/>
    <w:rsid w:val="00985B47"/>
    <w:rsid w:val="00985DFF"/>
    <w:rsid w:val="00985FAB"/>
    <w:rsid w:val="00986140"/>
    <w:rsid w:val="00986418"/>
    <w:rsid w:val="00986747"/>
    <w:rsid w:val="009869D7"/>
    <w:rsid w:val="00986F20"/>
    <w:rsid w:val="009870DC"/>
    <w:rsid w:val="00987143"/>
    <w:rsid w:val="00987756"/>
    <w:rsid w:val="00987DE5"/>
    <w:rsid w:val="00987F28"/>
    <w:rsid w:val="00987F2F"/>
    <w:rsid w:val="009902D9"/>
    <w:rsid w:val="009906AE"/>
    <w:rsid w:val="00990DC0"/>
    <w:rsid w:val="00990F85"/>
    <w:rsid w:val="0099121F"/>
    <w:rsid w:val="009914AF"/>
    <w:rsid w:val="0099166A"/>
    <w:rsid w:val="009918B9"/>
    <w:rsid w:val="00991995"/>
    <w:rsid w:val="00991E7B"/>
    <w:rsid w:val="00992246"/>
    <w:rsid w:val="00992F46"/>
    <w:rsid w:val="0099306C"/>
    <w:rsid w:val="009934CB"/>
    <w:rsid w:val="0099360C"/>
    <w:rsid w:val="009936F4"/>
    <w:rsid w:val="009937D0"/>
    <w:rsid w:val="00993A1B"/>
    <w:rsid w:val="0099511E"/>
    <w:rsid w:val="009951D2"/>
    <w:rsid w:val="00995510"/>
    <w:rsid w:val="009956B4"/>
    <w:rsid w:val="009959DE"/>
    <w:rsid w:val="00995C97"/>
    <w:rsid w:val="00995CEA"/>
    <w:rsid w:val="00995DE1"/>
    <w:rsid w:val="00996307"/>
    <w:rsid w:val="0099702D"/>
    <w:rsid w:val="009A011B"/>
    <w:rsid w:val="009A015B"/>
    <w:rsid w:val="009A0945"/>
    <w:rsid w:val="009A0E1E"/>
    <w:rsid w:val="009A0F49"/>
    <w:rsid w:val="009A0F6A"/>
    <w:rsid w:val="009A104B"/>
    <w:rsid w:val="009A12EB"/>
    <w:rsid w:val="009A15C0"/>
    <w:rsid w:val="009A1642"/>
    <w:rsid w:val="009A1A9E"/>
    <w:rsid w:val="009A1C69"/>
    <w:rsid w:val="009A1D3B"/>
    <w:rsid w:val="009A267F"/>
    <w:rsid w:val="009A2725"/>
    <w:rsid w:val="009A2AEF"/>
    <w:rsid w:val="009A2BD3"/>
    <w:rsid w:val="009A305F"/>
    <w:rsid w:val="009A332D"/>
    <w:rsid w:val="009A3330"/>
    <w:rsid w:val="009A33A9"/>
    <w:rsid w:val="009A3A6A"/>
    <w:rsid w:val="009A3B8B"/>
    <w:rsid w:val="009A3FF6"/>
    <w:rsid w:val="009A4269"/>
    <w:rsid w:val="009A4328"/>
    <w:rsid w:val="009A436D"/>
    <w:rsid w:val="009A4BCC"/>
    <w:rsid w:val="009A4CD3"/>
    <w:rsid w:val="009A4D61"/>
    <w:rsid w:val="009A4D9F"/>
    <w:rsid w:val="009A55CA"/>
    <w:rsid w:val="009A5661"/>
    <w:rsid w:val="009A56EC"/>
    <w:rsid w:val="009A5EFD"/>
    <w:rsid w:val="009A60F1"/>
    <w:rsid w:val="009A6189"/>
    <w:rsid w:val="009A625B"/>
    <w:rsid w:val="009A661F"/>
    <w:rsid w:val="009A6A72"/>
    <w:rsid w:val="009A6CA4"/>
    <w:rsid w:val="009A6F76"/>
    <w:rsid w:val="009A70DB"/>
    <w:rsid w:val="009A7691"/>
    <w:rsid w:val="009A78C9"/>
    <w:rsid w:val="009A7938"/>
    <w:rsid w:val="009A7A53"/>
    <w:rsid w:val="009A7C8C"/>
    <w:rsid w:val="009A7EF8"/>
    <w:rsid w:val="009A7EF9"/>
    <w:rsid w:val="009B0026"/>
    <w:rsid w:val="009B0351"/>
    <w:rsid w:val="009B1623"/>
    <w:rsid w:val="009B196F"/>
    <w:rsid w:val="009B1D8C"/>
    <w:rsid w:val="009B1FCD"/>
    <w:rsid w:val="009B242E"/>
    <w:rsid w:val="009B2566"/>
    <w:rsid w:val="009B2673"/>
    <w:rsid w:val="009B2ABC"/>
    <w:rsid w:val="009B34D6"/>
    <w:rsid w:val="009B3B35"/>
    <w:rsid w:val="009B420D"/>
    <w:rsid w:val="009B4212"/>
    <w:rsid w:val="009B4A4E"/>
    <w:rsid w:val="009B4F04"/>
    <w:rsid w:val="009B50AA"/>
    <w:rsid w:val="009B5820"/>
    <w:rsid w:val="009B6341"/>
    <w:rsid w:val="009B642C"/>
    <w:rsid w:val="009B6837"/>
    <w:rsid w:val="009B68E0"/>
    <w:rsid w:val="009B69E4"/>
    <w:rsid w:val="009B69EA"/>
    <w:rsid w:val="009B6DB6"/>
    <w:rsid w:val="009B70B2"/>
    <w:rsid w:val="009B7489"/>
    <w:rsid w:val="009B7681"/>
    <w:rsid w:val="009B7C22"/>
    <w:rsid w:val="009C03BA"/>
    <w:rsid w:val="009C0CB0"/>
    <w:rsid w:val="009C0E8F"/>
    <w:rsid w:val="009C0FB2"/>
    <w:rsid w:val="009C1764"/>
    <w:rsid w:val="009C1BB5"/>
    <w:rsid w:val="009C1C22"/>
    <w:rsid w:val="009C2350"/>
    <w:rsid w:val="009C2C50"/>
    <w:rsid w:val="009C2D5B"/>
    <w:rsid w:val="009C33D5"/>
    <w:rsid w:val="009C3479"/>
    <w:rsid w:val="009C384C"/>
    <w:rsid w:val="009C3859"/>
    <w:rsid w:val="009C3F06"/>
    <w:rsid w:val="009C4514"/>
    <w:rsid w:val="009C4539"/>
    <w:rsid w:val="009C49AB"/>
    <w:rsid w:val="009C5EB7"/>
    <w:rsid w:val="009C67B5"/>
    <w:rsid w:val="009C69EB"/>
    <w:rsid w:val="009C6A49"/>
    <w:rsid w:val="009C6B13"/>
    <w:rsid w:val="009C6DF7"/>
    <w:rsid w:val="009C7504"/>
    <w:rsid w:val="009C7580"/>
    <w:rsid w:val="009C781A"/>
    <w:rsid w:val="009C7B6B"/>
    <w:rsid w:val="009C7F72"/>
    <w:rsid w:val="009D01B6"/>
    <w:rsid w:val="009D06C2"/>
    <w:rsid w:val="009D06E0"/>
    <w:rsid w:val="009D07F9"/>
    <w:rsid w:val="009D08A8"/>
    <w:rsid w:val="009D0B59"/>
    <w:rsid w:val="009D0C23"/>
    <w:rsid w:val="009D0F8D"/>
    <w:rsid w:val="009D0FB6"/>
    <w:rsid w:val="009D109F"/>
    <w:rsid w:val="009D16A3"/>
    <w:rsid w:val="009D170B"/>
    <w:rsid w:val="009D1760"/>
    <w:rsid w:val="009D182E"/>
    <w:rsid w:val="009D1902"/>
    <w:rsid w:val="009D1C63"/>
    <w:rsid w:val="009D1D35"/>
    <w:rsid w:val="009D2335"/>
    <w:rsid w:val="009D242C"/>
    <w:rsid w:val="009D2912"/>
    <w:rsid w:val="009D2A49"/>
    <w:rsid w:val="009D2F94"/>
    <w:rsid w:val="009D32E8"/>
    <w:rsid w:val="009D3602"/>
    <w:rsid w:val="009D3949"/>
    <w:rsid w:val="009D4880"/>
    <w:rsid w:val="009D5377"/>
    <w:rsid w:val="009D53B2"/>
    <w:rsid w:val="009D5979"/>
    <w:rsid w:val="009D5D26"/>
    <w:rsid w:val="009D5DD0"/>
    <w:rsid w:val="009D60E5"/>
    <w:rsid w:val="009D6853"/>
    <w:rsid w:val="009D68C8"/>
    <w:rsid w:val="009D6F27"/>
    <w:rsid w:val="009D7190"/>
    <w:rsid w:val="009D72D0"/>
    <w:rsid w:val="009D7ABA"/>
    <w:rsid w:val="009E07C8"/>
    <w:rsid w:val="009E0CB6"/>
    <w:rsid w:val="009E0D5A"/>
    <w:rsid w:val="009E1553"/>
    <w:rsid w:val="009E1593"/>
    <w:rsid w:val="009E17EB"/>
    <w:rsid w:val="009E1880"/>
    <w:rsid w:val="009E1ABA"/>
    <w:rsid w:val="009E1BFF"/>
    <w:rsid w:val="009E1E50"/>
    <w:rsid w:val="009E21E3"/>
    <w:rsid w:val="009E2B14"/>
    <w:rsid w:val="009E2CC1"/>
    <w:rsid w:val="009E2DEC"/>
    <w:rsid w:val="009E2FB1"/>
    <w:rsid w:val="009E3146"/>
    <w:rsid w:val="009E3702"/>
    <w:rsid w:val="009E3910"/>
    <w:rsid w:val="009E3C7D"/>
    <w:rsid w:val="009E404B"/>
    <w:rsid w:val="009E42CC"/>
    <w:rsid w:val="009E4442"/>
    <w:rsid w:val="009E4C3C"/>
    <w:rsid w:val="009E4F0F"/>
    <w:rsid w:val="009E5AF2"/>
    <w:rsid w:val="009E5E64"/>
    <w:rsid w:val="009E6066"/>
    <w:rsid w:val="009E60BF"/>
    <w:rsid w:val="009E640E"/>
    <w:rsid w:val="009E6C95"/>
    <w:rsid w:val="009E6D31"/>
    <w:rsid w:val="009E70F5"/>
    <w:rsid w:val="009E719C"/>
    <w:rsid w:val="009E7385"/>
    <w:rsid w:val="009E76EC"/>
    <w:rsid w:val="009E7988"/>
    <w:rsid w:val="009E7B18"/>
    <w:rsid w:val="009E7CA3"/>
    <w:rsid w:val="009E7D1A"/>
    <w:rsid w:val="009F0516"/>
    <w:rsid w:val="009F05DC"/>
    <w:rsid w:val="009F080F"/>
    <w:rsid w:val="009F0958"/>
    <w:rsid w:val="009F0A2A"/>
    <w:rsid w:val="009F0B14"/>
    <w:rsid w:val="009F17C9"/>
    <w:rsid w:val="009F184D"/>
    <w:rsid w:val="009F1971"/>
    <w:rsid w:val="009F1DB5"/>
    <w:rsid w:val="009F1DFC"/>
    <w:rsid w:val="009F2932"/>
    <w:rsid w:val="009F2978"/>
    <w:rsid w:val="009F2D8D"/>
    <w:rsid w:val="009F3727"/>
    <w:rsid w:val="009F39A8"/>
    <w:rsid w:val="009F3A05"/>
    <w:rsid w:val="009F3B0B"/>
    <w:rsid w:val="009F3E48"/>
    <w:rsid w:val="009F3E8C"/>
    <w:rsid w:val="009F3EAF"/>
    <w:rsid w:val="009F43D7"/>
    <w:rsid w:val="009F4B99"/>
    <w:rsid w:val="009F51D5"/>
    <w:rsid w:val="009F51E8"/>
    <w:rsid w:val="009F542F"/>
    <w:rsid w:val="009F5C3F"/>
    <w:rsid w:val="009F5CCD"/>
    <w:rsid w:val="009F66ED"/>
    <w:rsid w:val="009F6734"/>
    <w:rsid w:val="009F6763"/>
    <w:rsid w:val="009F678A"/>
    <w:rsid w:val="009F6889"/>
    <w:rsid w:val="009F6980"/>
    <w:rsid w:val="009F6A28"/>
    <w:rsid w:val="009F6AC3"/>
    <w:rsid w:val="009F6FF6"/>
    <w:rsid w:val="009F7B63"/>
    <w:rsid w:val="009F7BDC"/>
    <w:rsid w:val="009F7FC6"/>
    <w:rsid w:val="00A002BD"/>
    <w:rsid w:val="00A00720"/>
    <w:rsid w:val="00A00922"/>
    <w:rsid w:val="00A00ACF"/>
    <w:rsid w:val="00A00BF2"/>
    <w:rsid w:val="00A01082"/>
    <w:rsid w:val="00A0121C"/>
    <w:rsid w:val="00A012CB"/>
    <w:rsid w:val="00A0141D"/>
    <w:rsid w:val="00A014D0"/>
    <w:rsid w:val="00A01A84"/>
    <w:rsid w:val="00A022E6"/>
    <w:rsid w:val="00A023E6"/>
    <w:rsid w:val="00A02707"/>
    <w:rsid w:val="00A02B75"/>
    <w:rsid w:val="00A02D74"/>
    <w:rsid w:val="00A031CD"/>
    <w:rsid w:val="00A031E2"/>
    <w:rsid w:val="00A0344F"/>
    <w:rsid w:val="00A036AA"/>
    <w:rsid w:val="00A03939"/>
    <w:rsid w:val="00A03F00"/>
    <w:rsid w:val="00A03F72"/>
    <w:rsid w:val="00A04302"/>
    <w:rsid w:val="00A0433F"/>
    <w:rsid w:val="00A0440B"/>
    <w:rsid w:val="00A04498"/>
    <w:rsid w:val="00A04531"/>
    <w:rsid w:val="00A04793"/>
    <w:rsid w:val="00A04954"/>
    <w:rsid w:val="00A04BAD"/>
    <w:rsid w:val="00A05131"/>
    <w:rsid w:val="00A0548B"/>
    <w:rsid w:val="00A054B4"/>
    <w:rsid w:val="00A05905"/>
    <w:rsid w:val="00A059B7"/>
    <w:rsid w:val="00A061B3"/>
    <w:rsid w:val="00A06399"/>
    <w:rsid w:val="00A065C1"/>
    <w:rsid w:val="00A068E5"/>
    <w:rsid w:val="00A06BE3"/>
    <w:rsid w:val="00A06DC7"/>
    <w:rsid w:val="00A06F67"/>
    <w:rsid w:val="00A0707C"/>
    <w:rsid w:val="00A07099"/>
    <w:rsid w:val="00A0753D"/>
    <w:rsid w:val="00A0783C"/>
    <w:rsid w:val="00A07AC3"/>
    <w:rsid w:val="00A07AE2"/>
    <w:rsid w:val="00A07CAB"/>
    <w:rsid w:val="00A07EFB"/>
    <w:rsid w:val="00A07F7E"/>
    <w:rsid w:val="00A100FA"/>
    <w:rsid w:val="00A10193"/>
    <w:rsid w:val="00A10231"/>
    <w:rsid w:val="00A10701"/>
    <w:rsid w:val="00A10C88"/>
    <w:rsid w:val="00A10EDE"/>
    <w:rsid w:val="00A116DA"/>
    <w:rsid w:val="00A11712"/>
    <w:rsid w:val="00A11838"/>
    <w:rsid w:val="00A1187B"/>
    <w:rsid w:val="00A11A51"/>
    <w:rsid w:val="00A11A84"/>
    <w:rsid w:val="00A11F54"/>
    <w:rsid w:val="00A1213F"/>
    <w:rsid w:val="00A121B9"/>
    <w:rsid w:val="00A1249D"/>
    <w:rsid w:val="00A12B5B"/>
    <w:rsid w:val="00A12B60"/>
    <w:rsid w:val="00A12C4E"/>
    <w:rsid w:val="00A132B5"/>
    <w:rsid w:val="00A135C1"/>
    <w:rsid w:val="00A1378D"/>
    <w:rsid w:val="00A1391A"/>
    <w:rsid w:val="00A13BCA"/>
    <w:rsid w:val="00A141CE"/>
    <w:rsid w:val="00A14231"/>
    <w:rsid w:val="00A144AF"/>
    <w:rsid w:val="00A14996"/>
    <w:rsid w:val="00A152FB"/>
    <w:rsid w:val="00A153CF"/>
    <w:rsid w:val="00A1544E"/>
    <w:rsid w:val="00A15691"/>
    <w:rsid w:val="00A15A80"/>
    <w:rsid w:val="00A15CAB"/>
    <w:rsid w:val="00A15D78"/>
    <w:rsid w:val="00A15DDC"/>
    <w:rsid w:val="00A1648D"/>
    <w:rsid w:val="00A16777"/>
    <w:rsid w:val="00A16B0C"/>
    <w:rsid w:val="00A16E6C"/>
    <w:rsid w:val="00A171EB"/>
    <w:rsid w:val="00A1720F"/>
    <w:rsid w:val="00A17675"/>
    <w:rsid w:val="00A17CF7"/>
    <w:rsid w:val="00A17ED2"/>
    <w:rsid w:val="00A20032"/>
    <w:rsid w:val="00A20329"/>
    <w:rsid w:val="00A203B3"/>
    <w:rsid w:val="00A204B5"/>
    <w:rsid w:val="00A20844"/>
    <w:rsid w:val="00A2088B"/>
    <w:rsid w:val="00A20AB4"/>
    <w:rsid w:val="00A21000"/>
    <w:rsid w:val="00A21060"/>
    <w:rsid w:val="00A21078"/>
    <w:rsid w:val="00A210F9"/>
    <w:rsid w:val="00A21418"/>
    <w:rsid w:val="00A21A1C"/>
    <w:rsid w:val="00A21CF7"/>
    <w:rsid w:val="00A21D4E"/>
    <w:rsid w:val="00A21ECF"/>
    <w:rsid w:val="00A2202D"/>
    <w:rsid w:val="00A2209C"/>
    <w:rsid w:val="00A220A5"/>
    <w:rsid w:val="00A22430"/>
    <w:rsid w:val="00A22B8B"/>
    <w:rsid w:val="00A23351"/>
    <w:rsid w:val="00A234F3"/>
    <w:rsid w:val="00A23800"/>
    <w:rsid w:val="00A23E26"/>
    <w:rsid w:val="00A24602"/>
    <w:rsid w:val="00A24C4E"/>
    <w:rsid w:val="00A256BB"/>
    <w:rsid w:val="00A25F88"/>
    <w:rsid w:val="00A26764"/>
    <w:rsid w:val="00A2728B"/>
    <w:rsid w:val="00A276AC"/>
    <w:rsid w:val="00A27C09"/>
    <w:rsid w:val="00A27E29"/>
    <w:rsid w:val="00A30160"/>
    <w:rsid w:val="00A301AA"/>
    <w:rsid w:val="00A302AA"/>
    <w:rsid w:val="00A3065B"/>
    <w:rsid w:val="00A308B0"/>
    <w:rsid w:val="00A30A24"/>
    <w:rsid w:val="00A30A41"/>
    <w:rsid w:val="00A31324"/>
    <w:rsid w:val="00A3134A"/>
    <w:rsid w:val="00A31591"/>
    <w:rsid w:val="00A31842"/>
    <w:rsid w:val="00A318AB"/>
    <w:rsid w:val="00A31C5A"/>
    <w:rsid w:val="00A31F27"/>
    <w:rsid w:val="00A322D4"/>
    <w:rsid w:val="00A326B0"/>
    <w:rsid w:val="00A32A92"/>
    <w:rsid w:val="00A32AFD"/>
    <w:rsid w:val="00A32DE0"/>
    <w:rsid w:val="00A32E7B"/>
    <w:rsid w:val="00A33271"/>
    <w:rsid w:val="00A332BC"/>
    <w:rsid w:val="00A3358C"/>
    <w:rsid w:val="00A337DA"/>
    <w:rsid w:val="00A337F1"/>
    <w:rsid w:val="00A33E4D"/>
    <w:rsid w:val="00A33EF7"/>
    <w:rsid w:val="00A345FB"/>
    <w:rsid w:val="00A34775"/>
    <w:rsid w:val="00A34815"/>
    <w:rsid w:val="00A34E33"/>
    <w:rsid w:val="00A34ED6"/>
    <w:rsid w:val="00A3520A"/>
    <w:rsid w:val="00A35740"/>
    <w:rsid w:val="00A35F70"/>
    <w:rsid w:val="00A36A4E"/>
    <w:rsid w:val="00A36FF7"/>
    <w:rsid w:val="00A37361"/>
    <w:rsid w:val="00A3742D"/>
    <w:rsid w:val="00A37552"/>
    <w:rsid w:val="00A3764D"/>
    <w:rsid w:val="00A376F3"/>
    <w:rsid w:val="00A37BC5"/>
    <w:rsid w:val="00A37FB5"/>
    <w:rsid w:val="00A401CC"/>
    <w:rsid w:val="00A406DB"/>
    <w:rsid w:val="00A408D6"/>
    <w:rsid w:val="00A408F9"/>
    <w:rsid w:val="00A40ED4"/>
    <w:rsid w:val="00A41074"/>
    <w:rsid w:val="00A41BFD"/>
    <w:rsid w:val="00A41D8A"/>
    <w:rsid w:val="00A41DB9"/>
    <w:rsid w:val="00A41E84"/>
    <w:rsid w:val="00A4230F"/>
    <w:rsid w:val="00A426D1"/>
    <w:rsid w:val="00A42EBE"/>
    <w:rsid w:val="00A4318A"/>
    <w:rsid w:val="00A438F2"/>
    <w:rsid w:val="00A43ADA"/>
    <w:rsid w:val="00A43F7E"/>
    <w:rsid w:val="00A43FA0"/>
    <w:rsid w:val="00A4429C"/>
    <w:rsid w:val="00A44536"/>
    <w:rsid w:val="00A44AA2"/>
    <w:rsid w:val="00A44CD8"/>
    <w:rsid w:val="00A44ED0"/>
    <w:rsid w:val="00A45039"/>
    <w:rsid w:val="00A4559F"/>
    <w:rsid w:val="00A45D73"/>
    <w:rsid w:val="00A4649A"/>
    <w:rsid w:val="00A464ED"/>
    <w:rsid w:val="00A46657"/>
    <w:rsid w:val="00A46820"/>
    <w:rsid w:val="00A46D5F"/>
    <w:rsid w:val="00A46F91"/>
    <w:rsid w:val="00A471F1"/>
    <w:rsid w:val="00A474D9"/>
    <w:rsid w:val="00A475A3"/>
    <w:rsid w:val="00A47C15"/>
    <w:rsid w:val="00A47C49"/>
    <w:rsid w:val="00A47D8E"/>
    <w:rsid w:val="00A47EF1"/>
    <w:rsid w:val="00A47EF8"/>
    <w:rsid w:val="00A50040"/>
    <w:rsid w:val="00A50766"/>
    <w:rsid w:val="00A507A2"/>
    <w:rsid w:val="00A5138B"/>
    <w:rsid w:val="00A5155C"/>
    <w:rsid w:val="00A5162A"/>
    <w:rsid w:val="00A52172"/>
    <w:rsid w:val="00A52238"/>
    <w:rsid w:val="00A5267C"/>
    <w:rsid w:val="00A5267E"/>
    <w:rsid w:val="00A52863"/>
    <w:rsid w:val="00A528C8"/>
    <w:rsid w:val="00A52AB3"/>
    <w:rsid w:val="00A53176"/>
    <w:rsid w:val="00A5411E"/>
    <w:rsid w:val="00A545FC"/>
    <w:rsid w:val="00A547CE"/>
    <w:rsid w:val="00A54C56"/>
    <w:rsid w:val="00A55121"/>
    <w:rsid w:val="00A5536E"/>
    <w:rsid w:val="00A55628"/>
    <w:rsid w:val="00A558DF"/>
    <w:rsid w:val="00A55A05"/>
    <w:rsid w:val="00A55CEA"/>
    <w:rsid w:val="00A55FA3"/>
    <w:rsid w:val="00A5650E"/>
    <w:rsid w:val="00A56591"/>
    <w:rsid w:val="00A56931"/>
    <w:rsid w:val="00A575B9"/>
    <w:rsid w:val="00A57764"/>
    <w:rsid w:val="00A57ACF"/>
    <w:rsid w:val="00A606DE"/>
    <w:rsid w:val="00A60880"/>
    <w:rsid w:val="00A60D06"/>
    <w:rsid w:val="00A61497"/>
    <w:rsid w:val="00A619CC"/>
    <w:rsid w:val="00A61DEF"/>
    <w:rsid w:val="00A61E2B"/>
    <w:rsid w:val="00A62153"/>
    <w:rsid w:val="00A62649"/>
    <w:rsid w:val="00A629EA"/>
    <w:rsid w:val="00A62A6B"/>
    <w:rsid w:val="00A62BAC"/>
    <w:rsid w:val="00A631AE"/>
    <w:rsid w:val="00A63504"/>
    <w:rsid w:val="00A638A3"/>
    <w:rsid w:val="00A638B9"/>
    <w:rsid w:val="00A638FA"/>
    <w:rsid w:val="00A63E4E"/>
    <w:rsid w:val="00A64516"/>
    <w:rsid w:val="00A647A0"/>
    <w:rsid w:val="00A64D20"/>
    <w:rsid w:val="00A65058"/>
    <w:rsid w:val="00A650DF"/>
    <w:rsid w:val="00A6567A"/>
    <w:rsid w:val="00A65732"/>
    <w:rsid w:val="00A659BD"/>
    <w:rsid w:val="00A65A25"/>
    <w:rsid w:val="00A65ADB"/>
    <w:rsid w:val="00A65C5C"/>
    <w:rsid w:val="00A65D2C"/>
    <w:rsid w:val="00A66212"/>
    <w:rsid w:val="00A6677E"/>
    <w:rsid w:val="00A67180"/>
    <w:rsid w:val="00A67833"/>
    <w:rsid w:val="00A67A0F"/>
    <w:rsid w:val="00A67DC9"/>
    <w:rsid w:val="00A67E3F"/>
    <w:rsid w:val="00A7013A"/>
    <w:rsid w:val="00A70295"/>
    <w:rsid w:val="00A703E3"/>
    <w:rsid w:val="00A70581"/>
    <w:rsid w:val="00A705CB"/>
    <w:rsid w:val="00A70A73"/>
    <w:rsid w:val="00A70A7D"/>
    <w:rsid w:val="00A71110"/>
    <w:rsid w:val="00A7138C"/>
    <w:rsid w:val="00A71478"/>
    <w:rsid w:val="00A719F3"/>
    <w:rsid w:val="00A71B5D"/>
    <w:rsid w:val="00A71BBB"/>
    <w:rsid w:val="00A71C40"/>
    <w:rsid w:val="00A720C2"/>
    <w:rsid w:val="00A722BE"/>
    <w:rsid w:val="00A7252A"/>
    <w:rsid w:val="00A72706"/>
    <w:rsid w:val="00A72795"/>
    <w:rsid w:val="00A72C93"/>
    <w:rsid w:val="00A72CA4"/>
    <w:rsid w:val="00A72D19"/>
    <w:rsid w:val="00A73617"/>
    <w:rsid w:val="00A73DA4"/>
    <w:rsid w:val="00A74414"/>
    <w:rsid w:val="00A7445B"/>
    <w:rsid w:val="00A74461"/>
    <w:rsid w:val="00A7475D"/>
    <w:rsid w:val="00A74C07"/>
    <w:rsid w:val="00A75558"/>
    <w:rsid w:val="00A75847"/>
    <w:rsid w:val="00A75C38"/>
    <w:rsid w:val="00A75C9A"/>
    <w:rsid w:val="00A75FCC"/>
    <w:rsid w:val="00A764D0"/>
    <w:rsid w:val="00A76588"/>
    <w:rsid w:val="00A765E8"/>
    <w:rsid w:val="00A76DA6"/>
    <w:rsid w:val="00A7748A"/>
    <w:rsid w:val="00A77B4C"/>
    <w:rsid w:val="00A80001"/>
    <w:rsid w:val="00A80081"/>
    <w:rsid w:val="00A801E7"/>
    <w:rsid w:val="00A8079E"/>
    <w:rsid w:val="00A80D71"/>
    <w:rsid w:val="00A80F30"/>
    <w:rsid w:val="00A811AF"/>
    <w:rsid w:val="00A813DD"/>
    <w:rsid w:val="00A8188F"/>
    <w:rsid w:val="00A81926"/>
    <w:rsid w:val="00A81952"/>
    <w:rsid w:val="00A81995"/>
    <w:rsid w:val="00A81C89"/>
    <w:rsid w:val="00A81EA2"/>
    <w:rsid w:val="00A81FFD"/>
    <w:rsid w:val="00A825BD"/>
    <w:rsid w:val="00A82D17"/>
    <w:rsid w:val="00A82D2C"/>
    <w:rsid w:val="00A82DAC"/>
    <w:rsid w:val="00A83320"/>
    <w:rsid w:val="00A834E3"/>
    <w:rsid w:val="00A836C8"/>
    <w:rsid w:val="00A841A8"/>
    <w:rsid w:val="00A8451C"/>
    <w:rsid w:val="00A8494E"/>
    <w:rsid w:val="00A84D16"/>
    <w:rsid w:val="00A84FC4"/>
    <w:rsid w:val="00A858D9"/>
    <w:rsid w:val="00A863B7"/>
    <w:rsid w:val="00A86AB1"/>
    <w:rsid w:val="00A86C1B"/>
    <w:rsid w:val="00A86D37"/>
    <w:rsid w:val="00A86E27"/>
    <w:rsid w:val="00A86FBA"/>
    <w:rsid w:val="00A87B41"/>
    <w:rsid w:val="00A87D50"/>
    <w:rsid w:val="00A9031D"/>
    <w:rsid w:val="00A90438"/>
    <w:rsid w:val="00A90552"/>
    <w:rsid w:val="00A9055D"/>
    <w:rsid w:val="00A905BB"/>
    <w:rsid w:val="00A9082F"/>
    <w:rsid w:val="00A90BB1"/>
    <w:rsid w:val="00A90FA3"/>
    <w:rsid w:val="00A9157F"/>
    <w:rsid w:val="00A9159A"/>
    <w:rsid w:val="00A916D5"/>
    <w:rsid w:val="00A91C84"/>
    <w:rsid w:val="00A91F41"/>
    <w:rsid w:val="00A92AB6"/>
    <w:rsid w:val="00A92B2C"/>
    <w:rsid w:val="00A92BCA"/>
    <w:rsid w:val="00A92EA7"/>
    <w:rsid w:val="00A933BC"/>
    <w:rsid w:val="00A93858"/>
    <w:rsid w:val="00A93B63"/>
    <w:rsid w:val="00A93B9F"/>
    <w:rsid w:val="00A94210"/>
    <w:rsid w:val="00A9493D"/>
    <w:rsid w:val="00A9509F"/>
    <w:rsid w:val="00A954BA"/>
    <w:rsid w:val="00A95CE3"/>
    <w:rsid w:val="00A95D24"/>
    <w:rsid w:val="00A95DF0"/>
    <w:rsid w:val="00A960AE"/>
    <w:rsid w:val="00A9647D"/>
    <w:rsid w:val="00A96859"/>
    <w:rsid w:val="00A96E1D"/>
    <w:rsid w:val="00A97979"/>
    <w:rsid w:val="00A979FE"/>
    <w:rsid w:val="00A97CAC"/>
    <w:rsid w:val="00A97F16"/>
    <w:rsid w:val="00AA04F8"/>
    <w:rsid w:val="00AA0DF7"/>
    <w:rsid w:val="00AA1249"/>
    <w:rsid w:val="00AA1284"/>
    <w:rsid w:val="00AA1A60"/>
    <w:rsid w:val="00AA1C99"/>
    <w:rsid w:val="00AA1CCA"/>
    <w:rsid w:val="00AA1D8A"/>
    <w:rsid w:val="00AA1FE6"/>
    <w:rsid w:val="00AA284E"/>
    <w:rsid w:val="00AA2ABA"/>
    <w:rsid w:val="00AA2B8E"/>
    <w:rsid w:val="00AA303C"/>
    <w:rsid w:val="00AA3062"/>
    <w:rsid w:val="00AA3087"/>
    <w:rsid w:val="00AA38FD"/>
    <w:rsid w:val="00AA3B40"/>
    <w:rsid w:val="00AA3F82"/>
    <w:rsid w:val="00AA43CF"/>
    <w:rsid w:val="00AA43EE"/>
    <w:rsid w:val="00AA4FDA"/>
    <w:rsid w:val="00AA54D1"/>
    <w:rsid w:val="00AA5852"/>
    <w:rsid w:val="00AA5F9D"/>
    <w:rsid w:val="00AA681D"/>
    <w:rsid w:val="00AA6B6C"/>
    <w:rsid w:val="00AA702E"/>
    <w:rsid w:val="00AA706A"/>
    <w:rsid w:val="00AA71D0"/>
    <w:rsid w:val="00AA7325"/>
    <w:rsid w:val="00AA743A"/>
    <w:rsid w:val="00AA79DC"/>
    <w:rsid w:val="00AB024C"/>
    <w:rsid w:val="00AB0319"/>
    <w:rsid w:val="00AB08D7"/>
    <w:rsid w:val="00AB0D99"/>
    <w:rsid w:val="00AB0E78"/>
    <w:rsid w:val="00AB0F6C"/>
    <w:rsid w:val="00AB15B8"/>
    <w:rsid w:val="00AB1EFF"/>
    <w:rsid w:val="00AB2147"/>
    <w:rsid w:val="00AB27C2"/>
    <w:rsid w:val="00AB348F"/>
    <w:rsid w:val="00AB3722"/>
    <w:rsid w:val="00AB39FB"/>
    <w:rsid w:val="00AB3C9D"/>
    <w:rsid w:val="00AB3D17"/>
    <w:rsid w:val="00AB3FD1"/>
    <w:rsid w:val="00AB40DD"/>
    <w:rsid w:val="00AB4279"/>
    <w:rsid w:val="00AB436B"/>
    <w:rsid w:val="00AB4561"/>
    <w:rsid w:val="00AB48CA"/>
    <w:rsid w:val="00AB5300"/>
    <w:rsid w:val="00AB53DA"/>
    <w:rsid w:val="00AB5FB8"/>
    <w:rsid w:val="00AB7374"/>
    <w:rsid w:val="00AB7936"/>
    <w:rsid w:val="00AB7AC3"/>
    <w:rsid w:val="00AC0204"/>
    <w:rsid w:val="00AC0544"/>
    <w:rsid w:val="00AC080E"/>
    <w:rsid w:val="00AC09E6"/>
    <w:rsid w:val="00AC0CEA"/>
    <w:rsid w:val="00AC0E42"/>
    <w:rsid w:val="00AC16D0"/>
    <w:rsid w:val="00AC17A9"/>
    <w:rsid w:val="00AC2050"/>
    <w:rsid w:val="00AC2688"/>
    <w:rsid w:val="00AC287C"/>
    <w:rsid w:val="00AC305C"/>
    <w:rsid w:val="00AC31B8"/>
    <w:rsid w:val="00AC3590"/>
    <w:rsid w:val="00AC375F"/>
    <w:rsid w:val="00AC3A1D"/>
    <w:rsid w:val="00AC3C4A"/>
    <w:rsid w:val="00AC4402"/>
    <w:rsid w:val="00AC453B"/>
    <w:rsid w:val="00AC4C6C"/>
    <w:rsid w:val="00AC4DF0"/>
    <w:rsid w:val="00AC5038"/>
    <w:rsid w:val="00AC504F"/>
    <w:rsid w:val="00AC54F3"/>
    <w:rsid w:val="00AC5539"/>
    <w:rsid w:val="00AC5673"/>
    <w:rsid w:val="00AC5AEE"/>
    <w:rsid w:val="00AC6D94"/>
    <w:rsid w:val="00AC6F0A"/>
    <w:rsid w:val="00AC74C7"/>
    <w:rsid w:val="00AC75D7"/>
    <w:rsid w:val="00AC7E40"/>
    <w:rsid w:val="00AD04E8"/>
    <w:rsid w:val="00AD0AB8"/>
    <w:rsid w:val="00AD0C61"/>
    <w:rsid w:val="00AD14F0"/>
    <w:rsid w:val="00AD1546"/>
    <w:rsid w:val="00AD1A1A"/>
    <w:rsid w:val="00AD1B00"/>
    <w:rsid w:val="00AD1B19"/>
    <w:rsid w:val="00AD1CAC"/>
    <w:rsid w:val="00AD1D17"/>
    <w:rsid w:val="00AD1D39"/>
    <w:rsid w:val="00AD1E32"/>
    <w:rsid w:val="00AD2289"/>
    <w:rsid w:val="00AD23B9"/>
    <w:rsid w:val="00AD29B3"/>
    <w:rsid w:val="00AD2CF6"/>
    <w:rsid w:val="00AD3000"/>
    <w:rsid w:val="00AD3001"/>
    <w:rsid w:val="00AD307C"/>
    <w:rsid w:val="00AD31F9"/>
    <w:rsid w:val="00AD3283"/>
    <w:rsid w:val="00AD32A7"/>
    <w:rsid w:val="00AD3393"/>
    <w:rsid w:val="00AD38CB"/>
    <w:rsid w:val="00AD4366"/>
    <w:rsid w:val="00AD47A7"/>
    <w:rsid w:val="00AD4D8E"/>
    <w:rsid w:val="00AD4E2E"/>
    <w:rsid w:val="00AD4F20"/>
    <w:rsid w:val="00AD5696"/>
    <w:rsid w:val="00AD573E"/>
    <w:rsid w:val="00AD58A6"/>
    <w:rsid w:val="00AD59F9"/>
    <w:rsid w:val="00AD5BB2"/>
    <w:rsid w:val="00AD5DF6"/>
    <w:rsid w:val="00AD5F7D"/>
    <w:rsid w:val="00AD6136"/>
    <w:rsid w:val="00AD6797"/>
    <w:rsid w:val="00AD6F74"/>
    <w:rsid w:val="00AD713D"/>
    <w:rsid w:val="00AD76C7"/>
    <w:rsid w:val="00AD7767"/>
    <w:rsid w:val="00AD79A8"/>
    <w:rsid w:val="00AD7A0F"/>
    <w:rsid w:val="00AD7AA5"/>
    <w:rsid w:val="00AD7CB2"/>
    <w:rsid w:val="00AD7F93"/>
    <w:rsid w:val="00AE009D"/>
    <w:rsid w:val="00AE0428"/>
    <w:rsid w:val="00AE0974"/>
    <w:rsid w:val="00AE09A5"/>
    <w:rsid w:val="00AE1620"/>
    <w:rsid w:val="00AE18C0"/>
    <w:rsid w:val="00AE20FA"/>
    <w:rsid w:val="00AE2B3E"/>
    <w:rsid w:val="00AE2BE1"/>
    <w:rsid w:val="00AE2C53"/>
    <w:rsid w:val="00AE35DE"/>
    <w:rsid w:val="00AE373E"/>
    <w:rsid w:val="00AE3ED8"/>
    <w:rsid w:val="00AE4298"/>
    <w:rsid w:val="00AE431A"/>
    <w:rsid w:val="00AE4658"/>
    <w:rsid w:val="00AE4BFC"/>
    <w:rsid w:val="00AE4F6D"/>
    <w:rsid w:val="00AE4F9E"/>
    <w:rsid w:val="00AE4FFB"/>
    <w:rsid w:val="00AE58B0"/>
    <w:rsid w:val="00AE5AEA"/>
    <w:rsid w:val="00AE5C21"/>
    <w:rsid w:val="00AE5D55"/>
    <w:rsid w:val="00AE5DF7"/>
    <w:rsid w:val="00AE5E1D"/>
    <w:rsid w:val="00AE64BF"/>
    <w:rsid w:val="00AE64E0"/>
    <w:rsid w:val="00AE6608"/>
    <w:rsid w:val="00AE6850"/>
    <w:rsid w:val="00AE6ECD"/>
    <w:rsid w:val="00AE6FFF"/>
    <w:rsid w:val="00AE73C1"/>
    <w:rsid w:val="00AE7900"/>
    <w:rsid w:val="00AE7A80"/>
    <w:rsid w:val="00AE7DA4"/>
    <w:rsid w:val="00AF002D"/>
    <w:rsid w:val="00AF0260"/>
    <w:rsid w:val="00AF02C8"/>
    <w:rsid w:val="00AF0523"/>
    <w:rsid w:val="00AF0647"/>
    <w:rsid w:val="00AF0DAF"/>
    <w:rsid w:val="00AF0DE4"/>
    <w:rsid w:val="00AF0F79"/>
    <w:rsid w:val="00AF0FAA"/>
    <w:rsid w:val="00AF1429"/>
    <w:rsid w:val="00AF188E"/>
    <w:rsid w:val="00AF1D57"/>
    <w:rsid w:val="00AF1F64"/>
    <w:rsid w:val="00AF212E"/>
    <w:rsid w:val="00AF21F7"/>
    <w:rsid w:val="00AF2313"/>
    <w:rsid w:val="00AF256D"/>
    <w:rsid w:val="00AF2621"/>
    <w:rsid w:val="00AF2789"/>
    <w:rsid w:val="00AF2A28"/>
    <w:rsid w:val="00AF316E"/>
    <w:rsid w:val="00AF34CB"/>
    <w:rsid w:val="00AF351B"/>
    <w:rsid w:val="00AF367B"/>
    <w:rsid w:val="00AF3BDF"/>
    <w:rsid w:val="00AF4100"/>
    <w:rsid w:val="00AF41C5"/>
    <w:rsid w:val="00AF424D"/>
    <w:rsid w:val="00AF4489"/>
    <w:rsid w:val="00AF4E28"/>
    <w:rsid w:val="00AF4FDE"/>
    <w:rsid w:val="00AF51DC"/>
    <w:rsid w:val="00AF5233"/>
    <w:rsid w:val="00AF5298"/>
    <w:rsid w:val="00AF5916"/>
    <w:rsid w:val="00AF5AFB"/>
    <w:rsid w:val="00AF5ED3"/>
    <w:rsid w:val="00AF5FDE"/>
    <w:rsid w:val="00AF62C4"/>
    <w:rsid w:val="00AF6708"/>
    <w:rsid w:val="00AF682C"/>
    <w:rsid w:val="00AF68CD"/>
    <w:rsid w:val="00AF69F5"/>
    <w:rsid w:val="00AF6F61"/>
    <w:rsid w:val="00AF7056"/>
    <w:rsid w:val="00AF71E5"/>
    <w:rsid w:val="00AF77C9"/>
    <w:rsid w:val="00AF78F7"/>
    <w:rsid w:val="00AF7D14"/>
    <w:rsid w:val="00B001DF"/>
    <w:rsid w:val="00B00667"/>
    <w:rsid w:val="00B0086C"/>
    <w:rsid w:val="00B00A3E"/>
    <w:rsid w:val="00B00C33"/>
    <w:rsid w:val="00B00E8F"/>
    <w:rsid w:val="00B0101B"/>
    <w:rsid w:val="00B0114D"/>
    <w:rsid w:val="00B014C0"/>
    <w:rsid w:val="00B015CE"/>
    <w:rsid w:val="00B016FF"/>
    <w:rsid w:val="00B01949"/>
    <w:rsid w:val="00B01C7C"/>
    <w:rsid w:val="00B0228F"/>
    <w:rsid w:val="00B022D1"/>
    <w:rsid w:val="00B02437"/>
    <w:rsid w:val="00B0243C"/>
    <w:rsid w:val="00B02A39"/>
    <w:rsid w:val="00B03466"/>
    <w:rsid w:val="00B036A2"/>
    <w:rsid w:val="00B0373A"/>
    <w:rsid w:val="00B03B5B"/>
    <w:rsid w:val="00B04047"/>
    <w:rsid w:val="00B0420D"/>
    <w:rsid w:val="00B04276"/>
    <w:rsid w:val="00B04888"/>
    <w:rsid w:val="00B048DB"/>
    <w:rsid w:val="00B04DC2"/>
    <w:rsid w:val="00B0511F"/>
    <w:rsid w:val="00B05316"/>
    <w:rsid w:val="00B05467"/>
    <w:rsid w:val="00B05686"/>
    <w:rsid w:val="00B05880"/>
    <w:rsid w:val="00B05B82"/>
    <w:rsid w:val="00B06413"/>
    <w:rsid w:val="00B06733"/>
    <w:rsid w:val="00B06747"/>
    <w:rsid w:val="00B0698A"/>
    <w:rsid w:val="00B06C0D"/>
    <w:rsid w:val="00B06C23"/>
    <w:rsid w:val="00B06DE6"/>
    <w:rsid w:val="00B06ECC"/>
    <w:rsid w:val="00B06FAA"/>
    <w:rsid w:val="00B07B90"/>
    <w:rsid w:val="00B07D80"/>
    <w:rsid w:val="00B07EFC"/>
    <w:rsid w:val="00B07F86"/>
    <w:rsid w:val="00B10184"/>
    <w:rsid w:val="00B102FA"/>
    <w:rsid w:val="00B104F6"/>
    <w:rsid w:val="00B10A6F"/>
    <w:rsid w:val="00B10E60"/>
    <w:rsid w:val="00B10F4D"/>
    <w:rsid w:val="00B1125A"/>
    <w:rsid w:val="00B112AC"/>
    <w:rsid w:val="00B114E9"/>
    <w:rsid w:val="00B115C0"/>
    <w:rsid w:val="00B1168F"/>
    <w:rsid w:val="00B1176E"/>
    <w:rsid w:val="00B1199B"/>
    <w:rsid w:val="00B11AB0"/>
    <w:rsid w:val="00B11EC4"/>
    <w:rsid w:val="00B12319"/>
    <w:rsid w:val="00B1248F"/>
    <w:rsid w:val="00B125E8"/>
    <w:rsid w:val="00B12AB2"/>
    <w:rsid w:val="00B12C6E"/>
    <w:rsid w:val="00B1398A"/>
    <w:rsid w:val="00B13A8C"/>
    <w:rsid w:val="00B13C3F"/>
    <w:rsid w:val="00B13C51"/>
    <w:rsid w:val="00B13D23"/>
    <w:rsid w:val="00B13D58"/>
    <w:rsid w:val="00B13EE0"/>
    <w:rsid w:val="00B13FAB"/>
    <w:rsid w:val="00B13FB5"/>
    <w:rsid w:val="00B140DA"/>
    <w:rsid w:val="00B1422F"/>
    <w:rsid w:val="00B144BD"/>
    <w:rsid w:val="00B1472C"/>
    <w:rsid w:val="00B14918"/>
    <w:rsid w:val="00B14AA0"/>
    <w:rsid w:val="00B14D72"/>
    <w:rsid w:val="00B14FD9"/>
    <w:rsid w:val="00B15231"/>
    <w:rsid w:val="00B1562E"/>
    <w:rsid w:val="00B1576D"/>
    <w:rsid w:val="00B15826"/>
    <w:rsid w:val="00B1591A"/>
    <w:rsid w:val="00B15DA0"/>
    <w:rsid w:val="00B15F66"/>
    <w:rsid w:val="00B1656E"/>
    <w:rsid w:val="00B166E7"/>
    <w:rsid w:val="00B167AA"/>
    <w:rsid w:val="00B16898"/>
    <w:rsid w:val="00B16970"/>
    <w:rsid w:val="00B16CCA"/>
    <w:rsid w:val="00B16D1C"/>
    <w:rsid w:val="00B16E03"/>
    <w:rsid w:val="00B17252"/>
    <w:rsid w:val="00B1725D"/>
    <w:rsid w:val="00B172E7"/>
    <w:rsid w:val="00B178A4"/>
    <w:rsid w:val="00B179F9"/>
    <w:rsid w:val="00B17D53"/>
    <w:rsid w:val="00B17D54"/>
    <w:rsid w:val="00B20D3B"/>
    <w:rsid w:val="00B20D54"/>
    <w:rsid w:val="00B20DA9"/>
    <w:rsid w:val="00B213E6"/>
    <w:rsid w:val="00B21FD4"/>
    <w:rsid w:val="00B22555"/>
    <w:rsid w:val="00B22833"/>
    <w:rsid w:val="00B229B5"/>
    <w:rsid w:val="00B22C53"/>
    <w:rsid w:val="00B22C81"/>
    <w:rsid w:val="00B22E96"/>
    <w:rsid w:val="00B230D3"/>
    <w:rsid w:val="00B2323E"/>
    <w:rsid w:val="00B234ED"/>
    <w:rsid w:val="00B23661"/>
    <w:rsid w:val="00B243CF"/>
    <w:rsid w:val="00B246DE"/>
    <w:rsid w:val="00B24A55"/>
    <w:rsid w:val="00B24BEC"/>
    <w:rsid w:val="00B24D16"/>
    <w:rsid w:val="00B2557D"/>
    <w:rsid w:val="00B255C6"/>
    <w:rsid w:val="00B259A4"/>
    <w:rsid w:val="00B2607A"/>
    <w:rsid w:val="00B267CE"/>
    <w:rsid w:val="00B26A21"/>
    <w:rsid w:val="00B26AE8"/>
    <w:rsid w:val="00B27934"/>
    <w:rsid w:val="00B27978"/>
    <w:rsid w:val="00B27C6F"/>
    <w:rsid w:val="00B27F53"/>
    <w:rsid w:val="00B27FA1"/>
    <w:rsid w:val="00B30321"/>
    <w:rsid w:val="00B30747"/>
    <w:rsid w:val="00B3089B"/>
    <w:rsid w:val="00B30DE6"/>
    <w:rsid w:val="00B30ECC"/>
    <w:rsid w:val="00B31150"/>
    <w:rsid w:val="00B312A3"/>
    <w:rsid w:val="00B31343"/>
    <w:rsid w:val="00B313D4"/>
    <w:rsid w:val="00B314FF"/>
    <w:rsid w:val="00B317D8"/>
    <w:rsid w:val="00B32567"/>
    <w:rsid w:val="00B325D7"/>
    <w:rsid w:val="00B32E74"/>
    <w:rsid w:val="00B336A9"/>
    <w:rsid w:val="00B33AFF"/>
    <w:rsid w:val="00B34654"/>
    <w:rsid w:val="00B348C3"/>
    <w:rsid w:val="00B34DA3"/>
    <w:rsid w:val="00B34E0C"/>
    <w:rsid w:val="00B351EE"/>
    <w:rsid w:val="00B3531C"/>
    <w:rsid w:val="00B35D32"/>
    <w:rsid w:val="00B35DA9"/>
    <w:rsid w:val="00B35DFC"/>
    <w:rsid w:val="00B36387"/>
    <w:rsid w:val="00B36414"/>
    <w:rsid w:val="00B3687F"/>
    <w:rsid w:val="00B36AD2"/>
    <w:rsid w:val="00B400EA"/>
    <w:rsid w:val="00B40ACF"/>
    <w:rsid w:val="00B40C2F"/>
    <w:rsid w:val="00B40D99"/>
    <w:rsid w:val="00B4125D"/>
    <w:rsid w:val="00B414B4"/>
    <w:rsid w:val="00B41BBF"/>
    <w:rsid w:val="00B422F9"/>
    <w:rsid w:val="00B42755"/>
    <w:rsid w:val="00B428C2"/>
    <w:rsid w:val="00B43171"/>
    <w:rsid w:val="00B431B6"/>
    <w:rsid w:val="00B435EA"/>
    <w:rsid w:val="00B43688"/>
    <w:rsid w:val="00B4399A"/>
    <w:rsid w:val="00B43A07"/>
    <w:rsid w:val="00B43B69"/>
    <w:rsid w:val="00B43DAA"/>
    <w:rsid w:val="00B43E90"/>
    <w:rsid w:val="00B43FB9"/>
    <w:rsid w:val="00B440EB"/>
    <w:rsid w:val="00B448B1"/>
    <w:rsid w:val="00B44BE3"/>
    <w:rsid w:val="00B44FBF"/>
    <w:rsid w:val="00B45295"/>
    <w:rsid w:val="00B45421"/>
    <w:rsid w:val="00B45D84"/>
    <w:rsid w:val="00B464BC"/>
    <w:rsid w:val="00B46BA5"/>
    <w:rsid w:val="00B478E1"/>
    <w:rsid w:val="00B47F79"/>
    <w:rsid w:val="00B50225"/>
    <w:rsid w:val="00B5039B"/>
    <w:rsid w:val="00B50D2D"/>
    <w:rsid w:val="00B50E4A"/>
    <w:rsid w:val="00B5117D"/>
    <w:rsid w:val="00B515CB"/>
    <w:rsid w:val="00B518BF"/>
    <w:rsid w:val="00B518FA"/>
    <w:rsid w:val="00B51A5E"/>
    <w:rsid w:val="00B51AF2"/>
    <w:rsid w:val="00B51E77"/>
    <w:rsid w:val="00B52003"/>
    <w:rsid w:val="00B5223B"/>
    <w:rsid w:val="00B52371"/>
    <w:rsid w:val="00B52650"/>
    <w:rsid w:val="00B52700"/>
    <w:rsid w:val="00B528DF"/>
    <w:rsid w:val="00B53311"/>
    <w:rsid w:val="00B5382C"/>
    <w:rsid w:val="00B53DE5"/>
    <w:rsid w:val="00B54272"/>
    <w:rsid w:val="00B5442C"/>
    <w:rsid w:val="00B54703"/>
    <w:rsid w:val="00B5470F"/>
    <w:rsid w:val="00B5489B"/>
    <w:rsid w:val="00B55038"/>
    <w:rsid w:val="00B5505A"/>
    <w:rsid w:val="00B55152"/>
    <w:rsid w:val="00B55280"/>
    <w:rsid w:val="00B5556B"/>
    <w:rsid w:val="00B55936"/>
    <w:rsid w:val="00B55A7A"/>
    <w:rsid w:val="00B55D74"/>
    <w:rsid w:val="00B56712"/>
    <w:rsid w:val="00B56745"/>
    <w:rsid w:val="00B56D68"/>
    <w:rsid w:val="00B56DD4"/>
    <w:rsid w:val="00B56DFF"/>
    <w:rsid w:val="00B57477"/>
    <w:rsid w:val="00B574CE"/>
    <w:rsid w:val="00B57991"/>
    <w:rsid w:val="00B601CD"/>
    <w:rsid w:val="00B6022E"/>
    <w:rsid w:val="00B60BBC"/>
    <w:rsid w:val="00B60BC1"/>
    <w:rsid w:val="00B611D8"/>
    <w:rsid w:val="00B6126D"/>
    <w:rsid w:val="00B612DB"/>
    <w:rsid w:val="00B61559"/>
    <w:rsid w:val="00B61D84"/>
    <w:rsid w:val="00B62770"/>
    <w:rsid w:val="00B634AD"/>
    <w:rsid w:val="00B63675"/>
    <w:rsid w:val="00B63D0A"/>
    <w:rsid w:val="00B64902"/>
    <w:rsid w:val="00B651F5"/>
    <w:rsid w:val="00B6664B"/>
    <w:rsid w:val="00B6667E"/>
    <w:rsid w:val="00B67BC4"/>
    <w:rsid w:val="00B67CD2"/>
    <w:rsid w:val="00B70329"/>
    <w:rsid w:val="00B7049E"/>
    <w:rsid w:val="00B70816"/>
    <w:rsid w:val="00B70A5E"/>
    <w:rsid w:val="00B71283"/>
    <w:rsid w:val="00B712D6"/>
    <w:rsid w:val="00B71411"/>
    <w:rsid w:val="00B71AD7"/>
    <w:rsid w:val="00B72695"/>
    <w:rsid w:val="00B728C3"/>
    <w:rsid w:val="00B72C17"/>
    <w:rsid w:val="00B731CF"/>
    <w:rsid w:val="00B732BF"/>
    <w:rsid w:val="00B73787"/>
    <w:rsid w:val="00B73908"/>
    <w:rsid w:val="00B73A80"/>
    <w:rsid w:val="00B73BB4"/>
    <w:rsid w:val="00B73BDA"/>
    <w:rsid w:val="00B73D0A"/>
    <w:rsid w:val="00B73D6E"/>
    <w:rsid w:val="00B73DC3"/>
    <w:rsid w:val="00B73FF6"/>
    <w:rsid w:val="00B7400A"/>
    <w:rsid w:val="00B74626"/>
    <w:rsid w:val="00B74BF9"/>
    <w:rsid w:val="00B74E9B"/>
    <w:rsid w:val="00B74F70"/>
    <w:rsid w:val="00B75148"/>
    <w:rsid w:val="00B759C8"/>
    <w:rsid w:val="00B75DC1"/>
    <w:rsid w:val="00B75DF7"/>
    <w:rsid w:val="00B76662"/>
    <w:rsid w:val="00B767DF"/>
    <w:rsid w:val="00B76BD8"/>
    <w:rsid w:val="00B76BDF"/>
    <w:rsid w:val="00B76C91"/>
    <w:rsid w:val="00B76CD9"/>
    <w:rsid w:val="00B76E76"/>
    <w:rsid w:val="00B775EE"/>
    <w:rsid w:val="00B77F03"/>
    <w:rsid w:val="00B8009E"/>
    <w:rsid w:val="00B8058C"/>
    <w:rsid w:val="00B806C5"/>
    <w:rsid w:val="00B8071F"/>
    <w:rsid w:val="00B80788"/>
    <w:rsid w:val="00B80F6D"/>
    <w:rsid w:val="00B81776"/>
    <w:rsid w:val="00B81D5C"/>
    <w:rsid w:val="00B82206"/>
    <w:rsid w:val="00B824EE"/>
    <w:rsid w:val="00B82C61"/>
    <w:rsid w:val="00B82C96"/>
    <w:rsid w:val="00B837F1"/>
    <w:rsid w:val="00B838D2"/>
    <w:rsid w:val="00B83C92"/>
    <w:rsid w:val="00B83EE9"/>
    <w:rsid w:val="00B840CC"/>
    <w:rsid w:val="00B841C8"/>
    <w:rsid w:val="00B8457E"/>
    <w:rsid w:val="00B845E6"/>
    <w:rsid w:val="00B8463E"/>
    <w:rsid w:val="00B847CD"/>
    <w:rsid w:val="00B84898"/>
    <w:rsid w:val="00B85792"/>
    <w:rsid w:val="00B85892"/>
    <w:rsid w:val="00B8597E"/>
    <w:rsid w:val="00B85C9C"/>
    <w:rsid w:val="00B85F17"/>
    <w:rsid w:val="00B861A7"/>
    <w:rsid w:val="00B86323"/>
    <w:rsid w:val="00B86366"/>
    <w:rsid w:val="00B8655C"/>
    <w:rsid w:val="00B86D3D"/>
    <w:rsid w:val="00B872C3"/>
    <w:rsid w:val="00B87792"/>
    <w:rsid w:val="00B87973"/>
    <w:rsid w:val="00B87DC3"/>
    <w:rsid w:val="00B87E2B"/>
    <w:rsid w:val="00B9001A"/>
    <w:rsid w:val="00B901C0"/>
    <w:rsid w:val="00B90348"/>
    <w:rsid w:val="00B9035C"/>
    <w:rsid w:val="00B903CF"/>
    <w:rsid w:val="00B90EB5"/>
    <w:rsid w:val="00B91136"/>
    <w:rsid w:val="00B91353"/>
    <w:rsid w:val="00B9173F"/>
    <w:rsid w:val="00B91BDC"/>
    <w:rsid w:val="00B91DF4"/>
    <w:rsid w:val="00B91E08"/>
    <w:rsid w:val="00B91E38"/>
    <w:rsid w:val="00B92A03"/>
    <w:rsid w:val="00B92BB6"/>
    <w:rsid w:val="00B92DBA"/>
    <w:rsid w:val="00B92FF3"/>
    <w:rsid w:val="00B93005"/>
    <w:rsid w:val="00B933F6"/>
    <w:rsid w:val="00B9349B"/>
    <w:rsid w:val="00B939B0"/>
    <w:rsid w:val="00B9410C"/>
    <w:rsid w:val="00B9417F"/>
    <w:rsid w:val="00B945E2"/>
    <w:rsid w:val="00B94D9C"/>
    <w:rsid w:val="00B94EC2"/>
    <w:rsid w:val="00B94F57"/>
    <w:rsid w:val="00B95020"/>
    <w:rsid w:val="00B95295"/>
    <w:rsid w:val="00B9578D"/>
    <w:rsid w:val="00B957DD"/>
    <w:rsid w:val="00B95D4B"/>
    <w:rsid w:val="00B96304"/>
    <w:rsid w:val="00B96C74"/>
    <w:rsid w:val="00B96E6D"/>
    <w:rsid w:val="00B96EC5"/>
    <w:rsid w:val="00B97545"/>
    <w:rsid w:val="00B97568"/>
    <w:rsid w:val="00B97748"/>
    <w:rsid w:val="00B97E39"/>
    <w:rsid w:val="00B97FDD"/>
    <w:rsid w:val="00BA00DC"/>
    <w:rsid w:val="00BA0726"/>
    <w:rsid w:val="00BA0740"/>
    <w:rsid w:val="00BA0DFB"/>
    <w:rsid w:val="00BA1341"/>
    <w:rsid w:val="00BA1C6E"/>
    <w:rsid w:val="00BA2298"/>
    <w:rsid w:val="00BA22D3"/>
    <w:rsid w:val="00BA26CF"/>
    <w:rsid w:val="00BA2768"/>
    <w:rsid w:val="00BA28C6"/>
    <w:rsid w:val="00BA378A"/>
    <w:rsid w:val="00BA38A7"/>
    <w:rsid w:val="00BA4072"/>
    <w:rsid w:val="00BA418B"/>
    <w:rsid w:val="00BA4529"/>
    <w:rsid w:val="00BA4871"/>
    <w:rsid w:val="00BA54A3"/>
    <w:rsid w:val="00BA568F"/>
    <w:rsid w:val="00BA5701"/>
    <w:rsid w:val="00BA5798"/>
    <w:rsid w:val="00BA57AC"/>
    <w:rsid w:val="00BA5B00"/>
    <w:rsid w:val="00BA5C69"/>
    <w:rsid w:val="00BA6422"/>
    <w:rsid w:val="00BA647E"/>
    <w:rsid w:val="00BA64A5"/>
    <w:rsid w:val="00BA6505"/>
    <w:rsid w:val="00BA6577"/>
    <w:rsid w:val="00BA6664"/>
    <w:rsid w:val="00BA67D6"/>
    <w:rsid w:val="00BA6993"/>
    <w:rsid w:val="00BA699B"/>
    <w:rsid w:val="00BA6D33"/>
    <w:rsid w:val="00BA720D"/>
    <w:rsid w:val="00BA7536"/>
    <w:rsid w:val="00BA7663"/>
    <w:rsid w:val="00BA7786"/>
    <w:rsid w:val="00BA7942"/>
    <w:rsid w:val="00BA7D8D"/>
    <w:rsid w:val="00BA7FDF"/>
    <w:rsid w:val="00BB0576"/>
    <w:rsid w:val="00BB0AEE"/>
    <w:rsid w:val="00BB11C5"/>
    <w:rsid w:val="00BB146A"/>
    <w:rsid w:val="00BB168E"/>
    <w:rsid w:val="00BB16DC"/>
    <w:rsid w:val="00BB1D68"/>
    <w:rsid w:val="00BB1E99"/>
    <w:rsid w:val="00BB2186"/>
    <w:rsid w:val="00BB21B2"/>
    <w:rsid w:val="00BB25DB"/>
    <w:rsid w:val="00BB293C"/>
    <w:rsid w:val="00BB29D0"/>
    <w:rsid w:val="00BB2BB3"/>
    <w:rsid w:val="00BB2BDD"/>
    <w:rsid w:val="00BB2DA5"/>
    <w:rsid w:val="00BB32E1"/>
    <w:rsid w:val="00BB3950"/>
    <w:rsid w:val="00BB3A01"/>
    <w:rsid w:val="00BB3CA0"/>
    <w:rsid w:val="00BB4024"/>
    <w:rsid w:val="00BB4070"/>
    <w:rsid w:val="00BB420D"/>
    <w:rsid w:val="00BB42F1"/>
    <w:rsid w:val="00BB4F71"/>
    <w:rsid w:val="00BB4FF3"/>
    <w:rsid w:val="00BB502D"/>
    <w:rsid w:val="00BB5751"/>
    <w:rsid w:val="00BB5B86"/>
    <w:rsid w:val="00BB61EB"/>
    <w:rsid w:val="00BB6286"/>
    <w:rsid w:val="00BB628D"/>
    <w:rsid w:val="00BB662D"/>
    <w:rsid w:val="00BB66B1"/>
    <w:rsid w:val="00BB6756"/>
    <w:rsid w:val="00BB694F"/>
    <w:rsid w:val="00BB6AB2"/>
    <w:rsid w:val="00BB6B58"/>
    <w:rsid w:val="00BB70F1"/>
    <w:rsid w:val="00BB734A"/>
    <w:rsid w:val="00BB7BF9"/>
    <w:rsid w:val="00BB7F0C"/>
    <w:rsid w:val="00BC00D3"/>
    <w:rsid w:val="00BC019B"/>
    <w:rsid w:val="00BC076D"/>
    <w:rsid w:val="00BC0A41"/>
    <w:rsid w:val="00BC0AD9"/>
    <w:rsid w:val="00BC0D6E"/>
    <w:rsid w:val="00BC11AF"/>
    <w:rsid w:val="00BC1241"/>
    <w:rsid w:val="00BC1453"/>
    <w:rsid w:val="00BC1C43"/>
    <w:rsid w:val="00BC1D67"/>
    <w:rsid w:val="00BC2665"/>
    <w:rsid w:val="00BC28F6"/>
    <w:rsid w:val="00BC2A1B"/>
    <w:rsid w:val="00BC2B34"/>
    <w:rsid w:val="00BC2E1F"/>
    <w:rsid w:val="00BC3061"/>
    <w:rsid w:val="00BC3B4B"/>
    <w:rsid w:val="00BC3D41"/>
    <w:rsid w:val="00BC3EAE"/>
    <w:rsid w:val="00BC4576"/>
    <w:rsid w:val="00BC4CEB"/>
    <w:rsid w:val="00BC4DC9"/>
    <w:rsid w:val="00BC4E4A"/>
    <w:rsid w:val="00BC4EA8"/>
    <w:rsid w:val="00BC591F"/>
    <w:rsid w:val="00BC5DB7"/>
    <w:rsid w:val="00BC5F0F"/>
    <w:rsid w:val="00BC6066"/>
    <w:rsid w:val="00BC60C8"/>
    <w:rsid w:val="00BC63DD"/>
    <w:rsid w:val="00BC694C"/>
    <w:rsid w:val="00BC6991"/>
    <w:rsid w:val="00BC69A6"/>
    <w:rsid w:val="00BC6ADB"/>
    <w:rsid w:val="00BC6E64"/>
    <w:rsid w:val="00BC6F42"/>
    <w:rsid w:val="00BC79B9"/>
    <w:rsid w:val="00BC7A3F"/>
    <w:rsid w:val="00BC7B8B"/>
    <w:rsid w:val="00BC7C1D"/>
    <w:rsid w:val="00BD0337"/>
    <w:rsid w:val="00BD0766"/>
    <w:rsid w:val="00BD0ACA"/>
    <w:rsid w:val="00BD0BF5"/>
    <w:rsid w:val="00BD1405"/>
    <w:rsid w:val="00BD15E9"/>
    <w:rsid w:val="00BD16C9"/>
    <w:rsid w:val="00BD19AA"/>
    <w:rsid w:val="00BD19AD"/>
    <w:rsid w:val="00BD2180"/>
    <w:rsid w:val="00BD2622"/>
    <w:rsid w:val="00BD2985"/>
    <w:rsid w:val="00BD3166"/>
    <w:rsid w:val="00BD31A4"/>
    <w:rsid w:val="00BD3376"/>
    <w:rsid w:val="00BD3456"/>
    <w:rsid w:val="00BD3741"/>
    <w:rsid w:val="00BD3E78"/>
    <w:rsid w:val="00BD4467"/>
    <w:rsid w:val="00BD4A82"/>
    <w:rsid w:val="00BD5A89"/>
    <w:rsid w:val="00BD5B37"/>
    <w:rsid w:val="00BD5B4D"/>
    <w:rsid w:val="00BD5D64"/>
    <w:rsid w:val="00BD63A7"/>
    <w:rsid w:val="00BD6518"/>
    <w:rsid w:val="00BD6AB0"/>
    <w:rsid w:val="00BD6B45"/>
    <w:rsid w:val="00BD6B70"/>
    <w:rsid w:val="00BD6C91"/>
    <w:rsid w:val="00BD6CD0"/>
    <w:rsid w:val="00BD6D01"/>
    <w:rsid w:val="00BD6D37"/>
    <w:rsid w:val="00BD6D50"/>
    <w:rsid w:val="00BD6DED"/>
    <w:rsid w:val="00BD765E"/>
    <w:rsid w:val="00BD7D1A"/>
    <w:rsid w:val="00BE000B"/>
    <w:rsid w:val="00BE00C5"/>
    <w:rsid w:val="00BE08DD"/>
    <w:rsid w:val="00BE0A4E"/>
    <w:rsid w:val="00BE0C07"/>
    <w:rsid w:val="00BE1075"/>
    <w:rsid w:val="00BE108B"/>
    <w:rsid w:val="00BE133A"/>
    <w:rsid w:val="00BE1484"/>
    <w:rsid w:val="00BE1FC9"/>
    <w:rsid w:val="00BE22E4"/>
    <w:rsid w:val="00BE24D6"/>
    <w:rsid w:val="00BE2A42"/>
    <w:rsid w:val="00BE2AC1"/>
    <w:rsid w:val="00BE2C6C"/>
    <w:rsid w:val="00BE302B"/>
    <w:rsid w:val="00BE32C6"/>
    <w:rsid w:val="00BE333D"/>
    <w:rsid w:val="00BE3714"/>
    <w:rsid w:val="00BE44EF"/>
    <w:rsid w:val="00BE4804"/>
    <w:rsid w:val="00BE48F9"/>
    <w:rsid w:val="00BE499A"/>
    <w:rsid w:val="00BE554B"/>
    <w:rsid w:val="00BE5620"/>
    <w:rsid w:val="00BE5C37"/>
    <w:rsid w:val="00BE6136"/>
    <w:rsid w:val="00BE619C"/>
    <w:rsid w:val="00BE6624"/>
    <w:rsid w:val="00BE6E9C"/>
    <w:rsid w:val="00BE7955"/>
    <w:rsid w:val="00BE7A4E"/>
    <w:rsid w:val="00BE7AA7"/>
    <w:rsid w:val="00BE7D6D"/>
    <w:rsid w:val="00BF0B71"/>
    <w:rsid w:val="00BF1359"/>
    <w:rsid w:val="00BF1753"/>
    <w:rsid w:val="00BF192F"/>
    <w:rsid w:val="00BF1952"/>
    <w:rsid w:val="00BF2148"/>
    <w:rsid w:val="00BF2343"/>
    <w:rsid w:val="00BF23EA"/>
    <w:rsid w:val="00BF270E"/>
    <w:rsid w:val="00BF294B"/>
    <w:rsid w:val="00BF2A06"/>
    <w:rsid w:val="00BF2E5D"/>
    <w:rsid w:val="00BF300E"/>
    <w:rsid w:val="00BF35BC"/>
    <w:rsid w:val="00BF36C3"/>
    <w:rsid w:val="00BF36EC"/>
    <w:rsid w:val="00BF3E16"/>
    <w:rsid w:val="00BF402A"/>
    <w:rsid w:val="00BF41DE"/>
    <w:rsid w:val="00BF431C"/>
    <w:rsid w:val="00BF44F3"/>
    <w:rsid w:val="00BF47CC"/>
    <w:rsid w:val="00BF48C3"/>
    <w:rsid w:val="00BF4D1A"/>
    <w:rsid w:val="00BF4FA8"/>
    <w:rsid w:val="00BF505F"/>
    <w:rsid w:val="00BF5111"/>
    <w:rsid w:val="00BF5734"/>
    <w:rsid w:val="00BF5F4A"/>
    <w:rsid w:val="00BF69EF"/>
    <w:rsid w:val="00BF6C64"/>
    <w:rsid w:val="00BF7414"/>
    <w:rsid w:val="00BF745D"/>
    <w:rsid w:val="00BF74A7"/>
    <w:rsid w:val="00BF782D"/>
    <w:rsid w:val="00BF7B91"/>
    <w:rsid w:val="00C00A4B"/>
    <w:rsid w:val="00C00DA7"/>
    <w:rsid w:val="00C00EA1"/>
    <w:rsid w:val="00C01286"/>
    <w:rsid w:val="00C01DAE"/>
    <w:rsid w:val="00C024D4"/>
    <w:rsid w:val="00C025EF"/>
    <w:rsid w:val="00C0267E"/>
    <w:rsid w:val="00C027A4"/>
    <w:rsid w:val="00C02881"/>
    <w:rsid w:val="00C02B73"/>
    <w:rsid w:val="00C02C73"/>
    <w:rsid w:val="00C034BE"/>
    <w:rsid w:val="00C0402B"/>
    <w:rsid w:val="00C04223"/>
    <w:rsid w:val="00C043AD"/>
    <w:rsid w:val="00C04DE0"/>
    <w:rsid w:val="00C04F7F"/>
    <w:rsid w:val="00C05553"/>
    <w:rsid w:val="00C06023"/>
    <w:rsid w:val="00C06397"/>
    <w:rsid w:val="00C06635"/>
    <w:rsid w:val="00C06A30"/>
    <w:rsid w:val="00C078A5"/>
    <w:rsid w:val="00C07B49"/>
    <w:rsid w:val="00C07F3A"/>
    <w:rsid w:val="00C10279"/>
    <w:rsid w:val="00C10519"/>
    <w:rsid w:val="00C10ECC"/>
    <w:rsid w:val="00C111A9"/>
    <w:rsid w:val="00C11283"/>
    <w:rsid w:val="00C112BE"/>
    <w:rsid w:val="00C11933"/>
    <w:rsid w:val="00C11AC7"/>
    <w:rsid w:val="00C1219E"/>
    <w:rsid w:val="00C126F8"/>
    <w:rsid w:val="00C12810"/>
    <w:rsid w:val="00C12821"/>
    <w:rsid w:val="00C12BC7"/>
    <w:rsid w:val="00C12DFF"/>
    <w:rsid w:val="00C12FA7"/>
    <w:rsid w:val="00C130F0"/>
    <w:rsid w:val="00C133DD"/>
    <w:rsid w:val="00C1372B"/>
    <w:rsid w:val="00C13996"/>
    <w:rsid w:val="00C13A20"/>
    <w:rsid w:val="00C14165"/>
    <w:rsid w:val="00C142AE"/>
    <w:rsid w:val="00C1453F"/>
    <w:rsid w:val="00C14BA7"/>
    <w:rsid w:val="00C14C08"/>
    <w:rsid w:val="00C14C2B"/>
    <w:rsid w:val="00C14CFF"/>
    <w:rsid w:val="00C14FE3"/>
    <w:rsid w:val="00C1570A"/>
    <w:rsid w:val="00C1625E"/>
    <w:rsid w:val="00C16B4D"/>
    <w:rsid w:val="00C16FF5"/>
    <w:rsid w:val="00C170A5"/>
    <w:rsid w:val="00C17189"/>
    <w:rsid w:val="00C1751B"/>
    <w:rsid w:val="00C1794A"/>
    <w:rsid w:val="00C17E16"/>
    <w:rsid w:val="00C203CE"/>
    <w:rsid w:val="00C20CED"/>
    <w:rsid w:val="00C210C6"/>
    <w:rsid w:val="00C21314"/>
    <w:rsid w:val="00C21752"/>
    <w:rsid w:val="00C218DC"/>
    <w:rsid w:val="00C21E7C"/>
    <w:rsid w:val="00C221FF"/>
    <w:rsid w:val="00C222A5"/>
    <w:rsid w:val="00C23145"/>
    <w:rsid w:val="00C231AA"/>
    <w:rsid w:val="00C235C8"/>
    <w:rsid w:val="00C237B9"/>
    <w:rsid w:val="00C23869"/>
    <w:rsid w:val="00C23C09"/>
    <w:rsid w:val="00C23CFA"/>
    <w:rsid w:val="00C23EEB"/>
    <w:rsid w:val="00C24143"/>
    <w:rsid w:val="00C242A1"/>
    <w:rsid w:val="00C24ED8"/>
    <w:rsid w:val="00C250BB"/>
    <w:rsid w:val="00C255E2"/>
    <w:rsid w:val="00C257AA"/>
    <w:rsid w:val="00C25A44"/>
    <w:rsid w:val="00C25B92"/>
    <w:rsid w:val="00C25F22"/>
    <w:rsid w:val="00C26BD5"/>
    <w:rsid w:val="00C26FA3"/>
    <w:rsid w:val="00C27116"/>
    <w:rsid w:val="00C2716A"/>
    <w:rsid w:val="00C27235"/>
    <w:rsid w:val="00C273A2"/>
    <w:rsid w:val="00C30E14"/>
    <w:rsid w:val="00C31326"/>
    <w:rsid w:val="00C31641"/>
    <w:rsid w:val="00C31828"/>
    <w:rsid w:val="00C3189B"/>
    <w:rsid w:val="00C31BAD"/>
    <w:rsid w:val="00C325D2"/>
    <w:rsid w:val="00C3260E"/>
    <w:rsid w:val="00C326AA"/>
    <w:rsid w:val="00C32F8C"/>
    <w:rsid w:val="00C330A9"/>
    <w:rsid w:val="00C331FD"/>
    <w:rsid w:val="00C33227"/>
    <w:rsid w:val="00C332E1"/>
    <w:rsid w:val="00C333C9"/>
    <w:rsid w:val="00C33799"/>
    <w:rsid w:val="00C3402B"/>
    <w:rsid w:val="00C34496"/>
    <w:rsid w:val="00C344C0"/>
    <w:rsid w:val="00C34525"/>
    <w:rsid w:val="00C34844"/>
    <w:rsid w:val="00C34AB5"/>
    <w:rsid w:val="00C350C8"/>
    <w:rsid w:val="00C35193"/>
    <w:rsid w:val="00C35688"/>
    <w:rsid w:val="00C35F09"/>
    <w:rsid w:val="00C36028"/>
    <w:rsid w:val="00C36595"/>
    <w:rsid w:val="00C3663C"/>
    <w:rsid w:val="00C36768"/>
    <w:rsid w:val="00C369AF"/>
    <w:rsid w:val="00C36FEB"/>
    <w:rsid w:val="00C37236"/>
    <w:rsid w:val="00C37475"/>
    <w:rsid w:val="00C37A93"/>
    <w:rsid w:val="00C37B8F"/>
    <w:rsid w:val="00C37F8D"/>
    <w:rsid w:val="00C40165"/>
    <w:rsid w:val="00C40440"/>
    <w:rsid w:val="00C40F39"/>
    <w:rsid w:val="00C41057"/>
    <w:rsid w:val="00C41427"/>
    <w:rsid w:val="00C41920"/>
    <w:rsid w:val="00C42649"/>
    <w:rsid w:val="00C42777"/>
    <w:rsid w:val="00C42A03"/>
    <w:rsid w:val="00C43018"/>
    <w:rsid w:val="00C432E7"/>
    <w:rsid w:val="00C437CC"/>
    <w:rsid w:val="00C4391F"/>
    <w:rsid w:val="00C44140"/>
    <w:rsid w:val="00C443CB"/>
    <w:rsid w:val="00C44542"/>
    <w:rsid w:val="00C44622"/>
    <w:rsid w:val="00C44B70"/>
    <w:rsid w:val="00C44FF7"/>
    <w:rsid w:val="00C45D3A"/>
    <w:rsid w:val="00C46064"/>
    <w:rsid w:val="00C461FF"/>
    <w:rsid w:val="00C46409"/>
    <w:rsid w:val="00C4672C"/>
    <w:rsid w:val="00C46787"/>
    <w:rsid w:val="00C471BF"/>
    <w:rsid w:val="00C4795B"/>
    <w:rsid w:val="00C479AE"/>
    <w:rsid w:val="00C47C65"/>
    <w:rsid w:val="00C47C75"/>
    <w:rsid w:val="00C47E5D"/>
    <w:rsid w:val="00C502B4"/>
    <w:rsid w:val="00C504EB"/>
    <w:rsid w:val="00C50667"/>
    <w:rsid w:val="00C50A88"/>
    <w:rsid w:val="00C50E23"/>
    <w:rsid w:val="00C50F40"/>
    <w:rsid w:val="00C50F41"/>
    <w:rsid w:val="00C511A7"/>
    <w:rsid w:val="00C51395"/>
    <w:rsid w:val="00C5147F"/>
    <w:rsid w:val="00C51B2F"/>
    <w:rsid w:val="00C51B5B"/>
    <w:rsid w:val="00C5240A"/>
    <w:rsid w:val="00C52678"/>
    <w:rsid w:val="00C52A56"/>
    <w:rsid w:val="00C52A87"/>
    <w:rsid w:val="00C53091"/>
    <w:rsid w:val="00C53A50"/>
    <w:rsid w:val="00C53EEA"/>
    <w:rsid w:val="00C544F6"/>
    <w:rsid w:val="00C54580"/>
    <w:rsid w:val="00C54591"/>
    <w:rsid w:val="00C55028"/>
    <w:rsid w:val="00C550AA"/>
    <w:rsid w:val="00C55100"/>
    <w:rsid w:val="00C55199"/>
    <w:rsid w:val="00C551C8"/>
    <w:rsid w:val="00C55328"/>
    <w:rsid w:val="00C55504"/>
    <w:rsid w:val="00C55E43"/>
    <w:rsid w:val="00C563F8"/>
    <w:rsid w:val="00C564FE"/>
    <w:rsid w:val="00C565FB"/>
    <w:rsid w:val="00C570F6"/>
    <w:rsid w:val="00C5765D"/>
    <w:rsid w:val="00C576CF"/>
    <w:rsid w:val="00C6034F"/>
    <w:rsid w:val="00C60544"/>
    <w:rsid w:val="00C60AD9"/>
    <w:rsid w:val="00C60B19"/>
    <w:rsid w:val="00C60ECD"/>
    <w:rsid w:val="00C60F73"/>
    <w:rsid w:val="00C610D6"/>
    <w:rsid w:val="00C614C0"/>
    <w:rsid w:val="00C615A4"/>
    <w:rsid w:val="00C61646"/>
    <w:rsid w:val="00C61BE2"/>
    <w:rsid w:val="00C61D1D"/>
    <w:rsid w:val="00C61DFE"/>
    <w:rsid w:val="00C61F91"/>
    <w:rsid w:val="00C621E7"/>
    <w:rsid w:val="00C6232A"/>
    <w:rsid w:val="00C625A4"/>
    <w:rsid w:val="00C6278E"/>
    <w:rsid w:val="00C642E6"/>
    <w:rsid w:val="00C64487"/>
    <w:rsid w:val="00C644E7"/>
    <w:rsid w:val="00C64B07"/>
    <w:rsid w:val="00C64F45"/>
    <w:rsid w:val="00C65111"/>
    <w:rsid w:val="00C65115"/>
    <w:rsid w:val="00C65AF7"/>
    <w:rsid w:val="00C65CA4"/>
    <w:rsid w:val="00C65F90"/>
    <w:rsid w:val="00C6601C"/>
    <w:rsid w:val="00C661CC"/>
    <w:rsid w:val="00C661E1"/>
    <w:rsid w:val="00C665C5"/>
    <w:rsid w:val="00C66922"/>
    <w:rsid w:val="00C66C1A"/>
    <w:rsid w:val="00C67773"/>
    <w:rsid w:val="00C67D57"/>
    <w:rsid w:val="00C67D79"/>
    <w:rsid w:val="00C67FE9"/>
    <w:rsid w:val="00C70036"/>
    <w:rsid w:val="00C703BE"/>
    <w:rsid w:val="00C709CE"/>
    <w:rsid w:val="00C711CA"/>
    <w:rsid w:val="00C7144A"/>
    <w:rsid w:val="00C716A9"/>
    <w:rsid w:val="00C71950"/>
    <w:rsid w:val="00C71E6A"/>
    <w:rsid w:val="00C71EEF"/>
    <w:rsid w:val="00C71FAF"/>
    <w:rsid w:val="00C72135"/>
    <w:rsid w:val="00C72827"/>
    <w:rsid w:val="00C734BD"/>
    <w:rsid w:val="00C73E54"/>
    <w:rsid w:val="00C7498A"/>
    <w:rsid w:val="00C753E8"/>
    <w:rsid w:val="00C765FC"/>
    <w:rsid w:val="00C76CDE"/>
    <w:rsid w:val="00C76E5A"/>
    <w:rsid w:val="00C77218"/>
    <w:rsid w:val="00C774EB"/>
    <w:rsid w:val="00C778F9"/>
    <w:rsid w:val="00C77D6C"/>
    <w:rsid w:val="00C77E42"/>
    <w:rsid w:val="00C77F74"/>
    <w:rsid w:val="00C801BF"/>
    <w:rsid w:val="00C802D3"/>
    <w:rsid w:val="00C80570"/>
    <w:rsid w:val="00C805D4"/>
    <w:rsid w:val="00C80601"/>
    <w:rsid w:val="00C80FAC"/>
    <w:rsid w:val="00C81200"/>
    <w:rsid w:val="00C814F9"/>
    <w:rsid w:val="00C815AB"/>
    <w:rsid w:val="00C81828"/>
    <w:rsid w:val="00C81E76"/>
    <w:rsid w:val="00C82018"/>
    <w:rsid w:val="00C82093"/>
    <w:rsid w:val="00C82226"/>
    <w:rsid w:val="00C824F7"/>
    <w:rsid w:val="00C827F6"/>
    <w:rsid w:val="00C82B55"/>
    <w:rsid w:val="00C8304B"/>
    <w:rsid w:val="00C83F65"/>
    <w:rsid w:val="00C83F81"/>
    <w:rsid w:val="00C83FF7"/>
    <w:rsid w:val="00C84642"/>
    <w:rsid w:val="00C84767"/>
    <w:rsid w:val="00C85186"/>
    <w:rsid w:val="00C85339"/>
    <w:rsid w:val="00C85403"/>
    <w:rsid w:val="00C858FB"/>
    <w:rsid w:val="00C85A09"/>
    <w:rsid w:val="00C85A84"/>
    <w:rsid w:val="00C85BA0"/>
    <w:rsid w:val="00C860FC"/>
    <w:rsid w:val="00C86145"/>
    <w:rsid w:val="00C86367"/>
    <w:rsid w:val="00C869DD"/>
    <w:rsid w:val="00C86A3E"/>
    <w:rsid w:val="00C87305"/>
    <w:rsid w:val="00C877F6"/>
    <w:rsid w:val="00C87861"/>
    <w:rsid w:val="00C878B2"/>
    <w:rsid w:val="00C879AA"/>
    <w:rsid w:val="00C87A40"/>
    <w:rsid w:val="00C87A58"/>
    <w:rsid w:val="00C87F86"/>
    <w:rsid w:val="00C90957"/>
    <w:rsid w:val="00C90D36"/>
    <w:rsid w:val="00C90E6D"/>
    <w:rsid w:val="00C911E4"/>
    <w:rsid w:val="00C9130D"/>
    <w:rsid w:val="00C9183D"/>
    <w:rsid w:val="00C91A08"/>
    <w:rsid w:val="00C91E5E"/>
    <w:rsid w:val="00C9238F"/>
    <w:rsid w:val="00C92442"/>
    <w:rsid w:val="00C92D9C"/>
    <w:rsid w:val="00C932AB"/>
    <w:rsid w:val="00C934D5"/>
    <w:rsid w:val="00C9390B"/>
    <w:rsid w:val="00C93BB1"/>
    <w:rsid w:val="00C93CC2"/>
    <w:rsid w:val="00C93D52"/>
    <w:rsid w:val="00C93ECE"/>
    <w:rsid w:val="00C9474C"/>
    <w:rsid w:val="00C954C7"/>
    <w:rsid w:val="00C958A0"/>
    <w:rsid w:val="00C95AD9"/>
    <w:rsid w:val="00C95BF7"/>
    <w:rsid w:val="00C95C12"/>
    <w:rsid w:val="00C961BC"/>
    <w:rsid w:val="00C964B3"/>
    <w:rsid w:val="00C96613"/>
    <w:rsid w:val="00C966E8"/>
    <w:rsid w:val="00C96E28"/>
    <w:rsid w:val="00C9781C"/>
    <w:rsid w:val="00C97F8B"/>
    <w:rsid w:val="00CA00C9"/>
    <w:rsid w:val="00CA02AB"/>
    <w:rsid w:val="00CA042A"/>
    <w:rsid w:val="00CA0459"/>
    <w:rsid w:val="00CA0956"/>
    <w:rsid w:val="00CA0C52"/>
    <w:rsid w:val="00CA11AA"/>
    <w:rsid w:val="00CA11D5"/>
    <w:rsid w:val="00CA13FC"/>
    <w:rsid w:val="00CA1404"/>
    <w:rsid w:val="00CA162F"/>
    <w:rsid w:val="00CA17BC"/>
    <w:rsid w:val="00CA19C8"/>
    <w:rsid w:val="00CA19D6"/>
    <w:rsid w:val="00CA1A62"/>
    <w:rsid w:val="00CA1A7A"/>
    <w:rsid w:val="00CA1CC3"/>
    <w:rsid w:val="00CA1E5B"/>
    <w:rsid w:val="00CA1E6E"/>
    <w:rsid w:val="00CA2370"/>
    <w:rsid w:val="00CA2DB8"/>
    <w:rsid w:val="00CA2F9C"/>
    <w:rsid w:val="00CA333D"/>
    <w:rsid w:val="00CA344D"/>
    <w:rsid w:val="00CA3708"/>
    <w:rsid w:val="00CA402C"/>
    <w:rsid w:val="00CA46CA"/>
    <w:rsid w:val="00CA4721"/>
    <w:rsid w:val="00CA4974"/>
    <w:rsid w:val="00CA4F56"/>
    <w:rsid w:val="00CA4F7F"/>
    <w:rsid w:val="00CA55BC"/>
    <w:rsid w:val="00CA58B0"/>
    <w:rsid w:val="00CA6C9B"/>
    <w:rsid w:val="00CA70DB"/>
    <w:rsid w:val="00CA79BB"/>
    <w:rsid w:val="00CA7D3C"/>
    <w:rsid w:val="00CA7D6B"/>
    <w:rsid w:val="00CA7E34"/>
    <w:rsid w:val="00CA7E9C"/>
    <w:rsid w:val="00CA7FEA"/>
    <w:rsid w:val="00CB006A"/>
    <w:rsid w:val="00CB0D0F"/>
    <w:rsid w:val="00CB0E64"/>
    <w:rsid w:val="00CB0F41"/>
    <w:rsid w:val="00CB113B"/>
    <w:rsid w:val="00CB15C7"/>
    <w:rsid w:val="00CB167A"/>
    <w:rsid w:val="00CB17C6"/>
    <w:rsid w:val="00CB1910"/>
    <w:rsid w:val="00CB1ACC"/>
    <w:rsid w:val="00CB2420"/>
    <w:rsid w:val="00CB246B"/>
    <w:rsid w:val="00CB35A6"/>
    <w:rsid w:val="00CB47DF"/>
    <w:rsid w:val="00CB47E4"/>
    <w:rsid w:val="00CB4C89"/>
    <w:rsid w:val="00CB504E"/>
    <w:rsid w:val="00CB5536"/>
    <w:rsid w:val="00CB55EC"/>
    <w:rsid w:val="00CB5943"/>
    <w:rsid w:val="00CB5A24"/>
    <w:rsid w:val="00CB5BB6"/>
    <w:rsid w:val="00CB5C9E"/>
    <w:rsid w:val="00CB61D9"/>
    <w:rsid w:val="00CB6297"/>
    <w:rsid w:val="00CB6C9A"/>
    <w:rsid w:val="00CB6E7F"/>
    <w:rsid w:val="00CB711F"/>
    <w:rsid w:val="00CB71C8"/>
    <w:rsid w:val="00CB7C71"/>
    <w:rsid w:val="00CB7CB8"/>
    <w:rsid w:val="00CC0598"/>
    <w:rsid w:val="00CC069A"/>
    <w:rsid w:val="00CC07B8"/>
    <w:rsid w:val="00CC0DD7"/>
    <w:rsid w:val="00CC1020"/>
    <w:rsid w:val="00CC1621"/>
    <w:rsid w:val="00CC177A"/>
    <w:rsid w:val="00CC197A"/>
    <w:rsid w:val="00CC1CC1"/>
    <w:rsid w:val="00CC1E88"/>
    <w:rsid w:val="00CC23EB"/>
    <w:rsid w:val="00CC26D4"/>
    <w:rsid w:val="00CC277C"/>
    <w:rsid w:val="00CC2AA4"/>
    <w:rsid w:val="00CC2DBA"/>
    <w:rsid w:val="00CC3312"/>
    <w:rsid w:val="00CC4140"/>
    <w:rsid w:val="00CC464E"/>
    <w:rsid w:val="00CC5921"/>
    <w:rsid w:val="00CC5D98"/>
    <w:rsid w:val="00CC5E8A"/>
    <w:rsid w:val="00CC6029"/>
    <w:rsid w:val="00CC6092"/>
    <w:rsid w:val="00CC6109"/>
    <w:rsid w:val="00CC651A"/>
    <w:rsid w:val="00CC6888"/>
    <w:rsid w:val="00CC6A59"/>
    <w:rsid w:val="00CC6D0B"/>
    <w:rsid w:val="00CC6D1F"/>
    <w:rsid w:val="00CC6EDA"/>
    <w:rsid w:val="00CC722B"/>
    <w:rsid w:val="00CC72AD"/>
    <w:rsid w:val="00CC72EE"/>
    <w:rsid w:val="00CC7C03"/>
    <w:rsid w:val="00CD0423"/>
    <w:rsid w:val="00CD04E4"/>
    <w:rsid w:val="00CD0B9D"/>
    <w:rsid w:val="00CD0D95"/>
    <w:rsid w:val="00CD0EA8"/>
    <w:rsid w:val="00CD11F8"/>
    <w:rsid w:val="00CD129C"/>
    <w:rsid w:val="00CD1E43"/>
    <w:rsid w:val="00CD1FE8"/>
    <w:rsid w:val="00CD2310"/>
    <w:rsid w:val="00CD2ABD"/>
    <w:rsid w:val="00CD2BF2"/>
    <w:rsid w:val="00CD2FA6"/>
    <w:rsid w:val="00CD36F3"/>
    <w:rsid w:val="00CD3E20"/>
    <w:rsid w:val="00CD3E55"/>
    <w:rsid w:val="00CD3F51"/>
    <w:rsid w:val="00CD4270"/>
    <w:rsid w:val="00CD46DB"/>
    <w:rsid w:val="00CD4928"/>
    <w:rsid w:val="00CD4CC0"/>
    <w:rsid w:val="00CD4D01"/>
    <w:rsid w:val="00CD4FFC"/>
    <w:rsid w:val="00CD54F6"/>
    <w:rsid w:val="00CD6E59"/>
    <w:rsid w:val="00CD6FEE"/>
    <w:rsid w:val="00CD77FF"/>
    <w:rsid w:val="00CD7D0D"/>
    <w:rsid w:val="00CD7DC1"/>
    <w:rsid w:val="00CD7EB9"/>
    <w:rsid w:val="00CE0B27"/>
    <w:rsid w:val="00CE1345"/>
    <w:rsid w:val="00CE16B1"/>
    <w:rsid w:val="00CE1910"/>
    <w:rsid w:val="00CE19C4"/>
    <w:rsid w:val="00CE1F6D"/>
    <w:rsid w:val="00CE1FA0"/>
    <w:rsid w:val="00CE23D6"/>
    <w:rsid w:val="00CE2483"/>
    <w:rsid w:val="00CE30F3"/>
    <w:rsid w:val="00CE323A"/>
    <w:rsid w:val="00CE3243"/>
    <w:rsid w:val="00CE343A"/>
    <w:rsid w:val="00CE362F"/>
    <w:rsid w:val="00CE3B7D"/>
    <w:rsid w:val="00CE3D73"/>
    <w:rsid w:val="00CE40D4"/>
    <w:rsid w:val="00CE4108"/>
    <w:rsid w:val="00CE4414"/>
    <w:rsid w:val="00CE4C1D"/>
    <w:rsid w:val="00CE4CD3"/>
    <w:rsid w:val="00CE51BC"/>
    <w:rsid w:val="00CE52E2"/>
    <w:rsid w:val="00CE551F"/>
    <w:rsid w:val="00CE57E8"/>
    <w:rsid w:val="00CE60ED"/>
    <w:rsid w:val="00CE650E"/>
    <w:rsid w:val="00CE67BC"/>
    <w:rsid w:val="00CE6D43"/>
    <w:rsid w:val="00CE70D6"/>
    <w:rsid w:val="00CE7136"/>
    <w:rsid w:val="00CE72F1"/>
    <w:rsid w:val="00CE7340"/>
    <w:rsid w:val="00CE753A"/>
    <w:rsid w:val="00CE7877"/>
    <w:rsid w:val="00CE7BEC"/>
    <w:rsid w:val="00CF00D8"/>
    <w:rsid w:val="00CF0B32"/>
    <w:rsid w:val="00CF0F7F"/>
    <w:rsid w:val="00CF1494"/>
    <w:rsid w:val="00CF15D4"/>
    <w:rsid w:val="00CF1B9E"/>
    <w:rsid w:val="00CF1F58"/>
    <w:rsid w:val="00CF23F3"/>
    <w:rsid w:val="00CF2C11"/>
    <w:rsid w:val="00CF3094"/>
    <w:rsid w:val="00CF34C0"/>
    <w:rsid w:val="00CF358E"/>
    <w:rsid w:val="00CF367E"/>
    <w:rsid w:val="00CF3AE4"/>
    <w:rsid w:val="00CF3D0C"/>
    <w:rsid w:val="00CF3E45"/>
    <w:rsid w:val="00CF41A3"/>
    <w:rsid w:val="00CF4342"/>
    <w:rsid w:val="00CF4406"/>
    <w:rsid w:val="00CF451F"/>
    <w:rsid w:val="00CF47B8"/>
    <w:rsid w:val="00CF4B5D"/>
    <w:rsid w:val="00CF4EE1"/>
    <w:rsid w:val="00CF4FF5"/>
    <w:rsid w:val="00CF55A1"/>
    <w:rsid w:val="00CF5835"/>
    <w:rsid w:val="00CF5B41"/>
    <w:rsid w:val="00CF5DD4"/>
    <w:rsid w:val="00CF6370"/>
    <w:rsid w:val="00CF6CBF"/>
    <w:rsid w:val="00CF7019"/>
    <w:rsid w:val="00CF7221"/>
    <w:rsid w:val="00CF72C5"/>
    <w:rsid w:val="00CF73BE"/>
    <w:rsid w:val="00CF765C"/>
    <w:rsid w:val="00CF77EC"/>
    <w:rsid w:val="00CF798E"/>
    <w:rsid w:val="00CF7BEF"/>
    <w:rsid w:val="00CF7EBB"/>
    <w:rsid w:val="00CF7EDF"/>
    <w:rsid w:val="00D00026"/>
    <w:rsid w:val="00D00040"/>
    <w:rsid w:val="00D0023D"/>
    <w:rsid w:val="00D00B0B"/>
    <w:rsid w:val="00D00BE5"/>
    <w:rsid w:val="00D00EB6"/>
    <w:rsid w:val="00D01225"/>
    <w:rsid w:val="00D01312"/>
    <w:rsid w:val="00D01367"/>
    <w:rsid w:val="00D014CB"/>
    <w:rsid w:val="00D01665"/>
    <w:rsid w:val="00D01C9C"/>
    <w:rsid w:val="00D020E3"/>
    <w:rsid w:val="00D026E6"/>
    <w:rsid w:val="00D026EE"/>
    <w:rsid w:val="00D03126"/>
    <w:rsid w:val="00D0354C"/>
    <w:rsid w:val="00D0391F"/>
    <w:rsid w:val="00D03AA9"/>
    <w:rsid w:val="00D0406D"/>
    <w:rsid w:val="00D0438F"/>
    <w:rsid w:val="00D04593"/>
    <w:rsid w:val="00D04699"/>
    <w:rsid w:val="00D04A01"/>
    <w:rsid w:val="00D04F83"/>
    <w:rsid w:val="00D05163"/>
    <w:rsid w:val="00D0568E"/>
    <w:rsid w:val="00D05A71"/>
    <w:rsid w:val="00D05AAC"/>
    <w:rsid w:val="00D05C49"/>
    <w:rsid w:val="00D066E4"/>
    <w:rsid w:val="00D06AF5"/>
    <w:rsid w:val="00D06BC1"/>
    <w:rsid w:val="00D06E02"/>
    <w:rsid w:val="00D07205"/>
    <w:rsid w:val="00D07639"/>
    <w:rsid w:val="00D0775A"/>
    <w:rsid w:val="00D07A98"/>
    <w:rsid w:val="00D07D5D"/>
    <w:rsid w:val="00D07E34"/>
    <w:rsid w:val="00D10437"/>
    <w:rsid w:val="00D10495"/>
    <w:rsid w:val="00D104D0"/>
    <w:rsid w:val="00D10725"/>
    <w:rsid w:val="00D107AF"/>
    <w:rsid w:val="00D1125B"/>
    <w:rsid w:val="00D11329"/>
    <w:rsid w:val="00D11FCB"/>
    <w:rsid w:val="00D124E7"/>
    <w:rsid w:val="00D129EB"/>
    <w:rsid w:val="00D1306E"/>
    <w:rsid w:val="00D132C3"/>
    <w:rsid w:val="00D136E9"/>
    <w:rsid w:val="00D13D29"/>
    <w:rsid w:val="00D1400F"/>
    <w:rsid w:val="00D14361"/>
    <w:rsid w:val="00D147B5"/>
    <w:rsid w:val="00D14AE7"/>
    <w:rsid w:val="00D14B37"/>
    <w:rsid w:val="00D14F44"/>
    <w:rsid w:val="00D1532A"/>
    <w:rsid w:val="00D153B1"/>
    <w:rsid w:val="00D15BA8"/>
    <w:rsid w:val="00D15D9F"/>
    <w:rsid w:val="00D15DC4"/>
    <w:rsid w:val="00D15F13"/>
    <w:rsid w:val="00D15FAE"/>
    <w:rsid w:val="00D165D9"/>
    <w:rsid w:val="00D16735"/>
    <w:rsid w:val="00D169A9"/>
    <w:rsid w:val="00D16ADA"/>
    <w:rsid w:val="00D16CC4"/>
    <w:rsid w:val="00D17348"/>
    <w:rsid w:val="00D177C5"/>
    <w:rsid w:val="00D1788F"/>
    <w:rsid w:val="00D178EF"/>
    <w:rsid w:val="00D17AAB"/>
    <w:rsid w:val="00D17F01"/>
    <w:rsid w:val="00D17FAC"/>
    <w:rsid w:val="00D2000B"/>
    <w:rsid w:val="00D200CC"/>
    <w:rsid w:val="00D2027B"/>
    <w:rsid w:val="00D205F1"/>
    <w:rsid w:val="00D206AE"/>
    <w:rsid w:val="00D20C41"/>
    <w:rsid w:val="00D20EE7"/>
    <w:rsid w:val="00D213AC"/>
    <w:rsid w:val="00D215B8"/>
    <w:rsid w:val="00D2163D"/>
    <w:rsid w:val="00D218A4"/>
    <w:rsid w:val="00D21F83"/>
    <w:rsid w:val="00D2213E"/>
    <w:rsid w:val="00D22C5C"/>
    <w:rsid w:val="00D22D59"/>
    <w:rsid w:val="00D23D14"/>
    <w:rsid w:val="00D24270"/>
    <w:rsid w:val="00D24482"/>
    <w:rsid w:val="00D2454A"/>
    <w:rsid w:val="00D249E6"/>
    <w:rsid w:val="00D254E9"/>
    <w:rsid w:val="00D25572"/>
    <w:rsid w:val="00D25D5B"/>
    <w:rsid w:val="00D262A5"/>
    <w:rsid w:val="00D2648F"/>
    <w:rsid w:val="00D26862"/>
    <w:rsid w:val="00D2689F"/>
    <w:rsid w:val="00D269F9"/>
    <w:rsid w:val="00D26AE9"/>
    <w:rsid w:val="00D26FC3"/>
    <w:rsid w:val="00D272E6"/>
    <w:rsid w:val="00D27710"/>
    <w:rsid w:val="00D27799"/>
    <w:rsid w:val="00D30050"/>
    <w:rsid w:val="00D3053D"/>
    <w:rsid w:val="00D30AA1"/>
    <w:rsid w:val="00D30EAB"/>
    <w:rsid w:val="00D31286"/>
    <w:rsid w:val="00D31317"/>
    <w:rsid w:val="00D313C7"/>
    <w:rsid w:val="00D3175A"/>
    <w:rsid w:val="00D31877"/>
    <w:rsid w:val="00D31B52"/>
    <w:rsid w:val="00D323C3"/>
    <w:rsid w:val="00D32885"/>
    <w:rsid w:val="00D32E5E"/>
    <w:rsid w:val="00D33068"/>
    <w:rsid w:val="00D331CA"/>
    <w:rsid w:val="00D33741"/>
    <w:rsid w:val="00D33805"/>
    <w:rsid w:val="00D33A13"/>
    <w:rsid w:val="00D33E5F"/>
    <w:rsid w:val="00D340C9"/>
    <w:rsid w:val="00D34202"/>
    <w:rsid w:val="00D3456C"/>
    <w:rsid w:val="00D346EF"/>
    <w:rsid w:val="00D34742"/>
    <w:rsid w:val="00D34833"/>
    <w:rsid w:val="00D34AD9"/>
    <w:rsid w:val="00D34AED"/>
    <w:rsid w:val="00D34B7C"/>
    <w:rsid w:val="00D34EF7"/>
    <w:rsid w:val="00D35774"/>
    <w:rsid w:val="00D35B1E"/>
    <w:rsid w:val="00D36396"/>
    <w:rsid w:val="00D3639B"/>
    <w:rsid w:val="00D36805"/>
    <w:rsid w:val="00D36C23"/>
    <w:rsid w:val="00D371E6"/>
    <w:rsid w:val="00D37520"/>
    <w:rsid w:val="00D3786F"/>
    <w:rsid w:val="00D37961"/>
    <w:rsid w:val="00D4005C"/>
    <w:rsid w:val="00D40228"/>
    <w:rsid w:val="00D40381"/>
    <w:rsid w:val="00D403AD"/>
    <w:rsid w:val="00D405FB"/>
    <w:rsid w:val="00D40CF3"/>
    <w:rsid w:val="00D4138E"/>
    <w:rsid w:val="00D41DE3"/>
    <w:rsid w:val="00D41E75"/>
    <w:rsid w:val="00D42057"/>
    <w:rsid w:val="00D427A2"/>
    <w:rsid w:val="00D42874"/>
    <w:rsid w:val="00D4318E"/>
    <w:rsid w:val="00D43410"/>
    <w:rsid w:val="00D43608"/>
    <w:rsid w:val="00D43654"/>
    <w:rsid w:val="00D438FD"/>
    <w:rsid w:val="00D43CC9"/>
    <w:rsid w:val="00D43D12"/>
    <w:rsid w:val="00D43DE3"/>
    <w:rsid w:val="00D441AF"/>
    <w:rsid w:val="00D445A4"/>
    <w:rsid w:val="00D4465F"/>
    <w:rsid w:val="00D44B17"/>
    <w:rsid w:val="00D44F6B"/>
    <w:rsid w:val="00D45286"/>
    <w:rsid w:val="00D45577"/>
    <w:rsid w:val="00D45635"/>
    <w:rsid w:val="00D45B20"/>
    <w:rsid w:val="00D45BB8"/>
    <w:rsid w:val="00D45C47"/>
    <w:rsid w:val="00D460B2"/>
    <w:rsid w:val="00D46367"/>
    <w:rsid w:val="00D464B9"/>
    <w:rsid w:val="00D464F6"/>
    <w:rsid w:val="00D46C92"/>
    <w:rsid w:val="00D46CD2"/>
    <w:rsid w:val="00D47008"/>
    <w:rsid w:val="00D47191"/>
    <w:rsid w:val="00D471F9"/>
    <w:rsid w:val="00D4781F"/>
    <w:rsid w:val="00D501AF"/>
    <w:rsid w:val="00D50321"/>
    <w:rsid w:val="00D50971"/>
    <w:rsid w:val="00D50A39"/>
    <w:rsid w:val="00D50BFC"/>
    <w:rsid w:val="00D50C86"/>
    <w:rsid w:val="00D50CAE"/>
    <w:rsid w:val="00D50D84"/>
    <w:rsid w:val="00D51252"/>
    <w:rsid w:val="00D51699"/>
    <w:rsid w:val="00D516E2"/>
    <w:rsid w:val="00D519C2"/>
    <w:rsid w:val="00D51C4C"/>
    <w:rsid w:val="00D51E4F"/>
    <w:rsid w:val="00D51FFA"/>
    <w:rsid w:val="00D52020"/>
    <w:rsid w:val="00D520EE"/>
    <w:rsid w:val="00D5265F"/>
    <w:rsid w:val="00D5289A"/>
    <w:rsid w:val="00D53756"/>
    <w:rsid w:val="00D539CA"/>
    <w:rsid w:val="00D53E09"/>
    <w:rsid w:val="00D53FD0"/>
    <w:rsid w:val="00D54006"/>
    <w:rsid w:val="00D5408E"/>
    <w:rsid w:val="00D541BD"/>
    <w:rsid w:val="00D54938"/>
    <w:rsid w:val="00D54B18"/>
    <w:rsid w:val="00D54BB6"/>
    <w:rsid w:val="00D54F32"/>
    <w:rsid w:val="00D558A2"/>
    <w:rsid w:val="00D55910"/>
    <w:rsid w:val="00D560C8"/>
    <w:rsid w:val="00D56252"/>
    <w:rsid w:val="00D564CA"/>
    <w:rsid w:val="00D567AF"/>
    <w:rsid w:val="00D56E91"/>
    <w:rsid w:val="00D57851"/>
    <w:rsid w:val="00D57987"/>
    <w:rsid w:val="00D604D3"/>
    <w:rsid w:val="00D60D5D"/>
    <w:rsid w:val="00D61046"/>
    <w:rsid w:val="00D615B8"/>
    <w:rsid w:val="00D615E5"/>
    <w:rsid w:val="00D61673"/>
    <w:rsid w:val="00D61998"/>
    <w:rsid w:val="00D61C09"/>
    <w:rsid w:val="00D61CC2"/>
    <w:rsid w:val="00D621AB"/>
    <w:rsid w:val="00D62DD4"/>
    <w:rsid w:val="00D63200"/>
    <w:rsid w:val="00D63432"/>
    <w:rsid w:val="00D63466"/>
    <w:rsid w:val="00D63524"/>
    <w:rsid w:val="00D636D8"/>
    <w:rsid w:val="00D637D9"/>
    <w:rsid w:val="00D63A0E"/>
    <w:rsid w:val="00D63A62"/>
    <w:rsid w:val="00D63ECE"/>
    <w:rsid w:val="00D64606"/>
    <w:rsid w:val="00D6474C"/>
    <w:rsid w:val="00D64A76"/>
    <w:rsid w:val="00D65397"/>
    <w:rsid w:val="00D65C2B"/>
    <w:rsid w:val="00D65F3A"/>
    <w:rsid w:val="00D6616F"/>
    <w:rsid w:val="00D664E3"/>
    <w:rsid w:val="00D66CEC"/>
    <w:rsid w:val="00D6714D"/>
    <w:rsid w:val="00D6742A"/>
    <w:rsid w:val="00D6770F"/>
    <w:rsid w:val="00D70494"/>
    <w:rsid w:val="00D705D0"/>
    <w:rsid w:val="00D70A3C"/>
    <w:rsid w:val="00D70DD3"/>
    <w:rsid w:val="00D70FF4"/>
    <w:rsid w:val="00D71471"/>
    <w:rsid w:val="00D71BA8"/>
    <w:rsid w:val="00D72240"/>
    <w:rsid w:val="00D72364"/>
    <w:rsid w:val="00D724A9"/>
    <w:rsid w:val="00D72987"/>
    <w:rsid w:val="00D72A69"/>
    <w:rsid w:val="00D72D0D"/>
    <w:rsid w:val="00D72FDB"/>
    <w:rsid w:val="00D736B1"/>
    <w:rsid w:val="00D73C91"/>
    <w:rsid w:val="00D741FE"/>
    <w:rsid w:val="00D74262"/>
    <w:rsid w:val="00D74488"/>
    <w:rsid w:val="00D744A5"/>
    <w:rsid w:val="00D7478A"/>
    <w:rsid w:val="00D754C9"/>
    <w:rsid w:val="00D758FE"/>
    <w:rsid w:val="00D75910"/>
    <w:rsid w:val="00D75D2C"/>
    <w:rsid w:val="00D75D6E"/>
    <w:rsid w:val="00D761F7"/>
    <w:rsid w:val="00D763CC"/>
    <w:rsid w:val="00D766C2"/>
    <w:rsid w:val="00D76863"/>
    <w:rsid w:val="00D7688F"/>
    <w:rsid w:val="00D7694B"/>
    <w:rsid w:val="00D7755E"/>
    <w:rsid w:val="00D775F8"/>
    <w:rsid w:val="00D7792E"/>
    <w:rsid w:val="00D7799A"/>
    <w:rsid w:val="00D77B7B"/>
    <w:rsid w:val="00D77D8D"/>
    <w:rsid w:val="00D77F12"/>
    <w:rsid w:val="00D8099E"/>
    <w:rsid w:val="00D80AD4"/>
    <w:rsid w:val="00D80C31"/>
    <w:rsid w:val="00D8199C"/>
    <w:rsid w:val="00D81D72"/>
    <w:rsid w:val="00D827F2"/>
    <w:rsid w:val="00D82C85"/>
    <w:rsid w:val="00D83398"/>
    <w:rsid w:val="00D835B0"/>
    <w:rsid w:val="00D8394C"/>
    <w:rsid w:val="00D84287"/>
    <w:rsid w:val="00D84419"/>
    <w:rsid w:val="00D84465"/>
    <w:rsid w:val="00D84D13"/>
    <w:rsid w:val="00D85060"/>
    <w:rsid w:val="00D8588D"/>
    <w:rsid w:val="00D85C7F"/>
    <w:rsid w:val="00D85E52"/>
    <w:rsid w:val="00D86177"/>
    <w:rsid w:val="00D86624"/>
    <w:rsid w:val="00D8679C"/>
    <w:rsid w:val="00D86CAB"/>
    <w:rsid w:val="00D86CE0"/>
    <w:rsid w:val="00D871C9"/>
    <w:rsid w:val="00D879E6"/>
    <w:rsid w:val="00D87A85"/>
    <w:rsid w:val="00D87B06"/>
    <w:rsid w:val="00D87B64"/>
    <w:rsid w:val="00D90060"/>
    <w:rsid w:val="00D902D1"/>
    <w:rsid w:val="00D903D3"/>
    <w:rsid w:val="00D90A48"/>
    <w:rsid w:val="00D90ABD"/>
    <w:rsid w:val="00D90DDE"/>
    <w:rsid w:val="00D9189A"/>
    <w:rsid w:val="00D91B77"/>
    <w:rsid w:val="00D91BF6"/>
    <w:rsid w:val="00D91E32"/>
    <w:rsid w:val="00D9238C"/>
    <w:rsid w:val="00D924F6"/>
    <w:rsid w:val="00D92EF3"/>
    <w:rsid w:val="00D92F01"/>
    <w:rsid w:val="00D933C4"/>
    <w:rsid w:val="00D944FC"/>
    <w:rsid w:val="00D945DA"/>
    <w:rsid w:val="00D946AF"/>
    <w:rsid w:val="00D946E0"/>
    <w:rsid w:val="00D94FED"/>
    <w:rsid w:val="00D95440"/>
    <w:rsid w:val="00D95654"/>
    <w:rsid w:val="00D96302"/>
    <w:rsid w:val="00D97014"/>
    <w:rsid w:val="00D97790"/>
    <w:rsid w:val="00D97C8A"/>
    <w:rsid w:val="00D97CD0"/>
    <w:rsid w:val="00D97D5F"/>
    <w:rsid w:val="00DA01BE"/>
    <w:rsid w:val="00DA02CE"/>
    <w:rsid w:val="00DA050B"/>
    <w:rsid w:val="00DA0552"/>
    <w:rsid w:val="00DA056F"/>
    <w:rsid w:val="00DA0778"/>
    <w:rsid w:val="00DA0843"/>
    <w:rsid w:val="00DA11D5"/>
    <w:rsid w:val="00DA1355"/>
    <w:rsid w:val="00DA1B47"/>
    <w:rsid w:val="00DA23AE"/>
    <w:rsid w:val="00DA2EB5"/>
    <w:rsid w:val="00DA3204"/>
    <w:rsid w:val="00DA34C2"/>
    <w:rsid w:val="00DA39A3"/>
    <w:rsid w:val="00DA3FD1"/>
    <w:rsid w:val="00DA430B"/>
    <w:rsid w:val="00DA4A2B"/>
    <w:rsid w:val="00DA4CC0"/>
    <w:rsid w:val="00DA4FDF"/>
    <w:rsid w:val="00DA5120"/>
    <w:rsid w:val="00DA53DD"/>
    <w:rsid w:val="00DA59C7"/>
    <w:rsid w:val="00DA5D49"/>
    <w:rsid w:val="00DA6157"/>
    <w:rsid w:val="00DA6228"/>
    <w:rsid w:val="00DA6554"/>
    <w:rsid w:val="00DA6603"/>
    <w:rsid w:val="00DA7CF9"/>
    <w:rsid w:val="00DA7E75"/>
    <w:rsid w:val="00DA7EDD"/>
    <w:rsid w:val="00DB008F"/>
    <w:rsid w:val="00DB0120"/>
    <w:rsid w:val="00DB02D5"/>
    <w:rsid w:val="00DB1063"/>
    <w:rsid w:val="00DB1072"/>
    <w:rsid w:val="00DB1D87"/>
    <w:rsid w:val="00DB2227"/>
    <w:rsid w:val="00DB24ED"/>
    <w:rsid w:val="00DB2BA9"/>
    <w:rsid w:val="00DB2BFB"/>
    <w:rsid w:val="00DB34A2"/>
    <w:rsid w:val="00DB3574"/>
    <w:rsid w:val="00DB3D77"/>
    <w:rsid w:val="00DB41F3"/>
    <w:rsid w:val="00DB4213"/>
    <w:rsid w:val="00DB474C"/>
    <w:rsid w:val="00DB4A89"/>
    <w:rsid w:val="00DB4F1C"/>
    <w:rsid w:val="00DB591A"/>
    <w:rsid w:val="00DB59F6"/>
    <w:rsid w:val="00DB5EDC"/>
    <w:rsid w:val="00DB5EF2"/>
    <w:rsid w:val="00DB6234"/>
    <w:rsid w:val="00DB624B"/>
    <w:rsid w:val="00DB66CE"/>
    <w:rsid w:val="00DB678D"/>
    <w:rsid w:val="00DB6B97"/>
    <w:rsid w:val="00DB6D8A"/>
    <w:rsid w:val="00DB7004"/>
    <w:rsid w:val="00DB74F7"/>
    <w:rsid w:val="00DB7DD3"/>
    <w:rsid w:val="00DB7EA8"/>
    <w:rsid w:val="00DC04CC"/>
    <w:rsid w:val="00DC0724"/>
    <w:rsid w:val="00DC09FD"/>
    <w:rsid w:val="00DC0AB4"/>
    <w:rsid w:val="00DC11FD"/>
    <w:rsid w:val="00DC1297"/>
    <w:rsid w:val="00DC13A9"/>
    <w:rsid w:val="00DC18FE"/>
    <w:rsid w:val="00DC23B3"/>
    <w:rsid w:val="00DC24EF"/>
    <w:rsid w:val="00DC2893"/>
    <w:rsid w:val="00DC2A2D"/>
    <w:rsid w:val="00DC2DF0"/>
    <w:rsid w:val="00DC303D"/>
    <w:rsid w:val="00DC306E"/>
    <w:rsid w:val="00DC4089"/>
    <w:rsid w:val="00DC439A"/>
    <w:rsid w:val="00DC46FF"/>
    <w:rsid w:val="00DC4866"/>
    <w:rsid w:val="00DC4A02"/>
    <w:rsid w:val="00DC4A5F"/>
    <w:rsid w:val="00DC5639"/>
    <w:rsid w:val="00DC5651"/>
    <w:rsid w:val="00DC57E0"/>
    <w:rsid w:val="00DC5F43"/>
    <w:rsid w:val="00DC62A8"/>
    <w:rsid w:val="00DC682B"/>
    <w:rsid w:val="00DC6927"/>
    <w:rsid w:val="00DC6BFC"/>
    <w:rsid w:val="00DC6C8C"/>
    <w:rsid w:val="00DC6E02"/>
    <w:rsid w:val="00DC70E8"/>
    <w:rsid w:val="00DC7154"/>
    <w:rsid w:val="00DC7539"/>
    <w:rsid w:val="00DC77E9"/>
    <w:rsid w:val="00DD0572"/>
    <w:rsid w:val="00DD08D1"/>
    <w:rsid w:val="00DD0B12"/>
    <w:rsid w:val="00DD0DC0"/>
    <w:rsid w:val="00DD0E18"/>
    <w:rsid w:val="00DD12B9"/>
    <w:rsid w:val="00DD22A2"/>
    <w:rsid w:val="00DD22F9"/>
    <w:rsid w:val="00DD2489"/>
    <w:rsid w:val="00DD24C7"/>
    <w:rsid w:val="00DD2742"/>
    <w:rsid w:val="00DD286E"/>
    <w:rsid w:val="00DD2969"/>
    <w:rsid w:val="00DD2993"/>
    <w:rsid w:val="00DD2D6E"/>
    <w:rsid w:val="00DD32FE"/>
    <w:rsid w:val="00DD33DC"/>
    <w:rsid w:val="00DD34A6"/>
    <w:rsid w:val="00DD36EF"/>
    <w:rsid w:val="00DD38B0"/>
    <w:rsid w:val="00DD3EAC"/>
    <w:rsid w:val="00DD3F91"/>
    <w:rsid w:val="00DD3FD0"/>
    <w:rsid w:val="00DD4B89"/>
    <w:rsid w:val="00DD50E2"/>
    <w:rsid w:val="00DD5272"/>
    <w:rsid w:val="00DD52A2"/>
    <w:rsid w:val="00DD5455"/>
    <w:rsid w:val="00DD54F8"/>
    <w:rsid w:val="00DD5564"/>
    <w:rsid w:val="00DD5F3B"/>
    <w:rsid w:val="00DD6193"/>
    <w:rsid w:val="00DD638F"/>
    <w:rsid w:val="00DD664E"/>
    <w:rsid w:val="00DD6E94"/>
    <w:rsid w:val="00DD6E96"/>
    <w:rsid w:val="00DD7023"/>
    <w:rsid w:val="00DD7353"/>
    <w:rsid w:val="00DD73C0"/>
    <w:rsid w:val="00DD7670"/>
    <w:rsid w:val="00DD7AA9"/>
    <w:rsid w:val="00DD7D1F"/>
    <w:rsid w:val="00DE0299"/>
    <w:rsid w:val="00DE0324"/>
    <w:rsid w:val="00DE0C67"/>
    <w:rsid w:val="00DE0FCC"/>
    <w:rsid w:val="00DE1192"/>
    <w:rsid w:val="00DE1614"/>
    <w:rsid w:val="00DE1975"/>
    <w:rsid w:val="00DE1A06"/>
    <w:rsid w:val="00DE1C4D"/>
    <w:rsid w:val="00DE28A6"/>
    <w:rsid w:val="00DE2C37"/>
    <w:rsid w:val="00DE2C5A"/>
    <w:rsid w:val="00DE2DED"/>
    <w:rsid w:val="00DE31B5"/>
    <w:rsid w:val="00DE3298"/>
    <w:rsid w:val="00DE3723"/>
    <w:rsid w:val="00DE376B"/>
    <w:rsid w:val="00DE37AD"/>
    <w:rsid w:val="00DE39E4"/>
    <w:rsid w:val="00DE3B1A"/>
    <w:rsid w:val="00DE3B34"/>
    <w:rsid w:val="00DE3E0C"/>
    <w:rsid w:val="00DE490B"/>
    <w:rsid w:val="00DE4D22"/>
    <w:rsid w:val="00DE54CC"/>
    <w:rsid w:val="00DE58CB"/>
    <w:rsid w:val="00DE592D"/>
    <w:rsid w:val="00DE5971"/>
    <w:rsid w:val="00DE5D25"/>
    <w:rsid w:val="00DE65D6"/>
    <w:rsid w:val="00DE668E"/>
    <w:rsid w:val="00DE6D69"/>
    <w:rsid w:val="00DE6D8B"/>
    <w:rsid w:val="00DE74BA"/>
    <w:rsid w:val="00DE7CC9"/>
    <w:rsid w:val="00DF04BF"/>
    <w:rsid w:val="00DF106A"/>
    <w:rsid w:val="00DF1350"/>
    <w:rsid w:val="00DF137F"/>
    <w:rsid w:val="00DF16A3"/>
    <w:rsid w:val="00DF1F5C"/>
    <w:rsid w:val="00DF2153"/>
    <w:rsid w:val="00DF21BC"/>
    <w:rsid w:val="00DF21E2"/>
    <w:rsid w:val="00DF244C"/>
    <w:rsid w:val="00DF288A"/>
    <w:rsid w:val="00DF2AAC"/>
    <w:rsid w:val="00DF3658"/>
    <w:rsid w:val="00DF38EA"/>
    <w:rsid w:val="00DF4038"/>
    <w:rsid w:val="00DF4382"/>
    <w:rsid w:val="00DF457E"/>
    <w:rsid w:val="00DF4C1F"/>
    <w:rsid w:val="00DF50A7"/>
    <w:rsid w:val="00DF5434"/>
    <w:rsid w:val="00DF601D"/>
    <w:rsid w:val="00DF6549"/>
    <w:rsid w:val="00DF6577"/>
    <w:rsid w:val="00DF68AA"/>
    <w:rsid w:val="00DF69A0"/>
    <w:rsid w:val="00DF6B33"/>
    <w:rsid w:val="00DF710F"/>
    <w:rsid w:val="00DF7233"/>
    <w:rsid w:val="00DF74ED"/>
    <w:rsid w:val="00DF750E"/>
    <w:rsid w:val="00DF751F"/>
    <w:rsid w:val="00DF7973"/>
    <w:rsid w:val="00DF7B0A"/>
    <w:rsid w:val="00DF7B4E"/>
    <w:rsid w:val="00DF7B72"/>
    <w:rsid w:val="00DF7CB1"/>
    <w:rsid w:val="00DF7E06"/>
    <w:rsid w:val="00E0035D"/>
    <w:rsid w:val="00E00440"/>
    <w:rsid w:val="00E004B3"/>
    <w:rsid w:val="00E00806"/>
    <w:rsid w:val="00E00979"/>
    <w:rsid w:val="00E00A89"/>
    <w:rsid w:val="00E00BA5"/>
    <w:rsid w:val="00E00F89"/>
    <w:rsid w:val="00E01015"/>
    <w:rsid w:val="00E01267"/>
    <w:rsid w:val="00E01414"/>
    <w:rsid w:val="00E015D3"/>
    <w:rsid w:val="00E01AF5"/>
    <w:rsid w:val="00E01E6D"/>
    <w:rsid w:val="00E02084"/>
    <w:rsid w:val="00E0240D"/>
    <w:rsid w:val="00E02432"/>
    <w:rsid w:val="00E02748"/>
    <w:rsid w:val="00E02E52"/>
    <w:rsid w:val="00E02FC5"/>
    <w:rsid w:val="00E0315A"/>
    <w:rsid w:val="00E032C6"/>
    <w:rsid w:val="00E033A4"/>
    <w:rsid w:val="00E03578"/>
    <w:rsid w:val="00E040DA"/>
    <w:rsid w:val="00E0429F"/>
    <w:rsid w:val="00E042D0"/>
    <w:rsid w:val="00E042D3"/>
    <w:rsid w:val="00E045EF"/>
    <w:rsid w:val="00E0486D"/>
    <w:rsid w:val="00E048C2"/>
    <w:rsid w:val="00E049A1"/>
    <w:rsid w:val="00E04B21"/>
    <w:rsid w:val="00E04BC4"/>
    <w:rsid w:val="00E0521A"/>
    <w:rsid w:val="00E052B3"/>
    <w:rsid w:val="00E0548A"/>
    <w:rsid w:val="00E055B1"/>
    <w:rsid w:val="00E05A68"/>
    <w:rsid w:val="00E05DA5"/>
    <w:rsid w:val="00E05DFD"/>
    <w:rsid w:val="00E05E5B"/>
    <w:rsid w:val="00E05E97"/>
    <w:rsid w:val="00E0621B"/>
    <w:rsid w:val="00E062D2"/>
    <w:rsid w:val="00E06A02"/>
    <w:rsid w:val="00E06BA3"/>
    <w:rsid w:val="00E06C88"/>
    <w:rsid w:val="00E07355"/>
    <w:rsid w:val="00E0759A"/>
    <w:rsid w:val="00E076CC"/>
    <w:rsid w:val="00E078E2"/>
    <w:rsid w:val="00E07C7A"/>
    <w:rsid w:val="00E07F39"/>
    <w:rsid w:val="00E07F7B"/>
    <w:rsid w:val="00E10341"/>
    <w:rsid w:val="00E10370"/>
    <w:rsid w:val="00E10902"/>
    <w:rsid w:val="00E109A7"/>
    <w:rsid w:val="00E10B49"/>
    <w:rsid w:val="00E10E64"/>
    <w:rsid w:val="00E10ECA"/>
    <w:rsid w:val="00E10F42"/>
    <w:rsid w:val="00E112F3"/>
    <w:rsid w:val="00E118F2"/>
    <w:rsid w:val="00E11986"/>
    <w:rsid w:val="00E11F2E"/>
    <w:rsid w:val="00E12335"/>
    <w:rsid w:val="00E127CE"/>
    <w:rsid w:val="00E128D7"/>
    <w:rsid w:val="00E13644"/>
    <w:rsid w:val="00E1368C"/>
    <w:rsid w:val="00E13722"/>
    <w:rsid w:val="00E150B6"/>
    <w:rsid w:val="00E1563C"/>
    <w:rsid w:val="00E15647"/>
    <w:rsid w:val="00E15D18"/>
    <w:rsid w:val="00E1612D"/>
    <w:rsid w:val="00E1614C"/>
    <w:rsid w:val="00E163C5"/>
    <w:rsid w:val="00E16686"/>
    <w:rsid w:val="00E167AF"/>
    <w:rsid w:val="00E16966"/>
    <w:rsid w:val="00E1697B"/>
    <w:rsid w:val="00E16D12"/>
    <w:rsid w:val="00E1774A"/>
    <w:rsid w:val="00E17A74"/>
    <w:rsid w:val="00E207DE"/>
    <w:rsid w:val="00E2093A"/>
    <w:rsid w:val="00E20E70"/>
    <w:rsid w:val="00E20F4E"/>
    <w:rsid w:val="00E21308"/>
    <w:rsid w:val="00E214D9"/>
    <w:rsid w:val="00E21EA6"/>
    <w:rsid w:val="00E22007"/>
    <w:rsid w:val="00E2253F"/>
    <w:rsid w:val="00E225C0"/>
    <w:rsid w:val="00E22878"/>
    <w:rsid w:val="00E2321D"/>
    <w:rsid w:val="00E237BD"/>
    <w:rsid w:val="00E23850"/>
    <w:rsid w:val="00E23958"/>
    <w:rsid w:val="00E23970"/>
    <w:rsid w:val="00E23A60"/>
    <w:rsid w:val="00E23D73"/>
    <w:rsid w:val="00E23DE1"/>
    <w:rsid w:val="00E24254"/>
    <w:rsid w:val="00E243F9"/>
    <w:rsid w:val="00E2461B"/>
    <w:rsid w:val="00E258C6"/>
    <w:rsid w:val="00E25A5D"/>
    <w:rsid w:val="00E25A73"/>
    <w:rsid w:val="00E25B59"/>
    <w:rsid w:val="00E25C49"/>
    <w:rsid w:val="00E25E93"/>
    <w:rsid w:val="00E264D3"/>
    <w:rsid w:val="00E26BB0"/>
    <w:rsid w:val="00E27029"/>
    <w:rsid w:val="00E2770A"/>
    <w:rsid w:val="00E277FD"/>
    <w:rsid w:val="00E27905"/>
    <w:rsid w:val="00E27994"/>
    <w:rsid w:val="00E27C9D"/>
    <w:rsid w:val="00E27D38"/>
    <w:rsid w:val="00E304B2"/>
    <w:rsid w:val="00E3055E"/>
    <w:rsid w:val="00E30DF2"/>
    <w:rsid w:val="00E310C2"/>
    <w:rsid w:val="00E31436"/>
    <w:rsid w:val="00E31957"/>
    <w:rsid w:val="00E319D9"/>
    <w:rsid w:val="00E31A1E"/>
    <w:rsid w:val="00E320DF"/>
    <w:rsid w:val="00E33153"/>
    <w:rsid w:val="00E33634"/>
    <w:rsid w:val="00E33ABD"/>
    <w:rsid w:val="00E33C12"/>
    <w:rsid w:val="00E343FA"/>
    <w:rsid w:val="00E34800"/>
    <w:rsid w:val="00E3499E"/>
    <w:rsid w:val="00E34E01"/>
    <w:rsid w:val="00E34EC5"/>
    <w:rsid w:val="00E34EEA"/>
    <w:rsid w:val="00E35648"/>
    <w:rsid w:val="00E3574A"/>
    <w:rsid w:val="00E3581E"/>
    <w:rsid w:val="00E35F98"/>
    <w:rsid w:val="00E36005"/>
    <w:rsid w:val="00E36BD1"/>
    <w:rsid w:val="00E36C45"/>
    <w:rsid w:val="00E37373"/>
    <w:rsid w:val="00E3746E"/>
    <w:rsid w:val="00E3756E"/>
    <w:rsid w:val="00E37769"/>
    <w:rsid w:val="00E37DA9"/>
    <w:rsid w:val="00E37E08"/>
    <w:rsid w:val="00E401CC"/>
    <w:rsid w:val="00E40653"/>
    <w:rsid w:val="00E409C0"/>
    <w:rsid w:val="00E40CEE"/>
    <w:rsid w:val="00E41305"/>
    <w:rsid w:val="00E418AE"/>
    <w:rsid w:val="00E41C2A"/>
    <w:rsid w:val="00E41E92"/>
    <w:rsid w:val="00E41EE9"/>
    <w:rsid w:val="00E41F34"/>
    <w:rsid w:val="00E42114"/>
    <w:rsid w:val="00E4236B"/>
    <w:rsid w:val="00E426E8"/>
    <w:rsid w:val="00E42837"/>
    <w:rsid w:val="00E4303E"/>
    <w:rsid w:val="00E43465"/>
    <w:rsid w:val="00E4355F"/>
    <w:rsid w:val="00E43588"/>
    <w:rsid w:val="00E437BB"/>
    <w:rsid w:val="00E437D6"/>
    <w:rsid w:val="00E43AD7"/>
    <w:rsid w:val="00E43B9E"/>
    <w:rsid w:val="00E43EC7"/>
    <w:rsid w:val="00E44106"/>
    <w:rsid w:val="00E4412E"/>
    <w:rsid w:val="00E4437A"/>
    <w:rsid w:val="00E4446F"/>
    <w:rsid w:val="00E4459F"/>
    <w:rsid w:val="00E4476E"/>
    <w:rsid w:val="00E44EA6"/>
    <w:rsid w:val="00E44F72"/>
    <w:rsid w:val="00E4515F"/>
    <w:rsid w:val="00E45165"/>
    <w:rsid w:val="00E453E8"/>
    <w:rsid w:val="00E4553F"/>
    <w:rsid w:val="00E45725"/>
    <w:rsid w:val="00E45796"/>
    <w:rsid w:val="00E45BD5"/>
    <w:rsid w:val="00E45FAE"/>
    <w:rsid w:val="00E46A17"/>
    <w:rsid w:val="00E46F53"/>
    <w:rsid w:val="00E471EC"/>
    <w:rsid w:val="00E47B93"/>
    <w:rsid w:val="00E5124C"/>
    <w:rsid w:val="00E51372"/>
    <w:rsid w:val="00E513CD"/>
    <w:rsid w:val="00E5184E"/>
    <w:rsid w:val="00E519FF"/>
    <w:rsid w:val="00E51E2A"/>
    <w:rsid w:val="00E52386"/>
    <w:rsid w:val="00E52657"/>
    <w:rsid w:val="00E527C9"/>
    <w:rsid w:val="00E527E5"/>
    <w:rsid w:val="00E52889"/>
    <w:rsid w:val="00E52ECC"/>
    <w:rsid w:val="00E53269"/>
    <w:rsid w:val="00E53385"/>
    <w:rsid w:val="00E535CC"/>
    <w:rsid w:val="00E53BAB"/>
    <w:rsid w:val="00E53D83"/>
    <w:rsid w:val="00E5409F"/>
    <w:rsid w:val="00E5461B"/>
    <w:rsid w:val="00E54A3A"/>
    <w:rsid w:val="00E54AA6"/>
    <w:rsid w:val="00E54B1E"/>
    <w:rsid w:val="00E54CCD"/>
    <w:rsid w:val="00E54DA9"/>
    <w:rsid w:val="00E54FDC"/>
    <w:rsid w:val="00E552BB"/>
    <w:rsid w:val="00E55508"/>
    <w:rsid w:val="00E55AC4"/>
    <w:rsid w:val="00E55AD8"/>
    <w:rsid w:val="00E561C4"/>
    <w:rsid w:val="00E56321"/>
    <w:rsid w:val="00E5676F"/>
    <w:rsid w:val="00E569CC"/>
    <w:rsid w:val="00E56CD0"/>
    <w:rsid w:val="00E57402"/>
    <w:rsid w:val="00E57423"/>
    <w:rsid w:val="00E575B6"/>
    <w:rsid w:val="00E5760B"/>
    <w:rsid w:val="00E60065"/>
    <w:rsid w:val="00E601B2"/>
    <w:rsid w:val="00E60248"/>
    <w:rsid w:val="00E60A70"/>
    <w:rsid w:val="00E60D30"/>
    <w:rsid w:val="00E60E19"/>
    <w:rsid w:val="00E60F55"/>
    <w:rsid w:val="00E6122D"/>
    <w:rsid w:val="00E614B9"/>
    <w:rsid w:val="00E615D6"/>
    <w:rsid w:val="00E61754"/>
    <w:rsid w:val="00E617A6"/>
    <w:rsid w:val="00E61FE5"/>
    <w:rsid w:val="00E62163"/>
    <w:rsid w:val="00E6236C"/>
    <w:rsid w:val="00E626A1"/>
    <w:rsid w:val="00E62DAA"/>
    <w:rsid w:val="00E638A5"/>
    <w:rsid w:val="00E63EEC"/>
    <w:rsid w:val="00E63F4A"/>
    <w:rsid w:val="00E6407D"/>
    <w:rsid w:val="00E641FE"/>
    <w:rsid w:val="00E647CB"/>
    <w:rsid w:val="00E64B8C"/>
    <w:rsid w:val="00E64BA3"/>
    <w:rsid w:val="00E64CB8"/>
    <w:rsid w:val="00E6508F"/>
    <w:rsid w:val="00E6541B"/>
    <w:rsid w:val="00E656B4"/>
    <w:rsid w:val="00E65BB2"/>
    <w:rsid w:val="00E65BFC"/>
    <w:rsid w:val="00E6651F"/>
    <w:rsid w:val="00E66827"/>
    <w:rsid w:val="00E66BB0"/>
    <w:rsid w:val="00E66CFA"/>
    <w:rsid w:val="00E66E01"/>
    <w:rsid w:val="00E67162"/>
    <w:rsid w:val="00E675D3"/>
    <w:rsid w:val="00E67A98"/>
    <w:rsid w:val="00E67F13"/>
    <w:rsid w:val="00E7042C"/>
    <w:rsid w:val="00E7092A"/>
    <w:rsid w:val="00E70A4B"/>
    <w:rsid w:val="00E70F7A"/>
    <w:rsid w:val="00E711AC"/>
    <w:rsid w:val="00E71806"/>
    <w:rsid w:val="00E71CFE"/>
    <w:rsid w:val="00E7211B"/>
    <w:rsid w:val="00E727F7"/>
    <w:rsid w:val="00E72901"/>
    <w:rsid w:val="00E72978"/>
    <w:rsid w:val="00E736D8"/>
    <w:rsid w:val="00E737A7"/>
    <w:rsid w:val="00E739DD"/>
    <w:rsid w:val="00E74163"/>
    <w:rsid w:val="00E74CE7"/>
    <w:rsid w:val="00E7569F"/>
    <w:rsid w:val="00E758DE"/>
    <w:rsid w:val="00E75B9F"/>
    <w:rsid w:val="00E76296"/>
    <w:rsid w:val="00E76304"/>
    <w:rsid w:val="00E76769"/>
    <w:rsid w:val="00E76B72"/>
    <w:rsid w:val="00E77372"/>
    <w:rsid w:val="00E778DC"/>
    <w:rsid w:val="00E77B69"/>
    <w:rsid w:val="00E77C07"/>
    <w:rsid w:val="00E77C21"/>
    <w:rsid w:val="00E77C5B"/>
    <w:rsid w:val="00E77DFE"/>
    <w:rsid w:val="00E8039D"/>
    <w:rsid w:val="00E804D5"/>
    <w:rsid w:val="00E8099D"/>
    <w:rsid w:val="00E80AEF"/>
    <w:rsid w:val="00E80C3B"/>
    <w:rsid w:val="00E80D37"/>
    <w:rsid w:val="00E8112E"/>
    <w:rsid w:val="00E81317"/>
    <w:rsid w:val="00E81353"/>
    <w:rsid w:val="00E819CC"/>
    <w:rsid w:val="00E819D0"/>
    <w:rsid w:val="00E81C0C"/>
    <w:rsid w:val="00E81C58"/>
    <w:rsid w:val="00E81ED0"/>
    <w:rsid w:val="00E8208A"/>
    <w:rsid w:val="00E8254D"/>
    <w:rsid w:val="00E828D7"/>
    <w:rsid w:val="00E836E3"/>
    <w:rsid w:val="00E83C0D"/>
    <w:rsid w:val="00E842A1"/>
    <w:rsid w:val="00E84461"/>
    <w:rsid w:val="00E84A6F"/>
    <w:rsid w:val="00E84DA8"/>
    <w:rsid w:val="00E8547F"/>
    <w:rsid w:val="00E8584A"/>
    <w:rsid w:val="00E85BC5"/>
    <w:rsid w:val="00E85D79"/>
    <w:rsid w:val="00E86510"/>
    <w:rsid w:val="00E86817"/>
    <w:rsid w:val="00E86987"/>
    <w:rsid w:val="00E86B5E"/>
    <w:rsid w:val="00E86EA7"/>
    <w:rsid w:val="00E8735B"/>
    <w:rsid w:val="00E87FDC"/>
    <w:rsid w:val="00E909EB"/>
    <w:rsid w:val="00E91DB6"/>
    <w:rsid w:val="00E91FF9"/>
    <w:rsid w:val="00E9223A"/>
    <w:rsid w:val="00E929A5"/>
    <w:rsid w:val="00E92A27"/>
    <w:rsid w:val="00E92A84"/>
    <w:rsid w:val="00E92E0F"/>
    <w:rsid w:val="00E93A79"/>
    <w:rsid w:val="00E93FAB"/>
    <w:rsid w:val="00E94304"/>
    <w:rsid w:val="00E9430C"/>
    <w:rsid w:val="00E94713"/>
    <w:rsid w:val="00E9482F"/>
    <w:rsid w:val="00E94934"/>
    <w:rsid w:val="00E949BE"/>
    <w:rsid w:val="00E94DEB"/>
    <w:rsid w:val="00E952EC"/>
    <w:rsid w:val="00E95E6D"/>
    <w:rsid w:val="00E9602C"/>
    <w:rsid w:val="00E9619B"/>
    <w:rsid w:val="00E9669E"/>
    <w:rsid w:val="00E969F7"/>
    <w:rsid w:val="00E96BA0"/>
    <w:rsid w:val="00E96CB5"/>
    <w:rsid w:val="00E9717B"/>
    <w:rsid w:val="00E97CDB"/>
    <w:rsid w:val="00EA0412"/>
    <w:rsid w:val="00EA0A6B"/>
    <w:rsid w:val="00EA0C4C"/>
    <w:rsid w:val="00EA0D86"/>
    <w:rsid w:val="00EA1448"/>
    <w:rsid w:val="00EA1649"/>
    <w:rsid w:val="00EA1D1F"/>
    <w:rsid w:val="00EA1DFB"/>
    <w:rsid w:val="00EA2550"/>
    <w:rsid w:val="00EA297B"/>
    <w:rsid w:val="00EA2EB5"/>
    <w:rsid w:val="00EA32BD"/>
    <w:rsid w:val="00EA357D"/>
    <w:rsid w:val="00EA3676"/>
    <w:rsid w:val="00EA3B45"/>
    <w:rsid w:val="00EA3E8C"/>
    <w:rsid w:val="00EA409D"/>
    <w:rsid w:val="00EA42F2"/>
    <w:rsid w:val="00EA4303"/>
    <w:rsid w:val="00EA4668"/>
    <w:rsid w:val="00EA4A90"/>
    <w:rsid w:val="00EA4BB7"/>
    <w:rsid w:val="00EA4C58"/>
    <w:rsid w:val="00EA53D3"/>
    <w:rsid w:val="00EA5A24"/>
    <w:rsid w:val="00EA6002"/>
    <w:rsid w:val="00EA677D"/>
    <w:rsid w:val="00EA6783"/>
    <w:rsid w:val="00EA692A"/>
    <w:rsid w:val="00EA6E4C"/>
    <w:rsid w:val="00EA7705"/>
    <w:rsid w:val="00EA7CDF"/>
    <w:rsid w:val="00EA7D20"/>
    <w:rsid w:val="00EB0080"/>
    <w:rsid w:val="00EB03A7"/>
    <w:rsid w:val="00EB0FC7"/>
    <w:rsid w:val="00EB169A"/>
    <w:rsid w:val="00EB1BDA"/>
    <w:rsid w:val="00EB1C45"/>
    <w:rsid w:val="00EB2AB1"/>
    <w:rsid w:val="00EB2D2A"/>
    <w:rsid w:val="00EB30F6"/>
    <w:rsid w:val="00EB372E"/>
    <w:rsid w:val="00EB3C1D"/>
    <w:rsid w:val="00EB4473"/>
    <w:rsid w:val="00EB49AD"/>
    <w:rsid w:val="00EB49E6"/>
    <w:rsid w:val="00EB4E31"/>
    <w:rsid w:val="00EB4FD8"/>
    <w:rsid w:val="00EB54F0"/>
    <w:rsid w:val="00EB5D0D"/>
    <w:rsid w:val="00EB63D2"/>
    <w:rsid w:val="00EB6D0C"/>
    <w:rsid w:val="00EB7701"/>
    <w:rsid w:val="00EB7861"/>
    <w:rsid w:val="00EC0071"/>
    <w:rsid w:val="00EC038B"/>
    <w:rsid w:val="00EC03C2"/>
    <w:rsid w:val="00EC06C6"/>
    <w:rsid w:val="00EC0AA8"/>
    <w:rsid w:val="00EC0AEF"/>
    <w:rsid w:val="00EC0F4F"/>
    <w:rsid w:val="00EC12FB"/>
    <w:rsid w:val="00EC1482"/>
    <w:rsid w:val="00EC14AD"/>
    <w:rsid w:val="00EC1C78"/>
    <w:rsid w:val="00EC1CBC"/>
    <w:rsid w:val="00EC1E27"/>
    <w:rsid w:val="00EC1E80"/>
    <w:rsid w:val="00EC232A"/>
    <w:rsid w:val="00EC2411"/>
    <w:rsid w:val="00EC2B6C"/>
    <w:rsid w:val="00EC2DB9"/>
    <w:rsid w:val="00EC2FFD"/>
    <w:rsid w:val="00EC3235"/>
    <w:rsid w:val="00EC3BF9"/>
    <w:rsid w:val="00EC3FC0"/>
    <w:rsid w:val="00EC412E"/>
    <w:rsid w:val="00EC414B"/>
    <w:rsid w:val="00EC41BB"/>
    <w:rsid w:val="00EC43D3"/>
    <w:rsid w:val="00EC492E"/>
    <w:rsid w:val="00EC4976"/>
    <w:rsid w:val="00EC4CD4"/>
    <w:rsid w:val="00EC51F7"/>
    <w:rsid w:val="00EC5856"/>
    <w:rsid w:val="00EC59EB"/>
    <w:rsid w:val="00EC61F5"/>
    <w:rsid w:val="00EC62F8"/>
    <w:rsid w:val="00EC6840"/>
    <w:rsid w:val="00EC6872"/>
    <w:rsid w:val="00EC6B04"/>
    <w:rsid w:val="00EC6B79"/>
    <w:rsid w:val="00EC6CA3"/>
    <w:rsid w:val="00EC6CC6"/>
    <w:rsid w:val="00EC765C"/>
    <w:rsid w:val="00EC798F"/>
    <w:rsid w:val="00EC7E73"/>
    <w:rsid w:val="00ED0075"/>
    <w:rsid w:val="00ED057F"/>
    <w:rsid w:val="00ED082D"/>
    <w:rsid w:val="00ED0E42"/>
    <w:rsid w:val="00ED0FFE"/>
    <w:rsid w:val="00ED1776"/>
    <w:rsid w:val="00ED2034"/>
    <w:rsid w:val="00ED20B8"/>
    <w:rsid w:val="00ED24D1"/>
    <w:rsid w:val="00ED346D"/>
    <w:rsid w:val="00ED38FA"/>
    <w:rsid w:val="00ED39C8"/>
    <w:rsid w:val="00ED3DF4"/>
    <w:rsid w:val="00ED42B5"/>
    <w:rsid w:val="00ED43B1"/>
    <w:rsid w:val="00ED4F07"/>
    <w:rsid w:val="00ED53C8"/>
    <w:rsid w:val="00ED564F"/>
    <w:rsid w:val="00ED5664"/>
    <w:rsid w:val="00ED5695"/>
    <w:rsid w:val="00ED596D"/>
    <w:rsid w:val="00ED5A28"/>
    <w:rsid w:val="00ED5E65"/>
    <w:rsid w:val="00ED6495"/>
    <w:rsid w:val="00ED6AFE"/>
    <w:rsid w:val="00ED6C70"/>
    <w:rsid w:val="00ED6EB2"/>
    <w:rsid w:val="00ED6ED6"/>
    <w:rsid w:val="00ED7072"/>
    <w:rsid w:val="00ED7479"/>
    <w:rsid w:val="00ED7493"/>
    <w:rsid w:val="00ED757A"/>
    <w:rsid w:val="00ED7947"/>
    <w:rsid w:val="00ED797A"/>
    <w:rsid w:val="00EE03E7"/>
    <w:rsid w:val="00EE050A"/>
    <w:rsid w:val="00EE1048"/>
    <w:rsid w:val="00EE1202"/>
    <w:rsid w:val="00EE145E"/>
    <w:rsid w:val="00EE1713"/>
    <w:rsid w:val="00EE1B3E"/>
    <w:rsid w:val="00EE1C45"/>
    <w:rsid w:val="00EE1FC4"/>
    <w:rsid w:val="00EE23BB"/>
    <w:rsid w:val="00EE23CF"/>
    <w:rsid w:val="00EE258A"/>
    <w:rsid w:val="00EE261E"/>
    <w:rsid w:val="00EE277E"/>
    <w:rsid w:val="00EE287B"/>
    <w:rsid w:val="00EE28C4"/>
    <w:rsid w:val="00EE28D2"/>
    <w:rsid w:val="00EE31D7"/>
    <w:rsid w:val="00EE37D8"/>
    <w:rsid w:val="00EE3C43"/>
    <w:rsid w:val="00EE41E4"/>
    <w:rsid w:val="00EE47CE"/>
    <w:rsid w:val="00EE4A3C"/>
    <w:rsid w:val="00EE4C11"/>
    <w:rsid w:val="00EE4C20"/>
    <w:rsid w:val="00EE4DA6"/>
    <w:rsid w:val="00EE51A8"/>
    <w:rsid w:val="00EE549A"/>
    <w:rsid w:val="00EE5930"/>
    <w:rsid w:val="00EE5A75"/>
    <w:rsid w:val="00EE652E"/>
    <w:rsid w:val="00EE6DBE"/>
    <w:rsid w:val="00EE71EB"/>
    <w:rsid w:val="00EE73CB"/>
    <w:rsid w:val="00EE742B"/>
    <w:rsid w:val="00EE7510"/>
    <w:rsid w:val="00EE7600"/>
    <w:rsid w:val="00EE77C2"/>
    <w:rsid w:val="00EE7A69"/>
    <w:rsid w:val="00EE7C0C"/>
    <w:rsid w:val="00EF01A2"/>
    <w:rsid w:val="00EF038D"/>
    <w:rsid w:val="00EF039F"/>
    <w:rsid w:val="00EF0A21"/>
    <w:rsid w:val="00EF0B84"/>
    <w:rsid w:val="00EF0B94"/>
    <w:rsid w:val="00EF0C6D"/>
    <w:rsid w:val="00EF1439"/>
    <w:rsid w:val="00EF192D"/>
    <w:rsid w:val="00EF1A23"/>
    <w:rsid w:val="00EF245F"/>
    <w:rsid w:val="00EF2A39"/>
    <w:rsid w:val="00EF3109"/>
    <w:rsid w:val="00EF322D"/>
    <w:rsid w:val="00EF3741"/>
    <w:rsid w:val="00EF397C"/>
    <w:rsid w:val="00EF3BDB"/>
    <w:rsid w:val="00EF4086"/>
    <w:rsid w:val="00EF40B1"/>
    <w:rsid w:val="00EF416F"/>
    <w:rsid w:val="00EF41BB"/>
    <w:rsid w:val="00EF4CD7"/>
    <w:rsid w:val="00EF4E88"/>
    <w:rsid w:val="00EF50A3"/>
    <w:rsid w:val="00EF53F2"/>
    <w:rsid w:val="00EF58AA"/>
    <w:rsid w:val="00EF590B"/>
    <w:rsid w:val="00EF5914"/>
    <w:rsid w:val="00EF5E38"/>
    <w:rsid w:val="00EF69B5"/>
    <w:rsid w:val="00EF6DC7"/>
    <w:rsid w:val="00EF713E"/>
    <w:rsid w:val="00EF71A4"/>
    <w:rsid w:val="00EF735C"/>
    <w:rsid w:val="00EF7504"/>
    <w:rsid w:val="00EF7DCB"/>
    <w:rsid w:val="00EF7E34"/>
    <w:rsid w:val="00F00178"/>
    <w:rsid w:val="00F0039F"/>
    <w:rsid w:val="00F00455"/>
    <w:rsid w:val="00F0073C"/>
    <w:rsid w:val="00F00BC0"/>
    <w:rsid w:val="00F00DE2"/>
    <w:rsid w:val="00F01E44"/>
    <w:rsid w:val="00F01E45"/>
    <w:rsid w:val="00F0233B"/>
    <w:rsid w:val="00F0245D"/>
    <w:rsid w:val="00F0253C"/>
    <w:rsid w:val="00F0284D"/>
    <w:rsid w:val="00F03162"/>
    <w:rsid w:val="00F03698"/>
    <w:rsid w:val="00F03DF9"/>
    <w:rsid w:val="00F04117"/>
    <w:rsid w:val="00F0422E"/>
    <w:rsid w:val="00F0440F"/>
    <w:rsid w:val="00F04B96"/>
    <w:rsid w:val="00F04DE7"/>
    <w:rsid w:val="00F05A35"/>
    <w:rsid w:val="00F067C7"/>
    <w:rsid w:val="00F06CC1"/>
    <w:rsid w:val="00F071CB"/>
    <w:rsid w:val="00F0760E"/>
    <w:rsid w:val="00F07B19"/>
    <w:rsid w:val="00F07C4B"/>
    <w:rsid w:val="00F07DAD"/>
    <w:rsid w:val="00F10066"/>
    <w:rsid w:val="00F1009F"/>
    <w:rsid w:val="00F101D0"/>
    <w:rsid w:val="00F10774"/>
    <w:rsid w:val="00F10CCF"/>
    <w:rsid w:val="00F10E89"/>
    <w:rsid w:val="00F10EC2"/>
    <w:rsid w:val="00F10EE8"/>
    <w:rsid w:val="00F10FC0"/>
    <w:rsid w:val="00F11803"/>
    <w:rsid w:val="00F11927"/>
    <w:rsid w:val="00F11E70"/>
    <w:rsid w:val="00F1201E"/>
    <w:rsid w:val="00F12314"/>
    <w:rsid w:val="00F124D0"/>
    <w:rsid w:val="00F1273D"/>
    <w:rsid w:val="00F127EA"/>
    <w:rsid w:val="00F12B38"/>
    <w:rsid w:val="00F12C64"/>
    <w:rsid w:val="00F12E4E"/>
    <w:rsid w:val="00F12E94"/>
    <w:rsid w:val="00F13171"/>
    <w:rsid w:val="00F131AD"/>
    <w:rsid w:val="00F13E03"/>
    <w:rsid w:val="00F13E85"/>
    <w:rsid w:val="00F14093"/>
    <w:rsid w:val="00F141E6"/>
    <w:rsid w:val="00F14682"/>
    <w:rsid w:val="00F15451"/>
    <w:rsid w:val="00F15970"/>
    <w:rsid w:val="00F15D49"/>
    <w:rsid w:val="00F15D69"/>
    <w:rsid w:val="00F15DFF"/>
    <w:rsid w:val="00F16021"/>
    <w:rsid w:val="00F164B2"/>
    <w:rsid w:val="00F16969"/>
    <w:rsid w:val="00F16F0C"/>
    <w:rsid w:val="00F17036"/>
    <w:rsid w:val="00F17039"/>
    <w:rsid w:val="00F17873"/>
    <w:rsid w:val="00F2000C"/>
    <w:rsid w:val="00F202D9"/>
    <w:rsid w:val="00F2086F"/>
    <w:rsid w:val="00F20B0B"/>
    <w:rsid w:val="00F21054"/>
    <w:rsid w:val="00F213F2"/>
    <w:rsid w:val="00F2179A"/>
    <w:rsid w:val="00F21E89"/>
    <w:rsid w:val="00F2249C"/>
    <w:rsid w:val="00F22727"/>
    <w:rsid w:val="00F227F0"/>
    <w:rsid w:val="00F22BEB"/>
    <w:rsid w:val="00F22E0F"/>
    <w:rsid w:val="00F2327A"/>
    <w:rsid w:val="00F232E4"/>
    <w:rsid w:val="00F237EC"/>
    <w:rsid w:val="00F239CD"/>
    <w:rsid w:val="00F23B36"/>
    <w:rsid w:val="00F24239"/>
    <w:rsid w:val="00F24532"/>
    <w:rsid w:val="00F24A87"/>
    <w:rsid w:val="00F24C7E"/>
    <w:rsid w:val="00F24D3E"/>
    <w:rsid w:val="00F24DC0"/>
    <w:rsid w:val="00F24EAF"/>
    <w:rsid w:val="00F25085"/>
    <w:rsid w:val="00F25124"/>
    <w:rsid w:val="00F25E13"/>
    <w:rsid w:val="00F2613C"/>
    <w:rsid w:val="00F2662B"/>
    <w:rsid w:val="00F26AF0"/>
    <w:rsid w:val="00F26BA6"/>
    <w:rsid w:val="00F26BE1"/>
    <w:rsid w:val="00F271A8"/>
    <w:rsid w:val="00F2769A"/>
    <w:rsid w:val="00F2798C"/>
    <w:rsid w:val="00F27C0D"/>
    <w:rsid w:val="00F27C95"/>
    <w:rsid w:val="00F27EB1"/>
    <w:rsid w:val="00F301D4"/>
    <w:rsid w:val="00F31A73"/>
    <w:rsid w:val="00F31B12"/>
    <w:rsid w:val="00F3202B"/>
    <w:rsid w:val="00F32038"/>
    <w:rsid w:val="00F32106"/>
    <w:rsid w:val="00F32632"/>
    <w:rsid w:val="00F32866"/>
    <w:rsid w:val="00F3320E"/>
    <w:rsid w:val="00F33371"/>
    <w:rsid w:val="00F34438"/>
    <w:rsid w:val="00F34D18"/>
    <w:rsid w:val="00F356E7"/>
    <w:rsid w:val="00F35862"/>
    <w:rsid w:val="00F36617"/>
    <w:rsid w:val="00F36926"/>
    <w:rsid w:val="00F36BA2"/>
    <w:rsid w:val="00F370DE"/>
    <w:rsid w:val="00F37BCE"/>
    <w:rsid w:val="00F37D61"/>
    <w:rsid w:val="00F40117"/>
    <w:rsid w:val="00F40424"/>
    <w:rsid w:val="00F4047E"/>
    <w:rsid w:val="00F40485"/>
    <w:rsid w:val="00F404A1"/>
    <w:rsid w:val="00F40941"/>
    <w:rsid w:val="00F40942"/>
    <w:rsid w:val="00F40A78"/>
    <w:rsid w:val="00F40AD3"/>
    <w:rsid w:val="00F40B14"/>
    <w:rsid w:val="00F40BF4"/>
    <w:rsid w:val="00F40CCE"/>
    <w:rsid w:val="00F40EF0"/>
    <w:rsid w:val="00F413F7"/>
    <w:rsid w:val="00F41962"/>
    <w:rsid w:val="00F41B50"/>
    <w:rsid w:val="00F41C4D"/>
    <w:rsid w:val="00F424B8"/>
    <w:rsid w:val="00F427CB"/>
    <w:rsid w:val="00F428CC"/>
    <w:rsid w:val="00F42978"/>
    <w:rsid w:val="00F429F6"/>
    <w:rsid w:val="00F43043"/>
    <w:rsid w:val="00F430EB"/>
    <w:rsid w:val="00F4323B"/>
    <w:rsid w:val="00F4325F"/>
    <w:rsid w:val="00F43669"/>
    <w:rsid w:val="00F43D28"/>
    <w:rsid w:val="00F43EB3"/>
    <w:rsid w:val="00F43EF6"/>
    <w:rsid w:val="00F44081"/>
    <w:rsid w:val="00F4413E"/>
    <w:rsid w:val="00F44639"/>
    <w:rsid w:val="00F44BE1"/>
    <w:rsid w:val="00F44DF0"/>
    <w:rsid w:val="00F4515C"/>
    <w:rsid w:val="00F4558E"/>
    <w:rsid w:val="00F45B53"/>
    <w:rsid w:val="00F45E3D"/>
    <w:rsid w:val="00F46297"/>
    <w:rsid w:val="00F462F7"/>
    <w:rsid w:val="00F467F7"/>
    <w:rsid w:val="00F46896"/>
    <w:rsid w:val="00F47AA4"/>
    <w:rsid w:val="00F47B0A"/>
    <w:rsid w:val="00F508F1"/>
    <w:rsid w:val="00F511DE"/>
    <w:rsid w:val="00F512FD"/>
    <w:rsid w:val="00F5178C"/>
    <w:rsid w:val="00F518A5"/>
    <w:rsid w:val="00F51AC3"/>
    <w:rsid w:val="00F51AD7"/>
    <w:rsid w:val="00F5220D"/>
    <w:rsid w:val="00F52D5B"/>
    <w:rsid w:val="00F52FAB"/>
    <w:rsid w:val="00F5316C"/>
    <w:rsid w:val="00F53623"/>
    <w:rsid w:val="00F53C02"/>
    <w:rsid w:val="00F53D6A"/>
    <w:rsid w:val="00F541DD"/>
    <w:rsid w:val="00F54B85"/>
    <w:rsid w:val="00F55640"/>
    <w:rsid w:val="00F556E0"/>
    <w:rsid w:val="00F5574E"/>
    <w:rsid w:val="00F55992"/>
    <w:rsid w:val="00F56709"/>
    <w:rsid w:val="00F57111"/>
    <w:rsid w:val="00F5744C"/>
    <w:rsid w:val="00F57C04"/>
    <w:rsid w:val="00F57D6F"/>
    <w:rsid w:val="00F60316"/>
    <w:rsid w:val="00F60634"/>
    <w:rsid w:val="00F6071B"/>
    <w:rsid w:val="00F6077A"/>
    <w:rsid w:val="00F60929"/>
    <w:rsid w:val="00F609DA"/>
    <w:rsid w:val="00F60A95"/>
    <w:rsid w:val="00F60C66"/>
    <w:rsid w:val="00F611FA"/>
    <w:rsid w:val="00F61542"/>
    <w:rsid w:val="00F61A5C"/>
    <w:rsid w:val="00F61C32"/>
    <w:rsid w:val="00F61F4B"/>
    <w:rsid w:val="00F6217E"/>
    <w:rsid w:val="00F6230D"/>
    <w:rsid w:val="00F623BE"/>
    <w:rsid w:val="00F6242C"/>
    <w:rsid w:val="00F625FD"/>
    <w:rsid w:val="00F62B0B"/>
    <w:rsid w:val="00F63E2A"/>
    <w:rsid w:val="00F6416A"/>
    <w:rsid w:val="00F6475A"/>
    <w:rsid w:val="00F648C5"/>
    <w:rsid w:val="00F64DCC"/>
    <w:rsid w:val="00F650E6"/>
    <w:rsid w:val="00F652FE"/>
    <w:rsid w:val="00F6538E"/>
    <w:rsid w:val="00F653E4"/>
    <w:rsid w:val="00F658F2"/>
    <w:rsid w:val="00F65F91"/>
    <w:rsid w:val="00F6606A"/>
    <w:rsid w:val="00F661E3"/>
    <w:rsid w:val="00F662AD"/>
    <w:rsid w:val="00F66570"/>
    <w:rsid w:val="00F667F0"/>
    <w:rsid w:val="00F66F5C"/>
    <w:rsid w:val="00F6711D"/>
    <w:rsid w:val="00F67133"/>
    <w:rsid w:val="00F675E8"/>
    <w:rsid w:val="00F676C2"/>
    <w:rsid w:val="00F67E38"/>
    <w:rsid w:val="00F67E48"/>
    <w:rsid w:val="00F702DB"/>
    <w:rsid w:val="00F708C2"/>
    <w:rsid w:val="00F70AC2"/>
    <w:rsid w:val="00F70D9F"/>
    <w:rsid w:val="00F713A1"/>
    <w:rsid w:val="00F7155C"/>
    <w:rsid w:val="00F719C7"/>
    <w:rsid w:val="00F722F6"/>
    <w:rsid w:val="00F72803"/>
    <w:rsid w:val="00F72B65"/>
    <w:rsid w:val="00F72C96"/>
    <w:rsid w:val="00F73073"/>
    <w:rsid w:val="00F73154"/>
    <w:rsid w:val="00F73184"/>
    <w:rsid w:val="00F73509"/>
    <w:rsid w:val="00F7350F"/>
    <w:rsid w:val="00F73576"/>
    <w:rsid w:val="00F736FE"/>
    <w:rsid w:val="00F739DB"/>
    <w:rsid w:val="00F73B99"/>
    <w:rsid w:val="00F74276"/>
    <w:rsid w:val="00F742EF"/>
    <w:rsid w:val="00F745CA"/>
    <w:rsid w:val="00F7481C"/>
    <w:rsid w:val="00F75184"/>
    <w:rsid w:val="00F75375"/>
    <w:rsid w:val="00F753DC"/>
    <w:rsid w:val="00F755BC"/>
    <w:rsid w:val="00F756C1"/>
    <w:rsid w:val="00F75AA9"/>
    <w:rsid w:val="00F75C5E"/>
    <w:rsid w:val="00F75CD1"/>
    <w:rsid w:val="00F7633D"/>
    <w:rsid w:val="00F76402"/>
    <w:rsid w:val="00F76788"/>
    <w:rsid w:val="00F768CD"/>
    <w:rsid w:val="00F807AD"/>
    <w:rsid w:val="00F80B6E"/>
    <w:rsid w:val="00F80D8F"/>
    <w:rsid w:val="00F81185"/>
    <w:rsid w:val="00F81225"/>
    <w:rsid w:val="00F8132E"/>
    <w:rsid w:val="00F8145B"/>
    <w:rsid w:val="00F81954"/>
    <w:rsid w:val="00F8225D"/>
    <w:rsid w:val="00F82327"/>
    <w:rsid w:val="00F825CD"/>
    <w:rsid w:val="00F8282A"/>
    <w:rsid w:val="00F82EDD"/>
    <w:rsid w:val="00F830C9"/>
    <w:rsid w:val="00F831F3"/>
    <w:rsid w:val="00F83278"/>
    <w:rsid w:val="00F839CD"/>
    <w:rsid w:val="00F83A6D"/>
    <w:rsid w:val="00F83EB4"/>
    <w:rsid w:val="00F83FC6"/>
    <w:rsid w:val="00F8400C"/>
    <w:rsid w:val="00F849EC"/>
    <w:rsid w:val="00F84A36"/>
    <w:rsid w:val="00F84FB8"/>
    <w:rsid w:val="00F853AE"/>
    <w:rsid w:val="00F858A9"/>
    <w:rsid w:val="00F85AA2"/>
    <w:rsid w:val="00F85E16"/>
    <w:rsid w:val="00F85E65"/>
    <w:rsid w:val="00F86556"/>
    <w:rsid w:val="00F8669C"/>
    <w:rsid w:val="00F866DB"/>
    <w:rsid w:val="00F86A76"/>
    <w:rsid w:val="00F86C65"/>
    <w:rsid w:val="00F87005"/>
    <w:rsid w:val="00F872C2"/>
    <w:rsid w:val="00F874A8"/>
    <w:rsid w:val="00F87580"/>
    <w:rsid w:val="00F8760E"/>
    <w:rsid w:val="00F876C2"/>
    <w:rsid w:val="00F8792E"/>
    <w:rsid w:val="00F879C0"/>
    <w:rsid w:val="00F87D0F"/>
    <w:rsid w:val="00F904C6"/>
    <w:rsid w:val="00F90520"/>
    <w:rsid w:val="00F90545"/>
    <w:rsid w:val="00F91527"/>
    <w:rsid w:val="00F9187C"/>
    <w:rsid w:val="00F91998"/>
    <w:rsid w:val="00F91A3D"/>
    <w:rsid w:val="00F92092"/>
    <w:rsid w:val="00F9272A"/>
    <w:rsid w:val="00F9285B"/>
    <w:rsid w:val="00F92A72"/>
    <w:rsid w:val="00F92A73"/>
    <w:rsid w:val="00F92D76"/>
    <w:rsid w:val="00F9322E"/>
    <w:rsid w:val="00F93383"/>
    <w:rsid w:val="00F934F7"/>
    <w:rsid w:val="00F9363B"/>
    <w:rsid w:val="00F9379F"/>
    <w:rsid w:val="00F93BF8"/>
    <w:rsid w:val="00F93EA0"/>
    <w:rsid w:val="00F94605"/>
    <w:rsid w:val="00F946E7"/>
    <w:rsid w:val="00F94D09"/>
    <w:rsid w:val="00F95223"/>
    <w:rsid w:val="00F95237"/>
    <w:rsid w:val="00F95343"/>
    <w:rsid w:val="00F957E8"/>
    <w:rsid w:val="00F95A9C"/>
    <w:rsid w:val="00F95AAB"/>
    <w:rsid w:val="00F96631"/>
    <w:rsid w:val="00F968CD"/>
    <w:rsid w:val="00F968FB"/>
    <w:rsid w:val="00F96ADC"/>
    <w:rsid w:val="00F96BC0"/>
    <w:rsid w:val="00F96C75"/>
    <w:rsid w:val="00F96E32"/>
    <w:rsid w:val="00F97031"/>
    <w:rsid w:val="00F9704A"/>
    <w:rsid w:val="00F97DD8"/>
    <w:rsid w:val="00FA069E"/>
    <w:rsid w:val="00FA06F8"/>
    <w:rsid w:val="00FA11C1"/>
    <w:rsid w:val="00FA16CB"/>
    <w:rsid w:val="00FA1EBD"/>
    <w:rsid w:val="00FA21CF"/>
    <w:rsid w:val="00FA2377"/>
    <w:rsid w:val="00FA25DB"/>
    <w:rsid w:val="00FA2616"/>
    <w:rsid w:val="00FA2E7D"/>
    <w:rsid w:val="00FA35C3"/>
    <w:rsid w:val="00FA3B23"/>
    <w:rsid w:val="00FA415A"/>
    <w:rsid w:val="00FA416A"/>
    <w:rsid w:val="00FA41F0"/>
    <w:rsid w:val="00FA4439"/>
    <w:rsid w:val="00FA45B1"/>
    <w:rsid w:val="00FA47D8"/>
    <w:rsid w:val="00FA4A5E"/>
    <w:rsid w:val="00FA4FCD"/>
    <w:rsid w:val="00FA5579"/>
    <w:rsid w:val="00FA582B"/>
    <w:rsid w:val="00FA5D75"/>
    <w:rsid w:val="00FA65DA"/>
    <w:rsid w:val="00FA676A"/>
    <w:rsid w:val="00FA6C38"/>
    <w:rsid w:val="00FA71E8"/>
    <w:rsid w:val="00FA725B"/>
    <w:rsid w:val="00FA73F8"/>
    <w:rsid w:val="00FA7747"/>
    <w:rsid w:val="00FA793B"/>
    <w:rsid w:val="00FB029E"/>
    <w:rsid w:val="00FB0322"/>
    <w:rsid w:val="00FB11A9"/>
    <w:rsid w:val="00FB16F6"/>
    <w:rsid w:val="00FB1864"/>
    <w:rsid w:val="00FB1928"/>
    <w:rsid w:val="00FB26DC"/>
    <w:rsid w:val="00FB29D4"/>
    <w:rsid w:val="00FB2D40"/>
    <w:rsid w:val="00FB33FC"/>
    <w:rsid w:val="00FB3496"/>
    <w:rsid w:val="00FB3A67"/>
    <w:rsid w:val="00FB3A80"/>
    <w:rsid w:val="00FB416A"/>
    <w:rsid w:val="00FB421A"/>
    <w:rsid w:val="00FB49B3"/>
    <w:rsid w:val="00FB541A"/>
    <w:rsid w:val="00FB5649"/>
    <w:rsid w:val="00FB56B7"/>
    <w:rsid w:val="00FB59A8"/>
    <w:rsid w:val="00FB5A28"/>
    <w:rsid w:val="00FB5D89"/>
    <w:rsid w:val="00FB5F83"/>
    <w:rsid w:val="00FB6F33"/>
    <w:rsid w:val="00FB7459"/>
    <w:rsid w:val="00FB773E"/>
    <w:rsid w:val="00FB794E"/>
    <w:rsid w:val="00FB7BBF"/>
    <w:rsid w:val="00FC0078"/>
    <w:rsid w:val="00FC0316"/>
    <w:rsid w:val="00FC0604"/>
    <w:rsid w:val="00FC0AA5"/>
    <w:rsid w:val="00FC111A"/>
    <w:rsid w:val="00FC1665"/>
    <w:rsid w:val="00FC172A"/>
    <w:rsid w:val="00FC1C44"/>
    <w:rsid w:val="00FC1E10"/>
    <w:rsid w:val="00FC1E11"/>
    <w:rsid w:val="00FC314A"/>
    <w:rsid w:val="00FC335B"/>
    <w:rsid w:val="00FC33E6"/>
    <w:rsid w:val="00FC34BD"/>
    <w:rsid w:val="00FC358C"/>
    <w:rsid w:val="00FC3A90"/>
    <w:rsid w:val="00FC3C36"/>
    <w:rsid w:val="00FC3CA0"/>
    <w:rsid w:val="00FC42E7"/>
    <w:rsid w:val="00FC50CF"/>
    <w:rsid w:val="00FC5182"/>
    <w:rsid w:val="00FC57A1"/>
    <w:rsid w:val="00FC58FC"/>
    <w:rsid w:val="00FC598E"/>
    <w:rsid w:val="00FC59FA"/>
    <w:rsid w:val="00FC626E"/>
    <w:rsid w:val="00FC6C0B"/>
    <w:rsid w:val="00FC6F6F"/>
    <w:rsid w:val="00FC70B3"/>
    <w:rsid w:val="00FC74D9"/>
    <w:rsid w:val="00FC74E0"/>
    <w:rsid w:val="00FC7615"/>
    <w:rsid w:val="00FC771A"/>
    <w:rsid w:val="00FC787F"/>
    <w:rsid w:val="00FC7A9E"/>
    <w:rsid w:val="00FC7BEC"/>
    <w:rsid w:val="00FC7F82"/>
    <w:rsid w:val="00FD0109"/>
    <w:rsid w:val="00FD0300"/>
    <w:rsid w:val="00FD0363"/>
    <w:rsid w:val="00FD0573"/>
    <w:rsid w:val="00FD128F"/>
    <w:rsid w:val="00FD2344"/>
    <w:rsid w:val="00FD269F"/>
    <w:rsid w:val="00FD26B8"/>
    <w:rsid w:val="00FD28F7"/>
    <w:rsid w:val="00FD2D02"/>
    <w:rsid w:val="00FD3453"/>
    <w:rsid w:val="00FD4A56"/>
    <w:rsid w:val="00FD51E4"/>
    <w:rsid w:val="00FD5733"/>
    <w:rsid w:val="00FD5A74"/>
    <w:rsid w:val="00FD5D7F"/>
    <w:rsid w:val="00FD5DD2"/>
    <w:rsid w:val="00FD606C"/>
    <w:rsid w:val="00FD6102"/>
    <w:rsid w:val="00FD62F3"/>
    <w:rsid w:val="00FD6D19"/>
    <w:rsid w:val="00FD7248"/>
    <w:rsid w:val="00FD7688"/>
    <w:rsid w:val="00FD7C61"/>
    <w:rsid w:val="00FD7EE3"/>
    <w:rsid w:val="00FD7FBD"/>
    <w:rsid w:val="00FE10DB"/>
    <w:rsid w:val="00FE1240"/>
    <w:rsid w:val="00FE14D9"/>
    <w:rsid w:val="00FE18E1"/>
    <w:rsid w:val="00FE19FF"/>
    <w:rsid w:val="00FE1B98"/>
    <w:rsid w:val="00FE22A5"/>
    <w:rsid w:val="00FE23C8"/>
    <w:rsid w:val="00FE2A41"/>
    <w:rsid w:val="00FE332B"/>
    <w:rsid w:val="00FE33BC"/>
    <w:rsid w:val="00FE3512"/>
    <w:rsid w:val="00FE3958"/>
    <w:rsid w:val="00FE3AAC"/>
    <w:rsid w:val="00FE3CFA"/>
    <w:rsid w:val="00FE4293"/>
    <w:rsid w:val="00FE4641"/>
    <w:rsid w:val="00FE46F7"/>
    <w:rsid w:val="00FE4A22"/>
    <w:rsid w:val="00FE4EE2"/>
    <w:rsid w:val="00FE4F16"/>
    <w:rsid w:val="00FE4F74"/>
    <w:rsid w:val="00FE51AE"/>
    <w:rsid w:val="00FE52EA"/>
    <w:rsid w:val="00FE5BCD"/>
    <w:rsid w:val="00FE5EC1"/>
    <w:rsid w:val="00FE600C"/>
    <w:rsid w:val="00FE6819"/>
    <w:rsid w:val="00FE68A9"/>
    <w:rsid w:val="00FE696F"/>
    <w:rsid w:val="00FE6AF3"/>
    <w:rsid w:val="00FE6D3E"/>
    <w:rsid w:val="00FE7009"/>
    <w:rsid w:val="00FE7047"/>
    <w:rsid w:val="00FE715A"/>
    <w:rsid w:val="00FE7875"/>
    <w:rsid w:val="00FF09E9"/>
    <w:rsid w:val="00FF0DDB"/>
    <w:rsid w:val="00FF0EEC"/>
    <w:rsid w:val="00FF0F7D"/>
    <w:rsid w:val="00FF0F9A"/>
    <w:rsid w:val="00FF117F"/>
    <w:rsid w:val="00FF149B"/>
    <w:rsid w:val="00FF1838"/>
    <w:rsid w:val="00FF1A6E"/>
    <w:rsid w:val="00FF1CBF"/>
    <w:rsid w:val="00FF21CB"/>
    <w:rsid w:val="00FF284C"/>
    <w:rsid w:val="00FF2F9F"/>
    <w:rsid w:val="00FF37E0"/>
    <w:rsid w:val="00FF3897"/>
    <w:rsid w:val="00FF3AE1"/>
    <w:rsid w:val="00FF3F4A"/>
    <w:rsid w:val="00FF4636"/>
    <w:rsid w:val="00FF482C"/>
    <w:rsid w:val="00FF526B"/>
    <w:rsid w:val="00FF531F"/>
    <w:rsid w:val="00FF54CC"/>
    <w:rsid w:val="00FF5573"/>
    <w:rsid w:val="00FF6279"/>
    <w:rsid w:val="00FF6411"/>
    <w:rsid w:val="00FF6560"/>
    <w:rsid w:val="00FF6AB2"/>
    <w:rsid w:val="00FF6BD9"/>
    <w:rsid w:val="00FF757A"/>
    <w:rsid w:val="00FF7999"/>
    <w:rsid w:val="092205D3"/>
    <w:rsid w:val="1812C785"/>
    <w:rsid w:val="18ABEB7D"/>
    <w:rsid w:val="1C019757"/>
    <w:rsid w:val="2CD0E4BB"/>
    <w:rsid w:val="315EEF77"/>
    <w:rsid w:val="386FBD7C"/>
    <w:rsid w:val="3EFB9200"/>
    <w:rsid w:val="41FB12EC"/>
    <w:rsid w:val="44404F3F"/>
    <w:rsid w:val="4BB3B807"/>
    <w:rsid w:val="60619B8F"/>
    <w:rsid w:val="6C2E8340"/>
    <w:rsid w:val="6F445F9B"/>
    <w:rsid w:val="739FC8CF"/>
    <w:rsid w:val="7A0EC63F"/>
    <w:rsid w:val="7A6A8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12EFD4"/>
  <w15:chartTrackingRefBased/>
  <w15:docId w15:val="{383CB2B1-4147-4C4D-B4B9-8CDE9A025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0F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/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/>
    <w:tblStylePr w:type="firstRow">
      <w:rPr>
        <w:b/>
        <w:bCs/>
      </w:rPr>
    </w:tblStylePr>
    <w:tblStylePr w:type="swCell">
      <w:rPr>
        <w:b/>
        <w:bCs/>
      </w:r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D17AA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7AAB"/>
    <w:rPr>
      <w:rFonts w:ascii="Arial" w:hAnsi="Arial" w:cs="Angsana New"/>
      <w:sz w:val="16"/>
    </w:rPr>
  </w:style>
  <w:style w:type="paragraph" w:customStyle="1" w:styleId="Pa47">
    <w:name w:val="Pa47"/>
    <w:basedOn w:val="Normal"/>
    <w:next w:val="Normal"/>
    <w:uiPriority w:val="99"/>
    <w:rsid w:val="006B0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916E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53E35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A27C09"/>
    <w:rPr>
      <w:rFonts w:ascii="Arial" w:hAnsi="Arial" w:cs="Angsana New"/>
      <w:sz w:val="22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39"/>
    <w:rsid w:val="008974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character" w:customStyle="1" w:styleId="normaltextrun">
    <w:name w:val="normaltextrun"/>
    <w:basedOn w:val="DefaultParagraphFont"/>
    <w:rsid w:val="00682544"/>
  </w:style>
  <w:style w:type="character" w:customStyle="1" w:styleId="eop">
    <w:name w:val="eop"/>
    <w:basedOn w:val="DefaultParagraphFont"/>
    <w:rsid w:val="006825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5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477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477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15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B3BCE1-C671-4BCA-BA39-54B33EF15CA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891AA2A-9097-440F-BFF6-DEF8A5077D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981B8C-3FD1-4E7E-BA6F-5A0E06E336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CDA4DA-FFA5-462F-BD62-36CD59D8B09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161</TotalTime>
  <Pages>8</Pages>
  <Words>1304</Words>
  <Characters>5795</Characters>
  <Application>Microsoft Office Word</Application>
  <DocSecurity>0</DocSecurity>
  <Lines>48</Lines>
  <Paragraphs>14</Paragraphs>
  <ScaleCrop>false</ScaleCrop>
  <Company>KPMG</Company>
  <LinksUpToDate>false</LinksUpToDate>
  <CharactersWithSpaces>7085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Chonlada, Pinthong</cp:lastModifiedBy>
  <cp:revision>190</cp:revision>
  <cp:lastPrinted>2026-05-01T20:41:00Z</cp:lastPrinted>
  <dcterms:created xsi:type="dcterms:W3CDTF">2025-11-04T20:02:00Z</dcterms:created>
  <dcterms:modified xsi:type="dcterms:W3CDTF">2026-05-07T02:59:00Z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